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C43908" w14:textId="65A62223" w:rsidR="002D6812" w:rsidRPr="00A15DCB" w:rsidRDefault="002D6812" w:rsidP="003926D6">
      <w:pPr>
        <w:pStyle w:val="Heading1"/>
      </w:pPr>
      <w:bookmarkStart w:id="0" w:name="_Toc21103078"/>
      <w:bookmarkStart w:id="1" w:name="_Toc29233415"/>
      <w:bookmarkStart w:id="2" w:name="_Toc29462020"/>
      <w:bookmarkStart w:id="3" w:name="_Toc36157997"/>
      <w:r w:rsidRPr="00A15DCB">
        <w:t>7</w:t>
      </w:r>
      <w:r w:rsidRPr="00A15DCB">
        <w:tab/>
      </w:r>
      <w:r w:rsidR="000273DB" w:rsidRPr="00A15DCB">
        <w:t xml:space="preserve">Layer </w:t>
      </w:r>
      <w:r w:rsidR="00E11E1F" w:rsidRPr="00A15DCB">
        <w:t>2</w:t>
      </w:r>
      <w:bookmarkEnd w:id="0"/>
      <w:bookmarkEnd w:id="1"/>
      <w:bookmarkEnd w:id="2"/>
      <w:bookmarkEnd w:id="3"/>
    </w:p>
    <w:p w14:paraId="20CCB54F" w14:textId="77777777" w:rsidR="004E5E27" w:rsidRPr="00A15DCB" w:rsidRDefault="004E5E27" w:rsidP="00E1746F">
      <w:pPr>
        <w:pStyle w:val="Heading2"/>
      </w:pPr>
      <w:bookmarkStart w:id="4" w:name="_Toc21103079"/>
      <w:bookmarkStart w:id="5" w:name="_Toc29233416"/>
      <w:bookmarkStart w:id="6" w:name="_Toc29462021"/>
      <w:bookmarkStart w:id="7" w:name="_Toc36157998"/>
      <w:r w:rsidRPr="00A15DCB">
        <w:t>7.1</w:t>
      </w:r>
      <w:r w:rsidRPr="00A15DCB">
        <w:tab/>
        <w:t>NR Layer 2</w:t>
      </w:r>
      <w:bookmarkEnd w:id="4"/>
      <w:bookmarkEnd w:id="5"/>
      <w:bookmarkEnd w:id="6"/>
      <w:bookmarkEnd w:id="7"/>
    </w:p>
    <w:p w14:paraId="68546386" w14:textId="77777777" w:rsidR="00BD180E" w:rsidRPr="00A15DCB" w:rsidRDefault="00BD180E" w:rsidP="00E1746F">
      <w:pPr>
        <w:pStyle w:val="Heading3"/>
      </w:pPr>
      <w:bookmarkStart w:id="8" w:name="_Toc21103080"/>
      <w:bookmarkStart w:id="9" w:name="_Toc29233417"/>
      <w:bookmarkStart w:id="10" w:name="_Toc29462022"/>
      <w:bookmarkStart w:id="11" w:name="_Toc36157999"/>
      <w:r w:rsidRPr="00A15DCB">
        <w:t>7.1.0</w:t>
      </w:r>
      <w:r w:rsidRPr="00A15DCB">
        <w:tab/>
        <w:t>Common test case specific values for Layer 2</w:t>
      </w:r>
      <w:bookmarkEnd w:id="8"/>
      <w:bookmarkEnd w:id="9"/>
      <w:bookmarkEnd w:id="10"/>
      <w:bookmarkEnd w:id="11"/>
    </w:p>
    <w:p w14:paraId="087B04FE" w14:textId="77777777" w:rsidR="00BD180E" w:rsidRPr="00A15DCB" w:rsidRDefault="00BD180E" w:rsidP="00BD180E">
      <w:r w:rsidRPr="00A15DCB">
        <w:t>For all layer 2 test cases, default values for periodicBSR-Timer, retxBSR-Timer and phr-Config shall be taken according to the table 7.1.0-1 unless test case specific values are given in the test case.</w:t>
      </w:r>
    </w:p>
    <w:p w14:paraId="727B3AAB" w14:textId="77777777" w:rsidR="00BD180E" w:rsidRPr="00A15DCB" w:rsidRDefault="00BD180E" w:rsidP="00DA77DA">
      <w:pPr>
        <w:pStyle w:val="TH"/>
      </w:pPr>
      <w:r w:rsidRPr="00A15DCB">
        <w:t>Table 7.1.0-1: MAC-CellGroupConfig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D180E" w:rsidRPr="00A15DCB" w14:paraId="55B6346F" w14:textId="77777777" w:rsidTr="00D00D8C">
        <w:tc>
          <w:tcPr>
            <w:tcW w:w="9747" w:type="dxa"/>
            <w:gridSpan w:val="4"/>
          </w:tcPr>
          <w:p w14:paraId="7C86AD60" w14:textId="77777777" w:rsidR="00BD180E" w:rsidRPr="00A15DCB" w:rsidRDefault="00BD180E" w:rsidP="00D00D8C">
            <w:pPr>
              <w:pStyle w:val="TAH"/>
              <w:jc w:val="left"/>
              <w:rPr>
                <w:b w:val="0"/>
                <w:lang w:eastAsia="en-US"/>
              </w:rPr>
            </w:pPr>
            <w:r w:rsidRPr="00A15DCB">
              <w:rPr>
                <w:b w:val="0"/>
                <w:lang w:eastAsia="en-US"/>
              </w:rPr>
              <w:t>Derivation Path: TS 38.308 [6], clause Table 4.6.3-49</w:t>
            </w:r>
          </w:p>
        </w:tc>
      </w:tr>
      <w:tr w:rsidR="00BD180E" w:rsidRPr="00A15DCB" w14:paraId="22AD5261" w14:textId="77777777" w:rsidTr="00D00D8C">
        <w:tc>
          <w:tcPr>
            <w:tcW w:w="4535" w:type="dxa"/>
          </w:tcPr>
          <w:p w14:paraId="4A066A34" w14:textId="77777777" w:rsidR="00BD180E" w:rsidRPr="00A15DCB" w:rsidRDefault="00BD180E" w:rsidP="00D00D8C">
            <w:pPr>
              <w:pStyle w:val="TAH"/>
              <w:rPr>
                <w:lang w:eastAsia="en-US"/>
              </w:rPr>
            </w:pPr>
            <w:r w:rsidRPr="00A15DCB">
              <w:rPr>
                <w:lang w:eastAsia="en-US"/>
              </w:rPr>
              <w:t>Information Element</w:t>
            </w:r>
          </w:p>
        </w:tc>
        <w:tc>
          <w:tcPr>
            <w:tcW w:w="2267" w:type="dxa"/>
          </w:tcPr>
          <w:p w14:paraId="73252B99" w14:textId="77777777" w:rsidR="00BD180E" w:rsidRPr="00A15DCB" w:rsidRDefault="00BD180E" w:rsidP="00D00D8C">
            <w:pPr>
              <w:pStyle w:val="TAH"/>
              <w:rPr>
                <w:lang w:eastAsia="en-US"/>
              </w:rPr>
            </w:pPr>
            <w:r w:rsidRPr="00A15DCB">
              <w:rPr>
                <w:lang w:eastAsia="en-US"/>
              </w:rPr>
              <w:t>Value/remark</w:t>
            </w:r>
          </w:p>
        </w:tc>
        <w:tc>
          <w:tcPr>
            <w:tcW w:w="1700" w:type="dxa"/>
          </w:tcPr>
          <w:p w14:paraId="74067D32" w14:textId="77777777" w:rsidR="00BD180E" w:rsidRPr="00A15DCB" w:rsidRDefault="00BD180E" w:rsidP="00D00D8C">
            <w:pPr>
              <w:pStyle w:val="TAH"/>
              <w:rPr>
                <w:lang w:eastAsia="en-US"/>
              </w:rPr>
            </w:pPr>
            <w:r w:rsidRPr="00A15DCB">
              <w:rPr>
                <w:lang w:eastAsia="en-US"/>
              </w:rPr>
              <w:t>Comment</w:t>
            </w:r>
          </w:p>
        </w:tc>
        <w:tc>
          <w:tcPr>
            <w:tcW w:w="1245" w:type="dxa"/>
          </w:tcPr>
          <w:p w14:paraId="37FDE7AB" w14:textId="77777777" w:rsidR="00BD180E" w:rsidRPr="00A15DCB" w:rsidRDefault="00BD180E" w:rsidP="00D00D8C">
            <w:pPr>
              <w:pStyle w:val="TAH"/>
              <w:rPr>
                <w:lang w:eastAsia="en-US"/>
              </w:rPr>
            </w:pPr>
            <w:r w:rsidRPr="00A15DCB">
              <w:rPr>
                <w:lang w:eastAsia="en-US"/>
              </w:rPr>
              <w:t>Condition</w:t>
            </w:r>
          </w:p>
        </w:tc>
      </w:tr>
      <w:tr w:rsidR="00BD180E" w:rsidRPr="00A15DCB" w14:paraId="2E70ADD7" w14:textId="77777777" w:rsidTr="00D00D8C">
        <w:tc>
          <w:tcPr>
            <w:tcW w:w="4535" w:type="dxa"/>
          </w:tcPr>
          <w:p w14:paraId="6E3E231C" w14:textId="77777777" w:rsidR="00BD180E" w:rsidRPr="00A15DCB" w:rsidRDefault="00BD180E" w:rsidP="00D00D8C">
            <w:pPr>
              <w:pStyle w:val="TAL"/>
              <w:rPr>
                <w:lang w:eastAsia="en-US"/>
              </w:rPr>
            </w:pPr>
            <w:r w:rsidRPr="00A15DCB">
              <w:rPr>
                <w:lang w:eastAsia="en-US"/>
              </w:rPr>
              <w:t xml:space="preserve">MAC-CellGroupConfig ::= </w:t>
            </w:r>
            <w:r w:rsidRPr="00A15DCB">
              <w:rPr>
                <w:snapToGrid w:val="0"/>
                <w:lang w:eastAsia="en-US"/>
              </w:rPr>
              <w:t xml:space="preserve">SEQUENCE </w:t>
            </w:r>
            <w:r w:rsidRPr="00A15DCB">
              <w:rPr>
                <w:lang w:eastAsia="en-US"/>
              </w:rPr>
              <w:t>{</w:t>
            </w:r>
          </w:p>
        </w:tc>
        <w:tc>
          <w:tcPr>
            <w:tcW w:w="2267" w:type="dxa"/>
          </w:tcPr>
          <w:p w14:paraId="60D5DB23" w14:textId="77777777" w:rsidR="00BD180E" w:rsidRPr="00A15DCB" w:rsidRDefault="00BD180E" w:rsidP="00D00D8C">
            <w:pPr>
              <w:pStyle w:val="TAL"/>
              <w:rPr>
                <w:lang w:eastAsia="en-US"/>
              </w:rPr>
            </w:pPr>
          </w:p>
        </w:tc>
        <w:tc>
          <w:tcPr>
            <w:tcW w:w="1700" w:type="dxa"/>
          </w:tcPr>
          <w:p w14:paraId="0744B233" w14:textId="77777777" w:rsidR="00BD180E" w:rsidRPr="00A15DCB" w:rsidRDefault="00BD180E" w:rsidP="00D00D8C">
            <w:pPr>
              <w:pStyle w:val="TAL"/>
              <w:rPr>
                <w:lang w:eastAsia="en-US"/>
              </w:rPr>
            </w:pPr>
          </w:p>
        </w:tc>
        <w:tc>
          <w:tcPr>
            <w:tcW w:w="1245" w:type="dxa"/>
          </w:tcPr>
          <w:p w14:paraId="7174F1E4" w14:textId="77777777" w:rsidR="00BD180E" w:rsidRPr="00A15DCB" w:rsidRDefault="00BD180E" w:rsidP="00D00D8C">
            <w:pPr>
              <w:pStyle w:val="TAL"/>
              <w:rPr>
                <w:lang w:eastAsia="en-US"/>
              </w:rPr>
            </w:pPr>
          </w:p>
        </w:tc>
      </w:tr>
      <w:tr w:rsidR="00BD180E" w:rsidRPr="00A15DCB" w14:paraId="50998081" w14:textId="77777777" w:rsidTr="00D00D8C">
        <w:tc>
          <w:tcPr>
            <w:tcW w:w="4535" w:type="dxa"/>
          </w:tcPr>
          <w:p w14:paraId="33C9EE3E" w14:textId="77777777" w:rsidR="00BD180E" w:rsidRPr="00A15DCB" w:rsidRDefault="00BD180E" w:rsidP="00D00D8C">
            <w:pPr>
              <w:pStyle w:val="TAL"/>
              <w:rPr>
                <w:lang w:eastAsia="en-US"/>
              </w:rPr>
            </w:pPr>
            <w:r w:rsidRPr="00A15DCB">
              <w:rPr>
                <w:lang w:eastAsia="en-US"/>
              </w:rPr>
              <w:t xml:space="preserve">  bsr-Config SEQUENCE {</w:t>
            </w:r>
          </w:p>
        </w:tc>
        <w:tc>
          <w:tcPr>
            <w:tcW w:w="2267" w:type="dxa"/>
          </w:tcPr>
          <w:p w14:paraId="64C591E5" w14:textId="77777777" w:rsidR="00BD180E" w:rsidRPr="00A15DCB" w:rsidRDefault="00BD180E" w:rsidP="00D00D8C">
            <w:pPr>
              <w:pStyle w:val="TAL"/>
              <w:rPr>
                <w:lang w:eastAsia="en-US"/>
              </w:rPr>
            </w:pPr>
          </w:p>
        </w:tc>
        <w:tc>
          <w:tcPr>
            <w:tcW w:w="1700" w:type="dxa"/>
          </w:tcPr>
          <w:p w14:paraId="0A7AE213" w14:textId="77777777" w:rsidR="00BD180E" w:rsidRPr="00A15DCB" w:rsidRDefault="00BD180E" w:rsidP="00D00D8C">
            <w:pPr>
              <w:pStyle w:val="TAL"/>
              <w:rPr>
                <w:lang w:eastAsia="en-US"/>
              </w:rPr>
            </w:pPr>
          </w:p>
        </w:tc>
        <w:tc>
          <w:tcPr>
            <w:tcW w:w="1245" w:type="dxa"/>
          </w:tcPr>
          <w:p w14:paraId="273FAB40" w14:textId="77777777" w:rsidR="00BD180E" w:rsidRPr="00A15DCB" w:rsidRDefault="00BD180E" w:rsidP="00D00D8C">
            <w:pPr>
              <w:pStyle w:val="TAL"/>
              <w:rPr>
                <w:lang w:eastAsia="en-US"/>
              </w:rPr>
            </w:pPr>
          </w:p>
        </w:tc>
      </w:tr>
      <w:tr w:rsidR="00BD180E" w:rsidRPr="00A15DCB" w14:paraId="34E2E1C2" w14:textId="77777777" w:rsidTr="00D00D8C">
        <w:tc>
          <w:tcPr>
            <w:tcW w:w="4535" w:type="dxa"/>
          </w:tcPr>
          <w:p w14:paraId="2BE3AEEE" w14:textId="77777777" w:rsidR="00BD180E" w:rsidRPr="00A15DCB" w:rsidRDefault="00BD180E" w:rsidP="00D00D8C">
            <w:pPr>
              <w:pStyle w:val="TAL"/>
              <w:rPr>
                <w:lang w:eastAsia="en-US"/>
              </w:rPr>
            </w:pPr>
            <w:r w:rsidRPr="00A15DCB">
              <w:rPr>
                <w:lang w:eastAsia="en-US"/>
              </w:rPr>
              <w:t xml:space="preserve">    periodicBSR-Timer</w:t>
            </w:r>
          </w:p>
        </w:tc>
        <w:tc>
          <w:tcPr>
            <w:tcW w:w="2267" w:type="dxa"/>
          </w:tcPr>
          <w:p w14:paraId="58BAA0AC" w14:textId="77777777" w:rsidR="00BD180E" w:rsidRPr="00A15DCB" w:rsidRDefault="00BD180E" w:rsidP="00D00D8C">
            <w:pPr>
              <w:pStyle w:val="TAL"/>
              <w:rPr>
                <w:lang w:eastAsia="en-US"/>
              </w:rPr>
            </w:pPr>
            <w:r w:rsidRPr="00A15DCB">
              <w:rPr>
                <w:lang w:eastAsia="en-US"/>
              </w:rPr>
              <w:t>infinity</w:t>
            </w:r>
          </w:p>
        </w:tc>
        <w:tc>
          <w:tcPr>
            <w:tcW w:w="1700" w:type="dxa"/>
          </w:tcPr>
          <w:p w14:paraId="0AB2D9E1" w14:textId="77777777" w:rsidR="00BD180E" w:rsidRPr="00A15DCB" w:rsidRDefault="00BD180E" w:rsidP="00D00D8C">
            <w:pPr>
              <w:pStyle w:val="TAL"/>
              <w:rPr>
                <w:lang w:eastAsia="en-US"/>
              </w:rPr>
            </w:pPr>
          </w:p>
        </w:tc>
        <w:tc>
          <w:tcPr>
            <w:tcW w:w="1245" w:type="dxa"/>
          </w:tcPr>
          <w:p w14:paraId="0A5D35BA" w14:textId="77777777" w:rsidR="00BD180E" w:rsidRPr="00A15DCB" w:rsidRDefault="00BD180E" w:rsidP="00D00D8C">
            <w:pPr>
              <w:pStyle w:val="TAL"/>
              <w:rPr>
                <w:lang w:eastAsia="en-US"/>
              </w:rPr>
            </w:pPr>
          </w:p>
        </w:tc>
      </w:tr>
      <w:tr w:rsidR="00BD180E" w:rsidRPr="00A15DCB" w14:paraId="5454E7FE" w14:textId="77777777" w:rsidTr="00D00D8C">
        <w:tc>
          <w:tcPr>
            <w:tcW w:w="4535" w:type="dxa"/>
          </w:tcPr>
          <w:p w14:paraId="7EFBAA5C" w14:textId="77777777" w:rsidR="00BD180E" w:rsidRPr="00A15DCB" w:rsidRDefault="00BD180E" w:rsidP="00D00D8C">
            <w:pPr>
              <w:pStyle w:val="TAL"/>
              <w:rPr>
                <w:lang w:eastAsia="en-US"/>
              </w:rPr>
            </w:pPr>
            <w:r w:rsidRPr="00A15DCB">
              <w:rPr>
                <w:lang w:eastAsia="en-US"/>
              </w:rPr>
              <w:t xml:space="preserve">    retxBSR-Timer</w:t>
            </w:r>
          </w:p>
        </w:tc>
        <w:tc>
          <w:tcPr>
            <w:tcW w:w="2267" w:type="dxa"/>
          </w:tcPr>
          <w:p w14:paraId="17C3984A" w14:textId="77777777" w:rsidR="00BD180E" w:rsidRPr="00A15DCB" w:rsidRDefault="00BD180E" w:rsidP="00D00D8C">
            <w:pPr>
              <w:pStyle w:val="TAL"/>
              <w:rPr>
                <w:lang w:eastAsia="en-US"/>
              </w:rPr>
            </w:pPr>
            <w:r w:rsidRPr="00A15DCB">
              <w:rPr>
                <w:lang w:eastAsia="en-US"/>
              </w:rPr>
              <w:t>sf10240</w:t>
            </w:r>
          </w:p>
        </w:tc>
        <w:tc>
          <w:tcPr>
            <w:tcW w:w="1700" w:type="dxa"/>
          </w:tcPr>
          <w:p w14:paraId="45B614F1" w14:textId="77777777" w:rsidR="00BD180E" w:rsidRPr="00A15DCB" w:rsidRDefault="00BD180E" w:rsidP="00D00D8C">
            <w:pPr>
              <w:pStyle w:val="TAL"/>
              <w:rPr>
                <w:lang w:eastAsia="en-US"/>
              </w:rPr>
            </w:pPr>
          </w:p>
        </w:tc>
        <w:tc>
          <w:tcPr>
            <w:tcW w:w="1245" w:type="dxa"/>
          </w:tcPr>
          <w:p w14:paraId="754E3505" w14:textId="77777777" w:rsidR="00BD180E" w:rsidRPr="00A15DCB" w:rsidRDefault="00BD180E" w:rsidP="00D00D8C">
            <w:pPr>
              <w:pStyle w:val="TAL"/>
              <w:rPr>
                <w:lang w:eastAsia="en-US"/>
              </w:rPr>
            </w:pPr>
          </w:p>
        </w:tc>
      </w:tr>
      <w:tr w:rsidR="00BD180E" w:rsidRPr="00A15DCB" w14:paraId="64691F40" w14:textId="77777777" w:rsidTr="00D00D8C">
        <w:tc>
          <w:tcPr>
            <w:tcW w:w="4535" w:type="dxa"/>
          </w:tcPr>
          <w:p w14:paraId="5854D9C2" w14:textId="77777777" w:rsidR="00BD180E" w:rsidRPr="00A15DCB" w:rsidRDefault="00BD180E" w:rsidP="00D00D8C">
            <w:pPr>
              <w:pStyle w:val="TAL"/>
              <w:rPr>
                <w:lang w:eastAsia="en-US"/>
              </w:rPr>
            </w:pPr>
            <w:r w:rsidRPr="00A15DCB">
              <w:rPr>
                <w:lang w:eastAsia="en-US"/>
              </w:rPr>
              <w:t xml:space="preserve">  }</w:t>
            </w:r>
          </w:p>
        </w:tc>
        <w:tc>
          <w:tcPr>
            <w:tcW w:w="2267" w:type="dxa"/>
          </w:tcPr>
          <w:p w14:paraId="4A32C330" w14:textId="77777777" w:rsidR="00BD180E" w:rsidRPr="00A15DCB" w:rsidRDefault="00BD180E" w:rsidP="00D00D8C">
            <w:pPr>
              <w:pStyle w:val="TAL"/>
              <w:rPr>
                <w:lang w:eastAsia="en-US"/>
              </w:rPr>
            </w:pPr>
          </w:p>
        </w:tc>
        <w:tc>
          <w:tcPr>
            <w:tcW w:w="1700" w:type="dxa"/>
          </w:tcPr>
          <w:p w14:paraId="1876EEDE" w14:textId="77777777" w:rsidR="00BD180E" w:rsidRPr="00A15DCB" w:rsidRDefault="00BD180E" w:rsidP="00D00D8C">
            <w:pPr>
              <w:pStyle w:val="TAL"/>
              <w:rPr>
                <w:lang w:eastAsia="en-US"/>
              </w:rPr>
            </w:pPr>
          </w:p>
        </w:tc>
        <w:tc>
          <w:tcPr>
            <w:tcW w:w="1245" w:type="dxa"/>
          </w:tcPr>
          <w:p w14:paraId="25B679BD" w14:textId="77777777" w:rsidR="00BD180E" w:rsidRPr="00A15DCB" w:rsidRDefault="00BD180E" w:rsidP="00D00D8C">
            <w:pPr>
              <w:pStyle w:val="TAL"/>
              <w:rPr>
                <w:lang w:eastAsia="en-US"/>
              </w:rPr>
            </w:pPr>
          </w:p>
        </w:tc>
      </w:tr>
      <w:tr w:rsidR="00BD180E" w:rsidRPr="00A15DCB" w14:paraId="504E2150" w14:textId="77777777" w:rsidTr="00D00D8C">
        <w:tc>
          <w:tcPr>
            <w:tcW w:w="4535" w:type="dxa"/>
          </w:tcPr>
          <w:p w14:paraId="2FE0C10E" w14:textId="77777777" w:rsidR="00BD180E" w:rsidRPr="00A15DCB" w:rsidRDefault="00BD180E" w:rsidP="00D00D8C">
            <w:pPr>
              <w:pStyle w:val="TAL"/>
              <w:rPr>
                <w:lang w:eastAsia="en-US"/>
              </w:rPr>
            </w:pPr>
            <w:r w:rsidRPr="00A15DCB">
              <w:rPr>
                <w:lang w:eastAsia="en-US"/>
              </w:rPr>
              <w:t xml:space="preserve">  phr-Config CHOICE {</w:t>
            </w:r>
          </w:p>
        </w:tc>
        <w:tc>
          <w:tcPr>
            <w:tcW w:w="2267" w:type="dxa"/>
          </w:tcPr>
          <w:p w14:paraId="5C5AF1A7" w14:textId="77777777" w:rsidR="00BD180E" w:rsidRPr="00A15DCB" w:rsidRDefault="00BD180E" w:rsidP="00D00D8C">
            <w:pPr>
              <w:pStyle w:val="TAL"/>
              <w:rPr>
                <w:lang w:eastAsia="en-US"/>
              </w:rPr>
            </w:pPr>
          </w:p>
        </w:tc>
        <w:tc>
          <w:tcPr>
            <w:tcW w:w="1700" w:type="dxa"/>
          </w:tcPr>
          <w:p w14:paraId="27F57D05" w14:textId="77777777" w:rsidR="00BD180E" w:rsidRPr="00A15DCB" w:rsidRDefault="00BD180E" w:rsidP="00D00D8C">
            <w:pPr>
              <w:pStyle w:val="TAL"/>
              <w:rPr>
                <w:lang w:eastAsia="en-US"/>
              </w:rPr>
            </w:pPr>
          </w:p>
        </w:tc>
        <w:tc>
          <w:tcPr>
            <w:tcW w:w="1245" w:type="dxa"/>
          </w:tcPr>
          <w:p w14:paraId="0FC9EB22" w14:textId="77777777" w:rsidR="00BD180E" w:rsidRPr="00A15DCB" w:rsidRDefault="00BD180E" w:rsidP="00D00D8C">
            <w:pPr>
              <w:pStyle w:val="TAL"/>
              <w:rPr>
                <w:lang w:eastAsia="en-US"/>
              </w:rPr>
            </w:pPr>
          </w:p>
        </w:tc>
      </w:tr>
      <w:tr w:rsidR="00BD180E" w:rsidRPr="00A15DCB" w14:paraId="228CFA06" w14:textId="77777777" w:rsidTr="00D00D8C">
        <w:tc>
          <w:tcPr>
            <w:tcW w:w="4535" w:type="dxa"/>
          </w:tcPr>
          <w:p w14:paraId="6060C91C" w14:textId="77777777" w:rsidR="00BD180E" w:rsidRPr="00A15DCB" w:rsidRDefault="00BD180E" w:rsidP="00D00D8C">
            <w:pPr>
              <w:pStyle w:val="TAL"/>
              <w:rPr>
                <w:lang w:eastAsia="en-US"/>
              </w:rPr>
            </w:pPr>
            <w:r w:rsidRPr="00A15DCB">
              <w:rPr>
                <w:lang w:eastAsia="en-US"/>
              </w:rPr>
              <w:t xml:space="preserve">    release</w:t>
            </w:r>
          </w:p>
        </w:tc>
        <w:tc>
          <w:tcPr>
            <w:tcW w:w="2267" w:type="dxa"/>
          </w:tcPr>
          <w:p w14:paraId="7C102936" w14:textId="77777777" w:rsidR="00BD180E" w:rsidRPr="00A15DCB" w:rsidDel="00F91FBC" w:rsidRDefault="00BD180E" w:rsidP="00D00D8C">
            <w:pPr>
              <w:pStyle w:val="TAL"/>
              <w:rPr>
                <w:lang w:eastAsia="en-US"/>
              </w:rPr>
            </w:pPr>
            <w:r w:rsidRPr="00A15DCB">
              <w:rPr>
                <w:lang w:eastAsia="en-US"/>
              </w:rPr>
              <w:t>NULL</w:t>
            </w:r>
          </w:p>
        </w:tc>
        <w:tc>
          <w:tcPr>
            <w:tcW w:w="1700" w:type="dxa"/>
          </w:tcPr>
          <w:p w14:paraId="1309E7FE" w14:textId="77777777" w:rsidR="00BD180E" w:rsidRPr="00A15DCB" w:rsidRDefault="00BD180E" w:rsidP="00D00D8C">
            <w:pPr>
              <w:pStyle w:val="TAL"/>
              <w:rPr>
                <w:lang w:eastAsia="en-US"/>
              </w:rPr>
            </w:pPr>
          </w:p>
        </w:tc>
        <w:tc>
          <w:tcPr>
            <w:tcW w:w="1245" w:type="dxa"/>
          </w:tcPr>
          <w:p w14:paraId="7E15B9FC" w14:textId="77777777" w:rsidR="00BD180E" w:rsidRPr="00A15DCB" w:rsidRDefault="00BD180E" w:rsidP="00D00D8C">
            <w:pPr>
              <w:pStyle w:val="TAL"/>
              <w:rPr>
                <w:lang w:eastAsia="en-US"/>
              </w:rPr>
            </w:pPr>
          </w:p>
        </w:tc>
      </w:tr>
      <w:tr w:rsidR="00BD180E" w:rsidRPr="00A15DCB" w14:paraId="01D5B02B" w14:textId="77777777" w:rsidTr="00D00D8C">
        <w:tc>
          <w:tcPr>
            <w:tcW w:w="4535" w:type="dxa"/>
          </w:tcPr>
          <w:p w14:paraId="15608D3A" w14:textId="77777777" w:rsidR="00BD180E" w:rsidRPr="00A15DCB" w:rsidRDefault="00BD180E" w:rsidP="00D00D8C">
            <w:pPr>
              <w:pStyle w:val="TAL"/>
              <w:rPr>
                <w:lang w:eastAsia="en-US"/>
              </w:rPr>
            </w:pPr>
            <w:r w:rsidRPr="00A15DCB">
              <w:rPr>
                <w:lang w:eastAsia="en-US"/>
              </w:rPr>
              <w:t xml:space="preserve">  }</w:t>
            </w:r>
          </w:p>
        </w:tc>
        <w:tc>
          <w:tcPr>
            <w:tcW w:w="2267" w:type="dxa"/>
          </w:tcPr>
          <w:p w14:paraId="3416A3C4" w14:textId="77777777" w:rsidR="00BD180E" w:rsidRPr="00A15DCB" w:rsidDel="00F91FBC" w:rsidRDefault="00BD180E" w:rsidP="00D00D8C">
            <w:pPr>
              <w:pStyle w:val="TAL"/>
              <w:rPr>
                <w:lang w:eastAsia="en-US"/>
              </w:rPr>
            </w:pPr>
          </w:p>
        </w:tc>
        <w:tc>
          <w:tcPr>
            <w:tcW w:w="1700" w:type="dxa"/>
          </w:tcPr>
          <w:p w14:paraId="63956ACC" w14:textId="77777777" w:rsidR="00BD180E" w:rsidRPr="00A15DCB" w:rsidRDefault="00BD180E" w:rsidP="00D00D8C">
            <w:pPr>
              <w:pStyle w:val="TAL"/>
              <w:rPr>
                <w:lang w:eastAsia="en-US"/>
              </w:rPr>
            </w:pPr>
          </w:p>
        </w:tc>
        <w:tc>
          <w:tcPr>
            <w:tcW w:w="1245" w:type="dxa"/>
          </w:tcPr>
          <w:p w14:paraId="762EF0B8" w14:textId="77777777" w:rsidR="00BD180E" w:rsidRPr="00A15DCB" w:rsidRDefault="00BD180E" w:rsidP="00D00D8C">
            <w:pPr>
              <w:pStyle w:val="TAL"/>
              <w:rPr>
                <w:lang w:eastAsia="en-US"/>
              </w:rPr>
            </w:pPr>
          </w:p>
        </w:tc>
      </w:tr>
      <w:tr w:rsidR="00BD180E" w:rsidRPr="00A15DCB" w14:paraId="1854B863" w14:textId="77777777" w:rsidTr="00D00D8C">
        <w:tc>
          <w:tcPr>
            <w:tcW w:w="4535" w:type="dxa"/>
          </w:tcPr>
          <w:p w14:paraId="7DD415B1" w14:textId="77777777" w:rsidR="00BD180E" w:rsidRPr="00A15DCB" w:rsidRDefault="00BD180E" w:rsidP="00D00D8C">
            <w:pPr>
              <w:pStyle w:val="TAL"/>
              <w:rPr>
                <w:lang w:eastAsia="en-US"/>
              </w:rPr>
            </w:pPr>
            <w:r w:rsidRPr="00A15DCB">
              <w:rPr>
                <w:lang w:eastAsia="en-US"/>
              </w:rPr>
              <w:t>}</w:t>
            </w:r>
          </w:p>
        </w:tc>
        <w:tc>
          <w:tcPr>
            <w:tcW w:w="2267" w:type="dxa"/>
          </w:tcPr>
          <w:p w14:paraId="4C5130B9" w14:textId="77777777" w:rsidR="00BD180E" w:rsidRPr="00A15DCB" w:rsidRDefault="00BD180E" w:rsidP="00D00D8C">
            <w:pPr>
              <w:pStyle w:val="TAL"/>
              <w:rPr>
                <w:lang w:eastAsia="en-US"/>
              </w:rPr>
            </w:pPr>
          </w:p>
        </w:tc>
        <w:tc>
          <w:tcPr>
            <w:tcW w:w="1700" w:type="dxa"/>
          </w:tcPr>
          <w:p w14:paraId="61C6F8B4" w14:textId="77777777" w:rsidR="00BD180E" w:rsidRPr="00A15DCB" w:rsidRDefault="00BD180E" w:rsidP="00D00D8C">
            <w:pPr>
              <w:pStyle w:val="TAL"/>
              <w:rPr>
                <w:lang w:eastAsia="en-US"/>
              </w:rPr>
            </w:pPr>
          </w:p>
        </w:tc>
        <w:tc>
          <w:tcPr>
            <w:tcW w:w="1245" w:type="dxa"/>
          </w:tcPr>
          <w:p w14:paraId="294006E1" w14:textId="77777777" w:rsidR="00BD180E" w:rsidRPr="00A15DCB" w:rsidRDefault="00BD180E" w:rsidP="00D00D8C">
            <w:pPr>
              <w:pStyle w:val="TAL"/>
              <w:rPr>
                <w:lang w:eastAsia="en-US"/>
              </w:rPr>
            </w:pPr>
          </w:p>
        </w:tc>
      </w:tr>
    </w:tbl>
    <w:p w14:paraId="05326EDB" w14:textId="77777777" w:rsidR="00DA77DA" w:rsidRPr="00A15DCB" w:rsidRDefault="00DA77DA" w:rsidP="00DA77DA">
      <w:pPr>
        <w:rPr>
          <w:lang w:eastAsia="sv-SE"/>
        </w:rPr>
      </w:pPr>
    </w:p>
    <w:p w14:paraId="7AD38692" w14:textId="77777777" w:rsidR="000273DB" w:rsidRPr="00A15DCB" w:rsidRDefault="000273DB" w:rsidP="00282E75">
      <w:pPr>
        <w:pStyle w:val="Heading3"/>
        <w:rPr>
          <w:lang w:eastAsia="sv-SE"/>
        </w:rPr>
      </w:pPr>
      <w:bookmarkStart w:id="12" w:name="_Toc21103081"/>
      <w:bookmarkStart w:id="13" w:name="_Toc29233418"/>
      <w:bookmarkStart w:id="14" w:name="_Toc29462023"/>
      <w:bookmarkStart w:id="15" w:name="_Toc36158000"/>
      <w:r w:rsidRPr="00A15DCB">
        <w:rPr>
          <w:lang w:eastAsia="sv-SE"/>
        </w:rPr>
        <w:t>7.</w:t>
      </w:r>
      <w:r w:rsidR="004E5E27" w:rsidRPr="00A15DCB">
        <w:rPr>
          <w:lang w:eastAsia="sv-SE"/>
        </w:rPr>
        <w:t>1.</w:t>
      </w:r>
      <w:r w:rsidRPr="00A15DCB">
        <w:rPr>
          <w:lang w:eastAsia="sv-SE"/>
        </w:rPr>
        <w:t>1</w:t>
      </w:r>
      <w:r w:rsidRPr="00A15DCB">
        <w:rPr>
          <w:lang w:eastAsia="sv-SE"/>
        </w:rPr>
        <w:tab/>
        <w:t>MAC</w:t>
      </w:r>
      <w:bookmarkEnd w:id="12"/>
      <w:bookmarkEnd w:id="13"/>
      <w:bookmarkEnd w:id="14"/>
      <w:bookmarkEnd w:id="15"/>
    </w:p>
    <w:p w14:paraId="1FDE8607" w14:textId="77777777" w:rsidR="00C575C3" w:rsidRPr="00A15DCB" w:rsidRDefault="00C575C3" w:rsidP="00282E75">
      <w:pPr>
        <w:pStyle w:val="Heading4"/>
        <w:rPr>
          <w:lang w:eastAsia="sv-SE"/>
        </w:rPr>
      </w:pPr>
      <w:bookmarkStart w:id="16" w:name="_Toc21103082"/>
      <w:bookmarkStart w:id="17" w:name="_Toc29233419"/>
      <w:bookmarkStart w:id="18" w:name="_Toc29462024"/>
      <w:bookmarkStart w:id="19" w:name="_Toc36158001"/>
      <w:r w:rsidRPr="00A15DCB">
        <w:rPr>
          <w:lang w:eastAsia="sv-SE"/>
        </w:rPr>
        <w:t>7.</w:t>
      </w:r>
      <w:r w:rsidR="004E5E27" w:rsidRPr="00A15DCB">
        <w:rPr>
          <w:lang w:eastAsia="sv-SE"/>
        </w:rPr>
        <w:t>1.</w:t>
      </w:r>
      <w:r w:rsidRPr="00A15DCB">
        <w:rPr>
          <w:lang w:eastAsia="sv-SE"/>
        </w:rPr>
        <w:t>1.0</w:t>
      </w:r>
      <w:r w:rsidRPr="00A15DCB">
        <w:rPr>
          <w:lang w:eastAsia="sv-SE"/>
        </w:rPr>
        <w:tab/>
        <w:t>Default Pre-Test Conditions for all MAC test cases</w:t>
      </w:r>
      <w:bookmarkEnd w:id="16"/>
      <w:bookmarkEnd w:id="17"/>
      <w:bookmarkEnd w:id="18"/>
      <w:bookmarkEnd w:id="19"/>
    </w:p>
    <w:p w14:paraId="36C87F1A" w14:textId="77777777" w:rsidR="00C575C3" w:rsidRPr="00A15DCB" w:rsidRDefault="00C575C3" w:rsidP="00BB39BE">
      <w:pPr>
        <w:rPr>
          <w:lang w:eastAsia="sv-SE"/>
        </w:rPr>
      </w:pPr>
      <w:r w:rsidRPr="00A15DCB">
        <w:rPr>
          <w:lang w:eastAsia="sv-SE"/>
        </w:rPr>
        <w:t>The following pre-test conditions shall be applied in all MAC test cases until the test case explicitly over writes these conditions</w:t>
      </w:r>
    </w:p>
    <w:p w14:paraId="44C0EA01" w14:textId="77777777" w:rsidR="00C575C3" w:rsidRPr="00A15DCB" w:rsidRDefault="00C575C3" w:rsidP="007B79B0">
      <w:pPr>
        <w:pStyle w:val="H6"/>
        <w:rPr>
          <w:lang w:eastAsia="sv-SE"/>
        </w:rPr>
      </w:pPr>
      <w:r w:rsidRPr="00A15DCB">
        <w:rPr>
          <w:lang w:eastAsia="sv-SE"/>
        </w:rPr>
        <w:t>System Simulator:</w:t>
      </w:r>
    </w:p>
    <w:p w14:paraId="37DDEEDF" w14:textId="77777777" w:rsidR="00C575C3" w:rsidRPr="00A15DCB" w:rsidRDefault="00EF00A3" w:rsidP="009C1CE2">
      <w:pPr>
        <w:pStyle w:val="B1"/>
        <w:rPr>
          <w:lang w:eastAsia="sv-SE"/>
        </w:rPr>
      </w:pPr>
      <w:r w:rsidRPr="00A15DCB">
        <w:rPr>
          <w:lang w:eastAsia="sv-SE"/>
        </w:rPr>
        <w:t>-</w:t>
      </w:r>
      <w:r w:rsidRPr="00A15DCB">
        <w:tab/>
      </w:r>
      <w:r w:rsidR="00C575C3" w:rsidRPr="00A15DCB">
        <w:rPr>
          <w:lang w:eastAsia="sv-SE"/>
        </w:rPr>
        <w:t>The SS configures the test environment in accordance to the execution conditions in Table 7.</w:t>
      </w:r>
      <w:r w:rsidR="004E5E27" w:rsidRPr="00A15DCB">
        <w:rPr>
          <w:lang w:eastAsia="sv-SE"/>
        </w:rPr>
        <w:t>1.</w:t>
      </w:r>
      <w:r w:rsidR="00C575C3" w:rsidRPr="00A15DCB">
        <w:rPr>
          <w:lang w:eastAsia="sv-SE"/>
        </w:rPr>
        <w:t>1.0-1.</w:t>
      </w:r>
    </w:p>
    <w:p w14:paraId="5821B7ED" w14:textId="77777777" w:rsidR="00C575C3" w:rsidRPr="00A15DCB" w:rsidRDefault="00C575C3" w:rsidP="00DA77DA">
      <w:pPr>
        <w:pStyle w:val="H6"/>
        <w:rPr>
          <w:lang w:eastAsia="sv-SE"/>
        </w:rPr>
      </w:pPr>
      <w:r w:rsidRPr="00A15DCB">
        <w:rPr>
          <w:lang w:eastAsia="sv-SE"/>
        </w:rPr>
        <w:t>UE:</w:t>
      </w:r>
    </w:p>
    <w:p w14:paraId="2099F3EA" w14:textId="77777777" w:rsidR="00C575C3" w:rsidRPr="00A15DCB" w:rsidRDefault="00EF00A3" w:rsidP="009C1CE2">
      <w:pPr>
        <w:pStyle w:val="B1"/>
        <w:rPr>
          <w:lang w:eastAsia="sv-SE"/>
        </w:rPr>
      </w:pPr>
      <w:r w:rsidRPr="00A15DCB">
        <w:rPr>
          <w:lang w:eastAsia="sv-SE"/>
        </w:rPr>
        <w:t>-</w:t>
      </w:r>
      <w:r w:rsidRPr="00A15DCB">
        <w:rPr>
          <w:lang w:eastAsia="sv-SE"/>
        </w:rPr>
        <w:tab/>
      </w:r>
      <w:r w:rsidR="00C575C3" w:rsidRPr="00A15DCB">
        <w:rPr>
          <w:lang w:eastAsia="sv-SE"/>
        </w:rPr>
        <w:t>None</w:t>
      </w:r>
    </w:p>
    <w:p w14:paraId="4D2F124D" w14:textId="77777777" w:rsidR="00BD180E" w:rsidRPr="00A15DCB" w:rsidRDefault="00BD180E" w:rsidP="00BD180E">
      <w:pPr>
        <w:pStyle w:val="H6"/>
        <w:rPr>
          <w:lang w:eastAsia="sv-SE"/>
        </w:rPr>
      </w:pPr>
      <w:r w:rsidRPr="00A15DCB">
        <w:rPr>
          <w:lang w:eastAsia="sv-SE"/>
        </w:rPr>
        <w:t>Preamble:</w:t>
      </w:r>
    </w:p>
    <w:p w14:paraId="21DDF9F4" w14:textId="77777777" w:rsidR="00BD180E" w:rsidRPr="00A15DCB" w:rsidRDefault="00BD180E" w:rsidP="00BD180E">
      <w:pPr>
        <w:pStyle w:val="B1"/>
        <w:rPr>
          <w:lang w:eastAsia="sv-SE"/>
        </w:rPr>
      </w:pPr>
      <w:r w:rsidRPr="00A15DCB">
        <w:rPr>
          <w:lang w:eastAsia="sv-SE"/>
        </w:rPr>
        <w:t>-</w:t>
      </w:r>
      <w:r w:rsidRPr="00A15DCB">
        <w:tab/>
      </w:r>
      <w:r w:rsidRPr="00A15DCB">
        <w:rPr>
          <w:lang w:eastAsia="sv-SE"/>
        </w:rPr>
        <w:t>The SS performs the generic procedure in [4] to get UE in state RRC_CONNECTED in accordance to the execution conditions in Table 7.1.1.0-2 and using the message condition UE TEST LOOP MODE A to return one PDCP SDU per DL PDCP SDU.</w:t>
      </w:r>
    </w:p>
    <w:p w14:paraId="5BCAC148" w14:textId="77777777" w:rsidR="00BD180E" w:rsidRPr="00A15DCB" w:rsidRDefault="00BD180E" w:rsidP="00DA77DA">
      <w:pPr>
        <w:pStyle w:val="TH"/>
        <w:rPr>
          <w:lang w:eastAsia="sv-SE"/>
        </w:rPr>
      </w:pPr>
      <w:r w:rsidRPr="00A15DCB">
        <w:rPr>
          <w:lang w:eastAsia="sv-SE"/>
        </w:rPr>
        <w:lastRenderedPageBreak/>
        <w:t>Table 7.1.1.0-1: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3143"/>
        <w:gridCol w:w="2827"/>
      </w:tblGrid>
      <w:tr w:rsidR="00BD180E" w:rsidRPr="00A15DCB" w14:paraId="768C3568" w14:textId="77777777" w:rsidTr="00D00D8C">
        <w:trPr>
          <w:jc w:val="center"/>
        </w:trPr>
        <w:tc>
          <w:tcPr>
            <w:tcW w:w="2518" w:type="dxa"/>
            <w:tcMar>
              <w:top w:w="0" w:type="dxa"/>
              <w:left w:w="108" w:type="dxa"/>
              <w:bottom w:w="0" w:type="dxa"/>
              <w:right w:w="108" w:type="dxa"/>
            </w:tcMar>
            <w:hideMark/>
          </w:tcPr>
          <w:p w14:paraId="0C65D77A" w14:textId="77777777" w:rsidR="00BD180E" w:rsidRPr="00A15DCB" w:rsidRDefault="00BD180E" w:rsidP="00D00D8C">
            <w:pPr>
              <w:pStyle w:val="TAH"/>
              <w:rPr>
                <w:lang w:eastAsia="en-US"/>
              </w:rPr>
            </w:pPr>
            <w:r w:rsidRPr="00A15DCB">
              <w:rPr>
                <w:lang w:eastAsia="en-US"/>
              </w:rPr>
              <w:t>Execution Condition</w:t>
            </w:r>
          </w:p>
        </w:tc>
        <w:tc>
          <w:tcPr>
            <w:tcW w:w="3143" w:type="dxa"/>
            <w:tcMar>
              <w:top w:w="0" w:type="dxa"/>
              <w:left w:w="108" w:type="dxa"/>
              <w:bottom w:w="0" w:type="dxa"/>
              <w:right w:w="108" w:type="dxa"/>
            </w:tcMar>
            <w:hideMark/>
          </w:tcPr>
          <w:p w14:paraId="3A082183" w14:textId="77777777" w:rsidR="00BD180E" w:rsidRPr="00A15DCB" w:rsidRDefault="00BD180E" w:rsidP="00D00D8C">
            <w:pPr>
              <w:pStyle w:val="TAH"/>
              <w:rPr>
                <w:lang w:eastAsia="en-US"/>
              </w:rPr>
            </w:pPr>
            <w:r w:rsidRPr="00A15DCB">
              <w:rPr>
                <w:lang w:eastAsia="en-US"/>
              </w:rPr>
              <w:t>Cell configuration</w:t>
            </w:r>
          </w:p>
        </w:tc>
        <w:tc>
          <w:tcPr>
            <w:tcW w:w="2827" w:type="dxa"/>
            <w:tcMar>
              <w:top w:w="0" w:type="dxa"/>
              <w:left w:w="108" w:type="dxa"/>
              <w:bottom w:w="0" w:type="dxa"/>
              <w:right w:w="108" w:type="dxa"/>
            </w:tcMar>
            <w:hideMark/>
          </w:tcPr>
          <w:p w14:paraId="64FA6F49" w14:textId="77777777" w:rsidR="00BD180E" w:rsidRPr="00A15DCB" w:rsidRDefault="00BD180E" w:rsidP="00D00D8C">
            <w:pPr>
              <w:pStyle w:val="TAH"/>
              <w:rPr>
                <w:lang w:eastAsia="en-US"/>
              </w:rPr>
            </w:pPr>
            <w:r w:rsidRPr="00A15DCB">
              <w:rPr>
                <w:lang w:eastAsia="en-US"/>
              </w:rPr>
              <w:t>System Information Combination</w:t>
            </w:r>
          </w:p>
        </w:tc>
      </w:tr>
      <w:tr w:rsidR="00BD180E" w:rsidRPr="00A15DCB" w14:paraId="0CF7523E" w14:textId="77777777" w:rsidTr="00D00D8C">
        <w:trPr>
          <w:jc w:val="center"/>
        </w:trPr>
        <w:tc>
          <w:tcPr>
            <w:tcW w:w="2518" w:type="dxa"/>
            <w:tcMar>
              <w:top w:w="0" w:type="dxa"/>
              <w:left w:w="108" w:type="dxa"/>
              <w:bottom w:w="0" w:type="dxa"/>
              <w:right w:w="108" w:type="dxa"/>
            </w:tcMar>
            <w:hideMark/>
          </w:tcPr>
          <w:p w14:paraId="7BE9DA94" w14:textId="77777777" w:rsidR="00BD180E" w:rsidRPr="00A15DCB" w:rsidRDefault="00BD180E" w:rsidP="00D00D8C">
            <w:pPr>
              <w:pStyle w:val="TAL"/>
              <w:rPr>
                <w:lang w:eastAsia="en-US"/>
              </w:rPr>
            </w:pPr>
            <w:r w:rsidRPr="00A15DCB">
              <w:rPr>
                <w:lang w:eastAsia="en-US"/>
              </w:rPr>
              <w:t xml:space="preserve">IF </w:t>
            </w:r>
            <w:r w:rsidR="00BE6138" w:rsidRPr="00A15DCB">
              <w:rPr>
                <w:lang w:eastAsia="en-US"/>
              </w:rPr>
              <w:t>pc_NG_RAN_NR</w:t>
            </w:r>
            <w:r w:rsidR="00BE6138" w:rsidRPr="00A15DCB" w:rsidDel="00880B52">
              <w:rPr>
                <w:lang w:eastAsia="en-US"/>
              </w:rPr>
              <w:t xml:space="preserve"> </w:t>
            </w:r>
          </w:p>
        </w:tc>
        <w:tc>
          <w:tcPr>
            <w:tcW w:w="3143" w:type="dxa"/>
            <w:tcMar>
              <w:top w:w="0" w:type="dxa"/>
              <w:left w:w="108" w:type="dxa"/>
              <w:bottom w:w="0" w:type="dxa"/>
              <w:right w:w="108" w:type="dxa"/>
            </w:tcMar>
            <w:hideMark/>
          </w:tcPr>
          <w:p w14:paraId="55734D16" w14:textId="77777777" w:rsidR="00BD180E" w:rsidRPr="00A15DCB" w:rsidRDefault="00BD180E" w:rsidP="00D00D8C">
            <w:pPr>
              <w:pStyle w:val="TAL"/>
              <w:rPr>
                <w:lang w:eastAsia="en-US"/>
              </w:rPr>
            </w:pPr>
            <w:r w:rsidRPr="00A15DCB">
              <w:rPr>
                <w:lang w:eastAsia="en-US"/>
              </w:rPr>
              <w:t>NR Cell 1</w:t>
            </w:r>
          </w:p>
        </w:tc>
        <w:tc>
          <w:tcPr>
            <w:tcW w:w="2827" w:type="dxa"/>
            <w:tcMar>
              <w:top w:w="0" w:type="dxa"/>
              <w:left w:w="108" w:type="dxa"/>
              <w:bottom w:w="0" w:type="dxa"/>
              <w:right w:w="108" w:type="dxa"/>
            </w:tcMar>
            <w:hideMark/>
          </w:tcPr>
          <w:p w14:paraId="43611F6E" w14:textId="77777777" w:rsidR="00BE6138" w:rsidRPr="00A15DCB" w:rsidRDefault="00BE6138" w:rsidP="00BE6138">
            <w:pPr>
              <w:pStyle w:val="TAL"/>
              <w:rPr>
                <w:lang w:eastAsia="en-US"/>
              </w:rPr>
            </w:pPr>
            <w:r w:rsidRPr="00A15DCB">
              <w:rPr>
                <w:lang w:eastAsia="en-US"/>
              </w:rPr>
              <w:t>NR: System information Combination NR-1</w:t>
            </w:r>
          </w:p>
          <w:p w14:paraId="7FFFA203" w14:textId="77777777" w:rsidR="00BD180E" w:rsidRPr="00A15DCB" w:rsidRDefault="00BD180E" w:rsidP="00D00D8C">
            <w:pPr>
              <w:pStyle w:val="TAL"/>
              <w:rPr>
                <w:lang w:eastAsia="en-US"/>
              </w:rPr>
            </w:pPr>
          </w:p>
        </w:tc>
      </w:tr>
      <w:tr w:rsidR="00BD180E" w:rsidRPr="00A15DCB" w14:paraId="4E7D51AB" w14:textId="77777777" w:rsidTr="00D00D8C">
        <w:trPr>
          <w:jc w:val="center"/>
        </w:trPr>
        <w:tc>
          <w:tcPr>
            <w:tcW w:w="2518" w:type="dxa"/>
            <w:tcMar>
              <w:top w:w="0" w:type="dxa"/>
              <w:left w:w="108" w:type="dxa"/>
              <w:bottom w:w="0" w:type="dxa"/>
              <w:right w:w="108" w:type="dxa"/>
            </w:tcMar>
            <w:hideMark/>
          </w:tcPr>
          <w:p w14:paraId="071ABF76" w14:textId="77777777" w:rsidR="00BD180E" w:rsidRPr="00A15DCB" w:rsidRDefault="00BD180E" w:rsidP="00D00D8C">
            <w:pPr>
              <w:pStyle w:val="TAL"/>
              <w:rPr>
                <w:lang w:eastAsia="en-US"/>
              </w:rPr>
            </w:pPr>
            <w:r w:rsidRPr="00A15DCB">
              <w:rPr>
                <w:lang w:eastAsia="en-US"/>
              </w:rPr>
              <w:t>ELSE IF pc_EN_DC</w:t>
            </w:r>
          </w:p>
        </w:tc>
        <w:tc>
          <w:tcPr>
            <w:tcW w:w="3143" w:type="dxa"/>
            <w:tcMar>
              <w:top w:w="0" w:type="dxa"/>
              <w:left w:w="108" w:type="dxa"/>
              <w:bottom w:w="0" w:type="dxa"/>
              <w:right w:w="108" w:type="dxa"/>
            </w:tcMar>
            <w:hideMark/>
          </w:tcPr>
          <w:p w14:paraId="282FC86B" w14:textId="77777777" w:rsidR="00BD180E" w:rsidRPr="00A15DCB" w:rsidRDefault="00BD180E" w:rsidP="00D00D8C">
            <w:pPr>
              <w:pStyle w:val="TAL"/>
              <w:rPr>
                <w:rFonts w:eastAsia="Calibri" w:cs="Arial"/>
                <w:szCs w:val="18"/>
                <w:lang w:eastAsia="en-US"/>
              </w:rPr>
            </w:pPr>
            <w:r w:rsidRPr="00A15DCB">
              <w:rPr>
                <w:lang w:eastAsia="en-US"/>
              </w:rPr>
              <w:t>E-UTRA Cell 1 is PCell,</w:t>
            </w:r>
          </w:p>
          <w:p w14:paraId="4C286D56" w14:textId="77777777" w:rsidR="00BD180E" w:rsidRPr="00A15DCB" w:rsidRDefault="00BD180E" w:rsidP="00D00D8C">
            <w:pPr>
              <w:pStyle w:val="TAL"/>
              <w:rPr>
                <w:lang w:eastAsia="en-US"/>
              </w:rPr>
            </w:pPr>
            <w:r w:rsidRPr="00A15DCB">
              <w:rPr>
                <w:lang w:eastAsia="en-US"/>
              </w:rPr>
              <w:t>NR Cell 1 is PSCell</w:t>
            </w:r>
          </w:p>
        </w:tc>
        <w:tc>
          <w:tcPr>
            <w:tcW w:w="2827" w:type="dxa"/>
            <w:tcMar>
              <w:top w:w="0" w:type="dxa"/>
              <w:left w:w="108" w:type="dxa"/>
              <w:bottom w:w="0" w:type="dxa"/>
              <w:right w:w="108" w:type="dxa"/>
            </w:tcMar>
            <w:hideMark/>
          </w:tcPr>
          <w:p w14:paraId="45F76C7C" w14:textId="77777777" w:rsidR="00BD180E" w:rsidRPr="00A15DCB" w:rsidRDefault="00BD180E" w:rsidP="00D00D8C">
            <w:pPr>
              <w:pStyle w:val="TAL"/>
              <w:rPr>
                <w:lang w:eastAsia="en-US"/>
              </w:rPr>
            </w:pPr>
            <w:r w:rsidRPr="00A15DCB">
              <w:rPr>
                <w:lang w:eastAsia="en-US"/>
              </w:rPr>
              <w:t>EUTRA: System information Combination 1</w:t>
            </w:r>
          </w:p>
          <w:p w14:paraId="4009AEA2" w14:textId="77777777" w:rsidR="00BD180E" w:rsidRPr="00A15DCB" w:rsidRDefault="00BD180E" w:rsidP="00D00D8C">
            <w:pPr>
              <w:pStyle w:val="TAL"/>
              <w:rPr>
                <w:lang w:eastAsia="en-US"/>
              </w:rPr>
            </w:pPr>
            <w:r w:rsidRPr="00A15DCB">
              <w:rPr>
                <w:lang w:eastAsia="en-US"/>
              </w:rPr>
              <w:t>NR: N/A</w:t>
            </w:r>
          </w:p>
        </w:tc>
      </w:tr>
      <w:tr w:rsidR="00BD180E" w:rsidRPr="00A15DCB" w14:paraId="0C070530" w14:textId="77777777" w:rsidTr="00D00D8C">
        <w:trPr>
          <w:jc w:val="center"/>
        </w:trPr>
        <w:tc>
          <w:tcPr>
            <w:tcW w:w="2518" w:type="dxa"/>
            <w:tcMar>
              <w:top w:w="0" w:type="dxa"/>
              <w:left w:w="108" w:type="dxa"/>
              <w:bottom w:w="0" w:type="dxa"/>
              <w:right w:w="108" w:type="dxa"/>
            </w:tcMar>
            <w:hideMark/>
          </w:tcPr>
          <w:p w14:paraId="38B2FEA3" w14:textId="77777777" w:rsidR="00BD180E" w:rsidRPr="00A15DCB" w:rsidRDefault="00BD180E" w:rsidP="00D00D8C">
            <w:pPr>
              <w:pStyle w:val="TAL"/>
              <w:rPr>
                <w:lang w:eastAsia="en-US"/>
              </w:rPr>
            </w:pPr>
            <w:r w:rsidRPr="00A15DCB">
              <w:rPr>
                <w:lang w:eastAsia="en-US"/>
              </w:rPr>
              <w:t>ELSE IF pc_NGEN_DC</w:t>
            </w:r>
          </w:p>
        </w:tc>
        <w:tc>
          <w:tcPr>
            <w:tcW w:w="3143" w:type="dxa"/>
            <w:tcMar>
              <w:top w:w="0" w:type="dxa"/>
              <w:left w:w="108" w:type="dxa"/>
              <w:bottom w:w="0" w:type="dxa"/>
              <w:right w:w="108" w:type="dxa"/>
            </w:tcMar>
            <w:hideMark/>
          </w:tcPr>
          <w:p w14:paraId="45DF942C" w14:textId="77777777" w:rsidR="00BD180E" w:rsidRPr="00A15DCB" w:rsidRDefault="00BD180E" w:rsidP="00D00D8C">
            <w:pPr>
              <w:pStyle w:val="TAL"/>
              <w:rPr>
                <w:rFonts w:eastAsia="Calibri" w:cs="Arial"/>
                <w:szCs w:val="18"/>
                <w:lang w:eastAsia="en-US"/>
              </w:rPr>
            </w:pPr>
            <w:r w:rsidRPr="00A15DCB">
              <w:rPr>
                <w:lang w:eastAsia="en-US"/>
              </w:rPr>
              <w:t>NG-RAN E-UTRA Cell 1 is PCell,</w:t>
            </w:r>
          </w:p>
          <w:p w14:paraId="2D443779" w14:textId="77777777" w:rsidR="00BD180E" w:rsidRPr="00A15DCB" w:rsidRDefault="00BD180E" w:rsidP="00D00D8C">
            <w:pPr>
              <w:pStyle w:val="TAL"/>
              <w:rPr>
                <w:lang w:eastAsia="en-US"/>
              </w:rPr>
            </w:pPr>
            <w:r w:rsidRPr="00A15DCB">
              <w:rPr>
                <w:lang w:eastAsia="en-US"/>
              </w:rPr>
              <w:t>NR Cell 1 is PSCell</w:t>
            </w:r>
          </w:p>
        </w:tc>
        <w:tc>
          <w:tcPr>
            <w:tcW w:w="2827" w:type="dxa"/>
            <w:tcMar>
              <w:top w:w="0" w:type="dxa"/>
              <w:left w:w="108" w:type="dxa"/>
              <w:bottom w:w="0" w:type="dxa"/>
              <w:right w:w="108" w:type="dxa"/>
            </w:tcMar>
            <w:hideMark/>
          </w:tcPr>
          <w:p w14:paraId="2D10EE7B" w14:textId="77777777" w:rsidR="00BD180E" w:rsidRPr="00A15DCB" w:rsidRDefault="00BD180E" w:rsidP="00D00D8C">
            <w:pPr>
              <w:pStyle w:val="TAL"/>
              <w:rPr>
                <w:lang w:eastAsia="en-US"/>
              </w:rPr>
            </w:pPr>
            <w:r w:rsidRPr="00A15DCB">
              <w:rPr>
                <w:lang w:eastAsia="en-US"/>
              </w:rPr>
              <w:t>EUTRA: System information Combination 1</w:t>
            </w:r>
          </w:p>
          <w:p w14:paraId="7D99B022" w14:textId="77777777" w:rsidR="00BD180E" w:rsidRPr="00A15DCB" w:rsidRDefault="00BD180E" w:rsidP="00D00D8C">
            <w:pPr>
              <w:pStyle w:val="TAL"/>
              <w:rPr>
                <w:lang w:eastAsia="en-US"/>
              </w:rPr>
            </w:pPr>
            <w:r w:rsidRPr="00A15DCB">
              <w:rPr>
                <w:lang w:eastAsia="en-US"/>
              </w:rPr>
              <w:t>NR: N/A</w:t>
            </w:r>
          </w:p>
        </w:tc>
      </w:tr>
      <w:tr w:rsidR="005A0D4B" w:rsidRPr="00A15DCB" w14:paraId="6E365C8A" w14:textId="77777777" w:rsidTr="005A0D4B">
        <w:trPr>
          <w:jc w:val="center"/>
        </w:trPr>
        <w:tc>
          <w:tcPr>
            <w:tcW w:w="25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C9597" w14:textId="77777777" w:rsidR="005A0D4B" w:rsidRPr="00A15DCB" w:rsidRDefault="005A0D4B" w:rsidP="005A0D4B">
            <w:pPr>
              <w:pStyle w:val="TAL"/>
              <w:rPr>
                <w:lang w:eastAsia="en-US"/>
              </w:rPr>
            </w:pPr>
            <w:r w:rsidRPr="00A15DCB">
              <w:rPr>
                <w:lang w:eastAsia="en-US"/>
              </w:rPr>
              <w:t>ELSE IF pc_NE_DC</w:t>
            </w:r>
          </w:p>
        </w:tc>
        <w:tc>
          <w:tcPr>
            <w:tcW w:w="31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37914" w14:textId="77777777" w:rsidR="005A0D4B" w:rsidRPr="00A15DCB" w:rsidRDefault="005A0D4B" w:rsidP="005A0D4B">
            <w:pPr>
              <w:pStyle w:val="TAL"/>
              <w:rPr>
                <w:lang w:eastAsia="en-US"/>
              </w:rPr>
            </w:pPr>
            <w:r w:rsidRPr="00A15DCB">
              <w:rPr>
                <w:lang w:eastAsia="en-US"/>
              </w:rPr>
              <w:t>NR Cell 1 is PCell,</w:t>
            </w:r>
          </w:p>
          <w:p w14:paraId="1658C916" w14:textId="77777777" w:rsidR="005A0D4B" w:rsidRPr="00A15DCB" w:rsidRDefault="005A0D4B" w:rsidP="005A0D4B">
            <w:pPr>
              <w:pStyle w:val="TAL"/>
              <w:rPr>
                <w:lang w:eastAsia="en-US"/>
              </w:rPr>
            </w:pPr>
            <w:r w:rsidRPr="00A15DCB">
              <w:rPr>
                <w:lang w:eastAsia="en-US"/>
              </w:rPr>
              <w:t>E-UTRA Cell 1 is PSCell</w:t>
            </w:r>
          </w:p>
        </w:tc>
        <w:tc>
          <w:tcPr>
            <w:tcW w:w="28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1C25" w14:textId="77777777" w:rsidR="005A0D4B" w:rsidRPr="00A15DCB" w:rsidRDefault="005A0D4B" w:rsidP="005A0D4B">
            <w:pPr>
              <w:pStyle w:val="TAL"/>
              <w:rPr>
                <w:lang w:eastAsia="en-US"/>
              </w:rPr>
            </w:pPr>
            <w:r w:rsidRPr="00A15DCB">
              <w:rPr>
                <w:lang w:eastAsia="en-US"/>
              </w:rPr>
              <w:t>NR: System information Combination NR-1</w:t>
            </w:r>
          </w:p>
          <w:p w14:paraId="626F9866" w14:textId="77777777" w:rsidR="005A0D4B" w:rsidRPr="00A15DCB" w:rsidRDefault="005A0D4B" w:rsidP="005A0D4B">
            <w:pPr>
              <w:pStyle w:val="TAL"/>
              <w:rPr>
                <w:lang w:eastAsia="en-US"/>
              </w:rPr>
            </w:pPr>
            <w:r w:rsidRPr="00A15DCB">
              <w:rPr>
                <w:lang w:eastAsia="en-US"/>
              </w:rPr>
              <w:t>E-UTRA: N/A</w:t>
            </w:r>
          </w:p>
        </w:tc>
      </w:tr>
    </w:tbl>
    <w:p w14:paraId="045EA73B" w14:textId="77777777" w:rsidR="00BD180E" w:rsidRPr="00A15DCB" w:rsidRDefault="00BD180E" w:rsidP="00BD180E">
      <w:pPr>
        <w:rPr>
          <w:lang w:eastAsia="sv-SE"/>
        </w:rPr>
      </w:pPr>
    </w:p>
    <w:p w14:paraId="3E423D07" w14:textId="77777777" w:rsidR="00BD180E" w:rsidRPr="00A15DCB" w:rsidRDefault="00BD180E" w:rsidP="00DA77DA">
      <w:pPr>
        <w:pStyle w:val="TH"/>
        <w:rPr>
          <w:lang w:eastAsia="sv-SE"/>
        </w:rPr>
      </w:pPr>
      <w:r w:rsidRPr="00A15DCB">
        <w:rPr>
          <w:lang w:eastAsia="sv-SE"/>
        </w:rPr>
        <w:t>Table 7.1.1.0-2: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13"/>
        <w:gridCol w:w="1572"/>
        <w:gridCol w:w="3529"/>
        <w:gridCol w:w="2136"/>
      </w:tblGrid>
      <w:tr w:rsidR="00194872" w:rsidRPr="00A15DCB" w14:paraId="4B8FCDD3" w14:textId="77777777" w:rsidTr="0000557A">
        <w:trPr>
          <w:jc w:val="center"/>
        </w:trPr>
        <w:tc>
          <w:tcPr>
            <w:tcW w:w="2113" w:type="dxa"/>
            <w:tcMar>
              <w:top w:w="0" w:type="dxa"/>
              <w:left w:w="108" w:type="dxa"/>
              <w:bottom w:w="0" w:type="dxa"/>
              <w:right w:w="108" w:type="dxa"/>
            </w:tcMar>
            <w:hideMark/>
          </w:tcPr>
          <w:p w14:paraId="0E2C1109" w14:textId="77777777" w:rsidR="00194872" w:rsidRPr="00A15DCB" w:rsidRDefault="00194872" w:rsidP="0000557A">
            <w:pPr>
              <w:pStyle w:val="TAH"/>
              <w:rPr>
                <w:lang w:eastAsia="en-US"/>
              </w:rPr>
            </w:pPr>
            <w:r w:rsidRPr="00A15DCB">
              <w:rPr>
                <w:lang w:eastAsia="en-US"/>
              </w:rPr>
              <w:t>Execution Condition</w:t>
            </w:r>
          </w:p>
        </w:tc>
        <w:tc>
          <w:tcPr>
            <w:tcW w:w="1572" w:type="dxa"/>
          </w:tcPr>
          <w:p w14:paraId="4B96316E" w14:textId="77777777" w:rsidR="00194872" w:rsidRPr="00A15DCB" w:rsidRDefault="00194872" w:rsidP="0000557A">
            <w:pPr>
              <w:pStyle w:val="TAH"/>
              <w:rPr>
                <w:lang w:eastAsia="en-US"/>
              </w:rPr>
            </w:pPr>
            <w:r w:rsidRPr="00A15DCB">
              <w:rPr>
                <w:rFonts w:cs="Arial"/>
                <w:lang w:eastAsia="en-US"/>
              </w:rPr>
              <w:t>Multi-PDN</w:t>
            </w:r>
            <w:r w:rsidRPr="00A15DCB">
              <w:rPr>
                <w:lang w:eastAsia="en-US"/>
              </w:rPr>
              <w:t xml:space="preserve"> </w:t>
            </w:r>
            <w:r w:rsidR="00E41A05" w:rsidRPr="00A15DCB">
              <w:rPr>
                <w:lang w:eastAsia="en-US"/>
              </w:rPr>
              <w:t xml:space="preserve">/ Multi-PDU Sessions </w:t>
            </w:r>
            <w:r w:rsidRPr="00A15DCB">
              <w:rPr>
                <w:lang w:eastAsia="en-US"/>
              </w:rPr>
              <w:t>Condition</w:t>
            </w:r>
          </w:p>
        </w:tc>
        <w:tc>
          <w:tcPr>
            <w:tcW w:w="3529" w:type="dxa"/>
            <w:tcMar>
              <w:top w:w="0" w:type="dxa"/>
              <w:left w:w="108" w:type="dxa"/>
              <w:bottom w:w="0" w:type="dxa"/>
              <w:right w:w="108" w:type="dxa"/>
            </w:tcMar>
            <w:hideMark/>
          </w:tcPr>
          <w:p w14:paraId="5BF3146A" w14:textId="77777777" w:rsidR="00194872" w:rsidRPr="00A15DCB" w:rsidRDefault="00194872" w:rsidP="0000557A">
            <w:pPr>
              <w:pStyle w:val="TAH"/>
              <w:rPr>
                <w:lang w:eastAsia="en-US"/>
              </w:rPr>
            </w:pPr>
            <w:r w:rsidRPr="00A15DCB">
              <w:rPr>
                <w:lang w:eastAsia="en-US"/>
              </w:rPr>
              <w:t>Generic Procedure Parameters</w:t>
            </w:r>
          </w:p>
        </w:tc>
        <w:tc>
          <w:tcPr>
            <w:tcW w:w="2136" w:type="dxa"/>
            <w:tcBorders>
              <w:bottom w:val="single" w:sz="4" w:space="0" w:color="auto"/>
            </w:tcBorders>
          </w:tcPr>
          <w:p w14:paraId="1762FCFA" w14:textId="77777777" w:rsidR="00194872" w:rsidRPr="00A15DCB" w:rsidRDefault="00194872" w:rsidP="0000557A">
            <w:pPr>
              <w:pStyle w:val="TAH"/>
              <w:rPr>
                <w:lang w:eastAsia="en-US"/>
              </w:rPr>
            </w:pPr>
            <w:r w:rsidRPr="00A15DCB">
              <w:rPr>
                <w:lang w:eastAsia="en-US"/>
              </w:rPr>
              <w:t>Primary DRB used for Data testing</w:t>
            </w:r>
          </w:p>
        </w:tc>
      </w:tr>
      <w:tr w:rsidR="00194872" w:rsidRPr="00A15DCB" w14:paraId="377C1963" w14:textId="77777777" w:rsidTr="0000557A">
        <w:trPr>
          <w:jc w:val="center"/>
        </w:trPr>
        <w:tc>
          <w:tcPr>
            <w:tcW w:w="2113" w:type="dxa"/>
            <w:vMerge w:val="restart"/>
            <w:tcMar>
              <w:top w:w="0" w:type="dxa"/>
              <w:left w:w="108" w:type="dxa"/>
              <w:bottom w:w="0" w:type="dxa"/>
              <w:right w:w="108" w:type="dxa"/>
            </w:tcMar>
            <w:hideMark/>
          </w:tcPr>
          <w:p w14:paraId="66D7EAAC" w14:textId="77777777" w:rsidR="00194872" w:rsidRPr="00A15DCB" w:rsidRDefault="00194872" w:rsidP="0000557A">
            <w:pPr>
              <w:pStyle w:val="TAL"/>
              <w:rPr>
                <w:lang w:eastAsia="en-US"/>
              </w:rPr>
            </w:pPr>
            <w:r w:rsidRPr="00A15DCB">
              <w:rPr>
                <w:lang w:eastAsia="en-US"/>
              </w:rPr>
              <w:t>IF</w:t>
            </w:r>
            <w:r w:rsidR="00BE6138" w:rsidRPr="00A15DCB">
              <w:rPr>
                <w:lang w:eastAsia="en-US"/>
              </w:rPr>
              <w:t xml:space="preserve"> pc_NG_RAN_NR</w:t>
            </w:r>
          </w:p>
        </w:tc>
        <w:tc>
          <w:tcPr>
            <w:tcW w:w="1572" w:type="dxa"/>
          </w:tcPr>
          <w:p w14:paraId="0452AC38" w14:textId="77777777" w:rsidR="00194872" w:rsidRPr="00A15DCB" w:rsidRDefault="00194872" w:rsidP="0000557A">
            <w:pPr>
              <w:pStyle w:val="TAL"/>
              <w:rPr>
                <w:lang w:eastAsia="en-US"/>
              </w:rPr>
            </w:pPr>
            <w:r w:rsidRPr="00A15DCB">
              <w:rPr>
                <w:lang w:eastAsia="en-US"/>
              </w:rPr>
              <w:t>FALSE</w:t>
            </w:r>
          </w:p>
        </w:tc>
        <w:tc>
          <w:tcPr>
            <w:tcW w:w="3529" w:type="dxa"/>
            <w:tcBorders>
              <w:right w:val="single" w:sz="4" w:space="0" w:color="auto"/>
            </w:tcBorders>
            <w:tcMar>
              <w:top w:w="0" w:type="dxa"/>
              <w:left w:w="108" w:type="dxa"/>
              <w:bottom w:w="0" w:type="dxa"/>
              <w:right w:w="108" w:type="dxa"/>
            </w:tcMar>
            <w:hideMark/>
          </w:tcPr>
          <w:p w14:paraId="72A58AC0"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NR</w:t>
            </w:r>
            <w:r w:rsidRPr="00A15DCB">
              <w:rPr>
                <w:lang w:eastAsia="en-US"/>
              </w:rPr>
              <w:t>),</w:t>
            </w:r>
          </w:p>
          <w:p w14:paraId="53C8E09C"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p w14:paraId="5C5D9A0F" w14:textId="77777777" w:rsidR="00194872" w:rsidRPr="00A15DCB" w:rsidRDefault="00194872" w:rsidP="0000557A">
            <w:pPr>
              <w:pStyle w:val="TAL"/>
              <w:rPr>
                <w:lang w:eastAsia="en-US"/>
              </w:rPr>
            </w:pPr>
            <w:r w:rsidRPr="00A15DCB">
              <w:rPr>
                <w:lang w:eastAsia="en-US"/>
              </w:rPr>
              <w:t>One DRB</w:t>
            </w:r>
          </w:p>
        </w:tc>
        <w:tc>
          <w:tcPr>
            <w:tcW w:w="2136" w:type="dxa"/>
            <w:tcBorders>
              <w:top w:val="single" w:sz="4" w:space="0" w:color="auto"/>
              <w:left w:val="single" w:sz="4" w:space="0" w:color="auto"/>
              <w:bottom w:val="nil"/>
              <w:right w:val="single" w:sz="4" w:space="0" w:color="auto"/>
            </w:tcBorders>
          </w:tcPr>
          <w:p w14:paraId="0DEC260B" w14:textId="77777777" w:rsidR="00194872" w:rsidRPr="00A15DCB" w:rsidRDefault="00E41A05" w:rsidP="0000557A">
            <w:pPr>
              <w:pStyle w:val="TAL"/>
              <w:rPr>
                <w:lang w:eastAsia="en-US"/>
              </w:rPr>
            </w:pPr>
            <w:r w:rsidRPr="00A15DCB">
              <w:t xml:space="preserve">Default DRB of the first PDU session </w:t>
            </w:r>
            <w:r w:rsidR="00194872" w:rsidRPr="00A15DCB">
              <w:rPr>
                <w:lang w:eastAsia="en-US"/>
              </w:rPr>
              <w:t>on NR Cell</w:t>
            </w:r>
          </w:p>
        </w:tc>
      </w:tr>
      <w:tr w:rsidR="00194872" w:rsidRPr="00A15DCB" w14:paraId="354AC3CA" w14:textId="77777777" w:rsidTr="0000557A">
        <w:trPr>
          <w:jc w:val="center"/>
        </w:trPr>
        <w:tc>
          <w:tcPr>
            <w:tcW w:w="2113" w:type="dxa"/>
            <w:vMerge/>
            <w:tcMar>
              <w:top w:w="0" w:type="dxa"/>
              <w:left w:w="108" w:type="dxa"/>
              <w:bottom w:w="0" w:type="dxa"/>
              <w:right w:w="108" w:type="dxa"/>
            </w:tcMar>
          </w:tcPr>
          <w:p w14:paraId="2EE6B6F2" w14:textId="77777777" w:rsidR="00194872" w:rsidRPr="00A15DCB" w:rsidRDefault="00194872" w:rsidP="0000557A">
            <w:pPr>
              <w:pStyle w:val="TAL"/>
              <w:rPr>
                <w:lang w:eastAsia="en-US"/>
              </w:rPr>
            </w:pPr>
          </w:p>
        </w:tc>
        <w:tc>
          <w:tcPr>
            <w:tcW w:w="1572" w:type="dxa"/>
          </w:tcPr>
          <w:p w14:paraId="64051C6E" w14:textId="77777777" w:rsidR="00194872" w:rsidRPr="00A15DCB" w:rsidRDefault="00194872" w:rsidP="0000557A">
            <w:pPr>
              <w:pStyle w:val="TAL"/>
              <w:rPr>
                <w:lang w:eastAsia="en-US"/>
              </w:rPr>
            </w:pPr>
            <w:r w:rsidRPr="00A15DCB">
              <w:rPr>
                <w:lang w:eastAsia="en-US"/>
              </w:rPr>
              <w:t>TRUE</w:t>
            </w:r>
          </w:p>
        </w:tc>
        <w:tc>
          <w:tcPr>
            <w:tcW w:w="3529" w:type="dxa"/>
            <w:tcBorders>
              <w:right w:val="single" w:sz="4" w:space="0" w:color="auto"/>
            </w:tcBorders>
            <w:tcMar>
              <w:top w:w="0" w:type="dxa"/>
              <w:left w:w="108" w:type="dxa"/>
              <w:bottom w:w="0" w:type="dxa"/>
              <w:right w:w="108" w:type="dxa"/>
            </w:tcMar>
          </w:tcPr>
          <w:p w14:paraId="3320A2D8"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NR</w:t>
            </w:r>
            <w:r w:rsidRPr="00A15DCB">
              <w:rPr>
                <w:lang w:eastAsia="en-US"/>
              </w:rPr>
              <w:t>),</w:t>
            </w:r>
          </w:p>
          <w:p w14:paraId="06140E1E"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p w14:paraId="4A6E399D" w14:textId="77777777" w:rsidR="00194872" w:rsidRPr="00A15DCB" w:rsidRDefault="00E41A05" w:rsidP="0000557A">
            <w:pPr>
              <w:pStyle w:val="TAL"/>
              <w:rPr>
                <w:lang w:eastAsia="en-US"/>
              </w:rPr>
            </w:pPr>
            <w:r w:rsidRPr="00A15DCB">
              <w:rPr>
                <w:i/>
                <w:lang w:eastAsia="en-US"/>
              </w:rPr>
              <w:t>N</w:t>
            </w:r>
            <w:r w:rsidRPr="00A15DCB">
              <w:rPr>
                <w:lang w:eastAsia="en-US"/>
              </w:rPr>
              <w:t xml:space="preserve"> DRBs (</w:t>
            </w:r>
            <w:r w:rsidRPr="00A15DCB">
              <w:rPr>
                <w:i/>
                <w:lang w:eastAsia="en-US"/>
              </w:rPr>
              <w:t>N</w:t>
            </w:r>
            <w:r w:rsidRPr="00A15DCB">
              <w:rPr>
                <w:lang w:eastAsia="en-US"/>
              </w:rPr>
              <w:t xml:space="preserve"> </w:t>
            </w:r>
            <w:r w:rsidRPr="00A15DCB">
              <w:rPr>
                <w:rFonts w:cs="Arial"/>
                <w:lang w:eastAsia="en-US"/>
              </w:rPr>
              <w:t>≥</w:t>
            </w:r>
            <w:r w:rsidRPr="00A15DCB">
              <w:rPr>
                <w:lang w:eastAsia="en-US"/>
              </w:rPr>
              <w:t xml:space="preserve"> 2)</w:t>
            </w:r>
          </w:p>
        </w:tc>
        <w:tc>
          <w:tcPr>
            <w:tcW w:w="2136" w:type="dxa"/>
            <w:tcBorders>
              <w:top w:val="nil"/>
              <w:left w:val="single" w:sz="4" w:space="0" w:color="auto"/>
              <w:bottom w:val="single" w:sz="4" w:space="0" w:color="auto"/>
              <w:right w:val="single" w:sz="4" w:space="0" w:color="auto"/>
            </w:tcBorders>
          </w:tcPr>
          <w:p w14:paraId="01A51607" w14:textId="77777777" w:rsidR="00194872" w:rsidRPr="00A15DCB" w:rsidRDefault="00194872" w:rsidP="0000557A">
            <w:pPr>
              <w:pStyle w:val="TAL"/>
              <w:rPr>
                <w:lang w:eastAsia="en-US"/>
              </w:rPr>
            </w:pPr>
          </w:p>
        </w:tc>
      </w:tr>
      <w:tr w:rsidR="00194872" w:rsidRPr="00A15DCB" w14:paraId="57E39822" w14:textId="77777777" w:rsidTr="0000557A">
        <w:trPr>
          <w:jc w:val="center"/>
        </w:trPr>
        <w:tc>
          <w:tcPr>
            <w:tcW w:w="2113" w:type="dxa"/>
            <w:vMerge w:val="restart"/>
            <w:tcMar>
              <w:top w:w="0" w:type="dxa"/>
              <w:left w:w="108" w:type="dxa"/>
              <w:bottom w:w="0" w:type="dxa"/>
              <w:right w:w="108" w:type="dxa"/>
            </w:tcMar>
            <w:hideMark/>
          </w:tcPr>
          <w:p w14:paraId="1045ED89" w14:textId="77777777" w:rsidR="00194872" w:rsidRPr="00A15DCB" w:rsidRDefault="00194872" w:rsidP="0000557A">
            <w:pPr>
              <w:pStyle w:val="TAL"/>
              <w:rPr>
                <w:lang w:eastAsia="en-US"/>
              </w:rPr>
            </w:pPr>
            <w:r w:rsidRPr="00A15DCB">
              <w:rPr>
                <w:lang w:eastAsia="en-US"/>
              </w:rPr>
              <w:t>ELSE IF pc_EN_DC</w:t>
            </w:r>
          </w:p>
        </w:tc>
        <w:tc>
          <w:tcPr>
            <w:tcW w:w="1572" w:type="dxa"/>
          </w:tcPr>
          <w:p w14:paraId="65B654E1" w14:textId="77777777" w:rsidR="00194872" w:rsidRPr="00A15DCB" w:rsidRDefault="00194872" w:rsidP="0000557A">
            <w:pPr>
              <w:pStyle w:val="TAL"/>
              <w:rPr>
                <w:lang w:eastAsia="en-US"/>
              </w:rPr>
            </w:pPr>
            <w:r w:rsidRPr="00A15DCB">
              <w:rPr>
                <w:lang w:eastAsia="en-US"/>
              </w:rPr>
              <w:t>FALSE</w:t>
            </w:r>
          </w:p>
        </w:tc>
        <w:tc>
          <w:tcPr>
            <w:tcW w:w="3529" w:type="dxa"/>
            <w:tcMar>
              <w:top w:w="0" w:type="dxa"/>
              <w:left w:w="108" w:type="dxa"/>
              <w:bottom w:w="0" w:type="dxa"/>
              <w:right w:w="108" w:type="dxa"/>
            </w:tcMar>
            <w:hideMark/>
          </w:tcPr>
          <w:p w14:paraId="1EE33576"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EN-DC</w:t>
            </w:r>
            <w:r w:rsidRPr="00A15DCB">
              <w:rPr>
                <w:lang w:eastAsia="en-US"/>
              </w:rPr>
              <w:t xml:space="preserve">), </w:t>
            </w:r>
          </w:p>
          <w:p w14:paraId="0D86B973" w14:textId="77777777" w:rsidR="00194872" w:rsidRPr="00A15DCB" w:rsidRDefault="00194872" w:rsidP="0000557A">
            <w:pPr>
              <w:pStyle w:val="TAL"/>
              <w:rPr>
                <w:lang w:eastAsia="en-US"/>
              </w:rPr>
            </w:pPr>
            <w:r w:rsidRPr="00A15DCB">
              <w:rPr>
                <w:lang w:eastAsia="en-US"/>
              </w:rPr>
              <w:t xml:space="preserve">DC bearer(One MN Terminated MCG bearer and One </w:t>
            </w:r>
            <w:r w:rsidRPr="00A15DCB">
              <w:rPr>
                <w:i/>
                <w:iCs/>
                <w:lang w:eastAsia="en-US"/>
              </w:rPr>
              <w:t>SN terminated SCG bearer</w:t>
            </w:r>
            <w:r w:rsidRPr="00A15DCB">
              <w:rPr>
                <w:lang w:eastAsia="en-US"/>
              </w:rPr>
              <w:t>),</w:t>
            </w:r>
          </w:p>
          <w:p w14:paraId="0485327E"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val="restart"/>
            <w:tcBorders>
              <w:top w:val="single" w:sz="4" w:space="0" w:color="auto"/>
            </w:tcBorders>
          </w:tcPr>
          <w:p w14:paraId="04EECAB8" w14:textId="77777777" w:rsidR="00194872" w:rsidRPr="00A15DCB" w:rsidRDefault="00194872" w:rsidP="0000557A">
            <w:pPr>
              <w:pStyle w:val="TAL"/>
              <w:rPr>
                <w:lang w:eastAsia="en-US"/>
              </w:rPr>
            </w:pPr>
            <w:r w:rsidRPr="00A15DCB">
              <w:rPr>
                <w:lang w:eastAsia="en-US"/>
              </w:rPr>
              <w:t>SN Terminated SCG bearer unless explicitly specified in test case</w:t>
            </w:r>
          </w:p>
        </w:tc>
      </w:tr>
      <w:tr w:rsidR="00194872" w:rsidRPr="00A15DCB" w14:paraId="465462BE" w14:textId="77777777" w:rsidTr="0000557A">
        <w:trPr>
          <w:jc w:val="center"/>
        </w:trPr>
        <w:tc>
          <w:tcPr>
            <w:tcW w:w="2113" w:type="dxa"/>
            <w:vMerge/>
            <w:tcMar>
              <w:top w:w="0" w:type="dxa"/>
              <w:left w:w="108" w:type="dxa"/>
              <w:bottom w:w="0" w:type="dxa"/>
              <w:right w:w="108" w:type="dxa"/>
            </w:tcMar>
          </w:tcPr>
          <w:p w14:paraId="51503F65" w14:textId="77777777" w:rsidR="00194872" w:rsidRPr="00A15DCB" w:rsidRDefault="00194872" w:rsidP="0000557A">
            <w:pPr>
              <w:pStyle w:val="TAL"/>
              <w:rPr>
                <w:lang w:eastAsia="en-US"/>
              </w:rPr>
            </w:pPr>
          </w:p>
        </w:tc>
        <w:tc>
          <w:tcPr>
            <w:tcW w:w="1572" w:type="dxa"/>
          </w:tcPr>
          <w:p w14:paraId="0E9CE6E0" w14:textId="77777777" w:rsidR="00194872" w:rsidRPr="00A15DCB" w:rsidRDefault="00194872" w:rsidP="0000557A">
            <w:pPr>
              <w:pStyle w:val="TAL"/>
              <w:rPr>
                <w:lang w:eastAsia="en-US"/>
              </w:rPr>
            </w:pPr>
            <w:r w:rsidRPr="00A15DCB">
              <w:rPr>
                <w:lang w:eastAsia="en-US"/>
              </w:rPr>
              <w:t>TRUE</w:t>
            </w:r>
          </w:p>
        </w:tc>
        <w:tc>
          <w:tcPr>
            <w:tcW w:w="3529" w:type="dxa"/>
            <w:tcMar>
              <w:top w:w="0" w:type="dxa"/>
              <w:left w:w="108" w:type="dxa"/>
              <w:bottom w:w="0" w:type="dxa"/>
              <w:right w:w="108" w:type="dxa"/>
            </w:tcMar>
          </w:tcPr>
          <w:p w14:paraId="3451E968"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EN-DC</w:t>
            </w:r>
            <w:r w:rsidRPr="00A15DCB">
              <w:rPr>
                <w:lang w:eastAsia="en-US"/>
              </w:rPr>
              <w:t xml:space="preserve">), </w:t>
            </w:r>
          </w:p>
          <w:p w14:paraId="4573FFF1" w14:textId="77777777" w:rsidR="00194872" w:rsidRPr="00A15DCB" w:rsidRDefault="00194872" w:rsidP="0000557A">
            <w:pPr>
              <w:pStyle w:val="TAL"/>
              <w:rPr>
                <w:lang w:eastAsia="en-US"/>
              </w:rPr>
            </w:pPr>
            <w:r w:rsidRPr="00A15DCB">
              <w:rPr>
                <w:lang w:eastAsia="en-US"/>
              </w:rPr>
              <w:t xml:space="preserve">DC bearer(Two MN Terminated MCG bearer and One </w:t>
            </w:r>
            <w:r w:rsidRPr="00A15DCB">
              <w:rPr>
                <w:i/>
                <w:iCs/>
                <w:lang w:eastAsia="en-US"/>
              </w:rPr>
              <w:t>SN terminated SCG bearer</w:t>
            </w:r>
            <w:r w:rsidRPr="00A15DCB">
              <w:rPr>
                <w:lang w:eastAsia="en-US"/>
              </w:rPr>
              <w:t>),</w:t>
            </w:r>
          </w:p>
          <w:p w14:paraId="0E2E8D22"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tcPr>
          <w:p w14:paraId="2AE8F6E4" w14:textId="77777777" w:rsidR="00194872" w:rsidRPr="00A15DCB" w:rsidRDefault="00194872" w:rsidP="0000557A">
            <w:pPr>
              <w:pStyle w:val="TAL"/>
              <w:rPr>
                <w:lang w:eastAsia="en-US"/>
              </w:rPr>
            </w:pPr>
          </w:p>
        </w:tc>
      </w:tr>
      <w:tr w:rsidR="00194872" w:rsidRPr="00A15DCB" w14:paraId="2CDEB75C" w14:textId="77777777" w:rsidTr="0000557A">
        <w:trPr>
          <w:jc w:val="center"/>
        </w:trPr>
        <w:tc>
          <w:tcPr>
            <w:tcW w:w="2113" w:type="dxa"/>
            <w:vMerge w:val="restart"/>
            <w:tcMar>
              <w:top w:w="0" w:type="dxa"/>
              <w:left w:w="108" w:type="dxa"/>
              <w:bottom w:w="0" w:type="dxa"/>
              <w:right w:w="108" w:type="dxa"/>
            </w:tcMar>
            <w:hideMark/>
          </w:tcPr>
          <w:p w14:paraId="2E5CEBAA" w14:textId="77777777" w:rsidR="00194872" w:rsidRPr="00A15DCB" w:rsidRDefault="00194872" w:rsidP="0000557A">
            <w:pPr>
              <w:pStyle w:val="TAL"/>
              <w:rPr>
                <w:lang w:eastAsia="en-US"/>
              </w:rPr>
            </w:pPr>
            <w:r w:rsidRPr="00A15DCB">
              <w:rPr>
                <w:lang w:eastAsia="en-US"/>
              </w:rPr>
              <w:t>ELSE IF pc_NGEN_DC</w:t>
            </w:r>
          </w:p>
        </w:tc>
        <w:tc>
          <w:tcPr>
            <w:tcW w:w="1572" w:type="dxa"/>
          </w:tcPr>
          <w:p w14:paraId="3DC9AE07" w14:textId="77777777" w:rsidR="00194872" w:rsidRPr="00A15DCB" w:rsidRDefault="00194872" w:rsidP="0000557A">
            <w:pPr>
              <w:pStyle w:val="TAL"/>
              <w:rPr>
                <w:lang w:eastAsia="en-US"/>
              </w:rPr>
            </w:pPr>
            <w:r w:rsidRPr="00A15DCB">
              <w:rPr>
                <w:lang w:eastAsia="en-US"/>
              </w:rPr>
              <w:t>FALSE</w:t>
            </w:r>
          </w:p>
        </w:tc>
        <w:tc>
          <w:tcPr>
            <w:tcW w:w="3529" w:type="dxa"/>
            <w:tcMar>
              <w:top w:w="0" w:type="dxa"/>
              <w:left w:w="108" w:type="dxa"/>
              <w:bottom w:w="0" w:type="dxa"/>
              <w:right w:w="108" w:type="dxa"/>
            </w:tcMar>
            <w:hideMark/>
          </w:tcPr>
          <w:p w14:paraId="7D261124" w14:textId="77777777" w:rsidR="00194872" w:rsidRPr="00A15DCB" w:rsidRDefault="00194872" w:rsidP="0000557A">
            <w:pPr>
              <w:pStyle w:val="TAL"/>
              <w:rPr>
                <w:rFonts w:eastAsia="Calibri" w:cs="Arial"/>
                <w:i/>
                <w:iCs/>
                <w:szCs w:val="18"/>
                <w:lang w:eastAsia="en-US"/>
              </w:rPr>
            </w:pPr>
            <w:r w:rsidRPr="00A15DCB">
              <w:rPr>
                <w:lang w:eastAsia="en-US"/>
              </w:rPr>
              <w:t>Connectivity(</w:t>
            </w:r>
            <w:r w:rsidRPr="00A15DCB">
              <w:rPr>
                <w:i/>
                <w:iCs/>
                <w:lang w:eastAsia="en-US"/>
              </w:rPr>
              <w:t>NGEN-DC</w:t>
            </w:r>
            <w:r w:rsidRPr="00A15DCB">
              <w:rPr>
                <w:lang w:eastAsia="en-US"/>
              </w:rPr>
              <w:t xml:space="preserve">), </w:t>
            </w:r>
          </w:p>
          <w:p w14:paraId="386C80AC" w14:textId="77777777" w:rsidR="00194872" w:rsidRPr="00A15DCB" w:rsidRDefault="00194872" w:rsidP="0000557A">
            <w:pPr>
              <w:pStyle w:val="TAL"/>
              <w:rPr>
                <w:lang w:eastAsia="en-US"/>
              </w:rPr>
            </w:pPr>
            <w:r w:rsidRPr="00A15DCB">
              <w:rPr>
                <w:lang w:eastAsia="en-US"/>
              </w:rPr>
              <w:t xml:space="preserve">DC bearer(One MN Terminated MCG bearer and One </w:t>
            </w:r>
            <w:r w:rsidRPr="00A15DCB">
              <w:rPr>
                <w:i/>
                <w:iCs/>
                <w:lang w:eastAsia="en-US"/>
              </w:rPr>
              <w:t>SN terminated SCG bearer</w:t>
            </w:r>
            <w:r w:rsidRPr="00A15DCB">
              <w:rPr>
                <w:lang w:eastAsia="en-US"/>
              </w:rPr>
              <w:t>),</w:t>
            </w:r>
          </w:p>
          <w:p w14:paraId="35912438"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val="restart"/>
          </w:tcPr>
          <w:p w14:paraId="1C275B1A" w14:textId="77777777" w:rsidR="00194872" w:rsidRPr="00A15DCB" w:rsidRDefault="00194872" w:rsidP="0000557A">
            <w:pPr>
              <w:pStyle w:val="TAL"/>
              <w:rPr>
                <w:lang w:eastAsia="en-US"/>
              </w:rPr>
            </w:pPr>
            <w:r w:rsidRPr="00A15DCB">
              <w:rPr>
                <w:lang w:eastAsia="en-US"/>
              </w:rPr>
              <w:t>SN Terminated SCG bearer unless explicitly specified in test case</w:t>
            </w:r>
          </w:p>
        </w:tc>
      </w:tr>
      <w:tr w:rsidR="00194872" w:rsidRPr="00A15DCB" w14:paraId="6D43C54B" w14:textId="77777777" w:rsidTr="0000557A">
        <w:trPr>
          <w:jc w:val="center"/>
        </w:trPr>
        <w:tc>
          <w:tcPr>
            <w:tcW w:w="2113" w:type="dxa"/>
            <w:vMerge/>
            <w:tcMar>
              <w:top w:w="0" w:type="dxa"/>
              <w:left w:w="108" w:type="dxa"/>
              <w:bottom w:w="0" w:type="dxa"/>
              <w:right w:w="108" w:type="dxa"/>
            </w:tcMar>
          </w:tcPr>
          <w:p w14:paraId="772CFFC3" w14:textId="77777777" w:rsidR="00194872" w:rsidRPr="00A15DCB" w:rsidRDefault="00194872" w:rsidP="0000557A">
            <w:pPr>
              <w:pStyle w:val="TAL"/>
              <w:rPr>
                <w:lang w:eastAsia="en-US"/>
              </w:rPr>
            </w:pPr>
          </w:p>
        </w:tc>
        <w:tc>
          <w:tcPr>
            <w:tcW w:w="1572" w:type="dxa"/>
          </w:tcPr>
          <w:p w14:paraId="145CD6A6" w14:textId="77777777" w:rsidR="00194872" w:rsidRPr="00A15DCB" w:rsidRDefault="00194872" w:rsidP="0000557A">
            <w:pPr>
              <w:pStyle w:val="TAL"/>
              <w:rPr>
                <w:lang w:eastAsia="en-US"/>
              </w:rPr>
            </w:pPr>
            <w:r w:rsidRPr="00A15DCB">
              <w:rPr>
                <w:lang w:eastAsia="en-US"/>
              </w:rPr>
              <w:t>TRUE</w:t>
            </w:r>
          </w:p>
        </w:tc>
        <w:tc>
          <w:tcPr>
            <w:tcW w:w="3529" w:type="dxa"/>
            <w:tcMar>
              <w:top w:w="0" w:type="dxa"/>
              <w:left w:w="108" w:type="dxa"/>
              <w:bottom w:w="0" w:type="dxa"/>
              <w:right w:w="108" w:type="dxa"/>
            </w:tcMar>
          </w:tcPr>
          <w:p w14:paraId="48A36D0E" w14:textId="0786C5DF" w:rsidR="00194872" w:rsidRPr="00A15DCB" w:rsidRDefault="00194872" w:rsidP="0000557A">
            <w:pPr>
              <w:pStyle w:val="TAL"/>
              <w:rPr>
                <w:rFonts w:eastAsia="Calibri" w:cs="Arial"/>
                <w:szCs w:val="18"/>
                <w:lang w:eastAsia="en-US"/>
              </w:rPr>
            </w:pPr>
            <w:r w:rsidRPr="00A15DCB">
              <w:rPr>
                <w:lang w:eastAsia="en-US"/>
              </w:rPr>
              <w:t>Connectivity(</w:t>
            </w:r>
            <w:r w:rsidR="005A0D4B" w:rsidRPr="00A15DCB">
              <w:rPr>
                <w:i/>
                <w:iCs/>
                <w:lang w:eastAsia="en-US"/>
              </w:rPr>
              <w:t>NG</w:t>
            </w:r>
            <w:r w:rsidRPr="00A15DCB">
              <w:rPr>
                <w:i/>
                <w:iCs/>
                <w:lang w:eastAsia="en-US"/>
              </w:rPr>
              <w:t>EN-DC</w:t>
            </w:r>
            <w:r w:rsidRPr="00A15DCB">
              <w:rPr>
                <w:lang w:eastAsia="en-US"/>
              </w:rPr>
              <w:t xml:space="preserve">), </w:t>
            </w:r>
          </w:p>
          <w:p w14:paraId="409B8841" w14:textId="77777777" w:rsidR="00194872" w:rsidRPr="00A15DCB" w:rsidRDefault="00194872" w:rsidP="0000557A">
            <w:pPr>
              <w:pStyle w:val="TAL"/>
              <w:rPr>
                <w:lang w:eastAsia="en-US"/>
              </w:rPr>
            </w:pPr>
            <w:r w:rsidRPr="00A15DCB">
              <w:rPr>
                <w:lang w:eastAsia="en-US"/>
              </w:rPr>
              <w:t xml:space="preserve">DC bearer(Two MN Terminated MCG bearer and One </w:t>
            </w:r>
            <w:r w:rsidRPr="00A15DCB">
              <w:rPr>
                <w:i/>
                <w:iCs/>
                <w:lang w:eastAsia="en-US"/>
              </w:rPr>
              <w:t>SN terminated SCG bearer</w:t>
            </w:r>
            <w:r w:rsidRPr="00A15DCB">
              <w:rPr>
                <w:lang w:eastAsia="en-US"/>
              </w:rPr>
              <w:t>),</w:t>
            </w:r>
          </w:p>
          <w:p w14:paraId="29C6FB1C"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tcPr>
          <w:p w14:paraId="519C1E50" w14:textId="77777777" w:rsidR="00194872" w:rsidRPr="00A15DCB" w:rsidRDefault="00194872" w:rsidP="0000557A">
            <w:pPr>
              <w:pStyle w:val="TAL"/>
              <w:rPr>
                <w:lang w:eastAsia="en-US"/>
              </w:rPr>
            </w:pPr>
          </w:p>
        </w:tc>
      </w:tr>
      <w:tr w:rsidR="005A0D4B" w:rsidRPr="00A15DCB" w14:paraId="07417EC9" w14:textId="77777777" w:rsidTr="00807C3E">
        <w:trPr>
          <w:jc w:val="center"/>
        </w:trPr>
        <w:tc>
          <w:tcPr>
            <w:tcW w:w="2113" w:type="dxa"/>
            <w:tcBorders>
              <w:bottom w:val="nil"/>
            </w:tcBorders>
            <w:tcMar>
              <w:top w:w="0" w:type="dxa"/>
              <w:left w:w="108" w:type="dxa"/>
              <w:bottom w:w="0" w:type="dxa"/>
              <w:right w:w="108" w:type="dxa"/>
            </w:tcMar>
          </w:tcPr>
          <w:p w14:paraId="436BB00E" w14:textId="1C9FE10F" w:rsidR="005A0D4B" w:rsidRPr="00A15DCB" w:rsidRDefault="005A0D4B" w:rsidP="005A0D4B">
            <w:pPr>
              <w:pStyle w:val="TAL"/>
              <w:rPr>
                <w:lang w:eastAsia="en-US"/>
              </w:rPr>
            </w:pPr>
            <w:r w:rsidRPr="00A15DCB">
              <w:rPr>
                <w:lang w:eastAsia="en-US"/>
              </w:rPr>
              <w:t>ELSE IF pc_NE_DC</w:t>
            </w:r>
          </w:p>
        </w:tc>
        <w:tc>
          <w:tcPr>
            <w:tcW w:w="1572" w:type="dxa"/>
          </w:tcPr>
          <w:p w14:paraId="154DE1A7" w14:textId="3C89AE47" w:rsidR="005A0D4B" w:rsidRPr="00A15DCB" w:rsidRDefault="005A0D4B" w:rsidP="005A0D4B">
            <w:pPr>
              <w:pStyle w:val="TAL"/>
              <w:rPr>
                <w:lang w:eastAsia="en-US"/>
              </w:rPr>
            </w:pPr>
            <w:r w:rsidRPr="00A15DCB">
              <w:rPr>
                <w:lang w:eastAsia="en-US"/>
              </w:rPr>
              <w:t>FALSE</w:t>
            </w:r>
          </w:p>
        </w:tc>
        <w:tc>
          <w:tcPr>
            <w:tcW w:w="3529" w:type="dxa"/>
            <w:tcMar>
              <w:top w:w="0" w:type="dxa"/>
              <w:left w:w="108" w:type="dxa"/>
              <w:bottom w:w="0" w:type="dxa"/>
              <w:right w:w="108" w:type="dxa"/>
            </w:tcMar>
          </w:tcPr>
          <w:p w14:paraId="08EFAB9E" w14:textId="23F1E232" w:rsidR="005A0D4B" w:rsidRPr="00A15DCB" w:rsidRDefault="005A0D4B" w:rsidP="005A0D4B">
            <w:pPr>
              <w:pStyle w:val="TAL"/>
              <w:spacing w:line="256" w:lineRule="auto"/>
              <w:rPr>
                <w:rFonts w:eastAsia="Calibri" w:cs="Arial"/>
                <w:i/>
                <w:iCs/>
                <w:szCs w:val="18"/>
                <w:lang w:eastAsia="en-US"/>
              </w:rPr>
            </w:pPr>
            <w:r w:rsidRPr="00A15DCB">
              <w:rPr>
                <w:lang w:eastAsia="en-US"/>
              </w:rPr>
              <w:t>Connectivity(</w:t>
            </w:r>
            <w:r w:rsidRPr="00A15DCB">
              <w:rPr>
                <w:i/>
                <w:iCs/>
                <w:lang w:eastAsia="en-US"/>
              </w:rPr>
              <w:t>NE-DC</w:t>
            </w:r>
            <w:r w:rsidRPr="00A15DCB">
              <w:rPr>
                <w:lang w:eastAsia="en-US"/>
              </w:rPr>
              <w:t>),</w:t>
            </w:r>
          </w:p>
          <w:p w14:paraId="6D978D5C" w14:textId="77777777" w:rsidR="005A0D4B" w:rsidRPr="00A15DCB" w:rsidRDefault="005A0D4B" w:rsidP="005A0D4B">
            <w:pPr>
              <w:pStyle w:val="TAL"/>
              <w:spacing w:line="256" w:lineRule="auto"/>
              <w:rPr>
                <w:lang w:eastAsia="en-US"/>
              </w:rPr>
            </w:pPr>
            <w:r w:rsidRPr="00A15DCB">
              <w:rPr>
                <w:lang w:eastAsia="en-US"/>
              </w:rPr>
              <w:t xml:space="preserve">DC bearer(One MN Terminated MCG bearer and One </w:t>
            </w:r>
            <w:r w:rsidRPr="00A15DCB">
              <w:rPr>
                <w:i/>
                <w:iCs/>
                <w:lang w:eastAsia="en-US"/>
              </w:rPr>
              <w:t>SN terminated SCG bearer</w:t>
            </w:r>
            <w:r w:rsidRPr="00A15DCB">
              <w:rPr>
                <w:lang w:eastAsia="en-US"/>
              </w:rPr>
              <w:t>),</w:t>
            </w:r>
          </w:p>
          <w:p w14:paraId="67D691F7" w14:textId="6A16EEC4" w:rsidR="005A0D4B" w:rsidRPr="00A15DCB" w:rsidRDefault="005A0D4B" w:rsidP="005A0D4B">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tcBorders>
              <w:bottom w:val="nil"/>
            </w:tcBorders>
          </w:tcPr>
          <w:p w14:paraId="2DAAA9D1" w14:textId="0CD2C839" w:rsidR="005A0D4B" w:rsidRPr="00A15DCB" w:rsidRDefault="005A0D4B" w:rsidP="005A0D4B">
            <w:pPr>
              <w:pStyle w:val="TAL"/>
              <w:rPr>
                <w:lang w:eastAsia="en-US"/>
              </w:rPr>
            </w:pPr>
            <w:r w:rsidRPr="00A15DCB">
              <w:rPr>
                <w:lang w:eastAsia="en-US"/>
              </w:rPr>
              <w:t>SN Terminated SCG bearer unless explicitly specified in test case</w:t>
            </w:r>
          </w:p>
        </w:tc>
      </w:tr>
      <w:tr w:rsidR="005A0D4B" w:rsidRPr="00A15DCB" w14:paraId="5AFA6346" w14:textId="77777777" w:rsidTr="00807C3E">
        <w:trPr>
          <w:jc w:val="center"/>
        </w:trPr>
        <w:tc>
          <w:tcPr>
            <w:tcW w:w="2113" w:type="dxa"/>
            <w:tcBorders>
              <w:top w:val="nil"/>
            </w:tcBorders>
            <w:tcMar>
              <w:top w:w="0" w:type="dxa"/>
              <w:left w:w="108" w:type="dxa"/>
              <w:bottom w:w="0" w:type="dxa"/>
              <w:right w:w="108" w:type="dxa"/>
            </w:tcMar>
            <w:vAlign w:val="center"/>
          </w:tcPr>
          <w:p w14:paraId="441432F2" w14:textId="77777777" w:rsidR="005A0D4B" w:rsidRPr="00A15DCB" w:rsidRDefault="005A0D4B" w:rsidP="005A0D4B">
            <w:pPr>
              <w:pStyle w:val="TAL"/>
              <w:rPr>
                <w:lang w:eastAsia="en-US"/>
              </w:rPr>
            </w:pPr>
          </w:p>
        </w:tc>
        <w:tc>
          <w:tcPr>
            <w:tcW w:w="1572" w:type="dxa"/>
          </w:tcPr>
          <w:p w14:paraId="55F356D0" w14:textId="0D57DF38" w:rsidR="005A0D4B" w:rsidRPr="00A15DCB" w:rsidRDefault="005A0D4B" w:rsidP="005A0D4B">
            <w:pPr>
              <w:pStyle w:val="TAL"/>
              <w:rPr>
                <w:lang w:eastAsia="en-US"/>
              </w:rPr>
            </w:pPr>
            <w:r w:rsidRPr="00A15DCB">
              <w:rPr>
                <w:lang w:eastAsia="en-US"/>
              </w:rPr>
              <w:t>TRUE</w:t>
            </w:r>
          </w:p>
        </w:tc>
        <w:tc>
          <w:tcPr>
            <w:tcW w:w="3529" w:type="dxa"/>
            <w:tcMar>
              <w:top w:w="0" w:type="dxa"/>
              <w:left w:w="108" w:type="dxa"/>
              <w:bottom w:w="0" w:type="dxa"/>
              <w:right w:w="108" w:type="dxa"/>
            </w:tcMar>
          </w:tcPr>
          <w:p w14:paraId="7F1B16C5" w14:textId="71FF9B7C" w:rsidR="005A0D4B" w:rsidRPr="00A15DCB" w:rsidRDefault="005A0D4B" w:rsidP="005A0D4B">
            <w:pPr>
              <w:pStyle w:val="TAL"/>
              <w:spacing w:line="256" w:lineRule="auto"/>
              <w:rPr>
                <w:rFonts w:eastAsia="Calibri" w:cs="Arial"/>
                <w:szCs w:val="18"/>
                <w:lang w:eastAsia="en-US"/>
              </w:rPr>
            </w:pPr>
            <w:r w:rsidRPr="00A15DCB">
              <w:rPr>
                <w:lang w:eastAsia="en-US"/>
              </w:rPr>
              <w:t>Connectivity(</w:t>
            </w:r>
            <w:r w:rsidRPr="00A15DCB">
              <w:rPr>
                <w:i/>
                <w:iCs/>
                <w:lang w:eastAsia="en-US"/>
              </w:rPr>
              <w:t>NE-DC</w:t>
            </w:r>
            <w:r w:rsidRPr="00A15DCB">
              <w:rPr>
                <w:lang w:eastAsia="en-US"/>
              </w:rPr>
              <w:t>),</w:t>
            </w:r>
          </w:p>
          <w:p w14:paraId="4D4582F2" w14:textId="77777777" w:rsidR="005A0D4B" w:rsidRPr="00A15DCB" w:rsidRDefault="005A0D4B" w:rsidP="005A0D4B">
            <w:pPr>
              <w:pStyle w:val="TAL"/>
              <w:spacing w:line="256" w:lineRule="auto"/>
              <w:rPr>
                <w:lang w:eastAsia="en-US"/>
              </w:rPr>
            </w:pPr>
            <w:r w:rsidRPr="00A15DCB">
              <w:rPr>
                <w:lang w:eastAsia="en-US"/>
              </w:rPr>
              <w:t>DC bearer(</w:t>
            </w:r>
            <w:r w:rsidRPr="00A15DCB">
              <w:rPr>
                <w:i/>
                <w:lang w:eastAsia="en-US"/>
              </w:rPr>
              <w:t>N</w:t>
            </w:r>
            <w:r w:rsidRPr="00A15DCB">
              <w:rPr>
                <w:lang w:eastAsia="en-US"/>
              </w:rPr>
              <w:t xml:space="preserve"> </w:t>
            </w:r>
            <w:r w:rsidRPr="00A15DCB">
              <w:rPr>
                <w:rFonts w:cs="Arial"/>
                <w:lang w:eastAsia="en-US"/>
              </w:rPr>
              <w:t>≥</w:t>
            </w:r>
            <w:r w:rsidRPr="00A15DCB">
              <w:rPr>
                <w:lang w:eastAsia="en-US"/>
              </w:rPr>
              <w:t xml:space="preserve"> 2 MN Terminated MCG bearer and One </w:t>
            </w:r>
            <w:r w:rsidRPr="00A15DCB">
              <w:rPr>
                <w:i/>
                <w:iCs/>
                <w:lang w:eastAsia="en-US"/>
              </w:rPr>
              <w:t>SN terminated SCG bearer</w:t>
            </w:r>
            <w:r w:rsidRPr="00A15DCB">
              <w:rPr>
                <w:lang w:eastAsia="en-US"/>
              </w:rPr>
              <w:t>),</w:t>
            </w:r>
          </w:p>
          <w:p w14:paraId="73564ECA" w14:textId="7EBD4FA8" w:rsidR="005A0D4B" w:rsidRPr="00A15DCB" w:rsidRDefault="005A0D4B" w:rsidP="005A0D4B">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tcBorders>
              <w:top w:val="nil"/>
            </w:tcBorders>
            <w:vAlign w:val="center"/>
          </w:tcPr>
          <w:p w14:paraId="5119846E" w14:textId="77777777" w:rsidR="005A0D4B" w:rsidRPr="00A15DCB" w:rsidRDefault="005A0D4B" w:rsidP="005A0D4B">
            <w:pPr>
              <w:pStyle w:val="TAL"/>
              <w:rPr>
                <w:lang w:eastAsia="en-US"/>
              </w:rPr>
            </w:pPr>
          </w:p>
        </w:tc>
      </w:tr>
    </w:tbl>
    <w:p w14:paraId="5BF4AD1B" w14:textId="77777777" w:rsidR="00194872" w:rsidRPr="00A15DCB" w:rsidRDefault="00194872" w:rsidP="00194872"/>
    <w:p w14:paraId="54A1BD26" w14:textId="77777777" w:rsidR="00194872" w:rsidRPr="00A15DCB" w:rsidRDefault="00194872" w:rsidP="008C2CC8">
      <w:pPr>
        <w:pStyle w:val="TH"/>
        <w:rPr>
          <w:lang w:eastAsia="sv-SE"/>
        </w:rPr>
      </w:pPr>
      <w:r w:rsidRPr="00A15DCB">
        <w:rPr>
          <w:lang w:eastAsia="sv-SE"/>
        </w:rPr>
        <w:lastRenderedPageBreak/>
        <w:t>Table 7.1.1.0-3: Message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68"/>
        <w:gridCol w:w="4629"/>
      </w:tblGrid>
      <w:tr w:rsidR="00194872" w:rsidRPr="00A15DCB" w14:paraId="032360CB" w14:textId="77777777" w:rsidTr="00EC2D33">
        <w:trPr>
          <w:jc w:val="center"/>
        </w:trPr>
        <w:tc>
          <w:tcPr>
            <w:tcW w:w="1668" w:type="dxa"/>
            <w:tcMar>
              <w:top w:w="0" w:type="dxa"/>
              <w:left w:w="108" w:type="dxa"/>
              <w:bottom w:w="0" w:type="dxa"/>
              <w:right w:w="108" w:type="dxa"/>
            </w:tcMar>
            <w:hideMark/>
          </w:tcPr>
          <w:p w14:paraId="5BE23A90" w14:textId="77777777" w:rsidR="00194872" w:rsidRPr="00A15DCB" w:rsidRDefault="00194872" w:rsidP="0000557A">
            <w:pPr>
              <w:keepNext/>
              <w:keepLines/>
              <w:spacing w:after="0"/>
              <w:jc w:val="center"/>
              <w:rPr>
                <w:rFonts w:ascii="Arial" w:hAnsi="Arial"/>
                <w:b/>
                <w:sz w:val="18"/>
              </w:rPr>
            </w:pPr>
            <w:r w:rsidRPr="00A15DCB">
              <w:rPr>
                <w:rFonts w:ascii="Arial" w:hAnsi="Arial"/>
                <w:b/>
                <w:sz w:val="18"/>
              </w:rPr>
              <w:t>Execution Condition</w:t>
            </w:r>
          </w:p>
        </w:tc>
        <w:tc>
          <w:tcPr>
            <w:tcW w:w="4629" w:type="dxa"/>
            <w:tcMar>
              <w:top w:w="0" w:type="dxa"/>
              <w:left w:w="108" w:type="dxa"/>
              <w:bottom w:w="0" w:type="dxa"/>
              <w:right w:w="108" w:type="dxa"/>
            </w:tcMar>
            <w:hideMark/>
          </w:tcPr>
          <w:p w14:paraId="10ED8566" w14:textId="77777777" w:rsidR="00194872" w:rsidRPr="00A15DCB" w:rsidRDefault="00194872" w:rsidP="0000557A">
            <w:pPr>
              <w:keepNext/>
              <w:keepLines/>
              <w:spacing w:after="0"/>
              <w:jc w:val="center"/>
              <w:rPr>
                <w:rFonts w:ascii="Arial" w:hAnsi="Arial"/>
                <w:b/>
                <w:sz w:val="18"/>
              </w:rPr>
            </w:pPr>
            <w:r w:rsidRPr="00A15DCB">
              <w:rPr>
                <w:rFonts w:ascii="Arial" w:hAnsi="Arial"/>
                <w:b/>
                <w:sz w:val="18"/>
              </w:rPr>
              <w:t>Message condition exceptions</w:t>
            </w:r>
          </w:p>
        </w:tc>
      </w:tr>
      <w:tr w:rsidR="00194872" w:rsidRPr="00A15DCB" w14:paraId="11249A73" w14:textId="77777777" w:rsidTr="00EC2D33">
        <w:trPr>
          <w:jc w:val="center"/>
        </w:trPr>
        <w:tc>
          <w:tcPr>
            <w:tcW w:w="1668" w:type="dxa"/>
            <w:tcMar>
              <w:top w:w="0" w:type="dxa"/>
              <w:left w:w="108" w:type="dxa"/>
              <w:bottom w:w="0" w:type="dxa"/>
              <w:right w:w="108" w:type="dxa"/>
            </w:tcMar>
            <w:hideMark/>
          </w:tcPr>
          <w:p w14:paraId="7F44EAD6" w14:textId="77777777" w:rsidR="00194872" w:rsidRPr="00A15DCB" w:rsidRDefault="00194872" w:rsidP="00FE57D1">
            <w:pPr>
              <w:pStyle w:val="TAL"/>
            </w:pPr>
            <w:r w:rsidRPr="00A15DCB">
              <w:t xml:space="preserve">IF </w:t>
            </w:r>
            <w:r w:rsidR="00BE6138" w:rsidRPr="00A15DCB">
              <w:t>pc_NG_RAN_NR</w:t>
            </w:r>
          </w:p>
        </w:tc>
        <w:tc>
          <w:tcPr>
            <w:tcW w:w="4629" w:type="dxa"/>
            <w:tcMar>
              <w:top w:w="0" w:type="dxa"/>
              <w:left w:w="108" w:type="dxa"/>
              <w:bottom w:w="0" w:type="dxa"/>
              <w:right w:w="108" w:type="dxa"/>
            </w:tcMar>
            <w:hideMark/>
          </w:tcPr>
          <w:p w14:paraId="11F22290" w14:textId="77777777" w:rsidR="00194872" w:rsidRPr="00A15DCB" w:rsidRDefault="00E41A05" w:rsidP="00FE57D1">
            <w:pPr>
              <w:pStyle w:val="TAL"/>
            </w:pPr>
            <w:r w:rsidRPr="00A15DCB">
              <w:t>Message with condition AM is used for step 7 in 4.5.4.2 according to [4]</w:t>
            </w:r>
          </w:p>
        </w:tc>
      </w:tr>
      <w:tr w:rsidR="00194872" w:rsidRPr="00A15DCB" w14:paraId="589180AC" w14:textId="77777777" w:rsidTr="00EC2D33">
        <w:trPr>
          <w:jc w:val="center"/>
        </w:trPr>
        <w:tc>
          <w:tcPr>
            <w:tcW w:w="1668" w:type="dxa"/>
            <w:tcMar>
              <w:top w:w="0" w:type="dxa"/>
              <w:left w:w="108" w:type="dxa"/>
              <w:bottom w:w="0" w:type="dxa"/>
              <w:right w:w="108" w:type="dxa"/>
            </w:tcMar>
            <w:hideMark/>
          </w:tcPr>
          <w:p w14:paraId="4445E0BB" w14:textId="77777777" w:rsidR="00194872" w:rsidRPr="00A15DCB" w:rsidRDefault="00194872" w:rsidP="00FE57D1">
            <w:pPr>
              <w:pStyle w:val="TAL"/>
            </w:pPr>
            <w:r w:rsidRPr="00A15DCB">
              <w:t>ELSE IF pc_EN_DC</w:t>
            </w:r>
          </w:p>
        </w:tc>
        <w:tc>
          <w:tcPr>
            <w:tcW w:w="4629" w:type="dxa"/>
            <w:tcMar>
              <w:top w:w="0" w:type="dxa"/>
              <w:left w:w="108" w:type="dxa"/>
              <w:bottom w:w="0" w:type="dxa"/>
              <w:right w:w="108" w:type="dxa"/>
            </w:tcMar>
            <w:hideMark/>
          </w:tcPr>
          <w:p w14:paraId="47CB2D31" w14:textId="77777777" w:rsidR="00194872" w:rsidRPr="00A15DCB" w:rsidRDefault="00BE6138" w:rsidP="00FE57D1">
            <w:pPr>
              <w:pStyle w:val="TAL"/>
            </w:pPr>
            <w:r w:rsidRPr="00A15DCB">
              <w:t>M</w:t>
            </w:r>
            <w:r w:rsidR="00194872" w:rsidRPr="00A15DCB">
              <w:t>essage condition MCG_and_SCG with condition AM is used for step 7 in 4.5.4.2 according to [4]</w:t>
            </w:r>
          </w:p>
        </w:tc>
      </w:tr>
      <w:tr w:rsidR="00194872" w:rsidRPr="00A15DCB" w14:paraId="03DB65D7" w14:textId="77777777" w:rsidTr="00EC2D33">
        <w:trPr>
          <w:jc w:val="center"/>
        </w:trPr>
        <w:tc>
          <w:tcPr>
            <w:tcW w:w="1668" w:type="dxa"/>
            <w:tcMar>
              <w:top w:w="0" w:type="dxa"/>
              <w:left w:w="108" w:type="dxa"/>
              <w:bottom w:w="0" w:type="dxa"/>
              <w:right w:w="108" w:type="dxa"/>
            </w:tcMar>
            <w:hideMark/>
          </w:tcPr>
          <w:p w14:paraId="61023873" w14:textId="77777777" w:rsidR="00194872" w:rsidRPr="00A15DCB" w:rsidRDefault="00194872" w:rsidP="00FE57D1">
            <w:pPr>
              <w:pStyle w:val="TAL"/>
            </w:pPr>
            <w:r w:rsidRPr="00A15DCB">
              <w:t>ELSE IF pc_NGEN_DC</w:t>
            </w:r>
          </w:p>
        </w:tc>
        <w:tc>
          <w:tcPr>
            <w:tcW w:w="4629" w:type="dxa"/>
            <w:tcMar>
              <w:top w:w="0" w:type="dxa"/>
              <w:left w:w="108" w:type="dxa"/>
              <w:bottom w:w="0" w:type="dxa"/>
              <w:right w:w="108" w:type="dxa"/>
            </w:tcMar>
            <w:hideMark/>
          </w:tcPr>
          <w:p w14:paraId="2D3C782F" w14:textId="77777777" w:rsidR="00194872" w:rsidRPr="00A15DCB" w:rsidRDefault="00BE6138" w:rsidP="00FE57D1">
            <w:pPr>
              <w:pStyle w:val="TAL"/>
            </w:pPr>
            <w:r w:rsidRPr="00A15DCB">
              <w:t>M</w:t>
            </w:r>
            <w:r w:rsidR="00194872" w:rsidRPr="00A15DCB">
              <w:t>essage condition MCG_and_SCG with condition AM is used for step 7 in 4.5.4.2 according to [4]</w:t>
            </w:r>
          </w:p>
        </w:tc>
      </w:tr>
      <w:tr w:rsidR="005E2503" w:rsidRPr="00A15DCB" w14:paraId="0C46E0E7" w14:textId="77777777" w:rsidTr="00EC2D33">
        <w:trPr>
          <w:jc w:val="center"/>
        </w:trPr>
        <w:tc>
          <w:tcPr>
            <w:tcW w:w="16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A2D1B" w14:textId="77777777" w:rsidR="005E2503" w:rsidRPr="00A15DCB" w:rsidRDefault="005E2503" w:rsidP="005E2503">
            <w:pPr>
              <w:pStyle w:val="TAL"/>
            </w:pPr>
            <w:r w:rsidRPr="00A15DCB">
              <w:t>ELSE IF pc_NE_DC</w:t>
            </w:r>
          </w:p>
        </w:tc>
        <w:tc>
          <w:tcPr>
            <w:tcW w:w="46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1397B" w14:textId="77777777" w:rsidR="005E2503" w:rsidRPr="00A15DCB" w:rsidRDefault="005E2503" w:rsidP="005E2503">
            <w:pPr>
              <w:pStyle w:val="TAL"/>
            </w:pPr>
            <w:r w:rsidRPr="00A15DCB">
              <w:t>Message condition MCG_and_SCG with condition AM is used for step 7 in 4.5.4.6 according to [4]</w:t>
            </w:r>
          </w:p>
        </w:tc>
      </w:tr>
    </w:tbl>
    <w:p w14:paraId="12DE9684" w14:textId="77777777" w:rsidR="00F64BAF" w:rsidRPr="00A15DCB" w:rsidRDefault="00F64BAF" w:rsidP="00EE2286"/>
    <w:p w14:paraId="0040FC48" w14:textId="0F905EEE" w:rsidR="00194872" w:rsidRPr="00A15DCB" w:rsidRDefault="00F64BAF" w:rsidP="00EE2286">
      <w:pPr>
        <w:pStyle w:val="TH"/>
      </w:pPr>
      <w:r w:rsidRPr="00A15DCB">
        <w:t>Table 7.1.</w:t>
      </w:r>
      <w:r w:rsidRPr="00A15DCB">
        <w:rPr>
          <w:lang w:eastAsia="zh-CN"/>
        </w:rPr>
        <w:t>1.0</w:t>
      </w:r>
      <w:r w:rsidRPr="00A15DCB">
        <w:rPr>
          <w:lang w:eastAsia="sv-SE"/>
        </w:rPr>
        <w:t>-</w:t>
      </w:r>
      <w:r w:rsidRPr="00A15DCB">
        <w:rPr>
          <w:lang w:eastAsia="zh-CN"/>
        </w:rPr>
        <w:t>4</w:t>
      </w:r>
      <w:r w:rsidRPr="00A15DCB">
        <w:t xml:space="preserve">: </w:t>
      </w:r>
      <w:r w:rsidRPr="00A15DCB">
        <w:rPr>
          <w:lang w:eastAsia="zh-CN"/>
        </w:rPr>
        <w:t>SDAP</w:t>
      </w:r>
      <w:r w:rsidRPr="00A15DCB">
        <w:t xml:space="preserve"> Configuration Settings for pc_NG_RAN_NR</w:t>
      </w:r>
      <w:r w:rsidR="005E2503" w:rsidRPr="00A15DCB">
        <w:t xml:space="preserve"> and pc_NE_DC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5"/>
        <w:gridCol w:w="2079"/>
        <w:gridCol w:w="1701"/>
        <w:gridCol w:w="1701"/>
      </w:tblGrid>
      <w:tr w:rsidR="00F64BAF" w:rsidRPr="00A15DCB" w14:paraId="3B71014B" w14:textId="77777777" w:rsidTr="00EC25FE">
        <w:trPr>
          <w:jc w:val="center"/>
        </w:trPr>
        <w:tc>
          <w:tcPr>
            <w:tcW w:w="2315" w:type="dxa"/>
          </w:tcPr>
          <w:p w14:paraId="581AFDB8" w14:textId="77777777" w:rsidR="00F64BAF" w:rsidRPr="00A15DCB" w:rsidRDefault="00F64BAF" w:rsidP="00EC25FE">
            <w:pPr>
              <w:pStyle w:val="TAH"/>
            </w:pPr>
            <w:r w:rsidRPr="00A15DCB">
              <w:t>Parameter</w:t>
            </w:r>
          </w:p>
        </w:tc>
        <w:tc>
          <w:tcPr>
            <w:tcW w:w="2079" w:type="dxa"/>
          </w:tcPr>
          <w:p w14:paraId="1E845217" w14:textId="77777777" w:rsidR="00F64BAF" w:rsidRPr="00A15DCB" w:rsidRDefault="00F64BAF" w:rsidP="00EC25FE">
            <w:pPr>
              <w:pStyle w:val="TAH"/>
            </w:pPr>
            <w:r w:rsidRPr="00A15DCB">
              <w:t>Value</w:t>
            </w:r>
            <w:r w:rsidRPr="00A15DCB">
              <w:rPr>
                <w:rFonts w:eastAsia="SimSun"/>
                <w:lang w:eastAsia="zh-CN"/>
              </w:rPr>
              <w:t xml:space="preserve"> </w:t>
            </w:r>
            <w:r w:rsidRPr="00A15DCB">
              <w:t>DRB1</w:t>
            </w:r>
          </w:p>
        </w:tc>
        <w:tc>
          <w:tcPr>
            <w:tcW w:w="1701" w:type="dxa"/>
          </w:tcPr>
          <w:p w14:paraId="554E00D7" w14:textId="77777777" w:rsidR="00F64BAF" w:rsidRPr="00A15DCB" w:rsidRDefault="00F64BAF" w:rsidP="00EC25FE">
            <w:pPr>
              <w:pStyle w:val="TAH"/>
              <w:rPr>
                <w:rFonts w:eastAsia="SimSun"/>
                <w:lang w:eastAsia="zh-CN"/>
              </w:rPr>
            </w:pPr>
            <w:r w:rsidRPr="00A15DCB">
              <w:t>Value</w:t>
            </w:r>
            <w:r w:rsidRPr="00A15DCB">
              <w:rPr>
                <w:rFonts w:eastAsia="SimSun"/>
                <w:lang w:eastAsia="zh-CN"/>
              </w:rPr>
              <w:t xml:space="preserve"> </w:t>
            </w:r>
            <w:r w:rsidRPr="00A15DCB">
              <w:t>DRB</w:t>
            </w:r>
            <w:r w:rsidRPr="00A15DCB">
              <w:rPr>
                <w:rFonts w:eastAsia="SimSun"/>
                <w:lang w:eastAsia="zh-CN"/>
              </w:rPr>
              <w:t>2</w:t>
            </w:r>
          </w:p>
        </w:tc>
        <w:tc>
          <w:tcPr>
            <w:tcW w:w="1701" w:type="dxa"/>
          </w:tcPr>
          <w:p w14:paraId="2C8312B2" w14:textId="77777777" w:rsidR="00F64BAF" w:rsidRPr="00A15DCB" w:rsidRDefault="00F64BAF" w:rsidP="00EC25FE">
            <w:pPr>
              <w:pStyle w:val="TAH"/>
              <w:rPr>
                <w:rFonts w:eastAsia="SimSun"/>
                <w:b w:val="0"/>
                <w:bCs/>
                <w:lang w:eastAsia="zh-CN"/>
              </w:rPr>
            </w:pPr>
            <w:r w:rsidRPr="00A15DCB">
              <w:t>Value</w:t>
            </w:r>
            <w:r w:rsidRPr="00A15DCB">
              <w:rPr>
                <w:rFonts w:eastAsia="SimSun"/>
                <w:lang w:eastAsia="zh-CN"/>
              </w:rPr>
              <w:t xml:space="preserve"> </w:t>
            </w:r>
            <w:r w:rsidRPr="00A15DCB">
              <w:t>DRB</w:t>
            </w:r>
            <w:r w:rsidRPr="00A15DCB">
              <w:rPr>
                <w:rFonts w:eastAsia="SimSun"/>
                <w:lang w:eastAsia="zh-CN"/>
              </w:rPr>
              <w:t>3</w:t>
            </w:r>
          </w:p>
        </w:tc>
      </w:tr>
      <w:tr w:rsidR="00F64BAF" w:rsidRPr="00A15DCB" w14:paraId="594ABE34" w14:textId="77777777" w:rsidTr="00EC25FE">
        <w:trPr>
          <w:jc w:val="center"/>
        </w:trPr>
        <w:tc>
          <w:tcPr>
            <w:tcW w:w="2315" w:type="dxa"/>
          </w:tcPr>
          <w:p w14:paraId="794B70C9" w14:textId="77777777" w:rsidR="00F64BAF" w:rsidRPr="00A15DCB" w:rsidRDefault="00F64BAF" w:rsidP="00EC25FE">
            <w:pPr>
              <w:pStyle w:val="TAL"/>
              <w:rPr>
                <w:lang w:eastAsia="zh-CN"/>
              </w:rPr>
            </w:pPr>
            <w:r w:rsidRPr="00A15DCB">
              <w:rPr>
                <w:lang w:eastAsia="zh-CN"/>
              </w:rPr>
              <w:t>default DRB</w:t>
            </w:r>
          </w:p>
        </w:tc>
        <w:tc>
          <w:tcPr>
            <w:tcW w:w="2079" w:type="dxa"/>
          </w:tcPr>
          <w:p w14:paraId="5E32C75A" w14:textId="77777777" w:rsidR="00F64BAF" w:rsidRPr="00A15DCB" w:rsidRDefault="00F64BAF" w:rsidP="00EC25FE">
            <w:pPr>
              <w:pStyle w:val="TAL"/>
              <w:rPr>
                <w:lang w:eastAsia="zh-CN"/>
              </w:rPr>
            </w:pPr>
            <w:r w:rsidRPr="00A15DCB">
              <w:rPr>
                <w:lang w:eastAsia="zh-CN"/>
              </w:rPr>
              <w:t>true</w:t>
            </w:r>
          </w:p>
        </w:tc>
        <w:tc>
          <w:tcPr>
            <w:tcW w:w="1701" w:type="dxa"/>
          </w:tcPr>
          <w:p w14:paraId="5D16BD1B" w14:textId="77777777" w:rsidR="00F64BAF" w:rsidRPr="00A15DCB" w:rsidRDefault="00F64BAF" w:rsidP="00EC25FE">
            <w:pPr>
              <w:pStyle w:val="TAL"/>
              <w:rPr>
                <w:lang w:eastAsia="zh-CN"/>
              </w:rPr>
            </w:pPr>
            <w:r w:rsidRPr="00A15DCB">
              <w:rPr>
                <w:lang w:eastAsia="zh-CN"/>
              </w:rPr>
              <w:t>false</w:t>
            </w:r>
          </w:p>
        </w:tc>
        <w:tc>
          <w:tcPr>
            <w:tcW w:w="1701" w:type="dxa"/>
          </w:tcPr>
          <w:p w14:paraId="4C61A6D9" w14:textId="77777777" w:rsidR="00F64BAF" w:rsidRPr="00A15DCB" w:rsidRDefault="00F64BAF" w:rsidP="00EC25FE">
            <w:pPr>
              <w:pStyle w:val="TAL"/>
              <w:rPr>
                <w:lang w:eastAsia="zh-CN"/>
              </w:rPr>
            </w:pPr>
            <w:r w:rsidRPr="00A15DCB">
              <w:rPr>
                <w:lang w:eastAsia="zh-CN"/>
              </w:rPr>
              <w:t>false</w:t>
            </w:r>
          </w:p>
        </w:tc>
      </w:tr>
      <w:tr w:rsidR="00F64BAF" w:rsidRPr="00A15DCB" w14:paraId="14AD4859" w14:textId="77777777" w:rsidTr="00EC25FE">
        <w:trPr>
          <w:jc w:val="center"/>
        </w:trPr>
        <w:tc>
          <w:tcPr>
            <w:tcW w:w="2315" w:type="dxa"/>
          </w:tcPr>
          <w:p w14:paraId="236FB5E5" w14:textId="77777777" w:rsidR="00F64BAF" w:rsidRPr="00A15DCB" w:rsidRDefault="00F64BAF" w:rsidP="00EC25FE">
            <w:pPr>
              <w:pStyle w:val="TAL"/>
            </w:pPr>
            <w:r w:rsidRPr="00A15DCB">
              <w:t>mappedQoS-FlowsToAdd</w:t>
            </w:r>
          </w:p>
        </w:tc>
        <w:tc>
          <w:tcPr>
            <w:tcW w:w="2079" w:type="dxa"/>
          </w:tcPr>
          <w:p w14:paraId="0FA1E657" w14:textId="77777777" w:rsidR="00F64BAF" w:rsidRPr="00A15DCB" w:rsidRDefault="00F64BAF" w:rsidP="00EC25FE">
            <w:pPr>
              <w:pStyle w:val="TAL"/>
              <w:ind w:left="180" w:hangingChars="100" w:hanging="180"/>
              <w:rPr>
                <w:rFonts w:eastAsia="SimSun"/>
                <w:lang w:eastAsia="zh-CN"/>
              </w:rPr>
            </w:pPr>
            <w:r w:rsidRPr="00A15DCB">
              <w:rPr>
                <w:rFonts w:eastAsia="SimSun"/>
                <w:lang w:eastAsia="zh-CN"/>
              </w:rPr>
              <w:t xml:space="preserve">QFI </w:t>
            </w:r>
            <w:r w:rsidRPr="00A15DCB">
              <w:t>1</w:t>
            </w:r>
            <w:r w:rsidRPr="00A15DCB">
              <w:rPr>
                <w:rFonts w:eastAsia="SimSun"/>
                <w:lang w:eastAsia="zh-CN"/>
              </w:rPr>
              <w:t xml:space="preserve"> in </w:t>
            </w:r>
            <w:r w:rsidRPr="00A15DCB">
              <w:t>Table 4.8.2.3-1</w:t>
            </w:r>
            <w:r w:rsidRPr="00A15DCB">
              <w:rPr>
                <w:rFonts w:eastAsia="SimSun"/>
                <w:lang w:eastAsia="zh-CN"/>
              </w:rPr>
              <w:t xml:space="preserve"> </w:t>
            </w:r>
            <w:r w:rsidRPr="00A15DCB">
              <w:t>according to</w:t>
            </w:r>
            <w:r w:rsidRPr="00A15DCB">
              <w:rPr>
                <w:rFonts w:eastAsia="SimSun"/>
                <w:lang w:eastAsia="zh-CN"/>
              </w:rPr>
              <w:t xml:space="preserve"> TS38.508-1</w:t>
            </w:r>
          </w:p>
        </w:tc>
        <w:tc>
          <w:tcPr>
            <w:tcW w:w="1701" w:type="dxa"/>
          </w:tcPr>
          <w:p w14:paraId="510E4A68" w14:textId="77777777" w:rsidR="00F64BAF" w:rsidRPr="00A15DCB" w:rsidRDefault="00F64BAF" w:rsidP="00EC25FE">
            <w:pPr>
              <w:pStyle w:val="TAL"/>
              <w:rPr>
                <w:rFonts w:eastAsia="SimSun"/>
                <w:lang w:eastAsia="zh-CN"/>
              </w:rPr>
            </w:pPr>
            <w:r w:rsidRPr="00A15DCB">
              <w:rPr>
                <w:rFonts w:eastAsia="SimSun"/>
                <w:lang w:eastAsia="zh-CN"/>
              </w:rPr>
              <w:t xml:space="preserve">QFI 2 in </w:t>
            </w:r>
            <w:r w:rsidRPr="00A15DCB">
              <w:t>Table 4.8.2.3-</w:t>
            </w:r>
            <w:r w:rsidRPr="00A15DCB">
              <w:rPr>
                <w:rFonts w:eastAsia="SimSun"/>
                <w:lang w:eastAsia="zh-CN"/>
              </w:rPr>
              <w:t xml:space="preserve">2 </w:t>
            </w:r>
            <w:r w:rsidRPr="00A15DCB">
              <w:t>according to</w:t>
            </w:r>
            <w:r w:rsidRPr="00A15DCB">
              <w:rPr>
                <w:rFonts w:eastAsia="SimSun"/>
                <w:lang w:eastAsia="zh-CN"/>
              </w:rPr>
              <w:t xml:space="preserve"> TS38.508-1</w:t>
            </w:r>
          </w:p>
        </w:tc>
        <w:tc>
          <w:tcPr>
            <w:tcW w:w="1701" w:type="dxa"/>
          </w:tcPr>
          <w:p w14:paraId="2C495777" w14:textId="77777777" w:rsidR="00F64BAF" w:rsidRPr="00A15DCB" w:rsidRDefault="00F64BAF" w:rsidP="00EC25FE">
            <w:pPr>
              <w:pStyle w:val="TAL"/>
              <w:rPr>
                <w:rFonts w:eastAsia="SimSun"/>
                <w:lang w:eastAsia="zh-CN"/>
              </w:rPr>
            </w:pPr>
            <w:r w:rsidRPr="00A15DCB">
              <w:rPr>
                <w:rFonts w:eastAsia="SimSun"/>
                <w:lang w:eastAsia="zh-CN"/>
              </w:rPr>
              <w:t xml:space="preserve">QFI 3 in </w:t>
            </w:r>
            <w:r w:rsidRPr="00A15DCB">
              <w:t>Table 4.8.2.3-</w:t>
            </w:r>
            <w:r w:rsidRPr="00A15DCB">
              <w:rPr>
                <w:rFonts w:eastAsia="SimSun"/>
                <w:lang w:eastAsia="zh-CN"/>
              </w:rPr>
              <w:t xml:space="preserve">3 </w:t>
            </w:r>
            <w:r w:rsidRPr="00A15DCB">
              <w:t>according to</w:t>
            </w:r>
            <w:r w:rsidRPr="00A15DCB">
              <w:rPr>
                <w:rFonts w:eastAsia="SimSun"/>
                <w:lang w:eastAsia="zh-CN"/>
              </w:rPr>
              <w:t xml:space="preserve"> TS38.508-1</w:t>
            </w:r>
          </w:p>
        </w:tc>
      </w:tr>
    </w:tbl>
    <w:p w14:paraId="56BD492F" w14:textId="77777777" w:rsidR="00F64BAF" w:rsidRPr="00A15DCB" w:rsidRDefault="00F64BAF" w:rsidP="00F64BAF"/>
    <w:p w14:paraId="36AD7B86" w14:textId="77777777" w:rsidR="00C575C3" w:rsidRPr="00A15DCB" w:rsidRDefault="00C575C3" w:rsidP="00E1746F">
      <w:pPr>
        <w:pStyle w:val="Heading4"/>
        <w:rPr>
          <w:lang w:eastAsia="sv-SE"/>
        </w:rPr>
      </w:pPr>
      <w:bookmarkStart w:id="20" w:name="_Toc21103083"/>
      <w:bookmarkStart w:id="21" w:name="_Toc29233420"/>
      <w:bookmarkStart w:id="22" w:name="_Toc29462025"/>
      <w:bookmarkStart w:id="23" w:name="_Toc36158002"/>
      <w:r w:rsidRPr="00A15DCB">
        <w:rPr>
          <w:lang w:eastAsia="sv-SE"/>
        </w:rPr>
        <w:t>7.</w:t>
      </w:r>
      <w:r w:rsidR="004E5E27" w:rsidRPr="00A15DCB">
        <w:rPr>
          <w:lang w:eastAsia="sv-SE"/>
        </w:rPr>
        <w:t>1.</w:t>
      </w:r>
      <w:r w:rsidRPr="00A15DCB">
        <w:rPr>
          <w:lang w:eastAsia="sv-SE"/>
        </w:rPr>
        <w:t>1.1</w:t>
      </w:r>
      <w:r w:rsidRPr="00A15DCB">
        <w:rPr>
          <w:lang w:eastAsia="sv-SE"/>
        </w:rPr>
        <w:tab/>
        <w:t>Random Access Procedures</w:t>
      </w:r>
      <w:bookmarkEnd w:id="20"/>
      <w:bookmarkEnd w:id="21"/>
      <w:bookmarkEnd w:id="22"/>
      <w:bookmarkEnd w:id="23"/>
    </w:p>
    <w:p w14:paraId="3868894A" w14:textId="77777777" w:rsidR="00316992" w:rsidRPr="00A15DCB" w:rsidRDefault="00316992" w:rsidP="00DA77DA">
      <w:pPr>
        <w:pStyle w:val="Heading5"/>
      </w:pPr>
      <w:bookmarkStart w:id="24" w:name="_Toc21103084"/>
      <w:bookmarkStart w:id="25" w:name="_Toc29233421"/>
      <w:bookmarkStart w:id="26" w:name="_Toc29462026"/>
      <w:bookmarkStart w:id="27" w:name="_Toc36158003"/>
      <w:r w:rsidRPr="00A15DCB">
        <w:t>7.</w:t>
      </w:r>
      <w:r w:rsidR="004E5E27" w:rsidRPr="00A15DCB">
        <w:t>1.</w:t>
      </w:r>
      <w:r w:rsidRPr="00A15DCB">
        <w:t>1.1.1</w:t>
      </w:r>
      <w:r w:rsidRPr="00A15DCB">
        <w:tab/>
        <w:t>Correct selection of RACH parameters / Random access preamble and PRACH resource explicitly signalled to the UE by RRC / contention free random access procedure</w:t>
      </w:r>
      <w:bookmarkEnd w:id="24"/>
      <w:bookmarkEnd w:id="25"/>
      <w:bookmarkEnd w:id="26"/>
      <w:bookmarkEnd w:id="27"/>
    </w:p>
    <w:p w14:paraId="1D67ABE9" w14:textId="77777777" w:rsidR="0025420B" w:rsidRPr="00A15DCB" w:rsidRDefault="0025420B" w:rsidP="0025420B">
      <w:pPr>
        <w:pStyle w:val="H6"/>
      </w:pPr>
      <w:r w:rsidRPr="00A15DCB">
        <w:t>7.1.1.1.1.1</w:t>
      </w:r>
      <w:r w:rsidRPr="00A15DCB">
        <w:tab/>
        <w:t>Test Purpose (TP)</w:t>
      </w:r>
    </w:p>
    <w:p w14:paraId="2D3ABCD2" w14:textId="77777777" w:rsidR="0025420B" w:rsidRPr="00A15DCB" w:rsidRDefault="0025420B" w:rsidP="0025420B">
      <w:pPr>
        <w:pStyle w:val="H6"/>
      </w:pPr>
      <w:r w:rsidRPr="00A15DCB">
        <w:t>(1)</w:t>
      </w:r>
    </w:p>
    <w:p w14:paraId="416AA073" w14:textId="77777777" w:rsidR="0025420B" w:rsidRPr="00A15DCB" w:rsidRDefault="0025420B" w:rsidP="0025420B">
      <w:pPr>
        <w:pStyle w:val="PL"/>
        <w:rPr>
          <w:noProof w:val="0"/>
        </w:rPr>
      </w:pPr>
      <w:r w:rsidRPr="00A15DCB">
        <w:rPr>
          <w:b/>
          <w:bCs/>
          <w:noProof w:val="0"/>
        </w:rPr>
        <w:t xml:space="preserve">with </w:t>
      </w:r>
      <w:r w:rsidRPr="00A15DCB">
        <w:rPr>
          <w:noProof w:val="0"/>
        </w:rPr>
        <w:t>{ UE in RRC_Connected }</w:t>
      </w:r>
    </w:p>
    <w:p w14:paraId="329A45A7" w14:textId="77777777" w:rsidR="0025420B" w:rsidRPr="00A15DCB" w:rsidRDefault="0025420B" w:rsidP="0025420B">
      <w:pPr>
        <w:pStyle w:val="PL"/>
        <w:rPr>
          <w:noProof w:val="0"/>
        </w:rPr>
      </w:pPr>
      <w:r w:rsidRPr="00A15DCB">
        <w:rPr>
          <w:b/>
          <w:bCs/>
          <w:noProof w:val="0"/>
        </w:rPr>
        <w:t>ensure that</w:t>
      </w:r>
      <w:r w:rsidRPr="00A15DCB">
        <w:rPr>
          <w:noProof w:val="0"/>
        </w:rPr>
        <w:t xml:space="preserve"> {</w:t>
      </w:r>
    </w:p>
    <w:p w14:paraId="636EE465" w14:textId="77777777" w:rsidR="0025420B" w:rsidRPr="00A15DCB" w:rsidRDefault="0025420B" w:rsidP="0025420B">
      <w:pPr>
        <w:pStyle w:val="PL"/>
        <w:rPr>
          <w:noProof w:val="0"/>
        </w:rPr>
      </w:pPr>
      <w:r w:rsidRPr="00A15DCB">
        <w:rPr>
          <w:b/>
          <w:bCs/>
          <w:noProof w:val="0"/>
        </w:rPr>
        <w:t xml:space="preserve">  when</w:t>
      </w:r>
      <w:r w:rsidRPr="00A15DCB">
        <w:rPr>
          <w:noProof w:val="0"/>
        </w:rPr>
        <w:t xml:space="preserve"> { SS sends an RRCReconfiguration message including RACH-ConfigDedicated information element }</w:t>
      </w:r>
    </w:p>
    <w:p w14:paraId="303CD088" w14:textId="77777777" w:rsidR="0025420B" w:rsidRPr="00A15DCB" w:rsidRDefault="0025420B" w:rsidP="0025420B">
      <w:pPr>
        <w:pStyle w:val="PL"/>
        <w:rPr>
          <w:noProof w:val="0"/>
        </w:rPr>
      </w:pPr>
      <w:r w:rsidRPr="00A15DCB">
        <w:rPr>
          <w:b/>
          <w:bCs/>
          <w:noProof w:val="0"/>
        </w:rPr>
        <w:t xml:space="preserve">    then</w:t>
      </w:r>
      <w:r w:rsidRPr="00A15DCB">
        <w:rPr>
          <w:noProof w:val="0"/>
        </w:rPr>
        <w:t xml:space="preserve"> { UE sends a prach preamble given in the RACH-ConfigDedicated on the target cell }</w:t>
      </w:r>
    </w:p>
    <w:p w14:paraId="2818C314" w14:textId="77777777" w:rsidR="0025420B" w:rsidRPr="00A15DCB" w:rsidRDefault="0025420B" w:rsidP="0025420B">
      <w:pPr>
        <w:pStyle w:val="PL"/>
        <w:rPr>
          <w:noProof w:val="0"/>
        </w:rPr>
      </w:pPr>
      <w:r w:rsidRPr="00A15DCB">
        <w:rPr>
          <w:noProof w:val="0"/>
        </w:rPr>
        <w:t xml:space="preserve">            }</w:t>
      </w:r>
    </w:p>
    <w:p w14:paraId="5900AFA7" w14:textId="77777777" w:rsidR="0025420B" w:rsidRPr="00A15DCB" w:rsidRDefault="0025420B" w:rsidP="0025420B">
      <w:pPr>
        <w:pStyle w:val="PL"/>
        <w:rPr>
          <w:noProof w:val="0"/>
        </w:rPr>
      </w:pPr>
    </w:p>
    <w:p w14:paraId="0A5F8E43" w14:textId="77777777" w:rsidR="0025420B" w:rsidRPr="00A15DCB" w:rsidRDefault="0025420B" w:rsidP="0025420B">
      <w:pPr>
        <w:pStyle w:val="H6"/>
      </w:pPr>
      <w:r w:rsidRPr="00A15DCB">
        <w:t>(2)</w:t>
      </w:r>
    </w:p>
    <w:p w14:paraId="0EE145BB" w14:textId="77777777" w:rsidR="0025420B" w:rsidRPr="00A15DCB" w:rsidRDefault="0025420B" w:rsidP="0025420B">
      <w:pPr>
        <w:pStyle w:val="PL"/>
        <w:rPr>
          <w:noProof w:val="0"/>
        </w:rPr>
      </w:pPr>
      <w:r w:rsidRPr="00A15DCB">
        <w:rPr>
          <w:b/>
          <w:bCs/>
          <w:noProof w:val="0"/>
        </w:rPr>
        <w:t xml:space="preserve">with </w:t>
      </w:r>
      <w:r w:rsidRPr="00A15DCB">
        <w:rPr>
          <w:noProof w:val="0"/>
        </w:rPr>
        <w:t>{ UE in RRC_Connected state after transmission of a PRACH preamble on NR SpCell received in RACH-ConfigDedicated on the target cell }</w:t>
      </w:r>
    </w:p>
    <w:p w14:paraId="733CE2E8" w14:textId="77777777" w:rsidR="0025420B" w:rsidRPr="00A15DCB" w:rsidRDefault="0025420B" w:rsidP="0025420B">
      <w:pPr>
        <w:pStyle w:val="PL"/>
        <w:rPr>
          <w:noProof w:val="0"/>
        </w:rPr>
      </w:pPr>
      <w:r w:rsidRPr="00A15DCB">
        <w:rPr>
          <w:b/>
          <w:bCs/>
          <w:noProof w:val="0"/>
        </w:rPr>
        <w:t xml:space="preserve">ensure that </w:t>
      </w:r>
      <w:r w:rsidRPr="00A15DCB">
        <w:rPr>
          <w:noProof w:val="0"/>
        </w:rPr>
        <w:t>{</w:t>
      </w:r>
    </w:p>
    <w:p w14:paraId="01D9E588" w14:textId="77777777" w:rsidR="0025420B" w:rsidRPr="00A15DCB" w:rsidRDefault="0025420B" w:rsidP="0025420B">
      <w:pPr>
        <w:pStyle w:val="PL"/>
        <w:rPr>
          <w:noProof w:val="0"/>
        </w:rPr>
      </w:pPr>
      <w:r w:rsidRPr="00A15DCB">
        <w:rPr>
          <w:b/>
          <w:bCs/>
          <w:noProof w:val="0"/>
        </w:rPr>
        <w:t xml:space="preserve">  when</w:t>
      </w:r>
      <w:r w:rsidRPr="00A15DCB">
        <w:rPr>
          <w:noProof w:val="0"/>
        </w:rPr>
        <w:t xml:space="preserve"> { UE does not receive a matching Random Access response in ra-ResponseWindowSize (hence considers RACH attempt as failed) and PREAMBLE_TRANSMISSION_COUNTER is less than PREAMBLE_TRANS_MAX }</w:t>
      </w:r>
    </w:p>
    <w:p w14:paraId="1F4740A4" w14:textId="77777777" w:rsidR="0025420B" w:rsidRPr="00A15DCB" w:rsidRDefault="0025420B" w:rsidP="0025420B">
      <w:pPr>
        <w:pStyle w:val="PL"/>
        <w:rPr>
          <w:noProof w:val="0"/>
        </w:rPr>
      </w:pPr>
      <w:r w:rsidRPr="00A15DCB">
        <w:rPr>
          <w:b/>
          <w:bCs/>
          <w:noProof w:val="0"/>
        </w:rPr>
        <w:t xml:space="preserve">    then</w:t>
      </w:r>
      <w:r w:rsidRPr="00A15DCB">
        <w:rPr>
          <w:noProof w:val="0"/>
        </w:rPr>
        <w:t xml:space="preserve"> { UE retransmits a PRACH preamble received in RACH-ConfigDedicated on the target cell }</w:t>
      </w:r>
    </w:p>
    <w:p w14:paraId="0B8789D5" w14:textId="77777777" w:rsidR="0025420B" w:rsidRPr="00A15DCB" w:rsidRDefault="0025420B" w:rsidP="0025420B">
      <w:pPr>
        <w:pStyle w:val="PL"/>
        <w:rPr>
          <w:noProof w:val="0"/>
        </w:rPr>
      </w:pPr>
      <w:r w:rsidRPr="00A15DCB">
        <w:rPr>
          <w:noProof w:val="0"/>
        </w:rPr>
        <w:t xml:space="preserve">            }</w:t>
      </w:r>
    </w:p>
    <w:p w14:paraId="69BF67F9" w14:textId="77777777" w:rsidR="0025420B" w:rsidRPr="00A15DCB" w:rsidRDefault="0025420B" w:rsidP="0025420B">
      <w:pPr>
        <w:pStyle w:val="PL"/>
        <w:rPr>
          <w:noProof w:val="0"/>
        </w:rPr>
      </w:pPr>
    </w:p>
    <w:p w14:paraId="6F04B31D" w14:textId="77777777" w:rsidR="0025420B" w:rsidRPr="00A15DCB" w:rsidRDefault="0025420B" w:rsidP="0025420B">
      <w:pPr>
        <w:pStyle w:val="H6"/>
      </w:pPr>
      <w:r w:rsidRPr="00A15DCB">
        <w:t>7.1.1.1.1.2</w:t>
      </w:r>
      <w:r w:rsidRPr="00A15DCB">
        <w:tab/>
        <w:t>Conformance requirements</w:t>
      </w:r>
    </w:p>
    <w:p w14:paraId="225862D0" w14:textId="77777777" w:rsidR="0025420B" w:rsidRPr="00A15DCB" w:rsidRDefault="0025420B" w:rsidP="0025420B">
      <w:r w:rsidRPr="00A15DCB">
        <w:t>References: The conformance requirements covered in the present test case are specified in: TS 38.321, clauses 5.1.2, 5.1.4. Unless otherwise stated these are Rel-15 requirements.</w:t>
      </w:r>
    </w:p>
    <w:p w14:paraId="33D38208" w14:textId="77777777" w:rsidR="0025420B" w:rsidRPr="00A15DCB" w:rsidRDefault="0025420B" w:rsidP="0025420B">
      <w:r w:rsidRPr="00A15DCB">
        <w:t>[TS 38.321, clause 5.1.2]</w:t>
      </w:r>
    </w:p>
    <w:p w14:paraId="543036C9" w14:textId="77777777" w:rsidR="003D4DFD" w:rsidRPr="00A15DCB" w:rsidRDefault="003D4DFD" w:rsidP="003D4DFD">
      <w:pPr>
        <w:rPr>
          <w:lang w:eastAsia="ko-KR"/>
        </w:rPr>
      </w:pPr>
      <w:r w:rsidRPr="00A15DCB">
        <w:rPr>
          <w:lang w:eastAsia="ko-KR"/>
        </w:rPr>
        <w:t>The MAC entity shall:</w:t>
      </w:r>
    </w:p>
    <w:p w14:paraId="58B29A9B" w14:textId="77777777" w:rsidR="003D4DFD" w:rsidRPr="00A15DCB" w:rsidRDefault="003D4DFD" w:rsidP="003D4DFD">
      <w:pPr>
        <w:ind w:left="568" w:hanging="284"/>
      </w:pPr>
      <w:r w:rsidRPr="00A15DCB">
        <w:t>…</w:t>
      </w:r>
    </w:p>
    <w:p w14:paraId="56E20120" w14:textId="77777777" w:rsidR="003D4DFD" w:rsidRPr="00A15DCB" w:rsidRDefault="003D4DFD" w:rsidP="003D4DFD">
      <w:pPr>
        <w:pStyle w:val="B1"/>
        <w:rPr>
          <w:lang w:eastAsia="ko-KR"/>
        </w:rPr>
      </w:pPr>
      <w:r w:rsidRPr="00A15DCB">
        <w:rPr>
          <w:lang w:eastAsia="ko-KR"/>
        </w:rPr>
        <w:t>1&gt;</w:t>
      </w:r>
      <w:r w:rsidRPr="00A15DCB">
        <w:rPr>
          <w:lang w:eastAsia="ko-KR"/>
        </w:rPr>
        <w:tab/>
        <w:t xml:space="preserve">else if the </w:t>
      </w:r>
      <w:r w:rsidRPr="00A15DCB">
        <w:rPr>
          <w:i/>
          <w:lang w:eastAsia="ko-KR"/>
        </w:rPr>
        <w:t>ra-PreambleIndex</w:t>
      </w:r>
      <w:r w:rsidRPr="00A15DCB">
        <w:rPr>
          <w:lang w:eastAsia="ko-KR"/>
        </w:rPr>
        <w:t xml:space="preserve"> has been explicitly provided by PDCCH; and</w:t>
      </w:r>
    </w:p>
    <w:p w14:paraId="37521A24"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the </w:t>
      </w:r>
      <w:r w:rsidRPr="00A15DCB">
        <w:rPr>
          <w:i/>
          <w:lang w:eastAsia="ko-KR"/>
        </w:rPr>
        <w:t>ra-PreambleIndex</w:t>
      </w:r>
      <w:r w:rsidRPr="00A15DCB">
        <w:rPr>
          <w:lang w:eastAsia="ko-KR"/>
        </w:rPr>
        <w:t xml:space="preserve"> is not 0b000000:</w:t>
      </w:r>
    </w:p>
    <w:p w14:paraId="63C1B809" w14:textId="77777777" w:rsidR="003D4DFD" w:rsidRPr="00A15DCB" w:rsidRDefault="003D4DFD" w:rsidP="003D4DFD">
      <w:pPr>
        <w:pStyle w:val="B2"/>
        <w:rPr>
          <w:lang w:eastAsia="ko-KR"/>
        </w:rPr>
      </w:pPr>
      <w:r w:rsidRPr="00A15DCB">
        <w:rPr>
          <w:lang w:eastAsia="ko-KR"/>
        </w:rPr>
        <w:lastRenderedPageBreak/>
        <w:t>2&gt;</w:t>
      </w:r>
      <w:r w:rsidRPr="00A15DCB">
        <w:rPr>
          <w:lang w:eastAsia="ko-KR"/>
        </w:rPr>
        <w:tab/>
        <w:t xml:space="preserve">set the </w:t>
      </w:r>
      <w:r w:rsidRPr="00A15DCB">
        <w:rPr>
          <w:i/>
          <w:lang w:eastAsia="ko-KR"/>
        </w:rPr>
        <w:t>PREAMBLE_INDEX</w:t>
      </w:r>
      <w:r w:rsidRPr="00A15DCB">
        <w:rPr>
          <w:lang w:eastAsia="ko-KR"/>
        </w:rPr>
        <w:t xml:space="preserve"> to the signalled </w:t>
      </w:r>
      <w:r w:rsidRPr="00A15DCB">
        <w:rPr>
          <w:i/>
          <w:lang w:eastAsia="ko-KR"/>
        </w:rPr>
        <w:t>ra-PreambleIndex</w:t>
      </w:r>
      <w:r w:rsidRPr="00A15DCB">
        <w:rPr>
          <w:lang w:eastAsia="ko-KR"/>
        </w:rPr>
        <w:t>;</w:t>
      </w:r>
    </w:p>
    <w:p w14:paraId="19BE0CC2" w14:textId="77777777" w:rsidR="003D4DFD" w:rsidRPr="00A15DCB" w:rsidRDefault="003D4DFD" w:rsidP="003D4DFD">
      <w:pPr>
        <w:pStyle w:val="B2"/>
        <w:rPr>
          <w:lang w:eastAsia="ko-KR"/>
        </w:rPr>
      </w:pPr>
      <w:r w:rsidRPr="00A15DCB">
        <w:rPr>
          <w:lang w:eastAsia="ko-KR"/>
        </w:rPr>
        <w:t>2&gt;</w:t>
      </w:r>
      <w:r w:rsidRPr="00A15DCB">
        <w:rPr>
          <w:lang w:eastAsia="ko-KR"/>
        </w:rPr>
        <w:tab/>
        <w:t>select the SSB signalled by PDCCH.</w:t>
      </w:r>
    </w:p>
    <w:p w14:paraId="2AFC4000" w14:textId="77777777" w:rsidR="003D4DFD" w:rsidRPr="00A15DCB" w:rsidRDefault="003D4DFD" w:rsidP="003D4DFD">
      <w:pPr>
        <w:pStyle w:val="B1"/>
        <w:rPr>
          <w:lang w:eastAsia="ko-KR"/>
        </w:rPr>
      </w:pPr>
      <w:r w:rsidRPr="00A15DCB">
        <w:rPr>
          <w:lang w:eastAsia="ko-KR"/>
        </w:rPr>
        <w:t>1&gt;</w:t>
      </w:r>
      <w:r w:rsidRPr="00A15DCB">
        <w:rPr>
          <w:lang w:eastAsia="ko-KR"/>
        </w:rPr>
        <w:tab/>
        <w:t xml:space="preserve">else if the contention-free Random Access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rsrp-ThresholdSSB</w:t>
      </w:r>
      <w:r w:rsidRPr="00A15DCB">
        <w:rPr>
          <w:lang w:eastAsia="ko-KR"/>
        </w:rPr>
        <w:t xml:space="preserve"> amongst the associated SSBs is available:</w:t>
      </w:r>
    </w:p>
    <w:p w14:paraId="2A300B74" w14:textId="77777777" w:rsidR="003D4DFD" w:rsidRPr="00A15DCB" w:rsidRDefault="003D4DFD" w:rsidP="003D4DFD">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rsrp-ThresholdSSB</w:t>
      </w:r>
      <w:r w:rsidRPr="00A15DCB">
        <w:rPr>
          <w:lang w:eastAsia="ko-KR"/>
        </w:rPr>
        <w:t xml:space="preserve"> amongst the associated SSBs;</w:t>
      </w:r>
    </w:p>
    <w:p w14:paraId="1034379C" w14:textId="77777777" w:rsidR="003D4DFD" w:rsidRPr="00A15DCB" w:rsidRDefault="003D4DFD" w:rsidP="003D4DFD">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3E4626AD" w14:textId="77777777" w:rsidR="003D4DFD" w:rsidRPr="00A15DCB" w:rsidRDefault="003D4DFD" w:rsidP="003D4DFD">
      <w:pPr>
        <w:pStyle w:val="B2"/>
        <w:rPr>
          <w:lang w:eastAsia="zh-CN"/>
        </w:rPr>
      </w:pPr>
      <w:r w:rsidRPr="00A15DCB">
        <w:rPr>
          <w:lang w:eastAsia="zh-CN"/>
        </w:rPr>
        <w:t>…</w:t>
      </w:r>
    </w:p>
    <w:p w14:paraId="24468DDF" w14:textId="77777777" w:rsidR="003D4DFD" w:rsidRPr="00A15DCB" w:rsidRDefault="003D4DFD" w:rsidP="003D4DFD">
      <w:pPr>
        <w:pStyle w:val="B1"/>
        <w:rPr>
          <w:lang w:eastAsia="ko-KR"/>
        </w:rPr>
      </w:pPr>
      <w:r w:rsidRPr="00A15DCB">
        <w:rPr>
          <w:lang w:eastAsia="ko-KR"/>
        </w:rPr>
        <w:t>1&gt;</w:t>
      </w:r>
      <w:r w:rsidRPr="00A15DCB">
        <w:rPr>
          <w:lang w:eastAsia="ko-KR"/>
        </w:rPr>
        <w:tab/>
        <w:t>else if an SSB is selected above:</w:t>
      </w:r>
    </w:p>
    <w:p w14:paraId="41BD6161" w14:textId="77777777" w:rsidR="003D4DFD" w:rsidRPr="00A15DCB" w:rsidRDefault="003D4DFD" w:rsidP="003D4DFD">
      <w:pPr>
        <w:pStyle w:val="B2"/>
        <w:rPr>
          <w:lang w:eastAsia="ko-KR"/>
        </w:rPr>
      </w:pPr>
      <w:r w:rsidRPr="00A15DCB">
        <w:rPr>
          <w:lang w:eastAsia="ko-KR"/>
        </w:rPr>
        <w:t>2&gt;</w:t>
      </w:r>
      <w:r w:rsidRPr="00A15DCB">
        <w:rPr>
          <w:lang w:eastAsia="ko-KR"/>
        </w:rPr>
        <w:tab/>
        <w:t xml:space="preserve">determine the next available PRACH occasion from the PRACH occasions corresponding to the selected SSB permitted by the restrictions given by the </w:t>
      </w:r>
      <w:r w:rsidRPr="00A15DCB">
        <w:rPr>
          <w:i/>
          <w:lang w:eastAsia="ko-KR"/>
        </w:rPr>
        <w:t>ra-ssb-OccasionMaskIndex</w:t>
      </w:r>
      <w:r w:rsidRPr="00A15DCB">
        <w:rPr>
          <w:lang w:eastAsia="ko-KR"/>
        </w:rPr>
        <w:t xml:space="preserve"> if configured or indicated by PDCCH (the MAC entity shall select a PRACH occasion randomly with equal probability amongst the consecutive PRACH occasions according to clause 8.1 of TS 38.213 [6], corresponding to the selected SSB; the MAC entity may take into account the possible occurrence of measurement gaps when determining the next available PRACH occasion corresponding to the selected SSB).</w:t>
      </w:r>
    </w:p>
    <w:p w14:paraId="194D9703" w14:textId="77777777" w:rsidR="003D4DFD" w:rsidRPr="00A15DCB" w:rsidRDefault="003D4DFD" w:rsidP="003D4DFD">
      <w:pPr>
        <w:pStyle w:val="B1"/>
        <w:rPr>
          <w:lang w:eastAsia="ko-KR"/>
        </w:rPr>
      </w:pPr>
      <w:r w:rsidRPr="00A15DCB">
        <w:rPr>
          <w:lang w:eastAsia="ko-KR"/>
        </w:rPr>
        <w:t>1&gt;</w:t>
      </w:r>
      <w:r w:rsidRPr="00A15DCB">
        <w:rPr>
          <w:lang w:eastAsia="ko-KR"/>
        </w:rPr>
        <w:tab/>
        <w:t>else if a CSI-RS is selected above:</w:t>
      </w:r>
    </w:p>
    <w:p w14:paraId="50A72096" w14:textId="77777777" w:rsidR="003D4DFD" w:rsidRPr="00A15DCB" w:rsidRDefault="003D4DFD" w:rsidP="003D4DFD">
      <w:pPr>
        <w:pStyle w:val="B2"/>
        <w:rPr>
          <w:lang w:eastAsia="ko-KR"/>
        </w:rPr>
      </w:pPr>
      <w:r w:rsidRPr="00A15DCB">
        <w:rPr>
          <w:lang w:eastAsia="ko-KR"/>
        </w:rPr>
        <w:t>2&gt;</w:t>
      </w:r>
      <w:r w:rsidRPr="00A15DCB">
        <w:rPr>
          <w:lang w:eastAsia="ko-KR"/>
        </w:rPr>
        <w:tab/>
        <w:t>if there is no contention-free Random Access Resource associated with the selected CSI-RS:</w:t>
      </w:r>
    </w:p>
    <w:p w14:paraId="3699F3CF" w14:textId="77777777" w:rsidR="003D4DFD" w:rsidRPr="00A15DCB" w:rsidRDefault="003D4DFD" w:rsidP="003D4DFD">
      <w:pPr>
        <w:pStyle w:val="B3"/>
        <w:rPr>
          <w:lang w:eastAsia="ko-KR"/>
        </w:rPr>
      </w:pPr>
      <w:r w:rsidRPr="00A15DCB">
        <w:rPr>
          <w:lang w:eastAsia="ko-KR"/>
        </w:rPr>
        <w:t>3&gt;</w:t>
      </w:r>
      <w:r w:rsidRPr="00A15DCB">
        <w:rPr>
          <w:lang w:eastAsia="ko-KR"/>
        </w:rPr>
        <w:tab/>
        <w:t xml:space="preserve">determine the next available PRACH occasion from the PRACH occasions, permitted by the restrictions given by the </w:t>
      </w:r>
      <w:r w:rsidRPr="00A15DCB">
        <w:rPr>
          <w:i/>
          <w:lang w:eastAsia="ko-KR"/>
        </w:rPr>
        <w:t>ra-ssb-OccasionMaskIndex</w:t>
      </w:r>
      <w:r w:rsidRPr="00A15DCB">
        <w:rPr>
          <w:lang w:eastAsia="ko-KR"/>
        </w:rPr>
        <w:t xml:space="preserve"> if configured, corresponding to the SSB in </w:t>
      </w:r>
      <w:r w:rsidRPr="00A15DCB">
        <w:rPr>
          <w:i/>
          <w:lang w:eastAsia="ko-KR"/>
        </w:rPr>
        <w:t>candidateBeamRSList</w:t>
      </w:r>
      <w:r w:rsidRPr="00A15DCB">
        <w:rPr>
          <w:lang w:eastAsia="ko-KR"/>
        </w:rPr>
        <w:t xml:space="preserve"> which is quasi-</w:t>
      </w:r>
      <w:r w:rsidR="00310B78" w:rsidRPr="00A15DCB">
        <w:rPr>
          <w:lang w:eastAsia="ko-KR"/>
        </w:rPr>
        <w:t>collocated</w:t>
      </w:r>
      <w:r w:rsidRPr="00A15DCB">
        <w:rPr>
          <w:lang w:eastAsia="ko-KR"/>
        </w:rPr>
        <w:t xml:space="preserve"> with the selected CSI-RS as specified in TS 38.214 [7] (the MAC entity shall select a PRACH occasion randomly with equal probability amongst the consecutive PRACH occasions according to clause 8.1 of TS 38.213 [6], corresponding to the SSB which is quasi-</w:t>
      </w:r>
      <w:r w:rsidR="00310B78" w:rsidRPr="00A15DCB">
        <w:rPr>
          <w:lang w:eastAsia="ko-KR"/>
        </w:rPr>
        <w:t>collocated</w:t>
      </w:r>
      <w:r w:rsidRPr="00A15DCB">
        <w:rPr>
          <w:lang w:eastAsia="ko-KR"/>
        </w:rPr>
        <w:t xml:space="preserve"> with the selected CSI-RS; the MAC entity may take into account the possible occurrence of measurement gaps when determining the next available PRACH occasion corresponding to the SSB which is quasi-</w:t>
      </w:r>
      <w:r w:rsidR="00310B78" w:rsidRPr="00A15DCB">
        <w:rPr>
          <w:lang w:eastAsia="ko-KR"/>
        </w:rPr>
        <w:t>collocated</w:t>
      </w:r>
      <w:r w:rsidRPr="00A15DCB">
        <w:rPr>
          <w:lang w:eastAsia="ko-KR"/>
        </w:rPr>
        <w:t xml:space="preserve"> with the selected CSI-RS).</w:t>
      </w:r>
    </w:p>
    <w:p w14:paraId="4B2B1375" w14:textId="77777777" w:rsidR="003D4DFD" w:rsidRPr="00A15DCB" w:rsidRDefault="003D4DFD" w:rsidP="003D4DFD">
      <w:pPr>
        <w:pStyle w:val="B2"/>
        <w:rPr>
          <w:lang w:eastAsia="ko-KR"/>
        </w:rPr>
      </w:pPr>
      <w:r w:rsidRPr="00A15DCB">
        <w:rPr>
          <w:lang w:eastAsia="ko-KR"/>
        </w:rPr>
        <w:t>2&gt;</w:t>
      </w:r>
      <w:r w:rsidRPr="00A15DCB">
        <w:rPr>
          <w:lang w:eastAsia="ko-KR"/>
        </w:rPr>
        <w:tab/>
        <w:t>else:</w:t>
      </w:r>
    </w:p>
    <w:p w14:paraId="4E963F60" w14:textId="77777777" w:rsidR="003D4DFD" w:rsidRPr="00A15DCB" w:rsidRDefault="003D4DFD" w:rsidP="003D4DFD">
      <w:pPr>
        <w:pStyle w:val="B3"/>
        <w:rPr>
          <w:lang w:eastAsia="ko-KR"/>
        </w:rPr>
      </w:pPr>
      <w:r w:rsidRPr="00A15DCB">
        <w:rPr>
          <w:lang w:eastAsia="ko-KR"/>
        </w:rPr>
        <w:t>3&gt;</w:t>
      </w:r>
      <w:r w:rsidRPr="00A15DCB">
        <w:rPr>
          <w:lang w:eastAsia="ko-KR"/>
        </w:rPr>
        <w:tab/>
        <w:t xml:space="preserve">determine the next available PRACH occasion from the PRACH occasions in </w:t>
      </w:r>
      <w:r w:rsidRPr="00A15DCB">
        <w:rPr>
          <w:i/>
          <w:lang w:eastAsia="ko-KR"/>
        </w:rPr>
        <w:t>ra-OccasionList</w:t>
      </w:r>
      <w:r w:rsidRPr="00A15DCB">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750A37D7" w14:textId="77777777" w:rsidR="003D4DFD" w:rsidRPr="00A15DCB" w:rsidRDefault="003D4DFD" w:rsidP="003D4DFD">
      <w:pPr>
        <w:pStyle w:val="B1"/>
        <w:rPr>
          <w:lang w:eastAsia="ko-KR"/>
        </w:rPr>
      </w:pPr>
      <w:r w:rsidRPr="00A15DCB">
        <w:rPr>
          <w:lang w:eastAsia="ko-KR"/>
        </w:rPr>
        <w:t>1&gt;</w:t>
      </w:r>
      <w:r w:rsidRPr="00A15DCB">
        <w:rPr>
          <w:lang w:eastAsia="ko-KR"/>
        </w:rPr>
        <w:tab/>
        <w:t>perform the Random Access Preamble transmission procedure (see clause 5.1.3).</w:t>
      </w:r>
    </w:p>
    <w:p w14:paraId="240D1783" w14:textId="77777777" w:rsidR="003D4DFD" w:rsidRPr="00A15DCB" w:rsidRDefault="003D4DFD" w:rsidP="003D4DFD">
      <w:pPr>
        <w:rPr>
          <w:lang w:eastAsia="ko-KR"/>
        </w:rPr>
      </w:pPr>
      <w:r w:rsidRPr="00A15DCB">
        <w:rPr>
          <w:lang w:eastAsia="ko-KR"/>
        </w:rPr>
        <w:t>NOTE:</w:t>
      </w:r>
      <w:r w:rsidRPr="00A15DCB">
        <w:rPr>
          <w:lang w:eastAsia="ko-KR"/>
        </w:rPr>
        <w:tab/>
        <w:t xml:space="preserve">When the UE determines if there is an SSB with SS-RSRP above </w:t>
      </w:r>
      <w:r w:rsidRPr="00A15DCB">
        <w:rPr>
          <w:i/>
          <w:lang w:eastAsia="ko-KR"/>
        </w:rPr>
        <w:t>rsrp-ThresholdSSB</w:t>
      </w:r>
      <w:r w:rsidRPr="00A15DCB">
        <w:rPr>
          <w:lang w:eastAsia="ko-KR"/>
        </w:rPr>
        <w:t xml:space="preserve"> or a CSI-RS with CSI-RSRP above </w:t>
      </w:r>
      <w:r w:rsidRPr="00A15DCB">
        <w:rPr>
          <w:i/>
          <w:lang w:eastAsia="ko-KR"/>
        </w:rPr>
        <w:t>rsrp-ThresholdCSI-RS</w:t>
      </w:r>
      <w:r w:rsidRPr="00A15DCB">
        <w:rPr>
          <w:lang w:eastAsia="ko-KR"/>
        </w:rPr>
        <w:t>, the UE uses the latest unfiltered L1-RSRP measurement.</w:t>
      </w:r>
    </w:p>
    <w:p w14:paraId="254BBF5A" w14:textId="77777777" w:rsidR="0025420B" w:rsidRPr="00A15DCB" w:rsidRDefault="0025420B" w:rsidP="003D4DFD">
      <w:r w:rsidRPr="00A15DCB">
        <w:t>[TS 38.321, clause 5.1.4]</w:t>
      </w:r>
    </w:p>
    <w:p w14:paraId="65F8B377" w14:textId="77777777" w:rsidR="003D4DFD" w:rsidRPr="00A15DCB" w:rsidRDefault="003D4DFD" w:rsidP="003D4DFD">
      <w:pPr>
        <w:rPr>
          <w:lang w:eastAsia="ko-KR"/>
        </w:rPr>
      </w:pPr>
      <w:r w:rsidRPr="00A15DCB">
        <w:rPr>
          <w:lang w:eastAsia="ko-KR"/>
        </w:rPr>
        <w:t>Once the Random Access Preamble is transmitted and regardless of the possible occurrence of a measurement gap, the MAC entity shall:</w:t>
      </w:r>
    </w:p>
    <w:p w14:paraId="1109B8EC" w14:textId="77777777" w:rsidR="003D4DFD" w:rsidRPr="00A15DCB" w:rsidRDefault="003D4DFD" w:rsidP="003D4DFD">
      <w:pPr>
        <w:pStyle w:val="B1"/>
        <w:rPr>
          <w:lang w:eastAsia="ko-KR"/>
        </w:rPr>
      </w:pPr>
      <w:r w:rsidRPr="00A15DCB">
        <w:rPr>
          <w:lang w:eastAsia="ko-KR"/>
        </w:rPr>
        <w:t>1&gt;</w:t>
      </w:r>
      <w:r w:rsidRPr="00A15DCB">
        <w:rPr>
          <w:lang w:eastAsia="ko-KR"/>
        </w:rPr>
        <w:tab/>
        <w:t>if the contention-free Random Access Preamble for beam failure recovery request was transmitted by the MAC entity:</w:t>
      </w:r>
    </w:p>
    <w:p w14:paraId="3D07DD4C" w14:textId="77777777" w:rsidR="003D4DFD" w:rsidRPr="00A15DCB" w:rsidRDefault="003D4DFD" w:rsidP="003D4DFD">
      <w:pPr>
        <w:pStyle w:val="B2"/>
        <w:rPr>
          <w:lang w:eastAsia="ko-KR"/>
        </w:rPr>
      </w:pPr>
      <w:r w:rsidRPr="00A15DCB">
        <w:rPr>
          <w:lang w:eastAsia="ko-KR"/>
        </w:rPr>
        <w:t>2&gt;</w:t>
      </w:r>
      <w:r w:rsidRPr="00A15DCB">
        <w:rPr>
          <w:lang w:eastAsia="ko-KR"/>
        </w:rPr>
        <w:tab/>
        <w:t xml:space="preserve">start the </w:t>
      </w:r>
      <w:r w:rsidRPr="00A15DCB">
        <w:rPr>
          <w:i/>
          <w:lang w:eastAsia="ko-KR"/>
        </w:rPr>
        <w:t>ra-ResponseWindow</w:t>
      </w:r>
      <w:r w:rsidRPr="00A15DCB">
        <w:rPr>
          <w:lang w:eastAsia="ko-KR"/>
        </w:rPr>
        <w:t xml:space="preserve"> configured in </w:t>
      </w:r>
      <w:r w:rsidRPr="00A15DCB">
        <w:rPr>
          <w:i/>
          <w:lang w:eastAsia="ko-KR"/>
        </w:rPr>
        <w:t>BeamFailureRecoveryConfig</w:t>
      </w:r>
      <w:r w:rsidRPr="00A15DCB">
        <w:rPr>
          <w:lang w:eastAsia="ko-KR"/>
        </w:rPr>
        <w:t xml:space="preserve"> at the first PDCCH occasion as specified in TS 38.213 [6] from the end of the Random Access Preamble transmission;</w:t>
      </w:r>
    </w:p>
    <w:p w14:paraId="71C182D9" w14:textId="77777777" w:rsidR="003D4DFD" w:rsidRPr="00A15DCB" w:rsidRDefault="003D4DFD" w:rsidP="003D4DFD">
      <w:pPr>
        <w:pStyle w:val="B2"/>
        <w:rPr>
          <w:lang w:eastAsia="zh-CN"/>
        </w:rPr>
      </w:pPr>
      <w:r w:rsidRPr="00A15DCB">
        <w:rPr>
          <w:lang w:eastAsia="ko-KR"/>
        </w:rPr>
        <w:t>2&gt;</w:t>
      </w:r>
      <w:r w:rsidRPr="00A15DCB">
        <w:rPr>
          <w:lang w:eastAsia="ko-KR"/>
        </w:rPr>
        <w:tab/>
        <w:t xml:space="preserve">monitor for a PDCCH transmission on the search space indicated by </w:t>
      </w:r>
      <w:r w:rsidRPr="00A15DCB">
        <w:rPr>
          <w:i/>
          <w:lang w:eastAsia="ko-KR"/>
        </w:rPr>
        <w:t>recoverySearchSpaceId</w:t>
      </w:r>
      <w:r w:rsidRPr="00A15DCB">
        <w:rPr>
          <w:lang w:eastAsia="ko-KR"/>
        </w:rPr>
        <w:t xml:space="preserve"> of the SpCell identified by the C-RNTI while </w:t>
      </w:r>
      <w:r w:rsidRPr="00A15DCB">
        <w:rPr>
          <w:i/>
          <w:lang w:eastAsia="ko-KR"/>
        </w:rPr>
        <w:t>ra-ResponseWindow</w:t>
      </w:r>
      <w:r w:rsidRPr="00A15DCB">
        <w:rPr>
          <w:lang w:eastAsia="ko-KR"/>
        </w:rPr>
        <w:t xml:space="preserve"> is running.</w:t>
      </w:r>
    </w:p>
    <w:p w14:paraId="27C5C1A9" w14:textId="77777777" w:rsidR="003D4DFD" w:rsidRPr="00A15DCB" w:rsidRDefault="003D4DFD" w:rsidP="003D4DFD">
      <w:pPr>
        <w:pStyle w:val="B1"/>
        <w:rPr>
          <w:lang w:eastAsia="ko-KR"/>
        </w:rPr>
      </w:pPr>
      <w:r w:rsidRPr="00A15DCB">
        <w:rPr>
          <w:lang w:eastAsia="ko-KR"/>
        </w:rPr>
        <w:t>1&gt;</w:t>
      </w:r>
      <w:r w:rsidRPr="00A15DCB">
        <w:rPr>
          <w:lang w:eastAsia="ko-KR"/>
        </w:rPr>
        <w:tab/>
        <w:t>else:</w:t>
      </w:r>
    </w:p>
    <w:p w14:paraId="68A32990" w14:textId="77777777" w:rsidR="003D4DFD" w:rsidRPr="00A15DCB" w:rsidRDefault="003D4DFD" w:rsidP="003D4DFD">
      <w:pPr>
        <w:pStyle w:val="B2"/>
        <w:rPr>
          <w:lang w:eastAsia="ko-KR"/>
        </w:rPr>
      </w:pPr>
      <w:r w:rsidRPr="00A15DCB">
        <w:rPr>
          <w:lang w:eastAsia="ko-KR"/>
        </w:rPr>
        <w:lastRenderedPageBreak/>
        <w:t>2&gt;</w:t>
      </w:r>
      <w:r w:rsidRPr="00A15DCB">
        <w:rPr>
          <w:lang w:eastAsia="ko-KR"/>
        </w:rPr>
        <w:tab/>
        <w:t xml:space="preserve">start the </w:t>
      </w:r>
      <w:r w:rsidRPr="00A15DCB">
        <w:rPr>
          <w:i/>
          <w:lang w:eastAsia="ko-KR"/>
        </w:rPr>
        <w:t>ra-ResponseWindow</w:t>
      </w:r>
      <w:r w:rsidRPr="00A15DCB">
        <w:rPr>
          <w:lang w:eastAsia="ko-KR"/>
        </w:rPr>
        <w:t xml:space="preserve"> configured in </w:t>
      </w:r>
      <w:r w:rsidRPr="00A15DCB">
        <w:rPr>
          <w:i/>
          <w:lang w:eastAsia="ko-KR"/>
        </w:rPr>
        <w:t>RACH-ConfigCommon</w:t>
      </w:r>
      <w:r w:rsidRPr="00A15DCB">
        <w:rPr>
          <w:lang w:eastAsia="ko-KR"/>
        </w:rPr>
        <w:t xml:space="preserve"> at the first PDCCH occasion as specified in TS 38.213 [6] from the end of the Random Access Preamble transmission;</w:t>
      </w:r>
    </w:p>
    <w:p w14:paraId="567E69DB" w14:textId="77777777" w:rsidR="003D4DFD" w:rsidRPr="00A15DCB" w:rsidRDefault="003D4DFD" w:rsidP="003D4DFD">
      <w:pPr>
        <w:pStyle w:val="B2"/>
        <w:rPr>
          <w:lang w:eastAsia="ko-KR"/>
        </w:rPr>
      </w:pPr>
      <w:r w:rsidRPr="00A15DCB">
        <w:rPr>
          <w:lang w:eastAsia="ko-KR"/>
        </w:rPr>
        <w:t>2&gt;</w:t>
      </w:r>
      <w:r w:rsidRPr="00A15DCB">
        <w:rPr>
          <w:lang w:eastAsia="ko-KR"/>
        </w:rPr>
        <w:tab/>
        <w:t xml:space="preserve">monitor the PDCCH of the SpCell for Random Access Response(s) identified by the RA-RNTI while the </w:t>
      </w:r>
      <w:r w:rsidRPr="00A15DCB">
        <w:rPr>
          <w:i/>
          <w:lang w:eastAsia="ko-KR"/>
        </w:rPr>
        <w:t>ra-ResponseWindow</w:t>
      </w:r>
      <w:r w:rsidRPr="00A15DCB">
        <w:rPr>
          <w:lang w:eastAsia="ko-KR"/>
        </w:rPr>
        <w:t xml:space="preserve"> is running.</w:t>
      </w:r>
    </w:p>
    <w:p w14:paraId="4AAFC9A7"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notification of a reception of a PDCCH transmission on the search space indicated by </w:t>
      </w:r>
      <w:r w:rsidRPr="00A15DCB">
        <w:rPr>
          <w:i/>
          <w:lang w:eastAsia="ko-KR"/>
        </w:rPr>
        <w:t>recoverySearchSpaceId</w:t>
      </w:r>
      <w:r w:rsidRPr="00A15DCB">
        <w:rPr>
          <w:lang w:eastAsia="ko-KR"/>
        </w:rPr>
        <w:t xml:space="preserve"> is received from lower layers on the Serving Cell where the preamble was transmitted; and</w:t>
      </w:r>
    </w:p>
    <w:p w14:paraId="54D7F65D" w14:textId="77777777" w:rsidR="003D4DFD" w:rsidRPr="00A15DCB" w:rsidRDefault="003D4DFD" w:rsidP="003D4DFD">
      <w:pPr>
        <w:pStyle w:val="B1"/>
        <w:rPr>
          <w:lang w:eastAsia="ko-KR"/>
        </w:rPr>
      </w:pPr>
      <w:r w:rsidRPr="00A15DCB">
        <w:rPr>
          <w:lang w:eastAsia="ko-KR"/>
        </w:rPr>
        <w:t>1&gt;</w:t>
      </w:r>
      <w:r w:rsidRPr="00A15DCB">
        <w:rPr>
          <w:lang w:eastAsia="ko-KR"/>
        </w:rPr>
        <w:tab/>
        <w:t>if PDCCH transmission is addressed to the C-RNTI; and</w:t>
      </w:r>
    </w:p>
    <w:p w14:paraId="7C1340CC" w14:textId="77777777" w:rsidR="003D4DFD" w:rsidRPr="00A15DCB" w:rsidRDefault="003D4DFD" w:rsidP="003D4DFD">
      <w:pPr>
        <w:pStyle w:val="B1"/>
        <w:rPr>
          <w:lang w:eastAsia="ko-KR"/>
        </w:rPr>
      </w:pPr>
      <w:r w:rsidRPr="00A15DCB">
        <w:rPr>
          <w:lang w:eastAsia="ko-KR"/>
        </w:rPr>
        <w:t>1&gt;</w:t>
      </w:r>
      <w:r w:rsidRPr="00A15DCB">
        <w:rPr>
          <w:lang w:eastAsia="ko-KR"/>
        </w:rPr>
        <w:tab/>
        <w:t>if the contention-free Random Access Preamble for beam failure recovery request was transmitted by the MAC entity:</w:t>
      </w:r>
    </w:p>
    <w:p w14:paraId="09A9CB59" w14:textId="77777777" w:rsidR="003D4DFD" w:rsidRPr="00A15DCB" w:rsidRDefault="003D4DFD" w:rsidP="003D4DFD">
      <w:pPr>
        <w:pStyle w:val="B2"/>
        <w:rPr>
          <w:lang w:eastAsia="zh-CN"/>
        </w:rPr>
      </w:pPr>
      <w:r w:rsidRPr="00A15DCB">
        <w:rPr>
          <w:lang w:eastAsia="ko-KR"/>
        </w:rPr>
        <w:t>2&gt;</w:t>
      </w:r>
      <w:r w:rsidRPr="00A15DCB">
        <w:rPr>
          <w:lang w:eastAsia="ko-KR"/>
        </w:rPr>
        <w:tab/>
        <w:t>consider the Random Access procedure successfully completed.</w:t>
      </w:r>
    </w:p>
    <w:p w14:paraId="51EAC4E9" w14:textId="77777777" w:rsidR="003D4DFD" w:rsidRPr="00A15DCB" w:rsidRDefault="003D4DFD" w:rsidP="003D4DFD">
      <w:pPr>
        <w:pStyle w:val="B1"/>
        <w:rPr>
          <w:lang w:eastAsia="ko-KR"/>
        </w:rPr>
      </w:pPr>
      <w:r w:rsidRPr="00A15DCB">
        <w:rPr>
          <w:lang w:eastAsia="ko-KR"/>
        </w:rPr>
        <w:t>1&gt;</w:t>
      </w:r>
      <w:r w:rsidRPr="00A15DCB">
        <w:rPr>
          <w:lang w:eastAsia="ko-KR"/>
        </w:rPr>
        <w:tab/>
        <w:t>else if a downlink assignment has been received on the PDCCH for the RA-RNTI and the received TB is successfully decoded:</w:t>
      </w:r>
    </w:p>
    <w:p w14:paraId="36910599" w14:textId="77777777" w:rsidR="003D4DFD" w:rsidRPr="00A15DCB" w:rsidRDefault="003D4DFD" w:rsidP="003D4DFD">
      <w:pPr>
        <w:pStyle w:val="B2"/>
        <w:rPr>
          <w:lang w:eastAsia="ko-KR"/>
        </w:rPr>
      </w:pPr>
      <w:r w:rsidRPr="00A15DCB">
        <w:rPr>
          <w:lang w:eastAsia="ko-KR"/>
        </w:rPr>
        <w:t>2&gt;</w:t>
      </w:r>
      <w:r w:rsidRPr="00A15DCB">
        <w:rPr>
          <w:lang w:eastAsia="ko-KR"/>
        </w:rPr>
        <w:tab/>
        <w:t>if the Random Access Response contains a MAC subPDU with Backoff Indicator:</w:t>
      </w:r>
    </w:p>
    <w:p w14:paraId="74908815" w14:textId="77777777" w:rsidR="003D4DFD" w:rsidRPr="00A15DCB" w:rsidRDefault="003D4DFD" w:rsidP="003D4DFD">
      <w:pPr>
        <w:pStyle w:val="B3"/>
        <w:rPr>
          <w:lang w:eastAsia="ko-KR"/>
        </w:rPr>
      </w:pPr>
      <w:r w:rsidRPr="00A15DCB">
        <w:rPr>
          <w:lang w:eastAsia="ko-KR"/>
        </w:rPr>
        <w:t>3&gt;</w:t>
      </w:r>
      <w:r w:rsidRPr="00A15DCB">
        <w:rPr>
          <w:lang w:eastAsia="ko-KR"/>
        </w:rPr>
        <w:tab/>
        <w:t xml:space="preserve">set the </w:t>
      </w:r>
      <w:r w:rsidRPr="00A15DCB">
        <w:rPr>
          <w:i/>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67C19519" w14:textId="77777777" w:rsidR="003D4DFD" w:rsidRPr="00A15DCB" w:rsidRDefault="003D4DFD" w:rsidP="003D4DFD">
      <w:pPr>
        <w:pStyle w:val="B2"/>
        <w:rPr>
          <w:lang w:eastAsia="ko-KR"/>
        </w:rPr>
      </w:pPr>
      <w:r w:rsidRPr="00A15DCB">
        <w:rPr>
          <w:lang w:eastAsia="ko-KR"/>
        </w:rPr>
        <w:t>2&gt;</w:t>
      </w:r>
      <w:r w:rsidRPr="00A15DCB">
        <w:rPr>
          <w:lang w:eastAsia="ko-KR"/>
        </w:rPr>
        <w:tab/>
        <w:t>else:</w:t>
      </w:r>
    </w:p>
    <w:p w14:paraId="0881C983" w14:textId="77777777" w:rsidR="003D4DFD" w:rsidRPr="00A15DCB" w:rsidRDefault="003D4DFD" w:rsidP="003D4DFD">
      <w:pPr>
        <w:pStyle w:val="B3"/>
        <w:rPr>
          <w:lang w:eastAsia="ko-KR"/>
        </w:rPr>
      </w:pPr>
      <w:r w:rsidRPr="00A15DCB">
        <w:rPr>
          <w:lang w:eastAsia="ko-KR"/>
        </w:rPr>
        <w:t>3&gt;</w:t>
      </w:r>
      <w:r w:rsidRPr="00A15DCB">
        <w:rPr>
          <w:lang w:eastAsia="ko-KR"/>
        </w:rPr>
        <w:tab/>
        <w:t xml:space="preserve">set the </w:t>
      </w:r>
      <w:r w:rsidRPr="00A15DCB">
        <w:rPr>
          <w:i/>
          <w:lang w:eastAsia="ko-KR"/>
        </w:rPr>
        <w:t>PREAMBLE_BACKOFF</w:t>
      </w:r>
      <w:r w:rsidRPr="00A15DCB">
        <w:rPr>
          <w:lang w:eastAsia="ko-KR"/>
        </w:rPr>
        <w:t xml:space="preserve"> to 0 ms.</w:t>
      </w:r>
    </w:p>
    <w:p w14:paraId="761C4981" w14:textId="77777777" w:rsidR="003D4DFD" w:rsidRPr="00A15DCB" w:rsidRDefault="003D4DFD" w:rsidP="003D4DFD">
      <w:pPr>
        <w:pStyle w:val="B2"/>
        <w:rPr>
          <w:lang w:eastAsia="ko-KR"/>
        </w:rPr>
      </w:pPr>
      <w:r w:rsidRPr="00A15DCB">
        <w:rPr>
          <w:lang w:eastAsia="ko-KR"/>
        </w:rPr>
        <w:t>2&gt;</w:t>
      </w:r>
      <w:r w:rsidRPr="00A15DCB">
        <w:rPr>
          <w:lang w:eastAsia="ko-KR"/>
        </w:rPr>
        <w:tab/>
        <w:t xml:space="preserve">if the Random Access Response contains a MAC subPDU with Random Access Preamble identifier corresponding to the transmitted </w:t>
      </w:r>
      <w:r w:rsidRPr="00A15DCB">
        <w:rPr>
          <w:i/>
          <w:lang w:eastAsia="ko-KR"/>
        </w:rPr>
        <w:t>PREAMBLE_INDEX</w:t>
      </w:r>
      <w:r w:rsidRPr="00A15DCB">
        <w:rPr>
          <w:lang w:eastAsia="ko-KR"/>
        </w:rPr>
        <w:t xml:space="preserve"> (see clause 5.1.3):</w:t>
      </w:r>
    </w:p>
    <w:p w14:paraId="363CCC6E" w14:textId="77777777" w:rsidR="003D4DFD" w:rsidRPr="00A15DCB" w:rsidRDefault="003D4DFD" w:rsidP="003D4DFD">
      <w:pPr>
        <w:pStyle w:val="B3"/>
        <w:rPr>
          <w:lang w:eastAsia="ko-KR"/>
        </w:rPr>
      </w:pPr>
      <w:r w:rsidRPr="00A15DCB">
        <w:rPr>
          <w:lang w:eastAsia="ko-KR"/>
        </w:rPr>
        <w:t>3&gt;</w:t>
      </w:r>
      <w:r w:rsidRPr="00A15DCB">
        <w:rPr>
          <w:lang w:eastAsia="ko-KR"/>
        </w:rPr>
        <w:tab/>
        <w:t>consider this Random Access Response reception successful.</w:t>
      </w:r>
    </w:p>
    <w:p w14:paraId="557B6775" w14:textId="77777777" w:rsidR="003D4DFD" w:rsidRPr="00A15DCB" w:rsidRDefault="003D4DFD" w:rsidP="003D4DFD">
      <w:pPr>
        <w:pStyle w:val="B2"/>
        <w:rPr>
          <w:lang w:eastAsia="ko-KR"/>
        </w:rPr>
      </w:pPr>
      <w:r w:rsidRPr="00A15DCB">
        <w:rPr>
          <w:lang w:eastAsia="ko-KR"/>
        </w:rPr>
        <w:t>2&gt;</w:t>
      </w:r>
      <w:r w:rsidRPr="00A15DCB">
        <w:rPr>
          <w:lang w:eastAsia="ko-KR"/>
        </w:rPr>
        <w:tab/>
        <w:t>if the Random Access Response reception is considered successful:</w:t>
      </w:r>
    </w:p>
    <w:p w14:paraId="7A3CE8FD" w14:textId="77777777" w:rsidR="003D4DFD" w:rsidRPr="00A15DCB" w:rsidRDefault="003D4DFD" w:rsidP="003D4DFD">
      <w:pPr>
        <w:pStyle w:val="B3"/>
        <w:rPr>
          <w:lang w:eastAsia="ko-KR"/>
        </w:rPr>
      </w:pPr>
      <w:r w:rsidRPr="00A15DCB">
        <w:rPr>
          <w:lang w:eastAsia="ko-KR"/>
        </w:rPr>
        <w:t>3&gt;</w:t>
      </w:r>
      <w:r w:rsidRPr="00A15DCB">
        <w:rPr>
          <w:lang w:eastAsia="ko-KR"/>
        </w:rPr>
        <w:tab/>
        <w:t>if the Random Access Response includes a MAC subPDU with RAPID only:</w:t>
      </w:r>
    </w:p>
    <w:p w14:paraId="0DC32AEC" w14:textId="77777777" w:rsidR="003D4DFD" w:rsidRPr="00A15DCB" w:rsidRDefault="003D4DFD" w:rsidP="003D4DFD">
      <w:pPr>
        <w:pStyle w:val="B4"/>
        <w:rPr>
          <w:lang w:eastAsia="ko-KR"/>
        </w:rPr>
      </w:pPr>
      <w:r w:rsidRPr="00A15DCB">
        <w:rPr>
          <w:lang w:eastAsia="ko-KR"/>
        </w:rPr>
        <w:t>4&gt;</w:t>
      </w:r>
      <w:r w:rsidRPr="00A15DCB">
        <w:rPr>
          <w:lang w:eastAsia="ko-KR"/>
        </w:rPr>
        <w:tab/>
        <w:t>consider this Random Access procedure successfully completed;</w:t>
      </w:r>
    </w:p>
    <w:p w14:paraId="135260B3" w14:textId="77777777" w:rsidR="003D4DFD" w:rsidRPr="00A15DCB" w:rsidRDefault="003D4DFD" w:rsidP="003D4DFD">
      <w:pPr>
        <w:pStyle w:val="B4"/>
        <w:rPr>
          <w:lang w:eastAsia="ko-KR"/>
        </w:rPr>
      </w:pPr>
      <w:r w:rsidRPr="00A15DCB">
        <w:rPr>
          <w:lang w:eastAsia="ko-KR"/>
        </w:rPr>
        <w:t>4&gt;</w:t>
      </w:r>
      <w:r w:rsidRPr="00A15DCB">
        <w:rPr>
          <w:lang w:eastAsia="ko-KR"/>
        </w:rPr>
        <w:tab/>
        <w:t>indicate the reception of an acknowledgement for SI request to upper layers.</w:t>
      </w:r>
    </w:p>
    <w:p w14:paraId="5A547902" w14:textId="77777777" w:rsidR="003D4DFD" w:rsidRPr="00A15DCB" w:rsidRDefault="003D4DFD" w:rsidP="003D4DFD">
      <w:pPr>
        <w:pStyle w:val="B3"/>
        <w:rPr>
          <w:lang w:eastAsia="ko-KR"/>
        </w:rPr>
      </w:pPr>
      <w:r w:rsidRPr="00A15DCB">
        <w:rPr>
          <w:lang w:eastAsia="ko-KR"/>
        </w:rPr>
        <w:t>3&gt;</w:t>
      </w:r>
      <w:r w:rsidRPr="00A15DCB">
        <w:rPr>
          <w:lang w:eastAsia="ko-KR"/>
        </w:rPr>
        <w:tab/>
        <w:t>else:</w:t>
      </w:r>
    </w:p>
    <w:p w14:paraId="75B33497" w14:textId="77777777" w:rsidR="003D4DFD" w:rsidRPr="00A15DCB" w:rsidRDefault="003D4DFD" w:rsidP="003D4DFD">
      <w:pPr>
        <w:pStyle w:val="B4"/>
        <w:rPr>
          <w:lang w:eastAsia="ko-KR"/>
        </w:rPr>
      </w:pPr>
      <w:r w:rsidRPr="00A15DCB">
        <w:rPr>
          <w:lang w:eastAsia="ko-KR"/>
        </w:rPr>
        <w:t>4&gt;</w:t>
      </w:r>
      <w:r w:rsidRPr="00A15DCB">
        <w:rPr>
          <w:lang w:eastAsia="ko-KR"/>
        </w:rPr>
        <w:tab/>
        <w:t>apply the following actions for the Serving Cell where the Random Access Preamble was transmitted:</w:t>
      </w:r>
    </w:p>
    <w:p w14:paraId="76F57026" w14:textId="77777777" w:rsidR="003D4DFD" w:rsidRPr="00A15DCB" w:rsidRDefault="003D4DFD" w:rsidP="003D4DFD">
      <w:pPr>
        <w:pStyle w:val="B5"/>
        <w:rPr>
          <w:lang w:eastAsia="ko-KR"/>
        </w:rPr>
      </w:pPr>
      <w:r w:rsidRPr="00A15DCB">
        <w:rPr>
          <w:lang w:eastAsia="ko-KR"/>
        </w:rPr>
        <w:t>5&gt;</w:t>
      </w:r>
      <w:r w:rsidRPr="00A15DCB">
        <w:rPr>
          <w:lang w:eastAsia="ko-KR"/>
        </w:rPr>
        <w:tab/>
        <w:t>process the received Timing Advance Command (see clause 5.2);</w:t>
      </w:r>
    </w:p>
    <w:p w14:paraId="40DC6634" w14:textId="77777777" w:rsidR="003D4DFD" w:rsidRPr="00A15DCB" w:rsidRDefault="003D4DFD" w:rsidP="003D4DFD">
      <w:pPr>
        <w:pStyle w:val="B5"/>
        <w:rPr>
          <w:lang w:eastAsia="ko-KR"/>
        </w:rPr>
      </w:pPr>
      <w:r w:rsidRPr="00A15DCB">
        <w:rPr>
          <w:lang w:eastAsia="ko-KR"/>
        </w:rPr>
        <w:t>5&gt;</w:t>
      </w:r>
      <w:r w:rsidRPr="00A15DCB">
        <w:rPr>
          <w:lang w:eastAsia="ko-KR"/>
        </w:rPr>
        <w:tab/>
        <w:t xml:space="preserve">indicate the </w:t>
      </w:r>
      <w:r w:rsidRPr="00A15DCB">
        <w:rPr>
          <w:i/>
          <w:lang w:eastAsia="ko-KR"/>
        </w:rPr>
        <w:t>preambleReceivedTargetPower</w:t>
      </w:r>
      <w:r w:rsidRPr="00A15DCB">
        <w:rPr>
          <w:lang w:eastAsia="ko-KR"/>
        </w:rPr>
        <w:t xml:space="preserve"> and the amount of power ramping applied to the latest Random Access Preamble transmission to lower layers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6249B13B" w14:textId="77777777" w:rsidR="003D4DFD" w:rsidRPr="00A15DCB" w:rsidRDefault="003D4DFD" w:rsidP="003D4DFD">
      <w:pPr>
        <w:pStyle w:val="B5"/>
        <w:rPr>
          <w:lang w:eastAsia="ko-KR"/>
        </w:rPr>
      </w:pPr>
      <w:r w:rsidRPr="00A15DCB">
        <w:rPr>
          <w:lang w:eastAsia="ko-KR"/>
        </w:rPr>
        <w:t>5&gt;</w:t>
      </w:r>
      <w:r w:rsidRPr="00A15DCB">
        <w:rPr>
          <w:lang w:eastAsia="ko-KR"/>
        </w:rPr>
        <w:tab/>
        <w:t xml:space="preserve">if the Random Access procedure for an SCell is performed on uplink carrier where </w:t>
      </w:r>
      <w:r w:rsidRPr="00A15DCB">
        <w:rPr>
          <w:i/>
          <w:lang w:eastAsia="ko-KR"/>
        </w:rPr>
        <w:t>pusch-Config</w:t>
      </w:r>
      <w:r w:rsidRPr="00A15DCB">
        <w:rPr>
          <w:lang w:eastAsia="ko-KR"/>
        </w:rPr>
        <w:t xml:space="preserve"> is not configured:</w:t>
      </w:r>
    </w:p>
    <w:p w14:paraId="40210431" w14:textId="77777777" w:rsidR="003D4DFD" w:rsidRPr="00A15DCB" w:rsidRDefault="003D4DFD" w:rsidP="003D4DFD">
      <w:pPr>
        <w:pStyle w:val="B6"/>
        <w:rPr>
          <w:lang w:eastAsia="ko-KR"/>
        </w:rPr>
      </w:pPr>
      <w:r w:rsidRPr="00A15DCB">
        <w:rPr>
          <w:lang w:eastAsia="ko-KR"/>
        </w:rPr>
        <w:t>6&gt;</w:t>
      </w:r>
      <w:r w:rsidRPr="00A15DCB">
        <w:rPr>
          <w:lang w:eastAsia="ko-KR"/>
        </w:rPr>
        <w:tab/>
        <w:t>ignore the received UL grant.</w:t>
      </w:r>
    </w:p>
    <w:p w14:paraId="4DAAAAE2" w14:textId="77777777" w:rsidR="003D4DFD" w:rsidRPr="00A15DCB" w:rsidRDefault="003D4DFD" w:rsidP="003D4DFD">
      <w:pPr>
        <w:pStyle w:val="B5"/>
        <w:rPr>
          <w:lang w:eastAsia="ko-KR"/>
        </w:rPr>
      </w:pPr>
      <w:r w:rsidRPr="00A15DCB">
        <w:rPr>
          <w:lang w:eastAsia="ko-KR"/>
        </w:rPr>
        <w:t>5&gt;</w:t>
      </w:r>
      <w:r w:rsidRPr="00A15DCB">
        <w:rPr>
          <w:lang w:eastAsia="ko-KR"/>
        </w:rPr>
        <w:tab/>
        <w:t>else:</w:t>
      </w:r>
    </w:p>
    <w:p w14:paraId="276A8D33" w14:textId="77777777" w:rsidR="003D4DFD" w:rsidRPr="00A15DCB" w:rsidRDefault="003D4DFD" w:rsidP="003D4DFD">
      <w:pPr>
        <w:pStyle w:val="B6"/>
        <w:rPr>
          <w:lang w:eastAsia="ko-KR"/>
        </w:rPr>
      </w:pPr>
      <w:r w:rsidRPr="00A15DCB">
        <w:rPr>
          <w:lang w:eastAsia="ko-KR"/>
        </w:rPr>
        <w:t>6&gt;</w:t>
      </w:r>
      <w:r w:rsidRPr="00A15DCB">
        <w:rPr>
          <w:lang w:eastAsia="ko-KR"/>
        </w:rPr>
        <w:tab/>
        <w:t>process the received UL grant value and indicate it to the lower layers.</w:t>
      </w:r>
    </w:p>
    <w:p w14:paraId="3DB7A2FD" w14:textId="77777777" w:rsidR="003D4DFD" w:rsidRPr="00A15DCB" w:rsidRDefault="003D4DFD" w:rsidP="003D4DFD">
      <w:pPr>
        <w:pStyle w:val="B4"/>
        <w:rPr>
          <w:lang w:eastAsia="ko-KR"/>
        </w:rPr>
      </w:pPr>
      <w:r w:rsidRPr="00A15DCB">
        <w:rPr>
          <w:lang w:eastAsia="ko-KR"/>
        </w:rPr>
        <w:t>4&gt;</w:t>
      </w:r>
      <w:r w:rsidRPr="00A15DCB">
        <w:rPr>
          <w:lang w:eastAsia="ko-KR"/>
        </w:rPr>
        <w:tab/>
        <w:t>if the Random Access Preamble was not selected by the MAC entity among the contention-based Random Access Preamble(s):</w:t>
      </w:r>
    </w:p>
    <w:p w14:paraId="48F485FF" w14:textId="77777777" w:rsidR="003D4DFD" w:rsidRPr="00A15DCB" w:rsidRDefault="003D4DFD" w:rsidP="003D4DFD">
      <w:pPr>
        <w:pStyle w:val="B5"/>
        <w:rPr>
          <w:lang w:eastAsia="ko-KR"/>
        </w:rPr>
      </w:pPr>
      <w:r w:rsidRPr="00A15DCB">
        <w:rPr>
          <w:lang w:eastAsia="ko-KR"/>
        </w:rPr>
        <w:t>5&gt;</w:t>
      </w:r>
      <w:r w:rsidRPr="00A15DCB">
        <w:rPr>
          <w:lang w:eastAsia="ko-KR"/>
        </w:rPr>
        <w:tab/>
        <w:t>consider the Random Access procedure successfully completed.</w:t>
      </w:r>
    </w:p>
    <w:p w14:paraId="67C5696B" w14:textId="77777777" w:rsidR="003D4DFD" w:rsidRPr="00A15DCB" w:rsidRDefault="003D4DFD" w:rsidP="003D4DFD">
      <w:pPr>
        <w:pStyle w:val="B4"/>
        <w:rPr>
          <w:lang w:eastAsia="ko-KR"/>
        </w:rPr>
      </w:pPr>
      <w:r w:rsidRPr="00A15DCB">
        <w:rPr>
          <w:lang w:eastAsia="ko-KR"/>
        </w:rPr>
        <w:t>4&gt;</w:t>
      </w:r>
      <w:r w:rsidRPr="00A15DCB">
        <w:rPr>
          <w:lang w:eastAsia="ko-KR"/>
        </w:rPr>
        <w:tab/>
        <w:t>else:</w:t>
      </w:r>
    </w:p>
    <w:p w14:paraId="1B6A0949" w14:textId="77777777" w:rsidR="003D4DFD" w:rsidRPr="00A15DCB" w:rsidRDefault="003D4DFD" w:rsidP="003D4DFD">
      <w:pPr>
        <w:pStyle w:val="B5"/>
        <w:rPr>
          <w:lang w:eastAsia="ko-KR"/>
        </w:rPr>
      </w:pPr>
      <w:r w:rsidRPr="00A15DCB">
        <w:rPr>
          <w:lang w:eastAsia="ko-KR"/>
        </w:rPr>
        <w:t>5&gt;</w:t>
      </w:r>
      <w:r w:rsidRPr="00A15DCB">
        <w:rPr>
          <w:lang w:eastAsia="ko-KR"/>
        </w:rPr>
        <w:tab/>
        <w:t xml:space="preserve">set the </w:t>
      </w:r>
      <w:r w:rsidRPr="00A15DCB">
        <w:rPr>
          <w:i/>
          <w:lang w:eastAsia="ko-KR"/>
        </w:rPr>
        <w:t>TEMPORARY_C-RNTI</w:t>
      </w:r>
      <w:r w:rsidRPr="00A15DCB">
        <w:rPr>
          <w:lang w:eastAsia="ko-KR"/>
        </w:rPr>
        <w:t xml:space="preserve"> to the value received in the Random Access Response;</w:t>
      </w:r>
    </w:p>
    <w:p w14:paraId="4DF30013" w14:textId="77777777" w:rsidR="003D4DFD" w:rsidRPr="00A15DCB" w:rsidRDefault="003D4DFD" w:rsidP="003D4DFD">
      <w:pPr>
        <w:pStyle w:val="B5"/>
        <w:rPr>
          <w:lang w:eastAsia="ko-KR"/>
        </w:rPr>
      </w:pPr>
      <w:r w:rsidRPr="00A15DCB">
        <w:rPr>
          <w:lang w:eastAsia="ko-KR"/>
        </w:rPr>
        <w:lastRenderedPageBreak/>
        <w:t>5&gt;</w:t>
      </w:r>
      <w:r w:rsidRPr="00A15DCB">
        <w:rPr>
          <w:lang w:eastAsia="ko-KR"/>
        </w:rPr>
        <w:tab/>
        <w:t>if this is the first successfully received Random Access Response within this Random Access procedure:</w:t>
      </w:r>
    </w:p>
    <w:p w14:paraId="7E56A879" w14:textId="77777777" w:rsidR="003D4DFD" w:rsidRPr="00A15DCB" w:rsidRDefault="003D4DFD" w:rsidP="003D4DFD">
      <w:pPr>
        <w:pStyle w:val="B6"/>
        <w:rPr>
          <w:lang w:eastAsia="ko-KR"/>
        </w:rPr>
      </w:pPr>
      <w:r w:rsidRPr="00A15DCB">
        <w:rPr>
          <w:lang w:eastAsia="ko-KR"/>
        </w:rPr>
        <w:t>6&gt;</w:t>
      </w:r>
      <w:r w:rsidRPr="00A15DCB">
        <w:rPr>
          <w:lang w:eastAsia="ko-KR"/>
        </w:rPr>
        <w:tab/>
        <w:t>if the transmission is not being made for the CCCH logical channel:</w:t>
      </w:r>
    </w:p>
    <w:p w14:paraId="5D8A2669" w14:textId="77777777" w:rsidR="003D4DFD" w:rsidRPr="00A15DCB" w:rsidRDefault="003D4DFD" w:rsidP="003D4DFD">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17F07F1C" w14:textId="77777777" w:rsidR="003D4DFD" w:rsidRPr="00A15DCB" w:rsidRDefault="003D4DFD" w:rsidP="003D4DFD">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00491D68" w14:textId="77777777" w:rsidR="003D4DFD" w:rsidRPr="00A15DCB" w:rsidRDefault="003D4DFD" w:rsidP="003D4DFD">
      <w:pPr>
        <w:pStyle w:val="NO"/>
        <w:rPr>
          <w:lang w:eastAsia="ko-KR"/>
        </w:rPr>
      </w:pPr>
      <w:r w:rsidRPr="00A15DCB">
        <w:rPr>
          <w:lang w:eastAsia="ko-KR"/>
        </w:rPr>
        <w:t>NOTE:</w:t>
      </w:r>
      <w:r w:rsidRPr="00A15DCB">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r w:rsidR="00310B78" w:rsidRPr="00A15DCB">
        <w:rPr>
          <w:lang w:eastAsia="ko-KR"/>
        </w:rPr>
        <w:t>behaviour</w:t>
      </w:r>
      <w:r w:rsidRPr="00A15DCB">
        <w:rPr>
          <w:lang w:eastAsia="ko-KR"/>
        </w:rPr>
        <w:t xml:space="preserve"> is not defined.</w:t>
      </w:r>
    </w:p>
    <w:p w14:paraId="0FF9D628"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BeamFailureRecoveryConfig</w:t>
      </w:r>
      <w:r w:rsidRPr="00A15DCB">
        <w:rPr>
          <w:lang w:eastAsia="ko-KR"/>
        </w:rPr>
        <w:t xml:space="preserve"> expires and if a PDCCH transmission on the search space indicated by </w:t>
      </w:r>
      <w:r w:rsidRPr="00A15DCB">
        <w:rPr>
          <w:i/>
          <w:lang w:eastAsia="ko-KR"/>
        </w:rPr>
        <w:t>recoverySearchSpaceId</w:t>
      </w:r>
      <w:r w:rsidRPr="00A15DCB">
        <w:rPr>
          <w:lang w:eastAsia="ko-KR"/>
        </w:rPr>
        <w:t xml:space="preserve"> addressed to the C-RNTI has not been received on the Serving Cell where the preamble was transmitted; or</w:t>
      </w:r>
    </w:p>
    <w:p w14:paraId="7E9978EC"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RACH-ConfigCommon</w:t>
      </w:r>
      <w:r w:rsidRPr="00A15DCB">
        <w:rPr>
          <w:lang w:eastAsia="ko-KR"/>
        </w:rPr>
        <w:t xml:space="preserve"> expires, and if the Random Access Response containing Random Access Preamble identifiers that matches the transmitted </w:t>
      </w:r>
      <w:r w:rsidRPr="00A15DCB">
        <w:rPr>
          <w:i/>
          <w:lang w:eastAsia="ko-KR"/>
        </w:rPr>
        <w:t>PREAMBLE_INDEX</w:t>
      </w:r>
      <w:r w:rsidRPr="00A15DCB">
        <w:rPr>
          <w:lang w:eastAsia="ko-KR"/>
        </w:rPr>
        <w:t xml:space="preserve"> has not been received:</w:t>
      </w:r>
    </w:p>
    <w:p w14:paraId="60C0ED60" w14:textId="77777777" w:rsidR="003D4DFD" w:rsidRPr="00A15DCB" w:rsidRDefault="003D4DFD" w:rsidP="003D4DFD">
      <w:pPr>
        <w:pStyle w:val="B2"/>
        <w:rPr>
          <w:lang w:eastAsia="ko-KR"/>
        </w:rPr>
      </w:pPr>
      <w:r w:rsidRPr="00A15DCB">
        <w:rPr>
          <w:lang w:eastAsia="ko-KR"/>
        </w:rPr>
        <w:t>2&gt;</w:t>
      </w:r>
      <w:r w:rsidRPr="00A15DCB">
        <w:rPr>
          <w:lang w:eastAsia="ko-KR"/>
        </w:rPr>
        <w:tab/>
        <w:t>consider the Random Access Response reception not successful;</w:t>
      </w:r>
    </w:p>
    <w:p w14:paraId="645F60A7" w14:textId="77777777" w:rsidR="003D4DFD" w:rsidRPr="00A15DCB" w:rsidRDefault="003D4DFD" w:rsidP="003D4DFD">
      <w:pPr>
        <w:pStyle w:val="B2"/>
      </w:pPr>
      <w:r w:rsidRPr="00A15DCB">
        <w:rPr>
          <w:lang w:eastAsia="ko-KR"/>
        </w:rPr>
        <w:t>2&gt;</w:t>
      </w:r>
      <w:r w:rsidRPr="00A15DCB">
        <w:tab/>
        <w:t xml:space="preserve">increment </w:t>
      </w:r>
      <w:r w:rsidRPr="00A15DCB">
        <w:rPr>
          <w:i/>
        </w:rPr>
        <w:t>PREAMBLE_TRANSMISSION_COUNTER</w:t>
      </w:r>
      <w:r w:rsidRPr="00A15DCB">
        <w:t xml:space="preserve"> by 1;</w:t>
      </w:r>
    </w:p>
    <w:p w14:paraId="3A0BCC45" w14:textId="77777777" w:rsidR="003D4DFD" w:rsidRPr="00A15DCB" w:rsidRDefault="003D4DFD" w:rsidP="003D4DFD">
      <w:pPr>
        <w:pStyle w:val="B2"/>
        <w:rPr>
          <w:lang w:eastAsia="ko-KR"/>
        </w:rPr>
      </w:pPr>
      <w:r w:rsidRPr="00A15DCB">
        <w:rPr>
          <w:lang w:eastAsia="ko-KR"/>
        </w:rPr>
        <w:t>2&gt;</w:t>
      </w:r>
      <w:r w:rsidRPr="00A15DCB">
        <w:rPr>
          <w:lang w:eastAsia="ko-KR"/>
        </w:rPr>
        <w:tab/>
        <w:t xml:space="preserve">if </w:t>
      </w:r>
      <w:r w:rsidRPr="00A15DCB">
        <w:rPr>
          <w:i/>
          <w:lang w:eastAsia="ko-KR"/>
        </w:rPr>
        <w:t>PREAMBLE_TRANSMISSION_COUNTER</w:t>
      </w:r>
      <w:r w:rsidRPr="00A15DCB">
        <w:rPr>
          <w:lang w:eastAsia="ko-KR"/>
        </w:rPr>
        <w:t xml:space="preserve"> = </w:t>
      </w:r>
      <w:r w:rsidRPr="00A15DCB">
        <w:rPr>
          <w:i/>
          <w:lang w:eastAsia="ko-KR"/>
        </w:rPr>
        <w:t>preambleTransMax</w:t>
      </w:r>
      <w:r w:rsidRPr="00A15DCB">
        <w:rPr>
          <w:lang w:eastAsia="ko-KR"/>
        </w:rPr>
        <w:t xml:space="preserve"> + 1:</w:t>
      </w:r>
    </w:p>
    <w:p w14:paraId="71A85897" w14:textId="77777777" w:rsidR="003D4DFD" w:rsidRPr="00A15DCB" w:rsidRDefault="003D4DFD" w:rsidP="003D4DFD">
      <w:pPr>
        <w:pStyle w:val="B3"/>
        <w:rPr>
          <w:lang w:eastAsia="ko-KR"/>
        </w:rPr>
      </w:pPr>
      <w:r w:rsidRPr="00A15DCB">
        <w:rPr>
          <w:lang w:eastAsia="ko-KR"/>
        </w:rPr>
        <w:t>3&gt;</w:t>
      </w:r>
      <w:r w:rsidRPr="00A15DCB">
        <w:rPr>
          <w:lang w:eastAsia="ko-KR"/>
        </w:rPr>
        <w:tab/>
        <w:t>if the Random Access Preamble is transmitted on the SpCell:</w:t>
      </w:r>
    </w:p>
    <w:p w14:paraId="625B9DC7" w14:textId="77777777" w:rsidR="003D4DFD" w:rsidRPr="00A15DCB" w:rsidRDefault="003D4DFD" w:rsidP="003D4DFD">
      <w:pPr>
        <w:pStyle w:val="B4"/>
        <w:rPr>
          <w:lang w:eastAsia="ko-KR"/>
        </w:rPr>
      </w:pPr>
      <w:r w:rsidRPr="00A15DCB">
        <w:rPr>
          <w:lang w:eastAsia="ko-KR"/>
        </w:rPr>
        <w:t>4&gt;</w:t>
      </w:r>
      <w:r w:rsidRPr="00A15DCB">
        <w:rPr>
          <w:lang w:eastAsia="ko-KR"/>
        </w:rPr>
        <w:tab/>
        <w:t>indicate a Random Access problem to upper layers;</w:t>
      </w:r>
    </w:p>
    <w:p w14:paraId="6FC0BE1F" w14:textId="77777777" w:rsidR="003D4DFD" w:rsidRPr="00A15DCB" w:rsidRDefault="003D4DFD" w:rsidP="003D4DFD">
      <w:pPr>
        <w:pStyle w:val="B4"/>
        <w:rPr>
          <w:lang w:eastAsia="ko-KR"/>
        </w:rPr>
      </w:pPr>
      <w:r w:rsidRPr="00A15DCB">
        <w:rPr>
          <w:lang w:eastAsia="ko-KR"/>
        </w:rPr>
        <w:t>4&gt;</w:t>
      </w:r>
      <w:r w:rsidRPr="00A15DCB">
        <w:rPr>
          <w:lang w:eastAsia="ko-KR"/>
        </w:rPr>
        <w:tab/>
        <w:t>if this Random Access procedure was triggered for SI request:</w:t>
      </w:r>
    </w:p>
    <w:p w14:paraId="504A9B81" w14:textId="77777777" w:rsidR="003D4DFD" w:rsidRPr="00A15DCB" w:rsidRDefault="003D4DFD" w:rsidP="003D4DFD">
      <w:pPr>
        <w:pStyle w:val="B5"/>
        <w:rPr>
          <w:lang w:eastAsia="ko-KR"/>
        </w:rPr>
      </w:pPr>
      <w:r w:rsidRPr="00A15DCB">
        <w:rPr>
          <w:lang w:eastAsia="ko-KR"/>
        </w:rPr>
        <w:t>5&gt;</w:t>
      </w:r>
      <w:r w:rsidRPr="00A15DCB">
        <w:rPr>
          <w:lang w:eastAsia="ko-KR"/>
        </w:rPr>
        <w:tab/>
        <w:t>consider the Random Access procedure unsuccessfully completed.</w:t>
      </w:r>
    </w:p>
    <w:p w14:paraId="593C8199" w14:textId="77777777" w:rsidR="003D4DFD" w:rsidRPr="00A15DCB" w:rsidRDefault="003D4DFD" w:rsidP="003D4DFD">
      <w:pPr>
        <w:pStyle w:val="B3"/>
        <w:rPr>
          <w:lang w:eastAsia="ko-KR"/>
        </w:rPr>
      </w:pPr>
      <w:r w:rsidRPr="00A15DCB">
        <w:rPr>
          <w:lang w:eastAsia="ko-KR"/>
        </w:rPr>
        <w:t>3&gt;</w:t>
      </w:r>
      <w:r w:rsidRPr="00A15DCB">
        <w:rPr>
          <w:lang w:eastAsia="ko-KR"/>
        </w:rPr>
        <w:tab/>
        <w:t>else if the Random Access Preamble is transmitted on an SCell:</w:t>
      </w:r>
    </w:p>
    <w:p w14:paraId="0144AD57" w14:textId="77777777" w:rsidR="003D4DFD" w:rsidRPr="00A15DCB" w:rsidRDefault="003D4DFD" w:rsidP="003D4DFD">
      <w:pPr>
        <w:pStyle w:val="B4"/>
        <w:rPr>
          <w:lang w:eastAsia="ko-KR"/>
        </w:rPr>
      </w:pPr>
      <w:r w:rsidRPr="00A15DCB">
        <w:rPr>
          <w:lang w:eastAsia="ko-KR"/>
        </w:rPr>
        <w:t>4&gt;</w:t>
      </w:r>
      <w:r w:rsidRPr="00A15DCB">
        <w:rPr>
          <w:lang w:eastAsia="ko-KR"/>
        </w:rPr>
        <w:tab/>
        <w:t>consider the Random Access procedure unsuccessfully completed.</w:t>
      </w:r>
    </w:p>
    <w:p w14:paraId="42BAA584" w14:textId="77777777" w:rsidR="003D4DFD" w:rsidRPr="00A15DCB" w:rsidRDefault="003D4DFD" w:rsidP="003D4DFD">
      <w:pPr>
        <w:pStyle w:val="B2"/>
        <w:rPr>
          <w:lang w:eastAsia="ko-KR"/>
        </w:rPr>
      </w:pPr>
      <w:r w:rsidRPr="00A15DCB">
        <w:rPr>
          <w:lang w:eastAsia="ko-KR"/>
        </w:rPr>
        <w:t>2&gt;</w:t>
      </w:r>
      <w:r w:rsidRPr="00A15DCB">
        <w:rPr>
          <w:lang w:eastAsia="ko-KR"/>
        </w:rPr>
        <w:tab/>
        <w:t>if the Random Access procedure is not completed:</w:t>
      </w:r>
    </w:p>
    <w:p w14:paraId="0D6C9AAA" w14:textId="77777777" w:rsidR="003D4DFD" w:rsidRPr="00A15DCB" w:rsidRDefault="003D4DFD" w:rsidP="003D4DFD">
      <w:pPr>
        <w:pStyle w:val="B3"/>
        <w:rPr>
          <w:lang w:eastAsia="ko-KR"/>
        </w:rPr>
      </w:pPr>
      <w:r w:rsidRPr="00A15DCB">
        <w:rPr>
          <w:lang w:eastAsia="ko-KR"/>
        </w:rPr>
        <w:t>3&gt;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1A76254E" w14:textId="77777777" w:rsidR="003D4DFD" w:rsidRPr="00A15DCB" w:rsidRDefault="003D4DFD" w:rsidP="003D4DFD">
      <w:pPr>
        <w:pStyle w:val="B3"/>
        <w:rPr>
          <w:lang w:eastAsia="ko-KR"/>
        </w:rPr>
      </w:pPr>
      <w:r w:rsidRPr="00A15DCB">
        <w:rPr>
          <w:lang w:eastAsia="ko-KR"/>
        </w:rPr>
        <w:t>3&gt;</w:t>
      </w:r>
      <w:r w:rsidRPr="00A15DCB">
        <w:rPr>
          <w:lang w:eastAsia="ko-KR"/>
        </w:rPr>
        <w:tab/>
        <w:t>if the criteria (as defined in clause 5.1.2) to select contention-free Random Access Resources is met during the backoff time:</w:t>
      </w:r>
    </w:p>
    <w:p w14:paraId="4181E7FE" w14:textId="77777777" w:rsidR="003D4DFD" w:rsidRPr="00A15DCB" w:rsidRDefault="003D4DFD" w:rsidP="003D4DFD">
      <w:pPr>
        <w:pStyle w:val="B4"/>
        <w:rPr>
          <w:lang w:eastAsia="ko-KR"/>
        </w:rPr>
      </w:pPr>
      <w:r w:rsidRPr="00A15DCB">
        <w:t>4&gt;</w:t>
      </w:r>
      <w:r w:rsidRPr="00A15DCB">
        <w:tab/>
      </w:r>
      <w:r w:rsidRPr="00A15DCB">
        <w:rPr>
          <w:lang w:eastAsia="ko-KR"/>
        </w:rPr>
        <w:t>perform the Random Access Resource selection procedure (see clause 5.1.2);</w:t>
      </w:r>
    </w:p>
    <w:p w14:paraId="2FADE021" w14:textId="77777777" w:rsidR="003D4DFD" w:rsidRPr="00A15DCB" w:rsidRDefault="003D4DFD" w:rsidP="003D4DFD">
      <w:pPr>
        <w:pStyle w:val="B3"/>
        <w:rPr>
          <w:lang w:eastAsia="ko-KR"/>
        </w:rPr>
      </w:pPr>
      <w:r w:rsidRPr="00A15DCB">
        <w:rPr>
          <w:lang w:eastAsia="ko-KR"/>
        </w:rPr>
        <w:t>3&gt;</w:t>
      </w:r>
      <w:r w:rsidRPr="00A15DCB">
        <w:rPr>
          <w:lang w:eastAsia="ko-KR"/>
        </w:rPr>
        <w:tab/>
        <w:t>else:</w:t>
      </w:r>
    </w:p>
    <w:p w14:paraId="3C7C1832" w14:textId="77777777" w:rsidR="003D4DFD" w:rsidRPr="00A15DCB" w:rsidRDefault="003D4DFD" w:rsidP="003D4DFD">
      <w:pPr>
        <w:pStyle w:val="B4"/>
        <w:rPr>
          <w:lang w:eastAsia="ko-KR"/>
        </w:rPr>
      </w:pPr>
      <w:r w:rsidRPr="00A15DCB">
        <w:rPr>
          <w:lang w:eastAsia="ko-KR"/>
        </w:rPr>
        <w:t>4&gt;</w:t>
      </w:r>
      <w:r w:rsidRPr="00A15DCB">
        <w:rPr>
          <w:lang w:eastAsia="ko-KR"/>
        </w:rPr>
        <w:tab/>
        <w:t>perform the Random Access Resource selection procedure (see clause 5.1.2) after the backoff time.</w:t>
      </w:r>
    </w:p>
    <w:p w14:paraId="7FB91791" w14:textId="77777777" w:rsidR="003D4DFD" w:rsidRPr="00A15DCB" w:rsidRDefault="003D4DFD" w:rsidP="003D4DFD">
      <w:pPr>
        <w:rPr>
          <w:lang w:eastAsia="ko-KR"/>
        </w:rPr>
      </w:pPr>
      <w:r w:rsidRPr="00A15DCB">
        <w:rPr>
          <w:lang w:eastAsia="ko-KR"/>
        </w:rPr>
        <w:t xml:space="preserve">The MAC entity may stop </w:t>
      </w:r>
      <w:r w:rsidRPr="00A15DCB">
        <w:rPr>
          <w:i/>
          <w:lang w:eastAsia="ko-KR"/>
        </w:rPr>
        <w:t>ra-ResponseWindow</w:t>
      </w:r>
      <w:r w:rsidRPr="00A15DCB">
        <w:rPr>
          <w:lang w:eastAsia="ko-KR"/>
        </w:rPr>
        <w:t xml:space="preserve"> (and hence monitoring for Random Access Response(s)) after successful reception of a Random Access Response containing Random Access Preamble identifiers that matches the transmitted </w:t>
      </w:r>
      <w:r w:rsidRPr="00A15DCB">
        <w:rPr>
          <w:i/>
          <w:lang w:eastAsia="ko-KR"/>
        </w:rPr>
        <w:t>PREAMBLE_INDEX</w:t>
      </w:r>
      <w:r w:rsidRPr="00A15DCB">
        <w:rPr>
          <w:lang w:eastAsia="ko-KR"/>
        </w:rPr>
        <w:t>.</w:t>
      </w:r>
    </w:p>
    <w:p w14:paraId="7ACA1AF8" w14:textId="77777777" w:rsidR="00310B78" w:rsidRPr="00A15DCB" w:rsidRDefault="003D4DFD" w:rsidP="00310B78">
      <w:pPr>
        <w:rPr>
          <w:lang w:eastAsia="ko-KR"/>
        </w:rPr>
      </w:pPr>
      <w:r w:rsidRPr="00A15DCB">
        <w:rPr>
          <w:lang w:eastAsia="ko-KR"/>
        </w:rPr>
        <w:t>HARQ operation is not applicable to the Random Access Response reception.</w:t>
      </w:r>
    </w:p>
    <w:p w14:paraId="3679A1B1" w14:textId="77777777" w:rsidR="0025420B" w:rsidRPr="00A15DCB" w:rsidRDefault="0025420B" w:rsidP="003D4DFD">
      <w:pPr>
        <w:pStyle w:val="H6"/>
      </w:pPr>
      <w:r w:rsidRPr="00A15DCB">
        <w:t>7.1.1.1.1.3</w:t>
      </w:r>
      <w:r w:rsidRPr="00A15DCB">
        <w:tab/>
        <w:t>Test description</w:t>
      </w:r>
    </w:p>
    <w:p w14:paraId="733CD80B" w14:textId="77777777" w:rsidR="0025420B" w:rsidRPr="00A15DCB" w:rsidRDefault="0025420B" w:rsidP="0025420B">
      <w:pPr>
        <w:pStyle w:val="H6"/>
      </w:pPr>
      <w:r w:rsidRPr="00A15DCB">
        <w:t>7.1.1.1.1.3.1</w:t>
      </w:r>
      <w:r w:rsidRPr="00A15DCB">
        <w:tab/>
        <w:t>Pre-test conditions</w:t>
      </w:r>
    </w:p>
    <w:p w14:paraId="0039088C" w14:textId="77777777" w:rsidR="0025420B" w:rsidRPr="00A15DCB" w:rsidRDefault="0025420B" w:rsidP="0025420B">
      <w:r w:rsidRPr="00A15DCB">
        <w:t>Same Pre-test conditions as in clause 7.1.</w:t>
      </w:r>
      <w:r w:rsidR="008F7AA3" w:rsidRPr="00A15DCB">
        <w:t>1</w:t>
      </w:r>
      <w:r w:rsidRPr="00A15DCB">
        <w:t>.0 except the following:</w:t>
      </w:r>
    </w:p>
    <w:p w14:paraId="2709A1BA" w14:textId="77777777" w:rsidR="0025420B" w:rsidRPr="00A15DCB" w:rsidRDefault="0025420B" w:rsidP="0025420B">
      <w:pPr>
        <w:pStyle w:val="B1"/>
      </w:pPr>
      <w:r w:rsidRPr="00A15DCB">
        <w:lastRenderedPageBreak/>
        <w:t>-</w:t>
      </w:r>
      <w:r w:rsidRPr="00A15DCB">
        <w:tab/>
        <w:t>2 NR cells (NR Cell 1 and NR Cell 2) are configured.</w:t>
      </w:r>
    </w:p>
    <w:p w14:paraId="378E1F42" w14:textId="77777777" w:rsidR="00272FCA" w:rsidRPr="00A15DCB" w:rsidRDefault="00272FCA" w:rsidP="00272FCA">
      <w:pPr>
        <w:pStyle w:val="B1"/>
      </w:pPr>
      <w:r w:rsidRPr="00A15DCB">
        <w:t>-</w:t>
      </w:r>
      <w:r w:rsidRPr="00A15DCB">
        <w:tab/>
        <w:t>Test loop function(</w:t>
      </w:r>
      <w:r w:rsidRPr="00A15DCB">
        <w:rPr>
          <w:i/>
          <w:iCs/>
        </w:rPr>
        <w:t>Off</w:t>
      </w:r>
      <w:r w:rsidRPr="00A15DCB">
        <w:t>)</w:t>
      </w:r>
    </w:p>
    <w:p w14:paraId="6252022A" w14:textId="77777777" w:rsidR="0025420B" w:rsidRPr="00A15DCB" w:rsidRDefault="0025420B" w:rsidP="0025420B">
      <w:pPr>
        <w:pStyle w:val="H6"/>
      </w:pPr>
      <w:r w:rsidRPr="00A15DCB">
        <w:t>7.1.1.1.1.3.2</w:t>
      </w:r>
      <w:r w:rsidRPr="00A15DCB">
        <w:tab/>
        <w:t>Test procedure sequence</w:t>
      </w:r>
    </w:p>
    <w:p w14:paraId="7F29E144" w14:textId="77777777" w:rsidR="0025420B" w:rsidRPr="00A15DCB" w:rsidRDefault="0025420B" w:rsidP="00DA77DA">
      <w:pPr>
        <w:pStyle w:val="TH"/>
      </w:pPr>
      <w:r w:rsidRPr="00A15DCB">
        <w:t>Table 7.1.1.1.1.3.2-1: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5420B" w:rsidRPr="00A15DCB" w14:paraId="68289D67" w14:textId="77777777" w:rsidTr="00D00D8C">
        <w:tc>
          <w:tcPr>
            <w:tcW w:w="648" w:type="dxa"/>
            <w:tcBorders>
              <w:bottom w:val="nil"/>
            </w:tcBorders>
          </w:tcPr>
          <w:p w14:paraId="04B3F002" w14:textId="77777777" w:rsidR="0025420B" w:rsidRPr="00A15DCB" w:rsidRDefault="0025420B" w:rsidP="00D00D8C">
            <w:pPr>
              <w:pStyle w:val="TAH"/>
              <w:rPr>
                <w:lang w:eastAsia="en-US"/>
              </w:rPr>
            </w:pPr>
            <w:r w:rsidRPr="00A15DCB">
              <w:rPr>
                <w:lang w:eastAsia="en-US"/>
              </w:rPr>
              <w:t>St</w:t>
            </w:r>
          </w:p>
        </w:tc>
        <w:tc>
          <w:tcPr>
            <w:tcW w:w="3969" w:type="dxa"/>
            <w:tcBorders>
              <w:bottom w:val="nil"/>
            </w:tcBorders>
          </w:tcPr>
          <w:p w14:paraId="060B2B69" w14:textId="77777777" w:rsidR="0025420B" w:rsidRPr="00A15DCB" w:rsidRDefault="0025420B" w:rsidP="00D00D8C">
            <w:pPr>
              <w:pStyle w:val="TAH"/>
              <w:rPr>
                <w:lang w:eastAsia="en-US"/>
              </w:rPr>
            </w:pPr>
            <w:r w:rsidRPr="00A15DCB">
              <w:rPr>
                <w:lang w:eastAsia="en-US"/>
              </w:rPr>
              <w:t>Procedure</w:t>
            </w:r>
          </w:p>
        </w:tc>
        <w:tc>
          <w:tcPr>
            <w:tcW w:w="3686" w:type="dxa"/>
            <w:gridSpan w:val="2"/>
          </w:tcPr>
          <w:p w14:paraId="758D14D6" w14:textId="77777777" w:rsidR="0025420B" w:rsidRPr="00A15DCB" w:rsidRDefault="0025420B" w:rsidP="00D00D8C">
            <w:pPr>
              <w:pStyle w:val="TAH"/>
              <w:rPr>
                <w:lang w:eastAsia="en-US"/>
              </w:rPr>
            </w:pPr>
            <w:r w:rsidRPr="00A15DCB">
              <w:rPr>
                <w:lang w:eastAsia="en-US"/>
              </w:rPr>
              <w:t>Message Sequence</w:t>
            </w:r>
          </w:p>
        </w:tc>
        <w:tc>
          <w:tcPr>
            <w:tcW w:w="567" w:type="dxa"/>
            <w:tcBorders>
              <w:bottom w:val="nil"/>
            </w:tcBorders>
          </w:tcPr>
          <w:p w14:paraId="406550B3" w14:textId="77777777" w:rsidR="0025420B" w:rsidRPr="00A15DCB" w:rsidRDefault="0025420B" w:rsidP="00D00D8C">
            <w:pPr>
              <w:pStyle w:val="TAH"/>
              <w:rPr>
                <w:lang w:eastAsia="en-US"/>
              </w:rPr>
            </w:pPr>
            <w:r w:rsidRPr="00A15DCB">
              <w:rPr>
                <w:lang w:eastAsia="en-US"/>
              </w:rPr>
              <w:t>TP</w:t>
            </w:r>
          </w:p>
        </w:tc>
        <w:tc>
          <w:tcPr>
            <w:tcW w:w="892" w:type="dxa"/>
            <w:tcBorders>
              <w:bottom w:val="nil"/>
            </w:tcBorders>
          </w:tcPr>
          <w:p w14:paraId="09D5BFB8" w14:textId="77777777" w:rsidR="0025420B" w:rsidRPr="00A15DCB" w:rsidRDefault="0025420B" w:rsidP="00D00D8C">
            <w:pPr>
              <w:pStyle w:val="TAH"/>
              <w:rPr>
                <w:lang w:eastAsia="en-US"/>
              </w:rPr>
            </w:pPr>
            <w:r w:rsidRPr="00A15DCB">
              <w:rPr>
                <w:lang w:eastAsia="en-US"/>
              </w:rPr>
              <w:t>Verdict</w:t>
            </w:r>
          </w:p>
        </w:tc>
      </w:tr>
      <w:tr w:rsidR="0025420B" w:rsidRPr="00A15DCB" w14:paraId="079B5AD4" w14:textId="77777777" w:rsidTr="00D00D8C">
        <w:tc>
          <w:tcPr>
            <w:tcW w:w="648" w:type="dxa"/>
            <w:tcBorders>
              <w:top w:val="nil"/>
            </w:tcBorders>
          </w:tcPr>
          <w:p w14:paraId="792B7505" w14:textId="77777777" w:rsidR="0025420B" w:rsidRPr="00A15DCB" w:rsidRDefault="0025420B" w:rsidP="00D00D8C">
            <w:pPr>
              <w:pStyle w:val="TAH"/>
              <w:rPr>
                <w:lang w:eastAsia="en-US"/>
              </w:rPr>
            </w:pPr>
          </w:p>
        </w:tc>
        <w:tc>
          <w:tcPr>
            <w:tcW w:w="3969" w:type="dxa"/>
            <w:tcBorders>
              <w:top w:val="nil"/>
            </w:tcBorders>
          </w:tcPr>
          <w:p w14:paraId="133543A5" w14:textId="77777777" w:rsidR="0025420B" w:rsidRPr="00A15DCB" w:rsidRDefault="0025420B" w:rsidP="00D00D8C">
            <w:pPr>
              <w:pStyle w:val="TAH"/>
              <w:rPr>
                <w:lang w:eastAsia="en-US"/>
              </w:rPr>
            </w:pPr>
          </w:p>
        </w:tc>
        <w:tc>
          <w:tcPr>
            <w:tcW w:w="709" w:type="dxa"/>
          </w:tcPr>
          <w:p w14:paraId="7D70CA1C" w14:textId="77777777" w:rsidR="0025420B" w:rsidRPr="00A15DCB" w:rsidRDefault="0025420B" w:rsidP="00D00D8C">
            <w:pPr>
              <w:pStyle w:val="TAH"/>
              <w:rPr>
                <w:lang w:eastAsia="en-US"/>
              </w:rPr>
            </w:pPr>
            <w:r w:rsidRPr="00A15DCB">
              <w:rPr>
                <w:lang w:eastAsia="en-US"/>
              </w:rPr>
              <w:t>U - S</w:t>
            </w:r>
          </w:p>
        </w:tc>
        <w:tc>
          <w:tcPr>
            <w:tcW w:w="2977" w:type="dxa"/>
          </w:tcPr>
          <w:p w14:paraId="6B0684B6" w14:textId="77777777" w:rsidR="0025420B" w:rsidRPr="00A15DCB" w:rsidRDefault="0025420B" w:rsidP="00D00D8C">
            <w:pPr>
              <w:pStyle w:val="TAH"/>
              <w:rPr>
                <w:lang w:eastAsia="en-US"/>
              </w:rPr>
            </w:pPr>
            <w:r w:rsidRPr="00A15DCB">
              <w:rPr>
                <w:lang w:eastAsia="en-US"/>
              </w:rPr>
              <w:t>Message</w:t>
            </w:r>
          </w:p>
        </w:tc>
        <w:tc>
          <w:tcPr>
            <w:tcW w:w="567" w:type="dxa"/>
            <w:tcBorders>
              <w:top w:val="nil"/>
            </w:tcBorders>
          </w:tcPr>
          <w:p w14:paraId="741E33B9" w14:textId="77777777" w:rsidR="0025420B" w:rsidRPr="00A15DCB" w:rsidRDefault="0025420B" w:rsidP="00D00D8C">
            <w:pPr>
              <w:pStyle w:val="TAH"/>
              <w:rPr>
                <w:lang w:eastAsia="en-US"/>
              </w:rPr>
            </w:pPr>
          </w:p>
        </w:tc>
        <w:tc>
          <w:tcPr>
            <w:tcW w:w="892" w:type="dxa"/>
            <w:tcBorders>
              <w:top w:val="nil"/>
            </w:tcBorders>
          </w:tcPr>
          <w:p w14:paraId="45B338EB" w14:textId="77777777" w:rsidR="0025420B" w:rsidRPr="00A15DCB" w:rsidRDefault="0025420B" w:rsidP="00D00D8C">
            <w:pPr>
              <w:pStyle w:val="TAH"/>
              <w:rPr>
                <w:lang w:eastAsia="en-US"/>
              </w:rPr>
            </w:pPr>
          </w:p>
        </w:tc>
      </w:tr>
      <w:tr w:rsidR="0025420B" w:rsidRPr="00A15DCB" w14:paraId="780D691B" w14:textId="77777777" w:rsidTr="00D00D8C">
        <w:tc>
          <w:tcPr>
            <w:tcW w:w="648" w:type="dxa"/>
          </w:tcPr>
          <w:p w14:paraId="6DF8271E" w14:textId="77777777" w:rsidR="0025420B" w:rsidRPr="00A15DCB" w:rsidRDefault="0025420B" w:rsidP="00D00D8C">
            <w:pPr>
              <w:pStyle w:val="TAC"/>
              <w:rPr>
                <w:lang w:eastAsia="en-US"/>
              </w:rPr>
            </w:pPr>
            <w:r w:rsidRPr="00A15DCB">
              <w:rPr>
                <w:lang w:eastAsia="en-US"/>
              </w:rPr>
              <w:t>1</w:t>
            </w:r>
          </w:p>
        </w:tc>
        <w:tc>
          <w:tcPr>
            <w:tcW w:w="3969" w:type="dxa"/>
          </w:tcPr>
          <w:p w14:paraId="64019B43" w14:textId="1C392F2C" w:rsidR="0060319A" w:rsidRPr="00A15DCB" w:rsidRDefault="0060319A" w:rsidP="0060319A">
            <w:pPr>
              <w:pStyle w:val="TAL"/>
              <w:rPr>
                <w:lang w:eastAsia="en-US"/>
              </w:rPr>
            </w:pPr>
            <w:r w:rsidRPr="00A15DCB">
              <w:rPr>
                <w:lang w:eastAsia="en-US"/>
              </w:rPr>
              <w:t xml:space="preserve">The SS transmits an </w:t>
            </w:r>
            <w:r w:rsidRPr="00A15DCB">
              <w:rPr>
                <w:i/>
                <w:lang w:eastAsia="en-US"/>
              </w:rPr>
              <w:t>RRCReconfiguration</w:t>
            </w:r>
            <w:r w:rsidRPr="00A15DCB">
              <w:rPr>
                <w:lang w:eastAsia="en-US"/>
              </w:rPr>
              <w:t xml:space="preserve"> message to handover NR Cell 1 to target NR Cell 2, including RACH-ConfigDedicated information element</w:t>
            </w:r>
            <w:r w:rsidR="00B80E84" w:rsidRPr="00A15DCB">
              <w:rPr>
                <w:lang w:eastAsia="en-US"/>
              </w:rPr>
              <w:t>.</w:t>
            </w:r>
          </w:p>
          <w:p w14:paraId="2CAE52CD" w14:textId="77777777" w:rsidR="0025420B" w:rsidRPr="00A15DCB" w:rsidRDefault="0060319A" w:rsidP="0060319A">
            <w:pPr>
              <w:pStyle w:val="TAL"/>
              <w:rPr>
                <w:lang w:eastAsia="en-US"/>
              </w:rPr>
            </w:pPr>
            <w:r w:rsidRPr="00A15DCB">
              <w:rPr>
                <w:lang w:eastAsia="en-US"/>
              </w:rPr>
              <w:t>(Note 1</w:t>
            </w:r>
            <w:r w:rsidR="006817DB" w:rsidRPr="00A15DCB">
              <w:t>, Note 3</w:t>
            </w:r>
            <w:r w:rsidRPr="00A15DCB">
              <w:rPr>
                <w:lang w:eastAsia="en-US"/>
              </w:rPr>
              <w:t>)</w:t>
            </w:r>
          </w:p>
        </w:tc>
        <w:tc>
          <w:tcPr>
            <w:tcW w:w="709" w:type="dxa"/>
          </w:tcPr>
          <w:p w14:paraId="36AB46CF" w14:textId="77777777" w:rsidR="0025420B" w:rsidRPr="00A15DCB" w:rsidRDefault="0025420B" w:rsidP="00D00D8C">
            <w:pPr>
              <w:pStyle w:val="TAC"/>
              <w:rPr>
                <w:lang w:eastAsia="en-US"/>
              </w:rPr>
            </w:pPr>
            <w:r w:rsidRPr="00A15DCB">
              <w:rPr>
                <w:lang w:eastAsia="en-US"/>
              </w:rPr>
              <w:t>&lt;--</w:t>
            </w:r>
          </w:p>
        </w:tc>
        <w:tc>
          <w:tcPr>
            <w:tcW w:w="2977" w:type="dxa"/>
          </w:tcPr>
          <w:p w14:paraId="63C83FD9" w14:textId="7F702EE8" w:rsidR="0025420B" w:rsidRPr="00A15DCB" w:rsidRDefault="00B80E84" w:rsidP="00D00D8C">
            <w:pPr>
              <w:pStyle w:val="TAL"/>
              <w:rPr>
                <w:i/>
                <w:lang w:eastAsia="en-US"/>
              </w:rPr>
            </w:pPr>
            <w:r w:rsidRPr="00A15DCB">
              <w:rPr>
                <w:i/>
                <w:lang w:eastAsia="en-US"/>
              </w:rPr>
              <w:t>(</w:t>
            </w:r>
            <w:r w:rsidR="0060319A" w:rsidRPr="00A15DCB">
              <w:rPr>
                <w:i/>
                <w:lang w:eastAsia="en-US"/>
              </w:rPr>
              <w:t>RRCReconfiguration</w:t>
            </w:r>
            <w:r w:rsidRPr="00A15DCB">
              <w:rPr>
                <w:i/>
                <w:lang w:eastAsia="en-US"/>
              </w:rPr>
              <w:t>)</w:t>
            </w:r>
          </w:p>
        </w:tc>
        <w:tc>
          <w:tcPr>
            <w:tcW w:w="567" w:type="dxa"/>
          </w:tcPr>
          <w:p w14:paraId="14466112" w14:textId="77777777" w:rsidR="0025420B" w:rsidRPr="00A15DCB" w:rsidRDefault="0025420B" w:rsidP="00D00D8C">
            <w:pPr>
              <w:pStyle w:val="TAC"/>
              <w:rPr>
                <w:lang w:eastAsia="en-US"/>
              </w:rPr>
            </w:pPr>
            <w:r w:rsidRPr="00A15DCB">
              <w:rPr>
                <w:lang w:eastAsia="en-US"/>
              </w:rPr>
              <w:t>-</w:t>
            </w:r>
          </w:p>
        </w:tc>
        <w:tc>
          <w:tcPr>
            <w:tcW w:w="892" w:type="dxa"/>
          </w:tcPr>
          <w:p w14:paraId="6B069EF7" w14:textId="77777777" w:rsidR="0025420B" w:rsidRPr="00A15DCB" w:rsidRDefault="0025420B" w:rsidP="00D00D8C">
            <w:pPr>
              <w:pStyle w:val="TAC"/>
              <w:rPr>
                <w:lang w:eastAsia="en-US"/>
              </w:rPr>
            </w:pPr>
            <w:r w:rsidRPr="00A15DCB">
              <w:rPr>
                <w:lang w:eastAsia="en-US"/>
              </w:rPr>
              <w:t>-</w:t>
            </w:r>
          </w:p>
        </w:tc>
      </w:tr>
      <w:tr w:rsidR="0060319A" w:rsidRPr="00A15DCB" w14:paraId="2A8D143F" w14:textId="77777777" w:rsidTr="00895C04">
        <w:tc>
          <w:tcPr>
            <w:tcW w:w="648" w:type="dxa"/>
          </w:tcPr>
          <w:p w14:paraId="358628EB" w14:textId="77777777" w:rsidR="0060319A" w:rsidRPr="00A15DCB" w:rsidRDefault="0060319A" w:rsidP="00895C04">
            <w:pPr>
              <w:pStyle w:val="TAC"/>
              <w:rPr>
                <w:lang w:eastAsia="en-US"/>
              </w:rPr>
            </w:pPr>
            <w:r w:rsidRPr="00A15DCB">
              <w:rPr>
                <w:lang w:eastAsia="en-US"/>
              </w:rPr>
              <w:t>2</w:t>
            </w:r>
          </w:p>
        </w:tc>
        <w:tc>
          <w:tcPr>
            <w:tcW w:w="3969" w:type="dxa"/>
          </w:tcPr>
          <w:p w14:paraId="76DC9FCD" w14:textId="77777777" w:rsidR="0060319A" w:rsidRPr="00A15DCB" w:rsidRDefault="0060319A" w:rsidP="00895C04">
            <w:pPr>
              <w:pStyle w:val="TAL"/>
              <w:rPr>
                <w:lang w:eastAsia="en-US"/>
              </w:rPr>
            </w:pPr>
            <w:r w:rsidRPr="00A15DCB">
              <w:rPr>
                <w:lang w:eastAsia="en-US"/>
              </w:rPr>
              <w:t>Void</w:t>
            </w:r>
          </w:p>
        </w:tc>
        <w:tc>
          <w:tcPr>
            <w:tcW w:w="709" w:type="dxa"/>
          </w:tcPr>
          <w:p w14:paraId="08EB72E9" w14:textId="6A15DE2A" w:rsidR="0060319A" w:rsidRPr="00A15DCB" w:rsidRDefault="00B80E84" w:rsidP="00895C04">
            <w:pPr>
              <w:pStyle w:val="TAC"/>
              <w:rPr>
                <w:lang w:eastAsia="en-US"/>
              </w:rPr>
            </w:pPr>
            <w:r w:rsidRPr="00A15DCB">
              <w:rPr>
                <w:lang w:eastAsia="en-US"/>
              </w:rPr>
              <w:t>-</w:t>
            </w:r>
          </w:p>
        </w:tc>
        <w:tc>
          <w:tcPr>
            <w:tcW w:w="2977" w:type="dxa"/>
          </w:tcPr>
          <w:p w14:paraId="4BA41CCD" w14:textId="2BCB091C" w:rsidR="0060319A" w:rsidRPr="00A15DCB" w:rsidRDefault="00B80E84" w:rsidP="00895C04">
            <w:pPr>
              <w:pStyle w:val="TAL"/>
              <w:rPr>
                <w:i/>
                <w:lang w:eastAsia="en-US"/>
              </w:rPr>
            </w:pPr>
            <w:r w:rsidRPr="00A15DCB">
              <w:rPr>
                <w:i/>
                <w:lang w:eastAsia="en-US"/>
              </w:rPr>
              <w:t>-</w:t>
            </w:r>
          </w:p>
        </w:tc>
        <w:tc>
          <w:tcPr>
            <w:tcW w:w="567" w:type="dxa"/>
          </w:tcPr>
          <w:p w14:paraId="71F1BB3D" w14:textId="3144AC57" w:rsidR="0060319A" w:rsidRPr="00A15DCB" w:rsidRDefault="00B80E84" w:rsidP="00895C04">
            <w:pPr>
              <w:pStyle w:val="TAC"/>
              <w:rPr>
                <w:lang w:eastAsia="en-US"/>
              </w:rPr>
            </w:pPr>
            <w:r w:rsidRPr="00A15DCB">
              <w:rPr>
                <w:lang w:eastAsia="en-US"/>
              </w:rPr>
              <w:t>-</w:t>
            </w:r>
          </w:p>
        </w:tc>
        <w:tc>
          <w:tcPr>
            <w:tcW w:w="892" w:type="dxa"/>
          </w:tcPr>
          <w:p w14:paraId="61A8FA09" w14:textId="15ECD61B" w:rsidR="0060319A" w:rsidRPr="00A15DCB" w:rsidRDefault="00B80E84" w:rsidP="00895C04">
            <w:pPr>
              <w:pStyle w:val="TAC"/>
              <w:rPr>
                <w:lang w:eastAsia="en-US"/>
              </w:rPr>
            </w:pPr>
            <w:r w:rsidRPr="00A15DCB">
              <w:rPr>
                <w:lang w:eastAsia="en-US"/>
              </w:rPr>
              <w:t>-</w:t>
            </w:r>
          </w:p>
        </w:tc>
      </w:tr>
      <w:tr w:rsidR="0025420B" w:rsidRPr="00A15DCB" w14:paraId="759C71F9" w14:textId="77777777" w:rsidTr="00D00D8C">
        <w:tc>
          <w:tcPr>
            <w:tcW w:w="648" w:type="dxa"/>
          </w:tcPr>
          <w:p w14:paraId="014E7AB9" w14:textId="77777777" w:rsidR="0025420B" w:rsidRPr="00A15DCB" w:rsidRDefault="0025420B" w:rsidP="00D00D8C">
            <w:pPr>
              <w:pStyle w:val="TAC"/>
              <w:rPr>
                <w:lang w:eastAsia="en-US"/>
              </w:rPr>
            </w:pPr>
            <w:r w:rsidRPr="00A15DCB">
              <w:rPr>
                <w:lang w:eastAsia="en-US"/>
              </w:rPr>
              <w:t>3</w:t>
            </w:r>
          </w:p>
        </w:tc>
        <w:tc>
          <w:tcPr>
            <w:tcW w:w="3969" w:type="dxa"/>
          </w:tcPr>
          <w:p w14:paraId="3AC6C9C6" w14:textId="37D9210E" w:rsidR="0025420B" w:rsidRPr="00A15DCB" w:rsidRDefault="0025420B" w:rsidP="00D00D8C">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w:t>
            </w:r>
            <w:r w:rsidR="0060319A" w:rsidRPr="00A15DCB">
              <w:rPr>
                <w:lang w:eastAsia="en-US"/>
              </w:rPr>
              <w:t xml:space="preserve"> on NR Cell</w:t>
            </w:r>
            <w:r w:rsidR="00B80E84" w:rsidRPr="00A15DCB">
              <w:rPr>
                <w:lang w:eastAsia="en-US"/>
              </w:rPr>
              <w:t xml:space="preserve"> </w:t>
            </w:r>
            <w:r w:rsidR="0060319A" w:rsidRPr="00A15DCB">
              <w:rPr>
                <w:lang w:eastAsia="en-US"/>
              </w:rPr>
              <w:t>2</w:t>
            </w:r>
            <w:r w:rsidRPr="00A15DCB">
              <w:rPr>
                <w:lang w:eastAsia="en-US"/>
              </w:rPr>
              <w:t>?</w:t>
            </w:r>
          </w:p>
        </w:tc>
        <w:tc>
          <w:tcPr>
            <w:tcW w:w="709" w:type="dxa"/>
          </w:tcPr>
          <w:p w14:paraId="77377E1B" w14:textId="77777777" w:rsidR="0025420B" w:rsidRPr="00A15DCB" w:rsidRDefault="0025420B" w:rsidP="00D00D8C">
            <w:pPr>
              <w:pStyle w:val="TAC"/>
              <w:rPr>
                <w:lang w:eastAsia="en-US"/>
              </w:rPr>
            </w:pPr>
            <w:r w:rsidRPr="00A15DCB">
              <w:rPr>
                <w:lang w:eastAsia="en-US"/>
              </w:rPr>
              <w:t>--&gt;</w:t>
            </w:r>
          </w:p>
        </w:tc>
        <w:tc>
          <w:tcPr>
            <w:tcW w:w="2977" w:type="dxa"/>
          </w:tcPr>
          <w:p w14:paraId="26EDBA8F" w14:textId="77777777" w:rsidR="0025420B" w:rsidRPr="00A15DCB" w:rsidRDefault="0025420B" w:rsidP="00D00D8C">
            <w:pPr>
              <w:pStyle w:val="TAL"/>
              <w:rPr>
                <w:lang w:eastAsia="en-US"/>
              </w:rPr>
            </w:pPr>
            <w:r w:rsidRPr="00A15DCB">
              <w:rPr>
                <w:lang w:eastAsia="en-US"/>
              </w:rPr>
              <w:t>(PRACH Preamble)</w:t>
            </w:r>
          </w:p>
        </w:tc>
        <w:tc>
          <w:tcPr>
            <w:tcW w:w="567" w:type="dxa"/>
          </w:tcPr>
          <w:p w14:paraId="091AD765" w14:textId="77777777" w:rsidR="0025420B" w:rsidRPr="00A15DCB" w:rsidRDefault="0025420B" w:rsidP="00D00D8C">
            <w:pPr>
              <w:pStyle w:val="TAC"/>
              <w:rPr>
                <w:lang w:eastAsia="en-US"/>
              </w:rPr>
            </w:pPr>
            <w:r w:rsidRPr="00A15DCB">
              <w:rPr>
                <w:lang w:eastAsia="en-US"/>
              </w:rPr>
              <w:t>1</w:t>
            </w:r>
          </w:p>
        </w:tc>
        <w:tc>
          <w:tcPr>
            <w:tcW w:w="892" w:type="dxa"/>
          </w:tcPr>
          <w:p w14:paraId="65C5F031" w14:textId="77777777" w:rsidR="0025420B" w:rsidRPr="00A15DCB" w:rsidRDefault="0025420B" w:rsidP="00D00D8C">
            <w:pPr>
              <w:pStyle w:val="TAC"/>
              <w:rPr>
                <w:lang w:eastAsia="en-US"/>
              </w:rPr>
            </w:pPr>
            <w:r w:rsidRPr="00A15DCB">
              <w:rPr>
                <w:lang w:eastAsia="en-US"/>
              </w:rPr>
              <w:t>P</w:t>
            </w:r>
          </w:p>
        </w:tc>
      </w:tr>
      <w:tr w:rsidR="0025420B" w:rsidRPr="00A15DCB" w14:paraId="433F0D18" w14:textId="77777777" w:rsidTr="00D00D8C">
        <w:tc>
          <w:tcPr>
            <w:tcW w:w="648" w:type="dxa"/>
          </w:tcPr>
          <w:p w14:paraId="0DCD460F" w14:textId="77777777" w:rsidR="0025420B" w:rsidRPr="00A15DCB" w:rsidRDefault="0025420B" w:rsidP="00D00D8C">
            <w:pPr>
              <w:pStyle w:val="TAC"/>
              <w:rPr>
                <w:lang w:eastAsia="en-US"/>
              </w:rPr>
            </w:pPr>
            <w:r w:rsidRPr="00A15DCB">
              <w:rPr>
                <w:lang w:eastAsia="en-US"/>
              </w:rPr>
              <w:t>4</w:t>
            </w:r>
          </w:p>
        </w:tc>
        <w:tc>
          <w:tcPr>
            <w:tcW w:w="3969" w:type="dxa"/>
          </w:tcPr>
          <w:p w14:paraId="170576CF" w14:textId="538D07DA" w:rsidR="0025420B" w:rsidRPr="00A15DCB" w:rsidRDefault="0025420B" w:rsidP="00D00D8C">
            <w:pPr>
              <w:pStyle w:val="TAL"/>
              <w:rPr>
                <w:lang w:eastAsia="en-US"/>
              </w:rPr>
            </w:pPr>
            <w:r w:rsidRPr="00A15DCB">
              <w:rPr>
                <w:lang w:eastAsia="en-US"/>
              </w:rPr>
              <w:t xml:space="preserve">Check: </w:t>
            </w:r>
            <w:r w:rsidRPr="00A15DCB">
              <w:rPr>
                <w:lang w:eastAsia="zh-CN"/>
              </w:rPr>
              <w:t>D</w:t>
            </w:r>
            <w:r w:rsidRPr="00A15DCB">
              <w:rPr>
                <w:lang w:eastAsia="en-US"/>
              </w:rPr>
              <w:t xml:space="preserve">oes the UE re-transmit Preamble on PRACH corresponding to </w:t>
            </w:r>
            <w:r w:rsidRPr="00A15DCB">
              <w:rPr>
                <w:i/>
                <w:iCs/>
                <w:lang w:eastAsia="en-US"/>
              </w:rPr>
              <w:t>ra-PreambleIndex</w:t>
            </w:r>
            <w:r w:rsidRPr="00A15DCB">
              <w:rPr>
                <w:lang w:eastAsia="en-US"/>
              </w:rPr>
              <w:t xml:space="preserve"> in step 1</w:t>
            </w:r>
            <w:r w:rsidR="0060319A" w:rsidRPr="00A15DCB">
              <w:rPr>
                <w:lang w:eastAsia="en-US"/>
              </w:rPr>
              <w:t xml:space="preserve"> on NR Cell</w:t>
            </w:r>
            <w:r w:rsidR="00B80E84" w:rsidRPr="00A15DCB">
              <w:rPr>
                <w:lang w:eastAsia="en-US"/>
              </w:rPr>
              <w:t xml:space="preserve"> </w:t>
            </w:r>
            <w:r w:rsidR="0060319A" w:rsidRPr="00A15DCB">
              <w:rPr>
                <w:lang w:eastAsia="en-US"/>
              </w:rPr>
              <w:t>2</w:t>
            </w:r>
            <w:r w:rsidRPr="00A15DCB">
              <w:rPr>
                <w:lang w:eastAsia="en-US"/>
              </w:rPr>
              <w:t>?</w:t>
            </w:r>
          </w:p>
        </w:tc>
        <w:tc>
          <w:tcPr>
            <w:tcW w:w="709" w:type="dxa"/>
          </w:tcPr>
          <w:p w14:paraId="47AB9002" w14:textId="77777777" w:rsidR="0025420B" w:rsidRPr="00A15DCB" w:rsidRDefault="0025420B" w:rsidP="00D00D8C">
            <w:pPr>
              <w:pStyle w:val="TAC"/>
              <w:rPr>
                <w:lang w:eastAsia="en-US"/>
              </w:rPr>
            </w:pPr>
            <w:r w:rsidRPr="00A15DCB">
              <w:rPr>
                <w:lang w:eastAsia="en-US"/>
              </w:rPr>
              <w:t>--&gt;</w:t>
            </w:r>
          </w:p>
        </w:tc>
        <w:tc>
          <w:tcPr>
            <w:tcW w:w="2977" w:type="dxa"/>
          </w:tcPr>
          <w:p w14:paraId="1BC06808" w14:textId="77777777" w:rsidR="0025420B" w:rsidRPr="00A15DCB" w:rsidRDefault="0025420B" w:rsidP="00D00D8C">
            <w:pPr>
              <w:pStyle w:val="TAL"/>
              <w:rPr>
                <w:lang w:eastAsia="en-US"/>
              </w:rPr>
            </w:pPr>
            <w:r w:rsidRPr="00A15DCB">
              <w:rPr>
                <w:lang w:eastAsia="en-US"/>
              </w:rPr>
              <w:t>(PRACH Preamble)</w:t>
            </w:r>
          </w:p>
        </w:tc>
        <w:tc>
          <w:tcPr>
            <w:tcW w:w="567" w:type="dxa"/>
          </w:tcPr>
          <w:p w14:paraId="3F63C370" w14:textId="77777777" w:rsidR="0025420B" w:rsidRPr="00A15DCB" w:rsidRDefault="0025420B" w:rsidP="00D00D8C">
            <w:pPr>
              <w:pStyle w:val="TAC"/>
              <w:rPr>
                <w:lang w:eastAsia="en-US"/>
              </w:rPr>
            </w:pPr>
            <w:r w:rsidRPr="00A15DCB">
              <w:rPr>
                <w:lang w:eastAsia="en-US"/>
              </w:rPr>
              <w:t>2</w:t>
            </w:r>
          </w:p>
        </w:tc>
        <w:tc>
          <w:tcPr>
            <w:tcW w:w="892" w:type="dxa"/>
          </w:tcPr>
          <w:p w14:paraId="714D72EE" w14:textId="77777777" w:rsidR="0025420B" w:rsidRPr="00A15DCB" w:rsidRDefault="0025420B" w:rsidP="00D00D8C">
            <w:pPr>
              <w:pStyle w:val="TAC"/>
              <w:rPr>
                <w:lang w:eastAsia="en-US"/>
              </w:rPr>
            </w:pPr>
            <w:r w:rsidRPr="00A15DCB">
              <w:rPr>
                <w:lang w:eastAsia="en-US"/>
              </w:rPr>
              <w:t>P</w:t>
            </w:r>
          </w:p>
        </w:tc>
      </w:tr>
      <w:tr w:rsidR="0025420B" w:rsidRPr="00A15DCB" w14:paraId="2F0A5685" w14:textId="77777777" w:rsidTr="00D00D8C">
        <w:tc>
          <w:tcPr>
            <w:tcW w:w="648" w:type="dxa"/>
          </w:tcPr>
          <w:p w14:paraId="64E63CA4" w14:textId="77777777" w:rsidR="0025420B" w:rsidRPr="00A15DCB" w:rsidRDefault="0025420B" w:rsidP="00D00D8C">
            <w:pPr>
              <w:pStyle w:val="TAC"/>
              <w:rPr>
                <w:lang w:eastAsia="en-US"/>
              </w:rPr>
            </w:pPr>
            <w:r w:rsidRPr="00A15DCB">
              <w:rPr>
                <w:lang w:eastAsia="en-US"/>
              </w:rPr>
              <w:t>5</w:t>
            </w:r>
          </w:p>
        </w:tc>
        <w:tc>
          <w:tcPr>
            <w:tcW w:w="3969" w:type="dxa"/>
          </w:tcPr>
          <w:p w14:paraId="6FB14122" w14:textId="1EFCFA26" w:rsidR="0025420B" w:rsidRPr="00A15DCB" w:rsidRDefault="0025420B" w:rsidP="00D00D8C">
            <w:pPr>
              <w:pStyle w:val="TAL"/>
              <w:rPr>
                <w:lang w:eastAsia="en-US"/>
              </w:rPr>
            </w:pPr>
            <w:r w:rsidRPr="00A15DCB">
              <w:rPr>
                <w:lang w:eastAsia="en-US"/>
              </w:rPr>
              <w:t xml:space="preserve">The SS transmits Random Access Response on NR cell 2, with RAPID corresponding to </w:t>
            </w:r>
            <w:r w:rsidRPr="00A15DCB">
              <w:rPr>
                <w:i/>
                <w:iCs/>
                <w:lang w:eastAsia="en-US"/>
              </w:rPr>
              <w:t>ra-PreambleIndex</w:t>
            </w:r>
            <w:r w:rsidRPr="00A15DCB">
              <w:rPr>
                <w:lang w:eastAsia="en-US"/>
              </w:rPr>
              <w:t xml:space="preserve"> in step 1</w:t>
            </w:r>
            <w:r w:rsidR="00B80E84" w:rsidRPr="00A15DCB">
              <w:rPr>
                <w:lang w:eastAsia="en-US"/>
              </w:rPr>
              <w:t>.</w:t>
            </w:r>
          </w:p>
        </w:tc>
        <w:tc>
          <w:tcPr>
            <w:tcW w:w="709" w:type="dxa"/>
          </w:tcPr>
          <w:p w14:paraId="7E1CA238" w14:textId="77777777" w:rsidR="0025420B" w:rsidRPr="00A15DCB" w:rsidRDefault="0025420B" w:rsidP="00D00D8C">
            <w:pPr>
              <w:pStyle w:val="TAC"/>
              <w:rPr>
                <w:lang w:eastAsia="en-US"/>
              </w:rPr>
            </w:pPr>
            <w:r w:rsidRPr="00A15DCB">
              <w:rPr>
                <w:lang w:eastAsia="en-US"/>
              </w:rPr>
              <w:t>&lt;--</w:t>
            </w:r>
          </w:p>
        </w:tc>
        <w:tc>
          <w:tcPr>
            <w:tcW w:w="2977" w:type="dxa"/>
          </w:tcPr>
          <w:p w14:paraId="2B883BB3" w14:textId="77777777" w:rsidR="0025420B" w:rsidRPr="00A15DCB" w:rsidRDefault="0025420B" w:rsidP="00D00D8C">
            <w:pPr>
              <w:pStyle w:val="TAL"/>
              <w:rPr>
                <w:lang w:eastAsia="en-US"/>
              </w:rPr>
            </w:pPr>
            <w:r w:rsidRPr="00A15DCB">
              <w:rPr>
                <w:lang w:eastAsia="en-US"/>
              </w:rPr>
              <w:t>Random Access Response</w:t>
            </w:r>
          </w:p>
        </w:tc>
        <w:tc>
          <w:tcPr>
            <w:tcW w:w="567" w:type="dxa"/>
          </w:tcPr>
          <w:p w14:paraId="24671786" w14:textId="77777777" w:rsidR="0025420B" w:rsidRPr="00A15DCB" w:rsidRDefault="0025420B" w:rsidP="00D00D8C">
            <w:pPr>
              <w:pStyle w:val="TAC"/>
              <w:rPr>
                <w:lang w:eastAsia="en-US"/>
              </w:rPr>
            </w:pPr>
            <w:r w:rsidRPr="00A15DCB">
              <w:rPr>
                <w:lang w:eastAsia="en-US"/>
              </w:rPr>
              <w:t>-</w:t>
            </w:r>
          </w:p>
        </w:tc>
        <w:tc>
          <w:tcPr>
            <w:tcW w:w="892" w:type="dxa"/>
          </w:tcPr>
          <w:p w14:paraId="21FE2CD3" w14:textId="77777777" w:rsidR="0025420B" w:rsidRPr="00A15DCB" w:rsidRDefault="0025420B" w:rsidP="00D00D8C">
            <w:pPr>
              <w:pStyle w:val="TAC"/>
              <w:rPr>
                <w:lang w:eastAsia="en-US"/>
              </w:rPr>
            </w:pPr>
            <w:r w:rsidRPr="00A15DCB">
              <w:rPr>
                <w:lang w:eastAsia="en-US"/>
              </w:rPr>
              <w:t>-</w:t>
            </w:r>
          </w:p>
        </w:tc>
      </w:tr>
      <w:tr w:rsidR="008F7AA3" w:rsidRPr="00A15DCB" w14:paraId="08B72FB5" w14:textId="77777777" w:rsidTr="00895C04">
        <w:tc>
          <w:tcPr>
            <w:tcW w:w="648" w:type="dxa"/>
          </w:tcPr>
          <w:p w14:paraId="3AA60B2D" w14:textId="77777777" w:rsidR="008F7AA3" w:rsidRPr="00A15DCB" w:rsidRDefault="008F7AA3" w:rsidP="00895C04">
            <w:pPr>
              <w:pStyle w:val="TAC"/>
              <w:rPr>
                <w:lang w:eastAsia="en-US"/>
              </w:rPr>
            </w:pPr>
            <w:r w:rsidRPr="00A15DCB">
              <w:rPr>
                <w:lang w:eastAsia="en-US"/>
              </w:rPr>
              <w:t>6</w:t>
            </w:r>
          </w:p>
        </w:tc>
        <w:tc>
          <w:tcPr>
            <w:tcW w:w="3969" w:type="dxa"/>
          </w:tcPr>
          <w:p w14:paraId="0F07958B" w14:textId="362296B7" w:rsidR="008F7AA3" w:rsidRPr="00A15DCB" w:rsidRDefault="00B80E84" w:rsidP="00895C04">
            <w:pPr>
              <w:pStyle w:val="TAL"/>
              <w:rPr>
                <w:lang w:eastAsia="en-US"/>
              </w:rPr>
            </w:pPr>
            <w:r w:rsidRPr="00A15DCB">
              <w:rPr>
                <w:lang w:eastAsia="en-US"/>
              </w:rPr>
              <w:t>T</w:t>
            </w:r>
            <w:r w:rsidR="008F7AA3" w:rsidRPr="00A15DCB">
              <w:rPr>
                <w:lang w:eastAsia="en-US"/>
              </w:rPr>
              <w:t>he UE transmit</w:t>
            </w:r>
            <w:r w:rsidRPr="00A15DCB">
              <w:rPr>
                <w:lang w:eastAsia="en-US"/>
              </w:rPr>
              <w:t>s</w:t>
            </w:r>
            <w:r w:rsidR="008F7AA3" w:rsidRPr="00A15DCB">
              <w:rPr>
                <w:lang w:eastAsia="en-US"/>
              </w:rPr>
              <w:t xml:space="preserve"> an </w:t>
            </w:r>
            <w:r w:rsidR="008F7AA3" w:rsidRPr="00A15DCB">
              <w:rPr>
                <w:i/>
                <w:lang w:eastAsia="en-US"/>
              </w:rPr>
              <w:t xml:space="preserve">RRCReconfigurationComplete </w:t>
            </w:r>
            <w:r w:rsidR="008F7AA3" w:rsidRPr="00A15DCB">
              <w:rPr>
                <w:lang w:eastAsia="en-US"/>
              </w:rPr>
              <w:t>message</w:t>
            </w:r>
            <w:r w:rsidRPr="00A15DCB">
              <w:rPr>
                <w:lang w:eastAsia="en-US"/>
              </w:rPr>
              <w:t>.</w:t>
            </w:r>
          </w:p>
          <w:p w14:paraId="3100A0F5" w14:textId="77777777" w:rsidR="008F7AA3" w:rsidRPr="00A15DCB" w:rsidRDefault="008F7AA3" w:rsidP="00895C04">
            <w:pPr>
              <w:pStyle w:val="TAL"/>
              <w:rPr>
                <w:lang w:eastAsia="en-US"/>
              </w:rPr>
            </w:pPr>
            <w:r w:rsidRPr="00A15DCB">
              <w:rPr>
                <w:lang w:eastAsia="en-US"/>
              </w:rPr>
              <w:t>(Note 2)</w:t>
            </w:r>
          </w:p>
        </w:tc>
        <w:tc>
          <w:tcPr>
            <w:tcW w:w="709" w:type="dxa"/>
          </w:tcPr>
          <w:p w14:paraId="002B97F9" w14:textId="77777777" w:rsidR="008F7AA3" w:rsidRPr="00A15DCB" w:rsidRDefault="008F7AA3" w:rsidP="00895C04">
            <w:pPr>
              <w:pStyle w:val="TAC"/>
              <w:rPr>
                <w:lang w:eastAsia="en-US"/>
              </w:rPr>
            </w:pPr>
            <w:r w:rsidRPr="00A15DCB">
              <w:rPr>
                <w:lang w:eastAsia="en-US"/>
              </w:rPr>
              <w:t>--&gt;</w:t>
            </w:r>
          </w:p>
        </w:tc>
        <w:tc>
          <w:tcPr>
            <w:tcW w:w="2977" w:type="dxa"/>
          </w:tcPr>
          <w:p w14:paraId="2371CB14" w14:textId="30836AF9" w:rsidR="008F7AA3" w:rsidRPr="00A15DCB" w:rsidRDefault="00B80E84" w:rsidP="00895C04">
            <w:pPr>
              <w:pStyle w:val="TAL"/>
              <w:rPr>
                <w:lang w:eastAsia="en-US"/>
              </w:rPr>
            </w:pPr>
            <w:r w:rsidRPr="00A15DCB">
              <w:rPr>
                <w:i/>
                <w:lang w:eastAsia="en-US"/>
              </w:rPr>
              <w:t>(</w:t>
            </w:r>
            <w:r w:rsidR="008F7AA3" w:rsidRPr="00A15DCB">
              <w:rPr>
                <w:i/>
                <w:lang w:eastAsia="en-US"/>
              </w:rPr>
              <w:t>RRCReconfigurationComplete</w:t>
            </w:r>
            <w:r w:rsidRPr="00A15DCB">
              <w:rPr>
                <w:i/>
                <w:lang w:eastAsia="en-US"/>
              </w:rPr>
              <w:t>)</w:t>
            </w:r>
          </w:p>
        </w:tc>
        <w:tc>
          <w:tcPr>
            <w:tcW w:w="567" w:type="dxa"/>
          </w:tcPr>
          <w:p w14:paraId="5F888AC4" w14:textId="77777777" w:rsidR="008F7AA3" w:rsidRPr="00A15DCB" w:rsidRDefault="008F7AA3" w:rsidP="00895C04">
            <w:pPr>
              <w:pStyle w:val="TAC"/>
              <w:rPr>
                <w:lang w:eastAsia="en-US"/>
              </w:rPr>
            </w:pPr>
            <w:r w:rsidRPr="00A15DCB">
              <w:rPr>
                <w:lang w:eastAsia="en-US"/>
              </w:rPr>
              <w:t>-</w:t>
            </w:r>
          </w:p>
        </w:tc>
        <w:tc>
          <w:tcPr>
            <w:tcW w:w="892" w:type="dxa"/>
          </w:tcPr>
          <w:p w14:paraId="14407AE4" w14:textId="77777777" w:rsidR="008F7AA3" w:rsidRPr="00A15DCB" w:rsidRDefault="008F7AA3" w:rsidP="00895C04">
            <w:pPr>
              <w:pStyle w:val="TAC"/>
              <w:rPr>
                <w:lang w:eastAsia="en-US"/>
              </w:rPr>
            </w:pPr>
            <w:r w:rsidRPr="00A15DCB">
              <w:rPr>
                <w:lang w:eastAsia="en-US"/>
              </w:rPr>
              <w:t>-</w:t>
            </w:r>
          </w:p>
        </w:tc>
      </w:tr>
      <w:tr w:rsidR="008F7AA3" w:rsidRPr="00A15DCB" w14:paraId="3E0E454C" w14:textId="77777777" w:rsidTr="00895C04">
        <w:tc>
          <w:tcPr>
            <w:tcW w:w="9762" w:type="dxa"/>
            <w:gridSpan w:val="6"/>
          </w:tcPr>
          <w:p w14:paraId="76ADF30A" w14:textId="77777777" w:rsidR="008F7AA3" w:rsidRPr="00A15DCB" w:rsidRDefault="008F7AA3" w:rsidP="00895C04">
            <w:pPr>
              <w:pStyle w:val="TAN"/>
              <w:rPr>
                <w:lang w:eastAsia="en-US"/>
              </w:rPr>
            </w:pPr>
            <w:r w:rsidRPr="00A15DCB">
              <w:rPr>
                <w:lang w:eastAsia="en-US"/>
              </w:rPr>
              <w:t>Note 1:</w:t>
            </w:r>
            <w:r w:rsidRPr="00A15DCB">
              <w:rPr>
                <w:lang w:eastAsia="en-US"/>
              </w:rPr>
              <w:tab/>
              <w:t xml:space="preserve">For EN-DC the NR RRCReconfiguration message is contained in RRCConnectionReconfiguration 36.508 [7], Table 4.6.1-8 using condition </w:t>
            </w:r>
            <w:r w:rsidRPr="00A15DCB">
              <w:t>EN-DC_PSCell_HO AND RBConfig_NoKeyChange</w:t>
            </w:r>
            <w:r w:rsidR="00310B78" w:rsidRPr="00A15DCB">
              <w:t>.</w:t>
            </w:r>
          </w:p>
          <w:p w14:paraId="0A51C0FF" w14:textId="77777777" w:rsidR="006817DB" w:rsidRPr="00A15DCB" w:rsidRDefault="008F7AA3" w:rsidP="006817DB">
            <w:pPr>
              <w:pStyle w:val="TAN"/>
            </w:pPr>
            <w:r w:rsidRPr="00A15DCB">
              <w:rPr>
                <w:lang w:eastAsia="en-US"/>
              </w:rPr>
              <w:t>Note 2:</w:t>
            </w:r>
            <w:r w:rsidRPr="00A15DCB">
              <w:rPr>
                <w:lang w:eastAsia="en-US"/>
              </w:rPr>
              <w:tab/>
              <w:t>For EN-DC the NR RRCReconfigurationComplete message is contained in RRCConnectionReconfigurationComplete</w:t>
            </w:r>
            <w:r w:rsidR="00310B78" w:rsidRPr="00A15DCB">
              <w:t>.</w:t>
            </w:r>
          </w:p>
          <w:p w14:paraId="7D659B93" w14:textId="77777777" w:rsidR="008F7AA3" w:rsidRPr="00A15DCB" w:rsidRDefault="006817DB" w:rsidP="006817DB">
            <w:pPr>
              <w:pStyle w:val="TAN"/>
              <w:rPr>
                <w:lang w:eastAsia="en-US"/>
              </w:rPr>
            </w:pPr>
            <w:r w:rsidRPr="00A15DCB">
              <w:t>Note 3:</w:t>
            </w:r>
            <w:r w:rsidRPr="00A15DCB">
              <w:tab/>
              <w:t>For FR1,PRACH preamble format 0 as per TS 38.211[24] Table 6.3.3.1-1  is configured (real network deployment)</w:t>
            </w:r>
            <w:r w:rsidR="00310B78" w:rsidRPr="00A15DCB">
              <w:t>.</w:t>
            </w:r>
          </w:p>
        </w:tc>
      </w:tr>
    </w:tbl>
    <w:p w14:paraId="448547DB" w14:textId="77777777" w:rsidR="0025420B" w:rsidRPr="00A15DCB" w:rsidRDefault="0025420B" w:rsidP="0025420B"/>
    <w:p w14:paraId="48226ED4" w14:textId="77777777" w:rsidR="0025420B" w:rsidRPr="00A15DCB" w:rsidRDefault="0025420B" w:rsidP="0025420B">
      <w:pPr>
        <w:pStyle w:val="H6"/>
      </w:pPr>
      <w:r w:rsidRPr="00A15DCB">
        <w:t>7.1.1.1.1.3.3</w:t>
      </w:r>
      <w:r w:rsidRPr="00A15DCB">
        <w:tab/>
        <w:t>Specific message contents</w:t>
      </w:r>
    </w:p>
    <w:p w14:paraId="6C02A5C9" w14:textId="77777777" w:rsidR="0025420B" w:rsidRPr="00A15DCB" w:rsidRDefault="0025420B" w:rsidP="00DA77DA">
      <w:pPr>
        <w:pStyle w:val="TH"/>
      </w:pPr>
      <w:r w:rsidRPr="00A15DCB">
        <w:t xml:space="preserve">Table 7.1.1.1.1.3.3-1: </w:t>
      </w:r>
      <w:r w:rsidR="002527FD" w:rsidRPr="00A15DCB">
        <w:rPr>
          <w:i/>
        </w:rPr>
        <w:t>Void</w:t>
      </w:r>
    </w:p>
    <w:p w14:paraId="3C9F0A01" w14:textId="77777777" w:rsidR="0025420B" w:rsidRPr="00A15DCB" w:rsidRDefault="0025420B" w:rsidP="0025420B">
      <w:pPr>
        <w:rPr>
          <w:rFonts w:eastAsia="MS Mincho"/>
        </w:rPr>
      </w:pPr>
    </w:p>
    <w:p w14:paraId="3C4F971D" w14:textId="77777777" w:rsidR="0025420B" w:rsidRPr="00A15DCB" w:rsidRDefault="0025420B" w:rsidP="00DA77DA">
      <w:pPr>
        <w:pStyle w:val="TH"/>
      </w:pPr>
      <w:r w:rsidRPr="00A15DCB">
        <w:t xml:space="preserve">Table 7.1.1.1.1.3.3-2: </w:t>
      </w:r>
      <w:r w:rsidRPr="00A15DCB">
        <w:rPr>
          <w:i/>
        </w:rPr>
        <w:t xml:space="preserve">RRCReconfiguration </w:t>
      </w:r>
      <w:r w:rsidR="00EB705A" w:rsidRPr="00A15DCB">
        <w:t>for EN-DC (step 1, Table 7.1.1.1.1.3.2-1)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420B" w:rsidRPr="00A15DCB" w14:paraId="433213E2" w14:textId="77777777" w:rsidTr="00D00D8C">
        <w:tc>
          <w:tcPr>
            <w:tcW w:w="9747" w:type="dxa"/>
            <w:gridSpan w:val="4"/>
          </w:tcPr>
          <w:p w14:paraId="546509B4" w14:textId="1D9DF489" w:rsidR="0025420B" w:rsidRPr="00A15DCB" w:rsidRDefault="0025420B" w:rsidP="00D00D8C">
            <w:pPr>
              <w:pStyle w:val="TAL"/>
              <w:rPr>
                <w:lang w:eastAsia="en-US"/>
              </w:rPr>
            </w:pPr>
            <w:r w:rsidRPr="00A15DCB">
              <w:rPr>
                <w:lang w:eastAsia="en-US"/>
              </w:rPr>
              <w:t xml:space="preserve">Derivation Path: </w:t>
            </w:r>
            <w:r w:rsidR="00B76BC9" w:rsidRPr="00A15DCB">
              <w:rPr>
                <w:lang w:eastAsia="en-US"/>
              </w:rPr>
              <w:t xml:space="preserve">TS </w:t>
            </w:r>
            <w:r w:rsidRPr="00A15DCB">
              <w:rPr>
                <w:lang w:eastAsia="en-US"/>
              </w:rPr>
              <w:t xml:space="preserve">38.508-1 [4], Table </w:t>
            </w:r>
            <w:r w:rsidR="0075232C" w:rsidRPr="00A15DCB">
              <w:rPr>
                <w:lang w:eastAsia="en-US"/>
              </w:rPr>
              <w:t>4.6.1-13</w:t>
            </w:r>
            <w:r w:rsidR="00EB705A" w:rsidRPr="00A15DCB">
              <w:t xml:space="preserve"> with condition EN-DC_HO.</w:t>
            </w:r>
          </w:p>
        </w:tc>
      </w:tr>
      <w:tr w:rsidR="0025420B" w:rsidRPr="00A15DCB" w14:paraId="56BCF8F1" w14:textId="77777777" w:rsidTr="00D00D8C">
        <w:tc>
          <w:tcPr>
            <w:tcW w:w="4535" w:type="dxa"/>
          </w:tcPr>
          <w:p w14:paraId="7331A89B" w14:textId="77777777" w:rsidR="0025420B" w:rsidRPr="00A15DCB" w:rsidRDefault="0025420B" w:rsidP="00D00D8C">
            <w:pPr>
              <w:pStyle w:val="TAH"/>
              <w:rPr>
                <w:lang w:eastAsia="en-US"/>
              </w:rPr>
            </w:pPr>
            <w:r w:rsidRPr="00A15DCB">
              <w:rPr>
                <w:lang w:eastAsia="en-US"/>
              </w:rPr>
              <w:t>Information Element</w:t>
            </w:r>
          </w:p>
        </w:tc>
        <w:tc>
          <w:tcPr>
            <w:tcW w:w="2267" w:type="dxa"/>
          </w:tcPr>
          <w:p w14:paraId="531E248A" w14:textId="77777777" w:rsidR="0025420B" w:rsidRPr="00A15DCB" w:rsidRDefault="0025420B" w:rsidP="00D00D8C">
            <w:pPr>
              <w:pStyle w:val="TAH"/>
              <w:rPr>
                <w:lang w:eastAsia="en-US"/>
              </w:rPr>
            </w:pPr>
            <w:r w:rsidRPr="00A15DCB">
              <w:rPr>
                <w:lang w:eastAsia="en-US"/>
              </w:rPr>
              <w:t>Value/remark</w:t>
            </w:r>
          </w:p>
        </w:tc>
        <w:tc>
          <w:tcPr>
            <w:tcW w:w="1700" w:type="dxa"/>
          </w:tcPr>
          <w:p w14:paraId="466CA111" w14:textId="77777777" w:rsidR="0025420B" w:rsidRPr="00A15DCB" w:rsidRDefault="0025420B" w:rsidP="00D00D8C">
            <w:pPr>
              <w:pStyle w:val="TAH"/>
              <w:rPr>
                <w:lang w:eastAsia="en-US"/>
              </w:rPr>
            </w:pPr>
            <w:r w:rsidRPr="00A15DCB">
              <w:rPr>
                <w:lang w:eastAsia="en-US"/>
              </w:rPr>
              <w:t>Comment</w:t>
            </w:r>
          </w:p>
        </w:tc>
        <w:tc>
          <w:tcPr>
            <w:tcW w:w="1245" w:type="dxa"/>
          </w:tcPr>
          <w:p w14:paraId="506BE856" w14:textId="77777777" w:rsidR="0025420B" w:rsidRPr="00A15DCB" w:rsidRDefault="0025420B" w:rsidP="00D00D8C">
            <w:pPr>
              <w:pStyle w:val="TAH"/>
              <w:rPr>
                <w:lang w:eastAsia="en-US"/>
              </w:rPr>
            </w:pPr>
            <w:r w:rsidRPr="00A15DCB">
              <w:rPr>
                <w:lang w:eastAsia="en-US"/>
              </w:rPr>
              <w:t>Condition</w:t>
            </w:r>
          </w:p>
        </w:tc>
      </w:tr>
      <w:tr w:rsidR="0025420B" w:rsidRPr="00A15DCB" w14:paraId="72A4BE9A" w14:textId="77777777" w:rsidTr="00D00D8C">
        <w:tc>
          <w:tcPr>
            <w:tcW w:w="4535" w:type="dxa"/>
          </w:tcPr>
          <w:p w14:paraId="2AA71D41" w14:textId="77777777" w:rsidR="0025420B" w:rsidRPr="00A15DCB" w:rsidRDefault="0025420B" w:rsidP="00D00D8C">
            <w:pPr>
              <w:pStyle w:val="TAL"/>
              <w:rPr>
                <w:lang w:eastAsia="en-US"/>
              </w:rPr>
            </w:pPr>
            <w:r w:rsidRPr="00A15DCB">
              <w:rPr>
                <w:lang w:eastAsia="en-US"/>
              </w:rPr>
              <w:t>RRCReconfiguration ::= SEQUENCE {</w:t>
            </w:r>
          </w:p>
        </w:tc>
        <w:tc>
          <w:tcPr>
            <w:tcW w:w="2267" w:type="dxa"/>
          </w:tcPr>
          <w:p w14:paraId="681A0913" w14:textId="77777777" w:rsidR="0025420B" w:rsidRPr="00A15DCB" w:rsidRDefault="0025420B" w:rsidP="00D00D8C">
            <w:pPr>
              <w:pStyle w:val="TAL"/>
              <w:rPr>
                <w:lang w:eastAsia="en-US"/>
              </w:rPr>
            </w:pPr>
          </w:p>
        </w:tc>
        <w:tc>
          <w:tcPr>
            <w:tcW w:w="1700" w:type="dxa"/>
          </w:tcPr>
          <w:p w14:paraId="49DAFC29" w14:textId="77777777" w:rsidR="0025420B" w:rsidRPr="00A15DCB" w:rsidRDefault="0025420B" w:rsidP="00D00D8C">
            <w:pPr>
              <w:pStyle w:val="TAL"/>
              <w:rPr>
                <w:lang w:eastAsia="en-US"/>
              </w:rPr>
            </w:pPr>
          </w:p>
        </w:tc>
        <w:tc>
          <w:tcPr>
            <w:tcW w:w="1245" w:type="dxa"/>
          </w:tcPr>
          <w:p w14:paraId="71089E10" w14:textId="77777777" w:rsidR="0025420B" w:rsidRPr="00A15DCB" w:rsidRDefault="0025420B" w:rsidP="00D00D8C">
            <w:pPr>
              <w:pStyle w:val="TAL"/>
              <w:rPr>
                <w:lang w:eastAsia="en-US"/>
              </w:rPr>
            </w:pPr>
          </w:p>
        </w:tc>
      </w:tr>
      <w:tr w:rsidR="0025420B" w:rsidRPr="00A15DCB" w14:paraId="18434CA9" w14:textId="77777777" w:rsidTr="00D00D8C">
        <w:tc>
          <w:tcPr>
            <w:tcW w:w="4535" w:type="dxa"/>
          </w:tcPr>
          <w:p w14:paraId="3530FE46" w14:textId="77777777" w:rsidR="0025420B" w:rsidRPr="00A15DCB" w:rsidRDefault="0025420B" w:rsidP="00D00D8C">
            <w:pPr>
              <w:pStyle w:val="TAL"/>
              <w:rPr>
                <w:lang w:eastAsia="en-US"/>
              </w:rPr>
            </w:pPr>
            <w:r w:rsidRPr="00A15DCB">
              <w:rPr>
                <w:lang w:eastAsia="en-US"/>
              </w:rPr>
              <w:t xml:space="preserve">  criticalExtensions CHOICE {</w:t>
            </w:r>
          </w:p>
        </w:tc>
        <w:tc>
          <w:tcPr>
            <w:tcW w:w="2267" w:type="dxa"/>
          </w:tcPr>
          <w:p w14:paraId="3397A5A9" w14:textId="77777777" w:rsidR="0025420B" w:rsidRPr="00A15DCB" w:rsidRDefault="0025420B" w:rsidP="00D00D8C">
            <w:pPr>
              <w:pStyle w:val="TAL"/>
              <w:rPr>
                <w:lang w:eastAsia="en-US"/>
              </w:rPr>
            </w:pPr>
          </w:p>
        </w:tc>
        <w:tc>
          <w:tcPr>
            <w:tcW w:w="1700" w:type="dxa"/>
          </w:tcPr>
          <w:p w14:paraId="5BBB2341" w14:textId="77777777" w:rsidR="0025420B" w:rsidRPr="00A15DCB" w:rsidRDefault="0025420B" w:rsidP="00D00D8C">
            <w:pPr>
              <w:pStyle w:val="TAL"/>
              <w:rPr>
                <w:lang w:eastAsia="en-US"/>
              </w:rPr>
            </w:pPr>
          </w:p>
        </w:tc>
        <w:tc>
          <w:tcPr>
            <w:tcW w:w="1245" w:type="dxa"/>
          </w:tcPr>
          <w:p w14:paraId="35444CCE" w14:textId="77777777" w:rsidR="0025420B" w:rsidRPr="00A15DCB" w:rsidRDefault="0025420B" w:rsidP="00D00D8C">
            <w:pPr>
              <w:pStyle w:val="TAL"/>
              <w:rPr>
                <w:lang w:eastAsia="en-US"/>
              </w:rPr>
            </w:pPr>
          </w:p>
        </w:tc>
      </w:tr>
      <w:tr w:rsidR="0025420B" w:rsidRPr="00A15DCB" w14:paraId="7DB86E2C" w14:textId="77777777" w:rsidTr="00D00D8C">
        <w:tc>
          <w:tcPr>
            <w:tcW w:w="4535" w:type="dxa"/>
            <w:tcBorders>
              <w:bottom w:val="single" w:sz="4" w:space="0" w:color="auto"/>
            </w:tcBorders>
          </w:tcPr>
          <w:p w14:paraId="68E0B05B" w14:textId="67FCCCB6" w:rsidR="0025420B" w:rsidRPr="00A15DCB" w:rsidRDefault="0025420B" w:rsidP="00D00D8C">
            <w:pPr>
              <w:pStyle w:val="TAL"/>
              <w:rPr>
                <w:lang w:eastAsia="en-US"/>
              </w:rPr>
            </w:pPr>
            <w:r w:rsidRPr="00A15DCB">
              <w:rPr>
                <w:lang w:eastAsia="en-US"/>
              </w:rPr>
              <w:t xml:space="preserve">    rrcReconfiguration SEQUENCE {</w:t>
            </w:r>
          </w:p>
        </w:tc>
        <w:tc>
          <w:tcPr>
            <w:tcW w:w="2267" w:type="dxa"/>
          </w:tcPr>
          <w:p w14:paraId="0EDA7F69" w14:textId="77777777" w:rsidR="0025420B" w:rsidRPr="00A15DCB" w:rsidRDefault="0025420B" w:rsidP="00D00D8C">
            <w:pPr>
              <w:pStyle w:val="TAL"/>
              <w:rPr>
                <w:lang w:eastAsia="en-US"/>
              </w:rPr>
            </w:pPr>
          </w:p>
        </w:tc>
        <w:tc>
          <w:tcPr>
            <w:tcW w:w="1700" w:type="dxa"/>
          </w:tcPr>
          <w:p w14:paraId="6F568548" w14:textId="77777777" w:rsidR="0025420B" w:rsidRPr="00A15DCB" w:rsidRDefault="0025420B" w:rsidP="00D00D8C">
            <w:pPr>
              <w:pStyle w:val="TAL"/>
              <w:rPr>
                <w:lang w:eastAsia="en-US"/>
              </w:rPr>
            </w:pPr>
          </w:p>
        </w:tc>
        <w:tc>
          <w:tcPr>
            <w:tcW w:w="1245" w:type="dxa"/>
          </w:tcPr>
          <w:p w14:paraId="65440674" w14:textId="77777777" w:rsidR="0025420B" w:rsidRPr="00A15DCB" w:rsidRDefault="0025420B" w:rsidP="00D00D8C">
            <w:pPr>
              <w:pStyle w:val="TAL"/>
              <w:rPr>
                <w:lang w:eastAsia="en-US"/>
              </w:rPr>
            </w:pPr>
          </w:p>
        </w:tc>
      </w:tr>
      <w:tr w:rsidR="00061DE2" w:rsidRPr="00A15DCB" w14:paraId="4F7BA98B" w14:textId="77777777" w:rsidTr="00D00D8C">
        <w:tc>
          <w:tcPr>
            <w:tcW w:w="4535" w:type="dxa"/>
            <w:tcBorders>
              <w:bottom w:val="single" w:sz="4" w:space="0" w:color="auto"/>
            </w:tcBorders>
          </w:tcPr>
          <w:p w14:paraId="27678C9D" w14:textId="77777777" w:rsidR="00061DE2" w:rsidRPr="00A15DCB" w:rsidRDefault="00061DE2" w:rsidP="00061DE2">
            <w:pPr>
              <w:pStyle w:val="TAL"/>
              <w:rPr>
                <w:lang w:eastAsia="en-US"/>
              </w:rPr>
            </w:pPr>
            <w:r w:rsidRPr="00A15DCB">
              <w:rPr>
                <w:lang w:eastAsia="en-US"/>
              </w:rPr>
              <w:t xml:space="preserve">      secondaryCellGroup</w:t>
            </w:r>
          </w:p>
        </w:tc>
        <w:tc>
          <w:tcPr>
            <w:tcW w:w="2267" w:type="dxa"/>
          </w:tcPr>
          <w:p w14:paraId="4A8A3BFA" w14:textId="77777777" w:rsidR="00061DE2" w:rsidRPr="00A15DCB" w:rsidRDefault="00061DE2" w:rsidP="00061DE2">
            <w:pPr>
              <w:pStyle w:val="TAL"/>
              <w:rPr>
                <w:lang w:eastAsia="en-US"/>
              </w:rPr>
            </w:pPr>
            <w:r w:rsidRPr="00A15DCB">
              <w:rPr>
                <w:lang w:eastAsia="en-US"/>
              </w:rPr>
              <w:t>CellGroupConfig</w:t>
            </w:r>
          </w:p>
        </w:tc>
        <w:tc>
          <w:tcPr>
            <w:tcW w:w="1700" w:type="dxa"/>
          </w:tcPr>
          <w:p w14:paraId="342BB09A" w14:textId="77777777" w:rsidR="00061DE2" w:rsidRPr="00A15DCB" w:rsidRDefault="00061DE2" w:rsidP="00061DE2">
            <w:pPr>
              <w:pStyle w:val="TAL"/>
              <w:rPr>
                <w:lang w:eastAsia="en-US"/>
              </w:rPr>
            </w:pPr>
          </w:p>
        </w:tc>
        <w:tc>
          <w:tcPr>
            <w:tcW w:w="1245" w:type="dxa"/>
          </w:tcPr>
          <w:p w14:paraId="0B22C210" w14:textId="77777777" w:rsidR="00061DE2" w:rsidRPr="00A15DCB" w:rsidRDefault="00061DE2" w:rsidP="00061DE2">
            <w:pPr>
              <w:pStyle w:val="TAL"/>
              <w:rPr>
                <w:lang w:eastAsia="en-US"/>
              </w:rPr>
            </w:pPr>
          </w:p>
        </w:tc>
      </w:tr>
      <w:tr w:rsidR="0025420B" w:rsidRPr="00A15DCB" w14:paraId="17DD47BA" w14:textId="77777777" w:rsidTr="00D00D8C">
        <w:tc>
          <w:tcPr>
            <w:tcW w:w="4535" w:type="dxa"/>
            <w:tcBorders>
              <w:bottom w:val="single" w:sz="4" w:space="0" w:color="auto"/>
            </w:tcBorders>
          </w:tcPr>
          <w:p w14:paraId="56240925" w14:textId="77777777" w:rsidR="0025420B" w:rsidRPr="00A15DCB" w:rsidRDefault="0025420B" w:rsidP="00D00D8C">
            <w:pPr>
              <w:pStyle w:val="TAL"/>
              <w:rPr>
                <w:lang w:eastAsia="en-US"/>
              </w:rPr>
            </w:pPr>
            <w:r w:rsidRPr="00A15DCB">
              <w:rPr>
                <w:lang w:eastAsia="en-US"/>
              </w:rPr>
              <w:t xml:space="preserve">    }</w:t>
            </w:r>
          </w:p>
        </w:tc>
        <w:tc>
          <w:tcPr>
            <w:tcW w:w="2267" w:type="dxa"/>
          </w:tcPr>
          <w:p w14:paraId="3F7FAD81" w14:textId="77777777" w:rsidR="0025420B" w:rsidRPr="00A15DCB" w:rsidRDefault="0025420B" w:rsidP="00D00D8C">
            <w:pPr>
              <w:pStyle w:val="TAL"/>
              <w:rPr>
                <w:lang w:eastAsia="en-US"/>
              </w:rPr>
            </w:pPr>
          </w:p>
        </w:tc>
        <w:tc>
          <w:tcPr>
            <w:tcW w:w="1700" w:type="dxa"/>
          </w:tcPr>
          <w:p w14:paraId="202FF845" w14:textId="77777777" w:rsidR="0025420B" w:rsidRPr="00A15DCB" w:rsidRDefault="0025420B" w:rsidP="00D00D8C">
            <w:pPr>
              <w:pStyle w:val="TAL"/>
              <w:rPr>
                <w:lang w:eastAsia="en-US"/>
              </w:rPr>
            </w:pPr>
          </w:p>
        </w:tc>
        <w:tc>
          <w:tcPr>
            <w:tcW w:w="1245" w:type="dxa"/>
          </w:tcPr>
          <w:p w14:paraId="6B5430B4" w14:textId="77777777" w:rsidR="0025420B" w:rsidRPr="00A15DCB" w:rsidRDefault="0025420B" w:rsidP="00D00D8C">
            <w:pPr>
              <w:pStyle w:val="TAL"/>
              <w:rPr>
                <w:lang w:eastAsia="en-US"/>
              </w:rPr>
            </w:pPr>
          </w:p>
        </w:tc>
      </w:tr>
      <w:tr w:rsidR="0025420B" w:rsidRPr="00A15DCB" w14:paraId="1E450C62" w14:textId="77777777" w:rsidTr="00D00D8C">
        <w:tc>
          <w:tcPr>
            <w:tcW w:w="4535" w:type="dxa"/>
            <w:tcBorders>
              <w:bottom w:val="single" w:sz="4" w:space="0" w:color="auto"/>
            </w:tcBorders>
          </w:tcPr>
          <w:p w14:paraId="1F15786C" w14:textId="77777777" w:rsidR="0025420B" w:rsidRPr="00A15DCB" w:rsidRDefault="0025420B" w:rsidP="00D00D8C">
            <w:pPr>
              <w:pStyle w:val="TAL"/>
              <w:rPr>
                <w:lang w:eastAsia="en-US"/>
              </w:rPr>
            </w:pPr>
            <w:r w:rsidRPr="00A15DCB">
              <w:rPr>
                <w:lang w:eastAsia="en-US"/>
              </w:rPr>
              <w:t xml:space="preserve">  }</w:t>
            </w:r>
          </w:p>
        </w:tc>
        <w:tc>
          <w:tcPr>
            <w:tcW w:w="2267" w:type="dxa"/>
          </w:tcPr>
          <w:p w14:paraId="15B99683" w14:textId="77777777" w:rsidR="0025420B" w:rsidRPr="00A15DCB" w:rsidRDefault="0025420B" w:rsidP="00D00D8C">
            <w:pPr>
              <w:pStyle w:val="TAL"/>
              <w:rPr>
                <w:lang w:eastAsia="en-US"/>
              </w:rPr>
            </w:pPr>
          </w:p>
        </w:tc>
        <w:tc>
          <w:tcPr>
            <w:tcW w:w="1700" w:type="dxa"/>
          </w:tcPr>
          <w:p w14:paraId="0BCFD9D0" w14:textId="77777777" w:rsidR="0025420B" w:rsidRPr="00A15DCB" w:rsidRDefault="0025420B" w:rsidP="00D00D8C">
            <w:pPr>
              <w:pStyle w:val="TAL"/>
              <w:rPr>
                <w:lang w:eastAsia="en-US"/>
              </w:rPr>
            </w:pPr>
          </w:p>
        </w:tc>
        <w:tc>
          <w:tcPr>
            <w:tcW w:w="1245" w:type="dxa"/>
          </w:tcPr>
          <w:p w14:paraId="3FE3B935" w14:textId="77777777" w:rsidR="0025420B" w:rsidRPr="00A15DCB" w:rsidRDefault="0025420B" w:rsidP="00D00D8C">
            <w:pPr>
              <w:pStyle w:val="TAL"/>
              <w:rPr>
                <w:lang w:eastAsia="en-US"/>
              </w:rPr>
            </w:pPr>
          </w:p>
        </w:tc>
      </w:tr>
      <w:tr w:rsidR="0025420B" w:rsidRPr="00A15DCB" w14:paraId="192187E2" w14:textId="77777777" w:rsidTr="00D00D8C">
        <w:tc>
          <w:tcPr>
            <w:tcW w:w="4535" w:type="dxa"/>
            <w:tcBorders>
              <w:bottom w:val="single" w:sz="4" w:space="0" w:color="auto"/>
            </w:tcBorders>
          </w:tcPr>
          <w:p w14:paraId="59F8D52E" w14:textId="77777777" w:rsidR="0025420B" w:rsidRPr="00A15DCB" w:rsidRDefault="0025420B" w:rsidP="00D00D8C">
            <w:pPr>
              <w:pStyle w:val="TAL"/>
              <w:rPr>
                <w:lang w:eastAsia="en-US"/>
              </w:rPr>
            </w:pPr>
            <w:r w:rsidRPr="00A15DCB">
              <w:rPr>
                <w:lang w:eastAsia="en-US"/>
              </w:rPr>
              <w:t>}</w:t>
            </w:r>
          </w:p>
        </w:tc>
        <w:tc>
          <w:tcPr>
            <w:tcW w:w="2267" w:type="dxa"/>
          </w:tcPr>
          <w:p w14:paraId="3A172DC9" w14:textId="77777777" w:rsidR="0025420B" w:rsidRPr="00A15DCB" w:rsidRDefault="0025420B" w:rsidP="00D00D8C">
            <w:pPr>
              <w:pStyle w:val="TAL"/>
              <w:rPr>
                <w:lang w:eastAsia="en-US"/>
              </w:rPr>
            </w:pPr>
          </w:p>
        </w:tc>
        <w:tc>
          <w:tcPr>
            <w:tcW w:w="1700" w:type="dxa"/>
          </w:tcPr>
          <w:p w14:paraId="26445D53" w14:textId="77777777" w:rsidR="0025420B" w:rsidRPr="00A15DCB" w:rsidRDefault="0025420B" w:rsidP="00D00D8C">
            <w:pPr>
              <w:pStyle w:val="TAL"/>
              <w:rPr>
                <w:lang w:eastAsia="en-US"/>
              </w:rPr>
            </w:pPr>
          </w:p>
        </w:tc>
        <w:tc>
          <w:tcPr>
            <w:tcW w:w="1245" w:type="dxa"/>
          </w:tcPr>
          <w:p w14:paraId="27BD02CF" w14:textId="77777777" w:rsidR="0025420B" w:rsidRPr="00A15DCB" w:rsidRDefault="0025420B" w:rsidP="00D00D8C">
            <w:pPr>
              <w:pStyle w:val="TAL"/>
              <w:rPr>
                <w:lang w:eastAsia="en-US"/>
              </w:rPr>
            </w:pPr>
          </w:p>
        </w:tc>
      </w:tr>
    </w:tbl>
    <w:p w14:paraId="3666A3EC" w14:textId="77777777" w:rsidR="00EB705A" w:rsidRPr="00A15DCB" w:rsidRDefault="00EB705A" w:rsidP="00EB705A"/>
    <w:p w14:paraId="1AAB5EC4" w14:textId="77777777" w:rsidR="00EB705A" w:rsidRPr="00A15DCB" w:rsidRDefault="00EB705A" w:rsidP="00EB705A">
      <w:pPr>
        <w:pStyle w:val="TH"/>
      </w:pPr>
      <w:r w:rsidRPr="00A15DCB">
        <w:lastRenderedPageBreak/>
        <w:t xml:space="preserve">Table 7.1.1.1.1.3.3-2A: </w:t>
      </w:r>
      <w:r w:rsidRPr="00A15DCB">
        <w:rPr>
          <w:i/>
        </w:rPr>
        <w:t xml:space="preserve">RRCReconfiguration </w:t>
      </w:r>
      <w:r w:rsidRPr="00A15DCB">
        <w:t>for NR/5GC (step 1, Table 7.1.1.1.1.3.2-1)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EB705A" w:rsidRPr="00A15DCB" w14:paraId="51B49E5C" w14:textId="77777777" w:rsidTr="00EC2D33">
        <w:tc>
          <w:tcPr>
            <w:tcW w:w="9747" w:type="dxa"/>
            <w:gridSpan w:val="4"/>
          </w:tcPr>
          <w:p w14:paraId="3B5F4A5D" w14:textId="20221A0E" w:rsidR="00EB705A" w:rsidRPr="00A15DCB" w:rsidRDefault="00EB705A" w:rsidP="002835AF">
            <w:pPr>
              <w:pStyle w:val="TAL"/>
            </w:pPr>
            <w:r w:rsidRPr="00A15DCB">
              <w:t xml:space="preserve">Derivation Path: </w:t>
            </w:r>
            <w:r w:rsidR="00B76BC9" w:rsidRPr="00A15DCB">
              <w:t xml:space="preserve">TS </w:t>
            </w:r>
            <w:r w:rsidRPr="00A15DCB">
              <w:t>38.508-1 [4], Table 4.6.1-13</w:t>
            </w:r>
          </w:p>
        </w:tc>
      </w:tr>
      <w:tr w:rsidR="00EB705A" w:rsidRPr="00A15DCB" w14:paraId="67B415B0" w14:textId="77777777" w:rsidTr="00EC2D33">
        <w:tc>
          <w:tcPr>
            <w:tcW w:w="4535" w:type="dxa"/>
          </w:tcPr>
          <w:p w14:paraId="192C21B1" w14:textId="77777777" w:rsidR="00EB705A" w:rsidRPr="00A15DCB" w:rsidRDefault="00EB705A" w:rsidP="002835AF">
            <w:pPr>
              <w:pStyle w:val="TAH"/>
            </w:pPr>
            <w:r w:rsidRPr="00A15DCB">
              <w:t>Information Element</w:t>
            </w:r>
          </w:p>
        </w:tc>
        <w:tc>
          <w:tcPr>
            <w:tcW w:w="2267" w:type="dxa"/>
          </w:tcPr>
          <w:p w14:paraId="4D1536DA" w14:textId="77777777" w:rsidR="00EB705A" w:rsidRPr="00A15DCB" w:rsidRDefault="00EB705A" w:rsidP="002835AF">
            <w:pPr>
              <w:pStyle w:val="TAH"/>
            </w:pPr>
            <w:r w:rsidRPr="00A15DCB">
              <w:t>Value/remark</w:t>
            </w:r>
          </w:p>
        </w:tc>
        <w:tc>
          <w:tcPr>
            <w:tcW w:w="1700" w:type="dxa"/>
          </w:tcPr>
          <w:p w14:paraId="41E621D6" w14:textId="77777777" w:rsidR="00EB705A" w:rsidRPr="00A15DCB" w:rsidRDefault="00EB705A" w:rsidP="002835AF">
            <w:pPr>
              <w:pStyle w:val="TAH"/>
            </w:pPr>
            <w:r w:rsidRPr="00A15DCB">
              <w:t>Comment</w:t>
            </w:r>
          </w:p>
        </w:tc>
        <w:tc>
          <w:tcPr>
            <w:tcW w:w="1245" w:type="dxa"/>
          </w:tcPr>
          <w:p w14:paraId="34ACE403" w14:textId="77777777" w:rsidR="00EB705A" w:rsidRPr="00A15DCB" w:rsidRDefault="00EB705A" w:rsidP="002835AF">
            <w:pPr>
              <w:pStyle w:val="TAH"/>
            </w:pPr>
            <w:r w:rsidRPr="00A15DCB">
              <w:t>Condition</w:t>
            </w:r>
          </w:p>
        </w:tc>
      </w:tr>
      <w:tr w:rsidR="00EB705A" w:rsidRPr="00A15DCB" w14:paraId="0E987DAD" w14:textId="77777777" w:rsidTr="00EC2D33">
        <w:tc>
          <w:tcPr>
            <w:tcW w:w="4535" w:type="dxa"/>
          </w:tcPr>
          <w:p w14:paraId="02B0EF89" w14:textId="77777777" w:rsidR="00EB705A" w:rsidRPr="00A15DCB" w:rsidRDefault="00EB705A" w:rsidP="002835AF">
            <w:pPr>
              <w:pStyle w:val="TAL"/>
            </w:pPr>
            <w:r w:rsidRPr="00A15DCB">
              <w:t>RRCReconfiguration ::= SEQUENCE {</w:t>
            </w:r>
          </w:p>
        </w:tc>
        <w:tc>
          <w:tcPr>
            <w:tcW w:w="2267" w:type="dxa"/>
          </w:tcPr>
          <w:p w14:paraId="58E21224" w14:textId="77777777" w:rsidR="00EB705A" w:rsidRPr="00A15DCB" w:rsidRDefault="00EB705A" w:rsidP="002835AF">
            <w:pPr>
              <w:pStyle w:val="TAL"/>
            </w:pPr>
          </w:p>
        </w:tc>
        <w:tc>
          <w:tcPr>
            <w:tcW w:w="1700" w:type="dxa"/>
          </w:tcPr>
          <w:p w14:paraId="73DED1D5" w14:textId="77777777" w:rsidR="00EB705A" w:rsidRPr="00A15DCB" w:rsidRDefault="00EB705A" w:rsidP="002835AF">
            <w:pPr>
              <w:pStyle w:val="TAL"/>
            </w:pPr>
          </w:p>
        </w:tc>
        <w:tc>
          <w:tcPr>
            <w:tcW w:w="1245" w:type="dxa"/>
          </w:tcPr>
          <w:p w14:paraId="4624D8A8" w14:textId="77777777" w:rsidR="00EB705A" w:rsidRPr="00A15DCB" w:rsidRDefault="00EB705A" w:rsidP="002835AF">
            <w:pPr>
              <w:pStyle w:val="TAL"/>
            </w:pPr>
          </w:p>
        </w:tc>
      </w:tr>
      <w:tr w:rsidR="00EB705A" w:rsidRPr="00A15DCB" w14:paraId="31E30D52" w14:textId="77777777" w:rsidTr="00EC2D33">
        <w:tc>
          <w:tcPr>
            <w:tcW w:w="4535" w:type="dxa"/>
          </w:tcPr>
          <w:p w14:paraId="0B1A04C2" w14:textId="77777777" w:rsidR="00EB705A" w:rsidRPr="00A15DCB" w:rsidRDefault="00EB705A" w:rsidP="002835AF">
            <w:pPr>
              <w:pStyle w:val="TAL"/>
            </w:pPr>
            <w:r w:rsidRPr="00A15DCB">
              <w:t xml:space="preserve">  criticalExtensions CHOICE {</w:t>
            </w:r>
          </w:p>
        </w:tc>
        <w:tc>
          <w:tcPr>
            <w:tcW w:w="2267" w:type="dxa"/>
          </w:tcPr>
          <w:p w14:paraId="00352EB8" w14:textId="77777777" w:rsidR="00EB705A" w:rsidRPr="00A15DCB" w:rsidRDefault="00EB705A" w:rsidP="002835AF">
            <w:pPr>
              <w:pStyle w:val="TAL"/>
            </w:pPr>
          </w:p>
        </w:tc>
        <w:tc>
          <w:tcPr>
            <w:tcW w:w="1700" w:type="dxa"/>
          </w:tcPr>
          <w:p w14:paraId="134DEAB7" w14:textId="77777777" w:rsidR="00EB705A" w:rsidRPr="00A15DCB" w:rsidRDefault="00EB705A" w:rsidP="002835AF">
            <w:pPr>
              <w:pStyle w:val="TAL"/>
            </w:pPr>
          </w:p>
        </w:tc>
        <w:tc>
          <w:tcPr>
            <w:tcW w:w="1245" w:type="dxa"/>
          </w:tcPr>
          <w:p w14:paraId="2F3225DB" w14:textId="77777777" w:rsidR="00EB705A" w:rsidRPr="00A15DCB" w:rsidRDefault="00EB705A" w:rsidP="002835AF">
            <w:pPr>
              <w:pStyle w:val="TAL"/>
            </w:pPr>
          </w:p>
        </w:tc>
      </w:tr>
      <w:tr w:rsidR="00EB705A" w:rsidRPr="00A15DCB" w14:paraId="5037AA4D" w14:textId="77777777" w:rsidTr="00EC2D33">
        <w:tc>
          <w:tcPr>
            <w:tcW w:w="4535" w:type="dxa"/>
            <w:tcBorders>
              <w:bottom w:val="single" w:sz="4" w:space="0" w:color="auto"/>
            </w:tcBorders>
          </w:tcPr>
          <w:p w14:paraId="2E67800E" w14:textId="684640F9" w:rsidR="00EB705A" w:rsidRPr="00A15DCB" w:rsidRDefault="00EB705A" w:rsidP="002835AF">
            <w:pPr>
              <w:pStyle w:val="TAL"/>
            </w:pPr>
            <w:r w:rsidRPr="00A15DCB">
              <w:t xml:space="preserve">    rrcReconfiguration SEQUENCE {</w:t>
            </w:r>
          </w:p>
        </w:tc>
        <w:tc>
          <w:tcPr>
            <w:tcW w:w="2267" w:type="dxa"/>
          </w:tcPr>
          <w:p w14:paraId="53A85268" w14:textId="77777777" w:rsidR="00EB705A" w:rsidRPr="00A15DCB" w:rsidRDefault="00EB705A" w:rsidP="002835AF">
            <w:pPr>
              <w:pStyle w:val="TAL"/>
            </w:pPr>
          </w:p>
        </w:tc>
        <w:tc>
          <w:tcPr>
            <w:tcW w:w="1700" w:type="dxa"/>
          </w:tcPr>
          <w:p w14:paraId="7B6E37E5" w14:textId="77777777" w:rsidR="00EB705A" w:rsidRPr="00A15DCB" w:rsidRDefault="00EB705A" w:rsidP="002835AF">
            <w:pPr>
              <w:pStyle w:val="TAL"/>
            </w:pPr>
          </w:p>
        </w:tc>
        <w:tc>
          <w:tcPr>
            <w:tcW w:w="1245" w:type="dxa"/>
          </w:tcPr>
          <w:p w14:paraId="4E633D68" w14:textId="77777777" w:rsidR="00EB705A" w:rsidRPr="00A15DCB" w:rsidRDefault="00EB705A" w:rsidP="002835AF">
            <w:pPr>
              <w:pStyle w:val="TAL"/>
            </w:pPr>
          </w:p>
        </w:tc>
      </w:tr>
      <w:tr w:rsidR="00EC2D33" w:rsidRPr="00A15DCB" w14:paraId="65386BCF" w14:textId="77777777" w:rsidTr="00EC2D33">
        <w:tc>
          <w:tcPr>
            <w:tcW w:w="4535" w:type="dxa"/>
            <w:tcBorders>
              <w:bottom w:val="single" w:sz="4" w:space="0" w:color="auto"/>
            </w:tcBorders>
          </w:tcPr>
          <w:p w14:paraId="1E0AD452" w14:textId="51504BD0" w:rsidR="00EC2D33" w:rsidRPr="00A15DCB" w:rsidRDefault="00EC2D33" w:rsidP="00EC2D33">
            <w:pPr>
              <w:pStyle w:val="TAL"/>
            </w:pPr>
            <w:r w:rsidRPr="00A15DCB">
              <w:t xml:space="preserve">      radioBearerConfig</w:t>
            </w:r>
          </w:p>
        </w:tc>
        <w:tc>
          <w:tcPr>
            <w:tcW w:w="2267" w:type="dxa"/>
          </w:tcPr>
          <w:p w14:paraId="20801C8A" w14:textId="10795DF5" w:rsidR="00EC2D33" w:rsidRPr="00A15DCB" w:rsidRDefault="00EC2D33" w:rsidP="00EC2D33">
            <w:pPr>
              <w:pStyle w:val="TAL"/>
            </w:pPr>
            <w:r w:rsidRPr="00A15DCB">
              <w:t>RadioBearerConfig as per TS 38.508-1[4] Table 4.6.3-132 with conditions DRBn and Recover_PDCP</w:t>
            </w:r>
          </w:p>
        </w:tc>
        <w:tc>
          <w:tcPr>
            <w:tcW w:w="1700" w:type="dxa"/>
          </w:tcPr>
          <w:p w14:paraId="6DD3B04C" w14:textId="1B1628FE" w:rsidR="00EC2D33" w:rsidRPr="00A15DCB" w:rsidRDefault="00EC2D33" w:rsidP="00EC2D33">
            <w:pPr>
              <w:pStyle w:val="TAL"/>
            </w:pPr>
            <w:r w:rsidRPr="00A15DCB">
              <w:t>n set to the default DRB of the first PDU session</w:t>
            </w:r>
          </w:p>
        </w:tc>
        <w:tc>
          <w:tcPr>
            <w:tcW w:w="1245" w:type="dxa"/>
          </w:tcPr>
          <w:p w14:paraId="6D1F4F77" w14:textId="3C2F5976" w:rsidR="00EC2D33" w:rsidRPr="00A15DCB" w:rsidRDefault="00EC2D33" w:rsidP="00EC2D33">
            <w:pPr>
              <w:pStyle w:val="TAL"/>
            </w:pPr>
            <w:r w:rsidRPr="00A15DCB">
              <w:t>NR</w:t>
            </w:r>
          </w:p>
        </w:tc>
      </w:tr>
      <w:tr w:rsidR="00EC2D33" w:rsidRPr="00A15DCB" w14:paraId="51B60A4A" w14:textId="77777777" w:rsidTr="00EC2D33">
        <w:tc>
          <w:tcPr>
            <w:tcW w:w="4535" w:type="dxa"/>
            <w:tcBorders>
              <w:bottom w:val="single" w:sz="4" w:space="0" w:color="auto"/>
            </w:tcBorders>
          </w:tcPr>
          <w:p w14:paraId="028D3EEB" w14:textId="77777777" w:rsidR="00EC2D33" w:rsidRPr="00A15DCB" w:rsidRDefault="00EC2D33" w:rsidP="00EC2D33">
            <w:pPr>
              <w:pStyle w:val="TAL"/>
            </w:pPr>
            <w:r w:rsidRPr="00A15DCB">
              <w:t xml:space="preserve">      nonCriticalExtension SEQUENCE {</w:t>
            </w:r>
          </w:p>
        </w:tc>
        <w:tc>
          <w:tcPr>
            <w:tcW w:w="2267" w:type="dxa"/>
          </w:tcPr>
          <w:p w14:paraId="7FB362E8" w14:textId="77777777" w:rsidR="00EC2D33" w:rsidRPr="00A15DCB" w:rsidRDefault="00EC2D33" w:rsidP="00EC2D33">
            <w:pPr>
              <w:pStyle w:val="TAL"/>
            </w:pPr>
          </w:p>
        </w:tc>
        <w:tc>
          <w:tcPr>
            <w:tcW w:w="1700" w:type="dxa"/>
          </w:tcPr>
          <w:p w14:paraId="1FE65E90" w14:textId="77777777" w:rsidR="00EC2D33" w:rsidRPr="00A15DCB" w:rsidRDefault="00EC2D33" w:rsidP="00EC2D33">
            <w:pPr>
              <w:pStyle w:val="TAL"/>
            </w:pPr>
          </w:p>
        </w:tc>
        <w:tc>
          <w:tcPr>
            <w:tcW w:w="1245" w:type="dxa"/>
          </w:tcPr>
          <w:p w14:paraId="63C683AA" w14:textId="77777777" w:rsidR="00EC2D33" w:rsidRPr="00A15DCB" w:rsidRDefault="00EC2D33" w:rsidP="00EC2D33">
            <w:pPr>
              <w:pStyle w:val="TAL"/>
            </w:pPr>
          </w:p>
        </w:tc>
      </w:tr>
      <w:tr w:rsidR="00EC2D33" w:rsidRPr="00A15DCB" w14:paraId="09050E14" w14:textId="77777777" w:rsidTr="00EC2D33">
        <w:tc>
          <w:tcPr>
            <w:tcW w:w="4535" w:type="dxa"/>
            <w:tcBorders>
              <w:bottom w:val="single" w:sz="4" w:space="0" w:color="auto"/>
            </w:tcBorders>
          </w:tcPr>
          <w:p w14:paraId="4FB5AA8C" w14:textId="77777777" w:rsidR="00EC2D33" w:rsidRPr="00A15DCB" w:rsidRDefault="00EC2D33" w:rsidP="00EC2D33">
            <w:pPr>
              <w:pStyle w:val="TAL"/>
            </w:pPr>
            <w:r w:rsidRPr="00A15DCB">
              <w:t xml:space="preserve">        masterCellGroup</w:t>
            </w:r>
          </w:p>
        </w:tc>
        <w:tc>
          <w:tcPr>
            <w:tcW w:w="2267" w:type="dxa"/>
          </w:tcPr>
          <w:p w14:paraId="075CABC2" w14:textId="77777777" w:rsidR="00EC2D33" w:rsidRPr="00A15DCB" w:rsidRDefault="00EC2D33" w:rsidP="00EC2D33">
            <w:pPr>
              <w:pStyle w:val="TAL"/>
            </w:pPr>
            <w:r w:rsidRPr="00A15DCB">
              <w:t>CellGroupConfig</w:t>
            </w:r>
          </w:p>
        </w:tc>
        <w:tc>
          <w:tcPr>
            <w:tcW w:w="1700" w:type="dxa"/>
          </w:tcPr>
          <w:p w14:paraId="0935DE5D" w14:textId="77777777" w:rsidR="00EC2D33" w:rsidRPr="00A15DCB" w:rsidRDefault="00EC2D33" w:rsidP="00EC2D33">
            <w:pPr>
              <w:pStyle w:val="TAL"/>
            </w:pPr>
          </w:p>
        </w:tc>
        <w:tc>
          <w:tcPr>
            <w:tcW w:w="1245" w:type="dxa"/>
          </w:tcPr>
          <w:p w14:paraId="72A041B1" w14:textId="77777777" w:rsidR="00EC2D33" w:rsidRPr="00A15DCB" w:rsidRDefault="00EC2D33" w:rsidP="00EC2D33">
            <w:pPr>
              <w:pStyle w:val="TAL"/>
            </w:pPr>
          </w:p>
        </w:tc>
      </w:tr>
      <w:tr w:rsidR="00EC2D33" w:rsidRPr="00A15DCB" w14:paraId="0440A790" w14:textId="77777777" w:rsidTr="00EC2D33">
        <w:tc>
          <w:tcPr>
            <w:tcW w:w="4535" w:type="dxa"/>
            <w:tcBorders>
              <w:bottom w:val="single" w:sz="4" w:space="0" w:color="auto"/>
            </w:tcBorders>
          </w:tcPr>
          <w:p w14:paraId="21F9C299" w14:textId="77777777" w:rsidR="00EC2D33" w:rsidRPr="00A15DCB" w:rsidRDefault="00EC2D33" w:rsidP="00EC2D33">
            <w:pPr>
              <w:pStyle w:val="TAL"/>
            </w:pPr>
            <w:r w:rsidRPr="00A15DCB">
              <w:t xml:space="preserve">      }</w:t>
            </w:r>
          </w:p>
        </w:tc>
        <w:tc>
          <w:tcPr>
            <w:tcW w:w="2267" w:type="dxa"/>
          </w:tcPr>
          <w:p w14:paraId="05AB3D4E" w14:textId="77777777" w:rsidR="00EC2D33" w:rsidRPr="00A15DCB" w:rsidRDefault="00EC2D33" w:rsidP="00EC2D33">
            <w:pPr>
              <w:pStyle w:val="TAL"/>
            </w:pPr>
          </w:p>
        </w:tc>
        <w:tc>
          <w:tcPr>
            <w:tcW w:w="1700" w:type="dxa"/>
          </w:tcPr>
          <w:p w14:paraId="155B8506" w14:textId="77777777" w:rsidR="00EC2D33" w:rsidRPr="00A15DCB" w:rsidRDefault="00EC2D33" w:rsidP="00EC2D33">
            <w:pPr>
              <w:pStyle w:val="TAL"/>
            </w:pPr>
          </w:p>
        </w:tc>
        <w:tc>
          <w:tcPr>
            <w:tcW w:w="1245" w:type="dxa"/>
          </w:tcPr>
          <w:p w14:paraId="730AE6AE" w14:textId="77777777" w:rsidR="00EC2D33" w:rsidRPr="00A15DCB" w:rsidRDefault="00EC2D33" w:rsidP="00EC2D33">
            <w:pPr>
              <w:pStyle w:val="TAL"/>
            </w:pPr>
          </w:p>
        </w:tc>
      </w:tr>
      <w:tr w:rsidR="00EC2D33" w:rsidRPr="00A15DCB" w14:paraId="1B2981D6" w14:textId="77777777" w:rsidTr="00EC2D33">
        <w:tc>
          <w:tcPr>
            <w:tcW w:w="4535" w:type="dxa"/>
            <w:tcBorders>
              <w:bottom w:val="single" w:sz="4" w:space="0" w:color="auto"/>
            </w:tcBorders>
          </w:tcPr>
          <w:p w14:paraId="3F68E6A6" w14:textId="77777777" w:rsidR="00EC2D33" w:rsidRPr="00A15DCB" w:rsidRDefault="00EC2D33" w:rsidP="00EC2D33">
            <w:pPr>
              <w:pStyle w:val="TAL"/>
            </w:pPr>
            <w:r w:rsidRPr="00A15DCB">
              <w:t xml:space="preserve">    }</w:t>
            </w:r>
          </w:p>
        </w:tc>
        <w:tc>
          <w:tcPr>
            <w:tcW w:w="2267" w:type="dxa"/>
          </w:tcPr>
          <w:p w14:paraId="36655602" w14:textId="77777777" w:rsidR="00EC2D33" w:rsidRPr="00A15DCB" w:rsidRDefault="00EC2D33" w:rsidP="00EC2D33">
            <w:pPr>
              <w:pStyle w:val="TAL"/>
            </w:pPr>
          </w:p>
        </w:tc>
        <w:tc>
          <w:tcPr>
            <w:tcW w:w="1700" w:type="dxa"/>
          </w:tcPr>
          <w:p w14:paraId="68A14D30" w14:textId="77777777" w:rsidR="00EC2D33" w:rsidRPr="00A15DCB" w:rsidRDefault="00EC2D33" w:rsidP="00EC2D33">
            <w:pPr>
              <w:pStyle w:val="TAL"/>
            </w:pPr>
          </w:p>
        </w:tc>
        <w:tc>
          <w:tcPr>
            <w:tcW w:w="1245" w:type="dxa"/>
          </w:tcPr>
          <w:p w14:paraId="0F1B08B3" w14:textId="77777777" w:rsidR="00EC2D33" w:rsidRPr="00A15DCB" w:rsidRDefault="00EC2D33" w:rsidP="00EC2D33">
            <w:pPr>
              <w:pStyle w:val="TAL"/>
            </w:pPr>
          </w:p>
        </w:tc>
      </w:tr>
      <w:tr w:rsidR="00EC2D33" w:rsidRPr="00A15DCB" w14:paraId="439B6C4B" w14:textId="77777777" w:rsidTr="00EC2D33">
        <w:tc>
          <w:tcPr>
            <w:tcW w:w="4535" w:type="dxa"/>
            <w:tcBorders>
              <w:bottom w:val="single" w:sz="4" w:space="0" w:color="auto"/>
            </w:tcBorders>
          </w:tcPr>
          <w:p w14:paraId="2266BB2C" w14:textId="77777777" w:rsidR="00EC2D33" w:rsidRPr="00A15DCB" w:rsidRDefault="00EC2D33" w:rsidP="00EC2D33">
            <w:pPr>
              <w:pStyle w:val="TAL"/>
            </w:pPr>
            <w:r w:rsidRPr="00A15DCB">
              <w:t xml:space="preserve">  }</w:t>
            </w:r>
          </w:p>
        </w:tc>
        <w:tc>
          <w:tcPr>
            <w:tcW w:w="2267" w:type="dxa"/>
          </w:tcPr>
          <w:p w14:paraId="5A2744F3" w14:textId="77777777" w:rsidR="00EC2D33" w:rsidRPr="00A15DCB" w:rsidRDefault="00EC2D33" w:rsidP="00EC2D33">
            <w:pPr>
              <w:pStyle w:val="TAL"/>
            </w:pPr>
          </w:p>
        </w:tc>
        <w:tc>
          <w:tcPr>
            <w:tcW w:w="1700" w:type="dxa"/>
          </w:tcPr>
          <w:p w14:paraId="2F8D006F" w14:textId="77777777" w:rsidR="00EC2D33" w:rsidRPr="00A15DCB" w:rsidRDefault="00EC2D33" w:rsidP="00EC2D33">
            <w:pPr>
              <w:pStyle w:val="TAL"/>
            </w:pPr>
          </w:p>
        </w:tc>
        <w:tc>
          <w:tcPr>
            <w:tcW w:w="1245" w:type="dxa"/>
          </w:tcPr>
          <w:p w14:paraId="4F567A37" w14:textId="77777777" w:rsidR="00EC2D33" w:rsidRPr="00A15DCB" w:rsidRDefault="00EC2D33" w:rsidP="00EC2D33">
            <w:pPr>
              <w:pStyle w:val="TAL"/>
            </w:pPr>
          </w:p>
        </w:tc>
      </w:tr>
      <w:tr w:rsidR="00EC2D33" w:rsidRPr="00A15DCB" w14:paraId="29E0A434" w14:textId="77777777" w:rsidTr="00EC2D33">
        <w:tc>
          <w:tcPr>
            <w:tcW w:w="4535" w:type="dxa"/>
            <w:tcBorders>
              <w:bottom w:val="single" w:sz="4" w:space="0" w:color="auto"/>
            </w:tcBorders>
          </w:tcPr>
          <w:p w14:paraId="3C964AB2" w14:textId="77777777" w:rsidR="00EC2D33" w:rsidRPr="00A15DCB" w:rsidRDefault="00EC2D33" w:rsidP="00EC2D33">
            <w:pPr>
              <w:pStyle w:val="TAL"/>
            </w:pPr>
            <w:r w:rsidRPr="00A15DCB">
              <w:t>}</w:t>
            </w:r>
          </w:p>
        </w:tc>
        <w:tc>
          <w:tcPr>
            <w:tcW w:w="2267" w:type="dxa"/>
          </w:tcPr>
          <w:p w14:paraId="6CBC5325" w14:textId="77777777" w:rsidR="00EC2D33" w:rsidRPr="00A15DCB" w:rsidRDefault="00EC2D33" w:rsidP="00EC2D33">
            <w:pPr>
              <w:pStyle w:val="TAL"/>
            </w:pPr>
          </w:p>
        </w:tc>
        <w:tc>
          <w:tcPr>
            <w:tcW w:w="1700" w:type="dxa"/>
          </w:tcPr>
          <w:p w14:paraId="0FCEB365" w14:textId="77777777" w:rsidR="00EC2D33" w:rsidRPr="00A15DCB" w:rsidRDefault="00EC2D33" w:rsidP="00EC2D33">
            <w:pPr>
              <w:pStyle w:val="TAL"/>
            </w:pPr>
          </w:p>
        </w:tc>
        <w:tc>
          <w:tcPr>
            <w:tcW w:w="1245" w:type="dxa"/>
          </w:tcPr>
          <w:p w14:paraId="07C4F466" w14:textId="77777777" w:rsidR="00EC2D33" w:rsidRPr="00A15DCB" w:rsidRDefault="00EC2D33" w:rsidP="00EC2D33">
            <w:pPr>
              <w:pStyle w:val="TAL"/>
            </w:pPr>
          </w:p>
        </w:tc>
      </w:tr>
    </w:tbl>
    <w:p w14:paraId="2A082CBE" w14:textId="77777777" w:rsidR="0025420B" w:rsidRPr="00A15DCB" w:rsidRDefault="0025420B" w:rsidP="0025420B"/>
    <w:p w14:paraId="16A9444D" w14:textId="77777777" w:rsidR="0025420B" w:rsidRPr="00A15DCB" w:rsidRDefault="0025420B" w:rsidP="00DA77DA">
      <w:pPr>
        <w:pStyle w:val="TH"/>
      </w:pPr>
      <w:r w:rsidRPr="00A15DCB">
        <w:t>Table 7.1.1.1.1.3.3-3</w:t>
      </w:r>
      <w:r w:rsidR="00EB705A" w:rsidRPr="00A15DCB">
        <w:t>:</w:t>
      </w:r>
      <w:r w:rsidRPr="00A15DCB">
        <w:t xml:space="preserve"> </w:t>
      </w:r>
      <w:r w:rsidRPr="00A15DCB">
        <w:rPr>
          <w:i/>
          <w:iCs/>
        </w:rPr>
        <w:t>CellGroupConfig</w:t>
      </w:r>
      <w:r w:rsidRPr="00A15DCB">
        <w:rPr>
          <w:i/>
        </w:rPr>
        <w:t xml:space="preserve"> </w:t>
      </w:r>
      <w:r w:rsidR="00EB705A" w:rsidRPr="00A15DCB">
        <w:t>for EN-DC (Table 7.1.1.1.1.3.3-2)</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25420B" w:rsidRPr="00A15DCB" w14:paraId="0B174ED0" w14:textId="77777777" w:rsidTr="00EC2D33">
        <w:tc>
          <w:tcPr>
            <w:tcW w:w="9747" w:type="dxa"/>
            <w:gridSpan w:val="4"/>
          </w:tcPr>
          <w:p w14:paraId="76ADF830" w14:textId="18C7B6B3" w:rsidR="0025420B" w:rsidRPr="00A15DCB" w:rsidRDefault="0025420B" w:rsidP="00D00D8C">
            <w:pPr>
              <w:pStyle w:val="TAL"/>
              <w:rPr>
                <w:lang w:eastAsia="en-US"/>
              </w:rPr>
            </w:pPr>
            <w:r w:rsidRPr="00A15DCB">
              <w:rPr>
                <w:lang w:eastAsia="en-US"/>
              </w:rPr>
              <w:t xml:space="preserve">Derivation Path: </w:t>
            </w:r>
            <w:r w:rsidR="00B76BC9" w:rsidRPr="00A15DCB">
              <w:rPr>
                <w:lang w:eastAsia="en-US"/>
              </w:rPr>
              <w:t xml:space="preserve">TS </w:t>
            </w:r>
            <w:r w:rsidRPr="00A15DCB">
              <w:rPr>
                <w:lang w:eastAsia="en-US"/>
              </w:rPr>
              <w:t xml:space="preserve">38.508-1 [4], Table </w:t>
            </w:r>
            <w:r w:rsidR="00A97F7B" w:rsidRPr="00A15DCB">
              <w:rPr>
                <w:lang w:eastAsia="en-US"/>
              </w:rPr>
              <w:t>4.6.3-19</w:t>
            </w:r>
            <w:r w:rsidRPr="00A15DCB">
              <w:rPr>
                <w:lang w:eastAsia="en-US"/>
              </w:rPr>
              <w:t xml:space="preserve"> with condition</w:t>
            </w:r>
            <w:r w:rsidR="006C1EC8" w:rsidRPr="00A15DCB">
              <w:rPr>
                <w:lang w:eastAsia="en-US"/>
              </w:rPr>
              <w:t xml:space="preserve"> </w:t>
            </w:r>
            <w:r w:rsidR="00EB705A" w:rsidRPr="00A15DCB">
              <w:t>PSCell_change</w:t>
            </w:r>
          </w:p>
        </w:tc>
      </w:tr>
      <w:tr w:rsidR="0025420B" w:rsidRPr="00A15DCB" w14:paraId="71079A60" w14:textId="77777777" w:rsidTr="00EC2D33">
        <w:tc>
          <w:tcPr>
            <w:tcW w:w="4535" w:type="dxa"/>
          </w:tcPr>
          <w:p w14:paraId="18374154" w14:textId="77777777" w:rsidR="0025420B" w:rsidRPr="00A15DCB" w:rsidRDefault="0025420B" w:rsidP="00D00D8C">
            <w:pPr>
              <w:pStyle w:val="TAH"/>
              <w:rPr>
                <w:lang w:eastAsia="en-US"/>
              </w:rPr>
            </w:pPr>
            <w:r w:rsidRPr="00A15DCB">
              <w:rPr>
                <w:lang w:eastAsia="en-US"/>
              </w:rPr>
              <w:t>Information Element</w:t>
            </w:r>
          </w:p>
        </w:tc>
        <w:tc>
          <w:tcPr>
            <w:tcW w:w="2267" w:type="dxa"/>
          </w:tcPr>
          <w:p w14:paraId="1AD1FD19" w14:textId="77777777" w:rsidR="0025420B" w:rsidRPr="00A15DCB" w:rsidRDefault="0025420B" w:rsidP="00D00D8C">
            <w:pPr>
              <w:pStyle w:val="TAH"/>
              <w:rPr>
                <w:lang w:eastAsia="en-US"/>
              </w:rPr>
            </w:pPr>
            <w:r w:rsidRPr="00A15DCB">
              <w:rPr>
                <w:lang w:eastAsia="en-US"/>
              </w:rPr>
              <w:t>Value/remark</w:t>
            </w:r>
          </w:p>
        </w:tc>
        <w:tc>
          <w:tcPr>
            <w:tcW w:w="1700" w:type="dxa"/>
          </w:tcPr>
          <w:p w14:paraId="04E769CC" w14:textId="77777777" w:rsidR="0025420B" w:rsidRPr="00A15DCB" w:rsidRDefault="0025420B" w:rsidP="00D00D8C">
            <w:pPr>
              <w:pStyle w:val="TAH"/>
              <w:rPr>
                <w:lang w:eastAsia="en-US"/>
              </w:rPr>
            </w:pPr>
            <w:r w:rsidRPr="00A15DCB">
              <w:rPr>
                <w:lang w:eastAsia="en-US"/>
              </w:rPr>
              <w:t>Comment</w:t>
            </w:r>
          </w:p>
        </w:tc>
        <w:tc>
          <w:tcPr>
            <w:tcW w:w="1245" w:type="dxa"/>
          </w:tcPr>
          <w:p w14:paraId="3CD2760D" w14:textId="77777777" w:rsidR="0025420B" w:rsidRPr="00A15DCB" w:rsidRDefault="0025420B" w:rsidP="00D00D8C">
            <w:pPr>
              <w:pStyle w:val="TAH"/>
              <w:rPr>
                <w:lang w:eastAsia="en-US"/>
              </w:rPr>
            </w:pPr>
            <w:r w:rsidRPr="00A15DCB">
              <w:rPr>
                <w:lang w:eastAsia="en-US"/>
              </w:rPr>
              <w:t>Condition</w:t>
            </w:r>
          </w:p>
        </w:tc>
      </w:tr>
      <w:tr w:rsidR="0025420B" w:rsidRPr="00A15DCB" w14:paraId="10E6C8EF" w14:textId="77777777" w:rsidTr="00EC2D33">
        <w:tc>
          <w:tcPr>
            <w:tcW w:w="4535" w:type="dxa"/>
          </w:tcPr>
          <w:p w14:paraId="4BBA43EB" w14:textId="77777777" w:rsidR="0025420B" w:rsidRPr="00A15DCB" w:rsidRDefault="0025420B" w:rsidP="00D00D8C">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43CC6FB4" w14:textId="77777777" w:rsidR="0025420B" w:rsidRPr="00A15DCB" w:rsidRDefault="0025420B" w:rsidP="00D00D8C">
            <w:pPr>
              <w:pStyle w:val="TAL"/>
              <w:rPr>
                <w:lang w:eastAsia="en-US"/>
              </w:rPr>
            </w:pPr>
          </w:p>
        </w:tc>
        <w:tc>
          <w:tcPr>
            <w:tcW w:w="1700" w:type="dxa"/>
          </w:tcPr>
          <w:p w14:paraId="14E6245C" w14:textId="77777777" w:rsidR="0025420B" w:rsidRPr="00A15DCB" w:rsidRDefault="0025420B" w:rsidP="00D00D8C">
            <w:pPr>
              <w:pStyle w:val="TAL"/>
              <w:rPr>
                <w:lang w:eastAsia="en-US"/>
              </w:rPr>
            </w:pPr>
          </w:p>
        </w:tc>
        <w:tc>
          <w:tcPr>
            <w:tcW w:w="1245" w:type="dxa"/>
          </w:tcPr>
          <w:p w14:paraId="5C0D9A56" w14:textId="77777777" w:rsidR="0025420B" w:rsidRPr="00A15DCB" w:rsidRDefault="0025420B" w:rsidP="00D00D8C">
            <w:pPr>
              <w:pStyle w:val="TAL"/>
              <w:rPr>
                <w:lang w:eastAsia="en-US"/>
              </w:rPr>
            </w:pPr>
          </w:p>
        </w:tc>
      </w:tr>
      <w:tr w:rsidR="0025420B" w:rsidRPr="00A15DCB" w14:paraId="544EDE51" w14:textId="77777777" w:rsidTr="00EC2D33">
        <w:tc>
          <w:tcPr>
            <w:tcW w:w="4535" w:type="dxa"/>
          </w:tcPr>
          <w:p w14:paraId="00B73DB0" w14:textId="77777777" w:rsidR="0025420B" w:rsidRPr="00A15DCB" w:rsidRDefault="0025420B" w:rsidP="00D00D8C">
            <w:pPr>
              <w:pStyle w:val="TAL"/>
              <w:rPr>
                <w:lang w:eastAsia="en-US"/>
              </w:rPr>
            </w:pPr>
            <w:r w:rsidRPr="00A15DCB">
              <w:rPr>
                <w:lang w:eastAsia="en-US"/>
              </w:rPr>
              <w:t xml:space="preserve">  spCellConfig </w:t>
            </w:r>
            <w:r w:rsidRPr="00A15DCB">
              <w:rPr>
                <w:snapToGrid w:val="0"/>
                <w:lang w:eastAsia="en-US"/>
              </w:rPr>
              <w:t xml:space="preserve">SEQUENCE </w:t>
            </w:r>
            <w:r w:rsidRPr="00A15DCB">
              <w:rPr>
                <w:lang w:eastAsia="en-US"/>
              </w:rPr>
              <w:t>{</w:t>
            </w:r>
          </w:p>
        </w:tc>
        <w:tc>
          <w:tcPr>
            <w:tcW w:w="2267" w:type="dxa"/>
          </w:tcPr>
          <w:p w14:paraId="10C639A5" w14:textId="77777777" w:rsidR="0025420B" w:rsidRPr="00A15DCB" w:rsidRDefault="0025420B" w:rsidP="00D00D8C">
            <w:pPr>
              <w:pStyle w:val="TAL"/>
              <w:rPr>
                <w:lang w:eastAsia="en-US"/>
              </w:rPr>
            </w:pPr>
          </w:p>
        </w:tc>
        <w:tc>
          <w:tcPr>
            <w:tcW w:w="1700" w:type="dxa"/>
          </w:tcPr>
          <w:p w14:paraId="1F9E24F8" w14:textId="77777777" w:rsidR="0025420B" w:rsidRPr="00A15DCB" w:rsidRDefault="0025420B" w:rsidP="00D00D8C">
            <w:pPr>
              <w:pStyle w:val="TAL"/>
              <w:rPr>
                <w:lang w:eastAsia="en-US"/>
              </w:rPr>
            </w:pPr>
          </w:p>
        </w:tc>
        <w:tc>
          <w:tcPr>
            <w:tcW w:w="1245" w:type="dxa"/>
          </w:tcPr>
          <w:p w14:paraId="10FCFBA7" w14:textId="77777777" w:rsidR="0025420B" w:rsidRPr="00A15DCB" w:rsidRDefault="0025420B" w:rsidP="00D00D8C">
            <w:pPr>
              <w:pStyle w:val="TAL"/>
              <w:rPr>
                <w:lang w:eastAsia="en-US"/>
              </w:rPr>
            </w:pPr>
          </w:p>
        </w:tc>
      </w:tr>
      <w:tr w:rsidR="0025420B" w:rsidRPr="00A15DCB" w14:paraId="240A36E9" w14:textId="77777777" w:rsidTr="00EC2D33">
        <w:tc>
          <w:tcPr>
            <w:tcW w:w="4535" w:type="dxa"/>
          </w:tcPr>
          <w:p w14:paraId="24ADBAAC" w14:textId="77777777" w:rsidR="0025420B" w:rsidRPr="00A15DCB" w:rsidRDefault="0025420B" w:rsidP="00D00D8C">
            <w:pPr>
              <w:pStyle w:val="TAL"/>
              <w:rPr>
                <w:lang w:eastAsia="en-US"/>
              </w:rPr>
            </w:pPr>
            <w:r w:rsidRPr="00A15DCB">
              <w:rPr>
                <w:lang w:eastAsia="en-US"/>
              </w:rPr>
              <w:t xml:space="preserve">    reconfigurationWithSync SEQUENCE {</w:t>
            </w:r>
          </w:p>
        </w:tc>
        <w:tc>
          <w:tcPr>
            <w:tcW w:w="2267" w:type="dxa"/>
          </w:tcPr>
          <w:p w14:paraId="37DF2F41" w14:textId="77777777" w:rsidR="0025420B" w:rsidRPr="00A15DCB" w:rsidRDefault="0025420B" w:rsidP="00D00D8C">
            <w:pPr>
              <w:pStyle w:val="TAL"/>
              <w:rPr>
                <w:lang w:eastAsia="en-US"/>
              </w:rPr>
            </w:pPr>
          </w:p>
        </w:tc>
        <w:tc>
          <w:tcPr>
            <w:tcW w:w="1700" w:type="dxa"/>
          </w:tcPr>
          <w:p w14:paraId="08249121" w14:textId="77777777" w:rsidR="0025420B" w:rsidRPr="00A15DCB" w:rsidRDefault="0025420B" w:rsidP="00D00D8C">
            <w:pPr>
              <w:pStyle w:val="TAL"/>
              <w:rPr>
                <w:lang w:eastAsia="en-US"/>
              </w:rPr>
            </w:pPr>
          </w:p>
        </w:tc>
        <w:tc>
          <w:tcPr>
            <w:tcW w:w="1245" w:type="dxa"/>
          </w:tcPr>
          <w:p w14:paraId="7DE06185" w14:textId="77777777" w:rsidR="0025420B" w:rsidRPr="00A15DCB" w:rsidRDefault="0025420B" w:rsidP="00D00D8C">
            <w:pPr>
              <w:pStyle w:val="TAL"/>
              <w:rPr>
                <w:lang w:eastAsia="en-US"/>
              </w:rPr>
            </w:pPr>
          </w:p>
        </w:tc>
      </w:tr>
      <w:tr w:rsidR="00EC2D33" w:rsidRPr="00A15DCB" w14:paraId="0D37A332" w14:textId="77777777" w:rsidTr="00EC2D33">
        <w:tc>
          <w:tcPr>
            <w:tcW w:w="4535" w:type="dxa"/>
          </w:tcPr>
          <w:p w14:paraId="686D34F3" w14:textId="5417FBA2" w:rsidR="00EC2D33" w:rsidRPr="00A15DCB" w:rsidRDefault="00EC2D33" w:rsidP="00EC2D33">
            <w:pPr>
              <w:pStyle w:val="TAL"/>
              <w:rPr>
                <w:lang w:eastAsia="en-US"/>
              </w:rPr>
            </w:pPr>
            <w:r w:rsidRPr="00A15DCB">
              <w:t xml:space="preserve">      spCellConfigCommon</w:t>
            </w:r>
          </w:p>
        </w:tc>
        <w:tc>
          <w:tcPr>
            <w:tcW w:w="2267" w:type="dxa"/>
          </w:tcPr>
          <w:p w14:paraId="40952DA9" w14:textId="371D540A" w:rsidR="00EC2D33" w:rsidRPr="00A15DCB" w:rsidRDefault="00EC2D33" w:rsidP="00EC2D33">
            <w:pPr>
              <w:pStyle w:val="TAL"/>
              <w:rPr>
                <w:lang w:eastAsia="en-US"/>
              </w:rPr>
            </w:pPr>
            <w:r w:rsidRPr="00A15DCB">
              <w:t>ServingCellConfigCommon</w:t>
            </w:r>
          </w:p>
        </w:tc>
        <w:tc>
          <w:tcPr>
            <w:tcW w:w="1700" w:type="dxa"/>
          </w:tcPr>
          <w:p w14:paraId="36058F00" w14:textId="77777777" w:rsidR="00EC2D33" w:rsidRPr="00A15DCB" w:rsidRDefault="00EC2D33" w:rsidP="00EC2D33">
            <w:pPr>
              <w:pStyle w:val="TAL"/>
              <w:rPr>
                <w:lang w:eastAsia="en-US"/>
              </w:rPr>
            </w:pPr>
          </w:p>
        </w:tc>
        <w:tc>
          <w:tcPr>
            <w:tcW w:w="1245" w:type="dxa"/>
          </w:tcPr>
          <w:p w14:paraId="0E4BCE57" w14:textId="77777777" w:rsidR="00EC2D33" w:rsidRPr="00A15DCB" w:rsidRDefault="00EC2D33" w:rsidP="00EC2D33">
            <w:pPr>
              <w:pStyle w:val="TAL"/>
              <w:rPr>
                <w:lang w:eastAsia="en-US"/>
              </w:rPr>
            </w:pPr>
          </w:p>
        </w:tc>
      </w:tr>
      <w:tr w:rsidR="00EC2D33" w:rsidRPr="00A15DCB" w14:paraId="027E225B" w14:textId="77777777" w:rsidTr="00EC2D33">
        <w:tc>
          <w:tcPr>
            <w:tcW w:w="4535" w:type="dxa"/>
          </w:tcPr>
          <w:p w14:paraId="5769CB09" w14:textId="7B2DC378" w:rsidR="00EC2D33" w:rsidRPr="00A15DCB" w:rsidRDefault="00EC2D33" w:rsidP="00EC2D33">
            <w:pPr>
              <w:pStyle w:val="TAL"/>
              <w:rPr>
                <w:lang w:eastAsia="en-US"/>
              </w:rPr>
            </w:pPr>
            <w:r w:rsidRPr="00A15DCB">
              <w:t xml:space="preserve">      newUE-Identity</w:t>
            </w:r>
          </w:p>
        </w:tc>
        <w:tc>
          <w:tcPr>
            <w:tcW w:w="2267" w:type="dxa"/>
          </w:tcPr>
          <w:p w14:paraId="109F0272" w14:textId="25B0C982" w:rsidR="00EC2D33" w:rsidRPr="00A15DCB" w:rsidRDefault="00EC2D33" w:rsidP="00EC2D33">
            <w:pPr>
              <w:pStyle w:val="TAL"/>
              <w:rPr>
                <w:lang w:eastAsia="en-US"/>
              </w:rPr>
            </w:pPr>
            <w:r w:rsidRPr="00A15DCB">
              <w:t>UE identity different from NR cell 1 UE identity</w:t>
            </w:r>
          </w:p>
        </w:tc>
        <w:tc>
          <w:tcPr>
            <w:tcW w:w="1700" w:type="dxa"/>
          </w:tcPr>
          <w:p w14:paraId="3F2D91A7" w14:textId="77777777" w:rsidR="00EC2D33" w:rsidRPr="00A15DCB" w:rsidRDefault="00EC2D33" w:rsidP="00EC2D33">
            <w:pPr>
              <w:pStyle w:val="TAL"/>
              <w:rPr>
                <w:lang w:eastAsia="en-US"/>
              </w:rPr>
            </w:pPr>
          </w:p>
        </w:tc>
        <w:tc>
          <w:tcPr>
            <w:tcW w:w="1245" w:type="dxa"/>
          </w:tcPr>
          <w:p w14:paraId="52397D06" w14:textId="77777777" w:rsidR="00EC2D33" w:rsidRPr="00A15DCB" w:rsidRDefault="00EC2D33" w:rsidP="00EC2D33">
            <w:pPr>
              <w:pStyle w:val="TAL"/>
              <w:rPr>
                <w:lang w:eastAsia="en-US"/>
              </w:rPr>
            </w:pPr>
          </w:p>
        </w:tc>
      </w:tr>
      <w:tr w:rsidR="00EC2D33" w:rsidRPr="00A15DCB" w14:paraId="0F7A7C49" w14:textId="77777777" w:rsidTr="00EC2D33">
        <w:tc>
          <w:tcPr>
            <w:tcW w:w="4535" w:type="dxa"/>
          </w:tcPr>
          <w:p w14:paraId="36E94B68" w14:textId="77777777" w:rsidR="00EC2D33" w:rsidRPr="00A15DCB" w:rsidRDefault="00EC2D33" w:rsidP="00EC2D33">
            <w:pPr>
              <w:pStyle w:val="TAL"/>
              <w:rPr>
                <w:lang w:eastAsia="en-US"/>
              </w:rPr>
            </w:pPr>
            <w:r w:rsidRPr="00A15DCB">
              <w:rPr>
                <w:lang w:eastAsia="en-US"/>
              </w:rPr>
              <w:t xml:space="preserve">      rach-ConfigDedicated CHOICE {</w:t>
            </w:r>
          </w:p>
        </w:tc>
        <w:tc>
          <w:tcPr>
            <w:tcW w:w="2267" w:type="dxa"/>
          </w:tcPr>
          <w:p w14:paraId="2EFEA88D" w14:textId="77777777" w:rsidR="00EC2D33" w:rsidRPr="00A15DCB" w:rsidRDefault="00EC2D33" w:rsidP="00EC2D33">
            <w:pPr>
              <w:pStyle w:val="TAL"/>
              <w:rPr>
                <w:lang w:eastAsia="en-US"/>
              </w:rPr>
            </w:pPr>
          </w:p>
        </w:tc>
        <w:tc>
          <w:tcPr>
            <w:tcW w:w="1700" w:type="dxa"/>
          </w:tcPr>
          <w:p w14:paraId="7A9505E8" w14:textId="77777777" w:rsidR="00EC2D33" w:rsidRPr="00A15DCB" w:rsidRDefault="00EC2D33" w:rsidP="00EC2D33">
            <w:pPr>
              <w:pStyle w:val="TAL"/>
              <w:rPr>
                <w:lang w:eastAsia="en-US"/>
              </w:rPr>
            </w:pPr>
          </w:p>
        </w:tc>
        <w:tc>
          <w:tcPr>
            <w:tcW w:w="1245" w:type="dxa"/>
          </w:tcPr>
          <w:p w14:paraId="42108992" w14:textId="77777777" w:rsidR="00EC2D33" w:rsidRPr="00A15DCB" w:rsidRDefault="00EC2D33" w:rsidP="00EC2D33">
            <w:pPr>
              <w:pStyle w:val="TAL"/>
              <w:rPr>
                <w:lang w:eastAsia="en-US"/>
              </w:rPr>
            </w:pPr>
          </w:p>
        </w:tc>
      </w:tr>
      <w:tr w:rsidR="00EC2D33" w:rsidRPr="00A15DCB" w14:paraId="206F08CC" w14:textId="77777777" w:rsidTr="00EC2D33">
        <w:tc>
          <w:tcPr>
            <w:tcW w:w="4535" w:type="dxa"/>
          </w:tcPr>
          <w:p w14:paraId="68FEB29E" w14:textId="77777777" w:rsidR="00EC2D33" w:rsidRPr="00A15DCB" w:rsidRDefault="00EC2D33" w:rsidP="00EC2D33">
            <w:pPr>
              <w:pStyle w:val="TAL"/>
              <w:rPr>
                <w:lang w:eastAsia="en-US"/>
              </w:rPr>
            </w:pPr>
            <w:r w:rsidRPr="00A15DCB">
              <w:rPr>
                <w:lang w:eastAsia="en-US"/>
              </w:rPr>
              <w:t xml:space="preserve">        uplink</w:t>
            </w:r>
          </w:p>
        </w:tc>
        <w:tc>
          <w:tcPr>
            <w:tcW w:w="2267" w:type="dxa"/>
          </w:tcPr>
          <w:p w14:paraId="0E1736C9" w14:textId="77777777" w:rsidR="00EC2D33" w:rsidRPr="00A15DCB" w:rsidRDefault="00EC2D33" w:rsidP="00EC2D33">
            <w:pPr>
              <w:pStyle w:val="TAL"/>
              <w:rPr>
                <w:lang w:eastAsia="en-US"/>
              </w:rPr>
            </w:pPr>
            <w:r w:rsidRPr="00A15DCB">
              <w:rPr>
                <w:lang w:eastAsia="en-US"/>
              </w:rPr>
              <w:t>RACH-ConfigDedicated</w:t>
            </w:r>
          </w:p>
        </w:tc>
        <w:tc>
          <w:tcPr>
            <w:tcW w:w="1700" w:type="dxa"/>
          </w:tcPr>
          <w:p w14:paraId="2B9D7943" w14:textId="77777777" w:rsidR="00EC2D33" w:rsidRPr="00A15DCB" w:rsidRDefault="00EC2D33" w:rsidP="00EC2D33">
            <w:pPr>
              <w:pStyle w:val="TAL"/>
              <w:rPr>
                <w:lang w:eastAsia="en-US"/>
              </w:rPr>
            </w:pPr>
          </w:p>
        </w:tc>
        <w:tc>
          <w:tcPr>
            <w:tcW w:w="1245" w:type="dxa"/>
          </w:tcPr>
          <w:p w14:paraId="5341DAAD" w14:textId="77777777" w:rsidR="00EC2D33" w:rsidRPr="00A15DCB" w:rsidRDefault="00EC2D33" w:rsidP="00EC2D33">
            <w:pPr>
              <w:pStyle w:val="TAL"/>
              <w:rPr>
                <w:lang w:eastAsia="en-US"/>
              </w:rPr>
            </w:pPr>
          </w:p>
        </w:tc>
      </w:tr>
      <w:tr w:rsidR="00EC2D33" w:rsidRPr="00A15DCB" w14:paraId="683BA0D3" w14:textId="77777777" w:rsidTr="00EC2D33">
        <w:tc>
          <w:tcPr>
            <w:tcW w:w="4535" w:type="dxa"/>
          </w:tcPr>
          <w:p w14:paraId="5EB14DCD" w14:textId="77777777" w:rsidR="00EC2D33" w:rsidRPr="00A15DCB" w:rsidRDefault="00EC2D33" w:rsidP="00EC2D33">
            <w:pPr>
              <w:pStyle w:val="TAL"/>
              <w:rPr>
                <w:lang w:eastAsia="en-US"/>
              </w:rPr>
            </w:pPr>
            <w:r w:rsidRPr="00A15DCB">
              <w:rPr>
                <w:lang w:eastAsia="en-US"/>
              </w:rPr>
              <w:t xml:space="preserve">      }</w:t>
            </w:r>
          </w:p>
        </w:tc>
        <w:tc>
          <w:tcPr>
            <w:tcW w:w="2267" w:type="dxa"/>
          </w:tcPr>
          <w:p w14:paraId="5302AD8E" w14:textId="77777777" w:rsidR="00EC2D33" w:rsidRPr="00A15DCB" w:rsidRDefault="00EC2D33" w:rsidP="00EC2D33">
            <w:pPr>
              <w:pStyle w:val="TAL"/>
              <w:rPr>
                <w:lang w:eastAsia="en-US"/>
              </w:rPr>
            </w:pPr>
          </w:p>
        </w:tc>
        <w:tc>
          <w:tcPr>
            <w:tcW w:w="1700" w:type="dxa"/>
          </w:tcPr>
          <w:p w14:paraId="28C8F2A2" w14:textId="77777777" w:rsidR="00EC2D33" w:rsidRPr="00A15DCB" w:rsidRDefault="00EC2D33" w:rsidP="00EC2D33">
            <w:pPr>
              <w:pStyle w:val="TAL"/>
              <w:rPr>
                <w:lang w:eastAsia="en-US"/>
              </w:rPr>
            </w:pPr>
          </w:p>
        </w:tc>
        <w:tc>
          <w:tcPr>
            <w:tcW w:w="1245" w:type="dxa"/>
          </w:tcPr>
          <w:p w14:paraId="401106B8" w14:textId="77777777" w:rsidR="00EC2D33" w:rsidRPr="00A15DCB" w:rsidRDefault="00EC2D33" w:rsidP="00EC2D33">
            <w:pPr>
              <w:pStyle w:val="TAL"/>
              <w:rPr>
                <w:lang w:eastAsia="en-US"/>
              </w:rPr>
            </w:pPr>
          </w:p>
        </w:tc>
      </w:tr>
      <w:tr w:rsidR="00EC2D33" w:rsidRPr="00A15DCB" w14:paraId="30445C1E" w14:textId="77777777" w:rsidTr="00EC2D33">
        <w:tc>
          <w:tcPr>
            <w:tcW w:w="4535" w:type="dxa"/>
            <w:tcBorders>
              <w:top w:val="single" w:sz="4" w:space="0" w:color="auto"/>
              <w:left w:val="single" w:sz="4" w:space="0" w:color="auto"/>
              <w:bottom w:val="single" w:sz="4" w:space="0" w:color="auto"/>
              <w:right w:val="single" w:sz="4" w:space="0" w:color="auto"/>
            </w:tcBorders>
          </w:tcPr>
          <w:p w14:paraId="04E3E001" w14:textId="77777777" w:rsidR="00EC2D33" w:rsidRPr="00A15DCB" w:rsidRDefault="00EC2D33" w:rsidP="00EC2D33">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5154275" w14:textId="77777777" w:rsidR="00EC2D33" w:rsidRPr="00A15DCB"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BA34FE9" w14:textId="77777777" w:rsidR="00EC2D33" w:rsidRPr="00A15DCB"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33D431D" w14:textId="77777777" w:rsidR="00EC2D33" w:rsidRPr="00A15DCB" w:rsidRDefault="00EC2D33" w:rsidP="00EC2D33">
            <w:pPr>
              <w:pStyle w:val="TAL"/>
              <w:rPr>
                <w:lang w:eastAsia="en-US"/>
              </w:rPr>
            </w:pPr>
          </w:p>
        </w:tc>
      </w:tr>
      <w:tr w:rsidR="00EC2D33" w:rsidRPr="00A15DCB" w14:paraId="4FABC764" w14:textId="77777777" w:rsidTr="00EC2D33">
        <w:tc>
          <w:tcPr>
            <w:tcW w:w="4535" w:type="dxa"/>
            <w:tcBorders>
              <w:top w:val="single" w:sz="4" w:space="0" w:color="auto"/>
              <w:left w:val="single" w:sz="4" w:space="0" w:color="auto"/>
              <w:bottom w:val="single" w:sz="4" w:space="0" w:color="auto"/>
              <w:right w:val="single" w:sz="4" w:space="0" w:color="auto"/>
            </w:tcBorders>
          </w:tcPr>
          <w:p w14:paraId="498EC7A9" w14:textId="77777777" w:rsidR="00EC2D33" w:rsidRPr="00A15DCB" w:rsidRDefault="00EC2D33" w:rsidP="00EC2D33">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58E734B" w14:textId="77777777" w:rsidR="00EC2D33" w:rsidRPr="00A15DCB"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E9B001" w14:textId="77777777" w:rsidR="00EC2D33" w:rsidRPr="00A15DCB"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11F333" w14:textId="77777777" w:rsidR="00EC2D33" w:rsidRPr="00A15DCB" w:rsidRDefault="00EC2D33" w:rsidP="00EC2D33">
            <w:pPr>
              <w:pStyle w:val="TAL"/>
              <w:rPr>
                <w:lang w:eastAsia="en-US"/>
              </w:rPr>
            </w:pPr>
          </w:p>
        </w:tc>
      </w:tr>
      <w:tr w:rsidR="00EC2D33" w:rsidRPr="00A15DCB" w14:paraId="6B02A35F" w14:textId="77777777" w:rsidTr="00EC2D33">
        <w:tc>
          <w:tcPr>
            <w:tcW w:w="4535" w:type="dxa"/>
            <w:tcBorders>
              <w:top w:val="single" w:sz="4" w:space="0" w:color="auto"/>
              <w:left w:val="single" w:sz="4" w:space="0" w:color="auto"/>
              <w:bottom w:val="single" w:sz="4" w:space="0" w:color="auto"/>
              <w:right w:val="single" w:sz="4" w:space="0" w:color="auto"/>
            </w:tcBorders>
          </w:tcPr>
          <w:p w14:paraId="0C0D1555" w14:textId="77777777" w:rsidR="00EC2D33" w:rsidRPr="00A15DCB" w:rsidRDefault="00EC2D33" w:rsidP="00EC2D33">
            <w:pPr>
              <w:pStyle w:val="TAL"/>
              <w:rPr>
                <w:lang w:eastAsia="en-US"/>
              </w:rPr>
            </w:pP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CF814B9" w14:textId="77777777" w:rsidR="00EC2D33" w:rsidRPr="00A15DCB"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43FFBEA" w14:textId="77777777" w:rsidR="00EC2D33" w:rsidRPr="00A15DCB"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5AFF97B" w14:textId="77777777" w:rsidR="00EC2D33" w:rsidRPr="00A15DCB" w:rsidRDefault="00EC2D33" w:rsidP="00EC2D33">
            <w:pPr>
              <w:pStyle w:val="TAL"/>
              <w:rPr>
                <w:lang w:eastAsia="en-US"/>
              </w:rPr>
            </w:pPr>
          </w:p>
        </w:tc>
      </w:tr>
    </w:tbl>
    <w:p w14:paraId="5F425C7C" w14:textId="77777777" w:rsidR="00EB705A" w:rsidRPr="00A15DCB" w:rsidRDefault="00EB705A" w:rsidP="00EB705A">
      <w:pPr>
        <w:rPr>
          <w:rFonts w:eastAsia="MS Mincho"/>
        </w:rPr>
      </w:pPr>
    </w:p>
    <w:p w14:paraId="0FE2ED52" w14:textId="77777777" w:rsidR="00EB705A" w:rsidRPr="00A15DCB" w:rsidRDefault="00EB705A" w:rsidP="00EB705A">
      <w:pPr>
        <w:pStyle w:val="TH"/>
      </w:pPr>
      <w:r w:rsidRPr="00A15DCB">
        <w:t xml:space="preserve">Table 7.1.1.1.1.3.3-3A: </w:t>
      </w:r>
      <w:r w:rsidRPr="00A15DCB">
        <w:rPr>
          <w:i/>
          <w:iCs/>
        </w:rPr>
        <w:t>CellGroupConfig</w:t>
      </w:r>
      <w:r w:rsidRPr="00A15DCB">
        <w:rPr>
          <w:i/>
        </w:rPr>
        <w:t xml:space="preserve"> </w:t>
      </w:r>
      <w:r w:rsidRPr="00A15DCB">
        <w:t>for NR/5GC (Table 7.1.1.1.1.3.3-2A)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EB705A" w:rsidRPr="00A15DCB" w14:paraId="0092C136" w14:textId="77777777" w:rsidTr="00EC2D33">
        <w:tc>
          <w:tcPr>
            <w:tcW w:w="9635" w:type="dxa"/>
            <w:gridSpan w:val="4"/>
          </w:tcPr>
          <w:p w14:paraId="0FB72853" w14:textId="34E22A11" w:rsidR="00EB705A" w:rsidRPr="00A15DCB" w:rsidRDefault="00EB705A" w:rsidP="002835AF">
            <w:pPr>
              <w:pStyle w:val="TAL"/>
            </w:pPr>
            <w:r w:rsidRPr="00A15DCB">
              <w:t xml:space="preserve">Derivation Path: </w:t>
            </w:r>
            <w:r w:rsidR="00B80E84" w:rsidRPr="00A15DCB">
              <w:t xml:space="preserve">TS </w:t>
            </w:r>
            <w:r w:rsidRPr="00A15DCB">
              <w:t>38.508-1 [4], Table 4.6.3-19 with condition PCell_change</w:t>
            </w:r>
          </w:p>
        </w:tc>
      </w:tr>
      <w:tr w:rsidR="00EB705A" w:rsidRPr="00A15DCB" w14:paraId="35DF6865" w14:textId="77777777" w:rsidTr="00EC2D33">
        <w:tc>
          <w:tcPr>
            <w:tcW w:w="4482" w:type="dxa"/>
          </w:tcPr>
          <w:p w14:paraId="190AEBEB" w14:textId="77777777" w:rsidR="00EB705A" w:rsidRPr="00A15DCB" w:rsidRDefault="00EB705A" w:rsidP="002835AF">
            <w:pPr>
              <w:pStyle w:val="TAH"/>
            </w:pPr>
            <w:r w:rsidRPr="00A15DCB">
              <w:t>Information Element</w:t>
            </w:r>
          </w:p>
        </w:tc>
        <w:tc>
          <w:tcPr>
            <w:tcW w:w="2240" w:type="dxa"/>
          </w:tcPr>
          <w:p w14:paraId="53094BCC" w14:textId="77777777" w:rsidR="00EB705A" w:rsidRPr="00A15DCB" w:rsidRDefault="00EB705A" w:rsidP="002835AF">
            <w:pPr>
              <w:pStyle w:val="TAH"/>
            </w:pPr>
            <w:r w:rsidRPr="00A15DCB">
              <w:t>Value/remark</w:t>
            </w:r>
          </w:p>
        </w:tc>
        <w:tc>
          <w:tcPr>
            <w:tcW w:w="1681" w:type="dxa"/>
          </w:tcPr>
          <w:p w14:paraId="26ADA3A5" w14:textId="77777777" w:rsidR="00EB705A" w:rsidRPr="00A15DCB" w:rsidRDefault="00EB705A" w:rsidP="002835AF">
            <w:pPr>
              <w:pStyle w:val="TAH"/>
            </w:pPr>
            <w:r w:rsidRPr="00A15DCB">
              <w:t>Comment</w:t>
            </w:r>
          </w:p>
        </w:tc>
        <w:tc>
          <w:tcPr>
            <w:tcW w:w="1232" w:type="dxa"/>
          </w:tcPr>
          <w:p w14:paraId="6E6BBA85" w14:textId="77777777" w:rsidR="00EB705A" w:rsidRPr="00A15DCB" w:rsidRDefault="00EB705A" w:rsidP="002835AF">
            <w:pPr>
              <w:pStyle w:val="TAH"/>
            </w:pPr>
            <w:r w:rsidRPr="00A15DCB">
              <w:t>Condition</w:t>
            </w:r>
          </w:p>
        </w:tc>
      </w:tr>
      <w:tr w:rsidR="00EB705A" w:rsidRPr="00A15DCB" w14:paraId="75112B92" w14:textId="77777777" w:rsidTr="00EC2D33">
        <w:tc>
          <w:tcPr>
            <w:tcW w:w="4482" w:type="dxa"/>
          </w:tcPr>
          <w:p w14:paraId="56B4A9B4" w14:textId="77777777" w:rsidR="00EB705A" w:rsidRPr="00A15DCB" w:rsidRDefault="00EB705A" w:rsidP="002835AF">
            <w:pPr>
              <w:pStyle w:val="TAL"/>
            </w:pPr>
            <w:r w:rsidRPr="00A15DCB">
              <w:t xml:space="preserve">CellGroupConfig ::= </w:t>
            </w:r>
            <w:r w:rsidRPr="00A15DCB">
              <w:rPr>
                <w:snapToGrid w:val="0"/>
              </w:rPr>
              <w:t xml:space="preserve">SEQUENCE </w:t>
            </w:r>
            <w:r w:rsidRPr="00A15DCB">
              <w:t>{</w:t>
            </w:r>
          </w:p>
        </w:tc>
        <w:tc>
          <w:tcPr>
            <w:tcW w:w="2240" w:type="dxa"/>
          </w:tcPr>
          <w:p w14:paraId="6BDF5560" w14:textId="77777777" w:rsidR="00EB705A" w:rsidRPr="00A15DCB" w:rsidRDefault="00EB705A" w:rsidP="002835AF">
            <w:pPr>
              <w:pStyle w:val="TAL"/>
            </w:pPr>
          </w:p>
        </w:tc>
        <w:tc>
          <w:tcPr>
            <w:tcW w:w="1681" w:type="dxa"/>
          </w:tcPr>
          <w:p w14:paraId="71DB2ECC" w14:textId="77777777" w:rsidR="00EB705A" w:rsidRPr="00A15DCB" w:rsidRDefault="00EB705A" w:rsidP="002835AF">
            <w:pPr>
              <w:pStyle w:val="TAL"/>
            </w:pPr>
          </w:p>
        </w:tc>
        <w:tc>
          <w:tcPr>
            <w:tcW w:w="1232" w:type="dxa"/>
          </w:tcPr>
          <w:p w14:paraId="009F29BF" w14:textId="77777777" w:rsidR="00EB705A" w:rsidRPr="00A15DCB" w:rsidRDefault="00EB705A" w:rsidP="002835AF">
            <w:pPr>
              <w:pStyle w:val="TAL"/>
            </w:pPr>
          </w:p>
        </w:tc>
      </w:tr>
      <w:tr w:rsidR="00EB705A" w:rsidRPr="00A15DCB" w14:paraId="12EE5B2D" w14:textId="77777777" w:rsidTr="00EC2D33">
        <w:tc>
          <w:tcPr>
            <w:tcW w:w="4482" w:type="dxa"/>
          </w:tcPr>
          <w:p w14:paraId="2EC1802B" w14:textId="77777777" w:rsidR="00EB705A" w:rsidRPr="00A15DCB" w:rsidRDefault="00EB705A" w:rsidP="002835AF">
            <w:pPr>
              <w:pStyle w:val="TAL"/>
            </w:pPr>
            <w:r w:rsidRPr="00A15DCB">
              <w:t xml:space="preserve">  spCellConfig </w:t>
            </w:r>
            <w:r w:rsidRPr="00A15DCB">
              <w:rPr>
                <w:snapToGrid w:val="0"/>
              </w:rPr>
              <w:t xml:space="preserve">SEQUENCE </w:t>
            </w:r>
            <w:r w:rsidRPr="00A15DCB">
              <w:t>{</w:t>
            </w:r>
          </w:p>
        </w:tc>
        <w:tc>
          <w:tcPr>
            <w:tcW w:w="2240" w:type="dxa"/>
          </w:tcPr>
          <w:p w14:paraId="505EC7DD" w14:textId="77777777" w:rsidR="00EB705A" w:rsidRPr="00A15DCB" w:rsidRDefault="00EB705A" w:rsidP="002835AF">
            <w:pPr>
              <w:pStyle w:val="TAL"/>
            </w:pPr>
          </w:p>
        </w:tc>
        <w:tc>
          <w:tcPr>
            <w:tcW w:w="1681" w:type="dxa"/>
          </w:tcPr>
          <w:p w14:paraId="5F2645BF" w14:textId="77777777" w:rsidR="00EB705A" w:rsidRPr="00A15DCB" w:rsidRDefault="00EB705A" w:rsidP="002835AF">
            <w:pPr>
              <w:pStyle w:val="TAL"/>
            </w:pPr>
          </w:p>
        </w:tc>
        <w:tc>
          <w:tcPr>
            <w:tcW w:w="1232" w:type="dxa"/>
          </w:tcPr>
          <w:p w14:paraId="5A4E8FC5" w14:textId="77777777" w:rsidR="00EB705A" w:rsidRPr="00A15DCB" w:rsidRDefault="00EB705A" w:rsidP="002835AF">
            <w:pPr>
              <w:pStyle w:val="TAL"/>
            </w:pPr>
          </w:p>
        </w:tc>
      </w:tr>
      <w:tr w:rsidR="00EB705A" w:rsidRPr="00A15DCB" w14:paraId="69EF3356" w14:textId="77777777" w:rsidTr="00EC2D33">
        <w:tc>
          <w:tcPr>
            <w:tcW w:w="4482" w:type="dxa"/>
          </w:tcPr>
          <w:p w14:paraId="5D2C8252" w14:textId="77777777" w:rsidR="00EB705A" w:rsidRPr="00A15DCB" w:rsidRDefault="00EB705A" w:rsidP="002835AF">
            <w:pPr>
              <w:pStyle w:val="TAL"/>
            </w:pPr>
            <w:r w:rsidRPr="00A15DCB">
              <w:t xml:space="preserve">    reconfigurationWithSync SEQUENCE {</w:t>
            </w:r>
          </w:p>
        </w:tc>
        <w:tc>
          <w:tcPr>
            <w:tcW w:w="2240" w:type="dxa"/>
          </w:tcPr>
          <w:p w14:paraId="0F906DBE" w14:textId="77777777" w:rsidR="00EB705A" w:rsidRPr="00A15DCB" w:rsidRDefault="00EB705A" w:rsidP="002835AF">
            <w:pPr>
              <w:pStyle w:val="TAL"/>
            </w:pPr>
          </w:p>
        </w:tc>
        <w:tc>
          <w:tcPr>
            <w:tcW w:w="1681" w:type="dxa"/>
          </w:tcPr>
          <w:p w14:paraId="32CEBF5B" w14:textId="77777777" w:rsidR="00EB705A" w:rsidRPr="00A15DCB" w:rsidRDefault="00EB705A" w:rsidP="002835AF">
            <w:pPr>
              <w:pStyle w:val="TAL"/>
            </w:pPr>
          </w:p>
        </w:tc>
        <w:tc>
          <w:tcPr>
            <w:tcW w:w="1232" w:type="dxa"/>
          </w:tcPr>
          <w:p w14:paraId="408FDBC7" w14:textId="77777777" w:rsidR="00EB705A" w:rsidRPr="00A15DCB" w:rsidRDefault="00EB705A" w:rsidP="002835AF">
            <w:pPr>
              <w:pStyle w:val="TAL"/>
            </w:pPr>
          </w:p>
        </w:tc>
      </w:tr>
      <w:tr w:rsidR="006817DB" w:rsidRPr="00A15DCB" w14:paraId="08D37D37" w14:textId="77777777" w:rsidTr="00EC2D33">
        <w:tc>
          <w:tcPr>
            <w:tcW w:w="4482" w:type="dxa"/>
          </w:tcPr>
          <w:p w14:paraId="1891667A" w14:textId="77777777" w:rsidR="006817DB" w:rsidRPr="00A15DCB" w:rsidRDefault="006817DB" w:rsidP="009521AA">
            <w:pPr>
              <w:pStyle w:val="TAL"/>
            </w:pPr>
            <w:r w:rsidRPr="00A15DCB">
              <w:t xml:space="preserve">      spCellConfigCommon</w:t>
            </w:r>
          </w:p>
        </w:tc>
        <w:tc>
          <w:tcPr>
            <w:tcW w:w="2240" w:type="dxa"/>
          </w:tcPr>
          <w:p w14:paraId="1D150FF1" w14:textId="77777777" w:rsidR="006817DB" w:rsidRPr="00A15DCB" w:rsidRDefault="006817DB" w:rsidP="009521AA">
            <w:pPr>
              <w:pStyle w:val="TAL"/>
            </w:pPr>
            <w:r w:rsidRPr="00A15DCB">
              <w:t>ServingCellConfigCommon</w:t>
            </w:r>
          </w:p>
        </w:tc>
        <w:tc>
          <w:tcPr>
            <w:tcW w:w="1681" w:type="dxa"/>
          </w:tcPr>
          <w:p w14:paraId="4C115E2D" w14:textId="77777777" w:rsidR="006817DB" w:rsidRPr="00A15DCB" w:rsidRDefault="006817DB" w:rsidP="009521AA">
            <w:pPr>
              <w:pStyle w:val="TAL"/>
            </w:pPr>
          </w:p>
        </w:tc>
        <w:tc>
          <w:tcPr>
            <w:tcW w:w="1232" w:type="dxa"/>
          </w:tcPr>
          <w:p w14:paraId="5156C514" w14:textId="77777777" w:rsidR="006817DB" w:rsidRPr="00A15DCB" w:rsidRDefault="006817DB" w:rsidP="009521AA">
            <w:pPr>
              <w:pStyle w:val="TAL"/>
            </w:pPr>
          </w:p>
        </w:tc>
      </w:tr>
      <w:tr w:rsidR="00EC2D33" w:rsidRPr="00A15DCB" w14:paraId="64B8061D" w14:textId="77777777" w:rsidTr="00EC2D33">
        <w:tc>
          <w:tcPr>
            <w:tcW w:w="4482" w:type="dxa"/>
          </w:tcPr>
          <w:p w14:paraId="6DF123FA" w14:textId="16C12A61" w:rsidR="00EC2D33" w:rsidRPr="00A15DCB" w:rsidRDefault="00EC2D33" w:rsidP="00EC2D33">
            <w:pPr>
              <w:pStyle w:val="TAL"/>
            </w:pPr>
            <w:r w:rsidRPr="00A15DCB">
              <w:t xml:space="preserve">      newUE-Identity</w:t>
            </w:r>
          </w:p>
        </w:tc>
        <w:tc>
          <w:tcPr>
            <w:tcW w:w="2240" w:type="dxa"/>
          </w:tcPr>
          <w:p w14:paraId="56FE2614" w14:textId="0B83980B" w:rsidR="00EC2D33" w:rsidRPr="00A15DCB" w:rsidRDefault="00EC2D33" w:rsidP="00EC2D33">
            <w:pPr>
              <w:pStyle w:val="TAL"/>
            </w:pPr>
            <w:r w:rsidRPr="00A15DCB">
              <w:t>UE identity different from NR cell 1 UE identity</w:t>
            </w:r>
          </w:p>
        </w:tc>
        <w:tc>
          <w:tcPr>
            <w:tcW w:w="1681" w:type="dxa"/>
          </w:tcPr>
          <w:p w14:paraId="6F07BBA2" w14:textId="77777777" w:rsidR="00EC2D33" w:rsidRPr="00A15DCB" w:rsidRDefault="00EC2D33" w:rsidP="00EC2D33">
            <w:pPr>
              <w:pStyle w:val="TAL"/>
            </w:pPr>
          </w:p>
        </w:tc>
        <w:tc>
          <w:tcPr>
            <w:tcW w:w="1232" w:type="dxa"/>
          </w:tcPr>
          <w:p w14:paraId="16B6250C" w14:textId="77777777" w:rsidR="00EC2D33" w:rsidRPr="00A15DCB" w:rsidRDefault="00EC2D33" w:rsidP="00EC2D33">
            <w:pPr>
              <w:pStyle w:val="TAL"/>
            </w:pPr>
          </w:p>
        </w:tc>
      </w:tr>
      <w:tr w:rsidR="00EC2D33" w:rsidRPr="00A15DCB" w14:paraId="6237A924" w14:textId="77777777" w:rsidTr="00EC2D33">
        <w:tc>
          <w:tcPr>
            <w:tcW w:w="4482" w:type="dxa"/>
          </w:tcPr>
          <w:p w14:paraId="34775E81" w14:textId="77777777" w:rsidR="00EC2D33" w:rsidRPr="00A15DCB" w:rsidRDefault="00EC2D33" w:rsidP="00EC2D33">
            <w:pPr>
              <w:pStyle w:val="TAL"/>
            </w:pPr>
            <w:r w:rsidRPr="00A15DCB">
              <w:t xml:space="preserve">      rach-ConfigDedicated CHOICE {</w:t>
            </w:r>
          </w:p>
        </w:tc>
        <w:tc>
          <w:tcPr>
            <w:tcW w:w="2240" w:type="dxa"/>
          </w:tcPr>
          <w:p w14:paraId="62714531" w14:textId="77777777" w:rsidR="00EC2D33" w:rsidRPr="00A15DCB" w:rsidRDefault="00EC2D33" w:rsidP="00EC2D33">
            <w:pPr>
              <w:pStyle w:val="TAL"/>
            </w:pPr>
          </w:p>
        </w:tc>
        <w:tc>
          <w:tcPr>
            <w:tcW w:w="1681" w:type="dxa"/>
          </w:tcPr>
          <w:p w14:paraId="2E7849D6" w14:textId="77777777" w:rsidR="00EC2D33" w:rsidRPr="00A15DCB" w:rsidRDefault="00EC2D33" w:rsidP="00EC2D33">
            <w:pPr>
              <w:pStyle w:val="TAL"/>
            </w:pPr>
          </w:p>
        </w:tc>
        <w:tc>
          <w:tcPr>
            <w:tcW w:w="1232" w:type="dxa"/>
          </w:tcPr>
          <w:p w14:paraId="57B552D5" w14:textId="77777777" w:rsidR="00EC2D33" w:rsidRPr="00A15DCB" w:rsidRDefault="00EC2D33" w:rsidP="00EC2D33">
            <w:pPr>
              <w:pStyle w:val="TAL"/>
            </w:pPr>
          </w:p>
        </w:tc>
      </w:tr>
      <w:tr w:rsidR="00EC2D33" w:rsidRPr="00A15DCB" w14:paraId="0244D939" w14:textId="77777777" w:rsidTr="00EC2D33">
        <w:tc>
          <w:tcPr>
            <w:tcW w:w="4482" w:type="dxa"/>
          </w:tcPr>
          <w:p w14:paraId="0C60BC46" w14:textId="77777777" w:rsidR="00EC2D33" w:rsidRPr="00A15DCB" w:rsidRDefault="00EC2D33" w:rsidP="00EC2D33">
            <w:pPr>
              <w:pStyle w:val="TAL"/>
            </w:pPr>
            <w:r w:rsidRPr="00A15DCB">
              <w:t xml:space="preserve">        uplink</w:t>
            </w:r>
          </w:p>
        </w:tc>
        <w:tc>
          <w:tcPr>
            <w:tcW w:w="2240" w:type="dxa"/>
          </w:tcPr>
          <w:p w14:paraId="76237602" w14:textId="77777777" w:rsidR="00EC2D33" w:rsidRPr="00A15DCB" w:rsidRDefault="00EC2D33" w:rsidP="00EC2D33">
            <w:pPr>
              <w:pStyle w:val="TAL"/>
            </w:pPr>
            <w:r w:rsidRPr="00A15DCB">
              <w:t>RACH-ConfigDedicated</w:t>
            </w:r>
          </w:p>
        </w:tc>
        <w:tc>
          <w:tcPr>
            <w:tcW w:w="1681" w:type="dxa"/>
          </w:tcPr>
          <w:p w14:paraId="49732DDA" w14:textId="77777777" w:rsidR="00EC2D33" w:rsidRPr="00A15DCB" w:rsidRDefault="00EC2D33" w:rsidP="00EC2D33">
            <w:pPr>
              <w:pStyle w:val="TAL"/>
            </w:pPr>
          </w:p>
        </w:tc>
        <w:tc>
          <w:tcPr>
            <w:tcW w:w="1232" w:type="dxa"/>
          </w:tcPr>
          <w:p w14:paraId="62B2D93D" w14:textId="77777777" w:rsidR="00EC2D33" w:rsidRPr="00A15DCB" w:rsidRDefault="00EC2D33" w:rsidP="00EC2D33">
            <w:pPr>
              <w:pStyle w:val="TAL"/>
            </w:pPr>
          </w:p>
        </w:tc>
      </w:tr>
      <w:tr w:rsidR="00EC2D33" w:rsidRPr="00A15DCB" w14:paraId="239FF9AD" w14:textId="77777777" w:rsidTr="00EC2D33">
        <w:tc>
          <w:tcPr>
            <w:tcW w:w="4482" w:type="dxa"/>
          </w:tcPr>
          <w:p w14:paraId="264E0DF1" w14:textId="77777777" w:rsidR="00EC2D33" w:rsidRPr="00A15DCB" w:rsidRDefault="00EC2D33" w:rsidP="00EC2D33">
            <w:pPr>
              <w:pStyle w:val="TAL"/>
            </w:pPr>
            <w:r w:rsidRPr="00A15DCB">
              <w:t xml:space="preserve">      }</w:t>
            </w:r>
          </w:p>
        </w:tc>
        <w:tc>
          <w:tcPr>
            <w:tcW w:w="2240" w:type="dxa"/>
          </w:tcPr>
          <w:p w14:paraId="1B798CCE" w14:textId="77777777" w:rsidR="00EC2D33" w:rsidRPr="00A15DCB" w:rsidRDefault="00EC2D33" w:rsidP="00EC2D33">
            <w:pPr>
              <w:pStyle w:val="TAL"/>
            </w:pPr>
          </w:p>
        </w:tc>
        <w:tc>
          <w:tcPr>
            <w:tcW w:w="1681" w:type="dxa"/>
          </w:tcPr>
          <w:p w14:paraId="211B726F" w14:textId="77777777" w:rsidR="00EC2D33" w:rsidRPr="00A15DCB" w:rsidRDefault="00EC2D33" w:rsidP="00EC2D33">
            <w:pPr>
              <w:pStyle w:val="TAL"/>
            </w:pPr>
          </w:p>
        </w:tc>
        <w:tc>
          <w:tcPr>
            <w:tcW w:w="1232" w:type="dxa"/>
          </w:tcPr>
          <w:p w14:paraId="3501DD9F" w14:textId="77777777" w:rsidR="00EC2D33" w:rsidRPr="00A15DCB" w:rsidRDefault="00EC2D33" w:rsidP="00EC2D33">
            <w:pPr>
              <w:pStyle w:val="TAL"/>
            </w:pPr>
          </w:p>
        </w:tc>
      </w:tr>
      <w:tr w:rsidR="00EC2D33" w:rsidRPr="00A15DCB" w14:paraId="126E0265" w14:textId="77777777" w:rsidTr="00EC2D33">
        <w:tc>
          <w:tcPr>
            <w:tcW w:w="4482" w:type="dxa"/>
            <w:tcBorders>
              <w:top w:val="single" w:sz="4" w:space="0" w:color="auto"/>
              <w:left w:val="single" w:sz="4" w:space="0" w:color="auto"/>
              <w:bottom w:val="single" w:sz="4" w:space="0" w:color="auto"/>
              <w:right w:val="single" w:sz="4" w:space="0" w:color="auto"/>
            </w:tcBorders>
          </w:tcPr>
          <w:p w14:paraId="2B240F1F" w14:textId="77777777" w:rsidR="00EC2D33" w:rsidRPr="00A15DCB" w:rsidRDefault="00EC2D33" w:rsidP="00EC2D33">
            <w:pPr>
              <w:pStyle w:val="TAL"/>
            </w:pPr>
            <w:r w:rsidRPr="00A15DCB">
              <w:t xml:space="preserve">    }</w:t>
            </w:r>
          </w:p>
        </w:tc>
        <w:tc>
          <w:tcPr>
            <w:tcW w:w="2240" w:type="dxa"/>
            <w:tcBorders>
              <w:top w:val="single" w:sz="4" w:space="0" w:color="auto"/>
              <w:left w:val="single" w:sz="4" w:space="0" w:color="auto"/>
              <w:bottom w:val="single" w:sz="4" w:space="0" w:color="auto"/>
              <w:right w:val="single" w:sz="4" w:space="0" w:color="auto"/>
            </w:tcBorders>
          </w:tcPr>
          <w:p w14:paraId="2164DC09" w14:textId="77777777" w:rsidR="00EC2D33" w:rsidRPr="00A15DCB"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55A1734"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5C39047C" w14:textId="77777777" w:rsidR="00EC2D33" w:rsidRPr="00A15DCB" w:rsidRDefault="00EC2D33" w:rsidP="00EC2D33">
            <w:pPr>
              <w:pStyle w:val="TAL"/>
            </w:pPr>
          </w:p>
        </w:tc>
      </w:tr>
      <w:tr w:rsidR="00EC2D33" w:rsidRPr="00A15DCB" w14:paraId="6ECFA8CA" w14:textId="77777777" w:rsidTr="00EC2D33">
        <w:tc>
          <w:tcPr>
            <w:tcW w:w="4482" w:type="dxa"/>
            <w:tcBorders>
              <w:top w:val="single" w:sz="4" w:space="0" w:color="auto"/>
              <w:left w:val="single" w:sz="4" w:space="0" w:color="auto"/>
              <w:bottom w:val="single" w:sz="4" w:space="0" w:color="auto"/>
              <w:right w:val="single" w:sz="4" w:space="0" w:color="auto"/>
            </w:tcBorders>
          </w:tcPr>
          <w:p w14:paraId="0875E80D" w14:textId="7DAE0997" w:rsidR="00EC2D33" w:rsidRPr="00A15DCB" w:rsidRDefault="00EC2D33" w:rsidP="00EC2D33">
            <w:pPr>
              <w:pStyle w:val="TAL"/>
            </w:pPr>
            <w:r w:rsidRPr="00A15DCB">
              <w:rPr>
                <w:lang w:eastAsia="zh-CN"/>
              </w:rPr>
              <w:t xml:space="preserve">    spCellConfigDedicated</w:t>
            </w:r>
          </w:p>
        </w:tc>
        <w:tc>
          <w:tcPr>
            <w:tcW w:w="2240" w:type="dxa"/>
            <w:tcBorders>
              <w:top w:val="single" w:sz="4" w:space="0" w:color="auto"/>
              <w:left w:val="single" w:sz="4" w:space="0" w:color="auto"/>
              <w:bottom w:val="single" w:sz="4" w:space="0" w:color="auto"/>
              <w:right w:val="single" w:sz="4" w:space="0" w:color="auto"/>
            </w:tcBorders>
          </w:tcPr>
          <w:p w14:paraId="2E53F372" w14:textId="2BA9312B" w:rsidR="00EC2D33" w:rsidRPr="00A15DCB" w:rsidRDefault="00EC2D33" w:rsidP="00EC2D33">
            <w:pPr>
              <w:pStyle w:val="TAL"/>
            </w:pPr>
            <w:r w:rsidRPr="00A15DCB">
              <w:t>ServingCellConfig</w:t>
            </w:r>
          </w:p>
        </w:tc>
        <w:tc>
          <w:tcPr>
            <w:tcW w:w="1681" w:type="dxa"/>
            <w:tcBorders>
              <w:top w:val="single" w:sz="4" w:space="0" w:color="auto"/>
              <w:left w:val="single" w:sz="4" w:space="0" w:color="auto"/>
              <w:bottom w:val="single" w:sz="4" w:space="0" w:color="auto"/>
              <w:right w:val="single" w:sz="4" w:space="0" w:color="auto"/>
            </w:tcBorders>
          </w:tcPr>
          <w:p w14:paraId="65AF2325"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0AE42E44" w14:textId="77777777" w:rsidR="00EC2D33" w:rsidRPr="00A15DCB" w:rsidRDefault="00EC2D33" w:rsidP="00EC2D33">
            <w:pPr>
              <w:pStyle w:val="TAL"/>
            </w:pPr>
          </w:p>
        </w:tc>
      </w:tr>
      <w:tr w:rsidR="00EC2D33" w:rsidRPr="00A15DCB" w14:paraId="61A82FA1" w14:textId="77777777" w:rsidTr="00EC2D33">
        <w:tc>
          <w:tcPr>
            <w:tcW w:w="4482" w:type="dxa"/>
            <w:tcBorders>
              <w:top w:val="single" w:sz="4" w:space="0" w:color="auto"/>
              <w:left w:val="single" w:sz="4" w:space="0" w:color="auto"/>
              <w:bottom w:val="single" w:sz="4" w:space="0" w:color="auto"/>
              <w:right w:val="single" w:sz="4" w:space="0" w:color="auto"/>
            </w:tcBorders>
          </w:tcPr>
          <w:p w14:paraId="215EA9B8" w14:textId="77777777" w:rsidR="00EC2D33" w:rsidRPr="00A15DCB" w:rsidRDefault="00EC2D33" w:rsidP="00EC2D33">
            <w:pPr>
              <w:pStyle w:val="TAL"/>
            </w:pPr>
            <w:r w:rsidRPr="00A15DCB">
              <w:t xml:space="preserve">  }</w:t>
            </w:r>
          </w:p>
        </w:tc>
        <w:tc>
          <w:tcPr>
            <w:tcW w:w="2240" w:type="dxa"/>
            <w:tcBorders>
              <w:top w:val="single" w:sz="4" w:space="0" w:color="auto"/>
              <w:left w:val="single" w:sz="4" w:space="0" w:color="auto"/>
              <w:bottom w:val="single" w:sz="4" w:space="0" w:color="auto"/>
              <w:right w:val="single" w:sz="4" w:space="0" w:color="auto"/>
            </w:tcBorders>
          </w:tcPr>
          <w:p w14:paraId="47A1C731" w14:textId="77777777" w:rsidR="00EC2D33" w:rsidRPr="00A15DCB"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24638A5B"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19BF7996" w14:textId="77777777" w:rsidR="00EC2D33" w:rsidRPr="00A15DCB" w:rsidRDefault="00EC2D33" w:rsidP="00EC2D33">
            <w:pPr>
              <w:pStyle w:val="TAL"/>
            </w:pPr>
          </w:p>
        </w:tc>
      </w:tr>
      <w:tr w:rsidR="00EC2D33" w:rsidRPr="00A15DCB" w14:paraId="47C49FC9" w14:textId="77777777" w:rsidTr="00EC2D33">
        <w:tc>
          <w:tcPr>
            <w:tcW w:w="4482" w:type="dxa"/>
            <w:tcBorders>
              <w:top w:val="single" w:sz="4" w:space="0" w:color="auto"/>
              <w:left w:val="single" w:sz="4" w:space="0" w:color="auto"/>
              <w:bottom w:val="single" w:sz="4" w:space="0" w:color="auto"/>
              <w:right w:val="single" w:sz="4" w:space="0" w:color="auto"/>
            </w:tcBorders>
          </w:tcPr>
          <w:p w14:paraId="0C381FEA" w14:textId="77777777" w:rsidR="00EC2D33" w:rsidRPr="00A15DCB" w:rsidRDefault="00EC2D33" w:rsidP="00EC2D33">
            <w:pPr>
              <w:pStyle w:val="TAL"/>
            </w:pPr>
            <w:r w:rsidRPr="00A15DCB">
              <w:t>}</w:t>
            </w:r>
          </w:p>
        </w:tc>
        <w:tc>
          <w:tcPr>
            <w:tcW w:w="2240" w:type="dxa"/>
            <w:tcBorders>
              <w:top w:val="single" w:sz="4" w:space="0" w:color="auto"/>
              <w:left w:val="single" w:sz="4" w:space="0" w:color="auto"/>
              <w:bottom w:val="single" w:sz="4" w:space="0" w:color="auto"/>
              <w:right w:val="single" w:sz="4" w:space="0" w:color="auto"/>
            </w:tcBorders>
          </w:tcPr>
          <w:p w14:paraId="602D011D" w14:textId="77777777" w:rsidR="00EC2D33" w:rsidRPr="00A15DCB"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9909CB6"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7BD8D086" w14:textId="77777777" w:rsidR="00EC2D33" w:rsidRPr="00A15DCB" w:rsidRDefault="00EC2D33" w:rsidP="00EC2D33">
            <w:pPr>
              <w:pStyle w:val="TAL"/>
            </w:pPr>
          </w:p>
        </w:tc>
      </w:tr>
    </w:tbl>
    <w:p w14:paraId="5D32CCA4" w14:textId="77777777" w:rsidR="0025420B" w:rsidRPr="00A15DCB" w:rsidRDefault="0025420B" w:rsidP="0025420B">
      <w:pPr>
        <w:rPr>
          <w:rFonts w:eastAsia="MS Mincho"/>
        </w:rPr>
      </w:pPr>
    </w:p>
    <w:p w14:paraId="00E19BA1" w14:textId="77777777" w:rsidR="0025420B" w:rsidRPr="00A15DCB" w:rsidRDefault="0025420B" w:rsidP="00DA77DA">
      <w:pPr>
        <w:pStyle w:val="TH"/>
        <w:rPr>
          <w:i/>
          <w:iCs/>
        </w:rPr>
      </w:pPr>
      <w:r w:rsidRPr="00A15DCB">
        <w:lastRenderedPageBreak/>
        <w:t xml:space="preserve">Table 7.1.1.1.1.3.3-4: </w:t>
      </w:r>
      <w:r w:rsidRPr="00A15DCB">
        <w:rPr>
          <w:i/>
          <w:iCs/>
        </w:rPr>
        <w:t>RACH-ConfigDedicated</w:t>
      </w:r>
      <w:r w:rsidRPr="00A15DCB">
        <w:rPr>
          <w:i/>
        </w:rPr>
        <w:t xml:space="preserve"> </w:t>
      </w:r>
      <w:r w:rsidRPr="00A15DCB">
        <w:t>(Table 7.1.1.1.1.3.3-3</w:t>
      </w:r>
      <w:r w:rsidR="00EB705A" w:rsidRPr="00A15DCB">
        <w:t xml:space="preserve"> and Table 7.1.1.1.1.3.3-3A</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25420B" w:rsidRPr="00A15DCB" w14:paraId="5408F451" w14:textId="77777777" w:rsidTr="00D00D8C">
        <w:tc>
          <w:tcPr>
            <w:tcW w:w="9752" w:type="dxa"/>
            <w:gridSpan w:val="4"/>
          </w:tcPr>
          <w:p w14:paraId="6A1C201D" w14:textId="77777777" w:rsidR="0025420B" w:rsidRPr="00A15DCB" w:rsidRDefault="0025420B" w:rsidP="00D00D8C">
            <w:pPr>
              <w:pStyle w:val="TAH"/>
              <w:jc w:val="left"/>
              <w:rPr>
                <w:b w:val="0"/>
                <w:lang w:eastAsia="en-US"/>
              </w:rPr>
            </w:pPr>
            <w:r w:rsidRPr="00A15DCB">
              <w:rPr>
                <w:b w:val="0"/>
                <w:lang w:eastAsia="en-US"/>
              </w:rPr>
              <w:t xml:space="preserve">Derivation Path: TS </w:t>
            </w:r>
            <w:r w:rsidR="006C1EC8" w:rsidRPr="00A15DCB">
              <w:rPr>
                <w:b w:val="0"/>
                <w:lang w:eastAsia="en-US"/>
              </w:rPr>
              <w:t>38.508-1 [4], Table 4.6.3-129</w:t>
            </w:r>
          </w:p>
        </w:tc>
      </w:tr>
      <w:tr w:rsidR="0025420B" w:rsidRPr="00A15DCB" w14:paraId="02A0BDDA" w14:textId="77777777" w:rsidTr="00D00D8C">
        <w:tc>
          <w:tcPr>
            <w:tcW w:w="4536" w:type="dxa"/>
          </w:tcPr>
          <w:p w14:paraId="7691AF6C" w14:textId="77777777" w:rsidR="0025420B" w:rsidRPr="00A15DCB" w:rsidRDefault="0025420B" w:rsidP="00D00D8C">
            <w:pPr>
              <w:pStyle w:val="TAH"/>
              <w:rPr>
                <w:lang w:eastAsia="en-US"/>
              </w:rPr>
            </w:pPr>
            <w:r w:rsidRPr="00A15DCB">
              <w:rPr>
                <w:lang w:eastAsia="en-US"/>
              </w:rPr>
              <w:t>Information Element</w:t>
            </w:r>
          </w:p>
        </w:tc>
        <w:tc>
          <w:tcPr>
            <w:tcW w:w="2268" w:type="dxa"/>
          </w:tcPr>
          <w:p w14:paraId="4E03C6EF" w14:textId="77777777" w:rsidR="0025420B" w:rsidRPr="00A15DCB" w:rsidRDefault="0025420B" w:rsidP="00D00D8C">
            <w:pPr>
              <w:pStyle w:val="TAH"/>
              <w:rPr>
                <w:lang w:eastAsia="en-US"/>
              </w:rPr>
            </w:pPr>
            <w:r w:rsidRPr="00A15DCB">
              <w:rPr>
                <w:lang w:eastAsia="en-US"/>
              </w:rPr>
              <w:t>Value/remark</w:t>
            </w:r>
          </w:p>
        </w:tc>
        <w:tc>
          <w:tcPr>
            <w:tcW w:w="1701" w:type="dxa"/>
          </w:tcPr>
          <w:p w14:paraId="01F38CAE" w14:textId="77777777" w:rsidR="0025420B" w:rsidRPr="00A15DCB" w:rsidRDefault="0025420B" w:rsidP="00D00D8C">
            <w:pPr>
              <w:pStyle w:val="TAH"/>
              <w:rPr>
                <w:lang w:eastAsia="en-US"/>
              </w:rPr>
            </w:pPr>
            <w:r w:rsidRPr="00A15DCB">
              <w:rPr>
                <w:lang w:eastAsia="en-US"/>
              </w:rPr>
              <w:t>Comment</w:t>
            </w:r>
          </w:p>
        </w:tc>
        <w:tc>
          <w:tcPr>
            <w:tcW w:w="1247" w:type="dxa"/>
          </w:tcPr>
          <w:p w14:paraId="7768981E" w14:textId="77777777" w:rsidR="0025420B" w:rsidRPr="00A15DCB" w:rsidRDefault="0025420B" w:rsidP="00D00D8C">
            <w:pPr>
              <w:pStyle w:val="TAH"/>
              <w:rPr>
                <w:lang w:eastAsia="en-US"/>
              </w:rPr>
            </w:pPr>
            <w:r w:rsidRPr="00A15DCB">
              <w:rPr>
                <w:lang w:eastAsia="en-US"/>
              </w:rPr>
              <w:t>Condition</w:t>
            </w:r>
          </w:p>
        </w:tc>
      </w:tr>
      <w:tr w:rsidR="0025420B" w:rsidRPr="00A15DCB" w14:paraId="73D8A234" w14:textId="77777777" w:rsidTr="006C1EC8">
        <w:tc>
          <w:tcPr>
            <w:tcW w:w="4536" w:type="dxa"/>
          </w:tcPr>
          <w:p w14:paraId="6B9FFD7A" w14:textId="42838D97" w:rsidR="0025420B" w:rsidRPr="00A15DCB" w:rsidRDefault="0025420B" w:rsidP="00D00D8C">
            <w:pPr>
              <w:pStyle w:val="TAL"/>
              <w:rPr>
                <w:lang w:eastAsia="en-US"/>
              </w:rPr>
            </w:pPr>
            <w:r w:rsidRPr="00A15DCB">
              <w:rPr>
                <w:lang w:eastAsia="en-US"/>
              </w:rPr>
              <w:t>RACH-ConfigDedicated</w:t>
            </w:r>
            <w:r w:rsidR="00B76BC9"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8" w:type="dxa"/>
          </w:tcPr>
          <w:p w14:paraId="73CC34BE" w14:textId="77777777" w:rsidR="0025420B" w:rsidRPr="00A15DCB" w:rsidRDefault="0025420B" w:rsidP="00D00D8C">
            <w:pPr>
              <w:pStyle w:val="TAL"/>
              <w:rPr>
                <w:lang w:eastAsia="en-US"/>
              </w:rPr>
            </w:pPr>
          </w:p>
        </w:tc>
        <w:tc>
          <w:tcPr>
            <w:tcW w:w="1701" w:type="dxa"/>
          </w:tcPr>
          <w:p w14:paraId="7C1064DD" w14:textId="77777777" w:rsidR="0025420B" w:rsidRPr="00A15DCB" w:rsidRDefault="0025420B" w:rsidP="00D00D8C">
            <w:pPr>
              <w:pStyle w:val="TAL"/>
              <w:rPr>
                <w:lang w:eastAsia="en-US"/>
              </w:rPr>
            </w:pPr>
          </w:p>
        </w:tc>
        <w:tc>
          <w:tcPr>
            <w:tcW w:w="1247" w:type="dxa"/>
          </w:tcPr>
          <w:p w14:paraId="1BFA7EA1" w14:textId="77777777" w:rsidR="0025420B" w:rsidRPr="00A15DCB" w:rsidRDefault="0025420B" w:rsidP="00D00D8C">
            <w:pPr>
              <w:pStyle w:val="TAL"/>
              <w:rPr>
                <w:lang w:eastAsia="en-US"/>
              </w:rPr>
            </w:pPr>
          </w:p>
        </w:tc>
      </w:tr>
      <w:tr w:rsidR="006C1EC8" w:rsidRPr="00A15DCB" w14:paraId="26C6A262" w14:textId="77777777" w:rsidTr="00895C04">
        <w:tc>
          <w:tcPr>
            <w:tcW w:w="4536" w:type="dxa"/>
          </w:tcPr>
          <w:p w14:paraId="58D39C2D" w14:textId="77777777" w:rsidR="006C1EC8" w:rsidRPr="00A15DCB" w:rsidRDefault="006C1EC8" w:rsidP="00895C04">
            <w:pPr>
              <w:pStyle w:val="TAL"/>
              <w:rPr>
                <w:lang w:eastAsia="en-US"/>
              </w:rPr>
            </w:pPr>
            <w:r w:rsidRPr="00A15DCB">
              <w:rPr>
                <w:rFonts w:cs="Arial"/>
                <w:kern w:val="2"/>
                <w:szCs w:val="18"/>
                <w:lang w:eastAsia="en-US"/>
              </w:rPr>
              <w:t xml:space="preserve">  cfra SEQUENCE {</w:t>
            </w:r>
          </w:p>
        </w:tc>
        <w:tc>
          <w:tcPr>
            <w:tcW w:w="2268" w:type="dxa"/>
          </w:tcPr>
          <w:p w14:paraId="491B4AC8" w14:textId="77777777" w:rsidR="006C1EC8" w:rsidRPr="00A15DCB" w:rsidRDefault="006C1EC8" w:rsidP="00895C04">
            <w:pPr>
              <w:pStyle w:val="TAL"/>
              <w:rPr>
                <w:lang w:eastAsia="en-US"/>
              </w:rPr>
            </w:pPr>
          </w:p>
        </w:tc>
        <w:tc>
          <w:tcPr>
            <w:tcW w:w="1701" w:type="dxa"/>
          </w:tcPr>
          <w:p w14:paraId="3710ABBB" w14:textId="77777777" w:rsidR="006C1EC8" w:rsidRPr="00A15DCB" w:rsidRDefault="006C1EC8" w:rsidP="00895C04">
            <w:pPr>
              <w:pStyle w:val="TAL"/>
              <w:rPr>
                <w:lang w:eastAsia="en-US"/>
              </w:rPr>
            </w:pPr>
          </w:p>
        </w:tc>
        <w:tc>
          <w:tcPr>
            <w:tcW w:w="1247" w:type="dxa"/>
          </w:tcPr>
          <w:p w14:paraId="1598ECF1" w14:textId="77777777" w:rsidR="006C1EC8" w:rsidRPr="00A15DCB" w:rsidRDefault="006C1EC8" w:rsidP="00895C04">
            <w:pPr>
              <w:pStyle w:val="TAL"/>
              <w:rPr>
                <w:lang w:eastAsia="en-US"/>
              </w:rPr>
            </w:pPr>
          </w:p>
        </w:tc>
      </w:tr>
      <w:tr w:rsidR="006817DB" w:rsidRPr="00A15DCB" w14:paraId="4E5B04C4" w14:textId="77777777" w:rsidTr="009521AA">
        <w:tc>
          <w:tcPr>
            <w:tcW w:w="4536" w:type="dxa"/>
          </w:tcPr>
          <w:p w14:paraId="2D50525C" w14:textId="77777777" w:rsidR="006817DB" w:rsidRPr="00A15DCB" w:rsidRDefault="006817DB" w:rsidP="009521AA">
            <w:pPr>
              <w:pStyle w:val="TAL"/>
              <w:rPr>
                <w:rFonts w:cs="Arial"/>
                <w:kern w:val="2"/>
                <w:szCs w:val="18"/>
              </w:rPr>
            </w:pPr>
            <w:r w:rsidRPr="00A15DCB">
              <w:t xml:space="preserve">    occasions SEQUENCE {</w:t>
            </w:r>
          </w:p>
        </w:tc>
        <w:tc>
          <w:tcPr>
            <w:tcW w:w="2268" w:type="dxa"/>
          </w:tcPr>
          <w:p w14:paraId="7D745535" w14:textId="77777777" w:rsidR="006817DB" w:rsidRPr="00A15DCB" w:rsidRDefault="006817DB" w:rsidP="009521AA">
            <w:pPr>
              <w:pStyle w:val="TAL"/>
            </w:pPr>
          </w:p>
        </w:tc>
        <w:tc>
          <w:tcPr>
            <w:tcW w:w="1701" w:type="dxa"/>
          </w:tcPr>
          <w:p w14:paraId="72F5BE86" w14:textId="77777777" w:rsidR="006817DB" w:rsidRPr="00A15DCB" w:rsidRDefault="006817DB" w:rsidP="009521AA">
            <w:pPr>
              <w:pStyle w:val="TAL"/>
            </w:pPr>
          </w:p>
        </w:tc>
        <w:tc>
          <w:tcPr>
            <w:tcW w:w="1247" w:type="dxa"/>
          </w:tcPr>
          <w:p w14:paraId="589B06A6" w14:textId="77777777" w:rsidR="006817DB" w:rsidRPr="00A15DCB" w:rsidRDefault="006817DB" w:rsidP="009521AA">
            <w:pPr>
              <w:pStyle w:val="TAL"/>
            </w:pPr>
          </w:p>
        </w:tc>
      </w:tr>
      <w:tr w:rsidR="006817DB" w:rsidRPr="00A15DCB" w14:paraId="60C3A142" w14:textId="77777777" w:rsidTr="009521AA">
        <w:tc>
          <w:tcPr>
            <w:tcW w:w="4536" w:type="dxa"/>
          </w:tcPr>
          <w:p w14:paraId="14D2B3B7" w14:textId="77777777" w:rsidR="006817DB" w:rsidRPr="00A15DCB" w:rsidRDefault="006817DB" w:rsidP="009521AA">
            <w:pPr>
              <w:pStyle w:val="TAL"/>
              <w:rPr>
                <w:rFonts w:cs="Arial"/>
                <w:kern w:val="2"/>
                <w:szCs w:val="18"/>
              </w:rPr>
            </w:pPr>
            <w:r w:rsidRPr="00A15DCB">
              <w:t xml:space="preserve">      rach-ConfigGeneric</w:t>
            </w:r>
          </w:p>
        </w:tc>
        <w:tc>
          <w:tcPr>
            <w:tcW w:w="2268" w:type="dxa"/>
          </w:tcPr>
          <w:p w14:paraId="72452528" w14:textId="77777777" w:rsidR="006817DB" w:rsidRPr="00A15DCB" w:rsidRDefault="006817DB" w:rsidP="009521AA">
            <w:pPr>
              <w:pStyle w:val="TAL"/>
            </w:pPr>
            <w:r w:rsidRPr="00A15DCB">
              <w:t>RACH-ConfigGeneric</w:t>
            </w:r>
          </w:p>
        </w:tc>
        <w:tc>
          <w:tcPr>
            <w:tcW w:w="1701" w:type="dxa"/>
          </w:tcPr>
          <w:p w14:paraId="61AF59C7" w14:textId="77777777" w:rsidR="006817DB" w:rsidRPr="00A15DCB" w:rsidRDefault="006817DB" w:rsidP="009521AA">
            <w:pPr>
              <w:pStyle w:val="TAL"/>
            </w:pPr>
          </w:p>
        </w:tc>
        <w:tc>
          <w:tcPr>
            <w:tcW w:w="1247" w:type="dxa"/>
          </w:tcPr>
          <w:p w14:paraId="1F141703" w14:textId="77777777" w:rsidR="006817DB" w:rsidRPr="00A15DCB" w:rsidRDefault="006817DB" w:rsidP="009521AA">
            <w:pPr>
              <w:pStyle w:val="TAL"/>
            </w:pPr>
            <w:r w:rsidRPr="00A15DCB">
              <w:t>FR1, PRACH Preamble format 0 used</w:t>
            </w:r>
          </w:p>
        </w:tc>
      </w:tr>
      <w:tr w:rsidR="006817DB" w:rsidRPr="00A15DCB" w14:paraId="0807F1AC" w14:textId="77777777" w:rsidTr="009521AA">
        <w:tc>
          <w:tcPr>
            <w:tcW w:w="4536" w:type="dxa"/>
          </w:tcPr>
          <w:p w14:paraId="4C0E52A4" w14:textId="77777777" w:rsidR="006817DB" w:rsidRPr="00A15DCB" w:rsidRDefault="006817DB" w:rsidP="009521AA">
            <w:pPr>
              <w:pStyle w:val="TAL"/>
              <w:rPr>
                <w:rFonts w:cs="Arial"/>
                <w:kern w:val="2"/>
                <w:szCs w:val="18"/>
              </w:rPr>
            </w:pPr>
            <w:r w:rsidRPr="00A15DCB">
              <w:t xml:space="preserve">    }</w:t>
            </w:r>
          </w:p>
        </w:tc>
        <w:tc>
          <w:tcPr>
            <w:tcW w:w="2268" w:type="dxa"/>
          </w:tcPr>
          <w:p w14:paraId="5C854C78" w14:textId="77777777" w:rsidR="006817DB" w:rsidRPr="00A15DCB" w:rsidRDefault="006817DB" w:rsidP="009521AA">
            <w:pPr>
              <w:pStyle w:val="TAL"/>
            </w:pPr>
          </w:p>
        </w:tc>
        <w:tc>
          <w:tcPr>
            <w:tcW w:w="1701" w:type="dxa"/>
          </w:tcPr>
          <w:p w14:paraId="00D39135" w14:textId="77777777" w:rsidR="006817DB" w:rsidRPr="00A15DCB" w:rsidRDefault="006817DB" w:rsidP="009521AA">
            <w:pPr>
              <w:pStyle w:val="TAL"/>
            </w:pPr>
          </w:p>
        </w:tc>
        <w:tc>
          <w:tcPr>
            <w:tcW w:w="1247" w:type="dxa"/>
          </w:tcPr>
          <w:p w14:paraId="4F764A29" w14:textId="77777777" w:rsidR="006817DB" w:rsidRPr="00A15DCB" w:rsidRDefault="006817DB" w:rsidP="009521AA">
            <w:pPr>
              <w:pStyle w:val="TAL"/>
            </w:pPr>
          </w:p>
        </w:tc>
      </w:tr>
      <w:tr w:rsidR="0025420B" w:rsidRPr="00A15DCB" w14:paraId="71E0DB5D" w14:textId="77777777" w:rsidTr="006C1EC8">
        <w:tc>
          <w:tcPr>
            <w:tcW w:w="4536" w:type="dxa"/>
          </w:tcPr>
          <w:p w14:paraId="33CF0C35" w14:textId="7E7F1A1B" w:rsidR="0025420B" w:rsidRPr="00A15DCB" w:rsidRDefault="0025420B" w:rsidP="00D00D8C">
            <w:pPr>
              <w:pStyle w:val="TAL"/>
              <w:rPr>
                <w:lang w:eastAsia="en-US"/>
              </w:rPr>
            </w:pPr>
            <w:r w:rsidRPr="00A15DCB">
              <w:rPr>
                <w:lang w:eastAsia="en-US"/>
              </w:rPr>
              <w:t xml:space="preserve">  </w:t>
            </w:r>
            <w:r w:rsidR="00B80E84" w:rsidRPr="00A15DCB">
              <w:rPr>
                <w:lang w:eastAsia="en-US"/>
              </w:rPr>
              <w:t xml:space="preserve">  </w:t>
            </w:r>
            <w:r w:rsidR="006C1EC8" w:rsidRPr="00A15DCB">
              <w:rPr>
                <w:lang w:eastAsia="en-US"/>
              </w:rPr>
              <w:t>r</w:t>
            </w:r>
            <w:r w:rsidRPr="00A15DCB">
              <w:rPr>
                <w:lang w:eastAsia="en-US"/>
              </w:rPr>
              <w:t>esources CHOICE {</w:t>
            </w:r>
          </w:p>
        </w:tc>
        <w:tc>
          <w:tcPr>
            <w:tcW w:w="2268" w:type="dxa"/>
          </w:tcPr>
          <w:p w14:paraId="291413FD" w14:textId="77777777" w:rsidR="0025420B" w:rsidRPr="00A15DCB" w:rsidRDefault="0025420B" w:rsidP="00D00D8C">
            <w:pPr>
              <w:pStyle w:val="TAL"/>
              <w:rPr>
                <w:lang w:eastAsia="en-US"/>
              </w:rPr>
            </w:pPr>
          </w:p>
        </w:tc>
        <w:tc>
          <w:tcPr>
            <w:tcW w:w="1701" w:type="dxa"/>
          </w:tcPr>
          <w:p w14:paraId="024F965F" w14:textId="77777777" w:rsidR="0025420B" w:rsidRPr="00A15DCB" w:rsidRDefault="0025420B" w:rsidP="00D00D8C">
            <w:pPr>
              <w:pStyle w:val="TAL"/>
              <w:rPr>
                <w:lang w:eastAsia="en-US"/>
              </w:rPr>
            </w:pPr>
          </w:p>
        </w:tc>
        <w:tc>
          <w:tcPr>
            <w:tcW w:w="1247" w:type="dxa"/>
          </w:tcPr>
          <w:p w14:paraId="42487C99" w14:textId="77777777" w:rsidR="0025420B" w:rsidRPr="00A15DCB" w:rsidRDefault="0025420B" w:rsidP="00D00D8C">
            <w:pPr>
              <w:pStyle w:val="TAL"/>
              <w:rPr>
                <w:lang w:eastAsia="en-US"/>
              </w:rPr>
            </w:pPr>
          </w:p>
        </w:tc>
      </w:tr>
      <w:tr w:rsidR="0025420B" w:rsidRPr="00A15DCB" w14:paraId="75B14A8E" w14:textId="77777777" w:rsidTr="00D00D8C">
        <w:trPr>
          <w:trHeight w:val="232"/>
        </w:trPr>
        <w:tc>
          <w:tcPr>
            <w:tcW w:w="4536" w:type="dxa"/>
          </w:tcPr>
          <w:p w14:paraId="5A4C7133" w14:textId="086081F0" w:rsidR="0025420B" w:rsidRPr="00A15DCB" w:rsidRDefault="0025420B" w:rsidP="00D00D8C">
            <w:pPr>
              <w:pStyle w:val="TAL"/>
              <w:rPr>
                <w:lang w:eastAsia="en-US"/>
              </w:rPr>
            </w:pPr>
            <w:r w:rsidRPr="00A15DCB">
              <w:rPr>
                <w:lang w:eastAsia="en-US"/>
              </w:rPr>
              <w:t xml:space="preserve">    </w:t>
            </w:r>
            <w:r w:rsidR="00B80E84" w:rsidRPr="00A15DCB">
              <w:rPr>
                <w:lang w:eastAsia="en-US"/>
              </w:rPr>
              <w:t xml:space="preserve">  </w:t>
            </w:r>
            <w:r w:rsidRPr="00A15DCB">
              <w:rPr>
                <w:lang w:eastAsia="en-US"/>
              </w:rPr>
              <w:t>ssb SEQUENCE {</w:t>
            </w:r>
          </w:p>
        </w:tc>
        <w:tc>
          <w:tcPr>
            <w:tcW w:w="2268" w:type="dxa"/>
          </w:tcPr>
          <w:p w14:paraId="419F9974" w14:textId="77777777" w:rsidR="0025420B" w:rsidRPr="00A15DCB" w:rsidRDefault="0025420B" w:rsidP="00D00D8C">
            <w:pPr>
              <w:pStyle w:val="TAL"/>
              <w:rPr>
                <w:lang w:eastAsia="en-US"/>
              </w:rPr>
            </w:pPr>
          </w:p>
        </w:tc>
        <w:tc>
          <w:tcPr>
            <w:tcW w:w="1701" w:type="dxa"/>
          </w:tcPr>
          <w:p w14:paraId="22CECE82" w14:textId="77777777" w:rsidR="0025420B" w:rsidRPr="00A15DCB" w:rsidRDefault="0025420B" w:rsidP="00D00D8C">
            <w:pPr>
              <w:pStyle w:val="TAL"/>
              <w:rPr>
                <w:lang w:eastAsia="en-US"/>
              </w:rPr>
            </w:pPr>
          </w:p>
        </w:tc>
        <w:tc>
          <w:tcPr>
            <w:tcW w:w="1247" w:type="dxa"/>
          </w:tcPr>
          <w:p w14:paraId="72D5231F" w14:textId="77777777" w:rsidR="0025420B" w:rsidRPr="00A15DCB" w:rsidRDefault="0025420B" w:rsidP="00D00D8C">
            <w:pPr>
              <w:pStyle w:val="TAL"/>
              <w:rPr>
                <w:lang w:eastAsia="en-US"/>
              </w:rPr>
            </w:pPr>
          </w:p>
        </w:tc>
      </w:tr>
      <w:tr w:rsidR="0025420B" w:rsidRPr="00A15DCB" w14:paraId="0E2BCCBD" w14:textId="77777777" w:rsidTr="00D00D8C">
        <w:trPr>
          <w:trHeight w:val="232"/>
        </w:trPr>
        <w:tc>
          <w:tcPr>
            <w:tcW w:w="4536" w:type="dxa"/>
          </w:tcPr>
          <w:p w14:paraId="2D8611D0" w14:textId="1B55AC95" w:rsidR="0025420B" w:rsidRPr="00A15DCB" w:rsidRDefault="0025420B" w:rsidP="00E1746F">
            <w:pPr>
              <w:pStyle w:val="TAL"/>
              <w:rPr>
                <w:lang w:eastAsia="en-US"/>
              </w:rPr>
            </w:pPr>
            <w:r w:rsidRPr="00A15DCB">
              <w:rPr>
                <w:lang w:eastAsia="en-US"/>
              </w:rPr>
              <w:t xml:space="preserve">      </w:t>
            </w:r>
            <w:r w:rsidR="00B80E84" w:rsidRPr="00A15DCB">
              <w:rPr>
                <w:lang w:eastAsia="en-US"/>
              </w:rPr>
              <w:t xml:space="preserve">  </w:t>
            </w:r>
            <w:r w:rsidRPr="00A15DCB">
              <w:rPr>
                <w:lang w:eastAsia="en-US"/>
              </w:rPr>
              <w:t xml:space="preserve">ssb-ResourceList SEQUENCE (SIZE(1..maxRA-SSB-Resources)) OF </w:t>
            </w:r>
            <w:r w:rsidR="00C901E4" w:rsidRPr="00A15DCB">
              <w:rPr>
                <w:rFonts w:cs="Arial"/>
                <w:kern w:val="2"/>
                <w:szCs w:val="18"/>
              </w:rPr>
              <w:t xml:space="preserve">CFRA-SSB-Resource </w:t>
            </w:r>
            <w:r w:rsidRPr="00A15DCB">
              <w:rPr>
                <w:lang w:eastAsia="en-US"/>
              </w:rPr>
              <w:t>{</w:t>
            </w:r>
          </w:p>
        </w:tc>
        <w:tc>
          <w:tcPr>
            <w:tcW w:w="2268" w:type="dxa"/>
          </w:tcPr>
          <w:p w14:paraId="0B662584" w14:textId="77777777" w:rsidR="0025420B" w:rsidRPr="00A15DCB" w:rsidRDefault="0025420B" w:rsidP="00D00D8C">
            <w:pPr>
              <w:pStyle w:val="TAL"/>
              <w:rPr>
                <w:lang w:eastAsia="en-US"/>
              </w:rPr>
            </w:pPr>
            <w:r w:rsidRPr="00A15DCB">
              <w:rPr>
                <w:lang w:eastAsia="en-US"/>
              </w:rPr>
              <w:t>1 entry</w:t>
            </w:r>
          </w:p>
        </w:tc>
        <w:tc>
          <w:tcPr>
            <w:tcW w:w="1701" w:type="dxa"/>
          </w:tcPr>
          <w:p w14:paraId="68BA0155" w14:textId="77777777" w:rsidR="0025420B" w:rsidRPr="00A15DCB" w:rsidRDefault="0025420B" w:rsidP="00D00D8C">
            <w:pPr>
              <w:pStyle w:val="TAL"/>
              <w:rPr>
                <w:lang w:eastAsia="en-US"/>
              </w:rPr>
            </w:pPr>
          </w:p>
        </w:tc>
        <w:tc>
          <w:tcPr>
            <w:tcW w:w="1247" w:type="dxa"/>
          </w:tcPr>
          <w:p w14:paraId="42D2058D" w14:textId="77777777" w:rsidR="0025420B" w:rsidRPr="00A15DCB" w:rsidRDefault="0025420B" w:rsidP="00D00D8C">
            <w:pPr>
              <w:pStyle w:val="TAL"/>
              <w:rPr>
                <w:lang w:eastAsia="en-US"/>
              </w:rPr>
            </w:pPr>
          </w:p>
        </w:tc>
      </w:tr>
      <w:tr w:rsidR="00C901E4" w:rsidRPr="00A15DCB" w14:paraId="743BF9F9" w14:textId="77777777" w:rsidTr="00070E77">
        <w:trPr>
          <w:trHeight w:val="232"/>
        </w:trPr>
        <w:tc>
          <w:tcPr>
            <w:tcW w:w="4536" w:type="dxa"/>
          </w:tcPr>
          <w:p w14:paraId="415A3252" w14:textId="779E023D" w:rsidR="00C901E4" w:rsidRPr="00A15DCB" w:rsidRDefault="00C901E4" w:rsidP="00C901E4">
            <w:pPr>
              <w:pStyle w:val="TAL"/>
              <w:rPr>
                <w:lang w:eastAsia="en-US"/>
              </w:rPr>
            </w:pPr>
            <w:r w:rsidRPr="00A15DCB">
              <w:rPr>
                <w:rFonts w:cs="Arial"/>
                <w:kern w:val="2"/>
                <w:szCs w:val="18"/>
              </w:rPr>
              <w:t xml:space="preserve">        </w:t>
            </w:r>
            <w:r w:rsidR="00B80E84" w:rsidRPr="00A15DCB">
              <w:rPr>
                <w:rFonts w:cs="Arial"/>
                <w:kern w:val="2"/>
                <w:szCs w:val="18"/>
              </w:rPr>
              <w:t xml:space="preserve">  </w:t>
            </w:r>
            <w:r w:rsidRPr="00A15DCB">
              <w:t xml:space="preserve">CFRA-SSB-Resource[1] </w:t>
            </w:r>
            <w:r w:rsidRPr="00A15DCB">
              <w:rPr>
                <w:snapToGrid w:val="0"/>
                <w:lang w:eastAsia="en-US"/>
              </w:rPr>
              <w:t xml:space="preserve">SEQUENCE </w:t>
            </w:r>
            <w:r w:rsidRPr="00A15DCB">
              <w:rPr>
                <w:lang w:eastAsia="en-US"/>
              </w:rPr>
              <w:t>{</w:t>
            </w:r>
          </w:p>
        </w:tc>
        <w:tc>
          <w:tcPr>
            <w:tcW w:w="2268" w:type="dxa"/>
          </w:tcPr>
          <w:p w14:paraId="3C494E74" w14:textId="77777777" w:rsidR="00C901E4" w:rsidRPr="00A15DCB" w:rsidRDefault="00C901E4" w:rsidP="00C901E4">
            <w:pPr>
              <w:pStyle w:val="TAL"/>
              <w:rPr>
                <w:lang w:eastAsia="en-US"/>
              </w:rPr>
            </w:pPr>
          </w:p>
        </w:tc>
        <w:tc>
          <w:tcPr>
            <w:tcW w:w="1701" w:type="dxa"/>
          </w:tcPr>
          <w:p w14:paraId="635389BC" w14:textId="77777777" w:rsidR="00C901E4" w:rsidRPr="00A15DCB" w:rsidRDefault="00C901E4" w:rsidP="00C901E4">
            <w:pPr>
              <w:pStyle w:val="TAL"/>
              <w:rPr>
                <w:lang w:eastAsia="en-US"/>
              </w:rPr>
            </w:pPr>
            <w:r w:rsidRPr="00A15DCB">
              <w:rPr>
                <w:rFonts w:cs="Arial"/>
                <w:kern w:val="2"/>
                <w:szCs w:val="18"/>
              </w:rPr>
              <w:t>entry 1</w:t>
            </w:r>
          </w:p>
        </w:tc>
        <w:tc>
          <w:tcPr>
            <w:tcW w:w="1247" w:type="dxa"/>
          </w:tcPr>
          <w:p w14:paraId="16D7EA16" w14:textId="77777777" w:rsidR="00C901E4" w:rsidRPr="00A15DCB" w:rsidRDefault="00C901E4" w:rsidP="00C901E4">
            <w:pPr>
              <w:pStyle w:val="TAL"/>
              <w:rPr>
                <w:lang w:eastAsia="en-US"/>
              </w:rPr>
            </w:pPr>
          </w:p>
        </w:tc>
      </w:tr>
      <w:tr w:rsidR="00C901E4" w:rsidRPr="00A15DCB" w14:paraId="4033EEDC" w14:textId="77777777" w:rsidTr="00D00D8C">
        <w:trPr>
          <w:trHeight w:val="232"/>
        </w:trPr>
        <w:tc>
          <w:tcPr>
            <w:tcW w:w="4536" w:type="dxa"/>
          </w:tcPr>
          <w:p w14:paraId="3BF1B733" w14:textId="242F1BF9" w:rsidR="00C901E4" w:rsidRPr="00A15DCB" w:rsidRDefault="00C901E4" w:rsidP="00C901E4">
            <w:pPr>
              <w:pStyle w:val="TAL"/>
              <w:rPr>
                <w:lang w:eastAsia="en-US"/>
              </w:rPr>
            </w:pPr>
            <w:r w:rsidRPr="00A15DCB">
              <w:rPr>
                <w:lang w:eastAsia="en-US"/>
              </w:rPr>
              <w:t xml:space="preserve">          </w:t>
            </w:r>
            <w:r w:rsidR="00B80E84" w:rsidRPr="00A15DCB">
              <w:rPr>
                <w:lang w:eastAsia="en-US"/>
              </w:rPr>
              <w:t xml:space="preserve">  </w:t>
            </w:r>
            <w:r w:rsidRPr="00A15DCB">
              <w:rPr>
                <w:lang w:eastAsia="en-US"/>
              </w:rPr>
              <w:t>ssb</w:t>
            </w:r>
          </w:p>
        </w:tc>
        <w:tc>
          <w:tcPr>
            <w:tcW w:w="2268" w:type="dxa"/>
          </w:tcPr>
          <w:p w14:paraId="430DEF2D" w14:textId="77777777" w:rsidR="00C901E4" w:rsidRPr="00A15DCB" w:rsidRDefault="00C901E4" w:rsidP="00C901E4">
            <w:pPr>
              <w:pStyle w:val="TAL"/>
              <w:rPr>
                <w:lang w:eastAsia="en-US"/>
              </w:rPr>
            </w:pPr>
            <w:r w:rsidRPr="00A15DCB">
              <w:rPr>
                <w:lang w:eastAsia="en-US"/>
              </w:rPr>
              <w:t>0</w:t>
            </w:r>
          </w:p>
        </w:tc>
        <w:tc>
          <w:tcPr>
            <w:tcW w:w="1701" w:type="dxa"/>
          </w:tcPr>
          <w:p w14:paraId="089D6E6A" w14:textId="77777777" w:rsidR="00C901E4" w:rsidRPr="00A15DCB" w:rsidRDefault="00C901E4" w:rsidP="00C901E4">
            <w:pPr>
              <w:pStyle w:val="TAL"/>
              <w:rPr>
                <w:lang w:eastAsia="en-US"/>
              </w:rPr>
            </w:pPr>
          </w:p>
        </w:tc>
        <w:tc>
          <w:tcPr>
            <w:tcW w:w="1247" w:type="dxa"/>
          </w:tcPr>
          <w:p w14:paraId="1AA17C8D" w14:textId="77777777" w:rsidR="00C901E4" w:rsidRPr="00A15DCB" w:rsidRDefault="00C901E4" w:rsidP="00C901E4">
            <w:pPr>
              <w:pStyle w:val="TAL"/>
              <w:rPr>
                <w:lang w:eastAsia="en-US"/>
              </w:rPr>
            </w:pPr>
          </w:p>
        </w:tc>
      </w:tr>
      <w:tr w:rsidR="00C901E4" w:rsidRPr="00A15DCB" w14:paraId="068FD40A" w14:textId="77777777" w:rsidTr="00D00D8C">
        <w:trPr>
          <w:trHeight w:val="232"/>
        </w:trPr>
        <w:tc>
          <w:tcPr>
            <w:tcW w:w="4536" w:type="dxa"/>
          </w:tcPr>
          <w:p w14:paraId="235F4C42" w14:textId="433308E0" w:rsidR="00C901E4" w:rsidRPr="00A15DCB" w:rsidRDefault="00C901E4" w:rsidP="00C901E4">
            <w:pPr>
              <w:pStyle w:val="TAL"/>
              <w:rPr>
                <w:lang w:eastAsia="en-US"/>
              </w:rPr>
            </w:pPr>
            <w:r w:rsidRPr="00A15DCB">
              <w:rPr>
                <w:lang w:eastAsia="en-US"/>
              </w:rPr>
              <w:t xml:space="preserve">          </w:t>
            </w:r>
            <w:r w:rsidR="00B80E84" w:rsidRPr="00A15DCB">
              <w:rPr>
                <w:lang w:eastAsia="en-US"/>
              </w:rPr>
              <w:t xml:space="preserve">  </w:t>
            </w:r>
            <w:r w:rsidRPr="00A15DCB">
              <w:rPr>
                <w:lang w:eastAsia="en-US"/>
              </w:rPr>
              <w:t>ra-PreambleIndex</w:t>
            </w:r>
          </w:p>
        </w:tc>
        <w:tc>
          <w:tcPr>
            <w:tcW w:w="2268" w:type="dxa"/>
          </w:tcPr>
          <w:p w14:paraId="19FD4DC1" w14:textId="77777777" w:rsidR="00C901E4" w:rsidRPr="00A15DCB" w:rsidRDefault="00C901E4" w:rsidP="00C901E4">
            <w:pPr>
              <w:pStyle w:val="TAL"/>
              <w:rPr>
                <w:lang w:eastAsia="en-US"/>
              </w:rPr>
            </w:pPr>
            <w:r w:rsidRPr="00A15DCB">
              <w:rPr>
                <w:lang w:eastAsia="en-US"/>
              </w:rPr>
              <w:t>52</w:t>
            </w:r>
          </w:p>
        </w:tc>
        <w:tc>
          <w:tcPr>
            <w:tcW w:w="1701" w:type="dxa"/>
          </w:tcPr>
          <w:p w14:paraId="259CAD6C" w14:textId="77777777" w:rsidR="00C901E4" w:rsidRPr="00A15DCB" w:rsidRDefault="00C901E4" w:rsidP="00C901E4">
            <w:pPr>
              <w:pStyle w:val="TAL"/>
              <w:rPr>
                <w:lang w:eastAsia="en-US"/>
              </w:rPr>
            </w:pPr>
            <w:r w:rsidRPr="00A15DCB">
              <w:rPr>
                <w:lang w:eastAsia="en-US"/>
              </w:rPr>
              <w:t>Randomly selected</w:t>
            </w:r>
          </w:p>
        </w:tc>
        <w:tc>
          <w:tcPr>
            <w:tcW w:w="1247" w:type="dxa"/>
          </w:tcPr>
          <w:p w14:paraId="06B5C694" w14:textId="77777777" w:rsidR="00C901E4" w:rsidRPr="00A15DCB" w:rsidRDefault="00C901E4" w:rsidP="00C901E4">
            <w:pPr>
              <w:pStyle w:val="TAL"/>
              <w:rPr>
                <w:lang w:eastAsia="en-US"/>
              </w:rPr>
            </w:pPr>
          </w:p>
        </w:tc>
      </w:tr>
      <w:tr w:rsidR="00B80E84" w:rsidRPr="00A15DCB" w14:paraId="30A02070" w14:textId="77777777" w:rsidTr="00D00D8C">
        <w:trPr>
          <w:trHeight w:val="232"/>
        </w:trPr>
        <w:tc>
          <w:tcPr>
            <w:tcW w:w="4536" w:type="dxa"/>
          </w:tcPr>
          <w:p w14:paraId="250D1B8D" w14:textId="7D8BBCF7" w:rsidR="00B80E84" w:rsidRPr="00A15DCB" w:rsidRDefault="00B80E84" w:rsidP="00B80E84">
            <w:pPr>
              <w:pStyle w:val="TAL"/>
              <w:rPr>
                <w:lang w:eastAsia="en-US"/>
              </w:rPr>
            </w:pPr>
            <w:r w:rsidRPr="00A15DCB">
              <w:t xml:space="preserve">          }</w:t>
            </w:r>
          </w:p>
        </w:tc>
        <w:tc>
          <w:tcPr>
            <w:tcW w:w="2268" w:type="dxa"/>
          </w:tcPr>
          <w:p w14:paraId="02E6C27F" w14:textId="77777777" w:rsidR="00B80E84" w:rsidRPr="00A15DCB" w:rsidRDefault="00B80E84" w:rsidP="00B80E84">
            <w:pPr>
              <w:pStyle w:val="TAL"/>
              <w:rPr>
                <w:lang w:eastAsia="en-US"/>
              </w:rPr>
            </w:pPr>
          </w:p>
        </w:tc>
        <w:tc>
          <w:tcPr>
            <w:tcW w:w="1701" w:type="dxa"/>
          </w:tcPr>
          <w:p w14:paraId="69C0468B" w14:textId="77777777" w:rsidR="00B80E84" w:rsidRPr="00A15DCB" w:rsidRDefault="00B80E84" w:rsidP="00B80E84">
            <w:pPr>
              <w:pStyle w:val="TAL"/>
              <w:rPr>
                <w:lang w:eastAsia="en-US"/>
              </w:rPr>
            </w:pPr>
          </w:p>
        </w:tc>
        <w:tc>
          <w:tcPr>
            <w:tcW w:w="1247" w:type="dxa"/>
          </w:tcPr>
          <w:p w14:paraId="105F3C7C" w14:textId="77777777" w:rsidR="00B80E84" w:rsidRPr="00A15DCB" w:rsidRDefault="00B80E84" w:rsidP="00B80E84">
            <w:pPr>
              <w:pStyle w:val="TAL"/>
              <w:rPr>
                <w:lang w:eastAsia="en-US"/>
              </w:rPr>
            </w:pPr>
          </w:p>
        </w:tc>
      </w:tr>
      <w:tr w:rsidR="00C901E4" w:rsidRPr="00A15DCB" w14:paraId="4065136A" w14:textId="77777777" w:rsidTr="00895C04">
        <w:trPr>
          <w:trHeight w:val="232"/>
        </w:trPr>
        <w:tc>
          <w:tcPr>
            <w:tcW w:w="4536" w:type="dxa"/>
          </w:tcPr>
          <w:p w14:paraId="56C646EB" w14:textId="77777777" w:rsidR="00C901E4" w:rsidRPr="00A15DCB" w:rsidRDefault="00C901E4" w:rsidP="00C901E4">
            <w:pPr>
              <w:pStyle w:val="TAL"/>
              <w:rPr>
                <w:lang w:eastAsia="en-US"/>
              </w:rPr>
            </w:pPr>
            <w:r w:rsidRPr="00A15DCB">
              <w:rPr>
                <w:lang w:eastAsia="en-US"/>
              </w:rPr>
              <w:t xml:space="preserve">        }</w:t>
            </w:r>
          </w:p>
        </w:tc>
        <w:tc>
          <w:tcPr>
            <w:tcW w:w="2268" w:type="dxa"/>
          </w:tcPr>
          <w:p w14:paraId="0F9B838F" w14:textId="77777777" w:rsidR="00C901E4" w:rsidRPr="00A15DCB" w:rsidRDefault="00C901E4" w:rsidP="00C901E4">
            <w:pPr>
              <w:pStyle w:val="TAL"/>
              <w:rPr>
                <w:lang w:eastAsia="en-US"/>
              </w:rPr>
            </w:pPr>
          </w:p>
        </w:tc>
        <w:tc>
          <w:tcPr>
            <w:tcW w:w="1701" w:type="dxa"/>
          </w:tcPr>
          <w:p w14:paraId="5C12C4C9" w14:textId="77777777" w:rsidR="00C901E4" w:rsidRPr="00A15DCB" w:rsidRDefault="00C901E4" w:rsidP="00C901E4">
            <w:pPr>
              <w:pStyle w:val="TAL"/>
              <w:rPr>
                <w:lang w:eastAsia="en-US"/>
              </w:rPr>
            </w:pPr>
          </w:p>
        </w:tc>
        <w:tc>
          <w:tcPr>
            <w:tcW w:w="1247" w:type="dxa"/>
          </w:tcPr>
          <w:p w14:paraId="571449EE" w14:textId="77777777" w:rsidR="00C901E4" w:rsidRPr="00A15DCB" w:rsidRDefault="00C901E4" w:rsidP="00C901E4">
            <w:pPr>
              <w:pStyle w:val="TAL"/>
              <w:rPr>
                <w:lang w:eastAsia="en-US"/>
              </w:rPr>
            </w:pPr>
          </w:p>
        </w:tc>
      </w:tr>
      <w:tr w:rsidR="00C901E4" w:rsidRPr="00A15DCB" w14:paraId="3CB6A1CF" w14:textId="77777777" w:rsidTr="00895C04">
        <w:trPr>
          <w:trHeight w:val="232"/>
        </w:trPr>
        <w:tc>
          <w:tcPr>
            <w:tcW w:w="4536" w:type="dxa"/>
          </w:tcPr>
          <w:p w14:paraId="00A6AF31" w14:textId="77777777" w:rsidR="00C901E4" w:rsidRPr="00A15DCB" w:rsidRDefault="00C901E4" w:rsidP="00C901E4">
            <w:pPr>
              <w:pStyle w:val="TAL"/>
              <w:rPr>
                <w:lang w:eastAsia="en-US"/>
              </w:rPr>
            </w:pPr>
            <w:r w:rsidRPr="00A15DCB">
              <w:rPr>
                <w:lang w:eastAsia="en-US"/>
              </w:rPr>
              <w:t xml:space="preserve">      }</w:t>
            </w:r>
          </w:p>
        </w:tc>
        <w:tc>
          <w:tcPr>
            <w:tcW w:w="2268" w:type="dxa"/>
          </w:tcPr>
          <w:p w14:paraId="159B8A93" w14:textId="77777777" w:rsidR="00C901E4" w:rsidRPr="00A15DCB" w:rsidRDefault="00C901E4" w:rsidP="00C901E4">
            <w:pPr>
              <w:pStyle w:val="TAL"/>
              <w:rPr>
                <w:lang w:eastAsia="en-US"/>
              </w:rPr>
            </w:pPr>
          </w:p>
        </w:tc>
        <w:tc>
          <w:tcPr>
            <w:tcW w:w="1701" w:type="dxa"/>
          </w:tcPr>
          <w:p w14:paraId="0B1FDD7B" w14:textId="77777777" w:rsidR="00C901E4" w:rsidRPr="00A15DCB" w:rsidRDefault="00C901E4" w:rsidP="00C901E4">
            <w:pPr>
              <w:pStyle w:val="TAL"/>
              <w:rPr>
                <w:lang w:eastAsia="en-US"/>
              </w:rPr>
            </w:pPr>
          </w:p>
        </w:tc>
        <w:tc>
          <w:tcPr>
            <w:tcW w:w="1247" w:type="dxa"/>
          </w:tcPr>
          <w:p w14:paraId="60807FE0" w14:textId="77777777" w:rsidR="00C901E4" w:rsidRPr="00A15DCB" w:rsidRDefault="00C901E4" w:rsidP="00C901E4">
            <w:pPr>
              <w:pStyle w:val="TAL"/>
              <w:rPr>
                <w:lang w:eastAsia="en-US"/>
              </w:rPr>
            </w:pPr>
          </w:p>
        </w:tc>
      </w:tr>
      <w:tr w:rsidR="00C901E4" w:rsidRPr="00A15DCB" w14:paraId="3AF5C5A4" w14:textId="77777777" w:rsidTr="00895C04">
        <w:trPr>
          <w:trHeight w:val="232"/>
        </w:trPr>
        <w:tc>
          <w:tcPr>
            <w:tcW w:w="4536" w:type="dxa"/>
          </w:tcPr>
          <w:p w14:paraId="456A53DF" w14:textId="77777777" w:rsidR="00C901E4" w:rsidRPr="00A15DCB" w:rsidRDefault="00C901E4" w:rsidP="00C901E4">
            <w:pPr>
              <w:pStyle w:val="TAL"/>
              <w:rPr>
                <w:lang w:eastAsia="en-US"/>
              </w:rPr>
            </w:pPr>
            <w:r w:rsidRPr="00A15DCB">
              <w:rPr>
                <w:lang w:eastAsia="en-US"/>
              </w:rPr>
              <w:t xml:space="preserve">    }</w:t>
            </w:r>
          </w:p>
        </w:tc>
        <w:tc>
          <w:tcPr>
            <w:tcW w:w="2268" w:type="dxa"/>
          </w:tcPr>
          <w:p w14:paraId="1B206B67" w14:textId="77777777" w:rsidR="00C901E4" w:rsidRPr="00A15DCB" w:rsidRDefault="00C901E4" w:rsidP="00C901E4">
            <w:pPr>
              <w:pStyle w:val="TAL"/>
              <w:rPr>
                <w:lang w:eastAsia="en-US"/>
              </w:rPr>
            </w:pPr>
          </w:p>
        </w:tc>
        <w:tc>
          <w:tcPr>
            <w:tcW w:w="1701" w:type="dxa"/>
          </w:tcPr>
          <w:p w14:paraId="45C51CA5" w14:textId="77777777" w:rsidR="00C901E4" w:rsidRPr="00A15DCB" w:rsidRDefault="00C901E4" w:rsidP="00C901E4">
            <w:pPr>
              <w:pStyle w:val="TAL"/>
              <w:rPr>
                <w:lang w:eastAsia="en-US"/>
              </w:rPr>
            </w:pPr>
          </w:p>
        </w:tc>
        <w:tc>
          <w:tcPr>
            <w:tcW w:w="1247" w:type="dxa"/>
          </w:tcPr>
          <w:p w14:paraId="35E8B1B2" w14:textId="77777777" w:rsidR="00C901E4" w:rsidRPr="00A15DCB" w:rsidRDefault="00C901E4" w:rsidP="00C901E4">
            <w:pPr>
              <w:pStyle w:val="TAL"/>
              <w:rPr>
                <w:lang w:eastAsia="en-US"/>
              </w:rPr>
            </w:pPr>
          </w:p>
        </w:tc>
      </w:tr>
      <w:tr w:rsidR="00C901E4" w:rsidRPr="00A15DCB" w:rsidDel="00226A7B" w14:paraId="2E7D9E0A" w14:textId="77777777" w:rsidTr="00895C04">
        <w:tc>
          <w:tcPr>
            <w:tcW w:w="4536" w:type="dxa"/>
          </w:tcPr>
          <w:p w14:paraId="01AC0577" w14:textId="77777777" w:rsidR="00C901E4" w:rsidRPr="00A15DCB" w:rsidDel="00226A7B" w:rsidRDefault="00C901E4" w:rsidP="00C901E4">
            <w:pPr>
              <w:pStyle w:val="TAL"/>
              <w:rPr>
                <w:lang w:eastAsia="en-US"/>
              </w:rPr>
            </w:pPr>
            <w:r w:rsidRPr="00A15DCB">
              <w:rPr>
                <w:lang w:eastAsia="en-US"/>
              </w:rPr>
              <w:t xml:space="preserve">  }</w:t>
            </w:r>
          </w:p>
        </w:tc>
        <w:tc>
          <w:tcPr>
            <w:tcW w:w="2268" w:type="dxa"/>
          </w:tcPr>
          <w:p w14:paraId="3F5A5463" w14:textId="77777777" w:rsidR="00C901E4" w:rsidRPr="00A15DCB" w:rsidDel="00226A7B" w:rsidRDefault="00C901E4" w:rsidP="00C901E4">
            <w:pPr>
              <w:pStyle w:val="TAL"/>
              <w:rPr>
                <w:lang w:eastAsia="en-US"/>
              </w:rPr>
            </w:pPr>
          </w:p>
        </w:tc>
        <w:tc>
          <w:tcPr>
            <w:tcW w:w="1701" w:type="dxa"/>
          </w:tcPr>
          <w:p w14:paraId="07642F9D" w14:textId="77777777" w:rsidR="00C901E4" w:rsidRPr="00A15DCB" w:rsidDel="00226A7B" w:rsidRDefault="00C901E4" w:rsidP="00C901E4">
            <w:pPr>
              <w:pStyle w:val="TAL"/>
              <w:rPr>
                <w:lang w:eastAsia="en-US"/>
              </w:rPr>
            </w:pPr>
          </w:p>
        </w:tc>
        <w:tc>
          <w:tcPr>
            <w:tcW w:w="1247" w:type="dxa"/>
          </w:tcPr>
          <w:p w14:paraId="298355C1" w14:textId="77777777" w:rsidR="00C901E4" w:rsidRPr="00A15DCB" w:rsidDel="00226A7B" w:rsidRDefault="00C901E4" w:rsidP="00C901E4">
            <w:pPr>
              <w:pStyle w:val="TAL"/>
              <w:rPr>
                <w:lang w:eastAsia="en-US"/>
              </w:rPr>
            </w:pPr>
          </w:p>
        </w:tc>
      </w:tr>
      <w:tr w:rsidR="00C901E4" w:rsidRPr="00A15DCB" w14:paraId="74999B07" w14:textId="77777777" w:rsidTr="00895C04">
        <w:tc>
          <w:tcPr>
            <w:tcW w:w="4536" w:type="dxa"/>
          </w:tcPr>
          <w:p w14:paraId="24249FB4" w14:textId="77777777" w:rsidR="00C901E4" w:rsidRPr="00A15DCB" w:rsidRDefault="00C901E4" w:rsidP="00C901E4">
            <w:pPr>
              <w:pStyle w:val="TAL"/>
              <w:rPr>
                <w:lang w:eastAsia="en-US"/>
              </w:rPr>
            </w:pPr>
            <w:r w:rsidRPr="00A15DCB">
              <w:rPr>
                <w:lang w:eastAsia="en-US"/>
              </w:rPr>
              <w:t>}</w:t>
            </w:r>
          </w:p>
        </w:tc>
        <w:tc>
          <w:tcPr>
            <w:tcW w:w="2268" w:type="dxa"/>
          </w:tcPr>
          <w:p w14:paraId="2C0F8D77" w14:textId="77777777" w:rsidR="00C901E4" w:rsidRPr="00A15DCB" w:rsidRDefault="00C901E4" w:rsidP="00C901E4">
            <w:pPr>
              <w:pStyle w:val="TAL"/>
              <w:rPr>
                <w:lang w:eastAsia="en-US"/>
              </w:rPr>
            </w:pPr>
          </w:p>
        </w:tc>
        <w:tc>
          <w:tcPr>
            <w:tcW w:w="1701" w:type="dxa"/>
          </w:tcPr>
          <w:p w14:paraId="6BB2D63C" w14:textId="77777777" w:rsidR="00C901E4" w:rsidRPr="00A15DCB" w:rsidRDefault="00C901E4" w:rsidP="00C901E4">
            <w:pPr>
              <w:pStyle w:val="TAL"/>
              <w:rPr>
                <w:lang w:eastAsia="en-US"/>
              </w:rPr>
            </w:pPr>
          </w:p>
        </w:tc>
        <w:tc>
          <w:tcPr>
            <w:tcW w:w="1247" w:type="dxa"/>
          </w:tcPr>
          <w:p w14:paraId="46D1AAFE" w14:textId="77777777" w:rsidR="00C901E4" w:rsidRPr="00A15DCB" w:rsidRDefault="00C901E4" w:rsidP="00C901E4">
            <w:pPr>
              <w:pStyle w:val="TAL"/>
              <w:rPr>
                <w:lang w:eastAsia="en-US"/>
              </w:rPr>
            </w:pPr>
          </w:p>
        </w:tc>
      </w:tr>
    </w:tbl>
    <w:p w14:paraId="43DD43B2" w14:textId="77777777" w:rsidR="009B1311" w:rsidRPr="00A15DCB" w:rsidRDefault="009B1311" w:rsidP="007E71AD"/>
    <w:p w14:paraId="1A7AC9BA" w14:textId="77777777" w:rsidR="009B1311" w:rsidRPr="00A15DCB" w:rsidRDefault="009B1311" w:rsidP="009B1311">
      <w:pPr>
        <w:pStyle w:val="TH"/>
        <w:rPr>
          <w:i/>
          <w:iCs/>
        </w:rPr>
      </w:pPr>
      <w:r w:rsidRPr="00A15DCB">
        <w:t xml:space="preserve">Table 7.1.1.1.1.3.3-5: </w:t>
      </w:r>
      <w:r w:rsidRPr="00A15DCB">
        <w:rPr>
          <w:i/>
          <w:iCs/>
        </w:rPr>
        <w:t>RACH-ConfigGeneric</w:t>
      </w:r>
      <w:r w:rsidRPr="00A15DCB">
        <w:rPr>
          <w:i/>
        </w:rPr>
        <w:t xml:space="preserve"> </w:t>
      </w:r>
      <w:r w:rsidRPr="00A15DCB">
        <w:t>(Table 7.1.1.1.1.3.3-4)</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9B1311" w:rsidRPr="00A15DCB" w14:paraId="65768106" w14:textId="77777777" w:rsidTr="00C05793">
        <w:tc>
          <w:tcPr>
            <w:tcW w:w="9752" w:type="dxa"/>
            <w:gridSpan w:val="4"/>
          </w:tcPr>
          <w:p w14:paraId="739991AD" w14:textId="77777777" w:rsidR="009B1311" w:rsidRPr="00A15DCB" w:rsidRDefault="009B1311" w:rsidP="009521AA">
            <w:pPr>
              <w:pStyle w:val="TAH"/>
              <w:jc w:val="left"/>
              <w:rPr>
                <w:b w:val="0"/>
              </w:rPr>
            </w:pPr>
            <w:r w:rsidRPr="00A15DCB">
              <w:rPr>
                <w:b w:val="0"/>
              </w:rPr>
              <w:t>Derivation Path: TS 38.508-1 [4], Table 4.6.3-129</w:t>
            </w:r>
          </w:p>
        </w:tc>
      </w:tr>
      <w:tr w:rsidR="009B1311" w:rsidRPr="00A15DCB" w14:paraId="7855ABA8" w14:textId="77777777" w:rsidTr="00C05793">
        <w:tc>
          <w:tcPr>
            <w:tcW w:w="4536" w:type="dxa"/>
          </w:tcPr>
          <w:p w14:paraId="0E40A1AB" w14:textId="77777777" w:rsidR="009B1311" w:rsidRPr="00A15DCB" w:rsidRDefault="009B1311" w:rsidP="009521AA">
            <w:pPr>
              <w:pStyle w:val="TAH"/>
            </w:pPr>
            <w:r w:rsidRPr="00A15DCB">
              <w:t>Information Element</w:t>
            </w:r>
          </w:p>
        </w:tc>
        <w:tc>
          <w:tcPr>
            <w:tcW w:w="2268" w:type="dxa"/>
          </w:tcPr>
          <w:p w14:paraId="6086D278" w14:textId="77777777" w:rsidR="009B1311" w:rsidRPr="00A15DCB" w:rsidRDefault="009B1311" w:rsidP="009521AA">
            <w:pPr>
              <w:pStyle w:val="TAH"/>
            </w:pPr>
            <w:r w:rsidRPr="00A15DCB">
              <w:t>Value/remark</w:t>
            </w:r>
          </w:p>
        </w:tc>
        <w:tc>
          <w:tcPr>
            <w:tcW w:w="1701" w:type="dxa"/>
          </w:tcPr>
          <w:p w14:paraId="2F452C06" w14:textId="77777777" w:rsidR="009B1311" w:rsidRPr="00A15DCB" w:rsidRDefault="009B1311" w:rsidP="009521AA">
            <w:pPr>
              <w:pStyle w:val="TAH"/>
            </w:pPr>
            <w:r w:rsidRPr="00A15DCB">
              <w:t>Comment</w:t>
            </w:r>
          </w:p>
        </w:tc>
        <w:tc>
          <w:tcPr>
            <w:tcW w:w="1247" w:type="dxa"/>
          </w:tcPr>
          <w:p w14:paraId="0BB6A146" w14:textId="77777777" w:rsidR="009B1311" w:rsidRPr="00A15DCB" w:rsidRDefault="009B1311" w:rsidP="009521AA">
            <w:pPr>
              <w:pStyle w:val="TAH"/>
            </w:pPr>
            <w:r w:rsidRPr="00A15DCB">
              <w:t>Condition</w:t>
            </w:r>
          </w:p>
        </w:tc>
      </w:tr>
      <w:tr w:rsidR="009B1311" w:rsidRPr="00A15DCB" w14:paraId="501E3D69" w14:textId="77777777" w:rsidTr="00C05793">
        <w:tc>
          <w:tcPr>
            <w:tcW w:w="4536" w:type="dxa"/>
            <w:tcBorders>
              <w:bottom w:val="single" w:sz="4" w:space="0" w:color="auto"/>
            </w:tcBorders>
          </w:tcPr>
          <w:p w14:paraId="09A732D6" w14:textId="373305DB" w:rsidR="009B1311" w:rsidRPr="00A15DCB" w:rsidRDefault="009B1311" w:rsidP="009521AA">
            <w:pPr>
              <w:pStyle w:val="TAL"/>
            </w:pPr>
            <w:r w:rsidRPr="00A15DCB">
              <w:t>RACH-ConfigDedicated</w:t>
            </w:r>
            <w:r w:rsidR="00B76BC9" w:rsidRPr="00A15DCB">
              <w:t xml:space="preserve"> </w:t>
            </w:r>
            <w:r w:rsidRPr="00A15DCB">
              <w:t xml:space="preserve">::= </w:t>
            </w:r>
            <w:r w:rsidRPr="00A15DCB">
              <w:rPr>
                <w:snapToGrid w:val="0"/>
              </w:rPr>
              <w:t xml:space="preserve">SEQUENCE </w:t>
            </w:r>
            <w:r w:rsidRPr="00A15DCB">
              <w:t>{</w:t>
            </w:r>
          </w:p>
        </w:tc>
        <w:tc>
          <w:tcPr>
            <w:tcW w:w="2268" w:type="dxa"/>
          </w:tcPr>
          <w:p w14:paraId="6E55F74F" w14:textId="77777777" w:rsidR="009B1311" w:rsidRPr="00A15DCB" w:rsidRDefault="009B1311" w:rsidP="009521AA">
            <w:pPr>
              <w:pStyle w:val="TAL"/>
            </w:pPr>
          </w:p>
        </w:tc>
        <w:tc>
          <w:tcPr>
            <w:tcW w:w="1701" w:type="dxa"/>
          </w:tcPr>
          <w:p w14:paraId="72FD7B0C" w14:textId="77777777" w:rsidR="009B1311" w:rsidRPr="00A15DCB" w:rsidRDefault="009B1311" w:rsidP="009521AA">
            <w:pPr>
              <w:pStyle w:val="TAL"/>
            </w:pPr>
          </w:p>
        </w:tc>
        <w:tc>
          <w:tcPr>
            <w:tcW w:w="1247" w:type="dxa"/>
          </w:tcPr>
          <w:p w14:paraId="01666430" w14:textId="77777777" w:rsidR="009B1311" w:rsidRPr="00A15DCB" w:rsidRDefault="009B1311" w:rsidP="009521AA">
            <w:pPr>
              <w:pStyle w:val="TAL"/>
            </w:pPr>
          </w:p>
        </w:tc>
      </w:tr>
      <w:tr w:rsidR="009B1311" w:rsidRPr="00A15DCB" w14:paraId="44C4FAEB" w14:textId="77777777" w:rsidTr="00C05793">
        <w:tc>
          <w:tcPr>
            <w:tcW w:w="4536" w:type="dxa"/>
            <w:tcBorders>
              <w:bottom w:val="nil"/>
            </w:tcBorders>
          </w:tcPr>
          <w:p w14:paraId="3326B2EC" w14:textId="77777777" w:rsidR="009B1311" w:rsidRPr="00A15DCB" w:rsidRDefault="009B1311" w:rsidP="009521AA">
            <w:pPr>
              <w:pStyle w:val="TAL"/>
            </w:pPr>
            <w:r w:rsidRPr="00A15DCB">
              <w:t xml:space="preserve">  prach-ConfigurationIndex</w:t>
            </w:r>
          </w:p>
        </w:tc>
        <w:tc>
          <w:tcPr>
            <w:tcW w:w="2268" w:type="dxa"/>
          </w:tcPr>
          <w:p w14:paraId="6EAADB80" w14:textId="77777777" w:rsidR="009B1311" w:rsidRPr="00A15DCB" w:rsidRDefault="009B1311" w:rsidP="009521AA">
            <w:pPr>
              <w:pStyle w:val="TAL"/>
            </w:pPr>
            <w:r w:rsidRPr="00A15DCB">
              <w:t>14</w:t>
            </w:r>
          </w:p>
        </w:tc>
        <w:tc>
          <w:tcPr>
            <w:tcW w:w="1701" w:type="dxa"/>
          </w:tcPr>
          <w:p w14:paraId="2BB3C08D" w14:textId="77777777" w:rsidR="009B1311" w:rsidRPr="00A15DCB" w:rsidRDefault="009B1311" w:rsidP="009521AA">
            <w:pPr>
              <w:pStyle w:val="TAL"/>
            </w:pPr>
          </w:p>
        </w:tc>
        <w:tc>
          <w:tcPr>
            <w:tcW w:w="1247" w:type="dxa"/>
          </w:tcPr>
          <w:p w14:paraId="29EEAF3A" w14:textId="77777777" w:rsidR="009B1311" w:rsidRPr="00A15DCB" w:rsidRDefault="009B1311" w:rsidP="009521AA">
            <w:pPr>
              <w:pStyle w:val="TAL"/>
            </w:pPr>
            <w:r w:rsidRPr="00A15DCB">
              <w:t>FR1</w:t>
            </w:r>
          </w:p>
        </w:tc>
      </w:tr>
      <w:tr w:rsidR="00C05793" w:rsidRPr="00A15DCB" w14:paraId="3ADFA6AA" w14:textId="77777777" w:rsidTr="00C05793">
        <w:tc>
          <w:tcPr>
            <w:tcW w:w="4536" w:type="dxa"/>
            <w:tcBorders>
              <w:top w:val="nil"/>
              <w:bottom w:val="nil"/>
            </w:tcBorders>
          </w:tcPr>
          <w:p w14:paraId="6EAD6110" w14:textId="77777777" w:rsidR="00C05793" w:rsidRPr="00A15DCB" w:rsidRDefault="00C05793" w:rsidP="00C05793">
            <w:pPr>
              <w:pStyle w:val="TAL"/>
            </w:pPr>
          </w:p>
        </w:tc>
        <w:tc>
          <w:tcPr>
            <w:tcW w:w="2268" w:type="dxa"/>
          </w:tcPr>
          <w:p w14:paraId="0C719442" w14:textId="2DC4B8D5" w:rsidR="00C05793" w:rsidRPr="00A15DCB" w:rsidRDefault="00C05793" w:rsidP="00C05793">
            <w:pPr>
              <w:pStyle w:val="TAL"/>
            </w:pPr>
            <w:r w:rsidRPr="00A15DCB">
              <w:rPr>
                <w:lang w:eastAsia="zh-CN"/>
              </w:rPr>
              <w:t>13</w:t>
            </w:r>
          </w:p>
        </w:tc>
        <w:tc>
          <w:tcPr>
            <w:tcW w:w="1701" w:type="dxa"/>
          </w:tcPr>
          <w:p w14:paraId="7C515BC0" w14:textId="77777777" w:rsidR="00C05793" w:rsidRPr="00A15DCB" w:rsidRDefault="00C05793" w:rsidP="00C05793">
            <w:pPr>
              <w:pStyle w:val="TAL"/>
            </w:pPr>
          </w:p>
        </w:tc>
        <w:tc>
          <w:tcPr>
            <w:tcW w:w="1247" w:type="dxa"/>
          </w:tcPr>
          <w:p w14:paraId="5839C24B" w14:textId="6EF39C17" w:rsidR="00C05793" w:rsidRPr="00A15DCB" w:rsidRDefault="00C05793" w:rsidP="00C05793">
            <w:pPr>
              <w:pStyle w:val="TAL"/>
            </w:pPr>
            <w:r w:rsidRPr="00A15DCB">
              <w:rPr>
                <w:lang w:eastAsia="zh-CN"/>
              </w:rPr>
              <w:t>FR1 AND HD_FDD</w:t>
            </w:r>
          </w:p>
        </w:tc>
      </w:tr>
      <w:tr w:rsidR="00C05793" w:rsidRPr="00A15DCB" w14:paraId="34A1B468" w14:textId="77777777" w:rsidTr="00C05793">
        <w:tc>
          <w:tcPr>
            <w:tcW w:w="4536" w:type="dxa"/>
            <w:tcBorders>
              <w:top w:val="nil"/>
              <w:bottom w:val="single" w:sz="4" w:space="0" w:color="auto"/>
            </w:tcBorders>
          </w:tcPr>
          <w:p w14:paraId="53DAE1B6" w14:textId="77777777" w:rsidR="00C05793" w:rsidRPr="00A15DCB" w:rsidRDefault="00C05793" w:rsidP="00C05793">
            <w:pPr>
              <w:pStyle w:val="TAL"/>
            </w:pPr>
          </w:p>
        </w:tc>
        <w:tc>
          <w:tcPr>
            <w:tcW w:w="2268" w:type="dxa"/>
          </w:tcPr>
          <w:p w14:paraId="0F11E2E1" w14:textId="77777777" w:rsidR="00C05793" w:rsidRPr="00A15DCB" w:rsidRDefault="00C05793" w:rsidP="00C05793">
            <w:pPr>
              <w:pStyle w:val="TAL"/>
            </w:pPr>
            <w:r w:rsidRPr="00A15DCB">
              <w:t>149</w:t>
            </w:r>
          </w:p>
        </w:tc>
        <w:tc>
          <w:tcPr>
            <w:tcW w:w="1701" w:type="dxa"/>
          </w:tcPr>
          <w:p w14:paraId="3C398A76" w14:textId="77777777" w:rsidR="00C05793" w:rsidRPr="00A15DCB" w:rsidRDefault="00C05793" w:rsidP="00C05793">
            <w:pPr>
              <w:pStyle w:val="TAL"/>
            </w:pPr>
          </w:p>
        </w:tc>
        <w:tc>
          <w:tcPr>
            <w:tcW w:w="1247" w:type="dxa"/>
          </w:tcPr>
          <w:p w14:paraId="0681979A" w14:textId="77777777" w:rsidR="00C05793" w:rsidRPr="00A15DCB" w:rsidRDefault="00C05793" w:rsidP="00C05793">
            <w:pPr>
              <w:pStyle w:val="TAL"/>
            </w:pPr>
            <w:r w:rsidRPr="00A15DCB">
              <w:t>FR2</w:t>
            </w:r>
          </w:p>
        </w:tc>
      </w:tr>
      <w:tr w:rsidR="00C05793" w:rsidRPr="00A15DCB" w14:paraId="7B8D5C88" w14:textId="77777777" w:rsidTr="00C05793">
        <w:tc>
          <w:tcPr>
            <w:tcW w:w="4536" w:type="dxa"/>
            <w:tcBorders>
              <w:bottom w:val="nil"/>
            </w:tcBorders>
          </w:tcPr>
          <w:p w14:paraId="3A92BBDE" w14:textId="77777777" w:rsidR="00C05793" w:rsidRPr="00A15DCB" w:rsidRDefault="00C05793" w:rsidP="00C05793">
            <w:pPr>
              <w:pStyle w:val="TAL"/>
            </w:pPr>
            <w:r w:rsidRPr="00A15DCB">
              <w:t xml:space="preserve">  zeroCorrelationZoneConfig</w:t>
            </w:r>
          </w:p>
        </w:tc>
        <w:tc>
          <w:tcPr>
            <w:tcW w:w="2268" w:type="dxa"/>
          </w:tcPr>
          <w:p w14:paraId="2A3E156E" w14:textId="77777777" w:rsidR="00C05793" w:rsidRPr="00A15DCB" w:rsidRDefault="00C05793" w:rsidP="00C05793">
            <w:pPr>
              <w:pStyle w:val="TAL"/>
            </w:pPr>
            <w:r w:rsidRPr="00A15DCB">
              <w:t>12</w:t>
            </w:r>
          </w:p>
        </w:tc>
        <w:tc>
          <w:tcPr>
            <w:tcW w:w="1701" w:type="dxa"/>
          </w:tcPr>
          <w:p w14:paraId="2AC8F860" w14:textId="77777777" w:rsidR="00C05793" w:rsidRPr="00A15DCB" w:rsidRDefault="00C05793" w:rsidP="00C05793">
            <w:pPr>
              <w:pStyle w:val="TAL"/>
            </w:pPr>
          </w:p>
        </w:tc>
        <w:tc>
          <w:tcPr>
            <w:tcW w:w="1247" w:type="dxa"/>
          </w:tcPr>
          <w:p w14:paraId="7AED456D" w14:textId="77777777" w:rsidR="00C05793" w:rsidRPr="00A15DCB" w:rsidRDefault="00C05793" w:rsidP="00C05793">
            <w:pPr>
              <w:pStyle w:val="TAL"/>
            </w:pPr>
            <w:r w:rsidRPr="00A15DCB">
              <w:t>FR1</w:t>
            </w:r>
          </w:p>
        </w:tc>
      </w:tr>
      <w:tr w:rsidR="00C05793" w:rsidRPr="00A15DCB" w14:paraId="4336274F" w14:textId="77777777" w:rsidTr="00C05793">
        <w:tc>
          <w:tcPr>
            <w:tcW w:w="4536" w:type="dxa"/>
            <w:tcBorders>
              <w:top w:val="nil"/>
            </w:tcBorders>
          </w:tcPr>
          <w:p w14:paraId="7923CA02" w14:textId="77777777" w:rsidR="00C05793" w:rsidRPr="00A15DCB" w:rsidRDefault="00C05793" w:rsidP="00C05793">
            <w:pPr>
              <w:pStyle w:val="TAL"/>
            </w:pPr>
          </w:p>
        </w:tc>
        <w:tc>
          <w:tcPr>
            <w:tcW w:w="2268" w:type="dxa"/>
          </w:tcPr>
          <w:p w14:paraId="6D09B1A0" w14:textId="77777777" w:rsidR="00C05793" w:rsidRPr="00A15DCB" w:rsidRDefault="00C05793" w:rsidP="00C05793">
            <w:pPr>
              <w:pStyle w:val="TAL"/>
            </w:pPr>
            <w:r w:rsidRPr="00A15DCB">
              <w:t>15</w:t>
            </w:r>
          </w:p>
        </w:tc>
        <w:tc>
          <w:tcPr>
            <w:tcW w:w="1701" w:type="dxa"/>
          </w:tcPr>
          <w:p w14:paraId="27F02D8E" w14:textId="77777777" w:rsidR="00C05793" w:rsidRPr="00A15DCB" w:rsidRDefault="00C05793" w:rsidP="00C05793">
            <w:pPr>
              <w:pStyle w:val="TAL"/>
            </w:pPr>
          </w:p>
        </w:tc>
        <w:tc>
          <w:tcPr>
            <w:tcW w:w="1247" w:type="dxa"/>
          </w:tcPr>
          <w:p w14:paraId="44105FC0" w14:textId="77777777" w:rsidR="00C05793" w:rsidRPr="00A15DCB" w:rsidRDefault="00C05793" w:rsidP="00C05793">
            <w:pPr>
              <w:pStyle w:val="TAL"/>
            </w:pPr>
            <w:r w:rsidRPr="00A15DCB">
              <w:t>FR2</w:t>
            </w:r>
          </w:p>
        </w:tc>
      </w:tr>
      <w:tr w:rsidR="00C05793" w:rsidRPr="00A15DCB" w14:paraId="02B035C7" w14:textId="77777777" w:rsidTr="00C05793">
        <w:tc>
          <w:tcPr>
            <w:tcW w:w="4536" w:type="dxa"/>
          </w:tcPr>
          <w:p w14:paraId="0F8EE462" w14:textId="77777777" w:rsidR="00C05793" w:rsidRPr="00A15DCB" w:rsidRDefault="00C05793" w:rsidP="00C05793">
            <w:pPr>
              <w:pStyle w:val="TAL"/>
            </w:pPr>
            <w:r w:rsidRPr="00A15DCB">
              <w:t>}</w:t>
            </w:r>
          </w:p>
        </w:tc>
        <w:tc>
          <w:tcPr>
            <w:tcW w:w="2268" w:type="dxa"/>
          </w:tcPr>
          <w:p w14:paraId="77DC3F8B" w14:textId="77777777" w:rsidR="00C05793" w:rsidRPr="00A15DCB" w:rsidRDefault="00C05793" w:rsidP="00C05793">
            <w:pPr>
              <w:pStyle w:val="TAL"/>
            </w:pPr>
          </w:p>
        </w:tc>
        <w:tc>
          <w:tcPr>
            <w:tcW w:w="1701" w:type="dxa"/>
          </w:tcPr>
          <w:p w14:paraId="577E9D53" w14:textId="77777777" w:rsidR="00C05793" w:rsidRPr="00A15DCB" w:rsidRDefault="00C05793" w:rsidP="00C05793">
            <w:pPr>
              <w:pStyle w:val="TAL"/>
            </w:pPr>
          </w:p>
        </w:tc>
        <w:tc>
          <w:tcPr>
            <w:tcW w:w="1247" w:type="dxa"/>
          </w:tcPr>
          <w:p w14:paraId="2F664D4C" w14:textId="77777777" w:rsidR="00C05793" w:rsidRPr="00A15DCB" w:rsidRDefault="00C05793" w:rsidP="00C05793">
            <w:pPr>
              <w:pStyle w:val="TAL"/>
            </w:pPr>
          </w:p>
        </w:tc>
      </w:tr>
    </w:tbl>
    <w:p w14:paraId="1EA2BD3B"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17FC9994" w14:textId="77777777" w:rsidTr="00AB7AF6">
        <w:tc>
          <w:tcPr>
            <w:tcW w:w="3936" w:type="dxa"/>
          </w:tcPr>
          <w:p w14:paraId="644245E4" w14:textId="77777777" w:rsidR="00C05793" w:rsidRPr="00A15DCB" w:rsidRDefault="00C05793" w:rsidP="00AB7AF6">
            <w:pPr>
              <w:pStyle w:val="TAH"/>
            </w:pPr>
            <w:r w:rsidRPr="00A15DCB">
              <w:t>Condition</w:t>
            </w:r>
          </w:p>
        </w:tc>
        <w:tc>
          <w:tcPr>
            <w:tcW w:w="5811" w:type="dxa"/>
          </w:tcPr>
          <w:p w14:paraId="5D802447" w14:textId="77777777" w:rsidR="00C05793" w:rsidRPr="00A15DCB" w:rsidRDefault="00C05793" w:rsidP="00AB7AF6">
            <w:pPr>
              <w:pStyle w:val="TAH"/>
            </w:pPr>
            <w:r w:rsidRPr="00A15DCB">
              <w:t>Explanation</w:t>
            </w:r>
          </w:p>
        </w:tc>
      </w:tr>
      <w:tr w:rsidR="00C05793" w:rsidRPr="00A15DCB" w14:paraId="1E01D943" w14:textId="77777777" w:rsidTr="00AB7AF6">
        <w:tc>
          <w:tcPr>
            <w:tcW w:w="3936" w:type="dxa"/>
          </w:tcPr>
          <w:p w14:paraId="509C77D0" w14:textId="77777777" w:rsidR="00C05793" w:rsidRPr="00A15DCB" w:rsidRDefault="00C05793" w:rsidP="00AB7AF6">
            <w:pPr>
              <w:pStyle w:val="TAL"/>
            </w:pPr>
            <w:r w:rsidRPr="00A15DCB">
              <w:rPr>
                <w:rFonts w:eastAsia="SimSun"/>
                <w:lang w:eastAsia="zh-CN"/>
              </w:rPr>
              <w:t>HD_FDD</w:t>
            </w:r>
          </w:p>
        </w:tc>
        <w:tc>
          <w:tcPr>
            <w:tcW w:w="5811" w:type="dxa"/>
          </w:tcPr>
          <w:p w14:paraId="1DAD577B"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3D0BCC9D" w14:textId="77777777" w:rsidR="009B1311" w:rsidRPr="00A15DCB" w:rsidRDefault="009B1311" w:rsidP="009B1311"/>
    <w:p w14:paraId="08B57B28" w14:textId="77777777" w:rsidR="009B1311" w:rsidRPr="00A15DCB" w:rsidRDefault="009B1311" w:rsidP="009B1311">
      <w:pPr>
        <w:pStyle w:val="TH"/>
        <w:rPr>
          <w:i/>
        </w:rPr>
      </w:pPr>
      <w:r w:rsidRPr="00A15DCB">
        <w:t xml:space="preserve">Table 7.1.1.1.1.3.3-6: </w:t>
      </w:r>
      <w:r w:rsidRPr="00A15DCB">
        <w:rPr>
          <w:i/>
        </w:rPr>
        <w:t xml:space="preserve">ServingCellConfigCommon  </w:t>
      </w:r>
      <w:r w:rsidRPr="00A15DCB">
        <w:t>(Table 7.1.1.1.1.3.3-3 and 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4FC3ED8F" w14:textId="77777777" w:rsidTr="009521AA">
        <w:tc>
          <w:tcPr>
            <w:tcW w:w="9747" w:type="dxa"/>
            <w:gridSpan w:val="4"/>
          </w:tcPr>
          <w:p w14:paraId="35426906" w14:textId="77777777" w:rsidR="009B1311" w:rsidRPr="00A15DCB" w:rsidRDefault="009B1311" w:rsidP="009521AA">
            <w:pPr>
              <w:pStyle w:val="TAH"/>
              <w:jc w:val="left"/>
              <w:rPr>
                <w:b w:val="0"/>
              </w:rPr>
            </w:pPr>
            <w:r w:rsidRPr="00A15DCB">
              <w:rPr>
                <w:b w:val="0"/>
              </w:rPr>
              <w:t>Derivation Path: TS 38.508-1 [4], Table 4.6.3-168</w:t>
            </w:r>
          </w:p>
        </w:tc>
      </w:tr>
      <w:tr w:rsidR="009B1311" w:rsidRPr="00A15DCB" w14:paraId="3DD671F8" w14:textId="77777777" w:rsidTr="009521AA">
        <w:tc>
          <w:tcPr>
            <w:tcW w:w="4535" w:type="dxa"/>
          </w:tcPr>
          <w:p w14:paraId="2A7D73BF" w14:textId="77777777" w:rsidR="009B1311" w:rsidRPr="00A15DCB" w:rsidRDefault="009B1311" w:rsidP="009521AA">
            <w:pPr>
              <w:pStyle w:val="TAH"/>
            </w:pPr>
            <w:r w:rsidRPr="00A15DCB">
              <w:t>Information Element</w:t>
            </w:r>
          </w:p>
        </w:tc>
        <w:tc>
          <w:tcPr>
            <w:tcW w:w="2267" w:type="dxa"/>
          </w:tcPr>
          <w:p w14:paraId="29CE3656" w14:textId="77777777" w:rsidR="009B1311" w:rsidRPr="00A15DCB" w:rsidRDefault="009B1311" w:rsidP="009521AA">
            <w:pPr>
              <w:pStyle w:val="TAH"/>
            </w:pPr>
            <w:r w:rsidRPr="00A15DCB">
              <w:t>Value/remark</w:t>
            </w:r>
          </w:p>
        </w:tc>
        <w:tc>
          <w:tcPr>
            <w:tcW w:w="1700" w:type="dxa"/>
          </w:tcPr>
          <w:p w14:paraId="670753D0" w14:textId="77777777" w:rsidR="009B1311" w:rsidRPr="00A15DCB" w:rsidRDefault="009B1311" w:rsidP="009521AA">
            <w:pPr>
              <w:pStyle w:val="TAH"/>
            </w:pPr>
            <w:r w:rsidRPr="00A15DCB">
              <w:t>Comment</w:t>
            </w:r>
          </w:p>
        </w:tc>
        <w:tc>
          <w:tcPr>
            <w:tcW w:w="1245" w:type="dxa"/>
          </w:tcPr>
          <w:p w14:paraId="1F2732D9" w14:textId="77777777" w:rsidR="009B1311" w:rsidRPr="00A15DCB" w:rsidRDefault="009B1311" w:rsidP="009521AA">
            <w:pPr>
              <w:pStyle w:val="TAH"/>
            </w:pPr>
            <w:r w:rsidRPr="00A15DCB">
              <w:t>Condition</w:t>
            </w:r>
          </w:p>
        </w:tc>
      </w:tr>
      <w:tr w:rsidR="009B1311" w:rsidRPr="00A15DCB" w14:paraId="09359B97" w14:textId="77777777" w:rsidTr="009521AA">
        <w:tc>
          <w:tcPr>
            <w:tcW w:w="4535" w:type="dxa"/>
          </w:tcPr>
          <w:p w14:paraId="66DF0757" w14:textId="77777777" w:rsidR="009B1311" w:rsidRPr="00A15DCB" w:rsidRDefault="009B1311" w:rsidP="009521AA">
            <w:pPr>
              <w:pStyle w:val="TAL"/>
            </w:pPr>
            <w:r w:rsidRPr="00A15DCB">
              <w:t>ServingCellConfigCommon ::= SEQUENCE {</w:t>
            </w:r>
          </w:p>
        </w:tc>
        <w:tc>
          <w:tcPr>
            <w:tcW w:w="2267" w:type="dxa"/>
          </w:tcPr>
          <w:p w14:paraId="1529830D" w14:textId="77777777" w:rsidR="009B1311" w:rsidRPr="00A15DCB" w:rsidRDefault="009B1311" w:rsidP="009521AA">
            <w:pPr>
              <w:pStyle w:val="TAL"/>
            </w:pPr>
          </w:p>
        </w:tc>
        <w:tc>
          <w:tcPr>
            <w:tcW w:w="1700" w:type="dxa"/>
          </w:tcPr>
          <w:p w14:paraId="74955985" w14:textId="77777777" w:rsidR="009B1311" w:rsidRPr="00A15DCB" w:rsidRDefault="009B1311" w:rsidP="009521AA">
            <w:pPr>
              <w:pStyle w:val="TAL"/>
            </w:pPr>
          </w:p>
        </w:tc>
        <w:tc>
          <w:tcPr>
            <w:tcW w:w="1245" w:type="dxa"/>
          </w:tcPr>
          <w:p w14:paraId="20982E51" w14:textId="77777777" w:rsidR="009B1311" w:rsidRPr="00A15DCB" w:rsidRDefault="009B1311" w:rsidP="009521AA">
            <w:pPr>
              <w:pStyle w:val="TAL"/>
            </w:pPr>
          </w:p>
        </w:tc>
      </w:tr>
      <w:tr w:rsidR="009B1311" w:rsidRPr="00A15DCB" w14:paraId="11B64487" w14:textId="77777777" w:rsidTr="009521AA">
        <w:tc>
          <w:tcPr>
            <w:tcW w:w="4535" w:type="dxa"/>
          </w:tcPr>
          <w:p w14:paraId="689EB23D" w14:textId="77777777" w:rsidR="009B1311" w:rsidRPr="00A15DCB" w:rsidRDefault="009B1311" w:rsidP="009521AA">
            <w:pPr>
              <w:pStyle w:val="TAL"/>
            </w:pPr>
            <w:r w:rsidRPr="00A15DCB">
              <w:t xml:space="preserve">  uplinkConfigCommon SEQUENCE {</w:t>
            </w:r>
          </w:p>
        </w:tc>
        <w:tc>
          <w:tcPr>
            <w:tcW w:w="2267" w:type="dxa"/>
          </w:tcPr>
          <w:p w14:paraId="2B28CBD1" w14:textId="77777777" w:rsidR="009B1311" w:rsidRPr="00A15DCB" w:rsidRDefault="009B1311" w:rsidP="009521AA">
            <w:pPr>
              <w:pStyle w:val="TAL"/>
            </w:pPr>
          </w:p>
        </w:tc>
        <w:tc>
          <w:tcPr>
            <w:tcW w:w="1700" w:type="dxa"/>
          </w:tcPr>
          <w:p w14:paraId="571FDBDA" w14:textId="77777777" w:rsidR="009B1311" w:rsidRPr="00A15DCB" w:rsidRDefault="009B1311" w:rsidP="009521AA">
            <w:pPr>
              <w:pStyle w:val="TAL"/>
            </w:pPr>
          </w:p>
        </w:tc>
        <w:tc>
          <w:tcPr>
            <w:tcW w:w="1245" w:type="dxa"/>
          </w:tcPr>
          <w:p w14:paraId="7C422C9C" w14:textId="77777777" w:rsidR="009B1311" w:rsidRPr="00A15DCB" w:rsidRDefault="009B1311" w:rsidP="009521AA">
            <w:pPr>
              <w:pStyle w:val="TAL"/>
            </w:pPr>
          </w:p>
        </w:tc>
      </w:tr>
      <w:tr w:rsidR="009B1311" w:rsidRPr="00A15DCB" w14:paraId="53132E86" w14:textId="77777777" w:rsidTr="009521AA">
        <w:tc>
          <w:tcPr>
            <w:tcW w:w="4535" w:type="dxa"/>
          </w:tcPr>
          <w:p w14:paraId="186F993B" w14:textId="77777777" w:rsidR="009B1311" w:rsidRPr="00A15DCB" w:rsidRDefault="009B1311" w:rsidP="009521AA">
            <w:pPr>
              <w:pStyle w:val="TAL"/>
            </w:pPr>
            <w:r w:rsidRPr="00A15DCB">
              <w:t xml:space="preserve">    initialUplinkBWP</w:t>
            </w:r>
          </w:p>
        </w:tc>
        <w:tc>
          <w:tcPr>
            <w:tcW w:w="2267" w:type="dxa"/>
          </w:tcPr>
          <w:p w14:paraId="0C562A07" w14:textId="77777777" w:rsidR="009B1311" w:rsidRPr="00A15DCB" w:rsidRDefault="009B1311" w:rsidP="009521AA">
            <w:pPr>
              <w:pStyle w:val="TAL"/>
            </w:pPr>
            <w:r w:rsidRPr="00A15DCB">
              <w:t>BWP-UplinkCommon</w:t>
            </w:r>
          </w:p>
        </w:tc>
        <w:tc>
          <w:tcPr>
            <w:tcW w:w="1700" w:type="dxa"/>
          </w:tcPr>
          <w:p w14:paraId="60970DDB" w14:textId="77777777" w:rsidR="009B1311" w:rsidRPr="00A15DCB" w:rsidRDefault="009B1311" w:rsidP="009521AA">
            <w:pPr>
              <w:pStyle w:val="TAL"/>
            </w:pPr>
          </w:p>
        </w:tc>
        <w:tc>
          <w:tcPr>
            <w:tcW w:w="1245" w:type="dxa"/>
          </w:tcPr>
          <w:p w14:paraId="1DFB770F" w14:textId="77777777" w:rsidR="009B1311" w:rsidRPr="00A15DCB" w:rsidRDefault="009B1311" w:rsidP="009521AA">
            <w:pPr>
              <w:pStyle w:val="TAL"/>
            </w:pPr>
          </w:p>
        </w:tc>
      </w:tr>
      <w:tr w:rsidR="009B1311" w:rsidRPr="00A15DCB" w14:paraId="031F9CAC" w14:textId="77777777" w:rsidTr="009521AA">
        <w:tc>
          <w:tcPr>
            <w:tcW w:w="4535" w:type="dxa"/>
            <w:tcBorders>
              <w:bottom w:val="single" w:sz="4" w:space="0" w:color="auto"/>
            </w:tcBorders>
          </w:tcPr>
          <w:p w14:paraId="21ECADBD" w14:textId="77777777" w:rsidR="009B1311" w:rsidRPr="00A15DCB" w:rsidRDefault="009B1311" w:rsidP="009521AA">
            <w:pPr>
              <w:pStyle w:val="TAL"/>
            </w:pPr>
            <w:r w:rsidRPr="00A15DCB">
              <w:t xml:space="preserve">  }</w:t>
            </w:r>
          </w:p>
        </w:tc>
        <w:tc>
          <w:tcPr>
            <w:tcW w:w="2267" w:type="dxa"/>
          </w:tcPr>
          <w:p w14:paraId="0FD1E416" w14:textId="77777777" w:rsidR="009B1311" w:rsidRPr="00A15DCB" w:rsidRDefault="009B1311" w:rsidP="009521AA">
            <w:pPr>
              <w:pStyle w:val="TAL"/>
            </w:pPr>
          </w:p>
        </w:tc>
        <w:tc>
          <w:tcPr>
            <w:tcW w:w="1700" w:type="dxa"/>
          </w:tcPr>
          <w:p w14:paraId="0227CADB" w14:textId="77777777" w:rsidR="009B1311" w:rsidRPr="00A15DCB" w:rsidRDefault="009B1311" w:rsidP="009521AA">
            <w:pPr>
              <w:pStyle w:val="TAL"/>
            </w:pPr>
          </w:p>
        </w:tc>
        <w:tc>
          <w:tcPr>
            <w:tcW w:w="1245" w:type="dxa"/>
          </w:tcPr>
          <w:p w14:paraId="4B9DE323" w14:textId="77777777" w:rsidR="009B1311" w:rsidRPr="00A15DCB" w:rsidRDefault="009B1311" w:rsidP="009521AA">
            <w:pPr>
              <w:pStyle w:val="TAL"/>
            </w:pPr>
          </w:p>
        </w:tc>
      </w:tr>
      <w:tr w:rsidR="009B1311" w:rsidRPr="00A15DCB" w14:paraId="3EBF22CF" w14:textId="77777777" w:rsidTr="009521AA">
        <w:tc>
          <w:tcPr>
            <w:tcW w:w="4535" w:type="dxa"/>
            <w:tcBorders>
              <w:bottom w:val="single" w:sz="4" w:space="0" w:color="auto"/>
            </w:tcBorders>
          </w:tcPr>
          <w:p w14:paraId="6ECA2CA0" w14:textId="77777777" w:rsidR="009B1311" w:rsidRPr="00A15DCB" w:rsidRDefault="009B1311" w:rsidP="009521AA">
            <w:pPr>
              <w:pStyle w:val="TAL"/>
            </w:pPr>
            <w:r w:rsidRPr="00A15DCB">
              <w:t xml:space="preserve">  tdd-UL-DL-ConfigurationCommon</w:t>
            </w:r>
          </w:p>
        </w:tc>
        <w:tc>
          <w:tcPr>
            <w:tcW w:w="2267" w:type="dxa"/>
          </w:tcPr>
          <w:p w14:paraId="5D1EF488" w14:textId="77777777" w:rsidR="009B1311" w:rsidRPr="00A15DCB" w:rsidRDefault="009B1311" w:rsidP="009521AA">
            <w:pPr>
              <w:pStyle w:val="TAL"/>
            </w:pPr>
            <w:r w:rsidRPr="00A15DCB">
              <w:t>TDD-UL-DL-ConfigCommon</w:t>
            </w:r>
          </w:p>
        </w:tc>
        <w:tc>
          <w:tcPr>
            <w:tcW w:w="1700" w:type="dxa"/>
          </w:tcPr>
          <w:p w14:paraId="0797E04C" w14:textId="77777777" w:rsidR="009B1311" w:rsidRPr="00A15DCB" w:rsidRDefault="009B1311" w:rsidP="009521AA">
            <w:pPr>
              <w:pStyle w:val="TAL"/>
            </w:pPr>
          </w:p>
        </w:tc>
        <w:tc>
          <w:tcPr>
            <w:tcW w:w="1245" w:type="dxa"/>
          </w:tcPr>
          <w:p w14:paraId="688483BF" w14:textId="77777777" w:rsidR="009B1311" w:rsidRPr="00A15DCB" w:rsidRDefault="009B1311" w:rsidP="009521AA">
            <w:pPr>
              <w:pStyle w:val="TAL"/>
            </w:pPr>
          </w:p>
        </w:tc>
      </w:tr>
      <w:tr w:rsidR="009B1311" w:rsidRPr="00A15DCB" w14:paraId="28A56380" w14:textId="77777777" w:rsidTr="009521AA">
        <w:tc>
          <w:tcPr>
            <w:tcW w:w="4535" w:type="dxa"/>
            <w:tcBorders>
              <w:bottom w:val="single" w:sz="4" w:space="0" w:color="auto"/>
            </w:tcBorders>
          </w:tcPr>
          <w:p w14:paraId="45A732AB" w14:textId="77777777" w:rsidR="009B1311" w:rsidRPr="00A15DCB" w:rsidRDefault="009B1311" w:rsidP="009521AA">
            <w:pPr>
              <w:pStyle w:val="TAL"/>
            </w:pPr>
            <w:r w:rsidRPr="00A15DCB">
              <w:t>}</w:t>
            </w:r>
          </w:p>
        </w:tc>
        <w:tc>
          <w:tcPr>
            <w:tcW w:w="2267" w:type="dxa"/>
          </w:tcPr>
          <w:p w14:paraId="3A4FB14C" w14:textId="77777777" w:rsidR="009B1311" w:rsidRPr="00A15DCB" w:rsidRDefault="009B1311" w:rsidP="009521AA">
            <w:pPr>
              <w:pStyle w:val="TAL"/>
            </w:pPr>
          </w:p>
        </w:tc>
        <w:tc>
          <w:tcPr>
            <w:tcW w:w="1700" w:type="dxa"/>
          </w:tcPr>
          <w:p w14:paraId="1E518F05" w14:textId="77777777" w:rsidR="009B1311" w:rsidRPr="00A15DCB" w:rsidRDefault="009B1311" w:rsidP="009521AA">
            <w:pPr>
              <w:pStyle w:val="TAL"/>
            </w:pPr>
          </w:p>
        </w:tc>
        <w:tc>
          <w:tcPr>
            <w:tcW w:w="1245" w:type="dxa"/>
          </w:tcPr>
          <w:p w14:paraId="39E88790" w14:textId="77777777" w:rsidR="009B1311" w:rsidRPr="00A15DCB" w:rsidRDefault="009B1311" w:rsidP="009521AA">
            <w:pPr>
              <w:pStyle w:val="TAL"/>
            </w:pPr>
          </w:p>
        </w:tc>
      </w:tr>
    </w:tbl>
    <w:p w14:paraId="6BE6E436" w14:textId="77777777" w:rsidR="009B1311" w:rsidRPr="00A15DCB" w:rsidRDefault="009B1311" w:rsidP="009B1311"/>
    <w:p w14:paraId="13CDED19" w14:textId="77777777" w:rsidR="009B1311" w:rsidRPr="00A15DCB" w:rsidRDefault="009B1311" w:rsidP="009B1311">
      <w:pPr>
        <w:pStyle w:val="TH"/>
        <w:rPr>
          <w:i/>
          <w:iCs/>
        </w:rPr>
      </w:pPr>
      <w:r w:rsidRPr="00A15DCB">
        <w:lastRenderedPageBreak/>
        <w:t xml:space="preserve">Table 7.1.1.1.1.3.3-7: </w:t>
      </w:r>
      <w:r w:rsidRPr="00A15DCB">
        <w:rPr>
          <w:i/>
          <w:iCs/>
        </w:rPr>
        <w:t>BWP-UplinkCommon (</w:t>
      </w:r>
      <w:r w:rsidRPr="00A15DCB">
        <w:t>Table 7.1.1.1.1.3.3-6)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55B3EFD4" w14:textId="77777777" w:rsidTr="009521AA">
        <w:tc>
          <w:tcPr>
            <w:tcW w:w="4535" w:type="dxa"/>
          </w:tcPr>
          <w:p w14:paraId="5E0D86C3" w14:textId="77777777" w:rsidR="009B1311" w:rsidRPr="00A15DCB" w:rsidRDefault="009B1311" w:rsidP="009521AA">
            <w:pPr>
              <w:pStyle w:val="TAL"/>
            </w:pPr>
            <w:r w:rsidRPr="00A15DCB">
              <w:t>Derivation Path: TS 38.508-1 [4], Table 4.6.3-10</w:t>
            </w:r>
          </w:p>
        </w:tc>
        <w:tc>
          <w:tcPr>
            <w:tcW w:w="2267" w:type="dxa"/>
          </w:tcPr>
          <w:p w14:paraId="47F7C6E6" w14:textId="77777777" w:rsidR="009B1311" w:rsidRPr="00A15DCB" w:rsidRDefault="009B1311" w:rsidP="009521AA">
            <w:pPr>
              <w:pStyle w:val="TAL"/>
            </w:pPr>
          </w:p>
        </w:tc>
        <w:tc>
          <w:tcPr>
            <w:tcW w:w="1700" w:type="dxa"/>
          </w:tcPr>
          <w:p w14:paraId="07963A27" w14:textId="77777777" w:rsidR="009B1311" w:rsidRPr="00A15DCB" w:rsidRDefault="009B1311" w:rsidP="009521AA">
            <w:pPr>
              <w:pStyle w:val="TAL"/>
            </w:pPr>
          </w:p>
        </w:tc>
        <w:tc>
          <w:tcPr>
            <w:tcW w:w="1245" w:type="dxa"/>
          </w:tcPr>
          <w:p w14:paraId="2941A06B" w14:textId="77777777" w:rsidR="009B1311" w:rsidRPr="00A15DCB" w:rsidRDefault="009B1311" w:rsidP="009521AA">
            <w:pPr>
              <w:pStyle w:val="TAL"/>
            </w:pPr>
          </w:p>
        </w:tc>
      </w:tr>
      <w:tr w:rsidR="009B1311" w:rsidRPr="00A15DCB" w14:paraId="1E50ACF8" w14:textId="77777777" w:rsidTr="009521AA">
        <w:tc>
          <w:tcPr>
            <w:tcW w:w="4535" w:type="dxa"/>
          </w:tcPr>
          <w:p w14:paraId="73047260" w14:textId="77777777" w:rsidR="009B1311" w:rsidRPr="00A15DCB" w:rsidRDefault="009B1311" w:rsidP="00B76BC9">
            <w:pPr>
              <w:pStyle w:val="TAH"/>
            </w:pPr>
            <w:r w:rsidRPr="00A15DCB">
              <w:t>Information Element</w:t>
            </w:r>
          </w:p>
        </w:tc>
        <w:tc>
          <w:tcPr>
            <w:tcW w:w="2267" w:type="dxa"/>
          </w:tcPr>
          <w:p w14:paraId="0CA4CF54" w14:textId="77777777" w:rsidR="009B1311" w:rsidRPr="00A15DCB" w:rsidRDefault="009B1311" w:rsidP="00B76BC9">
            <w:pPr>
              <w:pStyle w:val="TAH"/>
            </w:pPr>
            <w:r w:rsidRPr="00A15DCB">
              <w:t>Value/remark</w:t>
            </w:r>
          </w:p>
        </w:tc>
        <w:tc>
          <w:tcPr>
            <w:tcW w:w="1700" w:type="dxa"/>
          </w:tcPr>
          <w:p w14:paraId="29B28622" w14:textId="77777777" w:rsidR="009B1311" w:rsidRPr="00A15DCB" w:rsidRDefault="009B1311" w:rsidP="00B76BC9">
            <w:pPr>
              <w:pStyle w:val="TAH"/>
            </w:pPr>
            <w:r w:rsidRPr="00A15DCB">
              <w:t>Comment</w:t>
            </w:r>
          </w:p>
        </w:tc>
        <w:tc>
          <w:tcPr>
            <w:tcW w:w="1245" w:type="dxa"/>
          </w:tcPr>
          <w:p w14:paraId="40D09E2B" w14:textId="77777777" w:rsidR="009B1311" w:rsidRPr="00A15DCB" w:rsidRDefault="009B1311" w:rsidP="00B76BC9">
            <w:pPr>
              <w:pStyle w:val="TAH"/>
            </w:pPr>
            <w:r w:rsidRPr="00A15DCB">
              <w:t>Condition</w:t>
            </w:r>
          </w:p>
        </w:tc>
      </w:tr>
      <w:tr w:rsidR="009B1311" w:rsidRPr="00A15DCB" w14:paraId="4C9F38EF" w14:textId="77777777" w:rsidTr="009521AA">
        <w:tc>
          <w:tcPr>
            <w:tcW w:w="4535" w:type="dxa"/>
          </w:tcPr>
          <w:p w14:paraId="1808554D" w14:textId="77777777" w:rsidR="009B1311" w:rsidRPr="00A15DCB" w:rsidRDefault="009B1311" w:rsidP="009521AA">
            <w:pPr>
              <w:pStyle w:val="TAL"/>
            </w:pPr>
            <w:r w:rsidRPr="00A15DCB">
              <w:t xml:space="preserve">BWP-UplinkCommon ::= </w:t>
            </w:r>
            <w:r w:rsidRPr="00A15DCB">
              <w:rPr>
                <w:snapToGrid w:val="0"/>
              </w:rPr>
              <w:t xml:space="preserve">SEQUENCE </w:t>
            </w:r>
            <w:r w:rsidRPr="00A15DCB">
              <w:t>{</w:t>
            </w:r>
          </w:p>
        </w:tc>
        <w:tc>
          <w:tcPr>
            <w:tcW w:w="2267" w:type="dxa"/>
          </w:tcPr>
          <w:p w14:paraId="12BD2F16" w14:textId="77777777" w:rsidR="009B1311" w:rsidRPr="00A15DCB" w:rsidRDefault="009B1311" w:rsidP="009521AA">
            <w:pPr>
              <w:pStyle w:val="TAL"/>
            </w:pPr>
          </w:p>
        </w:tc>
        <w:tc>
          <w:tcPr>
            <w:tcW w:w="1700" w:type="dxa"/>
          </w:tcPr>
          <w:p w14:paraId="7EC416BC" w14:textId="77777777" w:rsidR="009B1311" w:rsidRPr="00A15DCB" w:rsidRDefault="009B1311" w:rsidP="009521AA">
            <w:pPr>
              <w:pStyle w:val="TAL"/>
            </w:pPr>
          </w:p>
        </w:tc>
        <w:tc>
          <w:tcPr>
            <w:tcW w:w="1245" w:type="dxa"/>
          </w:tcPr>
          <w:p w14:paraId="43A92FE5" w14:textId="77777777" w:rsidR="009B1311" w:rsidRPr="00A15DCB" w:rsidRDefault="009B1311" w:rsidP="009521AA">
            <w:pPr>
              <w:pStyle w:val="TAL"/>
            </w:pPr>
          </w:p>
        </w:tc>
      </w:tr>
      <w:tr w:rsidR="009B1311" w:rsidRPr="00A15DCB" w14:paraId="349C7CC6" w14:textId="77777777" w:rsidTr="009521AA">
        <w:tc>
          <w:tcPr>
            <w:tcW w:w="4535" w:type="dxa"/>
          </w:tcPr>
          <w:p w14:paraId="13581360" w14:textId="77777777" w:rsidR="009B1311" w:rsidRPr="00A15DCB" w:rsidRDefault="009B1311" w:rsidP="009521AA">
            <w:pPr>
              <w:pStyle w:val="TAL"/>
            </w:pPr>
            <w:r w:rsidRPr="00A15DCB">
              <w:t xml:space="preserve">  rach-ConfigCommon CHOICE {</w:t>
            </w:r>
          </w:p>
        </w:tc>
        <w:tc>
          <w:tcPr>
            <w:tcW w:w="2267" w:type="dxa"/>
          </w:tcPr>
          <w:p w14:paraId="34EC0897" w14:textId="77777777" w:rsidR="009B1311" w:rsidRPr="00A15DCB" w:rsidRDefault="009B1311" w:rsidP="009521AA">
            <w:pPr>
              <w:pStyle w:val="TAL"/>
            </w:pPr>
          </w:p>
        </w:tc>
        <w:tc>
          <w:tcPr>
            <w:tcW w:w="1700" w:type="dxa"/>
          </w:tcPr>
          <w:p w14:paraId="5E1263F7" w14:textId="77777777" w:rsidR="009B1311" w:rsidRPr="00A15DCB" w:rsidRDefault="009B1311" w:rsidP="009521AA">
            <w:pPr>
              <w:pStyle w:val="TAL"/>
            </w:pPr>
          </w:p>
        </w:tc>
        <w:tc>
          <w:tcPr>
            <w:tcW w:w="1245" w:type="dxa"/>
          </w:tcPr>
          <w:p w14:paraId="0291F624" w14:textId="77777777" w:rsidR="009B1311" w:rsidRPr="00A15DCB" w:rsidRDefault="009B1311" w:rsidP="009521AA">
            <w:pPr>
              <w:pStyle w:val="TAL"/>
            </w:pPr>
          </w:p>
        </w:tc>
      </w:tr>
      <w:tr w:rsidR="009B1311" w:rsidRPr="00A15DCB" w14:paraId="77BC47D6" w14:textId="77777777" w:rsidTr="009521AA">
        <w:tc>
          <w:tcPr>
            <w:tcW w:w="4535" w:type="dxa"/>
          </w:tcPr>
          <w:p w14:paraId="726B8C86" w14:textId="77777777" w:rsidR="009B1311" w:rsidRPr="00A15DCB" w:rsidRDefault="009B1311" w:rsidP="009521AA">
            <w:pPr>
              <w:pStyle w:val="TAL"/>
            </w:pPr>
            <w:r w:rsidRPr="00A15DCB">
              <w:t xml:space="preserve">    setup</w:t>
            </w:r>
          </w:p>
        </w:tc>
        <w:tc>
          <w:tcPr>
            <w:tcW w:w="2267" w:type="dxa"/>
          </w:tcPr>
          <w:p w14:paraId="22FAE44C" w14:textId="77777777" w:rsidR="009B1311" w:rsidRPr="00A15DCB" w:rsidRDefault="009B1311" w:rsidP="009521AA">
            <w:pPr>
              <w:pStyle w:val="TAL"/>
            </w:pPr>
            <w:r w:rsidRPr="00A15DCB">
              <w:t>RACH-ConfigCommon</w:t>
            </w:r>
          </w:p>
        </w:tc>
        <w:tc>
          <w:tcPr>
            <w:tcW w:w="1700" w:type="dxa"/>
          </w:tcPr>
          <w:p w14:paraId="0E14F594" w14:textId="77777777" w:rsidR="009B1311" w:rsidRPr="00A15DCB" w:rsidRDefault="009B1311" w:rsidP="009521AA">
            <w:pPr>
              <w:pStyle w:val="TAL"/>
            </w:pPr>
          </w:p>
        </w:tc>
        <w:tc>
          <w:tcPr>
            <w:tcW w:w="1245" w:type="dxa"/>
          </w:tcPr>
          <w:p w14:paraId="551DEA8F" w14:textId="77777777" w:rsidR="009B1311" w:rsidRPr="00A15DCB" w:rsidRDefault="009B1311" w:rsidP="009521AA">
            <w:pPr>
              <w:pStyle w:val="TAL"/>
            </w:pPr>
          </w:p>
        </w:tc>
      </w:tr>
      <w:tr w:rsidR="009B1311" w:rsidRPr="00A15DCB" w14:paraId="13C5D173" w14:textId="77777777" w:rsidTr="009521AA">
        <w:tc>
          <w:tcPr>
            <w:tcW w:w="4535" w:type="dxa"/>
          </w:tcPr>
          <w:p w14:paraId="0D1CDF6C" w14:textId="77777777" w:rsidR="009B1311" w:rsidRPr="00A15DCB" w:rsidRDefault="009B1311" w:rsidP="009521AA">
            <w:pPr>
              <w:pStyle w:val="TAL"/>
            </w:pPr>
            <w:r w:rsidRPr="00A15DCB">
              <w:t xml:space="preserve">  }</w:t>
            </w:r>
          </w:p>
        </w:tc>
        <w:tc>
          <w:tcPr>
            <w:tcW w:w="2267" w:type="dxa"/>
          </w:tcPr>
          <w:p w14:paraId="27B3DD52" w14:textId="77777777" w:rsidR="009B1311" w:rsidRPr="00A15DCB" w:rsidRDefault="009B1311" w:rsidP="009521AA">
            <w:pPr>
              <w:pStyle w:val="TAL"/>
            </w:pPr>
          </w:p>
        </w:tc>
        <w:tc>
          <w:tcPr>
            <w:tcW w:w="1700" w:type="dxa"/>
          </w:tcPr>
          <w:p w14:paraId="3A3E5746" w14:textId="77777777" w:rsidR="009B1311" w:rsidRPr="00A15DCB" w:rsidRDefault="009B1311" w:rsidP="009521AA">
            <w:pPr>
              <w:pStyle w:val="TAL"/>
            </w:pPr>
          </w:p>
        </w:tc>
        <w:tc>
          <w:tcPr>
            <w:tcW w:w="1245" w:type="dxa"/>
          </w:tcPr>
          <w:p w14:paraId="04A6F306" w14:textId="77777777" w:rsidR="009B1311" w:rsidRPr="00A15DCB" w:rsidRDefault="009B1311" w:rsidP="009521AA">
            <w:pPr>
              <w:pStyle w:val="TAL"/>
            </w:pPr>
          </w:p>
        </w:tc>
      </w:tr>
      <w:tr w:rsidR="009B1311" w:rsidRPr="00A15DCB" w14:paraId="6DA14287" w14:textId="77777777" w:rsidTr="009521AA">
        <w:tc>
          <w:tcPr>
            <w:tcW w:w="4535" w:type="dxa"/>
          </w:tcPr>
          <w:p w14:paraId="2700D8F5" w14:textId="77777777" w:rsidR="009B1311" w:rsidRPr="00A15DCB" w:rsidRDefault="009B1311" w:rsidP="009521AA">
            <w:pPr>
              <w:pStyle w:val="TAL"/>
            </w:pPr>
            <w:r w:rsidRPr="00A15DCB">
              <w:t>}</w:t>
            </w:r>
          </w:p>
        </w:tc>
        <w:tc>
          <w:tcPr>
            <w:tcW w:w="2267" w:type="dxa"/>
          </w:tcPr>
          <w:p w14:paraId="669000F9" w14:textId="77777777" w:rsidR="009B1311" w:rsidRPr="00A15DCB" w:rsidRDefault="009B1311" w:rsidP="009521AA">
            <w:pPr>
              <w:pStyle w:val="TAL"/>
            </w:pPr>
          </w:p>
        </w:tc>
        <w:tc>
          <w:tcPr>
            <w:tcW w:w="1700" w:type="dxa"/>
          </w:tcPr>
          <w:p w14:paraId="3D8245B8" w14:textId="77777777" w:rsidR="009B1311" w:rsidRPr="00A15DCB" w:rsidRDefault="009B1311" w:rsidP="009521AA">
            <w:pPr>
              <w:pStyle w:val="TAL"/>
            </w:pPr>
          </w:p>
        </w:tc>
        <w:tc>
          <w:tcPr>
            <w:tcW w:w="1245" w:type="dxa"/>
          </w:tcPr>
          <w:p w14:paraId="49B987F3" w14:textId="77777777" w:rsidR="009B1311" w:rsidRPr="00A15DCB" w:rsidRDefault="009B1311" w:rsidP="009521AA">
            <w:pPr>
              <w:pStyle w:val="TAL"/>
            </w:pPr>
          </w:p>
        </w:tc>
      </w:tr>
    </w:tbl>
    <w:p w14:paraId="5E82194C" w14:textId="77777777" w:rsidR="009B1311" w:rsidRPr="00A15DCB" w:rsidRDefault="009B1311" w:rsidP="009B1311"/>
    <w:p w14:paraId="401153F3" w14:textId="77777777" w:rsidR="009B1311" w:rsidRPr="00A15DCB" w:rsidRDefault="009B1311" w:rsidP="009B1311">
      <w:pPr>
        <w:pStyle w:val="TH"/>
        <w:rPr>
          <w:i/>
          <w:iCs/>
        </w:rPr>
      </w:pPr>
      <w:r w:rsidRPr="00A15DCB">
        <w:t xml:space="preserve">Table 7.1.1.1.1.3.3-8: </w:t>
      </w:r>
      <w:r w:rsidRPr="00A15DCB">
        <w:rPr>
          <w:i/>
          <w:iCs/>
        </w:rPr>
        <w:t>RACH-ConfigCommon (</w:t>
      </w:r>
      <w:r w:rsidRPr="00A15DCB">
        <w:t>Table 7.1.1.1.1.3.3-7)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4D9A75FB" w14:textId="77777777" w:rsidTr="009521AA">
        <w:tc>
          <w:tcPr>
            <w:tcW w:w="9747" w:type="dxa"/>
            <w:gridSpan w:val="4"/>
          </w:tcPr>
          <w:p w14:paraId="73CE54DC" w14:textId="77777777" w:rsidR="009B1311" w:rsidRPr="00A15DCB" w:rsidRDefault="009B1311" w:rsidP="009521AA">
            <w:pPr>
              <w:pStyle w:val="TAH"/>
              <w:jc w:val="left"/>
              <w:rPr>
                <w:b w:val="0"/>
              </w:rPr>
            </w:pPr>
            <w:r w:rsidRPr="00A15DCB">
              <w:rPr>
                <w:b w:val="0"/>
              </w:rPr>
              <w:t>Derivation Path: TS 38.508-1 [4], Table 4.6.3-128</w:t>
            </w:r>
          </w:p>
        </w:tc>
      </w:tr>
      <w:tr w:rsidR="009B1311" w:rsidRPr="00A15DCB" w14:paraId="7C27C7AB" w14:textId="77777777" w:rsidTr="009521AA">
        <w:tc>
          <w:tcPr>
            <w:tcW w:w="4535" w:type="dxa"/>
          </w:tcPr>
          <w:p w14:paraId="39ACF3FA" w14:textId="77777777" w:rsidR="009B1311" w:rsidRPr="00A15DCB" w:rsidRDefault="009B1311" w:rsidP="009521AA">
            <w:pPr>
              <w:pStyle w:val="TAH"/>
            </w:pPr>
            <w:r w:rsidRPr="00A15DCB">
              <w:t>Information Element</w:t>
            </w:r>
          </w:p>
        </w:tc>
        <w:tc>
          <w:tcPr>
            <w:tcW w:w="2267" w:type="dxa"/>
          </w:tcPr>
          <w:p w14:paraId="3B1896D6" w14:textId="77777777" w:rsidR="009B1311" w:rsidRPr="00A15DCB" w:rsidRDefault="009B1311" w:rsidP="009521AA">
            <w:pPr>
              <w:pStyle w:val="TAH"/>
            </w:pPr>
            <w:r w:rsidRPr="00A15DCB">
              <w:t>Value/remark</w:t>
            </w:r>
          </w:p>
        </w:tc>
        <w:tc>
          <w:tcPr>
            <w:tcW w:w="1700" w:type="dxa"/>
          </w:tcPr>
          <w:p w14:paraId="395F617D" w14:textId="77777777" w:rsidR="009B1311" w:rsidRPr="00A15DCB" w:rsidRDefault="009B1311" w:rsidP="009521AA">
            <w:pPr>
              <w:pStyle w:val="TAH"/>
            </w:pPr>
            <w:r w:rsidRPr="00A15DCB">
              <w:t>Comment</w:t>
            </w:r>
          </w:p>
        </w:tc>
        <w:tc>
          <w:tcPr>
            <w:tcW w:w="1245" w:type="dxa"/>
          </w:tcPr>
          <w:p w14:paraId="1B2BD8C5" w14:textId="77777777" w:rsidR="009B1311" w:rsidRPr="00A15DCB" w:rsidRDefault="009B1311" w:rsidP="009521AA">
            <w:pPr>
              <w:pStyle w:val="TAH"/>
            </w:pPr>
            <w:r w:rsidRPr="00A15DCB">
              <w:t>Condition</w:t>
            </w:r>
          </w:p>
        </w:tc>
      </w:tr>
      <w:tr w:rsidR="009B1311" w:rsidRPr="00A15DCB" w14:paraId="7D3BDDEE" w14:textId="77777777" w:rsidTr="009521AA">
        <w:tc>
          <w:tcPr>
            <w:tcW w:w="4535" w:type="dxa"/>
          </w:tcPr>
          <w:p w14:paraId="1D23DD9D" w14:textId="2D403B5C" w:rsidR="009B1311" w:rsidRPr="00A15DCB" w:rsidRDefault="009B1311" w:rsidP="009521AA">
            <w:pPr>
              <w:pStyle w:val="TAL"/>
            </w:pPr>
            <w:r w:rsidRPr="00A15DCB">
              <w:t>RACH-ConfigCommon</w:t>
            </w:r>
            <w:r w:rsidR="00B76BC9" w:rsidRPr="00A15DCB">
              <w:t xml:space="preserve"> </w:t>
            </w:r>
            <w:r w:rsidRPr="00A15DCB">
              <w:t xml:space="preserve">::= </w:t>
            </w:r>
            <w:r w:rsidRPr="00A15DCB">
              <w:rPr>
                <w:snapToGrid w:val="0"/>
              </w:rPr>
              <w:t xml:space="preserve">SEQUENCE </w:t>
            </w:r>
            <w:r w:rsidRPr="00A15DCB">
              <w:t>{</w:t>
            </w:r>
          </w:p>
        </w:tc>
        <w:tc>
          <w:tcPr>
            <w:tcW w:w="2267" w:type="dxa"/>
          </w:tcPr>
          <w:p w14:paraId="03F9987F" w14:textId="77777777" w:rsidR="009B1311" w:rsidRPr="00A15DCB" w:rsidRDefault="009B1311" w:rsidP="009521AA">
            <w:pPr>
              <w:pStyle w:val="TAL"/>
            </w:pPr>
          </w:p>
        </w:tc>
        <w:tc>
          <w:tcPr>
            <w:tcW w:w="1700" w:type="dxa"/>
          </w:tcPr>
          <w:p w14:paraId="195BE60E" w14:textId="77777777" w:rsidR="009B1311" w:rsidRPr="00A15DCB" w:rsidRDefault="009B1311" w:rsidP="009521AA">
            <w:pPr>
              <w:pStyle w:val="TAL"/>
            </w:pPr>
          </w:p>
        </w:tc>
        <w:tc>
          <w:tcPr>
            <w:tcW w:w="1245" w:type="dxa"/>
          </w:tcPr>
          <w:p w14:paraId="7595571D" w14:textId="77777777" w:rsidR="009B1311" w:rsidRPr="00A15DCB" w:rsidRDefault="009B1311" w:rsidP="009521AA">
            <w:pPr>
              <w:pStyle w:val="TAL"/>
            </w:pPr>
          </w:p>
        </w:tc>
      </w:tr>
      <w:tr w:rsidR="009B1311" w:rsidRPr="00A15DCB" w14:paraId="21A6134C" w14:textId="77777777" w:rsidTr="009521AA">
        <w:tc>
          <w:tcPr>
            <w:tcW w:w="4535" w:type="dxa"/>
          </w:tcPr>
          <w:p w14:paraId="7CBDF0F6" w14:textId="77777777" w:rsidR="009B1311" w:rsidRPr="00A15DCB" w:rsidRDefault="009B1311" w:rsidP="009521AA">
            <w:pPr>
              <w:pStyle w:val="TAL"/>
            </w:pPr>
            <w:r w:rsidRPr="00A15DCB">
              <w:t xml:space="preserve">  rach-ConfigGeneric</w:t>
            </w:r>
          </w:p>
        </w:tc>
        <w:tc>
          <w:tcPr>
            <w:tcW w:w="2267" w:type="dxa"/>
          </w:tcPr>
          <w:p w14:paraId="1DD2172A" w14:textId="77777777" w:rsidR="009B1311" w:rsidRPr="00A15DCB" w:rsidRDefault="009B1311" w:rsidP="009521AA">
            <w:pPr>
              <w:pStyle w:val="TAL"/>
            </w:pPr>
            <w:r w:rsidRPr="00A15DCB">
              <w:t>RACH-ConfigGeneric</w:t>
            </w:r>
          </w:p>
        </w:tc>
        <w:tc>
          <w:tcPr>
            <w:tcW w:w="1700" w:type="dxa"/>
          </w:tcPr>
          <w:p w14:paraId="1FCF5B3C" w14:textId="77777777" w:rsidR="009B1311" w:rsidRPr="00A15DCB" w:rsidRDefault="009B1311" w:rsidP="009521AA">
            <w:pPr>
              <w:pStyle w:val="TAL"/>
            </w:pPr>
          </w:p>
        </w:tc>
        <w:tc>
          <w:tcPr>
            <w:tcW w:w="1245" w:type="dxa"/>
          </w:tcPr>
          <w:p w14:paraId="70EBD061" w14:textId="77777777" w:rsidR="009B1311" w:rsidRPr="00A15DCB" w:rsidRDefault="009B1311" w:rsidP="009521AA">
            <w:pPr>
              <w:pStyle w:val="TAL"/>
            </w:pPr>
          </w:p>
        </w:tc>
      </w:tr>
      <w:tr w:rsidR="009B1311" w:rsidRPr="00A15DCB" w14:paraId="507DE7A8" w14:textId="77777777" w:rsidTr="009521AA">
        <w:tc>
          <w:tcPr>
            <w:tcW w:w="4535" w:type="dxa"/>
          </w:tcPr>
          <w:p w14:paraId="7B3F2066" w14:textId="6A378F02" w:rsidR="009B1311" w:rsidRPr="00A15DCB" w:rsidRDefault="009B1311" w:rsidP="009521AA">
            <w:pPr>
              <w:pStyle w:val="TAL"/>
            </w:pPr>
            <w:r w:rsidRPr="00A15DCB">
              <w:t xml:space="preserve">  </w:t>
            </w:r>
            <w:r w:rsidR="00B80E84" w:rsidRPr="00A15DCB">
              <w:t>ssb-perRACH-OccasionAndCB-PreamblesPerSSB</w:t>
            </w:r>
            <w:r w:rsidRPr="00A15DCB">
              <w:t xml:space="preserve"> CHOICE {</w:t>
            </w:r>
          </w:p>
        </w:tc>
        <w:tc>
          <w:tcPr>
            <w:tcW w:w="2267" w:type="dxa"/>
          </w:tcPr>
          <w:p w14:paraId="3FCAE86F" w14:textId="77777777" w:rsidR="009B1311" w:rsidRPr="00A15DCB" w:rsidRDefault="009B1311" w:rsidP="009521AA">
            <w:pPr>
              <w:pStyle w:val="TAL"/>
            </w:pPr>
          </w:p>
        </w:tc>
        <w:tc>
          <w:tcPr>
            <w:tcW w:w="1700" w:type="dxa"/>
          </w:tcPr>
          <w:p w14:paraId="6643BC12" w14:textId="77777777" w:rsidR="009B1311" w:rsidRPr="00A15DCB" w:rsidRDefault="009B1311" w:rsidP="009521AA">
            <w:pPr>
              <w:pStyle w:val="TAL"/>
            </w:pPr>
          </w:p>
        </w:tc>
        <w:tc>
          <w:tcPr>
            <w:tcW w:w="1245" w:type="dxa"/>
          </w:tcPr>
          <w:p w14:paraId="4F92DEE5" w14:textId="77777777" w:rsidR="009B1311" w:rsidRPr="00A15DCB" w:rsidRDefault="009B1311" w:rsidP="009521AA">
            <w:pPr>
              <w:pStyle w:val="TAL"/>
            </w:pPr>
          </w:p>
        </w:tc>
      </w:tr>
      <w:tr w:rsidR="009B1311" w:rsidRPr="00A15DCB" w14:paraId="4B6B4728" w14:textId="77777777" w:rsidTr="009521AA">
        <w:tc>
          <w:tcPr>
            <w:tcW w:w="4535" w:type="dxa"/>
          </w:tcPr>
          <w:p w14:paraId="092D0A86" w14:textId="20A4A2BA" w:rsidR="009B1311" w:rsidRPr="00A15DCB" w:rsidRDefault="009B1311" w:rsidP="009521AA">
            <w:pPr>
              <w:pStyle w:val="TAL"/>
            </w:pPr>
            <w:r w:rsidRPr="00A15DCB">
              <w:t xml:space="preserve">    one</w:t>
            </w:r>
          </w:p>
        </w:tc>
        <w:tc>
          <w:tcPr>
            <w:tcW w:w="2267" w:type="dxa"/>
          </w:tcPr>
          <w:p w14:paraId="1FF97F23" w14:textId="77777777" w:rsidR="009B1311" w:rsidRPr="00A15DCB" w:rsidRDefault="009B1311" w:rsidP="009521AA">
            <w:pPr>
              <w:pStyle w:val="TAL"/>
            </w:pPr>
            <w:r w:rsidRPr="00A15DCB">
              <w:t>n36</w:t>
            </w:r>
          </w:p>
        </w:tc>
        <w:tc>
          <w:tcPr>
            <w:tcW w:w="1700" w:type="dxa"/>
          </w:tcPr>
          <w:p w14:paraId="418F2DFE" w14:textId="77777777" w:rsidR="009B1311" w:rsidRPr="00A15DCB" w:rsidRDefault="009B1311" w:rsidP="009521AA">
            <w:pPr>
              <w:pStyle w:val="TAL"/>
            </w:pPr>
          </w:p>
        </w:tc>
        <w:tc>
          <w:tcPr>
            <w:tcW w:w="1245" w:type="dxa"/>
          </w:tcPr>
          <w:p w14:paraId="2CE43FAB" w14:textId="77777777" w:rsidR="009B1311" w:rsidRPr="00A15DCB" w:rsidRDefault="009B1311" w:rsidP="009521AA">
            <w:pPr>
              <w:pStyle w:val="TAL"/>
            </w:pPr>
          </w:p>
        </w:tc>
      </w:tr>
      <w:tr w:rsidR="009B1311" w:rsidRPr="00A15DCB" w14:paraId="3D8872C1" w14:textId="77777777" w:rsidTr="009521AA">
        <w:tc>
          <w:tcPr>
            <w:tcW w:w="4535" w:type="dxa"/>
          </w:tcPr>
          <w:p w14:paraId="6D95A0AC" w14:textId="67038938" w:rsidR="009B1311" w:rsidRPr="00A15DCB" w:rsidRDefault="009B1311" w:rsidP="009521AA">
            <w:pPr>
              <w:pStyle w:val="TAL"/>
            </w:pPr>
            <w:r w:rsidRPr="00A15DCB">
              <w:t xml:space="preserve">  }</w:t>
            </w:r>
          </w:p>
        </w:tc>
        <w:tc>
          <w:tcPr>
            <w:tcW w:w="2267" w:type="dxa"/>
          </w:tcPr>
          <w:p w14:paraId="2041C9D7" w14:textId="77777777" w:rsidR="009B1311" w:rsidRPr="00A15DCB" w:rsidRDefault="009B1311" w:rsidP="009521AA">
            <w:pPr>
              <w:pStyle w:val="TAL"/>
            </w:pPr>
          </w:p>
        </w:tc>
        <w:tc>
          <w:tcPr>
            <w:tcW w:w="1700" w:type="dxa"/>
          </w:tcPr>
          <w:p w14:paraId="16E9118D" w14:textId="77777777" w:rsidR="009B1311" w:rsidRPr="00A15DCB" w:rsidRDefault="009B1311" w:rsidP="009521AA">
            <w:pPr>
              <w:pStyle w:val="TAL"/>
            </w:pPr>
          </w:p>
        </w:tc>
        <w:tc>
          <w:tcPr>
            <w:tcW w:w="1245" w:type="dxa"/>
          </w:tcPr>
          <w:p w14:paraId="06531CE7" w14:textId="77777777" w:rsidR="009B1311" w:rsidRPr="00A15DCB" w:rsidRDefault="009B1311" w:rsidP="009521AA">
            <w:pPr>
              <w:pStyle w:val="TAL"/>
            </w:pPr>
          </w:p>
        </w:tc>
      </w:tr>
      <w:tr w:rsidR="009B1311" w:rsidRPr="00A15DCB" w14:paraId="47BB1ADE" w14:textId="77777777" w:rsidTr="009521AA">
        <w:tc>
          <w:tcPr>
            <w:tcW w:w="4535" w:type="dxa"/>
          </w:tcPr>
          <w:p w14:paraId="36A72FBA" w14:textId="77777777" w:rsidR="009B1311" w:rsidRPr="00A15DCB" w:rsidRDefault="009B1311" w:rsidP="009521AA">
            <w:pPr>
              <w:pStyle w:val="TAL"/>
            </w:pPr>
            <w:r w:rsidRPr="00A15DCB">
              <w:t xml:space="preserve">  prach-RootSequenceIndex CHOICE {</w:t>
            </w:r>
          </w:p>
        </w:tc>
        <w:tc>
          <w:tcPr>
            <w:tcW w:w="2267" w:type="dxa"/>
          </w:tcPr>
          <w:p w14:paraId="46DED5B3" w14:textId="77777777" w:rsidR="009B1311" w:rsidRPr="00A15DCB" w:rsidRDefault="009B1311" w:rsidP="009521AA">
            <w:pPr>
              <w:pStyle w:val="TAL"/>
            </w:pPr>
          </w:p>
        </w:tc>
        <w:tc>
          <w:tcPr>
            <w:tcW w:w="1700" w:type="dxa"/>
          </w:tcPr>
          <w:p w14:paraId="6DB919C7" w14:textId="77777777" w:rsidR="009B1311" w:rsidRPr="00A15DCB" w:rsidRDefault="009B1311" w:rsidP="009521AA">
            <w:pPr>
              <w:pStyle w:val="TAL"/>
            </w:pPr>
          </w:p>
        </w:tc>
        <w:tc>
          <w:tcPr>
            <w:tcW w:w="1245" w:type="dxa"/>
          </w:tcPr>
          <w:p w14:paraId="711EDAC1" w14:textId="77777777" w:rsidR="009B1311" w:rsidRPr="00A15DCB" w:rsidRDefault="009B1311" w:rsidP="009521AA">
            <w:pPr>
              <w:pStyle w:val="TAL"/>
            </w:pPr>
          </w:p>
        </w:tc>
      </w:tr>
      <w:tr w:rsidR="009B1311" w:rsidRPr="00A15DCB" w14:paraId="602953AA" w14:textId="77777777" w:rsidTr="009521AA">
        <w:tc>
          <w:tcPr>
            <w:tcW w:w="4535" w:type="dxa"/>
          </w:tcPr>
          <w:p w14:paraId="7002A11E" w14:textId="77777777" w:rsidR="009B1311" w:rsidRPr="00A15DCB" w:rsidRDefault="009B1311" w:rsidP="009521AA">
            <w:pPr>
              <w:pStyle w:val="TAL"/>
            </w:pPr>
            <w:r w:rsidRPr="00A15DCB">
              <w:t xml:space="preserve">    l139</w:t>
            </w:r>
          </w:p>
        </w:tc>
        <w:tc>
          <w:tcPr>
            <w:tcW w:w="2267" w:type="dxa"/>
          </w:tcPr>
          <w:p w14:paraId="2FEC005F" w14:textId="77777777" w:rsidR="009B1311" w:rsidRPr="00A15DCB" w:rsidRDefault="009B1311" w:rsidP="009521AA">
            <w:pPr>
              <w:pStyle w:val="TAL"/>
            </w:pPr>
            <w:r w:rsidRPr="00A15DCB">
              <w:t xml:space="preserve"> Set according to table 4.4.2-2 in TS 38.508-1 [4] for the NR Cell..</w:t>
            </w:r>
          </w:p>
        </w:tc>
        <w:tc>
          <w:tcPr>
            <w:tcW w:w="1700" w:type="dxa"/>
          </w:tcPr>
          <w:p w14:paraId="0BD71BC0" w14:textId="77777777" w:rsidR="009B1311" w:rsidRPr="00A15DCB" w:rsidRDefault="009B1311" w:rsidP="009521AA">
            <w:pPr>
              <w:pStyle w:val="TAL"/>
            </w:pPr>
          </w:p>
        </w:tc>
        <w:tc>
          <w:tcPr>
            <w:tcW w:w="1245" w:type="dxa"/>
          </w:tcPr>
          <w:p w14:paraId="5650430E" w14:textId="77777777" w:rsidR="009B1311" w:rsidRPr="00A15DCB" w:rsidRDefault="009B1311" w:rsidP="009521AA">
            <w:pPr>
              <w:pStyle w:val="TAL"/>
            </w:pPr>
          </w:p>
        </w:tc>
      </w:tr>
      <w:tr w:rsidR="009B1311" w:rsidRPr="00A15DCB" w14:paraId="65E36B40" w14:textId="77777777" w:rsidTr="009521AA">
        <w:tc>
          <w:tcPr>
            <w:tcW w:w="4535" w:type="dxa"/>
          </w:tcPr>
          <w:p w14:paraId="2C7B89F5" w14:textId="77777777" w:rsidR="009B1311" w:rsidRPr="00A15DCB" w:rsidRDefault="009B1311" w:rsidP="009521AA">
            <w:pPr>
              <w:pStyle w:val="TAL"/>
            </w:pPr>
            <w:r w:rsidRPr="00A15DCB">
              <w:t xml:space="preserve">    l839</w:t>
            </w:r>
          </w:p>
        </w:tc>
        <w:tc>
          <w:tcPr>
            <w:tcW w:w="2267" w:type="dxa"/>
          </w:tcPr>
          <w:p w14:paraId="1A6856BF" w14:textId="77777777" w:rsidR="009B1311" w:rsidRPr="00A15DCB" w:rsidRDefault="009B1311" w:rsidP="009521AA">
            <w:pPr>
              <w:pStyle w:val="TAL"/>
            </w:pPr>
            <w:r w:rsidRPr="00A15DCB">
              <w:t>Set according to table 4.4.2-2 in TS 38.508-1 [4] for the NR Cell.</w:t>
            </w:r>
          </w:p>
        </w:tc>
        <w:tc>
          <w:tcPr>
            <w:tcW w:w="1700" w:type="dxa"/>
          </w:tcPr>
          <w:p w14:paraId="2FD48F97" w14:textId="77777777" w:rsidR="009B1311" w:rsidRPr="00A15DCB" w:rsidRDefault="009B1311" w:rsidP="009521AA">
            <w:pPr>
              <w:pStyle w:val="TAL"/>
            </w:pPr>
            <w:r w:rsidRPr="00A15DCB">
              <w:t>PRACH Preamble format 0 used</w:t>
            </w:r>
          </w:p>
        </w:tc>
        <w:tc>
          <w:tcPr>
            <w:tcW w:w="1245" w:type="dxa"/>
          </w:tcPr>
          <w:p w14:paraId="08956229" w14:textId="77777777" w:rsidR="009B1311" w:rsidRPr="00A15DCB" w:rsidRDefault="009B1311" w:rsidP="009521AA">
            <w:pPr>
              <w:pStyle w:val="TAL"/>
            </w:pPr>
            <w:r w:rsidRPr="00A15DCB">
              <w:t xml:space="preserve">FR1, </w:t>
            </w:r>
          </w:p>
        </w:tc>
      </w:tr>
      <w:tr w:rsidR="009B1311" w:rsidRPr="00A15DCB" w14:paraId="3689C6D8" w14:textId="77777777" w:rsidTr="009521AA">
        <w:tc>
          <w:tcPr>
            <w:tcW w:w="4535" w:type="dxa"/>
          </w:tcPr>
          <w:p w14:paraId="60966478" w14:textId="77777777" w:rsidR="009B1311" w:rsidRPr="00A15DCB" w:rsidRDefault="009B1311" w:rsidP="009521AA">
            <w:pPr>
              <w:pStyle w:val="TAL"/>
            </w:pPr>
            <w:r w:rsidRPr="00A15DCB">
              <w:t xml:space="preserve">  }</w:t>
            </w:r>
          </w:p>
        </w:tc>
        <w:tc>
          <w:tcPr>
            <w:tcW w:w="2267" w:type="dxa"/>
          </w:tcPr>
          <w:p w14:paraId="049930DB" w14:textId="77777777" w:rsidR="009B1311" w:rsidRPr="00A15DCB" w:rsidRDefault="009B1311" w:rsidP="009521AA">
            <w:pPr>
              <w:pStyle w:val="TAL"/>
            </w:pPr>
          </w:p>
        </w:tc>
        <w:tc>
          <w:tcPr>
            <w:tcW w:w="1700" w:type="dxa"/>
          </w:tcPr>
          <w:p w14:paraId="03F3EC32" w14:textId="77777777" w:rsidR="009B1311" w:rsidRPr="00A15DCB" w:rsidRDefault="009B1311" w:rsidP="009521AA">
            <w:pPr>
              <w:pStyle w:val="TAL"/>
            </w:pPr>
          </w:p>
        </w:tc>
        <w:tc>
          <w:tcPr>
            <w:tcW w:w="1245" w:type="dxa"/>
          </w:tcPr>
          <w:p w14:paraId="3FB8FB34" w14:textId="77777777" w:rsidR="009B1311" w:rsidRPr="00A15DCB" w:rsidRDefault="009B1311" w:rsidP="009521AA">
            <w:pPr>
              <w:pStyle w:val="TAL"/>
            </w:pPr>
          </w:p>
        </w:tc>
      </w:tr>
      <w:tr w:rsidR="009B1311" w:rsidRPr="00A15DCB" w14:paraId="51D75938" w14:textId="77777777" w:rsidTr="009521AA">
        <w:tc>
          <w:tcPr>
            <w:tcW w:w="4535" w:type="dxa"/>
          </w:tcPr>
          <w:p w14:paraId="5E9E14D9" w14:textId="77777777" w:rsidR="009B1311" w:rsidRPr="00A15DCB" w:rsidRDefault="009B1311" w:rsidP="009521AA">
            <w:pPr>
              <w:pStyle w:val="TAL"/>
            </w:pPr>
            <w:r w:rsidRPr="00A15DCB">
              <w:t>}</w:t>
            </w:r>
          </w:p>
        </w:tc>
        <w:tc>
          <w:tcPr>
            <w:tcW w:w="2267" w:type="dxa"/>
          </w:tcPr>
          <w:p w14:paraId="7192B480" w14:textId="77777777" w:rsidR="009B1311" w:rsidRPr="00A15DCB" w:rsidRDefault="009B1311" w:rsidP="009521AA">
            <w:pPr>
              <w:pStyle w:val="TAL"/>
            </w:pPr>
          </w:p>
        </w:tc>
        <w:tc>
          <w:tcPr>
            <w:tcW w:w="1700" w:type="dxa"/>
          </w:tcPr>
          <w:p w14:paraId="24239361" w14:textId="77777777" w:rsidR="009B1311" w:rsidRPr="00A15DCB" w:rsidRDefault="009B1311" w:rsidP="009521AA">
            <w:pPr>
              <w:pStyle w:val="TAL"/>
            </w:pPr>
          </w:p>
        </w:tc>
        <w:tc>
          <w:tcPr>
            <w:tcW w:w="1245" w:type="dxa"/>
          </w:tcPr>
          <w:p w14:paraId="03D9B3E7" w14:textId="77777777" w:rsidR="009B1311" w:rsidRPr="00A15DCB" w:rsidRDefault="009B1311" w:rsidP="009521AA">
            <w:pPr>
              <w:pStyle w:val="TAL"/>
            </w:pPr>
          </w:p>
        </w:tc>
      </w:tr>
    </w:tbl>
    <w:p w14:paraId="4D868AF1" w14:textId="77777777" w:rsidR="009B1311" w:rsidRPr="00A15DCB" w:rsidRDefault="009B1311" w:rsidP="009B1311"/>
    <w:p w14:paraId="3D8D11F9" w14:textId="77777777" w:rsidR="009B1311" w:rsidRPr="00A15DCB" w:rsidRDefault="009B1311" w:rsidP="009B1311">
      <w:pPr>
        <w:pStyle w:val="TH"/>
      </w:pPr>
      <w:r w:rsidRPr="00A15DCB">
        <w:lastRenderedPageBreak/>
        <w:t xml:space="preserve">Table 7.1.1.1.1.3.3-9: </w:t>
      </w:r>
      <w:r w:rsidRPr="00A15DCB">
        <w:rPr>
          <w:i/>
        </w:rPr>
        <w:t>TDD-UL-DL-ConfigCommon (</w:t>
      </w:r>
      <w:r w:rsidRPr="00A15DCB">
        <w:t>Table 7.1.1.1.1.3.3-6)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15BD5D37" w14:textId="77777777" w:rsidTr="00B848CA">
        <w:tc>
          <w:tcPr>
            <w:tcW w:w="9747" w:type="dxa"/>
            <w:gridSpan w:val="4"/>
          </w:tcPr>
          <w:p w14:paraId="67F74FCD" w14:textId="77777777" w:rsidR="009B1311" w:rsidRPr="00A15DCB" w:rsidRDefault="009B1311" w:rsidP="009521AA">
            <w:pPr>
              <w:pStyle w:val="TAH"/>
              <w:jc w:val="left"/>
              <w:rPr>
                <w:b w:val="0"/>
              </w:rPr>
            </w:pPr>
            <w:r w:rsidRPr="00A15DCB">
              <w:rPr>
                <w:b w:val="0"/>
              </w:rPr>
              <w:t>Derivation Path: TS 38.508-1 [4], Table 4.6.3-192</w:t>
            </w:r>
          </w:p>
        </w:tc>
      </w:tr>
      <w:tr w:rsidR="009B1311" w:rsidRPr="00A15DCB" w14:paraId="20493F39" w14:textId="77777777" w:rsidTr="00B848CA">
        <w:tc>
          <w:tcPr>
            <w:tcW w:w="4535" w:type="dxa"/>
          </w:tcPr>
          <w:p w14:paraId="1CADD67B" w14:textId="77777777" w:rsidR="009B1311" w:rsidRPr="00A15DCB" w:rsidRDefault="009B1311" w:rsidP="009521AA">
            <w:pPr>
              <w:pStyle w:val="TAH"/>
            </w:pPr>
            <w:r w:rsidRPr="00A15DCB">
              <w:t>Information Element</w:t>
            </w:r>
          </w:p>
        </w:tc>
        <w:tc>
          <w:tcPr>
            <w:tcW w:w="2267" w:type="dxa"/>
          </w:tcPr>
          <w:p w14:paraId="5409FBCF" w14:textId="77777777" w:rsidR="009B1311" w:rsidRPr="00A15DCB" w:rsidRDefault="009B1311" w:rsidP="009521AA">
            <w:pPr>
              <w:pStyle w:val="TAH"/>
            </w:pPr>
            <w:r w:rsidRPr="00A15DCB">
              <w:t>Value/remark</w:t>
            </w:r>
          </w:p>
        </w:tc>
        <w:tc>
          <w:tcPr>
            <w:tcW w:w="1700" w:type="dxa"/>
          </w:tcPr>
          <w:p w14:paraId="1E0E06D9" w14:textId="77777777" w:rsidR="009B1311" w:rsidRPr="00A15DCB" w:rsidRDefault="009B1311" w:rsidP="009521AA">
            <w:pPr>
              <w:pStyle w:val="TAH"/>
            </w:pPr>
            <w:r w:rsidRPr="00A15DCB">
              <w:t>Comment</w:t>
            </w:r>
          </w:p>
        </w:tc>
        <w:tc>
          <w:tcPr>
            <w:tcW w:w="1245" w:type="dxa"/>
          </w:tcPr>
          <w:p w14:paraId="1B2973B9" w14:textId="77777777" w:rsidR="009B1311" w:rsidRPr="00A15DCB" w:rsidRDefault="009B1311" w:rsidP="009521AA">
            <w:pPr>
              <w:pStyle w:val="TAH"/>
            </w:pPr>
            <w:r w:rsidRPr="00A15DCB">
              <w:t>Condition</w:t>
            </w:r>
          </w:p>
        </w:tc>
      </w:tr>
      <w:tr w:rsidR="009B1311" w:rsidRPr="00A15DCB" w14:paraId="208B91AF" w14:textId="77777777" w:rsidTr="00B848CA">
        <w:tc>
          <w:tcPr>
            <w:tcW w:w="4535" w:type="dxa"/>
          </w:tcPr>
          <w:p w14:paraId="350B3E55" w14:textId="77777777" w:rsidR="009B1311" w:rsidRPr="00A15DCB" w:rsidRDefault="009B1311" w:rsidP="009521AA">
            <w:pPr>
              <w:pStyle w:val="TAL"/>
            </w:pPr>
            <w:r w:rsidRPr="00A15DCB">
              <w:t>TDD-UL-DL-ConfigCommon ::= SEQUENCE {</w:t>
            </w:r>
          </w:p>
        </w:tc>
        <w:tc>
          <w:tcPr>
            <w:tcW w:w="2267" w:type="dxa"/>
          </w:tcPr>
          <w:p w14:paraId="0B630771" w14:textId="77777777" w:rsidR="009B1311" w:rsidRPr="00A15DCB" w:rsidRDefault="009B1311" w:rsidP="009521AA">
            <w:pPr>
              <w:pStyle w:val="TAL"/>
            </w:pPr>
          </w:p>
        </w:tc>
        <w:tc>
          <w:tcPr>
            <w:tcW w:w="1700" w:type="dxa"/>
          </w:tcPr>
          <w:p w14:paraId="7121353E" w14:textId="77777777" w:rsidR="009B1311" w:rsidRPr="00A15DCB" w:rsidRDefault="009B1311" w:rsidP="009521AA">
            <w:pPr>
              <w:pStyle w:val="TAL"/>
            </w:pPr>
          </w:p>
        </w:tc>
        <w:tc>
          <w:tcPr>
            <w:tcW w:w="1245" w:type="dxa"/>
          </w:tcPr>
          <w:p w14:paraId="22047865" w14:textId="77777777" w:rsidR="009B1311" w:rsidRPr="00A15DCB" w:rsidRDefault="009B1311" w:rsidP="009521AA">
            <w:pPr>
              <w:pStyle w:val="TAL"/>
            </w:pPr>
          </w:p>
        </w:tc>
      </w:tr>
      <w:tr w:rsidR="009B1311" w:rsidRPr="00A15DCB" w14:paraId="3CEA6877" w14:textId="77777777" w:rsidTr="00B848CA">
        <w:tc>
          <w:tcPr>
            <w:tcW w:w="4535" w:type="dxa"/>
          </w:tcPr>
          <w:p w14:paraId="2560BBFF" w14:textId="77777777" w:rsidR="009B1311" w:rsidRPr="00A15DCB" w:rsidRDefault="009B1311" w:rsidP="009521AA">
            <w:pPr>
              <w:pStyle w:val="TAL"/>
            </w:pPr>
            <w:r w:rsidRPr="00A15DCB">
              <w:rPr>
                <w:rFonts w:cs="Arial"/>
                <w:kern w:val="2"/>
                <w:szCs w:val="18"/>
              </w:rPr>
              <w:t xml:space="preserve">  referenceSubcarrierSpacing</w:t>
            </w:r>
          </w:p>
        </w:tc>
        <w:tc>
          <w:tcPr>
            <w:tcW w:w="2267" w:type="dxa"/>
          </w:tcPr>
          <w:p w14:paraId="0B18DBD0" w14:textId="77777777" w:rsidR="009B1311" w:rsidRPr="00A15DCB" w:rsidRDefault="009B1311" w:rsidP="009521AA">
            <w:pPr>
              <w:pStyle w:val="TAL"/>
            </w:pPr>
            <w:r w:rsidRPr="00A15DCB">
              <w:rPr>
                <w:rFonts w:cs="Arial"/>
                <w:kern w:val="2"/>
                <w:szCs w:val="18"/>
              </w:rPr>
              <w:t>SubcarrierSpacing</w:t>
            </w:r>
          </w:p>
        </w:tc>
        <w:tc>
          <w:tcPr>
            <w:tcW w:w="1700" w:type="dxa"/>
          </w:tcPr>
          <w:p w14:paraId="53B57A8D" w14:textId="77777777" w:rsidR="009B1311" w:rsidRPr="00A15DCB" w:rsidRDefault="009B1311" w:rsidP="009521AA">
            <w:pPr>
              <w:pStyle w:val="TAL"/>
            </w:pPr>
          </w:p>
        </w:tc>
        <w:tc>
          <w:tcPr>
            <w:tcW w:w="1245" w:type="dxa"/>
          </w:tcPr>
          <w:p w14:paraId="742B51B4" w14:textId="77777777" w:rsidR="009B1311" w:rsidRPr="00A15DCB" w:rsidRDefault="009B1311" w:rsidP="009521AA">
            <w:pPr>
              <w:pStyle w:val="TAL"/>
            </w:pPr>
          </w:p>
        </w:tc>
      </w:tr>
      <w:tr w:rsidR="009B1311" w:rsidRPr="00A15DCB" w14:paraId="4B03F841" w14:textId="77777777" w:rsidTr="00B848CA">
        <w:tc>
          <w:tcPr>
            <w:tcW w:w="4535" w:type="dxa"/>
            <w:tcBorders>
              <w:bottom w:val="single" w:sz="4" w:space="0" w:color="auto"/>
            </w:tcBorders>
          </w:tcPr>
          <w:p w14:paraId="07B683A9" w14:textId="77777777" w:rsidR="009B1311" w:rsidRPr="00A15DCB" w:rsidRDefault="009B1311" w:rsidP="009521AA">
            <w:pPr>
              <w:pStyle w:val="TAL"/>
            </w:pPr>
            <w:r w:rsidRPr="00A15DCB">
              <w:rPr>
                <w:rFonts w:cs="Arial"/>
                <w:kern w:val="2"/>
                <w:szCs w:val="18"/>
              </w:rPr>
              <w:t xml:space="preserve">  pattern1 SEQUENCE {</w:t>
            </w:r>
          </w:p>
        </w:tc>
        <w:tc>
          <w:tcPr>
            <w:tcW w:w="2267" w:type="dxa"/>
          </w:tcPr>
          <w:p w14:paraId="7FE5A97B" w14:textId="77777777" w:rsidR="009B1311" w:rsidRPr="00A15DCB" w:rsidRDefault="009B1311" w:rsidP="009521AA">
            <w:pPr>
              <w:pStyle w:val="TAL"/>
            </w:pPr>
          </w:p>
        </w:tc>
        <w:tc>
          <w:tcPr>
            <w:tcW w:w="1700" w:type="dxa"/>
          </w:tcPr>
          <w:p w14:paraId="28A3D1A4" w14:textId="77777777" w:rsidR="009B1311" w:rsidRPr="00A15DCB" w:rsidRDefault="009B1311" w:rsidP="009521AA">
            <w:pPr>
              <w:pStyle w:val="TAL"/>
            </w:pPr>
          </w:p>
        </w:tc>
        <w:tc>
          <w:tcPr>
            <w:tcW w:w="1245" w:type="dxa"/>
          </w:tcPr>
          <w:p w14:paraId="2FAE4118" w14:textId="77777777" w:rsidR="009B1311" w:rsidRPr="00A15DCB" w:rsidRDefault="009B1311" w:rsidP="009521AA">
            <w:pPr>
              <w:pStyle w:val="TAL"/>
            </w:pPr>
          </w:p>
        </w:tc>
      </w:tr>
      <w:tr w:rsidR="009B1311" w:rsidRPr="00A15DCB" w14:paraId="160EEC6C" w14:textId="77777777" w:rsidTr="00B848CA">
        <w:tc>
          <w:tcPr>
            <w:tcW w:w="4535" w:type="dxa"/>
            <w:tcBorders>
              <w:bottom w:val="nil"/>
            </w:tcBorders>
          </w:tcPr>
          <w:p w14:paraId="7257BAD7" w14:textId="77777777" w:rsidR="009B1311" w:rsidRPr="00A15DCB" w:rsidRDefault="009B1311" w:rsidP="009521AA">
            <w:pPr>
              <w:pStyle w:val="TAL"/>
            </w:pPr>
            <w:r w:rsidRPr="00A15DCB">
              <w:rPr>
                <w:rFonts w:cs="Arial"/>
                <w:kern w:val="2"/>
                <w:szCs w:val="18"/>
              </w:rPr>
              <w:t xml:space="preserve">    dl-UL-TransmissionPeriodicity</w:t>
            </w:r>
          </w:p>
        </w:tc>
        <w:tc>
          <w:tcPr>
            <w:tcW w:w="2267" w:type="dxa"/>
          </w:tcPr>
          <w:p w14:paraId="2AA7B328" w14:textId="77777777" w:rsidR="009B1311" w:rsidRPr="00A15DCB" w:rsidRDefault="009B1311" w:rsidP="009521AA">
            <w:pPr>
              <w:pStyle w:val="TAL"/>
            </w:pPr>
            <w:r w:rsidRPr="00A15DCB">
              <w:rPr>
                <w:rFonts w:cs="Arial"/>
                <w:kern w:val="2"/>
                <w:szCs w:val="18"/>
              </w:rPr>
              <w:t>ms5</w:t>
            </w:r>
          </w:p>
        </w:tc>
        <w:tc>
          <w:tcPr>
            <w:tcW w:w="1700" w:type="dxa"/>
          </w:tcPr>
          <w:p w14:paraId="7E90D27B" w14:textId="77777777" w:rsidR="009B1311" w:rsidRPr="00A15DCB" w:rsidRDefault="009B1311" w:rsidP="009521AA">
            <w:pPr>
              <w:pStyle w:val="TAL"/>
            </w:pPr>
          </w:p>
        </w:tc>
        <w:tc>
          <w:tcPr>
            <w:tcW w:w="1245" w:type="dxa"/>
          </w:tcPr>
          <w:p w14:paraId="14E7A76E" w14:textId="77777777" w:rsidR="009B1311" w:rsidRPr="00A15DCB" w:rsidRDefault="009B1311" w:rsidP="009521AA">
            <w:pPr>
              <w:pStyle w:val="TAL"/>
            </w:pPr>
            <w:r w:rsidRPr="00A15DCB">
              <w:t>FR1</w:t>
            </w:r>
          </w:p>
        </w:tc>
      </w:tr>
      <w:tr w:rsidR="009B1311" w:rsidRPr="00A15DCB" w14:paraId="7985283C" w14:textId="77777777" w:rsidTr="00B848CA">
        <w:tc>
          <w:tcPr>
            <w:tcW w:w="4535" w:type="dxa"/>
            <w:tcBorders>
              <w:top w:val="nil"/>
              <w:bottom w:val="single" w:sz="4" w:space="0" w:color="auto"/>
            </w:tcBorders>
          </w:tcPr>
          <w:p w14:paraId="5590AD52" w14:textId="77777777" w:rsidR="009B1311" w:rsidRPr="00A15DCB" w:rsidRDefault="009B1311" w:rsidP="009521AA">
            <w:pPr>
              <w:pStyle w:val="TAL"/>
              <w:rPr>
                <w:rFonts w:cs="Arial"/>
                <w:kern w:val="2"/>
                <w:szCs w:val="18"/>
              </w:rPr>
            </w:pPr>
          </w:p>
        </w:tc>
        <w:tc>
          <w:tcPr>
            <w:tcW w:w="2267" w:type="dxa"/>
          </w:tcPr>
          <w:p w14:paraId="2A560492" w14:textId="77777777" w:rsidR="009B1311" w:rsidRPr="00A15DCB" w:rsidRDefault="009B1311" w:rsidP="009521AA">
            <w:pPr>
              <w:pStyle w:val="TAL"/>
              <w:rPr>
                <w:rFonts w:cs="Arial"/>
                <w:kern w:val="2"/>
                <w:szCs w:val="18"/>
              </w:rPr>
            </w:pPr>
            <w:r w:rsidRPr="00A15DCB">
              <w:rPr>
                <w:rFonts w:cs="Arial"/>
                <w:kern w:val="2"/>
                <w:szCs w:val="18"/>
              </w:rPr>
              <w:t>ms0p625</w:t>
            </w:r>
          </w:p>
        </w:tc>
        <w:tc>
          <w:tcPr>
            <w:tcW w:w="1700" w:type="dxa"/>
          </w:tcPr>
          <w:p w14:paraId="40FA3074" w14:textId="77777777" w:rsidR="009B1311" w:rsidRPr="00A15DCB" w:rsidRDefault="009B1311" w:rsidP="009521AA">
            <w:pPr>
              <w:pStyle w:val="TAL"/>
            </w:pPr>
          </w:p>
        </w:tc>
        <w:tc>
          <w:tcPr>
            <w:tcW w:w="1245" w:type="dxa"/>
          </w:tcPr>
          <w:p w14:paraId="59219CB1" w14:textId="77777777" w:rsidR="009B1311" w:rsidRPr="00A15DCB" w:rsidRDefault="009B1311" w:rsidP="009521AA">
            <w:pPr>
              <w:pStyle w:val="TAL"/>
            </w:pPr>
            <w:r w:rsidRPr="00A15DCB">
              <w:t>FR2</w:t>
            </w:r>
          </w:p>
        </w:tc>
      </w:tr>
      <w:tr w:rsidR="009B1311" w:rsidRPr="00A15DCB" w14:paraId="0802F474" w14:textId="77777777" w:rsidTr="00FC3CDC">
        <w:tc>
          <w:tcPr>
            <w:tcW w:w="4535" w:type="dxa"/>
            <w:tcBorders>
              <w:bottom w:val="nil"/>
            </w:tcBorders>
          </w:tcPr>
          <w:p w14:paraId="04658242" w14:textId="77777777" w:rsidR="009B1311" w:rsidRPr="00A15DCB" w:rsidRDefault="009B1311" w:rsidP="009521AA">
            <w:pPr>
              <w:pStyle w:val="TAL"/>
            </w:pPr>
            <w:r w:rsidRPr="00A15DCB">
              <w:rPr>
                <w:rFonts w:cs="Arial"/>
                <w:kern w:val="2"/>
                <w:szCs w:val="18"/>
              </w:rPr>
              <w:t xml:space="preserve">    nrofDownlinkSlots</w:t>
            </w:r>
          </w:p>
        </w:tc>
        <w:tc>
          <w:tcPr>
            <w:tcW w:w="2267" w:type="dxa"/>
          </w:tcPr>
          <w:p w14:paraId="4542C637" w14:textId="77777777" w:rsidR="009B1311" w:rsidRPr="00A15DCB" w:rsidRDefault="009B1311" w:rsidP="009521AA">
            <w:pPr>
              <w:pStyle w:val="TAL"/>
            </w:pPr>
            <w:r w:rsidRPr="00A15DCB">
              <w:rPr>
                <w:rFonts w:cs="Arial"/>
                <w:kern w:val="2"/>
                <w:szCs w:val="18"/>
              </w:rPr>
              <w:t>3</w:t>
            </w:r>
          </w:p>
        </w:tc>
        <w:tc>
          <w:tcPr>
            <w:tcW w:w="1700" w:type="dxa"/>
          </w:tcPr>
          <w:p w14:paraId="2DBAF436" w14:textId="77777777" w:rsidR="009B1311" w:rsidRPr="00A15DCB" w:rsidRDefault="009B1311" w:rsidP="009521AA">
            <w:pPr>
              <w:pStyle w:val="TAL"/>
            </w:pPr>
          </w:p>
        </w:tc>
        <w:tc>
          <w:tcPr>
            <w:tcW w:w="1245" w:type="dxa"/>
          </w:tcPr>
          <w:p w14:paraId="78379959" w14:textId="08368B62" w:rsidR="009B1311" w:rsidRPr="00A15DCB" w:rsidRDefault="009B1311" w:rsidP="009521AA">
            <w:pPr>
              <w:pStyle w:val="TAL"/>
            </w:pPr>
            <w:r w:rsidRPr="00A15DCB">
              <w:t>FR1</w:t>
            </w:r>
            <w:r w:rsidR="00987BD5" w:rsidRPr="00A15DCB">
              <w:t xml:space="preserve"> </w:t>
            </w:r>
            <w:r w:rsidR="00987BD5" w:rsidRPr="00A15DCB">
              <w:rPr>
                <w:rFonts w:cs="Arial"/>
                <w:kern w:val="2"/>
                <w:szCs w:val="18"/>
                <w:lang w:eastAsia="ja-JP"/>
              </w:rPr>
              <w:t>AND SCS30</w:t>
            </w:r>
          </w:p>
        </w:tc>
      </w:tr>
      <w:tr w:rsidR="00987BD5" w:rsidRPr="00A15DCB" w14:paraId="10E3224F" w14:textId="77777777" w:rsidTr="00FC3CDC">
        <w:tc>
          <w:tcPr>
            <w:tcW w:w="4535" w:type="dxa"/>
            <w:tcBorders>
              <w:top w:val="nil"/>
              <w:bottom w:val="nil"/>
            </w:tcBorders>
          </w:tcPr>
          <w:p w14:paraId="07595604" w14:textId="77777777" w:rsidR="00987BD5" w:rsidRPr="00A15DCB" w:rsidRDefault="00987BD5" w:rsidP="00987BD5">
            <w:pPr>
              <w:pStyle w:val="TAL"/>
              <w:rPr>
                <w:rFonts w:cs="Arial"/>
                <w:kern w:val="2"/>
                <w:szCs w:val="18"/>
              </w:rPr>
            </w:pPr>
          </w:p>
        </w:tc>
        <w:tc>
          <w:tcPr>
            <w:tcW w:w="2267" w:type="dxa"/>
          </w:tcPr>
          <w:p w14:paraId="09459CB1" w14:textId="27836F2D"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4E98DF7B" w14:textId="77777777" w:rsidR="00987BD5" w:rsidRPr="00A15DCB" w:rsidRDefault="00987BD5" w:rsidP="00987BD5">
            <w:pPr>
              <w:pStyle w:val="TAL"/>
            </w:pPr>
          </w:p>
        </w:tc>
        <w:tc>
          <w:tcPr>
            <w:tcW w:w="1245" w:type="dxa"/>
          </w:tcPr>
          <w:p w14:paraId="59C25FD4" w14:textId="784CE471" w:rsidR="00987BD5" w:rsidRPr="00A15DCB" w:rsidRDefault="00987BD5" w:rsidP="00987BD5">
            <w:pPr>
              <w:pStyle w:val="TAL"/>
            </w:pPr>
            <w:r w:rsidRPr="00A15DCB">
              <w:rPr>
                <w:rFonts w:cs="Arial"/>
                <w:kern w:val="2"/>
                <w:szCs w:val="18"/>
                <w:lang w:eastAsia="ja-JP"/>
              </w:rPr>
              <w:t>FR1 AND SCS15</w:t>
            </w:r>
          </w:p>
        </w:tc>
      </w:tr>
      <w:tr w:rsidR="00987BD5" w:rsidRPr="00A15DCB" w14:paraId="5E811B17" w14:textId="77777777" w:rsidTr="00B848CA">
        <w:tc>
          <w:tcPr>
            <w:tcW w:w="4535" w:type="dxa"/>
            <w:tcBorders>
              <w:top w:val="nil"/>
              <w:bottom w:val="single" w:sz="4" w:space="0" w:color="auto"/>
            </w:tcBorders>
          </w:tcPr>
          <w:p w14:paraId="7468C933" w14:textId="77777777" w:rsidR="00987BD5" w:rsidRPr="00A15DCB" w:rsidRDefault="00987BD5" w:rsidP="00987BD5">
            <w:pPr>
              <w:pStyle w:val="TAL"/>
              <w:rPr>
                <w:rFonts w:cs="Arial"/>
                <w:kern w:val="2"/>
                <w:szCs w:val="18"/>
              </w:rPr>
            </w:pPr>
          </w:p>
        </w:tc>
        <w:tc>
          <w:tcPr>
            <w:tcW w:w="2267" w:type="dxa"/>
          </w:tcPr>
          <w:p w14:paraId="72FB992B" w14:textId="77777777" w:rsidR="00987BD5" w:rsidRPr="00A15DCB" w:rsidRDefault="00987BD5" w:rsidP="00987BD5">
            <w:pPr>
              <w:pStyle w:val="TAL"/>
              <w:rPr>
                <w:rFonts w:cs="Arial"/>
                <w:kern w:val="2"/>
                <w:szCs w:val="18"/>
              </w:rPr>
            </w:pPr>
            <w:r w:rsidRPr="00A15DCB">
              <w:rPr>
                <w:rFonts w:cs="Arial"/>
                <w:kern w:val="2"/>
                <w:szCs w:val="18"/>
              </w:rPr>
              <w:t>3</w:t>
            </w:r>
          </w:p>
        </w:tc>
        <w:tc>
          <w:tcPr>
            <w:tcW w:w="1700" w:type="dxa"/>
          </w:tcPr>
          <w:p w14:paraId="392FF956" w14:textId="77777777" w:rsidR="00987BD5" w:rsidRPr="00A15DCB" w:rsidRDefault="00987BD5" w:rsidP="00987BD5">
            <w:pPr>
              <w:pStyle w:val="TAL"/>
            </w:pPr>
          </w:p>
        </w:tc>
        <w:tc>
          <w:tcPr>
            <w:tcW w:w="1245" w:type="dxa"/>
          </w:tcPr>
          <w:p w14:paraId="007D35AF" w14:textId="77777777" w:rsidR="00987BD5" w:rsidRPr="00A15DCB" w:rsidRDefault="00987BD5" w:rsidP="00987BD5">
            <w:pPr>
              <w:pStyle w:val="TAL"/>
            </w:pPr>
            <w:r w:rsidRPr="00A15DCB">
              <w:t>FR2</w:t>
            </w:r>
          </w:p>
        </w:tc>
      </w:tr>
      <w:tr w:rsidR="00987BD5" w:rsidRPr="00A15DCB" w14:paraId="3E26F2BC" w14:textId="77777777" w:rsidTr="00B848CA">
        <w:tc>
          <w:tcPr>
            <w:tcW w:w="4535" w:type="dxa"/>
            <w:tcBorders>
              <w:bottom w:val="nil"/>
            </w:tcBorders>
          </w:tcPr>
          <w:p w14:paraId="19F93B1E" w14:textId="77777777" w:rsidR="00987BD5" w:rsidRPr="00A15DCB" w:rsidRDefault="00987BD5" w:rsidP="00987BD5">
            <w:pPr>
              <w:pStyle w:val="TAL"/>
            </w:pPr>
            <w:r w:rsidRPr="00A15DCB">
              <w:rPr>
                <w:rFonts w:cs="Arial"/>
                <w:kern w:val="2"/>
                <w:szCs w:val="18"/>
              </w:rPr>
              <w:t xml:space="preserve">    nrofDownlinkSymbols</w:t>
            </w:r>
          </w:p>
        </w:tc>
        <w:tc>
          <w:tcPr>
            <w:tcW w:w="2267" w:type="dxa"/>
          </w:tcPr>
          <w:p w14:paraId="095DB336" w14:textId="77777777" w:rsidR="00987BD5" w:rsidRPr="00A15DCB" w:rsidRDefault="00987BD5" w:rsidP="00987BD5">
            <w:pPr>
              <w:pStyle w:val="TAL"/>
            </w:pPr>
            <w:r w:rsidRPr="00A15DCB">
              <w:rPr>
                <w:rFonts w:cs="Arial"/>
                <w:kern w:val="2"/>
                <w:szCs w:val="18"/>
              </w:rPr>
              <w:t>6</w:t>
            </w:r>
          </w:p>
        </w:tc>
        <w:tc>
          <w:tcPr>
            <w:tcW w:w="1700" w:type="dxa"/>
          </w:tcPr>
          <w:p w14:paraId="6AB0D2C4" w14:textId="77777777" w:rsidR="00987BD5" w:rsidRPr="00A15DCB" w:rsidRDefault="00987BD5" w:rsidP="00987BD5">
            <w:pPr>
              <w:pStyle w:val="TAL"/>
            </w:pPr>
          </w:p>
        </w:tc>
        <w:tc>
          <w:tcPr>
            <w:tcW w:w="1245" w:type="dxa"/>
          </w:tcPr>
          <w:p w14:paraId="1C92933B" w14:textId="77777777" w:rsidR="00987BD5" w:rsidRPr="00A15DCB" w:rsidRDefault="00987BD5" w:rsidP="00987BD5">
            <w:pPr>
              <w:pStyle w:val="TAL"/>
            </w:pPr>
            <w:r w:rsidRPr="00A15DCB">
              <w:t>FR1</w:t>
            </w:r>
          </w:p>
        </w:tc>
      </w:tr>
      <w:tr w:rsidR="00987BD5" w:rsidRPr="00A15DCB" w14:paraId="32D3E5D5" w14:textId="77777777" w:rsidTr="00B848CA">
        <w:tc>
          <w:tcPr>
            <w:tcW w:w="4535" w:type="dxa"/>
            <w:tcBorders>
              <w:top w:val="nil"/>
              <w:bottom w:val="single" w:sz="4" w:space="0" w:color="auto"/>
            </w:tcBorders>
          </w:tcPr>
          <w:p w14:paraId="773AE7E4" w14:textId="77777777" w:rsidR="00987BD5" w:rsidRPr="00A15DCB" w:rsidRDefault="00987BD5" w:rsidP="00987BD5">
            <w:pPr>
              <w:pStyle w:val="TAL"/>
              <w:rPr>
                <w:rFonts w:cs="Arial"/>
                <w:kern w:val="2"/>
                <w:szCs w:val="18"/>
              </w:rPr>
            </w:pPr>
          </w:p>
        </w:tc>
        <w:tc>
          <w:tcPr>
            <w:tcW w:w="2267" w:type="dxa"/>
          </w:tcPr>
          <w:p w14:paraId="29DF0E9D" w14:textId="77777777" w:rsidR="00987BD5" w:rsidRPr="00A15DCB" w:rsidRDefault="00987BD5" w:rsidP="00987BD5">
            <w:pPr>
              <w:pStyle w:val="TAL"/>
              <w:rPr>
                <w:rFonts w:cs="Arial"/>
                <w:kern w:val="2"/>
                <w:szCs w:val="18"/>
              </w:rPr>
            </w:pPr>
            <w:r w:rsidRPr="00A15DCB">
              <w:rPr>
                <w:rFonts w:cs="Arial"/>
                <w:kern w:val="2"/>
                <w:szCs w:val="18"/>
              </w:rPr>
              <w:t>10</w:t>
            </w:r>
          </w:p>
        </w:tc>
        <w:tc>
          <w:tcPr>
            <w:tcW w:w="1700" w:type="dxa"/>
          </w:tcPr>
          <w:p w14:paraId="6D406F61" w14:textId="77777777" w:rsidR="00987BD5" w:rsidRPr="00A15DCB" w:rsidRDefault="00987BD5" w:rsidP="00987BD5">
            <w:pPr>
              <w:pStyle w:val="TAL"/>
            </w:pPr>
          </w:p>
        </w:tc>
        <w:tc>
          <w:tcPr>
            <w:tcW w:w="1245" w:type="dxa"/>
          </w:tcPr>
          <w:p w14:paraId="5BFDCDFA" w14:textId="77777777" w:rsidR="00987BD5" w:rsidRPr="00A15DCB" w:rsidRDefault="00987BD5" w:rsidP="00987BD5">
            <w:pPr>
              <w:pStyle w:val="TAL"/>
            </w:pPr>
            <w:r w:rsidRPr="00A15DCB">
              <w:t>FR2</w:t>
            </w:r>
          </w:p>
        </w:tc>
      </w:tr>
      <w:tr w:rsidR="00987BD5" w:rsidRPr="00A15DCB" w14:paraId="43960749" w14:textId="77777777" w:rsidTr="00FC3CDC">
        <w:tc>
          <w:tcPr>
            <w:tcW w:w="4535" w:type="dxa"/>
            <w:tcBorders>
              <w:bottom w:val="nil"/>
            </w:tcBorders>
          </w:tcPr>
          <w:p w14:paraId="0624F972" w14:textId="77777777" w:rsidR="00987BD5" w:rsidRPr="00A15DCB" w:rsidRDefault="00987BD5" w:rsidP="00987BD5">
            <w:pPr>
              <w:pStyle w:val="TAL"/>
            </w:pPr>
            <w:r w:rsidRPr="00A15DCB">
              <w:rPr>
                <w:rFonts w:cs="Arial"/>
                <w:kern w:val="2"/>
                <w:szCs w:val="18"/>
              </w:rPr>
              <w:t xml:space="preserve">    nrofUplinkSlots</w:t>
            </w:r>
          </w:p>
        </w:tc>
        <w:tc>
          <w:tcPr>
            <w:tcW w:w="2267" w:type="dxa"/>
          </w:tcPr>
          <w:p w14:paraId="53822E74" w14:textId="77777777" w:rsidR="00987BD5" w:rsidRPr="00A15DCB" w:rsidRDefault="00987BD5" w:rsidP="00987BD5">
            <w:pPr>
              <w:pStyle w:val="TAL"/>
            </w:pPr>
            <w:r w:rsidRPr="00A15DCB">
              <w:rPr>
                <w:rFonts w:cs="Arial"/>
                <w:kern w:val="2"/>
                <w:szCs w:val="18"/>
              </w:rPr>
              <w:t>2</w:t>
            </w:r>
          </w:p>
        </w:tc>
        <w:tc>
          <w:tcPr>
            <w:tcW w:w="1700" w:type="dxa"/>
          </w:tcPr>
          <w:p w14:paraId="443D0024" w14:textId="77777777" w:rsidR="00987BD5" w:rsidRPr="00A15DCB" w:rsidRDefault="00987BD5" w:rsidP="00987BD5">
            <w:pPr>
              <w:pStyle w:val="TAL"/>
            </w:pPr>
          </w:p>
        </w:tc>
        <w:tc>
          <w:tcPr>
            <w:tcW w:w="1245" w:type="dxa"/>
          </w:tcPr>
          <w:p w14:paraId="733B4369" w14:textId="51B2BDFD" w:rsidR="00987BD5" w:rsidRPr="00A15DCB" w:rsidRDefault="00987BD5" w:rsidP="00987BD5">
            <w:pPr>
              <w:pStyle w:val="TAL"/>
            </w:pPr>
            <w:r w:rsidRPr="00A15DCB">
              <w:t xml:space="preserve">FR1 </w:t>
            </w:r>
            <w:r w:rsidRPr="00A15DCB">
              <w:rPr>
                <w:rFonts w:cs="Arial"/>
                <w:kern w:val="2"/>
                <w:szCs w:val="18"/>
                <w:lang w:eastAsia="ja-JP"/>
              </w:rPr>
              <w:t>AND SCS30</w:t>
            </w:r>
          </w:p>
        </w:tc>
      </w:tr>
      <w:tr w:rsidR="00987BD5" w:rsidRPr="00A15DCB" w14:paraId="3FFF96A3" w14:textId="77777777" w:rsidTr="00FC3CDC">
        <w:tc>
          <w:tcPr>
            <w:tcW w:w="4535" w:type="dxa"/>
            <w:tcBorders>
              <w:top w:val="nil"/>
              <w:bottom w:val="nil"/>
            </w:tcBorders>
          </w:tcPr>
          <w:p w14:paraId="68D43FAD" w14:textId="77777777" w:rsidR="00987BD5" w:rsidRPr="00A15DCB" w:rsidRDefault="00987BD5" w:rsidP="00987BD5">
            <w:pPr>
              <w:pStyle w:val="TAL"/>
              <w:rPr>
                <w:rFonts w:cs="Arial"/>
                <w:kern w:val="2"/>
                <w:szCs w:val="18"/>
              </w:rPr>
            </w:pPr>
          </w:p>
        </w:tc>
        <w:tc>
          <w:tcPr>
            <w:tcW w:w="2267" w:type="dxa"/>
          </w:tcPr>
          <w:p w14:paraId="319BBF58" w14:textId="01B16B37"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3F08513C" w14:textId="77777777" w:rsidR="00987BD5" w:rsidRPr="00A15DCB" w:rsidRDefault="00987BD5" w:rsidP="00987BD5">
            <w:pPr>
              <w:pStyle w:val="TAL"/>
            </w:pPr>
          </w:p>
        </w:tc>
        <w:tc>
          <w:tcPr>
            <w:tcW w:w="1245" w:type="dxa"/>
          </w:tcPr>
          <w:p w14:paraId="3D214277" w14:textId="0E6AC4B2" w:rsidR="00987BD5" w:rsidRPr="00A15DCB" w:rsidRDefault="00987BD5" w:rsidP="00987BD5">
            <w:pPr>
              <w:pStyle w:val="TAL"/>
            </w:pPr>
            <w:r w:rsidRPr="00A15DCB">
              <w:rPr>
                <w:rFonts w:cs="Arial"/>
                <w:kern w:val="2"/>
                <w:szCs w:val="18"/>
                <w:lang w:eastAsia="ja-JP"/>
              </w:rPr>
              <w:t>FR1 AND SCS15</w:t>
            </w:r>
          </w:p>
        </w:tc>
      </w:tr>
      <w:tr w:rsidR="00987BD5" w:rsidRPr="00A15DCB" w14:paraId="467DA8FB" w14:textId="77777777" w:rsidTr="00B848CA">
        <w:tc>
          <w:tcPr>
            <w:tcW w:w="4535" w:type="dxa"/>
            <w:tcBorders>
              <w:top w:val="nil"/>
              <w:bottom w:val="single" w:sz="4" w:space="0" w:color="auto"/>
            </w:tcBorders>
          </w:tcPr>
          <w:p w14:paraId="6DA243F9" w14:textId="77777777" w:rsidR="00987BD5" w:rsidRPr="00A15DCB" w:rsidRDefault="00987BD5" w:rsidP="00987BD5">
            <w:pPr>
              <w:pStyle w:val="TAL"/>
              <w:rPr>
                <w:rFonts w:cs="Arial"/>
                <w:kern w:val="2"/>
                <w:szCs w:val="18"/>
              </w:rPr>
            </w:pPr>
          </w:p>
        </w:tc>
        <w:tc>
          <w:tcPr>
            <w:tcW w:w="2267" w:type="dxa"/>
          </w:tcPr>
          <w:p w14:paraId="05169A1A" w14:textId="77777777"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4F2287A0" w14:textId="77777777" w:rsidR="00987BD5" w:rsidRPr="00A15DCB" w:rsidRDefault="00987BD5" w:rsidP="00987BD5">
            <w:pPr>
              <w:pStyle w:val="TAL"/>
            </w:pPr>
          </w:p>
        </w:tc>
        <w:tc>
          <w:tcPr>
            <w:tcW w:w="1245" w:type="dxa"/>
          </w:tcPr>
          <w:p w14:paraId="7AB9D718" w14:textId="77777777" w:rsidR="00987BD5" w:rsidRPr="00A15DCB" w:rsidRDefault="00987BD5" w:rsidP="00987BD5">
            <w:pPr>
              <w:pStyle w:val="TAL"/>
            </w:pPr>
            <w:r w:rsidRPr="00A15DCB">
              <w:t>FR2</w:t>
            </w:r>
          </w:p>
        </w:tc>
      </w:tr>
      <w:tr w:rsidR="00987BD5" w:rsidRPr="00A15DCB" w14:paraId="62966563" w14:textId="77777777" w:rsidTr="00B848CA">
        <w:tc>
          <w:tcPr>
            <w:tcW w:w="4535" w:type="dxa"/>
            <w:tcBorders>
              <w:bottom w:val="nil"/>
            </w:tcBorders>
          </w:tcPr>
          <w:p w14:paraId="5DC8895C" w14:textId="77777777" w:rsidR="00987BD5" w:rsidRPr="00A15DCB" w:rsidRDefault="00987BD5" w:rsidP="00987BD5">
            <w:pPr>
              <w:pStyle w:val="TAL"/>
            </w:pPr>
            <w:r w:rsidRPr="00A15DCB">
              <w:rPr>
                <w:rFonts w:cs="Arial"/>
                <w:kern w:val="2"/>
                <w:szCs w:val="18"/>
              </w:rPr>
              <w:t xml:space="preserve">    nrofUplinkSymbols</w:t>
            </w:r>
          </w:p>
        </w:tc>
        <w:tc>
          <w:tcPr>
            <w:tcW w:w="2267" w:type="dxa"/>
          </w:tcPr>
          <w:p w14:paraId="714A8900" w14:textId="77777777" w:rsidR="00987BD5" w:rsidRPr="00A15DCB" w:rsidRDefault="00987BD5" w:rsidP="00987BD5">
            <w:pPr>
              <w:pStyle w:val="TAL"/>
            </w:pPr>
            <w:r w:rsidRPr="00A15DCB">
              <w:rPr>
                <w:rFonts w:cs="Arial"/>
                <w:kern w:val="2"/>
                <w:szCs w:val="18"/>
              </w:rPr>
              <w:t>4</w:t>
            </w:r>
          </w:p>
        </w:tc>
        <w:tc>
          <w:tcPr>
            <w:tcW w:w="1700" w:type="dxa"/>
          </w:tcPr>
          <w:p w14:paraId="5376CB7F" w14:textId="77777777" w:rsidR="00987BD5" w:rsidRPr="00A15DCB" w:rsidRDefault="00987BD5" w:rsidP="00987BD5">
            <w:pPr>
              <w:pStyle w:val="TAL"/>
            </w:pPr>
          </w:p>
        </w:tc>
        <w:tc>
          <w:tcPr>
            <w:tcW w:w="1245" w:type="dxa"/>
          </w:tcPr>
          <w:p w14:paraId="0F69A2C7" w14:textId="77777777" w:rsidR="00987BD5" w:rsidRPr="00A15DCB" w:rsidRDefault="00987BD5" w:rsidP="00987BD5">
            <w:pPr>
              <w:pStyle w:val="TAL"/>
            </w:pPr>
            <w:r w:rsidRPr="00A15DCB">
              <w:t>FR1</w:t>
            </w:r>
          </w:p>
        </w:tc>
      </w:tr>
      <w:tr w:rsidR="00987BD5" w:rsidRPr="00A15DCB" w14:paraId="63C2E45D" w14:textId="77777777" w:rsidTr="00B848CA">
        <w:tc>
          <w:tcPr>
            <w:tcW w:w="4535" w:type="dxa"/>
            <w:tcBorders>
              <w:top w:val="nil"/>
            </w:tcBorders>
          </w:tcPr>
          <w:p w14:paraId="3EBC708A" w14:textId="77777777" w:rsidR="00987BD5" w:rsidRPr="00A15DCB" w:rsidRDefault="00987BD5" w:rsidP="00987BD5">
            <w:pPr>
              <w:pStyle w:val="TAL"/>
              <w:rPr>
                <w:rFonts w:cs="Arial"/>
                <w:kern w:val="2"/>
                <w:szCs w:val="18"/>
              </w:rPr>
            </w:pPr>
          </w:p>
        </w:tc>
        <w:tc>
          <w:tcPr>
            <w:tcW w:w="2267" w:type="dxa"/>
          </w:tcPr>
          <w:p w14:paraId="5E363559" w14:textId="77777777" w:rsidR="00987BD5" w:rsidRPr="00A15DCB" w:rsidRDefault="00987BD5" w:rsidP="00987BD5">
            <w:pPr>
              <w:pStyle w:val="TAL"/>
              <w:rPr>
                <w:rFonts w:cs="Arial"/>
                <w:kern w:val="2"/>
                <w:szCs w:val="18"/>
              </w:rPr>
            </w:pPr>
            <w:r w:rsidRPr="00A15DCB">
              <w:rPr>
                <w:rFonts w:cs="Arial"/>
                <w:kern w:val="2"/>
                <w:szCs w:val="18"/>
              </w:rPr>
              <w:t>2</w:t>
            </w:r>
          </w:p>
        </w:tc>
        <w:tc>
          <w:tcPr>
            <w:tcW w:w="1700" w:type="dxa"/>
          </w:tcPr>
          <w:p w14:paraId="60A981A7" w14:textId="77777777" w:rsidR="00987BD5" w:rsidRPr="00A15DCB" w:rsidRDefault="00987BD5" w:rsidP="00987BD5">
            <w:pPr>
              <w:pStyle w:val="TAL"/>
            </w:pPr>
          </w:p>
        </w:tc>
        <w:tc>
          <w:tcPr>
            <w:tcW w:w="1245" w:type="dxa"/>
          </w:tcPr>
          <w:p w14:paraId="61DFDA34" w14:textId="77777777" w:rsidR="00987BD5" w:rsidRPr="00A15DCB" w:rsidRDefault="00987BD5" w:rsidP="00987BD5">
            <w:pPr>
              <w:pStyle w:val="TAL"/>
            </w:pPr>
            <w:r w:rsidRPr="00A15DCB">
              <w:t>FR2</w:t>
            </w:r>
          </w:p>
        </w:tc>
      </w:tr>
      <w:tr w:rsidR="00987BD5" w:rsidRPr="00A15DCB" w14:paraId="353BA519" w14:textId="77777777" w:rsidTr="00B848CA">
        <w:tc>
          <w:tcPr>
            <w:tcW w:w="4535" w:type="dxa"/>
          </w:tcPr>
          <w:p w14:paraId="46BFBE11" w14:textId="77777777" w:rsidR="00987BD5" w:rsidRPr="00A15DCB" w:rsidRDefault="00987BD5" w:rsidP="00987BD5">
            <w:pPr>
              <w:pStyle w:val="TAL"/>
              <w:ind w:firstLineChars="100" w:firstLine="180"/>
              <w:rPr>
                <w:rFonts w:cs="Arial"/>
                <w:kern w:val="2"/>
                <w:szCs w:val="18"/>
              </w:rPr>
            </w:pPr>
            <w:r w:rsidRPr="00A15DCB">
              <w:t>dl-UL-TransmissionPeriodicity-v1530</w:t>
            </w:r>
          </w:p>
        </w:tc>
        <w:tc>
          <w:tcPr>
            <w:tcW w:w="2267" w:type="dxa"/>
          </w:tcPr>
          <w:p w14:paraId="44EB7CCC" w14:textId="77777777" w:rsidR="00987BD5" w:rsidRPr="00A15DCB" w:rsidRDefault="00987BD5" w:rsidP="00987BD5">
            <w:pPr>
              <w:pStyle w:val="TAL"/>
              <w:rPr>
                <w:rFonts w:cs="Arial"/>
                <w:kern w:val="2"/>
                <w:szCs w:val="18"/>
              </w:rPr>
            </w:pPr>
            <w:r w:rsidRPr="00A15DCB">
              <w:rPr>
                <w:rFonts w:cs="Arial"/>
                <w:kern w:val="2"/>
                <w:szCs w:val="18"/>
              </w:rPr>
              <w:t>ms3</w:t>
            </w:r>
          </w:p>
        </w:tc>
        <w:tc>
          <w:tcPr>
            <w:tcW w:w="1700" w:type="dxa"/>
          </w:tcPr>
          <w:p w14:paraId="191F8A29" w14:textId="77777777" w:rsidR="00987BD5" w:rsidRPr="00A15DCB" w:rsidRDefault="00987BD5" w:rsidP="00987BD5">
            <w:pPr>
              <w:pStyle w:val="TAL"/>
            </w:pPr>
          </w:p>
        </w:tc>
        <w:tc>
          <w:tcPr>
            <w:tcW w:w="1245" w:type="dxa"/>
          </w:tcPr>
          <w:p w14:paraId="6A03F785" w14:textId="77777777" w:rsidR="00987BD5" w:rsidRPr="00A15DCB" w:rsidRDefault="00987BD5" w:rsidP="00987BD5">
            <w:pPr>
              <w:pStyle w:val="TAL"/>
            </w:pPr>
            <w:r w:rsidRPr="00A15DCB">
              <w:t>FR1</w:t>
            </w:r>
          </w:p>
        </w:tc>
      </w:tr>
      <w:tr w:rsidR="00987BD5" w:rsidRPr="00A15DCB" w14:paraId="43EA25A7" w14:textId="77777777" w:rsidTr="00B848CA">
        <w:tc>
          <w:tcPr>
            <w:tcW w:w="4535" w:type="dxa"/>
          </w:tcPr>
          <w:p w14:paraId="4C398C9E" w14:textId="77777777" w:rsidR="00987BD5" w:rsidRPr="00A15DCB" w:rsidRDefault="00987BD5" w:rsidP="00987BD5">
            <w:pPr>
              <w:pStyle w:val="TAL"/>
            </w:pPr>
            <w:r w:rsidRPr="00A15DCB">
              <w:rPr>
                <w:rFonts w:cs="Arial"/>
                <w:kern w:val="2"/>
                <w:szCs w:val="18"/>
              </w:rPr>
              <w:t xml:space="preserve">  }</w:t>
            </w:r>
          </w:p>
        </w:tc>
        <w:tc>
          <w:tcPr>
            <w:tcW w:w="2267" w:type="dxa"/>
          </w:tcPr>
          <w:p w14:paraId="56D46FC0" w14:textId="77777777" w:rsidR="00987BD5" w:rsidRPr="00A15DCB" w:rsidRDefault="00987BD5" w:rsidP="00987BD5">
            <w:pPr>
              <w:pStyle w:val="TAL"/>
            </w:pPr>
          </w:p>
        </w:tc>
        <w:tc>
          <w:tcPr>
            <w:tcW w:w="1700" w:type="dxa"/>
          </w:tcPr>
          <w:p w14:paraId="2ECFF73C" w14:textId="77777777" w:rsidR="00987BD5" w:rsidRPr="00A15DCB" w:rsidRDefault="00987BD5" w:rsidP="00987BD5">
            <w:pPr>
              <w:pStyle w:val="TAL"/>
            </w:pPr>
          </w:p>
        </w:tc>
        <w:tc>
          <w:tcPr>
            <w:tcW w:w="1245" w:type="dxa"/>
          </w:tcPr>
          <w:p w14:paraId="7B4C9481" w14:textId="77777777" w:rsidR="00987BD5" w:rsidRPr="00A15DCB" w:rsidRDefault="00987BD5" w:rsidP="00987BD5">
            <w:pPr>
              <w:pStyle w:val="TAL"/>
            </w:pPr>
          </w:p>
        </w:tc>
      </w:tr>
      <w:tr w:rsidR="00987BD5" w:rsidRPr="00A15DCB" w14:paraId="0BC86566" w14:textId="77777777" w:rsidTr="00B848CA">
        <w:tc>
          <w:tcPr>
            <w:tcW w:w="4535" w:type="dxa"/>
          </w:tcPr>
          <w:p w14:paraId="08B35D33" w14:textId="77777777" w:rsidR="00987BD5" w:rsidRPr="00A15DCB" w:rsidRDefault="00987BD5" w:rsidP="00987BD5">
            <w:pPr>
              <w:pStyle w:val="TAL"/>
              <w:rPr>
                <w:rFonts w:cs="Arial"/>
                <w:kern w:val="2"/>
                <w:szCs w:val="18"/>
              </w:rPr>
            </w:pPr>
            <w:r w:rsidRPr="00A15DCB">
              <w:rPr>
                <w:rFonts w:cs="Arial"/>
                <w:kern w:val="2"/>
                <w:szCs w:val="18"/>
              </w:rPr>
              <w:t xml:space="preserve">  pattern2 </w:t>
            </w:r>
          </w:p>
        </w:tc>
        <w:tc>
          <w:tcPr>
            <w:tcW w:w="2267" w:type="dxa"/>
          </w:tcPr>
          <w:p w14:paraId="640B25B9" w14:textId="77777777" w:rsidR="00987BD5" w:rsidRPr="00A15DCB" w:rsidRDefault="00987BD5" w:rsidP="00987BD5">
            <w:pPr>
              <w:pStyle w:val="TAL"/>
              <w:rPr>
                <w:rFonts w:cs="Arial"/>
                <w:kern w:val="2"/>
                <w:szCs w:val="18"/>
              </w:rPr>
            </w:pPr>
            <w:r w:rsidRPr="00A15DCB">
              <w:rPr>
                <w:rFonts w:cs="Arial"/>
                <w:kern w:val="2"/>
                <w:szCs w:val="18"/>
              </w:rPr>
              <w:t>Not present</w:t>
            </w:r>
          </w:p>
        </w:tc>
        <w:tc>
          <w:tcPr>
            <w:tcW w:w="1700" w:type="dxa"/>
          </w:tcPr>
          <w:p w14:paraId="1AB30CE4" w14:textId="77777777" w:rsidR="00987BD5" w:rsidRPr="00A15DCB" w:rsidRDefault="00987BD5" w:rsidP="00987BD5">
            <w:pPr>
              <w:pStyle w:val="TAL"/>
            </w:pPr>
          </w:p>
        </w:tc>
        <w:tc>
          <w:tcPr>
            <w:tcW w:w="1245" w:type="dxa"/>
          </w:tcPr>
          <w:p w14:paraId="620242C5" w14:textId="77777777" w:rsidR="00987BD5" w:rsidRPr="00A15DCB" w:rsidRDefault="00987BD5" w:rsidP="00987BD5">
            <w:pPr>
              <w:pStyle w:val="TAL"/>
            </w:pPr>
          </w:p>
        </w:tc>
      </w:tr>
      <w:tr w:rsidR="00987BD5" w:rsidRPr="00A15DCB" w14:paraId="5418EB51" w14:textId="77777777" w:rsidTr="00B848CA">
        <w:tc>
          <w:tcPr>
            <w:tcW w:w="4535" w:type="dxa"/>
          </w:tcPr>
          <w:p w14:paraId="21E6A7C3" w14:textId="77777777" w:rsidR="00987BD5" w:rsidRPr="00A15DCB" w:rsidRDefault="00987BD5" w:rsidP="00987BD5">
            <w:pPr>
              <w:pStyle w:val="TAL"/>
              <w:rPr>
                <w:rFonts w:cs="Arial"/>
                <w:kern w:val="2"/>
                <w:szCs w:val="18"/>
              </w:rPr>
            </w:pPr>
            <w:r w:rsidRPr="00A15DCB">
              <w:rPr>
                <w:rFonts w:cs="Arial"/>
                <w:kern w:val="2"/>
                <w:szCs w:val="18"/>
              </w:rPr>
              <w:t xml:space="preserve">  pattern2 SEQUENCE {</w:t>
            </w:r>
          </w:p>
        </w:tc>
        <w:tc>
          <w:tcPr>
            <w:tcW w:w="2267" w:type="dxa"/>
          </w:tcPr>
          <w:p w14:paraId="28BEB60A" w14:textId="77777777" w:rsidR="00987BD5" w:rsidRPr="00A15DCB" w:rsidRDefault="00987BD5" w:rsidP="00987BD5">
            <w:pPr>
              <w:pStyle w:val="TAL"/>
              <w:rPr>
                <w:rFonts w:cs="Arial"/>
                <w:kern w:val="2"/>
                <w:szCs w:val="18"/>
              </w:rPr>
            </w:pPr>
          </w:p>
        </w:tc>
        <w:tc>
          <w:tcPr>
            <w:tcW w:w="1700" w:type="dxa"/>
          </w:tcPr>
          <w:p w14:paraId="375A5B13" w14:textId="77777777" w:rsidR="00987BD5" w:rsidRPr="00A15DCB" w:rsidRDefault="00987BD5" w:rsidP="00987BD5">
            <w:pPr>
              <w:pStyle w:val="TAL"/>
            </w:pPr>
          </w:p>
        </w:tc>
        <w:tc>
          <w:tcPr>
            <w:tcW w:w="1245" w:type="dxa"/>
          </w:tcPr>
          <w:p w14:paraId="2064BFA5" w14:textId="77777777" w:rsidR="00987BD5" w:rsidRPr="00A15DCB" w:rsidRDefault="00987BD5" w:rsidP="00987BD5">
            <w:pPr>
              <w:pStyle w:val="TAL"/>
            </w:pPr>
            <w:r w:rsidRPr="00A15DCB">
              <w:t>FR1</w:t>
            </w:r>
          </w:p>
        </w:tc>
      </w:tr>
      <w:tr w:rsidR="00987BD5" w:rsidRPr="00A15DCB" w14:paraId="4C854F7A" w14:textId="77777777" w:rsidTr="00B848CA">
        <w:tc>
          <w:tcPr>
            <w:tcW w:w="4535" w:type="dxa"/>
          </w:tcPr>
          <w:p w14:paraId="5B085C1D" w14:textId="77777777" w:rsidR="00987BD5" w:rsidRPr="00A15DCB" w:rsidRDefault="00987BD5" w:rsidP="00987BD5">
            <w:pPr>
              <w:pStyle w:val="TAL"/>
              <w:rPr>
                <w:rFonts w:cs="Arial"/>
                <w:kern w:val="2"/>
                <w:szCs w:val="18"/>
              </w:rPr>
            </w:pPr>
            <w:r w:rsidRPr="00A15DCB">
              <w:rPr>
                <w:rFonts w:cs="Arial"/>
                <w:kern w:val="2"/>
                <w:szCs w:val="18"/>
              </w:rPr>
              <w:t xml:space="preserve">    dl-UL-TransmissionPeriodicity</w:t>
            </w:r>
          </w:p>
        </w:tc>
        <w:tc>
          <w:tcPr>
            <w:tcW w:w="2267" w:type="dxa"/>
          </w:tcPr>
          <w:p w14:paraId="6AC2AEA2" w14:textId="77777777" w:rsidR="00987BD5" w:rsidRPr="00A15DCB" w:rsidRDefault="00987BD5" w:rsidP="00987BD5">
            <w:pPr>
              <w:pStyle w:val="TAL"/>
              <w:rPr>
                <w:rFonts w:cs="Arial"/>
                <w:kern w:val="2"/>
                <w:szCs w:val="18"/>
              </w:rPr>
            </w:pPr>
            <w:r w:rsidRPr="00A15DCB">
              <w:rPr>
                <w:rFonts w:cs="Arial"/>
                <w:kern w:val="2"/>
                <w:szCs w:val="18"/>
              </w:rPr>
              <w:t>ms2</w:t>
            </w:r>
          </w:p>
        </w:tc>
        <w:tc>
          <w:tcPr>
            <w:tcW w:w="1700" w:type="dxa"/>
          </w:tcPr>
          <w:p w14:paraId="49B25E7C" w14:textId="77777777" w:rsidR="00987BD5" w:rsidRPr="00A15DCB" w:rsidRDefault="00987BD5" w:rsidP="00987BD5">
            <w:pPr>
              <w:pStyle w:val="TAL"/>
            </w:pPr>
          </w:p>
        </w:tc>
        <w:tc>
          <w:tcPr>
            <w:tcW w:w="1245" w:type="dxa"/>
          </w:tcPr>
          <w:p w14:paraId="5ADF8885" w14:textId="77777777" w:rsidR="00987BD5" w:rsidRPr="00A15DCB" w:rsidRDefault="00987BD5" w:rsidP="00987BD5">
            <w:pPr>
              <w:pStyle w:val="TAL"/>
            </w:pPr>
          </w:p>
        </w:tc>
      </w:tr>
      <w:tr w:rsidR="00987BD5" w:rsidRPr="00A15DCB" w14:paraId="1E3028EE" w14:textId="77777777" w:rsidTr="00B848CA">
        <w:tc>
          <w:tcPr>
            <w:tcW w:w="4535" w:type="dxa"/>
            <w:tcBorders>
              <w:bottom w:val="nil"/>
            </w:tcBorders>
          </w:tcPr>
          <w:p w14:paraId="3146CA25" w14:textId="77777777" w:rsidR="00987BD5" w:rsidRPr="00A15DCB" w:rsidRDefault="00987BD5" w:rsidP="00987BD5">
            <w:pPr>
              <w:pStyle w:val="TAL"/>
              <w:rPr>
                <w:rFonts w:cs="Arial"/>
                <w:kern w:val="2"/>
                <w:szCs w:val="18"/>
              </w:rPr>
            </w:pPr>
            <w:r w:rsidRPr="00A15DCB">
              <w:rPr>
                <w:rFonts w:cs="Arial"/>
                <w:kern w:val="2"/>
                <w:szCs w:val="18"/>
              </w:rPr>
              <w:t xml:space="preserve">    nrofDownlinkSlots</w:t>
            </w:r>
          </w:p>
        </w:tc>
        <w:tc>
          <w:tcPr>
            <w:tcW w:w="2267" w:type="dxa"/>
          </w:tcPr>
          <w:p w14:paraId="03C5CA95" w14:textId="77777777" w:rsidR="00987BD5" w:rsidRPr="00A15DCB" w:rsidRDefault="00987BD5" w:rsidP="00987BD5">
            <w:pPr>
              <w:pStyle w:val="TAL"/>
              <w:rPr>
                <w:rFonts w:cs="Arial"/>
                <w:kern w:val="2"/>
                <w:szCs w:val="18"/>
              </w:rPr>
            </w:pPr>
            <w:r w:rsidRPr="00A15DCB">
              <w:rPr>
                <w:rFonts w:cs="Arial"/>
                <w:kern w:val="2"/>
                <w:szCs w:val="18"/>
              </w:rPr>
              <w:t>4</w:t>
            </w:r>
          </w:p>
        </w:tc>
        <w:tc>
          <w:tcPr>
            <w:tcW w:w="1700" w:type="dxa"/>
          </w:tcPr>
          <w:p w14:paraId="55F96123" w14:textId="77777777" w:rsidR="00987BD5" w:rsidRPr="00A15DCB" w:rsidRDefault="00987BD5" w:rsidP="00987BD5">
            <w:pPr>
              <w:pStyle w:val="TAL"/>
            </w:pPr>
          </w:p>
        </w:tc>
        <w:tc>
          <w:tcPr>
            <w:tcW w:w="1245" w:type="dxa"/>
          </w:tcPr>
          <w:p w14:paraId="5B105F98" w14:textId="16BDAAA9" w:rsidR="00987BD5" w:rsidRPr="00A15DCB" w:rsidRDefault="00987BD5" w:rsidP="00987BD5">
            <w:pPr>
              <w:pStyle w:val="TAL"/>
            </w:pPr>
            <w:r w:rsidRPr="00A15DCB">
              <w:rPr>
                <w:rFonts w:cs="Arial"/>
                <w:kern w:val="2"/>
                <w:szCs w:val="18"/>
                <w:lang w:eastAsia="ja-JP"/>
              </w:rPr>
              <w:t>FR1 AND SCS30</w:t>
            </w:r>
          </w:p>
        </w:tc>
      </w:tr>
      <w:tr w:rsidR="00987BD5" w:rsidRPr="00A15DCB" w14:paraId="3C43879D" w14:textId="77777777" w:rsidTr="00B848CA">
        <w:tc>
          <w:tcPr>
            <w:tcW w:w="4535" w:type="dxa"/>
            <w:tcBorders>
              <w:top w:val="nil"/>
            </w:tcBorders>
          </w:tcPr>
          <w:p w14:paraId="598A1268" w14:textId="77777777" w:rsidR="00987BD5" w:rsidRPr="00A15DCB" w:rsidRDefault="00987BD5" w:rsidP="00987BD5">
            <w:pPr>
              <w:pStyle w:val="TAL"/>
              <w:rPr>
                <w:rFonts w:cs="Arial"/>
                <w:kern w:val="2"/>
                <w:szCs w:val="18"/>
              </w:rPr>
            </w:pPr>
          </w:p>
        </w:tc>
        <w:tc>
          <w:tcPr>
            <w:tcW w:w="2267" w:type="dxa"/>
          </w:tcPr>
          <w:p w14:paraId="20F10CCE" w14:textId="3D582449" w:rsidR="00987BD5" w:rsidRPr="00A15DCB" w:rsidRDefault="00987BD5" w:rsidP="00987BD5">
            <w:pPr>
              <w:pStyle w:val="TAL"/>
              <w:rPr>
                <w:rFonts w:cs="Arial"/>
                <w:kern w:val="2"/>
                <w:szCs w:val="18"/>
              </w:rPr>
            </w:pPr>
            <w:r w:rsidRPr="00A15DCB">
              <w:rPr>
                <w:rFonts w:cs="Arial"/>
                <w:kern w:val="2"/>
                <w:szCs w:val="18"/>
              </w:rPr>
              <w:t>2</w:t>
            </w:r>
          </w:p>
        </w:tc>
        <w:tc>
          <w:tcPr>
            <w:tcW w:w="1700" w:type="dxa"/>
          </w:tcPr>
          <w:p w14:paraId="5A84F953" w14:textId="77777777" w:rsidR="00987BD5" w:rsidRPr="00A15DCB" w:rsidRDefault="00987BD5" w:rsidP="00987BD5">
            <w:pPr>
              <w:pStyle w:val="TAL"/>
            </w:pPr>
          </w:p>
        </w:tc>
        <w:tc>
          <w:tcPr>
            <w:tcW w:w="1245" w:type="dxa"/>
          </w:tcPr>
          <w:p w14:paraId="3A5DD1B9" w14:textId="7974E5EC" w:rsidR="00987BD5" w:rsidRPr="00A15DCB" w:rsidRDefault="00987BD5" w:rsidP="00987BD5">
            <w:pPr>
              <w:pStyle w:val="TAL"/>
              <w:rPr>
                <w:rFonts w:cs="Arial"/>
                <w:kern w:val="2"/>
                <w:szCs w:val="18"/>
                <w:lang w:eastAsia="ja-JP"/>
              </w:rPr>
            </w:pPr>
            <w:r w:rsidRPr="00A15DCB">
              <w:rPr>
                <w:rFonts w:cs="Arial"/>
                <w:kern w:val="2"/>
                <w:szCs w:val="18"/>
                <w:lang w:eastAsia="ja-JP"/>
              </w:rPr>
              <w:t>FR1 AND SCS15</w:t>
            </w:r>
          </w:p>
        </w:tc>
      </w:tr>
      <w:tr w:rsidR="00987BD5" w:rsidRPr="00A15DCB" w14:paraId="5D9157CF" w14:textId="77777777" w:rsidTr="00B848CA">
        <w:tc>
          <w:tcPr>
            <w:tcW w:w="4535" w:type="dxa"/>
          </w:tcPr>
          <w:p w14:paraId="389EFCB7" w14:textId="77777777" w:rsidR="00987BD5" w:rsidRPr="00A15DCB" w:rsidRDefault="00987BD5" w:rsidP="00987BD5">
            <w:pPr>
              <w:pStyle w:val="TAL"/>
              <w:rPr>
                <w:rFonts w:cs="Arial"/>
                <w:kern w:val="2"/>
                <w:szCs w:val="18"/>
              </w:rPr>
            </w:pPr>
            <w:r w:rsidRPr="00A15DCB">
              <w:rPr>
                <w:rFonts w:cs="Arial"/>
                <w:kern w:val="2"/>
                <w:szCs w:val="18"/>
              </w:rPr>
              <w:t xml:space="preserve">    nrofDownlinkSymbols</w:t>
            </w:r>
          </w:p>
        </w:tc>
        <w:tc>
          <w:tcPr>
            <w:tcW w:w="2267" w:type="dxa"/>
          </w:tcPr>
          <w:p w14:paraId="4651D28B" w14:textId="77777777" w:rsidR="00987BD5" w:rsidRPr="00A15DCB" w:rsidRDefault="00987BD5" w:rsidP="00987BD5">
            <w:pPr>
              <w:pStyle w:val="TAL"/>
              <w:rPr>
                <w:rFonts w:cs="Arial"/>
                <w:kern w:val="2"/>
                <w:szCs w:val="18"/>
              </w:rPr>
            </w:pPr>
            <w:r w:rsidRPr="00A15DCB">
              <w:rPr>
                <w:rFonts w:cs="Arial"/>
                <w:kern w:val="2"/>
                <w:szCs w:val="18"/>
              </w:rPr>
              <w:t>0</w:t>
            </w:r>
          </w:p>
        </w:tc>
        <w:tc>
          <w:tcPr>
            <w:tcW w:w="1700" w:type="dxa"/>
          </w:tcPr>
          <w:p w14:paraId="4C070513" w14:textId="77777777" w:rsidR="00987BD5" w:rsidRPr="00A15DCB" w:rsidRDefault="00987BD5" w:rsidP="00987BD5">
            <w:pPr>
              <w:pStyle w:val="TAL"/>
            </w:pPr>
          </w:p>
        </w:tc>
        <w:tc>
          <w:tcPr>
            <w:tcW w:w="1245" w:type="dxa"/>
          </w:tcPr>
          <w:p w14:paraId="445A76EE" w14:textId="77777777" w:rsidR="00987BD5" w:rsidRPr="00A15DCB" w:rsidRDefault="00987BD5" w:rsidP="00987BD5">
            <w:pPr>
              <w:pStyle w:val="TAL"/>
            </w:pPr>
          </w:p>
        </w:tc>
      </w:tr>
      <w:tr w:rsidR="00987BD5" w:rsidRPr="00A15DCB" w14:paraId="068DEB64" w14:textId="77777777" w:rsidTr="00B848CA">
        <w:tc>
          <w:tcPr>
            <w:tcW w:w="4535" w:type="dxa"/>
          </w:tcPr>
          <w:p w14:paraId="2BE287C0" w14:textId="77777777" w:rsidR="00987BD5" w:rsidRPr="00A15DCB" w:rsidRDefault="00987BD5" w:rsidP="00987BD5">
            <w:pPr>
              <w:pStyle w:val="TAL"/>
              <w:rPr>
                <w:rFonts w:cs="Arial"/>
                <w:kern w:val="2"/>
                <w:szCs w:val="18"/>
              </w:rPr>
            </w:pPr>
            <w:r w:rsidRPr="00A15DCB">
              <w:rPr>
                <w:rFonts w:cs="Arial"/>
                <w:kern w:val="2"/>
                <w:szCs w:val="18"/>
              </w:rPr>
              <w:t xml:space="preserve">    nrofUplinkSlots</w:t>
            </w:r>
          </w:p>
        </w:tc>
        <w:tc>
          <w:tcPr>
            <w:tcW w:w="2267" w:type="dxa"/>
          </w:tcPr>
          <w:p w14:paraId="2C7EABA4" w14:textId="77777777" w:rsidR="00987BD5" w:rsidRPr="00A15DCB" w:rsidRDefault="00987BD5" w:rsidP="00987BD5">
            <w:pPr>
              <w:pStyle w:val="TAL"/>
              <w:rPr>
                <w:rFonts w:cs="Arial"/>
                <w:kern w:val="2"/>
                <w:szCs w:val="18"/>
              </w:rPr>
            </w:pPr>
            <w:r w:rsidRPr="00A15DCB">
              <w:rPr>
                <w:rFonts w:cs="Arial"/>
                <w:kern w:val="2"/>
                <w:szCs w:val="18"/>
              </w:rPr>
              <w:t>0</w:t>
            </w:r>
          </w:p>
        </w:tc>
        <w:tc>
          <w:tcPr>
            <w:tcW w:w="1700" w:type="dxa"/>
          </w:tcPr>
          <w:p w14:paraId="128B72B8" w14:textId="77777777" w:rsidR="00987BD5" w:rsidRPr="00A15DCB" w:rsidRDefault="00987BD5" w:rsidP="00987BD5">
            <w:pPr>
              <w:pStyle w:val="TAL"/>
            </w:pPr>
          </w:p>
        </w:tc>
        <w:tc>
          <w:tcPr>
            <w:tcW w:w="1245" w:type="dxa"/>
          </w:tcPr>
          <w:p w14:paraId="0ABCC2E8" w14:textId="77777777" w:rsidR="00987BD5" w:rsidRPr="00A15DCB" w:rsidRDefault="00987BD5" w:rsidP="00987BD5">
            <w:pPr>
              <w:pStyle w:val="TAL"/>
            </w:pPr>
          </w:p>
        </w:tc>
      </w:tr>
      <w:tr w:rsidR="00987BD5" w:rsidRPr="00A15DCB" w14:paraId="3637068F" w14:textId="77777777" w:rsidTr="00B848CA">
        <w:tc>
          <w:tcPr>
            <w:tcW w:w="4535" w:type="dxa"/>
          </w:tcPr>
          <w:p w14:paraId="0D8C1C25" w14:textId="77777777" w:rsidR="00987BD5" w:rsidRPr="00A15DCB" w:rsidRDefault="00987BD5" w:rsidP="00987BD5">
            <w:pPr>
              <w:pStyle w:val="TAL"/>
              <w:rPr>
                <w:rFonts w:cs="Arial"/>
                <w:kern w:val="2"/>
                <w:szCs w:val="18"/>
              </w:rPr>
            </w:pPr>
            <w:r w:rsidRPr="00A15DCB">
              <w:rPr>
                <w:rFonts w:cs="Arial"/>
                <w:kern w:val="2"/>
                <w:szCs w:val="18"/>
              </w:rPr>
              <w:t xml:space="preserve">    nrofUplinkSymbols</w:t>
            </w:r>
          </w:p>
        </w:tc>
        <w:tc>
          <w:tcPr>
            <w:tcW w:w="2267" w:type="dxa"/>
          </w:tcPr>
          <w:p w14:paraId="53206F7D" w14:textId="77777777" w:rsidR="00987BD5" w:rsidRPr="00A15DCB" w:rsidRDefault="00987BD5" w:rsidP="00987BD5">
            <w:pPr>
              <w:pStyle w:val="TAL"/>
              <w:rPr>
                <w:rFonts w:cs="Arial"/>
                <w:kern w:val="2"/>
                <w:szCs w:val="18"/>
              </w:rPr>
            </w:pPr>
            <w:r w:rsidRPr="00A15DCB">
              <w:rPr>
                <w:rFonts w:cs="Arial"/>
                <w:kern w:val="2"/>
                <w:szCs w:val="18"/>
              </w:rPr>
              <w:t>0</w:t>
            </w:r>
          </w:p>
        </w:tc>
        <w:tc>
          <w:tcPr>
            <w:tcW w:w="1700" w:type="dxa"/>
          </w:tcPr>
          <w:p w14:paraId="1E61E328" w14:textId="77777777" w:rsidR="00987BD5" w:rsidRPr="00A15DCB" w:rsidRDefault="00987BD5" w:rsidP="00987BD5">
            <w:pPr>
              <w:pStyle w:val="TAL"/>
            </w:pPr>
          </w:p>
        </w:tc>
        <w:tc>
          <w:tcPr>
            <w:tcW w:w="1245" w:type="dxa"/>
          </w:tcPr>
          <w:p w14:paraId="2C5439B8" w14:textId="77777777" w:rsidR="00987BD5" w:rsidRPr="00A15DCB" w:rsidRDefault="00987BD5" w:rsidP="00987BD5">
            <w:pPr>
              <w:pStyle w:val="TAL"/>
            </w:pPr>
          </w:p>
        </w:tc>
      </w:tr>
      <w:tr w:rsidR="00987BD5" w:rsidRPr="00A15DCB" w14:paraId="6CC075C6" w14:textId="77777777" w:rsidTr="00B848CA">
        <w:tc>
          <w:tcPr>
            <w:tcW w:w="4535" w:type="dxa"/>
          </w:tcPr>
          <w:p w14:paraId="7803770F" w14:textId="77777777" w:rsidR="00987BD5" w:rsidRPr="00A15DCB" w:rsidRDefault="00987BD5" w:rsidP="00987BD5">
            <w:pPr>
              <w:pStyle w:val="TAL"/>
              <w:rPr>
                <w:rFonts w:cs="Arial"/>
                <w:kern w:val="2"/>
                <w:szCs w:val="18"/>
              </w:rPr>
            </w:pPr>
            <w:r w:rsidRPr="00A15DCB">
              <w:rPr>
                <w:rFonts w:cs="Arial"/>
                <w:kern w:val="2"/>
                <w:szCs w:val="18"/>
              </w:rPr>
              <w:t xml:space="preserve">  }</w:t>
            </w:r>
          </w:p>
        </w:tc>
        <w:tc>
          <w:tcPr>
            <w:tcW w:w="2267" w:type="dxa"/>
          </w:tcPr>
          <w:p w14:paraId="37FB75DB" w14:textId="77777777" w:rsidR="00987BD5" w:rsidRPr="00A15DCB" w:rsidRDefault="00987BD5" w:rsidP="00987BD5">
            <w:pPr>
              <w:pStyle w:val="TAL"/>
              <w:rPr>
                <w:rFonts w:cs="Arial"/>
                <w:kern w:val="2"/>
                <w:szCs w:val="18"/>
              </w:rPr>
            </w:pPr>
          </w:p>
        </w:tc>
        <w:tc>
          <w:tcPr>
            <w:tcW w:w="1700" w:type="dxa"/>
          </w:tcPr>
          <w:p w14:paraId="44E532B1" w14:textId="77777777" w:rsidR="00987BD5" w:rsidRPr="00A15DCB" w:rsidRDefault="00987BD5" w:rsidP="00987BD5">
            <w:pPr>
              <w:pStyle w:val="TAL"/>
            </w:pPr>
          </w:p>
        </w:tc>
        <w:tc>
          <w:tcPr>
            <w:tcW w:w="1245" w:type="dxa"/>
          </w:tcPr>
          <w:p w14:paraId="27D68BDD" w14:textId="77777777" w:rsidR="00987BD5" w:rsidRPr="00A15DCB" w:rsidRDefault="00987BD5" w:rsidP="00987BD5">
            <w:pPr>
              <w:pStyle w:val="TAL"/>
            </w:pPr>
          </w:p>
        </w:tc>
      </w:tr>
      <w:tr w:rsidR="00987BD5" w:rsidRPr="00A15DCB" w14:paraId="63950950" w14:textId="77777777" w:rsidTr="00B848CA">
        <w:tc>
          <w:tcPr>
            <w:tcW w:w="4535" w:type="dxa"/>
          </w:tcPr>
          <w:p w14:paraId="2E731AA0" w14:textId="77777777" w:rsidR="00987BD5" w:rsidRPr="00A15DCB" w:rsidRDefault="00987BD5" w:rsidP="00987BD5">
            <w:pPr>
              <w:pStyle w:val="TAL"/>
            </w:pPr>
            <w:r w:rsidRPr="00A15DCB">
              <w:t>}</w:t>
            </w:r>
          </w:p>
        </w:tc>
        <w:tc>
          <w:tcPr>
            <w:tcW w:w="2267" w:type="dxa"/>
          </w:tcPr>
          <w:p w14:paraId="10D142F8" w14:textId="77777777" w:rsidR="00987BD5" w:rsidRPr="00A15DCB" w:rsidRDefault="00987BD5" w:rsidP="00987BD5">
            <w:pPr>
              <w:pStyle w:val="TAL"/>
            </w:pPr>
          </w:p>
        </w:tc>
        <w:tc>
          <w:tcPr>
            <w:tcW w:w="1700" w:type="dxa"/>
          </w:tcPr>
          <w:p w14:paraId="4702EB93" w14:textId="77777777" w:rsidR="00987BD5" w:rsidRPr="00A15DCB" w:rsidRDefault="00987BD5" w:rsidP="00987BD5">
            <w:pPr>
              <w:pStyle w:val="TAL"/>
            </w:pPr>
          </w:p>
        </w:tc>
        <w:tc>
          <w:tcPr>
            <w:tcW w:w="1245" w:type="dxa"/>
          </w:tcPr>
          <w:p w14:paraId="56144B2E" w14:textId="77777777" w:rsidR="00987BD5" w:rsidRPr="00A15DCB" w:rsidRDefault="00987BD5" w:rsidP="00987BD5">
            <w:pPr>
              <w:pStyle w:val="TAL"/>
            </w:pPr>
          </w:p>
        </w:tc>
      </w:tr>
    </w:tbl>
    <w:p w14:paraId="67932797" w14:textId="36DF12DD" w:rsidR="0025420B" w:rsidRPr="00A15DCB" w:rsidRDefault="0025420B" w:rsidP="0025420B"/>
    <w:p w14:paraId="6BEF33A4" w14:textId="77777777" w:rsidR="00987BD5" w:rsidRPr="00A15DCB" w:rsidRDefault="00987BD5" w:rsidP="00987BD5">
      <w:pPr>
        <w:pStyle w:val="TH"/>
        <w:rPr>
          <w:i/>
          <w:lang w:eastAsia="zh-CN"/>
        </w:rPr>
      </w:pP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10</w:t>
      </w:r>
      <w:r w:rsidRPr="00A15DCB">
        <w:t>: ServingCellConfig</w:t>
      </w:r>
      <w:r w:rsidRPr="00A15DCB">
        <w:rPr>
          <w:lang w:eastAsia="zh-CN"/>
        </w:rPr>
        <w:t xml:space="preserve"> </w:t>
      </w:r>
      <w:r w:rsidRPr="00A15DCB">
        <w:t>(Table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6AEEF7E4" w14:textId="77777777" w:rsidTr="00AB7AF6">
        <w:tc>
          <w:tcPr>
            <w:tcW w:w="9747" w:type="dxa"/>
            <w:gridSpan w:val="4"/>
          </w:tcPr>
          <w:p w14:paraId="529CF850"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167</w:t>
            </w:r>
          </w:p>
        </w:tc>
      </w:tr>
      <w:tr w:rsidR="00987BD5" w:rsidRPr="00A15DCB" w14:paraId="40D12BEE" w14:textId="77777777" w:rsidTr="00AB7AF6">
        <w:tc>
          <w:tcPr>
            <w:tcW w:w="4535" w:type="dxa"/>
          </w:tcPr>
          <w:p w14:paraId="6CA8D611" w14:textId="77777777" w:rsidR="00987BD5" w:rsidRPr="00A15DCB" w:rsidRDefault="00987BD5" w:rsidP="00AB7AF6">
            <w:pPr>
              <w:pStyle w:val="TAH"/>
            </w:pPr>
            <w:r w:rsidRPr="00A15DCB">
              <w:t>Information Element</w:t>
            </w:r>
          </w:p>
        </w:tc>
        <w:tc>
          <w:tcPr>
            <w:tcW w:w="2267" w:type="dxa"/>
          </w:tcPr>
          <w:p w14:paraId="24294E47" w14:textId="77777777" w:rsidR="00987BD5" w:rsidRPr="00A15DCB" w:rsidRDefault="00987BD5" w:rsidP="00AB7AF6">
            <w:pPr>
              <w:pStyle w:val="TAH"/>
            </w:pPr>
            <w:r w:rsidRPr="00A15DCB">
              <w:t>Value/remark</w:t>
            </w:r>
          </w:p>
        </w:tc>
        <w:tc>
          <w:tcPr>
            <w:tcW w:w="1700" w:type="dxa"/>
          </w:tcPr>
          <w:p w14:paraId="5FACB642" w14:textId="77777777" w:rsidR="00987BD5" w:rsidRPr="00A15DCB" w:rsidRDefault="00987BD5" w:rsidP="00AB7AF6">
            <w:pPr>
              <w:pStyle w:val="TAH"/>
            </w:pPr>
            <w:r w:rsidRPr="00A15DCB">
              <w:t>Comment</w:t>
            </w:r>
          </w:p>
        </w:tc>
        <w:tc>
          <w:tcPr>
            <w:tcW w:w="1245" w:type="dxa"/>
          </w:tcPr>
          <w:p w14:paraId="7FD8F237" w14:textId="77777777" w:rsidR="00987BD5" w:rsidRPr="00A15DCB" w:rsidRDefault="00987BD5" w:rsidP="00AB7AF6">
            <w:pPr>
              <w:pStyle w:val="TAH"/>
            </w:pPr>
            <w:r w:rsidRPr="00A15DCB">
              <w:t>Condition</w:t>
            </w:r>
          </w:p>
        </w:tc>
      </w:tr>
      <w:tr w:rsidR="00987BD5" w:rsidRPr="00A15DCB" w14:paraId="620C9535" w14:textId="77777777" w:rsidTr="00AB7AF6">
        <w:tc>
          <w:tcPr>
            <w:tcW w:w="4535" w:type="dxa"/>
          </w:tcPr>
          <w:p w14:paraId="338F1E5B" w14:textId="77777777" w:rsidR="00987BD5" w:rsidRPr="00A15DCB" w:rsidRDefault="00987BD5" w:rsidP="00AB7AF6">
            <w:pPr>
              <w:pStyle w:val="TAL"/>
            </w:pPr>
            <w:r w:rsidRPr="00A15DCB">
              <w:t>ServingCellConfig ::= SEQUENCE {</w:t>
            </w:r>
          </w:p>
        </w:tc>
        <w:tc>
          <w:tcPr>
            <w:tcW w:w="2267" w:type="dxa"/>
          </w:tcPr>
          <w:p w14:paraId="148C5B2F" w14:textId="77777777" w:rsidR="00987BD5" w:rsidRPr="00A15DCB" w:rsidRDefault="00987BD5" w:rsidP="00AB7AF6">
            <w:pPr>
              <w:pStyle w:val="TAL"/>
            </w:pPr>
          </w:p>
        </w:tc>
        <w:tc>
          <w:tcPr>
            <w:tcW w:w="1700" w:type="dxa"/>
          </w:tcPr>
          <w:p w14:paraId="6792D08C" w14:textId="77777777" w:rsidR="00987BD5" w:rsidRPr="00A15DCB" w:rsidRDefault="00987BD5" w:rsidP="00AB7AF6">
            <w:pPr>
              <w:pStyle w:val="TAL"/>
            </w:pPr>
          </w:p>
        </w:tc>
        <w:tc>
          <w:tcPr>
            <w:tcW w:w="1245" w:type="dxa"/>
          </w:tcPr>
          <w:p w14:paraId="065766BA" w14:textId="77777777" w:rsidR="00987BD5" w:rsidRPr="00A15DCB" w:rsidRDefault="00987BD5" w:rsidP="00AB7AF6">
            <w:pPr>
              <w:pStyle w:val="TAL"/>
            </w:pPr>
          </w:p>
        </w:tc>
      </w:tr>
      <w:tr w:rsidR="00987BD5" w:rsidRPr="00A15DCB" w14:paraId="3C6251A3" w14:textId="77777777" w:rsidTr="00AB7AF6">
        <w:tc>
          <w:tcPr>
            <w:tcW w:w="4535" w:type="dxa"/>
          </w:tcPr>
          <w:p w14:paraId="17C4EF78" w14:textId="77777777" w:rsidR="00987BD5" w:rsidRPr="00A15DCB" w:rsidRDefault="00987BD5" w:rsidP="00AB7AF6">
            <w:pPr>
              <w:pStyle w:val="TAL"/>
            </w:pPr>
            <w:r w:rsidRPr="00A15DCB">
              <w:t xml:space="preserve">  uplinkConfig SEQUENCE {</w:t>
            </w:r>
          </w:p>
        </w:tc>
        <w:tc>
          <w:tcPr>
            <w:tcW w:w="2267" w:type="dxa"/>
          </w:tcPr>
          <w:p w14:paraId="79238091" w14:textId="77777777" w:rsidR="00987BD5" w:rsidRPr="00A15DCB" w:rsidRDefault="00987BD5" w:rsidP="00AB7AF6">
            <w:pPr>
              <w:pStyle w:val="TAL"/>
            </w:pPr>
          </w:p>
        </w:tc>
        <w:tc>
          <w:tcPr>
            <w:tcW w:w="1700" w:type="dxa"/>
          </w:tcPr>
          <w:p w14:paraId="620840CC" w14:textId="77777777" w:rsidR="00987BD5" w:rsidRPr="00A15DCB" w:rsidRDefault="00987BD5" w:rsidP="00AB7AF6">
            <w:pPr>
              <w:pStyle w:val="TAL"/>
            </w:pPr>
          </w:p>
        </w:tc>
        <w:tc>
          <w:tcPr>
            <w:tcW w:w="1245" w:type="dxa"/>
          </w:tcPr>
          <w:p w14:paraId="71AAB157" w14:textId="77777777" w:rsidR="00987BD5" w:rsidRPr="00A15DCB" w:rsidRDefault="00987BD5" w:rsidP="00AB7AF6">
            <w:pPr>
              <w:pStyle w:val="TAL"/>
            </w:pPr>
          </w:p>
        </w:tc>
      </w:tr>
      <w:tr w:rsidR="00987BD5" w:rsidRPr="00A15DCB" w14:paraId="158CDCB5" w14:textId="77777777" w:rsidTr="00AB7AF6">
        <w:tc>
          <w:tcPr>
            <w:tcW w:w="4535" w:type="dxa"/>
          </w:tcPr>
          <w:p w14:paraId="22E2BDF2" w14:textId="77777777" w:rsidR="00987BD5" w:rsidRPr="00A15DCB" w:rsidRDefault="00987BD5" w:rsidP="00AB7AF6">
            <w:pPr>
              <w:pStyle w:val="TAL"/>
              <w:ind w:firstLine="204"/>
            </w:pPr>
            <w:r w:rsidRPr="00A15DCB">
              <w:t>initialUplinkBWP</w:t>
            </w:r>
          </w:p>
        </w:tc>
        <w:tc>
          <w:tcPr>
            <w:tcW w:w="2267" w:type="dxa"/>
          </w:tcPr>
          <w:p w14:paraId="6F9DBDAF" w14:textId="77777777" w:rsidR="00987BD5" w:rsidRPr="00A15DCB" w:rsidRDefault="00987BD5" w:rsidP="00AB7AF6">
            <w:pPr>
              <w:pStyle w:val="TAL"/>
            </w:pPr>
            <w:r w:rsidRPr="00A15DCB">
              <w:t>BWP-UplinkDedicated</w:t>
            </w:r>
          </w:p>
        </w:tc>
        <w:tc>
          <w:tcPr>
            <w:tcW w:w="1700" w:type="dxa"/>
          </w:tcPr>
          <w:p w14:paraId="1182DB70" w14:textId="77777777" w:rsidR="00987BD5" w:rsidRPr="00A15DCB" w:rsidRDefault="00987BD5" w:rsidP="00AB7AF6">
            <w:pPr>
              <w:pStyle w:val="TAL"/>
            </w:pPr>
          </w:p>
        </w:tc>
        <w:tc>
          <w:tcPr>
            <w:tcW w:w="1245" w:type="dxa"/>
          </w:tcPr>
          <w:p w14:paraId="64290AB6" w14:textId="77777777" w:rsidR="00987BD5" w:rsidRPr="00A15DCB" w:rsidRDefault="00987BD5" w:rsidP="00AB7AF6">
            <w:pPr>
              <w:pStyle w:val="TAL"/>
            </w:pPr>
          </w:p>
        </w:tc>
      </w:tr>
      <w:tr w:rsidR="00987BD5" w:rsidRPr="00A15DCB" w14:paraId="2F3F9E4B" w14:textId="77777777" w:rsidTr="00AB7AF6">
        <w:tc>
          <w:tcPr>
            <w:tcW w:w="4535" w:type="dxa"/>
          </w:tcPr>
          <w:p w14:paraId="57FBD781" w14:textId="026B5E69" w:rsidR="00987BD5" w:rsidRPr="00A15DCB" w:rsidRDefault="00FA1C8E" w:rsidP="00FA1C8E">
            <w:pPr>
              <w:pStyle w:val="TAL"/>
            </w:pPr>
            <w:r w:rsidRPr="00A15DCB">
              <w:t xml:space="preserve">  </w:t>
            </w:r>
            <w:r w:rsidR="00987BD5" w:rsidRPr="00A15DCB">
              <w:t>}</w:t>
            </w:r>
          </w:p>
        </w:tc>
        <w:tc>
          <w:tcPr>
            <w:tcW w:w="2267" w:type="dxa"/>
          </w:tcPr>
          <w:p w14:paraId="73876233" w14:textId="77777777" w:rsidR="00987BD5" w:rsidRPr="00A15DCB" w:rsidRDefault="00987BD5" w:rsidP="00AB7AF6">
            <w:pPr>
              <w:pStyle w:val="TAL"/>
            </w:pPr>
          </w:p>
        </w:tc>
        <w:tc>
          <w:tcPr>
            <w:tcW w:w="1700" w:type="dxa"/>
          </w:tcPr>
          <w:p w14:paraId="2BCF45C6" w14:textId="77777777" w:rsidR="00987BD5" w:rsidRPr="00A15DCB" w:rsidRDefault="00987BD5" w:rsidP="00AB7AF6">
            <w:pPr>
              <w:pStyle w:val="TAL"/>
            </w:pPr>
          </w:p>
        </w:tc>
        <w:tc>
          <w:tcPr>
            <w:tcW w:w="1245" w:type="dxa"/>
          </w:tcPr>
          <w:p w14:paraId="49B49186" w14:textId="77777777" w:rsidR="00987BD5" w:rsidRPr="00A15DCB" w:rsidRDefault="00987BD5" w:rsidP="00AB7AF6">
            <w:pPr>
              <w:pStyle w:val="TAL"/>
            </w:pPr>
          </w:p>
        </w:tc>
      </w:tr>
      <w:tr w:rsidR="00987BD5" w:rsidRPr="00A15DCB" w14:paraId="41A5268B" w14:textId="77777777" w:rsidTr="00AB7AF6">
        <w:tc>
          <w:tcPr>
            <w:tcW w:w="4535" w:type="dxa"/>
          </w:tcPr>
          <w:p w14:paraId="36A86A34" w14:textId="77777777" w:rsidR="00987BD5" w:rsidRPr="00A15DCB" w:rsidRDefault="00987BD5" w:rsidP="00AB7AF6">
            <w:pPr>
              <w:pStyle w:val="TAL"/>
              <w:rPr>
                <w:lang w:eastAsia="zh-CN"/>
              </w:rPr>
            </w:pPr>
            <w:r w:rsidRPr="00A15DCB">
              <w:rPr>
                <w:lang w:eastAsia="zh-CN"/>
              </w:rPr>
              <w:t>}</w:t>
            </w:r>
          </w:p>
        </w:tc>
        <w:tc>
          <w:tcPr>
            <w:tcW w:w="2267" w:type="dxa"/>
          </w:tcPr>
          <w:p w14:paraId="75FF2740" w14:textId="77777777" w:rsidR="00987BD5" w:rsidRPr="00A15DCB" w:rsidRDefault="00987BD5" w:rsidP="00AB7AF6">
            <w:pPr>
              <w:pStyle w:val="TAL"/>
            </w:pPr>
          </w:p>
        </w:tc>
        <w:tc>
          <w:tcPr>
            <w:tcW w:w="1700" w:type="dxa"/>
          </w:tcPr>
          <w:p w14:paraId="5891C4B3" w14:textId="77777777" w:rsidR="00987BD5" w:rsidRPr="00A15DCB" w:rsidRDefault="00987BD5" w:rsidP="00AB7AF6">
            <w:pPr>
              <w:pStyle w:val="TAL"/>
            </w:pPr>
          </w:p>
        </w:tc>
        <w:tc>
          <w:tcPr>
            <w:tcW w:w="1245" w:type="dxa"/>
          </w:tcPr>
          <w:p w14:paraId="6B33EA01" w14:textId="77777777" w:rsidR="00987BD5" w:rsidRPr="00A15DCB" w:rsidRDefault="00987BD5" w:rsidP="00AB7AF6">
            <w:pPr>
              <w:pStyle w:val="TAL"/>
            </w:pPr>
          </w:p>
        </w:tc>
      </w:tr>
    </w:tbl>
    <w:p w14:paraId="77C477D6" w14:textId="77777777" w:rsidR="00987BD5" w:rsidRPr="00A15DCB" w:rsidRDefault="00987BD5" w:rsidP="00987BD5">
      <w:pPr>
        <w:rPr>
          <w:color w:val="000000"/>
          <w:lang w:eastAsia="zh-CN"/>
        </w:rPr>
      </w:pPr>
    </w:p>
    <w:p w14:paraId="473648AC" w14:textId="77777777" w:rsidR="00987BD5" w:rsidRPr="00A15DCB" w:rsidRDefault="00987BD5" w:rsidP="00987BD5">
      <w:pPr>
        <w:pStyle w:val="TH"/>
      </w:pP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11</w:t>
      </w:r>
      <w:r w:rsidRPr="00A15DCB">
        <w:t xml:space="preserve">: </w:t>
      </w:r>
      <w:r w:rsidRPr="00A15DCB">
        <w:rPr>
          <w:i/>
        </w:rPr>
        <w:t>BWP-UplinkDedicated</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10</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6B2BCCDA" w14:textId="77777777" w:rsidTr="00AB7AF6">
        <w:tc>
          <w:tcPr>
            <w:tcW w:w="9747" w:type="dxa"/>
            <w:gridSpan w:val="4"/>
          </w:tcPr>
          <w:p w14:paraId="088ED91C"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15</w:t>
            </w:r>
          </w:p>
        </w:tc>
      </w:tr>
      <w:tr w:rsidR="00987BD5" w:rsidRPr="00A15DCB" w14:paraId="711B7B26" w14:textId="77777777" w:rsidTr="00AB7AF6">
        <w:tc>
          <w:tcPr>
            <w:tcW w:w="4535" w:type="dxa"/>
          </w:tcPr>
          <w:p w14:paraId="0A5EC48E" w14:textId="77777777" w:rsidR="00987BD5" w:rsidRPr="00A15DCB" w:rsidRDefault="00987BD5" w:rsidP="00AB7AF6">
            <w:pPr>
              <w:pStyle w:val="TAH"/>
            </w:pPr>
            <w:r w:rsidRPr="00A15DCB">
              <w:t>Information Element</w:t>
            </w:r>
          </w:p>
        </w:tc>
        <w:tc>
          <w:tcPr>
            <w:tcW w:w="2267" w:type="dxa"/>
          </w:tcPr>
          <w:p w14:paraId="70A72AB7" w14:textId="77777777" w:rsidR="00987BD5" w:rsidRPr="00A15DCB" w:rsidRDefault="00987BD5" w:rsidP="00AB7AF6">
            <w:pPr>
              <w:pStyle w:val="TAH"/>
            </w:pPr>
            <w:r w:rsidRPr="00A15DCB">
              <w:t>Value/remark</w:t>
            </w:r>
          </w:p>
        </w:tc>
        <w:tc>
          <w:tcPr>
            <w:tcW w:w="1700" w:type="dxa"/>
          </w:tcPr>
          <w:p w14:paraId="581E91FC" w14:textId="77777777" w:rsidR="00987BD5" w:rsidRPr="00A15DCB" w:rsidRDefault="00987BD5" w:rsidP="00AB7AF6">
            <w:pPr>
              <w:pStyle w:val="TAH"/>
            </w:pPr>
            <w:r w:rsidRPr="00A15DCB">
              <w:t>Comment</w:t>
            </w:r>
          </w:p>
        </w:tc>
        <w:tc>
          <w:tcPr>
            <w:tcW w:w="1245" w:type="dxa"/>
          </w:tcPr>
          <w:p w14:paraId="27D352C8" w14:textId="77777777" w:rsidR="00987BD5" w:rsidRPr="00A15DCB" w:rsidRDefault="00987BD5" w:rsidP="00AB7AF6">
            <w:pPr>
              <w:pStyle w:val="TAH"/>
            </w:pPr>
            <w:r w:rsidRPr="00A15DCB">
              <w:t>Condition</w:t>
            </w:r>
          </w:p>
        </w:tc>
      </w:tr>
      <w:tr w:rsidR="00987BD5" w:rsidRPr="00A15DCB" w14:paraId="21B51D6B" w14:textId="77777777" w:rsidTr="00AB7AF6">
        <w:tc>
          <w:tcPr>
            <w:tcW w:w="4535" w:type="dxa"/>
          </w:tcPr>
          <w:p w14:paraId="46505F5C" w14:textId="77777777" w:rsidR="00987BD5" w:rsidRPr="00A15DCB" w:rsidRDefault="00987BD5" w:rsidP="00AB7AF6">
            <w:pPr>
              <w:pStyle w:val="TAL"/>
            </w:pPr>
            <w:r w:rsidRPr="00A15DCB">
              <w:t xml:space="preserve">BWP-UplinkDedicated ::= </w:t>
            </w:r>
            <w:r w:rsidRPr="00A15DCB">
              <w:rPr>
                <w:snapToGrid w:val="0"/>
              </w:rPr>
              <w:t xml:space="preserve">SEQUENCE </w:t>
            </w:r>
            <w:r w:rsidRPr="00A15DCB">
              <w:t>{</w:t>
            </w:r>
          </w:p>
        </w:tc>
        <w:tc>
          <w:tcPr>
            <w:tcW w:w="2267" w:type="dxa"/>
          </w:tcPr>
          <w:p w14:paraId="14671E52" w14:textId="77777777" w:rsidR="00987BD5" w:rsidRPr="00A15DCB" w:rsidRDefault="00987BD5" w:rsidP="00AB7AF6">
            <w:pPr>
              <w:pStyle w:val="TAL"/>
            </w:pPr>
          </w:p>
        </w:tc>
        <w:tc>
          <w:tcPr>
            <w:tcW w:w="1700" w:type="dxa"/>
          </w:tcPr>
          <w:p w14:paraId="5302F7B8" w14:textId="77777777" w:rsidR="00987BD5" w:rsidRPr="00A15DCB" w:rsidRDefault="00987BD5" w:rsidP="00AB7AF6">
            <w:pPr>
              <w:pStyle w:val="TAL"/>
            </w:pPr>
          </w:p>
        </w:tc>
        <w:tc>
          <w:tcPr>
            <w:tcW w:w="1245" w:type="dxa"/>
          </w:tcPr>
          <w:p w14:paraId="33E63612" w14:textId="77777777" w:rsidR="00987BD5" w:rsidRPr="00A15DCB" w:rsidRDefault="00987BD5" w:rsidP="00AB7AF6">
            <w:pPr>
              <w:pStyle w:val="TAL"/>
            </w:pPr>
          </w:p>
        </w:tc>
      </w:tr>
      <w:tr w:rsidR="00987BD5" w:rsidRPr="00A15DCB" w14:paraId="1F0635FE" w14:textId="77777777" w:rsidTr="00AB7AF6">
        <w:tc>
          <w:tcPr>
            <w:tcW w:w="4535" w:type="dxa"/>
          </w:tcPr>
          <w:p w14:paraId="3C365349" w14:textId="77777777" w:rsidR="00987BD5" w:rsidRPr="00A15DCB" w:rsidRDefault="00987BD5" w:rsidP="00AB7AF6">
            <w:pPr>
              <w:pStyle w:val="TAL"/>
            </w:pPr>
            <w:r w:rsidRPr="00A15DCB">
              <w:t xml:space="preserve">  pucch-Config CHOICE {</w:t>
            </w:r>
          </w:p>
        </w:tc>
        <w:tc>
          <w:tcPr>
            <w:tcW w:w="2267" w:type="dxa"/>
          </w:tcPr>
          <w:p w14:paraId="0B25E0F4" w14:textId="77777777" w:rsidR="00987BD5" w:rsidRPr="00A15DCB" w:rsidRDefault="00987BD5" w:rsidP="00AB7AF6">
            <w:pPr>
              <w:pStyle w:val="TAL"/>
            </w:pPr>
          </w:p>
        </w:tc>
        <w:tc>
          <w:tcPr>
            <w:tcW w:w="1700" w:type="dxa"/>
          </w:tcPr>
          <w:p w14:paraId="4733A46A" w14:textId="77777777" w:rsidR="00987BD5" w:rsidRPr="00A15DCB" w:rsidRDefault="00987BD5" w:rsidP="00AB7AF6">
            <w:pPr>
              <w:pStyle w:val="TAL"/>
            </w:pPr>
          </w:p>
        </w:tc>
        <w:tc>
          <w:tcPr>
            <w:tcW w:w="1245" w:type="dxa"/>
          </w:tcPr>
          <w:p w14:paraId="2337640E" w14:textId="77777777" w:rsidR="00987BD5" w:rsidRPr="00A15DCB" w:rsidRDefault="00987BD5" w:rsidP="00AB7AF6">
            <w:pPr>
              <w:pStyle w:val="TAL"/>
            </w:pPr>
          </w:p>
        </w:tc>
      </w:tr>
      <w:tr w:rsidR="00987BD5" w:rsidRPr="00A15DCB" w14:paraId="2A109990" w14:textId="77777777" w:rsidTr="00AB7AF6">
        <w:tc>
          <w:tcPr>
            <w:tcW w:w="4535" w:type="dxa"/>
          </w:tcPr>
          <w:p w14:paraId="4C5220FF" w14:textId="77777777" w:rsidR="00987BD5" w:rsidRPr="00A15DCB" w:rsidRDefault="00987BD5" w:rsidP="00AB7AF6">
            <w:pPr>
              <w:pStyle w:val="TAL"/>
              <w:ind w:firstLine="204"/>
            </w:pPr>
            <w:r w:rsidRPr="00A15DCB">
              <w:t>setup</w:t>
            </w:r>
          </w:p>
        </w:tc>
        <w:tc>
          <w:tcPr>
            <w:tcW w:w="2267" w:type="dxa"/>
          </w:tcPr>
          <w:p w14:paraId="05C8BAAB" w14:textId="77777777" w:rsidR="00987BD5" w:rsidRPr="00A15DCB" w:rsidRDefault="00987BD5" w:rsidP="00AB7AF6">
            <w:pPr>
              <w:pStyle w:val="TAL"/>
            </w:pPr>
            <w:r w:rsidRPr="00A15DCB">
              <w:t>PUCCH-Config</w:t>
            </w:r>
          </w:p>
        </w:tc>
        <w:tc>
          <w:tcPr>
            <w:tcW w:w="1700" w:type="dxa"/>
          </w:tcPr>
          <w:p w14:paraId="00ADF868" w14:textId="77777777" w:rsidR="00987BD5" w:rsidRPr="00A15DCB" w:rsidRDefault="00987BD5" w:rsidP="00AB7AF6">
            <w:pPr>
              <w:pStyle w:val="TAL"/>
            </w:pPr>
          </w:p>
        </w:tc>
        <w:tc>
          <w:tcPr>
            <w:tcW w:w="1245" w:type="dxa"/>
          </w:tcPr>
          <w:p w14:paraId="2D1F6FCB" w14:textId="77777777" w:rsidR="00987BD5" w:rsidRPr="00A15DCB" w:rsidRDefault="00987BD5" w:rsidP="00AB7AF6">
            <w:pPr>
              <w:pStyle w:val="TAL"/>
            </w:pPr>
          </w:p>
        </w:tc>
      </w:tr>
      <w:tr w:rsidR="00987BD5" w:rsidRPr="00A15DCB" w14:paraId="3A407398" w14:textId="77777777" w:rsidTr="00AB7AF6">
        <w:tc>
          <w:tcPr>
            <w:tcW w:w="4535" w:type="dxa"/>
          </w:tcPr>
          <w:p w14:paraId="59DFEDFC" w14:textId="77777777" w:rsidR="00987BD5" w:rsidRPr="00A15DCB" w:rsidRDefault="00987BD5" w:rsidP="00AB7AF6">
            <w:pPr>
              <w:pStyle w:val="TAL"/>
            </w:pPr>
            <w:r w:rsidRPr="00A15DCB">
              <w:t xml:space="preserve">  }</w:t>
            </w:r>
          </w:p>
        </w:tc>
        <w:tc>
          <w:tcPr>
            <w:tcW w:w="2267" w:type="dxa"/>
          </w:tcPr>
          <w:p w14:paraId="7EB9B55F" w14:textId="77777777" w:rsidR="00987BD5" w:rsidRPr="00A15DCB" w:rsidRDefault="00987BD5" w:rsidP="00AB7AF6">
            <w:pPr>
              <w:pStyle w:val="TAL"/>
            </w:pPr>
          </w:p>
        </w:tc>
        <w:tc>
          <w:tcPr>
            <w:tcW w:w="1700" w:type="dxa"/>
          </w:tcPr>
          <w:p w14:paraId="356FF759" w14:textId="77777777" w:rsidR="00987BD5" w:rsidRPr="00A15DCB" w:rsidRDefault="00987BD5" w:rsidP="00AB7AF6">
            <w:pPr>
              <w:pStyle w:val="TAL"/>
            </w:pPr>
          </w:p>
        </w:tc>
        <w:tc>
          <w:tcPr>
            <w:tcW w:w="1245" w:type="dxa"/>
          </w:tcPr>
          <w:p w14:paraId="2370D24C" w14:textId="77777777" w:rsidR="00987BD5" w:rsidRPr="00A15DCB" w:rsidRDefault="00987BD5" w:rsidP="00AB7AF6">
            <w:pPr>
              <w:pStyle w:val="TAL"/>
            </w:pPr>
          </w:p>
        </w:tc>
      </w:tr>
      <w:tr w:rsidR="00987BD5" w:rsidRPr="00A15DCB" w14:paraId="7FE08C43" w14:textId="77777777" w:rsidTr="00AB7AF6">
        <w:tc>
          <w:tcPr>
            <w:tcW w:w="4535" w:type="dxa"/>
          </w:tcPr>
          <w:p w14:paraId="559F5AB8" w14:textId="77777777" w:rsidR="00987BD5" w:rsidRPr="00A15DCB" w:rsidRDefault="00987BD5" w:rsidP="00AB7AF6">
            <w:pPr>
              <w:pStyle w:val="TAL"/>
            </w:pPr>
            <w:r w:rsidRPr="00A15DCB">
              <w:t>}</w:t>
            </w:r>
          </w:p>
        </w:tc>
        <w:tc>
          <w:tcPr>
            <w:tcW w:w="2267" w:type="dxa"/>
          </w:tcPr>
          <w:p w14:paraId="5D683024" w14:textId="77777777" w:rsidR="00987BD5" w:rsidRPr="00A15DCB" w:rsidRDefault="00987BD5" w:rsidP="00AB7AF6">
            <w:pPr>
              <w:pStyle w:val="TAL"/>
            </w:pPr>
          </w:p>
        </w:tc>
        <w:tc>
          <w:tcPr>
            <w:tcW w:w="1700" w:type="dxa"/>
          </w:tcPr>
          <w:p w14:paraId="010BB31E" w14:textId="77777777" w:rsidR="00987BD5" w:rsidRPr="00A15DCB" w:rsidRDefault="00987BD5" w:rsidP="00AB7AF6">
            <w:pPr>
              <w:pStyle w:val="TAL"/>
            </w:pPr>
          </w:p>
        </w:tc>
        <w:tc>
          <w:tcPr>
            <w:tcW w:w="1245" w:type="dxa"/>
          </w:tcPr>
          <w:p w14:paraId="38E337CD" w14:textId="77777777" w:rsidR="00987BD5" w:rsidRPr="00A15DCB" w:rsidRDefault="00987BD5" w:rsidP="00AB7AF6">
            <w:pPr>
              <w:pStyle w:val="TAL"/>
            </w:pPr>
          </w:p>
        </w:tc>
      </w:tr>
    </w:tbl>
    <w:p w14:paraId="6471D502" w14:textId="77777777" w:rsidR="00987BD5" w:rsidRPr="00A15DCB" w:rsidRDefault="00987BD5" w:rsidP="00987BD5">
      <w:pPr>
        <w:rPr>
          <w:lang w:eastAsia="zh-CN"/>
        </w:rPr>
      </w:pPr>
    </w:p>
    <w:p w14:paraId="7E059280" w14:textId="77777777" w:rsidR="00987BD5" w:rsidRPr="00A15DCB" w:rsidRDefault="00987BD5" w:rsidP="00987BD5">
      <w:pPr>
        <w:pStyle w:val="TH"/>
        <w:rPr>
          <w:i/>
          <w:iCs/>
          <w:lang w:eastAsia="zh-CN"/>
        </w:rPr>
      </w:pPr>
      <w:r w:rsidRPr="00A15DCB">
        <w:lastRenderedPageBreak/>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12</w:t>
      </w:r>
      <w:r w:rsidRPr="00A15DCB">
        <w:t xml:space="preserve">: </w:t>
      </w:r>
      <w:r w:rsidRPr="00A15DCB">
        <w:rPr>
          <w:i/>
          <w:iCs/>
        </w:rPr>
        <w:t>PUCCH-Config</w:t>
      </w:r>
      <w:r w:rsidRPr="00A15DCB">
        <w:rPr>
          <w:i/>
          <w:iCs/>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11</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3B996EC2" w14:textId="77777777" w:rsidTr="00AB7AF6">
        <w:tc>
          <w:tcPr>
            <w:tcW w:w="9747" w:type="dxa"/>
            <w:gridSpan w:val="4"/>
          </w:tcPr>
          <w:p w14:paraId="36D24478"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112</w:t>
            </w:r>
          </w:p>
        </w:tc>
      </w:tr>
      <w:tr w:rsidR="00987BD5" w:rsidRPr="00A15DCB" w14:paraId="35AAAA13" w14:textId="77777777" w:rsidTr="00AB7AF6">
        <w:tc>
          <w:tcPr>
            <w:tcW w:w="4535" w:type="dxa"/>
          </w:tcPr>
          <w:p w14:paraId="083AE70A" w14:textId="77777777" w:rsidR="00987BD5" w:rsidRPr="00A15DCB" w:rsidRDefault="00987BD5" w:rsidP="00AB7AF6">
            <w:pPr>
              <w:pStyle w:val="TAH"/>
            </w:pPr>
            <w:r w:rsidRPr="00A15DCB">
              <w:t>Information Element</w:t>
            </w:r>
          </w:p>
        </w:tc>
        <w:tc>
          <w:tcPr>
            <w:tcW w:w="2267" w:type="dxa"/>
          </w:tcPr>
          <w:p w14:paraId="56BE26F3" w14:textId="77777777" w:rsidR="00987BD5" w:rsidRPr="00A15DCB" w:rsidRDefault="00987BD5" w:rsidP="00AB7AF6">
            <w:pPr>
              <w:pStyle w:val="TAH"/>
            </w:pPr>
            <w:r w:rsidRPr="00A15DCB">
              <w:t>Value/remark</w:t>
            </w:r>
          </w:p>
        </w:tc>
        <w:tc>
          <w:tcPr>
            <w:tcW w:w="1700" w:type="dxa"/>
          </w:tcPr>
          <w:p w14:paraId="57E91A95" w14:textId="77777777" w:rsidR="00987BD5" w:rsidRPr="00A15DCB" w:rsidRDefault="00987BD5" w:rsidP="00AB7AF6">
            <w:pPr>
              <w:pStyle w:val="TAH"/>
            </w:pPr>
            <w:r w:rsidRPr="00A15DCB">
              <w:t>Comment</w:t>
            </w:r>
          </w:p>
        </w:tc>
        <w:tc>
          <w:tcPr>
            <w:tcW w:w="1245" w:type="dxa"/>
          </w:tcPr>
          <w:p w14:paraId="24ADABF5" w14:textId="77777777" w:rsidR="00987BD5" w:rsidRPr="00A15DCB" w:rsidRDefault="00987BD5" w:rsidP="00AB7AF6">
            <w:pPr>
              <w:pStyle w:val="TAH"/>
            </w:pPr>
            <w:r w:rsidRPr="00A15DCB">
              <w:t>Condition</w:t>
            </w:r>
          </w:p>
        </w:tc>
      </w:tr>
      <w:tr w:rsidR="00987BD5" w:rsidRPr="00A15DCB" w14:paraId="7B91402D" w14:textId="77777777" w:rsidTr="00AB7AF6">
        <w:tc>
          <w:tcPr>
            <w:tcW w:w="4535" w:type="dxa"/>
          </w:tcPr>
          <w:p w14:paraId="6F4B6D19" w14:textId="77777777" w:rsidR="00987BD5" w:rsidRPr="00A15DCB" w:rsidRDefault="00987BD5" w:rsidP="00AB7AF6">
            <w:pPr>
              <w:pStyle w:val="TAL"/>
            </w:pPr>
            <w:r w:rsidRPr="00A15DCB">
              <w:t xml:space="preserve">PUCCH-Config ::= </w:t>
            </w:r>
            <w:r w:rsidRPr="00A15DCB">
              <w:rPr>
                <w:snapToGrid w:val="0"/>
              </w:rPr>
              <w:t xml:space="preserve">SEQUENCE </w:t>
            </w:r>
            <w:r w:rsidRPr="00A15DCB">
              <w:t>{</w:t>
            </w:r>
          </w:p>
        </w:tc>
        <w:tc>
          <w:tcPr>
            <w:tcW w:w="2267" w:type="dxa"/>
          </w:tcPr>
          <w:p w14:paraId="3BA53BE3" w14:textId="77777777" w:rsidR="00987BD5" w:rsidRPr="00A15DCB" w:rsidRDefault="00987BD5" w:rsidP="00AB7AF6">
            <w:pPr>
              <w:pStyle w:val="TAL"/>
            </w:pPr>
          </w:p>
        </w:tc>
        <w:tc>
          <w:tcPr>
            <w:tcW w:w="1700" w:type="dxa"/>
          </w:tcPr>
          <w:p w14:paraId="4CF74B35" w14:textId="77777777" w:rsidR="00987BD5" w:rsidRPr="00A15DCB" w:rsidRDefault="00987BD5" w:rsidP="00AB7AF6">
            <w:pPr>
              <w:pStyle w:val="TAL"/>
            </w:pPr>
          </w:p>
        </w:tc>
        <w:tc>
          <w:tcPr>
            <w:tcW w:w="1245" w:type="dxa"/>
          </w:tcPr>
          <w:p w14:paraId="460CFEA1" w14:textId="77777777" w:rsidR="00987BD5" w:rsidRPr="00A15DCB" w:rsidRDefault="00987BD5" w:rsidP="00AB7AF6">
            <w:pPr>
              <w:pStyle w:val="TAL"/>
            </w:pPr>
          </w:p>
        </w:tc>
      </w:tr>
      <w:tr w:rsidR="00987BD5" w:rsidRPr="00A15DCB" w14:paraId="6A5DACF5" w14:textId="77777777" w:rsidTr="00AB7AF6">
        <w:tc>
          <w:tcPr>
            <w:tcW w:w="4535" w:type="dxa"/>
          </w:tcPr>
          <w:p w14:paraId="0E57E873" w14:textId="77777777" w:rsidR="00987BD5" w:rsidRPr="00A15DCB" w:rsidRDefault="00987BD5" w:rsidP="00AB7AF6">
            <w:pPr>
              <w:pStyle w:val="TAL"/>
            </w:pPr>
            <w:r w:rsidRPr="00A15DCB">
              <w:t xml:space="preserve">  schedulingRequestResourceToAddModList SEQUENCE (SIZE (1..maxNrofSR-Resources)) OF SchedulingRequestResourceConfig {</w:t>
            </w:r>
          </w:p>
        </w:tc>
        <w:tc>
          <w:tcPr>
            <w:tcW w:w="2267" w:type="dxa"/>
          </w:tcPr>
          <w:p w14:paraId="5D7D3F0B" w14:textId="77777777" w:rsidR="00987BD5" w:rsidRPr="00A15DCB" w:rsidRDefault="00987BD5" w:rsidP="00AB7AF6">
            <w:pPr>
              <w:pStyle w:val="TAL"/>
            </w:pPr>
            <w:r w:rsidRPr="00A15DCB">
              <w:t>1 entry</w:t>
            </w:r>
          </w:p>
        </w:tc>
        <w:tc>
          <w:tcPr>
            <w:tcW w:w="1700" w:type="dxa"/>
          </w:tcPr>
          <w:p w14:paraId="28E87CD6" w14:textId="77777777" w:rsidR="00987BD5" w:rsidRPr="00A15DCB" w:rsidRDefault="00987BD5" w:rsidP="00AB7AF6">
            <w:pPr>
              <w:pStyle w:val="TAL"/>
            </w:pPr>
          </w:p>
        </w:tc>
        <w:tc>
          <w:tcPr>
            <w:tcW w:w="1245" w:type="dxa"/>
          </w:tcPr>
          <w:p w14:paraId="7A09F089" w14:textId="77777777" w:rsidR="00987BD5" w:rsidRPr="00A15DCB" w:rsidRDefault="00987BD5" w:rsidP="00AB7AF6">
            <w:pPr>
              <w:pStyle w:val="TAL"/>
            </w:pPr>
          </w:p>
        </w:tc>
      </w:tr>
      <w:tr w:rsidR="00987BD5" w:rsidRPr="00A15DCB" w14:paraId="5ABFB747" w14:textId="77777777" w:rsidTr="00AB7AF6">
        <w:tc>
          <w:tcPr>
            <w:tcW w:w="4535" w:type="dxa"/>
          </w:tcPr>
          <w:p w14:paraId="26C11024" w14:textId="1CD44E72" w:rsidR="00987BD5" w:rsidRPr="00A15DCB" w:rsidRDefault="00987BD5" w:rsidP="00AB7AF6">
            <w:pPr>
              <w:pStyle w:val="TAL"/>
              <w:ind w:firstLine="204"/>
            </w:pPr>
            <w:r w:rsidRPr="00A15DCB">
              <w:t>SchedulingRequestResourceConfig</w:t>
            </w:r>
            <w:r w:rsidR="00B80E84" w:rsidRPr="00A15DCB">
              <w:t>[1]</w:t>
            </w:r>
          </w:p>
        </w:tc>
        <w:tc>
          <w:tcPr>
            <w:tcW w:w="2267" w:type="dxa"/>
          </w:tcPr>
          <w:p w14:paraId="57950673" w14:textId="77777777" w:rsidR="00987BD5" w:rsidRPr="00A15DCB" w:rsidRDefault="00987BD5" w:rsidP="00AB7AF6">
            <w:pPr>
              <w:pStyle w:val="TAL"/>
            </w:pPr>
            <w:r w:rsidRPr="00A15DCB">
              <w:t>SchedulingRequestResourceConfig</w:t>
            </w:r>
          </w:p>
        </w:tc>
        <w:tc>
          <w:tcPr>
            <w:tcW w:w="1700" w:type="dxa"/>
          </w:tcPr>
          <w:p w14:paraId="0B254DA9" w14:textId="77777777" w:rsidR="00987BD5" w:rsidRPr="00A15DCB" w:rsidRDefault="00987BD5" w:rsidP="00AB7AF6">
            <w:pPr>
              <w:pStyle w:val="TAL"/>
            </w:pPr>
            <w:r w:rsidRPr="00A15DCB">
              <w:t>entry 1</w:t>
            </w:r>
          </w:p>
        </w:tc>
        <w:tc>
          <w:tcPr>
            <w:tcW w:w="1245" w:type="dxa"/>
          </w:tcPr>
          <w:p w14:paraId="312104BE" w14:textId="77777777" w:rsidR="00987BD5" w:rsidRPr="00A15DCB" w:rsidRDefault="00987BD5" w:rsidP="00AB7AF6">
            <w:pPr>
              <w:pStyle w:val="TAL"/>
            </w:pPr>
          </w:p>
        </w:tc>
      </w:tr>
      <w:tr w:rsidR="00987BD5" w:rsidRPr="00A15DCB" w14:paraId="2B10FF10" w14:textId="77777777" w:rsidTr="00AB7AF6">
        <w:tc>
          <w:tcPr>
            <w:tcW w:w="4535" w:type="dxa"/>
          </w:tcPr>
          <w:p w14:paraId="07E6F8DC" w14:textId="77777777" w:rsidR="00987BD5" w:rsidRPr="00A15DCB" w:rsidRDefault="00987BD5" w:rsidP="00AB7AF6">
            <w:pPr>
              <w:pStyle w:val="TAL"/>
            </w:pPr>
            <w:r w:rsidRPr="00A15DCB">
              <w:t xml:space="preserve">  }</w:t>
            </w:r>
          </w:p>
        </w:tc>
        <w:tc>
          <w:tcPr>
            <w:tcW w:w="2267" w:type="dxa"/>
          </w:tcPr>
          <w:p w14:paraId="42E5D023" w14:textId="77777777" w:rsidR="00987BD5" w:rsidRPr="00A15DCB" w:rsidRDefault="00987BD5" w:rsidP="00AB7AF6">
            <w:pPr>
              <w:pStyle w:val="TAL"/>
            </w:pPr>
          </w:p>
        </w:tc>
        <w:tc>
          <w:tcPr>
            <w:tcW w:w="1700" w:type="dxa"/>
          </w:tcPr>
          <w:p w14:paraId="056E9BBF" w14:textId="77777777" w:rsidR="00987BD5" w:rsidRPr="00A15DCB" w:rsidRDefault="00987BD5" w:rsidP="00AB7AF6">
            <w:pPr>
              <w:pStyle w:val="TAL"/>
            </w:pPr>
          </w:p>
        </w:tc>
        <w:tc>
          <w:tcPr>
            <w:tcW w:w="1245" w:type="dxa"/>
          </w:tcPr>
          <w:p w14:paraId="7F59975E" w14:textId="77777777" w:rsidR="00987BD5" w:rsidRPr="00A15DCB" w:rsidRDefault="00987BD5" w:rsidP="00AB7AF6">
            <w:pPr>
              <w:pStyle w:val="TAL"/>
            </w:pPr>
          </w:p>
        </w:tc>
      </w:tr>
      <w:tr w:rsidR="00987BD5" w:rsidRPr="00A15DCB" w14:paraId="60D0FFF1" w14:textId="77777777" w:rsidTr="00AB7AF6">
        <w:tc>
          <w:tcPr>
            <w:tcW w:w="4535" w:type="dxa"/>
          </w:tcPr>
          <w:p w14:paraId="4615E3DA" w14:textId="77777777" w:rsidR="00987BD5" w:rsidRPr="00A15DCB" w:rsidRDefault="00987BD5" w:rsidP="00AB7AF6">
            <w:pPr>
              <w:pStyle w:val="TAL"/>
            </w:pPr>
            <w:r w:rsidRPr="00A15DCB">
              <w:t>}</w:t>
            </w:r>
          </w:p>
        </w:tc>
        <w:tc>
          <w:tcPr>
            <w:tcW w:w="2267" w:type="dxa"/>
          </w:tcPr>
          <w:p w14:paraId="50D2F045" w14:textId="77777777" w:rsidR="00987BD5" w:rsidRPr="00A15DCB" w:rsidRDefault="00987BD5" w:rsidP="00AB7AF6">
            <w:pPr>
              <w:pStyle w:val="TAL"/>
            </w:pPr>
          </w:p>
        </w:tc>
        <w:tc>
          <w:tcPr>
            <w:tcW w:w="1700" w:type="dxa"/>
          </w:tcPr>
          <w:p w14:paraId="47586B3F" w14:textId="77777777" w:rsidR="00987BD5" w:rsidRPr="00A15DCB" w:rsidRDefault="00987BD5" w:rsidP="00AB7AF6">
            <w:pPr>
              <w:pStyle w:val="TAL"/>
            </w:pPr>
          </w:p>
        </w:tc>
        <w:tc>
          <w:tcPr>
            <w:tcW w:w="1245" w:type="dxa"/>
          </w:tcPr>
          <w:p w14:paraId="2617241C" w14:textId="77777777" w:rsidR="00987BD5" w:rsidRPr="00A15DCB" w:rsidRDefault="00987BD5" w:rsidP="00AB7AF6">
            <w:pPr>
              <w:pStyle w:val="TAL"/>
            </w:pPr>
          </w:p>
        </w:tc>
      </w:tr>
    </w:tbl>
    <w:p w14:paraId="4CF79C1D" w14:textId="77777777" w:rsidR="00987BD5" w:rsidRPr="00A15DCB" w:rsidRDefault="00987BD5" w:rsidP="00987BD5">
      <w:pPr>
        <w:rPr>
          <w:color w:val="000000"/>
          <w:lang w:eastAsia="zh-CN"/>
        </w:rPr>
      </w:pPr>
    </w:p>
    <w:p w14:paraId="522CDD06" w14:textId="77777777" w:rsidR="00987BD5" w:rsidRPr="00A15DCB" w:rsidRDefault="00987BD5" w:rsidP="00987BD5">
      <w:pPr>
        <w:pStyle w:val="TH"/>
        <w:rPr>
          <w:lang w:eastAsia="zh-CN"/>
        </w:rPr>
      </w:pP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13</w:t>
      </w:r>
      <w:r w:rsidRPr="00A15DCB">
        <w:t xml:space="preserve">: </w:t>
      </w:r>
      <w:r w:rsidRPr="00A15DCB">
        <w:rPr>
          <w:i/>
        </w:rPr>
        <w:t>SchedulingRequestResourceConfig</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03E89439" w14:textId="77777777" w:rsidTr="00C05793">
        <w:tc>
          <w:tcPr>
            <w:tcW w:w="9747" w:type="dxa"/>
            <w:gridSpan w:val="4"/>
          </w:tcPr>
          <w:p w14:paraId="1E281CE1"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157</w:t>
            </w:r>
          </w:p>
        </w:tc>
      </w:tr>
      <w:tr w:rsidR="00987BD5" w:rsidRPr="00A15DCB" w14:paraId="3923E2AA" w14:textId="77777777" w:rsidTr="00C05793">
        <w:tc>
          <w:tcPr>
            <w:tcW w:w="4535" w:type="dxa"/>
          </w:tcPr>
          <w:p w14:paraId="0C8AEFD4" w14:textId="77777777" w:rsidR="00987BD5" w:rsidRPr="00A15DCB" w:rsidRDefault="00987BD5" w:rsidP="00AB7AF6">
            <w:pPr>
              <w:pStyle w:val="TAH"/>
            </w:pPr>
            <w:r w:rsidRPr="00A15DCB">
              <w:t>Information Element</w:t>
            </w:r>
          </w:p>
        </w:tc>
        <w:tc>
          <w:tcPr>
            <w:tcW w:w="2267" w:type="dxa"/>
          </w:tcPr>
          <w:p w14:paraId="491F566E" w14:textId="77777777" w:rsidR="00987BD5" w:rsidRPr="00A15DCB" w:rsidRDefault="00987BD5" w:rsidP="00AB7AF6">
            <w:pPr>
              <w:pStyle w:val="TAH"/>
            </w:pPr>
            <w:r w:rsidRPr="00A15DCB">
              <w:t>Value/remark</w:t>
            </w:r>
          </w:p>
        </w:tc>
        <w:tc>
          <w:tcPr>
            <w:tcW w:w="1700" w:type="dxa"/>
          </w:tcPr>
          <w:p w14:paraId="52439F90" w14:textId="77777777" w:rsidR="00987BD5" w:rsidRPr="00A15DCB" w:rsidRDefault="00987BD5" w:rsidP="00AB7AF6">
            <w:pPr>
              <w:pStyle w:val="TAH"/>
            </w:pPr>
            <w:r w:rsidRPr="00A15DCB">
              <w:t>Comment</w:t>
            </w:r>
          </w:p>
        </w:tc>
        <w:tc>
          <w:tcPr>
            <w:tcW w:w="1245" w:type="dxa"/>
          </w:tcPr>
          <w:p w14:paraId="074D3CD8" w14:textId="77777777" w:rsidR="00987BD5" w:rsidRPr="00A15DCB" w:rsidRDefault="00987BD5" w:rsidP="00AB7AF6">
            <w:pPr>
              <w:pStyle w:val="TAH"/>
            </w:pPr>
            <w:r w:rsidRPr="00A15DCB">
              <w:t>Condition</w:t>
            </w:r>
          </w:p>
        </w:tc>
      </w:tr>
      <w:tr w:rsidR="00987BD5" w:rsidRPr="00A15DCB" w14:paraId="38349D26" w14:textId="77777777" w:rsidTr="00C05793">
        <w:tc>
          <w:tcPr>
            <w:tcW w:w="4535" w:type="dxa"/>
          </w:tcPr>
          <w:p w14:paraId="30BB7671" w14:textId="77777777" w:rsidR="00987BD5" w:rsidRPr="00A15DCB" w:rsidRDefault="00987BD5" w:rsidP="00AB7AF6">
            <w:pPr>
              <w:pStyle w:val="TAL"/>
            </w:pPr>
            <w:r w:rsidRPr="00A15DCB">
              <w:t xml:space="preserve">SchedulingRequestResourceConfig ::= </w:t>
            </w:r>
            <w:r w:rsidRPr="00A15DCB">
              <w:rPr>
                <w:snapToGrid w:val="0"/>
              </w:rPr>
              <w:t xml:space="preserve">SEQUENCE </w:t>
            </w:r>
            <w:r w:rsidRPr="00A15DCB">
              <w:t>{</w:t>
            </w:r>
          </w:p>
        </w:tc>
        <w:tc>
          <w:tcPr>
            <w:tcW w:w="2267" w:type="dxa"/>
          </w:tcPr>
          <w:p w14:paraId="22BB88FF" w14:textId="77777777" w:rsidR="00987BD5" w:rsidRPr="00A15DCB" w:rsidRDefault="00987BD5" w:rsidP="00AB7AF6">
            <w:pPr>
              <w:pStyle w:val="TAL"/>
            </w:pPr>
          </w:p>
        </w:tc>
        <w:tc>
          <w:tcPr>
            <w:tcW w:w="1700" w:type="dxa"/>
          </w:tcPr>
          <w:p w14:paraId="0F835E1B" w14:textId="77777777" w:rsidR="00987BD5" w:rsidRPr="00A15DCB" w:rsidRDefault="00987BD5" w:rsidP="00AB7AF6">
            <w:pPr>
              <w:pStyle w:val="TAL"/>
            </w:pPr>
          </w:p>
        </w:tc>
        <w:tc>
          <w:tcPr>
            <w:tcW w:w="1245" w:type="dxa"/>
          </w:tcPr>
          <w:p w14:paraId="3DBDDF84" w14:textId="77777777" w:rsidR="00987BD5" w:rsidRPr="00A15DCB" w:rsidRDefault="00987BD5" w:rsidP="00AB7AF6">
            <w:pPr>
              <w:pStyle w:val="TAL"/>
            </w:pPr>
          </w:p>
        </w:tc>
      </w:tr>
      <w:tr w:rsidR="00987BD5" w:rsidRPr="00A15DCB" w14:paraId="4358F07B" w14:textId="77777777" w:rsidTr="00C05793">
        <w:tc>
          <w:tcPr>
            <w:tcW w:w="4535" w:type="dxa"/>
          </w:tcPr>
          <w:p w14:paraId="557D9E9C" w14:textId="77777777" w:rsidR="00987BD5" w:rsidRPr="00A15DCB" w:rsidRDefault="00987BD5" w:rsidP="00AB7AF6">
            <w:pPr>
              <w:pStyle w:val="TAL"/>
            </w:pPr>
            <w:r w:rsidRPr="00A15DCB">
              <w:t xml:space="preserve">  periodicityAndOffset CHOICE {</w:t>
            </w:r>
          </w:p>
        </w:tc>
        <w:tc>
          <w:tcPr>
            <w:tcW w:w="2267" w:type="dxa"/>
          </w:tcPr>
          <w:p w14:paraId="4F3A9E6A" w14:textId="77777777" w:rsidR="00987BD5" w:rsidRPr="00A15DCB" w:rsidRDefault="00987BD5" w:rsidP="00AB7AF6">
            <w:pPr>
              <w:pStyle w:val="TAL"/>
            </w:pPr>
          </w:p>
        </w:tc>
        <w:tc>
          <w:tcPr>
            <w:tcW w:w="1700" w:type="dxa"/>
          </w:tcPr>
          <w:p w14:paraId="16DC16E3" w14:textId="77777777" w:rsidR="00987BD5" w:rsidRPr="00A15DCB" w:rsidRDefault="00987BD5" w:rsidP="00AB7AF6">
            <w:pPr>
              <w:pStyle w:val="TAL"/>
            </w:pPr>
          </w:p>
        </w:tc>
        <w:tc>
          <w:tcPr>
            <w:tcW w:w="1245" w:type="dxa"/>
          </w:tcPr>
          <w:p w14:paraId="1466B5CB" w14:textId="77777777" w:rsidR="00987BD5" w:rsidRPr="00A15DCB" w:rsidRDefault="00987BD5" w:rsidP="00AB7AF6">
            <w:pPr>
              <w:pStyle w:val="TAL"/>
            </w:pPr>
          </w:p>
        </w:tc>
      </w:tr>
      <w:tr w:rsidR="00987BD5" w:rsidRPr="00A15DCB" w14:paraId="39BA1C79" w14:textId="77777777" w:rsidTr="00C05793">
        <w:tc>
          <w:tcPr>
            <w:tcW w:w="4535" w:type="dxa"/>
            <w:tcBorders>
              <w:bottom w:val="nil"/>
            </w:tcBorders>
          </w:tcPr>
          <w:p w14:paraId="460E8051" w14:textId="77777777" w:rsidR="00987BD5" w:rsidRPr="00A15DCB" w:rsidRDefault="00987BD5" w:rsidP="00AB7AF6">
            <w:pPr>
              <w:pStyle w:val="TAL"/>
              <w:ind w:firstLine="204"/>
            </w:pPr>
            <w:r w:rsidRPr="00A15DCB">
              <w:t>sl10</w:t>
            </w:r>
          </w:p>
        </w:tc>
        <w:tc>
          <w:tcPr>
            <w:tcW w:w="2267" w:type="dxa"/>
          </w:tcPr>
          <w:p w14:paraId="355D70E7" w14:textId="77777777" w:rsidR="00987BD5" w:rsidRPr="00A15DCB" w:rsidRDefault="00987BD5" w:rsidP="00AB7AF6">
            <w:pPr>
              <w:pStyle w:val="TAL"/>
              <w:rPr>
                <w:lang w:eastAsia="zh-CN"/>
              </w:rPr>
            </w:pPr>
            <w:r w:rsidRPr="00A15DCB">
              <w:rPr>
                <w:lang w:eastAsia="zh-CN"/>
              </w:rPr>
              <w:t>2</w:t>
            </w:r>
          </w:p>
        </w:tc>
        <w:tc>
          <w:tcPr>
            <w:tcW w:w="1700" w:type="dxa"/>
          </w:tcPr>
          <w:p w14:paraId="5CC120B6" w14:textId="77777777" w:rsidR="00987BD5" w:rsidRPr="00A15DCB" w:rsidRDefault="00987BD5" w:rsidP="00AB7AF6">
            <w:pPr>
              <w:pStyle w:val="TAL"/>
            </w:pPr>
            <w:r w:rsidRPr="00A15DCB">
              <w:t>With SCS = kHz15 results in repetition every 10 ms</w:t>
            </w:r>
          </w:p>
        </w:tc>
        <w:tc>
          <w:tcPr>
            <w:tcW w:w="1245" w:type="dxa"/>
          </w:tcPr>
          <w:p w14:paraId="7810DB4D" w14:textId="77777777" w:rsidR="00987BD5" w:rsidRPr="00A15DCB" w:rsidRDefault="00987BD5" w:rsidP="00AB7AF6">
            <w:pPr>
              <w:pStyle w:val="TAL"/>
            </w:pPr>
            <w:r w:rsidRPr="00A15DCB">
              <w:t>SCS15</w:t>
            </w:r>
          </w:p>
        </w:tc>
      </w:tr>
      <w:tr w:rsidR="00C05793" w:rsidRPr="00A15DCB" w14:paraId="62B02C8F" w14:textId="77777777" w:rsidTr="00C05793">
        <w:tc>
          <w:tcPr>
            <w:tcW w:w="4535" w:type="dxa"/>
            <w:tcBorders>
              <w:top w:val="nil"/>
            </w:tcBorders>
          </w:tcPr>
          <w:p w14:paraId="2E094A58" w14:textId="77777777" w:rsidR="00C05793" w:rsidRPr="00A15DCB" w:rsidRDefault="00C05793" w:rsidP="00C05793">
            <w:pPr>
              <w:pStyle w:val="TAL"/>
              <w:ind w:firstLine="204"/>
            </w:pPr>
          </w:p>
        </w:tc>
        <w:tc>
          <w:tcPr>
            <w:tcW w:w="2267" w:type="dxa"/>
          </w:tcPr>
          <w:p w14:paraId="3575D94D" w14:textId="76C2569B" w:rsidR="00C05793" w:rsidRPr="00A15DCB" w:rsidRDefault="00C05793" w:rsidP="00C05793">
            <w:pPr>
              <w:pStyle w:val="TAL"/>
              <w:rPr>
                <w:lang w:eastAsia="zh-CN"/>
              </w:rPr>
            </w:pPr>
            <w:r w:rsidRPr="00A15DCB">
              <w:rPr>
                <w:lang w:eastAsia="zh-CN"/>
              </w:rPr>
              <w:t>9</w:t>
            </w:r>
          </w:p>
        </w:tc>
        <w:tc>
          <w:tcPr>
            <w:tcW w:w="1700" w:type="dxa"/>
          </w:tcPr>
          <w:p w14:paraId="051E35D2" w14:textId="77777777" w:rsidR="00C05793" w:rsidRPr="00A15DCB" w:rsidRDefault="00C05793" w:rsidP="00C05793">
            <w:pPr>
              <w:pStyle w:val="TAL"/>
            </w:pPr>
          </w:p>
        </w:tc>
        <w:tc>
          <w:tcPr>
            <w:tcW w:w="1245" w:type="dxa"/>
          </w:tcPr>
          <w:p w14:paraId="73035A68" w14:textId="188170CC" w:rsidR="00C05793" w:rsidRPr="00A15DCB" w:rsidRDefault="00C05793" w:rsidP="00C05793">
            <w:pPr>
              <w:pStyle w:val="TAL"/>
            </w:pPr>
            <w:r w:rsidRPr="00A15DCB">
              <w:rPr>
                <w:lang w:eastAsia="zh-CN"/>
              </w:rPr>
              <w:t>SCS15 AND HD_FDD</w:t>
            </w:r>
          </w:p>
        </w:tc>
      </w:tr>
      <w:tr w:rsidR="00C05793" w:rsidRPr="00A15DCB" w14:paraId="7AECA6EA" w14:textId="77777777" w:rsidTr="00C05793">
        <w:tc>
          <w:tcPr>
            <w:tcW w:w="4535" w:type="dxa"/>
          </w:tcPr>
          <w:p w14:paraId="33E31F68" w14:textId="77777777" w:rsidR="00C05793" w:rsidRPr="00A15DCB" w:rsidRDefault="00C05793" w:rsidP="00C05793">
            <w:pPr>
              <w:pStyle w:val="TAL"/>
              <w:ind w:firstLine="204"/>
            </w:pPr>
            <w:r w:rsidRPr="00A15DCB">
              <w:t>sl20</w:t>
            </w:r>
          </w:p>
        </w:tc>
        <w:tc>
          <w:tcPr>
            <w:tcW w:w="2267" w:type="dxa"/>
          </w:tcPr>
          <w:p w14:paraId="2B389D44" w14:textId="77777777" w:rsidR="00C05793" w:rsidRPr="00A15DCB" w:rsidRDefault="00C05793" w:rsidP="00C05793">
            <w:pPr>
              <w:pStyle w:val="TAL"/>
              <w:rPr>
                <w:lang w:eastAsia="zh-CN"/>
              </w:rPr>
            </w:pPr>
            <w:r w:rsidRPr="00A15DCB">
              <w:rPr>
                <w:lang w:eastAsia="zh-CN"/>
              </w:rPr>
              <w:t>5</w:t>
            </w:r>
          </w:p>
        </w:tc>
        <w:tc>
          <w:tcPr>
            <w:tcW w:w="1700" w:type="dxa"/>
          </w:tcPr>
          <w:p w14:paraId="35F6144B" w14:textId="77777777" w:rsidR="00C05793" w:rsidRPr="00A15DCB" w:rsidRDefault="00C05793" w:rsidP="00C05793">
            <w:pPr>
              <w:pStyle w:val="TAL"/>
            </w:pPr>
            <w:r w:rsidRPr="00A15DCB">
              <w:t>With SCS = kHz30 results in repetition every 10 ms</w:t>
            </w:r>
          </w:p>
        </w:tc>
        <w:tc>
          <w:tcPr>
            <w:tcW w:w="1245" w:type="dxa"/>
          </w:tcPr>
          <w:p w14:paraId="3C754BE0" w14:textId="77777777" w:rsidR="00C05793" w:rsidRPr="00A15DCB" w:rsidRDefault="00C05793" w:rsidP="00C05793">
            <w:pPr>
              <w:pStyle w:val="TAL"/>
            </w:pPr>
            <w:r w:rsidRPr="00A15DCB">
              <w:t>SCS30</w:t>
            </w:r>
          </w:p>
        </w:tc>
      </w:tr>
      <w:tr w:rsidR="00C05793" w:rsidRPr="00A15DCB" w14:paraId="34DD0E85" w14:textId="77777777" w:rsidTr="00C05793">
        <w:tc>
          <w:tcPr>
            <w:tcW w:w="4535" w:type="dxa"/>
          </w:tcPr>
          <w:p w14:paraId="63CC5757" w14:textId="77777777" w:rsidR="00C05793" w:rsidRPr="00A15DCB" w:rsidRDefault="00C05793" w:rsidP="00C05793">
            <w:pPr>
              <w:pStyle w:val="TAL"/>
              <w:ind w:firstLine="204"/>
            </w:pPr>
            <w:r w:rsidRPr="00A15DCB">
              <w:t>sl80</w:t>
            </w:r>
          </w:p>
        </w:tc>
        <w:tc>
          <w:tcPr>
            <w:tcW w:w="2267" w:type="dxa"/>
          </w:tcPr>
          <w:p w14:paraId="313F9A05" w14:textId="77777777" w:rsidR="00C05793" w:rsidRPr="00A15DCB" w:rsidRDefault="00C05793" w:rsidP="00C05793">
            <w:pPr>
              <w:pStyle w:val="TAL"/>
              <w:rPr>
                <w:lang w:eastAsia="zh-CN"/>
              </w:rPr>
            </w:pPr>
            <w:r w:rsidRPr="00A15DCB">
              <w:rPr>
                <w:lang w:eastAsia="zh-CN"/>
              </w:rPr>
              <w:t>4</w:t>
            </w:r>
          </w:p>
        </w:tc>
        <w:tc>
          <w:tcPr>
            <w:tcW w:w="1700" w:type="dxa"/>
          </w:tcPr>
          <w:p w14:paraId="70047D7E" w14:textId="77777777" w:rsidR="00C05793" w:rsidRPr="00A15DCB" w:rsidRDefault="00C05793" w:rsidP="00C05793">
            <w:pPr>
              <w:pStyle w:val="TAL"/>
            </w:pPr>
            <w:r w:rsidRPr="00A15DCB">
              <w:t>With SCS = kHz120 results in repetition every 10 ms</w:t>
            </w:r>
          </w:p>
        </w:tc>
        <w:tc>
          <w:tcPr>
            <w:tcW w:w="1245" w:type="dxa"/>
          </w:tcPr>
          <w:p w14:paraId="774F3625" w14:textId="77777777" w:rsidR="00C05793" w:rsidRPr="00A15DCB" w:rsidRDefault="00C05793" w:rsidP="00C05793">
            <w:pPr>
              <w:pStyle w:val="TAL"/>
            </w:pPr>
            <w:r w:rsidRPr="00A15DCB">
              <w:t>SCS120</w:t>
            </w:r>
          </w:p>
        </w:tc>
      </w:tr>
      <w:tr w:rsidR="00C05793" w:rsidRPr="00A15DCB" w14:paraId="11DFC9F2" w14:textId="77777777" w:rsidTr="00C05793">
        <w:tc>
          <w:tcPr>
            <w:tcW w:w="4535" w:type="dxa"/>
          </w:tcPr>
          <w:p w14:paraId="1F82DF82" w14:textId="77777777" w:rsidR="00C05793" w:rsidRPr="00A15DCB" w:rsidRDefault="00C05793" w:rsidP="00C05793">
            <w:pPr>
              <w:pStyle w:val="TAL"/>
            </w:pPr>
            <w:r w:rsidRPr="00A15DCB">
              <w:t xml:space="preserve">  }</w:t>
            </w:r>
          </w:p>
        </w:tc>
        <w:tc>
          <w:tcPr>
            <w:tcW w:w="2267" w:type="dxa"/>
          </w:tcPr>
          <w:p w14:paraId="7AC533DF" w14:textId="77777777" w:rsidR="00C05793" w:rsidRPr="00A15DCB" w:rsidRDefault="00C05793" w:rsidP="00C05793">
            <w:pPr>
              <w:pStyle w:val="TAL"/>
            </w:pPr>
          </w:p>
        </w:tc>
        <w:tc>
          <w:tcPr>
            <w:tcW w:w="1700" w:type="dxa"/>
          </w:tcPr>
          <w:p w14:paraId="7A63F44F" w14:textId="77777777" w:rsidR="00C05793" w:rsidRPr="00A15DCB" w:rsidRDefault="00C05793" w:rsidP="00C05793">
            <w:pPr>
              <w:pStyle w:val="TAL"/>
            </w:pPr>
          </w:p>
        </w:tc>
        <w:tc>
          <w:tcPr>
            <w:tcW w:w="1245" w:type="dxa"/>
          </w:tcPr>
          <w:p w14:paraId="67A0761B" w14:textId="77777777" w:rsidR="00C05793" w:rsidRPr="00A15DCB" w:rsidRDefault="00C05793" w:rsidP="00C05793">
            <w:pPr>
              <w:pStyle w:val="TAL"/>
            </w:pPr>
          </w:p>
        </w:tc>
      </w:tr>
      <w:tr w:rsidR="00C05793" w:rsidRPr="00A15DCB" w14:paraId="1F93F1D4" w14:textId="77777777" w:rsidTr="00C05793">
        <w:tc>
          <w:tcPr>
            <w:tcW w:w="4535" w:type="dxa"/>
          </w:tcPr>
          <w:p w14:paraId="5152FE1D" w14:textId="77777777" w:rsidR="00C05793" w:rsidRPr="00A15DCB" w:rsidRDefault="00C05793" w:rsidP="00C05793">
            <w:pPr>
              <w:pStyle w:val="TAL"/>
            </w:pPr>
            <w:r w:rsidRPr="00A15DCB">
              <w:t>}</w:t>
            </w:r>
          </w:p>
        </w:tc>
        <w:tc>
          <w:tcPr>
            <w:tcW w:w="2267" w:type="dxa"/>
          </w:tcPr>
          <w:p w14:paraId="77EB7706" w14:textId="77777777" w:rsidR="00C05793" w:rsidRPr="00A15DCB" w:rsidRDefault="00C05793" w:rsidP="00C05793">
            <w:pPr>
              <w:pStyle w:val="TAL"/>
            </w:pPr>
          </w:p>
        </w:tc>
        <w:tc>
          <w:tcPr>
            <w:tcW w:w="1700" w:type="dxa"/>
          </w:tcPr>
          <w:p w14:paraId="1F420EE1" w14:textId="77777777" w:rsidR="00C05793" w:rsidRPr="00A15DCB" w:rsidRDefault="00C05793" w:rsidP="00C05793">
            <w:pPr>
              <w:pStyle w:val="TAL"/>
            </w:pPr>
          </w:p>
        </w:tc>
        <w:tc>
          <w:tcPr>
            <w:tcW w:w="1245" w:type="dxa"/>
          </w:tcPr>
          <w:p w14:paraId="44417E38" w14:textId="77777777" w:rsidR="00C05793" w:rsidRPr="00A15DCB" w:rsidRDefault="00C05793" w:rsidP="00C05793">
            <w:pPr>
              <w:pStyle w:val="TAL"/>
            </w:pPr>
          </w:p>
        </w:tc>
      </w:tr>
    </w:tbl>
    <w:p w14:paraId="46428FA7"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04191926" w14:textId="77777777" w:rsidTr="00AB7AF6">
        <w:tc>
          <w:tcPr>
            <w:tcW w:w="3936" w:type="dxa"/>
          </w:tcPr>
          <w:p w14:paraId="028DC919" w14:textId="77777777" w:rsidR="00C05793" w:rsidRPr="00A15DCB" w:rsidRDefault="00C05793" w:rsidP="00AB7AF6">
            <w:pPr>
              <w:pStyle w:val="TAH"/>
            </w:pPr>
            <w:r w:rsidRPr="00A15DCB">
              <w:t>Condition</w:t>
            </w:r>
          </w:p>
        </w:tc>
        <w:tc>
          <w:tcPr>
            <w:tcW w:w="5811" w:type="dxa"/>
          </w:tcPr>
          <w:p w14:paraId="146865E1" w14:textId="77777777" w:rsidR="00C05793" w:rsidRPr="00A15DCB" w:rsidRDefault="00C05793" w:rsidP="00AB7AF6">
            <w:pPr>
              <w:pStyle w:val="TAH"/>
            </w:pPr>
            <w:r w:rsidRPr="00A15DCB">
              <w:t>Explanation</w:t>
            </w:r>
          </w:p>
        </w:tc>
      </w:tr>
      <w:tr w:rsidR="00C05793" w:rsidRPr="00A15DCB" w14:paraId="1542E4CC" w14:textId="77777777" w:rsidTr="00AB7AF6">
        <w:tc>
          <w:tcPr>
            <w:tcW w:w="3936" w:type="dxa"/>
          </w:tcPr>
          <w:p w14:paraId="51E677F5" w14:textId="77777777" w:rsidR="00C05793" w:rsidRPr="00A15DCB" w:rsidRDefault="00C05793" w:rsidP="00AB7AF6">
            <w:pPr>
              <w:pStyle w:val="TAL"/>
            </w:pPr>
            <w:r w:rsidRPr="00A15DCB">
              <w:rPr>
                <w:rFonts w:eastAsia="SimSun"/>
                <w:lang w:eastAsia="zh-CN"/>
              </w:rPr>
              <w:t>HD_FDD</w:t>
            </w:r>
          </w:p>
        </w:tc>
        <w:tc>
          <w:tcPr>
            <w:tcW w:w="5811" w:type="dxa"/>
          </w:tcPr>
          <w:p w14:paraId="1194D1D7"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26E3668D" w14:textId="77777777" w:rsidR="00987BD5" w:rsidRPr="00A15DCB" w:rsidRDefault="00987BD5" w:rsidP="0025420B"/>
    <w:p w14:paraId="1362AA6B" w14:textId="77777777" w:rsidR="00A36E02" w:rsidRPr="00A15DCB" w:rsidRDefault="00A36E02" w:rsidP="00A36E02">
      <w:pPr>
        <w:pStyle w:val="Heading5"/>
      </w:pPr>
      <w:bookmarkStart w:id="28" w:name="_Toc21103085"/>
      <w:bookmarkStart w:id="29" w:name="_Toc29233422"/>
      <w:bookmarkStart w:id="30" w:name="_Toc29462027"/>
      <w:bookmarkStart w:id="31" w:name="_Toc36158004"/>
      <w:r w:rsidRPr="00A15DCB">
        <w:t>7.1.1.1.1a</w:t>
      </w:r>
      <w:r w:rsidRPr="00A15DCB">
        <w:tab/>
        <w:t>Correct selection of RACH parameters / Random access preamble and PRACH resource explicitly signalled to the UE by PDCCH Order / contention free random access procedure</w:t>
      </w:r>
      <w:bookmarkEnd w:id="28"/>
      <w:bookmarkEnd w:id="29"/>
      <w:bookmarkEnd w:id="30"/>
      <w:bookmarkEnd w:id="31"/>
    </w:p>
    <w:p w14:paraId="4B308730" w14:textId="77777777" w:rsidR="00A36E02" w:rsidRPr="00A15DCB" w:rsidRDefault="00A36E02" w:rsidP="00A36E02">
      <w:pPr>
        <w:pStyle w:val="H6"/>
      </w:pPr>
      <w:r w:rsidRPr="00A15DCB">
        <w:t>7.1.1.1.1a.1</w:t>
      </w:r>
      <w:r w:rsidRPr="00A15DCB">
        <w:tab/>
        <w:t>Test Purpose (TP)</w:t>
      </w:r>
    </w:p>
    <w:p w14:paraId="1FBF1EBF" w14:textId="77777777" w:rsidR="00A36E02" w:rsidRPr="00A15DCB" w:rsidRDefault="00A36E02" w:rsidP="00A36E02">
      <w:pPr>
        <w:pStyle w:val="H6"/>
      </w:pPr>
      <w:r w:rsidRPr="00A15DCB">
        <w:t>(1)</w:t>
      </w:r>
    </w:p>
    <w:p w14:paraId="020B44DB" w14:textId="77777777" w:rsidR="00A36E02" w:rsidRPr="00A15DCB" w:rsidRDefault="00A36E02" w:rsidP="00A36E02">
      <w:pPr>
        <w:pStyle w:val="PL"/>
        <w:rPr>
          <w:noProof w:val="0"/>
        </w:rPr>
      </w:pPr>
      <w:r w:rsidRPr="00A15DCB">
        <w:rPr>
          <w:b/>
          <w:bCs/>
          <w:noProof w:val="0"/>
        </w:rPr>
        <w:t xml:space="preserve">with </w:t>
      </w:r>
      <w:r w:rsidRPr="00A15DCB">
        <w:rPr>
          <w:noProof w:val="0"/>
        </w:rPr>
        <w:t>{ UE in RRC_Connected }</w:t>
      </w:r>
    </w:p>
    <w:p w14:paraId="055D3345" w14:textId="77777777" w:rsidR="00A36E02" w:rsidRPr="00A15DCB" w:rsidRDefault="00A36E02" w:rsidP="00A36E02">
      <w:pPr>
        <w:pStyle w:val="PL"/>
        <w:rPr>
          <w:noProof w:val="0"/>
        </w:rPr>
      </w:pPr>
      <w:r w:rsidRPr="00A15DCB">
        <w:rPr>
          <w:b/>
          <w:bCs/>
          <w:noProof w:val="0"/>
        </w:rPr>
        <w:t>ensure that</w:t>
      </w:r>
      <w:r w:rsidRPr="00A15DCB">
        <w:rPr>
          <w:noProof w:val="0"/>
        </w:rPr>
        <w:t xml:space="preserve"> {</w:t>
      </w:r>
    </w:p>
    <w:p w14:paraId="638489E6" w14:textId="77777777" w:rsidR="00A36E02" w:rsidRPr="00A15DCB" w:rsidRDefault="00A36E02" w:rsidP="00A36E02">
      <w:pPr>
        <w:pStyle w:val="PL"/>
        <w:rPr>
          <w:noProof w:val="0"/>
        </w:rPr>
      </w:pPr>
      <w:r w:rsidRPr="00A15DCB">
        <w:rPr>
          <w:b/>
          <w:bCs/>
          <w:noProof w:val="0"/>
        </w:rPr>
        <w:t xml:space="preserve">  when</w:t>
      </w:r>
      <w:r w:rsidRPr="00A15DCB">
        <w:rPr>
          <w:noProof w:val="0"/>
        </w:rPr>
        <w:t xml:space="preserve"> { PDCCH control command is received in NR </w:t>
      </w:r>
      <w:r w:rsidR="00C73D6F" w:rsidRPr="00A15DCB">
        <w:rPr>
          <w:noProof w:val="0"/>
        </w:rPr>
        <w:t>Sp</w:t>
      </w:r>
      <w:r w:rsidRPr="00A15DCB">
        <w:rPr>
          <w:noProof w:val="0"/>
        </w:rPr>
        <w:t>Cell providing Random Access Preamble }</w:t>
      </w:r>
    </w:p>
    <w:p w14:paraId="6EAB375A" w14:textId="707637E9" w:rsidR="00A36E02" w:rsidRPr="00A15DCB" w:rsidRDefault="00A36E02" w:rsidP="00A36E02">
      <w:pPr>
        <w:pStyle w:val="PL"/>
        <w:rPr>
          <w:noProof w:val="0"/>
        </w:rPr>
      </w:pPr>
      <w:r w:rsidRPr="00A15DCB">
        <w:rPr>
          <w:b/>
          <w:bCs/>
          <w:noProof w:val="0"/>
        </w:rPr>
        <w:t xml:space="preserve">    then</w:t>
      </w:r>
      <w:r w:rsidRPr="00A15DCB">
        <w:rPr>
          <w:noProof w:val="0"/>
        </w:rPr>
        <w:t xml:space="preserve"> { UE sends a PRACH preamble given in the PDCCH Order in NR </w:t>
      </w:r>
      <w:r w:rsidR="00C73D6F" w:rsidRPr="00A15DCB">
        <w:rPr>
          <w:noProof w:val="0"/>
        </w:rPr>
        <w:t>Sp</w:t>
      </w:r>
      <w:r w:rsidRPr="00A15DCB">
        <w:rPr>
          <w:noProof w:val="0"/>
        </w:rPr>
        <w:t>Cell }</w:t>
      </w:r>
    </w:p>
    <w:p w14:paraId="39775D73" w14:textId="77777777" w:rsidR="00A36E02" w:rsidRPr="00A15DCB" w:rsidRDefault="00A36E02" w:rsidP="00A36E02">
      <w:pPr>
        <w:pStyle w:val="PL"/>
        <w:rPr>
          <w:noProof w:val="0"/>
        </w:rPr>
      </w:pPr>
      <w:r w:rsidRPr="00A15DCB">
        <w:rPr>
          <w:noProof w:val="0"/>
        </w:rPr>
        <w:t xml:space="preserve">            }</w:t>
      </w:r>
    </w:p>
    <w:p w14:paraId="3348D208" w14:textId="77777777" w:rsidR="00A36E02" w:rsidRPr="00A15DCB" w:rsidRDefault="00A36E02" w:rsidP="00A36E02">
      <w:pPr>
        <w:pStyle w:val="PL"/>
        <w:rPr>
          <w:noProof w:val="0"/>
        </w:rPr>
      </w:pPr>
    </w:p>
    <w:p w14:paraId="0BAE3ACD" w14:textId="77777777" w:rsidR="00A36E02" w:rsidRPr="00A15DCB" w:rsidRDefault="00A36E02" w:rsidP="00A36E02">
      <w:pPr>
        <w:pStyle w:val="H6"/>
      </w:pPr>
      <w:r w:rsidRPr="00A15DCB">
        <w:t>(2)</w:t>
      </w:r>
    </w:p>
    <w:p w14:paraId="36127F4C" w14:textId="024BCCFA" w:rsidR="00A36E02" w:rsidRPr="00A15DCB" w:rsidRDefault="00A36E02" w:rsidP="00A36E02">
      <w:pPr>
        <w:pStyle w:val="PL"/>
        <w:rPr>
          <w:noProof w:val="0"/>
        </w:rPr>
      </w:pPr>
      <w:r w:rsidRPr="00A15DCB">
        <w:rPr>
          <w:b/>
          <w:bCs/>
          <w:noProof w:val="0"/>
        </w:rPr>
        <w:t xml:space="preserve">with </w:t>
      </w:r>
      <w:r w:rsidRPr="00A15DCB">
        <w:rPr>
          <w:noProof w:val="0"/>
        </w:rPr>
        <w:t xml:space="preserve">{ UE in RRC_Connected state after transmission of a PRACH preamble on NR SpCell received in PDCCH control command on NR </w:t>
      </w:r>
      <w:r w:rsidR="00C73D6F" w:rsidRPr="00A15DCB">
        <w:rPr>
          <w:noProof w:val="0"/>
        </w:rPr>
        <w:t>Sp</w:t>
      </w:r>
      <w:r w:rsidRPr="00A15DCB">
        <w:rPr>
          <w:noProof w:val="0"/>
        </w:rPr>
        <w:t>Cell }</w:t>
      </w:r>
    </w:p>
    <w:p w14:paraId="7EAA629E" w14:textId="77777777" w:rsidR="00A36E02" w:rsidRPr="00A15DCB" w:rsidRDefault="00A36E02" w:rsidP="00A36E02">
      <w:pPr>
        <w:pStyle w:val="PL"/>
        <w:rPr>
          <w:noProof w:val="0"/>
        </w:rPr>
      </w:pPr>
      <w:r w:rsidRPr="00A15DCB">
        <w:rPr>
          <w:b/>
          <w:bCs/>
          <w:noProof w:val="0"/>
        </w:rPr>
        <w:t xml:space="preserve">ensure that </w:t>
      </w:r>
      <w:r w:rsidRPr="00A15DCB">
        <w:rPr>
          <w:noProof w:val="0"/>
        </w:rPr>
        <w:t>{</w:t>
      </w:r>
    </w:p>
    <w:p w14:paraId="699649B2" w14:textId="31033284" w:rsidR="00A36E02" w:rsidRPr="00A15DCB" w:rsidRDefault="00A36E02" w:rsidP="00A36E02">
      <w:pPr>
        <w:pStyle w:val="PL"/>
        <w:rPr>
          <w:noProof w:val="0"/>
        </w:rPr>
      </w:pPr>
      <w:r w:rsidRPr="00A15DCB">
        <w:rPr>
          <w:b/>
          <w:bCs/>
          <w:noProof w:val="0"/>
        </w:rPr>
        <w:t xml:space="preserve">  when</w:t>
      </w:r>
      <w:r w:rsidRPr="00A15DCB">
        <w:rPr>
          <w:noProof w:val="0"/>
        </w:rPr>
        <w:t xml:space="preserve"> { UE does not receive a matching Random Access response in ra-ResponseWindowSize (hence considers RACH attempt as failed) and PREAMBLE_TRANSMISSION_COUNTER is less than PREAMBLE_TRANS_MAX }</w:t>
      </w:r>
    </w:p>
    <w:p w14:paraId="45962D12" w14:textId="62B5C56C" w:rsidR="00A36E02" w:rsidRPr="00A15DCB" w:rsidRDefault="00A36E02" w:rsidP="00A36E02">
      <w:pPr>
        <w:pStyle w:val="PL"/>
        <w:rPr>
          <w:noProof w:val="0"/>
        </w:rPr>
      </w:pPr>
      <w:r w:rsidRPr="00A15DCB">
        <w:rPr>
          <w:b/>
          <w:bCs/>
          <w:noProof w:val="0"/>
        </w:rPr>
        <w:t xml:space="preserve">    then</w:t>
      </w:r>
      <w:r w:rsidRPr="00A15DCB">
        <w:rPr>
          <w:noProof w:val="0"/>
        </w:rPr>
        <w:t xml:space="preserve"> { UE retransmits a PRACH preamble received in PDCCH control command on NR </w:t>
      </w:r>
      <w:r w:rsidR="00C73D6F" w:rsidRPr="00A15DCB">
        <w:rPr>
          <w:noProof w:val="0"/>
        </w:rPr>
        <w:t>Sp</w:t>
      </w:r>
      <w:r w:rsidRPr="00A15DCB">
        <w:rPr>
          <w:noProof w:val="0"/>
        </w:rPr>
        <w:t>Cell }</w:t>
      </w:r>
    </w:p>
    <w:p w14:paraId="2D4BEB99" w14:textId="77777777" w:rsidR="00A36E02" w:rsidRPr="00A15DCB" w:rsidRDefault="00A36E02" w:rsidP="00A36E02">
      <w:pPr>
        <w:pStyle w:val="PL"/>
        <w:rPr>
          <w:noProof w:val="0"/>
        </w:rPr>
      </w:pPr>
      <w:r w:rsidRPr="00A15DCB">
        <w:rPr>
          <w:noProof w:val="0"/>
        </w:rPr>
        <w:lastRenderedPageBreak/>
        <w:t xml:space="preserve">            }</w:t>
      </w:r>
    </w:p>
    <w:p w14:paraId="549A212D" w14:textId="77777777" w:rsidR="00A36E02" w:rsidRPr="00A15DCB" w:rsidRDefault="00A36E02" w:rsidP="00A36E02">
      <w:pPr>
        <w:pStyle w:val="PL"/>
        <w:rPr>
          <w:noProof w:val="0"/>
        </w:rPr>
      </w:pPr>
    </w:p>
    <w:p w14:paraId="37F797F6" w14:textId="77777777" w:rsidR="00A36E02" w:rsidRPr="00A15DCB" w:rsidRDefault="00A36E02" w:rsidP="00A36E02">
      <w:pPr>
        <w:pStyle w:val="H6"/>
      </w:pPr>
      <w:r w:rsidRPr="00A15DCB">
        <w:t>7.1.1.1.1a.2</w:t>
      </w:r>
      <w:r w:rsidRPr="00A15DCB">
        <w:tab/>
        <w:t>Conformance requirements</w:t>
      </w:r>
    </w:p>
    <w:p w14:paraId="308D7F53" w14:textId="77777777" w:rsidR="00A36E02" w:rsidRPr="00A15DCB" w:rsidRDefault="00A36E02" w:rsidP="00A36E02">
      <w:r w:rsidRPr="00A15DCB">
        <w:t>References: The conformance requirements covered in the present test case are specified in: TS 38.321, clauses 5.1.2, 5.1.4 and TS 38.212 clause 7.3.1.2.1. Unless otherwise stated these are Rel-15 requirements.</w:t>
      </w:r>
    </w:p>
    <w:p w14:paraId="3F5A6D84" w14:textId="77777777" w:rsidR="00A36E02" w:rsidRPr="00A15DCB" w:rsidRDefault="00A36E02" w:rsidP="00A36E02">
      <w:r w:rsidRPr="00A15DCB">
        <w:t>[TS 38.321, clause 5.1.2]</w:t>
      </w:r>
    </w:p>
    <w:p w14:paraId="0B283D0B" w14:textId="77777777" w:rsidR="00A36E02" w:rsidRPr="00A15DCB" w:rsidRDefault="00A36E02" w:rsidP="00A36E02">
      <w:r w:rsidRPr="00A15DCB">
        <w:t>The MAC entity shall:</w:t>
      </w:r>
    </w:p>
    <w:p w14:paraId="21BA8B8A" w14:textId="77777777" w:rsidR="00A36E02" w:rsidRPr="00A15DCB" w:rsidRDefault="00A36E02" w:rsidP="00A36E02">
      <w:pPr>
        <w:ind w:left="568" w:hanging="284"/>
      </w:pPr>
      <w:r w:rsidRPr="00A15DCB">
        <w:t>…</w:t>
      </w:r>
    </w:p>
    <w:p w14:paraId="0C87FDFC" w14:textId="77777777" w:rsidR="00A36E02" w:rsidRPr="00A15DCB" w:rsidRDefault="00A36E02" w:rsidP="00A36E02">
      <w:pPr>
        <w:pStyle w:val="B1"/>
      </w:pPr>
      <w:r w:rsidRPr="00A15DCB">
        <w:t>1&gt;</w:t>
      </w:r>
      <w:r w:rsidRPr="00A15DCB">
        <w:tab/>
        <w:t xml:space="preserve">else if the </w:t>
      </w:r>
      <w:r w:rsidRPr="00A15DCB">
        <w:rPr>
          <w:i/>
        </w:rPr>
        <w:t>ra-PreambleIndex</w:t>
      </w:r>
      <w:r w:rsidRPr="00A15DCB">
        <w:t xml:space="preserve"> has been explicitly provided by either PDCCH or RRC; and</w:t>
      </w:r>
    </w:p>
    <w:p w14:paraId="58275FA6" w14:textId="77777777" w:rsidR="00A36E02" w:rsidRPr="00A15DCB" w:rsidRDefault="00A36E02" w:rsidP="00A36E02">
      <w:pPr>
        <w:pStyle w:val="B1"/>
      </w:pPr>
      <w:r w:rsidRPr="00A15DCB">
        <w:t>1&gt;</w:t>
      </w:r>
      <w:r w:rsidRPr="00A15DCB">
        <w:tab/>
        <w:t xml:space="preserve">if the </w:t>
      </w:r>
      <w:r w:rsidRPr="00A15DCB">
        <w:rPr>
          <w:i/>
        </w:rPr>
        <w:t>ra-PreambleIndex</w:t>
      </w:r>
      <w:r w:rsidRPr="00A15DCB">
        <w:t xml:space="preserve"> is not 0b000000; and</w:t>
      </w:r>
    </w:p>
    <w:p w14:paraId="798D387F" w14:textId="77777777" w:rsidR="00A36E02" w:rsidRPr="00A15DCB" w:rsidRDefault="00A36E02" w:rsidP="00A36E02">
      <w:pPr>
        <w:pStyle w:val="B1"/>
      </w:pPr>
      <w:r w:rsidRPr="00A15DCB">
        <w:t>1&gt;</w:t>
      </w:r>
      <w:r w:rsidRPr="00A15DCB">
        <w:tab/>
        <w:t>if contention-free Random Access Resource associated with SSBs or CSI-RS have not been explicitly provided by RRC:</w:t>
      </w:r>
    </w:p>
    <w:p w14:paraId="39BD4E22" w14:textId="77777777" w:rsidR="00A36E02" w:rsidRPr="00A15DCB" w:rsidRDefault="00A36E02" w:rsidP="00A36E02">
      <w:pPr>
        <w:pStyle w:val="B2"/>
      </w:pPr>
      <w:r w:rsidRPr="00A15DCB">
        <w:t>2&gt;</w:t>
      </w:r>
      <w:r w:rsidRPr="00A15DCB">
        <w:tab/>
        <w:t xml:space="preserve">set the </w:t>
      </w:r>
      <w:r w:rsidRPr="00A15DCB">
        <w:rPr>
          <w:i/>
        </w:rPr>
        <w:t>PREAMBLE_INDEX</w:t>
      </w:r>
      <w:r w:rsidRPr="00A15DCB">
        <w:t xml:space="preserve"> to the signalled </w:t>
      </w:r>
      <w:r w:rsidRPr="00A15DCB">
        <w:rPr>
          <w:i/>
        </w:rPr>
        <w:t>ra-PreambleIndex</w:t>
      </w:r>
      <w:r w:rsidRPr="00A15DCB">
        <w:t>.</w:t>
      </w:r>
    </w:p>
    <w:p w14:paraId="2E6B3AB4" w14:textId="77777777" w:rsidR="00A36E02" w:rsidRPr="00A15DCB" w:rsidRDefault="00A36E02" w:rsidP="00A36E02">
      <w:pPr>
        <w:pStyle w:val="B1"/>
      </w:pPr>
      <w:r w:rsidRPr="00A15DCB">
        <w:t>…</w:t>
      </w:r>
    </w:p>
    <w:p w14:paraId="62B7E8C0" w14:textId="77777777" w:rsidR="00A36E02" w:rsidRPr="00A15DCB" w:rsidRDefault="00A36E02" w:rsidP="00A36E02">
      <w:pPr>
        <w:pStyle w:val="B1"/>
      </w:pPr>
      <w:r w:rsidRPr="00A15DCB">
        <w:t>1&gt;</w:t>
      </w:r>
      <w:r w:rsidRPr="00A15DCB">
        <w:tab/>
        <w:t>if an SSB is selected above and an association between PRACH occasions and SSBs is configured:</w:t>
      </w:r>
    </w:p>
    <w:p w14:paraId="4468F407" w14:textId="77777777" w:rsidR="00A36E02" w:rsidRPr="00A15DCB" w:rsidRDefault="00A36E02" w:rsidP="00A36E02">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may take into account the possible occurrence of measurement gaps when determining the next available PRACH occasion corresponding to the selected SSB).</w:t>
      </w:r>
    </w:p>
    <w:p w14:paraId="09668810" w14:textId="77777777" w:rsidR="00A36E02" w:rsidRPr="00A15DCB" w:rsidRDefault="00A36E02" w:rsidP="00A36E02">
      <w:pPr>
        <w:pStyle w:val="B1"/>
      </w:pPr>
      <w:r w:rsidRPr="00A15DCB">
        <w:t>1&gt;</w:t>
      </w:r>
      <w:r w:rsidRPr="00A15DCB">
        <w:tab/>
        <w:t>else if a CSI-RS is selected above and an association between PRACH occasions and CSI-RSs is configured:</w:t>
      </w:r>
    </w:p>
    <w:p w14:paraId="3D7E8748" w14:textId="77777777" w:rsidR="00A36E02" w:rsidRPr="00A15DCB" w:rsidRDefault="00A36E02" w:rsidP="00A36E02">
      <w:pPr>
        <w:pStyle w:val="B2"/>
      </w:pPr>
      <w:r w:rsidRPr="00A15DCB">
        <w:t>2&gt;</w:t>
      </w:r>
      <w:r w:rsidRPr="00A15DCB">
        <w:tab/>
        <w:t xml:space="preserve">determine the next available PRACH occasion from the PRACH occasions in </w:t>
      </w:r>
      <w:r w:rsidRPr="00A15DCB">
        <w:rPr>
          <w:i/>
        </w:rPr>
        <w:t>ra-OccasionList</w:t>
      </w:r>
      <w:r w:rsidRPr="00A15DCB">
        <w:t xml:space="preserve"> corresponding to the selected CSI-RS (the MAC entity may take into account the possible occurrence of measurement gaps when determining the next available PRACH occasion corresponding to the selected CSI-RS).</w:t>
      </w:r>
    </w:p>
    <w:p w14:paraId="3A18BB36" w14:textId="77777777" w:rsidR="00A36E02" w:rsidRPr="00A15DCB" w:rsidRDefault="00A36E02" w:rsidP="00A36E02">
      <w:pPr>
        <w:pStyle w:val="B1"/>
      </w:pPr>
      <w:r w:rsidRPr="00A15DCB">
        <w:t>1&gt;</w:t>
      </w:r>
      <w:r w:rsidRPr="00A15DCB">
        <w:tab/>
        <w:t>else:</w:t>
      </w:r>
    </w:p>
    <w:p w14:paraId="61D2C93A" w14:textId="77777777" w:rsidR="00A36E02" w:rsidRPr="00A15DCB" w:rsidRDefault="00A36E02" w:rsidP="00A36E02">
      <w:pPr>
        <w:pStyle w:val="B2"/>
      </w:pPr>
      <w:r w:rsidRPr="00A15DCB">
        <w:t>2&gt;</w:t>
      </w:r>
      <w:r w:rsidRPr="00A15DCB">
        <w:tab/>
        <w:t>determine the next available PRACH occasion (the MAC entity may take into account the possible occurrence of measurement gaps when determining the next available PRACH occasion).</w:t>
      </w:r>
    </w:p>
    <w:p w14:paraId="6E7EA244" w14:textId="77777777" w:rsidR="00A36E02" w:rsidRPr="00A15DCB" w:rsidRDefault="00A36E02" w:rsidP="00A36E02">
      <w:pPr>
        <w:pStyle w:val="B1"/>
      </w:pPr>
      <w:r w:rsidRPr="00A15DCB">
        <w:t>1&gt;</w:t>
      </w:r>
      <w:r w:rsidRPr="00A15DCB">
        <w:tab/>
        <w:t>perform the Random Access Preamble transmission procedure (see clause 5.1.3).</w:t>
      </w:r>
    </w:p>
    <w:p w14:paraId="0B23EFA3" w14:textId="77777777" w:rsidR="00A36E02" w:rsidRPr="00A15DCB" w:rsidRDefault="00A36E02" w:rsidP="00A36E02">
      <w:r w:rsidRPr="00A15DCB">
        <w:t>[TS 38.321, clause 5.1.4]</w:t>
      </w:r>
    </w:p>
    <w:p w14:paraId="7CACE719" w14:textId="77777777" w:rsidR="00A36E02" w:rsidRPr="00A15DCB" w:rsidRDefault="00A36E02" w:rsidP="00A36E02">
      <w:r w:rsidRPr="00A15DCB">
        <w:t>Once the Random Access Preamble is transmitted and regardless of the possible occurrence of a measurement gap, the MAC entity shall:</w:t>
      </w:r>
    </w:p>
    <w:p w14:paraId="102AB4B4" w14:textId="77777777" w:rsidR="00A36E02" w:rsidRPr="00A15DCB" w:rsidRDefault="00A36E02" w:rsidP="00A36E02">
      <w:pPr>
        <w:pStyle w:val="B1"/>
      </w:pPr>
      <w:r w:rsidRPr="00A15DCB">
        <w:t>...</w:t>
      </w:r>
    </w:p>
    <w:p w14:paraId="5163125D" w14:textId="77777777" w:rsidR="00A36E02" w:rsidRPr="00A15DCB" w:rsidRDefault="00A36E02" w:rsidP="00A36E02">
      <w:pPr>
        <w:pStyle w:val="B1"/>
      </w:pPr>
      <w:r w:rsidRPr="00A15DCB">
        <w:t>1&gt;</w:t>
      </w:r>
      <w:r w:rsidRPr="00A15DCB">
        <w:tab/>
        <w:t>else:</w:t>
      </w:r>
    </w:p>
    <w:p w14:paraId="60C463BB" w14:textId="77777777" w:rsidR="00A36E02" w:rsidRPr="00A15DCB" w:rsidRDefault="00A36E02" w:rsidP="00A36E02">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6932F6FD" w14:textId="77777777" w:rsidR="00A36E02" w:rsidRPr="00A15DCB" w:rsidRDefault="00A36E02" w:rsidP="00A36E02">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633A43FD" w14:textId="77777777" w:rsidR="00A36E02" w:rsidRPr="00A15DCB" w:rsidRDefault="00A36E02" w:rsidP="00A36E02">
      <w:pPr>
        <w:pStyle w:val="B1"/>
      </w:pPr>
      <w:r w:rsidRPr="00A15DCB">
        <w:t>1&gt;</w:t>
      </w:r>
      <w:r w:rsidRPr="00A15DCB">
        <w:tab/>
        <w:t>if notification of a reception of a PDCCH transmission is received from lower layers; and</w:t>
      </w:r>
    </w:p>
    <w:p w14:paraId="4D4F3952" w14:textId="77777777" w:rsidR="00A36E02" w:rsidRPr="00A15DCB" w:rsidRDefault="00A36E02" w:rsidP="00A36E02">
      <w:pPr>
        <w:pStyle w:val="B1"/>
      </w:pPr>
      <w:r w:rsidRPr="00A15DCB">
        <w:t>1&gt;</w:t>
      </w:r>
      <w:r w:rsidRPr="00A15DCB">
        <w:tab/>
        <w:t>if PDCCH transmission is addressed to the C-RNTI; and</w:t>
      </w:r>
    </w:p>
    <w:p w14:paraId="7356D4A7" w14:textId="77777777" w:rsidR="00A36E02" w:rsidRPr="00A15DCB" w:rsidRDefault="00A36E02" w:rsidP="00A36E02">
      <w:pPr>
        <w:pStyle w:val="B2"/>
      </w:pPr>
      <w:r w:rsidRPr="00A15DCB">
        <w:t>...</w:t>
      </w:r>
    </w:p>
    <w:p w14:paraId="65291103" w14:textId="77777777" w:rsidR="00A36E02" w:rsidRPr="00A15DCB" w:rsidRDefault="00A36E02" w:rsidP="00A36E02">
      <w:pPr>
        <w:pStyle w:val="B1"/>
      </w:pPr>
      <w:r w:rsidRPr="00A15DCB">
        <w:t>1&gt;</w:t>
      </w:r>
      <w:r w:rsidRPr="00A15DCB">
        <w:tab/>
        <w:t>else if a downlink assignment has been received on the PDCCH for the RA-RNTI and the received TB is successfully decoded:</w:t>
      </w:r>
    </w:p>
    <w:p w14:paraId="737E9427" w14:textId="77777777" w:rsidR="00A36E02" w:rsidRPr="00A15DCB" w:rsidRDefault="00A36E02" w:rsidP="00A36E02">
      <w:pPr>
        <w:pStyle w:val="B2"/>
      </w:pPr>
      <w:r w:rsidRPr="00A15DCB">
        <w:lastRenderedPageBreak/>
        <w:t>2&gt;</w:t>
      </w:r>
      <w:r w:rsidRPr="00A15DCB">
        <w:tab/>
        <w:t>if the Random Access Response contains a Backoff Indicator subheader:</w:t>
      </w:r>
    </w:p>
    <w:p w14:paraId="5A0683DE" w14:textId="77777777" w:rsidR="00A36E02" w:rsidRPr="00A15DCB" w:rsidRDefault="00A36E02" w:rsidP="00A36E02">
      <w:pPr>
        <w:pStyle w:val="B3"/>
      </w:pPr>
      <w:r w:rsidRPr="00A15DCB">
        <w:t>3&gt;</w:t>
      </w:r>
      <w:r w:rsidRPr="00A15DCB">
        <w:tab/>
        <w:t xml:space="preserve">set the </w:t>
      </w:r>
      <w:r w:rsidRPr="00A15DCB">
        <w:rPr>
          <w:i/>
        </w:rPr>
        <w:t>PREAMBLE_BACKOFF</w:t>
      </w:r>
      <w:r w:rsidRPr="00A15DCB">
        <w:t xml:space="preserve"> to value of the BI field of the Backoff Indicator subheader using Table 7.2-1.</w:t>
      </w:r>
    </w:p>
    <w:p w14:paraId="46FDC479" w14:textId="77777777" w:rsidR="00A36E02" w:rsidRPr="00A15DCB" w:rsidRDefault="00A36E02" w:rsidP="00A36E02">
      <w:pPr>
        <w:pStyle w:val="B2"/>
      </w:pPr>
      <w:r w:rsidRPr="00A15DCB">
        <w:t>2&gt;</w:t>
      </w:r>
      <w:r w:rsidRPr="00A15DCB">
        <w:tab/>
        <w:t>else:</w:t>
      </w:r>
    </w:p>
    <w:p w14:paraId="10673438" w14:textId="77777777" w:rsidR="00A36E02" w:rsidRPr="00A15DCB" w:rsidRDefault="00A36E02" w:rsidP="00A36E02">
      <w:pPr>
        <w:pStyle w:val="B3"/>
      </w:pPr>
      <w:r w:rsidRPr="00A15DCB">
        <w:t>3&gt;</w:t>
      </w:r>
      <w:r w:rsidRPr="00A15DCB">
        <w:tab/>
        <w:t xml:space="preserve">set the </w:t>
      </w:r>
      <w:r w:rsidRPr="00A15DCB">
        <w:rPr>
          <w:i/>
        </w:rPr>
        <w:t>PREAMBLE_BACKOFF</w:t>
      </w:r>
      <w:r w:rsidRPr="00A15DCB">
        <w:t xml:space="preserve"> to 0 ms.</w:t>
      </w:r>
    </w:p>
    <w:p w14:paraId="624B0F26" w14:textId="77777777" w:rsidR="00A36E02" w:rsidRPr="00A15DCB" w:rsidRDefault="00A36E02" w:rsidP="00A36E02">
      <w:pPr>
        <w:pStyle w:val="B2"/>
      </w:pPr>
      <w:r w:rsidRPr="00A15DCB">
        <w:t>2&gt;</w:t>
      </w:r>
      <w:r w:rsidRPr="00A15DCB">
        <w:tab/>
        <w:t xml:space="preserve">if the Random Access Response contains a Random Access Preamble identifier corresponding to the transmitted </w:t>
      </w:r>
      <w:r w:rsidRPr="00A15DCB">
        <w:rPr>
          <w:i/>
        </w:rPr>
        <w:t>PREAMBLE_INDEX</w:t>
      </w:r>
      <w:r w:rsidRPr="00A15DCB">
        <w:t xml:space="preserve"> (see subclause 5.1.3):</w:t>
      </w:r>
    </w:p>
    <w:p w14:paraId="74911798" w14:textId="77777777" w:rsidR="00A36E02" w:rsidRPr="00A15DCB" w:rsidRDefault="00A36E02" w:rsidP="00A36E02">
      <w:pPr>
        <w:pStyle w:val="B3"/>
      </w:pPr>
      <w:r w:rsidRPr="00A15DCB">
        <w:t>3&gt;</w:t>
      </w:r>
      <w:r w:rsidRPr="00A15DCB">
        <w:tab/>
        <w:t>consider this Random Access Response reception successful.</w:t>
      </w:r>
    </w:p>
    <w:p w14:paraId="7D43068B" w14:textId="77777777" w:rsidR="00A36E02" w:rsidRPr="00A15DCB" w:rsidRDefault="00A36E02" w:rsidP="00A36E02">
      <w:pPr>
        <w:pStyle w:val="B2"/>
      </w:pPr>
      <w:r w:rsidRPr="00A15DCB">
        <w:t>2&gt;</w:t>
      </w:r>
      <w:r w:rsidRPr="00A15DCB">
        <w:tab/>
        <w:t>if the Random Access Response reception is considered successful:</w:t>
      </w:r>
    </w:p>
    <w:p w14:paraId="0F5F0B18" w14:textId="77777777" w:rsidR="00A36E02" w:rsidRPr="00A15DCB" w:rsidRDefault="00A36E02" w:rsidP="00A36E02">
      <w:pPr>
        <w:pStyle w:val="B3"/>
      </w:pPr>
      <w:r w:rsidRPr="00A15DCB">
        <w:t>3&gt;</w:t>
      </w:r>
      <w:r w:rsidRPr="00A15DCB">
        <w:tab/>
        <w:t>if the Random Access Response includes RAPID only:</w:t>
      </w:r>
    </w:p>
    <w:p w14:paraId="4C39504A" w14:textId="77777777" w:rsidR="00A36E02" w:rsidRPr="00A15DCB" w:rsidRDefault="00A36E02" w:rsidP="00A36E02">
      <w:pPr>
        <w:pStyle w:val="B4"/>
      </w:pPr>
      <w:r w:rsidRPr="00A15DCB">
        <w:t>4&gt;</w:t>
      </w:r>
      <w:r w:rsidRPr="00A15DCB">
        <w:tab/>
        <w:t>consider this Random Access procedure successfully completed;</w:t>
      </w:r>
    </w:p>
    <w:p w14:paraId="4DCA060B" w14:textId="77777777" w:rsidR="00A36E02" w:rsidRPr="00A15DCB" w:rsidRDefault="00A36E02" w:rsidP="00A36E02">
      <w:pPr>
        <w:pStyle w:val="B4"/>
      </w:pPr>
      <w:r w:rsidRPr="00A15DCB">
        <w:t>4&gt;</w:t>
      </w:r>
      <w:r w:rsidRPr="00A15DCB">
        <w:tab/>
        <w:t>indicate the reception of an acknowledgement for the SI request to upper layers.</w:t>
      </w:r>
    </w:p>
    <w:p w14:paraId="5A56A1B2" w14:textId="77777777" w:rsidR="00A36E02" w:rsidRPr="00A15DCB" w:rsidRDefault="00A36E02" w:rsidP="00A36E02">
      <w:pPr>
        <w:pStyle w:val="B3"/>
      </w:pPr>
      <w:r w:rsidRPr="00A15DCB">
        <w:t>3&gt;</w:t>
      </w:r>
      <w:r w:rsidRPr="00A15DCB">
        <w:tab/>
        <w:t>else:</w:t>
      </w:r>
    </w:p>
    <w:p w14:paraId="4886115D" w14:textId="77777777" w:rsidR="00A36E02" w:rsidRPr="00A15DCB" w:rsidRDefault="00A36E02" w:rsidP="00A36E02">
      <w:pPr>
        <w:pStyle w:val="B4"/>
      </w:pPr>
      <w:r w:rsidRPr="00A15DCB">
        <w:t>4&gt;</w:t>
      </w:r>
      <w:r w:rsidRPr="00A15DCB">
        <w:tab/>
        <w:t>apply the following actions for the Serving Cell where the Random Access Preamble was transmitted:</w:t>
      </w:r>
    </w:p>
    <w:p w14:paraId="5A55059C" w14:textId="77777777" w:rsidR="00A36E02" w:rsidRPr="00A15DCB" w:rsidRDefault="00A36E02" w:rsidP="00A36E02">
      <w:pPr>
        <w:pStyle w:val="B5"/>
      </w:pPr>
      <w:r w:rsidRPr="00A15DCB">
        <w:t>5&gt;</w:t>
      </w:r>
      <w:r w:rsidRPr="00A15DCB">
        <w:tab/>
        <w:t>process the received Timing Advance Command (see subclause 5.2);</w:t>
      </w:r>
    </w:p>
    <w:p w14:paraId="0AC50FEF" w14:textId="77777777" w:rsidR="00A36E02" w:rsidRPr="00A15DCB" w:rsidRDefault="00A36E02" w:rsidP="00A36E02">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preamblePowerRampingStep</w:t>
      </w:r>
      <w:r w:rsidRPr="00A15DCB">
        <w:t>);</w:t>
      </w:r>
    </w:p>
    <w:p w14:paraId="45010AA2" w14:textId="77777777" w:rsidR="00A36E02" w:rsidRPr="00A15DCB" w:rsidRDefault="00A36E02" w:rsidP="00A36E02">
      <w:pPr>
        <w:pStyle w:val="B5"/>
      </w:pPr>
      <w:r w:rsidRPr="00A15DCB">
        <w:t>5&gt;</w:t>
      </w:r>
      <w:r w:rsidRPr="00A15DCB">
        <w:tab/>
        <w:t>if the Serving Cell for the Random Access procedure is SRS-only SCell:</w:t>
      </w:r>
    </w:p>
    <w:p w14:paraId="5401B547" w14:textId="77777777" w:rsidR="00A36E02" w:rsidRPr="00A15DCB" w:rsidRDefault="00A36E02" w:rsidP="00A36E02">
      <w:pPr>
        <w:pStyle w:val="B6"/>
        <w:rPr>
          <w:lang w:eastAsia="ko-KR"/>
        </w:rPr>
      </w:pPr>
      <w:r w:rsidRPr="00A15DCB">
        <w:rPr>
          <w:lang w:eastAsia="ko-KR"/>
        </w:rPr>
        <w:t>6&gt;</w:t>
      </w:r>
      <w:r w:rsidRPr="00A15DCB">
        <w:rPr>
          <w:lang w:eastAsia="ko-KR"/>
        </w:rPr>
        <w:tab/>
        <w:t>ignore the received UL grant.</w:t>
      </w:r>
    </w:p>
    <w:p w14:paraId="6094491F" w14:textId="77777777" w:rsidR="00A36E02" w:rsidRPr="00A15DCB" w:rsidRDefault="00A36E02" w:rsidP="00A36E02">
      <w:pPr>
        <w:pStyle w:val="B5"/>
      </w:pPr>
      <w:r w:rsidRPr="00A15DCB">
        <w:t>5&gt;</w:t>
      </w:r>
      <w:r w:rsidRPr="00A15DCB">
        <w:tab/>
        <w:t>else:</w:t>
      </w:r>
    </w:p>
    <w:p w14:paraId="33C60C6B" w14:textId="77777777" w:rsidR="00A36E02" w:rsidRPr="00A15DCB" w:rsidRDefault="00A36E02" w:rsidP="00A36E02">
      <w:pPr>
        <w:pStyle w:val="B6"/>
        <w:rPr>
          <w:lang w:eastAsia="ko-KR"/>
        </w:rPr>
      </w:pPr>
      <w:r w:rsidRPr="00A15DCB">
        <w:rPr>
          <w:lang w:eastAsia="ko-KR"/>
        </w:rPr>
        <w:t>6&gt;</w:t>
      </w:r>
      <w:r w:rsidRPr="00A15DCB">
        <w:rPr>
          <w:lang w:eastAsia="ko-KR"/>
        </w:rPr>
        <w:tab/>
        <w:t>process the received UL grant value and indicate it to the lower layers.</w:t>
      </w:r>
    </w:p>
    <w:p w14:paraId="4FD73CC3" w14:textId="77777777" w:rsidR="00A36E02" w:rsidRPr="00A15DCB" w:rsidRDefault="00A36E02" w:rsidP="00A36E02">
      <w:pPr>
        <w:pStyle w:val="B4"/>
      </w:pPr>
      <w:r w:rsidRPr="00A15DCB">
        <w:t>4&gt;</w:t>
      </w:r>
      <w:r w:rsidRPr="00A15DCB">
        <w:tab/>
        <w:t>if the Random Access Preamble was not selected by the MAC entity among the contention-based Random Access Preamble(s):</w:t>
      </w:r>
    </w:p>
    <w:p w14:paraId="0F42E128" w14:textId="77777777" w:rsidR="00A36E02" w:rsidRPr="00A15DCB" w:rsidRDefault="00A36E02" w:rsidP="00A36E02">
      <w:pPr>
        <w:pStyle w:val="B5"/>
      </w:pPr>
      <w:r w:rsidRPr="00A15DCB">
        <w:t>5&gt;</w:t>
      </w:r>
      <w:r w:rsidRPr="00A15DCB">
        <w:tab/>
        <w:t>consider the Random Access procedure successfully completed.</w:t>
      </w:r>
    </w:p>
    <w:p w14:paraId="13C4669E" w14:textId="77777777" w:rsidR="00A36E02" w:rsidRPr="00A15DCB" w:rsidRDefault="00A36E02" w:rsidP="00A36E02">
      <w:pPr>
        <w:pStyle w:val="B6"/>
        <w:rPr>
          <w:lang w:eastAsia="ko-KR"/>
        </w:rPr>
      </w:pPr>
      <w:r w:rsidRPr="00A15DCB">
        <w:rPr>
          <w:lang w:eastAsia="ko-KR"/>
        </w:rPr>
        <w:t>...</w:t>
      </w:r>
    </w:p>
    <w:p w14:paraId="70A17FE1" w14:textId="77777777" w:rsidR="00A36E02" w:rsidRPr="00A15DCB" w:rsidRDefault="00A36E02" w:rsidP="00A36E02">
      <w:pPr>
        <w:pStyle w:val="B1"/>
      </w:pPr>
      <w:r w:rsidRPr="00A15DCB">
        <w:t>1&gt;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 or:</w:t>
      </w:r>
    </w:p>
    <w:p w14:paraId="7EB3DBB0" w14:textId="77777777" w:rsidR="00A36E02" w:rsidRPr="00A15DCB" w:rsidRDefault="00A36E02" w:rsidP="00A36E02">
      <w:pPr>
        <w:pStyle w:val="B1"/>
      </w:pPr>
      <w:r w:rsidRPr="00A15DCB">
        <w:t>1&gt;</w:t>
      </w:r>
      <w:r w:rsidRPr="00A15DCB">
        <w:tab/>
        <w:t xml:space="preserve">if </w:t>
      </w:r>
      <w:r w:rsidRPr="00A15DCB">
        <w:rPr>
          <w:i/>
        </w:rPr>
        <w:t>ra-ResponseWindow</w:t>
      </w:r>
      <w:r w:rsidRPr="00A15DCB">
        <w:t xml:space="preserve"> configured in </w:t>
      </w:r>
      <w:r w:rsidRPr="00A15DCB">
        <w:rPr>
          <w:i/>
        </w:rPr>
        <w:t>BeamFailureRecoveryConfig</w:t>
      </w:r>
      <w:r w:rsidRPr="00A15DCB">
        <w:t xml:space="preserve"> expires and if the PDCCH addressed to the C-RNTI has not been received:</w:t>
      </w:r>
    </w:p>
    <w:p w14:paraId="54FFE001" w14:textId="77777777" w:rsidR="00A36E02" w:rsidRPr="00A15DCB" w:rsidRDefault="00A36E02" w:rsidP="00A36E02">
      <w:pPr>
        <w:pStyle w:val="B2"/>
      </w:pPr>
      <w:r w:rsidRPr="00A15DCB">
        <w:t>2&gt;</w:t>
      </w:r>
      <w:r w:rsidRPr="00A15DCB">
        <w:tab/>
        <w:t>consider the Random Access Response reception not successful;</w:t>
      </w:r>
    </w:p>
    <w:p w14:paraId="774163F2" w14:textId="77777777" w:rsidR="00A36E02" w:rsidRPr="00A15DCB" w:rsidRDefault="00A36E02" w:rsidP="00A36E02">
      <w:pPr>
        <w:pStyle w:val="B2"/>
      </w:pPr>
      <w:r w:rsidRPr="00A15DCB">
        <w:t>2&gt;</w:t>
      </w:r>
      <w:r w:rsidRPr="00A15DCB">
        <w:tab/>
        <w:t xml:space="preserve">increment </w:t>
      </w:r>
      <w:r w:rsidRPr="00A15DCB">
        <w:rPr>
          <w:i/>
        </w:rPr>
        <w:t>PREAMBLE_TRANSMISSION_COUNTER</w:t>
      </w:r>
      <w:r w:rsidRPr="00A15DCB">
        <w:t xml:space="preserve"> by 1;</w:t>
      </w:r>
    </w:p>
    <w:p w14:paraId="22A43619" w14:textId="77777777" w:rsidR="00A36E02" w:rsidRPr="00A15DCB" w:rsidRDefault="00A36E02" w:rsidP="00A36E02">
      <w:pPr>
        <w:pStyle w:val="B2"/>
      </w:pPr>
      <w:r w:rsidRPr="00A15DCB">
        <w:t>2&gt;</w:t>
      </w:r>
      <w:r w:rsidRPr="00A15DCB">
        <w:tab/>
        <w:t xml:space="preserve">if </w:t>
      </w:r>
      <w:r w:rsidRPr="00A15DCB">
        <w:rPr>
          <w:i/>
        </w:rPr>
        <w:t>PREAMBLE_TRANSMISSION_COUNTER</w:t>
      </w:r>
      <w:r w:rsidRPr="00A15DCB">
        <w:t xml:space="preserve"> = </w:t>
      </w:r>
      <w:r w:rsidRPr="00A15DCB">
        <w:rPr>
          <w:i/>
        </w:rPr>
        <w:t>preambleTxMax</w:t>
      </w:r>
      <w:r w:rsidRPr="00A15DCB">
        <w:t xml:space="preserve"> + 1:</w:t>
      </w:r>
    </w:p>
    <w:p w14:paraId="10BC283D" w14:textId="77777777" w:rsidR="00A36E02" w:rsidRPr="00A15DCB" w:rsidRDefault="00A36E02" w:rsidP="00A36E02">
      <w:pPr>
        <w:pStyle w:val="B3"/>
      </w:pPr>
      <w:r w:rsidRPr="00A15DCB">
        <w:t>3&gt;</w:t>
      </w:r>
      <w:r w:rsidRPr="00A15DCB">
        <w:tab/>
        <w:t>if the Random Access Preamble is transmitted on the SpCell:</w:t>
      </w:r>
    </w:p>
    <w:p w14:paraId="1D6066C2" w14:textId="77777777" w:rsidR="00A36E02" w:rsidRPr="00A15DCB" w:rsidRDefault="00A36E02" w:rsidP="00A36E02">
      <w:pPr>
        <w:pStyle w:val="B4"/>
      </w:pPr>
      <w:r w:rsidRPr="00A15DCB">
        <w:t>4&gt;</w:t>
      </w:r>
      <w:r w:rsidRPr="00A15DCB">
        <w:tab/>
        <w:t>indicate a Random Access problem to upper layers.</w:t>
      </w:r>
    </w:p>
    <w:p w14:paraId="1652D59B" w14:textId="77777777" w:rsidR="00A36E02" w:rsidRPr="00A15DCB" w:rsidRDefault="00A36E02" w:rsidP="00A36E02">
      <w:pPr>
        <w:pStyle w:val="B3"/>
      </w:pPr>
      <w:r w:rsidRPr="00A15DCB">
        <w:t>3&gt;</w:t>
      </w:r>
      <w:r w:rsidRPr="00A15DCB">
        <w:tab/>
        <w:t>else if the Random Access Preamble is transmitted on a SCell:</w:t>
      </w:r>
    </w:p>
    <w:p w14:paraId="02D94679" w14:textId="77777777" w:rsidR="00A36E02" w:rsidRPr="00A15DCB" w:rsidRDefault="00A36E02" w:rsidP="00A36E02">
      <w:pPr>
        <w:pStyle w:val="B4"/>
      </w:pPr>
      <w:r w:rsidRPr="00A15DCB">
        <w:t>4&gt;</w:t>
      </w:r>
      <w:r w:rsidRPr="00A15DCB">
        <w:tab/>
        <w:t>consider the Random Access procedure unsuccessfully completed.</w:t>
      </w:r>
    </w:p>
    <w:p w14:paraId="6471350B" w14:textId="77777777" w:rsidR="00A36E02" w:rsidRPr="00A15DCB" w:rsidRDefault="00A36E02" w:rsidP="00A36E02">
      <w:pPr>
        <w:pStyle w:val="B2"/>
      </w:pPr>
      <w:r w:rsidRPr="00A15DCB">
        <w:lastRenderedPageBreak/>
        <w:t>2&gt;</w:t>
      </w:r>
      <w:r w:rsidRPr="00A15DCB">
        <w:tab/>
        <w:t>if in this Random Access procedure, the Random Access Preamble was selected by MAC among the contention-based Random Access Preambles:</w:t>
      </w:r>
    </w:p>
    <w:p w14:paraId="660CE3D4" w14:textId="77777777" w:rsidR="00A36E02" w:rsidRPr="00A15DCB" w:rsidRDefault="00A36E02" w:rsidP="00A36E02">
      <w:pPr>
        <w:pStyle w:val="B3"/>
      </w:pPr>
      <w:r w:rsidRPr="00A15DCB">
        <w:t>3&gt;</w:t>
      </w:r>
      <w:r w:rsidRPr="00A15DCB">
        <w:tab/>
        <w:t xml:space="preserve">select a random backoff time according to a uniform distribution between 0 and the </w:t>
      </w:r>
      <w:r w:rsidRPr="00A15DCB">
        <w:rPr>
          <w:i/>
        </w:rPr>
        <w:t>PREAMBLE_BACKOFF</w:t>
      </w:r>
      <w:r w:rsidRPr="00A15DCB">
        <w:t>;</w:t>
      </w:r>
    </w:p>
    <w:p w14:paraId="178D1E06" w14:textId="77777777" w:rsidR="00A36E02" w:rsidRPr="00A15DCB" w:rsidRDefault="00A36E02" w:rsidP="00A36E02">
      <w:pPr>
        <w:pStyle w:val="B3"/>
      </w:pPr>
      <w:r w:rsidRPr="00A15DCB">
        <w:t>3&gt;</w:t>
      </w:r>
      <w:r w:rsidRPr="00A15DCB">
        <w:tab/>
        <w:t>delay the subsequent Random Access Preamble transmission by the backoff time.</w:t>
      </w:r>
    </w:p>
    <w:p w14:paraId="1BC59623" w14:textId="77777777" w:rsidR="00A36E02" w:rsidRPr="00A15DCB" w:rsidRDefault="00A36E02" w:rsidP="00A36E02">
      <w:pPr>
        <w:pStyle w:val="B2"/>
      </w:pPr>
      <w:r w:rsidRPr="00A15DCB">
        <w:t>2&gt;</w:t>
      </w:r>
      <w:r w:rsidRPr="00A15DCB">
        <w:tab/>
        <w:t>perform the Random Access Resource selection procedure (see subclause 5.1.2).</w:t>
      </w:r>
    </w:p>
    <w:p w14:paraId="061D7AE9" w14:textId="77777777" w:rsidR="00A36E02" w:rsidRPr="00A15DCB" w:rsidRDefault="00A36E02" w:rsidP="00A36E02">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3400E6FB" w14:textId="77777777" w:rsidR="00A36E02" w:rsidRPr="00A15DCB" w:rsidRDefault="00A36E02" w:rsidP="00A36E02">
      <w:r w:rsidRPr="00A15DCB">
        <w:t>HARQ operation is not applicable to the Random Access Response transmission.</w:t>
      </w:r>
    </w:p>
    <w:p w14:paraId="21A9F6B7" w14:textId="77777777" w:rsidR="00A36E02" w:rsidRPr="00A15DCB" w:rsidRDefault="00A36E02" w:rsidP="00A36E02">
      <w:r w:rsidRPr="00A15DCB">
        <w:t>[TS 38.212, 7.3.1.2.1]</w:t>
      </w:r>
    </w:p>
    <w:p w14:paraId="106A818E" w14:textId="77777777" w:rsidR="00A36E02" w:rsidRPr="00A15DCB" w:rsidRDefault="00A36E02" w:rsidP="00A36E02">
      <w:pPr>
        <w:pStyle w:val="B1"/>
        <w:ind w:left="284" w:firstLine="0"/>
        <w:rPr>
          <w:lang w:eastAsia="zh-CN"/>
        </w:rPr>
      </w:pPr>
      <w:r w:rsidRPr="00A15DCB">
        <w:rPr>
          <w:lang w:eastAsia="zh-CN"/>
        </w:rPr>
        <w:t>If the CRC of the DCI format 1_0 is scrambled by C-RNTI and the "Frequency domain resource assignment" field are of all ones, the DCI format 1_0 is for random access procedure initiated by a PDCCH order, with all remaining fields set as follows:</w:t>
      </w:r>
    </w:p>
    <w:p w14:paraId="60F8EB77" w14:textId="77777777" w:rsidR="00A36E02" w:rsidRPr="00A15DCB" w:rsidRDefault="00A36E02" w:rsidP="00A36E02">
      <w:pPr>
        <w:pStyle w:val="B1"/>
        <w:rPr>
          <w:lang w:eastAsia="zh-CN"/>
        </w:rPr>
      </w:pPr>
      <w:r w:rsidRPr="00A15DCB">
        <w:t>-</w:t>
      </w:r>
      <w:r w:rsidRPr="00A15DCB">
        <w:rPr>
          <w:lang w:eastAsia="zh-CN"/>
        </w:rPr>
        <w:tab/>
        <w:t xml:space="preserve">Random Access Preamble index </w:t>
      </w:r>
      <w:r w:rsidRPr="00A15DCB">
        <w:t>–</w:t>
      </w:r>
      <w:r w:rsidRPr="00A15DCB">
        <w:rPr>
          <w:lang w:eastAsia="zh-CN"/>
        </w:rPr>
        <w:t xml:space="preserve"> 6 bits according to </w:t>
      </w:r>
      <w:r w:rsidRPr="00A15DCB">
        <w:rPr>
          <w:i/>
        </w:rPr>
        <w:t>ra-PreambleIndex</w:t>
      </w:r>
      <w:r w:rsidRPr="00A15DCB">
        <w:rPr>
          <w:lang w:eastAsia="zh-CN"/>
        </w:rPr>
        <w:t xml:space="preserve"> in Subclause 5.1.2 of [8, TS38.321]</w:t>
      </w:r>
    </w:p>
    <w:p w14:paraId="486E2DFD" w14:textId="77777777" w:rsidR="00A36E02" w:rsidRPr="00A15DCB" w:rsidRDefault="00A36E02" w:rsidP="00A36E02">
      <w:pPr>
        <w:pStyle w:val="B1"/>
        <w:rPr>
          <w:lang w:eastAsia="zh-CN"/>
        </w:rPr>
      </w:pPr>
      <w:r w:rsidRPr="00A15DCB">
        <w:rPr>
          <w:lang w:eastAsia="zh-CN"/>
        </w:rPr>
        <w:t>-</w:t>
      </w:r>
      <w:r w:rsidRPr="00A15DCB">
        <w:rPr>
          <w:lang w:eastAsia="zh-CN"/>
        </w:rPr>
        <w:tab/>
        <w:t>UL/SUL indicator</w:t>
      </w:r>
      <w:r w:rsidRPr="00A15DCB">
        <w:t xml:space="preserve"> –</w:t>
      </w:r>
      <w:r w:rsidRPr="00A15DCB">
        <w:rPr>
          <w:lang w:eastAsia="zh-CN"/>
        </w:rPr>
        <w:t xml:space="preserve"> 1 bit. If the value of the "Random Access Preamble index" is not all zeros and if the UE is configured with SUL in the cell, this field indicates which UL carrier in the cell to transmit the PRACH according to Table 7.3.1.1.1-1; otherwise, this field is reserved</w:t>
      </w:r>
    </w:p>
    <w:p w14:paraId="45E7231E" w14:textId="77777777" w:rsidR="00A36E02" w:rsidRPr="00A15DCB" w:rsidRDefault="00A36E02" w:rsidP="00A36E02">
      <w:pPr>
        <w:pStyle w:val="B1"/>
        <w:rPr>
          <w:lang w:eastAsia="zh-CN"/>
        </w:rPr>
      </w:pPr>
      <w:r w:rsidRPr="00A15DCB">
        <w:rPr>
          <w:lang w:eastAsia="zh-CN"/>
        </w:rPr>
        <w:t>-</w:t>
      </w:r>
      <w:r w:rsidRPr="00A15DCB">
        <w:rPr>
          <w:lang w:eastAsia="zh-CN"/>
        </w:rPr>
        <w:tab/>
        <w:t>SS/PBCH index</w:t>
      </w:r>
      <w:r w:rsidRPr="00A15DCB">
        <w:t xml:space="preserve"> –</w:t>
      </w:r>
      <w:r w:rsidRPr="00A15DCB">
        <w:rPr>
          <w:lang w:eastAsia="zh-CN"/>
        </w:rPr>
        <w:t xml:space="preserve"> 6 bits. If the value of the "Random Access Preamble index" is not all zeros, this field indicates the SS/PBCH that shall be used to determine the RACH occasion for the PRACH transmission; otherwise, this field is reserved.</w:t>
      </w:r>
    </w:p>
    <w:p w14:paraId="4F3B186E" w14:textId="77777777" w:rsidR="00A36E02" w:rsidRPr="00A15DCB" w:rsidRDefault="00A36E02" w:rsidP="00A36E02">
      <w:pPr>
        <w:pStyle w:val="B1"/>
        <w:rPr>
          <w:lang w:eastAsia="zh-CN"/>
        </w:rPr>
      </w:pPr>
      <w:r w:rsidRPr="00A15DCB">
        <w:rPr>
          <w:lang w:eastAsia="zh-CN"/>
        </w:rPr>
        <w:t>-</w:t>
      </w:r>
      <w:r w:rsidRPr="00A15DCB">
        <w:rPr>
          <w:lang w:eastAsia="zh-CN"/>
        </w:rPr>
        <w:tab/>
        <w:t>PRACH Mask index</w:t>
      </w:r>
      <w:r w:rsidRPr="00A15DCB">
        <w:t xml:space="preserve"> –</w:t>
      </w:r>
      <w:r w:rsidRPr="00A15DCB">
        <w:rPr>
          <w:lang w:eastAsia="zh-CN"/>
        </w:rPr>
        <w:t xml:space="preserve"> 4 bits. If the value of the "Random Access Preamble index" is not all zeros, this field indicates the RACH occasion associated with the SS/PBCH indicated by "SS/PBCH index" for the PRACH transmission, according to Subclause 5.1.1 of [8, TS38.321]; otherwise, this field is reserved</w:t>
      </w:r>
    </w:p>
    <w:p w14:paraId="29250855" w14:textId="77777777" w:rsidR="00A36E02" w:rsidRPr="00A15DCB" w:rsidRDefault="00A36E02" w:rsidP="00A36E02">
      <w:pPr>
        <w:pStyle w:val="B1"/>
        <w:rPr>
          <w:lang w:eastAsia="zh-CN"/>
        </w:rPr>
      </w:pPr>
      <w:r w:rsidRPr="00A15DCB">
        <w:rPr>
          <w:lang w:eastAsia="zh-CN"/>
        </w:rPr>
        <w:t>-</w:t>
      </w:r>
      <w:r w:rsidRPr="00A15DCB">
        <w:rPr>
          <w:lang w:eastAsia="zh-CN"/>
        </w:rPr>
        <w:tab/>
        <w:t>Reserved bits – 10 bits</w:t>
      </w:r>
    </w:p>
    <w:p w14:paraId="0CBD6C97" w14:textId="77777777" w:rsidR="00A36E02" w:rsidRPr="00A15DCB" w:rsidRDefault="00A36E02" w:rsidP="00A36E02">
      <w:pPr>
        <w:pStyle w:val="H6"/>
      </w:pPr>
      <w:r w:rsidRPr="00A15DCB">
        <w:t>7.1.1.1.1a.3</w:t>
      </w:r>
      <w:r w:rsidRPr="00A15DCB">
        <w:tab/>
        <w:t>Test description</w:t>
      </w:r>
    </w:p>
    <w:p w14:paraId="59FB89D0" w14:textId="77777777" w:rsidR="00A36E02" w:rsidRPr="00A15DCB" w:rsidRDefault="00A36E02" w:rsidP="00A36E02">
      <w:pPr>
        <w:pStyle w:val="H6"/>
      </w:pPr>
      <w:r w:rsidRPr="00A15DCB">
        <w:t>7.1.1.1.1a.3.1</w:t>
      </w:r>
      <w:r w:rsidRPr="00A15DCB">
        <w:tab/>
        <w:t>Pre-test conditions</w:t>
      </w:r>
    </w:p>
    <w:p w14:paraId="21E2C9CE" w14:textId="77777777" w:rsidR="00A36E02" w:rsidRPr="00A15DCB" w:rsidRDefault="00A36E02" w:rsidP="00A36E02">
      <w:r w:rsidRPr="00A15DCB">
        <w:t>Same Pre-test conditions as in clause 7.1.</w:t>
      </w:r>
      <w:r w:rsidR="00967363" w:rsidRPr="00A15DCB">
        <w:t>1</w:t>
      </w:r>
      <w:r w:rsidRPr="00A15DCB">
        <w:t>.0</w:t>
      </w:r>
      <w:r w:rsidR="00272FCA" w:rsidRPr="00A15DCB">
        <w:t xml:space="preserve"> except that Test loop function(</w:t>
      </w:r>
      <w:r w:rsidR="00272FCA" w:rsidRPr="00A15DCB">
        <w:rPr>
          <w:i/>
          <w:iCs/>
        </w:rPr>
        <w:t>Off</w:t>
      </w:r>
      <w:r w:rsidR="00272FCA" w:rsidRPr="00A15DCB">
        <w:t>)</w:t>
      </w:r>
      <w:r w:rsidRPr="00A15DCB">
        <w:t>.</w:t>
      </w:r>
    </w:p>
    <w:p w14:paraId="1464A421" w14:textId="77777777" w:rsidR="00A36E02" w:rsidRPr="00A15DCB" w:rsidRDefault="00A36E02" w:rsidP="00A36E02">
      <w:pPr>
        <w:pStyle w:val="H6"/>
      </w:pPr>
      <w:r w:rsidRPr="00A15DCB">
        <w:lastRenderedPageBreak/>
        <w:t>7.1.1.1.1a.3.2</w:t>
      </w:r>
      <w:r w:rsidRPr="00A15DCB">
        <w:tab/>
        <w:t>Test procedure sequence</w:t>
      </w:r>
    </w:p>
    <w:p w14:paraId="73F9339E" w14:textId="77777777" w:rsidR="00A36E02" w:rsidRPr="00A15DCB" w:rsidRDefault="00A36E02" w:rsidP="00A36E02">
      <w:pPr>
        <w:pStyle w:val="TH"/>
      </w:pPr>
      <w:r w:rsidRPr="00A15DCB">
        <w:t>Table 7.1.1.1.1a.3.2-1: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A36E02" w:rsidRPr="00A15DCB" w14:paraId="08E79C9B" w14:textId="77777777" w:rsidTr="00051FE8">
        <w:tc>
          <w:tcPr>
            <w:tcW w:w="648" w:type="dxa"/>
            <w:tcBorders>
              <w:bottom w:val="nil"/>
            </w:tcBorders>
          </w:tcPr>
          <w:p w14:paraId="3A3E25FE" w14:textId="77777777" w:rsidR="00A36E02" w:rsidRPr="00A15DCB" w:rsidRDefault="00A36E02" w:rsidP="00051FE8">
            <w:pPr>
              <w:pStyle w:val="TAH"/>
              <w:rPr>
                <w:lang w:eastAsia="en-US"/>
              </w:rPr>
            </w:pPr>
            <w:r w:rsidRPr="00A15DCB">
              <w:rPr>
                <w:lang w:eastAsia="en-US"/>
              </w:rPr>
              <w:t>St</w:t>
            </w:r>
          </w:p>
        </w:tc>
        <w:tc>
          <w:tcPr>
            <w:tcW w:w="3969" w:type="dxa"/>
            <w:tcBorders>
              <w:bottom w:val="nil"/>
            </w:tcBorders>
          </w:tcPr>
          <w:p w14:paraId="7D4442D5" w14:textId="77777777" w:rsidR="00A36E02" w:rsidRPr="00A15DCB" w:rsidRDefault="00A36E02" w:rsidP="00051FE8">
            <w:pPr>
              <w:pStyle w:val="TAH"/>
              <w:rPr>
                <w:lang w:eastAsia="en-US"/>
              </w:rPr>
            </w:pPr>
            <w:r w:rsidRPr="00A15DCB">
              <w:rPr>
                <w:lang w:eastAsia="en-US"/>
              </w:rPr>
              <w:t>Procedure</w:t>
            </w:r>
          </w:p>
        </w:tc>
        <w:tc>
          <w:tcPr>
            <w:tcW w:w="3686" w:type="dxa"/>
            <w:gridSpan w:val="2"/>
          </w:tcPr>
          <w:p w14:paraId="3EC4E31C" w14:textId="77777777" w:rsidR="00A36E02" w:rsidRPr="00A15DCB" w:rsidRDefault="00A36E02" w:rsidP="00051FE8">
            <w:pPr>
              <w:pStyle w:val="TAH"/>
              <w:rPr>
                <w:lang w:eastAsia="en-US"/>
              </w:rPr>
            </w:pPr>
            <w:r w:rsidRPr="00A15DCB">
              <w:rPr>
                <w:lang w:eastAsia="en-US"/>
              </w:rPr>
              <w:t>Message Sequence</w:t>
            </w:r>
          </w:p>
        </w:tc>
        <w:tc>
          <w:tcPr>
            <w:tcW w:w="567" w:type="dxa"/>
            <w:tcBorders>
              <w:bottom w:val="nil"/>
            </w:tcBorders>
          </w:tcPr>
          <w:p w14:paraId="22497B38" w14:textId="77777777" w:rsidR="00A36E02" w:rsidRPr="00A15DCB" w:rsidRDefault="00A36E02" w:rsidP="00051FE8">
            <w:pPr>
              <w:pStyle w:val="TAH"/>
              <w:rPr>
                <w:lang w:eastAsia="en-US"/>
              </w:rPr>
            </w:pPr>
            <w:r w:rsidRPr="00A15DCB">
              <w:rPr>
                <w:lang w:eastAsia="en-US"/>
              </w:rPr>
              <w:t>TP</w:t>
            </w:r>
          </w:p>
        </w:tc>
        <w:tc>
          <w:tcPr>
            <w:tcW w:w="892" w:type="dxa"/>
            <w:tcBorders>
              <w:bottom w:val="nil"/>
            </w:tcBorders>
          </w:tcPr>
          <w:p w14:paraId="7808E935" w14:textId="77777777" w:rsidR="00A36E02" w:rsidRPr="00A15DCB" w:rsidRDefault="00A36E02" w:rsidP="00051FE8">
            <w:pPr>
              <w:pStyle w:val="TAH"/>
              <w:rPr>
                <w:lang w:eastAsia="en-US"/>
              </w:rPr>
            </w:pPr>
            <w:r w:rsidRPr="00A15DCB">
              <w:rPr>
                <w:lang w:eastAsia="en-US"/>
              </w:rPr>
              <w:t>Verdict</w:t>
            </w:r>
          </w:p>
        </w:tc>
      </w:tr>
      <w:tr w:rsidR="00A36E02" w:rsidRPr="00A15DCB" w14:paraId="668497A2" w14:textId="77777777" w:rsidTr="00051FE8">
        <w:tc>
          <w:tcPr>
            <w:tcW w:w="648" w:type="dxa"/>
            <w:tcBorders>
              <w:top w:val="nil"/>
            </w:tcBorders>
          </w:tcPr>
          <w:p w14:paraId="386F8DA6" w14:textId="77777777" w:rsidR="00A36E02" w:rsidRPr="00A15DCB" w:rsidRDefault="00A36E02" w:rsidP="00051FE8">
            <w:pPr>
              <w:pStyle w:val="TAH"/>
              <w:rPr>
                <w:lang w:eastAsia="en-US"/>
              </w:rPr>
            </w:pPr>
          </w:p>
        </w:tc>
        <w:tc>
          <w:tcPr>
            <w:tcW w:w="3969" w:type="dxa"/>
            <w:tcBorders>
              <w:top w:val="nil"/>
            </w:tcBorders>
          </w:tcPr>
          <w:p w14:paraId="2A99DAA5" w14:textId="77777777" w:rsidR="00A36E02" w:rsidRPr="00A15DCB" w:rsidRDefault="00A36E02" w:rsidP="00051FE8">
            <w:pPr>
              <w:pStyle w:val="TAH"/>
              <w:rPr>
                <w:lang w:eastAsia="en-US"/>
              </w:rPr>
            </w:pPr>
          </w:p>
        </w:tc>
        <w:tc>
          <w:tcPr>
            <w:tcW w:w="709" w:type="dxa"/>
          </w:tcPr>
          <w:p w14:paraId="6B65AE67" w14:textId="77777777" w:rsidR="00A36E02" w:rsidRPr="00A15DCB" w:rsidRDefault="00A36E02" w:rsidP="00051FE8">
            <w:pPr>
              <w:pStyle w:val="TAH"/>
              <w:rPr>
                <w:lang w:eastAsia="en-US"/>
              </w:rPr>
            </w:pPr>
            <w:r w:rsidRPr="00A15DCB">
              <w:rPr>
                <w:lang w:eastAsia="en-US"/>
              </w:rPr>
              <w:t>U - S</w:t>
            </w:r>
          </w:p>
        </w:tc>
        <w:tc>
          <w:tcPr>
            <w:tcW w:w="2977" w:type="dxa"/>
          </w:tcPr>
          <w:p w14:paraId="36E083AE" w14:textId="77777777" w:rsidR="00A36E02" w:rsidRPr="00A15DCB" w:rsidRDefault="00A36E02" w:rsidP="00051FE8">
            <w:pPr>
              <w:pStyle w:val="TAH"/>
              <w:rPr>
                <w:lang w:eastAsia="en-US"/>
              </w:rPr>
            </w:pPr>
            <w:r w:rsidRPr="00A15DCB">
              <w:rPr>
                <w:lang w:eastAsia="en-US"/>
              </w:rPr>
              <w:t>Message</w:t>
            </w:r>
          </w:p>
        </w:tc>
        <w:tc>
          <w:tcPr>
            <w:tcW w:w="567" w:type="dxa"/>
            <w:tcBorders>
              <w:top w:val="nil"/>
            </w:tcBorders>
          </w:tcPr>
          <w:p w14:paraId="5E28712B" w14:textId="77777777" w:rsidR="00A36E02" w:rsidRPr="00A15DCB" w:rsidRDefault="00A36E02" w:rsidP="00051FE8">
            <w:pPr>
              <w:pStyle w:val="TAH"/>
              <w:rPr>
                <w:lang w:eastAsia="en-US"/>
              </w:rPr>
            </w:pPr>
          </w:p>
        </w:tc>
        <w:tc>
          <w:tcPr>
            <w:tcW w:w="892" w:type="dxa"/>
            <w:tcBorders>
              <w:top w:val="nil"/>
            </w:tcBorders>
          </w:tcPr>
          <w:p w14:paraId="508A58FC" w14:textId="77777777" w:rsidR="00A36E02" w:rsidRPr="00A15DCB" w:rsidRDefault="00A36E02" w:rsidP="00051FE8">
            <w:pPr>
              <w:pStyle w:val="TAH"/>
              <w:rPr>
                <w:lang w:eastAsia="en-US"/>
              </w:rPr>
            </w:pPr>
          </w:p>
        </w:tc>
      </w:tr>
      <w:tr w:rsidR="00097E46" w:rsidRPr="00A15DCB" w14:paraId="05403F39" w14:textId="77777777" w:rsidTr="00120855">
        <w:tc>
          <w:tcPr>
            <w:tcW w:w="648" w:type="dxa"/>
            <w:tcBorders>
              <w:top w:val="nil"/>
            </w:tcBorders>
          </w:tcPr>
          <w:p w14:paraId="07BA04C3" w14:textId="77777777" w:rsidR="00097E46" w:rsidRPr="00A15DCB" w:rsidRDefault="00097E46" w:rsidP="00FE57D1">
            <w:pPr>
              <w:pStyle w:val="TAC"/>
            </w:pPr>
            <w:r w:rsidRPr="00A15DCB">
              <w:t>0A</w:t>
            </w:r>
          </w:p>
        </w:tc>
        <w:tc>
          <w:tcPr>
            <w:tcW w:w="3969" w:type="dxa"/>
            <w:tcBorders>
              <w:top w:val="nil"/>
            </w:tcBorders>
          </w:tcPr>
          <w:p w14:paraId="06555754" w14:textId="77777777" w:rsidR="00097E46" w:rsidRPr="00A15DCB" w:rsidRDefault="00097E46" w:rsidP="00FE57D1">
            <w:pPr>
              <w:pStyle w:val="TAL"/>
            </w:pPr>
            <w:r w:rsidRPr="00A15DCB">
              <w:t>SS transmits an RRCReconfiguration message to</w:t>
            </w:r>
            <w:r w:rsidRPr="00A15DCB">
              <w:rPr>
                <w:b/>
                <w:lang w:eastAsia="zh-CN"/>
              </w:rPr>
              <w:t xml:space="preserve"> </w:t>
            </w:r>
            <w:r w:rsidRPr="00A15DCB">
              <w:rPr>
                <w:iCs/>
              </w:rPr>
              <w:t>configure specific parameters. Note 1</w:t>
            </w:r>
            <w:r w:rsidR="00C73D6F" w:rsidRPr="00A15DCB">
              <w:rPr>
                <w:iCs/>
              </w:rPr>
              <w:t>, Note 3</w:t>
            </w:r>
          </w:p>
        </w:tc>
        <w:tc>
          <w:tcPr>
            <w:tcW w:w="709" w:type="dxa"/>
          </w:tcPr>
          <w:p w14:paraId="1303E49F" w14:textId="77777777" w:rsidR="00097E46" w:rsidRPr="00A15DCB" w:rsidRDefault="00097E46" w:rsidP="00FE57D1">
            <w:pPr>
              <w:pStyle w:val="TAC"/>
            </w:pPr>
            <w:r w:rsidRPr="00A15DCB">
              <w:t>&lt;--</w:t>
            </w:r>
          </w:p>
        </w:tc>
        <w:tc>
          <w:tcPr>
            <w:tcW w:w="2977" w:type="dxa"/>
          </w:tcPr>
          <w:p w14:paraId="17665698" w14:textId="6B7F2426" w:rsidR="00097E46" w:rsidRPr="00A15DCB" w:rsidRDefault="0012454A" w:rsidP="00FE57D1">
            <w:pPr>
              <w:pStyle w:val="TAL"/>
            </w:pPr>
            <w:r w:rsidRPr="00A15DCB">
              <w:rPr>
                <w:rFonts w:eastAsia="MS Mincho"/>
              </w:rPr>
              <w:t>(</w:t>
            </w:r>
            <w:r w:rsidR="00097E46" w:rsidRPr="00A15DCB">
              <w:rPr>
                <w:rFonts w:eastAsia="MS Mincho"/>
              </w:rPr>
              <w:t>RRCReconfiguration</w:t>
            </w:r>
            <w:r w:rsidRPr="00A15DCB">
              <w:rPr>
                <w:rFonts w:eastAsia="MS Mincho"/>
              </w:rPr>
              <w:t>)</w:t>
            </w:r>
          </w:p>
        </w:tc>
        <w:tc>
          <w:tcPr>
            <w:tcW w:w="567" w:type="dxa"/>
            <w:tcBorders>
              <w:top w:val="nil"/>
            </w:tcBorders>
          </w:tcPr>
          <w:p w14:paraId="4C14CCDA" w14:textId="77777777" w:rsidR="00097E46" w:rsidRPr="00A15DCB" w:rsidRDefault="00097E46" w:rsidP="00FE57D1">
            <w:pPr>
              <w:pStyle w:val="TAC"/>
            </w:pPr>
            <w:r w:rsidRPr="00A15DCB">
              <w:t>-</w:t>
            </w:r>
          </w:p>
        </w:tc>
        <w:tc>
          <w:tcPr>
            <w:tcW w:w="892" w:type="dxa"/>
            <w:tcBorders>
              <w:top w:val="nil"/>
            </w:tcBorders>
          </w:tcPr>
          <w:p w14:paraId="5503938C" w14:textId="77777777" w:rsidR="00097E46" w:rsidRPr="00A15DCB" w:rsidRDefault="00097E46" w:rsidP="00FE57D1">
            <w:pPr>
              <w:pStyle w:val="TAC"/>
            </w:pPr>
            <w:r w:rsidRPr="00A15DCB">
              <w:t>-</w:t>
            </w:r>
          </w:p>
        </w:tc>
      </w:tr>
      <w:tr w:rsidR="00097E46" w:rsidRPr="00A15DCB" w14:paraId="67020F79" w14:textId="77777777" w:rsidTr="00120855">
        <w:tc>
          <w:tcPr>
            <w:tcW w:w="648" w:type="dxa"/>
            <w:tcBorders>
              <w:top w:val="nil"/>
            </w:tcBorders>
          </w:tcPr>
          <w:p w14:paraId="0CC62DA0" w14:textId="77777777" w:rsidR="00097E46" w:rsidRPr="00A15DCB" w:rsidRDefault="00097E46" w:rsidP="00120855">
            <w:pPr>
              <w:pStyle w:val="TAC"/>
            </w:pPr>
            <w:r w:rsidRPr="00A15DCB">
              <w:t>0B</w:t>
            </w:r>
          </w:p>
        </w:tc>
        <w:tc>
          <w:tcPr>
            <w:tcW w:w="3969" w:type="dxa"/>
            <w:tcBorders>
              <w:top w:val="nil"/>
            </w:tcBorders>
          </w:tcPr>
          <w:p w14:paraId="29D10448" w14:textId="77777777" w:rsidR="00097E46" w:rsidRPr="00A15DCB" w:rsidRDefault="00097E46" w:rsidP="00120855">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Pr>
          <w:p w14:paraId="529DF7A0" w14:textId="77777777" w:rsidR="00097E46" w:rsidRPr="00A15DCB" w:rsidRDefault="00097E46" w:rsidP="00120855">
            <w:pPr>
              <w:pStyle w:val="TAC"/>
            </w:pPr>
            <w:r w:rsidRPr="00A15DCB">
              <w:t>--&gt;</w:t>
            </w:r>
          </w:p>
        </w:tc>
        <w:tc>
          <w:tcPr>
            <w:tcW w:w="2977" w:type="dxa"/>
          </w:tcPr>
          <w:p w14:paraId="11319B2E" w14:textId="03AAF4F8" w:rsidR="00097E46" w:rsidRPr="00A15DCB" w:rsidRDefault="0012454A" w:rsidP="00120855">
            <w:pPr>
              <w:pStyle w:val="TAL"/>
            </w:pPr>
            <w:r w:rsidRPr="00A15DCB">
              <w:rPr>
                <w:iCs/>
              </w:rPr>
              <w:t>(</w:t>
            </w:r>
            <w:r w:rsidR="00097E46" w:rsidRPr="00A15DCB">
              <w:rPr>
                <w:iCs/>
              </w:rPr>
              <w:t>RRCReconfigurationComplete</w:t>
            </w:r>
            <w:r w:rsidRPr="00A15DCB">
              <w:rPr>
                <w:iCs/>
              </w:rPr>
              <w:t>)</w:t>
            </w:r>
          </w:p>
        </w:tc>
        <w:tc>
          <w:tcPr>
            <w:tcW w:w="567" w:type="dxa"/>
            <w:tcBorders>
              <w:top w:val="nil"/>
            </w:tcBorders>
          </w:tcPr>
          <w:p w14:paraId="371AF653" w14:textId="77777777" w:rsidR="00097E46" w:rsidRPr="00A15DCB" w:rsidRDefault="00097E46" w:rsidP="00120855">
            <w:pPr>
              <w:pStyle w:val="TAC"/>
            </w:pPr>
            <w:r w:rsidRPr="00A15DCB">
              <w:t>-</w:t>
            </w:r>
          </w:p>
        </w:tc>
        <w:tc>
          <w:tcPr>
            <w:tcW w:w="892" w:type="dxa"/>
            <w:tcBorders>
              <w:top w:val="nil"/>
            </w:tcBorders>
          </w:tcPr>
          <w:p w14:paraId="206893FD" w14:textId="77777777" w:rsidR="00097E46" w:rsidRPr="00A15DCB" w:rsidRDefault="00097E46" w:rsidP="00120855">
            <w:pPr>
              <w:pStyle w:val="TAC"/>
            </w:pPr>
            <w:r w:rsidRPr="00A15DCB">
              <w:t>-</w:t>
            </w:r>
          </w:p>
        </w:tc>
      </w:tr>
      <w:tr w:rsidR="00A36E02" w:rsidRPr="00A15DCB" w14:paraId="5E050F25" w14:textId="77777777" w:rsidTr="00051FE8">
        <w:tc>
          <w:tcPr>
            <w:tcW w:w="648" w:type="dxa"/>
          </w:tcPr>
          <w:p w14:paraId="5518887F" w14:textId="77777777" w:rsidR="00A36E02" w:rsidRPr="00A15DCB" w:rsidRDefault="00A36E02" w:rsidP="00051FE8">
            <w:pPr>
              <w:pStyle w:val="TAC"/>
              <w:rPr>
                <w:lang w:eastAsia="en-US"/>
              </w:rPr>
            </w:pPr>
            <w:r w:rsidRPr="00A15DCB">
              <w:rPr>
                <w:lang w:eastAsia="en-US"/>
              </w:rPr>
              <w:t>1</w:t>
            </w:r>
          </w:p>
        </w:tc>
        <w:tc>
          <w:tcPr>
            <w:tcW w:w="3969" w:type="dxa"/>
          </w:tcPr>
          <w:p w14:paraId="29394D6D" w14:textId="77777777" w:rsidR="00A36E02" w:rsidRPr="00A15DCB" w:rsidRDefault="00A36E02" w:rsidP="00051FE8">
            <w:pPr>
              <w:pStyle w:val="TAL"/>
              <w:rPr>
                <w:lang w:eastAsia="en-US"/>
              </w:rPr>
            </w:pPr>
            <w:r w:rsidRPr="00A15DCB">
              <w:rPr>
                <w:lang w:eastAsia="en-US"/>
              </w:rPr>
              <w:t>The SS transmits a PDCCH order providing Random Access Preamble</w:t>
            </w:r>
            <w:r w:rsidR="00967363" w:rsidRPr="00A15DCB">
              <w:t xml:space="preserve"> ID 3</w:t>
            </w:r>
            <w:r w:rsidR="00C73D6F" w:rsidRPr="00A15DCB">
              <w:t>7</w:t>
            </w:r>
            <w:r w:rsidRPr="00A15DCB">
              <w:rPr>
                <w:lang w:eastAsia="en-US"/>
              </w:rPr>
              <w:t xml:space="preserve"> on NR SpCell.</w:t>
            </w:r>
          </w:p>
        </w:tc>
        <w:tc>
          <w:tcPr>
            <w:tcW w:w="709" w:type="dxa"/>
          </w:tcPr>
          <w:p w14:paraId="165C078C" w14:textId="77777777" w:rsidR="00A36E02" w:rsidRPr="00A15DCB" w:rsidRDefault="00A36E02" w:rsidP="00051FE8">
            <w:pPr>
              <w:pStyle w:val="TAC"/>
              <w:rPr>
                <w:lang w:eastAsia="en-US"/>
              </w:rPr>
            </w:pPr>
            <w:r w:rsidRPr="00A15DCB">
              <w:rPr>
                <w:lang w:eastAsia="en-US"/>
              </w:rPr>
              <w:t>&lt;--</w:t>
            </w:r>
          </w:p>
        </w:tc>
        <w:tc>
          <w:tcPr>
            <w:tcW w:w="2977" w:type="dxa"/>
          </w:tcPr>
          <w:p w14:paraId="639A3B22" w14:textId="77777777" w:rsidR="00A36E02" w:rsidRPr="00A15DCB" w:rsidRDefault="00A36E02" w:rsidP="00051FE8">
            <w:pPr>
              <w:pStyle w:val="TAL"/>
              <w:rPr>
                <w:lang w:eastAsia="en-US"/>
              </w:rPr>
            </w:pPr>
            <w:r w:rsidRPr="00A15DCB">
              <w:rPr>
                <w:lang w:eastAsia="en-US"/>
              </w:rPr>
              <w:t>(PDCCH Order)</w:t>
            </w:r>
          </w:p>
        </w:tc>
        <w:tc>
          <w:tcPr>
            <w:tcW w:w="567" w:type="dxa"/>
          </w:tcPr>
          <w:p w14:paraId="2EDB66D0" w14:textId="77777777" w:rsidR="00A36E02" w:rsidRPr="00A15DCB" w:rsidRDefault="00A36E02" w:rsidP="00051FE8">
            <w:pPr>
              <w:pStyle w:val="TAC"/>
              <w:rPr>
                <w:lang w:eastAsia="en-US"/>
              </w:rPr>
            </w:pPr>
            <w:r w:rsidRPr="00A15DCB">
              <w:rPr>
                <w:lang w:eastAsia="en-US"/>
              </w:rPr>
              <w:t>-</w:t>
            </w:r>
          </w:p>
        </w:tc>
        <w:tc>
          <w:tcPr>
            <w:tcW w:w="892" w:type="dxa"/>
          </w:tcPr>
          <w:p w14:paraId="3203FCC6" w14:textId="77777777" w:rsidR="00A36E02" w:rsidRPr="00A15DCB" w:rsidRDefault="00A36E02" w:rsidP="00051FE8">
            <w:pPr>
              <w:pStyle w:val="TAC"/>
              <w:rPr>
                <w:lang w:eastAsia="en-US"/>
              </w:rPr>
            </w:pPr>
            <w:r w:rsidRPr="00A15DCB">
              <w:rPr>
                <w:lang w:eastAsia="en-US"/>
              </w:rPr>
              <w:t>-</w:t>
            </w:r>
          </w:p>
        </w:tc>
      </w:tr>
      <w:tr w:rsidR="00A36E02" w:rsidRPr="00A15DCB" w14:paraId="41B5F782" w14:textId="77777777" w:rsidTr="00051FE8">
        <w:tc>
          <w:tcPr>
            <w:tcW w:w="648" w:type="dxa"/>
          </w:tcPr>
          <w:p w14:paraId="0322E8C5" w14:textId="77777777" w:rsidR="00A36E02" w:rsidRPr="00A15DCB" w:rsidRDefault="00A36E02" w:rsidP="00051FE8">
            <w:pPr>
              <w:pStyle w:val="TAC"/>
              <w:rPr>
                <w:lang w:eastAsia="en-US"/>
              </w:rPr>
            </w:pPr>
            <w:r w:rsidRPr="00A15DCB">
              <w:rPr>
                <w:lang w:eastAsia="en-US"/>
              </w:rPr>
              <w:t>2</w:t>
            </w:r>
          </w:p>
        </w:tc>
        <w:tc>
          <w:tcPr>
            <w:tcW w:w="3969" w:type="dxa"/>
          </w:tcPr>
          <w:p w14:paraId="6D487760" w14:textId="77777777" w:rsidR="00A36E02" w:rsidRPr="00A15DCB" w:rsidRDefault="00A36E02" w:rsidP="00051FE8">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w:t>
            </w:r>
          </w:p>
        </w:tc>
        <w:tc>
          <w:tcPr>
            <w:tcW w:w="709" w:type="dxa"/>
          </w:tcPr>
          <w:p w14:paraId="1018855B" w14:textId="77777777" w:rsidR="00A36E02" w:rsidRPr="00A15DCB" w:rsidRDefault="00A36E02" w:rsidP="00051FE8">
            <w:pPr>
              <w:pStyle w:val="TAC"/>
              <w:rPr>
                <w:lang w:eastAsia="en-US"/>
              </w:rPr>
            </w:pPr>
            <w:r w:rsidRPr="00A15DCB">
              <w:rPr>
                <w:lang w:eastAsia="en-US"/>
              </w:rPr>
              <w:t>--&gt;</w:t>
            </w:r>
          </w:p>
        </w:tc>
        <w:tc>
          <w:tcPr>
            <w:tcW w:w="2977" w:type="dxa"/>
          </w:tcPr>
          <w:p w14:paraId="17C0B89F" w14:textId="77777777" w:rsidR="00A36E02" w:rsidRPr="00A15DCB" w:rsidRDefault="00A36E02" w:rsidP="00051FE8">
            <w:pPr>
              <w:pStyle w:val="TAL"/>
              <w:rPr>
                <w:lang w:eastAsia="en-US"/>
              </w:rPr>
            </w:pPr>
            <w:r w:rsidRPr="00A15DCB">
              <w:rPr>
                <w:lang w:eastAsia="en-US"/>
              </w:rPr>
              <w:t>(PRACH Preamble)</w:t>
            </w:r>
          </w:p>
        </w:tc>
        <w:tc>
          <w:tcPr>
            <w:tcW w:w="567" w:type="dxa"/>
          </w:tcPr>
          <w:p w14:paraId="577766F4" w14:textId="77777777" w:rsidR="00A36E02" w:rsidRPr="00A15DCB" w:rsidRDefault="00A36E02" w:rsidP="00051FE8">
            <w:pPr>
              <w:pStyle w:val="TAC"/>
              <w:rPr>
                <w:lang w:eastAsia="en-US"/>
              </w:rPr>
            </w:pPr>
            <w:r w:rsidRPr="00A15DCB">
              <w:rPr>
                <w:lang w:eastAsia="en-US"/>
              </w:rPr>
              <w:t>1</w:t>
            </w:r>
          </w:p>
        </w:tc>
        <w:tc>
          <w:tcPr>
            <w:tcW w:w="892" w:type="dxa"/>
          </w:tcPr>
          <w:p w14:paraId="1AB58B84" w14:textId="77777777" w:rsidR="00A36E02" w:rsidRPr="00A15DCB" w:rsidRDefault="00A36E02" w:rsidP="00051FE8">
            <w:pPr>
              <w:pStyle w:val="TAC"/>
              <w:rPr>
                <w:lang w:eastAsia="en-US"/>
              </w:rPr>
            </w:pPr>
            <w:r w:rsidRPr="00A15DCB">
              <w:rPr>
                <w:lang w:eastAsia="en-US"/>
              </w:rPr>
              <w:t>P</w:t>
            </w:r>
          </w:p>
        </w:tc>
      </w:tr>
      <w:tr w:rsidR="00A36E02" w:rsidRPr="00A15DCB" w14:paraId="5C50515E" w14:textId="77777777" w:rsidTr="00051FE8">
        <w:tc>
          <w:tcPr>
            <w:tcW w:w="648" w:type="dxa"/>
          </w:tcPr>
          <w:p w14:paraId="7CE504AC" w14:textId="77777777" w:rsidR="00A36E02" w:rsidRPr="00A15DCB" w:rsidRDefault="00A36E02" w:rsidP="00051FE8">
            <w:pPr>
              <w:pStyle w:val="TAC"/>
              <w:rPr>
                <w:lang w:eastAsia="en-US"/>
              </w:rPr>
            </w:pPr>
            <w:r w:rsidRPr="00A15DCB">
              <w:rPr>
                <w:lang w:eastAsia="en-US"/>
              </w:rPr>
              <w:t>3</w:t>
            </w:r>
          </w:p>
        </w:tc>
        <w:tc>
          <w:tcPr>
            <w:tcW w:w="3969" w:type="dxa"/>
          </w:tcPr>
          <w:p w14:paraId="78F14181" w14:textId="6F614D4E" w:rsidR="00A36E02" w:rsidRPr="00A15DCB" w:rsidRDefault="00A36E02" w:rsidP="00051FE8">
            <w:pPr>
              <w:pStyle w:val="TAL"/>
              <w:rPr>
                <w:lang w:eastAsia="en-US"/>
              </w:rPr>
            </w:pPr>
            <w:r w:rsidRPr="00A15DCB">
              <w:rPr>
                <w:lang w:eastAsia="en-US"/>
              </w:rPr>
              <w:t xml:space="preserve">Check: </w:t>
            </w:r>
            <w:r w:rsidR="00053C62" w:rsidRPr="00A15DCB">
              <w:rPr>
                <w:lang w:eastAsia="zh-CN"/>
              </w:rPr>
              <w:t>Does the UE re-transmit</w:t>
            </w:r>
            <w:r w:rsidRPr="00A15DCB">
              <w:rPr>
                <w:lang w:eastAsia="en-US"/>
              </w:rPr>
              <w:t xml:space="preserve"> Preamble on PRACH corresponding to </w:t>
            </w:r>
            <w:r w:rsidRPr="00A15DCB">
              <w:rPr>
                <w:i/>
                <w:iCs/>
                <w:lang w:eastAsia="en-US"/>
              </w:rPr>
              <w:t>ra-PreambleIndex</w:t>
            </w:r>
            <w:r w:rsidRPr="00A15DCB">
              <w:rPr>
                <w:lang w:eastAsia="en-US"/>
              </w:rPr>
              <w:t xml:space="preserve"> in step 1?</w:t>
            </w:r>
          </w:p>
        </w:tc>
        <w:tc>
          <w:tcPr>
            <w:tcW w:w="709" w:type="dxa"/>
          </w:tcPr>
          <w:p w14:paraId="5A6AD7FD" w14:textId="77777777" w:rsidR="00A36E02" w:rsidRPr="00A15DCB" w:rsidRDefault="00A36E02" w:rsidP="00051FE8">
            <w:pPr>
              <w:pStyle w:val="TAC"/>
              <w:rPr>
                <w:lang w:eastAsia="en-US"/>
              </w:rPr>
            </w:pPr>
            <w:r w:rsidRPr="00A15DCB">
              <w:rPr>
                <w:lang w:eastAsia="en-US"/>
              </w:rPr>
              <w:t>--&gt;</w:t>
            </w:r>
          </w:p>
        </w:tc>
        <w:tc>
          <w:tcPr>
            <w:tcW w:w="2977" w:type="dxa"/>
          </w:tcPr>
          <w:p w14:paraId="4FECF4ED" w14:textId="77777777" w:rsidR="00A36E02" w:rsidRPr="00A15DCB" w:rsidRDefault="00A36E02" w:rsidP="00051FE8">
            <w:pPr>
              <w:pStyle w:val="TAL"/>
              <w:rPr>
                <w:lang w:eastAsia="en-US"/>
              </w:rPr>
            </w:pPr>
            <w:r w:rsidRPr="00A15DCB">
              <w:rPr>
                <w:lang w:eastAsia="en-US"/>
              </w:rPr>
              <w:t>(PRACH Preamble)</w:t>
            </w:r>
          </w:p>
        </w:tc>
        <w:tc>
          <w:tcPr>
            <w:tcW w:w="567" w:type="dxa"/>
          </w:tcPr>
          <w:p w14:paraId="507D1724" w14:textId="77777777" w:rsidR="00A36E02" w:rsidRPr="00A15DCB" w:rsidRDefault="00A36E02" w:rsidP="00051FE8">
            <w:pPr>
              <w:pStyle w:val="TAC"/>
              <w:rPr>
                <w:lang w:eastAsia="en-US"/>
              </w:rPr>
            </w:pPr>
            <w:r w:rsidRPr="00A15DCB">
              <w:rPr>
                <w:lang w:eastAsia="en-US"/>
              </w:rPr>
              <w:t>2</w:t>
            </w:r>
          </w:p>
        </w:tc>
        <w:tc>
          <w:tcPr>
            <w:tcW w:w="892" w:type="dxa"/>
          </w:tcPr>
          <w:p w14:paraId="69EDA142" w14:textId="77777777" w:rsidR="00A36E02" w:rsidRPr="00A15DCB" w:rsidRDefault="00A36E02" w:rsidP="00051FE8">
            <w:pPr>
              <w:pStyle w:val="TAC"/>
              <w:rPr>
                <w:lang w:eastAsia="en-US"/>
              </w:rPr>
            </w:pPr>
            <w:r w:rsidRPr="00A15DCB">
              <w:rPr>
                <w:lang w:eastAsia="en-US"/>
              </w:rPr>
              <w:t>P</w:t>
            </w:r>
          </w:p>
        </w:tc>
      </w:tr>
      <w:tr w:rsidR="00A36E02" w:rsidRPr="00A15DCB" w14:paraId="519CB146" w14:textId="77777777" w:rsidTr="00051FE8">
        <w:tc>
          <w:tcPr>
            <w:tcW w:w="648" w:type="dxa"/>
          </w:tcPr>
          <w:p w14:paraId="104E6EAC" w14:textId="77777777" w:rsidR="00A36E02" w:rsidRPr="00A15DCB" w:rsidRDefault="00A36E02" w:rsidP="00051FE8">
            <w:pPr>
              <w:pStyle w:val="TAC"/>
              <w:rPr>
                <w:lang w:eastAsia="en-US"/>
              </w:rPr>
            </w:pPr>
            <w:r w:rsidRPr="00A15DCB">
              <w:rPr>
                <w:lang w:eastAsia="en-US"/>
              </w:rPr>
              <w:t>4</w:t>
            </w:r>
          </w:p>
        </w:tc>
        <w:tc>
          <w:tcPr>
            <w:tcW w:w="3969" w:type="dxa"/>
          </w:tcPr>
          <w:p w14:paraId="2BF88910" w14:textId="77777777" w:rsidR="00A36E02" w:rsidRPr="00A15DCB" w:rsidRDefault="00A36E02" w:rsidP="00051FE8">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w:t>
            </w:r>
          </w:p>
        </w:tc>
        <w:tc>
          <w:tcPr>
            <w:tcW w:w="709" w:type="dxa"/>
          </w:tcPr>
          <w:p w14:paraId="78AEF6B6" w14:textId="77777777" w:rsidR="00A36E02" w:rsidRPr="00A15DCB" w:rsidRDefault="00A36E02" w:rsidP="00051FE8">
            <w:pPr>
              <w:pStyle w:val="TAC"/>
              <w:rPr>
                <w:lang w:eastAsia="en-US"/>
              </w:rPr>
            </w:pPr>
            <w:r w:rsidRPr="00A15DCB">
              <w:rPr>
                <w:lang w:eastAsia="en-US"/>
              </w:rPr>
              <w:t>--&gt;</w:t>
            </w:r>
          </w:p>
        </w:tc>
        <w:tc>
          <w:tcPr>
            <w:tcW w:w="2977" w:type="dxa"/>
          </w:tcPr>
          <w:p w14:paraId="6B3BA464" w14:textId="77777777" w:rsidR="00A36E02" w:rsidRPr="00A15DCB" w:rsidRDefault="00A36E02" w:rsidP="00051FE8">
            <w:pPr>
              <w:pStyle w:val="TAL"/>
              <w:rPr>
                <w:lang w:eastAsia="en-US"/>
              </w:rPr>
            </w:pPr>
            <w:r w:rsidRPr="00A15DCB">
              <w:rPr>
                <w:lang w:eastAsia="en-US"/>
              </w:rPr>
              <w:t>(PRACH Preamble)</w:t>
            </w:r>
          </w:p>
        </w:tc>
        <w:tc>
          <w:tcPr>
            <w:tcW w:w="567" w:type="dxa"/>
          </w:tcPr>
          <w:p w14:paraId="6A1E8F54" w14:textId="77777777" w:rsidR="00A36E02" w:rsidRPr="00A15DCB" w:rsidRDefault="00A36E02" w:rsidP="00051FE8">
            <w:pPr>
              <w:pStyle w:val="TAC"/>
              <w:rPr>
                <w:lang w:eastAsia="en-US"/>
              </w:rPr>
            </w:pPr>
            <w:r w:rsidRPr="00A15DCB">
              <w:rPr>
                <w:lang w:eastAsia="en-US"/>
              </w:rPr>
              <w:t>2</w:t>
            </w:r>
          </w:p>
        </w:tc>
        <w:tc>
          <w:tcPr>
            <w:tcW w:w="892" w:type="dxa"/>
          </w:tcPr>
          <w:p w14:paraId="316D8539" w14:textId="77777777" w:rsidR="00A36E02" w:rsidRPr="00A15DCB" w:rsidRDefault="00A36E02" w:rsidP="00051FE8">
            <w:pPr>
              <w:pStyle w:val="TAC"/>
              <w:rPr>
                <w:lang w:eastAsia="en-US"/>
              </w:rPr>
            </w:pPr>
            <w:r w:rsidRPr="00A15DCB">
              <w:rPr>
                <w:lang w:eastAsia="en-US"/>
              </w:rPr>
              <w:t>P</w:t>
            </w:r>
          </w:p>
        </w:tc>
      </w:tr>
      <w:tr w:rsidR="00A36E02" w:rsidRPr="00A15DCB" w14:paraId="57D7F385" w14:textId="77777777" w:rsidTr="00051FE8">
        <w:tc>
          <w:tcPr>
            <w:tcW w:w="648" w:type="dxa"/>
          </w:tcPr>
          <w:p w14:paraId="0349B4E8" w14:textId="77777777" w:rsidR="00A36E02" w:rsidRPr="00A15DCB" w:rsidRDefault="00A36E02" w:rsidP="00051FE8">
            <w:pPr>
              <w:pStyle w:val="TAC"/>
              <w:rPr>
                <w:lang w:eastAsia="en-US"/>
              </w:rPr>
            </w:pPr>
            <w:r w:rsidRPr="00A15DCB">
              <w:rPr>
                <w:lang w:eastAsia="en-US"/>
              </w:rPr>
              <w:t>5</w:t>
            </w:r>
          </w:p>
        </w:tc>
        <w:tc>
          <w:tcPr>
            <w:tcW w:w="3969" w:type="dxa"/>
          </w:tcPr>
          <w:p w14:paraId="3DADE007" w14:textId="558CB217" w:rsidR="00A36E02" w:rsidRPr="00A15DCB" w:rsidRDefault="00A36E02" w:rsidP="00051FE8">
            <w:pPr>
              <w:pStyle w:val="TAL"/>
              <w:rPr>
                <w:lang w:eastAsia="en-US"/>
              </w:rPr>
            </w:pPr>
            <w:r w:rsidRPr="00A15DCB">
              <w:rPr>
                <w:lang w:eastAsia="en-US"/>
              </w:rPr>
              <w:t xml:space="preserve">Check: </w:t>
            </w:r>
            <w:r w:rsidR="00053C62" w:rsidRPr="00A15DCB">
              <w:rPr>
                <w:lang w:eastAsia="zh-CN"/>
              </w:rPr>
              <w:t>Does the UE re-transmit</w:t>
            </w:r>
            <w:r w:rsidRPr="00A15DCB">
              <w:rPr>
                <w:lang w:eastAsia="en-US"/>
              </w:rPr>
              <w:t xml:space="preserve"> Preamble on PRACH corresponding to </w:t>
            </w:r>
            <w:r w:rsidRPr="00A15DCB">
              <w:rPr>
                <w:i/>
                <w:iCs/>
                <w:lang w:eastAsia="en-US"/>
              </w:rPr>
              <w:t>ra-PreambleIndex</w:t>
            </w:r>
            <w:r w:rsidRPr="00A15DCB">
              <w:rPr>
                <w:lang w:eastAsia="en-US"/>
              </w:rPr>
              <w:t xml:space="preserve"> in step 1?</w:t>
            </w:r>
          </w:p>
        </w:tc>
        <w:tc>
          <w:tcPr>
            <w:tcW w:w="709" w:type="dxa"/>
          </w:tcPr>
          <w:p w14:paraId="52784BC7" w14:textId="77777777" w:rsidR="00A36E02" w:rsidRPr="00A15DCB" w:rsidRDefault="00A36E02" w:rsidP="00051FE8">
            <w:pPr>
              <w:pStyle w:val="TAC"/>
              <w:rPr>
                <w:lang w:eastAsia="en-US"/>
              </w:rPr>
            </w:pPr>
            <w:r w:rsidRPr="00A15DCB">
              <w:rPr>
                <w:lang w:eastAsia="en-US"/>
              </w:rPr>
              <w:t>--&gt;</w:t>
            </w:r>
          </w:p>
        </w:tc>
        <w:tc>
          <w:tcPr>
            <w:tcW w:w="2977" w:type="dxa"/>
          </w:tcPr>
          <w:p w14:paraId="6BFFFCF6" w14:textId="77777777" w:rsidR="00A36E02" w:rsidRPr="00A15DCB" w:rsidRDefault="00A36E02" w:rsidP="00051FE8">
            <w:pPr>
              <w:pStyle w:val="TAL"/>
              <w:rPr>
                <w:lang w:eastAsia="en-US"/>
              </w:rPr>
            </w:pPr>
            <w:r w:rsidRPr="00A15DCB">
              <w:rPr>
                <w:lang w:eastAsia="en-US"/>
              </w:rPr>
              <w:t>(PRACH Preamble)</w:t>
            </w:r>
          </w:p>
        </w:tc>
        <w:tc>
          <w:tcPr>
            <w:tcW w:w="567" w:type="dxa"/>
          </w:tcPr>
          <w:p w14:paraId="56986A3E" w14:textId="77777777" w:rsidR="00A36E02" w:rsidRPr="00A15DCB" w:rsidRDefault="00A36E02" w:rsidP="00051FE8">
            <w:pPr>
              <w:pStyle w:val="TAC"/>
              <w:rPr>
                <w:lang w:eastAsia="en-US"/>
              </w:rPr>
            </w:pPr>
            <w:r w:rsidRPr="00A15DCB">
              <w:rPr>
                <w:lang w:eastAsia="en-US"/>
              </w:rPr>
              <w:t>2</w:t>
            </w:r>
          </w:p>
        </w:tc>
        <w:tc>
          <w:tcPr>
            <w:tcW w:w="892" w:type="dxa"/>
          </w:tcPr>
          <w:p w14:paraId="3030B68C" w14:textId="77777777" w:rsidR="00A36E02" w:rsidRPr="00A15DCB" w:rsidRDefault="00A36E02" w:rsidP="00051FE8">
            <w:pPr>
              <w:pStyle w:val="TAC"/>
              <w:rPr>
                <w:lang w:eastAsia="en-US"/>
              </w:rPr>
            </w:pPr>
            <w:r w:rsidRPr="00A15DCB">
              <w:rPr>
                <w:lang w:eastAsia="en-US"/>
              </w:rPr>
              <w:t>P</w:t>
            </w:r>
          </w:p>
        </w:tc>
      </w:tr>
      <w:tr w:rsidR="00A36E02" w:rsidRPr="00A15DCB" w14:paraId="70BBA11D" w14:textId="77777777" w:rsidTr="00051FE8">
        <w:tc>
          <w:tcPr>
            <w:tcW w:w="648" w:type="dxa"/>
          </w:tcPr>
          <w:p w14:paraId="12A62D48" w14:textId="77777777" w:rsidR="00A36E02" w:rsidRPr="00A15DCB" w:rsidRDefault="00A36E02" w:rsidP="00051FE8">
            <w:pPr>
              <w:pStyle w:val="TAC"/>
              <w:rPr>
                <w:lang w:eastAsia="en-US"/>
              </w:rPr>
            </w:pPr>
            <w:r w:rsidRPr="00A15DCB">
              <w:rPr>
                <w:lang w:eastAsia="en-US"/>
              </w:rPr>
              <w:t>6</w:t>
            </w:r>
          </w:p>
        </w:tc>
        <w:tc>
          <w:tcPr>
            <w:tcW w:w="3969" w:type="dxa"/>
          </w:tcPr>
          <w:p w14:paraId="0C23CF38" w14:textId="0DCF9A27" w:rsidR="00A36E02" w:rsidRPr="00A15DCB" w:rsidRDefault="00A36E02" w:rsidP="00051FE8">
            <w:pPr>
              <w:pStyle w:val="TAL"/>
              <w:rPr>
                <w:lang w:eastAsia="en-US"/>
              </w:rPr>
            </w:pPr>
            <w:r w:rsidRPr="00A15DCB">
              <w:rPr>
                <w:lang w:eastAsia="en-US"/>
              </w:rPr>
              <w:t xml:space="preserve">The SS transmits Random Access Response on NR SpCell, with RAPID corresponding to </w:t>
            </w:r>
            <w:r w:rsidRPr="00A15DCB">
              <w:rPr>
                <w:i/>
                <w:iCs/>
                <w:lang w:eastAsia="en-US"/>
              </w:rPr>
              <w:t>ra-PreambleIndex</w:t>
            </w:r>
            <w:r w:rsidRPr="00A15DCB">
              <w:rPr>
                <w:lang w:eastAsia="en-US"/>
              </w:rPr>
              <w:t xml:space="preserve"> in step 1</w:t>
            </w:r>
            <w:r w:rsidR="001B4379" w:rsidRPr="00A15DCB">
              <w:rPr>
                <w:lang w:eastAsia="en-US"/>
              </w:rPr>
              <w:t>.</w:t>
            </w:r>
          </w:p>
        </w:tc>
        <w:tc>
          <w:tcPr>
            <w:tcW w:w="709" w:type="dxa"/>
          </w:tcPr>
          <w:p w14:paraId="54D14353" w14:textId="77777777" w:rsidR="00A36E02" w:rsidRPr="00A15DCB" w:rsidRDefault="00A36E02" w:rsidP="00051FE8">
            <w:pPr>
              <w:pStyle w:val="TAC"/>
              <w:rPr>
                <w:lang w:eastAsia="en-US"/>
              </w:rPr>
            </w:pPr>
            <w:r w:rsidRPr="00A15DCB">
              <w:rPr>
                <w:lang w:eastAsia="en-US"/>
              </w:rPr>
              <w:t>&lt;--</w:t>
            </w:r>
          </w:p>
        </w:tc>
        <w:tc>
          <w:tcPr>
            <w:tcW w:w="2977" w:type="dxa"/>
          </w:tcPr>
          <w:p w14:paraId="7B10B8E4" w14:textId="77777777" w:rsidR="00A36E02" w:rsidRPr="00A15DCB" w:rsidRDefault="00A36E02" w:rsidP="00051FE8">
            <w:pPr>
              <w:pStyle w:val="TAL"/>
              <w:rPr>
                <w:lang w:eastAsia="en-US"/>
              </w:rPr>
            </w:pPr>
            <w:r w:rsidRPr="00A15DCB">
              <w:rPr>
                <w:lang w:eastAsia="en-US"/>
              </w:rPr>
              <w:t>Random Access Response</w:t>
            </w:r>
          </w:p>
        </w:tc>
        <w:tc>
          <w:tcPr>
            <w:tcW w:w="567" w:type="dxa"/>
          </w:tcPr>
          <w:p w14:paraId="4B91F8B1" w14:textId="77777777" w:rsidR="00A36E02" w:rsidRPr="00A15DCB" w:rsidRDefault="00A36E02" w:rsidP="00051FE8">
            <w:pPr>
              <w:pStyle w:val="TAC"/>
              <w:rPr>
                <w:lang w:eastAsia="en-US"/>
              </w:rPr>
            </w:pPr>
            <w:r w:rsidRPr="00A15DCB">
              <w:rPr>
                <w:lang w:eastAsia="en-US"/>
              </w:rPr>
              <w:t>-</w:t>
            </w:r>
          </w:p>
        </w:tc>
        <w:tc>
          <w:tcPr>
            <w:tcW w:w="892" w:type="dxa"/>
          </w:tcPr>
          <w:p w14:paraId="39FE6D80" w14:textId="77777777" w:rsidR="00A36E02" w:rsidRPr="00A15DCB" w:rsidRDefault="00A36E02" w:rsidP="00051FE8">
            <w:pPr>
              <w:pStyle w:val="TAC"/>
              <w:rPr>
                <w:lang w:eastAsia="en-US"/>
              </w:rPr>
            </w:pPr>
            <w:r w:rsidRPr="00A15DCB">
              <w:rPr>
                <w:lang w:eastAsia="en-US"/>
              </w:rPr>
              <w:t>-</w:t>
            </w:r>
          </w:p>
        </w:tc>
      </w:tr>
      <w:tr w:rsidR="00097E46" w:rsidRPr="00A15DCB" w14:paraId="0030EB83" w14:textId="77777777" w:rsidTr="00120855">
        <w:tc>
          <w:tcPr>
            <w:tcW w:w="9762" w:type="dxa"/>
            <w:gridSpan w:val="6"/>
          </w:tcPr>
          <w:p w14:paraId="6920B8AA" w14:textId="77777777" w:rsidR="00097E46" w:rsidRPr="00A15DCB" w:rsidRDefault="00097E46" w:rsidP="00120855">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27593796" w14:textId="77777777" w:rsidR="00C73D6F" w:rsidRPr="00A15DCB" w:rsidRDefault="00097E46" w:rsidP="00C73D6F">
            <w:pPr>
              <w:pStyle w:val="TAN"/>
            </w:pPr>
            <w:r w:rsidRPr="00A15DCB">
              <w:t>Note 2:</w:t>
            </w:r>
            <w:r w:rsidRPr="00A15DCB">
              <w:tab/>
              <w:t>for EN-DC the NR RRCReconfigurationComplete message is contained in RRCConnectionReconfigurationComplete.</w:t>
            </w:r>
          </w:p>
          <w:p w14:paraId="24B64990" w14:textId="77777777" w:rsidR="00097E46" w:rsidRPr="00A15DCB" w:rsidRDefault="001B28C9" w:rsidP="00C73D6F">
            <w:pPr>
              <w:pStyle w:val="TAN"/>
            </w:pPr>
            <w:r w:rsidRPr="00A15DCB">
              <w:t>Note 3:</w:t>
            </w:r>
            <w:r w:rsidRPr="00A15DCB">
              <w:tab/>
            </w:r>
            <w:r w:rsidR="00C73D6F" w:rsidRPr="00A15DCB">
              <w:t>For FR1, PRACH preamble format 0 as per TS 38.211[24] Table 6.3.3.1-1 is configured in order to provide coverage for PRACH preamble format 0 testing</w:t>
            </w:r>
          </w:p>
        </w:tc>
      </w:tr>
    </w:tbl>
    <w:p w14:paraId="6FC7BE07" w14:textId="77777777" w:rsidR="00A36E02" w:rsidRPr="00A15DCB" w:rsidRDefault="00A36E02" w:rsidP="00A36E02"/>
    <w:p w14:paraId="5CD210A6" w14:textId="77777777" w:rsidR="00A36E02" w:rsidRPr="00A15DCB" w:rsidRDefault="00A36E02" w:rsidP="00A36E02">
      <w:pPr>
        <w:pStyle w:val="H6"/>
      </w:pPr>
      <w:r w:rsidRPr="00A15DCB">
        <w:t>7.1.1.1.1a.3.3</w:t>
      </w:r>
      <w:r w:rsidRPr="00A15DCB">
        <w:tab/>
        <w:t>Specific message contents</w:t>
      </w:r>
    </w:p>
    <w:p w14:paraId="01D58D25" w14:textId="77777777" w:rsidR="00A36E02" w:rsidRPr="00A15DCB" w:rsidRDefault="00A36E02" w:rsidP="00A36E02">
      <w:pPr>
        <w:pStyle w:val="TH"/>
      </w:pPr>
      <w:r w:rsidRPr="00A15DCB">
        <w:t xml:space="preserve">Table 7.1.1.1.1a.3.3-1: </w:t>
      </w:r>
      <w:r w:rsidRPr="00A15DCB">
        <w:rPr>
          <w:i/>
        </w:rPr>
        <w:t xml:space="preserve">RRCReconfiguration </w:t>
      </w:r>
      <w:r w:rsidRPr="00A15DCB">
        <w:t>(</w:t>
      </w:r>
      <w:r w:rsidR="00097E46" w:rsidRPr="00A15DCB">
        <w:t>step 0A, Table7.1.1.1.1a.3.2-1</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36E02" w:rsidRPr="00A15DCB" w14:paraId="7316E08D" w14:textId="77777777" w:rsidTr="001B4379">
        <w:tc>
          <w:tcPr>
            <w:tcW w:w="9747" w:type="dxa"/>
            <w:gridSpan w:val="4"/>
          </w:tcPr>
          <w:p w14:paraId="789479F0" w14:textId="77777777" w:rsidR="00A36E02" w:rsidRPr="00A15DCB" w:rsidRDefault="00A36E02" w:rsidP="00051FE8">
            <w:pPr>
              <w:pStyle w:val="TAL"/>
              <w:rPr>
                <w:lang w:eastAsia="en-US"/>
              </w:rPr>
            </w:pPr>
            <w:r w:rsidRPr="00A15DCB">
              <w:rPr>
                <w:lang w:eastAsia="en-US"/>
              </w:rPr>
              <w:t xml:space="preserve">Derivation Path: TS 38.508-1 [4], Table </w:t>
            </w:r>
            <w:r w:rsidR="0075232C" w:rsidRPr="00A15DCB">
              <w:rPr>
                <w:lang w:eastAsia="en-US"/>
              </w:rPr>
              <w:t>4.6.1-13</w:t>
            </w:r>
          </w:p>
        </w:tc>
      </w:tr>
      <w:tr w:rsidR="00A36E02" w:rsidRPr="00A15DCB" w14:paraId="163788DA" w14:textId="77777777" w:rsidTr="00051FE8">
        <w:tblPrEx>
          <w:tblCellMar>
            <w:left w:w="108" w:type="dxa"/>
            <w:right w:w="108" w:type="dxa"/>
          </w:tblCellMar>
        </w:tblPrEx>
        <w:tc>
          <w:tcPr>
            <w:tcW w:w="4535" w:type="dxa"/>
          </w:tcPr>
          <w:p w14:paraId="4FB17570" w14:textId="77777777" w:rsidR="00A36E02" w:rsidRPr="00A15DCB" w:rsidRDefault="00A36E02" w:rsidP="00051FE8">
            <w:pPr>
              <w:pStyle w:val="TAH"/>
              <w:rPr>
                <w:lang w:eastAsia="en-US"/>
              </w:rPr>
            </w:pPr>
            <w:r w:rsidRPr="00A15DCB">
              <w:rPr>
                <w:lang w:eastAsia="en-US"/>
              </w:rPr>
              <w:t>Information Element</w:t>
            </w:r>
          </w:p>
        </w:tc>
        <w:tc>
          <w:tcPr>
            <w:tcW w:w="2267" w:type="dxa"/>
          </w:tcPr>
          <w:p w14:paraId="65F31909" w14:textId="77777777" w:rsidR="00A36E02" w:rsidRPr="00A15DCB" w:rsidRDefault="00A36E02" w:rsidP="00051FE8">
            <w:pPr>
              <w:pStyle w:val="TAH"/>
              <w:rPr>
                <w:lang w:eastAsia="en-US"/>
              </w:rPr>
            </w:pPr>
            <w:r w:rsidRPr="00A15DCB">
              <w:rPr>
                <w:lang w:eastAsia="en-US"/>
              </w:rPr>
              <w:t>Value/remark</w:t>
            </w:r>
          </w:p>
        </w:tc>
        <w:tc>
          <w:tcPr>
            <w:tcW w:w="1700" w:type="dxa"/>
          </w:tcPr>
          <w:p w14:paraId="3A1455D2" w14:textId="77777777" w:rsidR="00A36E02" w:rsidRPr="00A15DCB" w:rsidRDefault="00A36E02" w:rsidP="00051FE8">
            <w:pPr>
              <w:pStyle w:val="TAH"/>
              <w:rPr>
                <w:lang w:eastAsia="en-US"/>
              </w:rPr>
            </w:pPr>
            <w:r w:rsidRPr="00A15DCB">
              <w:rPr>
                <w:lang w:eastAsia="en-US"/>
              </w:rPr>
              <w:t>Comment</w:t>
            </w:r>
          </w:p>
        </w:tc>
        <w:tc>
          <w:tcPr>
            <w:tcW w:w="1245" w:type="dxa"/>
          </w:tcPr>
          <w:p w14:paraId="392D342E" w14:textId="77777777" w:rsidR="00A36E02" w:rsidRPr="00A15DCB" w:rsidRDefault="00A36E02" w:rsidP="00051FE8">
            <w:pPr>
              <w:pStyle w:val="TAH"/>
              <w:rPr>
                <w:lang w:eastAsia="en-US"/>
              </w:rPr>
            </w:pPr>
            <w:r w:rsidRPr="00A15DCB">
              <w:rPr>
                <w:lang w:eastAsia="en-US"/>
              </w:rPr>
              <w:t>Condition</w:t>
            </w:r>
          </w:p>
        </w:tc>
      </w:tr>
      <w:tr w:rsidR="00A36E02" w:rsidRPr="00A15DCB" w14:paraId="6E9C2C69" w14:textId="77777777" w:rsidTr="00051FE8">
        <w:tblPrEx>
          <w:tblCellMar>
            <w:left w:w="108" w:type="dxa"/>
            <w:right w:w="108" w:type="dxa"/>
          </w:tblCellMar>
        </w:tblPrEx>
        <w:tc>
          <w:tcPr>
            <w:tcW w:w="4535" w:type="dxa"/>
          </w:tcPr>
          <w:p w14:paraId="6B89D940" w14:textId="77777777" w:rsidR="00A36E02" w:rsidRPr="00A15DCB" w:rsidRDefault="00A36E02" w:rsidP="00051FE8">
            <w:pPr>
              <w:pStyle w:val="TAL"/>
              <w:rPr>
                <w:lang w:eastAsia="en-US"/>
              </w:rPr>
            </w:pPr>
            <w:r w:rsidRPr="00A15DCB">
              <w:rPr>
                <w:lang w:eastAsia="en-US"/>
              </w:rPr>
              <w:t>RRCReconfiguration ::= SEQUENCE {</w:t>
            </w:r>
          </w:p>
        </w:tc>
        <w:tc>
          <w:tcPr>
            <w:tcW w:w="2267" w:type="dxa"/>
          </w:tcPr>
          <w:p w14:paraId="22606616" w14:textId="77777777" w:rsidR="00A36E02" w:rsidRPr="00A15DCB" w:rsidRDefault="00A36E02" w:rsidP="00051FE8">
            <w:pPr>
              <w:pStyle w:val="TAL"/>
              <w:rPr>
                <w:lang w:eastAsia="en-US"/>
              </w:rPr>
            </w:pPr>
          </w:p>
        </w:tc>
        <w:tc>
          <w:tcPr>
            <w:tcW w:w="1700" w:type="dxa"/>
          </w:tcPr>
          <w:p w14:paraId="67391AF4" w14:textId="77777777" w:rsidR="00A36E02" w:rsidRPr="00A15DCB" w:rsidRDefault="00A36E02" w:rsidP="00051FE8">
            <w:pPr>
              <w:pStyle w:val="TAL"/>
              <w:rPr>
                <w:lang w:eastAsia="en-US"/>
              </w:rPr>
            </w:pPr>
          </w:p>
        </w:tc>
        <w:tc>
          <w:tcPr>
            <w:tcW w:w="1245" w:type="dxa"/>
          </w:tcPr>
          <w:p w14:paraId="14CBEEFD" w14:textId="77777777" w:rsidR="00A36E02" w:rsidRPr="00A15DCB" w:rsidRDefault="00A36E02" w:rsidP="00051FE8">
            <w:pPr>
              <w:pStyle w:val="TAL"/>
              <w:rPr>
                <w:lang w:eastAsia="en-US"/>
              </w:rPr>
            </w:pPr>
          </w:p>
        </w:tc>
      </w:tr>
      <w:tr w:rsidR="00A36E02" w:rsidRPr="00A15DCB" w14:paraId="18E4047E" w14:textId="77777777" w:rsidTr="00051FE8">
        <w:tblPrEx>
          <w:tblCellMar>
            <w:left w:w="108" w:type="dxa"/>
            <w:right w:w="108" w:type="dxa"/>
          </w:tblCellMar>
        </w:tblPrEx>
        <w:tc>
          <w:tcPr>
            <w:tcW w:w="4535" w:type="dxa"/>
          </w:tcPr>
          <w:p w14:paraId="579F60B4" w14:textId="77777777" w:rsidR="00A36E02" w:rsidRPr="00A15DCB" w:rsidRDefault="00A36E02" w:rsidP="00051FE8">
            <w:pPr>
              <w:pStyle w:val="TAL"/>
              <w:rPr>
                <w:lang w:eastAsia="en-US"/>
              </w:rPr>
            </w:pPr>
            <w:r w:rsidRPr="00A15DCB">
              <w:rPr>
                <w:lang w:eastAsia="en-US"/>
              </w:rPr>
              <w:t xml:space="preserve">  criticalExtensions CHOICE {</w:t>
            </w:r>
          </w:p>
        </w:tc>
        <w:tc>
          <w:tcPr>
            <w:tcW w:w="2267" w:type="dxa"/>
          </w:tcPr>
          <w:p w14:paraId="184DC537" w14:textId="77777777" w:rsidR="00A36E02" w:rsidRPr="00A15DCB" w:rsidRDefault="00A36E02" w:rsidP="00051FE8">
            <w:pPr>
              <w:pStyle w:val="TAL"/>
              <w:rPr>
                <w:lang w:eastAsia="en-US"/>
              </w:rPr>
            </w:pPr>
          </w:p>
        </w:tc>
        <w:tc>
          <w:tcPr>
            <w:tcW w:w="1700" w:type="dxa"/>
          </w:tcPr>
          <w:p w14:paraId="7A939110" w14:textId="77777777" w:rsidR="00A36E02" w:rsidRPr="00A15DCB" w:rsidRDefault="00A36E02" w:rsidP="00051FE8">
            <w:pPr>
              <w:pStyle w:val="TAL"/>
              <w:rPr>
                <w:lang w:eastAsia="en-US"/>
              </w:rPr>
            </w:pPr>
          </w:p>
        </w:tc>
        <w:tc>
          <w:tcPr>
            <w:tcW w:w="1245" w:type="dxa"/>
          </w:tcPr>
          <w:p w14:paraId="0A311AF6" w14:textId="77777777" w:rsidR="00A36E02" w:rsidRPr="00A15DCB" w:rsidRDefault="00A36E02" w:rsidP="00051FE8">
            <w:pPr>
              <w:pStyle w:val="TAL"/>
              <w:rPr>
                <w:lang w:eastAsia="en-US"/>
              </w:rPr>
            </w:pPr>
          </w:p>
        </w:tc>
      </w:tr>
      <w:tr w:rsidR="00A36E02" w:rsidRPr="00A15DCB" w14:paraId="486960CE" w14:textId="77777777" w:rsidTr="00051FE8">
        <w:tblPrEx>
          <w:tblCellMar>
            <w:left w:w="108" w:type="dxa"/>
            <w:right w:w="108" w:type="dxa"/>
          </w:tblCellMar>
        </w:tblPrEx>
        <w:tc>
          <w:tcPr>
            <w:tcW w:w="4535" w:type="dxa"/>
            <w:tcBorders>
              <w:bottom w:val="single" w:sz="4" w:space="0" w:color="auto"/>
            </w:tcBorders>
          </w:tcPr>
          <w:p w14:paraId="7E8D274B" w14:textId="778CBDD9" w:rsidR="00A36E02" w:rsidRPr="00A15DCB" w:rsidRDefault="00A36E02" w:rsidP="00051FE8">
            <w:pPr>
              <w:pStyle w:val="TAL"/>
              <w:rPr>
                <w:lang w:eastAsia="en-US"/>
              </w:rPr>
            </w:pPr>
            <w:r w:rsidRPr="00A15DCB">
              <w:rPr>
                <w:lang w:eastAsia="en-US"/>
              </w:rPr>
              <w:t xml:space="preserve">    rrcReconfiguration SEQUENCE {</w:t>
            </w:r>
          </w:p>
        </w:tc>
        <w:tc>
          <w:tcPr>
            <w:tcW w:w="2267" w:type="dxa"/>
          </w:tcPr>
          <w:p w14:paraId="08295A11" w14:textId="77777777" w:rsidR="00A36E02" w:rsidRPr="00A15DCB" w:rsidRDefault="00A36E02" w:rsidP="00051FE8">
            <w:pPr>
              <w:pStyle w:val="TAL"/>
              <w:rPr>
                <w:lang w:eastAsia="en-US"/>
              </w:rPr>
            </w:pPr>
          </w:p>
        </w:tc>
        <w:tc>
          <w:tcPr>
            <w:tcW w:w="1700" w:type="dxa"/>
          </w:tcPr>
          <w:p w14:paraId="3570EE5B" w14:textId="77777777" w:rsidR="00A36E02" w:rsidRPr="00A15DCB" w:rsidRDefault="00A36E02" w:rsidP="00051FE8">
            <w:pPr>
              <w:pStyle w:val="TAL"/>
              <w:rPr>
                <w:lang w:eastAsia="en-US"/>
              </w:rPr>
            </w:pPr>
          </w:p>
        </w:tc>
        <w:tc>
          <w:tcPr>
            <w:tcW w:w="1245" w:type="dxa"/>
          </w:tcPr>
          <w:p w14:paraId="4874EB08" w14:textId="77777777" w:rsidR="00A36E02" w:rsidRPr="00A15DCB" w:rsidRDefault="00A36E02" w:rsidP="00051FE8">
            <w:pPr>
              <w:pStyle w:val="TAL"/>
              <w:rPr>
                <w:lang w:eastAsia="en-US"/>
              </w:rPr>
            </w:pPr>
          </w:p>
        </w:tc>
      </w:tr>
      <w:tr w:rsidR="00A36E02" w:rsidRPr="00A15DCB" w14:paraId="4294D090" w14:textId="77777777" w:rsidTr="00051FE8">
        <w:tblPrEx>
          <w:tblCellMar>
            <w:left w:w="108" w:type="dxa"/>
            <w:right w:w="108" w:type="dxa"/>
          </w:tblCellMar>
        </w:tblPrEx>
        <w:tc>
          <w:tcPr>
            <w:tcW w:w="4535" w:type="dxa"/>
            <w:tcBorders>
              <w:bottom w:val="single" w:sz="4" w:space="0" w:color="auto"/>
            </w:tcBorders>
          </w:tcPr>
          <w:p w14:paraId="0DB3A2F2" w14:textId="6D5C29D6" w:rsidR="00A36E02" w:rsidRPr="00A15DCB" w:rsidRDefault="00A36E02" w:rsidP="00051FE8">
            <w:pPr>
              <w:pStyle w:val="TAL"/>
              <w:rPr>
                <w:lang w:eastAsia="en-US"/>
              </w:rPr>
            </w:pPr>
            <w:r w:rsidRPr="00A15DCB">
              <w:rPr>
                <w:lang w:eastAsia="en-US"/>
              </w:rPr>
              <w:t xml:space="preserve">      secondaryCellGroup</w:t>
            </w:r>
          </w:p>
        </w:tc>
        <w:tc>
          <w:tcPr>
            <w:tcW w:w="2267" w:type="dxa"/>
          </w:tcPr>
          <w:p w14:paraId="3F7EC4CD" w14:textId="77777777" w:rsidR="00A36E02" w:rsidRPr="00A15DCB" w:rsidRDefault="00A36E02" w:rsidP="00051FE8">
            <w:pPr>
              <w:pStyle w:val="TAL"/>
              <w:rPr>
                <w:lang w:eastAsia="en-US"/>
              </w:rPr>
            </w:pPr>
            <w:r w:rsidRPr="00A15DCB">
              <w:rPr>
                <w:lang w:eastAsia="en-US"/>
              </w:rPr>
              <w:t>CellGroupConfig</w:t>
            </w:r>
          </w:p>
        </w:tc>
        <w:tc>
          <w:tcPr>
            <w:tcW w:w="1700" w:type="dxa"/>
          </w:tcPr>
          <w:p w14:paraId="7D50D0B9" w14:textId="77777777" w:rsidR="00A36E02" w:rsidRPr="00A15DCB" w:rsidRDefault="00A36E02" w:rsidP="00051FE8">
            <w:pPr>
              <w:pStyle w:val="TAL"/>
              <w:rPr>
                <w:lang w:eastAsia="en-US"/>
              </w:rPr>
            </w:pPr>
            <w:r w:rsidRPr="00A15DCB">
              <w:rPr>
                <w:lang w:eastAsia="en-US"/>
              </w:rPr>
              <w:t>OCTET STRING (CONTAINING CellGroupConfig)</w:t>
            </w:r>
          </w:p>
        </w:tc>
        <w:tc>
          <w:tcPr>
            <w:tcW w:w="1245" w:type="dxa"/>
          </w:tcPr>
          <w:p w14:paraId="20644AC3" w14:textId="77777777" w:rsidR="00A36E02" w:rsidRPr="00A15DCB" w:rsidRDefault="00A36E02" w:rsidP="00051FE8">
            <w:pPr>
              <w:pStyle w:val="TAL"/>
              <w:rPr>
                <w:lang w:eastAsia="en-US"/>
              </w:rPr>
            </w:pPr>
            <w:r w:rsidRPr="00A15DCB">
              <w:rPr>
                <w:lang w:eastAsia="en-US"/>
              </w:rPr>
              <w:t>EN-DC</w:t>
            </w:r>
          </w:p>
        </w:tc>
      </w:tr>
      <w:tr w:rsidR="00097E46" w:rsidRPr="00A15DCB" w14:paraId="10AC4930" w14:textId="77777777" w:rsidTr="00120855">
        <w:tblPrEx>
          <w:tblCellMar>
            <w:left w:w="108" w:type="dxa"/>
            <w:right w:w="108" w:type="dxa"/>
          </w:tblCellMar>
        </w:tblPrEx>
        <w:tc>
          <w:tcPr>
            <w:tcW w:w="4535" w:type="dxa"/>
            <w:tcBorders>
              <w:bottom w:val="single" w:sz="4" w:space="0" w:color="auto"/>
            </w:tcBorders>
          </w:tcPr>
          <w:p w14:paraId="62120737" w14:textId="03BDE843" w:rsidR="00097E46" w:rsidRPr="00A15DCB" w:rsidRDefault="00097E46" w:rsidP="00120855">
            <w:pPr>
              <w:pStyle w:val="TAL"/>
            </w:pPr>
            <w:r w:rsidRPr="00A15DCB">
              <w:t xml:space="preserve">      nonCriticalExtension SEQUENCE { </w:t>
            </w:r>
          </w:p>
        </w:tc>
        <w:tc>
          <w:tcPr>
            <w:tcW w:w="2267" w:type="dxa"/>
          </w:tcPr>
          <w:p w14:paraId="68ABC030" w14:textId="77777777" w:rsidR="00097E46" w:rsidRPr="00A15DCB" w:rsidRDefault="00097E46" w:rsidP="00120855">
            <w:pPr>
              <w:pStyle w:val="TAL"/>
            </w:pPr>
          </w:p>
        </w:tc>
        <w:tc>
          <w:tcPr>
            <w:tcW w:w="1700" w:type="dxa"/>
          </w:tcPr>
          <w:p w14:paraId="1FF8F144" w14:textId="77777777" w:rsidR="00097E46" w:rsidRPr="00A15DCB" w:rsidRDefault="00097E46" w:rsidP="00120855">
            <w:pPr>
              <w:pStyle w:val="TAL"/>
            </w:pPr>
          </w:p>
        </w:tc>
        <w:tc>
          <w:tcPr>
            <w:tcW w:w="1245" w:type="dxa"/>
          </w:tcPr>
          <w:p w14:paraId="2C4C92E6" w14:textId="77777777" w:rsidR="00097E46" w:rsidRPr="00A15DCB" w:rsidRDefault="00097E46" w:rsidP="00120855">
            <w:pPr>
              <w:pStyle w:val="TAL"/>
            </w:pPr>
            <w:r w:rsidRPr="00A15DCB">
              <w:t>NR</w:t>
            </w:r>
          </w:p>
        </w:tc>
      </w:tr>
      <w:tr w:rsidR="00097E46" w:rsidRPr="00A15DCB" w14:paraId="6A9F3B3E" w14:textId="77777777" w:rsidTr="00120855">
        <w:tblPrEx>
          <w:tblCellMar>
            <w:left w:w="108" w:type="dxa"/>
            <w:right w:w="108" w:type="dxa"/>
          </w:tblCellMar>
        </w:tblPrEx>
        <w:tc>
          <w:tcPr>
            <w:tcW w:w="4535" w:type="dxa"/>
            <w:tcBorders>
              <w:bottom w:val="single" w:sz="4" w:space="0" w:color="auto"/>
            </w:tcBorders>
          </w:tcPr>
          <w:p w14:paraId="3C8082CA" w14:textId="27840D03" w:rsidR="00097E46" w:rsidRPr="00A15DCB" w:rsidRDefault="00097E46" w:rsidP="00120855">
            <w:pPr>
              <w:pStyle w:val="TAL"/>
            </w:pPr>
            <w:r w:rsidRPr="00A15DCB">
              <w:t xml:space="preserve">        masterCellGroup</w:t>
            </w:r>
          </w:p>
        </w:tc>
        <w:tc>
          <w:tcPr>
            <w:tcW w:w="2267" w:type="dxa"/>
          </w:tcPr>
          <w:p w14:paraId="29265CBF" w14:textId="77777777" w:rsidR="00097E46" w:rsidRPr="00A15DCB" w:rsidRDefault="00097E46" w:rsidP="00120855">
            <w:pPr>
              <w:pStyle w:val="TAL"/>
            </w:pPr>
            <w:r w:rsidRPr="00A15DCB">
              <w:t>CellGroupConfig</w:t>
            </w:r>
          </w:p>
        </w:tc>
        <w:tc>
          <w:tcPr>
            <w:tcW w:w="1700" w:type="dxa"/>
          </w:tcPr>
          <w:p w14:paraId="3FC0CB4D" w14:textId="77777777" w:rsidR="00097E46" w:rsidRPr="00A15DCB" w:rsidRDefault="00097E46" w:rsidP="00120855">
            <w:pPr>
              <w:pStyle w:val="TAL"/>
            </w:pPr>
            <w:r w:rsidRPr="00A15DCB">
              <w:t>OCTET STRING (CONTAINING CellGroupConfig)</w:t>
            </w:r>
          </w:p>
        </w:tc>
        <w:tc>
          <w:tcPr>
            <w:tcW w:w="1245" w:type="dxa"/>
          </w:tcPr>
          <w:p w14:paraId="6244207D" w14:textId="77777777" w:rsidR="00097E46" w:rsidRPr="00A15DCB" w:rsidRDefault="00097E46" w:rsidP="00120855">
            <w:pPr>
              <w:pStyle w:val="TAL"/>
            </w:pPr>
          </w:p>
        </w:tc>
      </w:tr>
      <w:tr w:rsidR="00A36E02" w:rsidRPr="00A15DCB" w14:paraId="7D9693A8" w14:textId="77777777" w:rsidTr="00051FE8">
        <w:tblPrEx>
          <w:tblCellMar>
            <w:left w:w="108" w:type="dxa"/>
            <w:right w:w="108" w:type="dxa"/>
          </w:tblCellMar>
        </w:tblPrEx>
        <w:tc>
          <w:tcPr>
            <w:tcW w:w="4535" w:type="dxa"/>
            <w:tcBorders>
              <w:bottom w:val="single" w:sz="4" w:space="0" w:color="auto"/>
            </w:tcBorders>
          </w:tcPr>
          <w:p w14:paraId="79B09F93" w14:textId="5CCE5722" w:rsidR="00A36E02" w:rsidRPr="00A15DCB" w:rsidRDefault="00A36E02" w:rsidP="00051FE8">
            <w:pPr>
              <w:pStyle w:val="TAL"/>
              <w:rPr>
                <w:lang w:eastAsia="en-US"/>
              </w:rPr>
            </w:pPr>
            <w:r w:rsidRPr="00A15DCB">
              <w:rPr>
                <w:lang w:eastAsia="en-US"/>
              </w:rPr>
              <w:t xml:space="preserve">    </w:t>
            </w:r>
            <w:r w:rsidR="00A4043D" w:rsidRPr="00A15DCB">
              <w:rPr>
                <w:lang w:eastAsia="en-US"/>
              </w:rPr>
              <w:t xml:space="preserve">  </w:t>
            </w:r>
            <w:r w:rsidRPr="00A15DCB">
              <w:rPr>
                <w:lang w:eastAsia="en-US"/>
              </w:rPr>
              <w:t>}</w:t>
            </w:r>
          </w:p>
        </w:tc>
        <w:tc>
          <w:tcPr>
            <w:tcW w:w="2267" w:type="dxa"/>
          </w:tcPr>
          <w:p w14:paraId="07E6B361" w14:textId="77777777" w:rsidR="00A36E02" w:rsidRPr="00A15DCB" w:rsidRDefault="00A36E02" w:rsidP="00051FE8">
            <w:pPr>
              <w:pStyle w:val="TAL"/>
              <w:rPr>
                <w:lang w:eastAsia="en-US"/>
              </w:rPr>
            </w:pPr>
          </w:p>
        </w:tc>
        <w:tc>
          <w:tcPr>
            <w:tcW w:w="1700" w:type="dxa"/>
          </w:tcPr>
          <w:p w14:paraId="387C5626" w14:textId="77777777" w:rsidR="00A36E02" w:rsidRPr="00A15DCB" w:rsidRDefault="00A36E02" w:rsidP="00051FE8">
            <w:pPr>
              <w:pStyle w:val="TAL"/>
              <w:rPr>
                <w:lang w:eastAsia="en-US"/>
              </w:rPr>
            </w:pPr>
          </w:p>
        </w:tc>
        <w:tc>
          <w:tcPr>
            <w:tcW w:w="1245" w:type="dxa"/>
          </w:tcPr>
          <w:p w14:paraId="1501B557" w14:textId="77777777" w:rsidR="00A36E02" w:rsidRPr="00A15DCB" w:rsidRDefault="00A36E02" w:rsidP="00051FE8">
            <w:pPr>
              <w:pStyle w:val="TAL"/>
              <w:rPr>
                <w:lang w:eastAsia="en-US"/>
              </w:rPr>
            </w:pPr>
          </w:p>
        </w:tc>
      </w:tr>
      <w:tr w:rsidR="00A36E02" w:rsidRPr="00A15DCB" w14:paraId="272FFFFC" w14:textId="77777777" w:rsidTr="00051FE8">
        <w:tblPrEx>
          <w:tblCellMar>
            <w:left w:w="108" w:type="dxa"/>
            <w:right w:w="108" w:type="dxa"/>
          </w:tblCellMar>
        </w:tblPrEx>
        <w:tc>
          <w:tcPr>
            <w:tcW w:w="4535" w:type="dxa"/>
            <w:tcBorders>
              <w:bottom w:val="single" w:sz="4" w:space="0" w:color="auto"/>
            </w:tcBorders>
          </w:tcPr>
          <w:p w14:paraId="14AB980F" w14:textId="00D65F88" w:rsidR="00A36E02" w:rsidRPr="00A15DCB" w:rsidRDefault="00A36E02" w:rsidP="00051FE8">
            <w:pPr>
              <w:pStyle w:val="TAL"/>
              <w:rPr>
                <w:lang w:eastAsia="en-US"/>
              </w:rPr>
            </w:pPr>
            <w:r w:rsidRPr="00A15DCB">
              <w:rPr>
                <w:lang w:eastAsia="en-US"/>
              </w:rPr>
              <w:t xml:space="preserve">  </w:t>
            </w:r>
            <w:r w:rsidR="00A4043D" w:rsidRPr="00A15DCB">
              <w:rPr>
                <w:lang w:eastAsia="en-US"/>
              </w:rPr>
              <w:t xml:space="preserve">  </w:t>
            </w:r>
            <w:r w:rsidRPr="00A15DCB">
              <w:rPr>
                <w:lang w:eastAsia="en-US"/>
              </w:rPr>
              <w:t>}</w:t>
            </w:r>
          </w:p>
        </w:tc>
        <w:tc>
          <w:tcPr>
            <w:tcW w:w="2267" w:type="dxa"/>
          </w:tcPr>
          <w:p w14:paraId="15F52D07" w14:textId="77777777" w:rsidR="00A36E02" w:rsidRPr="00A15DCB" w:rsidRDefault="00A36E02" w:rsidP="00051FE8">
            <w:pPr>
              <w:pStyle w:val="TAL"/>
              <w:rPr>
                <w:lang w:eastAsia="en-US"/>
              </w:rPr>
            </w:pPr>
          </w:p>
        </w:tc>
        <w:tc>
          <w:tcPr>
            <w:tcW w:w="1700" w:type="dxa"/>
          </w:tcPr>
          <w:p w14:paraId="79CD1425" w14:textId="77777777" w:rsidR="00A36E02" w:rsidRPr="00A15DCB" w:rsidRDefault="00A36E02" w:rsidP="00051FE8">
            <w:pPr>
              <w:pStyle w:val="TAL"/>
              <w:rPr>
                <w:lang w:eastAsia="en-US"/>
              </w:rPr>
            </w:pPr>
          </w:p>
        </w:tc>
        <w:tc>
          <w:tcPr>
            <w:tcW w:w="1245" w:type="dxa"/>
          </w:tcPr>
          <w:p w14:paraId="4B8ACEE5" w14:textId="77777777" w:rsidR="00A36E02" w:rsidRPr="00A15DCB" w:rsidRDefault="00A36E02" w:rsidP="00051FE8">
            <w:pPr>
              <w:pStyle w:val="TAL"/>
              <w:rPr>
                <w:lang w:eastAsia="en-US"/>
              </w:rPr>
            </w:pPr>
          </w:p>
        </w:tc>
      </w:tr>
      <w:tr w:rsidR="00A36E02" w:rsidRPr="00A15DCB" w14:paraId="19B06A7C" w14:textId="77777777" w:rsidTr="00051FE8">
        <w:tblPrEx>
          <w:tblCellMar>
            <w:left w:w="108" w:type="dxa"/>
            <w:right w:w="108" w:type="dxa"/>
          </w:tblCellMar>
        </w:tblPrEx>
        <w:tc>
          <w:tcPr>
            <w:tcW w:w="4535" w:type="dxa"/>
          </w:tcPr>
          <w:p w14:paraId="777C2363" w14:textId="1F6AC463" w:rsidR="00A36E02" w:rsidRPr="00A15DCB" w:rsidRDefault="00A36E02" w:rsidP="00051FE8">
            <w:pPr>
              <w:pStyle w:val="TAL"/>
              <w:rPr>
                <w:lang w:eastAsia="en-US"/>
              </w:rPr>
            </w:pPr>
            <w:r w:rsidRPr="00A15DCB">
              <w:rPr>
                <w:lang w:eastAsia="en-US"/>
              </w:rPr>
              <w:t xml:space="preserve"> </w:t>
            </w:r>
            <w:r w:rsidR="00A4043D" w:rsidRPr="00A15DCB">
              <w:rPr>
                <w:lang w:eastAsia="en-US"/>
              </w:rPr>
              <w:t xml:space="preserve">  </w:t>
            </w:r>
            <w:r w:rsidRPr="00A15DCB">
              <w:rPr>
                <w:lang w:eastAsia="en-US"/>
              </w:rPr>
              <w:t>}</w:t>
            </w:r>
          </w:p>
        </w:tc>
        <w:tc>
          <w:tcPr>
            <w:tcW w:w="2267" w:type="dxa"/>
          </w:tcPr>
          <w:p w14:paraId="706679AF" w14:textId="77777777" w:rsidR="00A36E02" w:rsidRPr="00A15DCB" w:rsidRDefault="00A36E02" w:rsidP="00051FE8">
            <w:pPr>
              <w:pStyle w:val="TAL"/>
              <w:rPr>
                <w:lang w:eastAsia="en-US"/>
              </w:rPr>
            </w:pPr>
          </w:p>
        </w:tc>
        <w:tc>
          <w:tcPr>
            <w:tcW w:w="1700" w:type="dxa"/>
          </w:tcPr>
          <w:p w14:paraId="26571DFF" w14:textId="77777777" w:rsidR="00A36E02" w:rsidRPr="00A15DCB" w:rsidRDefault="00A36E02" w:rsidP="00051FE8">
            <w:pPr>
              <w:pStyle w:val="TAL"/>
              <w:rPr>
                <w:lang w:eastAsia="en-US"/>
              </w:rPr>
            </w:pPr>
          </w:p>
        </w:tc>
        <w:tc>
          <w:tcPr>
            <w:tcW w:w="1245" w:type="dxa"/>
          </w:tcPr>
          <w:p w14:paraId="77267701" w14:textId="77777777" w:rsidR="00A36E02" w:rsidRPr="00A15DCB" w:rsidRDefault="00A36E02" w:rsidP="00051FE8">
            <w:pPr>
              <w:pStyle w:val="TAL"/>
              <w:rPr>
                <w:lang w:eastAsia="en-US"/>
              </w:rPr>
            </w:pPr>
          </w:p>
        </w:tc>
      </w:tr>
      <w:tr w:rsidR="00A36E02" w:rsidRPr="00A15DCB" w14:paraId="03A58CDA" w14:textId="77777777" w:rsidTr="00051FE8">
        <w:tblPrEx>
          <w:tblCellMar>
            <w:left w:w="108" w:type="dxa"/>
            <w:right w:w="108" w:type="dxa"/>
          </w:tblCellMar>
        </w:tblPrEx>
        <w:tc>
          <w:tcPr>
            <w:tcW w:w="4535" w:type="dxa"/>
            <w:tcBorders>
              <w:bottom w:val="single" w:sz="4" w:space="0" w:color="auto"/>
            </w:tcBorders>
          </w:tcPr>
          <w:p w14:paraId="1FF1DA1C" w14:textId="77777777" w:rsidR="00A36E02" w:rsidRPr="00A15DCB" w:rsidRDefault="00A36E02" w:rsidP="00051FE8">
            <w:pPr>
              <w:pStyle w:val="TAL"/>
              <w:rPr>
                <w:lang w:eastAsia="en-US"/>
              </w:rPr>
            </w:pPr>
            <w:r w:rsidRPr="00A15DCB">
              <w:rPr>
                <w:lang w:eastAsia="en-US"/>
              </w:rPr>
              <w:t>}</w:t>
            </w:r>
          </w:p>
        </w:tc>
        <w:tc>
          <w:tcPr>
            <w:tcW w:w="2267" w:type="dxa"/>
          </w:tcPr>
          <w:p w14:paraId="1C492D74" w14:textId="77777777" w:rsidR="00A36E02" w:rsidRPr="00A15DCB" w:rsidRDefault="00A36E02" w:rsidP="00051FE8">
            <w:pPr>
              <w:pStyle w:val="TAL"/>
              <w:rPr>
                <w:lang w:eastAsia="en-US"/>
              </w:rPr>
            </w:pPr>
          </w:p>
        </w:tc>
        <w:tc>
          <w:tcPr>
            <w:tcW w:w="1700" w:type="dxa"/>
          </w:tcPr>
          <w:p w14:paraId="3E618758" w14:textId="77777777" w:rsidR="00A36E02" w:rsidRPr="00A15DCB" w:rsidRDefault="00A36E02" w:rsidP="00051FE8">
            <w:pPr>
              <w:pStyle w:val="TAL"/>
              <w:rPr>
                <w:lang w:eastAsia="en-US"/>
              </w:rPr>
            </w:pPr>
          </w:p>
        </w:tc>
        <w:tc>
          <w:tcPr>
            <w:tcW w:w="1245" w:type="dxa"/>
          </w:tcPr>
          <w:p w14:paraId="3E920A65" w14:textId="77777777" w:rsidR="00A36E02" w:rsidRPr="00A15DCB" w:rsidRDefault="00A36E02" w:rsidP="00051FE8">
            <w:pPr>
              <w:pStyle w:val="TAL"/>
              <w:rPr>
                <w:lang w:eastAsia="en-US"/>
              </w:rPr>
            </w:pPr>
          </w:p>
        </w:tc>
      </w:tr>
    </w:tbl>
    <w:p w14:paraId="0119379A" w14:textId="77777777" w:rsidR="00A36E02" w:rsidRPr="00A15DCB" w:rsidRDefault="00A36E02" w:rsidP="00A36E02"/>
    <w:p w14:paraId="3F76CF75" w14:textId="77777777" w:rsidR="00A36E02" w:rsidRPr="00A15DCB" w:rsidRDefault="00A36E02" w:rsidP="00A36E02">
      <w:pPr>
        <w:pStyle w:val="TH"/>
        <w:rPr>
          <w:i/>
          <w:iCs/>
        </w:rPr>
      </w:pPr>
      <w:r w:rsidRPr="00A15DCB">
        <w:lastRenderedPageBreak/>
        <w:t xml:space="preserve">Table 7.1.1.1.1a.3.3-2: </w:t>
      </w:r>
      <w:r w:rsidRPr="00A15DCB">
        <w:rPr>
          <w:i/>
          <w:iCs/>
        </w:rPr>
        <w:t xml:space="preserve">CellGroupConfig </w:t>
      </w:r>
      <w:r w:rsidRPr="00A15DCB">
        <w:rPr>
          <w:iCs/>
        </w:rPr>
        <w:t>(</w:t>
      </w:r>
      <w:r w:rsidRPr="00A15DCB">
        <w:t>Table 7.1.1.1.1a.3.3-1)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760CF41B" w14:textId="77777777" w:rsidTr="00B848CA">
        <w:tc>
          <w:tcPr>
            <w:tcW w:w="9747" w:type="dxa"/>
            <w:gridSpan w:val="4"/>
          </w:tcPr>
          <w:p w14:paraId="4C01A467" w14:textId="77777777" w:rsidR="00A36E02" w:rsidRPr="00A15DCB" w:rsidRDefault="00A36E02" w:rsidP="00051FE8">
            <w:pPr>
              <w:pStyle w:val="63-13"/>
            </w:pPr>
            <w:r w:rsidRPr="00A15DCB">
              <w:t xml:space="preserve">Derivation Path: TS 38.508-1 [4], Table </w:t>
            </w:r>
            <w:r w:rsidR="00A97F7B" w:rsidRPr="00A15DCB">
              <w:t>4.6.3-19</w:t>
            </w:r>
          </w:p>
        </w:tc>
      </w:tr>
      <w:tr w:rsidR="00A36E02" w:rsidRPr="00A15DCB" w14:paraId="03BF49C7" w14:textId="77777777" w:rsidTr="00B848CA">
        <w:tc>
          <w:tcPr>
            <w:tcW w:w="4535" w:type="dxa"/>
          </w:tcPr>
          <w:p w14:paraId="69FDB734" w14:textId="77777777" w:rsidR="00A36E02" w:rsidRPr="00A15DCB" w:rsidRDefault="00A36E02" w:rsidP="00051FE8">
            <w:pPr>
              <w:pStyle w:val="TAH"/>
              <w:rPr>
                <w:lang w:eastAsia="en-US"/>
              </w:rPr>
            </w:pPr>
            <w:r w:rsidRPr="00A15DCB">
              <w:rPr>
                <w:lang w:eastAsia="en-US"/>
              </w:rPr>
              <w:t>Information Element</w:t>
            </w:r>
          </w:p>
        </w:tc>
        <w:tc>
          <w:tcPr>
            <w:tcW w:w="2267" w:type="dxa"/>
          </w:tcPr>
          <w:p w14:paraId="456A286C" w14:textId="77777777" w:rsidR="00A36E02" w:rsidRPr="00A15DCB" w:rsidRDefault="00A36E02" w:rsidP="00051FE8">
            <w:pPr>
              <w:pStyle w:val="TAH"/>
              <w:rPr>
                <w:lang w:eastAsia="en-US"/>
              </w:rPr>
            </w:pPr>
            <w:r w:rsidRPr="00A15DCB">
              <w:rPr>
                <w:lang w:eastAsia="en-US"/>
              </w:rPr>
              <w:t>Value/remark</w:t>
            </w:r>
          </w:p>
        </w:tc>
        <w:tc>
          <w:tcPr>
            <w:tcW w:w="1700" w:type="dxa"/>
          </w:tcPr>
          <w:p w14:paraId="149D8B9B" w14:textId="77777777" w:rsidR="00A36E02" w:rsidRPr="00A15DCB" w:rsidRDefault="00A36E02" w:rsidP="00051FE8">
            <w:pPr>
              <w:pStyle w:val="TAH"/>
              <w:rPr>
                <w:lang w:eastAsia="en-US"/>
              </w:rPr>
            </w:pPr>
            <w:r w:rsidRPr="00A15DCB">
              <w:rPr>
                <w:lang w:eastAsia="en-US"/>
              </w:rPr>
              <w:t>Comment</w:t>
            </w:r>
          </w:p>
        </w:tc>
        <w:tc>
          <w:tcPr>
            <w:tcW w:w="1245" w:type="dxa"/>
          </w:tcPr>
          <w:p w14:paraId="7B018103" w14:textId="77777777" w:rsidR="00A36E02" w:rsidRPr="00A15DCB" w:rsidRDefault="00A36E02" w:rsidP="00051FE8">
            <w:pPr>
              <w:pStyle w:val="TAH"/>
              <w:rPr>
                <w:lang w:eastAsia="en-US"/>
              </w:rPr>
            </w:pPr>
            <w:r w:rsidRPr="00A15DCB">
              <w:rPr>
                <w:lang w:eastAsia="en-US"/>
              </w:rPr>
              <w:t>Condition</w:t>
            </w:r>
          </w:p>
        </w:tc>
      </w:tr>
      <w:tr w:rsidR="00A36E02" w:rsidRPr="00A15DCB" w14:paraId="57A9A194" w14:textId="77777777" w:rsidTr="00B848CA">
        <w:tc>
          <w:tcPr>
            <w:tcW w:w="4535" w:type="dxa"/>
          </w:tcPr>
          <w:p w14:paraId="5C7E0A2B" w14:textId="77777777" w:rsidR="00A36E02" w:rsidRPr="00A15DCB" w:rsidRDefault="00A36E02" w:rsidP="00051FE8">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6A58FA45" w14:textId="77777777" w:rsidR="00A36E02" w:rsidRPr="00A15DCB" w:rsidRDefault="00A36E02" w:rsidP="00051FE8">
            <w:pPr>
              <w:pStyle w:val="TAL"/>
              <w:rPr>
                <w:lang w:eastAsia="en-US"/>
              </w:rPr>
            </w:pPr>
          </w:p>
        </w:tc>
        <w:tc>
          <w:tcPr>
            <w:tcW w:w="1700" w:type="dxa"/>
          </w:tcPr>
          <w:p w14:paraId="7286236C" w14:textId="77777777" w:rsidR="00A36E02" w:rsidRPr="00A15DCB" w:rsidRDefault="00A36E02" w:rsidP="00051FE8">
            <w:pPr>
              <w:pStyle w:val="TAL"/>
              <w:rPr>
                <w:lang w:eastAsia="en-US"/>
              </w:rPr>
            </w:pPr>
          </w:p>
        </w:tc>
        <w:tc>
          <w:tcPr>
            <w:tcW w:w="1245" w:type="dxa"/>
          </w:tcPr>
          <w:p w14:paraId="1F09D7D4" w14:textId="77777777" w:rsidR="00A36E02" w:rsidRPr="00A15DCB" w:rsidRDefault="00A36E02" w:rsidP="00051FE8">
            <w:pPr>
              <w:pStyle w:val="TAL"/>
              <w:rPr>
                <w:lang w:eastAsia="en-US"/>
              </w:rPr>
            </w:pPr>
          </w:p>
        </w:tc>
      </w:tr>
      <w:tr w:rsidR="00A36E02" w:rsidRPr="00A15DCB" w14:paraId="76672B23" w14:textId="77777777" w:rsidTr="00B848CA">
        <w:tc>
          <w:tcPr>
            <w:tcW w:w="4535" w:type="dxa"/>
          </w:tcPr>
          <w:p w14:paraId="21A88222" w14:textId="77777777" w:rsidR="00A36E02" w:rsidRPr="00A15DCB" w:rsidRDefault="00A36E02" w:rsidP="00051FE8">
            <w:pPr>
              <w:pStyle w:val="TAL"/>
              <w:rPr>
                <w:lang w:eastAsia="en-US"/>
              </w:rPr>
            </w:pPr>
            <w:r w:rsidRPr="00A15DCB">
              <w:rPr>
                <w:lang w:eastAsia="en-US"/>
              </w:rPr>
              <w:t xml:space="preserve">  spCellConfig SEQUENCE {</w:t>
            </w:r>
          </w:p>
        </w:tc>
        <w:tc>
          <w:tcPr>
            <w:tcW w:w="2267" w:type="dxa"/>
          </w:tcPr>
          <w:p w14:paraId="5895243F" w14:textId="77777777" w:rsidR="00A36E02" w:rsidRPr="00A15DCB" w:rsidRDefault="00A36E02" w:rsidP="00051FE8">
            <w:pPr>
              <w:pStyle w:val="TAL"/>
              <w:rPr>
                <w:lang w:eastAsia="en-US"/>
              </w:rPr>
            </w:pPr>
          </w:p>
        </w:tc>
        <w:tc>
          <w:tcPr>
            <w:tcW w:w="1700" w:type="dxa"/>
          </w:tcPr>
          <w:p w14:paraId="6C9C732E" w14:textId="77777777" w:rsidR="00A36E02" w:rsidRPr="00A15DCB" w:rsidRDefault="00A36E02" w:rsidP="00051FE8">
            <w:pPr>
              <w:pStyle w:val="TAL"/>
              <w:rPr>
                <w:lang w:eastAsia="en-US"/>
              </w:rPr>
            </w:pPr>
          </w:p>
        </w:tc>
        <w:tc>
          <w:tcPr>
            <w:tcW w:w="1245" w:type="dxa"/>
          </w:tcPr>
          <w:p w14:paraId="48FB93F0" w14:textId="77777777" w:rsidR="00A36E02" w:rsidRPr="00A15DCB" w:rsidRDefault="00A36E02" w:rsidP="00051FE8">
            <w:pPr>
              <w:pStyle w:val="TAL"/>
              <w:rPr>
                <w:lang w:eastAsia="en-US"/>
              </w:rPr>
            </w:pPr>
          </w:p>
        </w:tc>
      </w:tr>
      <w:tr w:rsidR="00A36E02" w:rsidRPr="00A15DCB" w14:paraId="73FC0DDF" w14:textId="77777777" w:rsidTr="00B848CA">
        <w:tc>
          <w:tcPr>
            <w:tcW w:w="4535" w:type="dxa"/>
          </w:tcPr>
          <w:p w14:paraId="6EEECC75" w14:textId="77777777" w:rsidR="00A36E02" w:rsidRPr="00A15DCB" w:rsidRDefault="00A36E02" w:rsidP="00051FE8">
            <w:pPr>
              <w:pStyle w:val="TAL"/>
              <w:rPr>
                <w:lang w:eastAsia="en-US"/>
              </w:rPr>
            </w:pPr>
            <w:r w:rsidRPr="00A15DCB">
              <w:rPr>
                <w:lang w:eastAsia="en-US"/>
              </w:rPr>
              <w:t xml:space="preserve">    reconfigurationWithSync SEQUENCE {</w:t>
            </w:r>
          </w:p>
        </w:tc>
        <w:tc>
          <w:tcPr>
            <w:tcW w:w="2267" w:type="dxa"/>
          </w:tcPr>
          <w:p w14:paraId="5A269053" w14:textId="77777777" w:rsidR="00A36E02" w:rsidRPr="00A15DCB" w:rsidRDefault="00A36E02" w:rsidP="00051FE8">
            <w:pPr>
              <w:pStyle w:val="TAL"/>
              <w:rPr>
                <w:lang w:eastAsia="en-US"/>
              </w:rPr>
            </w:pPr>
          </w:p>
        </w:tc>
        <w:tc>
          <w:tcPr>
            <w:tcW w:w="1700" w:type="dxa"/>
          </w:tcPr>
          <w:p w14:paraId="147BA8AE" w14:textId="77777777" w:rsidR="00A36E02" w:rsidRPr="00A15DCB" w:rsidRDefault="00A36E02" w:rsidP="00051FE8">
            <w:pPr>
              <w:pStyle w:val="TAL"/>
              <w:rPr>
                <w:lang w:eastAsia="en-US"/>
              </w:rPr>
            </w:pPr>
          </w:p>
        </w:tc>
        <w:tc>
          <w:tcPr>
            <w:tcW w:w="1245" w:type="dxa"/>
          </w:tcPr>
          <w:p w14:paraId="6702DD98" w14:textId="77777777" w:rsidR="00A36E02" w:rsidRPr="00A15DCB" w:rsidRDefault="00A36E02" w:rsidP="00051FE8">
            <w:pPr>
              <w:pStyle w:val="TAL"/>
              <w:rPr>
                <w:lang w:eastAsia="en-US"/>
              </w:rPr>
            </w:pPr>
          </w:p>
        </w:tc>
      </w:tr>
      <w:tr w:rsidR="00A36E02" w:rsidRPr="00A15DCB" w14:paraId="5199962B" w14:textId="77777777" w:rsidTr="00B848CA">
        <w:tc>
          <w:tcPr>
            <w:tcW w:w="4535" w:type="dxa"/>
          </w:tcPr>
          <w:p w14:paraId="27AD154E" w14:textId="77777777" w:rsidR="00A36E02" w:rsidRPr="00A15DCB" w:rsidRDefault="00A36E02" w:rsidP="00051FE8">
            <w:pPr>
              <w:pStyle w:val="TAL"/>
              <w:rPr>
                <w:lang w:eastAsia="en-US"/>
              </w:rPr>
            </w:pPr>
            <w:r w:rsidRPr="00A15DCB">
              <w:rPr>
                <w:lang w:eastAsia="en-US"/>
              </w:rPr>
              <w:t xml:space="preserve">      spCellConfigCommon</w:t>
            </w:r>
          </w:p>
        </w:tc>
        <w:tc>
          <w:tcPr>
            <w:tcW w:w="2267" w:type="dxa"/>
          </w:tcPr>
          <w:p w14:paraId="36171D64" w14:textId="77777777" w:rsidR="00A36E02" w:rsidRPr="00A15DCB" w:rsidRDefault="00A36E02" w:rsidP="00051FE8">
            <w:pPr>
              <w:pStyle w:val="TAL"/>
              <w:rPr>
                <w:lang w:eastAsia="en-US"/>
              </w:rPr>
            </w:pPr>
            <w:r w:rsidRPr="00A15DCB">
              <w:rPr>
                <w:lang w:eastAsia="en-US"/>
              </w:rPr>
              <w:t>ServingCellConfigCommon</w:t>
            </w:r>
          </w:p>
        </w:tc>
        <w:tc>
          <w:tcPr>
            <w:tcW w:w="1700" w:type="dxa"/>
          </w:tcPr>
          <w:p w14:paraId="2FCF46D1" w14:textId="77777777" w:rsidR="00A36E02" w:rsidRPr="00A15DCB" w:rsidRDefault="00A36E02" w:rsidP="00051FE8">
            <w:pPr>
              <w:pStyle w:val="TAL"/>
              <w:rPr>
                <w:lang w:eastAsia="en-US"/>
              </w:rPr>
            </w:pPr>
          </w:p>
        </w:tc>
        <w:tc>
          <w:tcPr>
            <w:tcW w:w="1245" w:type="dxa"/>
          </w:tcPr>
          <w:p w14:paraId="3DDC9053" w14:textId="77777777" w:rsidR="00A36E02" w:rsidRPr="00A15DCB" w:rsidRDefault="00A36E02" w:rsidP="00051FE8">
            <w:pPr>
              <w:pStyle w:val="TAL"/>
              <w:rPr>
                <w:lang w:eastAsia="en-US"/>
              </w:rPr>
            </w:pPr>
          </w:p>
        </w:tc>
      </w:tr>
      <w:tr w:rsidR="00A36E02" w:rsidRPr="00A15DCB" w14:paraId="71EAB8EC" w14:textId="77777777" w:rsidTr="00B848CA">
        <w:tc>
          <w:tcPr>
            <w:tcW w:w="4535" w:type="dxa"/>
          </w:tcPr>
          <w:p w14:paraId="0C22DD8B" w14:textId="77777777" w:rsidR="00A36E02" w:rsidRPr="00A15DCB" w:rsidRDefault="00A36E02" w:rsidP="00051FE8">
            <w:pPr>
              <w:pStyle w:val="TAL"/>
              <w:rPr>
                <w:lang w:eastAsia="en-US"/>
              </w:rPr>
            </w:pPr>
            <w:r w:rsidRPr="00A15DCB">
              <w:rPr>
                <w:lang w:eastAsia="en-US"/>
              </w:rPr>
              <w:t xml:space="preserve">      newUE-Identity</w:t>
            </w:r>
          </w:p>
        </w:tc>
        <w:tc>
          <w:tcPr>
            <w:tcW w:w="2267" w:type="dxa"/>
          </w:tcPr>
          <w:p w14:paraId="3099E2E2" w14:textId="77777777" w:rsidR="00A36E02" w:rsidRPr="00A15DCB" w:rsidRDefault="00A36E02" w:rsidP="00051FE8">
            <w:pPr>
              <w:pStyle w:val="TAL"/>
              <w:rPr>
                <w:lang w:eastAsia="en-US"/>
              </w:rPr>
            </w:pPr>
            <w:r w:rsidRPr="00A15DCB">
              <w:rPr>
                <w:lang w:eastAsia="en-US"/>
              </w:rPr>
              <w:t>RNTI-Value</w:t>
            </w:r>
          </w:p>
        </w:tc>
        <w:tc>
          <w:tcPr>
            <w:tcW w:w="1700" w:type="dxa"/>
          </w:tcPr>
          <w:p w14:paraId="1AA1B339" w14:textId="77777777" w:rsidR="00A36E02" w:rsidRPr="00A15DCB" w:rsidRDefault="00A36E02" w:rsidP="00051FE8">
            <w:pPr>
              <w:pStyle w:val="TAL"/>
              <w:rPr>
                <w:lang w:eastAsia="en-US"/>
              </w:rPr>
            </w:pPr>
          </w:p>
        </w:tc>
        <w:tc>
          <w:tcPr>
            <w:tcW w:w="1245" w:type="dxa"/>
          </w:tcPr>
          <w:p w14:paraId="4865513F" w14:textId="77777777" w:rsidR="00A36E02" w:rsidRPr="00A15DCB" w:rsidRDefault="00A36E02" w:rsidP="00051FE8">
            <w:pPr>
              <w:pStyle w:val="TAL"/>
              <w:rPr>
                <w:lang w:eastAsia="en-US"/>
              </w:rPr>
            </w:pPr>
          </w:p>
        </w:tc>
      </w:tr>
      <w:tr w:rsidR="00A36E02" w:rsidRPr="00A15DCB" w14:paraId="59FD731B" w14:textId="77777777" w:rsidTr="00B848CA">
        <w:tc>
          <w:tcPr>
            <w:tcW w:w="4535" w:type="dxa"/>
          </w:tcPr>
          <w:p w14:paraId="54C52A2C" w14:textId="77777777" w:rsidR="00A36E02" w:rsidRPr="00A15DCB" w:rsidRDefault="00A36E02" w:rsidP="00051FE8">
            <w:pPr>
              <w:pStyle w:val="TAL"/>
              <w:rPr>
                <w:lang w:eastAsia="en-US"/>
              </w:rPr>
            </w:pPr>
            <w:r w:rsidRPr="00A15DCB">
              <w:rPr>
                <w:lang w:eastAsia="en-US"/>
              </w:rPr>
              <w:t xml:space="preserve">      t304</w:t>
            </w:r>
          </w:p>
        </w:tc>
        <w:tc>
          <w:tcPr>
            <w:tcW w:w="2267" w:type="dxa"/>
          </w:tcPr>
          <w:p w14:paraId="2AEFBE51" w14:textId="77777777" w:rsidR="00A36E02" w:rsidRPr="00A15DCB" w:rsidRDefault="00A36E02" w:rsidP="00051FE8">
            <w:pPr>
              <w:pStyle w:val="TAL"/>
              <w:rPr>
                <w:lang w:eastAsia="en-US"/>
              </w:rPr>
            </w:pPr>
            <w:r w:rsidRPr="00A15DCB">
              <w:rPr>
                <w:lang w:eastAsia="en-US"/>
              </w:rPr>
              <w:t>ms2000</w:t>
            </w:r>
          </w:p>
        </w:tc>
        <w:tc>
          <w:tcPr>
            <w:tcW w:w="1700" w:type="dxa"/>
          </w:tcPr>
          <w:p w14:paraId="4A64E538" w14:textId="77777777" w:rsidR="00A36E02" w:rsidRPr="00A15DCB" w:rsidRDefault="00A36E02" w:rsidP="00051FE8">
            <w:pPr>
              <w:pStyle w:val="TAL"/>
              <w:rPr>
                <w:lang w:eastAsia="en-US"/>
              </w:rPr>
            </w:pPr>
          </w:p>
        </w:tc>
        <w:tc>
          <w:tcPr>
            <w:tcW w:w="1245" w:type="dxa"/>
          </w:tcPr>
          <w:p w14:paraId="1BBA6D3D" w14:textId="77777777" w:rsidR="00A36E02" w:rsidRPr="00A15DCB" w:rsidRDefault="00A36E02" w:rsidP="00051FE8">
            <w:pPr>
              <w:pStyle w:val="TAL"/>
              <w:rPr>
                <w:lang w:eastAsia="en-US"/>
              </w:rPr>
            </w:pPr>
          </w:p>
        </w:tc>
      </w:tr>
      <w:tr w:rsidR="00A36E02" w:rsidRPr="00A15DCB" w14:paraId="6F3A63C0" w14:textId="77777777" w:rsidTr="00B848CA">
        <w:tc>
          <w:tcPr>
            <w:tcW w:w="4535" w:type="dxa"/>
          </w:tcPr>
          <w:p w14:paraId="6B35CA9E" w14:textId="77777777" w:rsidR="00A36E02" w:rsidRPr="00A15DCB" w:rsidRDefault="00A36E02" w:rsidP="00051FE8">
            <w:pPr>
              <w:pStyle w:val="TAL"/>
              <w:rPr>
                <w:lang w:eastAsia="en-US"/>
              </w:rPr>
            </w:pPr>
            <w:r w:rsidRPr="00A15DCB">
              <w:rPr>
                <w:lang w:eastAsia="en-US"/>
              </w:rPr>
              <w:t xml:space="preserve">      rach-ConfigDedicated</w:t>
            </w:r>
          </w:p>
        </w:tc>
        <w:tc>
          <w:tcPr>
            <w:tcW w:w="2267" w:type="dxa"/>
          </w:tcPr>
          <w:p w14:paraId="09AAFA40" w14:textId="77777777" w:rsidR="00A36E02" w:rsidRPr="00A15DCB" w:rsidRDefault="000D7F3D" w:rsidP="00051FE8">
            <w:pPr>
              <w:pStyle w:val="TAL"/>
              <w:rPr>
                <w:lang w:eastAsia="en-US"/>
              </w:rPr>
            </w:pPr>
            <w:r w:rsidRPr="00A15DCB">
              <w:t>Not Present</w:t>
            </w:r>
          </w:p>
        </w:tc>
        <w:tc>
          <w:tcPr>
            <w:tcW w:w="1700" w:type="dxa"/>
          </w:tcPr>
          <w:p w14:paraId="7F4F1D9F" w14:textId="77777777" w:rsidR="00A36E02" w:rsidRPr="00A15DCB" w:rsidRDefault="00A36E02" w:rsidP="00051FE8">
            <w:pPr>
              <w:pStyle w:val="TAL"/>
              <w:rPr>
                <w:lang w:eastAsia="en-US"/>
              </w:rPr>
            </w:pPr>
          </w:p>
        </w:tc>
        <w:tc>
          <w:tcPr>
            <w:tcW w:w="1245" w:type="dxa"/>
          </w:tcPr>
          <w:p w14:paraId="19305BB1" w14:textId="77777777" w:rsidR="00A36E02" w:rsidRPr="00A15DCB" w:rsidRDefault="00A36E02" w:rsidP="00051FE8">
            <w:pPr>
              <w:pStyle w:val="TAL"/>
              <w:rPr>
                <w:lang w:eastAsia="en-US"/>
              </w:rPr>
            </w:pPr>
          </w:p>
        </w:tc>
      </w:tr>
      <w:tr w:rsidR="00987BD5" w:rsidRPr="00A15DCB" w14:paraId="27A1F15D" w14:textId="77777777" w:rsidTr="00B848CA">
        <w:tc>
          <w:tcPr>
            <w:tcW w:w="4535" w:type="dxa"/>
          </w:tcPr>
          <w:p w14:paraId="008A98FB" w14:textId="19AE52D4" w:rsidR="00987BD5" w:rsidRPr="00A15DCB" w:rsidRDefault="00987BD5" w:rsidP="00987BD5">
            <w:pPr>
              <w:pStyle w:val="TAL"/>
              <w:rPr>
                <w:lang w:eastAsia="en-US"/>
              </w:rPr>
            </w:pPr>
            <w:r w:rsidRPr="00A15DCB">
              <w:t xml:space="preserve">    }</w:t>
            </w:r>
          </w:p>
        </w:tc>
        <w:tc>
          <w:tcPr>
            <w:tcW w:w="2267" w:type="dxa"/>
          </w:tcPr>
          <w:p w14:paraId="601B7F24" w14:textId="77777777" w:rsidR="00987BD5" w:rsidRPr="00A15DCB" w:rsidRDefault="00987BD5" w:rsidP="00987BD5">
            <w:pPr>
              <w:pStyle w:val="TAL"/>
            </w:pPr>
          </w:p>
        </w:tc>
        <w:tc>
          <w:tcPr>
            <w:tcW w:w="1700" w:type="dxa"/>
          </w:tcPr>
          <w:p w14:paraId="19E97D7F" w14:textId="77777777" w:rsidR="00987BD5" w:rsidRPr="00A15DCB" w:rsidRDefault="00987BD5" w:rsidP="00987BD5">
            <w:pPr>
              <w:pStyle w:val="TAL"/>
              <w:rPr>
                <w:lang w:eastAsia="en-US"/>
              </w:rPr>
            </w:pPr>
          </w:p>
        </w:tc>
        <w:tc>
          <w:tcPr>
            <w:tcW w:w="1245" w:type="dxa"/>
          </w:tcPr>
          <w:p w14:paraId="2D8021EB" w14:textId="77777777" w:rsidR="00987BD5" w:rsidRPr="00A15DCB" w:rsidRDefault="00987BD5" w:rsidP="00987BD5">
            <w:pPr>
              <w:pStyle w:val="TAL"/>
              <w:rPr>
                <w:lang w:eastAsia="en-US"/>
              </w:rPr>
            </w:pPr>
          </w:p>
        </w:tc>
      </w:tr>
      <w:tr w:rsidR="00987BD5" w:rsidRPr="00A15DCB" w14:paraId="7871EFC6" w14:textId="77777777" w:rsidTr="00B848CA">
        <w:tc>
          <w:tcPr>
            <w:tcW w:w="4535" w:type="dxa"/>
          </w:tcPr>
          <w:p w14:paraId="2E119D69" w14:textId="4107AE64" w:rsidR="00987BD5" w:rsidRPr="00A15DCB" w:rsidRDefault="00987BD5" w:rsidP="00987BD5">
            <w:pPr>
              <w:pStyle w:val="TAL"/>
              <w:rPr>
                <w:lang w:eastAsia="zh-CN"/>
              </w:rPr>
            </w:pPr>
            <w:r w:rsidRPr="00A15DCB">
              <w:rPr>
                <w:lang w:eastAsia="zh-CN"/>
              </w:rPr>
              <w:t xml:space="preserve">    spCellConfigDedicated</w:t>
            </w:r>
          </w:p>
        </w:tc>
        <w:tc>
          <w:tcPr>
            <w:tcW w:w="2267" w:type="dxa"/>
          </w:tcPr>
          <w:p w14:paraId="74D084E8" w14:textId="77777777" w:rsidR="00987BD5" w:rsidRPr="00A15DCB" w:rsidRDefault="00987BD5" w:rsidP="00987BD5">
            <w:pPr>
              <w:pStyle w:val="TAL"/>
            </w:pPr>
            <w:r w:rsidRPr="00A15DCB">
              <w:t>ServingCellConfig</w:t>
            </w:r>
          </w:p>
        </w:tc>
        <w:tc>
          <w:tcPr>
            <w:tcW w:w="1700" w:type="dxa"/>
          </w:tcPr>
          <w:p w14:paraId="7E87A838" w14:textId="77777777" w:rsidR="00987BD5" w:rsidRPr="00A15DCB" w:rsidRDefault="00987BD5" w:rsidP="00987BD5">
            <w:pPr>
              <w:pStyle w:val="TAL"/>
            </w:pPr>
          </w:p>
        </w:tc>
        <w:tc>
          <w:tcPr>
            <w:tcW w:w="1245" w:type="dxa"/>
          </w:tcPr>
          <w:p w14:paraId="354D7AEF" w14:textId="77777777" w:rsidR="00987BD5" w:rsidRPr="00A15DCB" w:rsidRDefault="00987BD5" w:rsidP="00987BD5">
            <w:pPr>
              <w:pStyle w:val="TAL"/>
            </w:pPr>
          </w:p>
        </w:tc>
      </w:tr>
      <w:tr w:rsidR="00987BD5" w:rsidRPr="00A15DCB" w14:paraId="5BDF62E2" w14:textId="77777777" w:rsidTr="00B848CA">
        <w:tc>
          <w:tcPr>
            <w:tcW w:w="4535" w:type="dxa"/>
          </w:tcPr>
          <w:p w14:paraId="46086DAC" w14:textId="5EBA0EB7" w:rsidR="00987BD5" w:rsidRPr="00A15DCB" w:rsidRDefault="00987BD5" w:rsidP="00987BD5">
            <w:pPr>
              <w:pStyle w:val="TAL"/>
              <w:rPr>
                <w:lang w:eastAsia="en-US"/>
              </w:rPr>
            </w:pPr>
            <w:r w:rsidRPr="00A15DCB">
              <w:t xml:space="preserve">  </w:t>
            </w:r>
            <w:r w:rsidRPr="00A15DCB">
              <w:rPr>
                <w:lang w:eastAsia="en-US"/>
              </w:rPr>
              <w:t>}</w:t>
            </w:r>
          </w:p>
        </w:tc>
        <w:tc>
          <w:tcPr>
            <w:tcW w:w="2267" w:type="dxa"/>
          </w:tcPr>
          <w:p w14:paraId="4C644B4E" w14:textId="77777777" w:rsidR="00987BD5" w:rsidRPr="00A15DCB" w:rsidRDefault="00987BD5" w:rsidP="00987BD5">
            <w:pPr>
              <w:pStyle w:val="TAL"/>
              <w:rPr>
                <w:lang w:eastAsia="en-US"/>
              </w:rPr>
            </w:pPr>
          </w:p>
        </w:tc>
        <w:tc>
          <w:tcPr>
            <w:tcW w:w="1700" w:type="dxa"/>
          </w:tcPr>
          <w:p w14:paraId="3EA9D7C9" w14:textId="77777777" w:rsidR="00987BD5" w:rsidRPr="00A15DCB" w:rsidRDefault="00987BD5" w:rsidP="00987BD5">
            <w:pPr>
              <w:pStyle w:val="TAL"/>
              <w:rPr>
                <w:lang w:eastAsia="en-US"/>
              </w:rPr>
            </w:pPr>
          </w:p>
        </w:tc>
        <w:tc>
          <w:tcPr>
            <w:tcW w:w="1245" w:type="dxa"/>
          </w:tcPr>
          <w:p w14:paraId="14C81BCE" w14:textId="77777777" w:rsidR="00987BD5" w:rsidRPr="00A15DCB" w:rsidRDefault="00987BD5" w:rsidP="00987BD5">
            <w:pPr>
              <w:pStyle w:val="TAL"/>
              <w:rPr>
                <w:lang w:eastAsia="en-US"/>
              </w:rPr>
            </w:pPr>
          </w:p>
        </w:tc>
      </w:tr>
      <w:tr w:rsidR="00987BD5" w:rsidRPr="00A15DCB" w14:paraId="3AA42CFE" w14:textId="77777777" w:rsidTr="00B848CA">
        <w:tc>
          <w:tcPr>
            <w:tcW w:w="4535" w:type="dxa"/>
          </w:tcPr>
          <w:p w14:paraId="3EB3BC11" w14:textId="7B1D3BD8" w:rsidR="00987BD5" w:rsidRPr="00A15DCB" w:rsidRDefault="00987BD5" w:rsidP="00987BD5">
            <w:pPr>
              <w:pStyle w:val="TAL"/>
            </w:pPr>
            <w:r w:rsidRPr="00A15DCB">
              <w:t>}</w:t>
            </w:r>
          </w:p>
        </w:tc>
        <w:tc>
          <w:tcPr>
            <w:tcW w:w="2267" w:type="dxa"/>
          </w:tcPr>
          <w:p w14:paraId="10429E33" w14:textId="77777777" w:rsidR="00987BD5" w:rsidRPr="00A15DCB" w:rsidRDefault="00987BD5" w:rsidP="00987BD5">
            <w:pPr>
              <w:pStyle w:val="TAL"/>
              <w:rPr>
                <w:lang w:eastAsia="en-US"/>
              </w:rPr>
            </w:pPr>
          </w:p>
        </w:tc>
        <w:tc>
          <w:tcPr>
            <w:tcW w:w="1700" w:type="dxa"/>
          </w:tcPr>
          <w:p w14:paraId="66BBC75E" w14:textId="77777777" w:rsidR="00987BD5" w:rsidRPr="00A15DCB" w:rsidRDefault="00987BD5" w:rsidP="00987BD5">
            <w:pPr>
              <w:pStyle w:val="TAL"/>
              <w:rPr>
                <w:lang w:eastAsia="en-US"/>
              </w:rPr>
            </w:pPr>
          </w:p>
        </w:tc>
        <w:tc>
          <w:tcPr>
            <w:tcW w:w="1245" w:type="dxa"/>
          </w:tcPr>
          <w:p w14:paraId="4CDC4DDE" w14:textId="77777777" w:rsidR="00987BD5" w:rsidRPr="00A15DCB" w:rsidRDefault="00987BD5" w:rsidP="00987BD5">
            <w:pPr>
              <w:pStyle w:val="TAL"/>
              <w:rPr>
                <w:lang w:eastAsia="en-US"/>
              </w:rPr>
            </w:pPr>
          </w:p>
        </w:tc>
      </w:tr>
    </w:tbl>
    <w:p w14:paraId="23E16905" w14:textId="77777777" w:rsidR="00A36E02" w:rsidRPr="00A15DCB" w:rsidRDefault="00A36E02" w:rsidP="00A36E02"/>
    <w:p w14:paraId="1986B465" w14:textId="77777777" w:rsidR="00A36E02" w:rsidRPr="00A15DCB" w:rsidRDefault="00A36E02" w:rsidP="00A36E02">
      <w:pPr>
        <w:pStyle w:val="TH"/>
        <w:rPr>
          <w:i/>
        </w:rPr>
      </w:pPr>
      <w:r w:rsidRPr="00A15DCB">
        <w:t xml:space="preserve">Table 7.1.1.1.1a.3.3-3: </w:t>
      </w:r>
      <w:r w:rsidRPr="00A15DCB">
        <w:rPr>
          <w:i/>
        </w:rPr>
        <w:t>ServingCellConfigCommon (</w:t>
      </w:r>
      <w:r w:rsidRPr="00A15DCB">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5F0B9BC2" w14:textId="77777777" w:rsidTr="00051FE8">
        <w:tc>
          <w:tcPr>
            <w:tcW w:w="9747" w:type="dxa"/>
            <w:gridSpan w:val="4"/>
          </w:tcPr>
          <w:p w14:paraId="5FC3366B" w14:textId="77777777" w:rsidR="00A36E02" w:rsidRPr="00A15DCB" w:rsidRDefault="00A36E02" w:rsidP="00051FE8">
            <w:pPr>
              <w:pStyle w:val="TAH"/>
              <w:jc w:val="left"/>
              <w:rPr>
                <w:b w:val="0"/>
                <w:lang w:eastAsia="en-US"/>
              </w:rPr>
            </w:pPr>
            <w:r w:rsidRPr="00A15DCB">
              <w:rPr>
                <w:b w:val="0"/>
                <w:lang w:eastAsia="en-US"/>
              </w:rPr>
              <w:t xml:space="preserve">Derivation Path: TS 38.508-1 [4], Table </w:t>
            </w:r>
            <w:r w:rsidR="00F76293" w:rsidRPr="00A15DCB">
              <w:rPr>
                <w:b w:val="0"/>
                <w:lang w:eastAsia="en-US"/>
              </w:rPr>
              <w:t>4.6.3-168</w:t>
            </w:r>
          </w:p>
        </w:tc>
      </w:tr>
      <w:tr w:rsidR="00A36E02" w:rsidRPr="00A15DCB" w14:paraId="17701EBA" w14:textId="77777777" w:rsidTr="00051FE8">
        <w:tc>
          <w:tcPr>
            <w:tcW w:w="4535" w:type="dxa"/>
          </w:tcPr>
          <w:p w14:paraId="5B63491A" w14:textId="77777777" w:rsidR="00A36E02" w:rsidRPr="00A15DCB" w:rsidRDefault="00A36E02" w:rsidP="00051FE8">
            <w:pPr>
              <w:pStyle w:val="TAH"/>
              <w:rPr>
                <w:lang w:eastAsia="en-US"/>
              </w:rPr>
            </w:pPr>
            <w:r w:rsidRPr="00A15DCB">
              <w:rPr>
                <w:lang w:eastAsia="en-US"/>
              </w:rPr>
              <w:t>Information Element</w:t>
            </w:r>
          </w:p>
        </w:tc>
        <w:tc>
          <w:tcPr>
            <w:tcW w:w="2267" w:type="dxa"/>
          </w:tcPr>
          <w:p w14:paraId="0AF84C4E" w14:textId="77777777" w:rsidR="00A36E02" w:rsidRPr="00A15DCB" w:rsidRDefault="00A36E02" w:rsidP="00051FE8">
            <w:pPr>
              <w:pStyle w:val="TAH"/>
              <w:rPr>
                <w:lang w:eastAsia="en-US"/>
              </w:rPr>
            </w:pPr>
            <w:r w:rsidRPr="00A15DCB">
              <w:rPr>
                <w:lang w:eastAsia="en-US"/>
              </w:rPr>
              <w:t>Value/remark</w:t>
            </w:r>
          </w:p>
        </w:tc>
        <w:tc>
          <w:tcPr>
            <w:tcW w:w="1700" w:type="dxa"/>
          </w:tcPr>
          <w:p w14:paraId="7294085A" w14:textId="77777777" w:rsidR="00A36E02" w:rsidRPr="00A15DCB" w:rsidRDefault="00A36E02" w:rsidP="00051FE8">
            <w:pPr>
              <w:pStyle w:val="TAH"/>
              <w:rPr>
                <w:lang w:eastAsia="en-US"/>
              </w:rPr>
            </w:pPr>
            <w:r w:rsidRPr="00A15DCB">
              <w:rPr>
                <w:lang w:eastAsia="en-US"/>
              </w:rPr>
              <w:t>Comment</w:t>
            </w:r>
          </w:p>
        </w:tc>
        <w:tc>
          <w:tcPr>
            <w:tcW w:w="1245" w:type="dxa"/>
          </w:tcPr>
          <w:p w14:paraId="3411517E" w14:textId="77777777" w:rsidR="00A36E02" w:rsidRPr="00A15DCB" w:rsidRDefault="00A36E02" w:rsidP="00051FE8">
            <w:pPr>
              <w:pStyle w:val="TAH"/>
              <w:rPr>
                <w:lang w:eastAsia="en-US"/>
              </w:rPr>
            </w:pPr>
            <w:r w:rsidRPr="00A15DCB">
              <w:rPr>
                <w:lang w:eastAsia="en-US"/>
              </w:rPr>
              <w:t>Condition</w:t>
            </w:r>
          </w:p>
        </w:tc>
      </w:tr>
      <w:tr w:rsidR="00A36E02" w:rsidRPr="00A15DCB" w14:paraId="11005AB5" w14:textId="77777777" w:rsidTr="00051FE8">
        <w:tc>
          <w:tcPr>
            <w:tcW w:w="4535" w:type="dxa"/>
          </w:tcPr>
          <w:p w14:paraId="435771C7" w14:textId="77777777" w:rsidR="00A36E02" w:rsidRPr="00A15DCB" w:rsidRDefault="00A36E02" w:rsidP="00051FE8">
            <w:pPr>
              <w:pStyle w:val="TAL"/>
              <w:rPr>
                <w:lang w:eastAsia="en-US"/>
              </w:rPr>
            </w:pPr>
            <w:r w:rsidRPr="00A15DCB">
              <w:rPr>
                <w:lang w:eastAsia="en-US"/>
              </w:rPr>
              <w:t>ServingCellConfigCommon ::= SEQUENCE {</w:t>
            </w:r>
          </w:p>
        </w:tc>
        <w:tc>
          <w:tcPr>
            <w:tcW w:w="2267" w:type="dxa"/>
          </w:tcPr>
          <w:p w14:paraId="0CB4BF94" w14:textId="77777777" w:rsidR="00A36E02" w:rsidRPr="00A15DCB" w:rsidRDefault="00A36E02" w:rsidP="00051FE8">
            <w:pPr>
              <w:pStyle w:val="TAL"/>
              <w:rPr>
                <w:lang w:eastAsia="en-US"/>
              </w:rPr>
            </w:pPr>
          </w:p>
        </w:tc>
        <w:tc>
          <w:tcPr>
            <w:tcW w:w="1700" w:type="dxa"/>
          </w:tcPr>
          <w:p w14:paraId="0D2653E8" w14:textId="77777777" w:rsidR="00A36E02" w:rsidRPr="00A15DCB" w:rsidRDefault="00A36E02" w:rsidP="00051FE8">
            <w:pPr>
              <w:pStyle w:val="TAL"/>
              <w:rPr>
                <w:lang w:eastAsia="en-US"/>
              </w:rPr>
            </w:pPr>
          </w:p>
        </w:tc>
        <w:tc>
          <w:tcPr>
            <w:tcW w:w="1245" w:type="dxa"/>
          </w:tcPr>
          <w:p w14:paraId="126D952B" w14:textId="77777777" w:rsidR="00A36E02" w:rsidRPr="00A15DCB" w:rsidRDefault="00A36E02" w:rsidP="00051FE8">
            <w:pPr>
              <w:pStyle w:val="TAL"/>
              <w:rPr>
                <w:lang w:eastAsia="en-US"/>
              </w:rPr>
            </w:pPr>
          </w:p>
        </w:tc>
      </w:tr>
      <w:tr w:rsidR="00A36E02" w:rsidRPr="00A15DCB" w14:paraId="11EF156C" w14:textId="77777777" w:rsidTr="00051FE8">
        <w:tc>
          <w:tcPr>
            <w:tcW w:w="4535" w:type="dxa"/>
          </w:tcPr>
          <w:p w14:paraId="55A47B30" w14:textId="77777777" w:rsidR="00A36E02" w:rsidRPr="00A15DCB" w:rsidRDefault="00A36E02" w:rsidP="00051FE8">
            <w:pPr>
              <w:pStyle w:val="TAL"/>
              <w:rPr>
                <w:lang w:eastAsia="en-US"/>
              </w:rPr>
            </w:pPr>
            <w:r w:rsidRPr="00A15DCB">
              <w:rPr>
                <w:lang w:eastAsia="en-US"/>
              </w:rPr>
              <w:t xml:space="preserve">  uplinkConfigCommon SEQUENCE {</w:t>
            </w:r>
          </w:p>
        </w:tc>
        <w:tc>
          <w:tcPr>
            <w:tcW w:w="2267" w:type="dxa"/>
          </w:tcPr>
          <w:p w14:paraId="2216CB70" w14:textId="77777777" w:rsidR="00A36E02" w:rsidRPr="00A15DCB" w:rsidRDefault="00A36E02" w:rsidP="00051FE8">
            <w:pPr>
              <w:pStyle w:val="TAL"/>
              <w:rPr>
                <w:lang w:eastAsia="en-US"/>
              </w:rPr>
            </w:pPr>
          </w:p>
        </w:tc>
        <w:tc>
          <w:tcPr>
            <w:tcW w:w="1700" w:type="dxa"/>
          </w:tcPr>
          <w:p w14:paraId="5F8749D9" w14:textId="77777777" w:rsidR="00A36E02" w:rsidRPr="00A15DCB" w:rsidRDefault="00A36E02" w:rsidP="00051FE8">
            <w:pPr>
              <w:pStyle w:val="TAL"/>
              <w:rPr>
                <w:lang w:eastAsia="en-US"/>
              </w:rPr>
            </w:pPr>
          </w:p>
        </w:tc>
        <w:tc>
          <w:tcPr>
            <w:tcW w:w="1245" w:type="dxa"/>
          </w:tcPr>
          <w:p w14:paraId="6428F294" w14:textId="77777777" w:rsidR="00A36E02" w:rsidRPr="00A15DCB" w:rsidRDefault="00A36E02" w:rsidP="00051FE8">
            <w:pPr>
              <w:pStyle w:val="TAL"/>
              <w:rPr>
                <w:lang w:eastAsia="en-US"/>
              </w:rPr>
            </w:pPr>
          </w:p>
        </w:tc>
      </w:tr>
      <w:tr w:rsidR="00A36E02" w:rsidRPr="00A15DCB" w14:paraId="324A62DB" w14:textId="77777777" w:rsidTr="00051FE8">
        <w:tc>
          <w:tcPr>
            <w:tcW w:w="4535" w:type="dxa"/>
          </w:tcPr>
          <w:p w14:paraId="1C159B2A" w14:textId="77777777" w:rsidR="00A36E02" w:rsidRPr="00A15DCB" w:rsidRDefault="00A36E02" w:rsidP="00051FE8">
            <w:pPr>
              <w:pStyle w:val="TAL"/>
              <w:rPr>
                <w:lang w:eastAsia="en-US"/>
              </w:rPr>
            </w:pPr>
            <w:r w:rsidRPr="00A15DCB">
              <w:rPr>
                <w:lang w:eastAsia="en-US"/>
              </w:rPr>
              <w:t xml:space="preserve">    initialUplinkBWP</w:t>
            </w:r>
          </w:p>
        </w:tc>
        <w:tc>
          <w:tcPr>
            <w:tcW w:w="2267" w:type="dxa"/>
          </w:tcPr>
          <w:p w14:paraId="03EE6650" w14:textId="77777777" w:rsidR="00A36E02" w:rsidRPr="00A15DCB" w:rsidRDefault="00A36E02" w:rsidP="00051FE8">
            <w:pPr>
              <w:pStyle w:val="TAL"/>
              <w:rPr>
                <w:lang w:eastAsia="en-US"/>
              </w:rPr>
            </w:pPr>
            <w:r w:rsidRPr="00A15DCB">
              <w:rPr>
                <w:lang w:eastAsia="en-US"/>
              </w:rPr>
              <w:t>BWP-UplinkCommon</w:t>
            </w:r>
          </w:p>
        </w:tc>
        <w:tc>
          <w:tcPr>
            <w:tcW w:w="1700" w:type="dxa"/>
          </w:tcPr>
          <w:p w14:paraId="6BD7CC8C" w14:textId="77777777" w:rsidR="00A36E02" w:rsidRPr="00A15DCB" w:rsidRDefault="00A36E02" w:rsidP="00051FE8">
            <w:pPr>
              <w:pStyle w:val="TAL"/>
              <w:rPr>
                <w:lang w:eastAsia="en-US"/>
              </w:rPr>
            </w:pPr>
          </w:p>
        </w:tc>
        <w:tc>
          <w:tcPr>
            <w:tcW w:w="1245" w:type="dxa"/>
          </w:tcPr>
          <w:p w14:paraId="50CF0D9F" w14:textId="77777777" w:rsidR="00A36E02" w:rsidRPr="00A15DCB" w:rsidRDefault="00A36E02" w:rsidP="00051FE8">
            <w:pPr>
              <w:pStyle w:val="TAL"/>
              <w:rPr>
                <w:lang w:eastAsia="en-US"/>
              </w:rPr>
            </w:pPr>
          </w:p>
        </w:tc>
      </w:tr>
      <w:tr w:rsidR="00A36E02" w:rsidRPr="00A15DCB" w14:paraId="4248F841" w14:textId="77777777" w:rsidTr="00051FE8">
        <w:tc>
          <w:tcPr>
            <w:tcW w:w="4535" w:type="dxa"/>
          </w:tcPr>
          <w:p w14:paraId="6ABF3A15" w14:textId="77777777" w:rsidR="00A36E02" w:rsidRPr="00A15DCB" w:rsidRDefault="00A36E02" w:rsidP="00051FE8">
            <w:pPr>
              <w:pStyle w:val="TAL"/>
              <w:rPr>
                <w:lang w:eastAsia="en-US"/>
              </w:rPr>
            </w:pPr>
            <w:r w:rsidRPr="00A15DCB">
              <w:rPr>
                <w:lang w:eastAsia="en-US"/>
              </w:rPr>
              <w:t xml:space="preserve">  }</w:t>
            </w:r>
          </w:p>
        </w:tc>
        <w:tc>
          <w:tcPr>
            <w:tcW w:w="2267" w:type="dxa"/>
          </w:tcPr>
          <w:p w14:paraId="45241F41" w14:textId="77777777" w:rsidR="00A36E02" w:rsidRPr="00A15DCB" w:rsidRDefault="00A36E02" w:rsidP="00051FE8">
            <w:pPr>
              <w:pStyle w:val="TAL"/>
              <w:rPr>
                <w:lang w:eastAsia="en-US"/>
              </w:rPr>
            </w:pPr>
          </w:p>
        </w:tc>
        <w:tc>
          <w:tcPr>
            <w:tcW w:w="1700" w:type="dxa"/>
          </w:tcPr>
          <w:p w14:paraId="15CFE279" w14:textId="77777777" w:rsidR="00A36E02" w:rsidRPr="00A15DCB" w:rsidRDefault="00A36E02" w:rsidP="00051FE8">
            <w:pPr>
              <w:pStyle w:val="TAL"/>
              <w:rPr>
                <w:lang w:eastAsia="en-US"/>
              </w:rPr>
            </w:pPr>
          </w:p>
        </w:tc>
        <w:tc>
          <w:tcPr>
            <w:tcW w:w="1245" w:type="dxa"/>
          </w:tcPr>
          <w:p w14:paraId="632FF7F9" w14:textId="77777777" w:rsidR="00A36E02" w:rsidRPr="00A15DCB" w:rsidRDefault="00A36E02" w:rsidP="00051FE8">
            <w:pPr>
              <w:pStyle w:val="TAL"/>
              <w:rPr>
                <w:lang w:eastAsia="en-US"/>
              </w:rPr>
            </w:pPr>
          </w:p>
        </w:tc>
      </w:tr>
      <w:tr w:rsidR="00C73D6F" w:rsidRPr="00A15DCB" w14:paraId="75F42BB1" w14:textId="77777777" w:rsidTr="003654E5">
        <w:tc>
          <w:tcPr>
            <w:tcW w:w="4535" w:type="dxa"/>
          </w:tcPr>
          <w:p w14:paraId="0468A591" w14:textId="77777777" w:rsidR="00C73D6F" w:rsidRPr="00A15DCB" w:rsidRDefault="00C73D6F" w:rsidP="003654E5">
            <w:pPr>
              <w:pStyle w:val="TAL"/>
            </w:pPr>
            <w:r w:rsidRPr="00A15DCB">
              <w:t xml:space="preserve">  tdd-UL-DL-ConfigurationCommon</w:t>
            </w:r>
          </w:p>
        </w:tc>
        <w:tc>
          <w:tcPr>
            <w:tcW w:w="2267" w:type="dxa"/>
          </w:tcPr>
          <w:p w14:paraId="3DA457E2" w14:textId="77777777" w:rsidR="00C73D6F" w:rsidRPr="00A15DCB" w:rsidRDefault="00C73D6F" w:rsidP="003654E5">
            <w:pPr>
              <w:pStyle w:val="TAL"/>
            </w:pPr>
            <w:r w:rsidRPr="00A15DCB">
              <w:t>TDD-UL-DL-ConfigCommon</w:t>
            </w:r>
          </w:p>
        </w:tc>
        <w:tc>
          <w:tcPr>
            <w:tcW w:w="1700" w:type="dxa"/>
          </w:tcPr>
          <w:p w14:paraId="64CC5962" w14:textId="77777777" w:rsidR="00C73D6F" w:rsidRPr="00A15DCB" w:rsidRDefault="00C73D6F" w:rsidP="003654E5">
            <w:pPr>
              <w:pStyle w:val="TAL"/>
            </w:pPr>
          </w:p>
        </w:tc>
        <w:tc>
          <w:tcPr>
            <w:tcW w:w="1245" w:type="dxa"/>
          </w:tcPr>
          <w:p w14:paraId="0E8DEE1B" w14:textId="77777777" w:rsidR="00C73D6F" w:rsidRPr="00A15DCB" w:rsidRDefault="00C73D6F" w:rsidP="003654E5">
            <w:pPr>
              <w:pStyle w:val="TAL"/>
            </w:pPr>
          </w:p>
        </w:tc>
      </w:tr>
      <w:tr w:rsidR="00A36E02" w:rsidRPr="00A15DCB" w14:paraId="7BA811F7" w14:textId="77777777" w:rsidTr="00051FE8">
        <w:tc>
          <w:tcPr>
            <w:tcW w:w="4535" w:type="dxa"/>
            <w:tcBorders>
              <w:bottom w:val="single" w:sz="4" w:space="0" w:color="auto"/>
            </w:tcBorders>
          </w:tcPr>
          <w:p w14:paraId="333D13BF" w14:textId="77777777" w:rsidR="00A36E02" w:rsidRPr="00A15DCB" w:rsidRDefault="00A36E02" w:rsidP="00051FE8">
            <w:pPr>
              <w:pStyle w:val="TAL"/>
              <w:rPr>
                <w:lang w:eastAsia="en-US"/>
              </w:rPr>
            </w:pPr>
            <w:r w:rsidRPr="00A15DCB">
              <w:rPr>
                <w:lang w:eastAsia="en-US"/>
              </w:rPr>
              <w:t>}</w:t>
            </w:r>
          </w:p>
        </w:tc>
        <w:tc>
          <w:tcPr>
            <w:tcW w:w="2267" w:type="dxa"/>
          </w:tcPr>
          <w:p w14:paraId="492B5656" w14:textId="77777777" w:rsidR="00A36E02" w:rsidRPr="00A15DCB" w:rsidRDefault="00A36E02" w:rsidP="00051FE8">
            <w:pPr>
              <w:pStyle w:val="TAL"/>
              <w:rPr>
                <w:lang w:eastAsia="en-US"/>
              </w:rPr>
            </w:pPr>
          </w:p>
        </w:tc>
        <w:tc>
          <w:tcPr>
            <w:tcW w:w="1700" w:type="dxa"/>
          </w:tcPr>
          <w:p w14:paraId="1E9BF3D1" w14:textId="77777777" w:rsidR="00A36E02" w:rsidRPr="00A15DCB" w:rsidRDefault="00A36E02" w:rsidP="00051FE8">
            <w:pPr>
              <w:pStyle w:val="TAL"/>
              <w:rPr>
                <w:lang w:eastAsia="en-US"/>
              </w:rPr>
            </w:pPr>
          </w:p>
        </w:tc>
        <w:tc>
          <w:tcPr>
            <w:tcW w:w="1245" w:type="dxa"/>
          </w:tcPr>
          <w:p w14:paraId="5FE552D8" w14:textId="77777777" w:rsidR="00A36E02" w:rsidRPr="00A15DCB" w:rsidRDefault="00A36E02" w:rsidP="00051FE8">
            <w:pPr>
              <w:pStyle w:val="TAL"/>
              <w:rPr>
                <w:lang w:eastAsia="en-US"/>
              </w:rPr>
            </w:pPr>
          </w:p>
        </w:tc>
      </w:tr>
    </w:tbl>
    <w:p w14:paraId="79C62757" w14:textId="77777777" w:rsidR="00A36E02" w:rsidRPr="00A15DCB" w:rsidRDefault="00A36E02" w:rsidP="00A36E02"/>
    <w:p w14:paraId="41E02320" w14:textId="77777777" w:rsidR="00A36E02" w:rsidRPr="00A15DCB" w:rsidRDefault="00A36E02" w:rsidP="00A36E02">
      <w:pPr>
        <w:pStyle w:val="TH"/>
        <w:rPr>
          <w:i/>
          <w:iCs/>
        </w:rPr>
      </w:pPr>
      <w:r w:rsidRPr="00A15DCB">
        <w:t xml:space="preserve">Table 7.1.1.1.1a.3.3-4: </w:t>
      </w:r>
      <w:r w:rsidRPr="00A15DCB">
        <w:rPr>
          <w:i/>
          <w:iCs/>
        </w:rPr>
        <w:t>BWP-UplinkCommon (</w:t>
      </w:r>
      <w:r w:rsidRPr="00A15DCB">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3CC20617" w14:textId="77777777" w:rsidTr="00051FE8">
        <w:tc>
          <w:tcPr>
            <w:tcW w:w="4535" w:type="dxa"/>
          </w:tcPr>
          <w:p w14:paraId="4EB05977" w14:textId="77777777" w:rsidR="00A36E02" w:rsidRPr="00A15DCB" w:rsidRDefault="00A36E02" w:rsidP="00051FE8">
            <w:pPr>
              <w:pStyle w:val="TAL"/>
              <w:rPr>
                <w:lang w:eastAsia="en-US"/>
              </w:rPr>
            </w:pPr>
            <w:r w:rsidRPr="00A15DCB">
              <w:rPr>
                <w:lang w:eastAsia="en-US"/>
              </w:rPr>
              <w:t xml:space="preserve">Derivation Path: TS 38.508-1 [4], Table </w:t>
            </w:r>
            <w:r w:rsidR="0075188A" w:rsidRPr="00A15DCB">
              <w:rPr>
                <w:lang w:eastAsia="en-US"/>
              </w:rPr>
              <w:t>4.6.3-10</w:t>
            </w:r>
          </w:p>
        </w:tc>
        <w:tc>
          <w:tcPr>
            <w:tcW w:w="2267" w:type="dxa"/>
          </w:tcPr>
          <w:p w14:paraId="5E651813" w14:textId="77777777" w:rsidR="00A36E02" w:rsidRPr="00A15DCB" w:rsidRDefault="00A36E02" w:rsidP="00051FE8">
            <w:pPr>
              <w:pStyle w:val="TAL"/>
              <w:rPr>
                <w:lang w:eastAsia="en-US"/>
              </w:rPr>
            </w:pPr>
          </w:p>
        </w:tc>
        <w:tc>
          <w:tcPr>
            <w:tcW w:w="1700" w:type="dxa"/>
          </w:tcPr>
          <w:p w14:paraId="675975AE" w14:textId="77777777" w:rsidR="00A36E02" w:rsidRPr="00A15DCB" w:rsidRDefault="00A36E02" w:rsidP="00051FE8">
            <w:pPr>
              <w:pStyle w:val="TAL"/>
              <w:rPr>
                <w:lang w:eastAsia="en-US"/>
              </w:rPr>
            </w:pPr>
          </w:p>
        </w:tc>
        <w:tc>
          <w:tcPr>
            <w:tcW w:w="1245" w:type="dxa"/>
          </w:tcPr>
          <w:p w14:paraId="6E0479D0" w14:textId="77777777" w:rsidR="00A36E02" w:rsidRPr="00A15DCB" w:rsidRDefault="00A36E02" w:rsidP="00051FE8">
            <w:pPr>
              <w:pStyle w:val="TAL"/>
              <w:rPr>
                <w:lang w:eastAsia="en-US"/>
              </w:rPr>
            </w:pPr>
          </w:p>
        </w:tc>
      </w:tr>
      <w:tr w:rsidR="00A36E02" w:rsidRPr="00A15DCB" w14:paraId="6B54DAEA" w14:textId="77777777" w:rsidTr="00051FE8">
        <w:tc>
          <w:tcPr>
            <w:tcW w:w="4535" w:type="dxa"/>
          </w:tcPr>
          <w:p w14:paraId="7A707EFD" w14:textId="77777777" w:rsidR="00A36E02" w:rsidRPr="00A15DCB" w:rsidRDefault="00A36E02" w:rsidP="00A4043D">
            <w:pPr>
              <w:pStyle w:val="TAH"/>
              <w:rPr>
                <w:lang w:eastAsia="en-US"/>
              </w:rPr>
            </w:pPr>
            <w:r w:rsidRPr="00A15DCB">
              <w:rPr>
                <w:lang w:eastAsia="en-US"/>
              </w:rPr>
              <w:t>Information Element</w:t>
            </w:r>
          </w:p>
        </w:tc>
        <w:tc>
          <w:tcPr>
            <w:tcW w:w="2267" w:type="dxa"/>
          </w:tcPr>
          <w:p w14:paraId="48C4998F" w14:textId="77777777" w:rsidR="00A36E02" w:rsidRPr="00A15DCB" w:rsidRDefault="00A36E02" w:rsidP="00A4043D">
            <w:pPr>
              <w:pStyle w:val="TAH"/>
              <w:rPr>
                <w:lang w:eastAsia="en-US"/>
              </w:rPr>
            </w:pPr>
            <w:r w:rsidRPr="00A15DCB">
              <w:rPr>
                <w:lang w:eastAsia="en-US"/>
              </w:rPr>
              <w:t>Value/remark</w:t>
            </w:r>
          </w:p>
        </w:tc>
        <w:tc>
          <w:tcPr>
            <w:tcW w:w="1700" w:type="dxa"/>
          </w:tcPr>
          <w:p w14:paraId="3943E149" w14:textId="77777777" w:rsidR="00A36E02" w:rsidRPr="00A15DCB" w:rsidRDefault="00A36E02" w:rsidP="00A4043D">
            <w:pPr>
              <w:pStyle w:val="TAH"/>
              <w:rPr>
                <w:lang w:eastAsia="en-US"/>
              </w:rPr>
            </w:pPr>
            <w:r w:rsidRPr="00A15DCB">
              <w:rPr>
                <w:lang w:eastAsia="en-US"/>
              </w:rPr>
              <w:t>Comment</w:t>
            </w:r>
          </w:p>
        </w:tc>
        <w:tc>
          <w:tcPr>
            <w:tcW w:w="1245" w:type="dxa"/>
          </w:tcPr>
          <w:p w14:paraId="7C267B4B" w14:textId="77777777" w:rsidR="00A36E02" w:rsidRPr="00A15DCB" w:rsidRDefault="00A36E02" w:rsidP="00A4043D">
            <w:pPr>
              <w:pStyle w:val="TAH"/>
              <w:rPr>
                <w:lang w:eastAsia="en-US"/>
              </w:rPr>
            </w:pPr>
            <w:r w:rsidRPr="00A15DCB">
              <w:rPr>
                <w:lang w:eastAsia="en-US"/>
              </w:rPr>
              <w:t>Condition</w:t>
            </w:r>
          </w:p>
        </w:tc>
      </w:tr>
      <w:tr w:rsidR="00A36E02" w:rsidRPr="00A15DCB" w14:paraId="5E3D4F02" w14:textId="77777777" w:rsidTr="00051FE8">
        <w:tc>
          <w:tcPr>
            <w:tcW w:w="4535" w:type="dxa"/>
          </w:tcPr>
          <w:p w14:paraId="315F27CA" w14:textId="77777777" w:rsidR="00A36E02" w:rsidRPr="00A15DCB" w:rsidRDefault="00A36E02" w:rsidP="00051FE8">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2A862FB3" w14:textId="77777777" w:rsidR="00A36E02" w:rsidRPr="00A15DCB" w:rsidRDefault="00A36E02" w:rsidP="00051FE8">
            <w:pPr>
              <w:pStyle w:val="TAL"/>
              <w:rPr>
                <w:lang w:eastAsia="en-US"/>
              </w:rPr>
            </w:pPr>
          </w:p>
        </w:tc>
        <w:tc>
          <w:tcPr>
            <w:tcW w:w="1700" w:type="dxa"/>
          </w:tcPr>
          <w:p w14:paraId="78E0AC28" w14:textId="77777777" w:rsidR="00A36E02" w:rsidRPr="00A15DCB" w:rsidRDefault="00A36E02" w:rsidP="00051FE8">
            <w:pPr>
              <w:pStyle w:val="TAL"/>
              <w:rPr>
                <w:lang w:eastAsia="en-US"/>
              </w:rPr>
            </w:pPr>
          </w:p>
        </w:tc>
        <w:tc>
          <w:tcPr>
            <w:tcW w:w="1245" w:type="dxa"/>
          </w:tcPr>
          <w:p w14:paraId="5E397B55" w14:textId="77777777" w:rsidR="00A36E02" w:rsidRPr="00A15DCB" w:rsidRDefault="00A36E02" w:rsidP="00051FE8">
            <w:pPr>
              <w:pStyle w:val="TAL"/>
              <w:rPr>
                <w:lang w:eastAsia="en-US"/>
              </w:rPr>
            </w:pPr>
          </w:p>
        </w:tc>
      </w:tr>
      <w:tr w:rsidR="00A36E02" w:rsidRPr="00A15DCB" w14:paraId="362772A3" w14:textId="77777777" w:rsidTr="00051FE8">
        <w:tc>
          <w:tcPr>
            <w:tcW w:w="4535" w:type="dxa"/>
          </w:tcPr>
          <w:p w14:paraId="710CE57A" w14:textId="77777777" w:rsidR="00A36E02" w:rsidRPr="00A15DCB" w:rsidRDefault="00A36E02" w:rsidP="00051FE8">
            <w:pPr>
              <w:pStyle w:val="TAL"/>
              <w:rPr>
                <w:lang w:eastAsia="en-US"/>
              </w:rPr>
            </w:pPr>
            <w:r w:rsidRPr="00A15DCB">
              <w:rPr>
                <w:lang w:eastAsia="en-US"/>
              </w:rPr>
              <w:t xml:space="preserve">  rach-ConfigCommon CHOICE {</w:t>
            </w:r>
          </w:p>
        </w:tc>
        <w:tc>
          <w:tcPr>
            <w:tcW w:w="2267" w:type="dxa"/>
          </w:tcPr>
          <w:p w14:paraId="16CC6CCA" w14:textId="77777777" w:rsidR="00A36E02" w:rsidRPr="00A15DCB" w:rsidRDefault="00A36E02" w:rsidP="00051FE8">
            <w:pPr>
              <w:pStyle w:val="TAL"/>
              <w:rPr>
                <w:lang w:eastAsia="en-US"/>
              </w:rPr>
            </w:pPr>
          </w:p>
        </w:tc>
        <w:tc>
          <w:tcPr>
            <w:tcW w:w="1700" w:type="dxa"/>
          </w:tcPr>
          <w:p w14:paraId="3B76316A" w14:textId="77777777" w:rsidR="00A36E02" w:rsidRPr="00A15DCB" w:rsidRDefault="00A36E02" w:rsidP="00051FE8">
            <w:pPr>
              <w:pStyle w:val="TAL"/>
              <w:rPr>
                <w:lang w:eastAsia="en-US"/>
              </w:rPr>
            </w:pPr>
          </w:p>
        </w:tc>
        <w:tc>
          <w:tcPr>
            <w:tcW w:w="1245" w:type="dxa"/>
          </w:tcPr>
          <w:p w14:paraId="4052738B" w14:textId="77777777" w:rsidR="00A36E02" w:rsidRPr="00A15DCB" w:rsidRDefault="00A36E02" w:rsidP="00051FE8">
            <w:pPr>
              <w:pStyle w:val="TAL"/>
              <w:rPr>
                <w:lang w:eastAsia="en-US"/>
              </w:rPr>
            </w:pPr>
          </w:p>
        </w:tc>
      </w:tr>
      <w:tr w:rsidR="00A36E02" w:rsidRPr="00A15DCB" w14:paraId="62215510" w14:textId="77777777" w:rsidTr="00051FE8">
        <w:tc>
          <w:tcPr>
            <w:tcW w:w="4535" w:type="dxa"/>
          </w:tcPr>
          <w:p w14:paraId="2265BA92" w14:textId="77777777" w:rsidR="00A36E02" w:rsidRPr="00A15DCB" w:rsidRDefault="00A36E02" w:rsidP="00051FE8">
            <w:pPr>
              <w:pStyle w:val="TAL"/>
              <w:rPr>
                <w:lang w:eastAsia="en-US"/>
              </w:rPr>
            </w:pPr>
            <w:r w:rsidRPr="00A15DCB">
              <w:rPr>
                <w:lang w:eastAsia="en-US"/>
              </w:rPr>
              <w:t xml:space="preserve">    setup</w:t>
            </w:r>
          </w:p>
        </w:tc>
        <w:tc>
          <w:tcPr>
            <w:tcW w:w="2267" w:type="dxa"/>
          </w:tcPr>
          <w:p w14:paraId="33B34756" w14:textId="77777777" w:rsidR="00A36E02" w:rsidRPr="00A15DCB" w:rsidRDefault="00A36E02" w:rsidP="00051FE8">
            <w:pPr>
              <w:pStyle w:val="TAL"/>
              <w:rPr>
                <w:lang w:eastAsia="en-US"/>
              </w:rPr>
            </w:pPr>
            <w:r w:rsidRPr="00A15DCB">
              <w:rPr>
                <w:lang w:eastAsia="en-US"/>
              </w:rPr>
              <w:t>RACH-ConfigCommon</w:t>
            </w:r>
          </w:p>
        </w:tc>
        <w:tc>
          <w:tcPr>
            <w:tcW w:w="1700" w:type="dxa"/>
          </w:tcPr>
          <w:p w14:paraId="7FC46EFA" w14:textId="77777777" w:rsidR="00A36E02" w:rsidRPr="00A15DCB" w:rsidRDefault="00A36E02" w:rsidP="00051FE8">
            <w:pPr>
              <w:pStyle w:val="TAL"/>
              <w:rPr>
                <w:lang w:eastAsia="en-US"/>
              </w:rPr>
            </w:pPr>
          </w:p>
        </w:tc>
        <w:tc>
          <w:tcPr>
            <w:tcW w:w="1245" w:type="dxa"/>
          </w:tcPr>
          <w:p w14:paraId="2DE26AA0" w14:textId="77777777" w:rsidR="00A36E02" w:rsidRPr="00A15DCB" w:rsidRDefault="00A36E02" w:rsidP="00051FE8">
            <w:pPr>
              <w:pStyle w:val="TAL"/>
              <w:rPr>
                <w:lang w:eastAsia="en-US"/>
              </w:rPr>
            </w:pPr>
          </w:p>
        </w:tc>
      </w:tr>
      <w:tr w:rsidR="00A36E02" w:rsidRPr="00A15DCB" w14:paraId="7170CBCB" w14:textId="77777777" w:rsidTr="00051FE8">
        <w:tc>
          <w:tcPr>
            <w:tcW w:w="4535" w:type="dxa"/>
          </w:tcPr>
          <w:p w14:paraId="33C937F5" w14:textId="77777777" w:rsidR="00A36E02" w:rsidRPr="00A15DCB" w:rsidRDefault="00A36E02" w:rsidP="00051FE8">
            <w:pPr>
              <w:pStyle w:val="TAL"/>
              <w:rPr>
                <w:lang w:eastAsia="en-US"/>
              </w:rPr>
            </w:pPr>
            <w:r w:rsidRPr="00A15DCB">
              <w:rPr>
                <w:lang w:eastAsia="en-US"/>
              </w:rPr>
              <w:t xml:space="preserve">  }</w:t>
            </w:r>
          </w:p>
        </w:tc>
        <w:tc>
          <w:tcPr>
            <w:tcW w:w="2267" w:type="dxa"/>
          </w:tcPr>
          <w:p w14:paraId="4974701F" w14:textId="77777777" w:rsidR="00A36E02" w:rsidRPr="00A15DCB" w:rsidRDefault="00A36E02" w:rsidP="00051FE8">
            <w:pPr>
              <w:pStyle w:val="TAL"/>
              <w:rPr>
                <w:lang w:eastAsia="en-US"/>
              </w:rPr>
            </w:pPr>
          </w:p>
        </w:tc>
        <w:tc>
          <w:tcPr>
            <w:tcW w:w="1700" w:type="dxa"/>
          </w:tcPr>
          <w:p w14:paraId="12FE1EFF" w14:textId="77777777" w:rsidR="00A36E02" w:rsidRPr="00A15DCB" w:rsidRDefault="00A36E02" w:rsidP="00051FE8">
            <w:pPr>
              <w:pStyle w:val="TAL"/>
              <w:rPr>
                <w:lang w:eastAsia="en-US"/>
              </w:rPr>
            </w:pPr>
          </w:p>
        </w:tc>
        <w:tc>
          <w:tcPr>
            <w:tcW w:w="1245" w:type="dxa"/>
          </w:tcPr>
          <w:p w14:paraId="39F7C5EC" w14:textId="77777777" w:rsidR="00A36E02" w:rsidRPr="00A15DCB" w:rsidRDefault="00A36E02" w:rsidP="00051FE8">
            <w:pPr>
              <w:pStyle w:val="TAL"/>
              <w:rPr>
                <w:lang w:eastAsia="en-US"/>
              </w:rPr>
            </w:pPr>
          </w:p>
        </w:tc>
      </w:tr>
      <w:tr w:rsidR="00A36E02" w:rsidRPr="00A15DCB" w14:paraId="0975265A" w14:textId="77777777" w:rsidTr="00051FE8">
        <w:tc>
          <w:tcPr>
            <w:tcW w:w="4535" w:type="dxa"/>
          </w:tcPr>
          <w:p w14:paraId="0F471B84" w14:textId="77777777" w:rsidR="00A36E02" w:rsidRPr="00A15DCB" w:rsidRDefault="00A36E02" w:rsidP="00051FE8">
            <w:pPr>
              <w:pStyle w:val="TAL"/>
              <w:rPr>
                <w:lang w:eastAsia="en-US"/>
              </w:rPr>
            </w:pPr>
            <w:r w:rsidRPr="00A15DCB">
              <w:rPr>
                <w:lang w:eastAsia="en-US"/>
              </w:rPr>
              <w:t>}</w:t>
            </w:r>
          </w:p>
        </w:tc>
        <w:tc>
          <w:tcPr>
            <w:tcW w:w="2267" w:type="dxa"/>
          </w:tcPr>
          <w:p w14:paraId="35F758AB" w14:textId="77777777" w:rsidR="00A36E02" w:rsidRPr="00A15DCB" w:rsidRDefault="00A36E02" w:rsidP="00051FE8">
            <w:pPr>
              <w:pStyle w:val="TAL"/>
              <w:rPr>
                <w:lang w:eastAsia="en-US"/>
              </w:rPr>
            </w:pPr>
          </w:p>
        </w:tc>
        <w:tc>
          <w:tcPr>
            <w:tcW w:w="1700" w:type="dxa"/>
          </w:tcPr>
          <w:p w14:paraId="6D11570F" w14:textId="77777777" w:rsidR="00A36E02" w:rsidRPr="00A15DCB" w:rsidRDefault="00A36E02" w:rsidP="00051FE8">
            <w:pPr>
              <w:pStyle w:val="TAL"/>
              <w:rPr>
                <w:lang w:eastAsia="en-US"/>
              </w:rPr>
            </w:pPr>
          </w:p>
        </w:tc>
        <w:tc>
          <w:tcPr>
            <w:tcW w:w="1245" w:type="dxa"/>
          </w:tcPr>
          <w:p w14:paraId="4D45CA77" w14:textId="77777777" w:rsidR="00A36E02" w:rsidRPr="00A15DCB" w:rsidRDefault="00A36E02" w:rsidP="00051FE8">
            <w:pPr>
              <w:pStyle w:val="TAL"/>
              <w:rPr>
                <w:lang w:eastAsia="en-US"/>
              </w:rPr>
            </w:pPr>
          </w:p>
        </w:tc>
      </w:tr>
    </w:tbl>
    <w:p w14:paraId="6E4D0C7B" w14:textId="77777777" w:rsidR="00A36E02" w:rsidRPr="00A15DCB" w:rsidRDefault="00A36E02" w:rsidP="00A36E02"/>
    <w:p w14:paraId="1CE4B6F5" w14:textId="77777777" w:rsidR="00A36E02" w:rsidRPr="00A15DCB" w:rsidRDefault="00A36E02" w:rsidP="00A36E02">
      <w:pPr>
        <w:pStyle w:val="TH"/>
        <w:rPr>
          <w:i/>
          <w:iCs/>
        </w:rPr>
      </w:pPr>
      <w:r w:rsidRPr="00A15DCB">
        <w:t xml:space="preserve">Table 7.1.1.1.1a.3.3-5: </w:t>
      </w:r>
      <w:r w:rsidRPr="00A15DCB">
        <w:rPr>
          <w:i/>
          <w:iCs/>
        </w:rPr>
        <w:t>RACH-ConfigCommon (</w:t>
      </w:r>
      <w:r w:rsidRPr="00A15DCB">
        <w:t>Table 7.1.1.1.1a.3.3-4)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2877490F" w14:textId="77777777" w:rsidTr="00051FE8">
        <w:tc>
          <w:tcPr>
            <w:tcW w:w="9747" w:type="dxa"/>
            <w:gridSpan w:val="4"/>
          </w:tcPr>
          <w:p w14:paraId="0D4B9A9E" w14:textId="77777777" w:rsidR="00A36E02" w:rsidRPr="00A15DCB" w:rsidRDefault="00A36E02" w:rsidP="00051FE8">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A36E02" w:rsidRPr="00A15DCB" w14:paraId="200E6A03" w14:textId="77777777" w:rsidTr="00051FE8">
        <w:tc>
          <w:tcPr>
            <w:tcW w:w="4535" w:type="dxa"/>
          </w:tcPr>
          <w:p w14:paraId="033A9DFE" w14:textId="77777777" w:rsidR="00A36E02" w:rsidRPr="00A15DCB" w:rsidRDefault="00A36E02" w:rsidP="00051FE8">
            <w:pPr>
              <w:pStyle w:val="TAH"/>
              <w:rPr>
                <w:lang w:eastAsia="en-US"/>
              </w:rPr>
            </w:pPr>
            <w:r w:rsidRPr="00A15DCB">
              <w:rPr>
                <w:lang w:eastAsia="en-US"/>
              </w:rPr>
              <w:t>Information Element</w:t>
            </w:r>
          </w:p>
        </w:tc>
        <w:tc>
          <w:tcPr>
            <w:tcW w:w="2267" w:type="dxa"/>
          </w:tcPr>
          <w:p w14:paraId="7ACBCF12" w14:textId="77777777" w:rsidR="00A36E02" w:rsidRPr="00A15DCB" w:rsidRDefault="00A36E02" w:rsidP="00051FE8">
            <w:pPr>
              <w:pStyle w:val="TAH"/>
              <w:rPr>
                <w:lang w:eastAsia="en-US"/>
              </w:rPr>
            </w:pPr>
            <w:r w:rsidRPr="00A15DCB">
              <w:rPr>
                <w:lang w:eastAsia="en-US"/>
              </w:rPr>
              <w:t>Value/remark</w:t>
            </w:r>
          </w:p>
        </w:tc>
        <w:tc>
          <w:tcPr>
            <w:tcW w:w="1700" w:type="dxa"/>
          </w:tcPr>
          <w:p w14:paraId="77D3CF69" w14:textId="77777777" w:rsidR="00A36E02" w:rsidRPr="00A15DCB" w:rsidRDefault="00A36E02" w:rsidP="00051FE8">
            <w:pPr>
              <w:pStyle w:val="TAH"/>
              <w:rPr>
                <w:lang w:eastAsia="en-US"/>
              </w:rPr>
            </w:pPr>
            <w:r w:rsidRPr="00A15DCB">
              <w:rPr>
                <w:lang w:eastAsia="en-US"/>
              </w:rPr>
              <w:t>Comment</w:t>
            </w:r>
          </w:p>
        </w:tc>
        <w:tc>
          <w:tcPr>
            <w:tcW w:w="1245" w:type="dxa"/>
          </w:tcPr>
          <w:p w14:paraId="13C8F93E" w14:textId="77777777" w:rsidR="00A36E02" w:rsidRPr="00A15DCB" w:rsidRDefault="00A36E02" w:rsidP="00051FE8">
            <w:pPr>
              <w:pStyle w:val="TAH"/>
              <w:rPr>
                <w:lang w:eastAsia="en-US"/>
              </w:rPr>
            </w:pPr>
            <w:r w:rsidRPr="00A15DCB">
              <w:rPr>
                <w:lang w:eastAsia="en-US"/>
              </w:rPr>
              <w:t>Condition</w:t>
            </w:r>
          </w:p>
        </w:tc>
      </w:tr>
      <w:tr w:rsidR="00A36E02" w:rsidRPr="00A15DCB" w14:paraId="61410F4E" w14:textId="77777777" w:rsidTr="00051FE8">
        <w:tc>
          <w:tcPr>
            <w:tcW w:w="4535" w:type="dxa"/>
          </w:tcPr>
          <w:p w14:paraId="6405A830" w14:textId="05552AAB" w:rsidR="00A36E02" w:rsidRPr="00A15DCB" w:rsidRDefault="00A36E02" w:rsidP="00051FE8">
            <w:pPr>
              <w:pStyle w:val="TAL"/>
              <w:rPr>
                <w:lang w:eastAsia="en-US"/>
              </w:rPr>
            </w:pPr>
            <w:r w:rsidRPr="00A15DCB">
              <w:rPr>
                <w:lang w:eastAsia="en-US"/>
              </w:rPr>
              <w:t>RACH-ConfigCommon</w:t>
            </w:r>
            <w:r w:rsidR="00A4043D"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7" w:type="dxa"/>
          </w:tcPr>
          <w:p w14:paraId="481234FE" w14:textId="77777777" w:rsidR="00A36E02" w:rsidRPr="00A15DCB" w:rsidRDefault="00A36E02" w:rsidP="00051FE8">
            <w:pPr>
              <w:pStyle w:val="TAL"/>
              <w:rPr>
                <w:lang w:eastAsia="en-US"/>
              </w:rPr>
            </w:pPr>
          </w:p>
        </w:tc>
        <w:tc>
          <w:tcPr>
            <w:tcW w:w="1700" w:type="dxa"/>
          </w:tcPr>
          <w:p w14:paraId="7D87E244" w14:textId="77777777" w:rsidR="00A36E02" w:rsidRPr="00A15DCB" w:rsidRDefault="00A36E02" w:rsidP="00051FE8">
            <w:pPr>
              <w:pStyle w:val="TAL"/>
              <w:rPr>
                <w:lang w:eastAsia="en-US"/>
              </w:rPr>
            </w:pPr>
          </w:p>
        </w:tc>
        <w:tc>
          <w:tcPr>
            <w:tcW w:w="1245" w:type="dxa"/>
          </w:tcPr>
          <w:p w14:paraId="61003D6B" w14:textId="77777777" w:rsidR="00A36E02" w:rsidRPr="00A15DCB" w:rsidRDefault="00A36E02" w:rsidP="00051FE8">
            <w:pPr>
              <w:pStyle w:val="TAL"/>
              <w:rPr>
                <w:lang w:eastAsia="en-US"/>
              </w:rPr>
            </w:pPr>
          </w:p>
        </w:tc>
      </w:tr>
      <w:tr w:rsidR="00A36E02" w:rsidRPr="00A15DCB" w14:paraId="6A0E0001" w14:textId="77777777" w:rsidTr="00051FE8">
        <w:tc>
          <w:tcPr>
            <w:tcW w:w="4535" w:type="dxa"/>
          </w:tcPr>
          <w:p w14:paraId="17F51096" w14:textId="77777777" w:rsidR="00A36E02" w:rsidRPr="00A15DCB" w:rsidRDefault="00A36E02" w:rsidP="00051FE8">
            <w:pPr>
              <w:pStyle w:val="TAL"/>
              <w:rPr>
                <w:lang w:eastAsia="en-US"/>
              </w:rPr>
            </w:pPr>
            <w:r w:rsidRPr="00A15DCB">
              <w:rPr>
                <w:lang w:eastAsia="en-US"/>
              </w:rPr>
              <w:t xml:space="preserve">  rach-ConfigGeneric</w:t>
            </w:r>
          </w:p>
        </w:tc>
        <w:tc>
          <w:tcPr>
            <w:tcW w:w="2267" w:type="dxa"/>
          </w:tcPr>
          <w:p w14:paraId="2F89F787" w14:textId="77777777" w:rsidR="00A36E02" w:rsidRPr="00A15DCB" w:rsidRDefault="00A36E02" w:rsidP="00051FE8">
            <w:pPr>
              <w:pStyle w:val="TAL"/>
              <w:rPr>
                <w:lang w:eastAsia="en-US"/>
              </w:rPr>
            </w:pPr>
            <w:r w:rsidRPr="00A15DCB">
              <w:rPr>
                <w:lang w:eastAsia="en-US"/>
              </w:rPr>
              <w:t>RACH-ConfigGeneric</w:t>
            </w:r>
          </w:p>
        </w:tc>
        <w:tc>
          <w:tcPr>
            <w:tcW w:w="1700" w:type="dxa"/>
          </w:tcPr>
          <w:p w14:paraId="5AE9AFE3" w14:textId="77777777" w:rsidR="00A36E02" w:rsidRPr="00A15DCB" w:rsidRDefault="00A36E02" w:rsidP="00051FE8">
            <w:pPr>
              <w:pStyle w:val="TAL"/>
              <w:rPr>
                <w:lang w:eastAsia="en-US"/>
              </w:rPr>
            </w:pPr>
          </w:p>
        </w:tc>
        <w:tc>
          <w:tcPr>
            <w:tcW w:w="1245" w:type="dxa"/>
          </w:tcPr>
          <w:p w14:paraId="520D79FF" w14:textId="77777777" w:rsidR="00A36E02" w:rsidRPr="00A15DCB" w:rsidRDefault="00A36E02" w:rsidP="00051FE8">
            <w:pPr>
              <w:pStyle w:val="TAL"/>
              <w:rPr>
                <w:lang w:eastAsia="en-US"/>
              </w:rPr>
            </w:pPr>
          </w:p>
        </w:tc>
      </w:tr>
      <w:tr w:rsidR="00967363" w:rsidRPr="00A15DCB" w14:paraId="66226AA6" w14:textId="77777777" w:rsidTr="00E84816">
        <w:tc>
          <w:tcPr>
            <w:tcW w:w="4535" w:type="dxa"/>
          </w:tcPr>
          <w:p w14:paraId="3623146F" w14:textId="0FF3E830" w:rsidR="00967363" w:rsidRPr="00A15DCB" w:rsidRDefault="00967363" w:rsidP="00967363">
            <w:pPr>
              <w:pStyle w:val="TAL"/>
            </w:pPr>
            <w:r w:rsidRPr="00A15DCB">
              <w:t xml:space="preserve">  </w:t>
            </w:r>
            <w:r w:rsidR="00A4043D" w:rsidRPr="00A15DCB">
              <w:t>ssb-perRACH-OccasionAndCB-PreamblesPerSSB</w:t>
            </w:r>
            <w:r w:rsidRPr="00A15DCB">
              <w:t xml:space="preserve"> CHOICE {</w:t>
            </w:r>
          </w:p>
        </w:tc>
        <w:tc>
          <w:tcPr>
            <w:tcW w:w="2267" w:type="dxa"/>
          </w:tcPr>
          <w:p w14:paraId="7AD3B9A4" w14:textId="77777777" w:rsidR="00967363" w:rsidRPr="00A15DCB" w:rsidRDefault="00967363" w:rsidP="00E84816">
            <w:pPr>
              <w:pStyle w:val="TAL"/>
            </w:pPr>
          </w:p>
        </w:tc>
        <w:tc>
          <w:tcPr>
            <w:tcW w:w="1700" w:type="dxa"/>
          </w:tcPr>
          <w:p w14:paraId="2785C82F" w14:textId="77777777" w:rsidR="00967363" w:rsidRPr="00A15DCB" w:rsidRDefault="00967363" w:rsidP="00E84816">
            <w:pPr>
              <w:pStyle w:val="TAL"/>
            </w:pPr>
          </w:p>
        </w:tc>
        <w:tc>
          <w:tcPr>
            <w:tcW w:w="1245" w:type="dxa"/>
          </w:tcPr>
          <w:p w14:paraId="525D7370" w14:textId="77777777" w:rsidR="00967363" w:rsidRPr="00A15DCB" w:rsidRDefault="00967363" w:rsidP="00E84816">
            <w:pPr>
              <w:pStyle w:val="TAL"/>
            </w:pPr>
          </w:p>
        </w:tc>
      </w:tr>
      <w:tr w:rsidR="00967363" w:rsidRPr="00A15DCB" w14:paraId="6F76B694" w14:textId="77777777" w:rsidTr="00E84816">
        <w:tc>
          <w:tcPr>
            <w:tcW w:w="4535" w:type="dxa"/>
          </w:tcPr>
          <w:p w14:paraId="51624FC6" w14:textId="1B1F207A" w:rsidR="00967363" w:rsidRPr="00A15DCB" w:rsidRDefault="00967363" w:rsidP="00E84816">
            <w:pPr>
              <w:pStyle w:val="TAL"/>
            </w:pPr>
            <w:r w:rsidRPr="00A15DCB">
              <w:t xml:space="preserve">    one</w:t>
            </w:r>
          </w:p>
        </w:tc>
        <w:tc>
          <w:tcPr>
            <w:tcW w:w="2267" w:type="dxa"/>
          </w:tcPr>
          <w:p w14:paraId="439B473B" w14:textId="77777777" w:rsidR="00967363" w:rsidRPr="00A15DCB" w:rsidRDefault="00967363" w:rsidP="00E84816">
            <w:pPr>
              <w:pStyle w:val="TAL"/>
            </w:pPr>
            <w:r w:rsidRPr="00A15DCB">
              <w:t>n36</w:t>
            </w:r>
          </w:p>
        </w:tc>
        <w:tc>
          <w:tcPr>
            <w:tcW w:w="1700" w:type="dxa"/>
          </w:tcPr>
          <w:p w14:paraId="37087647" w14:textId="77777777" w:rsidR="00967363" w:rsidRPr="00A15DCB" w:rsidRDefault="00967363" w:rsidP="00E84816">
            <w:pPr>
              <w:pStyle w:val="TAL"/>
            </w:pPr>
          </w:p>
        </w:tc>
        <w:tc>
          <w:tcPr>
            <w:tcW w:w="1245" w:type="dxa"/>
          </w:tcPr>
          <w:p w14:paraId="5AAE6572" w14:textId="77777777" w:rsidR="00967363" w:rsidRPr="00A15DCB" w:rsidRDefault="00967363" w:rsidP="00E84816">
            <w:pPr>
              <w:pStyle w:val="TAL"/>
            </w:pPr>
          </w:p>
        </w:tc>
      </w:tr>
      <w:tr w:rsidR="00967363" w:rsidRPr="00A15DCB" w14:paraId="6015EF4C" w14:textId="77777777" w:rsidTr="00E84816">
        <w:tc>
          <w:tcPr>
            <w:tcW w:w="4535" w:type="dxa"/>
          </w:tcPr>
          <w:p w14:paraId="384748BF" w14:textId="142DB427" w:rsidR="00967363" w:rsidRPr="00A15DCB" w:rsidRDefault="00967363" w:rsidP="00E84816">
            <w:pPr>
              <w:pStyle w:val="TAL"/>
            </w:pPr>
            <w:r w:rsidRPr="00A15DCB">
              <w:t xml:space="preserve">  }</w:t>
            </w:r>
          </w:p>
        </w:tc>
        <w:tc>
          <w:tcPr>
            <w:tcW w:w="2267" w:type="dxa"/>
          </w:tcPr>
          <w:p w14:paraId="21BEA054" w14:textId="77777777" w:rsidR="00967363" w:rsidRPr="00A15DCB" w:rsidRDefault="00967363" w:rsidP="00E84816">
            <w:pPr>
              <w:pStyle w:val="TAL"/>
            </w:pPr>
          </w:p>
        </w:tc>
        <w:tc>
          <w:tcPr>
            <w:tcW w:w="1700" w:type="dxa"/>
          </w:tcPr>
          <w:p w14:paraId="2919814C" w14:textId="77777777" w:rsidR="00967363" w:rsidRPr="00A15DCB" w:rsidRDefault="00967363" w:rsidP="00E84816">
            <w:pPr>
              <w:pStyle w:val="TAL"/>
            </w:pPr>
          </w:p>
        </w:tc>
        <w:tc>
          <w:tcPr>
            <w:tcW w:w="1245" w:type="dxa"/>
          </w:tcPr>
          <w:p w14:paraId="5281FEB9" w14:textId="77777777" w:rsidR="00967363" w:rsidRPr="00A15DCB" w:rsidRDefault="00967363" w:rsidP="00E84816">
            <w:pPr>
              <w:pStyle w:val="TAL"/>
            </w:pPr>
          </w:p>
        </w:tc>
      </w:tr>
      <w:tr w:rsidR="00C73D6F" w:rsidRPr="00A15DCB" w14:paraId="6DC65453" w14:textId="77777777" w:rsidTr="003654E5">
        <w:tc>
          <w:tcPr>
            <w:tcW w:w="4535" w:type="dxa"/>
          </w:tcPr>
          <w:p w14:paraId="448A2C9F" w14:textId="77777777" w:rsidR="00C73D6F" w:rsidRPr="00A15DCB" w:rsidRDefault="00C73D6F" w:rsidP="003654E5">
            <w:pPr>
              <w:pStyle w:val="TAL"/>
            </w:pPr>
            <w:r w:rsidRPr="00A15DCB">
              <w:t xml:space="preserve">  prach-RootSequenceIndex CHOICE {</w:t>
            </w:r>
          </w:p>
        </w:tc>
        <w:tc>
          <w:tcPr>
            <w:tcW w:w="2267" w:type="dxa"/>
          </w:tcPr>
          <w:p w14:paraId="03DEACD4" w14:textId="77777777" w:rsidR="00C73D6F" w:rsidRPr="00A15DCB" w:rsidRDefault="00C73D6F" w:rsidP="003654E5">
            <w:pPr>
              <w:pStyle w:val="TAL"/>
            </w:pPr>
          </w:p>
        </w:tc>
        <w:tc>
          <w:tcPr>
            <w:tcW w:w="1700" w:type="dxa"/>
          </w:tcPr>
          <w:p w14:paraId="1098E50F" w14:textId="77777777" w:rsidR="00C73D6F" w:rsidRPr="00A15DCB" w:rsidRDefault="00C73D6F" w:rsidP="003654E5">
            <w:pPr>
              <w:pStyle w:val="TAL"/>
            </w:pPr>
          </w:p>
        </w:tc>
        <w:tc>
          <w:tcPr>
            <w:tcW w:w="1245" w:type="dxa"/>
          </w:tcPr>
          <w:p w14:paraId="54983216" w14:textId="77777777" w:rsidR="00C73D6F" w:rsidRPr="00A15DCB" w:rsidRDefault="00C73D6F" w:rsidP="003654E5">
            <w:pPr>
              <w:pStyle w:val="TAL"/>
            </w:pPr>
          </w:p>
        </w:tc>
      </w:tr>
      <w:tr w:rsidR="00C73D6F" w:rsidRPr="00A15DCB" w14:paraId="65310D6A" w14:textId="77777777" w:rsidTr="003654E5">
        <w:tc>
          <w:tcPr>
            <w:tcW w:w="4535" w:type="dxa"/>
          </w:tcPr>
          <w:p w14:paraId="6C9DE84A" w14:textId="77777777" w:rsidR="00C73D6F" w:rsidRPr="00A15DCB" w:rsidRDefault="00C73D6F" w:rsidP="003654E5">
            <w:pPr>
              <w:pStyle w:val="TAL"/>
            </w:pPr>
            <w:r w:rsidRPr="00A15DCB">
              <w:t xml:space="preserve">    l139</w:t>
            </w:r>
          </w:p>
        </w:tc>
        <w:tc>
          <w:tcPr>
            <w:tcW w:w="2267" w:type="dxa"/>
          </w:tcPr>
          <w:p w14:paraId="00E54DB5" w14:textId="77777777" w:rsidR="00C73D6F" w:rsidRPr="00A15DCB" w:rsidRDefault="00C73D6F" w:rsidP="003654E5">
            <w:pPr>
              <w:pStyle w:val="TAL"/>
            </w:pPr>
            <w:r w:rsidRPr="00A15DCB">
              <w:t>Set according to table 4.4.2-2 in TS 38.508-1 [4] for the NR Cell</w:t>
            </w:r>
          </w:p>
        </w:tc>
        <w:tc>
          <w:tcPr>
            <w:tcW w:w="1700" w:type="dxa"/>
          </w:tcPr>
          <w:p w14:paraId="77E2BEBD" w14:textId="77777777" w:rsidR="00C73D6F" w:rsidRPr="00A15DCB" w:rsidRDefault="00C73D6F" w:rsidP="003654E5">
            <w:pPr>
              <w:pStyle w:val="TAL"/>
            </w:pPr>
          </w:p>
        </w:tc>
        <w:tc>
          <w:tcPr>
            <w:tcW w:w="1245" w:type="dxa"/>
          </w:tcPr>
          <w:p w14:paraId="50BC5C62" w14:textId="77777777" w:rsidR="00C73D6F" w:rsidRPr="00A15DCB" w:rsidRDefault="00C73D6F" w:rsidP="003654E5">
            <w:pPr>
              <w:pStyle w:val="TAL"/>
            </w:pPr>
          </w:p>
        </w:tc>
      </w:tr>
      <w:tr w:rsidR="00C73D6F" w:rsidRPr="00A15DCB" w14:paraId="038FCCAF" w14:textId="77777777" w:rsidTr="003654E5">
        <w:tc>
          <w:tcPr>
            <w:tcW w:w="4535" w:type="dxa"/>
          </w:tcPr>
          <w:p w14:paraId="25DC9857" w14:textId="77777777" w:rsidR="00C73D6F" w:rsidRPr="00A15DCB" w:rsidRDefault="00C73D6F" w:rsidP="003654E5">
            <w:pPr>
              <w:pStyle w:val="TAL"/>
            </w:pPr>
            <w:r w:rsidRPr="00A15DCB">
              <w:t xml:space="preserve">    l839</w:t>
            </w:r>
          </w:p>
        </w:tc>
        <w:tc>
          <w:tcPr>
            <w:tcW w:w="2267" w:type="dxa"/>
          </w:tcPr>
          <w:p w14:paraId="1ACD0C9C" w14:textId="77777777" w:rsidR="00C73D6F" w:rsidRPr="00A15DCB" w:rsidRDefault="00C73D6F" w:rsidP="003654E5">
            <w:pPr>
              <w:pStyle w:val="TAL"/>
            </w:pPr>
            <w:r w:rsidRPr="00A15DCB">
              <w:t>Set according to table 4.4.2-2 in TS 38.508-1 [4] for the NR Cell.</w:t>
            </w:r>
          </w:p>
        </w:tc>
        <w:tc>
          <w:tcPr>
            <w:tcW w:w="1700" w:type="dxa"/>
          </w:tcPr>
          <w:p w14:paraId="47698FB1" w14:textId="77777777" w:rsidR="00C73D6F" w:rsidRPr="00A15DCB" w:rsidRDefault="00C73D6F" w:rsidP="003654E5">
            <w:pPr>
              <w:pStyle w:val="TAL"/>
            </w:pPr>
            <w:r w:rsidRPr="00A15DCB">
              <w:t>PRACH Preamble format 0 used</w:t>
            </w:r>
          </w:p>
        </w:tc>
        <w:tc>
          <w:tcPr>
            <w:tcW w:w="1245" w:type="dxa"/>
          </w:tcPr>
          <w:p w14:paraId="37BA5D08" w14:textId="3864E8C0" w:rsidR="00C73D6F" w:rsidRPr="00A15DCB" w:rsidRDefault="00C73D6F" w:rsidP="003654E5">
            <w:pPr>
              <w:pStyle w:val="TAL"/>
            </w:pPr>
            <w:r w:rsidRPr="00A15DCB">
              <w:t>FR1</w:t>
            </w:r>
          </w:p>
        </w:tc>
      </w:tr>
      <w:tr w:rsidR="00C73D6F" w:rsidRPr="00A15DCB" w14:paraId="58F97B26" w14:textId="77777777" w:rsidTr="003654E5">
        <w:tc>
          <w:tcPr>
            <w:tcW w:w="4535" w:type="dxa"/>
          </w:tcPr>
          <w:p w14:paraId="3EAC01B5" w14:textId="77777777" w:rsidR="00C73D6F" w:rsidRPr="00A15DCB" w:rsidRDefault="00C73D6F" w:rsidP="003654E5">
            <w:pPr>
              <w:pStyle w:val="TAL"/>
            </w:pPr>
            <w:r w:rsidRPr="00A15DCB">
              <w:t xml:space="preserve">  }</w:t>
            </w:r>
          </w:p>
        </w:tc>
        <w:tc>
          <w:tcPr>
            <w:tcW w:w="2267" w:type="dxa"/>
          </w:tcPr>
          <w:p w14:paraId="67CA5611" w14:textId="77777777" w:rsidR="00C73D6F" w:rsidRPr="00A15DCB" w:rsidRDefault="00C73D6F" w:rsidP="003654E5">
            <w:pPr>
              <w:pStyle w:val="TAL"/>
            </w:pPr>
          </w:p>
        </w:tc>
        <w:tc>
          <w:tcPr>
            <w:tcW w:w="1700" w:type="dxa"/>
          </w:tcPr>
          <w:p w14:paraId="5854B7CB" w14:textId="77777777" w:rsidR="00C73D6F" w:rsidRPr="00A15DCB" w:rsidRDefault="00C73D6F" w:rsidP="003654E5">
            <w:pPr>
              <w:pStyle w:val="TAL"/>
            </w:pPr>
          </w:p>
        </w:tc>
        <w:tc>
          <w:tcPr>
            <w:tcW w:w="1245" w:type="dxa"/>
          </w:tcPr>
          <w:p w14:paraId="451BDCFC" w14:textId="77777777" w:rsidR="00C73D6F" w:rsidRPr="00A15DCB" w:rsidRDefault="00C73D6F" w:rsidP="003654E5">
            <w:pPr>
              <w:pStyle w:val="TAL"/>
            </w:pPr>
          </w:p>
        </w:tc>
      </w:tr>
      <w:tr w:rsidR="00A36E02" w:rsidRPr="00A15DCB" w14:paraId="33EF9B7A" w14:textId="77777777" w:rsidTr="00051FE8">
        <w:tc>
          <w:tcPr>
            <w:tcW w:w="4535" w:type="dxa"/>
          </w:tcPr>
          <w:p w14:paraId="75F64535" w14:textId="77777777" w:rsidR="00A36E02" w:rsidRPr="00A15DCB" w:rsidRDefault="00A36E02" w:rsidP="00051FE8">
            <w:pPr>
              <w:pStyle w:val="TAL"/>
              <w:rPr>
                <w:lang w:eastAsia="en-US"/>
              </w:rPr>
            </w:pPr>
            <w:r w:rsidRPr="00A15DCB">
              <w:rPr>
                <w:lang w:eastAsia="en-US"/>
              </w:rPr>
              <w:t>}</w:t>
            </w:r>
          </w:p>
        </w:tc>
        <w:tc>
          <w:tcPr>
            <w:tcW w:w="2267" w:type="dxa"/>
          </w:tcPr>
          <w:p w14:paraId="03C9EB62" w14:textId="77777777" w:rsidR="00A36E02" w:rsidRPr="00A15DCB" w:rsidRDefault="00A36E02" w:rsidP="00051FE8">
            <w:pPr>
              <w:pStyle w:val="TAL"/>
              <w:rPr>
                <w:lang w:eastAsia="en-US"/>
              </w:rPr>
            </w:pPr>
          </w:p>
        </w:tc>
        <w:tc>
          <w:tcPr>
            <w:tcW w:w="1700" w:type="dxa"/>
          </w:tcPr>
          <w:p w14:paraId="7457BC15" w14:textId="77777777" w:rsidR="00A36E02" w:rsidRPr="00A15DCB" w:rsidRDefault="00A36E02" w:rsidP="00051FE8">
            <w:pPr>
              <w:pStyle w:val="TAL"/>
              <w:rPr>
                <w:lang w:eastAsia="en-US"/>
              </w:rPr>
            </w:pPr>
          </w:p>
        </w:tc>
        <w:tc>
          <w:tcPr>
            <w:tcW w:w="1245" w:type="dxa"/>
          </w:tcPr>
          <w:p w14:paraId="64D75548" w14:textId="77777777" w:rsidR="00A36E02" w:rsidRPr="00A15DCB" w:rsidRDefault="00A36E02" w:rsidP="00051FE8">
            <w:pPr>
              <w:pStyle w:val="TAL"/>
              <w:rPr>
                <w:lang w:eastAsia="en-US"/>
              </w:rPr>
            </w:pPr>
          </w:p>
        </w:tc>
      </w:tr>
    </w:tbl>
    <w:p w14:paraId="0A2C5584" w14:textId="77777777" w:rsidR="00A36E02" w:rsidRPr="00A15DCB" w:rsidRDefault="00A36E02" w:rsidP="00A36E02"/>
    <w:p w14:paraId="61D95349" w14:textId="77777777" w:rsidR="00A36E02" w:rsidRPr="00A15DCB" w:rsidRDefault="00A36E02" w:rsidP="00A36E02">
      <w:pPr>
        <w:pStyle w:val="TH"/>
        <w:rPr>
          <w:i/>
          <w:iCs/>
        </w:rPr>
      </w:pPr>
      <w:r w:rsidRPr="00A15DCB">
        <w:lastRenderedPageBreak/>
        <w:t xml:space="preserve">Table 7.1.1.1.1a.3.3-6: </w:t>
      </w:r>
      <w:r w:rsidRPr="00A15DCB">
        <w:rPr>
          <w:i/>
          <w:iCs/>
        </w:rPr>
        <w:t>RACH-ConfigGeneric (</w:t>
      </w:r>
      <w:r w:rsidRPr="00A15DCB">
        <w:t>Table 7.1.1.1.1a.3.3-5)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313EDE95" w14:textId="77777777" w:rsidTr="00C05793">
        <w:tc>
          <w:tcPr>
            <w:tcW w:w="9747" w:type="dxa"/>
            <w:gridSpan w:val="4"/>
          </w:tcPr>
          <w:p w14:paraId="695D0969" w14:textId="77777777" w:rsidR="00A36E02" w:rsidRPr="00A15DCB" w:rsidRDefault="00A36E02" w:rsidP="00051FE8">
            <w:pPr>
              <w:pStyle w:val="TAH"/>
              <w:jc w:val="left"/>
              <w:rPr>
                <w:b w:val="0"/>
                <w:lang w:eastAsia="en-US"/>
              </w:rPr>
            </w:pPr>
            <w:r w:rsidRPr="00A15DCB">
              <w:rPr>
                <w:b w:val="0"/>
                <w:lang w:eastAsia="en-US"/>
              </w:rPr>
              <w:t xml:space="preserve">Derivation Path: TS 38.508-1 [4], Table </w:t>
            </w:r>
            <w:r w:rsidR="00053975" w:rsidRPr="00A15DCB">
              <w:rPr>
                <w:b w:val="0"/>
                <w:lang w:eastAsia="en-US"/>
              </w:rPr>
              <w:t>4.6.3-130</w:t>
            </w:r>
          </w:p>
        </w:tc>
      </w:tr>
      <w:tr w:rsidR="00A36E02" w:rsidRPr="00A15DCB" w14:paraId="03D24BD1" w14:textId="77777777" w:rsidTr="00C05793">
        <w:tc>
          <w:tcPr>
            <w:tcW w:w="4535" w:type="dxa"/>
          </w:tcPr>
          <w:p w14:paraId="53EDC103" w14:textId="77777777" w:rsidR="00A36E02" w:rsidRPr="00A15DCB" w:rsidRDefault="00A36E02" w:rsidP="00051FE8">
            <w:pPr>
              <w:pStyle w:val="TAH"/>
              <w:rPr>
                <w:lang w:eastAsia="en-US"/>
              </w:rPr>
            </w:pPr>
            <w:r w:rsidRPr="00A15DCB">
              <w:rPr>
                <w:lang w:eastAsia="en-US"/>
              </w:rPr>
              <w:t>Information Element</w:t>
            </w:r>
          </w:p>
        </w:tc>
        <w:tc>
          <w:tcPr>
            <w:tcW w:w="2267" w:type="dxa"/>
          </w:tcPr>
          <w:p w14:paraId="6312637C" w14:textId="77777777" w:rsidR="00A36E02" w:rsidRPr="00A15DCB" w:rsidRDefault="00A36E02" w:rsidP="00051FE8">
            <w:pPr>
              <w:pStyle w:val="TAH"/>
              <w:rPr>
                <w:lang w:eastAsia="en-US"/>
              </w:rPr>
            </w:pPr>
            <w:r w:rsidRPr="00A15DCB">
              <w:rPr>
                <w:lang w:eastAsia="en-US"/>
              </w:rPr>
              <w:t>Value/remark</w:t>
            </w:r>
          </w:p>
        </w:tc>
        <w:tc>
          <w:tcPr>
            <w:tcW w:w="1700" w:type="dxa"/>
          </w:tcPr>
          <w:p w14:paraId="537F6C41" w14:textId="77777777" w:rsidR="00A36E02" w:rsidRPr="00A15DCB" w:rsidRDefault="00A36E02" w:rsidP="00051FE8">
            <w:pPr>
              <w:pStyle w:val="TAH"/>
              <w:rPr>
                <w:lang w:eastAsia="en-US"/>
              </w:rPr>
            </w:pPr>
            <w:r w:rsidRPr="00A15DCB">
              <w:rPr>
                <w:lang w:eastAsia="en-US"/>
              </w:rPr>
              <w:t>Comment</w:t>
            </w:r>
          </w:p>
        </w:tc>
        <w:tc>
          <w:tcPr>
            <w:tcW w:w="1245" w:type="dxa"/>
          </w:tcPr>
          <w:p w14:paraId="5A68DC25" w14:textId="77777777" w:rsidR="00A36E02" w:rsidRPr="00A15DCB" w:rsidRDefault="00A36E02" w:rsidP="00051FE8">
            <w:pPr>
              <w:pStyle w:val="TAH"/>
              <w:rPr>
                <w:lang w:eastAsia="en-US"/>
              </w:rPr>
            </w:pPr>
            <w:r w:rsidRPr="00A15DCB">
              <w:rPr>
                <w:lang w:eastAsia="en-US"/>
              </w:rPr>
              <w:t>Condition</w:t>
            </w:r>
          </w:p>
        </w:tc>
      </w:tr>
      <w:tr w:rsidR="00A36E02" w:rsidRPr="00A15DCB" w14:paraId="3C89007E" w14:textId="77777777" w:rsidTr="00C05793">
        <w:tc>
          <w:tcPr>
            <w:tcW w:w="4535" w:type="dxa"/>
          </w:tcPr>
          <w:p w14:paraId="35B33245" w14:textId="77777777" w:rsidR="00A36E02" w:rsidRPr="00A15DCB" w:rsidRDefault="00A36E02" w:rsidP="00051FE8">
            <w:pPr>
              <w:pStyle w:val="TAL"/>
              <w:rPr>
                <w:lang w:eastAsia="en-US"/>
              </w:rPr>
            </w:pPr>
            <w:r w:rsidRPr="00A15DCB">
              <w:rPr>
                <w:lang w:eastAsia="en-US"/>
              </w:rPr>
              <w:t xml:space="preserve">RACH-ConfigGeneric ::= </w:t>
            </w:r>
            <w:r w:rsidRPr="00A15DCB">
              <w:rPr>
                <w:snapToGrid w:val="0"/>
                <w:lang w:eastAsia="en-US"/>
              </w:rPr>
              <w:t xml:space="preserve">SEQUENCE </w:t>
            </w:r>
            <w:r w:rsidRPr="00A15DCB">
              <w:rPr>
                <w:lang w:eastAsia="en-US"/>
              </w:rPr>
              <w:t>{</w:t>
            </w:r>
          </w:p>
        </w:tc>
        <w:tc>
          <w:tcPr>
            <w:tcW w:w="2267" w:type="dxa"/>
          </w:tcPr>
          <w:p w14:paraId="369C5463" w14:textId="77777777" w:rsidR="00A36E02" w:rsidRPr="00A15DCB" w:rsidRDefault="00A36E02" w:rsidP="00051FE8">
            <w:pPr>
              <w:pStyle w:val="TAL"/>
              <w:rPr>
                <w:lang w:eastAsia="en-US"/>
              </w:rPr>
            </w:pPr>
          </w:p>
        </w:tc>
        <w:tc>
          <w:tcPr>
            <w:tcW w:w="1700" w:type="dxa"/>
          </w:tcPr>
          <w:p w14:paraId="265E3335" w14:textId="77777777" w:rsidR="00A36E02" w:rsidRPr="00A15DCB" w:rsidRDefault="00A36E02" w:rsidP="00051FE8">
            <w:pPr>
              <w:pStyle w:val="TAL"/>
              <w:rPr>
                <w:lang w:eastAsia="en-US"/>
              </w:rPr>
            </w:pPr>
          </w:p>
        </w:tc>
        <w:tc>
          <w:tcPr>
            <w:tcW w:w="1245" w:type="dxa"/>
          </w:tcPr>
          <w:p w14:paraId="06DF388C" w14:textId="77777777" w:rsidR="00A36E02" w:rsidRPr="00A15DCB" w:rsidRDefault="00A36E02" w:rsidP="00051FE8">
            <w:pPr>
              <w:pStyle w:val="TAL"/>
              <w:rPr>
                <w:lang w:eastAsia="en-US"/>
              </w:rPr>
            </w:pPr>
          </w:p>
        </w:tc>
      </w:tr>
      <w:tr w:rsidR="00B47DAC" w:rsidRPr="00A15DCB" w14:paraId="2B44ED5F" w14:textId="77777777" w:rsidTr="00C05793">
        <w:tc>
          <w:tcPr>
            <w:tcW w:w="4535" w:type="dxa"/>
          </w:tcPr>
          <w:p w14:paraId="222660C6" w14:textId="0D4D891A" w:rsidR="00B47DAC" w:rsidRPr="00A15DCB" w:rsidRDefault="00B47DAC" w:rsidP="00B47DAC">
            <w:pPr>
              <w:pStyle w:val="TAL"/>
              <w:rPr>
                <w:lang w:eastAsia="en-US"/>
              </w:rPr>
            </w:pPr>
            <w:r w:rsidRPr="00A15DCB">
              <w:rPr>
                <w:lang w:eastAsia="en-US"/>
              </w:rPr>
              <w:t xml:space="preserve">  preambleReceivedTargetPower</w:t>
            </w:r>
          </w:p>
        </w:tc>
        <w:tc>
          <w:tcPr>
            <w:tcW w:w="2267" w:type="dxa"/>
          </w:tcPr>
          <w:p w14:paraId="355B58CF" w14:textId="72915A2C" w:rsidR="00B47DAC" w:rsidRPr="00A15DCB" w:rsidRDefault="00B47DAC" w:rsidP="00B47DAC">
            <w:pPr>
              <w:pStyle w:val="TAL"/>
              <w:rPr>
                <w:lang w:eastAsia="en-US"/>
              </w:rPr>
            </w:pPr>
            <w:r w:rsidRPr="00A15DCB">
              <w:rPr>
                <w:lang w:eastAsia="en-US"/>
              </w:rPr>
              <w:t>-104</w:t>
            </w:r>
          </w:p>
        </w:tc>
        <w:tc>
          <w:tcPr>
            <w:tcW w:w="1700" w:type="dxa"/>
          </w:tcPr>
          <w:p w14:paraId="0C6ABE9D" w14:textId="77777777" w:rsidR="00B47DAC" w:rsidRPr="00A15DCB" w:rsidRDefault="00B47DAC" w:rsidP="00B47DAC">
            <w:pPr>
              <w:pStyle w:val="TAL"/>
              <w:rPr>
                <w:lang w:eastAsia="en-US"/>
              </w:rPr>
            </w:pPr>
          </w:p>
        </w:tc>
        <w:tc>
          <w:tcPr>
            <w:tcW w:w="1245" w:type="dxa"/>
          </w:tcPr>
          <w:p w14:paraId="761F5676" w14:textId="77777777" w:rsidR="00B47DAC" w:rsidRPr="00A15DCB" w:rsidRDefault="00B47DAC" w:rsidP="00B47DAC">
            <w:pPr>
              <w:pStyle w:val="TAL"/>
              <w:rPr>
                <w:lang w:eastAsia="en-US"/>
              </w:rPr>
            </w:pPr>
          </w:p>
        </w:tc>
      </w:tr>
      <w:tr w:rsidR="00B47DAC" w:rsidRPr="00A15DCB" w14:paraId="0C7001D0" w14:textId="77777777" w:rsidTr="00C05793">
        <w:tc>
          <w:tcPr>
            <w:tcW w:w="4535" w:type="dxa"/>
          </w:tcPr>
          <w:p w14:paraId="6EE4AD00" w14:textId="77777777" w:rsidR="00B47DAC" w:rsidRPr="00A15DCB" w:rsidRDefault="00B47DAC" w:rsidP="00B47DAC">
            <w:pPr>
              <w:pStyle w:val="TAL"/>
              <w:rPr>
                <w:lang w:eastAsia="en-US"/>
              </w:rPr>
            </w:pPr>
            <w:r w:rsidRPr="00A15DCB">
              <w:rPr>
                <w:lang w:eastAsia="en-US"/>
              </w:rPr>
              <w:t xml:space="preserve">  preambleTransMax</w:t>
            </w:r>
          </w:p>
        </w:tc>
        <w:tc>
          <w:tcPr>
            <w:tcW w:w="2267" w:type="dxa"/>
          </w:tcPr>
          <w:p w14:paraId="55CDC0ED" w14:textId="77777777" w:rsidR="00B47DAC" w:rsidRPr="00A15DCB" w:rsidRDefault="00B47DAC" w:rsidP="00B47DAC">
            <w:pPr>
              <w:pStyle w:val="TAL"/>
              <w:rPr>
                <w:lang w:eastAsia="en-US"/>
              </w:rPr>
            </w:pPr>
            <w:r w:rsidRPr="00A15DCB">
              <w:rPr>
                <w:lang w:eastAsia="en-US"/>
              </w:rPr>
              <w:t>n4</w:t>
            </w:r>
          </w:p>
        </w:tc>
        <w:tc>
          <w:tcPr>
            <w:tcW w:w="1700" w:type="dxa"/>
          </w:tcPr>
          <w:p w14:paraId="516F1B8A" w14:textId="77777777" w:rsidR="00B47DAC" w:rsidRPr="00A15DCB" w:rsidRDefault="00B47DAC" w:rsidP="00B47DAC">
            <w:pPr>
              <w:pStyle w:val="TAL"/>
              <w:rPr>
                <w:lang w:eastAsia="en-US"/>
              </w:rPr>
            </w:pPr>
          </w:p>
        </w:tc>
        <w:tc>
          <w:tcPr>
            <w:tcW w:w="1245" w:type="dxa"/>
          </w:tcPr>
          <w:p w14:paraId="2E805600" w14:textId="77777777" w:rsidR="00B47DAC" w:rsidRPr="00A15DCB" w:rsidRDefault="00B47DAC" w:rsidP="00B47DAC">
            <w:pPr>
              <w:pStyle w:val="TAL"/>
              <w:rPr>
                <w:lang w:eastAsia="en-US"/>
              </w:rPr>
            </w:pPr>
          </w:p>
        </w:tc>
      </w:tr>
      <w:tr w:rsidR="00B47DAC" w:rsidRPr="00A15DCB" w14:paraId="5855148E" w14:textId="77777777" w:rsidTr="00C05793">
        <w:tc>
          <w:tcPr>
            <w:tcW w:w="4535" w:type="dxa"/>
            <w:tcBorders>
              <w:bottom w:val="nil"/>
            </w:tcBorders>
          </w:tcPr>
          <w:p w14:paraId="40024ACD" w14:textId="77777777" w:rsidR="00B47DAC" w:rsidRPr="00A15DCB" w:rsidRDefault="00B47DAC" w:rsidP="00B47DAC">
            <w:pPr>
              <w:pStyle w:val="TAL"/>
            </w:pPr>
            <w:r w:rsidRPr="00A15DCB">
              <w:t xml:space="preserve">  prach-ConfigurationIndex</w:t>
            </w:r>
          </w:p>
        </w:tc>
        <w:tc>
          <w:tcPr>
            <w:tcW w:w="2267" w:type="dxa"/>
          </w:tcPr>
          <w:p w14:paraId="32FC63D4" w14:textId="77777777" w:rsidR="00B47DAC" w:rsidRPr="00A15DCB" w:rsidRDefault="00B47DAC" w:rsidP="00B47DAC">
            <w:pPr>
              <w:pStyle w:val="TAL"/>
            </w:pPr>
            <w:r w:rsidRPr="00A15DCB">
              <w:t>14</w:t>
            </w:r>
          </w:p>
        </w:tc>
        <w:tc>
          <w:tcPr>
            <w:tcW w:w="1700" w:type="dxa"/>
          </w:tcPr>
          <w:p w14:paraId="178E8F30" w14:textId="77777777" w:rsidR="00B47DAC" w:rsidRPr="00A15DCB" w:rsidRDefault="00B47DAC" w:rsidP="00B47DAC">
            <w:pPr>
              <w:pStyle w:val="TAL"/>
            </w:pPr>
          </w:p>
        </w:tc>
        <w:tc>
          <w:tcPr>
            <w:tcW w:w="1245" w:type="dxa"/>
          </w:tcPr>
          <w:p w14:paraId="5317EFBD" w14:textId="77777777" w:rsidR="00B47DAC" w:rsidRPr="00A15DCB" w:rsidRDefault="00B47DAC" w:rsidP="00B47DAC">
            <w:pPr>
              <w:pStyle w:val="TAL"/>
            </w:pPr>
            <w:r w:rsidRPr="00A15DCB">
              <w:t>FR1</w:t>
            </w:r>
          </w:p>
        </w:tc>
      </w:tr>
      <w:tr w:rsidR="00C05793" w:rsidRPr="00A15DCB" w14:paraId="265F9623" w14:textId="77777777" w:rsidTr="00C05793">
        <w:tc>
          <w:tcPr>
            <w:tcW w:w="4535" w:type="dxa"/>
            <w:tcBorders>
              <w:bottom w:val="nil"/>
            </w:tcBorders>
          </w:tcPr>
          <w:p w14:paraId="43419168" w14:textId="77777777" w:rsidR="00C05793" w:rsidRPr="00A15DCB" w:rsidRDefault="00C05793" w:rsidP="00C05793">
            <w:pPr>
              <w:pStyle w:val="TAL"/>
            </w:pPr>
          </w:p>
        </w:tc>
        <w:tc>
          <w:tcPr>
            <w:tcW w:w="2267" w:type="dxa"/>
          </w:tcPr>
          <w:p w14:paraId="457417FA" w14:textId="7A205E91" w:rsidR="00C05793" w:rsidRPr="00A15DCB" w:rsidRDefault="00C05793" w:rsidP="00C05793">
            <w:pPr>
              <w:pStyle w:val="TAL"/>
            </w:pPr>
            <w:r w:rsidRPr="00A15DCB">
              <w:rPr>
                <w:lang w:eastAsia="zh-CN"/>
              </w:rPr>
              <w:t>13</w:t>
            </w:r>
          </w:p>
        </w:tc>
        <w:tc>
          <w:tcPr>
            <w:tcW w:w="1700" w:type="dxa"/>
          </w:tcPr>
          <w:p w14:paraId="11C89974" w14:textId="77777777" w:rsidR="00C05793" w:rsidRPr="00A15DCB" w:rsidRDefault="00C05793" w:rsidP="00C05793">
            <w:pPr>
              <w:pStyle w:val="TAL"/>
            </w:pPr>
          </w:p>
        </w:tc>
        <w:tc>
          <w:tcPr>
            <w:tcW w:w="1245" w:type="dxa"/>
          </w:tcPr>
          <w:p w14:paraId="57B3C37E" w14:textId="46D8EA52" w:rsidR="00C05793" w:rsidRPr="00A15DCB" w:rsidRDefault="00C05793" w:rsidP="00C05793">
            <w:pPr>
              <w:pStyle w:val="TAL"/>
            </w:pPr>
            <w:r w:rsidRPr="00A15DCB">
              <w:rPr>
                <w:lang w:eastAsia="zh-CN"/>
              </w:rPr>
              <w:t>FR1 AND HD_FDD</w:t>
            </w:r>
          </w:p>
        </w:tc>
      </w:tr>
      <w:tr w:rsidR="00C05793" w:rsidRPr="00A15DCB" w14:paraId="30EDEF37" w14:textId="77777777" w:rsidTr="00C05793">
        <w:tc>
          <w:tcPr>
            <w:tcW w:w="4535" w:type="dxa"/>
            <w:tcBorders>
              <w:top w:val="nil"/>
              <w:bottom w:val="single" w:sz="4" w:space="0" w:color="auto"/>
            </w:tcBorders>
          </w:tcPr>
          <w:p w14:paraId="53025ED5" w14:textId="77777777" w:rsidR="00C05793" w:rsidRPr="00A15DCB" w:rsidRDefault="00C05793" w:rsidP="00C05793">
            <w:pPr>
              <w:pStyle w:val="TAL"/>
            </w:pPr>
          </w:p>
        </w:tc>
        <w:tc>
          <w:tcPr>
            <w:tcW w:w="2267" w:type="dxa"/>
          </w:tcPr>
          <w:p w14:paraId="1CFCE3A7" w14:textId="77777777" w:rsidR="00C05793" w:rsidRPr="00A15DCB" w:rsidRDefault="00C05793" w:rsidP="00C05793">
            <w:pPr>
              <w:pStyle w:val="TAL"/>
            </w:pPr>
            <w:r w:rsidRPr="00A15DCB">
              <w:t>149</w:t>
            </w:r>
          </w:p>
        </w:tc>
        <w:tc>
          <w:tcPr>
            <w:tcW w:w="1700" w:type="dxa"/>
          </w:tcPr>
          <w:p w14:paraId="2CB64214" w14:textId="77777777" w:rsidR="00C05793" w:rsidRPr="00A15DCB" w:rsidRDefault="00C05793" w:rsidP="00C05793">
            <w:pPr>
              <w:pStyle w:val="TAL"/>
            </w:pPr>
          </w:p>
        </w:tc>
        <w:tc>
          <w:tcPr>
            <w:tcW w:w="1245" w:type="dxa"/>
          </w:tcPr>
          <w:p w14:paraId="6711CCE2" w14:textId="77777777" w:rsidR="00C05793" w:rsidRPr="00A15DCB" w:rsidRDefault="00C05793" w:rsidP="00C05793">
            <w:pPr>
              <w:pStyle w:val="TAL"/>
            </w:pPr>
            <w:r w:rsidRPr="00A15DCB">
              <w:t>FR2</w:t>
            </w:r>
          </w:p>
        </w:tc>
      </w:tr>
      <w:tr w:rsidR="00C05793" w:rsidRPr="00A15DCB" w14:paraId="01634911" w14:textId="77777777" w:rsidTr="00C05793">
        <w:tc>
          <w:tcPr>
            <w:tcW w:w="4535" w:type="dxa"/>
            <w:tcBorders>
              <w:bottom w:val="nil"/>
            </w:tcBorders>
          </w:tcPr>
          <w:p w14:paraId="32FEE726" w14:textId="77777777" w:rsidR="00C05793" w:rsidRPr="00A15DCB" w:rsidRDefault="00C05793" w:rsidP="00C05793">
            <w:pPr>
              <w:pStyle w:val="TAL"/>
            </w:pPr>
            <w:r w:rsidRPr="00A15DCB">
              <w:t xml:space="preserve">  zeroCorrelationZoneConfig</w:t>
            </w:r>
          </w:p>
        </w:tc>
        <w:tc>
          <w:tcPr>
            <w:tcW w:w="2267" w:type="dxa"/>
          </w:tcPr>
          <w:p w14:paraId="77F6724B" w14:textId="77777777" w:rsidR="00C05793" w:rsidRPr="00A15DCB" w:rsidRDefault="00C05793" w:rsidP="00C05793">
            <w:pPr>
              <w:pStyle w:val="TAL"/>
            </w:pPr>
            <w:r w:rsidRPr="00A15DCB">
              <w:t>12</w:t>
            </w:r>
          </w:p>
        </w:tc>
        <w:tc>
          <w:tcPr>
            <w:tcW w:w="1700" w:type="dxa"/>
          </w:tcPr>
          <w:p w14:paraId="448BB11D" w14:textId="77777777" w:rsidR="00C05793" w:rsidRPr="00A15DCB" w:rsidRDefault="00C05793" w:rsidP="00C05793">
            <w:pPr>
              <w:pStyle w:val="TAL"/>
            </w:pPr>
          </w:p>
        </w:tc>
        <w:tc>
          <w:tcPr>
            <w:tcW w:w="1245" w:type="dxa"/>
          </w:tcPr>
          <w:p w14:paraId="3E1687C4" w14:textId="77777777" w:rsidR="00C05793" w:rsidRPr="00A15DCB" w:rsidRDefault="00C05793" w:rsidP="00C05793">
            <w:pPr>
              <w:pStyle w:val="TAL"/>
            </w:pPr>
            <w:r w:rsidRPr="00A15DCB">
              <w:t>FR1</w:t>
            </w:r>
          </w:p>
        </w:tc>
      </w:tr>
      <w:tr w:rsidR="00C05793" w:rsidRPr="00A15DCB" w14:paraId="718CD330" w14:textId="77777777" w:rsidTr="00C05793">
        <w:tc>
          <w:tcPr>
            <w:tcW w:w="4535" w:type="dxa"/>
            <w:tcBorders>
              <w:top w:val="nil"/>
            </w:tcBorders>
          </w:tcPr>
          <w:p w14:paraId="58F6C300" w14:textId="77777777" w:rsidR="00C05793" w:rsidRPr="00A15DCB" w:rsidRDefault="00C05793" w:rsidP="00C05793">
            <w:pPr>
              <w:pStyle w:val="TAL"/>
            </w:pPr>
          </w:p>
        </w:tc>
        <w:tc>
          <w:tcPr>
            <w:tcW w:w="2267" w:type="dxa"/>
          </w:tcPr>
          <w:p w14:paraId="0DA3CF31" w14:textId="77777777" w:rsidR="00C05793" w:rsidRPr="00A15DCB" w:rsidRDefault="00C05793" w:rsidP="00C05793">
            <w:pPr>
              <w:pStyle w:val="TAL"/>
            </w:pPr>
            <w:r w:rsidRPr="00A15DCB">
              <w:t>15</w:t>
            </w:r>
          </w:p>
        </w:tc>
        <w:tc>
          <w:tcPr>
            <w:tcW w:w="1700" w:type="dxa"/>
          </w:tcPr>
          <w:p w14:paraId="605030DD" w14:textId="77777777" w:rsidR="00C05793" w:rsidRPr="00A15DCB" w:rsidRDefault="00C05793" w:rsidP="00C05793">
            <w:pPr>
              <w:pStyle w:val="TAL"/>
            </w:pPr>
          </w:p>
        </w:tc>
        <w:tc>
          <w:tcPr>
            <w:tcW w:w="1245" w:type="dxa"/>
          </w:tcPr>
          <w:p w14:paraId="7F6F729C" w14:textId="77777777" w:rsidR="00C05793" w:rsidRPr="00A15DCB" w:rsidRDefault="00C05793" w:rsidP="00C05793">
            <w:pPr>
              <w:pStyle w:val="TAL"/>
            </w:pPr>
            <w:r w:rsidRPr="00A15DCB">
              <w:t>FR2</w:t>
            </w:r>
          </w:p>
        </w:tc>
      </w:tr>
      <w:tr w:rsidR="00C05793" w:rsidRPr="00A15DCB" w14:paraId="1ADB07AE" w14:textId="77777777" w:rsidTr="00C05793">
        <w:tc>
          <w:tcPr>
            <w:tcW w:w="4535" w:type="dxa"/>
          </w:tcPr>
          <w:p w14:paraId="428ED6D7" w14:textId="77777777" w:rsidR="00C05793" w:rsidRPr="00A15DCB" w:rsidRDefault="00C05793" w:rsidP="00C05793">
            <w:pPr>
              <w:pStyle w:val="TAL"/>
              <w:rPr>
                <w:lang w:eastAsia="en-US"/>
              </w:rPr>
            </w:pPr>
            <w:r w:rsidRPr="00A15DCB">
              <w:rPr>
                <w:lang w:eastAsia="en-US"/>
              </w:rPr>
              <w:t>}</w:t>
            </w:r>
          </w:p>
        </w:tc>
        <w:tc>
          <w:tcPr>
            <w:tcW w:w="2267" w:type="dxa"/>
          </w:tcPr>
          <w:p w14:paraId="7CD4E06D" w14:textId="77777777" w:rsidR="00C05793" w:rsidRPr="00A15DCB" w:rsidRDefault="00C05793" w:rsidP="00C05793">
            <w:pPr>
              <w:pStyle w:val="TAL"/>
              <w:rPr>
                <w:lang w:eastAsia="en-US"/>
              </w:rPr>
            </w:pPr>
          </w:p>
        </w:tc>
        <w:tc>
          <w:tcPr>
            <w:tcW w:w="1700" w:type="dxa"/>
          </w:tcPr>
          <w:p w14:paraId="0DB2AC23" w14:textId="77777777" w:rsidR="00C05793" w:rsidRPr="00A15DCB" w:rsidRDefault="00C05793" w:rsidP="00C05793">
            <w:pPr>
              <w:pStyle w:val="TAL"/>
              <w:rPr>
                <w:lang w:eastAsia="en-US"/>
              </w:rPr>
            </w:pPr>
          </w:p>
        </w:tc>
        <w:tc>
          <w:tcPr>
            <w:tcW w:w="1245" w:type="dxa"/>
          </w:tcPr>
          <w:p w14:paraId="1A827BFB" w14:textId="77777777" w:rsidR="00C05793" w:rsidRPr="00A15DCB" w:rsidRDefault="00C05793" w:rsidP="00C05793">
            <w:pPr>
              <w:pStyle w:val="TAL"/>
              <w:rPr>
                <w:lang w:eastAsia="en-US"/>
              </w:rPr>
            </w:pPr>
          </w:p>
        </w:tc>
      </w:tr>
    </w:tbl>
    <w:p w14:paraId="44FCC041"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75459074" w14:textId="77777777" w:rsidTr="00AB7AF6">
        <w:tc>
          <w:tcPr>
            <w:tcW w:w="3936" w:type="dxa"/>
          </w:tcPr>
          <w:p w14:paraId="2F685EA6" w14:textId="77777777" w:rsidR="00C05793" w:rsidRPr="00A15DCB" w:rsidRDefault="00C05793" w:rsidP="00AB7AF6">
            <w:pPr>
              <w:pStyle w:val="TAH"/>
            </w:pPr>
            <w:r w:rsidRPr="00A15DCB">
              <w:t>Condition</w:t>
            </w:r>
          </w:p>
        </w:tc>
        <w:tc>
          <w:tcPr>
            <w:tcW w:w="5811" w:type="dxa"/>
          </w:tcPr>
          <w:p w14:paraId="5203C265" w14:textId="77777777" w:rsidR="00C05793" w:rsidRPr="00A15DCB" w:rsidRDefault="00C05793" w:rsidP="00AB7AF6">
            <w:pPr>
              <w:pStyle w:val="TAH"/>
            </w:pPr>
            <w:r w:rsidRPr="00A15DCB">
              <w:t>Explanation</w:t>
            </w:r>
          </w:p>
        </w:tc>
      </w:tr>
      <w:tr w:rsidR="00C05793" w:rsidRPr="00A15DCB" w14:paraId="6C5F3269" w14:textId="77777777" w:rsidTr="00AB7AF6">
        <w:tc>
          <w:tcPr>
            <w:tcW w:w="3936" w:type="dxa"/>
          </w:tcPr>
          <w:p w14:paraId="08C3A456" w14:textId="77777777" w:rsidR="00C05793" w:rsidRPr="00A15DCB" w:rsidRDefault="00C05793" w:rsidP="00AB7AF6">
            <w:pPr>
              <w:pStyle w:val="TAL"/>
            </w:pPr>
            <w:r w:rsidRPr="00A15DCB">
              <w:rPr>
                <w:rFonts w:eastAsia="SimSun"/>
                <w:lang w:eastAsia="zh-CN"/>
              </w:rPr>
              <w:t>HD_FDD</w:t>
            </w:r>
          </w:p>
        </w:tc>
        <w:tc>
          <w:tcPr>
            <w:tcW w:w="5811" w:type="dxa"/>
          </w:tcPr>
          <w:p w14:paraId="548423D3"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5FC25A3A" w14:textId="77777777" w:rsidR="00A36E02" w:rsidRPr="00A15DCB" w:rsidRDefault="00A36E02" w:rsidP="00A36E02"/>
    <w:p w14:paraId="3E0C4FDE" w14:textId="77777777" w:rsidR="00C73D6F" w:rsidRPr="00A15DCB" w:rsidRDefault="00C73D6F" w:rsidP="00C73D6F">
      <w:pPr>
        <w:pStyle w:val="TH"/>
      </w:pPr>
      <w:r w:rsidRPr="00A15DCB">
        <w:t xml:space="preserve">Table 7.1.1.1.1a.3.3-7: </w:t>
      </w:r>
      <w:r w:rsidRPr="00A15DCB">
        <w:rPr>
          <w:i/>
        </w:rPr>
        <w:t>TDD-UL-DL-ConfigCommon (</w:t>
      </w:r>
      <w:r w:rsidRPr="00A15DCB">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73D6F" w:rsidRPr="00A15DCB" w14:paraId="10D60B28" w14:textId="77777777" w:rsidTr="003654E5">
        <w:tc>
          <w:tcPr>
            <w:tcW w:w="9747" w:type="dxa"/>
            <w:gridSpan w:val="4"/>
          </w:tcPr>
          <w:p w14:paraId="7960C798" w14:textId="77777777" w:rsidR="00C73D6F" w:rsidRPr="00A15DCB" w:rsidRDefault="00C73D6F" w:rsidP="003654E5">
            <w:pPr>
              <w:pStyle w:val="TAH"/>
              <w:jc w:val="left"/>
              <w:rPr>
                <w:b w:val="0"/>
              </w:rPr>
            </w:pPr>
            <w:r w:rsidRPr="00A15DCB">
              <w:rPr>
                <w:b w:val="0"/>
              </w:rPr>
              <w:t>Derivation Path: TS 38.508-1 [4], Table 4.6.3-192</w:t>
            </w:r>
          </w:p>
        </w:tc>
      </w:tr>
      <w:tr w:rsidR="00C73D6F" w:rsidRPr="00A15DCB" w14:paraId="15897B96" w14:textId="77777777" w:rsidTr="003654E5">
        <w:tc>
          <w:tcPr>
            <w:tcW w:w="4535" w:type="dxa"/>
          </w:tcPr>
          <w:p w14:paraId="7E76B799" w14:textId="77777777" w:rsidR="00C73D6F" w:rsidRPr="00A15DCB" w:rsidRDefault="00C73D6F" w:rsidP="003654E5">
            <w:pPr>
              <w:pStyle w:val="TAH"/>
            </w:pPr>
            <w:r w:rsidRPr="00A15DCB">
              <w:t>Information Element</w:t>
            </w:r>
          </w:p>
        </w:tc>
        <w:tc>
          <w:tcPr>
            <w:tcW w:w="2267" w:type="dxa"/>
          </w:tcPr>
          <w:p w14:paraId="2B6E6005" w14:textId="77777777" w:rsidR="00C73D6F" w:rsidRPr="00A15DCB" w:rsidRDefault="00C73D6F" w:rsidP="003654E5">
            <w:pPr>
              <w:pStyle w:val="TAH"/>
            </w:pPr>
            <w:r w:rsidRPr="00A15DCB">
              <w:t>Value/remark</w:t>
            </w:r>
          </w:p>
        </w:tc>
        <w:tc>
          <w:tcPr>
            <w:tcW w:w="1700" w:type="dxa"/>
          </w:tcPr>
          <w:p w14:paraId="446667F9" w14:textId="77777777" w:rsidR="00C73D6F" w:rsidRPr="00A15DCB" w:rsidRDefault="00C73D6F" w:rsidP="003654E5">
            <w:pPr>
              <w:pStyle w:val="TAH"/>
            </w:pPr>
            <w:r w:rsidRPr="00A15DCB">
              <w:t>Comment</w:t>
            </w:r>
          </w:p>
        </w:tc>
        <w:tc>
          <w:tcPr>
            <w:tcW w:w="1245" w:type="dxa"/>
          </w:tcPr>
          <w:p w14:paraId="27AF923A" w14:textId="77777777" w:rsidR="00C73D6F" w:rsidRPr="00A15DCB" w:rsidRDefault="00C73D6F" w:rsidP="003654E5">
            <w:pPr>
              <w:pStyle w:val="TAH"/>
            </w:pPr>
            <w:r w:rsidRPr="00A15DCB">
              <w:t>Condition</w:t>
            </w:r>
          </w:p>
        </w:tc>
      </w:tr>
      <w:tr w:rsidR="00C73D6F" w:rsidRPr="00A15DCB" w14:paraId="1F6F9656" w14:textId="77777777" w:rsidTr="003654E5">
        <w:tc>
          <w:tcPr>
            <w:tcW w:w="4535" w:type="dxa"/>
          </w:tcPr>
          <w:p w14:paraId="5656EC07" w14:textId="77777777" w:rsidR="00C73D6F" w:rsidRPr="00A15DCB" w:rsidRDefault="00C73D6F" w:rsidP="003654E5">
            <w:pPr>
              <w:pStyle w:val="TAL"/>
            </w:pPr>
            <w:r w:rsidRPr="00A15DCB">
              <w:t>TDD-UL-DL-ConfigCommon ::= SEQUENCE {</w:t>
            </w:r>
          </w:p>
        </w:tc>
        <w:tc>
          <w:tcPr>
            <w:tcW w:w="2267" w:type="dxa"/>
          </w:tcPr>
          <w:p w14:paraId="5FA9ADC5" w14:textId="77777777" w:rsidR="00C73D6F" w:rsidRPr="00A15DCB" w:rsidRDefault="00C73D6F" w:rsidP="003654E5">
            <w:pPr>
              <w:pStyle w:val="TAL"/>
            </w:pPr>
          </w:p>
        </w:tc>
        <w:tc>
          <w:tcPr>
            <w:tcW w:w="1700" w:type="dxa"/>
          </w:tcPr>
          <w:p w14:paraId="0B7C479F" w14:textId="77777777" w:rsidR="00C73D6F" w:rsidRPr="00A15DCB" w:rsidRDefault="00C73D6F" w:rsidP="003654E5">
            <w:pPr>
              <w:pStyle w:val="TAL"/>
            </w:pPr>
          </w:p>
        </w:tc>
        <w:tc>
          <w:tcPr>
            <w:tcW w:w="1245" w:type="dxa"/>
          </w:tcPr>
          <w:p w14:paraId="39D44533" w14:textId="77777777" w:rsidR="00C73D6F" w:rsidRPr="00A15DCB" w:rsidRDefault="00C73D6F" w:rsidP="003654E5">
            <w:pPr>
              <w:pStyle w:val="TAL"/>
            </w:pPr>
          </w:p>
        </w:tc>
      </w:tr>
      <w:tr w:rsidR="00C73D6F" w:rsidRPr="00A15DCB" w14:paraId="01F70555" w14:textId="77777777" w:rsidTr="003654E5">
        <w:tc>
          <w:tcPr>
            <w:tcW w:w="4535" w:type="dxa"/>
          </w:tcPr>
          <w:p w14:paraId="16E72ECC" w14:textId="77777777" w:rsidR="00C73D6F" w:rsidRPr="00A15DCB" w:rsidRDefault="00C73D6F" w:rsidP="003654E5">
            <w:pPr>
              <w:pStyle w:val="TAL"/>
            </w:pPr>
            <w:r w:rsidRPr="00A15DCB">
              <w:rPr>
                <w:rFonts w:cs="Arial"/>
                <w:kern w:val="2"/>
                <w:szCs w:val="18"/>
              </w:rPr>
              <w:t xml:space="preserve">  referenceSubcarrierSpacing</w:t>
            </w:r>
          </w:p>
        </w:tc>
        <w:tc>
          <w:tcPr>
            <w:tcW w:w="2267" w:type="dxa"/>
          </w:tcPr>
          <w:p w14:paraId="3DFAFB83" w14:textId="77777777" w:rsidR="00C73D6F" w:rsidRPr="00A15DCB" w:rsidRDefault="00C73D6F" w:rsidP="003654E5">
            <w:pPr>
              <w:pStyle w:val="TAL"/>
            </w:pPr>
            <w:r w:rsidRPr="00A15DCB">
              <w:rPr>
                <w:rFonts w:cs="Arial"/>
                <w:kern w:val="2"/>
                <w:szCs w:val="18"/>
              </w:rPr>
              <w:t>SubcarrierSpacing</w:t>
            </w:r>
          </w:p>
        </w:tc>
        <w:tc>
          <w:tcPr>
            <w:tcW w:w="1700" w:type="dxa"/>
          </w:tcPr>
          <w:p w14:paraId="608F9B4B" w14:textId="77777777" w:rsidR="00C73D6F" w:rsidRPr="00A15DCB" w:rsidRDefault="00C73D6F" w:rsidP="003654E5">
            <w:pPr>
              <w:pStyle w:val="TAL"/>
            </w:pPr>
          </w:p>
        </w:tc>
        <w:tc>
          <w:tcPr>
            <w:tcW w:w="1245" w:type="dxa"/>
          </w:tcPr>
          <w:p w14:paraId="004569C3" w14:textId="77777777" w:rsidR="00C73D6F" w:rsidRPr="00A15DCB" w:rsidRDefault="00C73D6F" w:rsidP="003654E5">
            <w:pPr>
              <w:pStyle w:val="TAL"/>
            </w:pPr>
          </w:p>
        </w:tc>
      </w:tr>
      <w:tr w:rsidR="00C73D6F" w:rsidRPr="00A15DCB" w14:paraId="5386B482" w14:textId="77777777" w:rsidTr="003654E5">
        <w:tc>
          <w:tcPr>
            <w:tcW w:w="4535" w:type="dxa"/>
            <w:tcBorders>
              <w:bottom w:val="single" w:sz="4" w:space="0" w:color="auto"/>
            </w:tcBorders>
          </w:tcPr>
          <w:p w14:paraId="7C9436CA" w14:textId="77777777" w:rsidR="00C73D6F" w:rsidRPr="00A15DCB" w:rsidRDefault="00C73D6F" w:rsidP="003654E5">
            <w:pPr>
              <w:pStyle w:val="TAL"/>
            </w:pPr>
            <w:r w:rsidRPr="00A15DCB">
              <w:rPr>
                <w:rFonts w:cs="Arial"/>
                <w:kern w:val="2"/>
                <w:szCs w:val="18"/>
              </w:rPr>
              <w:t xml:space="preserve">  pattern1 SEQUENCE {</w:t>
            </w:r>
          </w:p>
        </w:tc>
        <w:tc>
          <w:tcPr>
            <w:tcW w:w="2267" w:type="dxa"/>
          </w:tcPr>
          <w:p w14:paraId="5D06D257" w14:textId="77777777" w:rsidR="00C73D6F" w:rsidRPr="00A15DCB" w:rsidRDefault="00C73D6F" w:rsidP="003654E5">
            <w:pPr>
              <w:pStyle w:val="TAL"/>
            </w:pPr>
          </w:p>
        </w:tc>
        <w:tc>
          <w:tcPr>
            <w:tcW w:w="1700" w:type="dxa"/>
          </w:tcPr>
          <w:p w14:paraId="69C02E0B" w14:textId="77777777" w:rsidR="00C73D6F" w:rsidRPr="00A15DCB" w:rsidRDefault="00C73D6F" w:rsidP="003654E5">
            <w:pPr>
              <w:pStyle w:val="TAL"/>
            </w:pPr>
          </w:p>
        </w:tc>
        <w:tc>
          <w:tcPr>
            <w:tcW w:w="1245" w:type="dxa"/>
          </w:tcPr>
          <w:p w14:paraId="0CB33F0E" w14:textId="77777777" w:rsidR="00C73D6F" w:rsidRPr="00A15DCB" w:rsidRDefault="00C73D6F" w:rsidP="003654E5">
            <w:pPr>
              <w:pStyle w:val="TAL"/>
            </w:pPr>
          </w:p>
        </w:tc>
      </w:tr>
      <w:tr w:rsidR="00C73D6F" w:rsidRPr="00A15DCB" w14:paraId="167DE730" w14:textId="77777777" w:rsidTr="003654E5">
        <w:tc>
          <w:tcPr>
            <w:tcW w:w="4535" w:type="dxa"/>
            <w:tcBorders>
              <w:bottom w:val="nil"/>
            </w:tcBorders>
          </w:tcPr>
          <w:p w14:paraId="71C7B072" w14:textId="77777777" w:rsidR="00C73D6F" w:rsidRPr="00A15DCB" w:rsidRDefault="00C73D6F" w:rsidP="003654E5">
            <w:pPr>
              <w:pStyle w:val="TAL"/>
            </w:pPr>
            <w:r w:rsidRPr="00A15DCB">
              <w:rPr>
                <w:rFonts w:cs="Arial"/>
                <w:kern w:val="2"/>
                <w:szCs w:val="18"/>
              </w:rPr>
              <w:t xml:space="preserve">    dl-UL-TransmissionPeriodicity</w:t>
            </w:r>
          </w:p>
        </w:tc>
        <w:tc>
          <w:tcPr>
            <w:tcW w:w="2267" w:type="dxa"/>
          </w:tcPr>
          <w:p w14:paraId="14C901B9" w14:textId="77777777" w:rsidR="00C73D6F" w:rsidRPr="00A15DCB" w:rsidRDefault="00C73D6F" w:rsidP="003654E5">
            <w:pPr>
              <w:pStyle w:val="TAL"/>
            </w:pPr>
            <w:r w:rsidRPr="00A15DCB">
              <w:rPr>
                <w:rFonts w:cs="Arial"/>
                <w:kern w:val="2"/>
                <w:szCs w:val="18"/>
              </w:rPr>
              <w:t>ms5</w:t>
            </w:r>
          </w:p>
        </w:tc>
        <w:tc>
          <w:tcPr>
            <w:tcW w:w="1700" w:type="dxa"/>
          </w:tcPr>
          <w:p w14:paraId="7E53D6DE" w14:textId="77777777" w:rsidR="00C73D6F" w:rsidRPr="00A15DCB" w:rsidRDefault="00C73D6F" w:rsidP="003654E5">
            <w:pPr>
              <w:pStyle w:val="TAL"/>
            </w:pPr>
          </w:p>
        </w:tc>
        <w:tc>
          <w:tcPr>
            <w:tcW w:w="1245" w:type="dxa"/>
          </w:tcPr>
          <w:p w14:paraId="7166F97B" w14:textId="77777777" w:rsidR="00C73D6F" w:rsidRPr="00A15DCB" w:rsidRDefault="00C73D6F" w:rsidP="003654E5">
            <w:pPr>
              <w:pStyle w:val="TAL"/>
            </w:pPr>
            <w:r w:rsidRPr="00A15DCB">
              <w:t>FR1</w:t>
            </w:r>
          </w:p>
        </w:tc>
      </w:tr>
      <w:tr w:rsidR="00C73D6F" w:rsidRPr="00A15DCB" w14:paraId="7F4DCD30" w14:textId="77777777" w:rsidTr="003654E5">
        <w:tc>
          <w:tcPr>
            <w:tcW w:w="4535" w:type="dxa"/>
            <w:tcBorders>
              <w:top w:val="nil"/>
              <w:bottom w:val="single" w:sz="4" w:space="0" w:color="auto"/>
            </w:tcBorders>
          </w:tcPr>
          <w:p w14:paraId="771AC785" w14:textId="77777777" w:rsidR="00C73D6F" w:rsidRPr="00A15DCB" w:rsidRDefault="00C73D6F" w:rsidP="003654E5">
            <w:pPr>
              <w:pStyle w:val="TAL"/>
              <w:rPr>
                <w:rFonts w:cs="Arial"/>
                <w:kern w:val="2"/>
                <w:szCs w:val="18"/>
              </w:rPr>
            </w:pPr>
          </w:p>
        </w:tc>
        <w:tc>
          <w:tcPr>
            <w:tcW w:w="2267" w:type="dxa"/>
          </w:tcPr>
          <w:p w14:paraId="5965242A" w14:textId="77777777" w:rsidR="00C73D6F" w:rsidRPr="00A15DCB" w:rsidRDefault="00C73D6F" w:rsidP="003654E5">
            <w:pPr>
              <w:pStyle w:val="TAL"/>
              <w:rPr>
                <w:rFonts w:cs="Arial"/>
                <w:kern w:val="2"/>
                <w:szCs w:val="18"/>
              </w:rPr>
            </w:pPr>
            <w:r w:rsidRPr="00A15DCB">
              <w:rPr>
                <w:rFonts w:cs="Arial"/>
                <w:kern w:val="2"/>
                <w:szCs w:val="18"/>
              </w:rPr>
              <w:t>ms0p625</w:t>
            </w:r>
          </w:p>
        </w:tc>
        <w:tc>
          <w:tcPr>
            <w:tcW w:w="1700" w:type="dxa"/>
          </w:tcPr>
          <w:p w14:paraId="18293A00" w14:textId="77777777" w:rsidR="00C73D6F" w:rsidRPr="00A15DCB" w:rsidRDefault="00C73D6F" w:rsidP="003654E5">
            <w:pPr>
              <w:pStyle w:val="TAL"/>
            </w:pPr>
          </w:p>
        </w:tc>
        <w:tc>
          <w:tcPr>
            <w:tcW w:w="1245" w:type="dxa"/>
          </w:tcPr>
          <w:p w14:paraId="00A2C435" w14:textId="77777777" w:rsidR="00C73D6F" w:rsidRPr="00A15DCB" w:rsidRDefault="00C73D6F" w:rsidP="003654E5">
            <w:pPr>
              <w:pStyle w:val="TAL"/>
            </w:pPr>
            <w:r w:rsidRPr="00A15DCB">
              <w:t>FR2</w:t>
            </w:r>
          </w:p>
        </w:tc>
      </w:tr>
      <w:tr w:rsidR="00C73D6F" w:rsidRPr="00A15DCB" w14:paraId="1C14EDC3" w14:textId="77777777" w:rsidTr="00C87230">
        <w:tc>
          <w:tcPr>
            <w:tcW w:w="4535" w:type="dxa"/>
            <w:tcBorders>
              <w:bottom w:val="nil"/>
            </w:tcBorders>
          </w:tcPr>
          <w:p w14:paraId="66C5A385" w14:textId="77777777" w:rsidR="00C73D6F" w:rsidRPr="00A15DCB" w:rsidRDefault="00C73D6F" w:rsidP="003654E5">
            <w:pPr>
              <w:pStyle w:val="TAL"/>
            </w:pPr>
            <w:r w:rsidRPr="00A15DCB">
              <w:rPr>
                <w:rFonts w:cs="Arial"/>
                <w:kern w:val="2"/>
                <w:szCs w:val="18"/>
              </w:rPr>
              <w:t xml:space="preserve">    nrofDownlinkSlots</w:t>
            </w:r>
          </w:p>
        </w:tc>
        <w:tc>
          <w:tcPr>
            <w:tcW w:w="2267" w:type="dxa"/>
          </w:tcPr>
          <w:p w14:paraId="471F1F13" w14:textId="77777777" w:rsidR="00C73D6F" w:rsidRPr="00A15DCB" w:rsidRDefault="00C73D6F" w:rsidP="003654E5">
            <w:pPr>
              <w:pStyle w:val="TAL"/>
            </w:pPr>
            <w:r w:rsidRPr="00A15DCB">
              <w:rPr>
                <w:rFonts w:cs="Arial"/>
                <w:kern w:val="2"/>
                <w:szCs w:val="18"/>
              </w:rPr>
              <w:t>3</w:t>
            </w:r>
          </w:p>
        </w:tc>
        <w:tc>
          <w:tcPr>
            <w:tcW w:w="1700" w:type="dxa"/>
          </w:tcPr>
          <w:p w14:paraId="0FF7FC1D" w14:textId="77777777" w:rsidR="00C73D6F" w:rsidRPr="00A15DCB" w:rsidRDefault="00C73D6F" w:rsidP="003654E5">
            <w:pPr>
              <w:pStyle w:val="TAL"/>
            </w:pPr>
          </w:p>
        </w:tc>
        <w:tc>
          <w:tcPr>
            <w:tcW w:w="1245" w:type="dxa"/>
          </w:tcPr>
          <w:p w14:paraId="378FA0B4" w14:textId="22D35AE6" w:rsidR="00C73D6F" w:rsidRPr="00A15DCB" w:rsidRDefault="00987BD5" w:rsidP="003654E5">
            <w:pPr>
              <w:pStyle w:val="TAL"/>
            </w:pPr>
            <w:r w:rsidRPr="00A15DCB">
              <w:rPr>
                <w:lang w:eastAsia="fr-FR"/>
              </w:rPr>
              <w:t xml:space="preserve">FR1 </w:t>
            </w:r>
            <w:r w:rsidRPr="00A15DCB">
              <w:rPr>
                <w:rFonts w:cs="Arial"/>
                <w:kern w:val="2"/>
                <w:szCs w:val="18"/>
                <w:lang w:eastAsia="ja-JP"/>
              </w:rPr>
              <w:t>AND SCS30</w:t>
            </w:r>
          </w:p>
        </w:tc>
      </w:tr>
      <w:tr w:rsidR="00442AD9" w:rsidRPr="00A15DCB" w14:paraId="67516274" w14:textId="77777777" w:rsidTr="00C87230">
        <w:tc>
          <w:tcPr>
            <w:tcW w:w="4535" w:type="dxa"/>
            <w:tcBorders>
              <w:top w:val="nil"/>
              <w:bottom w:val="nil"/>
            </w:tcBorders>
          </w:tcPr>
          <w:p w14:paraId="69F2198B" w14:textId="77777777" w:rsidR="00442AD9" w:rsidRPr="00A15DCB" w:rsidRDefault="00442AD9" w:rsidP="00442AD9">
            <w:pPr>
              <w:pStyle w:val="TAL"/>
              <w:rPr>
                <w:rFonts w:cs="Arial"/>
                <w:kern w:val="2"/>
                <w:szCs w:val="18"/>
              </w:rPr>
            </w:pPr>
          </w:p>
        </w:tc>
        <w:tc>
          <w:tcPr>
            <w:tcW w:w="2267" w:type="dxa"/>
          </w:tcPr>
          <w:p w14:paraId="07CAE32F" w14:textId="77777777" w:rsidR="00442AD9" w:rsidRPr="00A15DCB" w:rsidRDefault="00442AD9" w:rsidP="00442AD9">
            <w:pPr>
              <w:pStyle w:val="TAL"/>
              <w:rPr>
                <w:rFonts w:cs="Arial"/>
                <w:kern w:val="2"/>
                <w:szCs w:val="18"/>
              </w:rPr>
            </w:pPr>
            <w:r w:rsidRPr="00A15DCB">
              <w:rPr>
                <w:rFonts w:cs="Arial"/>
                <w:kern w:val="2"/>
                <w:szCs w:val="18"/>
              </w:rPr>
              <w:t>1</w:t>
            </w:r>
          </w:p>
        </w:tc>
        <w:tc>
          <w:tcPr>
            <w:tcW w:w="1700" w:type="dxa"/>
          </w:tcPr>
          <w:p w14:paraId="0D7A34F4" w14:textId="77777777" w:rsidR="00442AD9" w:rsidRPr="00A15DCB" w:rsidRDefault="00442AD9" w:rsidP="00442AD9">
            <w:pPr>
              <w:pStyle w:val="TAL"/>
            </w:pPr>
          </w:p>
        </w:tc>
        <w:tc>
          <w:tcPr>
            <w:tcW w:w="1245" w:type="dxa"/>
          </w:tcPr>
          <w:p w14:paraId="244E34EE" w14:textId="2152E9EC" w:rsidR="00442AD9" w:rsidRPr="00A15DCB" w:rsidRDefault="00987BD5" w:rsidP="00442AD9">
            <w:pPr>
              <w:pStyle w:val="TAL"/>
              <w:rPr>
                <w:rFonts w:cs="Arial"/>
                <w:kern w:val="2"/>
                <w:szCs w:val="18"/>
              </w:rPr>
            </w:pPr>
            <w:r w:rsidRPr="00A15DCB">
              <w:rPr>
                <w:rFonts w:cs="Arial"/>
                <w:kern w:val="2"/>
                <w:szCs w:val="18"/>
                <w:lang w:eastAsia="ja-JP"/>
              </w:rPr>
              <w:t>FR1 AND SCS15</w:t>
            </w:r>
          </w:p>
        </w:tc>
      </w:tr>
      <w:tr w:rsidR="00442AD9" w:rsidRPr="00A15DCB" w14:paraId="2E7FAD97" w14:textId="77777777" w:rsidTr="003654E5">
        <w:tc>
          <w:tcPr>
            <w:tcW w:w="4535" w:type="dxa"/>
            <w:tcBorders>
              <w:top w:val="nil"/>
              <w:bottom w:val="single" w:sz="4" w:space="0" w:color="auto"/>
            </w:tcBorders>
          </w:tcPr>
          <w:p w14:paraId="383AEDBC" w14:textId="77777777" w:rsidR="00442AD9" w:rsidRPr="00A15DCB" w:rsidRDefault="00442AD9" w:rsidP="00442AD9">
            <w:pPr>
              <w:pStyle w:val="TAL"/>
              <w:rPr>
                <w:rFonts w:cs="Arial"/>
                <w:kern w:val="2"/>
                <w:szCs w:val="18"/>
              </w:rPr>
            </w:pPr>
          </w:p>
        </w:tc>
        <w:tc>
          <w:tcPr>
            <w:tcW w:w="2267" w:type="dxa"/>
          </w:tcPr>
          <w:p w14:paraId="47BF06DC" w14:textId="77777777" w:rsidR="00442AD9" w:rsidRPr="00A15DCB" w:rsidRDefault="00442AD9" w:rsidP="00442AD9">
            <w:pPr>
              <w:pStyle w:val="TAL"/>
              <w:rPr>
                <w:rFonts w:cs="Arial"/>
                <w:kern w:val="2"/>
                <w:szCs w:val="18"/>
              </w:rPr>
            </w:pPr>
            <w:r w:rsidRPr="00A15DCB">
              <w:rPr>
                <w:rFonts w:cs="Arial"/>
                <w:kern w:val="2"/>
                <w:szCs w:val="18"/>
              </w:rPr>
              <w:t>3</w:t>
            </w:r>
          </w:p>
        </w:tc>
        <w:tc>
          <w:tcPr>
            <w:tcW w:w="1700" w:type="dxa"/>
          </w:tcPr>
          <w:p w14:paraId="0676FD4B" w14:textId="77777777" w:rsidR="00442AD9" w:rsidRPr="00A15DCB" w:rsidRDefault="00442AD9" w:rsidP="00442AD9">
            <w:pPr>
              <w:pStyle w:val="TAL"/>
            </w:pPr>
          </w:p>
        </w:tc>
        <w:tc>
          <w:tcPr>
            <w:tcW w:w="1245" w:type="dxa"/>
          </w:tcPr>
          <w:p w14:paraId="1DDFD1C8" w14:textId="77777777" w:rsidR="00442AD9" w:rsidRPr="00A15DCB" w:rsidRDefault="00442AD9" w:rsidP="00442AD9">
            <w:pPr>
              <w:pStyle w:val="TAL"/>
            </w:pPr>
            <w:r w:rsidRPr="00A15DCB">
              <w:t>FR2</w:t>
            </w:r>
          </w:p>
        </w:tc>
      </w:tr>
      <w:tr w:rsidR="00442AD9" w:rsidRPr="00A15DCB" w14:paraId="66A7DEB8" w14:textId="77777777" w:rsidTr="003654E5">
        <w:tc>
          <w:tcPr>
            <w:tcW w:w="4535" w:type="dxa"/>
            <w:tcBorders>
              <w:bottom w:val="nil"/>
            </w:tcBorders>
          </w:tcPr>
          <w:p w14:paraId="73333BB7" w14:textId="77777777" w:rsidR="00442AD9" w:rsidRPr="00A15DCB" w:rsidRDefault="00442AD9" w:rsidP="00442AD9">
            <w:pPr>
              <w:pStyle w:val="TAL"/>
            </w:pPr>
            <w:r w:rsidRPr="00A15DCB">
              <w:rPr>
                <w:rFonts w:cs="Arial"/>
                <w:kern w:val="2"/>
                <w:szCs w:val="18"/>
              </w:rPr>
              <w:t xml:space="preserve">    nrofDownlinkSymbols</w:t>
            </w:r>
          </w:p>
        </w:tc>
        <w:tc>
          <w:tcPr>
            <w:tcW w:w="2267" w:type="dxa"/>
          </w:tcPr>
          <w:p w14:paraId="0F86CEB9" w14:textId="77777777" w:rsidR="00442AD9" w:rsidRPr="00A15DCB" w:rsidRDefault="00442AD9" w:rsidP="00442AD9">
            <w:pPr>
              <w:pStyle w:val="TAL"/>
            </w:pPr>
            <w:r w:rsidRPr="00A15DCB">
              <w:rPr>
                <w:rFonts w:cs="Arial"/>
                <w:kern w:val="2"/>
                <w:szCs w:val="18"/>
              </w:rPr>
              <w:t>6</w:t>
            </w:r>
          </w:p>
        </w:tc>
        <w:tc>
          <w:tcPr>
            <w:tcW w:w="1700" w:type="dxa"/>
          </w:tcPr>
          <w:p w14:paraId="41B550C5" w14:textId="77777777" w:rsidR="00442AD9" w:rsidRPr="00A15DCB" w:rsidRDefault="00442AD9" w:rsidP="00442AD9">
            <w:pPr>
              <w:pStyle w:val="TAL"/>
            </w:pPr>
          </w:p>
        </w:tc>
        <w:tc>
          <w:tcPr>
            <w:tcW w:w="1245" w:type="dxa"/>
          </w:tcPr>
          <w:p w14:paraId="63E86CEE" w14:textId="77777777" w:rsidR="00442AD9" w:rsidRPr="00A15DCB" w:rsidRDefault="00442AD9" w:rsidP="00442AD9">
            <w:pPr>
              <w:pStyle w:val="TAL"/>
            </w:pPr>
            <w:r w:rsidRPr="00A15DCB">
              <w:t>FR1</w:t>
            </w:r>
          </w:p>
        </w:tc>
      </w:tr>
      <w:tr w:rsidR="00442AD9" w:rsidRPr="00A15DCB" w14:paraId="2B65A44E" w14:textId="77777777" w:rsidTr="003654E5">
        <w:tc>
          <w:tcPr>
            <w:tcW w:w="4535" w:type="dxa"/>
            <w:tcBorders>
              <w:top w:val="nil"/>
              <w:bottom w:val="single" w:sz="4" w:space="0" w:color="auto"/>
            </w:tcBorders>
          </w:tcPr>
          <w:p w14:paraId="51182723" w14:textId="77777777" w:rsidR="00442AD9" w:rsidRPr="00A15DCB" w:rsidRDefault="00442AD9" w:rsidP="00442AD9">
            <w:pPr>
              <w:pStyle w:val="TAL"/>
              <w:rPr>
                <w:rFonts w:cs="Arial"/>
                <w:kern w:val="2"/>
                <w:szCs w:val="18"/>
              </w:rPr>
            </w:pPr>
          </w:p>
        </w:tc>
        <w:tc>
          <w:tcPr>
            <w:tcW w:w="2267" w:type="dxa"/>
          </w:tcPr>
          <w:p w14:paraId="26A251F1" w14:textId="77777777" w:rsidR="00442AD9" w:rsidRPr="00A15DCB" w:rsidRDefault="00442AD9" w:rsidP="00442AD9">
            <w:pPr>
              <w:pStyle w:val="TAL"/>
              <w:rPr>
                <w:rFonts w:cs="Arial"/>
                <w:kern w:val="2"/>
                <w:szCs w:val="18"/>
              </w:rPr>
            </w:pPr>
            <w:r w:rsidRPr="00A15DCB">
              <w:rPr>
                <w:rFonts w:cs="Arial"/>
                <w:kern w:val="2"/>
                <w:szCs w:val="18"/>
              </w:rPr>
              <w:t>10</w:t>
            </w:r>
          </w:p>
        </w:tc>
        <w:tc>
          <w:tcPr>
            <w:tcW w:w="1700" w:type="dxa"/>
          </w:tcPr>
          <w:p w14:paraId="3C2E576E" w14:textId="77777777" w:rsidR="00442AD9" w:rsidRPr="00A15DCB" w:rsidRDefault="00442AD9" w:rsidP="00442AD9">
            <w:pPr>
              <w:pStyle w:val="TAL"/>
            </w:pPr>
          </w:p>
        </w:tc>
        <w:tc>
          <w:tcPr>
            <w:tcW w:w="1245" w:type="dxa"/>
          </w:tcPr>
          <w:p w14:paraId="58DCD85F" w14:textId="77777777" w:rsidR="00442AD9" w:rsidRPr="00A15DCB" w:rsidRDefault="00442AD9" w:rsidP="00442AD9">
            <w:pPr>
              <w:pStyle w:val="TAL"/>
            </w:pPr>
            <w:r w:rsidRPr="00A15DCB">
              <w:t>FR2</w:t>
            </w:r>
          </w:p>
        </w:tc>
      </w:tr>
      <w:tr w:rsidR="00987BD5" w:rsidRPr="00A15DCB" w14:paraId="73AE3DB1" w14:textId="77777777" w:rsidTr="00C87230">
        <w:tc>
          <w:tcPr>
            <w:tcW w:w="4535" w:type="dxa"/>
            <w:tcBorders>
              <w:bottom w:val="nil"/>
            </w:tcBorders>
          </w:tcPr>
          <w:p w14:paraId="755D1E79" w14:textId="77777777" w:rsidR="00987BD5" w:rsidRPr="00A15DCB" w:rsidRDefault="00987BD5" w:rsidP="00987BD5">
            <w:pPr>
              <w:pStyle w:val="TAL"/>
            </w:pPr>
            <w:r w:rsidRPr="00A15DCB">
              <w:rPr>
                <w:rFonts w:cs="Arial"/>
                <w:kern w:val="2"/>
                <w:szCs w:val="18"/>
              </w:rPr>
              <w:t xml:space="preserve">    nrofUplinkSlots</w:t>
            </w:r>
          </w:p>
        </w:tc>
        <w:tc>
          <w:tcPr>
            <w:tcW w:w="2267" w:type="dxa"/>
          </w:tcPr>
          <w:p w14:paraId="1066F581" w14:textId="77777777" w:rsidR="00987BD5" w:rsidRPr="00A15DCB" w:rsidRDefault="00987BD5" w:rsidP="00987BD5">
            <w:pPr>
              <w:pStyle w:val="TAL"/>
            </w:pPr>
            <w:r w:rsidRPr="00A15DCB">
              <w:rPr>
                <w:rFonts w:cs="Arial"/>
                <w:kern w:val="2"/>
                <w:szCs w:val="18"/>
              </w:rPr>
              <w:t>2</w:t>
            </w:r>
          </w:p>
        </w:tc>
        <w:tc>
          <w:tcPr>
            <w:tcW w:w="1700" w:type="dxa"/>
          </w:tcPr>
          <w:p w14:paraId="58E51EEB" w14:textId="77777777" w:rsidR="00987BD5" w:rsidRPr="00A15DCB" w:rsidRDefault="00987BD5" w:rsidP="00987BD5">
            <w:pPr>
              <w:pStyle w:val="TAL"/>
            </w:pPr>
          </w:p>
        </w:tc>
        <w:tc>
          <w:tcPr>
            <w:tcW w:w="1245" w:type="dxa"/>
          </w:tcPr>
          <w:p w14:paraId="68DFFB07" w14:textId="04E4B757" w:rsidR="00987BD5" w:rsidRPr="00A15DCB" w:rsidRDefault="00987BD5" w:rsidP="00987BD5">
            <w:pPr>
              <w:pStyle w:val="TAL"/>
            </w:pPr>
            <w:r w:rsidRPr="00A15DCB">
              <w:rPr>
                <w:lang w:eastAsia="fr-FR"/>
              </w:rPr>
              <w:t xml:space="preserve">FR1 </w:t>
            </w:r>
            <w:r w:rsidRPr="00A15DCB">
              <w:rPr>
                <w:rFonts w:cs="Arial"/>
                <w:kern w:val="2"/>
                <w:szCs w:val="18"/>
                <w:lang w:eastAsia="ja-JP"/>
              </w:rPr>
              <w:t>AND SCS30</w:t>
            </w:r>
          </w:p>
        </w:tc>
      </w:tr>
      <w:tr w:rsidR="00987BD5" w:rsidRPr="00A15DCB" w14:paraId="4D04BE49" w14:textId="77777777" w:rsidTr="00C87230">
        <w:tc>
          <w:tcPr>
            <w:tcW w:w="4535" w:type="dxa"/>
            <w:tcBorders>
              <w:top w:val="nil"/>
              <w:bottom w:val="nil"/>
            </w:tcBorders>
          </w:tcPr>
          <w:p w14:paraId="7E819CB1" w14:textId="77777777" w:rsidR="00987BD5" w:rsidRPr="00A15DCB" w:rsidRDefault="00987BD5" w:rsidP="00987BD5">
            <w:pPr>
              <w:pStyle w:val="TAL"/>
              <w:rPr>
                <w:rFonts w:cs="Arial"/>
                <w:kern w:val="2"/>
                <w:szCs w:val="18"/>
              </w:rPr>
            </w:pPr>
          </w:p>
        </w:tc>
        <w:tc>
          <w:tcPr>
            <w:tcW w:w="2267" w:type="dxa"/>
          </w:tcPr>
          <w:p w14:paraId="4D6539FF" w14:textId="77777777"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3F6EC3AE" w14:textId="77777777" w:rsidR="00987BD5" w:rsidRPr="00A15DCB" w:rsidRDefault="00987BD5" w:rsidP="00987BD5">
            <w:pPr>
              <w:pStyle w:val="TAL"/>
            </w:pPr>
          </w:p>
        </w:tc>
        <w:tc>
          <w:tcPr>
            <w:tcW w:w="1245" w:type="dxa"/>
          </w:tcPr>
          <w:p w14:paraId="1755AE19" w14:textId="555A2559" w:rsidR="00987BD5" w:rsidRPr="00A15DCB" w:rsidRDefault="00987BD5" w:rsidP="00987BD5">
            <w:pPr>
              <w:pStyle w:val="TAL"/>
              <w:rPr>
                <w:rFonts w:cs="Arial"/>
                <w:kern w:val="2"/>
                <w:szCs w:val="18"/>
              </w:rPr>
            </w:pPr>
            <w:r w:rsidRPr="00A15DCB">
              <w:rPr>
                <w:rFonts w:cs="Arial"/>
                <w:kern w:val="2"/>
                <w:szCs w:val="18"/>
                <w:lang w:eastAsia="ja-JP"/>
              </w:rPr>
              <w:t>FR1 AND SCS15</w:t>
            </w:r>
          </w:p>
        </w:tc>
      </w:tr>
      <w:tr w:rsidR="00442AD9" w:rsidRPr="00A15DCB" w14:paraId="7A7ED042" w14:textId="77777777" w:rsidTr="003654E5">
        <w:tc>
          <w:tcPr>
            <w:tcW w:w="4535" w:type="dxa"/>
            <w:tcBorders>
              <w:top w:val="nil"/>
              <w:bottom w:val="single" w:sz="4" w:space="0" w:color="auto"/>
            </w:tcBorders>
          </w:tcPr>
          <w:p w14:paraId="4A04E21E" w14:textId="77777777" w:rsidR="00442AD9" w:rsidRPr="00A15DCB" w:rsidRDefault="00442AD9" w:rsidP="00442AD9">
            <w:pPr>
              <w:pStyle w:val="TAL"/>
              <w:rPr>
                <w:rFonts w:cs="Arial"/>
                <w:kern w:val="2"/>
                <w:szCs w:val="18"/>
              </w:rPr>
            </w:pPr>
          </w:p>
        </w:tc>
        <w:tc>
          <w:tcPr>
            <w:tcW w:w="2267" w:type="dxa"/>
          </w:tcPr>
          <w:p w14:paraId="38636C72" w14:textId="77777777" w:rsidR="00442AD9" w:rsidRPr="00A15DCB" w:rsidRDefault="00442AD9" w:rsidP="00442AD9">
            <w:pPr>
              <w:pStyle w:val="TAL"/>
              <w:rPr>
                <w:rFonts w:cs="Arial"/>
                <w:kern w:val="2"/>
                <w:szCs w:val="18"/>
              </w:rPr>
            </w:pPr>
            <w:r w:rsidRPr="00A15DCB">
              <w:rPr>
                <w:rFonts w:cs="Arial"/>
                <w:kern w:val="2"/>
                <w:szCs w:val="18"/>
              </w:rPr>
              <w:t>1</w:t>
            </w:r>
          </w:p>
        </w:tc>
        <w:tc>
          <w:tcPr>
            <w:tcW w:w="1700" w:type="dxa"/>
          </w:tcPr>
          <w:p w14:paraId="59441932" w14:textId="77777777" w:rsidR="00442AD9" w:rsidRPr="00A15DCB" w:rsidRDefault="00442AD9" w:rsidP="00442AD9">
            <w:pPr>
              <w:pStyle w:val="TAL"/>
            </w:pPr>
          </w:p>
        </w:tc>
        <w:tc>
          <w:tcPr>
            <w:tcW w:w="1245" w:type="dxa"/>
          </w:tcPr>
          <w:p w14:paraId="24876D74" w14:textId="77777777" w:rsidR="00442AD9" w:rsidRPr="00A15DCB" w:rsidRDefault="00442AD9" w:rsidP="00442AD9">
            <w:pPr>
              <w:pStyle w:val="TAL"/>
            </w:pPr>
            <w:r w:rsidRPr="00A15DCB">
              <w:t>FR2</w:t>
            </w:r>
          </w:p>
        </w:tc>
      </w:tr>
      <w:tr w:rsidR="00442AD9" w:rsidRPr="00A15DCB" w14:paraId="0731B85E" w14:textId="77777777" w:rsidTr="003654E5">
        <w:tc>
          <w:tcPr>
            <w:tcW w:w="4535" w:type="dxa"/>
            <w:tcBorders>
              <w:bottom w:val="nil"/>
            </w:tcBorders>
          </w:tcPr>
          <w:p w14:paraId="6E085B00" w14:textId="77777777" w:rsidR="00442AD9" w:rsidRPr="00A15DCB" w:rsidRDefault="00442AD9" w:rsidP="00442AD9">
            <w:pPr>
              <w:pStyle w:val="TAL"/>
            </w:pPr>
            <w:r w:rsidRPr="00A15DCB">
              <w:rPr>
                <w:rFonts w:cs="Arial"/>
                <w:kern w:val="2"/>
                <w:szCs w:val="18"/>
              </w:rPr>
              <w:t xml:space="preserve">    nrofUplinkSymbols</w:t>
            </w:r>
          </w:p>
        </w:tc>
        <w:tc>
          <w:tcPr>
            <w:tcW w:w="2267" w:type="dxa"/>
          </w:tcPr>
          <w:p w14:paraId="519805E9" w14:textId="77777777" w:rsidR="00442AD9" w:rsidRPr="00A15DCB" w:rsidRDefault="00442AD9" w:rsidP="00442AD9">
            <w:pPr>
              <w:pStyle w:val="TAL"/>
            </w:pPr>
            <w:r w:rsidRPr="00A15DCB">
              <w:rPr>
                <w:rFonts w:cs="Arial"/>
                <w:kern w:val="2"/>
                <w:szCs w:val="18"/>
              </w:rPr>
              <w:t>4</w:t>
            </w:r>
          </w:p>
        </w:tc>
        <w:tc>
          <w:tcPr>
            <w:tcW w:w="1700" w:type="dxa"/>
          </w:tcPr>
          <w:p w14:paraId="50279FAC" w14:textId="77777777" w:rsidR="00442AD9" w:rsidRPr="00A15DCB" w:rsidRDefault="00442AD9" w:rsidP="00442AD9">
            <w:pPr>
              <w:pStyle w:val="TAL"/>
            </w:pPr>
          </w:p>
        </w:tc>
        <w:tc>
          <w:tcPr>
            <w:tcW w:w="1245" w:type="dxa"/>
          </w:tcPr>
          <w:p w14:paraId="1B257622" w14:textId="77777777" w:rsidR="00442AD9" w:rsidRPr="00A15DCB" w:rsidRDefault="00442AD9" w:rsidP="00442AD9">
            <w:pPr>
              <w:pStyle w:val="TAL"/>
            </w:pPr>
          </w:p>
        </w:tc>
      </w:tr>
      <w:tr w:rsidR="00442AD9" w:rsidRPr="00A15DCB" w14:paraId="1EA4921F" w14:textId="77777777" w:rsidTr="003654E5">
        <w:tc>
          <w:tcPr>
            <w:tcW w:w="4535" w:type="dxa"/>
            <w:tcBorders>
              <w:top w:val="nil"/>
            </w:tcBorders>
          </w:tcPr>
          <w:p w14:paraId="197AA29A" w14:textId="77777777" w:rsidR="00442AD9" w:rsidRPr="00A15DCB" w:rsidRDefault="00442AD9" w:rsidP="00442AD9">
            <w:pPr>
              <w:pStyle w:val="TAL"/>
              <w:rPr>
                <w:rFonts w:cs="Arial"/>
                <w:kern w:val="2"/>
                <w:szCs w:val="18"/>
              </w:rPr>
            </w:pPr>
          </w:p>
        </w:tc>
        <w:tc>
          <w:tcPr>
            <w:tcW w:w="2267" w:type="dxa"/>
          </w:tcPr>
          <w:p w14:paraId="10BCA71E" w14:textId="77777777" w:rsidR="00442AD9" w:rsidRPr="00A15DCB" w:rsidRDefault="00442AD9" w:rsidP="00442AD9">
            <w:pPr>
              <w:pStyle w:val="TAL"/>
              <w:rPr>
                <w:rFonts w:cs="Arial"/>
                <w:kern w:val="2"/>
                <w:szCs w:val="18"/>
              </w:rPr>
            </w:pPr>
            <w:r w:rsidRPr="00A15DCB">
              <w:rPr>
                <w:rFonts w:cs="Arial"/>
                <w:kern w:val="2"/>
                <w:szCs w:val="18"/>
              </w:rPr>
              <w:t>2</w:t>
            </w:r>
          </w:p>
        </w:tc>
        <w:tc>
          <w:tcPr>
            <w:tcW w:w="1700" w:type="dxa"/>
          </w:tcPr>
          <w:p w14:paraId="3063F414" w14:textId="77777777" w:rsidR="00442AD9" w:rsidRPr="00A15DCB" w:rsidRDefault="00442AD9" w:rsidP="00442AD9">
            <w:pPr>
              <w:pStyle w:val="TAL"/>
            </w:pPr>
          </w:p>
        </w:tc>
        <w:tc>
          <w:tcPr>
            <w:tcW w:w="1245" w:type="dxa"/>
          </w:tcPr>
          <w:p w14:paraId="0597765D" w14:textId="77777777" w:rsidR="00442AD9" w:rsidRPr="00A15DCB" w:rsidRDefault="00442AD9" w:rsidP="00442AD9">
            <w:pPr>
              <w:pStyle w:val="TAL"/>
            </w:pPr>
            <w:r w:rsidRPr="00A15DCB">
              <w:t>FR2</w:t>
            </w:r>
          </w:p>
        </w:tc>
      </w:tr>
      <w:tr w:rsidR="00442AD9" w:rsidRPr="00A15DCB" w14:paraId="0AFFA1FC" w14:textId="77777777" w:rsidTr="003654E5">
        <w:tc>
          <w:tcPr>
            <w:tcW w:w="4535" w:type="dxa"/>
          </w:tcPr>
          <w:p w14:paraId="2A867BEA" w14:textId="77777777" w:rsidR="00442AD9" w:rsidRPr="00A15DCB" w:rsidRDefault="00442AD9" w:rsidP="00442AD9">
            <w:pPr>
              <w:pStyle w:val="TAL"/>
              <w:ind w:firstLineChars="100" w:firstLine="180"/>
              <w:rPr>
                <w:rFonts w:cs="Arial"/>
                <w:kern w:val="2"/>
                <w:szCs w:val="18"/>
              </w:rPr>
            </w:pPr>
            <w:r w:rsidRPr="00A15DCB">
              <w:t>dl-UL-TransmissionPeriodicity-v1530</w:t>
            </w:r>
          </w:p>
        </w:tc>
        <w:tc>
          <w:tcPr>
            <w:tcW w:w="2267" w:type="dxa"/>
          </w:tcPr>
          <w:p w14:paraId="044C92E2" w14:textId="77777777" w:rsidR="00442AD9" w:rsidRPr="00A15DCB" w:rsidRDefault="00442AD9" w:rsidP="00442AD9">
            <w:pPr>
              <w:pStyle w:val="TAL"/>
              <w:rPr>
                <w:rFonts w:cs="Arial"/>
                <w:kern w:val="2"/>
                <w:szCs w:val="18"/>
              </w:rPr>
            </w:pPr>
            <w:r w:rsidRPr="00A15DCB">
              <w:rPr>
                <w:rFonts w:cs="Arial"/>
                <w:kern w:val="2"/>
                <w:szCs w:val="18"/>
              </w:rPr>
              <w:t>ms3</w:t>
            </w:r>
          </w:p>
        </w:tc>
        <w:tc>
          <w:tcPr>
            <w:tcW w:w="1700" w:type="dxa"/>
          </w:tcPr>
          <w:p w14:paraId="08AB9789" w14:textId="77777777" w:rsidR="00442AD9" w:rsidRPr="00A15DCB" w:rsidRDefault="00442AD9" w:rsidP="00442AD9">
            <w:pPr>
              <w:pStyle w:val="TAL"/>
            </w:pPr>
          </w:p>
        </w:tc>
        <w:tc>
          <w:tcPr>
            <w:tcW w:w="1245" w:type="dxa"/>
          </w:tcPr>
          <w:p w14:paraId="39E1156C" w14:textId="77777777" w:rsidR="00442AD9" w:rsidRPr="00A15DCB" w:rsidRDefault="00442AD9" w:rsidP="00442AD9">
            <w:pPr>
              <w:pStyle w:val="TAL"/>
            </w:pPr>
            <w:r w:rsidRPr="00A15DCB">
              <w:t>FR1</w:t>
            </w:r>
          </w:p>
        </w:tc>
      </w:tr>
      <w:tr w:rsidR="00442AD9" w:rsidRPr="00A15DCB" w14:paraId="2DB822C6" w14:textId="77777777" w:rsidTr="003654E5">
        <w:tc>
          <w:tcPr>
            <w:tcW w:w="4535" w:type="dxa"/>
          </w:tcPr>
          <w:p w14:paraId="0BF5FA8B" w14:textId="77777777" w:rsidR="00442AD9" w:rsidRPr="00A15DCB" w:rsidRDefault="00442AD9" w:rsidP="00442AD9">
            <w:pPr>
              <w:pStyle w:val="TAL"/>
            </w:pPr>
            <w:r w:rsidRPr="00A15DCB">
              <w:rPr>
                <w:rFonts w:cs="Arial"/>
                <w:kern w:val="2"/>
                <w:szCs w:val="18"/>
              </w:rPr>
              <w:t xml:space="preserve">  }</w:t>
            </w:r>
          </w:p>
        </w:tc>
        <w:tc>
          <w:tcPr>
            <w:tcW w:w="2267" w:type="dxa"/>
          </w:tcPr>
          <w:p w14:paraId="76997099" w14:textId="77777777" w:rsidR="00442AD9" w:rsidRPr="00A15DCB" w:rsidRDefault="00442AD9" w:rsidP="00442AD9">
            <w:pPr>
              <w:pStyle w:val="TAL"/>
            </w:pPr>
          </w:p>
        </w:tc>
        <w:tc>
          <w:tcPr>
            <w:tcW w:w="1700" w:type="dxa"/>
          </w:tcPr>
          <w:p w14:paraId="77819012" w14:textId="77777777" w:rsidR="00442AD9" w:rsidRPr="00A15DCB" w:rsidRDefault="00442AD9" w:rsidP="00442AD9">
            <w:pPr>
              <w:pStyle w:val="TAL"/>
            </w:pPr>
          </w:p>
        </w:tc>
        <w:tc>
          <w:tcPr>
            <w:tcW w:w="1245" w:type="dxa"/>
          </w:tcPr>
          <w:p w14:paraId="4080F15C" w14:textId="77777777" w:rsidR="00442AD9" w:rsidRPr="00A15DCB" w:rsidRDefault="00442AD9" w:rsidP="00442AD9">
            <w:pPr>
              <w:pStyle w:val="TAL"/>
            </w:pPr>
          </w:p>
        </w:tc>
      </w:tr>
      <w:tr w:rsidR="00442AD9" w:rsidRPr="00A15DCB" w14:paraId="5CF4CBDF" w14:textId="77777777" w:rsidTr="003654E5">
        <w:tc>
          <w:tcPr>
            <w:tcW w:w="4535" w:type="dxa"/>
          </w:tcPr>
          <w:p w14:paraId="0C1AE34B" w14:textId="77777777" w:rsidR="00442AD9" w:rsidRPr="00A15DCB" w:rsidRDefault="00442AD9" w:rsidP="00442AD9">
            <w:pPr>
              <w:pStyle w:val="TAL"/>
              <w:rPr>
                <w:rFonts w:cs="Arial"/>
                <w:kern w:val="2"/>
                <w:szCs w:val="18"/>
              </w:rPr>
            </w:pPr>
            <w:r w:rsidRPr="00A15DCB">
              <w:rPr>
                <w:rFonts w:cs="Arial"/>
                <w:kern w:val="2"/>
                <w:szCs w:val="18"/>
              </w:rPr>
              <w:t xml:space="preserve">  pattern2 </w:t>
            </w:r>
          </w:p>
        </w:tc>
        <w:tc>
          <w:tcPr>
            <w:tcW w:w="2267" w:type="dxa"/>
          </w:tcPr>
          <w:p w14:paraId="7E8E7428" w14:textId="77777777" w:rsidR="00442AD9" w:rsidRPr="00A15DCB" w:rsidRDefault="00442AD9" w:rsidP="00442AD9">
            <w:pPr>
              <w:pStyle w:val="TAL"/>
              <w:rPr>
                <w:rFonts w:cs="Arial"/>
                <w:kern w:val="2"/>
                <w:szCs w:val="18"/>
              </w:rPr>
            </w:pPr>
            <w:r w:rsidRPr="00A15DCB">
              <w:rPr>
                <w:rFonts w:cs="Arial"/>
                <w:kern w:val="2"/>
                <w:szCs w:val="18"/>
              </w:rPr>
              <w:t>Not present</w:t>
            </w:r>
          </w:p>
        </w:tc>
        <w:tc>
          <w:tcPr>
            <w:tcW w:w="1700" w:type="dxa"/>
          </w:tcPr>
          <w:p w14:paraId="3A0B2069" w14:textId="77777777" w:rsidR="00442AD9" w:rsidRPr="00A15DCB" w:rsidRDefault="00442AD9" w:rsidP="00442AD9">
            <w:pPr>
              <w:pStyle w:val="TAL"/>
            </w:pPr>
          </w:p>
        </w:tc>
        <w:tc>
          <w:tcPr>
            <w:tcW w:w="1245" w:type="dxa"/>
          </w:tcPr>
          <w:p w14:paraId="57E73BFA" w14:textId="77777777" w:rsidR="00442AD9" w:rsidRPr="00A15DCB" w:rsidRDefault="00442AD9" w:rsidP="00442AD9">
            <w:pPr>
              <w:pStyle w:val="TAL"/>
            </w:pPr>
          </w:p>
        </w:tc>
      </w:tr>
      <w:tr w:rsidR="00442AD9" w:rsidRPr="00A15DCB" w14:paraId="6FAC1A35" w14:textId="77777777" w:rsidTr="003654E5">
        <w:tc>
          <w:tcPr>
            <w:tcW w:w="4535" w:type="dxa"/>
          </w:tcPr>
          <w:p w14:paraId="363E12FD" w14:textId="77777777" w:rsidR="00442AD9" w:rsidRPr="00A15DCB" w:rsidRDefault="00442AD9" w:rsidP="00442AD9">
            <w:pPr>
              <w:pStyle w:val="TAL"/>
              <w:rPr>
                <w:rFonts w:cs="Arial"/>
                <w:kern w:val="2"/>
                <w:szCs w:val="18"/>
              </w:rPr>
            </w:pPr>
            <w:r w:rsidRPr="00A15DCB">
              <w:rPr>
                <w:rFonts w:cs="Arial"/>
                <w:kern w:val="2"/>
                <w:szCs w:val="18"/>
              </w:rPr>
              <w:t xml:space="preserve">  pattern2 SEQUENCE {</w:t>
            </w:r>
          </w:p>
        </w:tc>
        <w:tc>
          <w:tcPr>
            <w:tcW w:w="2267" w:type="dxa"/>
          </w:tcPr>
          <w:p w14:paraId="066B39BF" w14:textId="77777777" w:rsidR="00442AD9" w:rsidRPr="00A15DCB" w:rsidRDefault="00442AD9" w:rsidP="00442AD9">
            <w:pPr>
              <w:pStyle w:val="TAL"/>
              <w:rPr>
                <w:rFonts w:cs="Arial"/>
                <w:kern w:val="2"/>
                <w:szCs w:val="18"/>
              </w:rPr>
            </w:pPr>
          </w:p>
        </w:tc>
        <w:tc>
          <w:tcPr>
            <w:tcW w:w="1700" w:type="dxa"/>
          </w:tcPr>
          <w:p w14:paraId="5A9312F3" w14:textId="77777777" w:rsidR="00442AD9" w:rsidRPr="00A15DCB" w:rsidRDefault="00442AD9" w:rsidP="00442AD9">
            <w:pPr>
              <w:pStyle w:val="TAL"/>
            </w:pPr>
          </w:p>
        </w:tc>
        <w:tc>
          <w:tcPr>
            <w:tcW w:w="1245" w:type="dxa"/>
          </w:tcPr>
          <w:p w14:paraId="574AE7D1" w14:textId="77777777" w:rsidR="00442AD9" w:rsidRPr="00A15DCB" w:rsidRDefault="00442AD9" w:rsidP="00442AD9">
            <w:pPr>
              <w:pStyle w:val="TAL"/>
            </w:pPr>
            <w:r w:rsidRPr="00A15DCB">
              <w:t>FR1</w:t>
            </w:r>
          </w:p>
        </w:tc>
      </w:tr>
      <w:tr w:rsidR="00442AD9" w:rsidRPr="00A15DCB" w14:paraId="5FFCFE27" w14:textId="77777777" w:rsidTr="003654E5">
        <w:tc>
          <w:tcPr>
            <w:tcW w:w="4535" w:type="dxa"/>
          </w:tcPr>
          <w:p w14:paraId="387668ED" w14:textId="77777777" w:rsidR="00442AD9" w:rsidRPr="00A15DCB" w:rsidRDefault="00442AD9" w:rsidP="00442AD9">
            <w:pPr>
              <w:pStyle w:val="TAL"/>
              <w:rPr>
                <w:rFonts w:cs="Arial"/>
                <w:kern w:val="2"/>
                <w:szCs w:val="18"/>
              </w:rPr>
            </w:pPr>
            <w:r w:rsidRPr="00A15DCB">
              <w:rPr>
                <w:rFonts w:cs="Arial"/>
                <w:kern w:val="2"/>
                <w:szCs w:val="18"/>
              </w:rPr>
              <w:t xml:space="preserve">    dl-UL-TransmissionPeriodicity</w:t>
            </w:r>
          </w:p>
        </w:tc>
        <w:tc>
          <w:tcPr>
            <w:tcW w:w="2267" w:type="dxa"/>
          </w:tcPr>
          <w:p w14:paraId="31A427BC" w14:textId="77777777" w:rsidR="00442AD9" w:rsidRPr="00A15DCB" w:rsidRDefault="00442AD9" w:rsidP="00442AD9">
            <w:pPr>
              <w:pStyle w:val="TAL"/>
              <w:rPr>
                <w:rFonts w:cs="Arial"/>
                <w:kern w:val="2"/>
                <w:szCs w:val="18"/>
              </w:rPr>
            </w:pPr>
            <w:r w:rsidRPr="00A15DCB">
              <w:rPr>
                <w:rFonts w:cs="Arial"/>
                <w:kern w:val="2"/>
                <w:szCs w:val="18"/>
              </w:rPr>
              <w:t>ms2</w:t>
            </w:r>
          </w:p>
        </w:tc>
        <w:tc>
          <w:tcPr>
            <w:tcW w:w="1700" w:type="dxa"/>
          </w:tcPr>
          <w:p w14:paraId="019536C2" w14:textId="77777777" w:rsidR="00442AD9" w:rsidRPr="00A15DCB" w:rsidRDefault="00442AD9" w:rsidP="00442AD9">
            <w:pPr>
              <w:pStyle w:val="TAL"/>
            </w:pPr>
          </w:p>
        </w:tc>
        <w:tc>
          <w:tcPr>
            <w:tcW w:w="1245" w:type="dxa"/>
          </w:tcPr>
          <w:p w14:paraId="546273B0" w14:textId="77777777" w:rsidR="00442AD9" w:rsidRPr="00A15DCB" w:rsidRDefault="00442AD9" w:rsidP="00442AD9">
            <w:pPr>
              <w:pStyle w:val="TAL"/>
            </w:pPr>
          </w:p>
        </w:tc>
      </w:tr>
      <w:tr w:rsidR="00987BD5" w:rsidRPr="00A15DCB" w14:paraId="258F62F8" w14:textId="77777777" w:rsidTr="00C3017E">
        <w:tc>
          <w:tcPr>
            <w:tcW w:w="4535" w:type="dxa"/>
            <w:tcBorders>
              <w:bottom w:val="nil"/>
            </w:tcBorders>
          </w:tcPr>
          <w:p w14:paraId="07AF13F6" w14:textId="77777777" w:rsidR="00987BD5" w:rsidRPr="00A15DCB" w:rsidRDefault="00987BD5" w:rsidP="00987BD5">
            <w:pPr>
              <w:pStyle w:val="TAL"/>
              <w:rPr>
                <w:rFonts w:cs="Arial"/>
                <w:kern w:val="2"/>
                <w:szCs w:val="18"/>
              </w:rPr>
            </w:pPr>
            <w:r w:rsidRPr="00A15DCB">
              <w:rPr>
                <w:rFonts w:cs="Arial"/>
                <w:kern w:val="2"/>
                <w:szCs w:val="18"/>
              </w:rPr>
              <w:t xml:space="preserve">    nrofDownlinkSlots</w:t>
            </w:r>
          </w:p>
        </w:tc>
        <w:tc>
          <w:tcPr>
            <w:tcW w:w="2267" w:type="dxa"/>
          </w:tcPr>
          <w:p w14:paraId="629D6628" w14:textId="77777777" w:rsidR="00987BD5" w:rsidRPr="00A15DCB" w:rsidRDefault="00987BD5" w:rsidP="00987BD5">
            <w:pPr>
              <w:pStyle w:val="TAL"/>
              <w:rPr>
                <w:rFonts w:cs="Arial"/>
                <w:kern w:val="2"/>
                <w:szCs w:val="18"/>
              </w:rPr>
            </w:pPr>
            <w:r w:rsidRPr="00A15DCB">
              <w:rPr>
                <w:rFonts w:cs="Arial"/>
                <w:kern w:val="2"/>
                <w:szCs w:val="18"/>
              </w:rPr>
              <w:t>4</w:t>
            </w:r>
          </w:p>
        </w:tc>
        <w:tc>
          <w:tcPr>
            <w:tcW w:w="1700" w:type="dxa"/>
          </w:tcPr>
          <w:p w14:paraId="4B6509A9" w14:textId="77777777" w:rsidR="00987BD5" w:rsidRPr="00A15DCB" w:rsidRDefault="00987BD5" w:rsidP="00987BD5">
            <w:pPr>
              <w:pStyle w:val="TAL"/>
            </w:pPr>
          </w:p>
        </w:tc>
        <w:tc>
          <w:tcPr>
            <w:tcW w:w="1245" w:type="dxa"/>
          </w:tcPr>
          <w:p w14:paraId="7E307F45" w14:textId="7E57AFA1" w:rsidR="00987BD5" w:rsidRPr="00A15DCB" w:rsidRDefault="00987BD5" w:rsidP="00987BD5">
            <w:pPr>
              <w:pStyle w:val="TAL"/>
            </w:pPr>
            <w:r w:rsidRPr="00A15DCB">
              <w:rPr>
                <w:lang w:eastAsia="fr-FR"/>
              </w:rPr>
              <w:t xml:space="preserve">FR1 </w:t>
            </w:r>
            <w:r w:rsidRPr="00A15DCB">
              <w:rPr>
                <w:rFonts w:cs="Arial"/>
                <w:kern w:val="2"/>
                <w:szCs w:val="18"/>
                <w:lang w:eastAsia="ja-JP"/>
              </w:rPr>
              <w:t>AND SCS30</w:t>
            </w:r>
          </w:p>
        </w:tc>
      </w:tr>
      <w:tr w:rsidR="00987BD5" w:rsidRPr="00A15DCB" w14:paraId="2CA58AFB" w14:textId="77777777" w:rsidTr="00C3017E">
        <w:tc>
          <w:tcPr>
            <w:tcW w:w="4535" w:type="dxa"/>
            <w:tcBorders>
              <w:top w:val="nil"/>
            </w:tcBorders>
          </w:tcPr>
          <w:p w14:paraId="08D482F6" w14:textId="77777777" w:rsidR="00987BD5" w:rsidRPr="00A15DCB" w:rsidRDefault="00987BD5" w:rsidP="00987BD5">
            <w:pPr>
              <w:pStyle w:val="TAL"/>
              <w:rPr>
                <w:rFonts w:cs="Arial"/>
                <w:kern w:val="2"/>
                <w:szCs w:val="18"/>
              </w:rPr>
            </w:pPr>
          </w:p>
        </w:tc>
        <w:tc>
          <w:tcPr>
            <w:tcW w:w="2267" w:type="dxa"/>
          </w:tcPr>
          <w:p w14:paraId="5BB0DA0D" w14:textId="77777777" w:rsidR="00987BD5" w:rsidRPr="00A15DCB" w:rsidRDefault="00987BD5" w:rsidP="00987BD5">
            <w:pPr>
              <w:pStyle w:val="TAL"/>
              <w:rPr>
                <w:rFonts w:cs="Arial"/>
                <w:kern w:val="2"/>
                <w:szCs w:val="18"/>
              </w:rPr>
            </w:pPr>
            <w:r w:rsidRPr="00A15DCB">
              <w:rPr>
                <w:rFonts w:cs="Arial"/>
                <w:kern w:val="2"/>
                <w:szCs w:val="18"/>
              </w:rPr>
              <w:t>2</w:t>
            </w:r>
          </w:p>
        </w:tc>
        <w:tc>
          <w:tcPr>
            <w:tcW w:w="1700" w:type="dxa"/>
          </w:tcPr>
          <w:p w14:paraId="2AAA17E4" w14:textId="77777777" w:rsidR="00987BD5" w:rsidRPr="00A15DCB" w:rsidRDefault="00987BD5" w:rsidP="00987BD5">
            <w:pPr>
              <w:pStyle w:val="TAL"/>
            </w:pPr>
          </w:p>
        </w:tc>
        <w:tc>
          <w:tcPr>
            <w:tcW w:w="1245" w:type="dxa"/>
          </w:tcPr>
          <w:p w14:paraId="5A634045" w14:textId="04F9ADB3" w:rsidR="00987BD5" w:rsidRPr="00A15DCB" w:rsidRDefault="00987BD5" w:rsidP="00987BD5">
            <w:pPr>
              <w:pStyle w:val="TAL"/>
            </w:pPr>
            <w:r w:rsidRPr="00A15DCB">
              <w:rPr>
                <w:rFonts w:cs="Arial"/>
                <w:kern w:val="2"/>
                <w:szCs w:val="18"/>
                <w:lang w:eastAsia="ja-JP"/>
              </w:rPr>
              <w:t>FR1 AND SCS15</w:t>
            </w:r>
          </w:p>
        </w:tc>
      </w:tr>
      <w:tr w:rsidR="00442AD9" w:rsidRPr="00A15DCB" w14:paraId="4222CF3A" w14:textId="77777777" w:rsidTr="003654E5">
        <w:tc>
          <w:tcPr>
            <w:tcW w:w="4535" w:type="dxa"/>
          </w:tcPr>
          <w:p w14:paraId="65D198F2" w14:textId="77777777" w:rsidR="00442AD9" w:rsidRPr="00A15DCB" w:rsidRDefault="00442AD9" w:rsidP="00442AD9">
            <w:pPr>
              <w:pStyle w:val="TAL"/>
              <w:rPr>
                <w:rFonts w:cs="Arial"/>
                <w:kern w:val="2"/>
                <w:szCs w:val="18"/>
              </w:rPr>
            </w:pPr>
            <w:r w:rsidRPr="00A15DCB">
              <w:rPr>
                <w:rFonts w:cs="Arial"/>
                <w:kern w:val="2"/>
                <w:szCs w:val="18"/>
              </w:rPr>
              <w:t xml:space="preserve">    nrofDownlinkSymbols</w:t>
            </w:r>
          </w:p>
        </w:tc>
        <w:tc>
          <w:tcPr>
            <w:tcW w:w="2267" w:type="dxa"/>
          </w:tcPr>
          <w:p w14:paraId="34E56CFB" w14:textId="77777777" w:rsidR="00442AD9" w:rsidRPr="00A15DCB" w:rsidRDefault="00442AD9" w:rsidP="00442AD9">
            <w:pPr>
              <w:pStyle w:val="TAL"/>
              <w:rPr>
                <w:rFonts w:cs="Arial"/>
                <w:kern w:val="2"/>
                <w:szCs w:val="18"/>
              </w:rPr>
            </w:pPr>
            <w:r w:rsidRPr="00A15DCB">
              <w:rPr>
                <w:rFonts w:cs="Arial"/>
                <w:kern w:val="2"/>
                <w:szCs w:val="18"/>
              </w:rPr>
              <w:t>0</w:t>
            </w:r>
          </w:p>
        </w:tc>
        <w:tc>
          <w:tcPr>
            <w:tcW w:w="1700" w:type="dxa"/>
          </w:tcPr>
          <w:p w14:paraId="6092B6B1" w14:textId="77777777" w:rsidR="00442AD9" w:rsidRPr="00A15DCB" w:rsidRDefault="00442AD9" w:rsidP="00442AD9">
            <w:pPr>
              <w:pStyle w:val="TAL"/>
            </w:pPr>
          </w:p>
        </w:tc>
        <w:tc>
          <w:tcPr>
            <w:tcW w:w="1245" w:type="dxa"/>
          </w:tcPr>
          <w:p w14:paraId="77779883" w14:textId="77777777" w:rsidR="00442AD9" w:rsidRPr="00A15DCB" w:rsidRDefault="00442AD9" w:rsidP="00442AD9">
            <w:pPr>
              <w:pStyle w:val="TAL"/>
            </w:pPr>
          </w:p>
        </w:tc>
      </w:tr>
      <w:tr w:rsidR="00442AD9" w:rsidRPr="00A15DCB" w14:paraId="6F797EDE" w14:textId="77777777" w:rsidTr="003654E5">
        <w:tc>
          <w:tcPr>
            <w:tcW w:w="4535" w:type="dxa"/>
          </w:tcPr>
          <w:p w14:paraId="4C74C4CD" w14:textId="77777777" w:rsidR="00442AD9" w:rsidRPr="00A15DCB" w:rsidRDefault="00442AD9" w:rsidP="00442AD9">
            <w:pPr>
              <w:pStyle w:val="TAL"/>
              <w:rPr>
                <w:rFonts w:cs="Arial"/>
                <w:kern w:val="2"/>
                <w:szCs w:val="18"/>
              </w:rPr>
            </w:pPr>
            <w:r w:rsidRPr="00A15DCB">
              <w:rPr>
                <w:rFonts w:cs="Arial"/>
                <w:kern w:val="2"/>
                <w:szCs w:val="18"/>
              </w:rPr>
              <w:t xml:space="preserve">    nrofUplinkSlots</w:t>
            </w:r>
          </w:p>
        </w:tc>
        <w:tc>
          <w:tcPr>
            <w:tcW w:w="2267" w:type="dxa"/>
          </w:tcPr>
          <w:p w14:paraId="36AED96B" w14:textId="77777777" w:rsidR="00442AD9" w:rsidRPr="00A15DCB" w:rsidRDefault="00442AD9" w:rsidP="00442AD9">
            <w:pPr>
              <w:pStyle w:val="TAL"/>
              <w:rPr>
                <w:rFonts w:cs="Arial"/>
                <w:kern w:val="2"/>
                <w:szCs w:val="18"/>
              </w:rPr>
            </w:pPr>
            <w:r w:rsidRPr="00A15DCB">
              <w:rPr>
                <w:rFonts w:cs="Arial"/>
                <w:kern w:val="2"/>
                <w:szCs w:val="18"/>
              </w:rPr>
              <w:t>0</w:t>
            </w:r>
          </w:p>
        </w:tc>
        <w:tc>
          <w:tcPr>
            <w:tcW w:w="1700" w:type="dxa"/>
          </w:tcPr>
          <w:p w14:paraId="6CD7BBC1" w14:textId="77777777" w:rsidR="00442AD9" w:rsidRPr="00A15DCB" w:rsidRDefault="00442AD9" w:rsidP="00442AD9">
            <w:pPr>
              <w:pStyle w:val="TAL"/>
            </w:pPr>
          </w:p>
        </w:tc>
        <w:tc>
          <w:tcPr>
            <w:tcW w:w="1245" w:type="dxa"/>
          </w:tcPr>
          <w:p w14:paraId="2B4ACBCF" w14:textId="77777777" w:rsidR="00442AD9" w:rsidRPr="00A15DCB" w:rsidRDefault="00442AD9" w:rsidP="00442AD9">
            <w:pPr>
              <w:pStyle w:val="TAL"/>
            </w:pPr>
          </w:p>
        </w:tc>
      </w:tr>
      <w:tr w:rsidR="00442AD9" w:rsidRPr="00A15DCB" w14:paraId="363A8397" w14:textId="77777777" w:rsidTr="003654E5">
        <w:tc>
          <w:tcPr>
            <w:tcW w:w="4535" w:type="dxa"/>
          </w:tcPr>
          <w:p w14:paraId="2304ED1B" w14:textId="77777777" w:rsidR="00442AD9" w:rsidRPr="00A15DCB" w:rsidRDefault="00442AD9" w:rsidP="00442AD9">
            <w:pPr>
              <w:pStyle w:val="TAL"/>
              <w:rPr>
                <w:rFonts w:cs="Arial"/>
                <w:kern w:val="2"/>
                <w:szCs w:val="18"/>
              </w:rPr>
            </w:pPr>
            <w:r w:rsidRPr="00A15DCB">
              <w:rPr>
                <w:rFonts w:cs="Arial"/>
                <w:kern w:val="2"/>
                <w:szCs w:val="18"/>
              </w:rPr>
              <w:t xml:space="preserve">    nrofUplinkSymbols</w:t>
            </w:r>
          </w:p>
        </w:tc>
        <w:tc>
          <w:tcPr>
            <w:tcW w:w="2267" w:type="dxa"/>
          </w:tcPr>
          <w:p w14:paraId="0F08F25D" w14:textId="77777777" w:rsidR="00442AD9" w:rsidRPr="00A15DCB" w:rsidRDefault="00442AD9" w:rsidP="00442AD9">
            <w:pPr>
              <w:pStyle w:val="TAL"/>
              <w:rPr>
                <w:rFonts w:cs="Arial"/>
                <w:kern w:val="2"/>
                <w:szCs w:val="18"/>
              </w:rPr>
            </w:pPr>
            <w:r w:rsidRPr="00A15DCB">
              <w:rPr>
                <w:rFonts w:cs="Arial"/>
                <w:kern w:val="2"/>
                <w:szCs w:val="18"/>
              </w:rPr>
              <w:t>0</w:t>
            </w:r>
          </w:p>
        </w:tc>
        <w:tc>
          <w:tcPr>
            <w:tcW w:w="1700" w:type="dxa"/>
          </w:tcPr>
          <w:p w14:paraId="65468D2F" w14:textId="77777777" w:rsidR="00442AD9" w:rsidRPr="00A15DCB" w:rsidRDefault="00442AD9" w:rsidP="00442AD9">
            <w:pPr>
              <w:pStyle w:val="TAL"/>
            </w:pPr>
          </w:p>
        </w:tc>
        <w:tc>
          <w:tcPr>
            <w:tcW w:w="1245" w:type="dxa"/>
          </w:tcPr>
          <w:p w14:paraId="5EA33524" w14:textId="77777777" w:rsidR="00442AD9" w:rsidRPr="00A15DCB" w:rsidRDefault="00442AD9" w:rsidP="00442AD9">
            <w:pPr>
              <w:pStyle w:val="TAL"/>
            </w:pPr>
          </w:p>
        </w:tc>
      </w:tr>
      <w:tr w:rsidR="00442AD9" w:rsidRPr="00A15DCB" w14:paraId="5C4E97C2" w14:textId="77777777" w:rsidTr="003654E5">
        <w:tc>
          <w:tcPr>
            <w:tcW w:w="4535" w:type="dxa"/>
          </w:tcPr>
          <w:p w14:paraId="7DD705B4" w14:textId="77777777" w:rsidR="00442AD9" w:rsidRPr="00A15DCB" w:rsidRDefault="00442AD9" w:rsidP="00442AD9">
            <w:pPr>
              <w:pStyle w:val="TAL"/>
              <w:rPr>
                <w:rFonts w:cs="Arial"/>
                <w:kern w:val="2"/>
                <w:szCs w:val="18"/>
              </w:rPr>
            </w:pPr>
            <w:r w:rsidRPr="00A15DCB">
              <w:rPr>
                <w:rFonts w:cs="Arial"/>
                <w:kern w:val="2"/>
                <w:szCs w:val="18"/>
              </w:rPr>
              <w:t xml:space="preserve">  }</w:t>
            </w:r>
          </w:p>
        </w:tc>
        <w:tc>
          <w:tcPr>
            <w:tcW w:w="2267" w:type="dxa"/>
          </w:tcPr>
          <w:p w14:paraId="3D02C007" w14:textId="77777777" w:rsidR="00442AD9" w:rsidRPr="00A15DCB" w:rsidRDefault="00442AD9" w:rsidP="00442AD9">
            <w:pPr>
              <w:pStyle w:val="TAL"/>
              <w:rPr>
                <w:rFonts w:cs="Arial"/>
                <w:kern w:val="2"/>
                <w:szCs w:val="18"/>
              </w:rPr>
            </w:pPr>
          </w:p>
        </w:tc>
        <w:tc>
          <w:tcPr>
            <w:tcW w:w="1700" w:type="dxa"/>
          </w:tcPr>
          <w:p w14:paraId="2D8DAD47" w14:textId="77777777" w:rsidR="00442AD9" w:rsidRPr="00A15DCB" w:rsidRDefault="00442AD9" w:rsidP="00442AD9">
            <w:pPr>
              <w:pStyle w:val="TAL"/>
            </w:pPr>
          </w:p>
        </w:tc>
        <w:tc>
          <w:tcPr>
            <w:tcW w:w="1245" w:type="dxa"/>
          </w:tcPr>
          <w:p w14:paraId="2F3D4360" w14:textId="77777777" w:rsidR="00442AD9" w:rsidRPr="00A15DCB" w:rsidRDefault="00442AD9" w:rsidP="00442AD9">
            <w:pPr>
              <w:pStyle w:val="TAL"/>
            </w:pPr>
          </w:p>
        </w:tc>
      </w:tr>
      <w:tr w:rsidR="00442AD9" w:rsidRPr="00A15DCB" w14:paraId="2989365F" w14:textId="77777777" w:rsidTr="003654E5">
        <w:tc>
          <w:tcPr>
            <w:tcW w:w="4535" w:type="dxa"/>
          </w:tcPr>
          <w:p w14:paraId="4E20DE2B" w14:textId="77777777" w:rsidR="00442AD9" w:rsidRPr="00A15DCB" w:rsidRDefault="00442AD9" w:rsidP="00442AD9">
            <w:pPr>
              <w:pStyle w:val="TAL"/>
            </w:pPr>
            <w:r w:rsidRPr="00A15DCB">
              <w:t>}</w:t>
            </w:r>
          </w:p>
        </w:tc>
        <w:tc>
          <w:tcPr>
            <w:tcW w:w="2267" w:type="dxa"/>
          </w:tcPr>
          <w:p w14:paraId="5DF7F8A7" w14:textId="77777777" w:rsidR="00442AD9" w:rsidRPr="00A15DCB" w:rsidRDefault="00442AD9" w:rsidP="00442AD9">
            <w:pPr>
              <w:pStyle w:val="TAL"/>
            </w:pPr>
          </w:p>
        </w:tc>
        <w:tc>
          <w:tcPr>
            <w:tcW w:w="1700" w:type="dxa"/>
          </w:tcPr>
          <w:p w14:paraId="0D0B0121" w14:textId="77777777" w:rsidR="00442AD9" w:rsidRPr="00A15DCB" w:rsidRDefault="00442AD9" w:rsidP="00442AD9">
            <w:pPr>
              <w:pStyle w:val="TAL"/>
            </w:pPr>
          </w:p>
        </w:tc>
        <w:tc>
          <w:tcPr>
            <w:tcW w:w="1245" w:type="dxa"/>
          </w:tcPr>
          <w:p w14:paraId="7A36F606" w14:textId="77777777" w:rsidR="00442AD9" w:rsidRPr="00A15DCB" w:rsidRDefault="00442AD9" w:rsidP="00442AD9">
            <w:pPr>
              <w:pStyle w:val="TAL"/>
            </w:pPr>
          </w:p>
        </w:tc>
      </w:tr>
    </w:tbl>
    <w:p w14:paraId="0FF7AD76" w14:textId="77777777" w:rsidR="00C73D6F" w:rsidRPr="00A15DCB" w:rsidRDefault="00C73D6F" w:rsidP="00A36E02"/>
    <w:p w14:paraId="2BC63E44" w14:textId="77777777" w:rsidR="00442AD9" w:rsidRPr="00A15DCB" w:rsidRDefault="00442AD9" w:rsidP="00442AD9">
      <w:pPr>
        <w:pStyle w:val="TH"/>
        <w:rPr>
          <w:i/>
          <w:lang w:eastAsia="zh-CN"/>
        </w:rPr>
      </w:pPr>
      <w:bookmarkStart w:id="32" w:name="_Toc21103086"/>
      <w:bookmarkStart w:id="33" w:name="_Toc29233423"/>
      <w:bookmarkStart w:id="34" w:name="_Toc29462028"/>
      <w:bookmarkStart w:id="35" w:name="_Toc36158005"/>
      <w:r w:rsidRPr="00A15DCB">
        <w:lastRenderedPageBreak/>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8</w:t>
      </w:r>
      <w:r w:rsidRPr="00A15DCB">
        <w:t>: ServingCellConfig</w:t>
      </w:r>
      <w:r w:rsidRPr="00A15DCB">
        <w:rPr>
          <w:lang w:eastAsia="zh-CN"/>
        </w:rPr>
        <w:t xml:space="preserve"> </w:t>
      </w:r>
      <w:r w:rsidRPr="00A15DCB">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59AB3EB4" w14:textId="77777777" w:rsidTr="006A587C">
        <w:tc>
          <w:tcPr>
            <w:tcW w:w="9747" w:type="dxa"/>
            <w:gridSpan w:val="4"/>
          </w:tcPr>
          <w:p w14:paraId="6F4F8B98"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167</w:t>
            </w:r>
          </w:p>
        </w:tc>
      </w:tr>
      <w:tr w:rsidR="00442AD9" w:rsidRPr="00A15DCB" w14:paraId="50E96B7F" w14:textId="77777777" w:rsidTr="006A587C">
        <w:tc>
          <w:tcPr>
            <w:tcW w:w="4535" w:type="dxa"/>
          </w:tcPr>
          <w:p w14:paraId="19915C3B" w14:textId="77777777" w:rsidR="00442AD9" w:rsidRPr="00A15DCB" w:rsidRDefault="00442AD9" w:rsidP="006A587C">
            <w:pPr>
              <w:pStyle w:val="TAH"/>
            </w:pPr>
            <w:r w:rsidRPr="00A15DCB">
              <w:t>Information Element</w:t>
            </w:r>
          </w:p>
        </w:tc>
        <w:tc>
          <w:tcPr>
            <w:tcW w:w="2267" w:type="dxa"/>
          </w:tcPr>
          <w:p w14:paraId="788BF8EE" w14:textId="77777777" w:rsidR="00442AD9" w:rsidRPr="00A15DCB" w:rsidRDefault="00442AD9" w:rsidP="006A587C">
            <w:pPr>
              <w:pStyle w:val="TAH"/>
            </w:pPr>
            <w:r w:rsidRPr="00A15DCB">
              <w:t>Value/remark</w:t>
            </w:r>
          </w:p>
        </w:tc>
        <w:tc>
          <w:tcPr>
            <w:tcW w:w="1700" w:type="dxa"/>
          </w:tcPr>
          <w:p w14:paraId="2CD9B6D3" w14:textId="77777777" w:rsidR="00442AD9" w:rsidRPr="00A15DCB" w:rsidRDefault="00442AD9" w:rsidP="006A587C">
            <w:pPr>
              <w:pStyle w:val="TAH"/>
            </w:pPr>
            <w:r w:rsidRPr="00A15DCB">
              <w:t>Comment</w:t>
            </w:r>
          </w:p>
        </w:tc>
        <w:tc>
          <w:tcPr>
            <w:tcW w:w="1245" w:type="dxa"/>
          </w:tcPr>
          <w:p w14:paraId="374799F0" w14:textId="77777777" w:rsidR="00442AD9" w:rsidRPr="00A15DCB" w:rsidRDefault="00442AD9" w:rsidP="006A587C">
            <w:pPr>
              <w:pStyle w:val="TAH"/>
            </w:pPr>
            <w:r w:rsidRPr="00A15DCB">
              <w:t>Condition</w:t>
            </w:r>
          </w:p>
        </w:tc>
      </w:tr>
      <w:tr w:rsidR="00442AD9" w:rsidRPr="00A15DCB" w14:paraId="7147A1A7" w14:textId="77777777" w:rsidTr="006A587C">
        <w:tc>
          <w:tcPr>
            <w:tcW w:w="4535" w:type="dxa"/>
          </w:tcPr>
          <w:p w14:paraId="25CDC2C7" w14:textId="77777777" w:rsidR="00442AD9" w:rsidRPr="00A15DCB" w:rsidRDefault="00442AD9" w:rsidP="006A587C">
            <w:pPr>
              <w:pStyle w:val="TAL"/>
            </w:pPr>
            <w:r w:rsidRPr="00A15DCB">
              <w:t>ServingCellConfig ::= SEQUENCE {</w:t>
            </w:r>
          </w:p>
        </w:tc>
        <w:tc>
          <w:tcPr>
            <w:tcW w:w="2267" w:type="dxa"/>
          </w:tcPr>
          <w:p w14:paraId="61B60563" w14:textId="77777777" w:rsidR="00442AD9" w:rsidRPr="00A15DCB" w:rsidRDefault="00442AD9" w:rsidP="006A587C">
            <w:pPr>
              <w:pStyle w:val="TAL"/>
            </w:pPr>
          </w:p>
        </w:tc>
        <w:tc>
          <w:tcPr>
            <w:tcW w:w="1700" w:type="dxa"/>
          </w:tcPr>
          <w:p w14:paraId="1EF9908B" w14:textId="77777777" w:rsidR="00442AD9" w:rsidRPr="00A15DCB" w:rsidRDefault="00442AD9" w:rsidP="006A587C">
            <w:pPr>
              <w:pStyle w:val="TAL"/>
            </w:pPr>
          </w:p>
        </w:tc>
        <w:tc>
          <w:tcPr>
            <w:tcW w:w="1245" w:type="dxa"/>
          </w:tcPr>
          <w:p w14:paraId="672AD559" w14:textId="77777777" w:rsidR="00442AD9" w:rsidRPr="00A15DCB" w:rsidRDefault="00442AD9" w:rsidP="006A587C">
            <w:pPr>
              <w:pStyle w:val="TAL"/>
            </w:pPr>
          </w:p>
        </w:tc>
      </w:tr>
      <w:tr w:rsidR="00442AD9" w:rsidRPr="00A15DCB" w14:paraId="619BCA90" w14:textId="77777777" w:rsidTr="006A587C">
        <w:tc>
          <w:tcPr>
            <w:tcW w:w="4535" w:type="dxa"/>
          </w:tcPr>
          <w:p w14:paraId="64117A34" w14:textId="77777777" w:rsidR="00442AD9" w:rsidRPr="00A15DCB" w:rsidRDefault="00442AD9" w:rsidP="006A587C">
            <w:pPr>
              <w:pStyle w:val="TAL"/>
            </w:pPr>
            <w:r w:rsidRPr="00A15DCB">
              <w:t xml:space="preserve">  uplinkConfig SEQUENCE {</w:t>
            </w:r>
          </w:p>
        </w:tc>
        <w:tc>
          <w:tcPr>
            <w:tcW w:w="2267" w:type="dxa"/>
          </w:tcPr>
          <w:p w14:paraId="0D8A0485" w14:textId="77777777" w:rsidR="00442AD9" w:rsidRPr="00A15DCB" w:rsidRDefault="00442AD9" w:rsidP="006A587C">
            <w:pPr>
              <w:pStyle w:val="TAL"/>
            </w:pPr>
          </w:p>
        </w:tc>
        <w:tc>
          <w:tcPr>
            <w:tcW w:w="1700" w:type="dxa"/>
          </w:tcPr>
          <w:p w14:paraId="02DC1DD0" w14:textId="77777777" w:rsidR="00442AD9" w:rsidRPr="00A15DCB" w:rsidRDefault="00442AD9" w:rsidP="006A587C">
            <w:pPr>
              <w:pStyle w:val="TAL"/>
            </w:pPr>
          </w:p>
        </w:tc>
        <w:tc>
          <w:tcPr>
            <w:tcW w:w="1245" w:type="dxa"/>
          </w:tcPr>
          <w:p w14:paraId="51707094" w14:textId="77777777" w:rsidR="00442AD9" w:rsidRPr="00A15DCB" w:rsidRDefault="00442AD9" w:rsidP="006A587C">
            <w:pPr>
              <w:pStyle w:val="TAL"/>
            </w:pPr>
          </w:p>
        </w:tc>
      </w:tr>
      <w:tr w:rsidR="00442AD9" w:rsidRPr="00A15DCB" w14:paraId="3BA72930" w14:textId="77777777" w:rsidTr="006A587C">
        <w:tc>
          <w:tcPr>
            <w:tcW w:w="4535" w:type="dxa"/>
          </w:tcPr>
          <w:p w14:paraId="30B6DD44" w14:textId="77777777" w:rsidR="00442AD9" w:rsidRPr="00A15DCB" w:rsidRDefault="00442AD9" w:rsidP="006A587C">
            <w:pPr>
              <w:pStyle w:val="TAL"/>
            </w:pPr>
            <w:r w:rsidRPr="00A15DCB">
              <w:t xml:space="preserve">    initialUplinkBWP</w:t>
            </w:r>
          </w:p>
        </w:tc>
        <w:tc>
          <w:tcPr>
            <w:tcW w:w="2267" w:type="dxa"/>
          </w:tcPr>
          <w:p w14:paraId="72534334" w14:textId="77777777" w:rsidR="00442AD9" w:rsidRPr="00A15DCB" w:rsidRDefault="00442AD9" w:rsidP="006A587C">
            <w:pPr>
              <w:pStyle w:val="TAL"/>
            </w:pPr>
            <w:r w:rsidRPr="00A15DCB">
              <w:t>BWP-UplinkDedicated</w:t>
            </w:r>
          </w:p>
        </w:tc>
        <w:tc>
          <w:tcPr>
            <w:tcW w:w="1700" w:type="dxa"/>
          </w:tcPr>
          <w:p w14:paraId="7F46295C" w14:textId="77777777" w:rsidR="00442AD9" w:rsidRPr="00A15DCB" w:rsidRDefault="00442AD9" w:rsidP="006A587C">
            <w:pPr>
              <w:pStyle w:val="TAL"/>
            </w:pPr>
          </w:p>
        </w:tc>
        <w:tc>
          <w:tcPr>
            <w:tcW w:w="1245" w:type="dxa"/>
          </w:tcPr>
          <w:p w14:paraId="41AD97D9" w14:textId="77777777" w:rsidR="00442AD9" w:rsidRPr="00A15DCB" w:rsidRDefault="00442AD9" w:rsidP="006A587C">
            <w:pPr>
              <w:pStyle w:val="TAL"/>
            </w:pPr>
          </w:p>
        </w:tc>
      </w:tr>
      <w:tr w:rsidR="00442AD9" w:rsidRPr="00A15DCB" w14:paraId="0C8D29D3" w14:textId="77777777" w:rsidTr="006A587C">
        <w:tc>
          <w:tcPr>
            <w:tcW w:w="4535" w:type="dxa"/>
          </w:tcPr>
          <w:p w14:paraId="16E3E99C" w14:textId="1241EA84" w:rsidR="00442AD9" w:rsidRPr="00A15DCB" w:rsidRDefault="00442AD9" w:rsidP="006A587C">
            <w:pPr>
              <w:pStyle w:val="TAL"/>
            </w:pPr>
            <w:r w:rsidRPr="00A15DCB">
              <w:t xml:space="preserve">  }</w:t>
            </w:r>
          </w:p>
        </w:tc>
        <w:tc>
          <w:tcPr>
            <w:tcW w:w="2267" w:type="dxa"/>
          </w:tcPr>
          <w:p w14:paraId="4085D0FA" w14:textId="77777777" w:rsidR="00442AD9" w:rsidRPr="00A15DCB" w:rsidRDefault="00442AD9" w:rsidP="006A587C">
            <w:pPr>
              <w:pStyle w:val="TAL"/>
            </w:pPr>
          </w:p>
        </w:tc>
        <w:tc>
          <w:tcPr>
            <w:tcW w:w="1700" w:type="dxa"/>
          </w:tcPr>
          <w:p w14:paraId="68AECF59" w14:textId="77777777" w:rsidR="00442AD9" w:rsidRPr="00A15DCB" w:rsidRDefault="00442AD9" w:rsidP="006A587C">
            <w:pPr>
              <w:pStyle w:val="TAL"/>
            </w:pPr>
          </w:p>
        </w:tc>
        <w:tc>
          <w:tcPr>
            <w:tcW w:w="1245" w:type="dxa"/>
          </w:tcPr>
          <w:p w14:paraId="155582F2" w14:textId="77777777" w:rsidR="00442AD9" w:rsidRPr="00A15DCB" w:rsidRDefault="00442AD9" w:rsidP="006A587C">
            <w:pPr>
              <w:pStyle w:val="TAL"/>
            </w:pPr>
          </w:p>
        </w:tc>
      </w:tr>
      <w:tr w:rsidR="00442AD9" w:rsidRPr="00A15DCB" w14:paraId="11F7B92F" w14:textId="77777777" w:rsidTr="006A587C">
        <w:tc>
          <w:tcPr>
            <w:tcW w:w="4535" w:type="dxa"/>
          </w:tcPr>
          <w:p w14:paraId="1E8A4810" w14:textId="77777777" w:rsidR="00442AD9" w:rsidRPr="00A15DCB" w:rsidRDefault="00442AD9" w:rsidP="006A587C">
            <w:pPr>
              <w:pStyle w:val="TAL"/>
              <w:rPr>
                <w:lang w:eastAsia="zh-CN"/>
              </w:rPr>
            </w:pPr>
            <w:r w:rsidRPr="00A15DCB">
              <w:rPr>
                <w:lang w:eastAsia="zh-CN"/>
              </w:rPr>
              <w:t>}</w:t>
            </w:r>
          </w:p>
        </w:tc>
        <w:tc>
          <w:tcPr>
            <w:tcW w:w="2267" w:type="dxa"/>
          </w:tcPr>
          <w:p w14:paraId="39FB616F" w14:textId="77777777" w:rsidR="00442AD9" w:rsidRPr="00A15DCB" w:rsidRDefault="00442AD9" w:rsidP="006A587C">
            <w:pPr>
              <w:pStyle w:val="TAL"/>
            </w:pPr>
          </w:p>
        </w:tc>
        <w:tc>
          <w:tcPr>
            <w:tcW w:w="1700" w:type="dxa"/>
          </w:tcPr>
          <w:p w14:paraId="7BD5AE12" w14:textId="77777777" w:rsidR="00442AD9" w:rsidRPr="00A15DCB" w:rsidRDefault="00442AD9" w:rsidP="006A587C">
            <w:pPr>
              <w:pStyle w:val="TAL"/>
            </w:pPr>
          </w:p>
        </w:tc>
        <w:tc>
          <w:tcPr>
            <w:tcW w:w="1245" w:type="dxa"/>
          </w:tcPr>
          <w:p w14:paraId="4F83E512" w14:textId="77777777" w:rsidR="00442AD9" w:rsidRPr="00A15DCB" w:rsidRDefault="00442AD9" w:rsidP="006A587C">
            <w:pPr>
              <w:pStyle w:val="TAL"/>
            </w:pPr>
          </w:p>
        </w:tc>
      </w:tr>
    </w:tbl>
    <w:p w14:paraId="67880B26" w14:textId="77777777" w:rsidR="00442AD9" w:rsidRPr="00A15DCB" w:rsidRDefault="00442AD9" w:rsidP="00442AD9">
      <w:pPr>
        <w:rPr>
          <w:lang w:eastAsia="zh-CN"/>
        </w:rPr>
      </w:pPr>
    </w:p>
    <w:p w14:paraId="6920B128" w14:textId="77777777" w:rsidR="00442AD9" w:rsidRPr="00A15DCB" w:rsidRDefault="00442AD9" w:rsidP="00442AD9">
      <w:pPr>
        <w:pStyle w:val="TH"/>
      </w:pP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9</w:t>
      </w:r>
      <w:r w:rsidRPr="00A15DCB">
        <w:t xml:space="preserve">: </w:t>
      </w:r>
      <w:r w:rsidRPr="00A15DCB">
        <w:rPr>
          <w:i/>
        </w:rPr>
        <w:t>BWP-UplinkDedicated</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8</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7A38D539" w14:textId="77777777" w:rsidTr="006A587C">
        <w:tc>
          <w:tcPr>
            <w:tcW w:w="9747" w:type="dxa"/>
            <w:gridSpan w:val="4"/>
          </w:tcPr>
          <w:p w14:paraId="26392B24"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15</w:t>
            </w:r>
          </w:p>
        </w:tc>
      </w:tr>
      <w:tr w:rsidR="00442AD9" w:rsidRPr="00A15DCB" w14:paraId="6E3F9495" w14:textId="77777777" w:rsidTr="006A587C">
        <w:tc>
          <w:tcPr>
            <w:tcW w:w="4535" w:type="dxa"/>
          </w:tcPr>
          <w:p w14:paraId="7158E10B" w14:textId="77777777" w:rsidR="00442AD9" w:rsidRPr="00A15DCB" w:rsidRDefault="00442AD9" w:rsidP="006A587C">
            <w:pPr>
              <w:pStyle w:val="TAH"/>
            </w:pPr>
            <w:r w:rsidRPr="00A15DCB">
              <w:t>Information Element</w:t>
            </w:r>
          </w:p>
        </w:tc>
        <w:tc>
          <w:tcPr>
            <w:tcW w:w="2267" w:type="dxa"/>
          </w:tcPr>
          <w:p w14:paraId="79BE4E37" w14:textId="77777777" w:rsidR="00442AD9" w:rsidRPr="00A15DCB" w:rsidRDefault="00442AD9" w:rsidP="006A587C">
            <w:pPr>
              <w:pStyle w:val="TAH"/>
            </w:pPr>
            <w:r w:rsidRPr="00A15DCB">
              <w:t>Value/remark</w:t>
            </w:r>
          </w:p>
        </w:tc>
        <w:tc>
          <w:tcPr>
            <w:tcW w:w="1700" w:type="dxa"/>
          </w:tcPr>
          <w:p w14:paraId="14CB917D" w14:textId="77777777" w:rsidR="00442AD9" w:rsidRPr="00A15DCB" w:rsidRDefault="00442AD9" w:rsidP="006A587C">
            <w:pPr>
              <w:pStyle w:val="TAH"/>
            </w:pPr>
            <w:r w:rsidRPr="00A15DCB">
              <w:t>Comment</w:t>
            </w:r>
          </w:p>
        </w:tc>
        <w:tc>
          <w:tcPr>
            <w:tcW w:w="1245" w:type="dxa"/>
          </w:tcPr>
          <w:p w14:paraId="6099257A" w14:textId="77777777" w:rsidR="00442AD9" w:rsidRPr="00A15DCB" w:rsidRDefault="00442AD9" w:rsidP="006A587C">
            <w:pPr>
              <w:pStyle w:val="TAH"/>
            </w:pPr>
            <w:r w:rsidRPr="00A15DCB">
              <w:t>Condition</w:t>
            </w:r>
          </w:p>
        </w:tc>
      </w:tr>
      <w:tr w:rsidR="00442AD9" w:rsidRPr="00A15DCB" w14:paraId="700A9562" w14:textId="77777777" w:rsidTr="006A587C">
        <w:tc>
          <w:tcPr>
            <w:tcW w:w="4535" w:type="dxa"/>
          </w:tcPr>
          <w:p w14:paraId="1833FB1D" w14:textId="77777777" w:rsidR="00442AD9" w:rsidRPr="00A15DCB" w:rsidRDefault="00442AD9" w:rsidP="006A587C">
            <w:pPr>
              <w:pStyle w:val="TAL"/>
            </w:pPr>
            <w:r w:rsidRPr="00A15DCB">
              <w:t xml:space="preserve">BWP-UplinkDedicated ::= </w:t>
            </w:r>
            <w:r w:rsidRPr="00A15DCB">
              <w:rPr>
                <w:snapToGrid w:val="0"/>
              </w:rPr>
              <w:t xml:space="preserve">SEQUENCE </w:t>
            </w:r>
            <w:r w:rsidRPr="00A15DCB">
              <w:t>{</w:t>
            </w:r>
          </w:p>
        </w:tc>
        <w:tc>
          <w:tcPr>
            <w:tcW w:w="2267" w:type="dxa"/>
          </w:tcPr>
          <w:p w14:paraId="1D353911" w14:textId="77777777" w:rsidR="00442AD9" w:rsidRPr="00A15DCB" w:rsidRDefault="00442AD9" w:rsidP="006A587C">
            <w:pPr>
              <w:pStyle w:val="TAL"/>
            </w:pPr>
          </w:p>
        </w:tc>
        <w:tc>
          <w:tcPr>
            <w:tcW w:w="1700" w:type="dxa"/>
          </w:tcPr>
          <w:p w14:paraId="1DDAF720" w14:textId="77777777" w:rsidR="00442AD9" w:rsidRPr="00A15DCB" w:rsidRDefault="00442AD9" w:rsidP="006A587C">
            <w:pPr>
              <w:pStyle w:val="TAL"/>
            </w:pPr>
          </w:p>
        </w:tc>
        <w:tc>
          <w:tcPr>
            <w:tcW w:w="1245" w:type="dxa"/>
          </w:tcPr>
          <w:p w14:paraId="74475812" w14:textId="77777777" w:rsidR="00442AD9" w:rsidRPr="00A15DCB" w:rsidRDefault="00442AD9" w:rsidP="006A587C">
            <w:pPr>
              <w:pStyle w:val="TAL"/>
            </w:pPr>
          </w:p>
        </w:tc>
      </w:tr>
      <w:tr w:rsidR="00442AD9" w:rsidRPr="00A15DCB" w14:paraId="2E791182" w14:textId="77777777" w:rsidTr="006A587C">
        <w:tc>
          <w:tcPr>
            <w:tcW w:w="4535" w:type="dxa"/>
          </w:tcPr>
          <w:p w14:paraId="6111D1B4" w14:textId="77777777" w:rsidR="00442AD9" w:rsidRPr="00A15DCB" w:rsidRDefault="00442AD9" w:rsidP="006A587C">
            <w:pPr>
              <w:pStyle w:val="TAL"/>
            </w:pPr>
            <w:r w:rsidRPr="00A15DCB">
              <w:t xml:space="preserve">  pucch-Config CHOICE {</w:t>
            </w:r>
          </w:p>
        </w:tc>
        <w:tc>
          <w:tcPr>
            <w:tcW w:w="2267" w:type="dxa"/>
          </w:tcPr>
          <w:p w14:paraId="03A6BF09" w14:textId="77777777" w:rsidR="00442AD9" w:rsidRPr="00A15DCB" w:rsidRDefault="00442AD9" w:rsidP="006A587C">
            <w:pPr>
              <w:pStyle w:val="TAL"/>
            </w:pPr>
          </w:p>
        </w:tc>
        <w:tc>
          <w:tcPr>
            <w:tcW w:w="1700" w:type="dxa"/>
          </w:tcPr>
          <w:p w14:paraId="2EFB6B2D" w14:textId="77777777" w:rsidR="00442AD9" w:rsidRPr="00A15DCB" w:rsidRDefault="00442AD9" w:rsidP="006A587C">
            <w:pPr>
              <w:pStyle w:val="TAL"/>
            </w:pPr>
          </w:p>
        </w:tc>
        <w:tc>
          <w:tcPr>
            <w:tcW w:w="1245" w:type="dxa"/>
          </w:tcPr>
          <w:p w14:paraId="7E4B6BF2" w14:textId="77777777" w:rsidR="00442AD9" w:rsidRPr="00A15DCB" w:rsidRDefault="00442AD9" w:rsidP="006A587C">
            <w:pPr>
              <w:pStyle w:val="TAL"/>
            </w:pPr>
          </w:p>
        </w:tc>
      </w:tr>
      <w:tr w:rsidR="00442AD9" w:rsidRPr="00A15DCB" w14:paraId="3C5CE88C" w14:textId="77777777" w:rsidTr="006A587C">
        <w:tc>
          <w:tcPr>
            <w:tcW w:w="4535" w:type="dxa"/>
          </w:tcPr>
          <w:p w14:paraId="75A185F5" w14:textId="77777777" w:rsidR="00442AD9" w:rsidRPr="00A15DCB" w:rsidRDefault="00442AD9" w:rsidP="006A587C">
            <w:pPr>
              <w:pStyle w:val="TAL"/>
            </w:pPr>
            <w:r w:rsidRPr="00A15DCB">
              <w:t xml:space="preserve">    setup</w:t>
            </w:r>
          </w:p>
        </w:tc>
        <w:tc>
          <w:tcPr>
            <w:tcW w:w="2267" w:type="dxa"/>
          </w:tcPr>
          <w:p w14:paraId="509D111F" w14:textId="77777777" w:rsidR="00442AD9" w:rsidRPr="00A15DCB" w:rsidRDefault="00442AD9" w:rsidP="006A587C">
            <w:pPr>
              <w:pStyle w:val="TAL"/>
            </w:pPr>
            <w:r w:rsidRPr="00A15DCB">
              <w:t>PUCCH-Config</w:t>
            </w:r>
          </w:p>
        </w:tc>
        <w:tc>
          <w:tcPr>
            <w:tcW w:w="1700" w:type="dxa"/>
          </w:tcPr>
          <w:p w14:paraId="34A6BBB0" w14:textId="77777777" w:rsidR="00442AD9" w:rsidRPr="00A15DCB" w:rsidRDefault="00442AD9" w:rsidP="006A587C">
            <w:pPr>
              <w:pStyle w:val="TAL"/>
            </w:pPr>
          </w:p>
        </w:tc>
        <w:tc>
          <w:tcPr>
            <w:tcW w:w="1245" w:type="dxa"/>
          </w:tcPr>
          <w:p w14:paraId="7B7B1837" w14:textId="77777777" w:rsidR="00442AD9" w:rsidRPr="00A15DCB" w:rsidRDefault="00442AD9" w:rsidP="006A587C">
            <w:pPr>
              <w:pStyle w:val="TAL"/>
            </w:pPr>
          </w:p>
        </w:tc>
      </w:tr>
      <w:tr w:rsidR="00442AD9" w:rsidRPr="00A15DCB" w14:paraId="5515A8EA" w14:textId="77777777" w:rsidTr="006A587C">
        <w:tc>
          <w:tcPr>
            <w:tcW w:w="4535" w:type="dxa"/>
          </w:tcPr>
          <w:p w14:paraId="5352125C" w14:textId="77777777" w:rsidR="00442AD9" w:rsidRPr="00A15DCB" w:rsidRDefault="00442AD9" w:rsidP="006A587C">
            <w:pPr>
              <w:pStyle w:val="TAL"/>
            </w:pPr>
            <w:r w:rsidRPr="00A15DCB">
              <w:t xml:space="preserve">  }</w:t>
            </w:r>
          </w:p>
        </w:tc>
        <w:tc>
          <w:tcPr>
            <w:tcW w:w="2267" w:type="dxa"/>
          </w:tcPr>
          <w:p w14:paraId="0E97228D" w14:textId="77777777" w:rsidR="00442AD9" w:rsidRPr="00A15DCB" w:rsidRDefault="00442AD9" w:rsidP="006A587C">
            <w:pPr>
              <w:pStyle w:val="TAL"/>
            </w:pPr>
          </w:p>
        </w:tc>
        <w:tc>
          <w:tcPr>
            <w:tcW w:w="1700" w:type="dxa"/>
          </w:tcPr>
          <w:p w14:paraId="57152781" w14:textId="77777777" w:rsidR="00442AD9" w:rsidRPr="00A15DCB" w:rsidRDefault="00442AD9" w:rsidP="006A587C">
            <w:pPr>
              <w:pStyle w:val="TAL"/>
            </w:pPr>
          </w:p>
        </w:tc>
        <w:tc>
          <w:tcPr>
            <w:tcW w:w="1245" w:type="dxa"/>
          </w:tcPr>
          <w:p w14:paraId="6199671D" w14:textId="77777777" w:rsidR="00442AD9" w:rsidRPr="00A15DCB" w:rsidRDefault="00442AD9" w:rsidP="006A587C">
            <w:pPr>
              <w:pStyle w:val="TAL"/>
            </w:pPr>
          </w:p>
        </w:tc>
      </w:tr>
      <w:tr w:rsidR="00442AD9" w:rsidRPr="00A15DCB" w14:paraId="66B56678" w14:textId="77777777" w:rsidTr="006A587C">
        <w:tc>
          <w:tcPr>
            <w:tcW w:w="4535" w:type="dxa"/>
          </w:tcPr>
          <w:p w14:paraId="3AFDE9A2" w14:textId="77777777" w:rsidR="00442AD9" w:rsidRPr="00A15DCB" w:rsidRDefault="00442AD9" w:rsidP="006A587C">
            <w:pPr>
              <w:pStyle w:val="TAL"/>
            </w:pPr>
            <w:r w:rsidRPr="00A15DCB">
              <w:t>}</w:t>
            </w:r>
          </w:p>
        </w:tc>
        <w:tc>
          <w:tcPr>
            <w:tcW w:w="2267" w:type="dxa"/>
          </w:tcPr>
          <w:p w14:paraId="39F8B069" w14:textId="77777777" w:rsidR="00442AD9" w:rsidRPr="00A15DCB" w:rsidRDefault="00442AD9" w:rsidP="006A587C">
            <w:pPr>
              <w:pStyle w:val="TAL"/>
            </w:pPr>
          </w:p>
        </w:tc>
        <w:tc>
          <w:tcPr>
            <w:tcW w:w="1700" w:type="dxa"/>
          </w:tcPr>
          <w:p w14:paraId="14948DB4" w14:textId="77777777" w:rsidR="00442AD9" w:rsidRPr="00A15DCB" w:rsidRDefault="00442AD9" w:rsidP="006A587C">
            <w:pPr>
              <w:pStyle w:val="TAL"/>
            </w:pPr>
          </w:p>
        </w:tc>
        <w:tc>
          <w:tcPr>
            <w:tcW w:w="1245" w:type="dxa"/>
          </w:tcPr>
          <w:p w14:paraId="220CF8E6" w14:textId="77777777" w:rsidR="00442AD9" w:rsidRPr="00A15DCB" w:rsidRDefault="00442AD9" w:rsidP="006A587C">
            <w:pPr>
              <w:pStyle w:val="TAL"/>
            </w:pPr>
          </w:p>
        </w:tc>
      </w:tr>
    </w:tbl>
    <w:p w14:paraId="5828FE68" w14:textId="77777777" w:rsidR="00442AD9" w:rsidRPr="00A15DCB" w:rsidRDefault="00442AD9" w:rsidP="00F351B8">
      <w:pPr>
        <w:rPr>
          <w:lang w:eastAsia="zh-CN"/>
        </w:rPr>
      </w:pPr>
    </w:p>
    <w:p w14:paraId="37B4BC71" w14:textId="77777777" w:rsidR="00442AD9" w:rsidRPr="00A15DCB" w:rsidRDefault="00442AD9" w:rsidP="00442AD9">
      <w:pPr>
        <w:pStyle w:val="TH"/>
        <w:rPr>
          <w:i/>
          <w:iCs/>
          <w:lang w:eastAsia="zh-CN"/>
        </w:rPr>
      </w:pP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10</w:t>
      </w:r>
      <w:r w:rsidRPr="00A15DCB">
        <w:t xml:space="preserve">: </w:t>
      </w:r>
      <w:r w:rsidRPr="00A15DCB">
        <w:rPr>
          <w:i/>
          <w:iCs/>
        </w:rPr>
        <w:t>PUCCH-Config</w:t>
      </w:r>
      <w:r w:rsidRPr="00A15DCB">
        <w:rPr>
          <w:i/>
          <w:iCs/>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9</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4C762DC3" w14:textId="77777777" w:rsidTr="006A587C">
        <w:tc>
          <w:tcPr>
            <w:tcW w:w="9747" w:type="dxa"/>
            <w:gridSpan w:val="4"/>
          </w:tcPr>
          <w:p w14:paraId="2BADFAAB"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112</w:t>
            </w:r>
          </w:p>
        </w:tc>
      </w:tr>
      <w:tr w:rsidR="00442AD9" w:rsidRPr="00A15DCB" w14:paraId="016E703D" w14:textId="77777777" w:rsidTr="006A587C">
        <w:tc>
          <w:tcPr>
            <w:tcW w:w="4535" w:type="dxa"/>
          </w:tcPr>
          <w:p w14:paraId="6CC68228" w14:textId="77777777" w:rsidR="00442AD9" w:rsidRPr="00A15DCB" w:rsidRDefault="00442AD9" w:rsidP="006A587C">
            <w:pPr>
              <w:pStyle w:val="TAH"/>
            </w:pPr>
            <w:r w:rsidRPr="00A15DCB">
              <w:t>Information Element</w:t>
            </w:r>
          </w:p>
        </w:tc>
        <w:tc>
          <w:tcPr>
            <w:tcW w:w="2267" w:type="dxa"/>
          </w:tcPr>
          <w:p w14:paraId="167C1D17" w14:textId="77777777" w:rsidR="00442AD9" w:rsidRPr="00A15DCB" w:rsidRDefault="00442AD9" w:rsidP="006A587C">
            <w:pPr>
              <w:pStyle w:val="TAH"/>
            </w:pPr>
            <w:r w:rsidRPr="00A15DCB">
              <w:t>Value/remark</w:t>
            </w:r>
          </w:p>
        </w:tc>
        <w:tc>
          <w:tcPr>
            <w:tcW w:w="1700" w:type="dxa"/>
          </w:tcPr>
          <w:p w14:paraId="3274A5D7" w14:textId="77777777" w:rsidR="00442AD9" w:rsidRPr="00A15DCB" w:rsidRDefault="00442AD9" w:rsidP="006A587C">
            <w:pPr>
              <w:pStyle w:val="TAH"/>
            </w:pPr>
            <w:r w:rsidRPr="00A15DCB">
              <w:t>Comment</w:t>
            </w:r>
          </w:p>
        </w:tc>
        <w:tc>
          <w:tcPr>
            <w:tcW w:w="1245" w:type="dxa"/>
          </w:tcPr>
          <w:p w14:paraId="400B0292" w14:textId="77777777" w:rsidR="00442AD9" w:rsidRPr="00A15DCB" w:rsidRDefault="00442AD9" w:rsidP="006A587C">
            <w:pPr>
              <w:pStyle w:val="TAH"/>
            </w:pPr>
            <w:r w:rsidRPr="00A15DCB">
              <w:t>Condition</w:t>
            </w:r>
          </w:p>
        </w:tc>
      </w:tr>
      <w:tr w:rsidR="00442AD9" w:rsidRPr="00A15DCB" w14:paraId="6FF22EA9" w14:textId="77777777" w:rsidTr="006A587C">
        <w:tc>
          <w:tcPr>
            <w:tcW w:w="4535" w:type="dxa"/>
          </w:tcPr>
          <w:p w14:paraId="04D4756F" w14:textId="77777777" w:rsidR="00442AD9" w:rsidRPr="00A15DCB" w:rsidRDefault="00442AD9" w:rsidP="006A587C">
            <w:pPr>
              <w:pStyle w:val="TAL"/>
            </w:pPr>
            <w:r w:rsidRPr="00A15DCB">
              <w:t xml:space="preserve">PUCCH-Config ::= </w:t>
            </w:r>
            <w:r w:rsidRPr="00A15DCB">
              <w:rPr>
                <w:snapToGrid w:val="0"/>
              </w:rPr>
              <w:t xml:space="preserve">SEQUENCE </w:t>
            </w:r>
            <w:r w:rsidRPr="00A15DCB">
              <w:t>{</w:t>
            </w:r>
          </w:p>
        </w:tc>
        <w:tc>
          <w:tcPr>
            <w:tcW w:w="2267" w:type="dxa"/>
          </w:tcPr>
          <w:p w14:paraId="65A9C950" w14:textId="77777777" w:rsidR="00442AD9" w:rsidRPr="00A15DCB" w:rsidRDefault="00442AD9" w:rsidP="006A587C">
            <w:pPr>
              <w:pStyle w:val="TAL"/>
            </w:pPr>
          </w:p>
        </w:tc>
        <w:tc>
          <w:tcPr>
            <w:tcW w:w="1700" w:type="dxa"/>
          </w:tcPr>
          <w:p w14:paraId="3D9CEAEC" w14:textId="77777777" w:rsidR="00442AD9" w:rsidRPr="00A15DCB" w:rsidRDefault="00442AD9" w:rsidP="006A587C">
            <w:pPr>
              <w:pStyle w:val="TAL"/>
            </w:pPr>
          </w:p>
        </w:tc>
        <w:tc>
          <w:tcPr>
            <w:tcW w:w="1245" w:type="dxa"/>
          </w:tcPr>
          <w:p w14:paraId="47ED26B1" w14:textId="77777777" w:rsidR="00442AD9" w:rsidRPr="00A15DCB" w:rsidRDefault="00442AD9" w:rsidP="006A587C">
            <w:pPr>
              <w:pStyle w:val="TAL"/>
            </w:pPr>
          </w:p>
        </w:tc>
      </w:tr>
      <w:tr w:rsidR="00442AD9" w:rsidRPr="00A15DCB" w14:paraId="590340E1" w14:textId="77777777" w:rsidTr="006A587C">
        <w:tc>
          <w:tcPr>
            <w:tcW w:w="4535" w:type="dxa"/>
          </w:tcPr>
          <w:p w14:paraId="38F50BD8" w14:textId="77777777" w:rsidR="00442AD9" w:rsidRPr="00A15DCB" w:rsidRDefault="00442AD9" w:rsidP="006A587C">
            <w:pPr>
              <w:pStyle w:val="TAL"/>
            </w:pPr>
            <w:r w:rsidRPr="00A15DCB">
              <w:t xml:space="preserve">  schedulingRequestResourceToAddModList SEQUENCE (SIZE (1..maxNrofSR-Resources)) OF </w:t>
            </w:r>
            <w:r w:rsidR="00C901E4" w:rsidRPr="00A15DCB">
              <w:t>SchedulingRequestResourceConfig</w:t>
            </w:r>
            <w:r w:rsidRPr="00A15DCB">
              <w:t xml:space="preserve"> {</w:t>
            </w:r>
          </w:p>
        </w:tc>
        <w:tc>
          <w:tcPr>
            <w:tcW w:w="2267" w:type="dxa"/>
          </w:tcPr>
          <w:p w14:paraId="2BD44073" w14:textId="77777777" w:rsidR="00442AD9" w:rsidRPr="00A15DCB" w:rsidRDefault="00442AD9" w:rsidP="006A587C">
            <w:pPr>
              <w:pStyle w:val="TAL"/>
            </w:pPr>
            <w:r w:rsidRPr="00A15DCB">
              <w:t>1 entry</w:t>
            </w:r>
          </w:p>
        </w:tc>
        <w:tc>
          <w:tcPr>
            <w:tcW w:w="1700" w:type="dxa"/>
          </w:tcPr>
          <w:p w14:paraId="08B95399" w14:textId="77777777" w:rsidR="00442AD9" w:rsidRPr="00A15DCB" w:rsidRDefault="00442AD9" w:rsidP="006A587C">
            <w:pPr>
              <w:pStyle w:val="TAL"/>
            </w:pPr>
          </w:p>
        </w:tc>
        <w:tc>
          <w:tcPr>
            <w:tcW w:w="1245" w:type="dxa"/>
          </w:tcPr>
          <w:p w14:paraId="48C8C390" w14:textId="77777777" w:rsidR="00442AD9" w:rsidRPr="00A15DCB" w:rsidRDefault="00442AD9" w:rsidP="006A587C">
            <w:pPr>
              <w:pStyle w:val="TAL"/>
            </w:pPr>
          </w:p>
        </w:tc>
      </w:tr>
      <w:tr w:rsidR="00442AD9" w:rsidRPr="00A15DCB" w14:paraId="74EB9850" w14:textId="77777777" w:rsidTr="006A587C">
        <w:tc>
          <w:tcPr>
            <w:tcW w:w="4535" w:type="dxa"/>
          </w:tcPr>
          <w:p w14:paraId="6CDCE235" w14:textId="77777777" w:rsidR="00442AD9" w:rsidRPr="00A15DCB" w:rsidRDefault="00442AD9" w:rsidP="006A587C">
            <w:pPr>
              <w:pStyle w:val="TAL"/>
            </w:pPr>
            <w:r w:rsidRPr="00A15DCB">
              <w:t xml:space="preserve">    SchedulingRequestResourceConfig</w:t>
            </w:r>
          </w:p>
        </w:tc>
        <w:tc>
          <w:tcPr>
            <w:tcW w:w="2267" w:type="dxa"/>
          </w:tcPr>
          <w:p w14:paraId="70DF0FB9" w14:textId="77777777" w:rsidR="00442AD9" w:rsidRPr="00A15DCB" w:rsidRDefault="00442AD9" w:rsidP="006A587C">
            <w:pPr>
              <w:pStyle w:val="TAL"/>
            </w:pPr>
            <w:r w:rsidRPr="00A15DCB">
              <w:t>SchedulingRequestResourceConfig</w:t>
            </w:r>
          </w:p>
        </w:tc>
        <w:tc>
          <w:tcPr>
            <w:tcW w:w="1700" w:type="dxa"/>
          </w:tcPr>
          <w:p w14:paraId="386B31CE" w14:textId="77777777" w:rsidR="00442AD9" w:rsidRPr="00A15DCB" w:rsidRDefault="00C901E4" w:rsidP="006A587C">
            <w:pPr>
              <w:pStyle w:val="TAL"/>
            </w:pPr>
            <w:r w:rsidRPr="00A15DCB">
              <w:t>entry 1</w:t>
            </w:r>
          </w:p>
        </w:tc>
        <w:tc>
          <w:tcPr>
            <w:tcW w:w="1245" w:type="dxa"/>
          </w:tcPr>
          <w:p w14:paraId="03628095" w14:textId="77777777" w:rsidR="00442AD9" w:rsidRPr="00A15DCB" w:rsidRDefault="00442AD9" w:rsidP="006A587C">
            <w:pPr>
              <w:pStyle w:val="TAL"/>
            </w:pPr>
          </w:p>
        </w:tc>
      </w:tr>
      <w:tr w:rsidR="00442AD9" w:rsidRPr="00A15DCB" w14:paraId="2DB8EBD7" w14:textId="77777777" w:rsidTr="006A587C">
        <w:tc>
          <w:tcPr>
            <w:tcW w:w="4535" w:type="dxa"/>
          </w:tcPr>
          <w:p w14:paraId="0D3F1A25" w14:textId="77777777" w:rsidR="00442AD9" w:rsidRPr="00A15DCB" w:rsidRDefault="00442AD9" w:rsidP="006A587C">
            <w:pPr>
              <w:pStyle w:val="TAL"/>
            </w:pPr>
            <w:r w:rsidRPr="00A15DCB">
              <w:t xml:space="preserve">  }</w:t>
            </w:r>
          </w:p>
        </w:tc>
        <w:tc>
          <w:tcPr>
            <w:tcW w:w="2267" w:type="dxa"/>
          </w:tcPr>
          <w:p w14:paraId="48DAB244" w14:textId="77777777" w:rsidR="00442AD9" w:rsidRPr="00A15DCB" w:rsidRDefault="00442AD9" w:rsidP="006A587C">
            <w:pPr>
              <w:pStyle w:val="TAL"/>
            </w:pPr>
          </w:p>
        </w:tc>
        <w:tc>
          <w:tcPr>
            <w:tcW w:w="1700" w:type="dxa"/>
          </w:tcPr>
          <w:p w14:paraId="08F5B6B8" w14:textId="77777777" w:rsidR="00442AD9" w:rsidRPr="00A15DCB" w:rsidRDefault="00442AD9" w:rsidP="006A587C">
            <w:pPr>
              <w:pStyle w:val="TAL"/>
            </w:pPr>
          </w:p>
        </w:tc>
        <w:tc>
          <w:tcPr>
            <w:tcW w:w="1245" w:type="dxa"/>
          </w:tcPr>
          <w:p w14:paraId="556F666B" w14:textId="77777777" w:rsidR="00442AD9" w:rsidRPr="00A15DCB" w:rsidRDefault="00442AD9" w:rsidP="006A587C">
            <w:pPr>
              <w:pStyle w:val="TAL"/>
            </w:pPr>
          </w:p>
        </w:tc>
      </w:tr>
      <w:tr w:rsidR="00442AD9" w:rsidRPr="00A15DCB" w14:paraId="72185872" w14:textId="77777777" w:rsidTr="006A587C">
        <w:tc>
          <w:tcPr>
            <w:tcW w:w="4535" w:type="dxa"/>
          </w:tcPr>
          <w:p w14:paraId="2A3C7032" w14:textId="77777777" w:rsidR="00442AD9" w:rsidRPr="00A15DCB" w:rsidRDefault="00442AD9" w:rsidP="006A587C">
            <w:pPr>
              <w:pStyle w:val="TAL"/>
            </w:pPr>
            <w:r w:rsidRPr="00A15DCB">
              <w:t>}</w:t>
            </w:r>
          </w:p>
        </w:tc>
        <w:tc>
          <w:tcPr>
            <w:tcW w:w="2267" w:type="dxa"/>
          </w:tcPr>
          <w:p w14:paraId="6BA906E0" w14:textId="77777777" w:rsidR="00442AD9" w:rsidRPr="00A15DCB" w:rsidRDefault="00442AD9" w:rsidP="006A587C">
            <w:pPr>
              <w:pStyle w:val="TAL"/>
            </w:pPr>
          </w:p>
        </w:tc>
        <w:tc>
          <w:tcPr>
            <w:tcW w:w="1700" w:type="dxa"/>
          </w:tcPr>
          <w:p w14:paraId="4E79C1F9" w14:textId="77777777" w:rsidR="00442AD9" w:rsidRPr="00A15DCB" w:rsidRDefault="00442AD9" w:rsidP="006A587C">
            <w:pPr>
              <w:pStyle w:val="TAL"/>
            </w:pPr>
          </w:p>
        </w:tc>
        <w:tc>
          <w:tcPr>
            <w:tcW w:w="1245" w:type="dxa"/>
          </w:tcPr>
          <w:p w14:paraId="30135E60" w14:textId="77777777" w:rsidR="00442AD9" w:rsidRPr="00A15DCB" w:rsidRDefault="00442AD9" w:rsidP="006A587C">
            <w:pPr>
              <w:pStyle w:val="TAL"/>
            </w:pPr>
          </w:p>
        </w:tc>
      </w:tr>
    </w:tbl>
    <w:p w14:paraId="2B0609DF" w14:textId="77777777" w:rsidR="00442AD9" w:rsidRPr="00A15DCB" w:rsidRDefault="00442AD9" w:rsidP="00442AD9">
      <w:pPr>
        <w:rPr>
          <w:lang w:eastAsia="zh-CN"/>
        </w:rPr>
      </w:pPr>
    </w:p>
    <w:p w14:paraId="21B57E9D" w14:textId="77777777" w:rsidR="00442AD9" w:rsidRPr="00A15DCB" w:rsidRDefault="00442AD9" w:rsidP="00442AD9">
      <w:pPr>
        <w:pStyle w:val="TH"/>
        <w:rPr>
          <w:lang w:eastAsia="zh-CN"/>
        </w:rPr>
      </w:pP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11</w:t>
      </w:r>
      <w:r w:rsidRPr="00A15DCB">
        <w:t xml:space="preserve">: </w:t>
      </w:r>
      <w:r w:rsidRPr="00A15DCB">
        <w:rPr>
          <w:i/>
        </w:rPr>
        <w:t>SchedulingRequestResourceConfig</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5287AF70" w14:textId="77777777" w:rsidTr="00C05793">
        <w:tc>
          <w:tcPr>
            <w:tcW w:w="9747" w:type="dxa"/>
            <w:gridSpan w:val="4"/>
          </w:tcPr>
          <w:p w14:paraId="4AC71544"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112</w:t>
            </w:r>
          </w:p>
        </w:tc>
      </w:tr>
      <w:tr w:rsidR="00442AD9" w:rsidRPr="00A15DCB" w14:paraId="7F2F6FD2" w14:textId="77777777" w:rsidTr="00C05793">
        <w:tc>
          <w:tcPr>
            <w:tcW w:w="4535" w:type="dxa"/>
          </w:tcPr>
          <w:p w14:paraId="3A623E72" w14:textId="77777777" w:rsidR="00442AD9" w:rsidRPr="00A15DCB" w:rsidRDefault="00442AD9" w:rsidP="006A587C">
            <w:pPr>
              <w:pStyle w:val="TAH"/>
            </w:pPr>
            <w:r w:rsidRPr="00A15DCB">
              <w:t>Information Element</w:t>
            </w:r>
          </w:p>
        </w:tc>
        <w:tc>
          <w:tcPr>
            <w:tcW w:w="2267" w:type="dxa"/>
          </w:tcPr>
          <w:p w14:paraId="66025E53" w14:textId="77777777" w:rsidR="00442AD9" w:rsidRPr="00A15DCB" w:rsidRDefault="00442AD9" w:rsidP="006A587C">
            <w:pPr>
              <w:pStyle w:val="TAH"/>
            </w:pPr>
            <w:r w:rsidRPr="00A15DCB">
              <w:t>Value/remark</w:t>
            </w:r>
          </w:p>
        </w:tc>
        <w:tc>
          <w:tcPr>
            <w:tcW w:w="1700" w:type="dxa"/>
          </w:tcPr>
          <w:p w14:paraId="03E977DD" w14:textId="77777777" w:rsidR="00442AD9" w:rsidRPr="00A15DCB" w:rsidRDefault="00442AD9" w:rsidP="006A587C">
            <w:pPr>
              <w:pStyle w:val="TAH"/>
            </w:pPr>
            <w:r w:rsidRPr="00A15DCB">
              <w:t>Comment</w:t>
            </w:r>
          </w:p>
        </w:tc>
        <w:tc>
          <w:tcPr>
            <w:tcW w:w="1245" w:type="dxa"/>
          </w:tcPr>
          <w:p w14:paraId="2EA8075E" w14:textId="77777777" w:rsidR="00442AD9" w:rsidRPr="00A15DCB" w:rsidRDefault="00442AD9" w:rsidP="006A587C">
            <w:pPr>
              <w:pStyle w:val="TAH"/>
            </w:pPr>
            <w:r w:rsidRPr="00A15DCB">
              <w:t>Condition</w:t>
            </w:r>
          </w:p>
        </w:tc>
      </w:tr>
      <w:tr w:rsidR="00442AD9" w:rsidRPr="00A15DCB" w14:paraId="2F5FFC5F" w14:textId="77777777" w:rsidTr="00C05793">
        <w:tc>
          <w:tcPr>
            <w:tcW w:w="4535" w:type="dxa"/>
          </w:tcPr>
          <w:p w14:paraId="59E1C0DA" w14:textId="77777777" w:rsidR="00442AD9" w:rsidRPr="00A15DCB" w:rsidRDefault="00442AD9" w:rsidP="006A587C">
            <w:pPr>
              <w:pStyle w:val="TAL"/>
            </w:pPr>
            <w:r w:rsidRPr="00A15DCB">
              <w:t xml:space="preserve">SchedulingRequestResourceConfig ::= </w:t>
            </w:r>
            <w:r w:rsidRPr="00A15DCB">
              <w:rPr>
                <w:snapToGrid w:val="0"/>
              </w:rPr>
              <w:t xml:space="preserve">SEQUENCE </w:t>
            </w:r>
            <w:r w:rsidRPr="00A15DCB">
              <w:t>{</w:t>
            </w:r>
          </w:p>
        </w:tc>
        <w:tc>
          <w:tcPr>
            <w:tcW w:w="2267" w:type="dxa"/>
          </w:tcPr>
          <w:p w14:paraId="44B044E2" w14:textId="77777777" w:rsidR="00442AD9" w:rsidRPr="00A15DCB" w:rsidRDefault="00442AD9" w:rsidP="006A587C">
            <w:pPr>
              <w:pStyle w:val="TAL"/>
            </w:pPr>
          </w:p>
        </w:tc>
        <w:tc>
          <w:tcPr>
            <w:tcW w:w="1700" w:type="dxa"/>
          </w:tcPr>
          <w:p w14:paraId="394F7C33" w14:textId="77777777" w:rsidR="00442AD9" w:rsidRPr="00A15DCB" w:rsidRDefault="00442AD9" w:rsidP="006A587C">
            <w:pPr>
              <w:pStyle w:val="TAL"/>
            </w:pPr>
          </w:p>
        </w:tc>
        <w:tc>
          <w:tcPr>
            <w:tcW w:w="1245" w:type="dxa"/>
          </w:tcPr>
          <w:p w14:paraId="395C9229" w14:textId="77777777" w:rsidR="00442AD9" w:rsidRPr="00A15DCB" w:rsidRDefault="00442AD9" w:rsidP="006A587C">
            <w:pPr>
              <w:pStyle w:val="TAL"/>
            </w:pPr>
          </w:p>
        </w:tc>
      </w:tr>
      <w:tr w:rsidR="00442AD9" w:rsidRPr="00A15DCB" w14:paraId="418CFB7D" w14:textId="77777777" w:rsidTr="00C05793">
        <w:tc>
          <w:tcPr>
            <w:tcW w:w="4535" w:type="dxa"/>
          </w:tcPr>
          <w:p w14:paraId="10619B50" w14:textId="77777777" w:rsidR="00442AD9" w:rsidRPr="00A15DCB" w:rsidRDefault="00442AD9" w:rsidP="006A587C">
            <w:pPr>
              <w:pStyle w:val="TAL"/>
            </w:pPr>
            <w:r w:rsidRPr="00A15DCB">
              <w:t xml:space="preserve">  periodicityAndOffset CHOICE {</w:t>
            </w:r>
          </w:p>
        </w:tc>
        <w:tc>
          <w:tcPr>
            <w:tcW w:w="2267" w:type="dxa"/>
          </w:tcPr>
          <w:p w14:paraId="0B8FF487" w14:textId="77777777" w:rsidR="00442AD9" w:rsidRPr="00A15DCB" w:rsidRDefault="00442AD9" w:rsidP="006A587C">
            <w:pPr>
              <w:pStyle w:val="TAL"/>
            </w:pPr>
          </w:p>
        </w:tc>
        <w:tc>
          <w:tcPr>
            <w:tcW w:w="1700" w:type="dxa"/>
          </w:tcPr>
          <w:p w14:paraId="2CA495D1" w14:textId="77777777" w:rsidR="00442AD9" w:rsidRPr="00A15DCB" w:rsidRDefault="00442AD9" w:rsidP="006A587C">
            <w:pPr>
              <w:pStyle w:val="TAL"/>
            </w:pPr>
          </w:p>
        </w:tc>
        <w:tc>
          <w:tcPr>
            <w:tcW w:w="1245" w:type="dxa"/>
          </w:tcPr>
          <w:p w14:paraId="4114444C" w14:textId="77777777" w:rsidR="00442AD9" w:rsidRPr="00A15DCB" w:rsidRDefault="00442AD9" w:rsidP="006A587C">
            <w:pPr>
              <w:pStyle w:val="TAL"/>
            </w:pPr>
          </w:p>
        </w:tc>
      </w:tr>
      <w:tr w:rsidR="00442AD9" w:rsidRPr="00A15DCB" w14:paraId="42DEB5AD" w14:textId="77777777" w:rsidTr="00C05793">
        <w:tc>
          <w:tcPr>
            <w:tcW w:w="4535" w:type="dxa"/>
            <w:tcBorders>
              <w:bottom w:val="nil"/>
            </w:tcBorders>
          </w:tcPr>
          <w:p w14:paraId="5898C91E" w14:textId="77777777" w:rsidR="00442AD9" w:rsidRPr="00A15DCB" w:rsidRDefault="00442AD9" w:rsidP="006A587C">
            <w:pPr>
              <w:pStyle w:val="TAL"/>
            </w:pPr>
            <w:r w:rsidRPr="00A15DCB">
              <w:t xml:space="preserve">    sl10</w:t>
            </w:r>
          </w:p>
        </w:tc>
        <w:tc>
          <w:tcPr>
            <w:tcW w:w="2267" w:type="dxa"/>
          </w:tcPr>
          <w:p w14:paraId="78687483" w14:textId="77777777" w:rsidR="00442AD9" w:rsidRPr="00A15DCB" w:rsidRDefault="00442AD9" w:rsidP="006A587C">
            <w:pPr>
              <w:pStyle w:val="TAL"/>
              <w:rPr>
                <w:lang w:eastAsia="zh-CN"/>
              </w:rPr>
            </w:pPr>
            <w:r w:rsidRPr="00A15DCB">
              <w:rPr>
                <w:lang w:eastAsia="zh-CN"/>
              </w:rPr>
              <w:t>2</w:t>
            </w:r>
          </w:p>
        </w:tc>
        <w:tc>
          <w:tcPr>
            <w:tcW w:w="1700" w:type="dxa"/>
          </w:tcPr>
          <w:p w14:paraId="5A4AC604" w14:textId="77777777" w:rsidR="00442AD9" w:rsidRPr="00A15DCB" w:rsidRDefault="00442AD9" w:rsidP="006A587C">
            <w:pPr>
              <w:pStyle w:val="TAL"/>
            </w:pPr>
            <w:r w:rsidRPr="00A15DCB">
              <w:t>With SCS = kHz15 results in repetition every 10 ms</w:t>
            </w:r>
          </w:p>
        </w:tc>
        <w:tc>
          <w:tcPr>
            <w:tcW w:w="1245" w:type="dxa"/>
          </w:tcPr>
          <w:p w14:paraId="019B6E2F" w14:textId="279D1877" w:rsidR="00442AD9" w:rsidRPr="00A15DCB" w:rsidRDefault="00442AD9" w:rsidP="006A587C">
            <w:pPr>
              <w:pStyle w:val="TAL"/>
            </w:pPr>
            <w:r w:rsidRPr="00A15DCB">
              <w:t>SCS15</w:t>
            </w:r>
          </w:p>
        </w:tc>
      </w:tr>
      <w:tr w:rsidR="00C05793" w:rsidRPr="00A15DCB" w14:paraId="4AB153A5" w14:textId="77777777" w:rsidTr="00C05793">
        <w:tc>
          <w:tcPr>
            <w:tcW w:w="4535" w:type="dxa"/>
            <w:tcBorders>
              <w:top w:val="nil"/>
            </w:tcBorders>
          </w:tcPr>
          <w:p w14:paraId="5A9CD9FC" w14:textId="77777777" w:rsidR="00C05793" w:rsidRPr="00A15DCB" w:rsidRDefault="00C05793" w:rsidP="00C05793">
            <w:pPr>
              <w:pStyle w:val="TAL"/>
            </w:pPr>
          </w:p>
        </w:tc>
        <w:tc>
          <w:tcPr>
            <w:tcW w:w="2267" w:type="dxa"/>
          </w:tcPr>
          <w:p w14:paraId="4E6385A4" w14:textId="55D2155B" w:rsidR="00C05793" w:rsidRPr="00A15DCB" w:rsidRDefault="00C05793" w:rsidP="00C05793">
            <w:pPr>
              <w:pStyle w:val="TAL"/>
              <w:rPr>
                <w:lang w:eastAsia="zh-CN"/>
              </w:rPr>
            </w:pPr>
            <w:r w:rsidRPr="00A15DCB">
              <w:rPr>
                <w:lang w:eastAsia="zh-CN"/>
              </w:rPr>
              <w:t>9</w:t>
            </w:r>
          </w:p>
        </w:tc>
        <w:tc>
          <w:tcPr>
            <w:tcW w:w="1700" w:type="dxa"/>
          </w:tcPr>
          <w:p w14:paraId="5B0AD066" w14:textId="77777777" w:rsidR="00C05793" w:rsidRPr="00A15DCB" w:rsidRDefault="00C05793" w:rsidP="00C05793">
            <w:pPr>
              <w:pStyle w:val="TAL"/>
            </w:pPr>
          </w:p>
        </w:tc>
        <w:tc>
          <w:tcPr>
            <w:tcW w:w="1245" w:type="dxa"/>
          </w:tcPr>
          <w:p w14:paraId="48E9C181" w14:textId="778A1FB1" w:rsidR="00C05793" w:rsidRPr="00A15DCB" w:rsidRDefault="00C05793" w:rsidP="00C05793">
            <w:pPr>
              <w:pStyle w:val="TAL"/>
            </w:pPr>
            <w:r w:rsidRPr="00A15DCB">
              <w:rPr>
                <w:lang w:eastAsia="zh-CN"/>
              </w:rPr>
              <w:t>SCS 15 AND HD_FDD</w:t>
            </w:r>
          </w:p>
        </w:tc>
      </w:tr>
      <w:tr w:rsidR="00C05793" w:rsidRPr="00A15DCB" w14:paraId="7BD6EC0C" w14:textId="77777777" w:rsidTr="00C05793">
        <w:tc>
          <w:tcPr>
            <w:tcW w:w="4535" w:type="dxa"/>
          </w:tcPr>
          <w:p w14:paraId="74EC74F4" w14:textId="77777777" w:rsidR="00C05793" w:rsidRPr="00A15DCB" w:rsidRDefault="00C05793" w:rsidP="00C05793">
            <w:pPr>
              <w:pStyle w:val="TAL"/>
            </w:pPr>
            <w:r w:rsidRPr="00A15DCB">
              <w:t xml:space="preserve">    sl20</w:t>
            </w:r>
          </w:p>
        </w:tc>
        <w:tc>
          <w:tcPr>
            <w:tcW w:w="2267" w:type="dxa"/>
          </w:tcPr>
          <w:p w14:paraId="2E4FA868" w14:textId="77777777" w:rsidR="00C05793" w:rsidRPr="00A15DCB" w:rsidRDefault="00C05793" w:rsidP="00C05793">
            <w:pPr>
              <w:pStyle w:val="TAL"/>
              <w:rPr>
                <w:lang w:eastAsia="zh-CN"/>
              </w:rPr>
            </w:pPr>
            <w:r w:rsidRPr="00A15DCB">
              <w:rPr>
                <w:lang w:eastAsia="zh-CN"/>
              </w:rPr>
              <w:t>5</w:t>
            </w:r>
          </w:p>
        </w:tc>
        <w:tc>
          <w:tcPr>
            <w:tcW w:w="1700" w:type="dxa"/>
          </w:tcPr>
          <w:p w14:paraId="40FC69AF" w14:textId="77777777" w:rsidR="00C05793" w:rsidRPr="00A15DCB" w:rsidRDefault="00C05793" w:rsidP="00C05793">
            <w:pPr>
              <w:pStyle w:val="TAL"/>
            </w:pPr>
            <w:r w:rsidRPr="00A15DCB">
              <w:t>With SCS = kHz30 results in repetition every 10 ms</w:t>
            </w:r>
          </w:p>
        </w:tc>
        <w:tc>
          <w:tcPr>
            <w:tcW w:w="1245" w:type="dxa"/>
          </w:tcPr>
          <w:p w14:paraId="2E6F387D" w14:textId="7F2AFB9F" w:rsidR="00C05793" w:rsidRPr="00A15DCB" w:rsidRDefault="00C05793" w:rsidP="00C05793">
            <w:pPr>
              <w:pStyle w:val="TAL"/>
            </w:pPr>
            <w:r w:rsidRPr="00A15DCB">
              <w:t>SCS30</w:t>
            </w:r>
          </w:p>
        </w:tc>
      </w:tr>
      <w:tr w:rsidR="00C05793" w:rsidRPr="00A15DCB" w14:paraId="498B750D" w14:textId="77777777" w:rsidTr="00C05793">
        <w:tc>
          <w:tcPr>
            <w:tcW w:w="4535" w:type="dxa"/>
          </w:tcPr>
          <w:p w14:paraId="7F2A83FD" w14:textId="77777777" w:rsidR="00C05793" w:rsidRPr="00A15DCB" w:rsidRDefault="00C05793" w:rsidP="00C05793">
            <w:pPr>
              <w:pStyle w:val="TAL"/>
            </w:pPr>
            <w:r w:rsidRPr="00A15DCB">
              <w:t xml:space="preserve">    sl80</w:t>
            </w:r>
          </w:p>
        </w:tc>
        <w:tc>
          <w:tcPr>
            <w:tcW w:w="2267" w:type="dxa"/>
          </w:tcPr>
          <w:p w14:paraId="1D167607" w14:textId="77777777" w:rsidR="00C05793" w:rsidRPr="00A15DCB" w:rsidRDefault="00C05793" w:rsidP="00C05793">
            <w:pPr>
              <w:pStyle w:val="TAL"/>
              <w:rPr>
                <w:lang w:eastAsia="zh-CN"/>
              </w:rPr>
            </w:pPr>
            <w:r w:rsidRPr="00A15DCB">
              <w:rPr>
                <w:lang w:eastAsia="zh-CN"/>
              </w:rPr>
              <w:t>4</w:t>
            </w:r>
          </w:p>
        </w:tc>
        <w:tc>
          <w:tcPr>
            <w:tcW w:w="1700" w:type="dxa"/>
          </w:tcPr>
          <w:p w14:paraId="01BA9A6D" w14:textId="77777777" w:rsidR="00C05793" w:rsidRPr="00A15DCB" w:rsidRDefault="00C05793" w:rsidP="00C05793">
            <w:pPr>
              <w:pStyle w:val="TAL"/>
            </w:pPr>
            <w:r w:rsidRPr="00A15DCB">
              <w:t>With SCS = kHz120 results in repetition every 10 ms</w:t>
            </w:r>
          </w:p>
        </w:tc>
        <w:tc>
          <w:tcPr>
            <w:tcW w:w="1245" w:type="dxa"/>
          </w:tcPr>
          <w:p w14:paraId="6EC2FDB1" w14:textId="49AD3B90" w:rsidR="00C05793" w:rsidRPr="00A15DCB" w:rsidRDefault="00C05793" w:rsidP="00C05793">
            <w:pPr>
              <w:pStyle w:val="TAL"/>
            </w:pPr>
            <w:r w:rsidRPr="00A15DCB">
              <w:t>SCS120</w:t>
            </w:r>
          </w:p>
        </w:tc>
      </w:tr>
      <w:tr w:rsidR="00C05793" w:rsidRPr="00A15DCB" w14:paraId="447488CA" w14:textId="77777777" w:rsidTr="00C05793">
        <w:tc>
          <w:tcPr>
            <w:tcW w:w="4535" w:type="dxa"/>
          </w:tcPr>
          <w:p w14:paraId="061646F9" w14:textId="77777777" w:rsidR="00C05793" w:rsidRPr="00A15DCB" w:rsidRDefault="00C05793" w:rsidP="00C05793">
            <w:pPr>
              <w:pStyle w:val="TAL"/>
            </w:pPr>
            <w:r w:rsidRPr="00A15DCB">
              <w:t xml:space="preserve">  }</w:t>
            </w:r>
          </w:p>
        </w:tc>
        <w:tc>
          <w:tcPr>
            <w:tcW w:w="2267" w:type="dxa"/>
          </w:tcPr>
          <w:p w14:paraId="1FAD6A5E" w14:textId="77777777" w:rsidR="00C05793" w:rsidRPr="00A15DCB" w:rsidRDefault="00C05793" w:rsidP="00C05793">
            <w:pPr>
              <w:pStyle w:val="TAL"/>
            </w:pPr>
          </w:p>
        </w:tc>
        <w:tc>
          <w:tcPr>
            <w:tcW w:w="1700" w:type="dxa"/>
          </w:tcPr>
          <w:p w14:paraId="5AD65C8F" w14:textId="77777777" w:rsidR="00C05793" w:rsidRPr="00A15DCB" w:rsidRDefault="00C05793" w:rsidP="00C05793">
            <w:pPr>
              <w:pStyle w:val="TAL"/>
            </w:pPr>
          </w:p>
        </w:tc>
        <w:tc>
          <w:tcPr>
            <w:tcW w:w="1245" w:type="dxa"/>
          </w:tcPr>
          <w:p w14:paraId="6CA9AD91" w14:textId="77777777" w:rsidR="00C05793" w:rsidRPr="00A15DCB" w:rsidRDefault="00C05793" w:rsidP="00C05793">
            <w:pPr>
              <w:pStyle w:val="TAL"/>
            </w:pPr>
          </w:p>
        </w:tc>
      </w:tr>
      <w:tr w:rsidR="00C05793" w:rsidRPr="00A15DCB" w14:paraId="29524186" w14:textId="77777777" w:rsidTr="00C05793">
        <w:tc>
          <w:tcPr>
            <w:tcW w:w="4535" w:type="dxa"/>
          </w:tcPr>
          <w:p w14:paraId="45B083A0" w14:textId="77777777" w:rsidR="00C05793" w:rsidRPr="00A15DCB" w:rsidRDefault="00C05793" w:rsidP="00C05793">
            <w:pPr>
              <w:pStyle w:val="TAL"/>
            </w:pPr>
            <w:r w:rsidRPr="00A15DCB">
              <w:t>}</w:t>
            </w:r>
          </w:p>
        </w:tc>
        <w:tc>
          <w:tcPr>
            <w:tcW w:w="2267" w:type="dxa"/>
          </w:tcPr>
          <w:p w14:paraId="1FB66D97" w14:textId="77777777" w:rsidR="00C05793" w:rsidRPr="00A15DCB" w:rsidRDefault="00C05793" w:rsidP="00C05793">
            <w:pPr>
              <w:pStyle w:val="TAL"/>
            </w:pPr>
          </w:p>
        </w:tc>
        <w:tc>
          <w:tcPr>
            <w:tcW w:w="1700" w:type="dxa"/>
          </w:tcPr>
          <w:p w14:paraId="3496F2E0" w14:textId="77777777" w:rsidR="00C05793" w:rsidRPr="00A15DCB" w:rsidRDefault="00C05793" w:rsidP="00C05793">
            <w:pPr>
              <w:pStyle w:val="TAL"/>
            </w:pPr>
          </w:p>
        </w:tc>
        <w:tc>
          <w:tcPr>
            <w:tcW w:w="1245" w:type="dxa"/>
          </w:tcPr>
          <w:p w14:paraId="1DF05DFC" w14:textId="77777777" w:rsidR="00C05793" w:rsidRPr="00A15DCB" w:rsidRDefault="00C05793" w:rsidP="00C05793">
            <w:pPr>
              <w:pStyle w:val="TAL"/>
            </w:pPr>
          </w:p>
        </w:tc>
      </w:tr>
    </w:tbl>
    <w:p w14:paraId="728B7C98"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2B142A39" w14:textId="77777777" w:rsidTr="00AB7AF6">
        <w:tc>
          <w:tcPr>
            <w:tcW w:w="3936" w:type="dxa"/>
          </w:tcPr>
          <w:p w14:paraId="6C37D657" w14:textId="77777777" w:rsidR="00C05793" w:rsidRPr="00A15DCB" w:rsidRDefault="00C05793" w:rsidP="00AB7AF6">
            <w:pPr>
              <w:pStyle w:val="TAH"/>
            </w:pPr>
            <w:r w:rsidRPr="00A15DCB">
              <w:t>Condition</w:t>
            </w:r>
          </w:p>
        </w:tc>
        <w:tc>
          <w:tcPr>
            <w:tcW w:w="5811" w:type="dxa"/>
          </w:tcPr>
          <w:p w14:paraId="3526C303" w14:textId="77777777" w:rsidR="00C05793" w:rsidRPr="00A15DCB" w:rsidRDefault="00C05793" w:rsidP="00AB7AF6">
            <w:pPr>
              <w:pStyle w:val="TAH"/>
            </w:pPr>
            <w:r w:rsidRPr="00A15DCB">
              <w:t>Explanation</w:t>
            </w:r>
          </w:p>
        </w:tc>
      </w:tr>
      <w:tr w:rsidR="00C05793" w:rsidRPr="00A15DCB" w14:paraId="43D83048" w14:textId="77777777" w:rsidTr="00AB7AF6">
        <w:tc>
          <w:tcPr>
            <w:tcW w:w="3936" w:type="dxa"/>
          </w:tcPr>
          <w:p w14:paraId="3FA4A845" w14:textId="77777777" w:rsidR="00C05793" w:rsidRPr="00A15DCB" w:rsidRDefault="00C05793" w:rsidP="00AB7AF6">
            <w:pPr>
              <w:pStyle w:val="TAL"/>
            </w:pPr>
            <w:r w:rsidRPr="00A15DCB">
              <w:rPr>
                <w:rFonts w:eastAsia="SimSun"/>
                <w:lang w:eastAsia="zh-CN"/>
              </w:rPr>
              <w:t>HD_FDD</w:t>
            </w:r>
          </w:p>
        </w:tc>
        <w:tc>
          <w:tcPr>
            <w:tcW w:w="5811" w:type="dxa"/>
          </w:tcPr>
          <w:p w14:paraId="2AD8378F"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53A87544" w14:textId="77777777" w:rsidR="00442AD9" w:rsidRPr="00A15DCB" w:rsidRDefault="00442AD9" w:rsidP="00C87230"/>
    <w:p w14:paraId="00A78567" w14:textId="77777777" w:rsidR="001C085B" w:rsidRPr="00A15DCB" w:rsidRDefault="001C085B" w:rsidP="00282E75">
      <w:pPr>
        <w:pStyle w:val="Heading5"/>
      </w:pPr>
      <w:r w:rsidRPr="00A15DCB">
        <w:lastRenderedPageBreak/>
        <w:t>7.</w:t>
      </w:r>
      <w:r w:rsidR="004E5E27" w:rsidRPr="00A15DCB">
        <w:t>1.</w:t>
      </w:r>
      <w:r w:rsidRPr="00A15DCB">
        <w:t>1.1.2</w:t>
      </w:r>
      <w:r w:rsidRPr="00A15DCB">
        <w:tab/>
        <w:t>Random access procedure / Successful</w:t>
      </w:r>
      <w:r w:rsidR="003C35DA" w:rsidRPr="00A15DCB">
        <w:t xml:space="preserve"> </w:t>
      </w:r>
      <w:r w:rsidRPr="00A15DCB">
        <w:t>/ C-RNTI Based</w:t>
      </w:r>
      <w:r w:rsidR="003C35DA" w:rsidRPr="00A15DCB">
        <w:t xml:space="preserve"> </w:t>
      </w:r>
      <w:r w:rsidRPr="00A15DCB">
        <w:t>/</w:t>
      </w:r>
      <w:r w:rsidR="003C35DA" w:rsidRPr="00A15DCB">
        <w:t xml:space="preserve"> </w:t>
      </w:r>
      <w:r w:rsidRPr="00A15DCB">
        <w:t>Preamble selected by MAC itself</w:t>
      </w:r>
      <w:bookmarkEnd w:id="32"/>
      <w:bookmarkEnd w:id="33"/>
      <w:bookmarkEnd w:id="34"/>
      <w:bookmarkEnd w:id="35"/>
    </w:p>
    <w:p w14:paraId="35B56FC6" w14:textId="77777777" w:rsidR="001C085B" w:rsidRPr="00A15DCB" w:rsidRDefault="001C085B" w:rsidP="00DA77DA">
      <w:pPr>
        <w:pStyle w:val="H6"/>
      </w:pPr>
      <w:bookmarkStart w:id="36" w:name="_Hlk11871372"/>
      <w:r w:rsidRPr="00A15DCB">
        <w:t>7.</w:t>
      </w:r>
      <w:r w:rsidR="004E5E27" w:rsidRPr="00A15DCB">
        <w:t>1.</w:t>
      </w:r>
      <w:r w:rsidRPr="00A15DCB">
        <w:t>1.1.2.1</w:t>
      </w:r>
      <w:bookmarkEnd w:id="36"/>
      <w:r w:rsidRPr="00A15DCB">
        <w:tab/>
        <w:t>Test Purpose (TP)</w:t>
      </w:r>
    </w:p>
    <w:p w14:paraId="0C8DD0FB" w14:textId="77777777" w:rsidR="001C085B" w:rsidRPr="00A15DCB" w:rsidRDefault="001C085B" w:rsidP="00282E75">
      <w:pPr>
        <w:pStyle w:val="H6"/>
      </w:pPr>
      <w:r w:rsidRPr="00A15DCB">
        <w:t>(1)</w:t>
      </w:r>
    </w:p>
    <w:p w14:paraId="3796E827"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NR SpCell TimeAlignmentTimer expired, and has UL Data to send }</w:t>
      </w:r>
    </w:p>
    <w:p w14:paraId="3354F823"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5DC013A1"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the UL MAC PDU Size is less than messageSizeGroupA }</w:t>
      </w:r>
    </w:p>
    <w:p w14:paraId="2CBDFB2E"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transmits a random access preamble using a preamble in group A of random access preambles }</w:t>
      </w:r>
    </w:p>
    <w:p w14:paraId="0F59D893" w14:textId="77777777" w:rsidR="001C085B" w:rsidRPr="00A15DCB" w:rsidRDefault="001C085B" w:rsidP="00131CE5">
      <w:pPr>
        <w:pStyle w:val="PL"/>
        <w:rPr>
          <w:noProof w:val="0"/>
        </w:rPr>
      </w:pPr>
      <w:r w:rsidRPr="00A15DCB">
        <w:rPr>
          <w:noProof w:val="0"/>
        </w:rPr>
        <w:t xml:space="preserve">            }</w:t>
      </w:r>
    </w:p>
    <w:p w14:paraId="04D6301C" w14:textId="77777777" w:rsidR="001C085B" w:rsidRPr="00A15DCB" w:rsidRDefault="001C085B" w:rsidP="00131CE5">
      <w:pPr>
        <w:pStyle w:val="PL"/>
        <w:rPr>
          <w:noProof w:val="0"/>
        </w:rPr>
      </w:pPr>
    </w:p>
    <w:p w14:paraId="28005832" w14:textId="77777777" w:rsidR="001C085B" w:rsidRPr="00A15DCB" w:rsidRDefault="001C085B" w:rsidP="007B79B0">
      <w:pPr>
        <w:pStyle w:val="H6"/>
      </w:pPr>
      <w:r w:rsidRPr="00A15DCB">
        <w:t>(2)</w:t>
      </w:r>
    </w:p>
    <w:p w14:paraId="30444E95"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47876A7E" w14:textId="77777777" w:rsidR="001C085B" w:rsidRPr="00A15DCB" w:rsidRDefault="001C085B" w:rsidP="00131CE5">
      <w:pPr>
        <w:pStyle w:val="PL"/>
        <w:rPr>
          <w:noProof w:val="0"/>
        </w:rPr>
      </w:pPr>
      <w:r w:rsidRPr="00A15DCB">
        <w:rPr>
          <w:b/>
          <w:bCs/>
          <w:noProof w:val="0"/>
        </w:rPr>
        <w:t xml:space="preserve">ensure that </w:t>
      </w:r>
      <w:r w:rsidRPr="00A15DCB">
        <w:rPr>
          <w:noProof w:val="0"/>
        </w:rPr>
        <w:t>{</w:t>
      </w:r>
    </w:p>
    <w:p w14:paraId="310D3EBD"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SS does not answer with a matching Random Access Response within ra-ResponseWindowSize }</w:t>
      </w:r>
    </w:p>
    <w:p w14:paraId="642C9FC4"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retransmits a PRACH preamble from same group }</w:t>
      </w:r>
    </w:p>
    <w:p w14:paraId="1EFA0A81" w14:textId="77777777" w:rsidR="001C085B" w:rsidRPr="00A15DCB" w:rsidRDefault="001C085B" w:rsidP="00131CE5">
      <w:pPr>
        <w:pStyle w:val="PL"/>
        <w:rPr>
          <w:noProof w:val="0"/>
        </w:rPr>
      </w:pPr>
      <w:r w:rsidRPr="00A15DCB">
        <w:rPr>
          <w:noProof w:val="0"/>
        </w:rPr>
        <w:t xml:space="preserve">            }</w:t>
      </w:r>
    </w:p>
    <w:p w14:paraId="7971CAB4" w14:textId="77777777" w:rsidR="001C085B" w:rsidRPr="00A15DCB" w:rsidRDefault="001C085B" w:rsidP="00131CE5">
      <w:pPr>
        <w:pStyle w:val="PL"/>
        <w:rPr>
          <w:noProof w:val="0"/>
        </w:rPr>
      </w:pPr>
    </w:p>
    <w:p w14:paraId="1D7A6569" w14:textId="77777777" w:rsidR="001C085B" w:rsidRPr="00A15DCB" w:rsidRDefault="001C085B" w:rsidP="007B79B0">
      <w:pPr>
        <w:pStyle w:val="H6"/>
      </w:pPr>
      <w:r w:rsidRPr="00A15DCB">
        <w:t>(3)</w:t>
      </w:r>
    </w:p>
    <w:p w14:paraId="7B913718"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0CFB9EA4" w14:textId="77777777" w:rsidR="001C085B" w:rsidRPr="00A15DCB" w:rsidRDefault="001C085B" w:rsidP="001C08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rPr>
          <w:rFonts w:ascii="Courier New" w:hAnsi="Courier New"/>
          <w:sz w:val="16"/>
        </w:rPr>
      </w:pPr>
      <w:r w:rsidRPr="00A15DCB">
        <w:rPr>
          <w:rFonts w:ascii="Courier New" w:hAnsi="Courier New"/>
          <w:b/>
          <w:bCs/>
          <w:sz w:val="16"/>
        </w:rPr>
        <w:t>ensure</w:t>
      </w:r>
      <w:r w:rsidRPr="00A15DCB">
        <w:rPr>
          <w:rFonts w:ascii="Courier New" w:hAnsi="Courier New"/>
          <w:sz w:val="16"/>
        </w:rPr>
        <w:t xml:space="preserve"> </w:t>
      </w:r>
      <w:r w:rsidRPr="00A15DCB">
        <w:rPr>
          <w:rFonts w:ascii="Courier New" w:hAnsi="Courier New"/>
          <w:b/>
          <w:bCs/>
          <w:sz w:val="16"/>
        </w:rPr>
        <w:t>that</w:t>
      </w:r>
      <w:r w:rsidRPr="00A15DCB">
        <w:rPr>
          <w:rFonts w:ascii="Courier New" w:hAnsi="Courier New"/>
          <w:sz w:val="16"/>
        </w:rPr>
        <w:t xml:space="preserve"> {</w:t>
      </w:r>
    </w:p>
    <w:p w14:paraId="2C01A410"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UE receives while ra-ResponseWindowSizeTimer is running MAC PDU containing multiple RARs but none of the subheaders contains a RAPID corresponding to the UE }</w:t>
      </w:r>
    </w:p>
    <w:p w14:paraId="55FFD347"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retransmits a PRACH preamble from same group }</w:t>
      </w:r>
    </w:p>
    <w:p w14:paraId="52591FFC" w14:textId="77777777" w:rsidR="001C085B" w:rsidRPr="00A15DCB" w:rsidRDefault="001C085B" w:rsidP="00131CE5">
      <w:pPr>
        <w:pStyle w:val="PL"/>
        <w:rPr>
          <w:noProof w:val="0"/>
        </w:rPr>
      </w:pPr>
      <w:r w:rsidRPr="00A15DCB">
        <w:rPr>
          <w:noProof w:val="0"/>
        </w:rPr>
        <w:t xml:space="preserve">            }</w:t>
      </w:r>
    </w:p>
    <w:p w14:paraId="402CF48B" w14:textId="77777777" w:rsidR="001C085B" w:rsidRPr="00A15DCB" w:rsidRDefault="001C085B" w:rsidP="00131CE5">
      <w:pPr>
        <w:pStyle w:val="PL"/>
        <w:rPr>
          <w:noProof w:val="0"/>
        </w:rPr>
      </w:pPr>
    </w:p>
    <w:p w14:paraId="17AE44DA" w14:textId="77777777" w:rsidR="001C085B" w:rsidRPr="00A15DCB" w:rsidRDefault="001C085B" w:rsidP="007B79B0">
      <w:pPr>
        <w:pStyle w:val="H6"/>
      </w:pPr>
      <w:r w:rsidRPr="00A15DCB">
        <w:t>(4)</w:t>
      </w:r>
    </w:p>
    <w:p w14:paraId="13941632"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33243C14"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1021A2C9"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SS sends a Random Access Response including a Backoff Indicator and the Random Access Preamble identifier is different from the value received from the UE }</w:t>
      </w:r>
    </w:p>
    <w:p w14:paraId="756EB27D"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triggers RA preamble after a random time between 0 and the indicated Backoff parameter from same group }</w:t>
      </w:r>
    </w:p>
    <w:p w14:paraId="32C24B77" w14:textId="77777777" w:rsidR="001C085B" w:rsidRPr="00A15DCB" w:rsidRDefault="001C085B" w:rsidP="00131CE5">
      <w:pPr>
        <w:pStyle w:val="PL"/>
        <w:rPr>
          <w:noProof w:val="0"/>
        </w:rPr>
      </w:pPr>
      <w:r w:rsidRPr="00A15DCB">
        <w:rPr>
          <w:noProof w:val="0"/>
        </w:rPr>
        <w:t xml:space="preserve">            }</w:t>
      </w:r>
    </w:p>
    <w:p w14:paraId="62D5D6FD" w14:textId="77777777" w:rsidR="001C085B" w:rsidRPr="00A15DCB" w:rsidRDefault="001C085B" w:rsidP="00131CE5">
      <w:pPr>
        <w:pStyle w:val="PL"/>
        <w:rPr>
          <w:noProof w:val="0"/>
        </w:rPr>
      </w:pPr>
    </w:p>
    <w:p w14:paraId="40A5A20B" w14:textId="77777777" w:rsidR="001C085B" w:rsidRPr="00A15DCB" w:rsidRDefault="001C085B" w:rsidP="007B79B0">
      <w:pPr>
        <w:pStyle w:val="H6"/>
      </w:pPr>
      <w:r w:rsidRPr="00A15DCB">
        <w:t>(5)</w:t>
      </w:r>
    </w:p>
    <w:p w14:paraId="2D465CAF"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7F5E737F"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6581CBBE"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UE receives while ra-ResponseWindowSizeTimer is running MAC PDU containing multiple RARs and one of the subheaders contains a RAPID corresponding to the UE and containing Backoff Indicator }</w:t>
      </w:r>
    </w:p>
    <w:p w14:paraId="3F72148F" w14:textId="77777777" w:rsidR="001C085B" w:rsidRPr="00A15DCB" w:rsidRDefault="001C085B" w:rsidP="00131CE5">
      <w:pPr>
        <w:pStyle w:val="PL"/>
        <w:rPr>
          <w:noProof w:val="0"/>
        </w:rPr>
      </w:pPr>
      <w:r w:rsidRPr="00A15DCB">
        <w:rPr>
          <w:b/>
          <w:bCs/>
          <w:noProof w:val="0"/>
        </w:rPr>
        <w:t xml:space="preserve">    then </w:t>
      </w:r>
      <w:r w:rsidRPr="00A15DCB">
        <w:rPr>
          <w:noProof w:val="0"/>
        </w:rPr>
        <w:t>{ UE stores Backoff Indicator UE transmits RACH procedure MSG3 }</w:t>
      </w:r>
    </w:p>
    <w:p w14:paraId="168B984E" w14:textId="77777777" w:rsidR="001C085B" w:rsidRPr="00A15DCB" w:rsidRDefault="001C085B" w:rsidP="00131CE5">
      <w:pPr>
        <w:pStyle w:val="PL"/>
        <w:rPr>
          <w:noProof w:val="0"/>
        </w:rPr>
      </w:pPr>
      <w:r w:rsidRPr="00A15DCB">
        <w:rPr>
          <w:noProof w:val="0"/>
        </w:rPr>
        <w:t xml:space="preserve">            }</w:t>
      </w:r>
    </w:p>
    <w:p w14:paraId="045EA076" w14:textId="77777777" w:rsidR="001C085B" w:rsidRPr="00A15DCB" w:rsidRDefault="001C085B" w:rsidP="00131CE5">
      <w:pPr>
        <w:pStyle w:val="PL"/>
        <w:rPr>
          <w:noProof w:val="0"/>
        </w:rPr>
      </w:pPr>
    </w:p>
    <w:p w14:paraId="3D3E8437" w14:textId="77777777" w:rsidR="001C085B" w:rsidRPr="00A15DCB" w:rsidRDefault="001C085B" w:rsidP="007B79B0">
      <w:pPr>
        <w:pStyle w:val="H6"/>
      </w:pPr>
      <w:r w:rsidRPr="00A15DCB">
        <w:t>(6)</w:t>
      </w:r>
    </w:p>
    <w:p w14:paraId="22631869"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Msg3 on NR SpCell without dedicated preamble }</w:t>
      </w:r>
    </w:p>
    <w:p w14:paraId="4EAC333C"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3F365C63"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The SS does not schedule any PDCCH transmission addressed to UE C-RNTI before Contention resolution timer expiry }</w:t>
      </w:r>
    </w:p>
    <w:p w14:paraId="238328C5"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transmits a random access preamble using a preamble in the same group of random access preambles as used for the first transmission of Msg3 }</w:t>
      </w:r>
    </w:p>
    <w:p w14:paraId="79BFC922" w14:textId="77777777" w:rsidR="001C085B" w:rsidRPr="00A15DCB" w:rsidRDefault="001C085B" w:rsidP="00131CE5">
      <w:pPr>
        <w:pStyle w:val="PL"/>
        <w:rPr>
          <w:noProof w:val="0"/>
        </w:rPr>
      </w:pPr>
      <w:r w:rsidRPr="00A15DCB">
        <w:rPr>
          <w:noProof w:val="0"/>
        </w:rPr>
        <w:t xml:space="preserve">            }</w:t>
      </w:r>
    </w:p>
    <w:p w14:paraId="4D9406B3" w14:textId="77777777" w:rsidR="001C085B" w:rsidRPr="00A15DCB" w:rsidRDefault="001C085B" w:rsidP="00131CE5">
      <w:pPr>
        <w:pStyle w:val="PL"/>
        <w:rPr>
          <w:noProof w:val="0"/>
        </w:rPr>
      </w:pPr>
    </w:p>
    <w:p w14:paraId="42D1E9DA" w14:textId="77777777" w:rsidR="001C085B" w:rsidRPr="00A15DCB" w:rsidRDefault="001C085B" w:rsidP="007B79B0">
      <w:pPr>
        <w:pStyle w:val="H6"/>
      </w:pPr>
      <w:r w:rsidRPr="00A15DCB">
        <w:t>(7)</w:t>
      </w:r>
    </w:p>
    <w:p w14:paraId="0A052E75"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Msg3 on NR SpCell without dedicated preamble }</w:t>
      </w:r>
    </w:p>
    <w:p w14:paraId="03D40551"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77DC9A7C"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UE receive PDCCH transmission addressed to its C-RNTI before Contention resolution timer expiry }</w:t>
      </w:r>
    </w:p>
    <w:p w14:paraId="651F91BD"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considers RACH procedure as complete }</w:t>
      </w:r>
    </w:p>
    <w:p w14:paraId="0726E1E5" w14:textId="77777777" w:rsidR="001C085B" w:rsidRPr="00A15DCB" w:rsidRDefault="001C085B" w:rsidP="00131CE5">
      <w:pPr>
        <w:pStyle w:val="PL"/>
        <w:rPr>
          <w:noProof w:val="0"/>
        </w:rPr>
      </w:pPr>
      <w:r w:rsidRPr="00A15DCB">
        <w:rPr>
          <w:noProof w:val="0"/>
        </w:rPr>
        <w:lastRenderedPageBreak/>
        <w:t xml:space="preserve">            }</w:t>
      </w:r>
    </w:p>
    <w:p w14:paraId="79B4C6AF" w14:textId="77777777" w:rsidR="001C085B" w:rsidRPr="00A15DCB" w:rsidRDefault="001C085B" w:rsidP="00131CE5">
      <w:pPr>
        <w:pStyle w:val="PL"/>
        <w:rPr>
          <w:noProof w:val="0"/>
        </w:rPr>
      </w:pPr>
    </w:p>
    <w:p w14:paraId="27372621" w14:textId="77777777" w:rsidR="001C085B" w:rsidRPr="00A15DCB" w:rsidRDefault="001C085B" w:rsidP="007B79B0">
      <w:pPr>
        <w:pStyle w:val="H6"/>
      </w:pPr>
      <w:r w:rsidRPr="00A15DCB">
        <w:t>(8)</w:t>
      </w:r>
    </w:p>
    <w:p w14:paraId="09BE91E3" w14:textId="77777777" w:rsidR="00306151" w:rsidRPr="00A15DCB" w:rsidRDefault="00306151" w:rsidP="00306151">
      <w:pPr>
        <w:pStyle w:val="PL"/>
        <w:rPr>
          <w:noProof w:val="0"/>
        </w:rPr>
      </w:pPr>
      <w:r w:rsidRPr="00A15DCB">
        <w:rPr>
          <w:b/>
          <w:noProof w:val="0"/>
        </w:rPr>
        <w:t>with</w:t>
      </w:r>
      <w:r w:rsidRPr="00A15DCB">
        <w:rPr>
          <w:noProof w:val="0"/>
        </w:rPr>
        <w:t xml:space="preserve"> { UE in RRC CONNECTED state and Random Access Preambles group B is configured }</w:t>
      </w:r>
    </w:p>
    <w:p w14:paraId="6EEF7965" w14:textId="77777777" w:rsidR="00306151" w:rsidRPr="00A15DCB" w:rsidRDefault="00306151" w:rsidP="00306151">
      <w:pPr>
        <w:pStyle w:val="PL"/>
        <w:rPr>
          <w:noProof w:val="0"/>
        </w:rPr>
      </w:pPr>
      <w:r w:rsidRPr="00A15DCB">
        <w:rPr>
          <w:b/>
          <w:noProof w:val="0"/>
        </w:rPr>
        <w:t>ensure that</w:t>
      </w:r>
      <w:r w:rsidRPr="00A15DCB">
        <w:rPr>
          <w:noProof w:val="0"/>
        </w:rPr>
        <w:t xml:space="preserve"> {</w:t>
      </w:r>
    </w:p>
    <w:p w14:paraId="7410FFEA" w14:textId="77777777" w:rsidR="00306151" w:rsidRPr="00A15DCB" w:rsidRDefault="00306151" w:rsidP="00306151">
      <w:pPr>
        <w:pStyle w:val="PL"/>
        <w:rPr>
          <w:noProof w:val="0"/>
        </w:rPr>
      </w:pPr>
      <w:r w:rsidRPr="00A15DCB">
        <w:rPr>
          <w:b/>
          <w:noProof w:val="0"/>
        </w:rPr>
        <w:t xml:space="preserve">  when</w:t>
      </w:r>
      <w:r w:rsidRPr="00A15DCB">
        <w:rPr>
          <w:noProof w:val="0"/>
        </w:rPr>
        <w:t xml:space="preserve"> { UE has data available for transmission and the MAC PDU Size carrying this data is greater than ra-Msg3SizeGroupA </w:t>
      </w:r>
      <w:r w:rsidR="00212C4D" w:rsidRPr="00A15DCB">
        <w:rPr>
          <w:noProof w:val="0"/>
        </w:rPr>
        <w:t xml:space="preserve">and TimeAlignmentTimer expires </w:t>
      </w:r>
      <w:r w:rsidRPr="00A15DCB">
        <w:rPr>
          <w:noProof w:val="0"/>
        </w:rPr>
        <w:t>}</w:t>
      </w:r>
    </w:p>
    <w:p w14:paraId="4B36A752" w14:textId="049F93E6" w:rsidR="00306151" w:rsidRPr="00A15DCB" w:rsidRDefault="00306151" w:rsidP="00306151">
      <w:pPr>
        <w:pStyle w:val="PL"/>
        <w:rPr>
          <w:noProof w:val="0"/>
        </w:rPr>
      </w:pPr>
      <w:r w:rsidRPr="00A15DCB">
        <w:rPr>
          <w:b/>
          <w:noProof w:val="0"/>
        </w:rPr>
        <w:t xml:space="preserve">  then</w:t>
      </w:r>
      <w:r w:rsidRPr="00A15DCB">
        <w:rPr>
          <w:noProof w:val="0"/>
        </w:rPr>
        <w:t xml:space="preserve"> {</w:t>
      </w:r>
      <w:r w:rsidR="001D0890" w:rsidRPr="00A15DCB">
        <w:rPr>
          <w:noProof w:val="0"/>
        </w:rPr>
        <w:t xml:space="preserve"> </w:t>
      </w:r>
      <w:r w:rsidRPr="00A15DCB">
        <w:rPr>
          <w:noProof w:val="0"/>
        </w:rPr>
        <w:t>UE transmits a random access preamble using a preamble in group B of random access preambles}</w:t>
      </w:r>
    </w:p>
    <w:p w14:paraId="0ABDE39D" w14:textId="77777777" w:rsidR="00306151" w:rsidRPr="00A15DCB" w:rsidRDefault="00306151" w:rsidP="00306151">
      <w:pPr>
        <w:pStyle w:val="PL"/>
        <w:rPr>
          <w:noProof w:val="0"/>
        </w:rPr>
      </w:pPr>
      <w:r w:rsidRPr="00A15DCB">
        <w:rPr>
          <w:noProof w:val="0"/>
        </w:rPr>
        <w:t xml:space="preserve">            }</w:t>
      </w:r>
    </w:p>
    <w:p w14:paraId="31D1A3F3" w14:textId="77777777" w:rsidR="00306151" w:rsidRPr="00A15DCB" w:rsidRDefault="00306151" w:rsidP="00131CE5">
      <w:pPr>
        <w:pStyle w:val="PL"/>
        <w:rPr>
          <w:b/>
          <w:bCs/>
          <w:noProof w:val="0"/>
        </w:rPr>
      </w:pPr>
    </w:p>
    <w:p w14:paraId="528B77AB" w14:textId="77777777" w:rsidR="001C085B" w:rsidRPr="00A15DCB" w:rsidRDefault="001C085B" w:rsidP="007B79B0">
      <w:pPr>
        <w:pStyle w:val="H6"/>
      </w:pPr>
      <w:r w:rsidRPr="00A15DCB">
        <w:t>(9)</w:t>
      </w:r>
    </w:p>
    <w:p w14:paraId="4B7AC585"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and having initiated a random access procedure in NR SpCell }</w:t>
      </w:r>
    </w:p>
    <w:p w14:paraId="3FF85675"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3519A9DC"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The SS transmits a Timing Advance Command in a Random Access Response message }</w:t>
      </w:r>
    </w:p>
    <w:p w14:paraId="34963138" w14:textId="411839FC" w:rsidR="001C085B" w:rsidRPr="00A15DCB" w:rsidRDefault="001C085B" w:rsidP="00131CE5">
      <w:pPr>
        <w:pStyle w:val="PL"/>
        <w:rPr>
          <w:noProof w:val="0"/>
        </w:rPr>
      </w:pPr>
      <w:r w:rsidRPr="00A15DCB">
        <w:rPr>
          <w:b/>
          <w:bCs/>
          <w:noProof w:val="0"/>
        </w:rPr>
        <w:t xml:space="preserve">    then</w:t>
      </w:r>
      <w:r w:rsidRPr="00A15DCB">
        <w:rPr>
          <w:noProof w:val="0"/>
        </w:rPr>
        <w:t xml:space="preserve"> {</w:t>
      </w:r>
      <w:r w:rsidR="001D0890" w:rsidRPr="00A15DCB">
        <w:rPr>
          <w:noProof w:val="0"/>
        </w:rPr>
        <w:t xml:space="preserve"> </w:t>
      </w:r>
      <w:r w:rsidRPr="00A15DCB">
        <w:rPr>
          <w:noProof w:val="0"/>
        </w:rPr>
        <w:t>the UE applies the received Timing Advance value in the next transmitted MAC PDU }</w:t>
      </w:r>
    </w:p>
    <w:p w14:paraId="00EAF216" w14:textId="77777777" w:rsidR="001C085B" w:rsidRPr="00A15DCB" w:rsidRDefault="001C085B" w:rsidP="00131CE5">
      <w:pPr>
        <w:pStyle w:val="PL"/>
        <w:rPr>
          <w:noProof w:val="0"/>
        </w:rPr>
      </w:pPr>
      <w:r w:rsidRPr="00A15DCB">
        <w:rPr>
          <w:noProof w:val="0"/>
        </w:rPr>
        <w:t xml:space="preserve">            }</w:t>
      </w:r>
    </w:p>
    <w:p w14:paraId="5055E712" w14:textId="77777777" w:rsidR="001C085B" w:rsidRPr="00A15DCB" w:rsidRDefault="001C085B" w:rsidP="00131CE5">
      <w:pPr>
        <w:pStyle w:val="PL"/>
        <w:rPr>
          <w:noProof w:val="0"/>
        </w:rPr>
      </w:pPr>
    </w:p>
    <w:p w14:paraId="0A8E7669" w14:textId="77777777" w:rsidR="003E5F90" w:rsidRPr="00A15DCB" w:rsidRDefault="001C085B" w:rsidP="003E5F90">
      <w:pPr>
        <w:pStyle w:val="H6"/>
      </w:pPr>
      <w:r w:rsidRPr="00A15DCB">
        <w:t>7.</w:t>
      </w:r>
      <w:r w:rsidR="004E5E27" w:rsidRPr="00A15DCB">
        <w:t>1.</w:t>
      </w:r>
      <w:r w:rsidRPr="00A15DCB">
        <w:t>1.1.2.2</w:t>
      </w:r>
      <w:r w:rsidRPr="00A15DCB">
        <w:tab/>
        <w:t>Conformance requirements</w:t>
      </w:r>
    </w:p>
    <w:p w14:paraId="1661430F" w14:textId="77777777" w:rsidR="001C085B" w:rsidRPr="00A15DCB" w:rsidRDefault="001C085B" w:rsidP="001C085B">
      <w:pPr>
        <w:overflowPunct/>
        <w:autoSpaceDE/>
        <w:autoSpaceDN/>
        <w:adjustRightInd/>
      </w:pPr>
      <w:r w:rsidRPr="00A15DCB">
        <w:t>References: The conformance requirements covered in the present test case are specified in: TS 38.321, clauses 5.1.2, 5.1.3, 5.1.4, 5.1.5, 5.2, 6.1.3.2, 6.1.5 and 6.2.3.</w:t>
      </w:r>
      <w:r w:rsidR="00E04659" w:rsidRPr="00A15DCB">
        <w:t xml:space="preserve"> Unless otherwise stated these are Rel-15 requirements.</w:t>
      </w:r>
    </w:p>
    <w:p w14:paraId="2C5650AC" w14:textId="77777777" w:rsidR="001C085B" w:rsidRPr="00A15DCB" w:rsidRDefault="001C085B" w:rsidP="001C085B">
      <w:pPr>
        <w:overflowPunct/>
        <w:autoSpaceDE/>
        <w:autoSpaceDN/>
        <w:adjustRightInd/>
      </w:pPr>
      <w:r w:rsidRPr="00A15DCB">
        <w:t>[TS 38.321, clause 5.1.2]</w:t>
      </w:r>
    </w:p>
    <w:p w14:paraId="06618F22" w14:textId="77777777" w:rsidR="001C085B" w:rsidRPr="00A15DCB" w:rsidRDefault="001C085B" w:rsidP="001C085B">
      <w:pPr>
        <w:overflowPunct/>
        <w:autoSpaceDE/>
        <w:autoSpaceDN/>
        <w:adjustRightInd/>
      </w:pPr>
      <w:r w:rsidRPr="00A15DCB">
        <w:t>The MAC entity shall:</w:t>
      </w:r>
    </w:p>
    <w:p w14:paraId="67BCCB1D" w14:textId="77777777" w:rsidR="001C085B" w:rsidRPr="00A15DCB" w:rsidRDefault="001C085B" w:rsidP="001C085B">
      <w:pPr>
        <w:overflowPunct/>
        <w:autoSpaceDE/>
        <w:autoSpaceDN/>
        <w:adjustRightInd/>
        <w:ind w:left="568" w:hanging="284"/>
      </w:pPr>
      <w:r w:rsidRPr="00A15DCB">
        <w:t>…</w:t>
      </w:r>
    </w:p>
    <w:p w14:paraId="50C9077A" w14:textId="77777777" w:rsidR="001C085B" w:rsidRPr="00A15DCB" w:rsidRDefault="00186977" w:rsidP="00186977">
      <w:pPr>
        <w:pStyle w:val="B1"/>
      </w:pPr>
      <w:r w:rsidRPr="00A15DCB">
        <w:t>1&gt;</w:t>
      </w:r>
      <w:r w:rsidR="001C085B" w:rsidRPr="00A15DCB">
        <w:tab/>
        <w:t>else</w:t>
      </w:r>
      <w:r w:rsidR="00DF2455" w:rsidRPr="00A15DCB">
        <w:t xml:space="preserve"> (i.e. for the contention-based Random Access preamble selection)</w:t>
      </w:r>
      <w:r w:rsidR="001C085B" w:rsidRPr="00A15DCB">
        <w:t>:</w:t>
      </w:r>
    </w:p>
    <w:p w14:paraId="4B30BB65" w14:textId="77777777" w:rsidR="001C085B" w:rsidRPr="00A15DCB" w:rsidRDefault="00186977" w:rsidP="00186977">
      <w:pPr>
        <w:pStyle w:val="B2"/>
      </w:pPr>
      <w:r w:rsidRPr="00A15DCB">
        <w:t>2&gt;</w:t>
      </w:r>
      <w:r w:rsidR="001C085B" w:rsidRPr="00A15DCB">
        <w:tab/>
        <w:t>if at least one of the SS</w:t>
      </w:r>
      <w:r w:rsidR="003E5F90" w:rsidRPr="00A15DCB">
        <w:t>B</w:t>
      </w:r>
      <w:r w:rsidR="001C085B" w:rsidRPr="00A15DCB">
        <w:t xml:space="preserve">s with SS-RSRP above </w:t>
      </w:r>
      <w:r w:rsidR="001C085B" w:rsidRPr="00A15DCB">
        <w:rPr>
          <w:i/>
        </w:rPr>
        <w:t>rsrp-ThresholdSSB</w:t>
      </w:r>
      <w:r w:rsidR="001C085B" w:rsidRPr="00A15DCB">
        <w:t xml:space="preserve"> is available:</w:t>
      </w:r>
    </w:p>
    <w:p w14:paraId="2791F6FF" w14:textId="77777777" w:rsidR="001C085B" w:rsidRPr="00A15DCB" w:rsidRDefault="00186977" w:rsidP="00186977">
      <w:pPr>
        <w:pStyle w:val="B3"/>
      </w:pPr>
      <w:r w:rsidRPr="00A15DCB">
        <w:t>3&gt;</w:t>
      </w:r>
      <w:r w:rsidR="001C085B" w:rsidRPr="00A15DCB">
        <w:tab/>
        <w:t>select an SS</w:t>
      </w:r>
      <w:r w:rsidR="003E5F90" w:rsidRPr="00A15DCB">
        <w:t>B</w:t>
      </w:r>
      <w:r w:rsidR="001C085B" w:rsidRPr="00A15DCB">
        <w:t xml:space="preserve"> with SS-RSRP above </w:t>
      </w:r>
      <w:r w:rsidR="001C085B" w:rsidRPr="00A15DCB">
        <w:rPr>
          <w:i/>
        </w:rPr>
        <w:t>rsrp-ThresholdSSB</w:t>
      </w:r>
      <w:r w:rsidR="001C085B" w:rsidRPr="00A15DCB">
        <w:t>.</w:t>
      </w:r>
    </w:p>
    <w:p w14:paraId="25BD5E4B" w14:textId="77777777" w:rsidR="001C085B" w:rsidRPr="00A15DCB" w:rsidRDefault="00186977" w:rsidP="00186977">
      <w:pPr>
        <w:pStyle w:val="B2"/>
      </w:pPr>
      <w:r w:rsidRPr="00A15DCB">
        <w:t>2&gt;</w:t>
      </w:r>
      <w:r w:rsidR="001C085B" w:rsidRPr="00A15DCB">
        <w:tab/>
        <w:t>else:</w:t>
      </w:r>
    </w:p>
    <w:p w14:paraId="6CD72BED" w14:textId="77777777" w:rsidR="001C085B" w:rsidRPr="00A15DCB" w:rsidRDefault="00186977" w:rsidP="00186977">
      <w:pPr>
        <w:pStyle w:val="B3"/>
      </w:pPr>
      <w:r w:rsidRPr="00A15DCB">
        <w:t>3&gt;</w:t>
      </w:r>
      <w:r w:rsidR="001C085B" w:rsidRPr="00A15DCB">
        <w:tab/>
        <w:t>select any SS</w:t>
      </w:r>
      <w:r w:rsidR="003E5F90" w:rsidRPr="00A15DCB">
        <w:t>B</w:t>
      </w:r>
      <w:r w:rsidR="001C085B" w:rsidRPr="00A15DCB">
        <w:t>.</w:t>
      </w:r>
    </w:p>
    <w:p w14:paraId="15BD0448" w14:textId="77777777" w:rsidR="001C085B" w:rsidRPr="00A15DCB" w:rsidRDefault="00186977" w:rsidP="00186977">
      <w:pPr>
        <w:pStyle w:val="B2"/>
      </w:pPr>
      <w:bookmarkStart w:id="37" w:name="_Hlk506205539"/>
      <w:bookmarkStart w:id="38" w:name="_Hlk506207437"/>
      <w:r w:rsidRPr="00A15DCB">
        <w:t>2&gt;</w:t>
      </w:r>
      <w:r w:rsidR="001C085B" w:rsidRPr="00A15DCB">
        <w:tab/>
        <w:t>if Msg3 has not yet been transmitted:</w:t>
      </w:r>
    </w:p>
    <w:p w14:paraId="0F5A0843" w14:textId="77777777" w:rsidR="001C085B" w:rsidRPr="00A15DCB" w:rsidRDefault="00186977" w:rsidP="00186977">
      <w:pPr>
        <w:pStyle w:val="B3"/>
      </w:pPr>
      <w:r w:rsidRPr="00A15DCB">
        <w:t>3&gt;</w:t>
      </w:r>
      <w:r w:rsidR="001C085B" w:rsidRPr="00A15DCB">
        <w:tab/>
        <w:t xml:space="preserve">if Random Access Preambles group B </w:t>
      </w:r>
      <w:r w:rsidR="003E5F90" w:rsidRPr="00A15DCB">
        <w:t>is configured:</w:t>
      </w:r>
    </w:p>
    <w:p w14:paraId="0BFBBE78" w14:textId="77777777" w:rsidR="003E5F90" w:rsidRPr="00A15DCB" w:rsidRDefault="003E5F90" w:rsidP="003E5F90">
      <w:pPr>
        <w:pStyle w:val="B3"/>
        <w:ind w:hanging="1"/>
      </w:pPr>
      <w:r w:rsidRPr="00A15DCB">
        <w:t>4</w:t>
      </w:r>
      <w:r w:rsidR="00186977" w:rsidRPr="00A15DCB">
        <w:t>&gt;</w:t>
      </w:r>
      <w:r w:rsidR="001C085B" w:rsidRPr="00A15DCB">
        <w:tab/>
        <w:t xml:space="preserve">if the potential Msg3 size (UL data available for transmission plus MAC header and, where required, MAC CEs) is greater than </w:t>
      </w:r>
      <w:r w:rsidR="001C085B" w:rsidRPr="00A15DCB">
        <w:rPr>
          <w:i/>
        </w:rPr>
        <w:t>ra-Msg3SizeGroupA</w:t>
      </w:r>
      <w:r w:rsidR="001C085B" w:rsidRPr="00A15DCB">
        <w:t xml:space="preserve"> and the pathloss is less than </w:t>
      </w:r>
      <w:r w:rsidR="001C085B" w:rsidRPr="00A15DCB">
        <w:rPr>
          <w:i/>
        </w:rPr>
        <w:t>PCMAX</w:t>
      </w:r>
      <w:r w:rsidR="001C085B" w:rsidRPr="00A15DCB">
        <w:t xml:space="preserve"> (of the Serving Cell performing the Random Access Procedure) –</w:t>
      </w:r>
      <w:r w:rsidR="001C085B"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53C6CA0C" w14:textId="77777777" w:rsidR="001C085B" w:rsidRPr="00A15DCB" w:rsidRDefault="003E5F90" w:rsidP="00186977">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bookmarkEnd w:id="37"/>
      <w:r w:rsidRPr="00A15DCB">
        <w:t>5</w:t>
      </w:r>
      <w:r w:rsidR="00186977" w:rsidRPr="00A15DCB">
        <w:t>&gt;</w:t>
      </w:r>
      <w:r w:rsidR="001C085B" w:rsidRPr="00A15DCB">
        <w:tab/>
        <w:t>select the Random Access Preambles group B.</w:t>
      </w:r>
    </w:p>
    <w:p w14:paraId="0C422101" w14:textId="77777777" w:rsidR="001C085B" w:rsidRPr="00A15DCB" w:rsidRDefault="003E5F90" w:rsidP="00186977">
      <w:pPr>
        <w:pStyle w:val="B3"/>
      </w:pPr>
      <w:r w:rsidRPr="00A15DCB">
        <w:t>4</w:t>
      </w:r>
      <w:r w:rsidR="00186977" w:rsidRPr="00A15DCB">
        <w:t>&gt;</w:t>
      </w:r>
      <w:r w:rsidR="001C085B" w:rsidRPr="00A15DCB">
        <w:tab/>
        <w:t>else:</w:t>
      </w:r>
    </w:p>
    <w:p w14:paraId="5FF8D364" w14:textId="77777777" w:rsidR="001C085B" w:rsidRPr="00A15DCB" w:rsidRDefault="003E5F90" w:rsidP="00186977">
      <w:pPr>
        <w:pStyle w:val="B4"/>
      </w:pPr>
      <w:r w:rsidRPr="00A15DCB">
        <w:t>5</w:t>
      </w:r>
      <w:r w:rsidR="00186977" w:rsidRPr="00A15DCB">
        <w:t>&gt;</w:t>
      </w:r>
      <w:r w:rsidR="001C085B" w:rsidRPr="00A15DCB">
        <w:tab/>
        <w:t>select the Random Access Preambles group A.</w:t>
      </w:r>
    </w:p>
    <w:p w14:paraId="67D28DB9" w14:textId="77777777" w:rsidR="003E5F90" w:rsidRPr="00A15DCB" w:rsidRDefault="003E5F90" w:rsidP="003E5F90">
      <w:pPr>
        <w:pStyle w:val="B3"/>
      </w:pPr>
      <w:r w:rsidRPr="00A15DCB">
        <w:t>3&gt;</w:t>
      </w:r>
      <w:r w:rsidRPr="00A15DCB">
        <w:tab/>
        <w:t>else:</w:t>
      </w:r>
    </w:p>
    <w:p w14:paraId="1393EFB7" w14:textId="77777777" w:rsidR="003E5F90" w:rsidRPr="00A15DCB" w:rsidRDefault="003E5F90" w:rsidP="003E5F90">
      <w:pPr>
        <w:pStyle w:val="B4"/>
      </w:pPr>
      <w:r w:rsidRPr="00A15DCB">
        <w:t>4&gt;</w:t>
      </w:r>
      <w:r w:rsidRPr="00A15DCB">
        <w:tab/>
        <w:t>select the Random Access Preambles group A.</w:t>
      </w:r>
    </w:p>
    <w:p w14:paraId="2D5FFC79" w14:textId="77777777" w:rsidR="001C085B" w:rsidRPr="00A15DCB" w:rsidRDefault="003E5F90" w:rsidP="00186977">
      <w:pPr>
        <w:pStyle w:val="B2"/>
      </w:pPr>
      <w:r w:rsidRPr="00A15DCB">
        <w:t>2</w:t>
      </w:r>
      <w:r w:rsidR="00186977" w:rsidRPr="00A15DCB">
        <w:t>&gt;</w:t>
      </w:r>
      <w:r w:rsidR="001C085B" w:rsidRPr="00A15DCB">
        <w:tab/>
        <w:t>else (i.e. Msg3 is being retransmitted):</w:t>
      </w:r>
    </w:p>
    <w:p w14:paraId="56658240" w14:textId="77777777" w:rsidR="001C085B" w:rsidRPr="00A15DCB" w:rsidRDefault="00186977" w:rsidP="00186977">
      <w:pPr>
        <w:pStyle w:val="B3"/>
      </w:pPr>
      <w:r w:rsidRPr="00A15DCB">
        <w:t>3&gt;</w:t>
      </w:r>
      <w:r w:rsidR="001C085B" w:rsidRPr="00A15DCB">
        <w:tab/>
        <w:t>select the same group of Random Access Preambles as was used for the Random Access Preamble transmission attempt corresponding to the first transmission of Msg3.</w:t>
      </w:r>
    </w:p>
    <w:p w14:paraId="0F42B85B" w14:textId="77777777" w:rsidR="001C085B" w:rsidRPr="00A15DCB" w:rsidRDefault="00186977" w:rsidP="00186977">
      <w:pPr>
        <w:pStyle w:val="B2"/>
      </w:pPr>
      <w:r w:rsidRPr="00A15DCB">
        <w:t>2&gt;</w:t>
      </w:r>
      <w:r w:rsidR="001C085B" w:rsidRPr="00A15DCB">
        <w:tab/>
        <w:t>if the association between Random Access Preambles and SS</w:t>
      </w:r>
      <w:r w:rsidR="003E5F90" w:rsidRPr="00A15DCB">
        <w:t>Bs</w:t>
      </w:r>
      <w:r w:rsidR="001C085B" w:rsidRPr="00A15DCB">
        <w:t xml:space="preserve"> is configured:</w:t>
      </w:r>
    </w:p>
    <w:p w14:paraId="0DA72C24" w14:textId="77777777" w:rsidR="001C085B" w:rsidRPr="00A15DCB" w:rsidRDefault="00186977" w:rsidP="00186977">
      <w:pPr>
        <w:pStyle w:val="B3"/>
      </w:pPr>
      <w:r w:rsidRPr="00A15DCB">
        <w:lastRenderedPageBreak/>
        <w:t>3&gt;</w:t>
      </w:r>
      <w:r w:rsidR="001C085B" w:rsidRPr="00A15DCB">
        <w:tab/>
        <w:t xml:space="preserve">select a </w:t>
      </w:r>
      <w:r w:rsidR="00DF2455" w:rsidRPr="00A15DCB">
        <w:t>Random Access Preamble</w:t>
      </w:r>
      <w:r w:rsidR="001C085B" w:rsidRPr="00A15DCB">
        <w:t xml:space="preserve"> randomly with equal probability from the Random Access Preambles associated with the selected SS</w:t>
      </w:r>
      <w:r w:rsidR="003E5F90" w:rsidRPr="00A15DCB">
        <w:t>B</w:t>
      </w:r>
      <w:r w:rsidR="001C085B" w:rsidRPr="00A15DCB">
        <w:t xml:space="preserve"> and the selected </w:t>
      </w:r>
      <w:r w:rsidR="003E5F90" w:rsidRPr="00A15DCB">
        <w:t xml:space="preserve">Random Access Preambles </w:t>
      </w:r>
      <w:r w:rsidR="001C085B" w:rsidRPr="00A15DCB">
        <w:t>group.</w:t>
      </w:r>
    </w:p>
    <w:p w14:paraId="61551394" w14:textId="77777777" w:rsidR="001C085B" w:rsidRPr="00A15DCB" w:rsidRDefault="00186977" w:rsidP="00186977">
      <w:pPr>
        <w:pStyle w:val="B2"/>
      </w:pPr>
      <w:r w:rsidRPr="00A15DCB">
        <w:t>2&gt;</w:t>
      </w:r>
      <w:r w:rsidR="001C085B" w:rsidRPr="00A15DCB">
        <w:tab/>
        <w:t>else:</w:t>
      </w:r>
    </w:p>
    <w:p w14:paraId="17DCFEF1" w14:textId="77777777" w:rsidR="001C085B" w:rsidRPr="00A15DCB" w:rsidRDefault="00186977" w:rsidP="00186977">
      <w:pPr>
        <w:pStyle w:val="B3"/>
      </w:pPr>
      <w:r w:rsidRPr="00A15DCB">
        <w:t>3&gt;</w:t>
      </w:r>
      <w:r w:rsidR="001C085B" w:rsidRPr="00A15DCB">
        <w:tab/>
        <w:t xml:space="preserve">select a </w:t>
      </w:r>
      <w:r w:rsidR="00DF2455" w:rsidRPr="00A15DCB">
        <w:t>Random Access Preamble</w:t>
      </w:r>
      <w:r w:rsidR="001C085B" w:rsidRPr="00A15DCB">
        <w:t xml:space="preserve"> randomly with equal probability from the Random Access Preambles within the selected </w:t>
      </w:r>
      <w:r w:rsidR="003E5F90" w:rsidRPr="00A15DCB">
        <w:t xml:space="preserve">Random Access Preambles </w:t>
      </w:r>
      <w:r w:rsidR="001C085B" w:rsidRPr="00A15DCB">
        <w:t>group.</w:t>
      </w:r>
    </w:p>
    <w:p w14:paraId="142D25CA" w14:textId="77777777" w:rsidR="001C085B" w:rsidRPr="00A15DCB" w:rsidRDefault="00186977" w:rsidP="00186977">
      <w:pPr>
        <w:pStyle w:val="B2"/>
      </w:pPr>
      <w:r w:rsidRPr="00A15DCB">
        <w:t>2&gt;</w:t>
      </w:r>
      <w:r w:rsidR="001C085B" w:rsidRPr="00A15DCB">
        <w:tab/>
        <w:t xml:space="preserve">set the </w:t>
      </w:r>
      <w:r w:rsidR="001C085B" w:rsidRPr="00A15DCB">
        <w:rPr>
          <w:i/>
        </w:rPr>
        <w:t>PREAMBLE_INDEX</w:t>
      </w:r>
      <w:r w:rsidR="001C085B" w:rsidRPr="00A15DCB">
        <w:t xml:space="preserve"> to the selected </w:t>
      </w:r>
      <w:r w:rsidR="001C085B" w:rsidRPr="00A15DCB">
        <w:rPr>
          <w:i/>
        </w:rPr>
        <w:t>ra-PreambleIndex</w:t>
      </w:r>
      <w:r w:rsidR="001C085B" w:rsidRPr="00A15DCB">
        <w:t>.</w:t>
      </w:r>
    </w:p>
    <w:p w14:paraId="230F7FBD" w14:textId="77777777" w:rsidR="001C085B" w:rsidRPr="00A15DCB" w:rsidRDefault="001C085B" w:rsidP="001C085B">
      <w:pPr>
        <w:overflowPunct/>
        <w:autoSpaceDE/>
        <w:autoSpaceDN/>
        <w:adjustRightInd/>
        <w:ind w:left="568" w:hanging="284"/>
      </w:pPr>
      <w:r w:rsidRPr="00A15DCB">
        <w:t>…</w:t>
      </w:r>
    </w:p>
    <w:p w14:paraId="24A448D5" w14:textId="77777777" w:rsidR="00DF2455" w:rsidRPr="00A15DCB" w:rsidRDefault="00DF2455" w:rsidP="00DF2455">
      <w:pPr>
        <w:pStyle w:val="B1"/>
      </w:pPr>
      <w:r w:rsidRPr="00A15DCB">
        <w:t>1&gt;</w:t>
      </w:r>
      <w:r w:rsidRPr="00A15DCB">
        <w:tab/>
        <w:t>if the Random Access procedure was initiated for SI request (as specified in TS 38.331 [5]); and</w:t>
      </w:r>
    </w:p>
    <w:p w14:paraId="4D8ADEAE" w14:textId="77777777" w:rsidR="00DF2455" w:rsidRPr="00A15DCB" w:rsidRDefault="002F512C" w:rsidP="002F512C">
      <w:pPr>
        <w:pStyle w:val="B1"/>
        <w:overflowPunct/>
        <w:autoSpaceDE/>
        <w:autoSpaceDN/>
        <w:adjustRightInd/>
        <w:ind w:left="284" w:firstLine="0"/>
      </w:pPr>
      <w:r w:rsidRPr="00A15DCB">
        <w:t>1&gt;</w:t>
      </w:r>
      <w:r w:rsidRPr="00A15DCB">
        <w:tab/>
      </w:r>
      <w:r w:rsidR="00DF2455" w:rsidRPr="00A15DCB">
        <w:t xml:space="preserve">if </w:t>
      </w:r>
      <w:r w:rsidR="00DF2455" w:rsidRPr="00A15DCB">
        <w:rPr>
          <w:i/>
        </w:rPr>
        <w:t xml:space="preserve">ra-AssociationPeriodIndex </w:t>
      </w:r>
      <w:r w:rsidR="00DF2455" w:rsidRPr="00A15DCB">
        <w:t>and</w:t>
      </w:r>
      <w:r w:rsidR="00DF2455" w:rsidRPr="00A15DCB">
        <w:rPr>
          <w:i/>
        </w:rPr>
        <w:t xml:space="preserve"> si-RequestPeriod </w:t>
      </w:r>
      <w:r w:rsidR="00DF2455" w:rsidRPr="00A15DCB">
        <w:t>are configured:</w:t>
      </w:r>
    </w:p>
    <w:p w14:paraId="638DA81A" w14:textId="77777777" w:rsidR="00DF2455" w:rsidRPr="00A15DCB" w:rsidRDefault="00DF2455" w:rsidP="00DF2455">
      <w:pPr>
        <w:pStyle w:val="B2"/>
      </w:pPr>
      <w:r w:rsidRPr="00A15DCB">
        <w:t>2&gt;</w:t>
      </w:r>
      <w:r w:rsidRPr="00A15DCB">
        <w:tab/>
        <w:t xml:space="preserve">determine the next available PRACH occasion from the PRACH occasions corresponding to the selected SSB in the association period given by </w:t>
      </w:r>
      <w:r w:rsidRPr="00A15DCB">
        <w:rPr>
          <w:i/>
        </w:rPr>
        <w:t>ra-AssociationPeriodIndex</w:t>
      </w:r>
      <w:r w:rsidRPr="00A15DCB">
        <w:t xml:space="preserve"> in the </w:t>
      </w:r>
      <w:r w:rsidRPr="00A15DCB">
        <w:rPr>
          <w:i/>
        </w:rPr>
        <w:t>si-RequestPeriod</w:t>
      </w:r>
      <w:r w:rsidRPr="00A15DCB">
        <w:rPr>
          <w:rFonts w:ascii="Arial" w:hAnsi="Arial"/>
          <w:b/>
          <w:i/>
          <w:sz w:val="18"/>
          <w:szCs w:val="22"/>
        </w:rPr>
        <w:t xml:space="preserve"> </w:t>
      </w:r>
      <w:r w:rsidRPr="00A15DCB">
        <w:t xml:space="preserve">permitted by the restrictions given by the </w:t>
      </w:r>
      <w:r w:rsidRPr="00A15DCB">
        <w:rPr>
          <w:i/>
        </w:rPr>
        <w:t>ra-ssb-OccasionMaskIndex</w:t>
      </w:r>
      <w:r w:rsidRPr="00A15DCB">
        <w:t xml:space="preserve"> (the MAC entity shall select a PRACH occasion randomly with equal probability amongst the consecutive PRACH occasions according to subclause 8.1 of TS 38.213 [6] corresponding to the selected SSB).</w:t>
      </w:r>
    </w:p>
    <w:p w14:paraId="4C76E70E" w14:textId="77777777" w:rsidR="00DF2455" w:rsidRPr="00A15DCB" w:rsidRDefault="00DF2455" w:rsidP="00DF2455">
      <w:pPr>
        <w:pStyle w:val="B1"/>
      </w:pPr>
      <w:r w:rsidRPr="00A15DCB">
        <w:t>1&gt;</w:t>
      </w:r>
      <w:r w:rsidRPr="00A15DCB">
        <w:tab/>
        <w:t>else if an SSB is selected above:</w:t>
      </w:r>
    </w:p>
    <w:p w14:paraId="088AD65C" w14:textId="77777777" w:rsidR="00DF2455" w:rsidRPr="00A15DCB" w:rsidRDefault="00DF2455" w:rsidP="00DF2455">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514E4BD5" w14:textId="77777777" w:rsidR="00DF2455" w:rsidRPr="00A15DCB" w:rsidRDefault="00DF2455" w:rsidP="00DF2455">
      <w:pPr>
        <w:pStyle w:val="B1"/>
      </w:pPr>
      <w:r w:rsidRPr="00A15DCB">
        <w:t>1&gt;</w:t>
      </w:r>
      <w:r w:rsidRPr="00A15DCB">
        <w:tab/>
        <w:t>else if a CSI-RS is selected above:</w:t>
      </w:r>
    </w:p>
    <w:p w14:paraId="43BFFE00" w14:textId="77777777" w:rsidR="00DF2455" w:rsidRPr="00A15DCB" w:rsidRDefault="00DF2455" w:rsidP="00DF2455">
      <w:pPr>
        <w:pStyle w:val="B2"/>
      </w:pPr>
      <w:r w:rsidRPr="00A15DCB">
        <w:t>2&gt;</w:t>
      </w:r>
      <w:r w:rsidRPr="00A15DCB">
        <w:tab/>
        <w:t>if there is no contention-free Random Access Resource associated with the selected CSI-RS:</w:t>
      </w:r>
    </w:p>
    <w:p w14:paraId="378014C0" w14:textId="77777777" w:rsidR="00DF2455" w:rsidRPr="00A15DCB" w:rsidRDefault="00DF2455" w:rsidP="00DF2455">
      <w:pPr>
        <w:pStyle w:val="B3"/>
      </w:pPr>
      <w:r w:rsidRPr="00A15DCB">
        <w:t>3&gt;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47A8DFEB" w14:textId="77777777" w:rsidR="00DF2455" w:rsidRPr="00A15DCB" w:rsidRDefault="00DF2455" w:rsidP="00DF2455">
      <w:pPr>
        <w:pStyle w:val="B2"/>
      </w:pPr>
      <w:r w:rsidRPr="00A15DCB">
        <w:t>2&gt;</w:t>
      </w:r>
      <w:r w:rsidRPr="00A15DCB">
        <w:tab/>
        <w:t>else:</w:t>
      </w:r>
    </w:p>
    <w:p w14:paraId="34A30FDE" w14:textId="77777777" w:rsidR="001C085B" w:rsidRPr="00A15DCB" w:rsidRDefault="00DF2455" w:rsidP="00DF2455">
      <w:pPr>
        <w:pStyle w:val="B1"/>
      </w:pPr>
      <w:r w:rsidRPr="00A15DCB">
        <w:t>3&gt;</w:t>
      </w:r>
      <w:r w:rsidRPr="00A15DCB">
        <w:tab/>
        <w:t xml:space="preserve">determine the next available PRACH occasion from the PRACH occasions in </w:t>
      </w:r>
      <w:r w:rsidRPr="00A15DCB">
        <w:rPr>
          <w:i/>
        </w:rPr>
        <w:t>ra-OccasionList</w:t>
      </w:r>
      <w:r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6EA474CA" w14:textId="77777777" w:rsidR="001C085B" w:rsidRPr="00A15DCB" w:rsidRDefault="00186977" w:rsidP="00186977">
      <w:pPr>
        <w:pStyle w:val="B1"/>
      </w:pPr>
      <w:r w:rsidRPr="00A15DCB">
        <w:t>1&gt;</w:t>
      </w:r>
      <w:r w:rsidR="001C085B" w:rsidRPr="00A15DCB">
        <w:tab/>
        <w:t>perform the Random Access Preamble transmission procedure (see subclause 5.1.3).</w:t>
      </w:r>
    </w:p>
    <w:bookmarkEnd w:id="38"/>
    <w:p w14:paraId="36214B9D" w14:textId="77777777" w:rsidR="001C085B" w:rsidRPr="00A15DCB" w:rsidRDefault="001C085B" w:rsidP="001C085B">
      <w:pPr>
        <w:overflowPunct/>
        <w:autoSpaceDE/>
        <w:autoSpaceDN/>
        <w:adjustRightInd/>
      </w:pPr>
      <w:r w:rsidRPr="00A15DCB">
        <w:t>[TS 38.321, clause 5.1.3]</w:t>
      </w:r>
    </w:p>
    <w:p w14:paraId="365EA4F8" w14:textId="77777777" w:rsidR="001C085B" w:rsidRPr="00A15DCB" w:rsidRDefault="001C085B" w:rsidP="001C085B">
      <w:pPr>
        <w:overflowPunct/>
        <w:autoSpaceDE/>
        <w:autoSpaceDN/>
        <w:adjustRightInd/>
      </w:pPr>
      <w:r w:rsidRPr="00A15DCB">
        <w:t>The MAC entity shall, for each Random Access Preamble:</w:t>
      </w:r>
    </w:p>
    <w:p w14:paraId="67EB9D40" w14:textId="77777777" w:rsidR="001C085B" w:rsidRPr="00A15DCB" w:rsidRDefault="00186977" w:rsidP="00186977">
      <w:pPr>
        <w:pStyle w:val="B1"/>
      </w:pPr>
      <w:r w:rsidRPr="00A15DCB">
        <w:t>1&gt;</w:t>
      </w:r>
      <w:r w:rsidR="001C085B" w:rsidRPr="00A15DCB">
        <w:tab/>
        <w:t xml:space="preserve">if </w:t>
      </w:r>
      <w:r w:rsidR="001C085B" w:rsidRPr="00A15DCB">
        <w:rPr>
          <w:i/>
        </w:rPr>
        <w:t>PREAMBLE_TRANSMISSION_COUNTER</w:t>
      </w:r>
      <w:r w:rsidR="001C085B" w:rsidRPr="00A15DCB">
        <w:t xml:space="preserve"> is greater than one; and</w:t>
      </w:r>
    </w:p>
    <w:p w14:paraId="54FC9450" w14:textId="77777777" w:rsidR="001C085B" w:rsidRPr="00A15DCB" w:rsidRDefault="00186977" w:rsidP="00186977">
      <w:pPr>
        <w:pStyle w:val="B1"/>
      </w:pPr>
      <w:r w:rsidRPr="00A15DCB">
        <w:t>1&gt;</w:t>
      </w:r>
      <w:r w:rsidR="001C085B" w:rsidRPr="00A15DCB">
        <w:tab/>
        <w:t>if the notification of suspending power ramping counter has not been received from lower layers; and</w:t>
      </w:r>
    </w:p>
    <w:p w14:paraId="78D2A8C3" w14:textId="77777777" w:rsidR="001C085B" w:rsidRPr="00A15DCB" w:rsidRDefault="00186977" w:rsidP="00186977">
      <w:pPr>
        <w:pStyle w:val="B1"/>
      </w:pPr>
      <w:r w:rsidRPr="00A15DCB">
        <w:t>1&gt;</w:t>
      </w:r>
      <w:r w:rsidR="001C085B" w:rsidRPr="00A15DCB">
        <w:tab/>
        <w:t>if SS</w:t>
      </w:r>
      <w:r w:rsidR="003E5F90" w:rsidRPr="00A15DCB">
        <w:t>B</w:t>
      </w:r>
      <w:r w:rsidR="001C085B" w:rsidRPr="00A15DCB">
        <w:t xml:space="preserve"> selected is not changed (i.e. same as the previous Random Access Preamble transmission): </w:t>
      </w:r>
    </w:p>
    <w:p w14:paraId="44A129AA" w14:textId="77777777" w:rsidR="001C085B" w:rsidRPr="00A15DCB" w:rsidRDefault="00186977" w:rsidP="00186977">
      <w:pPr>
        <w:pStyle w:val="B2"/>
      </w:pPr>
      <w:r w:rsidRPr="00A15DCB">
        <w:t>2&gt;</w:t>
      </w:r>
      <w:r w:rsidR="001C085B" w:rsidRPr="00A15DCB">
        <w:tab/>
        <w:t xml:space="preserve">increment </w:t>
      </w:r>
      <w:r w:rsidR="001C085B" w:rsidRPr="00A15DCB">
        <w:rPr>
          <w:i/>
        </w:rPr>
        <w:t>PREAMBLE_POWER_RAMPING_COUNTER</w:t>
      </w:r>
      <w:r w:rsidR="001C085B" w:rsidRPr="00A15DCB">
        <w:t xml:space="preserve"> by 1.</w:t>
      </w:r>
    </w:p>
    <w:p w14:paraId="75C83D17" w14:textId="77777777" w:rsidR="003E5F90" w:rsidRPr="00A15DCB" w:rsidRDefault="003E5F90" w:rsidP="003E5F90">
      <w:pPr>
        <w:pStyle w:val="B1"/>
      </w:pPr>
      <w:r w:rsidRPr="00A15DCB">
        <w:t>1&gt;</w:t>
      </w:r>
      <w:r w:rsidRPr="00A15DCB">
        <w:tab/>
        <w:t xml:space="preserve">select the value of </w:t>
      </w:r>
      <w:r w:rsidRPr="00A15DCB">
        <w:rPr>
          <w:i/>
        </w:rPr>
        <w:t>DELTA_PREAMBLE</w:t>
      </w:r>
      <w:r w:rsidRPr="00A15DCB">
        <w:t xml:space="preserve"> according to subclause 7.3;</w:t>
      </w:r>
    </w:p>
    <w:p w14:paraId="1DDC8F7F" w14:textId="77777777" w:rsidR="001C085B" w:rsidRPr="00A15DCB" w:rsidRDefault="00186977" w:rsidP="00186977">
      <w:pPr>
        <w:pStyle w:val="B1"/>
      </w:pPr>
      <w:r w:rsidRPr="00A15DCB">
        <w:t>1&gt;</w:t>
      </w:r>
      <w:r w:rsidR="001C085B" w:rsidRPr="00A15DCB">
        <w:tab/>
      </w:r>
      <w:r w:rsidR="003E5F90" w:rsidRPr="00A15DCB">
        <w:t xml:space="preserve">set </w:t>
      </w:r>
      <w:r w:rsidR="003E5F90" w:rsidRPr="00A15DCB">
        <w:rPr>
          <w:i/>
        </w:rPr>
        <w:t>PREAMBLE_RECEIVED_TARGET_POWER</w:t>
      </w:r>
      <w:r w:rsidR="003E5F90" w:rsidRPr="00A15DCB">
        <w:t xml:space="preserve"> to </w:t>
      </w:r>
      <w:r w:rsidR="003E5F90" w:rsidRPr="00A15DCB">
        <w:rPr>
          <w:i/>
        </w:rPr>
        <w:t>preambleReceivedTargetPower</w:t>
      </w:r>
      <w:r w:rsidR="003E5F90" w:rsidRPr="00A15DCB">
        <w:t xml:space="preserve"> + </w:t>
      </w:r>
      <w:r w:rsidR="003E5F90" w:rsidRPr="00A15DCB">
        <w:rPr>
          <w:i/>
        </w:rPr>
        <w:t>DELTA_PREAMBLE</w:t>
      </w:r>
      <w:r w:rsidR="003E5F90" w:rsidRPr="00A15DCB">
        <w:t xml:space="preserve"> + (</w:t>
      </w:r>
      <w:r w:rsidR="003E5F90" w:rsidRPr="00A15DCB">
        <w:rPr>
          <w:i/>
        </w:rPr>
        <w:t>PREAMBLE_POWER_RAMPING_COUNTER</w:t>
      </w:r>
      <w:r w:rsidR="003E5F90" w:rsidRPr="00A15DCB">
        <w:t xml:space="preserve"> – 1) × </w:t>
      </w:r>
      <w:r w:rsidR="003E5F90" w:rsidRPr="00A15DCB">
        <w:rPr>
          <w:i/>
        </w:rPr>
        <w:t>PREAMBLE_POWER_RAMPING_STEP</w:t>
      </w:r>
      <w:r w:rsidR="003E5F90" w:rsidRPr="00A15DCB">
        <w:t>;</w:t>
      </w:r>
    </w:p>
    <w:p w14:paraId="3179C398" w14:textId="77777777" w:rsidR="001C085B" w:rsidRPr="00A15DCB" w:rsidRDefault="00186977" w:rsidP="00186977">
      <w:pPr>
        <w:pStyle w:val="B1"/>
      </w:pPr>
      <w:r w:rsidRPr="00A15DCB">
        <w:lastRenderedPageBreak/>
        <w:t>1&gt;</w:t>
      </w:r>
      <w:r w:rsidR="001C085B" w:rsidRPr="00A15DCB">
        <w:tab/>
        <w:t xml:space="preserve">except for contention-free </w:t>
      </w:r>
      <w:r w:rsidR="00E1746F" w:rsidRPr="00A15DCB">
        <w:t>Random</w:t>
      </w:r>
      <w:r w:rsidR="001C085B" w:rsidRPr="00A15DCB">
        <w:t xml:space="preserve"> Access Preamble for beam failure recovery request, compute the RA-RNTI associated with the PRACH occasion in which the Random Access Preamble is transmitted;</w:t>
      </w:r>
    </w:p>
    <w:p w14:paraId="27516A7F" w14:textId="77777777" w:rsidR="001C085B" w:rsidRPr="00A15DCB" w:rsidRDefault="00186977" w:rsidP="00186977">
      <w:pPr>
        <w:pStyle w:val="B1"/>
      </w:pPr>
      <w:r w:rsidRPr="00A15DCB">
        <w:t>1&gt;</w:t>
      </w:r>
      <w:r w:rsidR="001C085B" w:rsidRPr="00A15DCB">
        <w:tab/>
        <w:t xml:space="preserve">instruct the physical layer to transmit the Random Access Preamble using the selected PRACH, corresponding RA-RNTI (if available), </w:t>
      </w:r>
      <w:r w:rsidR="001C085B" w:rsidRPr="00A15DCB">
        <w:rPr>
          <w:i/>
        </w:rPr>
        <w:t>PREAMBLE_INDEX</w:t>
      </w:r>
      <w:r w:rsidR="001C085B" w:rsidRPr="00A15DCB">
        <w:t xml:space="preserve"> and </w:t>
      </w:r>
      <w:r w:rsidR="001C085B" w:rsidRPr="00A15DCB">
        <w:rPr>
          <w:i/>
        </w:rPr>
        <w:t>PREAMBLE_RECEIVED_TARGET_POWER</w:t>
      </w:r>
      <w:r w:rsidR="001C085B" w:rsidRPr="00A15DCB">
        <w:t>.</w:t>
      </w:r>
    </w:p>
    <w:p w14:paraId="796F6087" w14:textId="77777777" w:rsidR="001C085B" w:rsidRPr="00A15DCB" w:rsidRDefault="001C085B" w:rsidP="001C085B">
      <w:pPr>
        <w:overflowPunct/>
        <w:autoSpaceDE/>
        <w:autoSpaceDN/>
        <w:adjustRightInd/>
      </w:pPr>
      <w:r w:rsidRPr="00A15DCB">
        <w:t>The RA-RNTI associated with the PRACH in which the Random Access Preamble is transmitted, is computed as:</w:t>
      </w:r>
    </w:p>
    <w:p w14:paraId="40D70571" w14:textId="77777777" w:rsidR="001C085B" w:rsidRPr="00A15DCB" w:rsidRDefault="001C085B" w:rsidP="00DA77DA">
      <w:pPr>
        <w:pStyle w:val="EQ"/>
        <w:jc w:val="center"/>
        <w:rPr>
          <w:noProof w:val="0"/>
        </w:rPr>
      </w:pPr>
      <w:r w:rsidRPr="00A15DCB">
        <w:rPr>
          <w:noProof w:val="0"/>
        </w:rPr>
        <w:t xml:space="preserve">RA-RNTI= 1 + s_id + 14 × t_id + 14 × </w:t>
      </w:r>
      <w:r w:rsidR="003E5F90" w:rsidRPr="00A15DCB">
        <w:rPr>
          <w:noProof w:val="0"/>
        </w:rPr>
        <w:t>80</w:t>
      </w:r>
      <w:r w:rsidRPr="00A15DCB">
        <w:rPr>
          <w:noProof w:val="0"/>
        </w:rPr>
        <w:t xml:space="preserve"> × f_id + 14 × </w:t>
      </w:r>
      <w:r w:rsidR="003E5F90" w:rsidRPr="00A15DCB">
        <w:rPr>
          <w:noProof w:val="0"/>
        </w:rPr>
        <w:t>80</w:t>
      </w:r>
      <w:r w:rsidRPr="00A15DCB">
        <w:rPr>
          <w:noProof w:val="0"/>
        </w:rPr>
        <w:t xml:space="preserve"> × </w:t>
      </w:r>
      <w:r w:rsidR="003E5F90" w:rsidRPr="00A15DCB">
        <w:rPr>
          <w:noProof w:val="0"/>
        </w:rPr>
        <w:t>8</w:t>
      </w:r>
      <w:r w:rsidRPr="00A15DCB">
        <w:rPr>
          <w:noProof w:val="0"/>
        </w:rPr>
        <w:t xml:space="preserve"> × ul_carrier_id</w:t>
      </w:r>
    </w:p>
    <w:p w14:paraId="13F89732" w14:textId="77777777" w:rsidR="001C085B" w:rsidRPr="00A15DCB" w:rsidRDefault="001C085B" w:rsidP="001C085B">
      <w:pPr>
        <w:overflowPunct/>
        <w:autoSpaceDE/>
        <w:autoSpaceDN/>
        <w:adjustRightInd/>
      </w:pPr>
      <w:r w:rsidRPr="00A15DCB">
        <w:t xml:space="preserve">where s_id is the index of the first OFDM symbol of the specified PRACH (0 ≤ s_id &lt; 14), t_id is the index of the first slot of the specified PRACH in a system frame (0 ≤ t_id &lt; </w:t>
      </w:r>
      <w:r w:rsidR="003E5F90" w:rsidRPr="00A15DCB">
        <w:t>80</w:t>
      </w:r>
      <w:r w:rsidRPr="00A15DCB">
        <w:t xml:space="preserve">), f_id is the index of the specified PRACH in the frequency domain (0 ≤ f_id &lt; </w:t>
      </w:r>
      <w:r w:rsidR="003E5F90" w:rsidRPr="00A15DCB">
        <w:t>8</w:t>
      </w:r>
      <w:r w:rsidRPr="00A15DCB">
        <w:t xml:space="preserve">), and ul_carrier_id is the UL carrier used for Msg1 transmission (0 for </w:t>
      </w:r>
      <w:r w:rsidR="003E5F90" w:rsidRPr="00A15DCB">
        <w:t xml:space="preserve">NUL </w:t>
      </w:r>
      <w:r w:rsidRPr="00A15DCB">
        <w:t>carrier, and 1 for SUL carrier).</w:t>
      </w:r>
    </w:p>
    <w:p w14:paraId="42CD1628" w14:textId="77777777" w:rsidR="001C085B" w:rsidRPr="00A15DCB" w:rsidRDefault="001C085B" w:rsidP="001C085B">
      <w:pPr>
        <w:overflowPunct/>
        <w:autoSpaceDE/>
        <w:autoSpaceDN/>
        <w:adjustRightInd/>
      </w:pPr>
      <w:r w:rsidRPr="00A15DCB">
        <w:t>[TS 38.321, clause 5.1.4]</w:t>
      </w:r>
    </w:p>
    <w:p w14:paraId="50D7D0D3" w14:textId="77777777" w:rsidR="001C085B" w:rsidRPr="00A15DCB" w:rsidRDefault="001C085B" w:rsidP="001C085B">
      <w:pPr>
        <w:overflowPunct/>
        <w:autoSpaceDE/>
        <w:autoSpaceDN/>
        <w:adjustRightInd/>
      </w:pPr>
      <w:r w:rsidRPr="00A15DCB">
        <w:t>Once the Random Access Preamble is transmitted and regardless of the possible occurrence of a measurement gap, the MAC entity shall:</w:t>
      </w:r>
    </w:p>
    <w:p w14:paraId="027315C2" w14:textId="77777777" w:rsidR="001C085B" w:rsidRPr="00A15DCB" w:rsidRDefault="001C085B" w:rsidP="001C085B">
      <w:pPr>
        <w:overflowPunct/>
        <w:autoSpaceDE/>
        <w:autoSpaceDN/>
        <w:adjustRightInd/>
        <w:ind w:left="568" w:hanging="284"/>
      </w:pPr>
      <w:r w:rsidRPr="00A15DCB">
        <w:t>…</w:t>
      </w:r>
    </w:p>
    <w:p w14:paraId="1416648F" w14:textId="77777777" w:rsidR="001C085B" w:rsidRPr="00A15DCB" w:rsidRDefault="00186977" w:rsidP="00186977">
      <w:pPr>
        <w:pStyle w:val="B1"/>
      </w:pPr>
      <w:r w:rsidRPr="00A15DCB">
        <w:t>1&gt;</w:t>
      </w:r>
      <w:r w:rsidR="001C085B" w:rsidRPr="00A15DCB">
        <w:tab/>
        <w:t>else:</w:t>
      </w:r>
    </w:p>
    <w:p w14:paraId="3A1C7474" w14:textId="77777777" w:rsidR="001C085B" w:rsidRPr="00A15DCB" w:rsidRDefault="00186977" w:rsidP="00186977">
      <w:pPr>
        <w:pStyle w:val="B2"/>
      </w:pPr>
      <w:r w:rsidRPr="00A15DCB">
        <w:t>2&gt;</w:t>
      </w:r>
      <w:r w:rsidR="001C085B" w:rsidRPr="00A15DCB">
        <w:tab/>
      </w:r>
      <w:r w:rsidR="003E5F90" w:rsidRPr="00A15DCB">
        <w:t xml:space="preserve">start the </w:t>
      </w:r>
      <w:r w:rsidR="003E5F90" w:rsidRPr="00A15DCB">
        <w:rPr>
          <w:i/>
        </w:rPr>
        <w:t>ra-ResponseWindow</w:t>
      </w:r>
      <w:r w:rsidR="003E5F90" w:rsidRPr="00A15DCB">
        <w:t xml:space="preserve"> configured in </w:t>
      </w:r>
      <w:r w:rsidR="003E5F90" w:rsidRPr="00A15DCB">
        <w:rPr>
          <w:i/>
        </w:rPr>
        <w:t>RACH-ConfigCommon</w:t>
      </w:r>
      <w:r w:rsidR="003E5F90" w:rsidRPr="00A15DCB">
        <w:t xml:space="preserve"> at the first PDCCH occasion as specified in TS 38.213 [6] from the end of the Random Access Preamble transmission</w:t>
      </w:r>
      <w:r w:rsidR="001C085B" w:rsidRPr="00A15DCB">
        <w:t>;</w:t>
      </w:r>
    </w:p>
    <w:p w14:paraId="70AC60F3" w14:textId="77777777" w:rsidR="001C085B" w:rsidRPr="00A15DCB" w:rsidRDefault="00186977" w:rsidP="00186977">
      <w:pPr>
        <w:pStyle w:val="B2"/>
      </w:pPr>
      <w:r w:rsidRPr="00A15DCB">
        <w:t>2&gt;</w:t>
      </w:r>
      <w:r w:rsidR="001C085B" w:rsidRPr="00A15DCB">
        <w:tab/>
        <w:t xml:space="preserve">monitor the PDCCH of the SpCell for Random Access Response(s) identified by the RA-RNTI while the </w:t>
      </w:r>
      <w:r w:rsidR="001C085B" w:rsidRPr="00A15DCB">
        <w:rPr>
          <w:i/>
        </w:rPr>
        <w:t>ra-ResponseWindow</w:t>
      </w:r>
      <w:r w:rsidR="001C085B" w:rsidRPr="00A15DCB">
        <w:t xml:space="preserve"> is running.</w:t>
      </w:r>
    </w:p>
    <w:p w14:paraId="2010502D" w14:textId="77777777" w:rsidR="001C085B" w:rsidRPr="00A15DCB" w:rsidRDefault="00186977" w:rsidP="00186977">
      <w:pPr>
        <w:pStyle w:val="B1"/>
      </w:pPr>
      <w:r w:rsidRPr="00A15DCB">
        <w:t>1&gt;</w:t>
      </w:r>
      <w:r w:rsidR="001C085B" w:rsidRPr="00A15DCB">
        <w:tab/>
        <w:t>if notification of a reception of a PDCCH transmission is received from lower layers</w:t>
      </w:r>
      <w:r w:rsidR="00DF2455" w:rsidRPr="00A15DCB">
        <w:t xml:space="preserve"> on the Serving Cell where the preamble was transmitted</w:t>
      </w:r>
      <w:r w:rsidR="001C085B" w:rsidRPr="00A15DCB">
        <w:t>; and</w:t>
      </w:r>
    </w:p>
    <w:p w14:paraId="2CE0989A" w14:textId="77777777" w:rsidR="001C085B" w:rsidRPr="00A15DCB" w:rsidRDefault="00186977" w:rsidP="00186977">
      <w:pPr>
        <w:pStyle w:val="B1"/>
      </w:pPr>
      <w:r w:rsidRPr="00A15DCB">
        <w:t>1&gt;</w:t>
      </w:r>
      <w:r w:rsidR="001C085B" w:rsidRPr="00A15DCB">
        <w:tab/>
        <w:t>if PDCCH transmission is addressed to the C-RNTI; and</w:t>
      </w:r>
    </w:p>
    <w:p w14:paraId="3F4B2602" w14:textId="77777777" w:rsidR="001C085B" w:rsidRPr="00A15DCB" w:rsidRDefault="00186977" w:rsidP="00186977">
      <w:pPr>
        <w:pStyle w:val="B1"/>
      </w:pPr>
      <w:r w:rsidRPr="00A15DCB">
        <w:t>1&gt;</w:t>
      </w:r>
      <w:r w:rsidR="001C085B" w:rsidRPr="00A15DCB">
        <w:tab/>
        <w:t>if the contention-free Random Access Preamble for beam failure recovery request was transmitted by the MAC entity:</w:t>
      </w:r>
    </w:p>
    <w:p w14:paraId="40FE014E" w14:textId="77777777" w:rsidR="001C085B" w:rsidRPr="00A15DCB" w:rsidRDefault="00186977" w:rsidP="00186977">
      <w:pPr>
        <w:pStyle w:val="B2"/>
      </w:pPr>
      <w:r w:rsidRPr="00A15DCB">
        <w:t>2&gt;</w:t>
      </w:r>
      <w:r w:rsidR="001C085B" w:rsidRPr="00A15DCB">
        <w:tab/>
        <w:t>consider the Random Access procedure successfully completed.</w:t>
      </w:r>
    </w:p>
    <w:p w14:paraId="6B84DA5C" w14:textId="77777777" w:rsidR="001C085B" w:rsidRPr="00A15DCB" w:rsidRDefault="00186977" w:rsidP="00186977">
      <w:pPr>
        <w:pStyle w:val="B1"/>
      </w:pPr>
      <w:r w:rsidRPr="00A15DCB">
        <w:t>1&gt;</w:t>
      </w:r>
      <w:r w:rsidR="001C085B" w:rsidRPr="00A15DCB">
        <w:tab/>
        <w:t>else if a downlink assignment has been received on the PDCCH for the RA-RNTI and the received TB is successfully decoded:</w:t>
      </w:r>
    </w:p>
    <w:p w14:paraId="62B9F122" w14:textId="77777777" w:rsidR="001C085B" w:rsidRPr="00A15DCB" w:rsidRDefault="00186977" w:rsidP="00186977">
      <w:pPr>
        <w:pStyle w:val="B2"/>
      </w:pPr>
      <w:r w:rsidRPr="00A15DCB">
        <w:t>2&gt;</w:t>
      </w:r>
      <w:r w:rsidR="001C085B" w:rsidRPr="00A15DCB">
        <w:tab/>
        <w:t xml:space="preserve">if the Random Access Response contains a </w:t>
      </w:r>
      <w:r w:rsidR="003E5F90" w:rsidRPr="00A15DCB">
        <w:t xml:space="preserve">MAC subPDU with </w:t>
      </w:r>
      <w:r w:rsidR="001C085B" w:rsidRPr="00A15DCB">
        <w:t>Backoff Indicator:</w:t>
      </w:r>
    </w:p>
    <w:p w14:paraId="12648CFB" w14:textId="77777777" w:rsidR="001C085B" w:rsidRPr="00A15DCB" w:rsidRDefault="00186977" w:rsidP="00186977">
      <w:pPr>
        <w:pStyle w:val="B3"/>
      </w:pPr>
      <w:r w:rsidRPr="00A15DCB">
        <w:t>3&gt;</w:t>
      </w:r>
      <w:r w:rsidR="001C085B" w:rsidRPr="00A15DCB">
        <w:tab/>
        <w:t xml:space="preserve">set the </w:t>
      </w:r>
      <w:r w:rsidR="001C085B" w:rsidRPr="00A15DCB">
        <w:rPr>
          <w:i/>
        </w:rPr>
        <w:t>PREAMBLE_BACKOFF</w:t>
      </w:r>
      <w:r w:rsidR="001C085B" w:rsidRPr="00A15DCB">
        <w:t xml:space="preserve"> to value of the BI field of the </w:t>
      </w:r>
      <w:r w:rsidR="003E5F90" w:rsidRPr="00A15DCB">
        <w:t xml:space="preserve">MAC subPDU using Table 7.2-1, multiplied with </w:t>
      </w:r>
      <w:r w:rsidR="003E5F90" w:rsidRPr="00A15DCB">
        <w:rPr>
          <w:i/>
        </w:rPr>
        <w:t>SCALING_FACTOR_B</w:t>
      </w:r>
      <w:r w:rsidR="003E5F90" w:rsidRPr="00A15DCB">
        <w:t>I</w:t>
      </w:r>
      <w:r w:rsidR="001C085B" w:rsidRPr="00A15DCB">
        <w:t>.</w:t>
      </w:r>
    </w:p>
    <w:p w14:paraId="368134AD" w14:textId="77777777" w:rsidR="001C085B" w:rsidRPr="00A15DCB" w:rsidRDefault="00186977" w:rsidP="00186977">
      <w:pPr>
        <w:pStyle w:val="B2"/>
      </w:pPr>
      <w:r w:rsidRPr="00A15DCB">
        <w:t>2&gt;</w:t>
      </w:r>
      <w:r w:rsidR="001C085B" w:rsidRPr="00A15DCB">
        <w:tab/>
        <w:t>else:</w:t>
      </w:r>
    </w:p>
    <w:p w14:paraId="15CEB33B" w14:textId="77777777" w:rsidR="001C085B" w:rsidRPr="00A15DCB" w:rsidRDefault="00186977" w:rsidP="00186977">
      <w:pPr>
        <w:pStyle w:val="B3"/>
      </w:pPr>
      <w:r w:rsidRPr="00A15DCB">
        <w:t>3&gt;</w:t>
      </w:r>
      <w:r w:rsidR="001C085B" w:rsidRPr="00A15DCB">
        <w:tab/>
        <w:t xml:space="preserve">set the </w:t>
      </w:r>
      <w:r w:rsidR="001C085B" w:rsidRPr="00A15DCB">
        <w:rPr>
          <w:i/>
        </w:rPr>
        <w:t>PREAMBLE_BACKOFF</w:t>
      </w:r>
      <w:r w:rsidR="001C085B" w:rsidRPr="00A15DCB">
        <w:t xml:space="preserve"> to 0 ms.</w:t>
      </w:r>
    </w:p>
    <w:p w14:paraId="35BEA4DE" w14:textId="77777777" w:rsidR="001C085B" w:rsidRPr="00A15DCB" w:rsidRDefault="00186977" w:rsidP="00186977">
      <w:pPr>
        <w:pStyle w:val="B2"/>
      </w:pPr>
      <w:r w:rsidRPr="00A15DCB">
        <w:t>2&gt;</w:t>
      </w:r>
      <w:r w:rsidR="001C085B" w:rsidRPr="00A15DCB">
        <w:tab/>
        <w:t xml:space="preserve">if the Random Access Response contains a </w:t>
      </w:r>
      <w:r w:rsidR="003E5F90" w:rsidRPr="00A15DCB">
        <w:t xml:space="preserve">MAC subPDU with </w:t>
      </w:r>
      <w:r w:rsidR="001C085B" w:rsidRPr="00A15DCB">
        <w:t xml:space="preserve">Random Access Preamble identifier corresponding to the transmitted </w:t>
      </w:r>
      <w:r w:rsidR="001C085B" w:rsidRPr="00A15DCB">
        <w:rPr>
          <w:i/>
        </w:rPr>
        <w:t>PREAMBLE_INDEX</w:t>
      </w:r>
      <w:r w:rsidR="001C085B" w:rsidRPr="00A15DCB">
        <w:t xml:space="preserve"> (see subclause 5.1.3):</w:t>
      </w:r>
    </w:p>
    <w:p w14:paraId="6DC7A898" w14:textId="77777777" w:rsidR="001C085B" w:rsidRPr="00A15DCB" w:rsidRDefault="00186977" w:rsidP="00186977">
      <w:pPr>
        <w:pStyle w:val="B3"/>
      </w:pPr>
      <w:r w:rsidRPr="00A15DCB">
        <w:t>3&gt;</w:t>
      </w:r>
      <w:r w:rsidR="001C085B" w:rsidRPr="00A15DCB">
        <w:tab/>
        <w:t>consider this Random Access Response reception successful.</w:t>
      </w:r>
    </w:p>
    <w:p w14:paraId="1F9BC828" w14:textId="77777777" w:rsidR="001C085B" w:rsidRPr="00A15DCB" w:rsidRDefault="00186977" w:rsidP="00186977">
      <w:pPr>
        <w:pStyle w:val="B2"/>
      </w:pPr>
      <w:r w:rsidRPr="00A15DCB">
        <w:t>2&gt;</w:t>
      </w:r>
      <w:r w:rsidR="001C085B" w:rsidRPr="00A15DCB">
        <w:tab/>
        <w:t>if the Random Access Response reception is considered successful:</w:t>
      </w:r>
    </w:p>
    <w:p w14:paraId="365A609A" w14:textId="77777777" w:rsidR="001C085B" w:rsidRPr="00A15DCB" w:rsidRDefault="00186977" w:rsidP="00186977">
      <w:pPr>
        <w:pStyle w:val="B3"/>
      </w:pPr>
      <w:r w:rsidRPr="00A15DCB">
        <w:t>3&gt;</w:t>
      </w:r>
      <w:r w:rsidR="001C085B" w:rsidRPr="00A15DCB">
        <w:tab/>
        <w:t>if the Random Access Response includes RAPID only:</w:t>
      </w:r>
    </w:p>
    <w:p w14:paraId="4438C505" w14:textId="77777777" w:rsidR="001C085B" w:rsidRPr="00A15DCB" w:rsidRDefault="00186977" w:rsidP="00186977">
      <w:pPr>
        <w:pStyle w:val="B4"/>
      </w:pPr>
      <w:r w:rsidRPr="00A15DCB">
        <w:t>4&gt;</w:t>
      </w:r>
      <w:r w:rsidR="001C085B" w:rsidRPr="00A15DCB">
        <w:tab/>
        <w:t>consider this Random Access procedure successfully completed;</w:t>
      </w:r>
    </w:p>
    <w:p w14:paraId="50EB18D2" w14:textId="77777777" w:rsidR="001C085B" w:rsidRPr="00A15DCB" w:rsidRDefault="00186977" w:rsidP="00186977">
      <w:pPr>
        <w:pStyle w:val="B4"/>
      </w:pPr>
      <w:r w:rsidRPr="00A15DCB">
        <w:t>4&gt;</w:t>
      </w:r>
      <w:r w:rsidR="001C085B" w:rsidRPr="00A15DCB">
        <w:tab/>
        <w:t>indicate the reception of an acknowledgement for the SI request to upper layers.</w:t>
      </w:r>
    </w:p>
    <w:p w14:paraId="66241F7B" w14:textId="77777777" w:rsidR="001C085B" w:rsidRPr="00A15DCB" w:rsidRDefault="00186977" w:rsidP="00186977">
      <w:pPr>
        <w:pStyle w:val="B3"/>
      </w:pPr>
      <w:r w:rsidRPr="00A15DCB">
        <w:t>3&gt;</w:t>
      </w:r>
      <w:r w:rsidR="001C085B" w:rsidRPr="00A15DCB">
        <w:tab/>
        <w:t>else:</w:t>
      </w:r>
    </w:p>
    <w:p w14:paraId="12D8A0CE" w14:textId="77777777" w:rsidR="001C085B" w:rsidRPr="00A15DCB" w:rsidRDefault="00186977" w:rsidP="00186977">
      <w:pPr>
        <w:pStyle w:val="B4"/>
      </w:pPr>
      <w:r w:rsidRPr="00A15DCB">
        <w:t>4&gt;</w:t>
      </w:r>
      <w:r w:rsidR="001C085B" w:rsidRPr="00A15DCB">
        <w:tab/>
        <w:t>apply the following actions for the Serving Cell where the Random Access Preamble was transmitted:</w:t>
      </w:r>
    </w:p>
    <w:p w14:paraId="1B9DC0A0" w14:textId="77777777" w:rsidR="001C085B" w:rsidRPr="00A15DCB" w:rsidRDefault="00186977" w:rsidP="00186977">
      <w:pPr>
        <w:pStyle w:val="B5"/>
      </w:pPr>
      <w:r w:rsidRPr="00A15DCB">
        <w:lastRenderedPageBreak/>
        <w:t>5&gt;</w:t>
      </w:r>
      <w:r w:rsidR="001C085B" w:rsidRPr="00A15DCB">
        <w:tab/>
        <w:t>process the received Timing Advance Command (see subclause 5.2);</w:t>
      </w:r>
    </w:p>
    <w:p w14:paraId="0DF38009" w14:textId="77777777" w:rsidR="001C085B" w:rsidRPr="00A15DCB" w:rsidRDefault="00186977" w:rsidP="00186977">
      <w:pPr>
        <w:pStyle w:val="B5"/>
      </w:pPr>
      <w:r w:rsidRPr="00A15DCB">
        <w:t>5&gt;</w:t>
      </w:r>
      <w:r w:rsidR="001C085B" w:rsidRPr="00A15DCB">
        <w:tab/>
        <w:t xml:space="preserve">indicate the </w:t>
      </w:r>
      <w:r w:rsidR="001C085B" w:rsidRPr="00A15DCB">
        <w:rPr>
          <w:i/>
        </w:rPr>
        <w:t>preambleReceivedTargetPower</w:t>
      </w:r>
      <w:r w:rsidR="001C085B" w:rsidRPr="00A15DCB">
        <w:t xml:space="preserve"> and the amount of power ramping applied to the latest Random Access Preamble transmission to lower layers (i.e. (</w:t>
      </w:r>
      <w:r w:rsidR="001C085B" w:rsidRPr="00A15DCB">
        <w:rPr>
          <w:i/>
        </w:rPr>
        <w:t>PREAMBLE_POWER_RAMPING_COUNTER</w:t>
      </w:r>
      <w:r w:rsidR="001C085B" w:rsidRPr="00A15DCB">
        <w:t xml:space="preserve"> – 1) × </w:t>
      </w:r>
      <w:r w:rsidR="001C085B" w:rsidRPr="00A15DCB">
        <w:rPr>
          <w:i/>
        </w:rPr>
        <w:t>preamblePowerRampingStep</w:t>
      </w:r>
      <w:r w:rsidR="001C085B" w:rsidRPr="00A15DCB">
        <w:t>).</w:t>
      </w:r>
    </w:p>
    <w:p w14:paraId="51839ECD" w14:textId="77777777" w:rsidR="001C085B" w:rsidRPr="00A15DCB" w:rsidRDefault="00186977" w:rsidP="00186977">
      <w:pPr>
        <w:pStyle w:val="B5"/>
      </w:pPr>
      <w:r w:rsidRPr="00A15DCB">
        <w:t>5&gt;</w:t>
      </w:r>
      <w:r w:rsidR="001C085B" w:rsidRPr="00A15DCB">
        <w:tab/>
        <w:t>if the Serving Cell for the Random Access procedure is SRS-only SCell:</w:t>
      </w:r>
    </w:p>
    <w:p w14:paraId="41700DE4" w14:textId="77777777" w:rsidR="001C085B" w:rsidRPr="00A15DCB" w:rsidRDefault="00186977" w:rsidP="00186977">
      <w:pPr>
        <w:pStyle w:val="B6"/>
      </w:pPr>
      <w:r w:rsidRPr="00A15DCB">
        <w:t>6&gt;</w:t>
      </w:r>
      <w:r w:rsidR="001C085B" w:rsidRPr="00A15DCB">
        <w:rPr>
          <w:lang w:eastAsia="ko-KR"/>
        </w:rPr>
        <w:tab/>
        <w:t>ignore the received UL grant.</w:t>
      </w:r>
    </w:p>
    <w:p w14:paraId="02D1C17E" w14:textId="77777777" w:rsidR="001C085B" w:rsidRPr="00A15DCB" w:rsidRDefault="00186977" w:rsidP="00186977">
      <w:pPr>
        <w:pStyle w:val="B5"/>
      </w:pPr>
      <w:r w:rsidRPr="00A15DCB">
        <w:t>5&gt;</w:t>
      </w:r>
      <w:r w:rsidR="001C085B" w:rsidRPr="00A15DCB">
        <w:tab/>
        <w:t>else:</w:t>
      </w:r>
    </w:p>
    <w:p w14:paraId="43F8B433" w14:textId="77777777" w:rsidR="001C085B" w:rsidRPr="00A15DCB" w:rsidRDefault="00186977" w:rsidP="00186977">
      <w:pPr>
        <w:pStyle w:val="B6"/>
      </w:pPr>
      <w:r w:rsidRPr="00A15DCB">
        <w:t>6&gt;</w:t>
      </w:r>
      <w:r w:rsidR="001C085B" w:rsidRPr="00A15DCB">
        <w:rPr>
          <w:lang w:eastAsia="ko-KR"/>
        </w:rPr>
        <w:tab/>
        <w:t>process the received UL grant value and indicate it to the lower layers.</w:t>
      </w:r>
    </w:p>
    <w:p w14:paraId="3725CF90" w14:textId="77777777" w:rsidR="001C085B" w:rsidRPr="00A15DCB" w:rsidRDefault="00186977" w:rsidP="00186977">
      <w:pPr>
        <w:pStyle w:val="B4"/>
      </w:pPr>
      <w:r w:rsidRPr="00A15DCB">
        <w:t>4&gt;</w:t>
      </w:r>
      <w:r w:rsidR="001C085B" w:rsidRPr="00A15DCB">
        <w:tab/>
        <w:t>if the Random Access Preamble was not selected by the MAC entity among the contention-based Random Access Preamble</w:t>
      </w:r>
      <w:r w:rsidR="003E5F90" w:rsidRPr="00A15DCB">
        <w:t>(s)</w:t>
      </w:r>
      <w:r w:rsidR="001C085B" w:rsidRPr="00A15DCB">
        <w:t>:</w:t>
      </w:r>
    </w:p>
    <w:p w14:paraId="40989949" w14:textId="77777777" w:rsidR="001C085B" w:rsidRPr="00A15DCB" w:rsidRDefault="00186977" w:rsidP="00186977">
      <w:pPr>
        <w:pStyle w:val="B5"/>
      </w:pPr>
      <w:r w:rsidRPr="00A15DCB">
        <w:t>5&gt;</w:t>
      </w:r>
      <w:r w:rsidR="001C085B" w:rsidRPr="00A15DCB">
        <w:tab/>
        <w:t>consider the Random Access procedure successfully completed.</w:t>
      </w:r>
    </w:p>
    <w:p w14:paraId="393D546B" w14:textId="77777777" w:rsidR="001C085B" w:rsidRPr="00A15DCB" w:rsidRDefault="00186977" w:rsidP="00186977">
      <w:pPr>
        <w:pStyle w:val="B4"/>
      </w:pPr>
      <w:r w:rsidRPr="00A15DCB">
        <w:t>4&gt;</w:t>
      </w:r>
      <w:r w:rsidR="001C085B" w:rsidRPr="00A15DCB">
        <w:tab/>
        <w:t>else:</w:t>
      </w:r>
    </w:p>
    <w:p w14:paraId="00DC70FB" w14:textId="77777777" w:rsidR="001C085B" w:rsidRPr="00A15DCB" w:rsidRDefault="00186977" w:rsidP="00186977">
      <w:pPr>
        <w:pStyle w:val="B5"/>
      </w:pPr>
      <w:r w:rsidRPr="00A15DCB">
        <w:t>5&gt;</w:t>
      </w:r>
      <w:r w:rsidR="001C085B" w:rsidRPr="00A15DCB">
        <w:tab/>
        <w:t xml:space="preserve">set the </w:t>
      </w:r>
      <w:r w:rsidR="001C085B" w:rsidRPr="00A15DCB">
        <w:rPr>
          <w:i/>
        </w:rPr>
        <w:t>TEMPORARY_C-RNTI</w:t>
      </w:r>
      <w:r w:rsidR="001C085B" w:rsidRPr="00A15DCB">
        <w:t xml:space="preserve"> to the value received in the Random Access Response;</w:t>
      </w:r>
    </w:p>
    <w:p w14:paraId="23E6F413" w14:textId="77777777" w:rsidR="001C085B" w:rsidRPr="00A15DCB" w:rsidRDefault="001C085B" w:rsidP="001C085B">
      <w:pPr>
        <w:overflowPunct/>
        <w:autoSpaceDE/>
        <w:autoSpaceDN/>
        <w:adjustRightInd/>
        <w:ind w:left="1135" w:hanging="284"/>
      </w:pPr>
      <w:r w:rsidRPr="00A15DCB">
        <w:t>…</w:t>
      </w:r>
    </w:p>
    <w:p w14:paraId="6E2E3ACB" w14:textId="77777777" w:rsidR="001C085B" w:rsidRPr="00A15DCB" w:rsidRDefault="00186977" w:rsidP="00186977">
      <w:pPr>
        <w:pStyle w:val="B1"/>
      </w:pPr>
      <w:r w:rsidRPr="00A15DCB">
        <w:t>1&gt;</w:t>
      </w:r>
      <w:r w:rsidR="001C085B" w:rsidRPr="00A15DCB">
        <w:tab/>
      </w:r>
      <w:r w:rsidR="003E5F90" w:rsidRPr="00A15DCB">
        <w:t xml:space="preserve">if </w:t>
      </w:r>
      <w:r w:rsidR="003E5F90" w:rsidRPr="00A15DCB">
        <w:rPr>
          <w:i/>
        </w:rPr>
        <w:t>ra-ResponseWindow</w:t>
      </w:r>
      <w:r w:rsidR="003E5F90" w:rsidRPr="00A15DCB">
        <w:t xml:space="preserve"> configured in </w:t>
      </w:r>
      <w:r w:rsidR="003E5F90" w:rsidRPr="00A15DCB">
        <w:rPr>
          <w:i/>
        </w:rPr>
        <w:t>RACH-ConfigCommon</w:t>
      </w:r>
      <w:r w:rsidR="003E5F90" w:rsidRPr="00A15DCB">
        <w:t xml:space="preserve"> expires, and if the Random Access Response containing Random Access Preamble identifiers that matches the transmitted </w:t>
      </w:r>
      <w:r w:rsidR="003E5F90" w:rsidRPr="00A15DCB">
        <w:rPr>
          <w:i/>
        </w:rPr>
        <w:t>PREAMBLE_INDEX</w:t>
      </w:r>
      <w:r w:rsidR="003E5F90" w:rsidRPr="00A15DCB">
        <w:t xml:space="preserve"> has not been received; or</w:t>
      </w:r>
    </w:p>
    <w:p w14:paraId="7E92646F" w14:textId="77777777" w:rsidR="00DF2455" w:rsidRPr="00A15DCB" w:rsidRDefault="00186977" w:rsidP="00DF2455">
      <w:pPr>
        <w:pStyle w:val="B1"/>
      </w:pPr>
      <w:r w:rsidRPr="00A15DCB">
        <w:t>1&gt;</w:t>
      </w:r>
      <w:r w:rsidR="001C085B" w:rsidRPr="00A15DCB">
        <w:tab/>
      </w:r>
      <w:r w:rsidR="003E5F90" w:rsidRPr="00A15DCB">
        <w:t xml:space="preserve">if </w:t>
      </w:r>
      <w:r w:rsidR="003E5F90" w:rsidRPr="00A15DCB">
        <w:rPr>
          <w:i/>
        </w:rPr>
        <w:t>ra-ResponseWindow</w:t>
      </w:r>
      <w:r w:rsidR="003E5F90" w:rsidRPr="00A15DCB">
        <w:t xml:space="preserve"> configured in </w:t>
      </w:r>
      <w:r w:rsidR="003E5F90" w:rsidRPr="00A15DCB">
        <w:rPr>
          <w:i/>
        </w:rPr>
        <w:t>BeamFailureRecoveryConfig</w:t>
      </w:r>
      <w:r w:rsidR="003E5F90" w:rsidRPr="00A15DCB">
        <w:t xml:space="preserve"> expires and if the PDCCH addressed to the C-RNTI has not been received</w:t>
      </w:r>
      <w:r w:rsidR="00DF2455" w:rsidRPr="00A15DCB">
        <w:t xml:space="preserve"> on the Serving Cell where the preamble was transmitted</w:t>
      </w:r>
      <w:r w:rsidR="003E5F90" w:rsidRPr="00A15DCB">
        <w:t>:</w:t>
      </w:r>
    </w:p>
    <w:p w14:paraId="5123E119" w14:textId="77777777" w:rsidR="001C085B" w:rsidRPr="00A15DCB" w:rsidRDefault="00186977" w:rsidP="00186977">
      <w:pPr>
        <w:pStyle w:val="B2"/>
      </w:pPr>
      <w:r w:rsidRPr="00A15DCB">
        <w:t>2&gt;</w:t>
      </w:r>
      <w:r w:rsidR="00DF2455" w:rsidRPr="00A15DCB">
        <w:t xml:space="preserve"> </w:t>
      </w:r>
      <w:r w:rsidR="001C085B" w:rsidRPr="00A15DCB">
        <w:t>consider the Random Access Response reception not successful;</w:t>
      </w:r>
    </w:p>
    <w:p w14:paraId="687F4FC6" w14:textId="77777777" w:rsidR="001C085B" w:rsidRPr="00A15DCB" w:rsidRDefault="00186977" w:rsidP="00186977">
      <w:pPr>
        <w:pStyle w:val="B2"/>
      </w:pPr>
      <w:r w:rsidRPr="00A15DCB">
        <w:t>2&gt;</w:t>
      </w:r>
      <w:r w:rsidR="001C085B" w:rsidRPr="00A15DCB">
        <w:tab/>
        <w:t xml:space="preserve">increment </w:t>
      </w:r>
      <w:r w:rsidR="001C085B" w:rsidRPr="00A15DCB">
        <w:rPr>
          <w:i/>
        </w:rPr>
        <w:t>PREAMBLE_TRANSMISSION_COUNTER</w:t>
      </w:r>
      <w:r w:rsidR="001C085B" w:rsidRPr="00A15DCB">
        <w:t xml:space="preserve"> by 1;</w:t>
      </w:r>
    </w:p>
    <w:p w14:paraId="77245B02" w14:textId="77777777" w:rsidR="001C085B" w:rsidRPr="00A15DCB" w:rsidRDefault="00186977" w:rsidP="00186977">
      <w:pPr>
        <w:pStyle w:val="B2"/>
      </w:pPr>
      <w:r w:rsidRPr="00A15DCB">
        <w:t>2&gt;</w:t>
      </w:r>
      <w:r w:rsidR="001C085B" w:rsidRPr="00A15DCB">
        <w:tab/>
        <w:t xml:space="preserve">if </w:t>
      </w:r>
      <w:r w:rsidR="001C085B" w:rsidRPr="00A15DCB">
        <w:rPr>
          <w:i/>
        </w:rPr>
        <w:t>PREAMBLE_TRANSMISSION_COUNTER</w:t>
      </w:r>
      <w:r w:rsidR="001C085B" w:rsidRPr="00A15DCB">
        <w:t xml:space="preserve"> = </w:t>
      </w:r>
      <w:r w:rsidR="001C085B" w:rsidRPr="00A15DCB">
        <w:rPr>
          <w:i/>
        </w:rPr>
        <w:t>preambleTxMax</w:t>
      </w:r>
      <w:r w:rsidR="001C085B" w:rsidRPr="00A15DCB">
        <w:t xml:space="preserve"> + 1:</w:t>
      </w:r>
    </w:p>
    <w:p w14:paraId="48C45423" w14:textId="77777777" w:rsidR="001C085B" w:rsidRPr="00A15DCB" w:rsidRDefault="00186977" w:rsidP="00186977">
      <w:pPr>
        <w:pStyle w:val="B3"/>
      </w:pPr>
      <w:r w:rsidRPr="00A15DCB">
        <w:t>3&gt;</w:t>
      </w:r>
      <w:r w:rsidR="001C085B" w:rsidRPr="00A15DCB">
        <w:tab/>
        <w:t>if the Random Access Preamble is transmitted on the SpCell:</w:t>
      </w:r>
    </w:p>
    <w:p w14:paraId="2EDC98A9" w14:textId="77777777" w:rsidR="001C085B" w:rsidRPr="00A15DCB" w:rsidRDefault="00186977" w:rsidP="00186977">
      <w:pPr>
        <w:pStyle w:val="B4"/>
      </w:pPr>
      <w:r w:rsidRPr="00A15DCB">
        <w:t>4&gt;</w:t>
      </w:r>
      <w:r w:rsidR="001C085B" w:rsidRPr="00A15DCB">
        <w:tab/>
        <w:t>indicate a Random Access problem to upper layers.</w:t>
      </w:r>
    </w:p>
    <w:p w14:paraId="5FD94BFB" w14:textId="77777777" w:rsidR="003E5F90" w:rsidRPr="00A15DCB" w:rsidRDefault="003E5F90" w:rsidP="003E5F90">
      <w:pPr>
        <w:pStyle w:val="B4"/>
      </w:pPr>
      <w:r w:rsidRPr="00A15DCB">
        <w:t>4&gt;</w:t>
      </w:r>
      <w:r w:rsidRPr="00A15DCB">
        <w:tab/>
        <w:t>if this Random Access procedure was triggered for SI request:</w:t>
      </w:r>
    </w:p>
    <w:p w14:paraId="2E44CC0E" w14:textId="77777777" w:rsidR="001C085B" w:rsidRPr="00A15DCB" w:rsidRDefault="003E5F90" w:rsidP="00186977">
      <w:pPr>
        <w:pStyle w:val="B4"/>
      </w:pPr>
      <w:r w:rsidRPr="00A15DCB">
        <w:t>5</w:t>
      </w:r>
      <w:r w:rsidR="00186977" w:rsidRPr="00A15DCB">
        <w:t>&gt;</w:t>
      </w:r>
      <w:r w:rsidR="00DF2455" w:rsidRPr="00A15DCB">
        <w:t xml:space="preserve"> </w:t>
      </w:r>
      <w:r w:rsidR="001C085B" w:rsidRPr="00A15DCB">
        <w:t>consider the Random Access procedure unsuccessfully completed.</w:t>
      </w:r>
    </w:p>
    <w:p w14:paraId="2054EFD5" w14:textId="77777777" w:rsidR="003E5F90" w:rsidRPr="00A15DCB" w:rsidRDefault="003E5F90" w:rsidP="003E5F90">
      <w:pPr>
        <w:pStyle w:val="B3"/>
      </w:pPr>
      <w:r w:rsidRPr="00A15DCB">
        <w:t>&gt;</w:t>
      </w:r>
      <w:r w:rsidRPr="00A15DCB">
        <w:tab/>
        <w:t>else if the Random Access Preamble is transmitted on a SCell:</w:t>
      </w:r>
    </w:p>
    <w:p w14:paraId="75818170" w14:textId="77777777" w:rsidR="003E5F90" w:rsidRPr="00A15DCB" w:rsidRDefault="003E5F90" w:rsidP="003E5F90">
      <w:pPr>
        <w:pStyle w:val="B4"/>
      </w:pPr>
      <w:r w:rsidRPr="00A15DCB">
        <w:t>4&gt;</w:t>
      </w:r>
      <w:r w:rsidRPr="00A15DCB">
        <w:tab/>
        <w:t>consider the Random Access procedure unsuccessfully completed.</w:t>
      </w:r>
    </w:p>
    <w:p w14:paraId="044F9556" w14:textId="77777777" w:rsidR="003E5F90" w:rsidRPr="00A15DCB" w:rsidRDefault="003E5F90" w:rsidP="003E5F90">
      <w:pPr>
        <w:pStyle w:val="B2"/>
      </w:pPr>
      <w:r w:rsidRPr="00A15DCB">
        <w:t>2&gt;</w:t>
      </w:r>
      <w:r w:rsidRPr="00A15DCB">
        <w:tab/>
        <w:t>if the Random Access procedure is not completed:</w:t>
      </w:r>
    </w:p>
    <w:p w14:paraId="7C20AA3A" w14:textId="77777777" w:rsidR="00DF2455" w:rsidRPr="00A15DCB" w:rsidRDefault="00DF2455" w:rsidP="00DF2455">
      <w:pPr>
        <w:pStyle w:val="B3"/>
      </w:pPr>
      <w:r w:rsidRPr="00A15DCB">
        <w:t>3&gt;</w:t>
      </w:r>
      <w:r w:rsidRPr="00A15DCB">
        <w:tab/>
        <w:t xml:space="preserve">select a random backoff time according to a uniform distribution between 0 and the </w:t>
      </w:r>
      <w:r w:rsidRPr="00A15DCB">
        <w:rPr>
          <w:i/>
        </w:rPr>
        <w:t>PREAMBLE_BACKOFF</w:t>
      </w:r>
      <w:r w:rsidRPr="00A15DCB">
        <w:t>;</w:t>
      </w:r>
    </w:p>
    <w:p w14:paraId="0C2F76CC" w14:textId="77777777" w:rsidR="00DF2455" w:rsidRPr="00A15DCB" w:rsidRDefault="00DF2455" w:rsidP="00DF2455">
      <w:pPr>
        <w:pStyle w:val="B3"/>
      </w:pPr>
      <w:r w:rsidRPr="00A15DCB">
        <w:t>3&gt;</w:t>
      </w:r>
      <w:r w:rsidRPr="00A15DCB">
        <w:tab/>
        <w:t>if the criteria (as defined in subclause 5.1.2) to select contention-free Random Access Resources is met during the backoff time:</w:t>
      </w:r>
    </w:p>
    <w:p w14:paraId="13ED302D" w14:textId="77777777" w:rsidR="00DF2455" w:rsidRPr="00A15DCB" w:rsidRDefault="00DF2455" w:rsidP="00DF2455">
      <w:pPr>
        <w:pStyle w:val="B4"/>
      </w:pPr>
      <w:r w:rsidRPr="00A15DCB">
        <w:t>4&gt;</w:t>
      </w:r>
      <w:r w:rsidRPr="00A15DCB">
        <w:tab/>
        <w:t>perform the Random Access Resource selection procedure (see subclause 5.1.2);</w:t>
      </w:r>
    </w:p>
    <w:p w14:paraId="0D5DED71" w14:textId="77777777" w:rsidR="00DF2455" w:rsidRPr="00A15DCB" w:rsidRDefault="00DF2455" w:rsidP="00DF2455">
      <w:pPr>
        <w:pStyle w:val="B3"/>
      </w:pPr>
      <w:r w:rsidRPr="00A15DCB">
        <w:t>3&gt;</w:t>
      </w:r>
      <w:r w:rsidRPr="00A15DCB">
        <w:tab/>
        <w:t>else:</w:t>
      </w:r>
    </w:p>
    <w:p w14:paraId="676AB947" w14:textId="77777777" w:rsidR="00DF2455" w:rsidRPr="00A15DCB" w:rsidRDefault="00DF2455" w:rsidP="00DF2455">
      <w:pPr>
        <w:pStyle w:val="B4"/>
      </w:pPr>
      <w:r w:rsidRPr="00A15DCB">
        <w:t>4&gt;</w:t>
      </w:r>
      <w:r w:rsidRPr="00A15DCB">
        <w:tab/>
        <w:t>perform the Random Access Resource selection procedure (see subclause 5.1.2) after the backoff time.</w:t>
      </w:r>
    </w:p>
    <w:p w14:paraId="0452BF99" w14:textId="77777777" w:rsidR="003E5F90" w:rsidRPr="00A15DCB" w:rsidRDefault="001C085B" w:rsidP="003E5F90">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758D0C26" w14:textId="77777777" w:rsidR="00DF2455" w:rsidRPr="00A15DCB" w:rsidRDefault="003E5F90" w:rsidP="00DF2455">
      <w:r w:rsidRPr="00A15DCB">
        <w:lastRenderedPageBreak/>
        <w:t>HARQ operation is not applicable to the Random Access Response transmission.</w:t>
      </w:r>
    </w:p>
    <w:p w14:paraId="3F17F727" w14:textId="77777777" w:rsidR="001C085B" w:rsidRPr="00A15DCB" w:rsidRDefault="001C085B" w:rsidP="001C085B">
      <w:pPr>
        <w:overflowPunct/>
        <w:autoSpaceDE/>
        <w:autoSpaceDN/>
        <w:adjustRightInd/>
      </w:pPr>
      <w:r w:rsidRPr="00A15DCB">
        <w:t>[TS 38.321, clause 5.1.5]</w:t>
      </w:r>
    </w:p>
    <w:p w14:paraId="15717BFF" w14:textId="77777777" w:rsidR="001C085B" w:rsidRPr="00A15DCB" w:rsidRDefault="001C085B" w:rsidP="001C085B">
      <w:pPr>
        <w:overflowPunct/>
        <w:autoSpaceDE/>
        <w:autoSpaceDN/>
        <w:adjustRightInd/>
      </w:pPr>
      <w:r w:rsidRPr="00A15DCB">
        <w:t>Once Msg3 is transmitted, the MAC entity shall:</w:t>
      </w:r>
    </w:p>
    <w:p w14:paraId="3DAE9D89" w14:textId="77777777" w:rsidR="001C085B" w:rsidRPr="00A15DCB" w:rsidRDefault="00186977" w:rsidP="00186977">
      <w:pPr>
        <w:pStyle w:val="B1"/>
      </w:pPr>
      <w:r w:rsidRPr="00A15DCB">
        <w:t>1&gt;</w:t>
      </w:r>
      <w:r w:rsidR="001C085B" w:rsidRPr="00A15DCB">
        <w:tab/>
        <w:t xml:space="preserve">start the </w:t>
      </w:r>
      <w:r w:rsidR="001C085B" w:rsidRPr="00A15DCB">
        <w:rPr>
          <w:i/>
        </w:rPr>
        <w:t>ra-ContentionResolutionTimer</w:t>
      </w:r>
      <w:r w:rsidR="001C085B" w:rsidRPr="00A15DCB">
        <w:t xml:space="preserve"> and restart the </w:t>
      </w:r>
      <w:r w:rsidR="001C085B" w:rsidRPr="00A15DCB">
        <w:rPr>
          <w:i/>
        </w:rPr>
        <w:t>ra-ContentionResolutionTimer</w:t>
      </w:r>
      <w:r w:rsidR="001C085B" w:rsidRPr="00A15DCB">
        <w:t xml:space="preserve"> at each HARQ retransmission</w:t>
      </w:r>
      <w:r w:rsidR="003E5F90" w:rsidRPr="00A15DCB">
        <w:t xml:space="preserve"> in the first symbol after the end of the Msg3 transmission</w:t>
      </w:r>
      <w:r w:rsidR="001C085B" w:rsidRPr="00A15DCB">
        <w:t>;</w:t>
      </w:r>
    </w:p>
    <w:p w14:paraId="6EDE5793" w14:textId="77777777" w:rsidR="001C085B" w:rsidRPr="00A15DCB" w:rsidRDefault="00186977" w:rsidP="00186977">
      <w:pPr>
        <w:pStyle w:val="B1"/>
      </w:pPr>
      <w:r w:rsidRPr="00A15DCB">
        <w:t>1&gt;</w:t>
      </w:r>
      <w:r w:rsidR="001C085B" w:rsidRPr="00A15DCB">
        <w:tab/>
        <w:t xml:space="preserve">monitor the PDCCH while the </w:t>
      </w:r>
      <w:r w:rsidR="001C085B" w:rsidRPr="00A15DCB">
        <w:rPr>
          <w:i/>
        </w:rPr>
        <w:t>ra-ContentionResolutionTimer</w:t>
      </w:r>
      <w:r w:rsidR="001C085B" w:rsidRPr="00A15DCB">
        <w:t xml:space="preserve"> is running regardless of the possible occurrence of a measurement gap;</w:t>
      </w:r>
    </w:p>
    <w:p w14:paraId="62D29531" w14:textId="77777777" w:rsidR="001C085B" w:rsidRPr="00A15DCB" w:rsidRDefault="00186977" w:rsidP="00186977">
      <w:pPr>
        <w:pStyle w:val="B1"/>
      </w:pPr>
      <w:r w:rsidRPr="00A15DCB">
        <w:t>1&gt;</w:t>
      </w:r>
      <w:r w:rsidR="001C085B" w:rsidRPr="00A15DCB">
        <w:tab/>
        <w:t>if notification of a reception of a PDCCH transmission</w:t>
      </w:r>
      <w:r w:rsidR="00DF2455" w:rsidRPr="00A15DCB">
        <w:t xml:space="preserve"> of the SpCell</w:t>
      </w:r>
      <w:r w:rsidR="001C085B" w:rsidRPr="00A15DCB">
        <w:t xml:space="preserve"> is received from lower layers:</w:t>
      </w:r>
    </w:p>
    <w:p w14:paraId="43B25D21" w14:textId="77777777" w:rsidR="001C085B" w:rsidRPr="00A15DCB" w:rsidRDefault="00186977" w:rsidP="00186977">
      <w:pPr>
        <w:pStyle w:val="B2"/>
      </w:pPr>
      <w:r w:rsidRPr="00A15DCB">
        <w:t>2&gt;</w:t>
      </w:r>
      <w:r w:rsidR="001C085B" w:rsidRPr="00A15DCB">
        <w:tab/>
        <w:t>if the C-RNTI MAC CE was included in Msg3:</w:t>
      </w:r>
    </w:p>
    <w:p w14:paraId="2CAB9D25" w14:textId="77777777" w:rsidR="001C085B" w:rsidRPr="00A15DCB" w:rsidRDefault="00186977" w:rsidP="00186977">
      <w:pPr>
        <w:pStyle w:val="B3"/>
      </w:pPr>
      <w:r w:rsidRPr="00A15DCB">
        <w:t>3&gt;</w:t>
      </w:r>
      <w:r w:rsidR="001C085B" w:rsidRPr="00A15DCB">
        <w:tab/>
        <w:t>if the Random Access procedure was initiated by the MAC sublayer itself or by the RRC sublayer and the PDCCH transmission is addressed to the C-RNTI and contains a UL grant for a new transmission; or</w:t>
      </w:r>
    </w:p>
    <w:p w14:paraId="4EB86C55" w14:textId="77777777" w:rsidR="001C085B" w:rsidRPr="00A15DCB" w:rsidRDefault="00186977" w:rsidP="00186977">
      <w:pPr>
        <w:pStyle w:val="B3"/>
      </w:pPr>
      <w:r w:rsidRPr="00A15DCB">
        <w:t>3&gt;</w:t>
      </w:r>
      <w:r w:rsidR="001C085B" w:rsidRPr="00A15DCB">
        <w:tab/>
        <w:t>if the Random Access procedure was initiated by a PDCCH order and the PDCCH transmission is addressed to the C-RNTI; or</w:t>
      </w:r>
    </w:p>
    <w:p w14:paraId="1420D532" w14:textId="77777777" w:rsidR="001C085B" w:rsidRPr="00A15DCB" w:rsidRDefault="00186977" w:rsidP="00186977">
      <w:pPr>
        <w:pStyle w:val="B3"/>
      </w:pPr>
      <w:r w:rsidRPr="00A15DCB">
        <w:t>3&gt;</w:t>
      </w:r>
      <w:r w:rsidR="001C085B" w:rsidRPr="00A15DCB">
        <w:tab/>
        <w:t>if the Random Access procedure was initiated by a beam failure indication from lower layer and the PDCCH transmission is addressed to the C-RNTI:</w:t>
      </w:r>
    </w:p>
    <w:p w14:paraId="4A9F8A3F" w14:textId="77777777" w:rsidR="001C085B" w:rsidRPr="00A15DCB" w:rsidRDefault="00186977" w:rsidP="00186977">
      <w:pPr>
        <w:pStyle w:val="B4"/>
      </w:pPr>
      <w:r w:rsidRPr="00A15DCB">
        <w:t>4&gt;</w:t>
      </w:r>
      <w:r w:rsidR="001C085B" w:rsidRPr="00A15DCB">
        <w:tab/>
        <w:t>consider this Contention Resolution successful;</w:t>
      </w:r>
    </w:p>
    <w:p w14:paraId="65877DBC" w14:textId="77777777" w:rsidR="001C085B" w:rsidRPr="00A15DCB" w:rsidRDefault="00186977" w:rsidP="00186977">
      <w:pPr>
        <w:pStyle w:val="B4"/>
      </w:pPr>
      <w:r w:rsidRPr="00A15DCB">
        <w:t>4&gt;</w:t>
      </w:r>
      <w:r w:rsidR="001C085B" w:rsidRPr="00A15DCB">
        <w:tab/>
        <w:t xml:space="preserve">stop </w:t>
      </w:r>
      <w:r w:rsidR="001C085B" w:rsidRPr="00A15DCB">
        <w:rPr>
          <w:i/>
        </w:rPr>
        <w:t>ra-ContentionResolutionTimer</w:t>
      </w:r>
      <w:r w:rsidR="001C085B" w:rsidRPr="00A15DCB">
        <w:t>;</w:t>
      </w:r>
    </w:p>
    <w:p w14:paraId="19EF6FE3" w14:textId="77777777" w:rsidR="001C085B" w:rsidRPr="00A15DCB" w:rsidRDefault="00186977" w:rsidP="00186977">
      <w:pPr>
        <w:pStyle w:val="B4"/>
      </w:pPr>
      <w:r w:rsidRPr="00A15DCB">
        <w:t>4&gt;</w:t>
      </w:r>
      <w:r w:rsidR="001C085B" w:rsidRPr="00A15DCB">
        <w:tab/>
        <w:t xml:space="preserve">discard the </w:t>
      </w:r>
      <w:r w:rsidR="001C085B" w:rsidRPr="00A15DCB">
        <w:rPr>
          <w:i/>
        </w:rPr>
        <w:t>TEMPORARY_C-RNTI</w:t>
      </w:r>
      <w:r w:rsidR="001C085B" w:rsidRPr="00A15DCB">
        <w:t>;</w:t>
      </w:r>
    </w:p>
    <w:p w14:paraId="11A42219" w14:textId="77777777" w:rsidR="001C085B" w:rsidRPr="00A15DCB" w:rsidRDefault="00186977" w:rsidP="00186977">
      <w:pPr>
        <w:pStyle w:val="B4"/>
      </w:pPr>
      <w:r w:rsidRPr="00A15DCB">
        <w:t>4&gt;</w:t>
      </w:r>
      <w:r w:rsidR="001C085B" w:rsidRPr="00A15DCB">
        <w:tab/>
        <w:t>consider this Random Access procedure successfully completed.</w:t>
      </w:r>
    </w:p>
    <w:p w14:paraId="60BCC942" w14:textId="77777777" w:rsidR="001C085B" w:rsidRPr="00A15DCB" w:rsidRDefault="001C085B" w:rsidP="001C085B">
      <w:pPr>
        <w:overflowPunct/>
        <w:autoSpaceDE/>
        <w:autoSpaceDN/>
        <w:adjustRightInd/>
      </w:pPr>
      <w:r w:rsidRPr="00A15DCB">
        <w:t>…</w:t>
      </w:r>
    </w:p>
    <w:p w14:paraId="4581E150" w14:textId="77777777" w:rsidR="001C085B" w:rsidRPr="00A15DCB" w:rsidRDefault="00186977" w:rsidP="00186977">
      <w:pPr>
        <w:pStyle w:val="B1"/>
      </w:pPr>
      <w:r w:rsidRPr="00A15DCB">
        <w:t>1&gt;</w:t>
      </w:r>
      <w:r w:rsidR="001C085B" w:rsidRPr="00A15DCB">
        <w:tab/>
        <w:t xml:space="preserve">if </w:t>
      </w:r>
      <w:r w:rsidR="001C085B" w:rsidRPr="00A15DCB">
        <w:rPr>
          <w:i/>
        </w:rPr>
        <w:t>ra-ContentionResolutionTimer</w:t>
      </w:r>
      <w:r w:rsidR="001C085B" w:rsidRPr="00A15DCB">
        <w:t xml:space="preserve"> expires:</w:t>
      </w:r>
    </w:p>
    <w:p w14:paraId="22AD88F7" w14:textId="77777777" w:rsidR="001C085B" w:rsidRPr="00A15DCB" w:rsidRDefault="00186977" w:rsidP="00186977">
      <w:pPr>
        <w:pStyle w:val="B2"/>
      </w:pPr>
      <w:r w:rsidRPr="00A15DCB">
        <w:t>2&gt;</w:t>
      </w:r>
      <w:r w:rsidR="001C085B" w:rsidRPr="00A15DCB">
        <w:tab/>
        <w:t xml:space="preserve">discard the </w:t>
      </w:r>
      <w:r w:rsidR="001C085B" w:rsidRPr="00A15DCB">
        <w:rPr>
          <w:i/>
        </w:rPr>
        <w:t>TEMPORARY_C-RNTI</w:t>
      </w:r>
      <w:r w:rsidR="001C085B" w:rsidRPr="00A15DCB">
        <w:t>;</w:t>
      </w:r>
    </w:p>
    <w:p w14:paraId="766C2978" w14:textId="77777777" w:rsidR="001C085B" w:rsidRPr="00A15DCB" w:rsidRDefault="00186977" w:rsidP="00186977">
      <w:pPr>
        <w:pStyle w:val="B2"/>
      </w:pPr>
      <w:r w:rsidRPr="00A15DCB">
        <w:t>2&gt;</w:t>
      </w:r>
      <w:r w:rsidR="001C085B" w:rsidRPr="00A15DCB">
        <w:tab/>
        <w:t>consider the Contention Resolution not successful.</w:t>
      </w:r>
    </w:p>
    <w:p w14:paraId="2E7FD436" w14:textId="77777777" w:rsidR="001C085B" w:rsidRPr="00A15DCB" w:rsidRDefault="00186977" w:rsidP="00186977">
      <w:pPr>
        <w:pStyle w:val="B1"/>
      </w:pPr>
      <w:r w:rsidRPr="00A15DCB">
        <w:t>1&gt;</w:t>
      </w:r>
      <w:r w:rsidR="001C085B" w:rsidRPr="00A15DCB">
        <w:tab/>
        <w:t>if the Contention Resolution is considered not successful:</w:t>
      </w:r>
    </w:p>
    <w:p w14:paraId="78FCD994" w14:textId="77777777" w:rsidR="001C085B" w:rsidRPr="00A15DCB" w:rsidRDefault="00186977" w:rsidP="00186977">
      <w:pPr>
        <w:pStyle w:val="B2"/>
      </w:pPr>
      <w:r w:rsidRPr="00A15DCB">
        <w:t>2&gt;</w:t>
      </w:r>
      <w:r w:rsidR="001C085B" w:rsidRPr="00A15DCB">
        <w:tab/>
        <w:t>flush the HARQ buffer used for transmission of the MAC PDU in the Msg3 buffer;</w:t>
      </w:r>
    </w:p>
    <w:p w14:paraId="17340B4A" w14:textId="77777777" w:rsidR="001C085B" w:rsidRPr="00A15DCB" w:rsidRDefault="00186977" w:rsidP="00186977">
      <w:pPr>
        <w:pStyle w:val="B2"/>
      </w:pPr>
      <w:r w:rsidRPr="00A15DCB">
        <w:t>2&gt;</w:t>
      </w:r>
      <w:r w:rsidR="001C085B" w:rsidRPr="00A15DCB">
        <w:tab/>
        <w:t>increment PREAMBLE_TRANSMISSION_COUNTER by 1;</w:t>
      </w:r>
    </w:p>
    <w:p w14:paraId="42A1C78F" w14:textId="77777777" w:rsidR="001C085B" w:rsidRPr="00A15DCB" w:rsidRDefault="00186977" w:rsidP="00186977">
      <w:pPr>
        <w:pStyle w:val="B2"/>
      </w:pPr>
      <w:r w:rsidRPr="00A15DCB">
        <w:t>2&gt;</w:t>
      </w:r>
      <w:r w:rsidR="001C085B" w:rsidRPr="00A15DCB">
        <w:tab/>
        <w:t xml:space="preserve">if </w:t>
      </w:r>
      <w:r w:rsidR="001C085B" w:rsidRPr="00A15DCB">
        <w:rPr>
          <w:i/>
        </w:rPr>
        <w:t>PREAMBLE_TRANSMISSION_COUNTER</w:t>
      </w:r>
      <w:r w:rsidR="001C085B" w:rsidRPr="00A15DCB">
        <w:t xml:space="preserve"> = </w:t>
      </w:r>
      <w:r w:rsidR="001C085B" w:rsidRPr="00A15DCB">
        <w:rPr>
          <w:i/>
        </w:rPr>
        <w:t>preambleTxMax</w:t>
      </w:r>
      <w:r w:rsidR="001C085B" w:rsidRPr="00A15DCB">
        <w:t xml:space="preserve"> + 1:</w:t>
      </w:r>
    </w:p>
    <w:p w14:paraId="5371A332" w14:textId="77777777" w:rsidR="003E5F90" w:rsidRPr="00A15DCB" w:rsidRDefault="00186977" w:rsidP="003E5F90">
      <w:pPr>
        <w:pStyle w:val="B3"/>
      </w:pPr>
      <w:r w:rsidRPr="00A15DCB">
        <w:t>3&gt;</w:t>
      </w:r>
      <w:r w:rsidR="001C085B" w:rsidRPr="00A15DCB">
        <w:tab/>
        <w:t>indicate a Random Access problem to upper layers.</w:t>
      </w:r>
    </w:p>
    <w:p w14:paraId="498EA4BB" w14:textId="77777777" w:rsidR="003E5F90" w:rsidRPr="00A15DCB" w:rsidRDefault="003E5F90" w:rsidP="003E5F90">
      <w:pPr>
        <w:pStyle w:val="B3"/>
      </w:pPr>
      <w:r w:rsidRPr="00A15DCB">
        <w:t>3&gt;</w:t>
      </w:r>
      <w:r w:rsidRPr="00A15DCB">
        <w:tab/>
        <w:t>if this Random Access procedure was triggered for SI request:</w:t>
      </w:r>
    </w:p>
    <w:p w14:paraId="00528589" w14:textId="77777777" w:rsidR="00DF2455" w:rsidRPr="00A15DCB" w:rsidRDefault="003E5F90" w:rsidP="00DF2455">
      <w:pPr>
        <w:pStyle w:val="B2"/>
        <w:ind w:firstLine="284"/>
      </w:pPr>
      <w:r w:rsidRPr="00A15DCB">
        <w:t>4&gt;</w:t>
      </w:r>
      <w:r w:rsidRPr="00A15DCB">
        <w:tab/>
        <w:t>consider the Random Access procedure unsuccessfully completed.</w:t>
      </w:r>
    </w:p>
    <w:p w14:paraId="78D985F3" w14:textId="77777777" w:rsidR="003E5F90" w:rsidRPr="00A15DCB" w:rsidRDefault="003E5F90" w:rsidP="003E5F90">
      <w:pPr>
        <w:pStyle w:val="B2"/>
      </w:pPr>
      <w:r w:rsidRPr="00A15DCB">
        <w:t>2&gt;</w:t>
      </w:r>
      <w:r w:rsidRPr="00A15DCB">
        <w:tab/>
        <w:t>if the Random Access procedure is not completed:</w:t>
      </w:r>
    </w:p>
    <w:p w14:paraId="4BF4A96C" w14:textId="77777777" w:rsidR="001C085B" w:rsidRPr="00A15DCB" w:rsidRDefault="003E5F90" w:rsidP="003E5F90">
      <w:pPr>
        <w:pStyle w:val="B2"/>
      </w:pPr>
      <w:r w:rsidRPr="00A15DCB">
        <w:t>3</w:t>
      </w:r>
      <w:r w:rsidR="00186977" w:rsidRPr="00A15DCB">
        <w:t>&gt;</w:t>
      </w:r>
      <w:r w:rsidR="00DF2455" w:rsidRPr="00A15DCB">
        <w:t xml:space="preserve"> </w:t>
      </w:r>
      <w:r w:rsidR="001C085B" w:rsidRPr="00A15DCB">
        <w:t>select a random backoff time according to a uniform distribution between 0 and the PREAMBLE_BACKOFF;</w:t>
      </w:r>
    </w:p>
    <w:p w14:paraId="04147CEA" w14:textId="77777777" w:rsidR="00DF2455" w:rsidRPr="00A15DCB" w:rsidRDefault="00DF2455" w:rsidP="00DF2455">
      <w:pPr>
        <w:pStyle w:val="B3"/>
      </w:pPr>
      <w:r w:rsidRPr="00A15DCB">
        <w:t>3&gt;</w:t>
      </w:r>
      <w:r w:rsidRPr="00A15DCB">
        <w:tab/>
        <w:t>if the criteria (as defined in subclause 5.1.2) to select contention-free Random Access Resources is met during the backoff time:</w:t>
      </w:r>
    </w:p>
    <w:p w14:paraId="2108C6F8" w14:textId="77777777" w:rsidR="00DF2455" w:rsidRPr="00A15DCB" w:rsidRDefault="00DF2455" w:rsidP="00DF2455">
      <w:pPr>
        <w:pStyle w:val="B4"/>
      </w:pPr>
      <w:r w:rsidRPr="00A15DCB">
        <w:t>4&gt;</w:t>
      </w:r>
      <w:r w:rsidRPr="00A15DCB">
        <w:tab/>
        <w:t>perform the Random Access Resource selection procedure (see subclause 5.1.2);</w:t>
      </w:r>
    </w:p>
    <w:p w14:paraId="68C5E724" w14:textId="77777777" w:rsidR="00DF2455" w:rsidRPr="00A15DCB" w:rsidRDefault="00DF2455" w:rsidP="00DF2455">
      <w:pPr>
        <w:pStyle w:val="B3"/>
      </w:pPr>
      <w:r w:rsidRPr="00A15DCB">
        <w:t>3&gt;</w:t>
      </w:r>
      <w:r w:rsidRPr="00A15DCB">
        <w:tab/>
        <w:t>else:</w:t>
      </w:r>
    </w:p>
    <w:p w14:paraId="0B41421F" w14:textId="77777777" w:rsidR="00DF2455" w:rsidRPr="00A15DCB" w:rsidRDefault="00DF2455" w:rsidP="00DF2455">
      <w:pPr>
        <w:pStyle w:val="B4"/>
      </w:pPr>
      <w:r w:rsidRPr="00A15DCB">
        <w:lastRenderedPageBreak/>
        <w:t>4&gt;</w:t>
      </w:r>
      <w:r w:rsidRPr="00A15DCB">
        <w:tab/>
        <w:t>perform the Random Access Resource selection procedure (see subclause 5.1.2) after the backoff time.</w:t>
      </w:r>
    </w:p>
    <w:p w14:paraId="61926445" w14:textId="77777777" w:rsidR="001C085B" w:rsidRPr="00A15DCB" w:rsidRDefault="001C085B" w:rsidP="001C085B">
      <w:pPr>
        <w:overflowPunct/>
        <w:autoSpaceDE/>
        <w:autoSpaceDN/>
        <w:adjustRightInd/>
      </w:pPr>
      <w:r w:rsidRPr="00A15DCB">
        <w:t>[TS 38.321, clause 5.2]</w:t>
      </w:r>
    </w:p>
    <w:p w14:paraId="481D9012" w14:textId="77777777" w:rsidR="001C085B" w:rsidRPr="00A15DCB" w:rsidRDefault="001C085B" w:rsidP="001C085B">
      <w:pPr>
        <w:overflowPunct/>
        <w:autoSpaceDE/>
        <w:autoSpaceDN/>
        <w:adjustRightInd/>
      </w:pPr>
      <w:r w:rsidRPr="00A15DCB">
        <w:t>RRC configures the following parameters for the maintenance of UL time alignment:</w:t>
      </w:r>
    </w:p>
    <w:p w14:paraId="312CD6AF" w14:textId="77777777" w:rsidR="001C085B" w:rsidRPr="00A15DCB" w:rsidRDefault="00201F17" w:rsidP="00201F17">
      <w:pPr>
        <w:pStyle w:val="B1"/>
      </w:pPr>
      <w:r w:rsidRPr="00A15DCB">
        <w:t>-</w:t>
      </w:r>
      <w:r w:rsidRPr="00A15DCB">
        <w:tab/>
      </w:r>
      <w:r w:rsidR="001C085B" w:rsidRPr="00A15DCB">
        <w:rPr>
          <w:i/>
        </w:rPr>
        <w:t>timeAlignmentTimer</w:t>
      </w:r>
      <w:r w:rsidR="001C085B" w:rsidRPr="00A15DCB">
        <w:t xml:space="preserve"> (per TAG) which controls how long the MAC entity considers the Serving Cells belonging to the associated TAG to be uplink time aligned.</w:t>
      </w:r>
    </w:p>
    <w:p w14:paraId="2034D0BE" w14:textId="77777777" w:rsidR="001C085B" w:rsidRPr="00A15DCB" w:rsidRDefault="001C085B" w:rsidP="001C085B">
      <w:pPr>
        <w:overflowPunct/>
        <w:autoSpaceDE/>
        <w:autoSpaceDN/>
        <w:adjustRightInd/>
      </w:pPr>
      <w:r w:rsidRPr="00A15DCB">
        <w:t>The MAC entity shall:</w:t>
      </w:r>
    </w:p>
    <w:p w14:paraId="2538C258" w14:textId="77777777" w:rsidR="001C085B" w:rsidRPr="00A15DCB" w:rsidRDefault="00186977" w:rsidP="00186977">
      <w:pPr>
        <w:pStyle w:val="B1"/>
      </w:pPr>
      <w:r w:rsidRPr="00A15DCB">
        <w:t>1&gt;</w:t>
      </w:r>
      <w:r w:rsidR="001C085B" w:rsidRPr="00A15DCB">
        <w:tab/>
        <w:t>when a Timing Advance Command MAC CE is received, and if a N</w:t>
      </w:r>
      <w:r w:rsidR="001C085B" w:rsidRPr="00A15DCB">
        <w:rPr>
          <w:vertAlign w:val="subscript"/>
        </w:rPr>
        <w:t>TA</w:t>
      </w:r>
      <w:r w:rsidR="001C085B" w:rsidRPr="00A15DCB">
        <w:t xml:space="preserve"> (as defined in TS 38.211 [8]) has been maintained with the indicated TAG:</w:t>
      </w:r>
    </w:p>
    <w:p w14:paraId="0D848216" w14:textId="77777777" w:rsidR="001C085B" w:rsidRPr="00A15DCB" w:rsidRDefault="00186977" w:rsidP="00186977">
      <w:pPr>
        <w:pStyle w:val="B2"/>
      </w:pPr>
      <w:r w:rsidRPr="00A15DCB">
        <w:t>2&gt;</w:t>
      </w:r>
      <w:r w:rsidR="001C085B" w:rsidRPr="00A15DCB">
        <w:tab/>
        <w:t>apply the Timing Advance Command for the indicated TAG;</w:t>
      </w:r>
    </w:p>
    <w:p w14:paraId="2F7F50D9" w14:textId="77777777" w:rsidR="001C085B" w:rsidRPr="00A15DCB" w:rsidRDefault="00186977" w:rsidP="00186977">
      <w:pPr>
        <w:pStyle w:val="B2"/>
      </w:pPr>
      <w:r w:rsidRPr="00A15DCB">
        <w:t>2&gt;</w:t>
      </w:r>
      <w:r w:rsidR="001C085B" w:rsidRPr="00A15DCB">
        <w:tab/>
        <w:t xml:space="preserve">start or restart the </w:t>
      </w:r>
      <w:r w:rsidR="001C085B" w:rsidRPr="00A15DCB">
        <w:rPr>
          <w:i/>
        </w:rPr>
        <w:t>timeAlignmentTimer</w:t>
      </w:r>
      <w:r w:rsidR="001C085B" w:rsidRPr="00A15DCB">
        <w:t xml:space="preserve"> associated with the indicated TAG.</w:t>
      </w:r>
    </w:p>
    <w:p w14:paraId="424D59EB" w14:textId="77777777" w:rsidR="001C085B" w:rsidRPr="00A15DCB" w:rsidRDefault="001C085B" w:rsidP="001C085B">
      <w:pPr>
        <w:overflowPunct/>
        <w:autoSpaceDE/>
        <w:autoSpaceDN/>
        <w:adjustRightInd/>
      </w:pPr>
      <w:r w:rsidRPr="00A15DCB">
        <w:t>…</w:t>
      </w:r>
    </w:p>
    <w:p w14:paraId="2C7F51FB" w14:textId="77777777" w:rsidR="001C085B" w:rsidRPr="00A15DCB" w:rsidRDefault="00186977" w:rsidP="00186977">
      <w:pPr>
        <w:pStyle w:val="B1"/>
      </w:pPr>
      <w:r w:rsidRPr="00A15DCB">
        <w:t>1&gt;</w:t>
      </w:r>
      <w:r w:rsidR="001C085B" w:rsidRPr="00A15DCB">
        <w:tab/>
        <w:t xml:space="preserve">when a </w:t>
      </w:r>
      <w:r w:rsidR="001C085B" w:rsidRPr="00A15DCB">
        <w:rPr>
          <w:i/>
        </w:rPr>
        <w:t>timeAlignmentTimer</w:t>
      </w:r>
      <w:r w:rsidR="001C085B" w:rsidRPr="00A15DCB">
        <w:t xml:space="preserve"> expires:</w:t>
      </w:r>
    </w:p>
    <w:p w14:paraId="2B78DA35" w14:textId="77777777" w:rsidR="001C085B" w:rsidRPr="00A15DCB" w:rsidRDefault="00186977" w:rsidP="00186977">
      <w:pPr>
        <w:pStyle w:val="B2"/>
      </w:pPr>
      <w:r w:rsidRPr="00A15DCB">
        <w:t>2&gt;</w:t>
      </w:r>
      <w:r w:rsidR="001C085B" w:rsidRPr="00A15DCB">
        <w:tab/>
        <w:t xml:space="preserve">if the </w:t>
      </w:r>
      <w:r w:rsidR="001C085B" w:rsidRPr="00A15DCB">
        <w:rPr>
          <w:i/>
          <w:iCs/>
        </w:rPr>
        <w:t>timeAlignmentTimer</w:t>
      </w:r>
      <w:r w:rsidR="001C085B" w:rsidRPr="00A15DCB">
        <w:t xml:space="preserve"> is associated with the PTAG:</w:t>
      </w:r>
    </w:p>
    <w:p w14:paraId="5657FCCB" w14:textId="77777777" w:rsidR="001C085B" w:rsidRPr="00A15DCB" w:rsidRDefault="00186977" w:rsidP="00186977">
      <w:pPr>
        <w:pStyle w:val="B3"/>
      </w:pPr>
      <w:r w:rsidRPr="00A15DCB">
        <w:t>3&gt;</w:t>
      </w:r>
      <w:r w:rsidR="001C085B" w:rsidRPr="00A15DCB">
        <w:tab/>
        <w:t>flush all HARQ buffers for all Serving Cells;</w:t>
      </w:r>
    </w:p>
    <w:p w14:paraId="0889D3E9" w14:textId="77777777" w:rsidR="001C085B" w:rsidRPr="00A15DCB" w:rsidRDefault="00186977" w:rsidP="00186977">
      <w:pPr>
        <w:pStyle w:val="B3"/>
      </w:pPr>
      <w:r w:rsidRPr="00A15DCB">
        <w:t>3&gt;</w:t>
      </w:r>
      <w:r w:rsidR="001C085B" w:rsidRPr="00A15DCB">
        <w:tab/>
        <w:t>notify RRC to release PUCCH for all Serving Cells, if configured;</w:t>
      </w:r>
    </w:p>
    <w:p w14:paraId="2A935528" w14:textId="77777777" w:rsidR="001C085B" w:rsidRPr="00A15DCB" w:rsidRDefault="00186977" w:rsidP="00186977">
      <w:pPr>
        <w:pStyle w:val="B3"/>
      </w:pPr>
      <w:r w:rsidRPr="00A15DCB">
        <w:t>3&gt;</w:t>
      </w:r>
      <w:r w:rsidR="001C085B" w:rsidRPr="00A15DCB">
        <w:tab/>
        <w:t>notify RRC to release SRS for all Serving Cells, if configured;</w:t>
      </w:r>
    </w:p>
    <w:p w14:paraId="7136AC41" w14:textId="77777777" w:rsidR="00DF2455" w:rsidRPr="00A15DCB" w:rsidRDefault="00186977" w:rsidP="00DF2455">
      <w:pPr>
        <w:pStyle w:val="B3"/>
      </w:pPr>
      <w:r w:rsidRPr="00A15DCB">
        <w:t>3&gt;</w:t>
      </w:r>
      <w:r w:rsidR="001C085B" w:rsidRPr="00A15DCB">
        <w:tab/>
        <w:t>clear any configured downlink assignments and configured uplink grants;</w:t>
      </w:r>
    </w:p>
    <w:p w14:paraId="597B39D0" w14:textId="77777777" w:rsidR="001C085B" w:rsidRPr="00A15DCB" w:rsidRDefault="00DF2455" w:rsidP="00186977">
      <w:pPr>
        <w:pStyle w:val="B3"/>
      </w:pPr>
      <w:r w:rsidRPr="00A15DCB">
        <w:t>3&gt;</w:t>
      </w:r>
      <w:r w:rsidRPr="00A15DCB">
        <w:tab/>
        <w:t>clear any PUSCH resource for semi-persistent CSI reporting;</w:t>
      </w:r>
    </w:p>
    <w:p w14:paraId="6765D8AC" w14:textId="77777777" w:rsidR="001C085B" w:rsidRPr="00A15DCB" w:rsidRDefault="00186977" w:rsidP="00186977">
      <w:pPr>
        <w:pStyle w:val="B3"/>
      </w:pPr>
      <w:r w:rsidRPr="00A15DCB">
        <w:t>3&gt;</w:t>
      </w:r>
      <w:r w:rsidR="001C085B" w:rsidRPr="00A15DCB">
        <w:tab/>
        <w:t xml:space="preserve">consider all running </w:t>
      </w:r>
      <w:r w:rsidR="001C085B" w:rsidRPr="00A15DCB">
        <w:rPr>
          <w:i/>
        </w:rPr>
        <w:t>timeAlignmentTimer</w:t>
      </w:r>
      <w:r w:rsidR="001C085B" w:rsidRPr="00A15DCB">
        <w:t>s as expired;</w:t>
      </w:r>
    </w:p>
    <w:p w14:paraId="49361ED8" w14:textId="77777777" w:rsidR="001C085B" w:rsidRPr="00A15DCB" w:rsidRDefault="00186977" w:rsidP="00186977">
      <w:pPr>
        <w:pStyle w:val="B3"/>
      </w:pPr>
      <w:r w:rsidRPr="00A15DCB">
        <w:t>3&gt;</w:t>
      </w:r>
      <w:r w:rsidR="001C085B" w:rsidRPr="00A15DCB">
        <w:tab/>
        <w:t>maintain N</w:t>
      </w:r>
      <w:r w:rsidR="001C085B" w:rsidRPr="00A15DCB">
        <w:rPr>
          <w:vertAlign w:val="subscript"/>
        </w:rPr>
        <w:t>TA</w:t>
      </w:r>
      <w:r w:rsidR="001C085B" w:rsidRPr="00A15DCB">
        <w:t xml:space="preserve"> (defined in TS 38.211 [8]) of all TAGs.</w:t>
      </w:r>
    </w:p>
    <w:p w14:paraId="3C4A0E93" w14:textId="77777777" w:rsidR="001C085B" w:rsidRPr="00A15DCB" w:rsidRDefault="00186977" w:rsidP="00186977">
      <w:pPr>
        <w:pStyle w:val="B2"/>
      </w:pPr>
      <w:r w:rsidRPr="00A15DCB">
        <w:t>2&gt;</w:t>
      </w:r>
      <w:r w:rsidR="001C085B" w:rsidRPr="00A15DCB">
        <w:tab/>
        <w:t xml:space="preserve">else if the </w:t>
      </w:r>
      <w:r w:rsidR="001C085B" w:rsidRPr="00A15DCB">
        <w:rPr>
          <w:i/>
        </w:rPr>
        <w:t xml:space="preserve">timeAlignmentTimer </w:t>
      </w:r>
      <w:r w:rsidR="001C085B" w:rsidRPr="00A15DCB">
        <w:t>is</w:t>
      </w:r>
      <w:r w:rsidR="001C085B" w:rsidRPr="00A15DCB">
        <w:rPr>
          <w:i/>
        </w:rPr>
        <w:t xml:space="preserve"> </w:t>
      </w:r>
      <w:r w:rsidR="001C085B" w:rsidRPr="00A15DCB">
        <w:t>associated with an STAG, then for all Serving Cells belonging to this TAG</w:t>
      </w:r>
      <w:r w:rsidR="001C085B" w:rsidRPr="00A15DCB">
        <w:rPr>
          <w:i/>
        </w:rPr>
        <w:t>:</w:t>
      </w:r>
    </w:p>
    <w:p w14:paraId="001DE989" w14:textId="77777777" w:rsidR="001C085B" w:rsidRPr="00A15DCB" w:rsidRDefault="00186977" w:rsidP="00186977">
      <w:pPr>
        <w:pStyle w:val="B3"/>
      </w:pPr>
      <w:r w:rsidRPr="00A15DCB">
        <w:t>3&gt;</w:t>
      </w:r>
      <w:r w:rsidR="001C085B" w:rsidRPr="00A15DCB">
        <w:tab/>
        <w:t>flush all HARQ buffers;</w:t>
      </w:r>
    </w:p>
    <w:p w14:paraId="1694CEDD" w14:textId="77777777" w:rsidR="001C085B" w:rsidRPr="00A15DCB" w:rsidRDefault="00186977" w:rsidP="00186977">
      <w:pPr>
        <w:pStyle w:val="B3"/>
      </w:pPr>
      <w:r w:rsidRPr="00A15DCB">
        <w:t>3&gt;</w:t>
      </w:r>
      <w:r w:rsidR="001C085B" w:rsidRPr="00A15DCB">
        <w:tab/>
        <w:t>notify RRC to release PUCCH, if configured;</w:t>
      </w:r>
    </w:p>
    <w:p w14:paraId="65D0C090" w14:textId="77777777" w:rsidR="001C085B" w:rsidRPr="00A15DCB" w:rsidRDefault="00186977" w:rsidP="00186977">
      <w:pPr>
        <w:pStyle w:val="B3"/>
      </w:pPr>
      <w:r w:rsidRPr="00A15DCB">
        <w:t>3&gt;</w:t>
      </w:r>
      <w:r w:rsidR="001C085B" w:rsidRPr="00A15DCB">
        <w:tab/>
        <w:t>notify RRC to release SRS, if configured;</w:t>
      </w:r>
    </w:p>
    <w:p w14:paraId="14783913" w14:textId="77777777" w:rsidR="00DF2455" w:rsidRPr="00A15DCB" w:rsidRDefault="00186977" w:rsidP="00DF2455">
      <w:pPr>
        <w:pStyle w:val="B3"/>
      </w:pPr>
      <w:r w:rsidRPr="00A15DCB">
        <w:t>3&gt;</w:t>
      </w:r>
      <w:r w:rsidR="001C085B" w:rsidRPr="00A15DCB">
        <w:tab/>
        <w:t>clear any configured downlink assignments and configured uplink grants;</w:t>
      </w:r>
    </w:p>
    <w:p w14:paraId="63325502" w14:textId="77777777" w:rsidR="001C085B" w:rsidRPr="00A15DCB" w:rsidRDefault="00DF2455" w:rsidP="00186977">
      <w:pPr>
        <w:pStyle w:val="B3"/>
      </w:pPr>
      <w:r w:rsidRPr="00A15DCB">
        <w:t>3&gt;</w:t>
      </w:r>
      <w:r w:rsidRPr="00A15DCB">
        <w:tab/>
        <w:t>clear any PUSCH resource for semi-persistent CSI reporting;</w:t>
      </w:r>
    </w:p>
    <w:p w14:paraId="1CF41607" w14:textId="77777777" w:rsidR="001C085B" w:rsidRPr="00A15DCB" w:rsidRDefault="00186977" w:rsidP="00186977">
      <w:pPr>
        <w:pStyle w:val="B3"/>
      </w:pPr>
      <w:r w:rsidRPr="00A15DCB">
        <w:t>3&gt;</w:t>
      </w:r>
      <w:r w:rsidR="001C085B" w:rsidRPr="00A15DCB">
        <w:tab/>
        <w:t>maintain N</w:t>
      </w:r>
      <w:r w:rsidR="001C085B" w:rsidRPr="00A15DCB">
        <w:rPr>
          <w:vertAlign w:val="subscript"/>
        </w:rPr>
        <w:t>TA</w:t>
      </w:r>
      <w:r w:rsidR="001C085B" w:rsidRPr="00A15DCB">
        <w:t xml:space="preserve"> (defined in TS 38.211 [8]) of this TAG.</w:t>
      </w:r>
    </w:p>
    <w:p w14:paraId="5AFDDE63" w14:textId="77777777" w:rsidR="001C085B" w:rsidRPr="00A15DCB" w:rsidRDefault="001C085B" w:rsidP="001C085B">
      <w:pPr>
        <w:overflowPunct/>
        <w:autoSpaceDE/>
        <w:autoSpaceDN/>
        <w:adjustRightInd/>
      </w:pPr>
      <w:r w:rsidRPr="00A15DCB">
        <w:t xml:space="preserve">When the MAC entity </w:t>
      </w:r>
      <w:r w:rsidRPr="00A15DCB">
        <w:rPr>
          <w:lang w:eastAsia="zh-CN"/>
        </w:rPr>
        <w:t>stops</w:t>
      </w:r>
      <w:r w:rsidRPr="00A15DCB">
        <w:t xml:space="preserve"> uplink transmissions for an SCell </w:t>
      </w:r>
      <w:r w:rsidRPr="00A15DCB">
        <w:rPr>
          <w:lang w:eastAsia="zh-CN"/>
        </w:rPr>
        <w:t>due to the fact that</w:t>
      </w:r>
      <w:r w:rsidRPr="00A15DCB">
        <w:t xml:space="preserve"> the maximum uplink transmission timing difference between TAGs of the MAC entity or the maximum uplink transmission timing difference between TAGs of </w:t>
      </w:r>
      <w:r w:rsidRPr="00A15DCB">
        <w:rPr>
          <w:lang w:eastAsia="zh-CN"/>
        </w:rPr>
        <w:t xml:space="preserve">any </w:t>
      </w:r>
      <w:r w:rsidRPr="00A15DCB">
        <w:t xml:space="preserve">MAC entity </w:t>
      </w:r>
      <w:r w:rsidRPr="00A15DCB">
        <w:rPr>
          <w:lang w:eastAsia="zh-CN"/>
        </w:rPr>
        <w:t xml:space="preserve">of the UE </w:t>
      </w:r>
      <w:r w:rsidRPr="00A15DCB">
        <w:t xml:space="preserve">is exceeded, the MAC entity considers the </w:t>
      </w:r>
      <w:r w:rsidRPr="00A15DCB">
        <w:rPr>
          <w:i/>
          <w:iCs/>
        </w:rPr>
        <w:t>timeAlignmentTimer</w:t>
      </w:r>
      <w:r w:rsidRPr="00A15DCB">
        <w:t xml:space="preserve"> associated with the SCell as expired.</w:t>
      </w:r>
    </w:p>
    <w:p w14:paraId="58495F9E" w14:textId="77777777" w:rsidR="001C085B" w:rsidRPr="00A15DCB" w:rsidRDefault="001C085B" w:rsidP="001C085B">
      <w:pPr>
        <w:overflowPunct/>
        <w:autoSpaceDE/>
        <w:autoSpaceDN/>
        <w:adjustRightInd/>
        <w:rPr>
          <w:lang w:eastAsia="zh-TW"/>
        </w:rPr>
      </w:pPr>
      <w:r w:rsidRPr="00A15DCB">
        <w:rPr>
          <w:lang w:eastAsia="zh-CN"/>
        </w:rPr>
        <w:t xml:space="preserve">The MAC entity shall not perform any uplink transmission on a Serving Cell except the Random Access Preamble transmission when the </w:t>
      </w:r>
      <w:r w:rsidRPr="00A15DCB">
        <w:rPr>
          <w:i/>
        </w:rPr>
        <w:t>timeAlignmentTimer</w:t>
      </w:r>
      <w:r w:rsidRPr="00A15DCB">
        <w:t xml:space="preserve"> associated with the TAG to which this Serving Cell belongs</w:t>
      </w:r>
      <w:r w:rsidRPr="00A15DCB">
        <w:rPr>
          <w:lang w:eastAsia="zh-CN"/>
        </w:rPr>
        <w:t xml:space="preserve"> is not running. </w:t>
      </w:r>
      <w:r w:rsidRPr="00A15DCB">
        <w:rPr>
          <w:lang w:eastAsia="zh-TW"/>
        </w:rPr>
        <w:t xml:space="preserve">Furthermore, when the </w:t>
      </w:r>
      <w:r w:rsidRPr="00A15DCB">
        <w:rPr>
          <w:i/>
          <w:lang w:eastAsia="zh-TW"/>
        </w:rPr>
        <w:t>timeAlignmentTimer</w:t>
      </w:r>
      <w:r w:rsidRPr="00A15DCB">
        <w:rPr>
          <w:lang w:eastAsia="zh-TW"/>
        </w:rPr>
        <w:t xml:space="preserve"> associated with the pTAG is not running, the MAC entity shall not perform any uplink transmission on any Serving Cell except the Random Access Preamble transmission on the SpCell.</w:t>
      </w:r>
    </w:p>
    <w:p w14:paraId="11E62092" w14:textId="77777777" w:rsidR="001C085B" w:rsidRPr="00A15DCB" w:rsidRDefault="001C085B" w:rsidP="001C085B">
      <w:pPr>
        <w:overflowPunct/>
        <w:autoSpaceDE/>
        <w:autoSpaceDN/>
        <w:adjustRightInd/>
      </w:pPr>
      <w:r w:rsidRPr="00A15DCB">
        <w:t>[TS 38.321, clause 6.1.3.2]</w:t>
      </w:r>
    </w:p>
    <w:p w14:paraId="447C314B" w14:textId="77777777" w:rsidR="001C085B" w:rsidRPr="00A15DCB" w:rsidRDefault="001C085B" w:rsidP="001C085B">
      <w:pPr>
        <w:overflowPunct/>
        <w:autoSpaceDE/>
        <w:autoSpaceDN/>
        <w:adjustRightInd/>
      </w:pPr>
      <w:r w:rsidRPr="00A15DCB">
        <w:t>The C-RNTI MAC CE is identified by MAC PDU subheader with LCID as specified in Table 6.2.1-2.</w:t>
      </w:r>
    </w:p>
    <w:p w14:paraId="6B7BE32F" w14:textId="77777777" w:rsidR="001C085B" w:rsidRPr="00A15DCB" w:rsidRDefault="001C085B" w:rsidP="001C085B">
      <w:pPr>
        <w:overflowPunct/>
        <w:autoSpaceDE/>
        <w:autoSpaceDN/>
        <w:adjustRightInd/>
      </w:pPr>
      <w:r w:rsidRPr="00A15DCB">
        <w:t>It has a fixed size and consists of a single field defined as follows (Figure 6.1.3.2-1):</w:t>
      </w:r>
    </w:p>
    <w:p w14:paraId="0AC77338" w14:textId="77777777" w:rsidR="001C085B" w:rsidRPr="00A15DCB" w:rsidRDefault="00201F17" w:rsidP="00201F17">
      <w:pPr>
        <w:pStyle w:val="B1"/>
      </w:pPr>
      <w:r w:rsidRPr="00A15DCB">
        <w:lastRenderedPageBreak/>
        <w:t>-</w:t>
      </w:r>
      <w:r w:rsidRPr="00A15DCB">
        <w:tab/>
      </w:r>
      <w:r w:rsidR="001C085B" w:rsidRPr="00A15DCB">
        <w:t>C-RNTI: This field contains the C-RNTI of the MAC entity. The length of the field is 16 bits.</w:t>
      </w:r>
    </w:p>
    <w:p w14:paraId="209BE99D" w14:textId="77777777" w:rsidR="001C085B" w:rsidRPr="00A15DCB" w:rsidRDefault="00E80724" w:rsidP="00377D81">
      <w:pPr>
        <w:pStyle w:val="TH"/>
      </w:pPr>
      <w:r>
        <w:pict w14:anchorId="369D18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81pt">
            <v:imagedata r:id="rId9" o:title=""/>
          </v:shape>
        </w:pict>
      </w:r>
    </w:p>
    <w:p w14:paraId="185DDD57" w14:textId="77777777" w:rsidR="001C085B" w:rsidRPr="00A15DCB" w:rsidRDefault="001C085B" w:rsidP="00DA77DA">
      <w:pPr>
        <w:pStyle w:val="TF"/>
      </w:pPr>
      <w:r w:rsidRPr="00A15DCB">
        <w:t>Figure 6.1.3.2-1: C-RNTI MAC CE</w:t>
      </w:r>
    </w:p>
    <w:p w14:paraId="64011A03" w14:textId="77777777" w:rsidR="00DA77DA" w:rsidRPr="00A15DCB" w:rsidRDefault="00DA77DA" w:rsidP="00DA77DA"/>
    <w:p w14:paraId="194FC2E7" w14:textId="77777777" w:rsidR="001C085B" w:rsidRPr="00A15DCB" w:rsidRDefault="001C085B" w:rsidP="001C085B">
      <w:pPr>
        <w:overflowPunct/>
        <w:autoSpaceDE/>
        <w:autoSpaceDN/>
        <w:adjustRightInd/>
      </w:pPr>
      <w:r w:rsidRPr="00A15DCB">
        <w:t>[TS 38.321, clause 6.1.5]</w:t>
      </w:r>
    </w:p>
    <w:p w14:paraId="23F4DB48" w14:textId="77777777" w:rsidR="001C085B" w:rsidRPr="00A15DCB" w:rsidRDefault="001C085B" w:rsidP="001C085B">
      <w:pPr>
        <w:overflowPunct/>
        <w:autoSpaceDE/>
        <w:autoSpaceDN/>
        <w:adjustRightInd/>
      </w:pPr>
      <w:r w:rsidRPr="00A15DCB">
        <w:t>A MAC PDU consists of one or more MAC subPDUs and optionally padding. Each MAC subPDU consists one of the following:</w:t>
      </w:r>
    </w:p>
    <w:p w14:paraId="038D17F3" w14:textId="77777777" w:rsidR="001C085B" w:rsidRPr="00A15DCB" w:rsidRDefault="00201F17" w:rsidP="00201F17">
      <w:pPr>
        <w:pStyle w:val="B1"/>
      </w:pPr>
      <w:r w:rsidRPr="00A15DCB">
        <w:t>-</w:t>
      </w:r>
      <w:r w:rsidRPr="00A15DCB">
        <w:tab/>
      </w:r>
      <w:r w:rsidR="001C085B" w:rsidRPr="00A15DCB">
        <w:t>a MAC subheader with Backoff Indicator only;</w:t>
      </w:r>
    </w:p>
    <w:p w14:paraId="56DC80FE" w14:textId="77777777" w:rsidR="001C085B" w:rsidRPr="00A15DCB" w:rsidRDefault="00201F17" w:rsidP="00201F17">
      <w:pPr>
        <w:pStyle w:val="B1"/>
      </w:pPr>
      <w:r w:rsidRPr="00A15DCB">
        <w:t>-</w:t>
      </w:r>
      <w:r w:rsidRPr="00A15DCB">
        <w:tab/>
      </w:r>
      <w:r w:rsidR="001C085B" w:rsidRPr="00A15DCB">
        <w:t>a MAC subheader with RAPID only (i.e. acknowledgment for SI request);</w:t>
      </w:r>
    </w:p>
    <w:p w14:paraId="644D878F" w14:textId="77777777" w:rsidR="001C085B" w:rsidRPr="00A15DCB" w:rsidRDefault="00201F17" w:rsidP="00201F17">
      <w:pPr>
        <w:pStyle w:val="B1"/>
      </w:pPr>
      <w:r w:rsidRPr="00A15DCB">
        <w:t>-</w:t>
      </w:r>
      <w:r w:rsidRPr="00A15DCB">
        <w:tab/>
      </w:r>
      <w:r w:rsidR="001C085B" w:rsidRPr="00A15DCB">
        <w:t>a MAC subheader with RAPID and MAC RAR.</w:t>
      </w:r>
    </w:p>
    <w:p w14:paraId="0D565963" w14:textId="77777777" w:rsidR="001C085B" w:rsidRPr="00A15DCB" w:rsidRDefault="001C085B" w:rsidP="001C085B">
      <w:pPr>
        <w:overflowPunct/>
        <w:autoSpaceDE/>
        <w:autoSpaceDN/>
        <w:adjustRightInd/>
      </w:pPr>
      <w:r w:rsidRPr="00A15DCB">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44AFD5AD" w14:textId="77777777" w:rsidR="001C085B" w:rsidRPr="00A15DCB" w:rsidRDefault="001C085B" w:rsidP="001C085B">
      <w:pPr>
        <w:overflowPunct/>
        <w:autoSpaceDE/>
        <w:autoSpaceDN/>
        <w:adjustRightInd/>
      </w:pPr>
      <w:r w:rsidRPr="00A15DCB">
        <w:t>A MAC subheader with RAPID consists of three header fields E/T/RAPID as described in Figure 6.1.5-2.</w:t>
      </w:r>
    </w:p>
    <w:p w14:paraId="28A515DB" w14:textId="77777777" w:rsidR="001C085B" w:rsidRPr="00A15DCB" w:rsidRDefault="001C085B" w:rsidP="001C085B">
      <w:pPr>
        <w:overflowPunct/>
        <w:autoSpaceDE/>
        <w:autoSpaceDN/>
        <w:adjustRightInd/>
      </w:pPr>
      <w:r w:rsidRPr="00A15DCB">
        <w:t>Padding is placed at the end of the MAC PDU if present. Presence and length of padding is implicit based on TB size, size of MAC subPDU(s).</w:t>
      </w:r>
    </w:p>
    <w:p w14:paraId="60443B63" w14:textId="77777777" w:rsidR="001C085B" w:rsidRPr="00A15DCB" w:rsidRDefault="00E80724" w:rsidP="00377D81">
      <w:pPr>
        <w:pStyle w:val="TH"/>
      </w:pPr>
      <w:r>
        <w:pict w14:anchorId="43D205AD">
          <v:shape id="_x0000_i1026" type="#_x0000_t75" style="width:283.5pt;height:51pt">
            <v:imagedata r:id="rId10" o:title=""/>
          </v:shape>
        </w:pict>
      </w:r>
    </w:p>
    <w:p w14:paraId="34A73416" w14:textId="77777777" w:rsidR="001C085B" w:rsidRPr="00A15DCB" w:rsidRDefault="001C085B" w:rsidP="00DA77DA">
      <w:pPr>
        <w:pStyle w:val="TF"/>
      </w:pPr>
      <w:r w:rsidRPr="00A15DCB">
        <w:t>Figure 6.1.5-1: E/T/R/R/BI MAC subheader</w:t>
      </w:r>
    </w:p>
    <w:p w14:paraId="0D85F1C8" w14:textId="77777777" w:rsidR="00DA77DA" w:rsidRPr="00A15DCB" w:rsidRDefault="00DA77DA" w:rsidP="00DA77DA"/>
    <w:p w14:paraId="66994B90" w14:textId="77777777" w:rsidR="001C085B" w:rsidRPr="00A15DCB" w:rsidRDefault="00E80724" w:rsidP="00377D81">
      <w:pPr>
        <w:pStyle w:val="TH"/>
      </w:pPr>
      <w:r>
        <w:pict w14:anchorId="6B30A5EC">
          <v:shape id="_x0000_i1027" type="#_x0000_t75" style="width:283.5pt;height:51pt">
            <v:imagedata r:id="rId11" o:title=""/>
          </v:shape>
        </w:pict>
      </w:r>
    </w:p>
    <w:p w14:paraId="21F4BF36" w14:textId="77777777" w:rsidR="001C085B" w:rsidRPr="00A15DCB" w:rsidRDefault="001C085B" w:rsidP="00DA77DA">
      <w:pPr>
        <w:pStyle w:val="TF"/>
      </w:pPr>
      <w:r w:rsidRPr="00A15DCB">
        <w:t>Figure 6.1.5-2: E/T/RAPID MAC subheader</w:t>
      </w:r>
    </w:p>
    <w:p w14:paraId="455843AC" w14:textId="77777777" w:rsidR="00DA77DA" w:rsidRPr="00A15DCB" w:rsidRDefault="00DA77DA" w:rsidP="00DA77DA"/>
    <w:p w14:paraId="6628FB25" w14:textId="77777777" w:rsidR="001C085B" w:rsidRPr="00A15DCB" w:rsidRDefault="00E80724" w:rsidP="00377D81">
      <w:pPr>
        <w:pStyle w:val="TH"/>
      </w:pPr>
      <w:r>
        <w:lastRenderedPageBreak/>
        <w:pict w14:anchorId="445A340A">
          <v:shape id="_x0000_i1028" type="#_x0000_t75" style="width:482pt;height:103pt">
            <v:imagedata r:id="rId12" o:title=""/>
          </v:shape>
        </w:pict>
      </w:r>
    </w:p>
    <w:p w14:paraId="4D37963A" w14:textId="77777777" w:rsidR="001C085B" w:rsidRPr="00A15DCB" w:rsidRDefault="001C085B" w:rsidP="00DA77DA">
      <w:pPr>
        <w:pStyle w:val="TF"/>
      </w:pPr>
      <w:r w:rsidRPr="00A15DCB">
        <w:t>Figure 6.1.5-3: Example of MAC PDU consisting of MAC RARs</w:t>
      </w:r>
    </w:p>
    <w:p w14:paraId="688B1C77" w14:textId="77777777" w:rsidR="00DA77DA" w:rsidRPr="00A15DCB" w:rsidRDefault="00DA77DA" w:rsidP="00DA77DA"/>
    <w:p w14:paraId="3BCFE290" w14:textId="77777777" w:rsidR="001C085B" w:rsidRPr="00A15DCB" w:rsidRDefault="001C085B" w:rsidP="001C085B">
      <w:pPr>
        <w:overflowPunct/>
        <w:autoSpaceDE/>
        <w:autoSpaceDN/>
        <w:adjustRightInd/>
      </w:pPr>
      <w:r w:rsidRPr="00A15DCB">
        <w:t>[TS 38.321, clause 6.2.3]</w:t>
      </w:r>
    </w:p>
    <w:p w14:paraId="31338648" w14:textId="77777777" w:rsidR="001C085B" w:rsidRPr="00A15DCB" w:rsidRDefault="001C085B" w:rsidP="001C085B">
      <w:pPr>
        <w:overflowPunct/>
        <w:autoSpaceDE/>
        <w:autoSpaceDN/>
        <w:adjustRightInd/>
      </w:pPr>
      <w:r w:rsidRPr="00A15DCB">
        <w:t>The MAC RAR is of fixed size as depicted in Figure 6.2.3-1, and consists of the following fields:</w:t>
      </w:r>
    </w:p>
    <w:p w14:paraId="20B33513" w14:textId="77777777" w:rsidR="003E5F90" w:rsidRPr="00A15DCB" w:rsidRDefault="00201F17" w:rsidP="003E5F90">
      <w:pPr>
        <w:pStyle w:val="B1"/>
      </w:pPr>
      <w:r w:rsidRPr="00A15DCB">
        <w:t>-</w:t>
      </w:r>
      <w:r w:rsidRPr="00A15DCB">
        <w:tab/>
      </w:r>
      <w:r w:rsidR="003E5F90" w:rsidRPr="00A15DCB">
        <w:t>R: Reserved bit, set to "0";</w:t>
      </w:r>
    </w:p>
    <w:p w14:paraId="1607E73B" w14:textId="77777777" w:rsidR="001C085B" w:rsidRPr="00A15DCB" w:rsidRDefault="003E5F90" w:rsidP="003E5F90">
      <w:pPr>
        <w:pStyle w:val="B1"/>
      </w:pPr>
      <w:r w:rsidRPr="00A15DCB">
        <w:t>-</w:t>
      </w:r>
      <w:r w:rsidRPr="00A15DCB">
        <w:tab/>
      </w:r>
      <w:r w:rsidR="001C085B" w:rsidRPr="00A15DCB">
        <w:t xml:space="preserve">Timing Advance Command: The Timing Advance Command field indicates the index value </w:t>
      </w:r>
      <w:r w:rsidR="001C085B" w:rsidRPr="00A15DCB">
        <w:rPr>
          <w:i/>
        </w:rPr>
        <w:t>T</w:t>
      </w:r>
      <w:r w:rsidR="001C085B" w:rsidRPr="00A15DCB">
        <w:rPr>
          <w:i/>
          <w:vertAlign w:val="subscript"/>
        </w:rPr>
        <w:t>A</w:t>
      </w:r>
      <w:r w:rsidR="001C085B" w:rsidRPr="00A15DCB">
        <w:t xml:space="preserve"> used to control the amount of timing adjustment that the MAC entity has to apply in TS 38.213 [6]. The size of the Timing Advance Command field is 12 bits;</w:t>
      </w:r>
    </w:p>
    <w:p w14:paraId="483E874B" w14:textId="77777777" w:rsidR="001C085B" w:rsidRPr="00A15DCB" w:rsidRDefault="00201F17" w:rsidP="00201F17">
      <w:pPr>
        <w:pStyle w:val="B1"/>
      </w:pPr>
      <w:r w:rsidRPr="00A15DCB">
        <w:t>-</w:t>
      </w:r>
      <w:r w:rsidRPr="00A15DCB">
        <w:tab/>
      </w:r>
      <w:r w:rsidR="001C085B" w:rsidRPr="00A15DCB">
        <w:t>UL Grant: The Uplink Grant field indicates the resources to be used on the uplink in TS 38.213 [6]. The size of the UL Grant field is 2</w:t>
      </w:r>
      <w:r w:rsidR="00DF2455" w:rsidRPr="00A15DCB">
        <w:t>7</w:t>
      </w:r>
      <w:r w:rsidR="001C085B" w:rsidRPr="00A15DCB">
        <w:t xml:space="preserve"> bits;</w:t>
      </w:r>
    </w:p>
    <w:p w14:paraId="21D91F51" w14:textId="77777777" w:rsidR="001C085B" w:rsidRPr="00A15DCB" w:rsidRDefault="00201F17" w:rsidP="00201F17">
      <w:pPr>
        <w:pStyle w:val="B1"/>
      </w:pPr>
      <w:r w:rsidRPr="00A15DCB">
        <w:t>-</w:t>
      </w:r>
      <w:r w:rsidRPr="00A15DCB">
        <w:tab/>
      </w:r>
      <w:r w:rsidR="001C085B" w:rsidRPr="00A15DCB">
        <w:t>Temporary C-RNTI: The Temporary C-RNTI field indicates the temporary identity that is used by the MAC entity during Random Access. The size of the Temporary C-RNTI field is 16 bits.</w:t>
      </w:r>
    </w:p>
    <w:p w14:paraId="21931C74" w14:textId="77777777" w:rsidR="001C085B" w:rsidRPr="00A15DCB" w:rsidRDefault="001C085B" w:rsidP="001C085B">
      <w:pPr>
        <w:overflowPunct/>
        <w:autoSpaceDE/>
        <w:autoSpaceDN/>
        <w:adjustRightInd/>
      </w:pPr>
      <w:r w:rsidRPr="00A15DCB">
        <w:t>The MAC RAR is octet aligned.</w:t>
      </w:r>
    </w:p>
    <w:p w14:paraId="23B74032" w14:textId="77777777" w:rsidR="001C085B" w:rsidRPr="00A15DCB" w:rsidRDefault="00DF2455" w:rsidP="00377D81">
      <w:pPr>
        <w:pStyle w:val="TH"/>
      </w:pPr>
      <w:r w:rsidRPr="00A15DCB">
        <w:object w:dxaOrig="5483" w:dyaOrig="4440" w14:anchorId="538B2D49">
          <v:shape id="_x0000_i1029" type="#_x0000_t75" style="width:274pt;height:222pt" o:ole="">
            <v:imagedata r:id="rId13" o:title=""/>
          </v:shape>
          <o:OLEObject Type="Embed" ProgID="Visio.Drawing.11" ShapeID="_x0000_i1029" DrawAspect="Content" ObjectID="_1821682543" r:id="rId14"/>
        </w:object>
      </w:r>
    </w:p>
    <w:p w14:paraId="48267E87" w14:textId="77777777" w:rsidR="001C085B" w:rsidRPr="00A15DCB" w:rsidRDefault="001C085B" w:rsidP="00DA77DA">
      <w:pPr>
        <w:pStyle w:val="TF"/>
      </w:pPr>
      <w:r w:rsidRPr="00A15DCB">
        <w:t>Figure 6.2.3-1: MAC RAR</w:t>
      </w:r>
    </w:p>
    <w:p w14:paraId="07D0DC02" w14:textId="77777777" w:rsidR="00DA77DA" w:rsidRPr="00A15DCB" w:rsidRDefault="00DA77DA" w:rsidP="00DA77DA"/>
    <w:p w14:paraId="7294FFD5" w14:textId="77777777" w:rsidR="001C085B" w:rsidRPr="00A15DCB" w:rsidRDefault="001C085B" w:rsidP="00DA77DA">
      <w:pPr>
        <w:pStyle w:val="H6"/>
      </w:pPr>
      <w:r w:rsidRPr="00A15DCB">
        <w:t>7.</w:t>
      </w:r>
      <w:r w:rsidR="004E5E27" w:rsidRPr="00A15DCB">
        <w:t>1.</w:t>
      </w:r>
      <w:r w:rsidRPr="00A15DCB">
        <w:t>1.1.2.3</w:t>
      </w:r>
      <w:r w:rsidRPr="00A15DCB">
        <w:tab/>
        <w:t>Test description</w:t>
      </w:r>
    </w:p>
    <w:p w14:paraId="592776AE" w14:textId="77777777" w:rsidR="001C085B" w:rsidRPr="00A15DCB" w:rsidRDefault="001C085B" w:rsidP="00DA77DA">
      <w:pPr>
        <w:pStyle w:val="H6"/>
      </w:pPr>
      <w:r w:rsidRPr="00A15DCB">
        <w:t>7.</w:t>
      </w:r>
      <w:r w:rsidR="004E5E27" w:rsidRPr="00A15DCB">
        <w:t>1.</w:t>
      </w:r>
      <w:r w:rsidRPr="00A15DCB">
        <w:t>1.1.2.3.1</w:t>
      </w:r>
      <w:r w:rsidRPr="00A15DCB">
        <w:tab/>
        <w:t>Pre-test conditions</w:t>
      </w:r>
    </w:p>
    <w:p w14:paraId="5A00C50E" w14:textId="0503E2E3" w:rsidR="00353624" w:rsidRPr="00A15DCB" w:rsidRDefault="00353624" w:rsidP="00353624">
      <w:r w:rsidRPr="00A15DCB">
        <w:t>Same Pre-test conditions as in clause 7.1.1.0</w:t>
      </w:r>
      <w:r w:rsidR="00C35B56" w:rsidRPr="00A15DCB">
        <w:t xml:space="preserve"> except that Short_DCI condition is applied in NR Serving cell configuration</w:t>
      </w:r>
      <w:r w:rsidR="00FE04F0">
        <w:t xml:space="preserve">and </w:t>
      </w:r>
      <w:r w:rsidR="00FE04F0" w:rsidRPr="00DE7B59">
        <w:t>DRB is configured in RLC AM mode</w:t>
      </w:r>
      <w:r w:rsidR="00FE04F0" w:rsidRPr="00DE7B59">
        <w:rPr>
          <w:lang w:eastAsia="sv-SE"/>
        </w:rPr>
        <w:t xml:space="preserve"> according to Table 7.1.1.</w:t>
      </w:r>
      <w:r w:rsidR="00FE04F0">
        <w:rPr>
          <w:lang w:eastAsia="sv-SE"/>
        </w:rPr>
        <w:t>1</w:t>
      </w:r>
      <w:r w:rsidR="00FE04F0" w:rsidRPr="00DE7B59">
        <w:rPr>
          <w:lang w:eastAsia="sv-SE"/>
        </w:rPr>
        <w:t>.</w:t>
      </w:r>
      <w:r w:rsidR="00FE04F0">
        <w:rPr>
          <w:lang w:eastAsia="sv-SE"/>
        </w:rPr>
        <w:t>2</w:t>
      </w:r>
      <w:r w:rsidR="00FE04F0" w:rsidRPr="00DE7B59">
        <w:rPr>
          <w:lang w:eastAsia="sv-SE"/>
        </w:rPr>
        <w:t>.3.1-1</w:t>
      </w:r>
      <w:r w:rsidRPr="00A15DCB">
        <w:t>.</w:t>
      </w:r>
    </w:p>
    <w:p w14:paraId="4B344ABE" w14:textId="77777777" w:rsidR="00FE04F0" w:rsidRPr="00DE7B59" w:rsidRDefault="00FE04F0" w:rsidP="00FE04F0">
      <w:pPr>
        <w:pStyle w:val="TH"/>
        <w:rPr>
          <w:lang w:eastAsia="sv-SE"/>
        </w:rPr>
      </w:pPr>
      <w:r w:rsidRPr="00DE7B59">
        <w:rPr>
          <w:lang w:eastAsia="sv-SE"/>
        </w:rPr>
        <w:lastRenderedPageBreak/>
        <w:t>Table 7.1.1.</w:t>
      </w:r>
      <w:r>
        <w:rPr>
          <w:lang w:eastAsia="sv-SE"/>
        </w:rPr>
        <w:t>1</w:t>
      </w:r>
      <w:r w:rsidRPr="00DE7B59">
        <w:rPr>
          <w:lang w:eastAsia="sv-SE"/>
        </w:rPr>
        <w:t>.</w:t>
      </w:r>
      <w:r>
        <w:rPr>
          <w:lang w:eastAsia="sv-SE"/>
        </w:rPr>
        <w:t>2</w:t>
      </w:r>
      <w:r w:rsidRPr="00DE7B59">
        <w:rPr>
          <w:lang w:eastAsia="sv-SE"/>
        </w:rPr>
        <w:t>.3.1-</w:t>
      </w:r>
      <w:r>
        <w:rPr>
          <w:lang w:eastAsia="sv-SE"/>
        </w:rPr>
        <w:t>1</w:t>
      </w:r>
      <w:r w:rsidRPr="00DE7B59">
        <w:rPr>
          <w:lang w:eastAsia="sv-SE"/>
        </w:rPr>
        <w:t>: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FE04F0" w:rsidRPr="00DE7B59" w14:paraId="7A106152" w14:textId="77777777" w:rsidTr="009B330A">
        <w:tc>
          <w:tcPr>
            <w:tcW w:w="4560" w:type="dxa"/>
            <w:tcBorders>
              <w:top w:val="single" w:sz="4" w:space="0" w:color="auto"/>
              <w:left w:val="single" w:sz="4" w:space="0" w:color="auto"/>
              <w:bottom w:val="single" w:sz="4" w:space="0" w:color="auto"/>
              <w:right w:val="single" w:sz="4" w:space="0" w:color="auto"/>
            </w:tcBorders>
            <w:hideMark/>
          </w:tcPr>
          <w:p w14:paraId="30242893" w14:textId="77777777" w:rsidR="00FE04F0" w:rsidRPr="00DE7B59" w:rsidRDefault="00FE04F0" w:rsidP="009B330A">
            <w:pPr>
              <w:pStyle w:val="TAL"/>
              <w:rPr>
                <w:i/>
              </w:rPr>
            </w:pPr>
            <w:r w:rsidRPr="00DE7B59">
              <w:rPr>
                <w:i/>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7635692A" w14:textId="77777777" w:rsidR="00FE04F0" w:rsidRPr="00DE7B59" w:rsidRDefault="00FE04F0" w:rsidP="009B330A">
            <w:pPr>
              <w:pStyle w:val="TAL"/>
            </w:pPr>
            <w:r>
              <w:t>m</w:t>
            </w:r>
            <w:r w:rsidRPr="00DE7B59">
              <w:t>s</w:t>
            </w:r>
            <w:r>
              <w:t>12</w:t>
            </w:r>
            <w:r w:rsidRPr="00DE7B59">
              <w:t>0</w:t>
            </w:r>
          </w:p>
        </w:tc>
      </w:tr>
    </w:tbl>
    <w:p w14:paraId="4E320A86" w14:textId="77777777" w:rsidR="00FE04F0" w:rsidRDefault="00FE04F0" w:rsidP="00FE04F0"/>
    <w:p w14:paraId="6A948DBD" w14:textId="1E4813F3" w:rsidR="001C085B" w:rsidRPr="00A15DCB" w:rsidRDefault="001C085B" w:rsidP="00DA77DA">
      <w:pPr>
        <w:pStyle w:val="H6"/>
      </w:pPr>
      <w:r w:rsidRPr="00A15DCB">
        <w:lastRenderedPageBreak/>
        <w:t>7.</w:t>
      </w:r>
      <w:r w:rsidR="004E5E27" w:rsidRPr="00A15DCB">
        <w:t>1.</w:t>
      </w:r>
      <w:r w:rsidRPr="00A15DCB">
        <w:t>1.1.2.3.2</w:t>
      </w:r>
      <w:r w:rsidRPr="00A15DCB">
        <w:tab/>
        <w:t>Test procedure sequence</w:t>
      </w:r>
    </w:p>
    <w:p w14:paraId="600E7BD4" w14:textId="77777777" w:rsidR="001C085B" w:rsidRPr="00A15DCB" w:rsidRDefault="001C085B" w:rsidP="00DA77DA">
      <w:pPr>
        <w:pStyle w:val="TH"/>
      </w:pPr>
      <w:r w:rsidRPr="00A15DCB">
        <w:t>Table 7.</w:t>
      </w:r>
      <w:r w:rsidR="004E5E27" w:rsidRPr="00A15DCB">
        <w:t>1.</w:t>
      </w:r>
      <w:r w:rsidRPr="00A15DCB">
        <w:t>1.1.2.3.2-1: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1C085B" w:rsidRPr="00A15DCB" w14:paraId="1DEA5381" w14:textId="77777777" w:rsidTr="003A4D2F">
        <w:trPr>
          <w:cantSplit/>
        </w:trPr>
        <w:tc>
          <w:tcPr>
            <w:tcW w:w="648" w:type="dxa"/>
            <w:tcBorders>
              <w:bottom w:val="nil"/>
            </w:tcBorders>
          </w:tcPr>
          <w:p w14:paraId="26B14AA2" w14:textId="77777777" w:rsidR="001C085B" w:rsidRPr="00A15DCB" w:rsidRDefault="001C085B" w:rsidP="00F90841">
            <w:pPr>
              <w:pStyle w:val="TAH"/>
              <w:rPr>
                <w:lang w:eastAsia="en-US"/>
              </w:rPr>
            </w:pPr>
            <w:r w:rsidRPr="00A15DCB">
              <w:rPr>
                <w:lang w:eastAsia="en-US"/>
              </w:rPr>
              <w:t>St</w:t>
            </w:r>
          </w:p>
        </w:tc>
        <w:tc>
          <w:tcPr>
            <w:tcW w:w="3969" w:type="dxa"/>
            <w:tcBorders>
              <w:bottom w:val="nil"/>
            </w:tcBorders>
          </w:tcPr>
          <w:p w14:paraId="7A8901CA" w14:textId="77777777" w:rsidR="001C085B" w:rsidRPr="00A15DCB" w:rsidRDefault="001C085B" w:rsidP="00922650">
            <w:pPr>
              <w:pStyle w:val="TAH"/>
              <w:rPr>
                <w:lang w:eastAsia="en-US"/>
              </w:rPr>
            </w:pPr>
            <w:r w:rsidRPr="00A15DCB">
              <w:rPr>
                <w:lang w:eastAsia="en-US"/>
              </w:rPr>
              <w:t>Procedure</w:t>
            </w:r>
          </w:p>
        </w:tc>
        <w:tc>
          <w:tcPr>
            <w:tcW w:w="3686" w:type="dxa"/>
            <w:gridSpan w:val="2"/>
          </w:tcPr>
          <w:p w14:paraId="75169386" w14:textId="77777777" w:rsidR="001C085B" w:rsidRPr="00A15DCB" w:rsidRDefault="001C085B" w:rsidP="00F85B4D">
            <w:pPr>
              <w:pStyle w:val="TAH"/>
              <w:rPr>
                <w:lang w:eastAsia="en-US"/>
              </w:rPr>
            </w:pPr>
            <w:r w:rsidRPr="00A15DCB">
              <w:rPr>
                <w:lang w:eastAsia="en-US"/>
              </w:rPr>
              <w:t>Message Sequence</w:t>
            </w:r>
          </w:p>
        </w:tc>
        <w:tc>
          <w:tcPr>
            <w:tcW w:w="567" w:type="dxa"/>
            <w:tcBorders>
              <w:bottom w:val="nil"/>
            </w:tcBorders>
          </w:tcPr>
          <w:p w14:paraId="7E26604E" w14:textId="77777777" w:rsidR="001C085B" w:rsidRPr="00A15DCB" w:rsidRDefault="001C085B" w:rsidP="000517D2">
            <w:pPr>
              <w:pStyle w:val="TAH"/>
              <w:rPr>
                <w:lang w:eastAsia="en-US"/>
              </w:rPr>
            </w:pPr>
            <w:r w:rsidRPr="00A15DCB">
              <w:rPr>
                <w:lang w:eastAsia="en-US"/>
              </w:rPr>
              <w:t>TP</w:t>
            </w:r>
          </w:p>
        </w:tc>
        <w:tc>
          <w:tcPr>
            <w:tcW w:w="892" w:type="dxa"/>
            <w:tcBorders>
              <w:bottom w:val="nil"/>
            </w:tcBorders>
          </w:tcPr>
          <w:p w14:paraId="21498E71" w14:textId="77777777" w:rsidR="001C085B" w:rsidRPr="00A15DCB" w:rsidRDefault="001C085B" w:rsidP="000517D2">
            <w:pPr>
              <w:pStyle w:val="TAH"/>
              <w:rPr>
                <w:lang w:eastAsia="en-US"/>
              </w:rPr>
            </w:pPr>
            <w:r w:rsidRPr="00A15DCB">
              <w:rPr>
                <w:lang w:eastAsia="en-US"/>
              </w:rPr>
              <w:t>Verdict</w:t>
            </w:r>
          </w:p>
        </w:tc>
      </w:tr>
      <w:tr w:rsidR="001C085B" w:rsidRPr="00A15DCB" w14:paraId="746A0FAF" w14:textId="77777777" w:rsidTr="003A4D2F">
        <w:trPr>
          <w:cantSplit/>
        </w:trPr>
        <w:tc>
          <w:tcPr>
            <w:tcW w:w="648" w:type="dxa"/>
            <w:tcBorders>
              <w:top w:val="nil"/>
            </w:tcBorders>
          </w:tcPr>
          <w:p w14:paraId="41923628" w14:textId="77777777" w:rsidR="001C085B" w:rsidRPr="00A15DCB" w:rsidRDefault="001C085B" w:rsidP="00F90841">
            <w:pPr>
              <w:pStyle w:val="TAH"/>
              <w:rPr>
                <w:lang w:eastAsia="en-US"/>
              </w:rPr>
            </w:pPr>
          </w:p>
        </w:tc>
        <w:tc>
          <w:tcPr>
            <w:tcW w:w="3969" w:type="dxa"/>
            <w:tcBorders>
              <w:top w:val="nil"/>
            </w:tcBorders>
          </w:tcPr>
          <w:p w14:paraId="21348283" w14:textId="77777777" w:rsidR="001C085B" w:rsidRPr="00A15DCB" w:rsidRDefault="001C085B" w:rsidP="00922650">
            <w:pPr>
              <w:pStyle w:val="TAH"/>
              <w:rPr>
                <w:lang w:eastAsia="en-US"/>
              </w:rPr>
            </w:pPr>
          </w:p>
        </w:tc>
        <w:tc>
          <w:tcPr>
            <w:tcW w:w="709" w:type="dxa"/>
          </w:tcPr>
          <w:p w14:paraId="767F973B" w14:textId="77777777" w:rsidR="001C085B" w:rsidRPr="00A15DCB" w:rsidRDefault="001C085B" w:rsidP="00F85B4D">
            <w:pPr>
              <w:pStyle w:val="TAH"/>
              <w:rPr>
                <w:lang w:eastAsia="en-US"/>
              </w:rPr>
            </w:pPr>
            <w:r w:rsidRPr="00A15DCB">
              <w:rPr>
                <w:lang w:eastAsia="en-US"/>
              </w:rPr>
              <w:t>U - S</w:t>
            </w:r>
          </w:p>
        </w:tc>
        <w:tc>
          <w:tcPr>
            <w:tcW w:w="2977" w:type="dxa"/>
          </w:tcPr>
          <w:p w14:paraId="17D9A2C1" w14:textId="77777777" w:rsidR="001C085B" w:rsidRPr="00A15DCB" w:rsidRDefault="001C085B" w:rsidP="000517D2">
            <w:pPr>
              <w:pStyle w:val="TAH"/>
              <w:rPr>
                <w:lang w:eastAsia="en-US"/>
              </w:rPr>
            </w:pPr>
            <w:r w:rsidRPr="00A15DCB">
              <w:rPr>
                <w:lang w:eastAsia="en-US"/>
              </w:rPr>
              <w:t>Message</w:t>
            </w:r>
          </w:p>
        </w:tc>
        <w:tc>
          <w:tcPr>
            <w:tcW w:w="567" w:type="dxa"/>
            <w:tcBorders>
              <w:top w:val="nil"/>
            </w:tcBorders>
          </w:tcPr>
          <w:p w14:paraId="13458462" w14:textId="77777777" w:rsidR="001C085B" w:rsidRPr="00A15DCB" w:rsidRDefault="001C085B" w:rsidP="000517D2">
            <w:pPr>
              <w:pStyle w:val="TAH"/>
              <w:rPr>
                <w:lang w:eastAsia="en-US"/>
              </w:rPr>
            </w:pPr>
          </w:p>
        </w:tc>
        <w:tc>
          <w:tcPr>
            <w:tcW w:w="892" w:type="dxa"/>
            <w:tcBorders>
              <w:top w:val="nil"/>
            </w:tcBorders>
          </w:tcPr>
          <w:p w14:paraId="6CF454E7" w14:textId="77777777" w:rsidR="001C085B" w:rsidRPr="00A15DCB" w:rsidRDefault="001C085B" w:rsidP="000E628A">
            <w:pPr>
              <w:pStyle w:val="TAH"/>
              <w:rPr>
                <w:lang w:eastAsia="en-US"/>
              </w:rPr>
            </w:pPr>
          </w:p>
        </w:tc>
      </w:tr>
      <w:tr w:rsidR="00212C4D" w:rsidRPr="00A15DCB" w14:paraId="501762ED" w14:textId="77777777" w:rsidTr="009233EB">
        <w:trPr>
          <w:cantSplit/>
        </w:trPr>
        <w:tc>
          <w:tcPr>
            <w:tcW w:w="648" w:type="dxa"/>
            <w:tcBorders>
              <w:top w:val="nil"/>
            </w:tcBorders>
          </w:tcPr>
          <w:p w14:paraId="23E8B0D3" w14:textId="77777777" w:rsidR="00212C4D" w:rsidRPr="00A15DCB" w:rsidRDefault="00212C4D" w:rsidP="009233EB">
            <w:pPr>
              <w:pStyle w:val="TAH"/>
            </w:pPr>
            <w:r w:rsidRPr="00A15DCB">
              <w:t>-</w:t>
            </w:r>
          </w:p>
        </w:tc>
        <w:tc>
          <w:tcPr>
            <w:tcW w:w="3969" w:type="dxa"/>
            <w:tcBorders>
              <w:top w:val="nil"/>
            </w:tcBorders>
          </w:tcPr>
          <w:p w14:paraId="30D4590F" w14:textId="77777777" w:rsidR="00212C4D" w:rsidRPr="00A15DCB" w:rsidRDefault="00212C4D" w:rsidP="009233EB">
            <w:pPr>
              <w:pStyle w:val="TAH"/>
              <w:jc w:val="left"/>
              <w:rPr>
                <w:b w:val="0"/>
                <w:bCs/>
              </w:rPr>
            </w:pPr>
            <w:r w:rsidRPr="00A15DCB">
              <w:rPr>
                <w:b w:val="0"/>
                <w:bCs/>
              </w:rPr>
              <w:t>EXCEPTION: Step 0AA is performed IF pc_NG_RAN_NR only.</w:t>
            </w:r>
          </w:p>
        </w:tc>
        <w:tc>
          <w:tcPr>
            <w:tcW w:w="709" w:type="dxa"/>
          </w:tcPr>
          <w:p w14:paraId="5D695616" w14:textId="77777777" w:rsidR="00212C4D" w:rsidRPr="00A15DCB" w:rsidRDefault="00212C4D" w:rsidP="00310B78">
            <w:pPr>
              <w:pStyle w:val="TAC"/>
            </w:pPr>
            <w:r w:rsidRPr="00A15DCB">
              <w:t>-</w:t>
            </w:r>
          </w:p>
        </w:tc>
        <w:tc>
          <w:tcPr>
            <w:tcW w:w="2977" w:type="dxa"/>
          </w:tcPr>
          <w:p w14:paraId="2D186854" w14:textId="77777777" w:rsidR="00212C4D" w:rsidRPr="00A15DCB" w:rsidRDefault="00212C4D" w:rsidP="00310B78">
            <w:pPr>
              <w:pStyle w:val="TAC"/>
            </w:pPr>
            <w:r w:rsidRPr="00A15DCB">
              <w:t>-</w:t>
            </w:r>
          </w:p>
        </w:tc>
        <w:tc>
          <w:tcPr>
            <w:tcW w:w="567" w:type="dxa"/>
            <w:tcBorders>
              <w:top w:val="nil"/>
            </w:tcBorders>
          </w:tcPr>
          <w:p w14:paraId="1C672C4B" w14:textId="77777777" w:rsidR="00212C4D" w:rsidRPr="00A15DCB" w:rsidRDefault="00212C4D" w:rsidP="00310B78">
            <w:pPr>
              <w:pStyle w:val="TAC"/>
            </w:pPr>
            <w:r w:rsidRPr="00A15DCB">
              <w:rPr>
                <w:rFonts w:eastAsia="MS Gothic"/>
              </w:rPr>
              <w:t>-</w:t>
            </w:r>
          </w:p>
        </w:tc>
        <w:tc>
          <w:tcPr>
            <w:tcW w:w="892" w:type="dxa"/>
            <w:tcBorders>
              <w:top w:val="nil"/>
            </w:tcBorders>
          </w:tcPr>
          <w:p w14:paraId="3D1B018D" w14:textId="77777777" w:rsidR="00212C4D" w:rsidRPr="00A15DCB" w:rsidRDefault="00212C4D" w:rsidP="00310B78">
            <w:pPr>
              <w:pStyle w:val="TAC"/>
            </w:pPr>
            <w:r w:rsidRPr="00A15DCB">
              <w:t>-</w:t>
            </w:r>
          </w:p>
        </w:tc>
      </w:tr>
      <w:tr w:rsidR="00212C4D" w:rsidRPr="00A15DCB" w14:paraId="3F3498C5" w14:textId="77777777" w:rsidTr="009233EB">
        <w:trPr>
          <w:cantSplit/>
        </w:trPr>
        <w:tc>
          <w:tcPr>
            <w:tcW w:w="648" w:type="dxa"/>
            <w:tcBorders>
              <w:top w:val="nil"/>
            </w:tcBorders>
          </w:tcPr>
          <w:p w14:paraId="2C3AFCBC" w14:textId="77777777" w:rsidR="00212C4D" w:rsidRPr="00A15DCB" w:rsidRDefault="00212C4D" w:rsidP="009233EB">
            <w:pPr>
              <w:pStyle w:val="TAC"/>
            </w:pPr>
            <w:r w:rsidRPr="00A15DCB">
              <w:t>0AA</w:t>
            </w:r>
          </w:p>
        </w:tc>
        <w:tc>
          <w:tcPr>
            <w:tcW w:w="3969" w:type="dxa"/>
            <w:tcBorders>
              <w:top w:val="nil"/>
            </w:tcBorders>
          </w:tcPr>
          <w:p w14:paraId="6DFE7B94" w14:textId="77777777" w:rsidR="00212C4D" w:rsidRPr="00A15DCB" w:rsidRDefault="00212C4D" w:rsidP="009233EB">
            <w:pPr>
              <w:pStyle w:val="TAL"/>
            </w:pPr>
            <w:r w:rsidRPr="00A15DCB">
              <w:t>The SS transmits an updated system information as specified in Table 7.1.1.1.2.3.3-1A.</w:t>
            </w:r>
          </w:p>
        </w:tc>
        <w:tc>
          <w:tcPr>
            <w:tcW w:w="709" w:type="dxa"/>
          </w:tcPr>
          <w:p w14:paraId="56D7E150" w14:textId="77777777" w:rsidR="00212C4D" w:rsidRPr="00A15DCB" w:rsidRDefault="00212C4D" w:rsidP="00310B78">
            <w:pPr>
              <w:pStyle w:val="TAC"/>
            </w:pPr>
            <w:r w:rsidRPr="00A15DCB">
              <w:t>-</w:t>
            </w:r>
          </w:p>
        </w:tc>
        <w:tc>
          <w:tcPr>
            <w:tcW w:w="2977" w:type="dxa"/>
          </w:tcPr>
          <w:p w14:paraId="32EBA057" w14:textId="77777777" w:rsidR="00212C4D" w:rsidRPr="00A15DCB" w:rsidRDefault="00212C4D" w:rsidP="00310B78">
            <w:pPr>
              <w:pStyle w:val="TAC"/>
            </w:pPr>
            <w:r w:rsidRPr="00A15DCB">
              <w:t>-</w:t>
            </w:r>
          </w:p>
        </w:tc>
        <w:tc>
          <w:tcPr>
            <w:tcW w:w="567" w:type="dxa"/>
            <w:tcBorders>
              <w:top w:val="nil"/>
            </w:tcBorders>
          </w:tcPr>
          <w:p w14:paraId="14730120" w14:textId="77777777" w:rsidR="00212C4D" w:rsidRPr="00A15DCB" w:rsidRDefault="00212C4D" w:rsidP="00310B78">
            <w:pPr>
              <w:pStyle w:val="TAC"/>
            </w:pPr>
            <w:r w:rsidRPr="00A15DCB">
              <w:t>-</w:t>
            </w:r>
          </w:p>
        </w:tc>
        <w:tc>
          <w:tcPr>
            <w:tcW w:w="892" w:type="dxa"/>
            <w:tcBorders>
              <w:top w:val="nil"/>
            </w:tcBorders>
          </w:tcPr>
          <w:p w14:paraId="1AFEE219" w14:textId="77777777" w:rsidR="00212C4D" w:rsidRPr="00A15DCB" w:rsidRDefault="00212C4D" w:rsidP="00310B78">
            <w:pPr>
              <w:pStyle w:val="TAC"/>
            </w:pPr>
            <w:r w:rsidRPr="00A15DCB">
              <w:t>-</w:t>
            </w:r>
          </w:p>
        </w:tc>
      </w:tr>
      <w:tr w:rsidR="00272FCA" w:rsidRPr="00A15DCB" w14:paraId="3A1AF09A" w14:textId="77777777" w:rsidTr="008719DC">
        <w:trPr>
          <w:cantSplit/>
        </w:trPr>
        <w:tc>
          <w:tcPr>
            <w:tcW w:w="648" w:type="dxa"/>
          </w:tcPr>
          <w:p w14:paraId="5FD5A68A" w14:textId="77777777" w:rsidR="00272FCA" w:rsidRPr="00A15DCB" w:rsidRDefault="00272FCA" w:rsidP="008719DC">
            <w:pPr>
              <w:pStyle w:val="TAC"/>
            </w:pPr>
            <w:r w:rsidRPr="00A15DCB">
              <w:t>0A</w:t>
            </w:r>
          </w:p>
        </w:tc>
        <w:tc>
          <w:tcPr>
            <w:tcW w:w="3969" w:type="dxa"/>
          </w:tcPr>
          <w:p w14:paraId="2262E855" w14:textId="5F6DA28B" w:rsidR="00272FCA" w:rsidRPr="00A15DCB" w:rsidRDefault="00272FCA" w:rsidP="008719DC">
            <w:pPr>
              <w:pStyle w:val="TAL"/>
            </w:pPr>
            <w:r w:rsidRPr="00A15DCB">
              <w:t>SS transmits an RRCReconfiguration message to</w:t>
            </w:r>
            <w:r w:rsidRPr="00A15DCB">
              <w:rPr>
                <w:b/>
                <w:lang w:eastAsia="zh-CN"/>
              </w:rPr>
              <w:t xml:space="preserve"> </w:t>
            </w:r>
            <w:r w:rsidRPr="00A15DCB">
              <w:rPr>
                <w:iCs/>
              </w:rPr>
              <w:t xml:space="preserve">configure specific parameters. </w:t>
            </w:r>
            <w:r w:rsidR="0077032F" w:rsidRPr="00A15DCB">
              <w:rPr>
                <w:iCs/>
              </w:rPr>
              <w:t>(</w:t>
            </w:r>
            <w:r w:rsidRPr="00A15DCB">
              <w:rPr>
                <w:iCs/>
              </w:rPr>
              <w:t>Note 1</w:t>
            </w:r>
            <w:r w:rsidR="0077032F" w:rsidRPr="00A15DCB">
              <w:rPr>
                <w:iCs/>
              </w:rPr>
              <w:t>)</w:t>
            </w:r>
          </w:p>
        </w:tc>
        <w:tc>
          <w:tcPr>
            <w:tcW w:w="709" w:type="dxa"/>
          </w:tcPr>
          <w:p w14:paraId="4777C372" w14:textId="77777777" w:rsidR="00272FCA" w:rsidRPr="00A15DCB" w:rsidRDefault="00272FCA" w:rsidP="008719DC">
            <w:pPr>
              <w:pStyle w:val="TAC"/>
            </w:pPr>
            <w:r w:rsidRPr="00A15DCB">
              <w:t>&lt;--</w:t>
            </w:r>
          </w:p>
        </w:tc>
        <w:tc>
          <w:tcPr>
            <w:tcW w:w="2977" w:type="dxa"/>
          </w:tcPr>
          <w:p w14:paraId="5891B997" w14:textId="1CD93987" w:rsidR="00272FCA" w:rsidRPr="00A15DCB" w:rsidRDefault="001D0890" w:rsidP="008719DC">
            <w:pPr>
              <w:pStyle w:val="TAL"/>
            </w:pPr>
            <w:r w:rsidRPr="00A15DCB">
              <w:rPr>
                <w:rFonts w:eastAsia="MS Mincho"/>
              </w:rPr>
              <w:t>(</w:t>
            </w:r>
            <w:r w:rsidR="00272FCA" w:rsidRPr="00A15DCB">
              <w:rPr>
                <w:rFonts w:eastAsia="MS Mincho"/>
              </w:rPr>
              <w:t>RRCReconfiguration</w:t>
            </w:r>
            <w:r w:rsidRPr="00A15DCB">
              <w:rPr>
                <w:rFonts w:eastAsia="MS Mincho"/>
              </w:rPr>
              <w:t>)</w:t>
            </w:r>
          </w:p>
        </w:tc>
        <w:tc>
          <w:tcPr>
            <w:tcW w:w="567" w:type="dxa"/>
          </w:tcPr>
          <w:p w14:paraId="6989B324" w14:textId="77777777" w:rsidR="00272FCA" w:rsidRPr="00A15DCB" w:rsidRDefault="00272FCA" w:rsidP="008719DC">
            <w:pPr>
              <w:pStyle w:val="TAC"/>
            </w:pPr>
            <w:r w:rsidRPr="00A15DCB">
              <w:t>-</w:t>
            </w:r>
          </w:p>
        </w:tc>
        <w:tc>
          <w:tcPr>
            <w:tcW w:w="892" w:type="dxa"/>
          </w:tcPr>
          <w:p w14:paraId="62AA4B63" w14:textId="77777777" w:rsidR="00272FCA" w:rsidRPr="00A15DCB" w:rsidRDefault="00272FCA" w:rsidP="008719DC">
            <w:pPr>
              <w:pStyle w:val="TAC"/>
            </w:pPr>
            <w:r w:rsidRPr="00A15DCB">
              <w:t>-</w:t>
            </w:r>
          </w:p>
        </w:tc>
      </w:tr>
      <w:tr w:rsidR="00272FCA" w:rsidRPr="00A15DCB" w14:paraId="5C4F8C75" w14:textId="77777777" w:rsidTr="008719DC">
        <w:trPr>
          <w:cantSplit/>
        </w:trPr>
        <w:tc>
          <w:tcPr>
            <w:tcW w:w="648" w:type="dxa"/>
          </w:tcPr>
          <w:p w14:paraId="368D2368" w14:textId="77777777" w:rsidR="00272FCA" w:rsidRPr="00A15DCB" w:rsidRDefault="00272FCA" w:rsidP="008719DC">
            <w:pPr>
              <w:pStyle w:val="TAC"/>
            </w:pPr>
            <w:r w:rsidRPr="00A15DCB">
              <w:t>0B</w:t>
            </w:r>
          </w:p>
        </w:tc>
        <w:tc>
          <w:tcPr>
            <w:tcW w:w="3969" w:type="dxa"/>
          </w:tcPr>
          <w:p w14:paraId="5F940FFE" w14:textId="2E7A3AD1" w:rsidR="00272FCA" w:rsidRPr="00A15DCB" w:rsidRDefault="00272FCA" w:rsidP="008719DC">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w:t>
            </w:r>
            <w:r w:rsidR="0077032F" w:rsidRPr="00A15DCB">
              <w:rPr>
                <w:iCs/>
              </w:rPr>
              <w:t>(</w:t>
            </w:r>
            <w:r w:rsidRPr="00A15DCB">
              <w:rPr>
                <w:iCs/>
              </w:rPr>
              <w:t>Note 2</w:t>
            </w:r>
            <w:r w:rsidR="0077032F" w:rsidRPr="00A15DCB">
              <w:rPr>
                <w:iCs/>
              </w:rPr>
              <w:t>)</w:t>
            </w:r>
          </w:p>
        </w:tc>
        <w:tc>
          <w:tcPr>
            <w:tcW w:w="709" w:type="dxa"/>
          </w:tcPr>
          <w:p w14:paraId="4E365A7D" w14:textId="77777777" w:rsidR="00272FCA" w:rsidRPr="00A15DCB" w:rsidRDefault="00272FCA" w:rsidP="008719DC">
            <w:pPr>
              <w:pStyle w:val="TAC"/>
            </w:pPr>
            <w:r w:rsidRPr="00A15DCB">
              <w:t>--&gt;</w:t>
            </w:r>
          </w:p>
        </w:tc>
        <w:tc>
          <w:tcPr>
            <w:tcW w:w="2977" w:type="dxa"/>
          </w:tcPr>
          <w:p w14:paraId="163A57BC" w14:textId="39E46C2D" w:rsidR="00272FCA" w:rsidRPr="00A15DCB" w:rsidRDefault="001D0890" w:rsidP="008719DC">
            <w:pPr>
              <w:pStyle w:val="TAL"/>
            </w:pPr>
            <w:r w:rsidRPr="00A15DCB">
              <w:rPr>
                <w:iCs/>
              </w:rPr>
              <w:t>(</w:t>
            </w:r>
            <w:r w:rsidR="00272FCA" w:rsidRPr="00A15DCB">
              <w:rPr>
                <w:iCs/>
              </w:rPr>
              <w:t>RRCReconfigurationComplete</w:t>
            </w:r>
            <w:r w:rsidRPr="00A15DCB">
              <w:rPr>
                <w:iCs/>
              </w:rPr>
              <w:t>)</w:t>
            </w:r>
          </w:p>
        </w:tc>
        <w:tc>
          <w:tcPr>
            <w:tcW w:w="567" w:type="dxa"/>
          </w:tcPr>
          <w:p w14:paraId="57449778" w14:textId="77777777" w:rsidR="00272FCA" w:rsidRPr="00A15DCB" w:rsidRDefault="00272FCA" w:rsidP="008719DC">
            <w:pPr>
              <w:pStyle w:val="TAC"/>
            </w:pPr>
            <w:r w:rsidRPr="00A15DCB">
              <w:t>-</w:t>
            </w:r>
          </w:p>
        </w:tc>
        <w:tc>
          <w:tcPr>
            <w:tcW w:w="892" w:type="dxa"/>
          </w:tcPr>
          <w:p w14:paraId="7D73BE11" w14:textId="77777777" w:rsidR="00272FCA" w:rsidRPr="00A15DCB" w:rsidRDefault="00272FCA" w:rsidP="008719DC">
            <w:pPr>
              <w:pStyle w:val="TAC"/>
            </w:pPr>
            <w:r w:rsidRPr="00A15DCB">
              <w:t>-</w:t>
            </w:r>
          </w:p>
        </w:tc>
      </w:tr>
      <w:tr w:rsidR="001C085B" w:rsidRPr="00A15DCB" w14:paraId="550AE79E" w14:textId="77777777" w:rsidTr="003A4D2F">
        <w:trPr>
          <w:cantSplit/>
        </w:trPr>
        <w:tc>
          <w:tcPr>
            <w:tcW w:w="648" w:type="dxa"/>
          </w:tcPr>
          <w:p w14:paraId="72CC4F20" w14:textId="77777777" w:rsidR="001C085B" w:rsidRPr="00A15DCB" w:rsidRDefault="001C085B" w:rsidP="00131CE5">
            <w:pPr>
              <w:pStyle w:val="TAC"/>
              <w:rPr>
                <w:lang w:eastAsia="en-US"/>
              </w:rPr>
            </w:pPr>
            <w:r w:rsidRPr="00A15DCB">
              <w:rPr>
                <w:lang w:eastAsia="en-US"/>
              </w:rPr>
              <w:t>1</w:t>
            </w:r>
          </w:p>
        </w:tc>
        <w:tc>
          <w:tcPr>
            <w:tcW w:w="3969" w:type="dxa"/>
          </w:tcPr>
          <w:p w14:paraId="23046AAC" w14:textId="77777777" w:rsidR="001C085B" w:rsidRPr="00A15DCB" w:rsidRDefault="001C085B" w:rsidP="00131CE5">
            <w:pPr>
              <w:pStyle w:val="TAL"/>
              <w:rPr>
                <w:lang w:eastAsia="en-US"/>
              </w:rPr>
            </w:pPr>
            <w:r w:rsidRPr="00A15DCB">
              <w:rPr>
                <w:lang w:eastAsia="en-US"/>
              </w:rPr>
              <w:t>SS transmits Timing Advance command to SpCell. SS does not send any subsequent timing alignments. Start Timer_T1 = Time Alignment timer value on SS.</w:t>
            </w:r>
          </w:p>
        </w:tc>
        <w:tc>
          <w:tcPr>
            <w:tcW w:w="709" w:type="dxa"/>
          </w:tcPr>
          <w:p w14:paraId="7B7D1F9F" w14:textId="77777777" w:rsidR="001C085B" w:rsidRPr="00A15DCB" w:rsidRDefault="001C085B" w:rsidP="00131CE5">
            <w:pPr>
              <w:pStyle w:val="TAC"/>
              <w:rPr>
                <w:lang w:eastAsia="en-US"/>
              </w:rPr>
            </w:pPr>
            <w:r w:rsidRPr="00A15DCB">
              <w:rPr>
                <w:lang w:eastAsia="en-US"/>
              </w:rPr>
              <w:t>&lt;--</w:t>
            </w:r>
          </w:p>
        </w:tc>
        <w:tc>
          <w:tcPr>
            <w:tcW w:w="2977" w:type="dxa"/>
          </w:tcPr>
          <w:p w14:paraId="0A33207C" w14:textId="77777777" w:rsidR="001C085B" w:rsidRPr="00A15DCB" w:rsidRDefault="001C085B" w:rsidP="00131CE5">
            <w:pPr>
              <w:pStyle w:val="TAL"/>
              <w:rPr>
                <w:lang w:eastAsia="en-US"/>
              </w:rPr>
            </w:pPr>
            <w:r w:rsidRPr="00A15DCB">
              <w:rPr>
                <w:lang w:eastAsia="en-US"/>
              </w:rPr>
              <w:t>MAC PDU (Timing Advance</w:t>
            </w:r>
          </w:p>
          <w:p w14:paraId="6671E320" w14:textId="77777777" w:rsidR="001C085B" w:rsidRPr="00A15DCB" w:rsidRDefault="001C085B" w:rsidP="00131CE5">
            <w:pPr>
              <w:pStyle w:val="TAL"/>
              <w:rPr>
                <w:lang w:eastAsia="en-US"/>
              </w:rPr>
            </w:pPr>
            <w:r w:rsidRPr="00A15DCB">
              <w:rPr>
                <w:lang w:eastAsia="en-US"/>
              </w:rPr>
              <w:t>Command MAC Control Element)</w:t>
            </w:r>
          </w:p>
        </w:tc>
        <w:tc>
          <w:tcPr>
            <w:tcW w:w="567" w:type="dxa"/>
          </w:tcPr>
          <w:p w14:paraId="3A2337AA" w14:textId="77777777" w:rsidR="001C085B" w:rsidRPr="00A15DCB" w:rsidRDefault="001C085B" w:rsidP="00131CE5">
            <w:pPr>
              <w:pStyle w:val="TAC"/>
              <w:rPr>
                <w:lang w:eastAsia="en-US"/>
              </w:rPr>
            </w:pPr>
            <w:r w:rsidRPr="00A15DCB">
              <w:rPr>
                <w:lang w:eastAsia="en-US"/>
              </w:rPr>
              <w:t>-</w:t>
            </w:r>
          </w:p>
        </w:tc>
        <w:tc>
          <w:tcPr>
            <w:tcW w:w="892" w:type="dxa"/>
          </w:tcPr>
          <w:p w14:paraId="741B43F4" w14:textId="77777777" w:rsidR="001C085B" w:rsidRPr="00A15DCB" w:rsidRDefault="001C085B" w:rsidP="00131CE5">
            <w:pPr>
              <w:pStyle w:val="TAC"/>
              <w:rPr>
                <w:lang w:eastAsia="en-US"/>
              </w:rPr>
            </w:pPr>
            <w:r w:rsidRPr="00A15DCB">
              <w:rPr>
                <w:lang w:eastAsia="en-US"/>
              </w:rPr>
              <w:t>-</w:t>
            </w:r>
          </w:p>
        </w:tc>
      </w:tr>
      <w:tr w:rsidR="001C085B" w:rsidRPr="00A15DCB" w14:paraId="5431D35B" w14:textId="77777777" w:rsidTr="003A4D2F">
        <w:trPr>
          <w:cantSplit/>
        </w:trPr>
        <w:tc>
          <w:tcPr>
            <w:tcW w:w="648" w:type="dxa"/>
          </w:tcPr>
          <w:p w14:paraId="1E647B88" w14:textId="77777777" w:rsidR="001C085B" w:rsidRPr="00A15DCB" w:rsidRDefault="001C085B" w:rsidP="00131CE5">
            <w:pPr>
              <w:pStyle w:val="TAC"/>
              <w:rPr>
                <w:lang w:eastAsia="en-US"/>
              </w:rPr>
            </w:pPr>
            <w:r w:rsidRPr="00A15DCB">
              <w:rPr>
                <w:lang w:eastAsia="en-US"/>
              </w:rPr>
              <w:t>2</w:t>
            </w:r>
          </w:p>
        </w:tc>
        <w:tc>
          <w:tcPr>
            <w:tcW w:w="3969" w:type="dxa"/>
          </w:tcPr>
          <w:p w14:paraId="0FE3CFCD" w14:textId="727861CF" w:rsidR="001C085B" w:rsidRPr="00A15DCB" w:rsidRDefault="001C085B" w:rsidP="00377D81">
            <w:pPr>
              <w:pStyle w:val="TAL"/>
              <w:rPr>
                <w:lang w:eastAsia="en-US"/>
              </w:rPr>
            </w:pPr>
            <w:r w:rsidRPr="00A15DCB">
              <w:rPr>
                <w:lang w:eastAsia="en-US"/>
              </w:rPr>
              <w:t>40 to 50 TTI before Timer_T1 expires the SS transmits a MAC PDU containing a</w:t>
            </w:r>
            <w:r w:rsidR="00377D81" w:rsidRPr="00A15DCB">
              <w:rPr>
                <w:lang w:eastAsia="en-US"/>
              </w:rPr>
              <w:t xml:space="preserve"> </w:t>
            </w:r>
            <w:r w:rsidRPr="00A15DCB">
              <w:rPr>
                <w:lang w:eastAsia="en-US"/>
              </w:rPr>
              <w:t>PDCP SDU of size 56 bits, less then ra-Msg3SizeGroupA</w:t>
            </w:r>
            <w:r w:rsidR="0077032F" w:rsidRPr="00A15DCB">
              <w:t xml:space="preserve"> </w:t>
            </w:r>
            <w:r w:rsidRPr="00A15DCB">
              <w:rPr>
                <w:lang w:eastAsia="en-US"/>
              </w:rPr>
              <w:t xml:space="preserve">(208 bits) on SpCell. (Note </w:t>
            </w:r>
            <w:r w:rsidR="00272FCA" w:rsidRPr="00A15DCB">
              <w:t>3</w:t>
            </w:r>
            <w:r w:rsidRPr="00A15DCB">
              <w:rPr>
                <w:lang w:eastAsia="en-US"/>
              </w:rPr>
              <w:t>)</w:t>
            </w:r>
          </w:p>
        </w:tc>
        <w:tc>
          <w:tcPr>
            <w:tcW w:w="709" w:type="dxa"/>
          </w:tcPr>
          <w:p w14:paraId="31A79236" w14:textId="77777777" w:rsidR="001C085B" w:rsidRPr="00A15DCB" w:rsidRDefault="001C085B" w:rsidP="00131CE5">
            <w:pPr>
              <w:pStyle w:val="TAC"/>
              <w:rPr>
                <w:lang w:eastAsia="en-US"/>
              </w:rPr>
            </w:pPr>
            <w:r w:rsidRPr="00A15DCB">
              <w:rPr>
                <w:lang w:eastAsia="en-US"/>
              </w:rPr>
              <w:t>&lt;--</w:t>
            </w:r>
          </w:p>
        </w:tc>
        <w:tc>
          <w:tcPr>
            <w:tcW w:w="2977" w:type="dxa"/>
          </w:tcPr>
          <w:p w14:paraId="04A0F7F0" w14:textId="77777777" w:rsidR="001C085B" w:rsidRPr="00A15DCB" w:rsidRDefault="001C085B" w:rsidP="00131CE5">
            <w:pPr>
              <w:pStyle w:val="TAL"/>
              <w:rPr>
                <w:lang w:eastAsia="en-US"/>
              </w:rPr>
            </w:pPr>
            <w:r w:rsidRPr="00A15DCB">
              <w:rPr>
                <w:lang w:eastAsia="en-US"/>
              </w:rPr>
              <w:t>MAC PDU</w:t>
            </w:r>
          </w:p>
        </w:tc>
        <w:tc>
          <w:tcPr>
            <w:tcW w:w="567" w:type="dxa"/>
          </w:tcPr>
          <w:p w14:paraId="2E546F41" w14:textId="77777777" w:rsidR="001C085B" w:rsidRPr="00A15DCB" w:rsidRDefault="001C085B" w:rsidP="00131CE5">
            <w:pPr>
              <w:pStyle w:val="TAC"/>
              <w:rPr>
                <w:lang w:eastAsia="en-US"/>
              </w:rPr>
            </w:pPr>
            <w:r w:rsidRPr="00A15DCB">
              <w:rPr>
                <w:lang w:eastAsia="en-US"/>
              </w:rPr>
              <w:t>-</w:t>
            </w:r>
          </w:p>
        </w:tc>
        <w:tc>
          <w:tcPr>
            <w:tcW w:w="892" w:type="dxa"/>
          </w:tcPr>
          <w:p w14:paraId="783CEBDF" w14:textId="77777777" w:rsidR="001C085B" w:rsidRPr="00A15DCB" w:rsidRDefault="001C085B" w:rsidP="00131CE5">
            <w:pPr>
              <w:pStyle w:val="TAC"/>
              <w:rPr>
                <w:lang w:eastAsia="en-US"/>
              </w:rPr>
            </w:pPr>
            <w:r w:rsidRPr="00A15DCB">
              <w:rPr>
                <w:lang w:eastAsia="en-US"/>
              </w:rPr>
              <w:t>-</w:t>
            </w:r>
          </w:p>
        </w:tc>
      </w:tr>
      <w:tr w:rsidR="001C085B" w:rsidRPr="00A15DCB" w14:paraId="4A79E5B1" w14:textId="77777777" w:rsidTr="003A4D2F">
        <w:trPr>
          <w:cantSplit/>
        </w:trPr>
        <w:tc>
          <w:tcPr>
            <w:tcW w:w="648" w:type="dxa"/>
          </w:tcPr>
          <w:p w14:paraId="168621F4" w14:textId="77777777" w:rsidR="001C085B" w:rsidRPr="00A15DCB" w:rsidRDefault="001C085B" w:rsidP="00131CE5">
            <w:pPr>
              <w:pStyle w:val="TAC"/>
              <w:rPr>
                <w:lang w:eastAsia="en-US"/>
              </w:rPr>
            </w:pPr>
            <w:r w:rsidRPr="00A15DCB">
              <w:rPr>
                <w:lang w:eastAsia="en-US"/>
              </w:rPr>
              <w:t>3</w:t>
            </w:r>
          </w:p>
        </w:tc>
        <w:tc>
          <w:tcPr>
            <w:tcW w:w="3969" w:type="dxa"/>
          </w:tcPr>
          <w:p w14:paraId="32D14397" w14:textId="77777777" w:rsidR="001C085B" w:rsidRPr="00A15DCB" w:rsidRDefault="001C085B" w:rsidP="00377D81">
            <w:pPr>
              <w:pStyle w:val="TAL"/>
              <w:rPr>
                <w:lang w:eastAsia="en-US"/>
              </w:rPr>
            </w:pPr>
            <w:r w:rsidRPr="00A15DCB">
              <w:rPr>
                <w:rFonts w:cs="Arial"/>
                <w:szCs w:val="18"/>
                <w:lang w:eastAsia="en-US"/>
              </w:rPr>
              <w:t>The SS ignores scheduling requests and does</w:t>
            </w:r>
            <w:r w:rsidR="00377D81" w:rsidRPr="00A15DCB">
              <w:rPr>
                <w:rFonts w:cs="Arial"/>
                <w:szCs w:val="18"/>
                <w:lang w:eastAsia="en-US"/>
              </w:rPr>
              <w:t xml:space="preserve"> </w:t>
            </w:r>
            <w:r w:rsidRPr="00A15DCB">
              <w:rPr>
                <w:rFonts w:cs="Arial"/>
                <w:szCs w:val="18"/>
                <w:lang w:eastAsia="en-US"/>
              </w:rPr>
              <w:t>not allocate any uplink grant.</w:t>
            </w:r>
          </w:p>
        </w:tc>
        <w:tc>
          <w:tcPr>
            <w:tcW w:w="709" w:type="dxa"/>
          </w:tcPr>
          <w:p w14:paraId="211AC94E" w14:textId="77777777" w:rsidR="001C085B" w:rsidRPr="00A15DCB" w:rsidRDefault="00580D7E" w:rsidP="00131CE5">
            <w:pPr>
              <w:pStyle w:val="TAC"/>
              <w:rPr>
                <w:lang w:eastAsia="en-US"/>
              </w:rPr>
            </w:pPr>
            <w:r w:rsidRPr="00A15DCB">
              <w:rPr>
                <w:lang w:eastAsia="en-US"/>
              </w:rPr>
              <w:t>-</w:t>
            </w:r>
          </w:p>
        </w:tc>
        <w:tc>
          <w:tcPr>
            <w:tcW w:w="2977" w:type="dxa"/>
          </w:tcPr>
          <w:p w14:paraId="1BA979D3" w14:textId="77777777" w:rsidR="001C085B" w:rsidRPr="00A15DCB" w:rsidRDefault="00580D7E" w:rsidP="00131CE5">
            <w:pPr>
              <w:pStyle w:val="TAL"/>
              <w:rPr>
                <w:lang w:eastAsia="en-US"/>
              </w:rPr>
            </w:pPr>
            <w:r w:rsidRPr="00A15DCB">
              <w:rPr>
                <w:lang w:eastAsia="en-US"/>
              </w:rPr>
              <w:t>-</w:t>
            </w:r>
          </w:p>
        </w:tc>
        <w:tc>
          <w:tcPr>
            <w:tcW w:w="567" w:type="dxa"/>
          </w:tcPr>
          <w:p w14:paraId="4FB347E0" w14:textId="77777777" w:rsidR="001C085B" w:rsidRPr="00A15DCB" w:rsidRDefault="00580D7E" w:rsidP="00131CE5">
            <w:pPr>
              <w:pStyle w:val="TAC"/>
              <w:rPr>
                <w:lang w:eastAsia="en-US"/>
              </w:rPr>
            </w:pPr>
            <w:r w:rsidRPr="00A15DCB">
              <w:rPr>
                <w:lang w:eastAsia="en-US"/>
              </w:rPr>
              <w:t>-</w:t>
            </w:r>
          </w:p>
        </w:tc>
        <w:tc>
          <w:tcPr>
            <w:tcW w:w="892" w:type="dxa"/>
          </w:tcPr>
          <w:p w14:paraId="2BD94D5E" w14:textId="77777777" w:rsidR="001C085B" w:rsidRPr="00A15DCB" w:rsidRDefault="00580D7E" w:rsidP="00131CE5">
            <w:pPr>
              <w:pStyle w:val="TAC"/>
              <w:rPr>
                <w:lang w:eastAsia="en-US"/>
              </w:rPr>
            </w:pPr>
            <w:r w:rsidRPr="00A15DCB">
              <w:rPr>
                <w:lang w:eastAsia="en-US"/>
              </w:rPr>
              <w:t>-</w:t>
            </w:r>
          </w:p>
        </w:tc>
      </w:tr>
      <w:tr w:rsidR="001C085B" w:rsidRPr="00A15DCB" w14:paraId="31A4A49F" w14:textId="77777777" w:rsidTr="003A4D2F">
        <w:trPr>
          <w:cantSplit/>
        </w:trPr>
        <w:tc>
          <w:tcPr>
            <w:tcW w:w="648" w:type="dxa"/>
          </w:tcPr>
          <w:p w14:paraId="416D8946" w14:textId="77777777" w:rsidR="001C085B" w:rsidRPr="00A15DCB" w:rsidRDefault="001C085B" w:rsidP="00353624">
            <w:pPr>
              <w:pStyle w:val="TAC"/>
              <w:rPr>
                <w:lang w:eastAsia="en-US"/>
              </w:rPr>
            </w:pPr>
            <w:r w:rsidRPr="00A15DCB">
              <w:rPr>
                <w:lang w:eastAsia="en-US"/>
              </w:rPr>
              <w:t>4</w:t>
            </w:r>
          </w:p>
        </w:tc>
        <w:tc>
          <w:tcPr>
            <w:tcW w:w="3969" w:type="dxa"/>
          </w:tcPr>
          <w:p w14:paraId="22381155" w14:textId="2B14A0FC" w:rsidR="001C085B" w:rsidRPr="00A15DCB" w:rsidRDefault="00353624" w:rsidP="00353624">
            <w:pPr>
              <w:pStyle w:val="TAL"/>
              <w:rPr>
                <w:lang w:eastAsia="en-US"/>
              </w:rPr>
            </w:pPr>
            <w:r w:rsidRPr="00A15DCB">
              <w:rPr>
                <w:lang w:eastAsia="en-US"/>
              </w:rPr>
              <w:t>Check: Does the UE transmit preamble on PRACH using a preamble in group A defined in CellGroupConfig in  RRCReconfiguration (totalNumberOfRA-Preambles, ssb-perRACH-OccasionAndCB-PreamblesPerSSB and</w:t>
            </w:r>
            <w:r w:rsidR="0017067A" w:rsidRPr="00A15DCB">
              <w:rPr>
                <w:lang w:eastAsia="en-US"/>
              </w:rPr>
              <w:t xml:space="preserve"> </w:t>
            </w:r>
            <w:r w:rsidRPr="00A15DCB">
              <w:rPr>
                <w:lang w:eastAsia="en-US"/>
              </w:rPr>
              <w:t>numberOfRA-PreamblesGroupA) on SpCell in frame number X meeting condition n</w:t>
            </w:r>
            <w:r w:rsidRPr="00A15DCB">
              <w:rPr>
                <w:vertAlign w:val="subscript"/>
                <w:lang w:eastAsia="en-US"/>
              </w:rPr>
              <w:t>SFN</w:t>
            </w:r>
            <w:r w:rsidRPr="00A15DCB">
              <w:rPr>
                <w:lang w:eastAsia="en-US"/>
              </w:rPr>
              <w:t xml:space="preserve"> mod </w:t>
            </w:r>
            <w:r w:rsidR="00F04844" w:rsidRPr="00A15DCB">
              <w:rPr>
                <w:lang w:eastAsia="en-US"/>
              </w:rPr>
              <w:t>8</w:t>
            </w:r>
            <w:r w:rsidRPr="00A15DCB">
              <w:rPr>
                <w:lang w:eastAsia="en-US"/>
              </w:rPr>
              <w:t xml:space="preserve"> =1, subframe number 2,6,9 (FDD FR1</w:t>
            </w:r>
            <w:r w:rsidR="00653441" w:rsidRPr="00A15DCB">
              <w:rPr>
                <w:lang w:eastAsia="en-US"/>
              </w:rPr>
              <w:t xml:space="preserve"> except for HD_FDD</w:t>
            </w:r>
            <w:r w:rsidRPr="00A15DCB">
              <w:rPr>
                <w:lang w:eastAsia="en-US"/>
              </w:rPr>
              <w:t>)</w:t>
            </w:r>
            <w:r w:rsidR="00F04844" w:rsidRPr="00A15DCB">
              <w:t>,</w:t>
            </w:r>
            <w:r w:rsidR="00653441" w:rsidRPr="00A15DCB">
              <w:t xml:space="preserve"> frame number X meeting condition nSFN mod 8 =1, subframe number 4 (HD_FDD),</w:t>
            </w:r>
            <w:r w:rsidR="00F04844" w:rsidRPr="00A15DCB">
              <w:t xml:space="preserve"> frame number X meeting condition nSFN mod 2 =1, subframe number</w:t>
            </w:r>
            <w:r w:rsidRPr="00A15DCB">
              <w:rPr>
                <w:lang w:eastAsia="en-US"/>
              </w:rPr>
              <w:t xml:space="preserve"> </w:t>
            </w:r>
            <w:r w:rsidR="00B47DAC" w:rsidRPr="00A15DCB">
              <w:rPr>
                <w:lang w:eastAsia="en-US"/>
              </w:rPr>
              <w:t>8</w:t>
            </w:r>
            <w:r w:rsidRPr="00A15DCB">
              <w:rPr>
                <w:lang w:eastAsia="en-US"/>
              </w:rPr>
              <w:t>,9</w:t>
            </w:r>
            <w:r w:rsidR="000D294F" w:rsidRPr="00A15DCB">
              <w:rPr>
                <w:lang w:eastAsia="en-US"/>
              </w:rPr>
              <w:t xml:space="preserve"> </w:t>
            </w:r>
            <w:r w:rsidRPr="00A15DCB">
              <w:rPr>
                <w:lang w:eastAsia="en-US"/>
              </w:rPr>
              <w:t>(FR1 TDD)</w:t>
            </w:r>
            <w:r w:rsidR="0017067A" w:rsidRPr="00A15DCB">
              <w:rPr>
                <w:lang w:eastAsia="en-US"/>
              </w:rPr>
              <w:t xml:space="preserve"> </w:t>
            </w:r>
            <w:r w:rsidRPr="00A15DCB">
              <w:rPr>
                <w:lang w:eastAsia="en-US"/>
              </w:rPr>
              <w:t xml:space="preserve">and frame number X </w:t>
            </w:r>
            <w:r w:rsidR="007E79D2" w:rsidRPr="00A15DCB">
              <w:t xml:space="preserve">meeting condition nSFN mod 4 =1 </w:t>
            </w:r>
            <w:r w:rsidRPr="00A15DCB">
              <w:rPr>
                <w:lang w:eastAsia="en-US"/>
              </w:rPr>
              <w:t xml:space="preserve">and </w:t>
            </w:r>
            <w:r w:rsidR="007E79D2" w:rsidRPr="00A15DCB">
              <w:t xml:space="preserve">slot </w:t>
            </w:r>
            <w:r w:rsidR="00272FCA" w:rsidRPr="00A15DCB">
              <w:t xml:space="preserve">number </w:t>
            </w:r>
            <w:r w:rsidR="0067001E" w:rsidRPr="00A15DCB">
              <w:rPr>
                <w:rFonts w:eastAsia="Batang"/>
              </w:rPr>
              <w:t>8, 9, 18, 19, 28, 29, 38, 39 , 48, 49, 58, 59, 68, 69, 78, 79</w:t>
            </w:r>
            <w:r w:rsidR="0067001E" w:rsidRPr="00A15DCB" w:rsidDel="001C2257">
              <w:rPr>
                <w:rFonts w:eastAsia="Batang"/>
              </w:rPr>
              <w:t xml:space="preserve"> </w:t>
            </w:r>
            <w:r w:rsidRPr="00A15DCB">
              <w:rPr>
                <w:lang w:eastAsia="en-US"/>
              </w:rPr>
              <w:t>(FR2</w:t>
            </w:r>
            <w:r w:rsidR="0067001E" w:rsidRPr="00A15DCB">
              <w:rPr>
                <w:lang w:eastAsia="en-US"/>
              </w:rPr>
              <w:t xml:space="preserve"> 120 kHz</w:t>
            </w:r>
            <w:r w:rsidRPr="00A15DCB">
              <w:rPr>
                <w:lang w:eastAsia="en-US"/>
              </w:rPr>
              <w:t>)?</w:t>
            </w:r>
          </w:p>
        </w:tc>
        <w:tc>
          <w:tcPr>
            <w:tcW w:w="709" w:type="dxa"/>
          </w:tcPr>
          <w:p w14:paraId="5BFDA79E" w14:textId="77777777" w:rsidR="001C085B" w:rsidRPr="00A15DCB" w:rsidRDefault="001C085B" w:rsidP="00353624">
            <w:pPr>
              <w:pStyle w:val="TAC"/>
              <w:rPr>
                <w:lang w:eastAsia="en-US"/>
              </w:rPr>
            </w:pPr>
            <w:r w:rsidRPr="00A15DCB">
              <w:rPr>
                <w:lang w:eastAsia="en-US"/>
              </w:rPr>
              <w:t>--&gt;</w:t>
            </w:r>
          </w:p>
        </w:tc>
        <w:tc>
          <w:tcPr>
            <w:tcW w:w="2977" w:type="dxa"/>
          </w:tcPr>
          <w:p w14:paraId="2D144C04" w14:textId="77777777" w:rsidR="001C085B" w:rsidRPr="00A15DCB" w:rsidRDefault="001C085B" w:rsidP="00353624">
            <w:pPr>
              <w:pStyle w:val="TAL"/>
              <w:rPr>
                <w:lang w:eastAsia="en-US"/>
              </w:rPr>
            </w:pPr>
            <w:r w:rsidRPr="00A15DCB">
              <w:rPr>
                <w:lang w:eastAsia="en-US"/>
              </w:rPr>
              <w:t>PRACH Preamble</w:t>
            </w:r>
          </w:p>
        </w:tc>
        <w:tc>
          <w:tcPr>
            <w:tcW w:w="567" w:type="dxa"/>
          </w:tcPr>
          <w:p w14:paraId="7EB4F357" w14:textId="77777777" w:rsidR="001C085B" w:rsidRPr="00A15DCB" w:rsidRDefault="001C085B" w:rsidP="00353624">
            <w:pPr>
              <w:pStyle w:val="TAC"/>
              <w:rPr>
                <w:lang w:eastAsia="en-US"/>
              </w:rPr>
            </w:pPr>
            <w:r w:rsidRPr="00A15DCB">
              <w:rPr>
                <w:lang w:eastAsia="en-US"/>
              </w:rPr>
              <w:t>1</w:t>
            </w:r>
          </w:p>
        </w:tc>
        <w:tc>
          <w:tcPr>
            <w:tcW w:w="892" w:type="dxa"/>
          </w:tcPr>
          <w:p w14:paraId="7EE85227" w14:textId="77777777" w:rsidR="001C085B" w:rsidRPr="00A15DCB" w:rsidRDefault="001C085B" w:rsidP="00353624">
            <w:pPr>
              <w:pStyle w:val="TAC"/>
              <w:rPr>
                <w:lang w:eastAsia="en-US"/>
              </w:rPr>
            </w:pPr>
            <w:r w:rsidRPr="00A15DCB">
              <w:rPr>
                <w:lang w:eastAsia="en-US"/>
              </w:rPr>
              <w:t>P</w:t>
            </w:r>
          </w:p>
        </w:tc>
      </w:tr>
      <w:tr w:rsidR="001C085B" w:rsidRPr="00A15DCB" w14:paraId="67F7D40B" w14:textId="77777777" w:rsidTr="003A4D2F">
        <w:trPr>
          <w:cantSplit/>
        </w:trPr>
        <w:tc>
          <w:tcPr>
            <w:tcW w:w="648" w:type="dxa"/>
          </w:tcPr>
          <w:p w14:paraId="144C2462" w14:textId="77777777" w:rsidR="001C085B" w:rsidRPr="00A15DCB" w:rsidRDefault="001C085B" w:rsidP="00131CE5">
            <w:pPr>
              <w:pStyle w:val="TAC"/>
              <w:rPr>
                <w:lang w:eastAsia="en-US"/>
              </w:rPr>
            </w:pPr>
            <w:r w:rsidRPr="00A15DCB">
              <w:rPr>
                <w:lang w:eastAsia="en-US"/>
              </w:rPr>
              <w:t>5</w:t>
            </w:r>
          </w:p>
        </w:tc>
        <w:tc>
          <w:tcPr>
            <w:tcW w:w="3969" w:type="dxa"/>
          </w:tcPr>
          <w:p w14:paraId="481C750E" w14:textId="1D430571" w:rsidR="001C085B" w:rsidRPr="00A15DCB" w:rsidRDefault="00353624" w:rsidP="00353624">
            <w:pPr>
              <w:pStyle w:val="TAL"/>
              <w:rPr>
                <w:lang w:eastAsia="en-US"/>
              </w:rPr>
            </w:pPr>
            <w:r w:rsidRPr="00A15DCB">
              <w:rPr>
                <w:lang w:eastAsia="en-US"/>
              </w:rPr>
              <w:t xml:space="preserve">Check: </w:t>
            </w:r>
            <w:r w:rsidR="0077032F" w:rsidRPr="00A15DCB">
              <w:rPr>
                <w:lang w:eastAsia="en-US"/>
              </w:rPr>
              <w:t>D</w:t>
            </w:r>
            <w:r w:rsidRPr="00A15DCB">
              <w:rPr>
                <w:lang w:eastAsia="en-US"/>
              </w:rPr>
              <w:t xml:space="preserve">oes the UE transmit a preamble on PRACH, in frame number </w:t>
            </w:r>
            <w:r w:rsidR="00F04844" w:rsidRPr="00A15DCB">
              <w:t>X+8</w:t>
            </w:r>
            <w:r w:rsidR="0017067A" w:rsidRPr="00A15DCB">
              <w:rPr>
                <w:lang w:eastAsia="zh-CN"/>
              </w:rPr>
              <w:t xml:space="preserve"> </w:t>
            </w:r>
            <w:r w:rsidRPr="00A15DCB">
              <w:rPr>
                <w:lang w:eastAsia="en-US"/>
              </w:rPr>
              <w:t>subframe number 2,</w:t>
            </w:r>
            <w:r w:rsidR="007E79D2" w:rsidRPr="00A15DCB">
              <w:t>6,9</w:t>
            </w:r>
            <w:r w:rsidRPr="00A15DCB" w:rsidDel="00D07CB8">
              <w:rPr>
                <w:lang w:eastAsia="en-US"/>
              </w:rPr>
              <w:t xml:space="preserve"> </w:t>
            </w:r>
            <w:r w:rsidRPr="00A15DCB">
              <w:rPr>
                <w:lang w:eastAsia="en-US"/>
              </w:rPr>
              <w:t>(FDD FR1</w:t>
            </w:r>
            <w:r w:rsidR="00653441" w:rsidRPr="00A15DCB">
              <w:rPr>
                <w:lang w:eastAsia="en-US"/>
              </w:rPr>
              <w:t xml:space="preserve"> except for HD_FDD</w:t>
            </w:r>
            <w:r w:rsidRPr="00A15DCB">
              <w:rPr>
                <w:lang w:eastAsia="en-US"/>
              </w:rPr>
              <w:t>)</w:t>
            </w:r>
            <w:r w:rsidR="00F04844" w:rsidRPr="00A15DCB">
              <w:t>,</w:t>
            </w:r>
            <w:r w:rsidR="00653441" w:rsidRPr="00A15DCB">
              <w:t xml:space="preserve"> in frame number X+8 subframe number 4 (HD_FDD),</w:t>
            </w:r>
            <w:r w:rsidR="00F04844" w:rsidRPr="00A15DCB">
              <w:t xml:space="preserve"> in frame number X or X+2 in subrame number</w:t>
            </w:r>
            <w:r w:rsidRPr="00A15DCB">
              <w:rPr>
                <w:lang w:eastAsia="en-US"/>
              </w:rPr>
              <w:t xml:space="preserve"> </w:t>
            </w:r>
            <w:r w:rsidR="00B47DAC" w:rsidRPr="00A15DCB">
              <w:t>8</w:t>
            </w:r>
            <w:r w:rsidRPr="00A15DCB">
              <w:rPr>
                <w:lang w:eastAsia="en-US"/>
              </w:rPr>
              <w:t>,9</w:t>
            </w:r>
            <w:r w:rsidRPr="00A15DCB" w:rsidDel="00D07CB8">
              <w:rPr>
                <w:lang w:eastAsia="en-US"/>
              </w:rPr>
              <w:t xml:space="preserve"> </w:t>
            </w:r>
            <w:r w:rsidRPr="00A15DCB">
              <w:rPr>
                <w:lang w:eastAsia="en-US"/>
              </w:rPr>
              <w:t>(FR1 TDD) and frame number X</w:t>
            </w:r>
            <w:r w:rsidR="00F04844" w:rsidRPr="00A15DCB">
              <w:t xml:space="preserve"> or X+4</w:t>
            </w:r>
            <w:r w:rsidRPr="00A15DCB">
              <w:rPr>
                <w:lang w:eastAsia="en-US"/>
              </w:rPr>
              <w:t xml:space="preserve"> and </w:t>
            </w:r>
            <w:r w:rsidR="007E79D2" w:rsidRPr="00A15DCB">
              <w:t xml:space="preserve">slot </w:t>
            </w:r>
            <w:r w:rsidR="00272FCA" w:rsidRPr="00A15DCB">
              <w:t xml:space="preserve">number </w:t>
            </w:r>
            <w:r w:rsidR="0067001E" w:rsidRPr="00A15DCB">
              <w:t>8, 9, 18, 19, 28, 29, 38, 39 , 48, 49, 58, 59, 68, 69, 78, 79</w:t>
            </w:r>
            <w:r w:rsidR="007E79D2" w:rsidRPr="00A15DCB">
              <w:t xml:space="preserve"> </w:t>
            </w:r>
            <w:r w:rsidRPr="00A15DCB">
              <w:rPr>
                <w:lang w:eastAsia="en-US"/>
              </w:rPr>
              <w:t>(FR2</w:t>
            </w:r>
            <w:r w:rsidR="0067001E" w:rsidRPr="00A15DCB">
              <w:rPr>
                <w:lang w:eastAsia="en-US"/>
              </w:rPr>
              <w:t xml:space="preserve"> 120 kHz</w:t>
            </w:r>
            <w:r w:rsidRPr="00A15DCB">
              <w:rPr>
                <w:lang w:eastAsia="en-US"/>
              </w:rPr>
              <w:t>) using the same group A?</w:t>
            </w:r>
          </w:p>
        </w:tc>
        <w:tc>
          <w:tcPr>
            <w:tcW w:w="709" w:type="dxa"/>
          </w:tcPr>
          <w:p w14:paraId="06C36F6F" w14:textId="77777777" w:rsidR="001C085B" w:rsidRPr="00A15DCB" w:rsidRDefault="001C085B" w:rsidP="00131CE5">
            <w:pPr>
              <w:pStyle w:val="TAC"/>
              <w:rPr>
                <w:lang w:eastAsia="en-US"/>
              </w:rPr>
            </w:pPr>
            <w:r w:rsidRPr="00A15DCB">
              <w:rPr>
                <w:lang w:eastAsia="en-US"/>
              </w:rPr>
              <w:t>--&gt;</w:t>
            </w:r>
          </w:p>
        </w:tc>
        <w:tc>
          <w:tcPr>
            <w:tcW w:w="2977" w:type="dxa"/>
          </w:tcPr>
          <w:p w14:paraId="1296A488" w14:textId="77777777" w:rsidR="001C085B" w:rsidRPr="00A15DCB" w:rsidRDefault="001C085B" w:rsidP="00131CE5">
            <w:pPr>
              <w:pStyle w:val="TAL"/>
              <w:rPr>
                <w:lang w:eastAsia="en-US"/>
              </w:rPr>
            </w:pPr>
            <w:r w:rsidRPr="00A15DCB">
              <w:rPr>
                <w:lang w:eastAsia="en-US"/>
              </w:rPr>
              <w:t>PRACH Preamble</w:t>
            </w:r>
          </w:p>
        </w:tc>
        <w:tc>
          <w:tcPr>
            <w:tcW w:w="567" w:type="dxa"/>
          </w:tcPr>
          <w:p w14:paraId="3832B984" w14:textId="77777777" w:rsidR="001C085B" w:rsidRPr="00A15DCB" w:rsidRDefault="001C085B" w:rsidP="00131CE5">
            <w:pPr>
              <w:pStyle w:val="TAC"/>
              <w:rPr>
                <w:lang w:eastAsia="en-US"/>
              </w:rPr>
            </w:pPr>
            <w:r w:rsidRPr="00A15DCB">
              <w:rPr>
                <w:lang w:eastAsia="en-US"/>
              </w:rPr>
              <w:t>2</w:t>
            </w:r>
          </w:p>
        </w:tc>
        <w:tc>
          <w:tcPr>
            <w:tcW w:w="892" w:type="dxa"/>
          </w:tcPr>
          <w:p w14:paraId="0D03DB11" w14:textId="77777777" w:rsidR="001C085B" w:rsidRPr="00A15DCB" w:rsidRDefault="001C085B" w:rsidP="00131CE5">
            <w:pPr>
              <w:pStyle w:val="TAC"/>
              <w:rPr>
                <w:lang w:eastAsia="en-US"/>
              </w:rPr>
            </w:pPr>
            <w:r w:rsidRPr="00A15DCB">
              <w:rPr>
                <w:lang w:eastAsia="en-US"/>
              </w:rPr>
              <w:t>P</w:t>
            </w:r>
          </w:p>
        </w:tc>
      </w:tr>
      <w:tr w:rsidR="001C085B" w:rsidRPr="00A15DCB" w14:paraId="08F24C92" w14:textId="77777777" w:rsidTr="003A4D2F">
        <w:trPr>
          <w:cantSplit/>
        </w:trPr>
        <w:tc>
          <w:tcPr>
            <w:tcW w:w="648" w:type="dxa"/>
          </w:tcPr>
          <w:p w14:paraId="298EA508" w14:textId="77777777" w:rsidR="001C085B" w:rsidRPr="00A15DCB" w:rsidRDefault="001C085B" w:rsidP="00131CE5">
            <w:pPr>
              <w:pStyle w:val="TAC"/>
              <w:rPr>
                <w:lang w:eastAsia="en-US"/>
              </w:rPr>
            </w:pPr>
            <w:r w:rsidRPr="00A15DCB">
              <w:rPr>
                <w:lang w:eastAsia="en-US"/>
              </w:rPr>
              <w:t>6</w:t>
            </w:r>
          </w:p>
        </w:tc>
        <w:tc>
          <w:tcPr>
            <w:tcW w:w="3969" w:type="dxa"/>
          </w:tcPr>
          <w:p w14:paraId="605DE11F" w14:textId="6C05F08E" w:rsidR="001C085B" w:rsidRPr="00A15DCB" w:rsidRDefault="001C085B" w:rsidP="00131CE5">
            <w:pPr>
              <w:pStyle w:val="TAL"/>
              <w:rPr>
                <w:lang w:eastAsia="en-US"/>
              </w:rPr>
            </w:pPr>
            <w:r w:rsidRPr="00A15DCB">
              <w:rPr>
                <w:lang w:eastAsia="en-US"/>
              </w:rPr>
              <w:t>The SS transmits a MAC PDU addressed to UE RA-RNTI, containing multiple RARs but none of the MAC sub headers contains a matching RAPID on SpCell</w:t>
            </w:r>
            <w:r w:rsidR="0077032F" w:rsidRPr="00A15DCB">
              <w:t>.</w:t>
            </w:r>
          </w:p>
        </w:tc>
        <w:tc>
          <w:tcPr>
            <w:tcW w:w="709" w:type="dxa"/>
          </w:tcPr>
          <w:p w14:paraId="0C924B77" w14:textId="77777777" w:rsidR="001C085B" w:rsidRPr="00A15DCB" w:rsidRDefault="001C085B" w:rsidP="00131CE5">
            <w:pPr>
              <w:pStyle w:val="TAC"/>
              <w:rPr>
                <w:lang w:eastAsia="en-US"/>
              </w:rPr>
            </w:pPr>
            <w:r w:rsidRPr="00A15DCB">
              <w:rPr>
                <w:lang w:eastAsia="en-US"/>
              </w:rPr>
              <w:t>&lt;--</w:t>
            </w:r>
          </w:p>
        </w:tc>
        <w:tc>
          <w:tcPr>
            <w:tcW w:w="2977" w:type="dxa"/>
          </w:tcPr>
          <w:p w14:paraId="6365C89A" w14:textId="77777777" w:rsidR="001C085B" w:rsidRPr="00A15DCB" w:rsidRDefault="001C085B" w:rsidP="00131CE5">
            <w:pPr>
              <w:pStyle w:val="TAL"/>
              <w:rPr>
                <w:lang w:eastAsia="en-US"/>
              </w:rPr>
            </w:pPr>
            <w:r w:rsidRPr="00A15DCB">
              <w:rPr>
                <w:lang w:eastAsia="en-US"/>
              </w:rPr>
              <w:t>Random Access Response</w:t>
            </w:r>
          </w:p>
        </w:tc>
        <w:tc>
          <w:tcPr>
            <w:tcW w:w="567" w:type="dxa"/>
          </w:tcPr>
          <w:p w14:paraId="52CDBADF" w14:textId="77777777" w:rsidR="001C085B" w:rsidRPr="00A15DCB" w:rsidRDefault="001C085B" w:rsidP="00131CE5">
            <w:pPr>
              <w:pStyle w:val="TAC"/>
              <w:rPr>
                <w:lang w:eastAsia="en-US"/>
              </w:rPr>
            </w:pPr>
            <w:r w:rsidRPr="00A15DCB">
              <w:rPr>
                <w:lang w:eastAsia="en-US"/>
              </w:rPr>
              <w:t>-</w:t>
            </w:r>
          </w:p>
        </w:tc>
        <w:tc>
          <w:tcPr>
            <w:tcW w:w="892" w:type="dxa"/>
          </w:tcPr>
          <w:p w14:paraId="3986F1AD" w14:textId="77777777" w:rsidR="001C085B" w:rsidRPr="00A15DCB" w:rsidRDefault="001C085B" w:rsidP="00131CE5">
            <w:pPr>
              <w:pStyle w:val="TAC"/>
              <w:rPr>
                <w:lang w:eastAsia="en-US"/>
              </w:rPr>
            </w:pPr>
            <w:r w:rsidRPr="00A15DCB">
              <w:rPr>
                <w:lang w:eastAsia="en-US"/>
              </w:rPr>
              <w:t>-</w:t>
            </w:r>
          </w:p>
        </w:tc>
      </w:tr>
      <w:tr w:rsidR="001C085B" w:rsidRPr="00A15DCB" w14:paraId="0AD32F27" w14:textId="77777777" w:rsidTr="003A4D2F">
        <w:trPr>
          <w:cantSplit/>
        </w:trPr>
        <w:tc>
          <w:tcPr>
            <w:tcW w:w="648" w:type="dxa"/>
          </w:tcPr>
          <w:p w14:paraId="527044E5" w14:textId="77777777" w:rsidR="001C085B" w:rsidRPr="00A15DCB" w:rsidRDefault="001C085B" w:rsidP="00131CE5">
            <w:pPr>
              <w:pStyle w:val="TAC"/>
              <w:rPr>
                <w:lang w:eastAsia="en-US"/>
              </w:rPr>
            </w:pPr>
            <w:r w:rsidRPr="00A15DCB">
              <w:rPr>
                <w:lang w:eastAsia="en-US"/>
              </w:rPr>
              <w:t>-</w:t>
            </w:r>
          </w:p>
        </w:tc>
        <w:tc>
          <w:tcPr>
            <w:tcW w:w="3969" w:type="dxa"/>
          </w:tcPr>
          <w:p w14:paraId="380FE673" w14:textId="5F4AB7CE" w:rsidR="001C085B" w:rsidRPr="00A15DCB" w:rsidRDefault="001C085B" w:rsidP="00131CE5">
            <w:pPr>
              <w:pStyle w:val="TAL"/>
              <w:rPr>
                <w:lang w:eastAsia="en-US"/>
              </w:rPr>
            </w:pPr>
            <w:r w:rsidRPr="00A15DCB">
              <w:rPr>
                <w:lang w:eastAsia="en-US"/>
              </w:rPr>
              <w:t>EXCEPTION: In parallel with step 7, parallel behaviour defined in table 7.</w:t>
            </w:r>
            <w:r w:rsidR="004E5E27" w:rsidRPr="00A15DCB">
              <w:rPr>
                <w:lang w:eastAsia="en-US"/>
              </w:rPr>
              <w:t>1.</w:t>
            </w:r>
            <w:r w:rsidRPr="00A15DCB">
              <w:rPr>
                <w:lang w:eastAsia="en-US"/>
              </w:rPr>
              <w:t>1.1.2.3.2-</w:t>
            </w:r>
            <w:r w:rsidRPr="00A15DCB">
              <w:rPr>
                <w:lang w:eastAsia="zh-CN"/>
              </w:rPr>
              <w:t>2</w:t>
            </w:r>
            <w:r w:rsidRPr="00A15DCB">
              <w:rPr>
                <w:lang w:eastAsia="en-US"/>
              </w:rPr>
              <w:t xml:space="preserve"> is executed</w:t>
            </w:r>
            <w:r w:rsidR="0077032F" w:rsidRPr="00A15DCB">
              <w:t>.</w:t>
            </w:r>
          </w:p>
        </w:tc>
        <w:tc>
          <w:tcPr>
            <w:tcW w:w="709" w:type="dxa"/>
          </w:tcPr>
          <w:p w14:paraId="55089AC6" w14:textId="77777777" w:rsidR="001C085B" w:rsidRPr="00A15DCB" w:rsidRDefault="001C085B" w:rsidP="00131CE5">
            <w:pPr>
              <w:pStyle w:val="TAC"/>
              <w:rPr>
                <w:lang w:eastAsia="en-US"/>
              </w:rPr>
            </w:pPr>
            <w:r w:rsidRPr="00A15DCB">
              <w:rPr>
                <w:lang w:eastAsia="en-US"/>
              </w:rPr>
              <w:t>-</w:t>
            </w:r>
          </w:p>
        </w:tc>
        <w:tc>
          <w:tcPr>
            <w:tcW w:w="2977" w:type="dxa"/>
          </w:tcPr>
          <w:p w14:paraId="46268555" w14:textId="77777777" w:rsidR="001C085B" w:rsidRPr="00A15DCB" w:rsidRDefault="001C085B" w:rsidP="00131CE5">
            <w:pPr>
              <w:pStyle w:val="TAL"/>
              <w:rPr>
                <w:lang w:eastAsia="en-US"/>
              </w:rPr>
            </w:pPr>
            <w:r w:rsidRPr="00A15DCB">
              <w:rPr>
                <w:lang w:eastAsia="en-US"/>
              </w:rPr>
              <w:t>-</w:t>
            </w:r>
          </w:p>
        </w:tc>
        <w:tc>
          <w:tcPr>
            <w:tcW w:w="567" w:type="dxa"/>
          </w:tcPr>
          <w:p w14:paraId="4ED5DAD4" w14:textId="77777777" w:rsidR="001C085B" w:rsidRPr="00A15DCB" w:rsidRDefault="001C085B" w:rsidP="00131CE5">
            <w:pPr>
              <w:pStyle w:val="TAC"/>
              <w:rPr>
                <w:lang w:eastAsia="en-US"/>
              </w:rPr>
            </w:pPr>
            <w:r w:rsidRPr="00A15DCB">
              <w:rPr>
                <w:lang w:eastAsia="en-US"/>
              </w:rPr>
              <w:t>-</w:t>
            </w:r>
          </w:p>
        </w:tc>
        <w:tc>
          <w:tcPr>
            <w:tcW w:w="892" w:type="dxa"/>
          </w:tcPr>
          <w:p w14:paraId="7D38E5C2" w14:textId="77777777" w:rsidR="001C085B" w:rsidRPr="00A15DCB" w:rsidRDefault="001C085B" w:rsidP="00131CE5">
            <w:pPr>
              <w:pStyle w:val="TAC"/>
              <w:rPr>
                <w:lang w:eastAsia="en-US"/>
              </w:rPr>
            </w:pPr>
            <w:r w:rsidRPr="00A15DCB">
              <w:rPr>
                <w:lang w:eastAsia="en-US"/>
              </w:rPr>
              <w:t>-</w:t>
            </w:r>
          </w:p>
        </w:tc>
      </w:tr>
      <w:tr w:rsidR="001C085B" w:rsidRPr="00A15DCB" w14:paraId="2504CB8F" w14:textId="77777777" w:rsidTr="003A4D2F">
        <w:trPr>
          <w:cantSplit/>
        </w:trPr>
        <w:tc>
          <w:tcPr>
            <w:tcW w:w="648" w:type="dxa"/>
          </w:tcPr>
          <w:p w14:paraId="62C49F64" w14:textId="77777777" w:rsidR="001C085B" w:rsidRPr="00A15DCB" w:rsidRDefault="001C085B" w:rsidP="00131CE5">
            <w:pPr>
              <w:pStyle w:val="TAC"/>
              <w:rPr>
                <w:lang w:eastAsia="en-US"/>
              </w:rPr>
            </w:pPr>
            <w:r w:rsidRPr="00A15DCB">
              <w:rPr>
                <w:lang w:eastAsia="en-US"/>
              </w:rPr>
              <w:t>7</w:t>
            </w:r>
          </w:p>
        </w:tc>
        <w:tc>
          <w:tcPr>
            <w:tcW w:w="3969" w:type="dxa"/>
          </w:tcPr>
          <w:p w14:paraId="2C23B052" w14:textId="77777777" w:rsidR="001C085B" w:rsidRPr="00A15DCB" w:rsidRDefault="001C085B" w:rsidP="00131CE5">
            <w:pPr>
              <w:pStyle w:val="TAL"/>
              <w:rPr>
                <w:lang w:eastAsia="en-US"/>
              </w:rPr>
            </w:pPr>
            <w:r w:rsidRPr="00A15DCB">
              <w:rPr>
                <w:lang w:eastAsia="en-US"/>
              </w:rPr>
              <w:t xml:space="preserve">Check: </w:t>
            </w:r>
            <w:r w:rsidRPr="00A15DCB">
              <w:rPr>
                <w:lang w:eastAsia="zh-CN"/>
              </w:rPr>
              <w:t>D</w:t>
            </w:r>
            <w:r w:rsidRPr="00A15DCB">
              <w:rPr>
                <w:lang w:eastAsia="en-US"/>
              </w:rPr>
              <w:t>oes the UE re-transmit a preamble on PRACH on SpCell using the same group A</w:t>
            </w:r>
            <w:r w:rsidRPr="00A15DCB">
              <w:rPr>
                <w:lang w:eastAsia="zh-CN"/>
              </w:rPr>
              <w:t>?</w:t>
            </w:r>
          </w:p>
        </w:tc>
        <w:tc>
          <w:tcPr>
            <w:tcW w:w="709" w:type="dxa"/>
          </w:tcPr>
          <w:p w14:paraId="70301054" w14:textId="77777777" w:rsidR="001C085B" w:rsidRPr="00A15DCB" w:rsidRDefault="001C085B" w:rsidP="00131CE5">
            <w:pPr>
              <w:pStyle w:val="TAC"/>
              <w:rPr>
                <w:lang w:eastAsia="en-US"/>
              </w:rPr>
            </w:pPr>
            <w:r w:rsidRPr="00A15DCB">
              <w:rPr>
                <w:lang w:eastAsia="en-US"/>
              </w:rPr>
              <w:t>--&gt;</w:t>
            </w:r>
          </w:p>
        </w:tc>
        <w:tc>
          <w:tcPr>
            <w:tcW w:w="2977" w:type="dxa"/>
          </w:tcPr>
          <w:p w14:paraId="7EEF5ED9" w14:textId="77777777" w:rsidR="001C085B" w:rsidRPr="00A15DCB" w:rsidRDefault="001C085B" w:rsidP="00131CE5">
            <w:pPr>
              <w:pStyle w:val="TAL"/>
              <w:rPr>
                <w:lang w:eastAsia="en-US"/>
              </w:rPr>
            </w:pPr>
            <w:r w:rsidRPr="00A15DCB">
              <w:rPr>
                <w:lang w:eastAsia="en-US"/>
              </w:rPr>
              <w:t>PRACH Preamble</w:t>
            </w:r>
          </w:p>
        </w:tc>
        <w:tc>
          <w:tcPr>
            <w:tcW w:w="567" w:type="dxa"/>
          </w:tcPr>
          <w:p w14:paraId="4016A03F" w14:textId="77777777" w:rsidR="001C085B" w:rsidRPr="00A15DCB" w:rsidRDefault="001C085B" w:rsidP="00131CE5">
            <w:pPr>
              <w:pStyle w:val="TAC"/>
              <w:rPr>
                <w:lang w:eastAsia="en-US"/>
              </w:rPr>
            </w:pPr>
            <w:r w:rsidRPr="00A15DCB">
              <w:rPr>
                <w:lang w:eastAsia="en-US"/>
              </w:rPr>
              <w:t>3</w:t>
            </w:r>
          </w:p>
        </w:tc>
        <w:tc>
          <w:tcPr>
            <w:tcW w:w="892" w:type="dxa"/>
          </w:tcPr>
          <w:p w14:paraId="3F0E5CA4" w14:textId="77777777" w:rsidR="001C085B" w:rsidRPr="00A15DCB" w:rsidRDefault="001C085B" w:rsidP="00131CE5">
            <w:pPr>
              <w:pStyle w:val="TAC"/>
              <w:rPr>
                <w:lang w:eastAsia="en-US"/>
              </w:rPr>
            </w:pPr>
            <w:r w:rsidRPr="00A15DCB">
              <w:rPr>
                <w:lang w:eastAsia="en-US"/>
              </w:rPr>
              <w:t>P</w:t>
            </w:r>
          </w:p>
        </w:tc>
      </w:tr>
      <w:tr w:rsidR="001C085B" w:rsidRPr="00A15DCB" w14:paraId="2BE12203" w14:textId="77777777" w:rsidTr="003A4D2F">
        <w:trPr>
          <w:cantSplit/>
        </w:trPr>
        <w:tc>
          <w:tcPr>
            <w:tcW w:w="648" w:type="dxa"/>
          </w:tcPr>
          <w:p w14:paraId="4401E778" w14:textId="77777777" w:rsidR="001C085B" w:rsidRPr="00A15DCB" w:rsidRDefault="001C085B" w:rsidP="00131CE5">
            <w:pPr>
              <w:pStyle w:val="TAC"/>
              <w:rPr>
                <w:lang w:eastAsia="en-US"/>
              </w:rPr>
            </w:pPr>
            <w:r w:rsidRPr="00A15DCB">
              <w:rPr>
                <w:lang w:eastAsia="en-US"/>
              </w:rPr>
              <w:lastRenderedPageBreak/>
              <w:t>8</w:t>
            </w:r>
          </w:p>
        </w:tc>
        <w:tc>
          <w:tcPr>
            <w:tcW w:w="3969" w:type="dxa"/>
          </w:tcPr>
          <w:p w14:paraId="1819BB1E" w14:textId="77777777" w:rsidR="000E6C04" w:rsidRPr="00A15DCB" w:rsidRDefault="001C085B" w:rsidP="00131CE5">
            <w:pPr>
              <w:pStyle w:val="TAL"/>
              <w:rPr>
                <w:lang w:eastAsia="en-US"/>
              </w:rPr>
            </w:pPr>
            <w:r w:rsidRPr="00A15DCB">
              <w:rPr>
                <w:lang w:eastAsia="en-US"/>
              </w:rPr>
              <w:t xml:space="preserve">The SS transmits a Random Access Response with the back off parameter set to value Index field </w:t>
            </w:r>
            <w:r w:rsidR="00670AC4" w:rsidRPr="00A15DCB">
              <w:rPr>
                <w:lang w:eastAsia="en-US"/>
              </w:rPr>
              <w:t>'</w:t>
            </w:r>
            <w:r w:rsidR="00272FCA" w:rsidRPr="00A15DCB">
              <w:t>12</w:t>
            </w:r>
            <w:r w:rsidR="00670AC4" w:rsidRPr="00A15DCB">
              <w:t>'</w:t>
            </w:r>
            <w:r w:rsidR="00272FCA" w:rsidRPr="00A15DCB">
              <w:t xml:space="preserve"> </w:t>
            </w:r>
            <w:r w:rsidRPr="00A15DCB">
              <w:rPr>
                <w:lang w:eastAsia="en-US"/>
              </w:rPr>
              <w:t>and with the Random Access Preamble identifier different from the value received from the UE in the Random Access Preamble.</w:t>
            </w:r>
          </w:p>
          <w:p w14:paraId="2E2C1D2E" w14:textId="77777777" w:rsidR="001C085B" w:rsidRPr="00A15DCB" w:rsidRDefault="001C085B" w:rsidP="00131CE5">
            <w:pPr>
              <w:pStyle w:val="TAL"/>
              <w:rPr>
                <w:lang w:eastAsia="en-US"/>
              </w:rPr>
            </w:pPr>
            <w:r w:rsidRPr="00A15DCB">
              <w:rPr>
                <w:lang w:eastAsia="en-US"/>
              </w:rPr>
              <w:t>The SS sets Timer_T2 to the Back off value ‘</w:t>
            </w:r>
            <w:r w:rsidR="00272FCA" w:rsidRPr="00A15DCB">
              <w:t xml:space="preserve">960’ </w:t>
            </w:r>
            <w:r w:rsidRPr="00A15DCB">
              <w:rPr>
                <w:lang w:eastAsia="en-US"/>
              </w:rPr>
              <w:t>associated with the Index value ‘</w:t>
            </w:r>
            <w:r w:rsidR="00272FCA" w:rsidRPr="00A15DCB">
              <w:t xml:space="preserve">12’ </w:t>
            </w:r>
            <w:r w:rsidRPr="00A15DCB">
              <w:rPr>
                <w:lang w:eastAsia="en-US"/>
              </w:rPr>
              <w:t>and starts Timer_T2.</w:t>
            </w:r>
          </w:p>
        </w:tc>
        <w:tc>
          <w:tcPr>
            <w:tcW w:w="709" w:type="dxa"/>
          </w:tcPr>
          <w:p w14:paraId="6D6838C9" w14:textId="77777777" w:rsidR="001C085B" w:rsidRPr="00A15DCB" w:rsidRDefault="001C085B" w:rsidP="00131CE5">
            <w:pPr>
              <w:pStyle w:val="TAC"/>
              <w:rPr>
                <w:lang w:eastAsia="en-US"/>
              </w:rPr>
            </w:pPr>
            <w:r w:rsidRPr="00A15DCB">
              <w:rPr>
                <w:lang w:eastAsia="en-US"/>
              </w:rPr>
              <w:t>&lt;--</w:t>
            </w:r>
          </w:p>
        </w:tc>
        <w:tc>
          <w:tcPr>
            <w:tcW w:w="2977" w:type="dxa"/>
          </w:tcPr>
          <w:p w14:paraId="5257775F" w14:textId="77777777" w:rsidR="001C085B" w:rsidRPr="00A15DCB" w:rsidRDefault="001C085B" w:rsidP="00131CE5">
            <w:pPr>
              <w:pStyle w:val="TAL"/>
              <w:rPr>
                <w:lang w:eastAsia="en-US"/>
              </w:rPr>
            </w:pPr>
            <w:r w:rsidRPr="00A15DCB">
              <w:rPr>
                <w:lang w:eastAsia="en-US"/>
              </w:rPr>
              <w:t>Random Access Response(BI, RAPID)</w:t>
            </w:r>
          </w:p>
        </w:tc>
        <w:tc>
          <w:tcPr>
            <w:tcW w:w="567" w:type="dxa"/>
          </w:tcPr>
          <w:p w14:paraId="008B5733" w14:textId="77777777" w:rsidR="001C085B" w:rsidRPr="00A15DCB" w:rsidRDefault="001C085B" w:rsidP="00131CE5">
            <w:pPr>
              <w:pStyle w:val="TAC"/>
              <w:rPr>
                <w:lang w:eastAsia="en-US"/>
              </w:rPr>
            </w:pPr>
            <w:r w:rsidRPr="00A15DCB">
              <w:rPr>
                <w:lang w:eastAsia="en-US"/>
              </w:rPr>
              <w:t>-</w:t>
            </w:r>
          </w:p>
        </w:tc>
        <w:tc>
          <w:tcPr>
            <w:tcW w:w="892" w:type="dxa"/>
          </w:tcPr>
          <w:p w14:paraId="7C9CF147" w14:textId="77777777" w:rsidR="001C085B" w:rsidRPr="00A15DCB" w:rsidRDefault="001C085B" w:rsidP="00131CE5">
            <w:pPr>
              <w:pStyle w:val="TAC"/>
              <w:rPr>
                <w:lang w:eastAsia="en-US"/>
              </w:rPr>
            </w:pPr>
            <w:r w:rsidRPr="00A15DCB">
              <w:rPr>
                <w:lang w:eastAsia="en-US"/>
              </w:rPr>
              <w:t>-</w:t>
            </w:r>
          </w:p>
        </w:tc>
      </w:tr>
      <w:tr w:rsidR="001C085B" w:rsidRPr="00A15DCB" w14:paraId="2CA572D9" w14:textId="77777777" w:rsidTr="003A4D2F">
        <w:trPr>
          <w:cantSplit/>
        </w:trPr>
        <w:tc>
          <w:tcPr>
            <w:tcW w:w="648" w:type="dxa"/>
          </w:tcPr>
          <w:p w14:paraId="76E29DC9" w14:textId="77777777" w:rsidR="001C085B" w:rsidRPr="00A15DCB" w:rsidRDefault="001C085B" w:rsidP="00131CE5">
            <w:pPr>
              <w:pStyle w:val="TAC"/>
              <w:rPr>
                <w:lang w:eastAsia="en-US"/>
              </w:rPr>
            </w:pPr>
            <w:r w:rsidRPr="00A15DCB">
              <w:rPr>
                <w:lang w:eastAsia="en-US"/>
              </w:rPr>
              <w:t>9</w:t>
            </w:r>
          </w:p>
        </w:tc>
        <w:tc>
          <w:tcPr>
            <w:tcW w:w="3969" w:type="dxa"/>
          </w:tcPr>
          <w:p w14:paraId="6ECC19E8" w14:textId="22F34FFE" w:rsidR="001C085B" w:rsidRPr="00A15DCB" w:rsidRDefault="001C085B" w:rsidP="00131CE5">
            <w:pPr>
              <w:pStyle w:val="TAL"/>
              <w:rPr>
                <w:lang w:eastAsia="en-US"/>
              </w:rPr>
            </w:pPr>
            <w:r w:rsidRPr="00A15DCB">
              <w:rPr>
                <w:lang w:eastAsia="en-US"/>
              </w:rPr>
              <w:t xml:space="preserve">Check: Does UE send a Random Access Preamble on SpCell while Timer_T2 is running? </w:t>
            </w:r>
          </w:p>
        </w:tc>
        <w:tc>
          <w:tcPr>
            <w:tcW w:w="709" w:type="dxa"/>
          </w:tcPr>
          <w:p w14:paraId="270ADD15" w14:textId="77777777" w:rsidR="001C085B" w:rsidRPr="00A15DCB" w:rsidRDefault="001C085B" w:rsidP="00131CE5">
            <w:pPr>
              <w:pStyle w:val="TAC"/>
              <w:rPr>
                <w:lang w:eastAsia="en-US"/>
              </w:rPr>
            </w:pPr>
            <w:r w:rsidRPr="00A15DCB">
              <w:rPr>
                <w:lang w:eastAsia="en-US"/>
              </w:rPr>
              <w:t>--&gt;</w:t>
            </w:r>
          </w:p>
        </w:tc>
        <w:tc>
          <w:tcPr>
            <w:tcW w:w="2977" w:type="dxa"/>
          </w:tcPr>
          <w:p w14:paraId="66D03595" w14:textId="77777777" w:rsidR="001C085B" w:rsidRPr="00A15DCB" w:rsidRDefault="001C085B" w:rsidP="00131CE5">
            <w:pPr>
              <w:pStyle w:val="TAL"/>
              <w:rPr>
                <w:lang w:eastAsia="en-US"/>
              </w:rPr>
            </w:pPr>
            <w:r w:rsidRPr="00A15DCB">
              <w:rPr>
                <w:lang w:eastAsia="en-US"/>
              </w:rPr>
              <w:t>Random Access Preamble</w:t>
            </w:r>
          </w:p>
        </w:tc>
        <w:tc>
          <w:tcPr>
            <w:tcW w:w="567" w:type="dxa"/>
          </w:tcPr>
          <w:p w14:paraId="5CA495DB" w14:textId="77777777" w:rsidR="001C085B" w:rsidRPr="00A15DCB" w:rsidRDefault="001C085B" w:rsidP="00131CE5">
            <w:pPr>
              <w:pStyle w:val="TAC"/>
              <w:rPr>
                <w:lang w:eastAsia="en-US"/>
              </w:rPr>
            </w:pPr>
            <w:r w:rsidRPr="00A15DCB">
              <w:rPr>
                <w:lang w:eastAsia="en-US"/>
              </w:rPr>
              <w:t>4</w:t>
            </w:r>
          </w:p>
        </w:tc>
        <w:tc>
          <w:tcPr>
            <w:tcW w:w="892" w:type="dxa"/>
          </w:tcPr>
          <w:p w14:paraId="3115CEA6" w14:textId="77777777" w:rsidR="001C085B" w:rsidRPr="00A15DCB" w:rsidRDefault="001C085B" w:rsidP="00131CE5">
            <w:pPr>
              <w:pStyle w:val="TAC"/>
              <w:rPr>
                <w:lang w:eastAsia="en-US"/>
              </w:rPr>
            </w:pPr>
            <w:r w:rsidRPr="00A15DCB">
              <w:rPr>
                <w:lang w:eastAsia="en-US"/>
              </w:rPr>
              <w:t>P</w:t>
            </w:r>
          </w:p>
        </w:tc>
      </w:tr>
      <w:tr w:rsidR="001C085B" w:rsidRPr="00A15DCB" w14:paraId="78DB9EB5" w14:textId="77777777" w:rsidTr="003A4D2F">
        <w:trPr>
          <w:cantSplit/>
        </w:trPr>
        <w:tc>
          <w:tcPr>
            <w:tcW w:w="648" w:type="dxa"/>
          </w:tcPr>
          <w:p w14:paraId="6233BFAE" w14:textId="77777777" w:rsidR="001C085B" w:rsidRPr="00A15DCB" w:rsidRDefault="001C085B" w:rsidP="00131CE5">
            <w:pPr>
              <w:pStyle w:val="TAC"/>
              <w:rPr>
                <w:lang w:eastAsia="en-US"/>
              </w:rPr>
            </w:pPr>
            <w:r w:rsidRPr="00A15DCB">
              <w:rPr>
                <w:lang w:eastAsia="en-US"/>
              </w:rPr>
              <w:t>10</w:t>
            </w:r>
          </w:p>
        </w:tc>
        <w:tc>
          <w:tcPr>
            <w:tcW w:w="3969" w:type="dxa"/>
          </w:tcPr>
          <w:p w14:paraId="764D4FAC" w14:textId="77777777" w:rsidR="001C085B" w:rsidRPr="00A15DCB" w:rsidRDefault="001C085B" w:rsidP="00131CE5">
            <w:pPr>
              <w:pStyle w:val="TAL"/>
              <w:rPr>
                <w:lang w:eastAsia="en-US"/>
              </w:rPr>
            </w:pPr>
            <w:r w:rsidRPr="00A15DCB">
              <w:rPr>
                <w:lang w:eastAsia="en-US"/>
              </w:rPr>
              <w:t xml:space="preserve">SS sends Random Access Response </w:t>
            </w:r>
            <w:r w:rsidRPr="00A15DCB">
              <w:rPr>
                <w:rFonts w:cs="Arial"/>
                <w:szCs w:val="18"/>
                <w:lang w:eastAsia="en-US"/>
              </w:rPr>
              <w:t xml:space="preserve">with an UL Grant of 56-bits, </w:t>
            </w:r>
            <w:r w:rsidRPr="00A15DCB">
              <w:rPr>
                <w:lang w:eastAsia="en-US"/>
              </w:rPr>
              <w:t>a back off parameter set to value Index field ‘</w:t>
            </w:r>
            <w:r w:rsidR="00272FCA" w:rsidRPr="00A15DCB">
              <w:t xml:space="preserve">13’ </w:t>
            </w:r>
            <w:r w:rsidRPr="00A15DCB">
              <w:rPr>
                <w:lang w:eastAsia="en-US"/>
              </w:rPr>
              <w:t xml:space="preserve">and the Random Access Preamble identifier value set to the same value as received from the UE in the Random Access Preamble. (Note </w:t>
            </w:r>
            <w:r w:rsidR="00272FCA" w:rsidRPr="00A15DCB">
              <w:rPr>
                <w:lang w:eastAsia="en-US"/>
              </w:rPr>
              <w:t>4</w:t>
            </w:r>
            <w:r w:rsidRPr="00A15DCB">
              <w:rPr>
                <w:lang w:eastAsia="en-US"/>
              </w:rPr>
              <w:t>)</w:t>
            </w:r>
          </w:p>
        </w:tc>
        <w:tc>
          <w:tcPr>
            <w:tcW w:w="709" w:type="dxa"/>
          </w:tcPr>
          <w:p w14:paraId="0EF6750B" w14:textId="77777777" w:rsidR="001C085B" w:rsidRPr="00A15DCB" w:rsidRDefault="001C085B" w:rsidP="00131CE5">
            <w:pPr>
              <w:pStyle w:val="TAC"/>
              <w:rPr>
                <w:lang w:eastAsia="en-US"/>
              </w:rPr>
            </w:pPr>
            <w:r w:rsidRPr="00A15DCB">
              <w:rPr>
                <w:lang w:eastAsia="en-US"/>
              </w:rPr>
              <w:t>&lt;--</w:t>
            </w:r>
          </w:p>
        </w:tc>
        <w:tc>
          <w:tcPr>
            <w:tcW w:w="2977" w:type="dxa"/>
          </w:tcPr>
          <w:p w14:paraId="1FF4EEB4" w14:textId="77777777" w:rsidR="001C085B" w:rsidRPr="00A15DCB" w:rsidRDefault="001C085B" w:rsidP="00131CE5">
            <w:pPr>
              <w:pStyle w:val="TAL"/>
              <w:rPr>
                <w:lang w:eastAsia="en-US"/>
              </w:rPr>
            </w:pPr>
            <w:r w:rsidRPr="00A15DCB">
              <w:rPr>
                <w:lang w:eastAsia="en-US"/>
              </w:rPr>
              <w:t>Random Access Response(BI, RAPID)</w:t>
            </w:r>
          </w:p>
        </w:tc>
        <w:tc>
          <w:tcPr>
            <w:tcW w:w="567" w:type="dxa"/>
          </w:tcPr>
          <w:p w14:paraId="127642B7" w14:textId="77777777" w:rsidR="001C085B" w:rsidRPr="00A15DCB" w:rsidRDefault="001C085B" w:rsidP="00131CE5">
            <w:pPr>
              <w:pStyle w:val="TAC"/>
              <w:rPr>
                <w:lang w:eastAsia="en-US"/>
              </w:rPr>
            </w:pPr>
            <w:r w:rsidRPr="00A15DCB">
              <w:rPr>
                <w:lang w:eastAsia="en-US"/>
              </w:rPr>
              <w:t>-</w:t>
            </w:r>
          </w:p>
        </w:tc>
        <w:tc>
          <w:tcPr>
            <w:tcW w:w="892" w:type="dxa"/>
          </w:tcPr>
          <w:p w14:paraId="5DEA195B" w14:textId="77777777" w:rsidR="001C085B" w:rsidRPr="00A15DCB" w:rsidRDefault="001C085B" w:rsidP="00131CE5">
            <w:pPr>
              <w:pStyle w:val="TAC"/>
              <w:rPr>
                <w:lang w:eastAsia="en-US"/>
              </w:rPr>
            </w:pPr>
            <w:r w:rsidRPr="00A15DCB">
              <w:rPr>
                <w:lang w:eastAsia="en-US"/>
              </w:rPr>
              <w:t>-</w:t>
            </w:r>
          </w:p>
        </w:tc>
      </w:tr>
      <w:tr w:rsidR="001C085B" w:rsidRPr="00A15DCB" w14:paraId="291E4E13" w14:textId="77777777" w:rsidTr="003A4D2F">
        <w:trPr>
          <w:cantSplit/>
        </w:trPr>
        <w:tc>
          <w:tcPr>
            <w:tcW w:w="648" w:type="dxa"/>
          </w:tcPr>
          <w:p w14:paraId="1C64801D" w14:textId="77777777" w:rsidR="001C085B" w:rsidRPr="00A15DCB" w:rsidRDefault="001C085B" w:rsidP="00131CE5">
            <w:pPr>
              <w:pStyle w:val="TAC"/>
              <w:rPr>
                <w:lang w:eastAsia="en-US"/>
              </w:rPr>
            </w:pPr>
            <w:r w:rsidRPr="00A15DCB">
              <w:rPr>
                <w:lang w:eastAsia="en-US"/>
              </w:rPr>
              <w:t>11</w:t>
            </w:r>
          </w:p>
        </w:tc>
        <w:tc>
          <w:tcPr>
            <w:tcW w:w="3969" w:type="dxa"/>
          </w:tcPr>
          <w:p w14:paraId="5693A3D6" w14:textId="77777777" w:rsidR="001C085B" w:rsidRPr="00A15DCB" w:rsidRDefault="001C085B" w:rsidP="00131CE5">
            <w:pPr>
              <w:pStyle w:val="TAL"/>
              <w:rPr>
                <w:lang w:eastAsia="en-US"/>
              </w:rPr>
            </w:pPr>
            <w:r w:rsidRPr="00A15DCB">
              <w:rPr>
                <w:lang w:eastAsia="en-US"/>
              </w:rPr>
              <w:t>Check: Does UE sends a msg3 in the grant associated to the Random Access ´Response received in step 10 on SpCell?</w:t>
            </w:r>
          </w:p>
        </w:tc>
        <w:tc>
          <w:tcPr>
            <w:tcW w:w="709" w:type="dxa"/>
          </w:tcPr>
          <w:p w14:paraId="790137A2" w14:textId="77777777" w:rsidR="001C085B" w:rsidRPr="00A15DCB" w:rsidRDefault="001C085B" w:rsidP="00131CE5">
            <w:pPr>
              <w:pStyle w:val="TAC"/>
              <w:rPr>
                <w:lang w:eastAsia="en-US"/>
              </w:rPr>
            </w:pPr>
            <w:r w:rsidRPr="00A15DCB">
              <w:rPr>
                <w:lang w:eastAsia="en-US"/>
              </w:rPr>
              <w:t>--&gt;</w:t>
            </w:r>
          </w:p>
        </w:tc>
        <w:tc>
          <w:tcPr>
            <w:tcW w:w="2977" w:type="dxa"/>
          </w:tcPr>
          <w:p w14:paraId="3EC03B76" w14:textId="77777777" w:rsidR="001C085B" w:rsidRPr="00A15DCB" w:rsidRDefault="001C085B" w:rsidP="00377D81">
            <w:pPr>
              <w:pStyle w:val="TAL"/>
              <w:rPr>
                <w:lang w:eastAsia="en-US"/>
              </w:rPr>
            </w:pPr>
            <w:r w:rsidRPr="00A15DCB">
              <w:rPr>
                <w:lang w:eastAsia="en-US"/>
              </w:rPr>
              <w:t>msg3 (C-RNTI MAC CONTROL ELEMENT)</w:t>
            </w:r>
          </w:p>
        </w:tc>
        <w:tc>
          <w:tcPr>
            <w:tcW w:w="567" w:type="dxa"/>
          </w:tcPr>
          <w:p w14:paraId="6FB5F036" w14:textId="77777777" w:rsidR="001C085B" w:rsidRPr="00A15DCB" w:rsidRDefault="001C085B" w:rsidP="00131CE5">
            <w:pPr>
              <w:pStyle w:val="TAC"/>
              <w:rPr>
                <w:lang w:eastAsia="en-US"/>
              </w:rPr>
            </w:pPr>
            <w:r w:rsidRPr="00A15DCB">
              <w:rPr>
                <w:rFonts w:eastAsia="MS Gothic"/>
                <w:lang w:eastAsia="en-US"/>
              </w:rPr>
              <w:t>5</w:t>
            </w:r>
          </w:p>
        </w:tc>
        <w:tc>
          <w:tcPr>
            <w:tcW w:w="892" w:type="dxa"/>
          </w:tcPr>
          <w:p w14:paraId="31CD395C" w14:textId="77777777" w:rsidR="001C085B" w:rsidRPr="00A15DCB" w:rsidRDefault="001C085B" w:rsidP="00131CE5">
            <w:pPr>
              <w:pStyle w:val="TAC"/>
              <w:rPr>
                <w:lang w:eastAsia="en-US"/>
              </w:rPr>
            </w:pPr>
            <w:r w:rsidRPr="00A15DCB">
              <w:rPr>
                <w:lang w:eastAsia="en-US"/>
              </w:rPr>
              <w:t>P</w:t>
            </w:r>
          </w:p>
        </w:tc>
      </w:tr>
      <w:tr w:rsidR="001C085B" w:rsidRPr="00A15DCB" w14:paraId="42D60A42" w14:textId="77777777" w:rsidTr="003A4D2F">
        <w:trPr>
          <w:cantSplit/>
        </w:trPr>
        <w:tc>
          <w:tcPr>
            <w:tcW w:w="648" w:type="dxa"/>
          </w:tcPr>
          <w:p w14:paraId="0AA5E59B" w14:textId="77777777" w:rsidR="001C085B" w:rsidRPr="00A15DCB" w:rsidRDefault="001C085B" w:rsidP="00131CE5">
            <w:pPr>
              <w:pStyle w:val="TAC"/>
              <w:rPr>
                <w:lang w:eastAsia="en-US"/>
              </w:rPr>
            </w:pPr>
            <w:r w:rsidRPr="00A15DCB">
              <w:rPr>
                <w:lang w:eastAsia="en-US"/>
              </w:rPr>
              <w:t>12</w:t>
            </w:r>
          </w:p>
        </w:tc>
        <w:tc>
          <w:tcPr>
            <w:tcW w:w="3969" w:type="dxa"/>
          </w:tcPr>
          <w:p w14:paraId="19660F5A" w14:textId="77777777" w:rsidR="001C085B" w:rsidRPr="00A15DCB" w:rsidRDefault="001C085B" w:rsidP="00131CE5">
            <w:pPr>
              <w:pStyle w:val="TAL"/>
              <w:rPr>
                <w:lang w:eastAsia="en-US"/>
              </w:rPr>
            </w:pPr>
            <w:r w:rsidRPr="00A15DCB">
              <w:rPr>
                <w:lang w:eastAsia="en-US"/>
              </w:rPr>
              <w:t xml:space="preserve">SS </w:t>
            </w:r>
            <w:r w:rsidR="00306151" w:rsidRPr="00A15DCB">
              <w:rPr>
                <w:lang w:eastAsia="en-US"/>
              </w:rPr>
              <w:t>d</w:t>
            </w:r>
            <w:r w:rsidRPr="00A15DCB">
              <w:rPr>
                <w:lang w:eastAsia="en-US"/>
              </w:rPr>
              <w:t>oes not schedule any PDCCH transmission for UE C-RNTI.</w:t>
            </w:r>
          </w:p>
          <w:p w14:paraId="7B67B154" w14:textId="77777777" w:rsidR="001C085B" w:rsidRPr="00A15DCB" w:rsidRDefault="001C085B" w:rsidP="00131CE5">
            <w:pPr>
              <w:pStyle w:val="TAL"/>
              <w:rPr>
                <w:lang w:eastAsia="en-US"/>
              </w:rPr>
            </w:pPr>
            <w:r w:rsidRPr="00A15DCB">
              <w:rPr>
                <w:lang w:eastAsia="en-US"/>
              </w:rPr>
              <w:t>The SS sets Timer_T3 to the Back off value ‘</w:t>
            </w:r>
            <w:r w:rsidR="00272FCA" w:rsidRPr="00A15DCB">
              <w:t xml:space="preserve">1920’ </w:t>
            </w:r>
            <w:r w:rsidRPr="00A15DCB">
              <w:rPr>
                <w:lang w:eastAsia="en-US"/>
              </w:rPr>
              <w:t>associated with the Index value ‘</w:t>
            </w:r>
            <w:r w:rsidR="00272FCA" w:rsidRPr="00A15DCB">
              <w:rPr>
                <w:lang w:eastAsia="en-US"/>
              </w:rPr>
              <w:t>13</w:t>
            </w:r>
            <w:r w:rsidRPr="00A15DCB">
              <w:rPr>
                <w:lang w:eastAsia="en-US"/>
              </w:rPr>
              <w:t>’ plus Contention Resolution Timer and starts Timer_T3.</w:t>
            </w:r>
          </w:p>
        </w:tc>
        <w:tc>
          <w:tcPr>
            <w:tcW w:w="709" w:type="dxa"/>
          </w:tcPr>
          <w:p w14:paraId="540AE836" w14:textId="77777777" w:rsidR="001C085B" w:rsidRPr="00A15DCB" w:rsidRDefault="001C085B" w:rsidP="00131CE5">
            <w:pPr>
              <w:pStyle w:val="TAC"/>
              <w:rPr>
                <w:lang w:eastAsia="en-US"/>
              </w:rPr>
            </w:pPr>
            <w:r w:rsidRPr="00A15DCB">
              <w:rPr>
                <w:lang w:eastAsia="en-US"/>
              </w:rPr>
              <w:t>-</w:t>
            </w:r>
          </w:p>
        </w:tc>
        <w:tc>
          <w:tcPr>
            <w:tcW w:w="2977" w:type="dxa"/>
          </w:tcPr>
          <w:p w14:paraId="417B53D5" w14:textId="77777777" w:rsidR="001C085B" w:rsidRPr="00A15DCB" w:rsidRDefault="001C085B" w:rsidP="00131CE5">
            <w:pPr>
              <w:pStyle w:val="TAL"/>
              <w:rPr>
                <w:lang w:eastAsia="en-US"/>
              </w:rPr>
            </w:pPr>
            <w:r w:rsidRPr="00A15DCB">
              <w:rPr>
                <w:lang w:eastAsia="en-US"/>
              </w:rPr>
              <w:t>-</w:t>
            </w:r>
          </w:p>
        </w:tc>
        <w:tc>
          <w:tcPr>
            <w:tcW w:w="567" w:type="dxa"/>
          </w:tcPr>
          <w:p w14:paraId="334BE1A7" w14:textId="77777777" w:rsidR="001C085B" w:rsidRPr="00A15DCB" w:rsidRDefault="001C085B" w:rsidP="00131CE5">
            <w:pPr>
              <w:pStyle w:val="TAC"/>
              <w:rPr>
                <w:lang w:eastAsia="en-US"/>
              </w:rPr>
            </w:pPr>
            <w:r w:rsidRPr="00A15DCB">
              <w:rPr>
                <w:lang w:eastAsia="en-US"/>
              </w:rPr>
              <w:t>-</w:t>
            </w:r>
          </w:p>
        </w:tc>
        <w:tc>
          <w:tcPr>
            <w:tcW w:w="892" w:type="dxa"/>
          </w:tcPr>
          <w:p w14:paraId="011CA441" w14:textId="77777777" w:rsidR="001C085B" w:rsidRPr="00A15DCB" w:rsidRDefault="001C085B" w:rsidP="00131CE5">
            <w:pPr>
              <w:pStyle w:val="TAC"/>
              <w:rPr>
                <w:lang w:eastAsia="en-US"/>
              </w:rPr>
            </w:pPr>
            <w:r w:rsidRPr="00A15DCB">
              <w:rPr>
                <w:lang w:eastAsia="en-US"/>
              </w:rPr>
              <w:t>-</w:t>
            </w:r>
          </w:p>
        </w:tc>
      </w:tr>
      <w:tr w:rsidR="001C085B" w:rsidRPr="00A15DCB" w14:paraId="1BE849AD" w14:textId="77777777" w:rsidTr="003A4D2F">
        <w:trPr>
          <w:cantSplit/>
        </w:trPr>
        <w:tc>
          <w:tcPr>
            <w:tcW w:w="648" w:type="dxa"/>
          </w:tcPr>
          <w:p w14:paraId="28546C1B" w14:textId="77777777" w:rsidR="001C085B" w:rsidRPr="00A15DCB" w:rsidRDefault="001C085B" w:rsidP="00131CE5">
            <w:pPr>
              <w:pStyle w:val="TAC"/>
              <w:rPr>
                <w:lang w:eastAsia="en-US"/>
              </w:rPr>
            </w:pPr>
            <w:r w:rsidRPr="00A15DCB">
              <w:rPr>
                <w:lang w:eastAsia="en-US"/>
              </w:rPr>
              <w:t>13</w:t>
            </w:r>
          </w:p>
        </w:tc>
        <w:tc>
          <w:tcPr>
            <w:tcW w:w="3969" w:type="dxa"/>
          </w:tcPr>
          <w:p w14:paraId="49C41CDA" w14:textId="77777777" w:rsidR="001C085B" w:rsidRPr="00A15DCB" w:rsidRDefault="001C085B" w:rsidP="00131CE5">
            <w:pPr>
              <w:pStyle w:val="TAL"/>
              <w:rPr>
                <w:lang w:eastAsia="en-US"/>
              </w:rPr>
            </w:pPr>
            <w:r w:rsidRPr="00A15DCB">
              <w:rPr>
                <w:lang w:eastAsia="en-US"/>
              </w:rPr>
              <w:t>Check: Does the UE transmit preamble on PRACH using a preamble belonging to group A for time equal to Timer_T3 on SpCell?</w:t>
            </w:r>
          </w:p>
        </w:tc>
        <w:tc>
          <w:tcPr>
            <w:tcW w:w="709" w:type="dxa"/>
          </w:tcPr>
          <w:p w14:paraId="0393B742" w14:textId="77777777" w:rsidR="001C085B" w:rsidRPr="00A15DCB" w:rsidRDefault="001C085B" w:rsidP="00131CE5">
            <w:pPr>
              <w:pStyle w:val="TAC"/>
              <w:rPr>
                <w:lang w:eastAsia="en-US"/>
              </w:rPr>
            </w:pPr>
            <w:r w:rsidRPr="00A15DCB">
              <w:rPr>
                <w:lang w:eastAsia="en-US"/>
              </w:rPr>
              <w:t>--&gt;</w:t>
            </w:r>
          </w:p>
        </w:tc>
        <w:tc>
          <w:tcPr>
            <w:tcW w:w="2977" w:type="dxa"/>
          </w:tcPr>
          <w:p w14:paraId="54EA0D35" w14:textId="77777777" w:rsidR="001C085B" w:rsidRPr="00A15DCB" w:rsidRDefault="001C085B" w:rsidP="00131CE5">
            <w:pPr>
              <w:pStyle w:val="TAL"/>
              <w:rPr>
                <w:lang w:eastAsia="en-US"/>
              </w:rPr>
            </w:pPr>
            <w:r w:rsidRPr="00A15DCB">
              <w:rPr>
                <w:lang w:eastAsia="en-US"/>
              </w:rPr>
              <w:t>PRACH Preamble</w:t>
            </w:r>
          </w:p>
        </w:tc>
        <w:tc>
          <w:tcPr>
            <w:tcW w:w="567" w:type="dxa"/>
          </w:tcPr>
          <w:p w14:paraId="320986DE" w14:textId="77777777" w:rsidR="001C085B" w:rsidRPr="00A15DCB" w:rsidRDefault="001C085B" w:rsidP="00131CE5">
            <w:pPr>
              <w:pStyle w:val="TAC"/>
              <w:rPr>
                <w:lang w:eastAsia="en-US"/>
              </w:rPr>
            </w:pPr>
            <w:r w:rsidRPr="00A15DCB">
              <w:rPr>
                <w:lang w:eastAsia="en-US"/>
              </w:rPr>
              <w:t>6</w:t>
            </w:r>
          </w:p>
        </w:tc>
        <w:tc>
          <w:tcPr>
            <w:tcW w:w="892" w:type="dxa"/>
          </w:tcPr>
          <w:p w14:paraId="3287B99B" w14:textId="77777777" w:rsidR="001C085B" w:rsidRPr="00A15DCB" w:rsidRDefault="001C085B" w:rsidP="00131CE5">
            <w:pPr>
              <w:pStyle w:val="TAC"/>
              <w:rPr>
                <w:lang w:eastAsia="en-US"/>
              </w:rPr>
            </w:pPr>
            <w:r w:rsidRPr="00A15DCB">
              <w:rPr>
                <w:lang w:eastAsia="en-US"/>
              </w:rPr>
              <w:t>P</w:t>
            </w:r>
          </w:p>
        </w:tc>
      </w:tr>
      <w:tr w:rsidR="001C085B" w:rsidRPr="00A15DCB" w14:paraId="08FEA1FD" w14:textId="77777777" w:rsidTr="003A4D2F">
        <w:trPr>
          <w:cantSplit/>
        </w:trPr>
        <w:tc>
          <w:tcPr>
            <w:tcW w:w="648" w:type="dxa"/>
          </w:tcPr>
          <w:p w14:paraId="395F2792" w14:textId="77777777" w:rsidR="001C085B" w:rsidRPr="00A15DCB" w:rsidRDefault="001C085B" w:rsidP="00131CE5">
            <w:pPr>
              <w:pStyle w:val="TAC"/>
              <w:rPr>
                <w:lang w:eastAsia="en-US"/>
              </w:rPr>
            </w:pPr>
            <w:r w:rsidRPr="00A15DCB">
              <w:rPr>
                <w:lang w:eastAsia="en-US"/>
              </w:rPr>
              <w:t>14</w:t>
            </w:r>
          </w:p>
        </w:tc>
        <w:tc>
          <w:tcPr>
            <w:tcW w:w="3969" w:type="dxa"/>
          </w:tcPr>
          <w:p w14:paraId="127DEEF3" w14:textId="77777777" w:rsidR="001C085B" w:rsidRPr="00A15DCB" w:rsidRDefault="001C085B" w:rsidP="00131CE5">
            <w:pPr>
              <w:pStyle w:val="TAL"/>
              <w:rPr>
                <w:lang w:eastAsia="en-US"/>
              </w:rPr>
            </w:pPr>
            <w:r w:rsidRPr="00A15DCB">
              <w:rPr>
                <w:lang w:eastAsia="en-US"/>
              </w:rPr>
              <w:t xml:space="preserve">The SS transmits Random Access Response with </w:t>
            </w:r>
            <w:r w:rsidRPr="00A15DCB">
              <w:rPr>
                <w:rFonts w:cs="Arial"/>
                <w:szCs w:val="18"/>
                <w:lang w:eastAsia="en-US"/>
              </w:rPr>
              <w:t>an UL Grant of 56-bits</w:t>
            </w:r>
            <w:r w:rsidRPr="00A15DCB">
              <w:rPr>
                <w:lang w:eastAsia="en-US"/>
              </w:rPr>
              <w:t xml:space="preserve"> and RAPID corresponding to the transmitted Preamble in step 13, including T-CRNTI.</w:t>
            </w:r>
          </w:p>
        </w:tc>
        <w:tc>
          <w:tcPr>
            <w:tcW w:w="709" w:type="dxa"/>
          </w:tcPr>
          <w:p w14:paraId="04448AC4" w14:textId="77777777" w:rsidR="001C085B" w:rsidRPr="00A15DCB" w:rsidRDefault="001C085B" w:rsidP="00131CE5">
            <w:pPr>
              <w:pStyle w:val="TAC"/>
              <w:rPr>
                <w:lang w:eastAsia="en-US"/>
              </w:rPr>
            </w:pPr>
            <w:r w:rsidRPr="00A15DCB">
              <w:rPr>
                <w:lang w:eastAsia="en-US"/>
              </w:rPr>
              <w:t>&lt;--</w:t>
            </w:r>
          </w:p>
        </w:tc>
        <w:tc>
          <w:tcPr>
            <w:tcW w:w="2977" w:type="dxa"/>
          </w:tcPr>
          <w:p w14:paraId="548C344E" w14:textId="77777777" w:rsidR="001C085B" w:rsidRPr="00A15DCB" w:rsidRDefault="001C085B" w:rsidP="00131CE5">
            <w:pPr>
              <w:pStyle w:val="TAL"/>
              <w:rPr>
                <w:lang w:eastAsia="en-US"/>
              </w:rPr>
            </w:pPr>
            <w:r w:rsidRPr="00A15DCB">
              <w:rPr>
                <w:lang w:eastAsia="en-US"/>
              </w:rPr>
              <w:t>Random Access Response</w:t>
            </w:r>
          </w:p>
        </w:tc>
        <w:tc>
          <w:tcPr>
            <w:tcW w:w="567" w:type="dxa"/>
          </w:tcPr>
          <w:p w14:paraId="21BF6988" w14:textId="77777777" w:rsidR="001C085B" w:rsidRPr="00A15DCB" w:rsidRDefault="001C085B" w:rsidP="00131CE5">
            <w:pPr>
              <w:pStyle w:val="TAC"/>
              <w:rPr>
                <w:lang w:eastAsia="en-US"/>
              </w:rPr>
            </w:pPr>
            <w:r w:rsidRPr="00A15DCB">
              <w:rPr>
                <w:lang w:eastAsia="en-US"/>
              </w:rPr>
              <w:t>-</w:t>
            </w:r>
          </w:p>
        </w:tc>
        <w:tc>
          <w:tcPr>
            <w:tcW w:w="892" w:type="dxa"/>
          </w:tcPr>
          <w:p w14:paraId="47404E0A" w14:textId="77777777" w:rsidR="001C085B" w:rsidRPr="00A15DCB" w:rsidRDefault="001C085B" w:rsidP="00131CE5">
            <w:pPr>
              <w:pStyle w:val="TAC"/>
              <w:rPr>
                <w:lang w:eastAsia="en-US"/>
              </w:rPr>
            </w:pPr>
            <w:r w:rsidRPr="00A15DCB">
              <w:rPr>
                <w:lang w:eastAsia="en-US"/>
              </w:rPr>
              <w:t>-</w:t>
            </w:r>
          </w:p>
        </w:tc>
      </w:tr>
      <w:tr w:rsidR="001C085B" w:rsidRPr="00A15DCB" w14:paraId="73BBBD10" w14:textId="77777777" w:rsidTr="003A4D2F">
        <w:trPr>
          <w:cantSplit/>
        </w:trPr>
        <w:tc>
          <w:tcPr>
            <w:tcW w:w="648" w:type="dxa"/>
          </w:tcPr>
          <w:p w14:paraId="2B991DE9" w14:textId="77777777" w:rsidR="001C085B" w:rsidRPr="00A15DCB" w:rsidRDefault="001C085B" w:rsidP="00131CE5">
            <w:pPr>
              <w:pStyle w:val="TAC"/>
              <w:rPr>
                <w:lang w:eastAsia="en-US"/>
              </w:rPr>
            </w:pPr>
            <w:r w:rsidRPr="00A15DCB">
              <w:rPr>
                <w:lang w:eastAsia="en-US"/>
              </w:rPr>
              <w:t>15</w:t>
            </w:r>
          </w:p>
        </w:tc>
        <w:tc>
          <w:tcPr>
            <w:tcW w:w="3969" w:type="dxa"/>
          </w:tcPr>
          <w:p w14:paraId="2C1D338F" w14:textId="77777777" w:rsidR="001C085B" w:rsidRPr="00A15DCB" w:rsidRDefault="001C085B" w:rsidP="00131CE5">
            <w:pPr>
              <w:pStyle w:val="TAL"/>
              <w:rPr>
                <w:lang w:eastAsia="en-US"/>
              </w:rPr>
            </w:pPr>
            <w:r w:rsidRPr="00A15DCB">
              <w:rPr>
                <w:lang w:eastAsia="en-US"/>
              </w:rPr>
              <w:t>UE sends a msg3 using the grant associated to the Random Access ´Response received in step 14 on SpCell?</w:t>
            </w:r>
          </w:p>
        </w:tc>
        <w:tc>
          <w:tcPr>
            <w:tcW w:w="709" w:type="dxa"/>
          </w:tcPr>
          <w:p w14:paraId="774FCC76" w14:textId="77777777" w:rsidR="001C085B" w:rsidRPr="00A15DCB" w:rsidRDefault="001C085B" w:rsidP="00131CE5">
            <w:pPr>
              <w:pStyle w:val="TAC"/>
              <w:rPr>
                <w:lang w:eastAsia="en-US"/>
              </w:rPr>
            </w:pPr>
            <w:r w:rsidRPr="00A15DCB">
              <w:rPr>
                <w:lang w:eastAsia="en-US"/>
              </w:rPr>
              <w:t>--&gt;</w:t>
            </w:r>
          </w:p>
        </w:tc>
        <w:tc>
          <w:tcPr>
            <w:tcW w:w="2977" w:type="dxa"/>
          </w:tcPr>
          <w:p w14:paraId="4B63D110" w14:textId="77777777" w:rsidR="001C085B" w:rsidRPr="00A15DCB" w:rsidRDefault="001C085B" w:rsidP="00377D81">
            <w:pPr>
              <w:pStyle w:val="TAL"/>
              <w:rPr>
                <w:lang w:eastAsia="en-US"/>
              </w:rPr>
            </w:pPr>
            <w:r w:rsidRPr="00A15DCB">
              <w:rPr>
                <w:lang w:eastAsia="en-US"/>
              </w:rPr>
              <w:t>msg3 (C-RNTI MAC CONTROL ELEMENT)</w:t>
            </w:r>
          </w:p>
        </w:tc>
        <w:tc>
          <w:tcPr>
            <w:tcW w:w="567" w:type="dxa"/>
          </w:tcPr>
          <w:p w14:paraId="4F5838F0" w14:textId="77777777" w:rsidR="001C085B" w:rsidRPr="00A15DCB" w:rsidRDefault="001C085B" w:rsidP="00131CE5">
            <w:pPr>
              <w:pStyle w:val="TAC"/>
              <w:rPr>
                <w:lang w:eastAsia="en-US"/>
              </w:rPr>
            </w:pPr>
            <w:r w:rsidRPr="00A15DCB">
              <w:rPr>
                <w:rFonts w:eastAsia="MS Gothic"/>
                <w:lang w:eastAsia="en-US"/>
              </w:rPr>
              <w:t>-</w:t>
            </w:r>
          </w:p>
        </w:tc>
        <w:tc>
          <w:tcPr>
            <w:tcW w:w="892" w:type="dxa"/>
          </w:tcPr>
          <w:p w14:paraId="068D3F22" w14:textId="77777777" w:rsidR="001C085B" w:rsidRPr="00A15DCB" w:rsidRDefault="001C085B" w:rsidP="00131CE5">
            <w:pPr>
              <w:pStyle w:val="TAC"/>
              <w:rPr>
                <w:lang w:eastAsia="en-US"/>
              </w:rPr>
            </w:pPr>
            <w:r w:rsidRPr="00A15DCB">
              <w:rPr>
                <w:lang w:eastAsia="en-US"/>
              </w:rPr>
              <w:t>-</w:t>
            </w:r>
          </w:p>
        </w:tc>
      </w:tr>
      <w:tr w:rsidR="001C085B" w:rsidRPr="00A15DCB" w14:paraId="56EB482F" w14:textId="77777777" w:rsidTr="003A4D2F">
        <w:trPr>
          <w:cantSplit/>
        </w:trPr>
        <w:tc>
          <w:tcPr>
            <w:tcW w:w="648" w:type="dxa"/>
          </w:tcPr>
          <w:p w14:paraId="0450F41F" w14:textId="77777777" w:rsidR="001C085B" w:rsidRPr="00A15DCB" w:rsidRDefault="001C085B" w:rsidP="00131CE5">
            <w:pPr>
              <w:pStyle w:val="TAC"/>
              <w:rPr>
                <w:lang w:eastAsia="en-US"/>
              </w:rPr>
            </w:pPr>
            <w:r w:rsidRPr="00A15DCB">
              <w:rPr>
                <w:lang w:eastAsia="en-US"/>
              </w:rPr>
              <w:t>16</w:t>
            </w:r>
          </w:p>
        </w:tc>
        <w:tc>
          <w:tcPr>
            <w:tcW w:w="3969" w:type="dxa"/>
          </w:tcPr>
          <w:p w14:paraId="30B1EC8E" w14:textId="77777777" w:rsidR="001C085B" w:rsidRPr="00A15DCB" w:rsidRDefault="001C085B" w:rsidP="00131CE5">
            <w:pPr>
              <w:pStyle w:val="TAL"/>
              <w:rPr>
                <w:lang w:eastAsia="en-US"/>
              </w:rPr>
            </w:pPr>
            <w:r w:rsidRPr="00A15DCB">
              <w:rPr>
                <w:lang w:eastAsia="en-US"/>
              </w:rPr>
              <w:t>SS schedules PDCCH transmission for UE C_RNTI and allocate uplink grant.</w:t>
            </w:r>
          </w:p>
        </w:tc>
        <w:tc>
          <w:tcPr>
            <w:tcW w:w="709" w:type="dxa"/>
          </w:tcPr>
          <w:p w14:paraId="34CCCC44" w14:textId="77777777" w:rsidR="001C085B" w:rsidRPr="00A15DCB" w:rsidRDefault="001C085B" w:rsidP="00131CE5">
            <w:pPr>
              <w:pStyle w:val="TAC"/>
              <w:rPr>
                <w:lang w:eastAsia="en-US"/>
              </w:rPr>
            </w:pPr>
            <w:r w:rsidRPr="00A15DCB">
              <w:rPr>
                <w:lang w:eastAsia="en-US"/>
              </w:rPr>
              <w:t>&lt;--</w:t>
            </w:r>
          </w:p>
        </w:tc>
        <w:tc>
          <w:tcPr>
            <w:tcW w:w="2977" w:type="dxa"/>
          </w:tcPr>
          <w:p w14:paraId="2FC52DE3" w14:textId="77777777" w:rsidR="001C085B" w:rsidRPr="00A15DCB" w:rsidRDefault="001C085B" w:rsidP="00131CE5">
            <w:pPr>
              <w:pStyle w:val="TAL"/>
              <w:rPr>
                <w:lang w:eastAsia="en-US"/>
              </w:rPr>
            </w:pPr>
            <w:r w:rsidRPr="00A15DCB">
              <w:rPr>
                <w:lang w:eastAsia="en-US"/>
              </w:rPr>
              <w:t>Contention Resolution</w:t>
            </w:r>
          </w:p>
        </w:tc>
        <w:tc>
          <w:tcPr>
            <w:tcW w:w="567" w:type="dxa"/>
          </w:tcPr>
          <w:p w14:paraId="3A7E277F" w14:textId="77777777" w:rsidR="001C085B" w:rsidRPr="00A15DCB" w:rsidRDefault="001C085B" w:rsidP="00131CE5">
            <w:pPr>
              <w:pStyle w:val="TAC"/>
              <w:rPr>
                <w:lang w:eastAsia="en-US"/>
              </w:rPr>
            </w:pPr>
            <w:r w:rsidRPr="00A15DCB">
              <w:rPr>
                <w:lang w:eastAsia="en-US"/>
              </w:rPr>
              <w:t>-</w:t>
            </w:r>
          </w:p>
        </w:tc>
        <w:tc>
          <w:tcPr>
            <w:tcW w:w="892" w:type="dxa"/>
          </w:tcPr>
          <w:p w14:paraId="14BDF84C" w14:textId="77777777" w:rsidR="001C085B" w:rsidRPr="00A15DCB" w:rsidRDefault="001C085B" w:rsidP="00131CE5">
            <w:pPr>
              <w:pStyle w:val="TAC"/>
              <w:rPr>
                <w:lang w:eastAsia="en-US"/>
              </w:rPr>
            </w:pPr>
            <w:r w:rsidRPr="00A15DCB">
              <w:rPr>
                <w:lang w:eastAsia="en-US"/>
              </w:rPr>
              <w:t>-</w:t>
            </w:r>
          </w:p>
        </w:tc>
      </w:tr>
      <w:tr w:rsidR="001C085B" w:rsidRPr="00A15DCB" w14:paraId="35D2F13B" w14:textId="77777777" w:rsidTr="003A4D2F">
        <w:trPr>
          <w:cantSplit/>
        </w:trPr>
        <w:tc>
          <w:tcPr>
            <w:tcW w:w="648" w:type="dxa"/>
          </w:tcPr>
          <w:p w14:paraId="1B3D2558" w14:textId="77777777" w:rsidR="001C085B" w:rsidRPr="00A15DCB" w:rsidRDefault="001C085B" w:rsidP="00131CE5">
            <w:pPr>
              <w:pStyle w:val="TAC"/>
              <w:rPr>
                <w:lang w:eastAsia="en-US"/>
              </w:rPr>
            </w:pPr>
            <w:r w:rsidRPr="00A15DCB">
              <w:rPr>
                <w:lang w:eastAsia="en-US"/>
              </w:rPr>
              <w:t>-</w:t>
            </w:r>
          </w:p>
        </w:tc>
        <w:tc>
          <w:tcPr>
            <w:tcW w:w="3969" w:type="dxa"/>
          </w:tcPr>
          <w:p w14:paraId="13CE5486" w14:textId="466A8D46" w:rsidR="001C085B" w:rsidRPr="00A15DCB" w:rsidRDefault="001C085B" w:rsidP="00131CE5">
            <w:pPr>
              <w:pStyle w:val="TAL"/>
              <w:rPr>
                <w:lang w:eastAsia="en-US"/>
              </w:rPr>
            </w:pPr>
            <w:r w:rsidRPr="00A15DCB">
              <w:rPr>
                <w:lang w:eastAsia="en-US"/>
              </w:rPr>
              <w:t>EXCEPTION: In parallel with step 17, parallel behaviour defined in table 7.</w:t>
            </w:r>
            <w:r w:rsidR="004E5E27" w:rsidRPr="00A15DCB">
              <w:rPr>
                <w:lang w:eastAsia="en-US"/>
              </w:rPr>
              <w:t>1.</w:t>
            </w:r>
            <w:r w:rsidRPr="00A15DCB">
              <w:rPr>
                <w:lang w:eastAsia="en-US"/>
              </w:rPr>
              <w:t>1.1.2.3.2-</w:t>
            </w:r>
            <w:r w:rsidRPr="00A15DCB">
              <w:rPr>
                <w:lang w:eastAsia="zh-CN"/>
              </w:rPr>
              <w:t>3</w:t>
            </w:r>
            <w:r w:rsidRPr="00A15DCB">
              <w:rPr>
                <w:lang w:eastAsia="en-US"/>
              </w:rPr>
              <w:t xml:space="preserve"> is executed</w:t>
            </w:r>
            <w:r w:rsidR="0077032F" w:rsidRPr="00A15DCB">
              <w:t>.</w:t>
            </w:r>
          </w:p>
        </w:tc>
        <w:tc>
          <w:tcPr>
            <w:tcW w:w="709" w:type="dxa"/>
          </w:tcPr>
          <w:p w14:paraId="6D8D4AF4" w14:textId="77777777" w:rsidR="001C085B" w:rsidRPr="00A15DCB" w:rsidRDefault="001C085B" w:rsidP="00131CE5">
            <w:pPr>
              <w:pStyle w:val="TAC"/>
              <w:rPr>
                <w:lang w:eastAsia="en-US"/>
              </w:rPr>
            </w:pPr>
            <w:r w:rsidRPr="00A15DCB">
              <w:rPr>
                <w:lang w:eastAsia="en-US"/>
              </w:rPr>
              <w:t>-</w:t>
            </w:r>
          </w:p>
        </w:tc>
        <w:tc>
          <w:tcPr>
            <w:tcW w:w="2977" w:type="dxa"/>
          </w:tcPr>
          <w:p w14:paraId="60816E45" w14:textId="77777777" w:rsidR="001C085B" w:rsidRPr="00A15DCB" w:rsidRDefault="001C085B" w:rsidP="00131CE5">
            <w:pPr>
              <w:pStyle w:val="TAL"/>
              <w:rPr>
                <w:lang w:eastAsia="en-US"/>
              </w:rPr>
            </w:pPr>
            <w:r w:rsidRPr="00A15DCB">
              <w:rPr>
                <w:lang w:eastAsia="en-US"/>
              </w:rPr>
              <w:t>-</w:t>
            </w:r>
          </w:p>
        </w:tc>
        <w:tc>
          <w:tcPr>
            <w:tcW w:w="567" w:type="dxa"/>
          </w:tcPr>
          <w:p w14:paraId="6070422D" w14:textId="77777777" w:rsidR="001C085B" w:rsidRPr="00A15DCB" w:rsidRDefault="001C085B" w:rsidP="00131CE5">
            <w:pPr>
              <w:pStyle w:val="TAC"/>
              <w:rPr>
                <w:lang w:eastAsia="en-US"/>
              </w:rPr>
            </w:pPr>
            <w:r w:rsidRPr="00A15DCB">
              <w:rPr>
                <w:lang w:eastAsia="en-US"/>
              </w:rPr>
              <w:t>-</w:t>
            </w:r>
          </w:p>
        </w:tc>
        <w:tc>
          <w:tcPr>
            <w:tcW w:w="892" w:type="dxa"/>
          </w:tcPr>
          <w:p w14:paraId="4DA7B4E1" w14:textId="77777777" w:rsidR="001C085B" w:rsidRPr="00A15DCB" w:rsidRDefault="001C085B" w:rsidP="00131CE5">
            <w:pPr>
              <w:pStyle w:val="TAC"/>
              <w:rPr>
                <w:lang w:eastAsia="en-US"/>
              </w:rPr>
            </w:pPr>
            <w:r w:rsidRPr="00A15DCB">
              <w:rPr>
                <w:lang w:eastAsia="en-US"/>
              </w:rPr>
              <w:t>-</w:t>
            </w:r>
          </w:p>
        </w:tc>
      </w:tr>
      <w:tr w:rsidR="001C085B" w:rsidRPr="00A15DCB" w14:paraId="6466F894" w14:textId="77777777" w:rsidTr="003A4D2F">
        <w:trPr>
          <w:cantSplit/>
        </w:trPr>
        <w:tc>
          <w:tcPr>
            <w:tcW w:w="648" w:type="dxa"/>
          </w:tcPr>
          <w:p w14:paraId="787D47EF" w14:textId="77777777" w:rsidR="001C085B" w:rsidRPr="00A15DCB" w:rsidRDefault="001C085B" w:rsidP="00131CE5">
            <w:pPr>
              <w:pStyle w:val="TAC"/>
              <w:rPr>
                <w:lang w:eastAsia="en-US"/>
              </w:rPr>
            </w:pPr>
            <w:r w:rsidRPr="00A15DCB">
              <w:rPr>
                <w:lang w:eastAsia="en-US"/>
              </w:rPr>
              <w:t>17</w:t>
            </w:r>
          </w:p>
        </w:tc>
        <w:tc>
          <w:tcPr>
            <w:tcW w:w="3969" w:type="dxa"/>
          </w:tcPr>
          <w:p w14:paraId="793DA46A" w14:textId="08F1150A" w:rsidR="001C085B" w:rsidRPr="00A15DCB" w:rsidRDefault="0077032F" w:rsidP="00377D81">
            <w:pPr>
              <w:pStyle w:val="TAL"/>
              <w:rPr>
                <w:lang w:eastAsia="en-US"/>
              </w:rPr>
            </w:pPr>
            <w:r w:rsidRPr="00A15DCB">
              <w:rPr>
                <w:rFonts w:cs="Arial"/>
                <w:szCs w:val="18"/>
              </w:rPr>
              <w:t>Check: Does t</w:t>
            </w:r>
            <w:r w:rsidR="001C085B" w:rsidRPr="00A15DCB">
              <w:rPr>
                <w:rFonts w:cs="Arial"/>
                <w:szCs w:val="18"/>
                <w:lang w:eastAsia="en-US"/>
              </w:rPr>
              <w:t>he UE transmit a MAC PDU with C-RNTI</w:t>
            </w:r>
            <w:r w:rsidR="00377D81" w:rsidRPr="00A15DCB">
              <w:rPr>
                <w:rFonts w:cs="Arial"/>
                <w:szCs w:val="18"/>
                <w:lang w:eastAsia="en-US"/>
              </w:rPr>
              <w:t xml:space="preserve"> </w:t>
            </w:r>
            <w:r w:rsidR="001C085B" w:rsidRPr="00A15DCB">
              <w:rPr>
                <w:rFonts w:cs="Arial"/>
                <w:szCs w:val="18"/>
                <w:lang w:eastAsia="en-US"/>
              </w:rPr>
              <w:t>containing loop</w:t>
            </w:r>
            <w:r w:rsidR="000079ED" w:rsidRPr="00A15DCB">
              <w:rPr>
                <w:rFonts w:cs="Arial"/>
                <w:szCs w:val="18"/>
                <w:lang w:eastAsia="en-US"/>
              </w:rPr>
              <w:t>ed</w:t>
            </w:r>
            <w:r w:rsidR="001C085B" w:rsidRPr="00A15DCB">
              <w:rPr>
                <w:rFonts w:cs="Arial"/>
                <w:szCs w:val="18"/>
                <w:lang w:eastAsia="en-US"/>
              </w:rPr>
              <w:t xml:space="preserve"> back PDCP SDU</w:t>
            </w:r>
            <w:r w:rsidRPr="00A15DCB">
              <w:rPr>
                <w:rFonts w:cs="Arial"/>
                <w:szCs w:val="18"/>
              </w:rPr>
              <w:t>?</w:t>
            </w:r>
          </w:p>
        </w:tc>
        <w:tc>
          <w:tcPr>
            <w:tcW w:w="709" w:type="dxa"/>
          </w:tcPr>
          <w:p w14:paraId="4CD97BCE" w14:textId="77777777" w:rsidR="001C085B" w:rsidRPr="00A15DCB" w:rsidRDefault="001C085B" w:rsidP="00131CE5">
            <w:pPr>
              <w:pStyle w:val="TAC"/>
              <w:rPr>
                <w:lang w:eastAsia="en-US"/>
              </w:rPr>
            </w:pPr>
            <w:r w:rsidRPr="00A15DCB">
              <w:rPr>
                <w:lang w:eastAsia="en-US"/>
              </w:rPr>
              <w:t>--&gt;</w:t>
            </w:r>
          </w:p>
        </w:tc>
        <w:tc>
          <w:tcPr>
            <w:tcW w:w="2977" w:type="dxa"/>
          </w:tcPr>
          <w:p w14:paraId="4E6F6D12" w14:textId="77777777" w:rsidR="001C085B" w:rsidRPr="00A15DCB" w:rsidRDefault="001C085B" w:rsidP="00377D81">
            <w:pPr>
              <w:pStyle w:val="TAL"/>
              <w:rPr>
                <w:lang w:eastAsia="en-US"/>
              </w:rPr>
            </w:pPr>
            <w:r w:rsidRPr="00A15DCB">
              <w:rPr>
                <w:rFonts w:cs="Arial"/>
                <w:szCs w:val="18"/>
                <w:lang w:eastAsia="en-US"/>
              </w:rPr>
              <w:t>MAC PDU</w:t>
            </w:r>
          </w:p>
        </w:tc>
        <w:tc>
          <w:tcPr>
            <w:tcW w:w="567" w:type="dxa"/>
          </w:tcPr>
          <w:p w14:paraId="23B82036" w14:textId="77777777" w:rsidR="001C085B" w:rsidRPr="00A15DCB" w:rsidRDefault="001C085B" w:rsidP="00131CE5">
            <w:pPr>
              <w:pStyle w:val="TAC"/>
              <w:rPr>
                <w:lang w:eastAsia="en-US"/>
              </w:rPr>
            </w:pPr>
            <w:r w:rsidRPr="00A15DCB">
              <w:rPr>
                <w:lang w:eastAsia="en-US"/>
              </w:rPr>
              <w:t>7</w:t>
            </w:r>
          </w:p>
        </w:tc>
        <w:tc>
          <w:tcPr>
            <w:tcW w:w="892" w:type="dxa"/>
          </w:tcPr>
          <w:p w14:paraId="69B874D5" w14:textId="77777777" w:rsidR="001C085B" w:rsidRPr="00A15DCB" w:rsidRDefault="001C085B" w:rsidP="00131CE5">
            <w:pPr>
              <w:pStyle w:val="TAC"/>
              <w:rPr>
                <w:lang w:eastAsia="en-US"/>
              </w:rPr>
            </w:pPr>
            <w:r w:rsidRPr="00A15DCB">
              <w:rPr>
                <w:lang w:eastAsia="en-US"/>
              </w:rPr>
              <w:t>P</w:t>
            </w:r>
          </w:p>
        </w:tc>
      </w:tr>
      <w:tr w:rsidR="00212C4D" w:rsidRPr="00A15DCB" w14:paraId="07E7103D" w14:textId="77777777" w:rsidTr="009233EB">
        <w:trPr>
          <w:cantSplit/>
        </w:trPr>
        <w:tc>
          <w:tcPr>
            <w:tcW w:w="648" w:type="dxa"/>
          </w:tcPr>
          <w:p w14:paraId="5D5B2081" w14:textId="77777777" w:rsidR="00212C4D" w:rsidRPr="00A15DCB" w:rsidRDefault="00212C4D" w:rsidP="009233EB">
            <w:pPr>
              <w:pStyle w:val="TAC"/>
            </w:pPr>
            <w:r w:rsidRPr="00A15DCB">
              <w:t>-</w:t>
            </w:r>
          </w:p>
        </w:tc>
        <w:tc>
          <w:tcPr>
            <w:tcW w:w="3969" w:type="dxa"/>
          </w:tcPr>
          <w:p w14:paraId="0BFACD6F" w14:textId="77777777" w:rsidR="00212C4D" w:rsidRPr="00A15DCB" w:rsidRDefault="00212C4D" w:rsidP="009233EB">
            <w:pPr>
              <w:pStyle w:val="TAL"/>
              <w:rPr>
                <w:rFonts w:cs="Arial"/>
                <w:szCs w:val="18"/>
              </w:rPr>
            </w:pPr>
            <w:r w:rsidRPr="00A15DCB">
              <w:t>EXCEPTION: Step 17AA is performed IF pc_NG_RAN_NR only.</w:t>
            </w:r>
          </w:p>
        </w:tc>
        <w:tc>
          <w:tcPr>
            <w:tcW w:w="709" w:type="dxa"/>
          </w:tcPr>
          <w:p w14:paraId="2FA7C343" w14:textId="77777777" w:rsidR="00212C4D" w:rsidRPr="00A15DCB" w:rsidRDefault="00212C4D" w:rsidP="009233EB">
            <w:pPr>
              <w:pStyle w:val="TAC"/>
            </w:pPr>
            <w:r w:rsidRPr="00A15DCB">
              <w:t>-</w:t>
            </w:r>
          </w:p>
        </w:tc>
        <w:tc>
          <w:tcPr>
            <w:tcW w:w="2977" w:type="dxa"/>
          </w:tcPr>
          <w:p w14:paraId="51FAB40F" w14:textId="77777777" w:rsidR="00212C4D" w:rsidRPr="00A15DCB" w:rsidRDefault="00212C4D" w:rsidP="009233EB">
            <w:pPr>
              <w:pStyle w:val="TAL"/>
              <w:rPr>
                <w:rFonts w:cs="Arial"/>
                <w:szCs w:val="18"/>
              </w:rPr>
            </w:pPr>
            <w:r w:rsidRPr="00A15DCB">
              <w:t>-</w:t>
            </w:r>
          </w:p>
        </w:tc>
        <w:tc>
          <w:tcPr>
            <w:tcW w:w="567" w:type="dxa"/>
          </w:tcPr>
          <w:p w14:paraId="19DA91AC" w14:textId="77777777" w:rsidR="00212C4D" w:rsidRPr="00A15DCB" w:rsidRDefault="00212C4D" w:rsidP="009233EB">
            <w:pPr>
              <w:pStyle w:val="TAC"/>
            </w:pPr>
            <w:r w:rsidRPr="00A15DCB">
              <w:rPr>
                <w:rFonts w:eastAsia="MS Gothic"/>
              </w:rPr>
              <w:t>-</w:t>
            </w:r>
          </w:p>
        </w:tc>
        <w:tc>
          <w:tcPr>
            <w:tcW w:w="892" w:type="dxa"/>
          </w:tcPr>
          <w:p w14:paraId="71132E60" w14:textId="77777777" w:rsidR="00212C4D" w:rsidRPr="00A15DCB" w:rsidRDefault="00212C4D" w:rsidP="009233EB">
            <w:pPr>
              <w:pStyle w:val="TAC"/>
            </w:pPr>
            <w:r w:rsidRPr="00A15DCB">
              <w:t>-</w:t>
            </w:r>
          </w:p>
        </w:tc>
      </w:tr>
      <w:tr w:rsidR="00212C4D" w:rsidRPr="00A15DCB" w14:paraId="73C9C37A" w14:textId="77777777" w:rsidTr="009233EB">
        <w:trPr>
          <w:cantSplit/>
        </w:trPr>
        <w:tc>
          <w:tcPr>
            <w:tcW w:w="648" w:type="dxa"/>
          </w:tcPr>
          <w:p w14:paraId="4666B546" w14:textId="77777777" w:rsidR="00212C4D" w:rsidRPr="00A15DCB" w:rsidRDefault="00212C4D" w:rsidP="009233EB">
            <w:pPr>
              <w:pStyle w:val="TAC"/>
            </w:pPr>
            <w:r w:rsidRPr="00A15DCB">
              <w:t>17AA</w:t>
            </w:r>
          </w:p>
        </w:tc>
        <w:tc>
          <w:tcPr>
            <w:tcW w:w="3969" w:type="dxa"/>
          </w:tcPr>
          <w:p w14:paraId="6D451259" w14:textId="77777777" w:rsidR="00212C4D" w:rsidRPr="00A15DCB" w:rsidRDefault="00212C4D" w:rsidP="009233EB">
            <w:pPr>
              <w:pStyle w:val="TAL"/>
              <w:rPr>
                <w:rFonts w:cs="Arial"/>
                <w:szCs w:val="18"/>
              </w:rPr>
            </w:pPr>
            <w:r w:rsidRPr="00A15DCB">
              <w:t>The SS transmits an updated system information as specified in Table 7.1.1.1.2.3.3-1A.</w:t>
            </w:r>
          </w:p>
        </w:tc>
        <w:tc>
          <w:tcPr>
            <w:tcW w:w="709" w:type="dxa"/>
          </w:tcPr>
          <w:p w14:paraId="0DDDCAF5" w14:textId="77777777" w:rsidR="00212C4D" w:rsidRPr="00A15DCB" w:rsidRDefault="00212C4D" w:rsidP="009233EB">
            <w:pPr>
              <w:pStyle w:val="TAC"/>
            </w:pPr>
            <w:r w:rsidRPr="00A15DCB">
              <w:t>-</w:t>
            </w:r>
          </w:p>
        </w:tc>
        <w:tc>
          <w:tcPr>
            <w:tcW w:w="2977" w:type="dxa"/>
          </w:tcPr>
          <w:p w14:paraId="10BFDEC4" w14:textId="77777777" w:rsidR="00212C4D" w:rsidRPr="00A15DCB" w:rsidRDefault="00212C4D" w:rsidP="009233EB">
            <w:pPr>
              <w:pStyle w:val="TAL"/>
              <w:rPr>
                <w:rFonts w:cs="Arial"/>
                <w:szCs w:val="18"/>
              </w:rPr>
            </w:pPr>
            <w:r w:rsidRPr="00A15DCB">
              <w:t>-</w:t>
            </w:r>
          </w:p>
        </w:tc>
        <w:tc>
          <w:tcPr>
            <w:tcW w:w="567" w:type="dxa"/>
          </w:tcPr>
          <w:p w14:paraId="2BD1BCCD" w14:textId="77777777" w:rsidR="00212C4D" w:rsidRPr="00A15DCB" w:rsidRDefault="00212C4D" w:rsidP="009233EB">
            <w:pPr>
              <w:pStyle w:val="TAC"/>
            </w:pPr>
            <w:r w:rsidRPr="00A15DCB">
              <w:t>-</w:t>
            </w:r>
          </w:p>
        </w:tc>
        <w:tc>
          <w:tcPr>
            <w:tcW w:w="892" w:type="dxa"/>
          </w:tcPr>
          <w:p w14:paraId="2844D5C6" w14:textId="77777777" w:rsidR="00212C4D" w:rsidRPr="00A15DCB" w:rsidRDefault="00212C4D" w:rsidP="009233EB">
            <w:pPr>
              <w:pStyle w:val="TAC"/>
            </w:pPr>
            <w:r w:rsidRPr="00A15DCB">
              <w:t>-</w:t>
            </w:r>
          </w:p>
        </w:tc>
      </w:tr>
      <w:tr w:rsidR="00015FA3" w:rsidRPr="00A15DCB" w14:paraId="4C5EA319" w14:textId="77777777" w:rsidTr="003A4D2F">
        <w:trPr>
          <w:cantSplit/>
        </w:trPr>
        <w:tc>
          <w:tcPr>
            <w:tcW w:w="648" w:type="dxa"/>
          </w:tcPr>
          <w:p w14:paraId="1E5D0227" w14:textId="77777777" w:rsidR="00015FA3" w:rsidRPr="00A15DCB" w:rsidRDefault="00015FA3" w:rsidP="00015FA3">
            <w:pPr>
              <w:pStyle w:val="TAC"/>
              <w:rPr>
                <w:lang w:eastAsia="en-US"/>
              </w:rPr>
            </w:pPr>
            <w:r w:rsidRPr="00A15DCB">
              <w:t>17A</w:t>
            </w:r>
          </w:p>
        </w:tc>
        <w:tc>
          <w:tcPr>
            <w:tcW w:w="3969" w:type="dxa"/>
          </w:tcPr>
          <w:p w14:paraId="71285C1F" w14:textId="23C0C75F" w:rsidR="00015FA3" w:rsidRPr="00A15DCB" w:rsidRDefault="00015FA3" w:rsidP="00015FA3">
            <w:pPr>
              <w:pStyle w:val="TAL"/>
              <w:rPr>
                <w:lang w:eastAsia="en-US"/>
              </w:rPr>
            </w:pPr>
            <w:r w:rsidRPr="00A15DCB">
              <w:t>The SS transmits an RRCReconfiguration message to</w:t>
            </w:r>
            <w:r w:rsidRPr="00A15DCB">
              <w:rPr>
                <w:b/>
                <w:lang w:eastAsia="zh-CN"/>
              </w:rPr>
              <w:t xml:space="preserve"> </w:t>
            </w:r>
            <w:r w:rsidRPr="00A15DCB">
              <w:rPr>
                <w:iCs/>
              </w:rPr>
              <w:t xml:space="preserve">configure specific parameters. </w:t>
            </w:r>
            <w:r w:rsidR="0077032F" w:rsidRPr="00A15DCB">
              <w:rPr>
                <w:iCs/>
              </w:rPr>
              <w:t>(</w:t>
            </w:r>
            <w:r w:rsidRPr="00A15DCB">
              <w:rPr>
                <w:iCs/>
              </w:rPr>
              <w:t>Note 1</w:t>
            </w:r>
            <w:r w:rsidR="0077032F" w:rsidRPr="00A15DCB">
              <w:rPr>
                <w:iCs/>
              </w:rPr>
              <w:t>)</w:t>
            </w:r>
          </w:p>
        </w:tc>
        <w:tc>
          <w:tcPr>
            <w:tcW w:w="709" w:type="dxa"/>
          </w:tcPr>
          <w:p w14:paraId="3462F5D1" w14:textId="77777777" w:rsidR="00015FA3" w:rsidRPr="00A15DCB" w:rsidRDefault="00015FA3" w:rsidP="00015FA3">
            <w:pPr>
              <w:pStyle w:val="TAC"/>
              <w:rPr>
                <w:lang w:eastAsia="en-US"/>
              </w:rPr>
            </w:pPr>
            <w:r w:rsidRPr="00A15DCB">
              <w:t>&lt;--</w:t>
            </w:r>
          </w:p>
        </w:tc>
        <w:tc>
          <w:tcPr>
            <w:tcW w:w="2977" w:type="dxa"/>
          </w:tcPr>
          <w:p w14:paraId="537D23C6" w14:textId="69F6A546" w:rsidR="00015FA3" w:rsidRPr="00A15DCB" w:rsidRDefault="001D0890" w:rsidP="00015FA3">
            <w:pPr>
              <w:pStyle w:val="TAL"/>
              <w:rPr>
                <w:lang w:eastAsia="en-US"/>
              </w:rPr>
            </w:pPr>
            <w:r w:rsidRPr="00A15DCB">
              <w:t>(</w:t>
            </w:r>
            <w:r w:rsidR="00015FA3" w:rsidRPr="00A15DCB">
              <w:t>NR RRC: RRCReconfiguration</w:t>
            </w:r>
            <w:r w:rsidRPr="00A15DCB">
              <w:t>)</w:t>
            </w:r>
          </w:p>
        </w:tc>
        <w:tc>
          <w:tcPr>
            <w:tcW w:w="567" w:type="dxa"/>
          </w:tcPr>
          <w:p w14:paraId="02D23C66" w14:textId="77777777" w:rsidR="00015FA3" w:rsidRPr="00A15DCB" w:rsidRDefault="00015FA3" w:rsidP="00015FA3">
            <w:pPr>
              <w:pStyle w:val="TAC"/>
              <w:rPr>
                <w:lang w:eastAsia="en-US"/>
              </w:rPr>
            </w:pPr>
            <w:r w:rsidRPr="00A15DCB">
              <w:rPr>
                <w:lang w:eastAsia="zh-CN"/>
              </w:rPr>
              <w:t>-</w:t>
            </w:r>
          </w:p>
        </w:tc>
        <w:tc>
          <w:tcPr>
            <w:tcW w:w="892" w:type="dxa"/>
          </w:tcPr>
          <w:p w14:paraId="5663C3E2" w14:textId="77777777" w:rsidR="00015FA3" w:rsidRPr="00A15DCB" w:rsidRDefault="00015FA3" w:rsidP="00015FA3">
            <w:pPr>
              <w:pStyle w:val="TAC"/>
              <w:rPr>
                <w:lang w:eastAsia="en-US"/>
              </w:rPr>
            </w:pPr>
            <w:r w:rsidRPr="00A15DCB">
              <w:rPr>
                <w:lang w:eastAsia="zh-CN"/>
              </w:rPr>
              <w:t>-</w:t>
            </w:r>
          </w:p>
        </w:tc>
      </w:tr>
      <w:tr w:rsidR="00015FA3" w:rsidRPr="00A15DCB" w14:paraId="56A969E8" w14:textId="77777777" w:rsidTr="003A4D2F">
        <w:trPr>
          <w:cantSplit/>
        </w:trPr>
        <w:tc>
          <w:tcPr>
            <w:tcW w:w="648" w:type="dxa"/>
          </w:tcPr>
          <w:p w14:paraId="65A3D96F" w14:textId="77777777" w:rsidR="00015FA3" w:rsidRPr="00A15DCB" w:rsidRDefault="00015FA3" w:rsidP="00015FA3">
            <w:pPr>
              <w:pStyle w:val="TAC"/>
              <w:rPr>
                <w:lang w:eastAsia="en-US"/>
              </w:rPr>
            </w:pPr>
            <w:r w:rsidRPr="00A15DCB">
              <w:rPr>
                <w:lang w:eastAsia="zh-CN"/>
              </w:rPr>
              <w:t>17B</w:t>
            </w:r>
          </w:p>
        </w:tc>
        <w:tc>
          <w:tcPr>
            <w:tcW w:w="3969" w:type="dxa"/>
          </w:tcPr>
          <w:p w14:paraId="59D971FB" w14:textId="54AA467F" w:rsidR="00015FA3" w:rsidRPr="00A15DCB" w:rsidRDefault="00015FA3" w:rsidP="00015FA3">
            <w:pPr>
              <w:pStyle w:val="TAL"/>
              <w:rPr>
                <w:lang w:eastAsia="en-US"/>
              </w:rPr>
            </w:pPr>
            <w:r w:rsidRPr="00A15DCB">
              <w:t>The UE transmits an RRCReconfigurationComplete message.</w:t>
            </w:r>
            <w:r w:rsidRPr="00A15DCB">
              <w:rPr>
                <w:lang w:eastAsia="zh-CN"/>
              </w:rPr>
              <w:t xml:space="preserve"> </w:t>
            </w:r>
            <w:r w:rsidR="0077032F" w:rsidRPr="00A15DCB">
              <w:rPr>
                <w:lang w:eastAsia="zh-CN"/>
              </w:rPr>
              <w:t>(</w:t>
            </w:r>
            <w:r w:rsidRPr="00A15DCB">
              <w:rPr>
                <w:iCs/>
              </w:rPr>
              <w:t>Note 2</w:t>
            </w:r>
            <w:r w:rsidR="0077032F" w:rsidRPr="00A15DCB">
              <w:rPr>
                <w:iCs/>
              </w:rPr>
              <w:t>)</w:t>
            </w:r>
          </w:p>
        </w:tc>
        <w:tc>
          <w:tcPr>
            <w:tcW w:w="709" w:type="dxa"/>
          </w:tcPr>
          <w:p w14:paraId="05F6914A" w14:textId="77777777" w:rsidR="00015FA3" w:rsidRPr="00A15DCB" w:rsidRDefault="00015FA3" w:rsidP="00015FA3">
            <w:pPr>
              <w:pStyle w:val="TAC"/>
              <w:rPr>
                <w:lang w:eastAsia="en-US"/>
              </w:rPr>
            </w:pPr>
            <w:r w:rsidRPr="00A15DCB">
              <w:t>--&gt;</w:t>
            </w:r>
          </w:p>
        </w:tc>
        <w:tc>
          <w:tcPr>
            <w:tcW w:w="2977" w:type="dxa"/>
          </w:tcPr>
          <w:p w14:paraId="5F3074F6" w14:textId="242E61CC" w:rsidR="00015FA3" w:rsidRPr="00A15DCB" w:rsidRDefault="001D0890" w:rsidP="00015FA3">
            <w:pPr>
              <w:pStyle w:val="TAL"/>
              <w:rPr>
                <w:lang w:eastAsia="en-US"/>
              </w:rPr>
            </w:pPr>
            <w:r w:rsidRPr="00A15DCB">
              <w:t>(</w:t>
            </w:r>
            <w:r w:rsidR="00015FA3" w:rsidRPr="00A15DCB">
              <w:t>NR RRC: RRCReconfigurationtComplete</w:t>
            </w:r>
            <w:r w:rsidRPr="00A15DCB">
              <w:t>)</w:t>
            </w:r>
          </w:p>
        </w:tc>
        <w:tc>
          <w:tcPr>
            <w:tcW w:w="567" w:type="dxa"/>
          </w:tcPr>
          <w:p w14:paraId="6103DA3B" w14:textId="77777777" w:rsidR="00015FA3" w:rsidRPr="00A15DCB" w:rsidRDefault="00015FA3" w:rsidP="00015FA3">
            <w:pPr>
              <w:pStyle w:val="TAC"/>
              <w:rPr>
                <w:lang w:eastAsia="en-US"/>
              </w:rPr>
            </w:pPr>
            <w:r w:rsidRPr="00A15DCB">
              <w:rPr>
                <w:lang w:eastAsia="zh-CN"/>
              </w:rPr>
              <w:t>-</w:t>
            </w:r>
          </w:p>
        </w:tc>
        <w:tc>
          <w:tcPr>
            <w:tcW w:w="892" w:type="dxa"/>
          </w:tcPr>
          <w:p w14:paraId="6BD7F39B" w14:textId="77777777" w:rsidR="00015FA3" w:rsidRPr="00A15DCB" w:rsidRDefault="00015FA3" w:rsidP="00015FA3">
            <w:pPr>
              <w:pStyle w:val="TAC"/>
              <w:rPr>
                <w:lang w:eastAsia="en-US"/>
              </w:rPr>
            </w:pPr>
            <w:r w:rsidRPr="00A15DCB">
              <w:rPr>
                <w:lang w:eastAsia="zh-CN"/>
              </w:rPr>
              <w:t>-</w:t>
            </w:r>
          </w:p>
        </w:tc>
      </w:tr>
      <w:tr w:rsidR="001C085B" w:rsidRPr="00A15DCB" w14:paraId="5D27FD7E" w14:textId="77777777" w:rsidTr="003A4D2F">
        <w:trPr>
          <w:cantSplit/>
        </w:trPr>
        <w:tc>
          <w:tcPr>
            <w:tcW w:w="648" w:type="dxa"/>
          </w:tcPr>
          <w:p w14:paraId="3C50D900" w14:textId="77777777" w:rsidR="001C085B" w:rsidRPr="00A15DCB" w:rsidRDefault="001C085B" w:rsidP="00131CE5">
            <w:pPr>
              <w:pStyle w:val="TAC"/>
              <w:rPr>
                <w:lang w:eastAsia="en-US"/>
              </w:rPr>
            </w:pPr>
            <w:r w:rsidRPr="00A15DCB">
              <w:rPr>
                <w:lang w:eastAsia="en-US"/>
              </w:rPr>
              <w:t>18</w:t>
            </w:r>
          </w:p>
        </w:tc>
        <w:tc>
          <w:tcPr>
            <w:tcW w:w="3969" w:type="dxa"/>
          </w:tcPr>
          <w:p w14:paraId="04A1A82D" w14:textId="32AFA9B2" w:rsidR="001C085B" w:rsidRPr="00A15DCB" w:rsidRDefault="001C085B" w:rsidP="00131CE5">
            <w:pPr>
              <w:pStyle w:val="TAL"/>
              <w:rPr>
                <w:lang w:eastAsia="en-US"/>
              </w:rPr>
            </w:pPr>
            <w:r w:rsidRPr="00A15DCB">
              <w:rPr>
                <w:lang w:eastAsia="en-US"/>
              </w:rPr>
              <w:t>SS transmits Timing Advance command to SpCell. SS does not send any subsequent timing alignments. Start Timer_T4 = Time Alignment timer value on SS</w:t>
            </w:r>
            <w:r w:rsidR="0077032F" w:rsidRPr="00A15DCB">
              <w:t>.</w:t>
            </w:r>
          </w:p>
        </w:tc>
        <w:tc>
          <w:tcPr>
            <w:tcW w:w="709" w:type="dxa"/>
          </w:tcPr>
          <w:p w14:paraId="48BD6B49" w14:textId="77777777" w:rsidR="001C085B" w:rsidRPr="00A15DCB" w:rsidRDefault="001C085B" w:rsidP="00131CE5">
            <w:pPr>
              <w:pStyle w:val="TAC"/>
              <w:rPr>
                <w:lang w:eastAsia="en-US"/>
              </w:rPr>
            </w:pPr>
            <w:r w:rsidRPr="00A15DCB">
              <w:rPr>
                <w:lang w:eastAsia="en-US"/>
              </w:rPr>
              <w:t>&lt;--</w:t>
            </w:r>
          </w:p>
        </w:tc>
        <w:tc>
          <w:tcPr>
            <w:tcW w:w="2977" w:type="dxa"/>
          </w:tcPr>
          <w:p w14:paraId="25C9BE6A" w14:textId="77777777" w:rsidR="001C085B" w:rsidRPr="00A15DCB" w:rsidRDefault="001C085B" w:rsidP="00131CE5">
            <w:pPr>
              <w:pStyle w:val="TAL"/>
              <w:rPr>
                <w:lang w:eastAsia="en-US"/>
              </w:rPr>
            </w:pPr>
            <w:r w:rsidRPr="00A15DCB">
              <w:rPr>
                <w:lang w:eastAsia="en-US"/>
              </w:rPr>
              <w:t>MAC PDU (Timing Advance</w:t>
            </w:r>
          </w:p>
          <w:p w14:paraId="479ABBC1" w14:textId="77777777" w:rsidR="001C085B" w:rsidRPr="00A15DCB" w:rsidRDefault="001C085B" w:rsidP="00131CE5">
            <w:pPr>
              <w:pStyle w:val="TAL"/>
              <w:rPr>
                <w:lang w:eastAsia="en-US"/>
              </w:rPr>
            </w:pPr>
            <w:r w:rsidRPr="00A15DCB">
              <w:rPr>
                <w:lang w:eastAsia="en-US"/>
              </w:rPr>
              <w:t>Command MAC Control Element)</w:t>
            </w:r>
          </w:p>
        </w:tc>
        <w:tc>
          <w:tcPr>
            <w:tcW w:w="567" w:type="dxa"/>
          </w:tcPr>
          <w:p w14:paraId="1621AD63" w14:textId="77777777" w:rsidR="001C085B" w:rsidRPr="00A15DCB" w:rsidRDefault="001C085B" w:rsidP="00131CE5">
            <w:pPr>
              <w:pStyle w:val="TAC"/>
              <w:rPr>
                <w:lang w:eastAsia="en-US"/>
              </w:rPr>
            </w:pPr>
            <w:r w:rsidRPr="00A15DCB">
              <w:rPr>
                <w:lang w:eastAsia="en-US"/>
              </w:rPr>
              <w:t>-</w:t>
            </w:r>
          </w:p>
        </w:tc>
        <w:tc>
          <w:tcPr>
            <w:tcW w:w="892" w:type="dxa"/>
          </w:tcPr>
          <w:p w14:paraId="25057360" w14:textId="77777777" w:rsidR="001C085B" w:rsidRPr="00A15DCB" w:rsidRDefault="001C085B" w:rsidP="00131CE5">
            <w:pPr>
              <w:pStyle w:val="TAC"/>
              <w:rPr>
                <w:lang w:eastAsia="en-US"/>
              </w:rPr>
            </w:pPr>
            <w:r w:rsidRPr="00A15DCB">
              <w:rPr>
                <w:lang w:eastAsia="en-US"/>
              </w:rPr>
              <w:t>-</w:t>
            </w:r>
          </w:p>
        </w:tc>
      </w:tr>
      <w:tr w:rsidR="001C085B" w:rsidRPr="00A15DCB" w14:paraId="2BC8E3CE" w14:textId="77777777" w:rsidTr="003A4D2F">
        <w:trPr>
          <w:cantSplit/>
        </w:trPr>
        <w:tc>
          <w:tcPr>
            <w:tcW w:w="648" w:type="dxa"/>
          </w:tcPr>
          <w:p w14:paraId="6234BFE2" w14:textId="77777777" w:rsidR="001C085B" w:rsidRPr="00A15DCB" w:rsidRDefault="001C085B" w:rsidP="00131CE5">
            <w:pPr>
              <w:pStyle w:val="TAC"/>
              <w:rPr>
                <w:lang w:eastAsia="en-US"/>
              </w:rPr>
            </w:pPr>
            <w:r w:rsidRPr="00A15DCB">
              <w:rPr>
                <w:lang w:eastAsia="en-US"/>
              </w:rPr>
              <w:t>19</w:t>
            </w:r>
          </w:p>
        </w:tc>
        <w:tc>
          <w:tcPr>
            <w:tcW w:w="3969" w:type="dxa"/>
          </w:tcPr>
          <w:p w14:paraId="1CB23DA3" w14:textId="403C6D92" w:rsidR="001C085B" w:rsidRPr="00A15DCB" w:rsidRDefault="001C085B" w:rsidP="00377D81">
            <w:pPr>
              <w:pStyle w:val="TAL"/>
              <w:rPr>
                <w:lang w:eastAsia="en-US"/>
              </w:rPr>
            </w:pPr>
            <w:r w:rsidRPr="00A15DCB">
              <w:rPr>
                <w:lang w:eastAsia="en-US"/>
              </w:rPr>
              <w:t>40 to 50 TTI before Timer_T4 expires the SS transmits a MAC PDU containing a</w:t>
            </w:r>
            <w:r w:rsidR="00377D81" w:rsidRPr="00A15DCB">
              <w:rPr>
                <w:lang w:eastAsia="en-US"/>
              </w:rPr>
              <w:t xml:space="preserve"> </w:t>
            </w:r>
            <w:r w:rsidRPr="00A15DCB">
              <w:rPr>
                <w:lang w:eastAsia="en-US"/>
              </w:rPr>
              <w:t>PDCP SDU of size &gt; ra-Msg3SizeGroupA</w:t>
            </w:r>
            <w:r w:rsidR="0077032F" w:rsidRPr="00A15DCB">
              <w:t xml:space="preserve"> </w:t>
            </w:r>
            <w:r w:rsidRPr="00A15DCB">
              <w:rPr>
                <w:lang w:eastAsia="en-US"/>
              </w:rPr>
              <w:t>(208 bits)</w:t>
            </w:r>
            <w:r w:rsidR="0077032F" w:rsidRPr="00A15DCB">
              <w:t>.</w:t>
            </w:r>
          </w:p>
        </w:tc>
        <w:tc>
          <w:tcPr>
            <w:tcW w:w="709" w:type="dxa"/>
          </w:tcPr>
          <w:p w14:paraId="7CF34557" w14:textId="77777777" w:rsidR="001C085B" w:rsidRPr="00A15DCB" w:rsidRDefault="001C085B" w:rsidP="00131CE5">
            <w:pPr>
              <w:pStyle w:val="TAC"/>
              <w:rPr>
                <w:lang w:eastAsia="en-US"/>
              </w:rPr>
            </w:pPr>
            <w:r w:rsidRPr="00A15DCB">
              <w:rPr>
                <w:lang w:eastAsia="en-US"/>
              </w:rPr>
              <w:t>&lt;--</w:t>
            </w:r>
          </w:p>
        </w:tc>
        <w:tc>
          <w:tcPr>
            <w:tcW w:w="2977" w:type="dxa"/>
          </w:tcPr>
          <w:p w14:paraId="1BB8247A" w14:textId="77777777" w:rsidR="001C085B" w:rsidRPr="00A15DCB" w:rsidRDefault="001C085B" w:rsidP="00131CE5">
            <w:pPr>
              <w:pStyle w:val="TAL"/>
              <w:rPr>
                <w:lang w:eastAsia="en-US"/>
              </w:rPr>
            </w:pPr>
            <w:r w:rsidRPr="00A15DCB">
              <w:rPr>
                <w:lang w:eastAsia="en-US"/>
              </w:rPr>
              <w:t>MAC PDU</w:t>
            </w:r>
          </w:p>
        </w:tc>
        <w:tc>
          <w:tcPr>
            <w:tcW w:w="567" w:type="dxa"/>
          </w:tcPr>
          <w:p w14:paraId="025C1831" w14:textId="77777777" w:rsidR="001C085B" w:rsidRPr="00A15DCB" w:rsidRDefault="001C085B" w:rsidP="00131CE5">
            <w:pPr>
              <w:pStyle w:val="TAC"/>
              <w:rPr>
                <w:lang w:eastAsia="en-US"/>
              </w:rPr>
            </w:pPr>
            <w:r w:rsidRPr="00A15DCB">
              <w:rPr>
                <w:lang w:eastAsia="en-US"/>
              </w:rPr>
              <w:t>-</w:t>
            </w:r>
          </w:p>
        </w:tc>
        <w:tc>
          <w:tcPr>
            <w:tcW w:w="892" w:type="dxa"/>
          </w:tcPr>
          <w:p w14:paraId="2218C84D" w14:textId="77777777" w:rsidR="001C085B" w:rsidRPr="00A15DCB" w:rsidRDefault="001C085B" w:rsidP="00131CE5">
            <w:pPr>
              <w:pStyle w:val="TAC"/>
              <w:rPr>
                <w:lang w:eastAsia="en-US"/>
              </w:rPr>
            </w:pPr>
            <w:r w:rsidRPr="00A15DCB">
              <w:rPr>
                <w:lang w:eastAsia="en-US"/>
              </w:rPr>
              <w:t>-</w:t>
            </w:r>
          </w:p>
        </w:tc>
      </w:tr>
      <w:tr w:rsidR="001C085B" w:rsidRPr="00A15DCB" w14:paraId="5A7CFE1A" w14:textId="77777777" w:rsidTr="003A4D2F">
        <w:trPr>
          <w:cantSplit/>
        </w:trPr>
        <w:tc>
          <w:tcPr>
            <w:tcW w:w="648" w:type="dxa"/>
          </w:tcPr>
          <w:p w14:paraId="54D8184C" w14:textId="77777777" w:rsidR="001C085B" w:rsidRPr="00A15DCB" w:rsidRDefault="001C085B" w:rsidP="00131CE5">
            <w:pPr>
              <w:pStyle w:val="TAC"/>
              <w:rPr>
                <w:lang w:eastAsia="en-US"/>
              </w:rPr>
            </w:pPr>
            <w:r w:rsidRPr="00A15DCB">
              <w:rPr>
                <w:lang w:eastAsia="en-US"/>
              </w:rPr>
              <w:t>20</w:t>
            </w:r>
          </w:p>
        </w:tc>
        <w:tc>
          <w:tcPr>
            <w:tcW w:w="3969" w:type="dxa"/>
          </w:tcPr>
          <w:p w14:paraId="0128F9E0" w14:textId="77777777" w:rsidR="001C085B" w:rsidRPr="00A15DCB" w:rsidRDefault="001C085B" w:rsidP="00377D81">
            <w:pPr>
              <w:pStyle w:val="TAL"/>
              <w:rPr>
                <w:lang w:eastAsia="en-US"/>
              </w:rPr>
            </w:pPr>
            <w:r w:rsidRPr="00A15DCB">
              <w:rPr>
                <w:rFonts w:cs="Arial"/>
                <w:szCs w:val="18"/>
                <w:lang w:eastAsia="en-US"/>
              </w:rPr>
              <w:t>The SS ignores scheduling requests and does</w:t>
            </w:r>
            <w:r w:rsidR="00377D81" w:rsidRPr="00A15DCB">
              <w:rPr>
                <w:rFonts w:cs="Arial"/>
                <w:szCs w:val="18"/>
                <w:lang w:eastAsia="en-US"/>
              </w:rPr>
              <w:t xml:space="preserve"> </w:t>
            </w:r>
            <w:r w:rsidRPr="00A15DCB">
              <w:rPr>
                <w:rFonts w:cs="Arial"/>
                <w:szCs w:val="18"/>
                <w:lang w:eastAsia="en-US"/>
              </w:rPr>
              <w:t>not allocate any uplink grant.</w:t>
            </w:r>
          </w:p>
        </w:tc>
        <w:tc>
          <w:tcPr>
            <w:tcW w:w="709" w:type="dxa"/>
          </w:tcPr>
          <w:p w14:paraId="1C06A6D2" w14:textId="77777777" w:rsidR="001C085B" w:rsidRPr="00A15DCB" w:rsidRDefault="00580D7E" w:rsidP="00131CE5">
            <w:pPr>
              <w:pStyle w:val="TAC"/>
              <w:rPr>
                <w:lang w:eastAsia="en-US"/>
              </w:rPr>
            </w:pPr>
            <w:r w:rsidRPr="00A15DCB">
              <w:rPr>
                <w:lang w:eastAsia="en-US"/>
              </w:rPr>
              <w:t>-</w:t>
            </w:r>
          </w:p>
        </w:tc>
        <w:tc>
          <w:tcPr>
            <w:tcW w:w="2977" w:type="dxa"/>
          </w:tcPr>
          <w:p w14:paraId="463A92B8" w14:textId="77777777" w:rsidR="001C085B" w:rsidRPr="00A15DCB" w:rsidRDefault="00580D7E" w:rsidP="00131CE5">
            <w:pPr>
              <w:pStyle w:val="TAL"/>
              <w:rPr>
                <w:lang w:eastAsia="en-US"/>
              </w:rPr>
            </w:pPr>
            <w:r w:rsidRPr="00A15DCB">
              <w:rPr>
                <w:lang w:eastAsia="en-US"/>
              </w:rPr>
              <w:t>-</w:t>
            </w:r>
          </w:p>
        </w:tc>
        <w:tc>
          <w:tcPr>
            <w:tcW w:w="567" w:type="dxa"/>
          </w:tcPr>
          <w:p w14:paraId="501B664F" w14:textId="77777777" w:rsidR="001C085B" w:rsidRPr="00A15DCB" w:rsidRDefault="00580D7E" w:rsidP="00131CE5">
            <w:pPr>
              <w:pStyle w:val="TAC"/>
              <w:rPr>
                <w:lang w:eastAsia="en-US"/>
              </w:rPr>
            </w:pPr>
            <w:r w:rsidRPr="00A15DCB">
              <w:rPr>
                <w:lang w:eastAsia="en-US"/>
              </w:rPr>
              <w:t>-</w:t>
            </w:r>
          </w:p>
        </w:tc>
        <w:tc>
          <w:tcPr>
            <w:tcW w:w="892" w:type="dxa"/>
          </w:tcPr>
          <w:p w14:paraId="4630D58B" w14:textId="77777777" w:rsidR="001C085B" w:rsidRPr="00A15DCB" w:rsidRDefault="00580D7E" w:rsidP="00131CE5">
            <w:pPr>
              <w:pStyle w:val="TAC"/>
              <w:rPr>
                <w:lang w:eastAsia="en-US"/>
              </w:rPr>
            </w:pPr>
            <w:r w:rsidRPr="00A15DCB">
              <w:rPr>
                <w:lang w:eastAsia="en-US"/>
              </w:rPr>
              <w:t>-</w:t>
            </w:r>
          </w:p>
        </w:tc>
      </w:tr>
      <w:tr w:rsidR="001C085B" w:rsidRPr="00A15DCB" w14:paraId="5ED8B426" w14:textId="77777777" w:rsidTr="003A4D2F">
        <w:trPr>
          <w:cantSplit/>
        </w:trPr>
        <w:tc>
          <w:tcPr>
            <w:tcW w:w="648" w:type="dxa"/>
          </w:tcPr>
          <w:p w14:paraId="082D05AA" w14:textId="77777777" w:rsidR="001C085B" w:rsidRPr="00A15DCB" w:rsidRDefault="001C085B" w:rsidP="00131CE5">
            <w:pPr>
              <w:pStyle w:val="TAC"/>
              <w:rPr>
                <w:lang w:eastAsia="en-US"/>
              </w:rPr>
            </w:pPr>
            <w:r w:rsidRPr="00A15DCB">
              <w:rPr>
                <w:lang w:eastAsia="en-US"/>
              </w:rPr>
              <w:lastRenderedPageBreak/>
              <w:t>21</w:t>
            </w:r>
          </w:p>
        </w:tc>
        <w:tc>
          <w:tcPr>
            <w:tcW w:w="3969" w:type="dxa"/>
          </w:tcPr>
          <w:p w14:paraId="423EF28C" w14:textId="35AD5DD4" w:rsidR="001C085B" w:rsidRPr="00A15DCB" w:rsidRDefault="00353624" w:rsidP="00131CE5">
            <w:pPr>
              <w:pStyle w:val="TAL"/>
              <w:rPr>
                <w:lang w:eastAsia="en-US"/>
              </w:rPr>
            </w:pPr>
            <w:r w:rsidRPr="00A15DCB">
              <w:rPr>
                <w:lang w:eastAsia="en-US"/>
              </w:rPr>
              <w:t>Check: Does the UE transmit preamble on PRACH using a preamble in group B defined in CellGroupConfig in</w:t>
            </w:r>
            <w:r w:rsidR="0017067A" w:rsidRPr="00A15DCB">
              <w:rPr>
                <w:lang w:eastAsia="en-US"/>
              </w:rPr>
              <w:t xml:space="preserve"> </w:t>
            </w:r>
            <w:r w:rsidRPr="00A15DCB">
              <w:rPr>
                <w:lang w:eastAsia="en-US"/>
              </w:rPr>
              <w:t>RRCReconfiguration (ssb-perRACH-OccasionAndCB-PreamblesPerSSB, numberOfRA-PreamblesGroupA and numberOfRA-Preambles) on SpCell?</w:t>
            </w:r>
          </w:p>
        </w:tc>
        <w:tc>
          <w:tcPr>
            <w:tcW w:w="709" w:type="dxa"/>
          </w:tcPr>
          <w:p w14:paraId="03EBA9A6" w14:textId="77777777" w:rsidR="001C085B" w:rsidRPr="00A15DCB" w:rsidRDefault="001C085B" w:rsidP="00131CE5">
            <w:pPr>
              <w:pStyle w:val="TAC"/>
              <w:rPr>
                <w:lang w:eastAsia="en-US"/>
              </w:rPr>
            </w:pPr>
            <w:r w:rsidRPr="00A15DCB">
              <w:rPr>
                <w:lang w:eastAsia="en-US"/>
              </w:rPr>
              <w:t>--&gt;</w:t>
            </w:r>
          </w:p>
        </w:tc>
        <w:tc>
          <w:tcPr>
            <w:tcW w:w="2977" w:type="dxa"/>
          </w:tcPr>
          <w:p w14:paraId="02D7EF0B" w14:textId="77777777" w:rsidR="001C085B" w:rsidRPr="00A15DCB" w:rsidRDefault="001C085B" w:rsidP="00131CE5">
            <w:pPr>
              <w:pStyle w:val="TAL"/>
              <w:rPr>
                <w:lang w:eastAsia="en-US"/>
              </w:rPr>
            </w:pPr>
            <w:r w:rsidRPr="00A15DCB">
              <w:rPr>
                <w:lang w:eastAsia="en-US"/>
              </w:rPr>
              <w:t>PRACH Preamble</w:t>
            </w:r>
          </w:p>
        </w:tc>
        <w:tc>
          <w:tcPr>
            <w:tcW w:w="567" w:type="dxa"/>
          </w:tcPr>
          <w:p w14:paraId="30FA3324" w14:textId="77777777" w:rsidR="001C085B" w:rsidRPr="00A15DCB" w:rsidRDefault="001C085B" w:rsidP="00131CE5">
            <w:pPr>
              <w:pStyle w:val="TAC"/>
              <w:rPr>
                <w:lang w:eastAsia="en-US"/>
              </w:rPr>
            </w:pPr>
            <w:r w:rsidRPr="00A15DCB">
              <w:rPr>
                <w:lang w:eastAsia="en-US"/>
              </w:rPr>
              <w:t>8</w:t>
            </w:r>
          </w:p>
        </w:tc>
        <w:tc>
          <w:tcPr>
            <w:tcW w:w="892" w:type="dxa"/>
          </w:tcPr>
          <w:p w14:paraId="0988C420" w14:textId="77777777" w:rsidR="001C085B" w:rsidRPr="00A15DCB" w:rsidRDefault="001C085B" w:rsidP="00131CE5">
            <w:pPr>
              <w:pStyle w:val="TAC"/>
              <w:rPr>
                <w:lang w:eastAsia="en-US"/>
              </w:rPr>
            </w:pPr>
            <w:r w:rsidRPr="00A15DCB">
              <w:rPr>
                <w:lang w:eastAsia="en-US"/>
              </w:rPr>
              <w:t>P</w:t>
            </w:r>
          </w:p>
        </w:tc>
      </w:tr>
      <w:tr w:rsidR="001C085B" w:rsidRPr="00A15DCB" w14:paraId="5B2AA5F3" w14:textId="77777777" w:rsidTr="003A4D2F">
        <w:trPr>
          <w:cantSplit/>
        </w:trPr>
        <w:tc>
          <w:tcPr>
            <w:tcW w:w="648" w:type="dxa"/>
          </w:tcPr>
          <w:p w14:paraId="3A83FC4F" w14:textId="77777777" w:rsidR="001C085B" w:rsidRPr="00A15DCB" w:rsidRDefault="001C085B" w:rsidP="00131CE5">
            <w:pPr>
              <w:pStyle w:val="TAC"/>
              <w:rPr>
                <w:lang w:eastAsia="en-US"/>
              </w:rPr>
            </w:pPr>
            <w:r w:rsidRPr="00A15DCB">
              <w:rPr>
                <w:lang w:eastAsia="en-US"/>
              </w:rPr>
              <w:t>22</w:t>
            </w:r>
          </w:p>
        </w:tc>
        <w:tc>
          <w:tcPr>
            <w:tcW w:w="3969" w:type="dxa"/>
          </w:tcPr>
          <w:p w14:paraId="747328C1" w14:textId="77777777" w:rsidR="001C085B" w:rsidRPr="00A15DCB" w:rsidRDefault="001C085B" w:rsidP="00131CE5">
            <w:pPr>
              <w:pStyle w:val="TAL"/>
              <w:rPr>
                <w:lang w:eastAsia="en-US"/>
              </w:rPr>
            </w:pPr>
            <w:r w:rsidRPr="00A15DCB">
              <w:rPr>
                <w:lang w:eastAsia="en-US"/>
              </w:rPr>
              <w:t xml:space="preserve">The SS transmits Random Access Response with </w:t>
            </w:r>
            <w:r w:rsidRPr="00A15DCB">
              <w:rPr>
                <w:rFonts w:cs="Arial"/>
                <w:szCs w:val="18"/>
                <w:lang w:eastAsia="en-US"/>
              </w:rPr>
              <w:t>an UL Grant of 56-bits</w:t>
            </w:r>
            <w:r w:rsidRPr="00A15DCB">
              <w:rPr>
                <w:lang w:eastAsia="en-US"/>
              </w:rPr>
              <w:t xml:space="preserve"> and RAPID corresponding to the transmitted Preamble in step 21, including T-CRNTI.</w:t>
            </w:r>
          </w:p>
        </w:tc>
        <w:tc>
          <w:tcPr>
            <w:tcW w:w="709" w:type="dxa"/>
          </w:tcPr>
          <w:p w14:paraId="00EF6DF3" w14:textId="77777777" w:rsidR="001C085B" w:rsidRPr="00A15DCB" w:rsidRDefault="001C085B" w:rsidP="00131CE5">
            <w:pPr>
              <w:pStyle w:val="TAC"/>
              <w:rPr>
                <w:lang w:eastAsia="en-US"/>
              </w:rPr>
            </w:pPr>
            <w:r w:rsidRPr="00A15DCB">
              <w:rPr>
                <w:lang w:eastAsia="en-US"/>
              </w:rPr>
              <w:t>&lt;--</w:t>
            </w:r>
          </w:p>
        </w:tc>
        <w:tc>
          <w:tcPr>
            <w:tcW w:w="2977" w:type="dxa"/>
          </w:tcPr>
          <w:p w14:paraId="7C59C43D" w14:textId="77777777" w:rsidR="001C085B" w:rsidRPr="00A15DCB" w:rsidRDefault="001C085B" w:rsidP="00131CE5">
            <w:pPr>
              <w:pStyle w:val="TAL"/>
              <w:rPr>
                <w:lang w:eastAsia="en-US"/>
              </w:rPr>
            </w:pPr>
            <w:r w:rsidRPr="00A15DCB">
              <w:rPr>
                <w:lang w:eastAsia="en-US"/>
              </w:rPr>
              <w:t>Random Access Response</w:t>
            </w:r>
          </w:p>
        </w:tc>
        <w:tc>
          <w:tcPr>
            <w:tcW w:w="567" w:type="dxa"/>
          </w:tcPr>
          <w:p w14:paraId="1ACA4483" w14:textId="77777777" w:rsidR="001C085B" w:rsidRPr="00A15DCB" w:rsidRDefault="001C085B" w:rsidP="00131CE5">
            <w:pPr>
              <w:pStyle w:val="TAC"/>
              <w:rPr>
                <w:lang w:eastAsia="en-US"/>
              </w:rPr>
            </w:pPr>
            <w:r w:rsidRPr="00A15DCB">
              <w:rPr>
                <w:lang w:eastAsia="en-US"/>
              </w:rPr>
              <w:t>-</w:t>
            </w:r>
          </w:p>
        </w:tc>
        <w:tc>
          <w:tcPr>
            <w:tcW w:w="892" w:type="dxa"/>
          </w:tcPr>
          <w:p w14:paraId="5CB30744" w14:textId="77777777" w:rsidR="001C085B" w:rsidRPr="00A15DCB" w:rsidRDefault="001C085B" w:rsidP="00131CE5">
            <w:pPr>
              <w:pStyle w:val="TAC"/>
              <w:rPr>
                <w:lang w:eastAsia="en-US"/>
              </w:rPr>
            </w:pPr>
            <w:r w:rsidRPr="00A15DCB">
              <w:rPr>
                <w:lang w:eastAsia="en-US"/>
              </w:rPr>
              <w:t>-</w:t>
            </w:r>
          </w:p>
        </w:tc>
      </w:tr>
      <w:tr w:rsidR="001C085B" w:rsidRPr="00A15DCB" w14:paraId="290FFF10" w14:textId="77777777" w:rsidTr="003A4D2F">
        <w:trPr>
          <w:cantSplit/>
        </w:trPr>
        <w:tc>
          <w:tcPr>
            <w:tcW w:w="648" w:type="dxa"/>
          </w:tcPr>
          <w:p w14:paraId="0E2D4AD9" w14:textId="77777777" w:rsidR="001C085B" w:rsidRPr="00A15DCB" w:rsidRDefault="001C085B" w:rsidP="00131CE5">
            <w:pPr>
              <w:pStyle w:val="TAC"/>
              <w:rPr>
                <w:lang w:eastAsia="en-US"/>
              </w:rPr>
            </w:pPr>
            <w:r w:rsidRPr="00A15DCB">
              <w:rPr>
                <w:lang w:eastAsia="en-US"/>
              </w:rPr>
              <w:t>23</w:t>
            </w:r>
          </w:p>
        </w:tc>
        <w:tc>
          <w:tcPr>
            <w:tcW w:w="3969" w:type="dxa"/>
          </w:tcPr>
          <w:p w14:paraId="7A9D2C10" w14:textId="77777777" w:rsidR="001C085B" w:rsidRPr="00A15DCB" w:rsidRDefault="001C085B" w:rsidP="00131CE5">
            <w:pPr>
              <w:pStyle w:val="TAL"/>
              <w:rPr>
                <w:lang w:eastAsia="en-US"/>
              </w:rPr>
            </w:pPr>
            <w:r w:rsidRPr="00A15DCB">
              <w:rPr>
                <w:lang w:eastAsia="en-US"/>
              </w:rPr>
              <w:t>UE sends a msg3 using the grant associated to the Random Access ´Response received in step 22 on SpCell?</w:t>
            </w:r>
          </w:p>
        </w:tc>
        <w:tc>
          <w:tcPr>
            <w:tcW w:w="709" w:type="dxa"/>
          </w:tcPr>
          <w:p w14:paraId="7AB05BB8" w14:textId="77777777" w:rsidR="001C085B" w:rsidRPr="00A15DCB" w:rsidRDefault="001C085B" w:rsidP="00131CE5">
            <w:pPr>
              <w:pStyle w:val="TAC"/>
              <w:rPr>
                <w:lang w:eastAsia="en-US"/>
              </w:rPr>
            </w:pPr>
            <w:r w:rsidRPr="00A15DCB">
              <w:rPr>
                <w:lang w:eastAsia="en-US"/>
              </w:rPr>
              <w:t>--&gt;</w:t>
            </w:r>
          </w:p>
        </w:tc>
        <w:tc>
          <w:tcPr>
            <w:tcW w:w="2977" w:type="dxa"/>
          </w:tcPr>
          <w:p w14:paraId="5ABB9010" w14:textId="77777777" w:rsidR="001C085B" w:rsidRPr="00A15DCB" w:rsidRDefault="001C085B" w:rsidP="00377D81">
            <w:pPr>
              <w:pStyle w:val="TAL"/>
              <w:rPr>
                <w:lang w:eastAsia="en-US"/>
              </w:rPr>
            </w:pPr>
            <w:r w:rsidRPr="00A15DCB">
              <w:rPr>
                <w:lang w:eastAsia="en-US"/>
              </w:rPr>
              <w:t>msg3 (C-RNTI MAC CONTROL ELEMENT)</w:t>
            </w:r>
          </w:p>
        </w:tc>
        <w:tc>
          <w:tcPr>
            <w:tcW w:w="567" w:type="dxa"/>
          </w:tcPr>
          <w:p w14:paraId="68929724" w14:textId="77777777" w:rsidR="001C085B" w:rsidRPr="00A15DCB" w:rsidRDefault="001C085B" w:rsidP="00131CE5">
            <w:pPr>
              <w:pStyle w:val="TAC"/>
              <w:rPr>
                <w:lang w:eastAsia="en-US"/>
              </w:rPr>
            </w:pPr>
            <w:r w:rsidRPr="00A15DCB">
              <w:rPr>
                <w:rFonts w:eastAsia="MS Gothic"/>
                <w:lang w:eastAsia="en-US"/>
              </w:rPr>
              <w:t>-</w:t>
            </w:r>
          </w:p>
        </w:tc>
        <w:tc>
          <w:tcPr>
            <w:tcW w:w="892" w:type="dxa"/>
          </w:tcPr>
          <w:p w14:paraId="5ABD3E68" w14:textId="77777777" w:rsidR="001C085B" w:rsidRPr="00A15DCB" w:rsidRDefault="001C085B" w:rsidP="00131CE5">
            <w:pPr>
              <w:pStyle w:val="TAC"/>
              <w:rPr>
                <w:lang w:eastAsia="en-US"/>
              </w:rPr>
            </w:pPr>
            <w:r w:rsidRPr="00A15DCB">
              <w:rPr>
                <w:lang w:eastAsia="en-US"/>
              </w:rPr>
              <w:t>-</w:t>
            </w:r>
          </w:p>
        </w:tc>
      </w:tr>
      <w:tr w:rsidR="001C085B" w:rsidRPr="00A15DCB" w14:paraId="63DB212A" w14:textId="77777777" w:rsidTr="003A4D2F">
        <w:trPr>
          <w:cantSplit/>
        </w:trPr>
        <w:tc>
          <w:tcPr>
            <w:tcW w:w="648" w:type="dxa"/>
          </w:tcPr>
          <w:p w14:paraId="65B8D623" w14:textId="77777777" w:rsidR="001C085B" w:rsidRPr="00A15DCB" w:rsidRDefault="001C085B" w:rsidP="00131CE5">
            <w:pPr>
              <w:pStyle w:val="TAC"/>
              <w:rPr>
                <w:lang w:eastAsia="en-US"/>
              </w:rPr>
            </w:pPr>
            <w:r w:rsidRPr="00A15DCB">
              <w:rPr>
                <w:lang w:eastAsia="en-US"/>
              </w:rPr>
              <w:t>23</w:t>
            </w:r>
            <w:r w:rsidR="00E53747" w:rsidRPr="00A15DCB">
              <w:rPr>
                <w:lang w:eastAsia="en-US"/>
              </w:rPr>
              <w:t>A</w:t>
            </w:r>
          </w:p>
        </w:tc>
        <w:tc>
          <w:tcPr>
            <w:tcW w:w="3969" w:type="dxa"/>
          </w:tcPr>
          <w:p w14:paraId="7EFBE7EF" w14:textId="77777777" w:rsidR="001C085B" w:rsidRPr="00A15DCB" w:rsidRDefault="001C085B" w:rsidP="00131CE5">
            <w:pPr>
              <w:pStyle w:val="TAL"/>
              <w:rPr>
                <w:lang w:eastAsia="en-US"/>
              </w:rPr>
            </w:pPr>
            <w:r w:rsidRPr="00A15DCB">
              <w:rPr>
                <w:lang w:eastAsia="en-US"/>
              </w:rPr>
              <w:t>SS schedules PDCCH transmission for UE C_RNTI and allocate uplink grant.</w:t>
            </w:r>
          </w:p>
        </w:tc>
        <w:tc>
          <w:tcPr>
            <w:tcW w:w="709" w:type="dxa"/>
          </w:tcPr>
          <w:p w14:paraId="20FDB942" w14:textId="77777777" w:rsidR="001C085B" w:rsidRPr="00A15DCB" w:rsidRDefault="001C085B" w:rsidP="00131CE5">
            <w:pPr>
              <w:pStyle w:val="TAC"/>
              <w:rPr>
                <w:lang w:eastAsia="en-US"/>
              </w:rPr>
            </w:pPr>
            <w:r w:rsidRPr="00A15DCB">
              <w:rPr>
                <w:lang w:eastAsia="en-US"/>
              </w:rPr>
              <w:t>&lt;--</w:t>
            </w:r>
          </w:p>
        </w:tc>
        <w:tc>
          <w:tcPr>
            <w:tcW w:w="2977" w:type="dxa"/>
          </w:tcPr>
          <w:p w14:paraId="40B8CF26" w14:textId="77777777" w:rsidR="001C085B" w:rsidRPr="00A15DCB" w:rsidRDefault="001C085B" w:rsidP="00131CE5">
            <w:pPr>
              <w:pStyle w:val="TAL"/>
              <w:rPr>
                <w:lang w:eastAsia="en-US"/>
              </w:rPr>
            </w:pPr>
            <w:r w:rsidRPr="00A15DCB">
              <w:rPr>
                <w:lang w:eastAsia="en-US"/>
              </w:rPr>
              <w:t>Contention Resolution</w:t>
            </w:r>
          </w:p>
        </w:tc>
        <w:tc>
          <w:tcPr>
            <w:tcW w:w="567" w:type="dxa"/>
          </w:tcPr>
          <w:p w14:paraId="0CEFCB29" w14:textId="77777777" w:rsidR="001C085B" w:rsidRPr="00A15DCB" w:rsidRDefault="001C085B" w:rsidP="00131CE5">
            <w:pPr>
              <w:pStyle w:val="TAC"/>
              <w:rPr>
                <w:lang w:eastAsia="en-US"/>
              </w:rPr>
            </w:pPr>
            <w:r w:rsidRPr="00A15DCB">
              <w:rPr>
                <w:lang w:eastAsia="en-US"/>
              </w:rPr>
              <w:t>-</w:t>
            </w:r>
          </w:p>
        </w:tc>
        <w:tc>
          <w:tcPr>
            <w:tcW w:w="892" w:type="dxa"/>
          </w:tcPr>
          <w:p w14:paraId="66519C04" w14:textId="77777777" w:rsidR="001C085B" w:rsidRPr="00A15DCB" w:rsidRDefault="001C085B" w:rsidP="00131CE5">
            <w:pPr>
              <w:pStyle w:val="TAC"/>
              <w:rPr>
                <w:lang w:eastAsia="en-US"/>
              </w:rPr>
            </w:pPr>
            <w:r w:rsidRPr="00A15DCB">
              <w:rPr>
                <w:lang w:eastAsia="en-US"/>
              </w:rPr>
              <w:t>-</w:t>
            </w:r>
          </w:p>
        </w:tc>
      </w:tr>
      <w:tr w:rsidR="001C085B" w:rsidRPr="00A15DCB" w14:paraId="2699C6A3" w14:textId="77777777" w:rsidTr="003A4D2F">
        <w:trPr>
          <w:cantSplit/>
        </w:trPr>
        <w:tc>
          <w:tcPr>
            <w:tcW w:w="648" w:type="dxa"/>
          </w:tcPr>
          <w:p w14:paraId="68942EAF" w14:textId="77777777" w:rsidR="001C085B" w:rsidRPr="00A15DCB" w:rsidRDefault="001C085B" w:rsidP="00131CE5">
            <w:pPr>
              <w:pStyle w:val="TAC"/>
              <w:rPr>
                <w:lang w:eastAsia="en-US"/>
              </w:rPr>
            </w:pPr>
            <w:r w:rsidRPr="00A15DCB">
              <w:rPr>
                <w:lang w:eastAsia="en-US"/>
              </w:rPr>
              <w:t>24</w:t>
            </w:r>
          </w:p>
        </w:tc>
        <w:tc>
          <w:tcPr>
            <w:tcW w:w="3969" w:type="dxa"/>
          </w:tcPr>
          <w:p w14:paraId="17CFD508" w14:textId="210DFDAE" w:rsidR="001C085B" w:rsidRPr="00A15DCB" w:rsidRDefault="0077032F" w:rsidP="00377D81">
            <w:pPr>
              <w:pStyle w:val="TAL"/>
              <w:rPr>
                <w:lang w:eastAsia="en-US"/>
              </w:rPr>
            </w:pPr>
            <w:r w:rsidRPr="00A15DCB">
              <w:rPr>
                <w:rFonts w:cs="Arial"/>
                <w:szCs w:val="18"/>
              </w:rPr>
              <w:t>Check: Does t</w:t>
            </w:r>
            <w:r w:rsidR="001C085B" w:rsidRPr="00A15DCB">
              <w:rPr>
                <w:rFonts w:cs="Arial"/>
                <w:szCs w:val="18"/>
                <w:lang w:eastAsia="en-US"/>
              </w:rPr>
              <w:t>he UE transmit a MAC PDU with C-RNTI</w:t>
            </w:r>
            <w:r w:rsidR="00377D81" w:rsidRPr="00A15DCB">
              <w:rPr>
                <w:rFonts w:cs="Arial"/>
                <w:szCs w:val="18"/>
                <w:lang w:eastAsia="en-US"/>
              </w:rPr>
              <w:t xml:space="preserve"> </w:t>
            </w:r>
            <w:r w:rsidR="001C085B" w:rsidRPr="00A15DCB">
              <w:rPr>
                <w:rFonts w:cs="Arial"/>
                <w:szCs w:val="18"/>
                <w:lang w:eastAsia="en-US"/>
              </w:rPr>
              <w:t>containing loop</w:t>
            </w:r>
            <w:r w:rsidR="000079ED" w:rsidRPr="00A15DCB">
              <w:rPr>
                <w:rFonts w:cs="Arial"/>
                <w:szCs w:val="18"/>
                <w:lang w:eastAsia="en-US"/>
              </w:rPr>
              <w:t>ed</w:t>
            </w:r>
            <w:r w:rsidR="001C085B" w:rsidRPr="00A15DCB">
              <w:rPr>
                <w:rFonts w:cs="Arial"/>
                <w:szCs w:val="18"/>
                <w:lang w:eastAsia="en-US"/>
              </w:rPr>
              <w:t xml:space="preserve"> back PDCP SDU</w:t>
            </w:r>
            <w:r w:rsidRPr="00A15DCB">
              <w:rPr>
                <w:rFonts w:cs="Arial"/>
                <w:szCs w:val="18"/>
              </w:rPr>
              <w:t>?</w:t>
            </w:r>
          </w:p>
        </w:tc>
        <w:tc>
          <w:tcPr>
            <w:tcW w:w="709" w:type="dxa"/>
          </w:tcPr>
          <w:p w14:paraId="1B2C4523" w14:textId="77777777" w:rsidR="001C085B" w:rsidRPr="00A15DCB" w:rsidRDefault="001C085B" w:rsidP="00131CE5">
            <w:pPr>
              <w:pStyle w:val="TAC"/>
              <w:rPr>
                <w:lang w:eastAsia="en-US"/>
              </w:rPr>
            </w:pPr>
            <w:r w:rsidRPr="00A15DCB">
              <w:rPr>
                <w:lang w:eastAsia="en-US"/>
              </w:rPr>
              <w:t>--&gt;</w:t>
            </w:r>
          </w:p>
        </w:tc>
        <w:tc>
          <w:tcPr>
            <w:tcW w:w="2977" w:type="dxa"/>
          </w:tcPr>
          <w:p w14:paraId="0C651028" w14:textId="77777777" w:rsidR="001C085B" w:rsidRPr="00A15DCB" w:rsidRDefault="001C085B" w:rsidP="00377D81">
            <w:pPr>
              <w:pStyle w:val="TAL"/>
              <w:rPr>
                <w:lang w:eastAsia="en-US"/>
              </w:rPr>
            </w:pPr>
            <w:r w:rsidRPr="00A15DCB">
              <w:rPr>
                <w:rFonts w:cs="Arial"/>
                <w:szCs w:val="18"/>
                <w:lang w:eastAsia="en-US"/>
              </w:rPr>
              <w:t>MAC PDU</w:t>
            </w:r>
          </w:p>
        </w:tc>
        <w:tc>
          <w:tcPr>
            <w:tcW w:w="567" w:type="dxa"/>
          </w:tcPr>
          <w:p w14:paraId="1C298A1A" w14:textId="77777777" w:rsidR="001C085B" w:rsidRPr="00A15DCB" w:rsidRDefault="001C085B" w:rsidP="00131CE5">
            <w:pPr>
              <w:pStyle w:val="TAC"/>
              <w:rPr>
                <w:lang w:eastAsia="en-US"/>
              </w:rPr>
            </w:pPr>
            <w:r w:rsidRPr="00A15DCB">
              <w:rPr>
                <w:lang w:eastAsia="en-US"/>
              </w:rPr>
              <w:t>9</w:t>
            </w:r>
          </w:p>
        </w:tc>
        <w:tc>
          <w:tcPr>
            <w:tcW w:w="892" w:type="dxa"/>
          </w:tcPr>
          <w:p w14:paraId="00A3CA6F" w14:textId="77777777" w:rsidR="001C085B" w:rsidRPr="00A15DCB" w:rsidRDefault="001C085B" w:rsidP="00131CE5">
            <w:pPr>
              <w:pStyle w:val="TAC"/>
              <w:rPr>
                <w:lang w:eastAsia="en-US"/>
              </w:rPr>
            </w:pPr>
            <w:r w:rsidRPr="00A15DCB">
              <w:rPr>
                <w:lang w:eastAsia="en-US"/>
              </w:rPr>
              <w:t>P</w:t>
            </w:r>
          </w:p>
        </w:tc>
      </w:tr>
      <w:tr w:rsidR="001C085B" w:rsidRPr="00A15DCB" w14:paraId="55BF1F3A" w14:textId="77777777" w:rsidTr="003A4D2F">
        <w:trPr>
          <w:cantSplit/>
        </w:trPr>
        <w:tc>
          <w:tcPr>
            <w:tcW w:w="9762" w:type="dxa"/>
            <w:gridSpan w:val="6"/>
          </w:tcPr>
          <w:p w14:paraId="74662B89" w14:textId="77777777" w:rsidR="00272FCA" w:rsidRPr="00A15DCB" w:rsidRDefault="00272FCA" w:rsidP="00272FCA">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0EA127B0" w14:textId="77777777" w:rsidR="00272FCA" w:rsidRPr="00A15DCB" w:rsidRDefault="00272FCA" w:rsidP="00272FCA">
            <w:pPr>
              <w:pStyle w:val="TAN"/>
            </w:pPr>
            <w:r w:rsidRPr="00A15DCB">
              <w:t>Note 2:</w:t>
            </w:r>
            <w:r w:rsidRPr="00A15DCB">
              <w:tab/>
              <w:t>for EN-DC the NR RRCReconfigurationComplete message is contained in RRCConnectionReconfigurationComplete.</w:t>
            </w:r>
          </w:p>
          <w:p w14:paraId="577C3F03" w14:textId="77777777" w:rsidR="001C085B" w:rsidRPr="00A15DCB" w:rsidRDefault="001C085B" w:rsidP="00131CE5">
            <w:pPr>
              <w:pStyle w:val="TAN"/>
              <w:rPr>
                <w:lang w:eastAsia="en-US"/>
              </w:rPr>
            </w:pPr>
            <w:r w:rsidRPr="00A15DCB">
              <w:rPr>
                <w:lang w:eastAsia="en-US"/>
              </w:rPr>
              <w:t xml:space="preserve">Note </w:t>
            </w:r>
            <w:r w:rsidR="00272FCA" w:rsidRPr="00A15DCB">
              <w:rPr>
                <w:lang w:eastAsia="en-US"/>
              </w:rPr>
              <w:t>3</w:t>
            </w:r>
            <w:r w:rsidRPr="00A15DCB">
              <w:rPr>
                <w:lang w:eastAsia="en-US"/>
              </w:rPr>
              <w:t>:</w:t>
            </w:r>
            <w:r w:rsidR="007E6D65" w:rsidRPr="00A15DCB">
              <w:rPr>
                <w:lang w:eastAsia="en-US"/>
              </w:rPr>
              <w:tab/>
            </w:r>
            <w:r w:rsidRPr="00A15DCB">
              <w:rPr>
                <w:lang w:eastAsia="en-US"/>
              </w:rPr>
              <w:t>MAC PDU size of 56bits is selected to allow UE send status PDU and still s</w:t>
            </w:r>
            <w:r w:rsidR="00580D7E" w:rsidRPr="00A15DCB">
              <w:rPr>
                <w:lang w:eastAsia="en-US"/>
              </w:rPr>
              <w:t>t</w:t>
            </w:r>
            <w:r w:rsidRPr="00A15DCB">
              <w:rPr>
                <w:lang w:eastAsia="en-US"/>
              </w:rPr>
              <w:t>ays below the limit of ra-Msg3SizeGrioupA.</w:t>
            </w:r>
          </w:p>
          <w:p w14:paraId="548A3925" w14:textId="77777777" w:rsidR="001C085B" w:rsidRPr="00A15DCB" w:rsidRDefault="00580D7E" w:rsidP="00131CE5">
            <w:pPr>
              <w:pStyle w:val="TAN"/>
              <w:rPr>
                <w:lang w:eastAsia="en-US"/>
              </w:rPr>
            </w:pPr>
            <w:r w:rsidRPr="00A15DCB">
              <w:rPr>
                <w:lang w:eastAsia="en-US"/>
              </w:rPr>
              <w:t xml:space="preserve">Note </w:t>
            </w:r>
            <w:r w:rsidR="00272FCA" w:rsidRPr="00A15DCB">
              <w:rPr>
                <w:lang w:eastAsia="en-US"/>
              </w:rPr>
              <w:t>4</w:t>
            </w:r>
            <w:r w:rsidRPr="00A15DCB">
              <w:rPr>
                <w:lang w:eastAsia="en-US"/>
              </w:rPr>
              <w:t>:</w:t>
            </w:r>
            <w:r w:rsidR="007E6D65" w:rsidRPr="00A15DCB">
              <w:rPr>
                <w:lang w:eastAsia="en-US"/>
              </w:rPr>
              <w:tab/>
            </w:r>
            <w:r w:rsidR="001C085B" w:rsidRPr="00A15DCB">
              <w:rPr>
                <w:lang w:eastAsia="en-US"/>
              </w:rPr>
              <w:t>UL grant of 56bits is to make UE not send any loopback data in uplink with msg3.</w:t>
            </w:r>
          </w:p>
        </w:tc>
      </w:tr>
    </w:tbl>
    <w:p w14:paraId="201DC54B" w14:textId="77777777" w:rsidR="001C085B" w:rsidRPr="00A15DCB" w:rsidRDefault="001C085B" w:rsidP="001C085B">
      <w:pPr>
        <w:overflowPunct/>
        <w:autoSpaceDE/>
        <w:autoSpaceDN/>
        <w:adjustRightInd/>
      </w:pPr>
    </w:p>
    <w:p w14:paraId="3126A431" w14:textId="77777777" w:rsidR="001C085B" w:rsidRPr="00A15DCB" w:rsidRDefault="001C085B" w:rsidP="00DA77DA">
      <w:pPr>
        <w:pStyle w:val="TH"/>
      </w:pPr>
      <w:r w:rsidRPr="00A15DCB">
        <w:t>Table 7.</w:t>
      </w:r>
      <w:r w:rsidR="004E5E27" w:rsidRPr="00A15DCB">
        <w:t>1.</w:t>
      </w:r>
      <w:r w:rsidRPr="00A15DCB">
        <w:t>1.1.2.3.2-2: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A15DCB" w14:paraId="3C624A5D" w14:textId="77777777" w:rsidTr="00DE6AC3">
        <w:tc>
          <w:tcPr>
            <w:tcW w:w="534" w:type="dxa"/>
            <w:tcBorders>
              <w:bottom w:val="nil"/>
              <w:right w:val="single" w:sz="4" w:space="0" w:color="auto"/>
            </w:tcBorders>
          </w:tcPr>
          <w:p w14:paraId="3275AC64" w14:textId="77777777" w:rsidR="001C085B" w:rsidRPr="00A15DCB" w:rsidRDefault="001C085B" w:rsidP="00922650">
            <w:pPr>
              <w:pStyle w:val="TAH"/>
              <w:rPr>
                <w:lang w:eastAsia="en-US"/>
              </w:rPr>
            </w:pPr>
            <w:r w:rsidRPr="00A15DCB">
              <w:rPr>
                <w:lang w:eastAsia="en-US"/>
              </w:rPr>
              <w:t>St</w:t>
            </w:r>
          </w:p>
        </w:tc>
        <w:tc>
          <w:tcPr>
            <w:tcW w:w="3968" w:type="dxa"/>
            <w:tcBorders>
              <w:top w:val="single" w:sz="4" w:space="0" w:color="auto"/>
              <w:left w:val="single" w:sz="4" w:space="0" w:color="auto"/>
              <w:bottom w:val="nil"/>
              <w:right w:val="single" w:sz="4" w:space="0" w:color="auto"/>
            </w:tcBorders>
          </w:tcPr>
          <w:p w14:paraId="676341D5" w14:textId="77777777" w:rsidR="001C085B" w:rsidRPr="00A15DCB" w:rsidRDefault="001C085B" w:rsidP="00F85B4D">
            <w:pPr>
              <w:pStyle w:val="TAH"/>
              <w:rPr>
                <w:lang w:eastAsia="en-US"/>
              </w:rPr>
            </w:pPr>
            <w:r w:rsidRPr="00A15DCB">
              <w:rPr>
                <w:lang w:eastAsia="en-US"/>
              </w:rPr>
              <w:t>Procedure</w:t>
            </w:r>
          </w:p>
        </w:tc>
        <w:tc>
          <w:tcPr>
            <w:tcW w:w="3684" w:type="dxa"/>
            <w:gridSpan w:val="2"/>
            <w:tcBorders>
              <w:left w:val="single" w:sz="4" w:space="0" w:color="auto"/>
            </w:tcBorders>
          </w:tcPr>
          <w:p w14:paraId="65E1697C" w14:textId="77777777" w:rsidR="001C085B" w:rsidRPr="00A15DCB" w:rsidRDefault="001C085B" w:rsidP="000517D2">
            <w:pPr>
              <w:pStyle w:val="TAH"/>
              <w:rPr>
                <w:lang w:eastAsia="en-US"/>
              </w:rPr>
            </w:pPr>
            <w:r w:rsidRPr="00A15DCB">
              <w:rPr>
                <w:lang w:eastAsia="en-US"/>
              </w:rPr>
              <w:t>Message Sequence</w:t>
            </w:r>
          </w:p>
        </w:tc>
        <w:tc>
          <w:tcPr>
            <w:tcW w:w="567" w:type="dxa"/>
            <w:tcBorders>
              <w:bottom w:val="nil"/>
            </w:tcBorders>
          </w:tcPr>
          <w:p w14:paraId="1398A379" w14:textId="77777777" w:rsidR="001C085B" w:rsidRPr="00A15DCB" w:rsidRDefault="001C085B" w:rsidP="000517D2">
            <w:pPr>
              <w:pStyle w:val="TAH"/>
              <w:rPr>
                <w:lang w:eastAsia="en-US"/>
              </w:rPr>
            </w:pPr>
            <w:r w:rsidRPr="00A15DCB">
              <w:rPr>
                <w:lang w:eastAsia="en-US"/>
              </w:rPr>
              <w:t>TP</w:t>
            </w:r>
          </w:p>
        </w:tc>
        <w:tc>
          <w:tcPr>
            <w:tcW w:w="850" w:type="dxa"/>
            <w:tcBorders>
              <w:bottom w:val="nil"/>
            </w:tcBorders>
          </w:tcPr>
          <w:p w14:paraId="61C4223C" w14:textId="77777777" w:rsidR="001C085B" w:rsidRPr="00A15DCB" w:rsidRDefault="001C085B" w:rsidP="000E628A">
            <w:pPr>
              <w:pStyle w:val="TAH"/>
              <w:rPr>
                <w:lang w:eastAsia="en-US"/>
              </w:rPr>
            </w:pPr>
            <w:r w:rsidRPr="00A15DCB">
              <w:rPr>
                <w:lang w:eastAsia="en-US"/>
              </w:rPr>
              <w:t>Verdict</w:t>
            </w:r>
          </w:p>
        </w:tc>
      </w:tr>
      <w:tr w:rsidR="001C085B" w:rsidRPr="00A15DCB" w14:paraId="4A047567" w14:textId="77777777" w:rsidTr="00DE6AC3">
        <w:tc>
          <w:tcPr>
            <w:tcW w:w="534" w:type="dxa"/>
            <w:tcBorders>
              <w:top w:val="nil"/>
              <w:right w:val="single" w:sz="4" w:space="0" w:color="auto"/>
            </w:tcBorders>
          </w:tcPr>
          <w:p w14:paraId="21CBA136" w14:textId="77777777" w:rsidR="001C085B" w:rsidRPr="00A15DCB" w:rsidRDefault="001C085B" w:rsidP="00922650">
            <w:pPr>
              <w:pStyle w:val="TAH"/>
              <w:rPr>
                <w:lang w:eastAsia="en-US"/>
              </w:rPr>
            </w:pPr>
          </w:p>
        </w:tc>
        <w:tc>
          <w:tcPr>
            <w:tcW w:w="3968" w:type="dxa"/>
            <w:tcBorders>
              <w:top w:val="nil"/>
              <w:left w:val="single" w:sz="4" w:space="0" w:color="auto"/>
              <w:bottom w:val="single" w:sz="4" w:space="0" w:color="auto"/>
              <w:right w:val="single" w:sz="4" w:space="0" w:color="auto"/>
            </w:tcBorders>
          </w:tcPr>
          <w:p w14:paraId="1BF45CC7" w14:textId="77777777" w:rsidR="001C085B" w:rsidRPr="00A15DCB" w:rsidRDefault="001C085B" w:rsidP="00F85B4D">
            <w:pPr>
              <w:pStyle w:val="TAH"/>
              <w:rPr>
                <w:lang w:eastAsia="en-US"/>
              </w:rPr>
            </w:pPr>
          </w:p>
        </w:tc>
        <w:tc>
          <w:tcPr>
            <w:tcW w:w="708" w:type="dxa"/>
            <w:tcBorders>
              <w:left w:val="single" w:sz="4" w:space="0" w:color="auto"/>
            </w:tcBorders>
          </w:tcPr>
          <w:p w14:paraId="0897EEB3" w14:textId="77777777" w:rsidR="001C085B" w:rsidRPr="00A15DCB" w:rsidRDefault="001C085B" w:rsidP="000517D2">
            <w:pPr>
              <w:pStyle w:val="TAH"/>
              <w:rPr>
                <w:lang w:eastAsia="en-US"/>
              </w:rPr>
            </w:pPr>
            <w:r w:rsidRPr="00A15DCB">
              <w:rPr>
                <w:lang w:eastAsia="en-US"/>
              </w:rPr>
              <w:t>U - S</w:t>
            </w:r>
          </w:p>
        </w:tc>
        <w:tc>
          <w:tcPr>
            <w:tcW w:w="2976" w:type="dxa"/>
          </w:tcPr>
          <w:p w14:paraId="47AD098A" w14:textId="77777777" w:rsidR="001C085B" w:rsidRPr="00A15DCB" w:rsidRDefault="001C085B" w:rsidP="000517D2">
            <w:pPr>
              <w:pStyle w:val="TAH"/>
              <w:rPr>
                <w:lang w:eastAsia="en-US"/>
              </w:rPr>
            </w:pPr>
            <w:r w:rsidRPr="00A15DCB">
              <w:rPr>
                <w:lang w:eastAsia="en-US"/>
              </w:rPr>
              <w:t>Message</w:t>
            </w:r>
          </w:p>
        </w:tc>
        <w:tc>
          <w:tcPr>
            <w:tcW w:w="567" w:type="dxa"/>
            <w:tcBorders>
              <w:top w:val="nil"/>
            </w:tcBorders>
          </w:tcPr>
          <w:p w14:paraId="5453DC08" w14:textId="77777777" w:rsidR="001C085B" w:rsidRPr="00A15DCB" w:rsidRDefault="001C085B" w:rsidP="000E628A">
            <w:pPr>
              <w:pStyle w:val="TAH"/>
              <w:rPr>
                <w:lang w:eastAsia="en-US"/>
              </w:rPr>
            </w:pPr>
          </w:p>
        </w:tc>
        <w:tc>
          <w:tcPr>
            <w:tcW w:w="850" w:type="dxa"/>
            <w:tcBorders>
              <w:top w:val="nil"/>
            </w:tcBorders>
          </w:tcPr>
          <w:p w14:paraId="302D0423" w14:textId="77777777" w:rsidR="001C085B" w:rsidRPr="00A15DCB" w:rsidRDefault="001C085B" w:rsidP="000E628A">
            <w:pPr>
              <w:pStyle w:val="TAH"/>
              <w:rPr>
                <w:lang w:eastAsia="en-US"/>
              </w:rPr>
            </w:pPr>
          </w:p>
        </w:tc>
      </w:tr>
      <w:tr w:rsidR="001C085B" w:rsidRPr="00A15DCB" w14:paraId="3EC3CDD1" w14:textId="77777777" w:rsidTr="00DE6AC3">
        <w:tc>
          <w:tcPr>
            <w:tcW w:w="534" w:type="dxa"/>
          </w:tcPr>
          <w:p w14:paraId="2818BD39" w14:textId="77777777" w:rsidR="001C085B" w:rsidRPr="00A15DCB" w:rsidRDefault="001C085B" w:rsidP="00131CE5">
            <w:pPr>
              <w:pStyle w:val="TAC"/>
              <w:rPr>
                <w:lang w:eastAsia="en-US"/>
              </w:rPr>
            </w:pPr>
            <w:r w:rsidRPr="00A15DCB">
              <w:rPr>
                <w:lang w:eastAsia="en-US"/>
              </w:rPr>
              <w:t>1</w:t>
            </w:r>
          </w:p>
        </w:tc>
        <w:tc>
          <w:tcPr>
            <w:tcW w:w="3968" w:type="dxa"/>
            <w:tcBorders>
              <w:top w:val="single" w:sz="4" w:space="0" w:color="auto"/>
            </w:tcBorders>
          </w:tcPr>
          <w:p w14:paraId="581FEE26" w14:textId="77777777" w:rsidR="001C085B" w:rsidRPr="00A15DCB" w:rsidRDefault="00DC0667" w:rsidP="00131CE5">
            <w:pPr>
              <w:pStyle w:val="TAL"/>
              <w:rPr>
                <w:lang w:eastAsia="en-US"/>
              </w:rPr>
            </w:pPr>
            <w:r w:rsidRPr="00A15DCB">
              <w:rPr>
                <w:lang w:eastAsia="en-US"/>
              </w:rPr>
              <w:t>Check: Does the UE transmit</w:t>
            </w:r>
            <w:r w:rsidR="001C085B" w:rsidRPr="00A15DCB">
              <w:rPr>
                <w:lang w:eastAsia="en-US"/>
              </w:rPr>
              <w:t xml:space="preserve"> msg3 message on SpCell</w:t>
            </w:r>
            <w:r w:rsidR="00306151" w:rsidRPr="00A15DCB">
              <w:rPr>
                <w:lang w:eastAsia="en-US"/>
              </w:rPr>
              <w:t>?</w:t>
            </w:r>
          </w:p>
        </w:tc>
        <w:tc>
          <w:tcPr>
            <w:tcW w:w="708" w:type="dxa"/>
          </w:tcPr>
          <w:p w14:paraId="5C001BB8" w14:textId="77777777" w:rsidR="001C085B" w:rsidRPr="00A15DCB" w:rsidRDefault="001C085B" w:rsidP="00131CE5">
            <w:pPr>
              <w:pStyle w:val="TAC"/>
              <w:rPr>
                <w:lang w:eastAsia="en-US"/>
              </w:rPr>
            </w:pPr>
            <w:r w:rsidRPr="00A15DCB">
              <w:rPr>
                <w:lang w:eastAsia="en-US"/>
              </w:rPr>
              <w:t>--&gt;</w:t>
            </w:r>
          </w:p>
        </w:tc>
        <w:tc>
          <w:tcPr>
            <w:tcW w:w="2976" w:type="dxa"/>
          </w:tcPr>
          <w:p w14:paraId="0B343B9D" w14:textId="77777777" w:rsidR="001C085B" w:rsidRPr="00A15DCB" w:rsidRDefault="001C085B" w:rsidP="00131CE5">
            <w:pPr>
              <w:pStyle w:val="TAL"/>
              <w:rPr>
                <w:lang w:eastAsia="en-US"/>
              </w:rPr>
            </w:pPr>
            <w:r w:rsidRPr="00A15DCB">
              <w:rPr>
                <w:lang w:eastAsia="en-US"/>
              </w:rPr>
              <w:t>msg3 (C-RNTI MAC CONTROL ELEMENT)</w:t>
            </w:r>
          </w:p>
        </w:tc>
        <w:tc>
          <w:tcPr>
            <w:tcW w:w="567" w:type="dxa"/>
          </w:tcPr>
          <w:p w14:paraId="6DDF9A5F" w14:textId="77777777" w:rsidR="001C085B" w:rsidRPr="00A15DCB" w:rsidRDefault="001C085B" w:rsidP="00131CE5">
            <w:pPr>
              <w:pStyle w:val="TAC"/>
              <w:rPr>
                <w:lang w:eastAsia="en-US"/>
              </w:rPr>
            </w:pPr>
            <w:r w:rsidRPr="00A15DCB">
              <w:rPr>
                <w:lang w:eastAsia="en-US"/>
              </w:rPr>
              <w:t>-</w:t>
            </w:r>
          </w:p>
        </w:tc>
        <w:tc>
          <w:tcPr>
            <w:tcW w:w="850" w:type="dxa"/>
          </w:tcPr>
          <w:p w14:paraId="36323263" w14:textId="77777777" w:rsidR="001C085B" w:rsidRPr="00A15DCB" w:rsidRDefault="001C085B" w:rsidP="00131CE5">
            <w:pPr>
              <w:pStyle w:val="TAC"/>
              <w:rPr>
                <w:lang w:eastAsia="en-US"/>
              </w:rPr>
            </w:pPr>
            <w:r w:rsidRPr="00A15DCB">
              <w:rPr>
                <w:lang w:eastAsia="en-US"/>
              </w:rPr>
              <w:t>F</w:t>
            </w:r>
          </w:p>
        </w:tc>
      </w:tr>
    </w:tbl>
    <w:p w14:paraId="78BB9A32" w14:textId="77777777" w:rsidR="001C085B" w:rsidRPr="00A15DCB" w:rsidRDefault="001C085B" w:rsidP="001C085B">
      <w:pPr>
        <w:overflowPunct/>
        <w:autoSpaceDE/>
        <w:autoSpaceDN/>
        <w:adjustRightInd/>
      </w:pPr>
    </w:p>
    <w:p w14:paraId="5017771C" w14:textId="77777777" w:rsidR="001C085B" w:rsidRPr="00A15DCB" w:rsidRDefault="001C085B" w:rsidP="00DA77DA">
      <w:pPr>
        <w:pStyle w:val="TH"/>
      </w:pPr>
      <w:r w:rsidRPr="00A15DCB">
        <w:t>Table 7.</w:t>
      </w:r>
      <w:r w:rsidR="004E5E27" w:rsidRPr="00A15DCB">
        <w:t>1.</w:t>
      </w:r>
      <w:r w:rsidRPr="00A15DCB">
        <w:t>1.1.2.3.2-3: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A15DCB" w14:paraId="4E379C1F" w14:textId="77777777" w:rsidTr="00DE6AC3">
        <w:tc>
          <w:tcPr>
            <w:tcW w:w="534" w:type="dxa"/>
            <w:tcBorders>
              <w:bottom w:val="nil"/>
            </w:tcBorders>
          </w:tcPr>
          <w:p w14:paraId="2F414C42" w14:textId="77777777" w:rsidR="001C085B" w:rsidRPr="00A15DCB" w:rsidRDefault="001C085B" w:rsidP="00922650">
            <w:pPr>
              <w:pStyle w:val="TAH"/>
              <w:rPr>
                <w:lang w:eastAsia="en-US"/>
              </w:rPr>
            </w:pPr>
            <w:r w:rsidRPr="00A15DCB">
              <w:rPr>
                <w:lang w:eastAsia="en-US"/>
              </w:rPr>
              <w:t>St</w:t>
            </w:r>
          </w:p>
        </w:tc>
        <w:tc>
          <w:tcPr>
            <w:tcW w:w="3968" w:type="dxa"/>
            <w:tcBorders>
              <w:bottom w:val="nil"/>
            </w:tcBorders>
          </w:tcPr>
          <w:p w14:paraId="771746B5" w14:textId="77777777" w:rsidR="001C085B" w:rsidRPr="00A15DCB" w:rsidRDefault="001C085B" w:rsidP="00F85B4D">
            <w:pPr>
              <w:pStyle w:val="TAH"/>
              <w:rPr>
                <w:lang w:eastAsia="en-US"/>
              </w:rPr>
            </w:pPr>
            <w:r w:rsidRPr="00A15DCB">
              <w:rPr>
                <w:lang w:eastAsia="en-US"/>
              </w:rPr>
              <w:t>Procedure</w:t>
            </w:r>
          </w:p>
        </w:tc>
        <w:tc>
          <w:tcPr>
            <w:tcW w:w="3684" w:type="dxa"/>
            <w:gridSpan w:val="2"/>
          </w:tcPr>
          <w:p w14:paraId="53007993" w14:textId="77777777" w:rsidR="001C085B" w:rsidRPr="00A15DCB" w:rsidRDefault="001C085B" w:rsidP="000517D2">
            <w:pPr>
              <w:pStyle w:val="TAH"/>
              <w:rPr>
                <w:lang w:eastAsia="en-US"/>
              </w:rPr>
            </w:pPr>
            <w:r w:rsidRPr="00A15DCB">
              <w:rPr>
                <w:lang w:eastAsia="en-US"/>
              </w:rPr>
              <w:t>Message Sequence</w:t>
            </w:r>
          </w:p>
        </w:tc>
        <w:tc>
          <w:tcPr>
            <w:tcW w:w="567" w:type="dxa"/>
            <w:tcBorders>
              <w:bottom w:val="nil"/>
            </w:tcBorders>
          </w:tcPr>
          <w:p w14:paraId="5444E4ED" w14:textId="77777777" w:rsidR="001C085B" w:rsidRPr="00A15DCB" w:rsidRDefault="001C085B" w:rsidP="000517D2">
            <w:pPr>
              <w:pStyle w:val="TAH"/>
              <w:rPr>
                <w:lang w:eastAsia="en-US"/>
              </w:rPr>
            </w:pPr>
            <w:r w:rsidRPr="00A15DCB">
              <w:rPr>
                <w:lang w:eastAsia="en-US"/>
              </w:rPr>
              <w:t>TP</w:t>
            </w:r>
          </w:p>
        </w:tc>
        <w:tc>
          <w:tcPr>
            <w:tcW w:w="850" w:type="dxa"/>
            <w:tcBorders>
              <w:bottom w:val="nil"/>
            </w:tcBorders>
          </w:tcPr>
          <w:p w14:paraId="720F40D8" w14:textId="77777777" w:rsidR="001C085B" w:rsidRPr="00A15DCB" w:rsidRDefault="001C085B" w:rsidP="000E628A">
            <w:pPr>
              <w:pStyle w:val="TAH"/>
              <w:rPr>
                <w:lang w:eastAsia="en-US"/>
              </w:rPr>
            </w:pPr>
            <w:r w:rsidRPr="00A15DCB">
              <w:rPr>
                <w:lang w:eastAsia="en-US"/>
              </w:rPr>
              <w:t>Verdict</w:t>
            </w:r>
          </w:p>
        </w:tc>
      </w:tr>
      <w:tr w:rsidR="001C085B" w:rsidRPr="00A15DCB" w14:paraId="53770E49" w14:textId="77777777" w:rsidTr="00DE6AC3">
        <w:tc>
          <w:tcPr>
            <w:tcW w:w="534" w:type="dxa"/>
            <w:tcBorders>
              <w:top w:val="nil"/>
            </w:tcBorders>
          </w:tcPr>
          <w:p w14:paraId="466D42A1" w14:textId="77777777" w:rsidR="001C085B" w:rsidRPr="00A15DCB" w:rsidRDefault="001C085B" w:rsidP="00922650">
            <w:pPr>
              <w:pStyle w:val="TAH"/>
              <w:rPr>
                <w:lang w:eastAsia="en-US"/>
              </w:rPr>
            </w:pPr>
          </w:p>
        </w:tc>
        <w:tc>
          <w:tcPr>
            <w:tcW w:w="3968" w:type="dxa"/>
            <w:tcBorders>
              <w:top w:val="nil"/>
            </w:tcBorders>
          </w:tcPr>
          <w:p w14:paraId="68A1ED82" w14:textId="77777777" w:rsidR="001C085B" w:rsidRPr="00A15DCB" w:rsidRDefault="001C085B" w:rsidP="00F85B4D">
            <w:pPr>
              <w:pStyle w:val="TAH"/>
              <w:rPr>
                <w:lang w:eastAsia="en-US"/>
              </w:rPr>
            </w:pPr>
          </w:p>
        </w:tc>
        <w:tc>
          <w:tcPr>
            <w:tcW w:w="708" w:type="dxa"/>
          </w:tcPr>
          <w:p w14:paraId="272177F5" w14:textId="77777777" w:rsidR="001C085B" w:rsidRPr="00A15DCB" w:rsidRDefault="001C085B" w:rsidP="000517D2">
            <w:pPr>
              <w:pStyle w:val="TAH"/>
              <w:rPr>
                <w:lang w:eastAsia="en-US"/>
              </w:rPr>
            </w:pPr>
            <w:r w:rsidRPr="00A15DCB">
              <w:rPr>
                <w:lang w:eastAsia="en-US"/>
              </w:rPr>
              <w:t>U - S</w:t>
            </w:r>
          </w:p>
        </w:tc>
        <w:tc>
          <w:tcPr>
            <w:tcW w:w="2976" w:type="dxa"/>
          </w:tcPr>
          <w:p w14:paraId="4A03C2C7" w14:textId="77777777" w:rsidR="001C085B" w:rsidRPr="00A15DCB" w:rsidRDefault="001C085B" w:rsidP="000517D2">
            <w:pPr>
              <w:pStyle w:val="TAH"/>
              <w:rPr>
                <w:lang w:eastAsia="en-US"/>
              </w:rPr>
            </w:pPr>
            <w:r w:rsidRPr="00A15DCB">
              <w:rPr>
                <w:lang w:eastAsia="en-US"/>
              </w:rPr>
              <w:t>Message</w:t>
            </w:r>
          </w:p>
        </w:tc>
        <w:tc>
          <w:tcPr>
            <w:tcW w:w="567" w:type="dxa"/>
            <w:tcBorders>
              <w:top w:val="nil"/>
            </w:tcBorders>
          </w:tcPr>
          <w:p w14:paraId="0D541ECB" w14:textId="77777777" w:rsidR="001C085B" w:rsidRPr="00A15DCB" w:rsidRDefault="001C085B" w:rsidP="000E628A">
            <w:pPr>
              <w:pStyle w:val="TAH"/>
              <w:rPr>
                <w:lang w:eastAsia="en-US"/>
              </w:rPr>
            </w:pPr>
          </w:p>
        </w:tc>
        <w:tc>
          <w:tcPr>
            <w:tcW w:w="850" w:type="dxa"/>
            <w:tcBorders>
              <w:top w:val="nil"/>
            </w:tcBorders>
          </w:tcPr>
          <w:p w14:paraId="6F2E04B2" w14:textId="77777777" w:rsidR="001C085B" w:rsidRPr="00A15DCB" w:rsidRDefault="001C085B" w:rsidP="000E628A">
            <w:pPr>
              <w:pStyle w:val="TAH"/>
              <w:rPr>
                <w:lang w:eastAsia="en-US"/>
              </w:rPr>
            </w:pPr>
          </w:p>
        </w:tc>
      </w:tr>
      <w:tr w:rsidR="001C085B" w:rsidRPr="00A15DCB" w14:paraId="36BF9CD8" w14:textId="77777777" w:rsidTr="001C085B">
        <w:tc>
          <w:tcPr>
            <w:tcW w:w="534" w:type="dxa"/>
          </w:tcPr>
          <w:p w14:paraId="196BD678" w14:textId="77777777" w:rsidR="001C085B" w:rsidRPr="00A15DCB" w:rsidRDefault="001C085B" w:rsidP="00131CE5">
            <w:pPr>
              <w:pStyle w:val="TAC"/>
              <w:rPr>
                <w:lang w:eastAsia="en-US"/>
              </w:rPr>
            </w:pPr>
            <w:r w:rsidRPr="00A15DCB">
              <w:rPr>
                <w:lang w:eastAsia="en-US"/>
              </w:rPr>
              <w:t>1</w:t>
            </w:r>
          </w:p>
        </w:tc>
        <w:tc>
          <w:tcPr>
            <w:tcW w:w="3968" w:type="dxa"/>
          </w:tcPr>
          <w:p w14:paraId="590F8C2A" w14:textId="77777777" w:rsidR="001C085B" w:rsidRPr="00A15DCB" w:rsidRDefault="001C085B" w:rsidP="00131CE5">
            <w:pPr>
              <w:pStyle w:val="TAL"/>
              <w:rPr>
                <w:lang w:eastAsia="en-US"/>
              </w:rPr>
            </w:pPr>
            <w:r w:rsidRPr="00A15DCB">
              <w:rPr>
                <w:lang w:eastAsia="en-US"/>
              </w:rPr>
              <w:t>Check: Does the UE transmit an PRACH preamble on SpCell?</w:t>
            </w:r>
          </w:p>
        </w:tc>
        <w:tc>
          <w:tcPr>
            <w:tcW w:w="708" w:type="dxa"/>
          </w:tcPr>
          <w:p w14:paraId="4481078A" w14:textId="77777777" w:rsidR="001C085B" w:rsidRPr="00A15DCB" w:rsidRDefault="001C085B" w:rsidP="00131CE5">
            <w:pPr>
              <w:pStyle w:val="TAC"/>
              <w:rPr>
                <w:lang w:eastAsia="en-US"/>
              </w:rPr>
            </w:pPr>
            <w:r w:rsidRPr="00A15DCB">
              <w:rPr>
                <w:lang w:eastAsia="en-US"/>
              </w:rPr>
              <w:t>--&gt;</w:t>
            </w:r>
          </w:p>
        </w:tc>
        <w:tc>
          <w:tcPr>
            <w:tcW w:w="2976" w:type="dxa"/>
          </w:tcPr>
          <w:p w14:paraId="250B22A2" w14:textId="77777777" w:rsidR="001C085B" w:rsidRPr="00A15DCB" w:rsidRDefault="001C085B" w:rsidP="00272FCA">
            <w:pPr>
              <w:pStyle w:val="TAL"/>
              <w:rPr>
                <w:lang w:eastAsia="en-US"/>
              </w:rPr>
            </w:pPr>
            <w:r w:rsidRPr="00A15DCB">
              <w:rPr>
                <w:lang w:eastAsia="en-US"/>
              </w:rPr>
              <w:t>PRACH Preamble</w:t>
            </w:r>
          </w:p>
        </w:tc>
        <w:tc>
          <w:tcPr>
            <w:tcW w:w="567" w:type="dxa"/>
          </w:tcPr>
          <w:p w14:paraId="373C711A" w14:textId="77777777" w:rsidR="001C085B" w:rsidRPr="00A15DCB" w:rsidRDefault="001C085B" w:rsidP="00131CE5">
            <w:pPr>
              <w:pStyle w:val="TAC"/>
              <w:rPr>
                <w:lang w:eastAsia="en-US"/>
              </w:rPr>
            </w:pPr>
            <w:r w:rsidRPr="00A15DCB">
              <w:rPr>
                <w:lang w:eastAsia="en-US"/>
              </w:rPr>
              <w:t>-</w:t>
            </w:r>
          </w:p>
        </w:tc>
        <w:tc>
          <w:tcPr>
            <w:tcW w:w="850" w:type="dxa"/>
          </w:tcPr>
          <w:p w14:paraId="24CBBA87" w14:textId="77777777" w:rsidR="001C085B" w:rsidRPr="00A15DCB" w:rsidRDefault="001C085B" w:rsidP="00131CE5">
            <w:pPr>
              <w:pStyle w:val="TAC"/>
              <w:rPr>
                <w:lang w:eastAsia="en-US"/>
              </w:rPr>
            </w:pPr>
            <w:r w:rsidRPr="00A15DCB">
              <w:rPr>
                <w:lang w:eastAsia="en-US"/>
              </w:rPr>
              <w:t>F</w:t>
            </w:r>
          </w:p>
        </w:tc>
      </w:tr>
    </w:tbl>
    <w:p w14:paraId="6FF0CF1A" w14:textId="77777777" w:rsidR="001C085B" w:rsidRPr="00A15DCB" w:rsidRDefault="001C085B" w:rsidP="001C085B">
      <w:pPr>
        <w:overflowPunct/>
        <w:autoSpaceDE/>
        <w:autoSpaceDN/>
        <w:adjustRightInd/>
      </w:pPr>
    </w:p>
    <w:p w14:paraId="044600F9" w14:textId="77777777" w:rsidR="001C085B" w:rsidRPr="00A15DCB" w:rsidRDefault="001C085B" w:rsidP="00DA77DA">
      <w:pPr>
        <w:pStyle w:val="H6"/>
      </w:pPr>
      <w:r w:rsidRPr="00A15DCB">
        <w:t>7.</w:t>
      </w:r>
      <w:r w:rsidR="004E5E27" w:rsidRPr="00A15DCB">
        <w:t>1.</w:t>
      </w:r>
      <w:r w:rsidRPr="00A15DCB">
        <w:t>1.1.2.3.3</w:t>
      </w:r>
      <w:r w:rsidRPr="00A15DCB">
        <w:tab/>
        <w:t>Specific message contents</w:t>
      </w:r>
    </w:p>
    <w:p w14:paraId="0CA012EC" w14:textId="77777777" w:rsidR="00272FCA" w:rsidRPr="00A15DCB" w:rsidRDefault="00272FCA" w:rsidP="00272FCA">
      <w:pPr>
        <w:pStyle w:val="TH"/>
      </w:pPr>
      <w:bookmarkStart w:id="39" w:name="_Hlk11871716"/>
      <w:r w:rsidRPr="00A15DCB">
        <w:t xml:space="preserve">Table 7.1.1.1.2.3.3-1: </w:t>
      </w:r>
      <w:r w:rsidRPr="00A15DCB">
        <w:rPr>
          <w:i/>
          <w:iCs/>
        </w:rPr>
        <w:t>MAC-CellGroupConfig</w:t>
      </w:r>
      <w:r w:rsidRPr="00A15DCB">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72FCA" w:rsidRPr="00A15DCB" w14:paraId="23B2D0A9" w14:textId="77777777" w:rsidTr="008719DC">
        <w:tc>
          <w:tcPr>
            <w:tcW w:w="9747" w:type="dxa"/>
            <w:gridSpan w:val="4"/>
          </w:tcPr>
          <w:p w14:paraId="74029FA1" w14:textId="77777777" w:rsidR="00272FCA" w:rsidRPr="00A15DCB" w:rsidRDefault="00272FCA" w:rsidP="008719DC">
            <w:pPr>
              <w:pStyle w:val="TAH"/>
              <w:jc w:val="left"/>
              <w:rPr>
                <w:b w:val="0"/>
              </w:rPr>
            </w:pPr>
            <w:r w:rsidRPr="00A15DCB">
              <w:rPr>
                <w:b w:val="0"/>
              </w:rPr>
              <w:t>Derivation Path: TS 38.508-1 [4], Table 4.6.3-68</w:t>
            </w:r>
          </w:p>
        </w:tc>
      </w:tr>
      <w:tr w:rsidR="00272FCA" w:rsidRPr="00A15DCB" w14:paraId="2DA73101" w14:textId="77777777" w:rsidTr="008719DC">
        <w:tc>
          <w:tcPr>
            <w:tcW w:w="4535" w:type="dxa"/>
          </w:tcPr>
          <w:p w14:paraId="1DFBAFE6" w14:textId="77777777" w:rsidR="00272FCA" w:rsidRPr="00A15DCB" w:rsidRDefault="00272FCA" w:rsidP="008719DC">
            <w:pPr>
              <w:pStyle w:val="TAH"/>
            </w:pPr>
            <w:r w:rsidRPr="00A15DCB">
              <w:t>Information Element</w:t>
            </w:r>
          </w:p>
        </w:tc>
        <w:tc>
          <w:tcPr>
            <w:tcW w:w="2267" w:type="dxa"/>
          </w:tcPr>
          <w:p w14:paraId="5B97CF7D" w14:textId="77777777" w:rsidR="00272FCA" w:rsidRPr="00A15DCB" w:rsidRDefault="00272FCA" w:rsidP="008719DC">
            <w:pPr>
              <w:pStyle w:val="TAH"/>
            </w:pPr>
            <w:r w:rsidRPr="00A15DCB">
              <w:t>Value/remark</w:t>
            </w:r>
          </w:p>
        </w:tc>
        <w:tc>
          <w:tcPr>
            <w:tcW w:w="1700" w:type="dxa"/>
          </w:tcPr>
          <w:p w14:paraId="69FFCC71" w14:textId="77777777" w:rsidR="00272FCA" w:rsidRPr="00A15DCB" w:rsidRDefault="00272FCA" w:rsidP="008719DC">
            <w:pPr>
              <w:pStyle w:val="TAH"/>
            </w:pPr>
            <w:r w:rsidRPr="00A15DCB">
              <w:t>Comment</w:t>
            </w:r>
          </w:p>
        </w:tc>
        <w:tc>
          <w:tcPr>
            <w:tcW w:w="1245" w:type="dxa"/>
          </w:tcPr>
          <w:p w14:paraId="155309AF" w14:textId="77777777" w:rsidR="00272FCA" w:rsidRPr="00A15DCB" w:rsidRDefault="00272FCA" w:rsidP="008719DC">
            <w:pPr>
              <w:pStyle w:val="TAH"/>
            </w:pPr>
            <w:r w:rsidRPr="00A15DCB">
              <w:t>Condition</w:t>
            </w:r>
          </w:p>
        </w:tc>
      </w:tr>
      <w:tr w:rsidR="00272FCA" w:rsidRPr="00A15DCB" w14:paraId="4997A6A5" w14:textId="77777777" w:rsidTr="008719DC">
        <w:tc>
          <w:tcPr>
            <w:tcW w:w="4535" w:type="dxa"/>
          </w:tcPr>
          <w:p w14:paraId="020FB036" w14:textId="77777777" w:rsidR="00272FCA" w:rsidRPr="00A15DCB" w:rsidRDefault="00272FCA" w:rsidP="008719DC">
            <w:pPr>
              <w:pStyle w:val="TAL"/>
            </w:pPr>
            <w:r w:rsidRPr="00A15DCB">
              <w:t xml:space="preserve">MAC-CellGroupConfig ::= </w:t>
            </w:r>
            <w:r w:rsidRPr="00A15DCB">
              <w:rPr>
                <w:snapToGrid w:val="0"/>
              </w:rPr>
              <w:t xml:space="preserve">SEQUENCE </w:t>
            </w:r>
            <w:r w:rsidRPr="00A15DCB">
              <w:t>{</w:t>
            </w:r>
          </w:p>
        </w:tc>
        <w:tc>
          <w:tcPr>
            <w:tcW w:w="2267" w:type="dxa"/>
          </w:tcPr>
          <w:p w14:paraId="2EE7A79D" w14:textId="77777777" w:rsidR="00272FCA" w:rsidRPr="00A15DCB" w:rsidRDefault="00272FCA" w:rsidP="008719DC">
            <w:pPr>
              <w:pStyle w:val="TAL"/>
            </w:pPr>
          </w:p>
        </w:tc>
        <w:tc>
          <w:tcPr>
            <w:tcW w:w="1700" w:type="dxa"/>
          </w:tcPr>
          <w:p w14:paraId="0815FB05" w14:textId="77777777" w:rsidR="00272FCA" w:rsidRPr="00A15DCB" w:rsidRDefault="00272FCA" w:rsidP="008719DC">
            <w:pPr>
              <w:pStyle w:val="TAL"/>
            </w:pPr>
          </w:p>
        </w:tc>
        <w:tc>
          <w:tcPr>
            <w:tcW w:w="1245" w:type="dxa"/>
          </w:tcPr>
          <w:p w14:paraId="4E4BB626" w14:textId="77777777" w:rsidR="00272FCA" w:rsidRPr="00A15DCB" w:rsidRDefault="00272FCA" w:rsidP="008719DC">
            <w:pPr>
              <w:pStyle w:val="TAL"/>
            </w:pPr>
          </w:p>
        </w:tc>
      </w:tr>
      <w:tr w:rsidR="00272FCA" w:rsidRPr="00A15DCB" w14:paraId="4284BA80" w14:textId="77777777" w:rsidTr="008719DC">
        <w:tc>
          <w:tcPr>
            <w:tcW w:w="4535" w:type="dxa"/>
          </w:tcPr>
          <w:p w14:paraId="59E0F5C9" w14:textId="77777777" w:rsidR="00272FCA" w:rsidRPr="00A15DCB" w:rsidRDefault="00272FCA" w:rsidP="008719DC">
            <w:pPr>
              <w:pStyle w:val="TAL"/>
            </w:pPr>
            <w:r w:rsidRPr="00A15DCB">
              <w:t xml:space="preserve">  tag-Config SEQUENCE {</w:t>
            </w:r>
          </w:p>
        </w:tc>
        <w:tc>
          <w:tcPr>
            <w:tcW w:w="2267" w:type="dxa"/>
          </w:tcPr>
          <w:p w14:paraId="264204CD" w14:textId="77777777" w:rsidR="00272FCA" w:rsidRPr="00A15DCB" w:rsidRDefault="00272FCA" w:rsidP="008719DC">
            <w:pPr>
              <w:pStyle w:val="TAL"/>
            </w:pPr>
          </w:p>
        </w:tc>
        <w:tc>
          <w:tcPr>
            <w:tcW w:w="1700" w:type="dxa"/>
          </w:tcPr>
          <w:p w14:paraId="4DBEEBB6" w14:textId="77777777" w:rsidR="00272FCA" w:rsidRPr="00A15DCB" w:rsidRDefault="00272FCA" w:rsidP="008719DC">
            <w:pPr>
              <w:pStyle w:val="TAL"/>
            </w:pPr>
          </w:p>
        </w:tc>
        <w:tc>
          <w:tcPr>
            <w:tcW w:w="1245" w:type="dxa"/>
          </w:tcPr>
          <w:p w14:paraId="30658AA5" w14:textId="77777777" w:rsidR="00272FCA" w:rsidRPr="00A15DCB" w:rsidRDefault="00272FCA" w:rsidP="008719DC">
            <w:pPr>
              <w:pStyle w:val="TAL"/>
            </w:pPr>
          </w:p>
        </w:tc>
      </w:tr>
      <w:tr w:rsidR="00272FCA" w:rsidRPr="00A15DCB" w14:paraId="0ED19645" w14:textId="77777777" w:rsidTr="008719DC">
        <w:tc>
          <w:tcPr>
            <w:tcW w:w="4535" w:type="dxa"/>
          </w:tcPr>
          <w:p w14:paraId="78F3A32D" w14:textId="77777777" w:rsidR="00272FCA" w:rsidRPr="00A15DCB" w:rsidRDefault="00272FCA" w:rsidP="008719DC">
            <w:pPr>
              <w:pStyle w:val="TAL"/>
            </w:pPr>
            <w:r w:rsidRPr="00A15DCB">
              <w:t xml:space="preserve">    tag-ToAddModList SEQUENCE (SIZE (1..maxNrofTAGs)) OF </w:t>
            </w:r>
            <w:r w:rsidR="00C901E4" w:rsidRPr="00A15DCB">
              <w:t>TAG</w:t>
            </w:r>
            <w:r w:rsidRPr="00A15DCB">
              <w:t xml:space="preserve"> {</w:t>
            </w:r>
          </w:p>
        </w:tc>
        <w:tc>
          <w:tcPr>
            <w:tcW w:w="2267" w:type="dxa"/>
          </w:tcPr>
          <w:p w14:paraId="35C7FE05" w14:textId="77777777" w:rsidR="00272FCA" w:rsidRPr="00A15DCB" w:rsidRDefault="00272FCA" w:rsidP="008719DC">
            <w:pPr>
              <w:pStyle w:val="TAL"/>
            </w:pPr>
            <w:r w:rsidRPr="00A15DCB">
              <w:t>1 entry</w:t>
            </w:r>
          </w:p>
        </w:tc>
        <w:tc>
          <w:tcPr>
            <w:tcW w:w="1700" w:type="dxa"/>
          </w:tcPr>
          <w:p w14:paraId="5468C548" w14:textId="77777777" w:rsidR="00272FCA" w:rsidRPr="00A15DCB" w:rsidRDefault="00272FCA" w:rsidP="008719DC">
            <w:pPr>
              <w:pStyle w:val="TAL"/>
            </w:pPr>
          </w:p>
        </w:tc>
        <w:tc>
          <w:tcPr>
            <w:tcW w:w="1245" w:type="dxa"/>
          </w:tcPr>
          <w:p w14:paraId="52652F3A" w14:textId="77777777" w:rsidR="00272FCA" w:rsidRPr="00A15DCB" w:rsidRDefault="00272FCA" w:rsidP="008719DC">
            <w:pPr>
              <w:pStyle w:val="TAL"/>
            </w:pPr>
          </w:p>
        </w:tc>
      </w:tr>
      <w:tr w:rsidR="00C901E4" w:rsidRPr="00A15DCB" w14:paraId="2A019942" w14:textId="77777777" w:rsidTr="00070E77">
        <w:tc>
          <w:tcPr>
            <w:tcW w:w="4535" w:type="dxa"/>
          </w:tcPr>
          <w:p w14:paraId="197E9283" w14:textId="55BFEADB" w:rsidR="00C901E4" w:rsidRPr="00A15DCB" w:rsidRDefault="00C901E4" w:rsidP="00C901E4">
            <w:pPr>
              <w:pStyle w:val="TAL"/>
            </w:pPr>
            <w:r w:rsidRPr="00A15DCB">
              <w:rPr>
                <w:lang w:eastAsia="en-US"/>
              </w:rPr>
              <w:t xml:space="preserve">    </w:t>
            </w:r>
            <w:r w:rsidR="001D0890" w:rsidRPr="00A15DCB">
              <w:rPr>
                <w:lang w:eastAsia="en-US"/>
              </w:rPr>
              <w:t xml:space="preserve">  </w:t>
            </w:r>
            <w:r w:rsidRPr="00A15DCB">
              <w:t xml:space="preserve">TAG[1] </w:t>
            </w:r>
            <w:r w:rsidRPr="00A15DCB">
              <w:rPr>
                <w:lang w:eastAsia="en-US"/>
              </w:rPr>
              <w:t>SEQUENCE {</w:t>
            </w:r>
          </w:p>
        </w:tc>
        <w:tc>
          <w:tcPr>
            <w:tcW w:w="2267" w:type="dxa"/>
          </w:tcPr>
          <w:p w14:paraId="27C75CF8" w14:textId="77777777" w:rsidR="00C901E4" w:rsidRPr="00A15DCB" w:rsidRDefault="00C901E4" w:rsidP="00C901E4">
            <w:pPr>
              <w:pStyle w:val="TAL"/>
            </w:pPr>
          </w:p>
        </w:tc>
        <w:tc>
          <w:tcPr>
            <w:tcW w:w="1700" w:type="dxa"/>
          </w:tcPr>
          <w:p w14:paraId="26466478" w14:textId="77777777" w:rsidR="00C901E4" w:rsidRPr="00A15DCB" w:rsidRDefault="00C901E4" w:rsidP="00C901E4">
            <w:pPr>
              <w:pStyle w:val="TAL"/>
            </w:pPr>
            <w:r w:rsidRPr="00A15DCB">
              <w:rPr>
                <w:lang w:eastAsia="en-US"/>
              </w:rPr>
              <w:t>entry 1</w:t>
            </w:r>
          </w:p>
        </w:tc>
        <w:tc>
          <w:tcPr>
            <w:tcW w:w="1245" w:type="dxa"/>
          </w:tcPr>
          <w:p w14:paraId="75892948" w14:textId="77777777" w:rsidR="00C901E4" w:rsidRPr="00A15DCB" w:rsidRDefault="00C901E4" w:rsidP="00C901E4">
            <w:pPr>
              <w:pStyle w:val="TAL"/>
            </w:pPr>
          </w:p>
        </w:tc>
      </w:tr>
      <w:tr w:rsidR="00C901E4" w:rsidRPr="00A15DCB" w14:paraId="1C63C3C7" w14:textId="77777777" w:rsidTr="008719DC">
        <w:tc>
          <w:tcPr>
            <w:tcW w:w="4535" w:type="dxa"/>
          </w:tcPr>
          <w:p w14:paraId="1A61343F" w14:textId="77777777" w:rsidR="00C901E4" w:rsidRPr="00A15DCB" w:rsidRDefault="00C901E4" w:rsidP="00C901E4">
            <w:pPr>
              <w:pStyle w:val="TAL"/>
            </w:pPr>
            <w:r w:rsidRPr="00A15DCB">
              <w:t xml:space="preserve">        timeAlignmentTimer</w:t>
            </w:r>
          </w:p>
        </w:tc>
        <w:tc>
          <w:tcPr>
            <w:tcW w:w="2267" w:type="dxa"/>
          </w:tcPr>
          <w:p w14:paraId="1E1E225D" w14:textId="77777777" w:rsidR="00C901E4" w:rsidRPr="00A15DCB" w:rsidRDefault="00C901E4" w:rsidP="00C901E4">
            <w:pPr>
              <w:pStyle w:val="TAL"/>
            </w:pPr>
            <w:r w:rsidRPr="00A15DCB">
              <w:t>ms750</w:t>
            </w:r>
          </w:p>
        </w:tc>
        <w:tc>
          <w:tcPr>
            <w:tcW w:w="1700" w:type="dxa"/>
          </w:tcPr>
          <w:p w14:paraId="05191C96" w14:textId="77777777" w:rsidR="00C901E4" w:rsidRPr="00A15DCB" w:rsidRDefault="00C901E4" w:rsidP="00C901E4">
            <w:pPr>
              <w:pStyle w:val="TAL"/>
            </w:pPr>
          </w:p>
        </w:tc>
        <w:tc>
          <w:tcPr>
            <w:tcW w:w="1245" w:type="dxa"/>
          </w:tcPr>
          <w:p w14:paraId="2F6A4EF4" w14:textId="77777777" w:rsidR="00C901E4" w:rsidRPr="00A15DCB" w:rsidRDefault="00C901E4" w:rsidP="00C901E4">
            <w:pPr>
              <w:pStyle w:val="TAL"/>
            </w:pPr>
          </w:p>
        </w:tc>
      </w:tr>
      <w:tr w:rsidR="00C901E4" w:rsidRPr="00A15DCB" w14:paraId="673CFAC2" w14:textId="77777777" w:rsidTr="008719DC">
        <w:tc>
          <w:tcPr>
            <w:tcW w:w="4535" w:type="dxa"/>
          </w:tcPr>
          <w:p w14:paraId="3A5A7AAA" w14:textId="77777777" w:rsidR="00C901E4" w:rsidRPr="00A15DCB" w:rsidRDefault="00C901E4" w:rsidP="00C901E4">
            <w:pPr>
              <w:pStyle w:val="TAL"/>
            </w:pPr>
            <w:r w:rsidRPr="00A15DCB">
              <w:t xml:space="preserve">      }</w:t>
            </w:r>
          </w:p>
        </w:tc>
        <w:tc>
          <w:tcPr>
            <w:tcW w:w="2267" w:type="dxa"/>
          </w:tcPr>
          <w:p w14:paraId="3C20AFA3" w14:textId="77777777" w:rsidR="00C901E4" w:rsidRPr="00A15DCB" w:rsidRDefault="00C901E4" w:rsidP="00C901E4">
            <w:pPr>
              <w:pStyle w:val="TAL"/>
            </w:pPr>
          </w:p>
        </w:tc>
        <w:tc>
          <w:tcPr>
            <w:tcW w:w="1700" w:type="dxa"/>
          </w:tcPr>
          <w:p w14:paraId="4CFEDEEC" w14:textId="77777777" w:rsidR="00C901E4" w:rsidRPr="00A15DCB" w:rsidRDefault="00C901E4" w:rsidP="00C901E4">
            <w:pPr>
              <w:pStyle w:val="TAL"/>
            </w:pPr>
          </w:p>
        </w:tc>
        <w:tc>
          <w:tcPr>
            <w:tcW w:w="1245" w:type="dxa"/>
          </w:tcPr>
          <w:p w14:paraId="68BAF459" w14:textId="77777777" w:rsidR="00C901E4" w:rsidRPr="00A15DCB" w:rsidRDefault="00C901E4" w:rsidP="00C901E4">
            <w:pPr>
              <w:pStyle w:val="TAL"/>
            </w:pPr>
          </w:p>
        </w:tc>
      </w:tr>
      <w:tr w:rsidR="00C901E4" w:rsidRPr="00A15DCB" w14:paraId="241D4AB5" w14:textId="77777777" w:rsidTr="00070E77">
        <w:tc>
          <w:tcPr>
            <w:tcW w:w="4535" w:type="dxa"/>
          </w:tcPr>
          <w:p w14:paraId="296CCB0E" w14:textId="77777777" w:rsidR="00C901E4" w:rsidRPr="00A15DCB" w:rsidRDefault="00C901E4" w:rsidP="00070E77">
            <w:pPr>
              <w:pStyle w:val="TAL"/>
            </w:pPr>
            <w:r w:rsidRPr="00A15DCB">
              <w:t xml:space="preserve">    }</w:t>
            </w:r>
          </w:p>
        </w:tc>
        <w:tc>
          <w:tcPr>
            <w:tcW w:w="2267" w:type="dxa"/>
          </w:tcPr>
          <w:p w14:paraId="4DB6A51D" w14:textId="77777777" w:rsidR="00C901E4" w:rsidRPr="00A15DCB" w:rsidRDefault="00C901E4" w:rsidP="00070E77">
            <w:pPr>
              <w:pStyle w:val="TAL"/>
            </w:pPr>
          </w:p>
        </w:tc>
        <w:tc>
          <w:tcPr>
            <w:tcW w:w="1700" w:type="dxa"/>
          </w:tcPr>
          <w:p w14:paraId="72E918E2" w14:textId="77777777" w:rsidR="00C901E4" w:rsidRPr="00A15DCB" w:rsidRDefault="00C901E4" w:rsidP="00070E77">
            <w:pPr>
              <w:pStyle w:val="TAL"/>
            </w:pPr>
          </w:p>
        </w:tc>
        <w:tc>
          <w:tcPr>
            <w:tcW w:w="1245" w:type="dxa"/>
          </w:tcPr>
          <w:p w14:paraId="736C7DA6" w14:textId="77777777" w:rsidR="00C901E4" w:rsidRPr="00A15DCB" w:rsidRDefault="00C901E4" w:rsidP="00070E77">
            <w:pPr>
              <w:pStyle w:val="TAL"/>
            </w:pPr>
          </w:p>
        </w:tc>
      </w:tr>
      <w:tr w:rsidR="00C901E4" w:rsidRPr="00A15DCB" w14:paraId="53D5803A" w14:textId="77777777" w:rsidTr="008719DC">
        <w:tc>
          <w:tcPr>
            <w:tcW w:w="4535" w:type="dxa"/>
          </w:tcPr>
          <w:p w14:paraId="12C7CFE8" w14:textId="77777777" w:rsidR="00C901E4" w:rsidRPr="00A15DCB" w:rsidRDefault="00C901E4" w:rsidP="00C901E4">
            <w:pPr>
              <w:pStyle w:val="TAL"/>
            </w:pPr>
            <w:r w:rsidRPr="00A15DCB">
              <w:t xml:space="preserve">  }</w:t>
            </w:r>
          </w:p>
        </w:tc>
        <w:tc>
          <w:tcPr>
            <w:tcW w:w="2267" w:type="dxa"/>
          </w:tcPr>
          <w:p w14:paraId="167FBC11" w14:textId="77777777" w:rsidR="00C901E4" w:rsidRPr="00A15DCB" w:rsidRDefault="00C901E4" w:rsidP="00C901E4">
            <w:pPr>
              <w:pStyle w:val="TAL"/>
            </w:pPr>
          </w:p>
        </w:tc>
        <w:tc>
          <w:tcPr>
            <w:tcW w:w="1700" w:type="dxa"/>
          </w:tcPr>
          <w:p w14:paraId="3D5EA846" w14:textId="77777777" w:rsidR="00C901E4" w:rsidRPr="00A15DCB" w:rsidRDefault="00C901E4" w:rsidP="00C901E4">
            <w:pPr>
              <w:pStyle w:val="TAL"/>
            </w:pPr>
          </w:p>
        </w:tc>
        <w:tc>
          <w:tcPr>
            <w:tcW w:w="1245" w:type="dxa"/>
          </w:tcPr>
          <w:p w14:paraId="736A65EF" w14:textId="77777777" w:rsidR="00C901E4" w:rsidRPr="00A15DCB" w:rsidRDefault="00C901E4" w:rsidP="00C901E4">
            <w:pPr>
              <w:pStyle w:val="TAL"/>
            </w:pPr>
          </w:p>
        </w:tc>
      </w:tr>
      <w:tr w:rsidR="00C901E4" w:rsidRPr="00A15DCB" w14:paraId="2A4F0B1A" w14:textId="77777777" w:rsidTr="008719DC">
        <w:tc>
          <w:tcPr>
            <w:tcW w:w="4535" w:type="dxa"/>
          </w:tcPr>
          <w:p w14:paraId="40A51B65" w14:textId="77777777" w:rsidR="00C901E4" w:rsidRPr="00A15DCB" w:rsidRDefault="00C901E4" w:rsidP="00C901E4">
            <w:pPr>
              <w:pStyle w:val="TAL"/>
            </w:pPr>
            <w:r w:rsidRPr="00A15DCB">
              <w:t>}</w:t>
            </w:r>
          </w:p>
        </w:tc>
        <w:tc>
          <w:tcPr>
            <w:tcW w:w="2267" w:type="dxa"/>
          </w:tcPr>
          <w:p w14:paraId="1918C1DE" w14:textId="77777777" w:rsidR="00C901E4" w:rsidRPr="00A15DCB" w:rsidRDefault="00C901E4" w:rsidP="00C901E4">
            <w:pPr>
              <w:pStyle w:val="TAL"/>
            </w:pPr>
          </w:p>
        </w:tc>
        <w:tc>
          <w:tcPr>
            <w:tcW w:w="1700" w:type="dxa"/>
          </w:tcPr>
          <w:p w14:paraId="65D222C2" w14:textId="77777777" w:rsidR="00C901E4" w:rsidRPr="00A15DCB" w:rsidRDefault="00C901E4" w:rsidP="00C901E4">
            <w:pPr>
              <w:pStyle w:val="TAL"/>
            </w:pPr>
          </w:p>
        </w:tc>
        <w:tc>
          <w:tcPr>
            <w:tcW w:w="1245" w:type="dxa"/>
          </w:tcPr>
          <w:p w14:paraId="498C66C2" w14:textId="77777777" w:rsidR="00C901E4" w:rsidRPr="00A15DCB" w:rsidRDefault="00C901E4" w:rsidP="00C901E4">
            <w:pPr>
              <w:pStyle w:val="TAL"/>
            </w:pPr>
          </w:p>
        </w:tc>
      </w:tr>
    </w:tbl>
    <w:p w14:paraId="3569AA21" w14:textId="77777777" w:rsidR="00212C4D" w:rsidRPr="00A15DCB" w:rsidRDefault="00212C4D" w:rsidP="00212C4D"/>
    <w:p w14:paraId="31B08AFB" w14:textId="7530F15D" w:rsidR="00212C4D" w:rsidRPr="00A15DCB" w:rsidRDefault="00212C4D" w:rsidP="00212C4D">
      <w:pPr>
        <w:pStyle w:val="TH"/>
      </w:pPr>
      <w:r w:rsidRPr="00A15DCB">
        <w:lastRenderedPageBreak/>
        <w:t xml:space="preserve">Table 7.1.1.1.2.3.3-1A: </w:t>
      </w:r>
      <w:r w:rsidRPr="00A15DCB">
        <w:rPr>
          <w:i/>
          <w:iCs/>
        </w:rPr>
        <w:t>S</w:t>
      </w:r>
      <w:r w:rsidR="001D0890" w:rsidRPr="00A15DCB">
        <w:rPr>
          <w:i/>
          <w:iCs/>
        </w:rPr>
        <w:t>IB</w:t>
      </w:r>
      <w:r w:rsidRPr="00A15DCB">
        <w:rPr>
          <w:i/>
          <w:iCs/>
        </w:rPr>
        <w:t xml:space="preserve">1 </w:t>
      </w:r>
      <w:r w:rsidRPr="00A15DCB">
        <w:t>(step</w:t>
      </w:r>
      <w:r w:rsidR="001D0890" w:rsidRPr="00A15DCB">
        <w:t>s</w:t>
      </w:r>
      <w:r w:rsidRPr="00A15DCB">
        <w:t xml:space="preserve"> 0</w:t>
      </w:r>
      <w:r w:rsidRPr="00A15DCB">
        <w:rPr>
          <w:lang w:eastAsia="zh-CN"/>
        </w:rPr>
        <w:t>AA and 17AA</w:t>
      </w:r>
      <w:r w:rsidRPr="00A15DCB">
        <w:t>, Table 7.1.1.1.2.3.2-1)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212C4D" w:rsidRPr="00A15DCB" w14:paraId="48E1B47B" w14:textId="77777777" w:rsidTr="009233EB">
        <w:tc>
          <w:tcPr>
            <w:tcW w:w="9637" w:type="dxa"/>
            <w:gridSpan w:val="4"/>
          </w:tcPr>
          <w:p w14:paraId="5CD0949A" w14:textId="5A5768E2" w:rsidR="00212C4D" w:rsidRPr="00A15DCB" w:rsidRDefault="00212C4D" w:rsidP="009233EB">
            <w:pPr>
              <w:pStyle w:val="TAL"/>
            </w:pPr>
            <w:r w:rsidRPr="00A15DCB">
              <w:t xml:space="preserve">Derivation path: </w:t>
            </w:r>
            <w:r w:rsidR="001D0890" w:rsidRPr="00A15DCB">
              <w:t xml:space="preserve">TS </w:t>
            </w:r>
            <w:r w:rsidRPr="00A15DCB">
              <w:t xml:space="preserve">38.508-1 </w:t>
            </w:r>
            <w:r w:rsidRPr="00A15DCB">
              <w:rPr>
                <w:lang w:eastAsia="zh-CN"/>
              </w:rPr>
              <w:t>[4]</w:t>
            </w:r>
            <w:r w:rsidRPr="00A15DCB">
              <w:t xml:space="preserve"> table 4.6.1-28</w:t>
            </w:r>
          </w:p>
        </w:tc>
      </w:tr>
      <w:tr w:rsidR="00212C4D" w:rsidRPr="00A15DCB" w14:paraId="22DC90B9" w14:textId="77777777" w:rsidTr="009233EB">
        <w:tc>
          <w:tcPr>
            <w:tcW w:w="4535" w:type="dxa"/>
            <w:tcBorders>
              <w:bottom w:val="single" w:sz="4" w:space="0" w:color="auto"/>
            </w:tcBorders>
          </w:tcPr>
          <w:p w14:paraId="15D5B90A" w14:textId="77777777" w:rsidR="00212C4D" w:rsidRPr="00A15DCB" w:rsidRDefault="00212C4D" w:rsidP="009233EB">
            <w:pPr>
              <w:pStyle w:val="TAH"/>
            </w:pPr>
            <w:r w:rsidRPr="00A15DCB">
              <w:t>Information Element</w:t>
            </w:r>
          </w:p>
        </w:tc>
        <w:tc>
          <w:tcPr>
            <w:tcW w:w="2267" w:type="dxa"/>
            <w:tcBorders>
              <w:bottom w:val="single" w:sz="4" w:space="0" w:color="auto"/>
            </w:tcBorders>
          </w:tcPr>
          <w:p w14:paraId="43286CC1" w14:textId="77777777" w:rsidR="00212C4D" w:rsidRPr="00A15DCB" w:rsidRDefault="00212C4D" w:rsidP="009233EB">
            <w:pPr>
              <w:pStyle w:val="TAH"/>
            </w:pPr>
            <w:r w:rsidRPr="00A15DCB">
              <w:t>Value/Remark</w:t>
            </w:r>
          </w:p>
        </w:tc>
        <w:tc>
          <w:tcPr>
            <w:tcW w:w="1700" w:type="dxa"/>
            <w:tcBorders>
              <w:bottom w:val="single" w:sz="4" w:space="0" w:color="auto"/>
            </w:tcBorders>
          </w:tcPr>
          <w:p w14:paraId="00E103D4" w14:textId="77777777" w:rsidR="00212C4D" w:rsidRPr="00A15DCB" w:rsidRDefault="00212C4D" w:rsidP="009233EB">
            <w:pPr>
              <w:pStyle w:val="TAH"/>
            </w:pPr>
            <w:r w:rsidRPr="00A15DCB">
              <w:t>Comment</w:t>
            </w:r>
          </w:p>
        </w:tc>
        <w:tc>
          <w:tcPr>
            <w:tcW w:w="1135" w:type="dxa"/>
            <w:tcBorders>
              <w:bottom w:val="single" w:sz="4" w:space="0" w:color="auto"/>
            </w:tcBorders>
          </w:tcPr>
          <w:p w14:paraId="535C9C14" w14:textId="77777777" w:rsidR="00212C4D" w:rsidRPr="00A15DCB" w:rsidRDefault="00212C4D" w:rsidP="009233EB">
            <w:pPr>
              <w:pStyle w:val="TAH"/>
            </w:pPr>
            <w:r w:rsidRPr="00A15DCB">
              <w:t>Condition</w:t>
            </w:r>
          </w:p>
        </w:tc>
      </w:tr>
      <w:tr w:rsidR="00212C4D" w:rsidRPr="00A15DCB" w14:paraId="381AB541" w14:textId="77777777" w:rsidTr="009233EB">
        <w:tc>
          <w:tcPr>
            <w:tcW w:w="4535" w:type="dxa"/>
            <w:tcBorders>
              <w:top w:val="single" w:sz="4" w:space="0" w:color="auto"/>
              <w:bottom w:val="single" w:sz="4" w:space="0" w:color="auto"/>
            </w:tcBorders>
          </w:tcPr>
          <w:p w14:paraId="02A8C5E7" w14:textId="77777777" w:rsidR="00212C4D" w:rsidRPr="00A15DCB" w:rsidRDefault="00212C4D" w:rsidP="009233EB">
            <w:pPr>
              <w:pStyle w:val="TAL"/>
            </w:pPr>
            <w:r w:rsidRPr="00A15DCB">
              <w:t>SIB1 ::= SEQUENCE {</w:t>
            </w:r>
          </w:p>
        </w:tc>
        <w:tc>
          <w:tcPr>
            <w:tcW w:w="2267" w:type="dxa"/>
            <w:tcBorders>
              <w:top w:val="single" w:sz="4" w:space="0" w:color="auto"/>
              <w:bottom w:val="single" w:sz="4" w:space="0" w:color="auto"/>
            </w:tcBorders>
          </w:tcPr>
          <w:p w14:paraId="1FBCE757" w14:textId="77777777" w:rsidR="00212C4D" w:rsidRPr="00A15DCB" w:rsidRDefault="00212C4D" w:rsidP="009233EB">
            <w:pPr>
              <w:pStyle w:val="TAL"/>
            </w:pPr>
          </w:p>
        </w:tc>
        <w:tc>
          <w:tcPr>
            <w:tcW w:w="1700" w:type="dxa"/>
            <w:tcBorders>
              <w:top w:val="single" w:sz="4" w:space="0" w:color="auto"/>
              <w:bottom w:val="single" w:sz="4" w:space="0" w:color="auto"/>
            </w:tcBorders>
          </w:tcPr>
          <w:p w14:paraId="2D03C5D5" w14:textId="77777777" w:rsidR="00212C4D" w:rsidRPr="00A15DCB" w:rsidRDefault="00212C4D" w:rsidP="009233EB">
            <w:pPr>
              <w:pStyle w:val="TAL"/>
            </w:pPr>
          </w:p>
        </w:tc>
        <w:tc>
          <w:tcPr>
            <w:tcW w:w="1135" w:type="dxa"/>
            <w:tcBorders>
              <w:top w:val="single" w:sz="4" w:space="0" w:color="auto"/>
              <w:bottom w:val="single" w:sz="4" w:space="0" w:color="auto"/>
            </w:tcBorders>
          </w:tcPr>
          <w:p w14:paraId="04C942F7" w14:textId="77777777" w:rsidR="00212C4D" w:rsidRPr="00A15DCB" w:rsidRDefault="00212C4D" w:rsidP="009233EB">
            <w:pPr>
              <w:pStyle w:val="TAL"/>
            </w:pPr>
          </w:p>
        </w:tc>
      </w:tr>
      <w:tr w:rsidR="00212C4D" w:rsidRPr="00A15DCB" w14:paraId="031375EA" w14:textId="77777777" w:rsidTr="009233EB">
        <w:tc>
          <w:tcPr>
            <w:tcW w:w="4535" w:type="dxa"/>
            <w:tcBorders>
              <w:top w:val="single" w:sz="4" w:space="0" w:color="auto"/>
              <w:bottom w:val="single" w:sz="4" w:space="0" w:color="auto"/>
            </w:tcBorders>
          </w:tcPr>
          <w:p w14:paraId="73A848F0" w14:textId="77777777" w:rsidR="00212C4D" w:rsidRPr="00A15DCB" w:rsidRDefault="00212C4D" w:rsidP="009233EB">
            <w:pPr>
              <w:pStyle w:val="TAL"/>
            </w:pPr>
            <w:r w:rsidRPr="00A15DCB">
              <w:t xml:space="preserve">  servingCellConfigCommon</w:t>
            </w:r>
          </w:p>
        </w:tc>
        <w:tc>
          <w:tcPr>
            <w:tcW w:w="2267" w:type="dxa"/>
            <w:tcBorders>
              <w:top w:val="single" w:sz="4" w:space="0" w:color="auto"/>
              <w:bottom w:val="single" w:sz="4" w:space="0" w:color="auto"/>
            </w:tcBorders>
          </w:tcPr>
          <w:p w14:paraId="1A032696" w14:textId="77777777" w:rsidR="00212C4D" w:rsidRPr="00A15DCB" w:rsidRDefault="00212C4D" w:rsidP="009233EB">
            <w:pPr>
              <w:pStyle w:val="TAL"/>
            </w:pPr>
            <w:r w:rsidRPr="00A15DCB">
              <w:t>ServingCellConfigCommon</w:t>
            </w:r>
          </w:p>
        </w:tc>
        <w:tc>
          <w:tcPr>
            <w:tcW w:w="1700" w:type="dxa"/>
            <w:tcBorders>
              <w:top w:val="single" w:sz="4" w:space="0" w:color="auto"/>
              <w:bottom w:val="single" w:sz="4" w:space="0" w:color="auto"/>
            </w:tcBorders>
          </w:tcPr>
          <w:p w14:paraId="05EC04AA" w14:textId="77777777" w:rsidR="00212C4D" w:rsidRPr="00A15DCB" w:rsidRDefault="00212C4D" w:rsidP="009233EB">
            <w:pPr>
              <w:pStyle w:val="TAL"/>
            </w:pPr>
            <w:r w:rsidRPr="00A15DCB">
              <w:t>Same contents as in Table 7.1.1.1.2.3.3-4</w:t>
            </w:r>
          </w:p>
        </w:tc>
        <w:tc>
          <w:tcPr>
            <w:tcW w:w="1135" w:type="dxa"/>
            <w:tcBorders>
              <w:top w:val="single" w:sz="4" w:space="0" w:color="auto"/>
              <w:bottom w:val="single" w:sz="4" w:space="0" w:color="auto"/>
            </w:tcBorders>
          </w:tcPr>
          <w:p w14:paraId="4A7B9BC3" w14:textId="77777777" w:rsidR="00212C4D" w:rsidRPr="00A15DCB" w:rsidRDefault="00212C4D" w:rsidP="009233EB">
            <w:pPr>
              <w:pStyle w:val="TAL"/>
            </w:pPr>
          </w:p>
        </w:tc>
      </w:tr>
      <w:tr w:rsidR="00212C4D" w:rsidRPr="00A15DCB" w14:paraId="1E98B844" w14:textId="77777777" w:rsidTr="009233EB">
        <w:tc>
          <w:tcPr>
            <w:tcW w:w="4535" w:type="dxa"/>
            <w:tcBorders>
              <w:top w:val="single" w:sz="4" w:space="0" w:color="auto"/>
              <w:bottom w:val="single" w:sz="4" w:space="0" w:color="auto"/>
            </w:tcBorders>
          </w:tcPr>
          <w:p w14:paraId="1C9F3EF8" w14:textId="77777777" w:rsidR="00212C4D" w:rsidRPr="00A15DCB" w:rsidRDefault="00212C4D" w:rsidP="009233EB">
            <w:pPr>
              <w:pStyle w:val="TAL"/>
            </w:pPr>
            <w:r w:rsidRPr="00A15DCB">
              <w:t>}</w:t>
            </w:r>
          </w:p>
        </w:tc>
        <w:tc>
          <w:tcPr>
            <w:tcW w:w="2267" w:type="dxa"/>
            <w:tcBorders>
              <w:top w:val="single" w:sz="4" w:space="0" w:color="auto"/>
              <w:bottom w:val="single" w:sz="4" w:space="0" w:color="auto"/>
            </w:tcBorders>
          </w:tcPr>
          <w:p w14:paraId="243F62F9" w14:textId="77777777" w:rsidR="00212C4D" w:rsidRPr="00A15DCB" w:rsidRDefault="00212C4D" w:rsidP="009233EB">
            <w:pPr>
              <w:pStyle w:val="TAL"/>
            </w:pPr>
          </w:p>
        </w:tc>
        <w:tc>
          <w:tcPr>
            <w:tcW w:w="1700" w:type="dxa"/>
            <w:tcBorders>
              <w:top w:val="single" w:sz="4" w:space="0" w:color="auto"/>
              <w:bottom w:val="single" w:sz="4" w:space="0" w:color="auto"/>
            </w:tcBorders>
          </w:tcPr>
          <w:p w14:paraId="2EC4C1C0" w14:textId="77777777" w:rsidR="00212C4D" w:rsidRPr="00A15DCB" w:rsidRDefault="00212C4D" w:rsidP="009233EB">
            <w:pPr>
              <w:pStyle w:val="TAL"/>
            </w:pPr>
          </w:p>
        </w:tc>
        <w:tc>
          <w:tcPr>
            <w:tcW w:w="1135" w:type="dxa"/>
            <w:tcBorders>
              <w:top w:val="single" w:sz="4" w:space="0" w:color="auto"/>
              <w:bottom w:val="single" w:sz="4" w:space="0" w:color="auto"/>
            </w:tcBorders>
          </w:tcPr>
          <w:p w14:paraId="4D49ADAE" w14:textId="77777777" w:rsidR="00212C4D" w:rsidRPr="00A15DCB" w:rsidRDefault="00212C4D" w:rsidP="009233EB">
            <w:pPr>
              <w:pStyle w:val="TAL"/>
            </w:pPr>
          </w:p>
        </w:tc>
      </w:tr>
    </w:tbl>
    <w:p w14:paraId="63E1CA30" w14:textId="77777777" w:rsidR="00272FCA" w:rsidRPr="00A15DCB" w:rsidRDefault="00272FCA" w:rsidP="00272FCA"/>
    <w:p w14:paraId="68168A32" w14:textId="5B7AC370" w:rsidR="00353624" w:rsidRPr="00A15DCB" w:rsidRDefault="00353624" w:rsidP="00DA77DA">
      <w:pPr>
        <w:pStyle w:val="TH"/>
      </w:pPr>
      <w:r w:rsidRPr="00A15DCB">
        <w:t>Table 7.1.1.1.2.3.3-</w:t>
      </w:r>
      <w:bookmarkEnd w:id="39"/>
      <w:r w:rsidR="00272FCA" w:rsidRPr="00A15DCB">
        <w:t>2</w:t>
      </w:r>
      <w:r w:rsidRPr="00A15DCB">
        <w:t xml:space="preserve">: </w:t>
      </w:r>
      <w:r w:rsidRPr="00A15DCB">
        <w:rPr>
          <w:i/>
        </w:rPr>
        <w:t xml:space="preserve">RRCReconfiguration </w:t>
      </w:r>
      <w:r w:rsidRPr="00A15DCB">
        <w:t>(</w:t>
      </w:r>
      <w:r w:rsidR="00272FCA" w:rsidRPr="00A15DCB">
        <w:t>step 0A</w:t>
      </w:r>
      <w:r w:rsidR="00015FA3" w:rsidRPr="00A15DCB">
        <w:rPr>
          <w:lang w:eastAsia="zh-CN"/>
        </w:rPr>
        <w:t xml:space="preserve"> and step 17A,</w:t>
      </w:r>
      <w:r w:rsidR="0077032F" w:rsidRPr="00A15DCB">
        <w:rPr>
          <w:lang w:eastAsia="zh-CN"/>
        </w:rPr>
        <w:t xml:space="preserve"> </w:t>
      </w:r>
      <w:r w:rsidR="00272FCA" w:rsidRPr="00A15DCB">
        <w:t>Table</w:t>
      </w:r>
      <w:r w:rsidR="00015FA3" w:rsidRPr="00A15DCB">
        <w:t xml:space="preserve"> </w:t>
      </w:r>
      <w:r w:rsidR="00272FCA" w:rsidRPr="00A15DCB">
        <w:t>7.1.1.1.2.3.2-1</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353624" w:rsidRPr="00A15DCB" w14:paraId="4F426E6A" w14:textId="77777777" w:rsidTr="001D0890">
        <w:tc>
          <w:tcPr>
            <w:tcW w:w="9747" w:type="dxa"/>
            <w:gridSpan w:val="4"/>
          </w:tcPr>
          <w:p w14:paraId="43C09C8C" w14:textId="77777777" w:rsidR="00353624" w:rsidRPr="00A15DCB" w:rsidRDefault="00353624" w:rsidP="00265B64">
            <w:pPr>
              <w:pStyle w:val="TAL"/>
              <w:rPr>
                <w:lang w:eastAsia="en-US"/>
              </w:rPr>
            </w:pPr>
            <w:r w:rsidRPr="00A15DCB">
              <w:rPr>
                <w:lang w:eastAsia="en-US"/>
              </w:rPr>
              <w:t xml:space="preserve">Derivation Path: TS 38.508-1 [4], Table </w:t>
            </w:r>
            <w:r w:rsidR="0075232C" w:rsidRPr="00A15DCB">
              <w:rPr>
                <w:lang w:eastAsia="en-US"/>
              </w:rPr>
              <w:t>4.6.1-13</w:t>
            </w:r>
          </w:p>
        </w:tc>
      </w:tr>
      <w:tr w:rsidR="00353624" w:rsidRPr="00A15DCB" w14:paraId="7FA2C98B" w14:textId="77777777" w:rsidTr="00265B64">
        <w:tblPrEx>
          <w:tblCellMar>
            <w:left w:w="108" w:type="dxa"/>
            <w:right w:w="108" w:type="dxa"/>
          </w:tblCellMar>
        </w:tblPrEx>
        <w:tc>
          <w:tcPr>
            <w:tcW w:w="4535" w:type="dxa"/>
          </w:tcPr>
          <w:p w14:paraId="4292C441" w14:textId="77777777" w:rsidR="00353624" w:rsidRPr="00A15DCB" w:rsidRDefault="00353624" w:rsidP="00265B64">
            <w:pPr>
              <w:pStyle w:val="TAH"/>
              <w:rPr>
                <w:lang w:eastAsia="en-US"/>
              </w:rPr>
            </w:pPr>
            <w:r w:rsidRPr="00A15DCB">
              <w:rPr>
                <w:lang w:eastAsia="en-US"/>
              </w:rPr>
              <w:t>Information Element</w:t>
            </w:r>
          </w:p>
        </w:tc>
        <w:tc>
          <w:tcPr>
            <w:tcW w:w="2267" w:type="dxa"/>
          </w:tcPr>
          <w:p w14:paraId="137FD319" w14:textId="77777777" w:rsidR="00353624" w:rsidRPr="00A15DCB" w:rsidRDefault="00353624" w:rsidP="00265B64">
            <w:pPr>
              <w:pStyle w:val="TAH"/>
              <w:rPr>
                <w:lang w:eastAsia="en-US"/>
              </w:rPr>
            </w:pPr>
            <w:r w:rsidRPr="00A15DCB">
              <w:rPr>
                <w:lang w:eastAsia="en-US"/>
              </w:rPr>
              <w:t>Value/remark</w:t>
            </w:r>
          </w:p>
        </w:tc>
        <w:tc>
          <w:tcPr>
            <w:tcW w:w="1700" w:type="dxa"/>
          </w:tcPr>
          <w:p w14:paraId="29D2259F" w14:textId="77777777" w:rsidR="00353624" w:rsidRPr="00A15DCB" w:rsidRDefault="00353624" w:rsidP="00265B64">
            <w:pPr>
              <w:pStyle w:val="TAH"/>
              <w:rPr>
                <w:lang w:eastAsia="en-US"/>
              </w:rPr>
            </w:pPr>
            <w:r w:rsidRPr="00A15DCB">
              <w:rPr>
                <w:lang w:eastAsia="en-US"/>
              </w:rPr>
              <w:t>Comment</w:t>
            </w:r>
          </w:p>
        </w:tc>
        <w:tc>
          <w:tcPr>
            <w:tcW w:w="1245" w:type="dxa"/>
          </w:tcPr>
          <w:p w14:paraId="7DFA1FCC" w14:textId="77777777" w:rsidR="00353624" w:rsidRPr="00A15DCB" w:rsidRDefault="00353624" w:rsidP="00265B64">
            <w:pPr>
              <w:pStyle w:val="TAH"/>
              <w:rPr>
                <w:lang w:eastAsia="en-US"/>
              </w:rPr>
            </w:pPr>
            <w:r w:rsidRPr="00A15DCB">
              <w:rPr>
                <w:lang w:eastAsia="en-US"/>
              </w:rPr>
              <w:t>Condition</w:t>
            </w:r>
          </w:p>
        </w:tc>
      </w:tr>
      <w:tr w:rsidR="00353624" w:rsidRPr="00A15DCB" w14:paraId="11F926C6" w14:textId="77777777" w:rsidTr="00265B64">
        <w:tblPrEx>
          <w:tblCellMar>
            <w:left w:w="108" w:type="dxa"/>
            <w:right w:w="108" w:type="dxa"/>
          </w:tblCellMar>
        </w:tblPrEx>
        <w:tc>
          <w:tcPr>
            <w:tcW w:w="4535" w:type="dxa"/>
          </w:tcPr>
          <w:p w14:paraId="231AE431" w14:textId="77777777" w:rsidR="00353624" w:rsidRPr="00A15DCB" w:rsidRDefault="00353624" w:rsidP="00265B64">
            <w:pPr>
              <w:pStyle w:val="TAL"/>
              <w:rPr>
                <w:lang w:eastAsia="en-US"/>
              </w:rPr>
            </w:pPr>
            <w:r w:rsidRPr="00A15DCB">
              <w:rPr>
                <w:lang w:eastAsia="en-US"/>
              </w:rPr>
              <w:t>RRCReconfiguration ::= SEQUENCE {</w:t>
            </w:r>
          </w:p>
        </w:tc>
        <w:tc>
          <w:tcPr>
            <w:tcW w:w="2267" w:type="dxa"/>
          </w:tcPr>
          <w:p w14:paraId="59B0E7AB" w14:textId="77777777" w:rsidR="00353624" w:rsidRPr="00A15DCB" w:rsidRDefault="00353624" w:rsidP="00265B64">
            <w:pPr>
              <w:pStyle w:val="TAL"/>
              <w:rPr>
                <w:lang w:eastAsia="en-US"/>
              </w:rPr>
            </w:pPr>
          </w:p>
        </w:tc>
        <w:tc>
          <w:tcPr>
            <w:tcW w:w="1700" w:type="dxa"/>
          </w:tcPr>
          <w:p w14:paraId="72B469FA" w14:textId="77777777" w:rsidR="00353624" w:rsidRPr="00A15DCB" w:rsidRDefault="00353624" w:rsidP="00265B64">
            <w:pPr>
              <w:pStyle w:val="TAL"/>
              <w:rPr>
                <w:lang w:eastAsia="en-US"/>
              </w:rPr>
            </w:pPr>
          </w:p>
        </w:tc>
        <w:tc>
          <w:tcPr>
            <w:tcW w:w="1245" w:type="dxa"/>
          </w:tcPr>
          <w:p w14:paraId="0E529A61" w14:textId="77777777" w:rsidR="00353624" w:rsidRPr="00A15DCB" w:rsidRDefault="00353624" w:rsidP="00265B64">
            <w:pPr>
              <w:pStyle w:val="TAL"/>
              <w:rPr>
                <w:lang w:eastAsia="en-US"/>
              </w:rPr>
            </w:pPr>
          </w:p>
        </w:tc>
      </w:tr>
      <w:tr w:rsidR="00353624" w:rsidRPr="00A15DCB" w14:paraId="15944E3F" w14:textId="77777777" w:rsidTr="00265B64">
        <w:tblPrEx>
          <w:tblCellMar>
            <w:left w:w="108" w:type="dxa"/>
            <w:right w:w="108" w:type="dxa"/>
          </w:tblCellMar>
        </w:tblPrEx>
        <w:tc>
          <w:tcPr>
            <w:tcW w:w="4535" w:type="dxa"/>
          </w:tcPr>
          <w:p w14:paraId="0598B7C0" w14:textId="77777777" w:rsidR="00353624" w:rsidRPr="00A15DCB" w:rsidRDefault="00353624" w:rsidP="00265B64">
            <w:pPr>
              <w:pStyle w:val="TAL"/>
              <w:rPr>
                <w:lang w:eastAsia="en-US"/>
              </w:rPr>
            </w:pPr>
            <w:r w:rsidRPr="00A15DCB">
              <w:rPr>
                <w:lang w:eastAsia="en-US"/>
              </w:rPr>
              <w:t xml:space="preserve">  criticalExtensions CHOICE {</w:t>
            </w:r>
          </w:p>
        </w:tc>
        <w:tc>
          <w:tcPr>
            <w:tcW w:w="2267" w:type="dxa"/>
          </w:tcPr>
          <w:p w14:paraId="4ECDE191" w14:textId="77777777" w:rsidR="00353624" w:rsidRPr="00A15DCB" w:rsidRDefault="00353624" w:rsidP="00265B64">
            <w:pPr>
              <w:pStyle w:val="TAL"/>
              <w:rPr>
                <w:lang w:eastAsia="en-US"/>
              </w:rPr>
            </w:pPr>
          </w:p>
        </w:tc>
        <w:tc>
          <w:tcPr>
            <w:tcW w:w="1700" w:type="dxa"/>
          </w:tcPr>
          <w:p w14:paraId="4B5366F2" w14:textId="77777777" w:rsidR="00353624" w:rsidRPr="00A15DCB" w:rsidRDefault="00353624" w:rsidP="00265B64">
            <w:pPr>
              <w:pStyle w:val="TAL"/>
              <w:rPr>
                <w:lang w:eastAsia="en-US"/>
              </w:rPr>
            </w:pPr>
          </w:p>
        </w:tc>
        <w:tc>
          <w:tcPr>
            <w:tcW w:w="1245" w:type="dxa"/>
          </w:tcPr>
          <w:p w14:paraId="59A121A3" w14:textId="77777777" w:rsidR="00353624" w:rsidRPr="00A15DCB" w:rsidRDefault="00353624" w:rsidP="00265B64">
            <w:pPr>
              <w:pStyle w:val="TAL"/>
              <w:rPr>
                <w:lang w:eastAsia="en-US"/>
              </w:rPr>
            </w:pPr>
          </w:p>
        </w:tc>
      </w:tr>
      <w:tr w:rsidR="00353624" w:rsidRPr="00A15DCB" w14:paraId="6DB73321" w14:textId="77777777" w:rsidTr="00265B64">
        <w:tblPrEx>
          <w:tblCellMar>
            <w:left w:w="108" w:type="dxa"/>
            <w:right w:w="108" w:type="dxa"/>
          </w:tblCellMar>
        </w:tblPrEx>
        <w:tc>
          <w:tcPr>
            <w:tcW w:w="4535" w:type="dxa"/>
            <w:tcBorders>
              <w:bottom w:val="single" w:sz="4" w:space="0" w:color="auto"/>
            </w:tcBorders>
          </w:tcPr>
          <w:p w14:paraId="758A8D2B" w14:textId="75D41E43" w:rsidR="00353624" w:rsidRPr="00A15DCB" w:rsidRDefault="00353624" w:rsidP="00265B64">
            <w:pPr>
              <w:pStyle w:val="TAL"/>
              <w:rPr>
                <w:lang w:eastAsia="en-US"/>
              </w:rPr>
            </w:pPr>
            <w:r w:rsidRPr="00A15DCB">
              <w:rPr>
                <w:lang w:eastAsia="en-US"/>
              </w:rPr>
              <w:t xml:space="preserve">    rrcReconfiguration ::= SEQUENCE {</w:t>
            </w:r>
          </w:p>
        </w:tc>
        <w:tc>
          <w:tcPr>
            <w:tcW w:w="2267" w:type="dxa"/>
          </w:tcPr>
          <w:p w14:paraId="5F5692FF" w14:textId="77777777" w:rsidR="00353624" w:rsidRPr="00A15DCB" w:rsidRDefault="00353624" w:rsidP="00265B64">
            <w:pPr>
              <w:pStyle w:val="TAL"/>
              <w:rPr>
                <w:lang w:eastAsia="en-US"/>
              </w:rPr>
            </w:pPr>
          </w:p>
        </w:tc>
        <w:tc>
          <w:tcPr>
            <w:tcW w:w="1700" w:type="dxa"/>
          </w:tcPr>
          <w:p w14:paraId="17521B87" w14:textId="77777777" w:rsidR="00353624" w:rsidRPr="00A15DCB" w:rsidRDefault="00353624" w:rsidP="00265B64">
            <w:pPr>
              <w:pStyle w:val="TAL"/>
              <w:rPr>
                <w:lang w:eastAsia="en-US"/>
              </w:rPr>
            </w:pPr>
          </w:p>
        </w:tc>
        <w:tc>
          <w:tcPr>
            <w:tcW w:w="1245" w:type="dxa"/>
          </w:tcPr>
          <w:p w14:paraId="43F6CA2F" w14:textId="77777777" w:rsidR="00353624" w:rsidRPr="00A15DCB" w:rsidRDefault="00353624" w:rsidP="00265B64">
            <w:pPr>
              <w:pStyle w:val="TAL"/>
              <w:rPr>
                <w:lang w:eastAsia="en-US"/>
              </w:rPr>
            </w:pPr>
          </w:p>
        </w:tc>
      </w:tr>
      <w:tr w:rsidR="00353624" w:rsidRPr="00A15DCB" w14:paraId="024C14BF" w14:textId="77777777" w:rsidTr="00265B64">
        <w:tblPrEx>
          <w:tblCellMar>
            <w:left w:w="108" w:type="dxa"/>
            <w:right w:w="108" w:type="dxa"/>
          </w:tblCellMar>
        </w:tblPrEx>
        <w:tc>
          <w:tcPr>
            <w:tcW w:w="4535" w:type="dxa"/>
            <w:tcBorders>
              <w:bottom w:val="single" w:sz="4" w:space="0" w:color="auto"/>
            </w:tcBorders>
          </w:tcPr>
          <w:p w14:paraId="283172D3" w14:textId="6599F20A" w:rsidR="00353624" w:rsidRPr="00A15DCB" w:rsidRDefault="00353624" w:rsidP="00265B64">
            <w:pPr>
              <w:pStyle w:val="TAL"/>
              <w:rPr>
                <w:lang w:eastAsia="en-US"/>
              </w:rPr>
            </w:pPr>
            <w:r w:rsidRPr="00A15DCB">
              <w:rPr>
                <w:lang w:eastAsia="en-US"/>
              </w:rPr>
              <w:t xml:space="preserve">      secondaryCellGroup</w:t>
            </w:r>
          </w:p>
        </w:tc>
        <w:tc>
          <w:tcPr>
            <w:tcW w:w="2267" w:type="dxa"/>
          </w:tcPr>
          <w:p w14:paraId="0C0EC99E" w14:textId="77777777" w:rsidR="00353624" w:rsidRPr="00A15DCB" w:rsidRDefault="00353624" w:rsidP="00265B64">
            <w:pPr>
              <w:pStyle w:val="TAL"/>
              <w:rPr>
                <w:lang w:eastAsia="en-US"/>
              </w:rPr>
            </w:pPr>
            <w:r w:rsidRPr="00A15DCB">
              <w:rPr>
                <w:lang w:eastAsia="en-US"/>
              </w:rPr>
              <w:t>CellGroupConfig</w:t>
            </w:r>
          </w:p>
        </w:tc>
        <w:tc>
          <w:tcPr>
            <w:tcW w:w="1700" w:type="dxa"/>
          </w:tcPr>
          <w:p w14:paraId="2E597862" w14:textId="77777777" w:rsidR="00353624" w:rsidRPr="00A15DCB" w:rsidRDefault="00353624" w:rsidP="00265B64">
            <w:pPr>
              <w:pStyle w:val="TAL"/>
              <w:rPr>
                <w:lang w:eastAsia="en-US"/>
              </w:rPr>
            </w:pPr>
            <w:r w:rsidRPr="00A15DCB">
              <w:rPr>
                <w:lang w:eastAsia="en-US"/>
              </w:rPr>
              <w:t>OCTET STRING (CONTAINING CellGroupConfig)</w:t>
            </w:r>
          </w:p>
        </w:tc>
        <w:tc>
          <w:tcPr>
            <w:tcW w:w="1245" w:type="dxa"/>
          </w:tcPr>
          <w:p w14:paraId="396C141B" w14:textId="77777777" w:rsidR="00353624" w:rsidRPr="00A15DCB" w:rsidRDefault="00353624" w:rsidP="00265B64">
            <w:pPr>
              <w:pStyle w:val="TAL"/>
              <w:rPr>
                <w:lang w:eastAsia="en-US"/>
              </w:rPr>
            </w:pPr>
            <w:r w:rsidRPr="00A15DCB">
              <w:rPr>
                <w:lang w:eastAsia="en-US"/>
              </w:rPr>
              <w:t>EN-DC</w:t>
            </w:r>
          </w:p>
        </w:tc>
      </w:tr>
      <w:tr w:rsidR="005112CA" w:rsidRPr="00A15DCB" w14:paraId="384688B0" w14:textId="77777777" w:rsidTr="00120855">
        <w:tblPrEx>
          <w:tblCellMar>
            <w:left w:w="108" w:type="dxa"/>
            <w:right w:w="108" w:type="dxa"/>
          </w:tblCellMar>
        </w:tblPrEx>
        <w:tc>
          <w:tcPr>
            <w:tcW w:w="4535" w:type="dxa"/>
            <w:tcBorders>
              <w:bottom w:val="single" w:sz="4" w:space="0" w:color="auto"/>
            </w:tcBorders>
          </w:tcPr>
          <w:p w14:paraId="3BC49B0F" w14:textId="5DE753A8" w:rsidR="005112CA" w:rsidRPr="00A15DCB" w:rsidRDefault="005112CA" w:rsidP="00120855">
            <w:pPr>
              <w:pStyle w:val="TAL"/>
            </w:pPr>
            <w:r w:rsidRPr="00A15DCB">
              <w:t xml:space="preserve">      nonCriticalExtension SEQUENCE { </w:t>
            </w:r>
          </w:p>
        </w:tc>
        <w:tc>
          <w:tcPr>
            <w:tcW w:w="2267" w:type="dxa"/>
          </w:tcPr>
          <w:p w14:paraId="007D66B9" w14:textId="77777777" w:rsidR="005112CA" w:rsidRPr="00A15DCB" w:rsidRDefault="005112CA" w:rsidP="00120855">
            <w:pPr>
              <w:pStyle w:val="TAL"/>
            </w:pPr>
          </w:p>
        </w:tc>
        <w:tc>
          <w:tcPr>
            <w:tcW w:w="1700" w:type="dxa"/>
          </w:tcPr>
          <w:p w14:paraId="65DA6A46" w14:textId="77777777" w:rsidR="005112CA" w:rsidRPr="00A15DCB" w:rsidRDefault="005112CA" w:rsidP="00120855">
            <w:pPr>
              <w:pStyle w:val="TAL"/>
            </w:pPr>
          </w:p>
        </w:tc>
        <w:tc>
          <w:tcPr>
            <w:tcW w:w="1245" w:type="dxa"/>
          </w:tcPr>
          <w:p w14:paraId="072BD993" w14:textId="77777777" w:rsidR="005112CA" w:rsidRPr="00A15DCB" w:rsidRDefault="005112CA" w:rsidP="00120855">
            <w:pPr>
              <w:pStyle w:val="TAL"/>
            </w:pPr>
            <w:r w:rsidRPr="00A15DCB">
              <w:t>NR</w:t>
            </w:r>
          </w:p>
        </w:tc>
      </w:tr>
      <w:tr w:rsidR="005112CA" w:rsidRPr="00A15DCB" w14:paraId="0DED58E8" w14:textId="77777777" w:rsidTr="00120855">
        <w:tblPrEx>
          <w:tblCellMar>
            <w:left w:w="108" w:type="dxa"/>
            <w:right w:w="108" w:type="dxa"/>
          </w:tblCellMar>
        </w:tblPrEx>
        <w:tc>
          <w:tcPr>
            <w:tcW w:w="4535" w:type="dxa"/>
            <w:tcBorders>
              <w:bottom w:val="single" w:sz="4" w:space="0" w:color="auto"/>
            </w:tcBorders>
          </w:tcPr>
          <w:p w14:paraId="04F688D4" w14:textId="0E812EB3" w:rsidR="005112CA" w:rsidRPr="00A15DCB" w:rsidRDefault="005112CA" w:rsidP="00120855">
            <w:pPr>
              <w:pStyle w:val="TAL"/>
            </w:pPr>
            <w:r w:rsidRPr="00A15DCB">
              <w:t xml:space="preserve">        masterCellGroup</w:t>
            </w:r>
          </w:p>
        </w:tc>
        <w:tc>
          <w:tcPr>
            <w:tcW w:w="2267" w:type="dxa"/>
          </w:tcPr>
          <w:p w14:paraId="00EBEC09" w14:textId="77777777" w:rsidR="005112CA" w:rsidRPr="00A15DCB" w:rsidRDefault="005112CA" w:rsidP="00120855">
            <w:pPr>
              <w:pStyle w:val="TAL"/>
            </w:pPr>
            <w:r w:rsidRPr="00A15DCB">
              <w:t>CellGroupConfig</w:t>
            </w:r>
          </w:p>
        </w:tc>
        <w:tc>
          <w:tcPr>
            <w:tcW w:w="1700" w:type="dxa"/>
          </w:tcPr>
          <w:p w14:paraId="75CABF87" w14:textId="77777777" w:rsidR="005112CA" w:rsidRPr="00A15DCB" w:rsidRDefault="005112CA" w:rsidP="00120855">
            <w:pPr>
              <w:pStyle w:val="TAL"/>
            </w:pPr>
            <w:r w:rsidRPr="00A15DCB">
              <w:t>OCTET STRING (CONTAINING CellGroupConfig)</w:t>
            </w:r>
          </w:p>
        </w:tc>
        <w:tc>
          <w:tcPr>
            <w:tcW w:w="1245" w:type="dxa"/>
          </w:tcPr>
          <w:p w14:paraId="7E2288F7" w14:textId="77777777" w:rsidR="005112CA" w:rsidRPr="00A15DCB" w:rsidRDefault="005112CA" w:rsidP="00120855">
            <w:pPr>
              <w:pStyle w:val="TAL"/>
            </w:pPr>
          </w:p>
        </w:tc>
      </w:tr>
      <w:tr w:rsidR="005112CA" w:rsidRPr="00A15DCB" w14:paraId="5A08DA66" w14:textId="77777777" w:rsidTr="00120855">
        <w:tblPrEx>
          <w:tblCellMar>
            <w:left w:w="108" w:type="dxa"/>
            <w:right w:w="108" w:type="dxa"/>
          </w:tblCellMar>
        </w:tblPrEx>
        <w:tc>
          <w:tcPr>
            <w:tcW w:w="4535" w:type="dxa"/>
            <w:tcBorders>
              <w:bottom w:val="single" w:sz="4" w:space="0" w:color="auto"/>
            </w:tcBorders>
          </w:tcPr>
          <w:p w14:paraId="6578626B" w14:textId="0CE93444" w:rsidR="005112CA" w:rsidRPr="00A15DCB" w:rsidRDefault="005112CA" w:rsidP="00120855">
            <w:pPr>
              <w:pStyle w:val="TAL"/>
            </w:pPr>
            <w:r w:rsidRPr="00A15DCB">
              <w:t xml:space="preserve">      }</w:t>
            </w:r>
          </w:p>
        </w:tc>
        <w:tc>
          <w:tcPr>
            <w:tcW w:w="2267" w:type="dxa"/>
          </w:tcPr>
          <w:p w14:paraId="56648E2B" w14:textId="77777777" w:rsidR="005112CA" w:rsidRPr="00A15DCB" w:rsidRDefault="005112CA" w:rsidP="00120855">
            <w:pPr>
              <w:pStyle w:val="TAL"/>
            </w:pPr>
          </w:p>
        </w:tc>
        <w:tc>
          <w:tcPr>
            <w:tcW w:w="1700" w:type="dxa"/>
          </w:tcPr>
          <w:p w14:paraId="6AAEE5A7" w14:textId="77777777" w:rsidR="005112CA" w:rsidRPr="00A15DCB" w:rsidRDefault="005112CA" w:rsidP="00120855">
            <w:pPr>
              <w:pStyle w:val="TAL"/>
            </w:pPr>
          </w:p>
        </w:tc>
        <w:tc>
          <w:tcPr>
            <w:tcW w:w="1245" w:type="dxa"/>
          </w:tcPr>
          <w:p w14:paraId="52AD364C" w14:textId="77777777" w:rsidR="005112CA" w:rsidRPr="00A15DCB" w:rsidRDefault="005112CA" w:rsidP="00120855">
            <w:pPr>
              <w:pStyle w:val="TAL"/>
            </w:pPr>
          </w:p>
        </w:tc>
      </w:tr>
      <w:tr w:rsidR="00353624" w:rsidRPr="00A15DCB" w14:paraId="1E4A00C9" w14:textId="77777777" w:rsidTr="00265B64">
        <w:tblPrEx>
          <w:tblCellMar>
            <w:left w:w="108" w:type="dxa"/>
            <w:right w:w="108" w:type="dxa"/>
          </w:tblCellMar>
        </w:tblPrEx>
        <w:tc>
          <w:tcPr>
            <w:tcW w:w="4535" w:type="dxa"/>
            <w:tcBorders>
              <w:bottom w:val="single" w:sz="4" w:space="0" w:color="auto"/>
            </w:tcBorders>
          </w:tcPr>
          <w:p w14:paraId="20AF5E43" w14:textId="77777777" w:rsidR="00353624" w:rsidRPr="00A15DCB" w:rsidRDefault="00353624" w:rsidP="00265B64">
            <w:pPr>
              <w:pStyle w:val="TAL"/>
              <w:rPr>
                <w:lang w:eastAsia="en-US"/>
              </w:rPr>
            </w:pPr>
            <w:r w:rsidRPr="00A15DCB">
              <w:rPr>
                <w:lang w:eastAsia="en-US"/>
              </w:rPr>
              <w:t xml:space="preserve">    }</w:t>
            </w:r>
          </w:p>
        </w:tc>
        <w:tc>
          <w:tcPr>
            <w:tcW w:w="2267" w:type="dxa"/>
          </w:tcPr>
          <w:p w14:paraId="02BFF6B4" w14:textId="77777777" w:rsidR="00353624" w:rsidRPr="00A15DCB" w:rsidRDefault="00353624" w:rsidP="00265B64">
            <w:pPr>
              <w:pStyle w:val="TAL"/>
              <w:rPr>
                <w:lang w:eastAsia="en-US"/>
              </w:rPr>
            </w:pPr>
          </w:p>
        </w:tc>
        <w:tc>
          <w:tcPr>
            <w:tcW w:w="1700" w:type="dxa"/>
          </w:tcPr>
          <w:p w14:paraId="1967FA03" w14:textId="77777777" w:rsidR="00353624" w:rsidRPr="00A15DCB" w:rsidRDefault="00353624" w:rsidP="00265B64">
            <w:pPr>
              <w:pStyle w:val="TAL"/>
              <w:rPr>
                <w:lang w:eastAsia="en-US"/>
              </w:rPr>
            </w:pPr>
          </w:p>
        </w:tc>
        <w:tc>
          <w:tcPr>
            <w:tcW w:w="1245" w:type="dxa"/>
          </w:tcPr>
          <w:p w14:paraId="44EEF56C" w14:textId="77777777" w:rsidR="00353624" w:rsidRPr="00A15DCB" w:rsidRDefault="00353624" w:rsidP="00265B64">
            <w:pPr>
              <w:pStyle w:val="TAL"/>
              <w:rPr>
                <w:lang w:eastAsia="en-US"/>
              </w:rPr>
            </w:pPr>
          </w:p>
        </w:tc>
      </w:tr>
      <w:tr w:rsidR="00353624" w:rsidRPr="00A15DCB" w14:paraId="61AED432" w14:textId="77777777" w:rsidTr="00265B64">
        <w:tblPrEx>
          <w:tblCellMar>
            <w:left w:w="108" w:type="dxa"/>
            <w:right w:w="108" w:type="dxa"/>
          </w:tblCellMar>
        </w:tblPrEx>
        <w:tc>
          <w:tcPr>
            <w:tcW w:w="4535" w:type="dxa"/>
            <w:tcBorders>
              <w:bottom w:val="single" w:sz="4" w:space="0" w:color="auto"/>
            </w:tcBorders>
          </w:tcPr>
          <w:p w14:paraId="180CDC9D" w14:textId="77777777" w:rsidR="00353624" w:rsidRPr="00A15DCB" w:rsidRDefault="00353624" w:rsidP="00265B64">
            <w:pPr>
              <w:pStyle w:val="TAL"/>
              <w:rPr>
                <w:lang w:eastAsia="en-US"/>
              </w:rPr>
            </w:pPr>
            <w:r w:rsidRPr="00A15DCB">
              <w:rPr>
                <w:lang w:eastAsia="en-US"/>
              </w:rPr>
              <w:t xml:space="preserve">  }</w:t>
            </w:r>
          </w:p>
        </w:tc>
        <w:tc>
          <w:tcPr>
            <w:tcW w:w="2267" w:type="dxa"/>
          </w:tcPr>
          <w:p w14:paraId="4078325A" w14:textId="77777777" w:rsidR="00353624" w:rsidRPr="00A15DCB" w:rsidRDefault="00353624" w:rsidP="00265B64">
            <w:pPr>
              <w:pStyle w:val="TAL"/>
              <w:rPr>
                <w:lang w:eastAsia="en-US"/>
              </w:rPr>
            </w:pPr>
          </w:p>
        </w:tc>
        <w:tc>
          <w:tcPr>
            <w:tcW w:w="1700" w:type="dxa"/>
          </w:tcPr>
          <w:p w14:paraId="5E306CD4" w14:textId="77777777" w:rsidR="00353624" w:rsidRPr="00A15DCB" w:rsidRDefault="00353624" w:rsidP="00265B64">
            <w:pPr>
              <w:pStyle w:val="TAL"/>
              <w:rPr>
                <w:lang w:eastAsia="en-US"/>
              </w:rPr>
            </w:pPr>
          </w:p>
        </w:tc>
        <w:tc>
          <w:tcPr>
            <w:tcW w:w="1245" w:type="dxa"/>
          </w:tcPr>
          <w:p w14:paraId="02CBDB75" w14:textId="77777777" w:rsidR="00353624" w:rsidRPr="00A15DCB" w:rsidRDefault="00353624" w:rsidP="00265B64">
            <w:pPr>
              <w:pStyle w:val="TAL"/>
              <w:rPr>
                <w:lang w:eastAsia="en-US"/>
              </w:rPr>
            </w:pPr>
          </w:p>
        </w:tc>
      </w:tr>
      <w:tr w:rsidR="00353624" w:rsidRPr="00A15DCB" w14:paraId="187E8732" w14:textId="77777777" w:rsidTr="00265B64">
        <w:tblPrEx>
          <w:tblCellMar>
            <w:left w:w="108" w:type="dxa"/>
            <w:right w:w="108" w:type="dxa"/>
          </w:tblCellMar>
        </w:tblPrEx>
        <w:tc>
          <w:tcPr>
            <w:tcW w:w="4535" w:type="dxa"/>
            <w:tcBorders>
              <w:bottom w:val="single" w:sz="4" w:space="0" w:color="auto"/>
            </w:tcBorders>
          </w:tcPr>
          <w:p w14:paraId="0B0F60F4" w14:textId="77777777" w:rsidR="00353624" w:rsidRPr="00A15DCB" w:rsidRDefault="00353624" w:rsidP="00265B64">
            <w:pPr>
              <w:pStyle w:val="TAL"/>
              <w:rPr>
                <w:lang w:eastAsia="en-US"/>
              </w:rPr>
            </w:pPr>
            <w:r w:rsidRPr="00A15DCB">
              <w:rPr>
                <w:lang w:eastAsia="en-US"/>
              </w:rPr>
              <w:t>}</w:t>
            </w:r>
          </w:p>
        </w:tc>
        <w:tc>
          <w:tcPr>
            <w:tcW w:w="2267" w:type="dxa"/>
          </w:tcPr>
          <w:p w14:paraId="68073280" w14:textId="77777777" w:rsidR="00353624" w:rsidRPr="00A15DCB" w:rsidRDefault="00353624" w:rsidP="00265B64">
            <w:pPr>
              <w:pStyle w:val="TAL"/>
              <w:rPr>
                <w:lang w:eastAsia="en-US"/>
              </w:rPr>
            </w:pPr>
          </w:p>
        </w:tc>
        <w:tc>
          <w:tcPr>
            <w:tcW w:w="1700" w:type="dxa"/>
          </w:tcPr>
          <w:p w14:paraId="77294BBD" w14:textId="77777777" w:rsidR="00353624" w:rsidRPr="00A15DCB" w:rsidRDefault="00353624" w:rsidP="00265B64">
            <w:pPr>
              <w:pStyle w:val="TAL"/>
              <w:rPr>
                <w:lang w:eastAsia="en-US"/>
              </w:rPr>
            </w:pPr>
          </w:p>
        </w:tc>
        <w:tc>
          <w:tcPr>
            <w:tcW w:w="1245" w:type="dxa"/>
          </w:tcPr>
          <w:p w14:paraId="064B7971" w14:textId="77777777" w:rsidR="00353624" w:rsidRPr="00A15DCB" w:rsidRDefault="00353624" w:rsidP="00265B64">
            <w:pPr>
              <w:pStyle w:val="TAL"/>
              <w:rPr>
                <w:lang w:eastAsia="en-US"/>
              </w:rPr>
            </w:pPr>
          </w:p>
        </w:tc>
      </w:tr>
    </w:tbl>
    <w:p w14:paraId="491543E8" w14:textId="77777777" w:rsidR="00353624" w:rsidRPr="00A15DCB" w:rsidRDefault="00353624" w:rsidP="00FD201E"/>
    <w:p w14:paraId="4FDB04B4" w14:textId="77777777" w:rsidR="00353624" w:rsidRPr="00A15DCB" w:rsidRDefault="00353624" w:rsidP="00DA77DA">
      <w:pPr>
        <w:pStyle w:val="TH"/>
        <w:rPr>
          <w:i/>
          <w:iCs/>
        </w:rPr>
      </w:pPr>
      <w:r w:rsidRPr="00A15DCB">
        <w:t>Table 7.1.1.1.</w:t>
      </w:r>
      <w:r w:rsidR="00212C4D" w:rsidRPr="00A15DCB">
        <w:t>2</w:t>
      </w:r>
      <w:r w:rsidRPr="00A15DCB">
        <w:t>.3.3-</w:t>
      </w:r>
      <w:r w:rsidR="00E53747" w:rsidRPr="00A15DCB">
        <w:t>3</w:t>
      </w:r>
      <w:r w:rsidRPr="00A15DCB">
        <w:t xml:space="preserve">: </w:t>
      </w:r>
      <w:r w:rsidRPr="00A15DCB">
        <w:rPr>
          <w:i/>
          <w:iCs/>
        </w:rPr>
        <w:t xml:space="preserve">CellGroupConfig </w:t>
      </w:r>
      <w:r w:rsidRPr="00A15DCB">
        <w:rPr>
          <w:iCs/>
        </w:rPr>
        <w:t>(</w:t>
      </w:r>
      <w:r w:rsidRPr="00A15DCB">
        <w:t>Table 7.1.1.1.2.3.3-</w:t>
      </w:r>
      <w:r w:rsidR="00272FCA" w:rsidRPr="00A15DCB">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460DEE79" w14:textId="77777777" w:rsidTr="00265B64">
        <w:tc>
          <w:tcPr>
            <w:tcW w:w="9747" w:type="dxa"/>
            <w:gridSpan w:val="4"/>
          </w:tcPr>
          <w:p w14:paraId="20505D09" w14:textId="77777777" w:rsidR="00353624" w:rsidRPr="00A15DCB" w:rsidRDefault="00353624" w:rsidP="00FD201E">
            <w:pPr>
              <w:pStyle w:val="63-13"/>
            </w:pPr>
            <w:r w:rsidRPr="00A15DCB">
              <w:t xml:space="preserve">Derivation Path: TS 38.508-1 [4], Table </w:t>
            </w:r>
            <w:r w:rsidR="00A97F7B" w:rsidRPr="00A15DCB">
              <w:t>4.6.3-19</w:t>
            </w:r>
          </w:p>
        </w:tc>
      </w:tr>
      <w:tr w:rsidR="00353624" w:rsidRPr="00A15DCB" w14:paraId="7BC759F3" w14:textId="77777777" w:rsidTr="00265B64">
        <w:tc>
          <w:tcPr>
            <w:tcW w:w="4535" w:type="dxa"/>
          </w:tcPr>
          <w:p w14:paraId="1F826762" w14:textId="77777777" w:rsidR="00353624" w:rsidRPr="00A15DCB" w:rsidRDefault="00353624" w:rsidP="00265B64">
            <w:pPr>
              <w:pStyle w:val="TAH"/>
              <w:rPr>
                <w:lang w:eastAsia="en-US"/>
              </w:rPr>
            </w:pPr>
            <w:r w:rsidRPr="00A15DCB">
              <w:rPr>
                <w:lang w:eastAsia="en-US"/>
              </w:rPr>
              <w:t>Information Element</w:t>
            </w:r>
          </w:p>
        </w:tc>
        <w:tc>
          <w:tcPr>
            <w:tcW w:w="2267" w:type="dxa"/>
          </w:tcPr>
          <w:p w14:paraId="68C4E2C1" w14:textId="77777777" w:rsidR="00353624" w:rsidRPr="00A15DCB" w:rsidRDefault="00353624" w:rsidP="00265B64">
            <w:pPr>
              <w:pStyle w:val="TAH"/>
              <w:rPr>
                <w:lang w:eastAsia="en-US"/>
              </w:rPr>
            </w:pPr>
            <w:r w:rsidRPr="00A15DCB">
              <w:rPr>
                <w:lang w:eastAsia="en-US"/>
              </w:rPr>
              <w:t>Value/remark</w:t>
            </w:r>
          </w:p>
        </w:tc>
        <w:tc>
          <w:tcPr>
            <w:tcW w:w="1700" w:type="dxa"/>
          </w:tcPr>
          <w:p w14:paraId="643C033E" w14:textId="77777777" w:rsidR="00353624" w:rsidRPr="00A15DCB" w:rsidRDefault="00353624" w:rsidP="00265B64">
            <w:pPr>
              <w:pStyle w:val="TAH"/>
              <w:rPr>
                <w:lang w:eastAsia="en-US"/>
              </w:rPr>
            </w:pPr>
            <w:r w:rsidRPr="00A15DCB">
              <w:rPr>
                <w:lang w:eastAsia="en-US"/>
              </w:rPr>
              <w:t>Comment</w:t>
            </w:r>
          </w:p>
        </w:tc>
        <w:tc>
          <w:tcPr>
            <w:tcW w:w="1245" w:type="dxa"/>
          </w:tcPr>
          <w:p w14:paraId="6D554866" w14:textId="77777777" w:rsidR="00353624" w:rsidRPr="00A15DCB" w:rsidRDefault="00353624" w:rsidP="00265B64">
            <w:pPr>
              <w:pStyle w:val="TAH"/>
              <w:rPr>
                <w:lang w:eastAsia="en-US"/>
              </w:rPr>
            </w:pPr>
            <w:r w:rsidRPr="00A15DCB">
              <w:rPr>
                <w:lang w:eastAsia="en-US"/>
              </w:rPr>
              <w:t>Condition</w:t>
            </w:r>
          </w:p>
        </w:tc>
      </w:tr>
      <w:tr w:rsidR="00353624" w:rsidRPr="00A15DCB" w14:paraId="38194F68" w14:textId="77777777" w:rsidTr="00265B64">
        <w:tc>
          <w:tcPr>
            <w:tcW w:w="4535" w:type="dxa"/>
          </w:tcPr>
          <w:p w14:paraId="29D2CADF" w14:textId="77777777" w:rsidR="00353624" w:rsidRPr="00A15DCB" w:rsidRDefault="00353624" w:rsidP="00265B64">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16BD8FC7" w14:textId="77777777" w:rsidR="00353624" w:rsidRPr="00A15DCB" w:rsidRDefault="00353624" w:rsidP="00265B64">
            <w:pPr>
              <w:pStyle w:val="TAL"/>
              <w:rPr>
                <w:lang w:eastAsia="en-US"/>
              </w:rPr>
            </w:pPr>
          </w:p>
        </w:tc>
        <w:tc>
          <w:tcPr>
            <w:tcW w:w="1700" w:type="dxa"/>
          </w:tcPr>
          <w:p w14:paraId="014172B4" w14:textId="77777777" w:rsidR="00353624" w:rsidRPr="00A15DCB" w:rsidRDefault="00353624" w:rsidP="00265B64">
            <w:pPr>
              <w:pStyle w:val="TAL"/>
              <w:rPr>
                <w:lang w:eastAsia="en-US"/>
              </w:rPr>
            </w:pPr>
          </w:p>
        </w:tc>
        <w:tc>
          <w:tcPr>
            <w:tcW w:w="1245" w:type="dxa"/>
          </w:tcPr>
          <w:p w14:paraId="46DA19B7" w14:textId="77777777" w:rsidR="00353624" w:rsidRPr="00A15DCB" w:rsidRDefault="00353624" w:rsidP="00265B64">
            <w:pPr>
              <w:pStyle w:val="TAL"/>
              <w:rPr>
                <w:lang w:eastAsia="en-US"/>
              </w:rPr>
            </w:pPr>
          </w:p>
        </w:tc>
      </w:tr>
      <w:tr w:rsidR="00353624" w:rsidRPr="00A15DCB" w14:paraId="4E3EE140" w14:textId="77777777" w:rsidTr="00265B64">
        <w:tc>
          <w:tcPr>
            <w:tcW w:w="4535" w:type="dxa"/>
          </w:tcPr>
          <w:p w14:paraId="3E082A7D" w14:textId="77777777" w:rsidR="00353624" w:rsidRPr="00A15DCB" w:rsidRDefault="00353624" w:rsidP="00265B64">
            <w:pPr>
              <w:pStyle w:val="TAL"/>
              <w:rPr>
                <w:lang w:eastAsia="en-US"/>
              </w:rPr>
            </w:pPr>
            <w:r w:rsidRPr="00A15DCB">
              <w:rPr>
                <w:lang w:eastAsia="en-US"/>
              </w:rPr>
              <w:t xml:space="preserve">  spCellConfig SEQUENCE {</w:t>
            </w:r>
          </w:p>
        </w:tc>
        <w:tc>
          <w:tcPr>
            <w:tcW w:w="2267" w:type="dxa"/>
          </w:tcPr>
          <w:p w14:paraId="5A52D1DA" w14:textId="77777777" w:rsidR="00353624" w:rsidRPr="00A15DCB" w:rsidRDefault="00353624" w:rsidP="00265B64">
            <w:pPr>
              <w:pStyle w:val="TAL"/>
              <w:rPr>
                <w:lang w:eastAsia="en-US"/>
              </w:rPr>
            </w:pPr>
          </w:p>
        </w:tc>
        <w:tc>
          <w:tcPr>
            <w:tcW w:w="1700" w:type="dxa"/>
          </w:tcPr>
          <w:p w14:paraId="36498D3C" w14:textId="77777777" w:rsidR="00353624" w:rsidRPr="00A15DCB" w:rsidRDefault="00353624" w:rsidP="00265B64">
            <w:pPr>
              <w:pStyle w:val="TAL"/>
              <w:rPr>
                <w:lang w:eastAsia="en-US"/>
              </w:rPr>
            </w:pPr>
          </w:p>
        </w:tc>
        <w:tc>
          <w:tcPr>
            <w:tcW w:w="1245" w:type="dxa"/>
          </w:tcPr>
          <w:p w14:paraId="3EBC05FF" w14:textId="77777777" w:rsidR="00353624" w:rsidRPr="00A15DCB" w:rsidRDefault="00353624" w:rsidP="00265B64">
            <w:pPr>
              <w:pStyle w:val="TAL"/>
              <w:rPr>
                <w:lang w:eastAsia="en-US"/>
              </w:rPr>
            </w:pPr>
          </w:p>
        </w:tc>
      </w:tr>
      <w:tr w:rsidR="00353624" w:rsidRPr="00A15DCB" w14:paraId="5CE1993A" w14:textId="77777777" w:rsidTr="00265B64">
        <w:tc>
          <w:tcPr>
            <w:tcW w:w="4535" w:type="dxa"/>
          </w:tcPr>
          <w:p w14:paraId="5D543761" w14:textId="77777777" w:rsidR="00353624" w:rsidRPr="00A15DCB" w:rsidRDefault="00353624" w:rsidP="00265B64">
            <w:pPr>
              <w:pStyle w:val="TAL"/>
              <w:rPr>
                <w:lang w:eastAsia="en-US"/>
              </w:rPr>
            </w:pPr>
            <w:r w:rsidRPr="00A15DCB">
              <w:rPr>
                <w:lang w:eastAsia="en-US"/>
              </w:rPr>
              <w:t xml:space="preserve">    reconfigurationWithSync SEQUENCE {</w:t>
            </w:r>
          </w:p>
        </w:tc>
        <w:tc>
          <w:tcPr>
            <w:tcW w:w="2267" w:type="dxa"/>
          </w:tcPr>
          <w:p w14:paraId="02DD69FF" w14:textId="77777777" w:rsidR="00353624" w:rsidRPr="00A15DCB" w:rsidRDefault="00353624" w:rsidP="00265B64">
            <w:pPr>
              <w:pStyle w:val="TAL"/>
              <w:rPr>
                <w:lang w:eastAsia="en-US"/>
              </w:rPr>
            </w:pPr>
          </w:p>
        </w:tc>
        <w:tc>
          <w:tcPr>
            <w:tcW w:w="1700" w:type="dxa"/>
          </w:tcPr>
          <w:p w14:paraId="03380261" w14:textId="77777777" w:rsidR="00353624" w:rsidRPr="00A15DCB" w:rsidRDefault="00353624" w:rsidP="00265B64">
            <w:pPr>
              <w:pStyle w:val="TAL"/>
              <w:rPr>
                <w:lang w:eastAsia="en-US"/>
              </w:rPr>
            </w:pPr>
          </w:p>
        </w:tc>
        <w:tc>
          <w:tcPr>
            <w:tcW w:w="1245" w:type="dxa"/>
          </w:tcPr>
          <w:p w14:paraId="16BFF333" w14:textId="77777777" w:rsidR="00353624" w:rsidRPr="00A15DCB" w:rsidRDefault="00353624" w:rsidP="00265B64">
            <w:pPr>
              <w:pStyle w:val="TAL"/>
              <w:rPr>
                <w:lang w:eastAsia="en-US"/>
              </w:rPr>
            </w:pPr>
          </w:p>
        </w:tc>
      </w:tr>
      <w:tr w:rsidR="00353624" w:rsidRPr="00A15DCB" w14:paraId="52FD5A5D" w14:textId="77777777" w:rsidTr="00265B64">
        <w:tc>
          <w:tcPr>
            <w:tcW w:w="4535" w:type="dxa"/>
          </w:tcPr>
          <w:p w14:paraId="55C03701" w14:textId="77777777" w:rsidR="00353624" w:rsidRPr="00A15DCB" w:rsidRDefault="00353624" w:rsidP="00265B64">
            <w:pPr>
              <w:pStyle w:val="TAL"/>
              <w:rPr>
                <w:lang w:eastAsia="en-US"/>
              </w:rPr>
            </w:pPr>
            <w:r w:rsidRPr="00A15DCB">
              <w:rPr>
                <w:lang w:eastAsia="en-US"/>
              </w:rPr>
              <w:t xml:space="preserve">      spCellConfigCommon</w:t>
            </w:r>
          </w:p>
        </w:tc>
        <w:tc>
          <w:tcPr>
            <w:tcW w:w="2267" w:type="dxa"/>
          </w:tcPr>
          <w:p w14:paraId="4A0B0F6F" w14:textId="77777777" w:rsidR="00353624" w:rsidRPr="00A15DCB" w:rsidRDefault="00353624" w:rsidP="00265B64">
            <w:pPr>
              <w:pStyle w:val="TAL"/>
              <w:rPr>
                <w:lang w:eastAsia="en-US"/>
              </w:rPr>
            </w:pPr>
            <w:r w:rsidRPr="00A15DCB">
              <w:rPr>
                <w:lang w:eastAsia="en-US"/>
              </w:rPr>
              <w:t>ServingCellConfigCommon</w:t>
            </w:r>
          </w:p>
        </w:tc>
        <w:tc>
          <w:tcPr>
            <w:tcW w:w="1700" w:type="dxa"/>
          </w:tcPr>
          <w:p w14:paraId="255BE8A5" w14:textId="77777777" w:rsidR="00353624" w:rsidRPr="00A15DCB" w:rsidRDefault="00353624" w:rsidP="00265B64">
            <w:pPr>
              <w:pStyle w:val="TAL"/>
              <w:rPr>
                <w:lang w:eastAsia="en-US"/>
              </w:rPr>
            </w:pPr>
          </w:p>
        </w:tc>
        <w:tc>
          <w:tcPr>
            <w:tcW w:w="1245" w:type="dxa"/>
          </w:tcPr>
          <w:p w14:paraId="51F8DB2E" w14:textId="77777777" w:rsidR="00353624" w:rsidRPr="00A15DCB" w:rsidRDefault="00353624" w:rsidP="00265B64">
            <w:pPr>
              <w:pStyle w:val="TAL"/>
              <w:rPr>
                <w:lang w:eastAsia="en-US"/>
              </w:rPr>
            </w:pPr>
          </w:p>
        </w:tc>
      </w:tr>
      <w:tr w:rsidR="00353624" w:rsidRPr="00A15DCB" w14:paraId="15F4FD8B" w14:textId="77777777" w:rsidTr="00265B64">
        <w:tc>
          <w:tcPr>
            <w:tcW w:w="4535" w:type="dxa"/>
          </w:tcPr>
          <w:p w14:paraId="5C8075C7" w14:textId="77777777" w:rsidR="00353624" w:rsidRPr="00A15DCB" w:rsidRDefault="00353624" w:rsidP="00265B64">
            <w:pPr>
              <w:pStyle w:val="TAL"/>
              <w:rPr>
                <w:lang w:eastAsia="en-US"/>
              </w:rPr>
            </w:pPr>
            <w:r w:rsidRPr="00A15DCB">
              <w:rPr>
                <w:lang w:eastAsia="en-US"/>
              </w:rPr>
              <w:t xml:space="preserve">      newUE-Identity</w:t>
            </w:r>
          </w:p>
        </w:tc>
        <w:tc>
          <w:tcPr>
            <w:tcW w:w="2267" w:type="dxa"/>
          </w:tcPr>
          <w:p w14:paraId="473344E2" w14:textId="77777777" w:rsidR="00353624" w:rsidRPr="00A15DCB" w:rsidRDefault="00353624" w:rsidP="00265B64">
            <w:pPr>
              <w:pStyle w:val="TAL"/>
              <w:rPr>
                <w:lang w:eastAsia="en-US"/>
              </w:rPr>
            </w:pPr>
            <w:r w:rsidRPr="00A15DCB">
              <w:rPr>
                <w:lang w:eastAsia="en-US"/>
              </w:rPr>
              <w:t>RNTI-Value</w:t>
            </w:r>
          </w:p>
        </w:tc>
        <w:tc>
          <w:tcPr>
            <w:tcW w:w="1700" w:type="dxa"/>
          </w:tcPr>
          <w:p w14:paraId="14E67A08" w14:textId="77777777" w:rsidR="00353624" w:rsidRPr="00A15DCB" w:rsidRDefault="00353624" w:rsidP="00265B64">
            <w:pPr>
              <w:pStyle w:val="TAL"/>
              <w:rPr>
                <w:lang w:eastAsia="en-US"/>
              </w:rPr>
            </w:pPr>
          </w:p>
        </w:tc>
        <w:tc>
          <w:tcPr>
            <w:tcW w:w="1245" w:type="dxa"/>
          </w:tcPr>
          <w:p w14:paraId="68E435E8" w14:textId="77777777" w:rsidR="00353624" w:rsidRPr="00A15DCB" w:rsidRDefault="00353624" w:rsidP="00265B64">
            <w:pPr>
              <w:pStyle w:val="TAL"/>
              <w:rPr>
                <w:lang w:eastAsia="en-US"/>
              </w:rPr>
            </w:pPr>
          </w:p>
        </w:tc>
      </w:tr>
      <w:tr w:rsidR="00353624" w:rsidRPr="00A15DCB" w14:paraId="4B6FCE9C" w14:textId="77777777" w:rsidTr="00265B64">
        <w:tc>
          <w:tcPr>
            <w:tcW w:w="4535" w:type="dxa"/>
          </w:tcPr>
          <w:p w14:paraId="72AF856D" w14:textId="77777777" w:rsidR="00353624" w:rsidRPr="00A15DCB" w:rsidRDefault="00353624" w:rsidP="00265B64">
            <w:pPr>
              <w:pStyle w:val="TAL"/>
              <w:rPr>
                <w:lang w:eastAsia="en-US"/>
              </w:rPr>
            </w:pPr>
            <w:r w:rsidRPr="00A15DCB">
              <w:rPr>
                <w:lang w:eastAsia="en-US"/>
              </w:rPr>
              <w:t xml:space="preserve">      t304</w:t>
            </w:r>
          </w:p>
        </w:tc>
        <w:tc>
          <w:tcPr>
            <w:tcW w:w="2267" w:type="dxa"/>
          </w:tcPr>
          <w:p w14:paraId="529E8ED2" w14:textId="77777777" w:rsidR="00353624" w:rsidRPr="00A15DCB" w:rsidRDefault="00353624" w:rsidP="00265B64">
            <w:pPr>
              <w:pStyle w:val="TAL"/>
              <w:rPr>
                <w:lang w:eastAsia="en-US"/>
              </w:rPr>
            </w:pPr>
            <w:r w:rsidRPr="00A15DCB">
              <w:rPr>
                <w:lang w:eastAsia="en-US"/>
              </w:rPr>
              <w:t>ms2000</w:t>
            </w:r>
          </w:p>
        </w:tc>
        <w:tc>
          <w:tcPr>
            <w:tcW w:w="1700" w:type="dxa"/>
          </w:tcPr>
          <w:p w14:paraId="27DA019B" w14:textId="77777777" w:rsidR="00353624" w:rsidRPr="00A15DCB" w:rsidRDefault="00353624" w:rsidP="00265B64">
            <w:pPr>
              <w:pStyle w:val="TAL"/>
              <w:rPr>
                <w:lang w:eastAsia="en-US"/>
              </w:rPr>
            </w:pPr>
          </w:p>
        </w:tc>
        <w:tc>
          <w:tcPr>
            <w:tcW w:w="1245" w:type="dxa"/>
          </w:tcPr>
          <w:p w14:paraId="717C5FB0" w14:textId="77777777" w:rsidR="00353624" w:rsidRPr="00A15DCB" w:rsidRDefault="00353624" w:rsidP="00265B64">
            <w:pPr>
              <w:pStyle w:val="TAL"/>
              <w:rPr>
                <w:lang w:eastAsia="en-US"/>
              </w:rPr>
            </w:pPr>
          </w:p>
        </w:tc>
      </w:tr>
      <w:tr w:rsidR="00353624" w:rsidRPr="00A15DCB" w14:paraId="6E64E856" w14:textId="77777777" w:rsidTr="00265B64">
        <w:tc>
          <w:tcPr>
            <w:tcW w:w="4535" w:type="dxa"/>
          </w:tcPr>
          <w:p w14:paraId="1B561143" w14:textId="77777777" w:rsidR="00353624" w:rsidRPr="00A15DCB" w:rsidRDefault="00353624" w:rsidP="00265B64">
            <w:pPr>
              <w:pStyle w:val="TAL"/>
              <w:rPr>
                <w:lang w:eastAsia="en-US"/>
              </w:rPr>
            </w:pPr>
            <w:r w:rsidRPr="00A15DCB">
              <w:rPr>
                <w:lang w:eastAsia="en-US"/>
              </w:rPr>
              <w:t xml:space="preserve">      rach-ConfigDedicated </w:t>
            </w:r>
          </w:p>
        </w:tc>
        <w:tc>
          <w:tcPr>
            <w:tcW w:w="2267" w:type="dxa"/>
          </w:tcPr>
          <w:p w14:paraId="4FE101F8" w14:textId="77777777" w:rsidR="00353624" w:rsidRPr="00A15DCB" w:rsidRDefault="00272FCA" w:rsidP="00265B64">
            <w:pPr>
              <w:pStyle w:val="TAL"/>
              <w:rPr>
                <w:lang w:eastAsia="en-US"/>
              </w:rPr>
            </w:pPr>
            <w:r w:rsidRPr="00A15DCB">
              <w:t>Not Present</w:t>
            </w:r>
          </w:p>
        </w:tc>
        <w:tc>
          <w:tcPr>
            <w:tcW w:w="1700" w:type="dxa"/>
          </w:tcPr>
          <w:p w14:paraId="06155DA4" w14:textId="77777777" w:rsidR="00353624" w:rsidRPr="00A15DCB" w:rsidRDefault="00353624" w:rsidP="00265B64">
            <w:pPr>
              <w:pStyle w:val="TAL"/>
              <w:rPr>
                <w:lang w:eastAsia="en-US"/>
              </w:rPr>
            </w:pPr>
          </w:p>
        </w:tc>
        <w:tc>
          <w:tcPr>
            <w:tcW w:w="1245" w:type="dxa"/>
          </w:tcPr>
          <w:p w14:paraId="7CB6082F" w14:textId="77777777" w:rsidR="00353624" w:rsidRPr="00A15DCB" w:rsidRDefault="00353624" w:rsidP="00265B64">
            <w:pPr>
              <w:pStyle w:val="TAL"/>
              <w:rPr>
                <w:lang w:eastAsia="en-US"/>
              </w:rPr>
            </w:pPr>
          </w:p>
        </w:tc>
      </w:tr>
      <w:tr w:rsidR="00353624" w:rsidRPr="00A15DCB" w14:paraId="545650F7" w14:textId="77777777" w:rsidTr="00265B64">
        <w:tc>
          <w:tcPr>
            <w:tcW w:w="4535" w:type="dxa"/>
          </w:tcPr>
          <w:p w14:paraId="30320F6C" w14:textId="77777777" w:rsidR="00353624" w:rsidRPr="00A15DCB" w:rsidRDefault="00353624" w:rsidP="00265B64">
            <w:pPr>
              <w:pStyle w:val="TAL"/>
              <w:rPr>
                <w:lang w:eastAsia="en-US"/>
              </w:rPr>
            </w:pPr>
            <w:r w:rsidRPr="00A15DCB">
              <w:rPr>
                <w:lang w:eastAsia="en-US"/>
              </w:rPr>
              <w:t xml:space="preserve">    }</w:t>
            </w:r>
          </w:p>
        </w:tc>
        <w:tc>
          <w:tcPr>
            <w:tcW w:w="2267" w:type="dxa"/>
          </w:tcPr>
          <w:p w14:paraId="0B867688" w14:textId="77777777" w:rsidR="00353624" w:rsidRPr="00A15DCB" w:rsidRDefault="00353624" w:rsidP="00265B64">
            <w:pPr>
              <w:pStyle w:val="TAL"/>
              <w:rPr>
                <w:lang w:eastAsia="en-US"/>
              </w:rPr>
            </w:pPr>
          </w:p>
        </w:tc>
        <w:tc>
          <w:tcPr>
            <w:tcW w:w="1700" w:type="dxa"/>
          </w:tcPr>
          <w:p w14:paraId="407E0025" w14:textId="77777777" w:rsidR="00353624" w:rsidRPr="00A15DCB" w:rsidRDefault="00353624" w:rsidP="00265B64">
            <w:pPr>
              <w:pStyle w:val="TAL"/>
              <w:rPr>
                <w:lang w:eastAsia="en-US"/>
              </w:rPr>
            </w:pPr>
          </w:p>
        </w:tc>
        <w:tc>
          <w:tcPr>
            <w:tcW w:w="1245" w:type="dxa"/>
          </w:tcPr>
          <w:p w14:paraId="3CD862E2" w14:textId="77777777" w:rsidR="00353624" w:rsidRPr="00A15DCB" w:rsidRDefault="00353624" w:rsidP="00265B64">
            <w:pPr>
              <w:pStyle w:val="TAL"/>
              <w:rPr>
                <w:lang w:eastAsia="en-US"/>
              </w:rPr>
            </w:pPr>
          </w:p>
        </w:tc>
      </w:tr>
      <w:tr w:rsidR="001D0890" w:rsidRPr="00A15DCB" w14:paraId="336209B5" w14:textId="77777777" w:rsidTr="001D0890">
        <w:tc>
          <w:tcPr>
            <w:tcW w:w="4535" w:type="dxa"/>
            <w:tcBorders>
              <w:top w:val="single" w:sz="4" w:space="0" w:color="auto"/>
              <w:left w:val="single" w:sz="4" w:space="0" w:color="auto"/>
              <w:bottom w:val="single" w:sz="4" w:space="0" w:color="auto"/>
              <w:right w:val="single" w:sz="4" w:space="0" w:color="auto"/>
            </w:tcBorders>
          </w:tcPr>
          <w:p w14:paraId="26510C07" w14:textId="77777777" w:rsidR="001D0890" w:rsidRPr="00A15DCB" w:rsidRDefault="001D0890" w:rsidP="009B330A">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E47375F" w14:textId="77777777" w:rsidR="001D0890" w:rsidRPr="00A15DCB" w:rsidRDefault="001D0890" w:rsidP="009B330A">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D23EE48" w14:textId="77777777" w:rsidR="001D0890" w:rsidRPr="00A15DCB" w:rsidRDefault="001D0890" w:rsidP="009B330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7937E4" w14:textId="77777777" w:rsidR="001D0890" w:rsidRPr="00A15DCB" w:rsidRDefault="001D0890" w:rsidP="009B330A">
            <w:pPr>
              <w:pStyle w:val="TAL"/>
              <w:rPr>
                <w:lang w:eastAsia="en-US"/>
              </w:rPr>
            </w:pPr>
          </w:p>
        </w:tc>
      </w:tr>
      <w:tr w:rsidR="001D0890" w:rsidRPr="00A15DCB" w14:paraId="7D983FC6" w14:textId="77777777" w:rsidTr="001D0890">
        <w:tc>
          <w:tcPr>
            <w:tcW w:w="4535" w:type="dxa"/>
            <w:tcBorders>
              <w:top w:val="single" w:sz="4" w:space="0" w:color="auto"/>
              <w:left w:val="single" w:sz="4" w:space="0" w:color="auto"/>
              <w:bottom w:val="single" w:sz="4" w:space="0" w:color="auto"/>
              <w:right w:val="single" w:sz="4" w:space="0" w:color="auto"/>
            </w:tcBorders>
          </w:tcPr>
          <w:p w14:paraId="531B4376" w14:textId="77777777" w:rsidR="001D0890" w:rsidRPr="00A15DCB" w:rsidRDefault="001D0890" w:rsidP="009B330A">
            <w:pPr>
              <w:pStyle w:val="TAL"/>
              <w:rPr>
                <w:lang w:eastAsia="en-US"/>
              </w:rPr>
            </w:pP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7F7F67C" w14:textId="77777777" w:rsidR="001D0890" w:rsidRPr="00A15DCB" w:rsidRDefault="001D0890" w:rsidP="009B330A">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EB7CD1C" w14:textId="77777777" w:rsidR="001D0890" w:rsidRPr="00A15DCB" w:rsidRDefault="001D0890" w:rsidP="009B330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4491C0" w14:textId="77777777" w:rsidR="001D0890" w:rsidRPr="00A15DCB" w:rsidRDefault="001D0890" w:rsidP="009B330A">
            <w:pPr>
              <w:pStyle w:val="TAL"/>
              <w:rPr>
                <w:lang w:eastAsia="en-US"/>
              </w:rPr>
            </w:pPr>
          </w:p>
        </w:tc>
      </w:tr>
    </w:tbl>
    <w:p w14:paraId="0E6CFDE8" w14:textId="77777777" w:rsidR="00353624" w:rsidRPr="00A15DCB" w:rsidRDefault="00353624" w:rsidP="00353624"/>
    <w:p w14:paraId="06556F86" w14:textId="77777777" w:rsidR="00353624" w:rsidRPr="00A15DCB" w:rsidRDefault="00353624" w:rsidP="00DA77DA">
      <w:pPr>
        <w:pStyle w:val="TH"/>
        <w:rPr>
          <w:i/>
        </w:rPr>
      </w:pPr>
      <w:r w:rsidRPr="00A15DCB">
        <w:t>Table 7.1.1.1.2.3.3-</w:t>
      </w:r>
      <w:r w:rsidR="00272FCA" w:rsidRPr="00A15DCB">
        <w:t>4</w:t>
      </w:r>
      <w:r w:rsidRPr="00A15DCB">
        <w:t xml:space="preserve">: </w:t>
      </w:r>
      <w:r w:rsidRPr="00A15DCB">
        <w:rPr>
          <w:i/>
        </w:rPr>
        <w:t>ServingCellConfigCommon (</w:t>
      </w:r>
      <w:r w:rsidRPr="00A15DCB">
        <w:t>Table 7.1.1.1.2.3.3-</w:t>
      </w:r>
      <w:r w:rsidR="00272FCA" w:rsidRPr="00A15DCB">
        <w:t>3</w:t>
      </w:r>
      <w:r w:rsidR="00212C4D" w:rsidRPr="00A15DCB">
        <w:t>, Table 7.1.1.1.2.3.3-1A</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2E3A3BA8" w14:textId="77777777" w:rsidTr="00265B64">
        <w:tc>
          <w:tcPr>
            <w:tcW w:w="9747" w:type="dxa"/>
            <w:gridSpan w:val="4"/>
          </w:tcPr>
          <w:p w14:paraId="16A40AAD" w14:textId="77777777" w:rsidR="00353624" w:rsidRPr="00A15DCB" w:rsidRDefault="00353624" w:rsidP="00265B64">
            <w:pPr>
              <w:pStyle w:val="TAH"/>
              <w:jc w:val="left"/>
              <w:rPr>
                <w:b w:val="0"/>
                <w:lang w:eastAsia="en-US"/>
              </w:rPr>
            </w:pPr>
            <w:r w:rsidRPr="00A15DCB">
              <w:rPr>
                <w:b w:val="0"/>
                <w:lang w:eastAsia="en-US"/>
              </w:rPr>
              <w:t xml:space="preserve">Derivation Path: TS 38.508-1 [4], Table </w:t>
            </w:r>
            <w:r w:rsidR="00F76293" w:rsidRPr="00A15DCB">
              <w:rPr>
                <w:b w:val="0"/>
                <w:lang w:eastAsia="en-US"/>
              </w:rPr>
              <w:t>4.6.3-168</w:t>
            </w:r>
          </w:p>
        </w:tc>
      </w:tr>
      <w:tr w:rsidR="00353624" w:rsidRPr="00A15DCB" w14:paraId="6DDD0D2B" w14:textId="77777777" w:rsidTr="00265B64">
        <w:tc>
          <w:tcPr>
            <w:tcW w:w="4535" w:type="dxa"/>
          </w:tcPr>
          <w:p w14:paraId="0B0F6756" w14:textId="77777777" w:rsidR="00353624" w:rsidRPr="00A15DCB" w:rsidRDefault="00353624" w:rsidP="00265B64">
            <w:pPr>
              <w:pStyle w:val="TAH"/>
              <w:rPr>
                <w:lang w:eastAsia="en-US"/>
              </w:rPr>
            </w:pPr>
            <w:r w:rsidRPr="00A15DCB">
              <w:rPr>
                <w:lang w:eastAsia="en-US"/>
              </w:rPr>
              <w:t>Information Element</w:t>
            </w:r>
          </w:p>
        </w:tc>
        <w:tc>
          <w:tcPr>
            <w:tcW w:w="2267" w:type="dxa"/>
          </w:tcPr>
          <w:p w14:paraId="68FC16C5" w14:textId="77777777" w:rsidR="00353624" w:rsidRPr="00A15DCB" w:rsidRDefault="00353624" w:rsidP="00265B64">
            <w:pPr>
              <w:pStyle w:val="TAH"/>
              <w:rPr>
                <w:lang w:eastAsia="en-US"/>
              </w:rPr>
            </w:pPr>
            <w:r w:rsidRPr="00A15DCB">
              <w:rPr>
                <w:lang w:eastAsia="en-US"/>
              </w:rPr>
              <w:t>Value/remark</w:t>
            </w:r>
          </w:p>
        </w:tc>
        <w:tc>
          <w:tcPr>
            <w:tcW w:w="1700" w:type="dxa"/>
          </w:tcPr>
          <w:p w14:paraId="2A027D2D" w14:textId="77777777" w:rsidR="00353624" w:rsidRPr="00A15DCB" w:rsidRDefault="00353624" w:rsidP="00265B64">
            <w:pPr>
              <w:pStyle w:val="TAH"/>
              <w:rPr>
                <w:lang w:eastAsia="en-US"/>
              </w:rPr>
            </w:pPr>
            <w:r w:rsidRPr="00A15DCB">
              <w:rPr>
                <w:lang w:eastAsia="en-US"/>
              </w:rPr>
              <w:t>Comment</w:t>
            </w:r>
          </w:p>
        </w:tc>
        <w:tc>
          <w:tcPr>
            <w:tcW w:w="1245" w:type="dxa"/>
          </w:tcPr>
          <w:p w14:paraId="3C88F99F" w14:textId="77777777" w:rsidR="00353624" w:rsidRPr="00A15DCB" w:rsidRDefault="00353624" w:rsidP="00265B64">
            <w:pPr>
              <w:pStyle w:val="TAH"/>
              <w:rPr>
                <w:lang w:eastAsia="en-US"/>
              </w:rPr>
            </w:pPr>
            <w:r w:rsidRPr="00A15DCB">
              <w:rPr>
                <w:lang w:eastAsia="en-US"/>
              </w:rPr>
              <w:t>Condition</w:t>
            </w:r>
          </w:p>
        </w:tc>
      </w:tr>
      <w:tr w:rsidR="00353624" w:rsidRPr="00A15DCB" w14:paraId="34F11613" w14:textId="77777777" w:rsidTr="00265B64">
        <w:tc>
          <w:tcPr>
            <w:tcW w:w="4535" w:type="dxa"/>
          </w:tcPr>
          <w:p w14:paraId="544F249A" w14:textId="77777777" w:rsidR="00353624" w:rsidRPr="00A15DCB" w:rsidRDefault="00353624" w:rsidP="00265B64">
            <w:pPr>
              <w:pStyle w:val="TAL"/>
              <w:rPr>
                <w:lang w:eastAsia="en-US"/>
              </w:rPr>
            </w:pPr>
            <w:r w:rsidRPr="00A15DCB">
              <w:rPr>
                <w:lang w:eastAsia="en-US"/>
              </w:rPr>
              <w:t>ServingCellConfigCommon ::= SEQUENCE {</w:t>
            </w:r>
          </w:p>
        </w:tc>
        <w:tc>
          <w:tcPr>
            <w:tcW w:w="2267" w:type="dxa"/>
          </w:tcPr>
          <w:p w14:paraId="7B3C1D0E" w14:textId="77777777" w:rsidR="00353624" w:rsidRPr="00A15DCB" w:rsidRDefault="00353624" w:rsidP="00265B64">
            <w:pPr>
              <w:pStyle w:val="TAL"/>
              <w:rPr>
                <w:lang w:eastAsia="en-US"/>
              </w:rPr>
            </w:pPr>
          </w:p>
        </w:tc>
        <w:tc>
          <w:tcPr>
            <w:tcW w:w="1700" w:type="dxa"/>
          </w:tcPr>
          <w:p w14:paraId="4C339E9E" w14:textId="77777777" w:rsidR="00353624" w:rsidRPr="00A15DCB" w:rsidRDefault="00353624" w:rsidP="00265B64">
            <w:pPr>
              <w:pStyle w:val="TAL"/>
              <w:rPr>
                <w:lang w:eastAsia="en-US"/>
              </w:rPr>
            </w:pPr>
          </w:p>
        </w:tc>
        <w:tc>
          <w:tcPr>
            <w:tcW w:w="1245" w:type="dxa"/>
          </w:tcPr>
          <w:p w14:paraId="7358E90A" w14:textId="77777777" w:rsidR="00353624" w:rsidRPr="00A15DCB" w:rsidRDefault="00353624" w:rsidP="00265B64">
            <w:pPr>
              <w:pStyle w:val="TAL"/>
              <w:rPr>
                <w:lang w:eastAsia="en-US"/>
              </w:rPr>
            </w:pPr>
          </w:p>
        </w:tc>
      </w:tr>
      <w:tr w:rsidR="00353624" w:rsidRPr="00A15DCB" w14:paraId="2DAC694B" w14:textId="77777777" w:rsidTr="00265B64">
        <w:tc>
          <w:tcPr>
            <w:tcW w:w="4535" w:type="dxa"/>
          </w:tcPr>
          <w:p w14:paraId="1FE8B10B" w14:textId="77777777" w:rsidR="00353624" w:rsidRPr="00A15DCB" w:rsidRDefault="00353624" w:rsidP="00265B64">
            <w:pPr>
              <w:pStyle w:val="TAL"/>
              <w:rPr>
                <w:lang w:eastAsia="en-US"/>
              </w:rPr>
            </w:pPr>
            <w:r w:rsidRPr="00A15DCB">
              <w:rPr>
                <w:lang w:eastAsia="en-US"/>
              </w:rPr>
              <w:t xml:space="preserve">  uplinkConfigCommon SEQUENCE {</w:t>
            </w:r>
          </w:p>
        </w:tc>
        <w:tc>
          <w:tcPr>
            <w:tcW w:w="2267" w:type="dxa"/>
          </w:tcPr>
          <w:p w14:paraId="3CDCBA2E" w14:textId="77777777" w:rsidR="00353624" w:rsidRPr="00A15DCB" w:rsidRDefault="00353624" w:rsidP="00265B64">
            <w:pPr>
              <w:pStyle w:val="TAL"/>
              <w:rPr>
                <w:lang w:eastAsia="en-US"/>
              </w:rPr>
            </w:pPr>
          </w:p>
        </w:tc>
        <w:tc>
          <w:tcPr>
            <w:tcW w:w="1700" w:type="dxa"/>
          </w:tcPr>
          <w:p w14:paraId="7ADF3F9D" w14:textId="77777777" w:rsidR="00353624" w:rsidRPr="00A15DCB" w:rsidRDefault="00353624" w:rsidP="00265B64">
            <w:pPr>
              <w:pStyle w:val="TAL"/>
              <w:rPr>
                <w:lang w:eastAsia="en-US"/>
              </w:rPr>
            </w:pPr>
          </w:p>
        </w:tc>
        <w:tc>
          <w:tcPr>
            <w:tcW w:w="1245" w:type="dxa"/>
          </w:tcPr>
          <w:p w14:paraId="6198601F" w14:textId="77777777" w:rsidR="00353624" w:rsidRPr="00A15DCB" w:rsidRDefault="00353624" w:rsidP="00265B64">
            <w:pPr>
              <w:pStyle w:val="TAL"/>
              <w:rPr>
                <w:lang w:eastAsia="en-US"/>
              </w:rPr>
            </w:pPr>
          </w:p>
        </w:tc>
      </w:tr>
      <w:tr w:rsidR="00353624" w:rsidRPr="00A15DCB" w14:paraId="6FC6B1BC" w14:textId="77777777" w:rsidTr="00265B64">
        <w:tc>
          <w:tcPr>
            <w:tcW w:w="4535" w:type="dxa"/>
          </w:tcPr>
          <w:p w14:paraId="4A502887" w14:textId="77777777" w:rsidR="00353624" w:rsidRPr="00A15DCB" w:rsidRDefault="00353624" w:rsidP="00265B64">
            <w:pPr>
              <w:pStyle w:val="TAL"/>
              <w:rPr>
                <w:lang w:eastAsia="en-US"/>
              </w:rPr>
            </w:pPr>
            <w:r w:rsidRPr="00A15DCB">
              <w:rPr>
                <w:lang w:eastAsia="en-US"/>
              </w:rPr>
              <w:t xml:space="preserve">    initialUplinkBWP</w:t>
            </w:r>
          </w:p>
        </w:tc>
        <w:tc>
          <w:tcPr>
            <w:tcW w:w="2267" w:type="dxa"/>
          </w:tcPr>
          <w:p w14:paraId="002FAB6C" w14:textId="77777777" w:rsidR="00353624" w:rsidRPr="00A15DCB" w:rsidRDefault="00353624" w:rsidP="00265B64">
            <w:pPr>
              <w:pStyle w:val="TAL"/>
              <w:rPr>
                <w:lang w:eastAsia="en-US"/>
              </w:rPr>
            </w:pPr>
            <w:r w:rsidRPr="00A15DCB">
              <w:rPr>
                <w:lang w:eastAsia="en-US"/>
              </w:rPr>
              <w:t>BWP-UplinkCommon</w:t>
            </w:r>
          </w:p>
        </w:tc>
        <w:tc>
          <w:tcPr>
            <w:tcW w:w="1700" w:type="dxa"/>
          </w:tcPr>
          <w:p w14:paraId="3FD002AF" w14:textId="77777777" w:rsidR="00353624" w:rsidRPr="00A15DCB" w:rsidRDefault="00353624" w:rsidP="00265B64">
            <w:pPr>
              <w:pStyle w:val="TAL"/>
              <w:rPr>
                <w:lang w:eastAsia="en-US"/>
              </w:rPr>
            </w:pPr>
          </w:p>
        </w:tc>
        <w:tc>
          <w:tcPr>
            <w:tcW w:w="1245" w:type="dxa"/>
          </w:tcPr>
          <w:p w14:paraId="2A03D31C" w14:textId="77777777" w:rsidR="00353624" w:rsidRPr="00A15DCB" w:rsidRDefault="00353624" w:rsidP="00265B64">
            <w:pPr>
              <w:pStyle w:val="TAL"/>
              <w:rPr>
                <w:lang w:eastAsia="en-US"/>
              </w:rPr>
            </w:pPr>
          </w:p>
        </w:tc>
      </w:tr>
      <w:tr w:rsidR="00353624" w:rsidRPr="00A15DCB" w14:paraId="6751C193" w14:textId="77777777" w:rsidTr="00265B64">
        <w:tc>
          <w:tcPr>
            <w:tcW w:w="4535" w:type="dxa"/>
          </w:tcPr>
          <w:p w14:paraId="349D6DF6" w14:textId="77777777" w:rsidR="00353624" w:rsidRPr="00A15DCB" w:rsidRDefault="00353624" w:rsidP="00265B64">
            <w:pPr>
              <w:pStyle w:val="TAL"/>
              <w:rPr>
                <w:lang w:eastAsia="en-US"/>
              </w:rPr>
            </w:pPr>
            <w:r w:rsidRPr="00A15DCB">
              <w:rPr>
                <w:lang w:eastAsia="en-US"/>
              </w:rPr>
              <w:t xml:space="preserve">  }</w:t>
            </w:r>
          </w:p>
        </w:tc>
        <w:tc>
          <w:tcPr>
            <w:tcW w:w="2267" w:type="dxa"/>
          </w:tcPr>
          <w:p w14:paraId="1690492A" w14:textId="77777777" w:rsidR="00353624" w:rsidRPr="00A15DCB" w:rsidRDefault="00353624" w:rsidP="00265B64">
            <w:pPr>
              <w:pStyle w:val="TAL"/>
              <w:rPr>
                <w:lang w:eastAsia="en-US"/>
              </w:rPr>
            </w:pPr>
          </w:p>
        </w:tc>
        <w:tc>
          <w:tcPr>
            <w:tcW w:w="1700" w:type="dxa"/>
          </w:tcPr>
          <w:p w14:paraId="38539F15" w14:textId="77777777" w:rsidR="00353624" w:rsidRPr="00A15DCB" w:rsidRDefault="00353624" w:rsidP="00265B64">
            <w:pPr>
              <w:pStyle w:val="TAL"/>
              <w:rPr>
                <w:lang w:eastAsia="en-US"/>
              </w:rPr>
            </w:pPr>
          </w:p>
        </w:tc>
        <w:tc>
          <w:tcPr>
            <w:tcW w:w="1245" w:type="dxa"/>
          </w:tcPr>
          <w:p w14:paraId="7B0AC5C3" w14:textId="77777777" w:rsidR="00353624" w:rsidRPr="00A15DCB" w:rsidRDefault="00353624" w:rsidP="00265B64">
            <w:pPr>
              <w:pStyle w:val="TAL"/>
              <w:rPr>
                <w:lang w:eastAsia="en-US"/>
              </w:rPr>
            </w:pPr>
          </w:p>
        </w:tc>
      </w:tr>
      <w:tr w:rsidR="00353624" w:rsidRPr="00A15DCB" w14:paraId="4B0C3B80" w14:textId="77777777" w:rsidTr="00265B64">
        <w:tc>
          <w:tcPr>
            <w:tcW w:w="4535" w:type="dxa"/>
            <w:tcBorders>
              <w:bottom w:val="single" w:sz="4" w:space="0" w:color="auto"/>
            </w:tcBorders>
          </w:tcPr>
          <w:p w14:paraId="467C086E" w14:textId="77777777" w:rsidR="00353624" w:rsidRPr="00A15DCB" w:rsidRDefault="00353624" w:rsidP="00265B64">
            <w:pPr>
              <w:pStyle w:val="TAL"/>
              <w:rPr>
                <w:lang w:eastAsia="en-US"/>
              </w:rPr>
            </w:pPr>
            <w:r w:rsidRPr="00A15DCB">
              <w:rPr>
                <w:lang w:eastAsia="en-US"/>
              </w:rPr>
              <w:t>}</w:t>
            </w:r>
          </w:p>
        </w:tc>
        <w:tc>
          <w:tcPr>
            <w:tcW w:w="2267" w:type="dxa"/>
          </w:tcPr>
          <w:p w14:paraId="1F5C509C" w14:textId="77777777" w:rsidR="00353624" w:rsidRPr="00A15DCB" w:rsidRDefault="00353624" w:rsidP="00265B64">
            <w:pPr>
              <w:pStyle w:val="TAL"/>
              <w:rPr>
                <w:lang w:eastAsia="en-US"/>
              </w:rPr>
            </w:pPr>
          </w:p>
        </w:tc>
        <w:tc>
          <w:tcPr>
            <w:tcW w:w="1700" w:type="dxa"/>
          </w:tcPr>
          <w:p w14:paraId="338D32AF" w14:textId="77777777" w:rsidR="00353624" w:rsidRPr="00A15DCB" w:rsidRDefault="00353624" w:rsidP="00265B64">
            <w:pPr>
              <w:pStyle w:val="TAL"/>
              <w:rPr>
                <w:lang w:eastAsia="en-US"/>
              </w:rPr>
            </w:pPr>
          </w:p>
        </w:tc>
        <w:tc>
          <w:tcPr>
            <w:tcW w:w="1245" w:type="dxa"/>
          </w:tcPr>
          <w:p w14:paraId="4ADE3E63" w14:textId="77777777" w:rsidR="00353624" w:rsidRPr="00A15DCB" w:rsidRDefault="00353624" w:rsidP="00265B64">
            <w:pPr>
              <w:pStyle w:val="TAL"/>
              <w:rPr>
                <w:lang w:eastAsia="en-US"/>
              </w:rPr>
            </w:pPr>
          </w:p>
        </w:tc>
      </w:tr>
    </w:tbl>
    <w:p w14:paraId="2F5367AE" w14:textId="77777777" w:rsidR="00353624" w:rsidRPr="00A15DCB" w:rsidRDefault="00353624" w:rsidP="00353624"/>
    <w:p w14:paraId="2DBD514F" w14:textId="77777777" w:rsidR="00353624" w:rsidRPr="00A15DCB" w:rsidRDefault="00353624" w:rsidP="00DA77DA">
      <w:pPr>
        <w:pStyle w:val="TH"/>
        <w:rPr>
          <w:i/>
          <w:iCs/>
        </w:rPr>
      </w:pPr>
      <w:r w:rsidRPr="00A15DCB">
        <w:lastRenderedPageBreak/>
        <w:t>Table 7.1.1.1.2.3.3-</w:t>
      </w:r>
      <w:r w:rsidR="00272FCA" w:rsidRPr="00A15DCB">
        <w:t>5</w:t>
      </w:r>
      <w:r w:rsidRPr="00A15DCB">
        <w:t xml:space="preserve">: </w:t>
      </w:r>
      <w:r w:rsidRPr="00A15DCB">
        <w:rPr>
          <w:i/>
          <w:iCs/>
        </w:rPr>
        <w:t>BWP-UplinkCommon (</w:t>
      </w:r>
      <w:r w:rsidRPr="00A15DCB">
        <w:t>Table 7.1.1.1.2.3.3-</w:t>
      </w:r>
      <w:r w:rsidR="00272FCA" w:rsidRPr="00A15DCB">
        <w:t>4</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74327F75" w14:textId="77777777" w:rsidTr="00265B64">
        <w:tc>
          <w:tcPr>
            <w:tcW w:w="4535" w:type="dxa"/>
          </w:tcPr>
          <w:p w14:paraId="52E50808" w14:textId="77777777" w:rsidR="00353624" w:rsidRPr="00A15DCB" w:rsidRDefault="00353624" w:rsidP="00265B64">
            <w:pPr>
              <w:pStyle w:val="TAL"/>
              <w:rPr>
                <w:lang w:eastAsia="en-US"/>
              </w:rPr>
            </w:pPr>
            <w:r w:rsidRPr="00A15DCB">
              <w:rPr>
                <w:lang w:eastAsia="en-US"/>
              </w:rPr>
              <w:t xml:space="preserve">Derivation Path: TS 38.508-1 [4], Table </w:t>
            </w:r>
            <w:r w:rsidR="0075188A" w:rsidRPr="00A15DCB">
              <w:rPr>
                <w:lang w:eastAsia="en-US"/>
              </w:rPr>
              <w:t>4.6.3-10</w:t>
            </w:r>
          </w:p>
        </w:tc>
        <w:tc>
          <w:tcPr>
            <w:tcW w:w="2267" w:type="dxa"/>
          </w:tcPr>
          <w:p w14:paraId="37720DEC" w14:textId="77777777" w:rsidR="00353624" w:rsidRPr="00A15DCB" w:rsidRDefault="00353624" w:rsidP="00265B64">
            <w:pPr>
              <w:pStyle w:val="TAL"/>
              <w:rPr>
                <w:lang w:eastAsia="en-US"/>
              </w:rPr>
            </w:pPr>
          </w:p>
        </w:tc>
        <w:tc>
          <w:tcPr>
            <w:tcW w:w="1700" w:type="dxa"/>
          </w:tcPr>
          <w:p w14:paraId="2D8CE99B" w14:textId="77777777" w:rsidR="00353624" w:rsidRPr="00A15DCB" w:rsidRDefault="00353624" w:rsidP="00265B64">
            <w:pPr>
              <w:pStyle w:val="TAL"/>
              <w:rPr>
                <w:lang w:eastAsia="en-US"/>
              </w:rPr>
            </w:pPr>
          </w:p>
        </w:tc>
        <w:tc>
          <w:tcPr>
            <w:tcW w:w="1245" w:type="dxa"/>
          </w:tcPr>
          <w:p w14:paraId="11EAB51B" w14:textId="77777777" w:rsidR="00353624" w:rsidRPr="00A15DCB" w:rsidRDefault="00353624" w:rsidP="00265B64">
            <w:pPr>
              <w:pStyle w:val="TAL"/>
              <w:rPr>
                <w:lang w:eastAsia="en-US"/>
              </w:rPr>
            </w:pPr>
          </w:p>
        </w:tc>
      </w:tr>
      <w:tr w:rsidR="00353624" w:rsidRPr="00A15DCB" w14:paraId="27D7C4D2" w14:textId="77777777" w:rsidTr="00265B64">
        <w:tc>
          <w:tcPr>
            <w:tcW w:w="4535" w:type="dxa"/>
          </w:tcPr>
          <w:p w14:paraId="5050A39D" w14:textId="77777777" w:rsidR="00353624" w:rsidRPr="00A15DCB" w:rsidRDefault="00353624" w:rsidP="001D0890">
            <w:pPr>
              <w:pStyle w:val="TAH"/>
              <w:rPr>
                <w:lang w:eastAsia="en-US"/>
              </w:rPr>
            </w:pPr>
            <w:r w:rsidRPr="00A15DCB">
              <w:rPr>
                <w:lang w:eastAsia="en-US"/>
              </w:rPr>
              <w:t>Information Element</w:t>
            </w:r>
          </w:p>
        </w:tc>
        <w:tc>
          <w:tcPr>
            <w:tcW w:w="2267" w:type="dxa"/>
          </w:tcPr>
          <w:p w14:paraId="40A19E78" w14:textId="77777777" w:rsidR="00353624" w:rsidRPr="00A15DCB" w:rsidRDefault="00353624" w:rsidP="001D0890">
            <w:pPr>
              <w:pStyle w:val="TAH"/>
              <w:rPr>
                <w:lang w:eastAsia="en-US"/>
              </w:rPr>
            </w:pPr>
            <w:r w:rsidRPr="00A15DCB">
              <w:rPr>
                <w:lang w:eastAsia="en-US"/>
              </w:rPr>
              <w:t>Value/remark</w:t>
            </w:r>
          </w:p>
        </w:tc>
        <w:tc>
          <w:tcPr>
            <w:tcW w:w="1700" w:type="dxa"/>
          </w:tcPr>
          <w:p w14:paraId="134932AB" w14:textId="77777777" w:rsidR="00353624" w:rsidRPr="00A15DCB" w:rsidRDefault="00353624" w:rsidP="001D0890">
            <w:pPr>
              <w:pStyle w:val="TAH"/>
              <w:rPr>
                <w:lang w:eastAsia="en-US"/>
              </w:rPr>
            </w:pPr>
            <w:r w:rsidRPr="00A15DCB">
              <w:rPr>
                <w:lang w:eastAsia="en-US"/>
              </w:rPr>
              <w:t>Comment</w:t>
            </w:r>
          </w:p>
        </w:tc>
        <w:tc>
          <w:tcPr>
            <w:tcW w:w="1245" w:type="dxa"/>
          </w:tcPr>
          <w:p w14:paraId="7A299220" w14:textId="77777777" w:rsidR="00353624" w:rsidRPr="00A15DCB" w:rsidRDefault="00353624" w:rsidP="001D0890">
            <w:pPr>
              <w:pStyle w:val="TAH"/>
              <w:rPr>
                <w:lang w:eastAsia="en-US"/>
              </w:rPr>
            </w:pPr>
            <w:r w:rsidRPr="00A15DCB">
              <w:rPr>
                <w:lang w:eastAsia="en-US"/>
              </w:rPr>
              <w:t>Condition</w:t>
            </w:r>
          </w:p>
        </w:tc>
      </w:tr>
      <w:tr w:rsidR="00353624" w:rsidRPr="00A15DCB" w14:paraId="389F4682" w14:textId="77777777" w:rsidTr="00265B64">
        <w:tc>
          <w:tcPr>
            <w:tcW w:w="4535" w:type="dxa"/>
          </w:tcPr>
          <w:p w14:paraId="1BA6750C" w14:textId="77777777" w:rsidR="00353624" w:rsidRPr="00A15DCB" w:rsidRDefault="00353624" w:rsidP="00265B64">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5BE50F25" w14:textId="77777777" w:rsidR="00353624" w:rsidRPr="00A15DCB" w:rsidRDefault="00353624" w:rsidP="00265B64">
            <w:pPr>
              <w:pStyle w:val="TAL"/>
              <w:rPr>
                <w:lang w:eastAsia="en-US"/>
              </w:rPr>
            </w:pPr>
          </w:p>
        </w:tc>
        <w:tc>
          <w:tcPr>
            <w:tcW w:w="1700" w:type="dxa"/>
          </w:tcPr>
          <w:p w14:paraId="7D82EAB6" w14:textId="77777777" w:rsidR="00353624" w:rsidRPr="00A15DCB" w:rsidRDefault="00353624" w:rsidP="00265B64">
            <w:pPr>
              <w:pStyle w:val="TAL"/>
              <w:rPr>
                <w:lang w:eastAsia="en-US"/>
              </w:rPr>
            </w:pPr>
          </w:p>
        </w:tc>
        <w:tc>
          <w:tcPr>
            <w:tcW w:w="1245" w:type="dxa"/>
          </w:tcPr>
          <w:p w14:paraId="22733404" w14:textId="77777777" w:rsidR="00353624" w:rsidRPr="00A15DCB" w:rsidRDefault="00353624" w:rsidP="00265B64">
            <w:pPr>
              <w:pStyle w:val="TAL"/>
              <w:rPr>
                <w:lang w:eastAsia="en-US"/>
              </w:rPr>
            </w:pPr>
          </w:p>
        </w:tc>
      </w:tr>
      <w:tr w:rsidR="00353624" w:rsidRPr="00A15DCB" w14:paraId="537A4E65" w14:textId="77777777" w:rsidTr="00265B64">
        <w:tc>
          <w:tcPr>
            <w:tcW w:w="4535" w:type="dxa"/>
          </w:tcPr>
          <w:p w14:paraId="5160C6E3" w14:textId="77777777" w:rsidR="00353624" w:rsidRPr="00A15DCB" w:rsidRDefault="00353624" w:rsidP="00265B64">
            <w:pPr>
              <w:pStyle w:val="TAL"/>
              <w:rPr>
                <w:lang w:eastAsia="en-US"/>
              </w:rPr>
            </w:pPr>
            <w:r w:rsidRPr="00A15DCB">
              <w:rPr>
                <w:lang w:eastAsia="en-US"/>
              </w:rPr>
              <w:t xml:space="preserve">  rach-ConfigCommon CHOICE {</w:t>
            </w:r>
          </w:p>
        </w:tc>
        <w:tc>
          <w:tcPr>
            <w:tcW w:w="2267" w:type="dxa"/>
          </w:tcPr>
          <w:p w14:paraId="08BACE41" w14:textId="77777777" w:rsidR="00353624" w:rsidRPr="00A15DCB" w:rsidRDefault="00353624" w:rsidP="00265B64">
            <w:pPr>
              <w:pStyle w:val="TAL"/>
              <w:rPr>
                <w:lang w:eastAsia="en-US"/>
              </w:rPr>
            </w:pPr>
          </w:p>
        </w:tc>
        <w:tc>
          <w:tcPr>
            <w:tcW w:w="1700" w:type="dxa"/>
          </w:tcPr>
          <w:p w14:paraId="01875AA6" w14:textId="77777777" w:rsidR="00353624" w:rsidRPr="00A15DCB" w:rsidRDefault="00353624" w:rsidP="00265B64">
            <w:pPr>
              <w:pStyle w:val="TAL"/>
              <w:rPr>
                <w:lang w:eastAsia="en-US"/>
              </w:rPr>
            </w:pPr>
          </w:p>
        </w:tc>
        <w:tc>
          <w:tcPr>
            <w:tcW w:w="1245" w:type="dxa"/>
          </w:tcPr>
          <w:p w14:paraId="40AD4D46" w14:textId="77777777" w:rsidR="00353624" w:rsidRPr="00A15DCB" w:rsidRDefault="00353624" w:rsidP="00265B64">
            <w:pPr>
              <w:pStyle w:val="TAL"/>
              <w:rPr>
                <w:lang w:eastAsia="en-US"/>
              </w:rPr>
            </w:pPr>
          </w:p>
        </w:tc>
      </w:tr>
      <w:tr w:rsidR="00353624" w:rsidRPr="00A15DCB" w14:paraId="70951FAD" w14:textId="77777777" w:rsidTr="00265B64">
        <w:tc>
          <w:tcPr>
            <w:tcW w:w="4535" w:type="dxa"/>
          </w:tcPr>
          <w:p w14:paraId="161E6770" w14:textId="77777777" w:rsidR="00353624" w:rsidRPr="00A15DCB" w:rsidRDefault="00353624" w:rsidP="00265B64">
            <w:pPr>
              <w:pStyle w:val="TAL"/>
              <w:rPr>
                <w:lang w:eastAsia="en-US"/>
              </w:rPr>
            </w:pPr>
            <w:r w:rsidRPr="00A15DCB">
              <w:rPr>
                <w:lang w:eastAsia="en-US"/>
              </w:rPr>
              <w:t xml:space="preserve">    setup</w:t>
            </w:r>
          </w:p>
        </w:tc>
        <w:tc>
          <w:tcPr>
            <w:tcW w:w="2267" w:type="dxa"/>
          </w:tcPr>
          <w:p w14:paraId="2772F8FF" w14:textId="77777777" w:rsidR="00353624" w:rsidRPr="00A15DCB" w:rsidRDefault="00353624" w:rsidP="00265B64">
            <w:pPr>
              <w:pStyle w:val="TAL"/>
              <w:rPr>
                <w:lang w:eastAsia="en-US"/>
              </w:rPr>
            </w:pPr>
            <w:r w:rsidRPr="00A15DCB">
              <w:rPr>
                <w:lang w:eastAsia="en-US"/>
              </w:rPr>
              <w:t>RACH-ConfigCommon</w:t>
            </w:r>
          </w:p>
        </w:tc>
        <w:tc>
          <w:tcPr>
            <w:tcW w:w="1700" w:type="dxa"/>
          </w:tcPr>
          <w:p w14:paraId="00C72927" w14:textId="77777777" w:rsidR="00353624" w:rsidRPr="00A15DCB" w:rsidRDefault="00353624" w:rsidP="00265B64">
            <w:pPr>
              <w:pStyle w:val="TAL"/>
              <w:rPr>
                <w:lang w:eastAsia="en-US"/>
              </w:rPr>
            </w:pPr>
          </w:p>
        </w:tc>
        <w:tc>
          <w:tcPr>
            <w:tcW w:w="1245" w:type="dxa"/>
          </w:tcPr>
          <w:p w14:paraId="738280D3" w14:textId="77777777" w:rsidR="00353624" w:rsidRPr="00A15DCB" w:rsidRDefault="00353624" w:rsidP="00265B64">
            <w:pPr>
              <w:pStyle w:val="TAL"/>
              <w:rPr>
                <w:lang w:eastAsia="en-US"/>
              </w:rPr>
            </w:pPr>
          </w:p>
        </w:tc>
      </w:tr>
      <w:tr w:rsidR="00353624" w:rsidRPr="00A15DCB" w14:paraId="4A5F18C0" w14:textId="77777777" w:rsidTr="00265B64">
        <w:tc>
          <w:tcPr>
            <w:tcW w:w="4535" w:type="dxa"/>
          </w:tcPr>
          <w:p w14:paraId="23ED3359" w14:textId="77777777" w:rsidR="00353624" w:rsidRPr="00A15DCB" w:rsidRDefault="00353624" w:rsidP="00265B64">
            <w:pPr>
              <w:pStyle w:val="TAL"/>
              <w:rPr>
                <w:lang w:eastAsia="en-US"/>
              </w:rPr>
            </w:pPr>
            <w:r w:rsidRPr="00A15DCB">
              <w:rPr>
                <w:lang w:eastAsia="en-US"/>
              </w:rPr>
              <w:t xml:space="preserve">  }</w:t>
            </w:r>
          </w:p>
        </w:tc>
        <w:tc>
          <w:tcPr>
            <w:tcW w:w="2267" w:type="dxa"/>
          </w:tcPr>
          <w:p w14:paraId="5DD7AEC7" w14:textId="77777777" w:rsidR="00353624" w:rsidRPr="00A15DCB" w:rsidRDefault="00353624" w:rsidP="00265B64">
            <w:pPr>
              <w:pStyle w:val="TAL"/>
              <w:rPr>
                <w:lang w:eastAsia="en-US"/>
              </w:rPr>
            </w:pPr>
          </w:p>
        </w:tc>
        <w:tc>
          <w:tcPr>
            <w:tcW w:w="1700" w:type="dxa"/>
          </w:tcPr>
          <w:p w14:paraId="3658F324" w14:textId="77777777" w:rsidR="00353624" w:rsidRPr="00A15DCB" w:rsidRDefault="00353624" w:rsidP="00265B64">
            <w:pPr>
              <w:pStyle w:val="TAL"/>
              <w:rPr>
                <w:lang w:eastAsia="en-US"/>
              </w:rPr>
            </w:pPr>
          </w:p>
        </w:tc>
        <w:tc>
          <w:tcPr>
            <w:tcW w:w="1245" w:type="dxa"/>
          </w:tcPr>
          <w:p w14:paraId="0D7486AB" w14:textId="77777777" w:rsidR="00353624" w:rsidRPr="00A15DCB" w:rsidRDefault="00353624" w:rsidP="00265B64">
            <w:pPr>
              <w:pStyle w:val="TAL"/>
              <w:rPr>
                <w:lang w:eastAsia="en-US"/>
              </w:rPr>
            </w:pPr>
          </w:p>
        </w:tc>
      </w:tr>
      <w:tr w:rsidR="00353624" w:rsidRPr="00A15DCB" w14:paraId="4EE98DBD" w14:textId="77777777" w:rsidTr="00265B64">
        <w:tc>
          <w:tcPr>
            <w:tcW w:w="4535" w:type="dxa"/>
          </w:tcPr>
          <w:p w14:paraId="3D45544B" w14:textId="77777777" w:rsidR="00353624" w:rsidRPr="00A15DCB" w:rsidRDefault="00353624" w:rsidP="00265B64">
            <w:pPr>
              <w:pStyle w:val="TAL"/>
              <w:rPr>
                <w:lang w:eastAsia="en-US"/>
              </w:rPr>
            </w:pPr>
            <w:r w:rsidRPr="00A15DCB">
              <w:rPr>
                <w:lang w:eastAsia="en-US"/>
              </w:rPr>
              <w:t>}</w:t>
            </w:r>
          </w:p>
        </w:tc>
        <w:tc>
          <w:tcPr>
            <w:tcW w:w="2267" w:type="dxa"/>
          </w:tcPr>
          <w:p w14:paraId="27BF9338" w14:textId="77777777" w:rsidR="00353624" w:rsidRPr="00A15DCB" w:rsidRDefault="00353624" w:rsidP="00265B64">
            <w:pPr>
              <w:pStyle w:val="TAL"/>
              <w:rPr>
                <w:lang w:eastAsia="en-US"/>
              </w:rPr>
            </w:pPr>
          </w:p>
        </w:tc>
        <w:tc>
          <w:tcPr>
            <w:tcW w:w="1700" w:type="dxa"/>
          </w:tcPr>
          <w:p w14:paraId="7B7F9A3D" w14:textId="77777777" w:rsidR="00353624" w:rsidRPr="00A15DCB" w:rsidRDefault="00353624" w:rsidP="00265B64">
            <w:pPr>
              <w:pStyle w:val="TAL"/>
              <w:rPr>
                <w:lang w:eastAsia="en-US"/>
              </w:rPr>
            </w:pPr>
          </w:p>
        </w:tc>
        <w:tc>
          <w:tcPr>
            <w:tcW w:w="1245" w:type="dxa"/>
          </w:tcPr>
          <w:p w14:paraId="694D20A0" w14:textId="77777777" w:rsidR="00353624" w:rsidRPr="00A15DCB" w:rsidRDefault="00353624" w:rsidP="00265B64">
            <w:pPr>
              <w:pStyle w:val="TAL"/>
              <w:rPr>
                <w:lang w:eastAsia="en-US"/>
              </w:rPr>
            </w:pPr>
          </w:p>
        </w:tc>
      </w:tr>
    </w:tbl>
    <w:p w14:paraId="70EF6FE9" w14:textId="77777777" w:rsidR="00353624" w:rsidRPr="00A15DCB" w:rsidRDefault="00353624" w:rsidP="00353624"/>
    <w:p w14:paraId="2CA53F32" w14:textId="11533068" w:rsidR="00353624" w:rsidRPr="00A15DCB" w:rsidRDefault="00353624" w:rsidP="00DA77DA">
      <w:pPr>
        <w:pStyle w:val="TH"/>
        <w:rPr>
          <w:i/>
          <w:iCs/>
        </w:rPr>
      </w:pPr>
      <w:r w:rsidRPr="00A15DCB">
        <w:t>Table 7.1.1.1.2.3.3-</w:t>
      </w:r>
      <w:r w:rsidR="00272FCA" w:rsidRPr="00A15DCB">
        <w:t>6</w:t>
      </w:r>
      <w:r w:rsidRPr="00A15DCB">
        <w:t xml:space="preserve">: </w:t>
      </w:r>
      <w:r w:rsidRPr="00A15DCB">
        <w:rPr>
          <w:i/>
          <w:iCs/>
        </w:rPr>
        <w:t>RACH-ConfigCommon (</w:t>
      </w:r>
      <w:r w:rsidRPr="00A15DCB">
        <w:t>Table 7.1.1.1.2.3.3-</w:t>
      </w:r>
      <w:r w:rsidR="0077032F" w:rsidRPr="00A15DCB">
        <w:t>5</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0518A329" w14:textId="77777777" w:rsidTr="00265B64">
        <w:tc>
          <w:tcPr>
            <w:tcW w:w="9747" w:type="dxa"/>
            <w:gridSpan w:val="4"/>
          </w:tcPr>
          <w:p w14:paraId="5A763D40" w14:textId="77777777" w:rsidR="00353624" w:rsidRPr="00A15DCB" w:rsidRDefault="00353624" w:rsidP="00265B64">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353624" w:rsidRPr="00A15DCB" w14:paraId="71431FF9" w14:textId="77777777" w:rsidTr="00265B64">
        <w:tc>
          <w:tcPr>
            <w:tcW w:w="4535" w:type="dxa"/>
          </w:tcPr>
          <w:p w14:paraId="1D380662" w14:textId="77777777" w:rsidR="00353624" w:rsidRPr="00A15DCB" w:rsidRDefault="00353624" w:rsidP="00265B64">
            <w:pPr>
              <w:pStyle w:val="TAH"/>
              <w:rPr>
                <w:lang w:eastAsia="en-US"/>
              </w:rPr>
            </w:pPr>
            <w:r w:rsidRPr="00A15DCB">
              <w:rPr>
                <w:lang w:eastAsia="en-US"/>
              </w:rPr>
              <w:t>Information Element</w:t>
            </w:r>
          </w:p>
        </w:tc>
        <w:tc>
          <w:tcPr>
            <w:tcW w:w="2267" w:type="dxa"/>
          </w:tcPr>
          <w:p w14:paraId="095990B5" w14:textId="77777777" w:rsidR="00353624" w:rsidRPr="00A15DCB" w:rsidRDefault="00353624" w:rsidP="00265B64">
            <w:pPr>
              <w:pStyle w:val="TAH"/>
              <w:rPr>
                <w:lang w:eastAsia="en-US"/>
              </w:rPr>
            </w:pPr>
            <w:r w:rsidRPr="00A15DCB">
              <w:rPr>
                <w:lang w:eastAsia="en-US"/>
              </w:rPr>
              <w:t>Value/remark</w:t>
            </w:r>
          </w:p>
        </w:tc>
        <w:tc>
          <w:tcPr>
            <w:tcW w:w="1700" w:type="dxa"/>
          </w:tcPr>
          <w:p w14:paraId="4C111E95" w14:textId="77777777" w:rsidR="00353624" w:rsidRPr="00A15DCB" w:rsidRDefault="00353624" w:rsidP="00265B64">
            <w:pPr>
              <w:pStyle w:val="TAH"/>
              <w:rPr>
                <w:lang w:eastAsia="en-US"/>
              </w:rPr>
            </w:pPr>
            <w:r w:rsidRPr="00A15DCB">
              <w:rPr>
                <w:lang w:eastAsia="en-US"/>
              </w:rPr>
              <w:t>Comment</w:t>
            </w:r>
          </w:p>
        </w:tc>
        <w:tc>
          <w:tcPr>
            <w:tcW w:w="1245" w:type="dxa"/>
          </w:tcPr>
          <w:p w14:paraId="47CF2820" w14:textId="77777777" w:rsidR="00353624" w:rsidRPr="00A15DCB" w:rsidRDefault="00353624" w:rsidP="00265B64">
            <w:pPr>
              <w:pStyle w:val="TAH"/>
              <w:rPr>
                <w:lang w:eastAsia="en-US"/>
              </w:rPr>
            </w:pPr>
            <w:r w:rsidRPr="00A15DCB">
              <w:rPr>
                <w:lang w:eastAsia="en-US"/>
              </w:rPr>
              <w:t>Condition</w:t>
            </w:r>
          </w:p>
        </w:tc>
      </w:tr>
      <w:tr w:rsidR="00353624" w:rsidRPr="00A15DCB" w14:paraId="4A84056B" w14:textId="77777777" w:rsidTr="00265B64">
        <w:tc>
          <w:tcPr>
            <w:tcW w:w="4535" w:type="dxa"/>
          </w:tcPr>
          <w:p w14:paraId="372E972F" w14:textId="239268DF" w:rsidR="00353624" w:rsidRPr="00A15DCB" w:rsidRDefault="00353624" w:rsidP="00265B64">
            <w:pPr>
              <w:pStyle w:val="TAL"/>
              <w:rPr>
                <w:lang w:eastAsia="en-US"/>
              </w:rPr>
            </w:pPr>
            <w:r w:rsidRPr="00A15DCB">
              <w:rPr>
                <w:lang w:eastAsia="en-US"/>
              </w:rPr>
              <w:t>RACH-ConfigCommon</w:t>
            </w:r>
            <w:r w:rsidR="001D0890"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7" w:type="dxa"/>
          </w:tcPr>
          <w:p w14:paraId="116AA624" w14:textId="77777777" w:rsidR="00353624" w:rsidRPr="00A15DCB" w:rsidRDefault="00353624" w:rsidP="00265B64">
            <w:pPr>
              <w:pStyle w:val="TAL"/>
              <w:rPr>
                <w:lang w:eastAsia="en-US"/>
              </w:rPr>
            </w:pPr>
          </w:p>
        </w:tc>
        <w:tc>
          <w:tcPr>
            <w:tcW w:w="1700" w:type="dxa"/>
          </w:tcPr>
          <w:p w14:paraId="4374722B" w14:textId="77777777" w:rsidR="00353624" w:rsidRPr="00A15DCB" w:rsidRDefault="00353624" w:rsidP="00265B64">
            <w:pPr>
              <w:pStyle w:val="TAL"/>
              <w:rPr>
                <w:lang w:eastAsia="en-US"/>
              </w:rPr>
            </w:pPr>
          </w:p>
        </w:tc>
        <w:tc>
          <w:tcPr>
            <w:tcW w:w="1245" w:type="dxa"/>
          </w:tcPr>
          <w:p w14:paraId="654CB336" w14:textId="77777777" w:rsidR="00353624" w:rsidRPr="00A15DCB" w:rsidRDefault="00353624" w:rsidP="00265B64">
            <w:pPr>
              <w:pStyle w:val="TAL"/>
              <w:rPr>
                <w:lang w:eastAsia="en-US"/>
              </w:rPr>
            </w:pPr>
          </w:p>
        </w:tc>
      </w:tr>
      <w:tr w:rsidR="00353624" w:rsidRPr="00A15DCB" w14:paraId="45A2FC02" w14:textId="77777777" w:rsidTr="00265B64">
        <w:tc>
          <w:tcPr>
            <w:tcW w:w="4535" w:type="dxa"/>
          </w:tcPr>
          <w:p w14:paraId="45D0BBCD" w14:textId="77777777" w:rsidR="00353624" w:rsidRPr="00A15DCB" w:rsidRDefault="00353624" w:rsidP="00265B64">
            <w:pPr>
              <w:pStyle w:val="TAL"/>
              <w:rPr>
                <w:lang w:eastAsia="en-US"/>
              </w:rPr>
            </w:pPr>
            <w:r w:rsidRPr="00A15DCB">
              <w:rPr>
                <w:lang w:eastAsia="en-US"/>
              </w:rPr>
              <w:t xml:space="preserve">  rach-ConfigGeneric</w:t>
            </w:r>
          </w:p>
        </w:tc>
        <w:tc>
          <w:tcPr>
            <w:tcW w:w="2267" w:type="dxa"/>
          </w:tcPr>
          <w:p w14:paraId="73C190D2" w14:textId="77777777" w:rsidR="00353624" w:rsidRPr="00A15DCB" w:rsidRDefault="00353624" w:rsidP="00265B64">
            <w:pPr>
              <w:pStyle w:val="TAL"/>
              <w:rPr>
                <w:lang w:eastAsia="en-US"/>
              </w:rPr>
            </w:pPr>
            <w:r w:rsidRPr="00A15DCB">
              <w:rPr>
                <w:lang w:eastAsia="en-US"/>
              </w:rPr>
              <w:t>RACH-ConfigGeneric</w:t>
            </w:r>
          </w:p>
        </w:tc>
        <w:tc>
          <w:tcPr>
            <w:tcW w:w="1700" w:type="dxa"/>
          </w:tcPr>
          <w:p w14:paraId="63DDB0F6" w14:textId="77777777" w:rsidR="00353624" w:rsidRPr="00A15DCB" w:rsidRDefault="00353624" w:rsidP="00265B64">
            <w:pPr>
              <w:pStyle w:val="TAL"/>
              <w:rPr>
                <w:lang w:eastAsia="en-US"/>
              </w:rPr>
            </w:pPr>
          </w:p>
        </w:tc>
        <w:tc>
          <w:tcPr>
            <w:tcW w:w="1245" w:type="dxa"/>
          </w:tcPr>
          <w:p w14:paraId="4ADAC421" w14:textId="77777777" w:rsidR="00353624" w:rsidRPr="00A15DCB" w:rsidRDefault="00353624" w:rsidP="00265B64">
            <w:pPr>
              <w:pStyle w:val="TAL"/>
              <w:rPr>
                <w:lang w:eastAsia="en-US"/>
              </w:rPr>
            </w:pPr>
          </w:p>
        </w:tc>
      </w:tr>
      <w:tr w:rsidR="00353624" w:rsidRPr="00A15DCB" w14:paraId="52DB280A" w14:textId="77777777" w:rsidTr="00265B64">
        <w:tc>
          <w:tcPr>
            <w:tcW w:w="4535" w:type="dxa"/>
          </w:tcPr>
          <w:p w14:paraId="18AAA049" w14:textId="77777777" w:rsidR="00353624" w:rsidRPr="00A15DCB" w:rsidRDefault="00353624" w:rsidP="00265B64">
            <w:pPr>
              <w:pStyle w:val="TAL"/>
              <w:rPr>
                <w:lang w:eastAsia="en-US"/>
              </w:rPr>
            </w:pPr>
            <w:r w:rsidRPr="00A15DCB">
              <w:rPr>
                <w:lang w:eastAsia="en-US"/>
              </w:rPr>
              <w:t xml:space="preserve">  totalNumberOfRA-Preambles</w:t>
            </w:r>
          </w:p>
        </w:tc>
        <w:tc>
          <w:tcPr>
            <w:tcW w:w="2267" w:type="dxa"/>
          </w:tcPr>
          <w:p w14:paraId="64D3D5E7" w14:textId="77777777" w:rsidR="00353624" w:rsidRPr="00A15DCB" w:rsidRDefault="00353624" w:rsidP="00265B64">
            <w:pPr>
              <w:pStyle w:val="TAL"/>
              <w:rPr>
                <w:lang w:eastAsia="en-US"/>
              </w:rPr>
            </w:pPr>
            <w:r w:rsidRPr="00A15DCB">
              <w:rPr>
                <w:lang w:eastAsia="en-US"/>
              </w:rPr>
              <w:t>42</w:t>
            </w:r>
          </w:p>
        </w:tc>
        <w:tc>
          <w:tcPr>
            <w:tcW w:w="1700" w:type="dxa"/>
          </w:tcPr>
          <w:p w14:paraId="2DC1E067" w14:textId="77777777" w:rsidR="00353624" w:rsidRPr="00A15DCB" w:rsidRDefault="00353624" w:rsidP="00265B64">
            <w:pPr>
              <w:pStyle w:val="TAL"/>
              <w:rPr>
                <w:lang w:eastAsia="en-US"/>
              </w:rPr>
            </w:pPr>
          </w:p>
        </w:tc>
        <w:tc>
          <w:tcPr>
            <w:tcW w:w="1245" w:type="dxa"/>
          </w:tcPr>
          <w:p w14:paraId="01CA8EF6" w14:textId="77777777" w:rsidR="00353624" w:rsidRPr="00A15DCB" w:rsidRDefault="00353624" w:rsidP="00265B64">
            <w:pPr>
              <w:pStyle w:val="TAL"/>
              <w:rPr>
                <w:lang w:eastAsia="en-US"/>
              </w:rPr>
            </w:pPr>
          </w:p>
        </w:tc>
      </w:tr>
      <w:tr w:rsidR="00353624" w:rsidRPr="00A15DCB" w14:paraId="3C7DE7BA" w14:textId="77777777" w:rsidTr="00265B64">
        <w:tc>
          <w:tcPr>
            <w:tcW w:w="4535" w:type="dxa"/>
          </w:tcPr>
          <w:p w14:paraId="3C9BFC13" w14:textId="77777777" w:rsidR="00353624" w:rsidRPr="00A15DCB" w:rsidRDefault="00353624" w:rsidP="00265B64">
            <w:pPr>
              <w:pStyle w:val="TAL"/>
              <w:rPr>
                <w:lang w:eastAsia="en-US"/>
              </w:rPr>
            </w:pPr>
            <w:r w:rsidRPr="00A15DCB">
              <w:rPr>
                <w:lang w:eastAsia="en-US"/>
              </w:rPr>
              <w:t xml:space="preserve">  ssb-perRACH-OccasionAndCB-PreamblesPerSSB CHOICE {</w:t>
            </w:r>
          </w:p>
        </w:tc>
        <w:tc>
          <w:tcPr>
            <w:tcW w:w="2267" w:type="dxa"/>
          </w:tcPr>
          <w:p w14:paraId="472239B9" w14:textId="77777777" w:rsidR="00353624" w:rsidRPr="00A15DCB" w:rsidRDefault="00353624" w:rsidP="00265B64">
            <w:pPr>
              <w:pStyle w:val="TAL"/>
              <w:rPr>
                <w:lang w:eastAsia="en-US"/>
              </w:rPr>
            </w:pPr>
          </w:p>
        </w:tc>
        <w:tc>
          <w:tcPr>
            <w:tcW w:w="1700" w:type="dxa"/>
          </w:tcPr>
          <w:p w14:paraId="070D395D" w14:textId="77777777" w:rsidR="00353624" w:rsidRPr="00A15DCB" w:rsidRDefault="00353624" w:rsidP="00265B64">
            <w:pPr>
              <w:pStyle w:val="TAL"/>
              <w:rPr>
                <w:lang w:eastAsia="en-US"/>
              </w:rPr>
            </w:pPr>
          </w:p>
        </w:tc>
        <w:tc>
          <w:tcPr>
            <w:tcW w:w="1245" w:type="dxa"/>
          </w:tcPr>
          <w:p w14:paraId="215E5F62" w14:textId="77777777" w:rsidR="00353624" w:rsidRPr="00A15DCB" w:rsidRDefault="00353624" w:rsidP="00265B64">
            <w:pPr>
              <w:pStyle w:val="TAL"/>
              <w:rPr>
                <w:lang w:eastAsia="en-US"/>
              </w:rPr>
            </w:pPr>
          </w:p>
        </w:tc>
      </w:tr>
      <w:tr w:rsidR="00353624" w:rsidRPr="00A15DCB" w14:paraId="01426577" w14:textId="77777777" w:rsidTr="00265B64">
        <w:tc>
          <w:tcPr>
            <w:tcW w:w="4535" w:type="dxa"/>
          </w:tcPr>
          <w:p w14:paraId="452F9C18" w14:textId="6986C0C2" w:rsidR="00353624" w:rsidRPr="00A15DCB" w:rsidRDefault="00353624" w:rsidP="00265B64">
            <w:pPr>
              <w:pStyle w:val="TAL"/>
              <w:rPr>
                <w:lang w:eastAsia="en-US"/>
              </w:rPr>
            </w:pPr>
            <w:r w:rsidRPr="00A15DCB">
              <w:rPr>
                <w:lang w:eastAsia="en-US"/>
              </w:rPr>
              <w:t xml:space="preserve">    One</w:t>
            </w:r>
          </w:p>
        </w:tc>
        <w:tc>
          <w:tcPr>
            <w:tcW w:w="2267" w:type="dxa"/>
          </w:tcPr>
          <w:p w14:paraId="4E84102C" w14:textId="77777777" w:rsidR="00353624" w:rsidRPr="00A15DCB" w:rsidRDefault="00353624" w:rsidP="00265B64">
            <w:pPr>
              <w:pStyle w:val="TAL"/>
              <w:rPr>
                <w:lang w:eastAsia="en-US"/>
              </w:rPr>
            </w:pPr>
            <w:r w:rsidRPr="00A15DCB">
              <w:rPr>
                <w:lang w:eastAsia="en-US"/>
              </w:rPr>
              <w:t>n32</w:t>
            </w:r>
          </w:p>
        </w:tc>
        <w:tc>
          <w:tcPr>
            <w:tcW w:w="1700" w:type="dxa"/>
          </w:tcPr>
          <w:p w14:paraId="3B6D3E74" w14:textId="77777777" w:rsidR="00353624" w:rsidRPr="00A15DCB" w:rsidRDefault="00353624" w:rsidP="00265B64">
            <w:pPr>
              <w:pStyle w:val="TAL"/>
              <w:rPr>
                <w:lang w:eastAsia="en-US"/>
              </w:rPr>
            </w:pPr>
          </w:p>
        </w:tc>
        <w:tc>
          <w:tcPr>
            <w:tcW w:w="1245" w:type="dxa"/>
          </w:tcPr>
          <w:p w14:paraId="6901B324" w14:textId="77777777" w:rsidR="00353624" w:rsidRPr="00A15DCB" w:rsidRDefault="00353624" w:rsidP="00265B64">
            <w:pPr>
              <w:pStyle w:val="TAL"/>
              <w:rPr>
                <w:lang w:eastAsia="en-US"/>
              </w:rPr>
            </w:pPr>
          </w:p>
        </w:tc>
      </w:tr>
      <w:tr w:rsidR="00353624" w:rsidRPr="00A15DCB" w14:paraId="4A50FE56" w14:textId="77777777" w:rsidTr="00265B64">
        <w:tc>
          <w:tcPr>
            <w:tcW w:w="4535" w:type="dxa"/>
          </w:tcPr>
          <w:p w14:paraId="6B3B4398" w14:textId="77777777" w:rsidR="00353624" w:rsidRPr="00A15DCB" w:rsidRDefault="00353624" w:rsidP="00265B64">
            <w:pPr>
              <w:pStyle w:val="TAL"/>
              <w:rPr>
                <w:lang w:eastAsia="en-US"/>
              </w:rPr>
            </w:pPr>
            <w:r w:rsidRPr="00A15DCB">
              <w:rPr>
                <w:lang w:eastAsia="en-US"/>
              </w:rPr>
              <w:t xml:space="preserve">  }</w:t>
            </w:r>
          </w:p>
        </w:tc>
        <w:tc>
          <w:tcPr>
            <w:tcW w:w="2267" w:type="dxa"/>
          </w:tcPr>
          <w:p w14:paraId="5B9D155B" w14:textId="77777777" w:rsidR="00353624" w:rsidRPr="00A15DCB" w:rsidRDefault="00353624" w:rsidP="00265B64">
            <w:pPr>
              <w:pStyle w:val="TAL"/>
              <w:rPr>
                <w:lang w:eastAsia="en-US"/>
              </w:rPr>
            </w:pPr>
          </w:p>
        </w:tc>
        <w:tc>
          <w:tcPr>
            <w:tcW w:w="1700" w:type="dxa"/>
          </w:tcPr>
          <w:p w14:paraId="34492218" w14:textId="77777777" w:rsidR="00353624" w:rsidRPr="00A15DCB" w:rsidRDefault="00353624" w:rsidP="00265B64">
            <w:pPr>
              <w:pStyle w:val="TAL"/>
              <w:rPr>
                <w:lang w:eastAsia="en-US"/>
              </w:rPr>
            </w:pPr>
          </w:p>
        </w:tc>
        <w:tc>
          <w:tcPr>
            <w:tcW w:w="1245" w:type="dxa"/>
          </w:tcPr>
          <w:p w14:paraId="74ADCAFB" w14:textId="77777777" w:rsidR="00353624" w:rsidRPr="00A15DCB" w:rsidRDefault="00353624" w:rsidP="00265B64">
            <w:pPr>
              <w:pStyle w:val="TAL"/>
              <w:rPr>
                <w:lang w:eastAsia="en-US"/>
              </w:rPr>
            </w:pPr>
          </w:p>
        </w:tc>
      </w:tr>
      <w:tr w:rsidR="00353624" w:rsidRPr="00A15DCB" w14:paraId="6F3B2647" w14:textId="77777777" w:rsidTr="00265B64">
        <w:tc>
          <w:tcPr>
            <w:tcW w:w="4535" w:type="dxa"/>
          </w:tcPr>
          <w:p w14:paraId="203A0C86" w14:textId="77777777" w:rsidR="00353624" w:rsidRPr="00A15DCB" w:rsidRDefault="00353624" w:rsidP="00265B64">
            <w:pPr>
              <w:pStyle w:val="TAL"/>
              <w:rPr>
                <w:lang w:eastAsia="en-US"/>
              </w:rPr>
            </w:pPr>
            <w:r w:rsidRPr="00A15DCB">
              <w:rPr>
                <w:lang w:eastAsia="en-US"/>
              </w:rPr>
              <w:t xml:space="preserve">  groupBconfigured SEQUENCE {</w:t>
            </w:r>
          </w:p>
        </w:tc>
        <w:tc>
          <w:tcPr>
            <w:tcW w:w="2267" w:type="dxa"/>
          </w:tcPr>
          <w:p w14:paraId="6DFF3E01" w14:textId="77777777" w:rsidR="00353624" w:rsidRPr="00A15DCB" w:rsidRDefault="00353624" w:rsidP="00265B64">
            <w:pPr>
              <w:pStyle w:val="TAL"/>
              <w:rPr>
                <w:lang w:eastAsia="en-US"/>
              </w:rPr>
            </w:pPr>
          </w:p>
        </w:tc>
        <w:tc>
          <w:tcPr>
            <w:tcW w:w="1700" w:type="dxa"/>
          </w:tcPr>
          <w:p w14:paraId="73FA9795" w14:textId="77777777" w:rsidR="00353624" w:rsidRPr="00A15DCB" w:rsidRDefault="00353624" w:rsidP="00265B64">
            <w:pPr>
              <w:pStyle w:val="TAL"/>
              <w:rPr>
                <w:lang w:eastAsia="en-US"/>
              </w:rPr>
            </w:pPr>
          </w:p>
        </w:tc>
        <w:tc>
          <w:tcPr>
            <w:tcW w:w="1245" w:type="dxa"/>
          </w:tcPr>
          <w:p w14:paraId="6F962CA2" w14:textId="77777777" w:rsidR="00353624" w:rsidRPr="00A15DCB" w:rsidRDefault="00353624" w:rsidP="00265B64">
            <w:pPr>
              <w:pStyle w:val="TAL"/>
              <w:rPr>
                <w:lang w:eastAsia="en-US"/>
              </w:rPr>
            </w:pPr>
          </w:p>
        </w:tc>
      </w:tr>
      <w:tr w:rsidR="00353624" w:rsidRPr="00A15DCB" w14:paraId="6E841C76" w14:textId="77777777" w:rsidTr="00265B64">
        <w:tc>
          <w:tcPr>
            <w:tcW w:w="4535" w:type="dxa"/>
          </w:tcPr>
          <w:p w14:paraId="4B38737E" w14:textId="77777777" w:rsidR="00353624" w:rsidRPr="00A15DCB" w:rsidRDefault="00353624" w:rsidP="00265B64">
            <w:pPr>
              <w:pStyle w:val="TAL"/>
              <w:rPr>
                <w:lang w:eastAsia="en-US"/>
              </w:rPr>
            </w:pPr>
            <w:r w:rsidRPr="00A15DCB">
              <w:rPr>
                <w:lang w:eastAsia="en-US"/>
              </w:rPr>
              <w:t xml:space="preserve">    ra-Msg3SizeGroupA</w:t>
            </w:r>
          </w:p>
        </w:tc>
        <w:tc>
          <w:tcPr>
            <w:tcW w:w="2267" w:type="dxa"/>
          </w:tcPr>
          <w:p w14:paraId="4FB392CC" w14:textId="77777777" w:rsidR="00353624" w:rsidRPr="00A15DCB" w:rsidRDefault="00353624" w:rsidP="00265B64">
            <w:pPr>
              <w:pStyle w:val="TAL"/>
              <w:rPr>
                <w:lang w:eastAsia="en-US"/>
              </w:rPr>
            </w:pPr>
            <w:r w:rsidRPr="00A15DCB">
              <w:rPr>
                <w:lang w:eastAsia="en-US"/>
              </w:rPr>
              <w:t>b208</w:t>
            </w:r>
          </w:p>
        </w:tc>
        <w:tc>
          <w:tcPr>
            <w:tcW w:w="1700" w:type="dxa"/>
          </w:tcPr>
          <w:p w14:paraId="371376C6" w14:textId="77777777" w:rsidR="00353624" w:rsidRPr="00A15DCB" w:rsidRDefault="00353624" w:rsidP="00265B64">
            <w:pPr>
              <w:pStyle w:val="TAL"/>
              <w:rPr>
                <w:lang w:eastAsia="en-US"/>
              </w:rPr>
            </w:pPr>
          </w:p>
        </w:tc>
        <w:tc>
          <w:tcPr>
            <w:tcW w:w="1245" w:type="dxa"/>
          </w:tcPr>
          <w:p w14:paraId="00C05B88" w14:textId="77777777" w:rsidR="00353624" w:rsidRPr="00A15DCB" w:rsidRDefault="00353624" w:rsidP="00265B64">
            <w:pPr>
              <w:pStyle w:val="TAL"/>
              <w:rPr>
                <w:lang w:eastAsia="en-US"/>
              </w:rPr>
            </w:pPr>
          </w:p>
        </w:tc>
      </w:tr>
      <w:tr w:rsidR="00353624" w:rsidRPr="00A15DCB" w14:paraId="7D4FD4EB" w14:textId="77777777" w:rsidTr="00265B64">
        <w:tc>
          <w:tcPr>
            <w:tcW w:w="4535" w:type="dxa"/>
          </w:tcPr>
          <w:p w14:paraId="5D44D394" w14:textId="77777777" w:rsidR="00353624" w:rsidRPr="00A15DCB" w:rsidRDefault="00353624" w:rsidP="00265B64">
            <w:pPr>
              <w:pStyle w:val="TAL"/>
              <w:rPr>
                <w:lang w:eastAsia="en-US"/>
              </w:rPr>
            </w:pPr>
            <w:r w:rsidRPr="00A15DCB">
              <w:rPr>
                <w:lang w:eastAsia="en-US"/>
              </w:rPr>
              <w:t xml:space="preserve">    messagePowerOffsetGroupB</w:t>
            </w:r>
          </w:p>
        </w:tc>
        <w:tc>
          <w:tcPr>
            <w:tcW w:w="2267" w:type="dxa"/>
          </w:tcPr>
          <w:p w14:paraId="3475ABC2" w14:textId="77777777" w:rsidR="00353624" w:rsidRPr="00A15DCB" w:rsidRDefault="00353624" w:rsidP="00265B64">
            <w:pPr>
              <w:pStyle w:val="TAL"/>
              <w:rPr>
                <w:lang w:eastAsia="en-US"/>
              </w:rPr>
            </w:pPr>
            <w:r w:rsidRPr="00A15DCB">
              <w:rPr>
                <w:lang w:eastAsia="en-US"/>
              </w:rPr>
              <w:t>minusinfinity</w:t>
            </w:r>
          </w:p>
        </w:tc>
        <w:tc>
          <w:tcPr>
            <w:tcW w:w="1700" w:type="dxa"/>
          </w:tcPr>
          <w:p w14:paraId="214B06E6" w14:textId="77777777" w:rsidR="00353624" w:rsidRPr="00A15DCB" w:rsidRDefault="00353624" w:rsidP="00265B64">
            <w:pPr>
              <w:pStyle w:val="TAL"/>
              <w:rPr>
                <w:lang w:eastAsia="en-US"/>
              </w:rPr>
            </w:pPr>
          </w:p>
        </w:tc>
        <w:tc>
          <w:tcPr>
            <w:tcW w:w="1245" w:type="dxa"/>
          </w:tcPr>
          <w:p w14:paraId="56545BBA" w14:textId="77777777" w:rsidR="00353624" w:rsidRPr="00A15DCB" w:rsidRDefault="00353624" w:rsidP="00265B64">
            <w:pPr>
              <w:pStyle w:val="TAL"/>
              <w:rPr>
                <w:lang w:eastAsia="en-US"/>
              </w:rPr>
            </w:pPr>
          </w:p>
        </w:tc>
      </w:tr>
      <w:tr w:rsidR="00353624" w:rsidRPr="00A15DCB" w14:paraId="040BF9AF" w14:textId="77777777" w:rsidTr="00265B64">
        <w:tc>
          <w:tcPr>
            <w:tcW w:w="4535" w:type="dxa"/>
          </w:tcPr>
          <w:p w14:paraId="7AA84037" w14:textId="77777777" w:rsidR="00353624" w:rsidRPr="00A15DCB" w:rsidRDefault="00353624" w:rsidP="00265B64">
            <w:pPr>
              <w:pStyle w:val="TAL"/>
              <w:rPr>
                <w:lang w:eastAsia="en-US"/>
              </w:rPr>
            </w:pPr>
            <w:r w:rsidRPr="00A15DCB">
              <w:rPr>
                <w:lang w:eastAsia="en-US"/>
              </w:rPr>
              <w:t xml:space="preserve">    numberOfRA-PreamblesGroupA</w:t>
            </w:r>
          </w:p>
        </w:tc>
        <w:tc>
          <w:tcPr>
            <w:tcW w:w="2267" w:type="dxa"/>
          </w:tcPr>
          <w:p w14:paraId="23B48022" w14:textId="77777777" w:rsidR="00353624" w:rsidRPr="00A15DCB" w:rsidRDefault="00353624" w:rsidP="00265B64">
            <w:pPr>
              <w:pStyle w:val="TAL"/>
              <w:rPr>
                <w:lang w:eastAsia="en-US"/>
              </w:rPr>
            </w:pPr>
            <w:r w:rsidRPr="00A15DCB">
              <w:rPr>
                <w:lang w:eastAsia="en-US"/>
              </w:rPr>
              <w:t>28</w:t>
            </w:r>
          </w:p>
        </w:tc>
        <w:tc>
          <w:tcPr>
            <w:tcW w:w="1700" w:type="dxa"/>
          </w:tcPr>
          <w:p w14:paraId="5EA45F75" w14:textId="77777777" w:rsidR="00353624" w:rsidRPr="00A15DCB" w:rsidRDefault="00353624" w:rsidP="00265B64">
            <w:pPr>
              <w:pStyle w:val="TAL"/>
              <w:rPr>
                <w:lang w:eastAsia="en-US"/>
              </w:rPr>
            </w:pPr>
          </w:p>
        </w:tc>
        <w:tc>
          <w:tcPr>
            <w:tcW w:w="1245" w:type="dxa"/>
          </w:tcPr>
          <w:p w14:paraId="62EEF3CD" w14:textId="77777777" w:rsidR="00353624" w:rsidRPr="00A15DCB" w:rsidRDefault="00353624" w:rsidP="00265B64">
            <w:pPr>
              <w:pStyle w:val="TAL"/>
              <w:rPr>
                <w:lang w:eastAsia="en-US"/>
              </w:rPr>
            </w:pPr>
          </w:p>
        </w:tc>
      </w:tr>
      <w:tr w:rsidR="00353624" w:rsidRPr="00A15DCB" w14:paraId="00DBCBA7" w14:textId="77777777" w:rsidTr="00265B64">
        <w:tc>
          <w:tcPr>
            <w:tcW w:w="4535" w:type="dxa"/>
          </w:tcPr>
          <w:p w14:paraId="5A766BDD" w14:textId="77777777" w:rsidR="00353624" w:rsidRPr="00A15DCB" w:rsidRDefault="00353624" w:rsidP="00265B64">
            <w:pPr>
              <w:pStyle w:val="TAL"/>
              <w:rPr>
                <w:lang w:eastAsia="en-US"/>
              </w:rPr>
            </w:pPr>
            <w:r w:rsidRPr="00A15DCB">
              <w:rPr>
                <w:lang w:eastAsia="en-US"/>
              </w:rPr>
              <w:t xml:space="preserve">  }</w:t>
            </w:r>
          </w:p>
        </w:tc>
        <w:tc>
          <w:tcPr>
            <w:tcW w:w="2267" w:type="dxa"/>
          </w:tcPr>
          <w:p w14:paraId="0C14ED75" w14:textId="77777777" w:rsidR="00353624" w:rsidRPr="00A15DCB" w:rsidRDefault="00353624" w:rsidP="00265B64">
            <w:pPr>
              <w:pStyle w:val="TAL"/>
              <w:rPr>
                <w:lang w:eastAsia="en-US"/>
              </w:rPr>
            </w:pPr>
          </w:p>
        </w:tc>
        <w:tc>
          <w:tcPr>
            <w:tcW w:w="1700" w:type="dxa"/>
          </w:tcPr>
          <w:p w14:paraId="19E651C3" w14:textId="77777777" w:rsidR="00353624" w:rsidRPr="00A15DCB" w:rsidRDefault="00353624" w:rsidP="00265B64">
            <w:pPr>
              <w:pStyle w:val="TAL"/>
              <w:rPr>
                <w:lang w:eastAsia="en-US"/>
              </w:rPr>
            </w:pPr>
          </w:p>
        </w:tc>
        <w:tc>
          <w:tcPr>
            <w:tcW w:w="1245" w:type="dxa"/>
          </w:tcPr>
          <w:p w14:paraId="33DB586B" w14:textId="77777777" w:rsidR="00353624" w:rsidRPr="00A15DCB" w:rsidRDefault="00353624" w:rsidP="00265B64">
            <w:pPr>
              <w:pStyle w:val="TAL"/>
              <w:rPr>
                <w:lang w:eastAsia="en-US"/>
              </w:rPr>
            </w:pPr>
          </w:p>
        </w:tc>
      </w:tr>
      <w:tr w:rsidR="00353624" w:rsidRPr="00A15DCB" w14:paraId="42295D53" w14:textId="77777777" w:rsidTr="00265B64">
        <w:tc>
          <w:tcPr>
            <w:tcW w:w="4535" w:type="dxa"/>
          </w:tcPr>
          <w:p w14:paraId="0B2083C9" w14:textId="77777777" w:rsidR="00353624" w:rsidRPr="00A15DCB" w:rsidRDefault="00353624" w:rsidP="00265B64">
            <w:pPr>
              <w:pStyle w:val="TAL"/>
              <w:rPr>
                <w:lang w:eastAsia="en-US"/>
              </w:rPr>
            </w:pPr>
            <w:r w:rsidRPr="00A15DCB">
              <w:rPr>
                <w:lang w:eastAsia="en-US"/>
              </w:rPr>
              <w:t xml:space="preserve">  ra-ContentionResolutionTimer</w:t>
            </w:r>
          </w:p>
        </w:tc>
        <w:tc>
          <w:tcPr>
            <w:tcW w:w="2267" w:type="dxa"/>
          </w:tcPr>
          <w:p w14:paraId="796C7FBF" w14:textId="77777777" w:rsidR="00353624" w:rsidRPr="00A15DCB" w:rsidRDefault="00353624" w:rsidP="00265B64">
            <w:pPr>
              <w:pStyle w:val="TAL"/>
              <w:rPr>
                <w:lang w:eastAsia="en-US"/>
              </w:rPr>
            </w:pPr>
            <w:r w:rsidRPr="00A15DCB">
              <w:rPr>
                <w:lang w:eastAsia="en-US"/>
              </w:rPr>
              <w:t>sf48</w:t>
            </w:r>
          </w:p>
        </w:tc>
        <w:tc>
          <w:tcPr>
            <w:tcW w:w="1700" w:type="dxa"/>
          </w:tcPr>
          <w:p w14:paraId="526DC3E6" w14:textId="77777777" w:rsidR="00353624" w:rsidRPr="00A15DCB" w:rsidRDefault="00353624" w:rsidP="00265B64">
            <w:pPr>
              <w:pStyle w:val="TAL"/>
              <w:rPr>
                <w:lang w:eastAsia="en-US"/>
              </w:rPr>
            </w:pPr>
          </w:p>
        </w:tc>
        <w:tc>
          <w:tcPr>
            <w:tcW w:w="1245" w:type="dxa"/>
          </w:tcPr>
          <w:p w14:paraId="58013A60" w14:textId="77777777" w:rsidR="00353624" w:rsidRPr="00A15DCB" w:rsidRDefault="00353624" w:rsidP="00265B64">
            <w:pPr>
              <w:pStyle w:val="TAL"/>
              <w:rPr>
                <w:lang w:eastAsia="en-US"/>
              </w:rPr>
            </w:pPr>
          </w:p>
        </w:tc>
      </w:tr>
      <w:tr w:rsidR="00353624" w:rsidRPr="00A15DCB" w14:paraId="10AF2F2F" w14:textId="77777777" w:rsidTr="00265B64">
        <w:tc>
          <w:tcPr>
            <w:tcW w:w="4535" w:type="dxa"/>
          </w:tcPr>
          <w:p w14:paraId="47EE1AEF" w14:textId="77777777" w:rsidR="00353624" w:rsidRPr="00A15DCB" w:rsidRDefault="00353624" w:rsidP="00265B64">
            <w:pPr>
              <w:pStyle w:val="TAL"/>
              <w:rPr>
                <w:lang w:eastAsia="en-US"/>
              </w:rPr>
            </w:pPr>
            <w:r w:rsidRPr="00A15DCB">
              <w:rPr>
                <w:lang w:eastAsia="en-US"/>
              </w:rPr>
              <w:t>}</w:t>
            </w:r>
          </w:p>
        </w:tc>
        <w:tc>
          <w:tcPr>
            <w:tcW w:w="2267" w:type="dxa"/>
          </w:tcPr>
          <w:p w14:paraId="148C1E3D" w14:textId="77777777" w:rsidR="00353624" w:rsidRPr="00A15DCB" w:rsidRDefault="00353624" w:rsidP="00265B64">
            <w:pPr>
              <w:pStyle w:val="TAL"/>
              <w:rPr>
                <w:lang w:eastAsia="en-US"/>
              </w:rPr>
            </w:pPr>
          </w:p>
        </w:tc>
        <w:tc>
          <w:tcPr>
            <w:tcW w:w="1700" w:type="dxa"/>
          </w:tcPr>
          <w:p w14:paraId="5E70D4B6" w14:textId="77777777" w:rsidR="00353624" w:rsidRPr="00A15DCB" w:rsidRDefault="00353624" w:rsidP="00265B64">
            <w:pPr>
              <w:pStyle w:val="TAL"/>
              <w:rPr>
                <w:lang w:eastAsia="en-US"/>
              </w:rPr>
            </w:pPr>
          </w:p>
        </w:tc>
        <w:tc>
          <w:tcPr>
            <w:tcW w:w="1245" w:type="dxa"/>
          </w:tcPr>
          <w:p w14:paraId="299D400E" w14:textId="77777777" w:rsidR="00353624" w:rsidRPr="00A15DCB" w:rsidRDefault="00353624" w:rsidP="00265B64">
            <w:pPr>
              <w:pStyle w:val="TAL"/>
              <w:rPr>
                <w:lang w:eastAsia="en-US"/>
              </w:rPr>
            </w:pPr>
          </w:p>
        </w:tc>
      </w:tr>
    </w:tbl>
    <w:p w14:paraId="2BB1C63D" w14:textId="77777777" w:rsidR="00353624" w:rsidRPr="00A15DCB" w:rsidRDefault="00353624" w:rsidP="00353624"/>
    <w:p w14:paraId="5E0ED36C" w14:textId="3F74BD9A" w:rsidR="00353624" w:rsidRPr="00A15DCB" w:rsidRDefault="00353624" w:rsidP="00DA77DA">
      <w:pPr>
        <w:pStyle w:val="TH"/>
        <w:rPr>
          <w:i/>
          <w:iCs/>
        </w:rPr>
      </w:pPr>
      <w:r w:rsidRPr="00A15DCB">
        <w:lastRenderedPageBreak/>
        <w:t>Table 7.1.1.1.2.3.3-</w:t>
      </w:r>
      <w:r w:rsidR="00272FCA" w:rsidRPr="00A15DCB">
        <w:t>7</w:t>
      </w:r>
      <w:r w:rsidRPr="00A15DCB">
        <w:t xml:space="preserve">: </w:t>
      </w:r>
      <w:r w:rsidRPr="00A15DCB">
        <w:rPr>
          <w:i/>
          <w:iCs/>
        </w:rPr>
        <w:t>RACH-ConfigGeneric (</w:t>
      </w:r>
      <w:r w:rsidRPr="00A15DCB">
        <w:t>Table 7.1.1.1.2.3.3-</w:t>
      </w:r>
      <w:r w:rsidR="0077032F" w:rsidRPr="00A15DCB">
        <w:t>6</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7D902CBC" w14:textId="77777777" w:rsidTr="00653441">
        <w:tc>
          <w:tcPr>
            <w:tcW w:w="9747" w:type="dxa"/>
            <w:gridSpan w:val="4"/>
          </w:tcPr>
          <w:p w14:paraId="79D1B816" w14:textId="77777777" w:rsidR="00353624" w:rsidRPr="00A15DCB" w:rsidRDefault="00353624" w:rsidP="00265B64">
            <w:pPr>
              <w:pStyle w:val="TAH"/>
              <w:jc w:val="left"/>
              <w:rPr>
                <w:b w:val="0"/>
                <w:lang w:eastAsia="en-US"/>
              </w:rPr>
            </w:pPr>
            <w:r w:rsidRPr="00A15DCB">
              <w:rPr>
                <w:b w:val="0"/>
                <w:lang w:eastAsia="en-US"/>
              </w:rPr>
              <w:t xml:space="preserve">Derivation Path: TS 38.508-1 [4], Table </w:t>
            </w:r>
            <w:r w:rsidR="00053975" w:rsidRPr="00A15DCB">
              <w:rPr>
                <w:b w:val="0"/>
                <w:lang w:eastAsia="en-US"/>
              </w:rPr>
              <w:t>4.6.3-130</w:t>
            </w:r>
          </w:p>
        </w:tc>
      </w:tr>
      <w:tr w:rsidR="00353624" w:rsidRPr="00A15DCB" w14:paraId="09D52247" w14:textId="77777777" w:rsidTr="00653441">
        <w:tc>
          <w:tcPr>
            <w:tcW w:w="4535" w:type="dxa"/>
          </w:tcPr>
          <w:p w14:paraId="1F11152C" w14:textId="77777777" w:rsidR="00353624" w:rsidRPr="00A15DCB" w:rsidRDefault="00353624" w:rsidP="00265B64">
            <w:pPr>
              <w:pStyle w:val="TAH"/>
              <w:rPr>
                <w:lang w:eastAsia="en-US"/>
              </w:rPr>
            </w:pPr>
            <w:r w:rsidRPr="00A15DCB">
              <w:rPr>
                <w:lang w:eastAsia="en-US"/>
              </w:rPr>
              <w:t>Information Element</w:t>
            </w:r>
          </w:p>
        </w:tc>
        <w:tc>
          <w:tcPr>
            <w:tcW w:w="2267" w:type="dxa"/>
          </w:tcPr>
          <w:p w14:paraId="6D65E99C" w14:textId="77777777" w:rsidR="00353624" w:rsidRPr="00A15DCB" w:rsidRDefault="00353624" w:rsidP="00265B64">
            <w:pPr>
              <w:pStyle w:val="TAH"/>
              <w:rPr>
                <w:lang w:eastAsia="en-US"/>
              </w:rPr>
            </w:pPr>
            <w:r w:rsidRPr="00A15DCB">
              <w:rPr>
                <w:lang w:eastAsia="en-US"/>
              </w:rPr>
              <w:t>Value/remark</w:t>
            </w:r>
          </w:p>
        </w:tc>
        <w:tc>
          <w:tcPr>
            <w:tcW w:w="1700" w:type="dxa"/>
          </w:tcPr>
          <w:p w14:paraId="79C00173" w14:textId="77777777" w:rsidR="00353624" w:rsidRPr="00A15DCB" w:rsidRDefault="00353624" w:rsidP="00265B64">
            <w:pPr>
              <w:pStyle w:val="TAH"/>
              <w:rPr>
                <w:lang w:eastAsia="en-US"/>
              </w:rPr>
            </w:pPr>
            <w:r w:rsidRPr="00A15DCB">
              <w:rPr>
                <w:lang w:eastAsia="en-US"/>
              </w:rPr>
              <w:t>Comment</w:t>
            </w:r>
          </w:p>
        </w:tc>
        <w:tc>
          <w:tcPr>
            <w:tcW w:w="1245" w:type="dxa"/>
          </w:tcPr>
          <w:p w14:paraId="56049BAD" w14:textId="77777777" w:rsidR="00353624" w:rsidRPr="00A15DCB" w:rsidRDefault="00353624" w:rsidP="00265B64">
            <w:pPr>
              <w:pStyle w:val="TAH"/>
              <w:rPr>
                <w:lang w:eastAsia="en-US"/>
              </w:rPr>
            </w:pPr>
            <w:r w:rsidRPr="00A15DCB">
              <w:rPr>
                <w:lang w:eastAsia="en-US"/>
              </w:rPr>
              <w:t>Condition</w:t>
            </w:r>
          </w:p>
        </w:tc>
      </w:tr>
      <w:tr w:rsidR="00353624" w:rsidRPr="00A15DCB" w14:paraId="644A3139" w14:textId="77777777" w:rsidTr="00653441">
        <w:tc>
          <w:tcPr>
            <w:tcW w:w="4535" w:type="dxa"/>
          </w:tcPr>
          <w:p w14:paraId="5090BCE2" w14:textId="77777777" w:rsidR="00353624" w:rsidRPr="00A15DCB" w:rsidRDefault="00353624" w:rsidP="00265B64">
            <w:pPr>
              <w:pStyle w:val="TAL"/>
              <w:rPr>
                <w:lang w:eastAsia="en-US"/>
              </w:rPr>
            </w:pPr>
            <w:r w:rsidRPr="00A15DCB">
              <w:rPr>
                <w:lang w:eastAsia="en-US"/>
              </w:rPr>
              <w:t xml:space="preserve">RACH-ConfigGeneric ::= </w:t>
            </w:r>
            <w:r w:rsidRPr="00A15DCB">
              <w:rPr>
                <w:snapToGrid w:val="0"/>
                <w:lang w:eastAsia="en-US"/>
              </w:rPr>
              <w:t xml:space="preserve">SEQUENCE </w:t>
            </w:r>
            <w:r w:rsidRPr="00A15DCB">
              <w:rPr>
                <w:lang w:eastAsia="en-US"/>
              </w:rPr>
              <w:t>{</w:t>
            </w:r>
          </w:p>
        </w:tc>
        <w:tc>
          <w:tcPr>
            <w:tcW w:w="2267" w:type="dxa"/>
          </w:tcPr>
          <w:p w14:paraId="5BAB01B1" w14:textId="77777777" w:rsidR="00353624" w:rsidRPr="00A15DCB" w:rsidRDefault="00353624" w:rsidP="00265B64">
            <w:pPr>
              <w:pStyle w:val="TAL"/>
              <w:rPr>
                <w:lang w:eastAsia="en-US"/>
              </w:rPr>
            </w:pPr>
          </w:p>
        </w:tc>
        <w:tc>
          <w:tcPr>
            <w:tcW w:w="1700" w:type="dxa"/>
          </w:tcPr>
          <w:p w14:paraId="4A6CCA1A" w14:textId="77777777" w:rsidR="00353624" w:rsidRPr="00A15DCB" w:rsidRDefault="00353624" w:rsidP="00265B64">
            <w:pPr>
              <w:pStyle w:val="TAL"/>
              <w:rPr>
                <w:lang w:eastAsia="en-US"/>
              </w:rPr>
            </w:pPr>
          </w:p>
        </w:tc>
        <w:tc>
          <w:tcPr>
            <w:tcW w:w="1245" w:type="dxa"/>
          </w:tcPr>
          <w:p w14:paraId="4A922960" w14:textId="77777777" w:rsidR="00353624" w:rsidRPr="00A15DCB" w:rsidRDefault="00353624" w:rsidP="00265B64">
            <w:pPr>
              <w:pStyle w:val="TAL"/>
              <w:rPr>
                <w:lang w:eastAsia="en-US"/>
              </w:rPr>
            </w:pPr>
          </w:p>
        </w:tc>
      </w:tr>
      <w:tr w:rsidR="00353624" w:rsidRPr="00A15DCB" w14:paraId="12D1A90F" w14:textId="77777777" w:rsidTr="001D0890">
        <w:tc>
          <w:tcPr>
            <w:tcW w:w="4535" w:type="dxa"/>
            <w:tcBorders>
              <w:bottom w:val="nil"/>
            </w:tcBorders>
          </w:tcPr>
          <w:p w14:paraId="0D4F4063" w14:textId="77777777" w:rsidR="00353624" w:rsidRPr="00A15DCB" w:rsidRDefault="00353624" w:rsidP="00265B64">
            <w:pPr>
              <w:pStyle w:val="TAL"/>
              <w:rPr>
                <w:lang w:eastAsia="en-US"/>
              </w:rPr>
            </w:pPr>
            <w:r w:rsidRPr="00A15DCB">
              <w:rPr>
                <w:lang w:eastAsia="en-US"/>
              </w:rPr>
              <w:t xml:space="preserve">  prach-ConfigurationIndex</w:t>
            </w:r>
          </w:p>
        </w:tc>
        <w:tc>
          <w:tcPr>
            <w:tcW w:w="2267" w:type="dxa"/>
          </w:tcPr>
          <w:p w14:paraId="3465BFED" w14:textId="77777777" w:rsidR="00353624" w:rsidRPr="00A15DCB" w:rsidRDefault="00353624" w:rsidP="00265B64">
            <w:pPr>
              <w:pStyle w:val="TAL"/>
              <w:rPr>
                <w:lang w:eastAsia="en-US"/>
              </w:rPr>
            </w:pPr>
            <w:r w:rsidRPr="00A15DCB">
              <w:rPr>
                <w:lang w:eastAsia="en-US"/>
              </w:rPr>
              <w:t>119</w:t>
            </w:r>
          </w:p>
        </w:tc>
        <w:tc>
          <w:tcPr>
            <w:tcW w:w="1700" w:type="dxa"/>
          </w:tcPr>
          <w:p w14:paraId="3E80B626" w14:textId="7DC1EBCC" w:rsidR="00353624" w:rsidRPr="00A15DCB" w:rsidRDefault="00353624" w:rsidP="00265B64">
            <w:pPr>
              <w:pStyle w:val="TAL"/>
              <w:rPr>
                <w:lang w:eastAsia="en-US"/>
              </w:rPr>
            </w:pPr>
            <w:r w:rsidRPr="00A15DCB">
              <w:rPr>
                <w:rFonts w:eastAsia="Calibri" w:cs="Arial"/>
                <w:szCs w:val="18"/>
                <w:lang w:eastAsia="en-US"/>
              </w:rPr>
              <w:t xml:space="preserve">As per Table 6.3.3.2-2: of </w:t>
            </w:r>
            <w:r w:rsidR="00FF0449" w:rsidRPr="00A15DCB">
              <w:rPr>
                <w:rFonts w:eastAsia="Calibri" w:cs="Arial"/>
                <w:szCs w:val="18"/>
                <w:lang w:eastAsia="en-US"/>
              </w:rPr>
              <w:t xml:space="preserve">TS </w:t>
            </w:r>
            <w:r w:rsidRPr="00A15DCB">
              <w:rPr>
                <w:rFonts w:eastAsia="Calibri" w:cs="Arial"/>
                <w:szCs w:val="18"/>
                <w:lang w:eastAsia="en-US"/>
              </w:rPr>
              <w:t>38.211</w:t>
            </w:r>
            <w:r w:rsidR="00FF0449" w:rsidRPr="00A15DCB">
              <w:rPr>
                <w:rFonts w:eastAsia="Calibri" w:cs="Arial"/>
                <w:szCs w:val="18"/>
                <w:lang w:eastAsia="en-US"/>
              </w:rPr>
              <w:t xml:space="preserve"> </w:t>
            </w:r>
            <w:r w:rsidR="008E6F1A" w:rsidRPr="00A15DCB">
              <w:rPr>
                <w:rFonts w:eastAsia="Calibri" w:cs="Arial"/>
                <w:szCs w:val="18"/>
                <w:lang w:eastAsia="en-US"/>
              </w:rPr>
              <w:t>[24]</w:t>
            </w:r>
            <w:r w:rsidRPr="00A15DCB">
              <w:rPr>
                <w:rFonts w:eastAsia="Calibri" w:cs="Arial"/>
                <w:szCs w:val="18"/>
                <w:lang w:eastAsia="en-US"/>
              </w:rPr>
              <w:t>, this results in PRACH preamble transmission in a radio frame meeting n</w:t>
            </w:r>
            <w:r w:rsidRPr="00A15DCB">
              <w:rPr>
                <w:rFonts w:eastAsia="Calibri" w:cs="Arial"/>
                <w:szCs w:val="18"/>
                <w:vertAlign w:val="subscript"/>
                <w:lang w:eastAsia="en-US"/>
              </w:rPr>
              <w:t>SFN</w:t>
            </w:r>
            <w:r w:rsidRPr="00A15DCB">
              <w:rPr>
                <w:rFonts w:eastAsia="Calibri" w:cs="Arial"/>
                <w:szCs w:val="18"/>
                <w:lang w:eastAsia="en-US"/>
              </w:rPr>
              <w:t xml:space="preserve"> mod </w:t>
            </w:r>
            <w:r w:rsidR="00653441" w:rsidRPr="00A15DCB">
              <w:rPr>
                <w:rFonts w:eastAsia="Calibri" w:cs="Arial"/>
                <w:szCs w:val="18"/>
                <w:lang w:eastAsia="en-US"/>
              </w:rPr>
              <w:t>8</w:t>
            </w:r>
            <w:r w:rsidRPr="00A15DCB">
              <w:rPr>
                <w:rFonts w:eastAsia="Calibri" w:cs="Arial"/>
                <w:szCs w:val="18"/>
                <w:lang w:eastAsia="en-US"/>
              </w:rPr>
              <w:t>=1, subframe number 2, 6, 9 and starting symbol 0 using p</w:t>
            </w:r>
            <w:r w:rsidRPr="00A15DCB">
              <w:rPr>
                <w:lang w:eastAsia="en-US"/>
              </w:rPr>
              <w:t>reamble Format A2.</w:t>
            </w:r>
          </w:p>
        </w:tc>
        <w:tc>
          <w:tcPr>
            <w:tcW w:w="1245" w:type="dxa"/>
          </w:tcPr>
          <w:p w14:paraId="6AD89B7B" w14:textId="77777777" w:rsidR="00353624" w:rsidRPr="00A15DCB" w:rsidRDefault="00353624" w:rsidP="00265B64">
            <w:pPr>
              <w:pStyle w:val="TAL"/>
              <w:rPr>
                <w:lang w:eastAsia="en-US"/>
              </w:rPr>
            </w:pPr>
            <w:r w:rsidRPr="00A15DCB">
              <w:rPr>
                <w:lang w:eastAsia="en-US"/>
              </w:rPr>
              <w:t>FR1 FDD</w:t>
            </w:r>
          </w:p>
        </w:tc>
      </w:tr>
      <w:tr w:rsidR="00653441" w:rsidRPr="00A15DCB" w14:paraId="10029478" w14:textId="77777777" w:rsidTr="001D0890">
        <w:tc>
          <w:tcPr>
            <w:tcW w:w="4535" w:type="dxa"/>
            <w:tcBorders>
              <w:top w:val="nil"/>
            </w:tcBorders>
          </w:tcPr>
          <w:p w14:paraId="7CB88955" w14:textId="77777777" w:rsidR="00653441" w:rsidRPr="00A15DCB" w:rsidRDefault="00653441" w:rsidP="00653441">
            <w:pPr>
              <w:pStyle w:val="TAL"/>
              <w:rPr>
                <w:lang w:eastAsia="en-US"/>
              </w:rPr>
            </w:pPr>
          </w:p>
        </w:tc>
        <w:tc>
          <w:tcPr>
            <w:tcW w:w="2267" w:type="dxa"/>
          </w:tcPr>
          <w:p w14:paraId="4E798EE5" w14:textId="612888DB" w:rsidR="00653441" w:rsidRPr="00A15DCB" w:rsidRDefault="00653441" w:rsidP="00653441">
            <w:pPr>
              <w:pStyle w:val="TAL"/>
              <w:rPr>
                <w:lang w:eastAsia="en-US"/>
              </w:rPr>
            </w:pPr>
            <w:r w:rsidRPr="00A15DCB">
              <w:rPr>
                <w:lang w:eastAsia="zh-CN"/>
              </w:rPr>
              <w:t>120</w:t>
            </w:r>
          </w:p>
        </w:tc>
        <w:tc>
          <w:tcPr>
            <w:tcW w:w="1700" w:type="dxa"/>
          </w:tcPr>
          <w:p w14:paraId="286BBB56" w14:textId="6B171E69" w:rsidR="00653441" w:rsidRPr="00A15DCB" w:rsidRDefault="00653441" w:rsidP="00653441">
            <w:pPr>
              <w:pStyle w:val="TAL"/>
              <w:rPr>
                <w:rFonts w:eastAsia="Calibri" w:cs="Arial"/>
                <w:szCs w:val="18"/>
                <w:lang w:eastAsia="en-US"/>
              </w:rPr>
            </w:pPr>
            <w:r w:rsidRPr="00A15DCB">
              <w:rPr>
                <w:rFonts w:eastAsia="Calibri" w:cs="Arial"/>
                <w:szCs w:val="18"/>
              </w:rPr>
              <w:t>As per Table 6.3.3.2-2: of TS 38.211 [24], this results in PRACH preamble transmission in a radio frame meeting n</w:t>
            </w:r>
            <w:r w:rsidRPr="00A15DCB">
              <w:rPr>
                <w:rFonts w:eastAsia="Calibri" w:cs="Arial"/>
                <w:szCs w:val="18"/>
                <w:vertAlign w:val="subscript"/>
              </w:rPr>
              <w:t>SFN</w:t>
            </w:r>
            <w:r w:rsidRPr="00A15DCB">
              <w:rPr>
                <w:rFonts w:eastAsia="Calibri" w:cs="Arial"/>
                <w:szCs w:val="18"/>
              </w:rPr>
              <w:t xml:space="preserve"> mod 8=1, subframe number 4 and starting symbol 0 using p</w:t>
            </w:r>
            <w:r w:rsidRPr="00A15DCB">
              <w:t>reamble Format A2.</w:t>
            </w:r>
          </w:p>
        </w:tc>
        <w:tc>
          <w:tcPr>
            <w:tcW w:w="1245" w:type="dxa"/>
          </w:tcPr>
          <w:p w14:paraId="47FEAB68" w14:textId="70F68EB7" w:rsidR="00653441" w:rsidRPr="00A15DCB" w:rsidRDefault="00653441" w:rsidP="00653441">
            <w:pPr>
              <w:pStyle w:val="TAL"/>
              <w:rPr>
                <w:lang w:eastAsia="en-US"/>
              </w:rPr>
            </w:pPr>
            <w:r w:rsidRPr="00A15DCB">
              <w:t>FR1 FDD AND HD_FDD</w:t>
            </w:r>
          </w:p>
        </w:tc>
      </w:tr>
      <w:tr w:rsidR="00653441" w:rsidRPr="00A15DCB" w14:paraId="6BD9A388" w14:textId="77777777" w:rsidTr="001D0890">
        <w:tc>
          <w:tcPr>
            <w:tcW w:w="4535" w:type="dxa"/>
            <w:tcBorders>
              <w:bottom w:val="nil"/>
            </w:tcBorders>
          </w:tcPr>
          <w:p w14:paraId="104F632B" w14:textId="77777777" w:rsidR="00653441" w:rsidRPr="00A15DCB" w:rsidRDefault="00653441" w:rsidP="00653441">
            <w:pPr>
              <w:pStyle w:val="TAL"/>
              <w:rPr>
                <w:lang w:eastAsia="en-US"/>
              </w:rPr>
            </w:pPr>
            <w:r w:rsidRPr="00A15DCB">
              <w:rPr>
                <w:lang w:eastAsia="en-US"/>
              </w:rPr>
              <w:t xml:space="preserve">  prach-ConfigurationIndex</w:t>
            </w:r>
          </w:p>
        </w:tc>
        <w:tc>
          <w:tcPr>
            <w:tcW w:w="2267" w:type="dxa"/>
          </w:tcPr>
          <w:p w14:paraId="509C1D5F" w14:textId="0849564C" w:rsidR="00653441" w:rsidRPr="00A15DCB" w:rsidRDefault="00653441" w:rsidP="00653441">
            <w:pPr>
              <w:pStyle w:val="TAL"/>
              <w:rPr>
                <w:lang w:eastAsia="en-US"/>
              </w:rPr>
            </w:pPr>
            <w:r w:rsidRPr="00A15DCB">
              <w:rPr>
                <w:lang w:eastAsia="en-US"/>
              </w:rPr>
              <w:t>91</w:t>
            </w:r>
          </w:p>
        </w:tc>
        <w:tc>
          <w:tcPr>
            <w:tcW w:w="1700" w:type="dxa"/>
          </w:tcPr>
          <w:p w14:paraId="101F9A8F" w14:textId="137FE9E6" w:rsidR="00653441" w:rsidRPr="00A15DCB" w:rsidRDefault="00653441" w:rsidP="00653441">
            <w:pPr>
              <w:pStyle w:val="TAL"/>
              <w:rPr>
                <w:lang w:eastAsia="en-US"/>
              </w:rPr>
            </w:pPr>
            <w:r w:rsidRPr="00A15DCB">
              <w:rPr>
                <w:rFonts w:eastAsia="Calibri" w:cs="Arial"/>
                <w:szCs w:val="18"/>
                <w:lang w:eastAsia="en-US"/>
              </w:rPr>
              <w:t>As per Table 6.3.3.2-3: of TS 38.211 [24], this results in PRACH preamble transmission in a radio frame meeting n</w:t>
            </w:r>
            <w:r w:rsidRPr="00A15DCB">
              <w:rPr>
                <w:rFonts w:eastAsia="Calibri" w:cs="Arial"/>
                <w:szCs w:val="18"/>
                <w:vertAlign w:val="subscript"/>
                <w:lang w:eastAsia="en-US"/>
              </w:rPr>
              <w:t>SFN</w:t>
            </w:r>
            <w:r w:rsidRPr="00A15DCB">
              <w:rPr>
                <w:rFonts w:eastAsia="Calibri" w:cs="Arial"/>
                <w:szCs w:val="18"/>
                <w:lang w:eastAsia="en-US"/>
              </w:rPr>
              <w:t xml:space="preserve"> mod </w:t>
            </w:r>
            <w:r w:rsidRPr="00A15DCB">
              <w:rPr>
                <w:rFonts w:eastAsia="Calibri" w:cs="Arial"/>
                <w:szCs w:val="18"/>
              </w:rPr>
              <w:t>2</w:t>
            </w:r>
            <w:r w:rsidRPr="00A15DCB">
              <w:rPr>
                <w:rFonts w:eastAsia="Calibri" w:cs="Arial"/>
                <w:szCs w:val="18"/>
                <w:lang w:eastAsia="en-US"/>
              </w:rPr>
              <w:t>=1, subframe number 8, 9 and starting symbol 0 using p</w:t>
            </w:r>
            <w:r w:rsidRPr="00A15DCB">
              <w:rPr>
                <w:lang w:eastAsia="en-US"/>
              </w:rPr>
              <w:t>reamble Format A2.</w:t>
            </w:r>
          </w:p>
        </w:tc>
        <w:tc>
          <w:tcPr>
            <w:tcW w:w="1245" w:type="dxa"/>
          </w:tcPr>
          <w:p w14:paraId="277919A5" w14:textId="77777777" w:rsidR="00653441" w:rsidRPr="00A15DCB" w:rsidRDefault="00653441" w:rsidP="00653441">
            <w:pPr>
              <w:pStyle w:val="TAL"/>
              <w:rPr>
                <w:lang w:eastAsia="en-US"/>
              </w:rPr>
            </w:pPr>
            <w:r w:rsidRPr="00A15DCB">
              <w:rPr>
                <w:lang w:eastAsia="en-US"/>
              </w:rPr>
              <w:t>FR1 TDD</w:t>
            </w:r>
          </w:p>
        </w:tc>
      </w:tr>
      <w:tr w:rsidR="00653441" w:rsidRPr="00A15DCB" w14:paraId="41C9CAB6" w14:textId="77777777" w:rsidTr="001D0890">
        <w:tc>
          <w:tcPr>
            <w:tcW w:w="4535" w:type="dxa"/>
            <w:tcBorders>
              <w:top w:val="nil"/>
            </w:tcBorders>
          </w:tcPr>
          <w:p w14:paraId="17639B62" w14:textId="719DCB2F" w:rsidR="00653441" w:rsidRPr="00A15DCB" w:rsidRDefault="00653441" w:rsidP="00653441">
            <w:pPr>
              <w:pStyle w:val="TAL"/>
              <w:rPr>
                <w:lang w:eastAsia="en-US"/>
              </w:rPr>
            </w:pPr>
          </w:p>
        </w:tc>
        <w:tc>
          <w:tcPr>
            <w:tcW w:w="2267" w:type="dxa"/>
          </w:tcPr>
          <w:p w14:paraId="634CC58F" w14:textId="77777777" w:rsidR="00653441" w:rsidRPr="00A15DCB" w:rsidRDefault="00653441" w:rsidP="00653441">
            <w:pPr>
              <w:pStyle w:val="TAL"/>
              <w:rPr>
                <w:lang w:eastAsia="en-US"/>
              </w:rPr>
            </w:pPr>
            <w:r w:rsidRPr="00A15DCB">
              <w:rPr>
                <w:lang w:eastAsia="en-US"/>
              </w:rPr>
              <w:t>6</w:t>
            </w:r>
          </w:p>
        </w:tc>
        <w:tc>
          <w:tcPr>
            <w:tcW w:w="1700" w:type="dxa"/>
          </w:tcPr>
          <w:p w14:paraId="1343D951" w14:textId="2D3CC88A" w:rsidR="00653441" w:rsidRPr="00A15DCB" w:rsidRDefault="00653441" w:rsidP="00653441">
            <w:pPr>
              <w:pStyle w:val="TAL"/>
              <w:rPr>
                <w:lang w:eastAsia="en-US"/>
              </w:rPr>
            </w:pPr>
            <w:r w:rsidRPr="00A15DCB">
              <w:rPr>
                <w:rFonts w:eastAsia="Calibri" w:cs="Arial"/>
                <w:szCs w:val="18"/>
                <w:lang w:eastAsia="en-US"/>
              </w:rPr>
              <w:t xml:space="preserve">As per Table 6.3.3.2-4: of TS 38.211 [24] and </w:t>
            </w:r>
            <w:r w:rsidRPr="00A15DCB">
              <w:t>clause 5.3.2 of TS 38.211</w:t>
            </w:r>
            <w:r w:rsidRPr="00A15DCB">
              <w:rPr>
                <w:rFonts w:eastAsia="Calibri" w:cs="Arial"/>
                <w:szCs w:val="18"/>
                <w:lang w:eastAsia="en-US"/>
              </w:rPr>
              <w:t xml:space="preserve"> this results in PRACH preamble transmission </w:t>
            </w:r>
            <w:r w:rsidRPr="00A15DCB">
              <w:rPr>
                <w:rFonts w:eastAsia="Calibri" w:cs="Arial"/>
                <w:szCs w:val="18"/>
              </w:rPr>
              <w:t>in radio frame meeting nSFN mod 4 = 1</w:t>
            </w:r>
            <w:r w:rsidRPr="00A15DCB">
              <w:rPr>
                <w:rFonts w:eastAsia="Calibri" w:cs="Arial"/>
                <w:szCs w:val="18"/>
                <w:lang w:eastAsia="en-US"/>
              </w:rPr>
              <w:t xml:space="preserve">, </w:t>
            </w:r>
            <w:r w:rsidRPr="00A15DCB">
              <w:t>slot number 8, 9, 18, 19, 28, 29, 38, 39 , 48, 49, 58, 59, 68, 69, 78, 79</w:t>
            </w:r>
            <w:r w:rsidRPr="00A15DCB">
              <w:rPr>
                <w:rFonts w:eastAsia="Calibri" w:cs="Arial"/>
                <w:szCs w:val="18"/>
                <w:lang w:eastAsia="en-US"/>
              </w:rPr>
              <w:t xml:space="preserve"> and starting symbol 0</w:t>
            </w:r>
            <w:r w:rsidRPr="00A15DCB">
              <w:rPr>
                <w:rFonts w:eastAsia="Calibri" w:cs="Arial"/>
                <w:szCs w:val="18"/>
              </w:rPr>
              <w:t xml:space="preserve"> using preamble format A1</w:t>
            </w:r>
            <w:r w:rsidRPr="00A15DCB">
              <w:rPr>
                <w:rFonts w:eastAsia="Calibri" w:cs="Arial"/>
                <w:szCs w:val="18"/>
                <w:lang w:eastAsia="en-US"/>
              </w:rPr>
              <w:t>.</w:t>
            </w:r>
          </w:p>
        </w:tc>
        <w:tc>
          <w:tcPr>
            <w:tcW w:w="1245" w:type="dxa"/>
          </w:tcPr>
          <w:p w14:paraId="2CF4AE27" w14:textId="77777777" w:rsidR="00653441" w:rsidRPr="00A15DCB" w:rsidRDefault="00653441" w:rsidP="00653441">
            <w:pPr>
              <w:pStyle w:val="TAL"/>
              <w:rPr>
                <w:lang w:eastAsia="en-US"/>
              </w:rPr>
            </w:pPr>
            <w:r w:rsidRPr="00A15DCB">
              <w:rPr>
                <w:lang w:eastAsia="en-US"/>
              </w:rPr>
              <w:t>FR2 (120 kHz)</w:t>
            </w:r>
          </w:p>
        </w:tc>
      </w:tr>
      <w:tr w:rsidR="00653441" w:rsidRPr="00A15DCB" w14:paraId="0761DA39" w14:textId="77777777" w:rsidTr="00653441">
        <w:tc>
          <w:tcPr>
            <w:tcW w:w="4535" w:type="dxa"/>
          </w:tcPr>
          <w:p w14:paraId="757278F6" w14:textId="77777777" w:rsidR="00653441" w:rsidRPr="00A15DCB" w:rsidRDefault="00653441" w:rsidP="00653441">
            <w:pPr>
              <w:pStyle w:val="TAL"/>
              <w:rPr>
                <w:lang w:eastAsia="en-US"/>
              </w:rPr>
            </w:pPr>
            <w:r w:rsidRPr="00A15DCB">
              <w:rPr>
                <w:lang w:eastAsia="en-US"/>
              </w:rPr>
              <w:t xml:space="preserve">  preambleReceivedTargetPower</w:t>
            </w:r>
          </w:p>
        </w:tc>
        <w:tc>
          <w:tcPr>
            <w:tcW w:w="2267" w:type="dxa"/>
          </w:tcPr>
          <w:p w14:paraId="43977532" w14:textId="77777777" w:rsidR="00653441" w:rsidRPr="00A15DCB" w:rsidRDefault="00653441" w:rsidP="00653441">
            <w:pPr>
              <w:pStyle w:val="TAL"/>
              <w:rPr>
                <w:lang w:eastAsia="en-US"/>
              </w:rPr>
            </w:pPr>
            <w:r w:rsidRPr="00A15DCB">
              <w:rPr>
                <w:lang w:eastAsia="en-US"/>
              </w:rPr>
              <w:t>dBm-104</w:t>
            </w:r>
          </w:p>
        </w:tc>
        <w:tc>
          <w:tcPr>
            <w:tcW w:w="1700" w:type="dxa"/>
          </w:tcPr>
          <w:p w14:paraId="2477D482" w14:textId="77777777" w:rsidR="00653441" w:rsidRPr="00A15DCB" w:rsidRDefault="00653441" w:rsidP="00653441">
            <w:pPr>
              <w:pStyle w:val="TAL"/>
              <w:rPr>
                <w:lang w:eastAsia="en-US"/>
              </w:rPr>
            </w:pPr>
          </w:p>
        </w:tc>
        <w:tc>
          <w:tcPr>
            <w:tcW w:w="1245" w:type="dxa"/>
          </w:tcPr>
          <w:p w14:paraId="242054CC" w14:textId="77777777" w:rsidR="00653441" w:rsidRPr="00A15DCB" w:rsidRDefault="00653441" w:rsidP="00653441">
            <w:pPr>
              <w:pStyle w:val="TAL"/>
              <w:rPr>
                <w:lang w:eastAsia="en-US"/>
              </w:rPr>
            </w:pPr>
          </w:p>
        </w:tc>
      </w:tr>
      <w:tr w:rsidR="00653441" w:rsidRPr="00A15DCB" w14:paraId="658FC22D" w14:textId="77777777" w:rsidTr="00653441">
        <w:tc>
          <w:tcPr>
            <w:tcW w:w="4535" w:type="dxa"/>
          </w:tcPr>
          <w:p w14:paraId="4FFD7474" w14:textId="77777777" w:rsidR="00653441" w:rsidRPr="00A15DCB" w:rsidRDefault="00653441" w:rsidP="00653441">
            <w:pPr>
              <w:pStyle w:val="TAL"/>
              <w:rPr>
                <w:lang w:eastAsia="en-US"/>
              </w:rPr>
            </w:pPr>
            <w:r w:rsidRPr="00A15DCB">
              <w:rPr>
                <w:lang w:eastAsia="en-US"/>
              </w:rPr>
              <w:t xml:space="preserve">  preambleTransMax</w:t>
            </w:r>
          </w:p>
        </w:tc>
        <w:tc>
          <w:tcPr>
            <w:tcW w:w="2267" w:type="dxa"/>
          </w:tcPr>
          <w:p w14:paraId="49696560" w14:textId="77777777" w:rsidR="00653441" w:rsidRPr="00A15DCB" w:rsidRDefault="00653441" w:rsidP="00653441">
            <w:pPr>
              <w:pStyle w:val="TAL"/>
              <w:rPr>
                <w:lang w:eastAsia="en-US"/>
              </w:rPr>
            </w:pPr>
            <w:r w:rsidRPr="00A15DCB">
              <w:rPr>
                <w:lang w:eastAsia="en-US"/>
              </w:rPr>
              <w:t>n10</w:t>
            </w:r>
          </w:p>
        </w:tc>
        <w:tc>
          <w:tcPr>
            <w:tcW w:w="1700" w:type="dxa"/>
          </w:tcPr>
          <w:p w14:paraId="6B62E88B" w14:textId="77777777" w:rsidR="00653441" w:rsidRPr="00A15DCB" w:rsidRDefault="00653441" w:rsidP="00653441">
            <w:pPr>
              <w:pStyle w:val="TAL"/>
              <w:rPr>
                <w:lang w:eastAsia="en-US"/>
              </w:rPr>
            </w:pPr>
          </w:p>
        </w:tc>
        <w:tc>
          <w:tcPr>
            <w:tcW w:w="1245" w:type="dxa"/>
          </w:tcPr>
          <w:p w14:paraId="4C800013" w14:textId="77777777" w:rsidR="00653441" w:rsidRPr="00A15DCB" w:rsidRDefault="00653441" w:rsidP="00653441">
            <w:pPr>
              <w:pStyle w:val="TAL"/>
              <w:rPr>
                <w:lang w:eastAsia="en-US"/>
              </w:rPr>
            </w:pPr>
          </w:p>
        </w:tc>
      </w:tr>
      <w:tr w:rsidR="00653441" w:rsidRPr="00A15DCB" w14:paraId="681B8D72" w14:textId="77777777" w:rsidTr="00653441">
        <w:tc>
          <w:tcPr>
            <w:tcW w:w="4535" w:type="dxa"/>
          </w:tcPr>
          <w:p w14:paraId="57191A0E" w14:textId="77777777" w:rsidR="00653441" w:rsidRPr="00A15DCB" w:rsidRDefault="00653441" w:rsidP="00653441">
            <w:pPr>
              <w:pStyle w:val="TAL"/>
              <w:rPr>
                <w:lang w:eastAsia="en-US"/>
              </w:rPr>
            </w:pPr>
            <w:r w:rsidRPr="00A15DCB">
              <w:rPr>
                <w:lang w:eastAsia="en-US"/>
              </w:rPr>
              <w:t xml:space="preserve">  powerRampingStep</w:t>
            </w:r>
          </w:p>
        </w:tc>
        <w:tc>
          <w:tcPr>
            <w:tcW w:w="2267" w:type="dxa"/>
          </w:tcPr>
          <w:p w14:paraId="79095F87" w14:textId="77777777" w:rsidR="00653441" w:rsidRPr="00A15DCB" w:rsidRDefault="00653441" w:rsidP="00653441">
            <w:pPr>
              <w:pStyle w:val="TAL"/>
              <w:rPr>
                <w:lang w:eastAsia="en-US"/>
              </w:rPr>
            </w:pPr>
            <w:r w:rsidRPr="00A15DCB">
              <w:rPr>
                <w:lang w:eastAsia="en-US"/>
              </w:rPr>
              <w:t>dB2</w:t>
            </w:r>
          </w:p>
        </w:tc>
        <w:tc>
          <w:tcPr>
            <w:tcW w:w="1700" w:type="dxa"/>
          </w:tcPr>
          <w:p w14:paraId="77A2B314" w14:textId="77777777" w:rsidR="00653441" w:rsidRPr="00A15DCB" w:rsidRDefault="00653441" w:rsidP="00653441">
            <w:pPr>
              <w:pStyle w:val="TAL"/>
              <w:rPr>
                <w:lang w:eastAsia="en-US"/>
              </w:rPr>
            </w:pPr>
          </w:p>
        </w:tc>
        <w:tc>
          <w:tcPr>
            <w:tcW w:w="1245" w:type="dxa"/>
          </w:tcPr>
          <w:p w14:paraId="37BCFBFB" w14:textId="77777777" w:rsidR="00653441" w:rsidRPr="00A15DCB" w:rsidRDefault="00653441" w:rsidP="00653441">
            <w:pPr>
              <w:pStyle w:val="TAL"/>
              <w:rPr>
                <w:lang w:eastAsia="en-US"/>
              </w:rPr>
            </w:pPr>
          </w:p>
        </w:tc>
      </w:tr>
      <w:tr w:rsidR="00653441" w:rsidRPr="00A15DCB" w14:paraId="27EF5740" w14:textId="77777777" w:rsidTr="001D0890">
        <w:tc>
          <w:tcPr>
            <w:tcW w:w="4535" w:type="dxa"/>
            <w:tcBorders>
              <w:bottom w:val="nil"/>
            </w:tcBorders>
          </w:tcPr>
          <w:p w14:paraId="040E3046" w14:textId="77777777" w:rsidR="00653441" w:rsidRPr="00A15DCB" w:rsidRDefault="00653441" w:rsidP="00653441">
            <w:pPr>
              <w:pStyle w:val="TAL"/>
              <w:rPr>
                <w:lang w:eastAsia="en-US"/>
              </w:rPr>
            </w:pPr>
            <w:r w:rsidRPr="00A15DCB">
              <w:rPr>
                <w:lang w:eastAsia="en-US"/>
              </w:rPr>
              <w:t xml:space="preserve">  ra-ResponseWindow</w:t>
            </w:r>
          </w:p>
        </w:tc>
        <w:tc>
          <w:tcPr>
            <w:tcW w:w="2267" w:type="dxa"/>
          </w:tcPr>
          <w:p w14:paraId="2F5EA973" w14:textId="77777777" w:rsidR="00653441" w:rsidRPr="00A15DCB" w:rsidRDefault="00653441" w:rsidP="00653441">
            <w:pPr>
              <w:pStyle w:val="TAL"/>
              <w:rPr>
                <w:lang w:eastAsia="en-US"/>
              </w:rPr>
            </w:pPr>
            <w:r w:rsidRPr="00A15DCB">
              <w:rPr>
                <w:lang w:eastAsia="en-US"/>
              </w:rPr>
              <w:t>sl8</w:t>
            </w:r>
          </w:p>
        </w:tc>
        <w:tc>
          <w:tcPr>
            <w:tcW w:w="1700" w:type="dxa"/>
          </w:tcPr>
          <w:p w14:paraId="5D976735" w14:textId="77777777" w:rsidR="00653441" w:rsidRPr="00A15DCB" w:rsidRDefault="00653441" w:rsidP="00653441">
            <w:pPr>
              <w:pStyle w:val="TAL"/>
              <w:rPr>
                <w:lang w:eastAsia="en-US"/>
              </w:rPr>
            </w:pPr>
          </w:p>
        </w:tc>
        <w:tc>
          <w:tcPr>
            <w:tcW w:w="1245" w:type="dxa"/>
          </w:tcPr>
          <w:p w14:paraId="145F5292" w14:textId="77777777" w:rsidR="00653441" w:rsidRPr="00A15DCB" w:rsidRDefault="00653441" w:rsidP="00653441">
            <w:pPr>
              <w:pStyle w:val="TAL"/>
              <w:rPr>
                <w:lang w:eastAsia="en-US"/>
              </w:rPr>
            </w:pPr>
            <w:r w:rsidRPr="00A15DCB">
              <w:t xml:space="preserve">FR1 FDD and FR2 </w:t>
            </w:r>
            <w:r w:rsidRPr="00A15DCB">
              <w:lastRenderedPageBreak/>
              <w:t>(120 kHz)</w:t>
            </w:r>
          </w:p>
        </w:tc>
      </w:tr>
      <w:tr w:rsidR="00653441" w:rsidRPr="00A15DCB" w14:paraId="72580B6E" w14:textId="77777777" w:rsidTr="001D0890">
        <w:tc>
          <w:tcPr>
            <w:tcW w:w="4535" w:type="dxa"/>
            <w:tcBorders>
              <w:top w:val="nil"/>
            </w:tcBorders>
          </w:tcPr>
          <w:p w14:paraId="23F2EC2C" w14:textId="77777777" w:rsidR="00653441" w:rsidRPr="00A15DCB" w:rsidRDefault="00653441" w:rsidP="00653441">
            <w:pPr>
              <w:pStyle w:val="TAL"/>
            </w:pPr>
          </w:p>
        </w:tc>
        <w:tc>
          <w:tcPr>
            <w:tcW w:w="2267" w:type="dxa"/>
          </w:tcPr>
          <w:p w14:paraId="395B171F" w14:textId="00804E92" w:rsidR="00653441" w:rsidRPr="00A15DCB" w:rsidRDefault="00653441" w:rsidP="00653441">
            <w:pPr>
              <w:pStyle w:val="TAL"/>
            </w:pPr>
            <w:r w:rsidRPr="00A15DCB">
              <w:t>sl20</w:t>
            </w:r>
          </w:p>
        </w:tc>
        <w:tc>
          <w:tcPr>
            <w:tcW w:w="1700" w:type="dxa"/>
          </w:tcPr>
          <w:p w14:paraId="7692D082" w14:textId="77777777" w:rsidR="00653441" w:rsidRPr="00A15DCB" w:rsidRDefault="00653441" w:rsidP="00653441">
            <w:pPr>
              <w:pStyle w:val="TAL"/>
            </w:pPr>
          </w:p>
        </w:tc>
        <w:tc>
          <w:tcPr>
            <w:tcW w:w="1245" w:type="dxa"/>
          </w:tcPr>
          <w:p w14:paraId="7955F9AB" w14:textId="77777777" w:rsidR="00653441" w:rsidRPr="00A15DCB" w:rsidRDefault="00653441" w:rsidP="00653441">
            <w:pPr>
              <w:pStyle w:val="TAL"/>
            </w:pPr>
            <w:r w:rsidRPr="00A15DCB">
              <w:t>FR1 TDD</w:t>
            </w:r>
          </w:p>
        </w:tc>
      </w:tr>
      <w:tr w:rsidR="00653441" w:rsidRPr="00A15DCB" w14:paraId="2F2D4EC4" w14:textId="77777777" w:rsidTr="00653441">
        <w:tc>
          <w:tcPr>
            <w:tcW w:w="4535" w:type="dxa"/>
          </w:tcPr>
          <w:p w14:paraId="36BB73F9" w14:textId="77777777" w:rsidR="00653441" w:rsidRPr="00A15DCB" w:rsidRDefault="00653441" w:rsidP="00653441">
            <w:pPr>
              <w:pStyle w:val="TAL"/>
              <w:rPr>
                <w:lang w:eastAsia="en-US"/>
              </w:rPr>
            </w:pPr>
            <w:r w:rsidRPr="00A15DCB">
              <w:rPr>
                <w:lang w:eastAsia="en-US"/>
              </w:rPr>
              <w:t>}</w:t>
            </w:r>
          </w:p>
        </w:tc>
        <w:tc>
          <w:tcPr>
            <w:tcW w:w="2267" w:type="dxa"/>
          </w:tcPr>
          <w:p w14:paraId="505CD86B" w14:textId="77777777" w:rsidR="00653441" w:rsidRPr="00A15DCB" w:rsidRDefault="00653441" w:rsidP="00653441">
            <w:pPr>
              <w:pStyle w:val="TAL"/>
              <w:rPr>
                <w:lang w:eastAsia="en-US"/>
              </w:rPr>
            </w:pPr>
          </w:p>
        </w:tc>
        <w:tc>
          <w:tcPr>
            <w:tcW w:w="1700" w:type="dxa"/>
          </w:tcPr>
          <w:p w14:paraId="14E76D38" w14:textId="77777777" w:rsidR="00653441" w:rsidRPr="00A15DCB" w:rsidRDefault="00653441" w:rsidP="00653441">
            <w:pPr>
              <w:pStyle w:val="TAL"/>
              <w:rPr>
                <w:lang w:eastAsia="en-US"/>
              </w:rPr>
            </w:pPr>
          </w:p>
        </w:tc>
        <w:tc>
          <w:tcPr>
            <w:tcW w:w="1245" w:type="dxa"/>
          </w:tcPr>
          <w:p w14:paraId="0D55C9D9" w14:textId="77777777" w:rsidR="00653441" w:rsidRPr="00A15DCB" w:rsidRDefault="00653441" w:rsidP="00653441">
            <w:pPr>
              <w:pStyle w:val="TAL"/>
              <w:rPr>
                <w:lang w:eastAsia="en-US"/>
              </w:rPr>
            </w:pPr>
          </w:p>
        </w:tc>
      </w:tr>
    </w:tbl>
    <w:p w14:paraId="7833933C" w14:textId="0D9B59F9" w:rsidR="00353624" w:rsidRPr="00A15DCB" w:rsidRDefault="00353624" w:rsidP="0035362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53441" w:rsidRPr="00A15DCB" w14:paraId="0FCC7BB7" w14:textId="77777777" w:rsidTr="00AB7AF6">
        <w:tc>
          <w:tcPr>
            <w:tcW w:w="3936" w:type="dxa"/>
          </w:tcPr>
          <w:p w14:paraId="64FB5B9A" w14:textId="77777777" w:rsidR="00653441" w:rsidRPr="00A15DCB" w:rsidRDefault="00653441" w:rsidP="00AB7AF6">
            <w:pPr>
              <w:pStyle w:val="TAH"/>
            </w:pPr>
            <w:r w:rsidRPr="00A15DCB">
              <w:t>Condition</w:t>
            </w:r>
          </w:p>
        </w:tc>
        <w:tc>
          <w:tcPr>
            <w:tcW w:w="5811" w:type="dxa"/>
          </w:tcPr>
          <w:p w14:paraId="19F60FE5" w14:textId="77777777" w:rsidR="00653441" w:rsidRPr="00A15DCB" w:rsidRDefault="00653441" w:rsidP="00AB7AF6">
            <w:pPr>
              <w:pStyle w:val="TAH"/>
            </w:pPr>
            <w:r w:rsidRPr="00A15DCB">
              <w:t>Explanation</w:t>
            </w:r>
          </w:p>
        </w:tc>
      </w:tr>
      <w:tr w:rsidR="00653441" w:rsidRPr="00A15DCB" w14:paraId="3AB314E4" w14:textId="77777777" w:rsidTr="00AB7AF6">
        <w:tc>
          <w:tcPr>
            <w:tcW w:w="3936" w:type="dxa"/>
          </w:tcPr>
          <w:p w14:paraId="32B2E5CF" w14:textId="77777777" w:rsidR="00653441" w:rsidRPr="00A15DCB" w:rsidRDefault="00653441" w:rsidP="00AB7AF6">
            <w:pPr>
              <w:pStyle w:val="TAL"/>
            </w:pPr>
            <w:r w:rsidRPr="00A15DCB">
              <w:rPr>
                <w:rFonts w:eastAsia="SimSun"/>
                <w:lang w:eastAsia="zh-CN"/>
              </w:rPr>
              <w:t>HD_FDD</w:t>
            </w:r>
          </w:p>
        </w:tc>
        <w:tc>
          <w:tcPr>
            <w:tcW w:w="5811" w:type="dxa"/>
          </w:tcPr>
          <w:p w14:paraId="1427173C" w14:textId="77777777" w:rsidR="00653441" w:rsidRPr="00A15DCB" w:rsidRDefault="00653441" w:rsidP="00AB7AF6">
            <w:pPr>
              <w:pStyle w:val="TAL"/>
            </w:pPr>
            <w:r w:rsidRPr="00A15DCB">
              <w:rPr>
                <w:rFonts w:eastAsia="SimSun"/>
                <w:lang w:eastAsia="zh-CN"/>
              </w:rPr>
              <w:t>pc_halfDuplexFDD_TypeA_RedCap_r17 (i.e HD_FDD UE are performing test on FDD band)</w:t>
            </w:r>
          </w:p>
        </w:tc>
      </w:tr>
    </w:tbl>
    <w:p w14:paraId="1BD765E6" w14:textId="77777777" w:rsidR="00653441" w:rsidRPr="00A15DCB" w:rsidRDefault="00653441" w:rsidP="00353624"/>
    <w:p w14:paraId="6DA4636C" w14:textId="720898D9" w:rsidR="00692D85" w:rsidRPr="00A15DCB" w:rsidRDefault="00692D85" w:rsidP="00692D85">
      <w:pPr>
        <w:pStyle w:val="TH"/>
      </w:pPr>
      <w:bookmarkStart w:id="40" w:name="_Toc21103087"/>
      <w:bookmarkStart w:id="41" w:name="_Toc29233424"/>
      <w:bookmarkStart w:id="42" w:name="_Toc29462029"/>
      <w:bookmarkStart w:id="43" w:name="_Toc36158006"/>
      <w:r w:rsidRPr="00A15DCB">
        <w:t xml:space="preserve">Table 7.1.1.1.2.3.3-8: </w:t>
      </w:r>
      <w:r w:rsidR="0077032F" w:rsidRPr="00A15DCB">
        <w:t>Void</w:t>
      </w:r>
    </w:p>
    <w:p w14:paraId="382707DB" w14:textId="77777777" w:rsidR="00CA10DB" w:rsidRPr="00A15DCB" w:rsidRDefault="00CA10DB" w:rsidP="00CA10DB">
      <w:pPr>
        <w:pStyle w:val="Heading5"/>
      </w:pPr>
      <w:r w:rsidRPr="00A15DCB">
        <w:t>7.1.1.1.3</w:t>
      </w:r>
      <w:r w:rsidRPr="00A15DCB">
        <w:tab/>
        <w:t>Random access procedure / Successful / SI request</w:t>
      </w:r>
      <w:bookmarkEnd w:id="40"/>
      <w:bookmarkEnd w:id="41"/>
      <w:bookmarkEnd w:id="42"/>
      <w:bookmarkEnd w:id="43"/>
    </w:p>
    <w:p w14:paraId="4C653F9D" w14:textId="77777777" w:rsidR="00CA10DB" w:rsidRPr="00A15DCB" w:rsidRDefault="00CA10DB" w:rsidP="00CA10DB">
      <w:pPr>
        <w:pStyle w:val="H6"/>
      </w:pPr>
      <w:r w:rsidRPr="00A15DCB">
        <w:t>7.1.1.1.3.1</w:t>
      </w:r>
      <w:r w:rsidRPr="00A15DCB">
        <w:tab/>
        <w:t>Test Purpose (TP)</w:t>
      </w:r>
    </w:p>
    <w:p w14:paraId="634648D1" w14:textId="77777777" w:rsidR="00CA10DB" w:rsidRPr="00A15DCB" w:rsidRDefault="00CA10DB" w:rsidP="00CA10DB">
      <w:pPr>
        <w:pStyle w:val="H6"/>
        <w:rPr>
          <w:lang w:eastAsia="zh-CN"/>
        </w:rPr>
      </w:pPr>
      <w:r w:rsidRPr="00A15DCB">
        <w:rPr>
          <w:lang w:eastAsia="zh-CN"/>
        </w:rPr>
        <w:t>(1)</w:t>
      </w:r>
    </w:p>
    <w:p w14:paraId="1A647184" w14:textId="77777777" w:rsidR="00CA10DB" w:rsidRPr="00A15DCB" w:rsidRDefault="00CA10DB" w:rsidP="00CA10DB">
      <w:pPr>
        <w:pStyle w:val="PL"/>
        <w:rPr>
          <w:noProof w:val="0"/>
          <w:lang w:eastAsia="zh-CN"/>
        </w:rPr>
      </w:pPr>
      <w:r w:rsidRPr="00A15DCB">
        <w:rPr>
          <w:b/>
          <w:noProof w:val="0"/>
          <w:lang w:eastAsia="zh-CN"/>
        </w:rPr>
        <w:t>with</w:t>
      </w:r>
      <w:r w:rsidRPr="00A15DCB">
        <w:rPr>
          <w:noProof w:val="0"/>
          <w:lang w:eastAsia="zh-CN"/>
        </w:rPr>
        <w:t xml:space="preserve"> { UE in RRC</w:t>
      </w:r>
      <w:r w:rsidR="005A193B" w:rsidRPr="00A15DCB">
        <w:rPr>
          <w:noProof w:val="0"/>
          <w:lang w:eastAsia="zh-CN"/>
        </w:rPr>
        <w:t>_</w:t>
      </w:r>
      <w:r w:rsidRPr="00A15DCB">
        <w:rPr>
          <w:noProof w:val="0"/>
          <w:lang w:eastAsia="zh-CN"/>
        </w:rPr>
        <w:t>Idle State and need for Updated System information }</w:t>
      </w:r>
    </w:p>
    <w:p w14:paraId="1A638489" w14:textId="77777777" w:rsidR="00CA10DB" w:rsidRPr="00A15DCB" w:rsidRDefault="00CA10DB" w:rsidP="00CA10DB">
      <w:pPr>
        <w:pStyle w:val="PL"/>
        <w:rPr>
          <w:noProof w:val="0"/>
          <w:lang w:eastAsia="zh-CN"/>
        </w:rPr>
      </w:pPr>
      <w:r w:rsidRPr="00A15DCB">
        <w:rPr>
          <w:b/>
          <w:noProof w:val="0"/>
          <w:lang w:eastAsia="zh-CN"/>
        </w:rPr>
        <w:t>ensure that</w:t>
      </w:r>
      <w:r w:rsidRPr="00A15DCB">
        <w:rPr>
          <w:noProof w:val="0"/>
          <w:lang w:eastAsia="zh-CN"/>
        </w:rPr>
        <w:t xml:space="preserve"> {</w:t>
      </w:r>
    </w:p>
    <w:p w14:paraId="76E03C5B" w14:textId="77777777" w:rsidR="00CA10DB" w:rsidRPr="00A15DCB" w:rsidRDefault="00CA10DB" w:rsidP="00CA10DB">
      <w:pPr>
        <w:pStyle w:val="PL"/>
        <w:rPr>
          <w:noProof w:val="0"/>
          <w:lang w:eastAsia="zh-CN"/>
        </w:rPr>
      </w:pPr>
      <w:r w:rsidRPr="00A15DCB">
        <w:rPr>
          <w:b/>
          <w:noProof w:val="0"/>
          <w:lang w:eastAsia="zh-CN"/>
        </w:rPr>
        <w:t xml:space="preserve">  when</w:t>
      </w:r>
      <w:r w:rsidRPr="00A15DCB">
        <w:rPr>
          <w:noProof w:val="0"/>
          <w:lang w:eastAsia="zh-CN"/>
        </w:rPr>
        <w:t xml:space="preserve"> { UE transmitted PRACH preamble and ra-ResponseWindow has expired}</w:t>
      </w:r>
    </w:p>
    <w:p w14:paraId="13785EEE" w14:textId="77777777" w:rsidR="00CA10DB" w:rsidRPr="00A15DCB" w:rsidRDefault="00CA10DB" w:rsidP="00CA10DB">
      <w:pPr>
        <w:pStyle w:val="PL"/>
        <w:rPr>
          <w:noProof w:val="0"/>
          <w:lang w:eastAsia="zh-CN"/>
        </w:rPr>
      </w:pPr>
      <w:r w:rsidRPr="00A15DCB">
        <w:rPr>
          <w:b/>
          <w:noProof w:val="0"/>
          <w:lang w:eastAsia="zh-CN"/>
        </w:rPr>
        <w:t xml:space="preserve">    then</w:t>
      </w:r>
      <w:r w:rsidRPr="00A15DCB">
        <w:rPr>
          <w:noProof w:val="0"/>
          <w:lang w:eastAsia="zh-CN"/>
        </w:rPr>
        <w:t xml:space="preserve"> { UE retransmits the PRACH Preamble }</w:t>
      </w:r>
    </w:p>
    <w:p w14:paraId="0BDE8B48" w14:textId="77777777" w:rsidR="00CA10DB" w:rsidRPr="00A15DCB" w:rsidRDefault="00CA10DB" w:rsidP="00CA10DB">
      <w:pPr>
        <w:pStyle w:val="PL"/>
        <w:rPr>
          <w:noProof w:val="0"/>
          <w:lang w:eastAsia="zh-CN"/>
        </w:rPr>
      </w:pPr>
      <w:r w:rsidRPr="00A15DCB">
        <w:rPr>
          <w:noProof w:val="0"/>
          <w:lang w:eastAsia="zh-CN"/>
        </w:rPr>
        <w:t xml:space="preserve">            }</w:t>
      </w:r>
    </w:p>
    <w:p w14:paraId="7392132F" w14:textId="77777777" w:rsidR="00CA10DB" w:rsidRPr="00A15DCB" w:rsidRDefault="00CA10DB" w:rsidP="00CA10DB">
      <w:pPr>
        <w:pStyle w:val="PL"/>
        <w:rPr>
          <w:noProof w:val="0"/>
        </w:rPr>
      </w:pPr>
    </w:p>
    <w:p w14:paraId="45F6DD99" w14:textId="77777777" w:rsidR="00CA10DB" w:rsidRPr="00A15DCB" w:rsidRDefault="00CA10DB" w:rsidP="00CA10DB">
      <w:pPr>
        <w:pStyle w:val="H6"/>
        <w:rPr>
          <w:lang w:eastAsia="zh-CN"/>
        </w:rPr>
      </w:pPr>
      <w:r w:rsidRPr="00A15DCB">
        <w:rPr>
          <w:lang w:eastAsia="zh-CN"/>
        </w:rPr>
        <w:t>(2)</w:t>
      </w:r>
    </w:p>
    <w:p w14:paraId="2AA0033C" w14:textId="77777777" w:rsidR="00CA10DB" w:rsidRPr="00A15DCB" w:rsidRDefault="00CA10DB" w:rsidP="00CA10DB">
      <w:pPr>
        <w:pStyle w:val="PL"/>
        <w:rPr>
          <w:noProof w:val="0"/>
          <w:lang w:eastAsia="zh-CN"/>
        </w:rPr>
      </w:pPr>
      <w:r w:rsidRPr="00A15DCB">
        <w:rPr>
          <w:b/>
          <w:noProof w:val="0"/>
          <w:lang w:eastAsia="zh-CN"/>
        </w:rPr>
        <w:t>with</w:t>
      </w:r>
      <w:r w:rsidRPr="00A15DCB">
        <w:rPr>
          <w:noProof w:val="0"/>
          <w:lang w:eastAsia="zh-CN"/>
        </w:rPr>
        <w:t xml:space="preserve"> { UE in RRC</w:t>
      </w:r>
      <w:r w:rsidR="005A193B" w:rsidRPr="00A15DCB">
        <w:rPr>
          <w:noProof w:val="0"/>
          <w:lang w:eastAsia="zh-CN"/>
        </w:rPr>
        <w:t>_</w:t>
      </w:r>
      <w:r w:rsidRPr="00A15DCB">
        <w:rPr>
          <w:noProof w:val="0"/>
          <w:lang w:eastAsia="zh-CN"/>
        </w:rPr>
        <w:t>Idle State and transmitted PRACH preamble for System information request }</w:t>
      </w:r>
    </w:p>
    <w:p w14:paraId="57A8E7AB" w14:textId="77777777" w:rsidR="00CA10DB" w:rsidRPr="00A15DCB" w:rsidRDefault="00CA10DB" w:rsidP="00CA10DB">
      <w:pPr>
        <w:pStyle w:val="PL"/>
        <w:rPr>
          <w:noProof w:val="0"/>
          <w:lang w:eastAsia="zh-CN"/>
        </w:rPr>
      </w:pPr>
      <w:r w:rsidRPr="00A15DCB">
        <w:rPr>
          <w:b/>
          <w:noProof w:val="0"/>
          <w:lang w:eastAsia="zh-CN"/>
        </w:rPr>
        <w:t>ensure that</w:t>
      </w:r>
      <w:r w:rsidRPr="00A15DCB">
        <w:rPr>
          <w:noProof w:val="0"/>
          <w:lang w:eastAsia="zh-CN"/>
        </w:rPr>
        <w:t xml:space="preserve"> {</w:t>
      </w:r>
    </w:p>
    <w:p w14:paraId="05CC60EB" w14:textId="77777777" w:rsidR="00CA10DB" w:rsidRPr="00A15DCB" w:rsidRDefault="00CA10DB" w:rsidP="00CA10DB">
      <w:pPr>
        <w:pStyle w:val="PL"/>
        <w:rPr>
          <w:noProof w:val="0"/>
          <w:lang w:eastAsia="zh-CN"/>
        </w:rPr>
      </w:pPr>
      <w:r w:rsidRPr="00A15DCB">
        <w:rPr>
          <w:b/>
          <w:noProof w:val="0"/>
          <w:lang w:eastAsia="zh-CN"/>
        </w:rPr>
        <w:t xml:space="preserve">  when</w:t>
      </w:r>
      <w:r w:rsidRPr="00A15DCB">
        <w:rPr>
          <w:noProof w:val="0"/>
          <w:lang w:eastAsia="zh-CN"/>
        </w:rPr>
        <w:t xml:space="preserve"> { UE received a RAR message addressed to RA-RNTI and including matching RAPID only }</w:t>
      </w:r>
    </w:p>
    <w:p w14:paraId="0CAECA07" w14:textId="77777777" w:rsidR="00CA10DB" w:rsidRPr="00A15DCB" w:rsidRDefault="00CA10DB" w:rsidP="00CA10DB">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considers the RACH procedure to be successfully completed and informs the upper layer }</w:t>
      </w:r>
    </w:p>
    <w:p w14:paraId="288919EE" w14:textId="77777777" w:rsidR="005A193B" w:rsidRPr="00A15DCB" w:rsidRDefault="00CA10DB" w:rsidP="005A193B">
      <w:pPr>
        <w:pStyle w:val="PL"/>
        <w:rPr>
          <w:noProof w:val="0"/>
          <w:lang w:eastAsia="zh-CN"/>
        </w:rPr>
      </w:pPr>
      <w:r w:rsidRPr="00A15DCB">
        <w:rPr>
          <w:noProof w:val="0"/>
          <w:lang w:eastAsia="zh-CN"/>
        </w:rPr>
        <w:t xml:space="preserve">            }</w:t>
      </w:r>
    </w:p>
    <w:p w14:paraId="2EB47975" w14:textId="77777777" w:rsidR="005A193B" w:rsidRPr="00A15DCB" w:rsidRDefault="005A193B" w:rsidP="005A193B">
      <w:pPr>
        <w:pStyle w:val="PL"/>
        <w:rPr>
          <w:noProof w:val="0"/>
          <w:lang w:eastAsia="zh-CN"/>
        </w:rPr>
      </w:pPr>
    </w:p>
    <w:p w14:paraId="107EE117" w14:textId="77777777" w:rsidR="00E55601" w:rsidRPr="00A15DCB" w:rsidRDefault="005A193B" w:rsidP="00E55601">
      <w:pPr>
        <w:pStyle w:val="H6"/>
      </w:pPr>
      <w:r w:rsidRPr="00A15DCB">
        <w:t>(3)</w:t>
      </w:r>
    </w:p>
    <w:p w14:paraId="5CA4479B" w14:textId="6E8DE620" w:rsidR="005A193B" w:rsidRPr="00A15DCB" w:rsidRDefault="00E55601" w:rsidP="00E55601">
      <w:pPr>
        <w:pStyle w:val="H6"/>
      </w:pPr>
      <w:r w:rsidRPr="00A15DCB">
        <w:t>Void</w:t>
      </w:r>
    </w:p>
    <w:p w14:paraId="488C4F46" w14:textId="77777777" w:rsidR="001B28C9" w:rsidRPr="00A15DCB" w:rsidRDefault="001B28C9" w:rsidP="005A193B">
      <w:pPr>
        <w:pStyle w:val="PL"/>
        <w:rPr>
          <w:noProof w:val="0"/>
          <w:lang w:eastAsia="zh-CN"/>
        </w:rPr>
      </w:pPr>
    </w:p>
    <w:p w14:paraId="49CA0FAA" w14:textId="77777777" w:rsidR="00CA10DB" w:rsidRPr="00A15DCB" w:rsidRDefault="00CA10DB" w:rsidP="00CA10DB">
      <w:pPr>
        <w:pStyle w:val="H6"/>
      </w:pPr>
      <w:r w:rsidRPr="00A15DCB">
        <w:t>7.1.1.1.3.2</w:t>
      </w:r>
      <w:r w:rsidRPr="00A15DCB">
        <w:tab/>
        <w:t>Conformance requirements</w:t>
      </w:r>
    </w:p>
    <w:p w14:paraId="67C7C16D" w14:textId="77777777" w:rsidR="00CA10DB" w:rsidRPr="00A15DCB" w:rsidRDefault="00CA10DB" w:rsidP="00CA10DB">
      <w:r w:rsidRPr="00A15DCB">
        <w:t>References: The conformance requirements covered in the present TC are specified in: 3GPP TS 38</w:t>
      </w:r>
      <w:r w:rsidR="00357C51" w:rsidRPr="00A15DCB">
        <w:t>.</w:t>
      </w:r>
      <w:r w:rsidRPr="00A15DCB">
        <w:t>321, clause 5.1.2, 5.1.3, 5.1.4, and 6.1.</w:t>
      </w:r>
      <w:r w:rsidR="005A193B" w:rsidRPr="00A15DCB">
        <w:t>, 3GPP TS 38.331 clause 5.2.2.2.2</w:t>
      </w:r>
      <w:r w:rsidRPr="00A15DCB">
        <w:t>5. Unless otherwise stated these are Rel-15 requirements.</w:t>
      </w:r>
    </w:p>
    <w:p w14:paraId="7554562D" w14:textId="77777777" w:rsidR="00CA10DB" w:rsidRPr="00A15DCB" w:rsidRDefault="00CA10DB" w:rsidP="00CA10DB">
      <w:r w:rsidRPr="00A15DCB">
        <w:t>[TS 38.321, clause 5.1.2]</w:t>
      </w:r>
    </w:p>
    <w:p w14:paraId="3F7AE58C" w14:textId="77777777" w:rsidR="00CA10DB" w:rsidRPr="00A15DCB" w:rsidRDefault="00CA10DB" w:rsidP="00CA10DB">
      <w:r w:rsidRPr="00A15DCB">
        <w:t>The MAC entity shall:</w:t>
      </w:r>
    </w:p>
    <w:p w14:paraId="68C50698" w14:textId="77777777" w:rsidR="00CA10DB" w:rsidRPr="00A15DCB" w:rsidRDefault="00CA10DB" w:rsidP="00CA10DB">
      <w:pPr>
        <w:pStyle w:val="B1"/>
      </w:pPr>
      <w:r w:rsidRPr="00A15DCB">
        <w:t>1&gt;</w:t>
      </w:r>
      <w:r w:rsidRPr="00A15DCB">
        <w:tab/>
        <w:t>if the Random Access procedure was initiated for beam failure recovery (as specified in subclause 5.17); and</w:t>
      </w:r>
    </w:p>
    <w:p w14:paraId="699AF425" w14:textId="77777777" w:rsidR="00CA10DB" w:rsidRPr="00A15DCB" w:rsidRDefault="00CA10DB" w:rsidP="00CA10DB">
      <w:pPr>
        <w:pStyle w:val="B1"/>
      </w:pPr>
      <w:r w:rsidRPr="00A15DCB">
        <w:t>1&gt;</w:t>
      </w:r>
      <w:r w:rsidRPr="00A15DCB">
        <w:tab/>
        <w:t xml:space="preserve">if the </w:t>
      </w:r>
      <w:r w:rsidRPr="00A15DCB">
        <w:rPr>
          <w:i/>
        </w:rPr>
        <w:t>beamFailureRecoveryTimer</w:t>
      </w:r>
      <w:r w:rsidRPr="00A15DCB">
        <w:t xml:space="preserve"> (in subclause 5.17) is either running or not configured; and</w:t>
      </w:r>
    </w:p>
    <w:p w14:paraId="7895241A" w14:textId="77777777" w:rsidR="00CA10DB" w:rsidRPr="00A15DCB" w:rsidRDefault="00CA10DB" w:rsidP="00CA10DB">
      <w:pPr>
        <w:pStyle w:val="B1"/>
      </w:pPr>
      <w:r w:rsidRPr="00A15DCB">
        <w:t>1&gt;</w:t>
      </w:r>
      <w:r w:rsidRPr="00A15DCB">
        <w:tab/>
        <w:t>if the contention-free Random Access Resources for beam failure recovery request associated with any of the SSBs and/or CSI-RSs have been explicitly provided by RRC; and</w:t>
      </w:r>
    </w:p>
    <w:p w14:paraId="0C96F288" w14:textId="77777777" w:rsidR="00CA10DB" w:rsidRPr="00A15DCB" w:rsidRDefault="00CA10DB" w:rsidP="00CA10DB">
      <w:pPr>
        <w:pStyle w:val="B1"/>
      </w:pPr>
      <w:r w:rsidRPr="00A15DCB">
        <w:t>1&gt;</w:t>
      </w:r>
      <w:r w:rsidRPr="00A15DCB">
        <w:tab/>
        <w:t xml:space="preserve">if at least one of the SSBs with SS-RSRP above </w:t>
      </w:r>
      <w:r w:rsidRPr="00A15DCB">
        <w:rPr>
          <w:i/>
        </w:rPr>
        <w:t>rsrp-ThresholdSSB</w:t>
      </w:r>
      <w:r w:rsidRPr="00A15DCB">
        <w:t xml:space="preserve"> amongst the SSBs in </w:t>
      </w:r>
      <w:r w:rsidRPr="00A15DCB">
        <w:rPr>
          <w:i/>
        </w:rPr>
        <w:t>candidateBeamRSList</w:t>
      </w:r>
      <w:r w:rsidRPr="00A15DCB">
        <w:t xml:space="preserve"> or the CSI-RSs with CSI-RSRP above </w:t>
      </w:r>
      <w:r w:rsidRPr="00A15DCB">
        <w:rPr>
          <w:i/>
        </w:rPr>
        <w:t>rsrp-ThresholdCSI-RS</w:t>
      </w:r>
      <w:r w:rsidRPr="00A15DCB">
        <w:t xml:space="preserve"> amongst the CSI-RSs in </w:t>
      </w:r>
      <w:r w:rsidRPr="00A15DCB">
        <w:rPr>
          <w:i/>
        </w:rPr>
        <w:t>candidateBeamRSList</w:t>
      </w:r>
      <w:r w:rsidRPr="00A15DCB">
        <w:t xml:space="preserve"> is available:</w:t>
      </w:r>
    </w:p>
    <w:p w14:paraId="15E31344"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SSBs in </w:t>
      </w:r>
      <w:r w:rsidRPr="00A15DCB">
        <w:rPr>
          <w:i/>
        </w:rPr>
        <w:t>candidateBeamRSList</w:t>
      </w:r>
      <w:r w:rsidRPr="00A15DCB">
        <w:t xml:space="preserve"> or a CSI-RS with CSI-RSRP above </w:t>
      </w:r>
      <w:r w:rsidRPr="00A15DCB">
        <w:rPr>
          <w:i/>
        </w:rPr>
        <w:t>rsrp-ThresholdCSI-RS</w:t>
      </w:r>
      <w:r w:rsidRPr="00A15DCB">
        <w:t xml:space="preserve"> amongst the CSI-RSs in </w:t>
      </w:r>
      <w:r w:rsidRPr="00A15DCB">
        <w:rPr>
          <w:i/>
        </w:rPr>
        <w:t>candidateBeamRSList</w:t>
      </w:r>
      <w:r w:rsidRPr="00A15DCB">
        <w:t>;</w:t>
      </w:r>
    </w:p>
    <w:p w14:paraId="4366D299" w14:textId="77777777" w:rsidR="00CA10DB" w:rsidRPr="00A15DCB" w:rsidRDefault="00CA10DB" w:rsidP="00CA10DB">
      <w:pPr>
        <w:pStyle w:val="B2"/>
      </w:pPr>
      <w:r w:rsidRPr="00A15DCB">
        <w:t>2&gt;</w:t>
      </w:r>
      <w:r w:rsidRPr="00A15DCB">
        <w:tab/>
        <w:t xml:space="preserve">if CSI-RS is selected, and there is no </w:t>
      </w:r>
      <w:r w:rsidRPr="00A15DCB">
        <w:rPr>
          <w:i/>
        </w:rPr>
        <w:t>ra-PreambleIndex</w:t>
      </w:r>
      <w:r w:rsidRPr="00A15DCB">
        <w:t xml:space="preserve"> associated with the selected CSI-RS:</w:t>
      </w:r>
    </w:p>
    <w:p w14:paraId="5AAA0894"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ra-PreambleIndex corresponding to the SSB in </w:t>
      </w:r>
      <w:r w:rsidRPr="00A15DCB">
        <w:rPr>
          <w:i/>
        </w:rPr>
        <w:t>candidateBeamRSList</w:t>
      </w:r>
      <w:r w:rsidRPr="00A15DCB">
        <w:t xml:space="preserve"> which is quasi-collocated with the selected CSI-RS as specified in TS 38.214 [7].</w:t>
      </w:r>
    </w:p>
    <w:p w14:paraId="4817FD2B" w14:textId="77777777" w:rsidR="00CA10DB" w:rsidRPr="00A15DCB" w:rsidRDefault="00CA10DB" w:rsidP="00CA10DB">
      <w:pPr>
        <w:pStyle w:val="B2"/>
      </w:pPr>
      <w:r w:rsidRPr="00A15DCB">
        <w:lastRenderedPageBreak/>
        <w:t>2&gt;</w:t>
      </w:r>
      <w:r w:rsidRPr="00A15DCB">
        <w:tab/>
        <w:t>else:</w:t>
      </w:r>
    </w:p>
    <w:p w14:paraId="5B582792"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 or CSI-RS from the set of Random Access Preambles for beam failure recovery request.</w:t>
      </w:r>
    </w:p>
    <w:p w14:paraId="5FF2FAC8" w14:textId="77777777" w:rsidR="00CA10DB" w:rsidRPr="00A15DCB" w:rsidRDefault="00CA10DB" w:rsidP="00CA10DB">
      <w:pPr>
        <w:pStyle w:val="B1"/>
      </w:pPr>
      <w:r w:rsidRPr="00A15DCB">
        <w:t>1&gt;</w:t>
      </w:r>
      <w:r w:rsidRPr="00A15DCB">
        <w:tab/>
        <w:t xml:space="preserve">else if the </w:t>
      </w:r>
      <w:r w:rsidRPr="00A15DCB">
        <w:rPr>
          <w:i/>
        </w:rPr>
        <w:t>ra-PreambleIndex</w:t>
      </w:r>
      <w:r w:rsidRPr="00A15DCB">
        <w:t xml:space="preserve"> has been explicitly provided by either PDCCH or RRC; and</w:t>
      </w:r>
    </w:p>
    <w:p w14:paraId="078BB655" w14:textId="77777777" w:rsidR="00CA10DB" w:rsidRPr="00A15DCB" w:rsidRDefault="00CA10DB" w:rsidP="00CA10DB">
      <w:pPr>
        <w:pStyle w:val="B1"/>
      </w:pPr>
      <w:r w:rsidRPr="00A15DCB">
        <w:t>1&gt;</w:t>
      </w:r>
      <w:r w:rsidRPr="00A15DCB">
        <w:tab/>
        <w:t xml:space="preserve">if the </w:t>
      </w:r>
      <w:r w:rsidRPr="00A15DCB">
        <w:rPr>
          <w:i/>
        </w:rPr>
        <w:t>ra-PreambleIndex</w:t>
      </w:r>
      <w:r w:rsidRPr="00A15DCB">
        <w:t xml:space="preserve"> is not 0b000000; and</w:t>
      </w:r>
    </w:p>
    <w:p w14:paraId="15DE8F08" w14:textId="77777777" w:rsidR="00CA10DB" w:rsidRPr="00A15DCB" w:rsidRDefault="00CA10DB" w:rsidP="00CA10DB">
      <w:pPr>
        <w:pStyle w:val="B1"/>
      </w:pPr>
      <w:r w:rsidRPr="00A15DCB">
        <w:t>1&gt;</w:t>
      </w:r>
      <w:r w:rsidRPr="00A15DCB">
        <w:tab/>
        <w:t>if contention-free Random Access Resource associated with SSBs or CSI-RSs have not been explicitly provided by RRC:</w:t>
      </w:r>
    </w:p>
    <w:p w14:paraId="1621E992"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the signalled </w:t>
      </w:r>
      <w:r w:rsidRPr="00A15DCB">
        <w:rPr>
          <w:i/>
        </w:rPr>
        <w:t>ra-PreambleIndex</w:t>
      </w:r>
      <w:r w:rsidRPr="00A15DCB">
        <w:t>.</w:t>
      </w:r>
    </w:p>
    <w:p w14:paraId="2E0A3A57" w14:textId="77777777" w:rsidR="00CA10DB" w:rsidRPr="00A15DCB" w:rsidRDefault="00CA10DB" w:rsidP="00CA10DB">
      <w:pPr>
        <w:pStyle w:val="B1"/>
      </w:pPr>
      <w:r w:rsidRPr="00A15DCB">
        <w:t>1&gt;</w:t>
      </w:r>
      <w:r w:rsidRPr="00A15DCB">
        <w:tab/>
        <w:t xml:space="preserve">else if the contention-free Random Access Resources associated with SSBs have been explicitly provided by RRC and at least one SSB with SS-RSRP above </w:t>
      </w:r>
      <w:r w:rsidRPr="00A15DCB">
        <w:rPr>
          <w:i/>
        </w:rPr>
        <w:t>rsrp-ThresholdSSB</w:t>
      </w:r>
      <w:r w:rsidRPr="00A15DCB">
        <w:t xml:space="preserve"> amongst the associated SSBs is available:</w:t>
      </w:r>
    </w:p>
    <w:p w14:paraId="596CED33"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associated SSBs;</w:t>
      </w:r>
    </w:p>
    <w:p w14:paraId="42D4B650"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w:t>
      </w:r>
    </w:p>
    <w:p w14:paraId="7562ED68" w14:textId="77777777" w:rsidR="00CA10DB" w:rsidRPr="00A15DCB" w:rsidRDefault="00CA10DB" w:rsidP="00CA10DB">
      <w:pPr>
        <w:pStyle w:val="B1"/>
      </w:pPr>
      <w:r w:rsidRPr="00A15DCB">
        <w:t>1&gt;</w:t>
      </w:r>
      <w:r w:rsidRPr="00A15DCB">
        <w:tab/>
        <w:t xml:space="preserve">else if the contention-free Random Access Resources associated with CSI-RSs have been explicitly provided by RRC and at least one CSI-RS with CSI-RSRP above </w:t>
      </w:r>
      <w:r w:rsidRPr="00A15DCB">
        <w:rPr>
          <w:i/>
        </w:rPr>
        <w:t>rsrp-ThresholdCSI-RS</w:t>
      </w:r>
      <w:r w:rsidRPr="00A15DCB">
        <w:t xml:space="preserve"> amongst the associated CSI-RSs is available:</w:t>
      </w:r>
    </w:p>
    <w:p w14:paraId="6F3AA085" w14:textId="77777777" w:rsidR="00CA10DB" w:rsidRPr="00A15DCB" w:rsidRDefault="00CA10DB" w:rsidP="00CA10DB">
      <w:pPr>
        <w:pStyle w:val="B2"/>
      </w:pPr>
      <w:r w:rsidRPr="00A15DCB">
        <w:t>2&gt;</w:t>
      </w:r>
      <w:r w:rsidRPr="00A15DCB">
        <w:tab/>
        <w:t xml:space="preserve">select a CSI-RS with CSI-RSRP above </w:t>
      </w:r>
      <w:r w:rsidRPr="00A15DCB">
        <w:rPr>
          <w:i/>
        </w:rPr>
        <w:t>rsrp-ThresholdCSI-RS</w:t>
      </w:r>
      <w:r w:rsidRPr="00A15DCB">
        <w:t xml:space="preserve"> amongst the associated CSI-RSs;</w:t>
      </w:r>
    </w:p>
    <w:p w14:paraId="372D0454"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CSI-RS.</w:t>
      </w:r>
    </w:p>
    <w:p w14:paraId="550BE7A7" w14:textId="77777777" w:rsidR="00CA10DB" w:rsidRPr="00A15DCB" w:rsidRDefault="00CA10DB" w:rsidP="00CA10DB">
      <w:pPr>
        <w:pStyle w:val="B1"/>
      </w:pPr>
      <w:r w:rsidRPr="00A15DCB">
        <w:t>1&gt;</w:t>
      </w:r>
      <w:r w:rsidRPr="00A15DCB">
        <w:tab/>
        <w:t>else:</w:t>
      </w:r>
    </w:p>
    <w:p w14:paraId="44C2C30A" w14:textId="77777777" w:rsidR="00CA10DB" w:rsidRPr="00A15DCB" w:rsidRDefault="00CA10DB" w:rsidP="00CA10D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7EC13A82" w14:textId="77777777" w:rsidR="00CA10DB" w:rsidRPr="00A15DCB" w:rsidRDefault="00CA10DB" w:rsidP="00CA10DB">
      <w:pPr>
        <w:pStyle w:val="B3"/>
      </w:pPr>
      <w:r w:rsidRPr="00A15DCB">
        <w:t>3&gt;</w:t>
      </w:r>
      <w:r w:rsidRPr="00A15DCB">
        <w:tab/>
        <w:t xml:space="preserve">select an SSB with SS-RSRP above </w:t>
      </w:r>
      <w:r w:rsidRPr="00A15DCB">
        <w:rPr>
          <w:i/>
        </w:rPr>
        <w:t>rsrp-ThresholdSSB</w:t>
      </w:r>
      <w:r w:rsidRPr="00A15DCB">
        <w:t>.</w:t>
      </w:r>
    </w:p>
    <w:p w14:paraId="55EE924C" w14:textId="77777777" w:rsidR="00CA10DB" w:rsidRPr="00A15DCB" w:rsidRDefault="00CA10DB" w:rsidP="00CA10DB">
      <w:pPr>
        <w:pStyle w:val="B2"/>
      </w:pPr>
      <w:r w:rsidRPr="00A15DCB">
        <w:t>2&gt;</w:t>
      </w:r>
      <w:r w:rsidRPr="00A15DCB">
        <w:tab/>
        <w:t>else:</w:t>
      </w:r>
    </w:p>
    <w:p w14:paraId="3C6F5E3A" w14:textId="77777777" w:rsidR="00CA10DB" w:rsidRPr="00A15DCB" w:rsidRDefault="00CA10DB" w:rsidP="00CA10DB">
      <w:pPr>
        <w:pStyle w:val="B3"/>
      </w:pPr>
      <w:r w:rsidRPr="00A15DCB">
        <w:t>3&gt;</w:t>
      </w:r>
      <w:r w:rsidRPr="00A15DCB">
        <w:tab/>
        <w:t>select any SSB.</w:t>
      </w:r>
    </w:p>
    <w:p w14:paraId="177EB123" w14:textId="77777777" w:rsidR="00CA10DB" w:rsidRPr="00A15DCB" w:rsidRDefault="00CA10DB" w:rsidP="00CA10DB">
      <w:pPr>
        <w:pStyle w:val="B2"/>
      </w:pPr>
      <w:r w:rsidRPr="00A15DCB">
        <w:t>2&gt;</w:t>
      </w:r>
      <w:r w:rsidRPr="00A15DCB">
        <w:tab/>
        <w:t>if Msg3 has not yet been transmitted:</w:t>
      </w:r>
    </w:p>
    <w:p w14:paraId="725E4BED" w14:textId="77777777" w:rsidR="00CA10DB" w:rsidRPr="00A15DCB" w:rsidRDefault="00CA10DB" w:rsidP="00CA10DB">
      <w:pPr>
        <w:pStyle w:val="B3"/>
      </w:pPr>
      <w:r w:rsidRPr="00A15DCB">
        <w:t>3&gt;</w:t>
      </w:r>
      <w:r w:rsidRPr="00A15DCB">
        <w:tab/>
        <w:t>if Random Access Preambles group B is configured:</w:t>
      </w:r>
    </w:p>
    <w:p w14:paraId="2693B67D" w14:textId="77777777" w:rsidR="00CA10DB" w:rsidRPr="00A15DCB" w:rsidRDefault="00CA10DB" w:rsidP="00CA10DB">
      <w:pPr>
        <w:pStyle w:val="B4"/>
      </w:pPr>
      <w:r w:rsidRPr="00A15DCB">
        <w:t>4&gt;</w:t>
      </w:r>
      <w:r w:rsidRPr="00A15DCB">
        <w:tab/>
        <w:t xml:space="preserve">if the potential Msg3 size (UL data available for transmission plus MAC header and, where required, MAC CEs) is greater than </w:t>
      </w:r>
      <w:r w:rsidRPr="00A15DCB">
        <w:rPr>
          <w:i/>
        </w:rPr>
        <w:t>ra-Msg3SizeGroupA</w:t>
      </w:r>
      <w:r w:rsidRPr="00A15DCB">
        <w:t xml:space="preserve"> and the pathloss is less than </w:t>
      </w:r>
      <w:r w:rsidRPr="00A15DCB">
        <w:rPr>
          <w:i/>
        </w:rPr>
        <w:t>PCMAX</w:t>
      </w:r>
      <w:r w:rsidRPr="00A15DCB">
        <w:t xml:space="preserve"> (of the Serving Cell performing the Random Access Procedure) – </w:t>
      </w:r>
      <w:r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0BCCA8C3" w14:textId="77777777" w:rsidR="00CA10DB" w:rsidRPr="00A15DCB" w:rsidRDefault="00CA10DB" w:rsidP="00CA10DB">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p>
    <w:p w14:paraId="45730207" w14:textId="77777777" w:rsidR="00CA10DB" w:rsidRPr="00A15DCB" w:rsidRDefault="00CA10DB" w:rsidP="00CA10DB">
      <w:pPr>
        <w:pStyle w:val="B5"/>
      </w:pPr>
      <w:r w:rsidRPr="00A15DCB">
        <w:t>5&gt;</w:t>
      </w:r>
      <w:r w:rsidRPr="00A15DCB">
        <w:tab/>
        <w:t>select the Random Access Preambles group B.</w:t>
      </w:r>
    </w:p>
    <w:p w14:paraId="6821A16E" w14:textId="77777777" w:rsidR="00CA10DB" w:rsidRPr="00A15DCB" w:rsidRDefault="00CA10DB" w:rsidP="00CA10DB">
      <w:pPr>
        <w:pStyle w:val="B4"/>
      </w:pPr>
      <w:r w:rsidRPr="00A15DCB">
        <w:t>4&gt;</w:t>
      </w:r>
      <w:r w:rsidRPr="00A15DCB">
        <w:tab/>
        <w:t>else:</w:t>
      </w:r>
    </w:p>
    <w:p w14:paraId="6D3ADF76" w14:textId="77777777" w:rsidR="00CA10DB" w:rsidRPr="00A15DCB" w:rsidRDefault="00CA10DB" w:rsidP="00CA10DB">
      <w:pPr>
        <w:pStyle w:val="B5"/>
      </w:pPr>
      <w:r w:rsidRPr="00A15DCB">
        <w:t>5&gt;</w:t>
      </w:r>
      <w:r w:rsidRPr="00A15DCB">
        <w:tab/>
        <w:t>select the Random Access Preambles group A.</w:t>
      </w:r>
    </w:p>
    <w:p w14:paraId="069B9E4B" w14:textId="77777777" w:rsidR="00CA10DB" w:rsidRPr="00A15DCB" w:rsidRDefault="00CA10DB" w:rsidP="00CA10DB">
      <w:pPr>
        <w:pStyle w:val="B3"/>
      </w:pPr>
      <w:r w:rsidRPr="00A15DCB">
        <w:t>3&gt;</w:t>
      </w:r>
      <w:r w:rsidRPr="00A15DCB">
        <w:tab/>
        <w:t>else:</w:t>
      </w:r>
    </w:p>
    <w:p w14:paraId="1B14506E" w14:textId="77777777" w:rsidR="00CA10DB" w:rsidRPr="00A15DCB" w:rsidRDefault="00CA10DB" w:rsidP="00CA10DB">
      <w:pPr>
        <w:pStyle w:val="B4"/>
      </w:pPr>
      <w:r w:rsidRPr="00A15DCB">
        <w:t>4&gt;</w:t>
      </w:r>
      <w:r w:rsidRPr="00A15DCB">
        <w:tab/>
        <w:t>select the Random Access Preambles group A.</w:t>
      </w:r>
    </w:p>
    <w:p w14:paraId="755E53BD" w14:textId="77777777" w:rsidR="00CA10DB" w:rsidRPr="00A15DCB" w:rsidRDefault="00CA10DB" w:rsidP="00CA10DB">
      <w:pPr>
        <w:pStyle w:val="B2"/>
      </w:pPr>
      <w:r w:rsidRPr="00A15DCB">
        <w:t>2&gt;</w:t>
      </w:r>
      <w:r w:rsidRPr="00A15DCB">
        <w:tab/>
        <w:t>else (i.e. Msg3 is being retransmitted):</w:t>
      </w:r>
    </w:p>
    <w:p w14:paraId="3EBF7A50" w14:textId="77777777" w:rsidR="00CA10DB" w:rsidRPr="00A15DCB" w:rsidRDefault="00CA10DB" w:rsidP="00CA10DB">
      <w:pPr>
        <w:pStyle w:val="B3"/>
      </w:pPr>
      <w:r w:rsidRPr="00A15DCB">
        <w:t>3&gt;</w:t>
      </w:r>
      <w:r w:rsidRPr="00A15DCB">
        <w:tab/>
        <w:t>select the same group of Random Access Preambles as was used for the Random Access Preamble transmission attempt corresponding to the first transmission of Msg3.</w:t>
      </w:r>
    </w:p>
    <w:p w14:paraId="52C42441" w14:textId="77777777" w:rsidR="00CA10DB" w:rsidRPr="00A15DCB" w:rsidRDefault="00CA10DB" w:rsidP="00CA10DB">
      <w:pPr>
        <w:pStyle w:val="B2"/>
      </w:pPr>
      <w:r w:rsidRPr="00A15DCB">
        <w:t>2&gt;</w:t>
      </w:r>
      <w:r w:rsidRPr="00A15DCB">
        <w:tab/>
        <w:t>if the association between Random Access Preambles and SSBs is configured:</w:t>
      </w:r>
    </w:p>
    <w:p w14:paraId="49AFBF9C" w14:textId="77777777" w:rsidR="00CA10DB" w:rsidRPr="00A15DCB" w:rsidRDefault="00CA10DB" w:rsidP="00CA10DB">
      <w:pPr>
        <w:pStyle w:val="B3"/>
      </w:pPr>
      <w:r w:rsidRPr="00A15DCB">
        <w:lastRenderedPageBreak/>
        <w:t>3&gt;</w:t>
      </w:r>
      <w:r w:rsidRPr="00A15DCB">
        <w:tab/>
        <w:t xml:space="preserve">select a </w:t>
      </w:r>
      <w:r w:rsidRPr="00A15DCB">
        <w:rPr>
          <w:i/>
        </w:rPr>
        <w:t>ra-PreambleIndex</w:t>
      </w:r>
      <w:r w:rsidRPr="00A15DCB">
        <w:t xml:space="preserve"> randomly with equal probability from the Random Access Preambles associated with the selected SSB and the selected Random Access Preambles group.</w:t>
      </w:r>
    </w:p>
    <w:p w14:paraId="76569005" w14:textId="77777777" w:rsidR="00CA10DB" w:rsidRPr="00A15DCB" w:rsidRDefault="00CA10DB" w:rsidP="00CA10DB">
      <w:pPr>
        <w:pStyle w:val="B2"/>
      </w:pPr>
      <w:r w:rsidRPr="00A15DCB">
        <w:t>2&gt;</w:t>
      </w:r>
      <w:r w:rsidRPr="00A15DCB">
        <w:tab/>
        <w:t>else:</w:t>
      </w:r>
    </w:p>
    <w:p w14:paraId="71E0138A" w14:textId="77777777" w:rsidR="00CA10DB" w:rsidRPr="00A15DCB" w:rsidRDefault="00CA10DB" w:rsidP="00CA10DB">
      <w:pPr>
        <w:pStyle w:val="B3"/>
      </w:pPr>
      <w:r w:rsidRPr="00A15DCB">
        <w:t>3&gt;</w:t>
      </w:r>
      <w:r w:rsidRPr="00A15DCB">
        <w:tab/>
        <w:t xml:space="preserve">select a </w:t>
      </w:r>
      <w:r w:rsidRPr="00A15DCB">
        <w:rPr>
          <w:i/>
        </w:rPr>
        <w:t>ra-PreambleIndex</w:t>
      </w:r>
      <w:r w:rsidRPr="00A15DCB">
        <w:t xml:space="preserve"> randomly with equal probability from the Random Access Preambles within the selected Random Access Preambles group.</w:t>
      </w:r>
    </w:p>
    <w:p w14:paraId="3C5A7B8F"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the selected </w:t>
      </w:r>
      <w:r w:rsidRPr="00A15DCB">
        <w:rPr>
          <w:i/>
        </w:rPr>
        <w:t>ra-PreambleIndex</w:t>
      </w:r>
      <w:r w:rsidRPr="00A15DCB">
        <w:t>.</w:t>
      </w:r>
    </w:p>
    <w:p w14:paraId="76430279" w14:textId="77777777" w:rsidR="00CA10DB" w:rsidRPr="00A15DCB" w:rsidRDefault="00CA10DB" w:rsidP="00CA10DB">
      <w:pPr>
        <w:pStyle w:val="B1"/>
      </w:pPr>
      <w:r w:rsidRPr="00A15DCB">
        <w:t>1&gt;</w:t>
      </w:r>
      <w:r w:rsidRPr="00A15DCB">
        <w:tab/>
        <w:t>if an SSB is selected above and an association between PRACH occasions and SSBs is configured:</w:t>
      </w:r>
    </w:p>
    <w:p w14:paraId="03C2E0E2" w14:textId="77777777" w:rsidR="00CA10DB" w:rsidRPr="00A15DCB" w:rsidRDefault="00CA10DB" w:rsidP="00CA10DB">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shall select a PRACH occasion randomly with equal probability amongst the PRACH occasions occurring simultaneously but on different subcarriers, corresponding to the selected SSB; the MAC entity may take into account the possible occurrence of measurement gaps when determining the next available PRACH occasion corresponding to the selected SSB).</w:t>
      </w:r>
    </w:p>
    <w:p w14:paraId="6639FA91" w14:textId="77777777" w:rsidR="00CA10DB" w:rsidRPr="00A15DCB" w:rsidRDefault="00CA10DB" w:rsidP="00CA10DB">
      <w:pPr>
        <w:pStyle w:val="B1"/>
      </w:pPr>
      <w:r w:rsidRPr="00A15DCB">
        <w:t>1&gt;</w:t>
      </w:r>
      <w:r w:rsidRPr="00A15DCB">
        <w:tab/>
        <w:t>else if a CSI-RS is selected above and an association between PRACH occasions and CSI-RSs is configured:</w:t>
      </w:r>
    </w:p>
    <w:p w14:paraId="594E7CEB" w14:textId="77777777" w:rsidR="00CA10DB" w:rsidRPr="00A15DCB" w:rsidRDefault="00CA10DB" w:rsidP="00CA10DB">
      <w:pPr>
        <w:pStyle w:val="B2"/>
      </w:pPr>
      <w:r w:rsidRPr="00A15DCB">
        <w:t>2&gt;</w:t>
      </w:r>
      <w:r w:rsidRPr="00A15DCB">
        <w:tab/>
        <w:t xml:space="preserve">determine the next available PRACH occasion from the PRACH occasions in </w:t>
      </w:r>
      <w:r w:rsidRPr="00A15DCB">
        <w:rPr>
          <w:i/>
        </w:rPr>
        <w:t>ra-OccasionList</w:t>
      </w:r>
      <w:r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31B20F5" w14:textId="77777777" w:rsidR="00CA10DB" w:rsidRPr="00A15DCB" w:rsidRDefault="00CA10DB" w:rsidP="00CA10DB">
      <w:pPr>
        <w:pStyle w:val="B1"/>
      </w:pPr>
      <w:r w:rsidRPr="00A15DCB">
        <w:t>1&gt;</w:t>
      </w:r>
      <w:r w:rsidRPr="00A15DCB">
        <w:tab/>
        <w:t>else if Random Access procedure was initiated for beam failure recovery; and</w:t>
      </w:r>
    </w:p>
    <w:p w14:paraId="32CC2BD3" w14:textId="77777777" w:rsidR="00CA10DB" w:rsidRPr="00A15DCB" w:rsidRDefault="00CA10DB" w:rsidP="00CA10DB">
      <w:pPr>
        <w:pStyle w:val="B1"/>
      </w:pPr>
      <w:r w:rsidRPr="00A15DCB">
        <w:t>1&gt;</w:t>
      </w:r>
      <w:r w:rsidRPr="00A15DCB">
        <w:tab/>
        <w:t>if a CSI-RS is selected above and there is no contention-free Random Access Resource associated with the selected CSI-RS:</w:t>
      </w:r>
    </w:p>
    <w:p w14:paraId="5DBA08CE" w14:textId="77777777" w:rsidR="00CA10DB" w:rsidRPr="00A15DCB" w:rsidRDefault="00CA10DB" w:rsidP="00CA10DB">
      <w:pPr>
        <w:pStyle w:val="B2"/>
      </w:pPr>
      <w:r w:rsidRPr="00A15DCB">
        <w:t>2&gt;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44F0A7CB" w14:textId="77777777" w:rsidR="00CA10DB" w:rsidRPr="00A15DCB" w:rsidRDefault="00CA10DB" w:rsidP="00CA10DB">
      <w:pPr>
        <w:pStyle w:val="B1"/>
      </w:pPr>
      <w:r w:rsidRPr="00A15DCB">
        <w:t>1&gt;</w:t>
      </w:r>
      <w:r w:rsidRPr="00A15DCB">
        <w:tab/>
        <w:t>else:</w:t>
      </w:r>
    </w:p>
    <w:p w14:paraId="5F61F23B" w14:textId="77777777" w:rsidR="00CA10DB" w:rsidRPr="00A15DCB" w:rsidRDefault="00CA10DB" w:rsidP="00CA10DB">
      <w:pPr>
        <w:pStyle w:val="B2"/>
      </w:pPr>
      <w:r w:rsidRPr="00A15DCB">
        <w:t>2&gt;</w:t>
      </w:r>
      <w:r w:rsidRPr="00A15DCB">
        <w:tab/>
        <w:t>determine the next available PRACH occasion (the MAC entity shall select a PRACH occasion randomly with equal probability amongst the PRACH occasions occurring simultaneously but on different subcarriers; the MAC entity may take into account the possible occurrence of measurement gaps when determining the next available PRACH occasion).</w:t>
      </w:r>
    </w:p>
    <w:p w14:paraId="4B96B952" w14:textId="77777777" w:rsidR="00CA10DB" w:rsidRPr="00A15DCB" w:rsidRDefault="00CA10DB" w:rsidP="00CA10DB">
      <w:pPr>
        <w:pStyle w:val="B1"/>
      </w:pPr>
      <w:r w:rsidRPr="00A15DCB">
        <w:t>1&gt;</w:t>
      </w:r>
      <w:r w:rsidRPr="00A15DCB">
        <w:tab/>
        <w:t>perform the Random Access Preamble transmission procedure (see subclause 5.1.3).</w:t>
      </w:r>
    </w:p>
    <w:p w14:paraId="70504A3D" w14:textId="77777777" w:rsidR="00CA10DB" w:rsidRPr="00A15DCB" w:rsidRDefault="00CA10DB" w:rsidP="00CA10DB">
      <w:r w:rsidRPr="00A15DCB">
        <w:t>[TS 38.321, clause 5.1.3]</w:t>
      </w:r>
    </w:p>
    <w:p w14:paraId="533D02FD" w14:textId="77777777" w:rsidR="00CA10DB" w:rsidRPr="00A15DCB" w:rsidRDefault="00CA10DB" w:rsidP="00CA10DB">
      <w:r w:rsidRPr="00A15DCB">
        <w:t>The MAC entity shall, for each Random Access Preamble:</w:t>
      </w:r>
    </w:p>
    <w:p w14:paraId="66A8956D" w14:textId="77777777" w:rsidR="00CA10DB" w:rsidRPr="00A15DCB" w:rsidRDefault="00CA10DB" w:rsidP="00CA10DB">
      <w:pPr>
        <w:pStyle w:val="B1"/>
      </w:pPr>
      <w:r w:rsidRPr="00A15DCB">
        <w:t>1&gt;</w:t>
      </w:r>
      <w:r w:rsidRPr="00A15DCB">
        <w:tab/>
        <w:t xml:space="preserve">if </w:t>
      </w:r>
      <w:r w:rsidRPr="00A15DCB">
        <w:rPr>
          <w:i/>
        </w:rPr>
        <w:t>PREAMBLE_TRANSMISSION_COUNTER</w:t>
      </w:r>
      <w:r w:rsidRPr="00A15DCB">
        <w:t xml:space="preserve"> is greater than one; and</w:t>
      </w:r>
    </w:p>
    <w:p w14:paraId="6C79578D" w14:textId="77777777" w:rsidR="00CA10DB" w:rsidRPr="00A15DCB" w:rsidRDefault="00CA10DB" w:rsidP="00CA10DB">
      <w:pPr>
        <w:pStyle w:val="B1"/>
      </w:pPr>
      <w:r w:rsidRPr="00A15DCB">
        <w:t>1&gt;</w:t>
      </w:r>
      <w:r w:rsidRPr="00A15DCB">
        <w:tab/>
        <w:t>if the notification of suspending power ramping counter has not been received from lower layers; and</w:t>
      </w:r>
    </w:p>
    <w:p w14:paraId="0620BE14" w14:textId="77777777" w:rsidR="00CA10DB" w:rsidRPr="00A15DCB" w:rsidRDefault="00CA10DB" w:rsidP="00CA10DB">
      <w:pPr>
        <w:pStyle w:val="B1"/>
      </w:pPr>
      <w:r w:rsidRPr="00A15DCB">
        <w:t>1&gt;</w:t>
      </w:r>
      <w:r w:rsidRPr="00A15DCB">
        <w:tab/>
        <w:t>if SSB selected is not changed (i.e. same as the previous Random Access Preamble transmission):</w:t>
      </w:r>
    </w:p>
    <w:p w14:paraId="3128B080" w14:textId="77777777" w:rsidR="00CA10DB" w:rsidRPr="00A15DCB" w:rsidRDefault="00CA10DB" w:rsidP="00CA10DB">
      <w:pPr>
        <w:pStyle w:val="B2"/>
      </w:pPr>
      <w:r w:rsidRPr="00A15DCB">
        <w:t>2&gt;</w:t>
      </w:r>
      <w:r w:rsidRPr="00A15DCB">
        <w:tab/>
        <w:t xml:space="preserve">increment </w:t>
      </w:r>
      <w:r w:rsidRPr="00A15DCB">
        <w:rPr>
          <w:i/>
        </w:rPr>
        <w:t>PREAMBLE_POWER_RAMPING_COUNTER</w:t>
      </w:r>
      <w:r w:rsidRPr="00A15DCB">
        <w:t xml:space="preserve"> by 1.</w:t>
      </w:r>
    </w:p>
    <w:p w14:paraId="0107F0ED" w14:textId="77777777" w:rsidR="00CA10DB" w:rsidRPr="00A15DCB" w:rsidRDefault="00CA10DB" w:rsidP="00CA10DB">
      <w:pPr>
        <w:pStyle w:val="B1"/>
      </w:pPr>
      <w:r w:rsidRPr="00A15DCB">
        <w:t>1&gt;</w:t>
      </w:r>
      <w:r w:rsidRPr="00A15DCB">
        <w:tab/>
        <w:t xml:space="preserve">select the value of </w:t>
      </w:r>
      <w:r w:rsidRPr="00A15DCB">
        <w:rPr>
          <w:i/>
        </w:rPr>
        <w:t>DELTA_PREAMBLE</w:t>
      </w:r>
      <w:r w:rsidRPr="00A15DCB">
        <w:t xml:space="preserve"> according to subclause 7.3;</w:t>
      </w:r>
    </w:p>
    <w:p w14:paraId="28B26015" w14:textId="77777777" w:rsidR="00CA10DB" w:rsidRPr="00A15DCB" w:rsidRDefault="00CA10DB" w:rsidP="00CA10DB">
      <w:pPr>
        <w:pStyle w:val="B1"/>
      </w:pPr>
      <w:r w:rsidRPr="00A15DCB">
        <w:t>1&gt;</w:t>
      </w:r>
      <w:r w:rsidRPr="00A15DCB">
        <w:tab/>
        <w:t xml:space="preserve">set </w:t>
      </w:r>
      <w:r w:rsidRPr="00A15DCB">
        <w:rPr>
          <w:i/>
        </w:rPr>
        <w:t>PREAMBLE_RECEIVED_TARGET_POWER</w:t>
      </w:r>
      <w:r w:rsidRPr="00A15DCB">
        <w:t xml:space="preserve"> to </w:t>
      </w:r>
      <w:r w:rsidRPr="00A15DCB">
        <w:rPr>
          <w:i/>
        </w:rPr>
        <w:t>preambleReceivedTargetPower</w:t>
      </w:r>
      <w:r w:rsidRPr="00A15DCB">
        <w:t xml:space="preserve"> + </w:t>
      </w:r>
      <w:r w:rsidRPr="00A15DCB">
        <w:rPr>
          <w:i/>
        </w:rPr>
        <w:t>DELTA_PREAMBLE</w:t>
      </w:r>
      <w:r w:rsidRPr="00A15DCB">
        <w:t xml:space="preserve"> + (</w:t>
      </w:r>
      <w:r w:rsidRPr="00A15DCB">
        <w:rPr>
          <w:i/>
        </w:rPr>
        <w:t>PREAMBLE_POWER_RAMPING_COUNTER</w:t>
      </w:r>
      <w:r w:rsidRPr="00A15DCB">
        <w:t xml:space="preserve"> – 1) × </w:t>
      </w:r>
      <w:r w:rsidRPr="00A15DCB">
        <w:rPr>
          <w:i/>
        </w:rPr>
        <w:t>PREAMBLE_POWER_RAMPING_STEP</w:t>
      </w:r>
      <w:r w:rsidRPr="00A15DCB">
        <w:t>;</w:t>
      </w:r>
    </w:p>
    <w:p w14:paraId="5E1CD102" w14:textId="77777777" w:rsidR="00CA10DB" w:rsidRPr="00A15DCB" w:rsidRDefault="00CA10DB" w:rsidP="00CA10DB">
      <w:pPr>
        <w:pStyle w:val="B1"/>
      </w:pPr>
      <w:r w:rsidRPr="00A15DCB">
        <w:t>1&gt;</w:t>
      </w:r>
      <w:r w:rsidRPr="00A15DCB">
        <w:tab/>
        <w:t>except for contention-free Random Access Preamble for beam failure recovery request, compute the RA-RNTI associated with the PRACH occasion in which the Random Access Preamble is transmitted;</w:t>
      </w:r>
    </w:p>
    <w:p w14:paraId="128B14BB" w14:textId="77777777" w:rsidR="00CA10DB" w:rsidRPr="00A15DCB" w:rsidRDefault="00CA10DB" w:rsidP="00CA10DB">
      <w:pPr>
        <w:pStyle w:val="B1"/>
      </w:pPr>
      <w:r w:rsidRPr="00A15DCB">
        <w:lastRenderedPageBreak/>
        <w:t>1&gt;</w:t>
      </w:r>
      <w:r w:rsidRPr="00A15DCB">
        <w:tab/>
        <w:t xml:space="preserve">instruct the physical layer to transmit the Random Access Preamble using the selected PRACH, corresponding RA-RNTI (if available), </w:t>
      </w:r>
      <w:r w:rsidRPr="00A15DCB">
        <w:rPr>
          <w:i/>
        </w:rPr>
        <w:t>PREAMBLE_INDEX</w:t>
      </w:r>
      <w:r w:rsidRPr="00A15DCB">
        <w:t xml:space="preserve"> and </w:t>
      </w:r>
      <w:r w:rsidRPr="00A15DCB">
        <w:rPr>
          <w:i/>
        </w:rPr>
        <w:t>PREAMBLE_RECEIVED_TARGET_POWER</w:t>
      </w:r>
      <w:r w:rsidRPr="00A15DCB">
        <w:t>.</w:t>
      </w:r>
    </w:p>
    <w:p w14:paraId="7CA70161" w14:textId="77777777" w:rsidR="00CA10DB" w:rsidRPr="00A15DCB" w:rsidRDefault="00CA10DB" w:rsidP="00CA10DB">
      <w:r w:rsidRPr="00A15DCB">
        <w:t>The RA-RNTI associated with the PRACH in which the Random Access Preamble is transmitted, is computed as:</w:t>
      </w:r>
    </w:p>
    <w:p w14:paraId="2DECCFF7" w14:textId="77777777" w:rsidR="00CA10DB" w:rsidRPr="00A15DCB" w:rsidRDefault="00CA10DB" w:rsidP="00CA10DB">
      <w:pPr>
        <w:pStyle w:val="EQ"/>
        <w:jc w:val="center"/>
        <w:rPr>
          <w:noProof w:val="0"/>
        </w:rPr>
      </w:pPr>
      <w:r w:rsidRPr="00A15DCB">
        <w:rPr>
          <w:noProof w:val="0"/>
        </w:rPr>
        <w:t>RA-RNTI= 1 + s_id + 14 × t_id + 14 × 80 × f_id + 14 × 80 × 8 × ul_carrier_id</w:t>
      </w:r>
    </w:p>
    <w:p w14:paraId="70F2F598" w14:textId="77777777" w:rsidR="00CA10DB" w:rsidRPr="00A15DCB" w:rsidRDefault="00CA10DB" w:rsidP="00CA10DB">
      <w:r w:rsidRPr="00A15DCB">
        <w:t>where s_id is the index of the first OFDM symbol of the specified PRACH (0 ≤ s_id &lt; 14), t_id is the index of the first slot of the specified PRACH in a system frame (0 ≤ t_id &lt; 80), f_id is the index of the specified PRACH in the frequency domain (0 ≤ f_id &lt; 8), and ul_carrier_id is the UL carrier used for Msg1 transmission (0 for NUL carrier, and 1 for SUL carrier).</w:t>
      </w:r>
    </w:p>
    <w:p w14:paraId="33C4B145" w14:textId="77777777" w:rsidR="00CA10DB" w:rsidRPr="00A15DCB" w:rsidRDefault="00CA10DB" w:rsidP="00CA10DB">
      <w:r w:rsidRPr="00A15DCB">
        <w:t>[TS 38.321, clause 5.1.4]</w:t>
      </w:r>
    </w:p>
    <w:p w14:paraId="1BD17105" w14:textId="77777777" w:rsidR="00CA10DB" w:rsidRPr="00A15DCB" w:rsidRDefault="00CA10DB" w:rsidP="00CA10DB">
      <w:r w:rsidRPr="00A15DCB">
        <w:t>Once the Random Access Preamble is transmitted and regardless of the possible occurrence of a measurement gap, the MAC entity shall:</w:t>
      </w:r>
    </w:p>
    <w:p w14:paraId="4CE99532"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380D8AD6"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BeamFailureRecoveryConfig</w:t>
      </w:r>
      <w:r w:rsidRPr="00A15DCB">
        <w:t xml:space="preserve"> at the first PDCCH occasion as specified in TS 38.213 [6] from the end of the Random Access Preamble transmission;</w:t>
      </w:r>
    </w:p>
    <w:p w14:paraId="7A940E41" w14:textId="77777777" w:rsidR="00CA10DB" w:rsidRPr="00A15DCB" w:rsidRDefault="00CA10DB" w:rsidP="00CA10DB">
      <w:pPr>
        <w:pStyle w:val="B2"/>
      </w:pPr>
      <w:r w:rsidRPr="00A15DCB">
        <w:t>2&gt;</w:t>
      </w:r>
      <w:r w:rsidRPr="00A15DCB">
        <w:tab/>
        <w:t xml:space="preserve">monitor the PDCCH of the SpCell for response to beam failure recovery request identified by the C-RNTI while </w:t>
      </w:r>
      <w:r w:rsidRPr="00A15DCB">
        <w:rPr>
          <w:i/>
        </w:rPr>
        <w:t>ra-ResponseWindow</w:t>
      </w:r>
      <w:r w:rsidRPr="00A15DCB">
        <w:t xml:space="preserve"> is running.</w:t>
      </w:r>
    </w:p>
    <w:p w14:paraId="1CF3BDA4" w14:textId="77777777" w:rsidR="00CA10DB" w:rsidRPr="00A15DCB" w:rsidRDefault="00CA10DB" w:rsidP="00CA10DB">
      <w:pPr>
        <w:pStyle w:val="B1"/>
      </w:pPr>
      <w:r w:rsidRPr="00A15DCB">
        <w:t>1&gt;</w:t>
      </w:r>
      <w:r w:rsidRPr="00A15DCB">
        <w:tab/>
        <w:t>else:</w:t>
      </w:r>
    </w:p>
    <w:p w14:paraId="4DBEF0F4"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312E9935" w14:textId="77777777" w:rsidR="00CA10DB" w:rsidRPr="00A15DCB" w:rsidRDefault="00CA10DB" w:rsidP="00CA10DB">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63B8548D" w14:textId="77777777" w:rsidR="00CA10DB" w:rsidRPr="00A15DCB" w:rsidRDefault="00CA10DB" w:rsidP="00CA10DB">
      <w:pPr>
        <w:pStyle w:val="B1"/>
      </w:pPr>
      <w:r w:rsidRPr="00A15DCB">
        <w:t>1&gt;</w:t>
      </w:r>
      <w:r w:rsidRPr="00A15DCB">
        <w:tab/>
        <w:t>if notification of a reception of a PDCCH transmission is received from lower layers; and</w:t>
      </w:r>
    </w:p>
    <w:p w14:paraId="31909E4F" w14:textId="77777777" w:rsidR="00CA10DB" w:rsidRPr="00A15DCB" w:rsidRDefault="00CA10DB" w:rsidP="00CA10DB">
      <w:pPr>
        <w:pStyle w:val="B1"/>
      </w:pPr>
      <w:r w:rsidRPr="00A15DCB">
        <w:t>1&gt;</w:t>
      </w:r>
      <w:r w:rsidRPr="00A15DCB">
        <w:tab/>
        <w:t>if PDCCH transmission is addressed to the C-RNTI; and</w:t>
      </w:r>
    </w:p>
    <w:p w14:paraId="1416048F"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2BB99CD8" w14:textId="77777777" w:rsidR="00CA10DB" w:rsidRPr="00A15DCB" w:rsidRDefault="00CA10DB" w:rsidP="00CA10DB">
      <w:pPr>
        <w:pStyle w:val="B2"/>
      </w:pPr>
      <w:r w:rsidRPr="00A15DCB">
        <w:t>2&gt;</w:t>
      </w:r>
      <w:r w:rsidRPr="00A15DCB">
        <w:tab/>
        <w:t>consider the Random Access procedure successfully completed.</w:t>
      </w:r>
    </w:p>
    <w:p w14:paraId="0AC2DB78" w14:textId="77777777" w:rsidR="00CA10DB" w:rsidRPr="00A15DCB" w:rsidRDefault="00CA10DB" w:rsidP="00CA10DB">
      <w:pPr>
        <w:pStyle w:val="B1"/>
      </w:pPr>
      <w:r w:rsidRPr="00A15DCB">
        <w:t>1&gt;</w:t>
      </w:r>
      <w:r w:rsidRPr="00A15DCB">
        <w:tab/>
        <w:t>else if a downlink assignment has been received on the PDCCH for the RA-RNTI and the received TB is successfully decoded:</w:t>
      </w:r>
    </w:p>
    <w:p w14:paraId="706A4BA1" w14:textId="77777777" w:rsidR="00CA10DB" w:rsidRPr="00A15DCB" w:rsidRDefault="00CA10DB" w:rsidP="00CA10DB">
      <w:pPr>
        <w:pStyle w:val="B2"/>
      </w:pPr>
      <w:r w:rsidRPr="00A15DCB">
        <w:t>2&gt;</w:t>
      </w:r>
      <w:r w:rsidRPr="00A15DCB">
        <w:tab/>
        <w:t>if the Random Access Response contains a MAC subPDU with Backoff Indicator:</w:t>
      </w:r>
    </w:p>
    <w:p w14:paraId="38E452CE"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value of the BI field of the MAC subPDU using Table 7.2-1, multiplied with </w:t>
      </w:r>
      <w:r w:rsidRPr="00A15DCB">
        <w:rPr>
          <w:i/>
        </w:rPr>
        <w:t>SCALING_FACTOR_B</w:t>
      </w:r>
      <w:r w:rsidRPr="00A15DCB">
        <w:t>I.</w:t>
      </w:r>
    </w:p>
    <w:p w14:paraId="2A49714B" w14:textId="77777777" w:rsidR="00CA10DB" w:rsidRPr="00A15DCB" w:rsidRDefault="00CA10DB" w:rsidP="00CA10DB">
      <w:pPr>
        <w:pStyle w:val="B2"/>
      </w:pPr>
      <w:r w:rsidRPr="00A15DCB">
        <w:t>2&gt;</w:t>
      </w:r>
      <w:r w:rsidRPr="00A15DCB">
        <w:tab/>
        <w:t>else:</w:t>
      </w:r>
    </w:p>
    <w:p w14:paraId="5E8C1686"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0 ms.</w:t>
      </w:r>
    </w:p>
    <w:p w14:paraId="3F48E913" w14:textId="77777777" w:rsidR="00CA10DB" w:rsidRPr="00A15DCB" w:rsidRDefault="00CA10DB" w:rsidP="00CA10DB">
      <w:pPr>
        <w:pStyle w:val="B2"/>
      </w:pPr>
      <w:r w:rsidRPr="00A15DCB">
        <w:t>2&gt;</w:t>
      </w:r>
      <w:r w:rsidRPr="00A15DCB">
        <w:tab/>
        <w:t xml:space="preserve">if the Random Access Response contains a MAC subPDU with Random Access Preamble identifier corresponding to the transmitted </w:t>
      </w:r>
      <w:r w:rsidRPr="00A15DCB">
        <w:rPr>
          <w:i/>
        </w:rPr>
        <w:t>PREAMBLE_INDEX</w:t>
      </w:r>
      <w:r w:rsidRPr="00A15DCB">
        <w:t xml:space="preserve"> (see subclause 5.1.3):</w:t>
      </w:r>
    </w:p>
    <w:p w14:paraId="6B2241EF" w14:textId="77777777" w:rsidR="00CA10DB" w:rsidRPr="00A15DCB" w:rsidRDefault="00CA10DB" w:rsidP="00CA10DB">
      <w:pPr>
        <w:pStyle w:val="B3"/>
      </w:pPr>
      <w:r w:rsidRPr="00A15DCB">
        <w:t>3&gt;</w:t>
      </w:r>
      <w:r w:rsidRPr="00A15DCB">
        <w:tab/>
        <w:t>consider this Random Access Response reception successful.</w:t>
      </w:r>
    </w:p>
    <w:p w14:paraId="1C486B55" w14:textId="77777777" w:rsidR="00CA10DB" w:rsidRPr="00A15DCB" w:rsidRDefault="00CA10DB" w:rsidP="00CA10DB">
      <w:pPr>
        <w:pStyle w:val="B2"/>
      </w:pPr>
      <w:r w:rsidRPr="00A15DCB">
        <w:t>2&gt;</w:t>
      </w:r>
      <w:r w:rsidRPr="00A15DCB">
        <w:tab/>
        <w:t>if the Random Access Response reception is considered successful:</w:t>
      </w:r>
    </w:p>
    <w:p w14:paraId="214A58F3" w14:textId="77777777" w:rsidR="00CA10DB" w:rsidRPr="00A15DCB" w:rsidRDefault="00CA10DB" w:rsidP="00CA10DB">
      <w:pPr>
        <w:pStyle w:val="B3"/>
      </w:pPr>
      <w:r w:rsidRPr="00A15DCB">
        <w:t>3&gt;</w:t>
      </w:r>
      <w:r w:rsidRPr="00A15DCB">
        <w:tab/>
        <w:t>if the Random Access Response includes a MAC subPDU with RAPID only:</w:t>
      </w:r>
    </w:p>
    <w:p w14:paraId="3C43172D" w14:textId="77777777" w:rsidR="00CA10DB" w:rsidRPr="00A15DCB" w:rsidRDefault="00CA10DB" w:rsidP="00CA10DB">
      <w:pPr>
        <w:pStyle w:val="B4"/>
      </w:pPr>
      <w:r w:rsidRPr="00A15DCB">
        <w:t>4&gt;</w:t>
      </w:r>
      <w:r w:rsidRPr="00A15DCB">
        <w:tab/>
        <w:t>consider this Random Access procedure successfully completed;</w:t>
      </w:r>
    </w:p>
    <w:p w14:paraId="74DCFC53" w14:textId="77777777" w:rsidR="00CA10DB" w:rsidRPr="00A15DCB" w:rsidRDefault="00CA10DB" w:rsidP="00CA10DB">
      <w:pPr>
        <w:pStyle w:val="B4"/>
      </w:pPr>
      <w:r w:rsidRPr="00A15DCB">
        <w:t>4&gt;</w:t>
      </w:r>
      <w:r w:rsidRPr="00A15DCB">
        <w:tab/>
        <w:t>indicate the reception of an acknowledgement for SI request to upper layers.</w:t>
      </w:r>
    </w:p>
    <w:p w14:paraId="5CC8FA55" w14:textId="77777777" w:rsidR="00CA10DB" w:rsidRPr="00A15DCB" w:rsidRDefault="00CA10DB" w:rsidP="00CA10DB">
      <w:pPr>
        <w:pStyle w:val="B3"/>
      </w:pPr>
      <w:r w:rsidRPr="00A15DCB">
        <w:lastRenderedPageBreak/>
        <w:t>3&gt;</w:t>
      </w:r>
      <w:r w:rsidRPr="00A15DCB">
        <w:tab/>
        <w:t>else:</w:t>
      </w:r>
    </w:p>
    <w:p w14:paraId="25386439" w14:textId="77777777" w:rsidR="00CA10DB" w:rsidRPr="00A15DCB" w:rsidRDefault="00CA10DB" w:rsidP="00CA10DB">
      <w:pPr>
        <w:pStyle w:val="B4"/>
      </w:pPr>
      <w:r w:rsidRPr="00A15DCB">
        <w:t>4&gt;</w:t>
      </w:r>
      <w:r w:rsidRPr="00A15DCB">
        <w:tab/>
        <w:t>apply the following actions for the Serving Cell where the Random Access Preamble was transmitted:</w:t>
      </w:r>
    </w:p>
    <w:p w14:paraId="7F69B446" w14:textId="77777777" w:rsidR="00CA10DB" w:rsidRPr="00A15DCB" w:rsidRDefault="00CA10DB" w:rsidP="00CA10DB">
      <w:pPr>
        <w:pStyle w:val="B5"/>
      </w:pPr>
      <w:r w:rsidRPr="00A15DCB">
        <w:t>5&gt;</w:t>
      </w:r>
      <w:r w:rsidRPr="00A15DCB">
        <w:tab/>
        <w:t>process the received Timing Advance Command (see subclause 5.2);</w:t>
      </w:r>
    </w:p>
    <w:p w14:paraId="1535CBE8" w14:textId="77777777" w:rsidR="00CA10DB" w:rsidRPr="00A15DCB" w:rsidRDefault="00CA10DB" w:rsidP="00CA10DB">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PREAMBLE_POWER_RAMPING_STEP</w:t>
      </w:r>
      <w:r w:rsidRPr="00A15DCB">
        <w:t>);</w:t>
      </w:r>
    </w:p>
    <w:p w14:paraId="4BDC3B1A" w14:textId="77777777" w:rsidR="00CA10DB" w:rsidRPr="00A15DCB" w:rsidRDefault="00CA10DB" w:rsidP="00CA10DB">
      <w:pPr>
        <w:pStyle w:val="B5"/>
      </w:pPr>
      <w:r w:rsidRPr="00A15DCB">
        <w:t>5&gt;</w:t>
      </w:r>
      <w:r w:rsidRPr="00A15DCB">
        <w:tab/>
        <w:t>if the Serving Cell for the Random Access procedure is SRS-only SCell:</w:t>
      </w:r>
    </w:p>
    <w:p w14:paraId="5AD43AA5" w14:textId="77777777" w:rsidR="00CA10DB" w:rsidRPr="00A15DCB" w:rsidRDefault="00CA10DB" w:rsidP="00CA10DB">
      <w:pPr>
        <w:pStyle w:val="B6"/>
        <w:rPr>
          <w:lang w:eastAsia="ko-KR"/>
        </w:rPr>
      </w:pPr>
      <w:r w:rsidRPr="00A15DCB">
        <w:rPr>
          <w:lang w:eastAsia="ko-KR"/>
        </w:rPr>
        <w:t>6&gt;</w:t>
      </w:r>
      <w:r w:rsidRPr="00A15DCB">
        <w:rPr>
          <w:lang w:eastAsia="ko-KR"/>
        </w:rPr>
        <w:tab/>
        <w:t>ignore the received UL grant.</w:t>
      </w:r>
    </w:p>
    <w:p w14:paraId="1ADAC2DB" w14:textId="77777777" w:rsidR="00CA10DB" w:rsidRPr="00A15DCB" w:rsidRDefault="00CA10DB" w:rsidP="00CA10DB">
      <w:pPr>
        <w:pStyle w:val="B5"/>
      </w:pPr>
      <w:r w:rsidRPr="00A15DCB">
        <w:t>5&gt;</w:t>
      </w:r>
      <w:r w:rsidRPr="00A15DCB">
        <w:tab/>
        <w:t>else:</w:t>
      </w:r>
    </w:p>
    <w:p w14:paraId="55720926" w14:textId="77777777" w:rsidR="00CA10DB" w:rsidRPr="00A15DCB" w:rsidRDefault="00CA10DB" w:rsidP="00CA10DB">
      <w:pPr>
        <w:pStyle w:val="B6"/>
        <w:rPr>
          <w:lang w:eastAsia="ko-KR"/>
        </w:rPr>
      </w:pPr>
      <w:r w:rsidRPr="00A15DCB">
        <w:rPr>
          <w:lang w:eastAsia="ko-KR"/>
        </w:rPr>
        <w:t>6&gt;</w:t>
      </w:r>
      <w:r w:rsidRPr="00A15DCB">
        <w:rPr>
          <w:lang w:eastAsia="ko-KR"/>
        </w:rPr>
        <w:tab/>
        <w:t>process the received UL grant value and indicate it to the lower layers.</w:t>
      </w:r>
    </w:p>
    <w:p w14:paraId="12D5DC7C" w14:textId="77777777" w:rsidR="00CA10DB" w:rsidRPr="00A15DCB" w:rsidRDefault="00CA10DB" w:rsidP="00CA10DB">
      <w:pPr>
        <w:pStyle w:val="B4"/>
      </w:pPr>
      <w:r w:rsidRPr="00A15DCB">
        <w:t>4&gt;</w:t>
      </w:r>
      <w:r w:rsidRPr="00A15DCB">
        <w:tab/>
        <w:t>if the Random Access Preamble was not selected by the MAC entity among the contention-based Random Access Preamble(s):</w:t>
      </w:r>
    </w:p>
    <w:p w14:paraId="3178472E" w14:textId="77777777" w:rsidR="00CA10DB" w:rsidRPr="00A15DCB" w:rsidRDefault="00CA10DB" w:rsidP="00CA10DB">
      <w:pPr>
        <w:pStyle w:val="B5"/>
      </w:pPr>
      <w:r w:rsidRPr="00A15DCB">
        <w:t>5&gt;</w:t>
      </w:r>
      <w:r w:rsidRPr="00A15DCB">
        <w:tab/>
        <w:t>consider the Random Access procedure successfully completed.</w:t>
      </w:r>
    </w:p>
    <w:p w14:paraId="6E4F8A26" w14:textId="77777777" w:rsidR="00CA10DB" w:rsidRPr="00A15DCB" w:rsidRDefault="00CA10DB" w:rsidP="00CA10DB">
      <w:pPr>
        <w:pStyle w:val="B4"/>
      </w:pPr>
      <w:r w:rsidRPr="00A15DCB">
        <w:t>4&gt;</w:t>
      </w:r>
      <w:r w:rsidRPr="00A15DCB">
        <w:tab/>
        <w:t>else:</w:t>
      </w:r>
    </w:p>
    <w:p w14:paraId="7C73B6DB" w14:textId="77777777" w:rsidR="00CA10DB" w:rsidRPr="00A15DCB" w:rsidRDefault="00CA10DB" w:rsidP="00CA10DB">
      <w:pPr>
        <w:pStyle w:val="B5"/>
      </w:pPr>
      <w:r w:rsidRPr="00A15DCB">
        <w:t>5&gt;</w:t>
      </w:r>
      <w:r w:rsidRPr="00A15DCB">
        <w:tab/>
        <w:t xml:space="preserve">set the </w:t>
      </w:r>
      <w:r w:rsidRPr="00A15DCB">
        <w:rPr>
          <w:i/>
        </w:rPr>
        <w:t>TEMPORARY_C-RNTI</w:t>
      </w:r>
      <w:r w:rsidRPr="00A15DCB">
        <w:t xml:space="preserve"> to the value received in the Random Access Response;</w:t>
      </w:r>
    </w:p>
    <w:p w14:paraId="7E3AF4DA" w14:textId="77777777" w:rsidR="00CA10DB" w:rsidRPr="00A15DCB" w:rsidRDefault="00CA10DB" w:rsidP="00CA10DB">
      <w:pPr>
        <w:pStyle w:val="B5"/>
      </w:pPr>
      <w:r w:rsidRPr="00A15DCB">
        <w:t>5&gt;</w:t>
      </w:r>
      <w:r w:rsidRPr="00A15DCB">
        <w:tab/>
        <w:t>if this is the first successfully received Random Access Response within this Random Access procedure:</w:t>
      </w:r>
    </w:p>
    <w:p w14:paraId="36D054CB" w14:textId="77777777" w:rsidR="00CA10DB" w:rsidRPr="00A15DCB" w:rsidRDefault="00CA10DB" w:rsidP="00CA10DB">
      <w:pPr>
        <w:pStyle w:val="B6"/>
        <w:rPr>
          <w:lang w:eastAsia="ko-KR"/>
        </w:rPr>
      </w:pPr>
      <w:r w:rsidRPr="00A15DCB">
        <w:rPr>
          <w:lang w:eastAsia="ko-KR"/>
        </w:rPr>
        <w:t>6&gt;</w:t>
      </w:r>
      <w:r w:rsidRPr="00A15DCB">
        <w:rPr>
          <w:lang w:eastAsia="ko-KR"/>
        </w:rPr>
        <w:tab/>
        <w:t>if the transmission is not being made for the CCCH logical channel:</w:t>
      </w:r>
    </w:p>
    <w:p w14:paraId="7151C47D" w14:textId="77777777" w:rsidR="00CA10DB" w:rsidRPr="00A15DCB" w:rsidRDefault="00CA10DB" w:rsidP="00CA10DB">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68EBD9F5" w14:textId="77777777" w:rsidR="00CA10DB" w:rsidRPr="00A15DCB" w:rsidRDefault="00CA10DB" w:rsidP="00CA10DB">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3B15713C" w14:textId="77777777" w:rsidR="00CA10DB" w:rsidRPr="00A15DCB" w:rsidRDefault="00CA10DB" w:rsidP="00CA10DB">
      <w:pPr>
        <w:pStyle w:val="B1"/>
      </w:pPr>
      <w:r w:rsidRPr="00A15DCB">
        <w:t>1&gt;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 or</w:t>
      </w:r>
    </w:p>
    <w:p w14:paraId="40A5CD7C" w14:textId="77777777" w:rsidR="00CA10DB" w:rsidRPr="00A15DCB" w:rsidRDefault="00CA10DB" w:rsidP="00CA10DB">
      <w:pPr>
        <w:pStyle w:val="B1"/>
      </w:pPr>
      <w:r w:rsidRPr="00A15DCB">
        <w:t>1&gt;</w:t>
      </w:r>
      <w:r w:rsidRPr="00A15DCB">
        <w:tab/>
        <w:t xml:space="preserve">if </w:t>
      </w:r>
      <w:r w:rsidRPr="00A15DCB">
        <w:rPr>
          <w:i/>
        </w:rPr>
        <w:t>ra-ResponseWindow</w:t>
      </w:r>
      <w:r w:rsidRPr="00A15DCB">
        <w:t xml:space="preserve"> configured in </w:t>
      </w:r>
      <w:r w:rsidRPr="00A15DCB">
        <w:rPr>
          <w:i/>
        </w:rPr>
        <w:t>BeamFailureRecoveryConfig</w:t>
      </w:r>
      <w:r w:rsidRPr="00A15DCB">
        <w:t xml:space="preserve"> expires and if the PDCCH addressed to the C-RNTI has not been received:</w:t>
      </w:r>
    </w:p>
    <w:p w14:paraId="33C8DAD9" w14:textId="77777777" w:rsidR="00CA10DB" w:rsidRPr="00A15DCB" w:rsidRDefault="00CA10DB" w:rsidP="00CA10DB">
      <w:pPr>
        <w:pStyle w:val="B2"/>
      </w:pPr>
      <w:r w:rsidRPr="00A15DCB">
        <w:t>2&gt;</w:t>
      </w:r>
      <w:r w:rsidRPr="00A15DCB">
        <w:tab/>
        <w:t>consider the Random Access Response reception not successful;</w:t>
      </w:r>
    </w:p>
    <w:p w14:paraId="3B8097A4" w14:textId="77777777" w:rsidR="00CA10DB" w:rsidRPr="00A15DCB" w:rsidRDefault="00CA10DB" w:rsidP="00CA10DB">
      <w:pPr>
        <w:pStyle w:val="B2"/>
      </w:pPr>
      <w:r w:rsidRPr="00A15DCB">
        <w:t>2&gt;</w:t>
      </w:r>
      <w:r w:rsidRPr="00A15DCB">
        <w:tab/>
        <w:t xml:space="preserve">increment </w:t>
      </w:r>
      <w:r w:rsidRPr="00A15DCB">
        <w:rPr>
          <w:i/>
        </w:rPr>
        <w:t>PREAMBLE_TRANSMISSION_COUNTER</w:t>
      </w:r>
      <w:r w:rsidRPr="00A15DCB">
        <w:t xml:space="preserve"> by 1;</w:t>
      </w:r>
    </w:p>
    <w:p w14:paraId="4F463C21" w14:textId="77777777" w:rsidR="00CA10DB" w:rsidRPr="00A15DCB" w:rsidRDefault="00CA10DB" w:rsidP="00CA10D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547D97C0" w14:textId="77777777" w:rsidR="00CA10DB" w:rsidRPr="00A15DCB" w:rsidRDefault="00CA10DB" w:rsidP="00CA10DB">
      <w:pPr>
        <w:pStyle w:val="B3"/>
      </w:pPr>
      <w:r w:rsidRPr="00A15DCB">
        <w:t>3&gt;</w:t>
      </w:r>
      <w:r w:rsidRPr="00A15DCB">
        <w:tab/>
        <w:t>if the Random Access Preamble is transmitted on the SpCell:</w:t>
      </w:r>
    </w:p>
    <w:p w14:paraId="713391D0" w14:textId="77777777" w:rsidR="00CA10DB" w:rsidRPr="00A15DCB" w:rsidRDefault="00CA10DB" w:rsidP="00CA10DB">
      <w:pPr>
        <w:pStyle w:val="B4"/>
      </w:pPr>
      <w:r w:rsidRPr="00A15DCB">
        <w:t>4&gt;</w:t>
      </w:r>
      <w:r w:rsidRPr="00A15DCB">
        <w:tab/>
        <w:t>indicate a Random Access problem to upper layers;</w:t>
      </w:r>
    </w:p>
    <w:p w14:paraId="626DDC6F" w14:textId="77777777" w:rsidR="00CA10DB" w:rsidRPr="00A15DCB" w:rsidRDefault="00CA10DB" w:rsidP="00CA10DB">
      <w:pPr>
        <w:pStyle w:val="B4"/>
      </w:pPr>
      <w:r w:rsidRPr="00A15DCB">
        <w:t>4&gt;</w:t>
      </w:r>
      <w:r w:rsidRPr="00A15DCB">
        <w:tab/>
        <w:t>if this Random Access procedure was triggered for SI request:</w:t>
      </w:r>
    </w:p>
    <w:p w14:paraId="2BAE828A" w14:textId="77777777" w:rsidR="00CA10DB" w:rsidRPr="00A15DCB" w:rsidRDefault="00CA10DB" w:rsidP="00CA10DB">
      <w:pPr>
        <w:pStyle w:val="B5"/>
      </w:pPr>
      <w:r w:rsidRPr="00A15DCB">
        <w:t>5&gt;</w:t>
      </w:r>
      <w:r w:rsidRPr="00A15DCB">
        <w:tab/>
        <w:t>consider the Random Access procedure unsuccessfully completed.</w:t>
      </w:r>
    </w:p>
    <w:p w14:paraId="60D2B768" w14:textId="77777777" w:rsidR="00CA10DB" w:rsidRPr="00A15DCB" w:rsidRDefault="00CA10DB" w:rsidP="00CA10DB">
      <w:pPr>
        <w:pStyle w:val="B3"/>
      </w:pPr>
      <w:r w:rsidRPr="00A15DCB">
        <w:t>3&gt;</w:t>
      </w:r>
      <w:r w:rsidRPr="00A15DCB">
        <w:tab/>
        <w:t>else if the Random Access Preamble is transmitted on a SCell:</w:t>
      </w:r>
    </w:p>
    <w:p w14:paraId="0ED2F15E" w14:textId="77777777" w:rsidR="00CA10DB" w:rsidRPr="00A15DCB" w:rsidRDefault="00CA10DB" w:rsidP="00CA10DB">
      <w:pPr>
        <w:pStyle w:val="B4"/>
      </w:pPr>
      <w:r w:rsidRPr="00A15DCB">
        <w:t>4&gt;</w:t>
      </w:r>
      <w:r w:rsidRPr="00A15DCB">
        <w:tab/>
        <w:t>consider the Random Access procedure unsuccessfully completed.</w:t>
      </w:r>
    </w:p>
    <w:p w14:paraId="4D825BCB" w14:textId="77777777" w:rsidR="00CA10DB" w:rsidRPr="00A15DCB" w:rsidRDefault="00CA10DB" w:rsidP="00CA10DB">
      <w:pPr>
        <w:pStyle w:val="B2"/>
      </w:pPr>
      <w:r w:rsidRPr="00A15DCB">
        <w:t>2&gt;</w:t>
      </w:r>
      <w:r w:rsidRPr="00A15DCB">
        <w:tab/>
        <w:t>if the Random Access procedure is not completed:</w:t>
      </w:r>
    </w:p>
    <w:p w14:paraId="1D0860E0" w14:textId="77777777" w:rsidR="00CA10DB" w:rsidRPr="00A15DCB" w:rsidRDefault="00CA10DB" w:rsidP="00CA10DB">
      <w:pPr>
        <w:pStyle w:val="B3"/>
      </w:pPr>
      <w:r w:rsidRPr="00A15DCB">
        <w:t>3&gt;</w:t>
      </w:r>
      <w:r w:rsidRPr="00A15DCB">
        <w:tab/>
        <w:t>if in this Random Access procedure, the Random Access Preamble was selected by MAC among the contention-based Random Access Preambles:</w:t>
      </w:r>
    </w:p>
    <w:p w14:paraId="65793AF4" w14:textId="77777777" w:rsidR="00CA10DB" w:rsidRPr="00A15DCB" w:rsidRDefault="00CA10DB" w:rsidP="00CA10DB">
      <w:pPr>
        <w:pStyle w:val="B4"/>
      </w:pPr>
      <w:r w:rsidRPr="00A15DCB">
        <w:lastRenderedPageBreak/>
        <w:t>4&gt;</w:t>
      </w:r>
      <w:r w:rsidRPr="00A15DCB">
        <w:tab/>
        <w:t xml:space="preserve">select a random backoff time according to a uniform distribution between 0 and the </w:t>
      </w:r>
      <w:r w:rsidRPr="00A15DCB">
        <w:rPr>
          <w:i/>
        </w:rPr>
        <w:t>PREAMBLE_BACKOFF</w:t>
      </w:r>
      <w:r w:rsidRPr="00A15DCB">
        <w:t>;</w:t>
      </w:r>
    </w:p>
    <w:p w14:paraId="76D78AB7" w14:textId="77777777" w:rsidR="00CA10DB" w:rsidRPr="00A15DCB" w:rsidRDefault="00CA10DB" w:rsidP="00CA10DB">
      <w:pPr>
        <w:pStyle w:val="B4"/>
      </w:pPr>
      <w:r w:rsidRPr="00A15DCB">
        <w:t>4&gt;</w:t>
      </w:r>
      <w:r w:rsidRPr="00A15DCB">
        <w:tab/>
        <w:t>delay the subsequent Random Access Preamble transmission by the backoff time.</w:t>
      </w:r>
    </w:p>
    <w:p w14:paraId="45F173C9" w14:textId="77777777" w:rsidR="00CA10DB" w:rsidRPr="00A15DCB" w:rsidRDefault="00CA10DB" w:rsidP="00CA10DB">
      <w:pPr>
        <w:pStyle w:val="B3"/>
      </w:pPr>
      <w:r w:rsidRPr="00A15DCB">
        <w:t>3&gt;</w:t>
      </w:r>
      <w:r w:rsidRPr="00A15DCB">
        <w:tab/>
        <w:t>perform the Random Access Resource selection procedure (see subclause 5.1.2).</w:t>
      </w:r>
    </w:p>
    <w:p w14:paraId="5AF3AFAC" w14:textId="77777777" w:rsidR="00CA10DB" w:rsidRPr="00A15DCB" w:rsidRDefault="00CA10DB" w:rsidP="00CA10DB">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51A74887" w14:textId="77777777" w:rsidR="00CA10DB" w:rsidRPr="00A15DCB" w:rsidRDefault="00CA10DB" w:rsidP="00CA10DB">
      <w:r w:rsidRPr="00A15DCB">
        <w:t>HARQ operation is not applicable to the Random Access Response transmission.</w:t>
      </w:r>
    </w:p>
    <w:p w14:paraId="1996443A" w14:textId="77777777" w:rsidR="00CA10DB" w:rsidRPr="00A15DCB" w:rsidRDefault="00CA10DB" w:rsidP="00CA10DB">
      <w:r w:rsidRPr="00A15DCB">
        <w:t xml:space="preserve"> [TS 38.321, clause 6.1.5]</w:t>
      </w:r>
    </w:p>
    <w:p w14:paraId="34C42F1A" w14:textId="77777777" w:rsidR="00CA10DB" w:rsidRPr="00A15DCB" w:rsidRDefault="00CA10DB" w:rsidP="00CA10DB">
      <w:r w:rsidRPr="00A15DCB">
        <w:t>A MAC PDU consists of one or more MAC subPDUs and optionally padding. Each MAC subPDU consists one of the following:</w:t>
      </w:r>
    </w:p>
    <w:p w14:paraId="654FBD9A" w14:textId="77777777" w:rsidR="00CA10DB" w:rsidRPr="00A15DCB" w:rsidRDefault="00CA10DB" w:rsidP="00CA10DB">
      <w:pPr>
        <w:pStyle w:val="B1"/>
      </w:pPr>
      <w:r w:rsidRPr="00A15DCB">
        <w:t>-</w:t>
      </w:r>
      <w:r w:rsidRPr="00A15DCB">
        <w:tab/>
        <w:t>a MAC subheader with Backoff Indicator only;</w:t>
      </w:r>
    </w:p>
    <w:p w14:paraId="3F29AFE3" w14:textId="77777777" w:rsidR="00CA10DB" w:rsidRPr="00A15DCB" w:rsidRDefault="00CA10DB" w:rsidP="00CA10DB">
      <w:pPr>
        <w:pStyle w:val="B1"/>
      </w:pPr>
      <w:r w:rsidRPr="00A15DCB">
        <w:t>-</w:t>
      </w:r>
      <w:r w:rsidRPr="00A15DCB">
        <w:tab/>
        <w:t>a MAC subheader with RAPID only (i.e. acknowledgment for SI request);</w:t>
      </w:r>
    </w:p>
    <w:p w14:paraId="3D4D635E" w14:textId="77777777" w:rsidR="00CA10DB" w:rsidRPr="00A15DCB" w:rsidRDefault="00CA10DB" w:rsidP="00CA10DB">
      <w:pPr>
        <w:pStyle w:val="B1"/>
      </w:pPr>
      <w:r w:rsidRPr="00A15DCB">
        <w:t>-</w:t>
      </w:r>
      <w:r w:rsidRPr="00A15DCB">
        <w:tab/>
        <w:t>a MAC subheader with RAPID and MAC RAR.</w:t>
      </w:r>
    </w:p>
    <w:p w14:paraId="5CE9E710" w14:textId="77777777" w:rsidR="00CA10DB" w:rsidRPr="00A15DCB" w:rsidRDefault="00CA10DB" w:rsidP="00CA10DB">
      <w:r w:rsidRPr="00A15DCB">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4522975" w14:textId="77777777" w:rsidR="00CA10DB" w:rsidRPr="00A15DCB" w:rsidRDefault="00CA10DB" w:rsidP="00CA10DB">
      <w:r w:rsidRPr="00A15DCB">
        <w:t>A MAC subheader with RAPID consists of three header fields E/T/RAPID as described in Figure 6.1.5-2.</w:t>
      </w:r>
    </w:p>
    <w:p w14:paraId="2F0D1C69" w14:textId="77777777" w:rsidR="00CA10DB" w:rsidRPr="00A15DCB" w:rsidRDefault="00CA10DB" w:rsidP="00CA10DB">
      <w:r w:rsidRPr="00A15DCB">
        <w:t>Padding is placed at the end of the MAC PDU if present. Presence and length of padding is implicit based on TB size, size of MAC subPDU(s).</w:t>
      </w:r>
    </w:p>
    <w:p w14:paraId="2507B6BF" w14:textId="77777777" w:rsidR="00CA10DB" w:rsidRPr="00A15DCB" w:rsidRDefault="00E80724" w:rsidP="00CA10DB">
      <w:pPr>
        <w:pStyle w:val="TH"/>
      </w:pPr>
      <w:r>
        <w:pict w14:anchorId="1D553891">
          <v:shape id="_x0000_i1030" type="#_x0000_t75" style="width:283.5pt;height:51pt">
            <v:imagedata r:id="rId10" o:title=""/>
          </v:shape>
        </w:pict>
      </w:r>
    </w:p>
    <w:p w14:paraId="33FA859E" w14:textId="77777777" w:rsidR="00CA10DB" w:rsidRPr="00A15DCB" w:rsidRDefault="00CA10DB" w:rsidP="00CA10DB">
      <w:pPr>
        <w:pStyle w:val="TF"/>
      </w:pPr>
      <w:r w:rsidRPr="00A15DCB">
        <w:t>Figure 6.1.5-1: E/T/R/R/BI MAC subheader</w:t>
      </w:r>
    </w:p>
    <w:p w14:paraId="2CE4DC23" w14:textId="77777777" w:rsidR="00CA10DB" w:rsidRPr="00A15DCB" w:rsidRDefault="00CA10DB" w:rsidP="00CA10DB"/>
    <w:p w14:paraId="62DDE71B" w14:textId="77777777" w:rsidR="00CA10DB" w:rsidRPr="00A15DCB" w:rsidRDefault="00E80724" w:rsidP="00CA10DB">
      <w:pPr>
        <w:pStyle w:val="TH"/>
      </w:pPr>
      <w:r>
        <w:pict w14:anchorId="6967CD7E">
          <v:shape id="_x0000_i1031" type="#_x0000_t75" style="width:283.5pt;height:51pt">
            <v:imagedata r:id="rId11" o:title=""/>
          </v:shape>
        </w:pict>
      </w:r>
    </w:p>
    <w:p w14:paraId="75F7E014" w14:textId="77777777" w:rsidR="00CA10DB" w:rsidRPr="00A15DCB" w:rsidRDefault="00CA10DB" w:rsidP="00CA10DB">
      <w:pPr>
        <w:pStyle w:val="TF"/>
      </w:pPr>
      <w:r w:rsidRPr="00A15DCB">
        <w:t>Figure 6.1.5-2: E/T/RAPID MAC subheader</w:t>
      </w:r>
    </w:p>
    <w:p w14:paraId="415C6756" w14:textId="77777777" w:rsidR="00CA10DB" w:rsidRPr="00A15DCB" w:rsidRDefault="00CA10DB" w:rsidP="00CA10DB"/>
    <w:p w14:paraId="10F522B1" w14:textId="77777777" w:rsidR="00CA10DB" w:rsidRPr="00A15DCB" w:rsidRDefault="00E80724" w:rsidP="00CA10DB">
      <w:pPr>
        <w:pStyle w:val="TH"/>
      </w:pPr>
      <w:r>
        <w:pict w14:anchorId="4E434B2A">
          <v:shape id="_x0000_i1032" type="#_x0000_t75" style="width:482pt;height:103pt">
            <v:imagedata r:id="rId12" o:title=""/>
          </v:shape>
        </w:pict>
      </w:r>
    </w:p>
    <w:p w14:paraId="2740889D" w14:textId="77777777" w:rsidR="00CA10DB" w:rsidRPr="00A15DCB" w:rsidRDefault="00CA10DB" w:rsidP="00CA10DB">
      <w:pPr>
        <w:pStyle w:val="TF"/>
      </w:pPr>
      <w:r w:rsidRPr="00A15DCB">
        <w:t>Figure 6.1.5-3: Example of MAC PDU consisting of MAC RARs</w:t>
      </w:r>
    </w:p>
    <w:p w14:paraId="71C5BE3B" w14:textId="77777777" w:rsidR="005A193B" w:rsidRPr="00A15DCB" w:rsidRDefault="005A193B" w:rsidP="005A193B"/>
    <w:p w14:paraId="4A1FDD69" w14:textId="77777777" w:rsidR="005A193B" w:rsidRPr="00A15DCB" w:rsidRDefault="005A193B" w:rsidP="005A193B">
      <w:r w:rsidRPr="00A15DCB">
        <w:t>[38.331, clause 5.2.2.2.2]</w:t>
      </w:r>
    </w:p>
    <w:p w14:paraId="437DE846" w14:textId="77777777" w:rsidR="005A193B" w:rsidRPr="00A15DCB" w:rsidRDefault="005A193B" w:rsidP="005A193B">
      <w:r w:rsidRPr="00A15DCB">
        <w:t>UEs in RRC_IDLE or in RRC_INACTIVE shall monitor for SI change indication in its own paging occasion every DRX cycle.</w:t>
      </w:r>
      <w:r w:rsidRPr="00A15DCB">
        <w:rPr>
          <w:lang w:eastAsia="zh-CN"/>
        </w:rPr>
        <w:t xml:space="preserve"> UEs in </w:t>
      </w:r>
      <w:r w:rsidRPr="00A15DCB">
        <w:t xml:space="preserve">RRC_CONNECTED </w:t>
      </w:r>
      <w:r w:rsidRPr="00A15DCB">
        <w:rPr>
          <w:lang w:eastAsia="zh-CN"/>
        </w:rPr>
        <w:t>shall</w:t>
      </w:r>
      <w:r w:rsidRPr="00A15DCB">
        <w:t xml:space="preserve"> monitor for SI change indication in any paging occasion at least once per modification period if the UE is provided with common search space on the active BWP to monitor paging, as specified in TS 38.213 [13], clause 13.</w:t>
      </w:r>
    </w:p>
    <w:p w14:paraId="5044AB2E" w14:textId="77777777" w:rsidR="005A193B" w:rsidRPr="00A15DCB" w:rsidRDefault="005A193B" w:rsidP="005A193B">
      <w:pPr>
        <w:rPr>
          <w:rFonts w:eastAsia="MS Mincho"/>
        </w:rPr>
      </w:pPr>
      <w:r w:rsidRPr="00A15DCB">
        <w:t>ETWS</w:t>
      </w:r>
      <w:r w:rsidRPr="00A15DCB">
        <w:rPr>
          <w:lang w:eastAsia="zh-CN"/>
        </w:rPr>
        <w:t xml:space="preserve"> or </w:t>
      </w:r>
      <w:r w:rsidRPr="00A15DCB">
        <w:t>CMAS capable UEs in RRC_IDLE or in RRC_INACTIVE shall monitor for</w:t>
      </w:r>
      <w:r w:rsidRPr="00A15DCB">
        <w:rPr>
          <w:rFonts w:eastAsia="MS Mincho"/>
        </w:rPr>
        <w:t xml:space="preserve"> indications about PWS notification</w:t>
      </w:r>
      <w:r w:rsidRPr="00A15DCB">
        <w:t xml:space="preserve"> in its own paging occasion every DRX cycle.</w:t>
      </w:r>
      <w:r w:rsidRPr="00A15DCB">
        <w:rPr>
          <w:lang w:eastAsia="zh-CN"/>
        </w:rPr>
        <w:t xml:space="preserve"> </w:t>
      </w:r>
      <w:r w:rsidRPr="00A15DCB">
        <w:t>ETWS</w:t>
      </w:r>
      <w:r w:rsidRPr="00A15DCB">
        <w:rPr>
          <w:lang w:eastAsia="zh-CN"/>
        </w:rPr>
        <w:t xml:space="preserve"> or </w:t>
      </w:r>
      <w:r w:rsidRPr="00A15DCB">
        <w:t xml:space="preserve">CMAS capable UEs in RRC_CONNECTED </w:t>
      </w:r>
      <w:r w:rsidRPr="00A15DCB">
        <w:rPr>
          <w:lang w:eastAsia="zh-CN"/>
        </w:rPr>
        <w:t>shall</w:t>
      </w:r>
      <w:r w:rsidRPr="00A15DCB">
        <w:t xml:space="preserve"> monitor for indication about </w:t>
      </w:r>
      <w:r w:rsidRPr="00A15DCB">
        <w:rPr>
          <w:rFonts w:eastAsia="MS Mincho"/>
        </w:rPr>
        <w:t>PWS notification</w:t>
      </w:r>
      <w:r w:rsidRPr="00A15DCB">
        <w:t xml:space="preserve"> in any paging occasion at least once every </w:t>
      </w:r>
      <w:r w:rsidRPr="00A15DCB">
        <w:rPr>
          <w:i/>
        </w:rPr>
        <w:t>defaultPagingCycle</w:t>
      </w:r>
      <w:r w:rsidRPr="00A15DCB">
        <w:t xml:space="preserve"> if the UE is provided with common search space on the active BWP to monitor paging.</w:t>
      </w:r>
    </w:p>
    <w:p w14:paraId="7567F72C" w14:textId="77777777" w:rsidR="005A193B" w:rsidRPr="00A15DCB" w:rsidRDefault="005A193B" w:rsidP="005A193B">
      <w:r w:rsidRPr="00A15DCB">
        <w:rPr>
          <w:lang w:eastAsia="ko-KR"/>
        </w:rPr>
        <w:t>For Short Message reception in a paging occasion, the UE monitors t</w:t>
      </w:r>
      <w:r w:rsidRPr="00A15DCB">
        <w:t>he PDCCH monitoring occasion(s</w:t>
      </w:r>
      <w:r w:rsidRPr="00A15DCB">
        <w:rPr>
          <w:lang w:eastAsia="ko-KR"/>
        </w:rPr>
        <w:t>)</w:t>
      </w:r>
      <w:r w:rsidRPr="00A15DCB">
        <w:t xml:space="preserve"> for paging as specified in TS 38.304 [20] and TS 38.213 [13].</w:t>
      </w:r>
    </w:p>
    <w:p w14:paraId="30824FAB" w14:textId="77777777" w:rsidR="005A193B" w:rsidRPr="00A15DCB" w:rsidRDefault="005A193B" w:rsidP="005A193B">
      <w:r w:rsidRPr="00A15DCB">
        <w:t>If the UE receives a Short Message, the UE shall:</w:t>
      </w:r>
    </w:p>
    <w:p w14:paraId="12371031" w14:textId="77777777" w:rsidR="005A193B" w:rsidRPr="00A15DCB" w:rsidRDefault="005A193B" w:rsidP="005A193B">
      <w:pPr>
        <w:pStyle w:val="B1"/>
      </w:pPr>
      <w:r w:rsidRPr="00A15DCB">
        <w:t>1&gt;</w:t>
      </w:r>
      <w:r w:rsidRPr="00A15DCB">
        <w:tab/>
        <w:t xml:space="preserve">if the UE is ETWS capable or CMAS capable, the </w:t>
      </w:r>
      <w:r w:rsidRPr="00A15DCB">
        <w:rPr>
          <w:i/>
          <w:iCs/>
        </w:rPr>
        <w:t>etwsAndCmasIndication</w:t>
      </w:r>
      <w:r w:rsidRPr="00A15DCB">
        <w:t xml:space="preserve"> bit of Short Message is set</w:t>
      </w:r>
      <w:r w:rsidRPr="00A15DCB">
        <w:rPr>
          <w:lang w:eastAsia="zh-TW"/>
        </w:rPr>
        <w:t xml:space="preserve">, </w:t>
      </w:r>
      <w:r w:rsidRPr="00A15DCB">
        <w:t xml:space="preserve">and the UE is provided with </w:t>
      </w:r>
      <w:r w:rsidRPr="00A15DCB">
        <w:rPr>
          <w:i/>
          <w:iCs/>
        </w:rPr>
        <w:t>searchSpaceOtherSystemInformation</w:t>
      </w:r>
      <w:r w:rsidRPr="00A15DCB">
        <w:t xml:space="preserve"> on the active BWP:</w:t>
      </w:r>
    </w:p>
    <w:p w14:paraId="6574DCB3" w14:textId="77777777" w:rsidR="005A193B" w:rsidRPr="00A15DCB" w:rsidRDefault="005A193B" w:rsidP="005A193B">
      <w:pPr>
        <w:pStyle w:val="B2"/>
      </w:pPr>
      <w:r w:rsidRPr="00A15DCB">
        <w:t xml:space="preserve">2&gt; immediately re-acquire the </w:t>
      </w:r>
      <w:r w:rsidRPr="00A15DCB">
        <w:rPr>
          <w:i/>
        </w:rPr>
        <w:t>SIB1</w:t>
      </w:r>
      <w:r w:rsidRPr="00A15DCB">
        <w:t>;</w:t>
      </w:r>
    </w:p>
    <w:p w14:paraId="4F43A202" w14:textId="77777777" w:rsidR="005A193B" w:rsidRPr="00A15DCB" w:rsidRDefault="005A193B" w:rsidP="005A193B">
      <w:pPr>
        <w:pStyle w:val="B2"/>
      </w:pPr>
      <w:r w:rsidRPr="00A15DCB">
        <w:t>2&gt;</w:t>
      </w:r>
      <w:r w:rsidRPr="00A15DCB">
        <w:tab/>
        <w:t xml:space="preserve">if the UE is ETWS capable and </w:t>
      </w:r>
      <w:r w:rsidRPr="00A15DCB">
        <w:rPr>
          <w:i/>
        </w:rPr>
        <w:t>si-SchedulingInfo</w:t>
      </w:r>
      <w:r w:rsidRPr="00A15DCB">
        <w:t xml:space="preserve"> includes scheduling information for </w:t>
      </w:r>
      <w:r w:rsidRPr="00A15DCB">
        <w:rPr>
          <w:i/>
        </w:rPr>
        <w:t>SIB</w:t>
      </w:r>
      <w:r w:rsidRPr="00A15DCB">
        <w:rPr>
          <w:i/>
          <w:lang w:eastAsia="zh-CN"/>
        </w:rPr>
        <w:t>6</w:t>
      </w:r>
      <w:r w:rsidRPr="00A15DCB">
        <w:t>:</w:t>
      </w:r>
    </w:p>
    <w:p w14:paraId="70AAFE8A" w14:textId="77777777" w:rsidR="005A193B" w:rsidRPr="00A15DCB" w:rsidRDefault="005A193B" w:rsidP="005A193B">
      <w:pPr>
        <w:pStyle w:val="B3"/>
      </w:pPr>
      <w:r w:rsidRPr="00A15DCB">
        <w:t>3&gt;</w:t>
      </w:r>
      <w:r w:rsidRPr="00A15DCB">
        <w:tab/>
        <w:t xml:space="preserve">acquire </w:t>
      </w:r>
      <w:r w:rsidRPr="00A15DCB">
        <w:rPr>
          <w:i/>
        </w:rPr>
        <w:t>SIB6</w:t>
      </w:r>
      <w:r w:rsidRPr="00A15DCB">
        <w:t xml:space="preserve">, as specified in clause </w:t>
      </w:r>
      <w:r w:rsidRPr="00A15DCB">
        <w:rPr>
          <w:rFonts w:eastAsia="MS Mincho"/>
        </w:rPr>
        <w:t>5.2.2.3.2,</w:t>
      </w:r>
      <w:r w:rsidRPr="00A15DCB">
        <w:rPr>
          <w:i/>
        </w:rPr>
        <w:t xml:space="preserve"> </w:t>
      </w:r>
      <w:r w:rsidRPr="00A15DCB">
        <w:t>immediately;</w:t>
      </w:r>
    </w:p>
    <w:p w14:paraId="6AF3EFD6" w14:textId="77777777" w:rsidR="005A193B" w:rsidRPr="00A15DCB" w:rsidRDefault="005A193B" w:rsidP="005A193B">
      <w:pPr>
        <w:pStyle w:val="B2"/>
      </w:pPr>
      <w:r w:rsidRPr="00A15DCB">
        <w:t>2&gt;</w:t>
      </w:r>
      <w:r w:rsidRPr="00A15DCB">
        <w:tab/>
        <w:t xml:space="preserve">if the UE is ETWS capable and </w:t>
      </w:r>
      <w:r w:rsidRPr="00A15DCB">
        <w:rPr>
          <w:i/>
        </w:rPr>
        <w:t>si-SchedulingInfo</w:t>
      </w:r>
      <w:r w:rsidRPr="00A15DCB">
        <w:t xml:space="preserve"> includes scheduling information for </w:t>
      </w:r>
      <w:r w:rsidRPr="00A15DCB">
        <w:rPr>
          <w:i/>
        </w:rPr>
        <w:t>SIB7</w:t>
      </w:r>
      <w:r w:rsidRPr="00A15DCB">
        <w:t>:</w:t>
      </w:r>
    </w:p>
    <w:p w14:paraId="2B44E0C0" w14:textId="77777777" w:rsidR="005A193B" w:rsidRPr="00A15DCB" w:rsidRDefault="005A193B" w:rsidP="005A193B">
      <w:pPr>
        <w:pStyle w:val="B3"/>
      </w:pPr>
      <w:r w:rsidRPr="00A15DCB">
        <w:t>3&gt;</w:t>
      </w:r>
      <w:r w:rsidRPr="00A15DCB">
        <w:tab/>
        <w:t xml:space="preserve">acquire </w:t>
      </w:r>
      <w:r w:rsidRPr="00A15DCB">
        <w:rPr>
          <w:i/>
        </w:rPr>
        <w:t>SIB7</w:t>
      </w:r>
      <w:r w:rsidRPr="00A15DCB">
        <w:t xml:space="preserve">, as specified in clause </w:t>
      </w:r>
      <w:r w:rsidRPr="00A15DCB">
        <w:rPr>
          <w:rFonts w:eastAsia="MS Mincho"/>
        </w:rPr>
        <w:t>5.2.2.3.2,</w:t>
      </w:r>
      <w:r w:rsidRPr="00A15DCB">
        <w:rPr>
          <w:i/>
        </w:rPr>
        <w:t xml:space="preserve"> </w:t>
      </w:r>
      <w:r w:rsidRPr="00A15DCB">
        <w:t>immediately;</w:t>
      </w:r>
    </w:p>
    <w:p w14:paraId="0C6EF0E8" w14:textId="77777777" w:rsidR="005A193B" w:rsidRPr="00A15DCB" w:rsidRDefault="005A193B" w:rsidP="005A193B">
      <w:pPr>
        <w:pStyle w:val="B2"/>
      </w:pPr>
      <w:r w:rsidRPr="00A15DCB">
        <w:t>2&gt;</w:t>
      </w:r>
      <w:r w:rsidRPr="00A15DCB">
        <w:tab/>
        <w:t xml:space="preserve">if the UE is CMAS capable and </w:t>
      </w:r>
      <w:r w:rsidRPr="00A15DCB">
        <w:rPr>
          <w:i/>
        </w:rPr>
        <w:t>si-SchedulingInfo</w:t>
      </w:r>
      <w:r w:rsidRPr="00A15DCB">
        <w:t xml:space="preserve"> includes scheduling information for </w:t>
      </w:r>
      <w:r w:rsidRPr="00A15DCB">
        <w:rPr>
          <w:i/>
        </w:rPr>
        <w:t>SIB8</w:t>
      </w:r>
      <w:r w:rsidRPr="00A15DCB">
        <w:t>:</w:t>
      </w:r>
    </w:p>
    <w:p w14:paraId="171CAEE1" w14:textId="77777777" w:rsidR="005A193B" w:rsidRPr="00A15DCB" w:rsidRDefault="005A193B" w:rsidP="005A193B">
      <w:pPr>
        <w:pStyle w:val="B3"/>
      </w:pPr>
      <w:r w:rsidRPr="00A15DCB">
        <w:t>3&gt;</w:t>
      </w:r>
      <w:r w:rsidRPr="00A15DCB">
        <w:tab/>
        <w:t xml:space="preserve">acquire </w:t>
      </w:r>
      <w:r w:rsidRPr="00A15DCB">
        <w:rPr>
          <w:i/>
        </w:rPr>
        <w:t>SIB8</w:t>
      </w:r>
      <w:r w:rsidRPr="00A15DCB">
        <w:t xml:space="preserve">, as specified in sub-clause </w:t>
      </w:r>
      <w:r w:rsidRPr="00A15DCB">
        <w:rPr>
          <w:rFonts w:eastAsia="MS Mincho"/>
        </w:rPr>
        <w:t>5.2.2.3.2,</w:t>
      </w:r>
      <w:r w:rsidRPr="00A15DCB">
        <w:rPr>
          <w:i/>
        </w:rPr>
        <w:t xml:space="preserve"> </w:t>
      </w:r>
      <w:r w:rsidRPr="00A15DCB">
        <w:t>immediately;</w:t>
      </w:r>
    </w:p>
    <w:p w14:paraId="426DA2DD" w14:textId="77777777" w:rsidR="005A193B" w:rsidRPr="00A15DCB" w:rsidRDefault="005A193B" w:rsidP="005A193B">
      <w:pPr>
        <w:pStyle w:val="B1"/>
      </w:pPr>
      <w:r w:rsidRPr="00A15DCB">
        <w:t xml:space="preserve">1&gt; if the </w:t>
      </w:r>
      <w:r w:rsidRPr="00A15DCB">
        <w:rPr>
          <w:rFonts w:eastAsia="DengXian"/>
          <w:i/>
          <w:iCs/>
        </w:rPr>
        <w:t>systemInfoModification</w:t>
      </w:r>
      <w:r w:rsidRPr="00A15DCB">
        <w:t xml:space="preserve"> bit of Short Message is set:</w:t>
      </w:r>
    </w:p>
    <w:p w14:paraId="030DC9D0" w14:textId="77777777" w:rsidR="00CA10DB" w:rsidRPr="00A15DCB" w:rsidRDefault="005A193B" w:rsidP="005A193B">
      <w:r w:rsidRPr="00A15DCB">
        <w:t>2&gt;</w:t>
      </w:r>
      <w:r w:rsidRPr="00A15DCB">
        <w:tab/>
        <w:t>apply the SI acquisition procedure as defined in sub-clause 5.2.2.3 from the start of the next modification period.</w:t>
      </w:r>
    </w:p>
    <w:p w14:paraId="4303D5A7" w14:textId="77777777" w:rsidR="00CA10DB" w:rsidRPr="00A15DCB" w:rsidRDefault="00CA10DB" w:rsidP="00CA10DB">
      <w:pPr>
        <w:pStyle w:val="H6"/>
      </w:pPr>
      <w:r w:rsidRPr="00A15DCB">
        <w:t>7.1.1.1.3.3</w:t>
      </w:r>
      <w:r w:rsidRPr="00A15DCB">
        <w:tab/>
        <w:t>Test description</w:t>
      </w:r>
    </w:p>
    <w:p w14:paraId="05283E24" w14:textId="77777777" w:rsidR="00CA10DB" w:rsidRPr="00A15DCB" w:rsidRDefault="00CA10DB" w:rsidP="00CA10DB">
      <w:pPr>
        <w:pStyle w:val="H6"/>
      </w:pPr>
      <w:r w:rsidRPr="00A15DCB">
        <w:t>7.1.1.1.3.3.1</w:t>
      </w:r>
      <w:r w:rsidRPr="00A15DCB">
        <w:tab/>
        <w:t>Pre-test conditions</w:t>
      </w:r>
    </w:p>
    <w:p w14:paraId="73E4A6B8" w14:textId="77777777" w:rsidR="00CA10DB" w:rsidRPr="00A15DCB" w:rsidRDefault="00CA10DB" w:rsidP="00CA10DB">
      <w:pPr>
        <w:keepNext/>
        <w:keepLines/>
        <w:spacing w:before="120"/>
        <w:ind w:left="1985" w:hanging="1985"/>
        <w:rPr>
          <w:rFonts w:ascii="Arial" w:hAnsi="Arial"/>
        </w:rPr>
      </w:pPr>
      <w:r w:rsidRPr="00A15DCB">
        <w:rPr>
          <w:rFonts w:ascii="Arial" w:hAnsi="Arial"/>
        </w:rPr>
        <w:t>System Simulator:</w:t>
      </w:r>
    </w:p>
    <w:p w14:paraId="25DCD12A" w14:textId="77777777" w:rsidR="00CA10DB" w:rsidRPr="00A15DCB" w:rsidRDefault="00CA10DB" w:rsidP="00CA10DB">
      <w:pPr>
        <w:ind w:left="568" w:hanging="284"/>
      </w:pPr>
      <w:r w:rsidRPr="00A15DCB">
        <w:t>-</w:t>
      </w:r>
      <w:r w:rsidRPr="00A15DCB">
        <w:tab/>
        <w:t>NR Cell 1</w:t>
      </w:r>
      <w:r w:rsidR="00357C51" w:rsidRPr="00A15DCB">
        <w:t xml:space="preserve"> and NR Cell 11</w:t>
      </w:r>
      <w:r w:rsidRPr="00A15DCB">
        <w:t>.</w:t>
      </w:r>
    </w:p>
    <w:p w14:paraId="2350F686" w14:textId="77777777" w:rsidR="00357C51" w:rsidRPr="00A15DCB" w:rsidRDefault="00357C51" w:rsidP="00357C51">
      <w:pPr>
        <w:pStyle w:val="B1"/>
      </w:pPr>
      <w:r w:rsidRPr="00A15DCB">
        <w:t>-</w:t>
      </w:r>
      <w:r w:rsidRPr="00A15DCB">
        <w:tab/>
        <w:t>System information combination NR-3 as defined in TS 38.508-1 [4] clause 4.4.3.1.3 is used in NR Cell 1.</w:t>
      </w:r>
    </w:p>
    <w:p w14:paraId="740E4A58" w14:textId="77777777" w:rsidR="00CA10DB" w:rsidRPr="00A15DCB" w:rsidRDefault="00CA10DB" w:rsidP="00CA10DB">
      <w:pPr>
        <w:keepNext/>
        <w:keepLines/>
        <w:spacing w:before="120"/>
        <w:ind w:left="1985" w:hanging="1985"/>
        <w:rPr>
          <w:rFonts w:ascii="Arial" w:hAnsi="Arial"/>
        </w:rPr>
      </w:pPr>
      <w:r w:rsidRPr="00A15DCB">
        <w:rPr>
          <w:rFonts w:ascii="Arial" w:hAnsi="Arial"/>
        </w:rPr>
        <w:t>UE:</w:t>
      </w:r>
    </w:p>
    <w:p w14:paraId="6346FFBD" w14:textId="77777777" w:rsidR="00CA10DB" w:rsidRPr="00A15DCB" w:rsidRDefault="00CA10DB" w:rsidP="00CA10DB">
      <w:pPr>
        <w:ind w:left="568" w:hanging="284"/>
      </w:pPr>
      <w:r w:rsidRPr="00A15DCB">
        <w:t>-</w:t>
      </w:r>
      <w:r w:rsidRPr="00A15DCB">
        <w:tab/>
        <w:t>None.</w:t>
      </w:r>
    </w:p>
    <w:p w14:paraId="35CDD38C" w14:textId="77777777" w:rsidR="00CA10DB" w:rsidRPr="00A15DCB" w:rsidRDefault="00CA10DB" w:rsidP="00CA10DB">
      <w:pPr>
        <w:keepNext/>
        <w:keepLines/>
        <w:spacing w:before="120"/>
        <w:ind w:left="1985" w:hanging="1985"/>
        <w:rPr>
          <w:rFonts w:ascii="Arial" w:hAnsi="Arial"/>
        </w:rPr>
      </w:pPr>
      <w:r w:rsidRPr="00A15DCB">
        <w:rPr>
          <w:rFonts w:ascii="Arial" w:hAnsi="Arial"/>
        </w:rPr>
        <w:t>Preamble:</w:t>
      </w:r>
    </w:p>
    <w:p w14:paraId="34396C30" w14:textId="77777777" w:rsidR="00CA10DB" w:rsidRPr="00A15DCB" w:rsidRDefault="00CA10DB" w:rsidP="00CA10DB">
      <w:pPr>
        <w:pStyle w:val="B1"/>
      </w:pPr>
      <w:r w:rsidRPr="00A15DCB">
        <w:t>-</w:t>
      </w:r>
      <w:r w:rsidRPr="00A15DCB">
        <w:tab/>
        <w:t>The UE is in NR RRC</w:t>
      </w:r>
      <w:r w:rsidR="005A193B" w:rsidRPr="00A15DCB">
        <w:t>_</w:t>
      </w:r>
      <w:r w:rsidRPr="00A15DCB">
        <w:t xml:space="preserve">Idle mode (state 1N-A) </w:t>
      </w:r>
      <w:r w:rsidR="005A193B" w:rsidRPr="00A15DCB">
        <w:t xml:space="preserve">on NR Cell 1 </w:t>
      </w:r>
      <w:r w:rsidRPr="00A15DCB">
        <w:t>according to 38.508-1 [4] Table 4.4A.2-1.</w:t>
      </w:r>
    </w:p>
    <w:p w14:paraId="19F84E79" w14:textId="77777777" w:rsidR="00CA10DB" w:rsidRPr="00A15DCB" w:rsidRDefault="00CA10DB" w:rsidP="00CA10DB">
      <w:pPr>
        <w:pStyle w:val="H6"/>
      </w:pPr>
      <w:r w:rsidRPr="00A15DCB">
        <w:t>7.1.1.1.3.3.2</w:t>
      </w:r>
      <w:r w:rsidRPr="00A15DCB">
        <w:tab/>
        <w:t>Test procedure sequence</w:t>
      </w:r>
    </w:p>
    <w:p w14:paraId="65E7340C" w14:textId="77777777" w:rsidR="00357C51" w:rsidRPr="00A15DCB" w:rsidRDefault="00357C51" w:rsidP="00357C51">
      <w:r w:rsidRPr="00A15DCB">
        <w:t>Table 7.1.1.1.3.3.2-1/2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A15DCB">
        <w:rPr>
          <w:lang w:eastAsia="zh-CN"/>
        </w:rPr>
        <w:t xml:space="preserve">. </w:t>
      </w:r>
      <w:r w:rsidRPr="00A15DCB">
        <w:t>Configurations marked "T1" and "T2" are applied at the points indicated in the Main behaviour description in Table 7.1.1.1.3.3.2-3.</w:t>
      </w:r>
    </w:p>
    <w:p w14:paraId="71C4A41F" w14:textId="77777777" w:rsidR="00357C51" w:rsidRPr="00A15DCB" w:rsidRDefault="00357C51" w:rsidP="00357C51">
      <w:pPr>
        <w:pStyle w:val="TH"/>
      </w:pPr>
      <w:r w:rsidRPr="00A15DCB">
        <w:lastRenderedPageBreak/>
        <w:t>Table 7.1.1.1.3.3.2-1: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A15DCB" w14:paraId="0D64F7FD" w14:textId="77777777" w:rsidTr="00827F8B">
        <w:tc>
          <w:tcPr>
            <w:tcW w:w="527" w:type="dxa"/>
            <w:tcBorders>
              <w:top w:val="single" w:sz="4" w:space="0" w:color="auto"/>
              <w:left w:val="single" w:sz="4" w:space="0" w:color="auto"/>
              <w:bottom w:val="single" w:sz="4" w:space="0" w:color="auto"/>
              <w:right w:val="single" w:sz="4" w:space="0" w:color="auto"/>
            </w:tcBorders>
          </w:tcPr>
          <w:p w14:paraId="1FD92B74"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6964D416" w14:textId="77777777" w:rsidR="00357C51" w:rsidRPr="00A15DCB" w:rsidRDefault="00357C51" w:rsidP="00827F8B">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5C292CC1" w14:textId="77777777" w:rsidR="00357C51" w:rsidRPr="00A15DCB" w:rsidRDefault="00357C51" w:rsidP="00827F8B">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32A6BD02" w14:textId="77777777" w:rsidR="00357C51" w:rsidRPr="00A15DCB" w:rsidRDefault="00357C51" w:rsidP="00827F8B">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41ADC7D9" w14:textId="77777777" w:rsidR="00357C51" w:rsidRPr="00A15DCB" w:rsidRDefault="00357C51" w:rsidP="00827F8B">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42D8ACAB" w14:textId="77777777" w:rsidR="00357C51" w:rsidRPr="00A15DCB" w:rsidRDefault="00357C51" w:rsidP="00827F8B">
            <w:pPr>
              <w:pStyle w:val="TAH"/>
            </w:pPr>
            <w:r w:rsidRPr="00A15DCB">
              <w:t>Remark</w:t>
            </w:r>
          </w:p>
        </w:tc>
      </w:tr>
      <w:tr w:rsidR="00357C51" w:rsidRPr="00A15DCB" w14:paraId="686340AD" w14:textId="77777777" w:rsidTr="00827F8B">
        <w:tc>
          <w:tcPr>
            <w:tcW w:w="527" w:type="dxa"/>
            <w:vMerge w:val="restart"/>
            <w:tcBorders>
              <w:top w:val="single" w:sz="4" w:space="0" w:color="auto"/>
              <w:left w:val="single" w:sz="4" w:space="0" w:color="auto"/>
              <w:bottom w:val="nil"/>
              <w:right w:val="single" w:sz="4" w:space="0" w:color="auto"/>
            </w:tcBorders>
            <w:hideMark/>
          </w:tcPr>
          <w:p w14:paraId="758A4C8B" w14:textId="77777777" w:rsidR="00357C51" w:rsidRPr="00A15DCB" w:rsidRDefault="00357C51" w:rsidP="00827F8B">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55A77412" w14:textId="77777777" w:rsidR="00357C51" w:rsidRPr="00A15DCB" w:rsidRDefault="00357C51" w:rsidP="00827F8B">
            <w:pPr>
              <w:pStyle w:val="TAL"/>
              <w:jc w:val="center"/>
            </w:pPr>
            <w:r w:rsidRPr="00A15DCB">
              <w:t>SS/PBCH</w:t>
            </w:r>
          </w:p>
          <w:p w14:paraId="141CAEE2"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2B6DCD80"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2E716039" w14:textId="77777777" w:rsidR="00357C51" w:rsidRPr="00A15DCB" w:rsidRDefault="00357C51" w:rsidP="00827F8B">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4E853170" w14:textId="77777777" w:rsidR="00357C51" w:rsidRPr="00A15DCB" w:rsidRDefault="00357C51" w:rsidP="00827F8B">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66C68182" w14:textId="77777777" w:rsidR="00357C51" w:rsidRPr="00A15DCB" w:rsidRDefault="00357C51" w:rsidP="00827F8B">
            <w:pPr>
              <w:pStyle w:val="TAL"/>
            </w:pPr>
            <w:r w:rsidRPr="00A15DCB">
              <w:t>The power level is such that Srxlev</w:t>
            </w:r>
            <w:r w:rsidRPr="00A15DCB">
              <w:rPr>
                <w:vertAlign w:val="subscript"/>
              </w:rPr>
              <w:t>NRCell1</w:t>
            </w:r>
            <w:r w:rsidRPr="00A15DCB">
              <w:t xml:space="preserve"> &gt; 0</w:t>
            </w:r>
          </w:p>
        </w:tc>
      </w:tr>
      <w:tr w:rsidR="00357C51" w:rsidRPr="00A15DCB" w14:paraId="51841396" w14:textId="77777777" w:rsidTr="00827F8B">
        <w:tc>
          <w:tcPr>
            <w:tcW w:w="527" w:type="dxa"/>
            <w:vMerge/>
            <w:tcBorders>
              <w:top w:val="nil"/>
              <w:left w:val="single" w:sz="4" w:space="0" w:color="auto"/>
              <w:bottom w:val="nil"/>
              <w:right w:val="single" w:sz="4" w:space="0" w:color="auto"/>
            </w:tcBorders>
            <w:vAlign w:val="center"/>
            <w:hideMark/>
          </w:tcPr>
          <w:p w14:paraId="42B50EA1"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36FF11E7" w14:textId="77777777" w:rsidR="00357C51" w:rsidRPr="00A15DCB" w:rsidRDefault="00357C51" w:rsidP="00827F8B">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725E9578"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31991288" w14:textId="77777777" w:rsidR="00357C51" w:rsidRPr="00A15DCB" w:rsidRDefault="00357C51" w:rsidP="00827F8B">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5868C1A6"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45D9D9C4" w14:textId="77777777" w:rsidR="00357C51" w:rsidRPr="00A15DCB" w:rsidRDefault="00357C51" w:rsidP="00827F8B">
            <w:pPr>
              <w:pStyle w:val="TAL"/>
            </w:pPr>
          </w:p>
        </w:tc>
      </w:tr>
      <w:tr w:rsidR="00357C51" w:rsidRPr="00A15DCB" w14:paraId="4522B59E" w14:textId="77777777" w:rsidTr="00827F8B">
        <w:tc>
          <w:tcPr>
            <w:tcW w:w="527" w:type="dxa"/>
            <w:vMerge/>
            <w:tcBorders>
              <w:top w:val="nil"/>
              <w:left w:val="single" w:sz="4" w:space="0" w:color="auto"/>
              <w:bottom w:val="nil"/>
              <w:right w:val="single" w:sz="4" w:space="0" w:color="auto"/>
            </w:tcBorders>
            <w:vAlign w:val="center"/>
            <w:hideMark/>
          </w:tcPr>
          <w:p w14:paraId="52F04419"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66714E6B" w14:textId="77777777" w:rsidR="00357C51" w:rsidRPr="00A15DCB" w:rsidRDefault="00357C51" w:rsidP="00827F8B">
            <w:pPr>
              <w:pStyle w:val="TAC"/>
            </w:pPr>
            <w:r w:rsidRPr="00A15DCB">
              <w:t>Qrxlevminoffset</w:t>
            </w:r>
          </w:p>
        </w:tc>
        <w:tc>
          <w:tcPr>
            <w:tcW w:w="1006" w:type="dxa"/>
            <w:tcBorders>
              <w:top w:val="single" w:sz="4" w:space="0" w:color="auto"/>
              <w:left w:val="single" w:sz="4" w:space="0" w:color="auto"/>
              <w:bottom w:val="single" w:sz="4" w:space="0" w:color="auto"/>
              <w:right w:val="single" w:sz="4" w:space="0" w:color="auto"/>
            </w:tcBorders>
            <w:hideMark/>
          </w:tcPr>
          <w:p w14:paraId="23DA48D2"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082873FD"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2F66045"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10D7E2C1" w14:textId="77777777" w:rsidR="00357C51" w:rsidRPr="00A15DCB" w:rsidRDefault="00357C51" w:rsidP="00827F8B">
            <w:pPr>
              <w:pStyle w:val="TAL"/>
            </w:pPr>
          </w:p>
        </w:tc>
      </w:tr>
      <w:tr w:rsidR="00357C51" w:rsidRPr="00A15DCB" w14:paraId="2D5032DF" w14:textId="77777777" w:rsidTr="00827F8B">
        <w:tc>
          <w:tcPr>
            <w:tcW w:w="527" w:type="dxa"/>
            <w:vMerge/>
            <w:tcBorders>
              <w:top w:val="nil"/>
              <w:left w:val="single" w:sz="4" w:space="0" w:color="auto"/>
              <w:bottom w:val="nil"/>
              <w:right w:val="single" w:sz="4" w:space="0" w:color="auto"/>
            </w:tcBorders>
            <w:vAlign w:val="center"/>
            <w:hideMark/>
          </w:tcPr>
          <w:p w14:paraId="5F9E4E61"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5731D33A" w14:textId="77777777" w:rsidR="00357C51" w:rsidRPr="00A15DCB" w:rsidRDefault="00357C51" w:rsidP="00827F8B">
            <w:pPr>
              <w:pStyle w:val="TAC"/>
            </w:pPr>
            <w:r w:rsidRPr="00A15DCB">
              <w:t>Pcompensation</w:t>
            </w:r>
          </w:p>
        </w:tc>
        <w:tc>
          <w:tcPr>
            <w:tcW w:w="1006" w:type="dxa"/>
            <w:tcBorders>
              <w:top w:val="single" w:sz="4" w:space="0" w:color="auto"/>
              <w:left w:val="single" w:sz="4" w:space="0" w:color="auto"/>
              <w:bottom w:val="single" w:sz="4" w:space="0" w:color="auto"/>
              <w:right w:val="single" w:sz="4" w:space="0" w:color="auto"/>
            </w:tcBorders>
            <w:hideMark/>
          </w:tcPr>
          <w:p w14:paraId="2D8138CE"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516CFD6B"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5D42CFC1"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7290FCE" w14:textId="77777777" w:rsidR="00357C51" w:rsidRPr="00A15DCB" w:rsidRDefault="00357C51" w:rsidP="00827F8B">
            <w:pPr>
              <w:pStyle w:val="TAL"/>
            </w:pPr>
          </w:p>
        </w:tc>
      </w:tr>
      <w:tr w:rsidR="00357C51" w:rsidRPr="00A15DCB" w14:paraId="0A4C25CA" w14:textId="77777777" w:rsidTr="00827F8B">
        <w:tc>
          <w:tcPr>
            <w:tcW w:w="527" w:type="dxa"/>
            <w:tcBorders>
              <w:top w:val="nil"/>
              <w:left w:val="single" w:sz="4" w:space="0" w:color="auto"/>
              <w:bottom w:val="single" w:sz="4" w:space="0" w:color="auto"/>
              <w:right w:val="single" w:sz="4" w:space="0" w:color="auto"/>
            </w:tcBorders>
            <w:vAlign w:val="center"/>
          </w:tcPr>
          <w:p w14:paraId="78BC511A"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6B804635"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33125185"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0CE354E" w14:textId="77777777" w:rsidR="00357C51" w:rsidRPr="00A15DCB" w:rsidRDefault="00357C51"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61DFD0F1"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25FA50F" w14:textId="77777777" w:rsidR="00357C51" w:rsidRPr="00A15DCB" w:rsidRDefault="00357C51" w:rsidP="00827F8B">
            <w:pPr>
              <w:pStyle w:val="TAL"/>
            </w:pPr>
          </w:p>
        </w:tc>
      </w:tr>
      <w:tr w:rsidR="00357C51" w:rsidRPr="00A15DCB" w14:paraId="75B986A7" w14:textId="77777777" w:rsidTr="00827F8B">
        <w:tc>
          <w:tcPr>
            <w:tcW w:w="527" w:type="dxa"/>
            <w:tcBorders>
              <w:top w:val="single" w:sz="4" w:space="0" w:color="auto"/>
              <w:left w:val="single" w:sz="4" w:space="0" w:color="auto"/>
              <w:bottom w:val="nil"/>
              <w:right w:val="single" w:sz="4" w:space="0" w:color="auto"/>
            </w:tcBorders>
            <w:hideMark/>
          </w:tcPr>
          <w:p w14:paraId="26527B18" w14:textId="77777777" w:rsidR="00357C51" w:rsidRPr="00A15DCB" w:rsidRDefault="00357C51" w:rsidP="00827F8B">
            <w:pPr>
              <w:pStyle w:val="TAH"/>
            </w:pPr>
            <w:r w:rsidRPr="00A15DCB">
              <w:t>T1</w:t>
            </w:r>
          </w:p>
        </w:tc>
        <w:tc>
          <w:tcPr>
            <w:tcW w:w="1554" w:type="dxa"/>
            <w:tcBorders>
              <w:top w:val="single" w:sz="4" w:space="0" w:color="auto"/>
              <w:left w:val="single" w:sz="4" w:space="0" w:color="auto"/>
              <w:bottom w:val="single" w:sz="4" w:space="0" w:color="auto"/>
              <w:right w:val="single" w:sz="4" w:space="0" w:color="auto"/>
            </w:tcBorders>
            <w:hideMark/>
          </w:tcPr>
          <w:p w14:paraId="454910D9" w14:textId="77777777" w:rsidR="00357C51" w:rsidRPr="00A15DCB" w:rsidRDefault="00357C51" w:rsidP="00827F8B">
            <w:pPr>
              <w:pStyle w:val="TAL"/>
              <w:jc w:val="center"/>
            </w:pPr>
            <w:r w:rsidRPr="00A15DCB">
              <w:t>SS/PBCH</w:t>
            </w:r>
          </w:p>
          <w:p w14:paraId="1F183977"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7F613B88"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5035BE2D" w14:textId="77777777" w:rsidR="00357C51" w:rsidRPr="00A15DCB" w:rsidRDefault="00357C51" w:rsidP="00827F8B">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38CDA23C" w14:textId="77777777" w:rsidR="00357C51" w:rsidRPr="00A15DCB" w:rsidRDefault="00357C51" w:rsidP="00827F8B">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hideMark/>
          </w:tcPr>
          <w:p w14:paraId="43D5A220"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&gt;</w:t>
            </w:r>
            <w:r w:rsidR="005A193B" w:rsidRPr="00A15DCB">
              <w:t xml:space="preserve"> </w:t>
            </w:r>
            <w:r w:rsidRPr="00A15DCB">
              <w:t>R</w:t>
            </w:r>
            <w:r w:rsidRPr="00A15DCB">
              <w:rPr>
                <w:vertAlign w:val="subscript"/>
              </w:rPr>
              <w:t xml:space="preserve">NRCell 11 </w:t>
            </w:r>
          </w:p>
        </w:tc>
      </w:tr>
      <w:tr w:rsidR="00357C51" w:rsidRPr="00A15DCB" w14:paraId="3689C3E5" w14:textId="77777777" w:rsidTr="00827F8B">
        <w:tc>
          <w:tcPr>
            <w:tcW w:w="527" w:type="dxa"/>
            <w:tcBorders>
              <w:top w:val="nil"/>
              <w:left w:val="single" w:sz="4" w:space="0" w:color="auto"/>
              <w:bottom w:val="nil"/>
              <w:right w:val="single" w:sz="4" w:space="0" w:color="auto"/>
            </w:tcBorders>
          </w:tcPr>
          <w:p w14:paraId="696FBD7C"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EC531F5"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6E1A8421"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0A4BD735" w14:textId="77777777" w:rsidR="00357C51" w:rsidRPr="00A15DCB" w:rsidRDefault="00357C51" w:rsidP="00827F8B">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1A8BD16A" w14:textId="77777777" w:rsidR="00357C51" w:rsidRPr="00A15DCB" w:rsidRDefault="00357C51" w:rsidP="00827F8B">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00ED9C17" w14:textId="77777777" w:rsidR="00357C51" w:rsidRPr="00A15DCB" w:rsidRDefault="00357C51" w:rsidP="00827F8B">
            <w:pPr>
              <w:pStyle w:val="TAL"/>
            </w:pPr>
          </w:p>
        </w:tc>
      </w:tr>
      <w:tr w:rsidR="00357C51" w:rsidRPr="00A15DCB" w14:paraId="2185C812" w14:textId="77777777" w:rsidTr="00827F8B">
        <w:tc>
          <w:tcPr>
            <w:tcW w:w="527" w:type="dxa"/>
            <w:tcBorders>
              <w:top w:val="nil"/>
              <w:left w:val="single" w:sz="4" w:space="0" w:color="auto"/>
              <w:bottom w:val="nil"/>
              <w:right w:val="single" w:sz="4" w:space="0" w:color="auto"/>
            </w:tcBorders>
          </w:tcPr>
          <w:p w14:paraId="5E2D021B"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FB6A9E9"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1DA14343"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4E9E1F4E"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2323D57E"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30C21AAA" w14:textId="77777777" w:rsidR="00357C51" w:rsidRPr="00A15DCB" w:rsidRDefault="00357C51" w:rsidP="00827F8B">
            <w:pPr>
              <w:pStyle w:val="TAL"/>
            </w:pPr>
          </w:p>
        </w:tc>
      </w:tr>
      <w:tr w:rsidR="00357C51" w:rsidRPr="00A15DCB" w14:paraId="5C68E46B" w14:textId="77777777" w:rsidTr="00827F8B">
        <w:tc>
          <w:tcPr>
            <w:tcW w:w="527" w:type="dxa"/>
            <w:tcBorders>
              <w:top w:val="nil"/>
              <w:left w:val="single" w:sz="4" w:space="0" w:color="auto"/>
              <w:bottom w:val="nil"/>
              <w:right w:val="single" w:sz="4" w:space="0" w:color="auto"/>
            </w:tcBorders>
          </w:tcPr>
          <w:p w14:paraId="24592BFD"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BF94D66"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761AF647"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0366F2CA"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F7CDF90"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14996949" w14:textId="77777777" w:rsidR="00357C51" w:rsidRPr="00A15DCB" w:rsidRDefault="00357C51" w:rsidP="00827F8B">
            <w:pPr>
              <w:pStyle w:val="TAL"/>
            </w:pPr>
          </w:p>
        </w:tc>
      </w:tr>
      <w:tr w:rsidR="00357C51" w:rsidRPr="00A15DCB" w14:paraId="6B78952D" w14:textId="77777777" w:rsidTr="00827F8B">
        <w:tc>
          <w:tcPr>
            <w:tcW w:w="527" w:type="dxa"/>
            <w:tcBorders>
              <w:top w:val="nil"/>
              <w:left w:val="single" w:sz="4" w:space="0" w:color="auto"/>
              <w:bottom w:val="single" w:sz="4" w:space="0" w:color="auto"/>
              <w:right w:val="single" w:sz="4" w:space="0" w:color="auto"/>
            </w:tcBorders>
          </w:tcPr>
          <w:p w14:paraId="3F0FC0FA"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A6B0412"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56880ACB"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C12E8EF" w14:textId="77777777" w:rsidR="00357C51" w:rsidRPr="00A15DCB" w:rsidRDefault="00357C51"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3C7EF4D6"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D8391AD" w14:textId="77777777" w:rsidR="00357C51" w:rsidRPr="00A15DCB" w:rsidRDefault="00357C51" w:rsidP="00827F8B">
            <w:pPr>
              <w:pStyle w:val="TAL"/>
            </w:pPr>
          </w:p>
        </w:tc>
      </w:tr>
      <w:tr w:rsidR="00357C51" w:rsidRPr="00A15DCB" w14:paraId="57430E7B" w14:textId="77777777" w:rsidTr="00827F8B">
        <w:tc>
          <w:tcPr>
            <w:tcW w:w="527" w:type="dxa"/>
            <w:tcBorders>
              <w:top w:val="single" w:sz="4" w:space="0" w:color="auto"/>
              <w:left w:val="single" w:sz="4" w:space="0" w:color="auto"/>
              <w:bottom w:val="nil"/>
              <w:right w:val="single" w:sz="4" w:space="0" w:color="auto"/>
            </w:tcBorders>
          </w:tcPr>
          <w:p w14:paraId="0BFFDEF4" w14:textId="77777777" w:rsidR="00357C51" w:rsidRPr="00A15DCB" w:rsidRDefault="00357C51" w:rsidP="00827F8B">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7218F700" w14:textId="77777777" w:rsidR="00357C51" w:rsidRPr="00A15DCB" w:rsidRDefault="00357C51" w:rsidP="00827F8B">
            <w:pPr>
              <w:pStyle w:val="TAL"/>
              <w:jc w:val="center"/>
            </w:pPr>
            <w:r w:rsidRPr="00A15DCB">
              <w:t>SS/PBCH</w:t>
            </w:r>
          </w:p>
          <w:p w14:paraId="42C8BC54" w14:textId="77777777" w:rsidR="00357C51" w:rsidRPr="00A15DCB" w:rsidRDefault="00357C51" w:rsidP="00827F8B">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29EDA9C6"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1D96E0CE" w14:textId="77777777" w:rsidR="00357C51" w:rsidRPr="00A15DCB" w:rsidRDefault="00357C51" w:rsidP="00827F8B">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403B0A70" w14:textId="77777777" w:rsidR="00357C51" w:rsidRPr="00A15DCB" w:rsidRDefault="00357C51" w:rsidP="00827F8B">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tcPr>
          <w:p w14:paraId="340C4F18"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&lt; R</w:t>
            </w:r>
            <w:r w:rsidRPr="00A15DCB">
              <w:rPr>
                <w:vertAlign w:val="subscript"/>
              </w:rPr>
              <w:t xml:space="preserve">NRCell 11 </w:t>
            </w:r>
          </w:p>
        </w:tc>
      </w:tr>
      <w:tr w:rsidR="00357C51" w:rsidRPr="00A15DCB" w14:paraId="1AAD56D3" w14:textId="77777777" w:rsidTr="00827F8B">
        <w:tc>
          <w:tcPr>
            <w:tcW w:w="527" w:type="dxa"/>
            <w:tcBorders>
              <w:top w:val="nil"/>
              <w:left w:val="single" w:sz="4" w:space="0" w:color="auto"/>
              <w:bottom w:val="nil"/>
              <w:right w:val="single" w:sz="4" w:space="0" w:color="auto"/>
            </w:tcBorders>
          </w:tcPr>
          <w:p w14:paraId="428F5874"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104136D5"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30E130F1"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4A1F63CB" w14:textId="77777777" w:rsidR="00357C51" w:rsidRPr="00A15DCB" w:rsidRDefault="00357C51" w:rsidP="00827F8B">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31443F35" w14:textId="77777777" w:rsidR="00357C51" w:rsidRPr="00A15DCB" w:rsidRDefault="00357C51" w:rsidP="00827F8B">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2239B3A4" w14:textId="77777777" w:rsidR="00357C51" w:rsidRPr="00A15DCB" w:rsidRDefault="00357C51" w:rsidP="00827F8B">
            <w:pPr>
              <w:pStyle w:val="TAL"/>
            </w:pPr>
          </w:p>
        </w:tc>
      </w:tr>
      <w:tr w:rsidR="00357C51" w:rsidRPr="00A15DCB" w14:paraId="1867EE8F" w14:textId="77777777" w:rsidTr="00827F8B">
        <w:tc>
          <w:tcPr>
            <w:tcW w:w="527" w:type="dxa"/>
            <w:tcBorders>
              <w:top w:val="nil"/>
              <w:left w:val="single" w:sz="4" w:space="0" w:color="auto"/>
              <w:bottom w:val="nil"/>
              <w:right w:val="single" w:sz="4" w:space="0" w:color="auto"/>
            </w:tcBorders>
          </w:tcPr>
          <w:p w14:paraId="06E891A1"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3279113"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3FF55999"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427B184D"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07601406"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0BECD9B0" w14:textId="77777777" w:rsidR="00357C51" w:rsidRPr="00A15DCB" w:rsidRDefault="00357C51" w:rsidP="00827F8B">
            <w:pPr>
              <w:pStyle w:val="TAL"/>
            </w:pPr>
          </w:p>
        </w:tc>
      </w:tr>
      <w:tr w:rsidR="00357C51" w:rsidRPr="00A15DCB" w14:paraId="446CD60D" w14:textId="77777777" w:rsidTr="00827F8B">
        <w:tc>
          <w:tcPr>
            <w:tcW w:w="527" w:type="dxa"/>
            <w:tcBorders>
              <w:top w:val="nil"/>
              <w:left w:val="single" w:sz="4" w:space="0" w:color="auto"/>
              <w:bottom w:val="nil"/>
              <w:right w:val="single" w:sz="4" w:space="0" w:color="auto"/>
            </w:tcBorders>
          </w:tcPr>
          <w:p w14:paraId="6637B193"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1A43524"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1397464D"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D70AF7F"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570970F7"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203FA36A" w14:textId="77777777" w:rsidR="00357C51" w:rsidRPr="00A15DCB" w:rsidRDefault="00357C51" w:rsidP="00827F8B">
            <w:pPr>
              <w:pStyle w:val="TAL"/>
            </w:pPr>
          </w:p>
        </w:tc>
      </w:tr>
      <w:tr w:rsidR="00357C51" w:rsidRPr="00A15DCB" w14:paraId="5E877DC6" w14:textId="77777777" w:rsidTr="00827F8B">
        <w:tc>
          <w:tcPr>
            <w:tcW w:w="527" w:type="dxa"/>
            <w:tcBorders>
              <w:top w:val="nil"/>
              <w:left w:val="single" w:sz="4" w:space="0" w:color="auto"/>
              <w:bottom w:val="single" w:sz="4" w:space="0" w:color="auto"/>
              <w:right w:val="single" w:sz="4" w:space="0" w:color="auto"/>
            </w:tcBorders>
          </w:tcPr>
          <w:p w14:paraId="1E5C8193"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E39780"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7F38050E"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326D815" w14:textId="77777777" w:rsidR="00357C51" w:rsidRPr="00A15DCB" w:rsidRDefault="00357C51" w:rsidP="00827F8B">
            <w:pPr>
              <w:pStyle w:val="TAC"/>
            </w:pPr>
            <w:r w:rsidRPr="00A15DCB">
              <w:t>-10</w:t>
            </w:r>
          </w:p>
        </w:tc>
        <w:tc>
          <w:tcPr>
            <w:tcW w:w="1097" w:type="dxa"/>
            <w:tcBorders>
              <w:top w:val="single" w:sz="4" w:space="0" w:color="auto"/>
              <w:left w:val="single" w:sz="4" w:space="0" w:color="auto"/>
              <w:bottom w:val="single" w:sz="4" w:space="0" w:color="auto"/>
              <w:right w:val="single" w:sz="4" w:space="0" w:color="auto"/>
            </w:tcBorders>
          </w:tcPr>
          <w:p w14:paraId="243C69FC"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3CBA9F8B" w14:textId="77777777" w:rsidR="00357C51" w:rsidRPr="00A15DCB" w:rsidRDefault="00357C51" w:rsidP="00827F8B">
            <w:pPr>
              <w:pStyle w:val="TAL"/>
            </w:pPr>
          </w:p>
        </w:tc>
      </w:tr>
      <w:tr w:rsidR="00357C51" w:rsidRPr="00A15DCB" w14:paraId="4BABB13F"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0EF0EC73" w14:textId="77777777" w:rsidR="00357C51" w:rsidRPr="00A15DCB" w:rsidRDefault="00357C51" w:rsidP="00827F8B">
            <w:pPr>
              <w:pStyle w:val="TAN"/>
              <w:rPr>
                <w:lang w:eastAsia="en-US"/>
              </w:rPr>
            </w:pPr>
            <w:r w:rsidRPr="00A15DCB">
              <w:t>Note:</w:t>
            </w:r>
            <w:r w:rsidRPr="00A15DCB">
              <w:tab/>
              <w:t>The downlink signal level uncertainty is specified in TS 38.508-1</w:t>
            </w:r>
            <w:r w:rsidRPr="00A15DCB">
              <w:rPr>
                <w:lang w:eastAsia="zh-CN"/>
              </w:rPr>
              <w:t xml:space="preserve"> [4]</w:t>
            </w:r>
            <w:r w:rsidRPr="00A15DCB">
              <w:t xml:space="preserve"> </w:t>
            </w:r>
            <w:r w:rsidR="00F351B8" w:rsidRPr="00A15DCB">
              <w:t>clause</w:t>
            </w:r>
            <w:r w:rsidRPr="00A15DCB">
              <w:t xml:space="preserve"> 6.2.2.1.</w:t>
            </w:r>
          </w:p>
        </w:tc>
      </w:tr>
    </w:tbl>
    <w:p w14:paraId="14BBA3F1" w14:textId="77777777" w:rsidR="00357C51" w:rsidRPr="00A15DCB" w:rsidRDefault="00357C51" w:rsidP="00357C51"/>
    <w:p w14:paraId="7D8D1729" w14:textId="77777777" w:rsidR="00357C51" w:rsidRPr="00A15DCB" w:rsidRDefault="00357C51" w:rsidP="00357C51">
      <w:pPr>
        <w:pStyle w:val="TH"/>
      </w:pPr>
      <w:r w:rsidRPr="00A15DCB">
        <w:t>Table 7.1.1.1.3.3.2-2: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A15DCB" w14:paraId="08DA7173" w14:textId="77777777" w:rsidTr="00827F8B">
        <w:tc>
          <w:tcPr>
            <w:tcW w:w="527" w:type="dxa"/>
            <w:tcBorders>
              <w:top w:val="single" w:sz="4" w:space="0" w:color="auto"/>
              <w:left w:val="single" w:sz="4" w:space="0" w:color="auto"/>
              <w:bottom w:val="single" w:sz="4" w:space="0" w:color="auto"/>
              <w:right w:val="single" w:sz="4" w:space="0" w:color="auto"/>
            </w:tcBorders>
          </w:tcPr>
          <w:p w14:paraId="28BE6C18"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2C459349" w14:textId="77777777" w:rsidR="00357C51" w:rsidRPr="00A15DCB" w:rsidRDefault="00357C51" w:rsidP="00827F8B">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043024B3" w14:textId="77777777" w:rsidR="00357C51" w:rsidRPr="00A15DCB" w:rsidRDefault="00357C51" w:rsidP="00827F8B">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45FC9DF3" w14:textId="77777777" w:rsidR="00357C51" w:rsidRPr="00A15DCB" w:rsidRDefault="00357C51" w:rsidP="00827F8B">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07445297" w14:textId="77777777" w:rsidR="00357C51" w:rsidRPr="00A15DCB" w:rsidRDefault="00357C51" w:rsidP="00827F8B">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63212021" w14:textId="77777777" w:rsidR="00357C51" w:rsidRPr="00A15DCB" w:rsidRDefault="00357C51" w:rsidP="00827F8B">
            <w:pPr>
              <w:pStyle w:val="TAH"/>
            </w:pPr>
            <w:r w:rsidRPr="00A15DCB">
              <w:t>Remark</w:t>
            </w:r>
          </w:p>
        </w:tc>
      </w:tr>
      <w:tr w:rsidR="00357C51" w:rsidRPr="00A15DCB" w14:paraId="0E825935" w14:textId="77777777" w:rsidTr="00827F8B">
        <w:tc>
          <w:tcPr>
            <w:tcW w:w="527" w:type="dxa"/>
            <w:vMerge w:val="restart"/>
            <w:tcBorders>
              <w:top w:val="single" w:sz="4" w:space="0" w:color="auto"/>
              <w:left w:val="single" w:sz="4" w:space="0" w:color="auto"/>
              <w:bottom w:val="nil"/>
              <w:right w:val="single" w:sz="4" w:space="0" w:color="auto"/>
            </w:tcBorders>
            <w:hideMark/>
          </w:tcPr>
          <w:p w14:paraId="3F3F0BFD" w14:textId="77777777" w:rsidR="00357C51" w:rsidRPr="00A15DCB" w:rsidRDefault="00357C51" w:rsidP="00827F8B">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70BBC020" w14:textId="77777777" w:rsidR="00357C51" w:rsidRPr="00A15DCB" w:rsidRDefault="00357C51" w:rsidP="00827F8B">
            <w:pPr>
              <w:pStyle w:val="TAL"/>
              <w:jc w:val="center"/>
            </w:pPr>
            <w:r w:rsidRPr="00A15DCB">
              <w:t>SS/PBCH</w:t>
            </w:r>
          </w:p>
          <w:p w14:paraId="6DC675F2"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71A7BB86"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4AD1F233" w14:textId="77777777" w:rsidR="00357C51" w:rsidRPr="00A15DCB" w:rsidRDefault="006F255E" w:rsidP="00827F8B">
            <w:pPr>
              <w:pStyle w:val="TAC"/>
            </w:pPr>
            <w:r w:rsidRPr="00A15DCB">
              <w:t>-91</w:t>
            </w:r>
          </w:p>
        </w:tc>
        <w:tc>
          <w:tcPr>
            <w:tcW w:w="1097" w:type="dxa"/>
            <w:tcBorders>
              <w:top w:val="single" w:sz="4" w:space="0" w:color="auto"/>
              <w:left w:val="single" w:sz="4" w:space="0" w:color="auto"/>
              <w:bottom w:val="single" w:sz="4" w:space="0" w:color="auto"/>
              <w:right w:val="single" w:sz="4" w:space="0" w:color="auto"/>
            </w:tcBorders>
          </w:tcPr>
          <w:p w14:paraId="7345655E" w14:textId="77777777" w:rsidR="00357C51" w:rsidRPr="00A15DCB" w:rsidRDefault="00357C51" w:rsidP="00827F8B">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484EB4FE" w14:textId="77777777" w:rsidR="00357C51" w:rsidRPr="00A15DCB" w:rsidRDefault="00357C51" w:rsidP="00827F8B">
            <w:pPr>
              <w:pStyle w:val="TAL"/>
            </w:pPr>
            <w:r w:rsidRPr="00A15DCB">
              <w:t>The power level is such that Srxlev</w:t>
            </w:r>
            <w:r w:rsidRPr="00A15DCB">
              <w:rPr>
                <w:vertAlign w:val="subscript"/>
              </w:rPr>
              <w:t>NRCell1</w:t>
            </w:r>
            <w:r w:rsidRPr="00A15DCB">
              <w:t xml:space="preserve"> &gt; 0</w:t>
            </w:r>
          </w:p>
        </w:tc>
      </w:tr>
      <w:tr w:rsidR="00357C51" w:rsidRPr="00A15DCB" w14:paraId="594B8167" w14:textId="77777777" w:rsidTr="00827F8B">
        <w:tc>
          <w:tcPr>
            <w:tcW w:w="527" w:type="dxa"/>
            <w:vMerge/>
            <w:tcBorders>
              <w:top w:val="nil"/>
              <w:left w:val="single" w:sz="4" w:space="0" w:color="auto"/>
              <w:bottom w:val="nil"/>
              <w:right w:val="single" w:sz="4" w:space="0" w:color="auto"/>
            </w:tcBorders>
            <w:vAlign w:val="center"/>
            <w:hideMark/>
          </w:tcPr>
          <w:p w14:paraId="39A4ED11"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07278277" w14:textId="77777777" w:rsidR="00357C51" w:rsidRPr="00A15DCB" w:rsidRDefault="00357C51" w:rsidP="00827F8B">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11C4C82E"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454041FC" w14:textId="77777777" w:rsidR="00357C51" w:rsidRPr="00A15DCB" w:rsidRDefault="006F255E" w:rsidP="00827F8B">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4D304001"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4F144FF0" w14:textId="77777777" w:rsidR="00357C51" w:rsidRPr="00A15DCB" w:rsidRDefault="00357C51" w:rsidP="00827F8B">
            <w:pPr>
              <w:pStyle w:val="TAL"/>
            </w:pPr>
          </w:p>
        </w:tc>
      </w:tr>
      <w:tr w:rsidR="00357C51" w:rsidRPr="00A15DCB" w14:paraId="5A3B86AC" w14:textId="77777777" w:rsidTr="00827F8B">
        <w:tc>
          <w:tcPr>
            <w:tcW w:w="527" w:type="dxa"/>
            <w:vMerge/>
            <w:tcBorders>
              <w:top w:val="nil"/>
              <w:left w:val="single" w:sz="4" w:space="0" w:color="auto"/>
              <w:bottom w:val="nil"/>
              <w:right w:val="single" w:sz="4" w:space="0" w:color="auto"/>
            </w:tcBorders>
            <w:vAlign w:val="center"/>
            <w:hideMark/>
          </w:tcPr>
          <w:p w14:paraId="40B036BE"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4330E732" w14:textId="77777777" w:rsidR="00357C51" w:rsidRPr="00A15DCB" w:rsidRDefault="00357C51" w:rsidP="00827F8B">
            <w:pPr>
              <w:pStyle w:val="TAC"/>
            </w:pPr>
            <w:r w:rsidRPr="00A15DCB">
              <w:t>Qrxlevminoffset</w:t>
            </w:r>
          </w:p>
        </w:tc>
        <w:tc>
          <w:tcPr>
            <w:tcW w:w="1006" w:type="dxa"/>
            <w:tcBorders>
              <w:top w:val="single" w:sz="4" w:space="0" w:color="auto"/>
              <w:left w:val="single" w:sz="4" w:space="0" w:color="auto"/>
              <w:bottom w:val="single" w:sz="4" w:space="0" w:color="auto"/>
              <w:right w:val="single" w:sz="4" w:space="0" w:color="auto"/>
            </w:tcBorders>
            <w:hideMark/>
          </w:tcPr>
          <w:p w14:paraId="462250A4"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D7C7780"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B012DC3"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17455787" w14:textId="77777777" w:rsidR="00357C51" w:rsidRPr="00A15DCB" w:rsidRDefault="00357C51" w:rsidP="00827F8B">
            <w:pPr>
              <w:pStyle w:val="TAL"/>
            </w:pPr>
          </w:p>
        </w:tc>
      </w:tr>
      <w:tr w:rsidR="00357C51" w:rsidRPr="00A15DCB" w14:paraId="120775A6" w14:textId="77777777" w:rsidTr="00827F8B">
        <w:tc>
          <w:tcPr>
            <w:tcW w:w="527" w:type="dxa"/>
            <w:vMerge/>
            <w:tcBorders>
              <w:top w:val="nil"/>
              <w:left w:val="single" w:sz="4" w:space="0" w:color="auto"/>
              <w:bottom w:val="nil"/>
              <w:right w:val="single" w:sz="4" w:space="0" w:color="auto"/>
            </w:tcBorders>
            <w:vAlign w:val="center"/>
            <w:hideMark/>
          </w:tcPr>
          <w:p w14:paraId="38AA49E7"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77E1FF74" w14:textId="77777777" w:rsidR="00357C51" w:rsidRPr="00A15DCB" w:rsidRDefault="00357C51" w:rsidP="00827F8B">
            <w:pPr>
              <w:pStyle w:val="TAC"/>
            </w:pPr>
            <w:r w:rsidRPr="00A15DCB">
              <w:t>Pcompensation</w:t>
            </w:r>
          </w:p>
        </w:tc>
        <w:tc>
          <w:tcPr>
            <w:tcW w:w="1006" w:type="dxa"/>
            <w:tcBorders>
              <w:top w:val="single" w:sz="4" w:space="0" w:color="auto"/>
              <w:left w:val="single" w:sz="4" w:space="0" w:color="auto"/>
              <w:bottom w:val="single" w:sz="4" w:space="0" w:color="auto"/>
              <w:right w:val="single" w:sz="4" w:space="0" w:color="auto"/>
            </w:tcBorders>
            <w:hideMark/>
          </w:tcPr>
          <w:p w14:paraId="3411EB7E"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E841F69"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DB5C26F"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0F0D425" w14:textId="77777777" w:rsidR="00357C51" w:rsidRPr="00A15DCB" w:rsidRDefault="00357C51" w:rsidP="00827F8B">
            <w:pPr>
              <w:pStyle w:val="TAL"/>
            </w:pPr>
          </w:p>
        </w:tc>
      </w:tr>
      <w:tr w:rsidR="00357C51" w:rsidRPr="00A15DCB" w14:paraId="2E6FCCD4" w14:textId="77777777" w:rsidTr="00827F8B">
        <w:tc>
          <w:tcPr>
            <w:tcW w:w="527" w:type="dxa"/>
            <w:tcBorders>
              <w:top w:val="nil"/>
              <w:left w:val="single" w:sz="4" w:space="0" w:color="auto"/>
              <w:bottom w:val="single" w:sz="4" w:space="0" w:color="auto"/>
              <w:right w:val="single" w:sz="4" w:space="0" w:color="auto"/>
            </w:tcBorders>
            <w:vAlign w:val="center"/>
          </w:tcPr>
          <w:p w14:paraId="43390B7D"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7E7A9E5C"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411A3B77"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6680A71" w14:textId="77777777" w:rsidR="00357C51" w:rsidRPr="00A15DCB" w:rsidRDefault="006F255E"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00654C19"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492513A7" w14:textId="77777777" w:rsidR="00357C51" w:rsidRPr="00A15DCB" w:rsidRDefault="00357C51" w:rsidP="00827F8B">
            <w:pPr>
              <w:pStyle w:val="TAL"/>
            </w:pPr>
          </w:p>
        </w:tc>
      </w:tr>
      <w:tr w:rsidR="00357C51" w:rsidRPr="00A15DCB" w14:paraId="1A645A11" w14:textId="77777777" w:rsidTr="00827F8B">
        <w:tc>
          <w:tcPr>
            <w:tcW w:w="527" w:type="dxa"/>
            <w:tcBorders>
              <w:top w:val="single" w:sz="4" w:space="0" w:color="auto"/>
              <w:left w:val="single" w:sz="4" w:space="0" w:color="auto"/>
              <w:bottom w:val="nil"/>
              <w:right w:val="single" w:sz="4" w:space="0" w:color="auto"/>
            </w:tcBorders>
            <w:hideMark/>
          </w:tcPr>
          <w:p w14:paraId="1211BD1B" w14:textId="77777777" w:rsidR="00357C51" w:rsidRPr="00A15DCB" w:rsidRDefault="00357C51" w:rsidP="00827F8B">
            <w:pPr>
              <w:pStyle w:val="TAH"/>
            </w:pPr>
            <w:r w:rsidRPr="00A15DCB">
              <w:t>T1</w:t>
            </w:r>
          </w:p>
        </w:tc>
        <w:tc>
          <w:tcPr>
            <w:tcW w:w="1554" w:type="dxa"/>
            <w:tcBorders>
              <w:top w:val="single" w:sz="4" w:space="0" w:color="auto"/>
              <w:left w:val="single" w:sz="4" w:space="0" w:color="auto"/>
              <w:bottom w:val="single" w:sz="4" w:space="0" w:color="auto"/>
              <w:right w:val="single" w:sz="4" w:space="0" w:color="auto"/>
            </w:tcBorders>
            <w:hideMark/>
          </w:tcPr>
          <w:p w14:paraId="4D90715A" w14:textId="77777777" w:rsidR="00357C51" w:rsidRPr="00A15DCB" w:rsidRDefault="00357C51" w:rsidP="00827F8B">
            <w:pPr>
              <w:pStyle w:val="TAL"/>
              <w:jc w:val="center"/>
            </w:pPr>
            <w:r w:rsidRPr="00A15DCB">
              <w:t>SS/PBCH</w:t>
            </w:r>
          </w:p>
          <w:p w14:paraId="39595A8B"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33F35FF6"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1AB53590" w14:textId="77777777" w:rsidR="00357C51" w:rsidRPr="00A15DCB" w:rsidRDefault="006F255E" w:rsidP="00827F8B">
            <w:pPr>
              <w:pStyle w:val="TAC"/>
            </w:pPr>
            <w:r w:rsidRPr="00A15DCB">
              <w:t>-91</w:t>
            </w:r>
          </w:p>
        </w:tc>
        <w:tc>
          <w:tcPr>
            <w:tcW w:w="1097" w:type="dxa"/>
            <w:tcBorders>
              <w:top w:val="single" w:sz="4" w:space="0" w:color="auto"/>
              <w:left w:val="single" w:sz="4" w:space="0" w:color="auto"/>
              <w:bottom w:val="single" w:sz="4" w:space="0" w:color="auto"/>
              <w:right w:val="single" w:sz="4" w:space="0" w:color="auto"/>
            </w:tcBorders>
          </w:tcPr>
          <w:p w14:paraId="34D49CF2" w14:textId="77777777" w:rsidR="00357C51" w:rsidRPr="00A15DCB" w:rsidRDefault="006F255E" w:rsidP="00827F8B">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hideMark/>
          </w:tcPr>
          <w:p w14:paraId="5B95BC44"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&gt;</w:t>
            </w:r>
            <w:r w:rsidR="005A193B" w:rsidRPr="00A15DCB">
              <w:t xml:space="preserve"> </w:t>
            </w:r>
            <w:r w:rsidRPr="00A15DCB">
              <w:t>R</w:t>
            </w:r>
            <w:r w:rsidRPr="00A15DCB">
              <w:rPr>
                <w:vertAlign w:val="subscript"/>
              </w:rPr>
              <w:t>NRCell 11</w:t>
            </w:r>
          </w:p>
        </w:tc>
      </w:tr>
      <w:tr w:rsidR="00357C51" w:rsidRPr="00A15DCB" w14:paraId="4B40EB32" w14:textId="77777777" w:rsidTr="00827F8B">
        <w:tc>
          <w:tcPr>
            <w:tcW w:w="527" w:type="dxa"/>
            <w:tcBorders>
              <w:top w:val="nil"/>
              <w:left w:val="single" w:sz="4" w:space="0" w:color="auto"/>
              <w:bottom w:val="nil"/>
              <w:right w:val="single" w:sz="4" w:space="0" w:color="auto"/>
            </w:tcBorders>
          </w:tcPr>
          <w:p w14:paraId="16DFFE18"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A238FE0"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31533DD9"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61786D85" w14:textId="77777777" w:rsidR="00357C51" w:rsidRPr="00A15DCB" w:rsidRDefault="006F255E" w:rsidP="00827F8B">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640E704A" w14:textId="77777777" w:rsidR="00357C51" w:rsidRPr="00A15DCB" w:rsidRDefault="006F255E" w:rsidP="00827F8B">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18F6B315" w14:textId="77777777" w:rsidR="00357C51" w:rsidRPr="00A15DCB" w:rsidRDefault="00357C51" w:rsidP="00827F8B">
            <w:pPr>
              <w:pStyle w:val="TAL"/>
            </w:pPr>
          </w:p>
        </w:tc>
      </w:tr>
      <w:tr w:rsidR="00357C51" w:rsidRPr="00A15DCB" w14:paraId="50FADD3D" w14:textId="77777777" w:rsidTr="00827F8B">
        <w:tc>
          <w:tcPr>
            <w:tcW w:w="527" w:type="dxa"/>
            <w:tcBorders>
              <w:top w:val="nil"/>
              <w:left w:val="single" w:sz="4" w:space="0" w:color="auto"/>
              <w:bottom w:val="nil"/>
              <w:right w:val="single" w:sz="4" w:space="0" w:color="auto"/>
            </w:tcBorders>
          </w:tcPr>
          <w:p w14:paraId="148BAA58"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4D12A8E4"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5FE61223"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1852A45B"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3577F028"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5544F1BE" w14:textId="77777777" w:rsidR="00357C51" w:rsidRPr="00A15DCB" w:rsidRDefault="00357C51" w:rsidP="00827F8B">
            <w:pPr>
              <w:pStyle w:val="TAL"/>
            </w:pPr>
          </w:p>
        </w:tc>
      </w:tr>
      <w:tr w:rsidR="00357C51" w:rsidRPr="00A15DCB" w14:paraId="79F5195F" w14:textId="77777777" w:rsidTr="00827F8B">
        <w:tc>
          <w:tcPr>
            <w:tcW w:w="527" w:type="dxa"/>
            <w:tcBorders>
              <w:top w:val="nil"/>
              <w:left w:val="single" w:sz="4" w:space="0" w:color="auto"/>
              <w:bottom w:val="nil"/>
              <w:right w:val="single" w:sz="4" w:space="0" w:color="auto"/>
            </w:tcBorders>
          </w:tcPr>
          <w:p w14:paraId="4306577C"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65570038"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55B04BD2"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7598B35"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713E5AE0"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00312F6D" w14:textId="77777777" w:rsidR="00357C51" w:rsidRPr="00A15DCB" w:rsidRDefault="00357C51" w:rsidP="00827F8B">
            <w:pPr>
              <w:pStyle w:val="TAL"/>
            </w:pPr>
          </w:p>
        </w:tc>
      </w:tr>
      <w:tr w:rsidR="00357C51" w:rsidRPr="00A15DCB" w14:paraId="51B334D8" w14:textId="77777777" w:rsidTr="00827F8B">
        <w:tc>
          <w:tcPr>
            <w:tcW w:w="527" w:type="dxa"/>
            <w:tcBorders>
              <w:top w:val="nil"/>
              <w:left w:val="single" w:sz="4" w:space="0" w:color="auto"/>
              <w:bottom w:val="single" w:sz="4" w:space="0" w:color="auto"/>
              <w:right w:val="single" w:sz="4" w:space="0" w:color="auto"/>
            </w:tcBorders>
          </w:tcPr>
          <w:p w14:paraId="4ADB5B3B"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C47C91D"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48FB3FD7"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9CD00EE" w14:textId="77777777" w:rsidR="00357C51" w:rsidRPr="00A15DCB" w:rsidRDefault="006F255E"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78A9A4E4"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1F27B764" w14:textId="77777777" w:rsidR="00357C51" w:rsidRPr="00A15DCB" w:rsidRDefault="00357C51" w:rsidP="00827F8B">
            <w:pPr>
              <w:pStyle w:val="TAL"/>
            </w:pPr>
          </w:p>
        </w:tc>
      </w:tr>
      <w:tr w:rsidR="00357C51" w:rsidRPr="00A15DCB" w14:paraId="79E34B67" w14:textId="77777777" w:rsidTr="00827F8B">
        <w:tc>
          <w:tcPr>
            <w:tcW w:w="527" w:type="dxa"/>
            <w:tcBorders>
              <w:top w:val="single" w:sz="4" w:space="0" w:color="auto"/>
              <w:left w:val="single" w:sz="4" w:space="0" w:color="auto"/>
              <w:bottom w:val="nil"/>
              <w:right w:val="single" w:sz="4" w:space="0" w:color="auto"/>
            </w:tcBorders>
          </w:tcPr>
          <w:p w14:paraId="62FF212D" w14:textId="77777777" w:rsidR="00357C51" w:rsidRPr="00A15DCB" w:rsidRDefault="00357C51" w:rsidP="00827F8B">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70A8ABF6" w14:textId="77777777" w:rsidR="00357C51" w:rsidRPr="00A15DCB" w:rsidRDefault="00357C51" w:rsidP="00827F8B">
            <w:pPr>
              <w:pStyle w:val="TAL"/>
              <w:jc w:val="center"/>
            </w:pPr>
            <w:r w:rsidRPr="00A15DCB">
              <w:t>SS/PBCH</w:t>
            </w:r>
          </w:p>
          <w:p w14:paraId="11D9FCCC" w14:textId="77777777" w:rsidR="00357C51" w:rsidRPr="00A15DCB" w:rsidRDefault="00357C51" w:rsidP="00827F8B">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72C3DE78"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5F3AA2EB" w14:textId="77777777" w:rsidR="00357C51" w:rsidRPr="00A15DCB" w:rsidRDefault="006F255E" w:rsidP="00827F8B">
            <w:pPr>
              <w:pStyle w:val="TAC"/>
            </w:pPr>
            <w:r w:rsidRPr="00A15DCB">
              <w:t>-91</w:t>
            </w:r>
          </w:p>
        </w:tc>
        <w:tc>
          <w:tcPr>
            <w:tcW w:w="1097" w:type="dxa"/>
            <w:tcBorders>
              <w:top w:val="single" w:sz="4" w:space="0" w:color="auto"/>
              <w:left w:val="single" w:sz="4" w:space="0" w:color="auto"/>
              <w:bottom w:val="single" w:sz="4" w:space="0" w:color="auto"/>
              <w:right w:val="single" w:sz="4" w:space="0" w:color="auto"/>
            </w:tcBorders>
          </w:tcPr>
          <w:p w14:paraId="6788FEFD" w14:textId="77777777" w:rsidR="00357C51" w:rsidRPr="00A15DCB" w:rsidRDefault="006F255E" w:rsidP="00827F8B">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tcPr>
          <w:p w14:paraId="0DAB2627"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&lt; R</w:t>
            </w:r>
            <w:r w:rsidRPr="00A15DCB">
              <w:rPr>
                <w:vertAlign w:val="subscript"/>
              </w:rPr>
              <w:t>NRCell 11</w:t>
            </w:r>
          </w:p>
        </w:tc>
      </w:tr>
      <w:tr w:rsidR="00357C51" w:rsidRPr="00A15DCB" w14:paraId="0F9093DA" w14:textId="77777777" w:rsidTr="00827F8B">
        <w:tc>
          <w:tcPr>
            <w:tcW w:w="527" w:type="dxa"/>
            <w:tcBorders>
              <w:top w:val="nil"/>
              <w:left w:val="single" w:sz="4" w:space="0" w:color="auto"/>
              <w:bottom w:val="nil"/>
              <w:right w:val="single" w:sz="4" w:space="0" w:color="auto"/>
            </w:tcBorders>
          </w:tcPr>
          <w:p w14:paraId="1FD0B930"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5D2933"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02025D4D"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2FC2094C" w14:textId="77777777" w:rsidR="00357C51" w:rsidRPr="00A15DCB" w:rsidRDefault="006F255E" w:rsidP="00827F8B">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41EB768A" w14:textId="77777777" w:rsidR="00357C51" w:rsidRPr="00A15DCB" w:rsidRDefault="006F255E" w:rsidP="00827F8B">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012F5305" w14:textId="77777777" w:rsidR="00357C51" w:rsidRPr="00A15DCB" w:rsidRDefault="00357C51" w:rsidP="00827F8B">
            <w:pPr>
              <w:pStyle w:val="TAL"/>
            </w:pPr>
          </w:p>
        </w:tc>
      </w:tr>
      <w:tr w:rsidR="00357C51" w:rsidRPr="00A15DCB" w14:paraId="1E476CFF" w14:textId="77777777" w:rsidTr="00827F8B">
        <w:tc>
          <w:tcPr>
            <w:tcW w:w="527" w:type="dxa"/>
            <w:tcBorders>
              <w:top w:val="nil"/>
              <w:left w:val="single" w:sz="4" w:space="0" w:color="auto"/>
              <w:bottom w:val="nil"/>
              <w:right w:val="single" w:sz="4" w:space="0" w:color="auto"/>
            </w:tcBorders>
          </w:tcPr>
          <w:p w14:paraId="3884CC0B"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99489AA"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327221D0"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5F880758"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008EB28F"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7D64C786" w14:textId="77777777" w:rsidR="00357C51" w:rsidRPr="00A15DCB" w:rsidRDefault="00357C51" w:rsidP="00827F8B">
            <w:pPr>
              <w:pStyle w:val="TAL"/>
            </w:pPr>
          </w:p>
        </w:tc>
      </w:tr>
      <w:tr w:rsidR="00357C51" w:rsidRPr="00A15DCB" w14:paraId="59949646" w14:textId="77777777" w:rsidTr="00827F8B">
        <w:tc>
          <w:tcPr>
            <w:tcW w:w="527" w:type="dxa"/>
            <w:tcBorders>
              <w:top w:val="nil"/>
              <w:left w:val="single" w:sz="4" w:space="0" w:color="auto"/>
              <w:bottom w:val="nil"/>
              <w:right w:val="single" w:sz="4" w:space="0" w:color="auto"/>
            </w:tcBorders>
          </w:tcPr>
          <w:p w14:paraId="352D47AE"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23BE45"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674731A9"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148FD02"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581EFCAF"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37D09FF0" w14:textId="77777777" w:rsidR="00357C51" w:rsidRPr="00A15DCB" w:rsidRDefault="00357C51" w:rsidP="00827F8B">
            <w:pPr>
              <w:pStyle w:val="TAL"/>
            </w:pPr>
          </w:p>
        </w:tc>
      </w:tr>
      <w:tr w:rsidR="00357C51" w:rsidRPr="00A15DCB" w14:paraId="7B24BEAB" w14:textId="77777777" w:rsidTr="00827F8B">
        <w:tc>
          <w:tcPr>
            <w:tcW w:w="527" w:type="dxa"/>
            <w:tcBorders>
              <w:top w:val="nil"/>
              <w:left w:val="single" w:sz="4" w:space="0" w:color="auto"/>
              <w:bottom w:val="single" w:sz="4" w:space="0" w:color="auto"/>
              <w:right w:val="single" w:sz="4" w:space="0" w:color="auto"/>
            </w:tcBorders>
          </w:tcPr>
          <w:p w14:paraId="3455DE56"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3F5A17"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626FFDD1"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7D69367B" w14:textId="77777777" w:rsidR="00357C51" w:rsidRPr="00A15DCB" w:rsidRDefault="006F255E" w:rsidP="00827F8B">
            <w:pPr>
              <w:pStyle w:val="TAC"/>
            </w:pPr>
            <w:r w:rsidRPr="00A15DCB">
              <w:t>-10</w:t>
            </w:r>
          </w:p>
        </w:tc>
        <w:tc>
          <w:tcPr>
            <w:tcW w:w="1097" w:type="dxa"/>
            <w:tcBorders>
              <w:top w:val="single" w:sz="4" w:space="0" w:color="auto"/>
              <w:left w:val="single" w:sz="4" w:space="0" w:color="auto"/>
              <w:bottom w:val="single" w:sz="4" w:space="0" w:color="auto"/>
              <w:right w:val="single" w:sz="4" w:space="0" w:color="auto"/>
            </w:tcBorders>
          </w:tcPr>
          <w:p w14:paraId="485BFAAE"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0BACB191" w14:textId="77777777" w:rsidR="00357C51" w:rsidRPr="00A15DCB" w:rsidRDefault="00357C51" w:rsidP="00827F8B">
            <w:pPr>
              <w:pStyle w:val="TAL"/>
            </w:pPr>
          </w:p>
        </w:tc>
      </w:tr>
      <w:tr w:rsidR="00357C51" w:rsidRPr="00A15DCB" w14:paraId="47DDBA6E"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4BB3B2C3" w14:textId="77777777" w:rsidR="00357C51" w:rsidRPr="00A15DCB" w:rsidRDefault="00357C51" w:rsidP="00827F8B">
            <w:pPr>
              <w:pStyle w:val="TAN"/>
              <w:rPr>
                <w:lang w:eastAsia="en-US"/>
              </w:rPr>
            </w:pPr>
            <w:r w:rsidRPr="00A15DCB">
              <w:t>Note:</w:t>
            </w:r>
            <w:r w:rsidRPr="00A15DCB">
              <w:tab/>
              <w:t>The downlink signal level uncertainty is specified in TS 38.508-1</w:t>
            </w:r>
            <w:r w:rsidRPr="00A15DCB">
              <w:rPr>
                <w:lang w:eastAsia="zh-CN"/>
              </w:rPr>
              <w:t xml:space="preserve"> [4]</w:t>
            </w:r>
            <w:r w:rsidRPr="00A15DCB">
              <w:t xml:space="preserve"> section </w:t>
            </w:r>
            <w:r w:rsidR="006F255E" w:rsidRPr="00A15DCB">
              <w:t>6.2.2.2</w:t>
            </w:r>
            <w:r w:rsidRPr="00A15DCB">
              <w:t>.</w:t>
            </w:r>
          </w:p>
        </w:tc>
      </w:tr>
    </w:tbl>
    <w:p w14:paraId="2045F4C4" w14:textId="77777777" w:rsidR="00357C51" w:rsidRPr="00A15DCB" w:rsidRDefault="00357C51" w:rsidP="00357C51"/>
    <w:p w14:paraId="36CBBEC6" w14:textId="77777777" w:rsidR="00357C51" w:rsidRPr="00A15DCB" w:rsidRDefault="00357C51" w:rsidP="00357C51">
      <w:pPr>
        <w:pStyle w:val="TH"/>
      </w:pPr>
      <w:r w:rsidRPr="00A15DCB">
        <w:lastRenderedPageBreak/>
        <w:t>Table 7.1.1.1.3.3.2-3: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A15DCB" w14:paraId="074C4FEC" w14:textId="77777777" w:rsidTr="00B7523D">
        <w:tc>
          <w:tcPr>
            <w:tcW w:w="648" w:type="dxa"/>
            <w:vMerge w:val="restart"/>
            <w:tcBorders>
              <w:top w:val="single" w:sz="4" w:space="0" w:color="auto"/>
              <w:left w:val="single" w:sz="4" w:space="0" w:color="auto"/>
              <w:right w:val="single" w:sz="4" w:space="0" w:color="auto"/>
            </w:tcBorders>
          </w:tcPr>
          <w:p w14:paraId="416274EA" w14:textId="77777777" w:rsidR="00CA10DB" w:rsidRPr="00A15DCB" w:rsidRDefault="00CA10DB" w:rsidP="00B7523D">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792C1DAE" w14:textId="77777777" w:rsidR="00CA10DB" w:rsidRPr="00A15DCB" w:rsidRDefault="00CA10DB" w:rsidP="00B7523D">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2C7B92E6" w14:textId="77777777" w:rsidR="00CA10DB" w:rsidRPr="00A15DCB" w:rsidRDefault="00CA10DB" w:rsidP="00B7523D">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1BBF509B" w14:textId="77777777" w:rsidR="00CA10DB" w:rsidRPr="00A15DCB" w:rsidRDefault="00CA10DB" w:rsidP="00B7523D">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158415FD" w14:textId="77777777" w:rsidR="00CA10DB" w:rsidRPr="00A15DCB" w:rsidRDefault="00CA10DB" w:rsidP="00B7523D">
            <w:pPr>
              <w:pStyle w:val="TAH"/>
              <w:rPr>
                <w:lang w:eastAsia="en-US"/>
              </w:rPr>
            </w:pPr>
            <w:r w:rsidRPr="00A15DCB">
              <w:rPr>
                <w:lang w:eastAsia="en-US"/>
              </w:rPr>
              <w:t>Verdict</w:t>
            </w:r>
          </w:p>
        </w:tc>
      </w:tr>
      <w:tr w:rsidR="00CA10DB" w:rsidRPr="00A15DCB" w14:paraId="2345E889" w14:textId="77777777" w:rsidTr="00B7523D">
        <w:tc>
          <w:tcPr>
            <w:tcW w:w="648" w:type="dxa"/>
            <w:vMerge/>
            <w:tcBorders>
              <w:left w:val="single" w:sz="4" w:space="0" w:color="auto"/>
              <w:bottom w:val="single" w:sz="4" w:space="0" w:color="auto"/>
              <w:right w:val="single" w:sz="4" w:space="0" w:color="auto"/>
            </w:tcBorders>
          </w:tcPr>
          <w:p w14:paraId="15A2CF61" w14:textId="77777777" w:rsidR="00CA10DB" w:rsidRPr="00A15DCB" w:rsidRDefault="00CA10DB" w:rsidP="00B7523D">
            <w:pPr>
              <w:keepNext/>
              <w:keepLines/>
              <w:spacing w:after="0"/>
              <w:jc w:val="center"/>
              <w:rPr>
                <w:sz w:val="18"/>
                <w:lang w:eastAsia="sv-SE"/>
              </w:rPr>
            </w:pPr>
          </w:p>
        </w:tc>
        <w:tc>
          <w:tcPr>
            <w:tcW w:w="3969" w:type="dxa"/>
            <w:tcBorders>
              <w:top w:val="nil"/>
              <w:left w:val="single" w:sz="4" w:space="0" w:color="auto"/>
              <w:bottom w:val="single" w:sz="4" w:space="0" w:color="auto"/>
              <w:right w:val="single" w:sz="4" w:space="0" w:color="auto"/>
            </w:tcBorders>
          </w:tcPr>
          <w:p w14:paraId="21FA6A06" w14:textId="77777777" w:rsidR="00CA10DB" w:rsidRPr="00A15DCB"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C21AFC" w14:textId="77777777" w:rsidR="00CA10DB" w:rsidRPr="00A15DCB" w:rsidRDefault="00CA10DB" w:rsidP="00B7523D">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91EEDF" w14:textId="77777777" w:rsidR="00CA10DB" w:rsidRPr="00A15DCB" w:rsidRDefault="00CA10DB" w:rsidP="00B7523D">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548592C3" w14:textId="77777777" w:rsidR="00CA10DB" w:rsidRPr="00A15DCB" w:rsidRDefault="00CA10DB" w:rsidP="00B7523D">
            <w:pPr>
              <w:keepNext/>
              <w:keepLines/>
              <w:spacing w:after="0"/>
              <w:jc w:val="center"/>
              <w:rPr>
                <w:sz w:val="18"/>
                <w:lang w:eastAsia="sv-SE"/>
              </w:rPr>
            </w:pPr>
          </w:p>
        </w:tc>
        <w:tc>
          <w:tcPr>
            <w:tcW w:w="892" w:type="dxa"/>
            <w:vMerge/>
            <w:tcBorders>
              <w:left w:val="single" w:sz="4" w:space="0" w:color="auto"/>
              <w:bottom w:val="single" w:sz="4" w:space="0" w:color="auto"/>
              <w:right w:val="single" w:sz="4" w:space="0" w:color="auto"/>
            </w:tcBorders>
          </w:tcPr>
          <w:p w14:paraId="235C340F" w14:textId="77777777" w:rsidR="00CA10DB" w:rsidRPr="00A15DCB" w:rsidRDefault="00CA10DB" w:rsidP="00B7523D">
            <w:pPr>
              <w:keepNext/>
              <w:keepLines/>
              <w:spacing w:after="0"/>
              <w:jc w:val="center"/>
              <w:rPr>
                <w:sz w:val="18"/>
                <w:lang w:eastAsia="sv-SE"/>
              </w:rPr>
            </w:pPr>
          </w:p>
        </w:tc>
      </w:tr>
      <w:tr w:rsidR="00CA10DB" w:rsidRPr="00A15DCB" w14:paraId="52FAD9F7" w14:textId="77777777" w:rsidTr="00B7523D">
        <w:tc>
          <w:tcPr>
            <w:tcW w:w="648" w:type="dxa"/>
            <w:tcBorders>
              <w:top w:val="single" w:sz="4" w:space="0" w:color="auto"/>
              <w:left w:val="single" w:sz="4" w:space="0" w:color="auto"/>
              <w:bottom w:val="single" w:sz="4" w:space="0" w:color="auto"/>
              <w:right w:val="single" w:sz="4" w:space="0" w:color="auto"/>
            </w:tcBorders>
          </w:tcPr>
          <w:p w14:paraId="4BF69561" w14:textId="77777777" w:rsidR="00CA10DB" w:rsidRPr="00A15DCB" w:rsidRDefault="00CA10DB" w:rsidP="00B7523D">
            <w:pPr>
              <w:pStyle w:val="TAC"/>
              <w:rPr>
                <w:rFonts w:cs="Arial"/>
                <w:lang w:eastAsia="en-US"/>
              </w:rPr>
            </w:pPr>
            <w:r w:rsidRPr="00A15DCB">
              <w:rPr>
                <w:rFonts w:cs="Arial"/>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DCD7A43" w14:textId="77777777" w:rsidR="00A741F6" w:rsidRPr="00A15DCB" w:rsidRDefault="00357C51" w:rsidP="00A741F6">
            <w:pPr>
              <w:pStyle w:val="TAL"/>
            </w:pPr>
            <w:r w:rsidRPr="00A15DCB">
              <w:t xml:space="preserve">The </w:t>
            </w:r>
            <w:r w:rsidR="00CA10DB" w:rsidRPr="00A15DCB">
              <w:rPr>
                <w:rFonts w:cs="Arial"/>
                <w:lang w:eastAsia="en-US"/>
              </w:rPr>
              <w:t xml:space="preserve">SS changes </w:t>
            </w:r>
            <w:r w:rsidR="00A741F6" w:rsidRPr="00A15DCB">
              <w:t>SS/PBCH</w:t>
            </w:r>
          </w:p>
          <w:p w14:paraId="5ED835E1" w14:textId="77777777" w:rsidR="00CA10DB" w:rsidRPr="00A15DCB" w:rsidDel="004D1A24" w:rsidRDefault="00A741F6" w:rsidP="00A741F6">
            <w:pPr>
              <w:pStyle w:val="TAL"/>
              <w:rPr>
                <w:rFonts w:cs="Arial"/>
              </w:rPr>
            </w:pPr>
            <w:r w:rsidRPr="00A15DCB">
              <w:t xml:space="preserve"> EPRE level of</w:t>
            </w:r>
            <w:r w:rsidR="00CA10DB" w:rsidRPr="00A15DCB">
              <w:rPr>
                <w:rFonts w:cs="Arial"/>
                <w:lang w:eastAsia="en-US"/>
              </w:rPr>
              <w:t xml:space="preserve"> NR </w:t>
            </w:r>
            <w:r w:rsidRPr="00A15DCB">
              <w:t>Cell 11</w:t>
            </w:r>
            <w:r w:rsidR="00CA10DB" w:rsidRPr="00A15DCB">
              <w:rPr>
                <w:rFonts w:cs="Arial"/>
                <w:lang w:eastAsia="en-US"/>
              </w:rPr>
              <w:t xml:space="preserve"> according to the </w:t>
            </w:r>
            <w:r w:rsidRPr="00A15DCB">
              <w:t>row "T1"</w:t>
            </w:r>
            <w:r w:rsidR="00CA10DB" w:rsidRPr="00A15DCB">
              <w:rPr>
                <w:rFonts w:cs="Arial"/>
                <w:lang w:eastAsia="en-US"/>
              </w:rPr>
              <w:t xml:space="preserve"> in </w:t>
            </w:r>
            <w:r w:rsidRPr="00A15DCB">
              <w:t>Table 7.1.1.1.3.3.2-1</w:t>
            </w:r>
            <w:r w:rsidR="005A193B" w:rsidRPr="00A15DCB">
              <w:t>/2</w:t>
            </w:r>
            <w:r w:rsidR="00CA10DB" w:rsidRPr="00A15DCB">
              <w:rPr>
                <w:rFonts w:cs="Arial"/>
                <w:lang w:eastAsia="en-US"/>
              </w:rPr>
              <w:t>.</w:t>
            </w:r>
          </w:p>
        </w:tc>
        <w:tc>
          <w:tcPr>
            <w:tcW w:w="709" w:type="dxa"/>
            <w:tcBorders>
              <w:top w:val="single" w:sz="4" w:space="0" w:color="auto"/>
              <w:left w:val="single" w:sz="4" w:space="0" w:color="auto"/>
              <w:bottom w:val="single" w:sz="4" w:space="0" w:color="auto"/>
              <w:right w:val="single" w:sz="4" w:space="0" w:color="auto"/>
            </w:tcBorders>
          </w:tcPr>
          <w:p w14:paraId="2797D4E7" w14:textId="77777777" w:rsidR="00CA10DB" w:rsidRPr="00A15DCB" w:rsidRDefault="00CA10DB" w:rsidP="00B7523D">
            <w:pPr>
              <w:pStyle w:val="TAC"/>
              <w:rPr>
                <w:rFonts w:cs="Arial"/>
                <w:lang w:eastAsia="en-US"/>
              </w:rPr>
            </w:pPr>
            <w:r w:rsidRPr="00A15DCB">
              <w:rPr>
                <w:rFonts w:cs="Arial"/>
                <w:lang w:eastAsia="en-US"/>
              </w:rPr>
              <w:t>-</w:t>
            </w:r>
          </w:p>
        </w:tc>
        <w:tc>
          <w:tcPr>
            <w:tcW w:w="2977" w:type="dxa"/>
            <w:tcBorders>
              <w:top w:val="single" w:sz="4" w:space="0" w:color="auto"/>
              <w:left w:val="single" w:sz="4" w:space="0" w:color="auto"/>
              <w:bottom w:val="single" w:sz="4" w:space="0" w:color="auto"/>
              <w:right w:val="single" w:sz="4" w:space="0" w:color="auto"/>
            </w:tcBorders>
          </w:tcPr>
          <w:p w14:paraId="06CF656F" w14:textId="77777777" w:rsidR="00CA10DB" w:rsidRPr="00A15DCB" w:rsidRDefault="00CA10DB" w:rsidP="00B7523D">
            <w:pPr>
              <w:pStyle w:val="TAL"/>
              <w:rPr>
                <w:rFonts w:cs="Arial"/>
                <w:i/>
                <w:iCs/>
                <w:lang w:eastAsia="en-US"/>
              </w:rPr>
            </w:pPr>
            <w:r w:rsidRPr="00A15DCB">
              <w:rPr>
                <w:rFonts w:cs="Arial"/>
              </w:rPr>
              <w:t>-</w:t>
            </w:r>
          </w:p>
        </w:tc>
        <w:tc>
          <w:tcPr>
            <w:tcW w:w="567" w:type="dxa"/>
            <w:tcBorders>
              <w:top w:val="single" w:sz="4" w:space="0" w:color="auto"/>
              <w:left w:val="single" w:sz="4" w:space="0" w:color="auto"/>
              <w:bottom w:val="single" w:sz="4" w:space="0" w:color="auto"/>
              <w:right w:val="single" w:sz="4" w:space="0" w:color="auto"/>
            </w:tcBorders>
          </w:tcPr>
          <w:p w14:paraId="5D72F9B0" w14:textId="77777777" w:rsidR="00CA10DB" w:rsidRPr="00A15DCB" w:rsidRDefault="00CA10DB" w:rsidP="00B7523D">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1EE1AEC7" w14:textId="77777777" w:rsidR="00CA10DB" w:rsidRPr="00A15DCB" w:rsidRDefault="00CA10DB" w:rsidP="00B7523D">
            <w:pPr>
              <w:pStyle w:val="TAC"/>
              <w:rPr>
                <w:rFonts w:cs="Arial"/>
              </w:rPr>
            </w:pPr>
            <w:r w:rsidRPr="00A15DCB">
              <w:rPr>
                <w:rFonts w:cs="Arial"/>
              </w:rPr>
              <w:t>-</w:t>
            </w:r>
          </w:p>
        </w:tc>
      </w:tr>
      <w:tr w:rsidR="00CA10DB" w:rsidRPr="00A15DCB" w14:paraId="21A0AEA8" w14:textId="77777777" w:rsidTr="00B7523D">
        <w:tc>
          <w:tcPr>
            <w:tcW w:w="648" w:type="dxa"/>
            <w:tcBorders>
              <w:top w:val="single" w:sz="4" w:space="0" w:color="auto"/>
              <w:left w:val="single" w:sz="4" w:space="0" w:color="auto"/>
              <w:bottom w:val="single" w:sz="4" w:space="0" w:color="auto"/>
              <w:right w:val="single" w:sz="4" w:space="0" w:color="auto"/>
            </w:tcBorders>
          </w:tcPr>
          <w:p w14:paraId="7C88B21E" w14:textId="77777777" w:rsidR="00CA10DB" w:rsidRPr="00A15DCB" w:rsidRDefault="00CA10DB" w:rsidP="00B7523D">
            <w:pPr>
              <w:pStyle w:val="TAC"/>
              <w:rPr>
                <w:rFonts w:cs="Arial"/>
                <w:lang w:eastAsia="en-US"/>
              </w:rPr>
            </w:pPr>
            <w:r w:rsidRPr="00A15DCB">
              <w:rPr>
                <w:rFonts w:cs="Arial"/>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3261D7D" w14:textId="77777777" w:rsidR="00B4731A" w:rsidRPr="00A15DCB" w:rsidRDefault="00B4731A" w:rsidP="00B7523D">
            <w:pPr>
              <w:pStyle w:val="TAL"/>
              <w:rPr>
                <w:rFonts w:cs="Arial"/>
                <w:lang w:eastAsia="en-US"/>
              </w:rPr>
            </w:pPr>
            <w:r w:rsidRPr="00A15DCB">
              <w:rPr>
                <w:rFonts w:cs="Arial"/>
              </w:rPr>
              <w:t>Wait 60s to ensure UE detects NR Cell 11.</w:t>
            </w:r>
          </w:p>
        </w:tc>
        <w:tc>
          <w:tcPr>
            <w:tcW w:w="709" w:type="dxa"/>
            <w:tcBorders>
              <w:top w:val="single" w:sz="4" w:space="0" w:color="auto"/>
              <w:left w:val="single" w:sz="4" w:space="0" w:color="auto"/>
              <w:bottom w:val="single" w:sz="4" w:space="0" w:color="auto"/>
              <w:right w:val="single" w:sz="4" w:space="0" w:color="auto"/>
            </w:tcBorders>
          </w:tcPr>
          <w:p w14:paraId="0846102B" w14:textId="77777777" w:rsidR="00CA10DB" w:rsidRPr="00A15DCB" w:rsidRDefault="005A193B" w:rsidP="00B7523D">
            <w:pPr>
              <w:pStyle w:val="TAC"/>
              <w:rPr>
                <w:rFonts w:cs="Arial"/>
                <w:lang w:eastAsia="en-US"/>
              </w:rPr>
            </w:pPr>
            <w:r w:rsidRPr="00A15DCB">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02E6E73D" w14:textId="77777777" w:rsidR="00CA10DB" w:rsidRPr="00A15DCB" w:rsidRDefault="005A193B" w:rsidP="00B7523D">
            <w:pPr>
              <w:pStyle w:val="TAL"/>
              <w:rPr>
                <w:rFonts w:cs="Arial"/>
                <w:i/>
                <w:iCs/>
                <w:lang w:eastAsia="en-US"/>
              </w:rPr>
            </w:pPr>
            <w:r w:rsidRPr="00A15DCB">
              <w:rPr>
                <w:rFonts w:cs="Arial"/>
                <w:i/>
                <w:iCs/>
                <w:lang w:eastAsia="en-US"/>
              </w:rPr>
              <w:t>-</w:t>
            </w:r>
          </w:p>
        </w:tc>
        <w:tc>
          <w:tcPr>
            <w:tcW w:w="567" w:type="dxa"/>
            <w:tcBorders>
              <w:top w:val="single" w:sz="4" w:space="0" w:color="auto"/>
              <w:left w:val="single" w:sz="4" w:space="0" w:color="auto"/>
              <w:bottom w:val="single" w:sz="4" w:space="0" w:color="auto"/>
              <w:right w:val="single" w:sz="4" w:space="0" w:color="auto"/>
            </w:tcBorders>
          </w:tcPr>
          <w:p w14:paraId="6F41C9AD" w14:textId="77777777" w:rsidR="00CA10DB" w:rsidRPr="00A15DCB" w:rsidRDefault="00B4731A" w:rsidP="00B7523D">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49E2ECBB" w14:textId="77777777" w:rsidR="00CA10DB" w:rsidRPr="00A15DCB" w:rsidRDefault="00B4731A" w:rsidP="00B7523D">
            <w:pPr>
              <w:pStyle w:val="TAC"/>
              <w:rPr>
                <w:rFonts w:cs="Arial"/>
              </w:rPr>
            </w:pPr>
            <w:r w:rsidRPr="00A15DCB">
              <w:rPr>
                <w:rFonts w:cs="Arial"/>
              </w:rPr>
              <w:t>-</w:t>
            </w:r>
          </w:p>
        </w:tc>
      </w:tr>
      <w:tr w:rsidR="00CA10DB" w:rsidRPr="00A15DCB" w14:paraId="289D4746" w14:textId="77777777" w:rsidTr="00B7523D">
        <w:tc>
          <w:tcPr>
            <w:tcW w:w="648" w:type="dxa"/>
            <w:tcBorders>
              <w:top w:val="single" w:sz="4" w:space="0" w:color="auto"/>
              <w:left w:val="single" w:sz="4" w:space="0" w:color="auto"/>
              <w:bottom w:val="single" w:sz="4" w:space="0" w:color="auto"/>
              <w:right w:val="single" w:sz="4" w:space="0" w:color="auto"/>
            </w:tcBorders>
          </w:tcPr>
          <w:p w14:paraId="2C592C03" w14:textId="77777777" w:rsidR="00CA10DB" w:rsidRPr="00A15DCB" w:rsidRDefault="00CA10DB" w:rsidP="00B7523D">
            <w:pPr>
              <w:pStyle w:val="TAC"/>
              <w:rPr>
                <w:rFonts w:cs="Arial"/>
                <w:lang w:eastAsia="en-US"/>
              </w:rPr>
            </w:pPr>
            <w:r w:rsidRPr="00A15DCB">
              <w:rPr>
                <w:rFonts w:cs="Arial"/>
                <w:lang w:eastAsia="en-US"/>
              </w:rPr>
              <w:t>3</w:t>
            </w:r>
          </w:p>
        </w:tc>
        <w:tc>
          <w:tcPr>
            <w:tcW w:w="3969" w:type="dxa"/>
            <w:tcBorders>
              <w:top w:val="single" w:sz="4" w:space="0" w:color="auto"/>
              <w:left w:val="single" w:sz="4" w:space="0" w:color="auto"/>
              <w:bottom w:val="single" w:sz="4" w:space="0" w:color="auto"/>
              <w:right w:val="single" w:sz="4" w:space="0" w:color="auto"/>
            </w:tcBorders>
          </w:tcPr>
          <w:p w14:paraId="73FA45C7" w14:textId="77777777" w:rsidR="00CA10DB" w:rsidRPr="00A15DCB" w:rsidRDefault="00A741F6" w:rsidP="00B7523D">
            <w:pPr>
              <w:pStyle w:val="TAL"/>
              <w:rPr>
                <w:rFonts w:cs="Arial"/>
                <w:lang w:eastAsia="en-US"/>
              </w:rPr>
            </w:pPr>
            <w:r w:rsidRPr="00A15DCB">
              <w:rPr>
                <w:rFonts w:cs="Arial"/>
              </w:rPr>
              <w:t>SS transmits Short Message on PDCCH addressed to P-RNTI using Short Message field in DCI format 1_0</w:t>
            </w:r>
            <w:r w:rsidRPr="00A15DCB">
              <w:rPr>
                <w:rFonts w:cs="Arial"/>
                <w:lang w:eastAsia="zh-CN"/>
              </w:rPr>
              <w:t>. Bit 1</w:t>
            </w:r>
            <w:r w:rsidR="005A193B" w:rsidRPr="00A15DCB">
              <w:rPr>
                <w:rFonts w:cs="Arial"/>
                <w:lang w:eastAsia="zh-CN"/>
              </w:rPr>
              <w:t xml:space="preserve"> </w:t>
            </w:r>
            <w:r w:rsidRPr="00A15DCB">
              <w:rPr>
                <w:rFonts w:cs="Arial"/>
                <w:lang w:eastAsia="zh-CN"/>
              </w:rPr>
              <w:t xml:space="preserve">of </w:t>
            </w:r>
            <w:r w:rsidRPr="00A15DCB">
              <w:rPr>
                <w:rFonts w:cs="Arial"/>
              </w:rPr>
              <w:t xml:space="preserve">Short Message field is set to 1 to indicate the SI </w:t>
            </w:r>
            <w:r w:rsidRPr="00A15DCB">
              <w:rPr>
                <w:rFonts w:eastAsia="v3.7.0" w:cs="Arial"/>
                <w:iCs/>
                <w:kern w:val="2"/>
              </w:rPr>
              <w:t>modification.</w:t>
            </w:r>
          </w:p>
        </w:tc>
        <w:tc>
          <w:tcPr>
            <w:tcW w:w="709" w:type="dxa"/>
            <w:tcBorders>
              <w:top w:val="single" w:sz="4" w:space="0" w:color="auto"/>
              <w:left w:val="single" w:sz="4" w:space="0" w:color="auto"/>
              <w:bottom w:val="single" w:sz="4" w:space="0" w:color="auto"/>
              <w:right w:val="single" w:sz="4" w:space="0" w:color="auto"/>
            </w:tcBorders>
          </w:tcPr>
          <w:p w14:paraId="6353E990" w14:textId="77777777" w:rsidR="00CA10DB" w:rsidRPr="00A15DCB" w:rsidRDefault="005A193B" w:rsidP="00B7523D">
            <w:pPr>
              <w:pStyle w:val="TAC"/>
              <w:rPr>
                <w:rFonts w:cs="Arial"/>
                <w:lang w:eastAsia="en-US"/>
              </w:rPr>
            </w:pPr>
            <w:r w:rsidRPr="00A15DCB">
              <w:t>&lt;-</w:t>
            </w:r>
            <w:r w:rsidR="00A741F6" w:rsidRPr="00A15DCB">
              <w:t>-</w:t>
            </w:r>
          </w:p>
        </w:tc>
        <w:tc>
          <w:tcPr>
            <w:tcW w:w="2977" w:type="dxa"/>
            <w:tcBorders>
              <w:top w:val="single" w:sz="4" w:space="0" w:color="auto"/>
              <w:left w:val="single" w:sz="4" w:space="0" w:color="auto"/>
              <w:bottom w:val="single" w:sz="4" w:space="0" w:color="auto"/>
              <w:right w:val="single" w:sz="4" w:space="0" w:color="auto"/>
            </w:tcBorders>
          </w:tcPr>
          <w:p w14:paraId="25342656" w14:textId="77777777" w:rsidR="00CA10DB" w:rsidRPr="00A15DCB" w:rsidRDefault="00A741F6" w:rsidP="00B7523D">
            <w:pPr>
              <w:pStyle w:val="TAL"/>
              <w:rPr>
                <w:rFonts w:cs="Arial"/>
                <w:lang w:eastAsia="en-US"/>
              </w:rPr>
            </w:pPr>
            <w:r w:rsidRPr="00A15DCB">
              <w:rPr>
                <w:rFonts w:cs="Arial"/>
              </w:rPr>
              <w:t>(Short Message)</w:t>
            </w:r>
          </w:p>
        </w:tc>
        <w:tc>
          <w:tcPr>
            <w:tcW w:w="567" w:type="dxa"/>
            <w:tcBorders>
              <w:top w:val="single" w:sz="4" w:space="0" w:color="auto"/>
              <w:left w:val="single" w:sz="4" w:space="0" w:color="auto"/>
              <w:bottom w:val="single" w:sz="4" w:space="0" w:color="auto"/>
              <w:right w:val="single" w:sz="4" w:space="0" w:color="auto"/>
            </w:tcBorders>
          </w:tcPr>
          <w:p w14:paraId="5CAF6FBB" w14:textId="77777777" w:rsidR="00CA10DB" w:rsidRPr="00A15DCB" w:rsidRDefault="00CA10DB" w:rsidP="00B7523D">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515E4581" w14:textId="77777777" w:rsidR="00CA10DB" w:rsidRPr="00A15DCB" w:rsidRDefault="00CA10DB" w:rsidP="00B7523D">
            <w:pPr>
              <w:pStyle w:val="TAC"/>
              <w:rPr>
                <w:rFonts w:cs="Arial"/>
              </w:rPr>
            </w:pPr>
            <w:r w:rsidRPr="00A15DCB">
              <w:rPr>
                <w:rFonts w:cs="Arial"/>
              </w:rPr>
              <w:t>-</w:t>
            </w:r>
          </w:p>
        </w:tc>
      </w:tr>
      <w:tr w:rsidR="00CA10DB" w:rsidRPr="00A15DCB" w14:paraId="00AE2C69" w14:textId="77777777" w:rsidTr="00B7523D">
        <w:tc>
          <w:tcPr>
            <w:tcW w:w="648" w:type="dxa"/>
            <w:tcBorders>
              <w:top w:val="single" w:sz="4" w:space="0" w:color="auto"/>
              <w:left w:val="single" w:sz="4" w:space="0" w:color="auto"/>
              <w:bottom w:val="single" w:sz="4" w:space="0" w:color="auto"/>
              <w:right w:val="single" w:sz="4" w:space="0" w:color="auto"/>
            </w:tcBorders>
          </w:tcPr>
          <w:p w14:paraId="34C40100" w14:textId="77777777" w:rsidR="00CA10DB" w:rsidRPr="00A15DCB" w:rsidRDefault="00CA10DB" w:rsidP="00B7523D">
            <w:pPr>
              <w:pStyle w:val="TAC"/>
              <w:rPr>
                <w:rFonts w:cs="Arial"/>
                <w:lang w:eastAsia="en-US"/>
              </w:rPr>
            </w:pPr>
            <w:r w:rsidRPr="00A15DCB">
              <w:rPr>
                <w:rFonts w:cs="Arial"/>
                <w:lang w:eastAsia="en-US"/>
              </w:rPr>
              <w:t>4</w:t>
            </w:r>
          </w:p>
        </w:tc>
        <w:tc>
          <w:tcPr>
            <w:tcW w:w="3969" w:type="dxa"/>
            <w:tcBorders>
              <w:top w:val="single" w:sz="4" w:space="0" w:color="auto"/>
              <w:left w:val="single" w:sz="4" w:space="0" w:color="auto"/>
              <w:bottom w:val="single" w:sz="4" w:space="0" w:color="auto"/>
              <w:right w:val="single" w:sz="4" w:space="0" w:color="auto"/>
            </w:tcBorders>
          </w:tcPr>
          <w:p w14:paraId="5E673C28" w14:textId="5DBA1B61" w:rsidR="00CA10DB" w:rsidRPr="00A15DCB" w:rsidRDefault="00A741F6" w:rsidP="00B7523D">
            <w:pPr>
              <w:pStyle w:val="TAL"/>
              <w:rPr>
                <w:rFonts w:cs="Arial"/>
                <w:lang w:eastAsia="en-US"/>
              </w:rPr>
            </w:pPr>
            <w:r w:rsidRPr="00A15DCB">
              <w:t xml:space="preserve">The </w:t>
            </w:r>
            <w:r w:rsidRPr="00A15DCB">
              <w:rPr>
                <w:i/>
              </w:rPr>
              <w:t xml:space="preserve">valueTag </w:t>
            </w:r>
            <w:r w:rsidRPr="00A15DCB">
              <w:t xml:space="preserve">for SIB3 in the SIB1 message is increased and </w:t>
            </w:r>
            <w:r w:rsidRPr="00A15DCB">
              <w:rPr>
                <w:rFonts w:cs="Arial"/>
                <w:i/>
              </w:rPr>
              <w:t>si</w:t>
            </w:r>
            <w:r w:rsidRPr="00A15DCB">
              <w:rPr>
                <w:rFonts w:cs="Arial"/>
              </w:rPr>
              <w:t>-</w:t>
            </w:r>
            <w:r w:rsidRPr="00A15DCB">
              <w:rPr>
                <w:rFonts w:cs="Arial"/>
                <w:i/>
              </w:rPr>
              <w:t>BroadcastStatus</w:t>
            </w:r>
            <w:r w:rsidRPr="00A15DCB">
              <w:rPr>
                <w:rFonts w:cs="Arial"/>
              </w:rPr>
              <w:t xml:space="preserve"> for SIB3 is set to ‘</w:t>
            </w:r>
            <w:r w:rsidRPr="00A15DCB">
              <w:rPr>
                <w:rFonts w:cs="Arial"/>
                <w:i/>
              </w:rPr>
              <w:t>notBroadcasted’</w:t>
            </w:r>
            <w:r w:rsidR="00E55601" w:rsidRPr="00A15DCB">
              <w:rPr>
                <w:rFonts w:cs="Arial"/>
                <w:i/>
              </w:rPr>
              <w:t xml:space="preserve"> </w:t>
            </w:r>
            <w:r w:rsidR="00E55601" w:rsidRPr="00A15DCB">
              <w:rPr>
                <w:rFonts w:cs="Arial"/>
                <w:iCs/>
              </w:rPr>
              <w:t>and SS stops broadcasting SIB3</w:t>
            </w:r>
            <w:r w:rsidRPr="00A15DCB">
              <w:t>.</w:t>
            </w:r>
          </w:p>
        </w:tc>
        <w:tc>
          <w:tcPr>
            <w:tcW w:w="709" w:type="dxa"/>
            <w:tcBorders>
              <w:top w:val="single" w:sz="4" w:space="0" w:color="auto"/>
              <w:left w:val="single" w:sz="4" w:space="0" w:color="auto"/>
              <w:bottom w:val="single" w:sz="4" w:space="0" w:color="auto"/>
              <w:right w:val="single" w:sz="4" w:space="0" w:color="auto"/>
            </w:tcBorders>
          </w:tcPr>
          <w:p w14:paraId="397BBE99" w14:textId="77777777" w:rsidR="00CA10DB" w:rsidRPr="00A15DCB" w:rsidRDefault="00A741F6" w:rsidP="00B7523D">
            <w:pPr>
              <w:pStyle w:val="TAC"/>
              <w:rPr>
                <w:rFonts w:cs="Arial"/>
                <w:lang w:eastAsia="en-US"/>
              </w:rPr>
            </w:pPr>
            <w:r w:rsidRPr="00A15DCB">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5B4BB4EB" w14:textId="77777777" w:rsidR="00CA10DB" w:rsidRPr="00A15DCB" w:rsidRDefault="00CA10DB" w:rsidP="00B7523D">
            <w:pPr>
              <w:pStyle w:val="TAL"/>
              <w:rPr>
                <w:rFonts w:cs="Arial"/>
                <w:lang w:eastAsia="en-US"/>
              </w:rPr>
            </w:pPr>
          </w:p>
        </w:tc>
        <w:tc>
          <w:tcPr>
            <w:tcW w:w="567" w:type="dxa"/>
            <w:tcBorders>
              <w:top w:val="single" w:sz="4" w:space="0" w:color="auto"/>
              <w:left w:val="single" w:sz="4" w:space="0" w:color="auto"/>
              <w:bottom w:val="single" w:sz="4" w:space="0" w:color="auto"/>
              <w:right w:val="single" w:sz="4" w:space="0" w:color="auto"/>
            </w:tcBorders>
          </w:tcPr>
          <w:p w14:paraId="02688433" w14:textId="77777777" w:rsidR="00CA10DB" w:rsidRPr="00A15DCB" w:rsidRDefault="00A741F6" w:rsidP="00B7523D">
            <w:pPr>
              <w:pStyle w:val="TAC"/>
              <w:rPr>
                <w:rFonts w:cs="Arial"/>
                <w:lang w:eastAsia="en-US"/>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EA4506C" w14:textId="77777777" w:rsidR="00CA10DB" w:rsidRPr="00A15DCB" w:rsidRDefault="00A741F6" w:rsidP="00B7523D">
            <w:pPr>
              <w:pStyle w:val="TAC"/>
              <w:rPr>
                <w:rFonts w:cs="Arial"/>
                <w:lang w:eastAsia="en-US"/>
              </w:rPr>
            </w:pPr>
            <w:r w:rsidRPr="00A15DCB">
              <w:rPr>
                <w:rFonts w:cs="Arial"/>
                <w:lang w:eastAsia="en-US"/>
              </w:rPr>
              <w:t>-</w:t>
            </w:r>
          </w:p>
        </w:tc>
      </w:tr>
      <w:tr w:rsidR="00CA10DB" w:rsidRPr="00A15DCB" w14:paraId="26B826A2" w14:textId="77777777" w:rsidTr="00B7523D">
        <w:tc>
          <w:tcPr>
            <w:tcW w:w="648" w:type="dxa"/>
            <w:tcBorders>
              <w:top w:val="single" w:sz="4" w:space="0" w:color="auto"/>
              <w:left w:val="single" w:sz="4" w:space="0" w:color="auto"/>
              <w:bottom w:val="single" w:sz="4" w:space="0" w:color="auto"/>
              <w:right w:val="single" w:sz="4" w:space="0" w:color="auto"/>
            </w:tcBorders>
          </w:tcPr>
          <w:p w14:paraId="34EA7536" w14:textId="77777777" w:rsidR="00CA10DB" w:rsidRPr="00A15DCB" w:rsidRDefault="00CA10DB" w:rsidP="00B7523D">
            <w:pPr>
              <w:pStyle w:val="TAC"/>
              <w:rPr>
                <w:rFonts w:cs="Arial"/>
                <w:lang w:eastAsia="en-US"/>
              </w:rPr>
            </w:pPr>
            <w:r w:rsidRPr="00A15DCB">
              <w:rPr>
                <w:rFonts w:cs="Arial"/>
                <w:lang w:eastAsia="en-US"/>
              </w:rPr>
              <w:t>5</w:t>
            </w:r>
          </w:p>
        </w:tc>
        <w:tc>
          <w:tcPr>
            <w:tcW w:w="3969" w:type="dxa"/>
            <w:tcBorders>
              <w:top w:val="single" w:sz="4" w:space="0" w:color="auto"/>
              <w:left w:val="single" w:sz="4" w:space="0" w:color="auto"/>
              <w:bottom w:val="single" w:sz="4" w:space="0" w:color="auto"/>
              <w:right w:val="single" w:sz="4" w:space="0" w:color="auto"/>
            </w:tcBorders>
          </w:tcPr>
          <w:p w14:paraId="219F73E2" w14:textId="77777777" w:rsidR="00CA10DB" w:rsidRPr="00A15DCB" w:rsidRDefault="00CA10DB" w:rsidP="00B7523D">
            <w:pPr>
              <w:pStyle w:val="TAL"/>
              <w:rPr>
                <w:rFonts w:cs="Arial"/>
                <w:lang w:eastAsia="en-US"/>
              </w:rPr>
            </w:pPr>
            <w:r w:rsidRPr="00A15DCB">
              <w:rPr>
                <w:rFonts w:cs="Arial"/>
                <w:lang w:eastAsia="en-US"/>
              </w:rPr>
              <w:t>Check: Does the UE transmit a preamble on PRACH</w:t>
            </w:r>
            <w:r w:rsidRPr="00A15DCB">
              <w:rPr>
                <w:rFonts w:cs="Arial"/>
                <w:lang w:eastAsia="zh-CN"/>
              </w:rPr>
              <w:t xml:space="preserve"> </w:t>
            </w:r>
            <w:r w:rsidRPr="00A15DCB">
              <w:rPr>
                <w:rFonts w:cs="Arial"/>
                <w:lang w:eastAsia="en-US"/>
              </w:rPr>
              <w:t xml:space="preserve">using the </w:t>
            </w:r>
            <w:r w:rsidRPr="00A15DCB">
              <w:rPr>
                <w:rFonts w:cs="Arial"/>
                <w:szCs w:val="22"/>
              </w:rPr>
              <w:t xml:space="preserve">preamble indicated by </w:t>
            </w:r>
            <w:r w:rsidRPr="00A15DCB">
              <w:rPr>
                <w:rFonts w:cs="Arial"/>
                <w:i/>
                <w:szCs w:val="22"/>
              </w:rPr>
              <w:t>ra-PreambleStartIndex</w:t>
            </w:r>
            <w:r w:rsidRPr="00A15DCB">
              <w:rPr>
                <w:rFonts w:cs="Arial"/>
                <w:lang w:eastAsia="en-US"/>
              </w:rPr>
              <w:t xml:space="preserve"> defined in SI-</w:t>
            </w:r>
            <w:r w:rsidRPr="00A15DCB">
              <w:rPr>
                <w:rFonts w:cs="Arial"/>
                <w:i/>
                <w:lang w:eastAsia="en-US"/>
              </w:rPr>
              <w:t xml:space="preserve">RequestConfig </w:t>
            </w:r>
            <w:r w:rsidRPr="00A15DCB">
              <w:rPr>
                <w:rFonts w:cs="Arial"/>
                <w:lang w:eastAsia="en-US"/>
              </w:rPr>
              <w:t>in</w:t>
            </w:r>
            <w:r w:rsidRPr="00A15DCB">
              <w:rPr>
                <w:rFonts w:cs="Arial"/>
                <w:i/>
                <w:lang w:eastAsia="en-US"/>
              </w:rPr>
              <w:t xml:space="preserve"> SIB1 </w:t>
            </w:r>
            <w:r w:rsidRPr="00A15DCB">
              <w:rPr>
                <w:rFonts w:cs="Arial"/>
                <w:lang w:eastAsia="en-US"/>
              </w:rPr>
              <w:t>in Table 7.1.1.1.3.3.3-</w:t>
            </w:r>
            <w:r w:rsidR="005A193B" w:rsidRPr="00A15DCB">
              <w:rPr>
                <w:rFonts w:cs="Arial"/>
              </w:rPr>
              <w:t>1?</w:t>
            </w:r>
          </w:p>
        </w:tc>
        <w:tc>
          <w:tcPr>
            <w:tcW w:w="709" w:type="dxa"/>
            <w:tcBorders>
              <w:top w:val="single" w:sz="4" w:space="0" w:color="auto"/>
              <w:left w:val="single" w:sz="4" w:space="0" w:color="auto"/>
              <w:bottom w:val="single" w:sz="4" w:space="0" w:color="auto"/>
              <w:right w:val="single" w:sz="4" w:space="0" w:color="auto"/>
            </w:tcBorders>
          </w:tcPr>
          <w:p w14:paraId="7D2D6D37" w14:textId="77777777" w:rsidR="00CA10DB" w:rsidRPr="00A15DCB" w:rsidRDefault="00CA10DB" w:rsidP="00B7523D">
            <w:pPr>
              <w:pStyle w:val="TAC"/>
              <w:rPr>
                <w:rFonts w:cs="Arial"/>
                <w:lang w:eastAsia="en-US"/>
              </w:rPr>
            </w:pPr>
            <w:r w:rsidRPr="00A15DCB">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2C3E3CF" w14:textId="77777777" w:rsidR="00CA10DB" w:rsidRPr="00A15DCB" w:rsidRDefault="00CA10DB" w:rsidP="00B7523D">
            <w:pPr>
              <w:pStyle w:val="TAL"/>
              <w:rPr>
                <w:rFonts w:cs="Arial"/>
                <w:lang w:eastAsia="en-US"/>
              </w:rPr>
            </w:pPr>
            <w:r w:rsidRPr="00A15DCB">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400751FE" w14:textId="77777777" w:rsidR="00CA10DB" w:rsidRPr="00A15DCB" w:rsidRDefault="00A741F6" w:rsidP="00B7523D">
            <w:pPr>
              <w:pStyle w:val="TAC"/>
              <w:rPr>
                <w:rFonts w:cs="Arial"/>
                <w:lang w:eastAsia="en-US"/>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73E15649" w14:textId="77777777" w:rsidR="00CA10DB" w:rsidRPr="00A15DCB" w:rsidRDefault="00A741F6" w:rsidP="00B7523D">
            <w:pPr>
              <w:pStyle w:val="TAC"/>
              <w:rPr>
                <w:rFonts w:cs="Arial"/>
                <w:lang w:eastAsia="en-US"/>
              </w:rPr>
            </w:pPr>
            <w:r w:rsidRPr="00A15DCB">
              <w:rPr>
                <w:rFonts w:cs="Arial"/>
              </w:rPr>
              <w:t>P</w:t>
            </w:r>
          </w:p>
        </w:tc>
      </w:tr>
      <w:tr w:rsidR="00CA10DB" w:rsidRPr="00A15DCB" w14:paraId="1FF3144B" w14:textId="77777777" w:rsidTr="00B7523D">
        <w:tc>
          <w:tcPr>
            <w:tcW w:w="648" w:type="dxa"/>
            <w:tcBorders>
              <w:top w:val="single" w:sz="4" w:space="0" w:color="auto"/>
              <w:left w:val="single" w:sz="4" w:space="0" w:color="auto"/>
              <w:bottom w:val="single" w:sz="4" w:space="0" w:color="auto"/>
              <w:right w:val="single" w:sz="4" w:space="0" w:color="auto"/>
            </w:tcBorders>
          </w:tcPr>
          <w:p w14:paraId="01AECEED" w14:textId="77777777" w:rsidR="00CA10DB" w:rsidRPr="00A15DCB" w:rsidRDefault="00CA10DB" w:rsidP="00B7523D">
            <w:pPr>
              <w:pStyle w:val="TAC"/>
              <w:rPr>
                <w:rFonts w:cs="Arial"/>
                <w:lang w:eastAsia="en-US"/>
              </w:rPr>
            </w:pPr>
            <w:bookmarkStart w:id="44" w:name="_Hlk525917276"/>
            <w:r w:rsidRPr="00A15DCB">
              <w:rPr>
                <w:rFonts w:cs="Arial"/>
                <w:lang w:eastAsia="en-US"/>
              </w:rPr>
              <w:t>6</w:t>
            </w:r>
          </w:p>
        </w:tc>
        <w:tc>
          <w:tcPr>
            <w:tcW w:w="3969" w:type="dxa"/>
            <w:tcBorders>
              <w:top w:val="single" w:sz="4" w:space="0" w:color="auto"/>
              <w:left w:val="single" w:sz="4" w:space="0" w:color="auto"/>
              <w:bottom w:val="single" w:sz="4" w:space="0" w:color="auto"/>
              <w:right w:val="single" w:sz="4" w:space="0" w:color="auto"/>
            </w:tcBorders>
          </w:tcPr>
          <w:p w14:paraId="2A4504CF" w14:textId="77777777" w:rsidR="00CA10DB" w:rsidRPr="00A15DCB" w:rsidRDefault="00CA10DB" w:rsidP="00CB0C54">
            <w:pPr>
              <w:pStyle w:val="TAL"/>
              <w:rPr>
                <w:lang w:eastAsia="en-US"/>
              </w:rPr>
            </w:pPr>
            <w:r w:rsidRPr="00A15DCB">
              <w:rPr>
                <w:lang w:eastAsia="en-US"/>
              </w:rPr>
              <w:t xml:space="preserve">Check: Does the UE re-transmit a preamble on PRACH </w:t>
            </w:r>
            <w:r w:rsidR="00B4731A" w:rsidRPr="00A15DCB">
              <w:t xml:space="preserve">after </w:t>
            </w:r>
            <w:r w:rsidR="00B4731A" w:rsidRPr="00A15DCB">
              <w:rPr>
                <w:i/>
                <w:iCs/>
              </w:rPr>
              <w:t>ra-ResponseWindow</w:t>
            </w:r>
            <w:r w:rsidR="00B4731A" w:rsidRPr="00A15DCB">
              <w:t xml:space="preserve"> </w:t>
            </w:r>
            <w:r w:rsidRPr="00A15DCB">
              <w:rPr>
                <w:lang w:eastAsia="en-US"/>
              </w:rPr>
              <w:t xml:space="preserve">using the </w:t>
            </w:r>
            <w:r w:rsidRPr="00A15DCB">
              <w:rPr>
                <w:szCs w:val="22"/>
              </w:rPr>
              <w:t xml:space="preserve">preamble indicated by </w:t>
            </w:r>
            <w:r w:rsidRPr="00A15DCB">
              <w:rPr>
                <w:i/>
                <w:szCs w:val="22"/>
              </w:rPr>
              <w:t>ra-PreambleStartIndex</w:t>
            </w:r>
            <w:r w:rsidRPr="00A15DCB">
              <w:rPr>
                <w:lang w:eastAsia="en-US"/>
              </w:rPr>
              <w:t xml:space="preserve"> defined in SI-</w:t>
            </w:r>
            <w:r w:rsidRPr="00A15DCB">
              <w:rPr>
                <w:i/>
                <w:lang w:eastAsia="en-US"/>
              </w:rPr>
              <w:t xml:space="preserve">RequestConfig </w:t>
            </w:r>
            <w:r w:rsidRPr="00A15DCB">
              <w:rPr>
                <w:lang w:eastAsia="en-US"/>
              </w:rPr>
              <w:t>in</w:t>
            </w:r>
            <w:r w:rsidRPr="00A15DCB">
              <w:rPr>
                <w:i/>
                <w:lang w:eastAsia="en-US"/>
              </w:rPr>
              <w:t xml:space="preserve"> SIB1 </w:t>
            </w:r>
            <w:r w:rsidRPr="00A15DCB">
              <w:rPr>
                <w:lang w:eastAsia="en-US"/>
              </w:rPr>
              <w:t>in Table 7.1.1.1.3.3.3-</w:t>
            </w:r>
            <w:r w:rsidR="005A193B" w:rsidRPr="00A15DCB">
              <w:rPr>
                <w:lang w:eastAsia="en-US"/>
              </w:rPr>
              <w:t>1</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4D64135" w14:textId="77777777" w:rsidR="00CA10DB" w:rsidRPr="00A15DCB" w:rsidRDefault="00CA10DB" w:rsidP="00B7523D">
            <w:pPr>
              <w:pStyle w:val="TAC"/>
              <w:rPr>
                <w:rFonts w:cs="Arial"/>
                <w:lang w:eastAsia="en-US"/>
              </w:rPr>
            </w:pPr>
            <w:r w:rsidRPr="00A15DCB">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A906E17" w14:textId="77777777" w:rsidR="00CA10DB" w:rsidRPr="00A15DCB" w:rsidRDefault="00CA10DB" w:rsidP="00B7523D">
            <w:pPr>
              <w:pStyle w:val="TAL"/>
              <w:rPr>
                <w:rFonts w:cs="Arial"/>
                <w:lang w:eastAsia="en-US"/>
              </w:rPr>
            </w:pPr>
            <w:r w:rsidRPr="00A15DCB">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31DC280C" w14:textId="77777777" w:rsidR="00CA10DB" w:rsidRPr="00A15DCB" w:rsidRDefault="00CA10DB" w:rsidP="00B7523D">
            <w:pPr>
              <w:pStyle w:val="TAC"/>
              <w:rPr>
                <w:rFonts w:cs="Arial"/>
                <w:lang w:eastAsia="en-US"/>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5F916F8" w14:textId="77777777" w:rsidR="00CA10DB" w:rsidRPr="00A15DCB" w:rsidRDefault="00CA10DB" w:rsidP="00B7523D">
            <w:pPr>
              <w:pStyle w:val="TAC"/>
              <w:rPr>
                <w:rFonts w:cs="Arial"/>
                <w:lang w:eastAsia="en-US"/>
              </w:rPr>
            </w:pPr>
            <w:r w:rsidRPr="00A15DCB">
              <w:rPr>
                <w:rFonts w:cs="Arial"/>
                <w:lang w:eastAsia="en-US"/>
              </w:rPr>
              <w:t>P</w:t>
            </w:r>
          </w:p>
        </w:tc>
      </w:tr>
      <w:bookmarkEnd w:id="44"/>
      <w:tr w:rsidR="00CA10DB" w:rsidRPr="00A15DCB" w14:paraId="0E44E561" w14:textId="77777777" w:rsidTr="00B7523D">
        <w:tc>
          <w:tcPr>
            <w:tcW w:w="648" w:type="dxa"/>
            <w:tcBorders>
              <w:top w:val="single" w:sz="4" w:space="0" w:color="auto"/>
              <w:left w:val="single" w:sz="4" w:space="0" w:color="auto"/>
              <w:bottom w:val="single" w:sz="4" w:space="0" w:color="auto"/>
              <w:right w:val="single" w:sz="4" w:space="0" w:color="auto"/>
            </w:tcBorders>
          </w:tcPr>
          <w:p w14:paraId="4B5E3FD0" w14:textId="77777777" w:rsidR="00CA10DB" w:rsidRPr="00A15DCB" w:rsidRDefault="00A741F6" w:rsidP="00B7523D">
            <w:pPr>
              <w:pStyle w:val="TAC"/>
              <w:rPr>
                <w:rFonts w:cs="Arial"/>
                <w:lang w:eastAsia="en-US"/>
              </w:rPr>
            </w:pPr>
            <w:r w:rsidRPr="00A15DCB">
              <w:rPr>
                <w:rFonts w:cs="Arial"/>
                <w:lang w:eastAsia="en-US"/>
              </w:rPr>
              <w:t>7</w:t>
            </w:r>
          </w:p>
        </w:tc>
        <w:tc>
          <w:tcPr>
            <w:tcW w:w="3969" w:type="dxa"/>
            <w:tcBorders>
              <w:top w:val="single" w:sz="4" w:space="0" w:color="auto"/>
              <w:left w:val="single" w:sz="4" w:space="0" w:color="auto"/>
              <w:bottom w:val="single" w:sz="4" w:space="0" w:color="auto"/>
              <w:right w:val="single" w:sz="4" w:space="0" w:color="auto"/>
            </w:tcBorders>
          </w:tcPr>
          <w:p w14:paraId="79C2DBBC" w14:textId="77777777" w:rsidR="00CA10DB" w:rsidRPr="00A15DCB" w:rsidRDefault="00A741F6" w:rsidP="00EE2286">
            <w:pPr>
              <w:pStyle w:val="TAL"/>
              <w:rPr>
                <w:szCs w:val="18"/>
              </w:rPr>
            </w:pPr>
            <w:r w:rsidRPr="00A15DCB">
              <w:t>Check: Does the UE re-transmit a preamble on PRACH</w:t>
            </w:r>
            <w:r w:rsidRPr="00A15DCB">
              <w:rPr>
                <w:lang w:eastAsia="zh-CN"/>
              </w:rPr>
              <w:t xml:space="preserve"> </w:t>
            </w:r>
            <w:r w:rsidRPr="00A15DCB">
              <w:t xml:space="preserve">after </w:t>
            </w:r>
            <w:r w:rsidRPr="00A15DCB">
              <w:rPr>
                <w:i/>
                <w:iCs/>
              </w:rPr>
              <w:t>ra-ResponseWindow</w:t>
            </w:r>
            <w:r w:rsidRPr="00A15DCB">
              <w:t xml:space="preserve"> using the </w:t>
            </w:r>
            <w:r w:rsidRPr="00A15DCB">
              <w:rPr>
                <w:szCs w:val="22"/>
              </w:rPr>
              <w:t xml:space="preserve">preamble indicated by </w:t>
            </w:r>
            <w:r w:rsidRPr="00A15DCB">
              <w:rPr>
                <w:i/>
                <w:szCs w:val="22"/>
              </w:rPr>
              <w:t>ra-PreambleStartIndex</w:t>
            </w:r>
            <w:r w:rsidRPr="00A15DCB">
              <w:t xml:space="preserve"> defined in SI-</w:t>
            </w:r>
            <w:r w:rsidRPr="00A15DCB">
              <w:rPr>
                <w:i/>
              </w:rPr>
              <w:t xml:space="preserve">RequestConfig </w:t>
            </w:r>
            <w:r w:rsidRPr="00A15DCB">
              <w:t>in</w:t>
            </w:r>
            <w:r w:rsidRPr="00A15DCB">
              <w:rPr>
                <w:i/>
              </w:rPr>
              <w:t xml:space="preserve"> SIB1 </w:t>
            </w:r>
            <w:r w:rsidRPr="00A15DCB">
              <w:t>in Table 7.1.1.1.3.3.3-</w:t>
            </w:r>
            <w:r w:rsidR="005A193B" w:rsidRPr="00A15DCB">
              <w:t>1</w:t>
            </w:r>
            <w:r w:rsidRPr="00A15DCB">
              <w:t>?</w:t>
            </w:r>
          </w:p>
        </w:tc>
        <w:tc>
          <w:tcPr>
            <w:tcW w:w="709" w:type="dxa"/>
            <w:tcBorders>
              <w:top w:val="single" w:sz="4" w:space="0" w:color="auto"/>
              <w:left w:val="single" w:sz="4" w:space="0" w:color="auto"/>
              <w:bottom w:val="single" w:sz="4" w:space="0" w:color="auto"/>
              <w:right w:val="single" w:sz="4" w:space="0" w:color="auto"/>
            </w:tcBorders>
          </w:tcPr>
          <w:p w14:paraId="4374BEF2" w14:textId="77777777" w:rsidR="00CA10DB" w:rsidRPr="00A15DCB" w:rsidRDefault="00A741F6" w:rsidP="00B7523D">
            <w:pPr>
              <w:pStyle w:val="TAC"/>
              <w:rPr>
                <w:rFonts w:cs="Arial"/>
                <w:lang w:eastAsia="en-US"/>
              </w:rPr>
            </w:pPr>
            <w:r w:rsidRPr="00A15DCB">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70CE294C" w14:textId="77777777" w:rsidR="00CA10DB" w:rsidRPr="00A15DCB" w:rsidRDefault="00A741F6" w:rsidP="00B7523D">
            <w:pPr>
              <w:pStyle w:val="TAL"/>
              <w:rPr>
                <w:rFonts w:cs="Arial"/>
                <w:lang w:eastAsia="zh-CN"/>
              </w:rPr>
            </w:pPr>
            <w:r w:rsidRPr="00A15DCB">
              <w:rPr>
                <w:rFonts w:cs="Arial"/>
              </w:rPr>
              <w:t>PRACH Preamble</w:t>
            </w:r>
          </w:p>
        </w:tc>
        <w:tc>
          <w:tcPr>
            <w:tcW w:w="567" w:type="dxa"/>
            <w:tcBorders>
              <w:top w:val="single" w:sz="4" w:space="0" w:color="auto"/>
              <w:left w:val="single" w:sz="4" w:space="0" w:color="auto"/>
              <w:bottom w:val="single" w:sz="4" w:space="0" w:color="auto"/>
              <w:right w:val="single" w:sz="4" w:space="0" w:color="auto"/>
            </w:tcBorders>
          </w:tcPr>
          <w:p w14:paraId="30132B37" w14:textId="77777777" w:rsidR="00CA10DB" w:rsidRPr="00A15DCB" w:rsidRDefault="00A741F6" w:rsidP="00B7523D">
            <w:pPr>
              <w:pStyle w:val="TAC"/>
              <w:rPr>
                <w:rFonts w:cs="Arial"/>
                <w:lang w:eastAsia="en-US"/>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A6DB851" w14:textId="77777777" w:rsidR="00CA10DB" w:rsidRPr="00A15DCB" w:rsidRDefault="00A741F6" w:rsidP="00B7523D">
            <w:pPr>
              <w:pStyle w:val="TAC"/>
              <w:rPr>
                <w:rFonts w:cs="Arial"/>
                <w:lang w:eastAsia="en-US"/>
              </w:rPr>
            </w:pPr>
            <w:r w:rsidRPr="00A15DCB">
              <w:rPr>
                <w:rFonts w:cs="Arial"/>
              </w:rPr>
              <w:t>P</w:t>
            </w:r>
          </w:p>
        </w:tc>
      </w:tr>
      <w:tr w:rsidR="00CA10DB" w:rsidRPr="00A15DCB" w14:paraId="538FE273" w14:textId="77777777" w:rsidTr="00B7523D">
        <w:tc>
          <w:tcPr>
            <w:tcW w:w="648" w:type="dxa"/>
            <w:tcBorders>
              <w:top w:val="single" w:sz="4" w:space="0" w:color="auto"/>
              <w:left w:val="single" w:sz="4" w:space="0" w:color="auto"/>
              <w:bottom w:val="single" w:sz="4" w:space="0" w:color="auto"/>
              <w:right w:val="single" w:sz="4" w:space="0" w:color="auto"/>
            </w:tcBorders>
          </w:tcPr>
          <w:p w14:paraId="04206793" w14:textId="77777777" w:rsidR="00CA10DB" w:rsidRPr="00A15DCB" w:rsidRDefault="00A741F6" w:rsidP="00B7523D">
            <w:pPr>
              <w:pStyle w:val="TAC"/>
              <w:rPr>
                <w:rFonts w:cs="Arial"/>
                <w:lang w:eastAsia="en-US"/>
              </w:rPr>
            </w:pPr>
            <w:r w:rsidRPr="00A15DCB">
              <w:rPr>
                <w:rFonts w:cs="Arial"/>
              </w:rPr>
              <w:t>8</w:t>
            </w:r>
          </w:p>
        </w:tc>
        <w:tc>
          <w:tcPr>
            <w:tcW w:w="3969" w:type="dxa"/>
            <w:tcBorders>
              <w:top w:val="single" w:sz="4" w:space="0" w:color="auto"/>
              <w:left w:val="single" w:sz="4" w:space="0" w:color="auto"/>
              <w:bottom w:val="single" w:sz="4" w:space="0" w:color="auto"/>
              <w:right w:val="single" w:sz="4" w:space="0" w:color="auto"/>
            </w:tcBorders>
          </w:tcPr>
          <w:p w14:paraId="6A3221C1" w14:textId="77777777" w:rsidR="00CA10DB" w:rsidRPr="00A15DCB" w:rsidRDefault="00CA10DB" w:rsidP="00CB0C54">
            <w:pPr>
              <w:pStyle w:val="TAL"/>
              <w:rPr>
                <w:lang w:eastAsia="en-US"/>
              </w:rPr>
            </w:pPr>
            <w:r w:rsidRPr="00A15DCB">
              <w:rPr>
                <w:lang w:eastAsia="en-US"/>
              </w:rPr>
              <w:t>Check: Does the UE re-transmit a preamble on</w:t>
            </w:r>
            <w:r w:rsidR="00A741F6" w:rsidRPr="00A15DCB">
              <w:rPr>
                <w:lang w:eastAsia="zh-CN"/>
              </w:rPr>
              <w:t xml:space="preserve"> </w:t>
            </w:r>
            <w:r w:rsidR="00B4731A" w:rsidRPr="00A15DCB">
              <w:rPr>
                <w:lang w:eastAsia="zh-CN"/>
              </w:rPr>
              <w:t xml:space="preserve">PRACH </w:t>
            </w:r>
            <w:r w:rsidR="00A741F6" w:rsidRPr="00A15DCB">
              <w:t xml:space="preserve">after </w:t>
            </w:r>
            <w:r w:rsidR="00A741F6" w:rsidRPr="00A15DCB">
              <w:rPr>
                <w:i/>
                <w:iCs/>
              </w:rPr>
              <w:t>ra-ResponseWindow</w:t>
            </w:r>
            <w:r w:rsidRPr="00A15DCB">
              <w:rPr>
                <w:lang w:eastAsia="en-US"/>
              </w:rPr>
              <w:t xml:space="preserve"> using the </w:t>
            </w:r>
            <w:r w:rsidRPr="00A15DCB">
              <w:rPr>
                <w:szCs w:val="22"/>
              </w:rPr>
              <w:t xml:space="preserve">preamble indicated by </w:t>
            </w:r>
            <w:r w:rsidRPr="00A15DCB">
              <w:rPr>
                <w:i/>
                <w:szCs w:val="22"/>
              </w:rPr>
              <w:t>ra-PreambleStartIndex</w:t>
            </w:r>
            <w:r w:rsidRPr="00A15DCB">
              <w:rPr>
                <w:lang w:eastAsia="en-US"/>
              </w:rPr>
              <w:t xml:space="preserve"> defined in SI-</w:t>
            </w:r>
            <w:r w:rsidRPr="00A15DCB">
              <w:rPr>
                <w:i/>
                <w:lang w:eastAsia="en-US"/>
              </w:rPr>
              <w:t xml:space="preserve">RequestConfig </w:t>
            </w:r>
            <w:r w:rsidRPr="00A15DCB">
              <w:rPr>
                <w:lang w:eastAsia="en-US"/>
              </w:rPr>
              <w:t>in</w:t>
            </w:r>
            <w:r w:rsidRPr="00A15DCB">
              <w:rPr>
                <w:i/>
                <w:lang w:eastAsia="en-US"/>
              </w:rPr>
              <w:t xml:space="preserve"> SIB1 </w:t>
            </w:r>
            <w:r w:rsidRPr="00A15DCB">
              <w:rPr>
                <w:lang w:eastAsia="en-US"/>
              </w:rPr>
              <w:t>in Table 7.1.1.1.3.3.3-</w:t>
            </w:r>
            <w:r w:rsidR="005A193B" w:rsidRPr="00A15DCB">
              <w:rPr>
                <w:lang w:eastAsia="en-US"/>
              </w:rPr>
              <w:t>1</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2045E186" w14:textId="77777777" w:rsidR="00CA10DB" w:rsidRPr="00A15DCB" w:rsidRDefault="00CA10DB" w:rsidP="00B7523D">
            <w:pPr>
              <w:pStyle w:val="TAC"/>
              <w:rPr>
                <w:rFonts w:cs="Arial"/>
                <w:lang w:eastAsia="en-US"/>
              </w:rPr>
            </w:pPr>
            <w:r w:rsidRPr="00A15DCB">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E9A78C" w14:textId="77777777" w:rsidR="00CA10DB" w:rsidRPr="00A15DCB" w:rsidRDefault="00CA10DB" w:rsidP="00B7523D">
            <w:pPr>
              <w:pStyle w:val="TAL"/>
              <w:rPr>
                <w:rFonts w:cs="Arial"/>
                <w:lang w:eastAsia="en-US"/>
              </w:rPr>
            </w:pPr>
            <w:r w:rsidRPr="00A15DCB">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5CD85D8" w14:textId="77777777" w:rsidR="00CA10DB" w:rsidRPr="00A15DCB" w:rsidRDefault="00A741F6" w:rsidP="00B7523D">
            <w:pPr>
              <w:pStyle w:val="TAC"/>
              <w:rPr>
                <w:rFonts w:cs="Arial"/>
                <w:lang w:eastAsia="zh-CN"/>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58947D18" w14:textId="77777777" w:rsidR="00CA10DB" w:rsidRPr="00A15DCB" w:rsidRDefault="00A741F6" w:rsidP="00B7523D">
            <w:pPr>
              <w:pStyle w:val="TAC"/>
              <w:rPr>
                <w:rFonts w:cs="Arial"/>
                <w:lang w:eastAsia="zh-CN"/>
              </w:rPr>
            </w:pPr>
            <w:r w:rsidRPr="00A15DCB">
              <w:rPr>
                <w:rFonts w:cs="Arial"/>
              </w:rPr>
              <w:t>P</w:t>
            </w:r>
          </w:p>
        </w:tc>
      </w:tr>
      <w:tr w:rsidR="00A741F6" w:rsidRPr="00A15DCB" w14:paraId="41A07623" w14:textId="77777777" w:rsidTr="0070103A">
        <w:tc>
          <w:tcPr>
            <w:tcW w:w="648" w:type="dxa"/>
            <w:tcBorders>
              <w:top w:val="single" w:sz="4" w:space="0" w:color="auto"/>
              <w:left w:val="single" w:sz="4" w:space="0" w:color="auto"/>
              <w:bottom w:val="single" w:sz="4" w:space="0" w:color="auto"/>
              <w:right w:val="single" w:sz="4" w:space="0" w:color="auto"/>
            </w:tcBorders>
          </w:tcPr>
          <w:p w14:paraId="51EF42B9" w14:textId="77777777" w:rsidR="00A741F6" w:rsidRPr="00A15DCB" w:rsidRDefault="00A741F6" w:rsidP="0070103A">
            <w:pPr>
              <w:pStyle w:val="TAC"/>
              <w:rPr>
                <w:rFonts w:cs="Arial"/>
              </w:rPr>
            </w:pPr>
            <w:r w:rsidRPr="00A15DCB">
              <w:rPr>
                <w:rFonts w:cs="Arial"/>
              </w:rPr>
              <w:t>9</w:t>
            </w:r>
          </w:p>
        </w:tc>
        <w:tc>
          <w:tcPr>
            <w:tcW w:w="3969" w:type="dxa"/>
            <w:tcBorders>
              <w:top w:val="single" w:sz="4" w:space="0" w:color="auto"/>
              <w:left w:val="single" w:sz="4" w:space="0" w:color="auto"/>
              <w:bottom w:val="single" w:sz="4" w:space="0" w:color="auto"/>
              <w:right w:val="single" w:sz="4" w:space="0" w:color="auto"/>
            </w:tcBorders>
          </w:tcPr>
          <w:p w14:paraId="62DF9117" w14:textId="77777777" w:rsidR="00A741F6" w:rsidRPr="00A15DCB" w:rsidRDefault="00A741F6" w:rsidP="0070103A">
            <w:pPr>
              <w:pStyle w:val="TAL"/>
              <w:rPr>
                <w:rFonts w:cs="Arial"/>
              </w:rPr>
            </w:pPr>
            <w:r w:rsidRPr="00A15DCB">
              <w:rPr>
                <w:rFonts w:cs="Arial"/>
              </w:rPr>
              <w:t xml:space="preserve">The SS transmits a RAR message addressed to UE RA-RNTI </w:t>
            </w:r>
            <w:r w:rsidRPr="00A15DCB">
              <w:rPr>
                <w:rFonts w:cs="Arial"/>
                <w:lang w:eastAsia="ko-KR"/>
              </w:rPr>
              <w:t>including a MAC subPDU with a matching RAPID only</w:t>
            </w:r>
            <w:r w:rsidRPr="00A15DCB">
              <w:rPr>
                <w:rFonts w:cs="Arial"/>
              </w:rPr>
              <w:t>. (Note 1)</w:t>
            </w:r>
          </w:p>
        </w:tc>
        <w:tc>
          <w:tcPr>
            <w:tcW w:w="709" w:type="dxa"/>
            <w:tcBorders>
              <w:top w:val="single" w:sz="4" w:space="0" w:color="auto"/>
              <w:left w:val="single" w:sz="4" w:space="0" w:color="auto"/>
              <w:bottom w:val="single" w:sz="4" w:space="0" w:color="auto"/>
              <w:right w:val="single" w:sz="4" w:space="0" w:color="auto"/>
            </w:tcBorders>
          </w:tcPr>
          <w:p w14:paraId="35CE100C" w14:textId="77777777" w:rsidR="00A741F6" w:rsidRPr="00A15DCB" w:rsidRDefault="00A741F6" w:rsidP="0070103A">
            <w:pPr>
              <w:pStyle w:val="TAC"/>
              <w:rPr>
                <w:rFonts w:cs="Arial"/>
              </w:rPr>
            </w:pPr>
            <w:r w:rsidRPr="00A15DCB">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3D4A7D64" w14:textId="77777777" w:rsidR="00A741F6" w:rsidRPr="00A15DCB" w:rsidRDefault="00A741F6" w:rsidP="0070103A">
            <w:pPr>
              <w:pStyle w:val="TAL"/>
              <w:rPr>
                <w:rFonts w:cs="Arial"/>
              </w:rPr>
            </w:pPr>
            <w:r w:rsidRPr="00A15DCB">
              <w:rPr>
                <w:rFonts w:cs="Arial"/>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B947C8" w14:textId="77777777" w:rsidR="00A741F6" w:rsidRPr="00A15DCB" w:rsidRDefault="00A741F6" w:rsidP="0070103A">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803B76B" w14:textId="77777777" w:rsidR="00A741F6" w:rsidRPr="00A15DCB" w:rsidRDefault="00A741F6" w:rsidP="0070103A">
            <w:pPr>
              <w:pStyle w:val="TAC"/>
              <w:rPr>
                <w:rFonts w:cs="Arial"/>
              </w:rPr>
            </w:pPr>
            <w:r w:rsidRPr="00A15DCB">
              <w:rPr>
                <w:rFonts w:cs="Arial"/>
              </w:rPr>
              <w:t>-</w:t>
            </w:r>
          </w:p>
        </w:tc>
      </w:tr>
      <w:tr w:rsidR="00E55601" w:rsidRPr="00A15DCB" w14:paraId="1C5ED871" w14:textId="77777777" w:rsidTr="00DE5B4F">
        <w:tc>
          <w:tcPr>
            <w:tcW w:w="648" w:type="dxa"/>
            <w:tcBorders>
              <w:top w:val="single" w:sz="4" w:space="0" w:color="auto"/>
              <w:left w:val="single" w:sz="4" w:space="0" w:color="auto"/>
              <w:bottom w:val="single" w:sz="4" w:space="0" w:color="auto"/>
              <w:right w:val="single" w:sz="4" w:space="0" w:color="auto"/>
            </w:tcBorders>
          </w:tcPr>
          <w:p w14:paraId="793B0630" w14:textId="77777777" w:rsidR="00E55601" w:rsidRPr="00A15DCB" w:rsidRDefault="00E55601" w:rsidP="00DE5B4F">
            <w:pPr>
              <w:pStyle w:val="TAC"/>
              <w:rPr>
                <w:rFonts w:cs="Arial"/>
              </w:rPr>
            </w:pPr>
            <w:r w:rsidRPr="00A15DCB">
              <w:rPr>
                <w:rFonts w:cs="Arial"/>
              </w:rPr>
              <w:t>9A</w:t>
            </w:r>
          </w:p>
        </w:tc>
        <w:tc>
          <w:tcPr>
            <w:tcW w:w="3969" w:type="dxa"/>
            <w:tcBorders>
              <w:top w:val="single" w:sz="4" w:space="0" w:color="auto"/>
              <w:left w:val="single" w:sz="4" w:space="0" w:color="auto"/>
              <w:bottom w:val="single" w:sz="4" w:space="0" w:color="auto"/>
              <w:right w:val="single" w:sz="4" w:space="0" w:color="auto"/>
            </w:tcBorders>
          </w:tcPr>
          <w:p w14:paraId="686969FA" w14:textId="77777777" w:rsidR="00E55601" w:rsidRPr="00A15DCB" w:rsidRDefault="00E55601" w:rsidP="00DE5B4F">
            <w:pPr>
              <w:pStyle w:val="TAL"/>
              <w:rPr>
                <w:rFonts w:cs="Arial"/>
              </w:rPr>
            </w:pPr>
            <w:r w:rsidRPr="00A15DCB">
              <w:t>The SS changes</w:t>
            </w:r>
            <w:r w:rsidRPr="00A15DCB">
              <w:rPr>
                <w:rFonts w:cs="Arial"/>
              </w:rPr>
              <w:t xml:space="preserve"> the </w:t>
            </w:r>
            <w:r w:rsidRPr="00A15DCB">
              <w:t>parameter ‘</w:t>
            </w:r>
            <w:r w:rsidRPr="00A15DCB">
              <w:rPr>
                <w:i/>
              </w:rPr>
              <w:t>Qoffset’</w:t>
            </w:r>
            <w:r w:rsidRPr="00A15DCB">
              <w:t xml:space="preserve"> in SIB3 of NR Cell 1 according to</w:t>
            </w:r>
            <w:r w:rsidRPr="00A15DCB">
              <w:rPr>
                <w:rFonts w:cs="Arial"/>
              </w:rPr>
              <w:t xml:space="preserve"> the </w:t>
            </w:r>
            <w:r w:rsidRPr="00A15DCB">
              <w:t>row "T2"</w:t>
            </w:r>
            <w:r w:rsidRPr="00A15DCB">
              <w:rPr>
                <w:rFonts w:cs="Arial"/>
                <w:i/>
              </w:rPr>
              <w:t xml:space="preserve"> </w:t>
            </w:r>
            <w:r w:rsidRPr="00A15DCB">
              <w:rPr>
                <w:rFonts w:cs="Arial"/>
              </w:rPr>
              <w:t>in</w:t>
            </w:r>
            <w:r w:rsidRPr="00A15DCB">
              <w:rPr>
                <w:rFonts w:cs="Arial"/>
                <w:i/>
              </w:rPr>
              <w:t xml:space="preserve"> </w:t>
            </w:r>
            <w:r w:rsidRPr="00A15DCB">
              <w:rPr>
                <w:rFonts w:cs="Arial"/>
              </w:rPr>
              <w:t>Table 7.1.1.1.3.3.2</w:t>
            </w:r>
            <w:r w:rsidRPr="00A15DCB">
              <w:t>-1/2 and starts broadcasting SIB3.</w:t>
            </w:r>
          </w:p>
        </w:tc>
        <w:tc>
          <w:tcPr>
            <w:tcW w:w="709" w:type="dxa"/>
            <w:tcBorders>
              <w:top w:val="single" w:sz="4" w:space="0" w:color="auto"/>
              <w:left w:val="single" w:sz="4" w:space="0" w:color="auto"/>
              <w:bottom w:val="single" w:sz="4" w:space="0" w:color="auto"/>
              <w:right w:val="single" w:sz="4" w:space="0" w:color="auto"/>
            </w:tcBorders>
          </w:tcPr>
          <w:p w14:paraId="2F13967B" w14:textId="77777777" w:rsidR="00E55601" w:rsidRPr="00A15DCB" w:rsidRDefault="00E55601" w:rsidP="00DE5B4F">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tcPr>
          <w:p w14:paraId="1D80AD6D" w14:textId="77777777" w:rsidR="00E55601" w:rsidRPr="00A15DCB" w:rsidRDefault="00E55601" w:rsidP="00DE5B4F">
            <w:pPr>
              <w:pStyle w:val="TAL"/>
              <w:rPr>
                <w:rFonts w:cs="Arial"/>
              </w:rPr>
            </w:pPr>
          </w:p>
        </w:tc>
        <w:tc>
          <w:tcPr>
            <w:tcW w:w="567" w:type="dxa"/>
            <w:tcBorders>
              <w:top w:val="single" w:sz="4" w:space="0" w:color="auto"/>
              <w:left w:val="single" w:sz="4" w:space="0" w:color="auto"/>
              <w:bottom w:val="single" w:sz="4" w:space="0" w:color="auto"/>
              <w:right w:val="single" w:sz="4" w:space="0" w:color="auto"/>
            </w:tcBorders>
          </w:tcPr>
          <w:p w14:paraId="6C89DFAC" w14:textId="77777777" w:rsidR="00E55601" w:rsidRPr="00A15DCB" w:rsidRDefault="00E55601" w:rsidP="00DE5B4F">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14:paraId="0056C8B8" w14:textId="77777777" w:rsidR="00E55601" w:rsidRPr="00A15DCB" w:rsidRDefault="00E55601" w:rsidP="00DE5B4F">
            <w:pPr>
              <w:pStyle w:val="TAC"/>
              <w:rPr>
                <w:rFonts w:cs="Arial"/>
              </w:rPr>
            </w:pPr>
          </w:p>
        </w:tc>
      </w:tr>
      <w:tr w:rsidR="00CA10DB" w:rsidRPr="00A15DCB" w14:paraId="4B0DFC6C" w14:textId="77777777" w:rsidTr="00B7523D">
        <w:tc>
          <w:tcPr>
            <w:tcW w:w="648" w:type="dxa"/>
            <w:tcBorders>
              <w:top w:val="single" w:sz="4" w:space="0" w:color="auto"/>
              <w:left w:val="single" w:sz="4" w:space="0" w:color="auto"/>
              <w:bottom w:val="single" w:sz="4" w:space="0" w:color="auto"/>
              <w:right w:val="single" w:sz="4" w:space="0" w:color="auto"/>
            </w:tcBorders>
          </w:tcPr>
          <w:p w14:paraId="43E0F6B4" w14:textId="77777777" w:rsidR="00CA10DB" w:rsidRPr="00A15DCB" w:rsidRDefault="00CA10DB" w:rsidP="00B7523D">
            <w:pPr>
              <w:pStyle w:val="TAC"/>
              <w:rPr>
                <w:rFonts w:cs="Arial"/>
                <w:lang w:eastAsia="en-US"/>
              </w:rPr>
            </w:pPr>
            <w:r w:rsidRPr="00A15DCB">
              <w:rPr>
                <w:rFonts w:cs="Arial"/>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8653700" w14:textId="77777777" w:rsidR="00CA10DB" w:rsidRPr="00A15DCB" w:rsidRDefault="00A741F6" w:rsidP="00B7523D">
            <w:pPr>
              <w:pStyle w:val="TAL"/>
              <w:rPr>
                <w:rFonts w:cs="Arial"/>
                <w:lang w:eastAsia="en-US"/>
              </w:rPr>
            </w:pPr>
            <w:r w:rsidRPr="00A15DCB">
              <w:t xml:space="preserve">Check: Does UE send Msg3 containing an </w:t>
            </w:r>
            <w:r w:rsidRPr="00A15DCB">
              <w:rPr>
                <w:i/>
                <w:iCs/>
              </w:rPr>
              <w:t>RRCSetupRequest</w:t>
            </w:r>
            <w:r w:rsidRPr="00A15DCB">
              <w:t xml:space="preserve"> message in the grant associated to the </w:t>
            </w:r>
            <w:r w:rsidRPr="00A15DCB">
              <w:rPr>
                <w:rFonts w:cs="Arial"/>
              </w:rPr>
              <w:t>Random Access Response</w:t>
            </w:r>
            <w:r w:rsidRPr="00A15DCB">
              <w:t xml:space="preserve"> received in step 9?</w:t>
            </w:r>
          </w:p>
        </w:tc>
        <w:tc>
          <w:tcPr>
            <w:tcW w:w="709" w:type="dxa"/>
            <w:tcBorders>
              <w:top w:val="single" w:sz="4" w:space="0" w:color="auto"/>
              <w:left w:val="single" w:sz="4" w:space="0" w:color="auto"/>
              <w:bottom w:val="single" w:sz="4" w:space="0" w:color="auto"/>
              <w:right w:val="single" w:sz="4" w:space="0" w:color="auto"/>
            </w:tcBorders>
          </w:tcPr>
          <w:p w14:paraId="4DFBCC26" w14:textId="77777777" w:rsidR="00CA10DB" w:rsidRPr="00A15DCB" w:rsidRDefault="00A741F6" w:rsidP="00B7523D">
            <w:pPr>
              <w:pStyle w:val="TAC"/>
              <w:rPr>
                <w:rFonts w:cs="Arial"/>
                <w:lang w:eastAsia="en-US"/>
              </w:rPr>
            </w:pPr>
            <w:r w:rsidRPr="00A15DCB">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4FD39CC7" w14:textId="77777777" w:rsidR="00CA10DB" w:rsidRPr="00A15DCB" w:rsidRDefault="00A741F6" w:rsidP="00B7523D">
            <w:pPr>
              <w:pStyle w:val="TAL"/>
              <w:rPr>
                <w:rFonts w:cs="Arial"/>
                <w:lang w:eastAsia="en-US"/>
              </w:rPr>
            </w:pPr>
            <w:r w:rsidRPr="00A15DCB">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0432695F" w14:textId="77777777" w:rsidR="00CA10DB" w:rsidRPr="00A15DCB" w:rsidRDefault="00A741F6" w:rsidP="00B7523D">
            <w:pPr>
              <w:pStyle w:val="TAC"/>
              <w:rPr>
                <w:rFonts w:cs="Arial"/>
                <w:lang w:eastAsia="en-US"/>
              </w:rPr>
            </w:pPr>
            <w:r w:rsidRPr="00A15DCB">
              <w:rPr>
                <w:rFonts w:cs="Arial"/>
              </w:rPr>
              <w:t>2</w:t>
            </w:r>
          </w:p>
        </w:tc>
        <w:tc>
          <w:tcPr>
            <w:tcW w:w="892" w:type="dxa"/>
            <w:tcBorders>
              <w:top w:val="single" w:sz="4" w:space="0" w:color="auto"/>
              <w:left w:val="single" w:sz="4" w:space="0" w:color="auto"/>
              <w:bottom w:val="single" w:sz="4" w:space="0" w:color="auto"/>
              <w:right w:val="single" w:sz="4" w:space="0" w:color="auto"/>
            </w:tcBorders>
          </w:tcPr>
          <w:p w14:paraId="1D010448" w14:textId="77777777" w:rsidR="00CA10DB" w:rsidRPr="00A15DCB" w:rsidRDefault="00A741F6" w:rsidP="00B7523D">
            <w:pPr>
              <w:pStyle w:val="TAC"/>
              <w:rPr>
                <w:rFonts w:cs="Arial"/>
                <w:lang w:eastAsia="en-US"/>
              </w:rPr>
            </w:pPr>
            <w:r w:rsidRPr="00A15DCB">
              <w:rPr>
                <w:rFonts w:cs="Arial"/>
              </w:rPr>
              <w:t>F</w:t>
            </w:r>
          </w:p>
        </w:tc>
      </w:tr>
      <w:tr w:rsidR="00A741F6" w:rsidRPr="00A15DCB" w14:paraId="521AF9DC" w14:textId="77777777" w:rsidTr="0070103A">
        <w:tc>
          <w:tcPr>
            <w:tcW w:w="648" w:type="dxa"/>
            <w:tcBorders>
              <w:top w:val="single" w:sz="4" w:space="0" w:color="auto"/>
              <w:left w:val="single" w:sz="4" w:space="0" w:color="auto"/>
              <w:bottom w:val="single" w:sz="4" w:space="0" w:color="auto"/>
              <w:right w:val="single" w:sz="4" w:space="0" w:color="auto"/>
            </w:tcBorders>
          </w:tcPr>
          <w:p w14:paraId="729992E6" w14:textId="77777777" w:rsidR="00A741F6" w:rsidRPr="00A15DCB" w:rsidRDefault="00A741F6" w:rsidP="0070103A">
            <w:pPr>
              <w:pStyle w:val="TAC"/>
              <w:rPr>
                <w:rFonts w:cs="Arial"/>
              </w:rPr>
            </w:pPr>
            <w:r w:rsidRPr="00A15DCB">
              <w:rPr>
                <w:rFonts w:cs="Arial"/>
              </w:rPr>
              <w:t>11</w:t>
            </w:r>
          </w:p>
        </w:tc>
        <w:tc>
          <w:tcPr>
            <w:tcW w:w="3969" w:type="dxa"/>
            <w:tcBorders>
              <w:top w:val="single" w:sz="4" w:space="0" w:color="auto"/>
              <w:left w:val="single" w:sz="4" w:space="0" w:color="auto"/>
              <w:bottom w:val="single" w:sz="4" w:space="0" w:color="auto"/>
              <w:right w:val="single" w:sz="4" w:space="0" w:color="auto"/>
            </w:tcBorders>
          </w:tcPr>
          <w:p w14:paraId="08A56F54" w14:textId="77777777" w:rsidR="00A741F6" w:rsidRPr="00A15DCB" w:rsidRDefault="00A741F6" w:rsidP="0070103A">
            <w:pPr>
              <w:pStyle w:val="TAL"/>
              <w:rPr>
                <w:rFonts w:cs="Arial"/>
              </w:rPr>
            </w:pPr>
            <w:r w:rsidRPr="00A15DCB">
              <w:t xml:space="preserve">Check: Does the test result of generic test procedure in TS 38.508-1 </w:t>
            </w:r>
            <w:r w:rsidRPr="00A15DCB">
              <w:rPr>
                <w:lang w:eastAsia="zh-CN"/>
              </w:rPr>
              <w:t>[4]</w:t>
            </w:r>
            <w:r w:rsidRPr="00A15DCB">
              <w:t xml:space="preserve"> Table </w:t>
            </w:r>
            <w:r w:rsidR="00E95D54" w:rsidRPr="00A15DCB">
              <w:t>4.9.5.2.2-1</w:t>
            </w:r>
            <w:r w:rsidRPr="00A15DCB">
              <w:t xml:space="preserve"> indicate that the UE is camped on NR Cell </w:t>
            </w:r>
            <w:r w:rsidRPr="00A15DCB">
              <w:rPr>
                <w:lang w:eastAsia="zh-CN"/>
              </w:rPr>
              <w:t>11 belonging to a new TA</w:t>
            </w:r>
            <w:r w:rsidRPr="00A15DCB">
              <w:t>?</w:t>
            </w:r>
          </w:p>
        </w:tc>
        <w:tc>
          <w:tcPr>
            <w:tcW w:w="709" w:type="dxa"/>
            <w:tcBorders>
              <w:top w:val="single" w:sz="4" w:space="0" w:color="auto"/>
              <w:left w:val="single" w:sz="4" w:space="0" w:color="auto"/>
              <w:bottom w:val="single" w:sz="4" w:space="0" w:color="auto"/>
              <w:right w:val="single" w:sz="4" w:space="0" w:color="auto"/>
            </w:tcBorders>
          </w:tcPr>
          <w:p w14:paraId="4DACA109" w14:textId="77777777" w:rsidR="00A741F6" w:rsidRPr="00A15DCB" w:rsidRDefault="00A741F6" w:rsidP="0070103A">
            <w:pPr>
              <w:pStyle w:val="TAC"/>
              <w:rPr>
                <w:rFonts w:cs="Arial"/>
              </w:rPr>
            </w:pPr>
            <w:r w:rsidRPr="00A15DCB">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72AAC6F5" w14:textId="77777777" w:rsidR="00A741F6" w:rsidRPr="00A15DCB" w:rsidRDefault="00A741F6" w:rsidP="0070103A">
            <w:pPr>
              <w:pStyle w:val="TAL"/>
              <w:rPr>
                <w:rFonts w:cs="Arial"/>
              </w:rPr>
            </w:pPr>
            <w:r w:rsidRPr="00A15DCB">
              <w:rPr>
                <w:rFonts w:cs="Arial"/>
              </w:rPr>
              <w:t>-</w:t>
            </w:r>
          </w:p>
        </w:tc>
        <w:tc>
          <w:tcPr>
            <w:tcW w:w="567" w:type="dxa"/>
            <w:tcBorders>
              <w:top w:val="single" w:sz="4" w:space="0" w:color="auto"/>
              <w:left w:val="single" w:sz="4" w:space="0" w:color="auto"/>
              <w:bottom w:val="single" w:sz="4" w:space="0" w:color="auto"/>
              <w:right w:val="single" w:sz="4" w:space="0" w:color="auto"/>
            </w:tcBorders>
          </w:tcPr>
          <w:p w14:paraId="1C9FAC67" w14:textId="77777777" w:rsidR="00A741F6" w:rsidRPr="00A15DCB" w:rsidRDefault="00A741F6" w:rsidP="0070103A">
            <w:pPr>
              <w:pStyle w:val="TAC"/>
              <w:rPr>
                <w:rFonts w:cs="Arial"/>
                <w:lang w:eastAsia="zh-CN"/>
              </w:rPr>
            </w:pPr>
            <w:r w:rsidRPr="00A15DCB">
              <w:rPr>
                <w:rFonts w:cs="Arial"/>
                <w:lang w:eastAsia="zh-CN"/>
              </w:rPr>
              <w:t>2</w:t>
            </w:r>
          </w:p>
        </w:tc>
        <w:tc>
          <w:tcPr>
            <w:tcW w:w="892" w:type="dxa"/>
            <w:tcBorders>
              <w:top w:val="single" w:sz="4" w:space="0" w:color="auto"/>
              <w:left w:val="single" w:sz="4" w:space="0" w:color="auto"/>
              <w:bottom w:val="single" w:sz="4" w:space="0" w:color="auto"/>
              <w:right w:val="single" w:sz="4" w:space="0" w:color="auto"/>
            </w:tcBorders>
          </w:tcPr>
          <w:p w14:paraId="34A5A796" w14:textId="77777777" w:rsidR="00A741F6" w:rsidRPr="00A15DCB" w:rsidRDefault="00A741F6" w:rsidP="0070103A">
            <w:pPr>
              <w:pStyle w:val="TAC"/>
              <w:rPr>
                <w:rFonts w:cs="Arial"/>
                <w:lang w:eastAsia="zh-CN"/>
              </w:rPr>
            </w:pPr>
            <w:r w:rsidRPr="00A15DCB">
              <w:rPr>
                <w:rFonts w:cs="Arial"/>
                <w:lang w:eastAsia="zh-CN"/>
              </w:rPr>
              <w:t>P</w:t>
            </w:r>
          </w:p>
        </w:tc>
      </w:tr>
      <w:tr w:rsidR="00CA10DB" w:rsidRPr="00A15DCB" w14:paraId="72DF9597"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6FF05AFD" w14:textId="77777777" w:rsidR="00CA10DB" w:rsidRPr="00A15DCB" w:rsidRDefault="00CA10DB" w:rsidP="00B7523D">
            <w:pPr>
              <w:pStyle w:val="TAN"/>
              <w:rPr>
                <w:rFonts w:cs="Arial"/>
                <w:lang w:eastAsia="en-US"/>
              </w:rPr>
            </w:pPr>
            <w:r w:rsidRPr="00A15DCB">
              <w:rPr>
                <w:rFonts w:cs="Arial"/>
                <w:lang w:eastAsia="en-US"/>
              </w:rPr>
              <w:t>Note 1:</w:t>
            </w:r>
            <w:r w:rsidRPr="00A15DCB">
              <w:rPr>
                <w:rFonts w:cs="Arial"/>
                <w:lang w:eastAsia="en-US"/>
              </w:rPr>
              <w:tab/>
              <w:t xml:space="preserve">The UE will </w:t>
            </w:r>
            <w:r w:rsidRPr="00A15DCB">
              <w:rPr>
                <w:rFonts w:cs="Arial"/>
              </w:rPr>
              <w:t xml:space="preserve">indicate the reception of an acknowledgement for SI request to upper layers after UE </w:t>
            </w:r>
            <w:r w:rsidR="00EA7C8B" w:rsidRPr="00A15DCB">
              <w:rPr>
                <w:rFonts w:cs="Arial"/>
              </w:rPr>
              <w:t>receives</w:t>
            </w:r>
            <w:r w:rsidRPr="00A15DCB">
              <w:rPr>
                <w:rFonts w:cs="Arial"/>
              </w:rPr>
              <w:t xml:space="preserve"> the RAR message including a MAC subPDU with a matching RAPID only</w:t>
            </w:r>
            <w:r w:rsidRPr="00A15DCB">
              <w:rPr>
                <w:rFonts w:ascii="Microsoft YaHei" w:eastAsia="Microsoft YaHei" w:hAnsi="Microsoft YaHei" w:cs="Microsoft YaHei"/>
                <w:lang w:eastAsia="zh-CN"/>
              </w:rPr>
              <w:t xml:space="preserve">, </w:t>
            </w:r>
            <w:r w:rsidRPr="00A15DCB">
              <w:rPr>
                <w:rFonts w:cs="Arial"/>
                <w:lang w:eastAsia="zh-CN"/>
              </w:rPr>
              <w:t>according to TS 38.321 [18] clause 5.1.4</w:t>
            </w:r>
            <w:r w:rsidRPr="00A15DCB">
              <w:rPr>
                <w:rFonts w:cs="Arial"/>
                <w:lang w:eastAsia="en-US"/>
              </w:rPr>
              <w:t>.</w:t>
            </w:r>
          </w:p>
        </w:tc>
      </w:tr>
    </w:tbl>
    <w:p w14:paraId="067AC176" w14:textId="77777777" w:rsidR="00CA10DB" w:rsidRPr="00A15DCB" w:rsidRDefault="00CA10DB" w:rsidP="00CA10DB"/>
    <w:p w14:paraId="2E5C8C3B" w14:textId="77777777" w:rsidR="00CA10DB" w:rsidRPr="00A15DCB" w:rsidRDefault="00CA10DB" w:rsidP="00CA10DB">
      <w:pPr>
        <w:pStyle w:val="H6"/>
      </w:pPr>
      <w:r w:rsidRPr="00A15DCB">
        <w:lastRenderedPageBreak/>
        <w:t>7.1.1.1.3.3.3</w:t>
      </w:r>
      <w:r w:rsidRPr="00A15DCB">
        <w:tab/>
        <w:t>Specific message contents</w:t>
      </w:r>
    </w:p>
    <w:p w14:paraId="2F7C8E66" w14:textId="77777777" w:rsidR="00CA10DB" w:rsidRPr="00A15DCB" w:rsidRDefault="00CA10DB" w:rsidP="00CA10DB">
      <w:pPr>
        <w:pStyle w:val="TH"/>
      </w:pPr>
      <w:r w:rsidRPr="00A15DCB">
        <w:t xml:space="preserve">Table 7.1.1.1.3.3.3-1: </w:t>
      </w:r>
      <w:r w:rsidRPr="00A15DCB">
        <w:rPr>
          <w:i/>
        </w:rPr>
        <w:t>SIB1</w:t>
      </w:r>
      <w:r w:rsidRPr="00A15DCB">
        <w:t xml:space="preserve"> </w:t>
      </w:r>
      <w:r w:rsidR="00A741F6" w:rsidRPr="00A15DCB">
        <w:t>on NR Cell</w:t>
      </w:r>
      <w:r w:rsidRPr="00A15DCB">
        <w:t xml:space="preserve"> 1</w:t>
      </w:r>
      <w:r w:rsidR="00CB0C54" w:rsidRPr="00A15DCB">
        <w:t xml:space="preserve"> </w:t>
      </w:r>
      <w:r w:rsidR="00A741F6" w:rsidRPr="00A15DCB">
        <w:t>(Step 4</w:t>
      </w:r>
      <w:r w:rsidRPr="00A15DCB">
        <w:t>, Table 7.1.1.1.3.3.2-</w:t>
      </w:r>
      <w:r w:rsidR="00CB0C54" w:rsidRPr="00A15DCB">
        <w:t>3</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A15DCB" w14:paraId="4E465B32" w14:textId="77777777" w:rsidTr="00B7523D">
        <w:tc>
          <w:tcPr>
            <w:tcW w:w="9738" w:type="dxa"/>
            <w:gridSpan w:val="4"/>
          </w:tcPr>
          <w:p w14:paraId="586FA629" w14:textId="77777777" w:rsidR="00CA10DB" w:rsidRPr="00A15DCB" w:rsidRDefault="00CA10DB" w:rsidP="00B7523D">
            <w:pPr>
              <w:pStyle w:val="TAL"/>
              <w:rPr>
                <w:lang w:eastAsia="en-US"/>
              </w:rPr>
            </w:pPr>
            <w:r w:rsidRPr="00A15DCB">
              <w:rPr>
                <w:lang w:eastAsia="en-US"/>
              </w:rPr>
              <w:t xml:space="preserve"> Derivation Path: TS 38.508-1 [4], Table </w:t>
            </w:r>
            <w:r w:rsidR="0075232C" w:rsidRPr="00A15DCB">
              <w:rPr>
                <w:lang w:eastAsia="en-US"/>
              </w:rPr>
              <w:t>4.6.1-28</w:t>
            </w:r>
          </w:p>
        </w:tc>
      </w:tr>
      <w:tr w:rsidR="00CA10DB" w:rsidRPr="00A15DCB" w14:paraId="4A3853C7" w14:textId="77777777" w:rsidTr="00B7523D">
        <w:tblPrEx>
          <w:tblCellMar>
            <w:left w:w="108" w:type="dxa"/>
            <w:right w:w="108" w:type="dxa"/>
          </w:tblCellMar>
        </w:tblPrEx>
        <w:tc>
          <w:tcPr>
            <w:tcW w:w="4535" w:type="dxa"/>
          </w:tcPr>
          <w:p w14:paraId="7C256101" w14:textId="77777777" w:rsidR="00CA10DB" w:rsidRPr="00A15DCB" w:rsidRDefault="00CA10DB" w:rsidP="00B7523D">
            <w:pPr>
              <w:pStyle w:val="TAH"/>
              <w:rPr>
                <w:lang w:eastAsia="en-US"/>
              </w:rPr>
            </w:pPr>
            <w:r w:rsidRPr="00A15DCB">
              <w:rPr>
                <w:lang w:eastAsia="en-US"/>
              </w:rPr>
              <w:t>Information Element</w:t>
            </w:r>
          </w:p>
        </w:tc>
        <w:tc>
          <w:tcPr>
            <w:tcW w:w="2267" w:type="dxa"/>
          </w:tcPr>
          <w:p w14:paraId="41076D62" w14:textId="77777777" w:rsidR="00CA10DB" w:rsidRPr="00A15DCB" w:rsidRDefault="00CA10DB" w:rsidP="00B7523D">
            <w:pPr>
              <w:pStyle w:val="TAH"/>
              <w:rPr>
                <w:lang w:eastAsia="en-US"/>
              </w:rPr>
            </w:pPr>
            <w:r w:rsidRPr="00A15DCB">
              <w:rPr>
                <w:lang w:eastAsia="en-US"/>
              </w:rPr>
              <w:t>Value/remark</w:t>
            </w:r>
          </w:p>
        </w:tc>
        <w:tc>
          <w:tcPr>
            <w:tcW w:w="1700" w:type="dxa"/>
          </w:tcPr>
          <w:p w14:paraId="54FC128E" w14:textId="77777777" w:rsidR="00CA10DB" w:rsidRPr="00A15DCB" w:rsidRDefault="00CA10DB" w:rsidP="00B7523D">
            <w:pPr>
              <w:pStyle w:val="TAH"/>
              <w:rPr>
                <w:lang w:eastAsia="en-US"/>
              </w:rPr>
            </w:pPr>
            <w:r w:rsidRPr="00A15DCB">
              <w:rPr>
                <w:lang w:eastAsia="en-US"/>
              </w:rPr>
              <w:t>Comment</w:t>
            </w:r>
          </w:p>
        </w:tc>
        <w:tc>
          <w:tcPr>
            <w:tcW w:w="1245" w:type="dxa"/>
          </w:tcPr>
          <w:p w14:paraId="6560B623" w14:textId="77777777" w:rsidR="00CA10DB" w:rsidRPr="00A15DCB" w:rsidRDefault="00CA10DB" w:rsidP="00B7523D">
            <w:pPr>
              <w:pStyle w:val="TAH"/>
              <w:rPr>
                <w:lang w:eastAsia="en-US"/>
              </w:rPr>
            </w:pPr>
            <w:r w:rsidRPr="00A15DCB">
              <w:rPr>
                <w:lang w:eastAsia="en-US"/>
              </w:rPr>
              <w:t>Condition</w:t>
            </w:r>
          </w:p>
        </w:tc>
      </w:tr>
      <w:tr w:rsidR="00CA10DB" w:rsidRPr="00A15DCB" w14:paraId="380B15DE" w14:textId="77777777" w:rsidTr="00B7523D">
        <w:tblPrEx>
          <w:tblCellMar>
            <w:left w:w="108" w:type="dxa"/>
            <w:right w:w="108" w:type="dxa"/>
          </w:tblCellMar>
        </w:tblPrEx>
        <w:tc>
          <w:tcPr>
            <w:tcW w:w="4535" w:type="dxa"/>
          </w:tcPr>
          <w:p w14:paraId="6DF2C4D1" w14:textId="77777777" w:rsidR="00CA10DB" w:rsidRPr="00A15DCB" w:rsidRDefault="00CA10DB" w:rsidP="00B7523D">
            <w:pPr>
              <w:pStyle w:val="TAL"/>
              <w:rPr>
                <w:rFonts w:cs="Arial"/>
                <w:lang w:eastAsia="en-US"/>
              </w:rPr>
            </w:pPr>
            <w:r w:rsidRPr="00A15DCB">
              <w:rPr>
                <w:rFonts w:cs="Arial"/>
                <w:lang w:eastAsia="en-US"/>
              </w:rPr>
              <w:t>SIB1 ::= SEQUENCE {</w:t>
            </w:r>
          </w:p>
        </w:tc>
        <w:tc>
          <w:tcPr>
            <w:tcW w:w="2267" w:type="dxa"/>
          </w:tcPr>
          <w:p w14:paraId="157589BA" w14:textId="77777777" w:rsidR="00CA10DB" w:rsidRPr="00A15DCB" w:rsidRDefault="00CA10DB" w:rsidP="00B7523D">
            <w:pPr>
              <w:pStyle w:val="TAL"/>
              <w:rPr>
                <w:rFonts w:cs="Arial"/>
                <w:lang w:eastAsia="en-US"/>
              </w:rPr>
            </w:pPr>
          </w:p>
        </w:tc>
        <w:tc>
          <w:tcPr>
            <w:tcW w:w="1700" w:type="dxa"/>
          </w:tcPr>
          <w:p w14:paraId="59316B87" w14:textId="77777777" w:rsidR="00CA10DB" w:rsidRPr="00A15DCB" w:rsidRDefault="00CA10DB" w:rsidP="00B7523D">
            <w:pPr>
              <w:pStyle w:val="TAL"/>
              <w:rPr>
                <w:rFonts w:cs="Arial"/>
                <w:lang w:eastAsia="en-US"/>
              </w:rPr>
            </w:pPr>
          </w:p>
        </w:tc>
        <w:tc>
          <w:tcPr>
            <w:tcW w:w="1245" w:type="dxa"/>
          </w:tcPr>
          <w:p w14:paraId="57F6F468" w14:textId="77777777" w:rsidR="00CA10DB" w:rsidRPr="00A15DCB" w:rsidRDefault="00CA10DB" w:rsidP="00B7523D">
            <w:pPr>
              <w:pStyle w:val="TAL"/>
              <w:rPr>
                <w:rFonts w:cs="Arial"/>
                <w:lang w:eastAsia="en-US"/>
              </w:rPr>
            </w:pPr>
          </w:p>
        </w:tc>
      </w:tr>
      <w:tr w:rsidR="00CA10DB" w:rsidRPr="00A15DCB" w14:paraId="1313BA66" w14:textId="77777777" w:rsidTr="00B7523D">
        <w:tblPrEx>
          <w:tblCellMar>
            <w:left w:w="108" w:type="dxa"/>
            <w:right w:w="108" w:type="dxa"/>
          </w:tblCellMar>
        </w:tblPrEx>
        <w:tc>
          <w:tcPr>
            <w:tcW w:w="4535" w:type="dxa"/>
            <w:tcBorders>
              <w:bottom w:val="single" w:sz="4" w:space="0" w:color="auto"/>
            </w:tcBorders>
          </w:tcPr>
          <w:p w14:paraId="1C52C88E" w14:textId="77777777" w:rsidR="00CA10DB" w:rsidRPr="00A15DCB" w:rsidRDefault="00CA10DB" w:rsidP="00B7523D">
            <w:pPr>
              <w:pStyle w:val="TAL"/>
              <w:rPr>
                <w:rFonts w:cs="Arial"/>
                <w:lang w:eastAsia="en-US"/>
              </w:rPr>
            </w:pPr>
            <w:r w:rsidRPr="00A15DCB">
              <w:rPr>
                <w:rFonts w:cs="Arial"/>
                <w:lang w:eastAsia="en-US"/>
              </w:rPr>
              <w:t xml:space="preserve">  si-SchedulingInfo SEQUENCE {</w:t>
            </w:r>
          </w:p>
        </w:tc>
        <w:tc>
          <w:tcPr>
            <w:tcW w:w="2267" w:type="dxa"/>
          </w:tcPr>
          <w:p w14:paraId="2EE4C06F" w14:textId="77777777" w:rsidR="00CA10DB" w:rsidRPr="00A15DCB" w:rsidRDefault="00CA10DB" w:rsidP="00B7523D">
            <w:pPr>
              <w:pStyle w:val="TAL"/>
              <w:rPr>
                <w:rFonts w:cs="Arial"/>
                <w:lang w:eastAsia="en-US"/>
              </w:rPr>
            </w:pPr>
          </w:p>
        </w:tc>
        <w:tc>
          <w:tcPr>
            <w:tcW w:w="1700" w:type="dxa"/>
          </w:tcPr>
          <w:p w14:paraId="18B73BCB" w14:textId="77777777" w:rsidR="00CA10DB" w:rsidRPr="00A15DCB" w:rsidRDefault="00CA10DB" w:rsidP="00B7523D">
            <w:pPr>
              <w:pStyle w:val="TAL"/>
              <w:rPr>
                <w:rFonts w:cs="Arial"/>
                <w:lang w:eastAsia="en-US"/>
              </w:rPr>
            </w:pPr>
          </w:p>
        </w:tc>
        <w:tc>
          <w:tcPr>
            <w:tcW w:w="1245" w:type="dxa"/>
          </w:tcPr>
          <w:p w14:paraId="487D8993" w14:textId="77777777" w:rsidR="00CA10DB" w:rsidRPr="00A15DCB" w:rsidRDefault="00CA10DB" w:rsidP="00B7523D">
            <w:pPr>
              <w:pStyle w:val="TAL"/>
              <w:rPr>
                <w:rFonts w:cs="Arial"/>
                <w:lang w:eastAsia="en-US"/>
              </w:rPr>
            </w:pPr>
          </w:p>
        </w:tc>
      </w:tr>
      <w:tr w:rsidR="00CA10DB" w:rsidRPr="00A15DCB" w14:paraId="20CA65F7" w14:textId="77777777" w:rsidTr="00B7523D">
        <w:tblPrEx>
          <w:tblCellMar>
            <w:left w:w="108" w:type="dxa"/>
            <w:right w:w="108" w:type="dxa"/>
          </w:tblCellMar>
        </w:tblPrEx>
        <w:tc>
          <w:tcPr>
            <w:tcW w:w="4535" w:type="dxa"/>
            <w:tcBorders>
              <w:bottom w:val="single" w:sz="4" w:space="0" w:color="auto"/>
            </w:tcBorders>
          </w:tcPr>
          <w:p w14:paraId="76E2A767" w14:textId="77777777" w:rsidR="00CA10DB" w:rsidRPr="00A15DCB" w:rsidRDefault="00CA10DB" w:rsidP="00B7523D">
            <w:pPr>
              <w:pStyle w:val="TAL"/>
              <w:rPr>
                <w:rFonts w:cs="Arial"/>
                <w:lang w:eastAsia="en-US"/>
              </w:rPr>
            </w:pPr>
            <w:r w:rsidRPr="00A15DCB">
              <w:rPr>
                <w:rFonts w:cs="Arial"/>
                <w:lang w:eastAsia="zh-CN"/>
              </w:rPr>
              <w:t xml:space="preserve">    </w:t>
            </w:r>
            <w:r w:rsidRPr="00A15DCB">
              <w:rPr>
                <w:rFonts w:cs="Arial"/>
                <w:lang w:eastAsia="en-US"/>
              </w:rPr>
              <w:t>schedulingInfoList SEQUENCE {</w:t>
            </w:r>
          </w:p>
        </w:tc>
        <w:tc>
          <w:tcPr>
            <w:tcW w:w="2267" w:type="dxa"/>
          </w:tcPr>
          <w:p w14:paraId="703D1E24" w14:textId="77777777" w:rsidR="00CA10DB" w:rsidRPr="00A15DCB" w:rsidRDefault="00A741F6" w:rsidP="00B7523D">
            <w:pPr>
              <w:pStyle w:val="TAL"/>
              <w:rPr>
                <w:rFonts w:cs="Arial"/>
                <w:lang w:eastAsia="en-US"/>
              </w:rPr>
            </w:pPr>
            <w:r w:rsidRPr="00A15DCB">
              <w:rPr>
                <w:rFonts w:cs="Arial"/>
              </w:rPr>
              <w:t>2 entries</w:t>
            </w:r>
          </w:p>
        </w:tc>
        <w:tc>
          <w:tcPr>
            <w:tcW w:w="1700" w:type="dxa"/>
          </w:tcPr>
          <w:p w14:paraId="73BA3181" w14:textId="77777777" w:rsidR="00CA10DB" w:rsidRPr="00A15DCB" w:rsidRDefault="00CA10DB" w:rsidP="00B7523D">
            <w:pPr>
              <w:pStyle w:val="TAL"/>
              <w:rPr>
                <w:rFonts w:cs="Arial"/>
                <w:lang w:eastAsia="en-US"/>
              </w:rPr>
            </w:pPr>
          </w:p>
        </w:tc>
        <w:tc>
          <w:tcPr>
            <w:tcW w:w="1245" w:type="dxa"/>
          </w:tcPr>
          <w:p w14:paraId="490A0764" w14:textId="77777777" w:rsidR="00CA10DB" w:rsidRPr="00A15DCB" w:rsidRDefault="00CA10DB" w:rsidP="00B7523D">
            <w:pPr>
              <w:pStyle w:val="TAL"/>
              <w:rPr>
                <w:rFonts w:cs="Arial"/>
                <w:lang w:eastAsia="en-US"/>
              </w:rPr>
            </w:pPr>
          </w:p>
        </w:tc>
      </w:tr>
      <w:tr w:rsidR="00CA10DB" w:rsidRPr="00A15DCB" w14:paraId="67DE37D3" w14:textId="77777777" w:rsidTr="00B7523D">
        <w:tblPrEx>
          <w:tblCellMar>
            <w:left w:w="108" w:type="dxa"/>
            <w:right w:w="108" w:type="dxa"/>
          </w:tblCellMar>
        </w:tblPrEx>
        <w:tc>
          <w:tcPr>
            <w:tcW w:w="4535" w:type="dxa"/>
            <w:tcBorders>
              <w:bottom w:val="single" w:sz="4" w:space="0" w:color="auto"/>
            </w:tcBorders>
          </w:tcPr>
          <w:p w14:paraId="0FB67805" w14:textId="77777777" w:rsidR="00CA10DB" w:rsidRPr="00A15DCB" w:rsidRDefault="00CA10DB" w:rsidP="00B7523D">
            <w:pPr>
              <w:pStyle w:val="TAL"/>
              <w:rPr>
                <w:rFonts w:cs="Arial"/>
                <w:lang w:eastAsia="zh-CN"/>
              </w:rPr>
            </w:pPr>
            <w:bookmarkStart w:id="45" w:name="_Hlk528835227"/>
            <w:r w:rsidRPr="00A15DCB">
              <w:rPr>
                <w:rFonts w:cs="Arial"/>
                <w:lang w:eastAsia="zh-CN"/>
              </w:rPr>
              <w:t xml:space="preserve">      </w:t>
            </w:r>
            <w:r w:rsidRPr="00A15DCB">
              <w:rPr>
                <w:rFonts w:cs="Arial"/>
                <w:lang w:eastAsia="en-US"/>
              </w:rPr>
              <w:t>si-BroadcastStatus[1]</w:t>
            </w:r>
          </w:p>
        </w:tc>
        <w:tc>
          <w:tcPr>
            <w:tcW w:w="2267" w:type="dxa"/>
          </w:tcPr>
          <w:p w14:paraId="66270FA3" w14:textId="77777777" w:rsidR="00CA10DB" w:rsidRPr="00A15DCB" w:rsidRDefault="00CA10DB" w:rsidP="00B7523D">
            <w:pPr>
              <w:pStyle w:val="TAL"/>
              <w:rPr>
                <w:rFonts w:cs="Arial"/>
                <w:lang w:eastAsia="en-US"/>
              </w:rPr>
            </w:pPr>
            <w:r w:rsidRPr="00A15DCB">
              <w:rPr>
                <w:rFonts w:cs="Arial"/>
                <w:lang w:eastAsia="en-US"/>
              </w:rPr>
              <w:t>Broadcasting</w:t>
            </w:r>
          </w:p>
        </w:tc>
        <w:tc>
          <w:tcPr>
            <w:tcW w:w="1700" w:type="dxa"/>
          </w:tcPr>
          <w:p w14:paraId="038FC66C" w14:textId="77777777" w:rsidR="00CA10DB" w:rsidRPr="00A15DCB" w:rsidRDefault="00CA10DB" w:rsidP="00B7523D">
            <w:pPr>
              <w:pStyle w:val="TAL"/>
              <w:rPr>
                <w:rFonts w:cs="Arial"/>
                <w:lang w:eastAsia="en-US"/>
              </w:rPr>
            </w:pPr>
          </w:p>
        </w:tc>
        <w:tc>
          <w:tcPr>
            <w:tcW w:w="1245" w:type="dxa"/>
          </w:tcPr>
          <w:p w14:paraId="3DBBC76B" w14:textId="77777777" w:rsidR="00CA10DB" w:rsidRPr="00A15DCB" w:rsidRDefault="00CA10DB" w:rsidP="00B7523D">
            <w:pPr>
              <w:pStyle w:val="TAL"/>
              <w:rPr>
                <w:rFonts w:cs="Arial"/>
                <w:lang w:eastAsia="en-US"/>
              </w:rPr>
            </w:pPr>
          </w:p>
        </w:tc>
      </w:tr>
      <w:bookmarkEnd w:id="45"/>
      <w:tr w:rsidR="00CA10DB" w:rsidRPr="00A15DCB" w14:paraId="253F36DE" w14:textId="77777777" w:rsidTr="00B7523D">
        <w:tblPrEx>
          <w:tblCellMar>
            <w:left w:w="108" w:type="dxa"/>
            <w:right w:w="108" w:type="dxa"/>
          </w:tblCellMar>
        </w:tblPrEx>
        <w:tc>
          <w:tcPr>
            <w:tcW w:w="4535" w:type="dxa"/>
            <w:tcBorders>
              <w:bottom w:val="single" w:sz="4" w:space="0" w:color="auto"/>
            </w:tcBorders>
          </w:tcPr>
          <w:p w14:paraId="53107F54"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si-Periodicity[1]</w:t>
            </w:r>
          </w:p>
        </w:tc>
        <w:tc>
          <w:tcPr>
            <w:tcW w:w="2267" w:type="dxa"/>
          </w:tcPr>
          <w:p w14:paraId="3AF1A603" w14:textId="77777777" w:rsidR="00CA10DB" w:rsidRPr="00A15DCB" w:rsidRDefault="00CA10DB" w:rsidP="00B7523D">
            <w:pPr>
              <w:pStyle w:val="TAL"/>
              <w:rPr>
                <w:rFonts w:cs="Arial"/>
                <w:lang w:eastAsia="en-US"/>
              </w:rPr>
            </w:pPr>
            <w:r w:rsidRPr="00A15DCB">
              <w:rPr>
                <w:rFonts w:cs="Arial"/>
                <w:lang w:eastAsia="en-US"/>
              </w:rPr>
              <w:t>rf32</w:t>
            </w:r>
          </w:p>
        </w:tc>
        <w:tc>
          <w:tcPr>
            <w:tcW w:w="1700" w:type="dxa"/>
          </w:tcPr>
          <w:p w14:paraId="637A9B87" w14:textId="77777777" w:rsidR="00CA10DB" w:rsidRPr="00A15DCB" w:rsidRDefault="00CA10DB" w:rsidP="00B7523D">
            <w:pPr>
              <w:pStyle w:val="TAL"/>
              <w:rPr>
                <w:rFonts w:cs="Arial"/>
                <w:lang w:eastAsia="zh-CN"/>
              </w:rPr>
            </w:pPr>
          </w:p>
        </w:tc>
        <w:tc>
          <w:tcPr>
            <w:tcW w:w="1245" w:type="dxa"/>
          </w:tcPr>
          <w:p w14:paraId="71AD6D18" w14:textId="77777777" w:rsidR="00CA10DB" w:rsidRPr="00A15DCB" w:rsidRDefault="00CA10DB" w:rsidP="00B7523D">
            <w:pPr>
              <w:pStyle w:val="TAL"/>
              <w:rPr>
                <w:rFonts w:cs="Arial"/>
                <w:lang w:eastAsia="en-US"/>
              </w:rPr>
            </w:pPr>
          </w:p>
        </w:tc>
      </w:tr>
      <w:tr w:rsidR="00CA10DB" w:rsidRPr="00A15DCB" w14:paraId="4CEC93D5" w14:textId="77777777" w:rsidTr="00B7523D">
        <w:tblPrEx>
          <w:tblCellMar>
            <w:left w:w="108" w:type="dxa"/>
            <w:right w:w="108" w:type="dxa"/>
          </w:tblCellMar>
        </w:tblPrEx>
        <w:tc>
          <w:tcPr>
            <w:tcW w:w="4535" w:type="dxa"/>
            <w:tcBorders>
              <w:bottom w:val="single" w:sz="4" w:space="0" w:color="auto"/>
            </w:tcBorders>
          </w:tcPr>
          <w:p w14:paraId="0528B3F3"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sib-MappingInfo</w:t>
            </w:r>
            <w:r w:rsidRPr="00A15DCB">
              <w:rPr>
                <w:rFonts w:cs="Arial"/>
                <w:lang w:eastAsia="zh-CN"/>
              </w:rPr>
              <w:t>[1]</w:t>
            </w:r>
            <w:r w:rsidRPr="00A15DCB">
              <w:rPr>
                <w:rFonts w:cs="Arial"/>
                <w:lang w:eastAsia="en-US"/>
              </w:rPr>
              <w:t xml:space="preserve"> SEQUENCE {</w:t>
            </w:r>
          </w:p>
        </w:tc>
        <w:tc>
          <w:tcPr>
            <w:tcW w:w="2267" w:type="dxa"/>
          </w:tcPr>
          <w:p w14:paraId="058C27D4" w14:textId="77777777" w:rsidR="00CA10DB" w:rsidRPr="00A15DCB" w:rsidRDefault="00CA10DB" w:rsidP="00B7523D">
            <w:pPr>
              <w:pStyle w:val="TAL"/>
              <w:rPr>
                <w:rFonts w:cs="Arial"/>
                <w:strike/>
                <w:lang w:eastAsia="en-US"/>
              </w:rPr>
            </w:pPr>
          </w:p>
        </w:tc>
        <w:tc>
          <w:tcPr>
            <w:tcW w:w="1700" w:type="dxa"/>
          </w:tcPr>
          <w:p w14:paraId="6CE0AC7B" w14:textId="77777777" w:rsidR="00CA10DB" w:rsidRPr="00A15DCB" w:rsidRDefault="00CA10DB" w:rsidP="00B7523D">
            <w:pPr>
              <w:pStyle w:val="TAL"/>
              <w:rPr>
                <w:rFonts w:cs="Arial"/>
                <w:lang w:eastAsia="en-US"/>
              </w:rPr>
            </w:pPr>
          </w:p>
        </w:tc>
        <w:tc>
          <w:tcPr>
            <w:tcW w:w="1245" w:type="dxa"/>
          </w:tcPr>
          <w:p w14:paraId="0245DAEE" w14:textId="77777777" w:rsidR="00CA10DB" w:rsidRPr="00A15DCB" w:rsidRDefault="00CA10DB" w:rsidP="00B7523D">
            <w:pPr>
              <w:pStyle w:val="TAL"/>
              <w:rPr>
                <w:rFonts w:cs="Arial"/>
                <w:lang w:eastAsia="en-US"/>
              </w:rPr>
            </w:pPr>
          </w:p>
        </w:tc>
      </w:tr>
      <w:tr w:rsidR="00CA10DB" w:rsidRPr="00A15DCB" w14:paraId="3C7B3B94" w14:textId="77777777" w:rsidTr="00B7523D">
        <w:tblPrEx>
          <w:tblCellMar>
            <w:left w:w="108" w:type="dxa"/>
            <w:right w:w="108" w:type="dxa"/>
          </w:tblCellMar>
        </w:tblPrEx>
        <w:tc>
          <w:tcPr>
            <w:tcW w:w="4535" w:type="dxa"/>
            <w:tcBorders>
              <w:bottom w:val="single" w:sz="4" w:space="0" w:color="auto"/>
            </w:tcBorders>
          </w:tcPr>
          <w:p w14:paraId="2AF03523"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type</w:t>
            </w:r>
          </w:p>
        </w:tc>
        <w:tc>
          <w:tcPr>
            <w:tcW w:w="2267" w:type="dxa"/>
          </w:tcPr>
          <w:p w14:paraId="5C3359A1" w14:textId="77777777" w:rsidR="00CA10DB" w:rsidRPr="00A15DCB" w:rsidRDefault="0093366C" w:rsidP="00B7523D">
            <w:pPr>
              <w:pStyle w:val="TAL"/>
              <w:rPr>
                <w:rFonts w:cs="Arial"/>
                <w:lang w:eastAsia="en-US"/>
              </w:rPr>
            </w:pPr>
            <w:r w:rsidRPr="00A15DCB">
              <w:rPr>
                <w:rFonts w:cs="Arial"/>
                <w:lang w:eastAsia="en-US"/>
              </w:rPr>
              <w:t>S</w:t>
            </w:r>
            <w:r w:rsidR="00CA10DB" w:rsidRPr="00A15DCB">
              <w:rPr>
                <w:rFonts w:cs="Arial"/>
                <w:lang w:eastAsia="en-US"/>
              </w:rPr>
              <w:t>ibType2</w:t>
            </w:r>
          </w:p>
        </w:tc>
        <w:tc>
          <w:tcPr>
            <w:tcW w:w="1700" w:type="dxa"/>
          </w:tcPr>
          <w:p w14:paraId="39024E21" w14:textId="77777777" w:rsidR="00CA10DB" w:rsidRPr="00A15DCB" w:rsidRDefault="00CA10DB" w:rsidP="00B7523D">
            <w:pPr>
              <w:pStyle w:val="TAL"/>
              <w:rPr>
                <w:rFonts w:cs="Arial"/>
                <w:lang w:eastAsia="en-US"/>
              </w:rPr>
            </w:pPr>
          </w:p>
        </w:tc>
        <w:tc>
          <w:tcPr>
            <w:tcW w:w="1245" w:type="dxa"/>
          </w:tcPr>
          <w:p w14:paraId="287C1D42" w14:textId="77777777" w:rsidR="00CA10DB" w:rsidRPr="00A15DCB" w:rsidRDefault="00CA10DB" w:rsidP="00B7523D">
            <w:pPr>
              <w:pStyle w:val="TAL"/>
              <w:rPr>
                <w:rFonts w:cs="Arial"/>
                <w:lang w:eastAsia="en-US"/>
              </w:rPr>
            </w:pPr>
          </w:p>
        </w:tc>
      </w:tr>
      <w:tr w:rsidR="00CA10DB" w:rsidRPr="00A15DCB" w14:paraId="2AA0CC87" w14:textId="77777777" w:rsidTr="00B7523D">
        <w:tblPrEx>
          <w:tblCellMar>
            <w:left w:w="108" w:type="dxa"/>
            <w:right w:w="108" w:type="dxa"/>
          </w:tblCellMar>
        </w:tblPrEx>
        <w:tc>
          <w:tcPr>
            <w:tcW w:w="4535" w:type="dxa"/>
            <w:tcBorders>
              <w:bottom w:val="single" w:sz="4" w:space="0" w:color="auto"/>
            </w:tcBorders>
          </w:tcPr>
          <w:p w14:paraId="5EA964FF"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valueTag</w:t>
            </w:r>
          </w:p>
        </w:tc>
        <w:tc>
          <w:tcPr>
            <w:tcW w:w="2267" w:type="dxa"/>
          </w:tcPr>
          <w:p w14:paraId="23946860" w14:textId="77777777" w:rsidR="00CA10DB" w:rsidRPr="00A15DCB" w:rsidRDefault="00CA10DB" w:rsidP="00B7523D">
            <w:pPr>
              <w:pStyle w:val="TAL"/>
              <w:rPr>
                <w:rFonts w:cs="Arial"/>
                <w:lang w:eastAsia="en-US"/>
              </w:rPr>
            </w:pPr>
            <w:r w:rsidRPr="00A15DCB">
              <w:rPr>
                <w:rFonts w:cs="Arial"/>
                <w:lang w:eastAsia="en-US"/>
              </w:rPr>
              <w:t>0</w:t>
            </w:r>
          </w:p>
        </w:tc>
        <w:tc>
          <w:tcPr>
            <w:tcW w:w="1700" w:type="dxa"/>
          </w:tcPr>
          <w:p w14:paraId="0F74E745" w14:textId="77777777" w:rsidR="00CA10DB" w:rsidRPr="00A15DCB" w:rsidRDefault="00CA10DB" w:rsidP="00B7523D">
            <w:pPr>
              <w:pStyle w:val="TAL"/>
              <w:rPr>
                <w:rFonts w:cs="Arial"/>
                <w:lang w:eastAsia="en-US"/>
              </w:rPr>
            </w:pPr>
          </w:p>
        </w:tc>
        <w:tc>
          <w:tcPr>
            <w:tcW w:w="1245" w:type="dxa"/>
          </w:tcPr>
          <w:p w14:paraId="12D904FB" w14:textId="77777777" w:rsidR="00CA10DB" w:rsidRPr="00A15DCB" w:rsidRDefault="00CA10DB" w:rsidP="00B7523D">
            <w:pPr>
              <w:pStyle w:val="TAL"/>
              <w:rPr>
                <w:rFonts w:cs="Arial"/>
                <w:strike/>
                <w:lang w:eastAsia="en-US"/>
              </w:rPr>
            </w:pPr>
          </w:p>
        </w:tc>
      </w:tr>
      <w:tr w:rsidR="00CA10DB" w:rsidRPr="00A15DCB" w14:paraId="06FA666C" w14:textId="77777777" w:rsidTr="00B7523D">
        <w:tblPrEx>
          <w:tblCellMar>
            <w:left w:w="108" w:type="dxa"/>
            <w:right w:w="108" w:type="dxa"/>
          </w:tblCellMar>
        </w:tblPrEx>
        <w:tc>
          <w:tcPr>
            <w:tcW w:w="4535" w:type="dxa"/>
            <w:tcBorders>
              <w:bottom w:val="single" w:sz="4" w:space="0" w:color="auto"/>
            </w:tcBorders>
          </w:tcPr>
          <w:p w14:paraId="75D32B7C"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areaScope</w:t>
            </w:r>
          </w:p>
        </w:tc>
        <w:tc>
          <w:tcPr>
            <w:tcW w:w="2267" w:type="dxa"/>
          </w:tcPr>
          <w:p w14:paraId="41382916" w14:textId="77777777" w:rsidR="00CA10DB" w:rsidRPr="00A15DCB" w:rsidRDefault="00CA10DB" w:rsidP="00B7523D">
            <w:pPr>
              <w:pStyle w:val="TAL"/>
              <w:rPr>
                <w:rFonts w:cs="Arial"/>
                <w:lang w:eastAsia="en-US"/>
              </w:rPr>
            </w:pPr>
            <w:r w:rsidRPr="00A15DCB">
              <w:rPr>
                <w:rFonts w:cs="Arial"/>
                <w:lang w:eastAsia="en-US"/>
              </w:rPr>
              <w:t>Not present</w:t>
            </w:r>
          </w:p>
        </w:tc>
        <w:tc>
          <w:tcPr>
            <w:tcW w:w="1700" w:type="dxa"/>
          </w:tcPr>
          <w:p w14:paraId="228D0058" w14:textId="77777777" w:rsidR="00CA10DB" w:rsidRPr="00A15DCB" w:rsidRDefault="00CA10DB" w:rsidP="00B7523D">
            <w:pPr>
              <w:pStyle w:val="TAL"/>
              <w:rPr>
                <w:rFonts w:cs="Arial"/>
                <w:lang w:eastAsia="en-US"/>
              </w:rPr>
            </w:pPr>
          </w:p>
        </w:tc>
        <w:tc>
          <w:tcPr>
            <w:tcW w:w="1245" w:type="dxa"/>
          </w:tcPr>
          <w:p w14:paraId="1652F129" w14:textId="77777777" w:rsidR="00CA10DB" w:rsidRPr="00A15DCB" w:rsidRDefault="00CA10DB" w:rsidP="00B7523D">
            <w:pPr>
              <w:pStyle w:val="TAL"/>
              <w:rPr>
                <w:rFonts w:cs="Arial"/>
                <w:strike/>
                <w:lang w:eastAsia="en-US"/>
              </w:rPr>
            </w:pPr>
          </w:p>
        </w:tc>
      </w:tr>
      <w:tr w:rsidR="00CA10DB" w:rsidRPr="00A15DCB" w14:paraId="30C73AA5" w14:textId="77777777" w:rsidTr="00B7523D">
        <w:tblPrEx>
          <w:tblCellMar>
            <w:left w:w="108" w:type="dxa"/>
            <w:right w:w="108" w:type="dxa"/>
          </w:tblCellMar>
        </w:tblPrEx>
        <w:tc>
          <w:tcPr>
            <w:tcW w:w="4535" w:type="dxa"/>
            <w:tcBorders>
              <w:bottom w:val="single" w:sz="4" w:space="0" w:color="auto"/>
            </w:tcBorders>
          </w:tcPr>
          <w:p w14:paraId="4F37FD5F" w14:textId="77777777" w:rsidR="00CA10DB" w:rsidRPr="00A15DCB" w:rsidRDefault="00CA10DB" w:rsidP="00B7523D">
            <w:pPr>
              <w:pStyle w:val="TAL"/>
              <w:rPr>
                <w:rFonts w:cs="Arial"/>
                <w:lang w:eastAsia="zh-CN"/>
              </w:rPr>
            </w:pPr>
            <w:r w:rsidRPr="00A15DCB">
              <w:rPr>
                <w:rFonts w:cs="Arial"/>
                <w:lang w:eastAsia="zh-CN"/>
              </w:rPr>
              <w:t xml:space="preserve">      }</w:t>
            </w:r>
          </w:p>
        </w:tc>
        <w:tc>
          <w:tcPr>
            <w:tcW w:w="2267" w:type="dxa"/>
          </w:tcPr>
          <w:p w14:paraId="320011EF" w14:textId="77777777" w:rsidR="00CA10DB" w:rsidRPr="00A15DCB" w:rsidRDefault="00CA10DB" w:rsidP="00B7523D">
            <w:pPr>
              <w:pStyle w:val="TAL"/>
              <w:rPr>
                <w:rFonts w:cs="Arial"/>
                <w:lang w:eastAsia="en-US"/>
              </w:rPr>
            </w:pPr>
          </w:p>
        </w:tc>
        <w:tc>
          <w:tcPr>
            <w:tcW w:w="1700" w:type="dxa"/>
          </w:tcPr>
          <w:p w14:paraId="47BCD14B" w14:textId="77777777" w:rsidR="00CA10DB" w:rsidRPr="00A15DCB" w:rsidRDefault="00CA10DB" w:rsidP="00B7523D">
            <w:pPr>
              <w:pStyle w:val="TAL"/>
              <w:rPr>
                <w:rFonts w:cs="Arial"/>
                <w:lang w:eastAsia="en-US"/>
              </w:rPr>
            </w:pPr>
          </w:p>
        </w:tc>
        <w:tc>
          <w:tcPr>
            <w:tcW w:w="1245" w:type="dxa"/>
          </w:tcPr>
          <w:p w14:paraId="31B6116C" w14:textId="77777777" w:rsidR="00CA10DB" w:rsidRPr="00A15DCB" w:rsidRDefault="00CA10DB" w:rsidP="00B7523D">
            <w:pPr>
              <w:pStyle w:val="TAL"/>
              <w:rPr>
                <w:rFonts w:cs="Arial"/>
                <w:lang w:eastAsia="en-US"/>
              </w:rPr>
            </w:pPr>
          </w:p>
        </w:tc>
      </w:tr>
      <w:tr w:rsidR="00CA10DB" w:rsidRPr="00A15DCB" w14:paraId="25C6E9E4" w14:textId="77777777" w:rsidTr="00B7523D">
        <w:tblPrEx>
          <w:tblCellMar>
            <w:left w:w="108" w:type="dxa"/>
            <w:right w:w="108" w:type="dxa"/>
          </w:tblCellMar>
        </w:tblPrEx>
        <w:tc>
          <w:tcPr>
            <w:tcW w:w="4535" w:type="dxa"/>
            <w:tcBorders>
              <w:bottom w:val="single" w:sz="4" w:space="0" w:color="auto"/>
            </w:tcBorders>
          </w:tcPr>
          <w:p w14:paraId="6621A0AF" w14:textId="77777777" w:rsidR="00CA10DB" w:rsidRPr="00A15DCB" w:rsidRDefault="00CA10DB" w:rsidP="00B7523D">
            <w:pPr>
              <w:pStyle w:val="TAL"/>
              <w:rPr>
                <w:rFonts w:cs="Arial"/>
                <w:lang w:eastAsia="zh-CN"/>
              </w:rPr>
            </w:pPr>
            <w:r w:rsidRPr="00A15DCB">
              <w:rPr>
                <w:rFonts w:cs="Arial"/>
                <w:lang w:eastAsia="zh-CN"/>
              </w:rPr>
              <w:t xml:space="preserve">    </w:t>
            </w:r>
            <w:r w:rsidR="001F6CB0" w:rsidRPr="00A15DCB">
              <w:rPr>
                <w:rFonts w:cs="Arial"/>
                <w:lang w:eastAsia="zh-CN"/>
              </w:rPr>
              <w:t xml:space="preserve">  </w:t>
            </w:r>
            <w:r w:rsidR="001F6CB0" w:rsidRPr="00A15DCB">
              <w:rPr>
                <w:rFonts w:cs="Arial"/>
              </w:rPr>
              <w:t>si-BroadcastStatus[2]</w:t>
            </w:r>
          </w:p>
        </w:tc>
        <w:tc>
          <w:tcPr>
            <w:tcW w:w="2267" w:type="dxa"/>
          </w:tcPr>
          <w:p w14:paraId="331E4420" w14:textId="77777777" w:rsidR="00CA10DB" w:rsidRPr="00A15DCB" w:rsidRDefault="001F6CB0" w:rsidP="00B7523D">
            <w:pPr>
              <w:pStyle w:val="TAL"/>
              <w:rPr>
                <w:rFonts w:cs="Arial"/>
                <w:lang w:eastAsia="en-US"/>
              </w:rPr>
            </w:pPr>
            <w:r w:rsidRPr="00A15DCB">
              <w:rPr>
                <w:rFonts w:cs="Arial"/>
              </w:rPr>
              <w:t>notBroadcasting</w:t>
            </w:r>
          </w:p>
        </w:tc>
        <w:tc>
          <w:tcPr>
            <w:tcW w:w="1700" w:type="dxa"/>
          </w:tcPr>
          <w:p w14:paraId="2B283E57" w14:textId="77777777" w:rsidR="00CA10DB" w:rsidRPr="00A15DCB" w:rsidRDefault="00CA10DB" w:rsidP="00B7523D">
            <w:pPr>
              <w:pStyle w:val="TAL"/>
              <w:rPr>
                <w:rFonts w:cs="Arial"/>
                <w:lang w:eastAsia="en-US"/>
              </w:rPr>
            </w:pPr>
          </w:p>
        </w:tc>
        <w:tc>
          <w:tcPr>
            <w:tcW w:w="1245" w:type="dxa"/>
          </w:tcPr>
          <w:p w14:paraId="41EC6AB8" w14:textId="77777777" w:rsidR="00CA10DB" w:rsidRPr="00A15DCB" w:rsidRDefault="00CA10DB" w:rsidP="00B7523D">
            <w:pPr>
              <w:pStyle w:val="TAL"/>
              <w:rPr>
                <w:rFonts w:cs="Arial"/>
                <w:lang w:eastAsia="en-US"/>
              </w:rPr>
            </w:pPr>
          </w:p>
        </w:tc>
      </w:tr>
      <w:tr w:rsidR="00CA10DB" w:rsidRPr="00A15DCB" w14:paraId="7E30B700" w14:textId="77777777" w:rsidTr="00B7523D">
        <w:tblPrEx>
          <w:tblCellMar>
            <w:left w:w="108" w:type="dxa"/>
            <w:right w:w="108" w:type="dxa"/>
          </w:tblCellMar>
        </w:tblPrEx>
        <w:tc>
          <w:tcPr>
            <w:tcW w:w="4535" w:type="dxa"/>
          </w:tcPr>
          <w:p w14:paraId="5B078986" w14:textId="77777777" w:rsidR="00CA10DB" w:rsidRPr="00A15DCB" w:rsidRDefault="001F6CB0" w:rsidP="00B7523D">
            <w:pPr>
              <w:pStyle w:val="TAL"/>
              <w:rPr>
                <w:rFonts w:cs="Arial"/>
                <w:lang w:eastAsia="zh-CN"/>
              </w:rPr>
            </w:pPr>
            <w:r w:rsidRPr="00A15DCB">
              <w:rPr>
                <w:rFonts w:cs="Arial"/>
                <w:lang w:eastAsia="zh-CN"/>
              </w:rPr>
              <w:t xml:space="preserve">  </w:t>
            </w:r>
            <w:r w:rsidR="00CA10DB" w:rsidRPr="00A15DCB">
              <w:rPr>
                <w:rFonts w:cs="Arial"/>
                <w:lang w:eastAsia="zh-CN"/>
              </w:rPr>
              <w:t xml:space="preserve">    si-</w:t>
            </w:r>
            <w:r w:rsidRPr="00A15DCB">
              <w:rPr>
                <w:rFonts w:cs="Arial"/>
              </w:rPr>
              <w:t>Periodicity[2]</w:t>
            </w:r>
          </w:p>
        </w:tc>
        <w:tc>
          <w:tcPr>
            <w:tcW w:w="2267" w:type="dxa"/>
          </w:tcPr>
          <w:p w14:paraId="4B33AE46" w14:textId="77777777" w:rsidR="00CA10DB" w:rsidRPr="00A15DCB" w:rsidRDefault="001F6CB0" w:rsidP="00B7523D">
            <w:pPr>
              <w:pStyle w:val="TAL"/>
              <w:rPr>
                <w:rFonts w:cs="Arial"/>
                <w:lang w:eastAsia="en-US"/>
              </w:rPr>
            </w:pPr>
            <w:r w:rsidRPr="00A15DCB">
              <w:rPr>
                <w:rFonts w:cs="Arial"/>
              </w:rPr>
              <w:t>rf64</w:t>
            </w:r>
          </w:p>
        </w:tc>
        <w:tc>
          <w:tcPr>
            <w:tcW w:w="1700" w:type="dxa"/>
          </w:tcPr>
          <w:p w14:paraId="18B1900B" w14:textId="77777777" w:rsidR="00CA10DB" w:rsidRPr="00A15DCB" w:rsidRDefault="00CA10DB" w:rsidP="00B7523D">
            <w:pPr>
              <w:pStyle w:val="TAL"/>
              <w:rPr>
                <w:rFonts w:cs="Arial"/>
                <w:lang w:eastAsia="en-US"/>
              </w:rPr>
            </w:pPr>
          </w:p>
        </w:tc>
        <w:tc>
          <w:tcPr>
            <w:tcW w:w="1245" w:type="dxa"/>
          </w:tcPr>
          <w:p w14:paraId="6EEFBCF3" w14:textId="77777777" w:rsidR="00CA10DB" w:rsidRPr="00A15DCB" w:rsidRDefault="00CA10DB" w:rsidP="00B7523D">
            <w:pPr>
              <w:pStyle w:val="TAL"/>
              <w:rPr>
                <w:rFonts w:cs="Arial"/>
                <w:lang w:eastAsia="en-US"/>
              </w:rPr>
            </w:pPr>
          </w:p>
        </w:tc>
      </w:tr>
      <w:tr w:rsidR="001F6CB0" w:rsidRPr="00A15DCB" w14:paraId="4470CBFA" w14:textId="77777777" w:rsidTr="0070103A">
        <w:tblPrEx>
          <w:tblCellMar>
            <w:left w:w="108" w:type="dxa"/>
            <w:right w:w="108" w:type="dxa"/>
          </w:tblCellMar>
        </w:tblPrEx>
        <w:tc>
          <w:tcPr>
            <w:tcW w:w="4535" w:type="dxa"/>
            <w:tcBorders>
              <w:bottom w:val="single" w:sz="4" w:space="0" w:color="auto"/>
            </w:tcBorders>
          </w:tcPr>
          <w:p w14:paraId="2DE97D9A"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sib-MappingInfo[2] SEQUENCE {</w:t>
            </w:r>
          </w:p>
        </w:tc>
        <w:tc>
          <w:tcPr>
            <w:tcW w:w="2267" w:type="dxa"/>
          </w:tcPr>
          <w:p w14:paraId="7184477F" w14:textId="77777777" w:rsidR="001F6CB0" w:rsidRPr="00A15DCB" w:rsidRDefault="001F6CB0" w:rsidP="001F6CB0">
            <w:pPr>
              <w:keepNext/>
              <w:keepLines/>
              <w:spacing w:after="0"/>
              <w:rPr>
                <w:rFonts w:ascii="Arial" w:hAnsi="Arial"/>
                <w:strike/>
                <w:sz w:val="18"/>
              </w:rPr>
            </w:pPr>
          </w:p>
        </w:tc>
        <w:tc>
          <w:tcPr>
            <w:tcW w:w="1700" w:type="dxa"/>
          </w:tcPr>
          <w:p w14:paraId="7AB7C912" w14:textId="77777777" w:rsidR="001F6CB0" w:rsidRPr="00A15DCB" w:rsidRDefault="001F6CB0" w:rsidP="001F6CB0">
            <w:pPr>
              <w:keepNext/>
              <w:keepLines/>
              <w:spacing w:after="0"/>
              <w:rPr>
                <w:rFonts w:ascii="Arial" w:hAnsi="Arial" w:cs="Arial"/>
                <w:sz w:val="18"/>
              </w:rPr>
            </w:pPr>
          </w:p>
        </w:tc>
        <w:tc>
          <w:tcPr>
            <w:tcW w:w="1245" w:type="dxa"/>
          </w:tcPr>
          <w:p w14:paraId="77A9B424" w14:textId="77777777" w:rsidR="001F6CB0" w:rsidRPr="00A15DCB" w:rsidRDefault="001F6CB0" w:rsidP="001F6CB0">
            <w:pPr>
              <w:keepNext/>
              <w:keepLines/>
              <w:spacing w:after="0"/>
              <w:rPr>
                <w:rFonts w:ascii="Arial" w:hAnsi="Arial" w:cs="Arial"/>
                <w:sz w:val="18"/>
                <w:lang w:eastAsia="zh-CN"/>
              </w:rPr>
            </w:pPr>
          </w:p>
        </w:tc>
      </w:tr>
      <w:tr w:rsidR="001F6CB0" w:rsidRPr="00A15DCB" w14:paraId="598C4C9B" w14:textId="77777777" w:rsidTr="0070103A">
        <w:tblPrEx>
          <w:tblCellMar>
            <w:left w:w="108" w:type="dxa"/>
            <w:right w:w="108" w:type="dxa"/>
          </w:tblCellMar>
        </w:tblPrEx>
        <w:tc>
          <w:tcPr>
            <w:tcW w:w="4535" w:type="dxa"/>
            <w:tcBorders>
              <w:bottom w:val="single" w:sz="4" w:space="0" w:color="auto"/>
            </w:tcBorders>
          </w:tcPr>
          <w:p w14:paraId="364E1C40"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type</w:t>
            </w:r>
          </w:p>
        </w:tc>
        <w:tc>
          <w:tcPr>
            <w:tcW w:w="2267" w:type="dxa"/>
          </w:tcPr>
          <w:p w14:paraId="6D9E8256" w14:textId="77777777" w:rsidR="001F6CB0" w:rsidRPr="00A15DCB" w:rsidRDefault="001F6CB0" w:rsidP="001F6CB0">
            <w:pPr>
              <w:keepNext/>
              <w:keepLines/>
              <w:spacing w:after="0"/>
              <w:rPr>
                <w:rFonts w:ascii="Arial" w:hAnsi="Arial" w:cs="Arial"/>
                <w:sz w:val="18"/>
              </w:rPr>
            </w:pPr>
            <w:r w:rsidRPr="00A15DCB">
              <w:rPr>
                <w:rFonts w:ascii="Arial" w:hAnsi="Arial" w:cs="Arial"/>
                <w:sz w:val="18"/>
              </w:rPr>
              <w:t>SibType3</w:t>
            </w:r>
          </w:p>
        </w:tc>
        <w:tc>
          <w:tcPr>
            <w:tcW w:w="1700" w:type="dxa"/>
          </w:tcPr>
          <w:p w14:paraId="74FB1B32" w14:textId="77777777" w:rsidR="001F6CB0" w:rsidRPr="00A15DCB" w:rsidRDefault="001F6CB0" w:rsidP="001F6CB0">
            <w:pPr>
              <w:keepNext/>
              <w:keepLines/>
              <w:spacing w:after="0"/>
              <w:rPr>
                <w:rFonts w:ascii="Arial" w:hAnsi="Arial" w:cs="Arial"/>
                <w:sz w:val="18"/>
              </w:rPr>
            </w:pPr>
          </w:p>
        </w:tc>
        <w:tc>
          <w:tcPr>
            <w:tcW w:w="1245" w:type="dxa"/>
          </w:tcPr>
          <w:p w14:paraId="604F340A" w14:textId="77777777" w:rsidR="001F6CB0" w:rsidRPr="00A15DCB" w:rsidRDefault="001F6CB0" w:rsidP="001F6CB0">
            <w:pPr>
              <w:keepNext/>
              <w:keepLines/>
              <w:spacing w:after="0"/>
              <w:rPr>
                <w:rFonts w:ascii="Arial" w:hAnsi="Arial" w:cs="Arial"/>
                <w:sz w:val="18"/>
              </w:rPr>
            </w:pPr>
          </w:p>
        </w:tc>
      </w:tr>
      <w:tr w:rsidR="001F6CB0" w:rsidRPr="00A15DCB" w14:paraId="518DCEE3" w14:textId="77777777" w:rsidTr="0070103A">
        <w:tblPrEx>
          <w:tblCellMar>
            <w:left w:w="108" w:type="dxa"/>
            <w:right w:w="108" w:type="dxa"/>
          </w:tblCellMar>
        </w:tblPrEx>
        <w:tc>
          <w:tcPr>
            <w:tcW w:w="4535" w:type="dxa"/>
            <w:tcBorders>
              <w:bottom w:val="single" w:sz="4" w:space="0" w:color="auto"/>
            </w:tcBorders>
          </w:tcPr>
          <w:p w14:paraId="7663C281"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valueTag</w:t>
            </w:r>
          </w:p>
        </w:tc>
        <w:tc>
          <w:tcPr>
            <w:tcW w:w="2267" w:type="dxa"/>
          </w:tcPr>
          <w:p w14:paraId="6C29B3CA" w14:textId="77777777" w:rsidR="001F6CB0" w:rsidRPr="00A15DCB" w:rsidRDefault="001F6CB0" w:rsidP="001F6CB0">
            <w:pPr>
              <w:keepNext/>
              <w:keepLines/>
              <w:spacing w:after="0"/>
              <w:rPr>
                <w:rFonts w:ascii="Arial" w:hAnsi="Arial" w:cs="Arial"/>
                <w:sz w:val="18"/>
              </w:rPr>
            </w:pPr>
            <w:r w:rsidRPr="00A15DCB">
              <w:rPr>
                <w:rFonts w:ascii="Arial" w:hAnsi="Arial" w:cs="Arial"/>
                <w:sz w:val="18"/>
              </w:rPr>
              <w:t>1</w:t>
            </w:r>
          </w:p>
        </w:tc>
        <w:tc>
          <w:tcPr>
            <w:tcW w:w="1700" w:type="dxa"/>
          </w:tcPr>
          <w:p w14:paraId="16E34000" w14:textId="77777777" w:rsidR="001F6CB0" w:rsidRPr="00A15DCB" w:rsidRDefault="001F6CB0" w:rsidP="001F6CB0">
            <w:pPr>
              <w:keepNext/>
              <w:keepLines/>
              <w:spacing w:after="0"/>
              <w:rPr>
                <w:rFonts w:ascii="Arial" w:hAnsi="Arial" w:cs="Arial"/>
                <w:sz w:val="18"/>
              </w:rPr>
            </w:pPr>
          </w:p>
        </w:tc>
        <w:tc>
          <w:tcPr>
            <w:tcW w:w="1245" w:type="dxa"/>
          </w:tcPr>
          <w:p w14:paraId="271AFDF8" w14:textId="77777777" w:rsidR="001F6CB0" w:rsidRPr="00A15DCB" w:rsidRDefault="001F6CB0" w:rsidP="001F6CB0">
            <w:pPr>
              <w:keepNext/>
              <w:keepLines/>
              <w:spacing w:after="0"/>
              <w:rPr>
                <w:rFonts w:ascii="Arial" w:hAnsi="Arial" w:cs="Arial"/>
                <w:strike/>
                <w:sz w:val="18"/>
              </w:rPr>
            </w:pPr>
          </w:p>
        </w:tc>
      </w:tr>
      <w:tr w:rsidR="001F6CB0" w:rsidRPr="00A15DCB" w14:paraId="690304C8" w14:textId="77777777" w:rsidTr="0070103A">
        <w:tblPrEx>
          <w:tblCellMar>
            <w:left w:w="108" w:type="dxa"/>
            <w:right w:w="108" w:type="dxa"/>
          </w:tblCellMar>
        </w:tblPrEx>
        <w:tc>
          <w:tcPr>
            <w:tcW w:w="4535" w:type="dxa"/>
            <w:tcBorders>
              <w:bottom w:val="single" w:sz="4" w:space="0" w:color="auto"/>
            </w:tcBorders>
          </w:tcPr>
          <w:p w14:paraId="4846B25B"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areaScope</w:t>
            </w:r>
          </w:p>
        </w:tc>
        <w:tc>
          <w:tcPr>
            <w:tcW w:w="2267" w:type="dxa"/>
          </w:tcPr>
          <w:p w14:paraId="5B35295E" w14:textId="77777777" w:rsidR="001F6CB0" w:rsidRPr="00A15DCB" w:rsidRDefault="001F6CB0" w:rsidP="001F6CB0">
            <w:pPr>
              <w:keepNext/>
              <w:keepLines/>
              <w:spacing w:after="0"/>
              <w:rPr>
                <w:rFonts w:ascii="Arial" w:hAnsi="Arial" w:cs="Arial"/>
                <w:sz w:val="18"/>
              </w:rPr>
            </w:pPr>
            <w:r w:rsidRPr="00A15DCB">
              <w:rPr>
                <w:rFonts w:ascii="Arial" w:hAnsi="Arial" w:cs="Arial"/>
                <w:sz w:val="18"/>
              </w:rPr>
              <w:t>Not present</w:t>
            </w:r>
          </w:p>
        </w:tc>
        <w:tc>
          <w:tcPr>
            <w:tcW w:w="1700" w:type="dxa"/>
          </w:tcPr>
          <w:p w14:paraId="2180F2F6" w14:textId="77777777" w:rsidR="001F6CB0" w:rsidRPr="00A15DCB" w:rsidRDefault="001F6CB0" w:rsidP="001F6CB0">
            <w:pPr>
              <w:keepNext/>
              <w:keepLines/>
              <w:spacing w:after="0"/>
              <w:rPr>
                <w:rFonts w:ascii="Arial" w:hAnsi="Arial" w:cs="Arial"/>
                <w:sz w:val="18"/>
              </w:rPr>
            </w:pPr>
          </w:p>
        </w:tc>
        <w:tc>
          <w:tcPr>
            <w:tcW w:w="1245" w:type="dxa"/>
          </w:tcPr>
          <w:p w14:paraId="6AF58BD9" w14:textId="77777777" w:rsidR="001F6CB0" w:rsidRPr="00A15DCB" w:rsidRDefault="001F6CB0" w:rsidP="001F6CB0">
            <w:pPr>
              <w:keepNext/>
              <w:keepLines/>
              <w:spacing w:after="0"/>
              <w:rPr>
                <w:rFonts w:ascii="Arial" w:hAnsi="Arial" w:cs="Arial"/>
                <w:strike/>
                <w:sz w:val="18"/>
              </w:rPr>
            </w:pPr>
          </w:p>
        </w:tc>
      </w:tr>
      <w:tr w:rsidR="001F6CB0" w:rsidRPr="00A15DCB" w14:paraId="2DDACD46" w14:textId="77777777" w:rsidTr="0070103A">
        <w:tblPrEx>
          <w:tblCellMar>
            <w:left w:w="108" w:type="dxa"/>
            <w:right w:w="108" w:type="dxa"/>
          </w:tblCellMar>
        </w:tblPrEx>
        <w:tc>
          <w:tcPr>
            <w:tcW w:w="4535" w:type="dxa"/>
            <w:tcBorders>
              <w:bottom w:val="single" w:sz="4" w:space="0" w:color="auto"/>
            </w:tcBorders>
          </w:tcPr>
          <w:p w14:paraId="33DB5DB9"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Pr>
          <w:p w14:paraId="01A75FB9" w14:textId="77777777" w:rsidR="001F6CB0" w:rsidRPr="00A15DCB" w:rsidRDefault="001F6CB0" w:rsidP="001F6CB0">
            <w:pPr>
              <w:keepNext/>
              <w:keepLines/>
              <w:spacing w:after="0"/>
              <w:rPr>
                <w:rFonts w:ascii="Arial" w:hAnsi="Arial" w:cs="Arial"/>
                <w:sz w:val="18"/>
              </w:rPr>
            </w:pPr>
          </w:p>
        </w:tc>
        <w:tc>
          <w:tcPr>
            <w:tcW w:w="1700" w:type="dxa"/>
          </w:tcPr>
          <w:p w14:paraId="0D0FE3B3" w14:textId="77777777" w:rsidR="001F6CB0" w:rsidRPr="00A15DCB" w:rsidRDefault="001F6CB0" w:rsidP="001F6CB0">
            <w:pPr>
              <w:keepNext/>
              <w:keepLines/>
              <w:spacing w:after="0"/>
              <w:rPr>
                <w:rFonts w:ascii="Arial" w:hAnsi="Arial" w:cs="Arial"/>
                <w:sz w:val="18"/>
              </w:rPr>
            </w:pPr>
          </w:p>
        </w:tc>
        <w:tc>
          <w:tcPr>
            <w:tcW w:w="1245" w:type="dxa"/>
          </w:tcPr>
          <w:p w14:paraId="359EF2F1" w14:textId="77777777" w:rsidR="001F6CB0" w:rsidRPr="00A15DCB" w:rsidRDefault="001F6CB0" w:rsidP="001F6CB0">
            <w:pPr>
              <w:keepNext/>
              <w:keepLines/>
              <w:spacing w:after="0"/>
              <w:rPr>
                <w:rFonts w:ascii="Arial" w:hAnsi="Arial" w:cs="Arial"/>
                <w:sz w:val="18"/>
              </w:rPr>
            </w:pPr>
          </w:p>
        </w:tc>
      </w:tr>
      <w:tr w:rsidR="001F6CB0" w:rsidRPr="00A15DCB" w14:paraId="388B4DE4" w14:textId="77777777" w:rsidTr="0070103A">
        <w:tblPrEx>
          <w:tblCellMar>
            <w:left w:w="108" w:type="dxa"/>
            <w:right w:w="108" w:type="dxa"/>
          </w:tblCellMar>
        </w:tblPrEx>
        <w:tc>
          <w:tcPr>
            <w:tcW w:w="4535" w:type="dxa"/>
            <w:tcBorders>
              <w:bottom w:val="single" w:sz="4" w:space="0" w:color="auto"/>
            </w:tcBorders>
          </w:tcPr>
          <w:p w14:paraId="3E01BDC3"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Pr>
          <w:p w14:paraId="63D9B8AE" w14:textId="77777777" w:rsidR="001F6CB0" w:rsidRPr="00A15DCB" w:rsidRDefault="001F6CB0" w:rsidP="001F6CB0">
            <w:pPr>
              <w:keepNext/>
              <w:keepLines/>
              <w:spacing w:after="0"/>
              <w:rPr>
                <w:rFonts w:ascii="Arial" w:hAnsi="Arial" w:cs="Arial"/>
                <w:sz w:val="18"/>
              </w:rPr>
            </w:pPr>
          </w:p>
        </w:tc>
        <w:tc>
          <w:tcPr>
            <w:tcW w:w="1700" w:type="dxa"/>
          </w:tcPr>
          <w:p w14:paraId="328ED90F" w14:textId="77777777" w:rsidR="001F6CB0" w:rsidRPr="00A15DCB" w:rsidRDefault="001F6CB0" w:rsidP="001F6CB0">
            <w:pPr>
              <w:keepNext/>
              <w:keepLines/>
              <w:spacing w:after="0"/>
              <w:rPr>
                <w:rFonts w:ascii="Arial" w:hAnsi="Arial" w:cs="Arial"/>
                <w:sz w:val="18"/>
              </w:rPr>
            </w:pPr>
          </w:p>
        </w:tc>
        <w:tc>
          <w:tcPr>
            <w:tcW w:w="1245" w:type="dxa"/>
          </w:tcPr>
          <w:p w14:paraId="2D29D2DE" w14:textId="77777777" w:rsidR="001F6CB0" w:rsidRPr="00A15DCB" w:rsidRDefault="001F6CB0" w:rsidP="001F6CB0">
            <w:pPr>
              <w:keepNext/>
              <w:keepLines/>
              <w:spacing w:after="0"/>
              <w:rPr>
                <w:rFonts w:ascii="Arial" w:hAnsi="Arial" w:cs="Arial"/>
                <w:sz w:val="18"/>
              </w:rPr>
            </w:pPr>
          </w:p>
        </w:tc>
      </w:tr>
      <w:tr w:rsidR="00CA10DB" w:rsidRPr="00A15DCB" w14:paraId="734EB4F0" w14:textId="77777777" w:rsidTr="00B7523D">
        <w:tblPrEx>
          <w:tblCellMar>
            <w:left w:w="108" w:type="dxa"/>
            <w:right w:w="108" w:type="dxa"/>
          </w:tblCellMar>
        </w:tblPrEx>
        <w:tc>
          <w:tcPr>
            <w:tcW w:w="4535" w:type="dxa"/>
          </w:tcPr>
          <w:p w14:paraId="5337E2FE" w14:textId="5552E9EA" w:rsidR="00CA10DB" w:rsidRPr="00A15DCB" w:rsidRDefault="00CA10DB" w:rsidP="00B7523D">
            <w:pPr>
              <w:pStyle w:val="TAL"/>
              <w:rPr>
                <w:rFonts w:cs="Arial"/>
                <w:lang w:eastAsia="zh-CN"/>
              </w:rPr>
            </w:pPr>
            <w:r w:rsidRPr="00A15DCB">
              <w:rPr>
                <w:rFonts w:cs="Arial"/>
                <w:lang w:eastAsia="zh-CN"/>
              </w:rPr>
              <w:t xml:space="preserve">    si-RequestConfig</w:t>
            </w:r>
            <w:r w:rsidR="001F6CB0" w:rsidRPr="00A15DCB">
              <w:rPr>
                <w:rFonts w:cs="Arial"/>
              </w:rPr>
              <w:t xml:space="preserve"> SEQUENCE {</w:t>
            </w:r>
          </w:p>
        </w:tc>
        <w:tc>
          <w:tcPr>
            <w:tcW w:w="2267" w:type="dxa"/>
          </w:tcPr>
          <w:p w14:paraId="220C08D6" w14:textId="77777777" w:rsidR="00CA10DB" w:rsidRPr="00A15DCB" w:rsidRDefault="00CA10DB" w:rsidP="00B7523D">
            <w:pPr>
              <w:pStyle w:val="TAL"/>
              <w:rPr>
                <w:rFonts w:cs="Arial"/>
                <w:lang w:eastAsia="en-US"/>
              </w:rPr>
            </w:pPr>
          </w:p>
        </w:tc>
        <w:tc>
          <w:tcPr>
            <w:tcW w:w="1700" w:type="dxa"/>
          </w:tcPr>
          <w:p w14:paraId="42BBB60F" w14:textId="77777777" w:rsidR="00CA10DB" w:rsidRPr="00A15DCB" w:rsidRDefault="00CA10DB" w:rsidP="00B7523D">
            <w:pPr>
              <w:pStyle w:val="TAL"/>
              <w:rPr>
                <w:rFonts w:cs="Arial"/>
                <w:lang w:eastAsia="en-US"/>
              </w:rPr>
            </w:pPr>
          </w:p>
        </w:tc>
        <w:tc>
          <w:tcPr>
            <w:tcW w:w="1245" w:type="dxa"/>
          </w:tcPr>
          <w:p w14:paraId="36443FC2" w14:textId="77777777" w:rsidR="00CA10DB" w:rsidRPr="00A15DCB" w:rsidRDefault="00CA10DB" w:rsidP="00B7523D">
            <w:pPr>
              <w:pStyle w:val="TAL"/>
              <w:rPr>
                <w:rFonts w:cs="Arial"/>
                <w:lang w:eastAsia="zh-CN"/>
              </w:rPr>
            </w:pPr>
          </w:p>
        </w:tc>
      </w:tr>
      <w:tr w:rsidR="001F6CB0" w:rsidRPr="00A15DCB" w14:paraId="719C0054" w14:textId="77777777" w:rsidTr="0070103A">
        <w:tblPrEx>
          <w:tblCellMar>
            <w:left w:w="108" w:type="dxa"/>
            <w:right w:w="108" w:type="dxa"/>
          </w:tblCellMar>
        </w:tblPrEx>
        <w:tc>
          <w:tcPr>
            <w:tcW w:w="4535" w:type="dxa"/>
          </w:tcPr>
          <w:p w14:paraId="2D80559F" w14:textId="77777777" w:rsidR="001F6CB0" w:rsidRPr="00A15DCB" w:rsidRDefault="001F6CB0" w:rsidP="0070103A">
            <w:pPr>
              <w:pStyle w:val="TAL"/>
              <w:rPr>
                <w:rFonts w:cs="Arial"/>
                <w:lang w:eastAsia="zh-CN"/>
              </w:rPr>
            </w:pPr>
            <w:r w:rsidRPr="00A15DCB">
              <w:rPr>
                <w:rFonts w:cs="Arial"/>
              </w:rPr>
              <w:t xml:space="preserve">      rach-OccasionsSI SEQUENCE {</w:t>
            </w:r>
          </w:p>
        </w:tc>
        <w:tc>
          <w:tcPr>
            <w:tcW w:w="2267" w:type="dxa"/>
          </w:tcPr>
          <w:p w14:paraId="2F61871C" w14:textId="77777777" w:rsidR="001F6CB0" w:rsidRPr="00A15DCB" w:rsidDel="00C0773A" w:rsidRDefault="001F6CB0" w:rsidP="0070103A">
            <w:pPr>
              <w:pStyle w:val="TAL"/>
              <w:rPr>
                <w:rFonts w:cs="Arial"/>
              </w:rPr>
            </w:pPr>
          </w:p>
        </w:tc>
        <w:tc>
          <w:tcPr>
            <w:tcW w:w="1700" w:type="dxa"/>
          </w:tcPr>
          <w:p w14:paraId="4B89088D" w14:textId="77777777" w:rsidR="001F6CB0" w:rsidRPr="00A15DCB" w:rsidRDefault="001F6CB0" w:rsidP="0070103A">
            <w:pPr>
              <w:pStyle w:val="TAL"/>
              <w:rPr>
                <w:rFonts w:cs="Arial"/>
              </w:rPr>
            </w:pPr>
          </w:p>
        </w:tc>
        <w:tc>
          <w:tcPr>
            <w:tcW w:w="1245" w:type="dxa"/>
          </w:tcPr>
          <w:p w14:paraId="6319D8B8" w14:textId="77777777" w:rsidR="001F6CB0" w:rsidRPr="00A15DCB" w:rsidRDefault="001F6CB0" w:rsidP="0070103A">
            <w:pPr>
              <w:pStyle w:val="TAL"/>
              <w:rPr>
                <w:rFonts w:cs="Arial"/>
                <w:lang w:eastAsia="zh-CN"/>
              </w:rPr>
            </w:pPr>
          </w:p>
        </w:tc>
      </w:tr>
      <w:tr w:rsidR="001F6CB0" w:rsidRPr="00A15DCB" w14:paraId="4343EFB2" w14:textId="77777777" w:rsidTr="0070103A">
        <w:tblPrEx>
          <w:tblCellMar>
            <w:left w:w="108" w:type="dxa"/>
            <w:right w:w="108" w:type="dxa"/>
          </w:tblCellMar>
        </w:tblPrEx>
        <w:tc>
          <w:tcPr>
            <w:tcW w:w="4535" w:type="dxa"/>
          </w:tcPr>
          <w:p w14:paraId="08C58F87" w14:textId="77777777" w:rsidR="001F6CB0" w:rsidRPr="00A15DCB" w:rsidRDefault="001F6CB0" w:rsidP="0070103A">
            <w:pPr>
              <w:pStyle w:val="TAL"/>
              <w:rPr>
                <w:rFonts w:cs="Arial"/>
                <w:lang w:eastAsia="zh-CN"/>
              </w:rPr>
            </w:pPr>
            <w:r w:rsidRPr="00A15DCB">
              <w:rPr>
                <w:rFonts w:cs="Arial"/>
              </w:rPr>
              <w:t xml:space="preserve">        rach-ConfigSI</w:t>
            </w:r>
          </w:p>
        </w:tc>
        <w:tc>
          <w:tcPr>
            <w:tcW w:w="2267" w:type="dxa"/>
          </w:tcPr>
          <w:p w14:paraId="1E1FEF02" w14:textId="77777777" w:rsidR="001F6CB0" w:rsidRPr="00A15DCB" w:rsidDel="00C0773A" w:rsidRDefault="001F6CB0" w:rsidP="0070103A">
            <w:pPr>
              <w:pStyle w:val="TAL"/>
              <w:rPr>
                <w:rFonts w:cs="Arial"/>
              </w:rPr>
            </w:pPr>
            <w:r w:rsidRPr="00A15DCB">
              <w:rPr>
                <w:rFonts w:cs="Arial"/>
              </w:rPr>
              <w:t>RACH-ConfigGeneric</w:t>
            </w:r>
          </w:p>
        </w:tc>
        <w:tc>
          <w:tcPr>
            <w:tcW w:w="1700" w:type="dxa"/>
          </w:tcPr>
          <w:p w14:paraId="4A20E5B6" w14:textId="77777777" w:rsidR="001F6CB0" w:rsidRPr="00A15DCB" w:rsidRDefault="00053975" w:rsidP="0070103A">
            <w:pPr>
              <w:pStyle w:val="TAL"/>
              <w:rPr>
                <w:rFonts w:cs="Arial"/>
              </w:rPr>
            </w:pPr>
            <w:r w:rsidRPr="00A15DCB">
              <w:rPr>
                <w:rFonts w:cs="Arial"/>
                <w:lang w:eastAsia="en-US"/>
              </w:rPr>
              <w:t xml:space="preserve">TS 38.508-1 [4], </w:t>
            </w:r>
            <w:r w:rsidR="001F6CB0" w:rsidRPr="00A15DCB">
              <w:rPr>
                <w:rFonts w:cs="Arial"/>
              </w:rPr>
              <w:t xml:space="preserve">Table </w:t>
            </w:r>
            <w:r w:rsidRPr="00A15DCB">
              <w:rPr>
                <w:rFonts w:cs="Arial"/>
              </w:rPr>
              <w:t>4.6.3-130</w:t>
            </w:r>
          </w:p>
        </w:tc>
        <w:tc>
          <w:tcPr>
            <w:tcW w:w="1245" w:type="dxa"/>
          </w:tcPr>
          <w:p w14:paraId="6B19439E" w14:textId="77777777" w:rsidR="001F6CB0" w:rsidRPr="00A15DCB" w:rsidRDefault="001F6CB0" w:rsidP="0070103A">
            <w:pPr>
              <w:pStyle w:val="TAL"/>
              <w:rPr>
                <w:rFonts w:cs="Arial"/>
                <w:lang w:eastAsia="zh-CN"/>
              </w:rPr>
            </w:pPr>
          </w:p>
        </w:tc>
      </w:tr>
      <w:tr w:rsidR="001F6CB0" w:rsidRPr="00A15DCB" w14:paraId="69EE64AD" w14:textId="77777777" w:rsidTr="0070103A">
        <w:tblPrEx>
          <w:tblCellMar>
            <w:left w:w="108" w:type="dxa"/>
            <w:right w:w="108" w:type="dxa"/>
          </w:tblCellMar>
        </w:tblPrEx>
        <w:tc>
          <w:tcPr>
            <w:tcW w:w="4535" w:type="dxa"/>
          </w:tcPr>
          <w:p w14:paraId="204F5DB4" w14:textId="77777777" w:rsidR="001F6CB0" w:rsidRPr="00A15DCB" w:rsidRDefault="001F6CB0" w:rsidP="0070103A">
            <w:pPr>
              <w:pStyle w:val="TAL"/>
              <w:rPr>
                <w:rFonts w:cs="Arial"/>
                <w:lang w:eastAsia="zh-CN"/>
              </w:rPr>
            </w:pPr>
            <w:r w:rsidRPr="00A15DCB">
              <w:rPr>
                <w:rFonts w:cs="Arial"/>
              </w:rPr>
              <w:t xml:space="preserve">        ssb-perRACH-Occasion</w:t>
            </w:r>
          </w:p>
        </w:tc>
        <w:tc>
          <w:tcPr>
            <w:tcW w:w="2267" w:type="dxa"/>
          </w:tcPr>
          <w:p w14:paraId="1FCA744C" w14:textId="77777777" w:rsidR="001F6CB0" w:rsidRPr="00A15DCB" w:rsidDel="00C0773A" w:rsidRDefault="001F6CB0" w:rsidP="0070103A">
            <w:pPr>
              <w:pStyle w:val="TAL"/>
              <w:rPr>
                <w:rFonts w:cs="Arial"/>
              </w:rPr>
            </w:pPr>
            <w:r w:rsidRPr="00A15DCB">
              <w:rPr>
                <w:rFonts w:cs="Arial"/>
              </w:rPr>
              <w:t>one</w:t>
            </w:r>
          </w:p>
        </w:tc>
        <w:tc>
          <w:tcPr>
            <w:tcW w:w="1700" w:type="dxa"/>
          </w:tcPr>
          <w:p w14:paraId="34DC3A0A" w14:textId="77777777" w:rsidR="001F6CB0" w:rsidRPr="00A15DCB" w:rsidRDefault="001F6CB0" w:rsidP="0070103A">
            <w:pPr>
              <w:pStyle w:val="TAL"/>
              <w:rPr>
                <w:rFonts w:cs="Arial"/>
              </w:rPr>
            </w:pPr>
          </w:p>
        </w:tc>
        <w:tc>
          <w:tcPr>
            <w:tcW w:w="1245" w:type="dxa"/>
          </w:tcPr>
          <w:p w14:paraId="7FAB4E79" w14:textId="77777777" w:rsidR="001F6CB0" w:rsidRPr="00A15DCB" w:rsidRDefault="001F6CB0" w:rsidP="0070103A">
            <w:pPr>
              <w:pStyle w:val="TAL"/>
              <w:rPr>
                <w:rFonts w:cs="Arial"/>
                <w:lang w:eastAsia="zh-CN"/>
              </w:rPr>
            </w:pPr>
          </w:p>
        </w:tc>
      </w:tr>
      <w:tr w:rsidR="001F6CB0" w:rsidRPr="00A15DCB" w14:paraId="7F8F066F" w14:textId="77777777" w:rsidTr="0070103A">
        <w:tblPrEx>
          <w:tblCellMar>
            <w:left w:w="108" w:type="dxa"/>
            <w:right w:w="108" w:type="dxa"/>
          </w:tblCellMar>
        </w:tblPrEx>
        <w:tc>
          <w:tcPr>
            <w:tcW w:w="4535" w:type="dxa"/>
          </w:tcPr>
          <w:p w14:paraId="79993043" w14:textId="77777777" w:rsidR="001F6CB0" w:rsidRPr="00A15DCB" w:rsidRDefault="001F6CB0" w:rsidP="0070103A">
            <w:pPr>
              <w:pStyle w:val="TAL"/>
              <w:rPr>
                <w:rFonts w:cs="Arial"/>
                <w:lang w:eastAsia="zh-CN"/>
              </w:rPr>
            </w:pPr>
            <w:r w:rsidRPr="00A15DCB">
              <w:rPr>
                <w:rFonts w:cs="Arial"/>
              </w:rPr>
              <w:t xml:space="preserve">      }</w:t>
            </w:r>
          </w:p>
        </w:tc>
        <w:tc>
          <w:tcPr>
            <w:tcW w:w="2267" w:type="dxa"/>
          </w:tcPr>
          <w:p w14:paraId="04DD7E5E" w14:textId="77777777" w:rsidR="001F6CB0" w:rsidRPr="00A15DCB" w:rsidDel="00C0773A" w:rsidRDefault="001F6CB0" w:rsidP="0070103A">
            <w:pPr>
              <w:pStyle w:val="TAL"/>
              <w:rPr>
                <w:rFonts w:cs="Arial"/>
              </w:rPr>
            </w:pPr>
          </w:p>
        </w:tc>
        <w:tc>
          <w:tcPr>
            <w:tcW w:w="1700" w:type="dxa"/>
          </w:tcPr>
          <w:p w14:paraId="404591B9" w14:textId="77777777" w:rsidR="001F6CB0" w:rsidRPr="00A15DCB" w:rsidRDefault="001F6CB0" w:rsidP="0070103A">
            <w:pPr>
              <w:pStyle w:val="TAL"/>
              <w:rPr>
                <w:rFonts w:cs="Arial"/>
              </w:rPr>
            </w:pPr>
          </w:p>
        </w:tc>
        <w:tc>
          <w:tcPr>
            <w:tcW w:w="1245" w:type="dxa"/>
          </w:tcPr>
          <w:p w14:paraId="47F43B2D" w14:textId="77777777" w:rsidR="001F6CB0" w:rsidRPr="00A15DCB" w:rsidRDefault="001F6CB0" w:rsidP="0070103A">
            <w:pPr>
              <w:pStyle w:val="TAL"/>
              <w:rPr>
                <w:rFonts w:cs="Arial"/>
                <w:lang w:eastAsia="zh-CN"/>
              </w:rPr>
            </w:pPr>
          </w:p>
        </w:tc>
      </w:tr>
      <w:tr w:rsidR="001F6CB0" w:rsidRPr="00A15DCB" w14:paraId="3CAE3F61" w14:textId="77777777" w:rsidTr="0070103A">
        <w:tblPrEx>
          <w:tblCellMar>
            <w:left w:w="108" w:type="dxa"/>
            <w:right w:w="108" w:type="dxa"/>
          </w:tblCellMar>
        </w:tblPrEx>
        <w:tc>
          <w:tcPr>
            <w:tcW w:w="4535" w:type="dxa"/>
          </w:tcPr>
          <w:p w14:paraId="2CF6CF67" w14:textId="77777777" w:rsidR="001F6CB0" w:rsidRPr="00A15DCB" w:rsidRDefault="001F6CB0" w:rsidP="0070103A">
            <w:pPr>
              <w:pStyle w:val="TAL"/>
              <w:rPr>
                <w:rFonts w:cs="Arial"/>
                <w:lang w:eastAsia="zh-CN"/>
              </w:rPr>
            </w:pPr>
            <w:r w:rsidRPr="00A15DCB">
              <w:rPr>
                <w:rFonts w:cs="Arial"/>
                <w:lang w:eastAsia="zh-CN"/>
              </w:rPr>
              <w:t xml:space="preserve">      </w:t>
            </w:r>
            <w:r w:rsidRPr="00A15DCB">
              <w:rPr>
                <w:rFonts w:cs="Arial"/>
              </w:rPr>
              <w:t>si-RequestPeriod</w:t>
            </w:r>
          </w:p>
        </w:tc>
        <w:tc>
          <w:tcPr>
            <w:tcW w:w="2267" w:type="dxa"/>
          </w:tcPr>
          <w:p w14:paraId="137F7EA8" w14:textId="77777777" w:rsidR="001F6CB0" w:rsidRPr="00A15DCB" w:rsidDel="00C0773A" w:rsidRDefault="001F6CB0" w:rsidP="0070103A">
            <w:pPr>
              <w:pStyle w:val="TAL"/>
              <w:rPr>
                <w:rFonts w:cs="Arial"/>
              </w:rPr>
            </w:pPr>
            <w:r w:rsidRPr="00A15DCB">
              <w:rPr>
                <w:rFonts w:cs="Arial"/>
              </w:rPr>
              <w:t>two</w:t>
            </w:r>
          </w:p>
        </w:tc>
        <w:tc>
          <w:tcPr>
            <w:tcW w:w="1700" w:type="dxa"/>
          </w:tcPr>
          <w:p w14:paraId="1D2ABD83" w14:textId="77777777" w:rsidR="001F6CB0" w:rsidRPr="00A15DCB" w:rsidRDefault="001F6CB0" w:rsidP="0070103A">
            <w:pPr>
              <w:pStyle w:val="TAL"/>
              <w:rPr>
                <w:rFonts w:cs="Arial"/>
              </w:rPr>
            </w:pPr>
          </w:p>
        </w:tc>
        <w:tc>
          <w:tcPr>
            <w:tcW w:w="1245" w:type="dxa"/>
          </w:tcPr>
          <w:p w14:paraId="0BB51333" w14:textId="77777777" w:rsidR="001F6CB0" w:rsidRPr="00A15DCB" w:rsidRDefault="001F6CB0" w:rsidP="0070103A">
            <w:pPr>
              <w:pStyle w:val="TAL"/>
              <w:rPr>
                <w:rFonts w:cs="Arial"/>
                <w:lang w:eastAsia="zh-CN"/>
              </w:rPr>
            </w:pPr>
          </w:p>
        </w:tc>
      </w:tr>
      <w:tr w:rsidR="001F6CB0" w:rsidRPr="00A15DCB" w14:paraId="7E9E5376" w14:textId="77777777" w:rsidTr="0070103A">
        <w:tblPrEx>
          <w:tblCellMar>
            <w:left w:w="108" w:type="dxa"/>
            <w:right w:w="108" w:type="dxa"/>
          </w:tblCellMar>
        </w:tblPrEx>
        <w:tc>
          <w:tcPr>
            <w:tcW w:w="4535" w:type="dxa"/>
          </w:tcPr>
          <w:p w14:paraId="03C23A64" w14:textId="77777777" w:rsidR="001F6CB0" w:rsidRPr="00A15DCB" w:rsidRDefault="001F6CB0" w:rsidP="0070103A">
            <w:pPr>
              <w:pStyle w:val="TAL"/>
              <w:rPr>
                <w:rFonts w:cs="Arial"/>
                <w:lang w:eastAsia="zh-CN"/>
              </w:rPr>
            </w:pPr>
            <w:r w:rsidRPr="00A15DCB">
              <w:rPr>
                <w:rFonts w:cs="Arial"/>
                <w:lang w:eastAsia="zh-CN"/>
              </w:rPr>
              <w:t xml:space="preserve">      </w:t>
            </w:r>
            <w:r w:rsidRPr="00A15DCB">
              <w:rPr>
                <w:rFonts w:cs="Arial"/>
              </w:rPr>
              <w:t>si-RequestResources SEQUENCE {</w:t>
            </w:r>
          </w:p>
        </w:tc>
        <w:tc>
          <w:tcPr>
            <w:tcW w:w="2267" w:type="dxa"/>
          </w:tcPr>
          <w:p w14:paraId="4D46D31D" w14:textId="28C0463A" w:rsidR="001F6CB0" w:rsidRPr="00A15DCB" w:rsidDel="00C0773A" w:rsidRDefault="00987BD5" w:rsidP="0070103A">
            <w:pPr>
              <w:pStyle w:val="TAL"/>
              <w:rPr>
                <w:rFonts w:cs="Arial"/>
              </w:rPr>
            </w:pPr>
            <w:r w:rsidRPr="00A15DCB">
              <w:rPr>
                <w:rFonts w:cs="Arial"/>
              </w:rPr>
              <w:t>1 entry</w:t>
            </w:r>
          </w:p>
        </w:tc>
        <w:tc>
          <w:tcPr>
            <w:tcW w:w="1700" w:type="dxa"/>
          </w:tcPr>
          <w:p w14:paraId="311DCFA2" w14:textId="77777777" w:rsidR="001F6CB0" w:rsidRPr="00A15DCB" w:rsidRDefault="001F6CB0" w:rsidP="0070103A">
            <w:pPr>
              <w:pStyle w:val="TAL"/>
              <w:rPr>
                <w:rFonts w:cs="Arial"/>
              </w:rPr>
            </w:pPr>
          </w:p>
        </w:tc>
        <w:tc>
          <w:tcPr>
            <w:tcW w:w="1245" w:type="dxa"/>
          </w:tcPr>
          <w:p w14:paraId="5FB35A5C" w14:textId="77777777" w:rsidR="001F6CB0" w:rsidRPr="00A15DCB" w:rsidRDefault="001F6CB0" w:rsidP="0070103A">
            <w:pPr>
              <w:pStyle w:val="TAL"/>
              <w:rPr>
                <w:rFonts w:cs="Arial"/>
                <w:lang w:eastAsia="zh-CN"/>
              </w:rPr>
            </w:pPr>
          </w:p>
        </w:tc>
      </w:tr>
      <w:tr w:rsidR="001F6CB0" w:rsidRPr="00A15DCB" w14:paraId="101A72B0" w14:textId="77777777" w:rsidTr="0070103A">
        <w:tblPrEx>
          <w:tblCellMar>
            <w:left w:w="108" w:type="dxa"/>
            <w:right w:w="108" w:type="dxa"/>
          </w:tblCellMar>
        </w:tblPrEx>
        <w:tc>
          <w:tcPr>
            <w:tcW w:w="4535" w:type="dxa"/>
          </w:tcPr>
          <w:p w14:paraId="1AF4C01E" w14:textId="3C562CB0" w:rsidR="001F6CB0" w:rsidRPr="00A15DCB" w:rsidRDefault="001F6CB0" w:rsidP="0070103A">
            <w:pPr>
              <w:pStyle w:val="TAL"/>
              <w:rPr>
                <w:rFonts w:cs="Arial"/>
                <w:lang w:eastAsia="zh-CN"/>
              </w:rPr>
            </w:pPr>
            <w:r w:rsidRPr="00A15DCB">
              <w:rPr>
                <w:rFonts w:cs="Arial"/>
              </w:rPr>
              <w:t xml:space="preserve">        ra-PreambleStartIndex</w:t>
            </w:r>
            <w:r w:rsidR="00987BD5" w:rsidRPr="00A15DCB">
              <w:rPr>
                <w:rFonts w:cs="Arial"/>
              </w:rPr>
              <w:t>[1]</w:t>
            </w:r>
          </w:p>
        </w:tc>
        <w:tc>
          <w:tcPr>
            <w:tcW w:w="2267" w:type="dxa"/>
          </w:tcPr>
          <w:p w14:paraId="3A7B0841" w14:textId="77777777" w:rsidR="001F6CB0" w:rsidRPr="00A15DCB" w:rsidDel="00C0773A" w:rsidRDefault="001F6CB0" w:rsidP="0070103A">
            <w:pPr>
              <w:pStyle w:val="TAL"/>
              <w:rPr>
                <w:rFonts w:cs="Arial"/>
              </w:rPr>
            </w:pPr>
            <w:r w:rsidRPr="00A15DCB">
              <w:rPr>
                <w:rFonts w:cs="Arial"/>
              </w:rPr>
              <w:t>52</w:t>
            </w:r>
          </w:p>
        </w:tc>
        <w:tc>
          <w:tcPr>
            <w:tcW w:w="1700" w:type="dxa"/>
          </w:tcPr>
          <w:p w14:paraId="1CF878C9" w14:textId="77777777" w:rsidR="001F6CB0" w:rsidRPr="00A15DCB" w:rsidRDefault="001F6CB0" w:rsidP="0070103A">
            <w:pPr>
              <w:pStyle w:val="TAL"/>
              <w:rPr>
                <w:rFonts w:cs="Arial"/>
              </w:rPr>
            </w:pPr>
          </w:p>
        </w:tc>
        <w:tc>
          <w:tcPr>
            <w:tcW w:w="1245" w:type="dxa"/>
          </w:tcPr>
          <w:p w14:paraId="033E8254" w14:textId="77777777" w:rsidR="001F6CB0" w:rsidRPr="00A15DCB" w:rsidRDefault="001F6CB0" w:rsidP="0070103A">
            <w:pPr>
              <w:pStyle w:val="TAL"/>
              <w:rPr>
                <w:rFonts w:cs="Arial"/>
                <w:lang w:eastAsia="zh-CN"/>
              </w:rPr>
            </w:pPr>
          </w:p>
        </w:tc>
      </w:tr>
      <w:tr w:rsidR="001F6CB0" w:rsidRPr="00A15DCB" w14:paraId="13B87E05" w14:textId="77777777" w:rsidTr="0070103A">
        <w:tblPrEx>
          <w:tblCellMar>
            <w:left w:w="108" w:type="dxa"/>
            <w:right w:w="108" w:type="dxa"/>
          </w:tblCellMar>
        </w:tblPrEx>
        <w:tc>
          <w:tcPr>
            <w:tcW w:w="4535" w:type="dxa"/>
          </w:tcPr>
          <w:p w14:paraId="61AE76D2" w14:textId="68141080" w:rsidR="001F6CB0" w:rsidRPr="00A15DCB" w:rsidRDefault="001F6CB0" w:rsidP="0070103A">
            <w:pPr>
              <w:pStyle w:val="TAL"/>
              <w:rPr>
                <w:rFonts w:cs="Arial"/>
                <w:lang w:eastAsia="zh-CN"/>
              </w:rPr>
            </w:pPr>
            <w:r w:rsidRPr="00A15DCB">
              <w:rPr>
                <w:rFonts w:cs="Arial"/>
              </w:rPr>
              <w:t xml:space="preserve">        ra-AssociationPeriodIndex</w:t>
            </w:r>
            <w:r w:rsidR="00987BD5" w:rsidRPr="00A15DCB">
              <w:rPr>
                <w:rFonts w:cs="Arial"/>
              </w:rPr>
              <w:t>[1]</w:t>
            </w:r>
          </w:p>
        </w:tc>
        <w:tc>
          <w:tcPr>
            <w:tcW w:w="2267" w:type="dxa"/>
          </w:tcPr>
          <w:p w14:paraId="7D113F8F" w14:textId="77777777" w:rsidR="001F6CB0" w:rsidRPr="00A15DCB" w:rsidDel="00C0773A" w:rsidRDefault="001F6CB0" w:rsidP="0070103A">
            <w:pPr>
              <w:pStyle w:val="TAL"/>
              <w:rPr>
                <w:rFonts w:cs="Arial"/>
              </w:rPr>
            </w:pPr>
            <w:r w:rsidRPr="00A15DCB">
              <w:rPr>
                <w:rFonts w:cs="Arial"/>
              </w:rPr>
              <w:t>0</w:t>
            </w:r>
          </w:p>
        </w:tc>
        <w:tc>
          <w:tcPr>
            <w:tcW w:w="1700" w:type="dxa"/>
          </w:tcPr>
          <w:p w14:paraId="19C05906" w14:textId="77777777" w:rsidR="001F6CB0" w:rsidRPr="00A15DCB" w:rsidRDefault="001F6CB0" w:rsidP="0070103A">
            <w:pPr>
              <w:pStyle w:val="TAL"/>
              <w:rPr>
                <w:rFonts w:cs="Arial"/>
              </w:rPr>
            </w:pPr>
          </w:p>
        </w:tc>
        <w:tc>
          <w:tcPr>
            <w:tcW w:w="1245" w:type="dxa"/>
          </w:tcPr>
          <w:p w14:paraId="0323E944" w14:textId="77777777" w:rsidR="001F6CB0" w:rsidRPr="00A15DCB" w:rsidRDefault="001F6CB0" w:rsidP="0070103A">
            <w:pPr>
              <w:pStyle w:val="TAL"/>
              <w:rPr>
                <w:rFonts w:cs="Arial"/>
                <w:lang w:eastAsia="zh-CN"/>
              </w:rPr>
            </w:pPr>
          </w:p>
        </w:tc>
      </w:tr>
      <w:tr w:rsidR="001F6CB0" w:rsidRPr="00A15DCB" w14:paraId="6033F9C7" w14:textId="77777777" w:rsidTr="0070103A">
        <w:tblPrEx>
          <w:tblCellMar>
            <w:left w:w="108" w:type="dxa"/>
            <w:right w:w="108" w:type="dxa"/>
          </w:tblCellMar>
        </w:tblPrEx>
        <w:tc>
          <w:tcPr>
            <w:tcW w:w="4535" w:type="dxa"/>
          </w:tcPr>
          <w:p w14:paraId="27C72EA8" w14:textId="20328502" w:rsidR="001F6CB0" w:rsidRPr="00A15DCB" w:rsidRDefault="001F6CB0" w:rsidP="0070103A">
            <w:pPr>
              <w:pStyle w:val="TAL"/>
              <w:rPr>
                <w:rFonts w:cs="Arial"/>
                <w:lang w:eastAsia="zh-CN"/>
              </w:rPr>
            </w:pPr>
            <w:r w:rsidRPr="00A15DCB">
              <w:rPr>
                <w:rFonts w:cs="Arial"/>
              </w:rPr>
              <w:t xml:space="preserve">        ra-ssb-OccasionMaskIndex</w:t>
            </w:r>
            <w:r w:rsidR="00987BD5" w:rsidRPr="00A15DCB">
              <w:rPr>
                <w:rFonts w:cs="Arial"/>
              </w:rPr>
              <w:t>[1]</w:t>
            </w:r>
          </w:p>
        </w:tc>
        <w:tc>
          <w:tcPr>
            <w:tcW w:w="2267" w:type="dxa"/>
          </w:tcPr>
          <w:p w14:paraId="1F55AD4A" w14:textId="77777777" w:rsidR="001F6CB0" w:rsidRPr="00A15DCB" w:rsidDel="00C0773A" w:rsidRDefault="001F6CB0" w:rsidP="0070103A">
            <w:pPr>
              <w:pStyle w:val="TAL"/>
              <w:rPr>
                <w:rFonts w:cs="Arial"/>
              </w:rPr>
            </w:pPr>
            <w:r w:rsidRPr="00A15DCB">
              <w:rPr>
                <w:rFonts w:cs="Arial"/>
              </w:rPr>
              <w:t>0</w:t>
            </w:r>
          </w:p>
        </w:tc>
        <w:tc>
          <w:tcPr>
            <w:tcW w:w="1700" w:type="dxa"/>
          </w:tcPr>
          <w:p w14:paraId="34E5A396" w14:textId="77777777" w:rsidR="001F6CB0" w:rsidRPr="00A15DCB" w:rsidRDefault="001F6CB0" w:rsidP="0070103A">
            <w:pPr>
              <w:pStyle w:val="TAL"/>
              <w:rPr>
                <w:rFonts w:cs="Arial"/>
              </w:rPr>
            </w:pPr>
          </w:p>
        </w:tc>
        <w:tc>
          <w:tcPr>
            <w:tcW w:w="1245" w:type="dxa"/>
          </w:tcPr>
          <w:p w14:paraId="68C171B4" w14:textId="77777777" w:rsidR="001F6CB0" w:rsidRPr="00A15DCB" w:rsidRDefault="001F6CB0" w:rsidP="0070103A">
            <w:pPr>
              <w:pStyle w:val="TAL"/>
              <w:rPr>
                <w:rFonts w:cs="Arial"/>
                <w:lang w:eastAsia="zh-CN"/>
              </w:rPr>
            </w:pPr>
          </w:p>
        </w:tc>
      </w:tr>
      <w:tr w:rsidR="001F6CB0" w:rsidRPr="00A15DCB" w14:paraId="595F15B9" w14:textId="77777777" w:rsidTr="0070103A">
        <w:tblPrEx>
          <w:tblCellMar>
            <w:left w:w="108" w:type="dxa"/>
            <w:right w:w="108" w:type="dxa"/>
          </w:tblCellMar>
        </w:tblPrEx>
        <w:tc>
          <w:tcPr>
            <w:tcW w:w="4535" w:type="dxa"/>
          </w:tcPr>
          <w:p w14:paraId="45023D01" w14:textId="77777777" w:rsidR="001F6CB0" w:rsidRPr="00A15DCB" w:rsidRDefault="001F6CB0" w:rsidP="0070103A">
            <w:pPr>
              <w:pStyle w:val="TAL"/>
              <w:rPr>
                <w:rFonts w:cs="Arial"/>
                <w:lang w:eastAsia="zh-CN"/>
              </w:rPr>
            </w:pPr>
            <w:r w:rsidRPr="00A15DCB">
              <w:rPr>
                <w:rFonts w:cs="Arial"/>
                <w:lang w:eastAsia="zh-CN"/>
              </w:rPr>
              <w:t xml:space="preserve">      }</w:t>
            </w:r>
          </w:p>
        </w:tc>
        <w:tc>
          <w:tcPr>
            <w:tcW w:w="2267" w:type="dxa"/>
          </w:tcPr>
          <w:p w14:paraId="01EB36EB" w14:textId="77777777" w:rsidR="001F6CB0" w:rsidRPr="00A15DCB" w:rsidDel="00C0773A" w:rsidRDefault="001F6CB0" w:rsidP="0070103A">
            <w:pPr>
              <w:pStyle w:val="TAL"/>
              <w:rPr>
                <w:rFonts w:cs="Arial"/>
              </w:rPr>
            </w:pPr>
          </w:p>
        </w:tc>
        <w:tc>
          <w:tcPr>
            <w:tcW w:w="1700" w:type="dxa"/>
          </w:tcPr>
          <w:p w14:paraId="37A689E6" w14:textId="77777777" w:rsidR="001F6CB0" w:rsidRPr="00A15DCB" w:rsidRDefault="001F6CB0" w:rsidP="0070103A">
            <w:pPr>
              <w:pStyle w:val="TAL"/>
              <w:rPr>
                <w:rFonts w:cs="Arial"/>
              </w:rPr>
            </w:pPr>
          </w:p>
        </w:tc>
        <w:tc>
          <w:tcPr>
            <w:tcW w:w="1245" w:type="dxa"/>
          </w:tcPr>
          <w:p w14:paraId="0B04FCB3" w14:textId="77777777" w:rsidR="001F6CB0" w:rsidRPr="00A15DCB" w:rsidRDefault="001F6CB0" w:rsidP="0070103A">
            <w:pPr>
              <w:pStyle w:val="TAL"/>
              <w:rPr>
                <w:rFonts w:cs="Arial"/>
                <w:lang w:eastAsia="zh-CN"/>
              </w:rPr>
            </w:pPr>
          </w:p>
        </w:tc>
      </w:tr>
      <w:tr w:rsidR="001F6CB0" w:rsidRPr="00A15DCB" w14:paraId="69D20F68" w14:textId="77777777" w:rsidTr="0070103A">
        <w:tblPrEx>
          <w:tblCellMar>
            <w:left w:w="108" w:type="dxa"/>
            <w:right w:w="108" w:type="dxa"/>
          </w:tblCellMar>
        </w:tblPrEx>
        <w:tc>
          <w:tcPr>
            <w:tcW w:w="4535" w:type="dxa"/>
          </w:tcPr>
          <w:p w14:paraId="2FD14AFA" w14:textId="77777777" w:rsidR="001F6CB0" w:rsidRPr="00A15DCB" w:rsidRDefault="001F6CB0" w:rsidP="0070103A">
            <w:pPr>
              <w:pStyle w:val="TAL"/>
              <w:rPr>
                <w:rFonts w:cs="Arial"/>
                <w:lang w:eastAsia="zh-CN"/>
              </w:rPr>
            </w:pPr>
            <w:r w:rsidRPr="00A15DCB">
              <w:rPr>
                <w:rFonts w:cs="Arial"/>
                <w:lang w:eastAsia="zh-CN"/>
              </w:rPr>
              <w:t xml:space="preserve">    }</w:t>
            </w:r>
          </w:p>
        </w:tc>
        <w:tc>
          <w:tcPr>
            <w:tcW w:w="2267" w:type="dxa"/>
          </w:tcPr>
          <w:p w14:paraId="0B361A76" w14:textId="77777777" w:rsidR="001F6CB0" w:rsidRPr="00A15DCB" w:rsidDel="00C0773A" w:rsidRDefault="001F6CB0" w:rsidP="0070103A">
            <w:pPr>
              <w:pStyle w:val="TAL"/>
              <w:rPr>
                <w:rFonts w:cs="Arial"/>
              </w:rPr>
            </w:pPr>
          </w:p>
        </w:tc>
        <w:tc>
          <w:tcPr>
            <w:tcW w:w="1700" w:type="dxa"/>
          </w:tcPr>
          <w:p w14:paraId="35A1D8D7" w14:textId="77777777" w:rsidR="001F6CB0" w:rsidRPr="00A15DCB" w:rsidRDefault="001F6CB0" w:rsidP="0070103A">
            <w:pPr>
              <w:pStyle w:val="TAL"/>
              <w:rPr>
                <w:rFonts w:cs="Arial"/>
              </w:rPr>
            </w:pPr>
          </w:p>
        </w:tc>
        <w:tc>
          <w:tcPr>
            <w:tcW w:w="1245" w:type="dxa"/>
          </w:tcPr>
          <w:p w14:paraId="1D087DE2" w14:textId="77777777" w:rsidR="001F6CB0" w:rsidRPr="00A15DCB" w:rsidRDefault="001F6CB0" w:rsidP="0070103A">
            <w:pPr>
              <w:pStyle w:val="TAL"/>
              <w:rPr>
                <w:rFonts w:cs="Arial"/>
                <w:lang w:eastAsia="zh-CN"/>
              </w:rPr>
            </w:pPr>
          </w:p>
        </w:tc>
      </w:tr>
      <w:tr w:rsidR="00CA10DB" w:rsidRPr="00A15DCB" w14:paraId="0C6A4817" w14:textId="77777777" w:rsidTr="00B7523D">
        <w:tblPrEx>
          <w:tblCellMar>
            <w:left w:w="108" w:type="dxa"/>
            <w:right w:w="108" w:type="dxa"/>
          </w:tblCellMar>
        </w:tblPrEx>
        <w:tc>
          <w:tcPr>
            <w:tcW w:w="4535" w:type="dxa"/>
          </w:tcPr>
          <w:p w14:paraId="3AA5ED7C" w14:textId="68E49CA9" w:rsidR="00CA10DB" w:rsidRPr="00A15DCB" w:rsidRDefault="00CA10DB" w:rsidP="00B7523D">
            <w:pPr>
              <w:pStyle w:val="TAL"/>
              <w:rPr>
                <w:rFonts w:cs="Arial"/>
                <w:lang w:eastAsia="zh-CN"/>
              </w:rPr>
            </w:pPr>
            <w:r w:rsidRPr="00A15DCB">
              <w:rPr>
                <w:rFonts w:cs="Arial"/>
                <w:lang w:eastAsia="zh-CN"/>
              </w:rPr>
              <w:t xml:space="preserve">    si-RequestConfigSUL</w:t>
            </w:r>
          </w:p>
        </w:tc>
        <w:tc>
          <w:tcPr>
            <w:tcW w:w="2267" w:type="dxa"/>
          </w:tcPr>
          <w:p w14:paraId="0A948CAF" w14:textId="77777777" w:rsidR="00CA10DB" w:rsidRPr="00A15DCB" w:rsidRDefault="001F6CB0" w:rsidP="00B7523D">
            <w:pPr>
              <w:pStyle w:val="TAL"/>
              <w:rPr>
                <w:rFonts w:cs="Arial"/>
                <w:lang w:eastAsia="en-US"/>
              </w:rPr>
            </w:pPr>
            <w:r w:rsidRPr="00A15DCB">
              <w:rPr>
                <w:rFonts w:cs="Arial"/>
              </w:rPr>
              <w:t>Not present</w:t>
            </w:r>
          </w:p>
        </w:tc>
        <w:tc>
          <w:tcPr>
            <w:tcW w:w="1700" w:type="dxa"/>
          </w:tcPr>
          <w:p w14:paraId="7FE5D8DB" w14:textId="77777777" w:rsidR="00CA10DB" w:rsidRPr="00A15DCB" w:rsidRDefault="00CA10DB" w:rsidP="00B7523D">
            <w:pPr>
              <w:pStyle w:val="TAL"/>
              <w:rPr>
                <w:rFonts w:cs="Arial"/>
                <w:lang w:eastAsia="en-US"/>
              </w:rPr>
            </w:pPr>
          </w:p>
        </w:tc>
        <w:tc>
          <w:tcPr>
            <w:tcW w:w="1245" w:type="dxa"/>
          </w:tcPr>
          <w:p w14:paraId="2FBD4E1C" w14:textId="77777777" w:rsidR="00CA10DB" w:rsidRPr="00A15DCB" w:rsidRDefault="00CA10DB" w:rsidP="00B7523D">
            <w:pPr>
              <w:pStyle w:val="TAL"/>
              <w:rPr>
                <w:rFonts w:cs="Arial"/>
                <w:lang w:eastAsia="en-US"/>
              </w:rPr>
            </w:pPr>
          </w:p>
        </w:tc>
      </w:tr>
      <w:tr w:rsidR="00CA10DB" w:rsidRPr="00A15DCB" w14:paraId="02A67828" w14:textId="77777777" w:rsidTr="00B7523D">
        <w:tblPrEx>
          <w:tblCellMar>
            <w:left w:w="108" w:type="dxa"/>
            <w:right w:w="108" w:type="dxa"/>
          </w:tblCellMar>
        </w:tblPrEx>
        <w:tc>
          <w:tcPr>
            <w:tcW w:w="4535" w:type="dxa"/>
            <w:tcBorders>
              <w:bottom w:val="single" w:sz="4" w:space="0" w:color="auto"/>
            </w:tcBorders>
          </w:tcPr>
          <w:p w14:paraId="645C4B82" w14:textId="77777777" w:rsidR="00CA10DB" w:rsidRPr="00A15DCB" w:rsidRDefault="001F6CB0" w:rsidP="00B7523D">
            <w:pPr>
              <w:pStyle w:val="TAL"/>
              <w:rPr>
                <w:rFonts w:cs="Arial"/>
                <w:lang w:eastAsia="zh-CN"/>
              </w:rPr>
            </w:pPr>
            <w:r w:rsidRPr="00A15DCB">
              <w:rPr>
                <w:rFonts w:cs="Arial"/>
                <w:lang w:eastAsia="zh-CN"/>
              </w:rPr>
              <w:t xml:space="preserve">  }</w:t>
            </w:r>
          </w:p>
        </w:tc>
        <w:tc>
          <w:tcPr>
            <w:tcW w:w="2267" w:type="dxa"/>
          </w:tcPr>
          <w:p w14:paraId="43C99A0F" w14:textId="77777777" w:rsidR="00CA10DB" w:rsidRPr="00A15DCB" w:rsidRDefault="00CA10DB" w:rsidP="00B7523D">
            <w:pPr>
              <w:pStyle w:val="TAL"/>
              <w:rPr>
                <w:rFonts w:cs="Arial"/>
                <w:lang w:eastAsia="zh-CN"/>
              </w:rPr>
            </w:pPr>
          </w:p>
        </w:tc>
        <w:tc>
          <w:tcPr>
            <w:tcW w:w="1700" w:type="dxa"/>
          </w:tcPr>
          <w:p w14:paraId="28281781" w14:textId="77777777" w:rsidR="00CA10DB" w:rsidRPr="00A15DCB" w:rsidRDefault="00CA10DB" w:rsidP="00B7523D">
            <w:pPr>
              <w:pStyle w:val="TAL"/>
              <w:rPr>
                <w:rFonts w:cs="Arial"/>
                <w:lang w:eastAsia="en-US"/>
              </w:rPr>
            </w:pPr>
          </w:p>
        </w:tc>
        <w:tc>
          <w:tcPr>
            <w:tcW w:w="1245" w:type="dxa"/>
          </w:tcPr>
          <w:p w14:paraId="251A727A" w14:textId="77777777" w:rsidR="00CA10DB" w:rsidRPr="00A15DCB" w:rsidRDefault="00CA10DB" w:rsidP="00B7523D">
            <w:pPr>
              <w:pStyle w:val="TAL"/>
              <w:rPr>
                <w:rFonts w:cs="Arial"/>
                <w:lang w:eastAsia="zh-CN"/>
              </w:rPr>
            </w:pPr>
          </w:p>
        </w:tc>
      </w:tr>
      <w:tr w:rsidR="00CA10DB" w:rsidRPr="00A15DCB" w14:paraId="09210762" w14:textId="77777777" w:rsidTr="00B7523D">
        <w:tblPrEx>
          <w:tblCellMar>
            <w:left w:w="108" w:type="dxa"/>
            <w:right w:w="108" w:type="dxa"/>
          </w:tblCellMar>
        </w:tblPrEx>
        <w:tc>
          <w:tcPr>
            <w:tcW w:w="4535" w:type="dxa"/>
            <w:tcBorders>
              <w:bottom w:val="single" w:sz="4" w:space="0" w:color="auto"/>
            </w:tcBorders>
          </w:tcPr>
          <w:p w14:paraId="475C5519" w14:textId="77777777" w:rsidR="00CA10DB" w:rsidRPr="00A15DCB" w:rsidRDefault="00CA10DB" w:rsidP="00B7523D">
            <w:pPr>
              <w:pStyle w:val="TAL"/>
              <w:rPr>
                <w:rFonts w:cs="Arial"/>
                <w:lang w:eastAsia="zh-CN"/>
              </w:rPr>
            </w:pPr>
            <w:r w:rsidRPr="00A15DCB">
              <w:rPr>
                <w:rFonts w:cs="Arial"/>
                <w:lang w:eastAsia="zh-CN"/>
              </w:rPr>
              <w:t>}</w:t>
            </w:r>
          </w:p>
        </w:tc>
        <w:tc>
          <w:tcPr>
            <w:tcW w:w="2267" w:type="dxa"/>
          </w:tcPr>
          <w:p w14:paraId="3C396D43" w14:textId="77777777" w:rsidR="00CA10DB" w:rsidRPr="00A15DCB" w:rsidRDefault="00CA10DB" w:rsidP="00B7523D">
            <w:pPr>
              <w:pStyle w:val="TAL"/>
              <w:rPr>
                <w:rFonts w:cs="Arial"/>
                <w:lang w:eastAsia="en-US"/>
              </w:rPr>
            </w:pPr>
          </w:p>
        </w:tc>
        <w:tc>
          <w:tcPr>
            <w:tcW w:w="1700" w:type="dxa"/>
          </w:tcPr>
          <w:p w14:paraId="02217145" w14:textId="77777777" w:rsidR="00CA10DB" w:rsidRPr="00A15DCB" w:rsidRDefault="00CA10DB" w:rsidP="00B7523D">
            <w:pPr>
              <w:pStyle w:val="TAL"/>
              <w:rPr>
                <w:rFonts w:cs="Arial"/>
                <w:lang w:eastAsia="en-US"/>
              </w:rPr>
            </w:pPr>
          </w:p>
        </w:tc>
        <w:tc>
          <w:tcPr>
            <w:tcW w:w="1245" w:type="dxa"/>
          </w:tcPr>
          <w:p w14:paraId="580313F2" w14:textId="77777777" w:rsidR="00CA10DB" w:rsidRPr="00A15DCB" w:rsidRDefault="00CA10DB" w:rsidP="00B7523D">
            <w:pPr>
              <w:pStyle w:val="TAL"/>
              <w:rPr>
                <w:rFonts w:cs="Arial"/>
                <w:lang w:eastAsia="zh-CN"/>
              </w:rPr>
            </w:pPr>
          </w:p>
        </w:tc>
      </w:tr>
    </w:tbl>
    <w:p w14:paraId="5324E443" w14:textId="77777777" w:rsidR="00CA10DB" w:rsidRPr="00A15DCB" w:rsidRDefault="00CA10DB" w:rsidP="00CA10DB"/>
    <w:p w14:paraId="4955B7E1" w14:textId="47B93825" w:rsidR="00CA10DB" w:rsidRPr="00A15DCB" w:rsidRDefault="00CA10DB" w:rsidP="00CA10DB">
      <w:pPr>
        <w:pStyle w:val="TH"/>
      </w:pPr>
      <w:r w:rsidRPr="00A15DCB">
        <w:t xml:space="preserve">Table 7.1.1.1.3.3.3-2: </w:t>
      </w:r>
      <w:r w:rsidR="00526691" w:rsidRPr="00A15DCB">
        <w:rPr>
          <w:i/>
        </w:rPr>
        <w:t>SIB3</w:t>
      </w:r>
      <w:r w:rsidR="00526691" w:rsidRPr="00A15DCB">
        <w:t xml:space="preserve"> on NR Cell 1</w:t>
      </w:r>
      <w:r w:rsidR="00CB0C54" w:rsidRPr="00A15DCB">
        <w:t xml:space="preserve"> </w:t>
      </w:r>
      <w:r w:rsidR="00526691" w:rsidRPr="00A15DCB">
        <w:t xml:space="preserve">(Preamble and Step </w:t>
      </w:r>
      <w:r w:rsidR="00E55601" w:rsidRPr="00A15DCB">
        <w:t>9A</w:t>
      </w:r>
      <w:r w:rsidR="00526691" w:rsidRPr="00A15DCB">
        <w:t xml:space="preserve">, </w:t>
      </w:r>
      <w:r w:rsidRPr="00A15DCB">
        <w:t>Table 7.1.1.1.3.3.</w:t>
      </w:r>
      <w:r w:rsidR="00526691" w:rsidRPr="00A15DCB">
        <w:t>2-</w:t>
      </w:r>
      <w:r w:rsidR="00CB0C54" w:rsidRPr="00A15DCB">
        <w:t>3</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A15DCB" w14:paraId="4A54776E" w14:textId="77777777" w:rsidTr="00B7523D">
        <w:tc>
          <w:tcPr>
            <w:tcW w:w="9738" w:type="dxa"/>
            <w:gridSpan w:val="4"/>
          </w:tcPr>
          <w:p w14:paraId="787C0EE6" w14:textId="77777777" w:rsidR="00CA10DB" w:rsidRPr="00A15DCB" w:rsidRDefault="00CA10DB" w:rsidP="00B7523D">
            <w:pPr>
              <w:pStyle w:val="TAL"/>
              <w:rPr>
                <w:rFonts w:cs="Arial"/>
                <w:lang w:eastAsia="en-US"/>
              </w:rPr>
            </w:pPr>
            <w:r w:rsidRPr="00A15DCB">
              <w:rPr>
                <w:rFonts w:cs="Arial"/>
                <w:lang w:eastAsia="en-US"/>
              </w:rPr>
              <w:t xml:space="preserve">Derivation Path: TS 38.508-1 [4], Table </w:t>
            </w:r>
            <w:r w:rsidR="00526691" w:rsidRPr="00A15DCB">
              <w:rPr>
                <w:rFonts w:cs="Arial"/>
              </w:rPr>
              <w:t>4.6.2-2</w:t>
            </w:r>
          </w:p>
        </w:tc>
      </w:tr>
      <w:tr w:rsidR="00CA10DB" w:rsidRPr="00A15DCB" w14:paraId="21309EDC" w14:textId="77777777" w:rsidTr="00B7523D">
        <w:tblPrEx>
          <w:tblCellMar>
            <w:left w:w="108" w:type="dxa"/>
            <w:right w:w="108" w:type="dxa"/>
          </w:tblCellMar>
        </w:tblPrEx>
        <w:tc>
          <w:tcPr>
            <w:tcW w:w="4535" w:type="dxa"/>
          </w:tcPr>
          <w:p w14:paraId="257683C4" w14:textId="77777777" w:rsidR="00CA10DB" w:rsidRPr="00A15DCB" w:rsidRDefault="00CA10DB" w:rsidP="00B7523D">
            <w:pPr>
              <w:pStyle w:val="TAH"/>
              <w:rPr>
                <w:rFonts w:cs="Arial"/>
                <w:lang w:eastAsia="en-US"/>
              </w:rPr>
            </w:pPr>
            <w:r w:rsidRPr="00A15DCB">
              <w:rPr>
                <w:rFonts w:cs="Arial"/>
                <w:lang w:eastAsia="en-US"/>
              </w:rPr>
              <w:t>Information Element</w:t>
            </w:r>
          </w:p>
        </w:tc>
        <w:tc>
          <w:tcPr>
            <w:tcW w:w="2267" w:type="dxa"/>
          </w:tcPr>
          <w:p w14:paraId="4EA9B0A6" w14:textId="77777777" w:rsidR="00CA10DB" w:rsidRPr="00A15DCB" w:rsidRDefault="00CA10DB" w:rsidP="00B7523D">
            <w:pPr>
              <w:pStyle w:val="TAH"/>
              <w:rPr>
                <w:rFonts w:cs="Arial"/>
                <w:lang w:eastAsia="en-US"/>
              </w:rPr>
            </w:pPr>
            <w:r w:rsidRPr="00A15DCB">
              <w:rPr>
                <w:rFonts w:cs="Arial"/>
                <w:lang w:eastAsia="en-US"/>
              </w:rPr>
              <w:t>Value/remark</w:t>
            </w:r>
          </w:p>
        </w:tc>
        <w:tc>
          <w:tcPr>
            <w:tcW w:w="1700" w:type="dxa"/>
          </w:tcPr>
          <w:p w14:paraId="5EEA9DDB" w14:textId="77777777" w:rsidR="00CA10DB" w:rsidRPr="00A15DCB" w:rsidRDefault="00CA10DB" w:rsidP="00B7523D">
            <w:pPr>
              <w:pStyle w:val="TAH"/>
              <w:rPr>
                <w:rFonts w:cs="Arial"/>
                <w:lang w:eastAsia="en-US"/>
              </w:rPr>
            </w:pPr>
            <w:r w:rsidRPr="00A15DCB">
              <w:rPr>
                <w:rFonts w:cs="Arial"/>
                <w:lang w:eastAsia="en-US"/>
              </w:rPr>
              <w:t>Comment</w:t>
            </w:r>
          </w:p>
        </w:tc>
        <w:tc>
          <w:tcPr>
            <w:tcW w:w="1245" w:type="dxa"/>
          </w:tcPr>
          <w:p w14:paraId="69B6B452" w14:textId="77777777" w:rsidR="00CA10DB" w:rsidRPr="00A15DCB" w:rsidRDefault="00CA10DB" w:rsidP="00B7523D">
            <w:pPr>
              <w:pStyle w:val="TAH"/>
              <w:rPr>
                <w:rFonts w:cs="Arial"/>
                <w:lang w:eastAsia="en-US"/>
              </w:rPr>
            </w:pPr>
            <w:r w:rsidRPr="00A15DCB">
              <w:rPr>
                <w:rFonts w:cs="Arial"/>
                <w:lang w:eastAsia="en-US"/>
              </w:rPr>
              <w:t>Condition</w:t>
            </w:r>
          </w:p>
        </w:tc>
      </w:tr>
      <w:tr w:rsidR="00CA10DB" w:rsidRPr="00A15DCB" w14:paraId="7726C60D" w14:textId="77777777" w:rsidTr="00B7523D">
        <w:tblPrEx>
          <w:tblCellMar>
            <w:left w:w="108" w:type="dxa"/>
            <w:right w:w="108" w:type="dxa"/>
          </w:tblCellMar>
        </w:tblPrEx>
        <w:tc>
          <w:tcPr>
            <w:tcW w:w="4535" w:type="dxa"/>
          </w:tcPr>
          <w:p w14:paraId="614B1511" w14:textId="77777777" w:rsidR="00CA10DB" w:rsidRPr="00A15DCB" w:rsidRDefault="00526691" w:rsidP="00B7523D">
            <w:pPr>
              <w:pStyle w:val="TAL"/>
              <w:rPr>
                <w:rFonts w:cs="Arial"/>
                <w:lang w:eastAsia="en-US"/>
              </w:rPr>
            </w:pPr>
            <w:r w:rsidRPr="00A15DCB">
              <w:t>SIB3</w:t>
            </w:r>
            <w:r w:rsidR="00CA10DB" w:rsidRPr="00A15DCB">
              <w:rPr>
                <w:rFonts w:cs="Arial"/>
                <w:lang w:eastAsia="en-US"/>
              </w:rPr>
              <w:t xml:space="preserve"> ::= SEQUENCE {</w:t>
            </w:r>
          </w:p>
        </w:tc>
        <w:tc>
          <w:tcPr>
            <w:tcW w:w="2267" w:type="dxa"/>
          </w:tcPr>
          <w:p w14:paraId="18742164" w14:textId="77777777" w:rsidR="00CA10DB" w:rsidRPr="00A15DCB" w:rsidRDefault="00CA10DB" w:rsidP="00B7523D">
            <w:pPr>
              <w:pStyle w:val="TAL"/>
              <w:rPr>
                <w:rFonts w:cs="Arial"/>
                <w:lang w:eastAsia="en-US"/>
              </w:rPr>
            </w:pPr>
          </w:p>
        </w:tc>
        <w:tc>
          <w:tcPr>
            <w:tcW w:w="1700" w:type="dxa"/>
          </w:tcPr>
          <w:p w14:paraId="3A31C89A" w14:textId="77777777" w:rsidR="00CA10DB" w:rsidRPr="00A15DCB" w:rsidRDefault="00CA10DB" w:rsidP="00B7523D">
            <w:pPr>
              <w:pStyle w:val="TAL"/>
              <w:rPr>
                <w:rFonts w:cs="Arial"/>
                <w:lang w:eastAsia="en-US"/>
              </w:rPr>
            </w:pPr>
          </w:p>
        </w:tc>
        <w:tc>
          <w:tcPr>
            <w:tcW w:w="1245" w:type="dxa"/>
          </w:tcPr>
          <w:p w14:paraId="22E99C88" w14:textId="77777777" w:rsidR="00CA10DB" w:rsidRPr="00A15DCB" w:rsidRDefault="00CA10DB" w:rsidP="00B7523D">
            <w:pPr>
              <w:pStyle w:val="TAL"/>
              <w:rPr>
                <w:rFonts w:cs="Arial"/>
                <w:lang w:eastAsia="zh-CN"/>
              </w:rPr>
            </w:pPr>
          </w:p>
        </w:tc>
      </w:tr>
      <w:tr w:rsidR="00CA10DB" w:rsidRPr="00A15DCB" w14:paraId="245AD6FB" w14:textId="77777777" w:rsidTr="00B7523D">
        <w:tblPrEx>
          <w:tblCellMar>
            <w:left w:w="108" w:type="dxa"/>
            <w:right w:w="108" w:type="dxa"/>
          </w:tblCellMar>
        </w:tblPrEx>
        <w:tc>
          <w:tcPr>
            <w:tcW w:w="4535" w:type="dxa"/>
            <w:tcBorders>
              <w:bottom w:val="single" w:sz="4" w:space="0" w:color="auto"/>
            </w:tcBorders>
          </w:tcPr>
          <w:p w14:paraId="2588C6DA" w14:textId="77777777" w:rsidR="00CA10DB" w:rsidRPr="00A15DCB" w:rsidRDefault="00CA10DB" w:rsidP="00B7523D">
            <w:pPr>
              <w:pStyle w:val="TAL"/>
              <w:rPr>
                <w:rFonts w:cs="Arial"/>
                <w:lang w:eastAsia="en-US"/>
              </w:rPr>
            </w:pPr>
            <w:r w:rsidRPr="00A15DCB">
              <w:rPr>
                <w:rFonts w:cs="Arial"/>
                <w:lang w:eastAsia="en-US"/>
              </w:rPr>
              <w:t xml:space="preserve">  </w:t>
            </w:r>
            <w:r w:rsidR="00526691" w:rsidRPr="00A15DCB">
              <w:t>intraFreqNeighCellList</w:t>
            </w:r>
            <w:r w:rsidRPr="00A15DCB">
              <w:rPr>
                <w:rFonts w:cs="Arial"/>
                <w:lang w:eastAsia="en-US"/>
              </w:rPr>
              <w:t xml:space="preserve"> SEQUENCE {</w:t>
            </w:r>
          </w:p>
        </w:tc>
        <w:tc>
          <w:tcPr>
            <w:tcW w:w="2267" w:type="dxa"/>
          </w:tcPr>
          <w:p w14:paraId="0B4162DA" w14:textId="77777777" w:rsidR="00CA10DB" w:rsidRPr="00A15DCB" w:rsidRDefault="00CA10DB" w:rsidP="00B7523D">
            <w:pPr>
              <w:pStyle w:val="TAL"/>
              <w:rPr>
                <w:rFonts w:cs="Arial"/>
                <w:lang w:eastAsia="en-US"/>
              </w:rPr>
            </w:pPr>
          </w:p>
        </w:tc>
        <w:tc>
          <w:tcPr>
            <w:tcW w:w="1700" w:type="dxa"/>
          </w:tcPr>
          <w:p w14:paraId="667A0DE0" w14:textId="77777777" w:rsidR="00CA10DB" w:rsidRPr="00A15DCB" w:rsidRDefault="00CA10DB" w:rsidP="00B7523D">
            <w:pPr>
              <w:pStyle w:val="TAL"/>
              <w:rPr>
                <w:rFonts w:cs="Arial"/>
                <w:lang w:eastAsia="en-US"/>
              </w:rPr>
            </w:pPr>
          </w:p>
        </w:tc>
        <w:tc>
          <w:tcPr>
            <w:tcW w:w="1245" w:type="dxa"/>
          </w:tcPr>
          <w:p w14:paraId="73732B8E" w14:textId="77777777" w:rsidR="00CA10DB" w:rsidRPr="00A15DCB" w:rsidRDefault="00CA10DB" w:rsidP="00B7523D">
            <w:pPr>
              <w:pStyle w:val="TAL"/>
              <w:rPr>
                <w:rFonts w:cs="Arial"/>
                <w:lang w:eastAsia="en-US"/>
              </w:rPr>
            </w:pPr>
          </w:p>
        </w:tc>
      </w:tr>
      <w:tr w:rsidR="00CA10DB" w:rsidRPr="00A15DCB" w14:paraId="4202D0C1" w14:textId="77777777" w:rsidTr="00B7523D">
        <w:tblPrEx>
          <w:tblCellMar>
            <w:left w:w="108" w:type="dxa"/>
            <w:right w:w="108" w:type="dxa"/>
          </w:tblCellMar>
        </w:tblPrEx>
        <w:tc>
          <w:tcPr>
            <w:tcW w:w="4535" w:type="dxa"/>
            <w:tcBorders>
              <w:bottom w:val="single" w:sz="4" w:space="0" w:color="auto"/>
            </w:tcBorders>
          </w:tcPr>
          <w:p w14:paraId="4BF62058" w14:textId="77777777" w:rsidR="00CA10DB" w:rsidRPr="00A15DCB" w:rsidRDefault="00CB0C54" w:rsidP="00B7523D">
            <w:pPr>
              <w:pStyle w:val="TAL"/>
              <w:rPr>
                <w:rFonts w:cs="Arial"/>
                <w:lang w:eastAsia="en-US"/>
              </w:rPr>
            </w:pPr>
            <w:r w:rsidRPr="00A15DCB">
              <w:t xml:space="preserve">    </w:t>
            </w:r>
            <w:r w:rsidR="00526691" w:rsidRPr="00A15DCB">
              <w:t>physCellId</w:t>
            </w:r>
          </w:p>
        </w:tc>
        <w:tc>
          <w:tcPr>
            <w:tcW w:w="2267" w:type="dxa"/>
          </w:tcPr>
          <w:p w14:paraId="3C439C8C" w14:textId="77777777" w:rsidR="00CA10DB" w:rsidRPr="00A15DCB" w:rsidRDefault="00526691" w:rsidP="00B7523D">
            <w:pPr>
              <w:pStyle w:val="TAL"/>
              <w:rPr>
                <w:rFonts w:cs="Arial"/>
                <w:lang w:eastAsia="en-US"/>
              </w:rPr>
            </w:pPr>
            <w:r w:rsidRPr="00A15DCB">
              <w:rPr>
                <w:rFonts w:cs="Arial"/>
              </w:rPr>
              <w:t xml:space="preserve">The cell identity of NR Cell 11 defined in 38.508-1 [4] clause 4.4.2 </w:t>
            </w:r>
          </w:p>
        </w:tc>
        <w:tc>
          <w:tcPr>
            <w:tcW w:w="1700" w:type="dxa"/>
          </w:tcPr>
          <w:p w14:paraId="08D972C4" w14:textId="77777777" w:rsidR="00CA10DB" w:rsidRPr="00A15DCB" w:rsidRDefault="00CA10DB" w:rsidP="00B7523D">
            <w:pPr>
              <w:pStyle w:val="TAL"/>
              <w:rPr>
                <w:rFonts w:cs="Arial"/>
                <w:lang w:eastAsia="en-US"/>
              </w:rPr>
            </w:pPr>
          </w:p>
        </w:tc>
        <w:tc>
          <w:tcPr>
            <w:tcW w:w="1245" w:type="dxa"/>
          </w:tcPr>
          <w:p w14:paraId="19147CC2" w14:textId="77777777" w:rsidR="00CA10DB" w:rsidRPr="00A15DCB" w:rsidRDefault="00CA10DB" w:rsidP="00B7523D">
            <w:pPr>
              <w:pStyle w:val="TAL"/>
              <w:rPr>
                <w:rFonts w:cs="Arial"/>
                <w:lang w:eastAsia="en-US"/>
              </w:rPr>
            </w:pPr>
          </w:p>
        </w:tc>
      </w:tr>
      <w:tr w:rsidR="00CB0C54" w:rsidRPr="00A15DCB" w14:paraId="2F53219B" w14:textId="77777777" w:rsidTr="008719DC">
        <w:tblPrEx>
          <w:tblCellMar>
            <w:left w:w="108" w:type="dxa"/>
            <w:right w:w="108" w:type="dxa"/>
          </w:tblCellMar>
        </w:tblPrEx>
        <w:tc>
          <w:tcPr>
            <w:tcW w:w="4535" w:type="dxa"/>
            <w:vMerge w:val="restart"/>
          </w:tcPr>
          <w:p w14:paraId="010F5163" w14:textId="77777777" w:rsidR="00CB0C54" w:rsidRPr="00A15DCB" w:rsidRDefault="00CB0C54" w:rsidP="00B7523D">
            <w:pPr>
              <w:pStyle w:val="TAL"/>
              <w:rPr>
                <w:rFonts w:cs="Arial"/>
                <w:lang w:eastAsia="en-US"/>
              </w:rPr>
            </w:pPr>
            <w:r w:rsidRPr="00A15DCB">
              <w:t xml:space="preserve">    q-OffsetCell</w:t>
            </w:r>
          </w:p>
        </w:tc>
        <w:tc>
          <w:tcPr>
            <w:tcW w:w="2267" w:type="dxa"/>
          </w:tcPr>
          <w:p w14:paraId="43B1EB34" w14:textId="77777777" w:rsidR="00CB0C54" w:rsidRPr="00A15DCB" w:rsidRDefault="00CB0C54" w:rsidP="00B7523D">
            <w:pPr>
              <w:pStyle w:val="TAL"/>
              <w:rPr>
                <w:rFonts w:cs="Arial"/>
                <w:lang w:eastAsia="en-US"/>
              </w:rPr>
            </w:pPr>
            <w:r w:rsidRPr="00A15DCB">
              <w:rPr>
                <w:rFonts w:cs="Arial"/>
              </w:rPr>
              <w:t>16</w:t>
            </w:r>
          </w:p>
        </w:tc>
        <w:tc>
          <w:tcPr>
            <w:tcW w:w="1700" w:type="dxa"/>
          </w:tcPr>
          <w:p w14:paraId="1B98F220" w14:textId="77777777" w:rsidR="00CB0C54" w:rsidRPr="00A15DCB" w:rsidRDefault="00CB0C54" w:rsidP="00B7523D">
            <w:pPr>
              <w:pStyle w:val="TAL"/>
              <w:rPr>
                <w:rFonts w:cs="Arial"/>
                <w:lang w:eastAsia="en-US"/>
              </w:rPr>
            </w:pPr>
            <w:r w:rsidRPr="00A15DCB">
              <w:rPr>
                <w:rFonts w:cs="Arial"/>
              </w:rPr>
              <w:t>Preamble</w:t>
            </w:r>
          </w:p>
        </w:tc>
        <w:tc>
          <w:tcPr>
            <w:tcW w:w="1245" w:type="dxa"/>
          </w:tcPr>
          <w:p w14:paraId="558D7876" w14:textId="77777777" w:rsidR="00CB0C54" w:rsidRPr="00A15DCB" w:rsidRDefault="00CB0C54" w:rsidP="00B7523D">
            <w:pPr>
              <w:pStyle w:val="TAL"/>
              <w:rPr>
                <w:rFonts w:cs="Arial"/>
                <w:lang w:eastAsia="en-US"/>
              </w:rPr>
            </w:pPr>
          </w:p>
        </w:tc>
      </w:tr>
      <w:tr w:rsidR="00CB0C54" w:rsidRPr="00A15DCB" w14:paraId="4E274B73" w14:textId="77777777" w:rsidTr="00B7523D">
        <w:tblPrEx>
          <w:tblCellMar>
            <w:left w:w="108" w:type="dxa"/>
            <w:right w:w="108" w:type="dxa"/>
          </w:tblCellMar>
        </w:tblPrEx>
        <w:tc>
          <w:tcPr>
            <w:tcW w:w="4535" w:type="dxa"/>
            <w:vMerge/>
            <w:tcBorders>
              <w:bottom w:val="single" w:sz="4" w:space="0" w:color="auto"/>
            </w:tcBorders>
          </w:tcPr>
          <w:p w14:paraId="233D0FE0" w14:textId="77777777" w:rsidR="00CB0C54" w:rsidRPr="00A15DCB" w:rsidRDefault="00CB0C54" w:rsidP="00B7523D">
            <w:pPr>
              <w:pStyle w:val="TAL"/>
              <w:rPr>
                <w:rFonts w:cs="Arial"/>
                <w:lang w:eastAsia="en-US"/>
              </w:rPr>
            </w:pPr>
          </w:p>
        </w:tc>
        <w:tc>
          <w:tcPr>
            <w:tcW w:w="2267" w:type="dxa"/>
          </w:tcPr>
          <w:p w14:paraId="7896D2AC" w14:textId="77777777" w:rsidR="00CB0C54" w:rsidRPr="00A15DCB" w:rsidRDefault="00CB0C54" w:rsidP="00B7523D">
            <w:pPr>
              <w:pStyle w:val="TAL"/>
              <w:rPr>
                <w:rFonts w:cs="Arial"/>
                <w:lang w:eastAsia="en-US"/>
              </w:rPr>
            </w:pPr>
            <w:r w:rsidRPr="00A15DCB">
              <w:rPr>
                <w:rFonts w:cs="Arial"/>
              </w:rPr>
              <w:t>-10</w:t>
            </w:r>
          </w:p>
        </w:tc>
        <w:tc>
          <w:tcPr>
            <w:tcW w:w="1700" w:type="dxa"/>
          </w:tcPr>
          <w:p w14:paraId="4D1D0991" w14:textId="27ABD077" w:rsidR="00CB0C54" w:rsidRPr="00A15DCB" w:rsidRDefault="00CB0C54" w:rsidP="00B7523D">
            <w:pPr>
              <w:pStyle w:val="TAL"/>
              <w:rPr>
                <w:rFonts w:cs="Arial"/>
                <w:lang w:eastAsia="en-US"/>
              </w:rPr>
            </w:pPr>
            <w:r w:rsidRPr="00A15DCB">
              <w:rPr>
                <w:rFonts w:cs="Arial"/>
              </w:rPr>
              <w:t xml:space="preserve">Step </w:t>
            </w:r>
            <w:r w:rsidR="00E55601" w:rsidRPr="00A15DCB">
              <w:rPr>
                <w:rFonts w:cs="Arial"/>
              </w:rPr>
              <w:t>9A</w:t>
            </w:r>
          </w:p>
        </w:tc>
        <w:tc>
          <w:tcPr>
            <w:tcW w:w="1245" w:type="dxa"/>
          </w:tcPr>
          <w:p w14:paraId="6E04EDE5" w14:textId="77777777" w:rsidR="00CB0C54" w:rsidRPr="00A15DCB" w:rsidRDefault="00CB0C54" w:rsidP="00B7523D">
            <w:pPr>
              <w:pStyle w:val="TAL"/>
              <w:rPr>
                <w:rFonts w:cs="Arial"/>
                <w:lang w:eastAsia="en-US"/>
              </w:rPr>
            </w:pPr>
          </w:p>
        </w:tc>
      </w:tr>
      <w:tr w:rsidR="00CA10DB" w:rsidRPr="00A15DCB" w14:paraId="5FE95EE3" w14:textId="77777777" w:rsidTr="00B7523D">
        <w:tblPrEx>
          <w:tblCellMar>
            <w:left w:w="108" w:type="dxa"/>
            <w:right w:w="108" w:type="dxa"/>
          </w:tblCellMar>
        </w:tblPrEx>
        <w:tc>
          <w:tcPr>
            <w:tcW w:w="4535" w:type="dxa"/>
            <w:tcBorders>
              <w:bottom w:val="single" w:sz="4" w:space="0" w:color="auto"/>
            </w:tcBorders>
          </w:tcPr>
          <w:p w14:paraId="54864BEC" w14:textId="77777777" w:rsidR="00CA10DB" w:rsidRPr="00A15DCB" w:rsidRDefault="00CA10DB" w:rsidP="00B7523D">
            <w:pPr>
              <w:pStyle w:val="TAL"/>
              <w:rPr>
                <w:rFonts w:cs="Arial"/>
                <w:lang w:eastAsia="zh-CN"/>
              </w:rPr>
            </w:pPr>
            <w:r w:rsidRPr="00A15DCB">
              <w:rPr>
                <w:rFonts w:cs="Arial"/>
                <w:lang w:eastAsia="zh-CN"/>
              </w:rPr>
              <w:t xml:space="preserve">  }</w:t>
            </w:r>
          </w:p>
        </w:tc>
        <w:tc>
          <w:tcPr>
            <w:tcW w:w="2267" w:type="dxa"/>
          </w:tcPr>
          <w:p w14:paraId="3F1B9213" w14:textId="77777777" w:rsidR="00CA10DB" w:rsidRPr="00A15DCB" w:rsidRDefault="00CA10DB" w:rsidP="00B7523D">
            <w:pPr>
              <w:pStyle w:val="TAL"/>
              <w:rPr>
                <w:rFonts w:cs="Arial"/>
                <w:lang w:eastAsia="en-US"/>
              </w:rPr>
            </w:pPr>
          </w:p>
        </w:tc>
        <w:tc>
          <w:tcPr>
            <w:tcW w:w="1700" w:type="dxa"/>
          </w:tcPr>
          <w:p w14:paraId="1FBFA79D" w14:textId="77777777" w:rsidR="00CA10DB" w:rsidRPr="00A15DCB" w:rsidRDefault="00CA10DB" w:rsidP="00B7523D">
            <w:pPr>
              <w:pStyle w:val="TAL"/>
              <w:rPr>
                <w:rFonts w:cs="Arial"/>
                <w:lang w:eastAsia="en-US"/>
              </w:rPr>
            </w:pPr>
          </w:p>
        </w:tc>
        <w:tc>
          <w:tcPr>
            <w:tcW w:w="1245" w:type="dxa"/>
          </w:tcPr>
          <w:p w14:paraId="168DFB2B" w14:textId="77777777" w:rsidR="00CA10DB" w:rsidRPr="00A15DCB" w:rsidRDefault="00CA10DB" w:rsidP="00B7523D">
            <w:pPr>
              <w:pStyle w:val="TAL"/>
              <w:rPr>
                <w:rFonts w:cs="Arial"/>
                <w:lang w:eastAsia="en-US"/>
              </w:rPr>
            </w:pPr>
          </w:p>
        </w:tc>
      </w:tr>
      <w:tr w:rsidR="00CA10DB" w:rsidRPr="00A15DCB" w14:paraId="3DA4CEAD" w14:textId="77777777" w:rsidTr="00B7523D">
        <w:tblPrEx>
          <w:tblCellMar>
            <w:left w:w="108" w:type="dxa"/>
            <w:right w:w="108" w:type="dxa"/>
          </w:tblCellMar>
        </w:tblPrEx>
        <w:tc>
          <w:tcPr>
            <w:tcW w:w="4535" w:type="dxa"/>
            <w:tcBorders>
              <w:bottom w:val="single" w:sz="4" w:space="0" w:color="auto"/>
            </w:tcBorders>
          </w:tcPr>
          <w:p w14:paraId="16EA0222" w14:textId="77777777" w:rsidR="00CA10DB" w:rsidRPr="00A15DCB" w:rsidRDefault="00CA10DB" w:rsidP="00B7523D">
            <w:pPr>
              <w:pStyle w:val="TAL"/>
              <w:rPr>
                <w:rFonts w:cs="Arial"/>
                <w:lang w:eastAsia="zh-CN"/>
              </w:rPr>
            </w:pPr>
            <w:r w:rsidRPr="00A15DCB">
              <w:rPr>
                <w:rFonts w:cs="Arial"/>
                <w:lang w:eastAsia="zh-CN"/>
              </w:rPr>
              <w:t>}</w:t>
            </w:r>
          </w:p>
        </w:tc>
        <w:tc>
          <w:tcPr>
            <w:tcW w:w="2267" w:type="dxa"/>
          </w:tcPr>
          <w:p w14:paraId="2A6099C3" w14:textId="77777777" w:rsidR="00CA10DB" w:rsidRPr="00A15DCB" w:rsidRDefault="00CA10DB" w:rsidP="00B7523D">
            <w:pPr>
              <w:pStyle w:val="TAL"/>
              <w:rPr>
                <w:rFonts w:cs="Arial"/>
                <w:lang w:eastAsia="en-US"/>
              </w:rPr>
            </w:pPr>
          </w:p>
        </w:tc>
        <w:tc>
          <w:tcPr>
            <w:tcW w:w="1700" w:type="dxa"/>
          </w:tcPr>
          <w:p w14:paraId="56F78549" w14:textId="77777777" w:rsidR="00CA10DB" w:rsidRPr="00A15DCB" w:rsidRDefault="00CA10DB" w:rsidP="00B7523D">
            <w:pPr>
              <w:pStyle w:val="TAL"/>
              <w:rPr>
                <w:rFonts w:cs="Arial"/>
                <w:lang w:eastAsia="en-US"/>
              </w:rPr>
            </w:pPr>
          </w:p>
        </w:tc>
        <w:tc>
          <w:tcPr>
            <w:tcW w:w="1245" w:type="dxa"/>
          </w:tcPr>
          <w:p w14:paraId="70C12B3E" w14:textId="77777777" w:rsidR="00CA10DB" w:rsidRPr="00A15DCB" w:rsidRDefault="00CA10DB" w:rsidP="00B7523D">
            <w:pPr>
              <w:pStyle w:val="TAL"/>
              <w:rPr>
                <w:rFonts w:cs="Arial"/>
                <w:lang w:eastAsia="zh-CN"/>
              </w:rPr>
            </w:pPr>
          </w:p>
        </w:tc>
      </w:tr>
    </w:tbl>
    <w:p w14:paraId="7699A513" w14:textId="77777777" w:rsidR="00CA10DB" w:rsidRPr="00A15DCB" w:rsidRDefault="00CA10DB" w:rsidP="00CA10DB"/>
    <w:p w14:paraId="7F5ECF1F" w14:textId="77777777" w:rsidR="00F8597B" w:rsidRPr="00A15DCB" w:rsidRDefault="00F8597B" w:rsidP="00F8597B">
      <w:pPr>
        <w:pStyle w:val="Heading5"/>
      </w:pPr>
      <w:bookmarkStart w:id="46" w:name="_Toc21103088"/>
      <w:bookmarkStart w:id="47" w:name="_Toc29233425"/>
      <w:bookmarkStart w:id="48" w:name="_Toc29462030"/>
      <w:bookmarkStart w:id="49" w:name="_Toc36158007"/>
      <w:r w:rsidRPr="00A15DCB">
        <w:lastRenderedPageBreak/>
        <w:t>7.1.1.1.4</w:t>
      </w:r>
      <w:r w:rsidRPr="00A15DCB">
        <w:tab/>
        <w:t>Random access procedure / Successful / Beam Failure / Preamble selected by MAC itself / Non Contention Free RACH procedure</w:t>
      </w:r>
      <w:bookmarkEnd w:id="46"/>
      <w:bookmarkEnd w:id="47"/>
      <w:bookmarkEnd w:id="48"/>
      <w:bookmarkEnd w:id="49"/>
    </w:p>
    <w:p w14:paraId="733CD6F6" w14:textId="77777777" w:rsidR="00F8597B" w:rsidRPr="00A15DCB" w:rsidRDefault="00F8597B" w:rsidP="00F8597B">
      <w:pPr>
        <w:pStyle w:val="H6"/>
      </w:pPr>
      <w:r w:rsidRPr="00A15DCB">
        <w:t>7.1.1.1.4.1</w:t>
      </w:r>
      <w:r w:rsidRPr="00A15DCB">
        <w:tab/>
        <w:t>Test Purpose (TP)</w:t>
      </w:r>
    </w:p>
    <w:p w14:paraId="000FA191" w14:textId="77777777" w:rsidR="00F8597B" w:rsidRPr="00A15DCB" w:rsidRDefault="00F8597B" w:rsidP="00F8597B">
      <w:pPr>
        <w:pStyle w:val="H6"/>
      </w:pPr>
      <w:r w:rsidRPr="00A15DCB">
        <w:t>(1)</w:t>
      </w:r>
    </w:p>
    <w:p w14:paraId="72B5F770"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w:t>
      </w:r>
      <w:r w:rsidR="00B94313" w:rsidRPr="00A15DCB">
        <w:rPr>
          <w:noProof w:val="0"/>
        </w:rPr>
        <w:t xml:space="preserve">with no failureDetectionResources configured </w:t>
      </w:r>
      <w:r w:rsidRPr="00A15DCB">
        <w:rPr>
          <w:noProof w:val="0"/>
        </w:rPr>
        <w:t>and RACH procedure due to beam failure is triggered }</w:t>
      </w:r>
    </w:p>
    <w:p w14:paraId="49E273A2" w14:textId="77777777" w:rsidR="00F8597B" w:rsidRPr="00A15DCB" w:rsidRDefault="00F8597B" w:rsidP="00F8597B">
      <w:pPr>
        <w:pStyle w:val="PL"/>
        <w:rPr>
          <w:noProof w:val="0"/>
        </w:rPr>
      </w:pPr>
      <w:r w:rsidRPr="00A15DCB">
        <w:rPr>
          <w:b/>
          <w:noProof w:val="0"/>
        </w:rPr>
        <w:t>ensure that</w:t>
      </w:r>
      <w:r w:rsidRPr="00A15DCB">
        <w:rPr>
          <w:noProof w:val="0"/>
        </w:rPr>
        <w:t xml:space="preserve"> {</w:t>
      </w:r>
    </w:p>
    <w:p w14:paraId="0F7ADD5B"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contention free random access resources for beam failure recovery request associated with SS blocks are not provided by RRC }</w:t>
      </w:r>
    </w:p>
    <w:p w14:paraId="778A94D1"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selects </w:t>
      </w:r>
      <w:r w:rsidR="004F4B11" w:rsidRPr="00A15DCB">
        <w:rPr>
          <w:noProof w:val="0"/>
        </w:rPr>
        <w:t>initiates</w:t>
      </w:r>
      <w:r w:rsidRPr="00A15DCB">
        <w:rPr>
          <w:noProof w:val="0"/>
        </w:rPr>
        <w:t xml:space="preserve"> the non-contention free Random Access Procedure }</w:t>
      </w:r>
    </w:p>
    <w:p w14:paraId="1A7C0EF0" w14:textId="77777777" w:rsidR="00F8597B" w:rsidRPr="00A15DCB" w:rsidRDefault="00F8597B" w:rsidP="00F8597B">
      <w:pPr>
        <w:pStyle w:val="PL"/>
        <w:rPr>
          <w:noProof w:val="0"/>
        </w:rPr>
      </w:pPr>
      <w:r w:rsidRPr="00A15DCB">
        <w:rPr>
          <w:noProof w:val="0"/>
        </w:rPr>
        <w:t xml:space="preserve">            }</w:t>
      </w:r>
    </w:p>
    <w:p w14:paraId="2455CE27" w14:textId="77777777" w:rsidR="00F8597B" w:rsidRPr="00A15DCB" w:rsidRDefault="00F8597B" w:rsidP="00F8597B">
      <w:pPr>
        <w:pStyle w:val="PL"/>
        <w:rPr>
          <w:noProof w:val="0"/>
        </w:rPr>
      </w:pPr>
    </w:p>
    <w:p w14:paraId="0AD27428" w14:textId="77777777" w:rsidR="00F8597B" w:rsidRPr="00A15DCB" w:rsidRDefault="00F8597B" w:rsidP="00F8597B">
      <w:pPr>
        <w:pStyle w:val="H6"/>
      </w:pPr>
      <w:r w:rsidRPr="00A15DCB">
        <w:t>(</w:t>
      </w:r>
      <w:r w:rsidRPr="00A15DCB">
        <w:rPr>
          <w:lang w:eastAsia="zh-CN"/>
        </w:rPr>
        <w:t>2</w:t>
      </w:r>
      <w:r w:rsidRPr="00A15DCB">
        <w:t>)</w:t>
      </w:r>
    </w:p>
    <w:p w14:paraId="46BEC8AB"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and RACH procedure due to beam failure is triggered }</w:t>
      </w:r>
    </w:p>
    <w:p w14:paraId="2025336C"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4E326DE8"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contention free random access resources for beam failure recovery request associated with SS blocks are explicitly provided by RRC }</w:t>
      </w:r>
    </w:p>
    <w:p w14:paraId="7FAF358B"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selects the PREAMBLE_INDEX to a ra-PreambleIndex corresponding to the selected SS block and </w:t>
      </w:r>
      <w:r w:rsidR="004F4B11" w:rsidRPr="00A15DCB">
        <w:rPr>
          <w:noProof w:val="0"/>
        </w:rPr>
        <w:t>initiates</w:t>
      </w:r>
      <w:r w:rsidRPr="00A15DCB">
        <w:rPr>
          <w:noProof w:val="0"/>
        </w:rPr>
        <w:t xml:space="preserve"> the contention free Random Access Procedure }</w:t>
      </w:r>
    </w:p>
    <w:p w14:paraId="7FA614A5" w14:textId="77777777" w:rsidR="00F8597B" w:rsidRPr="00A15DCB" w:rsidRDefault="00F8597B" w:rsidP="00F8597B">
      <w:pPr>
        <w:pStyle w:val="PL"/>
        <w:rPr>
          <w:noProof w:val="0"/>
        </w:rPr>
      </w:pPr>
      <w:r w:rsidRPr="00A15DCB">
        <w:rPr>
          <w:noProof w:val="0"/>
        </w:rPr>
        <w:t xml:space="preserve">            }</w:t>
      </w:r>
    </w:p>
    <w:p w14:paraId="21730796" w14:textId="77777777" w:rsidR="00F8597B" w:rsidRPr="00A15DCB" w:rsidRDefault="00F8597B" w:rsidP="00F8597B">
      <w:pPr>
        <w:pStyle w:val="PL"/>
        <w:rPr>
          <w:noProof w:val="0"/>
        </w:rPr>
      </w:pPr>
    </w:p>
    <w:p w14:paraId="54F6D2E4" w14:textId="77777777" w:rsidR="00F8597B" w:rsidRPr="00A15DCB" w:rsidRDefault="00F8597B" w:rsidP="00F8597B">
      <w:pPr>
        <w:pStyle w:val="H6"/>
      </w:pPr>
      <w:r w:rsidRPr="00A15DCB">
        <w:t>(</w:t>
      </w:r>
      <w:r w:rsidRPr="00A15DCB">
        <w:rPr>
          <w:lang w:eastAsia="zh-CN"/>
        </w:rPr>
        <w:t>3</w:t>
      </w:r>
      <w:r w:rsidRPr="00A15DCB">
        <w:t>)</w:t>
      </w:r>
    </w:p>
    <w:p w14:paraId="1C056705"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and RACH procedure due to beam failure is triggered }</w:t>
      </w:r>
    </w:p>
    <w:p w14:paraId="164DFDC4"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490CFE9A"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contention free random access resources for beam failure recovery request associated with CSI-RS are explicitly provided by RRC }</w:t>
      </w:r>
    </w:p>
    <w:p w14:paraId="12902ED8"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selects the PREAMBLE_INDEX to a ra-PreambleIndex corresponding to the selected CSI-RS and </w:t>
      </w:r>
      <w:r w:rsidR="004F4B11" w:rsidRPr="00A15DCB">
        <w:rPr>
          <w:noProof w:val="0"/>
        </w:rPr>
        <w:t>initiates</w:t>
      </w:r>
      <w:r w:rsidRPr="00A15DCB">
        <w:rPr>
          <w:noProof w:val="0"/>
        </w:rPr>
        <w:t xml:space="preserve"> the contention free Random Access Procedure }</w:t>
      </w:r>
    </w:p>
    <w:p w14:paraId="4061C03A" w14:textId="77777777" w:rsidR="00F8597B" w:rsidRPr="00A15DCB" w:rsidRDefault="00F8597B" w:rsidP="00F8597B">
      <w:pPr>
        <w:pStyle w:val="PL"/>
        <w:rPr>
          <w:noProof w:val="0"/>
        </w:rPr>
      </w:pPr>
      <w:r w:rsidRPr="00A15DCB">
        <w:rPr>
          <w:noProof w:val="0"/>
        </w:rPr>
        <w:t xml:space="preserve">            }</w:t>
      </w:r>
    </w:p>
    <w:p w14:paraId="01184DE9" w14:textId="77777777" w:rsidR="00F8597B" w:rsidRPr="00A15DCB" w:rsidRDefault="00F8597B" w:rsidP="00F8597B">
      <w:pPr>
        <w:pStyle w:val="PL"/>
        <w:rPr>
          <w:noProof w:val="0"/>
        </w:rPr>
      </w:pPr>
    </w:p>
    <w:p w14:paraId="1C719925" w14:textId="77777777" w:rsidR="00F8597B" w:rsidRPr="00A15DCB" w:rsidRDefault="00F8597B" w:rsidP="00F8597B">
      <w:pPr>
        <w:pStyle w:val="H6"/>
      </w:pPr>
      <w:r w:rsidRPr="00A15DCB">
        <w:t>(</w:t>
      </w:r>
      <w:r w:rsidRPr="00A15DCB">
        <w:rPr>
          <w:lang w:eastAsia="zh-CN"/>
        </w:rPr>
        <w:t>4</w:t>
      </w:r>
      <w:r w:rsidRPr="00A15DCB">
        <w:t>)</w:t>
      </w:r>
    </w:p>
    <w:p w14:paraId="4D0CEE71"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with Preamble transmitted for contention free RACH procedure for beam failure }</w:t>
      </w:r>
    </w:p>
    <w:p w14:paraId="04244DC4"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7FC818CA"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ra-ResponseWindowBFR expires and the PDCCH addressed to the C-RNTI has not been received }</w:t>
      </w:r>
    </w:p>
    <w:p w14:paraId="3A6BED40"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retransmits the PRACH Preamble }</w:t>
      </w:r>
    </w:p>
    <w:p w14:paraId="5979916E" w14:textId="77777777" w:rsidR="00F8597B" w:rsidRPr="00A15DCB" w:rsidRDefault="00F8597B" w:rsidP="00F8597B">
      <w:pPr>
        <w:pStyle w:val="PL"/>
        <w:rPr>
          <w:noProof w:val="0"/>
        </w:rPr>
      </w:pPr>
      <w:r w:rsidRPr="00A15DCB">
        <w:rPr>
          <w:noProof w:val="0"/>
        </w:rPr>
        <w:t xml:space="preserve">            }</w:t>
      </w:r>
    </w:p>
    <w:p w14:paraId="27CD195B" w14:textId="77777777" w:rsidR="00F8597B" w:rsidRPr="00A15DCB" w:rsidRDefault="00F8597B" w:rsidP="00F8597B">
      <w:pPr>
        <w:pStyle w:val="PL"/>
        <w:rPr>
          <w:noProof w:val="0"/>
        </w:rPr>
      </w:pPr>
    </w:p>
    <w:p w14:paraId="02527D39" w14:textId="77777777" w:rsidR="00F8597B" w:rsidRPr="00A15DCB" w:rsidRDefault="00F8597B" w:rsidP="00F8597B">
      <w:pPr>
        <w:pStyle w:val="H6"/>
      </w:pPr>
      <w:r w:rsidRPr="00A15DCB">
        <w:t>(</w:t>
      </w:r>
      <w:r w:rsidRPr="00A15DCB">
        <w:rPr>
          <w:lang w:eastAsia="zh-CN"/>
        </w:rPr>
        <w:t>5</w:t>
      </w:r>
      <w:r w:rsidRPr="00A15DCB">
        <w:t>)</w:t>
      </w:r>
    </w:p>
    <w:p w14:paraId="319A99EC"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with Preamble transmitted for contention free RACH procedure for beam failure</w:t>
      </w:r>
      <w:r w:rsidRPr="00A15DCB" w:rsidDel="00C43FFD">
        <w:rPr>
          <w:noProof w:val="0"/>
        </w:rPr>
        <w:t xml:space="preserve"> </w:t>
      </w:r>
      <w:r w:rsidRPr="00A15DCB">
        <w:rPr>
          <w:noProof w:val="0"/>
        </w:rPr>
        <w:t>}</w:t>
      </w:r>
    </w:p>
    <w:p w14:paraId="130FBEA4"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5E116421"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before expiry of ra-ResponseWindowBFR the PDCCH addressed to the C-RNTI is received</w:t>
      </w:r>
      <w:r w:rsidRPr="00A15DCB" w:rsidDel="00E84DEE">
        <w:rPr>
          <w:noProof w:val="0"/>
        </w:rPr>
        <w:t xml:space="preserve"> </w:t>
      </w:r>
      <w:r w:rsidRPr="00A15DCB">
        <w:rPr>
          <w:noProof w:val="0"/>
        </w:rPr>
        <w:t>}</w:t>
      </w:r>
    </w:p>
    <w:p w14:paraId="5C3B3BED"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w:t>
      </w:r>
      <w:r w:rsidRPr="00A15DCB">
        <w:rPr>
          <w:rFonts w:ascii="STFangsong" w:eastAsia="STFangsong" w:hAnsi="STFangsong"/>
          <w:noProof w:val="0"/>
          <w:color w:val="0000A0"/>
          <w:shd w:val="clear" w:color="auto" w:fill="F7F7F7"/>
        </w:rPr>
        <w:t xml:space="preserve"> </w:t>
      </w:r>
      <w:r w:rsidRPr="00A15DCB">
        <w:rPr>
          <w:noProof w:val="0"/>
        </w:rPr>
        <w:t>UE considers the RACH procedure to be successfully completed and stops retransmitting PRACH preambles }</w:t>
      </w:r>
    </w:p>
    <w:p w14:paraId="6776C930" w14:textId="77777777" w:rsidR="00F8597B" w:rsidRPr="00A15DCB" w:rsidRDefault="00F8597B" w:rsidP="00F8597B">
      <w:pPr>
        <w:pStyle w:val="PL"/>
        <w:rPr>
          <w:noProof w:val="0"/>
        </w:rPr>
      </w:pPr>
      <w:r w:rsidRPr="00A15DCB">
        <w:rPr>
          <w:noProof w:val="0"/>
        </w:rPr>
        <w:t xml:space="preserve">            }</w:t>
      </w:r>
    </w:p>
    <w:p w14:paraId="53112B53" w14:textId="77777777" w:rsidR="00F8597B" w:rsidRPr="00A15DCB" w:rsidRDefault="00F8597B" w:rsidP="00F8597B">
      <w:pPr>
        <w:pStyle w:val="PL"/>
        <w:rPr>
          <w:noProof w:val="0"/>
          <w:lang w:eastAsia="zh-CN"/>
        </w:rPr>
      </w:pPr>
    </w:p>
    <w:p w14:paraId="54B7F6C7" w14:textId="77777777" w:rsidR="00F8597B" w:rsidRPr="00A15DCB" w:rsidRDefault="00F8597B" w:rsidP="00F8597B">
      <w:pPr>
        <w:pStyle w:val="H6"/>
      </w:pPr>
      <w:r w:rsidRPr="00A15DCB">
        <w:t>7.1.1.1.4.2</w:t>
      </w:r>
      <w:r w:rsidRPr="00A15DCB">
        <w:tab/>
        <w:t>Conformance requirements</w:t>
      </w:r>
    </w:p>
    <w:p w14:paraId="30831227" w14:textId="77777777" w:rsidR="00F8597B" w:rsidRPr="00A15DCB" w:rsidRDefault="00F8597B" w:rsidP="00F8597B">
      <w:r w:rsidRPr="00A15DCB">
        <w:t>References: The conformance requirements covered in the present test case are specified in: TS 38.321, clause 5.1.2, 5.1.3, 5.1.4 and 5.17. Unless otherwise stated these are Rel-15 requirements.</w:t>
      </w:r>
    </w:p>
    <w:p w14:paraId="2F5C1E30" w14:textId="77777777" w:rsidR="00F8597B" w:rsidRPr="00A15DCB" w:rsidRDefault="00F8597B" w:rsidP="00F8597B">
      <w:r w:rsidRPr="00A15DCB">
        <w:t>[TS 38.321, clause 5.1.2]</w:t>
      </w:r>
    </w:p>
    <w:p w14:paraId="7BFEDDDE" w14:textId="77777777" w:rsidR="00F8597B" w:rsidRPr="00A15DCB" w:rsidRDefault="00F8597B" w:rsidP="00F8597B">
      <w:r w:rsidRPr="00A15DCB">
        <w:t>The MAC entity shall:</w:t>
      </w:r>
    </w:p>
    <w:p w14:paraId="7B9283F5" w14:textId="77777777" w:rsidR="00F8597B" w:rsidRPr="00A15DCB" w:rsidRDefault="00F8597B" w:rsidP="00F8597B">
      <w:pPr>
        <w:pStyle w:val="B1"/>
      </w:pPr>
      <w:r w:rsidRPr="00A15DCB">
        <w:t>1&gt;</w:t>
      </w:r>
      <w:r w:rsidRPr="00A15DCB">
        <w:tab/>
        <w:t>if the Random Access procedure was initiated for beam failure recovery (as specified in subclause 5.17); and</w:t>
      </w:r>
    </w:p>
    <w:p w14:paraId="3EDD4703" w14:textId="77777777" w:rsidR="00F8597B" w:rsidRPr="00A15DCB" w:rsidRDefault="00F8597B" w:rsidP="00F8597B">
      <w:pPr>
        <w:pStyle w:val="B1"/>
      </w:pPr>
      <w:r w:rsidRPr="00A15DCB">
        <w:t>1&gt;</w:t>
      </w:r>
      <w:r w:rsidRPr="00A15DCB">
        <w:tab/>
        <w:t xml:space="preserve">if the </w:t>
      </w:r>
      <w:r w:rsidRPr="00A15DCB">
        <w:rPr>
          <w:i/>
        </w:rPr>
        <w:t>beamFailureRecoveryTimer</w:t>
      </w:r>
      <w:r w:rsidRPr="00A15DCB">
        <w:t xml:space="preserve"> (in subclause 5.17) is either running or not configured; and</w:t>
      </w:r>
    </w:p>
    <w:p w14:paraId="49FA256A" w14:textId="77777777" w:rsidR="00F8597B" w:rsidRPr="00A15DCB" w:rsidRDefault="00F8597B" w:rsidP="00F8597B">
      <w:pPr>
        <w:pStyle w:val="B1"/>
      </w:pPr>
      <w:r w:rsidRPr="00A15DCB">
        <w:t>1&gt;</w:t>
      </w:r>
      <w:r w:rsidRPr="00A15DCB">
        <w:tab/>
        <w:t>if the contention-free Random Access Resources for beam failure recovery request associated with any of the SSBs and/or CSI-RSs have been explicitly provided by RRC; and</w:t>
      </w:r>
    </w:p>
    <w:p w14:paraId="1C7A3FDB" w14:textId="77777777" w:rsidR="00F8597B" w:rsidRPr="00A15DCB" w:rsidRDefault="00F8597B" w:rsidP="00F8597B">
      <w:pPr>
        <w:pStyle w:val="B1"/>
      </w:pPr>
      <w:r w:rsidRPr="00A15DCB">
        <w:lastRenderedPageBreak/>
        <w:t>1&gt;</w:t>
      </w:r>
      <w:r w:rsidRPr="00A15DCB">
        <w:tab/>
        <w:t xml:space="preserve">if at least one of the SSBs with SS-RSRP above </w:t>
      </w:r>
      <w:r w:rsidRPr="00A15DCB">
        <w:rPr>
          <w:i/>
        </w:rPr>
        <w:t>rsrp-ThresholdSSB</w:t>
      </w:r>
      <w:r w:rsidRPr="00A15DCB">
        <w:t xml:space="preserve"> amongst the SSBs in </w:t>
      </w:r>
      <w:r w:rsidRPr="00A15DCB">
        <w:rPr>
          <w:i/>
        </w:rPr>
        <w:t>candidateBeamRSList</w:t>
      </w:r>
      <w:r w:rsidRPr="00A15DCB">
        <w:t xml:space="preserve"> or the CSI-RSs with CSI-RSRP above </w:t>
      </w:r>
      <w:r w:rsidRPr="00A15DCB">
        <w:rPr>
          <w:i/>
        </w:rPr>
        <w:t>rsrp-ThresholdCSI-RS</w:t>
      </w:r>
      <w:r w:rsidRPr="00A15DCB">
        <w:t xml:space="preserve"> amongst the CSI-RSs in </w:t>
      </w:r>
      <w:r w:rsidRPr="00A15DCB">
        <w:rPr>
          <w:i/>
        </w:rPr>
        <w:t>candidateBeamRSList</w:t>
      </w:r>
      <w:r w:rsidRPr="00A15DCB">
        <w:t xml:space="preserve"> is available:</w:t>
      </w:r>
    </w:p>
    <w:p w14:paraId="18F08110" w14:textId="77777777" w:rsidR="00F8597B" w:rsidRPr="00A15DCB" w:rsidRDefault="00F8597B" w:rsidP="00F8597B">
      <w:pPr>
        <w:pStyle w:val="B2"/>
      </w:pPr>
      <w:r w:rsidRPr="00A15DCB">
        <w:t>2&gt;</w:t>
      </w:r>
      <w:r w:rsidRPr="00A15DCB">
        <w:tab/>
        <w:t xml:space="preserve">select an SSB with SS-RSRP above </w:t>
      </w:r>
      <w:r w:rsidRPr="00A15DCB">
        <w:rPr>
          <w:i/>
        </w:rPr>
        <w:t>rsrp-ThresholdSSB</w:t>
      </w:r>
      <w:r w:rsidRPr="00A15DCB">
        <w:t xml:space="preserve"> amongst the SSBs in </w:t>
      </w:r>
      <w:r w:rsidRPr="00A15DCB">
        <w:rPr>
          <w:i/>
        </w:rPr>
        <w:t>candidateBeamRSList</w:t>
      </w:r>
      <w:r w:rsidRPr="00A15DCB">
        <w:t xml:space="preserve"> or a CSI-RS with CSI-RSRP above </w:t>
      </w:r>
      <w:r w:rsidRPr="00A15DCB">
        <w:rPr>
          <w:i/>
        </w:rPr>
        <w:t>rsrp-ThresholdCSI-RS</w:t>
      </w:r>
      <w:r w:rsidRPr="00A15DCB">
        <w:t xml:space="preserve"> amongst the CSI-RSs in </w:t>
      </w:r>
      <w:r w:rsidRPr="00A15DCB">
        <w:rPr>
          <w:i/>
        </w:rPr>
        <w:t>candidateBeamRSList</w:t>
      </w:r>
      <w:r w:rsidRPr="00A15DCB">
        <w:t>;</w:t>
      </w:r>
    </w:p>
    <w:p w14:paraId="5D9407BF" w14:textId="77777777" w:rsidR="00F8597B" w:rsidRPr="00A15DCB" w:rsidRDefault="00F8597B" w:rsidP="00F8597B">
      <w:pPr>
        <w:pStyle w:val="B2"/>
      </w:pPr>
      <w:r w:rsidRPr="00A15DCB">
        <w:t>2&gt;</w:t>
      </w:r>
      <w:r w:rsidRPr="00A15DCB">
        <w:tab/>
        <w:t xml:space="preserve">if CSI-RS is selected, and there is no </w:t>
      </w:r>
      <w:r w:rsidRPr="00A15DCB">
        <w:rPr>
          <w:i/>
        </w:rPr>
        <w:t>ra-PreambleIndex</w:t>
      </w:r>
      <w:r w:rsidRPr="00A15DCB">
        <w:t xml:space="preserve"> associated with the selected CSI-RS:</w:t>
      </w:r>
    </w:p>
    <w:p w14:paraId="12FA086D" w14:textId="77777777" w:rsidR="00F8597B" w:rsidRPr="00A15DCB" w:rsidRDefault="00F8597B" w:rsidP="00F8597B">
      <w:pPr>
        <w:pStyle w:val="B3"/>
      </w:pPr>
      <w:r w:rsidRPr="00A15DCB">
        <w:t>3&gt;</w:t>
      </w:r>
      <w:r w:rsidRPr="00A15DCB">
        <w:tab/>
        <w:t xml:space="preserve">set the </w:t>
      </w:r>
      <w:r w:rsidRPr="00A15DCB">
        <w:rPr>
          <w:i/>
        </w:rPr>
        <w:t>PREAMBLE_INDEX</w:t>
      </w:r>
      <w:r w:rsidRPr="00A15DCB">
        <w:t xml:space="preserve"> to a ra-PreambleIndex corresponding to the SSB in </w:t>
      </w:r>
      <w:r w:rsidRPr="00A15DCB">
        <w:rPr>
          <w:i/>
        </w:rPr>
        <w:t>candidateBeamRSList</w:t>
      </w:r>
      <w:r w:rsidRPr="00A15DCB">
        <w:t xml:space="preserve"> which is quasi-collocated with the selected CSI-RS as specified in TS 38.214 [7].</w:t>
      </w:r>
    </w:p>
    <w:p w14:paraId="1D21EF81" w14:textId="77777777" w:rsidR="00F8597B" w:rsidRPr="00A15DCB" w:rsidRDefault="00F8597B" w:rsidP="00F8597B">
      <w:pPr>
        <w:pStyle w:val="B2"/>
      </w:pPr>
      <w:r w:rsidRPr="00A15DCB">
        <w:t>2&gt;</w:t>
      </w:r>
      <w:r w:rsidRPr="00A15DCB">
        <w:tab/>
        <w:t>else:</w:t>
      </w:r>
    </w:p>
    <w:p w14:paraId="39EDDA4A" w14:textId="77777777" w:rsidR="00F8597B" w:rsidRPr="00A15DCB" w:rsidRDefault="00F8597B" w:rsidP="00F8597B">
      <w:pPr>
        <w:pStyle w:val="B3"/>
      </w:pPr>
      <w:r w:rsidRPr="00A15DCB">
        <w:t>3&gt;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 or CSI-RS from the set of Random Access Preambles for beam failure recovery request.</w:t>
      </w:r>
    </w:p>
    <w:p w14:paraId="74DC2C16" w14:textId="77777777" w:rsidR="00F8597B" w:rsidRPr="00A15DCB" w:rsidRDefault="00F8597B" w:rsidP="00F8597B">
      <w:pPr>
        <w:pStyle w:val="B1"/>
      </w:pPr>
      <w:r w:rsidRPr="00A15DCB">
        <w:t>1&gt;</w:t>
      </w:r>
      <w:r w:rsidRPr="00A15DCB">
        <w:tab/>
        <w:t xml:space="preserve">else if the </w:t>
      </w:r>
      <w:r w:rsidRPr="00A15DCB">
        <w:rPr>
          <w:i/>
        </w:rPr>
        <w:t>ra-PreambleIndex</w:t>
      </w:r>
      <w:r w:rsidRPr="00A15DCB">
        <w:t xml:space="preserve"> has been explicitly provided by PDCCH; and</w:t>
      </w:r>
    </w:p>
    <w:p w14:paraId="3D9434B7" w14:textId="77777777" w:rsidR="00F8597B" w:rsidRPr="00A15DCB" w:rsidRDefault="00F8597B" w:rsidP="00F8597B">
      <w:pPr>
        <w:pStyle w:val="B1"/>
      </w:pPr>
      <w:r w:rsidRPr="00A15DCB">
        <w:t>1&gt;</w:t>
      </w:r>
      <w:r w:rsidRPr="00A15DCB">
        <w:tab/>
        <w:t xml:space="preserve">if the </w:t>
      </w:r>
      <w:r w:rsidRPr="00A15DCB">
        <w:rPr>
          <w:i/>
        </w:rPr>
        <w:t>ra-PreambleIndex</w:t>
      </w:r>
      <w:r w:rsidRPr="00A15DCB">
        <w:t xml:space="preserve"> is not 0b000000:</w:t>
      </w:r>
    </w:p>
    <w:p w14:paraId="79B71988"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the signalled </w:t>
      </w:r>
      <w:r w:rsidRPr="00A15DCB">
        <w:rPr>
          <w:i/>
        </w:rPr>
        <w:t>ra-PreambleIndex</w:t>
      </w:r>
      <w:r w:rsidRPr="00A15DCB">
        <w:t>;</w:t>
      </w:r>
    </w:p>
    <w:p w14:paraId="005B7A6F" w14:textId="77777777" w:rsidR="00F8597B" w:rsidRPr="00A15DCB" w:rsidRDefault="00F8597B" w:rsidP="00F8597B">
      <w:pPr>
        <w:pStyle w:val="B2"/>
      </w:pPr>
      <w:r w:rsidRPr="00A15DCB">
        <w:t>2&gt;</w:t>
      </w:r>
      <w:r w:rsidRPr="00A15DCB">
        <w:tab/>
        <w:t>select the SSB signalled by PDCCH.</w:t>
      </w:r>
    </w:p>
    <w:p w14:paraId="5074A9E6" w14:textId="77777777" w:rsidR="00F8597B" w:rsidRPr="00A15DCB" w:rsidRDefault="00F8597B" w:rsidP="00F8597B">
      <w:pPr>
        <w:pStyle w:val="B1"/>
      </w:pPr>
      <w:r w:rsidRPr="00A15DCB">
        <w:t>1&gt;</w:t>
      </w:r>
      <w:r w:rsidRPr="00A15DCB">
        <w:tab/>
        <w:t xml:space="preserve">else if the contention-free Random Access Resources associated with SSBs have been explicitly provided by RRC and at least one SSB with SS-RSRP above </w:t>
      </w:r>
      <w:r w:rsidRPr="00A15DCB">
        <w:rPr>
          <w:i/>
        </w:rPr>
        <w:t>rsrp-ThresholdSSB</w:t>
      </w:r>
      <w:r w:rsidRPr="00A15DCB">
        <w:t xml:space="preserve"> amongst the associated SSBs is available:</w:t>
      </w:r>
    </w:p>
    <w:p w14:paraId="26A6B187" w14:textId="77777777" w:rsidR="00F8597B" w:rsidRPr="00A15DCB" w:rsidRDefault="00F8597B" w:rsidP="00F8597B">
      <w:pPr>
        <w:pStyle w:val="B2"/>
      </w:pPr>
      <w:r w:rsidRPr="00A15DCB">
        <w:t>2&gt;</w:t>
      </w:r>
      <w:r w:rsidRPr="00A15DCB">
        <w:tab/>
        <w:t xml:space="preserve">select an SSB with SS-RSRP above </w:t>
      </w:r>
      <w:r w:rsidRPr="00A15DCB">
        <w:rPr>
          <w:i/>
        </w:rPr>
        <w:t>rsrp-ThresholdSSB</w:t>
      </w:r>
      <w:r w:rsidRPr="00A15DCB">
        <w:t xml:space="preserve"> amongst the associated SSBs;</w:t>
      </w:r>
    </w:p>
    <w:p w14:paraId="63F54927"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w:t>
      </w:r>
    </w:p>
    <w:p w14:paraId="54045773" w14:textId="77777777" w:rsidR="00F8597B" w:rsidRPr="00A15DCB" w:rsidRDefault="00F8597B" w:rsidP="00F8597B">
      <w:pPr>
        <w:pStyle w:val="B1"/>
      </w:pPr>
      <w:r w:rsidRPr="00A15DCB">
        <w:t>1&gt;</w:t>
      </w:r>
      <w:r w:rsidRPr="00A15DCB">
        <w:tab/>
        <w:t xml:space="preserve">else if the contention-free Random Access Resources associated with CSI-RSs have been explicitly provided by RRC and at least one CSI-RS with CSI-RSRP above </w:t>
      </w:r>
      <w:r w:rsidRPr="00A15DCB">
        <w:rPr>
          <w:i/>
        </w:rPr>
        <w:t>rsrp-ThresholdCSI-RS</w:t>
      </w:r>
      <w:r w:rsidRPr="00A15DCB">
        <w:t xml:space="preserve"> amongst the associated CSI-RSs is available:</w:t>
      </w:r>
    </w:p>
    <w:p w14:paraId="459BC166" w14:textId="77777777" w:rsidR="00F8597B" w:rsidRPr="00A15DCB" w:rsidRDefault="00F8597B" w:rsidP="00F8597B">
      <w:pPr>
        <w:pStyle w:val="B2"/>
      </w:pPr>
      <w:r w:rsidRPr="00A15DCB">
        <w:t>2&gt;</w:t>
      </w:r>
      <w:r w:rsidRPr="00A15DCB">
        <w:tab/>
        <w:t xml:space="preserve">select a CSI-RS with CSI-RSRP above </w:t>
      </w:r>
      <w:r w:rsidRPr="00A15DCB">
        <w:rPr>
          <w:i/>
        </w:rPr>
        <w:t>rsrp-ThresholdCSI-RS</w:t>
      </w:r>
      <w:r w:rsidRPr="00A15DCB">
        <w:t xml:space="preserve"> amongst the associated CSI-RSs;</w:t>
      </w:r>
    </w:p>
    <w:p w14:paraId="0357521B"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CSI-RS.</w:t>
      </w:r>
    </w:p>
    <w:p w14:paraId="47F58670" w14:textId="77777777" w:rsidR="00F8597B" w:rsidRPr="00A15DCB" w:rsidRDefault="00F8597B" w:rsidP="00F8597B">
      <w:pPr>
        <w:pStyle w:val="B1"/>
      </w:pPr>
      <w:r w:rsidRPr="00A15DCB">
        <w:t>1&gt;</w:t>
      </w:r>
      <w:r w:rsidRPr="00A15DCB">
        <w:tab/>
        <w:t>else if the Random Access procedure was initiated for SI request (as specified in TS 38.331 [5]); and</w:t>
      </w:r>
    </w:p>
    <w:p w14:paraId="31334C1B" w14:textId="77777777" w:rsidR="00F8597B" w:rsidRPr="00A15DCB" w:rsidRDefault="00F8597B" w:rsidP="00F8597B">
      <w:pPr>
        <w:pStyle w:val="B1"/>
      </w:pPr>
      <w:r w:rsidRPr="00A15DCB">
        <w:t>1&gt;</w:t>
      </w:r>
      <w:r w:rsidRPr="00A15DCB">
        <w:tab/>
        <w:t>if the Random Access Resources for SI request have been explicitly provided by RRC:</w:t>
      </w:r>
    </w:p>
    <w:p w14:paraId="17FB8459" w14:textId="77777777" w:rsidR="00F8597B" w:rsidRPr="00A15DCB" w:rsidRDefault="00F8597B" w:rsidP="00F8597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27110A53" w14:textId="77777777" w:rsidR="00F8597B" w:rsidRPr="00A15DCB" w:rsidRDefault="00F8597B" w:rsidP="00F8597B">
      <w:pPr>
        <w:pStyle w:val="B3"/>
      </w:pPr>
      <w:r w:rsidRPr="00A15DCB">
        <w:t>3&gt;</w:t>
      </w:r>
      <w:r w:rsidRPr="00A15DCB">
        <w:tab/>
        <w:t xml:space="preserve">select an SSB with SS-RSRP above </w:t>
      </w:r>
      <w:r w:rsidRPr="00A15DCB">
        <w:rPr>
          <w:i/>
        </w:rPr>
        <w:t>rsrp-ThresholdSSB</w:t>
      </w:r>
      <w:r w:rsidRPr="00A15DCB">
        <w:t>.</w:t>
      </w:r>
    </w:p>
    <w:p w14:paraId="53C5CA46" w14:textId="77777777" w:rsidR="00F8597B" w:rsidRPr="00A15DCB" w:rsidRDefault="00F8597B" w:rsidP="00F8597B">
      <w:pPr>
        <w:pStyle w:val="B2"/>
      </w:pPr>
      <w:r w:rsidRPr="00A15DCB">
        <w:t>2&gt;</w:t>
      </w:r>
      <w:r w:rsidRPr="00A15DCB">
        <w:tab/>
        <w:t>else:</w:t>
      </w:r>
    </w:p>
    <w:p w14:paraId="65EDBB24" w14:textId="77777777" w:rsidR="00F8597B" w:rsidRPr="00A15DCB" w:rsidRDefault="00F8597B" w:rsidP="00F8597B">
      <w:pPr>
        <w:pStyle w:val="B3"/>
      </w:pPr>
      <w:r w:rsidRPr="00A15DCB">
        <w:t>3&gt;</w:t>
      </w:r>
      <w:r w:rsidRPr="00A15DCB">
        <w:tab/>
        <w:t>select any SSB.</w:t>
      </w:r>
    </w:p>
    <w:p w14:paraId="6C313A81" w14:textId="77777777" w:rsidR="00F8597B" w:rsidRPr="00A15DCB" w:rsidRDefault="00F8597B" w:rsidP="00F8597B">
      <w:pPr>
        <w:pStyle w:val="B2"/>
      </w:pPr>
      <w:r w:rsidRPr="00A15DCB">
        <w:t>2&gt;</w:t>
      </w:r>
      <w:r w:rsidRPr="00A15DCB">
        <w:tab/>
        <w:t xml:space="preserve">select a Random Access Preamble corresponding to the selected SSB, from the Random Access Preamble(s) determined according to </w:t>
      </w:r>
      <w:r w:rsidRPr="00A15DCB">
        <w:rPr>
          <w:i/>
        </w:rPr>
        <w:t xml:space="preserve">ra-PreambleStartIndex </w:t>
      </w:r>
      <w:r w:rsidRPr="00A15DCB">
        <w:t>as specified in TS 38.331 [5];</w:t>
      </w:r>
    </w:p>
    <w:p w14:paraId="379E4C51"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selected Random Access Preamble.</w:t>
      </w:r>
    </w:p>
    <w:p w14:paraId="4EE2972B" w14:textId="77777777" w:rsidR="00F8597B" w:rsidRPr="00A15DCB" w:rsidRDefault="00F8597B" w:rsidP="00F8597B">
      <w:pPr>
        <w:pStyle w:val="B1"/>
      </w:pPr>
      <w:r w:rsidRPr="00A15DCB">
        <w:t>1&gt;</w:t>
      </w:r>
      <w:r w:rsidRPr="00A15DCB">
        <w:tab/>
        <w:t>else (i.e. for the contention-based Random Access preamble selection):</w:t>
      </w:r>
    </w:p>
    <w:p w14:paraId="65CE1AFE" w14:textId="77777777" w:rsidR="00F8597B" w:rsidRPr="00A15DCB" w:rsidRDefault="00F8597B" w:rsidP="00F8597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2EEE8254" w14:textId="77777777" w:rsidR="00F8597B" w:rsidRPr="00A15DCB" w:rsidRDefault="00F8597B" w:rsidP="00F8597B">
      <w:pPr>
        <w:pStyle w:val="B3"/>
      </w:pPr>
      <w:r w:rsidRPr="00A15DCB">
        <w:t>3&gt;</w:t>
      </w:r>
      <w:r w:rsidRPr="00A15DCB">
        <w:tab/>
        <w:t xml:space="preserve">select an SSB with SS-RSRP above </w:t>
      </w:r>
      <w:r w:rsidRPr="00A15DCB">
        <w:rPr>
          <w:i/>
        </w:rPr>
        <w:t>rsrp-ThresholdSSB</w:t>
      </w:r>
      <w:r w:rsidRPr="00A15DCB">
        <w:t>.</w:t>
      </w:r>
    </w:p>
    <w:p w14:paraId="0F0A9441" w14:textId="77777777" w:rsidR="00F8597B" w:rsidRPr="00A15DCB" w:rsidRDefault="00F8597B" w:rsidP="00F8597B">
      <w:pPr>
        <w:pStyle w:val="B2"/>
      </w:pPr>
      <w:r w:rsidRPr="00A15DCB">
        <w:t>2&gt;</w:t>
      </w:r>
      <w:r w:rsidRPr="00A15DCB">
        <w:tab/>
        <w:t>else:</w:t>
      </w:r>
    </w:p>
    <w:p w14:paraId="23E63CE2" w14:textId="77777777" w:rsidR="00F8597B" w:rsidRPr="00A15DCB" w:rsidRDefault="00F8597B" w:rsidP="00F8597B">
      <w:pPr>
        <w:pStyle w:val="B3"/>
      </w:pPr>
      <w:r w:rsidRPr="00A15DCB">
        <w:t>3&gt;</w:t>
      </w:r>
      <w:r w:rsidRPr="00A15DCB">
        <w:tab/>
        <w:t>select any SSB.</w:t>
      </w:r>
    </w:p>
    <w:p w14:paraId="52BA7794" w14:textId="77777777" w:rsidR="00F8597B" w:rsidRPr="00A15DCB" w:rsidRDefault="00F8597B" w:rsidP="00F8597B">
      <w:pPr>
        <w:pStyle w:val="B2"/>
      </w:pPr>
      <w:r w:rsidRPr="00A15DCB">
        <w:t>2&gt;</w:t>
      </w:r>
      <w:r w:rsidRPr="00A15DCB">
        <w:tab/>
        <w:t>if Msg3 has not yet been transmitted:</w:t>
      </w:r>
    </w:p>
    <w:p w14:paraId="568A3B8F" w14:textId="77777777" w:rsidR="00F8597B" w:rsidRPr="00A15DCB" w:rsidRDefault="00F8597B" w:rsidP="00F8597B">
      <w:pPr>
        <w:pStyle w:val="B3"/>
      </w:pPr>
      <w:r w:rsidRPr="00A15DCB">
        <w:lastRenderedPageBreak/>
        <w:t>3&gt;</w:t>
      </w:r>
      <w:r w:rsidRPr="00A15DCB">
        <w:tab/>
        <w:t>if Random Access Preambles group B is configured:</w:t>
      </w:r>
    </w:p>
    <w:p w14:paraId="101BD224" w14:textId="77777777" w:rsidR="00F8597B" w:rsidRPr="00A15DCB" w:rsidRDefault="00F8597B" w:rsidP="00F8597B">
      <w:pPr>
        <w:pStyle w:val="B4"/>
      </w:pPr>
      <w:r w:rsidRPr="00A15DCB">
        <w:t>4&gt;</w:t>
      </w:r>
      <w:r w:rsidRPr="00A15DCB">
        <w:tab/>
        <w:t xml:space="preserve">if the potential Msg3 size (UL data available for transmission plus MAC header and, where required, MAC CEs) is greater than </w:t>
      </w:r>
      <w:r w:rsidRPr="00A15DCB">
        <w:rPr>
          <w:i/>
        </w:rPr>
        <w:t>ra-Msg3SizeGroupA</w:t>
      </w:r>
      <w:r w:rsidRPr="00A15DCB">
        <w:t xml:space="preserve"> and the pathloss is less than </w:t>
      </w:r>
      <w:r w:rsidRPr="00A15DCB">
        <w:rPr>
          <w:i/>
        </w:rPr>
        <w:t>PCMAX</w:t>
      </w:r>
      <w:r w:rsidRPr="00A15DCB">
        <w:t xml:space="preserve"> (of the Serving Cell performing the Random Access Procedure) – </w:t>
      </w:r>
      <w:r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165965DB" w14:textId="77777777" w:rsidR="00F8597B" w:rsidRPr="00A15DCB" w:rsidRDefault="00F8597B" w:rsidP="00F8597B">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p>
    <w:p w14:paraId="7EA52D90" w14:textId="77777777" w:rsidR="00F8597B" w:rsidRPr="00A15DCB" w:rsidRDefault="00F8597B" w:rsidP="00F8597B">
      <w:pPr>
        <w:pStyle w:val="B5"/>
      </w:pPr>
      <w:r w:rsidRPr="00A15DCB">
        <w:t>5&gt;</w:t>
      </w:r>
      <w:r w:rsidRPr="00A15DCB">
        <w:tab/>
        <w:t>select the Random Access Preambles group B.</w:t>
      </w:r>
    </w:p>
    <w:p w14:paraId="21D1F78F" w14:textId="77777777" w:rsidR="00F8597B" w:rsidRPr="00A15DCB" w:rsidRDefault="00F8597B" w:rsidP="00F8597B">
      <w:pPr>
        <w:pStyle w:val="B4"/>
      </w:pPr>
      <w:r w:rsidRPr="00A15DCB">
        <w:t>4&gt;</w:t>
      </w:r>
      <w:r w:rsidRPr="00A15DCB">
        <w:tab/>
        <w:t>else:</w:t>
      </w:r>
    </w:p>
    <w:p w14:paraId="0F12E160" w14:textId="77777777" w:rsidR="00F8597B" w:rsidRPr="00A15DCB" w:rsidRDefault="00F8597B" w:rsidP="00F8597B">
      <w:pPr>
        <w:pStyle w:val="B5"/>
      </w:pPr>
      <w:r w:rsidRPr="00A15DCB">
        <w:t>5&gt;</w:t>
      </w:r>
      <w:r w:rsidRPr="00A15DCB">
        <w:tab/>
        <w:t>select the Random Access Preambles group A.</w:t>
      </w:r>
    </w:p>
    <w:p w14:paraId="625CCABB" w14:textId="77777777" w:rsidR="00F8597B" w:rsidRPr="00A15DCB" w:rsidRDefault="00F8597B" w:rsidP="00F8597B">
      <w:pPr>
        <w:pStyle w:val="B3"/>
      </w:pPr>
      <w:r w:rsidRPr="00A15DCB">
        <w:t>3&gt;</w:t>
      </w:r>
      <w:r w:rsidRPr="00A15DCB">
        <w:tab/>
        <w:t>else:</w:t>
      </w:r>
    </w:p>
    <w:p w14:paraId="1CDA643E" w14:textId="77777777" w:rsidR="00F8597B" w:rsidRPr="00A15DCB" w:rsidRDefault="00F8597B" w:rsidP="00F8597B">
      <w:pPr>
        <w:pStyle w:val="B4"/>
      </w:pPr>
      <w:r w:rsidRPr="00A15DCB">
        <w:t>4&gt;</w:t>
      </w:r>
      <w:r w:rsidRPr="00A15DCB">
        <w:tab/>
        <w:t>select the Random Access Preambles group A.</w:t>
      </w:r>
    </w:p>
    <w:p w14:paraId="01445F1E" w14:textId="77777777" w:rsidR="00F8597B" w:rsidRPr="00A15DCB" w:rsidRDefault="00F8597B" w:rsidP="00F8597B">
      <w:pPr>
        <w:pStyle w:val="B2"/>
      </w:pPr>
      <w:r w:rsidRPr="00A15DCB">
        <w:t>2&gt;</w:t>
      </w:r>
      <w:r w:rsidRPr="00A15DCB">
        <w:tab/>
        <w:t>else (i.e. Msg3 is being retransmitted):</w:t>
      </w:r>
    </w:p>
    <w:p w14:paraId="3701A50A" w14:textId="77777777" w:rsidR="00F8597B" w:rsidRPr="00A15DCB" w:rsidRDefault="00F8597B" w:rsidP="00F8597B">
      <w:pPr>
        <w:pStyle w:val="B3"/>
      </w:pPr>
      <w:r w:rsidRPr="00A15DCB">
        <w:t>3&gt;</w:t>
      </w:r>
      <w:r w:rsidRPr="00A15DCB">
        <w:tab/>
        <w:t>select the same group of Random Access Preambles as was used for the Random Access Preamble transmission attempt corresponding to the first transmission of Msg3.</w:t>
      </w:r>
    </w:p>
    <w:p w14:paraId="552551BD" w14:textId="77777777" w:rsidR="00F8597B" w:rsidRPr="00A15DCB" w:rsidRDefault="00F8597B" w:rsidP="00F8597B">
      <w:pPr>
        <w:pStyle w:val="B2"/>
      </w:pPr>
      <w:r w:rsidRPr="00A15DCB">
        <w:t>2&gt;</w:t>
      </w:r>
      <w:r w:rsidRPr="00A15DCB">
        <w:tab/>
        <w:t>if the association between Random Access Preambles and SSBs is configured:</w:t>
      </w:r>
    </w:p>
    <w:p w14:paraId="13BDB48D" w14:textId="77777777" w:rsidR="00F8597B" w:rsidRPr="00A15DCB" w:rsidRDefault="00F8597B" w:rsidP="00F8597B">
      <w:pPr>
        <w:pStyle w:val="B3"/>
      </w:pPr>
      <w:r w:rsidRPr="00A15DCB">
        <w:t>3&gt;</w:t>
      </w:r>
      <w:r w:rsidRPr="00A15DCB">
        <w:tab/>
        <w:t>select a Random Access Preamble randomly with equal probability from the Random Access Preambles associated with the selected SSB and the selected Random Access Preambles group.</w:t>
      </w:r>
    </w:p>
    <w:p w14:paraId="6FC4467C" w14:textId="77777777" w:rsidR="00F8597B" w:rsidRPr="00A15DCB" w:rsidRDefault="00F8597B" w:rsidP="00F8597B">
      <w:pPr>
        <w:pStyle w:val="B2"/>
      </w:pPr>
      <w:r w:rsidRPr="00A15DCB">
        <w:t>2&gt;</w:t>
      </w:r>
      <w:r w:rsidRPr="00A15DCB">
        <w:tab/>
        <w:t>else:</w:t>
      </w:r>
    </w:p>
    <w:p w14:paraId="57D0E4E7" w14:textId="77777777" w:rsidR="00F8597B" w:rsidRPr="00A15DCB" w:rsidRDefault="00F8597B" w:rsidP="00F8597B">
      <w:pPr>
        <w:pStyle w:val="B3"/>
      </w:pPr>
      <w:r w:rsidRPr="00A15DCB">
        <w:t>3&gt;</w:t>
      </w:r>
      <w:r w:rsidRPr="00A15DCB">
        <w:tab/>
        <w:t>select a Random Access Preamble randomly with equal probability from the Random Access Preambles within the selected Random Access Preambles group.</w:t>
      </w:r>
    </w:p>
    <w:p w14:paraId="03EA5474"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the selected Random Access Preamble.</w:t>
      </w:r>
    </w:p>
    <w:p w14:paraId="4FB69425" w14:textId="77777777" w:rsidR="00F8597B" w:rsidRPr="00A15DCB" w:rsidRDefault="00F8597B" w:rsidP="00F8597B">
      <w:pPr>
        <w:pStyle w:val="B1"/>
      </w:pPr>
      <w:r w:rsidRPr="00A15DCB">
        <w:t>1&gt;</w:t>
      </w:r>
      <w:r w:rsidRPr="00A15DCB">
        <w:tab/>
        <w:t>if the Random Access procedure was initiated for SI request (as specified in TS 38.331 [5]); and</w:t>
      </w:r>
    </w:p>
    <w:p w14:paraId="2A5E3D83" w14:textId="77777777" w:rsidR="00F8597B" w:rsidRPr="00A15DCB" w:rsidRDefault="00F8597B" w:rsidP="00F8597B">
      <w:pPr>
        <w:pStyle w:val="B1"/>
      </w:pPr>
      <w:r w:rsidRPr="00A15DCB">
        <w:t>1&gt;</w:t>
      </w:r>
      <w:r w:rsidRPr="00A15DCB">
        <w:tab/>
        <w:t xml:space="preserve">if </w:t>
      </w:r>
      <w:r w:rsidRPr="00A15DCB">
        <w:rPr>
          <w:i/>
        </w:rPr>
        <w:t>ra-AssociationPeriodIndex</w:t>
      </w:r>
      <w:r w:rsidRPr="00A15DCB">
        <w:t xml:space="preserve"> and </w:t>
      </w:r>
      <w:r w:rsidRPr="00A15DCB">
        <w:rPr>
          <w:i/>
        </w:rPr>
        <w:t>si-RequestPeriod</w:t>
      </w:r>
      <w:r w:rsidRPr="00A15DCB">
        <w:t xml:space="preserve"> are configured:</w:t>
      </w:r>
    </w:p>
    <w:p w14:paraId="7C6A9DE8" w14:textId="77777777" w:rsidR="00F8597B" w:rsidRPr="00A15DCB" w:rsidRDefault="00F8597B" w:rsidP="00F8597B">
      <w:pPr>
        <w:pStyle w:val="B2"/>
      </w:pPr>
      <w:r w:rsidRPr="00A15DCB">
        <w:t>2&gt;</w:t>
      </w:r>
      <w:r w:rsidRPr="00A15DCB">
        <w:tab/>
        <w:t xml:space="preserve">determine the next available PRACH occasion from the PRACH occasions corresponding to the selected SSB in the association period given by </w:t>
      </w:r>
      <w:r w:rsidRPr="00A15DCB">
        <w:rPr>
          <w:i/>
        </w:rPr>
        <w:t>ra-AssociationPeriodIndex</w:t>
      </w:r>
      <w:r w:rsidRPr="00A15DCB">
        <w:t xml:space="preserve"> in the </w:t>
      </w:r>
      <w:r w:rsidRPr="00A15DCB">
        <w:rPr>
          <w:i/>
        </w:rPr>
        <w:t>si-RequestPeriod</w:t>
      </w:r>
      <w:r w:rsidRPr="00A15DCB">
        <w:rPr>
          <w:rFonts w:ascii="Arial" w:hAnsi="Arial"/>
          <w:b/>
          <w:i/>
          <w:sz w:val="18"/>
          <w:szCs w:val="22"/>
        </w:rPr>
        <w:t xml:space="preserve"> </w:t>
      </w:r>
      <w:r w:rsidRPr="00A15DCB">
        <w:t xml:space="preserve">permitted by the restrictions given by the </w:t>
      </w:r>
      <w:r w:rsidRPr="00A15DCB">
        <w:rPr>
          <w:i/>
        </w:rPr>
        <w:t>ra-ssb-OccasionMaskIndex</w:t>
      </w:r>
      <w:r w:rsidRPr="00A15DCB">
        <w:t xml:space="preserve"> (the MAC entity shall select a PRACH occasion randomly with equal probability amongst the consecutive PRACH occasions according to subclause 8.1 of TS 38.213 [6] corresponding to the selected SSB).</w:t>
      </w:r>
    </w:p>
    <w:p w14:paraId="2138CCE3" w14:textId="77777777" w:rsidR="00F8597B" w:rsidRPr="00A15DCB" w:rsidRDefault="00F8597B" w:rsidP="00F8597B">
      <w:pPr>
        <w:pStyle w:val="B1"/>
      </w:pPr>
      <w:r w:rsidRPr="00A15DCB">
        <w:t>1&gt;</w:t>
      </w:r>
      <w:r w:rsidRPr="00A15DCB">
        <w:tab/>
        <w:t>else if an SSB is selected above:</w:t>
      </w:r>
    </w:p>
    <w:p w14:paraId="1B18E0D5" w14:textId="77777777" w:rsidR="00F8597B" w:rsidRPr="00A15DCB" w:rsidRDefault="00F8597B" w:rsidP="00F8597B">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2475FFFB" w14:textId="77777777" w:rsidR="00F8597B" w:rsidRPr="00A15DCB" w:rsidRDefault="00F8597B" w:rsidP="00F8597B">
      <w:pPr>
        <w:pStyle w:val="B1"/>
      </w:pPr>
      <w:r w:rsidRPr="00A15DCB">
        <w:t>1&gt;</w:t>
      </w:r>
      <w:r w:rsidRPr="00A15DCB">
        <w:tab/>
        <w:t>else if a CSI-RS is selected above:</w:t>
      </w:r>
    </w:p>
    <w:p w14:paraId="5DEA074A" w14:textId="77777777" w:rsidR="00F8597B" w:rsidRPr="00A15DCB" w:rsidRDefault="00F8597B" w:rsidP="00F8597B">
      <w:pPr>
        <w:pStyle w:val="B2"/>
      </w:pPr>
      <w:r w:rsidRPr="00A15DCB">
        <w:t>2&gt;</w:t>
      </w:r>
      <w:r w:rsidRPr="00A15DCB">
        <w:tab/>
        <w:t>if there is no contention-free Random Access Resource associated with the selected CSI-RS:</w:t>
      </w:r>
    </w:p>
    <w:p w14:paraId="76268A2E" w14:textId="77777777" w:rsidR="00F8597B" w:rsidRPr="00A15DCB" w:rsidRDefault="00F8597B" w:rsidP="00F8597B">
      <w:pPr>
        <w:pStyle w:val="B3"/>
      </w:pPr>
      <w:r w:rsidRPr="00A15DCB">
        <w:t>3&gt;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3F9000EB" w14:textId="77777777" w:rsidR="00F8597B" w:rsidRPr="00A15DCB" w:rsidRDefault="00F8597B" w:rsidP="00F8597B">
      <w:pPr>
        <w:pStyle w:val="B2"/>
      </w:pPr>
      <w:r w:rsidRPr="00A15DCB">
        <w:t>2&gt;</w:t>
      </w:r>
      <w:r w:rsidRPr="00A15DCB">
        <w:tab/>
        <w:t>else:</w:t>
      </w:r>
    </w:p>
    <w:p w14:paraId="12801B1B" w14:textId="77777777" w:rsidR="00F8597B" w:rsidRPr="00A15DCB" w:rsidRDefault="00F8597B" w:rsidP="00F8597B">
      <w:pPr>
        <w:pStyle w:val="B3"/>
      </w:pPr>
      <w:r w:rsidRPr="00A15DCB">
        <w:lastRenderedPageBreak/>
        <w:t>3&gt;</w:t>
      </w:r>
      <w:r w:rsidRPr="00A15DCB">
        <w:tab/>
        <w:t xml:space="preserve">determine the next available PRACH occasion from the PRACH occasions in </w:t>
      </w:r>
      <w:r w:rsidRPr="00A15DCB">
        <w:rPr>
          <w:i/>
        </w:rPr>
        <w:t>ra-OccasionList</w:t>
      </w:r>
      <w:r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579C8538" w14:textId="77777777" w:rsidR="00F8597B" w:rsidRPr="00A15DCB" w:rsidRDefault="00F8597B" w:rsidP="00F8597B">
      <w:pPr>
        <w:pStyle w:val="B1"/>
      </w:pPr>
      <w:r w:rsidRPr="00A15DCB">
        <w:t>1&gt;</w:t>
      </w:r>
      <w:r w:rsidRPr="00A15DCB">
        <w:tab/>
        <w:t>perform the Random Access Preamble transmission procedure (see subclause 5.1.3).</w:t>
      </w:r>
    </w:p>
    <w:p w14:paraId="2AAF87D7" w14:textId="77777777" w:rsidR="00F8597B" w:rsidRPr="00A15DCB" w:rsidRDefault="00F8597B" w:rsidP="00F8597B">
      <w:pPr>
        <w:pStyle w:val="NO"/>
      </w:pPr>
      <w:r w:rsidRPr="00A15DCB">
        <w:t>NOTE:</w:t>
      </w:r>
      <w:r w:rsidRPr="00A15DCB">
        <w:tab/>
        <w:t xml:space="preserve">When the UE determines if there is an SSB with SS-RSRP above </w:t>
      </w:r>
      <w:r w:rsidRPr="00A15DCB">
        <w:rPr>
          <w:i/>
        </w:rPr>
        <w:t>rsrp-ThresholdSSB</w:t>
      </w:r>
      <w:r w:rsidRPr="00A15DCB">
        <w:t xml:space="preserve"> or a CSI-RS with CSI-RSRP above </w:t>
      </w:r>
      <w:r w:rsidRPr="00A15DCB">
        <w:rPr>
          <w:i/>
        </w:rPr>
        <w:t>rsrp-ThresholdCSI-RS</w:t>
      </w:r>
      <w:r w:rsidRPr="00A15DCB">
        <w:t>, the UE uses the latest unfiltered L1-RSRP measurement.</w:t>
      </w:r>
    </w:p>
    <w:p w14:paraId="2AFB1C6C" w14:textId="77777777" w:rsidR="00F8597B" w:rsidRPr="00A15DCB" w:rsidRDefault="00F8597B" w:rsidP="00F8597B">
      <w:r w:rsidRPr="00A15DCB">
        <w:t>[TS 38.321, clause 5.1.4]</w:t>
      </w:r>
    </w:p>
    <w:p w14:paraId="7E7E227D" w14:textId="77777777" w:rsidR="00F8597B" w:rsidRPr="00A15DCB" w:rsidRDefault="00F8597B" w:rsidP="00F8597B">
      <w:r w:rsidRPr="00A15DCB">
        <w:t>Once the Random Access Preamble is transmitted and regardless of the possible occurrence of a measurement gap, the MAC entity shall:</w:t>
      </w:r>
    </w:p>
    <w:p w14:paraId="47FE0BA6" w14:textId="77777777" w:rsidR="00F8597B" w:rsidRPr="00A15DCB" w:rsidRDefault="00F8597B" w:rsidP="00F8597B">
      <w:pPr>
        <w:pStyle w:val="B1"/>
      </w:pPr>
      <w:r w:rsidRPr="00A15DCB">
        <w:t>1&gt;</w:t>
      </w:r>
      <w:r w:rsidRPr="00A15DCB">
        <w:tab/>
        <w:t>if the contention-free Random Access Preamble for beam failure recovery request was transmitted by the MAC entity:</w:t>
      </w:r>
    </w:p>
    <w:p w14:paraId="7811AB0E" w14:textId="77777777" w:rsidR="00F8597B" w:rsidRPr="00A15DCB" w:rsidRDefault="00F8597B" w:rsidP="00F8597B">
      <w:pPr>
        <w:pStyle w:val="B2"/>
      </w:pPr>
      <w:r w:rsidRPr="00A15DCB">
        <w:t>2&gt;</w:t>
      </w:r>
      <w:r w:rsidRPr="00A15DCB">
        <w:tab/>
        <w:t xml:space="preserve">start the </w:t>
      </w:r>
      <w:r w:rsidRPr="00A15DCB">
        <w:rPr>
          <w:i/>
        </w:rPr>
        <w:t>ra-ResponseWindow</w:t>
      </w:r>
      <w:r w:rsidRPr="00A15DCB">
        <w:t xml:space="preserve"> configured in </w:t>
      </w:r>
      <w:r w:rsidRPr="00A15DCB">
        <w:rPr>
          <w:i/>
        </w:rPr>
        <w:t>BeamFailureRecoveryConfig</w:t>
      </w:r>
      <w:r w:rsidRPr="00A15DCB">
        <w:t xml:space="preserve"> at the first PDCCH occasion as specified in TS 38.213 [6] from the end of the Random Access Preamble transmission;</w:t>
      </w:r>
    </w:p>
    <w:p w14:paraId="58DC2A6D" w14:textId="77777777" w:rsidR="00F8597B" w:rsidRPr="00A15DCB" w:rsidRDefault="00F8597B" w:rsidP="00F8597B">
      <w:pPr>
        <w:pStyle w:val="B2"/>
      </w:pPr>
      <w:r w:rsidRPr="00A15DCB">
        <w:t>2&gt;</w:t>
      </w:r>
      <w:r w:rsidRPr="00A15DCB">
        <w:tab/>
        <w:t xml:space="preserve">monitor the PDCCH of the SpCell for response to beam failure recovery request identified by the C-RNTI while </w:t>
      </w:r>
      <w:r w:rsidRPr="00A15DCB">
        <w:rPr>
          <w:i/>
        </w:rPr>
        <w:t>ra-ResponseWindow</w:t>
      </w:r>
      <w:r w:rsidRPr="00A15DCB">
        <w:t xml:space="preserve"> is running.</w:t>
      </w:r>
    </w:p>
    <w:p w14:paraId="115478A2" w14:textId="77777777" w:rsidR="00F8597B" w:rsidRPr="00A15DCB" w:rsidRDefault="00F8597B" w:rsidP="00F8597B">
      <w:pPr>
        <w:pStyle w:val="B1"/>
      </w:pPr>
      <w:r w:rsidRPr="00A15DCB">
        <w:t>1&gt;</w:t>
      </w:r>
      <w:r w:rsidRPr="00A15DCB">
        <w:tab/>
        <w:t>else:</w:t>
      </w:r>
    </w:p>
    <w:p w14:paraId="70A49AF1" w14:textId="77777777" w:rsidR="00F8597B" w:rsidRPr="00A15DCB" w:rsidRDefault="00F8597B" w:rsidP="00F8597B">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75D90350" w14:textId="77777777" w:rsidR="00F8597B" w:rsidRPr="00A15DCB" w:rsidRDefault="00F8597B" w:rsidP="00F8597B">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21610655" w14:textId="77777777" w:rsidR="00F8597B" w:rsidRPr="00A15DCB" w:rsidRDefault="00F8597B" w:rsidP="00F8597B">
      <w:pPr>
        <w:pStyle w:val="B1"/>
      </w:pPr>
      <w:r w:rsidRPr="00A15DCB">
        <w:t>1&gt;</w:t>
      </w:r>
      <w:r w:rsidRPr="00A15DCB">
        <w:tab/>
        <w:t>if notification of a reception of a PDCCH transmission is received from lower layers on the Serving Cell where the preamble was transmitted; and</w:t>
      </w:r>
    </w:p>
    <w:p w14:paraId="223C9E82" w14:textId="77777777" w:rsidR="00F8597B" w:rsidRPr="00A15DCB" w:rsidRDefault="00F8597B" w:rsidP="00F8597B">
      <w:pPr>
        <w:pStyle w:val="B1"/>
      </w:pPr>
      <w:r w:rsidRPr="00A15DCB">
        <w:t>1&gt;</w:t>
      </w:r>
      <w:r w:rsidRPr="00A15DCB">
        <w:tab/>
        <w:t>if PDCCH transmission is addressed to the C-RNTI; and</w:t>
      </w:r>
    </w:p>
    <w:p w14:paraId="0A999A7A" w14:textId="77777777" w:rsidR="00F8597B" w:rsidRPr="00A15DCB" w:rsidRDefault="00F8597B" w:rsidP="00F8597B">
      <w:pPr>
        <w:pStyle w:val="B1"/>
      </w:pPr>
      <w:r w:rsidRPr="00A15DCB">
        <w:t>1&gt;</w:t>
      </w:r>
      <w:r w:rsidRPr="00A15DCB">
        <w:tab/>
        <w:t>if the contention-free Random Access Preamble for beam failure recovery request was transmitted by the MAC entity:</w:t>
      </w:r>
    </w:p>
    <w:p w14:paraId="41C7E51B" w14:textId="77777777" w:rsidR="00F8597B" w:rsidRPr="00A15DCB" w:rsidRDefault="00F8597B" w:rsidP="00F8597B">
      <w:pPr>
        <w:pStyle w:val="B2"/>
      </w:pPr>
      <w:r w:rsidRPr="00A15DCB">
        <w:t>2&gt;</w:t>
      </w:r>
      <w:r w:rsidRPr="00A15DCB">
        <w:tab/>
        <w:t>consider the Random Access procedure successfully completed.</w:t>
      </w:r>
    </w:p>
    <w:p w14:paraId="2CAD0BC9" w14:textId="77777777" w:rsidR="00F8597B" w:rsidRPr="00A15DCB" w:rsidRDefault="00F8597B" w:rsidP="00F8597B">
      <w:pPr>
        <w:pStyle w:val="B1"/>
      </w:pPr>
      <w:r w:rsidRPr="00A15DCB">
        <w:t>1&gt;</w:t>
      </w:r>
      <w:r w:rsidRPr="00A15DCB">
        <w:tab/>
        <w:t>else if a downlink assignment has been received on the PDCCH for the RA-RNTI and the received TB is successfully decoded:</w:t>
      </w:r>
    </w:p>
    <w:p w14:paraId="05A9E2BC" w14:textId="77777777" w:rsidR="00F8597B" w:rsidRPr="00A15DCB" w:rsidRDefault="00F8597B" w:rsidP="00F8597B">
      <w:pPr>
        <w:pStyle w:val="B2"/>
      </w:pPr>
      <w:r w:rsidRPr="00A15DCB">
        <w:t>2&gt;</w:t>
      </w:r>
      <w:r w:rsidRPr="00A15DCB">
        <w:tab/>
        <w:t>if the Random Access Response contains a MAC subPDU with Backoff Indicator:</w:t>
      </w:r>
    </w:p>
    <w:p w14:paraId="616BE910" w14:textId="77777777" w:rsidR="00F8597B" w:rsidRPr="00A15DCB" w:rsidRDefault="00F8597B" w:rsidP="00F8597B">
      <w:pPr>
        <w:pStyle w:val="B3"/>
      </w:pPr>
      <w:r w:rsidRPr="00A15DCB">
        <w:t>3&gt;</w:t>
      </w:r>
      <w:r w:rsidRPr="00A15DCB">
        <w:tab/>
        <w:t xml:space="preserve">set the </w:t>
      </w:r>
      <w:r w:rsidRPr="00A15DCB">
        <w:rPr>
          <w:i/>
        </w:rPr>
        <w:t>PREAMBLE_BACKOFF</w:t>
      </w:r>
      <w:r w:rsidRPr="00A15DCB">
        <w:t xml:space="preserve"> to value of the BI field of the MAC subPDU using Table 7.2-1, multiplied with </w:t>
      </w:r>
      <w:r w:rsidRPr="00A15DCB">
        <w:rPr>
          <w:i/>
        </w:rPr>
        <w:t>SCALING_FACTOR_BI</w:t>
      </w:r>
      <w:r w:rsidRPr="00A15DCB">
        <w:t>.</w:t>
      </w:r>
    </w:p>
    <w:p w14:paraId="03D8EF72" w14:textId="77777777" w:rsidR="00F8597B" w:rsidRPr="00A15DCB" w:rsidRDefault="00F8597B" w:rsidP="00F8597B">
      <w:pPr>
        <w:pStyle w:val="B2"/>
      </w:pPr>
      <w:r w:rsidRPr="00A15DCB">
        <w:t>2&gt;</w:t>
      </w:r>
      <w:r w:rsidRPr="00A15DCB">
        <w:tab/>
        <w:t>else:</w:t>
      </w:r>
    </w:p>
    <w:p w14:paraId="346699B8" w14:textId="77777777" w:rsidR="00F8597B" w:rsidRPr="00A15DCB" w:rsidRDefault="00F8597B" w:rsidP="00F8597B">
      <w:pPr>
        <w:pStyle w:val="B3"/>
      </w:pPr>
      <w:r w:rsidRPr="00A15DCB">
        <w:t>3&gt;</w:t>
      </w:r>
      <w:r w:rsidRPr="00A15DCB">
        <w:tab/>
        <w:t xml:space="preserve">set the </w:t>
      </w:r>
      <w:r w:rsidRPr="00A15DCB">
        <w:rPr>
          <w:i/>
        </w:rPr>
        <w:t>PREAMBLE_BACKOFF</w:t>
      </w:r>
      <w:r w:rsidRPr="00A15DCB">
        <w:t xml:space="preserve"> to 0 ms.</w:t>
      </w:r>
    </w:p>
    <w:p w14:paraId="5F23EF40" w14:textId="77777777" w:rsidR="00F8597B" w:rsidRPr="00A15DCB" w:rsidRDefault="00F8597B" w:rsidP="00F8597B">
      <w:pPr>
        <w:pStyle w:val="B2"/>
      </w:pPr>
      <w:r w:rsidRPr="00A15DCB">
        <w:t>2&gt;</w:t>
      </w:r>
      <w:r w:rsidRPr="00A15DCB">
        <w:tab/>
        <w:t xml:space="preserve">if the Random Access Response contains a MAC subPDU with Random Access Preamble identifier corresponding to the transmitted </w:t>
      </w:r>
      <w:r w:rsidRPr="00A15DCB">
        <w:rPr>
          <w:i/>
        </w:rPr>
        <w:t>PREAMBLE_INDEX</w:t>
      </w:r>
      <w:r w:rsidRPr="00A15DCB">
        <w:t xml:space="preserve"> (see subclause 5.1.3):</w:t>
      </w:r>
    </w:p>
    <w:p w14:paraId="009E4810" w14:textId="77777777" w:rsidR="00F8597B" w:rsidRPr="00A15DCB" w:rsidRDefault="00F8597B" w:rsidP="00F8597B">
      <w:pPr>
        <w:pStyle w:val="B3"/>
      </w:pPr>
      <w:r w:rsidRPr="00A15DCB">
        <w:t>3&gt;</w:t>
      </w:r>
      <w:r w:rsidRPr="00A15DCB">
        <w:tab/>
        <w:t>consider this Random Access Response reception successful.</w:t>
      </w:r>
    </w:p>
    <w:p w14:paraId="533F512C" w14:textId="77777777" w:rsidR="00F8597B" w:rsidRPr="00A15DCB" w:rsidRDefault="00F8597B" w:rsidP="00F8597B">
      <w:pPr>
        <w:pStyle w:val="B2"/>
      </w:pPr>
      <w:r w:rsidRPr="00A15DCB">
        <w:t>2&gt;</w:t>
      </w:r>
      <w:r w:rsidRPr="00A15DCB">
        <w:tab/>
        <w:t>if the Random Access Response reception is considered successful:</w:t>
      </w:r>
    </w:p>
    <w:p w14:paraId="3F19EA24" w14:textId="77777777" w:rsidR="00F8597B" w:rsidRPr="00A15DCB" w:rsidRDefault="00F8597B" w:rsidP="00F8597B">
      <w:pPr>
        <w:pStyle w:val="B3"/>
      </w:pPr>
      <w:r w:rsidRPr="00A15DCB">
        <w:t>3&gt;</w:t>
      </w:r>
      <w:r w:rsidRPr="00A15DCB">
        <w:tab/>
        <w:t>if the Random Access Response includes a MAC subPDU with RAPID only:</w:t>
      </w:r>
    </w:p>
    <w:p w14:paraId="60382E42" w14:textId="77777777" w:rsidR="00F8597B" w:rsidRPr="00A15DCB" w:rsidRDefault="00F8597B" w:rsidP="00F8597B">
      <w:pPr>
        <w:pStyle w:val="B4"/>
      </w:pPr>
      <w:r w:rsidRPr="00A15DCB">
        <w:t>4&gt;</w:t>
      </w:r>
      <w:r w:rsidRPr="00A15DCB">
        <w:tab/>
        <w:t>consider this Random Access procedure successfully completed;</w:t>
      </w:r>
    </w:p>
    <w:p w14:paraId="6653893E" w14:textId="77777777" w:rsidR="00F8597B" w:rsidRPr="00A15DCB" w:rsidRDefault="00F8597B" w:rsidP="00F8597B">
      <w:pPr>
        <w:pStyle w:val="B4"/>
      </w:pPr>
      <w:r w:rsidRPr="00A15DCB">
        <w:lastRenderedPageBreak/>
        <w:t>4&gt;</w:t>
      </w:r>
      <w:r w:rsidRPr="00A15DCB">
        <w:tab/>
        <w:t>indicate the reception of an acknowledgement for SI request to upper layers.</w:t>
      </w:r>
    </w:p>
    <w:p w14:paraId="2DC5059D" w14:textId="77777777" w:rsidR="00F8597B" w:rsidRPr="00A15DCB" w:rsidRDefault="00F8597B" w:rsidP="00F8597B">
      <w:pPr>
        <w:pStyle w:val="B3"/>
      </w:pPr>
      <w:r w:rsidRPr="00A15DCB">
        <w:t>3&gt;</w:t>
      </w:r>
      <w:r w:rsidRPr="00A15DCB">
        <w:tab/>
        <w:t>else:</w:t>
      </w:r>
    </w:p>
    <w:p w14:paraId="7A7515B3" w14:textId="77777777" w:rsidR="00F8597B" w:rsidRPr="00A15DCB" w:rsidRDefault="00F8597B" w:rsidP="00F8597B">
      <w:pPr>
        <w:pStyle w:val="B4"/>
      </w:pPr>
      <w:r w:rsidRPr="00A15DCB">
        <w:t>4&gt;</w:t>
      </w:r>
      <w:r w:rsidRPr="00A15DCB">
        <w:tab/>
        <w:t>apply the following actions for the Serving Cell where the Random Access Preamble was transmitted:</w:t>
      </w:r>
    </w:p>
    <w:p w14:paraId="78CE60AC" w14:textId="77777777" w:rsidR="00F8597B" w:rsidRPr="00A15DCB" w:rsidRDefault="00F8597B" w:rsidP="00F8597B">
      <w:pPr>
        <w:pStyle w:val="B5"/>
      </w:pPr>
      <w:r w:rsidRPr="00A15DCB">
        <w:t>5&gt;</w:t>
      </w:r>
      <w:r w:rsidRPr="00A15DCB">
        <w:tab/>
        <w:t>process the received Timing Advance Command (see subclause 5.2);</w:t>
      </w:r>
    </w:p>
    <w:p w14:paraId="205F8F03" w14:textId="77777777" w:rsidR="00F8597B" w:rsidRPr="00A15DCB" w:rsidRDefault="00F8597B" w:rsidP="00F8597B">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PREAMBLE_POWER_RAMPING_STEP</w:t>
      </w:r>
      <w:r w:rsidRPr="00A15DCB">
        <w:t>);</w:t>
      </w:r>
    </w:p>
    <w:p w14:paraId="0CFE288E" w14:textId="77777777" w:rsidR="00F8597B" w:rsidRPr="00A15DCB" w:rsidRDefault="00F8597B" w:rsidP="00F8597B">
      <w:pPr>
        <w:pStyle w:val="B5"/>
      </w:pPr>
      <w:r w:rsidRPr="00A15DCB">
        <w:t>5&gt;</w:t>
      </w:r>
      <w:r w:rsidRPr="00A15DCB">
        <w:tab/>
        <w:t>if the Serving Cell for the Random Access procedure is SRS-only SCell:</w:t>
      </w:r>
    </w:p>
    <w:p w14:paraId="0D66877C" w14:textId="77777777" w:rsidR="00F8597B" w:rsidRPr="00A15DCB" w:rsidRDefault="00F8597B" w:rsidP="00F8597B">
      <w:pPr>
        <w:pStyle w:val="B6"/>
        <w:rPr>
          <w:lang w:eastAsia="ko-KR"/>
        </w:rPr>
      </w:pPr>
      <w:r w:rsidRPr="00A15DCB">
        <w:rPr>
          <w:lang w:eastAsia="ko-KR"/>
        </w:rPr>
        <w:t>6&gt;</w:t>
      </w:r>
      <w:r w:rsidRPr="00A15DCB">
        <w:rPr>
          <w:lang w:eastAsia="ko-KR"/>
        </w:rPr>
        <w:tab/>
        <w:t>ignore the received UL grant.</w:t>
      </w:r>
    </w:p>
    <w:p w14:paraId="316866DB" w14:textId="77777777" w:rsidR="00F8597B" w:rsidRPr="00A15DCB" w:rsidRDefault="00F8597B" w:rsidP="00F8597B">
      <w:pPr>
        <w:pStyle w:val="B5"/>
      </w:pPr>
      <w:r w:rsidRPr="00A15DCB">
        <w:t>5&gt;</w:t>
      </w:r>
      <w:r w:rsidRPr="00A15DCB">
        <w:tab/>
        <w:t>else:</w:t>
      </w:r>
    </w:p>
    <w:p w14:paraId="0D3EABFD" w14:textId="77777777" w:rsidR="00F8597B" w:rsidRPr="00A15DCB" w:rsidRDefault="00F8597B" w:rsidP="00F8597B">
      <w:pPr>
        <w:pStyle w:val="B6"/>
        <w:rPr>
          <w:lang w:eastAsia="ko-KR"/>
        </w:rPr>
      </w:pPr>
      <w:r w:rsidRPr="00A15DCB">
        <w:rPr>
          <w:lang w:eastAsia="ko-KR"/>
        </w:rPr>
        <w:t>6&gt;</w:t>
      </w:r>
      <w:r w:rsidRPr="00A15DCB">
        <w:rPr>
          <w:lang w:eastAsia="ko-KR"/>
        </w:rPr>
        <w:tab/>
        <w:t>process the received UL grant value and indicate it to the lower layers.</w:t>
      </w:r>
    </w:p>
    <w:p w14:paraId="3858C6E0" w14:textId="77777777" w:rsidR="00F8597B" w:rsidRPr="00A15DCB" w:rsidRDefault="00F8597B" w:rsidP="00F8597B">
      <w:pPr>
        <w:pStyle w:val="B4"/>
      </w:pPr>
      <w:r w:rsidRPr="00A15DCB">
        <w:t>4&gt;</w:t>
      </w:r>
      <w:r w:rsidRPr="00A15DCB">
        <w:tab/>
        <w:t>if the Random Access Preamble was not selected by the MAC entity among the contention-based Random Access Preamble(s):</w:t>
      </w:r>
    </w:p>
    <w:p w14:paraId="40D26188" w14:textId="77777777" w:rsidR="00F8597B" w:rsidRPr="00A15DCB" w:rsidRDefault="00F8597B" w:rsidP="00F8597B">
      <w:pPr>
        <w:pStyle w:val="B5"/>
      </w:pPr>
      <w:r w:rsidRPr="00A15DCB">
        <w:t>5&gt;</w:t>
      </w:r>
      <w:r w:rsidRPr="00A15DCB">
        <w:tab/>
        <w:t>consider the Random Access procedure successfully completed.</w:t>
      </w:r>
    </w:p>
    <w:p w14:paraId="61F4764C" w14:textId="77777777" w:rsidR="00F8597B" w:rsidRPr="00A15DCB" w:rsidRDefault="00F8597B" w:rsidP="00F8597B">
      <w:pPr>
        <w:pStyle w:val="B4"/>
      </w:pPr>
      <w:r w:rsidRPr="00A15DCB">
        <w:t>4&gt;</w:t>
      </w:r>
      <w:r w:rsidRPr="00A15DCB">
        <w:tab/>
        <w:t>else:</w:t>
      </w:r>
    </w:p>
    <w:p w14:paraId="7A6B1DEB" w14:textId="77777777" w:rsidR="00F8597B" w:rsidRPr="00A15DCB" w:rsidRDefault="00F8597B" w:rsidP="00F8597B">
      <w:pPr>
        <w:pStyle w:val="B5"/>
      </w:pPr>
      <w:r w:rsidRPr="00A15DCB">
        <w:t>5&gt;</w:t>
      </w:r>
      <w:r w:rsidRPr="00A15DCB">
        <w:tab/>
        <w:t xml:space="preserve">set the </w:t>
      </w:r>
      <w:r w:rsidRPr="00A15DCB">
        <w:rPr>
          <w:i/>
        </w:rPr>
        <w:t>TEMPORARY_C-RNTI</w:t>
      </w:r>
      <w:r w:rsidRPr="00A15DCB">
        <w:t xml:space="preserve"> to the value received in the Random Access Response;</w:t>
      </w:r>
    </w:p>
    <w:p w14:paraId="7A67B82E" w14:textId="77777777" w:rsidR="00F8597B" w:rsidRPr="00A15DCB" w:rsidRDefault="00F8597B" w:rsidP="00F8597B">
      <w:pPr>
        <w:pStyle w:val="B5"/>
      </w:pPr>
      <w:r w:rsidRPr="00A15DCB">
        <w:t>5&gt;</w:t>
      </w:r>
      <w:r w:rsidRPr="00A15DCB">
        <w:tab/>
        <w:t>if this is the first successfully received Random Access Response within this Random Access procedure:</w:t>
      </w:r>
    </w:p>
    <w:p w14:paraId="7811A7A1" w14:textId="77777777" w:rsidR="00F8597B" w:rsidRPr="00A15DCB" w:rsidRDefault="00F8597B" w:rsidP="00F8597B">
      <w:pPr>
        <w:pStyle w:val="B6"/>
        <w:rPr>
          <w:lang w:eastAsia="ko-KR"/>
        </w:rPr>
      </w:pPr>
      <w:r w:rsidRPr="00A15DCB">
        <w:rPr>
          <w:lang w:eastAsia="ko-KR"/>
        </w:rPr>
        <w:t>6&gt;</w:t>
      </w:r>
      <w:r w:rsidRPr="00A15DCB">
        <w:rPr>
          <w:lang w:eastAsia="ko-KR"/>
        </w:rPr>
        <w:tab/>
        <w:t>if the transmission is not being made for the CCCH logical channel:</w:t>
      </w:r>
    </w:p>
    <w:p w14:paraId="5858D37B" w14:textId="77777777" w:rsidR="00F8597B" w:rsidRPr="00A15DCB" w:rsidRDefault="00F8597B" w:rsidP="00F8597B">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62B60999" w14:textId="77777777" w:rsidR="00F8597B" w:rsidRPr="00A15DCB" w:rsidRDefault="00F8597B" w:rsidP="00F8597B">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7C9B0C58" w14:textId="77777777" w:rsidR="00F8597B" w:rsidRPr="00A15DCB" w:rsidRDefault="00F8597B" w:rsidP="00F8597B">
      <w:pPr>
        <w:pStyle w:val="B1"/>
      </w:pPr>
      <w:r w:rsidRPr="00A15DCB">
        <w:t>1&gt;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 or</w:t>
      </w:r>
    </w:p>
    <w:p w14:paraId="63357D09" w14:textId="77777777" w:rsidR="00F8597B" w:rsidRPr="00A15DCB" w:rsidRDefault="00F8597B" w:rsidP="00F8597B">
      <w:pPr>
        <w:pStyle w:val="B1"/>
      </w:pPr>
      <w:r w:rsidRPr="00A15DCB">
        <w:t>1&gt;</w:t>
      </w:r>
      <w:r w:rsidRPr="00A15DCB">
        <w:tab/>
        <w:t xml:space="preserve">if </w:t>
      </w:r>
      <w:r w:rsidRPr="00A15DCB">
        <w:rPr>
          <w:i/>
        </w:rPr>
        <w:t>ra-ResponseWindow</w:t>
      </w:r>
      <w:r w:rsidRPr="00A15DCB">
        <w:t xml:space="preserve"> configured in </w:t>
      </w:r>
      <w:r w:rsidRPr="00A15DCB">
        <w:rPr>
          <w:i/>
        </w:rPr>
        <w:t>BeamFailureRecoveryConfig</w:t>
      </w:r>
      <w:r w:rsidRPr="00A15DCB">
        <w:t xml:space="preserve"> expires and if the PDCCH addressed to the C-RNTI has not been received on the Serving Cell where the preamble was transmitted:</w:t>
      </w:r>
    </w:p>
    <w:p w14:paraId="160A9FDC" w14:textId="77777777" w:rsidR="00F8597B" w:rsidRPr="00A15DCB" w:rsidRDefault="00F8597B" w:rsidP="00F8597B">
      <w:pPr>
        <w:pStyle w:val="B2"/>
      </w:pPr>
      <w:r w:rsidRPr="00A15DCB">
        <w:t>2&gt;</w:t>
      </w:r>
      <w:r w:rsidRPr="00A15DCB">
        <w:tab/>
        <w:t>consider the Random Access Response reception not successful;</w:t>
      </w:r>
    </w:p>
    <w:p w14:paraId="30A36961" w14:textId="77777777" w:rsidR="00F8597B" w:rsidRPr="00A15DCB" w:rsidRDefault="00F8597B" w:rsidP="00F8597B">
      <w:pPr>
        <w:pStyle w:val="B2"/>
      </w:pPr>
      <w:r w:rsidRPr="00A15DCB">
        <w:t>2&gt;</w:t>
      </w:r>
      <w:r w:rsidRPr="00A15DCB">
        <w:tab/>
        <w:t xml:space="preserve">increment </w:t>
      </w:r>
      <w:r w:rsidRPr="00A15DCB">
        <w:rPr>
          <w:i/>
        </w:rPr>
        <w:t>PREAMBLE_TRANSMISSION_COUNTER</w:t>
      </w:r>
      <w:r w:rsidRPr="00A15DCB">
        <w:t xml:space="preserve"> by 1;</w:t>
      </w:r>
    </w:p>
    <w:p w14:paraId="080E7965" w14:textId="77777777" w:rsidR="00F8597B" w:rsidRPr="00A15DCB" w:rsidRDefault="00F8597B" w:rsidP="00F8597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2E53D249" w14:textId="77777777" w:rsidR="00F8597B" w:rsidRPr="00A15DCB" w:rsidRDefault="00F8597B" w:rsidP="00F8597B">
      <w:pPr>
        <w:pStyle w:val="B3"/>
      </w:pPr>
      <w:r w:rsidRPr="00A15DCB">
        <w:t>3&gt;</w:t>
      </w:r>
      <w:r w:rsidRPr="00A15DCB">
        <w:tab/>
        <w:t>if the Random Access Preamble is transmitted on the SpCell:</w:t>
      </w:r>
    </w:p>
    <w:p w14:paraId="60B71601" w14:textId="77777777" w:rsidR="00F8597B" w:rsidRPr="00A15DCB" w:rsidRDefault="00F8597B" w:rsidP="00F8597B">
      <w:pPr>
        <w:pStyle w:val="B4"/>
      </w:pPr>
      <w:r w:rsidRPr="00A15DCB">
        <w:t>4&gt;</w:t>
      </w:r>
      <w:r w:rsidRPr="00A15DCB">
        <w:tab/>
        <w:t>indicate a Random Access problem to upper layers;</w:t>
      </w:r>
    </w:p>
    <w:p w14:paraId="6AD41C3F" w14:textId="77777777" w:rsidR="00F8597B" w:rsidRPr="00A15DCB" w:rsidRDefault="00F8597B" w:rsidP="00F8597B">
      <w:pPr>
        <w:pStyle w:val="B4"/>
      </w:pPr>
      <w:r w:rsidRPr="00A15DCB">
        <w:t>4&gt;</w:t>
      </w:r>
      <w:r w:rsidRPr="00A15DCB">
        <w:tab/>
        <w:t>if this Random Access procedure was triggered for SI request:</w:t>
      </w:r>
    </w:p>
    <w:p w14:paraId="664C8EB3" w14:textId="77777777" w:rsidR="00F8597B" w:rsidRPr="00A15DCB" w:rsidRDefault="00F8597B" w:rsidP="00F8597B">
      <w:pPr>
        <w:pStyle w:val="B5"/>
      </w:pPr>
      <w:r w:rsidRPr="00A15DCB">
        <w:t>5&gt;</w:t>
      </w:r>
      <w:r w:rsidRPr="00A15DCB">
        <w:tab/>
        <w:t>consider the Random Access procedure unsuccessfully completed.</w:t>
      </w:r>
    </w:p>
    <w:p w14:paraId="220B65EF" w14:textId="77777777" w:rsidR="00F8597B" w:rsidRPr="00A15DCB" w:rsidRDefault="00F8597B" w:rsidP="00F8597B">
      <w:pPr>
        <w:pStyle w:val="B3"/>
      </w:pPr>
      <w:r w:rsidRPr="00A15DCB">
        <w:t>3&gt;</w:t>
      </w:r>
      <w:r w:rsidRPr="00A15DCB">
        <w:tab/>
        <w:t>else if the Random Access Preamble is transmitted on a SCell:</w:t>
      </w:r>
    </w:p>
    <w:p w14:paraId="2A5253CC" w14:textId="77777777" w:rsidR="00F8597B" w:rsidRPr="00A15DCB" w:rsidRDefault="00F8597B" w:rsidP="00F8597B">
      <w:pPr>
        <w:pStyle w:val="B4"/>
      </w:pPr>
      <w:r w:rsidRPr="00A15DCB">
        <w:t>4&gt;</w:t>
      </w:r>
      <w:r w:rsidRPr="00A15DCB">
        <w:tab/>
        <w:t>consider the Random Access procedure unsuccessfully completed.</w:t>
      </w:r>
    </w:p>
    <w:p w14:paraId="33658803" w14:textId="77777777" w:rsidR="00F8597B" w:rsidRPr="00A15DCB" w:rsidRDefault="00F8597B" w:rsidP="00F8597B">
      <w:pPr>
        <w:pStyle w:val="B2"/>
      </w:pPr>
      <w:r w:rsidRPr="00A15DCB">
        <w:t>2&gt;</w:t>
      </w:r>
      <w:r w:rsidRPr="00A15DCB">
        <w:tab/>
        <w:t>if the Random Access procedure is not completed:</w:t>
      </w:r>
    </w:p>
    <w:p w14:paraId="591F98D4" w14:textId="77777777" w:rsidR="00F8597B" w:rsidRPr="00A15DCB" w:rsidRDefault="00F8597B" w:rsidP="00F8597B">
      <w:pPr>
        <w:pStyle w:val="B3"/>
      </w:pPr>
      <w:r w:rsidRPr="00A15DCB">
        <w:lastRenderedPageBreak/>
        <w:t>3&gt;</w:t>
      </w:r>
      <w:r w:rsidRPr="00A15DCB">
        <w:tab/>
        <w:t xml:space="preserve">select a random backoff time according to a uniform distribution between 0 and the </w:t>
      </w:r>
      <w:r w:rsidRPr="00A15DCB">
        <w:rPr>
          <w:i/>
        </w:rPr>
        <w:t>PREAMBLE_BACKOFF</w:t>
      </w:r>
      <w:r w:rsidRPr="00A15DCB">
        <w:t>;</w:t>
      </w:r>
    </w:p>
    <w:p w14:paraId="2C36F0A2" w14:textId="77777777" w:rsidR="00F8597B" w:rsidRPr="00A15DCB" w:rsidRDefault="00F8597B" w:rsidP="00F8597B">
      <w:pPr>
        <w:pStyle w:val="B3"/>
      </w:pPr>
      <w:r w:rsidRPr="00A15DCB">
        <w:t>3&gt;</w:t>
      </w:r>
      <w:r w:rsidRPr="00A15DCB">
        <w:tab/>
        <w:t>if the criteria (as defined in subclause 5.1.2) to select contention-free Random Access Resources is met during the backoff time:</w:t>
      </w:r>
    </w:p>
    <w:p w14:paraId="52BA34BE" w14:textId="77777777" w:rsidR="00F8597B" w:rsidRPr="00A15DCB" w:rsidRDefault="00F8597B" w:rsidP="00F8597B">
      <w:pPr>
        <w:pStyle w:val="B4"/>
      </w:pPr>
      <w:r w:rsidRPr="00A15DCB">
        <w:t>4&gt;</w:t>
      </w:r>
      <w:r w:rsidRPr="00A15DCB">
        <w:tab/>
        <w:t>perform the Random Access Resource selection procedure (see subclause 5.1.2);</w:t>
      </w:r>
    </w:p>
    <w:p w14:paraId="4C863836" w14:textId="77777777" w:rsidR="00F8597B" w:rsidRPr="00A15DCB" w:rsidRDefault="00F8597B" w:rsidP="00F8597B">
      <w:pPr>
        <w:pStyle w:val="B3"/>
      </w:pPr>
      <w:r w:rsidRPr="00A15DCB">
        <w:t>3&gt;</w:t>
      </w:r>
      <w:r w:rsidRPr="00A15DCB">
        <w:tab/>
        <w:t>else:</w:t>
      </w:r>
    </w:p>
    <w:p w14:paraId="54274BA1" w14:textId="77777777" w:rsidR="00F8597B" w:rsidRPr="00A15DCB" w:rsidRDefault="00F8597B" w:rsidP="00F8597B">
      <w:pPr>
        <w:pStyle w:val="B4"/>
      </w:pPr>
      <w:r w:rsidRPr="00A15DCB">
        <w:t>4&gt;</w:t>
      </w:r>
      <w:r w:rsidRPr="00A15DCB">
        <w:tab/>
        <w:t>perform the Random Access Resource selection procedure (see subclause 5.1.2) after the backoff time.</w:t>
      </w:r>
    </w:p>
    <w:p w14:paraId="028D3B6E" w14:textId="77777777" w:rsidR="00F8597B" w:rsidRPr="00A15DCB" w:rsidRDefault="00F8597B" w:rsidP="00F8597B">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7F2D9990" w14:textId="77777777" w:rsidR="00F8597B" w:rsidRPr="00A15DCB" w:rsidRDefault="00F8597B" w:rsidP="00F8597B">
      <w:r w:rsidRPr="00A15DCB">
        <w:t>HARQ operation is not applicable to the Random Access Response transmission.</w:t>
      </w:r>
    </w:p>
    <w:p w14:paraId="136928C5" w14:textId="77777777" w:rsidR="00F8597B" w:rsidRPr="00A15DCB" w:rsidRDefault="00F8597B" w:rsidP="00F8597B">
      <w:pPr>
        <w:pStyle w:val="H6"/>
      </w:pPr>
      <w:r w:rsidRPr="00A15DCB">
        <w:t>7.1.1.1.4.3</w:t>
      </w:r>
      <w:r w:rsidRPr="00A15DCB">
        <w:tab/>
        <w:t>Test description</w:t>
      </w:r>
    </w:p>
    <w:p w14:paraId="444DD6EC" w14:textId="77777777" w:rsidR="00F8597B" w:rsidRPr="00A15DCB" w:rsidRDefault="00F8597B" w:rsidP="00F8597B">
      <w:pPr>
        <w:pStyle w:val="H6"/>
      </w:pPr>
      <w:r w:rsidRPr="00A15DCB">
        <w:t>7.1.1.1.4.3.1</w:t>
      </w:r>
      <w:r w:rsidRPr="00A15DCB">
        <w:tab/>
        <w:t>Pre-test conditions</w:t>
      </w:r>
    </w:p>
    <w:p w14:paraId="793AEEE7" w14:textId="77777777" w:rsidR="00F8597B" w:rsidRPr="00A15DCB" w:rsidRDefault="00F8597B" w:rsidP="00F8597B">
      <w:pPr>
        <w:rPr>
          <w:lang w:eastAsia="zh-CN"/>
        </w:rPr>
      </w:pPr>
      <w:r w:rsidRPr="00A15DCB">
        <w:t xml:space="preserve">Same Pre-test conditions as in clause 7.1.1.0 </w:t>
      </w:r>
      <w:r w:rsidRPr="00A15DCB">
        <w:rPr>
          <w:lang w:eastAsia="sv-SE"/>
        </w:rPr>
        <w:t>except that set to return no data in uplink.</w:t>
      </w:r>
    </w:p>
    <w:p w14:paraId="64EC0595" w14:textId="77777777" w:rsidR="00F8597B" w:rsidRPr="00A15DCB" w:rsidRDefault="00F8597B" w:rsidP="00F8597B">
      <w:pPr>
        <w:pStyle w:val="H6"/>
      </w:pPr>
      <w:r w:rsidRPr="00A15DCB">
        <w:t>7.1.1.1.4.3.2</w:t>
      </w:r>
      <w:r w:rsidRPr="00A15DCB">
        <w:tab/>
        <w:t>Test procedure sequence</w:t>
      </w:r>
    </w:p>
    <w:p w14:paraId="4D9F1419" w14:textId="77777777" w:rsidR="00F8597B" w:rsidRPr="00A15DCB" w:rsidRDefault="00F8597B" w:rsidP="00F8597B">
      <w:r w:rsidRPr="00A15DCB">
        <w:t>Table 7.1.1.1.4.3.2-1</w:t>
      </w:r>
      <w:r w:rsidR="00F77F38" w:rsidRPr="00A15DCB">
        <w:t>/1A</w:t>
      </w:r>
      <w:r w:rsidRPr="00A15DCB">
        <w:t xml:space="preserve"> illustrates the downlink power levels and other changing parameters to be applied for the cells at various time instants of the test execution. Row marked "T0" denotes the initial conditions after preamble, while columns marked "T1"and "T2"are to be applied subsequently. The exact instants on which these values shall be applied are described in the texts in this clause.</w:t>
      </w:r>
    </w:p>
    <w:p w14:paraId="6AD2DD4B" w14:textId="77777777" w:rsidR="00F77F38" w:rsidRPr="00A15DCB" w:rsidRDefault="00F77F38" w:rsidP="00EE2286">
      <w:pPr>
        <w:pStyle w:val="TH"/>
        <w:rPr>
          <w:rFonts w:eastAsia="SimSun"/>
        </w:rPr>
      </w:pPr>
      <w:r w:rsidRPr="00A15DCB">
        <w:rPr>
          <w:rFonts w:eastAsia="SimSun"/>
          <w:lang w:eastAsia="en-US"/>
        </w:rPr>
        <w:t>Table 7.1.1.1.4.3.2-1: Time instances of cell power level and parameter changes for FR1</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A15DCB" w14:paraId="14BCBD83"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36807AC3" w14:textId="77777777" w:rsidR="00F77F38" w:rsidRPr="00A15DCB"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79F24FB2" w14:textId="77777777" w:rsidR="00F77F38" w:rsidRPr="00A15DCB" w:rsidRDefault="00F77F38" w:rsidP="00EE2286">
            <w:pPr>
              <w:pStyle w:val="TAH"/>
              <w:rPr>
                <w:rFonts w:eastAsia="SimSun"/>
                <w:lang w:eastAsia="en-US"/>
              </w:rPr>
            </w:pPr>
            <w:r w:rsidRPr="00A15DCB">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5FE85D18" w14:textId="77777777" w:rsidR="00F77F38" w:rsidRPr="00A15DCB" w:rsidRDefault="00F77F38" w:rsidP="00EE2286">
            <w:pPr>
              <w:pStyle w:val="TAH"/>
              <w:rPr>
                <w:rFonts w:eastAsia="SimSun"/>
                <w:lang w:eastAsia="en-US"/>
              </w:rPr>
            </w:pPr>
            <w:r w:rsidRPr="00A15DCB">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70483E41" w14:textId="77777777" w:rsidR="00F77F38" w:rsidRPr="00A15DCB" w:rsidRDefault="00F77F38" w:rsidP="00EE2286">
            <w:pPr>
              <w:pStyle w:val="TAH"/>
              <w:rPr>
                <w:rFonts w:eastAsia="SimSun"/>
                <w:lang w:eastAsia="en-US"/>
              </w:rPr>
            </w:pPr>
            <w:r w:rsidRPr="00A15DCB">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1E8929F8" w14:textId="77777777" w:rsidR="00F77F38" w:rsidRPr="00A15DCB" w:rsidRDefault="00F77F38" w:rsidP="00EE2286">
            <w:pPr>
              <w:pStyle w:val="TAH"/>
              <w:rPr>
                <w:rFonts w:eastAsia="SimSun"/>
                <w:lang w:eastAsia="zh-CN"/>
              </w:rPr>
            </w:pPr>
            <w:r w:rsidRPr="00A15DCB">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0F1BC75E" w14:textId="77777777" w:rsidR="00F77F38" w:rsidRPr="00A15DCB" w:rsidRDefault="00F77F38" w:rsidP="00EE2286">
            <w:pPr>
              <w:pStyle w:val="TAH"/>
              <w:rPr>
                <w:rFonts w:eastAsia="SimSun"/>
                <w:lang w:eastAsia="en-US"/>
              </w:rPr>
            </w:pPr>
            <w:r w:rsidRPr="00A15DCB">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7BC246F" w14:textId="77777777" w:rsidR="00F77F38" w:rsidRPr="00A15DCB" w:rsidRDefault="00F77F38" w:rsidP="00EE2286">
            <w:pPr>
              <w:pStyle w:val="TAH"/>
              <w:rPr>
                <w:rFonts w:eastAsia="SimSun"/>
                <w:lang w:eastAsia="en-US"/>
              </w:rPr>
            </w:pPr>
            <w:r w:rsidRPr="00A15DCB">
              <w:rPr>
                <w:rFonts w:eastAsia="SimSun"/>
                <w:lang w:eastAsia="en-US"/>
              </w:rPr>
              <w:t>NR Cell 1</w:t>
            </w:r>
          </w:p>
          <w:p w14:paraId="47CE9482" w14:textId="77777777" w:rsidR="00F77F38" w:rsidRPr="00A15DCB" w:rsidRDefault="00F77F38" w:rsidP="00EE2286">
            <w:pPr>
              <w:pStyle w:val="TAH"/>
              <w:rPr>
                <w:rFonts w:eastAsia="SimSun"/>
                <w:lang w:eastAsia="en-US"/>
              </w:rPr>
            </w:pPr>
            <w:r w:rsidRPr="00A15DCB">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B24256D" w14:textId="77777777" w:rsidR="00F77F38" w:rsidRPr="00A15DCB" w:rsidRDefault="00F77F38" w:rsidP="00EE2286">
            <w:pPr>
              <w:pStyle w:val="TAH"/>
              <w:rPr>
                <w:rFonts w:eastAsia="SimSun"/>
                <w:lang w:eastAsia="en-US"/>
              </w:rPr>
            </w:pPr>
            <w:r w:rsidRPr="00A15DCB">
              <w:rPr>
                <w:rFonts w:eastAsia="SimSun"/>
                <w:lang w:eastAsia="en-US"/>
              </w:rPr>
              <w:t>Remark</w:t>
            </w:r>
          </w:p>
        </w:tc>
      </w:tr>
      <w:tr w:rsidR="00F77F38" w:rsidRPr="00A15DCB" w14:paraId="4F6D13D2"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27BF082F" w14:textId="77777777" w:rsidR="00F77F38" w:rsidRPr="00A15DCB" w:rsidRDefault="00F77F38" w:rsidP="00EE2286">
            <w:pPr>
              <w:pStyle w:val="TAC"/>
              <w:rPr>
                <w:rFonts w:eastAsia="SimSun"/>
                <w:lang w:eastAsia="en-US"/>
              </w:rPr>
            </w:pPr>
            <w:r w:rsidRPr="00A15DCB">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6A9B263"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72D6C77"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44A6C54E" w14:textId="77777777" w:rsidR="00F77F38" w:rsidRPr="00A15DCB" w:rsidRDefault="00F77F38" w:rsidP="00EE2286">
            <w:pPr>
              <w:pStyle w:val="TAC"/>
              <w:rPr>
                <w:rFonts w:eastAsia="SimSun"/>
                <w:lang w:eastAsia="en-US"/>
              </w:rPr>
            </w:pPr>
            <w:r w:rsidRPr="00A15DCB">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4CEC2464"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1A3CEF1D"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EADFCC2"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3C6746B" w14:textId="77777777" w:rsidR="00F77F38" w:rsidRPr="00A15DCB" w:rsidRDefault="00F77F38" w:rsidP="00EE2286">
            <w:pPr>
              <w:pStyle w:val="TAL"/>
              <w:rPr>
                <w:rFonts w:eastAsia="SimSun"/>
                <w:lang w:eastAsia="zh-CN"/>
              </w:rPr>
            </w:pPr>
            <w:r w:rsidRPr="00A15DCB">
              <w:rPr>
                <w:rFonts w:eastAsia="SimSun"/>
                <w:lang w:eastAsia="zh-CN"/>
              </w:rPr>
              <w:t>Beam#1 Switch ON and Beam#0 Switch OFF</w:t>
            </w:r>
          </w:p>
        </w:tc>
      </w:tr>
      <w:tr w:rsidR="00F77F38" w:rsidRPr="00A15DCB" w14:paraId="0DE972BE"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69E4F29"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24F92A4"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1B960A3"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FBD3CD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D49020" w14:textId="77777777" w:rsidR="00F77F38" w:rsidRPr="00A15DCB" w:rsidRDefault="00F77F38" w:rsidP="00EE2286">
            <w:pPr>
              <w:pStyle w:val="TAC"/>
              <w:rPr>
                <w:rFonts w:eastAsia="SimSun"/>
                <w:lang w:eastAsia="en-US"/>
              </w:rPr>
            </w:pPr>
            <w:r w:rsidRPr="00A15DCB">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2AA9EB0D"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3AB19E1"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0CA381" w14:textId="77777777" w:rsidR="00F77F38" w:rsidRPr="00A15DCB" w:rsidRDefault="00F77F38" w:rsidP="00EE2286">
            <w:pPr>
              <w:pStyle w:val="TAL"/>
              <w:rPr>
                <w:rFonts w:eastAsia="SimSun"/>
                <w:lang w:eastAsia="en-US"/>
              </w:rPr>
            </w:pPr>
          </w:p>
        </w:tc>
      </w:tr>
      <w:tr w:rsidR="00F77F38" w:rsidRPr="00A15DCB" w14:paraId="60A8D1C6"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4FE3A58F"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B53442D" w14:textId="77777777" w:rsidR="00F77F38" w:rsidRPr="00A15DCB" w:rsidRDefault="00F77F38" w:rsidP="00EE2286">
            <w:pPr>
              <w:pStyle w:val="TAL"/>
              <w:rPr>
                <w:rFonts w:eastAsia="SimSun"/>
                <w:lang w:eastAsia="en-US"/>
              </w:rPr>
            </w:pPr>
            <w:r w:rsidRPr="00A15DCB">
              <w:rPr>
                <w:rFonts w:eastAsia="SimSun"/>
                <w:lang w:eastAsia="en-US"/>
              </w:rPr>
              <w:t>CSI-RS EPRE</w:t>
            </w:r>
          </w:p>
          <w:p w14:paraId="746B5B65" w14:textId="77777777" w:rsidR="00F77F38" w:rsidRPr="00A15DCB" w:rsidRDefault="00F77F38" w:rsidP="00EE2286">
            <w:pPr>
              <w:pStyle w:val="TAL"/>
              <w:rPr>
                <w:rFonts w:eastAsia="SimSun"/>
                <w:lang w:eastAsia="en-US"/>
              </w:rPr>
            </w:pPr>
            <w:r w:rsidRPr="00A15DCB">
              <w:rPr>
                <w:rFonts w:eastAsia="SimSun"/>
                <w:lang w:eastAsia="en-US"/>
              </w:rPr>
              <w:t>SS/PBCH</w:t>
            </w:r>
          </w:p>
          <w:p w14:paraId="559E2501" w14:textId="77777777" w:rsidR="00F77F38" w:rsidRPr="00A15DCB" w:rsidRDefault="00F77F38" w:rsidP="00EE2286">
            <w:pPr>
              <w:pStyle w:val="TAL"/>
              <w:rPr>
                <w:rFonts w:eastAsia="SimSun"/>
                <w:lang w:eastAsia="en-US"/>
              </w:rPr>
            </w:pPr>
            <w:r w:rsidRPr="00A15DCB">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EFE862F" w14:textId="77777777" w:rsidR="00F77F38" w:rsidRPr="00A15DCB" w:rsidRDefault="00F77F38" w:rsidP="00EE2286">
            <w:pPr>
              <w:pStyle w:val="TAC"/>
              <w:rPr>
                <w:rFonts w:eastAsia="SimSun"/>
                <w:lang w:eastAsia="zh-CN"/>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56E8559"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BFEA417"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E9CA77"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E091557" w14:textId="77777777" w:rsidR="00F77F38" w:rsidRPr="00A15DCB" w:rsidRDefault="00F77F38" w:rsidP="00EE2286">
            <w:pPr>
              <w:pStyle w:val="TAC"/>
              <w:rPr>
                <w:rFonts w:eastAsia="SimSun"/>
                <w:lang w:eastAsia="en-US"/>
              </w:rPr>
            </w:pPr>
            <w:r w:rsidRPr="00A15DCB">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7D8489D6" w14:textId="77777777" w:rsidR="00F77F38" w:rsidRPr="00A15DCB" w:rsidRDefault="00F77F38" w:rsidP="00EE2286">
            <w:pPr>
              <w:pStyle w:val="TAL"/>
              <w:rPr>
                <w:rFonts w:eastAsia="SimSun"/>
                <w:lang w:eastAsia="en-US"/>
              </w:rPr>
            </w:pPr>
          </w:p>
        </w:tc>
      </w:tr>
      <w:tr w:rsidR="00F77F38" w:rsidRPr="00A15DCB" w14:paraId="571D7B6A"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7847CA9" w14:textId="77777777" w:rsidR="00F77F38" w:rsidRPr="00A15DCB" w:rsidRDefault="00F77F38" w:rsidP="00EE2286">
            <w:pPr>
              <w:pStyle w:val="TAC"/>
              <w:rPr>
                <w:rFonts w:eastAsia="SimSun"/>
                <w:lang w:eastAsia="en-US"/>
              </w:rPr>
            </w:pPr>
            <w:r w:rsidRPr="00A15DCB">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40AF302B"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BD7B41F"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3D25BC37" w14:textId="77777777" w:rsidR="00F77F38" w:rsidRPr="00A15DCB" w:rsidRDefault="00F77F38" w:rsidP="00EE2286">
            <w:pPr>
              <w:pStyle w:val="TAC"/>
              <w:rPr>
                <w:rFonts w:eastAsia="SimSun"/>
                <w:lang w:eastAsia="en-US"/>
              </w:rPr>
            </w:pPr>
            <w:r w:rsidRPr="00A15DCB">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BB2513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2E36109"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80E6205"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3AD34C28" w14:textId="77777777" w:rsidR="00F77F38" w:rsidRPr="00A15DCB" w:rsidRDefault="00F77F38" w:rsidP="00EE2286">
            <w:pPr>
              <w:pStyle w:val="TAL"/>
              <w:rPr>
                <w:rFonts w:eastAsia="SimSun"/>
                <w:lang w:eastAsia="en-US"/>
              </w:rPr>
            </w:pPr>
            <w:r w:rsidRPr="00A15DCB">
              <w:rPr>
                <w:rFonts w:eastAsia="SimSun"/>
                <w:lang w:eastAsia="zh-CN"/>
              </w:rPr>
              <w:t>Beam#1 Switch OFF and Beam#0 Switch ON</w:t>
            </w:r>
          </w:p>
        </w:tc>
      </w:tr>
      <w:tr w:rsidR="00F77F38" w:rsidRPr="00A15DCB" w14:paraId="3BEBED8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1146607"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69AF030"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0FD2C85"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BA19DF2"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72350628" w14:textId="77777777" w:rsidR="00F77F38" w:rsidRPr="00A15DCB" w:rsidRDefault="00F77F38" w:rsidP="00EE2286">
            <w:pPr>
              <w:pStyle w:val="TAC"/>
              <w:rPr>
                <w:rFonts w:eastAsia="SimSun"/>
                <w:lang w:eastAsia="en-US"/>
              </w:rPr>
            </w:pPr>
            <w:r w:rsidRPr="00A15DCB">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773A240A"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C85890D"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79E75D1C" w14:textId="77777777" w:rsidR="00F77F38" w:rsidRPr="00A15DCB" w:rsidRDefault="00F77F38" w:rsidP="00EE2286">
            <w:pPr>
              <w:pStyle w:val="TAL"/>
              <w:rPr>
                <w:rFonts w:eastAsia="SimSun"/>
                <w:lang w:eastAsia="en-US"/>
              </w:rPr>
            </w:pPr>
          </w:p>
        </w:tc>
      </w:tr>
      <w:tr w:rsidR="00F77F38" w:rsidRPr="00A15DCB" w14:paraId="2ADD46BF"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65039B9F"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56760537" w14:textId="77777777" w:rsidR="00F77F38" w:rsidRPr="00A15DCB" w:rsidRDefault="00F77F38" w:rsidP="00EE2286">
            <w:pPr>
              <w:pStyle w:val="TAL"/>
              <w:rPr>
                <w:rFonts w:eastAsia="SimSun"/>
                <w:lang w:eastAsia="en-US"/>
              </w:rPr>
            </w:pPr>
            <w:r w:rsidRPr="00A15DCB">
              <w:rPr>
                <w:rFonts w:eastAsia="SimSun"/>
                <w:lang w:eastAsia="en-US"/>
              </w:rPr>
              <w:t>CSI-RS EPRE</w:t>
            </w:r>
          </w:p>
          <w:p w14:paraId="08B302C0" w14:textId="77777777" w:rsidR="00F77F38" w:rsidRPr="00A15DCB" w:rsidRDefault="00F77F38" w:rsidP="00EE2286">
            <w:pPr>
              <w:pStyle w:val="TAL"/>
              <w:rPr>
                <w:rFonts w:eastAsia="SimSun"/>
                <w:lang w:eastAsia="en-US"/>
              </w:rPr>
            </w:pPr>
            <w:r w:rsidRPr="00A15DCB">
              <w:rPr>
                <w:rFonts w:eastAsia="SimSun"/>
                <w:lang w:eastAsia="en-US"/>
              </w:rPr>
              <w:t>SS/PBCH</w:t>
            </w:r>
          </w:p>
          <w:p w14:paraId="567D2537" w14:textId="77777777" w:rsidR="00F77F38" w:rsidRPr="00A15DCB" w:rsidRDefault="00F77F38" w:rsidP="00EE2286">
            <w:pPr>
              <w:pStyle w:val="TAL"/>
              <w:rPr>
                <w:rFonts w:eastAsia="SimSun"/>
                <w:lang w:eastAsia="en-US"/>
              </w:rPr>
            </w:pPr>
            <w:r w:rsidRPr="00A15DCB">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A0981EE" w14:textId="77777777" w:rsidR="00F77F38" w:rsidRPr="00A15DCB" w:rsidRDefault="00F77F38" w:rsidP="00EE2286">
            <w:pPr>
              <w:pStyle w:val="TAC"/>
              <w:rPr>
                <w:rFonts w:eastAsia="SimSun"/>
                <w:lang w:eastAsia="en-US"/>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9CA3DDB"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EB3F5D0"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8EA251F" w14:textId="77777777" w:rsidR="00F77F38" w:rsidRPr="00A15DCB" w:rsidRDefault="00F77F38" w:rsidP="00EE2286">
            <w:pPr>
              <w:pStyle w:val="TAC"/>
              <w:rPr>
                <w:rFonts w:eastAsia="SimSun"/>
                <w:lang w:eastAsia="en-US"/>
              </w:rPr>
            </w:pPr>
            <w:r w:rsidRPr="00A15DCB">
              <w:rPr>
                <w:rFonts w:eastAsia="SimSun"/>
                <w:lang w:eastAsia="en-US"/>
              </w:rPr>
              <w:t>-57</w:t>
            </w:r>
          </w:p>
        </w:tc>
        <w:tc>
          <w:tcPr>
            <w:tcW w:w="1134" w:type="dxa"/>
            <w:tcBorders>
              <w:top w:val="single" w:sz="4" w:space="0" w:color="auto"/>
              <w:left w:val="single" w:sz="4" w:space="0" w:color="auto"/>
              <w:bottom w:val="single" w:sz="4" w:space="0" w:color="auto"/>
              <w:right w:val="single" w:sz="4" w:space="0" w:color="auto"/>
            </w:tcBorders>
            <w:vAlign w:val="center"/>
          </w:tcPr>
          <w:p w14:paraId="099EFA12" w14:textId="77777777" w:rsidR="00F77F38" w:rsidRPr="00A15DCB" w:rsidRDefault="00F77F38" w:rsidP="00EE2286">
            <w:pPr>
              <w:pStyle w:val="TAC"/>
              <w:rPr>
                <w:rFonts w:eastAsia="SimSun"/>
                <w:lang w:eastAsia="en-US"/>
              </w:rPr>
            </w:pPr>
            <w:r w:rsidRPr="00A15DCB">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2EC35EB" w14:textId="77777777" w:rsidR="00F77F38" w:rsidRPr="00A15DCB" w:rsidRDefault="00F77F38" w:rsidP="00EE2286">
            <w:pPr>
              <w:pStyle w:val="TAL"/>
              <w:rPr>
                <w:rFonts w:eastAsia="SimSun"/>
                <w:lang w:eastAsia="en-US"/>
              </w:rPr>
            </w:pPr>
          </w:p>
        </w:tc>
      </w:tr>
      <w:tr w:rsidR="00F77F38" w:rsidRPr="00A15DCB" w14:paraId="4D74544E"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05EFE714" w14:textId="77777777" w:rsidR="00F77F38" w:rsidRPr="00A15DCB" w:rsidRDefault="00F77F38" w:rsidP="00EE2286">
            <w:pPr>
              <w:pStyle w:val="TAC"/>
              <w:rPr>
                <w:rFonts w:eastAsia="SimSun"/>
                <w:lang w:eastAsia="en-US"/>
              </w:rPr>
            </w:pPr>
            <w:r w:rsidRPr="00A15DCB">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F80AE00"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6A017A1"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6B76F54" w14:textId="77777777" w:rsidR="00F77F38" w:rsidRPr="00A15DCB" w:rsidRDefault="00F77F38" w:rsidP="00EE2286">
            <w:pPr>
              <w:pStyle w:val="TAC"/>
              <w:rPr>
                <w:rFonts w:eastAsia="SimSun"/>
                <w:lang w:eastAsia="en-US"/>
              </w:rPr>
            </w:pPr>
            <w:r w:rsidRPr="00A15DCB">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636BC4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CE317E3"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F183C9B"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FD9B152" w14:textId="77777777" w:rsidR="00F77F38" w:rsidRPr="00A15DCB" w:rsidRDefault="00F77F38" w:rsidP="00EE2286">
            <w:pPr>
              <w:pStyle w:val="TAL"/>
              <w:rPr>
                <w:rFonts w:eastAsia="SimSun"/>
                <w:lang w:eastAsia="en-US"/>
              </w:rPr>
            </w:pPr>
            <w:r w:rsidRPr="00A15DCB">
              <w:rPr>
                <w:rFonts w:eastAsia="SimSun"/>
                <w:lang w:eastAsia="zh-CN"/>
              </w:rPr>
              <w:t>Beam#1 Switch ON and Beam#0 Switch OFF</w:t>
            </w:r>
          </w:p>
        </w:tc>
      </w:tr>
      <w:tr w:rsidR="00F77F38" w:rsidRPr="00A15DCB" w14:paraId="74007EC4"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02D3130D"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768E7D9C"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5375CA1A"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68D71EB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1FC30397" w14:textId="77777777" w:rsidR="00F77F38" w:rsidRPr="00A15DCB" w:rsidRDefault="00F77F38" w:rsidP="00EE2286">
            <w:pPr>
              <w:pStyle w:val="TAC"/>
              <w:rPr>
                <w:rFonts w:eastAsia="SimSun"/>
                <w:lang w:eastAsia="en-US"/>
              </w:rPr>
            </w:pPr>
            <w:r w:rsidRPr="00A15DCB">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176D83E9"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6A4321"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0A9E3FC1" w14:textId="77777777" w:rsidR="00F77F38" w:rsidRPr="00A15DCB" w:rsidRDefault="00F77F38" w:rsidP="00EE2286">
            <w:pPr>
              <w:pStyle w:val="TAC"/>
              <w:rPr>
                <w:rFonts w:eastAsia="SimSun"/>
                <w:lang w:eastAsia="en-US"/>
              </w:rPr>
            </w:pPr>
          </w:p>
        </w:tc>
      </w:tr>
      <w:tr w:rsidR="00F77F38" w:rsidRPr="00A15DCB" w14:paraId="5FCB518B" w14:textId="77777777" w:rsidTr="00EE2286">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20C131F"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4467816" w14:textId="77777777" w:rsidR="00F77F38" w:rsidRPr="00A15DCB" w:rsidRDefault="00F77F38" w:rsidP="00EE2286">
            <w:pPr>
              <w:pStyle w:val="TAL"/>
              <w:rPr>
                <w:rFonts w:eastAsia="SimSun"/>
                <w:lang w:eastAsia="en-US"/>
              </w:rPr>
            </w:pPr>
            <w:r w:rsidRPr="00A15DCB">
              <w:rPr>
                <w:rFonts w:eastAsia="SimSun"/>
                <w:lang w:eastAsia="en-US"/>
              </w:rPr>
              <w:t>CSI-RS EPRE</w:t>
            </w:r>
          </w:p>
          <w:p w14:paraId="0E79A615" w14:textId="77777777" w:rsidR="00F77F38" w:rsidRPr="00A15DCB" w:rsidRDefault="00F77F38" w:rsidP="00EE2286">
            <w:pPr>
              <w:pStyle w:val="TAL"/>
              <w:rPr>
                <w:rFonts w:eastAsia="SimSun"/>
                <w:lang w:eastAsia="en-US"/>
              </w:rPr>
            </w:pPr>
            <w:r w:rsidRPr="00A15DCB">
              <w:rPr>
                <w:rFonts w:eastAsia="SimSun"/>
                <w:lang w:eastAsia="en-US"/>
              </w:rPr>
              <w:t>SS/PBCH</w:t>
            </w:r>
          </w:p>
          <w:p w14:paraId="6BE52F0B" w14:textId="77777777" w:rsidR="00F77F38" w:rsidRPr="00A15DCB" w:rsidRDefault="00F77F38" w:rsidP="00EE2286">
            <w:pPr>
              <w:pStyle w:val="TAL"/>
              <w:rPr>
                <w:rFonts w:eastAsia="SimSun"/>
                <w:lang w:eastAsia="en-US"/>
              </w:rPr>
            </w:pPr>
            <w:r w:rsidRPr="00A15DCB">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24ABAC5" w14:textId="77777777" w:rsidR="00F77F38" w:rsidRPr="00A15DCB" w:rsidRDefault="00F77F38" w:rsidP="00EE2286">
            <w:pPr>
              <w:pStyle w:val="TAC"/>
              <w:rPr>
                <w:rFonts w:eastAsia="SimSun"/>
                <w:lang w:eastAsia="en-US"/>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17EC087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50E4C9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209E45DB"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2EAB115" w14:textId="77777777" w:rsidR="00F77F38" w:rsidRPr="00A15DCB" w:rsidRDefault="00F77F38" w:rsidP="00EE2286">
            <w:pPr>
              <w:pStyle w:val="TAC"/>
              <w:rPr>
                <w:rFonts w:eastAsia="SimSun"/>
                <w:lang w:eastAsia="en-US"/>
              </w:rPr>
            </w:pPr>
            <w:r w:rsidRPr="00A15DCB">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0985A42" w14:textId="77777777" w:rsidR="00F77F38" w:rsidRPr="00A15DCB" w:rsidRDefault="00F77F38" w:rsidP="00EE2286">
            <w:pPr>
              <w:pStyle w:val="TAC"/>
              <w:rPr>
                <w:rFonts w:eastAsia="SimSun"/>
                <w:lang w:eastAsia="en-US"/>
              </w:rPr>
            </w:pPr>
          </w:p>
        </w:tc>
      </w:tr>
      <w:tr w:rsidR="00F77F38" w:rsidRPr="00A15DCB" w14:paraId="38EC8925"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6042AD9" w14:textId="77777777" w:rsidR="00F77F38" w:rsidRPr="00A15DCB" w:rsidRDefault="00F77F38" w:rsidP="00EE2286">
            <w:pPr>
              <w:pStyle w:val="TAN"/>
              <w:rPr>
                <w:rFonts w:eastAsia="SimSun"/>
                <w:lang w:eastAsia="zh-CN"/>
              </w:rPr>
            </w:pPr>
            <w:r w:rsidRPr="00A15DCB">
              <w:rPr>
                <w:rFonts w:eastAsia="SimSun"/>
                <w:lang w:eastAsia="zh-CN"/>
              </w:rPr>
              <w:t>NOTE:</w:t>
            </w:r>
            <w:r w:rsidRPr="00A15DCB">
              <w:rPr>
                <w:rFonts w:eastAsia="SimSun"/>
                <w:lang w:eastAsia="zh-CN"/>
              </w:rPr>
              <w:tab/>
              <w:t xml:space="preserve">"Beam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 </w:t>
            </w:r>
          </w:p>
        </w:tc>
      </w:tr>
    </w:tbl>
    <w:p w14:paraId="655620C3" w14:textId="77777777" w:rsidR="00F77F38" w:rsidRPr="00A15DCB" w:rsidRDefault="00F77F38" w:rsidP="00F77F38">
      <w:pPr>
        <w:overflowPunct/>
        <w:autoSpaceDE/>
        <w:autoSpaceDN/>
        <w:adjustRightInd/>
        <w:textAlignment w:val="auto"/>
        <w:rPr>
          <w:rFonts w:eastAsia="SimSun"/>
        </w:rPr>
      </w:pPr>
    </w:p>
    <w:p w14:paraId="3433CE41" w14:textId="77777777" w:rsidR="003221FA" w:rsidRPr="00A15DCB" w:rsidRDefault="003221FA" w:rsidP="003221FA">
      <w:pPr>
        <w:pStyle w:val="TH"/>
        <w:rPr>
          <w:rFonts w:eastAsia="SimSun"/>
        </w:rPr>
      </w:pPr>
      <w:r w:rsidRPr="00A15DCB">
        <w:rPr>
          <w:rFonts w:eastAsia="SimSun"/>
          <w:lang w:eastAsia="en-US"/>
        </w:rPr>
        <w:lastRenderedPageBreak/>
        <w:t>Table 7.1.1.1.4.3.2-1A: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A15DCB" w14:paraId="2B92B077"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427C5F4B" w14:textId="77777777" w:rsidR="00F77F38" w:rsidRPr="00A15DCB"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38608541" w14:textId="77777777" w:rsidR="00F77F38" w:rsidRPr="00A15DCB" w:rsidRDefault="00F77F38" w:rsidP="00EE2286">
            <w:pPr>
              <w:pStyle w:val="TAH"/>
              <w:rPr>
                <w:rFonts w:eastAsia="SimSun"/>
                <w:lang w:eastAsia="en-US"/>
              </w:rPr>
            </w:pPr>
            <w:r w:rsidRPr="00A15DCB">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69E4F39D" w14:textId="77777777" w:rsidR="00F77F38" w:rsidRPr="00A15DCB" w:rsidRDefault="00F77F38" w:rsidP="00EE2286">
            <w:pPr>
              <w:pStyle w:val="TAH"/>
              <w:rPr>
                <w:rFonts w:eastAsia="SimSun"/>
                <w:lang w:eastAsia="en-US"/>
              </w:rPr>
            </w:pPr>
            <w:r w:rsidRPr="00A15DCB">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0F62C88C" w14:textId="77777777" w:rsidR="00F77F38" w:rsidRPr="00A15DCB" w:rsidRDefault="00F77F38" w:rsidP="00EE2286">
            <w:pPr>
              <w:pStyle w:val="TAH"/>
              <w:rPr>
                <w:rFonts w:eastAsia="SimSun"/>
                <w:lang w:eastAsia="en-US"/>
              </w:rPr>
            </w:pPr>
            <w:r w:rsidRPr="00A15DCB">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5BB455A9" w14:textId="77777777" w:rsidR="00F77F38" w:rsidRPr="00A15DCB" w:rsidRDefault="00F77F38" w:rsidP="00EE2286">
            <w:pPr>
              <w:pStyle w:val="TAH"/>
              <w:rPr>
                <w:rFonts w:eastAsia="SimSun"/>
                <w:lang w:eastAsia="zh-CN"/>
              </w:rPr>
            </w:pPr>
            <w:r w:rsidRPr="00A15DCB">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30471414" w14:textId="77777777" w:rsidR="00F77F38" w:rsidRPr="00A15DCB" w:rsidRDefault="00F77F38" w:rsidP="00EE2286">
            <w:pPr>
              <w:pStyle w:val="TAH"/>
              <w:rPr>
                <w:rFonts w:eastAsia="SimSun"/>
                <w:lang w:eastAsia="en-US"/>
              </w:rPr>
            </w:pPr>
            <w:r w:rsidRPr="00A15DCB">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1DA1B62" w14:textId="77777777" w:rsidR="00F77F38" w:rsidRPr="00A15DCB" w:rsidRDefault="00F77F38" w:rsidP="00EE2286">
            <w:pPr>
              <w:pStyle w:val="TAH"/>
              <w:rPr>
                <w:rFonts w:eastAsia="SimSun"/>
                <w:lang w:eastAsia="en-US"/>
              </w:rPr>
            </w:pPr>
            <w:r w:rsidRPr="00A15DCB">
              <w:rPr>
                <w:rFonts w:eastAsia="SimSun"/>
                <w:lang w:eastAsia="en-US"/>
              </w:rPr>
              <w:t>NR Cell 1</w:t>
            </w:r>
          </w:p>
          <w:p w14:paraId="17594975" w14:textId="77777777" w:rsidR="00F77F38" w:rsidRPr="00A15DCB" w:rsidRDefault="00F77F38" w:rsidP="00EE2286">
            <w:pPr>
              <w:pStyle w:val="TAH"/>
              <w:rPr>
                <w:rFonts w:eastAsia="SimSun"/>
                <w:lang w:eastAsia="en-US"/>
              </w:rPr>
            </w:pPr>
            <w:r w:rsidRPr="00A15DCB">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763D296" w14:textId="77777777" w:rsidR="00F77F38" w:rsidRPr="00A15DCB" w:rsidRDefault="00F77F38" w:rsidP="00EE2286">
            <w:pPr>
              <w:pStyle w:val="TAH"/>
              <w:rPr>
                <w:rFonts w:eastAsia="SimSun"/>
                <w:lang w:eastAsia="en-US"/>
              </w:rPr>
            </w:pPr>
            <w:r w:rsidRPr="00A15DCB">
              <w:rPr>
                <w:rFonts w:eastAsia="SimSun"/>
                <w:lang w:eastAsia="en-US"/>
              </w:rPr>
              <w:t>Remark</w:t>
            </w:r>
          </w:p>
        </w:tc>
      </w:tr>
      <w:tr w:rsidR="00F77F38" w:rsidRPr="00A15DCB" w14:paraId="62E6673A"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35889541" w14:textId="77777777" w:rsidR="00F77F38" w:rsidRPr="00A15DCB" w:rsidRDefault="00F77F38" w:rsidP="00EE2286">
            <w:pPr>
              <w:pStyle w:val="TAC"/>
              <w:rPr>
                <w:rFonts w:eastAsia="SimSun"/>
                <w:lang w:eastAsia="en-US"/>
              </w:rPr>
            </w:pPr>
            <w:r w:rsidRPr="00A15DCB">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3D2B827"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5EF8C54"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61E75C63" w14:textId="77777777" w:rsidR="00F77F38" w:rsidRPr="00A15DCB" w:rsidRDefault="00F77F38" w:rsidP="00EE2286">
            <w:pPr>
              <w:pStyle w:val="TAC"/>
              <w:rPr>
                <w:rFonts w:eastAsia="SimSun"/>
                <w:lang w:eastAsia="en-US"/>
              </w:rPr>
            </w:pPr>
            <w:r w:rsidRPr="00A15DCB">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3D0350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59033EC"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6824DCC4"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9364AF4" w14:textId="77777777" w:rsidR="00F77F38" w:rsidRPr="00A15DCB" w:rsidRDefault="00F77F38" w:rsidP="00EE2286">
            <w:pPr>
              <w:pStyle w:val="TAL"/>
              <w:rPr>
                <w:rFonts w:eastAsia="SimSun"/>
                <w:lang w:eastAsia="zh-CN"/>
              </w:rPr>
            </w:pPr>
            <w:r w:rsidRPr="00A15DCB">
              <w:rPr>
                <w:rFonts w:eastAsia="SimSun"/>
                <w:lang w:eastAsia="zh-CN"/>
              </w:rPr>
              <w:t>Beam#1 Switch ON and Beam#0 Switch OFF</w:t>
            </w:r>
          </w:p>
        </w:tc>
      </w:tr>
      <w:tr w:rsidR="00F77F38" w:rsidRPr="00A15DCB" w14:paraId="4007DA75"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C130E30"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4214136A"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1739AA65"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A4A92DA"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F0647A" w14:textId="77777777" w:rsidR="00F77F38" w:rsidRPr="00A15DCB" w:rsidRDefault="00F77F38" w:rsidP="00EE2286">
            <w:pPr>
              <w:pStyle w:val="TAC"/>
              <w:rPr>
                <w:rFonts w:eastAsia="SimSun"/>
                <w:lang w:eastAsia="en-US"/>
              </w:rPr>
            </w:pPr>
            <w:r w:rsidRPr="00A15DCB">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564B6766"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5CA8E0C"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B81B9A" w14:textId="77777777" w:rsidR="00F77F38" w:rsidRPr="00A15DCB" w:rsidRDefault="00F77F38" w:rsidP="00EE2286">
            <w:pPr>
              <w:pStyle w:val="TAL"/>
              <w:rPr>
                <w:rFonts w:eastAsia="SimSun"/>
                <w:lang w:eastAsia="en-US"/>
              </w:rPr>
            </w:pPr>
          </w:p>
        </w:tc>
      </w:tr>
      <w:tr w:rsidR="00F77F38" w:rsidRPr="00A15DCB" w14:paraId="584E411D"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0854897B"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2E2AF865" w14:textId="77777777" w:rsidR="00B94313" w:rsidRPr="00A15DCB" w:rsidRDefault="00F77F38" w:rsidP="00B94313">
            <w:pPr>
              <w:pStyle w:val="TAL"/>
            </w:pPr>
            <w:r w:rsidRPr="00A15DCB">
              <w:rPr>
                <w:rFonts w:eastAsia="SimSun"/>
                <w:lang w:eastAsia="en-US"/>
              </w:rPr>
              <w:t>CSI-RS EPRE</w:t>
            </w:r>
          </w:p>
          <w:p w14:paraId="418803D2" w14:textId="77777777" w:rsidR="00B94313" w:rsidRPr="00A15DCB" w:rsidRDefault="00B94313" w:rsidP="00B94313">
            <w:pPr>
              <w:pStyle w:val="TAL"/>
            </w:pPr>
            <w:r w:rsidRPr="00A15DCB">
              <w:t>SS/PBCH</w:t>
            </w:r>
          </w:p>
          <w:p w14:paraId="1A0773EC" w14:textId="77777777" w:rsidR="00F77F38" w:rsidRPr="00A15DCB" w:rsidRDefault="00B94313" w:rsidP="00B94313">
            <w:pPr>
              <w:pStyle w:val="TAL"/>
              <w:rPr>
                <w:rFonts w:eastAsia="SimSun"/>
                <w:lang w:eastAsia="en-US"/>
              </w:rPr>
            </w:pPr>
            <w:r w:rsidRPr="00A15DCB">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AF6D60A" w14:textId="77777777" w:rsidR="00F77F38" w:rsidRPr="00A15DCB" w:rsidRDefault="00F77F38" w:rsidP="00EE2286">
            <w:pPr>
              <w:pStyle w:val="TAC"/>
              <w:rPr>
                <w:rFonts w:eastAsia="SimSun"/>
                <w:lang w:eastAsia="zh-CN"/>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7E050A"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F942E72"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C68EC6"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6602714" w14:textId="77777777" w:rsidR="00F77F38" w:rsidRPr="00A15DCB" w:rsidRDefault="00F77F38" w:rsidP="00EE2286">
            <w:pPr>
              <w:pStyle w:val="TAC"/>
              <w:rPr>
                <w:rFonts w:eastAsia="SimSun"/>
                <w:lang w:eastAsia="en-US"/>
              </w:rPr>
            </w:pPr>
            <w:r w:rsidRPr="00A15DCB">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1C832B5" w14:textId="77777777" w:rsidR="00F77F38" w:rsidRPr="00A15DCB" w:rsidRDefault="00F77F38" w:rsidP="00EE2286">
            <w:pPr>
              <w:pStyle w:val="TAL"/>
              <w:rPr>
                <w:rFonts w:eastAsia="SimSun"/>
                <w:lang w:eastAsia="en-US"/>
              </w:rPr>
            </w:pPr>
          </w:p>
        </w:tc>
      </w:tr>
      <w:tr w:rsidR="00F77F38" w:rsidRPr="00A15DCB" w14:paraId="7338A934"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D24DCF0" w14:textId="77777777" w:rsidR="00F77F38" w:rsidRPr="00A15DCB" w:rsidRDefault="00F77F38" w:rsidP="00EE2286">
            <w:pPr>
              <w:pStyle w:val="TAC"/>
              <w:rPr>
                <w:rFonts w:eastAsia="SimSun"/>
                <w:lang w:eastAsia="en-US"/>
              </w:rPr>
            </w:pPr>
            <w:r w:rsidRPr="00A15DCB">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1A3CB024"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53E1D76"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FCFD2D" w14:textId="77777777" w:rsidR="00F77F38" w:rsidRPr="00A15DCB" w:rsidRDefault="00F77F38" w:rsidP="00EE2286">
            <w:pPr>
              <w:pStyle w:val="TAC"/>
              <w:rPr>
                <w:rFonts w:eastAsia="SimSun"/>
                <w:lang w:eastAsia="en-US"/>
              </w:rPr>
            </w:pPr>
            <w:r w:rsidRPr="00A15DCB">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368981DD"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447BEF2"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752493"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C09135D" w14:textId="77777777" w:rsidR="00F77F38" w:rsidRPr="00A15DCB" w:rsidRDefault="00F77F38" w:rsidP="00EE2286">
            <w:pPr>
              <w:pStyle w:val="TAL"/>
              <w:rPr>
                <w:rFonts w:eastAsia="SimSun"/>
                <w:lang w:eastAsia="en-US"/>
              </w:rPr>
            </w:pPr>
            <w:r w:rsidRPr="00A15DCB">
              <w:rPr>
                <w:rFonts w:eastAsia="SimSun"/>
                <w:lang w:eastAsia="zh-CN"/>
              </w:rPr>
              <w:t>Beam#1 Switch OFF and Beam#0 Switch ON</w:t>
            </w:r>
          </w:p>
        </w:tc>
      </w:tr>
      <w:tr w:rsidR="00F77F38" w:rsidRPr="00A15DCB" w14:paraId="359B2CBC"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5FC02899"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69E26765"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DA58A86"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42C001A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B0D6998" w14:textId="77777777" w:rsidR="00F77F38" w:rsidRPr="00A15DCB" w:rsidRDefault="00F77F38" w:rsidP="00EE2286">
            <w:pPr>
              <w:pStyle w:val="TAC"/>
              <w:rPr>
                <w:rFonts w:eastAsia="SimSun"/>
                <w:lang w:eastAsia="en-US"/>
              </w:rPr>
            </w:pPr>
            <w:r w:rsidRPr="00A15DCB">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C98CFF3"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7D6E6E0C"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1080BB39" w14:textId="77777777" w:rsidR="00F77F38" w:rsidRPr="00A15DCB" w:rsidRDefault="00F77F38" w:rsidP="00EE2286">
            <w:pPr>
              <w:pStyle w:val="TAL"/>
              <w:rPr>
                <w:rFonts w:eastAsia="SimSun"/>
                <w:lang w:eastAsia="en-US"/>
              </w:rPr>
            </w:pPr>
          </w:p>
        </w:tc>
      </w:tr>
      <w:tr w:rsidR="00F77F38" w:rsidRPr="00A15DCB" w14:paraId="5F8E145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0FF686"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08713E70" w14:textId="77777777" w:rsidR="00B94313" w:rsidRPr="00A15DCB" w:rsidRDefault="00F77F38" w:rsidP="00B94313">
            <w:pPr>
              <w:pStyle w:val="TAL"/>
            </w:pPr>
            <w:r w:rsidRPr="00A15DCB">
              <w:rPr>
                <w:rFonts w:eastAsia="SimSun"/>
                <w:lang w:eastAsia="en-US"/>
              </w:rPr>
              <w:t>CSI-RS EPRE</w:t>
            </w:r>
          </w:p>
          <w:p w14:paraId="7B74F44C" w14:textId="77777777" w:rsidR="00B94313" w:rsidRPr="00A15DCB" w:rsidRDefault="00B94313" w:rsidP="00B94313">
            <w:pPr>
              <w:pStyle w:val="TAL"/>
            </w:pPr>
            <w:r w:rsidRPr="00A15DCB">
              <w:t>SS/PBCH</w:t>
            </w:r>
          </w:p>
          <w:p w14:paraId="50CD0EDB" w14:textId="77777777" w:rsidR="00F77F38" w:rsidRPr="00A15DCB" w:rsidRDefault="00B94313" w:rsidP="00B94313">
            <w:pPr>
              <w:pStyle w:val="TAL"/>
              <w:rPr>
                <w:rFonts w:eastAsia="SimSun"/>
                <w:lang w:eastAsia="en-US"/>
              </w:rPr>
            </w:pPr>
            <w:r w:rsidRPr="00A15DCB">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5BFBC27"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07A200C8"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6D04BF9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A37C465" w14:textId="77777777" w:rsidR="00F77F38" w:rsidRPr="00A15DCB" w:rsidRDefault="00F77F38" w:rsidP="00EE2286">
            <w:pPr>
              <w:pStyle w:val="TAC"/>
              <w:rPr>
                <w:rFonts w:eastAsia="SimSun"/>
                <w:lang w:eastAsia="en-US"/>
              </w:rPr>
            </w:pPr>
            <w:r w:rsidRPr="00A15DCB">
              <w:rPr>
                <w:rFonts w:eastAsia="SimSun"/>
                <w:lang w:eastAsia="en-US"/>
              </w:rPr>
              <w:t>-63</w:t>
            </w:r>
          </w:p>
        </w:tc>
        <w:tc>
          <w:tcPr>
            <w:tcW w:w="1134" w:type="dxa"/>
            <w:tcBorders>
              <w:top w:val="single" w:sz="4" w:space="0" w:color="auto"/>
              <w:left w:val="single" w:sz="4" w:space="0" w:color="auto"/>
              <w:bottom w:val="single" w:sz="4" w:space="0" w:color="auto"/>
              <w:right w:val="single" w:sz="4" w:space="0" w:color="auto"/>
            </w:tcBorders>
            <w:vAlign w:val="center"/>
          </w:tcPr>
          <w:p w14:paraId="7876594A" w14:textId="77777777" w:rsidR="00F77F38" w:rsidRPr="00A15DCB" w:rsidRDefault="00F77F38" w:rsidP="00EE2286">
            <w:pPr>
              <w:pStyle w:val="TAC"/>
              <w:rPr>
                <w:rFonts w:eastAsia="SimSun"/>
                <w:lang w:eastAsia="en-US"/>
              </w:rPr>
            </w:pPr>
            <w:r w:rsidRPr="00A15DCB">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F4C5CB9" w14:textId="77777777" w:rsidR="00F77F38" w:rsidRPr="00A15DCB" w:rsidRDefault="00F77F38" w:rsidP="00EE2286">
            <w:pPr>
              <w:pStyle w:val="TAL"/>
              <w:rPr>
                <w:rFonts w:eastAsia="SimSun"/>
                <w:lang w:eastAsia="en-US"/>
              </w:rPr>
            </w:pPr>
          </w:p>
        </w:tc>
      </w:tr>
      <w:tr w:rsidR="00F77F38" w:rsidRPr="00A15DCB" w14:paraId="73B99C87"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68AE9C60" w14:textId="77777777" w:rsidR="00F77F38" w:rsidRPr="00A15DCB" w:rsidRDefault="00F77F38" w:rsidP="00EE2286">
            <w:pPr>
              <w:pStyle w:val="TAC"/>
              <w:rPr>
                <w:rFonts w:eastAsia="SimSun"/>
                <w:lang w:eastAsia="en-US"/>
              </w:rPr>
            </w:pPr>
            <w:r w:rsidRPr="00A15DCB">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0DB2021E"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0107FA51"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A1A987E" w14:textId="77777777" w:rsidR="00F77F38" w:rsidRPr="00A15DCB" w:rsidRDefault="00F77F38" w:rsidP="00EE2286">
            <w:pPr>
              <w:pStyle w:val="TAC"/>
              <w:rPr>
                <w:rFonts w:eastAsia="SimSun"/>
                <w:lang w:eastAsia="en-US"/>
              </w:rPr>
            </w:pPr>
            <w:r w:rsidRPr="00A15DCB">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5958F3EA"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4922AB1"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367C9FD1"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60BF4C2" w14:textId="77777777" w:rsidR="00F77F38" w:rsidRPr="00A15DCB" w:rsidRDefault="00F77F38" w:rsidP="00EE2286">
            <w:pPr>
              <w:pStyle w:val="TAL"/>
              <w:rPr>
                <w:rFonts w:eastAsia="SimSun"/>
                <w:lang w:eastAsia="en-US"/>
              </w:rPr>
            </w:pPr>
            <w:r w:rsidRPr="00A15DCB">
              <w:rPr>
                <w:rFonts w:eastAsia="SimSun"/>
                <w:lang w:eastAsia="zh-CN"/>
              </w:rPr>
              <w:t>Beam#1 Switch ON and Beam#0 Switch OFF</w:t>
            </w:r>
          </w:p>
        </w:tc>
      </w:tr>
      <w:tr w:rsidR="00F77F38" w:rsidRPr="00A15DCB" w14:paraId="76A7C2A3"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2B6D005"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A5715BA"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9E9461A"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353342DD"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0A98F5F3" w14:textId="77777777" w:rsidR="00F77F38" w:rsidRPr="00A15DCB" w:rsidRDefault="00F77F38" w:rsidP="00EE2286">
            <w:pPr>
              <w:pStyle w:val="TAC"/>
              <w:rPr>
                <w:rFonts w:eastAsia="SimSun"/>
                <w:lang w:eastAsia="en-US"/>
              </w:rPr>
            </w:pPr>
            <w:r w:rsidRPr="00A15DCB">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92020B4"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093606C"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40E6F091" w14:textId="77777777" w:rsidR="00F77F38" w:rsidRPr="00A15DCB" w:rsidRDefault="00F77F38" w:rsidP="00EE2286">
            <w:pPr>
              <w:pStyle w:val="TAC"/>
              <w:rPr>
                <w:rFonts w:eastAsia="SimSun"/>
                <w:lang w:eastAsia="en-US"/>
              </w:rPr>
            </w:pPr>
          </w:p>
        </w:tc>
      </w:tr>
      <w:tr w:rsidR="00F77F38" w:rsidRPr="00A15DCB" w14:paraId="0275BF29"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CE2F0DC"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493EF553" w14:textId="77777777" w:rsidR="00B94313" w:rsidRPr="00A15DCB" w:rsidRDefault="00F77F38" w:rsidP="00B94313">
            <w:pPr>
              <w:pStyle w:val="TAL"/>
            </w:pPr>
            <w:r w:rsidRPr="00A15DCB">
              <w:rPr>
                <w:rFonts w:eastAsia="SimSun"/>
                <w:lang w:eastAsia="en-US"/>
              </w:rPr>
              <w:t>CSI-RS EPRE</w:t>
            </w:r>
          </w:p>
          <w:p w14:paraId="0F563CFC" w14:textId="77777777" w:rsidR="00B94313" w:rsidRPr="00A15DCB" w:rsidRDefault="00B94313" w:rsidP="00B94313">
            <w:pPr>
              <w:pStyle w:val="TAL"/>
            </w:pPr>
            <w:r w:rsidRPr="00A15DCB">
              <w:t>SS/PBCH</w:t>
            </w:r>
          </w:p>
          <w:p w14:paraId="7A6E3C20" w14:textId="77777777" w:rsidR="00F77F38" w:rsidRPr="00A15DCB" w:rsidRDefault="00B94313" w:rsidP="00B94313">
            <w:pPr>
              <w:pStyle w:val="TAL"/>
              <w:rPr>
                <w:rFonts w:eastAsia="SimSun"/>
                <w:lang w:eastAsia="en-US"/>
              </w:rPr>
            </w:pPr>
            <w:r w:rsidRPr="00A15DCB">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72059ABF"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5C0E8CCB"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53C27E1"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D2BE4D"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2DB6877" w14:textId="77777777" w:rsidR="00F77F38" w:rsidRPr="00A15DCB" w:rsidRDefault="00F77F38" w:rsidP="00EE2286">
            <w:pPr>
              <w:pStyle w:val="TAC"/>
              <w:rPr>
                <w:rFonts w:eastAsia="SimSun"/>
                <w:lang w:eastAsia="en-US"/>
              </w:rPr>
            </w:pPr>
            <w:r w:rsidRPr="00A15DCB">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6436490" w14:textId="77777777" w:rsidR="00F77F38" w:rsidRPr="00A15DCB" w:rsidRDefault="00F77F38" w:rsidP="00EE2286">
            <w:pPr>
              <w:pStyle w:val="TAC"/>
              <w:rPr>
                <w:rFonts w:eastAsia="SimSun"/>
                <w:lang w:eastAsia="en-US"/>
              </w:rPr>
            </w:pPr>
          </w:p>
        </w:tc>
      </w:tr>
      <w:tr w:rsidR="00F77F38" w:rsidRPr="00A15DCB" w14:paraId="17B93CE0"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7A332902" w14:textId="77777777" w:rsidR="00F77F38" w:rsidRPr="00A15DCB" w:rsidRDefault="00F77F38" w:rsidP="00EE2286">
            <w:pPr>
              <w:pStyle w:val="TAN"/>
              <w:rPr>
                <w:rFonts w:eastAsia="SimSun"/>
                <w:lang w:eastAsia="en-US"/>
              </w:rPr>
            </w:pPr>
            <w:r w:rsidRPr="00A15DCB">
              <w:rPr>
                <w:rFonts w:eastAsia="SimSun"/>
                <w:lang w:eastAsia="en-US"/>
              </w:rPr>
              <w:t>NOTE:</w:t>
            </w:r>
            <w:r w:rsidRPr="00A15DCB">
              <w:rPr>
                <w:rFonts w:eastAsia="SimSun"/>
                <w:lang w:eastAsia="en-US"/>
              </w:rPr>
              <w:tab/>
              <w:t>"Beam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w:t>
            </w:r>
          </w:p>
        </w:tc>
      </w:tr>
    </w:tbl>
    <w:p w14:paraId="38610D41" w14:textId="77777777" w:rsidR="00F77F38" w:rsidRPr="00A15DCB" w:rsidRDefault="00F77F38" w:rsidP="00F77F38">
      <w:pPr>
        <w:overflowPunct/>
        <w:autoSpaceDE/>
        <w:autoSpaceDN/>
        <w:adjustRightInd/>
        <w:textAlignment w:val="auto"/>
        <w:rPr>
          <w:rFonts w:eastAsia="SimSun"/>
        </w:rPr>
      </w:pPr>
    </w:p>
    <w:p w14:paraId="7E465312" w14:textId="77777777" w:rsidR="00F8597B" w:rsidRPr="00A15DCB" w:rsidRDefault="00F8597B" w:rsidP="00F8597B">
      <w:pPr>
        <w:pStyle w:val="TH"/>
      </w:pPr>
      <w:r w:rsidRPr="00A15DCB">
        <w:lastRenderedPageBreak/>
        <w:t>Table 7.1.1.1.4.3.2-</w:t>
      </w:r>
      <w:r w:rsidRPr="00A15DCB">
        <w:rPr>
          <w:lang w:eastAsia="zh-CN"/>
        </w:rPr>
        <w:t>2</w:t>
      </w:r>
      <w:r w:rsidRPr="00A15DCB">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8597B" w:rsidRPr="00A15DCB" w14:paraId="3C16908E" w14:textId="77777777" w:rsidTr="00B7523D">
        <w:tc>
          <w:tcPr>
            <w:tcW w:w="648" w:type="dxa"/>
            <w:tcBorders>
              <w:bottom w:val="nil"/>
            </w:tcBorders>
          </w:tcPr>
          <w:p w14:paraId="6AEDDF49" w14:textId="77777777" w:rsidR="00F8597B" w:rsidRPr="00A15DCB" w:rsidRDefault="00F8597B" w:rsidP="00B7523D">
            <w:pPr>
              <w:pStyle w:val="TAH"/>
              <w:rPr>
                <w:lang w:eastAsia="en-US"/>
              </w:rPr>
            </w:pPr>
            <w:r w:rsidRPr="00A15DCB">
              <w:rPr>
                <w:lang w:eastAsia="en-US"/>
              </w:rPr>
              <w:t>St</w:t>
            </w:r>
          </w:p>
        </w:tc>
        <w:tc>
          <w:tcPr>
            <w:tcW w:w="3969" w:type="dxa"/>
            <w:tcBorders>
              <w:bottom w:val="nil"/>
            </w:tcBorders>
          </w:tcPr>
          <w:p w14:paraId="429BD633" w14:textId="77777777" w:rsidR="00F8597B" w:rsidRPr="00A15DCB" w:rsidRDefault="00F8597B" w:rsidP="00B7523D">
            <w:pPr>
              <w:pStyle w:val="TAH"/>
              <w:rPr>
                <w:lang w:eastAsia="en-US"/>
              </w:rPr>
            </w:pPr>
            <w:r w:rsidRPr="00A15DCB">
              <w:rPr>
                <w:lang w:eastAsia="en-US"/>
              </w:rPr>
              <w:t>Procedure</w:t>
            </w:r>
          </w:p>
        </w:tc>
        <w:tc>
          <w:tcPr>
            <w:tcW w:w="3686" w:type="dxa"/>
            <w:gridSpan w:val="2"/>
          </w:tcPr>
          <w:p w14:paraId="6F7544E8" w14:textId="77777777" w:rsidR="00F8597B" w:rsidRPr="00A15DCB" w:rsidRDefault="00F8597B" w:rsidP="00B7523D">
            <w:pPr>
              <w:pStyle w:val="TAH"/>
              <w:rPr>
                <w:lang w:eastAsia="en-US"/>
              </w:rPr>
            </w:pPr>
            <w:r w:rsidRPr="00A15DCB">
              <w:rPr>
                <w:lang w:eastAsia="en-US"/>
              </w:rPr>
              <w:t>Message Sequence</w:t>
            </w:r>
          </w:p>
        </w:tc>
        <w:tc>
          <w:tcPr>
            <w:tcW w:w="567" w:type="dxa"/>
            <w:tcBorders>
              <w:bottom w:val="nil"/>
            </w:tcBorders>
          </w:tcPr>
          <w:p w14:paraId="00E16515" w14:textId="77777777" w:rsidR="00F8597B" w:rsidRPr="00A15DCB" w:rsidRDefault="00F8597B" w:rsidP="00B7523D">
            <w:pPr>
              <w:pStyle w:val="TAH"/>
              <w:rPr>
                <w:lang w:eastAsia="en-US"/>
              </w:rPr>
            </w:pPr>
            <w:r w:rsidRPr="00A15DCB">
              <w:rPr>
                <w:lang w:eastAsia="en-US"/>
              </w:rPr>
              <w:t>TP</w:t>
            </w:r>
          </w:p>
        </w:tc>
        <w:tc>
          <w:tcPr>
            <w:tcW w:w="892" w:type="dxa"/>
            <w:tcBorders>
              <w:bottom w:val="nil"/>
            </w:tcBorders>
          </w:tcPr>
          <w:p w14:paraId="61EF8036" w14:textId="77777777" w:rsidR="00F8597B" w:rsidRPr="00A15DCB" w:rsidRDefault="00F8597B" w:rsidP="00B7523D">
            <w:pPr>
              <w:pStyle w:val="TAH"/>
              <w:rPr>
                <w:lang w:eastAsia="en-US"/>
              </w:rPr>
            </w:pPr>
            <w:r w:rsidRPr="00A15DCB">
              <w:rPr>
                <w:lang w:eastAsia="en-US"/>
              </w:rPr>
              <w:t>Verdict</w:t>
            </w:r>
          </w:p>
        </w:tc>
      </w:tr>
      <w:tr w:rsidR="00F8597B" w:rsidRPr="00A15DCB" w14:paraId="6A1AC1B9" w14:textId="77777777" w:rsidTr="00B7523D">
        <w:tc>
          <w:tcPr>
            <w:tcW w:w="648" w:type="dxa"/>
            <w:tcBorders>
              <w:top w:val="nil"/>
            </w:tcBorders>
          </w:tcPr>
          <w:p w14:paraId="48B45CF8" w14:textId="77777777" w:rsidR="00F8597B" w:rsidRPr="00A15DCB" w:rsidRDefault="00F8597B" w:rsidP="00B7523D">
            <w:pPr>
              <w:pStyle w:val="TAH"/>
              <w:rPr>
                <w:lang w:eastAsia="en-US"/>
              </w:rPr>
            </w:pPr>
          </w:p>
        </w:tc>
        <w:tc>
          <w:tcPr>
            <w:tcW w:w="3969" w:type="dxa"/>
            <w:tcBorders>
              <w:top w:val="nil"/>
            </w:tcBorders>
          </w:tcPr>
          <w:p w14:paraId="4A5F7793" w14:textId="77777777" w:rsidR="00F8597B" w:rsidRPr="00A15DCB" w:rsidRDefault="00F8597B" w:rsidP="00B7523D">
            <w:pPr>
              <w:pStyle w:val="TAH"/>
              <w:rPr>
                <w:lang w:eastAsia="en-US"/>
              </w:rPr>
            </w:pPr>
          </w:p>
        </w:tc>
        <w:tc>
          <w:tcPr>
            <w:tcW w:w="709" w:type="dxa"/>
          </w:tcPr>
          <w:p w14:paraId="4B7B284E" w14:textId="77777777" w:rsidR="00F8597B" w:rsidRPr="00A15DCB" w:rsidRDefault="00F8597B" w:rsidP="00B7523D">
            <w:pPr>
              <w:pStyle w:val="TAH"/>
              <w:rPr>
                <w:lang w:eastAsia="en-US"/>
              </w:rPr>
            </w:pPr>
            <w:r w:rsidRPr="00A15DCB">
              <w:rPr>
                <w:lang w:eastAsia="en-US"/>
              </w:rPr>
              <w:t>U - S</w:t>
            </w:r>
          </w:p>
        </w:tc>
        <w:tc>
          <w:tcPr>
            <w:tcW w:w="2977" w:type="dxa"/>
          </w:tcPr>
          <w:p w14:paraId="4EC61360" w14:textId="77777777" w:rsidR="00F8597B" w:rsidRPr="00A15DCB" w:rsidRDefault="00F8597B" w:rsidP="00B7523D">
            <w:pPr>
              <w:pStyle w:val="TAH"/>
              <w:rPr>
                <w:lang w:eastAsia="en-US"/>
              </w:rPr>
            </w:pPr>
            <w:r w:rsidRPr="00A15DCB">
              <w:rPr>
                <w:lang w:eastAsia="en-US"/>
              </w:rPr>
              <w:t>Message</w:t>
            </w:r>
          </w:p>
        </w:tc>
        <w:tc>
          <w:tcPr>
            <w:tcW w:w="567" w:type="dxa"/>
            <w:tcBorders>
              <w:top w:val="nil"/>
            </w:tcBorders>
          </w:tcPr>
          <w:p w14:paraId="1FE217F4" w14:textId="77777777" w:rsidR="00F8597B" w:rsidRPr="00A15DCB" w:rsidRDefault="00F8597B" w:rsidP="00B7523D">
            <w:pPr>
              <w:pStyle w:val="TAH"/>
              <w:rPr>
                <w:lang w:eastAsia="en-US"/>
              </w:rPr>
            </w:pPr>
          </w:p>
        </w:tc>
        <w:tc>
          <w:tcPr>
            <w:tcW w:w="892" w:type="dxa"/>
            <w:tcBorders>
              <w:top w:val="nil"/>
            </w:tcBorders>
          </w:tcPr>
          <w:p w14:paraId="3FBDA975" w14:textId="77777777" w:rsidR="00F8597B" w:rsidRPr="00A15DCB" w:rsidRDefault="00F8597B" w:rsidP="00B7523D">
            <w:pPr>
              <w:pStyle w:val="TAH"/>
              <w:rPr>
                <w:lang w:eastAsia="en-US"/>
              </w:rPr>
            </w:pPr>
          </w:p>
        </w:tc>
      </w:tr>
      <w:tr w:rsidR="00F8597B" w:rsidRPr="00A15DCB" w14:paraId="1811E644" w14:textId="77777777" w:rsidTr="00B7523D">
        <w:tc>
          <w:tcPr>
            <w:tcW w:w="648" w:type="dxa"/>
          </w:tcPr>
          <w:p w14:paraId="1F86B658" w14:textId="77777777" w:rsidR="00F8597B" w:rsidRPr="00A15DCB" w:rsidRDefault="00F8597B" w:rsidP="00B7523D">
            <w:pPr>
              <w:pStyle w:val="TAC"/>
              <w:rPr>
                <w:lang w:eastAsia="zh-CN"/>
              </w:rPr>
            </w:pPr>
            <w:r w:rsidRPr="00A15DCB">
              <w:rPr>
                <w:lang w:eastAsia="zh-CN"/>
              </w:rPr>
              <w:t>1</w:t>
            </w:r>
          </w:p>
        </w:tc>
        <w:tc>
          <w:tcPr>
            <w:tcW w:w="3969" w:type="dxa"/>
          </w:tcPr>
          <w:p w14:paraId="0E0E032C" w14:textId="77777777" w:rsidR="00F8597B" w:rsidRPr="00A15DCB" w:rsidRDefault="00F8597B" w:rsidP="00B7523D">
            <w:pPr>
              <w:pStyle w:val="TAL"/>
              <w:rPr>
                <w:lang w:eastAsia="en-US"/>
              </w:rPr>
            </w:pPr>
            <w:r w:rsidRPr="00A15DCB">
              <w:rPr>
                <w:lang w:eastAsia="en-US"/>
              </w:rPr>
              <w:t>The SS transmits an NR</w:t>
            </w:r>
            <w:r w:rsidRPr="00A15DCB">
              <w:rPr>
                <w:i/>
                <w:lang w:eastAsia="en-US"/>
              </w:rPr>
              <w:t xml:space="preserve"> RRCReconfiguration</w:t>
            </w:r>
            <w:r w:rsidRPr="00A15DCB">
              <w:rPr>
                <w:lang w:eastAsia="en-US"/>
              </w:rPr>
              <w:t xml:space="preserve"> message to </w:t>
            </w:r>
            <w:r w:rsidR="00EA7C8B" w:rsidRPr="00A15DCB">
              <w:rPr>
                <w:lang w:eastAsia="en-US"/>
              </w:rPr>
              <w:t>configure</w:t>
            </w:r>
            <w:r w:rsidRPr="00A15DCB">
              <w:rPr>
                <w:lang w:eastAsia="zh-CN"/>
              </w:rPr>
              <w:t xml:space="preserve"> parameters for</w:t>
            </w:r>
            <w:r w:rsidRPr="00A15DCB">
              <w:rPr>
                <w:lang w:eastAsia="en-US"/>
              </w:rPr>
              <w:t xml:space="preserve"> </w:t>
            </w:r>
            <w:r w:rsidR="00EA7C8B" w:rsidRPr="00A15DCB">
              <w:rPr>
                <w:lang w:eastAsia="en-US"/>
              </w:rPr>
              <w:t>BFR. Note</w:t>
            </w:r>
            <w:r w:rsidRPr="00A15DCB">
              <w:rPr>
                <w:lang w:eastAsia="en-US"/>
              </w:rPr>
              <w:t xml:space="preserve"> 1.</w:t>
            </w:r>
          </w:p>
        </w:tc>
        <w:tc>
          <w:tcPr>
            <w:tcW w:w="709" w:type="dxa"/>
          </w:tcPr>
          <w:p w14:paraId="4A9C611C" w14:textId="77777777" w:rsidR="00F8597B" w:rsidRPr="00A15DCB" w:rsidRDefault="00F8597B" w:rsidP="00B7523D">
            <w:pPr>
              <w:pStyle w:val="TAC"/>
              <w:rPr>
                <w:lang w:eastAsia="zh-CN"/>
              </w:rPr>
            </w:pPr>
            <w:r w:rsidRPr="00A15DCB">
              <w:rPr>
                <w:lang w:eastAsia="en-US"/>
              </w:rPr>
              <w:t>&lt;--</w:t>
            </w:r>
          </w:p>
        </w:tc>
        <w:tc>
          <w:tcPr>
            <w:tcW w:w="2977" w:type="dxa"/>
          </w:tcPr>
          <w:p w14:paraId="6C465CDD" w14:textId="77777777" w:rsidR="00F8597B" w:rsidRPr="00A15DCB" w:rsidRDefault="00F77F38" w:rsidP="00B7523D">
            <w:pPr>
              <w:pStyle w:val="TAL"/>
              <w:rPr>
                <w:lang w:eastAsia="zh-CN"/>
              </w:rPr>
            </w:pPr>
            <w:r w:rsidRPr="00A15DCB">
              <w:t xml:space="preserve">NR RRC: </w:t>
            </w:r>
            <w:r w:rsidR="00F8597B" w:rsidRPr="00A15DCB">
              <w:rPr>
                <w:i/>
                <w:lang w:eastAsia="en-US"/>
              </w:rPr>
              <w:t>RRCReconfiguration</w:t>
            </w:r>
          </w:p>
        </w:tc>
        <w:tc>
          <w:tcPr>
            <w:tcW w:w="567" w:type="dxa"/>
          </w:tcPr>
          <w:p w14:paraId="6265877D" w14:textId="77777777" w:rsidR="00F8597B" w:rsidRPr="00A15DCB" w:rsidRDefault="00F8597B" w:rsidP="00B7523D">
            <w:pPr>
              <w:pStyle w:val="TAC"/>
              <w:rPr>
                <w:lang w:eastAsia="zh-CN"/>
              </w:rPr>
            </w:pPr>
            <w:r w:rsidRPr="00A15DCB">
              <w:rPr>
                <w:lang w:eastAsia="zh-CN"/>
              </w:rPr>
              <w:t>-</w:t>
            </w:r>
          </w:p>
        </w:tc>
        <w:tc>
          <w:tcPr>
            <w:tcW w:w="892" w:type="dxa"/>
          </w:tcPr>
          <w:p w14:paraId="6C0BB454" w14:textId="77777777" w:rsidR="00F8597B" w:rsidRPr="00A15DCB" w:rsidRDefault="00F8597B" w:rsidP="00B7523D">
            <w:pPr>
              <w:pStyle w:val="TAC"/>
              <w:rPr>
                <w:lang w:eastAsia="zh-CN"/>
              </w:rPr>
            </w:pPr>
            <w:r w:rsidRPr="00A15DCB">
              <w:rPr>
                <w:lang w:eastAsia="zh-CN"/>
              </w:rPr>
              <w:t>-</w:t>
            </w:r>
          </w:p>
        </w:tc>
      </w:tr>
      <w:tr w:rsidR="00F8597B" w:rsidRPr="00A15DCB" w14:paraId="010816D1" w14:textId="77777777" w:rsidTr="00B7523D">
        <w:tc>
          <w:tcPr>
            <w:tcW w:w="648" w:type="dxa"/>
          </w:tcPr>
          <w:p w14:paraId="01BB79FA" w14:textId="77777777" w:rsidR="00F8597B" w:rsidRPr="00A15DCB" w:rsidRDefault="00F8597B" w:rsidP="00B7523D">
            <w:pPr>
              <w:pStyle w:val="TAC"/>
              <w:rPr>
                <w:lang w:eastAsia="zh-CN"/>
              </w:rPr>
            </w:pPr>
            <w:r w:rsidRPr="00A15DCB">
              <w:rPr>
                <w:lang w:eastAsia="zh-CN"/>
              </w:rPr>
              <w:t>2</w:t>
            </w:r>
          </w:p>
        </w:tc>
        <w:tc>
          <w:tcPr>
            <w:tcW w:w="3969" w:type="dxa"/>
          </w:tcPr>
          <w:p w14:paraId="104312F0" w14:textId="77777777" w:rsidR="00F8597B" w:rsidRPr="00A15DCB" w:rsidRDefault="00F8597B" w:rsidP="00B7523D">
            <w:pPr>
              <w:pStyle w:val="TAL"/>
              <w:rPr>
                <w:lang w:eastAsia="en-US"/>
              </w:rPr>
            </w:pPr>
            <w:r w:rsidRPr="00A15DCB">
              <w:rPr>
                <w:lang w:eastAsia="zh-CN"/>
              </w:rPr>
              <w:t xml:space="preserve">UE responses </w:t>
            </w:r>
            <w:r w:rsidRPr="00A15DCB">
              <w:rPr>
                <w:lang w:eastAsia="en-US"/>
              </w:rPr>
              <w:t>NR</w:t>
            </w:r>
            <w:r w:rsidRPr="00A15DCB">
              <w:rPr>
                <w:i/>
                <w:lang w:eastAsia="en-US"/>
              </w:rPr>
              <w:t xml:space="preserve"> RRCReconfigurationComplete</w:t>
            </w:r>
            <w:r w:rsidRPr="00A15DCB">
              <w:rPr>
                <w:lang w:eastAsia="zh-CN"/>
              </w:rPr>
              <w:t xml:space="preserve"> </w:t>
            </w:r>
            <w:r w:rsidR="00EA7C8B" w:rsidRPr="00A15DCB">
              <w:rPr>
                <w:lang w:eastAsia="en-US"/>
              </w:rPr>
              <w:t>message. Note</w:t>
            </w:r>
            <w:r w:rsidRPr="00A15DCB">
              <w:rPr>
                <w:lang w:eastAsia="en-US"/>
              </w:rPr>
              <w:t xml:space="preserve"> 2.</w:t>
            </w:r>
          </w:p>
        </w:tc>
        <w:tc>
          <w:tcPr>
            <w:tcW w:w="709" w:type="dxa"/>
          </w:tcPr>
          <w:p w14:paraId="783A2D9F" w14:textId="77777777" w:rsidR="00F8597B" w:rsidRPr="00A15DCB" w:rsidRDefault="00F8597B" w:rsidP="00B7523D">
            <w:pPr>
              <w:pStyle w:val="TAC"/>
              <w:rPr>
                <w:lang w:eastAsia="zh-CN"/>
              </w:rPr>
            </w:pPr>
            <w:r w:rsidRPr="00A15DCB">
              <w:rPr>
                <w:lang w:eastAsia="en-US"/>
              </w:rPr>
              <w:t>--&gt;</w:t>
            </w:r>
          </w:p>
        </w:tc>
        <w:tc>
          <w:tcPr>
            <w:tcW w:w="2977" w:type="dxa"/>
          </w:tcPr>
          <w:p w14:paraId="6AF51296" w14:textId="77777777" w:rsidR="00F8597B" w:rsidRPr="00A15DCB" w:rsidRDefault="00F77F38" w:rsidP="00B7523D">
            <w:pPr>
              <w:pStyle w:val="TAL"/>
              <w:rPr>
                <w:lang w:eastAsia="zh-CN"/>
              </w:rPr>
            </w:pPr>
            <w:r w:rsidRPr="00A15DCB">
              <w:t>NR RRC:</w:t>
            </w:r>
            <w:r w:rsidRPr="00A15DCB">
              <w:rPr>
                <w:i/>
              </w:rPr>
              <w:t xml:space="preserve"> </w:t>
            </w:r>
            <w:r w:rsidR="00F8597B" w:rsidRPr="00A15DCB">
              <w:rPr>
                <w:i/>
                <w:lang w:eastAsia="en-US"/>
              </w:rPr>
              <w:t>RRCReconfigurationComplete</w:t>
            </w:r>
          </w:p>
        </w:tc>
        <w:tc>
          <w:tcPr>
            <w:tcW w:w="567" w:type="dxa"/>
          </w:tcPr>
          <w:p w14:paraId="56D6FF00" w14:textId="77777777" w:rsidR="00F8597B" w:rsidRPr="00A15DCB" w:rsidRDefault="00F8597B" w:rsidP="00B7523D">
            <w:pPr>
              <w:pStyle w:val="TAC"/>
              <w:rPr>
                <w:lang w:eastAsia="zh-CN"/>
              </w:rPr>
            </w:pPr>
            <w:r w:rsidRPr="00A15DCB">
              <w:rPr>
                <w:lang w:eastAsia="zh-CN"/>
              </w:rPr>
              <w:t>-</w:t>
            </w:r>
          </w:p>
        </w:tc>
        <w:tc>
          <w:tcPr>
            <w:tcW w:w="892" w:type="dxa"/>
          </w:tcPr>
          <w:p w14:paraId="11017C3E" w14:textId="77777777" w:rsidR="00F8597B" w:rsidRPr="00A15DCB" w:rsidRDefault="00F8597B" w:rsidP="00B7523D">
            <w:pPr>
              <w:pStyle w:val="TAC"/>
              <w:rPr>
                <w:lang w:eastAsia="zh-CN"/>
              </w:rPr>
            </w:pPr>
            <w:r w:rsidRPr="00A15DCB">
              <w:rPr>
                <w:lang w:eastAsia="zh-CN"/>
              </w:rPr>
              <w:t>-</w:t>
            </w:r>
          </w:p>
        </w:tc>
      </w:tr>
      <w:tr w:rsidR="00F8597B" w:rsidRPr="00A15DCB" w14:paraId="079A1456" w14:textId="77777777" w:rsidTr="00B7523D">
        <w:tc>
          <w:tcPr>
            <w:tcW w:w="648" w:type="dxa"/>
          </w:tcPr>
          <w:p w14:paraId="2E5FFD8F" w14:textId="77777777" w:rsidR="00F8597B" w:rsidRPr="00A15DCB" w:rsidRDefault="00F8597B" w:rsidP="00B7523D">
            <w:pPr>
              <w:pStyle w:val="TAC"/>
              <w:rPr>
                <w:lang w:eastAsia="zh-CN"/>
              </w:rPr>
            </w:pPr>
            <w:r w:rsidRPr="00A15DCB">
              <w:rPr>
                <w:lang w:eastAsia="zh-CN"/>
              </w:rPr>
              <w:t>3</w:t>
            </w:r>
          </w:p>
        </w:tc>
        <w:tc>
          <w:tcPr>
            <w:tcW w:w="3969" w:type="dxa"/>
          </w:tcPr>
          <w:p w14:paraId="338F222E" w14:textId="77777777" w:rsidR="00F8597B" w:rsidRPr="00A15DCB" w:rsidRDefault="00F8597B" w:rsidP="00B7523D">
            <w:pPr>
              <w:pStyle w:val="TAL"/>
              <w:rPr>
                <w:lang w:eastAsia="en-US"/>
              </w:rPr>
            </w:pPr>
            <w:r w:rsidRPr="00A15DCB">
              <w:rPr>
                <w:lang w:eastAsia="en-US"/>
              </w:rPr>
              <w:t>The SS changes NR Cell 1 power level according to the row "T1" in table 7.1.1.1.</w:t>
            </w:r>
            <w:r w:rsidRPr="00A15DCB">
              <w:rPr>
                <w:lang w:eastAsia="zh-CN"/>
              </w:rPr>
              <w:t>4</w:t>
            </w:r>
            <w:r w:rsidRPr="00A15DCB">
              <w:rPr>
                <w:lang w:eastAsia="en-US"/>
              </w:rPr>
              <w:t>.3.2-1</w:t>
            </w:r>
            <w:r w:rsidR="00F77F38" w:rsidRPr="00A15DCB">
              <w:t>/1A</w:t>
            </w:r>
            <w:r w:rsidRPr="00A15DCB">
              <w:rPr>
                <w:lang w:eastAsia="en-US"/>
              </w:rPr>
              <w:t>.</w:t>
            </w:r>
          </w:p>
        </w:tc>
        <w:tc>
          <w:tcPr>
            <w:tcW w:w="709" w:type="dxa"/>
          </w:tcPr>
          <w:p w14:paraId="151F0BC7" w14:textId="77777777" w:rsidR="00F8597B" w:rsidRPr="00A15DCB" w:rsidRDefault="00F8597B" w:rsidP="00B7523D">
            <w:pPr>
              <w:pStyle w:val="TAC"/>
              <w:rPr>
                <w:lang w:eastAsia="zh-CN"/>
              </w:rPr>
            </w:pPr>
            <w:r w:rsidRPr="00A15DCB">
              <w:rPr>
                <w:lang w:eastAsia="zh-CN"/>
              </w:rPr>
              <w:t>-</w:t>
            </w:r>
          </w:p>
        </w:tc>
        <w:tc>
          <w:tcPr>
            <w:tcW w:w="2977" w:type="dxa"/>
          </w:tcPr>
          <w:p w14:paraId="631390F1" w14:textId="77777777" w:rsidR="00F8597B" w:rsidRPr="00A15DCB" w:rsidRDefault="00F8597B" w:rsidP="00B7523D">
            <w:pPr>
              <w:pStyle w:val="TAL"/>
              <w:rPr>
                <w:lang w:eastAsia="zh-CN"/>
              </w:rPr>
            </w:pPr>
            <w:r w:rsidRPr="00A15DCB">
              <w:rPr>
                <w:lang w:eastAsia="zh-CN"/>
              </w:rPr>
              <w:t>-</w:t>
            </w:r>
          </w:p>
        </w:tc>
        <w:tc>
          <w:tcPr>
            <w:tcW w:w="567" w:type="dxa"/>
          </w:tcPr>
          <w:p w14:paraId="00AC663A" w14:textId="77777777" w:rsidR="00F8597B" w:rsidRPr="00A15DCB" w:rsidRDefault="00F8597B" w:rsidP="00B7523D">
            <w:pPr>
              <w:pStyle w:val="TAC"/>
              <w:rPr>
                <w:lang w:eastAsia="zh-CN"/>
              </w:rPr>
            </w:pPr>
            <w:r w:rsidRPr="00A15DCB">
              <w:rPr>
                <w:lang w:eastAsia="zh-CN"/>
              </w:rPr>
              <w:t>-</w:t>
            </w:r>
          </w:p>
        </w:tc>
        <w:tc>
          <w:tcPr>
            <w:tcW w:w="892" w:type="dxa"/>
          </w:tcPr>
          <w:p w14:paraId="70DA73D1" w14:textId="77777777" w:rsidR="00F8597B" w:rsidRPr="00A15DCB" w:rsidRDefault="00F8597B" w:rsidP="00B7523D">
            <w:pPr>
              <w:pStyle w:val="TAC"/>
              <w:rPr>
                <w:lang w:eastAsia="zh-CN"/>
              </w:rPr>
            </w:pPr>
            <w:r w:rsidRPr="00A15DCB">
              <w:rPr>
                <w:lang w:eastAsia="zh-CN"/>
              </w:rPr>
              <w:t>-</w:t>
            </w:r>
          </w:p>
        </w:tc>
      </w:tr>
      <w:tr w:rsidR="00F8597B" w:rsidRPr="00A15DCB" w14:paraId="227D68EC" w14:textId="77777777" w:rsidTr="00B7523D">
        <w:tc>
          <w:tcPr>
            <w:tcW w:w="648" w:type="dxa"/>
          </w:tcPr>
          <w:p w14:paraId="3D0AEC8D" w14:textId="77777777" w:rsidR="00F8597B" w:rsidRPr="00A15DCB" w:rsidRDefault="00F8597B" w:rsidP="00B7523D">
            <w:pPr>
              <w:pStyle w:val="TAC"/>
              <w:rPr>
                <w:lang w:eastAsia="zh-CN"/>
              </w:rPr>
            </w:pPr>
            <w:r w:rsidRPr="00A15DCB">
              <w:rPr>
                <w:lang w:eastAsia="zh-CN"/>
              </w:rPr>
              <w:t>4</w:t>
            </w:r>
          </w:p>
        </w:tc>
        <w:tc>
          <w:tcPr>
            <w:tcW w:w="3969" w:type="dxa"/>
          </w:tcPr>
          <w:p w14:paraId="6721B7BC" w14:textId="056923B9" w:rsidR="00F8597B" w:rsidRPr="00A15DCB" w:rsidRDefault="00F8597B" w:rsidP="00B7523D">
            <w:pPr>
              <w:pStyle w:val="TAL"/>
              <w:rPr>
                <w:lang w:eastAsia="en-US"/>
              </w:rPr>
            </w:pPr>
            <w:r w:rsidRPr="00A15DCB">
              <w:rPr>
                <w:lang w:eastAsia="en-US"/>
              </w:rPr>
              <w:t xml:space="preserve">Check: Does the UE transmit a preamble on PRACH </w:t>
            </w:r>
            <w:r w:rsidRPr="00A15DCB">
              <w:rPr>
                <w:lang w:eastAsia="zh-CN"/>
              </w:rPr>
              <w:t xml:space="preserve">for the </w:t>
            </w:r>
            <w:r w:rsidRPr="00A15DCB">
              <w:rPr>
                <w:lang w:eastAsia="en-US"/>
              </w:rPr>
              <w:t>non-contention free Random Access Procedure on NR Cell 1 Beam index #</w:t>
            </w:r>
            <w:r w:rsidR="00DF3044" w:rsidRPr="00A15DCB">
              <w:rPr>
                <w:lang w:eastAsia="en-US"/>
              </w:rPr>
              <w:t>1</w:t>
            </w:r>
            <w:r w:rsidRPr="00A15DCB">
              <w:rPr>
                <w:lang w:eastAsia="en-US"/>
              </w:rPr>
              <w:t>?</w:t>
            </w:r>
          </w:p>
        </w:tc>
        <w:tc>
          <w:tcPr>
            <w:tcW w:w="709" w:type="dxa"/>
          </w:tcPr>
          <w:p w14:paraId="13929153" w14:textId="77777777" w:rsidR="00F8597B" w:rsidRPr="00A15DCB" w:rsidRDefault="00F8597B" w:rsidP="00B7523D">
            <w:pPr>
              <w:pStyle w:val="TAC"/>
              <w:rPr>
                <w:lang w:eastAsia="en-US"/>
              </w:rPr>
            </w:pPr>
            <w:r w:rsidRPr="00A15DCB">
              <w:rPr>
                <w:lang w:eastAsia="en-US"/>
              </w:rPr>
              <w:t>--&gt;</w:t>
            </w:r>
          </w:p>
        </w:tc>
        <w:tc>
          <w:tcPr>
            <w:tcW w:w="2977" w:type="dxa"/>
          </w:tcPr>
          <w:p w14:paraId="78DDD173" w14:textId="77777777" w:rsidR="00F8597B" w:rsidRPr="00A15DCB" w:rsidRDefault="00F8597B" w:rsidP="00B7523D">
            <w:pPr>
              <w:pStyle w:val="TAL"/>
              <w:rPr>
                <w:lang w:eastAsia="en-US"/>
              </w:rPr>
            </w:pPr>
            <w:r w:rsidRPr="00A15DCB">
              <w:rPr>
                <w:lang w:eastAsia="en-US"/>
              </w:rPr>
              <w:t>PRACH Preamble</w:t>
            </w:r>
          </w:p>
        </w:tc>
        <w:tc>
          <w:tcPr>
            <w:tcW w:w="567" w:type="dxa"/>
          </w:tcPr>
          <w:p w14:paraId="70B920BC" w14:textId="77777777" w:rsidR="00F8597B" w:rsidRPr="00A15DCB" w:rsidRDefault="00F8597B" w:rsidP="00B7523D">
            <w:pPr>
              <w:pStyle w:val="TAC"/>
              <w:rPr>
                <w:lang w:eastAsia="en-US"/>
              </w:rPr>
            </w:pPr>
            <w:r w:rsidRPr="00A15DCB">
              <w:rPr>
                <w:lang w:eastAsia="zh-CN"/>
              </w:rPr>
              <w:t>1</w:t>
            </w:r>
          </w:p>
        </w:tc>
        <w:tc>
          <w:tcPr>
            <w:tcW w:w="892" w:type="dxa"/>
          </w:tcPr>
          <w:p w14:paraId="0929C529" w14:textId="77777777" w:rsidR="00F8597B" w:rsidRPr="00A15DCB" w:rsidRDefault="00F8597B" w:rsidP="00B7523D">
            <w:pPr>
              <w:pStyle w:val="TAC"/>
              <w:rPr>
                <w:lang w:eastAsia="zh-CN"/>
              </w:rPr>
            </w:pPr>
            <w:r w:rsidRPr="00A15DCB">
              <w:rPr>
                <w:lang w:eastAsia="zh-CN"/>
              </w:rPr>
              <w:t>P</w:t>
            </w:r>
          </w:p>
        </w:tc>
      </w:tr>
      <w:tr w:rsidR="00F8597B" w:rsidRPr="00A15DCB" w14:paraId="05E015BD" w14:textId="77777777" w:rsidTr="00B7523D">
        <w:tc>
          <w:tcPr>
            <w:tcW w:w="648" w:type="dxa"/>
          </w:tcPr>
          <w:p w14:paraId="402EF3F6" w14:textId="77777777" w:rsidR="00F8597B" w:rsidRPr="00A15DCB" w:rsidRDefault="00F8597B" w:rsidP="00B7523D">
            <w:pPr>
              <w:pStyle w:val="TAC"/>
              <w:rPr>
                <w:lang w:eastAsia="zh-CN"/>
              </w:rPr>
            </w:pPr>
            <w:r w:rsidRPr="00A15DCB">
              <w:rPr>
                <w:lang w:eastAsia="zh-CN"/>
              </w:rPr>
              <w:t>5</w:t>
            </w:r>
          </w:p>
        </w:tc>
        <w:tc>
          <w:tcPr>
            <w:tcW w:w="3969" w:type="dxa"/>
          </w:tcPr>
          <w:p w14:paraId="6451F01E" w14:textId="77777777" w:rsidR="00F8597B" w:rsidRPr="00A15DCB" w:rsidRDefault="00F8597B" w:rsidP="00B7523D">
            <w:pPr>
              <w:pStyle w:val="TAL"/>
              <w:rPr>
                <w:lang w:eastAsia="en-US"/>
              </w:rPr>
            </w:pPr>
            <w:r w:rsidRPr="00A15DCB">
              <w:rPr>
                <w:lang w:eastAsia="en-US"/>
              </w:rPr>
              <w:t xml:space="preserve">The SS transmits a MAC PDU addressed to UE </w:t>
            </w:r>
            <w:r w:rsidRPr="00A15DCB">
              <w:rPr>
                <w:lang w:eastAsia="zh-CN"/>
              </w:rPr>
              <w:t>RA</w:t>
            </w:r>
            <w:r w:rsidRPr="00A15DCB">
              <w:rPr>
                <w:lang w:eastAsia="en-US"/>
              </w:rPr>
              <w:t>-RNTI, containing multiple RAR’s and one of the MAC sub headers contains a matching RAPID on NR Cell 1.</w:t>
            </w:r>
          </w:p>
        </w:tc>
        <w:tc>
          <w:tcPr>
            <w:tcW w:w="709" w:type="dxa"/>
          </w:tcPr>
          <w:p w14:paraId="3675A13D" w14:textId="77777777" w:rsidR="00F8597B" w:rsidRPr="00A15DCB" w:rsidRDefault="00F8597B" w:rsidP="00B7523D">
            <w:pPr>
              <w:pStyle w:val="TAC"/>
              <w:rPr>
                <w:lang w:eastAsia="en-US"/>
              </w:rPr>
            </w:pPr>
            <w:r w:rsidRPr="00A15DCB">
              <w:rPr>
                <w:lang w:eastAsia="en-US"/>
              </w:rPr>
              <w:t>&lt;--</w:t>
            </w:r>
          </w:p>
        </w:tc>
        <w:tc>
          <w:tcPr>
            <w:tcW w:w="2977" w:type="dxa"/>
          </w:tcPr>
          <w:p w14:paraId="59B7820B" w14:textId="77777777" w:rsidR="00F8597B" w:rsidRPr="00A15DCB" w:rsidRDefault="00F8597B" w:rsidP="00B7523D">
            <w:pPr>
              <w:pStyle w:val="TAL"/>
              <w:rPr>
                <w:lang w:eastAsia="en-US"/>
              </w:rPr>
            </w:pPr>
            <w:r w:rsidRPr="00A15DCB">
              <w:rPr>
                <w:lang w:eastAsia="en-US"/>
              </w:rPr>
              <w:t>Random Access Response</w:t>
            </w:r>
          </w:p>
        </w:tc>
        <w:tc>
          <w:tcPr>
            <w:tcW w:w="567" w:type="dxa"/>
          </w:tcPr>
          <w:p w14:paraId="7004B483" w14:textId="77777777" w:rsidR="00F8597B" w:rsidRPr="00A15DCB" w:rsidRDefault="00F8597B" w:rsidP="00B7523D">
            <w:pPr>
              <w:pStyle w:val="TAC"/>
              <w:rPr>
                <w:lang w:eastAsia="zh-CN"/>
              </w:rPr>
            </w:pPr>
            <w:r w:rsidRPr="00A15DCB">
              <w:rPr>
                <w:lang w:eastAsia="zh-CN"/>
              </w:rPr>
              <w:t>-</w:t>
            </w:r>
          </w:p>
        </w:tc>
        <w:tc>
          <w:tcPr>
            <w:tcW w:w="892" w:type="dxa"/>
          </w:tcPr>
          <w:p w14:paraId="7F8E0198" w14:textId="77777777" w:rsidR="00F8597B" w:rsidRPr="00A15DCB" w:rsidRDefault="00F8597B" w:rsidP="00B7523D">
            <w:pPr>
              <w:pStyle w:val="TAC"/>
              <w:rPr>
                <w:lang w:eastAsia="zh-CN"/>
              </w:rPr>
            </w:pPr>
            <w:r w:rsidRPr="00A15DCB">
              <w:rPr>
                <w:lang w:eastAsia="zh-CN"/>
              </w:rPr>
              <w:t>-</w:t>
            </w:r>
          </w:p>
        </w:tc>
      </w:tr>
      <w:tr w:rsidR="00F8597B" w:rsidRPr="00A15DCB" w14:paraId="7E40C883" w14:textId="77777777" w:rsidTr="00B7523D">
        <w:tc>
          <w:tcPr>
            <w:tcW w:w="648" w:type="dxa"/>
          </w:tcPr>
          <w:p w14:paraId="00AEAE55" w14:textId="77777777" w:rsidR="00F8597B" w:rsidRPr="00A15DCB" w:rsidRDefault="00F8597B" w:rsidP="00B7523D">
            <w:pPr>
              <w:pStyle w:val="TAC"/>
              <w:rPr>
                <w:lang w:eastAsia="zh-CN"/>
              </w:rPr>
            </w:pPr>
            <w:r w:rsidRPr="00A15DCB">
              <w:rPr>
                <w:lang w:eastAsia="zh-CN"/>
              </w:rPr>
              <w:t>6</w:t>
            </w:r>
          </w:p>
        </w:tc>
        <w:tc>
          <w:tcPr>
            <w:tcW w:w="3969" w:type="dxa"/>
          </w:tcPr>
          <w:p w14:paraId="4862AEF9" w14:textId="77777777" w:rsidR="00F8597B" w:rsidRPr="00A15DCB" w:rsidRDefault="00F8597B" w:rsidP="00B7523D">
            <w:pPr>
              <w:pStyle w:val="TAL"/>
              <w:rPr>
                <w:lang w:eastAsia="en-US"/>
              </w:rPr>
            </w:pPr>
            <w:r w:rsidRPr="00A15DCB">
              <w:rPr>
                <w:lang w:eastAsia="en-US"/>
              </w:rPr>
              <w:t>UE sends a msg3 using the grant associated to the Random Access Response received in Step 5 on NR Cell 1.</w:t>
            </w:r>
          </w:p>
        </w:tc>
        <w:tc>
          <w:tcPr>
            <w:tcW w:w="709" w:type="dxa"/>
          </w:tcPr>
          <w:p w14:paraId="0CDF53DD" w14:textId="77777777" w:rsidR="00F8597B" w:rsidRPr="00A15DCB" w:rsidRDefault="00F8597B" w:rsidP="00B7523D">
            <w:pPr>
              <w:pStyle w:val="TAC"/>
              <w:rPr>
                <w:lang w:eastAsia="en-US"/>
              </w:rPr>
            </w:pPr>
            <w:r w:rsidRPr="00A15DCB">
              <w:rPr>
                <w:lang w:eastAsia="en-US"/>
              </w:rPr>
              <w:t>--&gt;</w:t>
            </w:r>
          </w:p>
        </w:tc>
        <w:tc>
          <w:tcPr>
            <w:tcW w:w="2977" w:type="dxa"/>
          </w:tcPr>
          <w:p w14:paraId="6EA0F636" w14:textId="77777777" w:rsidR="00F8597B" w:rsidRPr="00A15DCB" w:rsidRDefault="00F8597B" w:rsidP="00B7523D">
            <w:pPr>
              <w:pStyle w:val="TAL"/>
              <w:rPr>
                <w:lang w:eastAsia="en-US"/>
              </w:rPr>
            </w:pPr>
            <w:r w:rsidRPr="00A15DCB">
              <w:rPr>
                <w:lang w:eastAsia="en-US"/>
              </w:rPr>
              <w:t>msg3 (C-RNTI MAC CONTROL ELEMENT)</w:t>
            </w:r>
          </w:p>
        </w:tc>
        <w:tc>
          <w:tcPr>
            <w:tcW w:w="567" w:type="dxa"/>
          </w:tcPr>
          <w:p w14:paraId="301266E9" w14:textId="77777777" w:rsidR="00F8597B" w:rsidRPr="00A15DCB" w:rsidRDefault="00F8597B" w:rsidP="00B7523D">
            <w:pPr>
              <w:pStyle w:val="TAC"/>
              <w:rPr>
                <w:lang w:eastAsia="zh-CN"/>
              </w:rPr>
            </w:pPr>
            <w:r w:rsidRPr="00A15DCB">
              <w:rPr>
                <w:lang w:eastAsia="zh-CN"/>
              </w:rPr>
              <w:t>-</w:t>
            </w:r>
          </w:p>
        </w:tc>
        <w:tc>
          <w:tcPr>
            <w:tcW w:w="892" w:type="dxa"/>
          </w:tcPr>
          <w:p w14:paraId="4D02C4B2" w14:textId="77777777" w:rsidR="00F8597B" w:rsidRPr="00A15DCB" w:rsidRDefault="00F8597B" w:rsidP="00B7523D">
            <w:pPr>
              <w:pStyle w:val="TAC"/>
              <w:rPr>
                <w:lang w:eastAsia="zh-CN"/>
              </w:rPr>
            </w:pPr>
            <w:r w:rsidRPr="00A15DCB">
              <w:rPr>
                <w:lang w:eastAsia="zh-CN"/>
              </w:rPr>
              <w:t>-</w:t>
            </w:r>
          </w:p>
        </w:tc>
      </w:tr>
      <w:tr w:rsidR="00F8597B" w:rsidRPr="00A15DCB" w14:paraId="3526DC84" w14:textId="77777777" w:rsidTr="00B7523D">
        <w:trPr>
          <w:trHeight w:val="530"/>
        </w:trPr>
        <w:tc>
          <w:tcPr>
            <w:tcW w:w="648" w:type="dxa"/>
          </w:tcPr>
          <w:p w14:paraId="1659405B" w14:textId="77777777" w:rsidR="00F8597B" w:rsidRPr="00A15DCB" w:rsidRDefault="00F8597B" w:rsidP="00B7523D">
            <w:pPr>
              <w:pStyle w:val="TAC"/>
              <w:rPr>
                <w:lang w:eastAsia="zh-CN"/>
              </w:rPr>
            </w:pPr>
            <w:r w:rsidRPr="00A15DCB">
              <w:rPr>
                <w:lang w:eastAsia="zh-CN"/>
              </w:rPr>
              <w:t>7</w:t>
            </w:r>
          </w:p>
        </w:tc>
        <w:tc>
          <w:tcPr>
            <w:tcW w:w="3969" w:type="dxa"/>
          </w:tcPr>
          <w:p w14:paraId="790692C9" w14:textId="77777777" w:rsidR="00F8597B" w:rsidRPr="00A15DCB" w:rsidRDefault="00F8597B" w:rsidP="00B7523D">
            <w:pPr>
              <w:pStyle w:val="TAL"/>
              <w:rPr>
                <w:lang w:eastAsia="en-US"/>
              </w:rPr>
            </w:pPr>
            <w:r w:rsidRPr="00A15DCB">
              <w:rPr>
                <w:lang w:eastAsia="en-US"/>
              </w:rPr>
              <w:t>SS schedules PDCCH transmission for UE C</w:t>
            </w:r>
            <w:r w:rsidRPr="00A15DCB">
              <w:rPr>
                <w:lang w:eastAsia="zh-CN"/>
              </w:rPr>
              <w:t>-</w:t>
            </w:r>
            <w:r w:rsidRPr="00A15DCB">
              <w:rPr>
                <w:lang w:eastAsia="en-US"/>
              </w:rPr>
              <w:t>RNTI.</w:t>
            </w:r>
          </w:p>
        </w:tc>
        <w:tc>
          <w:tcPr>
            <w:tcW w:w="709" w:type="dxa"/>
          </w:tcPr>
          <w:p w14:paraId="0C3A1DE9" w14:textId="77777777" w:rsidR="00F8597B" w:rsidRPr="00A15DCB" w:rsidRDefault="00F8597B" w:rsidP="00B7523D">
            <w:pPr>
              <w:pStyle w:val="TAC"/>
              <w:rPr>
                <w:lang w:eastAsia="en-US"/>
              </w:rPr>
            </w:pPr>
            <w:r w:rsidRPr="00A15DCB">
              <w:rPr>
                <w:lang w:eastAsia="en-US"/>
              </w:rPr>
              <w:t>&lt;--</w:t>
            </w:r>
          </w:p>
        </w:tc>
        <w:tc>
          <w:tcPr>
            <w:tcW w:w="2977" w:type="dxa"/>
          </w:tcPr>
          <w:p w14:paraId="2C9A34E9" w14:textId="77777777" w:rsidR="00F8597B" w:rsidRPr="00A15DCB" w:rsidRDefault="00F8597B" w:rsidP="00B7523D">
            <w:pPr>
              <w:pStyle w:val="TAL"/>
              <w:rPr>
                <w:lang w:eastAsia="en-US"/>
              </w:rPr>
            </w:pPr>
            <w:r w:rsidRPr="00A15DCB">
              <w:rPr>
                <w:lang w:eastAsia="en-US"/>
              </w:rPr>
              <w:t>Contention Resolution</w:t>
            </w:r>
          </w:p>
        </w:tc>
        <w:tc>
          <w:tcPr>
            <w:tcW w:w="567" w:type="dxa"/>
          </w:tcPr>
          <w:p w14:paraId="32EC8A24" w14:textId="77777777" w:rsidR="00F8597B" w:rsidRPr="00A15DCB" w:rsidRDefault="00F8597B" w:rsidP="00B7523D">
            <w:pPr>
              <w:pStyle w:val="TAC"/>
              <w:rPr>
                <w:lang w:eastAsia="zh-CN"/>
              </w:rPr>
            </w:pPr>
            <w:r w:rsidRPr="00A15DCB">
              <w:rPr>
                <w:lang w:eastAsia="zh-CN"/>
              </w:rPr>
              <w:t>-</w:t>
            </w:r>
          </w:p>
        </w:tc>
        <w:tc>
          <w:tcPr>
            <w:tcW w:w="892" w:type="dxa"/>
          </w:tcPr>
          <w:p w14:paraId="377C4319" w14:textId="77777777" w:rsidR="00F8597B" w:rsidRPr="00A15DCB" w:rsidRDefault="00F8597B" w:rsidP="00B7523D">
            <w:pPr>
              <w:pStyle w:val="TAC"/>
              <w:rPr>
                <w:lang w:eastAsia="zh-CN"/>
              </w:rPr>
            </w:pPr>
            <w:r w:rsidRPr="00A15DCB">
              <w:rPr>
                <w:lang w:eastAsia="zh-CN"/>
              </w:rPr>
              <w:t>-</w:t>
            </w:r>
          </w:p>
        </w:tc>
      </w:tr>
      <w:tr w:rsidR="00512564" w:rsidRPr="00A15DCB" w14:paraId="66888EC7" w14:textId="77777777" w:rsidTr="00B7523D">
        <w:trPr>
          <w:trHeight w:val="530"/>
        </w:trPr>
        <w:tc>
          <w:tcPr>
            <w:tcW w:w="648" w:type="dxa"/>
          </w:tcPr>
          <w:p w14:paraId="09019C0C" w14:textId="4C1553C7" w:rsidR="00512564" w:rsidRPr="00A15DCB" w:rsidRDefault="00512564" w:rsidP="00512564">
            <w:pPr>
              <w:pStyle w:val="TAC"/>
              <w:rPr>
                <w:lang w:eastAsia="zh-CN"/>
              </w:rPr>
            </w:pPr>
            <w:r w:rsidRPr="00A15DCB">
              <w:rPr>
                <w:lang w:eastAsia="zh-CN"/>
              </w:rPr>
              <w:t>-</w:t>
            </w:r>
          </w:p>
        </w:tc>
        <w:tc>
          <w:tcPr>
            <w:tcW w:w="3969" w:type="dxa"/>
          </w:tcPr>
          <w:p w14:paraId="1DCC3820" w14:textId="693BC7AA" w:rsidR="00512564" w:rsidRPr="00A15DCB" w:rsidRDefault="00512564" w:rsidP="00512564">
            <w:pPr>
              <w:pStyle w:val="TAL"/>
              <w:rPr>
                <w:lang w:eastAsia="en-US"/>
              </w:rPr>
            </w:pPr>
            <w:r w:rsidRPr="00A15DCB">
              <w:t xml:space="preserve">EXCEPTION: Steps 8a1 to 8a9 describe behaviour that depends on the UE capability; the “lower case letter” identifies a step sequence that takes place if </w:t>
            </w:r>
            <w:r w:rsidRPr="00A15DCB">
              <w:rPr>
                <w:lang w:eastAsia="zh-CN"/>
              </w:rPr>
              <w:t>two capabilities (i.e</w:t>
            </w:r>
            <w:r w:rsidRPr="00A15DCB">
              <w:t xml:space="preserve"> pc_maxNumberCSI_RS_BFD AND pc_maxNumberCSI_RS_SSB_CBD</w:t>
            </w:r>
            <w:r w:rsidRPr="00A15DCB">
              <w:rPr>
                <w:lang w:eastAsia="zh-CN"/>
              </w:rPr>
              <w:t>) are supported.</w:t>
            </w:r>
          </w:p>
        </w:tc>
        <w:tc>
          <w:tcPr>
            <w:tcW w:w="709" w:type="dxa"/>
          </w:tcPr>
          <w:p w14:paraId="3E91ED34" w14:textId="3567C4D0" w:rsidR="00512564" w:rsidRPr="00A15DCB" w:rsidRDefault="00512564" w:rsidP="00512564">
            <w:pPr>
              <w:pStyle w:val="TAC"/>
              <w:rPr>
                <w:lang w:eastAsia="en-US"/>
              </w:rPr>
            </w:pPr>
            <w:r w:rsidRPr="00A15DCB">
              <w:rPr>
                <w:lang w:eastAsia="zh-CN"/>
              </w:rPr>
              <w:t>-</w:t>
            </w:r>
          </w:p>
        </w:tc>
        <w:tc>
          <w:tcPr>
            <w:tcW w:w="2977" w:type="dxa"/>
          </w:tcPr>
          <w:p w14:paraId="7F45CBF6" w14:textId="68F6234C" w:rsidR="00512564" w:rsidRPr="00A15DCB" w:rsidRDefault="00512564" w:rsidP="00512564">
            <w:pPr>
              <w:pStyle w:val="TAL"/>
              <w:rPr>
                <w:lang w:eastAsia="en-US"/>
              </w:rPr>
            </w:pPr>
            <w:r w:rsidRPr="00A15DCB">
              <w:rPr>
                <w:lang w:eastAsia="zh-CN"/>
              </w:rPr>
              <w:t>-</w:t>
            </w:r>
          </w:p>
        </w:tc>
        <w:tc>
          <w:tcPr>
            <w:tcW w:w="567" w:type="dxa"/>
          </w:tcPr>
          <w:p w14:paraId="33AEA809" w14:textId="45B4FC3E" w:rsidR="00512564" w:rsidRPr="00A15DCB" w:rsidRDefault="00512564" w:rsidP="00512564">
            <w:pPr>
              <w:pStyle w:val="TAC"/>
              <w:rPr>
                <w:lang w:eastAsia="zh-CN"/>
              </w:rPr>
            </w:pPr>
            <w:r w:rsidRPr="00A15DCB">
              <w:rPr>
                <w:lang w:eastAsia="zh-CN"/>
              </w:rPr>
              <w:t>-</w:t>
            </w:r>
          </w:p>
        </w:tc>
        <w:tc>
          <w:tcPr>
            <w:tcW w:w="892" w:type="dxa"/>
          </w:tcPr>
          <w:p w14:paraId="4E712AEC" w14:textId="4B3DA400" w:rsidR="00512564" w:rsidRPr="00A15DCB" w:rsidRDefault="00512564" w:rsidP="00512564">
            <w:pPr>
              <w:pStyle w:val="TAC"/>
              <w:rPr>
                <w:lang w:eastAsia="zh-CN"/>
              </w:rPr>
            </w:pPr>
            <w:r w:rsidRPr="00A15DCB">
              <w:rPr>
                <w:lang w:eastAsia="zh-CN"/>
              </w:rPr>
              <w:t>-</w:t>
            </w:r>
          </w:p>
        </w:tc>
      </w:tr>
      <w:tr w:rsidR="00F8597B" w:rsidRPr="00A15DCB" w14:paraId="0B4FBCAF" w14:textId="77777777" w:rsidTr="00B7523D">
        <w:tc>
          <w:tcPr>
            <w:tcW w:w="648" w:type="dxa"/>
          </w:tcPr>
          <w:p w14:paraId="2EE683E7" w14:textId="52557934" w:rsidR="00F8597B" w:rsidRPr="00A15DCB" w:rsidRDefault="00F8597B" w:rsidP="00B7523D">
            <w:pPr>
              <w:pStyle w:val="TAC"/>
              <w:rPr>
                <w:lang w:eastAsia="zh-CN"/>
              </w:rPr>
            </w:pPr>
            <w:r w:rsidRPr="00A15DCB">
              <w:rPr>
                <w:lang w:eastAsia="zh-CN"/>
              </w:rPr>
              <w:t>8</w:t>
            </w:r>
            <w:r w:rsidR="00512564" w:rsidRPr="00A15DCB">
              <w:rPr>
                <w:lang w:eastAsia="zh-CN"/>
              </w:rPr>
              <w:t>a1</w:t>
            </w:r>
          </w:p>
        </w:tc>
        <w:tc>
          <w:tcPr>
            <w:tcW w:w="3969" w:type="dxa"/>
          </w:tcPr>
          <w:p w14:paraId="5C5F077D" w14:textId="1A0A428B" w:rsidR="00F8597B" w:rsidRPr="00A15DCB" w:rsidRDefault="00512564" w:rsidP="00B7523D">
            <w:pPr>
              <w:pStyle w:val="TAL"/>
              <w:rPr>
                <w:lang w:eastAsia="zh-CN"/>
              </w:rPr>
            </w:pPr>
            <w:r w:rsidRPr="00A15DCB">
              <w:rPr>
                <w:lang w:eastAsia="en-US"/>
              </w:rPr>
              <w:t xml:space="preserve">IF pc_maxNumberCSI_RS_BFD AND pc_maxNumberCSI_RS_SSB_CBD THEN the </w:t>
            </w:r>
            <w:r w:rsidR="00F8597B" w:rsidRPr="00A15DCB">
              <w:rPr>
                <w:lang w:eastAsia="en-US"/>
              </w:rPr>
              <w:t>SS transmits an NR</w:t>
            </w:r>
            <w:r w:rsidR="00F8597B" w:rsidRPr="00A15DCB">
              <w:rPr>
                <w:i/>
                <w:lang w:eastAsia="en-US"/>
              </w:rPr>
              <w:t xml:space="preserve"> RRCReconfiguration</w:t>
            </w:r>
            <w:r w:rsidR="00F8597B" w:rsidRPr="00A15DCB">
              <w:rPr>
                <w:lang w:eastAsia="en-US"/>
              </w:rPr>
              <w:t xml:space="preserve"> to establish random access resources for BFR associated with SS blocks</w:t>
            </w:r>
            <w:r w:rsidR="00F8597B" w:rsidRPr="00A15DCB">
              <w:rPr>
                <w:lang w:eastAsia="zh-CN"/>
              </w:rPr>
              <w:t xml:space="preserve"> </w:t>
            </w:r>
            <w:r w:rsidR="00EA7C8B" w:rsidRPr="00A15DCB">
              <w:rPr>
                <w:lang w:eastAsia="en-US"/>
              </w:rPr>
              <w:t>explicitly. Note</w:t>
            </w:r>
            <w:r w:rsidR="00F8597B" w:rsidRPr="00A15DCB">
              <w:rPr>
                <w:lang w:eastAsia="en-US"/>
              </w:rPr>
              <w:t xml:space="preserve"> 1.</w:t>
            </w:r>
          </w:p>
        </w:tc>
        <w:tc>
          <w:tcPr>
            <w:tcW w:w="709" w:type="dxa"/>
          </w:tcPr>
          <w:p w14:paraId="44AF26B1" w14:textId="77777777" w:rsidR="00F8597B" w:rsidRPr="00A15DCB" w:rsidRDefault="00F8597B" w:rsidP="00B7523D">
            <w:pPr>
              <w:pStyle w:val="TAC"/>
              <w:rPr>
                <w:lang w:eastAsia="en-US"/>
              </w:rPr>
            </w:pPr>
            <w:r w:rsidRPr="00A15DCB">
              <w:rPr>
                <w:lang w:eastAsia="en-US"/>
              </w:rPr>
              <w:t>&lt;--</w:t>
            </w:r>
          </w:p>
        </w:tc>
        <w:tc>
          <w:tcPr>
            <w:tcW w:w="2977" w:type="dxa"/>
          </w:tcPr>
          <w:p w14:paraId="0E6C3DCE" w14:textId="77777777" w:rsidR="00F8597B" w:rsidRPr="00A15DCB" w:rsidRDefault="00F77F38" w:rsidP="00B7523D">
            <w:pPr>
              <w:pStyle w:val="TAL"/>
              <w:rPr>
                <w:i/>
                <w:lang w:eastAsia="zh-CN"/>
              </w:rPr>
            </w:pPr>
            <w:r w:rsidRPr="00A15DCB">
              <w:t xml:space="preserve">NR RRC: </w:t>
            </w:r>
            <w:r w:rsidR="00F8597B" w:rsidRPr="00A15DCB">
              <w:rPr>
                <w:i/>
                <w:lang w:eastAsia="en-US"/>
              </w:rPr>
              <w:t>RRCReconfiguration</w:t>
            </w:r>
          </w:p>
        </w:tc>
        <w:tc>
          <w:tcPr>
            <w:tcW w:w="567" w:type="dxa"/>
          </w:tcPr>
          <w:p w14:paraId="698BB1B8" w14:textId="77777777" w:rsidR="00F8597B" w:rsidRPr="00A15DCB" w:rsidRDefault="00F8597B" w:rsidP="00B7523D">
            <w:pPr>
              <w:pStyle w:val="TAC"/>
              <w:rPr>
                <w:lang w:eastAsia="zh-CN"/>
              </w:rPr>
            </w:pPr>
            <w:r w:rsidRPr="00A15DCB">
              <w:rPr>
                <w:lang w:eastAsia="zh-CN"/>
              </w:rPr>
              <w:t>-</w:t>
            </w:r>
          </w:p>
        </w:tc>
        <w:tc>
          <w:tcPr>
            <w:tcW w:w="892" w:type="dxa"/>
          </w:tcPr>
          <w:p w14:paraId="2F2DCE4A" w14:textId="77777777" w:rsidR="00F8597B" w:rsidRPr="00A15DCB" w:rsidRDefault="00F8597B" w:rsidP="00B7523D">
            <w:pPr>
              <w:pStyle w:val="TAC"/>
              <w:rPr>
                <w:lang w:eastAsia="zh-CN"/>
              </w:rPr>
            </w:pPr>
            <w:r w:rsidRPr="00A15DCB">
              <w:rPr>
                <w:lang w:eastAsia="zh-CN"/>
              </w:rPr>
              <w:t>-</w:t>
            </w:r>
          </w:p>
        </w:tc>
      </w:tr>
      <w:tr w:rsidR="00F8597B" w:rsidRPr="00A15DCB" w14:paraId="191A0DE3" w14:textId="77777777" w:rsidTr="00B7523D">
        <w:tc>
          <w:tcPr>
            <w:tcW w:w="648" w:type="dxa"/>
          </w:tcPr>
          <w:p w14:paraId="0D064A36" w14:textId="16A78C04" w:rsidR="00F8597B" w:rsidRPr="00A15DCB" w:rsidRDefault="00512564" w:rsidP="00B7523D">
            <w:pPr>
              <w:pStyle w:val="TAC"/>
              <w:rPr>
                <w:lang w:eastAsia="zh-CN"/>
              </w:rPr>
            </w:pPr>
            <w:r w:rsidRPr="00A15DCB">
              <w:rPr>
                <w:lang w:eastAsia="zh-CN"/>
              </w:rPr>
              <w:t>8a2</w:t>
            </w:r>
          </w:p>
        </w:tc>
        <w:tc>
          <w:tcPr>
            <w:tcW w:w="3969" w:type="dxa"/>
          </w:tcPr>
          <w:p w14:paraId="4559BBC7" w14:textId="77777777" w:rsidR="00F8597B" w:rsidRPr="00A15DCB" w:rsidRDefault="00F8597B" w:rsidP="00B7523D">
            <w:pPr>
              <w:pStyle w:val="TAL"/>
              <w:rPr>
                <w:lang w:eastAsia="en-US"/>
              </w:rPr>
            </w:pPr>
            <w:r w:rsidRPr="00A15DCB">
              <w:rPr>
                <w:lang w:eastAsia="zh-CN"/>
              </w:rPr>
              <w:t xml:space="preserve">UE responses </w:t>
            </w:r>
            <w:r w:rsidRPr="00A15DCB">
              <w:rPr>
                <w:lang w:eastAsia="en-US"/>
              </w:rPr>
              <w:t>NR</w:t>
            </w:r>
            <w:r w:rsidRPr="00A15DCB">
              <w:rPr>
                <w:i/>
                <w:lang w:eastAsia="en-US"/>
              </w:rPr>
              <w:t xml:space="preserve"> RRCReconfigurationComplete</w:t>
            </w:r>
            <w:r w:rsidRPr="00A15DCB">
              <w:rPr>
                <w:lang w:eastAsia="en-US"/>
              </w:rPr>
              <w:t xml:space="preserve"> </w:t>
            </w:r>
            <w:r w:rsidR="00EA7C8B" w:rsidRPr="00A15DCB">
              <w:rPr>
                <w:lang w:eastAsia="en-US"/>
              </w:rPr>
              <w:t>message. Note</w:t>
            </w:r>
            <w:r w:rsidRPr="00A15DCB">
              <w:rPr>
                <w:lang w:eastAsia="en-US"/>
              </w:rPr>
              <w:t xml:space="preserve"> 2.</w:t>
            </w:r>
          </w:p>
        </w:tc>
        <w:tc>
          <w:tcPr>
            <w:tcW w:w="709" w:type="dxa"/>
          </w:tcPr>
          <w:p w14:paraId="1E85AA0C" w14:textId="77777777" w:rsidR="00F8597B" w:rsidRPr="00A15DCB" w:rsidRDefault="00F8597B" w:rsidP="00B7523D">
            <w:pPr>
              <w:pStyle w:val="TAC"/>
              <w:rPr>
                <w:lang w:eastAsia="en-US"/>
              </w:rPr>
            </w:pPr>
            <w:r w:rsidRPr="00A15DCB">
              <w:rPr>
                <w:lang w:eastAsia="en-US"/>
              </w:rPr>
              <w:t>--&gt;</w:t>
            </w:r>
          </w:p>
        </w:tc>
        <w:tc>
          <w:tcPr>
            <w:tcW w:w="2977" w:type="dxa"/>
          </w:tcPr>
          <w:p w14:paraId="08D93F4B" w14:textId="77777777" w:rsidR="00F8597B" w:rsidRPr="00A15DCB" w:rsidRDefault="00F77F38" w:rsidP="00B7523D">
            <w:pPr>
              <w:pStyle w:val="TAL"/>
              <w:rPr>
                <w:i/>
                <w:lang w:eastAsia="en-US"/>
              </w:rPr>
            </w:pPr>
            <w:r w:rsidRPr="00A15DCB">
              <w:t>NR RRC:</w:t>
            </w:r>
            <w:r w:rsidRPr="00A15DCB">
              <w:rPr>
                <w:i/>
              </w:rPr>
              <w:t xml:space="preserve"> </w:t>
            </w:r>
            <w:r w:rsidR="00F8597B" w:rsidRPr="00A15DCB">
              <w:rPr>
                <w:i/>
                <w:lang w:eastAsia="en-US"/>
              </w:rPr>
              <w:t>RRCReconfigurationComplete</w:t>
            </w:r>
          </w:p>
        </w:tc>
        <w:tc>
          <w:tcPr>
            <w:tcW w:w="567" w:type="dxa"/>
          </w:tcPr>
          <w:p w14:paraId="115DC4D0" w14:textId="77777777" w:rsidR="00F8597B" w:rsidRPr="00A15DCB" w:rsidRDefault="00F8597B" w:rsidP="00B7523D">
            <w:pPr>
              <w:pStyle w:val="TAC"/>
              <w:rPr>
                <w:lang w:eastAsia="zh-CN"/>
              </w:rPr>
            </w:pPr>
            <w:r w:rsidRPr="00A15DCB">
              <w:rPr>
                <w:lang w:eastAsia="zh-CN"/>
              </w:rPr>
              <w:t>-</w:t>
            </w:r>
          </w:p>
        </w:tc>
        <w:tc>
          <w:tcPr>
            <w:tcW w:w="892" w:type="dxa"/>
          </w:tcPr>
          <w:p w14:paraId="55542B9D" w14:textId="77777777" w:rsidR="00F8597B" w:rsidRPr="00A15DCB" w:rsidRDefault="00F8597B" w:rsidP="00B7523D">
            <w:pPr>
              <w:pStyle w:val="TAC"/>
              <w:rPr>
                <w:lang w:eastAsia="zh-CN"/>
              </w:rPr>
            </w:pPr>
            <w:r w:rsidRPr="00A15DCB">
              <w:rPr>
                <w:lang w:eastAsia="zh-CN"/>
              </w:rPr>
              <w:t>-</w:t>
            </w:r>
          </w:p>
        </w:tc>
      </w:tr>
      <w:tr w:rsidR="00F8597B" w:rsidRPr="00A15DCB" w14:paraId="70086F2E" w14:textId="77777777" w:rsidTr="00B7523D">
        <w:tc>
          <w:tcPr>
            <w:tcW w:w="648" w:type="dxa"/>
          </w:tcPr>
          <w:p w14:paraId="17938DDE" w14:textId="34B32DCD" w:rsidR="00F8597B" w:rsidRPr="00A15DCB" w:rsidRDefault="00512564" w:rsidP="00B7523D">
            <w:pPr>
              <w:pStyle w:val="TAC"/>
              <w:rPr>
                <w:lang w:eastAsia="en-US"/>
              </w:rPr>
            </w:pPr>
            <w:r w:rsidRPr="00A15DCB">
              <w:rPr>
                <w:lang w:eastAsia="en-US"/>
              </w:rPr>
              <w:t>8a3</w:t>
            </w:r>
          </w:p>
        </w:tc>
        <w:tc>
          <w:tcPr>
            <w:tcW w:w="3969" w:type="dxa"/>
          </w:tcPr>
          <w:p w14:paraId="12B62D4E" w14:textId="77777777" w:rsidR="00F8597B" w:rsidRPr="00A15DCB" w:rsidRDefault="00F8597B" w:rsidP="00B7523D">
            <w:pPr>
              <w:pStyle w:val="TAL"/>
              <w:rPr>
                <w:lang w:eastAsia="en-US"/>
              </w:rPr>
            </w:pPr>
            <w:r w:rsidRPr="00A15DCB">
              <w:rPr>
                <w:lang w:eastAsia="en-US"/>
              </w:rPr>
              <w:t>The SS changes NR Cell 1 power level according to the row "T2" in table 7.1.1.1.4.3.2-1</w:t>
            </w:r>
            <w:r w:rsidR="00F77F38" w:rsidRPr="00A15DCB">
              <w:t>/1A</w:t>
            </w:r>
            <w:r w:rsidRPr="00A15DCB">
              <w:rPr>
                <w:lang w:eastAsia="en-US"/>
              </w:rPr>
              <w:t>.</w:t>
            </w:r>
          </w:p>
        </w:tc>
        <w:tc>
          <w:tcPr>
            <w:tcW w:w="709" w:type="dxa"/>
          </w:tcPr>
          <w:p w14:paraId="71F4D0E4" w14:textId="77777777" w:rsidR="00F8597B" w:rsidRPr="00A15DCB" w:rsidRDefault="00F8597B" w:rsidP="00B7523D">
            <w:pPr>
              <w:pStyle w:val="TAC"/>
              <w:rPr>
                <w:lang w:eastAsia="zh-CN"/>
              </w:rPr>
            </w:pPr>
            <w:r w:rsidRPr="00A15DCB">
              <w:rPr>
                <w:lang w:eastAsia="zh-CN"/>
              </w:rPr>
              <w:t>-</w:t>
            </w:r>
          </w:p>
        </w:tc>
        <w:tc>
          <w:tcPr>
            <w:tcW w:w="2977" w:type="dxa"/>
          </w:tcPr>
          <w:p w14:paraId="57FEA693" w14:textId="77777777" w:rsidR="00F8597B" w:rsidRPr="00A15DCB" w:rsidRDefault="00F8597B" w:rsidP="00B7523D">
            <w:pPr>
              <w:pStyle w:val="TAL"/>
              <w:rPr>
                <w:lang w:eastAsia="zh-CN"/>
              </w:rPr>
            </w:pPr>
            <w:r w:rsidRPr="00A15DCB">
              <w:rPr>
                <w:lang w:eastAsia="zh-CN"/>
              </w:rPr>
              <w:t>-</w:t>
            </w:r>
          </w:p>
        </w:tc>
        <w:tc>
          <w:tcPr>
            <w:tcW w:w="567" w:type="dxa"/>
          </w:tcPr>
          <w:p w14:paraId="5F493708" w14:textId="77777777" w:rsidR="00F8597B" w:rsidRPr="00A15DCB" w:rsidRDefault="00F8597B" w:rsidP="00B7523D">
            <w:pPr>
              <w:pStyle w:val="TAC"/>
              <w:rPr>
                <w:lang w:eastAsia="en-US"/>
              </w:rPr>
            </w:pPr>
            <w:r w:rsidRPr="00A15DCB">
              <w:rPr>
                <w:lang w:eastAsia="en-US"/>
              </w:rPr>
              <w:t>-</w:t>
            </w:r>
          </w:p>
        </w:tc>
        <w:tc>
          <w:tcPr>
            <w:tcW w:w="892" w:type="dxa"/>
          </w:tcPr>
          <w:p w14:paraId="16D121C0" w14:textId="77777777" w:rsidR="00F8597B" w:rsidRPr="00A15DCB" w:rsidRDefault="00F8597B" w:rsidP="00B7523D">
            <w:pPr>
              <w:pStyle w:val="TAC"/>
              <w:rPr>
                <w:lang w:eastAsia="en-US"/>
              </w:rPr>
            </w:pPr>
            <w:r w:rsidRPr="00A15DCB">
              <w:rPr>
                <w:lang w:eastAsia="en-US"/>
              </w:rPr>
              <w:t>-</w:t>
            </w:r>
          </w:p>
        </w:tc>
      </w:tr>
      <w:tr w:rsidR="00F8597B" w:rsidRPr="00A15DCB" w14:paraId="7E5C4763" w14:textId="77777777" w:rsidTr="00B7523D">
        <w:tc>
          <w:tcPr>
            <w:tcW w:w="648" w:type="dxa"/>
          </w:tcPr>
          <w:p w14:paraId="0E9E2CE7" w14:textId="58F0DBBA" w:rsidR="00F8597B" w:rsidRPr="00A15DCB" w:rsidRDefault="00512564" w:rsidP="00B7523D">
            <w:pPr>
              <w:pStyle w:val="TAC"/>
              <w:rPr>
                <w:lang w:eastAsia="en-US"/>
              </w:rPr>
            </w:pPr>
            <w:r w:rsidRPr="00A15DCB">
              <w:rPr>
                <w:lang w:eastAsia="en-US"/>
              </w:rPr>
              <w:t>8a4</w:t>
            </w:r>
          </w:p>
        </w:tc>
        <w:tc>
          <w:tcPr>
            <w:tcW w:w="3969" w:type="dxa"/>
          </w:tcPr>
          <w:p w14:paraId="652D50B0" w14:textId="2D8C366B" w:rsidR="00F8597B" w:rsidRPr="00A15DCB" w:rsidRDefault="00F8597B" w:rsidP="00B7523D">
            <w:pPr>
              <w:pStyle w:val="TAL"/>
              <w:rPr>
                <w:lang w:eastAsia="en-US"/>
              </w:rPr>
            </w:pPr>
            <w:r w:rsidRPr="00A15DCB">
              <w:rPr>
                <w:lang w:eastAsia="en-US"/>
              </w:rPr>
              <w:t>Check: Does the UE transmit preamble on PRACH using a preamble with PREAMBLE_INDEX to a ra-PreambleIndex corresponding to the selected SS block provided by RRC on NR Cell 1 Beam index #</w:t>
            </w:r>
            <w:r w:rsidR="00DF3044" w:rsidRPr="00A15DCB">
              <w:rPr>
                <w:lang w:eastAsia="en-US"/>
              </w:rPr>
              <w:t>0</w:t>
            </w:r>
            <w:r w:rsidRPr="00A15DCB">
              <w:rPr>
                <w:lang w:eastAsia="en-US"/>
              </w:rPr>
              <w:t>?</w:t>
            </w:r>
          </w:p>
        </w:tc>
        <w:tc>
          <w:tcPr>
            <w:tcW w:w="709" w:type="dxa"/>
          </w:tcPr>
          <w:p w14:paraId="167D67AD" w14:textId="77777777" w:rsidR="00F8597B" w:rsidRPr="00A15DCB" w:rsidRDefault="00F8597B" w:rsidP="00B7523D">
            <w:pPr>
              <w:pStyle w:val="TAC"/>
              <w:rPr>
                <w:lang w:eastAsia="en-US"/>
              </w:rPr>
            </w:pPr>
            <w:r w:rsidRPr="00A15DCB">
              <w:rPr>
                <w:lang w:eastAsia="en-US"/>
              </w:rPr>
              <w:t>--&gt;</w:t>
            </w:r>
          </w:p>
        </w:tc>
        <w:tc>
          <w:tcPr>
            <w:tcW w:w="2977" w:type="dxa"/>
          </w:tcPr>
          <w:p w14:paraId="63FF155D" w14:textId="77777777" w:rsidR="00F8597B" w:rsidRPr="00A15DCB" w:rsidRDefault="00F8597B" w:rsidP="00B7523D">
            <w:pPr>
              <w:pStyle w:val="TAL"/>
              <w:rPr>
                <w:lang w:eastAsia="en-US"/>
              </w:rPr>
            </w:pPr>
            <w:r w:rsidRPr="00A15DCB">
              <w:rPr>
                <w:lang w:eastAsia="en-US"/>
              </w:rPr>
              <w:t>PRACH Preamble</w:t>
            </w:r>
          </w:p>
        </w:tc>
        <w:tc>
          <w:tcPr>
            <w:tcW w:w="567" w:type="dxa"/>
          </w:tcPr>
          <w:p w14:paraId="4BE36F7E" w14:textId="77777777" w:rsidR="00F8597B" w:rsidRPr="00A15DCB" w:rsidRDefault="00F8597B" w:rsidP="00B7523D">
            <w:pPr>
              <w:pStyle w:val="TAC"/>
              <w:rPr>
                <w:lang w:eastAsia="en-US"/>
              </w:rPr>
            </w:pPr>
            <w:r w:rsidRPr="00A15DCB">
              <w:rPr>
                <w:lang w:eastAsia="en-US"/>
              </w:rPr>
              <w:t>2</w:t>
            </w:r>
          </w:p>
        </w:tc>
        <w:tc>
          <w:tcPr>
            <w:tcW w:w="892" w:type="dxa"/>
          </w:tcPr>
          <w:p w14:paraId="6F392563" w14:textId="77777777" w:rsidR="00F8597B" w:rsidRPr="00A15DCB" w:rsidRDefault="00F8597B" w:rsidP="00B7523D">
            <w:pPr>
              <w:pStyle w:val="TAC"/>
              <w:rPr>
                <w:lang w:eastAsia="en-US"/>
              </w:rPr>
            </w:pPr>
            <w:r w:rsidRPr="00A15DCB">
              <w:rPr>
                <w:lang w:eastAsia="en-US"/>
              </w:rPr>
              <w:t>P</w:t>
            </w:r>
          </w:p>
        </w:tc>
      </w:tr>
      <w:tr w:rsidR="00F8597B" w:rsidRPr="00A15DCB" w14:paraId="00F053F6" w14:textId="77777777" w:rsidTr="00B7523D">
        <w:tc>
          <w:tcPr>
            <w:tcW w:w="648" w:type="dxa"/>
          </w:tcPr>
          <w:p w14:paraId="352BAE0E" w14:textId="2B2A48A3" w:rsidR="00F8597B" w:rsidRPr="00A15DCB" w:rsidRDefault="00512564" w:rsidP="00B7523D">
            <w:pPr>
              <w:pStyle w:val="TAC"/>
              <w:rPr>
                <w:lang w:eastAsia="zh-CN"/>
              </w:rPr>
            </w:pPr>
            <w:r w:rsidRPr="00A15DCB">
              <w:rPr>
                <w:lang w:eastAsia="zh-CN"/>
              </w:rPr>
              <w:t>8a5</w:t>
            </w:r>
          </w:p>
        </w:tc>
        <w:tc>
          <w:tcPr>
            <w:tcW w:w="3969" w:type="dxa"/>
          </w:tcPr>
          <w:p w14:paraId="67C12A1F" w14:textId="77777777" w:rsidR="00F8597B" w:rsidRPr="00A15DCB" w:rsidRDefault="00F8597B" w:rsidP="00B7523D">
            <w:pPr>
              <w:keepNext/>
              <w:keepLines/>
              <w:spacing w:after="0"/>
              <w:rPr>
                <w:rFonts w:ascii="Arial" w:hAnsi="Arial" w:cs="Arial"/>
                <w:sz w:val="18"/>
                <w:szCs w:val="18"/>
              </w:rPr>
            </w:pPr>
            <w:r w:rsidRPr="00A15DCB">
              <w:rPr>
                <w:rFonts w:ascii="Arial" w:hAnsi="Arial" w:cs="Arial"/>
                <w:sz w:val="18"/>
                <w:szCs w:val="18"/>
              </w:rPr>
              <w:t xml:space="preserve">The SS waits for ra-ResponseWindowBFR </w:t>
            </w:r>
            <w:r w:rsidRPr="00A15DCB">
              <w:rPr>
                <w:rFonts w:ascii="Arial" w:hAnsi="Arial" w:cs="Arial"/>
                <w:sz w:val="18"/>
                <w:szCs w:val="18"/>
                <w:lang w:eastAsia="zh-CN"/>
              </w:rPr>
              <w:t>expire.</w:t>
            </w:r>
          </w:p>
          <w:p w14:paraId="7879DBB2" w14:textId="77777777" w:rsidR="00F8597B" w:rsidRPr="00A15DCB" w:rsidRDefault="00F8597B" w:rsidP="00B7523D">
            <w:pPr>
              <w:pStyle w:val="TAL"/>
              <w:rPr>
                <w:lang w:eastAsia="en-US"/>
              </w:rPr>
            </w:pPr>
            <w:r w:rsidRPr="00A15DCB">
              <w:rPr>
                <w:rFonts w:cs="Arial"/>
                <w:szCs w:val="18"/>
                <w:lang w:eastAsia="en-US"/>
              </w:rPr>
              <w:t>NOTE: The SS does not transmit Random Access Response to the UE.</w:t>
            </w:r>
          </w:p>
        </w:tc>
        <w:tc>
          <w:tcPr>
            <w:tcW w:w="709" w:type="dxa"/>
          </w:tcPr>
          <w:p w14:paraId="75EE4634" w14:textId="77777777" w:rsidR="00F8597B" w:rsidRPr="00A15DCB" w:rsidRDefault="00F8597B" w:rsidP="00B7523D">
            <w:pPr>
              <w:pStyle w:val="TAC"/>
              <w:rPr>
                <w:lang w:eastAsia="zh-CN"/>
              </w:rPr>
            </w:pPr>
            <w:r w:rsidRPr="00A15DCB">
              <w:rPr>
                <w:lang w:eastAsia="zh-CN"/>
              </w:rPr>
              <w:t>-</w:t>
            </w:r>
          </w:p>
        </w:tc>
        <w:tc>
          <w:tcPr>
            <w:tcW w:w="2977" w:type="dxa"/>
          </w:tcPr>
          <w:p w14:paraId="5108338C" w14:textId="77777777" w:rsidR="00F8597B" w:rsidRPr="00A15DCB" w:rsidRDefault="00F8597B" w:rsidP="00B7523D">
            <w:pPr>
              <w:pStyle w:val="TAL"/>
              <w:rPr>
                <w:lang w:eastAsia="zh-CN"/>
              </w:rPr>
            </w:pPr>
            <w:r w:rsidRPr="00A15DCB">
              <w:rPr>
                <w:lang w:eastAsia="zh-CN"/>
              </w:rPr>
              <w:t>-</w:t>
            </w:r>
          </w:p>
        </w:tc>
        <w:tc>
          <w:tcPr>
            <w:tcW w:w="567" w:type="dxa"/>
          </w:tcPr>
          <w:p w14:paraId="42AE6909" w14:textId="77777777" w:rsidR="00F8597B" w:rsidRPr="00A15DCB" w:rsidRDefault="00F8597B" w:rsidP="00B7523D">
            <w:pPr>
              <w:pStyle w:val="TAC"/>
              <w:rPr>
                <w:lang w:eastAsia="zh-CN"/>
              </w:rPr>
            </w:pPr>
            <w:r w:rsidRPr="00A15DCB">
              <w:rPr>
                <w:lang w:eastAsia="zh-CN"/>
              </w:rPr>
              <w:t>-</w:t>
            </w:r>
          </w:p>
        </w:tc>
        <w:tc>
          <w:tcPr>
            <w:tcW w:w="892" w:type="dxa"/>
          </w:tcPr>
          <w:p w14:paraId="38005CAE" w14:textId="77777777" w:rsidR="00F8597B" w:rsidRPr="00A15DCB" w:rsidRDefault="00F8597B" w:rsidP="00B7523D">
            <w:pPr>
              <w:pStyle w:val="TAC"/>
              <w:rPr>
                <w:lang w:eastAsia="zh-CN"/>
              </w:rPr>
            </w:pPr>
            <w:r w:rsidRPr="00A15DCB">
              <w:rPr>
                <w:lang w:eastAsia="zh-CN"/>
              </w:rPr>
              <w:t>-</w:t>
            </w:r>
          </w:p>
        </w:tc>
      </w:tr>
      <w:tr w:rsidR="00F8597B" w:rsidRPr="00A15DCB" w14:paraId="7F8FDB04" w14:textId="77777777" w:rsidTr="00B7523D">
        <w:tc>
          <w:tcPr>
            <w:tcW w:w="648" w:type="dxa"/>
          </w:tcPr>
          <w:p w14:paraId="1ED1A231" w14:textId="1031556E" w:rsidR="00F8597B" w:rsidRPr="00A15DCB" w:rsidRDefault="00512564" w:rsidP="00B7523D">
            <w:pPr>
              <w:pStyle w:val="TAC"/>
              <w:rPr>
                <w:lang w:eastAsia="en-US"/>
              </w:rPr>
            </w:pPr>
            <w:r w:rsidRPr="00A15DCB">
              <w:rPr>
                <w:lang w:eastAsia="en-US"/>
              </w:rPr>
              <w:t>8a6</w:t>
            </w:r>
          </w:p>
        </w:tc>
        <w:tc>
          <w:tcPr>
            <w:tcW w:w="3969" w:type="dxa"/>
          </w:tcPr>
          <w:p w14:paraId="6B47F084" w14:textId="77777777" w:rsidR="00F8597B" w:rsidRPr="00A15DCB" w:rsidRDefault="00F8597B" w:rsidP="00B7523D">
            <w:pPr>
              <w:pStyle w:val="TAL"/>
              <w:rPr>
                <w:lang w:eastAsia="en-US"/>
              </w:rPr>
            </w:pPr>
            <w:r w:rsidRPr="00A15DCB">
              <w:rPr>
                <w:lang w:eastAsia="en-US"/>
              </w:rPr>
              <w:t>Check: Does the UE retransmit a preamble on PRACH with ra-PreambleIndex same as the Step 11?</w:t>
            </w:r>
          </w:p>
        </w:tc>
        <w:tc>
          <w:tcPr>
            <w:tcW w:w="709" w:type="dxa"/>
          </w:tcPr>
          <w:p w14:paraId="41E2DE91" w14:textId="77777777" w:rsidR="00F8597B" w:rsidRPr="00A15DCB" w:rsidRDefault="00F8597B" w:rsidP="00B7523D">
            <w:pPr>
              <w:pStyle w:val="TAC"/>
              <w:rPr>
                <w:lang w:eastAsia="en-US"/>
              </w:rPr>
            </w:pPr>
            <w:r w:rsidRPr="00A15DCB">
              <w:rPr>
                <w:lang w:eastAsia="en-US"/>
              </w:rPr>
              <w:t>--&gt;</w:t>
            </w:r>
          </w:p>
        </w:tc>
        <w:tc>
          <w:tcPr>
            <w:tcW w:w="2977" w:type="dxa"/>
          </w:tcPr>
          <w:p w14:paraId="37814468" w14:textId="77777777" w:rsidR="00F8597B" w:rsidRPr="00A15DCB" w:rsidRDefault="00F8597B" w:rsidP="00B7523D">
            <w:pPr>
              <w:pStyle w:val="TAL"/>
              <w:rPr>
                <w:lang w:eastAsia="en-US"/>
              </w:rPr>
            </w:pPr>
            <w:r w:rsidRPr="00A15DCB">
              <w:rPr>
                <w:lang w:eastAsia="en-US"/>
              </w:rPr>
              <w:t>PRACH Preamble</w:t>
            </w:r>
          </w:p>
        </w:tc>
        <w:tc>
          <w:tcPr>
            <w:tcW w:w="567" w:type="dxa"/>
          </w:tcPr>
          <w:p w14:paraId="752A1A8D" w14:textId="77777777" w:rsidR="00F8597B" w:rsidRPr="00A15DCB" w:rsidRDefault="00F8597B" w:rsidP="00B7523D">
            <w:pPr>
              <w:pStyle w:val="TAC"/>
              <w:rPr>
                <w:lang w:eastAsia="en-US"/>
              </w:rPr>
            </w:pPr>
            <w:r w:rsidRPr="00A15DCB">
              <w:rPr>
                <w:lang w:eastAsia="en-US"/>
              </w:rPr>
              <w:t>4</w:t>
            </w:r>
          </w:p>
        </w:tc>
        <w:tc>
          <w:tcPr>
            <w:tcW w:w="892" w:type="dxa"/>
          </w:tcPr>
          <w:p w14:paraId="6B498C14" w14:textId="77777777" w:rsidR="00F8597B" w:rsidRPr="00A15DCB" w:rsidRDefault="00F8597B" w:rsidP="00B7523D">
            <w:pPr>
              <w:pStyle w:val="TAC"/>
              <w:rPr>
                <w:lang w:eastAsia="en-US"/>
              </w:rPr>
            </w:pPr>
            <w:r w:rsidRPr="00A15DCB">
              <w:rPr>
                <w:lang w:eastAsia="en-US"/>
              </w:rPr>
              <w:t>P</w:t>
            </w:r>
          </w:p>
        </w:tc>
      </w:tr>
      <w:tr w:rsidR="00F8597B" w:rsidRPr="00A15DCB" w14:paraId="2A942BC6" w14:textId="77777777" w:rsidTr="00B7523D">
        <w:tc>
          <w:tcPr>
            <w:tcW w:w="648" w:type="dxa"/>
          </w:tcPr>
          <w:p w14:paraId="4CD21D1E" w14:textId="4FA729FD" w:rsidR="00F8597B" w:rsidRPr="00A15DCB" w:rsidRDefault="00512564" w:rsidP="00B7523D">
            <w:pPr>
              <w:pStyle w:val="TAC"/>
              <w:rPr>
                <w:lang w:eastAsia="en-US"/>
              </w:rPr>
            </w:pPr>
            <w:r w:rsidRPr="00A15DCB">
              <w:rPr>
                <w:lang w:eastAsia="en-US"/>
              </w:rPr>
              <w:t>8a7</w:t>
            </w:r>
          </w:p>
        </w:tc>
        <w:tc>
          <w:tcPr>
            <w:tcW w:w="3969" w:type="dxa"/>
          </w:tcPr>
          <w:p w14:paraId="33B3DAB2" w14:textId="77777777" w:rsidR="00F8597B" w:rsidRPr="00A15DCB" w:rsidRDefault="00F8597B" w:rsidP="00B7523D">
            <w:pPr>
              <w:pStyle w:val="TAL"/>
              <w:rPr>
                <w:lang w:eastAsia="en-US"/>
              </w:rPr>
            </w:pPr>
            <w:r w:rsidRPr="00A15DCB">
              <w:rPr>
                <w:lang w:eastAsia="en-US"/>
              </w:rPr>
              <w:t xml:space="preserve">The SS transmits a MAC PDU addressed to UE </w:t>
            </w:r>
            <w:r w:rsidRPr="00A15DCB">
              <w:rPr>
                <w:lang w:eastAsia="zh-CN"/>
              </w:rPr>
              <w:t>C</w:t>
            </w:r>
            <w:r w:rsidRPr="00A15DCB">
              <w:rPr>
                <w:lang w:eastAsia="en-US"/>
              </w:rPr>
              <w:t>-RNTI, containing multiple RAR’s and one of the MAC sub headers contains a matching RAPID on NR Cell 1.</w:t>
            </w:r>
          </w:p>
        </w:tc>
        <w:tc>
          <w:tcPr>
            <w:tcW w:w="709" w:type="dxa"/>
          </w:tcPr>
          <w:p w14:paraId="15D9AD7E" w14:textId="77777777" w:rsidR="00F8597B" w:rsidRPr="00A15DCB" w:rsidRDefault="00F8597B" w:rsidP="00B7523D">
            <w:pPr>
              <w:pStyle w:val="TAC"/>
              <w:rPr>
                <w:lang w:eastAsia="en-US"/>
              </w:rPr>
            </w:pPr>
            <w:r w:rsidRPr="00A15DCB">
              <w:rPr>
                <w:lang w:eastAsia="en-US"/>
              </w:rPr>
              <w:t>&lt;--</w:t>
            </w:r>
          </w:p>
        </w:tc>
        <w:tc>
          <w:tcPr>
            <w:tcW w:w="2977" w:type="dxa"/>
          </w:tcPr>
          <w:p w14:paraId="5AE1718B" w14:textId="77777777" w:rsidR="00F8597B" w:rsidRPr="00A15DCB" w:rsidRDefault="00F8597B" w:rsidP="00B7523D">
            <w:pPr>
              <w:pStyle w:val="TAL"/>
              <w:rPr>
                <w:lang w:eastAsia="en-US"/>
              </w:rPr>
            </w:pPr>
            <w:r w:rsidRPr="00A15DCB">
              <w:rPr>
                <w:lang w:eastAsia="en-US"/>
              </w:rPr>
              <w:t>Random Access Response</w:t>
            </w:r>
          </w:p>
        </w:tc>
        <w:tc>
          <w:tcPr>
            <w:tcW w:w="567" w:type="dxa"/>
          </w:tcPr>
          <w:p w14:paraId="15CDD93C" w14:textId="77777777" w:rsidR="00F8597B" w:rsidRPr="00A15DCB" w:rsidRDefault="00F8597B" w:rsidP="00B7523D">
            <w:pPr>
              <w:pStyle w:val="TAC"/>
              <w:rPr>
                <w:lang w:eastAsia="en-US"/>
              </w:rPr>
            </w:pPr>
            <w:r w:rsidRPr="00A15DCB">
              <w:rPr>
                <w:lang w:eastAsia="zh-CN"/>
              </w:rPr>
              <w:t>-</w:t>
            </w:r>
          </w:p>
        </w:tc>
        <w:tc>
          <w:tcPr>
            <w:tcW w:w="892" w:type="dxa"/>
          </w:tcPr>
          <w:p w14:paraId="15139051" w14:textId="77777777" w:rsidR="00F8597B" w:rsidRPr="00A15DCB" w:rsidRDefault="00F8597B" w:rsidP="00B7523D">
            <w:pPr>
              <w:pStyle w:val="TAC"/>
              <w:rPr>
                <w:lang w:eastAsia="en-US"/>
              </w:rPr>
            </w:pPr>
            <w:r w:rsidRPr="00A15DCB">
              <w:rPr>
                <w:lang w:eastAsia="zh-CN"/>
              </w:rPr>
              <w:t>-</w:t>
            </w:r>
          </w:p>
        </w:tc>
      </w:tr>
      <w:tr w:rsidR="00F8597B" w:rsidRPr="00A15DCB" w14:paraId="11938F5C" w14:textId="77777777" w:rsidTr="00B7523D">
        <w:tc>
          <w:tcPr>
            <w:tcW w:w="648" w:type="dxa"/>
          </w:tcPr>
          <w:p w14:paraId="11601530" w14:textId="5B029E42" w:rsidR="00F8597B" w:rsidRPr="00A15DCB" w:rsidRDefault="00512564" w:rsidP="00B7523D">
            <w:pPr>
              <w:pStyle w:val="TAC"/>
              <w:rPr>
                <w:lang w:eastAsia="zh-CN"/>
              </w:rPr>
            </w:pPr>
            <w:r w:rsidRPr="00A15DCB">
              <w:rPr>
                <w:lang w:eastAsia="zh-CN"/>
              </w:rPr>
              <w:t>8a8</w:t>
            </w:r>
          </w:p>
        </w:tc>
        <w:tc>
          <w:tcPr>
            <w:tcW w:w="3969" w:type="dxa"/>
          </w:tcPr>
          <w:p w14:paraId="2E198624" w14:textId="77777777" w:rsidR="00F8597B" w:rsidRPr="00A15DCB" w:rsidRDefault="00F8597B" w:rsidP="00B7523D">
            <w:pPr>
              <w:keepNext/>
              <w:keepLines/>
              <w:spacing w:after="0"/>
              <w:rPr>
                <w:rFonts w:ascii="Arial" w:hAnsi="Arial" w:cs="Arial"/>
                <w:sz w:val="18"/>
                <w:szCs w:val="18"/>
              </w:rPr>
            </w:pPr>
            <w:r w:rsidRPr="00A15DCB">
              <w:rPr>
                <w:rFonts w:ascii="Arial" w:hAnsi="Arial" w:cs="Arial"/>
                <w:sz w:val="18"/>
                <w:szCs w:val="18"/>
              </w:rPr>
              <w:t xml:space="preserve">The SS waits for ra-ResponseWindowBFR </w:t>
            </w:r>
            <w:r w:rsidRPr="00A15DCB">
              <w:rPr>
                <w:rFonts w:ascii="Arial" w:hAnsi="Arial" w:cs="Arial"/>
                <w:sz w:val="18"/>
                <w:szCs w:val="18"/>
                <w:lang w:eastAsia="zh-CN"/>
              </w:rPr>
              <w:t>expire.</w:t>
            </w:r>
          </w:p>
        </w:tc>
        <w:tc>
          <w:tcPr>
            <w:tcW w:w="709" w:type="dxa"/>
          </w:tcPr>
          <w:p w14:paraId="243BD34B" w14:textId="77777777" w:rsidR="00F8597B" w:rsidRPr="00A15DCB" w:rsidRDefault="00F8597B" w:rsidP="00B7523D">
            <w:pPr>
              <w:pStyle w:val="TAC"/>
              <w:rPr>
                <w:lang w:eastAsia="en-US"/>
              </w:rPr>
            </w:pPr>
            <w:r w:rsidRPr="00A15DCB">
              <w:rPr>
                <w:lang w:eastAsia="en-US"/>
              </w:rPr>
              <w:t>-</w:t>
            </w:r>
          </w:p>
        </w:tc>
        <w:tc>
          <w:tcPr>
            <w:tcW w:w="2977" w:type="dxa"/>
          </w:tcPr>
          <w:p w14:paraId="2625B146" w14:textId="77777777" w:rsidR="00F8597B" w:rsidRPr="00A15DCB" w:rsidRDefault="00F8597B" w:rsidP="00B7523D">
            <w:pPr>
              <w:pStyle w:val="TAL"/>
              <w:rPr>
                <w:lang w:eastAsia="zh-CN"/>
              </w:rPr>
            </w:pPr>
            <w:r w:rsidRPr="00A15DCB">
              <w:rPr>
                <w:lang w:eastAsia="zh-CN"/>
              </w:rPr>
              <w:t>-</w:t>
            </w:r>
          </w:p>
        </w:tc>
        <w:tc>
          <w:tcPr>
            <w:tcW w:w="567" w:type="dxa"/>
          </w:tcPr>
          <w:p w14:paraId="0F0E99C8" w14:textId="77777777" w:rsidR="00F8597B" w:rsidRPr="00A15DCB" w:rsidRDefault="00F8597B" w:rsidP="00B7523D">
            <w:pPr>
              <w:pStyle w:val="TAC"/>
              <w:rPr>
                <w:lang w:eastAsia="en-US"/>
              </w:rPr>
            </w:pPr>
            <w:r w:rsidRPr="00A15DCB">
              <w:rPr>
                <w:lang w:eastAsia="en-US"/>
              </w:rPr>
              <w:t>-</w:t>
            </w:r>
          </w:p>
        </w:tc>
        <w:tc>
          <w:tcPr>
            <w:tcW w:w="892" w:type="dxa"/>
          </w:tcPr>
          <w:p w14:paraId="3E2E4ED8" w14:textId="77777777" w:rsidR="00F8597B" w:rsidRPr="00A15DCB" w:rsidRDefault="00F8597B" w:rsidP="00B7523D">
            <w:pPr>
              <w:pStyle w:val="TAC"/>
              <w:rPr>
                <w:lang w:eastAsia="en-US"/>
              </w:rPr>
            </w:pPr>
            <w:r w:rsidRPr="00A15DCB">
              <w:rPr>
                <w:lang w:eastAsia="en-US"/>
              </w:rPr>
              <w:t>-</w:t>
            </w:r>
          </w:p>
        </w:tc>
      </w:tr>
      <w:tr w:rsidR="00F8597B" w:rsidRPr="00A15DCB" w14:paraId="3D50AFCF" w14:textId="77777777" w:rsidTr="00B7523D">
        <w:tc>
          <w:tcPr>
            <w:tcW w:w="648" w:type="dxa"/>
          </w:tcPr>
          <w:p w14:paraId="64EF7C8F" w14:textId="0E7E3188" w:rsidR="00F8597B" w:rsidRPr="00A15DCB" w:rsidRDefault="00512564" w:rsidP="00B7523D">
            <w:pPr>
              <w:pStyle w:val="TAC"/>
              <w:rPr>
                <w:lang w:eastAsia="zh-CN"/>
              </w:rPr>
            </w:pPr>
            <w:r w:rsidRPr="00A15DCB">
              <w:rPr>
                <w:lang w:eastAsia="zh-CN"/>
              </w:rPr>
              <w:t>8a9</w:t>
            </w:r>
          </w:p>
        </w:tc>
        <w:tc>
          <w:tcPr>
            <w:tcW w:w="3969" w:type="dxa"/>
          </w:tcPr>
          <w:p w14:paraId="528A665F" w14:textId="77777777" w:rsidR="00F8597B" w:rsidRPr="00A15DCB" w:rsidRDefault="00F8597B" w:rsidP="00B7523D">
            <w:pPr>
              <w:pStyle w:val="TAL"/>
              <w:rPr>
                <w:lang w:eastAsia="en-US"/>
              </w:rPr>
            </w:pPr>
            <w:r w:rsidRPr="00A15DCB">
              <w:rPr>
                <w:lang w:eastAsia="en-US"/>
              </w:rPr>
              <w:t>Check: Does the UE retransmit a preamble on PRACH?</w:t>
            </w:r>
          </w:p>
        </w:tc>
        <w:tc>
          <w:tcPr>
            <w:tcW w:w="709" w:type="dxa"/>
          </w:tcPr>
          <w:p w14:paraId="22861DFC" w14:textId="77777777" w:rsidR="00F8597B" w:rsidRPr="00A15DCB" w:rsidRDefault="00F8597B" w:rsidP="00B7523D">
            <w:pPr>
              <w:pStyle w:val="TAC"/>
              <w:rPr>
                <w:lang w:eastAsia="en-US"/>
              </w:rPr>
            </w:pPr>
            <w:r w:rsidRPr="00A15DCB">
              <w:rPr>
                <w:lang w:eastAsia="en-US"/>
              </w:rPr>
              <w:t>-</w:t>
            </w:r>
          </w:p>
        </w:tc>
        <w:tc>
          <w:tcPr>
            <w:tcW w:w="2977" w:type="dxa"/>
          </w:tcPr>
          <w:p w14:paraId="0E390D5D" w14:textId="77777777" w:rsidR="00F8597B" w:rsidRPr="00A15DCB" w:rsidRDefault="00F8597B" w:rsidP="00B7523D">
            <w:pPr>
              <w:pStyle w:val="TAL"/>
              <w:rPr>
                <w:lang w:eastAsia="en-US"/>
              </w:rPr>
            </w:pPr>
            <w:r w:rsidRPr="00A15DCB">
              <w:rPr>
                <w:lang w:eastAsia="en-US"/>
              </w:rPr>
              <w:t>-</w:t>
            </w:r>
          </w:p>
        </w:tc>
        <w:tc>
          <w:tcPr>
            <w:tcW w:w="567" w:type="dxa"/>
          </w:tcPr>
          <w:p w14:paraId="3DC260D5" w14:textId="77777777" w:rsidR="00F8597B" w:rsidRPr="00A15DCB" w:rsidRDefault="00F8597B" w:rsidP="00B7523D">
            <w:pPr>
              <w:pStyle w:val="TAC"/>
              <w:rPr>
                <w:lang w:eastAsia="zh-CN"/>
              </w:rPr>
            </w:pPr>
            <w:r w:rsidRPr="00A15DCB">
              <w:rPr>
                <w:lang w:eastAsia="zh-CN"/>
              </w:rPr>
              <w:t>5</w:t>
            </w:r>
          </w:p>
        </w:tc>
        <w:tc>
          <w:tcPr>
            <w:tcW w:w="892" w:type="dxa"/>
          </w:tcPr>
          <w:p w14:paraId="6509A01F" w14:textId="77777777" w:rsidR="00F8597B" w:rsidRPr="00A15DCB" w:rsidRDefault="00F8597B" w:rsidP="00B7523D">
            <w:pPr>
              <w:pStyle w:val="TAC"/>
              <w:rPr>
                <w:lang w:eastAsia="zh-CN"/>
              </w:rPr>
            </w:pPr>
            <w:r w:rsidRPr="00A15DCB">
              <w:rPr>
                <w:lang w:eastAsia="zh-CN"/>
              </w:rPr>
              <w:t>F</w:t>
            </w:r>
          </w:p>
        </w:tc>
      </w:tr>
      <w:tr w:rsidR="00512564" w:rsidRPr="00A15DCB" w14:paraId="73DF65FE" w14:textId="77777777" w:rsidTr="00B7523D">
        <w:tc>
          <w:tcPr>
            <w:tcW w:w="648" w:type="dxa"/>
          </w:tcPr>
          <w:p w14:paraId="6AEB162A" w14:textId="2D155E74" w:rsidR="00512564" w:rsidRPr="00A15DCB" w:rsidDel="00512564" w:rsidRDefault="00512564" w:rsidP="00512564">
            <w:pPr>
              <w:pStyle w:val="TAC"/>
              <w:rPr>
                <w:lang w:eastAsia="zh-CN"/>
              </w:rPr>
            </w:pPr>
            <w:r w:rsidRPr="00A15DCB">
              <w:rPr>
                <w:lang w:eastAsia="zh-CN"/>
              </w:rPr>
              <w:t>9-16</w:t>
            </w:r>
          </w:p>
        </w:tc>
        <w:tc>
          <w:tcPr>
            <w:tcW w:w="3969" w:type="dxa"/>
          </w:tcPr>
          <w:p w14:paraId="57BE31EE" w14:textId="27D5425D" w:rsidR="00512564" w:rsidRPr="00A15DCB" w:rsidRDefault="00512564" w:rsidP="00512564">
            <w:pPr>
              <w:pStyle w:val="TAL"/>
              <w:rPr>
                <w:lang w:eastAsia="en-US"/>
              </w:rPr>
            </w:pPr>
            <w:r w:rsidRPr="00A15DCB">
              <w:rPr>
                <w:lang w:eastAsia="zh-CN"/>
              </w:rPr>
              <w:t>Void</w:t>
            </w:r>
          </w:p>
        </w:tc>
        <w:tc>
          <w:tcPr>
            <w:tcW w:w="709" w:type="dxa"/>
          </w:tcPr>
          <w:p w14:paraId="368E6E39" w14:textId="3B5FA26E" w:rsidR="00512564" w:rsidRPr="00A15DCB" w:rsidRDefault="00512564" w:rsidP="00512564">
            <w:pPr>
              <w:pStyle w:val="TAC"/>
              <w:rPr>
                <w:lang w:eastAsia="en-US"/>
              </w:rPr>
            </w:pPr>
            <w:r w:rsidRPr="00A15DCB">
              <w:t>-</w:t>
            </w:r>
          </w:p>
        </w:tc>
        <w:tc>
          <w:tcPr>
            <w:tcW w:w="2977" w:type="dxa"/>
          </w:tcPr>
          <w:p w14:paraId="112756BA" w14:textId="5EE73C16" w:rsidR="00512564" w:rsidRPr="00A15DCB" w:rsidRDefault="00512564" w:rsidP="00512564">
            <w:pPr>
              <w:pStyle w:val="TAL"/>
              <w:rPr>
                <w:lang w:eastAsia="en-US"/>
              </w:rPr>
            </w:pPr>
            <w:r w:rsidRPr="00A15DCB">
              <w:t>-</w:t>
            </w:r>
          </w:p>
        </w:tc>
        <w:tc>
          <w:tcPr>
            <w:tcW w:w="567" w:type="dxa"/>
          </w:tcPr>
          <w:p w14:paraId="2D36E521" w14:textId="67F907EF" w:rsidR="00512564" w:rsidRPr="00A15DCB" w:rsidRDefault="00512564" w:rsidP="00512564">
            <w:pPr>
              <w:pStyle w:val="TAC"/>
              <w:rPr>
                <w:lang w:eastAsia="zh-CN"/>
              </w:rPr>
            </w:pPr>
            <w:r w:rsidRPr="00A15DCB">
              <w:rPr>
                <w:lang w:eastAsia="zh-CN"/>
              </w:rPr>
              <w:t>-</w:t>
            </w:r>
          </w:p>
        </w:tc>
        <w:tc>
          <w:tcPr>
            <w:tcW w:w="892" w:type="dxa"/>
          </w:tcPr>
          <w:p w14:paraId="2E00E860" w14:textId="57B243E6" w:rsidR="00512564" w:rsidRPr="00A15DCB" w:rsidRDefault="00512564" w:rsidP="00512564">
            <w:pPr>
              <w:pStyle w:val="TAC"/>
              <w:rPr>
                <w:lang w:eastAsia="zh-CN"/>
              </w:rPr>
            </w:pPr>
            <w:r w:rsidRPr="00A15DCB">
              <w:rPr>
                <w:lang w:eastAsia="zh-CN"/>
              </w:rPr>
              <w:t>-</w:t>
            </w:r>
          </w:p>
        </w:tc>
      </w:tr>
      <w:tr w:rsidR="00F8597B" w:rsidRPr="00A15DCB" w14:paraId="5C4DE264" w14:textId="77777777" w:rsidTr="00B7523D">
        <w:tc>
          <w:tcPr>
            <w:tcW w:w="648" w:type="dxa"/>
          </w:tcPr>
          <w:p w14:paraId="5B757D47" w14:textId="77777777" w:rsidR="00F8597B" w:rsidRPr="00A15DCB" w:rsidRDefault="00F8597B" w:rsidP="00B7523D">
            <w:pPr>
              <w:pStyle w:val="TAC"/>
              <w:rPr>
                <w:lang w:eastAsia="zh-CN"/>
              </w:rPr>
            </w:pPr>
            <w:r w:rsidRPr="00A15DCB">
              <w:rPr>
                <w:lang w:eastAsia="zh-CN"/>
              </w:rPr>
              <w:t>-</w:t>
            </w:r>
          </w:p>
        </w:tc>
        <w:tc>
          <w:tcPr>
            <w:tcW w:w="3969" w:type="dxa"/>
          </w:tcPr>
          <w:p w14:paraId="4553E7E8" w14:textId="576F8BCA" w:rsidR="00F8597B" w:rsidRPr="00A15DCB" w:rsidRDefault="00F8597B" w:rsidP="00B7523D">
            <w:pPr>
              <w:pStyle w:val="TAL"/>
              <w:rPr>
                <w:lang w:eastAsia="en-US"/>
              </w:rPr>
            </w:pPr>
            <w:r w:rsidRPr="00A15DCB">
              <w:rPr>
                <w:lang w:eastAsia="en-US"/>
              </w:rPr>
              <w:t xml:space="preserve">EXCEPTION: Steps </w:t>
            </w:r>
            <w:r w:rsidR="00512564" w:rsidRPr="00A15DCB">
              <w:rPr>
                <w:lang w:eastAsia="en-US"/>
              </w:rPr>
              <w:t xml:space="preserve">17a1 </w:t>
            </w:r>
            <w:r w:rsidRPr="00A15DCB">
              <w:rPr>
                <w:lang w:eastAsia="en-US"/>
              </w:rPr>
              <w:t xml:space="preserve">to </w:t>
            </w:r>
            <w:r w:rsidR="00512564" w:rsidRPr="00A15DCB">
              <w:rPr>
                <w:lang w:eastAsia="en-US"/>
              </w:rPr>
              <w:t xml:space="preserve">17a9 </w:t>
            </w:r>
            <w:r w:rsidRPr="00A15DCB">
              <w:rPr>
                <w:lang w:eastAsia="en-US"/>
              </w:rPr>
              <w:t xml:space="preserve">describe </w:t>
            </w:r>
            <w:r w:rsidRPr="00A15DCB">
              <w:rPr>
                <w:lang w:eastAsia="en-US"/>
              </w:rPr>
              <w:lastRenderedPageBreak/>
              <w:t>behaviour that depends on the UE capability</w:t>
            </w:r>
            <w:r w:rsidR="00512564" w:rsidRPr="00A15DCB">
              <w:rPr>
                <w:lang w:eastAsia="en-US"/>
              </w:rPr>
              <w:t>; the “lower case letter” identifies a step sequence that takes place if three capabilities (i.e pc_csi_RS_CFRA_ForHO AND pc_maxNumberCSI_RS_BFD AND pc_maxNumberCSI_RS_SSB_CBD) are supported.</w:t>
            </w:r>
          </w:p>
        </w:tc>
        <w:tc>
          <w:tcPr>
            <w:tcW w:w="709" w:type="dxa"/>
          </w:tcPr>
          <w:p w14:paraId="3EF48453" w14:textId="77777777" w:rsidR="00F8597B" w:rsidRPr="00A15DCB" w:rsidRDefault="00F8597B" w:rsidP="00B7523D">
            <w:pPr>
              <w:pStyle w:val="TAC"/>
              <w:rPr>
                <w:lang w:eastAsia="zh-CN"/>
              </w:rPr>
            </w:pPr>
            <w:r w:rsidRPr="00A15DCB">
              <w:rPr>
                <w:lang w:eastAsia="zh-CN"/>
              </w:rPr>
              <w:lastRenderedPageBreak/>
              <w:t>-</w:t>
            </w:r>
          </w:p>
        </w:tc>
        <w:tc>
          <w:tcPr>
            <w:tcW w:w="2977" w:type="dxa"/>
          </w:tcPr>
          <w:p w14:paraId="45854436" w14:textId="77777777" w:rsidR="00F8597B" w:rsidRPr="00A15DCB" w:rsidRDefault="00F8597B" w:rsidP="00B7523D">
            <w:pPr>
              <w:pStyle w:val="TAL"/>
              <w:rPr>
                <w:lang w:eastAsia="zh-CN"/>
              </w:rPr>
            </w:pPr>
            <w:r w:rsidRPr="00A15DCB">
              <w:rPr>
                <w:lang w:eastAsia="zh-CN"/>
              </w:rPr>
              <w:t>-</w:t>
            </w:r>
          </w:p>
        </w:tc>
        <w:tc>
          <w:tcPr>
            <w:tcW w:w="567" w:type="dxa"/>
          </w:tcPr>
          <w:p w14:paraId="2496A037" w14:textId="77777777" w:rsidR="00F8597B" w:rsidRPr="00A15DCB" w:rsidRDefault="00F8597B" w:rsidP="00B7523D">
            <w:pPr>
              <w:pStyle w:val="TAC"/>
              <w:rPr>
                <w:lang w:eastAsia="zh-CN"/>
              </w:rPr>
            </w:pPr>
            <w:r w:rsidRPr="00A15DCB">
              <w:rPr>
                <w:lang w:eastAsia="zh-CN"/>
              </w:rPr>
              <w:t>-</w:t>
            </w:r>
          </w:p>
        </w:tc>
        <w:tc>
          <w:tcPr>
            <w:tcW w:w="892" w:type="dxa"/>
          </w:tcPr>
          <w:p w14:paraId="418D143B" w14:textId="77777777" w:rsidR="00F8597B" w:rsidRPr="00A15DCB" w:rsidRDefault="00F8597B" w:rsidP="00B7523D">
            <w:pPr>
              <w:pStyle w:val="TAC"/>
              <w:rPr>
                <w:lang w:eastAsia="zh-CN"/>
              </w:rPr>
            </w:pPr>
            <w:r w:rsidRPr="00A15DCB">
              <w:rPr>
                <w:lang w:eastAsia="zh-CN"/>
              </w:rPr>
              <w:t>-</w:t>
            </w:r>
          </w:p>
        </w:tc>
      </w:tr>
      <w:tr w:rsidR="00F8597B" w:rsidRPr="00A15DCB" w14:paraId="7097AD86" w14:textId="77777777" w:rsidTr="00B7523D">
        <w:tc>
          <w:tcPr>
            <w:tcW w:w="648" w:type="dxa"/>
          </w:tcPr>
          <w:p w14:paraId="32F2F0B1" w14:textId="6D5297ED" w:rsidR="00F8597B" w:rsidRPr="00A15DCB" w:rsidRDefault="00512564" w:rsidP="00B7523D">
            <w:pPr>
              <w:pStyle w:val="TAC"/>
              <w:rPr>
                <w:lang w:eastAsia="en-US"/>
              </w:rPr>
            </w:pPr>
            <w:r w:rsidRPr="00A15DCB">
              <w:rPr>
                <w:lang w:eastAsia="en-US"/>
              </w:rPr>
              <w:t>17a1</w:t>
            </w:r>
          </w:p>
        </w:tc>
        <w:tc>
          <w:tcPr>
            <w:tcW w:w="3969" w:type="dxa"/>
          </w:tcPr>
          <w:p w14:paraId="2D089264" w14:textId="2D01AF19" w:rsidR="00F8597B" w:rsidRPr="00A15DCB" w:rsidRDefault="00F8597B" w:rsidP="00B7523D">
            <w:pPr>
              <w:pStyle w:val="TAL"/>
              <w:rPr>
                <w:lang w:eastAsia="en-US"/>
              </w:rPr>
            </w:pPr>
            <w:r w:rsidRPr="00A15DCB">
              <w:rPr>
                <w:lang w:eastAsia="en-US"/>
              </w:rPr>
              <w:t xml:space="preserve">IF pc_csi_RS_CFRA_ForHO </w:t>
            </w:r>
            <w:r w:rsidR="00512564" w:rsidRPr="00A15DCB">
              <w:rPr>
                <w:lang w:eastAsia="en-US"/>
              </w:rPr>
              <w:t xml:space="preserve">AND pc_maxNumberCSI_RS_BFD AND pc_maxNumberCSI_RS_SSB_CBD </w:t>
            </w:r>
            <w:r w:rsidRPr="00A15DCB">
              <w:rPr>
                <w:lang w:eastAsia="en-US"/>
              </w:rPr>
              <w:t>THEN the SS transmits an NR</w:t>
            </w:r>
            <w:r w:rsidRPr="00A15DCB">
              <w:rPr>
                <w:i/>
                <w:lang w:eastAsia="en-US"/>
              </w:rPr>
              <w:t xml:space="preserve"> RRCReconfiguration</w:t>
            </w:r>
            <w:r w:rsidRPr="00A15DCB">
              <w:rPr>
                <w:lang w:eastAsia="en-US"/>
              </w:rPr>
              <w:t xml:space="preserve"> message to establish random access resources for BFR associated with CSI-RS</w:t>
            </w:r>
            <w:r w:rsidRPr="00A15DCB">
              <w:rPr>
                <w:lang w:eastAsia="zh-CN"/>
              </w:rPr>
              <w:t xml:space="preserve"> </w:t>
            </w:r>
            <w:r w:rsidR="00EA7C8B" w:rsidRPr="00A15DCB">
              <w:rPr>
                <w:lang w:eastAsia="en-US"/>
              </w:rPr>
              <w:t>explicitly. Note</w:t>
            </w:r>
            <w:r w:rsidRPr="00A15DCB">
              <w:rPr>
                <w:lang w:eastAsia="en-US"/>
              </w:rPr>
              <w:t xml:space="preserve"> 1.</w:t>
            </w:r>
          </w:p>
        </w:tc>
        <w:tc>
          <w:tcPr>
            <w:tcW w:w="709" w:type="dxa"/>
          </w:tcPr>
          <w:p w14:paraId="3CE4C2DF" w14:textId="77777777" w:rsidR="00F8597B" w:rsidRPr="00A15DCB" w:rsidRDefault="00F8597B" w:rsidP="00B7523D">
            <w:pPr>
              <w:pStyle w:val="TAC"/>
              <w:rPr>
                <w:lang w:eastAsia="en-US"/>
              </w:rPr>
            </w:pPr>
            <w:r w:rsidRPr="00A15DCB">
              <w:rPr>
                <w:lang w:eastAsia="en-US"/>
              </w:rPr>
              <w:t>&lt;--</w:t>
            </w:r>
          </w:p>
        </w:tc>
        <w:tc>
          <w:tcPr>
            <w:tcW w:w="2977" w:type="dxa"/>
          </w:tcPr>
          <w:p w14:paraId="2F14B5DC" w14:textId="77777777" w:rsidR="00F8597B" w:rsidRPr="00A15DCB" w:rsidRDefault="00F77F38" w:rsidP="00B7523D">
            <w:pPr>
              <w:pStyle w:val="TAL"/>
              <w:rPr>
                <w:lang w:eastAsia="en-US"/>
              </w:rPr>
            </w:pPr>
            <w:r w:rsidRPr="00A15DCB">
              <w:t>NR RRC:</w:t>
            </w:r>
            <w:r w:rsidRPr="00A15DCB">
              <w:rPr>
                <w:i/>
              </w:rPr>
              <w:t xml:space="preserve"> </w:t>
            </w:r>
            <w:r w:rsidR="00F8597B" w:rsidRPr="00A15DCB">
              <w:rPr>
                <w:i/>
                <w:lang w:eastAsia="en-US"/>
              </w:rPr>
              <w:t>RRCReconfiguration</w:t>
            </w:r>
          </w:p>
        </w:tc>
        <w:tc>
          <w:tcPr>
            <w:tcW w:w="567" w:type="dxa"/>
          </w:tcPr>
          <w:p w14:paraId="48919263" w14:textId="77777777" w:rsidR="00F8597B" w:rsidRPr="00A15DCB" w:rsidRDefault="00F8597B" w:rsidP="00B7523D">
            <w:pPr>
              <w:pStyle w:val="TAC"/>
              <w:rPr>
                <w:lang w:eastAsia="en-US"/>
              </w:rPr>
            </w:pPr>
            <w:r w:rsidRPr="00A15DCB">
              <w:rPr>
                <w:lang w:eastAsia="en-US"/>
              </w:rPr>
              <w:t>-</w:t>
            </w:r>
          </w:p>
        </w:tc>
        <w:tc>
          <w:tcPr>
            <w:tcW w:w="892" w:type="dxa"/>
          </w:tcPr>
          <w:p w14:paraId="13A9B529" w14:textId="77777777" w:rsidR="00F8597B" w:rsidRPr="00A15DCB" w:rsidRDefault="00F8597B" w:rsidP="00B7523D">
            <w:pPr>
              <w:pStyle w:val="TAC"/>
              <w:rPr>
                <w:lang w:eastAsia="zh-CN"/>
              </w:rPr>
            </w:pPr>
            <w:r w:rsidRPr="00A15DCB">
              <w:rPr>
                <w:lang w:eastAsia="zh-CN"/>
              </w:rPr>
              <w:t>-</w:t>
            </w:r>
          </w:p>
        </w:tc>
      </w:tr>
      <w:tr w:rsidR="00F8597B" w:rsidRPr="00A15DCB" w14:paraId="6D130A6B" w14:textId="77777777" w:rsidTr="00B7523D">
        <w:tc>
          <w:tcPr>
            <w:tcW w:w="648" w:type="dxa"/>
          </w:tcPr>
          <w:p w14:paraId="05E8E066" w14:textId="149B4D3F" w:rsidR="00F8597B" w:rsidRPr="00A15DCB" w:rsidRDefault="00512564" w:rsidP="00B7523D">
            <w:pPr>
              <w:pStyle w:val="TAC"/>
              <w:rPr>
                <w:lang w:eastAsia="zh-CN"/>
              </w:rPr>
            </w:pPr>
            <w:r w:rsidRPr="00A15DCB">
              <w:rPr>
                <w:lang w:eastAsia="zh-CN"/>
              </w:rPr>
              <w:t>17a2</w:t>
            </w:r>
          </w:p>
        </w:tc>
        <w:tc>
          <w:tcPr>
            <w:tcW w:w="3969" w:type="dxa"/>
          </w:tcPr>
          <w:p w14:paraId="51F56020" w14:textId="77777777" w:rsidR="00F8597B" w:rsidRPr="00A15DCB" w:rsidRDefault="00F8597B" w:rsidP="00B7523D">
            <w:pPr>
              <w:pStyle w:val="TAL"/>
              <w:rPr>
                <w:lang w:eastAsia="zh-CN"/>
              </w:rPr>
            </w:pPr>
            <w:r w:rsidRPr="00A15DCB">
              <w:rPr>
                <w:lang w:eastAsia="zh-CN"/>
              </w:rPr>
              <w:t xml:space="preserve">UE responses </w:t>
            </w:r>
            <w:r w:rsidRPr="00A15DCB">
              <w:rPr>
                <w:lang w:eastAsia="en-US"/>
              </w:rPr>
              <w:t>NR</w:t>
            </w:r>
            <w:r w:rsidRPr="00A15DCB">
              <w:rPr>
                <w:i/>
                <w:lang w:eastAsia="en-US"/>
              </w:rPr>
              <w:t xml:space="preserve"> RRCReconfigurationComplete</w:t>
            </w:r>
            <w:r w:rsidRPr="00A15DCB">
              <w:rPr>
                <w:lang w:eastAsia="en-US"/>
              </w:rPr>
              <w:t xml:space="preserve"> </w:t>
            </w:r>
            <w:r w:rsidR="00EA7C8B" w:rsidRPr="00A15DCB">
              <w:rPr>
                <w:lang w:eastAsia="en-US"/>
              </w:rPr>
              <w:t>message. Note</w:t>
            </w:r>
            <w:r w:rsidRPr="00A15DCB">
              <w:rPr>
                <w:lang w:eastAsia="en-US"/>
              </w:rPr>
              <w:t xml:space="preserve"> 2.</w:t>
            </w:r>
          </w:p>
        </w:tc>
        <w:tc>
          <w:tcPr>
            <w:tcW w:w="709" w:type="dxa"/>
          </w:tcPr>
          <w:p w14:paraId="4D7598DF" w14:textId="77777777" w:rsidR="00F8597B" w:rsidRPr="00A15DCB" w:rsidRDefault="00F8597B" w:rsidP="00B7523D">
            <w:pPr>
              <w:pStyle w:val="TAC"/>
              <w:rPr>
                <w:lang w:eastAsia="en-US"/>
              </w:rPr>
            </w:pPr>
            <w:r w:rsidRPr="00A15DCB">
              <w:rPr>
                <w:lang w:eastAsia="en-US"/>
              </w:rPr>
              <w:t>--&gt;</w:t>
            </w:r>
          </w:p>
        </w:tc>
        <w:tc>
          <w:tcPr>
            <w:tcW w:w="2977" w:type="dxa"/>
          </w:tcPr>
          <w:p w14:paraId="33767668" w14:textId="77777777" w:rsidR="00F8597B" w:rsidRPr="00A15DCB" w:rsidRDefault="00F77F38" w:rsidP="00B7523D">
            <w:pPr>
              <w:pStyle w:val="TAL"/>
              <w:rPr>
                <w:i/>
                <w:lang w:eastAsia="en-US"/>
              </w:rPr>
            </w:pPr>
            <w:r w:rsidRPr="00A15DCB">
              <w:t>NR RRC:</w:t>
            </w:r>
            <w:r w:rsidRPr="00A15DCB">
              <w:rPr>
                <w:i/>
              </w:rPr>
              <w:t xml:space="preserve"> </w:t>
            </w:r>
            <w:r w:rsidR="00F8597B" w:rsidRPr="00A15DCB">
              <w:rPr>
                <w:i/>
                <w:lang w:eastAsia="en-US"/>
              </w:rPr>
              <w:t>RRCReconfigurationComplete</w:t>
            </w:r>
          </w:p>
        </w:tc>
        <w:tc>
          <w:tcPr>
            <w:tcW w:w="567" w:type="dxa"/>
          </w:tcPr>
          <w:p w14:paraId="62A953FD" w14:textId="77777777" w:rsidR="00F8597B" w:rsidRPr="00A15DCB" w:rsidRDefault="00F8597B" w:rsidP="00B7523D">
            <w:pPr>
              <w:pStyle w:val="TAC"/>
              <w:rPr>
                <w:lang w:eastAsia="zh-CN"/>
              </w:rPr>
            </w:pPr>
            <w:r w:rsidRPr="00A15DCB">
              <w:rPr>
                <w:lang w:eastAsia="zh-CN"/>
              </w:rPr>
              <w:t>-</w:t>
            </w:r>
          </w:p>
        </w:tc>
        <w:tc>
          <w:tcPr>
            <w:tcW w:w="892" w:type="dxa"/>
          </w:tcPr>
          <w:p w14:paraId="1507F372" w14:textId="77777777" w:rsidR="00F8597B" w:rsidRPr="00A15DCB" w:rsidRDefault="00F8597B" w:rsidP="00B7523D">
            <w:pPr>
              <w:pStyle w:val="TAC"/>
              <w:rPr>
                <w:lang w:eastAsia="zh-CN"/>
              </w:rPr>
            </w:pPr>
            <w:r w:rsidRPr="00A15DCB">
              <w:rPr>
                <w:lang w:eastAsia="zh-CN"/>
              </w:rPr>
              <w:t>-</w:t>
            </w:r>
          </w:p>
        </w:tc>
      </w:tr>
      <w:tr w:rsidR="00F8597B" w:rsidRPr="00A15DCB" w14:paraId="0555CAA2" w14:textId="77777777" w:rsidTr="00B7523D">
        <w:tc>
          <w:tcPr>
            <w:tcW w:w="648" w:type="dxa"/>
          </w:tcPr>
          <w:p w14:paraId="0E8398F2" w14:textId="24EF1DF7" w:rsidR="00F8597B" w:rsidRPr="00A15DCB" w:rsidRDefault="00512564" w:rsidP="00B7523D">
            <w:pPr>
              <w:pStyle w:val="TAC"/>
              <w:rPr>
                <w:lang w:eastAsia="en-US"/>
              </w:rPr>
            </w:pPr>
            <w:r w:rsidRPr="00A15DCB">
              <w:rPr>
                <w:lang w:eastAsia="en-US"/>
              </w:rPr>
              <w:t>17a3</w:t>
            </w:r>
          </w:p>
        </w:tc>
        <w:tc>
          <w:tcPr>
            <w:tcW w:w="3969" w:type="dxa"/>
          </w:tcPr>
          <w:p w14:paraId="698F28F2" w14:textId="6C383102" w:rsidR="00F8597B" w:rsidRPr="00A15DCB" w:rsidRDefault="00F8597B" w:rsidP="00B7523D">
            <w:pPr>
              <w:pStyle w:val="TAL"/>
              <w:rPr>
                <w:lang w:eastAsia="en-US"/>
              </w:rPr>
            </w:pPr>
            <w:r w:rsidRPr="00A15DCB">
              <w:rPr>
                <w:lang w:eastAsia="en-US"/>
              </w:rPr>
              <w:t>The SS changes NR Cell 1 power level according to the row "T1" in table 7.1.1.1.4.3.2-1</w:t>
            </w:r>
            <w:r w:rsidR="0056560E" w:rsidRPr="00A15DCB">
              <w:t>/1A</w:t>
            </w:r>
            <w:r w:rsidRPr="00A15DCB">
              <w:rPr>
                <w:lang w:eastAsia="en-US"/>
              </w:rPr>
              <w:t>.</w:t>
            </w:r>
          </w:p>
        </w:tc>
        <w:tc>
          <w:tcPr>
            <w:tcW w:w="709" w:type="dxa"/>
          </w:tcPr>
          <w:p w14:paraId="3422AC1F" w14:textId="77777777" w:rsidR="00F8597B" w:rsidRPr="00A15DCB" w:rsidRDefault="00F8597B" w:rsidP="00B7523D">
            <w:pPr>
              <w:pStyle w:val="TAC"/>
              <w:rPr>
                <w:lang w:eastAsia="zh-CN"/>
              </w:rPr>
            </w:pPr>
            <w:r w:rsidRPr="00A15DCB">
              <w:rPr>
                <w:lang w:eastAsia="zh-CN"/>
              </w:rPr>
              <w:t>-</w:t>
            </w:r>
          </w:p>
        </w:tc>
        <w:tc>
          <w:tcPr>
            <w:tcW w:w="2977" w:type="dxa"/>
          </w:tcPr>
          <w:p w14:paraId="313203CB" w14:textId="77777777" w:rsidR="00F8597B" w:rsidRPr="00A15DCB" w:rsidRDefault="00F8597B" w:rsidP="00B7523D">
            <w:pPr>
              <w:pStyle w:val="TAL"/>
              <w:rPr>
                <w:lang w:eastAsia="zh-CN"/>
              </w:rPr>
            </w:pPr>
            <w:r w:rsidRPr="00A15DCB">
              <w:rPr>
                <w:lang w:eastAsia="zh-CN"/>
              </w:rPr>
              <w:t>-</w:t>
            </w:r>
          </w:p>
        </w:tc>
        <w:tc>
          <w:tcPr>
            <w:tcW w:w="567" w:type="dxa"/>
          </w:tcPr>
          <w:p w14:paraId="66C8571D" w14:textId="77777777" w:rsidR="00F8597B" w:rsidRPr="00A15DCB" w:rsidRDefault="00F8597B" w:rsidP="00B7523D">
            <w:pPr>
              <w:pStyle w:val="TAC"/>
              <w:rPr>
                <w:lang w:eastAsia="en-US"/>
              </w:rPr>
            </w:pPr>
            <w:r w:rsidRPr="00A15DCB">
              <w:rPr>
                <w:lang w:eastAsia="en-US"/>
              </w:rPr>
              <w:t>-</w:t>
            </w:r>
          </w:p>
        </w:tc>
        <w:tc>
          <w:tcPr>
            <w:tcW w:w="892" w:type="dxa"/>
          </w:tcPr>
          <w:p w14:paraId="2EC2E19B" w14:textId="77777777" w:rsidR="00F8597B" w:rsidRPr="00A15DCB" w:rsidRDefault="00F8597B" w:rsidP="00B7523D">
            <w:pPr>
              <w:pStyle w:val="TAC"/>
              <w:rPr>
                <w:lang w:eastAsia="en-US"/>
              </w:rPr>
            </w:pPr>
            <w:r w:rsidRPr="00A15DCB">
              <w:rPr>
                <w:lang w:eastAsia="en-US"/>
              </w:rPr>
              <w:t>-</w:t>
            </w:r>
          </w:p>
        </w:tc>
      </w:tr>
      <w:tr w:rsidR="00F8597B" w:rsidRPr="00A15DCB" w14:paraId="6C314B36" w14:textId="77777777" w:rsidTr="00B7523D">
        <w:tc>
          <w:tcPr>
            <w:tcW w:w="648" w:type="dxa"/>
          </w:tcPr>
          <w:p w14:paraId="474B5BBA" w14:textId="045D496D" w:rsidR="00F8597B" w:rsidRPr="00A15DCB" w:rsidRDefault="00512564" w:rsidP="00B7523D">
            <w:pPr>
              <w:pStyle w:val="TAC"/>
              <w:rPr>
                <w:lang w:eastAsia="en-US"/>
              </w:rPr>
            </w:pPr>
            <w:r w:rsidRPr="00A15DCB">
              <w:rPr>
                <w:lang w:eastAsia="en-US"/>
              </w:rPr>
              <w:t>17a4</w:t>
            </w:r>
          </w:p>
        </w:tc>
        <w:tc>
          <w:tcPr>
            <w:tcW w:w="3969" w:type="dxa"/>
          </w:tcPr>
          <w:p w14:paraId="310AD539" w14:textId="771061E9" w:rsidR="00F8597B" w:rsidRPr="00A15DCB" w:rsidRDefault="00F8597B" w:rsidP="00B7523D">
            <w:pPr>
              <w:pStyle w:val="TAL"/>
              <w:rPr>
                <w:lang w:eastAsia="en-US"/>
              </w:rPr>
            </w:pPr>
            <w:r w:rsidRPr="00A15DCB">
              <w:rPr>
                <w:lang w:eastAsia="en-US"/>
              </w:rPr>
              <w:t xml:space="preserve">Check: Does the UE transmit preamble on PRACH using a preamble with PREAMBLE_INDEX to a ra-PreambleIndex corresponding to the selected </w:t>
            </w:r>
            <w:r w:rsidRPr="00A15DCB">
              <w:rPr>
                <w:lang w:eastAsia="zh-CN"/>
              </w:rPr>
              <w:t xml:space="preserve">CSI-RS </w:t>
            </w:r>
            <w:r w:rsidRPr="00A15DCB">
              <w:rPr>
                <w:lang w:eastAsia="en-US"/>
              </w:rPr>
              <w:t>provided by RRC on NR Cell 1 Beam index #</w:t>
            </w:r>
            <w:r w:rsidR="00DF3044" w:rsidRPr="00A15DCB">
              <w:rPr>
                <w:lang w:eastAsia="en-US"/>
              </w:rPr>
              <w:t>1</w:t>
            </w:r>
            <w:r w:rsidRPr="00A15DCB">
              <w:rPr>
                <w:lang w:eastAsia="en-US"/>
              </w:rPr>
              <w:t>?</w:t>
            </w:r>
          </w:p>
        </w:tc>
        <w:tc>
          <w:tcPr>
            <w:tcW w:w="709" w:type="dxa"/>
          </w:tcPr>
          <w:p w14:paraId="07A2BFB5" w14:textId="77777777" w:rsidR="00F8597B" w:rsidRPr="00A15DCB" w:rsidRDefault="00F8597B" w:rsidP="00B7523D">
            <w:pPr>
              <w:pStyle w:val="TAC"/>
              <w:rPr>
                <w:lang w:eastAsia="en-US"/>
              </w:rPr>
            </w:pPr>
            <w:r w:rsidRPr="00A15DCB">
              <w:rPr>
                <w:lang w:eastAsia="en-US"/>
              </w:rPr>
              <w:t>--&gt;</w:t>
            </w:r>
          </w:p>
        </w:tc>
        <w:tc>
          <w:tcPr>
            <w:tcW w:w="2977" w:type="dxa"/>
          </w:tcPr>
          <w:p w14:paraId="09A1279F" w14:textId="77777777" w:rsidR="00F8597B" w:rsidRPr="00A15DCB" w:rsidRDefault="00F8597B" w:rsidP="00B7523D">
            <w:pPr>
              <w:pStyle w:val="TAL"/>
              <w:rPr>
                <w:lang w:eastAsia="en-US"/>
              </w:rPr>
            </w:pPr>
            <w:r w:rsidRPr="00A15DCB">
              <w:rPr>
                <w:lang w:eastAsia="en-US"/>
              </w:rPr>
              <w:t>PRACH Preamble</w:t>
            </w:r>
          </w:p>
        </w:tc>
        <w:tc>
          <w:tcPr>
            <w:tcW w:w="567" w:type="dxa"/>
          </w:tcPr>
          <w:p w14:paraId="0679C054" w14:textId="77777777" w:rsidR="00F8597B" w:rsidRPr="00A15DCB" w:rsidRDefault="00F8597B" w:rsidP="00B7523D">
            <w:pPr>
              <w:pStyle w:val="TAC"/>
              <w:rPr>
                <w:lang w:eastAsia="en-US"/>
              </w:rPr>
            </w:pPr>
            <w:r w:rsidRPr="00A15DCB">
              <w:rPr>
                <w:lang w:eastAsia="en-US"/>
              </w:rPr>
              <w:t>3</w:t>
            </w:r>
          </w:p>
        </w:tc>
        <w:tc>
          <w:tcPr>
            <w:tcW w:w="892" w:type="dxa"/>
          </w:tcPr>
          <w:p w14:paraId="07D40786" w14:textId="77777777" w:rsidR="00F8597B" w:rsidRPr="00A15DCB" w:rsidRDefault="00F8597B" w:rsidP="00B7523D">
            <w:pPr>
              <w:pStyle w:val="TAC"/>
              <w:rPr>
                <w:lang w:eastAsia="en-US"/>
              </w:rPr>
            </w:pPr>
            <w:r w:rsidRPr="00A15DCB">
              <w:rPr>
                <w:lang w:eastAsia="en-US"/>
              </w:rPr>
              <w:t>P</w:t>
            </w:r>
          </w:p>
        </w:tc>
      </w:tr>
      <w:tr w:rsidR="00F8597B" w:rsidRPr="00A15DCB" w14:paraId="41AD89F5" w14:textId="77777777" w:rsidTr="00B7523D">
        <w:tc>
          <w:tcPr>
            <w:tcW w:w="648" w:type="dxa"/>
          </w:tcPr>
          <w:p w14:paraId="3A1F44EA" w14:textId="09D69306" w:rsidR="00F8597B" w:rsidRPr="00A15DCB" w:rsidRDefault="00512564" w:rsidP="00B7523D">
            <w:pPr>
              <w:pStyle w:val="TAC"/>
              <w:rPr>
                <w:lang w:eastAsia="en-US"/>
              </w:rPr>
            </w:pPr>
            <w:r w:rsidRPr="00A15DCB">
              <w:rPr>
                <w:lang w:eastAsia="en-US"/>
              </w:rPr>
              <w:t>17a5</w:t>
            </w:r>
          </w:p>
        </w:tc>
        <w:tc>
          <w:tcPr>
            <w:tcW w:w="3969" w:type="dxa"/>
          </w:tcPr>
          <w:p w14:paraId="5CA386DE" w14:textId="77777777" w:rsidR="00F8597B" w:rsidRPr="00A15DCB" w:rsidRDefault="00F8597B" w:rsidP="00B7523D">
            <w:pPr>
              <w:keepNext/>
              <w:keepLines/>
              <w:spacing w:after="0"/>
              <w:rPr>
                <w:rFonts w:ascii="Arial" w:hAnsi="Arial" w:cs="Arial"/>
                <w:sz w:val="18"/>
                <w:szCs w:val="18"/>
              </w:rPr>
            </w:pPr>
            <w:r w:rsidRPr="00A15DCB">
              <w:rPr>
                <w:rFonts w:ascii="Arial" w:hAnsi="Arial" w:cs="Arial"/>
                <w:sz w:val="18"/>
                <w:szCs w:val="18"/>
              </w:rPr>
              <w:t>The SS waits for ra-ResponseWindowBFR</w:t>
            </w:r>
            <w:r w:rsidRPr="00A15DCB" w:rsidDel="001B431A">
              <w:rPr>
                <w:rFonts w:ascii="Arial" w:hAnsi="Arial" w:cs="Arial"/>
                <w:sz w:val="18"/>
                <w:szCs w:val="18"/>
                <w:lang w:eastAsia="zh-CN"/>
              </w:rPr>
              <w:t xml:space="preserve"> </w:t>
            </w:r>
            <w:r w:rsidRPr="00A15DCB">
              <w:rPr>
                <w:rFonts w:ascii="Arial" w:hAnsi="Arial" w:cs="Arial"/>
                <w:sz w:val="18"/>
                <w:szCs w:val="18"/>
                <w:lang w:eastAsia="zh-CN"/>
              </w:rPr>
              <w:t>expire.</w:t>
            </w:r>
          </w:p>
          <w:p w14:paraId="0879E5E4" w14:textId="77777777" w:rsidR="00F8597B" w:rsidRPr="00A15DCB" w:rsidRDefault="00F8597B" w:rsidP="00B7523D">
            <w:pPr>
              <w:pStyle w:val="TAL"/>
              <w:rPr>
                <w:lang w:eastAsia="en-US"/>
              </w:rPr>
            </w:pPr>
            <w:r w:rsidRPr="00A15DCB">
              <w:rPr>
                <w:rFonts w:cs="Arial"/>
                <w:szCs w:val="18"/>
                <w:lang w:eastAsia="en-US"/>
              </w:rPr>
              <w:t>NOTE: The SS does not transmit Random Access Response to the UE.</w:t>
            </w:r>
          </w:p>
        </w:tc>
        <w:tc>
          <w:tcPr>
            <w:tcW w:w="709" w:type="dxa"/>
          </w:tcPr>
          <w:p w14:paraId="47751D3E" w14:textId="77777777" w:rsidR="00F8597B" w:rsidRPr="00A15DCB" w:rsidRDefault="00F8597B" w:rsidP="00B7523D">
            <w:pPr>
              <w:pStyle w:val="TAC"/>
              <w:rPr>
                <w:lang w:eastAsia="zh-CN"/>
              </w:rPr>
            </w:pPr>
            <w:r w:rsidRPr="00A15DCB">
              <w:rPr>
                <w:lang w:eastAsia="zh-CN"/>
              </w:rPr>
              <w:t>-</w:t>
            </w:r>
          </w:p>
        </w:tc>
        <w:tc>
          <w:tcPr>
            <w:tcW w:w="2977" w:type="dxa"/>
          </w:tcPr>
          <w:p w14:paraId="72EF9CF3" w14:textId="77777777" w:rsidR="00F8597B" w:rsidRPr="00A15DCB" w:rsidRDefault="00F8597B" w:rsidP="00B7523D">
            <w:pPr>
              <w:pStyle w:val="TAL"/>
              <w:rPr>
                <w:lang w:eastAsia="zh-CN"/>
              </w:rPr>
            </w:pPr>
            <w:r w:rsidRPr="00A15DCB">
              <w:rPr>
                <w:lang w:eastAsia="zh-CN"/>
              </w:rPr>
              <w:t>-</w:t>
            </w:r>
          </w:p>
        </w:tc>
        <w:tc>
          <w:tcPr>
            <w:tcW w:w="567" w:type="dxa"/>
          </w:tcPr>
          <w:p w14:paraId="6D6516C7" w14:textId="77777777" w:rsidR="00F8597B" w:rsidRPr="00A15DCB" w:rsidRDefault="00F8597B" w:rsidP="00B7523D">
            <w:pPr>
              <w:pStyle w:val="TAC"/>
              <w:rPr>
                <w:lang w:eastAsia="en-US"/>
              </w:rPr>
            </w:pPr>
            <w:r w:rsidRPr="00A15DCB">
              <w:rPr>
                <w:lang w:eastAsia="en-US"/>
              </w:rPr>
              <w:t>-</w:t>
            </w:r>
          </w:p>
        </w:tc>
        <w:tc>
          <w:tcPr>
            <w:tcW w:w="892" w:type="dxa"/>
          </w:tcPr>
          <w:p w14:paraId="5A27BDE9" w14:textId="77777777" w:rsidR="00F8597B" w:rsidRPr="00A15DCB" w:rsidRDefault="00F8597B" w:rsidP="00B7523D">
            <w:pPr>
              <w:pStyle w:val="TAC"/>
              <w:rPr>
                <w:lang w:eastAsia="en-US"/>
              </w:rPr>
            </w:pPr>
            <w:r w:rsidRPr="00A15DCB">
              <w:rPr>
                <w:lang w:eastAsia="en-US"/>
              </w:rPr>
              <w:t>-</w:t>
            </w:r>
          </w:p>
        </w:tc>
      </w:tr>
      <w:tr w:rsidR="00F8597B" w:rsidRPr="00A15DCB" w14:paraId="47381B5B" w14:textId="77777777" w:rsidTr="00B7523D">
        <w:tc>
          <w:tcPr>
            <w:tcW w:w="648" w:type="dxa"/>
          </w:tcPr>
          <w:p w14:paraId="39924E93" w14:textId="07D2F80B" w:rsidR="00F8597B" w:rsidRPr="00A15DCB" w:rsidRDefault="00512564" w:rsidP="00B7523D">
            <w:pPr>
              <w:pStyle w:val="TAC"/>
              <w:rPr>
                <w:lang w:eastAsia="en-US"/>
              </w:rPr>
            </w:pPr>
            <w:r w:rsidRPr="00A15DCB">
              <w:rPr>
                <w:lang w:eastAsia="en-US"/>
              </w:rPr>
              <w:t>17a6</w:t>
            </w:r>
          </w:p>
        </w:tc>
        <w:tc>
          <w:tcPr>
            <w:tcW w:w="3969" w:type="dxa"/>
          </w:tcPr>
          <w:p w14:paraId="3CDD3DB0" w14:textId="77777777" w:rsidR="00F8597B" w:rsidRPr="00A15DCB" w:rsidRDefault="00F8597B" w:rsidP="00B7523D">
            <w:pPr>
              <w:pStyle w:val="TAL"/>
              <w:rPr>
                <w:lang w:eastAsia="en-US"/>
              </w:rPr>
            </w:pPr>
            <w:r w:rsidRPr="00A15DCB">
              <w:rPr>
                <w:lang w:eastAsia="en-US"/>
              </w:rPr>
              <w:t>Check: Does the UE retransmit a preamble on PRACH with ra-PreambleIndex same as the Step 20?</w:t>
            </w:r>
          </w:p>
        </w:tc>
        <w:tc>
          <w:tcPr>
            <w:tcW w:w="709" w:type="dxa"/>
          </w:tcPr>
          <w:p w14:paraId="0E944C14" w14:textId="77777777" w:rsidR="00F8597B" w:rsidRPr="00A15DCB" w:rsidRDefault="00F8597B" w:rsidP="00B7523D">
            <w:pPr>
              <w:pStyle w:val="TAC"/>
              <w:rPr>
                <w:lang w:eastAsia="en-US"/>
              </w:rPr>
            </w:pPr>
            <w:r w:rsidRPr="00A15DCB">
              <w:rPr>
                <w:lang w:eastAsia="en-US"/>
              </w:rPr>
              <w:t>--&gt;</w:t>
            </w:r>
          </w:p>
        </w:tc>
        <w:tc>
          <w:tcPr>
            <w:tcW w:w="2977" w:type="dxa"/>
          </w:tcPr>
          <w:p w14:paraId="6A374526" w14:textId="77777777" w:rsidR="00F8597B" w:rsidRPr="00A15DCB" w:rsidRDefault="00F8597B" w:rsidP="00B7523D">
            <w:pPr>
              <w:pStyle w:val="TAL"/>
              <w:rPr>
                <w:lang w:eastAsia="en-US"/>
              </w:rPr>
            </w:pPr>
            <w:r w:rsidRPr="00A15DCB">
              <w:rPr>
                <w:lang w:eastAsia="en-US"/>
              </w:rPr>
              <w:t>PRACH Preamble</w:t>
            </w:r>
          </w:p>
        </w:tc>
        <w:tc>
          <w:tcPr>
            <w:tcW w:w="567" w:type="dxa"/>
          </w:tcPr>
          <w:p w14:paraId="6564B13F" w14:textId="77777777" w:rsidR="00F8597B" w:rsidRPr="00A15DCB" w:rsidRDefault="00F8597B" w:rsidP="00B7523D">
            <w:pPr>
              <w:pStyle w:val="TAC"/>
              <w:rPr>
                <w:lang w:eastAsia="en-US"/>
              </w:rPr>
            </w:pPr>
            <w:r w:rsidRPr="00A15DCB">
              <w:rPr>
                <w:lang w:eastAsia="en-US"/>
              </w:rPr>
              <w:t>4</w:t>
            </w:r>
          </w:p>
        </w:tc>
        <w:tc>
          <w:tcPr>
            <w:tcW w:w="892" w:type="dxa"/>
          </w:tcPr>
          <w:p w14:paraId="62F0B40C" w14:textId="77777777" w:rsidR="00F8597B" w:rsidRPr="00A15DCB" w:rsidRDefault="00F8597B" w:rsidP="00B7523D">
            <w:pPr>
              <w:pStyle w:val="TAC"/>
              <w:rPr>
                <w:lang w:eastAsia="en-US"/>
              </w:rPr>
            </w:pPr>
            <w:r w:rsidRPr="00A15DCB">
              <w:rPr>
                <w:lang w:eastAsia="en-US"/>
              </w:rPr>
              <w:t>P</w:t>
            </w:r>
          </w:p>
        </w:tc>
      </w:tr>
      <w:tr w:rsidR="00F8597B" w:rsidRPr="00A15DCB" w14:paraId="66346FFA" w14:textId="77777777" w:rsidTr="00B7523D">
        <w:tc>
          <w:tcPr>
            <w:tcW w:w="648" w:type="dxa"/>
          </w:tcPr>
          <w:p w14:paraId="4E7E5A95" w14:textId="43826D93" w:rsidR="00F8597B" w:rsidRPr="00A15DCB" w:rsidRDefault="00512564" w:rsidP="00B7523D">
            <w:pPr>
              <w:pStyle w:val="TAC"/>
              <w:rPr>
                <w:lang w:eastAsia="en-US"/>
              </w:rPr>
            </w:pPr>
            <w:r w:rsidRPr="00A15DCB">
              <w:rPr>
                <w:lang w:eastAsia="en-US"/>
              </w:rPr>
              <w:t>17a7</w:t>
            </w:r>
          </w:p>
        </w:tc>
        <w:tc>
          <w:tcPr>
            <w:tcW w:w="3969" w:type="dxa"/>
          </w:tcPr>
          <w:p w14:paraId="6065EEE1" w14:textId="77777777" w:rsidR="00F8597B" w:rsidRPr="00A15DCB" w:rsidRDefault="00F8597B" w:rsidP="00B7523D">
            <w:pPr>
              <w:pStyle w:val="TAL"/>
              <w:rPr>
                <w:lang w:eastAsia="en-US"/>
              </w:rPr>
            </w:pPr>
            <w:r w:rsidRPr="00A15DCB">
              <w:rPr>
                <w:lang w:eastAsia="en-US"/>
              </w:rPr>
              <w:t xml:space="preserve">The SS transmits a MAC PDU addressed to UE </w:t>
            </w:r>
            <w:r w:rsidRPr="00A15DCB">
              <w:rPr>
                <w:lang w:eastAsia="zh-CN"/>
              </w:rPr>
              <w:t>C</w:t>
            </w:r>
            <w:r w:rsidRPr="00A15DCB">
              <w:rPr>
                <w:lang w:eastAsia="en-US"/>
              </w:rPr>
              <w:t>-RNTI, containing multiple RAR’s and one of the MAC sub headers contains a matching RAPID on NR Cell 1.</w:t>
            </w:r>
          </w:p>
        </w:tc>
        <w:tc>
          <w:tcPr>
            <w:tcW w:w="709" w:type="dxa"/>
          </w:tcPr>
          <w:p w14:paraId="418A0508" w14:textId="77777777" w:rsidR="00F8597B" w:rsidRPr="00A15DCB" w:rsidRDefault="00F8597B" w:rsidP="00B7523D">
            <w:pPr>
              <w:pStyle w:val="TAC"/>
              <w:rPr>
                <w:lang w:eastAsia="en-US"/>
              </w:rPr>
            </w:pPr>
            <w:r w:rsidRPr="00A15DCB">
              <w:rPr>
                <w:lang w:eastAsia="en-US"/>
              </w:rPr>
              <w:t>&lt;--</w:t>
            </w:r>
          </w:p>
        </w:tc>
        <w:tc>
          <w:tcPr>
            <w:tcW w:w="2977" w:type="dxa"/>
          </w:tcPr>
          <w:p w14:paraId="66EFCED5" w14:textId="77777777" w:rsidR="00F8597B" w:rsidRPr="00A15DCB" w:rsidRDefault="00F8597B" w:rsidP="00B7523D">
            <w:pPr>
              <w:pStyle w:val="TAL"/>
              <w:rPr>
                <w:lang w:eastAsia="en-US"/>
              </w:rPr>
            </w:pPr>
            <w:r w:rsidRPr="00A15DCB">
              <w:rPr>
                <w:lang w:eastAsia="en-US"/>
              </w:rPr>
              <w:t>Random Access Response</w:t>
            </w:r>
          </w:p>
        </w:tc>
        <w:tc>
          <w:tcPr>
            <w:tcW w:w="567" w:type="dxa"/>
          </w:tcPr>
          <w:p w14:paraId="18DEB3CC" w14:textId="77777777" w:rsidR="00F8597B" w:rsidRPr="00A15DCB" w:rsidRDefault="00F8597B" w:rsidP="00B7523D">
            <w:pPr>
              <w:pStyle w:val="TAC"/>
              <w:rPr>
                <w:lang w:eastAsia="en-US"/>
              </w:rPr>
            </w:pPr>
            <w:r w:rsidRPr="00A15DCB">
              <w:rPr>
                <w:lang w:eastAsia="zh-CN"/>
              </w:rPr>
              <w:t>-</w:t>
            </w:r>
          </w:p>
        </w:tc>
        <w:tc>
          <w:tcPr>
            <w:tcW w:w="892" w:type="dxa"/>
          </w:tcPr>
          <w:p w14:paraId="32A45A99" w14:textId="77777777" w:rsidR="00F8597B" w:rsidRPr="00A15DCB" w:rsidRDefault="00F8597B" w:rsidP="00B7523D">
            <w:pPr>
              <w:pStyle w:val="TAC"/>
              <w:rPr>
                <w:lang w:eastAsia="en-US"/>
              </w:rPr>
            </w:pPr>
            <w:r w:rsidRPr="00A15DCB">
              <w:rPr>
                <w:lang w:eastAsia="zh-CN"/>
              </w:rPr>
              <w:t>-</w:t>
            </w:r>
          </w:p>
        </w:tc>
      </w:tr>
      <w:tr w:rsidR="00F8597B" w:rsidRPr="00A15DCB" w14:paraId="7DFF5AF3" w14:textId="77777777" w:rsidTr="00B7523D">
        <w:tc>
          <w:tcPr>
            <w:tcW w:w="648" w:type="dxa"/>
            <w:tcBorders>
              <w:top w:val="single" w:sz="4" w:space="0" w:color="auto"/>
              <w:left w:val="single" w:sz="4" w:space="0" w:color="auto"/>
              <w:bottom w:val="single" w:sz="4" w:space="0" w:color="auto"/>
              <w:right w:val="single" w:sz="4" w:space="0" w:color="auto"/>
            </w:tcBorders>
          </w:tcPr>
          <w:p w14:paraId="04B8C635" w14:textId="7DB2875A" w:rsidR="00F8597B" w:rsidRPr="00A15DCB" w:rsidRDefault="00512564" w:rsidP="00B7523D">
            <w:pPr>
              <w:pStyle w:val="TAC"/>
              <w:rPr>
                <w:lang w:eastAsia="en-US"/>
              </w:rPr>
            </w:pPr>
            <w:r w:rsidRPr="00A15DCB">
              <w:rPr>
                <w:lang w:eastAsia="en-US"/>
              </w:rPr>
              <w:t>17a8</w:t>
            </w:r>
          </w:p>
        </w:tc>
        <w:tc>
          <w:tcPr>
            <w:tcW w:w="3969" w:type="dxa"/>
            <w:tcBorders>
              <w:top w:val="single" w:sz="4" w:space="0" w:color="auto"/>
              <w:left w:val="single" w:sz="4" w:space="0" w:color="auto"/>
              <w:bottom w:val="single" w:sz="4" w:space="0" w:color="auto"/>
              <w:right w:val="single" w:sz="4" w:space="0" w:color="auto"/>
            </w:tcBorders>
          </w:tcPr>
          <w:p w14:paraId="3F988073" w14:textId="77777777" w:rsidR="00F8597B" w:rsidRPr="00A15DCB" w:rsidRDefault="00F8597B" w:rsidP="00B7523D">
            <w:pPr>
              <w:pStyle w:val="TAL"/>
              <w:rPr>
                <w:lang w:eastAsia="en-US"/>
              </w:rPr>
            </w:pPr>
            <w:r w:rsidRPr="00A15DCB">
              <w:rPr>
                <w:lang w:eastAsia="en-US"/>
              </w:rPr>
              <w:t>The SS waits for ra-ResponseWindowBFR expire.</w:t>
            </w:r>
          </w:p>
        </w:tc>
        <w:tc>
          <w:tcPr>
            <w:tcW w:w="709" w:type="dxa"/>
            <w:tcBorders>
              <w:top w:val="single" w:sz="4" w:space="0" w:color="auto"/>
              <w:left w:val="single" w:sz="4" w:space="0" w:color="auto"/>
              <w:bottom w:val="single" w:sz="4" w:space="0" w:color="auto"/>
              <w:right w:val="single" w:sz="4" w:space="0" w:color="auto"/>
            </w:tcBorders>
          </w:tcPr>
          <w:p w14:paraId="58848129" w14:textId="77777777" w:rsidR="00F8597B" w:rsidRPr="00A15DCB" w:rsidRDefault="00F8597B" w:rsidP="00B7523D">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E5BE360" w14:textId="77777777" w:rsidR="00F8597B" w:rsidRPr="00A15DCB" w:rsidRDefault="00F8597B" w:rsidP="00B7523D">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62EBFC7" w14:textId="77777777" w:rsidR="00F8597B" w:rsidRPr="00A15DCB" w:rsidRDefault="00F8597B" w:rsidP="00B7523D">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5A801054" w14:textId="77777777" w:rsidR="00F8597B" w:rsidRPr="00A15DCB" w:rsidRDefault="00F8597B" w:rsidP="00B7523D">
            <w:pPr>
              <w:pStyle w:val="TAC"/>
              <w:rPr>
                <w:lang w:eastAsia="zh-CN"/>
              </w:rPr>
            </w:pPr>
            <w:r w:rsidRPr="00A15DCB">
              <w:rPr>
                <w:lang w:eastAsia="zh-CN"/>
              </w:rPr>
              <w:t>-</w:t>
            </w:r>
          </w:p>
        </w:tc>
      </w:tr>
      <w:tr w:rsidR="00F8597B" w:rsidRPr="00A15DCB" w14:paraId="145F987B" w14:textId="77777777" w:rsidTr="00B7523D">
        <w:tc>
          <w:tcPr>
            <w:tcW w:w="648" w:type="dxa"/>
            <w:tcBorders>
              <w:top w:val="single" w:sz="4" w:space="0" w:color="auto"/>
              <w:left w:val="single" w:sz="4" w:space="0" w:color="auto"/>
              <w:bottom w:val="single" w:sz="4" w:space="0" w:color="auto"/>
              <w:right w:val="single" w:sz="4" w:space="0" w:color="auto"/>
            </w:tcBorders>
          </w:tcPr>
          <w:p w14:paraId="485126D2" w14:textId="44FF7790" w:rsidR="00F8597B" w:rsidRPr="00A15DCB" w:rsidRDefault="00512564" w:rsidP="00B7523D">
            <w:pPr>
              <w:pStyle w:val="TAC"/>
              <w:rPr>
                <w:lang w:eastAsia="en-US"/>
              </w:rPr>
            </w:pPr>
            <w:r w:rsidRPr="00A15DCB">
              <w:rPr>
                <w:lang w:eastAsia="en-US"/>
              </w:rPr>
              <w:t>17a9</w:t>
            </w:r>
          </w:p>
        </w:tc>
        <w:tc>
          <w:tcPr>
            <w:tcW w:w="3969" w:type="dxa"/>
            <w:tcBorders>
              <w:top w:val="single" w:sz="4" w:space="0" w:color="auto"/>
              <w:left w:val="single" w:sz="4" w:space="0" w:color="auto"/>
              <w:bottom w:val="single" w:sz="4" w:space="0" w:color="auto"/>
              <w:right w:val="single" w:sz="4" w:space="0" w:color="auto"/>
            </w:tcBorders>
          </w:tcPr>
          <w:p w14:paraId="6C4B1A95" w14:textId="77777777" w:rsidR="00F8597B" w:rsidRPr="00A15DCB" w:rsidRDefault="00F8597B" w:rsidP="00B7523D">
            <w:pPr>
              <w:pStyle w:val="TAL"/>
              <w:rPr>
                <w:lang w:eastAsia="en-US"/>
              </w:rPr>
            </w:pPr>
            <w:r w:rsidRPr="00A15DCB">
              <w:rPr>
                <w:lang w:eastAsia="en-US"/>
              </w:rPr>
              <w:t>Check: Does the UE retransmit a preamble on PRACH?</w:t>
            </w:r>
          </w:p>
        </w:tc>
        <w:tc>
          <w:tcPr>
            <w:tcW w:w="709" w:type="dxa"/>
            <w:tcBorders>
              <w:top w:val="single" w:sz="4" w:space="0" w:color="auto"/>
              <w:left w:val="single" w:sz="4" w:space="0" w:color="auto"/>
              <w:bottom w:val="single" w:sz="4" w:space="0" w:color="auto"/>
              <w:right w:val="single" w:sz="4" w:space="0" w:color="auto"/>
            </w:tcBorders>
          </w:tcPr>
          <w:p w14:paraId="1847AD3C" w14:textId="77777777" w:rsidR="00F8597B" w:rsidRPr="00A15DCB" w:rsidRDefault="00F8597B" w:rsidP="00B7523D">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10CD87E1" w14:textId="77777777" w:rsidR="00F8597B" w:rsidRPr="00A15DCB" w:rsidRDefault="00F8597B" w:rsidP="00B7523D">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7E2753E" w14:textId="77777777" w:rsidR="00F8597B" w:rsidRPr="00A15DCB" w:rsidRDefault="00F8597B" w:rsidP="00B7523D">
            <w:pPr>
              <w:pStyle w:val="TAC"/>
              <w:rPr>
                <w:lang w:eastAsia="zh-CN"/>
              </w:rPr>
            </w:pPr>
            <w:r w:rsidRPr="00A15DCB">
              <w:rPr>
                <w:lang w:eastAsia="zh-CN"/>
              </w:rPr>
              <w:t>5</w:t>
            </w:r>
          </w:p>
        </w:tc>
        <w:tc>
          <w:tcPr>
            <w:tcW w:w="892" w:type="dxa"/>
            <w:tcBorders>
              <w:top w:val="single" w:sz="4" w:space="0" w:color="auto"/>
              <w:left w:val="single" w:sz="4" w:space="0" w:color="auto"/>
              <w:bottom w:val="single" w:sz="4" w:space="0" w:color="auto"/>
              <w:right w:val="single" w:sz="4" w:space="0" w:color="auto"/>
            </w:tcBorders>
          </w:tcPr>
          <w:p w14:paraId="05B88F56" w14:textId="77777777" w:rsidR="00F8597B" w:rsidRPr="00A15DCB" w:rsidRDefault="00F8597B" w:rsidP="00B7523D">
            <w:pPr>
              <w:pStyle w:val="TAC"/>
              <w:rPr>
                <w:lang w:eastAsia="zh-CN"/>
              </w:rPr>
            </w:pPr>
            <w:r w:rsidRPr="00A15DCB">
              <w:rPr>
                <w:lang w:eastAsia="zh-CN"/>
              </w:rPr>
              <w:t>F</w:t>
            </w:r>
          </w:p>
        </w:tc>
      </w:tr>
      <w:tr w:rsidR="00512564" w:rsidRPr="00A15DCB" w14:paraId="02B43336" w14:textId="77777777" w:rsidTr="00B7523D">
        <w:tc>
          <w:tcPr>
            <w:tcW w:w="648" w:type="dxa"/>
            <w:tcBorders>
              <w:top w:val="single" w:sz="4" w:space="0" w:color="auto"/>
              <w:left w:val="single" w:sz="4" w:space="0" w:color="auto"/>
              <w:bottom w:val="single" w:sz="4" w:space="0" w:color="auto"/>
              <w:right w:val="single" w:sz="4" w:space="0" w:color="auto"/>
            </w:tcBorders>
          </w:tcPr>
          <w:p w14:paraId="514CD318" w14:textId="43AF4BD6" w:rsidR="00512564" w:rsidRPr="00A15DCB" w:rsidDel="00512564" w:rsidRDefault="00512564" w:rsidP="00512564">
            <w:pPr>
              <w:pStyle w:val="TAC"/>
              <w:rPr>
                <w:lang w:eastAsia="en-US"/>
              </w:rPr>
            </w:pPr>
            <w:r w:rsidRPr="00A15DCB">
              <w:rPr>
                <w:lang w:eastAsia="zh-CN"/>
              </w:rPr>
              <w:t>18-25</w:t>
            </w:r>
          </w:p>
        </w:tc>
        <w:tc>
          <w:tcPr>
            <w:tcW w:w="3969" w:type="dxa"/>
            <w:tcBorders>
              <w:top w:val="single" w:sz="4" w:space="0" w:color="auto"/>
              <w:left w:val="single" w:sz="4" w:space="0" w:color="auto"/>
              <w:bottom w:val="single" w:sz="4" w:space="0" w:color="auto"/>
              <w:right w:val="single" w:sz="4" w:space="0" w:color="auto"/>
            </w:tcBorders>
          </w:tcPr>
          <w:p w14:paraId="0B4B2DCB" w14:textId="36FD2470" w:rsidR="00512564" w:rsidRPr="00A15DCB" w:rsidRDefault="00512564" w:rsidP="00512564">
            <w:pPr>
              <w:pStyle w:val="TAL"/>
              <w:rPr>
                <w:lang w:eastAsia="en-US"/>
              </w:rPr>
            </w:pPr>
            <w:r w:rsidRPr="00A15DCB">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5E2871B4" w14:textId="286BB268" w:rsidR="00512564" w:rsidRPr="00A15DCB" w:rsidRDefault="00512564" w:rsidP="00512564">
            <w:pPr>
              <w:pStyle w:val="TAC"/>
              <w:rPr>
                <w:lang w:eastAsia="en-US"/>
              </w:rPr>
            </w:pPr>
            <w:r w:rsidRPr="00A15DCB">
              <w:t>-</w:t>
            </w:r>
          </w:p>
        </w:tc>
        <w:tc>
          <w:tcPr>
            <w:tcW w:w="2977" w:type="dxa"/>
            <w:tcBorders>
              <w:top w:val="single" w:sz="4" w:space="0" w:color="auto"/>
              <w:left w:val="single" w:sz="4" w:space="0" w:color="auto"/>
              <w:bottom w:val="single" w:sz="4" w:space="0" w:color="auto"/>
              <w:right w:val="single" w:sz="4" w:space="0" w:color="auto"/>
            </w:tcBorders>
          </w:tcPr>
          <w:p w14:paraId="509EDFA1" w14:textId="46A811D4" w:rsidR="00512564" w:rsidRPr="00A15DCB" w:rsidRDefault="00512564" w:rsidP="00512564">
            <w:pPr>
              <w:pStyle w:val="TAL"/>
              <w:rPr>
                <w:lang w:eastAsia="en-US"/>
              </w:rPr>
            </w:pPr>
            <w:r w:rsidRPr="00A15DCB">
              <w:t>-</w:t>
            </w:r>
          </w:p>
        </w:tc>
        <w:tc>
          <w:tcPr>
            <w:tcW w:w="567" w:type="dxa"/>
            <w:tcBorders>
              <w:top w:val="single" w:sz="4" w:space="0" w:color="auto"/>
              <w:left w:val="single" w:sz="4" w:space="0" w:color="auto"/>
              <w:bottom w:val="single" w:sz="4" w:space="0" w:color="auto"/>
              <w:right w:val="single" w:sz="4" w:space="0" w:color="auto"/>
            </w:tcBorders>
          </w:tcPr>
          <w:p w14:paraId="79F60A23" w14:textId="38C0C7E2" w:rsidR="00512564" w:rsidRPr="00A15DCB" w:rsidRDefault="00512564" w:rsidP="00512564">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6EEFDB12" w14:textId="56C10915" w:rsidR="00512564" w:rsidRPr="00A15DCB" w:rsidRDefault="00512564" w:rsidP="00512564">
            <w:pPr>
              <w:pStyle w:val="TAC"/>
              <w:rPr>
                <w:lang w:eastAsia="zh-CN"/>
              </w:rPr>
            </w:pPr>
            <w:r w:rsidRPr="00A15DCB">
              <w:rPr>
                <w:lang w:eastAsia="zh-CN"/>
              </w:rPr>
              <w:t>-</w:t>
            </w:r>
          </w:p>
        </w:tc>
      </w:tr>
      <w:tr w:rsidR="00F8597B" w:rsidRPr="00A15DCB" w14:paraId="0C046424"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3269700A" w14:textId="77777777" w:rsidR="00F8597B" w:rsidRPr="00A15DCB" w:rsidRDefault="00F8597B" w:rsidP="00B7523D">
            <w:pPr>
              <w:pStyle w:val="TAN"/>
              <w:rPr>
                <w:i/>
                <w:lang w:eastAsia="en-US"/>
              </w:rPr>
            </w:pPr>
            <w:r w:rsidRPr="00A15DCB">
              <w:rPr>
                <w:lang w:eastAsia="en-US"/>
              </w:rPr>
              <w:t>Note 1:</w:t>
            </w:r>
            <w:r w:rsidRPr="00A15DCB">
              <w:rPr>
                <w:lang w:eastAsia="en-US"/>
              </w:rPr>
              <w:tab/>
              <w:t xml:space="preserve">for EN-DC the NR </w:t>
            </w:r>
            <w:r w:rsidRPr="00A15DCB">
              <w:rPr>
                <w:i/>
                <w:lang w:eastAsia="en-US"/>
              </w:rPr>
              <w:t>RRCReconfiguration</w:t>
            </w:r>
            <w:r w:rsidRPr="00A15DCB">
              <w:rPr>
                <w:lang w:eastAsia="en-US"/>
              </w:rPr>
              <w:t xml:space="preserve"> message is contained in </w:t>
            </w:r>
            <w:r w:rsidRPr="00A15DCB">
              <w:rPr>
                <w:i/>
                <w:lang w:eastAsia="en-US"/>
              </w:rPr>
              <w:t xml:space="preserve">RRCConnectionReconfiguration </w:t>
            </w:r>
            <w:r w:rsidRPr="00A15DCB">
              <w:rPr>
                <w:lang w:eastAsia="en-US"/>
              </w:rPr>
              <w:t>36.508 [7], Table 4.6.1-8 using condition EN-DC_EmbedNR_RRCRecon.</w:t>
            </w:r>
          </w:p>
          <w:p w14:paraId="11FC02CE" w14:textId="77777777" w:rsidR="00F8597B" w:rsidRPr="00A15DCB" w:rsidRDefault="00F8597B" w:rsidP="00B7523D">
            <w:pPr>
              <w:pStyle w:val="TAN"/>
              <w:rPr>
                <w:lang w:eastAsia="zh-CN"/>
              </w:rPr>
            </w:pPr>
            <w:r w:rsidRPr="00A15DCB">
              <w:rPr>
                <w:lang w:eastAsia="en-US"/>
              </w:rPr>
              <w:t>Note 2:</w:t>
            </w:r>
            <w:r w:rsidRPr="00A15DCB">
              <w:rPr>
                <w:lang w:eastAsia="en-US"/>
              </w:rPr>
              <w:tab/>
              <w:t xml:space="preserve">for EN-DC the NR </w:t>
            </w:r>
            <w:r w:rsidRPr="00A15DCB">
              <w:rPr>
                <w:i/>
                <w:lang w:eastAsia="en-US"/>
              </w:rPr>
              <w:t>RRCReconfigurationComplete</w:t>
            </w:r>
            <w:r w:rsidRPr="00A15DCB">
              <w:rPr>
                <w:lang w:eastAsia="en-US"/>
              </w:rPr>
              <w:t xml:space="preserve"> message is contained in </w:t>
            </w:r>
            <w:r w:rsidRPr="00A15DCB">
              <w:rPr>
                <w:i/>
                <w:lang w:eastAsia="en-US"/>
              </w:rPr>
              <w:t>RRCConnectionReconfigurationComplete</w:t>
            </w:r>
            <w:r w:rsidRPr="00A15DCB">
              <w:rPr>
                <w:lang w:eastAsia="en-US"/>
              </w:rPr>
              <w:t>.</w:t>
            </w:r>
          </w:p>
        </w:tc>
      </w:tr>
    </w:tbl>
    <w:p w14:paraId="1F82819C" w14:textId="77777777" w:rsidR="00F8597B" w:rsidRPr="00A15DCB" w:rsidRDefault="00F8597B" w:rsidP="00F8597B"/>
    <w:p w14:paraId="6CB310EA" w14:textId="77777777" w:rsidR="00F8597B" w:rsidRPr="00A15DCB" w:rsidRDefault="00F8597B" w:rsidP="00F8597B">
      <w:pPr>
        <w:pStyle w:val="H6"/>
      </w:pPr>
      <w:r w:rsidRPr="00A15DCB">
        <w:t>7.1.1.1.</w:t>
      </w:r>
      <w:r w:rsidRPr="00A15DCB">
        <w:rPr>
          <w:lang w:eastAsia="zh-CN"/>
        </w:rPr>
        <w:t>4</w:t>
      </w:r>
      <w:r w:rsidRPr="00A15DCB">
        <w:t>.3.3</w:t>
      </w:r>
      <w:r w:rsidRPr="00A15DCB">
        <w:tab/>
        <w:t>Specific message contents</w:t>
      </w:r>
    </w:p>
    <w:p w14:paraId="2C9CD9A5" w14:textId="4A892CF1" w:rsidR="00F77F38" w:rsidRPr="00A15DCB" w:rsidRDefault="00F77F38" w:rsidP="00F77F38">
      <w:pPr>
        <w:pStyle w:val="TH"/>
      </w:pPr>
      <w:r w:rsidRPr="00A15DCB">
        <w:t xml:space="preserve">Table 7.1.1.1.4.3.3-1: </w:t>
      </w:r>
      <w:r w:rsidR="00DF3044" w:rsidRPr="00A15DCB">
        <w:t>Void</w:t>
      </w:r>
    </w:p>
    <w:p w14:paraId="64886781" w14:textId="608E0BB0" w:rsidR="00F77F38" w:rsidRPr="00A15DCB" w:rsidRDefault="00F77F38" w:rsidP="00F77F38">
      <w:pPr>
        <w:pStyle w:val="TH"/>
        <w:rPr>
          <w:i/>
          <w:iCs/>
        </w:rPr>
      </w:pPr>
      <w:r w:rsidRPr="00A15DCB">
        <w:t xml:space="preserve">Table 7.1.1.1.4.3.3-2: </w:t>
      </w:r>
      <w:r w:rsidR="00DF3044" w:rsidRPr="00A15DCB">
        <w:t>Void</w:t>
      </w:r>
    </w:p>
    <w:p w14:paraId="7C2E2C69" w14:textId="77777777" w:rsidR="00F77F38" w:rsidRPr="00A15DCB" w:rsidRDefault="00F77F38" w:rsidP="00F77F38"/>
    <w:p w14:paraId="126AA338" w14:textId="77777777" w:rsidR="00F8597B" w:rsidRPr="00A15DCB" w:rsidRDefault="00F8597B" w:rsidP="00F77F38">
      <w:pPr>
        <w:pStyle w:val="TH"/>
      </w:pPr>
      <w:r w:rsidRPr="00A15DCB">
        <w:lastRenderedPageBreak/>
        <w:t>Table 7.1.1.1.4.3.3-</w:t>
      </w:r>
      <w:r w:rsidR="00F77F38" w:rsidRPr="00A15DCB">
        <w:t>3</w:t>
      </w:r>
      <w:r w:rsidRPr="00A15DCB">
        <w:t xml:space="preserve">: </w:t>
      </w:r>
      <w:r w:rsidRPr="00A15DCB">
        <w:rPr>
          <w:i/>
          <w:iCs/>
        </w:rPr>
        <w:t>RRCReconfiguration</w:t>
      </w:r>
      <w:r w:rsidRPr="00A15DCB" w:rsidDel="00E41EF6">
        <w:t xml:space="preserve"> </w:t>
      </w:r>
      <w:r w:rsidRPr="00A15DCB">
        <w:t xml:space="preserve">(Step 1, </w:t>
      </w:r>
      <w:r w:rsidR="00F77F38" w:rsidRPr="00A15DCB">
        <w:t xml:space="preserve">Step8, Step17 </w:t>
      </w:r>
      <w:r w:rsidRPr="00A15DCB">
        <w:t>Table 7.1.1.1.4.3.2-2)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8597B" w:rsidRPr="00A15DCB" w14:paraId="63923A74" w14:textId="77777777" w:rsidTr="00F77F38">
        <w:tc>
          <w:tcPr>
            <w:tcW w:w="9738" w:type="dxa"/>
            <w:gridSpan w:val="4"/>
          </w:tcPr>
          <w:p w14:paraId="2004648D" w14:textId="77777777" w:rsidR="00F8597B" w:rsidRPr="00A15DCB" w:rsidRDefault="00F8597B" w:rsidP="00B7523D">
            <w:pPr>
              <w:pStyle w:val="TAL"/>
              <w:rPr>
                <w:lang w:eastAsia="en-US"/>
              </w:rPr>
            </w:pPr>
            <w:r w:rsidRPr="00A15DCB">
              <w:rPr>
                <w:lang w:eastAsia="en-US"/>
              </w:rPr>
              <w:t xml:space="preserve">Derivation path: 38.508-1 [4], Table </w:t>
            </w:r>
            <w:r w:rsidR="0075232C" w:rsidRPr="00A15DCB">
              <w:rPr>
                <w:lang w:eastAsia="en-US"/>
              </w:rPr>
              <w:t>4.6.1-13</w:t>
            </w:r>
          </w:p>
        </w:tc>
      </w:tr>
      <w:tr w:rsidR="00F8597B" w:rsidRPr="00A15DCB" w14:paraId="6171DB7A" w14:textId="77777777" w:rsidTr="00F77F38">
        <w:tblPrEx>
          <w:tblCellMar>
            <w:left w:w="108" w:type="dxa"/>
            <w:right w:w="108" w:type="dxa"/>
          </w:tblCellMar>
        </w:tblPrEx>
        <w:tc>
          <w:tcPr>
            <w:tcW w:w="4535" w:type="dxa"/>
          </w:tcPr>
          <w:p w14:paraId="7BD96E0C" w14:textId="77777777" w:rsidR="00F8597B" w:rsidRPr="00A15DCB" w:rsidRDefault="00F8597B" w:rsidP="00B7523D">
            <w:pPr>
              <w:pStyle w:val="TAH"/>
              <w:rPr>
                <w:lang w:eastAsia="en-US"/>
              </w:rPr>
            </w:pPr>
            <w:r w:rsidRPr="00A15DCB">
              <w:rPr>
                <w:lang w:eastAsia="en-US"/>
              </w:rPr>
              <w:t>Information Element</w:t>
            </w:r>
          </w:p>
        </w:tc>
        <w:tc>
          <w:tcPr>
            <w:tcW w:w="2267" w:type="dxa"/>
          </w:tcPr>
          <w:p w14:paraId="5F5FB081" w14:textId="77777777" w:rsidR="00F8597B" w:rsidRPr="00A15DCB" w:rsidRDefault="00F8597B" w:rsidP="00B7523D">
            <w:pPr>
              <w:pStyle w:val="TAH"/>
              <w:rPr>
                <w:lang w:eastAsia="en-US"/>
              </w:rPr>
            </w:pPr>
            <w:r w:rsidRPr="00A15DCB">
              <w:rPr>
                <w:lang w:eastAsia="en-US"/>
              </w:rPr>
              <w:t>Value/remark</w:t>
            </w:r>
          </w:p>
        </w:tc>
        <w:tc>
          <w:tcPr>
            <w:tcW w:w="1700" w:type="dxa"/>
          </w:tcPr>
          <w:p w14:paraId="75031F4C" w14:textId="77777777" w:rsidR="00F8597B" w:rsidRPr="00A15DCB" w:rsidRDefault="00F8597B" w:rsidP="00B7523D">
            <w:pPr>
              <w:pStyle w:val="TAH"/>
              <w:rPr>
                <w:lang w:eastAsia="en-US"/>
              </w:rPr>
            </w:pPr>
            <w:r w:rsidRPr="00A15DCB">
              <w:rPr>
                <w:lang w:eastAsia="en-US"/>
              </w:rPr>
              <w:t>Comment</w:t>
            </w:r>
          </w:p>
        </w:tc>
        <w:tc>
          <w:tcPr>
            <w:tcW w:w="1245" w:type="dxa"/>
          </w:tcPr>
          <w:p w14:paraId="13D4B008" w14:textId="77777777" w:rsidR="00F8597B" w:rsidRPr="00A15DCB" w:rsidRDefault="00F8597B" w:rsidP="00B7523D">
            <w:pPr>
              <w:pStyle w:val="TAH"/>
              <w:rPr>
                <w:lang w:eastAsia="en-US"/>
              </w:rPr>
            </w:pPr>
            <w:r w:rsidRPr="00A15DCB">
              <w:rPr>
                <w:lang w:eastAsia="en-US"/>
              </w:rPr>
              <w:t>Condition</w:t>
            </w:r>
          </w:p>
        </w:tc>
      </w:tr>
      <w:tr w:rsidR="00F8597B" w:rsidRPr="00A15DCB" w14:paraId="00F52B60" w14:textId="77777777" w:rsidTr="00F77F38">
        <w:tblPrEx>
          <w:tblCellMar>
            <w:left w:w="108" w:type="dxa"/>
            <w:right w:w="108" w:type="dxa"/>
          </w:tblCellMar>
        </w:tblPrEx>
        <w:tc>
          <w:tcPr>
            <w:tcW w:w="4535" w:type="dxa"/>
          </w:tcPr>
          <w:p w14:paraId="67FDB67A" w14:textId="77777777" w:rsidR="00F8597B" w:rsidRPr="00A15DCB" w:rsidRDefault="00F8597B" w:rsidP="00B7523D">
            <w:pPr>
              <w:pStyle w:val="TAL"/>
              <w:rPr>
                <w:lang w:eastAsia="zh-CN"/>
              </w:rPr>
            </w:pPr>
            <w:r w:rsidRPr="00A15DCB">
              <w:rPr>
                <w:lang w:eastAsia="en-US"/>
              </w:rPr>
              <w:t>RRCReconfiguration::=SEQUENCE{</w:t>
            </w:r>
          </w:p>
        </w:tc>
        <w:tc>
          <w:tcPr>
            <w:tcW w:w="2267" w:type="dxa"/>
          </w:tcPr>
          <w:p w14:paraId="0B4E5A63" w14:textId="77777777" w:rsidR="00F8597B" w:rsidRPr="00A15DCB" w:rsidRDefault="00F8597B" w:rsidP="00B7523D">
            <w:pPr>
              <w:pStyle w:val="TAL"/>
              <w:rPr>
                <w:lang w:eastAsia="en-US"/>
              </w:rPr>
            </w:pPr>
          </w:p>
        </w:tc>
        <w:tc>
          <w:tcPr>
            <w:tcW w:w="1700" w:type="dxa"/>
          </w:tcPr>
          <w:p w14:paraId="57EE494D" w14:textId="77777777" w:rsidR="00F8597B" w:rsidRPr="00A15DCB" w:rsidRDefault="00F8597B" w:rsidP="00B7523D">
            <w:pPr>
              <w:pStyle w:val="TAL"/>
              <w:rPr>
                <w:lang w:eastAsia="en-US"/>
              </w:rPr>
            </w:pPr>
          </w:p>
        </w:tc>
        <w:tc>
          <w:tcPr>
            <w:tcW w:w="1245" w:type="dxa"/>
          </w:tcPr>
          <w:p w14:paraId="6B7EF7CC" w14:textId="77777777" w:rsidR="00F8597B" w:rsidRPr="00A15DCB" w:rsidRDefault="00F8597B" w:rsidP="00B7523D">
            <w:pPr>
              <w:pStyle w:val="TAL"/>
              <w:rPr>
                <w:lang w:eastAsia="en-US"/>
              </w:rPr>
            </w:pPr>
          </w:p>
        </w:tc>
      </w:tr>
      <w:tr w:rsidR="00F8597B" w:rsidRPr="00A15DCB" w14:paraId="19FDDB89" w14:textId="77777777" w:rsidTr="00F77F38">
        <w:tblPrEx>
          <w:tblCellMar>
            <w:left w:w="108" w:type="dxa"/>
            <w:right w:w="108" w:type="dxa"/>
          </w:tblCellMar>
        </w:tblPrEx>
        <w:tc>
          <w:tcPr>
            <w:tcW w:w="4535" w:type="dxa"/>
          </w:tcPr>
          <w:p w14:paraId="588DA278" w14:textId="77777777" w:rsidR="00F8597B" w:rsidRPr="00A15DCB" w:rsidRDefault="00F8597B" w:rsidP="00B7523D">
            <w:pPr>
              <w:pStyle w:val="TAL"/>
              <w:rPr>
                <w:lang w:eastAsia="zh-CN"/>
              </w:rPr>
            </w:pPr>
            <w:r w:rsidRPr="00A15DCB">
              <w:rPr>
                <w:lang w:eastAsia="zh-CN"/>
              </w:rPr>
              <w:t xml:space="preserve">  </w:t>
            </w:r>
            <w:r w:rsidRPr="00A15DCB">
              <w:rPr>
                <w:lang w:eastAsia="en-US"/>
              </w:rPr>
              <w:t>criticalExtensions</w:t>
            </w:r>
            <w:r w:rsidRPr="00A15DCB">
              <w:rPr>
                <w:lang w:eastAsia="zh-CN"/>
              </w:rPr>
              <w:t xml:space="preserve"> CHOICE{</w:t>
            </w:r>
          </w:p>
        </w:tc>
        <w:tc>
          <w:tcPr>
            <w:tcW w:w="2267" w:type="dxa"/>
          </w:tcPr>
          <w:p w14:paraId="4C9EAFF5" w14:textId="77777777" w:rsidR="00F8597B" w:rsidRPr="00A15DCB" w:rsidRDefault="00F8597B" w:rsidP="00B7523D">
            <w:pPr>
              <w:pStyle w:val="TAL"/>
              <w:rPr>
                <w:lang w:eastAsia="en-US"/>
              </w:rPr>
            </w:pPr>
          </w:p>
        </w:tc>
        <w:tc>
          <w:tcPr>
            <w:tcW w:w="1700" w:type="dxa"/>
          </w:tcPr>
          <w:p w14:paraId="7ED1318D" w14:textId="77777777" w:rsidR="00F8597B" w:rsidRPr="00A15DCB" w:rsidRDefault="00F8597B" w:rsidP="00B7523D">
            <w:pPr>
              <w:pStyle w:val="TAL"/>
              <w:rPr>
                <w:lang w:eastAsia="en-US"/>
              </w:rPr>
            </w:pPr>
          </w:p>
        </w:tc>
        <w:tc>
          <w:tcPr>
            <w:tcW w:w="1245" w:type="dxa"/>
          </w:tcPr>
          <w:p w14:paraId="3A66EF7A" w14:textId="77777777" w:rsidR="00F8597B" w:rsidRPr="00A15DCB" w:rsidRDefault="00F8597B" w:rsidP="00B7523D">
            <w:pPr>
              <w:pStyle w:val="TAL"/>
              <w:rPr>
                <w:lang w:eastAsia="en-US"/>
              </w:rPr>
            </w:pPr>
          </w:p>
        </w:tc>
      </w:tr>
      <w:tr w:rsidR="00F8597B" w:rsidRPr="00A15DCB" w14:paraId="3FC2A5F6" w14:textId="77777777" w:rsidTr="00F77F38">
        <w:tblPrEx>
          <w:tblCellMar>
            <w:left w:w="108" w:type="dxa"/>
            <w:right w:w="108" w:type="dxa"/>
          </w:tblCellMar>
        </w:tblPrEx>
        <w:tc>
          <w:tcPr>
            <w:tcW w:w="4535" w:type="dxa"/>
          </w:tcPr>
          <w:p w14:paraId="3ADBE3CC" w14:textId="77777777" w:rsidR="00F8597B" w:rsidRPr="00A15DCB" w:rsidRDefault="00F8597B" w:rsidP="00B7523D">
            <w:pPr>
              <w:pStyle w:val="TAL"/>
              <w:rPr>
                <w:lang w:eastAsia="zh-CN"/>
              </w:rPr>
            </w:pPr>
            <w:r w:rsidRPr="00A15DCB">
              <w:rPr>
                <w:lang w:eastAsia="zh-CN"/>
              </w:rPr>
              <w:t xml:space="preserve">    r</w:t>
            </w:r>
            <w:r w:rsidRPr="00A15DCB">
              <w:rPr>
                <w:lang w:eastAsia="en-US"/>
              </w:rPr>
              <w:t>rcReconfiguration</w:t>
            </w:r>
            <w:r w:rsidRPr="00A15DCB">
              <w:rPr>
                <w:lang w:eastAsia="zh-CN"/>
              </w:rPr>
              <w:t xml:space="preserve"> SEQUENCE{</w:t>
            </w:r>
          </w:p>
        </w:tc>
        <w:tc>
          <w:tcPr>
            <w:tcW w:w="2267" w:type="dxa"/>
          </w:tcPr>
          <w:p w14:paraId="20BED876" w14:textId="77777777" w:rsidR="00F8597B" w:rsidRPr="00A15DCB" w:rsidRDefault="00F8597B" w:rsidP="00B7523D">
            <w:pPr>
              <w:pStyle w:val="TAL"/>
              <w:rPr>
                <w:lang w:eastAsia="en-US"/>
              </w:rPr>
            </w:pPr>
          </w:p>
        </w:tc>
        <w:tc>
          <w:tcPr>
            <w:tcW w:w="1700" w:type="dxa"/>
          </w:tcPr>
          <w:p w14:paraId="5482E80E" w14:textId="77777777" w:rsidR="00F8597B" w:rsidRPr="00A15DCB" w:rsidRDefault="00F8597B" w:rsidP="00B7523D">
            <w:pPr>
              <w:pStyle w:val="TAL"/>
              <w:rPr>
                <w:lang w:eastAsia="en-US"/>
              </w:rPr>
            </w:pPr>
          </w:p>
        </w:tc>
        <w:tc>
          <w:tcPr>
            <w:tcW w:w="1245" w:type="dxa"/>
          </w:tcPr>
          <w:p w14:paraId="3D0D3BF9" w14:textId="77777777" w:rsidR="00F8597B" w:rsidRPr="00A15DCB" w:rsidRDefault="00F8597B" w:rsidP="00B7523D">
            <w:pPr>
              <w:pStyle w:val="TAL"/>
              <w:rPr>
                <w:lang w:eastAsia="en-US"/>
              </w:rPr>
            </w:pPr>
          </w:p>
        </w:tc>
      </w:tr>
      <w:tr w:rsidR="00F8597B" w:rsidRPr="00A15DCB" w14:paraId="1641DB8E" w14:textId="77777777" w:rsidTr="00F77F38">
        <w:tblPrEx>
          <w:tblCellMar>
            <w:left w:w="108" w:type="dxa"/>
            <w:right w:w="108" w:type="dxa"/>
          </w:tblCellMar>
        </w:tblPrEx>
        <w:tc>
          <w:tcPr>
            <w:tcW w:w="4535" w:type="dxa"/>
          </w:tcPr>
          <w:p w14:paraId="2965946D" w14:textId="77777777" w:rsidR="00F8597B" w:rsidRPr="00A15DCB" w:rsidRDefault="00F8597B" w:rsidP="00B7523D">
            <w:pPr>
              <w:pStyle w:val="TAL"/>
              <w:rPr>
                <w:lang w:eastAsia="en-US"/>
              </w:rPr>
            </w:pPr>
            <w:r w:rsidRPr="00A15DCB">
              <w:rPr>
                <w:lang w:eastAsia="zh-CN"/>
              </w:rPr>
              <w:t xml:space="preserve">      </w:t>
            </w:r>
            <w:r w:rsidRPr="00A15DCB">
              <w:rPr>
                <w:lang w:eastAsia="en-US"/>
              </w:rPr>
              <w:t>secondaryCellGroup</w:t>
            </w:r>
          </w:p>
        </w:tc>
        <w:tc>
          <w:tcPr>
            <w:tcW w:w="2267" w:type="dxa"/>
          </w:tcPr>
          <w:p w14:paraId="38FBED12" w14:textId="77777777" w:rsidR="00F8597B" w:rsidRPr="00A15DCB" w:rsidRDefault="00F8597B" w:rsidP="00B7523D">
            <w:pPr>
              <w:pStyle w:val="TAL"/>
              <w:rPr>
                <w:lang w:eastAsia="en-US"/>
              </w:rPr>
            </w:pPr>
            <w:r w:rsidRPr="00A15DCB">
              <w:rPr>
                <w:lang w:eastAsia="en-US"/>
              </w:rPr>
              <w:t>CellGroupConfig</w:t>
            </w:r>
          </w:p>
        </w:tc>
        <w:tc>
          <w:tcPr>
            <w:tcW w:w="1700" w:type="dxa"/>
          </w:tcPr>
          <w:p w14:paraId="33C28C5A" w14:textId="77777777" w:rsidR="00F8597B" w:rsidRPr="00A15DCB" w:rsidRDefault="00F8597B" w:rsidP="00B7523D">
            <w:pPr>
              <w:pStyle w:val="TAL"/>
              <w:rPr>
                <w:lang w:eastAsia="en-US"/>
              </w:rPr>
            </w:pPr>
            <w:r w:rsidRPr="00A15DCB">
              <w:rPr>
                <w:lang w:eastAsia="en-US"/>
              </w:rPr>
              <w:t>OCTET STRING</w:t>
            </w:r>
          </w:p>
        </w:tc>
        <w:tc>
          <w:tcPr>
            <w:tcW w:w="1245" w:type="dxa"/>
          </w:tcPr>
          <w:p w14:paraId="498F371B" w14:textId="77777777" w:rsidR="00F8597B" w:rsidRPr="00A15DCB" w:rsidRDefault="00F8597B" w:rsidP="00B7523D">
            <w:pPr>
              <w:pStyle w:val="TAL"/>
              <w:rPr>
                <w:lang w:eastAsia="zh-CN"/>
              </w:rPr>
            </w:pPr>
            <w:r w:rsidRPr="00A15DCB">
              <w:rPr>
                <w:lang w:eastAsia="zh-CN"/>
              </w:rPr>
              <w:t>EN-DC</w:t>
            </w:r>
          </w:p>
        </w:tc>
      </w:tr>
      <w:tr w:rsidR="00F8597B" w:rsidRPr="00A15DCB" w14:paraId="63438666" w14:textId="77777777" w:rsidTr="00F77F38">
        <w:tblPrEx>
          <w:tblCellMar>
            <w:left w:w="108" w:type="dxa"/>
            <w:right w:w="108" w:type="dxa"/>
          </w:tblCellMar>
        </w:tblPrEx>
        <w:tc>
          <w:tcPr>
            <w:tcW w:w="4535" w:type="dxa"/>
          </w:tcPr>
          <w:p w14:paraId="77909AC5" w14:textId="77777777" w:rsidR="00F8597B" w:rsidRPr="00A15DCB" w:rsidRDefault="00F8597B" w:rsidP="00B7523D">
            <w:pPr>
              <w:pStyle w:val="TAL"/>
              <w:rPr>
                <w:lang w:eastAsia="zh-CN"/>
              </w:rPr>
            </w:pPr>
            <w:r w:rsidRPr="00A15DCB">
              <w:rPr>
                <w:lang w:eastAsia="en-US"/>
              </w:rPr>
              <w:t xml:space="preserve">      nonCriticalExtension SEQUENCE {</w:t>
            </w:r>
          </w:p>
        </w:tc>
        <w:tc>
          <w:tcPr>
            <w:tcW w:w="2267" w:type="dxa"/>
          </w:tcPr>
          <w:p w14:paraId="018E5CA6" w14:textId="77777777" w:rsidR="00F8597B" w:rsidRPr="00A15DCB" w:rsidRDefault="00F8597B" w:rsidP="00B7523D">
            <w:pPr>
              <w:pStyle w:val="TAL"/>
              <w:rPr>
                <w:lang w:eastAsia="en-US"/>
              </w:rPr>
            </w:pPr>
          </w:p>
        </w:tc>
        <w:tc>
          <w:tcPr>
            <w:tcW w:w="1700" w:type="dxa"/>
          </w:tcPr>
          <w:p w14:paraId="4D850121" w14:textId="77777777" w:rsidR="00F8597B" w:rsidRPr="00A15DCB" w:rsidRDefault="00F8597B" w:rsidP="00B7523D">
            <w:pPr>
              <w:pStyle w:val="TAL"/>
              <w:rPr>
                <w:lang w:eastAsia="en-US"/>
              </w:rPr>
            </w:pPr>
          </w:p>
        </w:tc>
        <w:tc>
          <w:tcPr>
            <w:tcW w:w="1245" w:type="dxa"/>
          </w:tcPr>
          <w:p w14:paraId="02892B01" w14:textId="77777777" w:rsidR="00F8597B" w:rsidRPr="00A15DCB" w:rsidRDefault="00F8597B" w:rsidP="00B7523D">
            <w:pPr>
              <w:pStyle w:val="TAL"/>
              <w:rPr>
                <w:lang w:eastAsia="en-US"/>
              </w:rPr>
            </w:pPr>
            <w:r w:rsidRPr="00A15DCB">
              <w:rPr>
                <w:lang w:eastAsia="zh-CN"/>
              </w:rPr>
              <w:t>NR</w:t>
            </w:r>
          </w:p>
        </w:tc>
      </w:tr>
      <w:tr w:rsidR="00F8597B" w:rsidRPr="00A15DCB" w14:paraId="2D84345E" w14:textId="77777777" w:rsidTr="00F77F38">
        <w:tblPrEx>
          <w:tblCellMar>
            <w:left w:w="108" w:type="dxa"/>
            <w:right w:w="108" w:type="dxa"/>
          </w:tblCellMar>
        </w:tblPrEx>
        <w:tc>
          <w:tcPr>
            <w:tcW w:w="4535" w:type="dxa"/>
          </w:tcPr>
          <w:p w14:paraId="3087EA5F" w14:textId="77777777" w:rsidR="00F8597B" w:rsidRPr="00A15DCB" w:rsidRDefault="00F8597B" w:rsidP="00B7523D">
            <w:pPr>
              <w:pStyle w:val="TAL"/>
              <w:rPr>
                <w:lang w:eastAsia="zh-CN"/>
              </w:rPr>
            </w:pPr>
            <w:r w:rsidRPr="00A15DCB">
              <w:rPr>
                <w:lang w:eastAsia="en-US"/>
              </w:rPr>
              <w:t xml:space="preserve">        masterCellGroup</w:t>
            </w:r>
          </w:p>
        </w:tc>
        <w:tc>
          <w:tcPr>
            <w:tcW w:w="2267" w:type="dxa"/>
          </w:tcPr>
          <w:p w14:paraId="69371DE5" w14:textId="77777777" w:rsidR="00F8597B" w:rsidRPr="00A15DCB" w:rsidRDefault="00F8597B" w:rsidP="00B7523D">
            <w:pPr>
              <w:pStyle w:val="TAL"/>
              <w:rPr>
                <w:lang w:eastAsia="en-US"/>
              </w:rPr>
            </w:pPr>
            <w:r w:rsidRPr="00A15DCB">
              <w:rPr>
                <w:lang w:eastAsia="en-US"/>
              </w:rPr>
              <w:t>CellGroupConfig</w:t>
            </w:r>
          </w:p>
        </w:tc>
        <w:tc>
          <w:tcPr>
            <w:tcW w:w="1700" w:type="dxa"/>
          </w:tcPr>
          <w:p w14:paraId="0282BCCD" w14:textId="77777777" w:rsidR="00F8597B" w:rsidRPr="00A15DCB" w:rsidRDefault="00F8597B" w:rsidP="00B7523D">
            <w:pPr>
              <w:pStyle w:val="TAL"/>
              <w:rPr>
                <w:lang w:eastAsia="en-US"/>
              </w:rPr>
            </w:pPr>
            <w:r w:rsidRPr="00A15DCB">
              <w:rPr>
                <w:lang w:eastAsia="en-US"/>
              </w:rPr>
              <w:t>OCTET STRING (CONTAINING CellGroupConfig)</w:t>
            </w:r>
          </w:p>
        </w:tc>
        <w:tc>
          <w:tcPr>
            <w:tcW w:w="1245" w:type="dxa"/>
          </w:tcPr>
          <w:p w14:paraId="6C91B972" w14:textId="77777777" w:rsidR="00F8597B" w:rsidRPr="00A15DCB" w:rsidRDefault="00F8597B" w:rsidP="00B7523D">
            <w:pPr>
              <w:pStyle w:val="TAL"/>
              <w:rPr>
                <w:lang w:eastAsia="en-US"/>
              </w:rPr>
            </w:pPr>
          </w:p>
        </w:tc>
      </w:tr>
      <w:tr w:rsidR="00F77F38" w:rsidRPr="00A15DCB" w14:paraId="77E48FB6" w14:textId="77777777" w:rsidTr="00F77F38">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D9BE8F" w14:textId="77777777" w:rsidR="00F77F38" w:rsidRPr="00A15DCB" w:rsidRDefault="00F77F38" w:rsidP="00F77F38">
            <w:pPr>
              <w:pStyle w:val="TAL"/>
            </w:pPr>
            <w:r w:rsidRPr="00A15DCB">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04792" w14:textId="77777777" w:rsidR="00F77F38" w:rsidRPr="00A15DCB" w:rsidRDefault="00F77F38" w:rsidP="00F77F38">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67ACA" w14:textId="77777777" w:rsidR="00F77F38" w:rsidRPr="00A15DCB" w:rsidRDefault="00F77F38" w:rsidP="00F77F38">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516D8D" w14:textId="77777777" w:rsidR="00F77F38" w:rsidRPr="00A15DCB" w:rsidRDefault="00F77F38" w:rsidP="00F77F38">
            <w:pPr>
              <w:pStyle w:val="TAL"/>
            </w:pPr>
          </w:p>
        </w:tc>
      </w:tr>
      <w:tr w:rsidR="00F8597B" w:rsidRPr="00A15DCB" w14:paraId="04699F3F" w14:textId="77777777" w:rsidTr="00F77F38">
        <w:tblPrEx>
          <w:tblCellMar>
            <w:left w:w="108" w:type="dxa"/>
            <w:right w:w="108" w:type="dxa"/>
          </w:tblCellMar>
        </w:tblPrEx>
        <w:tc>
          <w:tcPr>
            <w:tcW w:w="4535" w:type="dxa"/>
          </w:tcPr>
          <w:p w14:paraId="166A42FD" w14:textId="77777777" w:rsidR="00F8597B" w:rsidRPr="00A15DCB" w:rsidRDefault="00F8597B" w:rsidP="00B7523D">
            <w:pPr>
              <w:pStyle w:val="TAL"/>
              <w:rPr>
                <w:lang w:eastAsia="zh-CN"/>
              </w:rPr>
            </w:pPr>
            <w:r w:rsidRPr="00A15DCB">
              <w:rPr>
                <w:lang w:eastAsia="zh-CN"/>
              </w:rPr>
              <w:t xml:space="preserve">    }</w:t>
            </w:r>
          </w:p>
        </w:tc>
        <w:tc>
          <w:tcPr>
            <w:tcW w:w="2267" w:type="dxa"/>
          </w:tcPr>
          <w:p w14:paraId="05989FC8" w14:textId="77777777" w:rsidR="00F8597B" w:rsidRPr="00A15DCB" w:rsidRDefault="00F8597B" w:rsidP="00B7523D">
            <w:pPr>
              <w:pStyle w:val="TAL"/>
              <w:rPr>
                <w:lang w:eastAsia="en-US"/>
              </w:rPr>
            </w:pPr>
          </w:p>
        </w:tc>
        <w:tc>
          <w:tcPr>
            <w:tcW w:w="1700" w:type="dxa"/>
          </w:tcPr>
          <w:p w14:paraId="4B367427" w14:textId="77777777" w:rsidR="00F8597B" w:rsidRPr="00A15DCB" w:rsidRDefault="00F8597B" w:rsidP="00B7523D">
            <w:pPr>
              <w:pStyle w:val="TAL"/>
              <w:rPr>
                <w:lang w:eastAsia="en-US"/>
              </w:rPr>
            </w:pPr>
          </w:p>
        </w:tc>
        <w:tc>
          <w:tcPr>
            <w:tcW w:w="1245" w:type="dxa"/>
          </w:tcPr>
          <w:p w14:paraId="0312D45D" w14:textId="77777777" w:rsidR="00F8597B" w:rsidRPr="00A15DCB" w:rsidRDefault="00F8597B" w:rsidP="00B7523D">
            <w:pPr>
              <w:pStyle w:val="TAL"/>
              <w:rPr>
                <w:lang w:eastAsia="en-US"/>
              </w:rPr>
            </w:pPr>
          </w:p>
        </w:tc>
      </w:tr>
      <w:tr w:rsidR="00F8597B" w:rsidRPr="00A15DCB" w14:paraId="748D478E" w14:textId="77777777" w:rsidTr="00F77F38">
        <w:tblPrEx>
          <w:tblCellMar>
            <w:left w:w="108" w:type="dxa"/>
            <w:right w:w="108" w:type="dxa"/>
          </w:tblCellMar>
        </w:tblPrEx>
        <w:tc>
          <w:tcPr>
            <w:tcW w:w="4535" w:type="dxa"/>
          </w:tcPr>
          <w:p w14:paraId="630EF4DA" w14:textId="77777777" w:rsidR="00F8597B" w:rsidRPr="00A15DCB" w:rsidRDefault="00F8597B" w:rsidP="00B7523D">
            <w:pPr>
              <w:pStyle w:val="TAL"/>
              <w:rPr>
                <w:lang w:eastAsia="zh-CN"/>
              </w:rPr>
            </w:pPr>
            <w:r w:rsidRPr="00A15DCB">
              <w:rPr>
                <w:lang w:eastAsia="zh-CN"/>
              </w:rPr>
              <w:t xml:space="preserve">  }</w:t>
            </w:r>
          </w:p>
        </w:tc>
        <w:tc>
          <w:tcPr>
            <w:tcW w:w="2267" w:type="dxa"/>
          </w:tcPr>
          <w:p w14:paraId="4FD42C2C" w14:textId="77777777" w:rsidR="00F8597B" w:rsidRPr="00A15DCB" w:rsidRDefault="00F8597B" w:rsidP="00B7523D">
            <w:pPr>
              <w:pStyle w:val="TAL"/>
              <w:rPr>
                <w:lang w:eastAsia="en-US"/>
              </w:rPr>
            </w:pPr>
          </w:p>
        </w:tc>
        <w:tc>
          <w:tcPr>
            <w:tcW w:w="1700" w:type="dxa"/>
          </w:tcPr>
          <w:p w14:paraId="19AF6E80" w14:textId="77777777" w:rsidR="00F8597B" w:rsidRPr="00A15DCB" w:rsidRDefault="00F8597B" w:rsidP="00B7523D">
            <w:pPr>
              <w:pStyle w:val="TAL"/>
              <w:rPr>
                <w:lang w:eastAsia="en-US"/>
              </w:rPr>
            </w:pPr>
          </w:p>
        </w:tc>
        <w:tc>
          <w:tcPr>
            <w:tcW w:w="1245" w:type="dxa"/>
          </w:tcPr>
          <w:p w14:paraId="7A2EE828" w14:textId="77777777" w:rsidR="00F8597B" w:rsidRPr="00A15DCB" w:rsidRDefault="00F8597B" w:rsidP="00B7523D">
            <w:pPr>
              <w:pStyle w:val="TAL"/>
              <w:rPr>
                <w:lang w:eastAsia="en-US"/>
              </w:rPr>
            </w:pPr>
          </w:p>
        </w:tc>
      </w:tr>
      <w:tr w:rsidR="00F8597B" w:rsidRPr="00A15DCB" w14:paraId="6F19C9DA" w14:textId="77777777" w:rsidTr="00F77F38">
        <w:tblPrEx>
          <w:tblCellMar>
            <w:left w:w="108" w:type="dxa"/>
            <w:right w:w="108" w:type="dxa"/>
          </w:tblCellMar>
        </w:tblPrEx>
        <w:tc>
          <w:tcPr>
            <w:tcW w:w="4535" w:type="dxa"/>
          </w:tcPr>
          <w:p w14:paraId="6AFF0AB2" w14:textId="77777777" w:rsidR="00F8597B" w:rsidRPr="00A15DCB" w:rsidRDefault="00F8597B" w:rsidP="00B7523D">
            <w:pPr>
              <w:pStyle w:val="TAL"/>
              <w:rPr>
                <w:lang w:eastAsia="en-US"/>
              </w:rPr>
            </w:pPr>
            <w:r w:rsidRPr="00A15DCB">
              <w:rPr>
                <w:lang w:eastAsia="en-US"/>
              </w:rPr>
              <w:t>}</w:t>
            </w:r>
          </w:p>
        </w:tc>
        <w:tc>
          <w:tcPr>
            <w:tcW w:w="2267" w:type="dxa"/>
          </w:tcPr>
          <w:p w14:paraId="554A2F19" w14:textId="77777777" w:rsidR="00F8597B" w:rsidRPr="00A15DCB" w:rsidRDefault="00F8597B" w:rsidP="00B7523D">
            <w:pPr>
              <w:pStyle w:val="TAL"/>
              <w:rPr>
                <w:lang w:eastAsia="en-US"/>
              </w:rPr>
            </w:pPr>
          </w:p>
        </w:tc>
        <w:tc>
          <w:tcPr>
            <w:tcW w:w="1700" w:type="dxa"/>
          </w:tcPr>
          <w:p w14:paraId="19FDA33B" w14:textId="77777777" w:rsidR="00F8597B" w:rsidRPr="00A15DCB" w:rsidRDefault="00F8597B" w:rsidP="00B7523D">
            <w:pPr>
              <w:pStyle w:val="TAL"/>
              <w:rPr>
                <w:lang w:eastAsia="en-US"/>
              </w:rPr>
            </w:pPr>
          </w:p>
        </w:tc>
        <w:tc>
          <w:tcPr>
            <w:tcW w:w="1245" w:type="dxa"/>
          </w:tcPr>
          <w:p w14:paraId="326BDD69" w14:textId="77777777" w:rsidR="00F8597B" w:rsidRPr="00A15DCB" w:rsidRDefault="00F8597B" w:rsidP="00B7523D">
            <w:pPr>
              <w:pStyle w:val="TAL"/>
              <w:rPr>
                <w:lang w:eastAsia="en-US"/>
              </w:rPr>
            </w:pPr>
          </w:p>
        </w:tc>
      </w:tr>
    </w:tbl>
    <w:p w14:paraId="4B619FB0" w14:textId="77777777" w:rsidR="00F8597B" w:rsidRPr="00A15DCB" w:rsidRDefault="00F8597B" w:rsidP="00F8597B"/>
    <w:p w14:paraId="7B380790" w14:textId="77777777" w:rsidR="00F8597B" w:rsidRPr="00A15DCB" w:rsidRDefault="00F8597B" w:rsidP="00F8597B">
      <w:pPr>
        <w:pStyle w:val="TH"/>
      </w:pPr>
      <w:r w:rsidRPr="00A15DCB">
        <w:t>Table 7.1.1.1.4.3.3-</w:t>
      </w:r>
      <w:r w:rsidR="00F77F38" w:rsidRPr="00A15DCB">
        <w:t>4</w:t>
      </w:r>
      <w:r w:rsidRPr="00A15DCB">
        <w:t xml:space="preserve">: </w:t>
      </w:r>
      <w:r w:rsidRPr="00A15DCB">
        <w:rPr>
          <w:i/>
          <w:iCs/>
        </w:rPr>
        <w:t xml:space="preserve">CellGroupConfig </w:t>
      </w:r>
      <w:r w:rsidRPr="00A15DCB">
        <w:t>(Table 7.1.1.1.4.3.3-</w:t>
      </w:r>
      <w:r w:rsidR="00F77F38" w:rsidRPr="00A15DCB">
        <w:t>3</w:t>
      </w:r>
      <w:r w:rsidRPr="00A15DCB">
        <w:t xml:space="preserve">: </w:t>
      </w:r>
      <w:r w:rsidRPr="00A15DCB">
        <w:rPr>
          <w:i/>
          <w:iCs/>
        </w:rPr>
        <w:t>RRCReconfiguration</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6D7D8086" w14:textId="77777777" w:rsidTr="00B7523D">
        <w:tc>
          <w:tcPr>
            <w:tcW w:w="9747" w:type="dxa"/>
            <w:gridSpan w:val="4"/>
          </w:tcPr>
          <w:p w14:paraId="2F871D58" w14:textId="77777777" w:rsidR="00F8597B" w:rsidRPr="00A15DCB" w:rsidRDefault="00F8597B" w:rsidP="00B7523D">
            <w:pPr>
              <w:pStyle w:val="TAH"/>
              <w:jc w:val="left"/>
              <w:rPr>
                <w:b w:val="0"/>
                <w:lang w:eastAsia="en-US"/>
              </w:rPr>
            </w:pPr>
            <w:r w:rsidRPr="00A15DCB">
              <w:rPr>
                <w:b w:val="0"/>
                <w:lang w:eastAsia="en-US"/>
              </w:rPr>
              <w:t xml:space="preserve">Derivation Path: TS 38.508-1 [4], Table </w:t>
            </w:r>
            <w:r w:rsidR="00A97F7B" w:rsidRPr="00A15DCB">
              <w:rPr>
                <w:b w:val="0"/>
                <w:lang w:eastAsia="en-US"/>
              </w:rPr>
              <w:t>4.6.3-19</w:t>
            </w:r>
          </w:p>
        </w:tc>
      </w:tr>
      <w:tr w:rsidR="00F8597B" w:rsidRPr="00A15DCB" w14:paraId="52B5160B" w14:textId="77777777" w:rsidTr="00B7523D">
        <w:tc>
          <w:tcPr>
            <w:tcW w:w="4535" w:type="dxa"/>
          </w:tcPr>
          <w:p w14:paraId="02B8806E" w14:textId="77777777" w:rsidR="00F8597B" w:rsidRPr="00A15DCB" w:rsidRDefault="00F8597B" w:rsidP="00B7523D">
            <w:pPr>
              <w:pStyle w:val="TAH"/>
              <w:rPr>
                <w:lang w:eastAsia="en-US"/>
              </w:rPr>
            </w:pPr>
            <w:r w:rsidRPr="00A15DCB">
              <w:rPr>
                <w:lang w:eastAsia="en-US"/>
              </w:rPr>
              <w:t>Information Element</w:t>
            </w:r>
          </w:p>
        </w:tc>
        <w:tc>
          <w:tcPr>
            <w:tcW w:w="2267" w:type="dxa"/>
          </w:tcPr>
          <w:p w14:paraId="7B23B73A" w14:textId="77777777" w:rsidR="00F8597B" w:rsidRPr="00A15DCB" w:rsidRDefault="00F8597B" w:rsidP="00B7523D">
            <w:pPr>
              <w:pStyle w:val="TAH"/>
              <w:rPr>
                <w:lang w:eastAsia="en-US"/>
              </w:rPr>
            </w:pPr>
            <w:r w:rsidRPr="00A15DCB">
              <w:rPr>
                <w:lang w:eastAsia="en-US"/>
              </w:rPr>
              <w:t>Value/remark</w:t>
            </w:r>
          </w:p>
        </w:tc>
        <w:tc>
          <w:tcPr>
            <w:tcW w:w="1700" w:type="dxa"/>
          </w:tcPr>
          <w:p w14:paraId="24391FEA" w14:textId="77777777" w:rsidR="00F8597B" w:rsidRPr="00A15DCB" w:rsidRDefault="00F8597B" w:rsidP="00B7523D">
            <w:pPr>
              <w:pStyle w:val="TAH"/>
              <w:rPr>
                <w:lang w:eastAsia="en-US"/>
              </w:rPr>
            </w:pPr>
            <w:r w:rsidRPr="00A15DCB">
              <w:rPr>
                <w:lang w:eastAsia="en-US"/>
              </w:rPr>
              <w:t>Comment</w:t>
            </w:r>
          </w:p>
        </w:tc>
        <w:tc>
          <w:tcPr>
            <w:tcW w:w="1245" w:type="dxa"/>
          </w:tcPr>
          <w:p w14:paraId="3E8A1785" w14:textId="77777777" w:rsidR="00F8597B" w:rsidRPr="00A15DCB" w:rsidRDefault="00F8597B" w:rsidP="00B7523D">
            <w:pPr>
              <w:pStyle w:val="TAH"/>
              <w:rPr>
                <w:lang w:eastAsia="en-US"/>
              </w:rPr>
            </w:pPr>
            <w:r w:rsidRPr="00A15DCB">
              <w:rPr>
                <w:lang w:eastAsia="en-US"/>
              </w:rPr>
              <w:t>Condition</w:t>
            </w:r>
          </w:p>
        </w:tc>
      </w:tr>
      <w:tr w:rsidR="00F8597B" w:rsidRPr="00A15DCB" w14:paraId="0427246A" w14:textId="77777777" w:rsidTr="00B7523D">
        <w:tc>
          <w:tcPr>
            <w:tcW w:w="4535" w:type="dxa"/>
          </w:tcPr>
          <w:p w14:paraId="081B7DD7" w14:textId="77777777" w:rsidR="00F8597B" w:rsidRPr="00A15DCB" w:rsidRDefault="00F8597B" w:rsidP="00B7523D">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21B74C6B" w14:textId="77777777" w:rsidR="00F8597B" w:rsidRPr="00A15DCB" w:rsidRDefault="00F8597B" w:rsidP="00B7523D">
            <w:pPr>
              <w:pStyle w:val="TAL"/>
              <w:rPr>
                <w:lang w:eastAsia="en-US"/>
              </w:rPr>
            </w:pPr>
          </w:p>
        </w:tc>
        <w:tc>
          <w:tcPr>
            <w:tcW w:w="1700" w:type="dxa"/>
          </w:tcPr>
          <w:p w14:paraId="0FFB57E7" w14:textId="77777777" w:rsidR="00F8597B" w:rsidRPr="00A15DCB" w:rsidRDefault="00F8597B" w:rsidP="00B7523D">
            <w:pPr>
              <w:pStyle w:val="TAL"/>
              <w:rPr>
                <w:lang w:eastAsia="en-US"/>
              </w:rPr>
            </w:pPr>
          </w:p>
        </w:tc>
        <w:tc>
          <w:tcPr>
            <w:tcW w:w="1245" w:type="dxa"/>
          </w:tcPr>
          <w:p w14:paraId="3867E0C8" w14:textId="77777777" w:rsidR="00F8597B" w:rsidRPr="00A15DCB" w:rsidRDefault="00F8597B" w:rsidP="00B7523D">
            <w:pPr>
              <w:pStyle w:val="TAL"/>
              <w:rPr>
                <w:lang w:eastAsia="en-US"/>
              </w:rPr>
            </w:pPr>
          </w:p>
        </w:tc>
      </w:tr>
      <w:tr w:rsidR="00F8597B" w:rsidRPr="00A15DCB" w14:paraId="533A400F" w14:textId="77777777" w:rsidTr="00B7523D">
        <w:tc>
          <w:tcPr>
            <w:tcW w:w="4535" w:type="dxa"/>
          </w:tcPr>
          <w:p w14:paraId="6CAC9C1F" w14:textId="77777777" w:rsidR="00F8597B" w:rsidRPr="00A15DCB" w:rsidRDefault="00F8597B" w:rsidP="00B7523D">
            <w:pPr>
              <w:pStyle w:val="TAL"/>
              <w:rPr>
                <w:lang w:eastAsia="en-US"/>
              </w:rPr>
            </w:pPr>
            <w:r w:rsidRPr="00A15DCB">
              <w:rPr>
                <w:lang w:eastAsia="en-US"/>
              </w:rPr>
              <w:t xml:space="preserve">  spCellConfig SEQUENCE {</w:t>
            </w:r>
          </w:p>
        </w:tc>
        <w:tc>
          <w:tcPr>
            <w:tcW w:w="2267" w:type="dxa"/>
          </w:tcPr>
          <w:p w14:paraId="34EE3225" w14:textId="77777777" w:rsidR="00F8597B" w:rsidRPr="00A15DCB" w:rsidRDefault="00F8597B" w:rsidP="00B7523D">
            <w:pPr>
              <w:pStyle w:val="TAL"/>
              <w:rPr>
                <w:lang w:eastAsia="en-US"/>
              </w:rPr>
            </w:pPr>
          </w:p>
        </w:tc>
        <w:tc>
          <w:tcPr>
            <w:tcW w:w="1700" w:type="dxa"/>
          </w:tcPr>
          <w:p w14:paraId="31068A09" w14:textId="77777777" w:rsidR="00F8597B" w:rsidRPr="00A15DCB" w:rsidRDefault="00F8597B" w:rsidP="00B7523D">
            <w:pPr>
              <w:pStyle w:val="TAL"/>
              <w:rPr>
                <w:lang w:eastAsia="en-US"/>
              </w:rPr>
            </w:pPr>
          </w:p>
        </w:tc>
        <w:tc>
          <w:tcPr>
            <w:tcW w:w="1245" w:type="dxa"/>
          </w:tcPr>
          <w:p w14:paraId="62EA57E1" w14:textId="77777777" w:rsidR="00F8597B" w:rsidRPr="00A15DCB" w:rsidRDefault="00F8597B" w:rsidP="00B7523D">
            <w:pPr>
              <w:pStyle w:val="TAL"/>
              <w:rPr>
                <w:lang w:eastAsia="en-US"/>
              </w:rPr>
            </w:pPr>
          </w:p>
        </w:tc>
      </w:tr>
      <w:tr w:rsidR="00F8597B" w:rsidRPr="00A15DCB" w14:paraId="79AE4795" w14:textId="77777777" w:rsidTr="00B7523D">
        <w:tc>
          <w:tcPr>
            <w:tcW w:w="4535" w:type="dxa"/>
          </w:tcPr>
          <w:p w14:paraId="7CB859CF" w14:textId="77777777" w:rsidR="00F8597B" w:rsidRPr="00A15DCB" w:rsidRDefault="00F8597B" w:rsidP="00B7523D">
            <w:pPr>
              <w:pStyle w:val="TAL"/>
              <w:rPr>
                <w:lang w:eastAsia="en-US"/>
              </w:rPr>
            </w:pPr>
            <w:r w:rsidRPr="00A15DCB">
              <w:rPr>
                <w:lang w:eastAsia="en-US"/>
              </w:rPr>
              <w:t xml:space="preserve">    spCellConfigDedicated</w:t>
            </w:r>
          </w:p>
        </w:tc>
        <w:tc>
          <w:tcPr>
            <w:tcW w:w="2267" w:type="dxa"/>
          </w:tcPr>
          <w:p w14:paraId="475A5CA6" w14:textId="77777777" w:rsidR="00F8597B" w:rsidRPr="00A15DCB" w:rsidRDefault="00F8597B" w:rsidP="00B7523D">
            <w:pPr>
              <w:pStyle w:val="TAL"/>
              <w:rPr>
                <w:lang w:eastAsia="en-US"/>
              </w:rPr>
            </w:pPr>
            <w:r w:rsidRPr="00A15DCB">
              <w:rPr>
                <w:lang w:eastAsia="en-US"/>
              </w:rPr>
              <w:t>ServingCellConfig</w:t>
            </w:r>
          </w:p>
        </w:tc>
        <w:tc>
          <w:tcPr>
            <w:tcW w:w="1700" w:type="dxa"/>
          </w:tcPr>
          <w:p w14:paraId="70A12F48" w14:textId="77777777" w:rsidR="00F8597B" w:rsidRPr="00A15DCB" w:rsidRDefault="00F8597B" w:rsidP="00B7523D">
            <w:pPr>
              <w:pStyle w:val="TAL"/>
              <w:rPr>
                <w:lang w:eastAsia="en-US"/>
              </w:rPr>
            </w:pPr>
          </w:p>
        </w:tc>
        <w:tc>
          <w:tcPr>
            <w:tcW w:w="1245" w:type="dxa"/>
          </w:tcPr>
          <w:p w14:paraId="729FDB55" w14:textId="77777777" w:rsidR="00F8597B" w:rsidRPr="00A15DCB" w:rsidRDefault="00F8597B" w:rsidP="00B7523D">
            <w:pPr>
              <w:pStyle w:val="TAL"/>
              <w:rPr>
                <w:lang w:eastAsia="en-US"/>
              </w:rPr>
            </w:pPr>
          </w:p>
        </w:tc>
      </w:tr>
      <w:tr w:rsidR="00F8597B" w:rsidRPr="00A15DCB" w14:paraId="20D349A2" w14:textId="77777777" w:rsidTr="00B7523D">
        <w:tc>
          <w:tcPr>
            <w:tcW w:w="4535" w:type="dxa"/>
          </w:tcPr>
          <w:p w14:paraId="2DFD1B23" w14:textId="77777777" w:rsidR="00F8597B" w:rsidRPr="00A15DCB" w:rsidRDefault="00F8597B" w:rsidP="00B7523D">
            <w:pPr>
              <w:pStyle w:val="TAL"/>
              <w:rPr>
                <w:lang w:eastAsia="en-US"/>
              </w:rPr>
            </w:pPr>
            <w:r w:rsidRPr="00A15DCB">
              <w:rPr>
                <w:lang w:eastAsia="en-US"/>
              </w:rPr>
              <w:t xml:space="preserve">  }</w:t>
            </w:r>
          </w:p>
        </w:tc>
        <w:tc>
          <w:tcPr>
            <w:tcW w:w="2267" w:type="dxa"/>
          </w:tcPr>
          <w:p w14:paraId="6206D8DE" w14:textId="77777777" w:rsidR="00F8597B" w:rsidRPr="00A15DCB" w:rsidRDefault="00F8597B" w:rsidP="00B7523D">
            <w:pPr>
              <w:pStyle w:val="TAL"/>
              <w:rPr>
                <w:lang w:eastAsia="en-US"/>
              </w:rPr>
            </w:pPr>
          </w:p>
        </w:tc>
        <w:tc>
          <w:tcPr>
            <w:tcW w:w="1700" w:type="dxa"/>
          </w:tcPr>
          <w:p w14:paraId="3BBA9D9B" w14:textId="77777777" w:rsidR="00F8597B" w:rsidRPr="00A15DCB" w:rsidRDefault="00F8597B" w:rsidP="00B7523D">
            <w:pPr>
              <w:pStyle w:val="TAL"/>
              <w:rPr>
                <w:lang w:eastAsia="en-US"/>
              </w:rPr>
            </w:pPr>
          </w:p>
        </w:tc>
        <w:tc>
          <w:tcPr>
            <w:tcW w:w="1245" w:type="dxa"/>
          </w:tcPr>
          <w:p w14:paraId="013D1ECD" w14:textId="77777777" w:rsidR="00F8597B" w:rsidRPr="00A15DCB" w:rsidRDefault="00F8597B" w:rsidP="00B7523D">
            <w:pPr>
              <w:pStyle w:val="TAL"/>
              <w:rPr>
                <w:lang w:eastAsia="en-US"/>
              </w:rPr>
            </w:pPr>
          </w:p>
        </w:tc>
      </w:tr>
      <w:tr w:rsidR="00F8597B" w:rsidRPr="00A15DCB" w14:paraId="761F2688" w14:textId="77777777" w:rsidTr="00B7523D">
        <w:tc>
          <w:tcPr>
            <w:tcW w:w="4535" w:type="dxa"/>
          </w:tcPr>
          <w:p w14:paraId="64BC974E" w14:textId="77777777" w:rsidR="00F8597B" w:rsidRPr="00A15DCB" w:rsidRDefault="00F8597B" w:rsidP="00B7523D">
            <w:pPr>
              <w:pStyle w:val="TAL"/>
              <w:rPr>
                <w:lang w:eastAsia="zh-CN"/>
              </w:rPr>
            </w:pPr>
            <w:r w:rsidRPr="00A15DCB">
              <w:rPr>
                <w:lang w:eastAsia="zh-CN"/>
              </w:rPr>
              <w:t>}</w:t>
            </w:r>
          </w:p>
        </w:tc>
        <w:tc>
          <w:tcPr>
            <w:tcW w:w="2267" w:type="dxa"/>
          </w:tcPr>
          <w:p w14:paraId="32056D4E" w14:textId="77777777" w:rsidR="00F8597B" w:rsidRPr="00A15DCB" w:rsidRDefault="00F8597B" w:rsidP="00B7523D">
            <w:pPr>
              <w:pStyle w:val="TAL"/>
              <w:rPr>
                <w:lang w:eastAsia="en-US"/>
              </w:rPr>
            </w:pPr>
          </w:p>
        </w:tc>
        <w:tc>
          <w:tcPr>
            <w:tcW w:w="1700" w:type="dxa"/>
          </w:tcPr>
          <w:p w14:paraId="153F22F4" w14:textId="77777777" w:rsidR="00F8597B" w:rsidRPr="00A15DCB" w:rsidRDefault="00F8597B" w:rsidP="00B7523D">
            <w:pPr>
              <w:pStyle w:val="TAL"/>
              <w:rPr>
                <w:lang w:eastAsia="en-US"/>
              </w:rPr>
            </w:pPr>
          </w:p>
        </w:tc>
        <w:tc>
          <w:tcPr>
            <w:tcW w:w="1245" w:type="dxa"/>
          </w:tcPr>
          <w:p w14:paraId="322CA769" w14:textId="77777777" w:rsidR="00F8597B" w:rsidRPr="00A15DCB" w:rsidRDefault="00F8597B" w:rsidP="00B7523D">
            <w:pPr>
              <w:pStyle w:val="TAL"/>
              <w:rPr>
                <w:lang w:eastAsia="en-US"/>
              </w:rPr>
            </w:pPr>
          </w:p>
        </w:tc>
      </w:tr>
    </w:tbl>
    <w:p w14:paraId="241622DF" w14:textId="77777777" w:rsidR="00F8597B" w:rsidRPr="00A15DCB" w:rsidRDefault="00F8597B" w:rsidP="00F8597B"/>
    <w:p w14:paraId="00449B69" w14:textId="77777777" w:rsidR="00F8597B" w:rsidRPr="00A15DCB" w:rsidRDefault="00F8597B" w:rsidP="00F8597B">
      <w:pPr>
        <w:pStyle w:val="TH"/>
        <w:rPr>
          <w:i/>
        </w:rPr>
      </w:pPr>
      <w:r w:rsidRPr="00A15DCB">
        <w:t>Table 7.1.1.1.4.3.3-</w:t>
      </w:r>
      <w:r w:rsidR="00F77F38" w:rsidRPr="00A15DCB">
        <w:t>5</w:t>
      </w:r>
      <w:r w:rsidRPr="00A15DCB">
        <w:rPr>
          <w:lang w:eastAsia="zh-CN"/>
        </w:rPr>
        <w:t>:</w:t>
      </w:r>
      <w:r w:rsidRPr="00A15DCB">
        <w:t xml:space="preserve"> </w:t>
      </w:r>
      <w:r w:rsidRPr="00A15DCB">
        <w:rPr>
          <w:i/>
        </w:rPr>
        <w:t xml:space="preserve">ServingCellConfig </w:t>
      </w:r>
      <w:r w:rsidRPr="00A15DCB">
        <w:t>(Table 7.1.1.1.4.3.3</w:t>
      </w:r>
      <w:r w:rsidR="00B94313" w:rsidRPr="00A15DCB">
        <w:t>-</w:t>
      </w:r>
      <w:r w:rsidR="00F77F38" w:rsidRPr="00A15DCB">
        <w:t>4</w:t>
      </w:r>
      <w:r w:rsidRPr="00A15DCB">
        <w:t xml:space="preserve">: </w:t>
      </w:r>
      <w:r w:rsidRPr="00A15DCB">
        <w:rPr>
          <w:i/>
          <w:iCs/>
        </w:rPr>
        <w:t>CellGroupConfig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2AFB3112" w14:textId="77777777" w:rsidTr="00B7523D">
        <w:tc>
          <w:tcPr>
            <w:tcW w:w="9747" w:type="dxa"/>
            <w:gridSpan w:val="4"/>
          </w:tcPr>
          <w:p w14:paraId="630AA8D0" w14:textId="77777777" w:rsidR="00F8597B" w:rsidRPr="00A15DCB" w:rsidRDefault="00F8597B" w:rsidP="00B7523D">
            <w:pPr>
              <w:pStyle w:val="TAH"/>
              <w:jc w:val="left"/>
              <w:rPr>
                <w:b w:val="0"/>
                <w:lang w:eastAsia="en-US"/>
              </w:rPr>
            </w:pPr>
            <w:r w:rsidRPr="00A15DCB">
              <w:rPr>
                <w:b w:val="0"/>
                <w:lang w:eastAsia="en-US"/>
              </w:rPr>
              <w:t xml:space="preserve">Derivation Path: TS 38.508-1 [4], Table </w:t>
            </w:r>
            <w:r w:rsidR="00F76293" w:rsidRPr="00A15DCB">
              <w:rPr>
                <w:b w:val="0"/>
                <w:lang w:eastAsia="en-US"/>
              </w:rPr>
              <w:t>4.6.3-168</w:t>
            </w:r>
          </w:p>
        </w:tc>
      </w:tr>
      <w:tr w:rsidR="00F8597B" w:rsidRPr="00A15DCB" w14:paraId="61219BC1" w14:textId="77777777" w:rsidTr="00B7523D">
        <w:tc>
          <w:tcPr>
            <w:tcW w:w="4535" w:type="dxa"/>
          </w:tcPr>
          <w:p w14:paraId="01964AEC" w14:textId="77777777" w:rsidR="00F8597B" w:rsidRPr="00A15DCB" w:rsidRDefault="00F8597B" w:rsidP="00B7523D">
            <w:pPr>
              <w:pStyle w:val="TAH"/>
              <w:rPr>
                <w:lang w:eastAsia="en-US"/>
              </w:rPr>
            </w:pPr>
            <w:r w:rsidRPr="00A15DCB">
              <w:rPr>
                <w:lang w:eastAsia="en-US"/>
              </w:rPr>
              <w:t>Information Element</w:t>
            </w:r>
          </w:p>
        </w:tc>
        <w:tc>
          <w:tcPr>
            <w:tcW w:w="2267" w:type="dxa"/>
          </w:tcPr>
          <w:p w14:paraId="7DC4E8DE" w14:textId="77777777" w:rsidR="00F8597B" w:rsidRPr="00A15DCB" w:rsidRDefault="00F8597B" w:rsidP="00B7523D">
            <w:pPr>
              <w:pStyle w:val="TAH"/>
              <w:rPr>
                <w:lang w:eastAsia="en-US"/>
              </w:rPr>
            </w:pPr>
            <w:r w:rsidRPr="00A15DCB">
              <w:rPr>
                <w:lang w:eastAsia="en-US"/>
              </w:rPr>
              <w:t>Value/remark</w:t>
            </w:r>
          </w:p>
        </w:tc>
        <w:tc>
          <w:tcPr>
            <w:tcW w:w="1700" w:type="dxa"/>
          </w:tcPr>
          <w:p w14:paraId="06268224" w14:textId="77777777" w:rsidR="00F8597B" w:rsidRPr="00A15DCB" w:rsidRDefault="00F8597B" w:rsidP="00B7523D">
            <w:pPr>
              <w:pStyle w:val="TAH"/>
              <w:rPr>
                <w:lang w:eastAsia="en-US"/>
              </w:rPr>
            </w:pPr>
            <w:r w:rsidRPr="00A15DCB">
              <w:rPr>
                <w:lang w:eastAsia="en-US"/>
              </w:rPr>
              <w:t>Comment</w:t>
            </w:r>
          </w:p>
        </w:tc>
        <w:tc>
          <w:tcPr>
            <w:tcW w:w="1245" w:type="dxa"/>
          </w:tcPr>
          <w:p w14:paraId="0E5B56E7" w14:textId="77777777" w:rsidR="00F8597B" w:rsidRPr="00A15DCB" w:rsidRDefault="00F8597B" w:rsidP="00B7523D">
            <w:pPr>
              <w:pStyle w:val="TAH"/>
              <w:rPr>
                <w:lang w:eastAsia="en-US"/>
              </w:rPr>
            </w:pPr>
            <w:r w:rsidRPr="00A15DCB">
              <w:rPr>
                <w:lang w:eastAsia="en-US"/>
              </w:rPr>
              <w:t>Condition</w:t>
            </w:r>
          </w:p>
        </w:tc>
      </w:tr>
      <w:tr w:rsidR="00F8597B" w:rsidRPr="00A15DCB" w14:paraId="344B0113" w14:textId="77777777" w:rsidTr="00B7523D">
        <w:tc>
          <w:tcPr>
            <w:tcW w:w="4535" w:type="dxa"/>
          </w:tcPr>
          <w:p w14:paraId="61613206" w14:textId="77777777" w:rsidR="00F8597B" w:rsidRPr="00A15DCB" w:rsidRDefault="00F8597B" w:rsidP="00B7523D">
            <w:pPr>
              <w:pStyle w:val="TAL"/>
              <w:rPr>
                <w:lang w:eastAsia="en-US"/>
              </w:rPr>
            </w:pPr>
            <w:r w:rsidRPr="00A15DCB">
              <w:rPr>
                <w:lang w:eastAsia="en-US"/>
              </w:rPr>
              <w:t>ServingCellConfig ::= SEQUENCE {</w:t>
            </w:r>
          </w:p>
        </w:tc>
        <w:tc>
          <w:tcPr>
            <w:tcW w:w="2267" w:type="dxa"/>
          </w:tcPr>
          <w:p w14:paraId="68C8F422" w14:textId="77777777" w:rsidR="00F8597B" w:rsidRPr="00A15DCB" w:rsidRDefault="00F8597B" w:rsidP="00B7523D">
            <w:pPr>
              <w:pStyle w:val="TAL"/>
              <w:rPr>
                <w:lang w:eastAsia="en-US"/>
              </w:rPr>
            </w:pPr>
          </w:p>
        </w:tc>
        <w:tc>
          <w:tcPr>
            <w:tcW w:w="1700" w:type="dxa"/>
          </w:tcPr>
          <w:p w14:paraId="004AA209" w14:textId="77777777" w:rsidR="00F8597B" w:rsidRPr="00A15DCB" w:rsidRDefault="00F8597B" w:rsidP="00B7523D">
            <w:pPr>
              <w:pStyle w:val="TAL"/>
              <w:rPr>
                <w:lang w:eastAsia="en-US"/>
              </w:rPr>
            </w:pPr>
          </w:p>
        </w:tc>
        <w:tc>
          <w:tcPr>
            <w:tcW w:w="1245" w:type="dxa"/>
          </w:tcPr>
          <w:p w14:paraId="4A36D30A" w14:textId="77777777" w:rsidR="00F8597B" w:rsidRPr="00A15DCB" w:rsidRDefault="00F8597B" w:rsidP="00B7523D">
            <w:pPr>
              <w:pStyle w:val="TAL"/>
              <w:rPr>
                <w:lang w:eastAsia="en-US"/>
              </w:rPr>
            </w:pPr>
          </w:p>
        </w:tc>
      </w:tr>
      <w:tr w:rsidR="00F8597B" w:rsidRPr="00A15DCB" w14:paraId="2235DF20" w14:textId="77777777" w:rsidTr="00B7523D">
        <w:tc>
          <w:tcPr>
            <w:tcW w:w="4535" w:type="dxa"/>
          </w:tcPr>
          <w:p w14:paraId="3C7500FB" w14:textId="77777777" w:rsidR="00F8597B" w:rsidRPr="00A15DCB" w:rsidRDefault="00F8597B" w:rsidP="00B7523D">
            <w:pPr>
              <w:pStyle w:val="TAL"/>
              <w:rPr>
                <w:lang w:eastAsia="en-US"/>
              </w:rPr>
            </w:pPr>
            <w:r w:rsidRPr="00A15DCB">
              <w:rPr>
                <w:lang w:eastAsia="en-US"/>
              </w:rPr>
              <w:t xml:space="preserve">  initialDownlinkBWP</w:t>
            </w:r>
          </w:p>
        </w:tc>
        <w:tc>
          <w:tcPr>
            <w:tcW w:w="2267" w:type="dxa"/>
          </w:tcPr>
          <w:p w14:paraId="6FB3772B" w14:textId="77777777" w:rsidR="00F8597B" w:rsidRPr="00A15DCB" w:rsidRDefault="00F8597B" w:rsidP="00B7523D">
            <w:pPr>
              <w:pStyle w:val="TAL"/>
              <w:rPr>
                <w:lang w:eastAsia="zh-CN"/>
              </w:rPr>
            </w:pPr>
            <w:r w:rsidRPr="00A15DCB">
              <w:rPr>
                <w:lang w:eastAsia="en-US"/>
              </w:rPr>
              <w:t>BWP-DownlinkDedicated</w:t>
            </w:r>
          </w:p>
        </w:tc>
        <w:tc>
          <w:tcPr>
            <w:tcW w:w="1700" w:type="dxa"/>
          </w:tcPr>
          <w:p w14:paraId="52EFB298" w14:textId="77777777" w:rsidR="00F8597B" w:rsidRPr="00A15DCB" w:rsidRDefault="00F8597B" w:rsidP="00B7523D">
            <w:pPr>
              <w:pStyle w:val="TAL"/>
              <w:rPr>
                <w:lang w:eastAsia="en-US"/>
              </w:rPr>
            </w:pPr>
          </w:p>
        </w:tc>
        <w:tc>
          <w:tcPr>
            <w:tcW w:w="1245" w:type="dxa"/>
          </w:tcPr>
          <w:p w14:paraId="50A3425E" w14:textId="77777777" w:rsidR="00F8597B" w:rsidRPr="00A15DCB" w:rsidRDefault="00F8597B" w:rsidP="00B7523D">
            <w:pPr>
              <w:pStyle w:val="TAL"/>
              <w:rPr>
                <w:lang w:eastAsia="en-US"/>
              </w:rPr>
            </w:pPr>
          </w:p>
        </w:tc>
      </w:tr>
      <w:tr w:rsidR="00F77F38" w:rsidRPr="00A15DCB" w14:paraId="66257AF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7BD9357" w14:textId="77777777" w:rsidR="00F77F38" w:rsidRPr="00A15DCB" w:rsidRDefault="00F77F38" w:rsidP="00F77F38">
            <w:pPr>
              <w:pStyle w:val="TAL"/>
            </w:pPr>
            <w:r w:rsidRPr="00A15DCB">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ECA136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56082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48324BE" w14:textId="77777777" w:rsidR="00F77F38" w:rsidRPr="00A15DCB" w:rsidRDefault="00F77F38" w:rsidP="00F77F38">
            <w:pPr>
              <w:pStyle w:val="TAL"/>
              <w:rPr>
                <w:lang w:eastAsia="zh-CN"/>
              </w:rPr>
            </w:pPr>
          </w:p>
        </w:tc>
      </w:tr>
      <w:tr w:rsidR="00F77F38" w:rsidRPr="00A15DCB" w14:paraId="3E6B5DE6"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EA5B5F" w14:textId="77777777" w:rsidR="00F77F38" w:rsidRPr="00A15DCB" w:rsidRDefault="00F77F38" w:rsidP="00F77F38">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27C033F7" w14:textId="77777777" w:rsidR="00F77F38" w:rsidRPr="00A15DCB" w:rsidRDefault="00F77F38" w:rsidP="00F77F38">
            <w:pPr>
              <w:pStyle w:val="TAL"/>
            </w:pPr>
            <w:r w:rsidRPr="00A15DCB">
              <w:t>BWP-UplinkDedicated</w:t>
            </w:r>
          </w:p>
        </w:tc>
        <w:tc>
          <w:tcPr>
            <w:tcW w:w="1700" w:type="dxa"/>
            <w:tcBorders>
              <w:top w:val="single" w:sz="4" w:space="0" w:color="auto"/>
              <w:left w:val="single" w:sz="4" w:space="0" w:color="auto"/>
              <w:bottom w:val="single" w:sz="4" w:space="0" w:color="auto"/>
              <w:right w:val="single" w:sz="4" w:space="0" w:color="auto"/>
            </w:tcBorders>
          </w:tcPr>
          <w:p w14:paraId="1396462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0DFB39" w14:textId="77777777" w:rsidR="00F77F38" w:rsidRPr="00A15DCB" w:rsidRDefault="00F77F38" w:rsidP="00F77F38">
            <w:pPr>
              <w:pStyle w:val="TAL"/>
            </w:pPr>
          </w:p>
        </w:tc>
      </w:tr>
      <w:tr w:rsidR="00F77F38" w:rsidRPr="00A15DCB" w14:paraId="7E733C99"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7FE1021"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28BD981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C802C2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C2ABBCC" w14:textId="77777777" w:rsidR="00F77F38" w:rsidRPr="00A15DCB" w:rsidRDefault="00F77F38" w:rsidP="00F77F38">
            <w:pPr>
              <w:pStyle w:val="TAL"/>
            </w:pPr>
          </w:p>
        </w:tc>
      </w:tr>
      <w:tr w:rsidR="00F77F38" w:rsidRPr="00A15DCB" w14:paraId="22A0131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5E8C254" w14:textId="77777777" w:rsidR="00F77F38" w:rsidRPr="00A15DCB" w:rsidRDefault="00F77F38" w:rsidP="00F77F38">
            <w:pPr>
              <w:pStyle w:val="TAL"/>
            </w:pPr>
            <w:r w:rsidRPr="00A15DCB">
              <w:t xml:space="preserve">  csi-MeasConfig</w:t>
            </w:r>
            <w:r w:rsidR="00B94313" w:rsidRPr="00A15DCB">
              <w:t xml:space="preserve"> CHOICE {</w:t>
            </w:r>
          </w:p>
        </w:tc>
        <w:tc>
          <w:tcPr>
            <w:tcW w:w="2267" w:type="dxa"/>
            <w:tcBorders>
              <w:top w:val="single" w:sz="4" w:space="0" w:color="auto"/>
              <w:left w:val="single" w:sz="4" w:space="0" w:color="auto"/>
              <w:bottom w:val="single" w:sz="4" w:space="0" w:color="auto"/>
              <w:right w:val="single" w:sz="4" w:space="0" w:color="auto"/>
            </w:tcBorders>
          </w:tcPr>
          <w:p w14:paraId="6D73D70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0CD81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7CB0588" w14:textId="77777777" w:rsidR="00F77F38" w:rsidRPr="00A15DCB" w:rsidRDefault="00B94313" w:rsidP="00F77F38">
            <w:pPr>
              <w:pStyle w:val="TAL"/>
            </w:pPr>
            <w:r w:rsidRPr="00A15DCB">
              <w:t>Step 1</w:t>
            </w:r>
          </w:p>
        </w:tc>
      </w:tr>
      <w:tr w:rsidR="00B94313" w:rsidRPr="00A15DCB" w14:paraId="02B157D2" w14:textId="77777777" w:rsidTr="00846EC4">
        <w:tblPrEx>
          <w:tblLook w:val="04A0" w:firstRow="1" w:lastRow="0" w:firstColumn="1" w:lastColumn="0" w:noHBand="0" w:noVBand="1"/>
        </w:tblPrEx>
        <w:tc>
          <w:tcPr>
            <w:tcW w:w="4535" w:type="dxa"/>
          </w:tcPr>
          <w:p w14:paraId="720832CA" w14:textId="77777777" w:rsidR="00B94313" w:rsidRPr="00A15DCB" w:rsidRDefault="00B94313" w:rsidP="00846EC4">
            <w:pPr>
              <w:pStyle w:val="TAL"/>
            </w:pPr>
            <w:r w:rsidRPr="00A15DCB">
              <w:t xml:space="preserve">    setup</w:t>
            </w:r>
          </w:p>
        </w:tc>
        <w:tc>
          <w:tcPr>
            <w:tcW w:w="2267" w:type="dxa"/>
          </w:tcPr>
          <w:p w14:paraId="3F915164" w14:textId="77777777" w:rsidR="00B94313" w:rsidRPr="00A15DCB" w:rsidRDefault="00B94313" w:rsidP="00846EC4">
            <w:pPr>
              <w:pStyle w:val="TAL"/>
              <w:rPr>
                <w:iCs/>
              </w:rPr>
            </w:pPr>
            <w:r w:rsidRPr="00A15DCB">
              <w:rPr>
                <w:iCs/>
              </w:rPr>
              <w:t>CSI-MeasConfig</w:t>
            </w:r>
          </w:p>
        </w:tc>
        <w:tc>
          <w:tcPr>
            <w:tcW w:w="1700" w:type="dxa"/>
          </w:tcPr>
          <w:p w14:paraId="44EC3348" w14:textId="77777777" w:rsidR="00B94313" w:rsidRPr="00A15DCB" w:rsidDel="00972240" w:rsidRDefault="00B94313" w:rsidP="00846EC4">
            <w:pPr>
              <w:pStyle w:val="TAL"/>
            </w:pPr>
          </w:p>
        </w:tc>
        <w:tc>
          <w:tcPr>
            <w:tcW w:w="1245" w:type="dxa"/>
          </w:tcPr>
          <w:p w14:paraId="347835B6" w14:textId="77777777" w:rsidR="00B94313" w:rsidRPr="00A15DCB" w:rsidRDefault="00B94313" w:rsidP="00846EC4">
            <w:pPr>
              <w:pStyle w:val="TAL"/>
            </w:pPr>
          </w:p>
        </w:tc>
      </w:tr>
      <w:tr w:rsidR="00B94313" w:rsidRPr="00A15DCB" w14:paraId="78049D89" w14:textId="77777777" w:rsidTr="00846EC4">
        <w:tblPrEx>
          <w:tblLook w:val="04A0" w:firstRow="1" w:lastRow="0" w:firstColumn="1" w:lastColumn="0" w:noHBand="0" w:noVBand="1"/>
        </w:tblPrEx>
        <w:tc>
          <w:tcPr>
            <w:tcW w:w="4535" w:type="dxa"/>
          </w:tcPr>
          <w:p w14:paraId="6882B874" w14:textId="77777777" w:rsidR="00B94313" w:rsidRPr="00A15DCB" w:rsidRDefault="00B94313" w:rsidP="00846EC4">
            <w:pPr>
              <w:pStyle w:val="TAL"/>
            </w:pPr>
            <w:r w:rsidRPr="00A15DCB">
              <w:t xml:space="preserve">  }</w:t>
            </w:r>
          </w:p>
        </w:tc>
        <w:tc>
          <w:tcPr>
            <w:tcW w:w="2267" w:type="dxa"/>
          </w:tcPr>
          <w:p w14:paraId="79EB1793" w14:textId="77777777" w:rsidR="00B94313" w:rsidRPr="00A15DCB" w:rsidRDefault="00B94313" w:rsidP="00846EC4">
            <w:pPr>
              <w:pStyle w:val="TAL"/>
              <w:rPr>
                <w:iCs/>
              </w:rPr>
            </w:pPr>
          </w:p>
        </w:tc>
        <w:tc>
          <w:tcPr>
            <w:tcW w:w="1700" w:type="dxa"/>
          </w:tcPr>
          <w:p w14:paraId="4AF466A7" w14:textId="77777777" w:rsidR="00B94313" w:rsidRPr="00A15DCB" w:rsidDel="00972240" w:rsidRDefault="00B94313" w:rsidP="00846EC4">
            <w:pPr>
              <w:pStyle w:val="TAL"/>
            </w:pPr>
          </w:p>
        </w:tc>
        <w:tc>
          <w:tcPr>
            <w:tcW w:w="1245" w:type="dxa"/>
          </w:tcPr>
          <w:p w14:paraId="1D12DF13" w14:textId="77777777" w:rsidR="00B94313" w:rsidRPr="00A15DCB" w:rsidRDefault="00B94313" w:rsidP="00846EC4">
            <w:pPr>
              <w:pStyle w:val="TAL"/>
            </w:pPr>
          </w:p>
        </w:tc>
      </w:tr>
      <w:tr w:rsidR="00F8597B" w:rsidRPr="00A15DCB" w14:paraId="5E99A353" w14:textId="77777777" w:rsidTr="00B7523D">
        <w:tc>
          <w:tcPr>
            <w:tcW w:w="4535" w:type="dxa"/>
            <w:tcBorders>
              <w:bottom w:val="single" w:sz="4" w:space="0" w:color="auto"/>
            </w:tcBorders>
          </w:tcPr>
          <w:p w14:paraId="641C9577" w14:textId="77777777" w:rsidR="00F8597B" w:rsidRPr="00A15DCB" w:rsidRDefault="00F8597B" w:rsidP="00B7523D">
            <w:pPr>
              <w:pStyle w:val="TAL"/>
              <w:rPr>
                <w:lang w:eastAsia="en-US"/>
              </w:rPr>
            </w:pPr>
            <w:r w:rsidRPr="00A15DCB">
              <w:rPr>
                <w:lang w:eastAsia="en-US"/>
              </w:rPr>
              <w:t>}</w:t>
            </w:r>
          </w:p>
        </w:tc>
        <w:tc>
          <w:tcPr>
            <w:tcW w:w="2267" w:type="dxa"/>
          </w:tcPr>
          <w:p w14:paraId="379EEA72" w14:textId="77777777" w:rsidR="00F8597B" w:rsidRPr="00A15DCB" w:rsidRDefault="00F8597B" w:rsidP="00B7523D">
            <w:pPr>
              <w:pStyle w:val="TAL"/>
              <w:rPr>
                <w:lang w:eastAsia="en-US"/>
              </w:rPr>
            </w:pPr>
          </w:p>
        </w:tc>
        <w:tc>
          <w:tcPr>
            <w:tcW w:w="1700" w:type="dxa"/>
          </w:tcPr>
          <w:p w14:paraId="6694E6B0" w14:textId="77777777" w:rsidR="00F8597B" w:rsidRPr="00A15DCB" w:rsidRDefault="00F8597B" w:rsidP="00B7523D">
            <w:pPr>
              <w:pStyle w:val="TAL"/>
              <w:rPr>
                <w:lang w:eastAsia="en-US"/>
              </w:rPr>
            </w:pPr>
          </w:p>
        </w:tc>
        <w:tc>
          <w:tcPr>
            <w:tcW w:w="1245" w:type="dxa"/>
          </w:tcPr>
          <w:p w14:paraId="7962CE84" w14:textId="77777777" w:rsidR="00F8597B" w:rsidRPr="00A15DCB" w:rsidRDefault="00F8597B" w:rsidP="00B7523D">
            <w:pPr>
              <w:pStyle w:val="TAL"/>
              <w:rPr>
                <w:lang w:eastAsia="en-US"/>
              </w:rPr>
            </w:pPr>
          </w:p>
        </w:tc>
      </w:tr>
    </w:tbl>
    <w:p w14:paraId="471B8D48" w14:textId="77777777" w:rsidR="00F8597B" w:rsidRPr="00A15DCB" w:rsidRDefault="00F8597B" w:rsidP="00F8597B"/>
    <w:p w14:paraId="0707CCBD" w14:textId="77777777" w:rsidR="00F8597B" w:rsidRPr="00A15DCB" w:rsidRDefault="00F8597B" w:rsidP="00F8597B">
      <w:pPr>
        <w:pStyle w:val="TH"/>
        <w:rPr>
          <w:i/>
        </w:rPr>
      </w:pPr>
      <w:r w:rsidRPr="00A15DCB">
        <w:t>Table 7.1.1.1.4.3.3-</w:t>
      </w:r>
      <w:r w:rsidR="00F77F38" w:rsidRPr="00A15DCB">
        <w:t>6</w:t>
      </w:r>
      <w:r w:rsidRPr="00A15DCB">
        <w:t xml:space="preserve">: </w:t>
      </w:r>
      <w:r w:rsidRPr="00A15DCB">
        <w:rPr>
          <w:i/>
        </w:rPr>
        <w:t xml:space="preserve">BWP-DownlinkDedicated </w:t>
      </w:r>
      <w:r w:rsidRPr="00A15DCB">
        <w:t>(Table 7.1.1.1.4.3.3-</w:t>
      </w:r>
      <w:r w:rsidR="00F77F38" w:rsidRPr="00A15DCB">
        <w:t>5</w:t>
      </w:r>
      <w:r w:rsidRPr="00A15DCB">
        <w:t xml:space="preserve">: </w:t>
      </w:r>
      <w:r w:rsidRPr="00A15DCB">
        <w:rPr>
          <w:i/>
        </w:rPr>
        <w:t>ServingCellConfig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0CBA91D1" w14:textId="77777777" w:rsidTr="00B7523D">
        <w:tc>
          <w:tcPr>
            <w:tcW w:w="9747" w:type="dxa"/>
            <w:gridSpan w:val="4"/>
          </w:tcPr>
          <w:p w14:paraId="5146305F" w14:textId="77777777" w:rsidR="00F8597B" w:rsidRPr="00A15DCB" w:rsidRDefault="00F8597B" w:rsidP="00B7523D">
            <w:pPr>
              <w:pStyle w:val="TAH"/>
              <w:jc w:val="left"/>
              <w:rPr>
                <w:b w:val="0"/>
                <w:lang w:eastAsia="en-US"/>
              </w:rPr>
            </w:pPr>
            <w:r w:rsidRPr="00A15DCB">
              <w:rPr>
                <w:b w:val="0"/>
                <w:lang w:eastAsia="en-US"/>
              </w:rPr>
              <w:t xml:space="preserve">Derivation Path: TS 38.508-1 [4], Table </w:t>
            </w:r>
            <w:r w:rsidR="0075188A" w:rsidRPr="00A15DCB">
              <w:rPr>
                <w:b w:val="0"/>
                <w:lang w:eastAsia="en-US"/>
              </w:rPr>
              <w:t>4.6.3-11</w:t>
            </w:r>
          </w:p>
        </w:tc>
      </w:tr>
      <w:tr w:rsidR="00F8597B" w:rsidRPr="00A15DCB" w14:paraId="6D8E1EA9" w14:textId="77777777" w:rsidTr="00B7523D">
        <w:tc>
          <w:tcPr>
            <w:tcW w:w="4535" w:type="dxa"/>
          </w:tcPr>
          <w:p w14:paraId="6C78C894" w14:textId="77777777" w:rsidR="00F8597B" w:rsidRPr="00A15DCB" w:rsidRDefault="00F8597B" w:rsidP="00B7523D">
            <w:pPr>
              <w:pStyle w:val="TAH"/>
              <w:rPr>
                <w:lang w:eastAsia="en-US"/>
              </w:rPr>
            </w:pPr>
            <w:r w:rsidRPr="00A15DCB">
              <w:rPr>
                <w:lang w:eastAsia="en-US"/>
              </w:rPr>
              <w:t>Information Element</w:t>
            </w:r>
          </w:p>
        </w:tc>
        <w:tc>
          <w:tcPr>
            <w:tcW w:w="2267" w:type="dxa"/>
          </w:tcPr>
          <w:p w14:paraId="70B3C4CF" w14:textId="77777777" w:rsidR="00F8597B" w:rsidRPr="00A15DCB" w:rsidRDefault="00F8597B" w:rsidP="00B7523D">
            <w:pPr>
              <w:pStyle w:val="TAH"/>
              <w:rPr>
                <w:lang w:eastAsia="en-US"/>
              </w:rPr>
            </w:pPr>
            <w:r w:rsidRPr="00A15DCB">
              <w:rPr>
                <w:lang w:eastAsia="en-US"/>
              </w:rPr>
              <w:t>Value/remark</w:t>
            </w:r>
          </w:p>
        </w:tc>
        <w:tc>
          <w:tcPr>
            <w:tcW w:w="1700" w:type="dxa"/>
          </w:tcPr>
          <w:p w14:paraId="3B921A88" w14:textId="77777777" w:rsidR="00F8597B" w:rsidRPr="00A15DCB" w:rsidRDefault="00F8597B" w:rsidP="00B7523D">
            <w:pPr>
              <w:pStyle w:val="TAH"/>
              <w:rPr>
                <w:lang w:eastAsia="en-US"/>
              </w:rPr>
            </w:pPr>
            <w:r w:rsidRPr="00A15DCB">
              <w:rPr>
                <w:lang w:eastAsia="en-US"/>
              </w:rPr>
              <w:t>Comment</w:t>
            </w:r>
          </w:p>
        </w:tc>
        <w:tc>
          <w:tcPr>
            <w:tcW w:w="1245" w:type="dxa"/>
          </w:tcPr>
          <w:p w14:paraId="6F10AB72" w14:textId="77777777" w:rsidR="00F8597B" w:rsidRPr="00A15DCB" w:rsidRDefault="00F8597B" w:rsidP="00B7523D">
            <w:pPr>
              <w:pStyle w:val="TAH"/>
              <w:rPr>
                <w:lang w:eastAsia="en-US"/>
              </w:rPr>
            </w:pPr>
            <w:r w:rsidRPr="00A15DCB">
              <w:rPr>
                <w:lang w:eastAsia="en-US"/>
              </w:rPr>
              <w:t>Condition</w:t>
            </w:r>
          </w:p>
        </w:tc>
      </w:tr>
      <w:tr w:rsidR="00F8597B" w:rsidRPr="00A15DCB" w14:paraId="4FB605E0" w14:textId="77777777" w:rsidTr="00B7523D">
        <w:tc>
          <w:tcPr>
            <w:tcW w:w="4535" w:type="dxa"/>
          </w:tcPr>
          <w:p w14:paraId="003B291E" w14:textId="77777777" w:rsidR="00F8597B" w:rsidRPr="00A15DCB" w:rsidRDefault="00F8597B" w:rsidP="00B7523D">
            <w:pPr>
              <w:pStyle w:val="TAL"/>
              <w:rPr>
                <w:lang w:eastAsia="zh-CN"/>
              </w:rPr>
            </w:pPr>
            <w:r w:rsidRPr="00A15DCB">
              <w:rPr>
                <w:lang w:eastAsia="en-US"/>
              </w:rPr>
              <w:t xml:space="preserve">BWP-DownlinkDedicated ::= </w:t>
            </w:r>
            <w:r w:rsidRPr="00A15DCB">
              <w:rPr>
                <w:lang w:eastAsia="zh-CN"/>
              </w:rPr>
              <w:t>SEQUENCE {</w:t>
            </w:r>
          </w:p>
        </w:tc>
        <w:tc>
          <w:tcPr>
            <w:tcW w:w="2267" w:type="dxa"/>
          </w:tcPr>
          <w:p w14:paraId="78A510C7" w14:textId="77777777" w:rsidR="00F8597B" w:rsidRPr="00A15DCB" w:rsidRDefault="00F8597B" w:rsidP="00B7523D">
            <w:pPr>
              <w:pStyle w:val="TAL"/>
              <w:rPr>
                <w:lang w:eastAsia="en-US"/>
              </w:rPr>
            </w:pPr>
          </w:p>
        </w:tc>
        <w:tc>
          <w:tcPr>
            <w:tcW w:w="1700" w:type="dxa"/>
          </w:tcPr>
          <w:p w14:paraId="6F819AED" w14:textId="77777777" w:rsidR="00F8597B" w:rsidRPr="00A15DCB" w:rsidRDefault="00F8597B" w:rsidP="00B7523D">
            <w:pPr>
              <w:pStyle w:val="TAL"/>
              <w:rPr>
                <w:lang w:eastAsia="en-US"/>
              </w:rPr>
            </w:pPr>
          </w:p>
        </w:tc>
        <w:tc>
          <w:tcPr>
            <w:tcW w:w="1245" w:type="dxa"/>
          </w:tcPr>
          <w:p w14:paraId="5A216F41" w14:textId="77777777" w:rsidR="00F8597B" w:rsidRPr="00A15DCB" w:rsidRDefault="00F8597B" w:rsidP="00B7523D">
            <w:pPr>
              <w:pStyle w:val="TAL"/>
              <w:rPr>
                <w:lang w:eastAsia="en-US"/>
              </w:rPr>
            </w:pPr>
          </w:p>
        </w:tc>
      </w:tr>
      <w:tr w:rsidR="00B94313" w:rsidRPr="00A15DCB" w14:paraId="11FEDA28" w14:textId="77777777" w:rsidTr="00846EC4">
        <w:tblPrEx>
          <w:tblLook w:val="04A0" w:firstRow="1" w:lastRow="0" w:firstColumn="1" w:lastColumn="0" w:noHBand="0" w:noVBand="1"/>
        </w:tblPrEx>
        <w:tc>
          <w:tcPr>
            <w:tcW w:w="4535" w:type="dxa"/>
          </w:tcPr>
          <w:p w14:paraId="150C467B" w14:textId="77777777" w:rsidR="00B94313" w:rsidRPr="00A15DCB" w:rsidRDefault="00B94313" w:rsidP="00846EC4">
            <w:pPr>
              <w:pStyle w:val="TAL"/>
            </w:pPr>
            <w:r w:rsidRPr="00A15DCB">
              <w:t xml:space="preserve">  pdcch-Config</w:t>
            </w:r>
          </w:p>
        </w:tc>
        <w:tc>
          <w:tcPr>
            <w:tcW w:w="2267" w:type="dxa"/>
          </w:tcPr>
          <w:p w14:paraId="12F8A9F0" w14:textId="77777777" w:rsidR="00B94313" w:rsidRPr="00A15DCB" w:rsidRDefault="00B94313" w:rsidP="00846EC4">
            <w:pPr>
              <w:pStyle w:val="TAL"/>
            </w:pPr>
            <w:r w:rsidRPr="00A15DCB">
              <w:t>Not present</w:t>
            </w:r>
          </w:p>
        </w:tc>
        <w:tc>
          <w:tcPr>
            <w:tcW w:w="1700" w:type="dxa"/>
          </w:tcPr>
          <w:p w14:paraId="689C1A13" w14:textId="77777777" w:rsidR="00B94313" w:rsidRPr="00A15DCB" w:rsidRDefault="00B94313" w:rsidP="00846EC4">
            <w:pPr>
              <w:pStyle w:val="TAL"/>
            </w:pPr>
          </w:p>
        </w:tc>
        <w:tc>
          <w:tcPr>
            <w:tcW w:w="1245" w:type="dxa"/>
          </w:tcPr>
          <w:p w14:paraId="47A14C74" w14:textId="77777777" w:rsidR="00B94313" w:rsidRPr="00A15DCB" w:rsidRDefault="00B94313" w:rsidP="00846EC4">
            <w:pPr>
              <w:pStyle w:val="TAL"/>
            </w:pPr>
            <w:r w:rsidRPr="00A15DCB">
              <w:t>Step 17</w:t>
            </w:r>
          </w:p>
        </w:tc>
      </w:tr>
      <w:tr w:rsidR="00F77F38" w:rsidRPr="00A15DCB" w14:paraId="44A2A498"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903E61A" w14:textId="77777777" w:rsidR="00F77F38" w:rsidRPr="00A15DCB" w:rsidRDefault="00F77F38" w:rsidP="00F77F38">
            <w:pPr>
              <w:pStyle w:val="TAL"/>
            </w:pPr>
            <w:r w:rsidRPr="00A15DCB">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59F6EC7"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69A18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66C50F" w14:textId="77777777" w:rsidR="00F77F38" w:rsidRPr="00A15DCB" w:rsidRDefault="00B94313" w:rsidP="00F77F38">
            <w:pPr>
              <w:pStyle w:val="TAL"/>
            </w:pPr>
            <w:r w:rsidRPr="00A15DCB">
              <w:t>Step 1, Step 8</w:t>
            </w:r>
          </w:p>
        </w:tc>
      </w:tr>
      <w:tr w:rsidR="00F77F38" w:rsidRPr="00A15DCB" w14:paraId="66F2169F"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E913463" w14:textId="77777777" w:rsidR="00F77F38" w:rsidRPr="00A15DCB" w:rsidRDefault="00F77F38" w:rsidP="00F77F38">
            <w:pPr>
              <w:pStyle w:val="TAL"/>
            </w:pPr>
            <w:r w:rsidRPr="00A15DCB">
              <w:t xml:space="preserve">   setup</w:t>
            </w:r>
          </w:p>
        </w:tc>
        <w:tc>
          <w:tcPr>
            <w:tcW w:w="2267" w:type="dxa"/>
            <w:tcBorders>
              <w:top w:val="single" w:sz="4" w:space="0" w:color="auto"/>
              <w:left w:val="single" w:sz="4" w:space="0" w:color="auto"/>
              <w:bottom w:val="single" w:sz="4" w:space="0" w:color="auto"/>
              <w:right w:val="single" w:sz="4" w:space="0" w:color="auto"/>
            </w:tcBorders>
          </w:tcPr>
          <w:p w14:paraId="1393734A" w14:textId="77777777" w:rsidR="00F77F38" w:rsidRPr="00A15DCB" w:rsidRDefault="00F77F38" w:rsidP="00F77F38">
            <w:pPr>
              <w:pStyle w:val="TAL"/>
            </w:pPr>
            <w:r w:rsidRPr="00A15DCB">
              <w:t>PDCCH-Config</w:t>
            </w:r>
          </w:p>
        </w:tc>
        <w:tc>
          <w:tcPr>
            <w:tcW w:w="1700" w:type="dxa"/>
            <w:tcBorders>
              <w:top w:val="single" w:sz="4" w:space="0" w:color="auto"/>
              <w:left w:val="single" w:sz="4" w:space="0" w:color="auto"/>
              <w:bottom w:val="single" w:sz="4" w:space="0" w:color="auto"/>
              <w:right w:val="single" w:sz="4" w:space="0" w:color="auto"/>
            </w:tcBorders>
          </w:tcPr>
          <w:p w14:paraId="1ABA8FA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252B13" w14:textId="77777777" w:rsidR="00F77F38" w:rsidRPr="00A15DCB" w:rsidRDefault="00F77F38" w:rsidP="00F77F38">
            <w:pPr>
              <w:pStyle w:val="TAL"/>
            </w:pPr>
          </w:p>
        </w:tc>
      </w:tr>
      <w:tr w:rsidR="00F77F38" w:rsidRPr="00A15DCB" w14:paraId="2C7B8CDD"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05ABDBC"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42DBC52"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99E8CB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892FB" w14:textId="77777777" w:rsidR="00F77F38" w:rsidRPr="00A15DCB" w:rsidRDefault="00F77F38" w:rsidP="00F77F38">
            <w:pPr>
              <w:pStyle w:val="TAL"/>
            </w:pPr>
          </w:p>
        </w:tc>
      </w:tr>
      <w:tr w:rsidR="00F77F38" w:rsidRPr="00A15DCB" w14:paraId="25A41AC7"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AD7C06C" w14:textId="77777777" w:rsidR="00F77F38" w:rsidRPr="00A15DCB" w:rsidRDefault="00F77F38" w:rsidP="00F77F38">
            <w:pPr>
              <w:pStyle w:val="TAL"/>
            </w:pPr>
            <w:r w:rsidRPr="00A15DCB">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1FDA34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A6EF0C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16FAE5" w14:textId="77777777" w:rsidR="00F77F38" w:rsidRPr="00A15DCB" w:rsidRDefault="00F77F38" w:rsidP="00F77F38">
            <w:pPr>
              <w:pStyle w:val="TAL"/>
            </w:pPr>
          </w:p>
        </w:tc>
      </w:tr>
      <w:tr w:rsidR="00F77F38" w:rsidRPr="00A15DCB" w14:paraId="6E04D744"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41A3D" w14:textId="77777777" w:rsidR="00F77F38" w:rsidRPr="00A15DCB" w:rsidRDefault="00F77F38" w:rsidP="00F77F38">
            <w:pPr>
              <w:pStyle w:val="TAL"/>
            </w:pPr>
            <w:r w:rsidRPr="00A15DCB">
              <w:t xml:space="preserve">    setup</w:t>
            </w:r>
          </w:p>
        </w:tc>
        <w:tc>
          <w:tcPr>
            <w:tcW w:w="2267" w:type="dxa"/>
            <w:tcBorders>
              <w:top w:val="single" w:sz="4" w:space="0" w:color="auto"/>
              <w:left w:val="single" w:sz="4" w:space="0" w:color="auto"/>
              <w:bottom w:val="single" w:sz="4" w:space="0" w:color="auto"/>
              <w:right w:val="single" w:sz="4" w:space="0" w:color="auto"/>
            </w:tcBorders>
          </w:tcPr>
          <w:p w14:paraId="698F56BF" w14:textId="77777777" w:rsidR="00F77F38" w:rsidRPr="00A15DCB" w:rsidRDefault="00F77F38" w:rsidP="00F77F38">
            <w:pPr>
              <w:pStyle w:val="TAL"/>
            </w:pPr>
            <w:r w:rsidRPr="00A15DCB">
              <w:t>PDSCH-Config</w:t>
            </w:r>
          </w:p>
        </w:tc>
        <w:tc>
          <w:tcPr>
            <w:tcW w:w="1700" w:type="dxa"/>
            <w:tcBorders>
              <w:top w:val="single" w:sz="4" w:space="0" w:color="auto"/>
              <w:left w:val="single" w:sz="4" w:space="0" w:color="auto"/>
              <w:bottom w:val="single" w:sz="4" w:space="0" w:color="auto"/>
              <w:right w:val="single" w:sz="4" w:space="0" w:color="auto"/>
            </w:tcBorders>
          </w:tcPr>
          <w:p w14:paraId="3AFFCD4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7217B9" w14:textId="77777777" w:rsidR="00F77F38" w:rsidRPr="00A15DCB" w:rsidRDefault="00F77F38" w:rsidP="00F77F38">
            <w:pPr>
              <w:pStyle w:val="TAL"/>
            </w:pPr>
          </w:p>
        </w:tc>
      </w:tr>
      <w:tr w:rsidR="00F77F38" w:rsidRPr="00A15DCB" w14:paraId="2D463102"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AC33B59"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EC8A89D"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2F95C5D"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35920A5" w14:textId="77777777" w:rsidR="00F77F38" w:rsidRPr="00A15DCB" w:rsidRDefault="00F77F38" w:rsidP="00F77F38">
            <w:pPr>
              <w:pStyle w:val="TAL"/>
            </w:pPr>
          </w:p>
        </w:tc>
      </w:tr>
      <w:tr w:rsidR="00F8597B" w:rsidRPr="00A15DCB" w14:paraId="5889199F" w14:textId="77777777" w:rsidTr="00B7523D">
        <w:tc>
          <w:tcPr>
            <w:tcW w:w="4535" w:type="dxa"/>
          </w:tcPr>
          <w:p w14:paraId="78D2F61C" w14:textId="77777777" w:rsidR="00F8597B" w:rsidRPr="00A15DCB" w:rsidRDefault="00F8597B" w:rsidP="00B7523D">
            <w:pPr>
              <w:pStyle w:val="TAL"/>
              <w:rPr>
                <w:lang w:eastAsia="en-US"/>
              </w:rPr>
            </w:pPr>
            <w:r w:rsidRPr="00A15DCB">
              <w:rPr>
                <w:lang w:eastAsia="en-US"/>
              </w:rPr>
              <w:t xml:space="preserve">  radioLinkMonitoringConfig</w:t>
            </w:r>
            <w:r w:rsidR="00F77F38" w:rsidRPr="00A15DCB">
              <w:t xml:space="preserve"> CHOICE {</w:t>
            </w:r>
          </w:p>
        </w:tc>
        <w:tc>
          <w:tcPr>
            <w:tcW w:w="2267" w:type="dxa"/>
          </w:tcPr>
          <w:p w14:paraId="50388EF3" w14:textId="77777777" w:rsidR="00F8597B" w:rsidRPr="00A15DCB" w:rsidRDefault="00F8597B" w:rsidP="00B7523D">
            <w:pPr>
              <w:pStyle w:val="TAL"/>
              <w:rPr>
                <w:lang w:eastAsia="zh-CN"/>
              </w:rPr>
            </w:pPr>
          </w:p>
        </w:tc>
        <w:tc>
          <w:tcPr>
            <w:tcW w:w="1700" w:type="dxa"/>
          </w:tcPr>
          <w:p w14:paraId="24D0E702" w14:textId="77777777" w:rsidR="00F8597B" w:rsidRPr="00A15DCB" w:rsidRDefault="00F8597B" w:rsidP="00B7523D">
            <w:pPr>
              <w:pStyle w:val="TAL"/>
              <w:rPr>
                <w:lang w:eastAsia="en-US"/>
              </w:rPr>
            </w:pPr>
          </w:p>
        </w:tc>
        <w:tc>
          <w:tcPr>
            <w:tcW w:w="1245" w:type="dxa"/>
          </w:tcPr>
          <w:p w14:paraId="7D3AEC53" w14:textId="77777777" w:rsidR="00F8597B" w:rsidRPr="00A15DCB" w:rsidRDefault="00F8597B" w:rsidP="00B7523D">
            <w:pPr>
              <w:pStyle w:val="TAL"/>
              <w:rPr>
                <w:lang w:eastAsia="en-US"/>
              </w:rPr>
            </w:pPr>
          </w:p>
        </w:tc>
      </w:tr>
      <w:tr w:rsidR="00F77F38" w:rsidRPr="00A15DCB" w14:paraId="248A5A03"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EA8D124" w14:textId="77777777" w:rsidR="00F77F38" w:rsidRPr="00A15DCB" w:rsidRDefault="00F77F38" w:rsidP="00F77F38">
            <w:pPr>
              <w:pStyle w:val="TAL"/>
              <w:rPr>
                <w:lang w:eastAsia="zh-CN"/>
              </w:rPr>
            </w:pPr>
            <w:r w:rsidRPr="00A15DCB">
              <w:t xml:space="preserve">    </w:t>
            </w:r>
            <w:r w:rsidRPr="00A15DCB">
              <w:rPr>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4D6C0687" w14:textId="77777777" w:rsidR="00F77F38" w:rsidRPr="00A15DCB" w:rsidDel="004B1676" w:rsidRDefault="00F77F38" w:rsidP="00F77F38">
            <w:pPr>
              <w:pStyle w:val="TAL"/>
              <w:rPr>
                <w:lang w:eastAsia="zh-CN"/>
              </w:rPr>
            </w:pPr>
            <w:r w:rsidRPr="00A15DCB">
              <w:rPr>
                <w:lang w:eastAsia="zh-CN"/>
              </w:rPr>
              <w:t>RadioLinkMonitoringConfig</w:t>
            </w:r>
          </w:p>
        </w:tc>
        <w:tc>
          <w:tcPr>
            <w:tcW w:w="1700" w:type="dxa"/>
            <w:tcBorders>
              <w:top w:val="single" w:sz="4" w:space="0" w:color="auto"/>
              <w:left w:val="single" w:sz="4" w:space="0" w:color="auto"/>
              <w:bottom w:val="single" w:sz="4" w:space="0" w:color="auto"/>
              <w:right w:val="single" w:sz="4" w:space="0" w:color="auto"/>
            </w:tcBorders>
          </w:tcPr>
          <w:p w14:paraId="4443489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441FF1" w14:textId="77777777" w:rsidR="00F77F38" w:rsidRPr="00A15DCB" w:rsidRDefault="00F77F38" w:rsidP="00F77F38">
            <w:pPr>
              <w:pStyle w:val="TAL"/>
            </w:pPr>
          </w:p>
        </w:tc>
      </w:tr>
      <w:tr w:rsidR="00F77F38" w:rsidRPr="00A15DCB" w14:paraId="20BFBE1A"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AABE96C" w14:textId="77777777" w:rsidR="00F77F38" w:rsidRPr="00A15DCB" w:rsidRDefault="00F77F38" w:rsidP="00F77F38">
            <w:pPr>
              <w:pStyle w:val="TAL"/>
              <w:rPr>
                <w:lang w:eastAsia="zh-CN"/>
              </w:rPr>
            </w:pPr>
            <w:r w:rsidRPr="00A15DCB">
              <w:t xml:space="preserve">  </w:t>
            </w:r>
            <w:r w:rsidRPr="00A15DC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026C73F" w14:textId="77777777" w:rsidR="00F77F38" w:rsidRPr="00A15DCB"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AB6B51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4F3C0E" w14:textId="77777777" w:rsidR="00F77F38" w:rsidRPr="00A15DCB" w:rsidRDefault="00F77F38" w:rsidP="00F77F38">
            <w:pPr>
              <w:pStyle w:val="TAL"/>
            </w:pPr>
          </w:p>
        </w:tc>
      </w:tr>
      <w:tr w:rsidR="00F8597B" w:rsidRPr="00A15DCB" w14:paraId="31569619" w14:textId="77777777" w:rsidTr="00B7523D">
        <w:tc>
          <w:tcPr>
            <w:tcW w:w="4535" w:type="dxa"/>
            <w:tcBorders>
              <w:bottom w:val="single" w:sz="4" w:space="0" w:color="auto"/>
            </w:tcBorders>
          </w:tcPr>
          <w:p w14:paraId="76ECBD30" w14:textId="77777777" w:rsidR="00F8597B" w:rsidRPr="00A15DCB" w:rsidRDefault="00F8597B" w:rsidP="00B7523D">
            <w:pPr>
              <w:pStyle w:val="TAL"/>
              <w:rPr>
                <w:lang w:eastAsia="en-US"/>
              </w:rPr>
            </w:pPr>
            <w:r w:rsidRPr="00A15DCB">
              <w:rPr>
                <w:lang w:eastAsia="en-US"/>
              </w:rPr>
              <w:t>}</w:t>
            </w:r>
          </w:p>
        </w:tc>
        <w:tc>
          <w:tcPr>
            <w:tcW w:w="2267" w:type="dxa"/>
          </w:tcPr>
          <w:p w14:paraId="7322E128" w14:textId="77777777" w:rsidR="00F8597B" w:rsidRPr="00A15DCB" w:rsidRDefault="00F8597B" w:rsidP="00B7523D">
            <w:pPr>
              <w:pStyle w:val="TAL"/>
              <w:rPr>
                <w:lang w:eastAsia="en-US"/>
              </w:rPr>
            </w:pPr>
          </w:p>
        </w:tc>
        <w:tc>
          <w:tcPr>
            <w:tcW w:w="1700" w:type="dxa"/>
          </w:tcPr>
          <w:p w14:paraId="1C24AC27" w14:textId="77777777" w:rsidR="00F8597B" w:rsidRPr="00A15DCB" w:rsidRDefault="00F8597B" w:rsidP="00B7523D">
            <w:pPr>
              <w:pStyle w:val="TAL"/>
              <w:rPr>
                <w:lang w:eastAsia="en-US"/>
              </w:rPr>
            </w:pPr>
          </w:p>
        </w:tc>
        <w:tc>
          <w:tcPr>
            <w:tcW w:w="1245" w:type="dxa"/>
          </w:tcPr>
          <w:p w14:paraId="45ED07F2" w14:textId="77777777" w:rsidR="00F8597B" w:rsidRPr="00A15DCB" w:rsidRDefault="00F8597B" w:rsidP="00B7523D">
            <w:pPr>
              <w:pStyle w:val="TAL"/>
              <w:rPr>
                <w:lang w:eastAsia="en-US"/>
              </w:rPr>
            </w:pPr>
          </w:p>
        </w:tc>
      </w:tr>
    </w:tbl>
    <w:p w14:paraId="61C905FC" w14:textId="77777777" w:rsidR="00F8597B" w:rsidRPr="00A15DCB" w:rsidRDefault="00F8597B" w:rsidP="00F8597B"/>
    <w:p w14:paraId="77F78AA1" w14:textId="77777777" w:rsidR="00F8597B" w:rsidRPr="00A15DCB" w:rsidRDefault="00F8597B" w:rsidP="00F8597B">
      <w:pPr>
        <w:pStyle w:val="TH"/>
        <w:rPr>
          <w:i/>
        </w:rPr>
      </w:pPr>
      <w:r w:rsidRPr="00A15DCB">
        <w:lastRenderedPageBreak/>
        <w:t>Table 7.1.1.1.4.3.3-</w:t>
      </w:r>
      <w:r w:rsidR="00F77F38" w:rsidRPr="00A15DCB">
        <w:t>7</w:t>
      </w:r>
      <w:r w:rsidRPr="00A15DCB">
        <w:t>: RadioLinkMonitoringConfig</w:t>
      </w:r>
      <w:r w:rsidRPr="00A15DCB">
        <w:rPr>
          <w:i/>
        </w:rPr>
        <w:t xml:space="preserve"> </w:t>
      </w:r>
      <w:r w:rsidRPr="00A15DCB">
        <w:t>(Table 7.1.1.1.4.3.3-</w:t>
      </w:r>
      <w:r w:rsidR="00F77F38" w:rsidRPr="00A15DCB">
        <w:t>6</w:t>
      </w:r>
      <w:r w:rsidRPr="00A15DCB">
        <w:t xml:space="preserve">: </w:t>
      </w:r>
      <w:r w:rsidRPr="00A15DCB">
        <w:rPr>
          <w:i/>
        </w:rPr>
        <w:t>BWP-DownlinkDedicated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64284075" w14:textId="77777777" w:rsidTr="00B7523D">
        <w:tc>
          <w:tcPr>
            <w:tcW w:w="9747" w:type="dxa"/>
            <w:gridSpan w:val="4"/>
          </w:tcPr>
          <w:p w14:paraId="6E8E4CE1" w14:textId="77777777" w:rsidR="00F8597B" w:rsidRPr="00A15DCB" w:rsidRDefault="00F8597B" w:rsidP="00B7523D">
            <w:pPr>
              <w:pStyle w:val="TAH"/>
              <w:jc w:val="left"/>
              <w:rPr>
                <w:b w:val="0"/>
                <w:lang w:eastAsia="en-US"/>
              </w:rPr>
            </w:pPr>
            <w:r w:rsidRPr="00A15DCB">
              <w:rPr>
                <w:b w:val="0"/>
                <w:lang w:eastAsia="en-US"/>
              </w:rPr>
              <w:t xml:space="preserve">Derivation Path: TS 38.508-1 [4], Table </w:t>
            </w:r>
            <w:r w:rsidR="00B63335" w:rsidRPr="00A15DCB">
              <w:rPr>
                <w:b w:val="0"/>
                <w:lang w:eastAsia="en-US"/>
              </w:rPr>
              <w:t>4.6.3-133</w:t>
            </w:r>
          </w:p>
        </w:tc>
      </w:tr>
      <w:tr w:rsidR="00F8597B" w:rsidRPr="00A15DCB" w14:paraId="4E765E98" w14:textId="77777777" w:rsidTr="00B7523D">
        <w:tc>
          <w:tcPr>
            <w:tcW w:w="4535" w:type="dxa"/>
          </w:tcPr>
          <w:p w14:paraId="773DB7EB" w14:textId="77777777" w:rsidR="00F8597B" w:rsidRPr="00A15DCB" w:rsidRDefault="00F8597B" w:rsidP="00B7523D">
            <w:pPr>
              <w:pStyle w:val="TAH"/>
              <w:rPr>
                <w:lang w:eastAsia="en-US"/>
              </w:rPr>
            </w:pPr>
            <w:r w:rsidRPr="00A15DCB">
              <w:rPr>
                <w:lang w:eastAsia="en-US"/>
              </w:rPr>
              <w:t>Information Element</w:t>
            </w:r>
          </w:p>
        </w:tc>
        <w:tc>
          <w:tcPr>
            <w:tcW w:w="2267" w:type="dxa"/>
          </w:tcPr>
          <w:p w14:paraId="15C5B666" w14:textId="77777777" w:rsidR="00F8597B" w:rsidRPr="00A15DCB" w:rsidRDefault="00F8597B" w:rsidP="00B7523D">
            <w:pPr>
              <w:pStyle w:val="TAH"/>
              <w:rPr>
                <w:lang w:eastAsia="en-US"/>
              </w:rPr>
            </w:pPr>
            <w:r w:rsidRPr="00A15DCB">
              <w:rPr>
                <w:lang w:eastAsia="en-US"/>
              </w:rPr>
              <w:t>Value/remark</w:t>
            </w:r>
          </w:p>
        </w:tc>
        <w:tc>
          <w:tcPr>
            <w:tcW w:w="1700" w:type="dxa"/>
          </w:tcPr>
          <w:p w14:paraId="5CF31CA1" w14:textId="77777777" w:rsidR="00F8597B" w:rsidRPr="00A15DCB" w:rsidRDefault="00F8597B" w:rsidP="00B7523D">
            <w:pPr>
              <w:pStyle w:val="TAH"/>
              <w:rPr>
                <w:lang w:eastAsia="en-US"/>
              </w:rPr>
            </w:pPr>
            <w:r w:rsidRPr="00A15DCB">
              <w:rPr>
                <w:lang w:eastAsia="en-US"/>
              </w:rPr>
              <w:t>Comment</w:t>
            </w:r>
          </w:p>
        </w:tc>
        <w:tc>
          <w:tcPr>
            <w:tcW w:w="1245" w:type="dxa"/>
          </w:tcPr>
          <w:p w14:paraId="759E2174" w14:textId="77777777" w:rsidR="00F8597B" w:rsidRPr="00A15DCB" w:rsidRDefault="00F8597B" w:rsidP="00B7523D">
            <w:pPr>
              <w:pStyle w:val="TAH"/>
              <w:rPr>
                <w:lang w:eastAsia="en-US"/>
              </w:rPr>
            </w:pPr>
            <w:r w:rsidRPr="00A15DCB">
              <w:rPr>
                <w:lang w:eastAsia="en-US"/>
              </w:rPr>
              <w:t>Condition</w:t>
            </w:r>
          </w:p>
        </w:tc>
      </w:tr>
      <w:tr w:rsidR="00F8597B" w:rsidRPr="00A15DCB" w14:paraId="476913C7" w14:textId="77777777" w:rsidTr="00B7523D">
        <w:tc>
          <w:tcPr>
            <w:tcW w:w="4535" w:type="dxa"/>
          </w:tcPr>
          <w:p w14:paraId="2E17C603" w14:textId="77777777" w:rsidR="00F8597B" w:rsidRPr="00A15DCB" w:rsidRDefault="00F8597B" w:rsidP="00B7523D">
            <w:pPr>
              <w:pStyle w:val="TAL"/>
              <w:rPr>
                <w:lang w:eastAsia="zh-CN"/>
              </w:rPr>
            </w:pPr>
            <w:r w:rsidRPr="00A15DCB">
              <w:rPr>
                <w:lang w:eastAsia="en-US"/>
              </w:rPr>
              <w:t xml:space="preserve">RadioLinkMonitoringConfig ::= </w:t>
            </w:r>
            <w:r w:rsidRPr="00A15DCB">
              <w:rPr>
                <w:snapToGrid w:val="0"/>
                <w:lang w:eastAsia="en-US"/>
              </w:rPr>
              <w:t xml:space="preserve">SEQUENCE </w:t>
            </w:r>
            <w:r w:rsidRPr="00A15DCB">
              <w:rPr>
                <w:lang w:eastAsia="en-US"/>
              </w:rPr>
              <w:t>{</w:t>
            </w:r>
          </w:p>
        </w:tc>
        <w:tc>
          <w:tcPr>
            <w:tcW w:w="2267" w:type="dxa"/>
          </w:tcPr>
          <w:p w14:paraId="61141DEE" w14:textId="77777777" w:rsidR="00F8597B" w:rsidRPr="00A15DCB" w:rsidRDefault="00F8597B" w:rsidP="00B7523D">
            <w:pPr>
              <w:pStyle w:val="TAL"/>
              <w:rPr>
                <w:lang w:eastAsia="en-US"/>
              </w:rPr>
            </w:pPr>
          </w:p>
        </w:tc>
        <w:tc>
          <w:tcPr>
            <w:tcW w:w="1700" w:type="dxa"/>
          </w:tcPr>
          <w:p w14:paraId="5BCD202E" w14:textId="77777777" w:rsidR="00F8597B" w:rsidRPr="00A15DCB" w:rsidRDefault="00F8597B" w:rsidP="00B7523D">
            <w:pPr>
              <w:pStyle w:val="TAL"/>
              <w:rPr>
                <w:lang w:eastAsia="en-US"/>
              </w:rPr>
            </w:pPr>
          </w:p>
        </w:tc>
        <w:tc>
          <w:tcPr>
            <w:tcW w:w="1245" w:type="dxa"/>
          </w:tcPr>
          <w:p w14:paraId="6758740D" w14:textId="77777777" w:rsidR="00F8597B" w:rsidRPr="00A15DCB" w:rsidRDefault="00F8597B" w:rsidP="00B7523D">
            <w:pPr>
              <w:pStyle w:val="TAL"/>
              <w:rPr>
                <w:lang w:eastAsia="en-US"/>
              </w:rPr>
            </w:pPr>
          </w:p>
        </w:tc>
      </w:tr>
      <w:tr w:rsidR="00F8597B" w:rsidRPr="00A15DCB" w14:paraId="07CB4059" w14:textId="77777777" w:rsidTr="00B7523D">
        <w:tc>
          <w:tcPr>
            <w:tcW w:w="4535" w:type="dxa"/>
          </w:tcPr>
          <w:p w14:paraId="25289934" w14:textId="77777777" w:rsidR="00F8597B" w:rsidRPr="00A15DCB" w:rsidRDefault="00F8597B" w:rsidP="00B7523D">
            <w:pPr>
              <w:pStyle w:val="TAL"/>
              <w:rPr>
                <w:lang w:eastAsia="en-US"/>
              </w:rPr>
            </w:pPr>
            <w:r w:rsidRPr="00A15DCB">
              <w:rPr>
                <w:rFonts w:cs="Arial"/>
                <w:kern w:val="2"/>
                <w:szCs w:val="18"/>
                <w:lang w:eastAsia="en-US"/>
              </w:rPr>
              <w:t xml:space="preserve">  failureDetectionResourcesToAddModList SEQUENCE (SIZE(1..maxNrofFailureDetectionResources)) OF </w:t>
            </w:r>
            <w:r w:rsidR="00C901E4" w:rsidRPr="00A15DCB">
              <w:t>RadioLinkMonitoringRS</w:t>
            </w:r>
            <w:r w:rsidRPr="00A15DCB">
              <w:rPr>
                <w:rFonts w:cs="Arial"/>
                <w:kern w:val="2"/>
                <w:szCs w:val="18"/>
                <w:lang w:eastAsia="en-US"/>
              </w:rPr>
              <w:t xml:space="preserve"> {</w:t>
            </w:r>
          </w:p>
        </w:tc>
        <w:tc>
          <w:tcPr>
            <w:tcW w:w="2267" w:type="dxa"/>
          </w:tcPr>
          <w:p w14:paraId="218A268D" w14:textId="77777777" w:rsidR="00F8597B" w:rsidRPr="00A15DCB" w:rsidRDefault="00B94313" w:rsidP="00B7523D">
            <w:pPr>
              <w:pStyle w:val="TAL"/>
              <w:rPr>
                <w:lang w:eastAsia="zh-CN"/>
              </w:rPr>
            </w:pPr>
            <w:r w:rsidRPr="00A15DCB">
              <w:t>2 entries</w:t>
            </w:r>
          </w:p>
        </w:tc>
        <w:tc>
          <w:tcPr>
            <w:tcW w:w="1700" w:type="dxa"/>
          </w:tcPr>
          <w:p w14:paraId="4BF5ADB6" w14:textId="77777777" w:rsidR="00F8597B" w:rsidRPr="00A15DCB" w:rsidRDefault="00F8597B" w:rsidP="00B7523D">
            <w:pPr>
              <w:pStyle w:val="TAL"/>
              <w:rPr>
                <w:lang w:eastAsia="en-US"/>
              </w:rPr>
            </w:pPr>
          </w:p>
        </w:tc>
        <w:tc>
          <w:tcPr>
            <w:tcW w:w="1245" w:type="dxa"/>
          </w:tcPr>
          <w:p w14:paraId="2B160BB1" w14:textId="77777777" w:rsidR="00F8597B" w:rsidRPr="00A15DCB" w:rsidRDefault="00F8597B" w:rsidP="00B7523D">
            <w:pPr>
              <w:pStyle w:val="TAL"/>
              <w:rPr>
                <w:lang w:eastAsia="en-US"/>
              </w:rPr>
            </w:pPr>
          </w:p>
        </w:tc>
      </w:tr>
      <w:tr w:rsidR="00C901E4" w:rsidRPr="00A15DCB" w14:paraId="00CC0ECA" w14:textId="77777777" w:rsidTr="00070E77">
        <w:tc>
          <w:tcPr>
            <w:tcW w:w="4535" w:type="dxa"/>
          </w:tcPr>
          <w:p w14:paraId="1B704EE8" w14:textId="77777777" w:rsidR="00C901E4" w:rsidRPr="00A15DCB" w:rsidRDefault="00C901E4" w:rsidP="00C901E4">
            <w:pPr>
              <w:pStyle w:val="TAL"/>
              <w:rPr>
                <w:lang w:eastAsia="en-US"/>
              </w:rPr>
            </w:pPr>
            <w:r w:rsidRPr="00A15DCB">
              <w:t xml:space="preserve">    RadioLinkMonitoringRS[1] </w:t>
            </w:r>
            <w:r w:rsidRPr="00A15DCB">
              <w:rPr>
                <w:snapToGrid w:val="0"/>
                <w:lang w:eastAsia="en-US"/>
              </w:rPr>
              <w:t xml:space="preserve">SEQUENCE </w:t>
            </w:r>
            <w:r w:rsidRPr="00A15DCB">
              <w:rPr>
                <w:lang w:eastAsia="en-US"/>
              </w:rPr>
              <w:t>{</w:t>
            </w:r>
          </w:p>
        </w:tc>
        <w:tc>
          <w:tcPr>
            <w:tcW w:w="2267" w:type="dxa"/>
          </w:tcPr>
          <w:p w14:paraId="3E8FD314" w14:textId="77777777" w:rsidR="00C901E4" w:rsidRPr="00A15DCB" w:rsidRDefault="00C901E4" w:rsidP="00C901E4">
            <w:pPr>
              <w:pStyle w:val="TAL"/>
              <w:rPr>
                <w:lang w:eastAsia="en-US"/>
              </w:rPr>
            </w:pPr>
          </w:p>
        </w:tc>
        <w:tc>
          <w:tcPr>
            <w:tcW w:w="1700" w:type="dxa"/>
          </w:tcPr>
          <w:p w14:paraId="2EA173F8" w14:textId="77777777" w:rsidR="00C901E4" w:rsidRPr="00A15DCB" w:rsidRDefault="00C901E4" w:rsidP="00C901E4">
            <w:pPr>
              <w:pStyle w:val="TAL"/>
              <w:rPr>
                <w:lang w:eastAsia="en-US"/>
              </w:rPr>
            </w:pPr>
            <w:r w:rsidRPr="00A15DCB">
              <w:rPr>
                <w:lang w:eastAsia="en-US"/>
              </w:rPr>
              <w:t>entry 1</w:t>
            </w:r>
          </w:p>
        </w:tc>
        <w:tc>
          <w:tcPr>
            <w:tcW w:w="1245" w:type="dxa"/>
          </w:tcPr>
          <w:p w14:paraId="02EAB26F" w14:textId="77777777" w:rsidR="00C901E4" w:rsidRPr="00A15DCB" w:rsidRDefault="00C901E4" w:rsidP="00C901E4">
            <w:pPr>
              <w:pStyle w:val="TAL"/>
              <w:rPr>
                <w:lang w:eastAsia="en-US"/>
              </w:rPr>
            </w:pPr>
          </w:p>
        </w:tc>
      </w:tr>
      <w:tr w:rsidR="00C901E4" w:rsidRPr="00A15DCB" w14:paraId="3CB64E48" w14:textId="77777777" w:rsidTr="00B7523D">
        <w:tc>
          <w:tcPr>
            <w:tcW w:w="4535" w:type="dxa"/>
          </w:tcPr>
          <w:p w14:paraId="2F601348" w14:textId="77777777" w:rsidR="00C901E4" w:rsidRPr="00A15DCB" w:rsidRDefault="00C901E4" w:rsidP="00C901E4">
            <w:pPr>
              <w:pStyle w:val="TAL"/>
              <w:rPr>
                <w:lang w:eastAsia="en-US"/>
              </w:rPr>
            </w:pPr>
            <w:r w:rsidRPr="00A15DCB">
              <w:rPr>
                <w:rFonts w:cs="Arial"/>
                <w:kern w:val="2"/>
                <w:szCs w:val="18"/>
                <w:lang w:eastAsia="en-US"/>
              </w:rPr>
              <w:t xml:space="preserve">      radioLinkMonitoringRS-Id</w:t>
            </w:r>
          </w:p>
        </w:tc>
        <w:tc>
          <w:tcPr>
            <w:tcW w:w="2267" w:type="dxa"/>
          </w:tcPr>
          <w:p w14:paraId="13D08EF7" w14:textId="2CC83882" w:rsidR="00C901E4" w:rsidRPr="00A15DCB" w:rsidRDefault="00DF3044" w:rsidP="00C901E4">
            <w:pPr>
              <w:pStyle w:val="TAL"/>
              <w:rPr>
                <w:lang w:eastAsia="en-US"/>
              </w:rPr>
            </w:pPr>
            <w:r w:rsidRPr="00A15DCB">
              <w:rPr>
                <w:lang w:eastAsia="en-US"/>
              </w:rPr>
              <w:t>0</w:t>
            </w:r>
          </w:p>
        </w:tc>
        <w:tc>
          <w:tcPr>
            <w:tcW w:w="1700" w:type="dxa"/>
          </w:tcPr>
          <w:p w14:paraId="430949F2" w14:textId="77777777" w:rsidR="00C901E4" w:rsidRPr="00A15DCB" w:rsidRDefault="00C901E4" w:rsidP="00C901E4">
            <w:pPr>
              <w:pStyle w:val="TAL"/>
              <w:rPr>
                <w:lang w:eastAsia="en-US"/>
              </w:rPr>
            </w:pPr>
          </w:p>
        </w:tc>
        <w:tc>
          <w:tcPr>
            <w:tcW w:w="1245" w:type="dxa"/>
          </w:tcPr>
          <w:p w14:paraId="5666B18D" w14:textId="77777777" w:rsidR="00C901E4" w:rsidRPr="00A15DCB" w:rsidRDefault="00C901E4" w:rsidP="00C901E4">
            <w:pPr>
              <w:pStyle w:val="TAL"/>
              <w:rPr>
                <w:lang w:eastAsia="en-US"/>
              </w:rPr>
            </w:pPr>
          </w:p>
        </w:tc>
      </w:tr>
      <w:tr w:rsidR="00C901E4" w:rsidRPr="00A15DCB" w14:paraId="73101D0D" w14:textId="77777777" w:rsidTr="00C3017E">
        <w:tc>
          <w:tcPr>
            <w:tcW w:w="4535" w:type="dxa"/>
            <w:tcBorders>
              <w:bottom w:val="nil"/>
            </w:tcBorders>
          </w:tcPr>
          <w:p w14:paraId="38E5F4C0" w14:textId="77777777" w:rsidR="00C901E4" w:rsidRPr="00A15DCB" w:rsidRDefault="00C901E4" w:rsidP="00C901E4">
            <w:pPr>
              <w:pStyle w:val="TAL"/>
              <w:rPr>
                <w:lang w:eastAsia="en-US"/>
              </w:rPr>
            </w:pPr>
            <w:r w:rsidRPr="00A15DCB">
              <w:rPr>
                <w:rFonts w:cs="Arial"/>
                <w:kern w:val="2"/>
                <w:szCs w:val="18"/>
                <w:lang w:eastAsia="en-US"/>
              </w:rPr>
              <w:t xml:space="preserve">      purpose</w:t>
            </w:r>
          </w:p>
        </w:tc>
        <w:tc>
          <w:tcPr>
            <w:tcW w:w="2267" w:type="dxa"/>
          </w:tcPr>
          <w:p w14:paraId="68EB465C" w14:textId="77777777" w:rsidR="00C901E4" w:rsidRPr="00A15DCB" w:rsidRDefault="00C901E4" w:rsidP="00C901E4">
            <w:pPr>
              <w:pStyle w:val="TAL"/>
              <w:rPr>
                <w:lang w:eastAsia="en-US"/>
              </w:rPr>
            </w:pPr>
            <w:r w:rsidRPr="00A15DCB">
              <w:t>rlf</w:t>
            </w:r>
          </w:p>
        </w:tc>
        <w:tc>
          <w:tcPr>
            <w:tcW w:w="1700" w:type="dxa"/>
          </w:tcPr>
          <w:p w14:paraId="24F724BF" w14:textId="77777777" w:rsidR="00C901E4" w:rsidRPr="00A15DCB" w:rsidRDefault="00C901E4" w:rsidP="00C901E4">
            <w:pPr>
              <w:pStyle w:val="TAL"/>
              <w:rPr>
                <w:lang w:eastAsia="en-US"/>
              </w:rPr>
            </w:pPr>
          </w:p>
        </w:tc>
        <w:tc>
          <w:tcPr>
            <w:tcW w:w="1245" w:type="dxa"/>
          </w:tcPr>
          <w:p w14:paraId="38496763" w14:textId="77777777" w:rsidR="00C901E4" w:rsidRPr="00A15DCB" w:rsidRDefault="00C901E4" w:rsidP="00C901E4">
            <w:pPr>
              <w:pStyle w:val="TAL"/>
              <w:rPr>
                <w:lang w:eastAsia="en-US"/>
              </w:rPr>
            </w:pPr>
            <w:r w:rsidRPr="00A15DCB">
              <w:t>Step 1, Step 17</w:t>
            </w:r>
          </w:p>
        </w:tc>
      </w:tr>
      <w:tr w:rsidR="00C901E4" w:rsidRPr="00A15DCB" w14:paraId="38F3FBEA" w14:textId="77777777" w:rsidTr="00846EC4">
        <w:tc>
          <w:tcPr>
            <w:tcW w:w="4535" w:type="dxa"/>
            <w:tcBorders>
              <w:top w:val="nil"/>
            </w:tcBorders>
          </w:tcPr>
          <w:p w14:paraId="4C375EA1" w14:textId="77777777" w:rsidR="00C901E4" w:rsidRPr="00A15DCB" w:rsidRDefault="00C901E4" w:rsidP="00C901E4">
            <w:pPr>
              <w:pStyle w:val="TAL"/>
              <w:rPr>
                <w:rFonts w:cs="Arial"/>
                <w:kern w:val="2"/>
                <w:szCs w:val="18"/>
              </w:rPr>
            </w:pPr>
          </w:p>
        </w:tc>
        <w:tc>
          <w:tcPr>
            <w:tcW w:w="2267" w:type="dxa"/>
          </w:tcPr>
          <w:p w14:paraId="03361757" w14:textId="77777777" w:rsidR="00C901E4" w:rsidRPr="00A15DCB" w:rsidDel="00EB0677" w:rsidRDefault="00C901E4" w:rsidP="00C901E4">
            <w:pPr>
              <w:pStyle w:val="TAL"/>
            </w:pPr>
            <w:r w:rsidRPr="00A15DCB">
              <w:t>both</w:t>
            </w:r>
          </w:p>
        </w:tc>
        <w:tc>
          <w:tcPr>
            <w:tcW w:w="1700" w:type="dxa"/>
          </w:tcPr>
          <w:p w14:paraId="4D2A17B5" w14:textId="77777777" w:rsidR="00C901E4" w:rsidRPr="00A15DCB" w:rsidRDefault="00C901E4" w:rsidP="00C901E4">
            <w:pPr>
              <w:pStyle w:val="TAL"/>
            </w:pPr>
          </w:p>
        </w:tc>
        <w:tc>
          <w:tcPr>
            <w:tcW w:w="1245" w:type="dxa"/>
          </w:tcPr>
          <w:p w14:paraId="62DC4FF3" w14:textId="77777777" w:rsidR="00C901E4" w:rsidRPr="00A15DCB" w:rsidRDefault="00C901E4" w:rsidP="00C901E4">
            <w:pPr>
              <w:pStyle w:val="TAL"/>
            </w:pPr>
            <w:r w:rsidRPr="00A15DCB">
              <w:t>Step 8</w:t>
            </w:r>
          </w:p>
        </w:tc>
      </w:tr>
      <w:tr w:rsidR="00C901E4" w:rsidRPr="00A15DCB" w14:paraId="7218F63C" w14:textId="77777777" w:rsidTr="00B7523D">
        <w:tc>
          <w:tcPr>
            <w:tcW w:w="4535" w:type="dxa"/>
          </w:tcPr>
          <w:p w14:paraId="0314034C" w14:textId="77777777" w:rsidR="00C901E4" w:rsidRPr="00A15DCB" w:rsidRDefault="00C901E4" w:rsidP="00C901E4">
            <w:pPr>
              <w:pStyle w:val="TAL"/>
              <w:rPr>
                <w:lang w:eastAsia="en-US"/>
              </w:rPr>
            </w:pPr>
            <w:r w:rsidRPr="00A15DCB">
              <w:rPr>
                <w:rFonts w:cs="Arial"/>
                <w:kern w:val="2"/>
                <w:szCs w:val="18"/>
                <w:lang w:eastAsia="en-US"/>
              </w:rPr>
              <w:t xml:space="preserve">      detectionResource CHOICE {</w:t>
            </w:r>
          </w:p>
        </w:tc>
        <w:tc>
          <w:tcPr>
            <w:tcW w:w="2267" w:type="dxa"/>
          </w:tcPr>
          <w:p w14:paraId="31CF326F" w14:textId="77777777" w:rsidR="00C901E4" w:rsidRPr="00A15DCB" w:rsidRDefault="00C901E4" w:rsidP="00C901E4">
            <w:pPr>
              <w:pStyle w:val="TAL"/>
              <w:rPr>
                <w:lang w:eastAsia="en-US"/>
              </w:rPr>
            </w:pPr>
          </w:p>
        </w:tc>
        <w:tc>
          <w:tcPr>
            <w:tcW w:w="1700" w:type="dxa"/>
          </w:tcPr>
          <w:p w14:paraId="74CE8C2A" w14:textId="77777777" w:rsidR="00C901E4" w:rsidRPr="00A15DCB" w:rsidRDefault="00C901E4" w:rsidP="00C901E4">
            <w:pPr>
              <w:pStyle w:val="TAL"/>
              <w:rPr>
                <w:lang w:eastAsia="en-US"/>
              </w:rPr>
            </w:pPr>
          </w:p>
        </w:tc>
        <w:tc>
          <w:tcPr>
            <w:tcW w:w="1245" w:type="dxa"/>
          </w:tcPr>
          <w:p w14:paraId="32E40ECF" w14:textId="77777777" w:rsidR="00C901E4" w:rsidRPr="00A15DCB" w:rsidRDefault="00C901E4" w:rsidP="00C901E4">
            <w:pPr>
              <w:pStyle w:val="TAL"/>
              <w:rPr>
                <w:lang w:eastAsia="en-US"/>
              </w:rPr>
            </w:pPr>
          </w:p>
        </w:tc>
      </w:tr>
      <w:tr w:rsidR="00C901E4" w:rsidRPr="00A15DCB" w14:paraId="7632F62B" w14:textId="77777777" w:rsidTr="00EE2286">
        <w:tc>
          <w:tcPr>
            <w:tcW w:w="4535" w:type="dxa"/>
            <w:tcBorders>
              <w:bottom w:val="nil"/>
            </w:tcBorders>
          </w:tcPr>
          <w:p w14:paraId="42AB503C" w14:textId="77777777" w:rsidR="00C901E4" w:rsidRPr="00A15DCB" w:rsidRDefault="00C901E4" w:rsidP="00C901E4">
            <w:pPr>
              <w:pStyle w:val="TAL"/>
              <w:rPr>
                <w:lang w:eastAsia="en-US"/>
              </w:rPr>
            </w:pPr>
            <w:r w:rsidRPr="00A15DCB">
              <w:rPr>
                <w:rFonts w:cs="Arial"/>
                <w:kern w:val="2"/>
                <w:szCs w:val="18"/>
                <w:lang w:eastAsia="en-US"/>
              </w:rPr>
              <w:t xml:space="preserve">        </w:t>
            </w:r>
            <w:r w:rsidRPr="00A15DCB">
              <w:rPr>
                <w:rFonts w:cs="Arial"/>
                <w:kern w:val="2"/>
                <w:szCs w:val="18"/>
              </w:rPr>
              <w:t>csi-rs</w:t>
            </w:r>
          </w:p>
        </w:tc>
        <w:tc>
          <w:tcPr>
            <w:tcW w:w="2267" w:type="dxa"/>
          </w:tcPr>
          <w:p w14:paraId="4131F220" w14:textId="77777777" w:rsidR="00C901E4" w:rsidRPr="00A15DCB" w:rsidRDefault="00C901E4" w:rsidP="00C901E4">
            <w:pPr>
              <w:pStyle w:val="TAL"/>
            </w:pPr>
            <w:r w:rsidRPr="00A15DCB">
              <w:t>0</w:t>
            </w:r>
          </w:p>
        </w:tc>
        <w:tc>
          <w:tcPr>
            <w:tcW w:w="1700" w:type="dxa"/>
          </w:tcPr>
          <w:p w14:paraId="342297C8" w14:textId="77777777" w:rsidR="00C901E4" w:rsidRPr="00A15DCB" w:rsidRDefault="00C901E4" w:rsidP="00C901E4">
            <w:pPr>
              <w:pStyle w:val="TAL"/>
              <w:rPr>
                <w:lang w:eastAsia="en-US"/>
              </w:rPr>
            </w:pPr>
            <w:r w:rsidRPr="00A15DCB">
              <w:rPr>
                <w:lang w:eastAsia="en-US"/>
              </w:rPr>
              <w:t>NR Cell 1 Beam index #0</w:t>
            </w:r>
          </w:p>
        </w:tc>
        <w:tc>
          <w:tcPr>
            <w:tcW w:w="1245" w:type="dxa"/>
          </w:tcPr>
          <w:p w14:paraId="2E25AB8C" w14:textId="77777777" w:rsidR="00C901E4" w:rsidRPr="00A15DCB" w:rsidRDefault="00C901E4" w:rsidP="00C901E4">
            <w:pPr>
              <w:pStyle w:val="TAL"/>
              <w:rPr>
                <w:lang w:eastAsia="en-US"/>
              </w:rPr>
            </w:pPr>
          </w:p>
        </w:tc>
      </w:tr>
      <w:tr w:rsidR="00C901E4" w:rsidRPr="00A15DCB" w14:paraId="24A3F5D6" w14:textId="77777777" w:rsidTr="00B7523D">
        <w:tc>
          <w:tcPr>
            <w:tcW w:w="4535" w:type="dxa"/>
          </w:tcPr>
          <w:p w14:paraId="1C1AC76F" w14:textId="77777777" w:rsidR="00C901E4" w:rsidRPr="00A15DCB" w:rsidRDefault="00C901E4" w:rsidP="00C901E4">
            <w:pPr>
              <w:pStyle w:val="TAL"/>
              <w:rPr>
                <w:lang w:eastAsia="en-US"/>
              </w:rPr>
            </w:pPr>
            <w:r w:rsidRPr="00A15DCB">
              <w:rPr>
                <w:rFonts w:cs="Arial"/>
                <w:kern w:val="2"/>
                <w:szCs w:val="18"/>
                <w:lang w:eastAsia="en-US"/>
              </w:rPr>
              <w:t xml:space="preserve">      }</w:t>
            </w:r>
          </w:p>
        </w:tc>
        <w:tc>
          <w:tcPr>
            <w:tcW w:w="2267" w:type="dxa"/>
          </w:tcPr>
          <w:p w14:paraId="4A61B1E2" w14:textId="77777777" w:rsidR="00C901E4" w:rsidRPr="00A15DCB" w:rsidRDefault="00C901E4" w:rsidP="00C901E4">
            <w:pPr>
              <w:pStyle w:val="TAL"/>
              <w:rPr>
                <w:lang w:eastAsia="en-US"/>
              </w:rPr>
            </w:pPr>
          </w:p>
        </w:tc>
        <w:tc>
          <w:tcPr>
            <w:tcW w:w="1700" w:type="dxa"/>
          </w:tcPr>
          <w:p w14:paraId="20F20CA9" w14:textId="77777777" w:rsidR="00C901E4" w:rsidRPr="00A15DCB" w:rsidRDefault="00C901E4" w:rsidP="00C901E4">
            <w:pPr>
              <w:pStyle w:val="TAL"/>
              <w:rPr>
                <w:lang w:eastAsia="en-US"/>
              </w:rPr>
            </w:pPr>
          </w:p>
        </w:tc>
        <w:tc>
          <w:tcPr>
            <w:tcW w:w="1245" w:type="dxa"/>
          </w:tcPr>
          <w:p w14:paraId="00DC75E8" w14:textId="77777777" w:rsidR="00C901E4" w:rsidRPr="00A15DCB" w:rsidRDefault="00C901E4" w:rsidP="00C901E4">
            <w:pPr>
              <w:pStyle w:val="TAL"/>
              <w:rPr>
                <w:lang w:eastAsia="en-US"/>
              </w:rPr>
            </w:pPr>
          </w:p>
        </w:tc>
      </w:tr>
      <w:tr w:rsidR="00C901E4" w:rsidRPr="00A15DCB" w14:paraId="053E6970" w14:textId="77777777" w:rsidTr="00070E77">
        <w:tc>
          <w:tcPr>
            <w:tcW w:w="4535" w:type="dxa"/>
          </w:tcPr>
          <w:p w14:paraId="411AE132" w14:textId="77777777" w:rsidR="00C901E4" w:rsidRPr="00A15DCB" w:rsidRDefault="00C901E4" w:rsidP="00C901E4">
            <w:pPr>
              <w:pStyle w:val="TAL"/>
              <w:rPr>
                <w:lang w:eastAsia="en-US"/>
              </w:rPr>
            </w:pPr>
            <w:r w:rsidRPr="00A15DCB">
              <w:rPr>
                <w:rFonts w:cs="Arial"/>
                <w:kern w:val="2"/>
                <w:szCs w:val="18"/>
                <w:lang w:eastAsia="en-US"/>
              </w:rPr>
              <w:t xml:space="preserve">    }</w:t>
            </w:r>
          </w:p>
        </w:tc>
        <w:tc>
          <w:tcPr>
            <w:tcW w:w="2267" w:type="dxa"/>
          </w:tcPr>
          <w:p w14:paraId="3F3E00F6" w14:textId="77777777" w:rsidR="00C901E4" w:rsidRPr="00A15DCB" w:rsidRDefault="00C901E4" w:rsidP="00C901E4">
            <w:pPr>
              <w:pStyle w:val="TAL"/>
              <w:rPr>
                <w:lang w:eastAsia="en-US"/>
              </w:rPr>
            </w:pPr>
          </w:p>
        </w:tc>
        <w:tc>
          <w:tcPr>
            <w:tcW w:w="1700" w:type="dxa"/>
          </w:tcPr>
          <w:p w14:paraId="48B7AB98" w14:textId="77777777" w:rsidR="00C901E4" w:rsidRPr="00A15DCB" w:rsidRDefault="00C901E4" w:rsidP="00C901E4">
            <w:pPr>
              <w:pStyle w:val="TAL"/>
              <w:rPr>
                <w:lang w:eastAsia="en-US"/>
              </w:rPr>
            </w:pPr>
          </w:p>
        </w:tc>
        <w:tc>
          <w:tcPr>
            <w:tcW w:w="1245" w:type="dxa"/>
          </w:tcPr>
          <w:p w14:paraId="493EB1F9" w14:textId="77777777" w:rsidR="00C901E4" w:rsidRPr="00A15DCB" w:rsidRDefault="00C901E4" w:rsidP="00C901E4">
            <w:pPr>
              <w:pStyle w:val="TAL"/>
              <w:rPr>
                <w:lang w:eastAsia="en-US"/>
              </w:rPr>
            </w:pPr>
          </w:p>
        </w:tc>
      </w:tr>
      <w:tr w:rsidR="00C901E4" w:rsidRPr="00A15DCB" w14:paraId="278DDCAD" w14:textId="77777777" w:rsidTr="00070E77">
        <w:tc>
          <w:tcPr>
            <w:tcW w:w="4535" w:type="dxa"/>
          </w:tcPr>
          <w:p w14:paraId="465FA835" w14:textId="77777777" w:rsidR="00C901E4" w:rsidRPr="00A15DCB" w:rsidRDefault="00C901E4" w:rsidP="00C901E4">
            <w:pPr>
              <w:pStyle w:val="TAL"/>
              <w:rPr>
                <w:lang w:eastAsia="en-US"/>
              </w:rPr>
            </w:pPr>
            <w:r w:rsidRPr="00A15DCB">
              <w:t xml:space="preserve">    RadioLinkMonitoringRS[2] </w:t>
            </w:r>
            <w:r w:rsidRPr="00A15DCB">
              <w:rPr>
                <w:snapToGrid w:val="0"/>
                <w:lang w:eastAsia="en-US"/>
              </w:rPr>
              <w:t xml:space="preserve">SEQUENCE </w:t>
            </w:r>
            <w:r w:rsidRPr="00A15DCB">
              <w:rPr>
                <w:lang w:eastAsia="en-US"/>
              </w:rPr>
              <w:t>{</w:t>
            </w:r>
          </w:p>
        </w:tc>
        <w:tc>
          <w:tcPr>
            <w:tcW w:w="2267" w:type="dxa"/>
          </w:tcPr>
          <w:p w14:paraId="5EC4CDC5" w14:textId="77777777" w:rsidR="00C901E4" w:rsidRPr="00A15DCB" w:rsidRDefault="00C901E4" w:rsidP="00C901E4">
            <w:pPr>
              <w:pStyle w:val="TAL"/>
              <w:rPr>
                <w:lang w:eastAsia="en-US"/>
              </w:rPr>
            </w:pPr>
          </w:p>
        </w:tc>
        <w:tc>
          <w:tcPr>
            <w:tcW w:w="1700" w:type="dxa"/>
          </w:tcPr>
          <w:p w14:paraId="3F16FA93" w14:textId="77777777" w:rsidR="00C901E4" w:rsidRPr="00A15DCB" w:rsidRDefault="00C901E4" w:rsidP="00C901E4">
            <w:pPr>
              <w:pStyle w:val="TAL"/>
              <w:rPr>
                <w:lang w:eastAsia="en-US"/>
              </w:rPr>
            </w:pPr>
            <w:r w:rsidRPr="00A15DCB">
              <w:rPr>
                <w:lang w:eastAsia="en-US"/>
              </w:rPr>
              <w:t>entry 2</w:t>
            </w:r>
          </w:p>
        </w:tc>
        <w:tc>
          <w:tcPr>
            <w:tcW w:w="1245" w:type="dxa"/>
          </w:tcPr>
          <w:p w14:paraId="6F97A47A" w14:textId="77777777" w:rsidR="00C901E4" w:rsidRPr="00A15DCB" w:rsidRDefault="00C901E4" w:rsidP="00C901E4">
            <w:pPr>
              <w:pStyle w:val="TAL"/>
              <w:rPr>
                <w:lang w:eastAsia="en-US"/>
              </w:rPr>
            </w:pPr>
          </w:p>
        </w:tc>
      </w:tr>
      <w:tr w:rsidR="00C901E4" w:rsidRPr="00A15DCB" w14:paraId="2A24E265" w14:textId="77777777" w:rsidTr="00846EC4">
        <w:tc>
          <w:tcPr>
            <w:tcW w:w="4535" w:type="dxa"/>
            <w:tcBorders>
              <w:bottom w:val="single" w:sz="4" w:space="0" w:color="auto"/>
            </w:tcBorders>
          </w:tcPr>
          <w:p w14:paraId="0857922C" w14:textId="77777777" w:rsidR="00C901E4" w:rsidRPr="00A15DCB" w:rsidRDefault="00C901E4" w:rsidP="00C901E4">
            <w:pPr>
              <w:pStyle w:val="TAL"/>
              <w:rPr>
                <w:rFonts w:cs="Arial"/>
                <w:kern w:val="2"/>
                <w:szCs w:val="18"/>
              </w:rPr>
            </w:pPr>
            <w:r w:rsidRPr="00A15DCB">
              <w:rPr>
                <w:rFonts w:cs="Arial"/>
                <w:kern w:val="2"/>
                <w:szCs w:val="18"/>
              </w:rPr>
              <w:t xml:space="preserve">      radioLinkMonitoringRS-Id</w:t>
            </w:r>
          </w:p>
        </w:tc>
        <w:tc>
          <w:tcPr>
            <w:tcW w:w="2267" w:type="dxa"/>
          </w:tcPr>
          <w:p w14:paraId="228F53BD" w14:textId="77777777" w:rsidR="00C901E4" w:rsidRPr="00A15DCB" w:rsidRDefault="00C901E4" w:rsidP="00C901E4">
            <w:pPr>
              <w:pStyle w:val="TAL"/>
            </w:pPr>
            <w:r w:rsidRPr="00A15DCB">
              <w:t>1</w:t>
            </w:r>
          </w:p>
        </w:tc>
        <w:tc>
          <w:tcPr>
            <w:tcW w:w="1700" w:type="dxa"/>
          </w:tcPr>
          <w:p w14:paraId="6F8C4483" w14:textId="77777777" w:rsidR="00C901E4" w:rsidRPr="00A15DCB" w:rsidRDefault="00C901E4" w:rsidP="00C901E4">
            <w:pPr>
              <w:pStyle w:val="TAL"/>
            </w:pPr>
          </w:p>
        </w:tc>
        <w:tc>
          <w:tcPr>
            <w:tcW w:w="1245" w:type="dxa"/>
          </w:tcPr>
          <w:p w14:paraId="732D4109" w14:textId="77777777" w:rsidR="00C901E4" w:rsidRPr="00A15DCB" w:rsidRDefault="00C901E4" w:rsidP="00C901E4">
            <w:pPr>
              <w:pStyle w:val="TAL"/>
            </w:pPr>
          </w:p>
        </w:tc>
      </w:tr>
      <w:tr w:rsidR="00C901E4" w:rsidRPr="00A15DCB" w14:paraId="0165CB79" w14:textId="77777777" w:rsidTr="00846EC4">
        <w:tc>
          <w:tcPr>
            <w:tcW w:w="4535" w:type="dxa"/>
            <w:tcBorders>
              <w:bottom w:val="nil"/>
            </w:tcBorders>
          </w:tcPr>
          <w:p w14:paraId="640DF45C" w14:textId="77777777" w:rsidR="00C901E4" w:rsidRPr="00A15DCB" w:rsidRDefault="00C901E4" w:rsidP="00C901E4">
            <w:pPr>
              <w:pStyle w:val="TAL"/>
              <w:rPr>
                <w:rFonts w:cs="Arial"/>
                <w:kern w:val="2"/>
                <w:szCs w:val="18"/>
              </w:rPr>
            </w:pPr>
            <w:r w:rsidRPr="00A15DCB">
              <w:rPr>
                <w:rFonts w:cs="Arial"/>
                <w:kern w:val="2"/>
                <w:szCs w:val="18"/>
              </w:rPr>
              <w:t xml:space="preserve">      purpose</w:t>
            </w:r>
          </w:p>
        </w:tc>
        <w:tc>
          <w:tcPr>
            <w:tcW w:w="2267" w:type="dxa"/>
          </w:tcPr>
          <w:p w14:paraId="06646C0E" w14:textId="77777777" w:rsidR="00C901E4" w:rsidRPr="00A15DCB" w:rsidRDefault="00C901E4" w:rsidP="00C901E4">
            <w:pPr>
              <w:pStyle w:val="TAL"/>
            </w:pPr>
            <w:r w:rsidRPr="00A15DCB">
              <w:t>rlf</w:t>
            </w:r>
          </w:p>
        </w:tc>
        <w:tc>
          <w:tcPr>
            <w:tcW w:w="1700" w:type="dxa"/>
          </w:tcPr>
          <w:p w14:paraId="55920783" w14:textId="77777777" w:rsidR="00C901E4" w:rsidRPr="00A15DCB" w:rsidRDefault="00C901E4" w:rsidP="00C901E4">
            <w:pPr>
              <w:pStyle w:val="TAL"/>
            </w:pPr>
          </w:p>
        </w:tc>
        <w:tc>
          <w:tcPr>
            <w:tcW w:w="1245" w:type="dxa"/>
          </w:tcPr>
          <w:p w14:paraId="5E370FCB" w14:textId="77777777" w:rsidR="00C901E4" w:rsidRPr="00A15DCB" w:rsidRDefault="00C901E4" w:rsidP="00C901E4">
            <w:pPr>
              <w:pStyle w:val="TAL"/>
            </w:pPr>
            <w:r w:rsidRPr="00A15DCB">
              <w:t>Step 1, Step 8</w:t>
            </w:r>
          </w:p>
        </w:tc>
      </w:tr>
      <w:tr w:rsidR="00C901E4" w:rsidRPr="00A15DCB" w14:paraId="14C92592" w14:textId="77777777" w:rsidTr="00846EC4">
        <w:tc>
          <w:tcPr>
            <w:tcW w:w="4535" w:type="dxa"/>
            <w:tcBorders>
              <w:top w:val="nil"/>
            </w:tcBorders>
          </w:tcPr>
          <w:p w14:paraId="393B8393" w14:textId="77777777" w:rsidR="00C901E4" w:rsidRPr="00A15DCB" w:rsidRDefault="00C901E4" w:rsidP="00C901E4">
            <w:pPr>
              <w:pStyle w:val="TAL"/>
              <w:rPr>
                <w:rFonts w:cs="Arial"/>
                <w:kern w:val="2"/>
                <w:szCs w:val="18"/>
              </w:rPr>
            </w:pPr>
          </w:p>
        </w:tc>
        <w:tc>
          <w:tcPr>
            <w:tcW w:w="2267" w:type="dxa"/>
          </w:tcPr>
          <w:p w14:paraId="3B337519" w14:textId="77777777" w:rsidR="00C901E4" w:rsidRPr="00A15DCB" w:rsidRDefault="00C901E4" w:rsidP="00C901E4">
            <w:pPr>
              <w:pStyle w:val="TAL"/>
            </w:pPr>
            <w:r w:rsidRPr="00A15DCB">
              <w:t>both</w:t>
            </w:r>
          </w:p>
        </w:tc>
        <w:tc>
          <w:tcPr>
            <w:tcW w:w="1700" w:type="dxa"/>
          </w:tcPr>
          <w:p w14:paraId="40200517" w14:textId="77777777" w:rsidR="00C901E4" w:rsidRPr="00A15DCB" w:rsidRDefault="00C901E4" w:rsidP="00C901E4">
            <w:pPr>
              <w:pStyle w:val="TAL"/>
            </w:pPr>
          </w:p>
        </w:tc>
        <w:tc>
          <w:tcPr>
            <w:tcW w:w="1245" w:type="dxa"/>
          </w:tcPr>
          <w:p w14:paraId="2770285C" w14:textId="77777777" w:rsidR="00C901E4" w:rsidRPr="00A15DCB" w:rsidRDefault="00C901E4" w:rsidP="00C901E4">
            <w:pPr>
              <w:pStyle w:val="TAL"/>
            </w:pPr>
            <w:r w:rsidRPr="00A15DCB">
              <w:t>Step 17</w:t>
            </w:r>
          </w:p>
        </w:tc>
      </w:tr>
      <w:tr w:rsidR="00C901E4" w:rsidRPr="00A15DCB" w14:paraId="438C5925" w14:textId="77777777" w:rsidTr="00846EC4">
        <w:tc>
          <w:tcPr>
            <w:tcW w:w="4535" w:type="dxa"/>
          </w:tcPr>
          <w:p w14:paraId="03B304D8" w14:textId="77777777" w:rsidR="00C901E4" w:rsidRPr="00A15DCB" w:rsidRDefault="00C901E4" w:rsidP="00C901E4">
            <w:pPr>
              <w:pStyle w:val="TAL"/>
              <w:rPr>
                <w:rFonts w:cs="Arial"/>
                <w:kern w:val="2"/>
                <w:szCs w:val="18"/>
              </w:rPr>
            </w:pPr>
            <w:r w:rsidRPr="00A15DCB">
              <w:rPr>
                <w:rFonts w:cs="Arial"/>
                <w:kern w:val="2"/>
                <w:szCs w:val="18"/>
              </w:rPr>
              <w:t xml:space="preserve">      detectionResource CHOICE {</w:t>
            </w:r>
          </w:p>
        </w:tc>
        <w:tc>
          <w:tcPr>
            <w:tcW w:w="2267" w:type="dxa"/>
          </w:tcPr>
          <w:p w14:paraId="05CD8BCB" w14:textId="77777777" w:rsidR="00C901E4" w:rsidRPr="00A15DCB" w:rsidRDefault="00C901E4" w:rsidP="00C901E4">
            <w:pPr>
              <w:pStyle w:val="TAL"/>
            </w:pPr>
          </w:p>
        </w:tc>
        <w:tc>
          <w:tcPr>
            <w:tcW w:w="1700" w:type="dxa"/>
          </w:tcPr>
          <w:p w14:paraId="39789C80" w14:textId="77777777" w:rsidR="00C901E4" w:rsidRPr="00A15DCB" w:rsidRDefault="00C901E4" w:rsidP="00C901E4">
            <w:pPr>
              <w:pStyle w:val="TAL"/>
            </w:pPr>
          </w:p>
        </w:tc>
        <w:tc>
          <w:tcPr>
            <w:tcW w:w="1245" w:type="dxa"/>
          </w:tcPr>
          <w:p w14:paraId="6318A55A" w14:textId="77777777" w:rsidR="00C901E4" w:rsidRPr="00A15DCB" w:rsidRDefault="00C901E4" w:rsidP="00C901E4">
            <w:pPr>
              <w:pStyle w:val="TAL"/>
            </w:pPr>
          </w:p>
        </w:tc>
      </w:tr>
      <w:tr w:rsidR="00C901E4" w:rsidRPr="00A15DCB" w14:paraId="48C035DA" w14:textId="77777777" w:rsidTr="00846EC4">
        <w:tc>
          <w:tcPr>
            <w:tcW w:w="4535" w:type="dxa"/>
          </w:tcPr>
          <w:p w14:paraId="7A44A60C" w14:textId="77777777" w:rsidR="00C901E4" w:rsidRPr="00A15DCB" w:rsidRDefault="00C901E4" w:rsidP="00C901E4">
            <w:pPr>
              <w:pStyle w:val="TAL"/>
              <w:rPr>
                <w:rFonts w:cs="Arial"/>
                <w:kern w:val="2"/>
                <w:szCs w:val="18"/>
              </w:rPr>
            </w:pPr>
            <w:r w:rsidRPr="00A15DCB">
              <w:rPr>
                <w:rFonts w:cs="Arial"/>
                <w:kern w:val="2"/>
                <w:szCs w:val="18"/>
              </w:rPr>
              <w:t xml:space="preserve">        csi-rs</w:t>
            </w:r>
          </w:p>
        </w:tc>
        <w:tc>
          <w:tcPr>
            <w:tcW w:w="2267" w:type="dxa"/>
          </w:tcPr>
          <w:p w14:paraId="36A310BF" w14:textId="77777777" w:rsidR="00C901E4" w:rsidRPr="00A15DCB" w:rsidRDefault="00C901E4" w:rsidP="00C901E4">
            <w:pPr>
              <w:pStyle w:val="TAL"/>
            </w:pPr>
            <w:r w:rsidRPr="00A15DCB">
              <w:t>1</w:t>
            </w:r>
          </w:p>
        </w:tc>
        <w:tc>
          <w:tcPr>
            <w:tcW w:w="1700" w:type="dxa"/>
          </w:tcPr>
          <w:p w14:paraId="28C648EE" w14:textId="77777777" w:rsidR="00C901E4" w:rsidRPr="00A15DCB" w:rsidRDefault="00C901E4" w:rsidP="00C901E4">
            <w:pPr>
              <w:pStyle w:val="TAL"/>
            </w:pPr>
            <w:r w:rsidRPr="00A15DCB">
              <w:t>NR Cell 1 Beam index #1</w:t>
            </w:r>
          </w:p>
        </w:tc>
        <w:tc>
          <w:tcPr>
            <w:tcW w:w="1245" w:type="dxa"/>
          </w:tcPr>
          <w:p w14:paraId="59E88842" w14:textId="77777777" w:rsidR="00C901E4" w:rsidRPr="00A15DCB" w:rsidRDefault="00C901E4" w:rsidP="00C901E4">
            <w:pPr>
              <w:pStyle w:val="TAL"/>
            </w:pPr>
          </w:p>
        </w:tc>
      </w:tr>
      <w:tr w:rsidR="00C901E4" w:rsidRPr="00A15DCB" w14:paraId="1D8E6179" w14:textId="77777777" w:rsidTr="00846EC4">
        <w:tc>
          <w:tcPr>
            <w:tcW w:w="4535" w:type="dxa"/>
          </w:tcPr>
          <w:p w14:paraId="10DEB8ED" w14:textId="77777777" w:rsidR="00C901E4" w:rsidRPr="00A15DCB" w:rsidRDefault="00C901E4" w:rsidP="00C901E4">
            <w:pPr>
              <w:pStyle w:val="TAL"/>
              <w:rPr>
                <w:rFonts w:cs="Arial"/>
                <w:kern w:val="2"/>
                <w:szCs w:val="18"/>
              </w:rPr>
            </w:pPr>
            <w:r w:rsidRPr="00A15DCB">
              <w:rPr>
                <w:rFonts w:cs="Arial"/>
                <w:kern w:val="2"/>
                <w:szCs w:val="18"/>
              </w:rPr>
              <w:t xml:space="preserve">      }</w:t>
            </w:r>
          </w:p>
        </w:tc>
        <w:tc>
          <w:tcPr>
            <w:tcW w:w="2267" w:type="dxa"/>
          </w:tcPr>
          <w:p w14:paraId="4B690F93" w14:textId="77777777" w:rsidR="00C901E4" w:rsidRPr="00A15DCB" w:rsidRDefault="00C901E4" w:rsidP="00C901E4">
            <w:pPr>
              <w:pStyle w:val="TAL"/>
            </w:pPr>
          </w:p>
        </w:tc>
        <w:tc>
          <w:tcPr>
            <w:tcW w:w="1700" w:type="dxa"/>
          </w:tcPr>
          <w:p w14:paraId="18874C14" w14:textId="77777777" w:rsidR="00C901E4" w:rsidRPr="00A15DCB" w:rsidRDefault="00C901E4" w:rsidP="00C901E4">
            <w:pPr>
              <w:pStyle w:val="TAL"/>
            </w:pPr>
          </w:p>
        </w:tc>
        <w:tc>
          <w:tcPr>
            <w:tcW w:w="1245" w:type="dxa"/>
          </w:tcPr>
          <w:p w14:paraId="197E4E4B" w14:textId="77777777" w:rsidR="00C901E4" w:rsidRPr="00A15DCB" w:rsidRDefault="00C901E4" w:rsidP="00C901E4">
            <w:pPr>
              <w:pStyle w:val="TAL"/>
            </w:pPr>
          </w:p>
        </w:tc>
      </w:tr>
      <w:tr w:rsidR="00C901E4" w:rsidRPr="00A15DCB" w14:paraId="13E96BA8" w14:textId="77777777" w:rsidTr="00070E77">
        <w:tc>
          <w:tcPr>
            <w:tcW w:w="4535" w:type="dxa"/>
          </w:tcPr>
          <w:p w14:paraId="7A3E2AB5" w14:textId="77777777" w:rsidR="00C901E4" w:rsidRPr="00A15DCB" w:rsidRDefault="00C901E4" w:rsidP="00070E77">
            <w:pPr>
              <w:pStyle w:val="TAL"/>
              <w:rPr>
                <w:rFonts w:cs="Arial"/>
                <w:kern w:val="2"/>
                <w:szCs w:val="18"/>
              </w:rPr>
            </w:pPr>
            <w:r w:rsidRPr="00A15DCB">
              <w:rPr>
                <w:rFonts w:cs="Arial"/>
                <w:kern w:val="2"/>
                <w:szCs w:val="18"/>
              </w:rPr>
              <w:t xml:space="preserve">    }</w:t>
            </w:r>
          </w:p>
        </w:tc>
        <w:tc>
          <w:tcPr>
            <w:tcW w:w="2267" w:type="dxa"/>
          </w:tcPr>
          <w:p w14:paraId="3DF95418" w14:textId="77777777" w:rsidR="00C901E4" w:rsidRPr="00A15DCB" w:rsidRDefault="00C901E4" w:rsidP="00070E77">
            <w:pPr>
              <w:pStyle w:val="TAL"/>
            </w:pPr>
          </w:p>
        </w:tc>
        <w:tc>
          <w:tcPr>
            <w:tcW w:w="1700" w:type="dxa"/>
          </w:tcPr>
          <w:p w14:paraId="211BFDC1" w14:textId="77777777" w:rsidR="00C901E4" w:rsidRPr="00A15DCB" w:rsidRDefault="00C901E4" w:rsidP="00070E77">
            <w:pPr>
              <w:pStyle w:val="TAL"/>
            </w:pPr>
          </w:p>
        </w:tc>
        <w:tc>
          <w:tcPr>
            <w:tcW w:w="1245" w:type="dxa"/>
          </w:tcPr>
          <w:p w14:paraId="49E29135" w14:textId="77777777" w:rsidR="00C901E4" w:rsidRPr="00A15DCB" w:rsidRDefault="00C901E4" w:rsidP="00070E77">
            <w:pPr>
              <w:pStyle w:val="TAL"/>
            </w:pPr>
          </w:p>
        </w:tc>
      </w:tr>
      <w:tr w:rsidR="00C901E4" w:rsidRPr="00A15DCB" w14:paraId="74F8CAA4" w14:textId="77777777" w:rsidTr="00B7523D">
        <w:tc>
          <w:tcPr>
            <w:tcW w:w="4535" w:type="dxa"/>
          </w:tcPr>
          <w:p w14:paraId="7CD3D7DB" w14:textId="77777777" w:rsidR="00C901E4" w:rsidRPr="00A15DCB" w:rsidRDefault="00C901E4" w:rsidP="00C901E4">
            <w:pPr>
              <w:pStyle w:val="TAL"/>
              <w:rPr>
                <w:lang w:eastAsia="en-US"/>
              </w:rPr>
            </w:pPr>
            <w:r w:rsidRPr="00A15DCB">
              <w:rPr>
                <w:rFonts w:cs="Arial"/>
                <w:kern w:val="2"/>
                <w:szCs w:val="18"/>
                <w:lang w:eastAsia="en-US"/>
              </w:rPr>
              <w:t xml:space="preserve">  }</w:t>
            </w:r>
          </w:p>
        </w:tc>
        <w:tc>
          <w:tcPr>
            <w:tcW w:w="2267" w:type="dxa"/>
          </w:tcPr>
          <w:p w14:paraId="660CE5DE" w14:textId="77777777" w:rsidR="00C901E4" w:rsidRPr="00A15DCB" w:rsidRDefault="00C901E4" w:rsidP="00C901E4">
            <w:pPr>
              <w:pStyle w:val="TAL"/>
            </w:pPr>
          </w:p>
        </w:tc>
        <w:tc>
          <w:tcPr>
            <w:tcW w:w="1700" w:type="dxa"/>
          </w:tcPr>
          <w:p w14:paraId="17DB527D" w14:textId="77777777" w:rsidR="00C901E4" w:rsidRPr="00A15DCB" w:rsidRDefault="00C901E4" w:rsidP="00C901E4">
            <w:pPr>
              <w:pStyle w:val="TAL"/>
              <w:rPr>
                <w:lang w:eastAsia="en-US"/>
              </w:rPr>
            </w:pPr>
          </w:p>
        </w:tc>
        <w:tc>
          <w:tcPr>
            <w:tcW w:w="1245" w:type="dxa"/>
          </w:tcPr>
          <w:p w14:paraId="53F83AE8" w14:textId="77777777" w:rsidR="00C901E4" w:rsidRPr="00A15DCB" w:rsidRDefault="00C901E4" w:rsidP="00C901E4">
            <w:pPr>
              <w:pStyle w:val="TAL"/>
              <w:rPr>
                <w:lang w:eastAsia="en-US"/>
              </w:rPr>
            </w:pPr>
          </w:p>
        </w:tc>
      </w:tr>
      <w:tr w:rsidR="00C901E4" w:rsidRPr="00A15DCB" w14:paraId="7A684A95" w14:textId="77777777" w:rsidTr="00B7523D">
        <w:tc>
          <w:tcPr>
            <w:tcW w:w="4535" w:type="dxa"/>
          </w:tcPr>
          <w:p w14:paraId="0782F928" w14:textId="77777777" w:rsidR="00C901E4" w:rsidRPr="00A15DCB" w:rsidRDefault="00C901E4" w:rsidP="00C901E4">
            <w:pPr>
              <w:pStyle w:val="TAL"/>
              <w:rPr>
                <w:lang w:eastAsia="en-US"/>
              </w:rPr>
            </w:pPr>
            <w:r w:rsidRPr="00A15DCB">
              <w:rPr>
                <w:rFonts w:cs="Arial"/>
                <w:kern w:val="2"/>
                <w:szCs w:val="18"/>
                <w:lang w:eastAsia="en-US"/>
              </w:rPr>
              <w:t xml:space="preserve">  beamFailureInstanceMaxCount</w:t>
            </w:r>
          </w:p>
        </w:tc>
        <w:tc>
          <w:tcPr>
            <w:tcW w:w="2267" w:type="dxa"/>
          </w:tcPr>
          <w:p w14:paraId="469D2582" w14:textId="77777777" w:rsidR="00C901E4" w:rsidRPr="00A15DCB" w:rsidRDefault="00C901E4" w:rsidP="00C901E4">
            <w:pPr>
              <w:pStyle w:val="TAL"/>
              <w:rPr>
                <w:lang w:eastAsia="en-US"/>
              </w:rPr>
            </w:pPr>
            <w:r w:rsidRPr="00A15DCB">
              <w:rPr>
                <w:lang w:eastAsia="zh-CN"/>
              </w:rPr>
              <w:t>n1</w:t>
            </w:r>
          </w:p>
        </w:tc>
        <w:tc>
          <w:tcPr>
            <w:tcW w:w="1700" w:type="dxa"/>
          </w:tcPr>
          <w:p w14:paraId="15B4CBFD" w14:textId="77777777" w:rsidR="00C901E4" w:rsidRPr="00A15DCB" w:rsidRDefault="00C901E4" w:rsidP="00C901E4">
            <w:pPr>
              <w:pStyle w:val="TAL"/>
              <w:rPr>
                <w:lang w:eastAsia="en-US"/>
              </w:rPr>
            </w:pPr>
          </w:p>
        </w:tc>
        <w:tc>
          <w:tcPr>
            <w:tcW w:w="1245" w:type="dxa"/>
          </w:tcPr>
          <w:p w14:paraId="540261A1" w14:textId="77777777" w:rsidR="00C901E4" w:rsidRPr="00A15DCB" w:rsidRDefault="00C901E4" w:rsidP="00C901E4">
            <w:pPr>
              <w:pStyle w:val="TAL"/>
              <w:rPr>
                <w:lang w:eastAsia="en-US"/>
              </w:rPr>
            </w:pPr>
          </w:p>
        </w:tc>
      </w:tr>
      <w:tr w:rsidR="00C901E4" w:rsidRPr="00A15DCB" w14:paraId="59866FEE" w14:textId="77777777" w:rsidTr="00B7523D">
        <w:tc>
          <w:tcPr>
            <w:tcW w:w="4535" w:type="dxa"/>
          </w:tcPr>
          <w:p w14:paraId="0E0221F4" w14:textId="77777777" w:rsidR="00C901E4" w:rsidRPr="00A15DCB" w:rsidRDefault="00C901E4" w:rsidP="00C901E4">
            <w:pPr>
              <w:pStyle w:val="TAL"/>
              <w:rPr>
                <w:lang w:eastAsia="en-US"/>
              </w:rPr>
            </w:pPr>
            <w:r w:rsidRPr="00A15DCB">
              <w:rPr>
                <w:rFonts w:cs="Arial"/>
                <w:kern w:val="2"/>
                <w:szCs w:val="18"/>
                <w:lang w:eastAsia="en-US"/>
              </w:rPr>
              <w:t xml:space="preserve">  beamFailureDetectionTimer</w:t>
            </w:r>
          </w:p>
        </w:tc>
        <w:tc>
          <w:tcPr>
            <w:tcW w:w="2267" w:type="dxa"/>
          </w:tcPr>
          <w:p w14:paraId="02DD4FCE" w14:textId="77777777" w:rsidR="00C901E4" w:rsidRPr="00A15DCB" w:rsidRDefault="00C901E4" w:rsidP="00C901E4">
            <w:pPr>
              <w:pStyle w:val="TAL"/>
            </w:pPr>
            <w:r w:rsidRPr="00A15DCB">
              <w:rPr>
                <w:lang w:eastAsia="en-US"/>
              </w:rPr>
              <w:t>pbfd1</w:t>
            </w:r>
          </w:p>
        </w:tc>
        <w:tc>
          <w:tcPr>
            <w:tcW w:w="1700" w:type="dxa"/>
          </w:tcPr>
          <w:p w14:paraId="7F4B5438" w14:textId="77777777" w:rsidR="00C901E4" w:rsidRPr="00A15DCB" w:rsidRDefault="00C901E4" w:rsidP="00C901E4">
            <w:pPr>
              <w:pStyle w:val="TAL"/>
              <w:rPr>
                <w:lang w:eastAsia="en-US"/>
              </w:rPr>
            </w:pPr>
          </w:p>
        </w:tc>
        <w:tc>
          <w:tcPr>
            <w:tcW w:w="1245" w:type="dxa"/>
          </w:tcPr>
          <w:p w14:paraId="07EAE601" w14:textId="77777777" w:rsidR="00C901E4" w:rsidRPr="00A15DCB" w:rsidRDefault="00C901E4" w:rsidP="00C901E4">
            <w:pPr>
              <w:pStyle w:val="TAL"/>
              <w:rPr>
                <w:lang w:eastAsia="en-US"/>
              </w:rPr>
            </w:pPr>
          </w:p>
        </w:tc>
      </w:tr>
      <w:tr w:rsidR="00C901E4" w:rsidRPr="00A15DCB" w14:paraId="295234F2" w14:textId="77777777" w:rsidTr="00B7523D">
        <w:tc>
          <w:tcPr>
            <w:tcW w:w="4535" w:type="dxa"/>
          </w:tcPr>
          <w:p w14:paraId="1580E6D0" w14:textId="77777777" w:rsidR="00C901E4" w:rsidRPr="00A15DCB" w:rsidRDefault="00C901E4" w:rsidP="00C901E4">
            <w:pPr>
              <w:pStyle w:val="TAL"/>
              <w:rPr>
                <w:lang w:eastAsia="en-US"/>
              </w:rPr>
            </w:pPr>
            <w:r w:rsidRPr="00A15DCB">
              <w:rPr>
                <w:lang w:eastAsia="en-US"/>
              </w:rPr>
              <w:t>}</w:t>
            </w:r>
          </w:p>
        </w:tc>
        <w:tc>
          <w:tcPr>
            <w:tcW w:w="2267" w:type="dxa"/>
          </w:tcPr>
          <w:p w14:paraId="0D237BE1" w14:textId="77777777" w:rsidR="00C901E4" w:rsidRPr="00A15DCB" w:rsidRDefault="00C901E4" w:rsidP="00C901E4">
            <w:pPr>
              <w:pStyle w:val="TAL"/>
              <w:rPr>
                <w:lang w:eastAsia="zh-CN"/>
              </w:rPr>
            </w:pPr>
          </w:p>
        </w:tc>
        <w:tc>
          <w:tcPr>
            <w:tcW w:w="1700" w:type="dxa"/>
          </w:tcPr>
          <w:p w14:paraId="255410B3" w14:textId="77777777" w:rsidR="00C901E4" w:rsidRPr="00A15DCB" w:rsidRDefault="00C901E4" w:rsidP="00C901E4">
            <w:pPr>
              <w:pStyle w:val="TAL"/>
              <w:rPr>
                <w:lang w:eastAsia="en-US"/>
              </w:rPr>
            </w:pPr>
          </w:p>
        </w:tc>
        <w:tc>
          <w:tcPr>
            <w:tcW w:w="1245" w:type="dxa"/>
          </w:tcPr>
          <w:p w14:paraId="25117214" w14:textId="77777777" w:rsidR="00C901E4" w:rsidRPr="00A15DCB" w:rsidRDefault="00C901E4" w:rsidP="00C901E4">
            <w:pPr>
              <w:pStyle w:val="TAL"/>
              <w:rPr>
                <w:lang w:eastAsia="en-US"/>
              </w:rPr>
            </w:pPr>
          </w:p>
        </w:tc>
      </w:tr>
    </w:tbl>
    <w:p w14:paraId="51C5ECEC" w14:textId="77777777" w:rsidR="00F77F38" w:rsidRPr="00A15DCB" w:rsidRDefault="00F77F38" w:rsidP="00F77F38"/>
    <w:p w14:paraId="311EFEBD" w14:textId="77777777" w:rsidR="00F77F38" w:rsidRPr="00A15DCB" w:rsidRDefault="00F77F38" w:rsidP="00F77F38">
      <w:pPr>
        <w:pStyle w:val="TH"/>
        <w:rPr>
          <w:i/>
        </w:rPr>
      </w:pPr>
      <w:r w:rsidRPr="00A15DCB">
        <w:lastRenderedPageBreak/>
        <w:t xml:space="preserve">Table 7.1.1.1.4.3.3-8: </w:t>
      </w:r>
      <w:r w:rsidRPr="00A15DCB">
        <w:rPr>
          <w:i/>
        </w:rPr>
        <w:t>PDSCH-Config</w:t>
      </w:r>
      <w:r w:rsidRPr="00A15DCB">
        <w:t xml:space="preserve"> (Table 7.1.1.1.4.3.3-6: </w:t>
      </w:r>
      <w:r w:rsidRPr="00A15DCB">
        <w:rPr>
          <w:i/>
        </w:rPr>
        <w:t>BWP-DownlinkDedicated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099DF40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D1F6CCF" w14:textId="77777777" w:rsidR="00F77F38" w:rsidRPr="00A15DCB" w:rsidRDefault="00F77F38" w:rsidP="00F77F38">
            <w:pPr>
              <w:pStyle w:val="TAH"/>
              <w:jc w:val="left"/>
              <w:rPr>
                <w:b w:val="0"/>
              </w:rPr>
            </w:pPr>
            <w:r w:rsidRPr="00A15DCB">
              <w:rPr>
                <w:b w:val="0"/>
              </w:rPr>
              <w:t>Derivation Path: TS 38.508-1 [4], Table 4.6.3-100</w:t>
            </w:r>
          </w:p>
        </w:tc>
      </w:tr>
      <w:tr w:rsidR="00F77F38" w:rsidRPr="00A15DCB" w14:paraId="73442B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A683B0"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16A8B1"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6525928"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7033189D" w14:textId="77777777" w:rsidR="00F77F38" w:rsidRPr="00A15DCB" w:rsidRDefault="00F77F38" w:rsidP="00F77F38">
            <w:pPr>
              <w:pStyle w:val="TAH"/>
            </w:pPr>
            <w:r w:rsidRPr="00A15DCB">
              <w:t>Condition</w:t>
            </w:r>
          </w:p>
        </w:tc>
      </w:tr>
      <w:tr w:rsidR="00F77F38" w:rsidRPr="00A15DCB" w14:paraId="5883E3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32BBD4" w14:textId="77777777" w:rsidR="00F77F38" w:rsidRPr="00A15DCB" w:rsidRDefault="00F77F38" w:rsidP="00F77F38">
            <w:pPr>
              <w:pStyle w:val="TAL"/>
            </w:pPr>
            <w:r w:rsidRPr="00A15DCB">
              <w:t xml:space="preserve">PDSCH-Config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A5C6E3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6FDD2C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D0EF6" w14:textId="77777777" w:rsidR="00F77F38" w:rsidRPr="00A15DCB" w:rsidRDefault="00F77F38" w:rsidP="00F77F38">
            <w:pPr>
              <w:pStyle w:val="TAL"/>
            </w:pPr>
          </w:p>
        </w:tc>
      </w:tr>
      <w:tr w:rsidR="00F77F38" w:rsidRPr="00A15DCB" w14:paraId="76F0F4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6B435C6" w14:textId="77777777" w:rsidR="00F77F38" w:rsidRPr="00A15DCB" w:rsidRDefault="00F77F38" w:rsidP="00F77F38">
            <w:pPr>
              <w:pStyle w:val="TAL"/>
            </w:pPr>
            <w:r w:rsidRPr="00A15DCB">
              <w:t xml:space="preserve">  tci-StatesToAddModList SEQUENCE(SIZE (1.. maxNrofTCI-States)) OF </w:t>
            </w:r>
            <w:r w:rsidR="00C901E4" w:rsidRPr="00A15DCB">
              <w:t>TCI-State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A7FD23B" w14:textId="77777777" w:rsidR="00F77F38" w:rsidRPr="00A15DCB" w:rsidRDefault="00B94313" w:rsidP="00F77F38">
            <w:pPr>
              <w:pStyle w:val="TAL"/>
            </w:pPr>
            <w:r w:rsidRPr="00A15DCB">
              <w:t>3 entries</w:t>
            </w:r>
          </w:p>
        </w:tc>
        <w:tc>
          <w:tcPr>
            <w:tcW w:w="1700" w:type="dxa"/>
            <w:tcBorders>
              <w:top w:val="single" w:sz="4" w:space="0" w:color="auto"/>
              <w:left w:val="single" w:sz="4" w:space="0" w:color="auto"/>
              <w:bottom w:val="single" w:sz="4" w:space="0" w:color="auto"/>
              <w:right w:val="single" w:sz="4" w:space="0" w:color="auto"/>
            </w:tcBorders>
          </w:tcPr>
          <w:p w14:paraId="74B1117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F757D2" w14:textId="77777777" w:rsidR="00F77F38" w:rsidRPr="00A15DCB" w:rsidRDefault="00F77F38" w:rsidP="00F77F38">
            <w:pPr>
              <w:pStyle w:val="TAL"/>
            </w:pPr>
          </w:p>
        </w:tc>
      </w:tr>
      <w:tr w:rsidR="00C901E4" w:rsidRPr="00A15DCB" w14:paraId="44847B9B" w14:textId="77777777" w:rsidTr="00070E77">
        <w:tc>
          <w:tcPr>
            <w:tcW w:w="4535" w:type="dxa"/>
            <w:tcBorders>
              <w:top w:val="single" w:sz="4" w:space="0" w:color="auto"/>
              <w:left w:val="single" w:sz="4" w:space="0" w:color="auto"/>
              <w:bottom w:val="single" w:sz="4" w:space="0" w:color="auto"/>
              <w:right w:val="single" w:sz="4" w:space="0" w:color="auto"/>
            </w:tcBorders>
          </w:tcPr>
          <w:p w14:paraId="14E54FBB" w14:textId="77777777" w:rsidR="00C901E4" w:rsidRPr="00A15DCB" w:rsidRDefault="00C901E4" w:rsidP="00C901E4">
            <w:pPr>
              <w:pStyle w:val="TAL"/>
            </w:pPr>
            <w:r w:rsidRPr="00A15DCB">
              <w:t xml:space="preserve">    TCI-State[1]</w:t>
            </w:r>
            <w:r w:rsidRPr="00A15DCB">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C307600"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A2BB944" w14:textId="77777777" w:rsidR="00C901E4" w:rsidRPr="00A15DCB" w:rsidRDefault="00C901E4" w:rsidP="00C901E4">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6A6F2251" w14:textId="77777777" w:rsidR="00C901E4" w:rsidRPr="00A15DCB" w:rsidRDefault="00C901E4" w:rsidP="00C901E4">
            <w:pPr>
              <w:pStyle w:val="TAL"/>
            </w:pPr>
          </w:p>
        </w:tc>
      </w:tr>
      <w:tr w:rsidR="00C901E4" w:rsidRPr="00A15DCB" w14:paraId="39EB7095" w14:textId="77777777" w:rsidTr="00F77F38">
        <w:tc>
          <w:tcPr>
            <w:tcW w:w="4535" w:type="dxa"/>
            <w:tcBorders>
              <w:top w:val="single" w:sz="4" w:space="0" w:color="auto"/>
              <w:left w:val="single" w:sz="4" w:space="0" w:color="auto"/>
              <w:bottom w:val="single" w:sz="4" w:space="0" w:color="auto"/>
              <w:right w:val="single" w:sz="4" w:space="0" w:color="auto"/>
            </w:tcBorders>
          </w:tcPr>
          <w:p w14:paraId="2986BEA7" w14:textId="77777777" w:rsidR="00C901E4" w:rsidRPr="00A15DCB" w:rsidRDefault="00C901E4" w:rsidP="00C901E4">
            <w:pPr>
              <w:pStyle w:val="TAL"/>
            </w:pPr>
            <w:r w:rsidRPr="00A15DCB">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14CE23D"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6D900244"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8B3EF2D" w14:textId="77777777" w:rsidR="00C901E4" w:rsidRPr="00A15DCB" w:rsidRDefault="00C901E4" w:rsidP="00C901E4">
            <w:pPr>
              <w:pStyle w:val="TAL"/>
            </w:pPr>
          </w:p>
        </w:tc>
      </w:tr>
      <w:tr w:rsidR="00C901E4" w:rsidRPr="00A15DCB" w14:paraId="466841B5" w14:textId="77777777" w:rsidTr="00F77F38">
        <w:tc>
          <w:tcPr>
            <w:tcW w:w="4535" w:type="dxa"/>
            <w:tcBorders>
              <w:top w:val="single" w:sz="4" w:space="0" w:color="auto"/>
              <w:left w:val="single" w:sz="4" w:space="0" w:color="auto"/>
              <w:bottom w:val="single" w:sz="4" w:space="0" w:color="auto"/>
              <w:right w:val="single" w:sz="4" w:space="0" w:color="auto"/>
            </w:tcBorders>
          </w:tcPr>
          <w:p w14:paraId="184AD8CD" w14:textId="77777777" w:rsidR="00C901E4" w:rsidRPr="00A15DCB" w:rsidRDefault="00C901E4" w:rsidP="00C901E4">
            <w:pPr>
              <w:pStyle w:val="TAL"/>
            </w:pPr>
            <w:r w:rsidRPr="00A15DCB">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0A6BEDB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98A622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CE3B373" w14:textId="77777777" w:rsidR="00C901E4" w:rsidRPr="00A15DCB" w:rsidRDefault="00C901E4" w:rsidP="00C901E4">
            <w:pPr>
              <w:pStyle w:val="TAL"/>
            </w:pPr>
          </w:p>
        </w:tc>
      </w:tr>
      <w:tr w:rsidR="00C901E4" w:rsidRPr="00A15DCB" w14:paraId="1D2388B5" w14:textId="77777777" w:rsidTr="00F77F38">
        <w:tc>
          <w:tcPr>
            <w:tcW w:w="4535" w:type="dxa"/>
            <w:tcBorders>
              <w:top w:val="single" w:sz="4" w:space="0" w:color="auto"/>
              <w:left w:val="single" w:sz="4" w:space="0" w:color="auto"/>
              <w:bottom w:val="single" w:sz="4" w:space="0" w:color="auto"/>
              <w:right w:val="single" w:sz="4" w:space="0" w:color="auto"/>
            </w:tcBorders>
          </w:tcPr>
          <w:p w14:paraId="28AD8B35"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24C22A8D"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47E722D6"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09304DC1" w14:textId="77777777" w:rsidR="00C901E4" w:rsidRPr="00A15DCB" w:rsidRDefault="00C901E4" w:rsidP="00C901E4">
            <w:pPr>
              <w:pStyle w:val="TAL"/>
            </w:pPr>
          </w:p>
        </w:tc>
      </w:tr>
      <w:tr w:rsidR="00C901E4" w:rsidRPr="00A15DCB" w14:paraId="029AFE66" w14:textId="77777777" w:rsidTr="00F77F38">
        <w:tc>
          <w:tcPr>
            <w:tcW w:w="4535" w:type="dxa"/>
            <w:tcBorders>
              <w:top w:val="single" w:sz="4" w:space="0" w:color="auto"/>
              <w:left w:val="single" w:sz="4" w:space="0" w:color="auto"/>
              <w:bottom w:val="single" w:sz="4" w:space="0" w:color="auto"/>
              <w:right w:val="single" w:sz="4" w:space="0" w:color="auto"/>
            </w:tcBorders>
          </w:tcPr>
          <w:p w14:paraId="774045F1"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77C8259C"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5457C3A3"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45F928B2" w14:textId="77777777" w:rsidR="00C901E4" w:rsidRPr="00A15DCB" w:rsidRDefault="00C901E4" w:rsidP="00C901E4">
            <w:pPr>
              <w:pStyle w:val="TAL"/>
            </w:pPr>
          </w:p>
        </w:tc>
      </w:tr>
      <w:tr w:rsidR="00C901E4" w:rsidRPr="00A15DCB" w14:paraId="32CBE9FB" w14:textId="77777777" w:rsidTr="00F77F38">
        <w:tc>
          <w:tcPr>
            <w:tcW w:w="4535" w:type="dxa"/>
            <w:tcBorders>
              <w:top w:val="single" w:sz="4" w:space="0" w:color="auto"/>
              <w:left w:val="single" w:sz="4" w:space="0" w:color="auto"/>
              <w:bottom w:val="single" w:sz="4" w:space="0" w:color="auto"/>
              <w:right w:val="single" w:sz="4" w:space="0" w:color="auto"/>
            </w:tcBorders>
          </w:tcPr>
          <w:p w14:paraId="0F1E3858"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15643EAC"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1C50787"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EBEA4FA" w14:textId="77777777" w:rsidR="00C901E4" w:rsidRPr="00A15DCB" w:rsidRDefault="00C901E4" w:rsidP="00C901E4">
            <w:pPr>
              <w:pStyle w:val="TAL"/>
            </w:pPr>
          </w:p>
        </w:tc>
      </w:tr>
      <w:tr w:rsidR="00C901E4" w:rsidRPr="00A15DCB" w14:paraId="08454FF9" w14:textId="77777777" w:rsidTr="00F77F38">
        <w:tc>
          <w:tcPr>
            <w:tcW w:w="4535" w:type="dxa"/>
            <w:tcBorders>
              <w:top w:val="single" w:sz="4" w:space="0" w:color="auto"/>
              <w:left w:val="single" w:sz="4" w:space="0" w:color="auto"/>
              <w:bottom w:val="single" w:sz="4" w:space="0" w:color="auto"/>
              <w:right w:val="single" w:sz="4" w:space="0" w:color="auto"/>
            </w:tcBorders>
          </w:tcPr>
          <w:p w14:paraId="53DC0FE2"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3C5A38CE" w14:textId="77777777" w:rsidR="00C901E4" w:rsidRPr="00A15DCB" w:rsidRDefault="00C901E4" w:rsidP="00C901E4">
            <w:pPr>
              <w:pStyle w:val="TAL"/>
              <w:rPr>
                <w:lang w:eastAsia="zh-CN"/>
              </w:rPr>
            </w:pPr>
            <w:r w:rsidRPr="00A15DC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C41F94C" w14:textId="77777777" w:rsidR="00C901E4" w:rsidRPr="00A15DCB" w:rsidRDefault="00C901E4" w:rsidP="00C901E4">
            <w:pPr>
              <w:pStyle w:val="TAL"/>
              <w:rPr>
                <w:lang w:eastAsia="zh-CN"/>
              </w:rPr>
            </w:pPr>
            <w:r w:rsidRPr="00A15DCB">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3A05B6DF" w14:textId="77777777" w:rsidR="00C901E4" w:rsidRPr="00A15DCB" w:rsidRDefault="00C901E4" w:rsidP="00C901E4">
            <w:pPr>
              <w:pStyle w:val="TAL"/>
              <w:rPr>
                <w:lang w:eastAsia="zh-CN"/>
              </w:rPr>
            </w:pPr>
          </w:p>
        </w:tc>
      </w:tr>
      <w:tr w:rsidR="00C901E4" w:rsidRPr="00A15DCB" w14:paraId="3FB2B467" w14:textId="77777777" w:rsidTr="00F77F38">
        <w:tc>
          <w:tcPr>
            <w:tcW w:w="4535" w:type="dxa"/>
            <w:tcBorders>
              <w:top w:val="single" w:sz="4" w:space="0" w:color="auto"/>
              <w:left w:val="single" w:sz="4" w:space="0" w:color="auto"/>
              <w:bottom w:val="single" w:sz="4" w:space="0" w:color="auto"/>
              <w:right w:val="single" w:sz="4" w:space="0" w:color="auto"/>
            </w:tcBorders>
          </w:tcPr>
          <w:p w14:paraId="6619B775"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39FDF98"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75186C3"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ABB7AF" w14:textId="77777777" w:rsidR="00C901E4" w:rsidRPr="00A15DCB" w:rsidRDefault="00C901E4" w:rsidP="00C901E4">
            <w:pPr>
              <w:pStyle w:val="TAL"/>
            </w:pPr>
          </w:p>
        </w:tc>
      </w:tr>
      <w:tr w:rsidR="00C901E4" w:rsidRPr="00A15DCB" w14:paraId="1C13D572" w14:textId="77777777" w:rsidTr="00F77F38">
        <w:tc>
          <w:tcPr>
            <w:tcW w:w="4535" w:type="dxa"/>
            <w:tcBorders>
              <w:top w:val="single" w:sz="4" w:space="0" w:color="auto"/>
              <w:left w:val="single" w:sz="4" w:space="0" w:color="auto"/>
              <w:bottom w:val="single" w:sz="4" w:space="0" w:color="auto"/>
              <w:right w:val="single" w:sz="4" w:space="0" w:color="auto"/>
            </w:tcBorders>
          </w:tcPr>
          <w:p w14:paraId="45BFA8C3"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64BA1668" w14:textId="77777777" w:rsidR="00C901E4" w:rsidRPr="00A15DCB" w:rsidRDefault="00C901E4" w:rsidP="00C901E4">
            <w:pPr>
              <w:pStyle w:val="TAL"/>
            </w:pPr>
            <w:r w:rsidRPr="00A15DCB">
              <w:t>type C</w:t>
            </w:r>
          </w:p>
        </w:tc>
        <w:tc>
          <w:tcPr>
            <w:tcW w:w="1700" w:type="dxa"/>
            <w:tcBorders>
              <w:top w:val="single" w:sz="4" w:space="0" w:color="auto"/>
              <w:left w:val="single" w:sz="4" w:space="0" w:color="auto"/>
              <w:bottom w:val="single" w:sz="4" w:space="0" w:color="auto"/>
              <w:right w:val="single" w:sz="4" w:space="0" w:color="auto"/>
            </w:tcBorders>
          </w:tcPr>
          <w:p w14:paraId="51FA7E41"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1CA61BA" w14:textId="77777777" w:rsidR="00C901E4" w:rsidRPr="00A15DCB" w:rsidRDefault="00C901E4" w:rsidP="00C901E4">
            <w:pPr>
              <w:pStyle w:val="TAL"/>
            </w:pPr>
          </w:p>
        </w:tc>
      </w:tr>
      <w:tr w:rsidR="00C901E4" w:rsidRPr="00A15DCB" w14:paraId="39673161" w14:textId="77777777" w:rsidTr="00F77F38">
        <w:tc>
          <w:tcPr>
            <w:tcW w:w="4535" w:type="dxa"/>
            <w:tcBorders>
              <w:top w:val="single" w:sz="4" w:space="0" w:color="auto"/>
              <w:left w:val="single" w:sz="4" w:space="0" w:color="auto"/>
              <w:bottom w:val="single" w:sz="4" w:space="0" w:color="auto"/>
              <w:right w:val="single" w:sz="4" w:space="0" w:color="auto"/>
            </w:tcBorders>
          </w:tcPr>
          <w:p w14:paraId="3FF024B8"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ABD8A6C"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4743A6F"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9F28F11" w14:textId="77777777" w:rsidR="00C901E4" w:rsidRPr="00A15DCB" w:rsidRDefault="00C901E4" w:rsidP="00C901E4">
            <w:pPr>
              <w:pStyle w:val="TAL"/>
            </w:pPr>
          </w:p>
        </w:tc>
      </w:tr>
      <w:tr w:rsidR="00C901E4" w:rsidRPr="00A15DCB" w14:paraId="50D00C5A" w14:textId="77777777" w:rsidTr="00846EC4">
        <w:tc>
          <w:tcPr>
            <w:tcW w:w="4535" w:type="dxa"/>
          </w:tcPr>
          <w:p w14:paraId="46DE248A" w14:textId="77777777" w:rsidR="00C901E4" w:rsidRPr="00A15DCB" w:rsidRDefault="00C901E4" w:rsidP="00C901E4">
            <w:pPr>
              <w:pStyle w:val="TAL"/>
            </w:pPr>
            <w:r w:rsidRPr="00A15DCB">
              <w:t xml:space="preserve">      qcl-type2</w:t>
            </w:r>
          </w:p>
        </w:tc>
        <w:tc>
          <w:tcPr>
            <w:tcW w:w="2267" w:type="dxa"/>
          </w:tcPr>
          <w:p w14:paraId="532C94DA" w14:textId="77777777" w:rsidR="00C901E4" w:rsidRPr="00A15DCB" w:rsidRDefault="00C901E4" w:rsidP="00C901E4">
            <w:pPr>
              <w:pStyle w:val="TAL"/>
            </w:pPr>
            <w:r w:rsidRPr="00A15DCB">
              <w:t>Not present</w:t>
            </w:r>
          </w:p>
        </w:tc>
        <w:tc>
          <w:tcPr>
            <w:tcW w:w="1700" w:type="dxa"/>
          </w:tcPr>
          <w:p w14:paraId="70575D6A" w14:textId="77777777" w:rsidR="00C901E4" w:rsidRPr="00A15DCB" w:rsidRDefault="00C901E4" w:rsidP="00C901E4">
            <w:pPr>
              <w:pStyle w:val="TAL"/>
            </w:pPr>
          </w:p>
        </w:tc>
        <w:tc>
          <w:tcPr>
            <w:tcW w:w="1245" w:type="dxa"/>
          </w:tcPr>
          <w:p w14:paraId="62A78CC3" w14:textId="77777777" w:rsidR="00C901E4" w:rsidRPr="00A15DCB" w:rsidRDefault="00C901E4" w:rsidP="00C901E4">
            <w:pPr>
              <w:pStyle w:val="TAL"/>
            </w:pPr>
          </w:p>
        </w:tc>
      </w:tr>
      <w:tr w:rsidR="00C901E4" w:rsidRPr="00A15DCB" w14:paraId="4797330A" w14:textId="77777777" w:rsidTr="00F77F38">
        <w:tc>
          <w:tcPr>
            <w:tcW w:w="4535" w:type="dxa"/>
            <w:tcBorders>
              <w:top w:val="single" w:sz="4" w:space="0" w:color="auto"/>
              <w:left w:val="single" w:sz="4" w:space="0" w:color="auto"/>
              <w:bottom w:val="single" w:sz="4" w:space="0" w:color="auto"/>
              <w:right w:val="single" w:sz="4" w:space="0" w:color="auto"/>
            </w:tcBorders>
          </w:tcPr>
          <w:p w14:paraId="5876A7AB" w14:textId="77777777" w:rsidR="00C901E4" w:rsidRPr="00A15DCB" w:rsidRDefault="00C901E4" w:rsidP="00C901E4">
            <w:pPr>
              <w:pStyle w:val="TAL"/>
            </w:pPr>
            <w:r w:rsidRPr="00A15DCB">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5B0B363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82AE54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AB52E1" w14:textId="77777777" w:rsidR="00C901E4" w:rsidRPr="00A15DCB" w:rsidRDefault="00C901E4" w:rsidP="00C901E4">
            <w:pPr>
              <w:pStyle w:val="TAL"/>
              <w:rPr>
                <w:lang w:eastAsia="zh-CN"/>
              </w:rPr>
            </w:pPr>
            <w:r w:rsidRPr="00A15DCB">
              <w:rPr>
                <w:lang w:eastAsia="zh-CN"/>
              </w:rPr>
              <w:t>FR2</w:t>
            </w:r>
          </w:p>
        </w:tc>
      </w:tr>
      <w:tr w:rsidR="00C901E4" w:rsidRPr="00A15DCB" w14:paraId="16D4F7BD" w14:textId="77777777" w:rsidTr="00F77F38">
        <w:tc>
          <w:tcPr>
            <w:tcW w:w="4535" w:type="dxa"/>
            <w:tcBorders>
              <w:top w:val="single" w:sz="4" w:space="0" w:color="auto"/>
              <w:left w:val="single" w:sz="4" w:space="0" w:color="auto"/>
              <w:bottom w:val="single" w:sz="4" w:space="0" w:color="auto"/>
              <w:right w:val="single" w:sz="4" w:space="0" w:color="auto"/>
            </w:tcBorders>
          </w:tcPr>
          <w:p w14:paraId="0E8DF468"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76E5FCB0"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01BF401"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7B6CC52B" w14:textId="77777777" w:rsidR="00C901E4" w:rsidRPr="00A15DCB" w:rsidRDefault="00C901E4" w:rsidP="00C901E4">
            <w:pPr>
              <w:pStyle w:val="TAL"/>
            </w:pPr>
          </w:p>
        </w:tc>
      </w:tr>
      <w:tr w:rsidR="00C901E4" w:rsidRPr="00A15DCB" w14:paraId="1C0127EF" w14:textId="77777777" w:rsidTr="00F77F38">
        <w:tc>
          <w:tcPr>
            <w:tcW w:w="4535" w:type="dxa"/>
            <w:tcBorders>
              <w:top w:val="single" w:sz="4" w:space="0" w:color="auto"/>
              <w:left w:val="single" w:sz="4" w:space="0" w:color="auto"/>
              <w:bottom w:val="single" w:sz="4" w:space="0" w:color="auto"/>
              <w:right w:val="single" w:sz="4" w:space="0" w:color="auto"/>
            </w:tcBorders>
          </w:tcPr>
          <w:p w14:paraId="0330BD8B"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7FE43397"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709C2D9A"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328E668E" w14:textId="77777777" w:rsidR="00C901E4" w:rsidRPr="00A15DCB" w:rsidRDefault="00C901E4" w:rsidP="00C901E4">
            <w:pPr>
              <w:pStyle w:val="TAL"/>
            </w:pPr>
          </w:p>
        </w:tc>
      </w:tr>
      <w:tr w:rsidR="00C901E4" w:rsidRPr="00A15DCB" w14:paraId="38B3302A" w14:textId="77777777" w:rsidTr="00F77F38">
        <w:tc>
          <w:tcPr>
            <w:tcW w:w="4535" w:type="dxa"/>
            <w:tcBorders>
              <w:top w:val="single" w:sz="4" w:space="0" w:color="auto"/>
              <w:left w:val="single" w:sz="4" w:space="0" w:color="auto"/>
              <w:bottom w:val="single" w:sz="4" w:space="0" w:color="auto"/>
              <w:right w:val="single" w:sz="4" w:space="0" w:color="auto"/>
            </w:tcBorders>
          </w:tcPr>
          <w:p w14:paraId="7365C733"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297E564"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847FC87"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CAFA0A8" w14:textId="77777777" w:rsidR="00C901E4" w:rsidRPr="00A15DCB" w:rsidRDefault="00C901E4" w:rsidP="00C901E4">
            <w:pPr>
              <w:pStyle w:val="TAL"/>
            </w:pPr>
          </w:p>
        </w:tc>
      </w:tr>
      <w:tr w:rsidR="00C901E4" w:rsidRPr="00A15DCB" w14:paraId="07DD1DEE" w14:textId="77777777" w:rsidTr="00F77F38">
        <w:tc>
          <w:tcPr>
            <w:tcW w:w="4535" w:type="dxa"/>
            <w:tcBorders>
              <w:top w:val="single" w:sz="4" w:space="0" w:color="auto"/>
              <w:left w:val="single" w:sz="4" w:space="0" w:color="auto"/>
              <w:bottom w:val="single" w:sz="4" w:space="0" w:color="auto"/>
              <w:right w:val="single" w:sz="4" w:space="0" w:color="auto"/>
            </w:tcBorders>
          </w:tcPr>
          <w:p w14:paraId="4D4B7AA6"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63ACFF67" w14:textId="77777777" w:rsidR="00C901E4" w:rsidRPr="00A15DCB" w:rsidRDefault="00C901E4" w:rsidP="00C901E4">
            <w:pPr>
              <w:pStyle w:val="TAL"/>
            </w:pPr>
            <w:r w:rsidRPr="00A15DC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CF0F18" w14:textId="77777777" w:rsidR="00C901E4" w:rsidRPr="00A15DCB" w:rsidRDefault="00C901E4" w:rsidP="00C901E4">
            <w:pPr>
              <w:pStyle w:val="TAL"/>
            </w:pPr>
            <w:r w:rsidRPr="00A15DCB">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68831582" w14:textId="77777777" w:rsidR="00C901E4" w:rsidRPr="00A15DCB" w:rsidRDefault="00C901E4" w:rsidP="00C901E4">
            <w:pPr>
              <w:pStyle w:val="TAL"/>
            </w:pPr>
          </w:p>
        </w:tc>
      </w:tr>
      <w:tr w:rsidR="00C901E4" w:rsidRPr="00A15DCB" w14:paraId="6EB148F8" w14:textId="77777777" w:rsidTr="00F77F38">
        <w:tc>
          <w:tcPr>
            <w:tcW w:w="4535" w:type="dxa"/>
            <w:tcBorders>
              <w:top w:val="single" w:sz="4" w:space="0" w:color="auto"/>
              <w:left w:val="single" w:sz="4" w:space="0" w:color="auto"/>
              <w:bottom w:val="single" w:sz="4" w:space="0" w:color="auto"/>
              <w:right w:val="single" w:sz="4" w:space="0" w:color="auto"/>
            </w:tcBorders>
          </w:tcPr>
          <w:p w14:paraId="48D1F70C"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9FF5B0E"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454FDCF"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B9999E3" w14:textId="77777777" w:rsidR="00C901E4" w:rsidRPr="00A15DCB" w:rsidRDefault="00C901E4" w:rsidP="00C901E4">
            <w:pPr>
              <w:pStyle w:val="TAL"/>
            </w:pPr>
          </w:p>
        </w:tc>
      </w:tr>
      <w:tr w:rsidR="00C901E4" w:rsidRPr="00A15DCB" w14:paraId="0EEFA248" w14:textId="77777777" w:rsidTr="00F77F38">
        <w:tc>
          <w:tcPr>
            <w:tcW w:w="4535" w:type="dxa"/>
            <w:tcBorders>
              <w:top w:val="single" w:sz="4" w:space="0" w:color="auto"/>
              <w:left w:val="single" w:sz="4" w:space="0" w:color="auto"/>
              <w:bottom w:val="single" w:sz="4" w:space="0" w:color="auto"/>
              <w:right w:val="single" w:sz="4" w:space="0" w:color="auto"/>
            </w:tcBorders>
          </w:tcPr>
          <w:p w14:paraId="22493214"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6D12F6F7" w14:textId="77777777" w:rsidR="00C901E4" w:rsidRPr="00A15DCB" w:rsidRDefault="00C901E4" w:rsidP="00C901E4">
            <w:pPr>
              <w:pStyle w:val="TAL"/>
            </w:pPr>
            <w:r w:rsidRPr="00A15DCB">
              <w:t>type D</w:t>
            </w:r>
          </w:p>
        </w:tc>
        <w:tc>
          <w:tcPr>
            <w:tcW w:w="1700" w:type="dxa"/>
            <w:tcBorders>
              <w:top w:val="single" w:sz="4" w:space="0" w:color="auto"/>
              <w:left w:val="single" w:sz="4" w:space="0" w:color="auto"/>
              <w:bottom w:val="single" w:sz="4" w:space="0" w:color="auto"/>
              <w:right w:val="single" w:sz="4" w:space="0" w:color="auto"/>
            </w:tcBorders>
          </w:tcPr>
          <w:p w14:paraId="0B99496F"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2A2E9CA" w14:textId="77777777" w:rsidR="00C901E4" w:rsidRPr="00A15DCB" w:rsidRDefault="00C901E4" w:rsidP="00C901E4">
            <w:pPr>
              <w:pStyle w:val="TAL"/>
            </w:pPr>
          </w:p>
        </w:tc>
      </w:tr>
      <w:tr w:rsidR="00C901E4" w:rsidRPr="00A15DCB" w14:paraId="003AF509" w14:textId="77777777" w:rsidTr="00F77F38">
        <w:tc>
          <w:tcPr>
            <w:tcW w:w="4535" w:type="dxa"/>
            <w:tcBorders>
              <w:top w:val="single" w:sz="4" w:space="0" w:color="auto"/>
              <w:left w:val="single" w:sz="4" w:space="0" w:color="auto"/>
              <w:bottom w:val="single" w:sz="4" w:space="0" w:color="auto"/>
              <w:right w:val="single" w:sz="4" w:space="0" w:color="auto"/>
            </w:tcBorders>
          </w:tcPr>
          <w:p w14:paraId="1A316AF7"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4E15228"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319ACDD"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B095628" w14:textId="77777777" w:rsidR="00C901E4" w:rsidRPr="00A15DCB" w:rsidRDefault="00C901E4" w:rsidP="00C901E4">
            <w:pPr>
              <w:pStyle w:val="TAL"/>
            </w:pPr>
          </w:p>
        </w:tc>
      </w:tr>
      <w:tr w:rsidR="00C901E4" w:rsidRPr="00A15DCB" w14:paraId="46F39C32" w14:textId="77777777" w:rsidTr="00070E77">
        <w:tc>
          <w:tcPr>
            <w:tcW w:w="4535" w:type="dxa"/>
            <w:tcBorders>
              <w:top w:val="single" w:sz="4" w:space="0" w:color="auto"/>
              <w:left w:val="single" w:sz="4" w:space="0" w:color="auto"/>
              <w:bottom w:val="single" w:sz="4" w:space="0" w:color="auto"/>
              <w:right w:val="single" w:sz="4" w:space="0" w:color="auto"/>
            </w:tcBorders>
          </w:tcPr>
          <w:p w14:paraId="70D6FCB9" w14:textId="77777777" w:rsidR="00C901E4" w:rsidRPr="00A15DCB" w:rsidRDefault="00C901E4" w:rsidP="00070E77">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2AA4B70"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A1CB6D1"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1A9E536F" w14:textId="77777777" w:rsidR="00C901E4" w:rsidRPr="00A15DCB" w:rsidRDefault="00C901E4" w:rsidP="00070E77">
            <w:pPr>
              <w:pStyle w:val="TAL"/>
            </w:pPr>
          </w:p>
        </w:tc>
      </w:tr>
      <w:tr w:rsidR="00C901E4" w:rsidRPr="00A15DCB" w14:paraId="3C228C97" w14:textId="77777777" w:rsidTr="00070E77">
        <w:tc>
          <w:tcPr>
            <w:tcW w:w="4535" w:type="dxa"/>
            <w:tcBorders>
              <w:top w:val="single" w:sz="4" w:space="0" w:color="auto"/>
              <w:left w:val="single" w:sz="4" w:space="0" w:color="auto"/>
              <w:bottom w:val="single" w:sz="4" w:space="0" w:color="auto"/>
              <w:right w:val="single" w:sz="4" w:space="0" w:color="auto"/>
            </w:tcBorders>
          </w:tcPr>
          <w:p w14:paraId="0ABBFFF6" w14:textId="77777777" w:rsidR="00C901E4" w:rsidRPr="00A15DCB" w:rsidRDefault="00C901E4" w:rsidP="00070E77">
            <w:pPr>
              <w:pStyle w:val="TAL"/>
            </w:pPr>
            <w:r w:rsidRPr="00A15DCB">
              <w:t xml:space="preserve">    TCI-State[2]</w:t>
            </w:r>
            <w:r w:rsidRPr="00A15DCB">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9573304"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14D1890" w14:textId="77777777" w:rsidR="00C901E4" w:rsidRPr="00A15DCB" w:rsidRDefault="00C901E4" w:rsidP="00070E77">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15B42CAC" w14:textId="77777777" w:rsidR="00C901E4" w:rsidRPr="00A15DCB" w:rsidRDefault="00C901E4" w:rsidP="00070E77">
            <w:pPr>
              <w:pStyle w:val="TAL"/>
            </w:pPr>
          </w:p>
        </w:tc>
      </w:tr>
      <w:tr w:rsidR="00C901E4" w:rsidRPr="00A15DCB" w14:paraId="63BABF7D" w14:textId="77777777" w:rsidTr="00F77F38">
        <w:tc>
          <w:tcPr>
            <w:tcW w:w="4535" w:type="dxa"/>
            <w:tcBorders>
              <w:top w:val="single" w:sz="4" w:space="0" w:color="auto"/>
              <w:left w:val="single" w:sz="4" w:space="0" w:color="auto"/>
              <w:bottom w:val="single" w:sz="4" w:space="0" w:color="auto"/>
              <w:right w:val="single" w:sz="4" w:space="0" w:color="auto"/>
            </w:tcBorders>
          </w:tcPr>
          <w:p w14:paraId="147848FC" w14:textId="77777777" w:rsidR="00C901E4" w:rsidRPr="00A15DCB" w:rsidRDefault="00C901E4" w:rsidP="00C901E4">
            <w:pPr>
              <w:pStyle w:val="TAL"/>
            </w:pPr>
            <w:r w:rsidRPr="00A15DCB">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594B400" w14:textId="77777777" w:rsidR="00C901E4" w:rsidRPr="00A15DCB" w:rsidRDefault="00C901E4" w:rsidP="00C901E4">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14CA56A5"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16AA7F9" w14:textId="77777777" w:rsidR="00C901E4" w:rsidRPr="00A15DCB" w:rsidRDefault="00C901E4" w:rsidP="00C901E4">
            <w:pPr>
              <w:pStyle w:val="TAL"/>
            </w:pPr>
          </w:p>
        </w:tc>
      </w:tr>
      <w:tr w:rsidR="00C901E4" w:rsidRPr="00A15DCB" w14:paraId="5F612E97" w14:textId="77777777" w:rsidTr="00F77F38">
        <w:tc>
          <w:tcPr>
            <w:tcW w:w="4535" w:type="dxa"/>
            <w:tcBorders>
              <w:top w:val="single" w:sz="4" w:space="0" w:color="auto"/>
              <w:left w:val="single" w:sz="4" w:space="0" w:color="auto"/>
              <w:bottom w:val="single" w:sz="4" w:space="0" w:color="auto"/>
              <w:right w:val="single" w:sz="4" w:space="0" w:color="auto"/>
            </w:tcBorders>
          </w:tcPr>
          <w:p w14:paraId="0E511BEB" w14:textId="77777777" w:rsidR="00C901E4" w:rsidRPr="00A15DCB" w:rsidRDefault="00C901E4" w:rsidP="00C901E4">
            <w:pPr>
              <w:pStyle w:val="TAL"/>
            </w:pPr>
            <w:r w:rsidRPr="00A15DCB">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58A8C35D"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D5B9B14"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59355F" w14:textId="77777777" w:rsidR="00C901E4" w:rsidRPr="00A15DCB" w:rsidRDefault="00C901E4" w:rsidP="00C901E4">
            <w:pPr>
              <w:pStyle w:val="TAL"/>
            </w:pPr>
          </w:p>
        </w:tc>
      </w:tr>
      <w:tr w:rsidR="00C901E4" w:rsidRPr="00A15DCB" w14:paraId="067DBE4D" w14:textId="77777777" w:rsidTr="00F77F38">
        <w:tc>
          <w:tcPr>
            <w:tcW w:w="4535" w:type="dxa"/>
            <w:tcBorders>
              <w:top w:val="single" w:sz="4" w:space="0" w:color="auto"/>
              <w:left w:val="single" w:sz="4" w:space="0" w:color="auto"/>
              <w:bottom w:val="single" w:sz="4" w:space="0" w:color="auto"/>
              <w:right w:val="single" w:sz="4" w:space="0" w:color="auto"/>
            </w:tcBorders>
          </w:tcPr>
          <w:p w14:paraId="2E452FB9"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2F449005"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455D20D"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1B682C71" w14:textId="77777777" w:rsidR="00C901E4" w:rsidRPr="00A15DCB" w:rsidRDefault="00C901E4" w:rsidP="00C901E4">
            <w:pPr>
              <w:pStyle w:val="TAL"/>
            </w:pPr>
          </w:p>
        </w:tc>
      </w:tr>
      <w:tr w:rsidR="00C901E4" w:rsidRPr="00A15DCB" w14:paraId="1033AC52" w14:textId="77777777" w:rsidTr="00F77F38">
        <w:tc>
          <w:tcPr>
            <w:tcW w:w="4535" w:type="dxa"/>
            <w:tcBorders>
              <w:top w:val="single" w:sz="4" w:space="0" w:color="auto"/>
              <w:left w:val="single" w:sz="4" w:space="0" w:color="auto"/>
              <w:bottom w:val="single" w:sz="4" w:space="0" w:color="auto"/>
              <w:right w:val="single" w:sz="4" w:space="0" w:color="auto"/>
            </w:tcBorders>
          </w:tcPr>
          <w:p w14:paraId="20FA3BE2"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3AD81183"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0E24A237"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2E6FC05E" w14:textId="77777777" w:rsidR="00C901E4" w:rsidRPr="00A15DCB" w:rsidRDefault="00C901E4" w:rsidP="00C901E4">
            <w:pPr>
              <w:pStyle w:val="TAL"/>
            </w:pPr>
          </w:p>
        </w:tc>
      </w:tr>
      <w:tr w:rsidR="00C901E4" w:rsidRPr="00A15DCB" w14:paraId="51D6DFD0" w14:textId="77777777" w:rsidTr="00F77F38">
        <w:tc>
          <w:tcPr>
            <w:tcW w:w="4535" w:type="dxa"/>
            <w:tcBorders>
              <w:top w:val="single" w:sz="4" w:space="0" w:color="auto"/>
              <w:left w:val="single" w:sz="4" w:space="0" w:color="auto"/>
              <w:bottom w:val="single" w:sz="4" w:space="0" w:color="auto"/>
              <w:right w:val="single" w:sz="4" w:space="0" w:color="auto"/>
            </w:tcBorders>
          </w:tcPr>
          <w:p w14:paraId="296674EC"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5AA03EE0"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098F99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7AC8E2C" w14:textId="77777777" w:rsidR="00C901E4" w:rsidRPr="00A15DCB" w:rsidRDefault="00C901E4" w:rsidP="00C901E4">
            <w:pPr>
              <w:pStyle w:val="TAL"/>
            </w:pPr>
          </w:p>
        </w:tc>
      </w:tr>
      <w:tr w:rsidR="00C901E4" w:rsidRPr="00A15DCB" w14:paraId="6A47974E" w14:textId="77777777" w:rsidTr="00F77F38">
        <w:tc>
          <w:tcPr>
            <w:tcW w:w="4535" w:type="dxa"/>
            <w:tcBorders>
              <w:top w:val="single" w:sz="4" w:space="0" w:color="auto"/>
              <w:left w:val="single" w:sz="4" w:space="0" w:color="auto"/>
              <w:bottom w:val="single" w:sz="4" w:space="0" w:color="auto"/>
              <w:right w:val="single" w:sz="4" w:space="0" w:color="auto"/>
            </w:tcBorders>
          </w:tcPr>
          <w:p w14:paraId="3B550063"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46FC96ED" w14:textId="77777777" w:rsidR="00C901E4" w:rsidRPr="00A15DCB" w:rsidRDefault="00C901E4" w:rsidP="00C901E4">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336EE71" w14:textId="77777777" w:rsidR="00C901E4" w:rsidRPr="00A15DCB" w:rsidRDefault="00C901E4" w:rsidP="00C901E4">
            <w:pPr>
              <w:pStyle w:val="TAL"/>
              <w:rPr>
                <w:lang w:eastAsia="zh-CN"/>
              </w:rPr>
            </w:pPr>
            <w:r w:rsidRPr="00A15DCB">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D6657EA" w14:textId="77777777" w:rsidR="00C901E4" w:rsidRPr="00A15DCB" w:rsidRDefault="00C901E4" w:rsidP="00C901E4">
            <w:pPr>
              <w:pStyle w:val="TAL"/>
              <w:rPr>
                <w:lang w:eastAsia="zh-CN"/>
              </w:rPr>
            </w:pPr>
          </w:p>
        </w:tc>
      </w:tr>
      <w:tr w:rsidR="00C901E4" w:rsidRPr="00A15DCB" w14:paraId="3F6F201A" w14:textId="77777777" w:rsidTr="00F77F38">
        <w:tc>
          <w:tcPr>
            <w:tcW w:w="4535" w:type="dxa"/>
            <w:tcBorders>
              <w:top w:val="single" w:sz="4" w:space="0" w:color="auto"/>
              <w:left w:val="single" w:sz="4" w:space="0" w:color="auto"/>
              <w:bottom w:val="single" w:sz="4" w:space="0" w:color="auto"/>
              <w:right w:val="single" w:sz="4" w:space="0" w:color="auto"/>
            </w:tcBorders>
          </w:tcPr>
          <w:p w14:paraId="5784695F"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DCB39C8"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8746015"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396E8D6" w14:textId="77777777" w:rsidR="00C901E4" w:rsidRPr="00A15DCB" w:rsidRDefault="00C901E4" w:rsidP="00C901E4">
            <w:pPr>
              <w:pStyle w:val="TAL"/>
            </w:pPr>
          </w:p>
        </w:tc>
      </w:tr>
      <w:tr w:rsidR="00C901E4" w:rsidRPr="00A15DCB" w14:paraId="1D9A2E46" w14:textId="77777777" w:rsidTr="00F77F38">
        <w:tc>
          <w:tcPr>
            <w:tcW w:w="4535" w:type="dxa"/>
            <w:tcBorders>
              <w:top w:val="single" w:sz="4" w:space="0" w:color="auto"/>
              <w:left w:val="single" w:sz="4" w:space="0" w:color="auto"/>
              <w:bottom w:val="single" w:sz="4" w:space="0" w:color="auto"/>
              <w:right w:val="single" w:sz="4" w:space="0" w:color="auto"/>
            </w:tcBorders>
          </w:tcPr>
          <w:p w14:paraId="252F4E6D"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22E0824B" w14:textId="77777777" w:rsidR="00C901E4" w:rsidRPr="00A15DCB" w:rsidRDefault="00C901E4" w:rsidP="00C901E4">
            <w:pPr>
              <w:pStyle w:val="TAL"/>
            </w:pPr>
            <w:r w:rsidRPr="00A15DCB">
              <w:t>type C</w:t>
            </w:r>
          </w:p>
        </w:tc>
        <w:tc>
          <w:tcPr>
            <w:tcW w:w="1700" w:type="dxa"/>
            <w:tcBorders>
              <w:top w:val="single" w:sz="4" w:space="0" w:color="auto"/>
              <w:left w:val="single" w:sz="4" w:space="0" w:color="auto"/>
              <w:bottom w:val="single" w:sz="4" w:space="0" w:color="auto"/>
              <w:right w:val="single" w:sz="4" w:space="0" w:color="auto"/>
            </w:tcBorders>
          </w:tcPr>
          <w:p w14:paraId="19F330C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1A3A268" w14:textId="77777777" w:rsidR="00C901E4" w:rsidRPr="00A15DCB" w:rsidRDefault="00C901E4" w:rsidP="00C901E4">
            <w:pPr>
              <w:pStyle w:val="TAL"/>
            </w:pPr>
          </w:p>
        </w:tc>
      </w:tr>
      <w:tr w:rsidR="00C901E4" w:rsidRPr="00A15DCB" w14:paraId="42877C5A" w14:textId="77777777" w:rsidTr="00F77F38">
        <w:tc>
          <w:tcPr>
            <w:tcW w:w="4535" w:type="dxa"/>
            <w:tcBorders>
              <w:top w:val="single" w:sz="4" w:space="0" w:color="auto"/>
              <w:left w:val="single" w:sz="4" w:space="0" w:color="auto"/>
              <w:bottom w:val="single" w:sz="4" w:space="0" w:color="auto"/>
              <w:right w:val="single" w:sz="4" w:space="0" w:color="auto"/>
            </w:tcBorders>
          </w:tcPr>
          <w:p w14:paraId="3EEDF9A3"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A8EC39F"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1F389B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56F650D2" w14:textId="77777777" w:rsidR="00C901E4" w:rsidRPr="00A15DCB" w:rsidRDefault="00C901E4" w:rsidP="00C901E4">
            <w:pPr>
              <w:pStyle w:val="TAL"/>
            </w:pPr>
          </w:p>
        </w:tc>
      </w:tr>
      <w:tr w:rsidR="00C901E4" w:rsidRPr="00A15DCB" w14:paraId="6FFF82CF" w14:textId="77777777" w:rsidTr="00846EC4">
        <w:tc>
          <w:tcPr>
            <w:tcW w:w="4535" w:type="dxa"/>
          </w:tcPr>
          <w:p w14:paraId="62BA7065" w14:textId="77777777" w:rsidR="00C901E4" w:rsidRPr="00A15DCB" w:rsidRDefault="00C901E4" w:rsidP="00C901E4">
            <w:pPr>
              <w:pStyle w:val="TAL"/>
            </w:pPr>
            <w:r w:rsidRPr="00A15DCB">
              <w:t xml:space="preserve">      qcl-type2</w:t>
            </w:r>
          </w:p>
        </w:tc>
        <w:tc>
          <w:tcPr>
            <w:tcW w:w="2267" w:type="dxa"/>
          </w:tcPr>
          <w:p w14:paraId="2576BB85" w14:textId="77777777" w:rsidR="00C901E4" w:rsidRPr="00A15DCB" w:rsidRDefault="00C901E4" w:rsidP="00C901E4">
            <w:pPr>
              <w:pStyle w:val="TAL"/>
            </w:pPr>
            <w:r w:rsidRPr="00A15DCB">
              <w:t>Not present</w:t>
            </w:r>
          </w:p>
        </w:tc>
        <w:tc>
          <w:tcPr>
            <w:tcW w:w="1700" w:type="dxa"/>
          </w:tcPr>
          <w:p w14:paraId="57049536" w14:textId="77777777" w:rsidR="00C901E4" w:rsidRPr="00A15DCB" w:rsidRDefault="00C901E4" w:rsidP="00C901E4">
            <w:pPr>
              <w:pStyle w:val="TAL"/>
            </w:pPr>
          </w:p>
        </w:tc>
        <w:tc>
          <w:tcPr>
            <w:tcW w:w="1245" w:type="dxa"/>
          </w:tcPr>
          <w:p w14:paraId="65DD25C9" w14:textId="77777777" w:rsidR="00C901E4" w:rsidRPr="00A15DCB" w:rsidRDefault="00C901E4" w:rsidP="00C901E4">
            <w:pPr>
              <w:pStyle w:val="TAL"/>
            </w:pPr>
          </w:p>
        </w:tc>
      </w:tr>
      <w:tr w:rsidR="00C901E4" w:rsidRPr="00A15DCB" w14:paraId="1E67DDCD" w14:textId="77777777" w:rsidTr="00F77F38">
        <w:tc>
          <w:tcPr>
            <w:tcW w:w="4535" w:type="dxa"/>
            <w:tcBorders>
              <w:top w:val="single" w:sz="4" w:space="0" w:color="auto"/>
              <w:left w:val="single" w:sz="4" w:space="0" w:color="auto"/>
              <w:bottom w:val="single" w:sz="4" w:space="0" w:color="auto"/>
              <w:right w:val="single" w:sz="4" w:space="0" w:color="auto"/>
            </w:tcBorders>
          </w:tcPr>
          <w:p w14:paraId="384A2387" w14:textId="77777777" w:rsidR="00C901E4" w:rsidRPr="00A15DCB" w:rsidRDefault="00C901E4" w:rsidP="00C901E4">
            <w:pPr>
              <w:pStyle w:val="TAL"/>
            </w:pPr>
            <w:r w:rsidRPr="00A15DCB">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F41D447"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B796049"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A6FCF13" w14:textId="77777777" w:rsidR="00C901E4" w:rsidRPr="00A15DCB" w:rsidRDefault="00C901E4" w:rsidP="00C901E4">
            <w:pPr>
              <w:pStyle w:val="TAL"/>
              <w:rPr>
                <w:lang w:eastAsia="zh-CN"/>
              </w:rPr>
            </w:pPr>
            <w:r w:rsidRPr="00A15DCB">
              <w:rPr>
                <w:lang w:eastAsia="zh-CN"/>
              </w:rPr>
              <w:t>FR2</w:t>
            </w:r>
          </w:p>
        </w:tc>
      </w:tr>
      <w:tr w:rsidR="00C901E4" w:rsidRPr="00A15DCB" w14:paraId="3B0F79E5" w14:textId="77777777" w:rsidTr="00F77F38">
        <w:tc>
          <w:tcPr>
            <w:tcW w:w="4535" w:type="dxa"/>
            <w:tcBorders>
              <w:top w:val="single" w:sz="4" w:space="0" w:color="auto"/>
              <w:left w:val="single" w:sz="4" w:space="0" w:color="auto"/>
              <w:bottom w:val="single" w:sz="4" w:space="0" w:color="auto"/>
              <w:right w:val="single" w:sz="4" w:space="0" w:color="auto"/>
            </w:tcBorders>
          </w:tcPr>
          <w:p w14:paraId="11B4C968"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5F9F5CA4"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FB1F2D0"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68BD23B3" w14:textId="77777777" w:rsidR="00C901E4" w:rsidRPr="00A15DCB" w:rsidRDefault="00C901E4" w:rsidP="00C901E4">
            <w:pPr>
              <w:pStyle w:val="TAL"/>
            </w:pPr>
          </w:p>
        </w:tc>
      </w:tr>
      <w:tr w:rsidR="00C901E4" w:rsidRPr="00A15DCB" w14:paraId="3C474806" w14:textId="77777777" w:rsidTr="00F77F38">
        <w:tc>
          <w:tcPr>
            <w:tcW w:w="4535" w:type="dxa"/>
            <w:tcBorders>
              <w:top w:val="single" w:sz="4" w:space="0" w:color="auto"/>
              <w:left w:val="single" w:sz="4" w:space="0" w:color="auto"/>
              <w:bottom w:val="single" w:sz="4" w:space="0" w:color="auto"/>
              <w:right w:val="single" w:sz="4" w:space="0" w:color="auto"/>
            </w:tcBorders>
          </w:tcPr>
          <w:p w14:paraId="5BC4274C"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0F247809"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051DBA8E"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608A7F6C" w14:textId="77777777" w:rsidR="00C901E4" w:rsidRPr="00A15DCB" w:rsidRDefault="00C901E4" w:rsidP="00C901E4">
            <w:pPr>
              <w:pStyle w:val="TAL"/>
            </w:pPr>
          </w:p>
        </w:tc>
      </w:tr>
      <w:tr w:rsidR="00C901E4" w:rsidRPr="00A15DCB" w14:paraId="348732B3" w14:textId="77777777" w:rsidTr="00F77F38">
        <w:tc>
          <w:tcPr>
            <w:tcW w:w="4535" w:type="dxa"/>
            <w:tcBorders>
              <w:top w:val="single" w:sz="4" w:space="0" w:color="auto"/>
              <w:left w:val="single" w:sz="4" w:space="0" w:color="auto"/>
              <w:bottom w:val="single" w:sz="4" w:space="0" w:color="auto"/>
              <w:right w:val="single" w:sz="4" w:space="0" w:color="auto"/>
            </w:tcBorders>
          </w:tcPr>
          <w:p w14:paraId="15A2D657"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3057803"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3D9CB9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564BBD8" w14:textId="77777777" w:rsidR="00C901E4" w:rsidRPr="00A15DCB" w:rsidRDefault="00C901E4" w:rsidP="00C901E4">
            <w:pPr>
              <w:pStyle w:val="TAL"/>
            </w:pPr>
          </w:p>
        </w:tc>
      </w:tr>
      <w:tr w:rsidR="00C901E4" w:rsidRPr="00A15DCB" w14:paraId="0963EE4B" w14:textId="77777777" w:rsidTr="00F77F38">
        <w:tc>
          <w:tcPr>
            <w:tcW w:w="4535" w:type="dxa"/>
            <w:tcBorders>
              <w:top w:val="single" w:sz="4" w:space="0" w:color="auto"/>
              <w:left w:val="single" w:sz="4" w:space="0" w:color="auto"/>
              <w:bottom w:val="single" w:sz="4" w:space="0" w:color="auto"/>
              <w:right w:val="single" w:sz="4" w:space="0" w:color="auto"/>
            </w:tcBorders>
          </w:tcPr>
          <w:p w14:paraId="41B0BFCA"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34BA7C27" w14:textId="77777777" w:rsidR="00C901E4" w:rsidRPr="00A15DCB" w:rsidRDefault="00C901E4" w:rsidP="00C901E4">
            <w:pPr>
              <w:pStyle w:val="TAL"/>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139C0DA" w14:textId="77777777" w:rsidR="00C901E4" w:rsidRPr="00A15DCB" w:rsidRDefault="00C901E4" w:rsidP="00C901E4">
            <w:pPr>
              <w:pStyle w:val="TAL"/>
            </w:pPr>
            <w:r w:rsidRPr="00A15DCB">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FA85F7C" w14:textId="77777777" w:rsidR="00C901E4" w:rsidRPr="00A15DCB" w:rsidRDefault="00C901E4" w:rsidP="00C901E4">
            <w:pPr>
              <w:pStyle w:val="TAL"/>
            </w:pPr>
          </w:p>
        </w:tc>
      </w:tr>
      <w:tr w:rsidR="00C901E4" w:rsidRPr="00A15DCB" w14:paraId="6CA30CB8" w14:textId="77777777" w:rsidTr="00F77F38">
        <w:tc>
          <w:tcPr>
            <w:tcW w:w="4535" w:type="dxa"/>
            <w:tcBorders>
              <w:top w:val="single" w:sz="4" w:space="0" w:color="auto"/>
              <w:left w:val="single" w:sz="4" w:space="0" w:color="auto"/>
              <w:bottom w:val="single" w:sz="4" w:space="0" w:color="auto"/>
              <w:right w:val="single" w:sz="4" w:space="0" w:color="auto"/>
            </w:tcBorders>
          </w:tcPr>
          <w:p w14:paraId="59B96958"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90B345A"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DE4434C"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8F6BC50" w14:textId="77777777" w:rsidR="00C901E4" w:rsidRPr="00A15DCB" w:rsidRDefault="00C901E4" w:rsidP="00C901E4">
            <w:pPr>
              <w:pStyle w:val="TAL"/>
            </w:pPr>
          </w:p>
        </w:tc>
      </w:tr>
      <w:tr w:rsidR="00C901E4" w:rsidRPr="00A15DCB" w14:paraId="6E622CF5" w14:textId="77777777" w:rsidTr="00F77F38">
        <w:tc>
          <w:tcPr>
            <w:tcW w:w="4535" w:type="dxa"/>
            <w:tcBorders>
              <w:top w:val="single" w:sz="4" w:space="0" w:color="auto"/>
              <w:left w:val="single" w:sz="4" w:space="0" w:color="auto"/>
              <w:bottom w:val="single" w:sz="4" w:space="0" w:color="auto"/>
              <w:right w:val="single" w:sz="4" w:space="0" w:color="auto"/>
            </w:tcBorders>
          </w:tcPr>
          <w:p w14:paraId="462BEFDF"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1E9E0FC3" w14:textId="77777777" w:rsidR="00C901E4" w:rsidRPr="00A15DCB" w:rsidRDefault="00C901E4" w:rsidP="00C901E4">
            <w:pPr>
              <w:pStyle w:val="TAL"/>
            </w:pPr>
            <w:r w:rsidRPr="00A15DCB">
              <w:t>type D</w:t>
            </w:r>
          </w:p>
        </w:tc>
        <w:tc>
          <w:tcPr>
            <w:tcW w:w="1700" w:type="dxa"/>
            <w:tcBorders>
              <w:top w:val="single" w:sz="4" w:space="0" w:color="auto"/>
              <w:left w:val="single" w:sz="4" w:space="0" w:color="auto"/>
              <w:bottom w:val="single" w:sz="4" w:space="0" w:color="auto"/>
              <w:right w:val="single" w:sz="4" w:space="0" w:color="auto"/>
            </w:tcBorders>
          </w:tcPr>
          <w:p w14:paraId="30CF65D6"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F828CD9" w14:textId="77777777" w:rsidR="00C901E4" w:rsidRPr="00A15DCB" w:rsidRDefault="00C901E4" w:rsidP="00C901E4">
            <w:pPr>
              <w:pStyle w:val="TAL"/>
            </w:pPr>
          </w:p>
        </w:tc>
      </w:tr>
      <w:tr w:rsidR="00C901E4" w:rsidRPr="00A15DCB" w14:paraId="007D1291" w14:textId="77777777" w:rsidTr="00F77F38">
        <w:tc>
          <w:tcPr>
            <w:tcW w:w="4535" w:type="dxa"/>
            <w:tcBorders>
              <w:top w:val="single" w:sz="4" w:space="0" w:color="auto"/>
              <w:left w:val="single" w:sz="4" w:space="0" w:color="auto"/>
              <w:bottom w:val="single" w:sz="4" w:space="0" w:color="auto"/>
              <w:right w:val="single" w:sz="4" w:space="0" w:color="auto"/>
            </w:tcBorders>
          </w:tcPr>
          <w:p w14:paraId="4763A1D3"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443E80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C284BB9"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EDDE7C" w14:textId="77777777" w:rsidR="00C901E4" w:rsidRPr="00A15DCB" w:rsidRDefault="00C901E4" w:rsidP="00C901E4">
            <w:pPr>
              <w:pStyle w:val="TAL"/>
            </w:pPr>
          </w:p>
        </w:tc>
      </w:tr>
      <w:tr w:rsidR="00C901E4" w:rsidRPr="00A15DCB" w14:paraId="257C2E55" w14:textId="77777777" w:rsidTr="00070E77">
        <w:tc>
          <w:tcPr>
            <w:tcW w:w="4535" w:type="dxa"/>
            <w:tcBorders>
              <w:top w:val="single" w:sz="4" w:space="0" w:color="auto"/>
              <w:left w:val="single" w:sz="4" w:space="0" w:color="auto"/>
              <w:bottom w:val="single" w:sz="4" w:space="0" w:color="auto"/>
              <w:right w:val="single" w:sz="4" w:space="0" w:color="auto"/>
            </w:tcBorders>
          </w:tcPr>
          <w:p w14:paraId="593DFE25" w14:textId="77777777" w:rsidR="00C901E4" w:rsidRPr="00A15DCB" w:rsidRDefault="00C901E4" w:rsidP="00070E77">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A4BB77F"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05CB5137"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63F768CB" w14:textId="77777777" w:rsidR="00C901E4" w:rsidRPr="00A15DCB" w:rsidRDefault="00C901E4" w:rsidP="00070E77">
            <w:pPr>
              <w:pStyle w:val="TAL"/>
            </w:pPr>
          </w:p>
        </w:tc>
      </w:tr>
      <w:tr w:rsidR="00C901E4" w:rsidRPr="00A15DCB" w14:paraId="13B2E6FD" w14:textId="77777777" w:rsidTr="00070E77">
        <w:tc>
          <w:tcPr>
            <w:tcW w:w="4535" w:type="dxa"/>
            <w:tcBorders>
              <w:top w:val="single" w:sz="4" w:space="0" w:color="auto"/>
              <w:left w:val="single" w:sz="4" w:space="0" w:color="auto"/>
              <w:bottom w:val="single" w:sz="4" w:space="0" w:color="auto"/>
              <w:right w:val="single" w:sz="4" w:space="0" w:color="auto"/>
            </w:tcBorders>
          </w:tcPr>
          <w:p w14:paraId="280A2CA7" w14:textId="77777777" w:rsidR="00C901E4" w:rsidRPr="00A15DCB" w:rsidRDefault="00C901E4" w:rsidP="00070E77">
            <w:pPr>
              <w:pStyle w:val="TAL"/>
            </w:pPr>
            <w:r w:rsidRPr="00A15DCB">
              <w:t xml:space="preserve">    TCI-State[3]</w:t>
            </w:r>
            <w:r w:rsidRPr="00A15DCB">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95FB7DE"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81D9823" w14:textId="77777777" w:rsidR="00C901E4" w:rsidRPr="00A15DCB" w:rsidRDefault="00C901E4" w:rsidP="00070E77">
            <w:pPr>
              <w:pStyle w:val="TAL"/>
            </w:pPr>
            <w:r w:rsidRPr="00A15DCB">
              <w:t>entry 3</w:t>
            </w:r>
          </w:p>
        </w:tc>
        <w:tc>
          <w:tcPr>
            <w:tcW w:w="1245" w:type="dxa"/>
            <w:tcBorders>
              <w:top w:val="single" w:sz="4" w:space="0" w:color="auto"/>
              <w:left w:val="single" w:sz="4" w:space="0" w:color="auto"/>
              <w:bottom w:val="single" w:sz="4" w:space="0" w:color="auto"/>
              <w:right w:val="single" w:sz="4" w:space="0" w:color="auto"/>
            </w:tcBorders>
          </w:tcPr>
          <w:p w14:paraId="0262646A" w14:textId="77777777" w:rsidR="00C901E4" w:rsidRPr="00A15DCB" w:rsidRDefault="00C901E4" w:rsidP="00070E77">
            <w:pPr>
              <w:pStyle w:val="TAL"/>
            </w:pPr>
          </w:p>
        </w:tc>
      </w:tr>
      <w:tr w:rsidR="00C901E4" w:rsidRPr="00A15DCB" w14:paraId="27A55D4C" w14:textId="77777777" w:rsidTr="00846EC4">
        <w:tc>
          <w:tcPr>
            <w:tcW w:w="4535" w:type="dxa"/>
          </w:tcPr>
          <w:p w14:paraId="51543F65" w14:textId="77777777" w:rsidR="00C901E4" w:rsidRPr="00A15DCB" w:rsidRDefault="00C901E4" w:rsidP="00C901E4">
            <w:pPr>
              <w:pStyle w:val="TAL"/>
            </w:pPr>
            <w:r w:rsidRPr="00A15DCB">
              <w:t xml:space="preserve">      tci-StateId</w:t>
            </w:r>
          </w:p>
        </w:tc>
        <w:tc>
          <w:tcPr>
            <w:tcW w:w="2267" w:type="dxa"/>
          </w:tcPr>
          <w:p w14:paraId="2810DB1D" w14:textId="77777777" w:rsidR="00C901E4" w:rsidRPr="00A15DCB" w:rsidRDefault="00C901E4" w:rsidP="00C901E4">
            <w:pPr>
              <w:pStyle w:val="TAL"/>
            </w:pPr>
            <w:r w:rsidRPr="00A15DCB">
              <w:t>2</w:t>
            </w:r>
          </w:p>
        </w:tc>
        <w:tc>
          <w:tcPr>
            <w:tcW w:w="1700" w:type="dxa"/>
          </w:tcPr>
          <w:p w14:paraId="29B29DB6" w14:textId="77777777" w:rsidR="00C901E4" w:rsidRPr="00A15DCB" w:rsidRDefault="00C901E4" w:rsidP="00C901E4">
            <w:pPr>
              <w:pStyle w:val="TAL"/>
            </w:pPr>
          </w:p>
        </w:tc>
        <w:tc>
          <w:tcPr>
            <w:tcW w:w="1245" w:type="dxa"/>
          </w:tcPr>
          <w:p w14:paraId="44590F1B" w14:textId="77777777" w:rsidR="00C901E4" w:rsidRPr="00A15DCB" w:rsidRDefault="00C901E4" w:rsidP="00C901E4">
            <w:pPr>
              <w:pStyle w:val="TAL"/>
            </w:pPr>
          </w:p>
        </w:tc>
      </w:tr>
      <w:tr w:rsidR="00C901E4" w:rsidRPr="00A15DCB" w14:paraId="6E2122F5" w14:textId="77777777" w:rsidTr="00846EC4">
        <w:tc>
          <w:tcPr>
            <w:tcW w:w="4535" w:type="dxa"/>
          </w:tcPr>
          <w:p w14:paraId="0DF8E1F6" w14:textId="77777777" w:rsidR="00C901E4" w:rsidRPr="00A15DCB" w:rsidRDefault="00C901E4" w:rsidP="00C901E4">
            <w:pPr>
              <w:pStyle w:val="TAL"/>
            </w:pPr>
            <w:r w:rsidRPr="00A15DCB">
              <w:t xml:space="preserve">      qcl-type1 SEQUENCE {</w:t>
            </w:r>
          </w:p>
        </w:tc>
        <w:tc>
          <w:tcPr>
            <w:tcW w:w="2267" w:type="dxa"/>
          </w:tcPr>
          <w:p w14:paraId="20015A6F" w14:textId="77777777" w:rsidR="00C901E4" w:rsidRPr="00A15DCB" w:rsidRDefault="00C901E4" w:rsidP="00C901E4">
            <w:pPr>
              <w:pStyle w:val="TAL"/>
            </w:pPr>
          </w:p>
        </w:tc>
        <w:tc>
          <w:tcPr>
            <w:tcW w:w="1700" w:type="dxa"/>
          </w:tcPr>
          <w:p w14:paraId="6EF71369" w14:textId="77777777" w:rsidR="00C901E4" w:rsidRPr="00A15DCB" w:rsidRDefault="00C901E4" w:rsidP="00C901E4">
            <w:pPr>
              <w:pStyle w:val="TAL"/>
            </w:pPr>
          </w:p>
        </w:tc>
        <w:tc>
          <w:tcPr>
            <w:tcW w:w="1245" w:type="dxa"/>
          </w:tcPr>
          <w:p w14:paraId="17B0A11A" w14:textId="77777777" w:rsidR="00C901E4" w:rsidRPr="00A15DCB" w:rsidRDefault="00C901E4" w:rsidP="00C901E4">
            <w:pPr>
              <w:pStyle w:val="TAL"/>
            </w:pPr>
          </w:p>
        </w:tc>
      </w:tr>
      <w:tr w:rsidR="00C901E4" w:rsidRPr="00A15DCB" w14:paraId="26000A36" w14:textId="77777777" w:rsidTr="00846EC4">
        <w:tc>
          <w:tcPr>
            <w:tcW w:w="4535" w:type="dxa"/>
          </w:tcPr>
          <w:p w14:paraId="0846F9E8" w14:textId="77777777" w:rsidR="00C901E4" w:rsidRPr="00A15DCB" w:rsidRDefault="00C901E4" w:rsidP="00C901E4">
            <w:pPr>
              <w:pStyle w:val="TAL"/>
            </w:pPr>
            <w:r w:rsidRPr="00A15DCB">
              <w:t xml:space="preserve">        cell</w:t>
            </w:r>
          </w:p>
        </w:tc>
        <w:tc>
          <w:tcPr>
            <w:tcW w:w="2267" w:type="dxa"/>
          </w:tcPr>
          <w:p w14:paraId="25EDF826" w14:textId="77777777" w:rsidR="00C901E4" w:rsidRPr="00A15DCB" w:rsidRDefault="00C901E4" w:rsidP="00C901E4">
            <w:pPr>
              <w:pStyle w:val="TAL"/>
            </w:pPr>
            <w:r w:rsidRPr="00A15DCB">
              <w:t>ServCellIndex of NR SpCell</w:t>
            </w:r>
          </w:p>
        </w:tc>
        <w:tc>
          <w:tcPr>
            <w:tcW w:w="1700" w:type="dxa"/>
          </w:tcPr>
          <w:p w14:paraId="35558C7E" w14:textId="77777777" w:rsidR="00C901E4" w:rsidRPr="00A15DCB" w:rsidRDefault="00C901E4" w:rsidP="00C901E4">
            <w:pPr>
              <w:pStyle w:val="TAL"/>
            </w:pPr>
            <w:r w:rsidRPr="00A15DCB">
              <w:t>Cell ID</w:t>
            </w:r>
          </w:p>
        </w:tc>
        <w:tc>
          <w:tcPr>
            <w:tcW w:w="1245" w:type="dxa"/>
          </w:tcPr>
          <w:p w14:paraId="2DFB8A94" w14:textId="77777777" w:rsidR="00C901E4" w:rsidRPr="00A15DCB" w:rsidRDefault="00C901E4" w:rsidP="00C901E4">
            <w:pPr>
              <w:pStyle w:val="TAL"/>
            </w:pPr>
          </w:p>
        </w:tc>
      </w:tr>
      <w:tr w:rsidR="00C901E4" w:rsidRPr="00A15DCB" w14:paraId="4D0ACBB4" w14:textId="77777777" w:rsidTr="00846EC4">
        <w:tc>
          <w:tcPr>
            <w:tcW w:w="4535" w:type="dxa"/>
          </w:tcPr>
          <w:p w14:paraId="6A94872A" w14:textId="77777777" w:rsidR="00C901E4" w:rsidRPr="00A15DCB" w:rsidRDefault="00C901E4" w:rsidP="00C901E4">
            <w:pPr>
              <w:pStyle w:val="TAL"/>
            </w:pPr>
            <w:r w:rsidRPr="00A15DCB">
              <w:t xml:space="preserve">        bwp-id</w:t>
            </w:r>
          </w:p>
        </w:tc>
        <w:tc>
          <w:tcPr>
            <w:tcW w:w="2267" w:type="dxa"/>
          </w:tcPr>
          <w:p w14:paraId="5F125662" w14:textId="77777777" w:rsidR="00C901E4" w:rsidRPr="00A15DCB" w:rsidRDefault="00C901E4" w:rsidP="00C901E4">
            <w:pPr>
              <w:pStyle w:val="TAL"/>
            </w:pPr>
            <w:r w:rsidRPr="00A15DCB">
              <w:t>0</w:t>
            </w:r>
          </w:p>
        </w:tc>
        <w:tc>
          <w:tcPr>
            <w:tcW w:w="1700" w:type="dxa"/>
          </w:tcPr>
          <w:p w14:paraId="5D88DEAB" w14:textId="77777777" w:rsidR="00C901E4" w:rsidRPr="00A15DCB" w:rsidRDefault="00C901E4" w:rsidP="00C901E4">
            <w:pPr>
              <w:pStyle w:val="TAL"/>
            </w:pPr>
            <w:r w:rsidRPr="00A15DCB">
              <w:t>BWP ID</w:t>
            </w:r>
          </w:p>
        </w:tc>
        <w:tc>
          <w:tcPr>
            <w:tcW w:w="1245" w:type="dxa"/>
          </w:tcPr>
          <w:p w14:paraId="66D323A1" w14:textId="77777777" w:rsidR="00C901E4" w:rsidRPr="00A15DCB" w:rsidRDefault="00C901E4" w:rsidP="00C901E4">
            <w:pPr>
              <w:pStyle w:val="TAL"/>
            </w:pPr>
          </w:p>
        </w:tc>
      </w:tr>
      <w:tr w:rsidR="00C901E4" w:rsidRPr="00A15DCB" w14:paraId="722FCED6" w14:textId="77777777" w:rsidTr="00846EC4">
        <w:tc>
          <w:tcPr>
            <w:tcW w:w="4535" w:type="dxa"/>
          </w:tcPr>
          <w:p w14:paraId="323587AA" w14:textId="77777777" w:rsidR="00C901E4" w:rsidRPr="00A15DCB" w:rsidRDefault="00C901E4" w:rsidP="00C901E4">
            <w:pPr>
              <w:pStyle w:val="TAL"/>
            </w:pPr>
            <w:r w:rsidRPr="00A15DCB">
              <w:t xml:space="preserve">        referenceSignal CHOICE {</w:t>
            </w:r>
          </w:p>
        </w:tc>
        <w:tc>
          <w:tcPr>
            <w:tcW w:w="2267" w:type="dxa"/>
          </w:tcPr>
          <w:p w14:paraId="4AA26557" w14:textId="77777777" w:rsidR="00C901E4" w:rsidRPr="00A15DCB" w:rsidRDefault="00C901E4" w:rsidP="00C901E4">
            <w:pPr>
              <w:pStyle w:val="TAL"/>
            </w:pPr>
          </w:p>
        </w:tc>
        <w:tc>
          <w:tcPr>
            <w:tcW w:w="1700" w:type="dxa"/>
          </w:tcPr>
          <w:p w14:paraId="5316999D" w14:textId="77777777" w:rsidR="00C901E4" w:rsidRPr="00A15DCB" w:rsidRDefault="00C901E4" w:rsidP="00C901E4">
            <w:pPr>
              <w:pStyle w:val="TAL"/>
            </w:pPr>
          </w:p>
        </w:tc>
        <w:tc>
          <w:tcPr>
            <w:tcW w:w="1245" w:type="dxa"/>
          </w:tcPr>
          <w:p w14:paraId="2510022A" w14:textId="77777777" w:rsidR="00C901E4" w:rsidRPr="00A15DCB" w:rsidRDefault="00C901E4" w:rsidP="00C901E4">
            <w:pPr>
              <w:pStyle w:val="TAL"/>
            </w:pPr>
          </w:p>
        </w:tc>
      </w:tr>
      <w:tr w:rsidR="00C901E4" w:rsidRPr="00A15DCB" w14:paraId="5C1F74A7" w14:textId="77777777" w:rsidTr="00846EC4">
        <w:tc>
          <w:tcPr>
            <w:tcW w:w="4535" w:type="dxa"/>
          </w:tcPr>
          <w:p w14:paraId="2F1ECFD2" w14:textId="77777777" w:rsidR="00C901E4" w:rsidRPr="00A15DCB" w:rsidRDefault="00C901E4" w:rsidP="00C901E4">
            <w:pPr>
              <w:pStyle w:val="TAL"/>
            </w:pPr>
            <w:r w:rsidRPr="00A15DCB">
              <w:t xml:space="preserve">          csi-rs</w:t>
            </w:r>
          </w:p>
        </w:tc>
        <w:tc>
          <w:tcPr>
            <w:tcW w:w="2267" w:type="dxa"/>
          </w:tcPr>
          <w:p w14:paraId="4C176A4E" w14:textId="77777777" w:rsidR="00C901E4" w:rsidRPr="00A15DCB" w:rsidRDefault="00C901E4" w:rsidP="00C901E4">
            <w:pPr>
              <w:pStyle w:val="TAL"/>
            </w:pPr>
            <w:r w:rsidRPr="00A15DCB">
              <w:t>1</w:t>
            </w:r>
          </w:p>
        </w:tc>
        <w:tc>
          <w:tcPr>
            <w:tcW w:w="1700" w:type="dxa"/>
          </w:tcPr>
          <w:p w14:paraId="395602F6" w14:textId="77777777" w:rsidR="00C901E4" w:rsidRPr="00A15DCB" w:rsidRDefault="00C901E4" w:rsidP="00C901E4">
            <w:pPr>
              <w:pStyle w:val="TAL"/>
            </w:pPr>
            <w:r w:rsidRPr="00A15DCB">
              <w:t>Csi-Rs index #1</w:t>
            </w:r>
          </w:p>
        </w:tc>
        <w:tc>
          <w:tcPr>
            <w:tcW w:w="1245" w:type="dxa"/>
          </w:tcPr>
          <w:p w14:paraId="33BC5BED" w14:textId="77777777" w:rsidR="00C901E4" w:rsidRPr="00A15DCB" w:rsidRDefault="00C901E4" w:rsidP="00C901E4">
            <w:pPr>
              <w:pStyle w:val="TAL"/>
            </w:pPr>
          </w:p>
        </w:tc>
      </w:tr>
      <w:tr w:rsidR="00C901E4" w:rsidRPr="00A15DCB" w14:paraId="56B8FA8E" w14:textId="77777777" w:rsidTr="00846EC4">
        <w:tc>
          <w:tcPr>
            <w:tcW w:w="4535" w:type="dxa"/>
          </w:tcPr>
          <w:p w14:paraId="3DCB178A" w14:textId="77777777" w:rsidR="00C901E4" w:rsidRPr="00A15DCB" w:rsidRDefault="00C901E4" w:rsidP="00C901E4">
            <w:pPr>
              <w:pStyle w:val="TAL"/>
            </w:pPr>
            <w:r w:rsidRPr="00A15DCB">
              <w:t xml:space="preserve">        }</w:t>
            </w:r>
          </w:p>
        </w:tc>
        <w:tc>
          <w:tcPr>
            <w:tcW w:w="2267" w:type="dxa"/>
          </w:tcPr>
          <w:p w14:paraId="3352E00D" w14:textId="77777777" w:rsidR="00C901E4" w:rsidRPr="00A15DCB" w:rsidRDefault="00C901E4" w:rsidP="00C901E4">
            <w:pPr>
              <w:pStyle w:val="TAL"/>
            </w:pPr>
          </w:p>
        </w:tc>
        <w:tc>
          <w:tcPr>
            <w:tcW w:w="1700" w:type="dxa"/>
          </w:tcPr>
          <w:p w14:paraId="0D6A212D" w14:textId="77777777" w:rsidR="00C901E4" w:rsidRPr="00A15DCB" w:rsidRDefault="00C901E4" w:rsidP="00C901E4">
            <w:pPr>
              <w:pStyle w:val="TAL"/>
            </w:pPr>
          </w:p>
        </w:tc>
        <w:tc>
          <w:tcPr>
            <w:tcW w:w="1245" w:type="dxa"/>
          </w:tcPr>
          <w:p w14:paraId="3B8775A4" w14:textId="77777777" w:rsidR="00C901E4" w:rsidRPr="00A15DCB" w:rsidRDefault="00C901E4" w:rsidP="00C901E4">
            <w:pPr>
              <w:pStyle w:val="TAL"/>
            </w:pPr>
          </w:p>
        </w:tc>
      </w:tr>
      <w:tr w:rsidR="00C901E4" w:rsidRPr="00A15DCB" w14:paraId="7E1798E7" w14:textId="77777777" w:rsidTr="00846EC4">
        <w:tc>
          <w:tcPr>
            <w:tcW w:w="4535" w:type="dxa"/>
          </w:tcPr>
          <w:p w14:paraId="1170FB98" w14:textId="77777777" w:rsidR="00C901E4" w:rsidRPr="00A15DCB" w:rsidRDefault="00C901E4" w:rsidP="00C901E4">
            <w:pPr>
              <w:pStyle w:val="TAL"/>
            </w:pPr>
            <w:r w:rsidRPr="00A15DCB">
              <w:t xml:space="preserve">        qcl-Type</w:t>
            </w:r>
          </w:p>
        </w:tc>
        <w:tc>
          <w:tcPr>
            <w:tcW w:w="2267" w:type="dxa"/>
          </w:tcPr>
          <w:p w14:paraId="3670C02D" w14:textId="77777777" w:rsidR="00C901E4" w:rsidRPr="00A15DCB" w:rsidRDefault="00C901E4" w:rsidP="00C901E4">
            <w:pPr>
              <w:pStyle w:val="TAL"/>
            </w:pPr>
            <w:r w:rsidRPr="00A15DCB">
              <w:t>type A</w:t>
            </w:r>
          </w:p>
        </w:tc>
        <w:tc>
          <w:tcPr>
            <w:tcW w:w="1700" w:type="dxa"/>
          </w:tcPr>
          <w:p w14:paraId="1E893C8A" w14:textId="77777777" w:rsidR="00C901E4" w:rsidRPr="00A15DCB" w:rsidRDefault="00C901E4" w:rsidP="00C901E4">
            <w:pPr>
              <w:pStyle w:val="TAL"/>
            </w:pPr>
          </w:p>
        </w:tc>
        <w:tc>
          <w:tcPr>
            <w:tcW w:w="1245" w:type="dxa"/>
          </w:tcPr>
          <w:p w14:paraId="11E44AD5" w14:textId="77777777" w:rsidR="00C901E4" w:rsidRPr="00A15DCB" w:rsidRDefault="00C901E4" w:rsidP="00C901E4">
            <w:pPr>
              <w:pStyle w:val="TAL"/>
            </w:pPr>
          </w:p>
        </w:tc>
      </w:tr>
      <w:tr w:rsidR="00C901E4" w:rsidRPr="00A15DCB" w14:paraId="571F48EB" w14:textId="77777777" w:rsidTr="00846EC4">
        <w:tc>
          <w:tcPr>
            <w:tcW w:w="4535" w:type="dxa"/>
          </w:tcPr>
          <w:p w14:paraId="6A51D9B7" w14:textId="77777777" w:rsidR="00C901E4" w:rsidRPr="00A15DCB" w:rsidRDefault="00C901E4" w:rsidP="00C901E4">
            <w:pPr>
              <w:pStyle w:val="TAL"/>
            </w:pPr>
            <w:r w:rsidRPr="00A15DCB">
              <w:t xml:space="preserve">      }</w:t>
            </w:r>
          </w:p>
        </w:tc>
        <w:tc>
          <w:tcPr>
            <w:tcW w:w="2267" w:type="dxa"/>
          </w:tcPr>
          <w:p w14:paraId="611A2ECD" w14:textId="77777777" w:rsidR="00C901E4" w:rsidRPr="00A15DCB" w:rsidRDefault="00C901E4" w:rsidP="00C901E4">
            <w:pPr>
              <w:pStyle w:val="TAL"/>
            </w:pPr>
          </w:p>
        </w:tc>
        <w:tc>
          <w:tcPr>
            <w:tcW w:w="1700" w:type="dxa"/>
          </w:tcPr>
          <w:p w14:paraId="448248D6" w14:textId="77777777" w:rsidR="00C901E4" w:rsidRPr="00A15DCB" w:rsidRDefault="00C901E4" w:rsidP="00C901E4">
            <w:pPr>
              <w:pStyle w:val="TAL"/>
            </w:pPr>
          </w:p>
        </w:tc>
        <w:tc>
          <w:tcPr>
            <w:tcW w:w="1245" w:type="dxa"/>
          </w:tcPr>
          <w:p w14:paraId="553115D4" w14:textId="77777777" w:rsidR="00C901E4" w:rsidRPr="00A15DCB" w:rsidRDefault="00C901E4" w:rsidP="00C901E4">
            <w:pPr>
              <w:pStyle w:val="TAL"/>
            </w:pPr>
          </w:p>
        </w:tc>
      </w:tr>
      <w:tr w:rsidR="00C901E4" w:rsidRPr="00A15DCB" w14:paraId="325E866E" w14:textId="77777777" w:rsidTr="00846EC4">
        <w:tc>
          <w:tcPr>
            <w:tcW w:w="4535" w:type="dxa"/>
          </w:tcPr>
          <w:p w14:paraId="663D5694" w14:textId="77777777" w:rsidR="00C901E4" w:rsidRPr="00A15DCB" w:rsidRDefault="00C901E4" w:rsidP="00C901E4">
            <w:pPr>
              <w:pStyle w:val="TAL"/>
            </w:pPr>
            <w:r w:rsidRPr="00A15DCB">
              <w:t xml:space="preserve">      qcl-type2</w:t>
            </w:r>
          </w:p>
        </w:tc>
        <w:tc>
          <w:tcPr>
            <w:tcW w:w="2267" w:type="dxa"/>
          </w:tcPr>
          <w:p w14:paraId="5A2F6B98" w14:textId="77777777" w:rsidR="00C901E4" w:rsidRPr="00A15DCB" w:rsidRDefault="00C901E4" w:rsidP="00C901E4">
            <w:pPr>
              <w:pStyle w:val="TAL"/>
            </w:pPr>
            <w:r w:rsidRPr="00A15DCB">
              <w:t>Not present</w:t>
            </w:r>
          </w:p>
        </w:tc>
        <w:tc>
          <w:tcPr>
            <w:tcW w:w="1700" w:type="dxa"/>
          </w:tcPr>
          <w:p w14:paraId="683F7B69" w14:textId="77777777" w:rsidR="00C901E4" w:rsidRPr="00A15DCB" w:rsidRDefault="00C901E4" w:rsidP="00C901E4">
            <w:pPr>
              <w:pStyle w:val="TAL"/>
            </w:pPr>
          </w:p>
        </w:tc>
        <w:tc>
          <w:tcPr>
            <w:tcW w:w="1245" w:type="dxa"/>
          </w:tcPr>
          <w:p w14:paraId="666E5923" w14:textId="77777777" w:rsidR="00C901E4" w:rsidRPr="00A15DCB" w:rsidRDefault="00C901E4" w:rsidP="00C901E4">
            <w:pPr>
              <w:pStyle w:val="TAL"/>
            </w:pPr>
          </w:p>
        </w:tc>
      </w:tr>
      <w:tr w:rsidR="00C901E4" w:rsidRPr="00A15DCB" w14:paraId="2EA4D84C" w14:textId="77777777" w:rsidTr="00846EC4">
        <w:tc>
          <w:tcPr>
            <w:tcW w:w="4535" w:type="dxa"/>
          </w:tcPr>
          <w:p w14:paraId="6F580752" w14:textId="77777777" w:rsidR="00C901E4" w:rsidRPr="00A15DCB" w:rsidRDefault="00C901E4" w:rsidP="00C901E4">
            <w:pPr>
              <w:pStyle w:val="TAL"/>
            </w:pPr>
            <w:r w:rsidRPr="00A15DCB">
              <w:t xml:space="preserve">      qcl-type2 SEQUENCE {</w:t>
            </w:r>
          </w:p>
        </w:tc>
        <w:tc>
          <w:tcPr>
            <w:tcW w:w="2267" w:type="dxa"/>
          </w:tcPr>
          <w:p w14:paraId="1F1DBB12" w14:textId="77777777" w:rsidR="00C901E4" w:rsidRPr="00A15DCB" w:rsidRDefault="00C901E4" w:rsidP="00C901E4">
            <w:pPr>
              <w:pStyle w:val="TAL"/>
            </w:pPr>
          </w:p>
        </w:tc>
        <w:tc>
          <w:tcPr>
            <w:tcW w:w="1700" w:type="dxa"/>
          </w:tcPr>
          <w:p w14:paraId="529E52C4" w14:textId="77777777" w:rsidR="00C901E4" w:rsidRPr="00A15DCB" w:rsidRDefault="00C901E4" w:rsidP="00C901E4">
            <w:pPr>
              <w:pStyle w:val="TAL"/>
            </w:pPr>
          </w:p>
        </w:tc>
        <w:tc>
          <w:tcPr>
            <w:tcW w:w="1245" w:type="dxa"/>
          </w:tcPr>
          <w:p w14:paraId="1EDA1002" w14:textId="77777777" w:rsidR="00C901E4" w:rsidRPr="00A15DCB" w:rsidRDefault="00C901E4" w:rsidP="00C901E4">
            <w:pPr>
              <w:pStyle w:val="TAL"/>
            </w:pPr>
            <w:r w:rsidRPr="00A15DCB">
              <w:t>FR2</w:t>
            </w:r>
          </w:p>
        </w:tc>
      </w:tr>
      <w:tr w:rsidR="00C901E4" w:rsidRPr="00A15DCB" w14:paraId="57531F1D" w14:textId="77777777" w:rsidTr="00846EC4">
        <w:tc>
          <w:tcPr>
            <w:tcW w:w="4535" w:type="dxa"/>
          </w:tcPr>
          <w:p w14:paraId="050A9E99" w14:textId="77777777" w:rsidR="00C901E4" w:rsidRPr="00A15DCB" w:rsidRDefault="00C901E4" w:rsidP="00C901E4">
            <w:pPr>
              <w:pStyle w:val="TAL"/>
            </w:pPr>
            <w:r w:rsidRPr="00A15DCB">
              <w:t xml:space="preserve">        cell</w:t>
            </w:r>
          </w:p>
        </w:tc>
        <w:tc>
          <w:tcPr>
            <w:tcW w:w="2267" w:type="dxa"/>
          </w:tcPr>
          <w:p w14:paraId="037315E6" w14:textId="77777777" w:rsidR="00C901E4" w:rsidRPr="00A15DCB" w:rsidRDefault="00C901E4" w:rsidP="00C901E4">
            <w:pPr>
              <w:pStyle w:val="TAL"/>
            </w:pPr>
            <w:r w:rsidRPr="00A15DCB">
              <w:t>ServCellIndex of NR SpCell</w:t>
            </w:r>
          </w:p>
        </w:tc>
        <w:tc>
          <w:tcPr>
            <w:tcW w:w="1700" w:type="dxa"/>
          </w:tcPr>
          <w:p w14:paraId="711BC283" w14:textId="77777777" w:rsidR="00C901E4" w:rsidRPr="00A15DCB" w:rsidRDefault="00C901E4" w:rsidP="00C901E4">
            <w:pPr>
              <w:pStyle w:val="TAL"/>
            </w:pPr>
            <w:r w:rsidRPr="00A15DCB">
              <w:t>Cell ID</w:t>
            </w:r>
          </w:p>
        </w:tc>
        <w:tc>
          <w:tcPr>
            <w:tcW w:w="1245" w:type="dxa"/>
          </w:tcPr>
          <w:p w14:paraId="51021100" w14:textId="77777777" w:rsidR="00C901E4" w:rsidRPr="00A15DCB" w:rsidRDefault="00C901E4" w:rsidP="00C901E4">
            <w:pPr>
              <w:pStyle w:val="TAL"/>
            </w:pPr>
          </w:p>
        </w:tc>
      </w:tr>
      <w:tr w:rsidR="00C901E4" w:rsidRPr="00A15DCB" w14:paraId="0CCDDBBD" w14:textId="77777777" w:rsidTr="00846EC4">
        <w:tc>
          <w:tcPr>
            <w:tcW w:w="4535" w:type="dxa"/>
          </w:tcPr>
          <w:p w14:paraId="2ADD8DE1" w14:textId="77777777" w:rsidR="00C901E4" w:rsidRPr="00A15DCB" w:rsidRDefault="00C901E4" w:rsidP="00C901E4">
            <w:pPr>
              <w:pStyle w:val="TAL"/>
            </w:pPr>
            <w:r w:rsidRPr="00A15DCB">
              <w:lastRenderedPageBreak/>
              <w:t xml:space="preserve">        bwp-id</w:t>
            </w:r>
          </w:p>
        </w:tc>
        <w:tc>
          <w:tcPr>
            <w:tcW w:w="2267" w:type="dxa"/>
          </w:tcPr>
          <w:p w14:paraId="1098AB43" w14:textId="77777777" w:rsidR="00C901E4" w:rsidRPr="00A15DCB" w:rsidRDefault="00C901E4" w:rsidP="00C901E4">
            <w:pPr>
              <w:pStyle w:val="TAL"/>
            </w:pPr>
            <w:r w:rsidRPr="00A15DCB">
              <w:t>0</w:t>
            </w:r>
          </w:p>
        </w:tc>
        <w:tc>
          <w:tcPr>
            <w:tcW w:w="1700" w:type="dxa"/>
          </w:tcPr>
          <w:p w14:paraId="4BEED77F" w14:textId="77777777" w:rsidR="00C901E4" w:rsidRPr="00A15DCB" w:rsidRDefault="00C901E4" w:rsidP="00C901E4">
            <w:pPr>
              <w:pStyle w:val="TAL"/>
            </w:pPr>
            <w:r w:rsidRPr="00A15DCB">
              <w:t>BWP ID</w:t>
            </w:r>
          </w:p>
        </w:tc>
        <w:tc>
          <w:tcPr>
            <w:tcW w:w="1245" w:type="dxa"/>
          </w:tcPr>
          <w:p w14:paraId="24CDF8C8" w14:textId="77777777" w:rsidR="00C901E4" w:rsidRPr="00A15DCB" w:rsidRDefault="00C901E4" w:rsidP="00C901E4">
            <w:pPr>
              <w:pStyle w:val="TAL"/>
            </w:pPr>
          </w:p>
        </w:tc>
      </w:tr>
      <w:tr w:rsidR="00C901E4" w:rsidRPr="00A15DCB" w14:paraId="5AD6B3E1" w14:textId="77777777" w:rsidTr="00846EC4">
        <w:tc>
          <w:tcPr>
            <w:tcW w:w="4535" w:type="dxa"/>
          </w:tcPr>
          <w:p w14:paraId="50739549" w14:textId="77777777" w:rsidR="00C901E4" w:rsidRPr="00A15DCB" w:rsidRDefault="00C901E4" w:rsidP="00C901E4">
            <w:pPr>
              <w:pStyle w:val="TAL"/>
            </w:pPr>
            <w:r w:rsidRPr="00A15DCB">
              <w:t xml:space="preserve">        referenceSignal CHOICE {</w:t>
            </w:r>
          </w:p>
        </w:tc>
        <w:tc>
          <w:tcPr>
            <w:tcW w:w="2267" w:type="dxa"/>
          </w:tcPr>
          <w:p w14:paraId="7D32F120" w14:textId="77777777" w:rsidR="00C901E4" w:rsidRPr="00A15DCB" w:rsidRDefault="00C901E4" w:rsidP="00C901E4">
            <w:pPr>
              <w:pStyle w:val="TAL"/>
            </w:pPr>
          </w:p>
        </w:tc>
        <w:tc>
          <w:tcPr>
            <w:tcW w:w="1700" w:type="dxa"/>
          </w:tcPr>
          <w:p w14:paraId="26595023" w14:textId="77777777" w:rsidR="00C901E4" w:rsidRPr="00A15DCB" w:rsidRDefault="00C901E4" w:rsidP="00C901E4">
            <w:pPr>
              <w:pStyle w:val="TAL"/>
            </w:pPr>
          </w:p>
        </w:tc>
        <w:tc>
          <w:tcPr>
            <w:tcW w:w="1245" w:type="dxa"/>
          </w:tcPr>
          <w:p w14:paraId="4B641DC4" w14:textId="77777777" w:rsidR="00C901E4" w:rsidRPr="00A15DCB" w:rsidRDefault="00C901E4" w:rsidP="00C901E4">
            <w:pPr>
              <w:pStyle w:val="TAL"/>
            </w:pPr>
          </w:p>
        </w:tc>
      </w:tr>
      <w:tr w:rsidR="00C901E4" w:rsidRPr="00A15DCB" w14:paraId="67A847DE" w14:textId="77777777" w:rsidTr="00846EC4">
        <w:tc>
          <w:tcPr>
            <w:tcW w:w="4535" w:type="dxa"/>
          </w:tcPr>
          <w:p w14:paraId="79BFAA1B" w14:textId="77777777" w:rsidR="00C901E4" w:rsidRPr="00A15DCB" w:rsidRDefault="00C901E4" w:rsidP="00C901E4">
            <w:pPr>
              <w:pStyle w:val="TAL"/>
            </w:pPr>
            <w:r w:rsidRPr="00A15DCB">
              <w:t xml:space="preserve">          Csi-rs</w:t>
            </w:r>
          </w:p>
        </w:tc>
        <w:tc>
          <w:tcPr>
            <w:tcW w:w="2267" w:type="dxa"/>
          </w:tcPr>
          <w:p w14:paraId="48EDD92D" w14:textId="77777777" w:rsidR="00C901E4" w:rsidRPr="00A15DCB" w:rsidRDefault="00C901E4" w:rsidP="00C901E4">
            <w:pPr>
              <w:pStyle w:val="TAL"/>
            </w:pPr>
            <w:r w:rsidRPr="00A15DCB">
              <w:t>1</w:t>
            </w:r>
          </w:p>
        </w:tc>
        <w:tc>
          <w:tcPr>
            <w:tcW w:w="1700" w:type="dxa"/>
          </w:tcPr>
          <w:p w14:paraId="67B1677D" w14:textId="77777777" w:rsidR="00C901E4" w:rsidRPr="00A15DCB" w:rsidRDefault="00C901E4" w:rsidP="00C901E4">
            <w:pPr>
              <w:pStyle w:val="TAL"/>
            </w:pPr>
            <w:r w:rsidRPr="00A15DCB">
              <w:t>Csi-Rs index #1</w:t>
            </w:r>
          </w:p>
        </w:tc>
        <w:tc>
          <w:tcPr>
            <w:tcW w:w="1245" w:type="dxa"/>
          </w:tcPr>
          <w:p w14:paraId="1BDC25F1" w14:textId="77777777" w:rsidR="00C901E4" w:rsidRPr="00A15DCB" w:rsidRDefault="00C901E4" w:rsidP="00C901E4">
            <w:pPr>
              <w:pStyle w:val="TAL"/>
            </w:pPr>
          </w:p>
        </w:tc>
      </w:tr>
      <w:tr w:rsidR="00C901E4" w:rsidRPr="00A15DCB" w14:paraId="1B8E5BEE" w14:textId="77777777" w:rsidTr="00846EC4">
        <w:tc>
          <w:tcPr>
            <w:tcW w:w="4535" w:type="dxa"/>
          </w:tcPr>
          <w:p w14:paraId="3DDA0E21" w14:textId="77777777" w:rsidR="00C901E4" w:rsidRPr="00A15DCB" w:rsidRDefault="00C901E4" w:rsidP="00C901E4">
            <w:pPr>
              <w:pStyle w:val="TAL"/>
            </w:pPr>
            <w:r w:rsidRPr="00A15DCB">
              <w:t xml:space="preserve">        }</w:t>
            </w:r>
          </w:p>
        </w:tc>
        <w:tc>
          <w:tcPr>
            <w:tcW w:w="2267" w:type="dxa"/>
          </w:tcPr>
          <w:p w14:paraId="715CD2D7" w14:textId="77777777" w:rsidR="00C901E4" w:rsidRPr="00A15DCB" w:rsidRDefault="00C901E4" w:rsidP="00C901E4">
            <w:pPr>
              <w:pStyle w:val="TAL"/>
            </w:pPr>
          </w:p>
        </w:tc>
        <w:tc>
          <w:tcPr>
            <w:tcW w:w="1700" w:type="dxa"/>
          </w:tcPr>
          <w:p w14:paraId="11116D8E" w14:textId="77777777" w:rsidR="00C901E4" w:rsidRPr="00A15DCB" w:rsidRDefault="00C901E4" w:rsidP="00C901E4">
            <w:pPr>
              <w:pStyle w:val="TAL"/>
            </w:pPr>
          </w:p>
        </w:tc>
        <w:tc>
          <w:tcPr>
            <w:tcW w:w="1245" w:type="dxa"/>
          </w:tcPr>
          <w:p w14:paraId="64A4A658" w14:textId="77777777" w:rsidR="00C901E4" w:rsidRPr="00A15DCB" w:rsidRDefault="00C901E4" w:rsidP="00C901E4">
            <w:pPr>
              <w:pStyle w:val="TAL"/>
            </w:pPr>
          </w:p>
        </w:tc>
      </w:tr>
      <w:tr w:rsidR="00C901E4" w:rsidRPr="00A15DCB" w14:paraId="3449A37F" w14:textId="77777777" w:rsidTr="00846EC4">
        <w:tc>
          <w:tcPr>
            <w:tcW w:w="4535" w:type="dxa"/>
          </w:tcPr>
          <w:p w14:paraId="3F698AC2" w14:textId="77777777" w:rsidR="00C901E4" w:rsidRPr="00A15DCB" w:rsidRDefault="00C901E4" w:rsidP="00C901E4">
            <w:pPr>
              <w:pStyle w:val="TAL"/>
            </w:pPr>
            <w:r w:rsidRPr="00A15DCB">
              <w:t xml:space="preserve">        qcl-Type</w:t>
            </w:r>
          </w:p>
        </w:tc>
        <w:tc>
          <w:tcPr>
            <w:tcW w:w="2267" w:type="dxa"/>
          </w:tcPr>
          <w:p w14:paraId="4EFD1163" w14:textId="77777777" w:rsidR="00C901E4" w:rsidRPr="00A15DCB" w:rsidRDefault="00C901E4" w:rsidP="00C901E4">
            <w:pPr>
              <w:pStyle w:val="TAL"/>
            </w:pPr>
            <w:r w:rsidRPr="00A15DCB">
              <w:t>type D</w:t>
            </w:r>
          </w:p>
        </w:tc>
        <w:tc>
          <w:tcPr>
            <w:tcW w:w="1700" w:type="dxa"/>
          </w:tcPr>
          <w:p w14:paraId="5D90E5CB" w14:textId="77777777" w:rsidR="00C901E4" w:rsidRPr="00A15DCB" w:rsidRDefault="00C901E4" w:rsidP="00C901E4">
            <w:pPr>
              <w:pStyle w:val="TAL"/>
            </w:pPr>
          </w:p>
        </w:tc>
        <w:tc>
          <w:tcPr>
            <w:tcW w:w="1245" w:type="dxa"/>
          </w:tcPr>
          <w:p w14:paraId="1ACC8CFE" w14:textId="77777777" w:rsidR="00C901E4" w:rsidRPr="00A15DCB" w:rsidRDefault="00C901E4" w:rsidP="00C901E4">
            <w:pPr>
              <w:pStyle w:val="TAL"/>
            </w:pPr>
          </w:p>
        </w:tc>
      </w:tr>
      <w:tr w:rsidR="00C901E4" w:rsidRPr="00A15DCB" w14:paraId="4F4EEB13" w14:textId="77777777" w:rsidTr="00846EC4">
        <w:tc>
          <w:tcPr>
            <w:tcW w:w="4535" w:type="dxa"/>
          </w:tcPr>
          <w:p w14:paraId="081213F6" w14:textId="77777777" w:rsidR="00C901E4" w:rsidRPr="00A15DCB" w:rsidRDefault="00C901E4" w:rsidP="00C901E4">
            <w:pPr>
              <w:pStyle w:val="TAL"/>
            </w:pPr>
            <w:r w:rsidRPr="00A15DCB">
              <w:t xml:space="preserve">      }</w:t>
            </w:r>
          </w:p>
        </w:tc>
        <w:tc>
          <w:tcPr>
            <w:tcW w:w="2267" w:type="dxa"/>
          </w:tcPr>
          <w:p w14:paraId="38946928" w14:textId="77777777" w:rsidR="00C901E4" w:rsidRPr="00A15DCB" w:rsidRDefault="00C901E4" w:rsidP="00C901E4">
            <w:pPr>
              <w:pStyle w:val="TAL"/>
            </w:pPr>
          </w:p>
        </w:tc>
        <w:tc>
          <w:tcPr>
            <w:tcW w:w="1700" w:type="dxa"/>
          </w:tcPr>
          <w:p w14:paraId="3093047D" w14:textId="77777777" w:rsidR="00C901E4" w:rsidRPr="00A15DCB" w:rsidRDefault="00C901E4" w:rsidP="00C901E4">
            <w:pPr>
              <w:pStyle w:val="TAL"/>
            </w:pPr>
          </w:p>
        </w:tc>
        <w:tc>
          <w:tcPr>
            <w:tcW w:w="1245" w:type="dxa"/>
          </w:tcPr>
          <w:p w14:paraId="13200AE7" w14:textId="77777777" w:rsidR="00C901E4" w:rsidRPr="00A15DCB" w:rsidRDefault="00C901E4" w:rsidP="00C901E4">
            <w:pPr>
              <w:pStyle w:val="TAL"/>
            </w:pPr>
          </w:p>
        </w:tc>
      </w:tr>
      <w:tr w:rsidR="00C901E4" w:rsidRPr="00A15DCB" w14:paraId="738072E4" w14:textId="77777777" w:rsidTr="00070E77">
        <w:tc>
          <w:tcPr>
            <w:tcW w:w="4535" w:type="dxa"/>
          </w:tcPr>
          <w:p w14:paraId="219D29B8" w14:textId="77777777" w:rsidR="00C901E4" w:rsidRPr="00A15DCB" w:rsidRDefault="00C901E4" w:rsidP="00070E77">
            <w:pPr>
              <w:pStyle w:val="TAL"/>
            </w:pPr>
            <w:r w:rsidRPr="00A15DCB">
              <w:t xml:space="preserve">    }</w:t>
            </w:r>
          </w:p>
        </w:tc>
        <w:tc>
          <w:tcPr>
            <w:tcW w:w="2267" w:type="dxa"/>
          </w:tcPr>
          <w:p w14:paraId="25564E50" w14:textId="77777777" w:rsidR="00C901E4" w:rsidRPr="00A15DCB" w:rsidRDefault="00C901E4" w:rsidP="00070E77">
            <w:pPr>
              <w:pStyle w:val="TAL"/>
            </w:pPr>
          </w:p>
        </w:tc>
        <w:tc>
          <w:tcPr>
            <w:tcW w:w="1700" w:type="dxa"/>
          </w:tcPr>
          <w:p w14:paraId="7B071E10" w14:textId="77777777" w:rsidR="00C901E4" w:rsidRPr="00A15DCB" w:rsidRDefault="00C901E4" w:rsidP="00070E77">
            <w:pPr>
              <w:pStyle w:val="TAL"/>
            </w:pPr>
          </w:p>
        </w:tc>
        <w:tc>
          <w:tcPr>
            <w:tcW w:w="1245" w:type="dxa"/>
          </w:tcPr>
          <w:p w14:paraId="5B194532" w14:textId="77777777" w:rsidR="00C901E4" w:rsidRPr="00A15DCB" w:rsidRDefault="00C901E4" w:rsidP="00070E77">
            <w:pPr>
              <w:pStyle w:val="TAL"/>
            </w:pPr>
          </w:p>
        </w:tc>
      </w:tr>
      <w:tr w:rsidR="00C901E4" w:rsidRPr="00A15DCB" w14:paraId="135B06F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1C48BF7"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C3A556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4EA2B21"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6855001" w14:textId="77777777" w:rsidR="00C901E4" w:rsidRPr="00A15DCB" w:rsidRDefault="00C901E4" w:rsidP="00C901E4">
            <w:pPr>
              <w:pStyle w:val="TAL"/>
            </w:pPr>
          </w:p>
        </w:tc>
      </w:tr>
      <w:tr w:rsidR="00C901E4" w:rsidRPr="00A15DCB" w14:paraId="16C5FFA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627DC79"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241C926"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0CEA3AE"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69FAC3" w14:textId="77777777" w:rsidR="00C901E4" w:rsidRPr="00A15DCB" w:rsidRDefault="00C901E4" w:rsidP="00C901E4">
            <w:pPr>
              <w:pStyle w:val="TAL"/>
            </w:pPr>
          </w:p>
        </w:tc>
      </w:tr>
    </w:tbl>
    <w:p w14:paraId="44ED8A53" w14:textId="77777777" w:rsidR="00F77F38" w:rsidRPr="00A15DCB" w:rsidRDefault="00F77F38" w:rsidP="00F77F38"/>
    <w:p w14:paraId="67E07821" w14:textId="77777777" w:rsidR="00F77F38" w:rsidRPr="00A15DCB" w:rsidRDefault="00F77F38" w:rsidP="00F77F38">
      <w:pPr>
        <w:pStyle w:val="TH"/>
        <w:rPr>
          <w:i/>
        </w:rPr>
      </w:pPr>
      <w:r w:rsidRPr="00A15DCB">
        <w:t>Table 7.1.1.1.4.3.3-9</w:t>
      </w:r>
      <w:r w:rsidR="00310B78" w:rsidRPr="00A15DCB">
        <w:t>:</w:t>
      </w:r>
      <w:r w:rsidRPr="00A15DCB">
        <w:t xml:space="preserve"> </w:t>
      </w:r>
      <w:r w:rsidRPr="00A15DCB">
        <w:rPr>
          <w:i/>
        </w:rPr>
        <w:t xml:space="preserve">PDCCH-Config </w:t>
      </w:r>
      <w:r w:rsidRPr="00A15DCB">
        <w:t xml:space="preserve">(Table 7.1.1.1.4.3.3-6: </w:t>
      </w:r>
      <w:r w:rsidRPr="00A15DCB">
        <w:rPr>
          <w:i/>
        </w:rPr>
        <w:t>BWP-DownlinkDedicated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65D4DF9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96D6BFF" w14:textId="77777777" w:rsidR="00F77F38" w:rsidRPr="00A15DCB" w:rsidRDefault="00F77F38" w:rsidP="00F77F38">
            <w:pPr>
              <w:pStyle w:val="TAH"/>
              <w:jc w:val="left"/>
              <w:rPr>
                <w:b w:val="0"/>
              </w:rPr>
            </w:pPr>
            <w:r w:rsidRPr="00A15DCB">
              <w:rPr>
                <w:b w:val="0"/>
              </w:rPr>
              <w:t>Derivation Path: TS 38.508-1 [4],Table 4.6.3-95</w:t>
            </w:r>
          </w:p>
        </w:tc>
      </w:tr>
      <w:tr w:rsidR="00F77F38" w:rsidRPr="00A15DCB" w14:paraId="4D97D8C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2928869"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A87F4D8"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CC8CE00"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E938D13" w14:textId="77777777" w:rsidR="00F77F38" w:rsidRPr="00A15DCB" w:rsidRDefault="00F77F38" w:rsidP="00F77F38">
            <w:pPr>
              <w:pStyle w:val="TAH"/>
            </w:pPr>
            <w:r w:rsidRPr="00A15DCB">
              <w:t>Condition</w:t>
            </w:r>
          </w:p>
        </w:tc>
      </w:tr>
      <w:tr w:rsidR="00F77F38" w:rsidRPr="00A15DCB" w14:paraId="30349CB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46A6A" w14:textId="77777777" w:rsidR="00F77F38" w:rsidRPr="00A15DCB" w:rsidRDefault="00F77F38" w:rsidP="00F77F38">
            <w:pPr>
              <w:pStyle w:val="TAL"/>
            </w:pPr>
            <w:r w:rsidRPr="00A15DCB">
              <w:t xml:space="preserve">PDCCH-Config::=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085344B8"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80030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005E76" w14:textId="77777777" w:rsidR="00F77F38" w:rsidRPr="00A15DCB" w:rsidRDefault="00F77F38" w:rsidP="00F77F38">
            <w:pPr>
              <w:pStyle w:val="TAL"/>
            </w:pPr>
          </w:p>
        </w:tc>
      </w:tr>
      <w:tr w:rsidR="00F77F38" w:rsidRPr="00A15DCB" w14:paraId="70DC4EE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6D4676" w14:textId="77777777" w:rsidR="00F77F38" w:rsidRPr="00A15DCB" w:rsidRDefault="00F77F38" w:rsidP="00F77F38">
            <w:pPr>
              <w:pStyle w:val="TAL"/>
            </w:pPr>
            <w:r w:rsidRPr="00A15DCB">
              <w:t xml:space="preserve">  controlResourceSetToAddModList SEQUENCE(SEQUENCE(SIZE (1..3)) OF </w:t>
            </w:r>
            <w:r w:rsidR="00C901E4" w:rsidRPr="00A15DCB">
              <w:rPr>
                <w:rFonts w:eastAsia="MS Mincho"/>
                <w:lang w:eastAsia="en-US"/>
              </w:rPr>
              <w:t>ControlResourceSet</w:t>
            </w:r>
            <w:r w:rsidRPr="00A15DCB">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435143B"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5355DC8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FABAC8" w14:textId="77777777" w:rsidR="00F77F38" w:rsidRPr="00A15DCB" w:rsidRDefault="00F77F38" w:rsidP="00F77F38">
            <w:pPr>
              <w:pStyle w:val="TAL"/>
            </w:pPr>
          </w:p>
        </w:tc>
      </w:tr>
      <w:tr w:rsidR="00F77F38" w:rsidRPr="00A15DCB" w14:paraId="54119DEE" w14:textId="77777777" w:rsidTr="00F77F38">
        <w:tc>
          <w:tcPr>
            <w:tcW w:w="4535" w:type="dxa"/>
            <w:tcBorders>
              <w:top w:val="single" w:sz="4" w:space="0" w:color="auto"/>
              <w:left w:val="single" w:sz="4" w:space="0" w:color="auto"/>
              <w:bottom w:val="single" w:sz="4" w:space="0" w:color="auto"/>
              <w:right w:val="single" w:sz="4" w:space="0" w:color="auto"/>
            </w:tcBorders>
          </w:tcPr>
          <w:p w14:paraId="4ECC530E" w14:textId="77777777" w:rsidR="00F77F38" w:rsidRPr="00A15DCB" w:rsidRDefault="00F77F38" w:rsidP="00F77F38">
            <w:pPr>
              <w:pStyle w:val="TAL"/>
              <w:rPr>
                <w:lang w:eastAsia="zh-CN"/>
              </w:rPr>
            </w:pPr>
            <w:r w:rsidRPr="00A15DCB">
              <w:rPr>
                <w:lang w:eastAsia="zh-CN"/>
              </w:rPr>
              <w:t xml:space="preserve">  </w:t>
            </w:r>
            <w:r w:rsidR="00C901E4" w:rsidRPr="00A15DCB">
              <w:rPr>
                <w:lang w:eastAsia="zh-CN"/>
              </w:rPr>
              <w:t xml:space="preserve">  </w:t>
            </w:r>
            <w:r w:rsidRPr="00A15DCB">
              <w:t>ControlResourceSet[1]</w:t>
            </w:r>
          </w:p>
        </w:tc>
        <w:tc>
          <w:tcPr>
            <w:tcW w:w="2267" w:type="dxa"/>
            <w:tcBorders>
              <w:top w:val="single" w:sz="4" w:space="0" w:color="auto"/>
              <w:left w:val="single" w:sz="4" w:space="0" w:color="auto"/>
              <w:bottom w:val="single" w:sz="4" w:space="0" w:color="auto"/>
              <w:right w:val="single" w:sz="4" w:space="0" w:color="auto"/>
            </w:tcBorders>
          </w:tcPr>
          <w:p w14:paraId="0F9B173B" w14:textId="77777777" w:rsidR="00F77F38" w:rsidRPr="00A15DCB" w:rsidRDefault="00F77F38" w:rsidP="00F77F38">
            <w:pPr>
              <w:pStyle w:val="TAL"/>
            </w:pPr>
            <w:r w:rsidRPr="00A15DCB">
              <w:t>ControlResourceSetid1</w:t>
            </w:r>
          </w:p>
        </w:tc>
        <w:tc>
          <w:tcPr>
            <w:tcW w:w="1700" w:type="dxa"/>
            <w:tcBorders>
              <w:top w:val="single" w:sz="4" w:space="0" w:color="auto"/>
              <w:left w:val="single" w:sz="4" w:space="0" w:color="auto"/>
              <w:bottom w:val="single" w:sz="4" w:space="0" w:color="auto"/>
              <w:right w:val="single" w:sz="4" w:space="0" w:color="auto"/>
            </w:tcBorders>
          </w:tcPr>
          <w:p w14:paraId="4BD6EF6D" w14:textId="77777777" w:rsidR="00F77F38" w:rsidRPr="00A15DCB" w:rsidRDefault="00C901E4" w:rsidP="00F77F38">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0FABFCE5" w14:textId="77777777" w:rsidR="00F77F38" w:rsidRPr="00A15DCB" w:rsidRDefault="00F77F38" w:rsidP="00F77F38">
            <w:pPr>
              <w:pStyle w:val="TAL"/>
            </w:pPr>
          </w:p>
        </w:tc>
      </w:tr>
      <w:tr w:rsidR="00F77F38" w:rsidRPr="00A15DCB" w14:paraId="65CAB9C0" w14:textId="77777777" w:rsidTr="00F77F38">
        <w:tc>
          <w:tcPr>
            <w:tcW w:w="4535" w:type="dxa"/>
            <w:tcBorders>
              <w:top w:val="single" w:sz="4" w:space="0" w:color="auto"/>
              <w:left w:val="single" w:sz="4" w:space="0" w:color="auto"/>
              <w:bottom w:val="single" w:sz="4" w:space="0" w:color="auto"/>
              <w:right w:val="single" w:sz="4" w:space="0" w:color="auto"/>
            </w:tcBorders>
          </w:tcPr>
          <w:p w14:paraId="42E48AE7" w14:textId="77777777" w:rsidR="00F77F38" w:rsidRPr="00A15DCB" w:rsidRDefault="00F77F38" w:rsidP="00F77F38">
            <w:pPr>
              <w:pStyle w:val="TAL"/>
              <w:rPr>
                <w:lang w:eastAsia="zh-CN"/>
              </w:rPr>
            </w:pPr>
            <w:r w:rsidRPr="00A15DCB">
              <w:rPr>
                <w:lang w:eastAsia="zh-CN"/>
              </w:rPr>
              <w:t xml:space="preserve">  </w:t>
            </w:r>
            <w:r w:rsidR="00C901E4" w:rsidRPr="00A15DCB">
              <w:rPr>
                <w:lang w:eastAsia="zh-CN"/>
              </w:rPr>
              <w:t xml:space="preserve">  </w:t>
            </w:r>
            <w:r w:rsidRPr="00A15DCB">
              <w:t>ControlResourceSet[2]</w:t>
            </w:r>
          </w:p>
        </w:tc>
        <w:tc>
          <w:tcPr>
            <w:tcW w:w="2267" w:type="dxa"/>
            <w:tcBorders>
              <w:top w:val="single" w:sz="4" w:space="0" w:color="auto"/>
              <w:left w:val="single" w:sz="4" w:space="0" w:color="auto"/>
              <w:bottom w:val="single" w:sz="4" w:space="0" w:color="auto"/>
              <w:right w:val="single" w:sz="4" w:space="0" w:color="auto"/>
            </w:tcBorders>
          </w:tcPr>
          <w:p w14:paraId="54B198C8" w14:textId="77777777" w:rsidR="00F77F38" w:rsidRPr="00A15DCB" w:rsidRDefault="00F77F38" w:rsidP="00F77F38">
            <w:pPr>
              <w:pStyle w:val="TAL"/>
            </w:pPr>
            <w:r w:rsidRPr="00A15DCB">
              <w:t>ControlResourceSetid2</w:t>
            </w:r>
          </w:p>
        </w:tc>
        <w:tc>
          <w:tcPr>
            <w:tcW w:w="1700" w:type="dxa"/>
            <w:tcBorders>
              <w:top w:val="single" w:sz="4" w:space="0" w:color="auto"/>
              <w:left w:val="single" w:sz="4" w:space="0" w:color="auto"/>
              <w:bottom w:val="single" w:sz="4" w:space="0" w:color="auto"/>
              <w:right w:val="single" w:sz="4" w:space="0" w:color="auto"/>
            </w:tcBorders>
          </w:tcPr>
          <w:p w14:paraId="3C3F1AD5" w14:textId="77777777" w:rsidR="00F77F38" w:rsidRPr="00A15DCB" w:rsidRDefault="00C901E4" w:rsidP="00F77F38">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5BF51F9D" w14:textId="77777777" w:rsidR="00F77F38" w:rsidRPr="00A15DCB" w:rsidRDefault="00F77F38" w:rsidP="00F77F38">
            <w:pPr>
              <w:pStyle w:val="TAL"/>
            </w:pPr>
          </w:p>
        </w:tc>
      </w:tr>
      <w:tr w:rsidR="00F77F38" w:rsidRPr="00A15DCB" w14:paraId="41327C23" w14:textId="77777777" w:rsidTr="00F77F38">
        <w:tc>
          <w:tcPr>
            <w:tcW w:w="4535" w:type="dxa"/>
            <w:tcBorders>
              <w:top w:val="single" w:sz="4" w:space="0" w:color="auto"/>
              <w:left w:val="single" w:sz="4" w:space="0" w:color="auto"/>
              <w:bottom w:val="single" w:sz="4" w:space="0" w:color="auto"/>
              <w:right w:val="single" w:sz="4" w:space="0" w:color="auto"/>
            </w:tcBorders>
          </w:tcPr>
          <w:p w14:paraId="2D44F449"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95C5FD2"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D4EA2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28E052" w14:textId="77777777" w:rsidR="00F77F38" w:rsidRPr="00A15DCB" w:rsidRDefault="00F77F38" w:rsidP="00F77F38">
            <w:pPr>
              <w:pStyle w:val="TAL"/>
            </w:pPr>
          </w:p>
        </w:tc>
      </w:tr>
      <w:tr w:rsidR="00F77F38" w:rsidRPr="00A15DCB" w14:paraId="6245EA6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8D11618" w14:textId="77777777" w:rsidR="00F77F38" w:rsidRPr="00A15DCB" w:rsidRDefault="00F77F38" w:rsidP="00F77F38">
            <w:pPr>
              <w:pStyle w:val="TAL"/>
            </w:pPr>
            <w:r w:rsidRPr="00A15DCB">
              <w:t xml:space="preserve">  searchSpacesToAddModList SEQUENCE(SIZE (1..10)) OF </w:t>
            </w:r>
            <w:r w:rsidR="00C901E4" w:rsidRPr="00A15DCB">
              <w:t>SearchSpace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8496638"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52E3417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536B3D" w14:textId="77777777" w:rsidR="00F77F38" w:rsidRPr="00A15DCB" w:rsidRDefault="00F77F38" w:rsidP="00F77F38">
            <w:pPr>
              <w:pStyle w:val="TAL"/>
            </w:pPr>
          </w:p>
        </w:tc>
      </w:tr>
      <w:tr w:rsidR="00C901E4" w:rsidRPr="00A15DCB" w14:paraId="0918050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3EA3AC" w14:textId="77777777" w:rsidR="00C901E4" w:rsidRPr="00A15DCB" w:rsidRDefault="00C901E4" w:rsidP="00C901E4">
            <w:pPr>
              <w:pStyle w:val="TAL"/>
            </w:pPr>
            <w:r w:rsidRPr="00A15DCB">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1119DC0C" w14:textId="77777777" w:rsidR="00C901E4" w:rsidRPr="00A15DCB" w:rsidRDefault="00C901E4" w:rsidP="00C901E4">
            <w:pPr>
              <w:pStyle w:val="TAL"/>
            </w:pPr>
            <w:r w:rsidRPr="00A15DCB">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81B74AE" w14:textId="77777777" w:rsidR="00C901E4" w:rsidRPr="00A15DCB" w:rsidRDefault="00C901E4" w:rsidP="00C901E4">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4057F327" w14:textId="77777777" w:rsidR="00C901E4" w:rsidRPr="00A15DCB" w:rsidRDefault="00C901E4" w:rsidP="00C901E4">
            <w:pPr>
              <w:pStyle w:val="TAL"/>
            </w:pPr>
          </w:p>
        </w:tc>
      </w:tr>
      <w:tr w:rsidR="00C901E4" w:rsidRPr="00A15DCB" w14:paraId="52FA0EA6" w14:textId="77777777" w:rsidTr="00F77F38">
        <w:tc>
          <w:tcPr>
            <w:tcW w:w="4535" w:type="dxa"/>
            <w:tcBorders>
              <w:top w:val="single" w:sz="4" w:space="0" w:color="auto"/>
              <w:left w:val="single" w:sz="4" w:space="0" w:color="auto"/>
              <w:bottom w:val="single" w:sz="4" w:space="0" w:color="auto"/>
              <w:right w:val="single" w:sz="4" w:space="0" w:color="auto"/>
            </w:tcBorders>
          </w:tcPr>
          <w:p w14:paraId="79847EB4" w14:textId="77777777" w:rsidR="00C901E4" w:rsidRPr="00A15DCB" w:rsidRDefault="00C901E4" w:rsidP="00C901E4">
            <w:pPr>
              <w:pStyle w:val="TAL"/>
            </w:pPr>
            <w:r w:rsidRPr="00A15DCB">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6AFDB7F3" w14:textId="77777777" w:rsidR="00C901E4" w:rsidRPr="00A15DCB" w:rsidRDefault="00C901E4" w:rsidP="00C901E4">
            <w:pPr>
              <w:pStyle w:val="TAL"/>
            </w:pPr>
            <w:r w:rsidRPr="00A15DCB">
              <w:t>SearchSpaceBFR</w:t>
            </w:r>
          </w:p>
        </w:tc>
        <w:tc>
          <w:tcPr>
            <w:tcW w:w="1700" w:type="dxa"/>
            <w:tcBorders>
              <w:top w:val="single" w:sz="4" w:space="0" w:color="auto"/>
              <w:left w:val="single" w:sz="4" w:space="0" w:color="auto"/>
              <w:bottom w:val="single" w:sz="4" w:space="0" w:color="auto"/>
              <w:right w:val="single" w:sz="4" w:space="0" w:color="auto"/>
            </w:tcBorders>
          </w:tcPr>
          <w:p w14:paraId="2286C929" w14:textId="77777777" w:rsidR="00C901E4" w:rsidRPr="00A15DCB" w:rsidRDefault="00C901E4" w:rsidP="00C901E4">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27DFE251" w14:textId="77777777" w:rsidR="00C901E4" w:rsidRPr="00A15DCB" w:rsidRDefault="00C901E4" w:rsidP="00C901E4">
            <w:pPr>
              <w:pStyle w:val="TAL"/>
            </w:pPr>
          </w:p>
        </w:tc>
      </w:tr>
      <w:tr w:rsidR="00C901E4" w:rsidRPr="00A15DCB" w14:paraId="664160B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E10CC3F"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57873D7"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900C89C"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E1CE9C7" w14:textId="77777777" w:rsidR="00C901E4" w:rsidRPr="00A15DCB" w:rsidRDefault="00C901E4" w:rsidP="00C901E4">
            <w:pPr>
              <w:pStyle w:val="TAL"/>
            </w:pPr>
          </w:p>
        </w:tc>
      </w:tr>
      <w:tr w:rsidR="00C901E4" w:rsidRPr="00A15DCB" w14:paraId="7CC9115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83C32"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39A43B3"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023F57A"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E8D4627" w14:textId="77777777" w:rsidR="00C901E4" w:rsidRPr="00A15DCB" w:rsidRDefault="00C901E4" w:rsidP="00C901E4">
            <w:pPr>
              <w:pStyle w:val="TAL"/>
            </w:pPr>
          </w:p>
        </w:tc>
      </w:tr>
    </w:tbl>
    <w:p w14:paraId="48AA57BF" w14:textId="77777777" w:rsidR="00F77F38" w:rsidRPr="00A15DCB" w:rsidRDefault="00F77F38" w:rsidP="00F77F38"/>
    <w:p w14:paraId="49F51606" w14:textId="77777777" w:rsidR="00F77F38" w:rsidRPr="00A15DCB" w:rsidRDefault="00F77F38" w:rsidP="00F77F38">
      <w:pPr>
        <w:pStyle w:val="TH"/>
        <w:rPr>
          <w:i/>
        </w:rPr>
      </w:pPr>
      <w:r w:rsidRPr="00A15DCB">
        <w:t xml:space="preserve">Table 7.1.1.1.4.3.3-10: </w:t>
      </w:r>
      <w:r w:rsidRPr="00A15DCB">
        <w:rPr>
          <w:i/>
        </w:rPr>
        <w:t xml:space="preserve">ControlResourceSetId1 </w:t>
      </w:r>
      <w:r w:rsidRPr="00A15DCB">
        <w:t xml:space="preserve">(Table 7.1.1.1.4.3.3-9: </w:t>
      </w:r>
      <w:r w:rsidRPr="00A15DCB">
        <w:rPr>
          <w:i/>
        </w:rPr>
        <w:t>PDCCH-Config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A15DCB" w14:paraId="67102DC9" w14:textId="77777777" w:rsidTr="00F77F38">
        <w:tc>
          <w:tcPr>
            <w:tcW w:w="9747" w:type="dxa"/>
            <w:gridSpan w:val="4"/>
          </w:tcPr>
          <w:p w14:paraId="5A5AC3A3" w14:textId="77777777" w:rsidR="00F77F38" w:rsidRPr="00A15DCB" w:rsidRDefault="00F77F38" w:rsidP="00F77F38">
            <w:pPr>
              <w:pStyle w:val="TAH"/>
              <w:jc w:val="left"/>
              <w:rPr>
                <w:b w:val="0"/>
              </w:rPr>
            </w:pPr>
            <w:r w:rsidRPr="00A15DCB">
              <w:rPr>
                <w:b w:val="0"/>
              </w:rPr>
              <w:t>Derivation Path: TS 38.508-1 [4], Table 4.6.3-28</w:t>
            </w:r>
          </w:p>
        </w:tc>
      </w:tr>
      <w:tr w:rsidR="00F77F38" w:rsidRPr="00A15DCB" w14:paraId="6B075C35" w14:textId="77777777" w:rsidTr="00F77F38">
        <w:tc>
          <w:tcPr>
            <w:tcW w:w="4535" w:type="dxa"/>
          </w:tcPr>
          <w:p w14:paraId="72B97599" w14:textId="77777777" w:rsidR="00F77F38" w:rsidRPr="00A15DCB" w:rsidRDefault="00F77F38" w:rsidP="00F77F38">
            <w:pPr>
              <w:pStyle w:val="TAH"/>
            </w:pPr>
            <w:r w:rsidRPr="00A15DCB">
              <w:t>Information Element</w:t>
            </w:r>
          </w:p>
        </w:tc>
        <w:tc>
          <w:tcPr>
            <w:tcW w:w="2267" w:type="dxa"/>
          </w:tcPr>
          <w:p w14:paraId="4FE158E8" w14:textId="77777777" w:rsidR="00F77F38" w:rsidRPr="00A15DCB" w:rsidRDefault="00F77F38" w:rsidP="00F77F38">
            <w:pPr>
              <w:pStyle w:val="TAH"/>
            </w:pPr>
            <w:r w:rsidRPr="00A15DCB">
              <w:t>Value/remark</w:t>
            </w:r>
          </w:p>
        </w:tc>
        <w:tc>
          <w:tcPr>
            <w:tcW w:w="1700" w:type="dxa"/>
          </w:tcPr>
          <w:p w14:paraId="131C8C88" w14:textId="77777777" w:rsidR="00F77F38" w:rsidRPr="00A15DCB" w:rsidRDefault="00F77F38" w:rsidP="00F77F38">
            <w:pPr>
              <w:pStyle w:val="TAH"/>
            </w:pPr>
            <w:r w:rsidRPr="00A15DCB">
              <w:t>Comment</w:t>
            </w:r>
          </w:p>
        </w:tc>
        <w:tc>
          <w:tcPr>
            <w:tcW w:w="1245" w:type="dxa"/>
          </w:tcPr>
          <w:p w14:paraId="4948057D" w14:textId="77777777" w:rsidR="00F77F38" w:rsidRPr="00A15DCB" w:rsidRDefault="00F77F38" w:rsidP="00F77F38">
            <w:pPr>
              <w:pStyle w:val="TAH"/>
            </w:pPr>
            <w:r w:rsidRPr="00A15DCB">
              <w:t>Condition</w:t>
            </w:r>
          </w:p>
        </w:tc>
      </w:tr>
      <w:tr w:rsidR="00F77F38" w:rsidRPr="00A15DCB" w14:paraId="3C4598CB" w14:textId="77777777" w:rsidTr="00F77F38">
        <w:tc>
          <w:tcPr>
            <w:tcW w:w="4535" w:type="dxa"/>
          </w:tcPr>
          <w:p w14:paraId="14694841" w14:textId="77777777" w:rsidR="00F77F38" w:rsidRPr="00A15DCB" w:rsidRDefault="00F77F38" w:rsidP="00F77F38">
            <w:pPr>
              <w:pStyle w:val="TAL"/>
            </w:pPr>
            <w:r w:rsidRPr="00A15DCB">
              <w:t xml:space="preserve">ControlResourceSet ::= </w:t>
            </w:r>
            <w:r w:rsidRPr="00A15DCB">
              <w:rPr>
                <w:snapToGrid w:val="0"/>
              </w:rPr>
              <w:t xml:space="preserve">SEQUENCE </w:t>
            </w:r>
            <w:r w:rsidRPr="00A15DCB">
              <w:t>{</w:t>
            </w:r>
          </w:p>
        </w:tc>
        <w:tc>
          <w:tcPr>
            <w:tcW w:w="2267" w:type="dxa"/>
          </w:tcPr>
          <w:p w14:paraId="2605A7C7" w14:textId="77777777" w:rsidR="00F77F38" w:rsidRPr="00A15DCB" w:rsidRDefault="00F77F38" w:rsidP="00F77F38">
            <w:pPr>
              <w:pStyle w:val="TAL"/>
            </w:pPr>
          </w:p>
        </w:tc>
        <w:tc>
          <w:tcPr>
            <w:tcW w:w="1700" w:type="dxa"/>
          </w:tcPr>
          <w:p w14:paraId="42023FAE" w14:textId="77777777" w:rsidR="00F77F38" w:rsidRPr="00A15DCB" w:rsidRDefault="00F77F38" w:rsidP="00F77F38">
            <w:pPr>
              <w:pStyle w:val="TAL"/>
            </w:pPr>
          </w:p>
        </w:tc>
        <w:tc>
          <w:tcPr>
            <w:tcW w:w="1245" w:type="dxa"/>
          </w:tcPr>
          <w:p w14:paraId="6B51CD80" w14:textId="77777777" w:rsidR="00F77F38" w:rsidRPr="00A15DCB" w:rsidRDefault="00F77F38" w:rsidP="00F77F38">
            <w:pPr>
              <w:pStyle w:val="TAL"/>
            </w:pPr>
          </w:p>
        </w:tc>
      </w:tr>
      <w:tr w:rsidR="00F77F38" w:rsidRPr="00A15DCB" w14:paraId="39DD4423" w14:textId="77777777" w:rsidTr="00F77F38">
        <w:tc>
          <w:tcPr>
            <w:tcW w:w="4535" w:type="dxa"/>
          </w:tcPr>
          <w:p w14:paraId="55036FCC" w14:textId="77777777" w:rsidR="00F77F38" w:rsidRPr="00A15DCB" w:rsidRDefault="00F77F38" w:rsidP="00F77F38">
            <w:pPr>
              <w:pStyle w:val="TAL"/>
            </w:pPr>
            <w:r w:rsidRPr="00A15DCB">
              <w:t xml:space="preserve">  controlResourceSetId</w:t>
            </w:r>
          </w:p>
        </w:tc>
        <w:tc>
          <w:tcPr>
            <w:tcW w:w="2267" w:type="dxa"/>
          </w:tcPr>
          <w:p w14:paraId="7FE4CCF5" w14:textId="77777777" w:rsidR="00F77F38" w:rsidRPr="00A15DCB" w:rsidRDefault="00F77F38" w:rsidP="00F77F38">
            <w:pPr>
              <w:pStyle w:val="TAL"/>
              <w:rPr>
                <w:lang w:eastAsia="zh-CN"/>
              </w:rPr>
            </w:pPr>
            <w:r w:rsidRPr="00A15DCB">
              <w:rPr>
                <w:lang w:eastAsia="zh-CN"/>
              </w:rPr>
              <w:t>1</w:t>
            </w:r>
          </w:p>
        </w:tc>
        <w:tc>
          <w:tcPr>
            <w:tcW w:w="1700" w:type="dxa"/>
          </w:tcPr>
          <w:p w14:paraId="0797C9C5" w14:textId="77777777" w:rsidR="00F77F38" w:rsidRPr="00A15DCB" w:rsidRDefault="00F77F38" w:rsidP="00F77F38">
            <w:pPr>
              <w:pStyle w:val="TAL"/>
            </w:pPr>
          </w:p>
        </w:tc>
        <w:tc>
          <w:tcPr>
            <w:tcW w:w="1245" w:type="dxa"/>
          </w:tcPr>
          <w:p w14:paraId="65243A4B" w14:textId="77777777" w:rsidR="00F77F38" w:rsidRPr="00A15DCB" w:rsidRDefault="00F77F38" w:rsidP="00F77F38">
            <w:pPr>
              <w:pStyle w:val="TAL"/>
            </w:pPr>
          </w:p>
        </w:tc>
      </w:tr>
      <w:tr w:rsidR="00F77F38" w:rsidRPr="00A15DCB" w14:paraId="50FC5361" w14:textId="77777777" w:rsidTr="00F77F38">
        <w:tc>
          <w:tcPr>
            <w:tcW w:w="4535" w:type="dxa"/>
          </w:tcPr>
          <w:p w14:paraId="788BB3F9" w14:textId="77777777" w:rsidR="00F77F38" w:rsidRPr="00A15DCB" w:rsidRDefault="00F77F38" w:rsidP="00F77F38">
            <w:pPr>
              <w:pStyle w:val="TAL"/>
            </w:pPr>
            <w:r w:rsidRPr="00A15DCB">
              <w:t xml:space="preserve">  tci-StatesPDCCH-ToAddList SEQUENCE </w:t>
            </w:r>
            <w:r w:rsidR="00B94313" w:rsidRPr="00A15DCB">
              <w:t xml:space="preserve">(SIZE (1..maxNrofTCI-StatesPDCCH)) OF </w:t>
            </w:r>
            <w:r w:rsidR="00C901E4" w:rsidRPr="00A15DCB">
              <w:t xml:space="preserve">TCI-StateId </w:t>
            </w:r>
            <w:r w:rsidRPr="00A15DCB">
              <w:t>{</w:t>
            </w:r>
          </w:p>
        </w:tc>
        <w:tc>
          <w:tcPr>
            <w:tcW w:w="2267" w:type="dxa"/>
          </w:tcPr>
          <w:p w14:paraId="22845FAE" w14:textId="77777777" w:rsidR="00F77F38" w:rsidRPr="00A15DCB" w:rsidRDefault="00B94313" w:rsidP="00F77F38">
            <w:pPr>
              <w:pStyle w:val="TAL"/>
            </w:pPr>
            <w:r w:rsidRPr="00A15DCB">
              <w:t>1 entry</w:t>
            </w:r>
          </w:p>
        </w:tc>
        <w:tc>
          <w:tcPr>
            <w:tcW w:w="1700" w:type="dxa"/>
          </w:tcPr>
          <w:p w14:paraId="4B575261" w14:textId="77777777" w:rsidR="00F77F38" w:rsidRPr="00A15DCB" w:rsidRDefault="00F77F38" w:rsidP="00F77F38">
            <w:pPr>
              <w:pStyle w:val="TAL"/>
            </w:pPr>
          </w:p>
        </w:tc>
        <w:tc>
          <w:tcPr>
            <w:tcW w:w="1245" w:type="dxa"/>
          </w:tcPr>
          <w:p w14:paraId="7000279B" w14:textId="77777777" w:rsidR="00F77F38" w:rsidRPr="00A15DCB" w:rsidRDefault="00B94313" w:rsidP="00F77F38">
            <w:pPr>
              <w:pStyle w:val="TAL"/>
            </w:pPr>
            <w:r w:rsidRPr="00A15DCB">
              <w:t>Step 1</w:t>
            </w:r>
          </w:p>
        </w:tc>
      </w:tr>
      <w:tr w:rsidR="00F77F38" w:rsidRPr="00A15DCB" w14:paraId="36CAFF91" w14:textId="77777777" w:rsidTr="00F77F38">
        <w:tc>
          <w:tcPr>
            <w:tcW w:w="4535" w:type="dxa"/>
          </w:tcPr>
          <w:p w14:paraId="7B1783A1" w14:textId="77777777" w:rsidR="00F77F38" w:rsidRPr="00A15DCB" w:rsidRDefault="00B94313" w:rsidP="00F77F38">
            <w:pPr>
              <w:pStyle w:val="TAL"/>
            </w:pPr>
            <w:r w:rsidRPr="00A15DCB">
              <w:t xml:space="preserve">    TCI-StateId[1]</w:t>
            </w:r>
          </w:p>
        </w:tc>
        <w:tc>
          <w:tcPr>
            <w:tcW w:w="2267" w:type="dxa"/>
          </w:tcPr>
          <w:p w14:paraId="5021BE0F" w14:textId="77777777" w:rsidR="00F77F38" w:rsidRPr="00A15DCB" w:rsidRDefault="00B94313" w:rsidP="00F77F38">
            <w:pPr>
              <w:pStyle w:val="TAL"/>
              <w:rPr>
                <w:lang w:eastAsia="zh-CN"/>
              </w:rPr>
            </w:pPr>
            <w:r w:rsidRPr="00A15DCB">
              <w:rPr>
                <w:lang w:eastAsia="zh-CN"/>
              </w:rPr>
              <w:t>2</w:t>
            </w:r>
          </w:p>
        </w:tc>
        <w:tc>
          <w:tcPr>
            <w:tcW w:w="1700" w:type="dxa"/>
          </w:tcPr>
          <w:p w14:paraId="398527FB" w14:textId="77777777" w:rsidR="00C901E4" w:rsidRPr="00A15DCB" w:rsidRDefault="00C901E4" w:rsidP="00F77F38">
            <w:pPr>
              <w:pStyle w:val="TAL"/>
              <w:rPr>
                <w:lang w:eastAsia="zh-CN"/>
              </w:rPr>
            </w:pPr>
            <w:r w:rsidRPr="00A15DCB">
              <w:rPr>
                <w:lang w:eastAsia="zh-CN"/>
              </w:rPr>
              <w:t>entry 1</w:t>
            </w:r>
          </w:p>
          <w:p w14:paraId="445B9C8E" w14:textId="77777777" w:rsidR="00F77F38" w:rsidRPr="00A15DCB" w:rsidRDefault="00F77F38" w:rsidP="00F77F38">
            <w:pPr>
              <w:pStyle w:val="TAL"/>
              <w:rPr>
                <w:lang w:eastAsia="zh-CN"/>
              </w:rPr>
            </w:pPr>
            <w:r w:rsidRPr="00A15DCB">
              <w:rPr>
                <w:lang w:eastAsia="zh-CN"/>
              </w:rPr>
              <w:t xml:space="preserve">TCI-State Id </w:t>
            </w:r>
            <w:r w:rsidR="00B94313" w:rsidRPr="00A15DCB">
              <w:rPr>
                <w:lang w:eastAsia="zh-CN"/>
              </w:rPr>
              <w:t>2</w:t>
            </w:r>
          </w:p>
        </w:tc>
        <w:tc>
          <w:tcPr>
            <w:tcW w:w="1245" w:type="dxa"/>
          </w:tcPr>
          <w:p w14:paraId="0991BB4C" w14:textId="77777777" w:rsidR="00F77F38" w:rsidRPr="00A15DCB" w:rsidRDefault="00F77F38" w:rsidP="00F77F38">
            <w:pPr>
              <w:pStyle w:val="TAL"/>
              <w:rPr>
                <w:lang w:eastAsia="zh-CN"/>
              </w:rPr>
            </w:pPr>
          </w:p>
        </w:tc>
      </w:tr>
      <w:tr w:rsidR="00F77F38" w:rsidRPr="00A15DCB" w14:paraId="4DFC0283" w14:textId="77777777" w:rsidTr="00F77F38">
        <w:tc>
          <w:tcPr>
            <w:tcW w:w="4535" w:type="dxa"/>
          </w:tcPr>
          <w:p w14:paraId="24BB36EB" w14:textId="77777777" w:rsidR="00F77F38" w:rsidRPr="00A15DCB" w:rsidRDefault="00F77F38" w:rsidP="00F77F38">
            <w:pPr>
              <w:pStyle w:val="TAL"/>
              <w:rPr>
                <w:lang w:eastAsia="zh-CN"/>
              </w:rPr>
            </w:pPr>
            <w:r w:rsidRPr="00A15DCB">
              <w:t xml:space="preserve">  </w:t>
            </w:r>
            <w:r w:rsidRPr="00A15DCB">
              <w:rPr>
                <w:lang w:eastAsia="zh-CN"/>
              </w:rPr>
              <w:t>}</w:t>
            </w:r>
          </w:p>
        </w:tc>
        <w:tc>
          <w:tcPr>
            <w:tcW w:w="2267" w:type="dxa"/>
          </w:tcPr>
          <w:p w14:paraId="3D3695A9" w14:textId="77777777" w:rsidR="00F77F38" w:rsidRPr="00A15DCB" w:rsidRDefault="00F77F38" w:rsidP="00F77F38">
            <w:pPr>
              <w:pStyle w:val="TAL"/>
            </w:pPr>
          </w:p>
        </w:tc>
        <w:tc>
          <w:tcPr>
            <w:tcW w:w="1700" w:type="dxa"/>
          </w:tcPr>
          <w:p w14:paraId="72184863" w14:textId="77777777" w:rsidR="00F77F38" w:rsidRPr="00A15DCB" w:rsidRDefault="00F77F38" w:rsidP="00F77F38">
            <w:pPr>
              <w:pStyle w:val="TAL"/>
            </w:pPr>
          </w:p>
        </w:tc>
        <w:tc>
          <w:tcPr>
            <w:tcW w:w="1245" w:type="dxa"/>
          </w:tcPr>
          <w:p w14:paraId="289DEF8F" w14:textId="77777777" w:rsidR="00F77F38" w:rsidRPr="00A15DCB" w:rsidRDefault="00F77F38" w:rsidP="00F77F38">
            <w:pPr>
              <w:pStyle w:val="TAL"/>
            </w:pPr>
          </w:p>
        </w:tc>
      </w:tr>
      <w:tr w:rsidR="00F77F38" w:rsidRPr="00A15DCB" w14:paraId="114C6C54" w14:textId="77777777" w:rsidTr="00F77F38">
        <w:tc>
          <w:tcPr>
            <w:tcW w:w="4535" w:type="dxa"/>
          </w:tcPr>
          <w:p w14:paraId="57F932F5" w14:textId="77777777" w:rsidR="00F77F38" w:rsidRPr="00A15DCB" w:rsidRDefault="00F77F38" w:rsidP="00F77F38">
            <w:pPr>
              <w:pStyle w:val="TAL"/>
            </w:pPr>
            <w:r w:rsidRPr="00A15DCB">
              <w:t xml:space="preserve">  tci-StatesPDCCH-ToReleaseList SEQUENCE</w:t>
            </w:r>
            <w:r w:rsidR="00AC25EF" w:rsidRPr="00A15DCB">
              <w:t xml:space="preserve"> (SIZE (1..maxNrofTCI-StatesPDCCH)) OF</w:t>
            </w:r>
            <w:r w:rsidRPr="00A15DCB">
              <w:t xml:space="preserve"> </w:t>
            </w:r>
            <w:r w:rsidR="00C901E4" w:rsidRPr="00A15DCB">
              <w:t xml:space="preserve">TCI-StateId </w:t>
            </w:r>
            <w:r w:rsidRPr="00A15DCB">
              <w:t>{</w:t>
            </w:r>
          </w:p>
        </w:tc>
        <w:tc>
          <w:tcPr>
            <w:tcW w:w="2267" w:type="dxa"/>
          </w:tcPr>
          <w:p w14:paraId="0E24B2E7" w14:textId="77777777" w:rsidR="00F77F38" w:rsidRPr="00A15DCB" w:rsidRDefault="00AC25EF" w:rsidP="00F77F38">
            <w:pPr>
              <w:pStyle w:val="TAL"/>
            </w:pPr>
            <w:r w:rsidRPr="00A15DCB">
              <w:t>1 entry</w:t>
            </w:r>
          </w:p>
        </w:tc>
        <w:tc>
          <w:tcPr>
            <w:tcW w:w="1700" w:type="dxa"/>
          </w:tcPr>
          <w:p w14:paraId="30F00FDA" w14:textId="77777777" w:rsidR="00F77F38" w:rsidRPr="00A15DCB" w:rsidRDefault="00F77F38" w:rsidP="00F77F38">
            <w:pPr>
              <w:pStyle w:val="TAL"/>
            </w:pPr>
          </w:p>
        </w:tc>
        <w:tc>
          <w:tcPr>
            <w:tcW w:w="1245" w:type="dxa"/>
          </w:tcPr>
          <w:p w14:paraId="049CE010" w14:textId="77777777" w:rsidR="00F77F38" w:rsidRPr="00A15DCB" w:rsidRDefault="00AC25EF" w:rsidP="00F77F38">
            <w:pPr>
              <w:pStyle w:val="TAL"/>
            </w:pPr>
            <w:r w:rsidRPr="00A15DCB">
              <w:t>Step 8</w:t>
            </w:r>
          </w:p>
        </w:tc>
      </w:tr>
      <w:tr w:rsidR="00F77F38" w:rsidRPr="00A15DCB" w14:paraId="4D4325C0" w14:textId="77777777" w:rsidTr="00F77F38">
        <w:tc>
          <w:tcPr>
            <w:tcW w:w="4535" w:type="dxa"/>
          </w:tcPr>
          <w:p w14:paraId="3BE493EE" w14:textId="77777777" w:rsidR="00F77F38" w:rsidRPr="00A15DCB" w:rsidRDefault="00AC25EF" w:rsidP="00F77F38">
            <w:pPr>
              <w:pStyle w:val="TAL"/>
            </w:pPr>
            <w:r w:rsidRPr="00A15DCB">
              <w:t xml:space="preserve">    TCI-StateId[1]</w:t>
            </w:r>
          </w:p>
        </w:tc>
        <w:tc>
          <w:tcPr>
            <w:tcW w:w="2267" w:type="dxa"/>
          </w:tcPr>
          <w:p w14:paraId="4B0BDAE4" w14:textId="77777777" w:rsidR="00F77F38" w:rsidRPr="00A15DCB" w:rsidRDefault="00AC25EF" w:rsidP="00F77F38">
            <w:pPr>
              <w:pStyle w:val="TAL"/>
            </w:pPr>
            <w:r w:rsidRPr="00A15DCB">
              <w:rPr>
                <w:lang w:eastAsia="zh-CN"/>
              </w:rPr>
              <w:t>2</w:t>
            </w:r>
          </w:p>
        </w:tc>
        <w:tc>
          <w:tcPr>
            <w:tcW w:w="1700" w:type="dxa"/>
          </w:tcPr>
          <w:p w14:paraId="20D936F8" w14:textId="77777777" w:rsidR="00C901E4" w:rsidRPr="00A15DCB" w:rsidRDefault="00C901E4" w:rsidP="00F77F38">
            <w:pPr>
              <w:pStyle w:val="TAL"/>
              <w:rPr>
                <w:lang w:eastAsia="zh-CN"/>
              </w:rPr>
            </w:pPr>
            <w:r w:rsidRPr="00A15DCB">
              <w:rPr>
                <w:lang w:eastAsia="zh-CN"/>
              </w:rPr>
              <w:t>entry 1</w:t>
            </w:r>
          </w:p>
          <w:p w14:paraId="481E8F47" w14:textId="77777777" w:rsidR="00F77F38" w:rsidRPr="00A15DCB" w:rsidRDefault="00F77F38" w:rsidP="00F77F38">
            <w:pPr>
              <w:pStyle w:val="TAL"/>
            </w:pPr>
            <w:r w:rsidRPr="00A15DCB">
              <w:rPr>
                <w:lang w:eastAsia="zh-CN"/>
              </w:rPr>
              <w:t xml:space="preserve">TCI-State Id </w:t>
            </w:r>
            <w:r w:rsidR="00AC25EF" w:rsidRPr="00A15DCB">
              <w:rPr>
                <w:lang w:eastAsia="zh-CN"/>
              </w:rPr>
              <w:t>2</w:t>
            </w:r>
          </w:p>
        </w:tc>
        <w:tc>
          <w:tcPr>
            <w:tcW w:w="1245" w:type="dxa"/>
          </w:tcPr>
          <w:p w14:paraId="576B5FB2" w14:textId="77777777" w:rsidR="00F77F38" w:rsidRPr="00A15DCB" w:rsidRDefault="00F77F38" w:rsidP="00F77F38">
            <w:pPr>
              <w:pStyle w:val="TAL"/>
            </w:pPr>
          </w:p>
        </w:tc>
      </w:tr>
      <w:tr w:rsidR="00F77F38" w:rsidRPr="00A15DCB" w14:paraId="74AFE51A" w14:textId="77777777" w:rsidTr="00F77F38">
        <w:tc>
          <w:tcPr>
            <w:tcW w:w="4535" w:type="dxa"/>
          </w:tcPr>
          <w:p w14:paraId="240C1AC8" w14:textId="77777777" w:rsidR="00F77F38" w:rsidRPr="00A15DCB" w:rsidRDefault="00F77F38" w:rsidP="00F77F38">
            <w:pPr>
              <w:pStyle w:val="TAL"/>
            </w:pPr>
            <w:r w:rsidRPr="00A15DCB">
              <w:t xml:space="preserve">  </w:t>
            </w:r>
            <w:r w:rsidRPr="00A15DCB">
              <w:rPr>
                <w:lang w:eastAsia="zh-CN"/>
              </w:rPr>
              <w:t>}</w:t>
            </w:r>
          </w:p>
        </w:tc>
        <w:tc>
          <w:tcPr>
            <w:tcW w:w="2267" w:type="dxa"/>
          </w:tcPr>
          <w:p w14:paraId="7F6C30EF" w14:textId="77777777" w:rsidR="00F77F38" w:rsidRPr="00A15DCB" w:rsidRDefault="00F77F38" w:rsidP="00F77F38">
            <w:pPr>
              <w:pStyle w:val="TAL"/>
            </w:pPr>
          </w:p>
        </w:tc>
        <w:tc>
          <w:tcPr>
            <w:tcW w:w="1700" w:type="dxa"/>
          </w:tcPr>
          <w:p w14:paraId="749E4F8F" w14:textId="77777777" w:rsidR="00F77F38" w:rsidRPr="00A15DCB" w:rsidRDefault="00F77F38" w:rsidP="00F77F38">
            <w:pPr>
              <w:pStyle w:val="TAL"/>
            </w:pPr>
          </w:p>
        </w:tc>
        <w:tc>
          <w:tcPr>
            <w:tcW w:w="1245" w:type="dxa"/>
          </w:tcPr>
          <w:p w14:paraId="785F2233" w14:textId="77777777" w:rsidR="00F77F38" w:rsidRPr="00A15DCB" w:rsidRDefault="00F77F38" w:rsidP="00F77F38">
            <w:pPr>
              <w:pStyle w:val="TAL"/>
            </w:pPr>
          </w:p>
        </w:tc>
      </w:tr>
      <w:tr w:rsidR="00F77F38" w:rsidRPr="00A15DCB" w14:paraId="12C5E1B3" w14:textId="77777777" w:rsidTr="00F77F38">
        <w:tc>
          <w:tcPr>
            <w:tcW w:w="4535" w:type="dxa"/>
          </w:tcPr>
          <w:p w14:paraId="1AF509EA" w14:textId="77777777" w:rsidR="00F77F38" w:rsidRPr="00A15DCB" w:rsidRDefault="00F77F38" w:rsidP="00F77F38">
            <w:pPr>
              <w:pStyle w:val="TAL"/>
            </w:pPr>
            <w:r w:rsidRPr="00A15DCB">
              <w:t>}</w:t>
            </w:r>
          </w:p>
        </w:tc>
        <w:tc>
          <w:tcPr>
            <w:tcW w:w="2267" w:type="dxa"/>
          </w:tcPr>
          <w:p w14:paraId="458A0609" w14:textId="77777777" w:rsidR="00F77F38" w:rsidRPr="00A15DCB" w:rsidRDefault="00F77F38" w:rsidP="00F77F38">
            <w:pPr>
              <w:pStyle w:val="TAL"/>
            </w:pPr>
          </w:p>
        </w:tc>
        <w:tc>
          <w:tcPr>
            <w:tcW w:w="1700" w:type="dxa"/>
          </w:tcPr>
          <w:p w14:paraId="5B1671AB" w14:textId="77777777" w:rsidR="00F77F38" w:rsidRPr="00A15DCB" w:rsidRDefault="00F77F38" w:rsidP="00F77F38">
            <w:pPr>
              <w:pStyle w:val="TAL"/>
            </w:pPr>
          </w:p>
        </w:tc>
        <w:tc>
          <w:tcPr>
            <w:tcW w:w="1245" w:type="dxa"/>
          </w:tcPr>
          <w:p w14:paraId="07138444" w14:textId="77777777" w:rsidR="00F77F38" w:rsidRPr="00A15DCB" w:rsidRDefault="00F77F38" w:rsidP="00F77F38">
            <w:pPr>
              <w:pStyle w:val="TAL"/>
            </w:pPr>
          </w:p>
        </w:tc>
      </w:tr>
    </w:tbl>
    <w:p w14:paraId="4C703DF5" w14:textId="77777777" w:rsidR="00F77F38" w:rsidRPr="00A15DCB" w:rsidRDefault="00F77F38" w:rsidP="00F77F38"/>
    <w:p w14:paraId="0905C71C" w14:textId="77777777" w:rsidR="00F77F38" w:rsidRPr="00A15DCB" w:rsidRDefault="00F77F38" w:rsidP="00F77F38">
      <w:pPr>
        <w:pStyle w:val="TH"/>
        <w:rPr>
          <w:i/>
        </w:rPr>
      </w:pPr>
      <w:r w:rsidRPr="00A15DCB">
        <w:t xml:space="preserve">Table 7.1.1.1.4.3.3-11: </w:t>
      </w:r>
      <w:r w:rsidRPr="00A15DCB">
        <w:rPr>
          <w:i/>
        </w:rPr>
        <w:t xml:space="preserve">ControlResourceSetId2 </w:t>
      </w:r>
      <w:r w:rsidRPr="00A15DCB">
        <w:t xml:space="preserve">(Table 7.1.1.1.4.3.3-9: </w:t>
      </w:r>
      <w:r w:rsidRPr="00A15DCB">
        <w:rPr>
          <w:i/>
        </w:rPr>
        <w:t>PDCCH-Config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A15DCB" w14:paraId="445F261D" w14:textId="77777777" w:rsidTr="00F77F38">
        <w:tc>
          <w:tcPr>
            <w:tcW w:w="9747" w:type="dxa"/>
            <w:gridSpan w:val="4"/>
          </w:tcPr>
          <w:p w14:paraId="3DB42E40" w14:textId="77777777" w:rsidR="00F77F38" w:rsidRPr="00A15DCB" w:rsidRDefault="00F77F38" w:rsidP="00F77F38">
            <w:pPr>
              <w:pStyle w:val="TAH"/>
              <w:jc w:val="left"/>
              <w:rPr>
                <w:b w:val="0"/>
              </w:rPr>
            </w:pPr>
            <w:r w:rsidRPr="00A15DCB">
              <w:rPr>
                <w:b w:val="0"/>
              </w:rPr>
              <w:t>Derivation Path: TS 38.508-1 [4], Table 4.6.3-28</w:t>
            </w:r>
          </w:p>
        </w:tc>
      </w:tr>
      <w:tr w:rsidR="00F77F38" w:rsidRPr="00A15DCB" w14:paraId="4598A384" w14:textId="77777777" w:rsidTr="00F77F38">
        <w:tc>
          <w:tcPr>
            <w:tcW w:w="4535" w:type="dxa"/>
          </w:tcPr>
          <w:p w14:paraId="114610B6" w14:textId="77777777" w:rsidR="00F77F38" w:rsidRPr="00A15DCB" w:rsidRDefault="00F77F38" w:rsidP="00F77F38">
            <w:pPr>
              <w:pStyle w:val="TAH"/>
            </w:pPr>
            <w:r w:rsidRPr="00A15DCB">
              <w:t>Information Element</w:t>
            </w:r>
          </w:p>
        </w:tc>
        <w:tc>
          <w:tcPr>
            <w:tcW w:w="2267" w:type="dxa"/>
          </w:tcPr>
          <w:p w14:paraId="47FBD85B" w14:textId="77777777" w:rsidR="00F77F38" w:rsidRPr="00A15DCB" w:rsidRDefault="00F77F38" w:rsidP="00F77F38">
            <w:pPr>
              <w:pStyle w:val="TAH"/>
            </w:pPr>
            <w:r w:rsidRPr="00A15DCB">
              <w:t>Value/remark</w:t>
            </w:r>
          </w:p>
        </w:tc>
        <w:tc>
          <w:tcPr>
            <w:tcW w:w="1700" w:type="dxa"/>
          </w:tcPr>
          <w:p w14:paraId="23A7E46A" w14:textId="77777777" w:rsidR="00F77F38" w:rsidRPr="00A15DCB" w:rsidRDefault="00F77F38" w:rsidP="00F77F38">
            <w:pPr>
              <w:pStyle w:val="TAH"/>
            </w:pPr>
            <w:r w:rsidRPr="00A15DCB">
              <w:t>Comment</w:t>
            </w:r>
          </w:p>
        </w:tc>
        <w:tc>
          <w:tcPr>
            <w:tcW w:w="1245" w:type="dxa"/>
          </w:tcPr>
          <w:p w14:paraId="7AF289AD" w14:textId="77777777" w:rsidR="00F77F38" w:rsidRPr="00A15DCB" w:rsidRDefault="00F77F38" w:rsidP="00F77F38">
            <w:pPr>
              <w:pStyle w:val="TAH"/>
            </w:pPr>
            <w:r w:rsidRPr="00A15DCB">
              <w:t>Condition</w:t>
            </w:r>
          </w:p>
        </w:tc>
      </w:tr>
      <w:tr w:rsidR="00F77F38" w:rsidRPr="00A15DCB" w14:paraId="69727A8F" w14:textId="77777777" w:rsidTr="00F77F38">
        <w:tc>
          <w:tcPr>
            <w:tcW w:w="4535" w:type="dxa"/>
          </w:tcPr>
          <w:p w14:paraId="0BC5C790" w14:textId="77777777" w:rsidR="00F77F38" w:rsidRPr="00A15DCB" w:rsidRDefault="00F77F38" w:rsidP="00F77F38">
            <w:pPr>
              <w:pStyle w:val="TAL"/>
            </w:pPr>
            <w:r w:rsidRPr="00A15DCB">
              <w:t xml:space="preserve">ControlResourceSet ::= </w:t>
            </w:r>
            <w:r w:rsidRPr="00A15DCB">
              <w:rPr>
                <w:snapToGrid w:val="0"/>
              </w:rPr>
              <w:t xml:space="preserve">SEQUENCE </w:t>
            </w:r>
            <w:r w:rsidRPr="00A15DCB">
              <w:t>{</w:t>
            </w:r>
          </w:p>
        </w:tc>
        <w:tc>
          <w:tcPr>
            <w:tcW w:w="2267" w:type="dxa"/>
          </w:tcPr>
          <w:p w14:paraId="3D85932A" w14:textId="77777777" w:rsidR="00F77F38" w:rsidRPr="00A15DCB" w:rsidRDefault="00F77F38" w:rsidP="00F77F38">
            <w:pPr>
              <w:pStyle w:val="TAL"/>
            </w:pPr>
          </w:p>
        </w:tc>
        <w:tc>
          <w:tcPr>
            <w:tcW w:w="1700" w:type="dxa"/>
          </w:tcPr>
          <w:p w14:paraId="486B8068" w14:textId="77777777" w:rsidR="00F77F38" w:rsidRPr="00A15DCB" w:rsidRDefault="00F77F38" w:rsidP="00F77F38">
            <w:pPr>
              <w:pStyle w:val="TAL"/>
            </w:pPr>
          </w:p>
        </w:tc>
        <w:tc>
          <w:tcPr>
            <w:tcW w:w="1245" w:type="dxa"/>
          </w:tcPr>
          <w:p w14:paraId="5F2A00ED" w14:textId="77777777" w:rsidR="00F77F38" w:rsidRPr="00A15DCB" w:rsidRDefault="00F77F38" w:rsidP="00F77F38">
            <w:pPr>
              <w:pStyle w:val="TAL"/>
            </w:pPr>
          </w:p>
        </w:tc>
      </w:tr>
      <w:tr w:rsidR="00F77F38" w:rsidRPr="00A15DCB" w14:paraId="4AF10274" w14:textId="77777777" w:rsidTr="00F77F38">
        <w:tc>
          <w:tcPr>
            <w:tcW w:w="4535" w:type="dxa"/>
          </w:tcPr>
          <w:p w14:paraId="67D4A074" w14:textId="77777777" w:rsidR="00F77F38" w:rsidRPr="00A15DCB" w:rsidRDefault="00F77F38" w:rsidP="00F77F38">
            <w:pPr>
              <w:pStyle w:val="TAL"/>
            </w:pPr>
            <w:r w:rsidRPr="00A15DCB">
              <w:t xml:space="preserve">  controlResourceSetId</w:t>
            </w:r>
          </w:p>
        </w:tc>
        <w:tc>
          <w:tcPr>
            <w:tcW w:w="2267" w:type="dxa"/>
          </w:tcPr>
          <w:p w14:paraId="631C808B" w14:textId="77777777" w:rsidR="00F77F38" w:rsidRPr="00A15DCB" w:rsidRDefault="00F77F38" w:rsidP="00F77F38">
            <w:pPr>
              <w:pStyle w:val="TAL"/>
            </w:pPr>
            <w:r w:rsidRPr="00A15DCB">
              <w:rPr>
                <w:lang w:eastAsia="zh-CN"/>
              </w:rPr>
              <w:t>2</w:t>
            </w:r>
          </w:p>
        </w:tc>
        <w:tc>
          <w:tcPr>
            <w:tcW w:w="1700" w:type="dxa"/>
          </w:tcPr>
          <w:p w14:paraId="577C3EBE" w14:textId="77777777" w:rsidR="00F77F38" w:rsidRPr="00A15DCB" w:rsidRDefault="00F77F38" w:rsidP="00F77F38">
            <w:pPr>
              <w:pStyle w:val="TAL"/>
            </w:pPr>
          </w:p>
        </w:tc>
        <w:tc>
          <w:tcPr>
            <w:tcW w:w="1245" w:type="dxa"/>
          </w:tcPr>
          <w:p w14:paraId="547FEE97" w14:textId="77777777" w:rsidR="00F77F38" w:rsidRPr="00A15DCB" w:rsidRDefault="00F77F38" w:rsidP="00F77F38">
            <w:pPr>
              <w:pStyle w:val="TAL"/>
            </w:pPr>
          </w:p>
        </w:tc>
      </w:tr>
      <w:tr w:rsidR="00F77F38" w:rsidRPr="00A15DCB" w14:paraId="00D572A0" w14:textId="77777777" w:rsidTr="00F77F38">
        <w:tc>
          <w:tcPr>
            <w:tcW w:w="4535" w:type="dxa"/>
          </w:tcPr>
          <w:p w14:paraId="1AF7EFB0" w14:textId="77777777" w:rsidR="00F77F38" w:rsidRPr="00A15DCB" w:rsidRDefault="00F77F38" w:rsidP="00F77F38">
            <w:pPr>
              <w:pStyle w:val="TAL"/>
            </w:pPr>
            <w:r w:rsidRPr="00A15DCB">
              <w:t>}</w:t>
            </w:r>
          </w:p>
        </w:tc>
        <w:tc>
          <w:tcPr>
            <w:tcW w:w="2267" w:type="dxa"/>
          </w:tcPr>
          <w:p w14:paraId="34B2FAB8" w14:textId="77777777" w:rsidR="00F77F38" w:rsidRPr="00A15DCB" w:rsidRDefault="00F77F38" w:rsidP="00F77F38">
            <w:pPr>
              <w:pStyle w:val="TAL"/>
            </w:pPr>
          </w:p>
        </w:tc>
        <w:tc>
          <w:tcPr>
            <w:tcW w:w="1700" w:type="dxa"/>
          </w:tcPr>
          <w:p w14:paraId="51493F22" w14:textId="77777777" w:rsidR="00F77F38" w:rsidRPr="00A15DCB" w:rsidRDefault="00F77F38" w:rsidP="00F77F38">
            <w:pPr>
              <w:pStyle w:val="TAL"/>
            </w:pPr>
          </w:p>
        </w:tc>
        <w:tc>
          <w:tcPr>
            <w:tcW w:w="1245" w:type="dxa"/>
          </w:tcPr>
          <w:p w14:paraId="0207D079" w14:textId="77777777" w:rsidR="00F77F38" w:rsidRPr="00A15DCB" w:rsidRDefault="00F77F38" w:rsidP="00F77F38">
            <w:pPr>
              <w:pStyle w:val="TAL"/>
            </w:pPr>
          </w:p>
        </w:tc>
      </w:tr>
    </w:tbl>
    <w:p w14:paraId="179B0E3D" w14:textId="77777777" w:rsidR="00F77F38" w:rsidRPr="00A15DCB" w:rsidRDefault="00F77F38" w:rsidP="00F77F38"/>
    <w:p w14:paraId="327E07C8" w14:textId="77777777" w:rsidR="00F77F38" w:rsidRPr="00A15DCB" w:rsidRDefault="00F77F38" w:rsidP="00F77F38">
      <w:pPr>
        <w:pStyle w:val="TH"/>
        <w:rPr>
          <w:i/>
        </w:rPr>
      </w:pPr>
      <w:r w:rsidRPr="00A15DCB">
        <w:lastRenderedPageBreak/>
        <w:t xml:space="preserve">Table 7.1.1.1.4.3.3-12: </w:t>
      </w:r>
      <w:r w:rsidRPr="00A15DCB">
        <w:rPr>
          <w:i/>
        </w:rPr>
        <w:t xml:space="preserve">SearchSpaceBFR </w:t>
      </w:r>
      <w:r w:rsidRPr="00A15DCB">
        <w:t xml:space="preserve">(Table 7.1.1.1.4.3.3-9: </w:t>
      </w:r>
      <w:r w:rsidRPr="00A15DCB">
        <w:rPr>
          <w:i/>
        </w:rPr>
        <w:t>PDCCH-Config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3C235FF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FD5144" w14:textId="77777777" w:rsidR="00F77F38" w:rsidRPr="00A15DCB" w:rsidRDefault="00F77F38" w:rsidP="00F77F38">
            <w:pPr>
              <w:pStyle w:val="TAH"/>
              <w:jc w:val="left"/>
              <w:rPr>
                <w:b w:val="0"/>
              </w:rPr>
            </w:pPr>
            <w:r w:rsidRPr="00A15DCB">
              <w:rPr>
                <w:b w:val="0"/>
              </w:rPr>
              <w:t>Derivation Path: TS 38.508-1 [4], Table 4.6.3-162</w:t>
            </w:r>
          </w:p>
        </w:tc>
      </w:tr>
      <w:tr w:rsidR="00F77F38" w:rsidRPr="00A15DCB" w14:paraId="0BA4410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42469E8"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FFBC73"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4ED7972"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558D306" w14:textId="77777777" w:rsidR="00F77F38" w:rsidRPr="00A15DCB" w:rsidRDefault="00F77F38" w:rsidP="00F77F38">
            <w:pPr>
              <w:pStyle w:val="TAH"/>
            </w:pPr>
            <w:r w:rsidRPr="00A15DCB">
              <w:t>Condition</w:t>
            </w:r>
          </w:p>
        </w:tc>
      </w:tr>
      <w:tr w:rsidR="00F77F38" w:rsidRPr="00A15DCB" w14:paraId="48167F1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F9E0F" w14:textId="77777777" w:rsidR="00F77F38" w:rsidRPr="00A15DCB" w:rsidRDefault="00F77F38" w:rsidP="00F77F38">
            <w:pPr>
              <w:pStyle w:val="TAL"/>
            </w:pPr>
            <w:r w:rsidRPr="00A15DCB">
              <w:t xml:space="preserve">SearchSpace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A3F6A3B"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DDB4FE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194E4B4" w14:textId="77777777" w:rsidR="00F77F38" w:rsidRPr="00A15DCB" w:rsidRDefault="00F77F38" w:rsidP="00F77F38">
            <w:pPr>
              <w:pStyle w:val="TAL"/>
            </w:pPr>
          </w:p>
        </w:tc>
      </w:tr>
      <w:tr w:rsidR="00F77F38" w:rsidRPr="00A15DCB" w14:paraId="44BDF3CC" w14:textId="77777777" w:rsidTr="00F77F38">
        <w:tc>
          <w:tcPr>
            <w:tcW w:w="4535" w:type="dxa"/>
            <w:tcBorders>
              <w:top w:val="single" w:sz="4" w:space="0" w:color="auto"/>
              <w:left w:val="single" w:sz="4" w:space="0" w:color="auto"/>
              <w:bottom w:val="nil"/>
              <w:right w:val="single" w:sz="4" w:space="0" w:color="auto"/>
            </w:tcBorders>
            <w:hideMark/>
          </w:tcPr>
          <w:p w14:paraId="2215996D" w14:textId="77777777" w:rsidR="00F77F38" w:rsidRPr="00A15DCB" w:rsidRDefault="00F77F38" w:rsidP="00F77F38">
            <w:pPr>
              <w:pStyle w:val="TAL"/>
            </w:pPr>
            <w:r w:rsidRPr="00A15DCB">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31ABBF45" w14:textId="77777777" w:rsidR="00F77F38" w:rsidRPr="00A15DCB" w:rsidRDefault="00F77F38" w:rsidP="00F77F38">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24D5774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C4DEE5B" w14:textId="77777777" w:rsidR="00F77F38" w:rsidRPr="00A15DCB" w:rsidRDefault="00F77F38" w:rsidP="00F77F38">
            <w:pPr>
              <w:pStyle w:val="TAL"/>
            </w:pPr>
          </w:p>
        </w:tc>
      </w:tr>
      <w:tr w:rsidR="00F77F38" w:rsidRPr="00A15DCB" w14:paraId="62B5DE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63EB1AD" w14:textId="77777777" w:rsidR="00F77F38" w:rsidRPr="00A15DCB" w:rsidRDefault="00F77F38" w:rsidP="00F77F38">
            <w:pPr>
              <w:pStyle w:val="TAL"/>
            </w:pPr>
            <w:r w:rsidRPr="00A15DCB">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6E330825" w14:textId="77777777" w:rsidR="00F77F38" w:rsidRPr="00A15DCB" w:rsidRDefault="00F77F38" w:rsidP="00F77F38">
            <w:pPr>
              <w:pStyle w:val="TAL"/>
            </w:pPr>
            <w:r w:rsidRPr="00A15DCB">
              <w:t>2</w:t>
            </w:r>
          </w:p>
        </w:tc>
        <w:tc>
          <w:tcPr>
            <w:tcW w:w="1700" w:type="dxa"/>
            <w:tcBorders>
              <w:top w:val="single" w:sz="4" w:space="0" w:color="auto"/>
              <w:left w:val="single" w:sz="4" w:space="0" w:color="auto"/>
              <w:bottom w:val="single" w:sz="4" w:space="0" w:color="auto"/>
              <w:right w:val="single" w:sz="4" w:space="0" w:color="auto"/>
            </w:tcBorders>
          </w:tcPr>
          <w:p w14:paraId="36CC6C8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B6C3EE6" w14:textId="77777777" w:rsidR="00F77F38" w:rsidRPr="00A15DCB" w:rsidRDefault="00F77F38" w:rsidP="00F77F38">
            <w:pPr>
              <w:pStyle w:val="TAL"/>
            </w:pPr>
          </w:p>
        </w:tc>
      </w:tr>
      <w:tr w:rsidR="00F77F38" w:rsidRPr="00A15DCB" w14:paraId="5514693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31A28F" w14:textId="77777777" w:rsidR="00F77F38" w:rsidRPr="00A15DCB" w:rsidRDefault="00F77F38" w:rsidP="00F77F38">
            <w:pPr>
              <w:pStyle w:val="TAL"/>
            </w:pPr>
            <w:r w:rsidRPr="00A15DCB">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69362F5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EC35CA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C614B0" w14:textId="77777777" w:rsidR="00F77F38" w:rsidRPr="00A15DCB" w:rsidRDefault="00F77F38" w:rsidP="00F77F38">
            <w:pPr>
              <w:pStyle w:val="TAL"/>
            </w:pPr>
          </w:p>
        </w:tc>
      </w:tr>
      <w:tr w:rsidR="00F77F38" w:rsidRPr="00A15DCB" w14:paraId="3486AD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167067" w14:textId="77777777" w:rsidR="00F77F38" w:rsidRPr="00A15DCB" w:rsidRDefault="00F77F38" w:rsidP="00F77F38">
            <w:pPr>
              <w:pStyle w:val="TAL"/>
            </w:pPr>
            <w:r w:rsidRPr="00A15DCB">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76E2E313"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2E50ED"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0E38C36" w14:textId="77777777" w:rsidR="00F77F38" w:rsidRPr="00A15DCB" w:rsidRDefault="00F77F38" w:rsidP="00F77F38">
            <w:pPr>
              <w:pStyle w:val="TAL"/>
            </w:pPr>
          </w:p>
        </w:tc>
      </w:tr>
      <w:tr w:rsidR="00F77F38" w:rsidRPr="00A15DCB" w14:paraId="28735D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C20A03" w14:textId="77777777" w:rsidR="00F77F38" w:rsidRPr="00A15DCB" w:rsidRDefault="00F77F38" w:rsidP="00F77F38">
            <w:pPr>
              <w:pStyle w:val="TAL"/>
            </w:pPr>
            <w:r w:rsidRPr="00A15DCB">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0806E89A" w14:textId="77777777" w:rsidR="00F77F38" w:rsidRPr="00A15DCB" w:rsidRDefault="00F77F38" w:rsidP="00F77F38">
            <w:pPr>
              <w:pStyle w:val="TAL"/>
            </w:pPr>
            <w:r w:rsidRPr="00A15DCB">
              <w:t>formats0-0-And-1-0</w:t>
            </w:r>
          </w:p>
        </w:tc>
        <w:tc>
          <w:tcPr>
            <w:tcW w:w="1700" w:type="dxa"/>
            <w:tcBorders>
              <w:top w:val="single" w:sz="4" w:space="0" w:color="auto"/>
              <w:left w:val="single" w:sz="4" w:space="0" w:color="auto"/>
              <w:bottom w:val="single" w:sz="4" w:space="0" w:color="auto"/>
              <w:right w:val="single" w:sz="4" w:space="0" w:color="auto"/>
            </w:tcBorders>
          </w:tcPr>
          <w:p w14:paraId="0C160D10"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FFE7FB" w14:textId="77777777" w:rsidR="00F77F38" w:rsidRPr="00A15DCB" w:rsidRDefault="00F77F38" w:rsidP="00F77F38">
            <w:pPr>
              <w:pStyle w:val="TAL"/>
            </w:pPr>
          </w:p>
        </w:tc>
      </w:tr>
      <w:tr w:rsidR="00F77F38" w:rsidRPr="00A15DCB" w14:paraId="1709FC6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CC80A48"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13F69C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8CB1B9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ED5CB2" w14:textId="77777777" w:rsidR="00F77F38" w:rsidRPr="00A15DCB" w:rsidRDefault="00F77F38" w:rsidP="00F77F38">
            <w:pPr>
              <w:pStyle w:val="TAL"/>
            </w:pPr>
          </w:p>
        </w:tc>
      </w:tr>
      <w:tr w:rsidR="00F77F38" w:rsidRPr="00A15DCB" w14:paraId="4C3E5D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47F89"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43DAA9A"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CC684E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6E64DAB" w14:textId="77777777" w:rsidR="00F77F38" w:rsidRPr="00A15DCB" w:rsidRDefault="00F77F38" w:rsidP="00F77F38">
            <w:pPr>
              <w:pStyle w:val="TAL"/>
            </w:pPr>
          </w:p>
        </w:tc>
      </w:tr>
      <w:tr w:rsidR="00F77F38" w:rsidRPr="00A15DCB" w14:paraId="64FAFF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8B7E8C"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758279BA"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984CF9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71D2AAC" w14:textId="77777777" w:rsidR="00F77F38" w:rsidRPr="00A15DCB" w:rsidRDefault="00F77F38" w:rsidP="00F77F38">
            <w:pPr>
              <w:pStyle w:val="TAL"/>
            </w:pPr>
          </w:p>
        </w:tc>
      </w:tr>
    </w:tbl>
    <w:p w14:paraId="0C2D4943" w14:textId="77777777" w:rsidR="00F77F38" w:rsidRPr="00A15DCB" w:rsidRDefault="00F77F38" w:rsidP="00F77F38"/>
    <w:p w14:paraId="4060424B" w14:textId="77777777" w:rsidR="00F77F38" w:rsidRPr="00A15DCB" w:rsidRDefault="00F77F38" w:rsidP="00F77F38">
      <w:pPr>
        <w:pStyle w:val="TH"/>
        <w:rPr>
          <w:i/>
          <w:iCs/>
        </w:rPr>
      </w:pPr>
      <w:r w:rsidRPr="00A15DCB">
        <w:t xml:space="preserve">Table 7.1.1.1.4.3.3-13: </w:t>
      </w:r>
      <w:r w:rsidRPr="00A15DCB">
        <w:rPr>
          <w:i/>
          <w:iCs/>
        </w:rPr>
        <w:t>CSI-MeasConfig</w:t>
      </w:r>
      <w:r w:rsidRPr="00A15DCB">
        <w:t xml:space="preserve"> (Table 7.1.1.1.4.3.3-5: </w:t>
      </w:r>
      <w:r w:rsidRPr="00A15DCB">
        <w:rPr>
          <w:i/>
        </w:rPr>
        <w:t>ServingCellConfig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5DBF6AB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7DBFE81" w14:textId="77777777" w:rsidR="00F77F38" w:rsidRPr="00A15DCB" w:rsidRDefault="00F77F38" w:rsidP="00F77F38">
            <w:pPr>
              <w:pStyle w:val="TAH"/>
              <w:jc w:val="left"/>
              <w:rPr>
                <w:b w:val="0"/>
              </w:rPr>
            </w:pPr>
            <w:r w:rsidRPr="00A15DCB">
              <w:rPr>
                <w:b w:val="0"/>
              </w:rPr>
              <w:t>Derivation Path: TS 38.508-1 [4], Table 4.6.3-38</w:t>
            </w:r>
          </w:p>
        </w:tc>
      </w:tr>
      <w:tr w:rsidR="00F77F38" w:rsidRPr="00A15DCB" w14:paraId="2A866D1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36EA044"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070EBF"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7CD7826"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0871D94" w14:textId="77777777" w:rsidR="00F77F38" w:rsidRPr="00A15DCB" w:rsidRDefault="00F77F38" w:rsidP="00F77F38">
            <w:pPr>
              <w:pStyle w:val="TAH"/>
            </w:pPr>
            <w:r w:rsidRPr="00A15DCB">
              <w:t>Condition</w:t>
            </w:r>
          </w:p>
        </w:tc>
      </w:tr>
      <w:tr w:rsidR="00F77F38" w:rsidRPr="00A15DCB" w14:paraId="28963F2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13D949" w14:textId="77777777" w:rsidR="00F77F38" w:rsidRPr="00A15DCB" w:rsidRDefault="00F77F38" w:rsidP="00F77F38">
            <w:pPr>
              <w:pStyle w:val="TAL"/>
            </w:pPr>
            <w:r w:rsidRPr="00A15DCB">
              <w:t xml:space="preserve">CSI-MeasConfig::=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E837566"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43BA68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700C58" w14:textId="77777777" w:rsidR="00F77F38" w:rsidRPr="00A15DCB" w:rsidRDefault="00F77F38" w:rsidP="00F77F38">
            <w:pPr>
              <w:pStyle w:val="TAL"/>
            </w:pPr>
          </w:p>
        </w:tc>
      </w:tr>
      <w:tr w:rsidR="00F77F38" w:rsidRPr="00A15DCB" w14:paraId="36EF5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7014A9B" w14:textId="77777777" w:rsidR="00F77F38" w:rsidRPr="00A15DCB" w:rsidRDefault="00F77F38" w:rsidP="00F77F38">
            <w:pPr>
              <w:pStyle w:val="TAL"/>
            </w:pPr>
            <w:r w:rsidRPr="00A15DCB">
              <w:t xml:space="preserve">  nzp-CSI-RS-ResourceToAddModList SEQUENCE {</w:t>
            </w:r>
          </w:p>
        </w:tc>
        <w:tc>
          <w:tcPr>
            <w:tcW w:w="2267" w:type="dxa"/>
            <w:tcBorders>
              <w:top w:val="single" w:sz="4" w:space="0" w:color="auto"/>
              <w:left w:val="single" w:sz="4" w:space="0" w:color="auto"/>
              <w:bottom w:val="single" w:sz="4" w:space="0" w:color="auto"/>
              <w:right w:val="single" w:sz="4" w:space="0" w:color="auto"/>
            </w:tcBorders>
            <w:hideMark/>
          </w:tcPr>
          <w:p w14:paraId="7797DFD1"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1872480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419B4A" w14:textId="77777777" w:rsidR="00F77F38" w:rsidRPr="00A15DCB" w:rsidRDefault="00F77F38" w:rsidP="00F77F38">
            <w:pPr>
              <w:pStyle w:val="TAL"/>
            </w:pPr>
          </w:p>
        </w:tc>
      </w:tr>
      <w:tr w:rsidR="00F77F38" w:rsidRPr="00A15DCB" w14:paraId="3AA0D1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7F2D9EA" w14:textId="77777777" w:rsidR="00F77F38" w:rsidRPr="00A15DCB" w:rsidRDefault="00F77F38" w:rsidP="00F77F38">
            <w:pPr>
              <w:pStyle w:val="TAL"/>
            </w:pPr>
            <w:r w:rsidRPr="00A15DCB">
              <w:t xml:space="preserve">    NZP-CSI-RS-Resource[1]</w:t>
            </w:r>
          </w:p>
        </w:tc>
        <w:tc>
          <w:tcPr>
            <w:tcW w:w="2267" w:type="dxa"/>
            <w:tcBorders>
              <w:top w:val="single" w:sz="4" w:space="0" w:color="auto"/>
              <w:left w:val="single" w:sz="4" w:space="0" w:color="auto"/>
              <w:bottom w:val="single" w:sz="4" w:space="0" w:color="auto"/>
              <w:right w:val="single" w:sz="4" w:space="0" w:color="auto"/>
            </w:tcBorders>
            <w:hideMark/>
          </w:tcPr>
          <w:p w14:paraId="5A9E9BCE" w14:textId="77777777" w:rsidR="00F77F38" w:rsidRPr="00A15DCB" w:rsidRDefault="00F77F38" w:rsidP="00F77F38">
            <w:pPr>
              <w:pStyle w:val="TAL"/>
            </w:pPr>
            <w:r w:rsidRPr="00A15DCB">
              <w:t>NZP-CSI-RS-ResourceId0</w:t>
            </w:r>
          </w:p>
        </w:tc>
        <w:tc>
          <w:tcPr>
            <w:tcW w:w="1700" w:type="dxa"/>
            <w:tcBorders>
              <w:top w:val="single" w:sz="4" w:space="0" w:color="auto"/>
              <w:left w:val="single" w:sz="4" w:space="0" w:color="auto"/>
              <w:bottom w:val="single" w:sz="4" w:space="0" w:color="auto"/>
              <w:right w:val="single" w:sz="4" w:space="0" w:color="auto"/>
            </w:tcBorders>
          </w:tcPr>
          <w:p w14:paraId="11CC17B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B66DD8" w14:textId="77777777" w:rsidR="00F77F38" w:rsidRPr="00A15DCB" w:rsidRDefault="00F77F38" w:rsidP="00F77F38">
            <w:pPr>
              <w:pStyle w:val="TAL"/>
            </w:pPr>
          </w:p>
        </w:tc>
      </w:tr>
      <w:tr w:rsidR="00F77F38" w:rsidRPr="00A15DCB" w14:paraId="10A5BF25" w14:textId="77777777" w:rsidTr="00F77F38">
        <w:tc>
          <w:tcPr>
            <w:tcW w:w="4535" w:type="dxa"/>
            <w:tcBorders>
              <w:top w:val="single" w:sz="4" w:space="0" w:color="auto"/>
              <w:left w:val="single" w:sz="4" w:space="0" w:color="auto"/>
              <w:bottom w:val="single" w:sz="4" w:space="0" w:color="auto"/>
              <w:right w:val="single" w:sz="4" w:space="0" w:color="auto"/>
            </w:tcBorders>
          </w:tcPr>
          <w:p w14:paraId="468A955F" w14:textId="77777777" w:rsidR="00F77F38" w:rsidRPr="00A15DCB" w:rsidRDefault="00F77F38" w:rsidP="00F77F38">
            <w:pPr>
              <w:pStyle w:val="TAL"/>
            </w:pPr>
            <w:r w:rsidRPr="00A15DCB">
              <w:t xml:space="preserve">    NZP-CSI-RS-Resource[2]</w:t>
            </w:r>
          </w:p>
        </w:tc>
        <w:tc>
          <w:tcPr>
            <w:tcW w:w="2267" w:type="dxa"/>
            <w:tcBorders>
              <w:top w:val="single" w:sz="4" w:space="0" w:color="auto"/>
              <w:left w:val="single" w:sz="4" w:space="0" w:color="auto"/>
              <w:bottom w:val="single" w:sz="4" w:space="0" w:color="auto"/>
              <w:right w:val="single" w:sz="4" w:space="0" w:color="auto"/>
            </w:tcBorders>
          </w:tcPr>
          <w:p w14:paraId="4D9136E7" w14:textId="77777777" w:rsidR="00F77F38" w:rsidRPr="00A15DCB" w:rsidRDefault="00F77F38" w:rsidP="00F77F38">
            <w:pPr>
              <w:pStyle w:val="TAL"/>
            </w:pPr>
            <w:r w:rsidRPr="00A15DCB">
              <w:t>NZP-CSI-RS-ResourceId1</w:t>
            </w:r>
          </w:p>
        </w:tc>
        <w:tc>
          <w:tcPr>
            <w:tcW w:w="1700" w:type="dxa"/>
            <w:tcBorders>
              <w:top w:val="single" w:sz="4" w:space="0" w:color="auto"/>
              <w:left w:val="single" w:sz="4" w:space="0" w:color="auto"/>
              <w:bottom w:val="single" w:sz="4" w:space="0" w:color="auto"/>
              <w:right w:val="single" w:sz="4" w:space="0" w:color="auto"/>
            </w:tcBorders>
          </w:tcPr>
          <w:p w14:paraId="56F40A2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B35F931" w14:textId="77777777" w:rsidR="00F77F38" w:rsidRPr="00A15DCB" w:rsidRDefault="00F77F38" w:rsidP="00F77F38">
            <w:pPr>
              <w:pStyle w:val="TAL"/>
            </w:pPr>
          </w:p>
        </w:tc>
      </w:tr>
      <w:tr w:rsidR="00F77F38" w:rsidRPr="00A15DCB" w14:paraId="5C70CF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1A2A91C"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83E79A1"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FCCE2E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2910A7" w14:textId="77777777" w:rsidR="00F77F38" w:rsidRPr="00A15DCB" w:rsidRDefault="00F77F38" w:rsidP="00F77F38">
            <w:pPr>
              <w:pStyle w:val="TAL"/>
            </w:pPr>
          </w:p>
        </w:tc>
      </w:tr>
      <w:tr w:rsidR="00F77F38" w:rsidRPr="00A15DCB" w14:paraId="63B703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E78694" w14:textId="77777777" w:rsidR="00F77F38" w:rsidRPr="00A15DCB" w:rsidRDefault="00F77F38" w:rsidP="00F77F38">
            <w:pPr>
              <w:pStyle w:val="TAL"/>
            </w:pPr>
            <w:r w:rsidRPr="00A15DCB">
              <w:t xml:space="preserve">  nzp-CSI-RS-ResourceSetToAddModList SEQUENCE {</w:t>
            </w:r>
          </w:p>
        </w:tc>
        <w:tc>
          <w:tcPr>
            <w:tcW w:w="2267" w:type="dxa"/>
            <w:tcBorders>
              <w:top w:val="single" w:sz="4" w:space="0" w:color="auto"/>
              <w:left w:val="single" w:sz="4" w:space="0" w:color="auto"/>
              <w:bottom w:val="single" w:sz="4" w:space="0" w:color="auto"/>
              <w:right w:val="single" w:sz="4" w:space="0" w:color="auto"/>
            </w:tcBorders>
            <w:hideMark/>
          </w:tcPr>
          <w:p w14:paraId="4322D706" w14:textId="77777777" w:rsidR="00F77F38" w:rsidRPr="00A15DCB" w:rsidRDefault="00F77F38" w:rsidP="00F77F38">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2A9FD36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07CEDAE" w14:textId="77777777" w:rsidR="00F77F38" w:rsidRPr="00A15DCB" w:rsidRDefault="00F77F38" w:rsidP="00F77F38">
            <w:pPr>
              <w:pStyle w:val="TAL"/>
            </w:pPr>
          </w:p>
        </w:tc>
      </w:tr>
      <w:tr w:rsidR="00F77F38" w:rsidRPr="00A15DCB" w14:paraId="032E136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F1F7603" w14:textId="77777777" w:rsidR="00F77F38" w:rsidRPr="00A15DCB" w:rsidRDefault="00F77F38" w:rsidP="00F77F38">
            <w:pPr>
              <w:pStyle w:val="TAL"/>
            </w:pPr>
            <w:r w:rsidRPr="00A15DCB">
              <w:t xml:space="preserve">    NZP-CSI-RS-ResourceSet[1]</w:t>
            </w:r>
          </w:p>
        </w:tc>
        <w:tc>
          <w:tcPr>
            <w:tcW w:w="2267" w:type="dxa"/>
            <w:tcBorders>
              <w:top w:val="single" w:sz="4" w:space="0" w:color="auto"/>
              <w:left w:val="single" w:sz="4" w:space="0" w:color="auto"/>
              <w:bottom w:val="single" w:sz="4" w:space="0" w:color="auto"/>
              <w:right w:val="single" w:sz="4" w:space="0" w:color="auto"/>
            </w:tcBorders>
            <w:hideMark/>
          </w:tcPr>
          <w:p w14:paraId="74FF5124" w14:textId="77777777" w:rsidR="00F77F38" w:rsidRPr="00A15DCB" w:rsidRDefault="00F77F38" w:rsidP="00F77F38">
            <w:pPr>
              <w:pStyle w:val="TAL"/>
            </w:pPr>
            <w:r w:rsidRPr="00A15DCB">
              <w:t>NZP-CSI-RS-ResourceSetid0</w:t>
            </w:r>
          </w:p>
        </w:tc>
        <w:tc>
          <w:tcPr>
            <w:tcW w:w="1700" w:type="dxa"/>
            <w:tcBorders>
              <w:top w:val="single" w:sz="4" w:space="0" w:color="auto"/>
              <w:left w:val="single" w:sz="4" w:space="0" w:color="auto"/>
              <w:bottom w:val="single" w:sz="4" w:space="0" w:color="auto"/>
              <w:right w:val="single" w:sz="4" w:space="0" w:color="auto"/>
            </w:tcBorders>
          </w:tcPr>
          <w:p w14:paraId="01D8BC4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BACBEC" w14:textId="77777777" w:rsidR="00F77F38" w:rsidRPr="00A15DCB" w:rsidRDefault="00F77F38" w:rsidP="00F77F38">
            <w:pPr>
              <w:pStyle w:val="TAL"/>
            </w:pPr>
          </w:p>
        </w:tc>
      </w:tr>
      <w:tr w:rsidR="00F77F38" w:rsidRPr="00A15DCB" w14:paraId="14A5E82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ABFC5D"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5FD455D"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5AFFD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169D86" w14:textId="77777777" w:rsidR="00F77F38" w:rsidRPr="00A15DCB" w:rsidRDefault="00F77F38" w:rsidP="00F77F38">
            <w:pPr>
              <w:pStyle w:val="TAL"/>
            </w:pPr>
          </w:p>
        </w:tc>
      </w:tr>
      <w:tr w:rsidR="00F77F38" w:rsidRPr="00A15DCB" w14:paraId="644A335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C83580" w14:textId="77777777" w:rsidR="00F77F38" w:rsidRPr="00A15DCB" w:rsidRDefault="00F77F38" w:rsidP="00F77F38">
            <w:pPr>
              <w:pStyle w:val="TAL"/>
            </w:pPr>
            <w:r w:rsidRPr="00A15DCB">
              <w:t xml:space="preserve">  csi-IM-ResourceToAddModList </w:t>
            </w:r>
          </w:p>
        </w:tc>
        <w:tc>
          <w:tcPr>
            <w:tcW w:w="2267" w:type="dxa"/>
            <w:tcBorders>
              <w:top w:val="single" w:sz="4" w:space="0" w:color="auto"/>
              <w:left w:val="single" w:sz="4" w:space="0" w:color="auto"/>
              <w:bottom w:val="single" w:sz="4" w:space="0" w:color="auto"/>
              <w:right w:val="single" w:sz="4" w:space="0" w:color="auto"/>
            </w:tcBorders>
            <w:hideMark/>
          </w:tcPr>
          <w:p w14:paraId="0AB949B8"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014DBFA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BD6EA3" w14:textId="77777777" w:rsidR="00F77F38" w:rsidRPr="00A15DCB" w:rsidRDefault="00F77F38" w:rsidP="00F77F38">
            <w:pPr>
              <w:pStyle w:val="TAL"/>
            </w:pPr>
          </w:p>
        </w:tc>
      </w:tr>
      <w:tr w:rsidR="00F77F38" w:rsidRPr="00A15DCB" w14:paraId="3C4DC42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D9F7013" w14:textId="77777777" w:rsidR="00F77F38" w:rsidRPr="00A15DCB" w:rsidRDefault="00F77F38" w:rsidP="00F77F38">
            <w:pPr>
              <w:pStyle w:val="TAL"/>
            </w:pPr>
            <w:r w:rsidRPr="00A15DCB">
              <w:t xml:space="preserve">  csi-IM-ResourceSetToAddModList </w:t>
            </w:r>
          </w:p>
        </w:tc>
        <w:tc>
          <w:tcPr>
            <w:tcW w:w="2267" w:type="dxa"/>
            <w:tcBorders>
              <w:top w:val="single" w:sz="4" w:space="0" w:color="auto"/>
              <w:left w:val="single" w:sz="4" w:space="0" w:color="auto"/>
              <w:bottom w:val="single" w:sz="4" w:space="0" w:color="auto"/>
              <w:right w:val="single" w:sz="4" w:space="0" w:color="auto"/>
            </w:tcBorders>
            <w:hideMark/>
          </w:tcPr>
          <w:p w14:paraId="389B4931"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3853B0C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B24D55" w14:textId="77777777" w:rsidR="00F77F38" w:rsidRPr="00A15DCB" w:rsidRDefault="00F77F38" w:rsidP="00F77F38">
            <w:pPr>
              <w:pStyle w:val="TAL"/>
            </w:pPr>
          </w:p>
        </w:tc>
      </w:tr>
      <w:tr w:rsidR="00F77F38" w:rsidRPr="00A15DCB" w14:paraId="0C04EC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6B7D11" w14:textId="77777777" w:rsidR="00F77F38" w:rsidRPr="00A15DCB" w:rsidRDefault="00F77F38" w:rsidP="00F77F38">
            <w:pPr>
              <w:pStyle w:val="TAL"/>
            </w:pPr>
            <w:r w:rsidRPr="00A15DCB">
              <w:t xml:space="preserve">  csi-SSB-ResourceSetToAddModList</w:t>
            </w:r>
          </w:p>
        </w:tc>
        <w:tc>
          <w:tcPr>
            <w:tcW w:w="2267" w:type="dxa"/>
            <w:tcBorders>
              <w:top w:val="single" w:sz="4" w:space="0" w:color="auto"/>
              <w:left w:val="single" w:sz="4" w:space="0" w:color="auto"/>
              <w:bottom w:val="single" w:sz="4" w:space="0" w:color="auto"/>
              <w:right w:val="single" w:sz="4" w:space="0" w:color="auto"/>
            </w:tcBorders>
            <w:hideMark/>
          </w:tcPr>
          <w:p w14:paraId="4CA9A7AD"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2392820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692E26B" w14:textId="77777777" w:rsidR="00F77F38" w:rsidRPr="00A15DCB" w:rsidRDefault="00F77F38" w:rsidP="00F77F38">
            <w:pPr>
              <w:pStyle w:val="TAL"/>
            </w:pPr>
          </w:p>
        </w:tc>
      </w:tr>
      <w:tr w:rsidR="00F77F38" w:rsidRPr="00A15DCB" w14:paraId="69621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3E7403E" w14:textId="77777777" w:rsidR="00F77F38" w:rsidRPr="00A15DCB" w:rsidRDefault="00F77F38" w:rsidP="00F77F38">
            <w:pPr>
              <w:pStyle w:val="TAL"/>
            </w:pPr>
            <w:r w:rsidRPr="00A15DCB">
              <w:t xml:space="preserve">  csi-ReportConfigToAddModList</w:t>
            </w:r>
          </w:p>
        </w:tc>
        <w:tc>
          <w:tcPr>
            <w:tcW w:w="2267" w:type="dxa"/>
            <w:tcBorders>
              <w:top w:val="single" w:sz="4" w:space="0" w:color="auto"/>
              <w:left w:val="single" w:sz="4" w:space="0" w:color="auto"/>
              <w:bottom w:val="single" w:sz="4" w:space="0" w:color="auto"/>
              <w:right w:val="single" w:sz="4" w:space="0" w:color="auto"/>
            </w:tcBorders>
            <w:hideMark/>
          </w:tcPr>
          <w:p w14:paraId="499855D3"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4216E8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19AC41B" w14:textId="77777777" w:rsidR="00F77F38" w:rsidRPr="00A15DCB" w:rsidRDefault="00F77F38" w:rsidP="00F77F38">
            <w:pPr>
              <w:pStyle w:val="TAL"/>
            </w:pPr>
          </w:p>
        </w:tc>
      </w:tr>
      <w:tr w:rsidR="00F77F38" w:rsidRPr="00A15DCB" w14:paraId="332BE2E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25F53E8" w14:textId="77777777" w:rsidR="00F77F38" w:rsidRPr="00A15DCB" w:rsidRDefault="00F77F38" w:rsidP="00F77F38">
            <w:pPr>
              <w:pStyle w:val="TAL"/>
            </w:pPr>
            <w:r w:rsidRPr="00A15DCB">
              <w:t xml:space="preserve">  reportTriggerSize</w:t>
            </w:r>
          </w:p>
        </w:tc>
        <w:tc>
          <w:tcPr>
            <w:tcW w:w="2267" w:type="dxa"/>
            <w:tcBorders>
              <w:top w:val="single" w:sz="4" w:space="0" w:color="auto"/>
              <w:left w:val="single" w:sz="4" w:space="0" w:color="auto"/>
              <w:bottom w:val="single" w:sz="4" w:space="0" w:color="auto"/>
              <w:right w:val="single" w:sz="4" w:space="0" w:color="auto"/>
            </w:tcBorders>
            <w:hideMark/>
          </w:tcPr>
          <w:p w14:paraId="4E22E125"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2B2417A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2ABC832" w14:textId="77777777" w:rsidR="00F77F38" w:rsidRPr="00A15DCB" w:rsidRDefault="00F77F38" w:rsidP="00F77F38">
            <w:pPr>
              <w:pStyle w:val="TAL"/>
            </w:pPr>
          </w:p>
        </w:tc>
      </w:tr>
      <w:tr w:rsidR="00F77F38" w:rsidRPr="00A15DCB" w14:paraId="13C94A3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ADAA37" w14:textId="77777777" w:rsidR="00F77F38" w:rsidRPr="00A15DCB" w:rsidRDefault="00F77F38" w:rsidP="00F77F38">
            <w:pPr>
              <w:pStyle w:val="TAL"/>
            </w:pPr>
            <w:r w:rsidRPr="00A15DCB">
              <w:t xml:space="preserve">  aperiodicTriggerStateList </w:t>
            </w:r>
          </w:p>
        </w:tc>
        <w:tc>
          <w:tcPr>
            <w:tcW w:w="2267" w:type="dxa"/>
            <w:tcBorders>
              <w:top w:val="single" w:sz="4" w:space="0" w:color="auto"/>
              <w:left w:val="single" w:sz="4" w:space="0" w:color="auto"/>
              <w:bottom w:val="single" w:sz="4" w:space="0" w:color="auto"/>
              <w:right w:val="single" w:sz="4" w:space="0" w:color="auto"/>
            </w:tcBorders>
          </w:tcPr>
          <w:p w14:paraId="6267CD14"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433374F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81A4B58" w14:textId="77777777" w:rsidR="00F77F38" w:rsidRPr="00A15DCB" w:rsidRDefault="00F77F38" w:rsidP="00F77F38">
            <w:pPr>
              <w:pStyle w:val="TAL"/>
            </w:pPr>
          </w:p>
        </w:tc>
      </w:tr>
      <w:tr w:rsidR="00F77F38" w:rsidRPr="00A15DCB" w14:paraId="6B75580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C319C6A"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64A6654"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6F44537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404B5" w14:textId="77777777" w:rsidR="00F77F38" w:rsidRPr="00A15DCB" w:rsidRDefault="00F77F38" w:rsidP="00F77F38">
            <w:pPr>
              <w:pStyle w:val="TAL"/>
            </w:pPr>
          </w:p>
        </w:tc>
      </w:tr>
    </w:tbl>
    <w:p w14:paraId="0FBE5724" w14:textId="77777777" w:rsidR="00F77F38" w:rsidRPr="00A15DCB" w:rsidRDefault="00F77F38" w:rsidP="00F77F38"/>
    <w:p w14:paraId="1421B0DC" w14:textId="77777777" w:rsidR="00F77F38" w:rsidRPr="00A15DCB" w:rsidRDefault="00F77F38" w:rsidP="00F77F38">
      <w:pPr>
        <w:pStyle w:val="TH"/>
      </w:pPr>
      <w:r w:rsidRPr="00A15DCB">
        <w:t xml:space="preserve">Table 7.1.1.1.4.3.3-14: </w:t>
      </w:r>
      <w:r w:rsidRPr="00A15DCB">
        <w:rPr>
          <w:i/>
        </w:rPr>
        <w:t xml:space="preserve">NZP-CSI-RS-ResourceId0 </w:t>
      </w:r>
      <w:r w:rsidRPr="00A15DCB">
        <w:t xml:space="preserve">(Table 7.1.1.1.4.3.3-13: </w:t>
      </w:r>
      <w:r w:rsidRPr="00A15DCB">
        <w:rPr>
          <w:i/>
          <w:iCs/>
        </w:rPr>
        <w:t>CSI-MeasConfig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40E5794D"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6B8AA4E9" w14:textId="77777777" w:rsidR="00F77F38" w:rsidRPr="00A15DCB" w:rsidRDefault="00F77F38" w:rsidP="00F77F38">
            <w:pPr>
              <w:pStyle w:val="TAH"/>
              <w:jc w:val="left"/>
              <w:rPr>
                <w:b w:val="0"/>
              </w:rPr>
            </w:pPr>
            <w:r w:rsidRPr="00A15DCB">
              <w:rPr>
                <w:b w:val="0"/>
              </w:rPr>
              <w:t>Derivation Path: TS 38.508-1 [4], Table 4.6.3-85</w:t>
            </w:r>
          </w:p>
        </w:tc>
      </w:tr>
      <w:tr w:rsidR="00F77F38" w:rsidRPr="00A15DCB" w14:paraId="6489403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6B6626"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3A9E37"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8D478BA"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2A283BC2" w14:textId="77777777" w:rsidR="00F77F38" w:rsidRPr="00A15DCB" w:rsidRDefault="00F77F38" w:rsidP="00F77F38">
            <w:pPr>
              <w:pStyle w:val="TAH"/>
            </w:pPr>
            <w:r w:rsidRPr="00A15DCB">
              <w:t>Condition</w:t>
            </w:r>
          </w:p>
        </w:tc>
      </w:tr>
      <w:tr w:rsidR="00F77F38" w:rsidRPr="00A15DCB" w14:paraId="12C30A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07072EB" w14:textId="77777777" w:rsidR="00F77F38" w:rsidRPr="00A15DCB" w:rsidRDefault="00F77F38" w:rsidP="00F77F38">
            <w:pPr>
              <w:pStyle w:val="TAL"/>
            </w:pPr>
            <w:r w:rsidRPr="00A15DCB">
              <w:t xml:space="preserve">NZP-CSI-RS-Resource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4F5500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20CE2C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64F2CA" w14:textId="77777777" w:rsidR="00F77F38" w:rsidRPr="00A15DCB" w:rsidRDefault="00F77F38" w:rsidP="00F77F38">
            <w:pPr>
              <w:pStyle w:val="TAL"/>
            </w:pPr>
          </w:p>
        </w:tc>
      </w:tr>
      <w:tr w:rsidR="00F77F38" w:rsidRPr="00A15DCB" w14:paraId="288763A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87D568" w14:textId="77777777" w:rsidR="00F77F38" w:rsidRPr="00A15DCB" w:rsidRDefault="00F77F38" w:rsidP="00F77F38">
            <w:pPr>
              <w:pStyle w:val="TAL"/>
            </w:pPr>
            <w:r w:rsidRPr="00A15DCB">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7912DB68"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637822C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2DC4D1F" w14:textId="77777777" w:rsidR="00F77F38" w:rsidRPr="00A15DCB" w:rsidRDefault="00F77F38" w:rsidP="00F77F38">
            <w:pPr>
              <w:pStyle w:val="TAL"/>
            </w:pPr>
          </w:p>
        </w:tc>
      </w:tr>
      <w:tr w:rsidR="00F77F38" w:rsidRPr="00A15DCB" w14:paraId="6597E39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06926C" w14:textId="77777777" w:rsidR="00F77F38" w:rsidRPr="00A15DCB" w:rsidRDefault="00F77F38" w:rsidP="00F77F38">
            <w:pPr>
              <w:pStyle w:val="TAL"/>
            </w:pPr>
            <w:r w:rsidRPr="00A15DCB">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302C1F23" w14:textId="77777777" w:rsidR="00F77F38" w:rsidRPr="00A15DCB" w:rsidRDefault="00F77F38" w:rsidP="00F77F38">
            <w:pPr>
              <w:pStyle w:val="TAL"/>
            </w:pPr>
            <w:r w:rsidRPr="00A15DCB">
              <w:t>CSI-RS-ResourceMapping with condition TRS</w:t>
            </w:r>
          </w:p>
        </w:tc>
        <w:tc>
          <w:tcPr>
            <w:tcW w:w="1700" w:type="dxa"/>
            <w:tcBorders>
              <w:top w:val="single" w:sz="4" w:space="0" w:color="auto"/>
              <w:left w:val="single" w:sz="4" w:space="0" w:color="auto"/>
              <w:bottom w:val="single" w:sz="4" w:space="0" w:color="auto"/>
              <w:right w:val="single" w:sz="4" w:space="0" w:color="auto"/>
            </w:tcBorders>
          </w:tcPr>
          <w:p w14:paraId="27B35CC1" w14:textId="77777777" w:rsidR="00F77F38" w:rsidRPr="00A15DCB" w:rsidRDefault="00F77F38" w:rsidP="00F77F38">
            <w:pPr>
              <w:pStyle w:val="TAL"/>
            </w:pPr>
            <w:r w:rsidRPr="00A15DCB">
              <w:t>TS 38.508-1 [4], Table 4.6.3-45</w:t>
            </w:r>
          </w:p>
        </w:tc>
        <w:tc>
          <w:tcPr>
            <w:tcW w:w="1245" w:type="dxa"/>
            <w:tcBorders>
              <w:top w:val="single" w:sz="4" w:space="0" w:color="auto"/>
              <w:left w:val="single" w:sz="4" w:space="0" w:color="auto"/>
              <w:bottom w:val="single" w:sz="4" w:space="0" w:color="auto"/>
              <w:right w:val="single" w:sz="4" w:space="0" w:color="auto"/>
            </w:tcBorders>
          </w:tcPr>
          <w:p w14:paraId="26FA2631" w14:textId="77777777" w:rsidR="00F77F38" w:rsidRPr="00A15DCB" w:rsidRDefault="00F77F38" w:rsidP="00F77F38">
            <w:pPr>
              <w:pStyle w:val="TAL"/>
            </w:pPr>
          </w:p>
        </w:tc>
      </w:tr>
      <w:tr w:rsidR="00F77F38" w:rsidRPr="00A15DCB" w14:paraId="2AE250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03F89F" w14:textId="77777777" w:rsidR="00F77F38" w:rsidRPr="00A15DCB" w:rsidRDefault="00F77F38" w:rsidP="00F77F38">
            <w:pPr>
              <w:pStyle w:val="TAL"/>
            </w:pPr>
            <w:r w:rsidRPr="00A15DCB">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2665A589"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248C2DF8" w14:textId="77777777" w:rsidR="00F77F38" w:rsidRPr="00A15DCB" w:rsidRDefault="00F77F38" w:rsidP="00F77F38">
            <w:pPr>
              <w:pStyle w:val="TAL"/>
              <w:rPr>
                <w:lang w:eastAsia="zh-CN"/>
              </w:rPr>
            </w:pPr>
            <w:r w:rsidRPr="00A15DCB">
              <w:rPr>
                <w:lang w:eastAsia="zh-CN"/>
              </w:rPr>
              <w:t>QCL to SSB #0</w:t>
            </w:r>
          </w:p>
        </w:tc>
        <w:tc>
          <w:tcPr>
            <w:tcW w:w="1245" w:type="dxa"/>
            <w:tcBorders>
              <w:top w:val="single" w:sz="4" w:space="0" w:color="auto"/>
              <w:left w:val="single" w:sz="4" w:space="0" w:color="auto"/>
              <w:bottom w:val="single" w:sz="4" w:space="0" w:color="auto"/>
              <w:right w:val="single" w:sz="4" w:space="0" w:color="auto"/>
            </w:tcBorders>
          </w:tcPr>
          <w:p w14:paraId="30CC5B96" w14:textId="77777777" w:rsidR="00F77F38" w:rsidRPr="00A15DCB" w:rsidRDefault="00F77F38" w:rsidP="00F77F38">
            <w:pPr>
              <w:pStyle w:val="TAL"/>
            </w:pPr>
          </w:p>
        </w:tc>
      </w:tr>
      <w:tr w:rsidR="00F77F38" w:rsidRPr="00A15DCB" w14:paraId="0FFFC8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743857E"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465209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6A1322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10ECDF3" w14:textId="77777777" w:rsidR="00F77F38" w:rsidRPr="00A15DCB" w:rsidRDefault="00F77F38" w:rsidP="00F77F38">
            <w:pPr>
              <w:pStyle w:val="TAL"/>
            </w:pPr>
          </w:p>
        </w:tc>
      </w:tr>
    </w:tbl>
    <w:p w14:paraId="62C76565" w14:textId="77777777" w:rsidR="00F77F38" w:rsidRPr="00A15DCB" w:rsidRDefault="00F77F38" w:rsidP="00F77F38"/>
    <w:p w14:paraId="1689B660" w14:textId="77777777" w:rsidR="00F77F38" w:rsidRPr="00A15DCB" w:rsidRDefault="00F77F38" w:rsidP="00F77F38">
      <w:pPr>
        <w:pStyle w:val="TH"/>
      </w:pPr>
      <w:r w:rsidRPr="00A15DCB">
        <w:lastRenderedPageBreak/>
        <w:t xml:space="preserve">Table 7.1.1.1.4.3.3-15: </w:t>
      </w:r>
      <w:r w:rsidRPr="00A15DCB">
        <w:rPr>
          <w:i/>
        </w:rPr>
        <w:t xml:space="preserve">NZP-CSI-RS-ResourceId1 </w:t>
      </w:r>
      <w:r w:rsidRPr="00A15DCB">
        <w:t xml:space="preserve">(Table 7.1.1.1.4.3.3-13: </w:t>
      </w:r>
      <w:r w:rsidRPr="00A15DCB">
        <w:rPr>
          <w:i/>
          <w:iCs/>
        </w:rPr>
        <w:t>CSI-MeasConfig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21F803C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3C263CD1" w14:textId="77777777" w:rsidR="00F77F38" w:rsidRPr="00A15DCB" w:rsidRDefault="00F77F38" w:rsidP="00F77F38">
            <w:pPr>
              <w:pStyle w:val="TAH"/>
              <w:jc w:val="left"/>
              <w:rPr>
                <w:b w:val="0"/>
              </w:rPr>
            </w:pPr>
            <w:r w:rsidRPr="00A15DCB">
              <w:rPr>
                <w:b w:val="0"/>
              </w:rPr>
              <w:t>Derivation Path: TS 38.508-1 [4], Table 4.6.3-85</w:t>
            </w:r>
          </w:p>
        </w:tc>
      </w:tr>
      <w:tr w:rsidR="00F77F38" w:rsidRPr="00A15DCB" w14:paraId="5502167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2B4D72F"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AFF846"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FD452DF"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7F7C0CC0" w14:textId="77777777" w:rsidR="00F77F38" w:rsidRPr="00A15DCB" w:rsidRDefault="00F77F38" w:rsidP="00F77F38">
            <w:pPr>
              <w:pStyle w:val="TAH"/>
            </w:pPr>
            <w:r w:rsidRPr="00A15DCB">
              <w:t>Condition</w:t>
            </w:r>
          </w:p>
        </w:tc>
      </w:tr>
      <w:tr w:rsidR="00F77F38" w:rsidRPr="00A15DCB" w14:paraId="714045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C259340" w14:textId="77777777" w:rsidR="00F77F38" w:rsidRPr="00A15DCB" w:rsidRDefault="00F77F38" w:rsidP="00F77F38">
            <w:pPr>
              <w:pStyle w:val="TAL"/>
            </w:pPr>
            <w:r w:rsidRPr="00A15DCB">
              <w:t xml:space="preserve">NZP-CSI-RS-Resource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88ECFE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CB6A1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BB31BDB" w14:textId="77777777" w:rsidR="00F77F38" w:rsidRPr="00A15DCB" w:rsidRDefault="00F77F38" w:rsidP="00F77F38">
            <w:pPr>
              <w:pStyle w:val="TAL"/>
            </w:pPr>
          </w:p>
        </w:tc>
      </w:tr>
      <w:tr w:rsidR="00F77F38" w:rsidRPr="00A15DCB" w14:paraId="363DDB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C84741" w14:textId="77777777" w:rsidR="00F77F38" w:rsidRPr="00A15DCB" w:rsidRDefault="00F77F38" w:rsidP="00F77F38">
            <w:pPr>
              <w:pStyle w:val="TAL"/>
            </w:pPr>
            <w:r w:rsidRPr="00A15DCB">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236269A6" w14:textId="77777777" w:rsidR="00F77F38" w:rsidRPr="00A15DCB" w:rsidRDefault="00F77F38" w:rsidP="00F77F38">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117BC16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B73374" w14:textId="77777777" w:rsidR="00F77F38" w:rsidRPr="00A15DCB" w:rsidRDefault="00F77F38" w:rsidP="00F77F38">
            <w:pPr>
              <w:pStyle w:val="TAL"/>
            </w:pPr>
          </w:p>
        </w:tc>
      </w:tr>
      <w:tr w:rsidR="00F77F38" w:rsidRPr="00A15DCB" w14:paraId="77B38F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141ED2" w14:textId="77777777" w:rsidR="00F77F38" w:rsidRPr="00A15DCB" w:rsidRDefault="00F77F38" w:rsidP="00F77F38">
            <w:pPr>
              <w:pStyle w:val="TAL"/>
            </w:pPr>
            <w:r w:rsidRPr="00A15DCB">
              <w:t xml:space="preserve">  resourceMapping</w:t>
            </w:r>
            <w:r w:rsidRPr="00A15DCB">
              <w:tab/>
            </w:r>
          </w:p>
        </w:tc>
        <w:tc>
          <w:tcPr>
            <w:tcW w:w="2267" w:type="dxa"/>
            <w:tcBorders>
              <w:top w:val="single" w:sz="4" w:space="0" w:color="auto"/>
              <w:left w:val="single" w:sz="4" w:space="0" w:color="auto"/>
              <w:bottom w:val="single" w:sz="4" w:space="0" w:color="auto"/>
              <w:right w:val="single" w:sz="4" w:space="0" w:color="auto"/>
            </w:tcBorders>
            <w:hideMark/>
          </w:tcPr>
          <w:p w14:paraId="64EF6169" w14:textId="77777777" w:rsidR="00F77F38" w:rsidRPr="00A15DCB" w:rsidRDefault="00F77F38" w:rsidP="00F77F38">
            <w:pPr>
              <w:pStyle w:val="TAL"/>
            </w:pPr>
            <w:r w:rsidRPr="00A15DCB">
              <w:t>CSI-RS-ResourceMapping with condition TRS</w:t>
            </w:r>
          </w:p>
        </w:tc>
        <w:tc>
          <w:tcPr>
            <w:tcW w:w="1700" w:type="dxa"/>
            <w:tcBorders>
              <w:top w:val="single" w:sz="4" w:space="0" w:color="auto"/>
              <w:left w:val="single" w:sz="4" w:space="0" w:color="auto"/>
              <w:bottom w:val="single" w:sz="4" w:space="0" w:color="auto"/>
              <w:right w:val="single" w:sz="4" w:space="0" w:color="auto"/>
            </w:tcBorders>
          </w:tcPr>
          <w:p w14:paraId="4E78F48D" w14:textId="77777777" w:rsidR="00F77F38" w:rsidRPr="00A15DCB" w:rsidRDefault="00F77F38" w:rsidP="00F77F38">
            <w:pPr>
              <w:pStyle w:val="TAL"/>
            </w:pPr>
            <w:r w:rsidRPr="00A15DCB">
              <w:t>TS 38.508-1 [4], Table 4.6.3-45</w:t>
            </w:r>
          </w:p>
        </w:tc>
        <w:tc>
          <w:tcPr>
            <w:tcW w:w="1245" w:type="dxa"/>
            <w:tcBorders>
              <w:top w:val="single" w:sz="4" w:space="0" w:color="auto"/>
              <w:left w:val="single" w:sz="4" w:space="0" w:color="auto"/>
              <w:bottom w:val="single" w:sz="4" w:space="0" w:color="auto"/>
              <w:right w:val="single" w:sz="4" w:space="0" w:color="auto"/>
            </w:tcBorders>
          </w:tcPr>
          <w:p w14:paraId="114AA549" w14:textId="77777777" w:rsidR="00F77F38" w:rsidRPr="00A15DCB" w:rsidRDefault="00F77F38" w:rsidP="00F77F38">
            <w:pPr>
              <w:pStyle w:val="TAL"/>
            </w:pPr>
          </w:p>
        </w:tc>
      </w:tr>
      <w:tr w:rsidR="00F77F38" w:rsidRPr="00A15DCB" w14:paraId="4863DDA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9E955D" w14:textId="77777777" w:rsidR="00F77F38" w:rsidRPr="00A15DCB" w:rsidRDefault="00F77F38" w:rsidP="00F77F38">
            <w:pPr>
              <w:pStyle w:val="TAL"/>
            </w:pPr>
            <w:r w:rsidRPr="00A15DCB">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4D4D7BE" w14:textId="77777777" w:rsidR="00F77F38" w:rsidRPr="00A15DCB" w:rsidRDefault="00F77F38" w:rsidP="00F77F38">
            <w:pPr>
              <w:pStyle w:val="TAL"/>
            </w:pPr>
            <w:r w:rsidRPr="00A15DCB">
              <w:t>CSI-ResourcePeriodicityAndOffset_Id1</w:t>
            </w:r>
          </w:p>
        </w:tc>
        <w:tc>
          <w:tcPr>
            <w:tcW w:w="1700" w:type="dxa"/>
            <w:tcBorders>
              <w:top w:val="single" w:sz="4" w:space="0" w:color="auto"/>
              <w:left w:val="single" w:sz="4" w:space="0" w:color="auto"/>
              <w:bottom w:val="single" w:sz="4" w:space="0" w:color="auto"/>
              <w:right w:val="single" w:sz="4" w:space="0" w:color="auto"/>
            </w:tcBorders>
          </w:tcPr>
          <w:p w14:paraId="54656E6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248A80D" w14:textId="77777777" w:rsidR="00F77F38" w:rsidRPr="00A15DCB" w:rsidRDefault="00F77F38" w:rsidP="00F77F38">
            <w:pPr>
              <w:pStyle w:val="TAL"/>
            </w:pPr>
          </w:p>
        </w:tc>
      </w:tr>
      <w:tr w:rsidR="00F77F38" w:rsidRPr="00A15DCB" w14:paraId="74171DF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A3A3A56" w14:textId="77777777" w:rsidR="00F77F38" w:rsidRPr="00A15DCB" w:rsidRDefault="00F77F38" w:rsidP="00F77F38">
            <w:pPr>
              <w:pStyle w:val="TAL"/>
            </w:pPr>
            <w:r w:rsidRPr="00A15DCB">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6DCCEB4" w14:textId="77777777" w:rsidR="00F77F38" w:rsidRPr="00A15DCB" w:rsidRDefault="00F77F38" w:rsidP="00F77F38">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3FF2CAF3" w14:textId="77777777" w:rsidR="00F77F38" w:rsidRPr="00A15DCB" w:rsidRDefault="00F77F38" w:rsidP="00F77F38">
            <w:pPr>
              <w:pStyle w:val="TAL"/>
            </w:pPr>
            <w:r w:rsidRPr="00A15DCB">
              <w:rPr>
                <w:lang w:eastAsia="zh-CN"/>
              </w:rPr>
              <w:t>QCL to SSB #1</w:t>
            </w:r>
          </w:p>
        </w:tc>
        <w:tc>
          <w:tcPr>
            <w:tcW w:w="1245" w:type="dxa"/>
            <w:tcBorders>
              <w:top w:val="single" w:sz="4" w:space="0" w:color="auto"/>
              <w:left w:val="single" w:sz="4" w:space="0" w:color="auto"/>
              <w:bottom w:val="single" w:sz="4" w:space="0" w:color="auto"/>
              <w:right w:val="single" w:sz="4" w:space="0" w:color="auto"/>
            </w:tcBorders>
          </w:tcPr>
          <w:p w14:paraId="606093E8" w14:textId="77777777" w:rsidR="00F77F38" w:rsidRPr="00A15DCB" w:rsidRDefault="00F77F38" w:rsidP="00F77F38">
            <w:pPr>
              <w:pStyle w:val="TAL"/>
            </w:pPr>
          </w:p>
        </w:tc>
      </w:tr>
      <w:tr w:rsidR="00F77F38" w:rsidRPr="00A15DCB" w14:paraId="03BD9BC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E69D00"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B21C91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2B504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AB31872" w14:textId="77777777" w:rsidR="00F77F38" w:rsidRPr="00A15DCB" w:rsidRDefault="00F77F38" w:rsidP="00F77F38">
            <w:pPr>
              <w:pStyle w:val="TAL"/>
            </w:pPr>
          </w:p>
        </w:tc>
      </w:tr>
    </w:tbl>
    <w:p w14:paraId="1C0E6E13" w14:textId="77777777" w:rsidR="00F77F38" w:rsidRPr="00A15DCB" w:rsidRDefault="00F77F38" w:rsidP="00F77F38"/>
    <w:p w14:paraId="70A192A3" w14:textId="77777777" w:rsidR="00F77F38" w:rsidRPr="00A15DCB" w:rsidRDefault="00F77F38" w:rsidP="00F77F38">
      <w:pPr>
        <w:pStyle w:val="TH"/>
      </w:pPr>
      <w:r w:rsidRPr="00A15DCB">
        <w:t xml:space="preserve">Table 7.1.1.1.4.3.3-16: </w:t>
      </w:r>
      <w:r w:rsidRPr="00A15DCB">
        <w:rPr>
          <w:i/>
        </w:rPr>
        <w:t xml:space="preserve">CSI-ResourcePeriodicityAndOffset_Id1 </w:t>
      </w:r>
      <w:r w:rsidRPr="00A15DCB">
        <w:t xml:space="preserve">(Table 7.1.1.1.4.3.3-15: </w:t>
      </w:r>
      <w:r w:rsidRPr="00A15DCB">
        <w:rPr>
          <w:i/>
        </w:rPr>
        <w:t>NZP-CSI-RS-ResourceId1</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26F44A6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18358DA" w14:textId="77777777" w:rsidR="00F77F38" w:rsidRPr="00A15DCB" w:rsidRDefault="00F77F38" w:rsidP="00F77F38">
            <w:pPr>
              <w:pStyle w:val="TAH"/>
              <w:jc w:val="left"/>
              <w:rPr>
                <w:b w:val="0"/>
              </w:rPr>
            </w:pPr>
            <w:r w:rsidRPr="00A15DCB">
              <w:rPr>
                <w:b w:val="0"/>
              </w:rPr>
              <w:t>Derivation Path: TS 38.508-1 [4], Table 4.6.3-43</w:t>
            </w:r>
          </w:p>
        </w:tc>
      </w:tr>
      <w:tr w:rsidR="00F77F38" w:rsidRPr="00A15DCB" w14:paraId="4ADDBC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D66B5F"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E1CB5B"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14327DA"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85CCAD2" w14:textId="77777777" w:rsidR="00F77F38" w:rsidRPr="00A15DCB" w:rsidRDefault="00F77F38" w:rsidP="00F77F38">
            <w:pPr>
              <w:pStyle w:val="TAH"/>
            </w:pPr>
            <w:r w:rsidRPr="00A15DCB">
              <w:t>Condition</w:t>
            </w:r>
          </w:p>
        </w:tc>
      </w:tr>
      <w:tr w:rsidR="00F77F38" w:rsidRPr="00A15DCB" w14:paraId="524201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9EB8CA" w14:textId="77777777" w:rsidR="00F77F38" w:rsidRPr="00A15DCB" w:rsidRDefault="00F77F38" w:rsidP="00F77F38">
            <w:pPr>
              <w:pStyle w:val="TAL"/>
            </w:pPr>
            <w:r w:rsidRPr="00A15DCB">
              <w:t xml:space="preserve">CSI-ResourcePeriodicityAndOffset ::= </w:t>
            </w:r>
            <w:r w:rsidRPr="00A15DCB">
              <w:rPr>
                <w:snapToGrid w:val="0"/>
              </w:rPr>
              <w:t xml:space="preserve">CHOICE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F23E93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FB68F8F" w14:textId="77777777" w:rsidR="00F77F38" w:rsidRPr="00A15DCB" w:rsidRDefault="00F77F38" w:rsidP="0056560E">
            <w:pPr>
              <w:pStyle w:val="TAL"/>
            </w:pPr>
          </w:p>
        </w:tc>
        <w:tc>
          <w:tcPr>
            <w:tcW w:w="1245" w:type="dxa"/>
            <w:tcBorders>
              <w:top w:val="single" w:sz="4" w:space="0" w:color="auto"/>
              <w:left w:val="single" w:sz="4" w:space="0" w:color="auto"/>
              <w:bottom w:val="single" w:sz="4" w:space="0" w:color="auto"/>
              <w:right w:val="single" w:sz="4" w:space="0" w:color="auto"/>
            </w:tcBorders>
          </w:tcPr>
          <w:p w14:paraId="19AE6414" w14:textId="77777777" w:rsidR="00F77F38" w:rsidRPr="00A15DCB" w:rsidRDefault="00F77F38" w:rsidP="00F77F38">
            <w:pPr>
              <w:pStyle w:val="TAL"/>
            </w:pPr>
          </w:p>
        </w:tc>
      </w:tr>
      <w:tr w:rsidR="00F77F38" w:rsidRPr="00A15DCB" w14:paraId="3B0300E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5180F9" w14:textId="77777777" w:rsidR="00F77F38" w:rsidRPr="00A15DCB" w:rsidRDefault="00F77F38" w:rsidP="00F77F38">
            <w:pPr>
              <w:pStyle w:val="TAL"/>
            </w:pPr>
            <w:r w:rsidRPr="00A15DCB">
              <w:t xml:space="preserve">  slots80</w:t>
            </w:r>
          </w:p>
        </w:tc>
        <w:tc>
          <w:tcPr>
            <w:tcW w:w="2267" w:type="dxa"/>
            <w:tcBorders>
              <w:top w:val="single" w:sz="4" w:space="0" w:color="auto"/>
              <w:left w:val="single" w:sz="4" w:space="0" w:color="auto"/>
              <w:bottom w:val="single" w:sz="4" w:space="0" w:color="auto"/>
              <w:right w:val="single" w:sz="4" w:space="0" w:color="auto"/>
            </w:tcBorders>
            <w:hideMark/>
          </w:tcPr>
          <w:p w14:paraId="56CDA50D" w14:textId="77777777" w:rsidR="00F77F38" w:rsidRPr="00A15DCB" w:rsidRDefault="00F77F38" w:rsidP="00F77F38">
            <w:pPr>
              <w:pStyle w:val="TAL"/>
            </w:pPr>
            <w:r w:rsidRPr="00A15DCB">
              <w:t>11</w:t>
            </w:r>
          </w:p>
        </w:tc>
        <w:tc>
          <w:tcPr>
            <w:tcW w:w="1700" w:type="dxa"/>
            <w:tcBorders>
              <w:top w:val="single" w:sz="4" w:space="0" w:color="auto"/>
              <w:left w:val="single" w:sz="4" w:space="0" w:color="auto"/>
              <w:bottom w:val="single" w:sz="4" w:space="0" w:color="auto"/>
              <w:right w:val="single" w:sz="4" w:space="0" w:color="auto"/>
            </w:tcBorders>
          </w:tcPr>
          <w:p w14:paraId="2A41C05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77C6A33" w14:textId="77777777" w:rsidR="00F77F38" w:rsidRPr="00A15DCB" w:rsidRDefault="00F77F38" w:rsidP="00F77F38">
            <w:pPr>
              <w:pStyle w:val="TAL"/>
            </w:pPr>
            <w:r w:rsidRPr="00A15DCB">
              <w:t>FR1</w:t>
            </w:r>
          </w:p>
        </w:tc>
      </w:tr>
      <w:tr w:rsidR="00F77F38" w:rsidRPr="00A15DCB" w14:paraId="4C183F6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4606E9" w14:textId="77777777" w:rsidR="00F77F38" w:rsidRPr="00A15DCB" w:rsidRDefault="00F77F38" w:rsidP="00F77F38">
            <w:pPr>
              <w:pStyle w:val="TAL"/>
            </w:pPr>
            <w:r w:rsidRPr="00A15DCB">
              <w:t xml:space="preserve">  slots320</w:t>
            </w:r>
          </w:p>
        </w:tc>
        <w:tc>
          <w:tcPr>
            <w:tcW w:w="2267" w:type="dxa"/>
            <w:tcBorders>
              <w:top w:val="single" w:sz="4" w:space="0" w:color="auto"/>
              <w:left w:val="single" w:sz="4" w:space="0" w:color="auto"/>
              <w:bottom w:val="single" w:sz="4" w:space="0" w:color="auto"/>
              <w:right w:val="single" w:sz="4" w:space="0" w:color="auto"/>
            </w:tcBorders>
            <w:hideMark/>
          </w:tcPr>
          <w:p w14:paraId="028421EB" w14:textId="77777777" w:rsidR="00F77F38" w:rsidRPr="00A15DCB" w:rsidRDefault="00F77F38" w:rsidP="00F77F38">
            <w:pPr>
              <w:pStyle w:val="TAL"/>
            </w:pPr>
            <w:r w:rsidRPr="00A15DCB">
              <w:t>41</w:t>
            </w:r>
          </w:p>
        </w:tc>
        <w:tc>
          <w:tcPr>
            <w:tcW w:w="1700" w:type="dxa"/>
            <w:tcBorders>
              <w:top w:val="single" w:sz="4" w:space="0" w:color="auto"/>
              <w:left w:val="single" w:sz="4" w:space="0" w:color="auto"/>
              <w:bottom w:val="single" w:sz="4" w:space="0" w:color="auto"/>
              <w:right w:val="single" w:sz="4" w:space="0" w:color="auto"/>
            </w:tcBorders>
          </w:tcPr>
          <w:p w14:paraId="2215DED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135107" w14:textId="77777777" w:rsidR="00F77F38" w:rsidRPr="00A15DCB" w:rsidRDefault="00F77F38" w:rsidP="00F77F38">
            <w:pPr>
              <w:pStyle w:val="TAL"/>
            </w:pPr>
            <w:r w:rsidRPr="00A15DCB">
              <w:t>FR2</w:t>
            </w:r>
          </w:p>
        </w:tc>
      </w:tr>
      <w:tr w:rsidR="00F77F38" w:rsidRPr="00A15DCB" w14:paraId="391156B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9442ACD"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72AEE04"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4F9C660"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3C302E" w14:textId="77777777" w:rsidR="00F77F38" w:rsidRPr="00A15DCB" w:rsidRDefault="00F77F38" w:rsidP="00F77F38">
            <w:pPr>
              <w:pStyle w:val="TAL"/>
            </w:pPr>
          </w:p>
        </w:tc>
      </w:tr>
    </w:tbl>
    <w:p w14:paraId="693863A6" w14:textId="77777777" w:rsidR="00F77F38" w:rsidRPr="00A15DCB" w:rsidRDefault="00F77F38" w:rsidP="00F77F38"/>
    <w:p w14:paraId="3353C7D9" w14:textId="77777777" w:rsidR="00F77F38" w:rsidRPr="00A15DCB" w:rsidRDefault="00F77F38" w:rsidP="00F77F38"/>
    <w:p w14:paraId="3026A2EE" w14:textId="77777777" w:rsidR="00F77F38" w:rsidRPr="00A15DCB" w:rsidRDefault="00F77F38" w:rsidP="00F77F38">
      <w:pPr>
        <w:pStyle w:val="TH"/>
      </w:pPr>
      <w:r w:rsidRPr="00A15DCB">
        <w:t xml:space="preserve">Table 7.1.1.1.4.3.3-17: </w:t>
      </w:r>
      <w:r w:rsidRPr="00A15DCB">
        <w:rPr>
          <w:i/>
        </w:rPr>
        <w:t xml:space="preserve">NZP-CSI-RS-ResourceSetid0 </w:t>
      </w:r>
      <w:r w:rsidRPr="00A15DCB">
        <w:t xml:space="preserve">(Table 7.1.1.1.4.3.3-13: </w:t>
      </w:r>
      <w:r w:rsidRPr="00A15DCB">
        <w:rPr>
          <w:i/>
          <w:iCs/>
        </w:rPr>
        <w:t>CSI-MeasConfig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5E0686C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554548CB" w14:textId="77777777" w:rsidR="00F77F38" w:rsidRPr="00A15DCB" w:rsidRDefault="00F77F38" w:rsidP="00F77F38">
            <w:pPr>
              <w:pStyle w:val="TAH"/>
              <w:jc w:val="left"/>
              <w:rPr>
                <w:b w:val="0"/>
              </w:rPr>
            </w:pPr>
            <w:r w:rsidRPr="00A15DCB">
              <w:rPr>
                <w:b w:val="0"/>
              </w:rPr>
              <w:t>Derivation Path: TS 38.508-1 [4], Table 4.6.3-87</w:t>
            </w:r>
          </w:p>
        </w:tc>
      </w:tr>
      <w:tr w:rsidR="00F77F38" w:rsidRPr="00A15DCB" w14:paraId="39F5617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6CB9B6"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1D50E9"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0B5D3A8"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A85CC24" w14:textId="77777777" w:rsidR="00F77F38" w:rsidRPr="00A15DCB" w:rsidRDefault="00F77F38" w:rsidP="00F77F38">
            <w:pPr>
              <w:pStyle w:val="TAH"/>
            </w:pPr>
            <w:r w:rsidRPr="00A15DCB">
              <w:t>Condition</w:t>
            </w:r>
          </w:p>
        </w:tc>
      </w:tr>
      <w:tr w:rsidR="00F77F38" w:rsidRPr="00A15DCB" w14:paraId="45C071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5A7CFCB" w14:textId="77777777" w:rsidR="00F77F38" w:rsidRPr="00A15DCB" w:rsidRDefault="00F77F38" w:rsidP="00F77F38">
            <w:pPr>
              <w:pStyle w:val="TAL"/>
            </w:pPr>
            <w:r w:rsidRPr="00A15DCB">
              <w:t xml:space="preserve">NZP-CSI-RS-ResourceSet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1DB6AD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9FDBD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C146A8" w14:textId="77777777" w:rsidR="00F77F38" w:rsidRPr="00A15DCB" w:rsidRDefault="00F77F38" w:rsidP="00F77F38">
            <w:pPr>
              <w:pStyle w:val="TAL"/>
            </w:pPr>
          </w:p>
        </w:tc>
      </w:tr>
      <w:tr w:rsidR="00F77F38" w:rsidRPr="00A15DCB" w14:paraId="56033DE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CC26A3" w14:textId="77777777" w:rsidR="00F77F38" w:rsidRPr="00A15DCB" w:rsidRDefault="00F77F38" w:rsidP="00F77F38">
            <w:pPr>
              <w:pStyle w:val="TAL"/>
            </w:pPr>
            <w:r w:rsidRPr="00A15DCB">
              <w:t xml:space="preserve">  nzp-CSI-ResourceSetId</w:t>
            </w:r>
          </w:p>
        </w:tc>
        <w:tc>
          <w:tcPr>
            <w:tcW w:w="2267" w:type="dxa"/>
            <w:tcBorders>
              <w:top w:val="single" w:sz="4" w:space="0" w:color="auto"/>
              <w:left w:val="single" w:sz="4" w:space="0" w:color="auto"/>
              <w:bottom w:val="single" w:sz="4" w:space="0" w:color="auto"/>
              <w:right w:val="single" w:sz="4" w:space="0" w:color="auto"/>
            </w:tcBorders>
            <w:hideMark/>
          </w:tcPr>
          <w:p w14:paraId="6CF2EBFE"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3E5452A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F2D5DC" w14:textId="77777777" w:rsidR="00F77F38" w:rsidRPr="00A15DCB" w:rsidRDefault="00F77F38" w:rsidP="00F77F38">
            <w:pPr>
              <w:pStyle w:val="TAL"/>
            </w:pPr>
          </w:p>
        </w:tc>
      </w:tr>
      <w:tr w:rsidR="00F77F38" w:rsidRPr="00A15DCB" w14:paraId="7EA8189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B813E" w14:textId="77777777" w:rsidR="00F77F38" w:rsidRPr="00A15DCB" w:rsidRDefault="00F77F38" w:rsidP="00F77F38">
            <w:pPr>
              <w:pStyle w:val="TAL"/>
            </w:pPr>
            <w:r w:rsidRPr="00A15DCB">
              <w:t xml:space="preserve">  nzp-CSI-RS-Resources SEQUENCE (SIZE (1..maxNrofNZP-CSI-RS-ResourcesPerSet)) OF </w:t>
            </w:r>
            <w:r w:rsidR="00DD2939" w:rsidRPr="00A15DCB">
              <w:t xml:space="preserve">NZP-CSI-RS-ResourceId </w:t>
            </w:r>
            <w:r w:rsidRPr="00A15DCB">
              <w:t>{</w:t>
            </w:r>
          </w:p>
        </w:tc>
        <w:tc>
          <w:tcPr>
            <w:tcW w:w="2267" w:type="dxa"/>
            <w:tcBorders>
              <w:top w:val="single" w:sz="4" w:space="0" w:color="auto"/>
              <w:left w:val="single" w:sz="4" w:space="0" w:color="auto"/>
              <w:bottom w:val="single" w:sz="4" w:space="0" w:color="auto"/>
              <w:right w:val="single" w:sz="4" w:space="0" w:color="auto"/>
            </w:tcBorders>
            <w:hideMark/>
          </w:tcPr>
          <w:p w14:paraId="184A00B1"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6A093F9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FDA8EE0" w14:textId="77777777" w:rsidR="00F77F38" w:rsidRPr="00A15DCB" w:rsidRDefault="00F77F38" w:rsidP="00F77F38">
            <w:pPr>
              <w:pStyle w:val="TAL"/>
            </w:pPr>
          </w:p>
        </w:tc>
      </w:tr>
      <w:tr w:rsidR="00F77F38" w:rsidRPr="00A15DCB" w14:paraId="10BA2B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C44461" w14:textId="77777777" w:rsidR="00F77F38" w:rsidRPr="00A15DCB" w:rsidRDefault="00F77F38" w:rsidP="00F77F38">
            <w:pPr>
              <w:pStyle w:val="TAL"/>
            </w:pPr>
            <w:r w:rsidRPr="00A15DCB">
              <w:t xml:space="preserve">    NZP-CSI-RS-ResourceId[1]</w:t>
            </w:r>
          </w:p>
        </w:tc>
        <w:tc>
          <w:tcPr>
            <w:tcW w:w="2267" w:type="dxa"/>
            <w:tcBorders>
              <w:top w:val="single" w:sz="4" w:space="0" w:color="auto"/>
              <w:left w:val="single" w:sz="4" w:space="0" w:color="auto"/>
              <w:bottom w:val="single" w:sz="4" w:space="0" w:color="auto"/>
              <w:right w:val="single" w:sz="4" w:space="0" w:color="auto"/>
            </w:tcBorders>
            <w:hideMark/>
          </w:tcPr>
          <w:p w14:paraId="318009E4"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180842B4" w14:textId="77777777" w:rsidR="00F77F38" w:rsidRPr="00A15DCB" w:rsidRDefault="00DD2939" w:rsidP="00F77F38">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0FF3A2D3" w14:textId="77777777" w:rsidR="00F77F38" w:rsidRPr="00A15DCB" w:rsidRDefault="00F77F38" w:rsidP="00F77F38">
            <w:pPr>
              <w:pStyle w:val="TAL"/>
            </w:pPr>
          </w:p>
        </w:tc>
      </w:tr>
      <w:tr w:rsidR="00F77F38" w:rsidRPr="00A15DCB" w14:paraId="55282B95" w14:textId="77777777" w:rsidTr="00F77F38">
        <w:tc>
          <w:tcPr>
            <w:tcW w:w="4535" w:type="dxa"/>
            <w:tcBorders>
              <w:top w:val="single" w:sz="4" w:space="0" w:color="auto"/>
              <w:left w:val="single" w:sz="4" w:space="0" w:color="auto"/>
              <w:bottom w:val="single" w:sz="4" w:space="0" w:color="auto"/>
              <w:right w:val="single" w:sz="4" w:space="0" w:color="auto"/>
            </w:tcBorders>
          </w:tcPr>
          <w:p w14:paraId="511C2115" w14:textId="77777777" w:rsidR="00F77F38" w:rsidRPr="00A15DCB" w:rsidRDefault="00F77F38" w:rsidP="00F77F38">
            <w:pPr>
              <w:pStyle w:val="TAL"/>
            </w:pPr>
            <w:r w:rsidRPr="00A15DCB">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3F2E02FD" w14:textId="77777777" w:rsidR="00F77F38" w:rsidRPr="00A15DCB" w:rsidRDefault="00F77F38" w:rsidP="00F77F38">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63356E03" w14:textId="77777777" w:rsidR="00F77F38" w:rsidRPr="00A15DCB" w:rsidRDefault="00DD2939" w:rsidP="00F77F38">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13CA5B95" w14:textId="77777777" w:rsidR="00F77F38" w:rsidRPr="00A15DCB" w:rsidRDefault="00F77F38" w:rsidP="00F77F38">
            <w:pPr>
              <w:pStyle w:val="TAL"/>
            </w:pPr>
          </w:p>
        </w:tc>
      </w:tr>
      <w:tr w:rsidR="00F77F38" w:rsidRPr="00A15DCB" w14:paraId="0DFDB08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11CE5C6"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CA78CF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2D77D6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FF2BB06" w14:textId="77777777" w:rsidR="00F77F38" w:rsidRPr="00A15DCB" w:rsidRDefault="00F77F38" w:rsidP="00F77F38">
            <w:pPr>
              <w:pStyle w:val="TAL"/>
            </w:pPr>
          </w:p>
        </w:tc>
      </w:tr>
      <w:tr w:rsidR="00F77F38" w:rsidRPr="00A15DCB" w14:paraId="0021E2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69A1E7" w14:textId="77777777" w:rsidR="00F77F38" w:rsidRPr="00A15DCB" w:rsidRDefault="00F77F38" w:rsidP="00F77F38">
            <w:pPr>
              <w:pStyle w:val="TAL"/>
            </w:pPr>
            <w:r w:rsidRPr="00A15DCB">
              <w:t xml:space="preserve">  trs-Info</w:t>
            </w:r>
          </w:p>
        </w:tc>
        <w:tc>
          <w:tcPr>
            <w:tcW w:w="2267" w:type="dxa"/>
            <w:tcBorders>
              <w:top w:val="single" w:sz="4" w:space="0" w:color="auto"/>
              <w:left w:val="single" w:sz="4" w:space="0" w:color="auto"/>
              <w:bottom w:val="single" w:sz="4" w:space="0" w:color="auto"/>
              <w:right w:val="single" w:sz="4" w:space="0" w:color="auto"/>
            </w:tcBorders>
            <w:hideMark/>
          </w:tcPr>
          <w:p w14:paraId="6774EE9C" w14:textId="77777777" w:rsidR="00F77F38" w:rsidRPr="00A15DCB" w:rsidRDefault="00F77F38" w:rsidP="00F77F38">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0BF2D2C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8C0828" w14:textId="77777777" w:rsidR="00F77F38" w:rsidRPr="00A15DCB" w:rsidRDefault="00F77F38" w:rsidP="00F77F38">
            <w:pPr>
              <w:pStyle w:val="TAL"/>
            </w:pPr>
          </w:p>
        </w:tc>
      </w:tr>
      <w:tr w:rsidR="00F77F38" w:rsidRPr="00A15DCB" w14:paraId="36E0C0B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0532F9"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7581560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CDE4B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CB4346" w14:textId="77777777" w:rsidR="00F77F38" w:rsidRPr="00A15DCB" w:rsidRDefault="00F77F38" w:rsidP="00F77F38">
            <w:pPr>
              <w:pStyle w:val="TAL"/>
            </w:pPr>
          </w:p>
        </w:tc>
      </w:tr>
    </w:tbl>
    <w:p w14:paraId="674D7EEC" w14:textId="77777777" w:rsidR="00F77F38" w:rsidRPr="00A15DCB" w:rsidRDefault="00F77F38" w:rsidP="00F77F38"/>
    <w:p w14:paraId="230B1328" w14:textId="77777777" w:rsidR="00F77F38" w:rsidRPr="00A15DCB" w:rsidRDefault="00F77F38" w:rsidP="00F77F38">
      <w:pPr>
        <w:pStyle w:val="TH"/>
        <w:rPr>
          <w:i/>
        </w:rPr>
      </w:pPr>
      <w:r w:rsidRPr="00A15DCB">
        <w:t xml:space="preserve">Table 7.1.1.1.4.3.3-18: </w:t>
      </w:r>
      <w:r w:rsidRPr="00A15DCB">
        <w:rPr>
          <w:i/>
        </w:rPr>
        <w:t xml:space="preserve">BWP-UplinkDedicated </w:t>
      </w:r>
      <w:r w:rsidRPr="00A15DCB">
        <w:t xml:space="preserve">(Table 7.1.1.1.4.3.3-5: </w:t>
      </w:r>
      <w:r w:rsidRPr="00A15DCB">
        <w:rPr>
          <w:i/>
        </w:rPr>
        <w:t>ServingCellConfig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158F4CCE"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AEA9CD3" w14:textId="77777777" w:rsidR="00F77F38" w:rsidRPr="00A15DCB" w:rsidRDefault="00F77F38" w:rsidP="00F77F38">
            <w:pPr>
              <w:pStyle w:val="TAH"/>
              <w:jc w:val="left"/>
              <w:rPr>
                <w:b w:val="0"/>
              </w:rPr>
            </w:pPr>
            <w:r w:rsidRPr="00A15DCB">
              <w:rPr>
                <w:b w:val="0"/>
              </w:rPr>
              <w:t>Derivation Path: TS 38.508-1 [4], Table 4.6.3-15</w:t>
            </w:r>
          </w:p>
        </w:tc>
      </w:tr>
      <w:tr w:rsidR="00F77F38" w:rsidRPr="00A15DCB" w14:paraId="6ADAB8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8241F2"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28A2D9"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EFC590A"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1F0B849" w14:textId="77777777" w:rsidR="00F77F38" w:rsidRPr="00A15DCB" w:rsidRDefault="00F77F38" w:rsidP="00F77F38">
            <w:pPr>
              <w:pStyle w:val="TAH"/>
            </w:pPr>
            <w:r w:rsidRPr="00A15DCB">
              <w:t>Condition</w:t>
            </w:r>
          </w:p>
        </w:tc>
      </w:tr>
      <w:tr w:rsidR="00F77F38" w:rsidRPr="00A15DCB" w14:paraId="6DF6DC8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F1CE4B" w14:textId="77777777" w:rsidR="00F77F38" w:rsidRPr="00A15DCB" w:rsidRDefault="00F77F38" w:rsidP="00F77F38">
            <w:pPr>
              <w:pStyle w:val="TAL"/>
            </w:pPr>
            <w:r w:rsidRPr="00A15DCB">
              <w:t>BWP-UplinkDedicated ::= SEQUENCE {</w:t>
            </w:r>
          </w:p>
        </w:tc>
        <w:tc>
          <w:tcPr>
            <w:tcW w:w="2267" w:type="dxa"/>
            <w:tcBorders>
              <w:top w:val="single" w:sz="4" w:space="0" w:color="auto"/>
              <w:left w:val="single" w:sz="4" w:space="0" w:color="auto"/>
              <w:bottom w:val="single" w:sz="4" w:space="0" w:color="auto"/>
              <w:right w:val="single" w:sz="4" w:space="0" w:color="auto"/>
            </w:tcBorders>
          </w:tcPr>
          <w:p w14:paraId="4E840A7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A9203F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AF164A" w14:textId="77777777" w:rsidR="00F77F38" w:rsidRPr="00A15DCB" w:rsidRDefault="00F77F38" w:rsidP="00F77F38">
            <w:pPr>
              <w:pStyle w:val="TAL"/>
            </w:pPr>
          </w:p>
        </w:tc>
      </w:tr>
      <w:tr w:rsidR="00F77F38" w:rsidRPr="00A15DCB" w14:paraId="073FA037" w14:textId="77777777" w:rsidTr="00F77F38">
        <w:tc>
          <w:tcPr>
            <w:tcW w:w="4535" w:type="dxa"/>
            <w:tcBorders>
              <w:top w:val="single" w:sz="4" w:space="0" w:color="auto"/>
              <w:left w:val="single" w:sz="4" w:space="0" w:color="auto"/>
              <w:bottom w:val="single" w:sz="4" w:space="0" w:color="auto"/>
              <w:right w:val="single" w:sz="4" w:space="0" w:color="auto"/>
            </w:tcBorders>
          </w:tcPr>
          <w:p w14:paraId="3276804E" w14:textId="77777777" w:rsidR="00F77F38" w:rsidRPr="00A15DCB" w:rsidRDefault="00F77F38" w:rsidP="00F77F38">
            <w:pPr>
              <w:pStyle w:val="TAL"/>
            </w:pPr>
            <w:r w:rsidRPr="00A15DCB">
              <w:t xml:space="preserve">  pucch-Config</w:t>
            </w:r>
            <w:r w:rsidR="00AC25EF" w:rsidRPr="00A15DCB">
              <w:t xml:space="preserve"> CHOICE {</w:t>
            </w:r>
          </w:p>
        </w:tc>
        <w:tc>
          <w:tcPr>
            <w:tcW w:w="2267" w:type="dxa"/>
            <w:tcBorders>
              <w:top w:val="single" w:sz="4" w:space="0" w:color="auto"/>
              <w:left w:val="single" w:sz="4" w:space="0" w:color="auto"/>
              <w:bottom w:val="single" w:sz="4" w:space="0" w:color="auto"/>
              <w:right w:val="single" w:sz="4" w:space="0" w:color="auto"/>
            </w:tcBorders>
          </w:tcPr>
          <w:p w14:paraId="07250DC6"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38E2BD0"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0339DF4" w14:textId="77777777" w:rsidR="00F77F38" w:rsidRPr="00A15DCB" w:rsidRDefault="00F77F38" w:rsidP="00F77F38">
            <w:pPr>
              <w:pStyle w:val="TAL"/>
            </w:pPr>
          </w:p>
        </w:tc>
      </w:tr>
      <w:tr w:rsidR="00AC25EF" w:rsidRPr="00A15DCB" w14:paraId="3AFC3905" w14:textId="77777777" w:rsidTr="00846EC4">
        <w:tc>
          <w:tcPr>
            <w:tcW w:w="4535" w:type="dxa"/>
          </w:tcPr>
          <w:p w14:paraId="2EF21A26" w14:textId="77777777" w:rsidR="00AC25EF" w:rsidRPr="00A15DCB" w:rsidRDefault="00AC25EF" w:rsidP="00846EC4">
            <w:pPr>
              <w:pStyle w:val="TAL"/>
            </w:pPr>
            <w:r w:rsidRPr="00A15DCB">
              <w:t xml:space="preserve">    setup</w:t>
            </w:r>
          </w:p>
        </w:tc>
        <w:tc>
          <w:tcPr>
            <w:tcW w:w="2267" w:type="dxa"/>
          </w:tcPr>
          <w:p w14:paraId="18E1F82D" w14:textId="77777777" w:rsidR="00AC25EF" w:rsidRPr="00A15DCB" w:rsidRDefault="00AC25EF" w:rsidP="00846EC4">
            <w:pPr>
              <w:pStyle w:val="TAL"/>
            </w:pPr>
            <w:r w:rsidRPr="00A15DCB">
              <w:t>PUCCH-Config</w:t>
            </w:r>
          </w:p>
        </w:tc>
        <w:tc>
          <w:tcPr>
            <w:tcW w:w="1700" w:type="dxa"/>
          </w:tcPr>
          <w:p w14:paraId="2FFA9E0E" w14:textId="77777777" w:rsidR="00AC25EF" w:rsidRPr="00A15DCB" w:rsidRDefault="00AC25EF" w:rsidP="00846EC4">
            <w:pPr>
              <w:pStyle w:val="TAL"/>
            </w:pPr>
          </w:p>
        </w:tc>
        <w:tc>
          <w:tcPr>
            <w:tcW w:w="1245" w:type="dxa"/>
          </w:tcPr>
          <w:p w14:paraId="3C8E5268" w14:textId="77777777" w:rsidR="00AC25EF" w:rsidRPr="00A15DCB" w:rsidRDefault="00AC25EF" w:rsidP="00846EC4">
            <w:pPr>
              <w:pStyle w:val="TAL"/>
            </w:pPr>
          </w:p>
        </w:tc>
      </w:tr>
      <w:tr w:rsidR="00AC25EF" w:rsidRPr="00A15DCB" w14:paraId="67547AD8" w14:textId="77777777" w:rsidTr="00846EC4">
        <w:tc>
          <w:tcPr>
            <w:tcW w:w="4535" w:type="dxa"/>
          </w:tcPr>
          <w:p w14:paraId="79245B77" w14:textId="77777777" w:rsidR="00AC25EF" w:rsidRPr="00A15DCB" w:rsidRDefault="00AC25EF" w:rsidP="00846EC4">
            <w:pPr>
              <w:pStyle w:val="TAL"/>
            </w:pPr>
            <w:r w:rsidRPr="00A15DCB">
              <w:t xml:space="preserve">  }</w:t>
            </w:r>
          </w:p>
        </w:tc>
        <w:tc>
          <w:tcPr>
            <w:tcW w:w="2267" w:type="dxa"/>
          </w:tcPr>
          <w:p w14:paraId="02D5DE98" w14:textId="77777777" w:rsidR="00AC25EF" w:rsidRPr="00A15DCB" w:rsidRDefault="00AC25EF" w:rsidP="00846EC4">
            <w:pPr>
              <w:pStyle w:val="TAL"/>
            </w:pPr>
          </w:p>
        </w:tc>
        <w:tc>
          <w:tcPr>
            <w:tcW w:w="1700" w:type="dxa"/>
          </w:tcPr>
          <w:p w14:paraId="61C91228" w14:textId="77777777" w:rsidR="00AC25EF" w:rsidRPr="00A15DCB" w:rsidRDefault="00AC25EF" w:rsidP="00846EC4">
            <w:pPr>
              <w:pStyle w:val="TAL"/>
            </w:pPr>
          </w:p>
        </w:tc>
        <w:tc>
          <w:tcPr>
            <w:tcW w:w="1245" w:type="dxa"/>
          </w:tcPr>
          <w:p w14:paraId="79CA776D" w14:textId="77777777" w:rsidR="00AC25EF" w:rsidRPr="00A15DCB" w:rsidRDefault="00AC25EF" w:rsidP="00846EC4">
            <w:pPr>
              <w:pStyle w:val="TAL"/>
            </w:pPr>
          </w:p>
        </w:tc>
      </w:tr>
      <w:tr w:rsidR="00F77F38" w:rsidRPr="00A15DCB" w14:paraId="4989A9F1" w14:textId="77777777" w:rsidTr="00F77F38">
        <w:tc>
          <w:tcPr>
            <w:tcW w:w="4535" w:type="dxa"/>
            <w:tcBorders>
              <w:top w:val="single" w:sz="4" w:space="0" w:color="auto"/>
              <w:left w:val="single" w:sz="4" w:space="0" w:color="auto"/>
              <w:bottom w:val="single" w:sz="4" w:space="0" w:color="auto"/>
              <w:right w:val="single" w:sz="4" w:space="0" w:color="auto"/>
            </w:tcBorders>
          </w:tcPr>
          <w:p w14:paraId="2EF9A030" w14:textId="77777777" w:rsidR="00F77F38" w:rsidRPr="00A15DCB" w:rsidRDefault="00F77F38" w:rsidP="00F77F38">
            <w:pPr>
              <w:pStyle w:val="TAL"/>
            </w:pPr>
            <w:r w:rsidRPr="00A15DCB">
              <w:t xml:space="preserve">  pusch-Config</w:t>
            </w:r>
            <w:r w:rsidR="00AC25EF" w:rsidRPr="00A15DCB">
              <w:t xml:space="preserve"> CHOICE {</w:t>
            </w:r>
          </w:p>
        </w:tc>
        <w:tc>
          <w:tcPr>
            <w:tcW w:w="2267" w:type="dxa"/>
            <w:tcBorders>
              <w:top w:val="single" w:sz="4" w:space="0" w:color="auto"/>
              <w:left w:val="single" w:sz="4" w:space="0" w:color="auto"/>
              <w:bottom w:val="single" w:sz="4" w:space="0" w:color="auto"/>
              <w:right w:val="single" w:sz="4" w:space="0" w:color="auto"/>
            </w:tcBorders>
          </w:tcPr>
          <w:p w14:paraId="3983249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203FF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3225A" w14:textId="77777777" w:rsidR="00F77F38" w:rsidRPr="00A15DCB" w:rsidRDefault="00F77F38" w:rsidP="00F77F38">
            <w:pPr>
              <w:pStyle w:val="TAL"/>
            </w:pPr>
          </w:p>
        </w:tc>
      </w:tr>
      <w:tr w:rsidR="00AC25EF" w:rsidRPr="00A15DCB" w14:paraId="72700011" w14:textId="77777777" w:rsidTr="00846EC4">
        <w:tc>
          <w:tcPr>
            <w:tcW w:w="4535" w:type="dxa"/>
            <w:tcBorders>
              <w:bottom w:val="single" w:sz="4" w:space="0" w:color="auto"/>
            </w:tcBorders>
          </w:tcPr>
          <w:p w14:paraId="414954D3" w14:textId="77777777" w:rsidR="00AC25EF" w:rsidRPr="00A15DCB" w:rsidRDefault="00AC25EF" w:rsidP="00846EC4">
            <w:pPr>
              <w:pStyle w:val="TAL"/>
            </w:pPr>
            <w:r w:rsidRPr="00A15DCB">
              <w:t xml:space="preserve">    setup</w:t>
            </w:r>
          </w:p>
        </w:tc>
        <w:tc>
          <w:tcPr>
            <w:tcW w:w="2267" w:type="dxa"/>
          </w:tcPr>
          <w:p w14:paraId="3547E710" w14:textId="77777777" w:rsidR="00AC25EF" w:rsidRPr="00A15DCB" w:rsidRDefault="00AC25EF" w:rsidP="00846EC4">
            <w:pPr>
              <w:pStyle w:val="TAL"/>
            </w:pPr>
            <w:r w:rsidRPr="00A15DCB">
              <w:t>PUSCH-Config</w:t>
            </w:r>
          </w:p>
        </w:tc>
        <w:tc>
          <w:tcPr>
            <w:tcW w:w="1700" w:type="dxa"/>
          </w:tcPr>
          <w:p w14:paraId="2278246F" w14:textId="77777777" w:rsidR="00AC25EF" w:rsidRPr="00A15DCB" w:rsidRDefault="00AC25EF" w:rsidP="00846EC4">
            <w:pPr>
              <w:pStyle w:val="TAL"/>
            </w:pPr>
          </w:p>
        </w:tc>
        <w:tc>
          <w:tcPr>
            <w:tcW w:w="1245" w:type="dxa"/>
          </w:tcPr>
          <w:p w14:paraId="761A8512" w14:textId="77777777" w:rsidR="00AC25EF" w:rsidRPr="00A15DCB" w:rsidRDefault="00AC25EF" w:rsidP="00846EC4">
            <w:pPr>
              <w:pStyle w:val="TAL"/>
            </w:pPr>
          </w:p>
        </w:tc>
      </w:tr>
      <w:tr w:rsidR="00AC25EF" w:rsidRPr="00A15DCB" w14:paraId="0FEE246E" w14:textId="77777777" w:rsidTr="00A73FF6">
        <w:tc>
          <w:tcPr>
            <w:tcW w:w="4535" w:type="dxa"/>
            <w:tcBorders>
              <w:bottom w:val="single" w:sz="4" w:space="0" w:color="auto"/>
            </w:tcBorders>
          </w:tcPr>
          <w:p w14:paraId="4DBF882E" w14:textId="77777777" w:rsidR="00AC25EF" w:rsidRPr="00A15DCB" w:rsidRDefault="00AC25EF" w:rsidP="00846EC4">
            <w:pPr>
              <w:pStyle w:val="TAL"/>
            </w:pPr>
            <w:r w:rsidRPr="00A15DCB">
              <w:t xml:space="preserve">  }</w:t>
            </w:r>
          </w:p>
        </w:tc>
        <w:tc>
          <w:tcPr>
            <w:tcW w:w="2267" w:type="dxa"/>
          </w:tcPr>
          <w:p w14:paraId="47D83E3A" w14:textId="77777777" w:rsidR="00AC25EF" w:rsidRPr="00A15DCB" w:rsidRDefault="00AC25EF" w:rsidP="00846EC4">
            <w:pPr>
              <w:pStyle w:val="TAL"/>
            </w:pPr>
          </w:p>
        </w:tc>
        <w:tc>
          <w:tcPr>
            <w:tcW w:w="1700" w:type="dxa"/>
          </w:tcPr>
          <w:p w14:paraId="4DD81807" w14:textId="77777777" w:rsidR="00AC25EF" w:rsidRPr="00A15DCB" w:rsidRDefault="00AC25EF" w:rsidP="00846EC4">
            <w:pPr>
              <w:pStyle w:val="TAL"/>
            </w:pPr>
          </w:p>
        </w:tc>
        <w:tc>
          <w:tcPr>
            <w:tcW w:w="1245" w:type="dxa"/>
          </w:tcPr>
          <w:p w14:paraId="761EA007" w14:textId="77777777" w:rsidR="00AC25EF" w:rsidRPr="00A15DCB" w:rsidRDefault="00AC25EF" w:rsidP="00846EC4">
            <w:pPr>
              <w:pStyle w:val="TAL"/>
            </w:pPr>
          </w:p>
        </w:tc>
      </w:tr>
      <w:tr w:rsidR="00F77F38" w:rsidRPr="00A15DCB" w14:paraId="0A358317" w14:textId="77777777" w:rsidTr="00A73FF6">
        <w:tc>
          <w:tcPr>
            <w:tcW w:w="4535" w:type="dxa"/>
            <w:tcBorders>
              <w:top w:val="single" w:sz="4" w:space="0" w:color="auto"/>
              <w:left w:val="single" w:sz="4" w:space="0" w:color="auto"/>
              <w:bottom w:val="nil"/>
              <w:right w:val="single" w:sz="4" w:space="0" w:color="auto"/>
            </w:tcBorders>
            <w:hideMark/>
          </w:tcPr>
          <w:p w14:paraId="3DF85B6A" w14:textId="77777777" w:rsidR="00F77F38" w:rsidRPr="00A15DCB" w:rsidRDefault="00F77F38" w:rsidP="00F77F38">
            <w:pPr>
              <w:pStyle w:val="TAL"/>
            </w:pPr>
            <w:r w:rsidRPr="00A15DCB">
              <w:t xml:space="preserve">  </w:t>
            </w:r>
            <w:r w:rsidRPr="00A15DCB">
              <w:rPr>
                <w:lang w:eastAsia="zh-CN"/>
              </w:rPr>
              <w:t>beamFailureRecoveryConfig</w:t>
            </w:r>
          </w:p>
        </w:tc>
        <w:tc>
          <w:tcPr>
            <w:tcW w:w="2267" w:type="dxa"/>
            <w:tcBorders>
              <w:top w:val="single" w:sz="4" w:space="0" w:color="auto"/>
              <w:left w:val="single" w:sz="4" w:space="0" w:color="auto"/>
              <w:bottom w:val="single" w:sz="4" w:space="0" w:color="auto"/>
              <w:right w:val="single" w:sz="4" w:space="0" w:color="auto"/>
            </w:tcBorders>
            <w:hideMark/>
          </w:tcPr>
          <w:p w14:paraId="7BD7C7F9" w14:textId="77777777" w:rsidR="00F77F38" w:rsidRPr="00A15DCB" w:rsidRDefault="00F77F38" w:rsidP="00F77F38">
            <w:pPr>
              <w:pStyle w:val="TAL"/>
              <w:rPr>
                <w:lang w:eastAsia="zh-CN"/>
              </w:rPr>
            </w:pPr>
            <w:r w:rsidRPr="00A15DCB">
              <w:t>BeamFailureRecoveryConfig_SSB</w:t>
            </w:r>
          </w:p>
        </w:tc>
        <w:tc>
          <w:tcPr>
            <w:tcW w:w="1700" w:type="dxa"/>
            <w:tcBorders>
              <w:top w:val="single" w:sz="4" w:space="0" w:color="auto"/>
              <w:left w:val="single" w:sz="4" w:space="0" w:color="auto"/>
              <w:bottom w:val="single" w:sz="4" w:space="0" w:color="auto"/>
              <w:right w:val="single" w:sz="4" w:space="0" w:color="auto"/>
            </w:tcBorders>
          </w:tcPr>
          <w:p w14:paraId="201F8CD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56A4DBF" w14:textId="77777777" w:rsidR="00F77F38" w:rsidRPr="00A15DCB" w:rsidRDefault="00F77F38" w:rsidP="00F77F38">
            <w:pPr>
              <w:pStyle w:val="TAL"/>
              <w:rPr>
                <w:lang w:eastAsia="zh-CN"/>
              </w:rPr>
            </w:pPr>
            <w:r w:rsidRPr="00A15DCB">
              <w:rPr>
                <w:lang w:eastAsia="zh-CN"/>
              </w:rPr>
              <w:t>Step8</w:t>
            </w:r>
          </w:p>
        </w:tc>
      </w:tr>
      <w:tr w:rsidR="00F77F38" w:rsidRPr="00A15DCB" w14:paraId="10061AA7" w14:textId="77777777" w:rsidTr="00A73FF6">
        <w:tc>
          <w:tcPr>
            <w:tcW w:w="4535" w:type="dxa"/>
            <w:tcBorders>
              <w:top w:val="nil"/>
              <w:left w:val="single" w:sz="4" w:space="0" w:color="auto"/>
              <w:bottom w:val="nil"/>
              <w:right w:val="single" w:sz="4" w:space="0" w:color="auto"/>
            </w:tcBorders>
          </w:tcPr>
          <w:p w14:paraId="41F2AFA5" w14:textId="77777777" w:rsidR="00F77F38" w:rsidRPr="00A15DCB"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16491FD1" w14:textId="77777777" w:rsidR="00F77F38" w:rsidRPr="00A15DCB" w:rsidRDefault="00F77F38" w:rsidP="00F77F38">
            <w:pPr>
              <w:pStyle w:val="TAL"/>
            </w:pPr>
            <w:r w:rsidRPr="00A15DCB">
              <w:t>BeamFailureRecoveryConfig_CSIRS</w:t>
            </w:r>
          </w:p>
        </w:tc>
        <w:tc>
          <w:tcPr>
            <w:tcW w:w="1700" w:type="dxa"/>
            <w:tcBorders>
              <w:top w:val="single" w:sz="4" w:space="0" w:color="auto"/>
              <w:left w:val="single" w:sz="4" w:space="0" w:color="auto"/>
              <w:bottom w:val="single" w:sz="4" w:space="0" w:color="auto"/>
              <w:right w:val="single" w:sz="4" w:space="0" w:color="auto"/>
            </w:tcBorders>
          </w:tcPr>
          <w:p w14:paraId="0E56445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893013" w14:textId="77777777" w:rsidR="00F77F38" w:rsidRPr="00A15DCB" w:rsidRDefault="00F77F38" w:rsidP="00F77F38">
            <w:pPr>
              <w:pStyle w:val="TAL"/>
              <w:rPr>
                <w:lang w:eastAsia="zh-CN"/>
              </w:rPr>
            </w:pPr>
            <w:r w:rsidRPr="00A15DCB">
              <w:rPr>
                <w:lang w:eastAsia="zh-CN"/>
              </w:rPr>
              <w:t>Step17</w:t>
            </w:r>
          </w:p>
        </w:tc>
      </w:tr>
      <w:tr w:rsidR="00F77F38" w:rsidRPr="00A15DCB" w14:paraId="048D6D03" w14:textId="77777777" w:rsidTr="00A73FF6">
        <w:tc>
          <w:tcPr>
            <w:tcW w:w="4535" w:type="dxa"/>
            <w:tcBorders>
              <w:top w:val="nil"/>
              <w:left w:val="single" w:sz="4" w:space="0" w:color="auto"/>
              <w:bottom w:val="single" w:sz="4" w:space="0" w:color="auto"/>
              <w:right w:val="single" w:sz="4" w:space="0" w:color="auto"/>
            </w:tcBorders>
          </w:tcPr>
          <w:p w14:paraId="553932A9" w14:textId="77777777" w:rsidR="00F77F38" w:rsidRPr="00A15DCB"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0E596DDE" w14:textId="77777777" w:rsidR="00F77F38" w:rsidRPr="00A15DCB" w:rsidRDefault="00F77F38" w:rsidP="00F77F38">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7D8836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83641F6" w14:textId="77777777" w:rsidR="00F77F38" w:rsidRPr="00A15DCB" w:rsidRDefault="00F77F38" w:rsidP="00F77F38">
            <w:pPr>
              <w:pStyle w:val="TAL"/>
              <w:rPr>
                <w:lang w:eastAsia="zh-CN"/>
              </w:rPr>
            </w:pPr>
            <w:r w:rsidRPr="00A15DCB">
              <w:rPr>
                <w:lang w:eastAsia="zh-CN"/>
              </w:rPr>
              <w:t>Step1</w:t>
            </w:r>
          </w:p>
        </w:tc>
      </w:tr>
      <w:tr w:rsidR="00F77F38" w:rsidRPr="00A15DCB" w14:paraId="2B48584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09BBC1F"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18CB54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E13FBB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FADD81A" w14:textId="77777777" w:rsidR="00F77F38" w:rsidRPr="00A15DCB" w:rsidRDefault="00F77F38" w:rsidP="00F77F38">
            <w:pPr>
              <w:pStyle w:val="TAL"/>
            </w:pPr>
          </w:p>
        </w:tc>
      </w:tr>
    </w:tbl>
    <w:p w14:paraId="116E844B" w14:textId="77777777" w:rsidR="00F77F38" w:rsidRPr="00A15DCB" w:rsidRDefault="00F77F38" w:rsidP="00F77F38"/>
    <w:p w14:paraId="57D5DA15" w14:textId="77777777" w:rsidR="00F77F38" w:rsidRPr="00A15DCB" w:rsidRDefault="00F77F38" w:rsidP="00F77F38">
      <w:pPr>
        <w:pStyle w:val="TH"/>
        <w:rPr>
          <w:i/>
        </w:rPr>
      </w:pPr>
      <w:r w:rsidRPr="00A15DCB">
        <w:lastRenderedPageBreak/>
        <w:t xml:space="preserve">Table 7.1.1.1.4.3.3-19: </w:t>
      </w:r>
      <w:r w:rsidRPr="00A15DCB">
        <w:rPr>
          <w:i/>
        </w:rPr>
        <w:t xml:space="preserve">BeamFailureRecoveryConfig_SSB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4E99FAA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21C313E" w14:textId="44634284" w:rsidR="00F77F38" w:rsidRPr="00A15DCB" w:rsidRDefault="00F77F38" w:rsidP="00F77F38">
            <w:pPr>
              <w:pStyle w:val="TAH"/>
              <w:jc w:val="left"/>
              <w:rPr>
                <w:b w:val="0"/>
              </w:rPr>
            </w:pPr>
            <w:r w:rsidRPr="00A15DCB">
              <w:rPr>
                <w:b w:val="0"/>
              </w:rPr>
              <w:t>Derivation Path: TS 38.508-1 [4], Table 4.6.3-</w:t>
            </w:r>
            <w:r w:rsidR="00DF3044" w:rsidRPr="00A15DCB">
              <w:rPr>
                <w:b w:val="0"/>
              </w:rPr>
              <w:t>6</w:t>
            </w:r>
          </w:p>
        </w:tc>
      </w:tr>
      <w:tr w:rsidR="00F77F38" w:rsidRPr="00A15DCB" w14:paraId="6ADF1C8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31BE6D"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630257"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85D7390"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4271862" w14:textId="77777777" w:rsidR="00F77F38" w:rsidRPr="00A15DCB" w:rsidRDefault="00F77F38" w:rsidP="00F77F38">
            <w:pPr>
              <w:pStyle w:val="TAH"/>
            </w:pPr>
            <w:r w:rsidRPr="00A15DCB">
              <w:t>Condition</w:t>
            </w:r>
          </w:p>
        </w:tc>
      </w:tr>
      <w:tr w:rsidR="00F77F38" w:rsidRPr="00A15DCB" w14:paraId="0445FD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553D7C" w14:textId="77777777" w:rsidR="00F77F38" w:rsidRPr="00A15DCB" w:rsidRDefault="00F77F38" w:rsidP="00F77F38">
            <w:pPr>
              <w:pStyle w:val="TAL"/>
            </w:pPr>
            <w:r w:rsidRPr="00A15DCB">
              <w:t xml:space="preserve">BeamFailureRecoveryConfig ::= </w:t>
            </w:r>
            <w:r w:rsidRPr="00A15DCB">
              <w:rPr>
                <w:snapToGrid w:val="0"/>
              </w:rPr>
              <w:t>SEQUENCE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D246F93"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D936B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14DBED" w14:textId="77777777" w:rsidR="00F77F38" w:rsidRPr="00A15DCB" w:rsidRDefault="00F77F38" w:rsidP="00F77F38">
            <w:pPr>
              <w:pStyle w:val="TAL"/>
            </w:pPr>
          </w:p>
        </w:tc>
      </w:tr>
      <w:tr w:rsidR="00F77F38" w:rsidRPr="00A15DCB" w14:paraId="59E5E2F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2C0781" w14:textId="77777777" w:rsidR="00F77F38" w:rsidRPr="00A15DCB" w:rsidRDefault="00F77F38" w:rsidP="00F77F38">
            <w:pPr>
              <w:pStyle w:val="TAL"/>
            </w:pPr>
            <w:r w:rsidRPr="00A15DCB">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1028AA7F"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hideMark/>
          </w:tcPr>
          <w:p w14:paraId="03217A52" w14:textId="526ADAAE" w:rsidR="00F77F38" w:rsidRPr="00A15DCB" w:rsidRDefault="00F77F38" w:rsidP="00F77F38">
            <w:pPr>
              <w:pStyle w:val="TAL"/>
            </w:pPr>
            <w:r w:rsidRPr="00A15DCB">
              <w:t>See TS 38.508-1</w:t>
            </w:r>
            <w:r w:rsidR="0056560E" w:rsidRPr="00A15DCB">
              <w:t xml:space="preserve"> </w:t>
            </w:r>
            <w:r w:rsidRPr="00A15DCB">
              <w:t>[4] clause 4.4.2, Table 4.4.2-2</w:t>
            </w:r>
          </w:p>
        </w:tc>
        <w:tc>
          <w:tcPr>
            <w:tcW w:w="1245" w:type="dxa"/>
            <w:tcBorders>
              <w:top w:val="single" w:sz="4" w:space="0" w:color="auto"/>
              <w:left w:val="single" w:sz="4" w:space="0" w:color="auto"/>
              <w:bottom w:val="single" w:sz="4" w:space="0" w:color="auto"/>
              <w:right w:val="single" w:sz="4" w:space="0" w:color="auto"/>
            </w:tcBorders>
          </w:tcPr>
          <w:p w14:paraId="365E4766" w14:textId="77777777" w:rsidR="00F77F38" w:rsidRPr="00A15DCB" w:rsidRDefault="00F77F38" w:rsidP="00F77F38">
            <w:pPr>
              <w:pStyle w:val="TAL"/>
            </w:pPr>
          </w:p>
        </w:tc>
      </w:tr>
      <w:tr w:rsidR="00F77F38" w:rsidRPr="00A15DCB" w14:paraId="71237B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40A5BF" w14:textId="77777777" w:rsidR="00F77F38" w:rsidRPr="00A15DCB" w:rsidRDefault="00F77F38" w:rsidP="00F77F38">
            <w:pPr>
              <w:pStyle w:val="TAL"/>
              <w:rPr>
                <w:lang w:eastAsia="zh-CN"/>
              </w:rPr>
            </w:pPr>
            <w:r w:rsidRPr="00A15DCB">
              <w:rPr>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42237AEF" w14:textId="77777777" w:rsidR="00F77F38" w:rsidRPr="00A15DCB" w:rsidRDefault="00F77F38" w:rsidP="00F77F38">
            <w:pPr>
              <w:pStyle w:val="TAL"/>
            </w:pPr>
            <w:r w:rsidRPr="00A15DCB">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663007E7" w14:textId="48F4500E" w:rsidR="00F77F38" w:rsidRPr="00A15DCB" w:rsidRDefault="00F77F38" w:rsidP="00F77F38">
            <w:pPr>
              <w:pStyle w:val="TAL"/>
            </w:pPr>
            <w:r w:rsidRPr="00A15DCB">
              <w:t>38.508-1</w:t>
            </w:r>
            <w:r w:rsidR="0056560E" w:rsidRPr="00A15DCB">
              <w:t xml:space="preserve"> </w:t>
            </w:r>
            <w:r w:rsidRPr="00A15DCB">
              <w:t>[4] Table 4.6.3-130</w:t>
            </w:r>
          </w:p>
        </w:tc>
        <w:tc>
          <w:tcPr>
            <w:tcW w:w="1245" w:type="dxa"/>
            <w:tcBorders>
              <w:top w:val="single" w:sz="4" w:space="0" w:color="auto"/>
              <w:left w:val="single" w:sz="4" w:space="0" w:color="auto"/>
              <w:bottom w:val="single" w:sz="4" w:space="0" w:color="auto"/>
              <w:right w:val="single" w:sz="4" w:space="0" w:color="auto"/>
            </w:tcBorders>
          </w:tcPr>
          <w:p w14:paraId="5BAC0408" w14:textId="77777777" w:rsidR="00F77F38" w:rsidRPr="00A15DCB" w:rsidRDefault="00F77F38" w:rsidP="00F77F38">
            <w:pPr>
              <w:pStyle w:val="TAL"/>
            </w:pPr>
          </w:p>
        </w:tc>
      </w:tr>
      <w:tr w:rsidR="00F77F38" w:rsidRPr="00A15DCB" w14:paraId="09E6BA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956F955" w14:textId="77777777" w:rsidR="00F77F38" w:rsidRPr="00A15DCB" w:rsidRDefault="00F77F38" w:rsidP="00F77F38">
            <w:pPr>
              <w:pStyle w:val="TAL"/>
              <w:rPr>
                <w:lang w:eastAsia="zh-CN"/>
              </w:rPr>
            </w:pPr>
            <w:r w:rsidRPr="00A15DCB">
              <w:rPr>
                <w:lang w:eastAsia="zh-CN"/>
              </w:rPr>
              <w:t xml:space="preserve">  </w:t>
            </w:r>
            <w:r w:rsidRPr="00A15DCB">
              <w:t>rsrp-ThresholdSSB</w:t>
            </w:r>
          </w:p>
        </w:tc>
        <w:tc>
          <w:tcPr>
            <w:tcW w:w="2267" w:type="dxa"/>
            <w:tcBorders>
              <w:top w:val="single" w:sz="4" w:space="0" w:color="auto"/>
              <w:left w:val="single" w:sz="4" w:space="0" w:color="auto"/>
              <w:bottom w:val="single" w:sz="4" w:space="0" w:color="auto"/>
              <w:right w:val="single" w:sz="4" w:space="0" w:color="auto"/>
            </w:tcBorders>
            <w:hideMark/>
          </w:tcPr>
          <w:p w14:paraId="18A82CFD" w14:textId="11300DEA" w:rsidR="00F77F38" w:rsidRPr="00A15DCB" w:rsidRDefault="00F77F38" w:rsidP="00F77F38">
            <w:pPr>
              <w:pStyle w:val="TAL"/>
              <w:rPr>
                <w:lang w:eastAsia="zh-CN"/>
              </w:rPr>
            </w:pPr>
            <w:r w:rsidRPr="00A15DCB">
              <w:rPr>
                <w:lang w:eastAsia="zh-CN"/>
              </w:rPr>
              <w:t>57(-</w:t>
            </w:r>
            <w:r w:rsidR="0056560E" w:rsidRPr="00A15DCB">
              <w:rPr>
                <w:lang w:eastAsia="zh-CN"/>
              </w:rPr>
              <w:t>99</w:t>
            </w:r>
            <w:r w:rsidRPr="00A15DCB">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06D2AA2C" w14:textId="77777777" w:rsidR="00F77F38" w:rsidRPr="00A15DCB"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AD71FAB" w14:textId="77777777" w:rsidR="00F77F38" w:rsidRPr="00A15DCB" w:rsidRDefault="00F77F38" w:rsidP="00F77F38">
            <w:pPr>
              <w:pStyle w:val="TAL"/>
            </w:pPr>
          </w:p>
        </w:tc>
      </w:tr>
      <w:tr w:rsidR="00F77F38" w:rsidRPr="00A15DCB" w14:paraId="0F0A083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7EBFF3" w14:textId="77777777" w:rsidR="00F77F38" w:rsidRPr="00A15DCB" w:rsidRDefault="00F77F38" w:rsidP="00F77F38">
            <w:pPr>
              <w:pStyle w:val="TAL"/>
              <w:rPr>
                <w:lang w:eastAsia="zh-CN"/>
              </w:rPr>
            </w:pPr>
            <w:r w:rsidRPr="00A15DCB">
              <w:rPr>
                <w:lang w:eastAsia="zh-CN"/>
              </w:rPr>
              <w:t xml:space="preserve">  c</w:t>
            </w:r>
            <w:r w:rsidRPr="00A15DCB">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6096D02D"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4BD34C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99E7562" w14:textId="77777777" w:rsidR="00F77F38" w:rsidRPr="00A15DCB" w:rsidRDefault="00F77F38" w:rsidP="00F77F38">
            <w:pPr>
              <w:pStyle w:val="TAL"/>
            </w:pPr>
          </w:p>
        </w:tc>
      </w:tr>
      <w:tr w:rsidR="00F77F38" w:rsidRPr="00A15DCB" w14:paraId="7724C47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E9269B" w14:textId="77777777" w:rsidR="00F77F38" w:rsidRPr="00A15DCB" w:rsidRDefault="00F77F38" w:rsidP="00F77F38">
            <w:pPr>
              <w:pStyle w:val="TAL"/>
              <w:rPr>
                <w:lang w:eastAsia="zh-CN"/>
              </w:rPr>
            </w:pPr>
            <w:r w:rsidRPr="00A15DCB">
              <w:rPr>
                <w:lang w:eastAsia="zh-CN"/>
              </w:rPr>
              <w:t xml:space="preserve">    </w:t>
            </w:r>
            <w:r w:rsidRPr="00A15DCB">
              <w:t>ssb SEQUENCE {</w:t>
            </w:r>
          </w:p>
        </w:tc>
        <w:tc>
          <w:tcPr>
            <w:tcW w:w="2267" w:type="dxa"/>
            <w:tcBorders>
              <w:top w:val="single" w:sz="4" w:space="0" w:color="auto"/>
              <w:left w:val="single" w:sz="4" w:space="0" w:color="auto"/>
              <w:bottom w:val="single" w:sz="4" w:space="0" w:color="auto"/>
              <w:right w:val="single" w:sz="4" w:space="0" w:color="auto"/>
            </w:tcBorders>
          </w:tcPr>
          <w:p w14:paraId="217AC3E1"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B951B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9810EE2" w14:textId="77777777" w:rsidR="00F77F38" w:rsidRPr="00A15DCB" w:rsidRDefault="00F77F38" w:rsidP="00F77F38">
            <w:pPr>
              <w:pStyle w:val="TAL"/>
            </w:pPr>
          </w:p>
        </w:tc>
      </w:tr>
      <w:tr w:rsidR="00F77F38" w:rsidRPr="00A15DCB" w14:paraId="3A24AA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933884" w14:textId="77777777" w:rsidR="00F77F38" w:rsidRPr="00A15DCB" w:rsidRDefault="00F77F38" w:rsidP="00F77F38">
            <w:pPr>
              <w:pStyle w:val="TAL"/>
              <w:rPr>
                <w:lang w:eastAsia="zh-CN"/>
              </w:rPr>
            </w:pPr>
            <w:r w:rsidRPr="00A15DCB">
              <w:rPr>
                <w:lang w:eastAsia="zh-CN"/>
              </w:rPr>
              <w:t xml:space="preserve">      </w:t>
            </w:r>
            <w:r w:rsidRPr="00A15DCB">
              <w:t>ssb</w:t>
            </w:r>
          </w:p>
        </w:tc>
        <w:tc>
          <w:tcPr>
            <w:tcW w:w="2267" w:type="dxa"/>
            <w:tcBorders>
              <w:top w:val="single" w:sz="4" w:space="0" w:color="auto"/>
              <w:left w:val="single" w:sz="4" w:space="0" w:color="auto"/>
              <w:bottom w:val="single" w:sz="4" w:space="0" w:color="auto"/>
              <w:right w:val="single" w:sz="4" w:space="0" w:color="auto"/>
            </w:tcBorders>
            <w:hideMark/>
          </w:tcPr>
          <w:p w14:paraId="22EC0DE0" w14:textId="77777777" w:rsidR="00F77F38" w:rsidRPr="00A15DCB" w:rsidRDefault="00F77F38" w:rsidP="00F77F38">
            <w:pPr>
              <w:pStyle w:val="TAL"/>
              <w:rPr>
                <w:lang w:eastAsia="zh-CN"/>
              </w:rPr>
            </w:pPr>
            <w:r w:rsidRPr="00A15DCB">
              <w:rPr>
                <w:lang w:eastAsia="zh-CN"/>
              </w:rPr>
              <w:t>1</w:t>
            </w:r>
          </w:p>
        </w:tc>
        <w:tc>
          <w:tcPr>
            <w:tcW w:w="1700" w:type="dxa"/>
            <w:tcBorders>
              <w:top w:val="single" w:sz="4" w:space="0" w:color="auto"/>
              <w:left w:val="single" w:sz="4" w:space="0" w:color="auto"/>
              <w:bottom w:val="single" w:sz="4" w:space="0" w:color="auto"/>
              <w:right w:val="single" w:sz="4" w:space="0" w:color="auto"/>
            </w:tcBorders>
            <w:hideMark/>
          </w:tcPr>
          <w:p w14:paraId="54DD0FC2" w14:textId="77777777" w:rsidR="00F77F38" w:rsidRPr="00A15DCB" w:rsidRDefault="00F77F38" w:rsidP="00F77F38">
            <w:pPr>
              <w:pStyle w:val="TAL"/>
            </w:pPr>
            <w:r w:rsidRPr="00A15DCB">
              <w:rPr>
                <w:lang w:eastAsia="zh-CN"/>
              </w:rPr>
              <w:t>NR Cell Beam#1</w:t>
            </w:r>
          </w:p>
        </w:tc>
        <w:tc>
          <w:tcPr>
            <w:tcW w:w="1245" w:type="dxa"/>
            <w:tcBorders>
              <w:top w:val="single" w:sz="4" w:space="0" w:color="auto"/>
              <w:left w:val="single" w:sz="4" w:space="0" w:color="auto"/>
              <w:bottom w:val="single" w:sz="4" w:space="0" w:color="auto"/>
              <w:right w:val="single" w:sz="4" w:space="0" w:color="auto"/>
            </w:tcBorders>
          </w:tcPr>
          <w:p w14:paraId="3FB266F5" w14:textId="77777777" w:rsidR="00F77F38" w:rsidRPr="00A15DCB" w:rsidRDefault="00F77F38" w:rsidP="00F77F38">
            <w:pPr>
              <w:pStyle w:val="TAL"/>
              <w:rPr>
                <w:lang w:eastAsia="zh-CN"/>
              </w:rPr>
            </w:pPr>
          </w:p>
        </w:tc>
      </w:tr>
      <w:tr w:rsidR="00F77F38" w:rsidRPr="00A15DCB" w14:paraId="6D09B6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BBD6152" w14:textId="77777777" w:rsidR="00F77F38" w:rsidRPr="00A15DCB" w:rsidRDefault="00F77F38" w:rsidP="00F77F38">
            <w:pPr>
              <w:pStyle w:val="TAL"/>
              <w:rPr>
                <w:lang w:eastAsia="zh-CN"/>
              </w:rPr>
            </w:pPr>
            <w:r w:rsidRPr="00A15DCB">
              <w:rPr>
                <w:lang w:eastAsia="zh-CN"/>
              </w:rPr>
              <w:t xml:space="preserve">      </w:t>
            </w:r>
            <w:r w:rsidRPr="00A15DCB">
              <w:t>ra-PreambleIndex</w:t>
            </w:r>
          </w:p>
        </w:tc>
        <w:tc>
          <w:tcPr>
            <w:tcW w:w="2267" w:type="dxa"/>
            <w:tcBorders>
              <w:top w:val="single" w:sz="4" w:space="0" w:color="auto"/>
              <w:left w:val="single" w:sz="4" w:space="0" w:color="auto"/>
              <w:bottom w:val="single" w:sz="4" w:space="0" w:color="auto"/>
              <w:right w:val="single" w:sz="4" w:space="0" w:color="auto"/>
            </w:tcBorders>
            <w:hideMark/>
          </w:tcPr>
          <w:p w14:paraId="1B4B54DE" w14:textId="77777777" w:rsidR="00F77F38" w:rsidRPr="00A15DCB" w:rsidRDefault="00F77F38" w:rsidP="00F77F38">
            <w:pPr>
              <w:pStyle w:val="TAL"/>
              <w:rPr>
                <w:lang w:eastAsia="zh-CN"/>
              </w:rPr>
            </w:pPr>
            <w:r w:rsidRPr="00A15DCB">
              <w:rPr>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34038677" w14:textId="77777777" w:rsidR="00F77F38" w:rsidRPr="00A15DCB" w:rsidRDefault="00F77F38" w:rsidP="00F77F38">
            <w:pPr>
              <w:pStyle w:val="TAL"/>
            </w:pPr>
            <w:r w:rsidRPr="00A15DCB">
              <w:t>(0..63)</w:t>
            </w:r>
          </w:p>
        </w:tc>
        <w:tc>
          <w:tcPr>
            <w:tcW w:w="1245" w:type="dxa"/>
            <w:tcBorders>
              <w:top w:val="single" w:sz="4" w:space="0" w:color="auto"/>
              <w:left w:val="single" w:sz="4" w:space="0" w:color="auto"/>
              <w:bottom w:val="single" w:sz="4" w:space="0" w:color="auto"/>
              <w:right w:val="single" w:sz="4" w:space="0" w:color="auto"/>
            </w:tcBorders>
          </w:tcPr>
          <w:p w14:paraId="064A5774" w14:textId="77777777" w:rsidR="00F77F38" w:rsidRPr="00A15DCB" w:rsidRDefault="00F77F38" w:rsidP="00F77F38">
            <w:pPr>
              <w:pStyle w:val="TAL"/>
            </w:pPr>
          </w:p>
        </w:tc>
      </w:tr>
      <w:tr w:rsidR="00F77F38" w:rsidRPr="00A15DCB" w14:paraId="5E9313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8BAE435"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4D19DE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8A32F7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609078" w14:textId="77777777" w:rsidR="00F77F38" w:rsidRPr="00A15DCB" w:rsidRDefault="00F77F38" w:rsidP="00F77F38">
            <w:pPr>
              <w:pStyle w:val="TAL"/>
            </w:pPr>
          </w:p>
        </w:tc>
      </w:tr>
      <w:tr w:rsidR="00F77F38" w:rsidRPr="00A15DCB" w14:paraId="25A5B5C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6C6363"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82DAFB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BBB0F1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23FD39B" w14:textId="77777777" w:rsidR="00F77F38" w:rsidRPr="00A15DCB" w:rsidRDefault="00F77F38" w:rsidP="00F77F38">
            <w:pPr>
              <w:pStyle w:val="TAL"/>
            </w:pPr>
          </w:p>
        </w:tc>
      </w:tr>
      <w:tr w:rsidR="00F77F38" w:rsidRPr="00A15DCB" w14:paraId="6A4B4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13A7BC9" w14:textId="77777777" w:rsidR="00F77F38" w:rsidRPr="00A15DCB" w:rsidRDefault="00F77F38" w:rsidP="00F77F38">
            <w:pPr>
              <w:pStyle w:val="TAL"/>
              <w:rPr>
                <w:lang w:eastAsia="zh-CN"/>
              </w:rPr>
            </w:pPr>
            <w:r w:rsidRPr="00A15DCB">
              <w:rPr>
                <w:lang w:eastAsia="zh-CN"/>
              </w:rPr>
              <w:t xml:space="preserve">  </w:t>
            </w:r>
            <w:r w:rsidRPr="00A15DCB">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1BABC396" w14:textId="77777777" w:rsidR="00F77F38" w:rsidRPr="00A15DCB" w:rsidRDefault="00F77F38" w:rsidP="00F77F38">
            <w:pPr>
              <w:pStyle w:val="TAL"/>
              <w:rPr>
                <w:lang w:eastAsia="zh-CN"/>
              </w:rPr>
            </w:pPr>
            <w:r w:rsidRPr="00A15DCB">
              <w:rPr>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277B04B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71D028" w14:textId="77777777" w:rsidR="00F77F38" w:rsidRPr="00A15DCB" w:rsidRDefault="00F77F38" w:rsidP="00F77F38">
            <w:pPr>
              <w:pStyle w:val="TAL"/>
            </w:pPr>
          </w:p>
        </w:tc>
      </w:tr>
      <w:tr w:rsidR="00F77F38" w:rsidRPr="00A15DCB" w14:paraId="606116F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5F923D5" w14:textId="77777777" w:rsidR="00F77F38" w:rsidRPr="00A15DCB" w:rsidRDefault="00F77F38" w:rsidP="00F77F38">
            <w:pPr>
              <w:pStyle w:val="TAL"/>
              <w:rPr>
                <w:lang w:eastAsia="zh-CN"/>
              </w:rPr>
            </w:pPr>
            <w:r w:rsidRPr="00A15DCB">
              <w:rPr>
                <w:lang w:eastAsia="zh-CN"/>
              </w:rPr>
              <w:t xml:space="preserve">  </w:t>
            </w:r>
            <w:r w:rsidRPr="00A15DCB">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21E09F10" w14:textId="77777777" w:rsidR="00F77F38" w:rsidRPr="00A15DCB" w:rsidRDefault="00F77F38" w:rsidP="00F77F38">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4142E5E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79C400" w14:textId="77777777" w:rsidR="00F77F38" w:rsidRPr="00A15DCB" w:rsidRDefault="00F77F38" w:rsidP="00F77F38">
            <w:pPr>
              <w:pStyle w:val="TAL"/>
            </w:pPr>
          </w:p>
        </w:tc>
      </w:tr>
      <w:tr w:rsidR="00F77F38" w:rsidRPr="00A15DCB" w14:paraId="5D3D8B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BB7301" w14:textId="77777777" w:rsidR="00F77F38" w:rsidRPr="00A15DCB" w:rsidRDefault="00F77F38" w:rsidP="00F77F38">
            <w:pPr>
              <w:pStyle w:val="TAL"/>
              <w:rPr>
                <w:lang w:eastAsia="zh-CN"/>
              </w:rPr>
            </w:pPr>
            <w:r w:rsidRPr="00A15DCB">
              <w:rPr>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3D379C58" w14:textId="77777777" w:rsidR="00F77F38" w:rsidRPr="00A15DCB" w:rsidRDefault="00F77F38" w:rsidP="00F77F38">
            <w:pPr>
              <w:pStyle w:val="TAL"/>
              <w:rPr>
                <w:lang w:eastAsia="zh-CN"/>
              </w:rPr>
            </w:pPr>
            <w:r w:rsidRPr="00A15DCB">
              <w:t>4</w:t>
            </w:r>
          </w:p>
        </w:tc>
        <w:tc>
          <w:tcPr>
            <w:tcW w:w="1700" w:type="dxa"/>
            <w:tcBorders>
              <w:top w:val="single" w:sz="4" w:space="0" w:color="auto"/>
              <w:left w:val="single" w:sz="4" w:space="0" w:color="auto"/>
              <w:bottom w:val="single" w:sz="4" w:space="0" w:color="auto"/>
              <w:right w:val="single" w:sz="4" w:space="0" w:color="auto"/>
            </w:tcBorders>
            <w:hideMark/>
          </w:tcPr>
          <w:p w14:paraId="1975B18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28BF3E" w14:textId="77777777" w:rsidR="00F77F38" w:rsidRPr="00A15DCB" w:rsidRDefault="00F77F38" w:rsidP="00F77F38">
            <w:pPr>
              <w:pStyle w:val="TAL"/>
            </w:pPr>
          </w:p>
        </w:tc>
      </w:tr>
      <w:tr w:rsidR="00F77F38" w:rsidRPr="00A15DCB" w14:paraId="1BB577C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D22A516" w14:textId="77777777" w:rsidR="00F77F38" w:rsidRPr="00A15DCB" w:rsidRDefault="00F77F38" w:rsidP="00F77F38">
            <w:pPr>
              <w:pStyle w:val="TAL"/>
              <w:rPr>
                <w:lang w:eastAsia="zh-CN"/>
              </w:rPr>
            </w:pPr>
            <w:r w:rsidRPr="00A15DCB">
              <w:rPr>
                <w:lang w:eastAsia="zh-CN"/>
              </w:rPr>
              <w:t xml:space="preserve">  </w:t>
            </w:r>
            <w:r w:rsidRPr="00A15DCB">
              <w:t>ra-Prioritization</w:t>
            </w:r>
          </w:p>
        </w:tc>
        <w:tc>
          <w:tcPr>
            <w:tcW w:w="2267" w:type="dxa"/>
            <w:tcBorders>
              <w:top w:val="single" w:sz="4" w:space="0" w:color="auto"/>
              <w:left w:val="single" w:sz="4" w:space="0" w:color="auto"/>
              <w:bottom w:val="single" w:sz="4" w:space="0" w:color="auto"/>
              <w:right w:val="single" w:sz="4" w:space="0" w:color="auto"/>
            </w:tcBorders>
            <w:hideMark/>
          </w:tcPr>
          <w:p w14:paraId="552411A9" w14:textId="77777777" w:rsidR="00F77F38" w:rsidRPr="00A15DCB" w:rsidRDefault="00F77F38" w:rsidP="00F77F38">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3C663F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CF630A8" w14:textId="77777777" w:rsidR="00F77F38" w:rsidRPr="00A15DCB" w:rsidRDefault="00F77F38" w:rsidP="00F77F38">
            <w:pPr>
              <w:pStyle w:val="TAL"/>
            </w:pPr>
          </w:p>
        </w:tc>
      </w:tr>
      <w:tr w:rsidR="00F77F38" w:rsidRPr="00A15DCB" w14:paraId="1703E8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BC09922" w14:textId="77777777" w:rsidR="00F77F38" w:rsidRPr="00A15DCB" w:rsidRDefault="00F77F38" w:rsidP="00F77F38">
            <w:pPr>
              <w:pStyle w:val="TAL"/>
              <w:rPr>
                <w:lang w:eastAsia="zh-CN"/>
              </w:rPr>
            </w:pPr>
            <w:r w:rsidRPr="00A15DCB">
              <w:rPr>
                <w:lang w:eastAsia="zh-CN"/>
              </w:rPr>
              <w:t xml:space="preserve">  </w:t>
            </w:r>
            <w:r w:rsidRPr="00A15DCB">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46BF7BA7" w14:textId="77777777" w:rsidR="00F77F38" w:rsidRPr="00A15DCB" w:rsidRDefault="00F77F38" w:rsidP="00F77F38">
            <w:pPr>
              <w:pStyle w:val="TAL"/>
              <w:rPr>
                <w:lang w:eastAsia="zh-CN"/>
              </w:rPr>
            </w:pPr>
            <w:r w:rsidRPr="00A15DCB">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AF7886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5382C2F" w14:textId="77777777" w:rsidR="00F77F38" w:rsidRPr="00A15DCB" w:rsidRDefault="00F77F38" w:rsidP="00F77F38">
            <w:pPr>
              <w:pStyle w:val="TAL"/>
            </w:pPr>
          </w:p>
        </w:tc>
      </w:tr>
      <w:tr w:rsidR="00F77F38" w:rsidRPr="00A15DCB" w14:paraId="4DB6E58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F4D5E1"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ABDD9C7"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58743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C705D45" w14:textId="77777777" w:rsidR="00F77F38" w:rsidRPr="00A15DCB" w:rsidRDefault="00F77F38" w:rsidP="00F77F38">
            <w:pPr>
              <w:pStyle w:val="TAL"/>
            </w:pPr>
          </w:p>
        </w:tc>
      </w:tr>
    </w:tbl>
    <w:p w14:paraId="7C902E20" w14:textId="77777777" w:rsidR="00F77F38" w:rsidRPr="00A15DCB" w:rsidRDefault="00F77F38" w:rsidP="00F77F38"/>
    <w:p w14:paraId="424689C5" w14:textId="77777777" w:rsidR="00F77F38" w:rsidRPr="00A15DCB" w:rsidRDefault="00F77F38" w:rsidP="00F77F38">
      <w:pPr>
        <w:pStyle w:val="TH"/>
        <w:rPr>
          <w:i/>
        </w:rPr>
      </w:pPr>
      <w:r w:rsidRPr="00A15DCB">
        <w:t xml:space="preserve">Table 7.1.1.1.4.3.3-20: </w:t>
      </w:r>
      <w:r w:rsidRPr="00A15DCB">
        <w:rPr>
          <w:i/>
          <w:lang w:eastAsia="zh-CN"/>
        </w:rPr>
        <w:t>BeamFailureRecoveryConfig_CSIRS</w:t>
      </w:r>
      <w:r w:rsidRPr="00A15DCB">
        <w:rPr>
          <w:i/>
        </w:rPr>
        <w:t xml:space="preserve">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1760B89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20260E" w14:textId="2EFBAB27" w:rsidR="00F77F38" w:rsidRPr="00A15DCB" w:rsidRDefault="00F77F38" w:rsidP="00F77F38">
            <w:pPr>
              <w:pStyle w:val="TAH"/>
              <w:jc w:val="left"/>
              <w:rPr>
                <w:b w:val="0"/>
              </w:rPr>
            </w:pPr>
            <w:r w:rsidRPr="00A15DCB">
              <w:rPr>
                <w:b w:val="0"/>
              </w:rPr>
              <w:t>Derivation Path: TS 38.508-1 [4], Table 4.6.3-</w:t>
            </w:r>
            <w:r w:rsidR="00DF3044" w:rsidRPr="00A15DCB">
              <w:rPr>
                <w:b w:val="0"/>
              </w:rPr>
              <w:t>6</w:t>
            </w:r>
          </w:p>
        </w:tc>
      </w:tr>
      <w:tr w:rsidR="00F77F38" w:rsidRPr="00A15DCB" w14:paraId="55E86D9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97041F"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861617"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30A61E0"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05988F9" w14:textId="77777777" w:rsidR="00F77F38" w:rsidRPr="00A15DCB" w:rsidRDefault="00F77F38" w:rsidP="00F77F38">
            <w:pPr>
              <w:pStyle w:val="TAH"/>
            </w:pPr>
            <w:r w:rsidRPr="00A15DCB">
              <w:t>Condition</w:t>
            </w:r>
          </w:p>
        </w:tc>
      </w:tr>
      <w:tr w:rsidR="00F77F38" w:rsidRPr="00A15DCB" w14:paraId="590725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C0BEA6" w14:textId="77777777" w:rsidR="00F77F38" w:rsidRPr="00A15DCB" w:rsidRDefault="00F77F38" w:rsidP="00F77F38">
            <w:pPr>
              <w:pStyle w:val="TAL"/>
            </w:pPr>
            <w:r w:rsidRPr="00A15DCB">
              <w:rPr>
                <w:lang w:eastAsia="zh-CN"/>
              </w:rPr>
              <w:t>BeamFailureRecoveryConfig</w:t>
            </w:r>
            <w:r w:rsidRPr="00A15DC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0D5ED82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95F3B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B417F0" w14:textId="77777777" w:rsidR="00F77F38" w:rsidRPr="00A15DCB" w:rsidRDefault="00F77F38" w:rsidP="00F77F38">
            <w:pPr>
              <w:pStyle w:val="TAL"/>
            </w:pPr>
          </w:p>
        </w:tc>
      </w:tr>
      <w:tr w:rsidR="00F77F38" w:rsidRPr="00A15DCB" w14:paraId="082F8B4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2B45FD" w14:textId="77777777" w:rsidR="00F77F38" w:rsidRPr="00A15DCB" w:rsidRDefault="00F77F38" w:rsidP="00F77F38">
            <w:pPr>
              <w:pStyle w:val="TAL"/>
            </w:pPr>
            <w:r w:rsidRPr="00A15DCB">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5128A552"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hideMark/>
          </w:tcPr>
          <w:p w14:paraId="1F5B0D4A" w14:textId="37920CFF" w:rsidR="00F77F38" w:rsidRPr="00A15DCB" w:rsidRDefault="00F77F38" w:rsidP="00F77F38">
            <w:pPr>
              <w:pStyle w:val="TAL"/>
            </w:pPr>
            <w:r w:rsidRPr="00A15DCB">
              <w:t>See TS 38.508-1</w:t>
            </w:r>
            <w:r w:rsidR="0056560E" w:rsidRPr="00A15DCB">
              <w:t xml:space="preserve"> </w:t>
            </w:r>
            <w:r w:rsidRPr="00A15DCB">
              <w:t>[4] clause 4.4.2, Table 4.4.2-2</w:t>
            </w:r>
          </w:p>
        </w:tc>
        <w:tc>
          <w:tcPr>
            <w:tcW w:w="1245" w:type="dxa"/>
            <w:tcBorders>
              <w:top w:val="single" w:sz="4" w:space="0" w:color="auto"/>
              <w:left w:val="single" w:sz="4" w:space="0" w:color="auto"/>
              <w:bottom w:val="single" w:sz="4" w:space="0" w:color="auto"/>
              <w:right w:val="single" w:sz="4" w:space="0" w:color="auto"/>
            </w:tcBorders>
          </w:tcPr>
          <w:p w14:paraId="031999D7" w14:textId="77777777" w:rsidR="00F77F38" w:rsidRPr="00A15DCB" w:rsidRDefault="00F77F38" w:rsidP="00F77F38">
            <w:pPr>
              <w:pStyle w:val="TAL"/>
            </w:pPr>
          </w:p>
        </w:tc>
      </w:tr>
      <w:tr w:rsidR="00F77F38" w:rsidRPr="00A15DCB" w14:paraId="310DAB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2FFB350" w14:textId="77777777" w:rsidR="00F77F38" w:rsidRPr="00A15DCB" w:rsidRDefault="00F77F38" w:rsidP="00F77F38">
            <w:pPr>
              <w:pStyle w:val="TAL"/>
              <w:rPr>
                <w:lang w:eastAsia="zh-CN"/>
              </w:rPr>
            </w:pPr>
            <w:r w:rsidRPr="00A15DCB">
              <w:rPr>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468EC038" w14:textId="77777777" w:rsidR="00F77F38" w:rsidRPr="00A15DCB" w:rsidRDefault="00F77F38" w:rsidP="00F77F38">
            <w:pPr>
              <w:pStyle w:val="TAL"/>
            </w:pPr>
            <w:r w:rsidRPr="00A15DCB">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6D710FD3" w14:textId="069995A2" w:rsidR="00F77F38" w:rsidRPr="00A15DCB" w:rsidRDefault="00F77F38" w:rsidP="00F77F38">
            <w:pPr>
              <w:pStyle w:val="TAL"/>
            </w:pPr>
            <w:r w:rsidRPr="00A15DCB">
              <w:t>38.508-1</w:t>
            </w:r>
            <w:r w:rsidR="0056560E" w:rsidRPr="00A15DCB">
              <w:t xml:space="preserve"> </w:t>
            </w:r>
            <w:r w:rsidRPr="00A15DCB">
              <w:t>[4] Table 4.6.3-130</w:t>
            </w:r>
          </w:p>
        </w:tc>
        <w:tc>
          <w:tcPr>
            <w:tcW w:w="1245" w:type="dxa"/>
            <w:tcBorders>
              <w:top w:val="single" w:sz="4" w:space="0" w:color="auto"/>
              <w:left w:val="single" w:sz="4" w:space="0" w:color="auto"/>
              <w:bottom w:val="single" w:sz="4" w:space="0" w:color="auto"/>
              <w:right w:val="single" w:sz="4" w:space="0" w:color="auto"/>
            </w:tcBorders>
          </w:tcPr>
          <w:p w14:paraId="25791454" w14:textId="77777777" w:rsidR="00F77F38" w:rsidRPr="00A15DCB" w:rsidRDefault="00F77F38" w:rsidP="00F77F38">
            <w:pPr>
              <w:pStyle w:val="TAL"/>
            </w:pPr>
          </w:p>
        </w:tc>
      </w:tr>
      <w:tr w:rsidR="00F77F38" w:rsidRPr="00A15DCB" w14:paraId="49E1E59F" w14:textId="77777777" w:rsidTr="00F77F38">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748AE736" w14:textId="77777777" w:rsidR="00F77F38" w:rsidRPr="00A15DCB" w:rsidRDefault="00F77F38" w:rsidP="00F77F38">
            <w:pPr>
              <w:pStyle w:val="TAL"/>
              <w:rPr>
                <w:lang w:eastAsia="zh-CN"/>
              </w:rPr>
            </w:pPr>
            <w:r w:rsidRPr="00A15DCB">
              <w:rPr>
                <w:lang w:eastAsia="zh-CN"/>
              </w:rPr>
              <w:t xml:space="preserve">  </w:t>
            </w:r>
            <w:r w:rsidRPr="00A15DCB">
              <w:t>rsrp-ThresholdSSB</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0FD50392" w14:textId="7B927444" w:rsidR="00F77F38" w:rsidRPr="00A15DCB" w:rsidRDefault="00F77F38" w:rsidP="00F77F38">
            <w:pPr>
              <w:pStyle w:val="TAL"/>
              <w:rPr>
                <w:lang w:eastAsia="zh-CN"/>
              </w:rPr>
            </w:pPr>
            <w:r w:rsidRPr="00A15DCB">
              <w:rPr>
                <w:lang w:eastAsia="zh-CN"/>
              </w:rPr>
              <w:t>57(-</w:t>
            </w:r>
            <w:r w:rsidR="0056560E" w:rsidRPr="00A15DCB">
              <w:rPr>
                <w:lang w:eastAsia="zh-CN"/>
              </w:rPr>
              <w:t>99</w:t>
            </w:r>
            <w:r w:rsidRPr="00A15DCB">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79F6C2BD" w14:textId="77777777" w:rsidR="00F77F38" w:rsidRPr="00A15DCB"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A99D08A" w14:textId="77777777" w:rsidR="00F77F38" w:rsidRPr="00A15DCB" w:rsidRDefault="00F77F38" w:rsidP="00F77F38">
            <w:pPr>
              <w:pStyle w:val="TAL"/>
            </w:pPr>
          </w:p>
        </w:tc>
      </w:tr>
      <w:tr w:rsidR="00F77F38" w:rsidRPr="00A15DCB" w14:paraId="335BCB4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A32D408" w14:textId="77777777" w:rsidR="00F77F38" w:rsidRPr="00A15DCB" w:rsidRDefault="00F77F38" w:rsidP="00F77F38">
            <w:pPr>
              <w:pStyle w:val="TAL"/>
              <w:rPr>
                <w:lang w:eastAsia="zh-CN"/>
              </w:rPr>
            </w:pPr>
            <w:r w:rsidRPr="00A15DCB">
              <w:rPr>
                <w:lang w:eastAsia="zh-CN"/>
              </w:rPr>
              <w:t xml:space="preserve">  c</w:t>
            </w:r>
            <w:r w:rsidRPr="00A15DCB">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0AFD3DDB"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03AB34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6FC97E3" w14:textId="77777777" w:rsidR="00F77F38" w:rsidRPr="00A15DCB" w:rsidRDefault="00F77F38" w:rsidP="00F77F38">
            <w:pPr>
              <w:pStyle w:val="TAL"/>
            </w:pPr>
          </w:p>
        </w:tc>
      </w:tr>
      <w:tr w:rsidR="00F77F38" w:rsidRPr="00A15DCB" w14:paraId="663E83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9297F8" w14:textId="77777777" w:rsidR="00F77F38" w:rsidRPr="00A15DCB" w:rsidRDefault="00F77F38" w:rsidP="00F77F38">
            <w:pPr>
              <w:pStyle w:val="TAL"/>
              <w:rPr>
                <w:lang w:eastAsia="zh-CN"/>
              </w:rPr>
            </w:pPr>
            <w:r w:rsidRPr="00A15DCB">
              <w:rPr>
                <w:lang w:eastAsia="zh-CN"/>
              </w:rPr>
              <w:t xml:space="preserve">    </w:t>
            </w:r>
            <w:r w:rsidRPr="00A15DCB">
              <w:t>csi-RS SEQUENCE {</w:t>
            </w:r>
          </w:p>
        </w:tc>
        <w:tc>
          <w:tcPr>
            <w:tcW w:w="2267" w:type="dxa"/>
            <w:tcBorders>
              <w:top w:val="single" w:sz="4" w:space="0" w:color="auto"/>
              <w:left w:val="single" w:sz="4" w:space="0" w:color="auto"/>
              <w:bottom w:val="single" w:sz="4" w:space="0" w:color="auto"/>
              <w:right w:val="single" w:sz="4" w:space="0" w:color="auto"/>
            </w:tcBorders>
          </w:tcPr>
          <w:p w14:paraId="09DCE6E1"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A91FAC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D4EE1F0" w14:textId="77777777" w:rsidR="00F77F38" w:rsidRPr="00A15DCB" w:rsidRDefault="00F77F38" w:rsidP="00F77F38">
            <w:pPr>
              <w:pStyle w:val="TAL"/>
            </w:pPr>
          </w:p>
        </w:tc>
      </w:tr>
      <w:tr w:rsidR="00F77F38" w:rsidRPr="00A15DCB" w14:paraId="4F010A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5485CF" w14:textId="77777777" w:rsidR="00F77F38" w:rsidRPr="00A15DCB" w:rsidRDefault="00F77F38" w:rsidP="00F77F38">
            <w:pPr>
              <w:pStyle w:val="TAL"/>
              <w:rPr>
                <w:lang w:eastAsia="zh-CN"/>
              </w:rPr>
            </w:pPr>
            <w:r w:rsidRPr="00A15DCB">
              <w:rPr>
                <w:lang w:eastAsia="zh-CN"/>
              </w:rPr>
              <w:t xml:space="preserve">      </w:t>
            </w:r>
            <w:r w:rsidRPr="00A15DCB">
              <w:t>csi-RS</w:t>
            </w:r>
          </w:p>
        </w:tc>
        <w:tc>
          <w:tcPr>
            <w:tcW w:w="2267" w:type="dxa"/>
            <w:tcBorders>
              <w:top w:val="single" w:sz="4" w:space="0" w:color="auto"/>
              <w:left w:val="single" w:sz="4" w:space="0" w:color="auto"/>
              <w:bottom w:val="single" w:sz="4" w:space="0" w:color="auto"/>
              <w:right w:val="single" w:sz="4" w:space="0" w:color="auto"/>
            </w:tcBorders>
            <w:hideMark/>
          </w:tcPr>
          <w:p w14:paraId="509DFA3D" w14:textId="77777777" w:rsidR="00F77F38" w:rsidRPr="00A15DCB" w:rsidRDefault="00AC25EF" w:rsidP="00F77F38">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5795DE2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78A93B" w14:textId="77777777" w:rsidR="00F77F38" w:rsidRPr="00A15DCB" w:rsidRDefault="00F77F38" w:rsidP="00F77F38">
            <w:pPr>
              <w:pStyle w:val="TAL"/>
            </w:pPr>
          </w:p>
        </w:tc>
      </w:tr>
      <w:tr w:rsidR="00F77F38" w:rsidRPr="00A15DCB" w14:paraId="2EFCE7E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F181EC" w14:textId="77777777" w:rsidR="00F77F38" w:rsidRPr="00A15DCB" w:rsidRDefault="00F77F38" w:rsidP="00F77F38">
            <w:pPr>
              <w:pStyle w:val="TAL"/>
              <w:rPr>
                <w:lang w:eastAsia="zh-CN"/>
              </w:rPr>
            </w:pPr>
            <w:r w:rsidRPr="00A15DCB">
              <w:rPr>
                <w:lang w:eastAsia="zh-CN"/>
              </w:rPr>
              <w:t xml:space="preserve">      </w:t>
            </w:r>
            <w:r w:rsidRPr="00A15DCB">
              <w:t xml:space="preserve">ra-OccasionList SEQUENCE (SIZE(1..maxRA-OccasionsPerCSIRS)) OF </w:t>
            </w:r>
            <w:r w:rsidR="00DD2939" w:rsidRPr="00A15DCB">
              <w:t xml:space="preserve">INTEGER (0..maxRA-Occasions-1) </w:t>
            </w:r>
            <w:r w:rsidRPr="00A15DCB">
              <w:t>{</w:t>
            </w:r>
          </w:p>
        </w:tc>
        <w:tc>
          <w:tcPr>
            <w:tcW w:w="2267" w:type="dxa"/>
            <w:tcBorders>
              <w:top w:val="single" w:sz="4" w:space="0" w:color="auto"/>
              <w:left w:val="single" w:sz="4" w:space="0" w:color="auto"/>
              <w:bottom w:val="single" w:sz="4" w:space="0" w:color="auto"/>
              <w:right w:val="single" w:sz="4" w:space="0" w:color="auto"/>
            </w:tcBorders>
            <w:hideMark/>
          </w:tcPr>
          <w:p w14:paraId="4D121F70" w14:textId="77777777" w:rsidR="00F77F38" w:rsidRPr="00A15DCB" w:rsidRDefault="00F77F38" w:rsidP="00F77F38">
            <w:pPr>
              <w:pStyle w:val="TAL"/>
              <w:rPr>
                <w:lang w:eastAsia="zh-CN"/>
              </w:rPr>
            </w:pPr>
            <w:r w:rsidRPr="00A15DC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B4CEA5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0C63570" w14:textId="77777777" w:rsidR="00F77F38" w:rsidRPr="00A15DCB" w:rsidRDefault="00F77F38" w:rsidP="00F77F38">
            <w:pPr>
              <w:pStyle w:val="TAL"/>
            </w:pPr>
          </w:p>
        </w:tc>
      </w:tr>
      <w:tr w:rsidR="00F77F38" w:rsidRPr="00A15DCB" w14:paraId="673C59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83C37" w14:textId="77777777" w:rsidR="00F77F38" w:rsidRPr="00A15DCB" w:rsidRDefault="00F77F38" w:rsidP="00F77F38">
            <w:pPr>
              <w:pStyle w:val="TAL"/>
              <w:rPr>
                <w:lang w:eastAsia="zh-CN"/>
              </w:rPr>
            </w:pPr>
            <w:r w:rsidRPr="00A15DCB">
              <w:rPr>
                <w:lang w:eastAsia="zh-CN"/>
              </w:rPr>
              <w:t xml:space="preserve">        </w:t>
            </w:r>
            <w:r w:rsidRPr="00A15DCB">
              <w:t>INTEGER[1]</w:t>
            </w:r>
          </w:p>
        </w:tc>
        <w:tc>
          <w:tcPr>
            <w:tcW w:w="2267" w:type="dxa"/>
            <w:tcBorders>
              <w:top w:val="single" w:sz="4" w:space="0" w:color="auto"/>
              <w:left w:val="single" w:sz="4" w:space="0" w:color="auto"/>
              <w:bottom w:val="single" w:sz="4" w:space="0" w:color="auto"/>
              <w:right w:val="single" w:sz="4" w:space="0" w:color="auto"/>
            </w:tcBorders>
            <w:hideMark/>
          </w:tcPr>
          <w:p w14:paraId="4F0ADA87" w14:textId="77777777" w:rsidR="00F77F38" w:rsidRPr="00A15DCB" w:rsidRDefault="00F77F38" w:rsidP="00F77F38">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E6E50FF" w14:textId="77777777" w:rsidR="00DD2939" w:rsidRPr="00A15DCB" w:rsidRDefault="00DD2939" w:rsidP="00F77F38">
            <w:pPr>
              <w:pStyle w:val="TAL"/>
              <w:rPr>
                <w:lang w:eastAsia="zh-CN"/>
              </w:rPr>
            </w:pPr>
            <w:r w:rsidRPr="00A15DCB">
              <w:rPr>
                <w:lang w:eastAsia="zh-CN"/>
              </w:rPr>
              <w:t>entry 1</w:t>
            </w:r>
          </w:p>
          <w:p w14:paraId="19262C51" w14:textId="77777777" w:rsidR="00F77F38" w:rsidRPr="00A15DCB" w:rsidRDefault="00F77F38" w:rsidP="00F77F38">
            <w:pPr>
              <w:pStyle w:val="TAL"/>
              <w:rPr>
                <w:lang w:eastAsia="zh-CN"/>
              </w:rPr>
            </w:pPr>
            <w:r w:rsidRPr="00A15DCB">
              <w:rPr>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687EE5A2" w14:textId="77777777" w:rsidR="00F77F38" w:rsidRPr="00A15DCB" w:rsidRDefault="00F77F38" w:rsidP="00F77F38">
            <w:pPr>
              <w:pStyle w:val="TAL"/>
            </w:pPr>
          </w:p>
        </w:tc>
      </w:tr>
      <w:tr w:rsidR="00F77F38" w:rsidRPr="00A15DCB" w14:paraId="43D7F76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3917EA"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5724CD" w14:textId="77777777" w:rsidR="00F77F38" w:rsidRPr="00A15DCB"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2BC08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1862F78" w14:textId="77777777" w:rsidR="00F77F38" w:rsidRPr="00A15DCB" w:rsidRDefault="00F77F38" w:rsidP="00F77F38">
            <w:pPr>
              <w:pStyle w:val="TAL"/>
            </w:pPr>
          </w:p>
        </w:tc>
      </w:tr>
      <w:tr w:rsidR="00F77F38" w:rsidRPr="00A15DCB" w14:paraId="7BE6C4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F3BA235" w14:textId="77777777" w:rsidR="00F77F38" w:rsidRPr="00A15DCB" w:rsidRDefault="00F77F38" w:rsidP="00F77F38">
            <w:pPr>
              <w:pStyle w:val="TAL"/>
              <w:rPr>
                <w:lang w:eastAsia="zh-CN"/>
              </w:rPr>
            </w:pPr>
            <w:r w:rsidRPr="00A15DCB">
              <w:rPr>
                <w:lang w:eastAsia="zh-CN"/>
              </w:rPr>
              <w:t xml:space="preserve">      </w:t>
            </w:r>
            <w:r w:rsidRPr="00A15DCB">
              <w:t>ra-PreambleIndex</w:t>
            </w:r>
          </w:p>
        </w:tc>
        <w:tc>
          <w:tcPr>
            <w:tcW w:w="2267" w:type="dxa"/>
            <w:tcBorders>
              <w:top w:val="single" w:sz="4" w:space="0" w:color="auto"/>
              <w:left w:val="single" w:sz="4" w:space="0" w:color="auto"/>
              <w:bottom w:val="single" w:sz="4" w:space="0" w:color="auto"/>
              <w:right w:val="single" w:sz="4" w:space="0" w:color="auto"/>
            </w:tcBorders>
            <w:hideMark/>
          </w:tcPr>
          <w:p w14:paraId="3DCA9908" w14:textId="77777777" w:rsidR="00F77F38" w:rsidRPr="00A15DCB" w:rsidRDefault="00F77F38" w:rsidP="00F77F38">
            <w:pPr>
              <w:pStyle w:val="TAL"/>
              <w:rPr>
                <w:lang w:eastAsia="zh-CN"/>
              </w:rPr>
            </w:pPr>
            <w:r w:rsidRPr="00A15DCB">
              <w:rPr>
                <w:lang w:eastAsia="zh-CN"/>
              </w:rPr>
              <w:t>59</w:t>
            </w:r>
          </w:p>
        </w:tc>
        <w:tc>
          <w:tcPr>
            <w:tcW w:w="1700" w:type="dxa"/>
            <w:tcBorders>
              <w:top w:val="single" w:sz="4" w:space="0" w:color="auto"/>
              <w:left w:val="single" w:sz="4" w:space="0" w:color="auto"/>
              <w:bottom w:val="single" w:sz="4" w:space="0" w:color="auto"/>
              <w:right w:val="single" w:sz="4" w:space="0" w:color="auto"/>
            </w:tcBorders>
          </w:tcPr>
          <w:p w14:paraId="205D903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0724C52" w14:textId="77777777" w:rsidR="00F77F38" w:rsidRPr="00A15DCB" w:rsidRDefault="00F77F38" w:rsidP="00F77F38">
            <w:pPr>
              <w:pStyle w:val="TAL"/>
            </w:pPr>
          </w:p>
        </w:tc>
      </w:tr>
      <w:tr w:rsidR="00F77F38" w:rsidRPr="00A15DCB" w14:paraId="474CF37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0A4CE2"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34587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8318E7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033338A" w14:textId="77777777" w:rsidR="00F77F38" w:rsidRPr="00A15DCB" w:rsidRDefault="00F77F38" w:rsidP="00F77F38">
            <w:pPr>
              <w:pStyle w:val="TAL"/>
            </w:pPr>
          </w:p>
        </w:tc>
      </w:tr>
      <w:tr w:rsidR="00F77F38" w:rsidRPr="00A15DCB" w14:paraId="681EBD9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254797"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3863E4"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5CFB5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F242150" w14:textId="77777777" w:rsidR="00F77F38" w:rsidRPr="00A15DCB" w:rsidRDefault="00F77F38" w:rsidP="00F77F38">
            <w:pPr>
              <w:pStyle w:val="TAL"/>
            </w:pPr>
          </w:p>
        </w:tc>
      </w:tr>
      <w:tr w:rsidR="00F77F38" w:rsidRPr="00A15DCB" w14:paraId="3AC24D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5B7D20" w14:textId="77777777" w:rsidR="00F77F38" w:rsidRPr="00A15DCB" w:rsidRDefault="00F77F38" w:rsidP="00F77F38">
            <w:pPr>
              <w:pStyle w:val="TAL"/>
              <w:rPr>
                <w:lang w:eastAsia="zh-CN"/>
              </w:rPr>
            </w:pPr>
            <w:r w:rsidRPr="00A15DCB">
              <w:rPr>
                <w:lang w:eastAsia="zh-CN"/>
              </w:rPr>
              <w:t xml:space="preserve">  </w:t>
            </w:r>
            <w:r w:rsidRPr="00A15DCB">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16DC34D5" w14:textId="77777777" w:rsidR="00F77F38" w:rsidRPr="00A15DCB" w:rsidRDefault="00F77F38" w:rsidP="00F77F38">
            <w:pPr>
              <w:pStyle w:val="TAL"/>
              <w:rPr>
                <w:lang w:eastAsia="zh-CN"/>
              </w:rPr>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18E37AC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9E96B32" w14:textId="77777777" w:rsidR="00F77F38" w:rsidRPr="00A15DCB" w:rsidRDefault="00F77F38" w:rsidP="00F77F38">
            <w:pPr>
              <w:pStyle w:val="TAL"/>
            </w:pPr>
          </w:p>
        </w:tc>
      </w:tr>
      <w:tr w:rsidR="00F77F38" w:rsidRPr="00A15DCB" w14:paraId="6FDE964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290BFA" w14:textId="77777777" w:rsidR="00F77F38" w:rsidRPr="00A15DCB" w:rsidRDefault="00F77F38" w:rsidP="00F77F38">
            <w:pPr>
              <w:pStyle w:val="TAL"/>
              <w:rPr>
                <w:lang w:eastAsia="zh-CN"/>
              </w:rPr>
            </w:pPr>
            <w:r w:rsidRPr="00A15DCB">
              <w:rPr>
                <w:lang w:eastAsia="zh-CN"/>
              </w:rPr>
              <w:t xml:space="preserve">  </w:t>
            </w:r>
            <w:r w:rsidRPr="00A15DCB">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00BD64A5" w14:textId="77777777" w:rsidR="00F77F38" w:rsidRPr="00A15DCB" w:rsidRDefault="00F77F38" w:rsidP="00F77F38">
            <w:pPr>
              <w:pStyle w:val="TAL"/>
              <w:rPr>
                <w:lang w:eastAsia="zh-CN"/>
              </w:rPr>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CCAB3D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62AEF5" w14:textId="77777777" w:rsidR="00F77F38" w:rsidRPr="00A15DCB" w:rsidRDefault="00F77F38" w:rsidP="00F77F38">
            <w:pPr>
              <w:pStyle w:val="TAL"/>
            </w:pPr>
          </w:p>
        </w:tc>
      </w:tr>
      <w:tr w:rsidR="00F77F38" w:rsidRPr="00A15DCB" w14:paraId="4B2FF0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3871F2" w14:textId="77777777" w:rsidR="00F77F38" w:rsidRPr="00A15DCB" w:rsidRDefault="00F77F38" w:rsidP="00F77F38">
            <w:pPr>
              <w:pStyle w:val="TAL"/>
              <w:rPr>
                <w:lang w:eastAsia="zh-CN"/>
              </w:rPr>
            </w:pPr>
            <w:r w:rsidRPr="00A15DCB">
              <w:rPr>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15781B78" w14:textId="77777777" w:rsidR="00F77F38" w:rsidRPr="00A15DCB" w:rsidRDefault="00F77F38" w:rsidP="00F77F38">
            <w:pPr>
              <w:pStyle w:val="TAL"/>
              <w:rPr>
                <w:lang w:eastAsia="zh-CN"/>
              </w:rPr>
            </w:pPr>
            <w:r w:rsidRPr="00A15DCB">
              <w:t>4</w:t>
            </w:r>
          </w:p>
        </w:tc>
        <w:tc>
          <w:tcPr>
            <w:tcW w:w="1700" w:type="dxa"/>
            <w:tcBorders>
              <w:top w:val="single" w:sz="4" w:space="0" w:color="auto"/>
              <w:left w:val="single" w:sz="4" w:space="0" w:color="auto"/>
              <w:bottom w:val="single" w:sz="4" w:space="0" w:color="auto"/>
              <w:right w:val="single" w:sz="4" w:space="0" w:color="auto"/>
            </w:tcBorders>
            <w:hideMark/>
          </w:tcPr>
          <w:p w14:paraId="3BC29A2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A139B7" w14:textId="77777777" w:rsidR="00F77F38" w:rsidRPr="00A15DCB" w:rsidRDefault="00F77F38" w:rsidP="00F77F38">
            <w:pPr>
              <w:pStyle w:val="TAL"/>
            </w:pPr>
          </w:p>
        </w:tc>
      </w:tr>
      <w:tr w:rsidR="00F77F38" w:rsidRPr="00A15DCB" w14:paraId="24C2610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9173DFE" w14:textId="77777777" w:rsidR="00F77F38" w:rsidRPr="00A15DCB" w:rsidRDefault="00F77F38" w:rsidP="00F77F38">
            <w:pPr>
              <w:pStyle w:val="TAL"/>
              <w:rPr>
                <w:lang w:eastAsia="zh-CN"/>
              </w:rPr>
            </w:pPr>
            <w:r w:rsidRPr="00A15DCB">
              <w:rPr>
                <w:lang w:eastAsia="zh-CN"/>
              </w:rPr>
              <w:t xml:space="preserve">  </w:t>
            </w:r>
            <w:r w:rsidRPr="00A15DCB">
              <w:t>ra-Prioritization</w:t>
            </w:r>
          </w:p>
        </w:tc>
        <w:tc>
          <w:tcPr>
            <w:tcW w:w="2267" w:type="dxa"/>
            <w:tcBorders>
              <w:top w:val="single" w:sz="4" w:space="0" w:color="auto"/>
              <w:left w:val="single" w:sz="4" w:space="0" w:color="auto"/>
              <w:bottom w:val="single" w:sz="4" w:space="0" w:color="auto"/>
              <w:right w:val="single" w:sz="4" w:space="0" w:color="auto"/>
            </w:tcBorders>
            <w:hideMark/>
          </w:tcPr>
          <w:p w14:paraId="5BB1F4C4" w14:textId="77777777" w:rsidR="00F77F38" w:rsidRPr="00A15DCB" w:rsidRDefault="00F77F38" w:rsidP="00F77F38">
            <w:pPr>
              <w:pStyle w:val="TAL"/>
              <w:rPr>
                <w:lang w:eastAsia="zh-CN"/>
              </w:rPr>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5507E59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FF71ED" w14:textId="77777777" w:rsidR="00F77F38" w:rsidRPr="00A15DCB" w:rsidRDefault="00F77F38" w:rsidP="00F77F38">
            <w:pPr>
              <w:pStyle w:val="TAL"/>
            </w:pPr>
          </w:p>
        </w:tc>
      </w:tr>
      <w:tr w:rsidR="00F77F38" w:rsidRPr="00A15DCB" w14:paraId="7646B58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11DBEE" w14:textId="77777777" w:rsidR="00F77F38" w:rsidRPr="00A15DCB" w:rsidRDefault="00F77F38" w:rsidP="00F77F38">
            <w:pPr>
              <w:pStyle w:val="TAL"/>
              <w:rPr>
                <w:lang w:eastAsia="zh-CN"/>
              </w:rPr>
            </w:pPr>
            <w:r w:rsidRPr="00A15DCB">
              <w:rPr>
                <w:lang w:eastAsia="zh-CN"/>
              </w:rPr>
              <w:t xml:space="preserve">  </w:t>
            </w:r>
            <w:r w:rsidRPr="00A15DCB">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582F19BE" w14:textId="77777777" w:rsidR="00F77F38" w:rsidRPr="00A15DCB" w:rsidRDefault="00F77F38" w:rsidP="00F77F38">
            <w:pPr>
              <w:pStyle w:val="TAL"/>
              <w:rPr>
                <w:lang w:eastAsia="zh-CN"/>
              </w:rPr>
            </w:pPr>
            <w:r w:rsidRPr="00A15DCB">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21FB778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251FEE" w14:textId="77777777" w:rsidR="00F77F38" w:rsidRPr="00A15DCB" w:rsidRDefault="00F77F38" w:rsidP="00F77F38">
            <w:pPr>
              <w:pStyle w:val="TAL"/>
            </w:pPr>
          </w:p>
        </w:tc>
      </w:tr>
      <w:tr w:rsidR="00F77F38" w:rsidRPr="00A15DCB" w14:paraId="573562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AF654C"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0CDD952"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416E7E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CC0700" w14:textId="77777777" w:rsidR="00F77F38" w:rsidRPr="00A15DCB" w:rsidRDefault="00F77F38" w:rsidP="00F77F38">
            <w:pPr>
              <w:pStyle w:val="TAL"/>
            </w:pPr>
          </w:p>
        </w:tc>
      </w:tr>
    </w:tbl>
    <w:p w14:paraId="36170187" w14:textId="77777777" w:rsidR="00F77F38" w:rsidRPr="00A15DCB" w:rsidRDefault="00F77F38" w:rsidP="00F77F38"/>
    <w:p w14:paraId="2BA275DB" w14:textId="77777777" w:rsidR="00F77F38" w:rsidRPr="00A15DCB" w:rsidRDefault="00F77F38" w:rsidP="00F77F38">
      <w:pPr>
        <w:pStyle w:val="TH"/>
        <w:rPr>
          <w:i/>
        </w:rPr>
      </w:pPr>
      <w:r w:rsidRPr="00A15DCB">
        <w:lastRenderedPageBreak/>
        <w:t xml:space="preserve">Table 7.1.1.1.4.3.3-21: </w:t>
      </w:r>
      <w:r w:rsidR="00AC25EF" w:rsidRPr="00A15DCB">
        <w:rPr>
          <w:i/>
        </w:rPr>
        <w:t>PUCCH</w:t>
      </w:r>
      <w:r w:rsidRPr="00A15DCB">
        <w:rPr>
          <w:i/>
        </w:rPr>
        <w:t xml:space="preserve">-Config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3CA5BD86"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129015EC" w14:textId="77777777" w:rsidR="00F77F38" w:rsidRPr="00A15DCB" w:rsidRDefault="00F77F38" w:rsidP="00F77F38">
            <w:pPr>
              <w:pStyle w:val="TAH"/>
              <w:jc w:val="left"/>
              <w:rPr>
                <w:b w:val="0"/>
              </w:rPr>
            </w:pPr>
            <w:r w:rsidRPr="00A15DCB">
              <w:rPr>
                <w:b w:val="0"/>
              </w:rPr>
              <w:t>Derivation Path: TS 38.508-1 [4], Table 4.6.3-112</w:t>
            </w:r>
          </w:p>
        </w:tc>
      </w:tr>
      <w:tr w:rsidR="00F77F38" w:rsidRPr="00A15DCB" w14:paraId="3CA70FD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D649FC3"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51CCC3"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5293546"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28ED8F81" w14:textId="77777777" w:rsidR="00F77F38" w:rsidRPr="00A15DCB" w:rsidRDefault="00F77F38" w:rsidP="00F77F38">
            <w:pPr>
              <w:pStyle w:val="TAH"/>
            </w:pPr>
            <w:r w:rsidRPr="00A15DCB">
              <w:t>Condition</w:t>
            </w:r>
          </w:p>
        </w:tc>
      </w:tr>
      <w:tr w:rsidR="00F77F38" w:rsidRPr="00A15DCB" w14:paraId="7C656EA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018A6D7" w14:textId="77777777" w:rsidR="00F77F38" w:rsidRPr="00A15DCB" w:rsidRDefault="00F77F38" w:rsidP="00F77F38">
            <w:pPr>
              <w:pStyle w:val="TAL"/>
            </w:pPr>
            <w:r w:rsidRPr="00A15DCB">
              <w:t>pucch-Config::= SEQUENCE {</w:t>
            </w:r>
          </w:p>
        </w:tc>
        <w:tc>
          <w:tcPr>
            <w:tcW w:w="2267" w:type="dxa"/>
            <w:tcBorders>
              <w:top w:val="single" w:sz="4" w:space="0" w:color="auto"/>
              <w:left w:val="single" w:sz="4" w:space="0" w:color="auto"/>
              <w:bottom w:val="single" w:sz="4" w:space="0" w:color="auto"/>
              <w:right w:val="single" w:sz="4" w:space="0" w:color="auto"/>
            </w:tcBorders>
          </w:tcPr>
          <w:p w14:paraId="7CC5753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E2EF3E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50E4C7" w14:textId="77777777" w:rsidR="00F77F38" w:rsidRPr="00A15DCB" w:rsidRDefault="00F77F38" w:rsidP="00F77F38">
            <w:pPr>
              <w:pStyle w:val="TAL"/>
            </w:pPr>
          </w:p>
        </w:tc>
      </w:tr>
      <w:tr w:rsidR="00F77F38" w:rsidRPr="00A15DCB" w14:paraId="68C1F77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A53A828" w14:textId="77777777" w:rsidR="00F77F38" w:rsidRPr="00A15DCB" w:rsidRDefault="00F77F38" w:rsidP="00F77F38">
            <w:pPr>
              <w:pStyle w:val="TAL"/>
            </w:pPr>
            <w:r w:rsidRPr="00A15DCB">
              <w:rPr>
                <w:kern w:val="2"/>
              </w:rPr>
              <w:t xml:space="preserve">  pucch-PowerControl </w:t>
            </w:r>
            <w:r w:rsidRPr="00A15DCB">
              <w:rPr>
                <w:snapToGrid w:val="0"/>
                <w:kern w:val="2"/>
              </w:rPr>
              <w:t xml:space="preserve">SEQUENCE </w:t>
            </w:r>
            <w:r w:rsidRPr="00A15DCB">
              <w:rPr>
                <w:kern w:val="2"/>
              </w:rPr>
              <w:t>{</w:t>
            </w:r>
          </w:p>
        </w:tc>
        <w:tc>
          <w:tcPr>
            <w:tcW w:w="2267" w:type="dxa"/>
            <w:tcBorders>
              <w:top w:val="single" w:sz="4" w:space="0" w:color="auto"/>
              <w:left w:val="single" w:sz="4" w:space="0" w:color="auto"/>
              <w:bottom w:val="single" w:sz="4" w:space="0" w:color="auto"/>
              <w:right w:val="single" w:sz="4" w:space="0" w:color="auto"/>
            </w:tcBorders>
          </w:tcPr>
          <w:p w14:paraId="5666E11E"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3D72CE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0E1FD5F" w14:textId="77777777" w:rsidR="00F77F38" w:rsidRPr="00A15DCB" w:rsidRDefault="00F77F38" w:rsidP="00F77F38">
            <w:pPr>
              <w:pStyle w:val="TAL"/>
            </w:pPr>
          </w:p>
        </w:tc>
      </w:tr>
      <w:tr w:rsidR="00F77F38" w:rsidRPr="00A15DCB" w14:paraId="07B60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401EF2" w14:textId="77777777" w:rsidR="00F77F38" w:rsidRPr="00A15DCB" w:rsidRDefault="00F77F38" w:rsidP="00F77F38">
            <w:pPr>
              <w:pStyle w:val="TAL"/>
              <w:rPr>
                <w:lang w:eastAsia="zh-CN"/>
              </w:rPr>
            </w:pPr>
            <w:r w:rsidRPr="00A15DCB">
              <w:rPr>
                <w:kern w:val="2"/>
              </w:rPr>
              <w:t xml:space="preserve">    pathlossReferenceRSs SEQUENCE (SIZE (1..maxNrofPUCCH-PathlossReferenceRSs)) OF </w:t>
            </w:r>
            <w:r w:rsidR="00C901E4" w:rsidRPr="00A15DCB">
              <w:t>PUCCH-PathlossReferenceRS</w:t>
            </w: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5AF00E04" w14:textId="77777777" w:rsidR="00F77F38" w:rsidRPr="00A15DCB" w:rsidRDefault="00F77F38" w:rsidP="00F77F38">
            <w:pPr>
              <w:pStyle w:val="TAL"/>
              <w:rPr>
                <w:lang w:eastAsia="zh-CN"/>
              </w:rPr>
            </w:pPr>
            <w:r w:rsidRPr="00A15DCB">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4656A31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4BAA76F" w14:textId="77777777" w:rsidR="00F77F38" w:rsidRPr="00A15DCB" w:rsidRDefault="00F77F38" w:rsidP="00F77F38">
            <w:pPr>
              <w:pStyle w:val="TAL"/>
            </w:pPr>
          </w:p>
        </w:tc>
      </w:tr>
      <w:tr w:rsidR="00C901E4" w:rsidRPr="00A15DCB" w14:paraId="473E5CFF"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C7D47D0" w14:textId="77777777" w:rsidR="00C901E4" w:rsidRPr="00A15DCB" w:rsidRDefault="00C901E4" w:rsidP="00C901E4">
            <w:pPr>
              <w:pStyle w:val="TAL"/>
              <w:rPr>
                <w:lang w:eastAsia="zh-CN"/>
              </w:rPr>
            </w:pPr>
            <w:r w:rsidRPr="00A15DCB">
              <w:rPr>
                <w:lang w:eastAsia="en-US"/>
              </w:rPr>
              <w:t xml:space="preserve">      </w:t>
            </w:r>
            <w:r w:rsidRPr="00A15DCB">
              <w:t xml:space="preserve">PUCCH-PathlossReferenceRS[1] </w:t>
            </w:r>
            <w:r w:rsidRPr="00A15DCB">
              <w:rPr>
                <w:snapToGrid w:val="0"/>
                <w:lang w:eastAsia="en-US"/>
              </w:rPr>
              <w:t xml:space="preserve">SEQUENCE </w:t>
            </w: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1D38F8DE"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DB00B55" w14:textId="77777777" w:rsidR="00C901E4" w:rsidRPr="00A15DCB" w:rsidRDefault="00C901E4" w:rsidP="00C901E4">
            <w:pPr>
              <w:pStyle w:val="TAL"/>
            </w:pPr>
            <w:r w:rsidRPr="00A15DCB">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5AF7593" w14:textId="77777777" w:rsidR="00C901E4" w:rsidRPr="00A15DCB" w:rsidRDefault="00C901E4" w:rsidP="00C901E4">
            <w:pPr>
              <w:pStyle w:val="TAL"/>
            </w:pPr>
          </w:p>
        </w:tc>
      </w:tr>
      <w:tr w:rsidR="00C901E4" w:rsidRPr="00A15DCB" w14:paraId="5A702507"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3E827F40" w14:textId="77777777" w:rsidR="00C901E4" w:rsidRPr="00A15DCB" w:rsidRDefault="00C901E4" w:rsidP="00C901E4">
            <w:pPr>
              <w:pStyle w:val="TAL"/>
              <w:rPr>
                <w:lang w:eastAsia="zh-CN"/>
              </w:rPr>
            </w:pPr>
            <w:r w:rsidRPr="00A15DCB">
              <w:rPr>
                <w:kern w:val="2"/>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F588135"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1A89D"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A8E917C" w14:textId="77777777" w:rsidR="00C901E4" w:rsidRPr="00A15DCB" w:rsidRDefault="00C901E4" w:rsidP="00C901E4">
            <w:pPr>
              <w:pStyle w:val="TAL"/>
            </w:pPr>
          </w:p>
        </w:tc>
      </w:tr>
      <w:tr w:rsidR="00C901E4" w:rsidRPr="00A15DCB" w14:paraId="03A65CBF" w14:textId="77777777" w:rsidTr="00A73FF6">
        <w:tc>
          <w:tcPr>
            <w:tcW w:w="4535" w:type="dxa"/>
            <w:tcBorders>
              <w:top w:val="single" w:sz="4" w:space="0" w:color="auto"/>
              <w:left w:val="single" w:sz="4" w:space="0" w:color="auto"/>
              <w:bottom w:val="nil"/>
              <w:right w:val="single" w:sz="4" w:space="0" w:color="auto"/>
            </w:tcBorders>
            <w:hideMark/>
          </w:tcPr>
          <w:p w14:paraId="1B49555D" w14:textId="77777777" w:rsidR="00C901E4" w:rsidRPr="00A15DCB" w:rsidRDefault="00C901E4" w:rsidP="00C901E4">
            <w:pPr>
              <w:pStyle w:val="TAL"/>
              <w:rPr>
                <w:lang w:eastAsia="zh-CN"/>
              </w:rPr>
            </w:pPr>
            <w:r w:rsidRPr="00A15DCB">
              <w:rPr>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675C7FC3" w14:textId="77777777" w:rsidR="00C901E4" w:rsidRPr="00A15DCB" w:rsidRDefault="00C901E4" w:rsidP="00C901E4">
            <w:pPr>
              <w:pStyle w:val="TAL"/>
            </w:pPr>
            <w:r w:rsidRPr="00A15DCB">
              <w:rPr>
                <w:kern w:val="2"/>
              </w:rPr>
              <w:t>1</w:t>
            </w:r>
          </w:p>
        </w:tc>
        <w:tc>
          <w:tcPr>
            <w:tcW w:w="1700" w:type="dxa"/>
            <w:tcBorders>
              <w:top w:val="single" w:sz="4" w:space="0" w:color="auto"/>
              <w:left w:val="single" w:sz="4" w:space="0" w:color="auto"/>
              <w:bottom w:val="single" w:sz="4" w:space="0" w:color="auto"/>
              <w:right w:val="single" w:sz="4" w:space="0" w:color="auto"/>
            </w:tcBorders>
          </w:tcPr>
          <w:p w14:paraId="629E57C5"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F9A0B09" w14:textId="2DDB006D" w:rsidR="00C901E4" w:rsidRPr="00A15DCB" w:rsidRDefault="00C901E4" w:rsidP="00C901E4">
            <w:pPr>
              <w:pStyle w:val="TAL"/>
              <w:rPr>
                <w:lang w:eastAsia="zh-CN"/>
              </w:rPr>
            </w:pPr>
            <w:r w:rsidRPr="00A15DCB">
              <w:rPr>
                <w:lang w:eastAsia="zh-CN"/>
              </w:rPr>
              <w:t>Step1,</w:t>
            </w:r>
            <w:r w:rsidR="0056560E" w:rsidRPr="00A15DCB">
              <w:rPr>
                <w:lang w:eastAsia="zh-CN"/>
              </w:rPr>
              <w:t xml:space="preserve"> </w:t>
            </w:r>
            <w:r w:rsidRPr="00A15DCB">
              <w:rPr>
                <w:lang w:eastAsia="zh-CN"/>
              </w:rPr>
              <w:t>Step17</w:t>
            </w:r>
          </w:p>
        </w:tc>
      </w:tr>
      <w:tr w:rsidR="00C901E4" w:rsidRPr="00A15DCB" w14:paraId="615A7E8F" w14:textId="77777777" w:rsidTr="00A73FF6">
        <w:tc>
          <w:tcPr>
            <w:tcW w:w="4535" w:type="dxa"/>
            <w:tcBorders>
              <w:top w:val="nil"/>
              <w:left w:val="single" w:sz="4" w:space="0" w:color="auto"/>
              <w:bottom w:val="single" w:sz="4" w:space="0" w:color="auto"/>
              <w:right w:val="single" w:sz="4" w:space="0" w:color="auto"/>
            </w:tcBorders>
          </w:tcPr>
          <w:p w14:paraId="2040C442" w14:textId="77777777" w:rsidR="00C901E4" w:rsidRPr="00A15DCB"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6FB5ECA5" w14:textId="77777777" w:rsidR="00C901E4" w:rsidRPr="00A15DCB" w:rsidRDefault="00C901E4" w:rsidP="00C901E4">
            <w:pPr>
              <w:pStyle w:val="TAL"/>
              <w:rPr>
                <w:kern w:val="2"/>
                <w:lang w:eastAsia="zh-CN"/>
              </w:rPr>
            </w:pPr>
            <w:r w:rsidRPr="00A15DCB">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31445986"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62B2C98" w14:textId="77777777" w:rsidR="00C901E4" w:rsidRPr="00A15DCB" w:rsidRDefault="00C901E4" w:rsidP="00C901E4">
            <w:pPr>
              <w:pStyle w:val="TAL"/>
              <w:rPr>
                <w:lang w:eastAsia="zh-CN"/>
              </w:rPr>
            </w:pPr>
            <w:r w:rsidRPr="00A15DCB">
              <w:rPr>
                <w:lang w:eastAsia="zh-CN"/>
              </w:rPr>
              <w:t>Step8</w:t>
            </w:r>
          </w:p>
        </w:tc>
      </w:tr>
      <w:tr w:rsidR="00C901E4" w:rsidRPr="00A15DCB" w14:paraId="7E3400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7B62EC1"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32C9727"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0AF825D"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82929C4" w14:textId="77777777" w:rsidR="00C901E4" w:rsidRPr="00A15DCB" w:rsidRDefault="00C901E4" w:rsidP="00C901E4">
            <w:pPr>
              <w:pStyle w:val="TAL"/>
            </w:pPr>
          </w:p>
        </w:tc>
      </w:tr>
      <w:tr w:rsidR="00C901E4" w:rsidRPr="00A15DCB" w14:paraId="7BC111E4"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C160FD9" w14:textId="77777777" w:rsidR="00C901E4" w:rsidRPr="00A15DCB" w:rsidRDefault="00C901E4" w:rsidP="00070E77">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56AC515" w14:textId="77777777" w:rsidR="00C901E4" w:rsidRPr="00A15DCB"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C179AE2"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409DAB4A" w14:textId="77777777" w:rsidR="00C901E4" w:rsidRPr="00A15DCB" w:rsidRDefault="00C901E4" w:rsidP="00070E77">
            <w:pPr>
              <w:pStyle w:val="TAL"/>
            </w:pPr>
          </w:p>
        </w:tc>
      </w:tr>
      <w:tr w:rsidR="00C901E4" w:rsidRPr="00A15DCB" w14:paraId="164343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8D85A21"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F067908"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65E07F8"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0646353" w14:textId="77777777" w:rsidR="00C901E4" w:rsidRPr="00A15DCB" w:rsidRDefault="00C901E4" w:rsidP="00C901E4">
            <w:pPr>
              <w:pStyle w:val="TAL"/>
            </w:pPr>
          </w:p>
        </w:tc>
      </w:tr>
      <w:tr w:rsidR="00C901E4" w:rsidRPr="00A15DCB" w14:paraId="7EC553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8B7D29"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4D6842"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3A58810"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61B0B8" w14:textId="77777777" w:rsidR="00C901E4" w:rsidRPr="00A15DCB" w:rsidRDefault="00C901E4" w:rsidP="00C901E4">
            <w:pPr>
              <w:pStyle w:val="TAL"/>
            </w:pPr>
          </w:p>
        </w:tc>
      </w:tr>
      <w:tr w:rsidR="00C901E4" w:rsidRPr="00A15DCB" w14:paraId="1D07D46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2886C3"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74C6E28B"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CEDEA8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4A2205" w14:textId="77777777" w:rsidR="00C901E4" w:rsidRPr="00A15DCB" w:rsidRDefault="00C901E4" w:rsidP="00C901E4">
            <w:pPr>
              <w:pStyle w:val="TAL"/>
            </w:pPr>
          </w:p>
        </w:tc>
      </w:tr>
    </w:tbl>
    <w:p w14:paraId="506C9BA2" w14:textId="77777777" w:rsidR="00F77F38" w:rsidRPr="00A15DCB" w:rsidRDefault="00F77F38" w:rsidP="00F77F38"/>
    <w:p w14:paraId="719B675F" w14:textId="77777777" w:rsidR="00F77F38" w:rsidRPr="00A15DCB" w:rsidRDefault="00F77F38" w:rsidP="00F77F38">
      <w:pPr>
        <w:pStyle w:val="TH"/>
        <w:rPr>
          <w:i/>
        </w:rPr>
      </w:pPr>
      <w:r w:rsidRPr="00A15DCB">
        <w:t xml:space="preserve">Table 7.1.1.1.4.3.3-22: </w:t>
      </w:r>
      <w:r w:rsidR="00AC25EF" w:rsidRPr="00A15DCB">
        <w:rPr>
          <w:i/>
        </w:rPr>
        <w:t>PUSCH</w:t>
      </w:r>
      <w:r w:rsidRPr="00A15DCB">
        <w:rPr>
          <w:i/>
        </w:rPr>
        <w:t xml:space="preserve">-Config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43DC020F"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1D99953" w14:textId="77777777" w:rsidR="00F77F38" w:rsidRPr="00A15DCB" w:rsidRDefault="00F77F38" w:rsidP="00F77F38">
            <w:pPr>
              <w:pStyle w:val="TAH"/>
              <w:jc w:val="left"/>
              <w:rPr>
                <w:b w:val="0"/>
              </w:rPr>
            </w:pPr>
            <w:r w:rsidRPr="00A15DCB">
              <w:rPr>
                <w:b w:val="0"/>
              </w:rPr>
              <w:t>Derivation Path: TS 38.508-1 [4], Table 4.6.3-118</w:t>
            </w:r>
          </w:p>
        </w:tc>
      </w:tr>
      <w:tr w:rsidR="00F77F38" w:rsidRPr="00A15DCB" w14:paraId="17E315B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A47CB7E"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569D01"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8D20F59"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DA396F5" w14:textId="77777777" w:rsidR="00F77F38" w:rsidRPr="00A15DCB" w:rsidRDefault="00F77F38" w:rsidP="00F77F38">
            <w:pPr>
              <w:pStyle w:val="TAH"/>
            </w:pPr>
            <w:r w:rsidRPr="00A15DCB">
              <w:t>Condition</w:t>
            </w:r>
          </w:p>
        </w:tc>
      </w:tr>
      <w:tr w:rsidR="00F77F38" w:rsidRPr="00A15DCB" w14:paraId="1B4DC8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C5BA3D" w14:textId="77777777" w:rsidR="00F77F38" w:rsidRPr="00A15DCB" w:rsidRDefault="00F77F38" w:rsidP="00F77F38">
            <w:pPr>
              <w:pStyle w:val="TAL"/>
            </w:pPr>
            <w:r w:rsidRPr="00A15DCB">
              <w:t>pusch-Config::= SEQUENCE {</w:t>
            </w:r>
          </w:p>
        </w:tc>
        <w:tc>
          <w:tcPr>
            <w:tcW w:w="2267" w:type="dxa"/>
            <w:tcBorders>
              <w:top w:val="single" w:sz="4" w:space="0" w:color="auto"/>
              <w:left w:val="single" w:sz="4" w:space="0" w:color="auto"/>
              <w:bottom w:val="single" w:sz="4" w:space="0" w:color="auto"/>
              <w:right w:val="single" w:sz="4" w:space="0" w:color="auto"/>
            </w:tcBorders>
          </w:tcPr>
          <w:p w14:paraId="2586BA6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CAA188D"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7C9ADC" w14:textId="77777777" w:rsidR="00F77F38" w:rsidRPr="00A15DCB" w:rsidRDefault="00F77F38" w:rsidP="00F77F38">
            <w:pPr>
              <w:pStyle w:val="TAL"/>
            </w:pPr>
          </w:p>
        </w:tc>
      </w:tr>
      <w:tr w:rsidR="00F77F38" w:rsidRPr="00A15DCB" w14:paraId="499F12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0859C1" w14:textId="77777777" w:rsidR="00F77F38" w:rsidRPr="00A15DCB" w:rsidRDefault="00F77F38" w:rsidP="00F77F38">
            <w:pPr>
              <w:pStyle w:val="TAL"/>
            </w:pPr>
            <w:r w:rsidRPr="00A15DCB">
              <w:rPr>
                <w:kern w:val="2"/>
              </w:rPr>
              <w:t xml:space="preserve">  pusch-PowerControl </w:t>
            </w:r>
            <w:r w:rsidRPr="00A15DCB">
              <w:rPr>
                <w:snapToGrid w:val="0"/>
                <w:kern w:val="2"/>
              </w:rPr>
              <w:t xml:space="preserve">SEQUENCE </w:t>
            </w:r>
            <w:r w:rsidRPr="00A15DCB">
              <w:rPr>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6568096B"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33E329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271009" w14:textId="77777777" w:rsidR="00F77F38" w:rsidRPr="00A15DCB" w:rsidRDefault="00F77F38" w:rsidP="00F77F38">
            <w:pPr>
              <w:pStyle w:val="TAL"/>
            </w:pPr>
          </w:p>
        </w:tc>
      </w:tr>
      <w:tr w:rsidR="00F77F38" w:rsidRPr="00A15DCB" w14:paraId="312B8B3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A59F8E" w14:textId="77777777" w:rsidR="00F77F38" w:rsidRPr="00A15DCB" w:rsidRDefault="00F77F38" w:rsidP="00F77F38">
            <w:pPr>
              <w:pStyle w:val="TAL"/>
              <w:rPr>
                <w:lang w:eastAsia="zh-CN"/>
              </w:rPr>
            </w:pPr>
            <w:r w:rsidRPr="00A15DCB">
              <w:rPr>
                <w:kern w:val="2"/>
              </w:rPr>
              <w:t xml:space="preserve">    pathlossReferenceRSToAddModList SEQUENCE (SIZE (1..maxNrofPUSCH-PathlossReferenceRSs)) OF </w:t>
            </w:r>
            <w:r w:rsidR="00C901E4" w:rsidRPr="00A15DCB">
              <w:t>PUSCH-PathlossReferenceRS</w:t>
            </w: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4AE6F0CA" w14:textId="77777777" w:rsidR="00F77F38" w:rsidRPr="00A15DCB" w:rsidRDefault="00F77F38" w:rsidP="00F77F38">
            <w:pPr>
              <w:pStyle w:val="TAL"/>
              <w:rPr>
                <w:lang w:eastAsia="zh-CN"/>
              </w:rPr>
            </w:pPr>
            <w:r w:rsidRPr="00A15DCB">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18B045E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779F6A" w14:textId="77777777" w:rsidR="00F77F38" w:rsidRPr="00A15DCB" w:rsidRDefault="00F77F38" w:rsidP="00F77F38">
            <w:pPr>
              <w:pStyle w:val="TAL"/>
            </w:pPr>
          </w:p>
        </w:tc>
      </w:tr>
      <w:tr w:rsidR="00C901E4" w:rsidRPr="00A15DCB" w14:paraId="1907EBA9"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E877691" w14:textId="77777777" w:rsidR="00C901E4" w:rsidRPr="00A15DCB" w:rsidRDefault="00C901E4" w:rsidP="00C901E4">
            <w:pPr>
              <w:pStyle w:val="TAL"/>
              <w:rPr>
                <w:lang w:eastAsia="zh-CN"/>
              </w:rPr>
            </w:pPr>
            <w:r w:rsidRPr="00A15DCB">
              <w:rPr>
                <w:lang w:eastAsia="en-US"/>
              </w:rPr>
              <w:t xml:space="preserve">      </w:t>
            </w:r>
            <w:r w:rsidRPr="00A15DCB">
              <w:t xml:space="preserve">PUSCH-PathlossReferenceRS[1] </w:t>
            </w:r>
            <w:r w:rsidRPr="00A15DCB">
              <w:rPr>
                <w:snapToGrid w:val="0"/>
                <w:lang w:eastAsia="en-US"/>
              </w:rPr>
              <w:t xml:space="preserve">SEQUENCE </w:t>
            </w: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DDC997A"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2F8C073" w14:textId="77777777" w:rsidR="00C901E4" w:rsidRPr="00A15DCB" w:rsidRDefault="00C901E4" w:rsidP="00C901E4">
            <w:pPr>
              <w:pStyle w:val="TAL"/>
            </w:pPr>
            <w:r w:rsidRPr="00A15DCB">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BFBE188" w14:textId="77777777" w:rsidR="00C901E4" w:rsidRPr="00A15DCB" w:rsidRDefault="00C901E4" w:rsidP="00C901E4">
            <w:pPr>
              <w:pStyle w:val="TAL"/>
            </w:pPr>
          </w:p>
        </w:tc>
      </w:tr>
      <w:tr w:rsidR="00C901E4" w:rsidRPr="00A15DCB" w14:paraId="1AC12320"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5FE87049" w14:textId="77777777" w:rsidR="00C901E4" w:rsidRPr="00A15DCB" w:rsidRDefault="00C901E4" w:rsidP="00C901E4">
            <w:pPr>
              <w:pStyle w:val="TAL"/>
              <w:rPr>
                <w:lang w:eastAsia="zh-CN"/>
              </w:rPr>
            </w:pPr>
            <w:r w:rsidRPr="00A15DCB">
              <w:rPr>
                <w:kern w:val="2"/>
              </w:rPr>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73287BB4"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31EAAC3"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A89FD23" w14:textId="77777777" w:rsidR="00C901E4" w:rsidRPr="00A15DCB" w:rsidRDefault="00C901E4" w:rsidP="00C901E4">
            <w:pPr>
              <w:pStyle w:val="TAL"/>
            </w:pPr>
          </w:p>
        </w:tc>
      </w:tr>
      <w:tr w:rsidR="00C901E4" w:rsidRPr="00A15DCB" w14:paraId="11D56EB4" w14:textId="77777777" w:rsidTr="00A73FF6">
        <w:tc>
          <w:tcPr>
            <w:tcW w:w="4535" w:type="dxa"/>
            <w:tcBorders>
              <w:top w:val="single" w:sz="4" w:space="0" w:color="auto"/>
              <w:left w:val="single" w:sz="4" w:space="0" w:color="auto"/>
              <w:bottom w:val="nil"/>
              <w:right w:val="single" w:sz="4" w:space="0" w:color="auto"/>
            </w:tcBorders>
            <w:hideMark/>
          </w:tcPr>
          <w:p w14:paraId="7E6D3C64" w14:textId="77777777" w:rsidR="00C901E4" w:rsidRPr="00A15DCB" w:rsidRDefault="00C901E4" w:rsidP="00C901E4">
            <w:pPr>
              <w:pStyle w:val="TAL"/>
              <w:rPr>
                <w:lang w:eastAsia="zh-CN"/>
              </w:rPr>
            </w:pPr>
            <w:r w:rsidRPr="00A15DCB">
              <w:rPr>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3FB2CA41" w14:textId="77777777" w:rsidR="00C901E4" w:rsidRPr="00A15DCB" w:rsidRDefault="00C901E4" w:rsidP="00C901E4">
            <w:pPr>
              <w:pStyle w:val="TAL"/>
            </w:pPr>
            <w:r w:rsidRPr="00A15DCB">
              <w:rPr>
                <w:kern w:val="2"/>
              </w:rPr>
              <w:t>1</w:t>
            </w:r>
          </w:p>
        </w:tc>
        <w:tc>
          <w:tcPr>
            <w:tcW w:w="1700" w:type="dxa"/>
            <w:tcBorders>
              <w:top w:val="single" w:sz="4" w:space="0" w:color="auto"/>
              <w:left w:val="single" w:sz="4" w:space="0" w:color="auto"/>
              <w:bottom w:val="single" w:sz="4" w:space="0" w:color="auto"/>
              <w:right w:val="single" w:sz="4" w:space="0" w:color="auto"/>
            </w:tcBorders>
          </w:tcPr>
          <w:p w14:paraId="4905F841"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511AAE3" w14:textId="45AC14D6" w:rsidR="00C901E4" w:rsidRPr="00A15DCB" w:rsidRDefault="00C901E4" w:rsidP="00C901E4">
            <w:pPr>
              <w:pStyle w:val="TAL"/>
              <w:rPr>
                <w:lang w:eastAsia="zh-CN"/>
              </w:rPr>
            </w:pPr>
            <w:r w:rsidRPr="00A15DCB">
              <w:rPr>
                <w:lang w:eastAsia="zh-CN"/>
              </w:rPr>
              <w:t>Step1,</w:t>
            </w:r>
            <w:r w:rsidR="0056560E" w:rsidRPr="00A15DCB">
              <w:rPr>
                <w:lang w:eastAsia="zh-CN"/>
              </w:rPr>
              <w:t xml:space="preserve"> </w:t>
            </w:r>
            <w:r w:rsidRPr="00A15DCB">
              <w:rPr>
                <w:lang w:eastAsia="zh-CN"/>
              </w:rPr>
              <w:t>Step17</w:t>
            </w:r>
          </w:p>
        </w:tc>
      </w:tr>
      <w:tr w:rsidR="00C901E4" w:rsidRPr="00A15DCB" w14:paraId="4C6DA127" w14:textId="77777777" w:rsidTr="00A73FF6">
        <w:tc>
          <w:tcPr>
            <w:tcW w:w="4535" w:type="dxa"/>
            <w:tcBorders>
              <w:top w:val="nil"/>
              <w:left w:val="single" w:sz="4" w:space="0" w:color="auto"/>
              <w:bottom w:val="single" w:sz="4" w:space="0" w:color="auto"/>
              <w:right w:val="single" w:sz="4" w:space="0" w:color="auto"/>
            </w:tcBorders>
          </w:tcPr>
          <w:p w14:paraId="4404B79F" w14:textId="77777777" w:rsidR="00C901E4" w:rsidRPr="00A15DCB"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04052C80" w14:textId="77777777" w:rsidR="00C901E4" w:rsidRPr="00A15DCB" w:rsidRDefault="00C901E4" w:rsidP="00C901E4">
            <w:pPr>
              <w:pStyle w:val="TAL"/>
              <w:rPr>
                <w:kern w:val="2"/>
                <w:lang w:eastAsia="zh-CN"/>
              </w:rPr>
            </w:pPr>
            <w:r w:rsidRPr="00A15DCB">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5588E6E4"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0EA21B" w14:textId="77777777" w:rsidR="00C901E4" w:rsidRPr="00A15DCB" w:rsidRDefault="00C901E4" w:rsidP="00C901E4">
            <w:pPr>
              <w:pStyle w:val="TAL"/>
              <w:rPr>
                <w:lang w:eastAsia="zh-CN"/>
              </w:rPr>
            </w:pPr>
            <w:r w:rsidRPr="00A15DCB">
              <w:rPr>
                <w:lang w:eastAsia="zh-CN"/>
              </w:rPr>
              <w:t>Step8</w:t>
            </w:r>
          </w:p>
        </w:tc>
      </w:tr>
      <w:tr w:rsidR="00C901E4" w:rsidRPr="00A15DCB" w14:paraId="5E34EF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4CC299E"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7654859"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3954FC8"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227024" w14:textId="77777777" w:rsidR="00C901E4" w:rsidRPr="00A15DCB" w:rsidRDefault="00C901E4" w:rsidP="00C901E4">
            <w:pPr>
              <w:pStyle w:val="TAL"/>
            </w:pPr>
          </w:p>
        </w:tc>
      </w:tr>
      <w:tr w:rsidR="00C901E4" w:rsidRPr="00A15DCB" w14:paraId="568A55A0"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FDB3DC0" w14:textId="77777777" w:rsidR="00C901E4" w:rsidRPr="00A15DCB" w:rsidRDefault="00C901E4" w:rsidP="00070E77">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8DCC54C" w14:textId="77777777" w:rsidR="00C901E4" w:rsidRPr="00A15DCB"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89A038"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72D4533E" w14:textId="77777777" w:rsidR="00C901E4" w:rsidRPr="00A15DCB" w:rsidRDefault="00C901E4" w:rsidP="00070E77">
            <w:pPr>
              <w:pStyle w:val="TAL"/>
            </w:pPr>
          </w:p>
        </w:tc>
      </w:tr>
      <w:tr w:rsidR="00C901E4" w:rsidRPr="00A15DCB" w14:paraId="1FAEB42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403CEBE"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711F0CE9"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3F483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9C18240" w14:textId="77777777" w:rsidR="00C901E4" w:rsidRPr="00A15DCB" w:rsidRDefault="00C901E4" w:rsidP="00C901E4">
            <w:pPr>
              <w:pStyle w:val="TAL"/>
            </w:pPr>
          </w:p>
        </w:tc>
      </w:tr>
      <w:tr w:rsidR="00C901E4" w:rsidRPr="00A15DCB" w14:paraId="50ACDC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423362"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2B9E9B3"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1477396"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2A091F" w14:textId="77777777" w:rsidR="00C901E4" w:rsidRPr="00A15DCB" w:rsidRDefault="00C901E4" w:rsidP="00C901E4">
            <w:pPr>
              <w:pStyle w:val="TAL"/>
            </w:pPr>
          </w:p>
        </w:tc>
      </w:tr>
      <w:tr w:rsidR="00C901E4" w:rsidRPr="00A15DCB" w14:paraId="3C3C356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A64042"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EFBEADD"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DCD50"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C6A7CA3" w14:textId="77777777" w:rsidR="00C901E4" w:rsidRPr="00A15DCB" w:rsidRDefault="00C901E4" w:rsidP="00C901E4">
            <w:pPr>
              <w:pStyle w:val="TAL"/>
            </w:pPr>
          </w:p>
        </w:tc>
      </w:tr>
    </w:tbl>
    <w:p w14:paraId="6CD8C4F8" w14:textId="77777777" w:rsidR="00F8597B" w:rsidRPr="00A15DCB" w:rsidRDefault="00F8597B" w:rsidP="00F8597B"/>
    <w:p w14:paraId="53094C2A" w14:textId="77777777" w:rsidR="00376948" w:rsidRPr="00A15DCB" w:rsidRDefault="00376948" w:rsidP="00376948">
      <w:pPr>
        <w:pStyle w:val="Heading5"/>
      </w:pPr>
      <w:bookmarkStart w:id="50" w:name="_Toc21103089"/>
      <w:bookmarkStart w:id="51" w:name="_Toc29233426"/>
      <w:bookmarkStart w:id="52" w:name="_Toc29462031"/>
      <w:bookmarkStart w:id="53" w:name="_Toc36158008"/>
      <w:r w:rsidRPr="00A15DCB">
        <w:t>7.1.1.1.5</w:t>
      </w:r>
      <w:r w:rsidRPr="00A15DCB">
        <w:tab/>
        <w:t>Random access procedure / Successful / Supplementary Uplink</w:t>
      </w:r>
      <w:bookmarkEnd w:id="50"/>
      <w:bookmarkEnd w:id="51"/>
      <w:bookmarkEnd w:id="52"/>
      <w:bookmarkEnd w:id="53"/>
    </w:p>
    <w:p w14:paraId="26BBBAA8" w14:textId="77777777" w:rsidR="00376948" w:rsidRPr="00A15DCB" w:rsidRDefault="00376948" w:rsidP="00376948">
      <w:pPr>
        <w:pStyle w:val="H6"/>
        <w:rPr>
          <w:lang w:eastAsia="zh-CN"/>
        </w:rPr>
      </w:pPr>
      <w:r w:rsidRPr="00A15DCB">
        <w:rPr>
          <w:lang w:eastAsia="zh-CN"/>
        </w:rPr>
        <w:t>7.1.1.1.5.1</w:t>
      </w:r>
      <w:r w:rsidRPr="00A15DCB">
        <w:rPr>
          <w:lang w:eastAsia="zh-CN"/>
        </w:rPr>
        <w:tab/>
        <w:t>Test Purpose (TP)</w:t>
      </w:r>
    </w:p>
    <w:p w14:paraId="0AF478E1" w14:textId="77777777" w:rsidR="00376948" w:rsidRPr="00A15DCB" w:rsidRDefault="00376948" w:rsidP="00376948">
      <w:pPr>
        <w:pStyle w:val="H6"/>
        <w:rPr>
          <w:lang w:eastAsia="zh-CN"/>
        </w:rPr>
      </w:pPr>
      <w:r w:rsidRPr="00A15DCB">
        <w:rPr>
          <w:lang w:eastAsia="zh-CN"/>
        </w:rPr>
        <w:t>(1)</w:t>
      </w:r>
    </w:p>
    <w:p w14:paraId="5FCE0BE7" w14:textId="77777777" w:rsidR="00376948" w:rsidRPr="00A15DCB" w:rsidRDefault="00376948" w:rsidP="000F43FF">
      <w:pPr>
        <w:pStyle w:val="PL"/>
        <w:rPr>
          <w:noProof w:val="0"/>
          <w:lang w:eastAsia="zh-CN"/>
        </w:rPr>
      </w:pPr>
      <w:r w:rsidRPr="00A15DCB">
        <w:rPr>
          <w:b/>
          <w:noProof w:val="0"/>
          <w:lang w:eastAsia="zh-CN"/>
        </w:rPr>
        <w:t>with</w:t>
      </w:r>
      <w:r w:rsidRPr="00A15DCB">
        <w:rPr>
          <w:noProof w:val="0"/>
          <w:lang w:eastAsia="zh-CN"/>
        </w:rPr>
        <w:t xml:space="preserve"> { UE in RRC_CONNECTED state with supplementa</w:t>
      </w:r>
      <w:r w:rsidR="009B1311" w:rsidRPr="00A15DCB">
        <w:rPr>
          <w:noProof w:val="0"/>
          <w:lang w:eastAsia="zh-CN"/>
        </w:rPr>
        <w:t>ry</w:t>
      </w:r>
      <w:r w:rsidRPr="00A15DCB">
        <w:rPr>
          <w:noProof w:val="0"/>
          <w:lang w:eastAsia="zh-CN"/>
        </w:rPr>
        <w:t xml:space="preserve"> uplink configured and RACH procedure is triggered }</w:t>
      </w:r>
    </w:p>
    <w:p w14:paraId="7EAB97A6" w14:textId="77777777" w:rsidR="00376948" w:rsidRPr="00A15DCB" w:rsidRDefault="00376948" w:rsidP="000F43FF">
      <w:pPr>
        <w:pStyle w:val="PL"/>
        <w:rPr>
          <w:noProof w:val="0"/>
          <w:lang w:eastAsia="zh-CN"/>
        </w:rPr>
      </w:pPr>
      <w:r w:rsidRPr="00A15DCB">
        <w:rPr>
          <w:b/>
          <w:noProof w:val="0"/>
          <w:lang w:eastAsia="zh-CN"/>
        </w:rPr>
        <w:t>ensure</w:t>
      </w:r>
      <w:r w:rsidRPr="00A15DCB">
        <w:rPr>
          <w:noProof w:val="0"/>
          <w:lang w:eastAsia="zh-CN"/>
        </w:rPr>
        <w:t xml:space="preserve"> </w:t>
      </w:r>
      <w:r w:rsidRPr="00A15DCB">
        <w:rPr>
          <w:b/>
          <w:noProof w:val="0"/>
          <w:lang w:eastAsia="zh-CN"/>
        </w:rPr>
        <w:t>that</w:t>
      </w:r>
      <w:r w:rsidRPr="00A15DCB">
        <w:rPr>
          <w:noProof w:val="0"/>
          <w:lang w:eastAsia="zh-CN"/>
        </w:rPr>
        <w:t xml:space="preserve"> {</w:t>
      </w:r>
    </w:p>
    <w:p w14:paraId="17E5A961" w14:textId="77777777" w:rsidR="00376948" w:rsidRPr="00A15DCB" w:rsidRDefault="00376948" w:rsidP="000F43FF">
      <w:pPr>
        <w:pStyle w:val="PL"/>
        <w:rPr>
          <w:noProof w:val="0"/>
          <w:lang w:eastAsia="zh-CN"/>
        </w:rPr>
      </w:pPr>
      <w:r w:rsidRPr="00A15DCB">
        <w:rPr>
          <w:noProof w:val="0"/>
          <w:lang w:eastAsia="zh-CN"/>
        </w:rPr>
        <w:t xml:space="preserve">  </w:t>
      </w:r>
      <w:r w:rsidRPr="00A15DCB">
        <w:rPr>
          <w:b/>
          <w:noProof w:val="0"/>
          <w:lang w:eastAsia="zh-CN"/>
        </w:rPr>
        <w:t>when</w:t>
      </w:r>
      <w:r w:rsidRPr="00A15DCB">
        <w:rPr>
          <w:noProof w:val="0"/>
          <w:lang w:eastAsia="zh-CN"/>
        </w:rPr>
        <w:t xml:space="preserve"> { RSRP of the downlink pathloss reference is less than </w:t>
      </w:r>
      <w:r w:rsidRPr="00A15DCB">
        <w:rPr>
          <w:i/>
          <w:noProof w:val="0"/>
          <w:lang w:eastAsia="zh-CN"/>
        </w:rPr>
        <w:t xml:space="preserve">rsrp-ThresholdSSB-SUL </w:t>
      </w:r>
      <w:r w:rsidRPr="00A15DCB">
        <w:rPr>
          <w:noProof w:val="0"/>
          <w:lang w:eastAsia="zh-CN"/>
        </w:rPr>
        <w:t>}</w:t>
      </w:r>
    </w:p>
    <w:p w14:paraId="609F9B45" w14:textId="77777777" w:rsidR="00376948" w:rsidRPr="00A15DCB" w:rsidRDefault="00376948" w:rsidP="000F43FF">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w:t>
      </w:r>
      <w:r w:rsidR="009B1311" w:rsidRPr="00A15DCB">
        <w:rPr>
          <w:noProof w:val="0"/>
          <w:lang w:eastAsia="zh-CN"/>
        </w:rPr>
        <w:t>performs</w:t>
      </w:r>
      <w:r w:rsidRPr="00A15DCB">
        <w:rPr>
          <w:noProof w:val="0"/>
          <w:lang w:eastAsia="zh-CN"/>
        </w:rPr>
        <w:t xml:space="preserve"> the Random Access Procedure </w:t>
      </w:r>
      <w:r w:rsidR="009B1311" w:rsidRPr="00A15DCB">
        <w:rPr>
          <w:noProof w:val="0"/>
          <w:lang w:eastAsia="zh-CN"/>
        </w:rPr>
        <w:t>o</w:t>
      </w:r>
      <w:r w:rsidRPr="00A15DCB">
        <w:rPr>
          <w:noProof w:val="0"/>
          <w:lang w:eastAsia="zh-CN"/>
        </w:rPr>
        <w:t xml:space="preserve">n </w:t>
      </w:r>
      <w:r w:rsidR="009B1311" w:rsidRPr="00A15DCB">
        <w:rPr>
          <w:noProof w:val="0"/>
          <w:lang w:eastAsia="zh-CN"/>
        </w:rPr>
        <w:t xml:space="preserve">the </w:t>
      </w:r>
      <w:r w:rsidRPr="00A15DCB">
        <w:rPr>
          <w:noProof w:val="0"/>
          <w:lang w:eastAsia="zh-CN"/>
        </w:rPr>
        <w:t>Supplementary Uplink carrier }</w:t>
      </w:r>
    </w:p>
    <w:p w14:paraId="66148646" w14:textId="77777777" w:rsidR="00376948" w:rsidRPr="00A15DCB" w:rsidRDefault="00376948" w:rsidP="000F43FF">
      <w:pPr>
        <w:pStyle w:val="PL"/>
        <w:rPr>
          <w:noProof w:val="0"/>
          <w:lang w:eastAsia="zh-CN"/>
        </w:rPr>
      </w:pPr>
      <w:r w:rsidRPr="00A15DCB">
        <w:rPr>
          <w:noProof w:val="0"/>
          <w:lang w:eastAsia="zh-CN"/>
        </w:rPr>
        <w:t xml:space="preserve">            }</w:t>
      </w:r>
    </w:p>
    <w:p w14:paraId="77EB2DF8" w14:textId="77777777" w:rsidR="000F43FF" w:rsidRPr="00A15DCB" w:rsidRDefault="000F43FF" w:rsidP="000F43FF">
      <w:pPr>
        <w:pStyle w:val="PL"/>
        <w:rPr>
          <w:noProof w:val="0"/>
          <w:lang w:eastAsia="zh-CN"/>
        </w:rPr>
      </w:pPr>
    </w:p>
    <w:p w14:paraId="7C6CB45D" w14:textId="77777777" w:rsidR="000F43FF" w:rsidRPr="00A15DCB" w:rsidRDefault="000F43FF" w:rsidP="000F43FF">
      <w:pPr>
        <w:pStyle w:val="H6"/>
        <w:rPr>
          <w:lang w:eastAsia="zh-CN"/>
        </w:rPr>
      </w:pPr>
      <w:r w:rsidRPr="00A15DCB">
        <w:rPr>
          <w:lang w:eastAsia="zh-CN"/>
        </w:rPr>
        <w:t>(2)</w:t>
      </w:r>
    </w:p>
    <w:p w14:paraId="71504227" w14:textId="77777777" w:rsidR="000F43FF" w:rsidRPr="00A15DCB" w:rsidRDefault="000F43FF" w:rsidP="000F43FF">
      <w:pPr>
        <w:pStyle w:val="PL"/>
        <w:rPr>
          <w:noProof w:val="0"/>
          <w:lang w:eastAsia="zh-CN"/>
        </w:rPr>
      </w:pPr>
      <w:r w:rsidRPr="00A15DCB">
        <w:rPr>
          <w:b/>
          <w:noProof w:val="0"/>
          <w:lang w:eastAsia="zh-CN"/>
        </w:rPr>
        <w:t>with</w:t>
      </w:r>
      <w:r w:rsidRPr="00A15DCB">
        <w:rPr>
          <w:noProof w:val="0"/>
          <w:lang w:eastAsia="zh-CN"/>
        </w:rPr>
        <w:t xml:space="preserve"> { UE in RRC_CONNECTED state with supplementary uplink and uplink on SUL carrier}</w:t>
      </w:r>
    </w:p>
    <w:p w14:paraId="2F06C170" w14:textId="77777777" w:rsidR="000F43FF" w:rsidRPr="00A15DCB" w:rsidRDefault="000F43FF" w:rsidP="000F43FF">
      <w:pPr>
        <w:pStyle w:val="PL"/>
        <w:rPr>
          <w:noProof w:val="0"/>
          <w:lang w:eastAsia="zh-CN"/>
        </w:rPr>
      </w:pPr>
      <w:r w:rsidRPr="00A15DCB">
        <w:rPr>
          <w:b/>
          <w:noProof w:val="0"/>
          <w:lang w:eastAsia="zh-CN"/>
        </w:rPr>
        <w:t>ensure</w:t>
      </w:r>
      <w:r w:rsidRPr="00A15DCB">
        <w:rPr>
          <w:noProof w:val="0"/>
          <w:lang w:eastAsia="zh-CN"/>
        </w:rPr>
        <w:t xml:space="preserve"> </w:t>
      </w:r>
      <w:r w:rsidRPr="00A15DCB">
        <w:rPr>
          <w:b/>
          <w:noProof w:val="0"/>
          <w:lang w:eastAsia="zh-CN"/>
        </w:rPr>
        <w:t>that</w:t>
      </w:r>
      <w:r w:rsidRPr="00A15DCB">
        <w:rPr>
          <w:noProof w:val="0"/>
          <w:lang w:eastAsia="zh-CN"/>
        </w:rPr>
        <w:t xml:space="preserve"> {</w:t>
      </w:r>
    </w:p>
    <w:p w14:paraId="3137B57D" w14:textId="77777777" w:rsidR="000F43FF" w:rsidRPr="00A15DCB" w:rsidRDefault="000F43FF" w:rsidP="000F43FF">
      <w:pPr>
        <w:pStyle w:val="PL"/>
        <w:rPr>
          <w:noProof w:val="0"/>
          <w:lang w:eastAsia="zh-CN"/>
        </w:rPr>
      </w:pPr>
      <w:r w:rsidRPr="00A15DCB">
        <w:rPr>
          <w:noProof w:val="0"/>
          <w:lang w:eastAsia="zh-CN"/>
        </w:rPr>
        <w:t xml:space="preserve">  </w:t>
      </w:r>
      <w:r w:rsidRPr="00A15DCB">
        <w:rPr>
          <w:b/>
          <w:noProof w:val="0"/>
          <w:lang w:eastAsia="zh-CN"/>
        </w:rPr>
        <w:t>when</w:t>
      </w:r>
      <w:r w:rsidRPr="00A15DCB">
        <w:rPr>
          <w:noProof w:val="0"/>
          <w:lang w:eastAsia="zh-CN"/>
        </w:rPr>
        <w:t xml:space="preserve"> { UE receives DCI indicating transmission on NUL carrier</w:t>
      </w:r>
      <w:r w:rsidRPr="00A15DCB">
        <w:rPr>
          <w:i/>
          <w:noProof w:val="0"/>
          <w:lang w:eastAsia="zh-CN"/>
        </w:rPr>
        <w:t xml:space="preserve"> </w:t>
      </w:r>
      <w:r w:rsidRPr="00A15DCB">
        <w:rPr>
          <w:noProof w:val="0"/>
          <w:lang w:eastAsia="zh-CN"/>
        </w:rPr>
        <w:t>}</w:t>
      </w:r>
    </w:p>
    <w:p w14:paraId="413A410B" w14:textId="77777777" w:rsidR="000F43FF" w:rsidRPr="00A15DCB" w:rsidRDefault="000F43FF" w:rsidP="000F43FF">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transmits on NUL carrier }</w:t>
      </w:r>
    </w:p>
    <w:p w14:paraId="72DE2B85" w14:textId="77777777" w:rsidR="000F43FF" w:rsidRPr="00A15DCB" w:rsidRDefault="000F43FF" w:rsidP="000F43FF">
      <w:pPr>
        <w:pStyle w:val="PL"/>
        <w:rPr>
          <w:noProof w:val="0"/>
          <w:lang w:eastAsia="zh-CN"/>
        </w:rPr>
      </w:pPr>
      <w:r w:rsidRPr="00A15DCB">
        <w:rPr>
          <w:noProof w:val="0"/>
          <w:lang w:eastAsia="zh-CN"/>
        </w:rPr>
        <w:t xml:space="preserve">            }</w:t>
      </w:r>
    </w:p>
    <w:p w14:paraId="2FEC86E8" w14:textId="77777777" w:rsidR="000F43FF" w:rsidRPr="00A15DCB" w:rsidRDefault="000F43FF" w:rsidP="000F43FF">
      <w:pPr>
        <w:pStyle w:val="PL"/>
        <w:rPr>
          <w:bCs/>
          <w:noProof w:val="0"/>
        </w:rPr>
      </w:pPr>
    </w:p>
    <w:p w14:paraId="31D46ABD" w14:textId="77777777" w:rsidR="00376948" w:rsidRPr="00A15DCB" w:rsidRDefault="00376948" w:rsidP="00376948">
      <w:pPr>
        <w:pStyle w:val="H6"/>
        <w:rPr>
          <w:lang w:eastAsia="zh-CN"/>
        </w:rPr>
      </w:pPr>
      <w:r w:rsidRPr="00A15DCB">
        <w:rPr>
          <w:lang w:eastAsia="zh-CN"/>
        </w:rPr>
        <w:lastRenderedPageBreak/>
        <w:t>7.1.1.1.5.2</w:t>
      </w:r>
      <w:r w:rsidRPr="00A15DCB">
        <w:rPr>
          <w:lang w:eastAsia="zh-CN"/>
        </w:rPr>
        <w:tab/>
        <w:t>Conformance requirements</w:t>
      </w:r>
    </w:p>
    <w:p w14:paraId="3D0F9C5E" w14:textId="77777777" w:rsidR="00376948" w:rsidRPr="00A15DCB" w:rsidRDefault="00376948" w:rsidP="00376948">
      <w:r w:rsidRPr="00A15DCB">
        <w:t>References: The conformance requirements covered in the present TC are specified in TS 38.321: clause 5.1.1 and clause 5.16. Unless otherwise stated these are Rel-15 requirements.</w:t>
      </w:r>
    </w:p>
    <w:p w14:paraId="1AEE9579" w14:textId="77777777" w:rsidR="00376948" w:rsidRPr="00A15DCB" w:rsidRDefault="00376948" w:rsidP="00376948">
      <w:r w:rsidRPr="00A15DCB">
        <w:t>[TS 38.321, clause 5.1.1]</w:t>
      </w:r>
    </w:p>
    <w:p w14:paraId="4DE8F5D5" w14:textId="77777777" w:rsidR="00376948" w:rsidRPr="00A15DCB" w:rsidRDefault="00376948" w:rsidP="00376948">
      <w:r w:rsidRPr="00A15DCB">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A15DCB">
        <w:rPr>
          <w:i/>
        </w:rPr>
        <w:t>ra-PreambleIndex</w:t>
      </w:r>
      <w:r w:rsidRPr="00A15DCB">
        <w:t xml:space="preserve"> different from 0b000000.</w:t>
      </w:r>
    </w:p>
    <w:p w14:paraId="7D2BD307" w14:textId="77777777" w:rsidR="00376948" w:rsidRPr="00A15DCB" w:rsidRDefault="00376948" w:rsidP="00376948">
      <w:pPr>
        <w:pStyle w:val="NO"/>
      </w:pPr>
      <w:r w:rsidRPr="00A15DCB">
        <w:t>NOTE 1:</w:t>
      </w:r>
      <w:r w:rsidRPr="00A15DCB">
        <w:tab/>
        <w:t>If a new Random Access procedure</w:t>
      </w:r>
      <w:r w:rsidR="009B1311" w:rsidRPr="00A15DCB">
        <w:rPr>
          <w:lang w:eastAsia="ko-KR"/>
        </w:rPr>
        <w:t xml:space="preserve"> is triggered</w:t>
      </w:r>
      <w:r w:rsidRPr="00A15DCB">
        <w:t xml:space="preserve"> while another is already ongoing in the MAC entity, it is up to UE implementation whether to continue with the ongoing procedure or start with the new procedure (e.g. for SI request).</w:t>
      </w:r>
    </w:p>
    <w:p w14:paraId="154BADE7" w14:textId="77777777" w:rsidR="00376948" w:rsidRPr="00A15DCB" w:rsidRDefault="00376948" w:rsidP="00376948">
      <w:r w:rsidRPr="00A15DCB">
        <w:t>RRC configures the following parameters for the Random Access procedure:</w:t>
      </w:r>
    </w:p>
    <w:p w14:paraId="135B4239" w14:textId="77777777" w:rsidR="00376948" w:rsidRPr="00A15DCB" w:rsidRDefault="00376948" w:rsidP="00376948">
      <w:pPr>
        <w:pStyle w:val="B1"/>
      </w:pPr>
      <w:r w:rsidRPr="00A15DCB">
        <w:t>-</w:t>
      </w:r>
      <w:r w:rsidRPr="00A15DCB">
        <w:tab/>
      </w:r>
      <w:r w:rsidRPr="00A15DCB">
        <w:rPr>
          <w:i/>
        </w:rPr>
        <w:t>prach-Config</w:t>
      </w:r>
      <w:r w:rsidR="009B1311" w:rsidRPr="00A15DCB">
        <w:rPr>
          <w:i/>
          <w:lang w:eastAsia="ko-KR"/>
        </w:rPr>
        <w:t>uration</w:t>
      </w:r>
      <w:r w:rsidRPr="00A15DCB">
        <w:rPr>
          <w:i/>
        </w:rPr>
        <w:t>Index</w:t>
      </w:r>
      <w:r w:rsidRPr="00A15DCB">
        <w:t>: the available set of PRACH occasions for the transmission of the Random Access Preamble;</w:t>
      </w:r>
    </w:p>
    <w:p w14:paraId="2F084D3D" w14:textId="77777777" w:rsidR="00376948" w:rsidRPr="00A15DCB" w:rsidRDefault="00376948" w:rsidP="00376948">
      <w:pPr>
        <w:pStyle w:val="B1"/>
      </w:pPr>
      <w:r w:rsidRPr="00A15DCB">
        <w:t>-</w:t>
      </w:r>
      <w:r w:rsidRPr="00A15DCB">
        <w:tab/>
      </w:r>
      <w:r w:rsidRPr="00A15DCB">
        <w:rPr>
          <w:i/>
        </w:rPr>
        <w:t>preambleReceivedTargetPower</w:t>
      </w:r>
      <w:r w:rsidRPr="00A15DCB">
        <w:t>: initial Random Access Preamble power;</w:t>
      </w:r>
    </w:p>
    <w:p w14:paraId="6C87F067" w14:textId="77777777" w:rsidR="00376948" w:rsidRPr="00A15DCB" w:rsidRDefault="00376948" w:rsidP="00376948">
      <w:pPr>
        <w:pStyle w:val="B1"/>
      </w:pPr>
      <w:r w:rsidRPr="00A15DCB">
        <w:t>-</w:t>
      </w:r>
      <w:r w:rsidRPr="00A15DCB">
        <w:tab/>
      </w:r>
      <w:r w:rsidRPr="00A15DCB">
        <w:rPr>
          <w:i/>
        </w:rPr>
        <w:t>rsrp-ThresholdSSB</w:t>
      </w:r>
      <w:r w:rsidRPr="00A15DCB">
        <w:t>: an RSRP threshold for the selection of the SSB</w:t>
      </w:r>
      <w:r w:rsidR="009B1311" w:rsidRPr="00A15DCB">
        <w:rPr>
          <w:lang w:eastAsia="ko-KR"/>
        </w:rPr>
        <w:t>.</w:t>
      </w:r>
      <w:r w:rsidRPr="00A15DCB">
        <w:t xml:space="preserve"> If the Random Access procedure is initiated for beam failure recovery, </w:t>
      </w:r>
      <w:r w:rsidRPr="00A15DCB">
        <w:rPr>
          <w:i/>
        </w:rPr>
        <w:t>rsrp-ThresholdSSB</w:t>
      </w:r>
      <w:r w:rsidRPr="00A15DCB">
        <w:t xml:space="preserve"> </w:t>
      </w:r>
      <w:r w:rsidR="009B1311" w:rsidRPr="00A15DCB">
        <w:rPr>
          <w:lang w:eastAsia="zh-CN"/>
        </w:rPr>
        <w:t xml:space="preserve">used for the selection of the </w:t>
      </w:r>
      <w:r w:rsidR="009B1311" w:rsidRPr="00A15DCB">
        <w:rPr>
          <w:lang w:eastAsia="ko-KR"/>
        </w:rPr>
        <w:t xml:space="preserve">SSB within </w:t>
      </w:r>
      <w:r w:rsidR="009B1311" w:rsidRPr="00A15DCB">
        <w:rPr>
          <w:i/>
          <w:lang w:eastAsia="ko-KR"/>
        </w:rPr>
        <w:t>candidateBeamRSList</w:t>
      </w:r>
      <w:r w:rsidR="009B1311" w:rsidRPr="00A15DCB">
        <w:t xml:space="preserve"> </w:t>
      </w:r>
      <w:r w:rsidRPr="00A15DCB">
        <w:t xml:space="preserve">refers to </w:t>
      </w:r>
      <w:r w:rsidRPr="00A15DCB">
        <w:rPr>
          <w:i/>
        </w:rPr>
        <w:t>rsrp-ThresholdSSB</w:t>
      </w:r>
      <w:r w:rsidRPr="00A15DCB">
        <w:t xml:space="preserve"> in </w:t>
      </w:r>
      <w:r w:rsidRPr="00A15DCB">
        <w:rPr>
          <w:i/>
        </w:rPr>
        <w:t>BeamFailureRecoveryConfig</w:t>
      </w:r>
      <w:r w:rsidRPr="00A15DCB">
        <w:t xml:space="preserve"> IE;</w:t>
      </w:r>
    </w:p>
    <w:p w14:paraId="361E980E" w14:textId="77777777" w:rsidR="00376948" w:rsidRPr="00A15DCB" w:rsidRDefault="00376948" w:rsidP="00376948">
      <w:pPr>
        <w:pStyle w:val="B1"/>
      </w:pPr>
      <w:r w:rsidRPr="00A15DCB">
        <w:t>-</w:t>
      </w:r>
      <w:r w:rsidRPr="00A15DCB">
        <w:tab/>
      </w:r>
      <w:r w:rsidRPr="00A15DCB">
        <w:rPr>
          <w:i/>
        </w:rPr>
        <w:t>rsrp-ThresholdCSI-RS</w:t>
      </w:r>
      <w:r w:rsidRPr="00A15DCB">
        <w:t>: an RSRP threshold for the selection of CSI-RS</w:t>
      </w:r>
      <w:r w:rsidR="009B1311" w:rsidRPr="00A15DCB">
        <w:t>.</w:t>
      </w:r>
      <w:r w:rsidRPr="00A15DCB">
        <w:t xml:space="preserve"> If the Random Access procedure is initiated for beam failure recovery, </w:t>
      </w:r>
      <w:r w:rsidRPr="00A15DCB">
        <w:rPr>
          <w:i/>
        </w:rPr>
        <w:t>rsrp-ThresholdCSI-RS</w:t>
      </w:r>
      <w:r w:rsidRPr="00A15DCB">
        <w:t xml:space="preserve"> </w:t>
      </w:r>
      <w:r w:rsidR="009B1311" w:rsidRPr="00A15DCB">
        <w:rPr>
          <w:lang w:eastAsia="ko-KR"/>
        </w:rPr>
        <w:t>is equal to</w:t>
      </w:r>
      <w:r w:rsidRPr="00A15DCB">
        <w:t xml:space="preserve"> </w:t>
      </w:r>
      <w:r w:rsidRPr="00A15DCB">
        <w:rPr>
          <w:i/>
        </w:rPr>
        <w:t>rsrp-ThresholdSSB</w:t>
      </w:r>
      <w:r w:rsidRPr="00A15DCB">
        <w:t xml:space="preserve"> in </w:t>
      </w:r>
      <w:r w:rsidRPr="00A15DCB">
        <w:rPr>
          <w:i/>
        </w:rPr>
        <w:t>BeamFailureRecoveryConfig</w:t>
      </w:r>
      <w:r w:rsidRPr="00A15DCB">
        <w:t xml:space="preserve"> IE</w:t>
      </w:r>
      <w:r w:rsidR="009B1311" w:rsidRPr="00A15DCB">
        <w:rPr>
          <w:lang w:eastAsia="ko-KR"/>
        </w:rPr>
        <w:t>;</w:t>
      </w:r>
    </w:p>
    <w:p w14:paraId="4EBC15A5" w14:textId="77777777" w:rsidR="00376948" w:rsidRPr="00A15DCB" w:rsidRDefault="00376948" w:rsidP="00376948">
      <w:pPr>
        <w:pStyle w:val="B1"/>
      </w:pPr>
      <w:r w:rsidRPr="00A15DCB">
        <w:t>-</w:t>
      </w:r>
      <w:r w:rsidRPr="00A15DCB">
        <w:tab/>
      </w:r>
      <w:r w:rsidRPr="00A15DCB">
        <w:rPr>
          <w:i/>
        </w:rPr>
        <w:t>rsrp-ThresholdSSB-SUL</w:t>
      </w:r>
      <w:r w:rsidRPr="00A15DCB">
        <w:t>: an RSRP threshold for the selection between the NUL carrier and the SUL carrier;</w:t>
      </w:r>
    </w:p>
    <w:p w14:paraId="20973C80" w14:textId="77777777" w:rsidR="009B1311" w:rsidRPr="00A15DCB" w:rsidRDefault="00376948" w:rsidP="009B1311">
      <w:pPr>
        <w:pStyle w:val="B1"/>
        <w:rPr>
          <w:lang w:eastAsia="ko-KR"/>
        </w:rPr>
      </w:pPr>
      <w:r w:rsidRPr="00A15DCB">
        <w:t>-</w:t>
      </w:r>
      <w:r w:rsidRPr="00A15DCB">
        <w:tab/>
      </w:r>
      <w:r w:rsidR="009B1311" w:rsidRPr="00A15DCB">
        <w:rPr>
          <w:i/>
          <w:lang w:eastAsia="ko-KR"/>
        </w:rPr>
        <w:t>candidateBeamRSList</w:t>
      </w:r>
      <w:r w:rsidRPr="00A15DCB">
        <w:t xml:space="preserve">: a </w:t>
      </w:r>
      <w:r w:rsidR="009B1311" w:rsidRPr="00A15DCB">
        <w:rPr>
          <w:lang w:eastAsia="ko-KR"/>
        </w:rPr>
        <w:t>list of reference signals (CSI</w:t>
      </w:r>
      <w:r w:rsidRPr="00A15DCB">
        <w:rPr>
          <w:i/>
        </w:rPr>
        <w:t>-RS</w:t>
      </w:r>
      <w:r w:rsidRPr="00A15DCB">
        <w:t xml:space="preserve"> </w:t>
      </w:r>
      <w:r w:rsidR="009B1311" w:rsidRPr="00A15DCB">
        <w:rPr>
          <w:lang w:eastAsia="ko-KR"/>
        </w:rPr>
        <w:t>and/or SSB) identifying</w:t>
      </w:r>
      <w:r w:rsidRPr="00A15DCB">
        <w:t xml:space="preserve"> the </w:t>
      </w:r>
      <w:r w:rsidR="009B1311" w:rsidRPr="00A15DCB">
        <w:rPr>
          <w:lang w:eastAsia="ko-KR"/>
        </w:rPr>
        <w:t xml:space="preserve">candidate beams for recovery and the associated </w:t>
      </w:r>
      <w:r w:rsidRPr="00A15DCB">
        <w:t xml:space="preserve">Random Access </w:t>
      </w:r>
      <w:r w:rsidR="009B1311" w:rsidRPr="00A15DCB">
        <w:rPr>
          <w:lang w:eastAsia="ko-KR"/>
        </w:rPr>
        <w:t>parameters;</w:t>
      </w:r>
    </w:p>
    <w:p w14:paraId="64F8C101" w14:textId="77777777" w:rsidR="00376948" w:rsidRPr="00A15DCB" w:rsidRDefault="009B1311" w:rsidP="009B1311">
      <w:pPr>
        <w:pStyle w:val="B1"/>
      </w:pPr>
      <w:r w:rsidRPr="00A15DCB">
        <w:rPr>
          <w:lang w:eastAsia="ko-KR"/>
        </w:rPr>
        <w:t>-</w:t>
      </w:r>
      <w:r w:rsidRPr="00A15DCB">
        <w:rPr>
          <w:lang w:eastAsia="ko-KR"/>
        </w:rPr>
        <w:tab/>
      </w:r>
      <w:r w:rsidRPr="00A15DCB">
        <w:rPr>
          <w:i/>
          <w:lang w:eastAsia="ko-KR"/>
        </w:rPr>
        <w:t>recoverySearchSpaceId</w:t>
      </w:r>
      <w:r w:rsidRPr="00A15DCB">
        <w:rPr>
          <w:lang w:eastAsia="ko-KR"/>
        </w:rPr>
        <w:t xml:space="preserve">: the search space identity for monitoring the response of the </w:t>
      </w:r>
      <w:r w:rsidR="00376948" w:rsidRPr="00A15DCB">
        <w:t>beam failure recovery</w:t>
      </w:r>
      <w:r w:rsidR="005F074D" w:rsidRPr="00A15DCB">
        <w:rPr>
          <w:lang w:eastAsia="ko-KR"/>
        </w:rPr>
        <w:t xml:space="preserve"> request</w:t>
      </w:r>
      <w:r w:rsidR="00376948" w:rsidRPr="00A15DCB">
        <w:t>;</w:t>
      </w:r>
    </w:p>
    <w:p w14:paraId="361140A5" w14:textId="77777777" w:rsidR="00376948" w:rsidRPr="00A15DCB" w:rsidRDefault="00376948" w:rsidP="00376948">
      <w:pPr>
        <w:pStyle w:val="B1"/>
      </w:pPr>
      <w:r w:rsidRPr="00A15DCB">
        <w:t>-</w:t>
      </w:r>
      <w:r w:rsidRPr="00A15DCB">
        <w:tab/>
      </w:r>
      <w:r w:rsidRPr="00A15DCB">
        <w:rPr>
          <w:i/>
        </w:rPr>
        <w:t>powerRampingStep</w:t>
      </w:r>
      <w:r w:rsidRPr="00A15DCB">
        <w:t>: the power-ramping factor;</w:t>
      </w:r>
    </w:p>
    <w:p w14:paraId="4EE9C864" w14:textId="77777777" w:rsidR="00376948" w:rsidRPr="00A15DCB" w:rsidRDefault="00376948" w:rsidP="00376948">
      <w:pPr>
        <w:pStyle w:val="B1"/>
      </w:pPr>
      <w:r w:rsidRPr="00A15DCB">
        <w:t>-</w:t>
      </w:r>
      <w:r w:rsidRPr="00A15DCB">
        <w:tab/>
      </w:r>
      <w:r w:rsidRPr="00A15DCB">
        <w:rPr>
          <w:i/>
        </w:rPr>
        <w:t>powerRampingStepHighPriority</w:t>
      </w:r>
      <w:r w:rsidRPr="00A15DCB">
        <w:t xml:space="preserve">: the power-ramping factor in case of </w:t>
      </w:r>
      <w:r w:rsidR="00FC7FBF" w:rsidRPr="00A15DCB">
        <w:rPr>
          <w:lang w:eastAsia="ko-KR"/>
        </w:rPr>
        <w:t>prioritized</w:t>
      </w:r>
      <w:r w:rsidRPr="00A15DCB">
        <w:t xml:space="preserve"> Random Access procedure;</w:t>
      </w:r>
    </w:p>
    <w:p w14:paraId="79B984FC" w14:textId="77777777" w:rsidR="00376948" w:rsidRPr="00A15DCB" w:rsidRDefault="00376948" w:rsidP="00376948">
      <w:pPr>
        <w:pStyle w:val="B1"/>
      </w:pPr>
      <w:r w:rsidRPr="00A15DCB">
        <w:t>-</w:t>
      </w:r>
      <w:r w:rsidRPr="00A15DCB">
        <w:tab/>
      </w:r>
      <w:r w:rsidRPr="00A15DCB">
        <w:rPr>
          <w:i/>
        </w:rPr>
        <w:t>scalingFactorBI</w:t>
      </w:r>
      <w:r w:rsidRPr="00A15DCB">
        <w:t xml:space="preserve">: a scaling factor for </w:t>
      </w:r>
      <w:r w:rsidR="00FC7FBF" w:rsidRPr="00A15DCB">
        <w:rPr>
          <w:lang w:eastAsia="ko-KR"/>
        </w:rPr>
        <w:t>prioritized</w:t>
      </w:r>
      <w:r w:rsidRPr="00A15DCB">
        <w:t xml:space="preserve"> Random Access procedure;</w:t>
      </w:r>
    </w:p>
    <w:p w14:paraId="5D2F9D86" w14:textId="77777777" w:rsidR="00376948" w:rsidRPr="00A15DCB" w:rsidRDefault="00376948" w:rsidP="00376948">
      <w:pPr>
        <w:pStyle w:val="B1"/>
      </w:pPr>
      <w:r w:rsidRPr="00A15DCB">
        <w:t>-</w:t>
      </w:r>
      <w:r w:rsidRPr="00A15DCB">
        <w:tab/>
      </w:r>
      <w:r w:rsidRPr="00A15DCB">
        <w:rPr>
          <w:i/>
        </w:rPr>
        <w:t>ra-PreambleIndex</w:t>
      </w:r>
      <w:r w:rsidRPr="00A15DCB">
        <w:t>: Random Access Preamble;</w:t>
      </w:r>
    </w:p>
    <w:p w14:paraId="06BAFFC4" w14:textId="77777777" w:rsidR="00376948" w:rsidRPr="00A15DCB" w:rsidRDefault="00376948" w:rsidP="00376948">
      <w:pPr>
        <w:pStyle w:val="B1"/>
      </w:pPr>
      <w:r w:rsidRPr="00A15DCB">
        <w:t>-</w:t>
      </w:r>
      <w:r w:rsidRPr="00A15DCB">
        <w:tab/>
      </w:r>
      <w:r w:rsidRPr="00A15DCB">
        <w:rPr>
          <w:i/>
        </w:rPr>
        <w:t>ra-ssb-OccasionMaskIndex</w:t>
      </w:r>
      <w:r w:rsidRPr="00A15DCB">
        <w:t>: defines PRACH occasion(s) associated with an SSB in which the MAC entity may transmit a Random Access Preamble (see clause 7.4);</w:t>
      </w:r>
    </w:p>
    <w:p w14:paraId="4EF2ACC3" w14:textId="77777777" w:rsidR="00376948" w:rsidRPr="00A15DCB" w:rsidRDefault="00376948" w:rsidP="00376948">
      <w:pPr>
        <w:pStyle w:val="B1"/>
      </w:pPr>
      <w:r w:rsidRPr="00A15DCB">
        <w:t>-</w:t>
      </w:r>
      <w:r w:rsidRPr="00A15DCB">
        <w:tab/>
      </w:r>
      <w:r w:rsidRPr="00A15DCB">
        <w:rPr>
          <w:i/>
        </w:rPr>
        <w:t>ra-OccasionList</w:t>
      </w:r>
      <w:r w:rsidRPr="00A15DCB">
        <w:t>: defines PRACH occasion(s) associated with a CSI-RS in which the MAC entity may transmit a Random Access Preamble;</w:t>
      </w:r>
    </w:p>
    <w:p w14:paraId="4EDA9546" w14:textId="77777777" w:rsidR="00FC7FBF" w:rsidRPr="00A15DCB" w:rsidRDefault="00FC7FBF" w:rsidP="00FC7FBF">
      <w:pPr>
        <w:pStyle w:val="B1"/>
        <w:rPr>
          <w:lang w:eastAsia="ko-KR"/>
        </w:rPr>
      </w:pPr>
      <w:r w:rsidRPr="00A15DCB">
        <w:rPr>
          <w:lang w:eastAsia="ko-KR"/>
        </w:rPr>
        <w:t>-</w:t>
      </w:r>
      <w:r w:rsidRPr="00A15DCB">
        <w:rPr>
          <w:lang w:eastAsia="ko-KR"/>
        </w:rPr>
        <w:tab/>
      </w:r>
      <w:r w:rsidRPr="00A15DCB">
        <w:rPr>
          <w:i/>
          <w:lang w:eastAsia="ko-KR"/>
        </w:rPr>
        <w:t>ra-PreambleStartIndex</w:t>
      </w:r>
      <w:r w:rsidRPr="00A15DCB">
        <w:rPr>
          <w:lang w:eastAsia="ko-KR"/>
        </w:rPr>
        <w:t>: the starting index of Random Access Preamble(s) for on-demand SI request;</w:t>
      </w:r>
    </w:p>
    <w:p w14:paraId="329D6F81" w14:textId="77777777" w:rsidR="00376948" w:rsidRPr="00A15DCB" w:rsidRDefault="00376948" w:rsidP="00376948">
      <w:pPr>
        <w:pStyle w:val="B1"/>
      </w:pPr>
      <w:r w:rsidRPr="00A15DCB">
        <w:t>-</w:t>
      </w:r>
      <w:r w:rsidRPr="00A15DCB">
        <w:tab/>
      </w:r>
      <w:r w:rsidRPr="00A15DCB">
        <w:rPr>
          <w:i/>
        </w:rPr>
        <w:t>preambleTransMax</w:t>
      </w:r>
      <w:r w:rsidRPr="00A15DCB">
        <w:t>: the maximum number of Random Access Preamble transmission;</w:t>
      </w:r>
    </w:p>
    <w:p w14:paraId="5CCB6FDE" w14:textId="77777777" w:rsidR="00376948" w:rsidRPr="00A15DCB" w:rsidRDefault="00376948" w:rsidP="00376948">
      <w:pPr>
        <w:pStyle w:val="B1"/>
      </w:pPr>
      <w:r w:rsidRPr="00A15DCB">
        <w:t>-</w:t>
      </w:r>
      <w:r w:rsidRPr="00A15DCB">
        <w:tab/>
      </w:r>
      <w:r w:rsidRPr="00A15DCB">
        <w:rPr>
          <w:i/>
        </w:rPr>
        <w:t>ssb-perRACH-OccasionAndCB-PreamblesPerSSB</w:t>
      </w:r>
      <w:r w:rsidR="00FC7FBF" w:rsidRPr="00A15DCB">
        <w:rPr>
          <w:lang w:eastAsia="ko-KR"/>
        </w:rPr>
        <w:t>:</w:t>
      </w:r>
      <w:r w:rsidRPr="00A15DCB">
        <w:t xml:space="preserve"> defines the number of SSBs mapped to each PRACH occasion and the number of</w:t>
      </w:r>
      <w:r w:rsidR="00FC7FBF" w:rsidRPr="00A15DCB">
        <w:rPr>
          <w:lang w:eastAsia="ko-KR"/>
        </w:rPr>
        <w:t xml:space="preserve"> contention-based</w:t>
      </w:r>
      <w:r w:rsidRPr="00A15DCB">
        <w:t xml:space="preserve"> Random Access Preambles mapped to each SSB;</w:t>
      </w:r>
    </w:p>
    <w:p w14:paraId="038F86D9" w14:textId="77777777" w:rsidR="00376948" w:rsidRPr="00A15DCB" w:rsidRDefault="00376948" w:rsidP="00376948">
      <w:pPr>
        <w:pStyle w:val="B1"/>
      </w:pPr>
      <w:r w:rsidRPr="00A15DCB">
        <w:t>-</w:t>
      </w:r>
      <w:r w:rsidRPr="00A15DCB">
        <w:tab/>
        <w:t xml:space="preserve">if </w:t>
      </w:r>
      <w:r w:rsidRPr="00A15DCB">
        <w:rPr>
          <w:i/>
        </w:rPr>
        <w:t>groupBconfigured</w:t>
      </w:r>
      <w:r w:rsidRPr="00A15DCB">
        <w:t xml:space="preserve"> is configured, then Random Access Preambles group B is configured.</w:t>
      </w:r>
    </w:p>
    <w:p w14:paraId="3434D53A" w14:textId="77777777" w:rsidR="00376948" w:rsidRPr="00A15DCB" w:rsidRDefault="00376948" w:rsidP="00376948">
      <w:pPr>
        <w:pStyle w:val="B2"/>
      </w:pPr>
      <w:r w:rsidRPr="00A15DCB">
        <w:t>-</w:t>
      </w:r>
      <w:r w:rsidRPr="00A15DCB">
        <w:tab/>
      </w:r>
      <w:r w:rsidR="00FC7FBF" w:rsidRPr="00A15DCB">
        <w:rPr>
          <w:rFonts w:eastAsia="SimSun"/>
          <w:lang w:eastAsia="zh-CN"/>
        </w:rPr>
        <w:t xml:space="preserve">Amongst the contention-based </w:t>
      </w:r>
      <w:r w:rsidRPr="00A15DCB">
        <w:t xml:space="preserve">Random Access Preambles </w:t>
      </w:r>
      <w:r w:rsidR="00FC7FBF" w:rsidRPr="00A15DCB">
        <w:rPr>
          <w:rFonts w:eastAsia="SimSun"/>
          <w:lang w:eastAsia="zh-CN"/>
        </w:rPr>
        <w:t xml:space="preserve">associated with an SSB (as defined </w:t>
      </w:r>
      <w:r w:rsidRPr="00A15DCB">
        <w:t xml:space="preserve">in </w:t>
      </w:r>
      <w:r w:rsidR="00FC7FBF" w:rsidRPr="00A15DCB">
        <w:rPr>
          <w:rFonts w:eastAsia="SimSun"/>
          <w:lang w:eastAsia="zh-CN"/>
        </w:rPr>
        <w:t xml:space="preserve">TS 38.213 [6]), the first </w:t>
      </w:r>
      <w:r w:rsidR="00FC7FBF" w:rsidRPr="00A15DCB">
        <w:rPr>
          <w:rFonts w:eastAsia="SimSun"/>
          <w:i/>
          <w:iCs/>
          <w:lang w:eastAsia="zh-CN"/>
        </w:rPr>
        <w:t>numberOfRA-PreamblesGroupA</w:t>
      </w:r>
      <w:r w:rsidR="00FC7FBF" w:rsidRPr="00A15DCB">
        <w:rPr>
          <w:rFonts w:eastAsia="SimSun"/>
          <w:iCs/>
          <w:lang w:eastAsia="zh-CN"/>
        </w:rPr>
        <w:t xml:space="preserve"> </w:t>
      </w:r>
      <w:r w:rsidRPr="00A15DCB">
        <w:t xml:space="preserve">Random Access Preambles </w:t>
      </w:r>
      <w:r w:rsidR="00FC7FBF" w:rsidRPr="00A15DCB">
        <w:rPr>
          <w:rFonts w:eastAsia="SimSun"/>
          <w:lang w:eastAsia="zh-CN"/>
        </w:rPr>
        <w:t>belong</w:t>
      </w:r>
      <w:r w:rsidRPr="00A15DCB">
        <w:t xml:space="preserve"> to </w:t>
      </w:r>
      <w:r w:rsidR="00FC7FBF" w:rsidRPr="00A15DCB">
        <w:rPr>
          <w:rFonts w:eastAsia="SimSun"/>
          <w:lang w:eastAsia="zh-CN"/>
        </w:rPr>
        <w:t xml:space="preserve">Random Access Preambles group A. The remaining Random Access Preambles associated with the SSB belong to </w:t>
      </w:r>
      <w:r w:rsidRPr="00A15DCB">
        <w:t xml:space="preserve">Random Access Preambles group B </w:t>
      </w:r>
      <w:r w:rsidR="00FC7FBF" w:rsidRPr="00A15DCB">
        <w:rPr>
          <w:rFonts w:eastAsia="SimSun"/>
          <w:lang w:eastAsia="zh-CN"/>
        </w:rPr>
        <w:t>(if</w:t>
      </w:r>
      <w:r w:rsidRPr="00A15DCB">
        <w:t xml:space="preserve"> configured</w:t>
      </w:r>
      <w:r w:rsidR="00FC7FBF" w:rsidRPr="00A15DCB">
        <w:rPr>
          <w:rFonts w:eastAsia="SimSun"/>
          <w:lang w:eastAsia="zh-CN"/>
        </w:rPr>
        <w:t>).</w:t>
      </w:r>
    </w:p>
    <w:p w14:paraId="69E4D3DB" w14:textId="77777777" w:rsidR="00376948" w:rsidRPr="00A15DCB" w:rsidRDefault="00376948" w:rsidP="00376948">
      <w:pPr>
        <w:pStyle w:val="NO"/>
      </w:pPr>
      <w:r w:rsidRPr="00A15DCB">
        <w:lastRenderedPageBreak/>
        <w:t>NOTE 2:</w:t>
      </w:r>
      <w:r w:rsidRPr="00A15DCB">
        <w:tab/>
        <w:t xml:space="preserve">If Random Access Preambles group B is supported by the cell Random Access Preambles group B is included </w:t>
      </w:r>
      <w:r w:rsidR="00FC7FBF" w:rsidRPr="00A15DCB">
        <w:rPr>
          <w:lang w:eastAsia="ko-KR"/>
        </w:rPr>
        <w:t>for</w:t>
      </w:r>
      <w:r w:rsidRPr="00A15DCB">
        <w:t xml:space="preserve"> each SSB.</w:t>
      </w:r>
    </w:p>
    <w:p w14:paraId="0AA064D5" w14:textId="77777777" w:rsidR="00376948" w:rsidRPr="00A15DCB" w:rsidRDefault="00376948" w:rsidP="00376948">
      <w:pPr>
        <w:pStyle w:val="B1"/>
      </w:pPr>
      <w:r w:rsidRPr="00A15DCB">
        <w:t>-</w:t>
      </w:r>
      <w:r w:rsidRPr="00A15DCB">
        <w:tab/>
        <w:t>if Random Access Preambles group B is configured:</w:t>
      </w:r>
    </w:p>
    <w:p w14:paraId="464904EA" w14:textId="77777777" w:rsidR="00376948" w:rsidRPr="00A15DCB" w:rsidRDefault="00376948" w:rsidP="00376948">
      <w:pPr>
        <w:pStyle w:val="B2"/>
      </w:pPr>
      <w:r w:rsidRPr="00A15DCB">
        <w:t>-</w:t>
      </w:r>
      <w:r w:rsidRPr="00A15DCB">
        <w:tab/>
      </w:r>
      <w:r w:rsidRPr="00A15DCB">
        <w:rPr>
          <w:i/>
        </w:rPr>
        <w:t>ra-Msg3SizeGroupA</w:t>
      </w:r>
      <w:r w:rsidR="00FC7FBF" w:rsidRPr="00A15DCB">
        <w:rPr>
          <w:lang w:eastAsia="ko-KR"/>
        </w:rPr>
        <w:t>:</w:t>
      </w:r>
      <w:r w:rsidRPr="00A15DCB">
        <w:t xml:space="preserve"> the threshold to determine the groups of Random Access Preambles;</w:t>
      </w:r>
    </w:p>
    <w:p w14:paraId="7A4E4E0F" w14:textId="77777777" w:rsidR="00376948" w:rsidRPr="00A15DCB" w:rsidRDefault="00376948" w:rsidP="00376948">
      <w:pPr>
        <w:pStyle w:val="B2"/>
      </w:pPr>
      <w:r w:rsidRPr="00A15DCB">
        <w:t>-</w:t>
      </w:r>
      <w:r w:rsidRPr="00A15DCB">
        <w:tab/>
      </w:r>
      <w:r w:rsidRPr="00A15DCB">
        <w:rPr>
          <w:i/>
        </w:rPr>
        <w:t>msg3-DeltaPreamble</w:t>
      </w:r>
      <w:r w:rsidRPr="00A15DCB">
        <w:t>: ∆</w:t>
      </w:r>
      <w:r w:rsidRPr="00A15DCB">
        <w:rPr>
          <w:i/>
          <w:vertAlign w:val="subscript"/>
        </w:rPr>
        <w:t>PREAMBLE_Msg3</w:t>
      </w:r>
      <w:r w:rsidRPr="00A15DCB">
        <w:t xml:space="preserve"> in TS 38.213 [6];</w:t>
      </w:r>
    </w:p>
    <w:p w14:paraId="29159979" w14:textId="77777777" w:rsidR="00376948" w:rsidRPr="00A15DCB" w:rsidRDefault="00376948" w:rsidP="00376948">
      <w:pPr>
        <w:pStyle w:val="B2"/>
      </w:pPr>
      <w:r w:rsidRPr="00A15DCB">
        <w:t>-</w:t>
      </w:r>
      <w:r w:rsidRPr="00A15DCB">
        <w:tab/>
      </w:r>
      <w:r w:rsidRPr="00A15DCB">
        <w:rPr>
          <w:i/>
        </w:rPr>
        <w:t>messagePowerOffsetGroupB</w:t>
      </w:r>
      <w:r w:rsidRPr="00A15DCB">
        <w:t>: the power offset for preamble selection;</w:t>
      </w:r>
    </w:p>
    <w:p w14:paraId="3CAD92E5" w14:textId="77777777" w:rsidR="00376948" w:rsidRPr="00A15DCB" w:rsidRDefault="00376948" w:rsidP="00376948">
      <w:pPr>
        <w:pStyle w:val="B2"/>
      </w:pPr>
      <w:r w:rsidRPr="00A15DCB">
        <w:t>-</w:t>
      </w:r>
      <w:r w:rsidRPr="00A15DCB">
        <w:tab/>
      </w:r>
      <w:r w:rsidRPr="00A15DCB">
        <w:rPr>
          <w:i/>
        </w:rPr>
        <w:t>numberOfRA-PreamblesGroupA</w:t>
      </w:r>
      <w:r w:rsidR="00FC7FBF" w:rsidRPr="00A15DCB">
        <w:t>:</w:t>
      </w:r>
      <w:r w:rsidRPr="00A15DCB">
        <w:t xml:space="preserve"> defines the number of Random Access Preambles in Random Access Preamble group A for each SSB.</w:t>
      </w:r>
    </w:p>
    <w:p w14:paraId="69E93028" w14:textId="77777777" w:rsidR="00376948" w:rsidRPr="00A15DCB" w:rsidRDefault="00376948" w:rsidP="00376948">
      <w:pPr>
        <w:pStyle w:val="B1"/>
      </w:pPr>
      <w:r w:rsidRPr="00A15DCB">
        <w:t>-</w:t>
      </w:r>
      <w:r w:rsidRPr="00A15DCB">
        <w:tab/>
        <w:t>the set of Random Access Preambles and/or PRACH occasions for SI request, if any;</w:t>
      </w:r>
    </w:p>
    <w:p w14:paraId="31E96DFC" w14:textId="77777777" w:rsidR="00376948" w:rsidRPr="00A15DCB" w:rsidRDefault="00376948" w:rsidP="00376948">
      <w:pPr>
        <w:pStyle w:val="B1"/>
      </w:pPr>
      <w:r w:rsidRPr="00A15DCB">
        <w:t>-</w:t>
      </w:r>
      <w:r w:rsidRPr="00A15DCB">
        <w:tab/>
        <w:t>the set of Random Access Preambles and/or PRACH occasions for beam failure recovery request, if any;</w:t>
      </w:r>
    </w:p>
    <w:p w14:paraId="632D3543" w14:textId="77777777" w:rsidR="00FC7FBF" w:rsidRPr="00A15DCB" w:rsidRDefault="00FC7FBF" w:rsidP="00FC7FBF">
      <w:pPr>
        <w:pStyle w:val="B1"/>
        <w:rPr>
          <w:lang w:eastAsia="ko-KR"/>
        </w:rPr>
      </w:pPr>
      <w:r w:rsidRPr="00A15DCB">
        <w:rPr>
          <w:lang w:eastAsia="ko-KR"/>
        </w:rPr>
        <w:t>-</w:t>
      </w:r>
      <w:r w:rsidRPr="00A15DCB">
        <w:rPr>
          <w:lang w:eastAsia="ko-KR"/>
        </w:rPr>
        <w:tab/>
        <w:t>the set of Random Access Preambles and/or PRACH occasions for reconfiguration with sync, if any;</w:t>
      </w:r>
    </w:p>
    <w:p w14:paraId="58612793" w14:textId="77777777" w:rsidR="00376948" w:rsidRPr="00A15DCB" w:rsidRDefault="00376948" w:rsidP="00376948">
      <w:pPr>
        <w:pStyle w:val="B1"/>
      </w:pPr>
      <w:r w:rsidRPr="00A15DCB">
        <w:t>-</w:t>
      </w:r>
      <w:r w:rsidRPr="00A15DCB">
        <w:tab/>
      </w:r>
      <w:r w:rsidRPr="00A15DCB">
        <w:rPr>
          <w:i/>
        </w:rPr>
        <w:t>ra-ResponseWindow</w:t>
      </w:r>
      <w:r w:rsidRPr="00A15DCB">
        <w:t>: the time window to monitor RA response(s) (SpCell only);</w:t>
      </w:r>
    </w:p>
    <w:p w14:paraId="2238233F" w14:textId="77777777" w:rsidR="00376948" w:rsidRPr="00A15DCB" w:rsidRDefault="00376948" w:rsidP="00376948">
      <w:pPr>
        <w:pStyle w:val="B1"/>
      </w:pPr>
      <w:r w:rsidRPr="00A15DCB">
        <w:t>-</w:t>
      </w:r>
      <w:r w:rsidRPr="00A15DCB">
        <w:tab/>
      </w:r>
      <w:r w:rsidRPr="00A15DCB">
        <w:rPr>
          <w:i/>
        </w:rPr>
        <w:t>ra-ContentionResolutionTimer</w:t>
      </w:r>
      <w:r w:rsidRPr="00A15DCB">
        <w:t>: the Contention Resolution Timer (SpCell only).</w:t>
      </w:r>
    </w:p>
    <w:p w14:paraId="5EACF07E" w14:textId="77777777" w:rsidR="00376948" w:rsidRPr="00A15DCB" w:rsidRDefault="00376948" w:rsidP="00376948">
      <w:r w:rsidRPr="00A15DCB">
        <w:t>In addition, the following information for related Serving Cell is assumed to be available for UEs:</w:t>
      </w:r>
    </w:p>
    <w:p w14:paraId="2B92EBFD" w14:textId="77777777" w:rsidR="00376948" w:rsidRPr="00A15DCB" w:rsidRDefault="00376948" w:rsidP="00376948">
      <w:pPr>
        <w:pStyle w:val="B1"/>
      </w:pPr>
      <w:r w:rsidRPr="00A15DCB">
        <w:t>-</w:t>
      </w:r>
      <w:r w:rsidRPr="00A15DCB">
        <w:tab/>
        <w:t>if Random Access Preambles group B is configured:</w:t>
      </w:r>
    </w:p>
    <w:p w14:paraId="3E741710" w14:textId="77777777" w:rsidR="00376948" w:rsidRPr="00A15DCB" w:rsidRDefault="00376948" w:rsidP="00376948">
      <w:pPr>
        <w:pStyle w:val="B2"/>
      </w:pPr>
      <w:r w:rsidRPr="00A15DCB">
        <w:t>-</w:t>
      </w:r>
      <w:r w:rsidRPr="00A15DCB">
        <w:tab/>
        <w:t xml:space="preserve">if the Serving Cell for the Random Access procedure is configured with </w:t>
      </w:r>
      <w:r w:rsidR="00FC7FBF" w:rsidRPr="00A15DCB">
        <w:rPr>
          <w:lang w:eastAsia="ko-KR"/>
        </w:rPr>
        <w:t>supplementary uplink as specified in TS 38.331 [5],</w:t>
      </w:r>
      <w:r w:rsidRPr="00A15DCB">
        <w:t xml:space="preserve"> and SUL carrier is selected for performing Random Access Procedure:</w:t>
      </w:r>
    </w:p>
    <w:p w14:paraId="06A5859A" w14:textId="77777777" w:rsidR="00376948" w:rsidRPr="00A15DCB" w:rsidRDefault="00376948" w:rsidP="00376948">
      <w:pPr>
        <w:pStyle w:val="B3"/>
      </w:pPr>
      <w:r w:rsidRPr="00A15DCB">
        <w:t>-</w:t>
      </w:r>
      <w:r w:rsidRPr="00A15DCB">
        <w:tab/>
        <w:t>P</w:t>
      </w:r>
      <w:r w:rsidRPr="00A15DCB">
        <w:rPr>
          <w:vertAlign w:val="subscript"/>
        </w:rPr>
        <w:t>CMAX,f,c</w:t>
      </w:r>
      <w:r w:rsidRPr="00A15DCB">
        <w:t xml:space="preserve"> of the SUL carrier as specified in TS 38.101</w:t>
      </w:r>
      <w:r w:rsidR="00FC7FBF" w:rsidRPr="00A15DCB">
        <w:rPr>
          <w:lang w:eastAsia="ko-KR"/>
        </w:rPr>
        <w:t>-1 [14], TS 38.101-2 [15], and TS 38.101-3 [16</w:t>
      </w:r>
      <w:r w:rsidRPr="00A15DCB">
        <w:t>].</w:t>
      </w:r>
    </w:p>
    <w:p w14:paraId="17030EAF" w14:textId="77777777" w:rsidR="00376948" w:rsidRPr="00A15DCB" w:rsidRDefault="00376948" w:rsidP="00376948">
      <w:pPr>
        <w:pStyle w:val="B2"/>
      </w:pPr>
      <w:r w:rsidRPr="00A15DCB">
        <w:t>-</w:t>
      </w:r>
      <w:r w:rsidRPr="00A15DCB">
        <w:tab/>
        <w:t>else:</w:t>
      </w:r>
    </w:p>
    <w:p w14:paraId="6B5709B7" w14:textId="77777777" w:rsidR="00376948" w:rsidRPr="00A15DCB" w:rsidRDefault="00376948" w:rsidP="00376948">
      <w:pPr>
        <w:pStyle w:val="B3"/>
      </w:pPr>
      <w:r w:rsidRPr="00A15DCB">
        <w:t>-</w:t>
      </w:r>
      <w:r w:rsidRPr="00A15DCB">
        <w:tab/>
        <w:t>P</w:t>
      </w:r>
      <w:r w:rsidRPr="00A15DCB">
        <w:rPr>
          <w:vertAlign w:val="subscript"/>
        </w:rPr>
        <w:t>CMAX,f,c</w:t>
      </w:r>
      <w:r w:rsidRPr="00A15DCB">
        <w:t xml:space="preserve"> of the NUL carrier as specified in TS 38.101</w:t>
      </w:r>
      <w:r w:rsidR="00FC7FBF" w:rsidRPr="00A15DCB">
        <w:rPr>
          <w:lang w:eastAsia="ko-KR"/>
        </w:rPr>
        <w:t>-1 [14], TS 38.101-2 [15], and TS 38.101-3 [16</w:t>
      </w:r>
      <w:r w:rsidRPr="00A15DCB">
        <w:t>].</w:t>
      </w:r>
    </w:p>
    <w:p w14:paraId="051CAFE3" w14:textId="77777777" w:rsidR="00376948" w:rsidRPr="00A15DCB" w:rsidRDefault="00376948" w:rsidP="00376948">
      <w:r w:rsidRPr="00A15DCB">
        <w:t>The following UE variables are used for the Random Access procedure:</w:t>
      </w:r>
    </w:p>
    <w:p w14:paraId="38945B6D" w14:textId="77777777" w:rsidR="00376948" w:rsidRPr="00A15DCB" w:rsidRDefault="00376948" w:rsidP="00376948">
      <w:pPr>
        <w:pStyle w:val="B1"/>
      </w:pPr>
      <w:r w:rsidRPr="00A15DCB">
        <w:t>-</w:t>
      </w:r>
      <w:r w:rsidRPr="00A15DCB">
        <w:tab/>
      </w:r>
      <w:r w:rsidRPr="00A15DCB">
        <w:rPr>
          <w:i/>
        </w:rPr>
        <w:t>PREAMBLE_INDEX</w:t>
      </w:r>
      <w:r w:rsidRPr="00A15DCB">
        <w:t>;</w:t>
      </w:r>
    </w:p>
    <w:p w14:paraId="2E8434C6" w14:textId="77777777" w:rsidR="00376948" w:rsidRPr="00A15DCB" w:rsidRDefault="00376948" w:rsidP="00376948">
      <w:pPr>
        <w:pStyle w:val="B1"/>
      </w:pPr>
      <w:r w:rsidRPr="00A15DCB">
        <w:t>-</w:t>
      </w:r>
      <w:r w:rsidRPr="00A15DCB">
        <w:tab/>
      </w:r>
      <w:r w:rsidRPr="00A15DCB">
        <w:rPr>
          <w:i/>
        </w:rPr>
        <w:t>PREAMBLE_TRANSMISSION_COUNTER</w:t>
      </w:r>
      <w:r w:rsidRPr="00A15DCB">
        <w:t>;</w:t>
      </w:r>
    </w:p>
    <w:p w14:paraId="20E9510B" w14:textId="77777777" w:rsidR="00376948" w:rsidRPr="00A15DCB" w:rsidRDefault="00376948" w:rsidP="00376948">
      <w:pPr>
        <w:pStyle w:val="B1"/>
      </w:pPr>
      <w:r w:rsidRPr="00A15DCB">
        <w:t>-</w:t>
      </w:r>
      <w:r w:rsidRPr="00A15DCB">
        <w:tab/>
      </w:r>
      <w:r w:rsidRPr="00A15DCB">
        <w:rPr>
          <w:i/>
        </w:rPr>
        <w:t>PREAMBLE_POWER_RAMPING_COUNTER</w:t>
      </w:r>
      <w:r w:rsidRPr="00A15DCB">
        <w:t>;</w:t>
      </w:r>
    </w:p>
    <w:p w14:paraId="31D6E6EB" w14:textId="77777777" w:rsidR="00376948" w:rsidRPr="00A15DCB" w:rsidRDefault="00376948" w:rsidP="00376948">
      <w:pPr>
        <w:pStyle w:val="B1"/>
      </w:pPr>
      <w:r w:rsidRPr="00A15DCB">
        <w:t>-</w:t>
      </w:r>
      <w:r w:rsidRPr="00A15DCB">
        <w:tab/>
      </w:r>
      <w:r w:rsidRPr="00A15DCB">
        <w:rPr>
          <w:i/>
        </w:rPr>
        <w:t>PREAMBLE_POWER_RAMPING_STEP</w:t>
      </w:r>
      <w:r w:rsidRPr="00A15DCB">
        <w:t>;</w:t>
      </w:r>
    </w:p>
    <w:p w14:paraId="1C6589A2" w14:textId="77777777" w:rsidR="00376948" w:rsidRPr="00A15DCB" w:rsidRDefault="00376948" w:rsidP="00376948">
      <w:pPr>
        <w:pStyle w:val="B1"/>
      </w:pPr>
      <w:r w:rsidRPr="00A15DCB">
        <w:t>-</w:t>
      </w:r>
      <w:r w:rsidRPr="00A15DCB">
        <w:tab/>
      </w:r>
      <w:r w:rsidRPr="00A15DCB">
        <w:rPr>
          <w:i/>
        </w:rPr>
        <w:t>PREAMBLE_RECEIVED_TARGET_POWER</w:t>
      </w:r>
      <w:r w:rsidRPr="00A15DCB">
        <w:t>;</w:t>
      </w:r>
    </w:p>
    <w:p w14:paraId="7E5DD188" w14:textId="77777777" w:rsidR="00376948" w:rsidRPr="00A15DCB" w:rsidRDefault="00376948" w:rsidP="00376948">
      <w:pPr>
        <w:pStyle w:val="B1"/>
        <w:rPr>
          <w:i/>
        </w:rPr>
      </w:pPr>
      <w:r w:rsidRPr="00A15DCB">
        <w:t>-</w:t>
      </w:r>
      <w:r w:rsidRPr="00A15DCB">
        <w:tab/>
      </w:r>
      <w:r w:rsidRPr="00A15DCB">
        <w:rPr>
          <w:i/>
        </w:rPr>
        <w:t>PREAMBLE_BACKOFF</w:t>
      </w:r>
      <w:r w:rsidRPr="00A15DCB">
        <w:t>;</w:t>
      </w:r>
    </w:p>
    <w:p w14:paraId="703C4BC2" w14:textId="77777777" w:rsidR="00376948" w:rsidRPr="00A15DCB" w:rsidRDefault="00376948" w:rsidP="00376948">
      <w:pPr>
        <w:pStyle w:val="B1"/>
      </w:pPr>
      <w:r w:rsidRPr="00A15DCB">
        <w:t>-</w:t>
      </w:r>
      <w:r w:rsidRPr="00A15DCB">
        <w:tab/>
      </w:r>
      <w:r w:rsidRPr="00A15DCB">
        <w:rPr>
          <w:i/>
        </w:rPr>
        <w:t>PCMAX</w:t>
      </w:r>
      <w:r w:rsidRPr="00A15DCB">
        <w:t>;</w:t>
      </w:r>
    </w:p>
    <w:p w14:paraId="54334D55" w14:textId="77777777" w:rsidR="00376948" w:rsidRPr="00A15DCB" w:rsidRDefault="00376948" w:rsidP="00376948">
      <w:pPr>
        <w:pStyle w:val="B1"/>
      </w:pPr>
      <w:r w:rsidRPr="00A15DCB">
        <w:t>-</w:t>
      </w:r>
      <w:r w:rsidRPr="00A15DCB">
        <w:tab/>
      </w:r>
      <w:r w:rsidRPr="00A15DCB">
        <w:rPr>
          <w:i/>
        </w:rPr>
        <w:t>SCALING_FACTOR_BI</w:t>
      </w:r>
      <w:r w:rsidRPr="00A15DCB">
        <w:t>;</w:t>
      </w:r>
    </w:p>
    <w:p w14:paraId="4F2A9975" w14:textId="77777777" w:rsidR="00376948" w:rsidRPr="00A15DCB" w:rsidRDefault="00376948" w:rsidP="00376948">
      <w:pPr>
        <w:pStyle w:val="B1"/>
      </w:pPr>
      <w:r w:rsidRPr="00A15DCB">
        <w:t>-</w:t>
      </w:r>
      <w:r w:rsidRPr="00A15DCB">
        <w:tab/>
      </w:r>
      <w:r w:rsidRPr="00A15DCB">
        <w:rPr>
          <w:i/>
        </w:rPr>
        <w:t>TEMPORARY_C-RNTI</w:t>
      </w:r>
      <w:r w:rsidRPr="00A15DCB">
        <w:t>.</w:t>
      </w:r>
    </w:p>
    <w:p w14:paraId="304E06B4" w14:textId="77777777" w:rsidR="00376948" w:rsidRPr="00A15DCB" w:rsidRDefault="00376948" w:rsidP="00376948">
      <w:r w:rsidRPr="00A15DCB">
        <w:t>When the Random Access procedure is initiated on a Serving Cell, the MAC entity shall:</w:t>
      </w:r>
    </w:p>
    <w:p w14:paraId="3C640221" w14:textId="77777777" w:rsidR="00376948" w:rsidRPr="00A15DCB" w:rsidRDefault="00376948" w:rsidP="00376948">
      <w:pPr>
        <w:pStyle w:val="B1"/>
      </w:pPr>
      <w:r w:rsidRPr="00A15DCB">
        <w:t>1&gt;</w:t>
      </w:r>
      <w:r w:rsidRPr="00A15DCB">
        <w:tab/>
        <w:t>flush the Msg3 buffer;</w:t>
      </w:r>
    </w:p>
    <w:p w14:paraId="63B2848D" w14:textId="77777777" w:rsidR="00376948" w:rsidRPr="00A15DCB" w:rsidRDefault="00376948" w:rsidP="00376948">
      <w:pPr>
        <w:pStyle w:val="B1"/>
      </w:pPr>
      <w:r w:rsidRPr="00A15DCB">
        <w:t>1&gt;</w:t>
      </w:r>
      <w:r w:rsidRPr="00A15DCB">
        <w:tab/>
        <w:t xml:space="preserve">set the </w:t>
      </w:r>
      <w:r w:rsidRPr="00A15DCB">
        <w:rPr>
          <w:i/>
        </w:rPr>
        <w:t>PREAMBLE_TRANSMISSION_COUNTER</w:t>
      </w:r>
      <w:r w:rsidRPr="00A15DCB">
        <w:t xml:space="preserve"> to 1;</w:t>
      </w:r>
    </w:p>
    <w:p w14:paraId="529409E3" w14:textId="77777777" w:rsidR="00376948" w:rsidRPr="00A15DCB" w:rsidRDefault="00376948" w:rsidP="00376948">
      <w:pPr>
        <w:pStyle w:val="B1"/>
      </w:pPr>
      <w:r w:rsidRPr="00A15DCB">
        <w:t>1&gt;</w:t>
      </w:r>
      <w:r w:rsidRPr="00A15DCB">
        <w:tab/>
        <w:t xml:space="preserve">set the </w:t>
      </w:r>
      <w:r w:rsidRPr="00A15DCB">
        <w:rPr>
          <w:i/>
        </w:rPr>
        <w:t>PREAMBLE_POWER_RAMPING_COUNTER</w:t>
      </w:r>
      <w:r w:rsidRPr="00A15DCB">
        <w:t xml:space="preserve"> to 1;</w:t>
      </w:r>
    </w:p>
    <w:p w14:paraId="144C1C30" w14:textId="77777777" w:rsidR="00376948" w:rsidRPr="00A15DCB" w:rsidRDefault="00376948" w:rsidP="00376948">
      <w:pPr>
        <w:pStyle w:val="B1"/>
      </w:pPr>
      <w:r w:rsidRPr="00A15DCB">
        <w:t>1&gt;</w:t>
      </w:r>
      <w:r w:rsidRPr="00A15DCB">
        <w:tab/>
        <w:t xml:space="preserve">set the </w:t>
      </w:r>
      <w:r w:rsidRPr="00A15DCB">
        <w:rPr>
          <w:i/>
        </w:rPr>
        <w:t>PREAMBLE_BACKOFF</w:t>
      </w:r>
      <w:r w:rsidRPr="00A15DCB">
        <w:t xml:space="preserve"> to 0 ms;</w:t>
      </w:r>
    </w:p>
    <w:p w14:paraId="46E2254B" w14:textId="77777777" w:rsidR="00376948" w:rsidRPr="00A15DCB" w:rsidRDefault="00376948" w:rsidP="00376948">
      <w:pPr>
        <w:pStyle w:val="B1"/>
      </w:pPr>
      <w:r w:rsidRPr="00A15DCB">
        <w:t>1&gt;</w:t>
      </w:r>
      <w:r w:rsidRPr="00A15DCB">
        <w:tab/>
        <w:t>if the carrier to use for the Random Access procedure is explicitly signalled:</w:t>
      </w:r>
    </w:p>
    <w:p w14:paraId="6CBD8F80" w14:textId="77777777" w:rsidR="00376948" w:rsidRPr="00A15DCB" w:rsidRDefault="00376948" w:rsidP="00376948">
      <w:pPr>
        <w:pStyle w:val="B2"/>
      </w:pPr>
      <w:r w:rsidRPr="00A15DCB">
        <w:lastRenderedPageBreak/>
        <w:t>2&gt;</w:t>
      </w:r>
      <w:r w:rsidRPr="00A15DCB">
        <w:tab/>
        <w:t>select the signalled carrier for performing Random Access procedure;</w:t>
      </w:r>
    </w:p>
    <w:p w14:paraId="3F3718DC" w14:textId="77777777" w:rsidR="00376948" w:rsidRPr="00A15DCB" w:rsidRDefault="00376948" w:rsidP="00376948">
      <w:pPr>
        <w:pStyle w:val="B2"/>
      </w:pPr>
      <w:r w:rsidRPr="00A15DCB">
        <w:t>2&gt;</w:t>
      </w:r>
      <w:r w:rsidRPr="00A15DCB">
        <w:tab/>
        <w:t xml:space="preserve">set the </w:t>
      </w:r>
      <w:r w:rsidRPr="00A15DCB">
        <w:rPr>
          <w:i/>
        </w:rPr>
        <w:t>PCMAX</w:t>
      </w:r>
      <w:r w:rsidRPr="00A15DCB">
        <w:t xml:space="preserve"> to P</w:t>
      </w:r>
      <w:r w:rsidRPr="00A15DCB">
        <w:rPr>
          <w:vertAlign w:val="subscript"/>
        </w:rPr>
        <w:t>CMAX,f,c</w:t>
      </w:r>
      <w:r w:rsidRPr="00A15DCB">
        <w:t xml:space="preserve"> of the signalled carrier.</w:t>
      </w:r>
    </w:p>
    <w:p w14:paraId="3FC19766" w14:textId="77777777" w:rsidR="00376948" w:rsidRPr="00A15DCB" w:rsidRDefault="00376948" w:rsidP="00376948">
      <w:pPr>
        <w:pStyle w:val="B1"/>
      </w:pPr>
      <w:r w:rsidRPr="00A15DCB">
        <w:t>1&gt;</w:t>
      </w:r>
      <w:r w:rsidRPr="00A15DCB">
        <w:tab/>
        <w:t>else if the carrier to use for the Random Access procedure is not explicitly signalled; and</w:t>
      </w:r>
    </w:p>
    <w:p w14:paraId="00D9F7FB" w14:textId="77777777" w:rsidR="00376948" w:rsidRPr="00A15DCB" w:rsidRDefault="00376948" w:rsidP="00376948">
      <w:pPr>
        <w:pStyle w:val="B1"/>
      </w:pPr>
      <w:r w:rsidRPr="00A15DCB">
        <w:t>1&gt;</w:t>
      </w:r>
      <w:r w:rsidRPr="00A15DCB">
        <w:tab/>
        <w:t xml:space="preserve">if the Serving Cell for the Random Access procedure is configured with </w:t>
      </w:r>
      <w:r w:rsidR="00FC7FBF" w:rsidRPr="00A15DCB">
        <w:rPr>
          <w:lang w:eastAsia="ko-KR"/>
        </w:rPr>
        <w:t>supplementary uplink as specified in TS 38.331 [5];</w:t>
      </w:r>
      <w:r w:rsidRPr="00A15DCB">
        <w:t xml:space="preserve"> and</w:t>
      </w:r>
    </w:p>
    <w:p w14:paraId="450AF614" w14:textId="77777777" w:rsidR="00376948" w:rsidRPr="00A15DCB" w:rsidRDefault="00376948" w:rsidP="00376948">
      <w:pPr>
        <w:pStyle w:val="B1"/>
      </w:pPr>
      <w:r w:rsidRPr="00A15DCB">
        <w:t>1&gt;</w:t>
      </w:r>
      <w:r w:rsidRPr="00A15DCB">
        <w:tab/>
        <w:t xml:space="preserve">if the RSRP of the downlink pathloss reference is less than </w:t>
      </w:r>
      <w:r w:rsidRPr="00A15DCB">
        <w:rPr>
          <w:i/>
        </w:rPr>
        <w:t>rsrp-ThresholdSSB-SUL</w:t>
      </w:r>
      <w:r w:rsidRPr="00A15DCB">
        <w:t>:</w:t>
      </w:r>
    </w:p>
    <w:p w14:paraId="508F4950" w14:textId="77777777" w:rsidR="00376948" w:rsidRPr="00A15DCB" w:rsidRDefault="00376948" w:rsidP="00376948">
      <w:pPr>
        <w:pStyle w:val="B2"/>
      </w:pPr>
      <w:r w:rsidRPr="00A15DCB">
        <w:t>2&gt;</w:t>
      </w:r>
      <w:r w:rsidRPr="00A15DCB">
        <w:tab/>
        <w:t>select the SUL carrier for performing Random Access procedure;</w:t>
      </w:r>
    </w:p>
    <w:p w14:paraId="23FC6485" w14:textId="77777777" w:rsidR="00376948" w:rsidRPr="00A15DCB" w:rsidRDefault="00376948" w:rsidP="00376948">
      <w:pPr>
        <w:pStyle w:val="B2"/>
      </w:pPr>
      <w:r w:rsidRPr="00A15DCB">
        <w:t>2&gt;</w:t>
      </w:r>
      <w:r w:rsidRPr="00A15DCB">
        <w:tab/>
        <w:t xml:space="preserve">set the </w:t>
      </w:r>
      <w:r w:rsidRPr="00A15DCB">
        <w:rPr>
          <w:i/>
        </w:rPr>
        <w:t>PCMAX</w:t>
      </w:r>
      <w:r w:rsidRPr="00A15DCB">
        <w:t xml:space="preserve"> to P</w:t>
      </w:r>
      <w:r w:rsidRPr="00A15DCB">
        <w:rPr>
          <w:vertAlign w:val="subscript"/>
        </w:rPr>
        <w:t>CMAX,f,c</w:t>
      </w:r>
      <w:r w:rsidRPr="00A15DCB">
        <w:t xml:space="preserve"> of the SUL carrier.</w:t>
      </w:r>
    </w:p>
    <w:p w14:paraId="24A90FB8" w14:textId="77777777" w:rsidR="00376948" w:rsidRPr="00A15DCB" w:rsidRDefault="00376948" w:rsidP="00376948">
      <w:pPr>
        <w:pStyle w:val="B1"/>
      </w:pPr>
      <w:r w:rsidRPr="00A15DCB">
        <w:t>1&gt;</w:t>
      </w:r>
      <w:r w:rsidRPr="00A15DCB">
        <w:tab/>
        <w:t>else:</w:t>
      </w:r>
    </w:p>
    <w:p w14:paraId="04CCD1AD" w14:textId="77777777" w:rsidR="00376948" w:rsidRPr="00A15DCB" w:rsidRDefault="00376948" w:rsidP="00376948">
      <w:pPr>
        <w:pStyle w:val="B2"/>
      </w:pPr>
      <w:r w:rsidRPr="00A15DCB">
        <w:t>2&gt;</w:t>
      </w:r>
      <w:r w:rsidRPr="00A15DCB">
        <w:tab/>
        <w:t>select the NUL carrier for performing Random Access procedure;</w:t>
      </w:r>
    </w:p>
    <w:p w14:paraId="4094866E" w14:textId="77777777" w:rsidR="00376948" w:rsidRPr="00A15DCB" w:rsidRDefault="00376948" w:rsidP="00376948">
      <w:pPr>
        <w:pStyle w:val="B2"/>
      </w:pPr>
      <w:r w:rsidRPr="00A15DCB">
        <w:t>2&gt;</w:t>
      </w:r>
      <w:r w:rsidRPr="00A15DCB">
        <w:tab/>
        <w:t xml:space="preserve">set the </w:t>
      </w:r>
      <w:r w:rsidRPr="00A15DCB">
        <w:rPr>
          <w:i/>
        </w:rPr>
        <w:t>PCMAX</w:t>
      </w:r>
      <w:r w:rsidRPr="00A15DCB">
        <w:t xml:space="preserve"> to P</w:t>
      </w:r>
      <w:r w:rsidRPr="00A15DCB">
        <w:rPr>
          <w:vertAlign w:val="subscript"/>
        </w:rPr>
        <w:t>CMAX,f,c</w:t>
      </w:r>
      <w:r w:rsidRPr="00A15DCB">
        <w:t xml:space="preserve"> of the NUL carrier.</w:t>
      </w:r>
    </w:p>
    <w:p w14:paraId="1CF606BA" w14:textId="77777777" w:rsidR="00FC7FBF" w:rsidRPr="00A15DCB" w:rsidRDefault="00FC7FBF" w:rsidP="00FC7FBF">
      <w:pPr>
        <w:pStyle w:val="B1"/>
        <w:rPr>
          <w:lang w:eastAsia="ko-KR"/>
        </w:rPr>
      </w:pPr>
      <w:r w:rsidRPr="00A15DCB">
        <w:rPr>
          <w:lang w:eastAsia="ko-KR"/>
        </w:rPr>
        <w:t>1&gt;</w:t>
      </w:r>
      <w:r w:rsidRPr="00A15DCB">
        <w:rPr>
          <w:lang w:eastAsia="ko-KR"/>
        </w:rPr>
        <w:tab/>
        <w:t>perform the BWP operation as specified in clause 5.15;</w:t>
      </w:r>
    </w:p>
    <w:p w14:paraId="256CBC1A" w14:textId="77777777" w:rsidR="00376948" w:rsidRPr="00A15DCB" w:rsidRDefault="00376948" w:rsidP="00376948">
      <w:pPr>
        <w:pStyle w:val="B1"/>
      </w:pPr>
      <w:r w:rsidRPr="00A15DCB">
        <w:t>1&gt;</w:t>
      </w:r>
      <w:r w:rsidRPr="00A15DCB">
        <w:tab/>
        <w:t xml:space="preserve">set </w:t>
      </w:r>
      <w:r w:rsidRPr="00A15DCB">
        <w:rPr>
          <w:i/>
        </w:rPr>
        <w:t>PREAMBLE_POWER_RAMPING_STEP</w:t>
      </w:r>
      <w:r w:rsidRPr="00A15DCB">
        <w:t xml:space="preserve"> to </w:t>
      </w:r>
    </w:p>
    <w:p w14:paraId="57790391" w14:textId="77777777" w:rsidR="00376948" w:rsidRPr="00A15DCB" w:rsidRDefault="00FC7FBF" w:rsidP="00376948">
      <w:pPr>
        <w:pStyle w:val="B1"/>
      </w:pPr>
      <w:r w:rsidRPr="00A15DCB">
        <w:rPr>
          <w:i/>
          <w:lang w:eastAsia="ko-KR"/>
        </w:rPr>
        <w:t>powerRampingStep</w:t>
      </w:r>
      <w:r w:rsidRPr="00A15DCB">
        <w:rPr>
          <w:lang w:eastAsia="ko-KR"/>
        </w:rPr>
        <w:t>;</w:t>
      </w:r>
      <w:r w:rsidR="00376948" w:rsidRPr="00A15DCB">
        <w:t>1&gt;</w:t>
      </w:r>
      <w:r w:rsidR="00376948" w:rsidRPr="00A15DCB">
        <w:tab/>
        <w:t xml:space="preserve">set </w:t>
      </w:r>
      <w:r w:rsidR="00376948" w:rsidRPr="00A15DCB">
        <w:rPr>
          <w:i/>
        </w:rPr>
        <w:t>SCALING_FACTOR_BI</w:t>
      </w:r>
      <w:r w:rsidR="00376948" w:rsidRPr="00A15DCB">
        <w:t xml:space="preserve"> to 1;</w:t>
      </w:r>
    </w:p>
    <w:p w14:paraId="588AAE83" w14:textId="77777777" w:rsidR="00E577BF" w:rsidRPr="00A15DCB" w:rsidRDefault="00FC7FBF" w:rsidP="00E577BF">
      <w:pPr>
        <w:pStyle w:val="B1"/>
        <w:rPr>
          <w:lang w:eastAsia="ko-KR"/>
        </w:rPr>
      </w:pPr>
      <w:r w:rsidRPr="00A15DCB">
        <w:t>1</w:t>
      </w:r>
      <w:r w:rsidR="00376948" w:rsidRPr="00A15DCB">
        <w:t>&gt;</w:t>
      </w:r>
      <w:r w:rsidR="00376948" w:rsidRPr="00A15DCB">
        <w:tab/>
        <w:t>if the Random Access procedure was initiated for beam failure recovery (as specified in clause 5.</w:t>
      </w:r>
      <w:r w:rsidR="00E577BF" w:rsidRPr="00A15DCB">
        <w:rPr>
          <w:lang w:eastAsia="ko-KR"/>
        </w:rPr>
        <w:t>17); and</w:t>
      </w:r>
    </w:p>
    <w:p w14:paraId="5B55B373" w14:textId="77777777" w:rsidR="00376948" w:rsidRPr="00A15DCB" w:rsidRDefault="00376948" w:rsidP="00376948">
      <w:pPr>
        <w:pStyle w:val="B2"/>
      </w:pPr>
      <w:r w:rsidRPr="00A15DCB">
        <w:t>1</w:t>
      </w:r>
      <w:r w:rsidR="00E577BF" w:rsidRPr="00A15DCB">
        <w:rPr>
          <w:lang w:eastAsia="ko-KR"/>
        </w:rPr>
        <w:t>&gt;</w:t>
      </w:r>
      <w:r w:rsidR="00E577BF" w:rsidRPr="00A15DCB">
        <w:rPr>
          <w:lang w:eastAsia="ko-KR"/>
        </w:rPr>
        <w:tab/>
        <w:t xml:space="preserve">if </w:t>
      </w:r>
      <w:r w:rsidR="00E577BF" w:rsidRPr="00A15DCB">
        <w:rPr>
          <w:i/>
          <w:lang w:eastAsia="ko-KR"/>
        </w:rPr>
        <w:t>beamFailureRecoveryConfig</w:t>
      </w:r>
      <w:r w:rsidR="00E577BF" w:rsidRPr="00A15DCB">
        <w:rPr>
          <w:lang w:eastAsia="ko-KR"/>
        </w:rPr>
        <w:t xml:space="preserve"> is configured for the active UL BWP of the selected carrier:</w:t>
      </w:r>
    </w:p>
    <w:p w14:paraId="01D23725" w14:textId="77777777" w:rsidR="00E577BF" w:rsidRPr="00A15DCB" w:rsidRDefault="00E577BF" w:rsidP="00E577BF">
      <w:pPr>
        <w:pStyle w:val="B2"/>
        <w:rPr>
          <w:lang w:eastAsia="ko-KR"/>
        </w:rPr>
      </w:pPr>
      <w:r w:rsidRPr="00A15DCB">
        <w:rPr>
          <w:lang w:eastAsia="ko-KR"/>
        </w:rPr>
        <w:t>2&gt;</w:t>
      </w:r>
      <w:r w:rsidRPr="00A15DCB">
        <w:rPr>
          <w:lang w:eastAsia="ko-KR"/>
        </w:rPr>
        <w:tab/>
        <w:t xml:space="preserve">start the </w:t>
      </w:r>
      <w:r w:rsidRPr="00A15DCB">
        <w:rPr>
          <w:i/>
          <w:lang w:eastAsia="ko-KR"/>
        </w:rPr>
        <w:t>beamFailureRecoveryTimer</w:t>
      </w:r>
      <w:r w:rsidRPr="00A15DCB">
        <w:rPr>
          <w:lang w:eastAsia="ko-KR"/>
        </w:rPr>
        <w:t>, if configured;</w:t>
      </w:r>
    </w:p>
    <w:p w14:paraId="789A3D49" w14:textId="77777777" w:rsidR="00E577BF" w:rsidRPr="00A15DCB" w:rsidRDefault="00E577BF" w:rsidP="00E577BF">
      <w:pPr>
        <w:pStyle w:val="B2"/>
        <w:rPr>
          <w:lang w:eastAsia="ko-KR"/>
        </w:rPr>
      </w:pPr>
      <w:r w:rsidRPr="00A15DCB">
        <w:rPr>
          <w:lang w:eastAsia="ko-KR"/>
        </w:rPr>
        <w:t>2&gt;</w:t>
      </w:r>
      <w:r w:rsidRPr="00A15DCB">
        <w:rPr>
          <w:lang w:eastAsia="ko-KR"/>
        </w:rPr>
        <w:tab/>
        <w:t>apply the parameters</w:t>
      </w:r>
      <w:r w:rsidRPr="00A15DCB">
        <w:rPr>
          <w:i/>
          <w:lang w:eastAsia="ko-KR"/>
        </w:rPr>
        <w:t xml:space="preserve"> powerRampingStep</w:t>
      </w:r>
      <w:r w:rsidRPr="00A15DCB">
        <w:rPr>
          <w:lang w:eastAsia="ko-KR"/>
        </w:rPr>
        <w:t xml:space="preserve">, </w:t>
      </w:r>
      <w:r w:rsidRPr="00A15DCB">
        <w:rPr>
          <w:i/>
          <w:lang w:eastAsia="ko-KR"/>
        </w:rPr>
        <w:t>preambleReceivedTargetPower</w:t>
      </w:r>
      <w:r w:rsidRPr="00A15DCB">
        <w:rPr>
          <w:lang w:eastAsia="ko-KR"/>
        </w:rPr>
        <w:t xml:space="preserve">, and </w:t>
      </w:r>
      <w:r w:rsidRPr="00A15DCB">
        <w:rPr>
          <w:i/>
          <w:lang w:eastAsia="ko-KR"/>
        </w:rPr>
        <w:t>preambleTransMax</w:t>
      </w:r>
      <w:r w:rsidRPr="00A15DCB">
        <w:rPr>
          <w:lang w:eastAsia="ko-KR"/>
        </w:rPr>
        <w:t xml:space="preserve"> configured in the </w:t>
      </w:r>
      <w:r w:rsidRPr="00A15DCB">
        <w:rPr>
          <w:i/>
          <w:lang w:eastAsia="ko-KR"/>
        </w:rPr>
        <w:t>beamFailureRecoveryConfig</w:t>
      </w:r>
      <w:r w:rsidRPr="00A15DCB">
        <w:rPr>
          <w:lang w:eastAsia="ko-KR"/>
        </w:rPr>
        <w:t>;</w:t>
      </w:r>
    </w:p>
    <w:p w14:paraId="502E183A" w14:textId="77777777" w:rsidR="00E577BF" w:rsidRPr="00A15DCB" w:rsidRDefault="00E577BF" w:rsidP="00E577BF">
      <w:pPr>
        <w:pStyle w:val="B2"/>
        <w:rPr>
          <w:lang w:eastAsia="ko-KR"/>
        </w:rPr>
      </w:pPr>
      <w:r w:rsidRPr="00A15DCB">
        <w:rPr>
          <w:lang w:eastAsia="ko-KR"/>
        </w:rPr>
        <w:t>2&gt;</w:t>
      </w:r>
      <w:r w:rsidRPr="00A15DCB">
        <w:rPr>
          <w:lang w:eastAsia="ko-KR"/>
        </w:rPr>
        <w:tab/>
        <w:t xml:space="preserve">if </w:t>
      </w:r>
      <w:r w:rsidRPr="00A15DCB">
        <w:rPr>
          <w:i/>
          <w:lang w:eastAsia="ko-KR"/>
        </w:rPr>
        <w:t>powerRampingStepHighPriority</w:t>
      </w:r>
      <w:r w:rsidRPr="00A15DCB">
        <w:rPr>
          <w:lang w:eastAsia="ko-KR"/>
        </w:rPr>
        <w:t xml:space="preserve"> is configured in the </w:t>
      </w:r>
      <w:r w:rsidRPr="00A15DCB">
        <w:rPr>
          <w:i/>
          <w:lang w:eastAsia="ko-KR"/>
        </w:rPr>
        <w:t>beamFailureRecoveryConfig</w:t>
      </w:r>
      <w:r w:rsidRPr="00A15DCB">
        <w:rPr>
          <w:lang w:eastAsia="ko-KR"/>
        </w:rPr>
        <w:t>:</w:t>
      </w:r>
    </w:p>
    <w:p w14:paraId="13643979" w14:textId="77777777" w:rsidR="00E577BF" w:rsidRPr="00A15DCB" w:rsidRDefault="00E577BF" w:rsidP="00E577BF">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w:t>
      </w:r>
    </w:p>
    <w:p w14:paraId="06FD869E" w14:textId="77777777" w:rsidR="00E577BF" w:rsidRPr="00A15DCB" w:rsidRDefault="00E577BF" w:rsidP="00E577BF">
      <w:pPr>
        <w:pStyle w:val="B2"/>
        <w:rPr>
          <w:lang w:eastAsia="ko-KR"/>
        </w:rPr>
      </w:pPr>
      <w:r w:rsidRPr="00A15DCB">
        <w:rPr>
          <w:lang w:eastAsia="ko-KR"/>
        </w:rPr>
        <w:t>2&gt;</w:t>
      </w:r>
      <w:r w:rsidRPr="00A15DCB">
        <w:rPr>
          <w:lang w:eastAsia="ko-KR"/>
        </w:rPr>
        <w:tab/>
        <w:t>else:</w:t>
      </w:r>
    </w:p>
    <w:p w14:paraId="4721FC97" w14:textId="77777777" w:rsidR="00E577BF" w:rsidRPr="00A15DCB" w:rsidRDefault="00E577BF" w:rsidP="00E577BF">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lang w:eastAsia="ko-KR"/>
        </w:rPr>
        <w:t>powerRampingStep</w:t>
      </w:r>
      <w:r w:rsidRPr="00A15DCB">
        <w:rPr>
          <w:lang w:eastAsia="ko-KR"/>
        </w:rPr>
        <w:t>.</w:t>
      </w:r>
    </w:p>
    <w:p w14:paraId="7DE41899" w14:textId="77777777" w:rsidR="00E577BF" w:rsidRPr="00A15DCB" w:rsidRDefault="00E577BF" w:rsidP="00E577BF">
      <w:pPr>
        <w:pStyle w:val="B2"/>
        <w:rPr>
          <w:lang w:eastAsia="ko-KR"/>
        </w:rPr>
      </w:pPr>
      <w:r w:rsidRPr="00A15DCB">
        <w:rPr>
          <w:lang w:eastAsia="ko-KR"/>
        </w:rPr>
        <w:t>2&gt;</w:t>
      </w:r>
      <w:r w:rsidRPr="00A15DCB">
        <w:rPr>
          <w:lang w:eastAsia="ko-KR"/>
        </w:rPr>
        <w:tab/>
        <w:t xml:space="preserve">if </w:t>
      </w:r>
      <w:r w:rsidRPr="00A15DCB">
        <w:rPr>
          <w:i/>
          <w:lang w:eastAsia="ko-KR"/>
        </w:rPr>
        <w:t>scalingFactorBI</w:t>
      </w:r>
      <w:r w:rsidRPr="00A15DCB">
        <w:rPr>
          <w:lang w:eastAsia="ko-KR"/>
        </w:rPr>
        <w:t xml:space="preserve"> is configured in the </w:t>
      </w:r>
      <w:r w:rsidRPr="00A15DCB">
        <w:rPr>
          <w:i/>
          <w:lang w:eastAsia="ko-KR"/>
        </w:rPr>
        <w:t>beamFailureRecoveryConfig</w:t>
      </w:r>
      <w:r w:rsidRPr="00A15DCB">
        <w:rPr>
          <w:lang w:eastAsia="ko-KR"/>
        </w:rPr>
        <w:t>:</w:t>
      </w:r>
    </w:p>
    <w:p w14:paraId="3290AD6E" w14:textId="77777777" w:rsidR="00E577BF" w:rsidRPr="00A15DCB" w:rsidRDefault="00E577BF" w:rsidP="00E577BF">
      <w:pPr>
        <w:pStyle w:val="B3"/>
        <w:rPr>
          <w:lang w:eastAsia="ko-KR"/>
        </w:rPr>
      </w:pPr>
      <w:r w:rsidRPr="00A15DCB">
        <w:rPr>
          <w:lang w:eastAsia="ko-KR"/>
        </w:rPr>
        <w:t>3&gt;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735A1492" w14:textId="77777777" w:rsidR="00376948" w:rsidRPr="00A15DCB" w:rsidRDefault="00E577BF" w:rsidP="00E577BF">
      <w:pPr>
        <w:pStyle w:val="B2"/>
      </w:pPr>
      <w:r w:rsidRPr="00A15DCB">
        <w:rPr>
          <w:lang w:eastAsia="ko-KR"/>
        </w:rPr>
        <w:t>1&gt;</w:t>
      </w:r>
      <w:r w:rsidRPr="00A15DCB">
        <w:rPr>
          <w:lang w:eastAsia="ko-KR"/>
        </w:rPr>
        <w:tab/>
        <w:t xml:space="preserve">else </w:t>
      </w:r>
      <w:r w:rsidR="00376948" w:rsidRPr="00A15DCB">
        <w:t>if the Random Access procedure was initiated for handover</w:t>
      </w:r>
      <w:r w:rsidR="00810656" w:rsidRPr="00A15DCB">
        <w:rPr>
          <w:lang w:eastAsia="ko-KR"/>
        </w:rPr>
        <w:t>; and</w:t>
      </w:r>
    </w:p>
    <w:p w14:paraId="61D42D68" w14:textId="77777777" w:rsidR="00810656" w:rsidRPr="00A15DCB" w:rsidRDefault="00810656" w:rsidP="00810656">
      <w:pPr>
        <w:pStyle w:val="B1"/>
        <w:rPr>
          <w:lang w:eastAsia="ko-KR"/>
        </w:rPr>
      </w:pPr>
      <w:r w:rsidRPr="00A15DCB">
        <w:rPr>
          <w:lang w:eastAsia="ko-KR"/>
        </w:rPr>
        <w:t>1&gt;</w:t>
      </w:r>
      <w:r w:rsidRPr="00A15DCB">
        <w:rPr>
          <w:lang w:eastAsia="ko-KR"/>
        </w:rPr>
        <w:tab/>
        <w:t xml:space="preserve">if </w:t>
      </w:r>
      <w:r w:rsidRPr="00A15DCB">
        <w:rPr>
          <w:i/>
          <w:lang w:eastAsia="ko-KR"/>
        </w:rPr>
        <w:t>rach-ConfigDedicated</w:t>
      </w:r>
      <w:r w:rsidRPr="00A15DCB">
        <w:rPr>
          <w:lang w:eastAsia="ko-KR"/>
        </w:rPr>
        <w:t xml:space="preserve"> is configured for the selected carrier:</w:t>
      </w:r>
    </w:p>
    <w:p w14:paraId="23DEDF1A" w14:textId="77777777" w:rsidR="00810656" w:rsidRPr="00A15DCB" w:rsidRDefault="00810656" w:rsidP="00810656">
      <w:pPr>
        <w:pStyle w:val="B2"/>
        <w:rPr>
          <w:lang w:eastAsia="ko-KR"/>
        </w:rPr>
      </w:pPr>
      <w:r w:rsidRPr="00A15DCB">
        <w:rPr>
          <w:lang w:eastAsia="ko-KR"/>
        </w:rPr>
        <w:t>2&gt;</w:t>
      </w:r>
      <w:r w:rsidRPr="00A15DCB">
        <w:rPr>
          <w:lang w:eastAsia="ko-KR"/>
        </w:rPr>
        <w:tab/>
        <w:t xml:space="preserve">if </w:t>
      </w:r>
      <w:r w:rsidRPr="00A15DCB">
        <w:rPr>
          <w:i/>
          <w:lang w:eastAsia="ko-KR"/>
        </w:rPr>
        <w:t>powerRampingStepHighPriority</w:t>
      </w:r>
      <w:r w:rsidRPr="00A15DCB">
        <w:rPr>
          <w:lang w:eastAsia="ko-KR"/>
        </w:rPr>
        <w:t xml:space="preserve"> is configured in the </w:t>
      </w:r>
      <w:r w:rsidRPr="00A15DCB">
        <w:rPr>
          <w:i/>
          <w:lang w:eastAsia="ko-KR"/>
        </w:rPr>
        <w:t>rach-ConfigDedicated</w:t>
      </w:r>
      <w:r w:rsidRPr="00A15DCB">
        <w:rPr>
          <w:lang w:eastAsia="ko-KR"/>
        </w:rPr>
        <w:t>:</w:t>
      </w:r>
    </w:p>
    <w:p w14:paraId="3821A6A3" w14:textId="77777777" w:rsidR="00810656" w:rsidRPr="00A15DCB" w:rsidRDefault="00376948" w:rsidP="00810656">
      <w:pPr>
        <w:pStyle w:val="B3"/>
        <w:rPr>
          <w:lang w:eastAsia="ko-KR"/>
        </w:rPr>
      </w:pPr>
      <w:r w:rsidRPr="00A15DCB">
        <w:t>3&gt;</w:t>
      </w:r>
      <w:r w:rsidRPr="00A15DCB">
        <w:tab/>
        <w:t xml:space="preserve">set </w:t>
      </w:r>
      <w:r w:rsidR="00810656" w:rsidRPr="00A15DCB">
        <w:rPr>
          <w:i/>
          <w:lang w:eastAsia="ko-KR"/>
        </w:rPr>
        <w:t>PREAMBLE_POWER_RAMPING_STEP</w:t>
      </w:r>
      <w:r w:rsidR="00810656" w:rsidRPr="00A15DCB">
        <w:rPr>
          <w:lang w:eastAsia="ko-KR"/>
        </w:rPr>
        <w:t xml:space="preserve"> to the </w:t>
      </w:r>
      <w:r w:rsidR="00810656" w:rsidRPr="00A15DCB">
        <w:rPr>
          <w:i/>
          <w:lang w:eastAsia="ko-KR"/>
        </w:rPr>
        <w:t>powerRampingStepHighPriority</w:t>
      </w:r>
      <w:r w:rsidR="00810656" w:rsidRPr="00A15DCB">
        <w:rPr>
          <w:lang w:eastAsia="ko-KR"/>
        </w:rPr>
        <w:t>.</w:t>
      </w:r>
    </w:p>
    <w:p w14:paraId="7E028BE9" w14:textId="77777777" w:rsidR="00810656" w:rsidRPr="00A15DCB" w:rsidRDefault="00810656" w:rsidP="00810656">
      <w:pPr>
        <w:pStyle w:val="B2"/>
        <w:rPr>
          <w:lang w:eastAsia="ko-KR"/>
        </w:rPr>
      </w:pPr>
      <w:r w:rsidRPr="00A15DCB">
        <w:rPr>
          <w:lang w:eastAsia="ko-KR"/>
        </w:rPr>
        <w:t>2&gt;</w:t>
      </w:r>
      <w:r w:rsidRPr="00A15DCB">
        <w:rPr>
          <w:lang w:eastAsia="ko-KR"/>
        </w:rPr>
        <w:tab/>
        <w:t xml:space="preserve">if </w:t>
      </w:r>
      <w:r w:rsidRPr="00A15DCB">
        <w:rPr>
          <w:i/>
        </w:rPr>
        <w:t>scalingFactorBI</w:t>
      </w:r>
      <w:r w:rsidRPr="00A15DCB">
        <w:rPr>
          <w:lang w:eastAsia="ko-KR"/>
        </w:rPr>
        <w:t xml:space="preserve"> is configured in the </w:t>
      </w:r>
      <w:r w:rsidRPr="00A15DCB">
        <w:rPr>
          <w:i/>
          <w:lang w:eastAsia="ko-KR"/>
        </w:rPr>
        <w:t>rach-ConfigDedicated</w:t>
      </w:r>
      <w:r w:rsidRPr="00A15DCB">
        <w:rPr>
          <w:lang w:eastAsia="ko-KR"/>
        </w:rPr>
        <w:t>:</w:t>
      </w:r>
    </w:p>
    <w:p w14:paraId="42BE5B89" w14:textId="77777777" w:rsidR="00376948" w:rsidRPr="00A15DCB" w:rsidRDefault="00810656" w:rsidP="00810656">
      <w:pPr>
        <w:pStyle w:val="B3"/>
      </w:pPr>
      <w:r w:rsidRPr="00A15DCB">
        <w:rPr>
          <w:lang w:eastAsia="ko-KR"/>
        </w:rPr>
        <w:t>3&gt;</w:t>
      </w:r>
      <w:r w:rsidRPr="00A15DCB">
        <w:rPr>
          <w:lang w:eastAsia="ko-KR"/>
        </w:rPr>
        <w:tab/>
        <w:t xml:space="preserve">set </w:t>
      </w:r>
      <w:r w:rsidR="00376948" w:rsidRPr="00A15DCB">
        <w:rPr>
          <w:i/>
        </w:rPr>
        <w:t>SCALING_FACTOR_BI</w:t>
      </w:r>
      <w:r w:rsidR="00376948" w:rsidRPr="00A15DCB">
        <w:t xml:space="preserve"> to </w:t>
      </w:r>
      <w:r w:rsidRPr="00A15DCB">
        <w:rPr>
          <w:lang w:eastAsia="ko-KR"/>
        </w:rPr>
        <w:t xml:space="preserve">the </w:t>
      </w:r>
      <w:r w:rsidR="00376948" w:rsidRPr="00A15DCB">
        <w:rPr>
          <w:i/>
        </w:rPr>
        <w:t>scalingFactorBI</w:t>
      </w:r>
      <w:r w:rsidRPr="00A15DCB">
        <w:t>.</w:t>
      </w:r>
    </w:p>
    <w:p w14:paraId="1BCA7435" w14:textId="77777777" w:rsidR="00376948" w:rsidRPr="00A15DCB" w:rsidRDefault="00376948" w:rsidP="00376948">
      <w:pPr>
        <w:pStyle w:val="B1"/>
      </w:pPr>
      <w:r w:rsidRPr="00A15DCB">
        <w:t>1&gt;</w:t>
      </w:r>
      <w:r w:rsidRPr="00A15DCB">
        <w:tab/>
        <w:t>perform the Random Access Resource selection procedure (see clause 5.1.2).</w:t>
      </w:r>
    </w:p>
    <w:p w14:paraId="40D8DC23" w14:textId="77777777" w:rsidR="00376948" w:rsidRPr="00A15DCB" w:rsidRDefault="00376948" w:rsidP="00376948">
      <w:r w:rsidRPr="00A15DCB">
        <w:t>[TS 38.321, clause 5.16]</w:t>
      </w:r>
    </w:p>
    <w:p w14:paraId="5A81FE1C" w14:textId="77777777" w:rsidR="00810656" w:rsidRPr="00A15DCB" w:rsidRDefault="00810656" w:rsidP="00810656">
      <w:pPr>
        <w:rPr>
          <w:lang w:eastAsia="ko-KR"/>
        </w:rPr>
      </w:pPr>
      <w:r w:rsidRPr="00A15DCB">
        <w:rPr>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47FE5861" w14:textId="77777777" w:rsidR="00810656" w:rsidRPr="00A15DCB" w:rsidRDefault="00810656" w:rsidP="00810656">
      <w:pPr>
        <w:pStyle w:val="B1"/>
        <w:rPr>
          <w:lang w:eastAsia="ko-KR"/>
        </w:rPr>
      </w:pPr>
      <w:r w:rsidRPr="00A15DCB">
        <w:rPr>
          <w:lang w:eastAsia="ko-KR"/>
        </w:rPr>
        <w:t>-</w:t>
      </w:r>
      <w:r w:rsidRPr="00A15DCB">
        <w:rPr>
          <w:lang w:eastAsia="ko-KR"/>
        </w:rPr>
        <w:tab/>
        <w:t>an indication in DCI;</w:t>
      </w:r>
    </w:p>
    <w:p w14:paraId="039163C6" w14:textId="77777777" w:rsidR="00810656" w:rsidRPr="00A15DCB" w:rsidRDefault="00810656" w:rsidP="00810656">
      <w:pPr>
        <w:pStyle w:val="B1"/>
        <w:rPr>
          <w:lang w:eastAsia="ko-KR"/>
        </w:rPr>
      </w:pPr>
      <w:r w:rsidRPr="00A15DCB">
        <w:rPr>
          <w:lang w:eastAsia="ko-KR"/>
        </w:rPr>
        <w:lastRenderedPageBreak/>
        <w:t>-</w:t>
      </w:r>
      <w:r w:rsidRPr="00A15DCB">
        <w:rPr>
          <w:lang w:eastAsia="ko-KR"/>
        </w:rPr>
        <w:tab/>
        <w:t>the Random Access procedure as specified in clause 5.1.1.</w:t>
      </w:r>
    </w:p>
    <w:p w14:paraId="7BAD50EF" w14:textId="77777777" w:rsidR="00810656" w:rsidRPr="00A15DCB" w:rsidRDefault="00810656" w:rsidP="00810656">
      <w:pPr>
        <w:rPr>
          <w:lang w:eastAsia="ko-KR"/>
        </w:rPr>
      </w:pPr>
      <w:r w:rsidRPr="00A15DCB">
        <w:rPr>
          <w:lang w:eastAsia="ko-KR"/>
        </w:rPr>
        <w:t>If the MAC entity receives a UL grant indicating an SUL switch while a Random Access procedure is ongoing, the MAC entity shall ignore the UL grant.</w:t>
      </w:r>
    </w:p>
    <w:p w14:paraId="4306CEE5" w14:textId="77777777" w:rsidR="00376948" w:rsidRPr="00A15DCB" w:rsidRDefault="00376948" w:rsidP="00376948">
      <w:r w:rsidRPr="00A15DCB">
        <w:t xml:space="preserve">The Serving Cell configured with </w:t>
      </w:r>
      <w:r w:rsidRPr="00A15DCB">
        <w:rPr>
          <w:i/>
        </w:rPr>
        <w:t>supplementaryUplink</w:t>
      </w:r>
      <w:r w:rsidRPr="00A15DCB">
        <w:t xml:space="preserve"> belongs to a single TAG.</w:t>
      </w:r>
    </w:p>
    <w:p w14:paraId="773BFA95" w14:textId="77777777" w:rsidR="00376948" w:rsidRPr="00A15DCB" w:rsidRDefault="00376948" w:rsidP="00376948">
      <w:pPr>
        <w:pStyle w:val="H6"/>
        <w:rPr>
          <w:lang w:eastAsia="zh-CN"/>
        </w:rPr>
      </w:pPr>
      <w:r w:rsidRPr="00A15DCB">
        <w:rPr>
          <w:lang w:eastAsia="zh-CN"/>
        </w:rPr>
        <w:t>7.1.1.1.5.3</w:t>
      </w:r>
      <w:r w:rsidRPr="00A15DCB">
        <w:rPr>
          <w:lang w:eastAsia="zh-CN"/>
        </w:rPr>
        <w:tab/>
        <w:t>Test description</w:t>
      </w:r>
    </w:p>
    <w:p w14:paraId="53092CB3" w14:textId="77777777" w:rsidR="00376948" w:rsidRPr="00A15DCB" w:rsidRDefault="00376948" w:rsidP="00376948">
      <w:pPr>
        <w:pStyle w:val="H6"/>
        <w:rPr>
          <w:lang w:eastAsia="zh-CN"/>
        </w:rPr>
      </w:pPr>
      <w:r w:rsidRPr="00A15DCB">
        <w:rPr>
          <w:lang w:eastAsia="zh-CN"/>
        </w:rPr>
        <w:t>7.1.1.1.5.3.1</w:t>
      </w:r>
      <w:r w:rsidRPr="00A15DCB">
        <w:rPr>
          <w:lang w:eastAsia="zh-CN"/>
        </w:rPr>
        <w:tab/>
        <w:t>Pre-test conditions</w:t>
      </w:r>
    </w:p>
    <w:p w14:paraId="2204B18F" w14:textId="77777777" w:rsidR="00376948" w:rsidRPr="00A15DCB" w:rsidRDefault="00376948" w:rsidP="00376948">
      <w:pPr>
        <w:rPr>
          <w:lang w:eastAsia="zh-CN"/>
        </w:rPr>
      </w:pPr>
      <w:r w:rsidRPr="00A15DCB">
        <w:t xml:space="preserve">Same Pre-test conditions as in clause 7.1.1.0 </w:t>
      </w:r>
      <w:r w:rsidRPr="00A15DCB">
        <w:rPr>
          <w:lang w:eastAsia="sv-SE"/>
        </w:rPr>
        <w:t xml:space="preserve">except that </w:t>
      </w:r>
      <w:r w:rsidRPr="00A15DCB">
        <w:rPr>
          <w:lang w:eastAsia="x-none"/>
        </w:rPr>
        <w:t>supplementa</w:t>
      </w:r>
      <w:r w:rsidR="00810656" w:rsidRPr="00A15DCB">
        <w:rPr>
          <w:lang w:eastAsia="x-none"/>
        </w:rPr>
        <w:t>ry</w:t>
      </w:r>
      <w:r w:rsidRPr="00A15DCB">
        <w:rPr>
          <w:lang w:eastAsia="x-none"/>
        </w:rPr>
        <w:t xml:space="preserve"> uplink</w:t>
      </w:r>
      <w:r w:rsidR="00810656" w:rsidRPr="00A15DCB">
        <w:rPr>
          <w:lang w:eastAsia="x-none"/>
        </w:rPr>
        <w:t xml:space="preserve"> (SUL)</w:t>
      </w:r>
      <w:r w:rsidRPr="00A15DCB">
        <w:rPr>
          <w:lang w:eastAsia="x-none"/>
        </w:rPr>
        <w:t xml:space="preserve"> carrier </w:t>
      </w:r>
      <w:r w:rsidR="00810656" w:rsidRPr="00A15DCB">
        <w:rPr>
          <w:lang w:eastAsia="x-none"/>
        </w:rPr>
        <w:t>is</w:t>
      </w:r>
      <w:r w:rsidRPr="00A15DCB">
        <w:rPr>
          <w:lang w:eastAsia="x-none"/>
        </w:rPr>
        <w:t xml:space="preserve"> configured on NR Cell 33.</w:t>
      </w:r>
    </w:p>
    <w:p w14:paraId="291C8F52" w14:textId="77777777" w:rsidR="00376948" w:rsidRPr="00A15DCB" w:rsidRDefault="00376948" w:rsidP="00376948">
      <w:pPr>
        <w:pStyle w:val="H6"/>
        <w:rPr>
          <w:lang w:eastAsia="zh-CN"/>
        </w:rPr>
      </w:pPr>
      <w:r w:rsidRPr="00A15DCB">
        <w:rPr>
          <w:lang w:eastAsia="zh-CN"/>
        </w:rPr>
        <w:t>7.1.1.1.5.3.2</w:t>
      </w:r>
      <w:r w:rsidRPr="00A15DCB">
        <w:rPr>
          <w:lang w:eastAsia="zh-CN"/>
        </w:rPr>
        <w:tab/>
        <w:t>Test procedure sequence</w:t>
      </w:r>
    </w:p>
    <w:p w14:paraId="47B3047F" w14:textId="77777777" w:rsidR="00376948" w:rsidRPr="00A15DCB" w:rsidRDefault="00376948" w:rsidP="00376948">
      <w:r w:rsidRPr="00A15DCB">
        <w:t>Table 7.1.1.1.5.3.2-1 illustrates the downlink power levels to be applied for the NR cells at various time instants of the test execution. Row marked "T0" denotes the initial conditions, while row marked "T1" are to be applied subsequently. The exact instants on which these values shall be applied are described in the texts in this clause.</w:t>
      </w:r>
    </w:p>
    <w:p w14:paraId="39C04F75" w14:textId="77777777" w:rsidR="00376948" w:rsidRPr="00A15DCB" w:rsidRDefault="00376948" w:rsidP="00376948">
      <w:pPr>
        <w:pStyle w:val="TH"/>
      </w:pPr>
      <w:r w:rsidRPr="00A15DCB">
        <w:t>Table 7.1.1.1.5.3.2-1: Time instances of cell power level changes</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0"/>
        <w:gridCol w:w="1510"/>
        <w:gridCol w:w="1276"/>
        <w:gridCol w:w="1134"/>
        <w:gridCol w:w="1559"/>
        <w:gridCol w:w="1980"/>
      </w:tblGrid>
      <w:tr w:rsidR="00376948" w:rsidRPr="00A15DCB" w14:paraId="6AE3AE3D" w14:textId="77777777" w:rsidTr="00B7523D">
        <w:trPr>
          <w:trHeight w:val="350"/>
          <w:jc w:val="center"/>
        </w:trPr>
        <w:tc>
          <w:tcPr>
            <w:tcW w:w="470" w:type="dxa"/>
            <w:tcBorders>
              <w:top w:val="single" w:sz="4" w:space="0" w:color="auto"/>
              <w:left w:val="single" w:sz="4" w:space="0" w:color="auto"/>
              <w:bottom w:val="single" w:sz="4" w:space="0" w:color="auto"/>
              <w:right w:val="single" w:sz="4" w:space="0" w:color="auto"/>
            </w:tcBorders>
            <w:vAlign w:val="center"/>
          </w:tcPr>
          <w:p w14:paraId="21B514BF" w14:textId="77777777" w:rsidR="00376948" w:rsidRPr="00A15DCB" w:rsidRDefault="00376948" w:rsidP="00B7523D">
            <w:pPr>
              <w:pStyle w:val="TAH"/>
              <w:rPr>
                <w:lang w:eastAsia="en-US"/>
              </w:rPr>
            </w:pPr>
          </w:p>
        </w:tc>
        <w:tc>
          <w:tcPr>
            <w:tcW w:w="1510" w:type="dxa"/>
            <w:tcBorders>
              <w:top w:val="single" w:sz="4" w:space="0" w:color="auto"/>
              <w:left w:val="single" w:sz="4" w:space="0" w:color="auto"/>
              <w:bottom w:val="single" w:sz="4" w:space="0" w:color="auto"/>
              <w:right w:val="single" w:sz="4" w:space="0" w:color="auto"/>
            </w:tcBorders>
            <w:vAlign w:val="center"/>
            <w:hideMark/>
          </w:tcPr>
          <w:p w14:paraId="3AE9A3AD" w14:textId="77777777" w:rsidR="00376948" w:rsidRPr="00A15DCB" w:rsidRDefault="00376948" w:rsidP="00B7523D">
            <w:pPr>
              <w:pStyle w:val="TAH"/>
              <w:rPr>
                <w:lang w:eastAsia="en-US"/>
              </w:rPr>
            </w:pPr>
            <w:r w:rsidRPr="00A15DCB">
              <w:rPr>
                <w:lang w:eastAsia="en-US"/>
              </w:rPr>
              <w:t>Parameter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38F7D8" w14:textId="77777777" w:rsidR="00376948" w:rsidRPr="00A15DCB" w:rsidRDefault="00376948" w:rsidP="00B7523D">
            <w:pPr>
              <w:pStyle w:val="TAH"/>
              <w:rPr>
                <w:lang w:eastAsia="en-US"/>
              </w:rPr>
            </w:pPr>
            <w:r w:rsidRPr="00A15DCB">
              <w:rPr>
                <w:lang w:eastAsia="en-US"/>
              </w:rPr>
              <w:t>Unit</w:t>
            </w:r>
          </w:p>
        </w:tc>
        <w:tc>
          <w:tcPr>
            <w:tcW w:w="1134" w:type="dxa"/>
            <w:tcBorders>
              <w:top w:val="single" w:sz="4" w:space="0" w:color="auto"/>
              <w:left w:val="single" w:sz="4" w:space="0" w:color="auto"/>
              <w:bottom w:val="single" w:sz="4" w:space="0" w:color="auto"/>
              <w:right w:val="single" w:sz="4" w:space="0" w:color="auto"/>
            </w:tcBorders>
            <w:vAlign w:val="center"/>
          </w:tcPr>
          <w:p w14:paraId="1488E4B3" w14:textId="77777777" w:rsidR="00810656" w:rsidRPr="00A15DCB" w:rsidRDefault="00376948" w:rsidP="00810656">
            <w:pPr>
              <w:pStyle w:val="TAH"/>
              <w:rPr>
                <w:lang w:eastAsia="en-US"/>
              </w:rPr>
            </w:pPr>
            <w:r w:rsidRPr="00A15DCB">
              <w:rPr>
                <w:lang w:eastAsia="en-US"/>
              </w:rPr>
              <w:t>NR Cell 1</w:t>
            </w:r>
          </w:p>
          <w:p w14:paraId="62BA6896" w14:textId="77777777" w:rsidR="00376948" w:rsidRPr="00A15DCB" w:rsidRDefault="00810656" w:rsidP="00810656">
            <w:pPr>
              <w:pStyle w:val="TAH"/>
              <w:rPr>
                <w:lang w:eastAsia="en-US"/>
              </w:rPr>
            </w:pPr>
            <w:r w:rsidRPr="00A15DCB">
              <w:rPr>
                <w:lang w:eastAsia="en-US"/>
              </w:rPr>
              <w:t>(NUL)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44B4039" w14:textId="77777777" w:rsidR="00376948" w:rsidRPr="00A15DCB" w:rsidRDefault="00376948" w:rsidP="00B7523D">
            <w:pPr>
              <w:pStyle w:val="TAH"/>
              <w:rPr>
                <w:lang w:eastAsia="en-US"/>
              </w:rPr>
            </w:pPr>
            <w:r w:rsidRPr="00A15DCB">
              <w:rPr>
                <w:lang w:eastAsia="en-US"/>
              </w:rPr>
              <w:t>NR Cell 33 (SUL)</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5EB9C9A" w14:textId="77777777" w:rsidR="00376948" w:rsidRPr="00A15DCB" w:rsidRDefault="00376948" w:rsidP="00B7523D">
            <w:pPr>
              <w:pStyle w:val="TAH"/>
              <w:rPr>
                <w:lang w:eastAsia="en-US"/>
              </w:rPr>
            </w:pPr>
            <w:r w:rsidRPr="00A15DCB">
              <w:rPr>
                <w:lang w:eastAsia="en-US"/>
              </w:rPr>
              <w:t>Remark</w:t>
            </w:r>
          </w:p>
        </w:tc>
      </w:tr>
      <w:tr w:rsidR="00376948" w:rsidRPr="00A15DCB" w14:paraId="66899CE3" w14:textId="77777777" w:rsidTr="00B7523D">
        <w:trPr>
          <w:trHeight w:val="719"/>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3BA04263" w14:textId="77777777" w:rsidR="00376948" w:rsidRPr="00A15DCB" w:rsidRDefault="00376948" w:rsidP="00B7523D">
            <w:pPr>
              <w:pStyle w:val="TAC"/>
              <w:rPr>
                <w:lang w:eastAsia="en-US"/>
              </w:rPr>
            </w:pPr>
            <w:r w:rsidRPr="00A15DCB">
              <w:rPr>
                <w:lang w:eastAsia="en-US"/>
              </w:rPr>
              <w:t>T0</w:t>
            </w:r>
          </w:p>
        </w:tc>
        <w:tc>
          <w:tcPr>
            <w:tcW w:w="1510" w:type="dxa"/>
            <w:tcBorders>
              <w:top w:val="single" w:sz="4" w:space="0" w:color="auto"/>
              <w:left w:val="single" w:sz="4" w:space="0" w:color="auto"/>
              <w:right w:val="single" w:sz="4" w:space="0" w:color="auto"/>
            </w:tcBorders>
            <w:vAlign w:val="center"/>
            <w:hideMark/>
          </w:tcPr>
          <w:p w14:paraId="0E1F9CEB" w14:textId="77777777" w:rsidR="00376948" w:rsidRPr="00A15DCB" w:rsidRDefault="00376948" w:rsidP="00B7523D">
            <w:pPr>
              <w:pStyle w:val="TAL"/>
              <w:rPr>
                <w:lang w:eastAsia="en-US"/>
              </w:rPr>
            </w:pPr>
            <w:r w:rsidRPr="00A15DCB">
              <w:rPr>
                <w:lang w:eastAsia="en-US"/>
              </w:rPr>
              <w:t>SS/PBCH</w:t>
            </w:r>
          </w:p>
          <w:p w14:paraId="6DD3ABC0" w14:textId="77777777" w:rsidR="00376948" w:rsidRPr="00A15DCB" w:rsidRDefault="00376948" w:rsidP="00B7523D">
            <w:pPr>
              <w:pStyle w:val="TAL"/>
              <w:rPr>
                <w:lang w:eastAsia="en-US"/>
              </w:rPr>
            </w:pPr>
            <w:r w:rsidRPr="00A15DCB">
              <w:rPr>
                <w:lang w:eastAsia="en-US"/>
              </w:rPr>
              <w:t>SSS EPRE</w:t>
            </w:r>
          </w:p>
        </w:tc>
        <w:tc>
          <w:tcPr>
            <w:tcW w:w="1276" w:type="dxa"/>
            <w:tcBorders>
              <w:top w:val="single" w:sz="4" w:space="0" w:color="auto"/>
              <w:left w:val="single" w:sz="4" w:space="0" w:color="auto"/>
              <w:right w:val="single" w:sz="4" w:space="0" w:color="auto"/>
            </w:tcBorders>
            <w:vAlign w:val="center"/>
            <w:hideMark/>
          </w:tcPr>
          <w:p w14:paraId="6C70D06B" w14:textId="77777777" w:rsidR="00376948" w:rsidRPr="00A15DCB" w:rsidRDefault="00376948" w:rsidP="00B7523D">
            <w:pPr>
              <w:pStyle w:val="TAC"/>
              <w:rPr>
                <w:lang w:eastAsia="en-US"/>
              </w:rPr>
            </w:pPr>
            <w:r w:rsidRPr="00A15DCB">
              <w:rPr>
                <w:lang w:eastAsia="en-US"/>
              </w:rPr>
              <w:t>dBm/SCS</w:t>
            </w:r>
          </w:p>
        </w:tc>
        <w:tc>
          <w:tcPr>
            <w:tcW w:w="1134" w:type="dxa"/>
            <w:tcBorders>
              <w:top w:val="single" w:sz="4" w:space="0" w:color="auto"/>
              <w:left w:val="single" w:sz="4" w:space="0" w:color="auto"/>
              <w:right w:val="single" w:sz="4" w:space="0" w:color="auto"/>
            </w:tcBorders>
            <w:vAlign w:val="center"/>
          </w:tcPr>
          <w:p w14:paraId="3EF899D3" w14:textId="77777777" w:rsidR="00376948" w:rsidRPr="00A15DCB" w:rsidRDefault="00376948" w:rsidP="00B7523D">
            <w:pPr>
              <w:pStyle w:val="TAC"/>
              <w:rPr>
                <w:lang w:eastAsia="en-US"/>
              </w:rPr>
            </w:pPr>
            <w:r w:rsidRPr="00A15DCB">
              <w:rPr>
                <w:lang w:eastAsia="en-US"/>
              </w:rPr>
              <w:t>-75</w:t>
            </w:r>
          </w:p>
        </w:tc>
        <w:tc>
          <w:tcPr>
            <w:tcW w:w="1559" w:type="dxa"/>
            <w:tcBorders>
              <w:top w:val="single" w:sz="4" w:space="0" w:color="auto"/>
              <w:left w:val="single" w:sz="4" w:space="0" w:color="auto"/>
              <w:right w:val="single" w:sz="4" w:space="0" w:color="auto"/>
            </w:tcBorders>
            <w:vAlign w:val="center"/>
          </w:tcPr>
          <w:p w14:paraId="6231FE5B" w14:textId="77777777" w:rsidR="00376948" w:rsidRPr="00A15DCB" w:rsidRDefault="00376948" w:rsidP="00B7523D">
            <w:pPr>
              <w:pStyle w:val="TAC"/>
              <w:rPr>
                <w:lang w:eastAsia="en-US"/>
              </w:rPr>
            </w:pPr>
            <w:r w:rsidRPr="00A15DCB">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2F7C692" w14:textId="77777777" w:rsidR="00376948" w:rsidRPr="00A15DCB" w:rsidRDefault="00376948" w:rsidP="00B7523D">
            <w:pPr>
              <w:pStyle w:val="TAL"/>
              <w:rPr>
                <w:lang w:eastAsia="en-US"/>
              </w:rPr>
            </w:pPr>
            <w:r w:rsidRPr="00A15DCB">
              <w:rPr>
                <w:lang w:eastAsia="en-US"/>
              </w:rPr>
              <w:t xml:space="preserve">NR Cell1 Power level is higher than </w:t>
            </w:r>
            <w:r w:rsidRPr="00A15DCB">
              <w:rPr>
                <w:i/>
              </w:rPr>
              <w:t>rsrp-ThresholdSSB-SUL</w:t>
            </w:r>
            <w:r w:rsidRPr="00A15DCB">
              <w:rPr>
                <w:i/>
                <w:lang w:eastAsia="en-US"/>
              </w:rPr>
              <w:t>.</w:t>
            </w:r>
            <w:r w:rsidRPr="00A15DCB">
              <w:rPr>
                <w:lang w:eastAsia="en-US"/>
              </w:rPr>
              <w:t xml:space="preserve"> </w:t>
            </w:r>
          </w:p>
        </w:tc>
      </w:tr>
      <w:tr w:rsidR="00376948" w:rsidRPr="00A15DCB" w14:paraId="4C453246" w14:textId="77777777" w:rsidTr="00B7523D">
        <w:trPr>
          <w:trHeight w:val="670"/>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4854A61A" w14:textId="77777777" w:rsidR="00376948" w:rsidRPr="00A15DCB" w:rsidRDefault="00376948" w:rsidP="00B7523D">
            <w:pPr>
              <w:pStyle w:val="TAC"/>
              <w:rPr>
                <w:lang w:eastAsia="en-US"/>
              </w:rPr>
            </w:pPr>
            <w:r w:rsidRPr="00A15DCB">
              <w:rPr>
                <w:lang w:eastAsia="en-US"/>
              </w:rPr>
              <w:t>T1</w:t>
            </w:r>
          </w:p>
        </w:tc>
        <w:tc>
          <w:tcPr>
            <w:tcW w:w="1510" w:type="dxa"/>
            <w:tcBorders>
              <w:top w:val="single" w:sz="4" w:space="0" w:color="auto"/>
              <w:left w:val="single" w:sz="4" w:space="0" w:color="auto"/>
              <w:right w:val="single" w:sz="4" w:space="0" w:color="auto"/>
            </w:tcBorders>
            <w:vAlign w:val="center"/>
            <w:hideMark/>
          </w:tcPr>
          <w:p w14:paraId="72751406" w14:textId="77777777" w:rsidR="00376948" w:rsidRPr="00A15DCB" w:rsidRDefault="00376948" w:rsidP="00B7523D">
            <w:pPr>
              <w:pStyle w:val="TAL"/>
              <w:rPr>
                <w:lang w:eastAsia="en-US"/>
              </w:rPr>
            </w:pPr>
            <w:r w:rsidRPr="00A15DCB">
              <w:rPr>
                <w:lang w:eastAsia="en-US"/>
              </w:rPr>
              <w:t>SS/PBCH</w:t>
            </w:r>
          </w:p>
          <w:p w14:paraId="108E2F8E" w14:textId="77777777" w:rsidR="00376948" w:rsidRPr="00A15DCB" w:rsidRDefault="00376948" w:rsidP="00B7523D">
            <w:pPr>
              <w:pStyle w:val="TAL"/>
              <w:rPr>
                <w:lang w:eastAsia="en-US"/>
              </w:rPr>
            </w:pPr>
            <w:r w:rsidRPr="00A15DCB">
              <w:rPr>
                <w:lang w:eastAsia="en-US"/>
              </w:rPr>
              <w:t>SSS EPRE</w:t>
            </w:r>
          </w:p>
        </w:tc>
        <w:tc>
          <w:tcPr>
            <w:tcW w:w="1276" w:type="dxa"/>
            <w:tcBorders>
              <w:top w:val="single" w:sz="4" w:space="0" w:color="auto"/>
              <w:left w:val="single" w:sz="4" w:space="0" w:color="auto"/>
              <w:right w:val="single" w:sz="4" w:space="0" w:color="auto"/>
            </w:tcBorders>
            <w:vAlign w:val="center"/>
            <w:hideMark/>
          </w:tcPr>
          <w:p w14:paraId="39C31A5A" w14:textId="77777777" w:rsidR="00376948" w:rsidRPr="00A15DCB" w:rsidRDefault="00376948" w:rsidP="00B7523D">
            <w:pPr>
              <w:pStyle w:val="TAC"/>
              <w:rPr>
                <w:lang w:eastAsia="en-US"/>
              </w:rPr>
            </w:pPr>
            <w:r w:rsidRPr="00A15DCB">
              <w:rPr>
                <w:lang w:eastAsia="en-US"/>
              </w:rPr>
              <w:t>dBm/SCS</w:t>
            </w:r>
          </w:p>
        </w:tc>
        <w:tc>
          <w:tcPr>
            <w:tcW w:w="1134" w:type="dxa"/>
            <w:tcBorders>
              <w:top w:val="single" w:sz="4" w:space="0" w:color="auto"/>
              <w:left w:val="single" w:sz="4" w:space="0" w:color="auto"/>
              <w:right w:val="single" w:sz="4" w:space="0" w:color="auto"/>
            </w:tcBorders>
            <w:vAlign w:val="center"/>
          </w:tcPr>
          <w:p w14:paraId="0CD6B847" w14:textId="77777777" w:rsidR="00376948" w:rsidRPr="00A15DCB" w:rsidRDefault="00376948" w:rsidP="00B7523D">
            <w:pPr>
              <w:pStyle w:val="TAC"/>
              <w:rPr>
                <w:lang w:eastAsia="en-US"/>
              </w:rPr>
            </w:pPr>
            <w:r w:rsidRPr="00A15DCB">
              <w:rPr>
                <w:lang w:eastAsia="en-US"/>
              </w:rPr>
              <w:t>-85</w:t>
            </w:r>
          </w:p>
        </w:tc>
        <w:tc>
          <w:tcPr>
            <w:tcW w:w="1559" w:type="dxa"/>
            <w:tcBorders>
              <w:top w:val="single" w:sz="4" w:space="0" w:color="auto"/>
              <w:left w:val="single" w:sz="4" w:space="0" w:color="auto"/>
              <w:right w:val="single" w:sz="4" w:space="0" w:color="auto"/>
            </w:tcBorders>
            <w:vAlign w:val="center"/>
            <w:hideMark/>
          </w:tcPr>
          <w:p w14:paraId="24683D82" w14:textId="77777777" w:rsidR="00376948" w:rsidRPr="00A15DCB" w:rsidRDefault="00376948" w:rsidP="00B7523D">
            <w:pPr>
              <w:pStyle w:val="TAC"/>
              <w:rPr>
                <w:lang w:eastAsia="en-US"/>
              </w:rPr>
            </w:pPr>
            <w:r w:rsidRPr="00A15DCB">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E0C632A" w14:textId="77777777" w:rsidR="00376948" w:rsidRPr="00A15DCB" w:rsidRDefault="00376948" w:rsidP="00B7523D">
            <w:pPr>
              <w:pStyle w:val="TAL"/>
              <w:rPr>
                <w:lang w:eastAsia="en-US"/>
              </w:rPr>
            </w:pPr>
            <w:r w:rsidRPr="00A15DCB">
              <w:rPr>
                <w:lang w:eastAsia="en-US"/>
              </w:rPr>
              <w:t xml:space="preserve">NR Cell1 Power level is lower than </w:t>
            </w:r>
            <w:r w:rsidRPr="00A15DCB">
              <w:rPr>
                <w:i/>
              </w:rPr>
              <w:t>rsrp-ThresholdSSB-SUL</w:t>
            </w:r>
            <w:r w:rsidRPr="00A15DCB">
              <w:rPr>
                <w:i/>
                <w:lang w:eastAsia="en-US"/>
              </w:rPr>
              <w:t>.</w:t>
            </w:r>
          </w:p>
        </w:tc>
      </w:tr>
    </w:tbl>
    <w:p w14:paraId="15A6967A" w14:textId="77777777" w:rsidR="00376948" w:rsidRPr="00A15DCB" w:rsidRDefault="00376948" w:rsidP="00376948">
      <w:pPr>
        <w:rPr>
          <w:lang w:eastAsia="zh-CN"/>
        </w:rPr>
      </w:pPr>
    </w:p>
    <w:p w14:paraId="32E78124" w14:textId="77777777" w:rsidR="00376948" w:rsidRPr="00A15DCB" w:rsidRDefault="00376948" w:rsidP="00376948">
      <w:pPr>
        <w:pStyle w:val="TH"/>
        <w:rPr>
          <w:lang w:eastAsia="sv-SE"/>
        </w:rPr>
      </w:pPr>
      <w:r w:rsidRPr="00A15DCB">
        <w:rPr>
          <w:lang w:eastAsia="sv-SE"/>
        </w:rPr>
        <w:lastRenderedPageBreak/>
        <w:t xml:space="preserve">Table </w:t>
      </w:r>
      <w:r w:rsidRPr="00A15DCB">
        <w:t>7.1.1.1.5</w:t>
      </w:r>
      <w:r w:rsidRPr="00A15DCB">
        <w:rPr>
          <w:lang w:eastAsia="zh-CN"/>
        </w:rPr>
        <w:t>.</w:t>
      </w:r>
      <w:r w:rsidRPr="00A15DCB">
        <w:t>3.2-</w:t>
      </w:r>
      <w:r w:rsidRPr="00A15DCB">
        <w:rPr>
          <w:lang w:eastAsia="zh-CN"/>
        </w:rPr>
        <w:t>2</w:t>
      </w:r>
      <w:r w:rsidRPr="00A15DCB">
        <w:rPr>
          <w:lang w:eastAsia="sv-SE"/>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76948" w:rsidRPr="00A15DCB" w14:paraId="2F9D8C82" w14:textId="77777777" w:rsidTr="00B7523D">
        <w:tc>
          <w:tcPr>
            <w:tcW w:w="648" w:type="dxa"/>
            <w:tcBorders>
              <w:bottom w:val="nil"/>
            </w:tcBorders>
          </w:tcPr>
          <w:p w14:paraId="76520C1B" w14:textId="77777777" w:rsidR="00376948" w:rsidRPr="00A15DCB" w:rsidRDefault="00376948" w:rsidP="00B7523D">
            <w:pPr>
              <w:pStyle w:val="TAH"/>
              <w:rPr>
                <w:lang w:eastAsia="en-US"/>
              </w:rPr>
            </w:pPr>
            <w:r w:rsidRPr="00A15DCB">
              <w:rPr>
                <w:lang w:eastAsia="en-US"/>
              </w:rPr>
              <w:t>St</w:t>
            </w:r>
          </w:p>
        </w:tc>
        <w:tc>
          <w:tcPr>
            <w:tcW w:w="3969" w:type="dxa"/>
            <w:tcBorders>
              <w:bottom w:val="nil"/>
            </w:tcBorders>
          </w:tcPr>
          <w:p w14:paraId="44A75355" w14:textId="77777777" w:rsidR="00376948" w:rsidRPr="00A15DCB" w:rsidRDefault="00376948" w:rsidP="00B7523D">
            <w:pPr>
              <w:pStyle w:val="TAH"/>
              <w:rPr>
                <w:lang w:eastAsia="en-US"/>
              </w:rPr>
            </w:pPr>
            <w:r w:rsidRPr="00A15DCB">
              <w:rPr>
                <w:lang w:eastAsia="en-US"/>
              </w:rPr>
              <w:t>Procedure</w:t>
            </w:r>
          </w:p>
        </w:tc>
        <w:tc>
          <w:tcPr>
            <w:tcW w:w="3686" w:type="dxa"/>
            <w:gridSpan w:val="2"/>
          </w:tcPr>
          <w:p w14:paraId="6234B087" w14:textId="77777777" w:rsidR="00376948" w:rsidRPr="00A15DCB" w:rsidRDefault="00376948" w:rsidP="00B7523D">
            <w:pPr>
              <w:pStyle w:val="TAH"/>
              <w:rPr>
                <w:lang w:eastAsia="en-US"/>
              </w:rPr>
            </w:pPr>
            <w:r w:rsidRPr="00A15DCB">
              <w:rPr>
                <w:lang w:eastAsia="en-US"/>
              </w:rPr>
              <w:t>Message Sequence</w:t>
            </w:r>
          </w:p>
        </w:tc>
        <w:tc>
          <w:tcPr>
            <w:tcW w:w="567" w:type="dxa"/>
            <w:tcBorders>
              <w:bottom w:val="nil"/>
            </w:tcBorders>
          </w:tcPr>
          <w:p w14:paraId="1A652448" w14:textId="77777777" w:rsidR="00376948" w:rsidRPr="00A15DCB" w:rsidRDefault="00376948" w:rsidP="00B7523D">
            <w:pPr>
              <w:pStyle w:val="TAH"/>
              <w:rPr>
                <w:lang w:eastAsia="en-US"/>
              </w:rPr>
            </w:pPr>
            <w:r w:rsidRPr="00A15DCB">
              <w:rPr>
                <w:lang w:eastAsia="en-US"/>
              </w:rPr>
              <w:t>TP</w:t>
            </w:r>
          </w:p>
        </w:tc>
        <w:tc>
          <w:tcPr>
            <w:tcW w:w="892" w:type="dxa"/>
            <w:tcBorders>
              <w:bottom w:val="nil"/>
            </w:tcBorders>
          </w:tcPr>
          <w:p w14:paraId="352D8D96" w14:textId="77777777" w:rsidR="00376948" w:rsidRPr="00A15DCB" w:rsidRDefault="00376948" w:rsidP="00B7523D">
            <w:pPr>
              <w:pStyle w:val="TAH"/>
              <w:rPr>
                <w:lang w:eastAsia="en-US"/>
              </w:rPr>
            </w:pPr>
            <w:r w:rsidRPr="00A15DCB">
              <w:rPr>
                <w:lang w:eastAsia="en-US"/>
              </w:rPr>
              <w:t>Verdict</w:t>
            </w:r>
          </w:p>
        </w:tc>
      </w:tr>
      <w:tr w:rsidR="00376948" w:rsidRPr="00A15DCB" w14:paraId="6E4D9239" w14:textId="77777777" w:rsidTr="00B7523D">
        <w:trPr>
          <w:trHeight w:val="305"/>
        </w:trPr>
        <w:tc>
          <w:tcPr>
            <w:tcW w:w="648" w:type="dxa"/>
            <w:tcBorders>
              <w:top w:val="nil"/>
            </w:tcBorders>
          </w:tcPr>
          <w:p w14:paraId="4A2428F9" w14:textId="77777777" w:rsidR="00376948" w:rsidRPr="00A15DCB" w:rsidRDefault="00376948" w:rsidP="00B7523D">
            <w:pPr>
              <w:pStyle w:val="TAH"/>
              <w:rPr>
                <w:lang w:eastAsia="en-US"/>
              </w:rPr>
            </w:pPr>
          </w:p>
        </w:tc>
        <w:tc>
          <w:tcPr>
            <w:tcW w:w="3969" w:type="dxa"/>
            <w:tcBorders>
              <w:top w:val="nil"/>
            </w:tcBorders>
          </w:tcPr>
          <w:p w14:paraId="6844B8D0" w14:textId="77777777" w:rsidR="00376948" w:rsidRPr="00A15DCB" w:rsidRDefault="00376948" w:rsidP="00B7523D">
            <w:pPr>
              <w:pStyle w:val="TAH"/>
              <w:rPr>
                <w:lang w:eastAsia="en-US"/>
              </w:rPr>
            </w:pPr>
          </w:p>
        </w:tc>
        <w:tc>
          <w:tcPr>
            <w:tcW w:w="709" w:type="dxa"/>
          </w:tcPr>
          <w:p w14:paraId="2F72F408" w14:textId="77777777" w:rsidR="00376948" w:rsidRPr="00A15DCB" w:rsidRDefault="00376948" w:rsidP="00B7523D">
            <w:pPr>
              <w:pStyle w:val="TAH"/>
              <w:rPr>
                <w:lang w:eastAsia="en-US"/>
              </w:rPr>
            </w:pPr>
            <w:r w:rsidRPr="00A15DCB">
              <w:rPr>
                <w:lang w:eastAsia="en-US"/>
              </w:rPr>
              <w:t>U - S</w:t>
            </w:r>
          </w:p>
        </w:tc>
        <w:tc>
          <w:tcPr>
            <w:tcW w:w="2977" w:type="dxa"/>
          </w:tcPr>
          <w:p w14:paraId="6808A308" w14:textId="77777777" w:rsidR="00376948" w:rsidRPr="00A15DCB" w:rsidRDefault="00376948" w:rsidP="00B7523D">
            <w:pPr>
              <w:pStyle w:val="TAH"/>
              <w:rPr>
                <w:lang w:eastAsia="en-US"/>
              </w:rPr>
            </w:pPr>
            <w:r w:rsidRPr="00A15DCB">
              <w:rPr>
                <w:lang w:eastAsia="en-US"/>
              </w:rPr>
              <w:t>Message</w:t>
            </w:r>
          </w:p>
        </w:tc>
        <w:tc>
          <w:tcPr>
            <w:tcW w:w="567" w:type="dxa"/>
            <w:tcBorders>
              <w:top w:val="nil"/>
            </w:tcBorders>
          </w:tcPr>
          <w:p w14:paraId="2E6358BA" w14:textId="77777777" w:rsidR="00376948" w:rsidRPr="00A15DCB" w:rsidRDefault="00376948" w:rsidP="00B7523D">
            <w:pPr>
              <w:pStyle w:val="TAH"/>
              <w:rPr>
                <w:lang w:eastAsia="en-US"/>
              </w:rPr>
            </w:pPr>
          </w:p>
        </w:tc>
        <w:tc>
          <w:tcPr>
            <w:tcW w:w="892" w:type="dxa"/>
            <w:tcBorders>
              <w:top w:val="nil"/>
            </w:tcBorders>
          </w:tcPr>
          <w:p w14:paraId="344FA3D9" w14:textId="77777777" w:rsidR="00376948" w:rsidRPr="00A15DCB" w:rsidRDefault="00376948" w:rsidP="00B7523D">
            <w:pPr>
              <w:pStyle w:val="TAH"/>
              <w:rPr>
                <w:lang w:eastAsia="en-US"/>
              </w:rPr>
            </w:pPr>
          </w:p>
        </w:tc>
      </w:tr>
      <w:tr w:rsidR="00376948" w:rsidRPr="00A15DCB" w14:paraId="318B805A" w14:textId="77777777" w:rsidTr="00B7523D">
        <w:trPr>
          <w:trHeight w:val="530"/>
        </w:trPr>
        <w:tc>
          <w:tcPr>
            <w:tcW w:w="648" w:type="dxa"/>
          </w:tcPr>
          <w:p w14:paraId="30EF7F1B" w14:textId="77777777" w:rsidR="00376948" w:rsidRPr="00A15DCB" w:rsidRDefault="00376948" w:rsidP="00B7523D">
            <w:pPr>
              <w:pStyle w:val="TAC"/>
              <w:rPr>
                <w:lang w:eastAsia="zh-CN"/>
              </w:rPr>
            </w:pPr>
            <w:r w:rsidRPr="00A15DCB">
              <w:rPr>
                <w:lang w:eastAsia="zh-CN"/>
              </w:rPr>
              <w:t>1</w:t>
            </w:r>
          </w:p>
        </w:tc>
        <w:tc>
          <w:tcPr>
            <w:tcW w:w="3969" w:type="dxa"/>
          </w:tcPr>
          <w:p w14:paraId="6EEC05F3" w14:textId="77777777" w:rsidR="00376948" w:rsidRPr="00A15DCB" w:rsidRDefault="001D5A2C" w:rsidP="00B7523D">
            <w:pPr>
              <w:pStyle w:val="TAL"/>
              <w:rPr>
                <w:lang w:eastAsia="en-US"/>
              </w:rPr>
            </w:pPr>
            <w:r w:rsidRPr="00A15DCB">
              <w:rPr>
                <w:rFonts w:cs="Arial"/>
                <w:szCs w:val="18"/>
              </w:rPr>
              <w:t xml:space="preserve">The </w:t>
            </w:r>
            <w:r w:rsidRPr="00A15DCB">
              <w:t>SS</w:t>
            </w:r>
            <w:r w:rsidRPr="00A15DCB">
              <w:rPr>
                <w:rFonts w:cs="Arial"/>
                <w:szCs w:val="18"/>
              </w:rPr>
              <w:t xml:space="preserve"> ignores scheduling requests and does not allocate any uplink grant</w:t>
            </w:r>
          </w:p>
        </w:tc>
        <w:tc>
          <w:tcPr>
            <w:tcW w:w="709" w:type="dxa"/>
          </w:tcPr>
          <w:p w14:paraId="6FAD1EA1" w14:textId="77777777" w:rsidR="00376948" w:rsidRPr="00A15DCB" w:rsidRDefault="00376948" w:rsidP="00B7523D">
            <w:pPr>
              <w:pStyle w:val="TAC"/>
              <w:rPr>
                <w:lang w:eastAsia="en-US"/>
              </w:rPr>
            </w:pPr>
          </w:p>
        </w:tc>
        <w:tc>
          <w:tcPr>
            <w:tcW w:w="2977" w:type="dxa"/>
          </w:tcPr>
          <w:p w14:paraId="5F7D014B" w14:textId="77777777" w:rsidR="00376948" w:rsidRPr="00A15DCB" w:rsidRDefault="001D5A2C" w:rsidP="00B7523D">
            <w:pPr>
              <w:pStyle w:val="TAL"/>
              <w:rPr>
                <w:lang w:eastAsia="en-US"/>
              </w:rPr>
            </w:pPr>
            <w:r w:rsidRPr="00A15DCB">
              <w:rPr>
                <w:lang w:eastAsia="en-US"/>
              </w:rPr>
              <w:t>-</w:t>
            </w:r>
          </w:p>
        </w:tc>
        <w:tc>
          <w:tcPr>
            <w:tcW w:w="567" w:type="dxa"/>
          </w:tcPr>
          <w:p w14:paraId="59A78F5C" w14:textId="77777777" w:rsidR="00376948" w:rsidRPr="00A15DCB" w:rsidRDefault="00376948" w:rsidP="00B7523D">
            <w:pPr>
              <w:pStyle w:val="TAH"/>
              <w:rPr>
                <w:b w:val="0"/>
                <w:lang w:eastAsia="en-US"/>
              </w:rPr>
            </w:pPr>
            <w:r w:rsidRPr="00A15DCB">
              <w:rPr>
                <w:b w:val="0"/>
                <w:lang w:eastAsia="en-US"/>
              </w:rPr>
              <w:t>-</w:t>
            </w:r>
          </w:p>
        </w:tc>
        <w:tc>
          <w:tcPr>
            <w:tcW w:w="892" w:type="dxa"/>
          </w:tcPr>
          <w:p w14:paraId="0C339298" w14:textId="77777777" w:rsidR="00376948" w:rsidRPr="00A15DCB" w:rsidRDefault="00376948" w:rsidP="00B7523D">
            <w:pPr>
              <w:pStyle w:val="TAH"/>
              <w:rPr>
                <w:b w:val="0"/>
                <w:lang w:eastAsia="en-US"/>
              </w:rPr>
            </w:pPr>
            <w:r w:rsidRPr="00A15DCB">
              <w:rPr>
                <w:b w:val="0"/>
                <w:lang w:eastAsia="en-US"/>
              </w:rPr>
              <w:t>-</w:t>
            </w:r>
          </w:p>
        </w:tc>
      </w:tr>
      <w:tr w:rsidR="00376948" w:rsidRPr="00A15DCB" w14:paraId="51C7D077" w14:textId="77777777" w:rsidTr="00B7523D">
        <w:trPr>
          <w:trHeight w:val="217"/>
        </w:trPr>
        <w:tc>
          <w:tcPr>
            <w:tcW w:w="648" w:type="dxa"/>
          </w:tcPr>
          <w:p w14:paraId="4FC7B9D6" w14:textId="77777777" w:rsidR="00376948" w:rsidRPr="00A15DCB" w:rsidRDefault="00376948" w:rsidP="00B7523D">
            <w:pPr>
              <w:pStyle w:val="TAC"/>
              <w:rPr>
                <w:lang w:eastAsia="zh-CN"/>
              </w:rPr>
            </w:pPr>
            <w:r w:rsidRPr="00A15DCB">
              <w:rPr>
                <w:lang w:eastAsia="zh-CN"/>
              </w:rPr>
              <w:t>2</w:t>
            </w:r>
          </w:p>
        </w:tc>
        <w:tc>
          <w:tcPr>
            <w:tcW w:w="3969" w:type="dxa"/>
          </w:tcPr>
          <w:p w14:paraId="3C3128F9" w14:textId="77777777" w:rsidR="00376948" w:rsidRPr="00A15DCB" w:rsidRDefault="001D5A2C" w:rsidP="00B7523D">
            <w:pPr>
              <w:pStyle w:val="TAL"/>
              <w:rPr>
                <w:lang w:eastAsia="en-US"/>
              </w:rPr>
            </w:pPr>
            <w:r w:rsidRPr="00A15DCB">
              <w:rPr>
                <w:lang w:eastAsia="en-US"/>
              </w:rPr>
              <w:t>T</w:t>
            </w:r>
            <w:r w:rsidR="00376948" w:rsidRPr="00A15DCB">
              <w:rPr>
                <w:lang w:eastAsia="en-US"/>
              </w:rPr>
              <w:t>he SS transmits a MAC PDU containing a PDCP SDU on NR Cell 1.</w:t>
            </w:r>
          </w:p>
        </w:tc>
        <w:tc>
          <w:tcPr>
            <w:tcW w:w="709" w:type="dxa"/>
          </w:tcPr>
          <w:p w14:paraId="44FDB751" w14:textId="77777777" w:rsidR="00376948" w:rsidRPr="00A15DCB" w:rsidRDefault="00376948" w:rsidP="00B7523D">
            <w:pPr>
              <w:pStyle w:val="TAC"/>
              <w:rPr>
                <w:lang w:eastAsia="en-US"/>
              </w:rPr>
            </w:pPr>
            <w:r w:rsidRPr="00A15DCB">
              <w:rPr>
                <w:lang w:eastAsia="en-US"/>
              </w:rPr>
              <w:t>&lt;--</w:t>
            </w:r>
          </w:p>
        </w:tc>
        <w:tc>
          <w:tcPr>
            <w:tcW w:w="2977" w:type="dxa"/>
          </w:tcPr>
          <w:p w14:paraId="546E769E" w14:textId="77777777" w:rsidR="00376948" w:rsidRPr="00A15DCB" w:rsidRDefault="00376948" w:rsidP="00B7523D">
            <w:pPr>
              <w:pStyle w:val="TAL"/>
              <w:rPr>
                <w:lang w:eastAsia="en-US"/>
              </w:rPr>
            </w:pPr>
            <w:r w:rsidRPr="00A15DCB">
              <w:rPr>
                <w:lang w:eastAsia="en-US"/>
              </w:rPr>
              <w:t>MAC PDU</w:t>
            </w:r>
          </w:p>
        </w:tc>
        <w:tc>
          <w:tcPr>
            <w:tcW w:w="567" w:type="dxa"/>
          </w:tcPr>
          <w:p w14:paraId="2CC95D39" w14:textId="77777777" w:rsidR="00376948" w:rsidRPr="00A15DCB" w:rsidRDefault="00376948" w:rsidP="00B7523D">
            <w:pPr>
              <w:pStyle w:val="TAH"/>
              <w:rPr>
                <w:b w:val="0"/>
                <w:lang w:eastAsia="en-US"/>
              </w:rPr>
            </w:pPr>
            <w:r w:rsidRPr="00A15DCB">
              <w:rPr>
                <w:b w:val="0"/>
                <w:lang w:eastAsia="en-US"/>
              </w:rPr>
              <w:t>-</w:t>
            </w:r>
          </w:p>
        </w:tc>
        <w:tc>
          <w:tcPr>
            <w:tcW w:w="892" w:type="dxa"/>
          </w:tcPr>
          <w:p w14:paraId="440A14AC" w14:textId="77777777" w:rsidR="00376948" w:rsidRPr="00A15DCB" w:rsidRDefault="00376948" w:rsidP="00B7523D">
            <w:pPr>
              <w:pStyle w:val="TAH"/>
              <w:rPr>
                <w:b w:val="0"/>
                <w:lang w:eastAsia="en-US"/>
              </w:rPr>
            </w:pPr>
            <w:r w:rsidRPr="00A15DCB">
              <w:rPr>
                <w:b w:val="0"/>
                <w:lang w:eastAsia="en-US"/>
              </w:rPr>
              <w:t>-</w:t>
            </w:r>
          </w:p>
        </w:tc>
      </w:tr>
      <w:tr w:rsidR="00376948" w:rsidRPr="00A15DCB" w14:paraId="0363948A" w14:textId="77777777" w:rsidTr="00B7523D">
        <w:tc>
          <w:tcPr>
            <w:tcW w:w="648" w:type="dxa"/>
          </w:tcPr>
          <w:p w14:paraId="79955818" w14:textId="77777777" w:rsidR="00376948" w:rsidRPr="00A15DCB" w:rsidRDefault="00376948" w:rsidP="00B7523D">
            <w:pPr>
              <w:pStyle w:val="TAC"/>
              <w:rPr>
                <w:lang w:eastAsia="zh-CN"/>
              </w:rPr>
            </w:pPr>
            <w:r w:rsidRPr="00A15DCB">
              <w:rPr>
                <w:lang w:eastAsia="zh-CN"/>
              </w:rPr>
              <w:t>3</w:t>
            </w:r>
          </w:p>
        </w:tc>
        <w:tc>
          <w:tcPr>
            <w:tcW w:w="3969" w:type="dxa"/>
          </w:tcPr>
          <w:p w14:paraId="71617C03" w14:textId="77777777" w:rsidR="00376948" w:rsidRPr="00A15DCB" w:rsidRDefault="00376948" w:rsidP="00B7523D">
            <w:pPr>
              <w:pStyle w:val="TAL"/>
              <w:rPr>
                <w:lang w:eastAsia="en-US"/>
              </w:rPr>
            </w:pPr>
            <w:r w:rsidRPr="00A15DCB">
              <w:rPr>
                <w:lang w:eastAsia="en-US"/>
              </w:rPr>
              <w:t>The SS changes NR Cell 1’s power level according to the row "T1" in table 7.1.1.1.</w:t>
            </w:r>
            <w:r w:rsidRPr="00A15DCB">
              <w:rPr>
                <w:lang w:eastAsia="zh-CN"/>
              </w:rPr>
              <w:t>5</w:t>
            </w:r>
            <w:r w:rsidRPr="00A15DCB">
              <w:rPr>
                <w:lang w:eastAsia="en-US"/>
              </w:rPr>
              <w:t>.3.2-1. (Note 1)</w:t>
            </w:r>
          </w:p>
        </w:tc>
        <w:tc>
          <w:tcPr>
            <w:tcW w:w="709" w:type="dxa"/>
          </w:tcPr>
          <w:p w14:paraId="43DF837D" w14:textId="77777777" w:rsidR="00376948" w:rsidRPr="00A15DCB" w:rsidRDefault="00376948" w:rsidP="00B7523D">
            <w:pPr>
              <w:pStyle w:val="TAH"/>
              <w:rPr>
                <w:b w:val="0"/>
                <w:lang w:eastAsia="en-US"/>
              </w:rPr>
            </w:pPr>
            <w:r w:rsidRPr="00A15DCB">
              <w:rPr>
                <w:b w:val="0"/>
                <w:lang w:eastAsia="en-US"/>
              </w:rPr>
              <w:t>-</w:t>
            </w:r>
          </w:p>
        </w:tc>
        <w:tc>
          <w:tcPr>
            <w:tcW w:w="2977" w:type="dxa"/>
          </w:tcPr>
          <w:p w14:paraId="70C42ABF" w14:textId="77777777" w:rsidR="00376948" w:rsidRPr="00A15DCB" w:rsidRDefault="00376948" w:rsidP="00B7523D">
            <w:pPr>
              <w:pStyle w:val="TAH"/>
              <w:jc w:val="left"/>
              <w:rPr>
                <w:b w:val="0"/>
                <w:lang w:eastAsia="en-US"/>
              </w:rPr>
            </w:pPr>
            <w:r w:rsidRPr="00A15DCB">
              <w:rPr>
                <w:b w:val="0"/>
                <w:lang w:eastAsia="en-US"/>
              </w:rPr>
              <w:t>-</w:t>
            </w:r>
          </w:p>
        </w:tc>
        <w:tc>
          <w:tcPr>
            <w:tcW w:w="567" w:type="dxa"/>
          </w:tcPr>
          <w:p w14:paraId="30A8E782" w14:textId="77777777" w:rsidR="00376948" w:rsidRPr="00A15DCB" w:rsidRDefault="00376948" w:rsidP="00B7523D">
            <w:pPr>
              <w:pStyle w:val="TAH"/>
              <w:rPr>
                <w:b w:val="0"/>
                <w:lang w:eastAsia="en-US"/>
              </w:rPr>
            </w:pPr>
            <w:r w:rsidRPr="00A15DCB">
              <w:rPr>
                <w:b w:val="0"/>
                <w:lang w:eastAsia="en-US"/>
              </w:rPr>
              <w:t>-</w:t>
            </w:r>
          </w:p>
        </w:tc>
        <w:tc>
          <w:tcPr>
            <w:tcW w:w="892" w:type="dxa"/>
          </w:tcPr>
          <w:p w14:paraId="5AC64576" w14:textId="77777777" w:rsidR="00376948" w:rsidRPr="00A15DCB" w:rsidRDefault="00376948" w:rsidP="00B7523D">
            <w:pPr>
              <w:pStyle w:val="TAH"/>
              <w:rPr>
                <w:b w:val="0"/>
                <w:lang w:eastAsia="en-US"/>
              </w:rPr>
            </w:pPr>
            <w:r w:rsidRPr="00A15DCB">
              <w:rPr>
                <w:b w:val="0"/>
                <w:lang w:eastAsia="en-US"/>
              </w:rPr>
              <w:t>-</w:t>
            </w:r>
          </w:p>
        </w:tc>
      </w:tr>
      <w:tr w:rsidR="00376948" w:rsidRPr="00A15DCB" w14:paraId="565DDC57" w14:textId="77777777" w:rsidTr="00B7523D">
        <w:tc>
          <w:tcPr>
            <w:tcW w:w="648" w:type="dxa"/>
          </w:tcPr>
          <w:p w14:paraId="1E462F5A" w14:textId="77777777" w:rsidR="00376948" w:rsidRPr="00A15DCB" w:rsidRDefault="00376948" w:rsidP="00B7523D">
            <w:pPr>
              <w:pStyle w:val="TAC"/>
              <w:rPr>
                <w:lang w:eastAsia="zh-CN"/>
              </w:rPr>
            </w:pPr>
            <w:r w:rsidRPr="00A15DCB">
              <w:rPr>
                <w:lang w:eastAsia="zh-CN"/>
              </w:rPr>
              <w:t>4</w:t>
            </w:r>
          </w:p>
        </w:tc>
        <w:tc>
          <w:tcPr>
            <w:tcW w:w="3969" w:type="dxa"/>
          </w:tcPr>
          <w:p w14:paraId="05935289" w14:textId="77777777" w:rsidR="00376948" w:rsidRPr="00A15DCB" w:rsidRDefault="001D5A2C" w:rsidP="00B7523D">
            <w:pPr>
              <w:pStyle w:val="TAL"/>
              <w:rPr>
                <w:lang w:eastAsia="zh-CN"/>
              </w:rPr>
            </w:pPr>
            <w:r w:rsidRPr="00A15DCB">
              <w:rPr>
                <w:lang w:eastAsia="en-US"/>
              </w:rPr>
              <w:t>Void.</w:t>
            </w:r>
          </w:p>
        </w:tc>
        <w:tc>
          <w:tcPr>
            <w:tcW w:w="709" w:type="dxa"/>
          </w:tcPr>
          <w:p w14:paraId="7FD20624" w14:textId="77777777" w:rsidR="00376948" w:rsidRPr="00A15DCB" w:rsidRDefault="00376948" w:rsidP="00B7523D">
            <w:pPr>
              <w:pStyle w:val="TAC"/>
              <w:rPr>
                <w:lang w:eastAsia="en-US"/>
              </w:rPr>
            </w:pPr>
            <w:r w:rsidRPr="00A15DCB">
              <w:rPr>
                <w:lang w:eastAsia="en-US"/>
              </w:rPr>
              <w:t>-</w:t>
            </w:r>
          </w:p>
        </w:tc>
        <w:tc>
          <w:tcPr>
            <w:tcW w:w="2977" w:type="dxa"/>
          </w:tcPr>
          <w:p w14:paraId="37429202" w14:textId="77777777" w:rsidR="00376948" w:rsidRPr="00A15DCB" w:rsidRDefault="00376948" w:rsidP="00B7523D">
            <w:pPr>
              <w:pStyle w:val="TAL"/>
              <w:rPr>
                <w:lang w:eastAsia="en-US"/>
              </w:rPr>
            </w:pPr>
            <w:r w:rsidRPr="00A15DCB">
              <w:rPr>
                <w:lang w:eastAsia="en-US"/>
              </w:rPr>
              <w:t>-</w:t>
            </w:r>
          </w:p>
        </w:tc>
        <w:tc>
          <w:tcPr>
            <w:tcW w:w="567" w:type="dxa"/>
          </w:tcPr>
          <w:p w14:paraId="0FE8252E" w14:textId="77777777" w:rsidR="00376948" w:rsidRPr="00A15DCB" w:rsidRDefault="00376948" w:rsidP="00B7523D">
            <w:pPr>
              <w:pStyle w:val="TAH"/>
              <w:rPr>
                <w:b w:val="0"/>
                <w:lang w:eastAsia="en-US"/>
              </w:rPr>
            </w:pPr>
            <w:r w:rsidRPr="00A15DCB">
              <w:rPr>
                <w:b w:val="0"/>
                <w:lang w:eastAsia="en-US"/>
              </w:rPr>
              <w:t>-</w:t>
            </w:r>
          </w:p>
        </w:tc>
        <w:tc>
          <w:tcPr>
            <w:tcW w:w="892" w:type="dxa"/>
          </w:tcPr>
          <w:p w14:paraId="57E71001" w14:textId="77777777" w:rsidR="00376948" w:rsidRPr="00A15DCB" w:rsidRDefault="00376948" w:rsidP="00B7523D">
            <w:pPr>
              <w:pStyle w:val="TAH"/>
              <w:rPr>
                <w:b w:val="0"/>
                <w:lang w:eastAsia="en-US"/>
              </w:rPr>
            </w:pPr>
            <w:r w:rsidRPr="00A15DCB">
              <w:rPr>
                <w:b w:val="0"/>
                <w:lang w:eastAsia="en-US"/>
              </w:rPr>
              <w:t>-</w:t>
            </w:r>
          </w:p>
        </w:tc>
      </w:tr>
      <w:tr w:rsidR="00376948" w:rsidRPr="00A15DCB" w14:paraId="3F14251B" w14:textId="77777777" w:rsidTr="00B7523D">
        <w:tc>
          <w:tcPr>
            <w:tcW w:w="648" w:type="dxa"/>
          </w:tcPr>
          <w:p w14:paraId="69DAD79C" w14:textId="77777777" w:rsidR="00376948" w:rsidRPr="00A15DCB" w:rsidRDefault="00376948" w:rsidP="00B7523D">
            <w:pPr>
              <w:pStyle w:val="TAC"/>
              <w:rPr>
                <w:lang w:eastAsia="zh-CN"/>
              </w:rPr>
            </w:pPr>
            <w:r w:rsidRPr="00A15DCB">
              <w:rPr>
                <w:lang w:eastAsia="zh-CN"/>
              </w:rPr>
              <w:t>5</w:t>
            </w:r>
          </w:p>
        </w:tc>
        <w:tc>
          <w:tcPr>
            <w:tcW w:w="3969" w:type="dxa"/>
          </w:tcPr>
          <w:p w14:paraId="0B8E6BFE" w14:textId="77777777" w:rsidR="00376948" w:rsidRPr="00A15DCB" w:rsidRDefault="00376948" w:rsidP="00B7523D">
            <w:pPr>
              <w:pStyle w:val="TAL"/>
              <w:rPr>
                <w:lang w:eastAsia="en-US"/>
              </w:rPr>
            </w:pPr>
            <w:r w:rsidRPr="00A15DCB">
              <w:rPr>
                <w:lang w:eastAsia="en-US"/>
              </w:rPr>
              <w:t xml:space="preserve">Check: Does the UE </w:t>
            </w:r>
            <w:r w:rsidR="00EA7C8B" w:rsidRPr="00A15DCB">
              <w:rPr>
                <w:lang w:eastAsia="en-US"/>
              </w:rPr>
              <w:t>initiate</w:t>
            </w:r>
            <w:r w:rsidRPr="00A15DCB">
              <w:rPr>
                <w:lang w:eastAsia="en-US"/>
              </w:rPr>
              <w:t xml:space="preserve"> the random access procedure </w:t>
            </w:r>
            <w:r w:rsidR="00810656" w:rsidRPr="00A15DCB">
              <w:rPr>
                <w:lang w:eastAsia="en-US"/>
              </w:rPr>
              <w:t>o</w:t>
            </w:r>
            <w:r w:rsidRPr="00A15DCB">
              <w:rPr>
                <w:lang w:eastAsia="en-US"/>
              </w:rPr>
              <w:t xml:space="preserve">n </w:t>
            </w:r>
            <w:r w:rsidR="00810656" w:rsidRPr="00A15DCB">
              <w:rPr>
                <w:lang w:eastAsia="en-US"/>
              </w:rPr>
              <w:t>SUL</w:t>
            </w:r>
            <w:r w:rsidRPr="00A15DCB">
              <w:rPr>
                <w:lang w:eastAsia="en-US"/>
              </w:rPr>
              <w:t xml:space="preserve"> carrier on NR Cell 33?</w:t>
            </w:r>
          </w:p>
        </w:tc>
        <w:tc>
          <w:tcPr>
            <w:tcW w:w="709" w:type="dxa"/>
          </w:tcPr>
          <w:p w14:paraId="71D1AD76" w14:textId="77777777" w:rsidR="00376948" w:rsidRPr="00A15DCB" w:rsidRDefault="00376948" w:rsidP="00B7523D">
            <w:pPr>
              <w:pStyle w:val="TAC"/>
              <w:rPr>
                <w:lang w:eastAsia="en-US"/>
              </w:rPr>
            </w:pPr>
            <w:r w:rsidRPr="00A15DCB">
              <w:rPr>
                <w:lang w:eastAsia="en-US"/>
              </w:rPr>
              <w:t>--&gt;</w:t>
            </w:r>
          </w:p>
        </w:tc>
        <w:tc>
          <w:tcPr>
            <w:tcW w:w="2977" w:type="dxa"/>
          </w:tcPr>
          <w:p w14:paraId="13F87EEE" w14:textId="77777777" w:rsidR="00376948" w:rsidRPr="00A15DCB" w:rsidRDefault="00376948" w:rsidP="00B7523D">
            <w:pPr>
              <w:pStyle w:val="TAL"/>
              <w:rPr>
                <w:lang w:eastAsia="en-US"/>
              </w:rPr>
            </w:pPr>
            <w:r w:rsidRPr="00A15DCB">
              <w:rPr>
                <w:lang w:eastAsia="en-US"/>
              </w:rPr>
              <w:t>PRACH Preamble</w:t>
            </w:r>
          </w:p>
        </w:tc>
        <w:tc>
          <w:tcPr>
            <w:tcW w:w="567" w:type="dxa"/>
          </w:tcPr>
          <w:p w14:paraId="3F2A3C10" w14:textId="77777777" w:rsidR="00376948" w:rsidRPr="00A15DCB" w:rsidRDefault="00376948" w:rsidP="00B7523D">
            <w:pPr>
              <w:pStyle w:val="TAC"/>
              <w:rPr>
                <w:lang w:eastAsia="zh-CN"/>
              </w:rPr>
            </w:pPr>
            <w:r w:rsidRPr="00A15DCB">
              <w:rPr>
                <w:lang w:eastAsia="zh-CN"/>
              </w:rPr>
              <w:t>1</w:t>
            </w:r>
          </w:p>
        </w:tc>
        <w:tc>
          <w:tcPr>
            <w:tcW w:w="892" w:type="dxa"/>
          </w:tcPr>
          <w:p w14:paraId="524F1637" w14:textId="77777777" w:rsidR="00376948" w:rsidRPr="00A15DCB" w:rsidRDefault="00376948" w:rsidP="00B7523D">
            <w:pPr>
              <w:pStyle w:val="TAC"/>
              <w:rPr>
                <w:lang w:eastAsia="zh-CN"/>
              </w:rPr>
            </w:pPr>
            <w:r w:rsidRPr="00A15DCB">
              <w:rPr>
                <w:lang w:eastAsia="zh-CN"/>
              </w:rPr>
              <w:t>P</w:t>
            </w:r>
          </w:p>
        </w:tc>
      </w:tr>
      <w:tr w:rsidR="00376948" w:rsidRPr="00A15DCB" w14:paraId="0CA01067" w14:textId="77777777" w:rsidTr="00B7523D">
        <w:tc>
          <w:tcPr>
            <w:tcW w:w="648" w:type="dxa"/>
          </w:tcPr>
          <w:p w14:paraId="02E05095" w14:textId="77777777" w:rsidR="00376948" w:rsidRPr="00A15DCB" w:rsidRDefault="00376948" w:rsidP="00B7523D">
            <w:pPr>
              <w:pStyle w:val="TAC"/>
              <w:rPr>
                <w:lang w:eastAsia="zh-CN"/>
              </w:rPr>
            </w:pPr>
            <w:r w:rsidRPr="00A15DCB">
              <w:rPr>
                <w:lang w:eastAsia="zh-CN"/>
              </w:rPr>
              <w:t>6</w:t>
            </w:r>
          </w:p>
        </w:tc>
        <w:tc>
          <w:tcPr>
            <w:tcW w:w="3969" w:type="dxa"/>
          </w:tcPr>
          <w:p w14:paraId="72801A73" w14:textId="77777777" w:rsidR="00376948" w:rsidRPr="00A15DCB" w:rsidRDefault="00376948" w:rsidP="00B7523D">
            <w:pPr>
              <w:pStyle w:val="TAL"/>
              <w:rPr>
                <w:lang w:eastAsia="en-US"/>
              </w:rPr>
            </w:pPr>
            <w:r w:rsidRPr="00A15DCB">
              <w:rPr>
                <w:lang w:eastAsia="en-US"/>
              </w:rPr>
              <w:t xml:space="preserve">The SS transmits Random Access Response with </w:t>
            </w:r>
            <w:r w:rsidRPr="00A15DCB">
              <w:rPr>
                <w:rFonts w:cs="Arial"/>
                <w:szCs w:val="18"/>
                <w:lang w:eastAsia="en-US"/>
              </w:rPr>
              <w:t>an UL Grant of 56-bits</w:t>
            </w:r>
            <w:r w:rsidRPr="00A15DCB">
              <w:rPr>
                <w:lang w:eastAsia="en-US"/>
              </w:rPr>
              <w:t xml:space="preserve"> on NR Cell 1 and RAPID corresponding to the transmitted preamble in step 5. (Note 2)</w:t>
            </w:r>
          </w:p>
        </w:tc>
        <w:tc>
          <w:tcPr>
            <w:tcW w:w="709" w:type="dxa"/>
          </w:tcPr>
          <w:p w14:paraId="3783A212" w14:textId="77777777" w:rsidR="00376948" w:rsidRPr="00A15DCB" w:rsidRDefault="00376948" w:rsidP="00B7523D">
            <w:pPr>
              <w:pStyle w:val="TAC"/>
              <w:rPr>
                <w:lang w:eastAsia="en-US"/>
              </w:rPr>
            </w:pPr>
            <w:r w:rsidRPr="00A15DCB">
              <w:rPr>
                <w:lang w:eastAsia="en-US"/>
              </w:rPr>
              <w:t>&lt;--</w:t>
            </w:r>
          </w:p>
        </w:tc>
        <w:tc>
          <w:tcPr>
            <w:tcW w:w="2977" w:type="dxa"/>
          </w:tcPr>
          <w:p w14:paraId="4FED537F" w14:textId="77777777" w:rsidR="00376948" w:rsidRPr="00A15DCB" w:rsidRDefault="00376948" w:rsidP="00B7523D">
            <w:pPr>
              <w:pStyle w:val="TAL"/>
              <w:rPr>
                <w:lang w:eastAsia="en-US"/>
              </w:rPr>
            </w:pPr>
            <w:r w:rsidRPr="00A15DCB">
              <w:rPr>
                <w:lang w:eastAsia="en-US"/>
              </w:rPr>
              <w:t>Random Access Response</w:t>
            </w:r>
          </w:p>
        </w:tc>
        <w:tc>
          <w:tcPr>
            <w:tcW w:w="567" w:type="dxa"/>
          </w:tcPr>
          <w:p w14:paraId="5EA90980" w14:textId="77777777" w:rsidR="00376948" w:rsidRPr="00A15DCB" w:rsidRDefault="00376948" w:rsidP="00B7523D">
            <w:pPr>
              <w:pStyle w:val="TAH"/>
              <w:rPr>
                <w:b w:val="0"/>
                <w:lang w:eastAsia="en-US"/>
              </w:rPr>
            </w:pPr>
            <w:r w:rsidRPr="00A15DCB">
              <w:rPr>
                <w:b w:val="0"/>
                <w:lang w:eastAsia="en-US"/>
              </w:rPr>
              <w:t>-</w:t>
            </w:r>
          </w:p>
        </w:tc>
        <w:tc>
          <w:tcPr>
            <w:tcW w:w="892" w:type="dxa"/>
          </w:tcPr>
          <w:p w14:paraId="15DE4F97" w14:textId="77777777" w:rsidR="00376948" w:rsidRPr="00A15DCB" w:rsidRDefault="00376948" w:rsidP="00B7523D">
            <w:pPr>
              <w:pStyle w:val="TAH"/>
              <w:rPr>
                <w:b w:val="0"/>
                <w:lang w:eastAsia="en-US"/>
              </w:rPr>
            </w:pPr>
            <w:r w:rsidRPr="00A15DCB">
              <w:rPr>
                <w:b w:val="0"/>
                <w:lang w:eastAsia="en-US"/>
              </w:rPr>
              <w:t>-</w:t>
            </w:r>
          </w:p>
        </w:tc>
      </w:tr>
      <w:tr w:rsidR="00376948" w:rsidRPr="00A15DCB" w14:paraId="147E7847" w14:textId="77777777" w:rsidTr="00B7523D">
        <w:tc>
          <w:tcPr>
            <w:tcW w:w="648" w:type="dxa"/>
          </w:tcPr>
          <w:p w14:paraId="73A1E9E6" w14:textId="77777777" w:rsidR="00376948" w:rsidRPr="00A15DCB" w:rsidRDefault="00376948" w:rsidP="00B7523D">
            <w:pPr>
              <w:pStyle w:val="TAC"/>
              <w:rPr>
                <w:lang w:eastAsia="en-US"/>
              </w:rPr>
            </w:pPr>
            <w:r w:rsidRPr="00A15DCB">
              <w:rPr>
                <w:lang w:eastAsia="en-US"/>
              </w:rPr>
              <w:t>7</w:t>
            </w:r>
          </w:p>
        </w:tc>
        <w:tc>
          <w:tcPr>
            <w:tcW w:w="3969" w:type="dxa"/>
          </w:tcPr>
          <w:p w14:paraId="25971C62" w14:textId="77777777" w:rsidR="00376948" w:rsidRPr="00A15DCB" w:rsidRDefault="00810656" w:rsidP="00B7523D">
            <w:pPr>
              <w:pStyle w:val="TAL"/>
              <w:rPr>
                <w:lang w:eastAsia="en-US"/>
              </w:rPr>
            </w:pPr>
            <w:r w:rsidRPr="00A15DCB">
              <w:rPr>
                <w:lang w:eastAsia="en-US"/>
              </w:rPr>
              <w:t xml:space="preserve">Check: Does the </w:t>
            </w:r>
            <w:r w:rsidR="00376948" w:rsidRPr="00A15DCB">
              <w:rPr>
                <w:lang w:eastAsia="en-US"/>
              </w:rPr>
              <w:t xml:space="preserve">UE send a msg3 using the grant associated to the Random Access Response received in Step 6 </w:t>
            </w:r>
            <w:r w:rsidRPr="00A15DCB">
              <w:rPr>
                <w:lang w:eastAsia="en-US"/>
              </w:rPr>
              <w:t xml:space="preserve">on SUL carrier </w:t>
            </w:r>
            <w:r w:rsidR="00376948" w:rsidRPr="00A15DCB">
              <w:rPr>
                <w:lang w:eastAsia="en-US"/>
              </w:rPr>
              <w:t>on NR Cell 33</w:t>
            </w:r>
            <w:r w:rsidRPr="00A15DCB">
              <w:rPr>
                <w:lang w:eastAsia="en-US"/>
              </w:rPr>
              <w:t>?</w:t>
            </w:r>
          </w:p>
        </w:tc>
        <w:tc>
          <w:tcPr>
            <w:tcW w:w="709" w:type="dxa"/>
          </w:tcPr>
          <w:p w14:paraId="3128B0F2" w14:textId="77777777" w:rsidR="00376948" w:rsidRPr="00A15DCB" w:rsidRDefault="00376948" w:rsidP="00B7523D">
            <w:pPr>
              <w:pStyle w:val="TAC"/>
              <w:rPr>
                <w:lang w:eastAsia="en-US"/>
              </w:rPr>
            </w:pPr>
            <w:r w:rsidRPr="00A15DCB">
              <w:rPr>
                <w:lang w:eastAsia="en-US"/>
              </w:rPr>
              <w:t>--&gt;</w:t>
            </w:r>
          </w:p>
        </w:tc>
        <w:tc>
          <w:tcPr>
            <w:tcW w:w="2977" w:type="dxa"/>
          </w:tcPr>
          <w:p w14:paraId="0119097D" w14:textId="77777777" w:rsidR="00376948" w:rsidRPr="00A15DCB" w:rsidRDefault="00376948" w:rsidP="00B7523D">
            <w:pPr>
              <w:pStyle w:val="TAL"/>
              <w:rPr>
                <w:lang w:eastAsia="en-US"/>
              </w:rPr>
            </w:pPr>
            <w:r w:rsidRPr="00A15DCB">
              <w:rPr>
                <w:lang w:eastAsia="en-US"/>
              </w:rPr>
              <w:t>Msg3 (C-RNTI MAC CE)</w:t>
            </w:r>
          </w:p>
        </w:tc>
        <w:tc>
          <w:tcPr>
            <w:tcW w:w="567" w:type="dxa"/>
          </w:tcPr>
          <w:p w14:paraId="388D9E28" w14:textId="77777777" w:rsidR="00376948" w:rsidRPr="00A15DCB" w:rsidRDefault="00810656" w:rsidP="00B7523D">
            <w:pPr>
              <w:pStyle w:val="TAH"/>
              <w:rPr>
                <w:b w:val="0"/>
                <w:lang w:eastAsia="en-US"/>
              </w:rPr>
            </w:pPr>
            <w:r w:rsidRPr="00A15DCB">
              <w:rPr>
                <w:b w:val="0"/>
                <w:lang w:eastAsia="en-US"/>
              </w:rPr>
              <w:t>1</w:t>
            </w:r>
          </w:p>
        </w:tc>
        <w:tc>
          <w:tcPr>
            <w:tcW w:w="892" w:type="dxa"/>
          </w:tcPr>
          <w:p w14:paraId="2BF942A5" w14:textId="77777777" w:rsidR="00376948" w:rsidRPr="00A15DCB" w:rsidRDefault="001D5A2C" w:rsidP="00B7523D">
            <w:pPr>
              <w:pStyle w:val="TAH"/>
              <w:rPr>
                <w:b w:val="0"/>
                <w:lang w:eastAsia="en-US"/>
              </w:rPr>
            </w:pPr>
            <w:r w:rsidRPr="00A15DCB">
              <w:rPr>
                <w:b w:val="0"/>
                <w:lang w:eastAsia="en-US"/>
              </w:rPr>
              <w:t>P</w:t>
            </w:r>
          </w:p>
        </w:tc>
      </w:tr>
      <w:tr w:rsidR="00376948" w:rsidRPr="00A15DCB" w14:paraId="5ECBFA15" w14:textId="77777777" w:rsidTr="00B7523D">
        <w:tc>
          <w:tcPr>
            <w:tcW w:w="648" w:type="dxa"/>
          </w:tcPr>
          <w:p w14:paraId="52D90872" w14:textId="77777777" w:rsidR="00376948" w:rsidRPr="00A15DCB" w:rsidRDefault="00376948" w:rsidP="00B7523D">
            <w:pPr>
              <w:pStyle w:val="TAC"/>
              <w:rPr>
                <w:lang w:eastAsia="en-US"/>
              </w:rPr>
            </w:pPr>
            <w:r w:rsidRPr="00A15DCB">
              <w:rPr>
                <w:lang w:eastAsia="en-US"/>
              </w:rPr>
              <w:t>8</w:t>
            </w:r>
          </w:p>
        </w:tc>
        <w:tc>
          <w:tcPr>
            <w:tcW w:w="3969" w:type="dxa"/>
          </w:tcPr>
          <w:p w14:paraId="6B25D048" w14:textId="77777777" w:rsidR="00376948" w:rsidRPr="00A15DCB" w:rsidRDefault="00376948" w:rsidP="00B7523D">
            <w:pPr>
              <w:pStyle w:val="TAL"/>
              <w:rPr>
                <w:lang w:eastAsia="en-US"/>
              </w:rPr>
            </w:pPr>
            <w:r w:rsidRPr="00A15DCB">
              <w:rPr>
                <w:lang w:eastAsia="en-US"/>
              </w:rPr>
              <w:t xml:space="preserve">The SS schedules PDCCH transmission on NR Cell 1 for UE C-RNTI with uplink grant’s </w:t>
            </w:r>
            <w:r w:rsidRPr="00A15DCB">
              <w:rPr>
                <w:lang w:eastAsia="zh-CN"/>
              </w:rPr>
              <w:t>UL/SUL indicator set to 1.</w:t>
            </w:r>
          </w:p>
        </w:tc>
        <w:tc>
          <w:tcPr>
            <w:tcW w:w="709" w:type="dxa"/>
          </w:tcPr>
          <w:p w14:paraId="24B45650" w14:textId="77777777" w:rsidR="00376948" w:rsidRPr="00A15DCB" w:rsidRDefault="00376948" w:rsidP="00B7523D">
            <w:pPr>
              <w:pStyle w:val="TAC"/>
              <w:rPr>
                <w:lang w:eastAsia="en-US"/>
              </w:rPr>
            </w:pPr>
            <w:r w:rsidRPr="00A15DCB">
              <w:rPr>
                <w:lang w:eastAsia="en-US"/>
              </w:rPr>
              <w:t>&lt;--</w:t>
            </w:r>
          </w:p>
        </w:tc>
        <w:tc>
          <w:tcPr>
            <w:tcW w:w="2977" w:type="dxa"/>
          </w:tcPr>
          <w:p w14:paraId="35601427" w14:textId="77777777" w:rsidR="00376948" w:rsidRPr="00A15DCB" w:rsidRDefault="00376948" w:rsidP="00B7523D">
            <w:pPr>
              <w:pStyle w:val="TAL"/>
              <w:rPr>
                <w:lang w:eastAsia="en-US"/>
              </w:rPr>
            </w:pPr>
            <w:r w:rsidRPr="00A15DCB">
              <w:rPr>
                <w:lang w:eastAsia="en-US"/>
              </w:rPr>
              <w:t>Contention Resolution</w:t>
            </w:r>
          </w:p>
        </w:tc>
        <w:tc>
          <w:tcPr>
            <w:tcW w:w="567" w:type="dxa"/>
          </w:tcPr>
          <w:p w14:paraId="41F1F4E2" w14:textId="77777777" w:rsidR="00376948" w:rsidRPr="00A15DCB" w:rsidRDefault="00376948" w:rsidP="00B7523D">
            <w:pPr>
              <w:pStyle w:val="TAH"/>
              <w:rPr>
                <w:b w:val="0"/>
                <w:lang w:eastAsia="en-US"/>
              </w:rPr>
            </w:pPr>
            <w:r w:rsidRPr="00A15DCB">
              <w:rPr>
                <w:b w:val="0"/>
                <w:lang w:eastAsia="en-US"/>
              </w:rPr>
              <w:t>-</w:t>
            </w:r>
          </w:p>
        </w:tc>
        <w:tc>
          <w:tcPr>
            <w:tcW w:w="892" w:type="dxa"/>
          </w:tcPr>
          <w:p w14:paraId="7A4C5E56" w14:textId="77777777" w:rsidR="00376948" w:rsidRPr="00A15DCB" w:rsidRDefault="00376948" w:rsidP="00B7523D">
            <w:pPr>
              <w:pStyle w:val="TAH"/>
              <w:rPr>
                <w:b w:val="0"/>
                <w:lang w:eastAsia="en-US"/>
              </w:rPr>
            </w:pPr>
            <w:r w:rsidRPr="00A15DCB">
              <w:rPr>
                <w:b w:val="0"/>
                <w:lang w:eastAsia="en-US"/>
              </w:rPr>
              <w:t>-</w:t>
            </w:r>
          </w:p>
        </w:tc>
      </w:tr>
      <w:tr w:rsidR="00376948" w:rsidRPr="00A15DCB" w14:paraId="6D3608B3" w14:textId="77777777" w:rsidTr="00B7523D">
        <w:tc>
          <w:tcPr>
            <w:tcW w:w="648" w:type="dxa"/>
          </w:tcPr>
          <w:p w14:paraId="5245E6BF" w14:textId="77777777" w:rsidR="00376948" w:rsidRPr="00A15DCB" w:rsidRDefault="00376948" w:rsidP="00B7523D">
            <w:pPr>
              <w:pStyle w:val="TAC"/>
              <w:rPr>
                <w:lang w:eastAsia="zh-CN"/>
              </w:rPr>
            </w:pPr>
            <w:r w:rsidRPr="00A15DCB">
              <w:rPr>
                <w:lang w:eastAsia="zh-CN"/>
              </w:rPr>
              <w:t>9</w:t>
            </w:r>
          </w:p>
        </w:tc>
        <w:tc>
          <w:tcPr>
            <w:tcW w:w="3969" w:type="dxa"/>
          </w:tcPr>
          <w:p w14:paraId="5EB21589" w14:textId="77777777" w:rsidR="00376948" w:rsidRPr="00A15DCB" w:rsidRDefault="00810656" w:rsidP="00B7523D">
            <w:pPr>
              <w:pStyle w:val="TAL"/>
              <w:rPr>
                <w:lang w:eastAsia="en-US"/>
              </w:rPr>
            </w:pPr>
            <w:r w:rsidRPr="00A15DCB">
              <w:rPr>
                <w:rFonts w:cs="Arial"/>
                <w:szCs w:val="18"/>
                <w:lang w:eastAsia="en-US"/>
              </w:rPr>
              <w:t>Check: Does t</w:t>
            </w:r>
            <w:r w:rsidR="00376948" w:rsidRPr="00A15DCB">
              <w:rPr>
                <w:rFonts w:cs="Arial"/>
                <w:szCs w:val="18"/>
                <w:lang w:eastAsia="en-US"/>
              </w:rPr>
              <w:t xml:space="preserve">he UE transmit a MAC PDU with C-RNTI containing looped back PDCP SDU </w:t>
            </w:r>
            <w:r w:rsidRPr="00A15DCB">
              <w:rPr>
                <w:rFonts w:cs="Arial"/>
                <w:szCs w:val="18"/>
                <w:lang w:eastAsia="en-US"/>
              </w:rPr>
              <w:t xml:space="preserve">on SUL carrier </w:t>
            </w:r>
            <w:r w:rsidR="00376948" w:rsidRPr="00A15DCB">
              <w:rPr>
                <w:rFonts w:cs="Arial"/>
                <w:szCs w:val="18"/>
                <w:lang w:eastAsia="en-US"/>
              </w:rPr>
              <w:t>on NR Cell 33</w:t>
            </w:r>
            <w:r w:rsidRPr="00A15DCB">
              <w:rPr>
                <w:rFonts w:cs="Arial"/>
                <w:szCs w:val="18"/>
                <w:lang w:eastAsia="en-US"/>
              </w:rPr>
              <w:t>?</w:t>
            </w:r>
          </w:p>
        </w:tc>
        <w:tc>
          <w:tcPr>
            <w:tcW w:w="709" w:type="dxa"/>
          </w:tcPr>
          <w:p w14:paraId="70F1150A" w14:textId="77777777" w:rsidR="00376948" w:rsidRPr="00A15DCB" w:rsidRDefault="00376948" w:rsidP="00B7523D">
            <w:pPr>
              <w:pStyle w:val="TAC"/>
              <w:rPr>
                <w:lang w:eastAsia="en-US"/>
              </w:rPr>
            </w:pPr>
            <w:r w:rsidRPr="00A15DCB">
              <w:rPr>
                <w:lang w:eastAsia="en-US"/>
              </w:rPr>
              <w:t>--&gt;</w:t>
            </w:r>
          </w:p>
        </w:tc>
        <w:tc>
          <w:tcPr>
            <w:tcW w:w="2977" w:type="dxa"/>
          </w:tcPr>
          <w:p w14:paraId="6BC10C87" w14:textId="77777777" w:rsidR="00376948" w:rsidRPr="00A15DCB" w:rsidRDefault="00376948" w:rsidP="00B7523D">
            <w:pPr>
              <w:pStyle w:val="TAL"/>
              <w:rPr>
                <w:lang w:eastAsia="en-US"/>
              </w:rPr>
            </w:pPr>
            <w:r w:rsidRPr="00A15DCB">
              <w:rPr>
                <w:rFonts w:cs="Arial"/>
                <w:szCs w:val="18"/>
                <w:lang w:eastAsia="en-US"/>
              </w:rPr>
              <w:t>MAC PDU</w:t>
            </w:r>
          </w:p>
        </w:tc>
        <w:tc>
          <w:tcPr>
            <w:tcW w:w="567" w:type="dxa"/>
          </w:tcPr>
          <w:p w14:paraId="680A8676" w14:textId="77777777" w:rsidR="00376948" w:rsidRPr="00A15DCB" w:rsidRDefault="00810656" w:rsidP="00B7523D">
            <w:pPr>
              <w:pStyle w:val="TAH"/>
              <w:rPr>
                <w:b w:val="0"/>
                <w:lang w:eastAsia="en-US"/>
              </w:rPr>
            </w:pPr>
            <w:r w:rsidRPr="00A15DCB">
              <w:rPr>
                <w:b w:val="0"/>
                <w:lang w:eastAsia="en-US"/>
              </w:rPr>
              <w:t>1</w:t>
            </w:r>
          </w:p>
        </w:tc>
        <w:tc>
          <w:tcPr>
            <w:tcW w:w="892" w:type="dxa"/>
          </w:tcPr>
          <w:p w14:paraId="76D53A99" w14:textId="77777777" w:rsidR="00376948" w:rsidRPr="00A15DCB" w:rsidRDefault="00810656" w:rsidP="00B7523D">
            <w:pPr>
              <w:pStyle w:val="TAH"/>
              <w:rPr>
                <w:b w:val="0"/>
                <w:lang w:eastAsia="en-US"/>
              </w:rPr>
            </w:pPr>
            <w:r w:rsidRPr="00A15DCB">
              <w:rPr>
                <w:b w:val="0"/>
                <w:lang w:eastAsia="en-US"/>
              </w:rPr>
              <w:t>P</w:t>
            </w:r>
          </w:p>
        </w:tc>
      </w:tr>
      <w:tr w:rsidR="000F43FF" w:rsidRPr="00A15DCB" w14:paraId="7FA123FA" w14:textId="77777777" w:rsidTr="00B7523D">
        <w:tc>
          <w:tcPr>
            <w:tcW w:w="648" w:type="dxa"/>
          </w:tcPr>
          <w:p w14:paraId="646CBA80" w14:textId="13796814" w:rsidR="000F43FF" w:rsidRPr="00A15DCB" w:rsidRDefault="000F43FF" w:rsidP="000F43FF">
            <w:pPr>
              <w:pStyle w:val="TAC"/>
              <w:rPr>
                <w:lang w:eastAsia="zh-CN"/>
              </w:rPr>
            </w:pPr>
            <w:r w:rsidRPr="00A15DCB">
              <w:rPr>
                <w:lang w:eastAsia="zh-CN"/>
              </w:rPr>
              <w:t>10</w:t>
            </w:r>
          </w:p>
        </w:tc>
        <w:tc>
          <w:tcPr>
            <w:tcW w:w="3969" w:type="dxa"/>
          </w:tcPr>
          <w:p w14:paraId="3A3B9B64" w14:textId="339A889B" w:rsidR="000F43FF" w:rsidRPr="00A15DCB" w:rsidRDefault="000F43FF" w:rsidP="000F43FF">
            <w:pPr>
              <w:pStyle w:val="TAL"/>
              <w:rPr>
                <w:rFonts w:cs="Arial"/>
                <w:szCs w:val="18"/>
                <w:lang w:eastAsia="en-US"/>
              </w:rPr>
            </w:pPr>
            <w:r w:rsidRPr="00A15DCB">
              <w:t>The SS transmits a MAC PDU containing a PDCP SDU on NR Cell 1.</w:t>
            </w:r>
          </w:p>
        </w:tc>
        <w:tc>
          <w:tcPr>
            <w:tcW w:w="709" w:type="dxa"/>
          </w:tcPr>
          <w:p w14:paraId="1BC50B78" w14:textId="4A7764C5" w:rsidR="000F43FF" w:rsidRPr="00A15DCB" w:rsidRDefault="000F43FF" w:rsidP="000F43FF">
            <w:pPr>
              <w:pStyle w:val="TAC"/>
              <w:rPr>
                <w:lang w:eastAsia="en-US"/>
              </w:rPr>
            </w:pPr>
            <w:r w:rsidRPr="00A15DCB">
              <w:t>&lt;--</w:t>
            </w:r>
          </w:p>
        </w:tc>
        <w:tc>
          <w:tcPr>
            <w:tcW w:w="2977" w:type="dxa"/>
          </w:tcPr>
          <w:p w14:paraId="7155C0A6" w14:textId="6161B7D3" w:rsidR="000F43FF" w:rsidRPr="00A15DCB" w:rsidRDefault="000F43FF" w:rsidP="000F43FF">
            <w:pPr>
              <w:pStyle w:val="TAL"/>
              <w:rPr>
                <w:rFonts w:cs="Arial"/>
                <w:szCs w:val="18"/>
                <w:lang w:eastAsia="en-US"/>
              </w:rPr>
            </w:pPr>
            <w:r w:rsidRPr="00A15DCB">
              <w:t>MAC PDU</w:t>
            </w:r>
          </w:p>
        </w:tc>
        <w:tc>
          <w:tcPr>
            <w:tcW w:w="567" w:type="dxa"/>
          </w:tcPr>
          <w:p w14:paraId="01CC9A24" w14:textId="7CD606D2" w:rsidR="000F43FF" w:rsidRPr="00A15DCB" w:rsidRDefault="000F43FF" w:rsidP="000F43FF">
            <w:pPr>
              <w:pStyle w:val="TAH"/>
              <w:rPr>
                <w:b w:val="0"/>
                <w:lang w:eastAsia="en-US"/>
              </w:rPr>
            </w:pPr>
            <w:r w:rsidRPr="00A15DCB">
              <w:rPr>
                <w:b w:val="0"/>
              </w:rPr>
              <w:t>-</w:t>
            </w:r>
          </w:p>
        </w:tc>
        <w:tc>
          <w:tcPr>
            <w:tcW w:w="892" w:type="dxa"/>
          </w:tcPr>
          <w:p w14:paraId="2142180B" w14:textId="39D09914" w:rsidR="000F43FF" w:rsidRPr="00A15DCB" w:rsidRDefault="000F43FF" w:rsidP="000F43FF">
            <w:pPr>
              <w:pStyle w:val="TAH"/>
              <w:rPr>
                <w:b w:val="0"/>
                <w:lang w:eastAsia="en-US"/>
              </w:rPr>
            </w:pPr>
            <w:r w:rsidRPr="00A15DCB">
              <w:rPr>
                <w:b w:val="0"/>
              </w:rPr>
              <w:t>-</w:t>
            </w:r>
          </w:p>
        </w:tc>
      </w:tr>
      <w:tr w:rsidR="000F43FF" w:rsidRPr="00A15DCB" w14:paraId="00C65F3C" w14:textId="77777777" w:rsidTr="00B7523D">
        <w:tc>
          <w:tcPr>
            <w:tcW w:w="648" w:type="dxa"/>
          </w:tcPr>
          <w:p w14:paraId="568F89BD" w14:textId="128D7899" w:rsidR="000F43FF" w:rsidRPr="00A15DCB" w:rsidRDefault="000F43FF" w:rsidP="000F43FF">
            <w:pPr>
              <w:pStyle w:val="TAC"/>
              <w:rPr>
                <w:lang w:eastAsia="zh-CN"/>
              </w:rPr>
            </w:pPr>
            <w:r w:rsidRPr="00A15DCB">
              <w:t>11</w:t>
            </w:r>
          </w:p>
        </w:tc>
        <w:tc>
          <w:tcPr>
            <w:tcW w:w="3969" w:type="dxa"/>
          </w:tcPr>
          <w:p w14:paraId="5BA400EF" w14:textId="58584160" w:rsidR="000F43FF" w:rsidRPr="00A15DCB" w:rsidRDefault="000F43FF" w:rsidP="000F43FF">
            <w:pPr>
              <w:pStyle w:val="TAL"/>
              <w:rPr>
                <w:rFonts w:cs="Arial"/>
                <w:szCs w:val="18"/>
                <w:lang w:eastAsia="en-US"/>
              </w:rPr>
            </w:pPr>
            <w:r w:rsidRPr="00A15DCB">
              <w:t xml:space="preserve">The SS schedules PDCCH transmission on NR Cell 1 for UE C-RNTI with uplink grant’s </w:t>
            </w:r>
            <w:r w:rsidRPr="00A15DCB">
              <w:rPr>
                <w:lang w:eastAsia="zh-CN"/>
              </w:rPr>
              <w:t>UL/SUL indicator set to 0.</w:t>
            </w:r>
          </w:p>
        </w:tc>
        <w:tc>
          <w:tcPr>
            <w:tcW w:w="709" w:type="dxa"/>
          </w:tcPr>
          <w:p w14:paraId="3DC4B288" w14:textId="4CD0D7C4" w:rsidR="000F43FF" w:rsidRPr="00A15DCB" w:rsidRDefault="000F43FF" w:rsidP="000F43FF">
            <w:pPr>
              <w:pStyle w:val="TAC"/>
              <w:rPr>
                <w:lang w:eastAsia="en-US"/>
              </w:rPr>
            </w:pPr>
            <w:r w:rsidRPr="00A15DCB">
              <w:t>&lt;--</w:t>
            </w:r>
          </w:p>
        </w:tc>
        <w:tc>
          <w:tcPr>
            <w:tcW w:w="2977" w:type="dxa"/>
          </w:tcPr>
          <w:p w14:paraId="3E01DFDA" w14:textId="02F25685" w:rsidR="000F43FF" w:rsidRPr="00A15DCB" w:rsidRDefault="000F43FF" w:rsidP="000F43FF">
            <w:pPr>
              <w:pStyle w:val="TAL"/>
              <w:rPr>
                <w:rFonts w:cs="Arial"/>
                <w:szCs w:val="18"/>
                <w:lang w:eastAsia="en-US"/>
              </w:rPr>
            </w:pPr>
            <w:r w:rsidRPr="00A15DCB">
              <w:t>DCI format 0_0(UE C-RNTI, UL/SUL indicator = “0”)</w:t>
            </w:r>
          </w:p>
        </w:tc>
        <w:tc>
          <w:tcPr>
            <w:tcW w:w="567" w:type="dxa"/>
          </w:tcPr>
          <w:p w14:paraId="68F57CDE" w14:textId="25EDD767" w:rsidR="000F43FF" w:rsidRPr="00A15DCB" w:rsidRDefault="000F43FF" w:rsidP="000F43FF">
            <w:pPr>
              <w:pStyle w:val="TAH"/>
              <w:rPr>
                <w:b w:val="0"/>
                <w:lang w:eastAsia="en-US"/>
              </w:rPr>
            </w:pPr>
            <w:r w:rsidRPr="00A15DCB">
              <w:rPr>
                <w:b w:val="0"/>
              </w:rPr>
              <w:t>-</w:t>
            </w:r>
          </w:p>
        </w:tc>
        <w:tc>
          <w:tcPr>
            <w:tcW w:w="892" w:type="dxa"/>
          </w:tcPr>
          <w:p w14:paraId="2CC44636" w14:textId="306D4EE8" w:rsidR="000F43FF" w:rsidRPr="00A15DCB" w:rsidRDefault="000F43FF" w:rsidP="000F43FF">
            <w:pPr>
              <w:pStyle w:val="TAH"/>
              <w:rPr>
                <w:b w:val="0"/>
                <w:lang w:eastAsia="en-US"/>
              </w:rPr>
            </w:pPr>
            <w:r w:rsidRPr="00A15DCB">
              <w:rPr>
                <w:b w:val="0"/>
              </w:rPr>
              <w:t>-</w:t>
            </w:r>
          </w:p>
        </w:tc>
      </w:tr>
      <w:tr w:rsidR="000F43FF" w:rsidRPr="00A15DCB" w14:paraId="4CD9C0B1" w14:textId="77777777" w:rsidTr="00B7523D">
        <w:tc>
          <w:tcPr>
            <w:tcW w:w="648" w:type="dxa"/>
          </w:tcPr>
          <w:p w14:paraId="446F1A1C" w14:textId="6C78E582" w:rsidR="000F43FF" w:rsidRPr="00A15DCB" w:rsidRDefault="000F43FF" w:rsidP="000F43FF">
            <w:pPr>
              <w:pStyle w:val="TAC"/>
              <w:rPr>
                <w:lang w:eastAsia="zh-CN"/>
              </w:rPr>
            </w:pPr>
            <w:r w:rsidRPr="00A15DCB">
              <w:rPr>
                <w:lang w:eastAsia="zh-CN"/>
              </w:rPr>
              <w:t>12</w:t>
            </w:r>
          </w:p>
        </w:tc>
        <w:tc>
          <w:tcPr>
            <w:tcW w:w="3969" w:type="dxa"/>
          </w:tcPr>
          <w:p w14:paraId="754973AB" w14:textId="75099426" w:rsidR="000F43FF" w:rsidRPr="00A15DCB" w:rsidRDefault="000F43FF" w:rsidP="000F43FF">
            <w:pPr>
              <w:pStyle w:val="TAL"/>
              <w:rPr>
                <w:rFonts w:cs="Arial"/>
                <w:szCs w:val="18"/>
                <w:lang w:eastAsia="en-US"/>
              </w:rPr>
            </w:pPr>
            <w:r w:rsidRPr="00A15DCB">
              <w:rPr>
                <w:rFonts w:cs="Arial"/>
                <w:szCs w:val="18"/>
              </w:rPr>
              <w:t>Check: Does the UE transmit a MAC PDU with C-RNTI containing looped back PDCP SDU on NUL carrier on NR Cell 1?</w:t>
            </w:r>
          </w:p>
        </w:tc>
        <w:tc>
          <w:tcPr>
            <w:tcW w:w="709" w:type="dxa"/>
          </w:tcPr>
          <w:p w14:paraId="1DE75C9C" w14:textId="0B85739D" w:rsidR="000F43FF" w:rsidRPr="00A15DCB" w:rsidRDefault="000F43FF" w:rsidP="000F43FF">
            <w:pPr>
              <w:pStyle w:val="TAC"/>
              <w:rPr>
                <w:lang w:eastAsia="en-US"/>
              </w:rPr>
            </w:pPr>
            <w:r w:rsidRPr="00A15DCB">
              <w:t>--&gt;</w:t>
            </w:r>
          </w:p>
        </w:tc>
        <w:tc>
          <w:tcPr>
            <w:tcW w:w="2977" w:type="dxa"/>
          </w:tcPr>
          <w:p w14:paraId="4FD89F51" w14:textId="19B1009D" w:rsidR="000F43FF" w:rsidRPr="00A15DCB" w:rsidRDefault="000F43FF" w:rsidP="000F43FF">
            <w:pPr>
              <w:pStyle w:val="TAL"/>
              <w:rPr>
                <w:rFonts w:cs="Arial"/>
                <w:szCs w:val="18"/>
                <w:lang w:eastAsia="en-US"/>
              </w:rPr>
            </w:pPr>
            <w:r w:rsidRPr="00A15DCB">
              <w:rPr>
                <w:rFonts w:cs="Arial"/>
                <w:szCs w:val="18"/>
              </w:rPr>
              <w:t>MAC PDU</w:t>
            </w:r>
          </w:p>
        </w:tc>
        <w:tc>
          <w:tcPr>
            <w:tcW w:w="567" w:type="dxa"/>
          </w:tcPr>
          <w:p w14:paraId="4464CDAD" w14:textId="367151D1" w:rsidR="000F43FF" w:rsidRPr="00A15DCB" w:rsidRDefault="000F43FF" w:rsidP="000F43FF">
            <w:pPr>
              <w:pStyle w:val="TAH"/>
              <w:rPr>
                <w:b w:val="0"/>
                <w:lang w:eastAsia="en-US"/>
              </w:rPr>
            </w:pPr>
            <w:r w:rsidRPr="00A15DCB">
              <w:rPr>
                <w:b w:val="0"/>
              </w:rPr>
              <w:t>2</w:t>
            </w:r>
          </w:p>
        </w:tc>
        <w:tc>
          <w:tcPr>
            <w:tcW w:w="892" w:type="dxa"/>
          </w:tcPr>
          <w:p w14:paraId="6A334B39" w14:textId="345C7D0B" w:rsidR="000F43FF" w:rsidRPr="00A15DCB" w:rsidRDefault="000F43FF" w:rsidP="000F43FF">
            <w:pPr>
              <w:pStyle w:val="TAH"/>
              <w:rPr>
                <w:b w:val="0"/>
                <w:lang w:eastAsia="en-US"/>
              </w:rPr>
            </w:pPr>
            <w:r w:rsidRPr="00A15DCB">
              <w:rPr>
                <w:b w:val="0"/>
              </w:rPr>
              <w:t>P</w:t>
            </w:r>
          </w:p>
        </w:tc>
      </w:tr>
      <w:tr w:rsidR="00376948" w:rsidRPr="00A15DCB" w14:paraId="4BC43E4F" w14:textId="77777777" w:rsidTr="00B7523D">
        <w:trPr>
          <w:trHeight w:val="305"/>
        </w:trPr>
        <w:tc>
          <w:tcPr>
            <w:tcW w:w="9762" w:type="dxa"/>
            <w:gridSpan w:val="6"/>
          </w:tcPr>
          <w:p w14:paraId="4CF8A473" w14:textId="77777777" w:rsidR="00376948" w:rsidRPr="00A15DCB" w:rsidRDefault="00376948" w:rsidP="007E71AD">
            <w:pPr>
              <w:pStyle w:val="TAN"/>
              <w:rPr>
                <w:lang w:eastAsia="en-US"/>
              </w:rPr>
            </w:pPr>
            <w:r w:rsidRPr="00A15DCB">
              <w:rPr>
                <w:lang w:eastAsia="en-US"/>
              </w:rPr>
              <w:t>Note 1:</w:t>
            </w:r>
            <w:r w:rsidRPr="00A15DCB">
              <w:rPr>
                <w:lang w:eastAsia="en-US"/>
              </w:rPr>
              <w:tab/>
              <w:t xml:space="preserve">Reduce the NR Cell 1 SS/PBCH EPRE level to ensure that RSRP of the downlink pathloss reference is lower than </w:t>
            </w:r>
            <w:r w:rsidRPr="00A15DCB">
              <w:t>rsrp-ThresholdSSB-SUL</w:t>
            </w:r>
            <w:r w:rsidRPr="00A15DCB">
              <w:rPr>
                <w:lang w:eastAsia="zh-CN"/>
              </w:rPr>
              <w:t>, while UE is still able to receive msg2 and msg4 correctly</w:t>
            </w:r>
            <w:r w:rsidRPr="00A15DCB">
              <w:rPr>
                <w:lang w:eastAsia="en-US"/>
              </w:rPr>
              <w:t>.</w:t>
            </w:r>
          </w:p>
          <w:p w14:paraId="79C9BF7E" w14:textId="77777777" w:rsidR="00376948" w:rsidRPr="00A15DCB" w:rsidRDefault="00376948" w:rsidP="007E71AD">
            <w:pPr>
              <w:pStyle w:val="TAN"/>
              <w:rPr>
                <w:lang w:eastAsia="en-US"/>
              </w:rPr>
            </w:pPr>
            <w:r w:rsidRPr="00A15DCB">
              <w:rPr>
                <w:lang w:eastAsia="en-US"/>
              </w:rPr>
              <w:t>Note 2:</w:t>
            </w:r>
            <w:r w:rsidRPr="00A15DCB">
              <w:rPr>
                <w:lang w:eastAsia="en-US"/>
              </w:rPr>
              <w:tab/>
              <w:t>UL grant of 56 bits is to make UE not send any loopback data in uplink with msg3</w:t>
            </w:r>
            <w:r w:rsidRPr="00A15DCB">
              <w:rPr>
                <w:lang w:eastAsia="zh-CN"/>
              </w:rPr>
              <w:t>, according to TS 38.321 [18] clause 5.4.3.1</w:t>
            </w:r>
            <w:r w:rsidRPr="00A15DCB">
              <w:rPr>
                <w:lang w:eastAsia="en-US"/>
              </w:rPr>
              <w:t>.</w:t>
            </w:r>
          </w:p>
        </w:tc>
      </w:tr>
    </w:tbl>
    <w:p w14:paraId="42972827" w14:textId="77777777" w:rsidR="00376948" w:rsidRPr="00A15DCB" w:rsidRDefault="00376948" w:rsidP="00376948">
      <w:pPr>
        <w:rPr>
          <w:lang w:eastAsia="sv-SE"/>
        </w:rPr>
      </w:pPr>
    </w:p>
    <w:p w14:paraId="3BEC36A3" w14:textId="77777777" w:rsidR="00376948" w:rsidRPr="00A15DCB" w:rsidRDefault="00376948" w:rsidP="00376948">
      <w:pPr>
        <w:pStyle w:val="H6"/>
        <w:rPr>
          <w:lang w:eastAsia="zh-CN"/>
        </w:rPr>
      </w:pPr>
      <w:r w:rsidRPr="00A15DCB">
        <w:rPr>
          <w:lang w:eastAsia="zh-CN"/>
        </w:rPr>
        <w:t>7.1.1.1.5.3.3</w:t>
      </w:r>
      <w:r w:rsidRPr="00A15DCB">
        <w:rPr>
          <w:lang w:eastAsia="zh-CN"/>
        </w:rPr>
        <w:tab/>
        <w:t>Specific message contents</w:t>
      </w:r>
    </w:p>
    <w:p w14:paraId="6FF8D637" w14:textId="77777777" w:rsidR="00376948" w:rsidRPr="00A15DCB" w:rsidRDefault="00376948" w:rsidP="00376948">
      <w:pPr>
        <w:pStyle w:val="TH"/>
      </w:pPr>
      <w:r w:rsidRPr="00A15DCB">
        <w:t xml:space="preserve">Table 7.1.1.1.5.3.3-1: </w:t>
      </w:r>
      <w:r w:rsidRPr="00A15DCB">
        <w:rPr>
          <w:iCs/>
        </w:rPr>
        <w:t>SIB1 of NR Cell 1</w:t>
      </w:r>
      <w:r w:rsidR="00810656" w:rsidRPr="00A15DCB">
        <w:rPr>
          <w:iCs/>
        </w:rPr>
        <w:t xml:space="preserve"> </w:t>
      </w:r>
      <w:r w:rsidRPr="00A15DCB">
        <w:t>(preamble and all steps,</w:t>
      </w:r>
      <w:r w:rsidRPr="00A15DCB">
        <w:rPr>
          <w:lang w:eastAsia="sv-SE"/>
        </w:rPr>
        <w:t xml:space="preserve"> Table </w:t>
      </w:r>
      <w:r w:rsidRPr="00A15DCB">
        <w:t>7.1.1.1.5</w:t>
      </w:r>
      <w:r w:rsidRPr="00A15DCB">
        <w:rPr>
          <w:lang w:eastAsia="zh-CN"/>
        </w:rPr>
        <w:t>.</w:t>
      </w:r>
      <w:r w:rsidRPr="00A15DCB">
        <w:t>3.2-</w:t>
      </w:r>
      <w:r w:rsidRPr="00A15DCB">
        <w:rPr>
          <w:lang w:eastAsia="zh-CN"/>
        </w:rPr>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376948" w:rsidRPr="00A15DCB" w14:paraId="6257D483" w14:textId="77777777" w:rsidTr="00B7523D">
        <w:tc>
          <w:tcPr>
            <w:tcW w:w="9747" w:type="dxa"/>
            <w:gridSpan w:val="4"/>
          </w:tcPr>
          <w:p w14:paraId="383EF55D" w14:textId="77777777" w:rsidR="00376948" w:rsidRPr="00A15DCB" w:rsidRDefault="00376948" w:rsidP="00B7523D">
            <w:pPr>
              <w:pStyle w:val="TAH"/>
              <w:jc w:val="left"/>
              <w:rPr>
                <w:b w:val="0"/>
                <w:lang w:eastAsia="zh-CN"/>
              </w:rPr>
            </w:pPr>
            <w:r w:rsidRPr="00A15DCB">
              <w:rPr>
                <w:b w:val="0"/>
                <w:lang w:eastAsia="en-US"/>
              </w:rPr>
              <w:t>Derivation Path</w:t>
            </w:r>
            <w:r w:rsidRPr="00A15DCB">
              <w:rPr>
                <w:b w:val="0"/>
                <w:lang w:eastAsia="zh-CN"/>
              </w:rPr>
              <w:t xml:space="preserve">: TS 38.508-1 [4], Table </w:t>
            </w:r>
            <w:r w:rsidR="0075232C" w:rsidRPr="00A15DCB">
              <w:rPr>
                <w:b w:val="0"/>
                <w:lang w:eastAsia="zh-CN"/>
              </w:rPr>
              <w:t>4.6.1-28</w:t>
            </w:r>
          </w:p>
        </w:tc>
      </w:tr>
      <w:tr w:rsidR="00376948" w:rsidRPr="00A15DCB" w14:paraId="0EEA8AC8" w14:textId="77777777" w:rsidTr="00B7523D">
        <w:tc>
          <w:tcPr>
            <w:tcW w:w="3652" w:type="dxa"/>
          </w:tcPr>
          <w:p w14:paraId="5E809CB9" w14:textId="77777777" w:rsidR="00376948" w:rsidRPr="00A15DCB" w:rsidRDefault="00376948" w:rsidP="00B7523D">
            <w:pPr>
              <w:pStyle w:val="TAH"/>
              <w:rPr>
                <w:lang w:eastAsia="en-US"/>
              </w:rPr>
            </w:pPr>
            <w:r w:rsidRPr="00A15DCB">
              <w:rPr>
                <w:lang w:eastAsia="en-US"/>
              </w:rPr>
              <w:t>Information Element</w:t>
            </w:r>
          </w:p>
        </w:tc>
        <w:tc>
          <w:tcPr>
            <w:tcW w:w="2835" w:type="dxa"/>
          </w:tcPr>
          <w:p w14:paraId="07095E12" w14:textId="77777777" w:rsidR="00376948" w:rsidRPr="00A15DCB" w:rsidRDefault="00376948" w:rsidP="00B7523D">
            <w:pPr>
              <w:pStyle w:val="TAH"/>
              <w:rPr>
                <w:lang w:eastAsia="en-US"/>
              </w:rPr>
            </w:pPr>
            <w:r w:rsidRPr="00A15DCB">
              <w:rPr>
                <w:lang w:eastAsia="en-US"/>
              </w:rPr>
              <w:t>Value/remark</w:t>
            </w:r>
          </w:p>
        </w:tc>
        <w:tc>
          <w:tcPr>
            <w:tcW w:w="2015" w:type="dxa"/>
          </w:tcPr>
          <w:p w14:paraId="0D6A8B7E" w14:textId="77777777" w:rsidR="00376948" w:rsidRPr="00A15DCB" w:rsidRDefault="00376948" w:rsidP="00B7523D">
            <w:pPr>
              <w:pStyle w:val="TAH"/>
              <w:rPr>
                <w:lang w:eastAsia="en-US"/>
              </w:rPr>
            </w:pPr>
            <w:r w:rsidRPr="00A15DCB">
              <w:rPr>
                <w:lang w:eastAsia="en-US"/>
              </w:rPr>
              <w:t>Comment</w:t>
            </w:r>
          </w:p>
        </w:tc>
        <w:tc>
          <w:tcPr>
            <w:tcW w:w="1245" w:type="dxa"/>
          </w:tcPr>
          <w:p w14:paraId="4B762808" w14:textId="77777777" w:rsidR="00376948" w:rsidRPr="00A15DCB" w:rsidRDefault="00376948" w:rsidP="00B7523D">
            <w:pPr>
              <w:pStyle w:val="TAH"/>
              <w:rPr>
                <w:lang w:eastAsia="en-US"/>
              </w:rPr>
            </w:pPr>
            <w:r w:rsidRPr="00A15DCB">
              <w:rPr>
                <w:lang w:eastAsia="en-US"/>
              </w:rPr>
              <w:t>Condition</w:t>
            </w:r>
          </w:p>
        </w:tc>
      </w:tr>
      <w:tr w:rsidR="00376948" w:rsidRPr="00A15DCB" w14:paraId="6D752B45" w14:textId="77777777" w:rsidTr="00B7523D">
        <w:tc>
          <w:tcPr>
            <w:tcW w:w="3652" w:type="dxa"/>
          </w:tcPr>
          <w:p w14:paraId="56DAE642" w14:textId="77777777" w:rsidR="00376948" w:rsidRPr="00A15DCB" w:rsidRDefault="00376948" w:rsidP="00B7523D">
            <w:pPr>
              <w:pStyle w:val="TAL"/>
              <w:rPr>
                <w:lang w:eastAsia="en-US"/>
              </w:rPr>
            </w:pPr>
            <w:r w:rsidRPr="00A15DCB">
              <w:rPr>
                <w:lang w:eastAsia="en-US"/>
              </w:rPr>
              <w:t xml:space="preserve">SIB1::= </w:t>
            </w:r>
            <w:r w:rsidRPr="00A15DCB">
              <w:rPr>
                <w:snapToGrid w:val="0"/>
                <w:lang w:eastAsia="en-US"/>
              </w:rPr>
              <w:t xml:space="preserve">SEQUENCE </w:t>
            </w:r>
            <w:r w:rsidRPr="00A15DCB">
              <w:rPr>
                <w:lang w:eastAsia="en-US"/>
              </w:rPr>
              <w:t>{</w:t>
            </w:r>
          </w:p>
        </w:tc>
        <w:tc>
          <w:tcPr>
            <w:tcW w:w="2835" w:type="dxa"/>
          </w:tcPr>
          <w:p w14:paraId="26C05662" w14:textId="77777777" w:rsidR="00376948" w:rsidRPr="00A15DCB" w:rsidRDefault="00376948" w:rsidP="00B7523D">
            <w:pPr>
              <w:pStyle w:val="TAL"/>
              <w:rPr>
                <w:lang w:eastAsia="en-US"/>
              </w:rPr>
            </w:pPr>
          </w:p>
        </w:tc>
        <w:tc>
          <w:tcPr>
            <w:tcW w:w="2015" w:type="dxa"/>
          </w:tcPr>
          <w:p w14:paraId="3BBEB05D" w14:textId="77777777" w:rsidR="00376948" w:rsidRPr="00A15DCB" w:rsidRDefault="00376948" w:rsidP="00B7523D">
            <w:pPr>
              <w:pStyle w:val="TAL"/>
              <w:rPr>
                <w:lang w:eastAsia="en-US"/>
              </w:rPr>
            </w:pPr>
          </w:p>
        </w:tc>
        <w:tc>
          <w:tcPr>
            <w:tcW w:w="1245" w:type="dxa"/>
          </w:tcPr>
          <w:p w14:paraId="1D80B38F" w14:textId="77777777" w:rsidR="00376948" w:rsidRPr="00A15DCB" w:rsidRDefault="00376948" w:rsidP="00B7523D">
            <w:pPr>
              <w:pStyle w:val="TAL"/>
              <w:rPr>
                <w:lang w:eastAsia="en-US"/>
              </w:rPr>
            </w:pPr>
          </w:p>
        </w:tc>
      </w:tr>
      <w:tr w:rsidR="00376948" w:rsidRPr="00A15DCB" w14:paraId="22CC1C2E" w14:textId="77777777" w:rsidTr="00B7523D">
        <w:tc>
          <w:tcPr>
            <w:tcW w:w="3652" w:type="dxa"/>
          </w:tcPr>
          <w:p w14:paraId="4309EA5B" w14:textId="77777777" w:rsidR="00376948" w:rsidRPr="00A15DCB" w:rsidRDefault="00376948" w:rsidP="00B7523D">
            <w:pPr>
              <w:pStyle w:val="TAL"/>
              <w:rPr>
                <w:lang w:eastAsia="en-US"/>
              </w:rPr>
            </w:pPr>
            <w:r w:rsidRPr="00A15DCB">
              <w:rPr>
                <w:lang w:eastAsia="zh-CN"/>
              </w:rPr>
              <w:t xml:space="preserve">  </w:t>
            </w:r>
            <w:r w:rsidRPr="00A15DCB">
              <w:rPr>
                <w:lang w:eastAsia="en-US"/>
              </w:rPr>
              <w:t>servingCellConfigCommon</w:t>
            </w:r>
          </w:p>
        </w:tc>
        <w:tc>
          <w:tcPr>
            <w:tcW w:w="2835" w:type="dxa"/>
          </w:tcPr>
          <w:p w14:paraId="6E707B4C" w14:textId="77777777" w:rsidR="00376948" w:rsidRPr="00A15DCB" w:rsidRDefault="00376948" w:rsidP="00B7523D">
            <w:pPr>
              <w:pStyle w:val="TAL"/>
              <w:rPr>
                <w:lang w:eastAsia="en-US"/>
              </w:rPr>
            </w:pPr>
            <w:r w:rsidRPr="00A15DCB">
              <w:rPr>
                <w:lang w:eastAsia="en-US"/>
              </w:rPr>
              <w:t>ServingCellConfigCommonSIB</w:t>
            </w:r>
          </w:p>
        </w:tc>
        <w:tc>
          <w:tcPr>
            <w:tcW w:w="2015" w:type="dxa"/>
          </w:tcPr>
          <w:p w14:paraId="6C37156F" w14:textId="77777777" w:rsidR="00376948" w:rsidRPr="00A15DCB" w:rsidRDefault="00376948" w:rsidP="00B7523D">
            <w:pPr>
              <w:pStyle w:val="TAL"/>
              <w:rPr>
                <w:lang w:eastAsia="en-US"/>
              </w:rPr>
            </w:pPr>
          </w:p>
        </w:tc>
        <w:tc>
          <w:tcPr>
            <w:tcW w:w="1245" w:type="dxa"/>
          </w:tcPr>
          <w:p w14:paraId="183E22DC" w14:textId="77777777" w:rsidR="00376948" w:rsidRPr="00A15DCB" w:rsidRDefault="00376948" w:rsidP="00B7523D">
            <w:pPr>
              <w:pStyle w:val="TAL"/>
              <w:rPr>
                <w:lang w:eastAsia="en-US"/>
              </w:rPr>
            </w:pPr>
          </w:p>
        </w:tc>
      </w:tr>
      <w:tr w:rsidR="00376948" w:rsidRPr="00A15DCB" w14:paraId="72F74FFD" w14:textId="77777777" w:rsidTr="00B7523D">
        <w:tc>
          <w:tcPr>
            <w:tcW w:w="3652" w:type="dxa"/>
          </w:tcPr>
          <w:p w14:paraId="0B61C46A" w14:textId="77777777" w:rsidR="00376948" w:rsidRPr="00A15DCB" w:rsidRDefault="00376948" w:rsidP="00B7523D">
            <w:pPr>
              <w:pStyle w:val="TAL"/>
              <w:rPr>
                <w:lang w:eastAsia="en-US"/>
              </w:rPr>
            </w:pPr>
            <w:r w:rsidRPr="00A15DCB">
              <w:rPr>
                <w:lang w:eastAsia="en-US"/>
              </w:rPr>
              <w:t>}</w:t>
            </w:r>
          </w:p>
        </w:tc>
        <w:tc>
          <w:tcPr>
            <w:tcW w:w="2835" w:type="dxa"/>
          </w:tcPr>
          <w:p w14:paraId="40B8D6B9" w14:textId="77777777" w:rsidR="00376948" w:rsidRPr="00A15DCB" w:rsidRDefault="00376948" w:rsidP="00B7523D">
            <w:pPr>
              <w:pStyle w:val="TAL"/>
              <w:rPr>
                <w:lang w:eastAsia="en-US"/>
              </w:rPr>
            </w:pPr>
          </w:p>
        </w:tc>
        <w:tc>
          <w:tcPr>
            <w:tcW w:w="2015" w:type="dxa"/>
          </w:tcPr>
          <w:p w14:paraId="0E12443D" w14:textId="77777777" w:rsidR="00376948" w:rsidRPr="00A15DCB" w:rsidRDefault="00376948" w:rsidP="00B7523D">
            <w:pPr>
              <w:pStyle w:val="TAL"/>
              <w:rPr>
                <w:lang w:eastAsia="en-US"/>
              </w:rPr>
            </w:pPr>
          </w:p>
        </w:tc>
        <w:tc>
          <w:tcPr>
            <w:tcW w:w="1245" w:type="dxa"/>
          </w:tcPr>
          <w:p w14:paraId="6DD08125" w14:textId="77777777" w:rsidR="00376948" w:rsidRPr="00A15DCB" w:rsidRDefault="00376948" w:rsidP="00B7523D">
            <w:pPr>
              <w:pStyle w:val="TAL"/>
              <w:rPr>
                <w:lang w:eastAsia="en-US"/>
              </w:rPr>
            </w:pPr>
          </w:p>
        </w:tc>
      </w:tr>
    </w:tbl>
    <w:p w14:paraId="14C49E50" w14:textId="77777777" w:rsidR="00376948" w:rsidRPr="00A15DCB" w:rsidRDefault="00376948" w:rsidP="00376948"/>
    <w:p w14:paraId="55FA3136" w14:textId="77777777" w:rsidR="00376948" w:rsidRPr="00A15DCB" w:rsidRDefault="00376948" w:rsidP="00376948">
      <w:pPr>
        <w:pStyle w:val="TH"/>
        <w:rPr>
          <w:i/>
          <w:iCs/>
        </w:rPr>
      </w:pPr>
      <w:r w:rsidRPr="00A15DCB">
        <w:t>Table 7.1.1.1.</w:t>
      </w:r>
      <w:r w:rsidRPr="00A15DCB">
        <w:rPr>
          <w:lang w:eastAsia="zh-CN"/>
        </w:rPr>
        <w:t>5</w:t>
      </w:r>
      <w:r w:rsidRPr="00A15DCB">
        <w:t>.3.3-2: ServingCellConfigCommonSIB (Table 7.1.1.1.5.3.3-1)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268"/>
        <w:gridCol w:w="1275"/>
      </w:tblGrid>
      <w:tr w:rsidR="00376948" w:rsidRPr="00A15DCB" w14:paraId="56B5624D" w14:textId="77777777" w:rsidTr="00B7523D">
        <w:tc>
          <w:tcPr>
            <w:tcW w:w="9747" w:type="dxa"/>
            <w:gridSpan w:val="4"/>
          </w:tcPr>
          <w:p w14:paraId="7A3ECFC3"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00F76293" w:rsidRPr="00A15DCB">
              <w:rPr>
                <w:b w:val="0"/>
                <w:lang w:eastAsia="zh-CN"/>
              </w:rPr>
              <w:t>4.6.3-169</w:t>
            </w:r>
          </w:p>
        </w:tc>
      </w:tr>
      <w:tr w:rsidR="00376948" w:rsidRPr="00A15DCB" w14:paraId="5BD5ECB8" w14:textId="77777777" w:rsidTr="00B7523D">
        <w:tc>
          <w:tcPr>
            <w:tcW w:w="3794" w:type="dxa"/>
          </w:tcPr>
          <w:p w14:paraId="0789048F" w14:textId="77777777" w:rsidR="00376948" w:rsidRPr="00A15DCB" w:rsidRDefault="00376948" w:rsidP="00B7523D">
            <w:pPr>
              <w:pStyle w:val="TAH"/>
              <w:rPr>
                <w:lang w:eastAsia="en-US"/>
              </w:rPr>
            </w:pPr>
            <w:r w:rsidRPr="00A15DCB">
              <w:rPr>
                <w:lang w:eastAsia="en-US"/>
              </w:rPr>
              <w:t>Information Element</w:t>
            </w:r>
          </w:p>
        </w:tc>
        <w:tc>
          <w:tcPr>
            <w:tcW w:w="2410" w:type="dxa"/>
          </w:tcPr>
          <w:p w14:paraId="2E809A99" w14:textId="77777777" w:rsidR="00376948" w:rsidRPr="00A15DCB" w:rsidRDefault="00376948" w:rsidP="00B7523D">
            <w:pPr>
              <w:pStyle w:val="TAH"/>
              <w:rPr>
                <w:lang w:eastAsia="en-US"/>
              </w:rPr>
            </w:pPr>
            <w:r w:rsidRPr="00A15DCB">
              <w:rPr>
                <w:lang w:eastAsia="en-US"/>
              </w:rPr>
              <w:t>Value/remark</w:t>
            </w:r>
          </w:p>
        </w:tc>
        <w:tc>
          <w:tcPr>
            <w:tcW w:w="2268" w:type="dxa"/>
          </w:tcPr>
          <w:p w14:paraId="16B79F59" w14:textId="77777777" w:rsidR="00376948" w:rsidRPr="00A15DCB" w:rsidRDefault="00376948" w:rsidP="00B7523D">
            <w:pPr>
              <w:pStyle w:val="TAH"/>
              <w:rPr>
                <w:lang w:eastAsia="en-US"/>
              </w:rPr>
            </w:pPr>
            <w:r w:rsidRPr="00A15DCB">
              <w:rPr>
                <w:lang w:eastAsia="en-US"/>
              </w:rPr>
              <w:t>Comment</w:t>
            </w:r>
          </w:p>
        </w:tc>
        <w:tc>
          <w:tcPr>
            <w:tcW w:w="1275" w:type="dxa"/>
          </w:tcPr>
          <w:p w14:paraId="1D68E2EA" w14:textId="77777777" w:rsidR="00376948" w:rsidRPr="00A15DCB" w:rsidRDefault="00376948" w:rsidP="00B7523D">
            <w:pPr>
              <w:pStyle w:val="TAH"/>
              <w:rPr>
                <w:lang w:eastAsia="en-US"/>
              </w:rPr>
            </w:pPr>
            <w:r w:rsidRPr="00A15DCB">
              <w:rPr>
                <w:lang w:eastAsia="en-US"/>
              </w:rPr>
              <w:t>Condition</w:t>
            </w:r>
          </w:p>
        </w:tc>
      </w:tr>
      <w:tr w:rsidR="00376948" w:rsidRPr="00A15DCB" w14:paraId="61EBA606" w14:textId="77777777" w:rsidTr="00B7523D">
        <w:tc>
          <w:tcPr>
            <w:tcW w:w="3794" w:type="dxa"/>
          </w:tcPr>
          <w:p w14:paraId="38E73426" w14:textId="77777777" w:rsidR="00376948" w:rsidRPr="00A15DCB" w:rsidRDefault="00376948" w:rsidP="00B7523D">
            <w:pPr>
              <w:pStyle w:val="TAH"/>
              <w:jc w:val="left"/>
              <w:rPr>
                <w:b w:val="0"/>
                <w:lang w:eastAsia="en-US"/>
              </w:rPr>
            </w:pPr>
            <w:r w:rsidRPr="00A15DCB">
              <w:rPr>
                <w:b w:val="0"/>
                <w:lang w:eastAsia="en-US"/>
              </w:rPr>
              <w:t xml:space="preserve">ServingCellConfigCommonSIB ::= </w:t>
            </w:r>
            <w:r w:rsidRPr="00A15DCB">
              <w:rPr>
                <w:b w:val="0"/>
                <w:snapToGrid w:val="0"/>
                <w:lang w:eastAsia="en-US"/>
              </w:rPr>
              <w:t>SEQUENCE {</w:t>
            </w:r>
          </w:p>
        </w:tc>
        <w:tc>
          <w:tcPr>
            <w:tcW w:w="2410" w:type="dxa"/>
          </w:tcPr>
          <w:p w14:paraId="18C85F76" w14:textId="77777777" w:rsidR="00376948" w:rsidRPr="00A15DCB" w:rsidRDefault="00376948" w:rsidP="00B7523D">
            <w:pPr>
              <w:pStyle w:val="TAH"/>
              <w:jc w:val="left"/>
              <w:rPr>
                <w:b w:val="0"/>
                <w:lang w:eastAsia="en-US"/>
              </w:rPr>
            </w:pPr>
          </w:p>
        </w:tc>
        <w:tc>
          <w:tcPr>
            <w:tcW w:w="2268" w:type="dxa"/>
          </w:tcPr>
          <w:p w14:paraId="5A02FA8C" w14:textId="77777777" w:rsidR="00376948" w:rsidRPr="00A15DCB" w:rsidRDefault="00376948" w:rsidP="00B7523D">
            <w:pPr>
              <w:pStyle w:val="TAH"/>
              <w:jc w:val="left"/>
              <w:rPr>
                <w:b w:val="0"/>
                <w:lang w:eastAsia="en-US"/>
              </w:rPr>
            </w:pPr>
          </w:p>
        </w:tc>
        <w:tc>
          <w:tcPr>
            <w:tcW w:w="1275" w:type="dxa"/>
          </w:tcPr>
          <w:p w14:paraId="3F52AE0B" w14:textId="77777777" w:rsidR="00376948" w:rsidRPr="00A15DCB" w:rsidRDefault="00376948" w:rsidP="00B7523D">
            <w:pPr>
              <w:pStyle w:val="TAH"/>
              <w:jc w:val="left"/>
              <w:rPr>
                <w:b w:val="0"/>
                <w:lang w:eastAsia="en-US"/>
              </w:rPr>
            </w:pPr>
          </w:p>
        </w:tc>
      </w:tr>
      <w:tr w:rsidR="00376948" w:rsidRPr="00A15DCB" w14:paraId="5F474EDC" w14:textId="77777777" w:rsidTr="00B7523D">
        <w:tc>
          <w:tcPr>
            <w:tcW w:w="3794" w:type="dxa"/>
          </w:tcPr>
          <w:p w14:paraId="284D1FB4" w14:textId="77777777" w:rsidR="00376948" w:rsidRPr="00A15DCB" w:rsidRDefault="00376948" w:rsidP="00B7523D">
            <w:pPr>
              <w:pStyle w:val="TAL"/>
              <w:rPr>
                <w:lang w:eastAsia="en-US"/>
              </w:rPr>
            </w:pPr>
            <w:r w:rsidRPr="00A15DCB">
              <w:rPr>
                <w:lang w:eastAsia="zh-CN"/>
              </w:rPr>
              <w:t xml:space="preserve">  </w:t>
            </w:r>
            <w:r w:rsidRPr="00A15DCB">
              <w:rPr>
                <w:lang w:eastAsia="en-US"/>
              </w:rPr>
              <w:t xml:space="preserve">supplementaryUplink </w:t>
            </w:r>
            <w:r w:rsidRPr="00A15DCB">
              <w:rPr>
                <w:snapToGrid w:val="0"/>
                <w:lang w:eastAsia="en-US"/>
              </w:rPr>
              <w:t xml:space="preserve">SEQUENCE </w:t>
            </w:r>
            <w:r w:rsidRPr="00A15DCB">
              <w:rPr>
                <w:lang w:eastAsia="en-US"/>
              </w:rPr>
              <w:t>{</w:t>
            </w:r>
          </w:p>
        </w:tc>
        <w:tc>
          <w:tcPr>
            <w:tcW w:w="2410" w:type="dxa"/>
          </w:tcPr>
          <w:p w14:paraId="31C608F8" w14:textId="77777777" w:rsidR="00376948" w:rsidRPr="00A15DCB" w:rsidRDefault="00376948" w:rsidP="00B7523D">
            <w:pPr>
              <w:pStyle w:val="TAL"/>
              <w:rPr>
                <w:lang w:eastAsia="en-US"/>
              </w:rPr>
            </w:pPr>
          </w:p>
        </w:tc>
        <w:tc>
          <w:tcPr>
            <w:tcW w:w="2268" w:type="dxa"/>
          </w:tcPr>
          <w:p w14:paraId="1552DE00" w14:textId="77777777" w:rsidR="00376948" w:rsidRPr="00A15DCB" w:rsidRDefault="00376948" w:rsidP="00B7523D">
            <w:pPr>
              <w:pStyle w:val="TAL"/>
              <w:rPr>
                <w:lang w:eastAsia="en-US"/>
              </w:rPr>
            </w:pPr>
          </w:p>
        </w:tc>
        <w:tc>
          <w:tcPr>
            <w:tcW w:w="1275" w:type="dxa"/>
          </w:tcPr>
          <w:p w14:paraId="271B598D" w14:textId="77777777" w:rsidR="00376948" w:rsidRPr="00A15DCB" w:rsidRDefault="00376948" w:rsidP="00B7523D">
            <w:pPr>
              <w:pStyle w:val="TAL"/>
              <w:rPr>
                <w:lang w:eastAsia="en-US"/>
              </w:rPr>
            </w:pPr>
          </w:p>
        </w:tc>
      </w:tr>
      <w:tr w:rsidR="00376948" w:rsidRPr="00A15DCB" w14:paraId="65A8A563" w14:textId="77777777" w:rsidTr="00B7523D">
        <w:tc>
          <w:tcPr>
            <w:tcW w:w="3794" w:type="dxa"/>
          </w:tcPr>
          <w:p w14:paraId="4DA9498E" w14:textId="77777777" w:rsidR="00376948" w:rsidRPr="00A15DCB" w:rsidRDefault="00376948" w:rsidP="00B7523D">
            <w:pPr>
              <w:pStyle w:val="TAL"/>
              <w:rPr>
                <w:lang w:eastAsia="en-US"/>
              </w:rPr>
            </w:pPr>
            <w:r w:rsidRPr="00A15DCB">
              <w:rPr>
                <w:lang w:eastAsia="en-US"/>
              </w:rPr>
              <w:t xml:space="preserve">    initialUplinkBWP</w:t>
            </w:r>
          </w:p>
        </w:tc>
        <w:tc>
          <w:tcPr>
            <w:tcW w:w="2410" w:type="dxa"/>
          </w:tcPr>
          <w:p w14:paraId="72779B2F" w14:textId="77777777" w:rsidR="00376948" w:rsidRPr="00A15DCB" w:rsidRDefault="00376948" w:rsidP="00B7523D">
            <w:pPr>
              <w:pStyle w:val="TAL"/>
              <w:rPr>
                <w:lang w:eastAsia="en-US"/>
              </w:rPr>
            </w:pPr>
            <w:r w:rsidRPr="00A15DCB">
              <w:rPr>
                <w:lang w:eastAsia="en-US"/>
              </w:rPr>
              <w:t>BWP-UplinkCommon</w:t>
            </w:r>
          </w:p>
        </w:tc>
        <w:tc>
          <w:tcPr>
            <w:tcW w:w="2268" w:type="dxa"/>
          </w:tcPr>
          <w:p w14:paraId="718948AA" w14:textId="77777777" w:rsidR="00376948" w:rsidRPr="00A15DCB" w:rsidRDefault="00376948" w:rsidP="00B7523D">
            <w:pPr>
              <w:pStyle w:val="TAL"/>
              <w:rPr>
                <w:lang w:eastAsia="en-US"/>
              </w:rPr>
            </w:pPr>
          </w:p>
        </w:tc>
        <w:tc>
          <w:tcPr>
            <w:tcW w:w="1275" w:type="dxa"/>
          </w:tcPr>
          <w:p w14:paraId="3AB5A5DB" w14:textId="77777777" w:rsidR="00376948" w:rsidRPr="00A15DCB" w:rsidRDefault="00376948" w:rsidP="00B7523D">
            <w:pPr>
              <w:pStyle w:val="TAL"/>
              <w:rPr>
                <w:lang w:eastAsia="en-US"/>
              </w:rPr>
            </w:pPr>
          </w:p>
        </w:tc>
      </w:tr>
      <w:tr w:rsidR="00376948" w:rsidRPr="00A15DCB" w14:paraId="70931B35" w14:textId="77777777" w:rsidTr="00B7523D">
        <w:tc>
          <w:tcPr>
            <w:tcW w:w="3794" w:type="dxa"/>
          </w:tcPr>
          <w:p w14:paraId="11DDB736" w14:textId="77777777" w:rsidR="00376948" w:rsidRPr="00A15DCB" w:rsidRDefault="00376948" w:rsidP="00B7523D">
            <w:pPr>
              <w:pStyle w:val="TAL"/>
              <w:rPr>
                <w:lang w:eastAsia="en-US"/>
              </w:rPr>
            </w:pPr>
            <w:r w:rsidRPr="00A15DCB">
              <w:rPr>
                <w:lang w:eastAsia="en-US"/>
              </w:rPr>
              <w:t xml:space="preserve">  </w:t>
            </w:r>
            <w:r w:rsidRPr="00A15DCB">
              <w:rPr>
                <w:lang w:eastAsia="zh-CN"/>
              </w:rPr>
              <w:t>}</w:t>
            </w:r>
          </w:p>
        </w:tc>
        <w:tc>
          <w:tcPr>
            <w:tcW w:w="2410" w:type="dxa"/>
          </w:tcPr>
          <w:p w14:paraId="01CA49D8" w14:textId="77777777" w:rsidR="00376948" w:rsidRPr="00A15DCB" w:rsidRDefault="00376948" w:rsidP="00B7523D">
            <w:pPr>
              <w:pStyle w:val="TAL"/>
              <w:rPr>
                <w:lang w:eastAsia="en-US"/>
              </w:rPr>
            </w:pPr>
          </w:p>
        </w:tc>
        <w:tc>
          <w:tcPr>
            <w:tcW w:w="2268" w:type="dxa"/>
          </w:tcPr>
          <w:p w14:paraId="487F91ED" w14:textId="77777777" w:rsidR="00376948" w:rsidRPr="00A15DCB" w:rsidRDefault="00376948" w:rsidP="00B7523D">
            <w:pPr>
              <w:pStyle w:val="TAL"/>
              <w:rPr>
                <w:lang w:eastAsia="en-US"/>
              </w:rPr>
            </w:pPr>
          </w:p>
        </w:tc>
        <w:tc>
          <w:tcPr>
            <w:tcW w:w="1275" w:type="dxa"/>
          </w:tcPr>
          <w:p w14:paraId="610DFC40" w14:textId="77777777" w:rsidR="00376948" w:rsidRPr="00A15DCB" w:rsidRDefault="00376948" w:rsidP="00B7523D">
            <w:pPr>
              <w:pStyle w:val="TAL"/>
              <w:rPr>
                <w:lang w:eastAsia="en-US"/>
              </w:rPr>
            </w:pPr>
          </w:p>
        </w:tc>
      </w:tr>
      <w:tr w:rsidR="00376948" w:rsidRPr="00A15DCB" w14:paraId="148437B1" w14:textId="77777777" w:rsidTr="00B7523D">
        <w:tc>
          <w:tcPr>
            <w:tcW w:w="3794" w:type="dxa"/>
          </w:tcPr>
          <w:p w14:paraId="5687B90A" w14:textId="77777777" w:rsidR="00376948" w:rsidRPr="00A15DCB" w:rsidRDefault="00376948" w:rsidP="00B7523D">
            <w:pPr>
              <w:pStyle w:val="TAL"/>
              <w:rPr>
                <w:lang w:eastAsia="zh-CN"/>
              </w:rPr>
            </w:pPr>
            <w:r w:rsidRPr="00A15DCB">
              <w:rPr>
                <w:lang w:eastAsia="zh-CN"/>
              </w:rPr>
              <w:t>}</w:t>
            </w:r>
          </w:p>
        </w:tc>
        <w:tc>
          <w:tcPr>
            <w:tcW w:w="2410" w:type="dxa"/>
          </w:tcPr>
          <w:p w14:paraId="2FD286FB" w14:textId="77777777" w:rsidR="00376948" w:rsidRPr="00A15DCB" w:rsidRDefault="00376948" w:rsidP="00B7523D">
            <w:pPr>
              <w:pStyle w:val="TAL"/>
              <w:rPr>
                <w:lang w:eastAsia="en-US"/>
              </w:rPr>
            </w:pPr>
          </w:p>
        </w:tc>
        <w:tc>
          <w:tcPr>
            <w:tcW w:w="2268" w:type="dxa"/>
          </w:tcPr>
          <w:p w14:paraId="3A911690" w14:textId="77777777" w:rsidR="00376948" w:rsidRPr="00A15DCB" w:rsidRDefault="00376948" w:rsidP="00B7523D">
            <w:pPr>
              <w:pStyle w:val="TAL"/>
              <w:rPr>
                <w:lang w:eastAsia="en-US"/>
              </w:rPr>
            </w:pPr>
          </w:p>
        </w:tc>
        <w:tc>
          <w:tcPr>
            <w:tcW w:w="1275" w:type="dxa"/>
          </w:tcPr>
          <w:p w14:paraId="6B1B61CF" w14:textId="77777777" w:rsidR="00376948" w:rsidRPr="00A15DCB" w:rsidRDefault="00376948" w:rsidP="00B7523D">
            <w:pPr>
              <w:pStyle w:val="TAL"/>
              <w:rPr>
                <w:lang w:eastAsia="en-US"/>
              </w:rPr>
            </w:pPr>
          </w:p>
        </w:tc>
      </w:tr>
    </w:tbl>
    <w:p w14:paraId="2F592D96" w14:textId="77777777" w:rsidR="00376948" w:rsidRPr="00A15DCB" w:rsidRDefault="00376948" w:rsidP="00376948"/>
    <w:p w14:paraId="0B369462" w14:textId="77777777" w:rsidR="00376948" w:rsidRPr="00A15DCB" w:rsidRDefault="00376948" w:rsidP="00376948">
      <w:pPr>
        <w:pStyle w:val="TH"/>
        <w:rPr>
          <w:i/>
          <w:iCs/>
        </w:rPr>
      </w:pPr>
      <w:r w:rsidRPr="00A15DCB">
        <w:lastRenderedPageBreak/>
        <w:t>Table 7.1.1.1.</w:t>
      </w:r>
      <w:r w:rsidRPr="00A15DCB">
        <w:rPr>
          <w:lang w:eastAsia="zh-CN"/>
        </w:rPr>
        <w:t>5</w:t>
      </w:r>
      <w:r w:rsidRPr="00A15DCB">
        <w:t>.3.3-3: BWP-UplinkCommon</w:t>
      </w:r>
      <w:r w:rsidRPr="00A15DCB">
        <w:rPr>
          <w:iCs/>
        </w:rPr>
        <w:t xml:space="preserve"> (</w:t>
      </w:r>
      <w:r w:rsidRPr="00A15DCB">
        <w:t>Table 7.1.1.1.5.3.3-2)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551"/>
        <w:gridCol w:w="2268"/>
        <w:gridCol w:w="1134"/>
      </w:tblGrid>
      <w:tr w:rsidR="00376948" w:rsidRPr="00A15DCB" w14:paraId="0B8DA806" w14:textId="77777777" w:rsidTr="00B7523D">
        <w:tc>
          <w:tcPr>
            <w:tcW w:w="9747" w:type="dxa"/>
            <w:gridSpan w:val="4"/>
          </w:tcPr>
          <w:p w14:paraId="47E7329E"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00A97F7B" w:rsidRPr="00A15DCB">
              <w:rPr>
                <w:b w:val="0"/>
                <w:lang w:eastAsia="zh-CN"/>
              </w:rPr>
              <w:t>4.6.3-14</w:t>
            </w:r>
          </w:p>
        </w:tc>
      </w:tr>
      <w:tr w:rsidR="00376948" w:rsidRPr="00A15DCB" w14:paraId="490890DB" w14:textId="77777777" w:rsidTr="00B7523D">
        <w:tc>
          <w:tcPr>
            <w:tcW w:w="3794" w:type="dxa"/>
          </w:tcPr>
          <w:p w14:paraId="5473B2BD" w14:textId="77777777" w:rsidR="00376948" w:rsidRPr="00A15DCB" w:rsidRDefault="00376948" w:rsidP="00B7523D">
            <w:pPr>
              <w:pStyle w:val="TAH"/>
              <w:rPr>
                <w:lang w:eastAsia="en-US"/>
              </w:rPr>
            </w:pPr>
            <w:r w:rsidRPr="00A15DCB">
              <w:rPr>
                <w:lang w:eastAsia="en-US"/>
              </w:rPr>
              <w:t>Information Element</w:t>
            </w:r>
          </w:p>
        </w:tc>
        <w:tc>
          <w:tcPr>
            <w:tcW w:w="2551" w:type="dxa"/>
          </w:tcPr>
          <w:p w14:paraId="759CDE37" w14:textId="77777777" w:rsidR="00376948" w:rsidRPr="00A15DCB" w:rsidRDefault="00376948" w:rsidP="00B7523D">
            <w:pPr>
              <w:pStyle w:val="TAH"/>
              <w:rPr>
                <w:lang w:eastAsia="en-US"/>
              </w:rPr>
            </w:pPr>
            <w:r w:rsidRPr="00A15DCB">
              <w:rPr>
                <w:lang w:eastAsia="en-US"/>
              </w:rPr>
              <w:t>Value/remark</w:t>
            </w:r>
          </w:p>
        </w:tc>
        <w:tc>
          <w:tcPr>
            <w:tcW w:w="2268" w:type="dxa"/>
          </w:tcPr>
          <w:p w14:paraId="1E05D0DB" w14:textId="77777777" w:rsidR="00376948" w:rsidRPr="00A15DCB" w:rsidRDefault="00376948" w:rsidP="00B7523D">
            <w:pPr>
              <w:pStyle w:val="TAH"/>
              <w:rPr>
                <w:lang w:eastAsia="en-US"/>
              </w:rPr>
            </w:pPr>
            <w:r w:rsidRPr="00A15DCB">
              <w:rPr>
                <w:lang w:eastAsia="en-US"/>
              </w:rPr>
              <w:t>Comment</w:t>
            </w:r>
          </w:p>
        </w:tc>
        <w:tc>
          <w:tcPr>
            <w:tcW w:w="1134" w:type="dxa"/>
          </w:tcPr>
          <w:p w14:paraId="602A122F" w14:textId="77777777" w:rsidR="00376948" w:rsidRPr="00A15DCB" w:rsidRDefault="00376948" w:rsidP="00B7523D">
            <w:pPr>
              <w:pStyle w:val="TAH"/>
              <w:rPr>
                <w:lang w:eastAsia="en-US"/>
              </w:rPr>
            </w:pPr>
            <w:r w:rsidRPr="00A15DCB">
              <w:rPr>
                <w:lang w:eastAsia="en-US"/>
              </w:rPr>
              <w:t>Condition</w:t>
            </w:r>
          </w:p>
        </w:tc>
      </w:tr>
      <w:tr w:rsidR="00376948" w:rsidRPr="00A15DCB" w14:paraId="159EE042" w14:textId="77777777" w:rsidTr="00B7523D">
        <w:tc>
          <w:tcPr>
            <w:tcW w:w="3794" w:type="dxa"/>
          </w:tcPr>
          <w:p w14:paraId="68A9FE18" w14:textId="77777777" w:rsidR="00376948" w:rsidRPr="00A15DCB" w:rsidRDefault="00376948" w:rsidP="00B7523D">
            <w:pPr>
              <w:pStyle w:val="TAL"/>
              <w:rPr>
                <w:lang w:eastAsia="en-US"/>
              </w:rPr>
            </w:pPr>
            <w:r w:rsidRPr="00A15DCB">
              <w:rPr>
                <w:lang w:eastAsia="en-US"/>
              </w:rPr>
              <w:t xml:space="preserve">BWP-UplinkCommon::= </w:t>
            </w:r>
            <w:r w:rsidRPr="00A15DCB">
              <w:rPr>
                <w:snapToGrid w:val="0"/>
                <w:lang w:eastAsia="en-US"/>
              </w:rPr>
              <w:t xml:space="preserve">SEQUENCE </w:t>
            </w:r>
            <w:r w:rsidRPr="00A15DCB">
              <w:rPr>
                <w:lang w:eastAsia="en-US"/>
              </w:rPr>
              <w:t>{</w:t>
            </w:r>
          </w:p>
        </w:tc>
        <w:tc>
          <w:tcPr>
            <w:tcW w:w="2551" w:type="dxa"/>
          </w:tcPr>
          <w:p w14:paraId="5C85C512" w14:textId="77777777" w:rsidR="00376948" w:rsidRPr="00A15DCB" w:rsidRDefault="00376948" w:rsidP="00376948">
            <w:pPr>
              <w:pStyle w:val="TAL"/>
              <w:rPr>
                <w:lang w:eastAsia="en-US"/>
              </w:rPr>
            </w:pPr>
          </w:p>
        </w:tc>
        <w:tc>
          <w:tcPr>
            <w:tcW w:w="2268" w:type="dxa"/>
          </w:tcPr>
          <w:p w14:paraId="12E62207" w14:textId="77777777" w:rsidR="00376948" w:rsidRPr="00A15DCB" w:rsidRDefault="00376948" w:rsidP="00376948">
            <w:pPr>
              <w:pStyle w:val="TAL"/>
              <w:rPr>
                <w:lang w:eastAsia="en-US"/>
              </w:rPr>
            </w:pPr>
          </w:p>
        </w:tc>
        <w:tc>
          <w:tcPr>
            <w:tcW w:w="1134" w:type="dxa"/>
          </w:tcPr>
          <w:p w14:paraId="21B41BE5" w14:textId="77777777" w:rsidR="00376948" w:rsidRPr="00A15DCB" w:rsidRDefault="00376948" w:rsidP="00376948">
            <w:pPr>
              <w:pStyle w:val="TAL"/>
              <w:rPr>
                <w:lang w:eastAsia="en-US"/>
              </w:rPr>
            </w:pPr>
          </w:p>
        </w:tc>
      </w:tr>
      <w:tr w:rsidR="00376948" w:rsidRPr="00A15DCB" w14:paraId="512D66AB" w14:textId="77777777" w:rsidTr="00B7523D">
        <w:tc>
          <w:tcPr>
            <w:tcW w:w="3794" w:type="dxa"/>
          </w:tcPr>
          <w:p w14:paraId="0B0E0312" w14:textId="77777777" w:rsidR="00376948" w:rsidRPr="00A15DCB" w:rsidRDefault="00376948" w:rsidP="00B7523D">
            <w:pPr>
              <w:pStyle w:val="TAL"/>
              <w:rPr>
                <w:lang w:eastAsia="en-US"/>
              </w:rPr>
            </w:pPr>
            <w:r w:rsidRPr="00A15DCB">
              <w:rPr>
                <w:lang w:eastAsia="en-US"/>
              </w:rPr>
              <w:t xml:space="preserve">  rach-ConfigCommon CHOICE {</w:t>
            </w:r>
          </w:p>
        </w:tc>
        <w:tc>
          <w:tcPr>
            <w:tcW w:w="2551" w:type="dxa"/>
          </w:tcPr>
          <w:p w14:paraId="33987AC5" w14:textId="77777777" w:rsidR="00376948" w:rsidRPr="00A15DCB" w:rsidRDefault="00376948" w:rsidP="00376948">
            <w:pPr>
              <w:pStyle w:val="TAL"/>
              <w:rPr>
                <w:lang w:eastAsia="en-US"/>
              </w:rPr>
            </w:pPr>
          </w:p>
        </w:tc>
        <w:tc>
          <w:tcPr>
            <w:tcW w:w="2268" w:type="dxa"/>
          </w:tcPr>
          <w:p w14:paraId="7BAA9800" w14:textId="77777777" w:rsidR="00376948" w:rsidRPr="00A15DCB" w:rsidRDefault="00376948" w:rsidP="00376948">
            <w:pPr>
              <w:pStyle w:val="TAL"/>
              <w:rPr>
                <w:lang w:eastAsia="en-US"/>
              </w:rPr>
            </w:pPr>
          </w:p>
        </w:tc>
        <w:tc>
          <w:tcPr>
            <w:tcW w:w="1134" w:type="dxa"/>
          </w:tcPr>
          <w:p w14:paraId="5A96404B" w14:textId="77777777" w:rsidR="00376948" w:rsidRPr="00A15DCB" w:rsidRDefault="00376948" w:rsidP="00376948">
            <w:pPr>
              <w:pStyle w:val="TAL"/>
              <w:rPr>
                <w:lang w:eastAsia="en-US"/>
              </w:rPr>
            </w:pPr>
          </w:p>
        </w:tc>
      </w:tr>
      <w:tr w:rsidR="00376948" w:rsidRPr="00A15DCB" w14:paraId="6A5418E9" w14:textId="77777777" w:rsidTr="00B7523D">
        <w:tc>
          <w:tcPr>
            <w:tcW w:w="3794" w:type="dxa"/>
          </w:tcPr>
          <w:p w14:paraId="55C89DC3" w14:textId="77777777" w:rsidR="00376948" w:rsidRPr="00A15DCB" w:rsidRDefault="00376948" w:rsidP="00B7523D">
            <w:pPr>
              <w:pStyle w:val="TAL"/>
              <w:rPr>
                <w:lang w:eastAsia="en-US"/>
              </w:rPr>
            </w:pPr>
            <w:r w:rsidRPr="00A15DCB">
              <w:rPr>
                <w:lang w:eastAsia="en-US"/>
              </w:rPr>
              <w:t xml:space="preserve">    setup</w:t>
            </w:r>
          </w:p>
        </w:tc>
        <w:tc>
          <w:tcPr>
            <w:tcW w:w="2551" w:type="dxa"/>
          </w:tcPr>
          <w:p w14:paraId="0C593469" w14:textId="77777777" w:rsidR="00376948" w:rsidRPr="00A15DCB" w:rsidRDefault="00376948" w:rsidP="00376948">
            <w:pPr>
              <w:pStyle w:val="TAL"/>
              <w:rPr>
                <w:lang w:eastAsia="en-US"/>
              </w:rPr>
            </w:pPr>
            <w:r w:rsidRPr="00A15DCB">
              <w:rPr>
                <w:lang w:eastAsia="en-US"/>
              </w:rPr>
              <w:t>RACH-ConfigCommon</w:t>
            </w:r>
          </w:p>
        </w:tc>
        <w:tc>
          <w:tcPr>
            <w:tcW w:w="2268" w:type="dxa"/>
          </w:tcPr>
          <w:p w14:paraId="553C4934" w14:textId="77777777" w:rsidR="00376948" w:rsidRPr="00A15DCB" w:rsidRDefault="00376948" w:rsidP="00376948">
            <w:pPr>
              <w:pStyle w:val="TAL"/>
              <w:rPr>
                <w:lang w:eastAsia="en-US"/>
              </w:rPr>
            </w:pPr>
          </w:p>
        </w:tc>
        <w:tc>
          <w:tcPr>
            <w:tcW w:w="1134" w:type="dxa"/>
          </w:tcPr>
          <w:p w14:paraId="04D13E6A" w14:textId="77777777" w:rsidR="00376948" w:rsidRPr="00A15DCB" w:rsidRDefault="00376948" w:rsidP="00376948">
            <w:pPr>
              <w:pStyle w:val="TAL"/>
              <w:rPr>
                <w:lang w:eastAsia="en-US"/>
              </w:rPr>
            </w:pPr>
          </w:p>
        </w:tc>
      </w:tr>
      <w:tr w:rsidR="00376948" w:rsidRPr="00A15DCB" w14:paraId="7AAE3649" w14:textId="77777777" w:rsidTr="00B7523D">
        <w:tc>
          <w:tcPr>
            <w:tcW w:w="3794" w:type="dxa"/>
          </w:tcPr>
          <w:p w14:paraId="374C8986" w14:textId="77777777" w:rsidR="00376948" w:rsidRPr="00A15DCB" w:rsidRDefault="00376948" w:rsidP="00B7523D">
            <w:pPr>
              <w:pStyle w:val="TAL"/>
              <w:rPr>
                <w:lang w:eastAsia="en-US"/>
              </w:rPr>
            </w:pPr>
            <w:r w:rsidRPr="00A15DCB">
              <w:rPr>
                <w:lang w:eastAsia="en-US"/>
              </w:rPr>
              <w:t xml:space="preserve">  }</w:t>
            </w:r>
          </w:p>
        </w:tc>
        <w:tc>
          <w:tcPr>
            <w:tcW w:w="2551" w:type="dxa"/>
          </w:tcPr>
          <w:p w14:paraId="0E449C38" w14:textId="77777777" w:rsidR="00376948" w:rsidRPr="00A15DCB" w:rsidRDefault="00376948" w:rsidP="00376948">
            <w:pPr>
              <w:pStyle w:val="TAL"/>
              <w:rPr>
                <w:lang w:eastAsia="en-US"/>
              </w:rPr>
            </w:pPr>
          </w:p>
        </w:tc>
        <w:tc>
          <w:tcPr>
            <w:tcW w:w="2268" w:type="dxa"/>
          </w:tcPr>
          <w:p w14:paraId="7929CF35" w14:textId="77777777" w:rsidR="00376948" w:rsidRPr="00A15DCB" w:rsidRDefault="00376948" w:rsidP="00376948">
            <w:pPr>
              <w:pStyle w:val="TAL"/>
              <w:rPr>
                <w:lang w:eastAsia="en-US"/>
              </w:rPr>
            </w:pPr>
          </w:p>
        </w:tc>
        <w:tc>
          <w:tcPr>
            <w:tcW w:w="1134" w:type="dxa"/>
          </w:tcPr>
          <w:p w14:paraId="53FF0D4D" w14:textId="77777777" w:rsidR="00376948" w:rsidRPr="00A15DCB" w:rsidRDefault="00376948" w:rsidP="00376948">
            <w:pPr>
              <w:pStyle w:val="TAL"/>
              <w:rPr>
                <w:lang w:eastAsia="en-US"/>
              </w:rPr>
            </w:pPr>
          </w:p>
        </w:tc>
      </w:tr>
      <w:tr w:rsidR="00376948" w:rsidRPr="00A15DCB" w14:paraId="617EDE29" w14:textId="77777777" w:rsidTr="00B7523D">
        <w:tc>
          <w:tcPr>
            <w:tcW w:w="3794" w:type="dxa"/>
          </w:tcPr>
          <w:p w14:paraId="08657D44" w14:textId="77777777" w:rsidR="00376948" w:rsidRPr="00A15DCB" w:rsidRDefault="00376948" w:rsidP="00B7523D">
            <w:pPr>
              <w:pStyle w:val="TAL"/>
              <w:rPr>
                <w:lang w:eastAsia="zh-CN"/>
              </w:rPr>
            </w:pPr>
            <w:r w:rsidRPr="00A15DCB">
              <w:rPr>
                <w:lang w:eastAsia="zh-CN"/>
              </w:rPr>
              <w:t>}</w:t>
            </w:r>
          </w:p>
        </w:tc>
        <w:tc>
          <w:tcPr>
            <w:tcW w:w="2551" w:type="dxa"/>
          </w:tcPr>
          <w:p w14:paraId="38835F2A" w14:textId="77777777" w:rsidR="00376948" w:rsidRPr="00A15DCB" w:rsidRDefault="00376948" w:rsidP="00376948">
            <w:pPr>
              <w:pStyle w:val="TAL"/>
              <w:rPr>
                <w:lang w:eastAsia="en-US"/>
              </w:rPr>
            </w:pPr>
          </w:p>
        </w:tc>
        <w:tc>
          <w:tcPr>
            <w:tcW w:w="2268" w:type="dxa"/>
          </w:tcPr>
          <w:p w14:paraId="22E69059" w14:textId="77777777" w:rsidR="00376948" w:rsidRPr="00A15DCB" w:rsidRDefault="00376948" w:rsidP="00376948">
            <w:pPr>
              <w:pStyle w:val="TAL"/>
              <w:rPr>
                <w:lang w:eastAsia="en-US"/>
              </w:rPr>
            </w:pPr>
          </w:p>
        </w:tc>
        <w:tc>
          <w:tcPr>
            <w:tcW w:w="1134" w:type="dxa"/>
          </w:tcPr>
          <w:p w14:paraId="023C61C1" w14:textId="77777777" w:rsidR="00376948" w:rsidRPr="00A15DCB" w:rsidRDefault="00376948" w:rsidP="00376948">
            <w:pPr>
              <w:pStyle w:val="TAL"/>
              <w:rPr>
                <w:lang w:eastAsia="en-US"/>
              </w:rPr>
            </w:pPr>
          </w:p>
        </w:tc>
      </w:tr>
    </w:tbl>
    <w:p w14:paraId="5B1DBBD0" w14:textId="77777777" w:rsidR="00376948" w:rsidRPr="00A15DCB" w:rsidRDefault="00376948" w:rsidP="00376948"/>
    <w:p w14:paraId="1EBB0124" w14:textId="77777777" w:rsidR="00376948" w:rsidRPr="00A15DCB" w:rsidRDefault="00376948" w:rsidP="00376948">
      <w:pPr>
        <w:pStyle w:val="TH"/>
        <w:rPr>
          <w:i/>
          <w:iCs/>
        </w:rPr>
      </w:pPr>
      <w:r w:rsidRPr="00A15DCB">
        <w:t>Table 7.1.1.1.</w:t>
      </w:r>
      <w:r w:rsidRPr="00A15DCB">
        <w:rPr>
          <w:lang w:eastAsia="zh-CN"/>
        </w:rPr>
        <w:t>5</w:t>
      </w:r>
      <w:r w:rsidRPr="00A15DCB">
        <w:t>.3.3-4: RACH-ConfigCommon</w:t>
      </w:r>
      <w:r w:rsidRPr="00A15DCB">
        <w:rPr>
          <w:i/>
          <w:iCs/>
        </w:rPr>
        <w:t xml:space="preserve"> </w:t>
      </w:r>
      <w:r w:rsidRPr="00A15DCB">
        <w:rPr>
          <w:iCs/>
        </w:rPr>
        <w:t>(</w:t>
      </w:r>
      <w:r w:rsidRPr="00A15DCB">
        <w:t>Table 7.1.1.1.5.3.3-3)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409"/>
        <w:gridCol w:w="1134"/>
      </w:tblGrid>
      <w:tr w:rsidR="00376948" w:rsidRPr="00A15DCB" w14:paraId="13A9CE29" w14:textId="77777777" w:rsidTr="00B7523D">
        <w:tc>
          <w:tcPr>
            <w:tcW w:w="9747" w:type="dxa"/>
            <w:gridSpan w:val="4"/>
          </w:tcPr>
          <w:p w14:paraId="07278F1C"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00053975" w:rsidRPr="00A15DCB">
              <w:rPr>
                <w:b w:val="0"/>
                <w:lang w:eastAsia="zh-CN"/>
              </w:rPr>
              <w:t>4.6.3-128</w:t>
            </w:r>
          </w:p>
        </w:tc>
      </w:tr>
      <w:tr w:rsidR="00376948" w:rsidRPr="00A15DCB" w14:paraId="09E141AD" w14:textId="77777777" w:rsidTr="00B7523D">
        <w:tc>
          <w:tcPr>
            <w:tcW w:w="3794" w:type="dxa"/>
          </w:tcPr>
          <w:p w14:paraId="7456BC14" w14:textId="77777777" w:rsidR="00376948" w:rsidRPr="00A15DCB" w:rsidRDefault="00376948" w:rsidP="00B7523D">
            <w:pPr>
              <w:pStyle w:val="TAH"/>
              <w:rPr>
                <w:lang w:eastAsia="en-US"/>
              </w:rPr>
            </w:pPr>
            <w:r w:rsidRPr="00A15DCB">
              <w:rPr>
                <w:lang w:eastAsia="en-US"/>
              </w:rPr>
              <w:t>Information Element</w:t>
            </w:r>
          </w:p>
        </w:tc>
        <w:tc>
          <w:tcPr>
            <w:tcW w:w="2410" w:type="dxa"/>
          </w:tcPr>
          <w:p w14:paraId="3E7A4C84" w14:textId="77777777" w:rsidR="00376948" w:rsidRPr="00A15DCB" w:rsidRDefault="00376948" w:rsidP="00B7523D">
            <w:pPr>
              <w:pStyle w:val="TAH"/>
              <w:rPr>
                <w:lang w:eastAsia="en-US"/>
              </w:rPr>
            </w:pPr>
            <w:r w:rsidRPr="00A15DCB">
              <w:rPr>
                <w:lang w:eastAsia="en-US"/>
              </w:rPr>
              <w:t>Value/remark</w:t>
            </w:r>
          </w:p>
        </w:tc>
        <w:tc>
          <w:tcPr>
            <w:tcW w:w="2409" w:type="dxa"/>
          </w:tcPr>
          <w:p w14:paraId="74D64A87" w14:textId="77777777" w:rsidR="00376948" w:rsidRPr="00A15DCB" w:rsidRDefault="00376948" w:rsidP="00B7523D">
            <w:pPr>
              <w:pStyle w:val="TAH"/>
              <w:rPr>
                <w:lang w:eastAsia="en-US"/>
              </w:rPr>
            </w:pPr>
            <w:r w:rsidRPr="00A15DCB">
              <w:rPr>
                <w:lang w:eastAsia="en-US"/>
              </w:rPr>
              <w:t>Comment</w:t>
            </w:r>
          </w:p>
        </w:tc>
        <w:tc>
          <w:tcPr>
            <w:tcW w:w="1134" w:type="dxa"/>
          </w:tcPr>
          <w:p w14:paraId="5BF6106E" w14:textId="77777777" w:rsidR="00376948" w:rsidRPr="00A15DCB" w:rsidRDefault="00376948" w:rsidP="00B7523D">
            <w:pPr>
              <w:pStyle w:val="TAH"/>
              <w:rPr>
                <w:lang w:eastAsia="en-US"/>
              </w:rPr>
            </w:pPr>
            <w:r w:rsidRPr="00A15DCB">
              <w:rPr>
                <w:lang w:eastAsia="en-US"/>
              </w:rPr>
              <w:t>Condition</w:t>
            </w:r>
          </w:p>
        </w:tc>
      </w:tr>
      <w:tr w:rsidR="00376948" w:rsidRPr="00A15DCB" w14:paraId="4D7DB90F" w14:textId="77777777" w:rsidTr="00B7523D">
        <w:tc>
          <w:tcPr>
            <w:tcW w:w="3794" w:type="dxa"/>
          </w:tcPr>
          <w:p w14:paraId="21A14B0A" w14:textId="77777777" w:rsidR="00376948" w:rsidRPr="00A15DCB" w:rsidRDefault="00376948" w:rsidP="00376948">
            <w:pPr>
              <w:pStyle w:val="TAL"/>
              <w:rPr>
                <w:lang w:eastAsia="en-US"/>
              </w:rPr>
            </w:pPr>
            <w:r w:rsidRPr="00A15DCB">
              <w:rPr>
                <w:lang w:eastAsia="en-US"/>
              </w:rPr>
              <w:t xml:space="preserve">RACH-ConfigCommon::= </w:t>
            </w:r>
            <w:r w:rsidRPr="00A15DCB">
              <w:rPr>
                <w:snapToGrid w:val="0"/>
                <w:lang w:eastAsia="en-US"/>
              </w:rPr>
              <w:t xml:space="preserve">SEQUENCE </w:t>
            </w:r>
            <w:r w:rsidRPr="00A15DCB">
              <w:rPr>
                <w:lang w:eastAsia="en-US"/>
              </w:rPr>
              <w:t>{</w:t>
            </w:r>
          </w:p>
        </w:tc>
        <w:tc>
          <w:tcPr>
            <w:tcW w:w="2410" w:type="dxa"/>
          </w:tcPr>
          <w:p w14:paraId="43C87328" w14:textId="77777777" w:rsidR="00376948" w:rsidRPr="00A15DCB" w:rsidRDefault="00376948" w:rsidP="00376948">
            <w:pPr>
              <w:pStyle w:val="TAL"/>
              <w:rPr>
                <w:lang w:eastAsia="en-US"/>
              </w:rPr>
            </w:pPr>
          </w:p>
        </w:tc>
        <w:tc>
          <w:tcPr>
            <w:tcW w:w="2409" w:type="dxa"/>
          </w:tcPr>
          <w:p w14:paraId="7BF6AC08" w14:textId="77777777" w:rsidR="00376948" w:rsidRPr="00A15DCB" w:rsidRDefault="00376948" w:rsidP="00376948">
            <w:pPr>
              <w:pStyle w:val="TAL"/>
              <w:rPr>
                <w:lang w:eastAsia="en-US"/>
              </w:rPr>
            </w:pPr>
          </w:p>
        </w:tc>
        <w:tc>
          <w:tcPr>
            <w:tcW w:w="1134" w:type="dxa"/>
          </w:tcPr>
          <w:p w14:paraId="41329B54" w14:textId="77777777" w:rsidR="00376948" w:rsidRPr="00A15DCB" w:rsidRDefault="00376948" w:rsidP="00376948">
            <w:pPr>
              <w:pStyle w:val="TAL"/>
              <w:rPr>
                <w:lang w:eastAsia="en-US"/>
              </w:rPr>
            </w:pPr>
          </w:p>
        </w:tc>
      </w:tr>
      <w:tr w:rsidR="00376948" w:rsidRPr="00A15DCB" w14:paraId="4ADF6600" w14:textId="77777777" w:rsidTr="00B7523D">
        <w:tc>
          <w:tcPr>
            <w:tcW w:w="3794" w:type="dxa"/>
          </w:tcPr>
          <w:p w14:paraId="6B316297" w14:textId="77777777" w:rsidR="00376948" w:rsidRPr="00A15DCB" w:rsidRDefault="00376948" w:rsidP="00376948">
            <w:pPr>
              <w:pStyle w:val="TAL"/>
              <w:rPr>
                <w:lang w:eastAsia="zh-CN"/>
              </w:rPr>
            </w:pPr>
            <w:r w:rsidRPr="00A15DCB">
              <w:rPr>
                <w:lang w:eastAsia="zh-CN"/>
              </w:rPr>
              <w:t xml:space="preserve">  </w:t>
            </w:r>
            <w:r w:rsidRPr="00A15DCB">
              <w:rPr>
                <w:lang w:eastAsia="en-US"/>
              </w:rPr>
              <w:t>rsrp-ThresholdSSB-SUL</w:t>
            </w:r>
          </w:p>
        </w:tc>
        <w:tc>
          <w:tcPr>
            <w:tcW w:w="2410" w:type="dxa"/>
          </w:tcPr>
          <w:p w14:paraId="60A03B81" w14:textId="77777777" w:rsidR="00376948" w:rsidRPr="00A15DCB" w:rsidRDefault="00376948" w:rsidP="00376948">
            <w:pPr>
              <w:pStyle w:val="TAL"/>
              <w:rPr>
                <w:lang w:eastAsia="en-US"/>
              </w:rPr>
            </w:pPr>
            <w:r w:rsidRPr="00A15DCB">
              <w:rPr>
                <w:lang w:eastAsia="en-US"/>
              </w:rPr>
              <w:t>76</w:t>
            </w:r>
          </w:p>
        </w:tc>
        <w:tc>
          <w:tcPr>
            <w:tcW w:w="2409" w:type="dxa"/>
          </w:tcPr>
          <w:p w14:paraId="7E17BF6B" w14:textId="77777777" w:rsidR="00376948" w:rsidRPr="00A15DCB" w:rsidRDefault="00810656" w:rsidP="00376948">
            <w:pPr>
              <w:pStyle w:val="TAL"/>
            </w:pPr>
            <w:r w:rsidRPr="00A15DCB">
              <w:rPr>
                <w:lang w:eastAsia="en-US"/>
              </w:rPr>
              <w:t>IE value 76 means -80dBm</w:t>
            </w:r>
          </w:p>
        </w:tc>
        <w:tc>
          <w:tcPr>
            <w:tcW w:w="1134" w:type="dxa"/>
          </w:tcPr>
          <w:p w14:paraId="701759DD" w14:textId="77777777" w:rsidR="00376948" w:rsidRPr="00A15DCB" w:rsidRDefault="00376948" w:rsidP="00376948">
            <w:pPr>
              <w:pStyle w:val="TAL"/>
              <w:rPr>
                <w:lang w:eastAsia="zh-CN"/>
              </w:rPr>
            </w:pPr>
            <w:r w:rsidRPr="00A15DCB">
              <w:rPr>
                <w:lang w:eastAsia="zh-CN"/>
              </w:rPr>
              <w:t>SUL</w:t>
            </w:r>
          </w:p>
        </w:tc>
      </w:tr>
      <w:tr w:rsidR="00376948" w:rsidRPr="00A15DCB" w14:paraId="7E464BB7" w14:textId="77777777" w:rsidTr="00B7523D">
        <w:tc>
          <w:tcPr>
            <w:tcW w:w="3794" w:type="dxa"/>
          </w:tcPr>
          <w:p w14:paraId="7758EB6F" w14:textId="77777777" w:rsidR="00376948" w:rsidRPr="00A15DCB" w:rsidRDefault="00376948" w:rsidP="00376948">
            <w:pPr>
              <w:pStyle w:val="TAL"/>
              <w:rPr>
                <w:lang w:eastAsia="zh-CN"/>
              </w:rPr>
            </w:pPr>
            <w:r w:rsidRPr="00A15DCB">
              <w:rPr>
                <w:lang w:eastAsia="zh-CN"/>
              </w:rPr>
              <w:t>}</w:t>
            </w:r>
          </w:p>
        </w:tc>
        <w:tc>
          <w:tcPr>
            <w:tcW w:w="2410" w:type="dxa"/>
          </w:tcPr>
          <w:p w14:paraId="294CEE92" w14:textId="77777777" w:rsidR="00376948" w:rsidRPr="00A15DCB" w:rsidRDefault="00376948" w:rsidP="00376948">
            <w:pPr>
              <w:pStyle w:val="TAL"/>
              <w:rPr>
                <w:lang w:eastAsia="en-US"/>
              </w:rPr>
            </w:pPr>
          </w:p>
        </w:tc>
        <w:tc>
          <w:tcPr>
            <w:tcW w:w="2409" w:type="dxa"/>
          </w:tcPr>
          <w:p w14:paraId="07692A96" w14:textId="77777777" w:rsidR="00376948" w:rsidRPr="00A15DCB" w:rsidRDefault="00376948" w:rsidP="00376948">
            <w:pPr>
              <w:pStyle w:val="TAL"/>
              <w:rPr>
                <w:lang w:eastAsia="en-US"/>
              </w:rPr>
            </w:pPr>
          </w:p>
        </w:tc>
        <w:tc>
          <w:tcPr>
            <w:tcW w:w="1134" w:type="dxa"/>
          </w:tcPr>
          <w:p w14:paraId="68938445" w14:textId="77777777" w:rsidR="00376948" w:rsidRPr="00A15DCB" w:rsidRDefault="00376948" w:rsidP="00376948">
            <w:pPr>
              <w:pStyle w:val="TAL"/>
              <w:rPr>
                <w:lang w:eastAsia="en-US"/>
              </w:rPr>
            </w:pPr>
          </w:p>
        </w:tc>
      </w:tr>
    </w:tbl>
    <w:p w14:paraId="69D3A6F6" w14:textId="77777777" w:rsidR="00376948" w:rsidRPr="00A15DCB" w:rsidRDefault="00376948" w:rsidP="00376948"/>
    <w:p w14:paraId="77B91264" w14:textId="77777777" w:rsidR="00376948" w:rsidRPr="00A15DCB" w:rsidRDefault="00376948" w:rsidP="00376948">
      <w:pPr>
        <w:pStyle w:val="TH"/>
        <w:rPr>
          <w:i/>
          <w:iCs/>
        </w:rPr>
      </w:pPr>
      <w:r w:rsidRPr="00A15DCB">
        <w:t>Table 7.1.1.1.</w:t>
      </w:r>
      <w:r w:rsidRPr="00A15DCB">
        <w:rPr>
          <w:lang w:eastAsia="zh-CN"/>
        </w:rPr>
        <w:t>5</w:t>
      </w:r>
      <w:r w:rsidRPr="00A15DCB">
        <w:t>.3.3-5: DCI Format 0-1</w:t>
      </w:r>
      <w:r w:rsidRPr="00A15DCB">
        <w:rPr>
          <w:i/>
          <w:iCs/>
        </w:rPr>
        <w:t xml:space="preserve"> </w:t>
      </w:r>
      <w:r w:rsidRPr="00A15DCB">
        <w:rPr>
          <w:iCs/>
        </w:rPr>
        <w:t xml:space="preserve">(Step 8 of </w:t>
      </w:r>
      <w:r w:rsidRPr="00A15DCB">
        <w:t>Table 7.1.1.1.5.3.2-2)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376948" w:rsidRPr="00A15DCB" w14:paraId="2AE59165" w14:textId="77777777" w:rsidTr="00B7523D">
        <w:tc>
          <w:tcPr>
            <w:tcW w:w="9747" w:type="dxa"/>
            <w:gridSpan w:val="4"/>
          </w:tcPr>
          <w:p w14:paraId="12037D2B"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Pr="00A15DCB">
              <w:rPr>
                <w:b w:val="0"/>
                <w:lang w:eastAsia="en-US"/>
              </w:rPr>
              <w:t>4.3.6.1.1.2-1</w:t>
            </w:r>
          </w:p>
        </w:tc>
      </w:tr>
      <w:tr w:rsidR="00376948" w:rsidRPr="00A15DCB" w14:paraId="07CC5E09" w14:textId="77777777" w:rsidTr="00B7523D">
        <w:tc>
          <w:tcPr>
            <w:tcW w:w="3794" w:type="dxa"/>
          </w:tcPr>
          <w:p w14:paraId="4407A110" w14:textId="77777777" w:rsidR="00376948" w:rsidRPr="00A15DCB" w:rsidRDefault="00376948" w:rsidP="00B7523D">
            <w:pPr>
              <w:pStyle w:val="TAH"/>
              <w:rPr>
                <w:lang w:eastAsia="en-US"/>
              </w:rPr>
            </w:pPr>
            <w:r w:rsidRPr="00A15DCB">
              <w:rPr>
                <w:lang w:eastAsia="en-US"/>
              </w:rPr>
              <w:t>Information Element</w:t>
            </w:r>
          </w:p>
        </w:tc>
        <w:tc>
          <w:tcPr>
            <w:tcW w:w="1417" w:type="dxa"/>
          </w:tcPr>
          <w:p w14:paraId="73BAC6B0" w14:textId="77777777" w:rsidR="00376948" w:rsidRPr="00A15DCB" w:rsidRDefault="00376948" w:rsidP="00B7523D">
            <w:pPr>
              <w:pStyle w:val="TAH"/>
              <w:rPr>
                <w:lang w:eastAsia="en-US"/>
              </w:rPr>
            </w:pPr>
            <w:r w:rsidRPr="00A15DCB">
              <w:rPr>
                <w:lang w:eastAsia="en-US"/>
              </w:rPr>
              <w:t>Value/remark</w:t>
            </w:r>
          </w:p>
        </w:tc>
        <w:tc>
          <w:tcPr>
            <w:tcW w:w="1843" w:type="dxa"/>
          </w:tcPr>
          <w:p w14:paraId="5F655302" w14:textId="77777777" w:rsidR="00376948" w:rsidRPr="00A15DCB" w:rsidRDefault="00376948" w:rsidP="00B7523D">
            <w:pPr>
              <w:pStyle w:val="TAH"/>
              <w:rPr>
                <w:lang w:eastAsia="en-US"/>
              </w:rPr>
            </w:pPr>
            <w:r w:rsidRPr="00A15DCB">
              <w:rPr>
                <w:lang w:eastAsia="en-US"/>
              </w:rPr>
              <w:t>Comment</w:t>
            </w:r>
          </w:p>
        </w:tc>
        <w:tc>
          <w:tcPr>
            <w:tcW w:w="2693" w:type="dxa"/>
          </w:tcPr>
          <w:p w14:paraId="4D2E6458" w14:textId="77777777" w:rsidR="00376948" w:rsidRPr="00A15DCB" w:rsidRDefault="00376948" w:rsidP="00B7523D">
            <w:pPr>
              <w:pStyle w:val="TAH"/>
              <w:rPr>
                <w:lang w:eastAsia="en-US"/>
              </w:rPr>
            </w:pPr>
            <w:r w:rsidRPr="00A15DCB">
              <w:rPr>
                <w:lang w:eastAsia="en-US"/>
              </w:rPr>
              <w:t>Condition</w:t>
            </w:r>
          </w:p>
        </w:tc>
      </w:tr>
      <w:tr w:rsidR="00376948" w:rsidRPr="00A15DCB" w14:paraId="55579A5C" w14:textId="77777777" w:rsidTr="00B7523D">
        <w:tc>
          <w:tcPr>
            <w:tcW w:w="3794" w:type="dxa"/>
            <w:vAlign w:val="center"/>
          </w:tcPr>
          <w:p w14:paraId="46403F7C" w14:textId="77777777" w:rsidR="00376948" w:rsidRPr="00A15DCB" w:rsidRDefault="00376948" w:rsidP="00B7523D">
            <w:pPr>
              <w:pStyle w:val="TAL"/>
              <w:rPr>
                <w:lang w:eastAsia="en-US"/>
              </w:rPr>
            </w:pPr>
            <w:r w:rsidRPr="00A15DCB">
              <w:rPr>
                <w:lang w:eastAsia="en-US"/>
              </w:rPr>
              <w:t>UL/SUL indicator</w:t>
            </w:r>
          </w:p>
        </w:tc>
        <w:tc>
          <w:tcPr>
            <w:tcW w:w="1417" w:type="dxa"/>
            <w:vAlign w:val="center"/>
          </w:tcPr>
          <w:p w14:paraId="29D04513" w14:textId="77777777" w:rsidR="00376948" w:rsidRPr="00A15DCB" w:rsidRDefault="00376948" w:rsidP="00B7523D">
            <w:pPr>
              <w:pStyle w:val="TAH"/>
              <w:jc w:val="left"/>
              <w:rPr>
                <w:b w:val="0"/>
                <w:lang w:eastAsia="en-US"/>
              </w:rPr>
            </w:pPr>
            <w:r w:rsidRPr="00A15DCB">
              <w:rPr>
                <w:b w:val="0"/>
                <w:lang w:eastAsia="en-US"/>
              </w:rPr>
              <w:t>1</w:t>
            </w:r>
          </w:p>
        </w:tc>
        <w:tc>
          <w:tcPr>
            <w:tcW w:w="1843" w:type="dxa"/>
          </w:tcPr>
          <w:p w14:paraId="35F6B941" w14:textId="77777777" w:rsidR="00376948" w:rsidRPr="00A15DCB" w:rsidRDefault="00376948" w:rsidP="00376948">
            <w:pPr>
              <w:pStyle w:val="TAL"/>
              <w:rPr>
                <w:lang w:eastAsia="en-US"/>
              </w:rPr>
            </w:pPr>
          </w:p>
        </w:tc>
        <w:tc>
          <w:tcPr>
            <w:tcW w:w="2693" w:type="dxa"/>
          </w:tcPr>
          <w:p w14:paraId="552DB3CD" w14:textId="77777777" w:rsidR="00376948" w:rsidRPr="00A15DCB" w:rsidRDefault="00376948" w:rsidP="00B7523D">
            <w:pPr>
              <w:pStyle w:val="TAH"/>
              <w:jc w:val="left"/>
              <w:rPr>
                <w:b w:val="0"/>
                <w:lang w:eastAsia="en-US"/>
              </w:rPr>
            </w:pPr>
            <w:r w:rsidRPr="00A15DCB">
              <w:rPr>
                <w:b w:val="0"/>
                <w:lang w:eastAsia="en-US"/>
              </w:rPr>
              <w:t>UE configured with SUL in the cell</w:t>
            </w:r>
          </w:p>
        </w:tc>
      </w:tr>
    </w:tbl>
    <w:p w14:paraId="1CC9A1ED" w14:textId="77777777" w:rsidR="00376948" w:rsidRPr="00A15DCB" w:rsidRDefault="00376948" w:rsidP="00376948"/>
    <w:p w14:paraId="7E55C727" w14:textId="77777777" w:rsidR="00CA10DB" w:rsidRPr="00A15DCB" w:rsidRDefault="00CA10DB" w:rsidP="00CA10DB">
      <w:pPr>
        <w:pStyle w:val="Heading5"/>
      </w:pPr>
      <w:bookmarkStart w:id="54" w:name="_Toc21103090"/>
      <w:bookmarkStart w:id="55" w:name="_Toc29233427"/>
      <w:bookmarkStart w:id="56" w:name="_Toc29462032"/>
      <w:bookmarkStart w:id="57" w:name="_Toc36158009"/>
      <w:r w:rsidRPr="00A15DCB">
        <w:t>7.1.1.1.6</w:t>
      </w:r>
      <w:r w:rsidRPr="00A15DCB">
        <w:tab/>
        <w:t>Random access procedure / Successful/ Temporary C-RNTI Based / Preamble selected by MAC itself</w:t>
      </w:r>
      <w:bookmarkEnd w:id="54"/>
      <w:bookmarkEnd w:id="55"/>
      <w:bookmarkEnd w:id="56"/>
      <w:bookmarkEnd w:id="57"/>
    </w:p>
    <w:p w14:paraId="3BC61D01" w14:textId="77777777" w:rsidR="00CA10DB" w:rsidRPr="00A15DCB" w:rsidRDefault="00CA10DB" w:rsidP="00CA10DB">
      <w:pPr>
        <w:pStyle w:val="H6"/>
      </w:pPr>
      <w:r w:rsidRPr="00A15DCB">
        <w:t>7.1.1.1.6.1</w:t>
      </w:r>
      <w:r w:rsidRPr="00A15DCB">
        <w:tab/>
        <w:t>Test Purpose (TP)</w:t>
      </w:r>
    </w:p>
    <w:p w14:paraId="3A537054" w14:textId="77777777" w:rsidR="00CA10DB" w:rsidRPr="00A15DCB" w:rsidRDefault="00CA10DB" w:rsidP="00CA10DB">
      <w:pPr>
        <w:pStyle w:val="H6"/>
      </w:pPr>
      <w:r w:rsidRPr="00A15DCB">
        <w:t xml:space="preserve"> (1)</w:t>
      </w:r>
    </w:p>
    <w:p w14:paraId="2E090C80" w14:textId="77777777" w:rsidR="00CA10DB" w:rsidRPr="00A15DCB" w:rsidRDefault="00CA10DB" w:rsidP="00CA10DB">
      <w:pPr>
        <w:pStyle w:val="PL"/>
        <w:rPr>
          <w:noProof w:val="0"/>
        </w:rPr>
      </w:pPr>
      <w:r w:rsidRPr="00A15DCB">
        <w:rPr>
          <w:b/>
          <w:bCs/>
          <w:noProof w:val="0"/>
        </w:rPr>
        <w:t xml:space="preserve">with </w:t>
      </w:r>
      <w:r w:rsidRPr="00A15DCB">
        <w:rPr>
          <w:noProof w:val="0"/>
        </w:rPr>
        <w:t>{ UE in RRC Idle state has UL CCCH PDU to send and Random Access Preambles group B is configured }</w:t>
      </w:r>
    </w:p>
    <w:p w14:paraId="2C315701" w14:textId="77777777" w:rsidR="00CA10DB" w:rsidRPr="00A15DCB" w:rsidRDefault="00CA10DB" w:rsidP="00CA10DB">
      <w:pPr>
        <w:pStyle w:val="PL"/>
        <w:rPr>
          <w:noProof w:val="0"/>
        </w:rPr>
      </w:pPr>
      <w:r w:rsidRPr="00A15DCB">
        <w:rPr>
          <w:b/>
          <w:bCs/>
          <w:noProof w:val="0"/>
        </w:rPr>
        <w:t>ensure that</w:t>
      </w:r>
      <w:r w:rsidRPr="00A15DCB">
        <w:rPr>
          <w:noProof w:val="0"/>
        </w:rPr>
        <w:t xml:space="preserve"> {</w:t>
      </w:r>
    </w:p>
    <w:p w14:paraId="7BE3864B" w14:textId="77777777" w:rsidR="00CA10DB" w:rsidRPr="00A15DCB" w:rsidRDefault="00CA10DB" w:rsidP="00CA10DB">
      <w:pPr>
        <w:pStyle w:val="PL"/>
        <w:rPr>
          <w:noProof w:val="0"/>
        </w:rPr>
      </w:pPr>
      <w:r w:rsidRPr="00A15DCB">
        <w:rPr>
          <w:b/>
          <w:bCs/>
          <w:noProof w:val="0"/>
        </w:rPr>
        <w:t xml:space="preserve">  when</w:t>
      </w:r>
      <w:r w:rsidRPr="00A15DCB">
        <w:rPr>
          <w:noProof w:val="0"/>
        </w:rPr>
        <w:t xml:space="preserve"> { the UL CCCH MAC PDU Size is less than messageSizeGroupA }</w:t>
      </w:r>
    </w:p>
    <w:p w14:paraId="62A3EFA5" w14:textId="77777777" w:rsidR="00CA10DB" w:rsidRPr="00A15DCB" w:rsidRDefault="00CA10DB" w:rsidP="00CA10DB">
      <w:pPr>
        <w:pStyle w:val="PL"/>
        <w:rPr>
          <w:noProof w:val="0"/>
        </w:rPr>
      </w:pPr>
      <w:r w:rsidRPr="00A15DCB">
        <w:rPr>
          <w:b/>
          <w:bCs/>
          <w:noProof w:val="0"/>
        </w:rPr>
        <w:t xml:space="preserve">    then</w:t>
      </w:r>
      <w:r w:rsidRPr="00A15DCB">
        <w:rPr>
          <w:noProof w:val="0"/>
        </w:rPr>
        <w:t xml:space="preserve"> { UE transmits a random access preamble using a preamble in group A of random access preambles }</w:t>
      </w:r>
    </w:p>
    <w:p w14:paraId="462D6548" w14:textId="77777777" w:rsidR="00CA10DB" w:rsidRPr="00A15DCB" w:rsidRDefault="00CA10DB" w:rsidP="00CA10DB">
      <w:pPr>
        <w:pStyle w:val="PL"/>
        <w:rPr>
          <w:noProof w:val="0"/>
        </w:rPr>
      </w:pPr>
      <w:r w:rsidRPr="00A15DCB">
        <w:rPr>
          <w:noProof w:val="0"/>
        </w:rPr>
        <w:t xml:space="preserve">            }</w:t>
      </w:r>
    </w:p>
    <w:p w14:paraId="56935AEA" w14:textId="77777777" w:rsidR="00CA10DB" w:rsidRPr="00A15DCB" w:rsidRDefault="00CA10DB" w:rsidP="00CA10DB">
      <w:pPr>
        <w:pStyle w:val="PL"/>
        <w:rPr>
          <w:noProof w:val="0"/>
        </w:rPr>
      </w:pPr>
    </w:p>
    <w:p w14:paraId="6E13A217" w14:textId="77777777" w:rsidR="00CA10DB" w:rsidRPr="00A15DCB" w:rsidRDefault="00CA10DB" w:rsidP="00CA10DB">
      <w:pPr>
        <w:pStyle w:val="H6"/>
      </w:pPr>
      <w:r w:rsidRPr="00A15DCB">
        <w:t>(2)</w:t>
      </w:r>
    </w:p>
    <w:p w14:paraId="023E3975" w14:textId="77777777" w:rsidR="00CA10DB" w:rsidRPr="00A15DCB" w:rsidRDefault="00CA10DB" w:rsidP="00CA10DB">
      <w:pPr>
        <w:pStyle w:val="PL"/>
        <w:rPr>
          <w:noProof w:val="0"/>
        </w:rPr>
      </w:pPr>
      <w:r w:rsidRPr="00A15DCB">
        <w:rPr>
          <w:b/>
          <w:noProof w:val="0"/>
        </w:rPr>
        <w:t>with</w:t>
      </w:r>
      <w:r w:rsidRPr="00A15DCB">
        <w:rPr>
          <w:noProof w:val="0"/>
        </w:rPr>
        <w:t xml:space="preserve"> { UE in RRC Idle state initiated Random Access procedure to transmit UL CCCH PDU and transmitted MSG3 }</w:t>
      </w:r>
    </w:p>
    <w:p w14:paraId="282EDC9A" w14:textId="77777777" w:rsidR="00CA10DB" w:rsidRPr="00A15DCB" w:rsidRDefault="00CA10DB" w:rsidP="00CA10DB">
      <w:pPr>
        <w:pStyle w:val="PL"/>
        <w:rPr>
          <w:noProof w:val="0"/>
        </w:rPr>
      </w:pPr>
      <w:r w:rsidRPr="00A15DCB">
        <w:rPr>
          <w:b/>
          <w:noProof w:val="0"/>
        </w:rPr>
        <w:t xml:space="preserve">ensure that </w:t>
      </w:r>
      <w:r w:rsidRPr="00A15DCB">
        <w:rPr>
          <w:noProof w:val="0"/>
        </w:rPr>
        <w:t>{</w:t>
      </w:r>
    </w:p>
    <w:p w14:paraId="28D1C209" w14:textId="77777777" w:rsidR="00CA10DB" w:rsidRPr="00A15DCB" w:rsidRDefault="00CA10DB" w:rsidP="00CA10DB">
      <w:pPr>
        <w:pStyle w:val="PL"/>
        <w:rPr>
          <w:noProof w:val="0"/>
        </w:rPr>
      </w:pPr>
      <w:r w:rsidRPr="00A15DCB">
        <w:rPr>
          <w:noProof w:val="0"/>
        </w:rPr>
        <w:t xml:space="preserve">  </w:t>
      </w:r>
      <w:r w:rsidRPr="00A15DCB">
        <w:rPr>
          <w:b/>
          <w:noProof w:val="0"/>
        </w:rPr>
        <w:t xml:space="preserve">when </w:t>
      </w:r>
      <w:r w:rsidRPr="00A15DCB">
        <w:rPr>
          <w:noProof w:val="0"/>
        </w:rPr>
        <w:t>{ The SS schedules any PDCCH transmission addressed to UE Temporary C-RNTI before Contention resolution timer expiry with MAC PDU does not contain a matching UE Contention Resolution Identity MAC CE }</w:t>
      </w:r>
    </w:p>
    <w:p w14:paraId="120DA5B2" w14:textId="77777777" w:rsidR="00CA10DB" w:rsidRPr="00A15DCB" w:rsidRDefault="00CA10DB" w:rsidP="00CA10DB">
      <w:pPr>
        <w:pStyle w:val="PL"/>
        <w:rPr>
          <w:noProof w:val="0"/>
        </w:rPr>
      </w:pPr>
      <w:r w:rsidRPr="00A15DCB">
        <w:rPr>
          <w:noProof w:val="0"/>
        </w:rPr>
        <w:t xml:space="preserve">    </w:t>
      </w:r>
      <w:r w:rsidRPr="00A15DCB">
        <w:rPr>
          <w:b/>
          <w:noProof w:val="0"/>
        </w:rPr>
        <w:t>then</w:t>
      </w:r>
      <w:r w:rsidRPr="00A15DCB">
        <w:rPr>
          <w:noProof w:val="0"/>
        </w:rPr>
        <w:t xml:space="preserve"> {UE re transmits a random access preamble using a preamble in the same group of random access preambles as used for the first transmission of Msg3 }</w:t>
      </w:r>
    </w:p>
    <w:p w14:paraId="309A49A6" w14:textId="77777777" w:rsidR="00CA10DB" w:rsidRPr="00A15DCB" w:rsidRDefault="00CA10DB" w:rsidP="00CA10DB">
      <w:pPr>
        <w:pStyle w:val="PL"/>
        <w:rPr>
          <w:noProof w:val="0"/>
        </w:rPr>
      </w:pPr>
      <w:r w:rsidRPr="00A15DCB">
        <w:rPr>
          <w:noProof w:val="0"/>
        </w:rPr>
        <w:t xml:space="preserve">            }</w:t>
      </w:r>
    </w:p>
    <w:p w14:paraId="2A0830AF" w14:textId="77777777" w:rsidR="001B28C9" w:rsidRPr="00A15DCB" w:rsidRDefault="001B28C9" w:rsidP="00CA10DB">
      <w:pPr>
        <w:pStyle w:val="PL"/>
        <w:rPr>
          <w:noProof w:val="0"/>
        </w:rPr>
      </w:pPr>
    </w:p>
    <w:p w14:paraId="17407913" w14:textId="77777777" w:rsidR="00CA10DB" w:rsidRPr="00A15DCB" w:rsidRDefault="00CA10DB" w:rsidP="00CA10DB">
      <w:pPr>
        <w:pStyle w:val="H6"/>
      </w:pPr>
      <w:r w:rsidRPr="00A15DCB">
        <w:t>(3)</w:t>
      </w:r>
    </w:p>
    <w:p w14:paraId="1F719D07" w14:textId="77777777" w:rsidR="00CA10DB" w:rsidRPr="00A15DCB" w:rsidRDefault="00CA10DB" w:rsidP="00CA10DB">
      <w:pPr>
        <w:pStyle w:val="PL"/>
        <w:rPr>
          <w:noProof w:val="0"/>
        </w:rPr>
      </w:pPr>
      <w:r w:rsidRPr="00A15DCB">
        <w:rPr>
          <w:b/>
          <w:noProof w:val="0"/>
        </w:rPr>
        <w:t>with</w:t>
      </w:r>
      <w:r w:rsidRPr="00A15DCB">
        <w:rPr>
          <w:noProof w:val="0"/>
        </w:rPr>
        <w:t xml:space="preserve"> { UE in RRC Idle state initiated Random Access procedure to transmit UL CCCH PDU and transmitted MSG3 }</w:t>
      </w:r>
    </w:p>
    <w:p w14:paraId="64A1E830" w14:textId="77777777" w:rsidR="00CA10DB" w:rsidRPr="00A15DCB" w:rsidRDefault="00CA10DB" w:rsidP="00CA10DB">
      <w:pPr>
        <w:pStyle w:val="PL"/>
        <w:rPr>
          <w:noProof w:val="0"/>
        </w:rPr>
      </w:pPr>
      <w:r w:rsidRPr="00A15DCB">
        <w:rPr>
          <w:b/>
          <w:noProof w:val="0"/>
        </w:rPr>
        <w:t xml:space="preserve">ensure that </w:t>
      </w:r>
      <w:r w:rsidRPr="00A15DCB">
        <w:rPr>
          <w:noProof w:val="0"/>
        </w:rPr>
        <w:t>{</w:t>
      </w:r>
    </w:p>
    <w:p w14:paraId="325560B1" w14:textId="77777777" w:rsidR="00CA10DB" w:rsidRPr="00A15DCB" w:rsidRDefault="00CA10DB" w:rsidP="00CA10DB">
      <w:pPr>
        <w:pStyle w:val="PL"/>
        <w:rPr>
          <w:noProof w:val="0"/>
        </w:rPr>
      </w:pPr>
      <w:r w:rsidRPr="00A15DCB">
        <w:rPr>
          <w:noProof w:val="0"/>
        </w:rPr>
        <w:t xml:space="preserve"> </w:t>
      </w:r>
      <w:r w:rsidRPr="00A15DCB">
        <w:rPr>
          <w:b/>
          <w:noProof w:val="0"/>
        </w:rPr>
        <w:t xml:space="preserve"> when </w:t>
      </w:r>
      <w:r w:rsidRPr="00A15DCB">
        <w:rPr>
          <w:noProof w:val="0"/>
        </w:rPr>
        <w:t>{ The SS does not schedule any PDCCH transmission addressed to UE Temporary C-RNTI before Contention resolution timer expiry }</w:t>
      </w:r>
    </w:p>
    <w:p w14:paraId="106B2552" w14:textId="77777777" w:rsidR="00CA10DB" w:rsidRPr="00A15DCB" w:rsidRDefault="00CA10DB" w:rsidP="00CA10DB">
      <w:pPr>
        <w:pStyle w:val="PL"/>
        <w:rPr>
          <w:noProof w:val="0"/>
        </w:rPr>
      </w:pPr>
      <w:r w:rsidRPr="00A15DCB">
        <w:rPr>
          <w:noProof w:val="0"/>
        </w:rPr>
        <w:t xml:space="preserve">    </w:t>
      </w:r>
      <w:r w:rsidRPr="00A15DCB">
        <w:rPr>
          <w:b/>
          <w:noProof w:val="0"/>
        </w:rPr>
        <w:t xml:space="preserve">then </w:t>
      </w:r>
      <w:r w:rsidRPr="00A15DCB">
        <w:rPr>
          <w:noProof w:val="0"/>
        </w:rPr>
        <w:t>{UE re transmits a random access preamble using a preamble in the same group of random access preambles as used for the first transmission of Msg3 }</w:t>
      </w:r>
    </w:p>
    <w:p w14:paraId="7983650C" w14:textId="77777777" w:rsidR="00CA10DB" w:rsidRPr="00A15DCB" w:rsidRDefault="00CA10DB" w:rsidP="00CA10DB">
      <w:pPr>
        <w:pStyle w:val="PL"/>
        <w:rPr>
          <w:noProof w:val="0"/>
        </w:rPr>
      </w:pPr>
      <w:r w:rsidRPr="00A15DCB">
        <w:rPr>
          <w:noProof w:val="0"/>
        </w:rPr>
        <w:t xml:space="preserve">            }</w:t>
      </w:r>
    </w:p>
    <w:p w14:paraId="40C86848" w14:textId="77777777" w:rsidR="001B28C9" w:rsidRPr="00A15DCB" w:rsidRDefault="001B28C9" w:rsidP="00CA10DB">
      <w:pPr>
        <w:pStyle w:val="PL"/>
        <w:rPr>
          <w:noProof w:val="0"/>
        </w:rPr>
      </w:pPr>
    </w:p>
    <w:p w14:paraId="635573C9" w14:textId="77777777" w:rsidR="00CA10DB" w:rsidRPr="00A15DCB" w:rsidRDefault="00CA10DB" w:rsidP="00CA10DB">
      <w:pPr>
        <w:pStyle w:val="H6"/>
      </w:pPr>
      <w:r w:rsidRPr="00A15DCB">
        <w:lastRenderedPageBreak/>
        <w:t>(4)</w:t>
      </w:r>
    </w:p>
    <w:p w14:paraId="6047D9DB" w14:textId="77777777" w:rsidR="00CA10DB" w:rsidRPr="00A15DCB" w:rsidRDefault="00CA10DB" w:rsidP="00CA10DB">
      <w:pPr>
        <w:pStyle w:val="PL"/>
        <w:rPr>
          <w:noProof w:val="0"/>
        </w:rPr>
      </w:pPr>
      <w:r w:rsidRPr="00A15DCB">
        <w:rPr>
          <w:b/>
          <w:noProof w:val="0"/>
        </w:rPr>
        <w:t xml:space="preserve">with </w:t>
      </w:r>
      <w:r w:rsidRPr="00A15DCB">
        <w:rPr>
          <w:noProof w:val="0"/>
        </w:rPr>
        <w:t>{ UE in RRC Idle state initiated Random Access procedure to transmit UL CCCH PDU and transmitted MSG3 }</w:t>
      </w:r>
    </w:p>
    <w:p w14:paraId="3F7D9FB8" w14:textId="77777777" w:rsidR="00CA10DB" w:rsidRPr="00A15DCB" w:rsidRDefault="00CA10DB" w:rsidP="00CA10DB">
      <w:pPr>
        <w:pStyle w:val="PL"/>
        <w:rPr>
          <w:noProof w:val="0"/>
        </w:rPr>
      </w:pPr>
      <w:r w:rsidRPr="00A15DCB">
        <w:rPr>
          <w:b/>
          <w:noProof w:val="0"/>
        </w:rPr>
        <w:t>ensure that</w:t>
      </w:r>
      <w:r w:rsidRPr="00A15DCB">
        <w:rPr>
          <w:noProof w:val="0"/>
        </w:rPr>
        <w:t xml:space="preserve"> {</w:t>
      </w:r>
    </w:p>
    <w:p w14:paraId="516524AB" w14:textId="77777777" w:rsidR="00CA10DB" w:rsidRPr="00A15DCB" w:rsidRDefault="00CA10DB" w:rsidP="00CA10DB">
      <w:pPr>
        <w:pStyle w:val="PL"/>
        <w:rPr>
          <w:noProof w:val="0"/>
        </w:rPr>
      </w:pPr>
      <w:r w:rsidRPr="00A15DCB">
        <w:rPr>
          <w:b/>
          <w:noProof w:val="0"/>
        </w:rPr>
        <w:t xml:space="preserve">  when</w:t>
      </w:r>
      <w:r w:rsidRPr="00A15DCB">
        <w:rPr>
          <w:noProof w:val="0"/>
        </w:rPr>
        <w:t xml:space="preserve"> { The SS schedules a PDCCH transmission addressed to UE Temporary C-RNTI before Contention resolution timer expiry }</w:t>
      </w:r>
    </w:p>
    <w:p w14:paraId="303C9142" w14:textId="77777777" w:rsidR="00CA10DB" w:rsidRPr="00A15DCB" w:rsidRDefault="00CA10DB" w:rsidP="00CA10DB">
      <w:pPr>
        <w:pStyle w:val="PL"/>
        <w:rPr>
          <w:noProof w:val="0"/>
        </w:rPr>
      </w:pPr>
      <w:r w:rsidRPr="00A15DCB">
        <w:rPr>
          <w:b/>
          <w:noProof w:val="0"/>
        </w:rPr>
        <w:t xml:space="preserve">    then</w:t>
      </w:r>
      <w:r w:rsidRPr="00A15DCB">
        <w:rPr>
          <w:noProof w:val="0"/>
        </w:rPr>
        <w:t xml:space="preserve"> {UE assumes RACH procedure as complete }</w:t>
      </w:r>
    </w:p>
    <w:p w14:paraId="1E9D625A" w14:textId="77777777" w:rsidR="00CA10DB" w:rsidRPr="00A15DCB" w:rsidRDefault="00CA10DB" w:rsidP="00CA10DB">
      <w:pPr>
        <w:pStyle w:val="PL"/>
        <w:rPr>
          <w:noProof w:val="0"/>
        </w:rPr>
      </w:pPr>
      <w:r w:rsidRPr="00A15DCB">
        <w:rPr>
          <w:noProof w:val="0"/>
        </w:rPr>
        <w:t xml:space="preserve">            }</w:t>
      </w:r>
    </w:p>
    <w:p w14:paraId="16D2D437" w14:textId="77777777" w:rsidR="00CA10DB" w:rsidRPr="00A15DCB" w:rsidRDefault="00CA10DB" w:rsidP="00CA10DB">
      <w:pPr>
        <w:pStyle w:val="PL"/>
        <w:rPr>
          <w:noProof w:val="0"/>
        </w:rPr>
      </w:pPr>
    </w:p>
    <w:p w14:paraId="3123FA54" w14:textId="77777777" w:rsidR="00CA10DB" w:rsidRPr="00A15DCB" w:rsidRDefault="00CA10DB" w:rsidP="00CA10DB">
      <w:pPr>
        <w:pStyle w:val="H6"/>
      </w:pPr>
      <w:r w:rsidRPr="00A15DCB">
        <w:t>7.1.1.1.6.2</w:t>
      </w:r>
      <w:r w:rsidRPr="00A15DCB">
        <w:tab/>
        <w:t>Conformance requirements</w:t>
      </w:r>
    </w:p>
    <w:p w14:paraId="4C4732C5" w14:textId="117F548F" w:rsidR="00CA10DB" w:rsidRPr="00A15DCB" w:rsidRDefault="00CA10DB" w:rsidP="00CA10DB">
      <w:r w:rsidRPr="00A15DCB">
        <w:t>References: The conformance requirements covered in the present TC are specified in: 3GPP TS 38</w:t>
      </w:r>
      <w:r w:rsidR="003B1004" w:rsidRPr="00A15DCB">
        <w:t>.</w:t>
      </w:r>
      <w:r w:rsidRPr="00A15DCB">
        <w:t>321, clause</w:t>
      </w:r>
      <w:r w:rsidR="003B1004" w:rsidRPr="00A15DCB">
        <w:t>s</w:t>
      </w:r>
      <w:r w:rsidRPr="00A15DCB">
        <w:t xml:space="preserve"> 5.1.2, 5.1.3, 5.1.4, 5.1.5, 5.2, 6.1.3.2, 6.1.5 and 6.2.3.</w:t>
      </w:r>
      <w:r w:rsidRPr="00A15DCB">
        <w:rPr>
          <w:lang w:eastAsia="sv-SE"/>
        </w:rPr>
        <w:t xml:space="preserve"> </w:t>
      </w:r>
      <w:r w:rsidRPr="00A15DCB">
        <w:t>Unless otherwise stated these are Rel-15 requirements.</w:t>
      </w:r>
    </w:p>
    <w:p w14:paraId="627389A1" w14:textId="77777777" w:rsidR="00CA10DB" w:rsidRPr="00A15DCB" w:rsidRDefault="00CA10DB" w:rsidP="00CA10DB">
      <w:r w:rsidRPr="00A15DCB">
        <w:t>[TS 38.321, clause 5.1.2]</w:t>
      </w:r>
    </w:p>
    <w:p w14:paraId="0573CC12" w14:textId="77777777" w:rsidR="00CA10DB" w:rsidRPr="00A15DCB" w:rsidRDefault="00CA10DB" w:rsidP="00CA10DB">
      <w:r w:rsidRPr="00A15DCB">
        <w:t>The MAC entity shall:</w:t>
      </w:r>
    </w:p>
    <w:p w14:paraId="46687534" w14:textId="77777777" w:rsidR="00CA10DB" w:rsidRPr="00A15DCB" w:rsidRDefault="00CA10DB" w:rsidP="00CA10DB">
      <w:pPr>
        <w:pStyle w:val="B1"/>
      </w:pPr>
      <w:r w:rsidRPr="00A15DCB">
        <w:t>1&gt;</w:t>
      </w:r>
      <w:r w:rsidRPr="00A15DCB">
        <w:tab/>
        <w:t>if the Random Access procedure was initiated for beam failure recovery (as specified in subclause 5.17); and</w:t>
      </w:r>
    </w:p>
    <w:p w14:paraId="30651B3E" w14:textId="77777777" w:rsidR="00CA10DB" w:rsidRPr="00A15DCB" w:rsidRDefault="00CA10DB" w:rsidP="00CA10DB">
      <w:pPr>
        <w:pStyle w:val="B1"/>
      </w:pPr>
      <w:r w:rsidRPr="00A15DCB">
        <w:t>1&gt;</w:t>
      </w:r>
      <w:r w:rsidRPr="00A15DCB">
        <w:tab/>
        <w:t xml:space="preserve">if the </w:t>
      </w:r>
      <w:r w:rsidRPr="00A15DCB">
        <w:rPr>
          <w:i/>
        </w:rPr>
        <w:t>beamFailureRecoveryTimer</w:t>
      </w:r>
      <w:r w:rsidRPr="00A15DCB">
        <w:t xml:space="preserve"> (in subclause 5.17) is either running or not configured; and</w:t>
      </w:r>
    </w:p>
    <w:p w14:paraId="31D2DAB6" w14:textId="77777777" w:rsidR="00CA10DB" w:rsidRPr="00A15DCB" w:rsidRDefault="00CA10DB" w:rsidP="00CA10DB">
      <w:pPr>
        <w:pStyle w:val="B1"/>
      </w:pPr>
      <w:r w:rsidRPr="00A15DCB">
        <w:t>1&gt;</w:t>
      </w:r>
      <w:r w:rsidRPr="00A15DCB">
        <w:tab/>
        <w:t>if the contention-free Random Access Resources for beam failure recovery request associated with any of the SSBs and/or CSI-RSs have been explicitly provided by RRC; and</w:t>
      </w:r>
    </w:p>
    <w:p w14:paraId="011D5302" w14:textId="77777777" w:rsidR="00CA10DB" w:rsidRPr="00A15DCB" w:rsidRDefault="00CA10DB" w:rsidP="00CA10DB">
      <w:pPr>
        <w:pStyle w:val="B1"/>
      </w:pPr>
      <w:r w:rsidRPr="00A15DCB">
        <w:t>1&gt;</w:t>
      </w:r>
      <w:r w:rsidRPr="00A15DCB">
        <w:tab/>
        <w:t xml:space="preserve">if at least one of the SSBs with SS-RSRP above </w:t>
      </w:r>
      <w:r w:rsidRPr="00A15DCB">
        <w:rPr>
          <w:i/>
        </w:rPr>
        <w:t>rsrp-ThresholdSSB</w:t>
      </w:r>
      <w:r w:rsidRPr="00A15DCB">
        <w:t xml:space="preserve"> amongst the SSBs in </w:t>
      </w:r>
      <w:r w:rsidRPr="00A15DCB">
        <w:rPr>
          <w:i/>
        </w:rPr>
        <w:t>candidateBeamRSList</w:t>
      </w:r>
      <w:r w:rsidRPr="00A15DCB">
        <w:t xml:space="preserve"> or the CSI-RSs with CSI-RSRP above </w:t>
      </w:r>
      <w:r w:rsidRPr="00A15DCB">
        <w:rPr>
          <w:i/>
        </w:rPr>
        <w:t>rsrp-ThresholdCSI-RS</w:t>
      </w:r>
      <w:r w:rsidRPr="00A15DCB">
        <w:t xml:space="preserve"> amongst the CSI-RSs in </w:t>
      </w:r>
      <w:r w:rsidRPr="00A15DCB">
        <w:rPr>
          <w:i/>
        </w:rPr>
        <w:t>candidateBeamRSList</w:t>
      </w:r>
      <w:r w:rsidRPr="00A15DCB">
        <w:t xml:space="preserve"> is available:</w:t>
      </w:r>
    </w:p>
    <w:p w14:paraId="5D0633DD"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SSBs in </w:t>
      </w:r>
      <w:r w:rsidRPr="00A15DCB">
        <w:rPr>
          <w:i/>
        </w:rPr>
        <w:t>candidateBeamRSList</w:t>
      </w:r>
      <w:r w:rsidRPr="00A15DCB">
        <w:t xml:space="preserve"> or a CSI-RS with CSI-RSRP above </w:t>
      </w:r>
      <w:r w:rsidRPr="00A15DCB">
        <w:rPr>
          <w:i/>
        </w:rPr>
        <w:t>rsrp-ThresholdCSI-RS</w:t>
      </w:r>
      <w:r w:rsidRPr="00A15DCB">
        <w:t xml:space="preserve"> amongst the CSI-RSs in </w:t>
      </w:r>
      <w:r w:rsidRPr="00A15DCB">
        <w:rPr>
          <w:i/>
        </w:rPr>
        <w:t>candidateBeamRSList</w:t>
      </w:r>
      <w:r w:rsidRPr="00A15DCB">
        <w:t>;</w:t>
      </w:r>
    </w:p>
    <w:p w14:paraId="520091B5" w14:textId="77777777" w:rsidR="00CA10DB" w:rsidRPr="00A15DCB" w:rsidRDefault="00CA10DB" w:rsidP="00CA10DB">
      <w:pPr>
        <w:pStyle w:val="B2"/>
      </w:pPr>
      <w:r w:rsidRPr="00A15DCB">
        <w:t>2&gt;</w:t>
      </w:r>
      <w:r w:rsidRPr="00A15DCB">
        <w:tab/>
        <w:t xml:space="preserve">if CSI-RS is selected, and there is no </w:t>
      </w:r>
      <w:r w:rsidRPr="00A15DCB">
        <w:rPr>
          <w:i/>
        </w:rPr>
        <w:t>ra-PreambleIndex</w:t>
      </w:r>
      <w:r w:rsidRPr="00A15DCB">
        <w:t xml:space="preserve"> associated with the selected CSI-RS:</w:t>
      </w:r>
    </w:p>
    <w:p w14:paraId="7AE2ABAF"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ra-PreambleIndex corresponding to the SSB in </w:t>
      </w:r>
      <w:r w:rsidRPr="00A15DCB">
        <w:rPr>
          <w:i/>
        </w:rPr>
        <w:t>candidateBeamRSList</w:t>
      </w:r>
      <w:r w:rsidRPr="00A15DCB">
        <w:t xml:space="preserve"> which is quasi-</w:t>
      </w:r>
      <w:r w:rsidR="00573392" w:rsidRPr="00A15DCB">
        <w:rPr>
          <w:lang w:eastAsia="ko-KR"/>
        </w:rPr>
        <w:t>colocated</w:t>
      </w:r>
      <w:r w:rsidRPr="00A15DCB">
        <w:t xml:space="preserve"> with the selected CSI-RS as specified in TS 38.214 [7].</w:t>
      </w:r>
    </w:p>
    <w:p w14:paraId="64E15E18" w14:textId="77777777" w:rsidR="00CA10DB" w:rsidRPr="00A15DCB" w:rsidRDefault="00CA10DB" w:rsidP="00CA10DB">
      <w:pPr>
        <w:pStyle w:val="B2"/>
      </w:pPr>
      <w:r w:rsidRPr="00A15DCB">
        <w:t>2&gt;</w:t>
      </w:r>
      <w:r w:rsidRPr="00A15DCB">
        <w:tab/>
        <w:t>else:</w:t>
      </w:r>
    </w:p>
    <w:p w14:paraId="34E3B2EF"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 or CSI-RS from the set of Random Access Preambles for beam failure recovery request.</w:t>
      </w:r>
    </w:p>
    <w:p w14:paraId="1E544A1A" w14:textId="77777777" w:rsidR="00CA10DB" w:rsidRPr="00A15DCB" w:rsidRDefault="00CA10DB" w:rsidP="00CA10DB">
      <w:pPr>
        <w:pStyle w:val="B1"/>
      </w:pPr>
      <w:r w:rsidRPr="00A15DCB">
        <w:t>1&gt;</w:t>
      </w:r>
      <w:r w:rsidRPr="00A15DCB">
        <w:tab/>
        <w:t xml:space="preserve">else if the </w:t>
      </w:r>
      <w:r w:rsidRPr="00A15DCB">
        <w:rPr>
          <w:i/>
        </w:rPr>
        <w:t>ra-PreambleIndex</w:t>
      </w:r>
      <w:r w:rsidRPr="00A15DCB">
        <w:t xml:space="preserve"> has been explicitly provided by PDCCH; and</w:t>
      </w:r>
    </w:p>
    <w:p w14:paraId="22AB81AB" w14:textId="77777777" w:rsidR="00CA10DB" w:rsidRPr="00A15DCB" w:rsidRDefault="00CA10DB" w:rsidP="00CA10DB">
      <w:pPr>
        <w:pStyle w:val="B1"/>
      </w:pPr>
      <w:r w:rsidRPr="00A15DCB">
        <w:t>1&gt;</w:t>
      </w:r>
      <w:r w:rsidRPr="00A15DCB">
        <w:tab/>
        <w:t xml:space="preserve">if the </w:t>
      </w:r>
      <w:r w:rsidRPr="00A15DCB">
        <w:rPr>
          <w:i/>
        </w:rPr>
        <w:t>ra-PreambleIndex</w:t>
      </w:r>
      <w:r w:rsidRPr="00A15DCB">
        <w:t xml:space="preserve"> is not 0b000000</w:t>
      </w:r>
      <w:r w:rsidR="00573392" w:rsidRPr="00A15DCB">
        <w:rPr>
          <w:lang w:eastAsia="ko-KR"/>
        </w:rPr>
        <w:t>:</w:t>
      </w:r>
    </w:p>
    <w:p w14:paraId="289A35C5" w14:textId="77777777" w:rsidR="00573392" w:rsidRPr="00A15DCB" w:rsidRDefault="00CA10DB" w:rsidP="00573392">
      <w:pPr>
        <w:ind w:left="851" w:hanging="284"/>
        <w:rPr>
          <w:lang w:eastAsia="ko-KR"/>
        </w:rPr>
      </w:pPr>
      <w:r w:rsidRPr="00A15DCB">
        <w:t>2&gt;</w:t>
      </w:r>
      <w:r w:rsidRPr="00A15DCB">
        <w:tab/>
        <w:t xml:space="preserve">set the </w:t>
      </w:r>
      <w:r w:rsidRPr="00A15DCB">
        <w:rPr>
          <w:i/>
        </w:rPr>
        <w:t>PREAMBLE_INDEX</w:t>
      </w:r>
      <w:r w:rsidRPr="00A15DCB">
        <w:t xml:space="preserve"> to the signalled </w:t>
      </w:r>
      <w:r w:rsidRPr="00A15DCB">
        <w:rPr>
          <w:i/>
        </w:rPr>
        <w:t>ra-PreambleIndex</w:t>
      </w:r>
      <w:r w:rsidR="00573392" w:rsidRPr="00A15DCB">
        <w:rPr>
          <w:lang w:eastAsia="ko-KR"/>
        </w:rPr>
        <w:t>;</w:t>
      </w:r>
    </w:p>
    <w:p w14:paraId="3F0D8655" w14:textId="77777777" w:rsidR="00CA10DB" w:rsidRPr="00A15DCB" w:rsidRDefault="00573392" w:rsidP="00CA10DB">
      <w:pPr>
        <w:pStyle w:val="B2"/>
      </w:pPr>
      <w:r w:rsidRPr="00A15DCB">
        <w:t>2</w:t>
      </w:r>
      <w:r w:rsidRPr="00A15DCB">
        <w:rPr>
          <w:lang w:eastAsia="ko-KR"/>
        </w:rPr>
        <w:t>&gt;</w:t>
      </w:r>
      <w:r w:rsidRPr="00A15DCB">
        <w:rPr>
          <w:lang w:eastAsia="ko-KR"/>
        </w:rPr>
        <w:tab/>
        <w:t>select the SSB signalled by PDCCH.</w:t>
      </w:r>
    </w:p>
    <w:p w14:paraId="04E73476" w14:textId="77777777" w:rsidR="00CA10DB" w:rsidRPr="00A15DCB" w:rsidRDefault="00CA10DB" w:rsidP="00CA10DB">
      <w:pPr>
        <w:pStyle w:val="B1"/>
      </w:pPr>
      <w:r w:rsidRPr="00A15DCB">
        <w:t>1&gt;</w:t>
      </w:r>
      <w:r w:rsidRPr="00A15DCB">
        <w:tab/>
        <w:t xml:space="preserve">else if the contention-free Random Access Resources associated with SSBs have been explicitly provided </w:t>
      </w:r>
      <w:r w:rsidR="00573392" w:rsidRPr="00A15DCB">
        <w:rPr>
          <w:lang w:eastAsia="ko-KR"/>
        </w:rPr>
        <w:t xml:space="preserve">in </w:t>
      </w:r>
      <w:r w:rsidR="00573392" w:rsidRPr="00A15DCB">
        <w:rPr>
          <w:i/>
          <w:lang w:eastAsia="ko-KR"/>
        </w:rPr>
        <w:t>rach-ConfigDedicated</w:t>
      </w:r>
      <w:r w:rsidRPr="00A15DCB">
        <w:t xml:space="preserve"> and at least one SSB with SS-RSRP above </w:t>
      </w:r>
      <w:r w:rsidRPr="00A15DCB">
        <w:rPr>
          <w:i/>
        </w:rPr>
        <w:t>rsrp-ThresholdSSB</w:t>
      </w:r>
      <w:r w:rsidRPr="00A15DCB">
        <w:t xml:space="preserve"> amongst the associated SSBs is available:</w:t>
      </w:r>
    </w:p>
    <w:p w14:paraId="34D45495"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associated SSBs;</w:t>
      </w:r>
    </w:p>
    <w:p w14:paraId="50BD9711"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w:t>
      </w:r>
    </w:p>
    <w:p w14:paraId="14595732" w14:textId="77777777" w:rsidR="00CA10DB" w:rsidRPr="00A15DCB" w:rsidRDefault="00CA10DB" w:rsidP="00CA10DB">
      <w:pPr>
        <w:pStyle w:val="B1"/>
      </w:pPr>
      <w:r w:rsidRPr="00A15DCB">
        <w:t>1&gt;</w:t>
      </w:r>
      <w:r w:rsidRPr="00A15DCB">
        <w:tab/>
        <w:t xml:space="preserve">else if the contention-free Random Access Resources associated with CSI-RSs have been explicitly provided </w:t>
      </w:r>
      <w:r w:rsidR="00573392" w:rsidRPr="00A15DCB">
        <w:rPr>
          <w:lang w:eastAsia="ko-KR"/>
        </w:rPr>
        <w:t xml:space="preserve">in </w:t>
      </w:r>
      <w:r w:rsidR="00573392" w:rsidRPr="00A15DCB">
        <w:rPr>
          <w:i/>
          <w:lang w:eastAsia="ko-KR"/>
        </w:rPr>
        <w:t>rach-ConfigDedicated</w:t>
      </w:r>
      <w:r w:rsidRPr="00A15DCB">
        <w:t xml:space="preserve"> and at least one CSI-RS with CSI-RSRP above </w:t>
      </w:r>
      <w:r w:rsidRPr="00A15DCB">
        <w:rPr>
          <w:i/>
        </w:rPr>
        <w:t>rsrp-ThresholdCSI-RS</w:t>
      </w:r>
      <w:r w:rsidRPr="00A15DCB">
        <w:t xml:space="preserve"> amongst the associated CSI-RSs is available:</w:t>
      </w:r>
    </w:p>
    <w:p w14:paraId="4272E1D8" w14:textId="77777777" w:rsidR="00CA10DB" w:rsidRPr="00A15DCB" w:rsidRDefault="00CA10DB" w:rsidP="00CA10DB">
      <w:pPr>
        <w:pStyle w:val="B2"/>
      </w:pPr>
      <w:r w:rsidRPr="00A15DCB">
        <w:t>2&gt;</w:t>
      </w:r>
      <w:r w:rsidRPr="00A15DCB">
        <w:tab/>
        <w:t xml:space="preserve">select a CSI-RS with CSI-RSRP above </w:t>
      </w:r>
      <w:r w:rsidRPr="00A15DCB">
        <w:rPr>
          <w:i/>
        </w:rPr>
        <w:t>rsrp-ThresholdCSI-RS</w:t>
      </w:r>
      <w:r w:rsidRPr="00A15DCB">
        <w:t xml:space="preserve"> amongst the associated CSI-RSs;</w:t>
      </w:r>
    </w:p>
    <w:p w14:paraId="4C4EFCA6"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CSI-RS.</w:t>
      </w:r>
    </w:p>
    <w:p w14:paraId="0D3F5CB3" w14:textId="77777777" w:rsidR="00573392" w:rsidRPr="00A15DCB" w:rsidRDefault="00573392" w:rsidP="00573392">
      <w:pPr>
        <w:ind w:left="568" w:hanging="284"/>
        <w:rPr>
          <w:lang w:eastAsia="ko-KR"/>
        </w:rPr>
      </w:pPr>
      <w:r w:rsidRPr="00A15DCB">
        <w:rPr>
          <w:lang w:eastAsia="ko-KR"/>
        </w:rPr>
        <w:t>1&gt;</w:t>
      </w:r>
      <w:r w:rsidRPr="00A15DCB">
        <w:rPr>
          <w:lang w:eastAsia="ko-KR"/>
        </w:rPr>
        <w:tab/>
        <w:t>else if the Random Access procedure was initiated for SI request (as specified in TS 38.331 [5]); and</w:t>
      </w:r>
    </w:p>
    <w:p w14:paraId="52D4042F" w14:textId="77777777" w:rsidR="00573392" w:rsidRPr="00A15DCB" w:rsidRDefault="00573392" w:rsidP="00573392">
      <w:pPr>
        <w:ind w:left="568" w:hanging="284"/>
        <w:rPr>
          <w:lang w:eastAsia="ko-KR"/>
        </w:rPr>
      </w:pPr>
      <w:r w:rsidRPr="00A15DCB">
        <w:rPr>
          <w:lang w:eastAsia="ko-KR"/>
        </w:rPr>
        <w:lastRenderedPageBreak/>
        <w:t>1&gt;</w:t>
      </w:r>
      <w:r w:rsidRPr="00A15DCB">
        <w:rPr>
          <w:lang w:eastAsia="ko-KR"/>
        </w:rPr>
        <w:tab/>
        <w:t>if the Random Access Resources for SI request have been explicitly provided by RRC:</w:t>
      </w:r>
    </w:p>
    <w:p w14:paraId="2AB17204" w14:textId="77777777" w:rsidR="00573392" w:rsidRPr="00A15DCB" w:rsidRDefault="00573392" w:rsidP="00573392">
      <w:pPr>
        <w:ind w:left="851" w:hanging="284"/>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746FCF5A" w14:textId="77777777" w:rsidR="00573392" w:rsidRPr="00A15DCB" w:rsidRDefault="00573392" w:rsidP="00573392">
      <w:pPr>
        <w:ind w:left="1135" w:hanging="284"/>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0072AFFA" w14:textId="77777777" w:rsidR="00573392" w:rsidRPr="00A15DCB" w:rsidRDefault="00573392" w:rsidP="00573392">
      <w:pPr>
        <w:overflowPunct/>
        <w:autoSpaceDE/>
        <w:autoSpaceDN/>
        <w:adjustRightInd/>
        <w:ind w:left="851" w:hanging="284"/>
        <w:textAlignment w:val="auto"/>
        <w:rPr>
          <w:rFonts w:eastAsia="SimSun"/>
          <w:lang w:eastAsia="ko-KR"/>
        </w:rPr>
      </w:pPr>
      <w:r w:rsidRPr="00A15DCB">
        <w:rPr>
          <w:rFonts w:eastAsia="SimSun"/>
          <w:lang w:eastAsia="ko-KR"/>
        </w:rPr>
        <w:t>2&gt;</w:t>
      </w:r>
      <w:r w:rsidRPr="00A15DCB">
        <w:rPr>
          <w:rFonts w:eastAsia="SimSun"/>
          <w:lang w:eastAsia="ko-KR"/>
        </w:rPr>
        <w:tab/>
        <w:t>else:</w:t>
      </w:r>
    </w:p>
    <w:p w14:paraId="4AD5BC19" w14:textId="77777777" w:rsidR="00573392" w:rsidRPr="00A15DCB" w:rsidRDefault="00573392" w:rsidP="00573392">
      <w:pPr>
        <w:overflowPunct/>
        <w:autoSpaceDE/>
        <w:autoSpaceDN/>
        <w:adjustRightInd/>
        <w:ind w:left="1135" w:hanging="284"/>
        <w:textAlignment w:val="auto"/>
        <w:rPr>
          <w:rFonts w:eastAsia="SimSun"/>
          <w:lang w:eastAsia="ko-KR"/>
        </w:rPr>
      </w:pPr>
      <w:r w:rsidRPr="00A15DCB">
        <w:rPr>
          <w:rFonts w:eastAsia="SimSun"/>
          <w:lang w:eastAsia="ko-KR"/>
        </w:rPr>
        <w:t>3&gt;</w:t>
      </w:r>
      <w:r w:rsidRPr="00A15DCB">
        <w:rPr>
          <w:rFonts w:eastAsia="SimSun"/>
          <w:lang w:eastAsia="ko-KR"/>
        </w:rPr>
        <w:tab/>
        <w:t>select any SSB.</w:t>
      </w:r>
    </w:p>
    <w:p w14:paraId="049DE05B" w14:textId="77777777" w:rsidR="00573392" w:rsidRPr="00A15DCB" w:rsidRDefault="00573392" w:rsidP="00573392">
      <w:pPr>
        <w:overflowPunct/>
        <w:autoSpaceDE/>
        <w:autoSpaceDN/>
        <w:adjustRightInd/>
        <w:ind w:left="851" w:hanging="284"/>
        <w:textAlignment w:val="auto"/>
        <w:rPr>
          <w:rFonts w:eastAsia="SimSun"/>
          <w:lang w:eastAsia="ko-KR"/>
        </w:rPr>
      </w:pPr>
      <w:r w:rsidRPr="00A15DCB">
        <w:rPr>
          <w:rFonts w:eastAsia="SimSun"/>
          <w:lang w:eastAsia="ko-KR"/>
        </w:rPr>
        <w:t>2&gt;</w:t>
      </w:r>
      <w:r w:rsidRPr="00A15DCB">
        <w:rPr>
          <w:rFonts w:eastAsia="SimSun"/>
          <w:lang w:eastAsia="ko-KR"/>
        </w:rPr>
        <w:tab/>
        <w:t xml:space="preserve">select a Random Access Preamble corresponding to the selected SSB, from the Random Access Preamble(s) determined according to </w:t>
      </w:r>
      <w:r w:rsidRPr="00A15DCB">
        <w:rPr>
          <w:rFonts w:eastAsia="SimSun"/>
          <w:i/>
          <w:lang w:eastAsia="ko-KR"/>
        </w:rPr>
        <w:t>ra-PreambleStartIndex</w:t>
      </w:r>
      <w:r w:rsidRPr="00A15DCB">
        <w:rPr>
          <w:rFonts w:eastAsia="SimSun"/>
          <w:lang w:eastAsia="ko-KR"/>
        </w:rPr>
        <w:t xml:space="preserve"> as specified in TS 38.331 [5];</w:t>
      </w:r>
    </w:p>
    <w:p w14:paraId="37B4B6C3" w14:textId="77777777" w:rsidR="00573392" w:rsidRPr="00A15DCB" w:rsidRDefault="00573392" w:rsidP="00573392">
      <w:pPr>
        <w:overflowPunct/>
        <w:autoSpaceDE/>
        <w:autoSpaceDN/>
        <w:adjustRightInd/>
        <w:ind w:left="851" w:hanging="284"/>
        <w:textAlignment w:val="auto"/>
        <w:rPr>
          <w:rFonts w:eastAsia="SimSun"/>
          <w:lang w:eastAsia="ko-KR"/>
        </w:rPr>
      </w:pPr>
      <w:r w:rsidRPr="00A15DCB">
        <w:rPr>
          <w:rFonts w:eastAsia="SimSun"/>
          <w:lang w:eastAsia="ko-KR"/>
        </w:rPr>
        <w:t>2&gt;</w:t>
      </w:r>
      <w:r w:rsidRPr="00A15DCB">
        <w:rPr>
          <w:rFonts w:eastAsia="SimSun"/>
          <w:lang w:eastAsia="ko-KR"/>
        </w:rPr>
        <w:tab/>
        <w:t xml:space="preserve">set the </w:t>
      </w:r>
      <w:r w:rsidRPr="00A15DCB">
        <w:rPr>
          <w:rFonts w:eastAsia="SimSun"/>
          <w:i/>
          <w:lang w:eastAsia="ko-KR"/>
        </w:rPr>
        <w:t>PREAMBLE_INDEX</w:t>
      </w:r>
      <w:r w:rsidRPr="00A15DCB">
        <w:rPr>
          <w:rFonts w:eastAsia="SimSun"/>
          <w:lang w:eastAsia="ko-KR"/>
        </w:rPr>
        <w:t xml:space="preserve"> to selected Random Access Preamble.</w:t>
      </w:r>
    </w:p>
    <w:p w14:paraId="2AD4170E" w14:textId="77777777" w:rsidR="00573392" w:rsidRPr="00A15DCB" w:rsidRDefault="00573392" w:rsidP="00573392">
      <w:pPr>
        <w:overflowPunct/>
        <w:autoSpaceDE/>
        <w:autoSpaceDN/>
        <w:adjustRightInd/>
        <w:ind w:left="568" w:hanging="284"/>
        <w:textAlignment w:val="auto"/>
        <w:rPr>
          <w:rFonts w:eastAsia="SimSun"/>
          <w:lang w:eastAsia="ko-KR"/>
        </w:rPr>
      </w:pPr>
      <w:r w:rsidRPr="00A15DCB">
        <w:rPr>
          <w:rFonts w:eastAsia="SimSun"/>
          <w:lang w:eastAsia="ko-KR"/>
        </w:rPr>
        <w:t>1&gt;</w:t>
      </w:r>
      <w:r w:rsidRPr="00A15DCB">
        <w:rPr>
          <w:rFonts w:eastAsia="SimSun"/>
          <w:lang w:eastAsia="ko-KR"/>
        </w:rPr>
        <w:tab/>
        <w:t>else (i.e. for the contention-based Random Access preamble selection):</w:t>
      </w:r>
    </w:p>
    <w:p w14:paraId="2585411D" w14:textId="77777777" w:rsidR="00CA10DB" w:rsidRPr="00A15DCB" w:rsidRDefault="00CA10DB" w:rsidP="00CA10D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041FC4E3" w14:textId="77777777" w:rsidR="00CA10DB" w:rsidRPr="00A15DCB" w:rsidRDefault="00CA10DB" w:rsidP="00CA10DB">
      <w:pPr>
        <w:pStyle w:val="B3"/>
      </w:pPr>
      <w:r w:rsidRPr="00A15DCB">
        <w:t>3&gt;</w:t>
      </w:r>
      <w:r w:rsidRPr="00A15DCB">
        <w:tab/>
        <w:t xml:space="preserve">select an SSB with SS-RSRP above </w:t>
      </w:r>
      <w:r w:rsidRPr="00A15DCB">
        <w:rPr>
          <w:i/>
        </w:rPr>
        <w:t>rsrp-ThresholdSSB</w:t>
      </w:r>
      <w:r w:rsidRPr="00A15DCB">
        <w:t>.</w:t>
      </w:r>
    </w:p>
    <w:p w14:paraId="51D0F9A7" w14:textId="77777777" w:rsidR="00CA10DB" w:rsidRPr="00A15DCB" w:rsidRDefault="00CA10DB" w:rsidP="00CA10DB">
      <w:pPr>
        <w:pStyle w:val="B2"/>
      </w:pPr>
      <w:r w:rsidRPr="00A15DCB">
        <w:t>2&gt;</w:t>
      </w:r>
      <w:r w:rsidRPr="00A15DCB">
        <w:tab/>
        <w:t>else:</w:t>
      </w:r>
    </w:p>
    <w:p w14:paraId="5906568E" w14:textId="77777777" w:rsidR="00CA10DB" w:rsidRPr="00A15DCB" w:rsidRDefault="00CA10DB" w:rsidP="00CA10DB">
      <w:pPr>
        <w:pStyle w:val="B3"/>
      </w:pPr>
      <w:r w:rsidRPr="00A15DCB">
        <w:t>3&gt;</w:t>
      </w:r>
      <w:r w:rsidRPr="00A15DCB">
        <w:tab/>
        <w:t>select any SSB.</w:t>
      </w:r>
    </w:p>
    <w:p w14:paraId="63336C16" w14:textId="77777777" w:rsidR="00CA10DB" w:rsidRPr="00A15DCB" w:rsidRDefault="00CA10DB" w:rsidP="00CA10DB">
      <w:pPr>
        <w:pStyle w:val="B2"/>
      </w:pPr>
      <w:r w:rsidRPr="00A15DCB">
        <w:t>2&gt;</w:t>
      </w:r>
      <w:r w:rsidRPr="00A15DCB">
        <w:tab/>
        <w:t>if Msg3 has not yet been transmitted:</w:t>
      </w:r>
    </w:p>
    <w:p w14:paraId="46C6746A" w14:textId="77777777" w:rsidR="00CA10DB" w:rsidRPr="00A15DCB" w:rsidRDefault="00CA10DB" w:rsidP="00CA10DB">
      <w:pPr>
        <w:pStyle w:val="B3"/>
      </w:pPr>
      <w:r w:rsidRPr="00A15DCB">
        <w:t>3&gt;</w:t>
      </w:r>
      <w:r w:rsidRPr="00A15DCB">
        <w:tab/>
        <w:t>if Random Access Preambles group B is configured:</w:t>
      </w:r>
    </w:p>
    <w:p w14:paraId="466CD9FA" w14:textId="77777777" w:rsidR="00CA10DB" w:rsidRPr="00A15DCB" w:rsidRDefault="00CA10DB" w:rsidP="00CA10DB">
      <w:pPr>
        <w:pStyle w:val="B4"/>
      </w:pPr>
      <w:r w:rsidRPr="00A15DCB">
        <w:t>4&gt;</w:t>
      </w:r>
      <w:r w:rsidRPr="00A15DCB">
        <w:tab/>
        <w:t xml:space="preserve">if the potential Msg3 size (UL data available for transmission plus MAC header and, where required, MAC CEs) is greater than </w:t>
      </w:r>
      <w:r w:rsidRPr="00A15DCB">
        <w:rPr>
          <w:i/>
        </w:rPr>
        <w:t>ra-Msg3SizeGroupA</w:t>
      </w:r>
      <w:r w:rsidRPr="00A15DCB">
        <w:t xml:space="preserve"> and the pathloss is less than </w:t>
      </w:r>
      <w:r w:rsidRPr="00A15DCB">
        <w:rPr>
          <w:i/>
        </w:rPr>
        <w:t>PCMAX</w:t>
      </w:r>
      <w:r w:rsidRPr="00A15DCB">
        <w:t xml:space="preserve"> (of the Serving Cell performing the Random Access Procedure) – </w:t>
      </w:r>
      <w:r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58F332FF" w14:textId="77777777" w:rsidR="00CA10DB" w:rsidRPr="00A15DCB" w:rsidRDefault="00CA10DB" w:rsidP="00CA10DB">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p>
    <w:p w14:paraId="04F83F0D" w14:textId="77777777" w:rsidR="00CA10DB" w:rsidRPr="00A15DCB" w:rsidRDefault="00CA10DB" w:rsidP="00CA10DB">
      <w:pPr>
        <w:pStyle w:val="B5"/>
      </w:pPr>
      <w:r w:rsidRPr="00A15DCB">
        <w:t>5&gt;</w:t>
      </w:r>
      <w:r w:rsidRPr="00A15DCB">
        <w:tab/>
        <w:t>select the Random Access Preambles group B.</w:t>
      </w:r>
    </w:p>
    <w:p w14:paraId="4297841A" w14:textId="77777777" w:rsidR="00CA10DB" w:rsidRPr="00A15DCB" w:rsidRDefault="00CA10DB" w:rsidP="00CA10DB">
      <w:pPr>
        <w:pStyle w:val="B4"/>
      </w:pPr>
      <w:r w:rsidRPr="00A15DCB">
        <w:t>4&gt;</w:t>
      </w:r>
      <w:r w:rsidRPr="00A15DCB">
        <w:tab/>
        <w:t>else:</w:t>
      </w:r>
    </w:p>
    <w:p w14:paraId="49B3C3FE" w14:textId="77777777" w:rsidR="00CA10DB" w:rsidRPr="00A15DCB" w:rsidRDefault="00CA10DB" w:rsidP="00CA10DB">
      <w:pPr>
        <w:pStyle w:val="B5"/>
      </w:pPr>
      <w:r w:rsidRPr="00A15DCB">
        <w:t>5&gt;</w:t>
      </w:r>
      <w:r w:rsidRPr="00A15DCB">
        <w:tab/>
        <w:t>select the Random Access Preambles group A.</w:t>
      </w:r>
    </w:p>
    <w:p w14:paraId="1072CC5B" w14:textId="77777777" w:rsidR="00CA10DB" w:rsidRPr="00A15DCB" w:rsidRDefault="00CA10DB" w:rsidP="00CA10DB">
      <w:pPr>
        <w:pStyle w:val="B3"/>
      </w:pPr>
      <w:r w:rsidRPr="00A15DCB">
        <w:t>3&gt;</w:t>
      </w:r>
      <w:r w:rsidRPr="00A15DCB">
        <w:tab/>
        <w:t>else:</w:t>
      </w:r>
    </w:p>
    <w:p w14:paraId="1F1673CF" w14:textId="77777777" w:rsidR="00CA10DB" w:rsidRPr="00A15DCB" w:rsidRDefault="00CA10DB" w:rsidP="00CA10DB">
      <w:pPr>
        <w:pStyle w:val="B4"/>
      </w:pPr>
      <w:r w:rsidRPr="00A15DCB">
        <w:t>4&gt;</w:t>
      </w:r>
      <w:r w:rsidRPr="00A15DCB">
        <w:tab/>
        <w:t>select the Random Access Preambles group A.</w:t>
      </w:r>
    </w:p>
    <w:p w14:paraId="3B65A13E" w14:textId="77777777" w:rsidR="00CA10DB" w:rsidRPr="00A15DCB" w:rsidRDefault="00CA10DB" w:rsidP="00CA10DB">
      <w:pPr>
        <w:pStyle w:val="B2"/>
      </w:pPr>
      <w:r w:rsidRPr="00A15DCB">
        <w:t>2&gt;</w:t>
      </w:r>
      <w:r w:rsidRPr="00A15DCB">
        <w:tab/>
        <w:t>else (i.e. Msg3 is being retransmitted):</w:t>
      </w:r>
    </w:p>
    <w:p w14:paraId="44E7A795" w14:textId="77777777" w:rsidR="00CA10DB" w:rsidRPr="00A15DCB" w:rsidRDefault="00CA10DB" w:rsidP="00CA10DB">
      <w:pPr>
        <w:pStyle w:val="B3"/>
      </w:pPr>
      <w:r w:rsidRPr="00A15DCB">
        <w:t>3&gt;</w:t>
      </w:r>
      <w:r w:rsidRPr="00A15DCB">
        <w:tab/>
        <w:t>select the same group of Random Access Preambles as was used for the Random Access Preamble transmission attempt corresponding to the first transmission of Msg3.</w:t>
      </w:r>
    </w:p>
    <w:p w14:paraId="0614D3BA" w14:textId="77777777" w:rsidR="00CA10DB" w:rsidRPr="00A15DCB" w:rsidRDefault="00CA10DB" w:rsidP="00CA10DB">
      <w:pPr>
        <w:pStyle w:val="B3"/>
      </w:pPr>
      <w:r w:rsidRPr="00A15DCB">
        <w:t>&gt;</w:t>
      </w:r>
      <w:r w:rsidRPr="00A15DCB">
        <w:tab/>
      </w:r>
      <w:r w:rsidR="00573392" w:rsidRPr="00A15DCB">
        <w:rPr>
          <w:lang w:eastAsia="ko-KR"/>
        </w:rPr>
        <w:t xml:space="preserve">select a </w:t>
      </w:r>
      <w:r w:rsidRPr="00A15DCB">
        <w:t xml:space="preserve">Random Access </w:t>
      </w:r>
      <w:r w:rsidR="00573392" w:rsidRPr="00A15DCB">
        <w:rPr>
          <w:lang w:eastAsia="ko-KR"/>
        </w:rPr>
        <w:t>Preamble</w:t>
      </w:r>
      <w:r w:rsidRPr="00A15DCB">
        <w:t>3 randomly with equal probability from the Random Access Preambles associated with the selected SSB and the selected Random Access Preambles group.</w:t>
      </w:r>
    </w:p>
    <w:p w14:paraId="680B3CD1" w14:textId="77777777" w:rsidR="00CA10DB" w:rsidRPr="00A15DCB" w:rsidRDefault="00CA10DB" w:rsidP="00CA10DB">
      <w:pPr>
        <w:pStyle w:val="B2"/>
      </w:pPr>
      <w:r w:rsidRPr="00A15DCB">
        <w:t>&gt;</w:t>
      </w:r>
      <w:r w:rsidRPr="00A15DCB">
        <w:tab/>
        <w:t>else:</w:t>
      </w:r>
    </w:p>
    <w:p w14:paraId="12290B40"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the selected </w:t>
      </w:r>
      <w:r w:rsidR="00B838E6" w:rsidRPr="00A15DCB">
        <w:rPr>
          <w:lang w:eastAsia="ko-KR"/>
        </w:rPr>
        <w:t>Random Access Preamble</w:t>
      </w:r>
      <w:r w:rsidRPr="00A15DCB">
        <w:t>.</w:t>
      </w:r>
    </w:p>
    <w:p w14:paraId="4BA14A40" w14:textId="77777777" w:rsidR="00B838E6" w:rsidRPr="00A15DCB" w:rsidRDefault="00B838E6" w:rsidP="00B838E6">
      <w:pPr>
        <w:ind w:left="568" w:hanging="284"/>
        <w:rPr>
          <w:lang w:eastAsia="ko-KR"/>
        </w:rPr>
      </w:pPr>
      <w:r w:rsidRPr="00A15DCB">
        <w:rPr>
          <w:lang w:eastAsia="ko-KR"/>
        </w:rPr>
        <w:t>1</w:t>
      </w:r>
      <w:r w:rsidR="00CA10DB" w:rsidRPr="00A15DCB">
        <w:t>1&gt;</w:t>
      </w:r>
      <w:r w:rsidR="00CA10DB" w:rsidRPr="00A15DCB">
        <w:tab/>
        <w:t>if</w:t>
      </w:r>
      <w:r w:rsidRPr="00A15DCB">
        <w:rPr>
          <w:lang w:eastAsia="ko-KR"/>
        </w:rPr>
        <w:t>the Random Access procedure was initiated for SI request (as specified in TS 38.331 [5]); and</w:t>
      </w:r>
    </w:p>
    <w:p w14:paraId="05AA5557" w14:textId="77777777" w:rsidR="00B838E6" w:rsidRPr="00A15DCB" w:rsidRDefault="00B838E6" w:rsidP="00B838E6">
      <w:pPr>
        <w:ind w:left="568" w:hanging="284"/>
        <w:rPr>
          <w:lang w:eastAsia="ko-KR"/>
        </w:rPr>
      </w:pPr>
      <w:r w:rsidRPr="00A15DCB">
        <w:rPr>
          <w:lang w:eastAsia="ko-KR"/>
        </w:rPr>
        <w:t>1&gt;</w:t>
      </w:r>
      <w:r w:rsidRPr="00A15DCB">
        <w:rPr>
          <w:lang w:eastAsia="ko-KR"/>
        </w:rPr>
        <w:tab/>
        <w:t xml:space="preserve">if </w:t>
      </w:r>
      <w:r w:rsidRPr="00A15DCB">
        <w:rPr>
          <w:i/>
        </w:rPr>
        <w:t>ra-AssociationPeriodIndex</w:t>
      </w:r>
      <w:r w:rsidRPr="00A15DCB">
        <w:t xml:space="preserve"> and </w:t>
      </w:r>
      <w:r w:rsidRPr="00A15DCB">
        <w:rPr>
          <w:i/>
        </w:rPr>
        <w:t>si-RequestPeriod</w:t>
      </w:r>
      <w:r w:rsidRPr="00A15DCB">
        <w:t xml:space="preserve"> are configured:</w:t>
      </w:r>
    </w:p>
    <w:p w14:paraId="7298A725" w14:textId="77777777" w:rsidR="00B838E6" w:rsidRPr="00A15DCB" w:rsidRDefault="00B838E6" w:rsidP="00B838E6">
      <w:pPr>
        <w:ind w:left="851" w:hanging="284"/>
        <w:rPr>
          <w:lang w:eastAsia="ko-KR"/>
        </w:rPr>
      </w:pPr>
      <w:r w:rsidRPr="00A15DCB">
        <w:rPr>
          <w:lang w:eastAsia="ko-KR"/>
        </w:rPr>
        <w:t>2&gt;</w:t>
      </w:r>
      <w:r w:rsidRPr="00A15DCB">
        <w:rPr>
          <w:lang w:eastAsia="ko-KR"/>
        </w:rPr>
        <w:tab/>
        <w:t xml:space="preserve">determine the next available PRACH occasion from the PRACH occasions corresponding to the selected SSB in the association period given by </w:t>
      </w:r>
      <w:r w:rsidRPr="00A15DCB">
        <w:rPr>
          <w:i/>
        </w:rPr>
        <w:t>ra-AssociationPeriodIndex</w:t>
      </w:r>
      <w:r w:rsidRPr="00A15DCB">
        <w:t xml:space="preserve"> in the </w:t>
      </w:r>
      <w:r w:rsidRPr="00A15DCB">
        <w:rPr>
          <w:i/>
        </w:rPr>
        <w:t>si-RequestPeriod</w:t>
      </w:r>
      <w:r w:rsidRPr="00A15DCB">
        <w:rPr>
          <w:rFonts w:ascii="Arial" w:hAnsi="Arial"/>
          <w:b/>
          <w:sz w:val="18"/>
          <w:szCs w:val="22"/>
        </w:rPr>
        <w:t xml:space="preserve"> </w:t>
      </w:r>
      <w:r w:rsidRPr="00A15DCB">
        <w:rPr>
          <w:lang w:eastAsia="ko-KR"/>
        </w:rPr>
        <w:t xml:space="preserve">permitted by the restrictions given by the </w:t>
      </w:r>
      <w:r w:rsidRPr="00A15DCB">
        <w:rPr>
          <w:i/>
          <w:lang w:eastAsia="ko-KR"/>
        </w:rPr>
        <w:t>ra-ssb-OccasionMaskIndex</w:t>
      </w:r>
      <w:r w:rsidRPr="00A15DCB">
        <w:rPr>
          <w:lang w:eastAsia="ko-KR"/>
        </w:rPr>
        <w:t xml:space="preserve"> if configured (the MAC entity shall select a PRACH occasion randomly with equal probability amongst the consecutive PRACH occasions</w:t>
      </w:r>
      <w:r w:rsidRPr="00A15DCB">
        <w:t xml:space="preserve"> </w:t>
      </w:r>
      <w:r w:rsidRPr="00A15DCB">
        <w:rPr>
          <w:lang w:eastAsia="ko-KR"/>
        </w:rPr>
        <w:t>according to subclause 8.1 of TS 38.213 [6] corresponding to the selected SSB).</w:t>
      </w:r>
    </w:p>
    <w:p w14:paraId="65512DA6" w14:textId="77777777" w:rsidR="00CA10DB" w:rsidRPr="00A15DCB" w:rsidRDefault="00CA10DB" w:rsidP="00CA10DB">
      <w:pPr>
        <w:pStyle w:val="B1"/>
      </w:pPr>
      <w:r w:rsidRPr="00A15DCB">
        <w:lastRenderedPageBreak/>
        <w:t xml:space="preserve"> </w:t>
      </w:r>
      <w:r w:rsidR="00B838E6" w:rsidRPr="00A15DCB">
        <w:rPr>
          <w:lang w:eastAsia="ko-KR"/>
        </w:rPr>
        <w:t>&gt;</w:t>
      </w:r>
      <w:r w:rsidR="00B838E6" w:rsidRPr="00A15DCB">
        <w:rPr>
          <w:lang w:eastAsia="ko-KR"/>
        </w:rPr>
        <w:tab/>
        <w:t xml:space="preserve">else if </w:t>
      </w:r>
      <w:r w:rsidRPr="00A15DCB">
        <w:t>an SSB is selected above:</w:t>
      </w:r>
    </w:p>
    <w:p w14:paraId="76513934" w14:textId="77777777" w:rsidR="00CA10DB" w:rsidRPr="00A15DCB" w:rsidRDefault="00CA10DB" w:rsidP="00CA10DB">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w:t>
      </w:r>
      <w:r w:rsidR="00B838E6" w:rsidRPr="00A15DCB">
        <w:rPr>
          <w:lang w:eastAsia="ko-KR"/>
        </w:rPr>
        <w:t xml:space="preserve">or indicated by PDCCH </w:t>
      </w:r>
      <w:r w:rsidRPr="00A15DCB">
        <w:t xml:space="preserve">(the MAC entity shall select a PRACH occasion randomly with equal probability amongst the </w:t>
      </w:r>
      <w:r w:rsidR="00B838E6" w:rsidRPr="00A15DCB">
        <w:rPr>
          <w:lang w:eastAsia="ko-KR"/>
        </w:rPr>
        <w:t xml:space="preserve">consecutive </w:t>
      </w:r>
      <w:r w:rsidRPr="00A15DCB">
        <w:t xml:space="preserve">PRACH occasions </w:t>
      </w:r>
      <w:r w:rsidR="00B838E6" w:rsidRPr="00A15DCB">
        <w:rPr>
          <w:lang w:eastAsia="ko-KR"/>
        </w:rPr>
        <w:t>according to subclause 8.1 of TS 38.213 [6],</w:t>
      </w:r>
      <w:r w:rsidRPr="00A15DCB">
        <w:t xml:space="preserve"> corresponding to the selected SSB; the MAC entity may take into account the possible occurrence of measurement gaps when determining the next available PRACH occasion corresponding to the selected SSB).</w:t>
      </w:r>
    </w:p>
    <w:p w14:paraId="250C826B" w14:textId="77777777" w:rsidR="00CA10DB" w:rsidRPr="00A15DCB" w:rsidRDefault="00CA10DB" w:rsidP="00CA10DB">
      <w:pPr>
        <w:pStyle w:val="B1"/>
      </w:pPr>
      <w:r w:rsidRPr="00A15DCB">
        <w:t>1&gt;</w:t>
      </w:r>
      <w:r w:rsidRPr="00A15DCB">
        <w:tab/>
        <w:t>else if a CSI-RS is selected above:</w:t>
      </w:r>
    </w:p>
    <w:p w14:paraId="6BF40687" w14:textId="77777777" w:rsidR="00B838E6" w:rsidRPr="00A15DCB" w:rsidRDefault="00B838E6" w:rsidP="00B838E6">
      <w:pPr>
        <w:ind w:left="851" w:hanging="284"/>
        <w:rPr>
          <w:lang w:eastAsia="ko-KR"/>
        </w:rPr>
      </w:pPr>
      <w:r w:rsidRPr="00A15DCB">
        <w:rPr>
          <w:lang w:eastAsia="ko-KR"/>
        </w:rPr>
        <w:t>2&gt;</w:t>
      </w:r>
      <w:r w:rsidRPr="00A15DCB">
        <w:rPr>
          <w:lang w:eastAsia="ko-KR"/>
        </w:rPr>
        <w:tab/>
        <w:t>if there is no contention-free Random Access Resource associated with the selected CSI-RS:</w:t>
      </w:r>
    </w:p>
    <w:p w14:paraId="0BAB6A13" w14:textId="77777777" w:rsidR="00B838E6" w:rsidRPr="00A15DCB" w:rsidRDefault="00B838E6" w:rsidP="00B838E6">
      <w:pPr>
        <w:ind w:left="1135" w:hanging="284"/>
      </w:pPr>
      <w:r w:rsidRPr="00A15DCB">
        <w:t>3&gt;</w:t>
      </w:r>
      <w:r w:rsidRPr="00A15DCB">
        <w:tab/>
        <w:t>determine the next available PRACH occasion from the PRACH occasions, permitted by the restrictions given by the ra-ssb-OccasionMaskIndex if configured, corresponding to the SSB in candidateBeamRSList which is quasi-colocated with the selected CSI-RS as specified in TS 38.214 [7] (the MAC entity shall select a PRACH occasion randomly with equal probability amongst the consecutive PRACH occasions according to subclause 8.1 of TS 38.213 [6], corresponding to the SSB which is quasi-colocated with the selected CSI-RS; the MAC entity may take into account the possible occurrence of measurement gaps when determining the next available PRACH occasion corresponding to the SSB which is quasi-colocated with the selected CSI-RS).</w:t>
      </w:r>
    </w:p>
    <w:p w14:paraId="4A110649" w14:textId="77777777" w:rsidR="00B838E6" w:rsidRPr="00A15DCB" w:rsidRDefault="00CA10DB" w:rsidP="00CA10DB">
      <w:pPr>
        <w:pStyle w:val="B2"/>
        <w:rPr>
          <w:lang w:eastAsia="ko-KR"/>
        </w:rPr>
      </w:pPr>
      <w:r w:rsidRPr="00A15DCB">
        <w:t>2</w:t>
      </w:r>
      <w:r w:rsidR="00B838E6" w:rsidRPr="00A15DCB">
        <w:rPr>
          <w:lang w:eastAsia="ko-KR"/>
        </w:rPr>
        <w:t>&gt;</w:t>
      </w:r>
      <w:r w:rsidR="00B838E6" w:rsidRPr="00A15DCB">
        <w:rPr>
          <w:lang w:eastAsia="ko-KR"/>
        </w:rPr>
        <w:tab/>
        <w:t>else:</w:t>
      </w:r>
    </w:p>
    <w:p w14:paraId="0A2AFEE2" w14:textId="77777777" w:rsidR="00CA10DB" w:rsidRPr="00A15DCB" w:rsidRDefault="00B838E6" w:rsidP="00595E65">
      <w:pPr>
        <w:pStyle w:val="B3"/>
      </w:pPr>
      <w:r w:rsidRPr="00A15DCB">
        <w:t>3</w:t>
      </w:r>
      <w:r w:rsidR="00CA10DB" w:rsidRPr="00A15DCB">
        <w:t>&gt;</w:t>
      </w:r>
      <w:r w:rsidR="00CA10DB" w:rsidRPr="00A15DCB">
        <w:tab/>
        <w:t xml:space="preserve">determine the next available PRACH occasion from the PRACH occasions in </w:t>
      </w:r>
      <w:r w:rsidR="00CA10DB" w:rsidRPr="00A15DCB">
        <w:rPr>
          <w:i/>
        </w:rPr>
        <w:t>ra-OccasionList</w:t>
      </w:r>
      <w:r w:rsidR="00CA10DB"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2E80C7D8" w14:textId="77777777" w:rsidR="00CA10DB" w:rsidRPr="00A15DCB" w:rsidRDefault="00CA10DB" w:rsidP="00CA10DB">
      <w:pPr>
        <w:pStyle w:val="B1"/>
      </w:pPr>
      <w:r w:rsidRPr="00A15DCB">
        <w:t>1&gt;</w:t>
      </w:r>
      <w:r w:rsidRPr="00A15DCB">
        <w:tab/>
        <w:t>else if Random Access procedure was initiated for beam failure recovery; and</w:t>
      </w:r>
    </w:p>
    <w:p w14:paraId="1D7F7599" w14:textId="77777777" w:rsidR="00CA10DB" w:rsidRPr="00A15DCB" w:rsidRDefault="00CA10DB" w:rsidP="00CA10DB">
      <w:pPr>
        <w:pStyle w:val="B1"/>
      </w:pPr>
      <w:r w:rsidRPr="00A15DCB">
        <w:t>1&gt;</w:t>
      </w:r>
      <w:r w:rsidRPr="00A15DCB">
        <w:tab/>
        <w:t>if a CSI-RS is selected above and there is no contention-free Random Access Resource associated with the selected CSI-RS:</w:t>
      </w:r>
    </w:p>
    <w:p w14:paraId="3DCF370A" w14:textId="77777777" w:rsidR="00CA10DB" w:rsidRPr="00A15DCB" w:rsidRDefault="00CA10DB" w:rsidP="00CA10DB">
      <w:pPr>
        <w:pStyle w:val="B2"/>
      </w:pPr>
      <w:r w:rsidRPr="00A15DCB">
        <w:t>2&gt;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517F46E9" w14:textId="77777777" w:rsidR="00CA10DB" w:rsidRPr="00A15DCB" w:rsidRDefault="00CA10DB" w:rsidP="00CA10DB">
      <w:pPr>
        <w:pStyle w:val="B1"/>
      </w:pPr>
      <w:r w:rsidRPr="00A15DCB">
        <w:t>1&gt;</w:t>
      </w:r>
      <w:r w:rsidRPr="00A15DCB">
        <w:tab/>
        <w:t>else:</w:t>
      </w:r>
    </w:p>
    <w:p w14:paraId="1AD02F0A" w14:textId="77777777" w:rsidR="00CA10DB" w:rsidRPr="00A15DCB" w:rsidRDefault="00CA10DB" w:rsidP="00CA10DB">
      <w:pPr>
        <w:pStyle w:val="B2"/>
      </w:pPr>
      <w:r w:rsidRPr="00A15DCB">
        <w:t>2&gt;</w:t>
      </w:r>
      <w:r w:rsidRPr="00A15DCB">
        <w:tab/>
        <w:t>determine the next available PRACH occasion (the MAC entity shall select a PRACH occasion randomly with equal probability amongst the PRACH occasions occurring simultaneously but on different subcarriers; the MAC entity may take into account the possible occurrence of measurement gaps when determining the next available PRACH occasion).</w:t>
      </w:r>
    </w:p>
    <w:p w14:paraId="3FA956AB" w14:textId="77777777" w:rsidR="00CA10DB" w:rsidRPr="00A15DCB" w:rsidRDefault="00CA10DB" w:rsidP="00CA10DB">
      <w:pPr>
        <w:pStyle w:val="B1"/>
      </w:pPr>
      <w:r w:rsidRPr="00A15DCB">
        <w:t>1&gt;</w:t>
      </w:r>
      <w:r w:rsidRPr="00A15DCB">
        <w:tab/>
        <w:t>perform the Random Access Preamble transmission procedure (see subclause 5.1.3).</w:t>
      </w:r>
    </w:p>
    <w:p w14:paraId="5E6EB543" w14:textId="77777777" w:rsidR="00B838E6" w:rsidRPr="00A15DCB" w:rsidRDefault="00B838E6" w:rsidP="00B838E6">
      <w:pPr>
        <w:keepLines/>
        <w:ind w:left="1135" w:hanging="851"/>
        <w:rPr>
          <w:rFonts w:eastAsia="Malgun Gothic"/>
          <w:lang w:eastAsia="ko-KR"/>
        </w:rPr>
      </w:pPr>
      <w:r w:rsidRPr="00A15DCB">
        <w:rPr>
          <w:rFonts w:eastAsia="Malgun Gothic"/>
          <w:lang w:eastAsia="ko-KR"/>
        </w:rPr>
        <w:t>NOTE:</w:t>
      </w:r>
      <w:r w:rsidRPr="00A15DCB">
        <w:rPr>
          <w:rFonts w:eastAsia="Malgun Gothic"/>
          <w:lang w:eastAsia="ko-KR"/>
        </w:rPr>
        <w:tab/>
        <w:t xml:space="preserve">When the UE determines if there is an SSB with SS-RSRP above </w:t>
      </w:r>
      <w:r w:rsidRPr="00A15DCB">
        <w:rPr>
          <w:rFonts w:eastAsia="Malgun Gothic"/>
          <w:i/>
          <w:lang w:eastAsia="ko-KR"/>
        </w:rPr>
        <w:t>rsrp-ThresholdSSB</w:t>
      </w:r>
      <w:r w:rsidRPr="00A15DCB">
        <w:rPr>
          <w:rFonts w:eastAsia="Malgun Gothic"/>
          <w:lang w:eastAsia="ko-KR"/>
        </w:rPr>
        <w:t xml:space="preserve"> or a CSI-RS with CSI-RSRP above </w:t>
      </w:r>
      <w:r w:rsidRPr="00A15DCB">
        <w:rPr>
          <w:rFonts w:eastAsia="Malgun Gothic"/>
          <w:i/>
          <w:lang w:eastAsia="ko-KR"/>
        </w:rPr>
        <w:t>rsrp-ThresholdCSI-RS</w:t>
      </w:r>
      <w:r w:rsidRPr="00A15DCB">
        <w:rPr>
          <w:rFonts w:eastAsia="Malgun Gothic"/>
          <w:lang w:eastAsia="ko-KR"/>
        </w:rPr>
        <w:t>, the UE uses the latest unfiltered L1-RSRP measurement.</w:t>
      </w:r>
    </w:p>
    <w:p w14:paraId="582CAEB2" w14:textId="77777777" w:rsidR="00CA10DB" w:rsidRPr="00A15DCB" w:rsidRDefault="00CA10DB" w:rsidP="00CA10DB">
      <w:r w:rsidRPr="00A15DCB">
        <w:t>[TS 38.321, clause 5.1.3]</w:t>
      </w:r>
    </w:p>
    <w:p w14:paraId="4536B6F5" w14:textId="77777777" w:rsidR="00CA10DB" w:rsidRPr="00A15DCB" w:rsidRDefault="00CA10DB" w:rsidP="00CA10DB">
      <w:r w:rsidRPr="00A15DCB">
        <w:t>The MAC entity shall, for each Random Access Preamble:</w:t>
      </w:r>
    </w:p>
    <w:p w14:paraId="5F15BC1B" w14:textId="77777777" w:rsidR="00CA10DB" w:rsidRPr="00A15DCB" w:rsidRDefault="00CA10DB" w:rsidP="00CA10DB">
      <w:pPr>
        <w:pStyle w:val="B1"/>
      </w:pPr>
      <w:r w:rsidRPr="00A15DCB">
        <w:t>1&gt;</w:t>
      </w:r>
      <w:r w:rsidRPr="00A15DCB">
        <w:tab/>
        <w:t xml:space="preserve">if </w:t>
      </w:r>
      <w:r w:rsidRPr="00A15DCB">
        <w:rPr>
          <w:i/>
        </w:rPr>
        <w:t>PREAMBLE_TRANSMISSION_COUNTER</w:t>
      </w:r>
      <w:r w:rsidRPr="00A15DCB">
        <w:t xml:space="preserve"> is greater than one; and</w:t>
      </w:r>
    </w:p>
    <w:p w14:paraId="5FDE2F40" w14:textId="77777777" w:rsidR="00CA10DB" w:rsidRPr="00A15DCB" w:rsidRDefault="00CA10DB" w:rsidP="00CA10DB">
      <w:pPr>
        <w:pStyle w:val="B1"/>
      </w:pPr>
      <w:r w:rsidRPr="00A15DCB">
        <w:t>1&gt;</w:t>
      </w:r>
      <w:r w:rsidRPr="00A15DCB">
        <w:tab/>
        <w:t>if the notification of suspending power ramping counter has not been received from lower layers; and</w:t>
      </w:r>
    </w:p>
    <w:p w14:paraId="69C7831D" w14:textId="77777777" w:rsidR="00CA10DB" w:rsidRPr="00A15DCB" w:rsidRDefault="00CA10DB" w:rsidP="00CA10DB">
      <w:pPr>
        <w:pStyle w:val="B1"/>
      </w:pPr>
      <w:r w:rsidRPr="00A15DCB">
        <w:t>1&gt;</w:t>
      </w:r>
      <w:r w:rsidRPr="00A15DCB">
        <w:tab/>
        <w:t xml:space="preserve">if SSB </w:t>
      </w:r>
      <w:r w:rsidR="00B838E6" w:rsidRPr="00A15DCB">
        <w:rPr>
          <w:lang w:eastAsia="ko-KR"/>
        </w:rPr>
        <w:t xml:space="preserve">or CSI-RS </w:t>
      </w:r>
      <w:r w:rsidRPr="00A15DCB">
        <w:t xml:space="preserve">selected is not changed </w:t>
      </w:r>
      <w:r w:rsidR="00B838E6" w:rsidRPr="00A15DCB">
        <w:rPr>
          <w:lang w:eastAsia="ko-KR"/>
        </w:rPr>
        <w:t>from</w:t>
      </w:r>
      <w:r w:rsidRPr="00A15DCB">
        <w:t xml:space="preserve"> the </w:t>
      </w:r>
      <w:r w:rsidR="00B838E6" w:rsidRPr="00A15DCB">
        <w:rPr>
          <w:lang w:eastAsia="ko-KR"/>
        </w:rPr>
        <w:t>selection in the last</w:t>
      </w:r>
      <w:r w:rsidRPr="00A15DCB">
        <w:t xml:space="preserve"> Random Access Preamble transmission</w:t>
      </w:r>
      <w:r w:rsidR="00B838E6" w:rsidRPr="00A15DCB">
        <w:rPr>
          <w:lang w:eastAsia="ko-KR"/>
        </w:rPr>
        <w:t>:</w:t>
      </w:r>
    </w:p>
    <w:p w14:paraId="25FDD9B6" w14:textId="77777777" w:rsidR="00CA10DB" w:rsidRPr="00A15DCB" w:rsidRDefault="00CA10DB" w:rsidP="00CA10DB">
      <w:pPr>
        <w:pStyle w:val="B2"/>
      </w:pPr>
      <w:r w:rsidRPr="00A15DCB">
        <w:t>2&gt;</w:t>
      </w:r>
      <w:r w:rsidRPr="00A15DCB">
        <w:tab/>
        <w:t xml:space="preserve">increment </w:t>
      </w:r>
      <w:r w:rsidRPr="00A15DCB">
        <w:rPr>
          <w:i/>
        </w:rPr>
        <w:t>PREAMBLE_POWER_RAMPING_COUNTER</w:t>
      </w:r>
      <w:r w:rsidRPr="00A15DCB">
        <w:t xml:space="preserve"> by 1.</w:t>
      </w:r>
    </w:p>
    <w:p w14:paraId="1695DD5B" w14:textId="77777777" w:rsidR="00CA10DB" w:rsidRPr="00A15DCB" w:rsidRDefault="00CA10DB" w:rsidP="00CA10DB">
      <w:pPr>
        <w:pStyle w:val="B1"/>
      </w:pPr>
      <w:r w:rsidRPr="00A15DCB">
        <w:lastRenderedPageBreak/>
        <w:t>1&gt;</w:t>
      </w:r>
      <w:r w:rsidRPr="00A15DCB">
        <w:tab/>
        <w:t xml:space="preserve">select the value of </w:t>
      </w:r>
      <w:r w:rsidRPr="00A15DCB">
        <w:rPr>
          <w:i/>
        </w:rPr>
        <w:t>DELTA_PREAMBLE</w:t>
      </w:r>
      <w:r w:rsidRPr="00A15DCB">
        <w:t xml:space="preserve"> according to subclause 7.3;</w:t>
      </w:r>
    </w:p>
    <w:p w14:paraId="0E59B56B" w14:textId="77777777" w:rsidR="00CA10DB" w:rsidRPr="00A15DCB" w:rsidRDefault="00CA10DB" w:rsidP="00CA10DB">
      <w:pPr>
        <w:pStyle w:val="B1"/>
      </w:pPr>
      <w:r w:rsidRPr="00A15DCB">
        <w:t>1&gt;</w:t>
      </w:r>
      <w:r w:rsidRPr="00A15DCB">
        <w:tab/>
        <w:t xml:space="preserve">set </w:t>
      </w:r>
      <w:r w:rsidRPr="00A15DCB">
        <w:rPr>
          <w:i/>
        </w:rPr>
        <w:t>PREAMBLE_RECEIVED_TARGET_POWER</w:t>
      </w:r>
      <w:r w:rsidRPr="00A15DCB">
        <w:t xml:space="preserve"> to </w:t>
      </w:r>
      <w:r w:rsidRPr="00A15DCB">
        <w:rPr>
          <w:i/>
        </w:rPr>
        <w:t>preambleReceivedTargetPower</w:t>
      </w:r>
      <w:r w:rsidRPr="00A15DCB">
        <w:t xml:space="preserve"> + </w:t>
      </w:r>
      <w:r w:rsidRPr="00A15DCB">
        <w:rPr>
          <w:i/>
        </w:rPr>
        <w:t>DELTA_PREAMBLE</w:t>
      </w:r>
      <w:r w:rsidRPr="00A15DCB">
        <w:t xml:space="preserve"> + (</w:t>
      </w:r>
      <w:r w:rsidRPr="00A15DCB">
        <w:rPr>
          <w:i/>
        </w:rPr>
        <w:t>PREAMBLE_POWER_RAMPING_COUNTER</w:t>
      </w:r>
      <w:r w:rsidRPr="00A15DCB">
        <w:t xml:space="preserve"> – 1) × </w:t>
      </w:r>
      <w:r w:rsidRPr="00A15DCB">
        <w:rPr>
          <w:i/>
        </w:rPr>
        <w:t>PREAMBLE_POWER_RAMPING_STEP</w:t>
      </w:r>
      <w:r w:rsidRPr="00A15DCB">
        <w:t>;</w:t>
      </w:r>
    </w:p>
    <w:p w14:paraId="229176AE" w14:textId="77777777" w:rsidR="00CA10DB" w:rsidRPr="00A15DCB" w:rsidRDefault="00CA10DB" w:rsidP="00CA10DB">
      <w:pPr>
        <w:pStyle w:val="B1"/>
      </w:pPr>
      <w:r w:rsidRPr="00A15DCB">
        <w:t>1&gt;</w:t>
      </w:r>
      <w:r w:rsidRPr="00A15DCB">
        <w:tab/>
        <w:t>except for contention-free Random Access Preamble for beam failure recovery request, compute the RA-RNTI associated with the PRACH occasion in which the Random Access Preamble is transmitted;</w:t>
      </w:r>
    </w:p>
    <w:p w14:paraId="4182BC84" w14:textId="77777777" w:rsidR="00CA10DB" w:rsidRPr="00A15DCB" w:rsidRDefault="00CA10DB" w:rsidP="00CA10DB">
      <w:pPr>
        <w:pStyle w:val="B1"/>
      </w:pPr>
      <w:r w:rsidRPr="00A15DCB">
        <w:t>1&gt;</w:t>
      </w:r>
      <w:r w:rsidRPr="00A15DCB">
        <w:tab/>
        <w:t>instruct the physical layer to transmit the Random Access Preamble using the selected PRACH</w:t>
      </w:r>
      <w:r w:rsidR="00B838E6" w:rsidRPr="00A15DCB">
        <w:rPr>
          <w:lang w:eastAsia="ko-KR"/>
        </w:rPr>
        <w:t xml:space="preserve"> occasion</w:t>
      </w:r>
      <w:r w:rsidRPr="00A15DCB">
        <w:t xml:space="preserve">, corresponding RA-RNTI (if available), </w:t>
      </w:r>
      <w:r w:rsidRPr="00A15DCB">
        <w:rPr>
          <w:i/>
        </w:rPr>
        <w:t>PREAMBLE_INDEX</w:t>
      </w:r>
      <w:r w:rsidRPr="00A15DCB">
        <w:t xml:space="preserve"> and </w:t>
      </w:r>
      <w:r w:rsidRPr="00A15DCB">
        <w:rPr>
          <w:i/>
        </w:rPr>
        <w:t>PREAMBLE_RECEIVED_TARGET_POWER</w:t>
      </w:r>
      <w:r w:rsidRPr="00A15DCB">
        <w:t>.</w:t>
      </w:r>
    </w:p>
    <w:p w14:paraId="4F86DC7C" w14:textId="77777777" w:rsidR="00CA10DB" w:rsidRPr="00A15DCB" w:rsidRDefault="00CA10DB" w:rsidP="00CA10DB">
      <w:r w:rsidRPr="00A15DCB">
        <w:t xml:space="preserve">The RA-RNTI associated with the PRACH </w:t>
      </w:r>
      <w:r w:rsidR="00B838E6" w:rsidRPr="00A15DCB">
        <w:rPr>
          <w:lang w:eastAsia="ko-KR"/>
        </w:rPr>
        <w:t xml:space="preserve">occasion </w:t>
      </w:r>
      <w:r w:rsidRPr="00A15DCB">
        <w:t>in which the Random Access Preamble is transmitted, is computed as:</w:t>
      </w:r>
    </w:p>
    <w:p w14:paraId="03C5544C" w14:textId="77777777" w:rsidR="00CA10DB" w:rsidRPr="00A15DCB" w:rsidRDefault="00CA10DB" w:rsidP="00CA10DB">
      <w:pPr>
        <w:pStyle w:val="EQ"/>
        <w:jc w:val="center"/>
        <w:rPr>
          <w:noProof w:val="0"/>
        </w:rPr>
      </w:pPr>
      <w:r w:rsidRPr="00A15DCB">
        <w:rPr>
          <w:noProof w:val="0"/>
        </w:rPr>
        <w:t>RA-RNTI= 1 + s_id + 14 × t_id + 14 × 80 × f_id + 14 × 80 × 8 × ul_carrier_id</w:t>
      </w:r>
    </w:p>
    <w:p w14:paraId="443F9384" w14:textId="77777777" w:rsidR="00CA10DB" w:rsidRPr="00A15DCB" w:rsidRDefault="00CA10DB" w:rsidP="00CA10DB">
      <w:r w:rsidRPr="00A15DCB">
        <w:t>where s_id is the index of the first OFDM symbol of the PRACH</w:t>
      </w:r>
      <w:r w:rsidR="00B838E6" w:rsidRPr="00A15DCB">
        <w:rPr>
          <w:lang w:eastAsia="ko-KR"/>
        </w:rPr>
        <w:t xml:space="preserve"> occasion</w:t>
      </w:r>
      <w:r w:rsidRPr="00A15DCB">
        <w:t xml:space="preserve"> (0 ≤ s_id &lt; 14), t_id is the index of the first slot of the PRACH </w:t>
      </w:r>
      <w:r w:rsidR="00B838E6" w:rsidRPr="00A15DCB">
        <w:rPr>
          <w:lang w:eastAsia="ko-KR"/>
        </w:rPr>
        <w:t xml:space="preserve">occasion </w:t>
      </w:r>
      <w:r w:rsidRPr="00A15DCB">
        <w:t>in a system frame (0 ≤ t_id &lt; 80), f_id is the index of the PRACH</w:t>
      </w:r>
      <w:r w:rsidR="00B838E6" w:rsidRPr="00A15DCB">
        <w:rPr>
          <w:lang w:eastAsia="ko-KR"/>
        </w:rPr>
        <w:t xml:space="preserve"> occasion</w:t>
      </w:r>
      <w:r w:rsidRPr="00A15DCB">
        <w:t xml:space="preserve"> in the frequency domain (0 ≤ f_id &lt; 8), and ul_carrier_id is the UL carrier used for </w:t>
      </w:r>
      <w:r w:rsidR="00B838E6" w:rsidRPr="00A15DCB">
        <w:rPr>
          <w:lang w:eastAsia="ko-KR"/>
        </w:rPr>
        <w:t>Random Access Preamble</w:t>
      </w:r>
      <w:r w:rsidRPr="00A15DCB">
        <w:t xml:space="preserve"> transmission (0 for NUL carrier, and 1 for SUL carrier).</w:t>
      </w:r>
    </w:p>
    <w:p w14:paraId="560B19BA" w14:textId="77777777" w:rsidR="00CA10DB" w:rsidRPr="00A15DCB" w:rsidRDefault="00CA10DB" w:rsidP="00CA10DB">
      <w:r w:rsidRPr="00A15DCB">
        <w:t>[TS 38.321, clause 5.1.4]</w:t>
      </w:r>
    </w:p>
    <w:p w14:paraId="02E6C832" w14:textId="77777777" w:rsidR="00CA10DB" w:rsidRPr="00A15DCB" w:rsidRDefault="00CA10DB" w:rsidP="00CA10DB">
      <w:r w:rsidRPr="00A15DCB">
        <w:t>Once the Random Access Preamble is transmitted and regardless of the possible occurrence of a measurement gap, the MAC entity shall:</w:t>
      </w:r>
    </w:p>
    <w:p w14:paraId="6A9ACE8C"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4FF2CD64"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BeamFailureRecoveryConfig</w:t>
      </w:r>
      <w:r w:rsidRPr="00A15DCB">
        <w:t xml:space="preserve"> at the first PDCCH occasion as specified in TS 38.213 [6] from the end of the Random Access Preamble transmission;</w:t>
      </w:r>
    </w:p>
    <w:p w14:paraId="30BE61D3" w14:textId="77777777" w:rsidR="00CA10DB" w:rsidRPr="00A15DCB" w:rsidRDefault="00CA10DB" w:rsidP="00CA10DB">
      <w:pPr>
        <w:pStyle w:val="B2"/>
      </w:pPr>
      <w:r w:rsidRPr="00A15DCB">
        <w:t>2&gt;</w:t>
      </w:r>
      <w:r w:rsidRPr="00A15DCB">
        <w:tab/>
        <w:t xml:space="preserve">monitor </w:t>
      </w:r>
      <w:r w:rsidR="00B838E6" w:rsidRPr="00A15DCB">
        <w:rPr>
          <w:lang w:eastAsia="ko-KR"/>
        </w:rPr>
        <w:t>for a</w:t>
      </w:r>
      <w:r w:rsidRPr="00A15DCB">
        <w:t xml:space="preserve"> PDCCH </w:t>
      </w:r>
      <w:r w:rsidR="00B838E6" w:rsidRPr="00A15DCB">
        <w:rPr>
          <w:lang w:eastAsia="ko-KR"/>
        </w:rPr>
        <w:t xml:space="preserve">transmission on the search space indicated by </w:t>
      </w:r>
      <w:r w:rsidR="00B838E6" w:rsidRPr="00A15DCB">
        <w:rPr>
          <w:i/>
          <w:lang w:eastAsia="ko-KR"/>
        </w:rPr>
        <w:t>recoverySearchSpaceId</w:t>
      </w:r>
      <w:r w:rsidR="00B838E6" w:rsidRPr="00A15DCB">
        <w:rPr>
          <w:lang w:eastAsia="ko-KR"/>
        </w:rPr>
        <w:t xml:space="preserve"> </w:t>
      </w:r>
      <w:r w:rsidRPr="00A15DCB">
        <w:t xml:space="preserve">of the SpCell identified by the C-RNTI while </w:t>
      </w:r>
      <w:r w:rsidRPr="00A15DCB">
        <w:rPr>
          <w:i/>
        </w:rPr>
        <w:t>ra-ResponseWindow</w:t>
      </w:r>
      <w:r w:rsidRPr="00A15DCB">
        <w:t xml:space="preserve"> is running.</w:t>
      </w:r>
    </w:p>
    <w:p w14:paraId="12BBB618" w14:textId="77777777" w:rsidR="00CA10DB" w:rsidRPr="00A15DCB" w:rsidRDefault="00CA10DB" w:rsidP="00CA10DB">
      <w:pPr>
        <w:pStyle w:val="B1"/>
      </w:pPr>
      <w:r w:rsidRPr="00A15DCB">
        <w:t>1&gt;</w:t>
      </w:r>
      <w:r w:rsidRPr="00A15DCB">
        <w:tab/>
        <w:t>else:</w:t>
      </w:r>
    </w:p>
    <w:p w14:paraId="46457369"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716961ED" w14:textId="77777777" w:rsidR="00CA10DB" w:rsidRPr="00A15DCB" w:rsidRDefault="00CA10DB" w:rsidP="00CA10DB">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72DEB8AE" w14:textId="77777777" w:rsidR="00CA10DB" w:rsidRPr="00A15DCB" w:rsidRDefault="00CA10DB" w:rsidP="00CA10DB">
      <w:pPr>
        <w:pStyle w:val="B1"/>
      </w:pPr>
      <w:r w:rsidRPr="00A15DCB">
        <w:t>1&gt;</w:t>
      </w:r>
      <w:r w:rsidRPr="00A15DCB">
        <w:tab/>
        <w:t xml:space="preserve">if notification of a reception of a PDCCH transmission </w:t>
      </w:r>
      <w:r w:rsidR="00B838E6" w:rsidRPr="00A15DCB">
        <w:rPr>
          <w:lang w:eastAsia="ko-KR"/>
        </w:rPr>
        <w:t xml:space="preserve">on the search space indicated by </w:t>
      </w:r>
      <w:r w:rsidR="00B838E6" w:rsidRPr="00A15DCB">
        <w:rPr>
          <w:i/>
          <w:lang w:eastAsia="ko-KR"/>
        </w:rPr>
        <w:t>recoverySearchSpaceId</w:t>
      </w:r>
      <w:r w:rsidR="00B838E6" w:rsidRPr="00A15DCB">
        <w:rPr>
          <w:lang w:eastAsia="ko-KR"/>
        </w:rPr>
        <w:t xml:space="preserve"> </w:t>
      </w:r>
      <w:r w:rsidRPr="00A15DCB">
        <w:t>is received from lower layers</w:t>
      </w:r>
      <w:r w:rsidR="00B838E6" w:rsidRPr="00A15DCB">
        <w:rPr>
          <w:lang w:eastAsia="ko-KR"/>
        </w:rPr>
        <w:t xml:space="preserve"> on the Serving Cell where the preamble was transmitted</w:t>
      </w:r>
      <w:r w:rsidRPr="00A15DCB">
        <w:t>; and</w:t>
      </w:r>
    </w:p>
    <w:p w14:paraId="655FE784" w14:textId="77777777" w:rsidR="00CA10DB" w:rsidRPr="00A15DCB" w:rsidRDefault="00CA10DB" w:rsidP="00CA10DB">
      <w:pPr>
        <w:pStyle w:val="B1"/>
      </w:pPr>
      <w:r w:rsidRPr="00A15DCB">
        <w:t>1&gt;</w:t>
      </w:r>
      <w:r w:rsidRPr="00A15DCB">
        <w:tab/>
        <w:t>if PDCCH transmission is addressed to the C-RNTI; and</w:t>
      </w:r>
    </w:p>
    <w:p w14:paraId="2B4199FB"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0EBD02A9" w14:textId="77777777" w:rsidR="00CA10DB" w:rsidRPr="00A15DCB" w:rsidRDefault="00CA10DB" w:rsidP="00CA10DB">
      <w:pPr>
        <w:pStyle w:val="B2"/>
      </w:pPr>
      <w:r w:rsidRPr="00A15DCB">
        <w:t>2&gt;</w:t>
      </w:r>
      <w:r w:rsidRPr="00A15DCB">
        <w:tab/>
        <w:t>consider the Random Access procedure successfully completed.</w:t>
      </w:r>
    </w:p>
    <w:p w14:paraId="041BC405" w14:textId="77777777" w:rsidR="00CA10DB" w:rsidRPr="00A15DCB" w:rsidRDefault="00CA10DB" w:rsidP="00CA10DB">
      <w:pPr>
        <w:pStyle w:val="B1"/>
      </w:pPr>
      <w:r w:rsidRPr="00A15DCB">
        <w:t>1&gt;</w:t>
      </w:r>
      <w:r w:rsidRPr="00A15DCB">
        <w:tab/>
        <w:t>else if a downlink assignment has been received on the PDCCH for the RA-RNTI and the received TB is successfully decoded:</w:t>
      </w:r>
    </w:p>
    <w:p w14:paraId="383BB741" w14:textId="77777777" w:rsidR="00CA10DB" w:rsidRPr="00A15DCB" w:rsidRDefault="00CA10DB" w:rsidP="00CA10DB">
      <w:pPr>
        <w:pStyle w:val="B2"/>
      </w:pPr>
      <w:r w:rsidRPr="00A15DCB">
        <w:t>2&gt;</w:t>
      </w:r>
      <w:r w:rsidRPr="00A15DCB">
        <w:tab/>
        <w:t>if the Random Access Response contains a MAC subPDU with Backoff Indicator:</w:t>
      </w:r>
    </w:p>
    <w:p w14:paraId="65F1FE5F"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value of the BI field of the MAC subPDU using Table 7.2-1, multiplied with </w:t>
      </w:r>
      <w:r w:rsidRPr="00A15DCB">
        <w:rPr>
          <w:i/>
        </w:rPr>
        <w:t>SCALING_FACTOR_B</w:t>
      </w:r>
      <w:r w:rsidRPr="00A15DCB">
        <w:t>I.</w:t>
      </w:r>
    </w:p>
    <w:p w14:paraId="0FB8607A" w14:textId="77777777" w:rsidR="00CA10DB" w:rsidRPr="00A15DCB" w:rsidRDefault="00CA10DB" w:rsidP="00CA10DB">
      <w:pPr>
        <w:pStyle w:val="B2"/>
      </w:pPr>
      <w:r w:rsidRPr="00A15DCB">
        <w:t>2&gt;</w:t>
      </w:r>
      <w:r w:rsidRPr="00A15DCB">
        <w:tab/>
        <w:t>else:</w:t>
      </w:r>
    </w:p>
    <w:p w14:paraId="2F59D341"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0 ms.</w:t>
      </w:r>
    </w:p>
    <w:p w14:paraId="240A4187" w14:textId="77777777" w:rsidR="00CA10DB" w:rsidRPr="00A15DCB" w:rsidRDefault="00CA10DB" w:rsidP="00CA10DB">
      <w:pPr>
        <w:pStyle w:val="B2"/>
      </w:pPr>
      <w:r w:rsidRPr="00A15DCB">
        <w:t>2&gt;</w:t>
      </w:r>
      <w:r w:rsidRPr="00A15DCB">
        <w:tab/>
        <w:t xml:space="preserve">if the Random Access Response contains a MAC subPDU with Random Access Preamble identifier corresponding to the transmitted </w:t>
      </w:r>
      <w:r w:rsidRPr="00A15DCB">
        <w:rPr>
          <w:i/>
        </w:rPr>
        <w:t>PREAMBLE_INDEX</w:t>
      </w:r>
      <w:r w:rsidRPr="00A15DCB">
        <w:t xml:space="preserve"> (see subclause 5.1.3):</w:t>
      </w:r>
    </w:p>
    <w:p w14:paraId="38809483" w14:textId="77777777" w:rsidR="00CA10DB" w:rsidRPr="00A15DCB" w:rsidRDefault="00CA10DB" w:rsidP="00CA10DB">
      <w:pPr>
        <w:pStyle w:val="B3"/>
      </w:pPr>
      <w:r w:rsidRPr="00A15DCB">
        <w:lastRenderedPageBreak/>
        <w:t>3&gt;</w:t>
      </w:r>
      <w:r w:rsidRPr="00A15DCB">
        <w:tab/>
        <w:t>consider this Random Access Response reception successful.</w:t>
      </w:r>
    </w:p>
    <w:p w14:paraId="37CE2F78" w14:textId="77777777" w:rsidR="00CA10DB" w:rsidRPr="00A15DCB" w:rsidRDefault="00CA10DB" w:rsidP="00CA10DB">
      <w:pPr>
        <w:pStyle w:val="B2"/>
      </w:pPr>
      <w:r w:rsidRPr="00A15DCB">
        <w:t>2&gt;</w:t>
      </w:r>
      <w:r w:rsidRPr="00A15DCB">
        <w:tab/>
        <w:t>if the Random Access Response reception is considered successful:</w:t>
      </w:r>
    </w:p>
    <w:p w14:paraId="7BFFEC2D" w14:textId="77777777" w:rsidR="00CA10DB" w:rsidRPr="00A15DCB" w:rsidRDefault="00CA10DB" w:rsidP="00CA10DB">
      <w:pPr>
        <w:pStyle w:val="B3"/>
      </w:pPr>
      <w:r w:rsidRPr="00A15DCB">
        <w:t>3&gt;</w:t>
      </w:r>
      <w:r w:rsidRPr="00A15DCB">
        <w:tab/>
        <w:t>if the Random Access Response includes a MAC subPDU with RAPID only:</w:t>
      </w:r>
    </w:p>
    <w:p w14:paraId="24147588" w14:textId="77777777" w:rsidR="00CA10DB" w:rsidRPr="00A15DCB" w:rsidRDefault="00CA10DB" w:rsidP="00CA10DB">
      <w:pPr>
        <w:pStyle w:val="B4"/>
      </w:pPr>
      <w:r w:rsidRPr="00A15DCB">
        <w:t>4&gt;</w:t>
      </w:r>
      <w:r w:rsidRPr="00A15DCB">
        <w:tab/>
        <w:t>consider this Random Access procedure successfully completed;</w:t>
      </w:r>
    </w:p>
    <w:p w14:paraId="3FEDAD8F" w14:textId="77777777" w:rsidR="00CA10DB" w:rsidRPr="00A15DCB" w:rsidRDefault="00CA10DB" w:rsidP="00CA10DB">
      <w:pPr>
        <w:pStyle w:val="B4"/>
      </w:pPr>
      <w:r w:rsidRPr="00A15DCB">
        <w:t>4&gt;</w:t>
      </w:r>
      <w:r w:rsidRPr="00A15DCB">
        <w:tab/>
        <w:t>indicate the reception of an acknowledgement for SI request to upper layers.</w:t>
      </w:r>
    </w:p>
    <w:p w14:paraId="1C2827E9" w14:textId="77777777" w:rsidR="00CA10DB" w:rsidRPr="00A15DCB" w:rsidRDefault="00CA10DB" w:rsidP="00CA10DB">
      <w:pPr>
        <w:pStyle w:val="B3"/>
      </w:pPr>
      <w:r w:rsidRPr="00A15DCB">
        <w:t>3&gt;</w:t>
      </w:r>
      <w:r w:rsidRPr="00A15DCB">
        <w:tab/>
        <w:t>else:</w:t>
      </w:r>
    </w:p>
    <w:p w14:paraId="4B8FCAC5" w14:textId="77777777" w:rsidR="00CA10DB" w:rsidRPr="00A15DCB" w:rsidRDefault="00CA10DB" w:rsidP="00CA10DB">
      <w:pPr>
        <w:pStyle w:val="B4"/>
      </w:pPr>
      <w:r w:rsidRPr="00A15DCB">
        <w:t>4&gt;</w:t>
      </w:r>
      <w:r w:rsidRPr="00A15DCB">
        <w:tab/>
        <w:t>apply the following actions for the Serving Cell where the Random Access Preamble was transmitted:</w:t>
      </w:r>
    </w:p>
    <w:p w14:paraId="6662B916" w14:textId="77777777" w:rsidR="00CA10DB" w:rsidRPr="00A15DCB" w:rsidRDefault="00CA10DB" w:rsidP="00CA10DB">
      <w:pPr>
        <w:pStyle w:val="B5"/>
      </w:pPr>
      <w:r w:rsidRPr="00A15DCB">
        <w:t>5&gt;</w:t>
      </w:r>
      <w:r w:rsidRPr="00A15DCB">
        <w:tab/>
        <w:t>process the received Timing Advance Command (see subclause 5.2);</w:t>
      </w:r>
    </w:p>
    <w:p w14:paraId="746372CE" w14:textId="77777777" w:rsidR="00CA10DB" w:rsidRPr="00A15DCB" w:rsidRDefault="00CA10DB" w:rsidP="00CA10DB">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PREAMBLE_POWER_RAMPING_STEP</w:t>
      </w:r>
      <w:r w:rsidRPr="00A15DCB">
        <w:t>);</w:t>
      </w:r>
    </w:p>
    <w:p w14:paraId="263845AB" w14:textId="77777777" w:rsidR="00CA10DB" w:rsidRPr="00A15DCB" w:rsidRDefault="00CA10DB" w:rsidP="00CA10DB">
      <w:pPr>
        <w:pStyle w:val="B5"/>
      </w:pPr>
      <w:r w:rsidRPr="00A15DCB">
        <w:t>5&gt;</w:t>
      </w:r>
      <w:r w:rsidRPr="00A15DCB">
        <w:tab/>
        <w:t>if the Serving Cell for the Random Access procedure is SRS-only SCell:</w:t>
      </w:r>
    </w:p>
    <w:p w14:paraId="57D57C46" w14:textId="77777777" w:rsidR="00CA10DB" w:rsidRPr="00A15DCB" w:rsidRDefault="00CA10DB" w:rsidP="00CA10DB">
      <w:pPr>
        <w:pStyle w:val="B6"/>
        <w:rPr>
          <w:lang w:eastAsia="ko-KR"/>
        </w:rPr>
      </w:pPr>
      <w:r w:rsidRPr="00A15DCB">
        <w:rPr>
          <w:lang w:eastAsia="ko-KR"/>
        </w:rPr>
        <w:t>6&gt;</w:t>
      </w:r>
      <w:r w:rsidRPr="00A15DCB">
        <w:rPr>
          <w:lang w:eastAsia="ko-KR"/>
        </w:rPr>
        <w:tab/>
        <w:t>ignore the received UL grant.</w:t>
      </w:r>
    </w:p>
    <w:p w14:paraId="340D6A63" w14:textId="77777777" w:rsidR="00CA10DB" w:rsidRPr="00A15DCB" w:rsidRDefault="00CA10DB" w:rsidP="00CA10DB">
      <w:pPr>
        <w:pStyle w:val="B5"/>
      </w:pPr>
      <w:r w:rsidRPr="00A15DCB">
        <w:t>5&gt;</w:t>
      </w:r>
      <w:r w:rsidRPr="00A15DCB">
        <w:tab/>
        <w:t>else:</w:t>
      </w:r>
    </w:p>
    <w:p w14:paraId="01B73375" w14:textId="77777777" w:rsidR="00CA10DB" w:rsidRPr="00A15DCB" w:rsidRDefault="00CA10DB" w:rsidP="00CA10DB">
      <w:pPr>
        <w:pStyle w:val="B6"/>
        <w:rPr>
          <w:lang w:eastAsia="ko-KR"/>
        </w:rPr>
      </w:pPr>
      <w:r w:rsidRPr="00A15DCB">
        <w:rPr>
          <w:lang w:eastAsia="ko-KR"/>
        </w:rPr>
        <w:t>6&gt;</w:t>
      </w:r>
      <w:r w:rsidRPr="00A15DCB">
        <w:rPr>
          <w:lang w:eastAsia="ko-KR"/>
        </w:rPr>
        <w:tab/>
        <w:t>process the received UL grant value and indicate it to the lower layers.</w:t>
      </w:r>
    </w:p>
    <w:p w14:paraId="6C3DBAA9" w14:textId="77777777" w:rsidR="00CA10DB" w:rsidRPr="00A15DCB" w:rsidRDefault="00CA10DB" w:rsidP="00CA10DB">
      <w:pPr>
        <w:pStyle w:val="B4"/>
      </w:pPr>
      <w:r w:rsidRPr="00A15DCB">
        <w:t>4&gt;</w:t>
      </w:r>
      <w:r w:rsidRPr="00A15DCB">
        <w:tab/>
        <w:t>if the Random Access Preamble was not selected by the MAC entity among the contention-based Random Access Preamble(s):</w:t>
      </w:r>
    </w:p>
    <w:p w14:paraId="172ED737" w14:textId="77777777" w:rsidR="00CA10DB" w:rsidRPr="00A15DCB" w:rsidRDefault="00CA10DB" w:rsidP="00CA10DB">
      <w:pPr>
        <w:pStyle w:val="B5"/>
      </w:pPr>
      <w:r w:rsidRPr="00A15DCB">
        <w:t>5&gt;</w:t>
      </w:r>
      <w:r w:rsidRPr="00A15DCB">
        <w:tab/>
        <w:t>consider the Random Access procedure successfully completed.</w:t>
      </w:r>
    </w:p>
    <w:p w14:paraId="7B032016" w14:textId="77777777" w:rsidR="00CA10DB" w:rsidRPr="00A15DCB" w:rsidRDefault="00CA10DB" w:rsidP="00CA10DB">
      <w:pPr>
        <w:pStyle w:val="B4"/>
      </w:pPr>
      <w:r w:rsidRPr="00A15DCB">
        <w:t>4&gt;</w:t>
      </w:r>
      <w:r w:rsidRPr="00A15DCB">
        <w:tab/>
        <w:t>else:</w:t>
      </w:r>
    </w:p>
    <w:p w14:paraId="41F2D44B" w14:textId="77777777" w:rsidR="00CA10DB" w:rsidRPr="00A15DCB" w:rsidRDefault="00CA10DB" w:rsidP="00CA10DB">
      <w:pPr>
        <w:pStyle w:val="B5"/>
      </w:pPr>
      <w:r w:rsidRPr="00A15DCB">
        <w:t>5&gt;</w:t>
      </w:r>
      <w:r w:rsidRPr="00A15DCB">
        <w:tab/>
        <w:t xml:space="preserve">set the </w:t>
      </w:r>
      <w:r w:rsidRPr="00A15DCB">
        <w:rPr>
          <w:i/>
        </w:rPr>
        <w:t>TEMPORARY_C-RNTI</w:t>
      </w:r>
      <w:r w:rsidRPr="00A15DCB">
        <w:t xml:space="preserve"> to the value received in the Random Access Response;</w:t>
      </w:r>
    </w:p>
    <w:p w14:paraId="1BC71518" w14:textId="77777777" w:rsidR="00CA10DB" w:rsidRPr="00A15DCB" w:rsidRDefault="00CA10DB" w:rsidP="00CA10DB">
      <w:pPr>
        <w:pStyle w:val="B5"/>
      </w:pPr>
      <w:r w:rsidRPr="00A15DCB">
        <w:t>5&gt;</w:t>
      </w:r>
      <w:r w:rsidRPr="00A15DCB">
        <w:tab/>
        <w:t>if this is the first successfully received Random Access Response within this Random Access procedure:</w:t>
      </w:r>
    </w:p>
    <w:p w14:paraId="3F80F703" w14:textId="77777777" w:rsidR="00CA10DB" w:rsidRPr="00A15DCB" w:rsidRDefault="00CA10DB" w:rsidP="00CA10DB">
      <w:pPr>
        <w:pStyle w:val="B6"/>
        <w:rPr>
          <w:lang w:eastAsia="ko-KR"/>
        </w:rPr>
      </w:pPr>
      <w:r w:rsidRPr="00A15DCB">
        <w:rPr>
          <w:lang w:eastAsia="ko-KR"/>
        </w:rPr>
        <w:t>6&gt;</w:t>
      </w:r>
      <w:r w:rsidRPr="00A15DCB">
        <w:rPr>
          <w:lang w:eastAsia="ko-KR"/>
        </w:rPr>
        <w:tab/>
        <w:t>if the transmission is not being made for the CCCH logical channel:</w:t>
      </w:r>
    </w:p>
    <w:p w14:paraId="5190F7E5" w14:textId="77777777" w:rsidR="00CA10DB" w:rsidRPr="00A15DCB" w:rsidRDefault="00CA10DB" w:rsidP="00CA10DB">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4182E2CF" w14:textId="77777777" w:rsidR="00CA10DB" w:rsidRPr="00A15DCB" w:rsidRDefault="00CA10DB" w:rsidP="00CA10DB">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5543F823" w14:textId="77777777" w:rsidR="00B838E6" w:rsidRPr="00A15DCB" w:rsidRDefault="00B838E6" w:rsidP="00B838E6">
      <w:pPr>
        <w:keepLines/>
        <w:ind w:left="1135" w:hanging="851"/>
        <w:rPr>
          <w:rFonts w:eastAsia="Malgun Gothic"/>
          <w:lang w:eastAsia="ko-KR"/>
        </w:rPr>
      </w:pPr>
      <w:r w:rsidRPr="00A15DCB">
        <w:rPr>
          <w:rFonts w:eastAsia="Malgun Gothic"/>
          <w:lang w:eastAsia="ko-KR"/>
        </w:rPr>
        <w:t>NOTE:</w:t>
      </w:r>
      <w:r w:rsidRPr="00A15DCB">
        <w:rPr>
          <w:rFonts w:eastAsia="Malgun Gothic"/>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2B9347DC" w14:textId="77777777" w:rsidR="00B838E6" w:rsidRPr="00A15DCB" w:rsidRDefault="00B838E6" w:rsidP="00B838E6">
      <w:pPr>
        <w:ind w:left="568" w:hanging="284"/>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BeamFailureRecoveryConfig</w:t>
      </w:r>
      <w:r w:rsidRPr="00A15DCB">
        <w:rPr>
          <w:lang w:eastAsia="ko-KR"/>
        </w:rPr>
        <w:t xml:space="preserve"> expires and if a PDCCH transmission on the search space indicated by </w:t>
      </w:r>
      <w:r w:rsidRPr="00A15DCB">
        <w:rPr>
          <w:i/>
          <w:lang w:eastAsia="ko-KR"/>
        </w:rPr>
        <w:t>recoverySearchSpaceId</w:t>
      </w:r>
      <w:r w:rsidRPr="00A15DCB">
        <w:rPr>
          <w:lang w:eastAsia="ko-KR"/>
        </w:rPr>
        <w:t xml:space="preserve"> addressed to the C-RNTI has not been received on the Serving Cell where the preamble was transmitted; or</w:t>
      </w:r>
    </w:p>
    <w:p w14:paraId="4C388109" w14:textId="77777777" w:rsidR="00CA10DB" w:rsidRPr="00A15DCB" w:rsidRDefault="00CA10DB" w:rsidP="00CA10DB">
      <w:pPr>
        <w:pStyle w:val="B1"/>
      </w:pPr>
      <w:r w:rsidRPr="00A15DCB">
        <w:t>&gt;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received1:</w:t>
      </w:r>
    </w:p>
    <w:p w14:paraId="2EBB265D" w14:textId="77777777" w:rsidR="00CA10DB" w:rsidRPr="00A15DCB" w:rsidRDefault="00CA10DB" w:rsidP="00CA10DB">
      <w:pPr>
        <w:pStyle w:val="B2"/>
      </w:pPr>
      <w:r w:rsidRPr="00A15DCB">
        <w:t>2&gt;</w:t>
      </w:r>
      <w:r w:rsidRPr="00A15DCB">
        <w:tab/>
        <w:t>consider the Random Access Response reception not successful;</w:t>
      </w:r>
    </w:p>
    <w:p w14:paraId="5CBB8D6F" w14:textId="77777777" w:rsidR="00CA10DB" w:rsidRPr="00A15DCB" w:rsidRDefault="00CA10DB" w:rsidP="00CA10DB">
      <w:pPr>
        <w:pStyle w:val="B2"/>
      </w:pPr>
      <w:r w:rsidRPr="00A15DCB">
        <w:t>2&gt;</w:t>
      </w:r>
      <w:r w:rsidRPr="00A15DCB">
        <w:tab/>
        <w:t xml:space="preserve">increment </w:t>
      </w:r>
      <w:r w:rsidRPr="00A15DCB">
        <w:rPr>
          <w:i/>
        </w:rPr>
        <w:t>PREAMBLE_TRANSMISSION_COUNTER</w:t>
      </w:r>
      <w:r w:rsidRPr="00A15DCB">
        <w:t xml:space="preserve"> by 1;</w:t>
      </w:r>
    </w:p>
    <w:p w14:paraId="222DB863" w14:textId="77777777" w:rsidR="00CA10DB" w:rsidRPr="00A15DCB" w:rsidRDefault="00CA10DB" w:rsidP="00CA10D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4F07785E" w14:textId="77777777" w:rsidR="00CA10DB" w:rsidRPr="00A15DCB" w:rsidRDefault="00CA10DB" w:rsidP="00CA10DB">
      <w:pPr>
        <w:pStyle w:val="B3"/>
      </w:pPr>
      <w:r w:rsidRPr="00A15DCB">
        <w:t>3&gt;</w:t>
      </w:r>
      <w:r w:rsidRPr="00A15DCB">
        <w:tab/>
        <w:t>if the Random Access Preamble is transmitted on the SpCell:</w:t>
      </w:r>
    </w:p>
    <w:p w14:paraId="6CA19626" w14:textId="77777777" w:rsidR="00CA10DB" w:rsidRPr="00A15DCB" w:rsidRDefault="00CA10DB" w:rsidP="00CA10DB">
      <w:pPr>
        <w:pStyle w:val="B4"/>
      </w:pPr>
      <w:r w:rsidRPr="00A15DCB">
        <w:lastRenderedPageBreak/>
        <w:t>4&gt;</w:t>
      </w:r>
      <w:r w:rsidRPr="00A15DCB">
        <w:tab/>
        <w:t>indicate a Random Access problem to upper layers;</w:t>
      </w:r>
    </w:p>
    <w:p w14:paraId="0E0A0E25" w14:textId="77777777" w:rsidR="00CA10DB" w:rsidRPr="00A15DCB" w:rsidRDefault="00CA10DB" w:rsidP="00CA10DB">
      <w:pPr>
        <w:pStyle w:val="B4"/>
      </w:pPr>
      <w:r w:rsidRPr="00A15DCB">
        <w:t>4&gt;</w:t>
      </w:r>
      <w:r w:rsidRPr="00A15DCB">
        <w:tab/>
        <w:t>if this Random Access procedure was triggered for SI request:</w:t>
      </w:r>
    </w:p>
    <w:p w14:paraId="32CD48EE" w14:textId="77777777" w:rsidR="00CA10DB" w:rsidRPr="00A15DCB" w:rsidRDefault="00CA10DB" w:rsidP="00CA10DB">
      <w:pPr>
        <w:pStyle w:val="B5"/>
      </w:pPr>
      <w:r w:rsidRPr="00A15DCB">
        <w:t>5&gt;</w:t>
      </w:r>
      <w:r w:rsidRPr="00A15DCB">
        <w:tab/>
        <w:t>consider the Random Access procedure unsuccessfully completed.</w:t>
      </w:r>
    </w:p>
    <w:p w14:paraId="0873A1BD" w14:textId="77777777" w:rsidR="00CA10DB" w:rsidRPr="00A15DCB" w:rsidRDefault="00CA10DB" w:rsidP="00CA10DB">
      <w:pPr>
        <w:pStyle w:val="B3"/>
      </w:pPr>
      <w:r w:rsidRPr="00A15DCB">
        <w:t>3&gt;</w:t>
      </w:r>
      <w:r w:rsidRPr="00A15DCB">
        <w:tab/>
        <w:t>else if the Random Access Preamble is transmitted on a SCell:</w:t>
      </w:r>
    </w:p>
    <w:p w14:paraId="571089E1" w14:textId="77777777" w:rsidR="00CA10DB" w:rsidRPr="00A15DCB" w:rsidRDefault="00CA10DB" w:rsidP="00CA10DB">
      <w:pPr>
        <w:pStyle w:val="B4"/>
      </w:pPr>
      <w:r w:rsidRPr="00A15DCB">
        <w:t>4&gt;</w:t>
      </w:r>
      <w:r w:rsidRPr="00A15DCB">
        <w:tab/>
        <w:t>consider the Random Access procedure unsuccessfully completed.</w:t>
      </w:r>
    </w:p>
    <w:p w14:paraId="30865BC0" w14:textId="77777777" w:rsidR="00CA10DB" w:rsidRPr="00A15DCB" w:rsidRDefault="00CA10DB" w:rsidP="00CA10DB">
      <w:pPr>
        <w:pStyle w:val="B2"/>
      </w:pPr>
      <w:r w:rsidRPr="00A15DCB">
        <w:t>2&gt;</w:t>
      </w:r>
      <w:r w:rsidRPr="00A15DCB">
        <w:tab/>
        <w:t>if the Random Access procedure is not completed:</w:t>
      </w:r>
    </w:p>
    <w:p w14:paraId="2D7A9484" w14:textId="77777777" w:rsidR="00B838E6" w:rsidRPr="00A15DCB" w:rsidRDefault="00B838E6" w:rsidP="00B838E6">
      <w:pPr>
        <w:ind w:left="1135" w:hanging="284"/>
        <w:rPr>
          <w:lang w:eastAsia="ko-KR"/>
        </w:rPr>
      </w:pPr>
      <w:r w:rsidRPr="00A15DCB">
        <w:rPr>
          <w:lang w:eastAsia="ko-KR"/>
        </w:rPr>
        <w:t>3&gt;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52A05588" w14:textId="77777777" w:rsidR="00B838E6" w:rsidRPr="00A15DCB" w:rsidRDefault="00B838E6" w:rsidP="00B838E6">
      <w:pPr>
        <w:ind w:left="1135" w:hanging="284"/>
        <w:rPr>
          <w:lang w:eastAsia="ko-KR"/>
        </w:rPr>
      </w:pPr>
      <w:r w:rsidRPr="00A15DCB">
        <w:rPr>
          <w:lang w:eastAsia="ko-KR"/>
        </w:rPr>
        <w:t>3&gt;</w:t>
      </w:r>
      <w:r w:rsidRPr="00A15DCB">
        <w:rPr>
          <w:lang w:eastAsia="ko-KR"/>
        </w:rPr>
        <w:tab/>
        <w:t>if the criteria (as defined in subclause 5.1.2) to select contention-free Random Access Resources is met during the backoff time:</w:t>
      </w:r>
    </w:p>
    <w:p w14:paraId="6BFE2A7B" w14:textId="77777777" w:rsidR="00B838E6" w:rsidRPr="00A15DCB" w:rsidRDefault="00B838E6" w:rsidP="00B838E6">
      <w:pPr>
        <w:ind w:left="1418" w:hanging="284"/>
        <w:rPr>
          <w:lang w:eastAsia="ko-KR"/>
        </w:rPr>
      </w:pPr>
      <w:r w:rsidRPr="00A15DCB">
        <w:t>4&gt;</w:t>
      </w:r>
      <w:r w:rsidRPr="00A15DCB">
        <w:tab/>
      </w:r>
      <w:r w:rsidRPr="00A15DCB">
        <w:rPr>
          <w:lang w:eastAsia="ko-KR"/>
        </w:rPr>
        <w:t>perform the Random Access Resource selection procedure (see subclause 5.1.2);</w:t>
      </w:r>
    </w:p>
    <w:p w14:paraId="10B095FD" w14:textId="77777777" w:rsidR="00B838E6" w:rsidRPr="00A15DCB" w:rsidRDefault="00B838E6" w:rsidP="00B838E6">
      <w:pPr>
        <w:ind w:left="1135" w:hanging="284"/>
        <w:rPr>
          <w:lang w:eastAsia="ko-KR"/>
        </w:rPr>
      </w:pPr>
      <w:r w:rsidRPr="00A15DCB">
        <w:rPr>
          <w:lang w:eastAsia="ko-KR"/>
        </w:rPr>
        <w:t>3&gt;</w:t>
      </w:r>
      <w:r w:rsidRPr="00A15DCB">
        <w:rPr>
          <w:lang w:eastAsia="ko-KR"/>
        </w:rPr>
        <w:tab/>
        <w:t>else:</w:t>
      </w:r>
    </w:p>
    <w:p w14:paraId="6176D490" w14:textId="77777777" w:rsidR="00B838E6" w:rsidRPr="00A15DCB" w:rsidRDefault="00B838E6" w:rsidP="00B838E6">
      <w:pPr>
        <w:ind w:left="1418" w:hanging="284"/>
        <w:rPr>
          <w:lang w:eastAsia="ko-KR"/>
        </w:rPr>
      </w:pPr>
      <w:r w:rsidRPr="00A15DCB">
        <w:rPr>
          <w:lang w:eastAsia="ko-KR"/>
        </w:rPr>
        <w:t>4&gt;</w:t>
      </w:r>
      <w:r w:rsidRPr="00A15DCB">
        <w:rPr>
          <w:lang w:eastAsia="ko-KR"/>
        </w:rPr>
        <w:tab/>
        <w:t>perform the Random Access Resource selection procedure (see subclause 5.1.2) after the backoff time.</w:t>
      </w:r>
    </w:p>
    <w:p w14:paraId="26C5875C" w14:textId="77777777" w:rsidR="00CA10DB" w:rsidRPr="00A15DCB" w:rsidRDefault="00CA10DB" w:rsidP="00CA10DB">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02E68F3F" w14:textId="77777777" w:rsidR="00CA10DB" w:rsidRPr="00A15DCB" w:rsidRDefault="00CA10DB" w:rsidP="00CA10DB">
      <w:r w:rsidRPr="00A15DCB">
        <w:t xml:space="preserve">HARQ operation is not applicable to the Random Access Response </w:t>
      </w:r>
      <w:r w:rsidR="00B838E6" w:rsidRPr="00A15DCB">
        <w:rPr>
          <w:lang w:eastAsia="ko-KR"/>
        </w:rPr>
        <w:t>reception</w:t>
      </w:r>
      <w:r w:rsidRPr="00A15DCB">
        <w:t>.</w:t>
      </w:r>
    </w:p>
    <w:p w14:paraId="6212078D" w14:textId="77777777" w:rsidR="00CA10DB" w:rsidRPr="00A15DCB" w:rsidRDefault="00CA10DB" w:rsidP="00CA10DB">
      <w:r w:rsidRPr="00A15DCB">
        <w:t>[TS 38.321, clause 5.1.5]</w:t>
      </w:r>
    </w:p>
    <w:p w14:paraId="68B897BF" w14:textId="77777777" w:rsidR="00CA10DB" w:rsidRPr="00A15DCB" w:rsidRDefault="00CA10DB" w:rsidP="00CA10DB">
      <w:r w:rsidRPr="00A15DCB">
        <w:t>Once Msg3 is transmitted, the MAC entity shall:</w:t>
      </w:r>
    </w:p>
    <w:p w14:paraId="0CA25DF8" w14:textId="77777777" w:rsidR="00CA10DB" w:rsidRPr="00A15DCB" w:rsidRDefault="00CA10DB" w:rsidP="00CA10DB">
      <w:pPr>
        <w:pStyle w:val="B1"/>
      </w:pPr>
      <w:r w:rsidRPr="00A15DCB">
        <w:t>1&gt;</w:t>
      </w:r>
      <w:r w:rsidRPr="00A15DCB">
        <w:tab/>
        <w:t xml:space="preserve">start the </w:t>
      </w:r>
      <w:r w:rsidRPr="00A15DCB">
        <w:rPr>
          <w:i/>
        </w:rPr>
        <w:t>ra-ContentionResolutionTimer</w:t>
      </w:r>
      <w:r w:rsidRPr="00A15DCB">
        <w:t xml:space="preserve"> and restart the </w:t>
      </w:r>
      <w:r w:rsidRPr="00A15DCB">
        <w:rPr>
          <w:i/>
        </w:rPr>
        <w:t>ra-ContentionResolutionTimer</w:t>
      </w:r>
      <w:r w:rsidRPr="00A15DCB">
        <w:t xml:space="preserve"> at each HARQ retransmission in the first symbol after the end of the Msg3 transmission;</w:t>
      </w:r>
    </w:p>
    <w:p w14:paraId="4BFBB5EE" w14:textId="77777777" w:rsidR="00CA10DB" w:rsidRPr="00A15DCB" w:rsidRDefault="00CA10DB" w:rsidP="00CA10DB">
      <w:pPr>
        <w:pStyle w:val="B1"/>
      </w:pPr>
      <w:r w:rsidRPr="00A15DCB">
        <w:t>1&gt;</w:t>
      </w:r>
      <w:r w:rsidRPr="00A15DCB">
        <w:tab/>
        <w:t xml:space="preserve">monitor the PDCCH while the </w:t>
      </w:r>
      <w:r w:rsidRPr="00A15DCB">
        <w:rPr>
          <w:i/>
        </w:rPr>
        <w:t>ra-ContentionResolutionTimer</w:t>
      </w:r>
      <w:r w:rsidRPr="00A15DCB">
        <w:t xml:space="preserve"> is running regardless of the possible occurrence of a measurement gap;</w:t>
      </w:r>
    </w:p>
    <w:p w14:paraId="127F4634" w14:textId="77777777" w:rsidR="00CA10DB" w:rsidRPr="00A15DCB" w:rsidRDefault="00CA10DB" w:rsidP="00CA10DB">
      <w:pPr>
        <w:pStyle w:val="B1"/>
      </w:pPr>
      <w:r w:rsidRPr="00A15DCB">
        <w:t>1&gt;</w:t>
      </w:r>
      <w:r w:rsidRPr="00A15DCB">
        <w:tab/>
        <w:t xml:space="preserve">if notification of a reception of a PDCCH transmission </w:t>
      </w:r>
      <w:r w:rsidR="00B838E6" w:rsidRPr="00A15DCB">
        <w:rPr>
          <w:lang w:eastAsia="ko-KR"/>
        </w:rPr>
        <w:t xml:space="preserve">of the SpCell </w:t>
      </w:r>
      <w:r w:rsidRPr="00A15DCB">
        <w:t>is received from lower layers:</w:t>
      </w:r>
    </w:p>
    <w:p w14:paraId="37B4EB18" w14:textId="77777777" w:rsidR="00CA10DB" w:rsidRPr="00A15DCB" w:rsidRDefault="00CA10DB" w:rsidP="00CA10DB">
      <w:pPr>
        <w:pStyle w:val="B2"/>
      </w:pPr>
      <w:r w:rsidRPr="00A15DCB">
        <w:t>2&gt;</w:t>
      </w:r>
      <w:r w:rsidRPr="00A15DCB">
        <w:tab/>
        <w:t>if the C-RNTI MAC CE was included in Msg3:</w:t>
      </w:r>
    </w:p>
    <w:p w14:paraId="32ABC605" w14:textId="77777777" w:rsidR="00B838E6" w:rsidRPr="00A15DCB" w:rsidRDefault="00B838E6" w:rsidP="00B838E6">
      <w:pPr>
        <w:ind w:left="1135" w:hanging="284"/>
        <w:rPr>
          <w:lang w:eastAsia="ko-KR"/>
        </w:rPr>
      </w:pPr>
      <w:r w:rsidRPr="00A15DCB">
        <w:rPr>
          <w:lang w:eastAsia="ko-KR"/>
        </w:rPr>
        <w:t>3&gt;</w:t>
      </w:r>
      <w:r w:rsidRPr="00A15DCB">
        <w:rPr>
          <w:lang w:eastAsia="ko-KR"/>
        </w:rPr>
        <w:tab/>
        <w:t>if the Random Access procedure was initiated for beam failure recovery (as specified in subclause 5.17) and the PDCCH transmission is addressed to the C-RNTI; or</w:t>
      </w:r>
    </w:p>
    <w:p w14:paraId="02D8808B" w14:textId="77777777" w:rsidR="00CA10DB" w:rsidRPr="00A15DCB" w:rsidRDefault="00CA10DB" w:rsidP="00B838E6">
      <w:pPr>
        <w:pStyle w:val="B3"/>
      </w:pPr>
      <w:r w:rsidRPr="00A15DCB">
        <w:t>3&gt;</w:t>
      </w:r>
      <w:r w:rsidRPr="00A15DCB">
        <w:tab/>
        <w:t>if the Random Access procedure was initiated by the MAC sublayer itself or by the RRC sublayer and the PDCCH transmission is addressed to the C-RNTI and contains a UL grant for a new transmission; or</w:t>
      </w:r>
    </w:p>
    <w:p w14:paraId="46C7F5FD" w14:textId="77777777" w:rsidR="00CA10DB" w:rsidRPr="00A15DCB" w:rsidRDefault="00CA10DB" w:rsidP="00CA10DB">
      <w:pPr>
        <w:pStyle w:val="B3"/>
      </w:pPr>
      <w:r w:rsidRPr="00A15DCB">
        <w:t>3&gt;</w:t>
      </w:r>
      <w:r w:rsidRPr="00A15DCB">
        <w:tab/>
        <w:t>if the Random Access procedure was initiated by a PDCCH order and the PDCCH transmission is addressed to the C-RNT</w:t>
      </w:r>
      <w:r w:rsidR="00B838E6" w:rsidRPr="00A15DCB">
        <w:rPr>
          <w:lang w:eastAsia="ko-KR"/>
        </w:rPr>
        <w:t>:</w:t>
      </w:r>
      <w:r w:rsidRPr="00A15DCB">
        <w:t>I</w:t>
      </w:r>
    </w:p>
    <w:p w14:paraId="0034CC2C" w14:textId="77777777" w:rsidR="00CA10DB" w:rsidRPr="00A15DCB" w:rsidRDefault="00CA10DB" w:rsidP="00CA10DB">
      <w:pPr>
        <w:pStyle w:val="B3"/>
      </w:pPr>
      <w:r w:rsidRPr="00A15DCB">
        <w:t>&gt;</w:t>
      </w:r>
      <w:r w:rsidRPr="00A15DCB">
        <w:tab/>
        <w:t>if the Random Access procedure was initiated for beam failure recovery (as specified in subclause 5.17) and the PDCCH transmission is addressed to the C-RNTI:</w:t>
      </w:r>
    </w:p>
    <w:p w14:paraId="048975A0" w14:textId="77777777" w:rsidR="00CA10DB" w:rsidRPr="00A15DCB" w:rsidRDefault="00CA10DB" w:rsidP="00CA10DB">
      <w:pPr>
        <w:pStyle w:val="B4"/>
      </w:pPr>
      <w:r w:rsidRPr="00A15DCB">
        <w:t>4&gt;</w:t>
      </w:r>
      <w:r w:rsidRPr="00A15DCB">
        <w:tab/>
        <w:t>consider this Contention Resolution successful;</w:t>
      </w:r>
    </w:p>
    <w:p w14:paraId="2872331A" w14:textId="77777777" w:rsidR="00CA10DB" w:rsidRPr="00A15DCB" w:rsidRDefault="00CA10DB" w:rsidP="00CA10DB">
      <w:pPr>
        <w:pStyle w:val="B4"/>
      </w:pPr>
      <w:r w:rsidRPr="00A15DCB">
        <w:t>4&gt;</w:t>
      </w:r>
      <w:r w:rsidRPr="00A15DCB">
        <w:tab/>
        <w:t xml:space="preserve">stop </w:t>
      </w:r>
      <w:r w:rsidRPr="00A15DCB">
        <w:rPr>
          <w:i/>
        </w:rPr>
        <w:t>ra-ContentionResolutionTimer</w:t>
      </w:r>
      <w:r w:rsidRPr="00A15DCB">
        <w:t>;</w:t>
      </w:r>
    </w:p>
    <w:p w14:paraId="401F223B" w14:textId="77777777" w:rsidR="00CA10DB" w:rsidRPr="00A15DCB" w:rsidRDefault="00CA10DB" w:rsidP="00CA10DB">
      <w:pPr>
        <w:pStyle w:val="B4"/>
      </w:pPr>
      <w:r w:rsidRPr="00A15DCB">
        <w:t>4&gt;</w:t>
      </w:r>
      <w:r w:rsidRPr="00A15DCB">
        <w:tab/>
        <w:t xml:space="preserve">discard the </w:t>
      </w:r>
      <w:r w:rsidRPr="00A15DCB">
        <w:rPr>
          <w:i/>
        </w:rPr>
        <w:t>TEMPORARY_C-RNTI</w:t>
      </w:r>
      <w:r w:rsidRPr="00A15DCB">
        <w:t>;</w:t>
      </w:r>
    </w:p>
    <w:p w14:paraId="0571046C" w14:textId="77777777" w:rsidR="00CA10DB" w:rsidRPr="00A15DCB" w:rsidRDefault="00CA10DB" w:rsidP="00CA10DB">
      <w:pPr>
        <w:pStyle w:val="B4"/>
      </w:pPr>
      <w:r w:rsidRPr="00A15DCB">
        <w:t>4&gt;</w:t>
      </w:r>
      <w:r w:rsidRPr="00A15DCB">
        <w:tab/>
        <w:t>consider this Random Access procedure successfully completed.</w:t>
      </w:r>
    </w:p>
    <w:p w14:paraId="5BC349E5" w14:textId="77777777" w:rsidR="00CA10DB" w:rsidRPr="00A15DCB" w:rsidRDefault="00CA10DB" w:rsidP="00CA10DB">
      <w:pPr>
        <w:pStyle w:val="B2"/>
      </w:pPr>
      <w:r w:rsidRPr="00A15DCB">
        <w:t>2&gt;</w:t>
      </w:r>
      <w:r w:rsidRPr="00A15DCB">
        <w:tab/>
        <w:t xml:space="preserve">else if the CCCH SDU was included in Msg3 and the PDCCH transmission is addressed to its </w:t>
      </w:r>
      <w:r w:rsidRPr="00A15DCB">
        <w:rPr>
          <w:i/>
        </w:rPr>
        <w:t>TEMPORARY_C-RNTI</w:t>
      </w:r>
      <w:r w:rsidRPr="00A15DCB">
        <w:t>:</w:t>
      </w:r>
    </w:p>
    <w:p w14:paraId="6DF6CBE7" w14:textId="77777777" w:rsidR="00CA10DB" w:rsidRPr="00A15DCB" w:rsidRDefault="00CA10DB" w:rsidP="00CA10DB">
      <w:pPr>
        <w:pStyle w:val="B3"/>
      </w:pPr>
      <w:r w:rsidRPr="00A15DCB">
        <w:lastRenderedPageBreak/>
        <w:t>3&gt;</w:t>
      </w:r>
      <w:r w:rsidRPr="00A15DCB">
        <w:tab/>
        <w:t>if the MAC PDU is successfully decoded:</w:t>
      </w:r>
    </w:p>
    <w:p w14:paraId="2FF94478" w14:textId="77777777" w:rsidR="00CA10DB" w:rsidRPr="00A15DCB" w:rsidRDefault="00CA10DB" w:rsidP="00CA10DB">
      <w:pPr>
        <w:pStyle w:val="B4"/>
      </w:pPr>
      <w:r w:rsidRPr="00A15DCB">
        <w:t>4&gt;</w:t>
      </w:r>
      <w:r w:rsidRPr="00A15DCB">
        <w:tab/>
        <w:t xml:space="preserve">stop </w:t>
      </w:r>
      <w:r w:rsidRPr="00A15DCB">
        <w:rPr>
          <w:i/>
        </w:rPr>
        <w:t>ra-ContentionResolutionTimer</w:t>
      </w:r>
      <w:r w:rsidRPr="00A15DCB">
        <w:t>;</w:t>
      </w:r>
    </w:p>
    <w:p w14:paraId="08C48AA3" w14:textId="77777777" w:rsidR="00CA10DB" w:rsidRPr="00A15DCB" w:rsidRDefault="00CA10DB" w:rsidP="00CA10DB">
      <w:pPr>
        <w:pStyle w:val="B4"/>
      </w:pPr>
      <w:r w:rsidRPr="00A15DCB">
        <w:t>4&gt;</w:t>
      </w:r>
      <w:r w:rsidRPr="00A15DCB">
        <w:tab/>
        <w:t>if the MAC PDU contains a UE Contention Resolution Identity MAC CE; and</w:t>
      </w:r>
    </w:p>
    <w:p w14:paraId="770736EC" w14:textId="77777777" w:rsidR="00CA10DB" w:rsidRPr="00A15DCB" w:rsidRDefault="00CA10DB" w:rsidP="00CA10DB">
      <w:pPr>
        <w:pStyle w:val="B4"/>
      </w:pPr>
      <w:r w:rsidRPr="00A15DCB">
        <w:t>4&gt;</w:t>
      </w:r>
      <w:r w:rsidRPr="00A15DCB">
        <w:tab/>
        <w:t>if the UE Contention Resolution Identity in the MAC CE matches the CCCH SDU transmitted in Msg3:</w:t>
      </w:r>
    </w:p>
    <w:p w14:paraId="6AD30646" w14:textId="77777777" w:rsidR="00CA10DB" w:rsidRPr="00A15DCB" w:rsidRDefault="00CA10DB" w:rsidP="00CA10DB">
      <w:pPr>
        <w:pStyle w:val="B5"/>
      </w:pPr>
      <w:r w:rsidRPr="00A15DCB">
        <w:t>5&gt;</w:t>
      </w:r>
      <w:r w:rsidRPr="00A15DCB">
        <w:tab/>
        <w:t>consider this Contention Resolution successful and finish the disassembly and demultiplexing of the MAC PDU;</w:t>
      </w:r>
    </w:p>
    <w:p w14:paraId="3CA4A616" w14:textId="77777777" w:rsidR="00CA10DB" w:rsidRPr="00A15DCB" w:rsidRDefault="00CA10DB" w:rsidP="00CA10DB">
      <w:pPr>
        <w:pStyle w:val="B5"/>
      </w:pPr>
      <w:r w:rsidRPr="00A15DCB">
        <w:t>5&gt;</w:t>
      </w:r>
      <w:r w:rsidRPr="00A15DCB">
        <w:tab/>
        <w:t>if this Random Access procedure was initiated for SI request:</w:t>
      </w:r>
    </w:p>
    <w:p w14:paraId="1384812C" w14:textId="77777777" w:rsidR="00CA10DB" w:rsidRPr="00A15DCB" w:rsidRDefault="00CA10DB" w:rsidP="00CA10DB">
      <w:pPr>
        <w:pStyle w:val="B6"/>
        <w:rPr>
          <w:lang w:eastAsia="ko-KR"/>
        </w:rPr>
      </w:pPr>
      <w:r w:rsidRPr="00A15DCB">
        <w:rPr>
          <w:lang w:eastAsia="ko-KR"/>
        </w:rPr>
        <w:t>6&gt;</w:t>
      </w:r>
      <w:r w:rsidRPr="00A15DCB">
        <w:rPr>
          <w:lang w:eastAsia="ko-KR"/>
        </w:rPr>
        <w:tab/>
        <w:t>indicate the reception of an acknowledgement for SI request to upper layers.</w:t>
      </w:r>
    </w:p>
    <w:p w14:paraId="5D5C2D07" w14:textId="77777777" w:rsidR="00CA10DB" w:rsidRPr="00A15DCB" w:rsidRDefault="00CA10DB" w:rsidP="00CA10DB">
      <w:pPr>
        <w:pStyle w:val="B5"/>
      </w:pPr>
      <w:r w:rsidRPr="00A15DCB">
        <w:t>5&gt;</w:t>
      </w:r>
      <w:r w:rsidRPr="00A15DCB">
        <w:tab/>
        <w:t>else:</w:t>
      </w:r>
    </w:p>
    <w:p w14:paraId="343860A7" w14:textId="77777777" w:rsidR="00CA10DB" w:rsidRPr="00A15DCB" w:rsidRDefault="00CA10DB" w:rsidP="00CA10DB">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71E0AADA" w14:textId="77777777" w:rsidR="00CA10DB" w:rsidRPr="00A15DCB" w:rsidRDefault="00CA10DB" w:rsidP="00CA10DB">
      <w:pPr>
        <w:pStyle w:val="B5"/>
      </w:pPr>
      <w:r w:rsidRPr="00A15DCB">
        <w:t>5&gt;</w:t>
      </w:r>
      <w:r w:rsidRPr="00A15DCB">
        <w:tab/>
        <w:t xml:space="preserve">discard the </w:t>
      </w:r>
      <w:r w:rsidRPr="00A15DCB">
        <w:rPr>
          <w:i/>
        </w:rPr>
        <w:t>TEMPORARY_C-RNTI</w:t>
      </w:r>
      <w:r w:rsidRPr="00A15DCB">
        <w:t>;</w:t>
      </w:r>
    </w:p>
    <w:p w14:paraId="53075246" w14:textId="77777777" w:rsidR="00CA10DB" w:rsidRPr="00A15DCB" w:rsidRDefault="00CA10DB" w:rsidP="00CA10DB">
      <w:pPr>
        <w:pStyle w:val="B5"/>
      </w:pPr>
      <w:r w:rsidRPr="00A15DCB">
        <w:t>5&gt;</w:t>
      </w:r>
      <w:r w:rsidRPr="00A15DCB">
        <w:tab/>
        <w:t>consider this Random Access procedure successfully completed.</w:t>
      </w:r>
    </w:p>
    <w:p w14:paraId="5AEC229E" w14:textId="77777777" w:rsidR="00CA10DB" w:rsidRPr="00A15DCB" w:rsidRDefault="00CA10DB" w:rsidP="00CA10DB">
      <w:pPr>
        <w:pStyle w:val="B4"/>
      </w:pPr>
      <w:r w:rsidRPr="00A15DCB">
        <w:t>4&gt;</w:t>
      </w:r>
      <w:r w:rsidRPr="00A15DCB">
        <w:tab/>
        <w:t>else</w:t>
      </w:r>
      <w:r w:rsidR="00C86364" w:rsidRPr="00A15DCB">
        <w:rPr>
          <w:lang w:eastAsia="ko-KR"/>
        </w:rPr>
        <w:t>:</w:t>
      </w:r>
    </w:p>
    <w:p w14:paraId="2FF8E369" w14:textId="77777777" w:rsidR="00CA10DB" w:rsidRPr="00A15DCB" w:rsidRDefault="00CA10DB" w:rsidP="00CA10DB">
      <w:pPr>
        <w:pStyle w:val="B5"/>
      </w:pPr>
      <w:r w:rsidRPr="00A15DCB">
        <w:t>5&gt;</w:t>
      </w:r>
      <w:r w:rsidRPr="00A15DCB">
        <w:tab/>
        <w:t xml:space="preserve">discard the </w:t>
      </w:r>
      <w:r w:rsidRPr="00A15DCB">
        <w:rPr>
          <w:i/>
        </w:rPr>
        <w:t>TEMPORARY_C-RNTI</w:t>
      </w:r>
      <w:r w:rsidRPr="00A15DCB">
        <w:t>;</w:t>
      </w:r>
    </w:p>
    <w:p w14:paraId="7A390F14" w14:textId="77777777" w:rsidR="00CA10DB" w:rsidRPr="00A15DCB" w:rsidRDefault="00CA10DB" w:rsidP="00CA10DB">
      <w:pPr>
        <w:pStyle w:val="B5"/>
      </w:pPr>
      <w:r w:rsidRPr="00A15DCB">
        <w:t>5&gt;</w:t>
      </w:r>
      <w:r w:rsidRPr="00A15DCB">
        <w:tab/>
        <w:t>consider this Contention Resolution not successful and discard the successfully decoded MAC PDU.</w:t>
      </w:r>
    </w:p>
    <w:p w14:paraId="7A046D98" w14:textId="77777777" w:rsidR="00CA10DB" w:rsidRPr="00A15DCB" w:rsidRDefault="00CA10DB" w:rsidP="00CA10DB">
      <w:pPr>
        <w:pStyle w:val="B1"/>
      </w:pPr>
      <w:r w:rsidRPr="00A15DCB">
        <w:t>1&gt;</w:t>
      </w:r>
      <w:r w:rsidRPr="00A15DCB">
        <w:tab/>
        <w:t xml:space="preserve">if </w:t>
      </w:r>
      <w:r w:rsidRPr="00A15DCB">
        <w:rPr>
          <w:i/>
        </w:rPr>
        <w:t>ra-ContentionResolutionTimer</w:t>
      </w:r>
      <w:r w:rsidRPr="00A15DCB">
        <w:t xml:space="preserve"> expires:</w:t>
      </w:r>
    </w:p>
    <w:p w14:paraId="16ED5FD3" w14:textId="77777777" w:rsidR="00CA10DB" w:rsidRPr="00A15DCB" w:rsidRDefault="00CA10DB" w:rsidP="00CA10DB">
      <w:pPr>
        <w:pStyle w:val="B2"/>
      </w:pPr>
      <w:r w:rsidRPr="00A15DCB">
        <w:t>2&gt;</w:t>
      </w:r>
      <w:r w:rsidRPr="00A15DCB">
        <w:tab/>
        <w:t xml:space="preserve">discard the </w:t>
      </w:r>
      <w:r w:rsidRPr="00A15DCB">
        <w:rPr>
          <w:i/>
        </w:rPr>
        <w:t>TEMPORARY_C-RNTI</w:t>
      </w:r>
      <w:r w:rsidRPr="00A15DCB">
        <w:t>;</w:t>
      </w:r>
    </w:p>
    <w:p w14:paraId="2B81E204" w14:textId="77777777" w:rsidR="00CA10DB" w:rsidRPr="00A15DCB" w:rsidRDefault="00CA10DB" w:rsidP="00CA10DB">
      <w:pPr>
        <w:pStyle w:val="B2"/>
      </w:pPr>
      <w:r w:rsidRPr="00A15DCB">
        <w:t>2&gt;</w:t>
      </w:r>
      <w:r w:rsidRPr="00A15DCB">
        <w:tab/>
        <w:t>consider the Contention Resolution not successful.</w:t>
      </w:r>
    </w:p>
    <w:p w14:paraId="30C88E6B" w14:textId="77777777" w:rsidR="00CA10DB" w:rsidRPr="00A15DCB" w:rsidRDefault="00CA10DB" w:rsidP="00CA10DB">
      <w:pPr>
        <w:pStyle w:val="B1"/>
      </w:pPr>
      <w:r w:rsidRPr="00A15DCB">
        <w:t>1&gt;</w:t>
      </w:r>
      <w:r w:rsidRPr="00A15DCB">
        <w:tab/>
        <w:t>if the Contention Resolution is considered not successful:</w:t>
      </w:r>
    </w:p>
    <w:p w14:paraId="190C65FB" w14:textId="77777777" w:rsidR="00CA10DB" w:rsidRPr="00A15DCB" w:rsidRDefault="00CA10DB" w:rsidP="00CA10DB">
      <w:pPr>
        <w:pStyle w:val="B2"/>
      </w:pPr>
      <w:r w:rsidRPr="00A15DCB">
        <w:t>2&gt;</w:t>
      </w:r>
      <w:r w:rsidRPr="00A15DCB">
        <w:tab/>
        <w:t>flush the HARQ buffer used for transmission of the MAC PDU in the Msg3 buffer;</w:t>
      </w:r>
    </w:p>
    <w:p w14:paraId="0BB11020" w14:textId="77777777" w:rsidR="00CA10DB" w:rsidRPr="00A15DCB" w:rsidRDefault="00CA10DB" w:rsidP="00CA10DB">
      <w:pPr>
        <w:pStyle w:val="B2"/>
      </w:pPr>
      <w:r w:rsidRPr="00A15DCB">
        <w:t>2&gt;</w:t>
      </w:r>
      <w:r w:rsidRPr="00A15DCB">
        <w:tab/>
        <w:t xml:space="preserve">increment </w:t>
      </w:r>
      <w:r w:rsidRPr="00A15DCB">
        <w:rPr>
          <w:i/>
        </w:rPr>
        <w:t>PREAMBLE_TRANSMISSION_COUNTER</w:t>
      </w:r>
      <w:r w:rsidRPr="00A15DCB">
        <w:t xml:space="preserve"> by 1;</w:t>
      </w:r>
    </w:p>
    <w:p w14:paraId="22C4491C" w14:textId="77777777" w:rsidR="00CA10DB" w:rsidRPr="00A15DCB" w:rsidRDefault="00CA10DB" w:rsidP="00CA10D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5F357476" w14:textId="77777777" w:rsidR="00CA10DB" w:rsidRPr="00A15DCB" w:rsidRDefault="00CA10DB" w:rsidP="00CA10DB">
      <w:pPr>
        <w:pStyle w:val="B3"/>
      </w:pPr>
      <w:r w:rsidRPr="00A15DCB">
        <w:t>3&gt;</w:t>
      </w:r>
      <w:r w:rsidRPr="00A15DCB">
        <w:tab/>
        <w:t>indicate a Random Access problem to upper layers.</w:t>
      </w:r>
    </w:p>
    <w:p w14:paraId="20C1C309" w14:textId="77777777" w:rsidR="00CA10DB" w:rsidRPr="00A15DCB" w:rsidRDefault="00CA10DB" w:rsidP="00CA10DB">
      <w:pPr>
        <w:pStyle w:val="B3"/>
      </w:pPr>
      <w:r w:rsidRPr="00A15DCB">
        <w:t>3&gt;</w:t>
      </w:r>
      <w:r w:rsidRPr="00A15DCB">
        <w:tab/>
        <w:t>if this Random Access procedure was triggered for SI request:</w:t>
      </w:r>
    </w:p>
    <w:p w14:paraId="446406E3" w14:textId="77777777" w:rsidR="00CA10DB" w:rsidRPr="00A15DCB" w:rsidRDefault="00CA10DB" w:rsidP="00CA10DB">
      <w:pPr>
        <w:pStyle w:val="B4"/>
      </w:pPr>
      <w:r w:rsidRPr="00A15DCB">
        <w:t>4&gt;</w:t>
      </w:r>
      <w:r w:rsidRPr="00A15DCB">
        <w:tab/>
        <w:t>consider the Random Access procedure unsuccessfully completed.</w:t>
      </w:r>
    </w:p>
    <w:p w14:paraId="4C690B67" w14:textId="77777777" w:rsidR="00CA10DB" w:rsidRPr="00A15DCB" w:rsidRDefault="00CA10DB" w:rsidP="00CA10DB">
      <w:pPr>
        <w:pStyle w:val="B2"/>
      </w:pPr>
      <w:r w:rsidRPr="00A15DCB">
        <w:t>2&gt;</w:t>
      </w:r>
      <w:r w:rsidRPr="00A15DCB">
        <w:tab/>
        <w:t>if the Random Access procedure is not completed:</w:t>
      </w:r>
    </w:p>
    <w:p w14:paraId="74E75F8F" w14:textId="77777777" w:rsidR="00CA10DB" w:rsidRPr="00A15DCB" w:rsidRDefault="00CA10DB" w:rsidP="00CA10DB">
      <w:pPr>
        <w:pStyle w:val="B3"/>
      </w:pPr>
      <w:r w:rsidRPr="00A15DCB">
        <w:t>3&gt;</w:t>
      </w:r>
      <w:r w:rsidRPr="00A15DCB">
        <w:tab/>
        <w:t xml:space="preserve">select a random backoff time according to a uniform distribution between 0 and the </w:t>
      </w:r>
      <w:r w:rsidRPr="00A15DCB">
        <w:rPr>
          <w:i/>
        </w:rPr>
        <w:t>PREAMBLE_BACKOFF</w:t>
      </w:r>
      <w:r w:rsidRPr="00A15DCB">
        <w:t>;</w:t>
      </w:r>
    </w:p>
    <w:p w14:paraId="6B49D56D" w14:textId="77777777" w:rsidR="00CA10DB" w:rsidRPr="00A15DCB" w:rsidRDefault="00CA10DB" w:rsidP="00CA10DB">
      <w:pPr>
        <w:pStyle w:val="B3"/>
      </w:pPr>
      <w:r w:rsidRPr="00A15DCB">
        <w:t>3&gt;</w:t>
      </w:r>
      <w:r w:rsidRPr="00A15DCB">
        <w:tab/>
      </w:r>
      <w:r w:rsidR="00C86364" w:rsidRPr="00A15DCB">
        <w:rPr>
          <w:lang w:eastAsia="ko-KR"/>
        </w:rPr>
        <w:t>if</w:t>
      </w:r>
      <w:r w:rsidRPr="00A15DCB">
        <w:t xml:space="preserve"> the </w:t>
      </w:r>
      <w:r w:rsidR="00C86364" w:rsidRPr="00A15DCB">
        <w:rPr>
          <w:lang w:eastAsia="ko-KR"/>
        </w:rPr>
        <w:t>criteria (as defined in subclause 5.1.2) to select contention-free</w:t>
      </w:r>
      <w:r w:rsidRPr="00A15DCB">
        <w:t xml:space="preserve"> Random Access </w:t>
      </w:r>
      <w:r w:rsidR="00C86364" w:rsidRPr="00A15DCB">
        <w:rPr>
          <w:lang w:eastAsia="ko-KR"/>
        </w:rPr>
        <w:t>Resources is met during</w:t>
      </w:r>
      <w:r w:rsidRPr="00A15DCB">
        <w:t xml:space="preserve"> the backoff time</w:t>
      </w:r>
      <w:r w:rsidR="00C86364" w:rsidRPr="00A15DCB">
        <w:rPr>
          <w:lang w:eastAsia="ko-KR"/>
        </w:rPr>
        <w:t>:</w:t>
      </w:r>
    </w:p>
    <w:p w14:paraId="0A8DA6C5" w14:textId="77777777" w:rsidR="00CA10DB" w:rsidRPr="00A15DCB" w:rsidRDefault="00CA10DB" w:rsidP="00CA10DB">
      <w:pPr>
        <w:pStyle w:val="B3"/>
      </w:pPr>
      <w:r w:rsidRPr="00A15DCB">
        <w:t>3&gt;</w:t>
      </w:r>
      <w:r w:rsidRPr="00A15DCB">
        <w:tab/>
        <w:t>perform the Random Access Resource selection procedure (see subclause 5.1.2).</w:t>
      </w:r>
    </w:p>
    <w:p w14:paraId="774383E4" w14:textId="77777777" w:rsidR="00C86364" w:rsidRPr="00A15DCB" w:rsidRDefault="00C86364" w:rsidP="00C86364">
      <w:pPr>
        <w:ind w:left="1135" w:hanging="284"/>
        <w:rPr>
          <w:lang w:eastAsia="ko-KR"/>
        </w:rPr>
      </w:pPr>
      <w:r w:rsidRPr="00A15DCB">
        <w:rPr>
          <w:lang w:eastAsia="ko-KR"/>
        </w:rPr>
        <w:t>3&gt;</w:t>
      </w:r>
      <w:r w:rsidRPr="00A15DCB">
        <w:rPr>
          <w:lang w:eastAsia="ko-KR"/>
        </w:rPr>
        <w:tab/>
        <w:t>else:</w:t>
      </w:r>
    </w:p>
    <w:p w14:paraId="7427C819" w14:textId="77777777" w:rsidR="00C86364" w:rsidRPr="00A15DCB" w:rsidRDefault="00C86364" w:rsidP="00C86364">
      <w:pPr>
        <w:ind w:left="1418" w:hanging="284"/>
        <w:rPr>
          <w:lang w:eastAsia="ko-KR"/>
        </w:rPr>
      </w:pPr>
      <w:r w:rsidRPr="00A15DCB">
        <w:rPr>
          <w:lang w:eastAsia="ko-KR"/>
        </w:rPr>
        <w:t>4&gt;</w:t>
      </w:r>
      <w:r w:rsidRPr="00A15DCB">
        <w:rPr>
          <w:lang w:eastAsia="ko-KR"/>
        </w:rPr>
        <w:tab/>
        <w:t>perform the Random Access Resource selection procedure (see subclause 5.1.2) after the backoff time.</w:t>
      </w:r>
    </w:p>
    <w:p w14:paraId="3534541B" w14:textId="77777777" w:rsidR="00CA10DB" w:rsidRPr="00A15DCB" w:rsidRDefault="00CA10DB" w:rsidP="00CA10DB">
      <w:r w:rsidRPr="00A15DCB">
        <w:t>[TS 38.321, clause 5.2]</w:t>
      </w:r>
    </w:p>
    <w:p w14:paraId="338B4E60" w14:textId="77777777" w:rsidR="00CA10DB" w:rsidRPr="00A15DCB" w:rsidRDefault="00CA10DB" w:rsidP="00CA10DB">
      <w:r w:rsidRPr="00A15DCB">
        <w:lastRenderedPageBreak/>
        <w:t>RRC configures the following parameters for the maintenance of UL time alignment:</w:t>
      </w:r>
    </w:p>
    <w:p w14:paraId="024A860E" w14:textId="77777777" w:rsidR="00CA10DB" w:rsidRPr="00A15DCB" w:rsidRDefault="00CA10DB" w:rsidP="00CA10DB">
      <w:pPr>
        <w:pStyle w:val="B1"/>
      </w:pPr>
      <w:r w:rsidRPr="00A15DCB">
        <w:t>-</w:t>
      </w:r>
      <w:r w:rsidRPr="00A15DCB">
        <w:tab/>
      </w:r>
      <w:r w:rsidRPr="00A15DCB">
        <w:rPr>
          <w:i/>
        </w:rPr>
        <w:t>timeAlignmentTimer</w:t>
      </w:r>
      <w:r w:rsidRPr="00A15DCB">
        <w:t xml:space="preserve"> (per TAG) which controls how long the MAC entity considers the Serving Cells belonging to the associated TAG to be uplink time aligned.</w:t>
      </w:r>
    </w:p>
    <w:p w14:paraId="00057E03" w14:textId="77777777" w:rsidR="00CA10DB" w:rsidRPr="00A15DCB" w:rsidRDefault="00CA10DB" w:rsidP="00CA10DB">
      <w:r w:rsidRPr="00A15DCB">
        <w:t>The MAC entity shall:</w:t>
      </w:r>
    </w:p>
    <w:p w14:paraId="6DBFF209" w14:textId="77777777" w:rsidR="00CA10DB" w:rsidRPr="00A15DCB" w:rsidRDefault="00CA10DB" w:rsidP="00CA10DB">
      <w:pPr>
        <w:pStyle w:val="B1"/>
      </w:pPr>
      <w:r w:rsidRPr="00A15DCB">
        <w:t>1&gt;</w:t>
      </w:r>
      <w:r w:rsidRPr="00A15DCB">
        <w:tab/>
        <w:t>when a Timing Advance Command MAC CE is received, and if an N</w:t>
      </w:r>
      <w:r w:rsidRPr="00A15DCB">
        <w:rPr>
          <w:vertAlign w:val="subscript"/>
        </w:rPr>
        <w:t>TA</w:t>
      </w:r>
      <w:r w:rsidRPr="00A15DCB">
        <w:t xml:space="preserve"> (as defined in TS 38.211 [8]) has been maintained with the indicated TAG:</w:t>
      </w:r>
    </w:p>
    <w:p w14:paraId="77B535E7" w14:textId="77777777" w:rsidR="00CA10DB" w:rsidRPr="00A15DCB" w:rsidRDefault="00CA10DB" w:rsidP="00CA10DB">
      <w:pPr>
        <w:pStyle w:val="B2"/>
      </w:pPr>
      <w:r w:rsidRPr="00A15DCB">
        <w:t>2&gt;</w:t>
      </w:r>
      <w:r w:rsidRPr="00A15DCB">
        <w:tab/>
        <w:t>apply the Timing Advance Command for the indicated TAG;</w:t>
      </w:r>
    </w:p>
    <w:p w14:paraId="7DE1CAE3" w14:textId="77777777" w:rsidR="00CA10DB" w:rsidRPr="00A15DCB" w:rsidRDefault="00CA10DB" w:rsidP="00CA10DB">
      <w:pPr>
        <w:pStyle w:val="B2"/>
      </w:pPr>
      <w:r w:rsidRPr="00A15DCB">
        <w:t>2&gt;</w:t>
      </w:r>
      <w:r w:rsidRPr="00A15DCB">
        <w:tab/>
        <w:t xml:space="preserve">start or restart the </w:t>
      </w:r>
      <w:r w:rsidRPr="00A15DCB">
        <w:rPr>
          <w:i/>
        </w:rPr>
        <w:t>timeAlignmentTimer</w:t>
      </w:r>
      <w:r w:rsidRPr="00A15DCB">
        <w:t xml:space="preserve"> associated with the indicated TAG.</w:t>
      </w:r>
    </w:p>
    <w:p w14:paraId="5A315CED" w14:textId="77777777" w:rsidR="00CA10DB" w:rsidRPr="00A15DCB" w:rsidRDefault="00CA10DB" w:rsidP="00CA10DB">
      <w:pPr>
        <w:pStyle w:val="B1"/>
      </w:pPr>
      <w:r w:rsidRPr="00A15DCB">
        <w:t>1&gt;</w:t>
      </w:r>
      <w:r w:rsidRPr="00A15DCB">
        <w:tab/>
        <w:t>when a Timing Advance Command is received in a Random Access Response message for a Serving Cell belonging to a TAG:</w:t>
      </w:r>
    </w:p>
    <w:p w14:paraId="32C6D0AE" w14:textId="77777777" w:rsidR="00CA10DB" w:rsidRPr="00A15DCB" w:rsidRDefault="00CA10DB" w:rsidP="00CA10DB">
      <w:pPr>
        <w:pStyle w:val="B2"/>
      </w:pPr>
      <w:r w:rsidRPr="00A15DCB">
        <w:t>2&gt;</w:t>
      </w:r>
      <w:r w:rsidRPr="00A15DCB">
        <w:tab/>
        <w:t>if the Random Access Preamble was not selected by the MAC entity among the contention-based Random Access Preamble:</w:t>
      </w:r>
    </w:p>
    <w:p w14:paraId="10408239" w14:textId="77777777" w:rsidR="00CA10DB" w:rsidRPr="00A15DCB" w:rsidRDefault="00CA10DB" w:rsidP="00CA10DB">
      <w:pPr>
        <w:pStyle w:val="B3"/>
      </w:pPr>
      <w:r w:rsidRPr="00A15DCB">
        <w:t>3&gt;</w:t>
      </w:r>
      <w:r w:rsidRPr="00A15DCB">
        <w:tab/>
        <w:t>apply the Timing Advance Command for this TAG;</w:t>
      </w:r>
    </w:p>
    <w:p w14:paraId="15D08479" w14:textId="77777777" w:rsidR="00CA10DB" w:rsidRPr="00A15DCB" w:rsidRDefault="00CA10DB" w:rsidP="00CA10DB">
      <w:pPr>
        <w:pStyle w:val="B3"/>
      </w:pPr>
      <w:r w:rsidRPr="00A15DCB">
        <w:t>3&gt;</w:t>
      </w:r>
      <w:r w:rsidRPr="00A15DCB">
        <w:tab/>
        <w:t xml:space="preserve">start or restart the </w:t>
      </w:r>
      <w:r w:rsidRPr="00A15DCB">
        <w:rPr>
          <w:i/>
        </w:rPr>
        <w:t>timeAlignmentTimer</w:t>
      </w:r>
      <w:r w:rsidRPr="00A15DCB">
        <w:t xml:space="preserve"> associated with this TAG.</w:t>
      </w:r>
    </w:p>
    <w:p w14:paraId="7B76DF89" w14:textId="77777777" w:rsidR="00CA10DB" w:rsidRPr="00A15DCB" w:rsidRDefault="00CA10DB" w:rsidP="00CA10DB">
      <w:pPr>
        <w:pStyle w:val="B2"/>
      </w:pPr>
      <w:r w:rsidRPr="00A15DCB">
        <w:t>2&gt;</w:t>
      </w:r>
      <w:r w:rsidRPr="00A15DCB">
        <w:tab/>
        <w:t xml:space="preserve">else if the </w:t>
      </w:r>
      <w:r w:rsidRPr="00A15DCB">
        <w:rPr>
          <w:i/>
        </w:rPr>
        <w:t>timeAlignmentTimer</w:t>
      </w:r>
      <w:r w:rsidRPr="00A15DCB">
        <w:t xml:space="preserve"> associated with this TAG is not running:</w:t>
      </w:r>
    </w:p>
    <w:p w14:paraId="1A6A72D9" w14:textId="77777777" w:rsidR="00CA10DB" w:rsidRPr="00A15DCB" w:rsidRDefault="00CA10DB" w:rsidP="00CA10DB">
      <w:pPr>
        <w:pStyle w:val="B3"/>
      </w:pPr>
      <w:r w:rsidRPr="00A15DCB">
        <w:t>3&gt;</w:t>
      </w:r>
      <w:r w:rsidRPr="00A15DCB">
        <w:tab/>
        <w:t>apply the Timing Advance Command for this TAG;</w:t>
      </w:r>
    </w:p>
    <w:p w14:paraId="00C4ADDA" w14:textId="77777777" w:rsidR="00CA10DB" w:rsidRPr="00A15DCB" w:rsidRDefault="00CA10DB" w:rsidP="00CA10DB">
      <w:pPr>
        <w:pStyle w:val="B3"/>
      </w:pPr>
      <w:r w:rsidRPr="00A15DCB">
        <w:t>3&gt;</w:t>
      </w:r>
      <w:r w:rsidRPr="00A15DCB">
        <w:tab/>
        <w:t xml:space="preserve">start the </w:t>
      </w:r>
      <w:r w:rsidRPr="00A15DCB">
        <w:rPr>
          <w:i/>
        </w:rPr>
        <w:t>timeAlignmentTimer</w:t>
      </w:r>
      <w:r w:rsidRPr="00A15DCB">
        <w:t xml:space="preserve"> associated with this TAG;</w:t>
      </w:r>
    </w:p>
    <w:p w14:paraId="144E2E75" w14:textId="77777777" w:rsidR="00CA10DB" w:rsidRPr="00A15DCB" w:rsidRDefault="00CA10DB" w:rsidP="00CA10DB">
      <w:pPr>
        <w:pStyle w:val="B3"/>
      </w:pPr>
      <w:r w:rsidRPr="00A15DCB">
        <w:t>3&gt;</w:t>
      </w:r>
      <w:r w:rsidRPr="00A15DCB">
        <w:tab/>
        <w:t>when the Contention Resolution is considered not successful as described in subclause 5.1.5; or</w:t>
      </w:r>
    </w:p>
    <w:p w14:paraId="16590311" w14:textId="77777777" w:rsidR="00CA10DB" w:rsidRPr="00A15DCB" w:rsidRDefault="00CA10DB" w:rsidP="00CA10DB">
      <w:pPr>
        <w:pStyle w:val="B3"/>
      </w:pPr>
      <w:r w:rsidRPr="00A15DCB">
        <w:t>3&gt;</w:t>
      </w:r>
      <w:r w:rsidRPr="00A15DCB">
        <w:tab/>
        <w:t>when the Contention Resolution is considered successful for SI request as described in subclause 5.1.5, after transmitting HARQ feedback for MAC PDU including UE Contention Resolution Identity MAC CE:</w:t>
      </w:r>
    </w:p>
    <w:p w14:paraId="6FD769DE" w14:textId="77777777" w:rsidR="00CA10DB" w:rsidRPr="00A15DCB" w:rsidRDefault="00CA10DB" w:rsidP="00CA10DB">
      <w:pPr>
        <w:pStyle w:val="B4"/>
      </w:pPr>
      <w:r w:rsidRPr="00A15DCB">
        <w:t>4&gt;</w:t>
      </w:r>
      <w:r w:rsidRPr="00A15DCB">
        <w:tab/>
        <w:t xml:space="preserve">stop </w:t>
      </w:r>
      <w:r w:rsidRPr="00A15DCB">
        <w:rPr>
          <w:i/>
        </w:rPr>
        <w:t>timeAlignmentTimer</w:t>
      </w:r>
      <w:r w:rsidRPr="00A15DCB">
        <w:t xml:space="preserve"> associated with this TAG.</w:t>
      </w:r>
    </w:p>
    <w:p w14:paraId="3605652B" w14:textId="77777777" w:rsidR="00CA10DB" w:rsidRPr="00A15DCB" w:rsidRDefault="00CA10DB" w:rsidP="00CA10DB">
      <w:pPr>
        <w:pStyle w:val="B2"/>
      </w:pPr>
      <w:r w:rsidRPr="00A15DCB">
        <w:t>2&gt;</w:t>
      </w:r>
      <w:r w:rsidRPr="00A15DCB">
        <w:tab/>
        <w:t>else:</w:t>
      </w:r>
    </w:p>
    <w:p w14:paraId="0806FA11" w14:textId="77777777" w:rsidR="00CA10DB" w:rsidRPr="00A15DCB" w:rsidRDefault="00CA10DB" w:rsidP="00CA10DB">
      <w:pPr>
        <w:pStyle w:val="B3"/>
      </w:pPr>
      <w:r w:rsidRPr="00A15DCB">
        <w:t>3&gt;</w:t>
      </w:r>
      <w:r w:rsidRPr="00A15DCB">
        <w:tab/>
        <w:t>ignore the received Timing Advance Command.</w:t>
      </w:r>
    </w:p>
    <w:p w14:paraId="0EB410AE" w14:textId="77777777" w:rsidR="00CA10DB" w:rsidRPr="00A15DCB" w:rsidRDefault="00CA10DB" w:rsidP="00CA10DB">
      <w:pPr>
        <w:pStyle w:val="B1"/>
      </w:pPr>
      <w:r w:rsidRPr="00A15DCB">
        <w:t>1&gt;</w:t>
      </w:r>
      <w:r w:rsidRPr="00A15DCB">
        <w:tab/>
        <w:t xml:space="preserve">when a </w:t>
      </w:r>
      <w:r w:rsidRPr="00A15DCB">
        <w:rPr>
          <w:i/>
        </w:rPr>
        <w:t>timeAlignmentTimer</w:t>
      </w:r>
      <w:r w:rsidRPr="00A15DCB">
        <w:t xml:space="preserve"> expires:</w:t>
      </w:r>
    </w:p>
    <w:p w14:paraId="2CF0A706" w14:textId="77777777" w:rsidR="00CA10DB" w:rsidRPr="00A15DCB" w:rsidRDefault="00CA10DB" w:rsidP="00CA10DB">
      <w:pPr>
        <w:pStyle w:val="B2"/>
      </w:pPr>
      <w:r w:rsidRPr="00A15DCB">
        <w:t>2&gt;</w:t>
      </w:r>
      <w:r w:rsidRPr="00A15DCB">
        <w:tab/>
        <w:t xml:space="preserve">if the </w:t>
      </w:r>
      <w:r w:rsidRPr="00A15DCB">
        <w:rPr>
          <w:i/>
          <w:iCs/>
        </w:rPr>
        <w:t>timeAlignmentTimer</w:t>
      </w:r>
      <w:r w:rsidRPr="00A15DCB">
        <w:t xml:space="preserve"> is associated with the PTAG:</w:t>
      </w:r>
    </w:p>
    <w:p w14:paraId="2744536B" w14:textId="77777777" w:rsidR="00CA10DB" w:rsidRPr="00A15DCB" w:rsidRDefault="00CA10DB" w:rsidP="00CA10DB">
      <w:pPr>
        <w:pStyle w:val="B3"/>
      </w:pPr>
      <w:r w:rsidRPr="00A15DCB">
        <w:t>3&gt;</w:t>
      </w:r>
      <w:r w:rsidRPr="00A15DCB">
        <w:tab/>
        <w:t>flush all HARQ buffers for all Serving Cells;</w:t>
      </w:r>
    </w:p>
    <w:p w14:paraId="0340F93B" w14:textId="77777777" w:rsidR="00CA10DB" w:rsidRPr="00A15DCB" w:rsidRDefault="00CA10DB" w:rsidP="00CA10DB">
      <w:pPr>
        <w:pStyle w:val="B3"/>
      </w:pPr>
      <w:r w:rsidRPr="00A15DCB">
        <w:t>3&gt;</w:t>
      </w:r>
      <w:r w:rsidRPr="00A15DCB">
        <w:tab/>
        <w:t>notify RRC to release PUCCH for all Serving Cells, if configured;</w:t>
      </w:r>
    </w:p>
    <w:p w14:paraId="6EA5F93D" w14:textId="77777777" w:rsidR="00CA10DB" w:rsidRPr="00A15DCB" w:rsidRDefault="00CA10DB" w:rsidP="00CA10DB">
      <w:pPr>
        <w:pStyle w:val="B3"/>
      </w:pPr>
      <w:r w:rsidRPr="00A15DCB">
        <w:t>3&gt;</w:t>
      </w:r>
      <w:r w:rsidRPr="00A15DCB">
        <w:tab/>
        <w:t>notify RRC to release SRS for all Serving Cells, if configured;</w:t>
      </w:r>
    </w:p>
    <w:p w14:paraId="70578AD3" w14:textId="77777777" w:rsidR="00CA10DB" w:rsidRPr="00A15DCB" w:rsidRDefault="00CA10DB" w:rsidP="00CA10DB">
      <w:pPr>
        <w:pStyle w:val="B3"/>
      </w:pPr>
      <w:r w:rsidRPr="00A15DCB">
        <w:t>3&gt;</w:t>
      </w:r>
      <w:r w:rsidRPr="00A15DCB">
        <w:tab/>
        <w:t>clear any configured downlink assignments and configured uplink grants;</w:t>
      </w:r>
    </w:p>
    <w:p w14:paraId="6975C68C" w14:textId="77777777" w:rsidR="00C86364" w:rsidRPr="00A15DCB" w:rsidRDefault="00C86364" w:rsidP="00C86364">
      <w:pPr>
        <w:ind w:left="1135" w:hanging="284"/>
      </w:pPr>
      <w:r w:rsidRPr="00A15DCB">
        <w:t>3&gt;</w:t>
      </w:r>
      <w:r w:rsidRPr="00A15DCB">
        <w:tab/>
        <w:t>clear any PUSCH resource for semi-persistent CSI reporting;</w:t>
      </w:r>
    </w:p>
    <w:p w14:paraId="664ED979" w14:textId="77777777" w:rsidR="00CA10DB" w:rsidRPr="00A15DCB" w:rsidRDefault="00CA10DB" w:rsidP="00CA10DB">
      <w:pPr>
        <w:pStyle w:val="B3"/>
      </w:pPr>
      <w:r w:rsidRPr="00A15DCB">
        <w:t>3&gt;</w:t>
      </w:r>
      <w:r w:rsidRPr="00A15DCB">
        <w:tab/>
        <w:t xml:space="preserve">consider all running </w:t>
      </w:r>
      <w:r w:rsidRPr="00A15DCB">
        <w:rPr>
          <w:i/>
        </w:rPr>
        <w:t>timeAlignmentTimer</w:t>
      </w:r>
      <w:r w:rsidRPr="00A15DCB">
        <w:t>s as expired;</w:t>
      </w:r>
    </w:p>
    <w:p w14:paraId="79F9F762" w14:textId="77777777" w:rsidR="00CA10DB" w:rsidRPr="00A15DCB" w:rsidRDefault="00CA10DB" w:rsidP="00CA10DB">
      <w:pPr>
        <w:pStyle w:val="B3"/>
      </w:pPr>
      <w:r w:rsidRPr="00A15DCB">
        <w:t>3&gt;</w:t>
      </w:r>
      <w:r w:rsidRPr="00A15DCB">
        <w:tab/>
        <w:t>maintain N</w:t>
      </w:r>
      <w:r w:rsidRPr="00A15DCB">
        <w:rPr>
          <w:vertAlign w:val="subscript"/>
        </w:rPr>
        <w:t>TA</w:t>
      </w:r>
      <w:r w:rsidRPr="00A15DCB">
        <w:t xml:space="preserve"> (defined in TS 38.211 [8]) of all TAGs.</w:t>
      </w:r>
    </w:p>
    <w:p w14:paraId="0594512F" w14:textId="77777777" w:rsidR="00CA10DB" w:rsidRPr="00A15DCB" w:rsidRDefault="00CA10DB" w:rsidP="00CA10DB">
      <w:pPr>
        <w:pStyle w:val="B2"/>
      </w:pPr>
      <w:r w:rsidRPr="00A15DCB">
        <w:t>2&gt;</w:t>
      </w:r>
      <w:r w:rsidRPr="00A15DCB">
        <w:tab/>
        <w:t xml:space="preserve">else if the </w:t>
      </w:r>
      <w:r w:rsidRPr="00A15DCB">
        <w:rPr>
          <w:i/>
        </w:rPr>
        <w:t>timeAlignmentTimer</w:t>
      </w:r>
      <w:r w:rsidRPr="00A15DCB">
        <w:t xml:space="preserve"> is associated with an STAG, then for all Serving Cells belonging to this TAG:</w:t>
      </w:r>
    </w:p>
    <w:p w14:paraId="25FB1ED0" w14:textId="77777777" w:rsidR="00CA10DB" w:rsidRPr="00A15DCB" w:rsidRDefault="00CA10DB" w:rsidP="00CA10DB">
      <w:pPr>
        <w:pStyle w:val="B3"/>
      </w:pPr>
      <w:r w:rsidRPr="00A15DCB">
        <w:t>3&gt;</w:t>
      </w:r>
      <w:r w:rsidRPr="00A15DCB">
        <w:tab/>
        <w:t>flush all HARQ buffers;</w:t>
      </w:r>
    </w:p>
    <w:p w14:paraId="2DD9E7E2" w14:textId="77777777" w:rsidR="00CA10DB" w:rsidRPr="00A15DCB" w:rsidRDefault="00CA10DB" w:rsidP="00CA10DB">
      <w:pPr>
        <w:pStyle w:val="B3"/>
      </w:pPr>
      <w:r w:rsidRPr="00A15DCB">
        <w:t>3&gt;</w:t>
      </w:r>
      <w:r w:rsidRPr="00A15DCB">
        <w:tab/>
        <w:t>notify RRC to release PUCCH, if configured;</w:t>
      </w:r>
    </w:p>
    <w:p w14:paraId="1BA1862C" w14:textId="77777777" w:rsidR="00CA10DB" w:rsidRPr="00A15DCB" w:rsidRDefault="00CA10DB" w:rsidP="00CA10DB">
      <w:pPr>
        <w:pStyle w:val="B3"/>
      </w:pPr>
      <w:r w:rsidRPr="00A15DCB">
        <w:t>3&gt;</w:t>
      </w:r>
      <w:r w:rsidRPr="00A15DCB">
        <w:tab/>
        <w:t>notify RRC to release SRS, if configured;</w:t>
      </w:r>
    </w:p>
    <w:p w14:paraId="1EA4FAE3" w14:textId="77777777" w:rsidR="00CA10DB" w:rsidRPr="00A15DCB" w:rsidRDefault="00CA10DB" w:rsidP="00CA10DB">
      <w:pPr>
        <w:pStyle w:val="B3"/>
      </w:pPr>
      <w:r w:rsidRPr="00A15DCB">
        <w:lastRenderedPageBreak/>
        <w:t>3&gt;</w:t>
      </w:r>
      <w:r w:rsidRPr="00A15DCB">
        <w:tab/>
        <w:t>clear any configured downlink assignments and configured uplink grants;</w:t>
      </w:r>
    </w:p>
    <w:p w14:paraId="3A399315" w14:textId="77777777" w:rsidR="00C86364" w:rsidRPr="00A15DCB" w:rsidRDefault="00C86364" w:rsidP="00C86364">
      <w:pPr>
        <w:ind w:left="1135" w:hanging="284"/>
        <w:rPr>
          <w:lang w:eastAsia="ko-KR"/>
        </w:rPr>
      </w:pPr>
      <w:r w:rsidRPr="00A15DCB">
        <w:rPr>
          <w:lang w:eastAsia="ko-KR"/>
        </w:rPr>
        <w:t>3&gt;</w:t>
      </w:r>
      <w:r w:rsidRPr="00A15DCB">
        <w:rPr>
          <w:lang w:eastAsia="ko-KR"/>
        </w:rPr>
        <w:tab/>
        <w:t>clear any PUSCH resource for semi-persistent CSI reporting;</w:t>
      </w:r>
    </w:p>
    <w:p w14:paraId="4DCC6472" w14:textId="77777777" w:rsidR="00CA10DB" w:rsidRPr="00A15DCB" w:rsidRDefault="00CA10DB" w:rsidP="00CA10DB">
      <w:pPr>
        <w:pStyle w:val="B3"/>
      </w:pPr>
      <w:r w:rsidRPr="00A15DCB">
        <w:t>3&gt;</w:t>
      </w:r>
      <w:r w:rsidRPr="00A15DCB">
        <w:tab/>
        <w:t>maintain N</w:t>
      </w:r>
      <w:r w:rsidRPr="00A15DCB">
        <w:rPr>
          <w:vertAlign w:val="subscript"/>
        </w:rPr>
        <w:t>TA</w:t>
      </w:r>
      <w:r w:rsidRPr="00A15DCB">
        <w:t xml:space="preserve"> (defined in TS 38.211 [8]) of this TAG.</w:t>
      </w:r>
    </w:p>
    <w:p w14:paraId="35363EC2" w14:textId="77777777" w:rsidR="00CA10DB" w:rsidRPr="00A15DCB" w:rsidRDefault="00CA10DB" w:rsidP="00CA10DB">
      <w:r w:rsidRPr="00A15DCB">
        <w:t xml:space="preserve">When the MAC entity </w:t>
      </w:r>
      <w:r w:rsidRPr="00A15DCB">
        <w:rPr>
          <w:lang w:eastAsia="zh-CN"/>
        </w:rPr>
        <w:t>stops</w:t>
      </w:r>
      <w:r w:rsidRPr="00A15DCB">
        <w:t xml:space="preserve"> uplink transmissions for an SCell </w:t>
      </w:r>
      <w:r w:rsidRPr="00A15DCB">
        <w:rPr>
          <w:lang w:eastAsia="zh-CN"/>
        </w:rPr>
        <w:t>due to the fact that</w:t>
      </w:r>
      <w:r w:rsidRPr="00A15DCB">
        <w:t xml:space="preserve"> the maximum uplink transmission timing difference between TAGs of the MAC entity or the maximum uplink transmission timing difference between TAGs of </w:t>
      </w:r>
      <w:r w:rsidRPr="00A15DCB">
        <w:rPr>
          <w:lang w:eastAsia="zh-CN"/>
        </w:rPr>
        <w:t xml:space="preserve">any </w:t>
      </w:r>
      <w:r w:rsidRPr="00A15DCB">
        <w:t xml:space="preserve">MAC entity </w:t>
      </w:r>
      <w:r w:rsidRPr="00A15DCB">
        <w:rPr>
          <w:lang w:eastAsia="zh-CN"/>
        </w:rPr>
        <w:t xml:space="preserve">of the UE </w:t>
      </w:r>
      <w:r w:rsidRPr="00A15DCB">
        <w:t xml:space="preserve">is exceeded, the MAC entity considers the </w:t>
      </w:r>
      <w:r w:rsidRPr="00A15DCB">
        <w:rPr>
          <w:i/>
          <w:iCs/>
        </w:rPr>
        <w:t>timeAlignmentTimer</w:t>
      </w:r>
      <w:r w:rsidRPr="00A15DCB">
        <w:t xml:space="preserve"> associated with the SCell as expired.</w:t>
      </w:r>
    </w:p>
    <w:p w14:paraId="7D126E0B" w14:textId="77777777" w:rsidR="00CA10DB" w:rsidRPr="00A15DCB" w:rsidRDefault="00CA10DB" w:rsidP="00CA10DB">
      <w:pPr>
        <w:rPr>
          <w:lang w:eastAsia="zh-TW"/>
        </w:rPr>
      </w:pPr>
      <w:r w:rsidRPr="00A15DCB">
        <w:rPr>
          <w:lang w:eastAsia="zh-CN"/>
        </w:rPr>
        <w:t xml:space="preserve">The MAC entity shall not perform any uplink transmission on a Serving Cell except the Random Access Preamble transmission when the </w:t>
      </w:r>
      <w:r w:rsidRPr="00A15DCB">
        <w:rPr>
          <w:i/>
        </w:rPr>
        <w:t>timeAlignmentTimer</w:t>
      </w:r>
      <w:r w:rsidRPr="00A15DCB">
        <w:t xml:space="preserve"> associated with the TAG to which this Serving Cell belongs</w:t>
      </w:r>
      <w:r w:rsidRPr="00A15DCB">
        <w:rPr>
          <w:lang w:eastAsia="zh-CN"/>
        </w:rPr>
        <w:t xml:space="preserve"> is not running. </w:t>
      </w:r>
      <w:r w:rsidRPr="00A15DCB">
        <w:rPr>
          <w:lang w:eastAsia="zh-TW"/>
        </w:rPr>
        <w:t xml:space="preserve">Furthermore, when the </w:t>
      </w:r>
      <w:r w:rsidRPr="00A15DCB">
        <w:rPr>
          <w:i/>
          <w:lang w:eastAsia="zh-TW"/>
        </w:rPr>
        <w:t>timeAlignmentTimer</w:t>
      </w:r>
      <w:r w:rsidRPr="00A15DCB">
        <w:rPr>
          <w:lang w:eastAsia="zh-TW"/>
        </w:rPr>
        <w:t xml:space="preserve"> associated with the </w:t>
      </w:r>
      <w:r w:rsidRPr="00A15DCB">
        <w:t>P</w:t>
      </w:r>
      <w:r w:rsidRPr="00A15DCB">
        <w:rPr>
          <w:lang w:eastAsia="zh-TW"/>
        </w:rPr>
        <w:t>TAG is not running, the MAC entity shall not perform any uplink transmission on any Serving Cell except the Random Access Preamble transmission on the SpCell.</w:t>
      </w:r>
    </w:p>
    <w:p w14:paraId="47148678" w14:textId="77777777" w:rsidR="00CA10DB" w:rsidRPr="00A15DCB" w:rsidRDefault="00CA10DB" w:rsidP="00CA10DB">
      <w:r w:rsidRPr="00A15DCB">
        <w:t>[TS 38.321, clause 6.1.3.2]</w:t>
      </w:r>
    </w:p>
    <w:p w14:paraId="797787C7" w14:textId="77777777" w:rsidR="00CA10DB" w:rsidRPr="00A15DCB" w:rsidRDefault="00CA10DB" w:rsidP="00CA10DB">
      <w:r w:rsidRPr="00A15DCB">
        <w:t>The C-RNTI MAC CE is identified by MAC PDU subheader with LCID as specified in Table 6.2.1-2.</w:t>
      </w:r>
    </w:p>
    <w:p w14:paraId="79A0C37E" w14:textId="77777777" w:rsidR="00CA10DB" w:rsidRPr="00A15DCB" w:rsidRDefault="00CA10DB" w:rsidP="00CA10DB">
      <w:r w:rsidRPr="00A15DCB">
        <w:t>It has a fixed size and consists of a single field defined as follows (Figure 6.1.3.2-1):</w:t>
      </w:r>
    </w:p>
    <w:p w14:paraId="2778AFB0" w14:textId="77777777" w:rsidR="00CA10DB" w:rsidRPr="00A15DCB" w:rsidRDefault="00CA10DB" w:rsidP="00CA10DB">
      <w:pPr>
        <w:pStyle w:val="B1"/>
      </w:pPr>
      <w:r w:rsidRPr="00A15DCB">
        <w:t>-</w:t>
      </w:r>
      <w:r w:rsidRPr="00A15DCB">
        <w:tab/>
        <w:t>C-RNTI: This field contains the C-RNTI of the MAC entity. The length of the field is 16 bits.</w:t>
      </w:r>
    </w:p>
    <w:p w14:paraId="5BF8B09A" w14:textId="77777777" w:rsidR="00CA10DB" w:rsidRPr="00A15DCB" w:rsidRDefault="00CA10DB" w:rsidP="00CA10DB">
      <w:pPr>
        <w:pStyle w:val="TH"/>
      </w:pPr>
      <w:r w:rsidRPr="00A15DCB">
        <w:object w:dxaOrig="5700" w:dyaOrig="1590" w14:anchorId="06A775C9">
          <v:shape id="_x0000_i1033" type="#_x0000_t75" style="width:286pt;height:81pt" o:ole="">
            <v:imagedata r:id="rId9" o:title=""/>
          </v:shape>
          <o:OLEObject Type="Embed" ProgID="Visio.Drawing.15" ShapeID="_x0000_i1033" DrawAspect="Content" ObjectID="_1821682544" r:id="rId15"/>
        </w:object>
      </w:r>
    </w:p>
    <w:p w14:paraId="6E9BF097" w14:textId="77777777" w:rsidR="00CA10DB" w:rsidRPr="00A15DCB" w:rsidRDefault="00CA10DB" w:rsidP="00CA10DB">
      <w:pPr>
        <w:pStyle w:val="TF"/>
      </w:pPr>
      <w:r w:rsidRPr="00A15DCB">
        <w:t>Figure 6.1.3.2-1: C-RNTI MAC CE</w:t>
      </w:r>
    </w:p>
    <w:p w14:paraId="6F69B93A" w14:textId="77777777" w:rsidR="00CA10DB" w:rsidRPr="00A15DCB" w:rsidRDefault="00CA10DB" w:rsidP="00CA10DB"/>
    <w:p w14:paraId="45F3E752" w14:textId="77777777" w:rsidR="00CA10DB" w:rsidRPr="00A15DCB" w:rsidRDefault="00CA10DB" w:rsidP="00CA10DB">
      <w:r w:rsidRPr="00A15DCB">
        <w:t>[TS 38.321, clause 6.1.5]</w:t>
      </w:r>
    </w:p>
    <w:p w14:paraId="38FE1B5E" w14:textId="77777777" w:rsidR="00CA10DB" w:rsidRPr="00A15DCB" w:rsidRDefault="00CA10DB" w:rsidP="00CA10DB">
      <w:r w:rsidRPr="00A15DCB">
        <w:t>A MAC PDU consists of one or more MAC subPDUs and optionally padding. Each MAC subPDU consists one of the following:</w:t>
      </w:r>
    </w:p>
    <w:p w14:paraId="076CB22E" w14:textId="77777777" w:rsidR="00CA10DB" w:rsidRPr="00A15DCB" w:rsidRDefault="00CA10DB" w:rsidP="00CA10DB">
      <w:pPr>
        <w:pStyle w:val="B1"/>
      </w:pPr>
      <w:r w:rsidRPr="00A15DCB">
        <w:t>-</w:t>
      </w:r>
      <w:r w:rsidRPr="00A15DCB">
        <w:tab/>
        <w:t>a MAC subheader with Backoff Indicator only;</w:t>
      </w:r>
    </w:p>
    <w:p w14:paraId="6FFC37B2" w14:textId="77777777" w:rsidR="00CA10DB" w:rsidRPr="00A15DCB" w:rsidRDefault="00CA10DB" w:rsidP="00CA10DB">
      <w:pPr>
        <w:pStyle w:val="B1"/>
      </w:pPr>
      <w:r w:rsidRPr="00A15DCB">
        <w:t>-</w:t>
      </w:r>
      <w:r w:rsidRPr="00A15DCB">
        <w:tab/>
        <w:t>a MAC subheader with RAPID only (i.e. acknowledgment for SI request);</w:t>
      </w:r>
    </w:p>
    <w:p w14:paraId="39F18F37" w14:textId="77777777" w:rsidR="00CA10DB" w:rsidRPr="00A15DCB" w:rsidRDefault="00CA10DB" w:rsidP="00CA10DB">
      <w:pPr>
        <w:pStyle w:val="B1"/>
      </w:pPr>
      <w:r w:rsidRPr="00A15DCB">
        <w:t>-</w:t>
      </w:r>
      <w:r w:rsidRPr="00A15DCB">
        <w:tab/>
        <w:t>a MAC subheader with RAPID and MAC RAR.</w:t>
      </w:r>
    </w:p>
    <w:p w14:paraId="03100C06" w14:textId="77777777" w:rsidR="00CA10DB" w:rsidRPr="00A15DCB" w:rsidRDefault="00CA10DB" w:rsidP="00CA10DB">
      <w:r w:rsidRPr="00A15DCB">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9A9E9E5" w14:textId="77777777" w:rsidR="00CA10DB" w:rsidRPr="00A15DCB" w:rsidRDefault="00CA10DB" w:rsidP="00CA10DB">
      <w:r w:rsidRPr="00A15DCB">
        <w:t>A MAC subheader with RAPID consists of three header fields E/T/RAPID as described in Figure 6.1.5-2.</w:t>
      </w:r>
    </w:p>
    <w:p w14:paraId="267EB403" w14:textId="77777777" w:rsidR="00CA10DB" w:rsidRPr="00A15DCB" w:rsidRDefault="00CA10DB" w:rsidP="00CA10DB">
      <w:r w:rsidRPr="00A15DCB">
        <w:t>Padding is placed at the end of the MAC PDU if present. Presence and length of padding is implicit based on TB size, size of MAC subPDU(s).</w:t>
      </w:r>
    </w:p>
    <w:p w14:paraId="65CC9BF2" w14:textId="77777777" w:rsidR="00CA10DB" w:rsidRPr="00A15DCB" w:rsidRDefault="00CA10DB" w:rsidP="00CA10DB">
      <w:pPr>
        <w:pStyle w:val="TH"/>
      </w:pPr>
      <w:r w:rsidRPr="00A15DCB">
        <w:object w:dxaOrig="5700" w:dyaOrig="1020" w14:anchorId="615E463B">
          <v:shape id="_x0000_i1034" type="#_x0000_t75" style="width:284pt;height:50.5pt" o:ole="">
            <v:imagedata r:id="rId10" o:title=""/>
          </v:shape>
          <o:OLEObject Type="Embed" ProgID="Visio.Drawing.15" ShapeID="_x0000_i1034" DrawAspect="Content" ObjectID="_1821682545" r:id="rId16"/>
        </w:object>
      </w:r>
    </w:p>
    <w:p w14:paraId="75879057" w14:textId="77777777" w:rsidR="00CA10DB" w:rsidRPr="00A15DCB" w:rsidRDefault="00CA10DB" w:rsidP="00CA10DB">
      <w:pPr>
        <w:pStyle w:val="TF"/>
      </w:pPr>
      <w:r w:rsidRPr="00A15DCB">
        <w:t>Figure 6.1.5-1: E/T/R/R/BI MAC subheader</w:t>
      </w:r>
    </w:p>
    <w:p w14:paraId="6CB95C5A" w14:textId="77777777" w:rsidR="00CA10DB" w:rsidRPr="00A15DCB" w:rsidRDefault="00CA10DB" w:rsidP="00CA10DB"/>
    <w:p w14:paraId="1E18E78D" w14:textId="77777777" w:rsidR="00CA10DB" w:rsidRPr="00A15DCB" w:rsidRDefault="00CA10DB" w:rsidP="00CA10DB">
      <w:pPr>
        <w:pStyle w:val="TH"/>
      </w:pPr>
      <w:r w:rsidRPr="00A15DCB">
        <w:object w:dxaOrig="5700" w:dyaOrig="1020" w14:anchorId="78B937B2">
          <v:shape id="_x0000_i1035" type="#_x0000_t75" style="width:284pt;height:50.5pt" o:ole="">
            <v:imagedata r:id="rId11" o:title=""/>
          </v:shape>
          <o:OLEObject Type="Embed" ProgID="Visio.Drawing.15" ShapeID="_x0000_i1035" DrawAspect="Content" ObjectID="_1821682546" r:id="rId17"/>
        </w:object>
      </w:r>
    </w:p>
    <w:p w14:paraId="3C77D3A1" w14:textId="77777777" w:rsidR="00CA10DB" w:rsidRPr="00A15DCB" w:rsidRDefault="00CA10DB" w:rsidP="00CA10DB">
      <w:pPr>
        <w:pStyle w:val="TF"/>
      </w:pPr>
      <w:r w:rsidRPr="00A15DCB">
        <w:t>Figure 6.1.5-2: E/T/RAPID MAC subheader</w:t>
      </w:r>
    </w:p>
    <w:p w14:paraId="5BFEA54C" w14:textId="77777777" w:rsidR="00CA10DB" w:rsidRPr="00A15DCB" w:rsidRDefault="00CA10DB" w:rsidP="00CA10DB"/>
    <w:p w14:paraId="53183E55" w14:textId="77777777" w:rsidR="00CA10DB" w:rsidRPr="00A15DCB" w:rsidRDefault="00CA10DB" w:rsidP="00CA10DB">
      <w:pPr>
        <w:pStyle w:val="TH"/>
      </w:pPr>
      <w:r w:rsidRPr="00A15DCB">
        <w:object w:dxaOrig="13351" w:dyaOrig="2865" w14:anchorId="749AA7F0">
          <v:shape id="_x0000_i1036" type="#_x0000_t75" style="width:481.5pt;height:102.5pt" o:ole="">
            <v:imagedata r:id="rId18" o:title=""/>
          </v:shape>
          <o:OLEObject Type="Embed" ProgID="Visio.Drawing.15" ShapeID="_x0000_i1036" DrawAspect="Content" ObjectID="_1821682547" r:id="rId19"/>
        </w:object>
      </w:r>
    </w:p>
    <w:p w14:paraId="641C2808" w14:textId="77777777" w:rsidR="00CA10DB" w:rsidRPr="00A15DCB" w:rsidRDefault="00CA10DB" w:rsidP="00CA10DB">
      <w:pPr>
        <w:pStyle w:val="TF"/>
      </w:pPr>
      <w:r w:rsidRPr="00A15DCB">
        <w:t>Figure 6.1.5-3: Example of MAC PDU consisting of MAC RARs</w:t>
      </w:r>
    </w:p>
    <w:p w14:paraId="27389CFD" w14:textId="77777777" w:rsidR="00CA10DB" w:rsidRPr="00A15DCB" w:rsidRDefault="00CA10DB" w:rsidP="00CA10DB"/>
    <w:p w14:paraId="41EB66D5" w14:textId="77777777" w:rsidR="00CA10DB" w:rsidRPr="00A15DCB" w:rsidRDefault="00CA10DB" w:rsidP="00CA10DB">
      <w:r w:rsidRPr="00A15DCB">
        <w:t>[TS 38.321, clause 6.2.3]</w:t>
      </w:r>
    </w:p>
    <w:p w14:paraId="7ED4D9CF" w14:textId="77777777" w:rsidR="00CA10DB" w:rsidRPr="00A15DCB" w:rsidRDefault="00CA10DB" w:rsidP="00CA10DB">
      <w:r w:rsidRPr="00A15DCB">
        <w:t>The MAC RAR is of fixed size as depicted in Figure 6.2.3-1, and consists of the following fields:</w:t>
      </w:r>
    </w:p>
    <w:p w14:paraId="46B4D1A3" w14:textId="77777777" w:rsidR="00CA10DB" w:rsidRPr="00A15DCB" w:rsidRDefault="00CA10DB" w:rsidP="00CA10DB">
      <w:pPr>
        <w:pStyle w:val="B1"/>
      </w:pPr>
      <w:r w:rsidRPr="00A15DCB">
        <w:t>-</w:t>
      </w:r>
      <w:r w:rsidRPr="00A15DCB">
        <w:tab/>
        <w:t>R: Reserved bit, set to "0";</w:t>
      </w:r>
    </w:p>
    <w:p w14:paraId="21DB225F" w14:textId="77777777" w:rsidR="00CA10DB" w:rsidRPr="00A15DCB" w:rsidRDefault="00CA10DB" w:rsidP="00CA10DB">
      <w:pPr>
        <w:pStyle w:val="B1"/>
      </w:pPr>
      <w:r w:rsidRPr="00A15DCB">
        <w:t>-</w:t>
      </w:r>
      <w:r w:rsidRPr="00A15DCB">
        <w:tab/>
        <w:t xml:space="preserve">Timing Advance Command: The Timing Advance Command field indicates the index value </w:t>
      </w:r>
      <w:r w:rsidRPr="00A15DCB">
        <w:rPr>
          <w:i/>
        </w:rPr>
        <w:t>T</w:t>
      </w:r>
      <w:r w:rsidRPr="00A15DCB">
        <w:rPr>
          <w:i/>
          <w:vertAlign w:val="subscript"/>
        </w:rPr>
        <w:t>A</w:t>
      </w:r>
      <w:r w:rsidRPr="00A15DCB">
        <w:t xml:space="preserve"> used to control the amount of timing adjustment that the MAC entity has to apply in TS 38.213 [6]. The size of the Timing Advance Command field is 12 bits;</w:t>
      </w:r>
    </w:p>
    <w:p w14:paraId="6EC26D47" w14:textId="77777777" w:rsidR="00CA10DB" w:rsidRPr="00A15DCB" w:rsidRDefault="00CA10DB" w:rsidP="00CA10DB">
      <w:pPr>
        <w:pStyle w:val="B1"/>
        <w:tabs>
          <w:tab w:val="left" w:pos="284"/>
          <w:tab w:val="left" w:pos="568"/>
          <w:tab w:val="left" w:pos="852"/>
          <w:tab w:val="left" w:pos="1136"/>
          <w:tab w:val="left" w:pos="1420"/>
          <w:tab w:val="left" w:pos="1704"/>
          <w:tab w:val="left" w:pos="1988"/>
          <w:tab w:val="left" w:pos="2917"/>
        </w:tabs>
      </w:pPr>
      <w:r w:rsidRPr="00A15DCB">
        <w:t>-</w:t>
      </w:r>
      <w:r w:rsidRPr="00A15DCB">
        <w:tab/>
        <w:t xml:space="preserve">UL Grant: The Uplink Grant field indicates the resources to be used on the uplink in TS 38.213 [6]. The size of the UL Grant field is </w:t>
      </w:r>
      <w:r w:rsidR="00C86364" w:rsidRPr="00A15DCB">
        <w:rPr>
          <w:lang w:eastAsia="ko-KR"/>
        </w:rPr>
        <w:t>27</w:t>
      </w:r>
      <w:r w:rsidRPr="00A15DCB">
        <w:t xml:space="preserve"> bits;</w:t>
      </w:r>
    </w:p>
    <w:p w14:paraId="33E723AC" w14:textId="77777777" w:rsidR="00CA10DB" w:rsidRPr="00A15DCB" w:rsidRDefault="00CA10DB" w:rsidP="00CA10DB">
      <w:pPr>
        <w:pStyle w:val="B1"/>
      </w:pPr>
      <w:r w:rsidRPr="00A15DCB">
        <w:t>-</w:t>
      </w:r>
      <w:r w:rsidRPr="00A15DCB">
        <w:tab/>
        <w:t>Temporary C-RNTI: The Temporary C-RNTI field indicates the temporary identity that is used by the MAC entity during Random Access. The size of the Temporary C-RNTI field is 16 bits.</w:t>
      </w:r>
    </w:p>
    <w:p w14:paraId="45504018" w14:textId="77777777" w:rsidR="00CA10DB" w:rsidRPr="00A15DCB" w:rsidRDefault="00CA10DB" w:rsidP="00CA10DB">
      <w:r w:rsidRPr="00A15DCB">
        <w:t>The MAC RAR is octet aligned.</w:t>
      </w:r>
    </w:p>
    <w:p w14:paraId="32B7C4EB" w14:textId="77777777" w:rsidR="00CA10DB" w:rsidRPr="00A15DCB" w:rsidRDefault="00E80724" w:rsidP="00CA10DB">
      <w:pPr>
        <w:pStyle w:val="TH"/>
      </w:pPr>
      <w:r>
        <w:rPr>
          <w:b w:val="0"/>
        </w:rPr>
        <w:pict w14:anchorId="6C29A130">
          <v:shape id="_x0000_i1037" type="#_x0000_t75" style="width:281.5pt;height:220pt">
            <v:imagedata r:id="rId20" o:title=""/>
          </v:shape>
        </w:pict>
      </w:r>
    </w:p>
    <w:p w14:paraId="4F0A29F0" w14:textId="77777777" w:rsidR="00CA10DB" w:rsidRPr="00A15DCB" w:rsidRDefault="00CA10DB" w:rsidP="00CA10DB">
      <w:pPr>
        <w:pStyle w:val="TF"/>
      </w:pPr>
      <w:r w:rsidRPr="00A15DCB">
        <w:t>Figure 6.2.3-1: MAC RAR</w:t>
      </w:r>
    </w:p>
    <w:p w14:paraId="53F7A95D" w14:textId="77777777" w:rsidR="00CA10DB" w:rsidRPr="00A15DCB" w:rsidRDefault="00CA10DB" w:rsidP="00CA10DB"/>
    <w:p w14:paraId="5F293212" w14:textId="77777777" w:rsidR="00CA10DB" w:rsidRPr="00A15DCB" w:rsidRDefault="00CA10DB" w:rsidP="00CA10DB">
      <w:pPr>
        <w:pStyle w:val="H6"/>
      </w:pPr>
      <w:r w:rsidRPr="00A15DCB">
        <w:lastRenderedPageBreak/>
        <w:t>7.1.1.1.6.3</w:t>
      </w:r>
      <w:r w:rsidRPr="00A15DCB">
        <w:tab/>
        <w:t>Test description</w:t>
      </w:r>
    </w:p>
    <w:p w14:paraId="4A72BBD9" w14:textId="77777777" w:rsidR="00CA10DB" w:rsidRPr="00A15DCB" w:rsidRDefault="00CA10DB" w:rsidP="00CA10DB">
      <w:pPr>
        <w:pStyle w:val="H6"/>
      </w:pPr>
      <w:r w:rsidRPr="00A15DCB">
        <w:t>7.1.1.1.6.3.1</w:t>
      </w:r>
      <w:r w:rsidRPr="00A15DCB">
        <w:tab/>
        <w:t>Pre-test conditions</w:t>
      </w:r>
    </w:p>
    <w:p w14:paraId="2E9D4F79" w14:textId="77777777" w:rsidR="00CA10DB" w:rsidRPr="00A15DCB" w:rsidRDefault="00272FCA" w:rsidP="00CA10DB">
      <w:pPr>
        <w:pStyle w:val="H6"/>
      </w:pPr>
      <w:r w:rsidRPr="00A15DCB">
        <w:t>Same Pre-test conditions as in clause 7.1.1.0 except that Test loop function(</w:t>
      </w:r>
      <w:r w:rsidRPr="00A15DCB">
        <w:rPr>
          <w:i/>
          <w:iCs/>
        </w:rPr>
        <w:t>Off</w:t>
      </w:r>
      <w:r w:rsidRPr="00A15DCB">
        <w:t>).</w:t>
      </w:r>
      <w:r w:rsidR="00CA10DB" w:rsidRPr="00A15DCB">
        <w:t>7.1.1.1.6.3.2</w:t>
      </w:r>
      <w:r w:rsidR="00CA10DB" w:rsidRPr="00A15DCB">
        <w:tab/>
        <w:t>Test procedure sequence</w:t>
      </w:r>
    </w:p>
    <w:p w14:paraId="63FE8E0D" w14:textId="77777777" w:rsidR="00CA10DB" w:rsidRPr="00A15DCB" w:rsidRDefault="00CA10DB" w:rsidP="00CA10DB">
      <w:pPr>
        <w:pStyle w:val="TH"/>
      </w:pPr>
      <w:r w:rsidRPr="00A15DCB">
        <w:t>Table 7.1.1.1.6.3.2-1: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A15DCB" w14:paraId="2347D6AC" w14:textId="77777777" w:rsidTr="00B7523D">
        <w:tc>
          <w:tcPr>
            <w:tcW w:w="648" w:type="dxa"/>
            <w:vMerge w:val="restart"/>
            <w:tcBorders>
              <w:top w:val="single" w:sz="4" w:space="0" w:color="auto"/>
              <w:left w:val="single" w:sz="4" w:space="0" w:color="auto"/>
              <w:right w:val="single" w:sz="4" w:space="0" w:color="auto"/>
            </w:tcBorders>
          </w:tcPr>
          <w:p w14:paraId="379C724C" w14:textId="77777777" w:rsidR="00CA10DB" w:rsidRPr="00A15DCB" w:rsidRDefault="00CA10DB" w:rsidP="00B7523D">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07D9A4D4" w14:textId="77777777" w:rsidR="00CA10DB" w:rsidRPr="00A15DCB" w:rsidRDefault="00CA10DB" w:rsidP="00B7523D">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43951CFA" w14:textId="77777777" w:rsidR="00CA10DB" w:rsidRPr="00A15DCB" w:rsidRDefault="00CA10DB" w:rsidP="00B7523D">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4A8572FE" w14:textId="77777777" w:rsidR="00CA10DB" w:rsidRPr="00A15DCB" w:rsidRDefault="00CA10DB" w:rsidP="00B7523D">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7C9961BF" w14:textId="77777777" w:rsidR="00CA10DB" w:rsidRPr="00A15DCB" w:rsidRDefault="00CA10DB" w:rsidP="00B7523D">
            <w:pPr>
              <w:pStyle w:val="TAH"/>
              <w:rPr>
                <w:lang w:eastAsia="en-US"/>
              </w:rPr>
            </w:pPr>
            <w:r w:rsidRPr="00A15DCB">
              <w:rPr>
                <w:lang w:eastAsia="en-US"/>
              </w:rPr>
              <w:t>Verdict</w:t>
            </w:r>
          </w:p>
        </w:tc>
      </w:tr>
      <w:tr w:rsidR="00CA10DB" w:rsidRPr="00A15DCB" w14:paraId="3C9181DE" w14:textId="77777777" w:rsidTr="00B7523D">
        <w:tc>
          <w:tcPr>
            <w:tcW w:w="648" w:type="dxa"/>
            <w:vMerge/>
            <w:tcBorders>
              <w:left w:val="single" w:sz="4" w:space="0" w:color="auto"/>
              <w:bottom w:val="single" w:sz="4" w:space="0" w:color="auto"/>
              <w:right w:val="single" w:sz="4" w:space="0" w:color="auto"/>
            </w:tcBorders>
          </w:tcPr>
          <w:p w14:paraId="160348BF" w14:textId="77777777" w:rsidR="00CA10DB" w:rsidRPr="00A15DCB" w:rsidRDefault="00CA10DB" w:rsidP="00B7523D">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170A8D13" w14:textId="77777777" w:rsidR="00CA10DB" w:rsidRPr="00A15DCB"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0AD2C289" w14:textId="77777777" w:rsidR="00CA10DB" w:rsidRPr="00A15DCB" w:rsidRDefault="00CA10DB" w:rsidP="00B7523D">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527DB0D3" w14:textId="77777777" w:rsidR="00CA10DB" w:rsidRPr="00A15DCB" w:rsidRDefault="00CA10DB" w:rsidP="00B7523D">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3AF56B30" w14:textId="77777777" w:rsidR="00CA10DB" w:rsidRPr="00A15DCB" w:rsidRDefault="00CA10DB" w:rsidP="00B7523D">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41DF6C9" w14:textId="77777777" w:rsidR="00CA10DB" w:rsidRPr="00A15DCB" w:rsidRDefault="00CA10DB" w:rsidP="00B7523D">
            <w:pPr>
              <w:keepNext/>
              <w:keepLines/>
              <w:spacing w:after="0"/>
              <w:jc w:val="center"/>
              <w:rPr>
                <w:rFonts w:ascii="Arial" w:hAnsi="Arial"/>
                <w:sz w:val="18"/>
                <w:lang w:eastAsia="sv-SE"/>
              </w:rPr>
            </w:pPr>
          </w:p>
        </w:tc>
      </w:tr>
      <w:tr w:rsidR="00CA10DB" w:rsidRPr="00A15DCB" w14:paraId="1DE4AB79" w14:textId="77777777" w:rsidTr="00B7523D">
        <w:tc>
          <w:tcPr>
            <w:tcW w:w="648" w:type="dxa"/>
            <w:tcBorders>
              <w:top w:val="single" w:sz="4" w:space="0" w:color="auto"/>
              <w:left w:val="single" w:sz="4" w:space="0" w:color="auto"/>
              <w:bottom w:val="single" w:sz="4" w:space="0" w:color="auto"/>
              <w:right w:val="single" w:sz="4" w:space="0" w:color="auto"/>
            </w:tcBorders>
          </w:tcPr>
          <w:p w14:paraId="352FFD70" w14:textId="77777777" w:rsidR="00CA10DB" w:rsidRPr="00A15DCB" w:rsidRDefault="00CA10DB" w:rsidP="00B7523D">
            <w:pPr>
              <w:pStyle w:val="TAC"/>
              <w:rPr>
                <w:lang w:eastAsia="en-US"/>
              </w:rPr>
            </w:pPr>
            <w:r w:rsidRPr="00A15DCB">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0D1A78B9" w14:textId="77777777" w:rsidR="00CA10DB" w:rsidRPr="00A15DCB" w:rsidRDefault="00CA10DB" w:rsidP="00B7523D">
            <w:pPr>
              <w:pStyle w:val="TAL"/>
              <w:rPr>
                <w:lang w:eastAsia="en-US"/>
              </w:rPr>
            </w:pPr>
            <w:r w:rsidRPr="00A15DCB">
              <w:rPr>
                <w:lang w:eastAsia="en-US"/>
              </w:rPr>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4B960C2D"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5DF250" w14:textId="77777777" w:rsidR="00CA10DB" w:rsidRPr="00A15DCB" w:rsidRDefault="00CA10DB" w:rsidP="00B7523D">
            <w:pPr>
              <w:pStyle w:val="TAL"/>
              <w:rPr>
                <w:i/>
                <w:lang w:eastAsia="en-US"/>
              </w:rPr>
            </w:pPr>
            <w:r w:rsidRPr="00A15DCB">
              <w:rPr>
                <w:i/>
                <w:lang w:eastAsia="en-US"/>
              </w:rPr>
              <w:t>Paging</w:t>
            </w:r>
          </w:p>
        </w:tc>
        <w:tc>
          <w:tcPr>
            <w:tcW w:w="567" w:type="dxa"/>
            <w:tcBorders>
              <w:top w:val="single" w:sz="4" w:space="0" w:color="auto"/>
              <w:left w:val="single" w:sz="4" w:space="0" w:color="auto"/>
              <w:bottom w:val="single" w:sz="4" w:space="0" w:color="auto"/>
              <w:right w:val="single" w:sz="4" w:space="0" w:color="auto"/>
            </w:tcBorders>
          </w:tcPr>
          <w:p w14:paraId="6D25CA57"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DD05F4B" w14:textId="77777777" w:rsidR="00CA10DB" w:rsidRPr="00A15DCB" w:rsidRDefault="00CA10DB" w:rsidP="00B7523D">
            <w:pPr>
              <w:pStyle w:val="TAC"/>
              <w:rPr>
                <w:lang w:eastAsia="en-US"/>
              </w:rPr>
            </w:pPr>
            <w:r w:rsidRPr="00A15DCB">
              <w:rPr>
                <w:lang w:eastAsia="en-US"/>
              </w:rPr>
              <w:t>-</w:t>
            </w:r>
          </w:p>
        </w:tc>
      </w:tr>
      <w:tr w:rsidR="00CA10DB" w:rsidRPr="00A15DCB" w14:paraId="7072515E" w14:textId="77777777" w:rsidTr="00B7523D">
        <w:tc>
          <w:tcPr>
            <w:tcW w:w="648" w:type="dxa"/>
            <w:tcBorders>
              <w:top w:val="single" w:sz="4" w:space="0" w:color="auto"/>
              <w:left w:val="single" w:sz="4" w:space="0" w:color="auto"/>
              <w:bottom w:val="single" w:sz="4" w:space="0" w:color="auto"/>
              <w:right w:val="single" w:sz="4" w:space="0" w:color="auto"/>
            </w:tcBorders>
          </w:tcPr>
          <w:p w14:paraId="6892F1A9" w14:textId="77777777" w:rsidR="00CA10DB" w:rsidRPr="00A15DCB" w:rsidRDefault="00CA10DB" w:rsidP="00B7523D">
            <w:pPr>
              <w:pStyle w:val="TAC"/>
              <w:rPr>
                <w:lang w:eastAsia="en-US"/>
              </w:rPr>
            </w:pPr>
            <w:r w:rsidRPr="00A15DC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84DBCC7" w14:textId="77777777" w:rsidR="00CA10DB" w:rsidRPr="00A15DCB" w:rsidRDefault="00CA10DB" w:rsidP="00B7523D">
            <w:pPr>
              <w:pStyle w:val="TAL"/>
              <w:rPr>
                <w:lang w:eastAsia="en-US"/>
              </w:rPr>
            </w:pPr>
            <w:r w:rsidRPr="00A15DCB">
              <w:rPr>
                <w:lang w:eastAsia="en-US"/>
              </w:rPr>
              <w:t xml:space="preserve">Check: Does the UE transmit preamble on PRACH using a preamble in group A defined in </w:t>
            </w:r>
            <w:r w:rsidRPr="00A15DCB">
              <w:rPr>
                <w:i/>
                <w:lang w:eastAsia="en-US"/>
              </w:rPr>
              <w:t>servingCellConfigCommon</w:t>
            </w:r>
            <w:r w:rsidRPr="00A15DCB">
              <w:rPr>
                <w:lang w:eastAsia="en-US"/>
              </w:rPr>
              <w:t xml:space="preserve"> in </w:t>
            </w:r>
            <w:r w:rsidRPr="00A15DCB">
              <w:rPr>
                <w:i/>
                <w:lang w:eastAsia="en-US"/>
              </w:rPr>
              <w:t>SIB1</w:t>
            </w:r>
            <w:r w:rsidRPr="00A15DCB">
              <w:rPr>
                <w:lang w:eastAsia="en-US"/>
              </w:rPr>
              <w:t xml:space="preserve"> (totalNumberOfRA-Preambles, ssb-perRACH-OccasionAndCB-PreamblesPerSSB and numberOfRA-PreamblesGroupA)?</w:t>
            </w:r>
          </w:p>
        </w:tc>
        <w:tc>
          <w:tcPr>
            <w:tcW w:w="709" w:type="dxa"/>
            <w:tcBorders>
              <w:top w:val="single" w:sz="4" w:space="0" w:color="auto"/>
              <w:left w:val="single" w:sz="4" w:space="0" w:color="auto"/>
              <w:bottom w:val="single" w:sz="4" w:space="0" w:color="auto"/>
              <w:right w:val="single" w:sz="4" w:space="0" w:color="auto"/>
            </w:tcBorders>
          </w:tcPr>
          <w:p w14:paraId="09501D13"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1782244" w14:textId="77777777" w:rsidR="00CA10DB" w:rsidRPr="00A15DCB" w:rsidRDefault="00CA10DB" w:rsidP="00B7523D">
            <w:pPr>
              <w:pStyle w:val="TAL"/>
              <w:rPr>
                <w:lang w:eastAsia="en-US"/>
              </w:rPr>
            </w:pPr>
            <w:r w:rsidRPr="00A15DCB">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58C765AA" w14:textId="77777777" w:rsidR="00CA10DB" w:rsidRPr="00A15DCB" w:rsidRDefault="00CA10DB" w:rsidP="00B7523D">
            <w:pPr>
              <w:pStyle w:val="TAC"/>
              <w:rPr>
                <w:lang w:eastAsia="en-US"/>
              </w:rPr>
            </w:pPr>
            <w:r w:rsidRPr="00A15DCB">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7494183A" w14:textId="77777777" w:rsidR="00CA10DB" w:rsidRPr="00A15DCB" w:rsidRDefault="00CA10DB" w:rsidP="00B7523D">
            <w:pPr>
              <w:pStyle w:val="TAC"/>
              <w:rPr>
                <w:lang w:eastAsia="en-US"/>
              </w:rPr>
            </w:pPr>
            <w:r w:rsidRPr="00A15DCB">
              <w:rPr>
                <w:lang w:eastAsia="en-US"/>
              </w:rPr>
              <w:t>P</w:t>
            </w:r>
          </w:p>
        </w:tc>
      </w:tr>
      <w:tr w:rsidR="00CA10DB" w:rsidRPr="00A15DCB" w14:paraId="0150E9D4" w14:textId="77777777" w:rsidTr="00B7523D">
        <w:tc>
          <w:tcPr>
            <w:tcW w:w="648" w:type="dxa"/>
            <w:tcBorders>
              <w:top w:val="single" w:sz="4" w:space="0" w:color="auto"/>
              <w:left w:val="single" w:sz="4" w:space="0" w:color="auto"/>
              <w:bottom w:val="single" w:sz="4" w:space="0" w:color="auto"/>
              <w:right w:val="single" w:sz="4" w:space="0" w:color="auto"/>
            </w:tcBorders>
          </w:tcPr>
          <w:p w14:paraId="6CA87D5B" w14:textId="77777777" w:rsidR="00CA10DB" w:rsidRPr="00A15DCB" w:rsidRDefault="00CA10DB" w:rsidP="00B7523D">
            <w:pPr>
              <w:pStyle w:val="TAC"/>
              <w:rPr>
                <w:lang w:eastAsia="en-US"/>
              </w:rPr>
            </w:pPr>
            <w:r w:rsidRPr="00A15DCB">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6DDEFCA" w14:textId="77777777" w:rsidR="00CA10DB" w:rsidRPr="00A15DCB" w:rsidRDefault="00CA10DB" w:rsidP="00B7523D">
            <w:pPr>
              <w:pStyle w:val="TAL"/>
              <w:rPr>
                <w:lang w:eastAsia="en-US"/>
              </w:rPr>
            </w:pPr>
            <w:r w:rsidRPr="00A15DCB">
              <w:rPr>
                <w:lang w:eastAsia="en-US"/>
              </w:rPr>
              <w:t>The SS transmits Random Access Response with RAPID corresponding to the transmitted Preamble in step 2,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5B44E93B"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DB455E5" w14:textId="77777777" w:rsidR="00CA10DB" w:rsidRPr="00A15DCB" w:rsidRDefault="00CA10DB" w:rsidP="00B7523D">
            <w:pPr>
              <w:pStyle w:val="TAL"/>
              <w:rPr>
                <w:lang w:eastAsia="en-US"/>
              </w:rPr>
            </w:pPr>
            <w:r w:rsidRPr="00A15DCB">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A502DC0"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F7E675" w14:textId="77777777" w:rsidR="00CA10DB" w:rsidRPr="00A15DCB" w:rsidRDefault="00CA10DB" w:rsidP="00B7523D">
            <w:pPr>
              <w:pStyle w:val="TAC"/>
              <w:rPr>
                <w:lang w:eastAsia="en-US"/>
              </w:rPr>
            </w:pPr>
            <w:r w:rsidRPr="00A15DCB">
              <w:rPr>
                <w:lang w:eastAsia="en-US"/>
              </w:rPr>
              <w:t>-</w:t>
            </w:r>
          </w:p>
        </w:tc>
      </w:tr>
      <w:tr w:rsidR="00CA10DB" w:rsidRPr="00A15DCB" w14:paraId="2AE0BB43" w14:textId="77777777" w:rsidTr="00B7523D">
        <w:tc>
          <w:tcPr>
            <w:tcW w:w="648" w:type="dxa"/>
            <w:tcBorders>
              <w:top w:val="single" w:sz="4" w:space="0" w:color="auto"/>
              <w:left w:val="single" w:sz="4" w:space="0" w:color="auto"/>
              <w:bottom w:val="single" w:sz="4" w:space="0" w:color="auto"/>
              <w:right w:val="single" w:sz="4" w:space="0" w:color="auto"/>
            </w:tcBorders>
          </w:tcPr>
          <w:p w14:paraId="18271CE5" w14:textId="77777777" w:rsidR="00CA10DB" w:rsidRPr="00A15DCB" w:rsidRDefault="00CA10DB" w:rsidP="00B7523D">
            <w:pPr>
              <w:pStyle w:val="TAC"/>
              <w:rPr>
                <w:lang w:eastAsia="en-US"/>
              </w:rPr>
            </w:pPr>
            <w:r w:rsidRPr="00A15DCB">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2F8C3D7B" w14:textId="77777777" w:rsidR="00CA10DB" w:rsidRPr="00A15DCB" w:rsidRDefault="00CA10DB" w:rsidP="00B7523D">
            <w:pPr>
              <w:pStyle w:val="TAL"/>
              <w:rPr>
                <w:lang w:eastAsia="en-US"/>
              </w:rPr>
            </w:pPr>
            <w:r w:rsidRPr="00A15DCB">
              <w:rPr>
                <w:lang w:eastAsia="en-US"/>
              </w:rPr>
              <w:t>The UE transmit</w:t>
            </w:r>
            <w:r w:rsidR="00BB62DC" w:rsidRPr="00A15DCB">
              <w:rPr>
                <w:lang w:eastAsia="en-US"/>
              </w:rPr>
              <w:t>s</w:t>
            </w:r>
            <w:r w:rsidRPr="00A15DCB">
              <w:rPr>
                <w:lang w:eastAsia="en-US"/>
              </w:rPr>
              <w:t xml:space="preserve"> a MAC PDU containing an </w:t>
            </w:r>
            <w:r w:rsidRPr="00A15DCB">
              <w:rPr>
                <w:i/>
                <w:iCs/>
                <w:lang w:eastAsia="en-US"/>
              </w:rPr>
              <w:t>RRCSetupRequest</w:t>
            </w:r>
            <w:r w:rsidRPr="00A15DCB">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21F772E" w14:textId="77777777" w:rsidR="00CA10DB" w:rsidRPr="00A15DCB" w:rsidRDefault="00CA10DB" w:rsidP="00B7523D">
            <w:pPr>
              <w:pStyle w:val="TAC"/>
              <w:rPr>
                <w:lang w:eastAsia="en-US"/>
              </w:rPr>
            </w:pPr>
            <w:r w:rsidRPr="00A15DCB">
              <w:rPr>
                <w:lang w:eastAsia="en-US"/>
              </w:rPr>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7C2BF996" w14:textId="77777777" w:rsidR="00CA10DB" w:rsidRPr="00A15DCB" w:rsidRDefault="00CA10DB" w:rsidP="00B7523D">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E12D7D5"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EECAA3" w14:textId="77777777" w:rsidR="00CA10DB" w:rsidRPr="00A15DCB" w:rsidRDefault="00CA10DB" w:rsidP="00B7523D">
            <w:pPr>
              <w:pStyle w:val="TAC"/>
              <w:rPr>
                <w:lang w:eastAsia="en-US"/>
              </w:rPr>
            </w:pPr>
            <w:r w:rsidRPr="00A15DCB">
              <w:rPr>
                <w:lang w:eastAsia="en-US"/>
              </w:rPr>
              <w:t>-</w:t>
            </w:r>
          </w:p>
        </w:tc>
      </w:tr>
      <w:tr w:rsidR="00CA10DB" w:rsidRPr="00A15DCB" w14:paraId="30E05262" w14:textId="77777777" w:rsidTr="00B7523D">
        <w:tc>
          <w:tcPr>
            <w:tcW w:w="648" w:type="dxa"/>
            <w:tcBorders>
              <w:top w:val="single" w:sz="4" w:space="0" w:color="auto"/>
              <w:left w:val="single" w:sz="4" w:space="0" w:color="auto"/>
              <w:bottom w:val="single" w:sz="4" w:space="0" w:color="auto"/>
              <w:right w:val="single" w:sz="4" w:space="0" w:color="auto"/>
            </w:tcBorders>
          </w:tcPr>
          <w:p w14:paraId="0A7CD07C" w14:textId="77777777" w:rsidR="00CA10DB" w:rsidRPr="00A15DCB" w:rsidRDefault="00CA10DB" w:rsidP="00B7523D">
            <w:pPr>
              <w:pStyle w:val="TAC"/>
              <w:rPr>
                <w:lang w:eastAsia="en-US"/>
              </w:rPr>
            </w:pPr>
            <w:r w:rsidRPr="00A15DCB">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7156E209" w14:textId="77777777" w:rsidR="00CA10DB" w:rsidRPr="00A15DCB" w:rsidRDefault="00EA7C8B" w:rsidP="00B7523D">
            <w:pPr>
              <w:pStyle w:val="TAL"/>
              <w:rPr>
                <w:lang w:eastAsia="en-US"/>
              </w:rPr>
            </w:pPr>
            <w:r w:rsidRPr="00A15DCB">
              <w:rPr>
                <w:lang w:eastAsia="en-US"/>
              </w:rPr>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2D2A6DEE" w14:textId="77777777" w:rsidR="00CA10DB" w:rsidRPr="00A15DCB" w:rsidRDefault="00CA10DB" w:rsidP="00B7523D">
            <w:pPr>
              <w:pStyle w:val="TAC"/>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4FC80446" w14:textId="77777777" w:rsidR="00CA10DB" w:rsidRPr="00A15DCB" w:rsidRDefault="00CA10DB" w:rsidP="00B7523D">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4758CFD7" w14:textId="77777777" w:rsidR="00CA10DB" w:rsidRPr="00A15DCB" w:rsidRDefault="00CA10DB" w:rsidP="00B7523D">
            <w:pPr>
              <w:pStyle w:val="TAC"/>
              <w:rPr>
                <w:lang w:eastAsia="en-US"/>
              </w:rPr>
            </w:pPr>
          </w:p>
        </w:tc>
        <w:tc>
          <w:tcPr>
            <w:tcW w:w="892" w:type="dxa"/>
            <w:tcBorders>
              <w:top w:val="single" w:sz="4" w:space="0" w:color="auto"/>
              <w:left w:val="single" w:sz="4" w:space="0" w:color="auto"/>
              <w:bottom w:val="single" w:sz="4" w:space="0" w:color="auto"/>
              <w:right w:val="single" w:sz="4" w:space="0" w:color="auto"/>
            </w:tcBorders>
          </w:tcPr>
          <w:p w14:paraId="352A3FDA" w14:textId="77777777" w:rsidR="00CA10DB" w:rsidRPr="00A15DCB" w:rsidRDefault="00CA10DB" w:rsidP="00B7523D">
            <w:pPr>
              <w:pStyle w:val="TAC"/>
              <w:rPr>
                <w:lang w:eastAsia="en-US"/>
              </w:rPr>
            </w:pPr>
          </w:p>
        </w:tc>
      </w:tr>
      <w:tr w:rsidR="00CA10DB" w:rsidRPr="00A15DCB" w14:paraId="5541465E" w14:textId="77777777" w:rsidTr="00B7523D">
        <w:tc>
          <w:tcPr>
            <w:tcW w:w="648" w:type="dxa"/>
            <w:tcBorders>
              <w:top w:val="single" w:sz="4" w:space="0" w:color="auto"/>
              <w:left w:val="single" w:sz="4" w:space="0" w:color="auto"/>
              <w:bottom w:val="single" w:sz="4" w:space="0" w:color="auto"/>
              <w:right w:val="single" w:sz="4" w:space="0" w:color="auto"/>
            </w:tcBorders>
          </w:tcPr>
          <w:p w14:paraId="28C53851" w14:textId="77777777" w:rsidR="00CA10DB" w:rsidRPr="00A15DCB" w:rsidRDefault="00CA10DB" w:rsidP="00B7523D">
            <w:pPr>
              <w:pStyle w:val="TAC"/>
              <w:rPr>
                <w:lang w:eastAsia="en-US"/>
              </w:rPr>
            </w:pPr>
            <w:r w:rsidRPr="00A15DCB">
              <w:rPr>
                <w:lang w:eastAsia="en-US"/>
              </w:rPr>
              <w:t>6</w:t>
            </w:r>
          </w:p>
        </w:tc>
        <w:tc>
          <w:tcPr>
            <w:tcW w:w="3969" w:type="dxa"/>
            <w:tcBorders>
              <w:top w:val="single" w:sz="4" w:space="0" w:color="auto"/>
              <w:left w:val="single" w:sz="4" w:space="0" w:color="auto"/>
              <w:bottom w:val="single" w:sz="4" w:space="0" w:color="auto"/>
              <w:right w:val="single" w:sz="4" w:space="0" w:color="auto"/>
            </w:tcBorders>
          </w:tcPr>
          <w:p w14:paraId="310E568A" w14:textId="77777777" w:rsidR="00CA10DB" w:rsidRPr="00A15DCB" w:rsidRDefault="00CA10DB" w:rsidP="00B7523D">
            <w:pPr>
              <w:pStyle w:val="TAL"/>
              <w:rPr>
                <w:lang w:eastAsia="en-US"/>
              </w:rPr>
            </w:pPr>
            <w:r w:rsidRPr="00A15DCB">
              <w:rPr>
                <w:lang w:eastAsia="en-US"/>
              </w:rPr>
              <w:t xml:space="preserve">Check: </w:t>
            </w:r>
            <w:r w:rsidRPr="00A15DCB">
              <w:rPr>
                <w:lang w:eastAsia="zh-CN"/>
              </w:rPr>
              <w:t>D</w:t>
            </w:r>
            <w:r w:rsidRPr="00A15DCB">
              <w:rPr>
                <w:lang w:eastAsia="en-US"/>
              </w:rPr>
              <w:t>oes the UE re-transmit a preamble on PRACH using a preamble in the same group A</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E1AC12E"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71BB68" w14:textId="77777777" w:rsidR="00CA10DB" w:rsidRPr="00A15DCB" w:rsidRDefault="00CA10DB" w:rsidP="00B7523D">
            <w:pPr>
              <w:pStyle w:val="TAL"/>
              <w:rPr>
                <w:lang w:eastAsia="en-US"/>
              </w:rPr>
            </w:pPr>
            <w:r w:rsidRPr="00A15DCB">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D2F5960" w14:textId="77777777" w:rsidR="00CA10DB" w:rsidRPr="00A15DCB" w:rsidRDefault="00CA10DB" w:rsidP="00B7523D">
            <w:pPr>
              <w:pStyle w:val="TAC"/>
              <w:rPr>
                <w:lang w:eastAsia="en-US"/>
              </w:rPr>
            </w:pPr>
            <w:r w:rsidRPr="00A15DCB">
              <w:rPr>
                <w:lang w:eastAsia="en-US"/>
              </w:rPr>
              <w:t>3</w:t>
            </w:r>
          </w:p>
        </w:tc>
        <w:tc>
          <w:tcPr>
            <w:tcW w:w="892" w:type="dxa"/>
            <w:tcBorders>
              <w:top w:val="single" w:sz="4" w:space="0" w:color="auto"/>
              <w:left w:val="single" w:sz="4" w:space="0" w:color="auto"/>
              <w:bottom w:val="single" w:sz="4" w:space="0" w:color="auto"/>
              <w:right w:val="single" w:sz="4" w:space="0" w:color="auto"/>
            </w:tcBorders>
          </w:tcPr>
          <w:p w14:paraId="0C84947D" w14:textId="77777777" w:rsidR="00CA10DB" w:rsidRPr="00A15DCB" w:rsidRDefault="00CA10DB" w:rsidP="00B7523D">
            <w:pPr>
              <w:pStyle w:val="TAC"/>
              <w:rPr>
                <w:lang w:eastAsia="en-US"/>
              </w:rPr>
            </w:pPr>
            <w:r w:rsidRPr="00A15DCB">
              <w:rPr>
                <w:lang w:eastAsia="en-US"/>
              </w:rPr>
              <w:t>P</w:t>
            </w:r>
          </w:p>
        </w:tc>
      </w:tr>
      <w:tr w:rsidR="00CA10DB" w:rsidRPr="00A15DCB" w14:paraId="7F69071B" w14:textId="77777777" w:rsidTr="00B7523D">
        <w:tc>
          <w:tcPr>
            <w:tcW w:w="648" w:type="dxa"/>
            <w:tcBorders>
              <w:top w:val="single" w:sz="4" w:space="0" w:color="auto"/>
              <w:left w:val="single" w:sz="4" w:space="0" w:color="auto"/>
              <w:bottom w:val="single" w:sz="4" w:space="0" w:color="auto"/>
              <w:right w:val="single" w:sz="4" w:space="0" w:color="auto"/>
            </w:tcBorders>
          </w:tcPr>
          <w:p w14:paraId="44355E83" w14:textId="77777777" w:rsidR="00CA10DB" w:rsidRPr="00A15DCB" w:rsidRDefault="00CA10DB" w:rsidP="00B7523D">
            <w:pPr>
              <w:pStyle w:val="TAC"/>
              <w:rPr>
                <w:lang w:eastAsia="en-US"/>
              </w:rPr>
            </w:pPr>
            <w:r w:rsidRPr="00A15DCB">
              <w:rPr>
                <w:lang w:eastAsia="en-US"/>
              </w:rPr>
              <w:t>7</w:t>
            </w:r>
          </w:p>
        </w:tc>
        <w:tc>
          <w:tcPr>
            <w:tcW w:w="3969" w:type="dxa"/>
            <w:tcBorders>
              <w:top w:val="single" w:sz="4" w:space="0" w:color="auto"/>
              <w:left w:val="single" w:sz="4" w:space="0" w:color="auto"/>
              <w:bottom w:val="single" w:sz="4" w:space="0" w:color="auto"/>
              <w:right w:val="single" w:sz="4" w:space="0" w:color="auto"/>
            </w:tcBorders>
          </w:tcPr>
          <w:p w14:paraId="4E77A3AD" w14:textId="77777777" w:rsidR="00CA10DB" w:rsidRPr="00A15DCB" w:rsidRDefault="00CA10DB" w:rsidP="00B7523D">
            <w:pPr>
              <w:pStyle w:val="TAL"/>
              <w:rPr>
                <w:lang w:eastAsia="en-US"/>
              </w:rPr>
            </w:pPr>
            <w:r w:rsidRPr="00A15DCB">
              <w:rPr>
                <w:lang w:eastAsia="en-US"/>
              </w:rPr>
              <w:t>The SS transmits Random Access Response with RAPID corresponding to the transmitted Preamble in step 6,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5ECF06C0"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4742EAF6" w14:textId="77777777" w:rsidR="00CA10DB" w:rsidRPr="00A15DCB" w:rsidRDefault="00CA10DB" w:rsidP="00B7523D">
            <w:pPr>
              <w:pStyle w:val="TAL"/>
              <w:rPr>
                <w:lang w:eastAsia="en-US"/>
              </w:rPr>
            </w:pPr>
            <w:r w:rsidRPr="00A15DCB">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3CB8D4"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D8B9892" w14:textId="77777777" w:rsidR="00CA10DB" w:rsidRPr="00A15DCB" w:rsidRDefault="00CA10DB" w:rsidP="00B7523D">
            <w:pPr>
              <w:pStyle w:val="TAC"/>
              <w:rPr>
                <w:lang w:eastAsia="en-US"/>
              </w:rPr>
            </w:pPr>
            <w:r w:rsidRPr="00A15DCB">
              <w:rPr>
                <w:lang w:eastAsia="en-US"/>
              </w:rPr>
              <w:t>-</w:t>
            </w:r>
          </w:p>
        </w:tc>
      </w:tr>
      <w:tr w:rsidR="00CA10DB" w:rsidRPr="00A15DCB" w14:paraId="5B28C178" w14:textId="77777777" w:rsidTr="00B7523D">
        <w:tc>
          <w:tcPr>
            <w:tcW w:w="648" w:type="dxa"/>
            <w:tcBorders>
              <w:top w:val="single" w:sz="4" w:space="0" w:color="auto"/>
              <w:left w:val="single" w:sz="4" w:space="0" w:color="auto"/>
              <w:bottom w:val="single" w:sz="4" w:space="0" w:color="auto"/>
              <w:right w:val="single" w:sz="4" w:space="0" w:color="auto"/>
            </w:tcBorders>
          </w:tcPr>
          <w:p w14:paraId="7B42907D" w14:textId="77777777" w:rsidR="00CA10DB" w:rsidRPr="00A15DCB" w:rsidRDefault="00CA10DB" w:rsidP="00B7523D">
            <w:pPr>
              <w:pStyle w:val="TAC"/>
              <w:rPr>
                <w:lang w:eastAsia="en-US"/>
              </w:rPr>
            </w:pPr>
            <w:r w:rsidRPr="00A15DCB">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43AE0B03" w14:textId="77777777" w:rsidR="00CA10DB" w:rsidRPr="00A15DCB" w:rsidRDefault="00CA10DB" w:rsidP="00B7523D">
            <w:pPr>
              <w:pStyle w:val="TAL"/>
              <w:rPr>
                <w:lang w:eastAsia="en-US"/>
              </w:rPr>
            </w:pPr>
            <w:r w:rsidRPr="00A15DCB">
              <w:rPr>
                <w:lang w:eastAsia="en-US"/>
              </w:rPr>
              <w:t>The UE transmit</w:t>
            </w:r>
            <w:r w:rsidR="000B0AD2" w:rsidRPr="00A15DCB">
              <w:rPr>
                <w:lang w:eastAsia="en-US"/>
              </w:rPr>
              <w:t>s</w:t>
            </w:r>
            <w:r w:rsidRPr="00A15DCB">
              <w:rPr>
                <w:lang w:eastAsia="en-US"/>
              </w:rPr>
              <w:t xml:space="preserve"> a MAC PDU containing an </w:t>
            </w:r>
            <w:r w:rsidRPr="00A15DCB">
              <w:rPr>
                <w:i/>
                <w:iCs/>
                <w:lang w:eastAsia="en-US"/>
              </w:rPr>
              <w:t>RRCSetupRequest</w:t>
            </w:r>
            <w:r w:rsidRPr="00A15DCB">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06E958D2" w14:textId="77777777" w:rsidR="00CA10DB" w:rsidRPr="00A15DCB" w:rsidRDefault="00CA10DB" w:rsidP="00B7523D">
            <w:pPr>
              <w:pStyle w:val="TAC"/>
              <w:rPr>
                <w:lang w:eastAsia="en-US"/>
              </w:rPr>
            </w:pPr>
            <w:r w:rsidRPr="00A15DCB">
              <w:rPr>
                <w:lang w:eastAsia="en-US"/>
              </w:rPr>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410124E4" w14:textId="77777777" w:rsidR="00CA10DB" w:rsidRPr="00A15DCB" w:rsidRDefault="00CA10DB" w:rsidP="00B7523D">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F105EF"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07D8A20" w14:textId="77777777" w:rsidR="00CA10DB" w:rsidRPr="00A15DCB" w:rsidRDefault="00CA10DB" w:rsidP="00B7523D">
            <w:pPr>
              <w:pStyle w:val="TAC"/>
              <w:rPr>
                <w:lang w:eastAsia="en-US"/>
              </w:rPr>
            </w:pPr>
            <w:r w:rsidRPr="00A15DCB">
              <w:rPr>
                <w:lang w:eastAsia="en-US"/>
              </w:rPr>
              <w:t>-</w:t>
            </w:r>
          </w:p>
        </w:tc>
      </w:tr>
      <w:tr w:rsidR="00CA10DB" w:rsidRPr="00A15DCB" w14:paraId="52A01EA4" w14:textId="77777777" w:rsidTr="00B7523D">
        <w:tc>
          <w:tcPr>
            <w:tcW w:w="648" w:type="dxa"/>
            <w:tcBorders>
              <w:top w:val="single" w:sz="4" w:space="0" w:color="auto"/>
              <w:left w:val="single" w:sz="4" w:space="0" w:color="auto"/>
              <w:bottom w:val="single" w:sz="4" w:space="0" w:color="auto"/>
              <w:right w:val="single" w:sz="4" w:space="0" w:color="auto"/>
            </w:tcBorders>
          </w:tcPr>
          <w:p w14:paraId="4592FC40" w14:textId="77777777" w:rsidR="00CA10DB" w:rsidRPr="00A15DCB" w:rsidRDefault="00CA10DB" w:rsidP="00B7523D">
            <w:pPr>
              <w:pStyle w:val="TAC"/>
              <w:rPr>
                <w:lang w:eastAsia="en-US"/>
              </w:rPr>
            </w:pPr>
            <w:r w:rsidRPr="00A15DCB">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32E3ED0E" w14:textId="77777777" w:rsidR="00CA10DB" w:rsidRPr="00A15DCB" w:rsidRDefault="00CA10DB" w:rsidP="00B7523D">
            <w:pPr>
              <w:pStyle w:val="TAL"/>
              <w:rPr>
                <w:lang w:eastAsia="en-US"/>
              </w:rPr>
            </w:pPr>
            <w:r w:rsidRPr="00A15DCB">
              <w:rPr>
                <w:lang w:eastAsia="en-US"/>
              </w:rPr>
              <w:t xml:space="preserve">The SS schedules PDCCH transmission addressed to TC-RNTI to transmit a valid MAC PDU containing an </w:t>
            </w:r>
            <w:r w:rsidRPr="00A15DCB">
              <w:rPr>
                <w:i/>
                <w:lang w:eastAsia="en-US"/>
              </w:rPr>
              <w:t>RRCSetup</w:t>
            </w:r>
            <w:r w:rsidRPr="00A15DCB">
              <w:rPr>
                <w:lang w:eastAsia="en-US"/>
              </w:rPr>
              <w:t xml:space="preserve"> message, but not including a matching ‘UE Contention Resolution Identity’ MAC control element.</w:t>
            </w:r>
          </w:p>
        </w:tc>
        <w:tc>
          <w:tcPr>
            <w:tcW w:w="709" w:type="dxa"/>
            <w:tcBorders>
              <w:top w:val="single" w:sz="4" w:space="0" w:color="auto"/>
              <w:left w:val="single" w:sz="4" w:space="0" w:color="auto"/>
              <w:bottom w:val="single" w:sz="4" w:space="0" w:color="auto"/>
              <w:right w:val="single" w:sz="4" w:space="0" w:color="auto"/>
            </w:tcBorders>
          </w:tcPr>
          <w:p w14:paraId="6D0A08B3"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4FCBA55" w14:textId="77777777" w:rsidR="00CA10DB" w:rsidRPr="00A15DCB" w:rsidRDefault="00CA10DB" w:rsidP="00B7523D">
            <w:pPr>
              <w:pStyle w:val="TAL"/>
              <w:rPr>
                <w:lang w:eastAsia="zh-CN"/>
              </w:rPr>
            </w:pPr>
            <w:r w:rsidRPr="00A15DCB">
              <w:rPr>
                <w:lang w:eastAsia="zh-CN"/>
              </w:rPr>
              <w:t>MAC PDU</w:t>
            </w:r>
          </w:p>
          <w:p w14:paraId="5E8519BB" w14:textId="77777777" w:rsidR="00CA10DB" w:rsidRPr="00A15DCB" w:rsidRDefault="00CA10DB" w:rsidP="00B7523D">
            <w:pPr>
              <w:pStyle w:val="TAL"/>
              <w:rPr>
                <w:lang w:eastAsia="en-US"/>
              </w:rPr>
            </w:pPr>
            <w:r w:rsidRPr="00A15DCB">
              <w:rPr>
                <w:lang w:eastAsia="zh-CN"/>
              </w:rPr>
              <w:t>(</w:t>
            </w:r>
            <w:r w:rsidRPr="00A15DCB">
              <w:rPr>
                <w:i/>
                <w:lang w:eastAsia="zh-CN"/>
              </w:rPr>
              <w:t>RRCSetup</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3390662"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DB6A336" w14:textId="77777777" w:rsidR="00CA10DB" w:rsidRPr="00A15DCB" w:rsidRDefault="00CA10DB" w:rsidP="00B7523D">
            <w:pPr>
              <w:pStyle w:val="TAC"/>
              <w:rPr>
                <w:lang w:eastAsia="en-US"/>
              </w:rPr>
            </w:pPr>
            <w:r w:rsidRPr="00A15DCB">
              <w:rPr>
                <w:lang w:eastAsia="en-US"/>
              </w:rPr>
              <w:t>-</w:t>
            </w:r>
          </w:p>
        </w:tc>
      </w:tr>
      <w:tr w:rsidR="00CA10DB" w:rsidRPr="00A15DCB" w14:paraId="1F566D48" w14:textId="77777777" w:rsidTr="00B7523D">
        <w:tc>
          <w:tcPr>
            <w:tcW w:w="648" w:type="dxa"/>
            <w:tcBorders>
              <w:top w:val="single" w:sz="4" w:space="0" w:color="auto"/>
              <w:left w:val="single" w:sz="4" w:space="0" w:color="auto"/>
              <w:bottom w:val="single" w:sz="4" w:space="0" w:color="auto"/>
              <w:right w:val="single" w:sz="4" w:space="0" w:color="auto"/>
            </w:tcBorders>
          </w:tcPr>
          <w:p w14:paraId="63C4531E" w14:textId="77777777" w:rsidR="00CA10DB" w:rsidRPr="00A15DCB" w:rsidRDefault="00CA10DB" w:rsidP="00B7523D">
            <w:pPr>
              <w:pStyle w:val="TAC"/>
              <w:rPr>
                <w:lang w:eastAsia="en-US"/>
              </w:rPr>
            </w:pPr>
            <w:r w:rsidRPr="00A15DCB">
              <w:rPr>
                <w:lang w:eastAsia="en-US"/>
              </w:rPr>
              <w:t>-</w:t>
            </w:r>
          </w:p>
        </w:tc>
        <w:tc>
          <w:tcPr>
            <w:tcW w:w="3969" w:type="dxa"/>
            <w:tcBorders>
              <w:top w:val="single" w:sz="4" w:space="0" w:color="auto"/>
              <w:left w:val="single" w:sz="4" w:space="0" w:color="auto"/>
              <w:bottom w:val="single" w:sz="4" w:space="0" w:color="auto"/>
              <w:right w:val="single" w:sz="4" w:space="0" w:color="auto"/>
            </w:tcBorders>
          </w:tcPr>
          <w:p w14:paraId="7DB5820F" w14:textId="77777777" w:rsidR="00CA10DB" w:rsidRPr="00A15DCB" w:rsidRDefault="00CA10DB" w:rsidP="00B7523D">
            <w:pPr>
              <w:pStyle w:val="TAL"/>
              <w:rPr>
                <w:lang w:eastAsia="en-US"/>
              </w:rPr>
            </w:pPr>
            <w:r w:rsidRPr="00A15DCB">
              <w:rPr>
                <w:lang w:eastAsia="en-US"/>
              </w:rPr>
              <w:t>EXCEPTION: In parallel with step 10, the parallel behaviour in table 7.1.1.1.6.3.2-2 is running.</w:t>
            </w:r>
          </w:p>
        </w:tc>
        <w:tc>
          <w:tcPr>
            <w:tcW w:w="709" w:type="dxa"/>
            <w:tcBorders>
              <w:top w:val="single" w:sz="4" w:space="0" w:color="auto"/>
              <w:left w:val="single" w:sz="4" w:space="0" w:color="auto"/>
              <w:bottom w:val="single" w:sz="4" w:space="0" w:color="auto"/>
              <w:right w:val="single" w:sz="4" w:space="0" w:color="auto"/>
            </w:tcBorders>
          </w:tcPr>
          <w:p w14:paraId="374B6353" w14:textId="77777777" w:rsidR="00CA10DB" w:rsidRPr="00A15DCB" w:rsidRDefault="00CA10DB" w:rsidP="00B7523D">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22E33F4" w14:textId="77777777" w:rsidR="00CA10DB" w:rsidRPr="00A15DCB" w:rsidRDefault="00CA10DB" w:rsidP="00B7523D">
            <w:pPr>
              <w:pStyle w:val="TAC"/>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218BF873"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1C72155" w14:textId="77777777" w:rsidR="00CA10DB" w:rsidRPr="00A15DCB" w:rsidRDefault="00CA10DB" w:rsidP="00B7523D">
            <w:pPr>
              <w:pStyle w:val="TAC"/>
              <w:rPr>
                <w:lang w:eastAsia="en-US"/>
              </w:rPr>
            </w:pPr>
            <w:r w:rsidRPr="00A15DCB">
              <w:rPr>
                <w:lang w:eastAsia="en-US"/>
              </w:rPr>
              <w:t>-</w:t>
            </w:r>
          </w:p>
        </w:tc>
      </w:tr>
      <w:tr w:rsidR="00CA10DB" w:rsidRPr="00A15DCB" w14:paraId="0D368DF3" w14:textId="77777777" w:rsidTr="00B7523D">
        <w:tc>
          <w:tcPr>
            <w:tcW w:w="648" w:type="dxa"/>
            <w:tcBorders>
              <w:top w:val="single" w:sz="4" w:space="0" w:color="auto"/>
              <w:left w:val="single" w:sz="4" w:space="0" w:color="auto"/>
              <w:bottom w:val="single" w:sz="4" w:space="0" w:color="auto"/>
              <w:right w:val="single" w:sz="4" w:space="0" w:color="auto"/>
            </w:tcBorders>
          </w:tcPr>
          <w:p w14:paraId="51AB2DDC" w14:textId="77777777" w:rsidR="00CA10DB" w:rsidRPr="00A15DCB" w:rsidRDefault="00CA10DB" w:rsidP="00B7523D">
            <w:pPr>
              <w:pStyle w:val="TAC"/>
              <w:rPr>
                <w:lang w:eastAsia="en-US"/>
              </w:rPr>
            </w:pPr>
            <w:r w:rsidRPr="00A15DCB">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F0B2E6F" w14:textId="77777777" w:rsidR="00CA10DB" w:rsidRPr="00A15DCB" w:rsidRDefault="00CA10DB" w:rsidP="00B7523D">
            <w:pPr>
              <w:pStyle w:val="TAL"/>
              <w:rPr>
                <w:lang w:eastAsia="en-US"/>
              </w:rPr>
            </w:pPr>
            <w:r w:rsidRPr="00A15DCB">
              <w:rPr>
                <w:lang w:eastAsia="en-US"/>
              </w:rPr>
              <w:t xml:space="preserve">Check: </w:t>
            </w:r>
            <w:r w:rsidRPr="00A15DCB">
              <w:rPr>
                <w:lang w:eastAsia="zh-CN"/>
              </w:rPr>
              <w:t>D</w:t>
            </w:r>
            <w:r w:rsidRPr="00A15DCB">
              <w:rPr>
                <w:lang w:eastAsia="en-US"/>
              </w:rPr>
              <w:t>oes the UE re-transmit a preamble on PRACH using a preamble in the same group A</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01262C"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6225B9F" w14:textId="77777777" w:rsidR="00CA10DB" w:rsidRPr="00A15DCB" w:rsidRDefault="00CA10DB" w:rsidP="00B7523D">
            <w:pPr>
              <w:pStyle w:val="TAL"/>
              <w:rPr>
                <w:lang w:eastAsia="en-US"/>
              </w:rPr>
            </w:pPr>
            <w:r w:rsidRPr="00A15DCB">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7F21C357" w14:textId="77777777" w:rsidR="00CA10DB" w:rsidRPr="00A15DCB" w:rsidRDefault="00CA10DB" w:rsidP="00B7523D">
            <w:pPr>
              <w:pStyle w:val="TAC"/>
              <w:rPr>
                <w:lang w:eastAsia="en-US"/>
              </w:rPr>
            </w:pPr>
            <w:r w:rsidRPr="00A15DCB">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4D4FE5FA" w14:textId="77777777" w:rsidR="00CA10DB" w:rsidRPr="00A15DCB" w:rsidRDefault="00CA10DB" w:rsidP="00B7523D">
            <w:pPr>
              <w:pStyle w:val="TAC"/>
              <w:rPr>
                <w:lang w:eastAsia="en-US"/>
              </w:rPr>
            </w:pPr>
            <w:r w:rsidRPr="00A15DCB">
              <w:rPr>
                <w:lang w:eastAsia="en-US"/>
              </w:rPr>
              <w:t>P</w:t>
            </w:r>
          </w:p>
        </w:tc>
      </w:tr>
      <w:tr w:rsidR="00CA10DB" w:rsidRPr="00A15DCB" w14:paraId="773A45B7" w14:textId="77777777" w:rsidTr="00B7523D">
        <w:tc>
          <w:tcPr>
            <w:tcW w:w="648" w:type="dxa"/>
            <w:tcBorders>
              <w:top w:val="single" w:sz="4" w:space="0" w:color="auto"/>
              <w:left w:val="single" w:sz="4" w:space="0" w:color="auto"/>
              <w:bottom w:val="single" w:sz="4" w:space="0" w:color="auto"/>
              <w:right w:val="single" w:sz="4" w:space="0" w:color="auto"/>
            </w:tcBorders>
          </w:tcPr>
          <w:p w14:paraId="00F06CDC" w14:textId="77777777" w:rsidR="00CA10DB" w:rsidRPr="00A15DCB" w:rsidRDefault="00CA10DB" w:rsidP="00B7523D">
            <w:pPr>
              <w:pStyle w:val="TAC"/>
              <w:rPr>
                <w:lang w:eastAsia="en-US"/>
              </w:rPr>
            </w:pPr>
            <w:r w:rsidRPr="00A15DCB">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228CF5A3" w14:textId="77777777" w:rsidR="00CA10DB" w:rsidRPr="00A15DCB" w:rsidRDefault="00CA10DB" w:rsidP="00B7523D">
            <w:pPr>
              <w:pStyle w:val="TAL"/>
              <w:rPr>
                <w:lang w:eastAsia="en-US"/>
              </w:rPr>
            </w:pPr>
            <w:r w:rsidRPr="00A15DCB">
              <w:rPr>
                <w:lang w:eastAsia="en-US"/>
              </w:rPr>
              <w:t>The SS transmits Random Access Response with RAPID corresponding to the transmitted Preamble in step 10,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14B82D29"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8A92CAF" w14:textId="77777777" w:rsidR="00CA10DB" w:rsidRPr="00A15DCB" w:rsidRDefault="00CA10DB" w:rsidP="00B7523D">
            <w:pPr>
              <w:pStyle w:val="TAL"/>
              <w:rPr>
                <w:lang w:eastAsia="en-US"/>
              </w:rPr>
            </w:pPr>
            <w:r w:rsidRPr="00A15DCB">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D243345"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CF9956" w14:textId="77777777" w:rsidR="00CA10DB" w:rsidRPr="00A15DCB" w:rsidRDefault="00CA10DB" w:rsidP="00B7523D">
            <w:pPr>
              <w:pStyle w:val="TAC"/>
              <w:rPr>
                <w:lang w:eastAsia="en-US"/>
              </w:rPr>
            </w:pPr>
          </w:p>
        </w:tc>
      </w:tr>
      <w:tr w:rsidR="00CA10DB" w:rsidRPr="00A15DCB" w14:paraId="6FD932B8" w14:textId="77777777" w:rsidTr="00B7523D">
        <w:tc>
          <w:tcPr>
            <w:tcW w:w="648" w:type="dxa"/>
            <w:tcBorders>
              <w:top w:val="single" w:sz="4" w:space="0" w:color="auto"/>
              <w:left w:val="single" w:sz="4" w:space="0" w:color="auto"/>
              <w:bottom w:val="single" w:sz="4" w:space="0" w:color="auto"/>
              <w:right w:val="single" w:sz="4" w:space="0" w:color="auto"/>
            </w:tcBorders>
          </w:tcPr>
          <w:p w14:paraId="119176A5" w14:textId="77777777" w:rsidR="00CA10DB" w:rsidRPr="00A15DCB" w:rsidRDefault="00CA10DB" w:rsidP="00B7523D">
            <w:pPr>
              <w:pStyle w:val="TAC"/>
              <w:rPr>
                <w:lang w:eastAsia="en-US"/>
              </w:rPr>
            </w:pPr>
            <w:r w:rsidRPr="00A15DCB">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481407B" w14:textId="77777777" w:rsidR="00CA10DB" w:rsidRPr="00A15DCB" w:rsidRDefault="00CA10DB" w:rsidP="00B7523D">
            <w:pPr>
              <w:pStyle w:val="TAL"/>
              <w:rPr>
                <w:lang w:eastAsia="en-US"/>
              </w:rPr>
            </w:pPr>
            <w:r w:rsidRPr="00A15DCB">
              <w:rPr>
                <w:lang w:eastAsia="en-US"/>
              </w:rPr>
              <w:t>The UE transmit</w:t>
            </w:r>
            <w:r w:rsidR="000B0AD2" w:rsidRPr="00A15DCB">
              <w:rPr>
                <w:lang w:eastAsia="en-US"/>
              </w:rPr>
              <w:t>s</w:t>
            </w:r>
            <w:r w:rsidRPr="00A15DCB">
              <w:rPr>
                <w:lang w:eastAsia="en-US"/>
              </w:rPr>
              <w:t xml:space="preserve"> a MAC PDU containing an </w:t>
            </w:r>
            <w:r w:rsidRPr="00A15DCB">
              <w:rPr>
                <w:i/>
                <w:iCs/>
                <w:lang w:eastAsia="en-US"/>
              </w:rPr>
              <w:t>RRCSetupRequest</w:t>
            </w:r>
            <w:r w:rsidRPr="00A15DCB">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D936C6D" w14:textId="77777777" w:rsidR="00CA10DB" w:rsidRPr="00A15DCB" w:rsidRDefault="00CA10DB" w:rsidP="00B7523D">
            <w:pPr>
              <w:pStyle w:val="TAC"/>
              <w:rPr>
                <w:lang w:eastAsia="en-US"/>
              </w:rPr>
            </w:pPr>
            <w:r w:rsidRPr="00A15DCB">
              <w:rPr>
                <w:lang w:eastAsia="en-US"/>
              </w:rPr>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5BB35ED9" w14:textId="77777777" w:rsidR="00CA10DB" w:rsidRPr="00A15DCB" w:rsidRDefault="00CA10DB" w:rsidP="00B7523D">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B4A8F17"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6601A2E" w14:textId="77777777" w:rsidR="00CA10DB" w:rsidRPr="00A15DCB" w:rsidRDefault="00CA10DB" w:rsidP="00B7523D">
            <w:pPr>
              <w:pStyle w:val="TAC"/>
              <w:rPr>
                <w:lang w:eastAsia="en-US"/>
              </w:rPr>
            </w:pPr>
            <w:r w:rsidRPr="00A15DCB">
              <w:rPr>
                <w:lang w:eastAsia="en-US"/>
              </w:rPr>
              <w:t>-</w:t>
            </w:r>
          </w:p>
        </w:tc>
      </w:tr>
      <w:tr w:rsidR="00CA10DB" w:rsidRPr="00A15DCB" w14:paraId="074027AC" w14:textId="77777777" w:rsidTr="00B7523D">
        <w:tc>
          <w:tcPr>
            <w:tcW w:w="648" w:type="dxa"/>
            <w:tcBorders>
              <w:top w:val="single" w:sz="4" w:space="0" w:color="auto"/>
              <w:left w:val="single" w:sz="4" w:space="0" w:color="auto"/>
              <w:bottom w:val="single" w:sz="4" w:space="0" w:color="auto"/>
              <w:right w:val="single" w:sz="4" w:space="0" w:color="auto"/>
            </w:tcBorders>
          </w:tcPr>
          <w:p w14:paraId="7A7BBF24" w14:textId="77777777" w:rsidR="00CA10DB" w:rsidRPr="00A15DCB" w:rsidRDefault="00CA10DB" w:rsidP="00B7523D">
            <w:pPr>
              <w:pStyle w:val="TAC"/>
              <w:rPr>
                <w:lang w:eastAsia="en-US"/>
              </w:rPr>
            </w:pPr>
            <w:r w:rsidRPr="00A15DCB">
              <w:rPr>
                <w:lang w:eastAsia="en-US"/>
              </w:rPr>
              <w:t>13</w:t>
            </w:r>
          </w:p>
        </w:tc>
        <w:tc>
          <w:tcPr>
            <w:tcW w:w="3969" w:type="dxa"/>
            <w:tcBorders>
              <w:top w:val="single" w:sz="4" w:space="0" w:color="auto"/>
              <w:left w:val="single" w:sz="4" w:space="0" w:color="auto"/>
              <w:bottom w:val="single" w:sz="4" w:space="0" w:color="auto"/>
              <w:right w:val="single" w:sz="4" w:space="0" w:color="auto"/>
            </w:tcBorders>
          </w:tcPr>
          <w:p w14:paraId="7860C37B" w14:textId="77777777" w:rsidR="00CA10DB" w:rsidRPr="00A15DCB" w:rsidRDefault="00CA10DB" w:rsidP="00B7523D">
            <w:pPr>
              <w:pStyle w:val="TAL"/>
              <w:rPr>
                <w:lang w:eastAsia="en-US"/>
              </w:rPr>
            </w:pPr>
            <w:r w:rsidRPr="00A15DCB">
              <w:rPr>
                <w:lang w:eastAsia="en-US"/>
              </w:rPr>
              <w:t xml:space="preserve">The SS schedules PDCCH transmission addressed to TC-RNTI to transmit a valid MAC PDU containing an </w:t>
            </w:r>
            <w:r w:rsidRPr="00A15DCB">
              <w:rPr>
                <w:i/>
                <w:lang w:eastAsia="en-US"/>
              </w:rPr>
              <w:t xml:space="preserve">RRCSetup </w:t>
            </w:r>
            <w:r w:rsidRPr="00A15DCB">
              <w:rPr>
                <w:lang w:eastAsia="en-US"/>
              </w:rPr>
              <w:t>message</w:t>
            </w:r>
            <w:r w:rsidRPr="00A15DCB">
              <w:rPr>
                <w:i/>
                <w:lang w:eastAsia="en-US"/>
              </w:rPr>
              <w:t xml:space="preserve"> </w:t>
            </w:r>
            <w:r w:rsidRPr="00A15DCB">
              <w:rPr>
                <w:lang w:eastAsia="en-US"/>
              </w:rPr>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33384C2E"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1CF5C5A" w14:textId="77777777" w:rsidR="00CA10DB" w:rsidRPr="00A15DCB" w:rsidRDefault="00CA10DB" w:rsidP="00B7523D">
            <w:pPr>
              <w:pStyle w:val="TAL"/>
              <w:rPr>
                <w:lang w:eastAsia="zh-CN"/>
              </w:rPr>
            </w:pPr>
            <w:r w:rsidRPr="00A15DCB">
              <w:rPr>
                <w:lang w:eastAsia="zh-CN"/>
              </w:rPr>
              <w:t>MAC PDU</w:t>
            </w:r>
          </w:p>
          <w:p w14:paraId="5B16A1CA" w14:textId="77777777" w:rsidR="00CA10DB" w:rsidRPr="00A15DCB" w:rsidRDefault="00CA10DB" w:rsidP="00B7523D">
            <w:pPr>
              <w:pStyle w:val="TAL"/>
              <w:rPr>
                <w:lang w:eastAsia="en-US"/>
              </w:rPr>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rPr>
                <w:lang w:eastAsia="en-US"/>
              </w:rPr>
              <w:t>UE Contention Resolution Identity MAC CE</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E49ABF6"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B56AD39" w14:textId="77777777" w:rsidR="00CA10DB" w:rsidRPr="00A15DCB" w:rsidRDefault="00CA10DB" w:rsidP="00B7523D">
            <w:pPr>
              <w:pStyle w:val="TAC"/>
              <w:rPr>
                <w:lang w:eastAsia="en-US"/>
              </w:rPr>
            </w:pPr>
            <w:r w:rsidRPr="00A15DCB">
              <w:rPr>
                <w:lang w:eastAsia="en-US"/>
              </w:rPr>
              <w:t>-</w:t>
            </w:r>
          </w:p>
        </w:tc>
      </w:tr>
      <w:tr w:rsidR="00CA10DB" w:rsidRPr="00A15DCB" w14:paraId="5957F016" w14:textId="77777777" w:rsidTr="00B7523D">
        <w:tc>
          <w:tcPr>
            <w:tcW w:w="648" w:type="dxa"/>
            <w:tcBorders>
              <w:top w:val="single" w:sz="4" w:space="0" w:color="auto"/>
              <w:left w:val="single" w:sz="4" w:space="0" w:color="auto"/>
              <w:bottom w:val="single" w:sz="4" w:space="0" w:color="auto"/>
              <w:right w:val="single" w:sz="4" w:space="0" w:color="auto"/>
            </w:tcBorders>
          </w:tcPr>
          <w:p w14:paraId="433E9B4B" w14:textId="77777777" w:rsidR="00CA10DB" w:rsidRPr="00A15DCB" w:rsidRDefault="00CA10DB" w:rsidP="00B7523D">
            <w:pPr>
              <w:pStyle w:val="TAC"/>
              <w:rPr>
                <w:lang w:eastAsia="en-US"/>
              </w:rPr>
            </w:pPr>
            <w:r w:rsidRPr="00A15DCB">
              <w:rPr>
                <w:lang w:eastAsia="en-US"/>
              </w:rPr>
              <w:t>14</w:t>
            </w:r>
          </w:p>
        </w:tc>
        <w:tc>
          <w:tcPr>
            <w:tcW w:w="3969" w:type="dxa"/>
            <w:tcBorders>
              <w:top w:val="single" w:sz="4" w:space="0" w:color="auto"/>
              <w:left w:val="single" w:sz="4" w:space="0" w:color="auto"/>
              <w:bottom w:val="single" w:sz="4" w:space="0" w:color="auto"/>
              <w:right w:val="single" w:sz="4" w:space="0" w:color="auto"/>
            </w:tcBorders>
          </w:tcPr>
          <w:p w14:paraId="53D873B9" w14:textId="77777777" w:rsidR="00CA10DB" w:rsidRPr="00A15DCB" w:rsidRDefault="00CA10DB" w:rsidP="00B7523D">
            <w:pPr>
              <w:pStyle w:val="TAL"/>
              <w:rPr>
                <w:lang w:eastAsia="en-US"/>
              </w:rPr>
            </w:pPr>
            <w:r w:rsidRPr="00A15DCB">
              <w:rPr>
                <w:lang w:eastAsia="en-US"/>
              </w:rPr>
              <w:t xml:space="preserve">Check: Does UE transmit a MAC PDU containing an </w:t>
            </w:r>
            <w:r w:rsidRPr="00A15DCB">
              <w:rPr>
                <w:i/>
                <w:iCs/>
                <w:lang w:eastAsia="en-US"/>
              </w:rPr>
              <w:t>RRCSetupComplete</w:t>
            </w:r>
            <w:r w:rsidRPr="00A15DCB">
              <w:rPr>
                <w:lang w:eastAsia="en-US"/>
              </w:rPr>
              <w:t xml:space="preserve"> message indicating acceptance of </w:t>
            </w:r>
            <w:r w:rsidRPr="00A15DCB">
              <w:rPr>
                <w:i/>
                <w:iCs/>
                <w:lang w:eastAsia="en-US"/>
              </w:rPr>
              <w:t>RRCSetup</w:t>
            </w:r>
            <w:r w:rsidRPr="00A15DCB">
              <w:rPr>
                <w:lang w:eastAsia="en-US"/>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31DC5421"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C943A3F" w14:textId="77777777" w:rsidR="00CA10DB" w:rsidRPr="00A15DCB" w:rsidRDefault="00CA10DB" w:rsidP="00B7523D">
            <w:pPr>
              <w:pStyle w:val="TAL"/>
              <w:rPr>
                <w:i/>
                <w:iCs/>
                <w:lang w:eastAsia="en-US"/>
              </w:rPr>
            </w:pPr>
            <w:r w:rsidRPr="00A15DCB">
              <w:rPr>
                <w:lang w:eastAsia="en-US"/>
              </w:rPr>
              <w:t>MAC PDU (</w:t>
            </w:r>
            <w:r w:rsidRPr="00A15DCB">
              <w:rPr>
                <w:i/>
                <w:iCs/>
                <w:lang w:eastAsia="en-US"/>
              </w:rPr>
              <w:t>RRCSetupComplete)</w:t>
            </w:r>
          </w:p>
        </w:tc>
        <w:tc>
          <w:tcPr>
            <w:tcW w:w="567" w:type="dxa"/>
            <w:tcBorders>
              <w:top w:val="single" w:sz="4" w:space="0" w:color="auto"/>
              <w:left w:val="single" w:sz="4" w:space="0" w:color="auto"/>
              <w:bottom w:val="single" w:sz="4" w:space="0" w:color="auto"/>
              <w:right w:val="single" w:sz="4" w:space="0" w:color="auto"/>
            </w:tcBorders>
          </w:tcPr>
          <w:p w14:paraId="0D8B6EF0" w14:textId="77777777" w:rsidR="00CA10DB" w:rsidRPr="00A15DCB" w:rsidRDefault="00CA10DB" w:rsidP="00B7523D">
            <w:pPr>
              <w:pStyle w:val="TAC"/>
              <w:rPr>
                <w:lang w:eastAsia="en-US"/>
              </w:rPr>
            </w:pPr>
            <w:r w:rsidRPr="00A15DCB">
              <w:rPr>
                <w:lang w:eastAsia="en-US"/>
              </w:rPr>
              <w:t>4</w:t>
            </w:r>
          </w:p>
        </w:tc>
        <w:tc>
          <w:tcPr>
            <w:tcW w:w="892" w:type="dxa"/>
            <w:tcBorders>
              <w:top w:val="single" w:sz="4" w:space="0" w:color="auto"/>
              <w:left w:val="single" w:sz="4" w:space="0" w:color="auto"/>
              <w:bottom w:val="single" w:sz="4" w:space="0" w:color="auto"/>
              <w:right w:val="single" w:sz="4" w:space="0" w:color="auto"/>
            </w:tcBorders>
          </w:tcPr>
          <w:p w14:paraId="392B9DF7" w14:textId="77777777" w:rsidR="00CA10DB" w:rsidRPr="00A15DCB" w:rsidRDefault="00CA10DB" w:rsidP="00B7523D">
            <w:pPr>
              <w:pStyle w:val="TAC"/>
              <w:rPr>
                <w:lang w:eastAsia="en-US"/>
              </w:rPr>
            </w:pPr>
            <w:r w:rsidRPr="00A15DCB">
              <w:rPr>
                <w:lang w:eastAsia="en-US"/>
              </w:rPr>
              <w:t>P</w:t>
            </w:r>
          </w:p>
        </w:tc>
      </w:tr>
      <w:tr w:rsidR="00CA10DB" w:rsidRPr="00A15DCB" w14:paraId="76EEE79E"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1DA2504A" w14:textId="77777777" w:rsidR="00CA10DB" w:rsidRPr="00A15DCB" w:rsidRDefault="00CA10DB" w:rsidP="00CA10DB">
            <w:pPr>
              <w:pStyle w:val="TAN"/>
              <w:rPr>
                <w:lang w:eastAsia="en-US"/>
              </w:rPr>
            </w:pPr>
            <w:r w:rsidRPr="00A15DCB">
              <w:rPr>
                <w:lang w:eastAsia="en-US"/>
              </w:rPr>
              <w:t>Note 1:</w:t>
            </w:r>
            <w:r w:rsidRPr="00A15DCB">
              <w:rPr>
                <w:lang w:eastAsia="en-US"/>
              </w:rPr>
              <w:tab/>
              <w:t xml:space="preserve">Size of </w:t>
            </w:r>
            <w:r w:rsidRPr="00A15DCB">
              <w:rPr>
                <w:i/>
                <w:lang w:eastAsia="en-US"/>
              </w:rPr>
              <w:t>RRCSetupRequest</w:t>
            </w:r>
            <w:r w:rsidRPr="00A15DCB">
              <w:rPr>
                <w:lang w:eastAsia="en-US"/>
              </w:rPr>
              <w:t xml:space="preserve"> message is 45 bits, octet aligned = 48 bits. With 16 bits of MAC Header the       minimum size of MAC PDU carrying </w:t>
            </w:r>
            <w:r w:rsidRPr="00A15DCB">
              <w:rPr>
                <w:i/>
                <w:lang w:eastAsia="en-US"/>
              </w:rPr>
              <w:t>RRCSetupRequest</w:t>
            </w:r>
            <w:r w:rsidRPr="00A15DCB">
              <w:rPr>
                <w:lang w:eastAsia="en-US"/>
              </w:rPr>
              <w:t xml:space="preserve"> is 64 bits.</w:t>
            </w:r>
          </w:p>
        </w:tc>
      </w:tr>
    </w:tbl>
    <w:p w14:paraId="46389634" w14:textId="77777777" w:rsidR="00CA10DB" w:rsidRPr="00A15DCB" w:rsidRDefault="00CA10DB" w:rsidP="00CA10DB"/>
    <w:p w14:paraId="03E721D6" w14:textId="77777777" w:rsidR="00CA10DB" w:rsidRPr="00A15DCB" w:rsidRDefault="00CA10DB" w:rsidP="00CA10DB">
      <w:pPr>
        <w:pStyle w:val="TH"/>
      </w:pPr>
      <w:r w:rsidRPr="00A15DCB">
        <w:lastRenderedPageBreak/>
        <w:t>Table 7.1.1.1.6.3.2-2: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A10DB" w:rsidRPr="00A15DCB" w14:paraId="23CB5AA8" w14:textId="77777777" w:rsidTr="00B7523D">
        <w:tc>
          <w:tcPr>
            <w:tcW w:w="534" w:type="dxa"/>
            <w:tcBorders>
              <w:bottom w:val="nil"/>
            </w:tcBorders>
          </w:tcPr>
          <w:p w14:paraId="5509B328" w14:textId="77777777" w:rsidR="00CA10DB" w:rsidRPr="00A15DCB" w:rsidRDefault="00CA10DB" w:rsidP="00B7523D">
            <w:pPr>
              <w:pStyle w:val="TAH"/>
              <w:rPr>
                <w:lang w:eastAsia="en-US"/>
              </w:rPr>
            </w:pPr>
            <w:r w:rsidRPr="00A15DCB">
              <w:rPr>
                <w:lang w:eastAsia="en-US"/>
              </w:rPr>
              <w:t>St</w:t>
            </w:r>
          </w:p>
        </w:tc>
        <w:tc>
          <w:tcPr>
            <w:tcW w:w="3968" w:type="dxa"/>
          </w:tcPr>
          <w:p w14:paraId="702AEA02" w14:textId="77777777" w:rsidR="00CA10DB" w:rsidRPr="00A15DCB" w:rsidRDefault="00CA10DB" w:rsidP="00B7523D">
            <w:pPr>
              <w:pStyle w:val="TAH"/>
              <w:rPr>
                <w:lang w:eastAsia="en-US"/>
              </w:rPr>
            </w:pPr>
            <w:r w:rsidRPr="00A15DCB">
              <w:rPr>
                <w:lang w:eastAsia="en-US"/>
              </w:rPr>
              <w:t>Procedure</w:t>
            </w:r>
          </w:p>
        </w:tc>
        <w:tc>
          <w:tcPr>
            <w:tcW w:w="3684" w:type="dxa"/>
            <w:gridSpan w:val="2"/>
          </w:tcPr>
          <w:p w14:paraId="39603ED2" w14:textId="77777777" w:rsidR="00CA10DB" w:rsidRPr="00A15DCB" w:rsidRDefault="00CA10DB" w:rsidP="00B7523D">
            <w:pPr>
              <w:pStyle w:val="TAH"/>
              <w:rPr>
                <w:lang w:eastAsia="en-US"/>
              </w:rPr>
            </w:pPr>
            <w:r w:rsidRPr="00A15DCB">
              <w:rPr>
                <w:lang w:eastAsia="en-US"/>
              </w:rPr>
              <w:t>Message Sequence</w:t>
            </w:r>
          </w:p>
        </w:tc>
        <w:tc>
          <w:tcPr>
            <w:tcW w:w="567" w:type="dxa"/>
            <w:tcBorders>
              <w:bottom w:val="nil"/>
            </w:tcBorders>
          </w:tcPr>
          <w:p w14:paraId="3C56CDF0" w14:textId="77777777" w:rsidR="00CA10DB" w:rsidRPr="00A15DCB" w:rsidRDefault="00CA10DB" w:rsidP="00B7523D">
            <w:pPr>
              <w:pStyle w:val="TAH"/>
              <w:rPr>
                <w:lang w:eastAsia="en-US"/>
              </w:rPr>
            </w:pPr>
            <w:r w:rsidRPr="00A15DCB">
              <w:rPr>
                <w:lang w:eastAsia="en-US"/>
              </w:rPr>
              <w:t>TP</w:t>
            </w:r>
          </w:p>
        </w:tc>
        <w:tc>
          <w:tcPr>
            <w:tcW w:w="850" w:type="dxa"/>
            <w:tcBorders>
              <w:bottom w:val="nil"/>
            </w:tcBorders>
          </w:tcPr>
          <w:p w14:paraId="69274D3F" w14:textId="77777777" w:rsidR="00CA10DB" w:rsidRPr="00A15DCB" w:rsidRDefault="00CA10DB" w:rsidP="00B7523D">
            <w:pPr>
              <w:pStyle w:val="TAH"/>
              <w:rPr>
                <w:lang w:eastAsia="en-US"/>
              </w:rPr>
            </w:pPr>
            <w:r w:rsidRPr="00A15DCB">
              <w:rPr>
                <w:lang w:eastAsia="en-US"/>
              </w:rPr>
              <w:t>Verdict</w:t>
            </w:r>
          </w:p>
        </w:tc>
      </w:tr>
      <w:tr w:rsidR="00CA10DB" w:rsidRPr="00A15DCB" w14:paraId="69D87489" w14:textId="77777777" w:rsidTr="00B7523D">
        <w:tc>
          <w:tcPr>
            <w:tcW w:w="534" w:type="dxa"/>
            <w:tcBorders>
              <w:top w:val="nil"/>
            </w:tcBorders>
          </w:tcPr>
          <w:p w14:paraId="4B61A0AB" w14:textId="77777777" w:rsidR="00CA10DB" w:rsidRPr="00A15DCB" w:rsidRDefault="00CA10DB" w:rsidP="00B7523D">
            <w:pPr>
              <w:pStyle w:val="TAH"/>
              <w:rPr>
                <w:lang w:eastAsia="en-US"/>
              </w:rPr>
            </w:pPr>
          </w:p>
        </w:tc>
        <w:tc>
          <w:tcPr>
            <w:tcW w:w="3968" w:type="dxa"/>
          </w:tcPr>
          <w:p w14:paraId="7B5D9E74" w14:textId="77777777" w:rsidR="00CA10DB" w:rsidRPr="00A15DCB" w:rsidRDefault="00CA10DB" w:rsidP="00B7523D">
            <w:pPr>
              <w:pStyle w:val="TAH"/>
              <w:rPr>
                <w:lang w:eastAsia="en-US"/>
              </w:rPr>
            </w:pPr>
          </w:p>
        </w:tc>
        <w:tc>
          <w:tcPr>
            <w:tcW w:w="708" w:type="dxa"/>
          </w:tcPr>
          <w:p w14:paraId="5194BC47" w14:textId="77777777" w:rsidR="00CA10DB" w:rsidRPr="00A15DCB" w:rsidRDefault="00CA10DB" w:rsidP="00B7523D">
            <w:pPr>
              <w:pStyle w:val="TAH"/>
              <w:rPr>
                <w:lang w:eastAsia="en-US"/>
              </w:rPr>
            </w:pPr>
            <w:r w:rsidRPr="00A15DCB">
              <w:rPr>
                <w:lang w:eastAsia="en-US"/>
              </w:rPr>
              <w:t>U - S</w:t>
            </w:r>
          </w:p>
        </w:tc>
        <w:tc>
          <w:tcPr>
            <w:tcW w:w="2976" w:type="dxa"/>
          </w:tcPr>
          <w:p w14:paraId="5207DE9C" w14:textId="77777777" w:rsidR="00CA10DB" w:rsidRPr="00A15DCB" w:rsidRDefault="00CA10DB" w:rsidP="00B7523D">
            <w:pPr>
              <w:pStyle w:val="TAH"/>
              <w:rPr>
                <w:lang w:eastAsia="en-US"/>
              </w:rPr>
            </w:pPr>
            <w:r w:rsidRPr="00A15DCB">
              <w:rPr>
                <w:lang w:eastAsia="en-US"/>
              </w:rPr>
              <w:t>Message</w:t>
            </w:r>
          </w:p>
        </w:tc>
        <w:tc>
          <w:tcPr>
            <w:tcW w:w="567" w:type="dxa"/>
            <w:tcBorders>
              <w:top w:val="nil"/>
            </w:tcBorders>
          </w:tcPr>
          <w:p w14:paraId="12F3F951" w14:textId="77777777" w:rsidR="00CA10DB" w:rsidRPr="00A15DCB" w:rsidRDefault="00CA10DB" w:rsidP="00B7523D">
            <w:pPr>
              <w:pStyle w:val="TAH"/>
              <w:rPr>
                <w:lang w:eastAsia="en-US"/>
              </w:rPr>
            </w:pPr>
          </w:p>
        </w:tc>
        <w:tc>
          <w:tcPr>
            <w:tcW w:w="850" w:type="dxa"/>
            <w:tcBorders>
              <w:top w:val="nil"/>
            </w:tcBorders>
          </w:tcPr>
          <w:p w14:paraId="34B04875" w14:textId="77777777" w:rsidR="00CA10DB" w:rsidRPr="00A15DCB" w:rsidRDefault="00CA10DB" w:rsidP="00B7523D">
            <w:pPr>
              <w:pStyle w:val="TAH"/>
              <w:rPr>
                <w:lang w:eastAsia="en-US"/>
              </w:rPr>
            </w:pPr>
          </w:p>
        </w:tc>
      </w:tr>
      <w:tr w:rsidR="00CA10DB" w:rsidRPr="00A15DCB" w14:paraId="4C931E27" w14:textId="77777777" w:rsidTr="00B7523D">
        <w:tc>
          <w:tcPr>
            <w:tcW w:w="534" w:type="dxa"/>
          </w:tcPr>
          <w:p w14:paraId="2FFBA947" w14:textId="77777777" w:rsidR="00CA10DB" w:rsidRPr="00A15DCB" w:rsidRDefault="00CA10DB" w:rsidP="00B7523D">
            <w:pPr>
              <w:pStyle w:val="TAC"/>
              <w:rPr>
                <w:lang w:eastAsia="en-US"/>
              </w:rPr>
            </w:pPr>
            <w:r w:rsidRPr="00A15DCB">
              <w:rPr>
                <w:lang w:eastAsia="en-US"/>
              </w:rPr>
              <w:t>1</w:t>
            </w:r>
          </w:p>
        </w:tc>
        <w:tc>
          <w:tcPr>
            <w:tcW w:w="3968" w:type="dxa"/>
          </w:tcPr>
          <w:p w14:paraId="6499C5C8" w14:textId="77777777" w:rsidR="00CA10DB" w:rsidRPr="00A15DCB" w:rsidRDefault="00CA10DB" w:rsidP="00B7523D">
            <w:pPr>
              <w:pStyle w:val="TAL"/>
              <w:rPr>
                <w:lang w:eastAsia="en-US"/>
              </w:rPr>
            </w:pPr>
            <w:r w:rsidRPr="00A15DCB">
              <w:rPr>
                <w:lang w:eastAsia="en-US"/>
              </w:rPr>
              <w:t xml:space="preserve">Check: UE transmits a MAC PDU containing an </w:t>
            </w:r>
            <w:r w:rsidRPr="00A15DCB">
              <w:rPr>
                <w:i/>
                <w:iCs/>
                <w:lang w:eastAsia="en-US"/>
              </w:rPr>
              <w:t>RRCSetupComplete</w:t>
            </w:r>
            <w:r w:rsidRPr="00A15DCB">
              <w:rPr>
                <w:lang w:eastAsia="en-US"/>
              </w:rPr>
              <w:t xml:space="preserve"> message indicating acceptance of </w:t>
            </w:r>
            <w:r w:rsidRPr="00A15DCB">
              <w:rPr>
                <w:i/>
                <w:iCs/>
                <w:lang w:eastAsia="en-US"/>
              </w:rPr>
              <w:t>RRCSetup</w:t>
            </w:r>
            <w:r w:rsidRPr="00A15DCB">
              <w:rPr>
                <w:lang w:eastAsia="en-US"/>
              </w:rPr>
              <w:t xml:space="preserve"> message?</w:t>
            </w:r>
          </w:p>
        </w:tc>
        <w:tc>
          <w:tcPr>
            <w:tcW w:w="708" w:type="dxa"/>
          </w:tcPr>
          <w:p w14:paraId="7A458450" w14:textId="77777777" w:rsidR="00CA10DB" w:rsidRPr="00A15DCB" w:rsidRDefault="00CA10DB" w:rsidP="00B7523D">
            <w:pPr>
              <w:pStyle w:val="TAC"/>
              <w:rPr>
                <w:lang w:eastAsia="en-US"/>
              </w:rPr>
            </w:pPr>
            <w:r w:rsidRPr="00A15DCB">
              <w:rPr>
                <w:lang w:eastAsia="en-US"/>
              </w:rPr>
              <w:t>--&gt;</w:t>
            </w:r>
          </w:p>
        </w:tc>
        <w:tc>
          <w:tcPr>
            <w:tcW w:w="2976" w:type="dxa"/>
          </w:tcPr>
          <w:p w14:paraId="57F1D82A" w14:textId="77777777" w:rsidR="00CA10DB" w:rsidRPr="00A15DCB" w:rsidRDefault="00CA10DB" w:rsidP="00B7523D">
            <w:pPr>
              <w:pStyle w:val="TAL"/>
              <w:rPr>
                <w:i/>
                <w:iCs/>
                <w:lang w:eastAsia="en-US"/>
              </w:rPr>
            </w:pPr>
            <w:r w:rsidRPr="00A15DCB">
              <w:rPr>
                <w:lang w:eastAsia="en-US"/>
              </w:rPr>
              <w:t>MAC PDU (</w:t>
            </w:r>
            <w:r w:rsidRPr="00A15DCB">
              <w:rPr>
                <w:i/>
                <w:iCs/>
                <w:lang w:eastAsia="en-US"/>
              </w:rPr>
              <w:t>RRCSetupComplete)</w:t>
            </w:r>
          </w:p>
        </w:tc>
        <w:tc>
          <w:tcPr>
            <w:tcW w:w="567" w:type="dxa"/>
          </w:tcPr>
          <w:p w14:paraId="73FE9AB2" w14:textId="77777777" w:rsidR="00CA10DB" w:rsidRPr="00A15DCB" w:rsidRDefault="00CA10DB" w:rsidP="00B7523D">
            <w:pPr>
              <w:pStyle w:val="TAC"/>
              <w:rPr>
                <w:lang w:eastAsia="en-US"/>
              </w:rPr>
            </w:pPr>
            <w:r w:rsidRPr="00A15DCB">
              <w:rPr>
                <w:lang w:eastAsia="en-US"/>
              </w:rPr>
              <w:t>2</w:t>
            </w:r>
          </w:p>
        </w:tc>
        <w:tc>
          <w:tcPr>
            <w:tcW w:w="850" w:type="dxa"/>
          </w:tcPr>
          <w:p w14:paraId="09819DE5" w14:textId="77777777" w:rsidR="00CA10DB" w:rsidRPr="00A15DCB" w:rsidRDefault="00CA10DB" w:rsidP="00B7523D">
            <w:pPr>
              <w:pStyle w:val="TAC"/>
              <w:rPr>
                <w:lang w:eastAsia="en-US"/>
              </w:rPr>
            </w:pPr>
            <w:r w:rsidRPr="00A15DCB">
              <w:rPr>
                <w:lang w:eastAsia="en-US"/>
              </w:rPr>
              <w:t>F</w:t>
            </w:r>
          </w:p>
        </w:tc>
      </w:tr>
    </w:tbl>
    <w:p w14:paraId="42F88E57" w14:textId="77777777" w:rsidR="00CA10DB" w:rsidRPr="00A15DCB" w:rsidRDefault="00CA10DB" w:rsidP="00CA10DB"/>
    <w:p w14:paraId="54798715" w14:textId="77777777" w:rsidR="00CA10DB" w:rsidRPr="00A15DCB" w:rsidRDefault="00CA10DB" w:rsidP="00CA10DB">
      <w:pPr>
        <w:pStyle w:val="H6"/>
      </w:pPr>
      <w:r w:rsidRPr="00A15DCB">
        <w:t>7.1.1.1.6.3.3</w:t>
      </w:r>
      <w:r w:rsidRPr="00A15DCB">
        <w:tab/>
        <w:t>Specific message contents</w:t>
      </w:r>
    </w:p>
    <w:p w14:paraId="5540048C" w14:textId="77777777" w:rsidR="00CA10DB" w:rsidRPr="00A15DCB" w:rsidRDefault="00CA10DB" w:rsidP="00CA10DB">
      <w:pPr>
        <w:pStyle w:val="TH"/>
        <w:rPr>
          <w:i/>
        </w:rPr>
      </w:pPr>
      <w:r w:rsidRPr="00A15DCB">
        <w:t xml:space="preserve">Table 7.1.1.1.6.3.3-1: </w:t>
      </w:r>
      <w:r w:rsidRPr="00A15DCB">
        <w:rPr>
          <w:i/>
        </w:rPr>
        <w:t>SIB1 (</w:t>
      </w:r>
      <w:r w:rsidRPr="00A15DCB">
        <w:t>Preamble, Table 7.1.1.1.6.3.2-1)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A10DB" w:rsidRPr="00A15DCB" w14:paraId="2CA4AFBB" w14:textId="77777777" w:rsidTr="00B7523D">
        <w:tc>
          <w:tcPr>
            <w:tcW w:w="9747" w:type="dxa"/>
            <w:gridSpan w:val="4"/>
            <w:tcBorders>
              <w:top w:val="single" w:sz="4" w:space="0" w:color="auto"/>
              <w:left w:val="single" w:sz="4" w:space="0" w:color="auto"/>
              <w:bottom w:val="single" w:sz="4" w:space="0" w:color="auto"/>
              <w:right w:val="single" w:sz="4" w:space="0" w:color="auto"/>
            </w:tcBorders>
            <w:hideMark/>
          </w:tcPr>
          <w:p w14:paraId="13FB597C" w14:textId="77777777" w:rsidR="00CA10DB" w:rsidRPr="00A15DCB" w:rsidRDefault="00CA10DB" w:rsidP="00B7523D">
            <w:pPr>
              <w:pStyle w:val="TAH"/>
              <w:jc w:val="left"/>
              <w:rPr>
                <w:b w:val="0"/>
                <w:lang w:eastAsia="en-US"/>
              </w:rPr>
            </w:pPr>
            <w:r w:rsidRPr="00A15DCB">
              <w:rPr>
                <w:b w:val="0"/>
                <w:lang w:eastAsia="en-US"/>
              </w:rPr>
              <w:t xml:space="preserve">Derivation Path: TS 38.508-1 [4], Table </w:t>
            </w:r>
            <w:r w:rsidR="0075232C" w:rsidRPr="00A15DCB">
              <w:rPr>
                <w:b w:val="0"/>
                <w:lang w:eastAsia="en-US"/>
              </w:rPr>
              <w:t>4.6.1-28</w:t>
            </w:r>
          </w:p>
        </w:tc>
      </w:tr>
      <w:tr w:rsidR="00CA10DB" w:rsidRPr="00A15DCB" w14:paraId="6595B453"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4F66FED" w14:textId="77777777" w:rsidR="00CA10DB" w:rsidRPr="00A15DCB" w:rsidRDefault="00CA10DB" w:rsidP="00B7523D">
            <w:pPr>
              <w:pStyle w:val="TAH"/>
              <w:rPr>
                <w:lang w:eastAsia="en-US"/>
              </w:rPr>
            </w:pPr>
            <w:r w:rsidRPr="00A15DC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D30AC84" w14:textId="77777777" w:rsidR="00CA10DB" w:rsidRPr="00A15DCB" w:rsidRDefault="00CA10DB" w:rsidP="00B7523D">
            <w:pPr>
              <w:pStyle w:val="TAH"/>
              <w:rPr>
                <w:lang w:eastAsia="en-US"/>
              </w:rPr>
            </w:pPr>
            <w:r w:rsidRPr="00A15DC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F57207E" w14:textId="77777777" w:rsidR="00CA10DB" w:rsidRPr="00A15DCB" w:rsidRDefault="00CA10DB" w:rsidP="00B7523D">
            <w:pPr>
              <w:pStyle w:val="TAH"/>
              <w:rPr>
                <w:lang w:eastAsia="en-US"/>
              </w:rPr>
            </w:pPr>
            <w:r w:rsidRPr="00A15DCB">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C8641C4" w14:textId="77777777" w:rsidR="00CA10DB" w:rsidRPr="00A15DCB" w:rsidRDefault="00CA10DB" w:rsidP="00B7523D">
            <w:pPr>
              <w:pStyle w:val="TAH"/>
              <w:rPr>
                <w:lang w:eastAsia="en-US"/>
              </w:rPr>
            </w:pPr>
            <w:r w:rsidRPr="00A15DCB">
              <w:rPr>
                <w:lang w:eastAsia="en-US"/>
              </w:rPr>
              <w:t>Condition</w:t>
            </w:r>
          </w:p>
        </w:tc>
      </w:tr>
      <w:tr w:rsidR="00CA10DB" w:rsidRPr="00A15DCB" w14:paraId="74FB9549"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B33AFDD" w14:textId="77777777" w:rsidR="00CA10DB" w:rsidRPr="00A15DCB" w:rsidRDefault="00CA10DB" w:rsidP="00B7523D">
            <w:pPr>
              <w:pStyle w:val="TAH"/>
              <w:jc w:val="left"/>
              <w:rPr>
                <w:b w:val="0"/>
                <w:lang w:eastAsia="en-US"/>
              </w:rPr>
            </w:pPr>
            <w:r w:rsidRPr="00A15DCB">
              <w:rPr>
                <w:b w:val="0"/>
                <w:lang w:eastAsia="en-US"/>
              </w:rPr>
              <w:t>SIB1 ::= SEQUENCE {</w:t>
            </w:r>
          </w:p>
        </w:tc>
        <w:tc>
          <w:tcPr>
            <w:tcW w:w="2267" w:type="dxa"/>
            <w:tcBorders>
              <w:top w:val="single" w:sz="4" w:space="0" w:color="auto"/>
              <w:left w:val="single" w:sz="4" w:space="0" w:color="auto"/>
              <w:bottom w:val="single" w:sz="4" w:space="0" w:color="auto"/>
              <w:right w:val="single" w:sz="4" w:space="0" w:color="auto"/>
            </w:tcBorders>
          </w:tcPr>
          <w:p w14:paraId="48EE97B6" w14:textId="77777777" w:rsidR="00CA10DB" w:rsidRPr="00A15DCB" w:rsidRDefault="00CA10DB" w:rsidP="00B7523D">
            <w:pPr>
              <w:pStyle w:val="TAH"/>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043F0693" w14:textId="77777777" w:rsidR="00CA10DB" w:rsidRPr="00A15DCB" w:rsidRDefault="00CA10DB" w:rsidP="00B7523D">
            <w:pPr>
              <w:pStyle w:val="TAH"/>
              <w:rPr>
                <w:b w:val="0"/>
                <w:lang w:eastAsia="en-US"/>
              </w:rPr>
            </w:pPr>
          </w:p>
        </w:tc>
        <w:tc>
          <w:tcPr>
            <w:tcW w:w="1245" w:type="dxa"/>
            <w:tcBorders>
              <w:top w:val="single" w:sz="4" w:space="0" w:color="auto"/>
              <w:left w:val="single" w:sz="4" w:space="0" w:color="auto"/>
              <w:bottom w:val="single" w:sz="4" w:space="0" w:color="auto"/>
              <w:right w:val="single" w:sz="4" w:space="0" w:color="auto"/>
            </w:tcBorders>
          </w:tcPr>
          <w:p w14:paraId="00EBE6A2" w14:textId="77777777" w:rsidR="00CA10DB" w:rsidRPr="00A15DCB" w:rsidRDefault="00CA10DB" w:rsidP="00B7523D">
            <w:pPr>
              <w:pStyle w:val="TAH"/>
              <w:rPr>
                <w:b w:val="0"/>
                <w:lang w:eastAsia="en-US"/>
              </w:rPr>
            </w:pPr>
          </w:p>
        </w:tc>
      </w:tr>
      <w:tr w:rsidR="00CA10DB" w:rsidRPr="00A15DCB" w14:paraId="3A050AE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729B19D0" w14:textId="77777777" w:rsidR="00CA10DB" w:rsidRPr="00A15DCB" w:rsidRDefault="00CA10DB" w:rsidP="00B7523D">
            <w:pPr>
              <w:pStyle w:val="TAL"/>
              <w:rPr>
                <w:lang w:eastAsia="en-US"/>
              </w:rPr>
            </w:pPr>
            <w:r w:rsidRPr="00A15DCB">
              <w:rPr>
                <w:lang w:eastAsia="en-US"/>
              </w:rPr>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433A3587"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B24445A"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5EEF0A" w14:textId="77777777" w:rsidR="00CA10DB" w:rsidRPr="00A15DCB" w:rsidRDefault="00CA10DB" w:rsidP="00B7523D">
            <w:pPr>
              <w:pStyle w:val="TAL"/>
              <w:rPr>
                <w:lang w:eastAsia="en-US"/>
              </w:rPr>
            </w:pPr>
          </w:p>
        </w:tc>
      </w:tr>
      <w:tr w:rsidR="00CA10DB" w:rsidRPr="00A15DCB" w14:paraId="0F5E50D5"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6E802990" w14:textId="77777777" w:rsidR="00CA10DB" w:rsidRPr="00A15DCB" w:rsidRDefault="00CA10DB" w:rsidP="00B7523D">
            <w:pPr>
              <w:pStyle w:val="TAL"/>
              <w:rPr>
                <w:lang w:eastAsia="en-US"/>
              </w:rPr>
            </w:pPr>
            <w:r w:rsidRPr="00A15DCB">
              <w:rPr>
                <w:lang w:eastAsia="en-US"/>
              </w:rPr>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45C77DDC"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1344734"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D9C470C" w14:textId="77777777" w:rsidR="00CA10DB" w:rsidRPr="00A15DCB" w:rsidRDefault="00CA10DB" w:rsidP="00B7523D">
            <w:pPr>
              <w:pStyle w:val="TAL"/>
              <w:rPr>
                <w:lang w:eastAsia="en-US"/>
              </w:rPr>
            </w:pPr>
          </w:p>
        </w:tc>
      </w:tr>
      <w:tr w:rsidR="00CA10DB" w:rsidRPr="00A15DCB" w14:paraId="2A054DA4"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04FBB12" w14:textId="77777777" w:rsidR="00CA10DB" w:rsidRPr="00A15DCB" w:rsidRDefault="00CA10DB" w:rsidP="00B7523D">
            <w:pPr>
              <w:pStyle w:val="TAL"/>
              <w:rPr>
                <w:lang w:eastAsia="en-US"/>
              </w:rPr>
            </w:pPr>
            <w:r w:rsidRPr="00A15DCB">
              <w:rPr>
                <w:lang w:eastAsia="en-US"/>
              </w:rPr>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DC86426" w14:textId="77777777" w:rsidR="00CA10DB" w:rsidRPr="00A15DCB" w:rsidRDefault="00CA10DB" w:rsidP="00B7523D">
            <w:pPr>
              <w:pStyle w:val="TAL"/>
              <w:rPr>
                <w:lang w:eastAsia="en-US"/>
              </w:rPr>
            </w:pPr>
            <w:r w:rsidRPr="00A15DCB">
              <w:rPr>
                <w:lang w:eastAsia="en-US"/>
              </w:rPr>
              <w:t>BWP-UplinkCommon</w:t>
            </w:r>
          </w:p>
        </w:tc>
        <w:tc>
          <w:tcPr>
            <w:tcW w:w="1700" w:type="dxa"/>
            <w:tcBorders>
              <w:top w:val="single" w:sz="4" w:space="0" w:color="auto"/>
              <w:left w:val="single" w:sz="4" w:space="0" w:color="auto"/>
              <w:bottom w:val="single" w:sz="4" w:space="0" w:color="auto"/>
              <w:right w:val="single" w:sz="4" w:space="0" w:color="auto"/>
            </w:tcBorders>
          </w:tcPr>
          <w:p w14:paraId="0BB6F201"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6ECEEF" w14:textId="77777777" w:rsidR="00CA10DB" w:rsidRPr="00A15DCB" w:rsidRDefault="00CA10DB" w:rsidP="00B7523D">
            <w:pPr>
              <w:pStyle w:val="TAL"/>
              <w:rPr>
                <w:lang w:eastAsia="en-US"/>
              </w:rPr>
            </w:pPr>
          </w:p>
        </w:tc>
      </w:tr>
      <w:tr w:rsidR="00CA10DB" w:rsidRPr="00A15DCB" w14:paraId="5474EF1A"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8804381" w14:textId="77777777" w:rsidR="00CA10DB" w:rsidRPr="00A15DCB" w:rsidRDefault="00CA10DB" w:rsidP="00B7523D">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BAA64CF"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2EA34D6"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F9D533" w14:textId="77777777" w:rsidR="00CA10DB" w:rsidRPr="00A15DCB" w:rsidRDefault="00CA10DB" w:rsidP="00B7523D">
            <w:pPr>
              <w:pStyle w:val="TAL"/>
              <w:rPr>
                <w:lang w:eastAsia="en-US"/>
              </w:rPr>
            </w:pPr>
          </w:p>
        </w:tc>
      </w:tr>
      <w:tr w:rsidR="00CA10DB" w:rsidRPr="00A15DCB" w14:paraId="755EA961"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5058FAA" w14:textId="77777777" w:rsidR="00CA10DB" w:rsidRPr="00A15DCB" w:rsidRDefault="00CA10DB" w:rsidP="00B7523D">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16530B7"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20AD305"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4E27ED" w14:textId="77777777" w:rsidR="00CA10DB" w:rsidRPr="00A15DCB" w:rsidRDefault="00CA10DB" w:rsidP="00B7523D">
            <w:pPr>
              <w:pStyle w:val="TAL"/>
              <w:rPr>
                <w:lang w:eastAsia="en-US"/>
              </w:rPr>
            </w:pPr>
          </w:p>
        </w:tc>
      </w:tr>
      <w:tr w:rsidR="00CA10DB" w:rsidRPr="00A15DCB" w14:paraId="6757938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B94EFF0" w14:textId="77777777" w:rsidR="00CA10DB" w:rsidRPr="00A15DCB" w:rsidRDefault="00CA10DB" w:rsidP="00B7523D">
            <w:pPr>
              <w:pStyle w:val="TAL"/>
              <w:rPr>
                <w:lang w:eastAsia="en-US"/>
              </w:rPr>
            </w:pP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2BC5B436"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A9F5647"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BDD9C1" w14:textId="77777777" w:rsidR="00CA10DB" w:rsidRPr="00A15DCB" w:rsidRDefault="00CA10DB" w:rsidP="00B7523D">
            <w:pPr>
              <w:pStyle w:val="TAL"/>
              <w:rPr>
                <w:lang w:eastAsia="en-US"/>
              </w:rPr>
            </w:pPr>
          </w:p>
        </w:tc>
      </w:tr>
    </w:tbl>
    <w:p w14:paraId="25C3C11E" w14:textId="77777777" w:rsidR="00CA10DB" w:rsidRPr="00A15DCB" w:rsidRDefault="00CA10DB" w:rsidP="00CA10DB"/>
    <w:p w14:paraId="61D46746" w14:textId="77777777" w:rsidR="00CA10DB" w:rsidRPr="00A15DCB" w:rsidRDefault="00CA10DB" w:rsidP="00CA10DB">
      <w:pPr>
        <w:pStyle w:val="TH"/>
        <w:rPr>
          <w:i/>
          <w:iCs/>
        </w:rPr>
      </w:pPr>
      <w:r w:rsidRPr="00A15DCB">
        <w:t xml:space="preserve">Table 7.1.1.1.6.3.3-2: </w:t>
      </w:r>
      <w:r w:rsidRPr="00A15DCB">
        <w:rPr>
          <w:i/>
          <w:iCs/>
        </w:rPr>
        <w:t>BWP-UplinkCommon (</w:t>
      </w:r>
      <w:r w:rsidRPr="00A15DCB">
        <w:t>Table 7.1.1.1.6.3.3-1)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A15DCB" w14:paraId="63E15008" w14:textId="77777777" w:rsidTr="00B7523D">
        <w:tc>
          <w:tcPr>
            <w:tcW w:w="4535" w:type="dxa"/>
          </w:tcPr>
          <w:p w14:paraId="2C8ADE4B" w14:textId="77777777" w:rsidR="00CA10DB" w:rsidRPr="00A15DCB" w:rsidRDefault="00CA10DB" w:rsidP="00B7523D">
            <w:pPr>
              <w:pStyle w:val="TAL"/>
              <w:rPr>
                <w:lang w:eastAsia="en-US"/>
              </w:rPr>
            </w:pPr>
            <w:r w:rsidRPr="00A15DCB">
              <w:rPr>
                <w:lang w:eastAsia="en-US"/>
              </w:rPr>
              <w:t xml:space="preserve">Derivation Path: TS 38.508-1 [4], Table </w:t>
            </w:r>
            <w:r w:rsidR="0075188A" w:rsidRPr="00A15DCB">
              <w:rPr>
                <w:lang w:eastAsia="en-US"/>
              </w:rPr>
              <w:t>4.6.3-10</w:t>
            </w:r>
          </w:p>
        </w:tc>
        <w:tc>
          <w:tcPr>
            <w:tcW w:w="2267" w:type="dxa"/>
          </w:tcPr>
          <w:p w14:paraId="667EB25E" w14:textId="77777777" w:rsidR="00CA10DB" w:rsidRPr="00A15DCB" w:rsidRDefault="00CA10DB" w:rsidP="00B7523D">
            <w:pPr>
              <w:pStyle w:val="TAL"/>
              <w:rPr>
                <w:lang w:eastAsia="en-US"/>
              </w:rPr>
            </w:pPr>
          </w:p>
        </w:tc>
        <w:tc>
          <w:tcPr>
            <w:tcW w:w="1700" w:type="dxa"/>
          </w:tcPr>
          <w:p w14:paraId="258DB929" w14:textId="77777777" w:rsidR="00CA10DB" w:rsidRPr="00A15DCB" w:rsidRDefault="00CA10DB" w:rsidP="00B7523D">
            <w:pPr>
              <w:pStyle w:val="TAL"/>
              <w:rPr>
                <w:lang w:eastAsia="en-US"/>
              </w:rPr>
            </w:pPr>
          </w:p>
        </w:tc>
        <w:tc>
          <w:tcPr>
            <w:tcW w:w="1245" w:type="dxa"/>
          </w:tcPr>
          <w:p w14:paraId="49051AC8" w14:textId="77777777" w:rsidR="00CA10DB" w:rsidRPr="00A15DCB" w:rsidRDefault="00CA10DB" w:rsidP="00B7523D">
            <w:pPr>
              <w:pStyle w:val="TAL"/>
              <w:rPr>
                <w:lang w:eastAsia="en-US"/>
              </w:rPr>
            </w:pPr>
          </w:p>
        </w:tc>
      </w:tr>
      <w:tr w:rsidR="00CA10DB" w:rsidRPr="00A15DCB" w14:paraId="1E11A1EA" w14:textId="77777777" w:rsidTr="00B7523D">
        <w:tc>
          <w:tcPr>
            <w:tcW w:w="4535" w:type="dxa"/>
          </w:tcPr>
          <w:p w14:paraId="55C839E4" w14:textId="77777777" w:rsidR="00CA10DB" w:rsidRPr="00A15DCB" w:rsidRDefault="00CA10DB" w:rsidP="00B7523D">
            <w:pPr>
              <w:pStyle w:val="TAH"/>
              <w:rPr>
                <w:lang w:eastAsia="en-US"/>
              </w:rPr>
            </w:pPr>
            <w:r w:rsidRPr="00A15DCB">
              <w:rPr>
                <w:lang w:eastAsia="en-US"/>
              </w:rPr>
              <w:t>Information Element</w:t>
            </w:r>
          </w:p>
        </w:tc>
        <w:tc>
          <w:tcPr>
            <w:tcW w:w="2267" w:type="dxa"/>
          </w:tcPr>
          <w:p w14:paraId="7D61CABF" w14:textId="77777777" w:rsidR="00CA10DB" w:rsidRPr="00A15DCB" w:rsidRDefault="00CA10DB" w:rsidP="00B7523D">
            <w:pPr>
              <w:pStyle w:val="TAH"/>
              <w:rPr>
                <w:lang w:eastAsia="en-US"/>
              </w:rPr>
            </w:pPr>
            <w:r w:rsidRPr="00A15DCB">
              <w:rPr>
                <w:lang w:eastAsia="en-US"/>
              </w:rPr>
              <w:t>Value/remark</w:t>
            </w:r>
          </w:p>
        </w:tc>
        <w:tc>
          <w:tcPr>
            <w:tcW w:w="1700" w:type="dxa"/>
          </w:tcPr>
          <w:p w14:paraId="2BAC094F" w14:textId="77777777" w:rsidR="00CA10DB" w:rsidRPr="00A15DCB" w:rsidRDefault="00CA10DB" w:rsidP="00B7523D">
            <w:pPr>
              <w:pStyle w:val="TAH"/>
              <w:rPr>
                <w:lang w:eastAsia="en-US"/>
              </w:rPr>
            </w:pPr>
            <w:r w:rsidRPr="00A15DCB">
              <w:rPr>
                <w:lang w:eastAsia="en-US"/>
              </w:rPr>
              <w:t>Comment</w:t>
            </w:r>
          </w:p>
        </w:tc>
        <w:tc>
          <w:tcPr>
            <w:tcW w:w="1245" w:type="dxa"/>
          </w:tcPr>
          <w:p w14:paraId="01EDE25C" w14:textId="77777777" w:rsidR="00CA10DB" w:rsidRPr="00A15DCB" w:rsidRDefault="00CA10DB" w:rsidP="00B7523D">
            <w:pPr>
              <w:pStyle w:val="TAH"/>
              <w:rPr>
                <w:lang w:eastAsia="en-US"/>
              </w:rPr>
            </w:pPr>
            <w:r w:rsidRPr="00A15DCB">
              <w:rPr>
                <w:lang w:eastAsia="en-US"/>
              </w:rPr>
              <w:t>Condition</w:t>
            </w:r>
          </w:p>
        </w:tc>
      </w:tr>
      <w:tr w:rsidR="00CA10DB" w:rsidRPr="00A15DCB" w14:paraId="1C06296F" w14:textId="77777777" w:rsidTr="00B7523D">
        <w:tc>
          <w:tcPr>
            <w:tcW w:w="4535" w:type="dxa"/>
          </w:tcPr>
          <w:p w14:paraId="257D5438" w14:textId="77777777" w:rsidR="00CA10DB" w:rsidRPr="00A15DCB" w:rsidRDefault="00CA10DB" w:rsidP="00B7523D">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5414BA64" w14:textId="77777777" w:rsidR="00CA10DB" w:rsidRPr="00A15DCB" w:rsidRDefault="00CA10DB" w:rsidP="00B7523D">
            <w:pPr>
              <w:pStyle w:val="TAL"/>
              <w:rPr>
                <w:lang w:eastAsia="en-US"/>
              </w:rPr>
            </w:pPr>
          </w:p>
        </w:tc>
        <w:tc>
          <w:tcPr>
            <w:tcW w:w="1700" w:type="dxa"/>
          </w:tcPr>
          <w:p w14:paraId="3A3F6432" w14:textId="77777777" w:rsidR="00CA10DB" w:rsidRPr="00A15DCB" w:rsidRDefault="00CA10DB" w:rsidP="00B7523D">
            <w:pPr>
              <w:pStyle w:val="TAL"/>
              <w:rPr>
                <w:lang w:eastAsia="en-US"/>
              </w:rPr>
            </w:pPr>
          </w:p>
        </w:tc>
        <w:tc>
          <w:tcPr>
            <w:tcW w:w="1245" w:type="dxa"/>
          </w:tcPr>
          <w:p w14:paraId="2CF3B226" w14:textId="77777777" w:rsidR="00CA10DB" w:rsidRPr="00A15DCB" w:rsidRDefault="00CA10DB" w:rsidP="00B7523D">
            <w:pPr>
              <w:pStyle w:val="TAL"/>
              <w:rPr>
                <w:lang w:eastAsia="en-US"/>
              </w:rPr>
            </w:pPr>
          </w:p>
        </w:tc>
      </w:tr>
      <w:tr w:rsidR="00CA10DB" w:rsidRPr="00A15DCB" w14:paraId="208D10E2" w14:textId="77777777" w:rsidTr="00B7523D">
        <w:tc>
          <w:tcPr>
            <w:tcW w:w="4535" w:type="dxa"/>
          </w:tcPr>
          <w:p w14:paraId="337041B2" w14:textId="77777777" w:rsidR="00CA10DB" w:rsidRPr="00A15DCB" w:rsidRDefault="00CA10DB" w:rsidP="00B7523D">
            <w:pPr>
              <w:pStyle w:val="TAL"/>
              <w:rPr>
                <w:lang w:eastAsia="en-US"/>
              </w:rPr>
            </w:pPr>
            <w:r w:rsidRPr="00A15DCB">
              <w:rPr>
                <w:lang w:eastAsia="en-US"/>
              </w:rPr>
              <w:t xml:space="preserve">  rach-ConfigCommon CHOICE {</w:t>
            </w:r>
          </w:p>
        </w:tc>
        <w:tc>
          <w:tcPr>
            <w:tcW w:w="2267" w:type="dxa"/>
          </w:tcPr>
          <w:p w14:paraId="7495103E" w14:textId="77777777" w:rsidR="00CA10DB" w:rsidRPr="00A15DCB" w:rsidRDefault="00CA10DB" w:rsidP="00B7523D">
            <w:pPr>
              <w:pStyle w:val="TAL"/>
              <w:rPr>
                <w:lang w:eastAsia="en-US"/>
              </w:rPr>
            </w:pPr>
          </w:p>
        </w:tc>
        <w:tc>
          <w:tcPr>
            <w:tcW w:w="1700" w:type="dxa"/>
          </w:tcPr>
          <w:p w14:paraId="159D1EC6" w14:textId="77777777" w:rsidR="00CA10DB" w:rsidRPr="00A15DCB" w:rsidRDefault="00CA10DB" w:rsidP="00B7523D">
            <w:pPr>
              <w:pStyle w:val="TAL"/>
              <w:rPr>
                <w:lang w:eastAsia="en-US"/>
              </w:rPr>
            </w:pPr>
          </w:p>
        </w:tc>
        <w:tc>
          <w:tcPr>
            <w:tcW w:w="1245" w:type="dxa"/>
          </w:tcPr>
          <w:p w14:paraId="47B25C55" w14:textId="77777777" w:rsidR="00CA10DB" w:rsidRPr="00A15DCB" w:rsidRDefault="00CA10DB" w:rsidP="00B7523D">
            <w:pPr>
              <w:pStyle w:val="TAL"/>
              <w:rPr>
                <w:lang w:eastAsia="en-US"/>
              </w:rPr>
            </w:pPr>
          </w:p>
        </w:tc>
      </w:tr>
      <w:tr w:rsidR="00CA10DB" w:rsidRPr="00A15DCB" w14:paraId="1275FEAB" w14:textId="77777777" w:rsidTr="00B7523D">
        <w:tc>
          <w:tcPr>
            <w:tcW w:w="4535" w:type="dxa"/>
          </w:tcPr>
          <w:p w14:paraId="5ECD6612" w14:textId="77777777" w:rsidR="00CA10DB" w:rsidRPr="00A15DCB" w:rsidRDefault="00CA10DB" w:rsidP="00B7523D">
            <w:pPr>
              <w:pStyle w:val="TAL"/>
              <w:rPr>
                <w:lang w:eastAsia="en-US"/>
              </w:rPr>
            </w:pPr>
            <w:r w:rsidRPr="00A15DCB">
              <w:rPr>
                <w:lang w:eastAsia="en-US"/>
              </w:rPr>
              <w:t xml:space="preserve">    setup</w:t>
            </w:r>
          </w:p>
        </w:tc>
        <w:tc>
          <w:tcPr>
            <w:tcW w:w="2267" w:type="dxa"/>
          </w:tcPr>
          <w:p w14:paraId="08D1B4AE" w14:textId="77777777" w:rsidR="00CA10DB" w:rsidRPr="00A15DCB" w:rsidRDefault="00CA10DB" w:rsidP="00B7523D">
            <w:pPr>
              <w:pStyle w:val="TAL"/>
              <w:rPr>
                <w:lang w:eastAsia="en-US"/>
              </w:rPr>
            </w:pPr>
            <w:bookmarkStart w:id="58" w:name="_Hlk521368996"/>
            <w:r w:rsidRPr="00A15DCB">
              <w:rPr>
                <w:lang w:eastAsia="en-US"/>
              </w:rPr>
              <w:t>RACH-ConfigCommon</w:t>
            </w:r>
            <w:bookmarkEnd w:id="58"/>
          </w:p>
        </w:tc>
        <w:tc>
          <w:tcPr>
            <w:tcW w:w="1700" w:type="dxa"/>
          </w:tcPr>
          <w:p w14:paraId="700D3F84" w14:textId="77777777" w:rsidR="00CA10DB" w:rsidRPr="00A15DCB" w:rsidRDefault="00CA10DB" w:rsidP="00B7523D">
            <w:pPr>
              <w:pStyle w:val="TAL"/>
              <w:rPr>
                <w:lang w:eastAsia="en-US"/>
              </w:rPr>
            </w:pPr>
          </w:p>
        </w:tc>
        <w:tc>
          <w:tcPr>
            <w:tcW w:w="1245" w:type="dxa"/>
          </w:tcPr>
          <w:p w14:paraId="474A8FA8" w14:textId="77777777" w:rsidR="00CA10DB" w:rsidRPr="00A15DCB" w:rsidRDefault="00CA10DB" w:rsidP="00B7523D">
            <w:pPr>
              <w:pStyle w:val="TAL"/>
              <w:rPr>
                <w:lang w:eastAsia="en-US"/>
              </w:rPr>
            </w:pPr>
          </w:p>
        </w:tc>
      </w:tr>
      <w:tr w:rsidR="00CA10DB" w:rsidRPr="00A15DCB" w14:paraId="2636C678" w14:textId="77777777" w:rsidTr="00B7523D">
        <w:tc>
          <w:tcPr>
            <w:tcW w:w="4535" w:type="dxa"/>
          </w:tcPr>
          <w:p w14:paraId="53B7A968" w14:textId="77777777" w:rsidR="00CA10DB" w:rsidRPr="00A15DCB" w:rsidRDefault="00CA10DB" w:rsidP="00B7523D">
            <w:pPr>
              <w:pStyle w:val="TAL"/>
              <w:rPr>
                <w:lang w:eastAsia="en-US"/>
              </w:rPr>
            </w:pPr>
            <w:r w:rsidRPr="00A15DCB">
              <w:rPr>
                <w:lang w:eastAsia="en-US"/>
              </w:rPr>
              <w:t xml:space="preserve">  }</w:t>
            </w:r>
          </w:p>
        </w:tc>
        <w:tc>
          <w:tcPr>
            <w:tcW w:w="2267" w:type="dxa"/>
          </w:tcPr>
          <w:p w14:paraId="47EAD8F7" w14:textId="77777777" w:rsidR="00CA10DB" w:rsidRPr="00A15DCB" w:rsidRDefault="00CA10DB" w:rsidP="00B7523D">
            <w:pPr>
              <w:pStyle w:val="TAL"/>
              <w:rPr>
                <w:lang w:eastAsia="en-US"/>
              </w:rPr>
            </w:pPr>
          </w:p>
        </w:tc>
        <w:tc>
          <w:tcPr>
            <w:tcW w:w="1700" w:type="dxa"/>
          </w:tcPr>
          <w:p w14:paraId="179261EF" w14:textId="77777777" w:rsidR="00CA10DB" w:rsidRPr="00A15DCB" w:rsidRDefault="00CA10DB" w:rsidP="00B7523D">
            <w:pPr>
              <w:pStyle w:val="TAL"/>
              <w:rPr>
                <w:lang w:eastAsia="en-US"/>
              </w:rPr>
            </w:pPr>
          </w:p>
        </w:tc>
        <w:tc>
          <w:tcPr>
            <w:tcW w:w="1245" w:type="dxa"/>
          </w:tcPr>
          <w:p w14:paraId="65C3DE5F" w14:textId="77777777" w:rsidR="00CA10DB" w:rsidRPr="00A15DCB" w:rsidRDefault="00CA10DB" w:rsidP="00B7523D">
            <w:pPr>
              <w:pStyle w:val="TAL"/>
              <w:rPr>
                <w:lang w:eastAsia="en-US"/>
              </w:rPr>
            </w:pPr>
          </w:p>
        </w:tc>
      </w:tr>
      <w:tr w:rsidR="00CA10DB" w:rsidRPr="00A15DCB" w14:paraId="7D73B4B1" w14:textId="77777777" w:rsidTr="00B7523D">
        <w:tc>
          <w:tcPr>
            <w:tcW w:w="4535" w:type="dxa"/>
          </w:tcPr>
          <w:p w14:paraId="1E68A8E9" w14:textId="77777777" w:rsidR="00CA10DB" w:rsidRPr="00A15DCB" w:rsidRDefault="00CA10DB" w:rsidP="00B7523D">
            <w:pPr>
              <w:pStyle w:val="TAL"/>
              <w:rPr>
                <w:lang w:eastAsia="en-US"/>
              </w:rPr>
            </w:pPr>
            <w:r w:rsidRPr="00A15DCB">
              <w:rPr>
                <w:lang w:eastAsia="en-US"/>
              </w:rPr>
              <w:t>}</w:t>
            </w:r>
          </w:p>
        </w:tc>
        <w:tc>
          <w:tcPr>
            <w:tcW w:w="2267" w:type="dxa"/>
          </w:tcPr>
          <w:p w14:paraId="3024B8C7" w14:textId="77777777" w:rsidR="00CA10DB" w:rsidRPr="00A15DCB" w:rsidRDefault="00CA10DB" w:rsidP="00B7523D">
            <w:pPr>
              <w:pStyle w:val="TAL"/>
              <w:rPr>
                <w:lang w:eastAsia="en-US"/>
              </w:rPr>
            </w:pPr>
          </w:p>
        </w:tc>
        <w:tc>
          <w:tcPr>
            <w:tcW w:w="1700" w:type="dxa"/>
          </w:tcPr>
          <w:p w14:paraId="0BD184BC" w14:textId="77777777" w:rsidR="00CA10DB" w:rsidRPr="00A15DCB" w:rsidRDefault="00CA10DB" w:rsidP="00B7523D">
            <w:pPr>
              <w:pStyle w:val="TAL"/>
              <w:rPr>
                <w:lang w:eastAsia="en-US"/>
              </w:rPr>
            </w:pPr>
          </w:p>
        </w:tc>
        <w:tc>
          <w:tcPr>
            <w:tcW w:w="1245" w:type="dxa"/>
          </w:tcPr>
          <w:p w14:paraId="7FDDDCFC" w14:textId="77777777" w:rsidR="00CA10DB" w:rsidRPr="00A15DCB" w:rsidRDefault="00CA10DB" w:rsidP="00B7523D">
            <w:pPr>
              <w:pStyle w:val="TAL"/>
              <w:rPr>
                <w:lang w:eastAsia="en-US"/>
              </w:rPr>
            </w:pPr>
          </w:p>
        </w:tc>
      </w:tr>
    </w:tbl>
    <w:p w14:paraId="5AE7E1F6" w14:textId="77777777" w:rsidR="00CA10DB" w:rsidRPr="00A15DCB" w:rsidRDefault="00CA10DB" w:rsidP="00CA10DB"/>
    <w:p w14:paraId="0CD4775B" w14:textId="77777777" w:rsidR="00CA10DB" w:rsidRPr="00A15DCB" w:rsidRDefault="00CA10DB" w:rsidP="00CA10DB">
      <w:pPr>
        <w:pStyle w:val="TH"/>
        <w:rPr>
          <w:i/>
          <w:iCs/>
        </w:rPr>
      </w:pPr>
      <w:r w:rsidRPr="00A15DCB">
        <w:t xml:space="preserve">Table 7.1.1.1.6.3.3-3: </w:t>
      </w:r>
      <w:r w:rsidRPr="00A15DCB">
        <w:rPr>
          <w:i/>
          <w:iCs/>
        </w:rPr>
        <w:t>RACH-ConfigCommon (</w:t>
      </w:r>
      <w:r w:rsidRPr="00A15DCB">
        <w:t>Table 7.1.1.1.6.3.3-2)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A15DCB" w14:paraId="16874AE6" w14:textId="77777777" w:rsidTr="00B7523D">
        <w:tc>
          <w:tcPr>
            <w:tcW w:w="9747" w:type="dxa"/>
            <w:gridSpan w:val="4"/>
          </w:tcPr>
          <w:p w14:paraId="4DF3A17E" w14:textId="77777777" w:rsidR="00CA10DB" w:rsidRPr="00A15DCB" w:rsidRDefault="00CA10DB" w:rsidP="00B7523D">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CA10DB" w:rsidRPr="00A15DCB" w14:paraId="5F4C6F86" w14:textId="77777777" w:rsidTr="00B7523D">
        <w:tc>
          <w:tcPr>
            <w:tcW w:w="4535" w:type="dxa"/>
          </w:tcPr>
          <w:p w14:paraId="5F511126" w14:textId="77777777" w:rsidR="00CA10DB" w:rsidRPr="00A15DCB" w:rsidRDefault="00CA10DB" w:rsidP="00B7523D">
            <w:pPr>
              <w:pStyle w:val="TAH"/>
              <w:rPr>
                <w:lang w:eastAsia="en-US"/>
              </w:rPr>
            </w:pPr>
            <w:r w:rsidRPr="00A15DCB">
              <w:rPr>
                <w:lang w:eastAsia="en-US"/>
              </w:rPr>
              <w:t>Information Element</w:t>
            </w:r>
          </w:p>
        </w:tc>
        <w:tc>
          <w:tcPr>
            <w:tcW w:w="2267" w:type="dxa"/>
          </w:tcPr>
          <w:p w14:paraId="440BD677" w14:textId="77777777" w:rsidR="00CA10DB" w:rsidRPr="00A15DCB" w:rsidRDefault="00CA10DB" w:rsidP="00B7523D">
            <w:pPr>
              <w:pStyle w:val="TAH"/>
              <w:rPr>
                <w:lang w:eastAsia="en-US"/>
              </w:rPr>
            </w:pPr>
            <w:r w:rsidRPr="00A15DCB">
              <w:rPr>
                <w:lang w:eastAsia="en-US"/>
              </w:rPr>
              <w:t>Value/remark</w:t>
            </w:r>
          </w:p>
        </w:tc>
        <w:tc>
          <w:tcPr>
            <w:tcW w:w="1700" w:type="dxa"/>
          </w:tcPr>
          <w:p w14:paraId="152F7025" w14:textId="77777777" w:rsidR="00CA10DB" w:rsidRPr="00A15DCB" w:rsidRDefault="00CA10DB" w:rsidP="00B7523D">
            <w:pPr>
              <w:pStyle w:val="TAH"/>
              <w:rPr>
                <w:lang w:eastAsia="en-US"/>
              </w:rPr>
            </w:pPr>
            <w:r w:rsidRPr="00A15DCB">
              <w:rPr>
                <w:lang w:eastAsia="en-US"/>
              </w:rPr>
              <w:t>Comment</w:t>
            </w:r>
          </w:p>
        </w:tc>
        <w:tc>
          <w:tcPr>
            <w:tcW w:w="1245" w:type="dxa"/>
          </w:tcPr>
          <w:p w14:paraId="57EDF7E8" w14:textId="77777777" w:rsidR="00CA10DB" w:rsidRPr="00A15DCB" w:rsidRDefault="00CA10DB" w:rsidP="00B7523D">
            <w:pPr>
              <w:pStyle w:val="TAH"/>
              <w:rPr>
                <w:lang w:eastAsia="en-US"/>
              </w:rPr>
            </w:pPr>
            <w:r w:rsidRPr="00A15DCB">
              <w:rPr>
                <w:lang w:eastAsia="en-US"/>
              </w:rPr>
              <w:t>Condition</w:t>
            </w:r>
          </w:p>
        </w:tc>
      </w:tr>
      <w:tr w:rsidR="00CA10DB" w:rsidRPr="00A15DCB" w14:paraId="2A023F9A" w14:textId="77777777" w:rsidTr="00B7523D">
        <w:tc>
          <w:tcPr>
            <w:tcW w:w="4535" w:type="dxa"/>
          </w:tcPr>
          <w:p w14:paraId="125F4545" w14:textId="77777777" w:rsidR="00CA10DB" w:rsidRPr="00A15DCB" w:rsidRDefault="00CA10DB" w:rsidP="00B7523D">
            <w:pPr>
              <w:pStyle w:val="TAL"/>
              <w:rPr>
                <w:lang w:eastAsia="en-US"/>
              </w:rPr>
            </w:pPr>
            <w:r w:rsidRPr="00A15DCB">
              <w:rPr>
                <w:lang w:eastAsia="en-US"/>
              </w:rPr>
              <w:t xml:space="preserve">RACH-ConfigCommon::= </w:t>
            </w:r>
            <w:r w:rsidRPr="00A15DCB">
              <w:rPr>
                <w:snapToGrid w:val="0"/>
                <w:lang w:eastAsia="en-US"/>
              </w:rPr>
              <w:t xml:space="preserve">SEQUENCE </w:t>
            </w:r>
            <w:r w:rsidRPr="00A15DCB">
              <w:rPr>
                <w:lang w:eastAsia="en-US"/>
              </w:rPr>
              <w:t>{</w:t>
            </w:r>
          </w:p>
        </w:tc>
        <w:tc>
          <w:tcPr>
            <w:tcW w:w="2267" w:type="dxa"/>
          </w:tcPr>
          <w:p w14:paraId="6BF11685" w14:textId="77777777" w:rsidR="00CA10DB" w:rsidRPr="00A15DCB" w:rsidRDefault="00CA10DB" w:rsidP="00B7523D">
            <w:pPr>
              <w:pStyle w:val="TAL"/>
              <w:rPr>
                <w:lang w:eastAsia="en-US"/>
              </w:rPr>
            </w:pPr>
          </w:p>
        </w:tc>
        <w:tc>
          <w:tcPr>
            <w:tcW w:w="1700" w:type="dxa"/>
          </w:tcPr>
          <w:p w14:paraId="1AF9DDD6" w14:textId="77777777" w:rsidR="00CA10DB" w:rsidRPr="00A15DCB" w:rsidRDefault="00CA10DB" w:rsidP="00B7523D">
            <w:pPr>
              <w:pStyle w:val="TAL"/>
              <w:rPr>
                <w:lang w:eastAsia="en-US"/>
              </w:rPr>
            </w:pPr>
          </w:p>
        </w:tc>
        <w:tc>
          <w:tcPr>
            <w:tcW w:w="1245" w:type="dxa"/>
          </w:tcPr>
          <w:p w14:paraId="7EC01568" w14:textId="77777777" w:rsidR="00CA10DB" w:rsidRPr="00A15DCB" w:rsidRDefault="00CA10DB" w:rsidP="00B7523D">
            <w:pPr>
              <w:pStyle w:val="TAL"/>
              <w:rPr>
                <w:lang w:eastAsia="en-US"/>
              </w:rPr>
            </w:pPr>
          </w:p>
        </w:tc>
      </w:tr>
      <w:tr w:rsidR="00CA10DB" w:rsidRPr="00A15DCB" w14:paraId="50468926" w14:textId="77777777" w:rsidTr="00B7523D">
        <w:tc>
          <w:tcPr>
            <w:tcW w:w="4535" w:type="dxa"/>
          </w:tcPr>
          <w:p w14:paraId="334EC47F" w14:textId="77777777" w:rsidR="00CA10DB" w:rsidRPr="00A15DCB" w:rsidRDefault="00CA10DB" w:rsidP="00B7523D">
            <w:pPr>
              <w:pStyle w:val="TAL"/>
              <w:rPr>
                <w:lang w:eastAsia="en-US"/>
              </w:rPr>
            </w:pPr>
            <w:r w:rsidRPr="00A15DCB">
              <w:rPr>
                <w:lang w:eastAsia="en-US"/>
              </w:rPr>
              <w:t xml:space="preserve">  rach-ConfigGeneric</w:t>
            </w:r>
          </w:p>
        </w:tc>
        <w:tc>
          <w:tcPr>
            <w:tcW w:w="2267" w:type="dxa"/>
          </w:tcPr>
          <w:p w14:paraId="6FD515E6" w14:textId="77777777" w:rsidR="00CA10DB" w:rsidRPr="00A15DCB" w:rsidRDefault="00CA10DB" w:rsidP="00B7523D">
            <w:pPr>
              <w:pStyle w:val="TAL"/>
              <w:rPr>
                <w:lang w:eastAsia="en-US"/>
              </w:rPr>
            </w:pPr>
            <w:r w:rsidRPr="00A15DCB">
              <w:rPr>
                <w:lang w:eastAsia="en-US"/>
              </w:rPr>
              <w:t>RACH-ConfigGeneric</w:t>
            </w:r>
          </w:p>
        </w:tc>
        <w:tc>
          <w:tcPr>
            <w:tcW w:w="1700" w:type="dxa"/>
          </w:tcPr>
          <w:p w14:paraId="5CB6099F" w14:textId="77777777" w:rsidR="00CA10DB" w:rsidRPr="00A15DCB" w:rsidRDefault="00CA10DB" w:rsidP="00B7523D">
            <w:pPr>
              <w:pStyle w:val="TAL"/>
              <w:rPr>
                <w:lang w:eastAsia="en-US"/>
              </w:rPr>
            </w:pPr>
          </w:p>
        </w:tc>
        <w:tc>
          <w:tcPr>
            <w:tcW w:w="1245" w:type="dxa"/>
          </w:tcPr>
          <w:p w14:paraId="4E9BF659" w14:textId="77777777" w:rsidR="00CA10DB" w:rsidRPr="00A15DCB" w:rsidRDefault="00CA10DB" w:rsidP="00B7523D">
            <w:pPr>
              <w:pStyle w:val="TAL"/>
              <w:rPr>
                <w:lang w:eastAsia="en-US"/>
              </w:rPr>
            </w:pPr>
          </w:p>
        </w:tc>
      </w:tr>
      <w:tr w:rsidR="00CA10DB" w:rsidRPr="00A15DCB" w14:paraId="5A3A6102" w14:textId="77777777" w:rsidTr="00B7523D">
        <w:tc>
          <w:tcPr>
            <w:tcW w:w="4535" w:type="dxa"/>
          </w:tcPr>
          <w:p w14:paraId="3D086852" w14:textId="77777777" w:rsidR="00CA10DB" w:rsidRPr="00A15DCB" w:rsidRDefault="00CA10DB" w:rsidP="00B7523D">
            <w:pPr>
              <w:pStyle w:val="TAL"/>
              <w:rPr>
                <w:lang w:eastAsia="en-US"/>
              </w:rPr>
            </w:pPr>
            <w:r w:rsidRPr="00A15DCB">
              <w:rPr>
                <w:lang w:eastAsia="en-US"/>
              </w:rPr>
              <w:t xml:space="preserve">  totalNumberOfRA-Preambles</w:t>
            </w:r>
          </w:p>
        </w:tc>
        <w:tc>
          <w:tcPr>
            <w:tcW w:w="2267" w:type="dxa"/>
          </w:tcPr>
          <w:p w14:paraId="0696F2C0" w14:textId="77777777" w:rsidR="00CA10DB" w:rsidRPr="00A15DCB" w:rsidRDefault="00CA10DB" w:rsidP="00B7523D">
            <w:pPr>
              <w:pStyle w:val="TAL"/>
              <w:rPr>
                <w:lang w:eastAsia="en-US"/>
              </w:rPr>
            </w:pPr>
            <w:r w:rsidRPr="00A15DCB">
              <w:rPr>
                <w:lang w:eastAsia="en-US"/>
              </w:rPr>
              <w:t>42</w:t>
            </w:r>
          </w:p>
        </w:tc>
        <w:tc>
          <w:tcPr>
            <w:tcW w:w="1700" w:type="dxa"/>
          </w:tcPr>
          <w:p w14:paraId="67EB64DF" w14:textId="77777777" w:rsidR="00CA10DB" w:rsidRPr="00A15DCB" w:rsidRDefault="00CA10DB" w:rsidP="00B7523D">
            <w:pPr>
              <w:pStyle w:val="TAL"/>
              <w:rPr>
                <w:lang w:eastAsia="en-US"/>
              </w:rPr>
            </w:pPr>
          </w:p>
        </w:tc>
        <w:tc>
          <w:tcPr>
            <w:tcW w:w="1245" w:type="dxa"/>
          </w:tcPr>
          <w:p w14:paraId="4C89B6E6" w14:textId="77777777" w:rsidR="00CA10DB" w:rsidRPr="00A15DCB" w:rsidRDefault="00CA10DB" w:rsidP="00B7523D">
            <w:pPr>
              <w:pStyle w:val="TAL"/>
              <w:rPr>
                <w:lang w:eastAsia="en-US"/>
              </w:rPr>
            </w:pPr>
          </w:p>
        </w:tc>
      </w:tr>
      <w:tr w:rsidR="00CA10DB" w:rsidRPr="00A15DCB" w14:paraId="5E371378" w14:textId="77777777" w:rsidTr="00B7523D">
        <w:tc>
          <w:tcPr>
            <w:tcW w:w="4535" w:type="dxa"/>
          </w:tcPr>
          <w:p w14:paraId="0CA86033" w14:textId="77777777" w:rsidR="00CA10DB" w:rsidRPr="00A15DCB" w:rsidRDefault="00CA10DB" w:rsidP="00B7523D">
            <w:pPr>
              <w:pStyle w:val="TAL"/>
              <w:rPr>
                <w:lang w:eastAsia="en-US"/>
              </w:rPr>
            </w:pPr>
            <w:r w:rsidRPr="00A15DCB">
              <w:rPr>
                <w:lang w:eastAsia="en-US"/>
              </w:rPr>
              <w:t xml:space="preserve">  ssb-perRACH-OccasionAndCB-PreamblesPerSSB CHOICE {</w:t>
            </w:r>
          </w:p>
        </w:tc>
        <w:tc>
          <w:tcPr>
            <w:tcW w:w="2267" w:type="dxa"/>
          </w:tcPr>
          <w:p w14:paraId="327F292B" w14:textId="77777777" w:rsidR="00CA10DB" w:rsidRPr="00A15DCB" w:rsidRDefault="00CA10DB" w:rsidP="00B7523D">
            <w:pPr>
              <w:pStyle w:val="TAL"/>
              <w:rPr>
                <w:lang w:eastAsia="en-US"/>
              </w:rPr>
            </w:pPr>
          </w:p>
        </w:tc>
        <w:tc>
          <w:tcPr>
            <w:tcW w:w="1700" w:type="dxa"/>
          </w:tcPr>
          <w:p w14:paraId="535B29A4" w14:textId="77777777" w:rsidR="00CA10DB" w:rsidRPr="00A15DCB" w:rsidRDefault="00CA10DB" w:rsidP="00B7523D">
            <w:pPr>
              <w:pStyle w:val="TAL"/>
              <w:rPr>
                <w:lang w:eastAsia="en-US"/>
              </w:rPr>
            </w:pPr>
          </w:p>
        </w:tc>
        <w:tc>
          <w:tcPr>
            <w:tcW w:w="1245" w:type="dxa"/>
          </w:tcPr>
          <w:p w14:paraId="6B595C4E" w14:textId="77777777" w:rsidR="00CA10DB" w:rsidRPr="00A15DCB" w:rsidRDefault="00CA10DB" w:rsidP="00B7523D">
            <w:pPr>
              <w:pStyle w:val="TAL"/>
              <w:rPr>
                <w:lang w:eastAsia="en-US"/>
              </w:rPr>
            </w:pPr>
          </w:p>
        </w:tc>
      </w:tr>
      <w:tr w:rsidR="00CA10DB" w:rsidRPr="00A15DCB" w14:paraId="5781401E" w14:textId="77777777" w:rsidTr="00B7523D">
        <w:tc>
          <w:tcPr>
            <w:tcW w:w="4535" w:type="dxa"/>
          </w:tcPr>
          <w:p w14:paraId="01F2DB9B" w14:textId="77777777" w:rsidR="00CA10DB" w:rsidRPr="00A15DCB" w:rsidRDefault="00CA10DB" w:rsidP="00B7523D">
            <w:pPr>
              <w:pStyle w:val="TAL"/>
              <w:rPr>
                <w:lang w:eastAsia="en-US"/>
              </w:rPr>
            </w:pPr>
            <w:r w:rsidRPr="00A15DCB">
              <w:rPr>
                <w:lang w:eastAsia="en-US"/>
              </w:rPr>
              <w:t xml:space="preserve">     One</w:t>
            </w:r>
          </w:p>
        </w:tc>
        <w:tc>
          <w:tcPr>
            <w:tcW w:w="2267" w:type="dxa"/>
          </w:tcPr>
          <w:p w14:paraId="5CDF8A32" w14:textId="77777777" w:rsidR="00CA10DB" w:rsidRPr="00A15DCB" w:rsidRDefault="00CA10DB" w:rsidP="00B7523D">
            <w:pPr>
              <w:pStyle w:val="TAL"/>
              <w:rPr>
                <w:lang w:eastAsia="en-US"/>
              </w:rPr>
            </w:pPr>
            <w:r w:rsidRPr="00A15DCB">
              <w:rPr>
                <w:lang w:eastAsia="en-US"/>
              </w:rPr>
              <w:t>n32</w:t>
            </w:r>
          </w:p>
        </w:tc>
        <w:tc>
          <w:tcPr>
            <w:tcW w:w="1700" w:type="dxa"/>
          </w:tcPr>
          <w:p w14:paraId="06C5858C" w14:textId="77777777" w:rsidR="00CA10DB" w:rsidRPr="00A15DCB" w:rsidRDefault="00CA10DB" w:rsidP="00B7523D">
            <w:pPr>
              <w:pStyle w:val="TAL"/>
              <w:rPr>
                <w:lang w:eastAsia="en-US"/>
              </w:rPr>
            </w:pPr>
          </w:p>
        </w:tc>
        <w:tc>
          <w:tcPr>
            <w:tcW w:w="1245" w:type="dxa"/>
          </w:tcPr>
          <w:p w14:paraId="62A10D1F" w14:textId="77777777" w:rsidR="00CA10DB" w:rsidRPr="00A15DCB" w:rsidRDefault="00CA10DB" w:rsidP="00B7523D">
            <w:pPr>
              <w:pStyle w:val="TAL"/>
              <w:rPr>
                <w:lang w:eastAsia="en-US"/>
              </w:rPr>
            </w:pPr>
          </w:p>
        </w:tc>
      </w:tr>
      <w:tr w:rsidR="00CA10DB" w:rsidRPr="00A15DCB" w14:paraId="4399F410" w14:textId="77777777" w:rsidTr="00B7523D">
        <w:tc>
          <w:tcPr>
            <w:tcW w:w="4535" w:type="dxa"/>
          </w:tcPr>
          <w:p w14:paraId="1485A148" w14:textId="77777777" w:rsidR="00CA10DB" w:rsidRPr="00A15DCB" w:rsidRDefault="00CA10DB" w:rsidP="00B7523D">
            <w:pPr>
              <w:pStyle w:val="TAL"/>
              <w:rPr>
                <w:lang w:eastAsia="en-US"/>
              </w:rPr>
            </w:pPr>
            <w:r w:rsidRPr="00A15DCB">
              <w:rPr>
                <w:lang w:eastAsia="en-US"/>
              </w:rPr>
              <w:t xml:space="preserve">  }</w:t>
            </w:r>
          </w:p>
        </w:tc>
        <w:tc>
          <w:tcPr>
            <w:tcW w:w="2267" w:type="dxa"/>
          </w:tcPr>
          <w:p w14:paraId="65890D96" w14:textId="77777777" w:rsidR="00CA10DB" w:rsidRPr="00A15DCB" w:rsidRDefault="00CA10DB" w:rsidP="00B7523D">
            <w:pPr>
              <w:pStyle w:val="TAL"/>
              <w:rPr>
                <w:lang w:eastAsia="en-US"/>
              </w:rPr>
            </w:pPr>
          </w:p>
        </w:tc>
        <w:tc>
          <w:tcPr>
            <w:tcW w:w="1700" w:type="dxa"/>
          </w:tcPr>
          <w:p w14:paraId="55DB29CE" w14:textId="77777777" w:rsidR="00CA10DB" w:rsidRPr="00A15DCB" w:rsidRDefault="00CA10DB" w:rsidP="00B7523D">
            <w:pPr>
              <w:pStyle w:val="TAL"/>
              <w:rPr>
                <w:lang w:eastAsia="en-US"/>
              </w:rPr>
            </w:pPr>
          </w:p>
        </w:tc>
        <w:tc>
          <w:tcPr>
            <w:tcW w:w="1245" w:type="dxa"/>
          </w:tcPr>
          <w:p w14:paraId="53DF9668" w14:textId="77777777" w:rsidR="00CA10DB" w:rsidRPr="00A15DCB" w:rsidRDefault="00CA10DB" w:rsidP="00B7523D">
            <w:pPr>
              <w:pStyle w:val="TAL"/>
              <w:rPr>
                <w:lang w:eastAsia="en-US"/>
              </w:rPr>
            </w:pPr>
          </w:p>
        </w:tc>
      </w:tr>
      <w:tr w:rsidR="00CA10DB" w:rsidRPr="00A15DCB" w14:paraId="30CFEEE6" w14:textId="77777777" w:rsidTr="00B7523D">
        <w:tc>
          <w:tcPr>
            <w:tcW w:w="4535" w:type="dxa"/>
          </w:tcPr>
          <w:p w14:paraId="0434F351" w14:textId="77777777" w:rsidR="00CA10DB" w:rsidRPr="00A15DCB" w:rsidRDefault="00CA10DB" w:rsidP="00B7523D">
            <w:pPr>
              <w:pStyle w:val="TAL"/>
              <w:rPr>
                <w:lang w:eastAsia="en-US"/>
              </w:rPr>
            </w:pPr>
            <w:r w:rsidRPr="00A15DCB">
              <w:rPr>
                <w:lang w:eastAsia="en-US"/>
              </w:rPr>
              <w:t xml:space="preserve">  groupBconfigured SEQUENCE {</w:t>
            </w:r>
          </w:p>
        </w:tc>
        <w:tc>
          <w:tcPr>
            <w:tcW w:w="2267" w:type="dxa"/>
          </w:tcPr>
          <w:p w14:paraId="7E67144F" w14:textId="77777777" w:rsidR="00CA10DB" w:rsidRPr="00A15DCB" w:rsidRDefault="00CA10DB" w:rsidP="00B7523D">
            <w:pPr>
              <w:pStyle w:val="TAL"/>
              <w:rPr>
                <w:lang w:eastAsia="en-US"/>
              </w:rPr>
            </w:pPr>
          </w:p>
        </w:tc>
        <w:tc>
          <w:tcPr>
            <w:tcW w:w="1700" w:type="dxa"/>
          </w:tcPr>
          <w:p w14:paraId="53830925" w14:textId="77777777" w:rsidR="00CA10DB" w:rsidRPr="00A15DCB" w:rsidRDefault="00CA10DB" w:rsidP="00B7523D">
            <w:pPr>
              <w:pStyle w:val="TAL"/>
              <w:rPr>
                <w:lang w:eastAsia="en-US"/>
              </w:rPr>
            </w:pPr>
          </w:p>
        </w:tc>
        <w:tc>
          <w:tcPr>
            <w:tcW w:w="1245" w:type="dxa"/>
          </w:tcPr>
          <w:p w14:paraId="6502A063" w14:textId="77777777" w:rsidR="00CA10DB" w:rsidRPr="00A15DCB" w:rsidRDefault="00CA10DB" w:rsidP="00B7523D">
            <w:pPr>
              <w:pStyle w:val="TAL"/>
              <w:rPr>
                <w:lang w:eastAsia="en-US"/>
              </w:rPr>
            </w:pPr>
          </w:p>
        </w:tc>
      </w:tr>
      <w:tr w:rsidR="00CA10DB" w:rsidRPr="00A15DCB" w14:paraId="1425150B" w14:textId="77777777" w:rsidTr="00B7523D">
        <w:tc>
          <w:tcPr>
            <w:tcW w:w="4535" w:type="dxa"/>
          </w:tcPr>
          <w:p w14:paraId="340CCDD7" w14:textId="77777777" w:rsidR="00CA10DB" w:rsidRPr="00A15DCB" w:rsidRDefault="00CA10DB" w:rsidP="00B7523D">
            <w:pPr>
              <w:pStyle w:val="TAL"/>
              <w:rPr>
                <w:lang w:eastAsia="en-US"/>
              </w:rPr>
            </w:pPr>
            <w:r w:rsidRPr="00A15DCB">
              <w:rPr>
                <w:lang w:eastAsia="en-US"/>
              </w:rPr>
              <w:t xml:space="preserve">    ra-Msg3SizeGroupA</w:t>
            </w:r>
          </w:p>
        </w:tc>
        <w:tc>
          <w:tcPr>
            <w:tcW w:w="2267" w:type="dxa"/>
          </w:tcPr>
          <w:p w14:paraId="6A41743D" w14:textId="77777777" w:rsidR="00CA10DB" w:rsidRPr="00A15DCB" w:rsidRDefault="00CA10DB" w:rsidP="00B7523D">
            <w:pPr>
              <w:pStyle w:val="TAL"/>
              <w:rPr>
                <w:lang w:eastAsia="en-US"/>
              </w:rPr>
            </w:pPr>
            <w:r w:rsidRPr="00A15DCB">
              <w:rPr>
                <w:lang w:eastAsia="en-US"/>
              </w:rPr>
              <w:t>b208</w:t>
            </w:r>
          </w:p>
        </w:tc>
        <w:tc>
          <w:tcPr>
            <w:tcW w:w="1700" w:type="dxa"/>
          </w:tcPr>
          <w:p w14:paraId="6C153EC5" w14:textId="77777777" w:rsidR="00CA10DB" w:rsidRPr="00A15DCB" w:rsidRDefault="00CA10DB" w:rsidP="00B7523D">
            <w:pPr>
              <w:pStyle w:val="TAL"/>
              <w:rPr>
                <w:lang w:eastAsia="en-US"/>
              </w:rPr>
            </w:pPr>
          </w:p>
        </w:tc>
        <w:tc>
          <w:tcPr>
            <w:tcW w:w="1245" w:type="dxa"/>
          </w:tcPr>
          <w:p w14:paraId="0615FA04" w14:textId="77777777" w:rsidR="00CA10DB" w:rsidRPr="00A15DCB" w:rsidRDefault="00CA10DB" w:rsidP="00B7523D">
            <w:pPr>
              <w:pStyle w:val="TAL"/>
              <w:rPr>
                <w:lang w:eastAsia="en-US"/>
              </w:rPr>
            </w:pPr>
          </w:p>
        </w:tc>
      </w:tr>
      <w:tr w:rsidR="00CA10DB" w:rsidRPr="00A15DCB" w14:paraId="53C32973" w14:textId="77777777" w:rsidTr="00B7523D">
        <w:tc>
          <w:tcPr>
            <w:tcW w:w="4535" w:type="dxa"/>
          </w:tcPr>
          <w:p w14:paraId="6DA4F334" w14:textId="77777777" w:rsidR="00CA10DB" w:rsidRPr="00A15DCB" w:rsidRDefault="00CA10DB" w:rsidP="00B7523D">
            <w:pPr>
              <w:pStyle w:val="TAL"/>
              <w:rPr>
                <w:lang w:eastAsia="en-US"/>
              </w:rPr>
            </w:pPr>
            <w:r w:rsidRPr="00A15DCB">
              <w:rPr>
                <w:lang w:eastAsia="en-US"/>
              </w:rPr>
              <w:t xml:space="preserve">    messagePowerOffsetGroupB</w:t>
            </w:r>
          </w:p>
        </w:tc>
        <w:tc>
          <w:tcPr>
            <w:tcW w:w="2267" w:type="dxa"/>
          </w:tcPr>
          <w:p w14:paraId="6C12F22C" w14:textId="77777777" w:rsidR="00CA10DB" w:rsidRPr="00A15DCB" w:rsidRDefault="00CA10DB" w:rsidP="00B7523D">
            <w:pPr>
              <w:pStyle w:val="TAL"/>
              <w:rPr>
                <w:lang w:eastAsia="en-US"/>
              </w:rPr>
            </w:pPr>
            <w:r w:rsidRPr="00A15DCB">
              <w:rPr>
                <w:lang w:eastAsia="en-US"/>
              </w:rPr>
              <w:t>minusinfinity</w:t>
            </w:r>
          </w:p>
        </w:tc>
        <w:tc>
          <w:tcPr>
            <w:tcW w:w="1700" w:type="dxa"/>
          </w:tcPr>
          <w:p w14:paraId="2DE16B8F" w14:textId="77777777" w:rsidR="00CA10DB" w:rsidRPr="00A15DCB" w:rsidRDefault="00CA10DB" w:rsidP="00B7523D">
            <w:pPr>
              <w:pStyle w:val="TAL"/>
              <w:rPr>
                <w:lang w:eastAsia="en-US"/>
              </w:rPr>
            </w:pPr>
          </w:p>
        </w:tc>
        <w:tc>
          <w:tcPr>
            <w:tcW w:w="1245" w:type="dxa"/>
          </w:tcPr>
          <w:p w14:paraId="3BE8243E" w14:textId="77777777" w:rsidR="00CA10DB" w:rsidRPr="00A15DCB" w:rsidRDefault="00CA10DB" w:rsidP="00B7523D">
            <w:pPr>
              <w:pStyle w:val="TAL"/>
              <w:rPr>
                <w:lang w:eastAsia="en-US"/>
              </w:rPr>
            </w:pPr>
          </w:p>
        </w:tc>
      </w:tr>
      <w:tr w:rsidR="00CA10DB" w:rsidRPr="00A15DCB" w14:paraId="6CEB38EE" w14:textId="77777777" w:rsidTr="00B7523D">
        <w:tc>
          <w:tcPr>
            <w:tcW w:w="4535" w:type="dxa"/>
          </w:tcPr>
          <w:p w14:paraId="011A1332" w14:textId="77777777" w:rsidR="00CA10DB" w:rsidRPr="00A15DCB" w:rsidRDefault="00CA10DB" w:rsidP="00B7523D">
            <w:pPr>
              <w:pStyle w:val="TAL"/>
              <w:rPr>
                <w:lang w:eastAsia="en-US"/>
              </w:rPr>
            </w:pPr>
            <w:r w:rsidRPr="00A15DCB">
              <w:rPr>
                <w:lang w:eastAsia="en-US"/>
              </w:rPr>
              <w:t xml:space="preserve">    numberOfRA-PreamblesGroupA</w:t>
            </w:r>
          </w:p>
        </w:tc>
        <w:tc>
          <w:tcPr>
            <w:tcW w:w="2267" w:type="dxa"/>
          </w:tcPr>
          <w:p w14:paraId="605F26A6" w14:textId="77777777" w:rsidR="00CA10DB" w:rsidRPr="00A15DCB" w:rsidRDefault="00CA10DB" w:rsidP="00B7523D">
            <w:pPr>
              <w:pStyle w:val="TAL"/>
              <w:rPr>
                <w:lang w:eastAsia="en-US"/>
              </w:rPr>
            </w:pPr>
            <w:r w:rsidRPr="00A15DCB">
              <w:rPr>
                <w:lang w:eastAsia="en-US"/>
              </w:rPr>
              <w:t>28</w:t>
            </w:r>
          </w:p>
        </w:tc>
        <w:tc>
          <w:tcPr>
            <w:tcW w:w="1700" w:type="dxa"/>
          </w:tcPr>
          <w:p w14:paraId="3D5AA511" w14:textId="77777777" w:rsidR="00CA10DB" w:rsidRPr="00A15DCB" w:rsidRDefault="00CA10DB" w:rsidP="00B7523D">
            <w:pPr>
              <w:pStyle w:val="TAL"/>
              <w:rPr>
                <w:lang w:eastAsia="en-US"/>
              </w:rPr>
            </w:pPr>
          </w:p>
        </w:tc>
        <w:tc>
          <w:tcPr>
            <w:tcW w:w="1245" w:type="dxa"/>
          </w:tcPr>
          <w:p w14:paraId="597B5EA8" w14:textId="77777777" w:rsidR="00CA10DB" w:rsidRPr="00A15DCB" w:rsidRDefault="00CA10DB" w:rsidP="00B7523D">
            <w:pPr>
              <w:pStyle w:val="TAL"/>
              <w:rPr>
                <w:lang w:eastAsia="en-US"/>
              </w:rPr>
            </w:pPr>
          </w:p>
        </w:tc>
      </w:tr>
      <w:tr w:rsidR="00CA10DB" w:rsidRPr="00A15DCB" w14:paraId="1236A799" w14:textId="77777777" w:rsidTr="00B7523D">
        <w:tc>
          <w:tcPr>
            <w:tcW w:w="4535" w:type="dxa"/>
          </w:tcPr>
          <w:p w14:paraId="16F403DD" w14:textId="77777777" w:rsidR="00CA10DB" w:rsidRPr="00A15DCB" w:rsidRDefault="00CA10DB" w:rsidP="00B7523D">
            <w:pPr>
              <w:pStyle w:val="TAL"/>
              <w:rPr>
                <w:lang w:eastAsia="en-US"/>
              </w:rPr>
            </w:pPr>
            <w:r w:rsidRPr="00A15DCB">
              <w:rPr>
                <w:lang w:eastAsia="en-US"/>
              </w:rPr>
              <w:t xml:space="preserve">  }</w:t>
            </w:r>
          </w:p>
        </w:tc>
        <w:tc>
          <w:tcPr>
            <w:tcW w:w="2267" w:type="dxa"/>
          </w:tcPr>
          <w:p w14:paraId="2A450370" w14:textId="77777777" w:rsidR="00CA10DB" w:rsidRPr="00A15DCB" w:rsidRDefault="00CA10DB" w:rsidP="00B7523D">
            <w:pPr>
              <w:pStyle w:val="TAL"/>
              <w:rPr>
                <w:lang w:eastAsia="en-US"/>
              </w:rPr>
            </w:pPr>
          </w:p>
        </w:tc>
        <w:tc>
          <w:tcPr>
            <w:tcW w:w="1700" w:type="dxa"/>
          </w:tcPr>
          <w:p w14:paraId="34A1A479" w14:textId="77777777" w:rsidR="00CA10DB" w:rsidRPr="00A15DCB" w:rsidRDefault="00CA10DB" w:rsidP="00B7523D">
            <w:pPr>
              <w:pStyle w:val="TAL"/>
              <w:rPr>
                <w:lang w:eastAsia="en-US"/>
              </w:rPr>
            </w:pPr>
          </w:p>
        </w:tc>
        <w:tc>
          <w:tcPr>
            <w:tcW w:w="1245" w:type="dxa"/>
          </w:tcPr>
          <w:p w14:paraId="382F860E" w14:textId="77777777" w:rsidR="00CA10DB" w:rsidRPr="00A15DCB" w:rsidRDefault="00CA10DB" w:rsidP="00B7523D">
            <w:pPr>
              <w:pStyle w:val="TAL"/>
              <w:rPr>
                <w:lang w:eastAsia="en-US"/>
              </w:rPr>
            </w:pPr>
          </w:p>
        </w:tc>
      </w:tr>
      <w:tr w:rsidR="00CA10DB" w:rsidRPr="00A15DCB" w14:paraId="11C31EF6" w14:textId="77777777" w:rsidTr="00B7523D">
        <w:tc>
          <w:tcPr>
            <w:tcW w:w="4535" w:type="dxa"/>
          </w:tcPr>
          <w:p w14:paraId="55C84A42" w14:textId="77777777" w:rsidR="00CA10DB" w:rsidRPr="00A15DCB" w:rsidRDefault="00CA10DB" w:rsidP="00B7523D">
            <w:pPr>
              <w:pStyle w:val="TAL"/>
              <w:rPr>
                <w:lang w:eastAsia="en-US"/>
              </w:rPr>
            </w:pPr>
            <w:r w:rsidRPr="00A15DCB">
              <w:rPr>
                <w:lang w:eastAsia="en-US"/>
              </w:rPr>
              <w:t xml:space="preserve">  ra-ContentionResolutionTimer</w:t>
            </w:r>
          </w:p>
        </w:tc>
        <w:tc>
          <w:tcPr>
            <w:tcW w:w="2267" w:type="dxa"/>
          </w:tcPr>
          <w:p w14:paraId="7FD5B039" w14:textId="77777777" w:rsidR="00CA10DB" w:rsidRPr="00A15DCB" w:rsidRDefault="00CA10DB" w:rsidP="00B7523D">
            <w:pPr>
              <w:pStyle w:val="TAL"/>
              <w:rPr>
                <w:lang w:eastAsia="en-US"/>
              </w:rPr>
            </w:pPr>
            <w:r w:rsidRPr="00A15DCB">
              <w:rPr>
                <w:lang w:eastAsia="en-US"/>
              </w:rPr>
              <w:t>sf48</w:t>
            </w:r>
          </w:p>
        </w:tc>
        <w:tc>
          <w:tcPr>
            <w:tcW w:w="1700" w:type="dxa"/>
          </w:tcPr>
          <w:p w14:paraId="43D66A46" w14:textId="77777777" w:rsidR="00CA10DB" w:rsidRPr="00A15DCB" w:rsidRDefault="00CA10DB" w:rsidP="00B7523D">
            <w:pPr>
              <w:pStyle w:val="TAL"/>
              <w:rPr>
                <w:lang w:eastAsia="en-US"/>
              </w:rPr>
            </w:pPr>
          </w:p>
        </w:tc>
        <w:tc>
          <w:tcPr>
            <w:tcW w:w="1245" w:type="dxa"/>
          </w:tcPr>
          <w:p w14:paraId="13B7EB1B" w14:textId="77777777" w:rsidR="00CA10DB" w:rsidRPr="00A15DCB" w:rsidRDefault="00CA10DB" w:rsidP="00B7523D">
            <w:pPr>
              <w:pStyle w:val="TAL"/>
              <w:rPr>
                <w:lang w:eastAsia="en-US"/>
              </w:rPr>
            </w:pPr>
          </w:p>
        </w:tc>
      </w:tr>
      <w:tr w:rsidR="00CA10DB" w:rsidRPr="00A15DCB" w14:paraId="4372F4BF" w14:textId="77777777" w:rsidTr="00B7523D">
        <w:tc>
          <w:tcPr>
            <w:tcW w:w="4535" w:type="dxa"/>
          </w:tcPr>
          <w:p w14:paraId="05878708" w14:textId="77777777" w:rsidR="00CA10DB" w:rsidRPr="00A15DCB" w:rsidRDefault="00CA10DB" w:rsidP="00B7523D">
            <w:pPr>
              <w:pStyle w:val="TAL"/>
              <w:rPr>
                <w:lang w:eastAsia="en-US"/>
              </w:rPr>
            </w:pPr>
            <w:r w:rsidRPr="00A15DCB">
              <w:rPr>
                <w:lang w:eastAsia="en-US"/>
              </w:rPr>
              <w:t>}</w:t>
            </w:r>
          </w:p>
        </w:tc>
        <w:tc>
          <w:tcPr>
            <w:tcW w:w="2267" w:type="dxa"/>
          </w:tcPr>
          <w:p w14:paraId="3B53F235" w14:textId="77777777" w:rsidR="00CA10DB" w:rsidRPr="00A15DCB" w:rsidRDefault="00CA10DB" w:rsidP="00B7523D">
            <w:pPr>
              <w:pStyle w:val="TAL"/>
              <w:rPr>
                <w:lang w:eastAsia="en-US"/>
              </w:rPr>
            </w:pPr>
          </w:p>
        </w:tc>
        <w:tc>
          <w:tcPr>
            <w:tcW w:w="1700" w:type="dxa"/>
          </w:tcPr>
          <w:p w14:paraId="1E7FACDA" w14:textId="77777777" w:rsidR="00CA10DB" w:rsidRPr="00A15DCB" w:rsidRDefault="00CA10DB" w:rsidP="00B7523D">
            <w:pPr>
              <w:pStyle w:val="TAL"/>
              <w:rPr>
                <w:lang w:eastAsia="en-US"/>
              </w:rPr>
            </w:pPr>
          </w:p>
        </w:tc>
        <w:tc>
          <w:tcPr>
            <w:tcW w:w="1245" w:type="dxa"/>
          </w:tcPr>
          <w:p w14:paraId="2316F99E" w14:textId="77777777" w:rsidR="00CA10DB" w:rsidRPr="00A15DCB" w:rsidRDefault="00CA10DB" w:rsidP="00B7523D">
            <w:pPr>
              <w:pStyle w:val="TAL"/>
              <w:rPr>
                <w:lang w:eastAsia="en-US"/>
              </w:rPr>
            </w:pPr>
          </w:p>
        </w:tc>
      </w:tr>
    </w:tbl>
    <w:p w14:paraId="2C240EC4" w14:textId="77777777" w:rsidR="00CA10DB" w:rsidRPr="00A15DCB" w:rsidRDefault="00CA10DB" w:rsidP="00CA10DB">
      <w:pPr>
        <w:rPr>
          <w:sz w:val="22"/>
        </w:rPr>
      </w:pPr>
    </w:p>
    <w:p w14:paraId="60C70F49" w14:textId="0AA06E18" w:rsidR="00221588" w:rsidRPr="00A15DCB" w:rsidRDefault="00221588" w:rsidP="00221588">
      <w:pPr>
        <w:pStyle w:val="Heading5"/>
      </w:pPr>
      <w:bookmarkStart w:id="59" w:name="_Toc21103091"/>
      <w:bookmarkStart w:id="60" w:name="_Toc29233428"/>
      <w:bookmarkStart w:id="61" w:name="_Toc29462033"/>
      <w:bookmarkStart w:id="62" w:name="_Toc36158010"/>
      <w:r w:rsidRPr="00A15DCB">
        <w:t>7.1.1.1.7</w:t>
      </w:r>
      <w:r w:rsidRPr="00A15DCB">
        <w:tab/>
      </w:r>
      <w:r w:rsidR="00C14044" w:rsidRPr="00A15DCB">
        <w:t>Random access procedure / 2-step RACH / RA_TYPE selection</w:t>
      </w:r>
    </w:p>
    <w:p w14:paraId="4FA25689" w14:textId="77777777" w:rsidR="00221588" w:rsidRPr="00A15DCB" w:rsidRDefault="00221588" w:rsidP="00221588">
      <w:pPr>
        <w:pStyle w:val="H6"/>
      </w:pPr>
      <w:r w:rsidRPr="00A15DCB">
        <w:t>7.1.1.1.7.1</w:t>
      </w:r>
      <w:r w:rsidRPr="00A15DCB">
        <w:tab/>
        <w:t>Test Purpose (TP)</w:t>
      </w:r>
    </w:p>
    <w:p w14:paraId="21DE98A4" w14:textId="77777777" w:rsidR="00221588" w:rsidRPr="00A15DCB" w:rsidRDefault="00221588" w:rsidP="00221588">
      <w:pPr>
        <w:pStyle w:val="H6"/>
      </w:pPr>
      <w:r w:rsidRPr="00A15DCB">
        <w:t>(1)</w:t>
      </w:r>
    </w:p>
    <w:p w14:paraId="7392A15E" w14:textId="77777777" w:rsidR="00221588" w:rsidRPr="00A15DCB" w:rsidRDefault="00221588" w:rsidP="00221588">
      <w:pPr>
        <w:pStyle w:val="PL"/>
        <w:rPr>
          <w:noProof w:val="0"/>
        </w:rPr>
      </w:pPr>
      <w:r w:rsidRPr="00A15DCB">
        <w:rPr>
          <w:b/>
          <w:bCs/>
          <w:noProof w:val="0"/>
        </w:rPr>
        <w:t xml:space="preserve">with </w:t>
      </w:r>
      <w:r w:rsidRPr="00A15DCB">
        <w:rPr>
          <w:noProof w:val="0"/>
        </w:rPr>
        <w:t>{ UE in RRC_Connected and NR SpCell TimeAlignmentTimer expired, and has UL Data to send }</w:t>
      </w:r>
    </w:p>
    <w:p w14:paraId="5B459286" w14:textId="77777777" w:rsidR="00221588" w:rsidRPr="00A15DCB" w:rsidRDefault="00221588" w:rsidP="00221588">
      <w:pPr>
        <w:pStyle w:val="PL"/>
        <w:rPr>
          <w:noProof w:val="0"/>
        </w:rPr>
      </w:pPr>
      <w:r w:rsidRPr="00A15DCB">
        <w:rPr>
          <w:b/>
          <w:bCs/>
          <w:noProof w:val="0"/>
        </w:rPr>
        <w:t>ensure that</w:t>
      </w:r>
      <w:r w:rsidRPr="00A15DCB">
        <w:rPr>
          <w:noProof w:val="0"/>
        </w:rPr>
        <w:t xml:space="preserve"> {</w:t>
      </w:r>
    </w:p>
    <w:p w14:paraId="171316CB" w14:textId="77777777" w:rsidR="00221588" w:rsidRPr="00A15DCB" w:rsidRDefault="00221588" w:rsidP="00221588">
      <w:pPr>
        <w:pStyle w:val="PL"/>
        <w:rPr>
          <w:noProof w:val="0"/>
        </w:rPr>
      </w:pPr>
      <w:r w:rsidRPr="00A15DCB">
        <w:rPr>
          <w:b/>
          <w:bCs/>
          <w:noProof w:val="0"/>
        </w:rPr>
        <w:lastRenderedPageBreak/>
        <w:t xml:space="preserve">  when</w:t>
      </w:r>
      <w:r w:rsidRPr="00A15DCB">
        <w:rPr>
          <w:noProof w:val="0"/>
        </w:rPr>
        <w:t xml:space="preserve"> { the BWP selected for Random Access procedure is configured with both 2-step and 4-step RA type Random Access Resources and the RSRP of the downlink pathloss reference is above msgA-RSRP-Threshold }</w:t>
      </w:r>
    </w:p>
    <w:p w14:paraId="525E23BD" w14:textId="77777777" w:rsidR="00221588" w:rsidRPr="00A15DCB" w:rsidRDefault="00221588" w:rsidP="00221588">
      <w:pPr>
        <w:pStyle w:val="PL"/>
        <w:rPr>
          <w:noProof w:val="0"/>
        </w:rPr>
      </w:pPr>
      <w:r w:rsidRPr="00A15DCB">
        <w:rPr>
          <w:b/>
          <w:bCs/>
          <w:noProof w:val="0"/>
        </w:rPr>
        <w:t xml:space="preserve">    then</w:t>
      </w:r>
      <w:r w:rsidRPr="00A15DCB">
        <w:rPr>
          <w:noProof w:val="0"/>
        </w:rPr>
        <w:t xml:space="preserve"> { UE SET RA_TYPE to 2-step AND sends a MSGA on the NR SpCell }</w:t>
      </w:r>
    </w:p>
    <w:p w14:paraId="008DFA22" w14:textId="77777777" w:rsidR="00221588" w:rsidRPr="00A15DCB" w:rsidRDefault="00221588" w:rsidP="00221588">
      <w:pPr>
        <w:pStyle w:val="PL"/>
        <w:rPr>
          <w:noProof w:val="0"/>
        </w:rPr>
      </w:pPr>
      <w:r w:rsidRPr="00A15DCB">
        <w:rPr>
          <w:noProof w:val="0"/>
        </w:rPr>
        <w:t xml:space="preserve">            }</w:t>
      </w:r>
    </w:p>
    <w:p w14:paraId="61C1901D" w14:textId="77777777" w:rsidR="00221588" w:rsidRPr="00A15DCB" w:rsidRDefault="00221588" w:rsidP="00221588">
      <w:pPr>
        <w:pStyle w:val="PL"/>
        <w:rPr>
          <w:noProof w:val="0"/>
        </w:rPr>
      </w:pPr>
    </w:p>
    <w:p w14:paraId="59C2975B" w14:textId="77777777" w:rsidR="00221588" w:rsidRPr="00A15DCB" w:rsidRDefault="00221588" w:rsidP="00221588">
      <w:pPr>
        <w:pStyle w:val="H6"/>
      </w:pPr>
      <w:r w:rsidRPr="00A15DCB">
        <w:t>(2)</w:t>
      </w:r>
    </w:p>
    <w:p w14:paraId="193555CD" w14:textId="77777777" w:rsidR="00221588" w:rsidRPr="00A15DCB" w:rsidRDefault="00221588" w:rsidP="00221588">
      <w:pPr>
        <w:pStyle w:val="PL"/>
        <w:rPr>
          <w:noProof w:val="0"/>
        </w:rPr>
      </w:pPr>
      <w:r w:rsidRPr="00A15DCB">
        <w:rPr>
          <w:b/>
          <w:noProof w:val="0"/>
        </w:rPr>
        <w:t>with</w:t>
      </w:r>
      <w:r w:rsidRPr="00A15DCB">
        <w:rPr>
          <w:noProof w:val="0"/>
        </w:rPr>
        <w:t xml:space="preserve"> { UE in RRC_Connected NR SpCell TimeAlignmentTimer expired, and has UL Data to send }</w:t>
      </w:r>
    </w:p>
    <w:p w14:paraId="2E2967D9" w14:textId="77777777" w:rsidR="00221588" w:rsidRPr="00A15DCB" w:rsidRDefault="00221588" w:rsidP="00221588">
      <w:pPr>
        <w:pStyle w:val="PL"/>
        <w:rPr>
          <w:noProof w:val="0"/>
        </w:rPr>
      </w:pPr>
      <w:r w:rsidRPr="00A15DCB">
        <w:rPr>
          <w:b/>
          <w:noProof w:val="0"/>
        </w:rPr>
        <w:t xml:space="preserve">ensure that </w:t>
      </w:r>
      <w:r w:rsidRPr="00A15DCB">
        <w:rPr>
          <w:noProof w:val="0"/>
        </w:rPr>
        <w:t>{</w:t>
      </w:r>
    </w:p>
    <w:p w14:paraId="0581C986" w14:textId="77777777" w:rsidR="00221588" w:rsidRPr="00A15DCB" w:rsidRDefault="00221588" w:rsidP="00221588">
      <w:pPr>
        <w:pStyle w:val="PL"/>
        <w:rPr>
          <w:noProof w:val="0"/>
        </w:rPr>
      </w:pPr>
      <w:r w:rsidRPr="00A15DCB">
        <w:rPr>
          <w:noProof w:val="0"/>
        </w:rPr>
        <w:t xml:space="preserve">  </w:t>
      </w:r>
      <w:r w:rsidRPr="00A15DCB">
        <w:rPr>
          <w:b/>
          <w:noProof w:val="0"/>
        </w:rPr>
        <w:t xml:space="preserve">when </w:t>
      </w:r>
      <w:r w:rsidRPr="00A15DCB">
        <w:rPr>
          <w:noProof w:val="0"/>
        </w:rPr>
        <w:t>{ BWP selected for Random Access procedure is only configured with 2-step RA type Random Access resources }</w:t>
      </w:r>
    </w:p>
    <w:p w14:paraId="5F1CDD6A" w14:textId="77777777" w:rsidR="00221588" w:rsidRPr="00A15DCB" w:rsidRDefault="00221588" w:rsidP="00221588">
      <w:pPr>
        <w:pStyle w:val="PL"/>
        <w:rPr>
          <w:noProof w:val="0"/>
        </w:rPr>
      </w:pPr>
      <w:r w:rsidRPr="00A15DCB">
        <w:rPr>
          <w:noProof w:val="0"/>
        </w:rPr>
        <w:t xml:space="preserve">    </w:t>
      </w:r>
      <w:r w:rsidRPr="00A15DCB">
        <w:rPr>
          <w:b/>
          <w:noProof w:val="0"/>
        </w:rPr>
        <w:t>then</w:t>
      </w:r>
      <w:r w:rsidRPr="00A15DCB">
        <w:rPr>
          <w:noProof w:val="0"/>
        </w:rPr>
        <w:t xml:space="preserve"> { UE SET RA_TYPE to 2-step AND sends a MSGA on the NR SpCell }</w:t>
      </w:r>
    </w:p>
    <w:p w14:paraId="71670D23" w14:textId="77777777" w:rsidR="00221588" w:rsidRPr="00A15DCB" w:rsidRDefault="00221588" w:rsidP="00221588">
      <w:pPr>
        <w:pStyle w:val="PL"/>
        <w:rPr>
          <w:noProof w:val="0"/>
        </w:rPr>
      </w:pPr>
      <w:r w:rsidRPr="00A15DCB">
        <w:rPr>
          <w:noProof w:val="0"/>
        </w:rPr>
        <w:t xml:space="preserve">            }</w:t>
      </w:r>
    </w:p>
    <w:p w14:paraId="75AC7987" w14:textId="77777777" w:rsidR="00221588" w:rsidRPr="00A15DCB" w:rsidRDefault="00221588" w:rsidP="00221588">
      <w:pPr>
        <w:pStyle w:val="PL"/>
        <w:rPr>
          <w:noProof w:val="0"/>
        </w:rPr>
      </w:pPr>
    </w:p>
    <w:p w14:paraId="74BF332A" w14:textId="77777777" w:rsidR="00221588" w:rsidRPr="00A15DCB" w:rsidRDefault="00221588" w:rsidP="00221588">
      <w:pPr>
        <w:pStyle w:val="H6"/>
      </w:pPr>
      <w:r w:rsidRPr="00A15DCB">
        <w:t>7.1.1.1.7.2</w:t>
      </w:r>
      <w:r w:rsidRPr="00A15DCB">
        <w:tab/>
        <w:t>Conformance requirements</w:t>
      </w:r>
    </w:p>
    <w:p w14:paraId="661ACDAA" w14:textId="0EF12A09" w:rsidR="00221588" w:rsidRPr="00A15DCB" w:rsidRDefault="00221588" w:rsidP="00221588">
      <w:r w:rsidRPr="00A15DCB">
        <w:t>References: The conformance requirements covered in the present TC are specified in: 3GPP TS 38.321, clause 5.1.1, 5.1.2a and 5.1.3a</w:t>
      </w:r>
      <w:r w:rsidR="00B848CA" w:rsidRPr="00A15DCB">
        <w:t>.</w:t>
      </w:r>
      <w:r w:rsidRPr="00A15DCB">
        <w:rPr>
          <w:lang w:eastAsia="sv-SE"/>
        </w:rPr>
        <w:t xml:space="preserve"> </w:t>
      </w:r>
      <w:r w:rsidRPr="00A15DCB">
        <w:t>Unless otherwise stated these are Rel-16 requirements.</w:t>
      </w:r>
    </w:p>
    <w:p w14:paraId="2D50D2E4" w14:textId="77777777" w:rsidR="00221588" w:rsidRPr="00A15DCB" w:rsidRDefault="00221588" w:rsidP="00221588">
      <w:r w:rsidRPr="00A15DCB">
        <w:t>[TS 38.321, clause 5.1.1]</w:t>
      </w:r>
    </w:p>
    <w:p w14:paraId="10B75065" w14:textId="77777777" w:rsidR="00221588" w:rsidRPr="00A15DCB" w:rsidRDefault="00221588" w:rsidP="00221588">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6393E4D1"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4-step RA type have been explicitly provided in </w:t>
      </w:r>
      <w:r w:rsidRPr="00A15DCB">
        <w:rPr>
          <w:i/>
          <w:iCs/>
        </w:rPr>
        <w:t>rach-ConfigDedicated</w:t>
      </w:r>
      <w:r w:rsidRPr="00A15DCB">
        <w:t xml:space="preserve"> for the BWP selected for Random Access procedure:</w:t>
      </w:r>
    </w:p>
    <w:p w14:paraId="3BBE139F" w14:textId="77777777" w:rsidR="00221588" w:rsidRPr="00A15DCB" w:rsidRDefault="00221588" w:rsidP="00221588">
      <w:pPr>
        <w:pStyle w:val="B2"/>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0603919C" w14:textId="77777777" w:rsidR="00221588" w:rsidRPr="00A15DCB" w:rsidRDefault="00221588" w:rsidP="00221588">
      <w:pPr>
        <w:pStyle w:val="B1"/>
      </w:pPr>
      <w:r w:rsidRPr="00A15DCB">
        <w:t>1&gt;</w:t>
      </w:r>
      <w:r w:rsidRPr="00A15DCB">
        <w:tab/>
        <w:t xml:space="preserve">else if the BWP selected for Random Access procedure is configured with both 2-step and 4-step RA type Random Access Resources and the RSRP of the downlink pathloss reference is above </w:t>
      </w:r>
      <w:r w:rsidRPr="00A15DCB">
        <w:rPr>
          <w:i/>
          <w:iCs/>
          <w:lang w:eastAsia="ko-KR"/>
        </w:rPr>
        <w:t>msgA-RSRP-Threshold</w:t>
      </w:r>
      <w:r w:rsidRPr="00A15DCB">
        <w:t>; or</w:t>
      </w:r>
    </w:p>
    <w:p w14:paraId="51F5AECA" w14:textId="77777777" w:rsidR="00221588" w:rsidRPr="00A15DCB" w:rsidRDefault="00221588" w:rsidP="00221588">
      <w:pPr>
        <w:pStyle w:val="B1"/>
      </w:pPr>
      <w:r w:rsidRPr="00A15DCB">
        <w:t>1&gt;</w:t>
      </w:r>
      <w:r w:rsidRPr="00A15DCB">
        <w:tab/>
        <w:t>if the BWP selected for Random Access procedure is only configured with 2-step RA type Random Access resources (i.e. no 4-step RACH RA type resources configured); or</w:t>
      </w:r>
    </w:p>
    <w:p w14:paraId="593F6029"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2-step RA type have been explicitly provided in </w:t>
      </w:r>
      <w:r w:rsidRPr="00A15DCB">
        <w:rPr>
          <w:i/>
          <w:iCs/>
        </w:rPr>
        <w:t>rach-ConfigDedicated</w:t>
      </w:r>
      <w:r w:rsidRPr="00A15DCB">
        <w:t xml:space="preserve"> for the BWP selected for Random Access procedure:</w:t>
      </w:r>
    </w:p>
    <w:p w14:paraId="6F58EA7F" w14:textId="77777777" w:rsidR="00221588" w:rsidRPr="00A15DCB" w:rsidRDefault="00221588" w:rsidP="00221588">
      <w:pPr>
        <w:pStyle w:val="B2"/>
        <w:spacing w:line="256" w:lineRule="auto"/>
        <w:rPr>
          <w:lang w:eastAsia="ko-KR"/>
        </w:rPr>
      </w:pPr>
      <w:r w:rsidRPr="00A15DCB">
        <w:rPr>
          <w:lang w:eastAsia="ko-KR"/>
        </w:rPr>
        <w:t>2&gt;</w:t>
      </w:r>
      <w:r w:rsidRPr="00A15DCB">
        <w:rPr>
          <w:lang w:eastAsia="ko-KR"/>
        </w:rPr>
        <w:tab/>
        <w:t xml:space="preserve">set the </w:t>
      </w:r>
      <w:r w:rsidRPr="00A15DCB">
        <w:rPr>
          <w:i/>
          <w:iCs/>
          <w:lang w:eastAsia="ko-KR"/>
        </w:rPr>
        <w:t>RA_TYPE</w:t>
      </w:r>
      <w:r w:rsidRPr="00A15DCB">
        <w:rPr>
          <w:lang w:eastAsia="ko-KR"/>
        </w:rPr>
        <w:t xml:space="preserve"> to </w:t>
      </w:r>
      <w:r w:rsidRPr="00A15DCB">
        <w:rPr>
          <w:i/>
          <w:iCs/>
          <w:lang w:eastAsia="ko-KR"/>
        </w:rPr>
        <w:t>2-stepRA</w:t>
      </w:r>
      <w:r w:rsidRPr="00A15DCB">
        <w:rPr>
          <w:lang w:eastAsia="ko-KR"/>
        </w:rPr>
        <w:t>.</w:t>
      </w:r>
    </w:p>
    <w:p w14:paraId="4128EFAA" w14:textId="77777777" w:rsidR="00221588" w:rsidRPr="00A15DCB" w:rsidRDefault="00221588" w:rsidP="00221588">
      <w:pPr>
        <w:pStyle w:val="B1"/>
        <w:rPr>
          <w:rFonts w:eastAsia="Malgun Gothic"/>
          <w:lang w:eastAsia="ko-KR"/>
        </w:rPr>
      </w:pPr>
      <w:r w:rsidRPr="00A15DCB">
        <w:rPr>
          <w:lang w:eastAsia="ko-KR"/>
        </w:rPr>
        <w:t>1&gt;</w:t>
      </w:r>
      <w:r w:rsidRPr="00A15DCB">
        <w:rPr>
          <w:lang w:eastAsia="ko-KR"/>
        </w:rPr>
        <w:tab/>
        <w:t>else:</w:t>
      </w:r>
    </w:p>
    <w:p w14:paraId="5A7F2B64" w14:textId="77777777" w:rsidR="00221588" w:rsidRPr="00A15DCB" w:rsidRDefault="00221588" w:rsidP="00221588">
      <w:pPr>
        <w:pStyle w:val="B2"/>
        <w:rPr>
          <w:lang w:eastAsia="en-US"/>
        </w:rPr>
      </w:pPr>
      <w:r w:rsidRPr="00A15DCB">
        <w:t>2&gt;</w:t>
      </w:r>
      <w:r w:rsidRPr="00A15DCB">
        <w:tab/>
        <w:t xml:space="preserve">set the </w:t>
      </w:r>
      <w:r w:rsidRPr="00A15DCB">
        <w:rPr>
          <w:i/>
        </w:rPr>
        <w:t>RA_TYPE</w:t>
      </w:r>
      <w:r w:rsidRPr="00A15DCB">
        <w:t xml:space="preserve"> to </w:t>
      </w:r>
      <w:r w:rsidRPr="00A15DCB">
        <w:rPr>
          <w:i/>
          <w:iCs/>
        </w:rPr>
        <w:t>4-stepRA</w:t>
      </w:r>
      <w:r w:rsidRPr="00A15DCB">
        <w:t>.</w:t>
      </w:r>
    </w:p>
    <w:p w14:paraId="5BB084FA" w14:textId="77777777" w:rsidR="00221588" w:rsidRPr="00A15DCB" w:rsidRDefault="00221588" w:rsidP="00221588">
      <w:pPr>
        <w:pStyle w:val="B1"/>
      </w:pPr>
      <w:r w:rsidRPr="00A15DCB">
        <w:t>1&gt;</w:t>
      </w:r>
      <w:r w:rsidRPr="00A15DCB">
        <w:tab/>
        <w:t>perform initialization of variables specific to Random Access type as specified in clause 5.1.1a;</w:t>
      </w:r>
    </w:p>
    <w:p w14:paraId="1DEA4902" w14:textId="77777777" w:rsidR="00221588" w:rsidRPr="00A15DCB" w:rsidRDefault="00221588" w:rsidP="00221588">
      <w:pPr>
        <w:pStyle w:val="B1"/>
      </w:pPr>
      <w:r w:rsidRPr="00A15DCB">
        <w:t>1&gt;</w:t>
      </w:r>
      <w:r w:rsidRPr="00A15DCB">
        <w:tab/>
        <w:t xml:space="preserve">if </w:t>
      </w:r>
      <w:r w:rsidRPr="00A15DCB">
        <w:rPr>
          <w:i/>
        </w:rPr>
        <w:t>RA_TYPE</w:t>
      </w:r>
      <w:r w:rsidRPr="00A15DCB">
        <w:t xml:space="preserve"> is set to </w:t>
      </w:r>
      <w:r w:rsidRPr="00A15DCB">
        <w:rPr>
          <w:i/>
        </w:rPr>
        <w:t>2-stepRA</w:t>
      </w:r>
      <w:r w:rsidRPr="00A15DCB">
        <w:t>:</w:t>
      </w:r>
    </w:p>
    <w:p w14:paraId="3FFF9191" w14:textId="77777777" w:rsidR="00221588" w:rsidRPr="00A15DCB" w:rsidRDefault="00221588" w:rsidP="00221588">
      <w:pPr>
        <w:pStyle w:val="B2"/>
      </w:pPr>
      <w:r w:rsidRPr="00A15DCB">
        <w:rPr>
          <w:lang w:eastAsia="ko-KR"/>
        </w:rPr>
        <w:t>2&gt;</w:t>
      </w:r>
      <w:r w:rsidRPr="00A15DCB">
        <w:rPr>
          <w:lang w:eastAsia="ko-KR"/>
        </w:rPr>
        <w:tab/>
        <w:t>perform the Random Access Resource selection procedure for 2-step RA type (see clause 5.1.2a).</w:t>
      </w:r>
    </w:p>
    <w:p w14:paraId="4A803839" w14:textId="77777777" w:rsidR="00221588" w:rsidRPr="00A15DCB" w:rsidRDefault="00221588" w:rsidP="00221588">
      <w:pPr>
        <w:pStyle w:val="B1"/>
      </w:pPr>
      <w:r w:rsidRPr="00A15DCB">
        <w:t>1&gt;</w:t>
      </w:r>
      <w:r w:rsidRPr="00A15DCB">
        <w:tab/>
        <w:t>else:</w:t>
      </w:r>
    </w:p>
    <w:p w14:paraId="33F9C6AA" w14:textId="77777777" w:rsidR="00221588" w:rsidRPr="00A15DCB" w:rsidRDefault="00221588" w:rsidP="00221588">
      <w:pPr>
        <w:pStyle w:val="B2"/>
        <w:rPr>
          <w:lang w:eastAsia="ko-KR"/>
        </w:rPr>
      </w:pPr>
      <w:r w:rsidRPr="00A15DCB">
        <w:rPr>
          <w:lang w:eastAsia="ko-KR"/>
        </w:rPr>
        <w:t>2&gt;</w:t>
      </w:r>
      <w:r w:rsidRPr="00A15DCB">
        <w:rPr>
          <w:lang w:eastAsia="ko-KR"/>
        </w:rPr>
        <w:tab/>
        <w:t>perform the Random Access Resource selection procedure (see clause 5.1.2).</w:t>
      </w:r>
    </w:p>
    <w:p w14:paraId="10472713" w14:textId="77777777" w:rsidR="00221588" w:rsidRPr="00A15DCB" w:rsidRDefault="00221588" w:rsidP="00221588">
      <w:r w:rsidRPr="00A15DCB">
        <w:t>[TS 38.321, clause 5.1.2a]</w:t>
      </w:r>
    </w:p>
    <w:p w14:paraId="14B2CA0A" w14:textId="77777777" w:rsidR="00221588" w:rsidRPr="00A15DCB" w:rsidRDefault="00221588" w:rsidP="00221588">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29FD95B6"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006523D0"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431B9AFC" w14:textId="77777777" w:rsidR="00221588" w:rsidRPr="00A15DCB" w:rsidRDefault="00221588" w:rsidP="00221588">
      <w:pPr>
        <w:pStyle w:val="B2"/>
        <w:rPr>
          <w:lang w:eastAsia="ko-KR"/>
        </w:rPr>
      </w:pPr>
      <w:r w:rsidRPr="00A15DCB">
        <w:rPr>
          <w:lang w:eastAsia="ko-KR"/>
        </w:rPr>
        <w:lastRenderedPageBreak/>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151586C6" w14:textId="77777777" w:rsidR="00221588" w:rsidRPr="00A15DCB" w:rsidRDefault="00221588" w:rsidP="00221588">
      <w:pPr>
        <w:pStyle w:val="B1"/>
        <w:rPr>
          <w:lang w:eastAsia="ko-KR"/>
        </w:rPr>
      </w:pPr>
      <w:r w:rsidRPr="00A15DCB">
        <w:rPr>
          <w:lang w:eastAsia="ko-KR"/>
        </w:rPr>
        <w:t>1&gt;</w:t>
      </w:r>
      <w:r w:rsidRPr="00A15DCB">
        <w:rPr>
          <w:lang w:eastAsia="ko-KR"/>
        </w:rPr>
        <w:tab/>
        <w:t>else (i.e. for the contention-based Random Access Preamble selection):</w:t>
      </w:r>
    </w:p>
    <w:p w14:paraId="75E017E4"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31018E59" w14:textId="77777777" w:rsidR="00221588" w:rsidRPr="00A15DCB" w:rsidRDefault="00221588" w:rsidP="00221588">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23BEC460" w14:textId="77777777" w:rsidR="00221588" w:rsidRPr="00A15DCB" w:rsidRDefault="00221588" w:rsidP="00221588">
      <w:pPr>
        <w:pStyle w:val="B2"/>
        <w:rPr>
          <w:lang w:eastAsia="ko-KR"/>
        </w:rPr>
      </w:pPr>
      <w:r w:rsidRPr="00A15DCB">
        <w:rPr>
          <w:lang w:eastAsia="ko-KR"/>
        </w:rPr>
        <w:t>2&gt;</w:t>
      </w:r>
      <w:r w:rsidRPr="00A15DCB">
        <w:rPr>
          <w:lang w:eastAsia="ko-KR"/>
        </w:rPr>
        <w:tab/>
        <w:t>else:</w:t>
      </w:r>
    </w:p>
    <w:p w14:paraId="68805AC2" w14:textId="77777777" w:rsidR="00221588" w:rsidRPr="00A15DCB" w:rsidRDefault="00221588" w:rsidP="00221588">
      <w:pPr>
        <w:pStyle w:val="B3"/>
        <w:rPr>
          <w:rFonts w:eastAsia="SimSun"/>
          <w:lang w:eastAsia="en-US"/>
        </w:rPr>
      </w:pPr>
      <w:r w:rsidRPr="00A15DCB">
        <w:rPr>
          <w:lang w:eastAsia="ko-KR"/>
        </w:rPr>
        <w:t>3&gt;</w:t>
      </w:r>
      <w:r w:rsidRPr="00A15DCB">
        <w:rPr>
          <w:lang w:eastAsia="ko-KR"/>
        </w:rPr>
        <w:tab/>
        <w:t>select any SSB.</w:t>
      </w:r>
    </w:p>
    <w:p w14:paraId="1F26B40C"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2AD5F598"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w:t>
      </w:r>
    </w:p>
    <w:p w14:paraId="6D3B9BC3"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22D375FD"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25621EFD"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B.</w:t>
      </w:r>
    </w:p>
    <w:p w14:paraId="404B8C9A" w14:textId="77777777" w:rsidR="00221588" w:rsidRPr="00A15DCB" w:rsidRDefault="00221588" w:rsidP="00221588">
      <w:pPr>
        <w:pStyle w:val="B4"/>
        <w:rPr>
          <w:lang w:eastAsia="ko-KR"/>
        </w:rPr>
      </w:pPr>
      <w:r w:rsidRPr="00A15DCB">
        <w:rPr>
          <w:lang w:eastAsia="ko-KR"/>
        </w:rPr>
        <w:t>4&gt;</w:t>
      </w:r>
      <w:r w:rsidRPr="00A15DCB">
        <w:rPr>
          <w:lang w:eastAsia="ko-KR"/>
        </w:rPr>
        <w:tab/>
        <w:t>else:</w:t>
      </w:r>
    </w:p>
    <w:p w14:paraId="2D5DCEBB"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A.</w:t>
      </w:r>
    </w:p>
    <w:p w14:paraId="02D0AD29"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1A8FAD7A"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14FEE1EA" w14:textId="77777777" w:rsidR="00221588" w:rsidRPr="00A15DCB" w:rsidRDefault="00221588" w:rsidP="00221588">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112D8828"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 and</w:t>
      </w:r>
    </w:p>
    <w:p w14:paraId="1ACD1836" w14:textId="77777777" w:rsidR="00221588" w:rsidRPr="00A15DCB" w:rsidRDefault="00221588" w:rsidP="00221588">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49269381"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B.</w:t>
      </w:r>
    </w:p>
    <w:p w14:paraId="67F58511"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50FEC8C6"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59692779" w14:textId="77777777" w:rsidR="00221588" w:rsidRPr="00A15DCB" w:rsidRDefault="00221588" w:rsidP="00221588">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321C3B1A" w14:textId="77777777" w:rsidR="00221588" w:rsidRPr="00A15DCB" w:rsidRDefault="00221588" w:rsidP="00221588">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00142EBD" w14:textId="77777777" w:rsidR="00221588" w:rsidRPr="00A15DCB" w:rsidRDefault="00221588" w:rsidP="00221588">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2151B76B"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56F64489" w14:textId="77777777" w:rsidR="00221588" w:rsidRPr="00A15DCB" w:rsidRDefault="00221588" w:rsidP="00221588">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and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40B019E1" w14:textId="77777777" w:rsidR="00221588" w:rsidRPr="00A15DCB" w:rsidRDefault="00221588" w:rsidP="00221588">
      <w:pPr>
        <w:pStyle w:val="B1"/>
        <w:rPr>
          <w:lang w:eastAsia="ko-KR"/>
        </w:rPr>
      </w:pPr>
      <w:r w:rsidRPr="00A15DCB">
        <w:rPr>
          <w:lang w:eastAsia="ko-KR"/>
        </w:rPr>
        <w:lastRenderedPageBreak/>
        <w:t>1&gt;</w:t>
      </w:r>
      <w:r w:rsidRPr="00A15DCB">
        <w:rPr>
          <w:lang w:eastAsia="ko-KR"/>
        </w:rPr>
        <w:tab/>
        <w:t>if the Random Access Preamble was not selected by the MAC entity among the contention-based Random Access Preamble(s):</w:t>
      </w:r>
    </w:p>
    <w:p w14:paraId="3EDDABF9"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591B4420"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06116335" w14:textId="77777777" w:rsidR="00221588" w:rsidRPr="00A15DCB" w:rsidRDefault="00221588" w:rsidP="00221588">
      <w:pPr>
        <w:pStyle w:val="B2"/>
        <w:rPr>
          <w:lang w:eastAsia="ko-KR"/>
        </w:rPr>
      </w:pPr>
      <w:r w:rsidRPr="00A15DCB">
        <w:rPr>
          <w:lang w:eastAsia="ko-KR"/>
        </w:rPr>
        <w:t>2&gt;</w:t>
      </w:r>
      <w:r w:rsidRPr="00A15DCB">
        <w:rPr>
          <w:lang w:eastAsia="ko-KR"/>
        </w:rPr>
        <w:tab/>
        <w:t>deliver the UL grant and the associated HARQ information to the HARQ entity.</w:t>
      </w:r>
    </w:p>
    <w:p w14:paraId="6417AB17" w14:textId="77777777" w:rsidR="00221588" w:rsidRPr="00A15DCB" w:rsidRDefault="00221588" w:rsidP="00221588">
      <w:pPr>
        <w:pStyle w:val="B1"/>
        <w:rPr>
          <w:lang w:eastAsia="ko-KR"/>
        </w:rPr>
      </w:pPr>
      <w:r w:rsidRPr="00A15DCB">
        <w:rPr>
          <w:lang w:eastAsia="ko-KR"/>
        </w:rPr>
        <w:t>1&gt;</w:t>
      </w:r>
      <w:r w:rsidRPr="00A15DCB">
        <w:rPr>
          <w:lang w:eastAsia="ko-KR"/>
        </w:rPr>
        <w:tab/>
        <w:t>else:</w:t>
      </w:r>
    </w:p>
    <w:p w14:paraId="7B0B6C17" w14:textId="77777777" w:rsidR="00221588" w:rsidRPr="00A15DCB" w:rsidRDefault="00221588" w:rsidP="00221588">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003EAD4A"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7F8A97F7" w14:textId="77777777" w:rsidR="00221588" w:rsidRPr="00A15DCB" w:rsidRDefault="00221588" w:rsidP="00221588">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02F4E5C2" w14:textId="77777777" w:rsidR="00221588" w:rsidRPr="00A15DCB" w:rsidRDefault="00221588" w:rsidP="00221588">
      <w:pPr>
        <w:pStyle w:val="B3"/>
        <w:rPr>
          <w:lang w:eastAsia="ko-KR"/>
        </w:rPr>
      </w:pPr>
      <w:r w:rsidRPr="00A15DCB">
        <w:rPr>
          <w:lang w:eastAsia="ko-KR"/>
        </w:rPr>
        <w:t>3&gt;</w:t>
      </w:r>
      <w:r w:rsidRPr="00A15DCB">
        <w:rPr>
          <w:lang w:eastAsia="ko-KR"/>
        </w:rPr>
        <w:tab/>
        <w:t>deliver the UL grant and the associated HARQ information to the HARQ entity.</w:t>
      </w:r>
    </w:p>
    <w:p w14:paraId="081EEB1E" w14:textId="77777777" w:rsidR="00221588" w:rsidRPr="00A15DCB" w:rsidRDefault="00221588" w:rsidP="00221588">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252E94C0" w14:textId="77777777" w:rsidR="00221588" w:rsidRPr="00A15DCB" w:rsidRDefault="00221588" w:rsidP="00221588">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070D52B9" w14:textId="77777777" w:rsidR="00221588" w:rsidRPr="00A15DCB" w:rsidRDefault="00221588" w:rsidP="00221588">
      <w:pPr>
        <w:rPr>
          <w:lang w:eastAsia="ko-KR"/>
        </w:rPr>
      </w:pPr>
      <w:r w:rsidRPr="00A15DCB">
        <w:t>[TS 38.321, clause 5.1.3a]</w:t>
      </w:r>
    </w:p>
    <w:p w14:paraId="252B4AA7" w14:textId="77777777" w:rsidR="00221588" w:rsidRPr="00A15DCB" w:rsidRDefault="00221588" w:rsidP="00221588">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08DBB6C9"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6FFFEB23" w14:textId="77777777" w:rsidR="00221588" w:rsidRPr="00A15DCB" w:rsidRDefault="00221588" w:rsidP="00221588">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47EC830E" w14:textId="77777777" w:rsidR="00221588" w:rsidRPr="00A15DCB" w:rsidRDefault="00221588" w:rsidP="00221588">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576C9084" w14:textId="77777777" w:rsidR="00221588" w:rsidRPr="00A15DCB" w:rsidRDefault="00221588" w:rsidP="00221588">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7AF10F63" w14:textId="77777777" w:rsidR="00221588" w:rsidRPr="00A15DCB" w:rsidRDefault="00221588" w:rsidP="00221588">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0CE83756"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439FA726"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5EDC2C87" w14:textId="77777777" w:rsidR="00221588" w:rsidRPr="00A15DCB" w:rsidRDefault="00221588" w:rsidP="00221588">
      <w:pPr>
        <w:pStyle w:val="B1"/>
        <w:rPr>
          <w:lang w:eastAsia="ko-KR"/>
        </w:rPr>
      </w:pPr>
      <w:r w:rsidRPr="00A15DCB">
        <w:rPr>
          <w:lang w:eastAsia="ko-KR"/>
        </w:rPr>
        <w:t>1&gt;</w:t>
      </w:r>
      <w:r w:rsidRPr="00A15DCB">
        <w:rPr>
          <w:lang w:eastAsia="ko-KR"/>
        </w:rPr>
        <w:tab/>
        <w:t>if this is the first MSGA transmission within this Random Access procedure:</w:t>
      </w:r>
    </w:p>
    <w:p w14:paraId="3FA51B13" w14:textId="77777777" w:rsidR="00221588" w:rsidRPr="00A15DCB" w:rsidRDefault="00221588" w:rsidP="00221588">
      <w:pPr>
        <w:pStyle w:val="B2"/>
        <w:rPr>
          <w:lang w:eastAsia="ko-KR"/>
        </w:rPr>
      </w:pPr>
      <w:r w:rsidRPr="00A15DCB">
        <w:rPr>
          <w:lang w:eastAsia="ko-KR"/>
        </w:rPr>
        <w:t>2&gt;</w:t>
      </w:r>
      <w:r w:rsidRPr="00A15DCB">
        <w:rPr>
          <w:lang w:eastAsia="ko-KR"/>
        </w:rPr>
        <w:tab/>
        <w:t>if the transmission is not being made for the CCCH logical channel:</w:t>
      </w:r>
    </w:p>
    <w:p w14:paraId="3C0C6E30" w14:textId="77777777" w:rsidR="00221588" w:rsidRPr="00A15DCB" w:rsidRDefault="00221588" w:rsidP="00221588">
      <w:pPr>
        <w:pStyle w:val="B3"/>
        <w:rPr>
          <w:lang w:eastAsia="en-US"/>
        </w:rPr>
      </w:pPr>
      <w:r w:rsidRPr="00A15DCB">
        <w:t>3&gt;</w:t>
      </w:r>
      <w:r w:rsidRPr="00A15DCB">
        <w:tab/>
        <w:t>indicate to the Multiplexing and assembly entity to include a C-RNTI MAC CE in the subsequent uplink transmission.</w:t>
      </w:r>
    </w:p>
    <w:p w14:paraId="43EBE973" w14:textId="77777777" w:rsidR="00221588" w:rsidRPr="00A15DCB" w:rsidRDefault="00221588" w:rsidP="00221588">
      <w:pPr>
        <w:pStyle w:val="B2"/>
      </w:pPr>
      <w:r w:rsidRPr="00A15DCB">
        <w:t>2&gt;</w:t>
      </w:r>
      <w:r w:rsidRPr="00A15DCB">
        <w:tab/>
        <w:t xml:space="preserve">if the Random Access procedure was initiated for SpCell beam failure recovery and </w:t>
      </w:r>
      <w:r w:rsidRPr="00A15DCB">
        <w:rPr>
          <w:i/>
        </w:rPr>
        <w:t xml:space="preserve">spCell-BFR-CBRA </w:t>
      </w:r>
      <w:r w:rsidRPr="00A15DCB">
        <w:t>with value</w:t>
      </w:r>
      <w:r w:rsidRPr="00A15DCB">
        <w:rPr>
          <w:i/>
        </w:rPr>
        <w:t xml:space="preserve"> true </w:t>
      </w:r>
      <w:r w:rsidRPr="00A15DCB">
        <w:t>is configured:</w:t>
      </w:r>
    </w:p>
    <w:p w14:paraId="4C67BB97" w14:textId="77777777" w:rsidR="00221588" w:rsidRPr="00A15DCB" w:rsidRDefault="00221588" w:rsidP="00221588">
      <w:pPr>
        <w:pStyle w:val="B3"/>
      </w:pPr>
      <w:r w:rsidRPr="00A15DCB">
        <w:t>3&gt;</w:t>
      </w:r>
      <w:r w:rsidRPr="00A15DCB">
        <w:tab/>
        <w:t>indicate to the Multiplexing and assembly entity to include a BFR MAC CE or a Truncated BFR MAC CE in the subsequent uplink transmission.</w:t>
      </w:r>
    </w:p>
    <w:p w14:paraId="42946F64" w14:textId="77777777" w:rsidR="00221588" w:rsidRPr="00A15DCB" w:rsidRDefault="00221588" w:rsidP="00221588">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53821982" w14:textId="77777777" w:rsidR="00221588" w:rsidRPr="00A15DCB" w:rsidRDefault="00221588" w:rsidP="00221588">
      <w:pPr>
        <w:pStyle w:val="B1"/>
        <w:rPr>
          <w:lang w:eastAsia="ko-KR"/>
        </w:rPr>
      </w:pPr>
      <w:r w:rsidRPr="00A15DCB">
        <w:rPr>
          <w:lang w:eastAsia="ko-KR"/>
        </w:rPr>
        <w:lastRenderedPageBreak/>
        <w:t>1&gt;</w:t>
      </w:r>
      <w:r w:rsidRPr="00A15DCB">
        <w:rPr>
          <w:lang w:eastAsia="ko-KR"/>
        </w:rPr>
        <w:tab/>
        <w:t>compute the MSGB-RNTI associated with the PRACH occasion in which the Random Access Preamble is transmitted;</w:t>
      </w:r>
    </w:p>
    <w:p w14:paraId="6905270F" w14:textId="06079D47" w:rsidR="00221588" w:rsidRPr="00A15DCB" w:rsidRDefault="00221588" w:rsidP="006E47DD">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05B863B0" w14:textId="77777777" w:rsidR="00221588" w:rsidRPr="00A15DCB" w:rsidRDefault="00221588" w:rsidP="00221588">
      <w:pPr>
        <w:pStyle w:val="H6"/>
      </w:pPr>
      <w:r w:rsidRPr="00A15DCB">
        <w:lastRenderedPageBreak/>
        <w:t>7.1.1.1.7.3</w:t>
      </w:r>
      <w:r w:rsidRPr="00A15DCB">
        <w:tab/>
        <w:t>Test description</w:t>
      </w:r>
    </w:p>
    <w:p w14:paraId="0DD5065F" w14:textId="77777777" w:rsidR="00221588" w:rsidRPr="00A15DCB" w:rsidRDefault="00221588" w:rsidP="00221588">
      <w:pPr>
        <w:pStyle w:val="H6"/>
      </w:pPr>
      <w:r w:rsidRPr="00A15DCB">
        <w:t>7.1.1.1.7.3.1</w:t>
      </w:r>
      <w:r w:rsidRPr="00A15DCB">
        <w:tab/>
        <w:t>Pre-test conditions</w:t>
      </w:r>
    </w:p>
    <w:p w14:paraId="40621D2A" w14:textId="6D295DCB" w:rsidR="00221588" w:rsidRPr="00A15DCB" w:rsidRDefault="00221588" w:rsidP="00221588">
      <w:pPr>
        <w:pStyle w:val="H6"/>
        <w:ind w:left="0" w:firstLine="0"/>
      </w:pPr>
      <w:r w:rsidRPr="00A15DCB">
        <w:t>Same Pre-test conditions as in clause 7.1.1.0.</w:t>
      </w:r>
    </w:p>
    <w:p w14:paraId="0F05A602" w14:textId="77777777" w:rsidR="00221588" w:rsidRPr="00A15DCB" w:rsidRDefault="00221588" w:rsidP="00221588">
      <w:pPr>
        <w:pStyle w:val="H6"/>
      </w:pPr>
      <w:r w:rsidRPr="00A15DCB">
        <w:t>7.1.1.1.7.3.2</w:t>
      </w:r>
      <w:r w:rsidRPr="00A15DCB">
        <w:tab/>
        <w:t>Test procedure sequence</w:t>
      </w:r>
    </w:p>
    <w:p w14:paraId="66BE54B8" w14:textId="77777777" w:rsidR="00221588" w:rsidRPr="00A15DCB" w:rsidRDefault="00221588" w:rsidP="00221588">
      <w:pPr>
        <w:pStyle w:val="TH"/>
      </w:pPr>
      <w:r w:rsidRPr="00A15DCB">
        <w:t>Table 7.1.1.1.7.3.2-1: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A15DCB" w14:paraId="390438C3" w14:textId="77777777" w:rsidTr="003029C8">
        <w:tc>
          <w:tcPr>
            <w:tcW w:w="648" w:type="dxa"/>
            <w:vMerge w:val="restart"/>
            <w:tcBorders>
              <w:top w:val="single" w:sz="4" w:space="0" w:color="auto"/>
              <w:left w:val="single" w:sz="4" w:space="0" w:color="auto"/>
              <w:right w:val="single" w:sz="4" w:space="0" w:color="auto"/>
            </w:tcBorders>
          </w:tcPr>
          <w:p w14:paraId="2EC50750" w14:textId="77777777" w:rsidR="00221588" w:rsidRPr="00A15DCB" w:rsidRDefault="00221588" w:rsidP="003029C8">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57B65430" w14:textId="77777777" w:rsidR="00221588" w:rsidRPr="00A15DCB" w:rsidRDefault="00221588" w:rsidP="003029C8">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08C8A443" w14:textId="77777777" w:rsidR="00221588" w:rsidRPr="00A15DCB" w:rsidRDefault="00221588" w:rsidP="003029C8">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14524442" w14:textId="77777777" w:rsidR="00221588" w:rsidRPr="00A15DCB" w:rsidRDefault="00221588" w:rsidP="003029C8">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33114802" w14:textId="77777777" w:rsidR="00221588" w:rsidRPr="00A15DCB" w:rsidRDefault="00221588" w:rsidP="003029C8">
            <w:pPr>
              <w:pStyle w:val="TAH"/>
              <w:rPr>
                <w:lang w:eastAsia="en-US"/>
              </w:rPr>
            </w:pPr>
            <w:r w:rsidRPr="00A15DCB">
              <w:rPr>
                <w:lang w:eastAsia="en-US"/>
              </w:rPr>
              <w:t>Verdict</w:t>
            </w:r>
          </w:p>
        </w:tc>
      </w:tr>
      <w:tr w:rsidR="00221588" w:rsidRPr="00A15DCB" w14:paraId="17797C6B" w14:textId="77777777" w:rsidTr="003029C8">
        <w:tc>
          <w:tcPr>
            <w:tcW w:w="648" w:type="dxa"/>
            <w:vMerge/>
            <w:tcBorders>
              <w:left w:val="single" w:sz="4" w:space="0" w:color="auto"/>
              <w:bottom w:val="single" w:sz="4" w:space="0" w:color="auto"/>
              <w:right w:val="single" w:sz="4" w:space="0" w:color="auto"/>
            </w:tcBorders>
          </w:tcPr>
          <w:p w14:paraId="720267FB" w14:textId="77777777" w:rsidR="00221588" w:rsidRPr="00A15DCB"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615BEB89" w14:textId="77777777" w:rsidR="00221588" w:rsidRPr="00A15DCB"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67E194" w14:textId="77777777" w:rsidR="00221588" w:rsidRPr="00A15DCB" w:rsidRDefault="00221588" w:rsidP="003029C8">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245B972" w14:textId="77777777" w:rsidR="00221588" w:rsidRPr="00A15DCB" w:rsidRDefault="00221588" w:rsidP="003029C8">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17E7F341" w14:textId="77777777" w:rsidR="00221588" w:rsidRPr="00A15DCB"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6BB7DD" w14:textId="77777777" w:rsidR="00221588" w:rsidRPr="00A15DCB" w:rsidRDefault="00221588" w:rsidP="003029C8">
            <w:pPr>
              <w:keepNext/>
              <w:keepLines/>
              <w:spacing w:after="0"/>
              <w:jc w:val="center"/>
              <w:rPr>
                <w:rFonts w:ascii="Arial" w:hAnsi="Arial"/>
                <w:sz w:val="18"/>
                <w:lang w:eastAsia="sv-SE"/>
              </w:rPr>
            </w:pPr>
          </w:p>
        </w:tc>
      </w:tr>
      <w:tr w:rsidR="00221588" w:rsidRPr="00A15DCB" w14:paraId="4D05417F" w14:textId="77777777" w:rsidTr="003029C8">
        <w:tc>
          <w:tcPr>
            <w:tcW w:w="648" w:type="dxa"/>
            <w:tcBorders>
              <w:top w:val="single" w:sz="4" w:space="0" w:color="auto"/>
              <w:left w:val="single" w:sz="4" w:space="0" w:color="auto"/>
              <w:bottom w:val="single" w:sz="4" w:space="0" w:color="auto"/>
              <w:right w:val="single" w:sz="4" w:space="0" w:color="auto"/>
            </w:tcBorders>
          </w:tcPr>
          <w:p w14:paraId="2AA6D443" w14:textId="77777777" w:rsidR="00221588" w:rsidRPr="00A15DCB" w:rsidRDefault="00221588" w:rsidP="003029C8">
            <w:pPr>
              <w:pStyle w:val="TAC"/>
              <w:rPr>
                <w:lang w:eastAsia="en-US"/>
              </w:rPr>
            </w:pPr>
            <w:r w:rsidRPr="00A15DCB">
              <w:t>0A</w:t>
            </w:r>
          </w:p>
        </w:tc>
        <w:tc>
          <w:tcPr>
            <w:tcW w:w="3969" w:type="dxa"/>
            <w:tcBorders>
              <w:top w:val="single" w:sz="4" w:space="0" w:color="auto"/>
              <w:left w:val="single" w:sz="4" w:space="0" w:color="auto"/>
              <w:bottom w:val="single" w:sz="4" w:space="0" w:color="auto"/>
              <w:right w:val="single" w:sz="4" w:space="0" w:color="auto"/>
            </w:tcBorders>
          </w:tcPr>
          <w:p w14:paraId="5D29DB71" w14:textId="56DF0C1E" w:rsidR="00221588" w:rsidRPr="00A15DCB" w:rsidRDefault="00221588" w:rsidP="003029C8">
            <w:pPr>
              <w:pStyle w:val="TAL"/>
              <w:rPr>
                <w:lang w:eastAsia="en-US"/>
              </w:rPr>
            </w:pPr>
            <w:r w:rsidRPr="00A15DCB">
              <w:t>SS transmits an RRCReconfiguration message to</w:t>
            </w:r>
            <w:r w:rsidRPr="00A15DCB">
              <w:rPr>
                <w:b/>
                <w:lang w:eastAsia="zh-CN"/>
              </w:rPr>
              <w:t xml:space="preserve"> </w:t>
            </w:r>
            <w:r w:rsidRPr="00A15DCB">
              <w:rPr>
                <w:iCs/>
              </w:rPr>
              <w:t xml:space="preserve">configure </w:t>
            </w:r>
            <w:r w:rsidRPr="00A15DCB">
              <w:t>both 2-Step and 4-Step RA type Random Access Resources</w:t>
            </w:r>
            <w:r w:rsidRPr="00A15DCB">
              <w:rPr>
                <w:iCs/>
              </w:rPr>
              <w:t xml:space="preserve">. </w:t>
            </w:r>
            <w:r w:rsidR="00C17701" w:rsidRPr="00A15DCB">
              <w:rPr>
                <w:iCs/>
              </w:rPr>
              <w:t>(</w:t>
            </w:r>
            <w:r w:rsidRPr="00A15DCB">
              <w:rPr>
                <w:iCs/>
              </w:rPr>
              <w:t>Note 1</w:t>
            </w:r>
            <w:r w:rsidR="00C17701"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29D4545F" w14:textId="77777777" w:rsidR="00221588" w:rsidRPr="00A15DCB" w:rsidRDefault="00221588" w:rsidP="003029C8">
            <w:pPr>
              <w:pStyle w:val="TAC"/>
              <w:rPr>
                <w:lang w:eastAsia="en-US"/>
              </w:rPr>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51B57D94" w14:textId="2E4F55F5" w:rsidR="00221588" w:rsidRPr="00A15DCB" w:rsidRDefault="00C94552" w:rsidP="003029C8">
            <w:pPr>
              <w:pStyle w:val="TAL"/>
              <w:rPr>
                <w:i/>
                <w:lang w:eastAsia="en-US"/>
              </w:rPr>
            </w:pPr>
            <w:r w:rsidRPr="00A15DCB">
              <w:rPr>
                <w:rFonts w:eastAsia="MS Mincho"/>
              </w:rPr>
              <w:t>(</w:t>
            </w:r>
            <w:r w:rsidR="00221588" w:rsidRPr="00A15DCB">
              <w:rPr>
                <w:rFonts w:eastAsia="MS Mincho"/>
              </w:rPr>
              <w:t>RRCReconfiguration</w:t>
            </w: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3A9F7207"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11E65987" w14:textId="77777777" w:rsidR="00221588" w:rsidRPr="00A15DCB" w:rsidRDefault="00221588" w:rsidP="003029C8">
            <w:pPr>
              <w:pStyle w:val="TAC"/>
              <w:rPr>
                <w:lang w:eastAsia="en-US"/>
              </w:rPr>
            </w:pPr>
            <w:r w:rsidRPr="00A15DCB">
              <w:t>-</w:t>
            </w:r>
          </w:p>
        </w:tc>
      </w:tr>
      <w:tr w:rsidR="00221588" w:rsidRPr="00A15DCB" w14:paraId="700D8564" w14:textId="77777777" w:rsidTr="003029C8">
        <w:tc>
          <w:tcPr>
            <w:tcW w:w="648" w:type="dxa"/>
            <w:tcBorders>
              <w:top w:val="single" w:sz="4" w:space="0" w:color="auto"/>
              <w:left w:val="single" w:sz="4" w:space="0" w:color="auto"/>
              <w:bottom w:val="single" w:sz="4" w:space="0" w:color="auto"/>
              <w:right w:val="single" w:sz="4" w:space="0" w:color="auto"/>
            </w:tcBorders>
          </w:tcPr>
          <w:p w14:paraId="5DAE7A7B" w14:textId="77777777" w:rsidR="00221588" w:rsidRPr="00A15DCB" w:rsidRDefault="00221588" w:rsidP="003029C8">
            <w:pPr>
              <w:pStyle w:val="TAC"/>
              <w:rPr>
                <w:lang w:eastAsia="en-US"/>
              </w:rPr>
            </w:pPr>
            <w:r w:rsidRPr="00A15DCB">
              <w:t>0B</w:t>
            </w:r>
          </w:p>
        </w:tc>
        <w:tc>
          <w:tcPr>
            <w:tcW w:w="3969" w:type="dxa"/>
            <w:tcBorders>
              <w:top w:val="single" w:sz="4" w:space="0" w:color="auto"/>
              <w:left w:val="single" w:sz="4" w:space="0" w:color="auto"/>
              <w:bottom w:val="single" w:sz="4" w:space="0" w:color="auto"/>
              <w:right w:val="single" w:sz="4" w:space="0" w:color="auto"/>
            </w:tcBorders>
          </w:tcPr>
          <w:p w14:paraId="099D9641" w14:textId="77777777" w:rsidR="00221588" w:rsidRPr="00A15DCB" w:rsidRDefault="00221588" w:rsidP="003029C8">
            <w:pPr>
              <w:pStyle w:val="TAL"/>
              <w:rPr>
                <w:lang w:eastAsia="en-US"/>
              </w:rPr>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7D99FFB8" w14:textId="77777777" w:rsidR="00221588" w:rsidRPr="00A15DCB" w:rsidRDefault="00221588" w:rsidP="003029C8">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7F43A52" w14:textId="70AB983E" w:rsidR="00221588" w:rsidRPr="00A15DCB" w:rsidRDefault="00C94552" w:rsidP="003029C8">
            <w:pPr>
              <w:pStyle w:val="TAL"/>
              <w:rPr>
                <w:lang w:eastAsia="en-US"/>
              </w:rPr>
            </w:pPr>
            <w:r w:rsidRPr="00A15DCB">
              <w:rPr>
                <w:iCs/>
              </w:rPr>
              <w:t>(</w:t>
            </w:r>
            <w:r w:rsidR="00221588" w:rsidRPr="00A15DCB">
              <w:rPr>
                <w:iCs/>
              </w:rPr>
              <w:t>RRCReconfigurationComplete</w:t>
            </w: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0F6E14AA"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0D1B6C11" w14:textId="77777777" w:rsidR="00221588" w:rsidRPr="00A15DCB" w:rsidRDefault="00221588" w:rsidP="003029C8">
            <w:pPr>
              <w:pStyle w:val="TAC"/>
              <w:rPr>
                <w:lang w:eastAsia="en-US"/>
              </w:rPr>
            </w:pPr>
            <w:r w:rsidRPr="00A15DCB">
              <w:t>-</w:t>
            </w:r>
          </w:p>
        </w:tc>
      </w:tr>
      <w:tr w:rsidR="00221588" w:rsidRPr="00A15DCB" w14:paraId="5F62725F" w14:textId="77777777" w:rsidTr="003029C8">
        <w:tc>
          <w:tcPr>
            <w:tcW w:w="648" w:type="dxa"/>
            <w:tcBorders>
              <w:top w:val="single" w:sz="4" w:space="0" w:color="auto"/>
              <w:left w:val="single" w:sz="4" w:space="0" w:color="auto"/>
              <w:bottom w:val="single" w:sz="4" w:space="0" w:color="auto"/>
              <w:right w:val="single" w:sz="4" w:space="0" w:color="auto"/>
            </w:tcBorders>
          </w:tcPr>
          <w:p w14:paraId="51C33687" w14:textId="77777777" w:rsidR="00221588" w:rsidRPr="00A15DCB" w:rsidRDefault="00221588" w:rsidP="003029C8">
            <w:pPr>
              <w:pStyle w:val="TAC"/>
              <w:rPr>
                <w:lang w:eastAsia="en-US"/>
              </w:rPr>
            </w:pPr>
            <w:r w:rsidRPr="00A15DCB">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90FB3C8" w14:textId="77777777" w:rsidR="00221588" w:rsidRPr="00A15DCB" w:rsidRDefault="00221588" w:rsidP="003029C8">
            <w:pPr>
              <w:pStyle w:val="TAL"/>
              <w:rPr>
                <w:lang w:eastAsia="en-US"/>
              </w:rPr>
            </w:pPr>
            <w:r w:rsidRPr="00A15DCB">
              <w:rPr>
                <w:lang w:eastAsia="en-US"/>
              </w:rPr>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70D838"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23D102" w14:textId="77777777" w:rsidR="00221588" w:rsidRPr="00A15DCB" w:rsidRDefault="00221588" w:rsidP="003029C8">
            <w:pPr>
              <w:pStyle w:val="TAL"/>
              <w:rPr>
                <w:lang w:eastAsia="en-US"/>
              </w:rPr>
            </w:pPr>
            <w:r w:rsidRPr="00A15DCB">
              <w:rPr>
                <w:lang w:eastAsia="en-US"/>
              </w:rPr>
              <w:t>MAC PDU (Timing Advance</w:t>
            </w:r>
          </w:p>
          <w:p w14:paraId="37160C86"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3EB3F81"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2F01500" w14:textId="77777777" w:rsidR="00221588" w:rsidRPr="00A15DCB" w:rsidRDefault="00221588" w:rsidP="003029C8">
            <w:pPr>
              <w:pStyle w:val="TAC"/>
              <w:rPr>
                <w:lang w:eastAsia="en-US"/>
              </w:rPr>
            </w:pPr>
            <w:r w:rsidRPr="00A15DCB">
              <w:rPr>
                <w:lang w:eastAsia="en-US"/>
              </w:rPr>
              <w:t>-</w:t>
            </w:r>
          </w:p>
        </w:tc>
      </w:tr>
      <w:tr w:rsidR="00221588" w:rsidRPr="00A15DCB" w14:paraId="4B3A81E1" w14:textId="77777777" w:rsidTr="003029C8">
        <w:tc>
          <w:tcPr>
            <w:tcW w:w="648" w:type="dxa"/>
            <w:tcBorders>
              <w:top w:val="single" w:sz="4" w:space="0" w:color="auto"/>
              <w:left w:val="single" w:sz="4" w:space="0" w:color="auto"/>
              <w:bottom w:val="single" w:sz="4" w:space="0" w:color="auto"/>
              <w:right w:val="single" w:sz="4" w:space="0" w:color="auto"/>
            </w:tcBorders>
          </w:tcPr>
          <w:p w14:paraId="5ECA8A64" w14:textId="77777777" w:rsidR="00221588" w:rsidRPr="00A15DCB" w:rsidRDefault="00221588" w:rsidP="003029C8">
            <w:pPr>
              <w:pStyle w:val="TAC"/>
              <w:rPr>
                <w:lang w:eastAsia="en-US"/>
              </w:rPr>
            </w:pPr>
            <w:r w:rsidRPr="00A15DC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B2BFD0A" w14:textId="4D88BBD1" w:rsidR="00221588" w:rsidRPr="00A15DCB" w:rsidRDefault="00221588" w:rsidP="003029C8">
            <w:pPr>
              <w:pStyle w:val="TAL"/>
              <w:rPr>
                <w:lang w:eastAsia="en-US"/>
              </w:rPr>
            </w:pPr>
            <w:r w:rsidRPr="00A15DCB">
              <w:rPr>
                <w:lang w:eastAsia="en-US"/>
              </w:rPr>
              <w:t>40 to 50 TTI before Timer_T1 expires the SS transmits a MAC PDU containing a PDCP SDU</w:t>
            </w:r>
            <w:r w:rsidR="00C94552" w:rsidRPr="00A15DCB">
              <w:rPr>
                <w:lang w:eastAsia="en-US"/>
              </w:rPr>
              <w:t xml:space="preserve"> </w:t>
            </w:r>
            <w:r w:rsidR="00C17701" w:rsidRPr="00A15DCB">
              <w:rPr>
                <w:lang w:eastAsia="en-US"/>
              </w:rPr>
              <w:t>(Note 3)</w:t>
            </w:r>
            <w:r w:rsidRPr="00A15DCB">
              <w:rPr>
                <w:lang w:eastAsia="en-US"/>
              </w:rPr>
              <w:t xml:space="preserve"> </w:t>
            </w:r>
          </w:p>
        </w:tc>
        <w:tc>
          <w:tcPr>
            <w:tcW w:w="709" w:type="dxa"/>
            <w:tcBorders>
              <w:top w:val="single" w:sz="4" w:space="0" w:color="auto"/>
              <w:left w:val="single" w:sz="4" w:space="0" w:color="auto"/>
              <w:bottom w:val="single" w:sz="4" w:space="0" w:color="auto"/>
              <w:right w:val="single" w:sz="4" w:space="0" w:color="auto"/>
            </w:tcBorders>
          </w:tcPr>
          <w:p w14:paraId="019732E4"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20880888" w14:textId="77777777" w:rsidR="00221588" w:rsidRPr="00A15DCB" w:rsidRDefault="00221588" w:rsidP="003029C8">
            <w:pPr>
              <w:pStyle w:val="TAL"/>
              <w:rPr>
                <w:lang w:eastAsia="zh-CN"/>
              </w:rPr>
            </w:pPr>
            <w:r w:rsidRPr="00A15DCB">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1DBC09A0"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1C9F14A" w14:textId="77777777" w:rsidR="00221588" w:rsidRPr="00A15DCB" w:rsidRDefault="00221588" w:rsidP="003029C8">
            <w:pPr>
              <w:pStyle w:val="TAC"/>
              <w:rPr>
                <w:lang w:eastAsia="en-US"/>
              </w:rPr>
            </w:pPr>
            <w:r w:rsidRPr="00A15DCB">
              <w:rPr>
                <w:lang w:eastAsia="en-US"/>
              </w:rPr>
              <w:t>-</w:t>
            </w:r>
          </w:p>
        </w:tc>
      </w:tr>
      <w:tr w:rsidR="00221588" w:rsidRPr="00A15DCB" w14:paraId="41BF5BC8" w14:textId="77777777" w:rsidTr="003029C8">
        <w:tc>
          <w:tcPr>
            <w:tcW w:w="648" w:type="dxa"/>
            <w:tcBorders>
              <w:top w:val="single" w:sz="4" w:space="0" w:color="auto"/>
              <w:left w:val="single" w:sz="4" w:space="0" w:color="auto"/>
              <w:bottom w:val="single" w:sz="4" w:space="0" w:color="auto"/>
              <w:right w:val="single" w:sz="4" w:space="0" w:color="auto"/>
            </w:tcBorders>
          </w:tcPr>
          <w:p w14:paraId="1E957CBE" w14:textId="77777777" w:rsidR="00221588" w:rsidRPr="00A15DCB" w:rsidRDefault="00221588" w:rsidP="003029C8">
            <w:pPr>
              <w:pStyle w:val="TAC"/>
              <w:rPr>
                <w:lang w:eastAsia="en-US"/>
              </w:rPr>
            </w:pPr>
            <w:r w:rsidRPr="00A15DCB">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67DF3CFE" w14:textId="77777777" w:rsidR="00221588" w:rsidRPr="00A15DCB" w:rsidRDefault="00221588" w:rsidP="003029C8">
            <w:pPr>
              <w:pStyle w:val="TAL"/>
              <w:rPr>
                <w:lang w:eastAsia="en-US"/>
              </w:rPr>
            </w:pPr>
            <w:r w:rsidRPr="00A15DCB">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7A33D069" w14:textId="77777777" w:rsidR="00221588" w:rsidRPr="00A15DCB" w:rsidRDefault="00221588" w:rsidP="003029C8">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0CF3AD1" w14:textId="77777777" w:rsidR="00221588" w:rsidRPr="00A15DCB" w:rsidRDefault="00221588" w:rsidP="003029C8">
            <w:pPr>
              <w:pStyle w:val="TAL"/>
              <w:rPr>
                <w:lang w:eastAsia="zh-CN"/>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19102258"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B024936" w14:textId="77777777" w:rsidR="00221588" w:rsidRPr="00A15DCB" w:rsidRDefault="00221588" w:rsidP="003029C8">
            <w:pPr>
              <w:pStyle w:val="TAC"/>
              <w:rPr>
                <w:lang w:eastAsia="en-US"/>
              </w:rPr>
            </w:pPr>
            <w:r w:rsidRPr="00A15DCB">
              <w:rPr>
                <w:lang w:eastAsia="en-US"/>
              </w:rPr>
              <w:t>-</w:t>
            </w:r>
          </w:p>
        </w:tc>
      </w:tr>
      <w:tr w:rsidR="00221588" w:rsidRPr="00A15DCB" w14:paraId="69E68760" w14:textId="77777777" w:rsidTr="003029C8">
        <w:tc>
          <w:tcPr>
            <w:tcW w:w="648" w:type="dxa"/>
            <w:tcBorders>
              <w:top w:val="single" w:sz="4" w:space="0" w:color="auto"/>
              <w:left w:val="single" w:sz="4" w:space="0" w:color="auto"/>
              <w:bottom w:val="single" w:sz="4" w:space="0" w:color="auto"/>
              <w:right w:val="single" w:sz="4" w:space="0" w:color="auto"/>
            </w:tcBorders>
          </w:tcPr>
          <w:p w14:paraId="6530E637" w14:textId="77777777" w:rsidR="00221588" w:rsidRPr="00A15DCB" w:rsidRDefault="00221588" w:rsidP="003029C8">
            <w:pPr>
              <w:pStyle w:val="TAC"/>
              <w:rPr>
                <w:lang w:eastAsia="en-US"/>
              </w:rPr>
            </w:pPr>
            <w:r w:rsidRPr="00A15DCB">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1FFCAEAA" w14:textId="341F3C10" w:rsidR="00221588" w:rsidRPr="00A15DCB" w:rsidRDefault="00221588" w:rsidP="003029C8">
            <w:pPr>
              <w:pStyle w:val="TAL"/>
              <w:rPr>
                <w:lang w:eastAsia="en-US"/>
              </w:rPr>
            </w:pPr>
            <w:r w:rsidRPr="00A15DCB">
              <w:rPr>
                <w:lang w:eastAsia="en-US"/>
              </w:rPr>
              <w:t xml:space="preserve">Check: Does the UE </w:t>
            </w:r>
            <w:r w:rsidR="00C14044" w:rsidRPr="00A15DCB">
              <w:t xml:space="preserve">transmit a </w:t>
            </w:r>
            <w:r w:rsidRPr="00A15DCB">
              <w:rPr>
                <w:lang w:eastAsia="ko-KR"/>
              </w:rPr>
              <w:t>MSGA using the selected PRACH occasion and the associated PUSCH resource of MSGA</w:t>
            </w:r>
            <w:r w:rsidR="00C14044" w:rsidRPr="00A15DCB">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3BC56BB3" w14:textId="77777777" w:rsidR="00221588" w:rsidRPr="00A15DCB" w:rsidRDefault="00221588" w:rsidP="003029C8">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FC197DB" w14:textId="77777777" w:rsidR="00221588" w:rsidRPr="00A15DCB" w:rsidRDefault="00221588" w:rsidP="003029C8">
            <w:pPr>
              <w:pStyle w:val="TAL"/>
              <w:rPr>
                <w:lang w:eastAsia="en-US"/>
              </w:rPr>
            </w:pPr>
            <w:r w:rsidRPr="00A15DCB">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60EB80A0" w14:textId="77777777" w:rsidR="00221588" w:rsidRPr="00A15DCB" w:rsidRDefault="00221588" w:rsidP="003029C8">
            <w:pPr>
              <w:pStyle w:val="TAC"/>
              <w:rPr>
                <w:lang w:eastAsia="en-US"/>
              </w:rPr>
            </w:pPr>
            <w:r w:rsidRPr="00A15DCB">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45B272AF" w14:textId="77777777" w:rsidR="00221588" w:rsidRPr="00A15DCB" w:rsidRDefault="00221588" w:rsidP="003029C8">
            <w:pPr>
              <w:pStyle w:val="TAC"/>
              <w:rPr>
                <w:lang w:eastAsia="en-US"/>
              </w:rPr>
            </w:pPr>
            <w:r w:rsidRPr="00A15DCB">
              <w:rPr>
                <w:lang w:eastAsia="en-US"/>
              </w:rPr>
              <w:t>P</w:t>
            </w:r>
          </w:p>
        </w:tc>
      </w:tr>
      <w:tr w:rsidR="00221588" w:rsidRPr="00A15DCB" w14:paraId="19F436F2" w14:textId="77777777" w:rsidTr="003029C8">
        <w:tc>
          <w:tcPr>
            <w:tcW w:w="648" w:type="dxa"/>
            <w:tcBorders>
              <w:top w:val="single" w:sz="4" w:space="0" w:color="auto"/>
              <w:left w:val="single" w:sz="4" w:space="0" w:color="auto"/>
              <w:bottom w:val="single" w:sz="4" w:space="0" w:color="auto"/>
              <w:right w:val="single" w:sz="4" w:space="0" w:color="auto"/>
            </w:tcBorders>
          </w:tcPr>
          <w:p w14:paraId="4BE46BFB" w14:textId="77777777" w:rsidR="00221588" w:rsidRPr="00A15DCB" w:rsidRDefault="00221588" w:rsidP="003029C8">
            <w:pPr>
              <w:pStyle w:val="TAC"/>
              <w:rPr>
                <w:lang w:eastAsia="en-US"/>
              </w:rPr>
            </w:pPr>
            <w:r w:rsidRPr="00A15DCB">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50F4A90" w14:textId="77777777" w:rsidR="00221588" w:rsidRPr="00A15DCB" w:rsidRDefault="00221588" w:rsidP="003029C8">
            <w:pPr>
              <w:pStyle w:val="TAL"/>
              <w:rPr>
                <w:lang w:eastAsia="en-US"/>
              </w:rPr>
            </w:pPr>
            <w:r w:rsidRPr="00A15DCB">
              <w:rPr>
                <w:lang w:eastAsia="en-US"/>
              </w:rPr>
              <w:t xml:space="preserve">SS schedules PDCCH transmission for UE C_RNTI and DL MAC PDU containing </w:t>
            </w:r>
            <w:r w:rsidRPr="00A15DCB">
              <w:t>Absolute Timing Advance Command MAC CE</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06AC29A4"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5C63C51" w14:textId="77777777" w:rsidR="00221588" w:rsidRPr="00A15DCB" w:rsidRDefault="00221588" w:rsidP="003029C8">
            <w:pPr>
              <w:pStyle w:val="TAL"/>
              <w:rPr>
                <w:lang w:eastAsia="en-US"/>
              </w:rPr>
            </w:pPr>
            <w:r w:rsidRPr="00A15DCB">
              <w:rPr>
                <w:lang w:eastAsia="en-US"/>
              </w:rPr>
              <w:t>MAC PDU(Absolute Timing Advance</w:t>
            </w:r>
          </w:p>
          <w:p w14:paraId="7104AAB1"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153C23"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8B10406" w14:textId="77777777" w:rsidR="00221588" w:rsidRPr="00A15DCB" w:rsidRDefault="00221588" w:rsidP="003029C8">
            <w:pPr>
              <w:pStyle w:val="TAC"/>
              <w:rPr>
                <w:lang w:eastAsia="en-US"/>
              </w:rPr>
            </w:pPr>
            <w:r w:rsidRPr="00A15DCB">
              <w:rPr>
                <w:lang w:eastAsia="en-US"/>
              </w:rPr>
              <w:t>-</w:t>
            </w:r>
          </w:p>
        </w:tc>
      </w:tr>
      <w:tr w:rsidR="00221588" w:rsidRPr="00A15DCB" w14:paraId="15E954D2" w14:textId="77777777" w:rsidTr="003029C8">
        <w:tc>
          <w:tcPr>
            <w:tcW w:w="648" w:type="dxa"/>
            <w:tcBorders>
              <w:top w:val="single" w:sz="4" w:space="0" w:color="auto"/>
              <w:left w:val="single" w:sz="4" w:space="0" w:color="auto"/>
              <w:bottom w:val="single" w:sz="4" w:space="0" w:color="auto"/>
              <w:right w:val="single" w:sz="4" w:space="0" w:color="auto"/>
            </w:tcBorders>
          </w:tcPr>
          <w:p w14:paraId="48EC9072" w14:textId="77777777" w:rsidR="00221588" w:rsidRPr="00A15DCB" w:rsidRDefault="00221588" w:rsidP="003029C8">
            <w:pPr>
              <w:pStyle w:val="TAC"/>
              <w:rPr>
                <w:lang w:eastAsia="en-US"/>
              </w:rPr>
            </w:pPr>
            <w:r w:rsidRPr="00A15DCB">
              <w:t>6</w:t>
            </w:r>
          </w:p>
        </w:tc>
        <w:tc>
          <w:tcPr>
            <w:tcW w:w="3969" w:type="dxa"/>
            <w:tcBorders>
              <w:top w:val="single" w:sz="4" w:space="0" w:color="auto"/>
              <w:left w:val="single" w:sz="4" w:space="0" w:color="auto"/>
              <w:bottom w:val="single" w:sz="4" w:space="0" w:color="auto"/>
              <w:right w:val="single" w:sz="4" w:space="0" w:color="auto"/>
            </w:tcBorders>
          </w:tcPr>
          <w:p w14:paraId="366E3789" w14:textId="3B2E5F1D" w:rsidR="00221588" w:rsidRPr="00A15DCB" w:rsidRDefault="00221588" w:rsidP="003029C8">
            <w:pPr>
              <w:pStyle w:val="TAL"/>
              <w:rPr>
                <w:lang w:eastAsia="en-US"/>
              </w:rPr>
            </w:pPr>
            <w:r w:rsidRPr="00A15DCB">
              <w:t>SS transmits an RRCReconfiguration message to</w:t>
            </w:r>
            <w:r w:rsidRPr="00A15DCB">
              <w:rPr>
                <w:b/>
                <w:lang w:eastAsia="zh-CN"/>
              </w:rPr>
              <w:t xml:space="preserve"> </w:t>
            </w:r>
            <w:r w:rsidRPr="00A15DCB">
              <w:rPr>
                <w:iCs/>
              </w:rPr>
              <w:t xml:space="preserve">configure </w:t>
            </w:r>
            <w:r w:rsidRPr="00A15DCB">
              <w:t>only 2-Step RA type Random Access Resources</w:t>
            </w:r>
            <w:r w:rsidRPr="00A15DCB">
              <w:rPr>
                <w:iCs/>
              </w:rPr>
              <w:t xml:space="preserve">. </w:t>
            </w:r>
            <w:r w:rsidR="00C17701" w:rsidRPr="00A15DCB">
              <w:rPr>
                <w:iCs/>
              </w:rPr>
              <w:t>(</w:t>
            </w:r>
            <w:r w:rsidRPr="00A15DCB">
              <w:rPr>
                <w:iCs/>
              </w:rPr>
              <w:t>Note 1</w:t>
            </w:r>
            <w:r w:rsidR="00C17701"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3D555F9B" w14:textId="77777777" w:rsidR="00221588" w:rsidRPr="00A15DCB" w:rsidRDefault="00221588" w:rsidP="003029C8">
            <w:pPr>
              <w:pStyle w:val="TAC"/>
              <w:rPr>
                <w:lang w:eastAsia="en-US"/>
              </w:rPr>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F41992D" w14:textId="1C598E30" w:rsidR="00221588" w:rsidRPr="00A15DCB" w:rsidRDefault="00C94552" w:rsidP="003029C8">
            <w:pPr>
              <w:pStyle w:val="TAL"/>
              <w:rPr>
                <w:lang w:eastAsia="en-US"/>
              </w:rPr>
            </w:pPr>
            <w:r w:rsidRPr="00A15DCB">
              <w:rPr>
                <w:rFonts w:eastAsia="MS Mincho"/>
              </w:rPr>
              <w:t>(</w:t>
            </w:r>
            <w:r w:rsidR="00221588" w:rsidRPr="00A15DCB">
              <w:rPr>
                <w:rFonts w:eastAsia="MS Mincho"/>
              </w:rPr>
              <w:t>RRCReconfiguration</w:t>
            </w: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629DFAFC"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61B272C2" w14:textId="77777777" w:rsidR="00221588" w:rsidRPr="00A15DCB" w:rsidRDefault="00221588" w:rsidP="003029C8">
            <w:pPr>
              <w:pStyle w:val="TAC"/>
              <w:rPr>
                <w:lang w:eastAsia="en-US"/>
              </w:rPr>
            </w:pPr>
            <w:r w:rsidRPr="00A15DCB">
              <w:t>-</w:t>
            </w:r>
          </w:p>
        </w:tc>
      </w:tr>
      <w:tr w:rsidR="00221588" w:rsidRPr="00A15DCB" w14:paraId="6C037E54" w14:textId="77777777" w:rsidTr="003029C8">
        <w:tc>
          <w:tcPr>
            <w:tcW w:w="648" w:type="dxa"/>
            <w:tcBorders>
              <w:top w:val="single" w:sz="4" w:space="0" w:color="auto"/>
              <w:left w:val="single" w:sz="4" w:space="0" w:color="auto"/>
              <w:bottom w:val="single" w:sz="4" w:space="0" w:color="auto"/>
              <w:right w:val="single" w:sz="4" w:space="0" w:color="auto"/>
            </w:tcBorders>
          </w:tcPr>
          <w:p w14:paraId="3367B5AF" w14:textId="77777777" w:rsidR="00221588" w:rsidRPr="00A15DCB" w:rsidRDefault="00221588" w:rsidP="003029C8">
            <w:pPr>
              <w:pStyle w:val="TAC"/>
              <w:rPr>
                <w:lang w:eastAsia="en-US"/>
              </w:rPr>
            </w:pPr>
            <w:r w:rsidRPr="00A15DCB">
              <w:t>7</w:t>
            </w:r>
          </w:p>
        </w:tc>
        <w:tc>
          <w:tcPr>
            <w:tcW w:w="3969" w:type="dxa"/>
            <w:tcBorders>
              <w:top w:val="single" w:sz="4" w:space="0" w:color="auto"/>
              <w:left w:val="single" w:sz="4" w:space="0" w:color="auto"/>
              <w:bottom w:val="single" w:sz="4" w:space="0" w:color="auto"/>
              <w:right w:val="single" w:sz="4" w:space="0" w:color="auto"/>
            </w:tcBorders>
          </w:tcPr>
          <w:p w14:paraId="2CB1D9A9" w14:textId="77777777" w:rsidR="00221588" w:rsidRPr="00A15DCB" w:rsidRDefault="00221588" w:rsidP="003029C8">
            <w:pPr>
              <w:pStyle w:val="TAL"/>
              <w:rPr>
                <w:lang w:eastAsia="en-US"/>
              </w:rPr>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3DF7EF21" w14:textId="77777777" w:rsidR="00221588" w:rsidRPr="00A15DCB" w:rsidRDefault="00221588" w:rsidP="003029C8">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B9D8A72" w14:textId="24FEF006" w:rsidR="00221588" w:rsidRPr="00A15DCB" w:rsidRDefault="00C94552" w:rsidP="003029C8">
            <w:pPr>
              <w:pStyle w:val="TAL"/>
              <w:rPr>
                <w:lang w:eastAsia="en-US"/>
              </w:rPr>
            </w:pPr>
            <w:r w:rsidRPr="00A15DCB">
              <w:rPr>
                <w:iCs/>
              </w:rPr>
              <w:t>(</w:t>
            </w:r>
            <w:r w:rsidR="00221588" w:rsidRPr="00A15DCB">
              <w:rPr>
                <w:iCs/>
              </w:rPr>
              <w:t>RRCReconfigurationComplete</w:t>
            </w: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15D51FDE"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2C344338" w14:textId="77777777" w:rsidR="00221588" w:rsidRPr="00A15DCB" w:rsidRDefault="00221588" w:rsidP="003029C8">
            <w:pPr>
              <w:pStyle w:val="TAC"/>
              <w:rPr>
                <w:lang w:eastAsia="en-US"/>
              </w:rPr>
            </w:pPr>
            <w:r w:rsidRPr="00A15DCB">
              <w:t>-</w:t>
            </w:r>
          </w:p>
        </w:tc>
      </w:tr>
      <w:tr w:rsidR="00221588" w:rsidRPr="00A15DCB" w14:paraId="567BF10B" w14:textId="77777777" w:rsidTr="003029C8">
        <w:tc>
          <w:tcPr>
            <w:tcW w:w="648" w:type="dxa"/>
            <w:tcBorders>
              <w:top w:val="single" w:sz="4" w:space="0" w:color="auto"/>
              <w:left w:val="single" w:sz="4" w:space="0" w:color="auto"/>
              <w:bottom w:val="single" w:sz="4" w:space="0" w:color="auto"/>
              <w:right w:val="single" w:sz="4" w:space="0" w:color="auto"/>
            </w:tcBorders>
          </w:tcPr>
          <w:p w14:paraId="5D124530" w14:textId="77777777" w:rsidR="00221588" w:rsidRPr="00A15DCB" w:rsidRDefault="00221588" w:rsidP="003029C8">
            <w:pPr>
              <w:pStyle w:val="TAC"/>
              <w:rPr>
                <w:lang w:eastAsia="en-US"/>
              </w:rPr>
            </w:pPr>
            <w:r w:rsidRPr="00A15DCB">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20F53933" w14:textId="77777777" w:rsidR="00221588" w:rsidRPr="00A15DCB" w:rsidRDefault="00221588" w:rsidP="003029C8">
            <w:pPr>
              <w:pStyle w:val="TAL"/>
              <w:rPr>
                <w:lang w:eastAsia="en-US"/>
              </w:rPr>
            </w:pPr>
            <w:r w:rsidRPr="00A15DCB">
              <w:rPr>
                <w:lang w:eastAsia="en-US"/>
              </w:rPr>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A02F8B"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6E4CD56A" w14:textId="77777777" w:rsidR="00221588" w:rsidRPr="00A15DCB" w:rsidRDefault="00221588" w:rsidP="003029C8">
            <w:pPr>
              <w:pStyle w:val="TAL"/>
              <w:rPr>
                <w:lang w:eastAsia="en-US"/>
              </w:rPr>
            </w:pPr>
            <w:r w:rsidRPr="00A15DCB">
              <w:rPr>
                <w:lang w:eastAsia="en-US"/>
              </w:rPr>
              <w:t>MAC PDU (Timing Advance</w:t>
            </w:r>
          </w:p>
          <w:p w14:paraId="14A42F55"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79B8920A"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8C77262" w14:textId="77777777" w:rsidR="00221588" w:rsidRPr="00A15DCB" w:rsidRDefault="00221588" w:rsidP="003029C8">
            <w:pPr>
              <w:pStyle w:val="TAC"/>
              <w:rPr>
                <w:lang w:eastAsia="en-US"/>
              </w:rPr>
            </w:pPr>
            <w:r w:rsidRPr="00A15DCB">
              <w:rPr>
                <w:lang w:eastAsia="en-US"/>
              </w:rPr>
              <w:t>-</w:t>
            </w:r>
          </w:p>
        </w:tc>
      </w:tr>
      <w:tr w:rsidR="00221588" w:rsidRPr="00A15DCB" w14:paraId="28663EA8" w14:textId="77777777" w:rsidTr="003029C8">
        <w:tc>
          <w:tcPr>
            <w:tcW w:w="648" w:type="dxa"/>
            <w:tcBorders>
              <w:top w:val="single" w:sz="4" w:space="0" w:color="auto"/>
              <w:left w:val="single" w:sz="4" w:space="0" w:color="auto"/>
              <w:bottom w:val="single" w:sz="4" w:space="0" w:color="auto"/>
              <w:right w:val="single" w:sz="4" w:space="0" w:color="auto"/>
            </w:tcBorders>
          </w:tcPr>
          <w:p w14:paraId="6BDB0BDC" w14:textId="77777777" w:rsidR="00221588" w:rsidRPr="00A15DCB" w:rsidRDefault="00221588" w:rsidP="003029C8">
            <w:pPr>
              <w:pStyle w:val="TAC"/>
              <w:rPr>
                <w:lang w:eastAsia="en-US"/>
              </w:rPr>
            </w:pPr>
            <w:r w:rsidRPr="00A15DCB">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4D62E118" w14:textId="1F303BE3" w:rsidR="00221588" w:rsidRPr="00A15DCB" w:rsidRDefault="00221588" w:rsidP="003029C8">
            <w:pPr>
              <w:pStyle w:val="TAL"/>
              <w:rPr>
                <w:lang w:eastAsia="en-US"/>
              </w:rPr>
            </w:pPr>
            <w:r w:rsidRPr="00A15DCB">
              <w:rPr>
                <w:lang w:eastAsia="en-US"/>
              </w:rPr>
              <w:t>40 to 50 TTI before Timer_T1 expires the SS transmits a MAC PDU containing a PDCP SDU</w:t>
            </w:r>
            <w:r w:rsidR="00C17701" w:rsidRPr="00A15DCB">
              <w:rPr>
                <w:lang w:eastAsia="en-US"/>
              </w:rPr>
              <w:t>.</w:t>
            </w:r>
            <w:r w:rsidR="00C94552" w:rsidRPr="00A15DCB">
              <w:rPr>
                <w:lang w:eastAsia="en-US"/>
              </w:rPr>
              <w:t xml:space="preserve"> </w:t>
            </w:r>
            <w:r w:rsidR="00C17701" w:rsidRPr="00A15DCB">
              <w:rPr>
                <w:lang w:eastAsia="en-US"/>
              </w:rPr>
              <w:t>(Note 3)</w:t>
            </w:r>
          </w:p>
        </w:tc>
        <w:tc>
          <w:tcPr>
            <w:tcW w:w="709" w:type="dxa"/>
            <w:tcBorders>
              <w:top w:val="single" w:sz="4" w:space="0" w:color="auto"/>
              <w:left w:val="single" w:sz="4" w:space="0" w:color="auto"/>
              <w:bottom w:val="single" w:sz="4" w:space="0" w:color="auto"/>
              <w:right w:val="single" w:sz="4" w:space="0" w:color="auto"/>
            </w:tcBorders>
          </w:tcPr>
          <w:p w14:paraId="65623E64"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05007905" w14:textId="77777777" w:rsidR="00221588" w:rsidRPr="00A15DCB" w:rsidRDefault="00221588" w:rsidP="003029C8">
            <w:pPr>
              <w:pStyle w:val="TAL"/>
              <w:rPr>
                <w:lang w:eastAsia="en-US"/>
              </w:rPr>
            </w:pPr>
            <w:r w:rsidRPr="00A15DCB">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7E2F5D80"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A22E98A" w14:textId="77777777" w:rsidR="00221588" w:rsidRPr="00A15DCB" w:rsidRDefault="00221588" w:rsidP="003029C8">
            <w:pPr>
              <w:pStyle w:val="TAC"/>
              <w:rPr>
                <w:lang w:eastAsia="en-US"/>
              </w:rPr>
            </w:pPr>
            <w:r w:rsidRPr="00A15DCB">
              <w:rPr>
                <w:lang w:eastAsia="en-US"/>
              </w:rPr>
              <w:t>-</w:t>
            </w:r>
          </w:p>
        </w:tc>
      </w:tr>
      <w:tr w:rsidR="00221588" w:rsidRPr="00A15DCB" w14:paraId="4A7C8D93" w14:textId="77777777" w:rsidTr="003029C8">
        <w:tc>
          <w:tcPr>
            <w:tcW w:w="648" w:type="dxa"/>
            <w:tcBorders>
              <w:top w:val="single" w:sz="4" w:space="0" w:color="auto"/>
              <w:left w:val="single" w:sz="4" w:space="0" w:color="auto"/>
              <w:bottom w:val="single" w:sz="4" w:space="0" w:color="auto"/>
              <w:right w:val="single" w:sz="4" w:space="0" w:color="auto"/>
            </w:tcBorders>
          </w:tcPr>
          <w:p w14:paraId="757E7FAE" w14:textId="77777777" w:rsidR="00221588" w:rsidRPr="00A15DCB" w:rsidRDefault="00221588" w:rsidP="003029C8">
            <w:pPr>
              <w:pStyle w:val="TAC"/>
              <w:rPr>
                <w:lang w:eastAsia="en-US"/>
              </w:rPr>
            </w:pPr>
            <w:r w:rsidRPr="00A15DCB">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10F52F73" w14:textId="77777777" w:rsidR="00221588" w:rsidRPr="00A15DCB" w:rsidRDefault="00221588" w:rsidP="003029C8">
            <w:pPr>
              <w:pStyle w:val="TAL"/>
              <w:rPr>
                <w:lang w:eastAsia="en-US"/>
              </w:rPr>
            </w:pPr>
            <w:r w:rsidRPr="00A15DCB">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2929FE5C" w14:textId="77777777" w:rsidR="00221588" w:rsidRPr="00A15DCB" w:rsidRDefault="00221588" w:rsidP="003029C8">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B0FD002" w14:textId="77777777" w:rsidR="00221588" w:rsidRPr="00A15DCB" w:rsidRDefault="00221588" w:rsidP="003029C8">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8ABCC98"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D4C454" w14:textId="77777777" w:rsidR="00221588" w:rsidRPr="00A15DCB" w:rsidRDefault="00221588" w:rsidP="003029C8">
            <w:pPr>
              <w:pStyle w:val="TAC"/>
              <w:rPr>
                <w:lang w:eastAsia="en-US"/>
              </w:rPr>
            </w:pPr>
            <w:r w:rsidRPr="00A15DCB">
              <w:rPr>
                <w:lang w:eastAsia="en-US"/>
              </w:rPr>
              <w:t>-</w:t>
            </w:r>
          </w:p>
        </w:tc>
      </w:tr>
      <w:tr w:rsidR="00221588" w:rsidRPr="00A15DCB" w14:paraId="790DAF01" w14:textId="77777777" w:rsidTr="003029C8">
        <w:tc>
          <w:tcPr>
            <w:tcW w:w="648" w:type="dxa"/>
            <w:tcBorders>
              <w:top w:val="single" w:sz="4" w:space="0" w:color="auto"/>
              <w:left w:val="single" w:sz="4" w:space="0" w:color="auto"/>
              <w:bottom w:val="single" w:sz="4" w:space="0" w:color="auto"/>
              <w:right w:val="single" w:sz="4" w:space="0" w:color="auto"/>
            </w:tcBorders>
          </w:tcPr>
          <w:p w14:paraId="2750300C" w14:textId="77777777" w:rsidR="00221588" w:rsidRPr="00A15DCB" w:rsidRDefault="00221588" w:rsidP="003029C8">
            <w:pPr>
              <w:pStyle w:val="TAC"/>
              <w:rPr>
                <w:lang w:eastAsia="en-US"/>
              </w:rPr>
            </w:pPr>
            <w:r w:rsidRPr="00A15DCB">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4A500890" w14:textId="4041ED76" w:rsidR="00221588" w:rsidRPr="00A15DCB" w:rsidRDefault="00221588" w:rsidP="003029C8">
            <w:pPr>
              <w:pStyle w:val="TAL"/>
              <w:rPr>
                <w:lang w:eastAsia="en-US"/>
              </w:rPr>
            </w:pPr>
            <w:r w:rsidRPr="00A15DCB">
              <w:rPr>
                <w:lang w:eastAsia="en-US"/>
              </w:rPr>
              <w:t xml:space="preserve">Check: Does the UE </w:t>
            </w:r>
            <w:r w:rsidRPr="00A15DCB">
              <w:rPr>
                <w:lang w:eastAsia="ko-KR"/>
              </w:rPr>
              <w:t>MSGA using the selected PRACH occasion and the associated PUSCH resource of MSGA</w:t>
            </w:r>
            <w:r w:rsidR="00C94552" w:rsidRPr="00A15DCB">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7B654BBC" w14:textId="77777777" w:rsidR="00221588" w:rsidRPr="00A15DCB" w:rsidRDefault="00221588" w:rsidP="003029C8">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781759D0" w14:textId="77777777" w:rsidR="00221588" w:rsidRPr="00A15DCB" w:rsidRDefault="00221588" w:rsidP="003029C8">
            <w:pPr>
              <w:pStyle w:val="TAL"/>
              <w:rPr>
                <w:lang w:eastAsia="en-US"/>
              </w:rPr>
            </w:pPr>
            <w:r w:rsidRPr="00A15DCB">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32DD7DC5" w14:textId="77777777" w:rsidR="00221588" w:rsidRPr="00A15DCB" w:rsidRDefault="00221588" w:rsidP="003029C8">
            <w:pPr>
              <w:pStyle w:val="TAC"/>
              <w:rPr>
                <w:lang w:eastAsia="en-US"/>
              </w:rPr>
            </w:pPr>
            <w:r w:rsidRPr="00A15DCB">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762EB61F" w14:textId="77777777" w:rsidR="00221588" w:rsidRPr="00A15DCB" w:rsidRDefault="00221588" w:rsidP="003029C8">
            <w:pPr>
              <w:pStyle w:val="TAC"/>
              <w:rPr>
                <w:lang w:eastAsia="en-US"/>
              </w:rPr>
            </w:pPr>
            <w:r w:rsidRPr="00A15DCB">
              <w:rPr>
                <w:lang w:eastAsia="en-US"/>
              </w:rPr>
              <w:t>P</w:t>
            </w:r>
          </w:p>
        </w:tc>
      </w:tr>
      <w:tr w:rsidR="00221588" w:rsidRPr="00A15DCB" w14:paraId="236D75AA" w14:textId="77777777" w:rsidTr="003029C8">
        <w:tc>
          <w:tcPr>
            <w:tcW w:w="648" w:type="dxa"/>
            <w:tcBorders>
              <w:top w:val="single" w:sz="4" w:space="0" w:color="auto"/>
              <w:left w:val="single" w:sz="4" w:space="0" w:color="auto"/>
              <w:bottom w:val="single" w:sz="4" w:space="0" w:color="auto"/>
              <w:right w:val="single" w:sz="4" w:space="0" w:color="auto"/>
            </w:tcBorders>
          </w:tcPr>
          <w:p w14:paraId="1CFFC15C" w14:textId="77777777" w:rsidR="00221588" w:rsidRPr="00A15DCB" w:rsidRDefault="00221588" w:rsidP="003029C8">
            <w:pPr>
              <w:pStyle w:val="TAC"/>
              <w:rPr>
                <w:lang w:eastAsia="en-US"/>
              </w:rPr>
            </w:pPr>
            <w:r w:rsidRPr="00A15DCB">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AA9B3FA" w14:textId="77777777" w:rsidR="00221588" w:rsidRPr="00A15DCB" w:rsidRDefault="00221588" w:rsidP="003029C8">
            <w:pPr>
              <w:pStyle w:val="TAL"/>
              <w:rPr>
                <w:lang w:eastAsia="en-US"/>
              </w:rPr>
            </w:pPr>
            <w:r w:rsidRPr="00A15DCB">
              <w:rPr>
                <w:lang w:eastAsia="en-US"/>
              </w:rPr>
              <w:t xml:space="preserve">SS schedules PDCCH transmission for UE C_RNTI and DL MAC PDU containing </w:t>
            </w:r>
            <w:r w:rsidRPr="00A15DCB">
              <w:t>Absolute Timing Advance Command MAC CE</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B6A3138"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3EF2269" w14:textId="77777777" w:rsidR="00221588" w:rsidRPr="00A15DCB" w:rsidRDefault="00221588" w:rsidP="003029C8">
            <w:pPr>
              <w:pStyle w:val="TAL"/>
              <w:rPr>
                <w:lang w:eastAsia="en-US"/>
              </w:rPr>
            </w:pPr>
            <w:r w:rsidRPr="00A15DCB">
              <w:rPr>
                <w:lang w:eastAsia="en-US"/>
              </w:rPr>
              <w:t>MAC PDU(Absolute Timing Advance</w:t>
            </w:r>
          </w:p>
          <w:p w14:paraId="7807F3BA"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41E21C0"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01B443" w14:textId="77777777" w:rsidR="00221588" w:rsidRPr="00A15DCB" w:rsidRDefault="00221588" w:rsidP="003029C8">
            <w:pPr>
              <w:pStyle w:val="TAC"/>
              <w:rPr>
                <w:lang w:eastAsia="en-US"/>
              </w:rPr>
            </w:pPr>
            <w:r w:rsidRPr="00A15DCB">
              <w:rPr>
                <w:lang w:eastAsia="en-US"/>
              </w:rPr>
              <w:t>-</w:t>
            </w:r>
          </w:p>
        </w:tc>
      </w:tr>
      <w:tr w:rsidR="00221588" w:rsidRPr="00A15DCB" w14:paraId="3C1C935C"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947B008" w14:textId="77777777" w:rsidR="00221588" w:rsidRPr="00A15DCB" w:rsidRDefault="00221588"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479776B8" w14:textId="77777777" w:rsidR="00C17701" w:rsidRPr="00A15DCB" w:rsidRDefault="00221588" w:rsidP="00C17701">
            <w:pPr>
              <w:pStyle w:val="TAN"/>
            </w:pPr>
            <w:r w:rsidRPr="00A15DCB">
              <w:t>Note 2:</w:t>
            </w:r>
            <w:r w:rsidRPr="00A15DCB">
              <w:tab/>
              <w:t>for EN-DC the NR RRCReconfigurationComplete message is contained in RRCConnectionReconfigurationComplete.</w:t>
            </w:r>
          </w:p>
          <w:p w14:paraId="0E39025E" w14:textId="5F0CE0E4" w:rsidR="00221588" w:rsidRPr="00A15DCB" w:rsidRDefault="00C17701" w:rsidP="00C17701">
            <w:pPr>
              <w:pStyle w:val="TAN"/>
              <w:rPr>
                <w:lang w:eastAsia="en-US"/>
              </w:rPr>
            </w:pPr>
            <w:r w:rsidRPr="00A15DCB">
              <w:t>Note 3:</w:t>
            </w:r>
            <w:r w:rsidRPr="00A15DCB">
              <w:tab/>
              <w:t>PDCP SDU is 56 bit.</w:t>
            </w:r>
          </w:p>
        </w:tc>
      </w:tr>
    </w:tbl>
    <w:p w14:paraId="2F4E07A4" w14:textId="77777777" w:rsidR="00221588" w:rsidRPr="00A15DCB" w:rsidRDefault="00221588" w:rsidP="00221588"/>
    <w:p w14:paraId="5F87E289" w14:textId="77777777" w:rsidR="00221588" w:rsidRPr="00A15DCB" w:rsidRDefault="00221588" w:rsidP="00221588">
      <w:pPr>
        <w:pStyle w:val="H6"/>
      </w:pPr>
      <w:r w:rsidRPr="00A15DCB">
        <w:lastRenderedPageBreak/>
        <w:t>7.1.1.1.7.3.3</w:t>
      </w:r>
      <w:r w:rsidRPr="00A15DCB">
        <w:tab/>
        <w:t>Specific message contents</w:t>
      </w:r>
    </w:p>
    <w:p w14:paraId="6233E4B4" w14:textId="77777777" w:rsidR="00556561" w:rsidRPr="00A15DCB" w:rsidRDefault="00556561" w:rsidP="00556561">
      <w:pPr>
        <w:pStyle w:val="TH"/>
        <w:rPr>
          <w:lang w:eastAsia="zh-CN"/>
        </w:rPr>
      </w:pPr>
      <w:r w:rsidRPr="00A15DCB">
        <w:t xml:space="preserve">Table 7.1.1.1.7.3.3-1: </w:t>
      </w:r>
      <w:r w:rsidRPr="00A15DCB">
        <w:rPr>
          <w:i/>
          <w:iCs/>
        </w:rPr>
        <w:t xml:space="preserve">RRCReconfiguration </w:t>
      </w:r>
      <w:r w:rsidRPr="00A15DCB">
        <w:t>for EN-DC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6C01E549"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7BD9C25A" w14:textId="56E857E2" w:rsidR="00556561" w:rsidRPr="00A15DCB" w:rsidRDefault="00556561">
            <w:pPr>
              <w:pStyle w:val="TAL"/>
              <w:rPr>
                <w:lang w:eastAsia="en-US"/>
              </w:rPr>
            </w:pPr>
            <w:r w:rsidRPr="00A15DCB">
              <w:t xml:space="preserve">Derivation Path: </w:t>
            </w:r>
            <w:r w:rsidR="00C94552" w:rsidRPr="00A15DCB">
              <w:t xml:space="preserve">TS </w:t>
            </w:r>
            <w:r w:rsidRPr="00A15DCB">
              <w:t>38.508-1 [4], Table 4.6.1-13 with condition EN-DC_HO.</w:t>
            </w:r>
          </w:p>
        </w:tc>
      </w:tr>
      <w:tr w:rsidR="00556561" w:rsidRPr="00A15DCB" w14:paraId="103F552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FC6259F" w14:textId="77777777" w:rsidR="00556561" w:rsidRPr="00A15DCB" w:rsidRDefault="00556561">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F9E013B"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3BA1FE50"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0A620A6" w14:textId="77777777" w:rsidR="00556561" w:rsidRPr="00A15DCB" w:rsidRDefault="00556561">
            <w:pPr>
              <w:pStyle w:val="TAH"/>
            </w:pPr>
            <w:r w:rsidRPr="00A15DCB">
              <w:t>Condition</w:t>
            </w:r>
          </w:p>
        </w:tc>
      </w:tr>
      <w:tr w:rsidR="00556561" w:rsidRPr="00A15DCB" w14:paraId="259AF26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8B177C7" w14:textId="77777777" w:rsidR="00556561" w:rsidRPr="00A15DCB" w:rsidRDefault="00556561">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7B4CEE3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15CE8B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4596C41" w14:textId="77777777" w:rsidR="00556561" w:rsidRPr="00A15DCB" w:rsidRDefault="00556561">
            <w:pPr>
              <w:pStyle w:val="TAL"/>
            </w:pPr>
          </w:p>
        </w:tc>
      </w:tr>
      <w:tr w:rsidR="00556561" w:rsidRPr="00A15DCB" w14:paraId="5ACCD7C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4520567" w14:textId="77777777" w:rsidR="00556561" w:rsidRPr="00A15DCB" w:rsidRDefault="00556561">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19A60BCC"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21F609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8CA0FCC" w14:textId="77777777" w:rsidR="00556561" w:rsidRPr="00A15DCB" w:rsidRDefault="00556561">
            <w:pPr>
              <w:pStyle w:val="TAL"/>
            </w:pPr>
          </w:p>
        </w:tc>
      </w:tr>
      <w:tr w:rsidR="00556561" w:rsidRPr="00A15DCB" w14:paraId="64D822D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7DEE5C" w14:textId="119A1094" w:rsidR="00556561" w:rsidRPr="00A15DCB" w:rsidRDefault="00556561">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1D2E4B2A"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4065AF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2DC3488" w14:textId="77777777" w:rsidR="00556561" w:rsidRPr="00A15DCB" w:rsidRDefault="00556561">
            <w:pPr>
              <w:pStyle w:val="TAL"/>
            </w:pPr>
          </w:p>
        </w:tc>
      </w:tr>
      <w:tr w:rsidR="00556561" w:rsidRPr="00A15DCB" w14:paraId="3F61B1E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2BD7F5A" w14:textId="77777777" w:rsidR="00556561" w:rsidRPr="00A15DCB" w:rsidRDefault="00556561">
            <w:pPr>
              <w:pStyle w:val="TAL"/>
            </w:pPr>
            <w:r w:rsidRPr="00A15DCB">
              <w:t xml:space="preserve">      secondaryCellGroup</w:t>
            </w:r>
          </w:p>
        </w:tc>
        <w:tc>
          <w:tcPr>
            <w:tcW w:w="2267" w:type="dxa"/>
            <w:tcBorders>
              <w:top w:val="single" w:sz="4" w:space="0" w:color="auto"/>
              <w:left w:val="nil"/>
              <w:bottom w:val="single" w:sz="4" w:space="0" w:color="auto"/>
              <w:right w:val="single" w:sz="4" w:space="0" w:color="auto"/>
            </w:tcBorders>
            <w:hideMark/>
          </w:tcPr>
          <w:p w14:paraId="4ACB7317" w14:textId="77777777" w:rsidR="00556561" w:rsidRPr="00A15DCB" w:rsidRDefault="00556561">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7A0B198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6E08BD9" w14:textId="77777777" w:rsidR="00556561" w:rsidRPr="00A15DCB" w:rsidRDefault="00556561">
            <w:pPr>
              <w:pStyle w:val="TAL"/>
            </w:pPr>
          </w:p>
        </w:tc>
      </w:tr>
      <w:tr w:rsidR="00556561" w:rsidRPr="00A15DCB" w14:paraId="175FDBE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1F32CAF"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90604C7"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46F1F98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BFF2CA0" w14:textId="77777777" w:rsidR="00556561" w:rsidRPr="00A15DCB" w:rsidRDefault="00556561">
            <w:pPr>
              <w:pStyle w:val="TAL"/>
            </w:pPr>
          </w:p>
        </w:tc>
      </w:tr>
      <w:tr w:rsidR="00556561" w:rsidRPr="00A15DCB" w14:paraId="662E6EC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38313D7"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669CF56C"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2E8013A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27F3C06" w14:textId="77777777" w:rsidR="00556561" w:rsidRPr="00A15DCB" w:rsidRDefault="00556561">
            <w:pPr>
              <w:pStyle w:val="TAL"/>
            </w:pPr>
          </w:p>
        </w:tc>
      </w:tr>
      <w:tr w:rsidR="00556561" w:rsidRPr="00A15DCB" w14:paraId="3E6A623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E5D5FEE"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7F35F37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3C928E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7338461" w14:textId="77777777" w:rsidR="00556561" w:rsidRPr="00A15DCB" w:rsidRDefault="00556561">
            <w:pPr>
              <w:pStyle w:val="TAL"/>
            </w:pPr>
          </w:p>
        </w:tc>
      </w:tr>
    </w:tbl>
    <w:p w14:paraId="1247B8AC" w14:textId="27D7C973" w:rsidR="00556561" w:rsidRPr="00A15DCB" w:rsidRDefault="00556561" w:rsidP="00556561">
      <w:pPr>
        <w:rPr>
          <w:lang w:eastAsia="en-US"/>
        </w:rPr>
      </w:pPr>
    </w:p>
    <w:p w14:paraId="64845149" w14:textId="77777777" w:rsidR="00556561" w:rsidRPr="00A15DCB" w:rsidRDefault="00556561" w:rsidP="00556561">
      <w:pPr>
        <w:pStyle w:val="TH"/>
      </w:pPr>
      <w:r w:rsidRPr="00A15DCB">
        <w:t xml:space="preserve">Table 7.1.1.1.7.3.3-1A: </w:t>
      </w:r>
      <w:r w:rsidRPr="00A15DCB">
        <w:rPr>
          <w:i/>
          <w:iCs/>
        </w:rPr>
        <w:t xml:space="preserve">RRCReconfiguration </w:t>
      </w:r>
      <w:r w:rsidRPr="00A15DCB">
        <w:t>for NR/5GC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064BCC03"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432F3D34" w14:textId="5CA6BFA6" w:rsidR="00556561" w:rsidRPr="00A15DCB" w:rsidRDefault="00556561">
            <w:pPr>
              <w:pStyle w:val="TAL"/>
            </w:pPr>
            <w:r w:rsidRPr="00A15DCB">
              <w:t xml:space="preserve">Derivation Path: </w:t>
            </w:r>
            <w:r w:rsidR="00C94552" w:rsidRPr="00A15DCB">
              <w:t xml:space="preserve">TS </w:t>
            </w:r>
            <w:r w:rsidRPr="00A15DCB">
              <w:t>38.508-1 [4], Table 4.6.1-13</w:t>
            </w:r>
          </w:p>
        </w:tc>
      </w:tr>
      <w:tr w:rsidR="00556561" w:rsidRPr="00A15DCB" w14:paraId="2B8B9C2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DE3395" w14:textId="77777777" w:rsidR="00556561" w:rsidRPr="00A15DCB" w:rsidRDefault="00556561">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B6DA036"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37A82397"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486A27F4" w14:textId="77777777" w:rsidR="00556561" w:rsidRPr="00A15DCB" w:rsidRDefault="00556561">
            <w:pPr>
              <w:pStyle w:val="TAH"/>
            </w:pPr>
            <w:r w:rsidRPr="00A15DCB">
              <w:t>Condition</w:t>
            </w:r>
          </w:p>
        </w:tc>
      </w:tr>
      <w:tr w:rsidR="00556561" w:rsidRPr="00A15DCB" w14:paraId="2F82EE8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5F235D9" w14:textId="77777777" w:rsidR="00556561" w:rsidRPr="00A15DCB" w:rsidRDefault="00556561">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580889B7"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A98210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938B4F6" w14:textId="77777777" w:rsidR="00556561" w:rsidRPr="00A15DCB" w:rsidRDefault="00556561">
            <w:pPr>
              <w:pStyle w:val="TAL"/>
            </w:pPr>
          </w:p>
        </w:tc>
      </w:tr>
      <w:tr w:rsidR="00556561" w:rsidRPr="00A15DCB" w14:paraId="06A94CE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65F01" w14:textId="77777777" w:rsidR="00556561" w:rsidRPr="00A15DCB" w:rsidRDefault="00556561">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087783A8"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6C0272C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4FA700C" w14:textId="77777777" w:rsidR="00556561" w:rsidRPr="00A15DCB" w:rsidRDefault="00556561">
            <w:pPr>
              <w:pStyle w:val="TAL"/>
            </w:pPr>
          </w:p>
        </w:tc>
      </w:tr>
      <w:tr w:rsidR="00556561" w:rsidRPr="00A15DCB" w14:paraId="7B52F1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6D7D013" w14:textId="5E7AB476" w:rsidR="00556561" w:rsidRPr="00A15DCB" w:rsidRDefault="00556561">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10563A2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700B39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0F5A8A0" w14:textId="77777777" w:rsidR="00556561" w:rsidRPr="00A15DCB" w:rsidRDefault="00556561">
            <w:pPr>
              <w:pStyle w:val="TAL"/>
            </w:pPr>
          </w:p>
        </w:tc>
      </w:tr>
      <w:tr w:rsidR="00556561" w:rsidRPr="00A15DCB" w14:paraId="40F392E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81A7E62" w14:textId="77777777" w:rsidR="00556561" w:rsidRPr="00A15DCB" w:rsidRDefault="00556561">
            <w:pPr>
              <w:pStyle w:val="TAL"/>
            </w:pPr>
            <w:r w:rsidRPr="00A15DCB">
              <w:t xml:space="preserve">      nonCriticalExtension SEQUENCE {</w:t>
            </w:r>
          </w:p>
        </w:tc>
        <w:tc>
          <w:tcPr>
            <w:tcW w:w="2267" w:type="dxa"/>
            <w:tcBorders>
              <w:top w:val="single" w:sz="4" w:space="0" w:color="auto"/>
              <w:left w:val="nil"/>
              <w:bottom w:val="single" w:sz="4" w:space="0" w:color="auto"/>
              <w:right w:val="single" w:sz="4" w:space="0" w:color="auto"/>
            </w:tcBorders>
          </w:tcPr>
          <w:p w14:paraId="6B6F38A9"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24DD9B0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4919AFC" w14:textId="77777777" w:rsidR="00556561" w:rsidRPr="00A15DCB" w:rsidRDefault="00556561">
            <w:pPr>
              <w:pStyle w:val="TAL"/>
            </w:pPr>
          </w:p>
        </w:tc>
      </w:tr>
      <w:tr w:rsidR="00556561" w:rsidRPr="00A15DCB" w14:paraId="3F34B04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B57B48F" w14:textId="77777777" w:rsidR="00556561" w:rsidRPr="00A15DCB" w:rsidRDefault="00556561">
            <w:pPr>
              <w:pStyle w:val="TAL"/>
            </w:pPr>
            <w:r w:rsidRPr="00A15DCB">
              <w:t xml:space="preserve">        masterCellGroup</w:t>
            </w:r>
          </w:p>
        </w:tc>
        <w:tc>
          <w:tcPr>
            <w:tcW w:w="2267" w:type="dxa"/>
            <w:tcBorders>
              <w:top w:val="single" w:sz="4" w:space="0" w:color="auto"/>
              <w:left w:val="nil"/>
              <w:bottom w:val="single" w:sz="4" w:space="0" w:color="auto"/>
              <w:right w:val="single" w:sz="4" w:space="0" w:color="auto"/>
            </w:tcBorders>
            <w:hideMark/>
          </w:tcPr>
          <w:p w14:paraId="4EB6A977" w14:textId="77777777" w:rsidR="00556561" w:rsidRPr="00A15DCB" w:rsidRDefault="00556561">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50901A1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344BDDD" w14:textId="77777777" w:rsidR="00556561" w:rsidRPr="00A15DCB" w:rsidRDefault="00556561">
            <w:pPr>
              <w:pStyle w:val="TAL"/>
            </w:pPr>
          </w:p>
        </w:tc>
      </w:tr>
      <w:tr w:rsidR="00556561" w:rsidRPr="00A15DCB" w14:paraId="4BD96A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35AC02C"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B8B3CEA"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7ACAA3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09AA5C" w14:textId="77777777" w:rsidR="00556561" w:rsidRPr="00A15DCB" w:rsidRDefault="00556561">
            <w:pPr>
              <w:pStyle w:val="TAL"/>
            </w:pPr>
          </w:p>
        </w:tc>
      </w:tr>
      <w:tr w:rsidR="00556561" w:rsidRPr="00A15DCB" w14:paraId="143BCF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EE06391"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158B780"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3846CD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A511912" w14:textId="77777777" w:rsidR="00556561" w:rsidRPr="00A15DCB" w:rsidRDefault="00556561">
            <w:pPr>
              <w:pStyle w:val="TAL"/>
            </w:pPr>
          </w:p>
        </w:tc>
      </w:tr>
      <w:tr w:rsidR="00556561" w:rsidRPr="00A15DCB" w14:paraId="231BDED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5A6C78B"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7A4206E5"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20F728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5A8ADAF" w14:textId="77777777" w:rsidR="00556561" w:rsidRPr="00A15DCB" w:rsidRDefault="00556561">
            <w:pPr>
              <w:pStyle w:val="TAL"/>
            </w:pPr>
          </w:p>
        </w:tc>
      </w:tr>
      <w:tr w:rsidR="00556561" w:rsidRPr="00A15DCB" w14:paraId="4992688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412796"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01988FE5"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4D4F4F8"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8C6B174" w14:textId="77777777" w:rsidR="00556561" w:rsidRPr="00A15DCB" w:rsidRDefault="00556561">
            <w:pPr>
              <w:pStyle w:val="TAL"/>
            </w:pPr>
          </w:p>
        </w:tc>
      </w:tr>
    </w:tbl>
    <w:p w14:paraId="10C12EDB" w14:textId="26616CB9" w:rsidR="00556561" w:rsidRPr="00A15DCB" w:rsidRDefault="00556561" w:rsidP="00556561">
      <w:pPr>
        <w:rPr>
          <w:lang w:eastAsia="en-US"/>
        </w:rPr>
      </w:pPr>
    </w:p>
    <w:p w14:paraId="5E2F4E4A" w14:textId="77777777" w:rsidR="00556561" w:rsidRPr="00A15DCB" w:rsidRDefault="00556561" w:rsidP="00556561">
      <w:pPr>
        <w:pStyle w:val="TH"/>
      </w:pPr>
      <w:r w:rsidRPr="00A15DCB">
        <w:t xml:space="preserve">Table 7.1.1.1.7.3.3-2: </w:t>
      </w:r>
      <w:r w:rsidRPr="00A15DCB">
        <w:rPr>
          <w:i/>
          <w:iCs/>
        </w:rPr>
        <w:t xml:space="preserve">CellGroupConfig </w:t>
      </w:r>
      <w:r w:rsidRPr="00A15DCB">
        <w:t>for EN-DC (Table 7.1.1.1.7.3.3-1)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14E6D9D8"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57DB58B4" w14:textId="621826C9" w:rsidR="00556561" w:rsidRPr="00A15DCB" w:rsidRDefault="00556561">
            <w:pPr>
              <w:pStyle w:val="TAL"/>
            </w:pPr>
            <w:r w:rsidRPr="00A15DCB">
              <w:t xml:space="preserve">Derivation Path: </w:t>
            </w:r>
            <w:r w:rsidR="00C94552" w:rsidRPr="00A15DCB">
              <w:t xml:space="preserve">TS </w:t>
            </w:r>
            <w:r w:rsidRPr="00A15DCB">
              <w:t>38.508-1 [4], Table 4.6.3-19 with condition PSCell_change</w:t>
            </w:r>
          </w:p>
        </w:tc>
      </w:tr>
      <w:tr w:rsidR="00556561" w:rsidRPr="00A15DCB" w14:paraId="77446561"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73FEEE2" w14:textId="77777777" w:rsidR="00556561" w:rsidRPr="00A15DCB" w:rsidRDefault="00556561">
            <w:pPr>
              <w:pStyle w:val="TAH"/>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6ABC55E0"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5637634A"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25E903D2" w14:textId="77777777" w:rsidR="00556561" w:rsidRPr="00A15DCB" w:rsidRDefault="00556561">
            <w:pPr>
              <w:pStyle w:val="TAH"/>
            </w:pPr>
            <w:r w:rsidRPr="00A15DCB">
              <w:t>Condition</w:t>
            </w:r>
          </w:p>
        </w:tc>
      </w:tr>
      <w:tr w:rsidR="00556561" w:rsidRPr="00A15DCB" w14:paraId="365A733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5F22F21" w14:textId="77777777" w:rsidR="00556561" w:rsidRPr="00A15DCB" w:rsidRDefault="00556561">
            <w:pPr>
              <w:pStyle w:val="TAL"/>
            </w:pPr>
            <w:r w:rsidRPr="00A15DCB">
              <w:t>CellGroupConfig ::= SEQUENCE {</w:t>
            </w:r>
          </w:p>
        </w:tc>
        <w:tc>
          <w:tcPr>
            <w:tcW w:w="2268" w:type="dxa"/>
            <w:tcBorders>
              <w:top w:val="single" w:sz="4" w:space="0" w:color="auto"/>
              <w:left w:val="nil"/>
              <w:bottom w:val="single" w:sz="4" w:space="0" w:color="auto"/>
              <w:right w:val="single" w:sz="4" w:space="0" w:color="auto"/>
            </w:tcBorders>
          </w:tcPr>
          <w:p w14:paraId="0706C641"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9F0671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6B05931" w14:textId="77777777" w:rsidR="00556561" w:rsidRPr="00A15DCB" w:rsidRDefault="00556561">
            <w:pPr>
              <w:pStyle w:val="TAL"/>
            </w:pPr>
          </w:p>
        </w:tc>
      </w:tr>
      <w:tr w:rsidR="00556561" w:rsidRPr="00A15DCB" w14:paraId="12103A0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70394BF" w14:textId="77777777" w:rsidR="00556561" w:rsidRPr="00A15DCB" w:rsidRDefault="00556561">
            <w:pPr>
              <w:pStyle w:val="TAL"/>
            </w:pPr>
            <w:r w:rsidRPr="00A15DCB">
              <w:t xml:space="preserve">  spCellConfig SEQUENCE {</w:t>
            </w:r>
          </w:p>
        </w:tc>
        <w:tc>
          <w:tcPr>
            <w:tcW w:w="2268" w:type="dxa"/>
            <w:tcBorders>
              <w:top w:val="single" w:sz="4" w:space="0" w:color="auto"/>
              <w:left w:val="nil"/>
              <w:bottom w:val="single" w:sz="4" w:space="0" w:color="auto"/>
              <w:right w:val="single" w:sz="4" w:space="0" w:color="auto"/>
            </w:tcBorders>
          </w:tcPr>
          <w:p w14:paraId="6F6E35F5"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7218D84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E2E5218" w14:textId="77777777" w:rsidR="00556561" w:rsidRPr="00A15DCB" w:rsidRDefault="00556561">
            <w:pPr>
              <w:pStyle w:val="TAL"/>
            </w:pPr>
          </w:p>
        </w:tc>
      </w:tr>
      <w:tr w:rsidR="00556561" w:rsidRPr="00A15DCB" w14:paraId="27DE0C4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2269CF6" w14:textId="77777777" w:rsidR="00556561" w:rsidRPr="00A15DCB" w:rsidRDefault="00556561">
            <w:pPr>
              <w:pStyle w:val="TAL"/>
            </w:pPr>
            <w:r w:rsidRPr="00A15DCB">
              <w:t xml:space="preserve">    reconfigurationWithSync SEQUENCE {</w:t>
            </w:r>
          </w:p>
        </w:tc>
        <w:tc>
          <w:tcPr>
            <w:tcW w:w="2268" w:type="dxa"/>
            <w:tcBorders>
              <w:top w:val="single" w:sz="4" w:space="0" w:color="auto"/>
              <w:left w:val="nil"/>
              <w:bottom w:val="single" w:sz="4" w:space="0" w:color="auto"/>
              <w:right w:val="single" w:sz="4" w:space="0" w:color="auto"/>
            </w:tcBorders>
          </w:tcPr>
          <w:p w14:paraId="0E604EC1"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1FB9FD3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D34A656" w14:textId="77777777" w:rsidR="00556561" w:rsidRPr="00A15DCB" w:rsidRDefault="00556561">
            <w:pPr>
              <w:pStyle w:val="TAL"/>
            </w:pPr>
          </w:p>
        </w:tc>
      </w:tr>
      <w:tr w:rsidR="00C94552" w:rsidRPr="00A15DCB" w14:paraId="7BFDCACE" w14:textId="77777777" w:rsidTr="00950CC1">
        <w:tc>
          <w:tcPr>
            <w:tcW w:w="4536" w:type="dxa"/>
            <w:tcBorders>
              <w:top w:val="single" w:sz="4" w:space="0" w:color="auto"/>
              <w:left w:val="single" w:sz="4" w:space="0" w:color="auto"/>
              <w:bottom w:val="single" w:sz="4" w:space="0" w:color="auto"/>
              <w:right w:val="single" w:sz="4" w:space="0" w:color="auto"/>
            </w:tcBorders>
          </w:tcPr>
          <w:p w14:paraId="2FB6D498" w14:textId="47061FA5" w:rsidR="00C94552" w:rsidRPr="00A15DCB" w:rsidRDefault="00C94552" w:rsidP="00C94552">
            <w:pPr>
              <w:pStyle w:val="TAL"/>
            </w:pPr>
            <w:r w:rsidRPr="00A15DCB">
              <w:t xml:space="preserve">      spCellConfigCommon</w:t>
            </w:r>
          </w:p>
        </w:tc>
        <w:tc>
          <w:tcPr>
            <w:tcW w:w="2268" w:type="dxa"/>
            <w:tcBorders>
              <w:top w:val="single" w:sz="4" w:space="0" w:color="auto"/>
              <w:left w:val="nil"/>
              <w:bottom w:val="single" w:sz="4" w:space="0" w:color="auto"/>
              <w:right w:val="single" w:sz="4" w:space="0" w:color="auto"/>
            </w:tcBorders>
          </w:tcPr>
          <w:p w14:paraId="1406928E" w14:textId="50F8DB5A" w:rsidR="00C94552" w:rsidRPr="00A15DCB" w:rsidRDefault="00C94552" w:rsidP="00C94552">
            <w:pPr>
              <w:pStyle w:val="TAL"/>
            </w:pPr>
            <w:r w:rsidRPr="00A15DCB">
              <w:t>ServingCellConfigCommon</w:t>
            </w:r>
          </w:p>
        </w:tc>
        <w:tc>
          <w:tcPr>
            <w:tcW w:w="1701" w:type="dxa"/>
            <w:tcBorders>
              <w:top w:val="single" w:sz="4" w:space="0" w:color="auto"/>
              <w:left w:val="nil"/>
              <w:bottom w:val="single" w:sz="4" w:space="0" w:color="auto"/>
              <w:right w:val="single" w:sz="4" w:space="0" w:color="auto"/>
            </w:tcBorders>
          </w:tcPr>
          <w:p w14:paraId="5B310210" w14:textId="77777777" w:rsidR="00C94552" w:rsidRPr="00A15DCB" w:rsidRDefault="00C94552" w:rsidP="00C94552">
            <w:pPr>
              <w:pStyle w:val="TAL"/>
            </w:pPr>
          </w:p>
        </w:tc>
        <w:tc>
          <w:tcPr>
            <w:tcW w:w="1245" w:type="dxa"/>
            <w:tcBorders>
              <w:top w:val="single" w:sz="4" w:space="0" w:color="auto"/>
              <w:left w:val="nil"/>
              <w:bottom w:val="single" w:sz="4" w:space="0" w:color="auto"/>
              <w:right w:val="single" w:sz="4" w:space="0" w:color="auto"/>
            </w:tcBorders>
          </w:tcPr>
          <w:p w14:paraId="02290DA9" w14:textId="77777777" w:rsidR="00C94552" w:rsidRPr="00A15DCB" w:rsidRDefault="00C94552" w:rsidP="00C94552">
            <w:pPr>
              <w:pStyle w:val="TAL"/>
            </w:pPr>
          </w:p>
        </w:tc>
      </w:tr>
      <w:tr w:rsidR="00950CC1" w:rsidRPr="00A15DCB" w14:paraId="39B9D1F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C89F43C" w14:textId="246A03A3" w:rsidR="00950CC1" w:rsidRPr="00A15DCB" w:rsidRDefault="00950CC1" w:rsidP="00950CC1">
            <w:pPr>
              <w:pStyle w:val="TAL"/>
            </w:pPr>
            <w:r w:rsidRPr="00A15DCB">
              <w:t xml:space="preserve">      rach-ConfigDedicated</w:t>
            </w:r>
          </w:p>
        </w:tc>
        <w:tc>
          <w:tcPr>
            <w:tcW w:w="2268" w:type="dxa"/>
            <w:tcBorders>
              <w:top w:val="single" w:sz="4" w:space="0" w:color="auto"/>
              <w:left w:val="nil"/>
              <w:bottom w:val="single" w:sz="4" w:space="0" w:color="auto"/>
              <w:right w:val="single" w:sz="4" w:space="0" w:color="auto"/>
            </w:tcBorders>
          </w:tcPr>
          <w:p w14:paraId="236B5F9D" w14:textId="6D90EE9F" w:rsidR="00950CC1" w:rsidRPr="00A15DCB" w:rsidRDefault="00950CC1" w:rsidP="00950CC1">
            <w:pPr>
              <w:pStyle w:val="TAL"/>
            </w:pPr>
            <w:r w:rsidRPr="00A15DCB">
              <w:t>Not present</w:t>
            </w:r>
          </w:p>
        </w:tc>
        <w:tc>
          <w:tcPr>
            <w:tcW w:w="1701" w:type="dxa"/>
            <w:tcBorders>
              <w:top w:val="single" w:sz="4" w:space="0" w:color="auto"/>
              <w:left w:val="nil"/>
              <w:bottom w:val="single" w:sz="4" w:space="0" w:color="auto"/>
              <w:right w:val="single" w:sz="4" w:space="0" w:color="auto"/>
            </w:tcBorders>
          </w:tcPr>
          <w:p w14:paraId="693FDE41"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23E43BF" w14:textId="77777777" w:rsidR="00950CC1" w:rsidRPr="00A15DCB" w:rsidRDefault="00950CC1" w:rsidP="00950CC1">
            <w:pPr>
              <w:pStyle w:val="TAL"/>
            </w:pPr>
          </w:p>
        </w:tc>
      </w:tr>
      <w:tr w:rsidR="00950CC1" w:rsidRPr="00A15DCB" w14:paraId="73A4BBB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102A808" w14:textId="121A45DB" w:rsidR="00950CC1" w:rsidRPr="00A15DCB" w:rsidRDefault="00950CC1" w:rsidP="00950CC1">
            <w:pPr>
              <w:pStyle w:val="TAL"/>
            </w:pPr>
            <w:r w:rsidRPr="00A15DCB">
              <w:t xml:space="preserve">      newUE-Identity</w:t>
            </w:r>
          </w:p>
        </w:tc>
        <w:tc>
          <w:tcPr>
            <w:tcW w:w="2268" w:type="dxa"/>
            <w:tcBorders>
              <w:top w:val="single" w:sz="4" w:space="0" w:color="auto"/>
              <w:left w:val="nil"/>
              <w:bottom w:val="single" w:sz="4" w:space="0" w:color="auto"/>
              <w:right w:val="single" w:sz="4" w:space="0" w:color="auto"/>
            </w:tcBorders>
            <w:hideMark/>
          </w:tcPr>
          <w:p w14:paraId="1DF50EFA" w14:textId="77777777" w:rsidR="00950CC1" w:rsidRPr="00A15DCB" w:rsidRDefault="00950CC1" w:rsidP="00950CC1">
            <w:pPr>
              <w:pStyle w:val="TAL"/>
            </w:pPr>
            <w:r w:rsidRPr="00A15DCB">
              <w:t>UE identity different from NR cell 1 UE identity</w:t>
            </w:r>
          </w:p>
        </w:tc>
        <w:tc>
          <w:tcPr>
            <w:tcW w:w="1701" w:type="dxa"/>
            <w:tcBorders>
              <w:top w:val="single" w:sz="4" w:space="0" w:color="auto"/>
              <w:left w:val="nil"/>
              <w:bottom w:val="single" w:sz="4" w:space="0" w:color="auto"/>
              <w:right w:val="single" w:sz="4" w:space="0" w:color="auto"/>
            </w:tcBorders>
          </w:tcPr>
          <w:p w14:paraId="5D4C5F04"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5E60042" w14:textId="77777777" w:rsidR="00950CC1" w:rsidRPr="00A15DCB" w:rsidRDefault="00950CC1" w:rsidP="00950CC1">
            <w:pPr>
              <w:pStyle w:val="TAL"/>
            </w:pPr>
          </w:p>
        </w:tc>
      </w:tr>
      <w:tr w:rsidR="00950CC1" w:rsidRPr="00A15DCB" w14:paraId="18BC7A8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C25039"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68C4E2E"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FA032BF"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FC7A2C7" w14:textId="77777777" w:rsidR="00950CC1" w:rsidRPr="00A15DCB" w:rsidRDefault="00950CC1" w:rsidP="00950CC1">
            <w:pPr>
              <w:pStyle w:val="TAL"/>
            </w:pPr>
          </w:p>
        </w:tc>
      </w:tr>
      <w:tr w:rsidR="00950CC1" w:rsidRPr="00A15DCB" w14:paraId="2D9697F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B50C12"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99CDA84"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177DAD6"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E131843" w14:textId="77777777" w:rsidR="00950CC1" w:rsidRPr="00A15DCB" w:rsidRDefault="00950CC1" w:rsidP="00950CC1">
            <w:pPr>
              <w:pStyle w:val="TAL"/>
            </w:pPr>
          </w:p>
        </w:tc>
      </w:tr>
      <w:tr w:rsidR="00950CC1" w:rsidRPr="00A15DCB" w14:paraId="2B61B0D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55169A1" w14:textId="77777777" w:rsidR="00950CC1" w:rsidRPr="00A15DCB" w:rsidRDefault="00950CC1" w:rsidP="00950CC1">
            <w:pPr>
              <w:pStyle w:val="TAL"/>
            </w:pPr>
            <w:r w:rsidRPr="00A15DCB">
              <w:t>}</w:t>
            </w:r>
          </w:p>
        </w:tc>
        <w:tc>
          <w:tcPr>
            <w:tcW w:w="2268" w:type="dxa"/>
            <w:tcBorders>
              <w:top w:val="single" w:sz="4" w:space="0" w:color="auto"/>
              <w:left w:val="nil"/>
              <w:bottom w:val="single" w:sz="4" w:space="0" w:color="auto"/>
              <w:right w:val="single" w:sz="4" w:space="0" w:color="auto"/>
            </w:tcBorders>
          </w:tcPr>
          <w:p w14:paraId="1F4DF91E"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0D5AAD26"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AB13596" w14:textId="77777777" w:rsidR="00950CC1" w:rsidRPr="00A15DCB" w:rsidRDefault="00950CC1" w:rsidP="00950CC1">
            <w:pPr>
              <w:pStyle w:val="TAL"/>
            </w:pPr>
          </w:p>
        </w:tc>
      </w:tr>
    </w:tbl>
    <w:p w14:paraId="5DC9A016" w14:textId="2EB611E7" w:rsidR="00556561" w:rsidRPr="00A15DCB" w:rsidRDefault="00556561" w:rsidP="00556561">
      <w:pPr>
        <w:rPr>
          <w:rFonts w:eastAsia="MS Mincho"/>
          <w:lang w:eastAsia="en-US"/>
        </w:rPr>
      </w:pPr>
    </w:p>
    <w:p w14:paraId="1B0F5B7D" w14:textId="77777777" w:rsidR="00556561" w:rsidRPr="00A15DCB" w:rsidRDefault="00556561" w:rsidP="00556561">
      <w:pPr>
        <w:pStyle w:val="TH"/>
      </w:pPr>
      <w:r w:rsidRPr="00A15DCB">
        <w:t xml:space="preserve">Table 7.1.1.1.7.3.3-2A: </w:t>
      </w:r>
      <w:r w:rsidRPr="00A15DCB">
        <w:rPr>
          <w:i/>
          <w:iCs/>
        </w:rPr>
        <w:t xml:space="preserve">CellGroupConfig </w:t>
      </w:r>
      <w:r w:rsidRPr="00A15DCB">
        <w:t>for NR/5GC (Table 7.1.1.1.7.3.3-1A)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1BC92C84"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373588AD" w14:textId="22318E56" w:rsidR="00556561" w:rsidRPr="00A15DCB" w:rsidRDefault="00556561">
            <w:pPr>
              <w:pStyle w:val="TAL"/>
            </w:pPr>
            <w:r w:rsidRPr="00A15DCB">
              <w:t xml:space="preserve">Derivation Path: </w:t>
            </w:r>
            <w:r w:rsidR="00C94552" w:rsidRPr="00A15DCB">
              <w:t xml:space="preserve">TS </w:t>
            </w:r>
            <w:r w:rsidRPr="00A15DCB">
              <w:t>38.508-1 [4], Table 4.6.3-19 with condition PCell_change</w:t>
            </w:r>
          </w:p>
        </w:tc>
      </w:tr>
      <w:tr w:rsidR="00556561" w:rsidRPr="00A15DCB" w14:paraId="0CF2B98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FBD8B5D" w14:textId="77777777" w:rsidR="00556561" w:rsidRPr="00A15DCB" w:rsidRDefault="00556561">
            <w:pPr>
              <w:pStyle w:val="TAH"/>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7598263B"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68FF8F28"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2F23D6C3" w14:textId="77777777" w:rsidR="00556561" w:rsidRPr="00A15DCB" w:rsidRDefault="00556561">
            <w:pPr>
              <w:pStyle w:val="TAH"/>
            </w:pPr>
            <w:r w:rsidRPr="00A15DCB">
              <w:t>Condition</w:t>
            </w:r>
          </w:p>
        </w:tc>
      </w:tr>
      <w:tr w:rsidR="00556561" w:rsidRPr="00A15DCB" w14:paraId="4C3C2C2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6C43CD8" w14:textId="77777777" w:rsidR="00556561" w:rsidRPr="00A15DCB" w:rsidRDefault="00556561">
            <w:pPr>
              <w:pStyle w:val="TAL"/>
            </w:pPr>
            <w:r w:rsidRPr="00A15DCB">
              <w:t>CellGroupConfig ::= SEQUENCE {</w:t>
            </w:r>
          </w:p>
        </w:tc>
        <w:tc>
          <w:tcPr>
            <w:tcW w:w="2268" w:type="dxa"/>
            <w:tcBorders>
              <w:top w:val="single" w:sz="4" w:space="0" w:color="auto"/>
              <w:left w:val="nil"/>
              <w:bottom w:val="single" w:sz="4" w:space="0" w:color="auto"/>
              <w:right w:val="single" w:sz="4" w:space="0" w:color="auto"/>
            </w:tcBorders>
          </w:tcPr>
          <w:p w14:paraId="415F0B47"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7640705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122B9BC" w14:textId="77777777" w:rsidR="00556561" w:rsidRPr="00A15DCB" w:rsidRDefault="00556561">
            <w:pPr>
              <w:pStyle w:val="TAL"/>
            </w:pPr>
          </w:p>
        </w:tc>
      </w:tr>
      <w:tr w:rsidR="00556561" w:rsidRPr="00A15DCB" w14:paraId="3172231F"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B769941" w14:textId="77777777" w:rsidR="00556561" w:rsidRPr="00A15DCB" w:rsidRDefault="00556561">
            <w:pPr>
              <w:pStyle w:val="TAL"/>
            </w:pPr>
            <w:r w:rsidRPr="00A15DCB">
              <w:t xml:space="preserve">  spCellConfig SEQUENCE {</w:t>
            </w:r>
          </w:p>
        </w:tc>
        <w:tc>
          <w:tcPr>
            <w:tcW w:w="2268" w:type="dxa"/>
            <w:tcBorders>
              <w:top w:val="single" w:sz="4" w:space="0" w:color="auto"/>
              <w:left w:val="nil"/>
              <w:bottom w:val="single" w:sz="4" w:space="0" w:color="auto"/>
              <w:right w:val="single" w:sz="4" w:space="0" w:color="auto"/>
            </w:tcBorders>
          </w:tcPr>
          <w:p w14:paraId="4FE21839"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FC812B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9836979" w14:textId="77777777" w:rsidR="00556561" w:rsidRPr="00A15DCB" w:rsidRDefault="00556561">
            <w:pPr>
              <w:pStyle w:val="TAL"/>
            </w:pPr>
          </w:p>
        </w:tc>
      </w:tr>
      <w:tr w:rsidR="00556561" w:rsidRPr="00A15DCB" w14:paraId="5296B45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2BA1FC7" w14:textId="77777777" w:rsidR="00556561" w:rsidRPr="00A15DCB" w:rsidRDefault="00556561">
            <w:pPr>
              <w:pStyle w:val="TAL"/>
            </w:pPr>
            <w:r w:rsidRPr="00A15DCB">
              <w:t xml:space="preserve">    reconfigurationWithSync SEQUENCE {</w:t>
            </w:r>
          </w:p>
        </w:tc>
        <w:tc>
          <w:tcPr>
            <w:tcW w:w="2268" w:type="dxa"/>
            <w:tcBorders>
              <w:top w:val="single" w:sz="4" w:space="0" w:color="auto"/>
              <w:left w:val="nil"/>
              <w:bottom w:val="single" w:sz="4" w:space="0" w:color="auto"/>
              <w:right w:val="single" w:sz="4" w:space="0" w:color="auto"/>
            </w:tcBorders>
          </w:tcPr>
          <w:p w14:paraId="3961BBA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7568F5D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AD54AF" w14:textId="77777777" w:rsidR="00556561" w:rsidRPr="00A15DCB" w:rsidRDefault="00556561">
            <w:pPr>
              <w:pStyle w:val="TAL"/>
            </w:pPr>
          </w:p>
        </w:tc>
      </w:tr>
      <w:tr w:rsidR="00556561" w:rsidRPr="00A15DCB" w14:paraId="567B45EA"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A911D42" w14:textId="77777777" w:rsidR="00556561" w:rsidRPr="00A15DCB" w:rsidRDefault="00556561">
            <w:pPr>
              <w:pStyle w:val="TAL"/>
            </w:pPr>
            <w:r w:rsidRPr="00A15DCB">
              <w:t xml:space="preserve">      spCellConfigCommon</w:t>
            </w:r>
          </w:p>
        </w:tc>
        <w:tc>
          <w:tcPr>
            <w:tcW w:w="2268" w:type="dxa"/>
            <w:tcBorders>
              <w:top w:val="single" w:sz="4" w:space="0" w:color="auto"/>
              <w:left w:val="nil"/>
              <w:bottom w:val="single" w:sz="4" w:space="0" w:color="auto"/>
              <w:right w:val="single" w:sz="4" w:space="0" w:color="auto"/>
            </w:tcBorders>
            <w:hideMark/>
          </w:tcPr>
          <w:p w14:paraId="2C1C5AE6" w14:textId="77777777" w:rsidR="00556561" w:rsidRPr="00A15DCB" w:rsidRDefault="00556561">
            <w:pPr>
              <w:pStyle w:val="TAL"/>
            </w:pPr>
            <w:r w:rsidRPr="00A15DCB">
              <w:t>ServingCellConfigCommon</w:t>
            </w:r>
          </w:p>
        </w:tc>
        <w:tc>
          <w:tcPr>
            <w:tcW w:w="1701" w:type="dxa"/>
            <w:tcBorders>
              <w:top w:val="single" w:sz="4" w:space="0" w:color="auto"/>
              <w:left w:val="nil"/>
              <w:bottom w:val="single" w:sz="4" w:space="0" w:color="auto"/>
              <w:right w:val="single" w:sz="4" w:space="0" w:color="auto"/>
            </w:tcBorders>
          </w:tcPr>
          <w:p w14:paraId="56D7EF0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4F92E8A" w14:textId="77777777" w:rsidR="00556561" w:rsidRPr="00A15DCB" w:rsidRDefault="00556561">
            <w:pPr>
              <w:pStyle w:val="TAL"/>
            </w:pPr>
          </w:p>
        </w:tc>
      </w:tr>
      <w:tr w:rsidR="00950CC1" w:rsidRPr="00A15DCB" w14:paraId="4192A46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235FD6B" w14:textId="14F69A88" w:rsidR="00950CC1" w:rsidRPr="00A15DCB" w:rsidRDefault="00950CC1" w:rsidP="00950CC1">
            <w:pPr>
              <w:pStyle w:val="TAL"/>
            </w:pPr>
            <w:r w:rsidRPr="00A15DCB">
              <w:t xml:space="preserve">      rach-ConfigDedicated</w:t>
            </w:r>
          </w:p>
        </w:tc>
        <w:tc>
          <w:tcPr>
            <w:tcW w:w="2268" w:type="dxa"/>
            <w:tcBorders>
              <w:top w:val="single" w:sz="4" w:space="0" w:color="auto"/>
              <w:left w:val="nil"/>
              <w:bottom w:val="single" w:sz="4" w:space="0" w:color="auto"/>
              <w:right w:val="single" w:sz="4" w:space="0" w:color="auto"/>
            </w:tcBorders>
          </w:tcPr>
          <w:p w14:paraId="7C47E2C9" w14:textId="2E5723DC" w:rsidR="00950CC1" w:rsidRPr="00A15DCB" w:rsidRDefault="00950CC1" w:rsidP="00950CC1">
            <w:pPr>
              <w:pStyle w:val="TAL"/>
            </w:pPr>
            <w:r w:rsidRPr="00A15DCB">
              <w:t>Not present</w:t>
            </w:r>
          </w:p>
        </w:tc>
        <w:tc>
          <w:tcPr>
            <w:tcW w:w="1701" w:type="dxa"/>
            <w:tcBorders>
              <w:top w:val="single" w:sz="4" w:space="0" w:color="auto"/>
              <w:left w:val="nil"/>
              <w:bottom w:val="single" w:sz="4" w:space="0" w:color="auto"/>
              <w:right w:val="single" w:sz="4" w:space="0" w:color="auto"/>
            </w:tcBorders>
          </w:tcPr>
          <w:p w14:paraId="6CD42EF4"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31A4340" w14:textId="77777777" w:rsidR="00950CC1" w:rsidRPr="00A15DCB" w:rsidRDefault="00950CC1" w:rsidP="00950CC1">
            <w:pPr>
              <w:pStyle w:val="TAL"/>
            </w:pPr>
          </w:p>
        </w:tc>
      </w:tr>
      <w:tr w:rsidR="00950CC1" w:rsidRPr="00A15DCB" w14:paraId="4A0D7054"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00DD0BB" w14:textId="5393212E" w:rsidR="00950CC1" w:rsidRPr="00A15DCB" w:rsidRDefault="00950CC1" w:rsidP="00950CC1">
            <w:pPr>
              <w:pStyle w:val="TAL"/>
            </w:pPr>
            <w:r w:rsidRPr="00A15DCB">
              <w:t xml:space="preserve">      newUE-Identity</w:t>
            </w:r>
          </w:p>
        </w:tc>
        <w:tc>
          <w:tcPr>
            <w:tcW w:w="2268" w:type="dxa"/>
            <w:tcBorders>
              <w:top w:val="single" w:sz="4" w:space="0" w:color="auto"/>
              <w:left w:val="nil"/>
              <w:bottom w:val="single" w:sz="4" w:space="0" w:color="auto"/>
              <w:right w:val="single" w:sz="4" w:space="0" w:color="auto"/>
            </w:tcBorders>
            <w:hideMark/>
          </w:tcPr>
          <w:p w14:paraId="3D0D6C07" w14:textId="77777777" w:rsidR="00950CC1" w:rsidRPr="00A15DCB" w:rsidRDefault="00950CC1" w:rsidP="00950CC1">
            <w:pPr>
              <w:pStyle w:val="TAL"/>
            </w:pPr>
            <w:r w:rsidRPr="00A15DCB">
              <w:t>UE identity different from NR cell 1 UE identity</w:t>
            </w:r>
          </w:p>
        </w:tc>
        <w:tc>
          <w:tcPr>
            <w:tcW w:w="1701" w:type="dxa"/>
            <w:tcBorders>
              <w:top w:val="single" w:sz="4" w:space="0" w:color="auto"/>
              <w:left w:val="nil"/>
              <w:bottom w:val="single" w:sz="4" w:space="0" w:color="auto"/>
              <w:right w:val="single" w:sz="4" w:space="0" w:color="auto"/>
            </w:tcBorders>
          </w:tcPr>
          <w:p w14:paraId="46F61711"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9DFCECD" w14:textId="77777777" w:rsidR="00950CC1" w:rsidRPr="00A15DCB" w:rsidRDefault="00950CC1" w:rsidP="00950CC1">
            <w:pPr>
              <w:pStyle w:val="TAL"/>
            </w:pPr>
          </w:p>
        </w:tc>
      </w:tr>
      <w:tr w:rsidR="00950CC1" w:rsidRPr="00A15DCB" w14:paraId="3F360A4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09B28E7"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5B7CC5FC"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5CC44ADC"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7178B7F4" w14:textId="77777777" w:rsidR="00950CC1" w:rsidRPr="00A15DCB" w:rsidRDefault="00950CC1" w:rsidP="00950CC1">
            <w:pPr>
              <w:pStyle w:val="TAL"/>
            </w:pPr>
          </w:p>
        </w:tc>
      </w:tr>
      <w:tr w:rsidR="00950CC1" w:rsidRPr="00A15DCB" w14:paraId="14C5BDAE"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734D202"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0696181"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5CE7658"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1C9ED7B3" w14:textId="77777777" w:rsidR="00950CC1" w:rsidRPr="00A15DCB" w:rsidRDefault="00950CC1" w:rsidP="00950CC1">
            <w:pPr>
              <w:pStyle w:val="TAL"/>
            </w:pPr>
          </w:p>
        </w:tc>
      </w:tr>
      <w:tr w:rsidR="00950CC1" w:rsidRPr="00A15DCB" w14:paraId="1986B66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10A72EA" w14:textId="77777777" w:rsidR="00950CC1" w:rsidRPr="00A15DCB" w:rsidRDefault="00950CC1" w:rsidP="00950CC1">
            <w:pPr>
              <w:pStyle w:val="TAL"/>
            </w:pPr>
            <w:r w:rsidRPr="00A15DCB">
              <w:t>}</w:t>
            </w:r>
          </w:p>
        </w:tc>
        <w:tc>
          <w:tcPr>
            <w:tcW w:w="2268" w:type="dxa"/>
            <w:tcBorders>
              <w:top w:val="single" w:sz="4" w:space="0" w:color="auto"/>
              <w:left w:val="nil"/>
              <w:bottom w:val="single" w:sz="4" w:space="0" w:color="auto"/>
              <w:right w:val="single" w:sz="4" w:space="0" w:color="auto"/>
            </w:tcBorders>
          </w:tcPr>
          <w:p w14:paraId="08E71F0D"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59EF75D"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E846E42" w14:textId="77777777" w:rsidR="00950CC1" w:rsidRPr="00A15DCB" w:rsidRDefault="00950CC1" w:rsidP="00950CC1">
            <w:pPr>
              <w:pStyle w:val="TAL"/>
            </w:pPr>
          </w:p>
        </w:tc>
      </w:tr>
    </w:tbl>
    <w:p w14:paraId="60105619" w14:textId="2882AC71" w:rsidR="00556561" w:rsidRPr="00A15DCB" w:rsidRDefault="00556561" w:rsidP="00556561">
      <w:pPr>
        <w:rPr>
          <w:rFonts w:eastAsia="MS Mincho"/>
          <w:lang w:eastAsia="en-US"/>
        </w:rPr>
      </w:pPr>
    </w:p>
    <w:p w14:paraId="6DC3DE43" w14:textId="77777777" w:rsidR="00556561" w:rsidRPr="00A15DCB" w:rsidRDefault="00556561" w:rsidP="00556561">
      <w:pPr>
        <w:pStyle w:val="TH"/>
        <w:rPr>
          <w:i/>
          <w:iCs/>
        </w:rPr>
      </w:pPr>
      <w:r w:rsidRPr="00A15DCB">
        <w:lastRenderedPageBreak/>
        <w:t xml:space="preserve">Table 7.1.1.1.7.3.3-3: </w:t>
      </w:r>
      <w:r w:rsidRPr="00A15DCB">
        <w:rPr>
          <w:i/>
          <w:iCs/>
        </w:rPr>
        <w:t xml:space="preserve">ServingCellConfigCommon </w:t>
      </w:r>
      <w:r w:rsidRPr="00A15DCB">
        <w:t>(Table 7.1.1.1.7.3.3-2 and Table 7.1.1.1.7.3.3-2A)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474D1175"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0E32A0BC" w14:textId="77777777" w:rsidR="00556561" w:rsidRPr="00A15DCB" w:rsidRDefault="00556561">
            <w:pPr>
              <w:pStyle w:val="TAH"/>
              <w:jc w:val="left"/>
              <w:rPr>
                <w:b w:val="0"/>
              </w:rPr>
            </w:pPr>
            <w:r w:rsidRPr="00A15DCB">
              <w:rPr>
                <w:b w:val="0"/>
                <w:bCs/>
              </w:rPr>
              <w:t>Derivation Path: TS 38.508-1 [4], Table 4.6.3-168</w:t>
            </w:r>
          </w:p>
        </w:tc>
      </w:tr>
      <w:tr w:rsidR="00556561" w:rsidRPr="00A15DCB" w14:paraId="369A3F1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A38214" w14:textId="77777777" w:rsidR="00556561" w:rsidRPr="00A15DCB" w:rsidRDefault="00556561">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5C22B89"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050CDA66"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923344C" w14:textId="77777777" w:rsidR="00556561" w:rsidRPr="00A15DCB" w:rsidRDefault="00556561">
            <w:pPr>
              <w:pStyle w:val="TAH"/>
            </w:pPr>
            <w:r w:rsidRPr="00A15DCB">
              <w:t>Condition</w:t>
            </w:r>
          </w:p>
        </w:tc>
      </w:tr>
      <w:tr w:rsidR="00556561" w:rsidRPr="00A15DCB" w14:paraId="07F6DF6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674573C" w14:textId="77777777" w:rsidR="00556561" w:rsidRPr="00A15DCB" w:rsidRDefault="00556561">
            <w:pPr>
              <w:pStyle w:val="TAL"/>
            </w:pPr>
            <w:r w:rsidRPr="00A15DCB">
              <w:t>ServingCellConfigCommon ::= SEQUENCE {</w:t>
            </w:r>
          </w:p>
        </w:tc>
        <w:tc>
          <w:tcPr>
            <w:tcW w:w="2267" w:type="dxa"/>
            <w:tcBorders>
              <w:top w:val="single" w:sz="4" w:space="0" w:color="auto"/>
              <w:left w:val="nil"/>
              <w:bottom w:val="single" w:sz="4" w:space="0" w:color="auto"/>
              <w:right w:val="single" w:sz="4" w:space="0" w:color="auto"/>
            </w:tcBorders>
          </w:tcPr>
          <w:p w14:paraId="484383D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6126CB2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84C08B5" w14:textId="77777777" w:rsidR="00556561" w:rsidRPr="00A15DCB" w:rsidRDefault="00556561">
            <w:pPr>
              <w:pStyle w:val="TAL"/>
            </w:pPr>
          </w:p>
        </w:tc>
      </w:tr>
      <w:tr w:rsidR="00556561" w:rsidRPr="00A15DCB" w14:paraId="4450DA7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E5F9A5" w14:textId="77777777" w:rsidR="00556561" w:rsidRPr="00A15DCB" w:rsidRDefault="00556561">
            <w:pPr>
              <w:pStyle w:val="TAL"/>
            </w:pPr>
            <w:r w:rsidRPr="00A15DCB">
              <w:t xml:space="preserve">  uplinkConfigCommon SEQUENCE {</w:t>
            </w:r>
          </w:p>
        </w:tc>
        <w:tc>
          <w:tcPr>
            <w:tcW w:w="2267" w:type="dxa"/>
            <w:tcBorders>
              <w:top w:val="single" w:sz="4" w:space="0" w:color="auto"/>
              <w:left w:val="nil"/>
              <w:bottom w:val="single" w:sz="4" w:space="0" w:color="auto"/>
              <w:right w:val="single" w:sz="4" w:space="0" w:color="auto"/>
            </w:tcBorders>
          </w:tcPr>
          <w:p w14:paraId="25A6E664"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0EE14DB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46E3E16" w14:textId="77777777" w:rsidR="00556561" w:rsidRPr="00A15DCB" w:rsidRDefault="00556561">
            <w:pPr>
              <w:pStyle w:val="TAL"/>
            </w:pPr>
          </w:p>
        </w:tc>
      </w:tr>
      <w:tr w:rsidR="00556561" w:rsidRPr="00A15DCB" w14:paraId="2918DC5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CD8CBAF" w14:textId="77777777" w:rsidR="00556561" w:rsidRPr="00A15DCB" w:rsidRDefault="00556561">
            <w:pPr>
              <w:pStyle w:val="TAL"/>
            </w:pPr>
            <w:r w:rsidRPr="00A15DCB">
              <w:t xml:space="preserve">    initialUplinkBWP</w:t>
            </w:r>
          </w:p>
        </w:tc>
        <w:tc>
          <w:tcPr>
            <w:tcW w:w="2267" w:type="dxa"/>
            <w:tcBorders>
              <w:top w:val="single" w:sz="4" w:space="0" w:color="auto"/>
              <w:left w:val="nil"/>
              <w:bottom w:val="single" w:sz="4" w:space="0" w:color="auto"/>
              <w:right w:val="single" w:sz="4" w:space="0" w:color="auto"/>
            </w:tcBorders>
            <w:hideMark/>
          </w:tcPr>
          <w:p w14:paraId="540ADFF9" w14:textId="77777777" w:rsidR="00556561" w:rsidRPr="00A15DCB" w:rsidRDefault="00556561">
            <w:pPr>
              <w:pStyle w:val="TAL"/>
            </w:pPr>
            <w:r w:rsidRPr="00A15DCB">
              <w:t>BWP-UplinkCommon</w:t>
            </w:r>
          </w:p>
        </w:tc>
        <w:tc>
          <w:tcPr>
            <w:tcW w:w="1700" w:type="dxa"/>
            <w:tcBorders>
              <w:top w:val="single" w:sz="4" w:space="0" w:color="auto"/>
              <w:left w:val="nil"/>
              <w:bottom w:val="single" w:sz="4" w:space="0" w:color="auto"/>
              <w:right w:val="single" w:sz="4" w:space="0" w:color="auto"/>
            </w:tcBorders>
          </w:tcPr>
          <w:p w14:paraId="403F46C6"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8AE24F" w14:textId="77777777" w:rsidR="00556561" w:rsidRPr="00A15DCB" w:rsidRDefault="00556561">
            <w:pPr>
              <w:pStyle w:val="TAL"/>
            </w:pPr>
          </w:p>
        </w:tc>
      </w:tr>
      <w:tr w:rsidR="00556561" w:rsidRPr="00A15DCB" w14:paraId="20EB029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9CB0307"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C3FE734"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7A95908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D7692F" w14:textId="77777777" w:rsidR="00556561" w:rsidRPr="00A15DCB" w:rsidRDefault="00556561">
            <w:pPr>
              <w:pStyle w:val="TAL"/>
            </w:pPr>
          </w:p>
        </w:tc>
      </w:tr>
      <w:tr w:rsidR="00556561" w:rsidRPr="00A15DCB" w14:paraId="506BA7A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CE745A" w14:textId="77777777" w:rsidR="00556561" w:rsidRPr="00A15DCB" w:rsidRDefault="00556561">
            <w:pPr>
              <w:pStyle w:val="TAL"/>
            </w:pPr>
            <w:r w:rsidRPr="00A15DCB">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75528E50" w14:textId="77777777" w:rsidR="00556561" w:rsidRPr="00A15DCB" w:rsidRDefault="00556561">
            <w:pPr>
              <w:pStyle w:val="TAL"/>
            </w:pPr>
            <w:r w:rsidRPr="00A15DCB">
              <w:t>TDD-UL-DL-ConfigCommon</w:t>
            </w:r>
          </w:p>
        </w:tc>
        <w:tc>
          <w:tcPr>
            <w:tcW w:w="1700" w:type="dxa"/>
            <w:tcBorders>
              <w:top w:val="single" w:sz="4" w:space="0" w:color="auto"/>
              <w:left w:val="nil"/>
              <w:bottom w:val="single" w:sz="4" w:space="0" w:color="auto"/>
              <w:right w:val="single" w:sz="4" w:space="0" w:color="auto"/>
            </w:tcBorders>
          </w:tcPr>
          <w:p w14:paraId="7B2A895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9E4FA86" w14:textId="77777777" w:rsidR="00556561" w:rsidRPr="00A15DCB" w:rsidRDefault="00556561">
            <w:pPr>
              <w:pStyle w:val="TAL"/>
            </w:pPr>
          </w:p>
        </w:tc>
      </w:tr>
      <w:tr w:rsidR="00556561" w:rsidRPr="00A15DCB" w14:paraId="2D46173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B2AED"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407A929A"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956E2E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54AAFC6" w14:textId="77777777" w:rsidR="00556561" w:rsidRPr="00A15DCB" w:rsidRDefault="00556561">
            <w:pPr>
              <w:pStyle w:val="TAL"/>
            </w:pPr>
          </w:p>
        </w:tc>
      </w:tr>
    </w:tbl>
    <w:p w14:paraId="74F4B1F4" w14:textId="776A5315" w:rsidR="00556561" w:rsidRPr="00A15DCB" w:rsidRDefault="00556561" w:rsidP="00556561">
      <w:pPr>
        <w:rPr>
          <w:lang w:eastAsia="en-US"/>
        </w:rPr>
      </w:pPr>
    </w:p>
    <w:p w14:paraId="6A5BC0D8" w14:textId="77777777" w:rsidR="00556561" w:rsidRPr="00A15DCB" w:rsidRDefault="00556561" w:rsidP="00556561">
      <w:pPr>
        <w:pStyle w:val="TH"/>
        <w:rPr>
          <w:i/>
          <w:iCs/>
        </w:rPr>
      </w:pPr>
      <w:r w:rsidRPr="00A15DCB">
        <w:t xml:space="preserve">Table 7.1.1.1.7.3.3-4: </w:t>
      </w:r>
      <w:r w:rsidRPr="00A15DCB">
        <w:rPr>
          <w:i/>
          <w:iCs/>
        </w:rPr>
        <w:t>BWP-UplinkCommon (</w:t>
      </w:r>
      <w:r w:rsidRPr="00A15DCB">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798BD12D"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D020B30" w14:textId="77777777" w:rsidR="00556561" w:rsidRPr="00A15DCB" w:rsidRDefault="00556561">
            <w:pPr>
              <w:pStyle w:val="TAL"/>
            </w:pPr>
            <w:r w:rsidRPr="00A15DCB">
              <w:t>Derivation Path: TS 38.508-1 [4], Table 4.6.3-10</w:t>
            </w:r>
          </w:p>
        </w:tc>
        <w:tc>
          <w:tcPr>
            <w:tcW w:w="2268" w:type="dxa"/>
            <w:tcBorders>
              <w:top w:val="single" w:sz="4" w:space="0" w:color="auto"/>
              <w:left w:val="nil"/>
              <w:bottom w:val="single" w:sz="4" w:space="0" w:color="auto"/>
              <w:right w:val="single" w:sz="4" w:space="0" w:color="auto"/>
            </w:tcBorders>
          </w:tcPr>
          <w:p w14:paraId="32741FC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BF4125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D70C03D" w14:textId="77777777" w:rsidR="00556561" w:rsidRPr="00A15DCB" w:rsidRDefault="00556561">
            <w:pPr>
              <w:pStyle w:val="TAL"/>
            </w:pPr>
          </w:p>
        </w:tc>
      </w:tr>
      <w:tr w:rsidR="00556561" w:rsidRPr="00A15DCB" w14:paraId="1424233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3E4B692" w14:textId="77777777" w:rsidR="00556561" w:rsidRPr="00A15DCB" w:rsidRDefault="00556561" w:rsidP="00C94552">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83C9F08" w14:textId="77777777" w:rsidR="00556561" w:rsidRPr="00A15DCB" w:rsidRDefault="00556561" w:rsidP="00C94552">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48ADE540" w14:textId="77777777" w:rsidR="00556561" w:rsidRPr="00A15DCB" w:rsidRDefault="00556561" w:rsidP="00C9455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2409F17" w14:textId="77777777" w:rsidR="00556561" w:rsidRPr="00A15DCB" w:rsidRDefault="00556561" w:rsidP="00C94552">
            <w:pPr>
              <w:pStyle w:val="TAH"/>
            </w:pPr>
            <w:r w:rsidRPr="00A15DCB">
              <w:t>Condition</w:t>
            </w:r>
          </w:p>
        </w:tc>
      </w:tr>
      <w:tr w:rsidR="00556561" w:rsidRPr="00A15DCB" w14:paraId="068A865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67404E" w14:textId="77777777" w:rsidR="00556561" w:rsidRPr="00A15DCB" w:rsidRDefault="00556561">
            <w:pPr>
              <w:pStyle w:val="TAL"/>
            </w:pPr>
            <w:r w:rsidRPr="00A15DCB">
              <w:t>BWP-UplinkCommon ::= SEQUENCE {</w:t>
            </w:r>
          </w:p>
        </w:tc>
        <w:tc>
          <w:tcPr>
            <w:tcW w:w="2267" w:type="dxa"/>
            <w:tcBorders>
              <w:top w:val="single" w:sz="4" w:space="0" w:color="auto"/>
              <w:left w:val="nil"/>
              <w:bottom w:val="single" w:sz="4" w:space="0" w:color="auto"/>
              <w:right w:val="single" w:sz="4" w:space="0" w:color="auto"/>
            </w:tcBorders>
          </w:tcPr>
          <w:p w14:paraId="191AD5F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58E3DB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CE2740B" w14:textId="77777777" w:rsidR="00556561" w:rsidRPr="00A15DCB" w:rsidRDefault="00556561">
            <w:pPr>
              <w:pStyle w:val="TAL"/>
            </w:pPr>
          </w:p>
        </w:tc>
      </w:tr>
      <w:tr w:rsidR="00556561" w:rsidRPr="00A15DCB" w14:paraId="0017D0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4F8D5F" w14:textId="77777777" w:rsidR="00556561" w:rsidRPr="00A15DCB" w:rsidRDefault="00556561">
            <w:pPr>
              <w:pStyle w:val="TAL"/>
            </w:pPr>
            <w:r w:rsidRPr="00A15DCB">
              <w:t xml:space="preserve">  rach-ConfigCommon CHOICE {</w:t>
            </w:r>
          </w:p>
        </w:tc>
        <w:tc>
          <w:tcPr>
            <w:tcW w:w="2267" w:type="dxa"/>
            <w:tcBorders>
              <w:top w:val="single" w:sz="4" w:space="0" w:color="auto"/>
              <w:left w:val="nil"/>
              <w:bottom w:val="single" w:sz="4" w:space="0" w:color="auto"/>
              <w:right w:val="single" w:sz="4" w:space="0" w:color="auto"/>
            </w:tcBorders>
          </w:tcPr>
          <w:p w14:paraId="05EF34FB"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44D02EE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1A3B307" w14:textId="77777777" w:rsidR="00556561" w:rsidRPr="00A15DCB" w:rsidRDefault="00556561">
            <w:pPr>
              <w:pStyle w:val="TAL"/>
              <w:rPr>
                <w:lang w:eastAsia="zh-CN"/>
              </w:rPr>
            </w:pPr>
          </w:p>
        </w:tc>
      </w:tr>
      <w:tr w:rsidR="00556561" w:rsidRPr="00A15DCB" w14:paraId="0ADA2CA6" w14:textId="77777777" w:rsidTr="00556561">
        <w:tc>
          <w:tcPr>
            <w:tcW w:w="4535" w:type="dxa"/>
            <w:vMerge w:val="restart"/>
            <w:tcBorders>
              <w:top w:val="single" w:sz="4" w:space="0" w:color="auto"/>
              <w:left w:val="single" w:sz="4" w:space="0" w:color="auto"/>
              <w:bottom w:val="single" w:sz="4" w:space="0" w:color="auto"/>
              <w:right w:val="single" w:sz="4" w:space="0" w:color="auto"/>
            </w:tcBorders>
            <w:hideMark/>
          </w:tcPr>
          <w:p w14:paraId="2CB92B4A" w14:textId="77777777" w:rsidR="00556561" w:rsidRPr="00A15DCB" w:rsidRDefault="00556561">
            <w:pPr>
              <w:pStyle w:val="TAL"/>
              <w:rPr>
                <w:lang w:eastAsia="en-US"/>
              </w:rPr>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56BE8FC2" w14:textId="77777777" w:rsidR="00556561" w:rsidRPr="00A15DCB" w:rsidRDefault="00556561">
            <w:pPr>
              <w:pStyle w:val="TAL"/>
            </w:pPr>
            <w:r w:rsidRPr="00A15DCB">
              <w:t>RACH-ConfigCommon</w:t>
            </w:r>
          </w:p>
        </w:tc>
        <w:tc>
          <w:tcPr>
            <w:tcW w:w="1700" w:type="dxa"/>
            <w:tcBorders>
              <w:top w:val="single" w:sz="4" w:space="0" w:color="auto"/>
              <w:left w:val="nil"/>
              <w:bottom w:val="single" w:sz="4" w:space="0" w:color="auto"/>
              <w:right w:val="single" w:sz="4" w:space="0" w:color="auto"/>
            </w:tcBorders>
          </w:tcPr>
          <w:p w14:paraId="679DD8F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D9A1311" w14:textId="77777777" w:rsidR="00556561" w:rsidRPr="00A15DCB" w:rsidRDefault="00556561">
            <w:pPr>
              <w:pStyle w:val="TAL"/>
            </w:pPr>
            <w:r w:rsidRPr="00A15DCB">
              <w:rPr>
                <w:lang w:eastAsia="zh-CN"/>
              </w:rPr>
              <w:t>Step 0A</w:t>
            </w:r>
          </w:p>
        </w:tc>
      </w:tr>
      <w:tr w:rsidR="00556561" w:rsidRPr="00A15DCB" w14:paraId="587493E3" w14:textId="77777777" w:rsidTr="00556561">
        <w:tc>
          <w:tcPr>
            <w:tcW w:w="4536" w:type="dxa"/>
            <w:vMerge/>
            <w:tcBorders>
              <w:top w:val="single" w:sz="4" w:space="0" w:color="auto"/>
              <w:left w:val="single" w:sz="4" w:space="0" w:color="auto"/>
              <w:bottom w:val="single" w:sz="4" w:space="0" w:color="auto"/>
              <w:right w:val="single" w:sz="4" w:space="0" w:color="auto"/>
            </w:tcBorders>
            <w:vAlign w:val="center"/>
            <w:hideMark/>
          </w:tcPr>
          <w:p w14:paraId="6EEF9BFE"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7940483F" w14:textId="77777777" w:rsidR="00556561" w:rsidRPr="00A15DCB" w:rsidRDefault="00556561">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32208529"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4A13B81" w14:textId="77777777" w:rsidR="00556561" w:rsidRPr="00A15DCB" w:rsidRDefault="00556561">
            <w:pPr>
              <w:pStyle w:val="TAL"/>
              <w:rPr>
                <w:lang w:eastAsia="zh-CN"/>
              </w:rPr>
            </w:pPr>
            <w:r w:rsidRPr="00A15DCB">
              <w:rPr>
                <w:lang w:eastAsia="zh-CN"/>
              </w:rPr>
              <w:t>Step 6</w:t>
            </w:r>
          </w:p>
        </w:tc>
      </w:tr>
      <w:tr w:rsidR="00556561" w:rsidRPr="00A15DCB" w14:paraId="3D25E7E7"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B5A4502" w14:textId="77777777" w:rsidR="00556561" w:rsidRPr="00A15DCB" w:rsidRDefault="00556561">
            <w:pPr>
              <w:pStyle w:val="TAL"/>
              <w:rPr>
                <w:lang w:eastAsia="en-US"/>
              </w:rPr>
            </w:pPr>
            <w:r w:rsidRPr="00A15DCB">
              <w:t xml:space="preserve">  }</w:t>
            </w:r>
          </w:p>
        </w:tc>
        <w:tc>
          <w:tcPr>
            <w:tcW w:w="2268" w:type="dxa"/>
            <w:tcBorders>
              <w:top w:val="single" w:sz="4" w:space="0" w:color="auto"/>
              <w:left w:val="nil"/>
              <w:bottom w:val="single" w:sz="4" w:space="0" w:color="auto"/>
              <w:right w:val="single" w:sz="4" w:space="0" w:color="auto"/>
            </w:tcBorders>
          </w:tcPr>
          <w:p w14:paraId="21161387"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66F7E58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F2E4550" w14:textId="77777777" w:rsidR="00556561" w:rsidRPr="00A15DCB" w:rsidRDefault="00556561">
            <w:pPr>
              <w:pStyle w:val="TAL"/>
            </w:pPr>
          </w:p>
        </w:tc>
      </w:tr>
      <w:tr w:rsidR="00556561" w:rsidRPr="00A15DCB" w14:paraId="0409B3C1"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723E5A96" w14:textId="77777777" w:rsidR="00556561" w:rsidRPr="00A15DCB" w:rsidRDefault="00556561">
            <w:pPr>
              <w:pStyle w:val="TAL"/>
            </w:pPr>
            <w:r w:rsidRPr="00A15DCB">
              <w:t xml:space="preserve">  msgA-ConfigCommon-r16 CHOICE {</w:t>
            </w:r>
          </w:p>
        </w:tc>
        <w:tc>
          <w:tcPr>
            <w:tcW w:w="2268" w:type="dxa"/>
            <w:tcBorders>
              <w:top w:val="single" w:sz="4" w:space="0" w:color="auto"/>
              <w:left w:val="nil"/>
              <w:bottom w:val="single" w:sz="4" w:space="0" w:color="auto"/>
              <w:right w:val="single" w:sz="4" w:space="0" w:color="auto"/>
            </w:tcBorders>
          </w:tcPr>
          <w:p w14:paraId="5D262C3E"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1C7C3B3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4F77328" w14:textId="77777777" w:rsidR="00556561" w:rsidRPr="00A15DCB" w:rsidRDefault="00556561">
            <w:pPr>
              <w:pStyle w:val="TAL"/>
            </w:pPr>
          </w:p>
        </w:tc>
      </w:tr>
      <w:tr w:rsidR="00556561" w:rsidRPr="00A15DCB" w14:paraId="0CF976CB"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341AE03" w14:textId="77777777" w:rsidR="00556561" w:rsidRPr="00A15DCB" w:rsidRDefault="00556561">
            <w:pPr>
              <w:pStyle w:val="TAL"/>
            </w:pPr>
            <w:r w:rsidRPr="00A15DCB">
              <w:t xml:space="preserve">    setup</w:t>
            </w:r>
          </w:p>
        </w:tc>
        <w:tc>
          <w:tcPr>
            <w:tcW w:w="2268" w:type="dxa"/>
            <w:tcBorders>
              <w:top w:val="single" w:sz="4" w:space="0" w:color="auto"/>
              <w:left w:val="nil"/>
              <w:bottom w:val="single" w:sz="4" w:space="0" w:color="auto"/>
              <w:right w:val="single" w:sz="4" w:space="0" w:color="auto"/>
            </w:tcBorders>
            <w:hideMark/>
          </w:tcPr>
          <w:p w14:paraId="09BD53BA" w14:textId="77777777" w:rsidR="00556561" w:rsidRPr="00A15DCB" w:rsidRDefault="00556561">
            <w:pPr>
              <w:pStyle w:val="TAL"/>
            </w:pPr>
            <w:r w:rsidRPr="00A15DCB">
              <w:t>MsgA-ConfigCommon</w:t>
            </w:r>
          </w:p>
        </w:tc>
        <w:tc>
          <w:tcPr>
            <w:tcW w:w="1701" w:type="dxa"/>
            <w:tcBorders>
              <w:top w:val="single" w:sz="4" w:space="0" w:color="auto"/>
              <w:left w:val="nil"/>
              <w:bottom w:val="single" w:sz="4" w:space="0" w:color="auto"/>
              <w:right w:val="single" w:sz="4" w:space="0" w:color="auto"/>
            </w:tcBorders>
          </w:tcPr>
          <w:p w14:paraId="3F41C79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9938F9E" w14:textId="77777777" w:rsidR="00556561" w:rsidRPr="00A15DCB" w:rsidRDefault="00556561">
            <w:pPr>
              <w:pStyle w:val="TAL"/>
            </w:pPr>
          </w:p>
        </w:tc>
      </w:tr>
      <w:tr w:rsidR="00556561" w:rsidRPr="00A15DCB" w14:paraId="262CE5C9"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94F0DC8" w14:textId="77777777" w:rsidR="00556561" w:rsidRPr="00A15DCB" w:rsidRDefault="0055656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48D088CC"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031CDD78"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568F287" w14:textId="77777777" w:rsidR="00556561" w:rsidRPr="00A15DCB" w:rsidRDefault="00556561">
            <w:pPr>
              <w:pStyle w:val="TAL"/>
            </w:pPr>
          </w:p>
        </w:tc>
      </w:tr>
      <w:tr w:rsidR="00556561" w:rsidRPr="00A15DCB" w14:paraId="04757BE6"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23781818" w14:textId="77777777" w:rsidR="00556561" w:rsidRPr="00A15DCB" w:rsidRDefault="00556561">
            <w:pPr>
              <w:pStyle w:val="TAL"/>
            </w:pPr>
            <w:r w:rsidRPr="00A15DCB">
              <w:t>}</w:t>
            </w:r>
          </w:p>
        </w:tc>
        <w:tc>
          <w:tcPr>
            <w:tcW w:w="2268" w:type="dxa"/>
            <w:tcBorders>
              <w:top w:val="single" w:sz="4" w:space="0" w:color="auto"/>
              <w:left w:val="nil"/>
              <w:bottom w:val="single" w:sz="4" w:space="0" w:color="auto"/>
              <w:right w:val="single" w:sz="4" w:space="0" w:color="auto"/>
            </w:tcBorders>
          </w:tcPr>
          <w:p w14:paraId="51411145"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48405D4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846F016" w14:textId="77777777" w:rsidR="00556561" w:rsidRPr="00A15DCB" w:rsidRDefault="00556561">
            <w:pPr>
              <w:pStyle w:val="TAL"/>
            </w:pPr>
          </w:p>
        </w:tc>
      </w:tr>
    </w:tbl>
    <w:p w14:paraId="2A1EDC5B" w14:textId="40801F93" w:rsidR="00556561" w:rsidRPr="00A15DCB" w:rsidRDefault="00556561" w:rsidP="00556561">
      <w:pPr>
        <w:rPr>
          <w:lang w:eastAsia="en-US"/>
        </w:rPr>
      </w:pPr>
    </w:p>
    <w:p w14:paraId="7CF85291" w14:textId="77777777" w:rsidR="00556561" w:rsidRPr="00A15DCB" w:rsidRDefault="00556561" w:rsidP="00556561">
      <w:pPr>
        <w:pStyle w:val="TH"/>
        <w:rPr>
          <w:i/>
          <w:iCs/>
        </w:rPr>
      </w:pPr>
      <w:r w:rsidRPr="00A15DCB">
        <w:t xml:space="preserve">Table 7.1.1.1.7.3.3-5: </w:t>
      </w:r>
      <w:r w:rsidRPr="00A15DCB">
        <w:rPr>
          <w:i/>
          <w:iCs/>
        </w:rPr>
        <w:t>RACH-ConfigCommon (</w:t>
      </w:r>
      <w:r w:rsidRPr="00A15DCB">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3DF3740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5D8477C4" w14:textId="77777777" w:rsidR="00556561" w:rsidRPr="00A15DCB" w:rsidRDefault="00556561">
            <w:pPr>
              <w:pStyle w:val="TAH"/>
              <w:jc w:val="left"/>
              <w:rPr>
                <w:b w:val="0"/>
              </w:rPr>
            </w:pPr>
            <w:r w:rsidRPr="00A15DCB">
              <w:rPr>
                <w:b w:val="0"/>
                <w:bCs/>
              </w:rPr>
              <w:t>Derivation Path: TS 38.508-1 [4], Table 4.6.3-128</w:t>
            </w:r>
          </w:p>
        </w:tc>
      </w:tr>
      <w:tr w:rsidR="00556561" w:rsidRPr="00A15DCB" w14:paraId="2B708E3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FB79BAB" w14:textId="77777777" w:rsidR="00556561" w:rsidRPr="00A15DCB" w:rsidRDefault="00556561">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1DBC884"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67A817D0"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36A678AE" w14:textId="77777777" w:rsidR="00556561" w:rsidRPr="00A15DCB" w:rsidRDefault="00556561">
            <w:pPr>
              <w:pStyle w:val="TAH"/>
            </w:pPr>
            <w:r w:rsidRPr="00A15DCB">
              <w:t>Condition</w:t>
            </w:r>
          </w:p>
        </w:tc>
      </w:tr>
      <w:tr w:rsidR="00556561" w:rsidRPr="00A15DCB" w14:paraId="72CE90B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80BC59F" w14:textId="113F3C90" w:rsidR="00556561" w:rsidRPr="00A15DCB" w:rsidRDefault="00556561">
            <w:pPr>
              <w:pStyle w:val="TAL"/>
            </w:pPr>
            <w:r w:rsidRPr="00A15DCB">
              <w:t>RACH-ConfigCommon</w:t>
            </w:r>
            <w:r w:rsidR="00C94552" w:rsidRPr="00A15DCB">
              <w:t xml:space="preserve"> </w:t>
            </w:r>
            <w:r w:rsidRPr="00A15DCB">
              <w:t>::= SEQUENCE {</w:t>
            </w:r>
          </w:p>
        </w:tc>
        <w:tc>
          <w:tcPr>
            <w:tcW w:w="2267" w:type="dxa"/>
            <w:tcBorders>
              <w:top w:val="single" w:sz="4" w:space="0" w:color="auto"/>
              <w:left w:val="nil"/>
              <w:bottom w:val="single" w:sz="4" w:space="0" w:color="auto"/>
              <w:right w:val="single" w:sz="4" w:space="0" w:color="auto"/>
            </w:tcBorders>
          </w:tcPr>
          <w:p w14:paraId="16A913B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6F67359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57FCC54" w14:textId="77777777" w:rsidR="00556561" w:rsidRPr="00A15DCB" w:rsidRDefault="00556561">
            <w:pPr>
              <w:pStyle w:val="TAL"/>
            </w:pPr>
          </w:p>
        </w:tc>
      </w:tr>
      <w:tr w:rsidR="00556561" w:rsidRPr="00A15DCB" w14:paraId="2BF52B9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992093A" w14:textId="77777777" w:rsidR="00556561" w:rsidRPr="00A15DCB" w:rsidRDefault="00556561">
            <w:pPr>
              <w:pStyle w:val="TAL"/>
            </w:pPr>
            <w:r w:rsidRPr="00A15DCB">
              <w:t xml:space="preserve">  rach-ConfigGeneric</w:t>
            </w:r>
          </w:p>
        </w:tc>
        <w:tc>
          <w:tcPr>
            <w:tcW w:w="2267" w:type="dxa"/>
            <w:tcBorders>
              <w:top w:val="single" w:sz="4" w:space="0" w:color="auto"/>
              <w:left w:val="nil"/>
              <w:bottom w:val="single" w:sz="4" w:space="0" w:color="auto"/>
              <w:right w:val="single" w:sz="4" w:space="0" w:color="auto"/>
            </w:tcBorders>
            <w:hideMark/>
          </w:tcPr>
          <w:p w14:paraId="7278ECFB" w14:textId="77777777" w:rsidR="00556561" w:rsidRPr="00A15DCB" w:rsidRDefault="00556561">
            <w:pPr>
              <w:pStyle w:val="TAL"/>
            </w:pPr>
            <w:r w:rsidRPr="00A15DCB">
              <w:t>RACH-ConfigGeneric</w:t>
            </w:r>
          </w:p>
        </w:tc>
        <w:tc>
          <w:tcPr>
            <w:tcW w:w="1700" w:type="dxa"/>
            <w:tcBorders>
              <w:top w:val="single" w:sz="4" w:space="0" w:color="auto"/>
              <w:left w:val="nil"/>
              <w:bottom w:val="single" w:sz="4" w:space="0" w:color="auto"/>
              <w:right w:val="single" w:sz="4" w:space="0" w:color="auto"/>
            </w:tcBorders>
          </w:tcPr>
          <w:p w14:paraId="24283D3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6C12D57" w14:textId="77777777" w:rsidR="00556561" w:rsidRPr="00A15DCB" w:rsidRDefault="00556561">
            <w:pPr>
              <w:pStyle w:val="TAL"/>
            </w:pPr>
          </w:p>
        </w:tc>
      </w:tr>
      <w:tr w:rsidR="00556561" w:rsidRPr="00A15DCB" w14:paraId="0D63D49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795F02E" w14:textId="4E6CD061" w:rsidR="00556561" w:rsidRPr="00A15DCB" w:rsidRDefault="00556561">
            <w:pPr>
              <w:pStyle w:val="TAL"/>
            </w:pPr>
            <w:r w:rsidRPr="00A15DCB">
              <w:t xml:space="preserve">  </w:t>
            </w:r>
            <w:r w:rsidR="00C94552" w:rsidRPr="00A15DCB">
              <w:t>ssb-perRACH-OccasionAndCB-PreamblesPerSSB</w:t>
            </w:r>
            <w:r w:rsidRPr="00A15DCB">
              <w:t xml:space="preserve"> CHOICE {</w:t>
            </w:r>
          </w:p>
        </w:tc>
        <w:tc>
          <w:tcPr>
            <w:tcW w:w="2267" w:type="dxa"/>
            <w:tcBorders>
              <w:top w:val="single" w:sz="4" w:space="0" w:color="auto"/>
              <w:left w:val="nil"/>
              <w:bottom w:val="single" w:sz="4" w:space="0" w:color="auto"/>
              <w:right w:val="single" w:sz="4" w:space="0" w:color="auto"/>
            </w:tcBorders>
          </w:tcPr>
          <w:p w14:paraId="4E2C1AFB"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0D13FC3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2BF3BBE" w14:textId="77777777" w:rsidR="00556561" w:rsidRPr="00A15DCB" w:rsidRDefault="00556561">
            <w:pPr>
              <w:pStyle w:val="TAL"/>
            </w:pPr>
          </w:p>
        </w:tc>
      </w:tr>
      <w:tr w:rsidR="00556561" w:rsidRPr="00A15DCB" w14:paraId="1A2811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DFACA0" w14:textId="3F82FDF1" w:rsidR="00556561" w:rsidRPr="00A15DCB" w:rsidRDefault="00556561">
            <w:pPr>
              <w:pStyle w:val="TAL"/>
            </w:pPr>
            <w:r w:rsidRPr="00A15DCB">
              <w:t xml:space="preserve">    one</w:t>
            </w:r>
          </w:p>
        </w:tc>
        <w:tc>
          <w:tcPr>
            <w:tcW w:w="2267" w:type="dxa"/>
            <w:tcBorders>
              <w:top w:val="single" w:sz="4" w:space="0" w:color="auto"/>
              <w:left w:val="nil"/>
              <w:bottom w:val="single" w:sz="4" w:space="0" w:color="auto"/>
              <w:right w:val="single" w:sz="4" w:space="0" w:color="auto"/>
            </w:tcBorders>
            <w:hideMark/>
          </w:tcPr>
          <w:p w14:paraId="24EE5510" w14:textId="77777777" w:rsidR="00556561" w:rsidRPr="00A15DCB" w:rsidRDefault="00556561">
            <w:pPr>
              <w:pStyle w:val="TAL"/>
            </w:pPr>
            <w:r w:rsidRPr="00A15DCB">
              <w:t>n36</w:t>
            </w:r>
          </w:p>
        </w:tc>
        <w:tc>
          <w:tcPr>
            <w:tcW w:w="1700" w:type="dxa"/>
            <w:tcBorders>
              <w:top w:val="single" w:sz="4" w:space="0" w:color="auto"/>
              <w:left w:val="nil"/>
              <w:bottom w:val="single" w:sz="4" w:space="0" w:color="auto"/>
              <w:right w:val="single" w:sz="4" w:space="0" w:color="auto"/>
            </w:tcBorders>
          </w:tcPr>
          <w:p w14:paraId="6641FF9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CF7D160" w14:textId="77777777" w:rsidR="00556561" w:rsidRPr="00A15DCB" w:rsidRDefault="00556561">
            <w:pPr>
              <w:pStyle w:val="TAL"/>
            </w:pPr>
          </w:p>
        </w:tc>
      </w:tr>
      <w:tr w:rsidR="00556561" w:rsidRPr="00A15DCB" w14:paraId="69EF810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E292D72" w14:textId="1F54E530"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5CC1264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78E791DE"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6D3E470" w14:textId="77777777" w:rsidR="00556561" w:rsidRPr="00A15DCB" w:rsidRDefault="00556561">
            <w:pPr>
              <w:pStyle w:val="TAL"/>
            </w:pPr>
          </w:p>
        </w:tc>
      </w:tr>
      <w:tr w:rsidR="00556561" w:rsidRPr="00A15DCB" w14:paraId="39C66AE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35589C" w14:textId="77777777" w:rsidR="00556561" w:rsidRPr="00A15DCB" w:rsidRDefault="00556561">
            <w:pPr>
              <w:pStyle w:val="TAL"/>
            </w:pPr>
            <w:r w:rsidRPr="00A15DCB">
              <w:t xml:space="preserve">  prach-RootSequenceIndex CHOICE {</w:t>
            </w:r>
          </w:p>
        </w:tc>
        <w:tc>
          <w:tcPr>
            <w:tcW w:w="2267" w:type="dxa"/>
            <w:tcBorders>
              <w:top w:val="single" w:sz="4" w:space="0" w:color="auto"/>
              <w:left w:val="nil"/>
              <w:bottom w:val="single" w:sz="4" w:space="0" w:color="auto"/>
              <w:right w:val="single" w:sz="4" w:space="0" w:color="auto"/>
            </w:tcBorders>
          </w:tcPr>
          <w:p w14:paraId="2D953090"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4F74E0A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1DA2B92" w14:textId="77777777" w:rsidR="00556561" w:rsidRPr="00A15DCB" w:rsidRDefault="00556561">
            <w:pPr>
              <w:pStyle w:val="TAL"/>
            </w:pPr>
          </w:p>
        </w:tc>
      </w:tr>
      <w:tr w:rsidR="00556561" w:rsidRPr="00A15DCB" w14:paraId="6E99BA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FF610F" w14:textId="77777777" w:rsidR="00556561" w:rsidRPr="00A15DCB" w:rsidRDefault="00556561">
            <w:pPr>
              <w:pStyle w:val="TAL"/>
            </w:pPr>
            <w:r w:rsidRPr="00A15DCB">
              <w:t xml:space="preserve">    l139</w:t>
            </w:r>
          </w:p>
        </w:tc>
        <w:tc>
          <w:tcPr>
            <w:tcW w:w="2267" w:type="dxa"/>
            <w:tcBorders>
              <w:top w:val="single" w:sz="4" w:space="0" w:color="auto"/>
              <w:left w:val="nil"/>
              <w:bottom w:val="single" w:sz="4" w:space="0" w:color="auto"/>
              <w:right w:val="single" w:sz="4" w:space="0" w:color="auto"/>
            </w:tcBorders>
            <w:hideMark/>
          </w:tcPr>
          <w:p w14:paraId="5F3B20B7" w14:textId="77777777" w:rsidR="00556561" w:rsidRPr="00A15DCB" w:rsidRDefault="00556561">
            <w:pPr>
              <w:pStyle w:val="TAL"/>
            </w:pPr>
            <w:r w:rsidRPr="00A15DCB">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7A62E30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EAC2F27" w14:textId="77777777" w:rsidR="00556561" w:rsidRPr="00A15DCB" w:rsidRDefault="00556561">
            <w:pPr>
              <w:pStyle w:val="TAL"/>
            </w:pPr>
          </w:p>
        </w:tc>
      </w:tr>
      <w:tr w:rsidR="00556561" w:rsidRPr="00A15DCB" w14:paraId="64D3CD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A89C206" w14:textId="77777777" w:rsidR="00556561" w:rsidRPr="00A15DCB" w:rsidRDefault="00556561">
            <w:pPr>
              <w:pStyle w:val="TAL"/>
            </w:pPr>
            <w:r w:rsidRPr="00A15DCB">
              <w:t xml:space="preserve">    l839</w:t>
            </w:r>
          </w:p>
        </w:tc>
        <w:tc>
          <w:tcPr>
            <w:tcW w:w="2267" w:type="dxa"/>
            <w:tcBorders>
              <w:top w:val="single" w:sz="4" w:space="0" w:color="auto"/>
              <w:left w:val="nil"/>
              <w:bottom w:val="single" w:sz="4" w:space="0" w:color="auto"/>
              <w:right w:val="single" w:sz="4" w:space="0" w:color="auto"/>
            </w:tcBorders>
            <w:hideMark/>
          </w:tcPr>
          <w:p w14:paraId="31E52557" w14:textId="77777777" w:rsidR="00556561" w:rsidRPr="00A15DCB" w:rsidRDefault="00556561">
            <w:pPr>
              <w:pStyle w:val="TAL"/>
            </w:pPr>
            <w:r w:rsidRPr="00A15DCB">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3ED6472F" w14:textId="77777777" w:rsidR="00556561" w:rsidRPr="00A15DCB" w:rsidRDefault="00556561">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3D75A1FA" w14:textId="77777777" w:rsidR="00556561" w:rsidRPr="00A15DCB" w:rsidRDefault="00556561">
            <w:pPr>
              <w:pStyle w:val="TAL"/>
            </w:pPr>
            <w:r w:rsidRPr="00A15DCB">
              <w:t xml:space="preserve">FR1, </w:t>
            </w:r>
          </w:p>
        </w:tc>
      </w:tr>
      <w:tr w:rsidR="00556561" w:rsidRPr="00A15DCB" w14:paraId="3ABDB95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C887DF0"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B543576"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893981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13F0C0B" w14:textId="77777777" w:rsidR="00556561" w:rsidRPr="00A15DCB" w:rsidRDefault="00556561">
            <w:pPr>
              <w:pStyle w:val="TAL"/>
            </w:pPr>
          </w:p>
        </w:tc>
      </w:tr>
      <w:tr w:rsidR="00556561" w:rsidRPr="00A15DCB" w14:paraId="5645692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B7D2DE8"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2C56E032"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BE3998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584E4AD" w14:textId="77777777" w:rsidR="00556561" w:rsidRPr="00A15DCB" w:rsidRDefault="00556561">
            <w:pPr>
              <w:pStyle w:val="TAL"/>
            </w:pPr>
          </w:p>
        </w:tc>
      </w:tr>
    </w:tbl>
    <w:p w14:paraId="3FE01918" w14:textId="0637FC62" w:rsidR="00556561" w:rsidRPr="00A15DCB" w:rsidRDefault="00556561" w:rsidP="00556561">
      <w:pPr>
        <w:rPr>
          <w:lang w:eastAsia="en-US"/>
        </w:rPr>
      </w:pPr>
    </w:p>
    <w:p w14:paraId="132F8756" w14:textId="77777777" w:rsidR="00556561" w:rsidRPr="00A15DCB" w:rsidRDefault="00556561" w:rsidP="00556561">
      <w:pPr>
        <w:pStyle w:val="TH"/>
        <w:rPr>
          <w:bCs/>
          <w:i/>
          <w:iCs/>
        </w:rPr>
      </w:pPr>
      <w:r w:rsidRPr="00A15DCB">
        <w:t xml:space="preserve">Table 7.1.1.1.7.3.3-6: </w:t>
      </w:r>
      <w:r w:rsidRPr="00A15DCB">
        <w:rPr>
          <w:i/>
          <w:iCs/>
        </w:rPr>
        <w:t xml:space="preserve">MsgA-ConfigCommon </w:t>
      </w:r>
      <w:r w:rsidRPr="00A15DCB">
        <w:rPr>
          <w:iCs/>
        </w:rPr>
        <w:t>(</w:t>
      </w:r>
      <w:r w:rsidRPr="00A15DCB">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2118517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2167AB03" w14:textId="77777777" w:rsidR="00556561" w:rsidRPr="00A15DCB" w:rsidRDefault="00556561">
            <w:pPr>
              <w:pStyle w:val="TAH"/>
              <w:jc w:val="left"/>
              <w:rPr>
                <w:b w:val="0"/>
              </w:rPr>
            </w:pPr>
            <w:r w:rsidRPr="00A15DCB">
              <w:rPr>
                <w:b w:val="0"/>
                <w:bCs/>
              </w:rPr>
              <w:t>Derivation Path: TS 38.508-1 [4], Table 4.6.3-81A</w:t>
            </w:r>
          </w:p>
        </w:tc>
      </w:tr>
      <w:tr w:rsidR="00556561" w:rsidRPr="00A15DCB" w14:paraId="64FF463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CFAA8C9" w14:textId="77777777" w:rsidR="00556561" w:rsidRPr="00A15DCB" w:rsidRDefault="00556561">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729FD55"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20E8AFAD"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9A834D3" w14:textId="77777777" w:rsidR="00556561" w:rsidRPr="00A15DCB" w:rsidRDefault="00556561">
            <w:pPr>
              <w:pStyle w:val="TAH"/>
            </w:pPr>
            <w:r w:rsidRPr="00A15DCB">
              <w:t>Condition</w:t>
            </w:r>
          </w:p>
        </w:tc>
      </w:tr>
      <w:tr w:rsidR="00556561" w:rsidRPr="00A15DCB" w14:paraId="42B17E7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03665DB" w14:textId="77777777" w:rsidR="00556561" w:rsidRPr="00A15DCB" w:rsidRDefault="00556561">
            <w:pPr>
              <w:pStyle w:val="TAL"/>
            </w:pPr>
            <w:r w:rsidRPr="00A15DCB">
              <w:t>MsgA-ConfigCommonL-r16 ::= SEQUENCE {</w:t>
            </w:r>
          </w:p>
        </w:tc>
        <w:tc>
          <w:tcPr>
            <w:tcW w:w="2267" w:type="dxa"/>
            <w:tcBorders>
              <w:top w:val="single" w:sz="4" w:space="0" w:color="auto"/>
              <w:left w:val="nil"/>
              <w:bottom w:val="single" w:sz="4" w:space="0" w:color="auto"/>
              <w:right w:val="single" w:sz="4" w:space="0" w:color="auto"/>
            </w:tcBorders>
          </w:tcPr>
          <w:p w14:paraId="31EE5847"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FBD6DD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12BA6F9" w14:textId="77777777" w:rsidR="00556561" w:rsidRPr="00A15DCB" w:rsidRDefault="00556561">
            <w:pPr>
              <w:pStyle w:val="TAL"/>
            </w:pPr>
          </w:p>
        </w:tc>
      </w:tr>
      <w:tr w:rsidR="00556561" w:rsidRPr="00A15DCB" w14:paraId="306991B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E4C82AE" w14:textId="77777777" w:rsidR="00556561" w:rsidRPr="00A15DCB" w:rsidRDefault="00556561">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483E0794" w14:textId="77777777" w:rsidR="00556561" w:rsidRPr="00A15DCB" w:rsidRDefault="00556561">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0EB5A5B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9A31500" w14:textId="77777777" w:rsidR="00556561" w:rsidRPr="00A15DCB" w:rsidRDefault="00556561">
            <w:pPr>
              <w:pStyle w:val="TAL"/>
            </w:pPr>
          </w:p>
        </w:tc>
      </w:tr>
      <w:tr w:rsidR="00556561" w:rsidRPr="00A15DCB" w14:paraId="7C33287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D071455" w14:textId="77777777" w:rsidR="00556561" w:rsidRPr="00A15DCB" w:rsidRDefault="00556561">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73A3E355" w14:textId="77777777" w:rsidR="00556561" w:rsidRPr="00A15DCB" w:rsidRDefault="00556561">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715527A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ADEB0D7" w14:textId="77777777" w:rsidR="00556561" w:rsidRPr="00A15DCB" w:rsidRDefault="00556561">
            <w:pPr>
              <w:pStyle w:val="TAL"/>
            </w:pPr>
          </w:p>
        </w:tc>
      </w:tr>
      <w:tr w:rsidR="00556561" w:rsidRPr="00A15DCB" w14:paraId="79BDF78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1A3F030"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194239A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CA9A75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3846907" w14:textId="77777777" w:rsidR="00556561" w:rsidRPr="00A15DCB" w:rsidRDefault="00556561">
            <w:pPr>
              <w:pStyle w:val="TAL"/>
            </w:pPr>
          </w:p>
        </w:tc>
      </w:tr>
    </w:tbl>
    <w:p w14:paraId="07CDC28C" w14:textId="77777777" w:rsidR="00556561" w:rsidRPr="00A15DCB" w:rsidRDefault="00556561" w:rsidP="00556561">
      <w:pPr>
        <w:rPr>
          <w:lang w:eastAsia="en-US"/>
        </w:rPr>
      </w:pPr>
    </w:p>
    <w:p w14:paraId="7BAD39DD" w14:textId="77777777" w:rsidR="00556561" w:rsidRPr="00A15DCB" w:rsidRDefault="00556561" w:rsidP="00556561">
      <w:pPr>
        <w:pStyle w:val="TH"/>
      </w:pPr>
      <w:r w:rsidRPr="00A15DCB">
        <w:lastRenderedPageBreak/>
        <w:t xml:space="preserve">Table 7.1.1.1.7.3.3-7: </w:t>
      </w:r>
      <w:r w:rsidRPr="00A15DCB">
        <w:rPr>
          <w:i/>
          <w:iCs/>
        </w:rPr>
        <w:t>TDD-UL-DL-ConfigCommon (</w:t>
      </w:r>
      <w:r w:rsidRPr="00A15DCB">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5A1780D0" w14:textId="77777777" w:rsidTr="00C17701">
        <w:tc>
          <w:tcPr>
            <w:tcW w:w="9750" w:type="dxa"/>
            <w:gridSpan w:val="4"/>
            <w:tcBorders>
              <w:top w:val="single" w:sz="4" w:space="0" w:color="auto"/>
              <w:left w:val="single" w:sz="4" w:space="0" w:color="auto"/>
              <w:bottom w:val="single" w:sz="4" w:space="0" w:color="auto"/>
              <w:right w:val="single" w:sz="4" w:space="0" w:color="auto"/>
            </w:tcBorders>
            <w:hideMark/>
          </w:tcPr>
          <w:p w14:paraId="3F91DEA7" w14:textId="77777777" w:rsidR="00556561" w:rsidRPr="00A15DCB" w:rsidRDefault="00556561">
            <w:pPr>
              <w:pStyle w:val="TAH"/>
              <w:jc w:val="left"/>
              <w:rPr>
                <w:b w:val="0"/>
              </w:rPr>
            </w:pPr>
            <w:r w:rsidRPr="00A15DCB">
              <w:rPr>
                <w:b w:val="0"/>
                <w:bCs/>
              </w:rPr>
              <w:t>Derivation Path: TS 38.508-1 [4], Table 4.6.3-192</w:t>
            </w:r>
          </w:p>
        </w:tc>
      </w:tr>
      <w:tr w:rsidR="00556561" w:rsidRPr="00A15DCB" w14:paraId="7BEB168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2B584BA" w14:textId="77777777" w:rsidR="00556561" w:rsidRPr="00A15DCB" w:rsidRDefault="00556561">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18B1B342"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74369CBA"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6E277CC9" w14:textId="77777777" w:rsidR="00556561" w:rsidRPr="00A15DCB" w:rsidRDefault="00556561">
            <w:pPr>
              <w:pStyle w:val="TAH"/>
            </w:pPr>
            <w:r w:rsidRPr="00A15DCB">
              <w:t>Condition</w:t>
            </w:r>
          </w:p>
        </w:tc>
      </w:tr>
      <w:tr w:rsidR="00556561" w:rsidRPr="00A15DCB" w14:paraId="1F3BDA2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4CC9F27" w14:textId="77777777" w:rsidR="00556561" w:rsidRPr="00A15DCB" w:rsidRDefault="00556561">
            <w:pPr>
              <w:pStyle w:val="TAL"/>
            </w:pPr>
            <w:r w:rsidRPr="00A15DCB">
              <w:t>TDD-UL-DL-ConfigCommon ::= SEQUENCE {</w:t>
            </w:r>
          </w:p>
        </w:tc>
        <w:tc>
          <w:tcPr>
            <w:tcW w:w="2268" w:type="dxa"/>
            <w:tcBorders>
              <w:top w:val="single" w:sz="4" w:space="0" w:color="auto"/>
              <w:left w:val="nil"/>
              <w:bottom w:val="single" w:sz="4" w:space="0" w:color="auto"/>
              <w:right w:val="single" w:sz="4" w:space="0" w:color="auto"/>
            </w:tcBorders>
          </w:tcPr>
          <w:p w14:paraId="390247C0"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7876D8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1810F7D" w14:textId="77777777" w:rsidR="00556561" w:rsidRPr="00A15DCB" w:rsidRDefault="00556561">
            <w:pPr>
              <w:pStyle w:val="TAL"/>
            </w:pPr>
          </w:p>
        </w:tc>
      </w:tr>
      <w:tr w:rsidR="00556561" w:rsidRPr="00A15DCB" w14:paraId="4BD3DCCB"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2D8075" w14:textId="77777777" w:rsidR="00556561" w:rsidRPr="00A15DCB" w:rsidRDefault="00556561">
            <w:pPr>
              <w:pStyle w:val="TAL"/>
            </w:pPr>
            <w:r w:rsidRPr="00A15DCB">
              <w:rPr>
                <w:rFonts w:cs="Arial"/>
                <w:kern w:val="2"/>
              </w:rPr>
              <w:t xml:space="preserve">  referenceSubcarrierSpacing</w:t>
            </w:r>
          </w:p>
        </w:tc>
        <w:tc>
          <w:tcPr>
            <w:tcW w:w="2268" w:type="dxa"/>
            <w:tcBorders>
              <w:top w:val="single" w:sz="4" w:space="0" w:color="auto"/>
              <w:left w:val="nil"/>
              <w:bottom w:val="single" w:sz="4" w:space="0" w:color="auto"/>
              <w:right w:val="single" w:sz="4" w:space="0" w:color="auto"/>
            </w:tcBorders>
            <w:hideMark/>
          </w:tcPr>
          <w:p w14:paraId="2AA5E45E" w14:textId="77777777" w:rsidR="00556561" w:rsidRPr="00A15DCB" w:rsidRDefault="00556561">
            <w:pPr>
              <w:pStyle w:val="TAL"/>
            </w:pPr>
            <w:r w:rsidRPr="00A15DCB">
              <w:rPr>
                <w:rFonts w:cs="Arial"/>
                <w:kern w:val="2"/>
              </w:rPr>
              <w:t>SubcarrierSpacing</w:t>
            </w:r>
          </w:p>
        </w:tc>
        <w:tc>
          <w:tcPr>
            <w:tcW w:w="1701" w:type="dxa"/>
            <w:tcBorders>
              <w:top w:val="single" w:sz="4" w:space="0" w:color="auto"/>
              <w:left w:val="nil"/>
              <w:bottom w:val="single" w:sz="4" w:space="0" w:color="auto"/>
              <w:right w:val="single" w:sz="4" w:space="0" w:color="auto"/>
            </w:tcBorders>
          </w:tcPr>
          <w:p w14:paraId="3936B826"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3436705" w14:textId="77777777" w:rsidR="00556561" w:rsidRPr="00A15DCB" w:rsidRDefault="00556561">
            <w:pPr>
              <w:pStyle w:val="TAL"/>
            </w:pPr>
          </w:p>
        </w:tc>
      </w:tr>
      <w:tr w:rsidR="00556561" w:rsidRPr="00A15DCB" w14:paraId="1643A86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9CA3782" w14:textId="77777777" w:rsidR="00556561" w:rsidRPr="00A15DCB" w:rsidRDefault="00556561">
            <w:pPr>
              <w:pStyle w:val="TAL"/>
            </w:pPr>
            <w:r w:rsidRPr="00A15DCB">
              <w:rPr>
                <w:rFonts w:cs="Arial"/>
                <w:kern w:val="2"/>
              </w:rPr>
              <w:t xml:space="preserve">  pattern1 SEQUENCE {</w:t>
            </w:r>
          </w:p>
        </w:tc>
        <w:tc>
          <w:tcPr>
            <w:tcW w:w="2268" w:type="dxa"/>
            <w:tcBorders>
              <w:top w:val="single" w:sz="4" w:space="0" w:color="auto"/>
              <w:left w:val="nil"/>
              <w:bottom w:val="single" w:sz="4" w:space="0" w:color="auto"/>
              <w:right w:val="single" w:sz="4" w:space="0" w:color="auto"/>
            </w:tcBorders>
          </w:tcPr>
          <w:p w14:paraId="7DC045F2"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54485F4E"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77D200E" w14:textId="77777777" w:rsidR="00556561" w:rsidRPr="00A15DCB" w:rsidRDefault="00556561">
            <w:pPr>
              <w:pStyle w:val="TAL"/>
            </w:pPr>
          </w:p>
        </w:tc>
      </w:tr>
      <w:tr w:rsidR="00556561" w:rsidRPr="00A15DCB" w14:paraId="5BCDB74D"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3CA15ACE" w14:textId="77777777" w:rsidR="00556561" w:rsidRPr="00A15DCB" w:rsidRDefault="00556561">
            <w:pPr>
              <w:pStyle w:val="TAL"/>
            </w:pPr>
            <w:r w:rsidRPr="00A15DCB">
              <w:rPr>
                <w:rFonts w:cs="Arial"/>
                <w:kern w:val="2"/>
              </w:rPr>
              <w:t xml:space="preserve">    dl-UL-TransmissionPeriodicity</w:t>
            </w:r>
          </w:p>
        </w:tc>
        <w:tc>
          <w:tcPr>
            <w:tcW w:w="2268" w:type="dxa"/>
            <w:tcBorders>
              <w:top w:val="single" w:sz="4" w:space="0" w:color="auto"/>
              <w:left w:val="nil"/>
              <w:bottom w:val="single" w:sz="4" w:space="0" w:color="auto"/>
              <w:right w:val="single" w:sz="4" w:space="0" w:color="auto"/>
            </w:tcBorders>
            <w:hideMark/>
          </w:tcPr>
          <w:p w14:paraId="15255852" w14:textId="77777777" w:rsidR="00556561" w:rsidRPr="00A15DCB" w:rsidRDefault="00556561">
            <w:pPr>
              <w:pStyle w:val="TAL"/>
            </w:pPr>
            <w:r w:rsidRPr="00A15DCB">
              <w:rPr>
                <w:rFonts w:cs="Arial"/>
                <w:kern w:val="2"/>
              </w:rPr>
              <w:t>ms5</w:t>
            </w:r>
          </w:p>
        </w:tc>
        <w:tc>
          <w:tcPr>
            <w:tcW w:w="1701" w:type="dxa"/>
            <w:tcBorders>
              <w:top w:val="single" w:sz="4" w:space="0" w:color="auto"/>
              <w:left w:val="nil"/>
              <w:bottom w:val="single" w:sz="4" w:space="0" w:color="auto"/>
              <w:right w:val="single" w:sz="4" w:space="0" w:color="auto"/>
            </w:tcBorders>
          </w:tcPr>
          <w:p w14:paraId="54BA003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7EA6B07D" w14:textId="77777777" w:rsidR="00556561" w:rsidRPr="00A15DCB" w:rsidRDefault="00556561">
            <w:pPr>
              <w:pStyle w:val="TAL"/>
            </w:pPr>
            <w:r w:rsidRPr="00A15DCB">
              <w:t>FR1 SCS 30</w:t>
            </w:r>
          </w:p>
        </w:tc>
      </w:tr>
      <w:tr w:rsidR="00556561" w:rsidRPr="00A15DCB" w14:paraId="67FF91E8"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DFDE39B"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0119AF6" w14:textId="77777777" w:rsidR="00556561" w:rsidRPr="00A15DCB" w:rsidRDefault="00556561">
            <w:pPr>
              <w:pStyle w:val="TAL"/>
              <w:rPr>
                <w:rFonts w:cs="Arial"/>
                <w:kern w:val="2"/>
              </w:rPr>
            </w:pPr>
            <w:r w:rsidRPr="00A15DCB">
              <w:rPr>
                <w:rFonts w:cs="Arial"/>
                <w:kern w:val="2"/>
              </w:rPr>
              <w:t>ms5</w:t>
            </w:r>
          </w:p>
        </w:tc>
        <w:tc>
          <w:tcPr>
            <w:tcW w:w="1701" w:type="dxa"/>
            <w:tcBorders>
              <w:top w:val="single" w:sz="4" w:space="0" w:color="auto"/>
              <w:left w:val="nil"/>
              <w:bottom w:val="single" w:sz="4" w:space="0" w:color="auto"/>
              <w:right w:val="single" w:sz="4" w:space="0" w:color="auto"/>
            </w:tcBorders>
          </w:tcPr>
          <w:p w14:paraId="0E728758"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5ABEE261" w14:textId="77777777" w:rsidR="00556561" w:rsidRPr="00A15DCB" w:rsidRDefault="00556561">
            <w:pPr>
              <w:pStyle w:val="TAL"/>
            </w:pPr>
            <w:r w:rsidRPr="00A15DCB">
              <w:t>FR1 SCS 15</w:t>
            </w:r>
          </w:p>
        </w:tc>
      </w:tr>
      <w:tr w:rsidR="00556561" w:rsidRPr="00A15DCB" w14:paraId="7B62188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28D55FC"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328832F" w14:textId="77777777" w:rsidR="00556561" w:rsidRPr="00A15DCB" w:rsidRDefault="00556561">
            <w:pPr>
              <w:pStyle w:val="TAL"/>
              <w:rPr>
                <w:rFonts w:cs="Arial"/>
                <w:kern w:val="2"/>
              </w:rPr>
            </w:pPr>
            <w:r w:rsidRPr="00A15DCB">
              <w:rPr>
                <w:rFonts w:cs="Arial"/>
                <w:kern w:val="2"/>
              </w:rPr>
              <w:t>ms0p625</w:t>
            </w:r>
          </w:p>
        </w:tc>
        <w:tc>
          <w:tcPr>
            <w:tcW w:w="1701" w:type="dxa"/>
            <w:tcBorders>
              <w:top w:val="single" w:sz="4" w:space="0" w:color="auto"/>
              <w:left w:val="nil"/>
              <w:bottom w:val="single" w:sz="4" w:space="0" w:color="auto"/>
              <w:right w:val="single" w:sz="4" w:space="0" w:color="auto"/>
            </w:tcBorders>
          </w:tcPr>
          <w:p w14:paraId="143D655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1266589C" w14:textId="77777777" w:rsidR="00556561" w:rsidRPr="00A15DCB" w:rsidRDefault="00556561">
            <w:pPr>
              <w:pStyle w:val="TAL"/>
            </w:pPr>
            <w:r w:rsidRPr="00A15DCB">
              <w:t>FR2</w:t>
            </w:r>
          </w:p>
        </w:tc>
      </w:tr>
      <w:tr w:rsidR="00556561" w:rsidRPr="00A15DCB" w14:paraId="1B5FD5B7"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7D532A22" w14:textId="77777777" w:rsidR="00556561" w:rsidRPr="00A15DCB" w:rsidRDefault="00556561">
            <w:pPr>
              <w:pStyle w:val="TAL"/>
            </w:pPr>
            <w:r w:rsidRPr="00A15DCB">
              <w:rPr>
                <w:rFonts w:cs="Arial"/>
                <w:kern w:val="2"/>
              </w:rPr>
              <w:t xml:space="preserve">    nrofDownlinkSlots</w:t>
            </w:r>
          </w:p>
        </w:tc>
        <w:tc>
          <w:tcPr>
            <w:tcW w:w="2268" w:type="dxa"/>
            <w:tcBorders>
              <w:top w:val="single" w:sz="4" w:space="0" w:color="auto"/>
              <w:left w:val="nil"/>
              <w:bottom w:val="single" w:sz="4" w:space="0" w:color="auto"/>
              <w:right w:val="single" w:sz="4" w:space="0" w:color="auto"/>
            </w:tcBorders>
            <w:hideMark/>
          </w:tcPr>
          <w:p w14:paraId="7A8464BE" w14:textId="77777777" w:rsidR="00556561" w:rsidRPr="00A15DCB" w:rsidRDefault="00556561">
            <w:pPr>
              <w:pStyle w:val="TAL"/>
            </w:pPr>
            <w:r w:rsidRPr="00A15DCB">
              <w:rPr>
                <w:rFonts w:cs="Arial"/>
                <w:kern w:val="2"/>
              </w:rPr>
              <w:t>3</w:t>
            </w:r>
          </w:p>
        </w:tc>
        <w:tc>
          <w:tcPr>
            <w:tcW w:w="1701" w:type="dxa"/>
            <w:tcBorders>
              <w:top w:val="single" w:sz="4" w:space="0" w:color="auto"/>
              <w:left w:val="nil"/>
              <w:bottom w:val="single" w:sz="4" w:space="0" w:color="auto"/>
              <w:right w:val="single" w:sz="4" w:space="0" w:color="auto"/>
            </w:tcBorders>
          </w:tcPr>
          <w:p w14:paraId="4419B9B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9F79D72" w14:textId="77777777" w:rsidR="00556561" w:rsidRPr="00A15DCB" w:rsidRDefault="00556561">
            <w:pPr>
              <w:pStyle w:val="TAL"/>
            </w:pPr>
            <w:r w:rsidRPr="00A15DCB">
              <w:t>FR1 SCS 30</w:t>
            </w:r>
          </w:p>
        </w:tc>
      </w:tr>
      <w:tr w:rsidR="00556561" w:rsidRPr="00A15DCB" w14:paraId="0C8C095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469682E7"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728C551" w14:textId="08C589B5" w:rsidR="00556561" w:rsidRPr="00A15DCB" w:rsidRDefault="00C17701">
            <w:pPr>
              <w:pStyle w:val="TAL"/>
              <w:rPr>
                <w:rFonts w:cs="Arial"/>
                <w:kern w:val="2"/>
                <w:lang w:eastAsia="zh-CN"/>
              </w:rPr>
            </w:pPr>
            <w:r w:rsidRPr="00A15DCB">
              <w:rPr>
                <w:rFonts w:cs="Arial"/>
                <w:kern w:val="2"/>
                <w:lang w:eastAsia="zh-CN"/>
              </w:rPr>
              <w:t>3</w:t>
            </w:r>
          </w:p>
        </w:tc>
        <w:tc>
          <w:tcPr>
            <w:tcW w:w="1701" w:type="dxa"/>
            <w:tcBorders>
              <w:top w:val="single" w:sz="4" w:space="0" w:color="auto"/>
              <w:left w:val="nil"/>
              <w:bottom w:val="single" w:sz="4" w:space="0" w:color="auto"/>
              <w:right w:val="single" w:sz="4" w:space="0" w:color="auto"/>
            </w:tcBorders>
          </w:tcPr>
          <w:p w14:paraId="12266F66"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678C4DA8" w14:textId="77777777" w:rsidR="00556561" w:rsidRPr="00A15DCB" w:rsidRDefault="00556561">
            <w:pPr>
              <w:pStyle w:val="TAL"/>
            </w:pPr>
            <w:r w:rsidRPr="00A15DCB">
              <w:t>FR1 SCS 15</w:t>
            </w:r>
          </w:p>
        </w:tc>
      </w:tr>
      <w:tr w:rsidR="00556561" w:rsidRPr="00A15DCB" w14:paraId="640CF2B4"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34E0F63"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4B13431" w14:textId="77777777" w:rsidR="00556561" w:rsidRPr="00A15DCB" w:rsidRDefault="00556561">
            <w:pPr>
              <w:pStyle w:val="TAL"/>
              <w:rPr>
                <w:rFonts w:cs="Arial"/>
                <w:kern w:val="2"/>
              </w:rPr>
            </w:pPr>
            <w:r w:rsidRPr="00A15DCB">
              <w:rPr>
                <w:rFonts w:cs="Arial"/>
                <w:kern w:val="2"/>
              </w:rPr>
              <w:t>3</w:t>
            </w:r>
          </w:p>
        </w:tc>
        <w:tc>
          <w:tcPr>
            <w:tcW w:w="1701" w:type="dxa"/>
            <w:tcBorders>
              <w:top w:val="single" w:sz="4" w:space="0" w:color="auto"/>
              <w:left w:val="nil"/>
              <w:bottom w:val="single" w:sz="4" w:space="0" w:color="auto"/>
              <w:right w:val="single" w:sz="4" w:space="0" w:color="auto"/>
            </w:tcBorders>
          </w:tcPr>
          <w:p w14:paraId="6D2BEC9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491FCD1F" w14:textId="77777777" w:rsidR="00556561" w:rsidRPr="00A15DCB" w:rsidRDefault="00556561">
            <w:pPr>
              <w:pStyle w:val="TAL"/>
            </w:pPr>
            <w:r w:rsidRPr="00A15DCB">
              <w:t>FR2</w:t>
            </w:r>
          </w:p>
        </w:tc>
      </w:tr>
      <w:tr w:rsidR="00556561" w:rsidRPr="00A15DCB" w14:paraId="6279EBCF" w14:textId="77777777" w:rsidTr="00C17701">
        <w:tc>
          <w:tcPr>
            <w:tcW w:w="4536" w:type="dxa"/>
            <w:tcBorders>
              <w:top w:val="single" w:sz="4" w:space="0" w:color="auto"/>
              <w:left w:val="single" w:sz="4" w:space="0" w:color="auto"/>
              <w:bottom w:val="nil"/>
              <w:right w:val="single" w:sz="4" w:space="0" w:color="auto"/>
            </w:tcBorders>
            <w:hideMark/>
          </w:tcPr>
          <w:p w14:paraId="5FC7D86D" w14:textId="77777777" w:rsidR="00556561" w:rsidRPr="00A15DCB" w:rsidRDefault="00556561">
            <w:pPr>
              <w:pStyle w:val="TAL"/>
            </w:pPr>
            <w:r w:rsidRPr="00A15DCB">
              <w:rPr>
                <w:rFonts w:cs="Arial"/>
                <w:kern w:val="2"/>
              </w:rPr>
              <w:t xml:space="preserve">    nrofDownlinkSymbols</w:t>
            </w:r>
          </w:p>
        </w:tc>
        <w:tc>
          <w:tcPr>
            <w:tcW w:w="2268" w:type="dxa"/>
            <w:tcBorders>
              <w:top w:val="single" w:sz="4" w:space="0" w:color="auto"/>
              <w:left w:val="nil"/>
              <w:bottom w:val="single" w:sz="4" w:space="0" w:color="auto"/>
              <w:right w:val="single" w:sz="4" w:space="0" w:color="auto"/>
            </w:tcBorders>
            <w:hideMark/>
          </w:tcPr>
          <w:p w14:paraId="10C6C32A" w14:textId="77777777" w:rsidR="00556561" w:rsidRPr="00A15DCB" w:rsidRDefault="00556561">
            <w:pPr>
              <w:pStyle w:val="TAL"/>
            </w:pPr>
            <w:r w:rsidRPr="00A15DCB">
              <w:rPr>
                <w:rFonts w:cs="Arial"/>
                <w:kern w:val="2"/>
              </w:rPr>
              <w:t>6</w:t>
            </w:r>
          </w:p>
        </w:tc>
        <w:tc>
          <w:tcPr>
            <w:tcW w:w="1701" w:type="dxa"/>
            <w:tcBorders>
              <w:top w:val="single" w:sz="4" w:space="0" w:color="auto"/>
              <w:left w:val="nil"/>
              <w:bottom w:val="single" w:sz="4" w:space="0" w:color="auto"/>
              <w:right w:val="single" w:sz="4" w:space="0" w:color="auto"/>
            </w:tcBorders>
          </w:tcPr>
          <w:p w14:paraId="3439D58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9C0BF5C" w14:textId="77777777" w:rsidR="00556561" w:rsidRPr="00A15DCB" w:rsidRDefault="00556561">
            <w:pPr>
              <w:pStyle w:val="TAL"/>
            </w:pPr>
            <w:r w:rsidRPr="00A15DCB">
              <w:t>FR1 SCS 30</w:t>
            </w:r>
          </w:p>
        </w:tc>
      </w:tr>
      <w:tr w:rsidR="00556561" w:rsidRPr="00A15DCB" w14:paraId="1474B310" w14:textId="77777777" w:rsidTr="00C17701">
        <w:tc>
          <w:tcPr>
            <w:tcW w:w="4536" w:type="dxa"/>
            <w:vMerge w:val="restart"/>
            <w:tcBorders>
              <w:top w:val="nil"/>
              <w:left w:val="single" w:sz="4" w:space="0" w:color="auto"/>
              <w:bottom w:val="single" w:sz="4" w:space="0" w:color="auto"/>
              <w:right w:val="single" w:sz="4" w:space="0" w:color="auto"/>
            </w:tcBorders>
          </w:tcPr>
          <w:p w14:paraId="7A5857A9" w14:textId="77777777" w:rsidR="00556561" w:rsidRPr="00A15DCB" w:rsidRDefault="00556561">
            <w:pPr>
              <w:pStyle w:val="TAL"/>
              <w:rPr>
                <w:rFonts w:cs="Arial"/>
                <w:kern w:val="2"/>
              </w:rPr>
            </w:pPr>
          </w:p>
        </w:tc>
        <w:tc>
          <w:tcPr>
            <w:tcW w:w="2268" w:type="dxa"/>
            <w:tcBorders>
              <w:top w:val="single" w:sz="4" w:space="0" w:color="auto"/>
              <w:left w:val="nil"/>
              <w:bottom w:val="single" w:sz="4" w:space="0" w:color="auto"/>
              <w:right w:val="single" w:sz="4" w:space="0" w:color="auto"/>
            </w:tcBorders>
            <w:hideMark/>
          </w:tcPr>
          <w:p w14:paraId="2A27EB14" w14:textId="77777777" w:rsidR="00556561" w:rsidRPr="00A15DCB" w:rsidRDefault="00556561">
            <w:pPr>
              <w:pStyle w:val="TAL"/>
              <w:rPr>
                <w:rFonts w:cs="Arial"/>
                <w:kern w:val="2"/>
                <w:lang w:eastAsia="zh-CN"/>
              </w:rPr>
            </w:pPr>
            <w:r w:rsidRPr="00A15DCB">
              <w:rPr>
                <w:rFonts w:cs="Arial"/>
                <w:kern w:val="2"/>
                <w:lang w:eastAsia="zh-CN"/>
              </w:rPr>
              <w:t>10</w:t>
            </w:r>
          </w:p>
        </w:tc>
        <w:tc>
          <w:tcPr>
            <w:tcW w:w="1701" w:type="dxa"/>
            <w:tcBorders>
              <w:top w:val="single" w:sz="4" w:space="0" w:color="auto"/>
              <w:left w:val="nil"/>
              <w:bottom w:val="single" w:sz="4" w:space="0" w:color="auto"/>
              <w:right w:val="single" w:sz="4" w:space="0" w:color="auto"/>
            </w:tcBorders>
          </w:tcPr>
          <w:p w14:paraId="58721B55"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C8F6725" w14:textId="77777777" w:rsidR="00556561" w:rsidRPr="00A15DCB" w:rsidRDefault="00556561">
            <w:pPr>
              <w:pStyle w:val="TAL"/>
            </w:pPr>
            <w:r w:rsidRPr="00A15DCB">
              <w:t>FR1 SCS 15</w:t>
            </w:r>
          </w:p>
        </w:tc>
      </w:tr>
      <w:tr w:rsidR="00556561" w:rsidRPr="00A15DCB" w14:paraId="23A179E4" w14:textId="77777777" w:rsidTr="00C17701">
        <w:tc>
          <w:tcPr>
            <w:tcW w:w="4536" w:type="dxa"/>
            <w:vMerge/>
            <w:tcBorders>
              <w:top w:val="nil"/>
              <w:left w:val="single" w:sz="4" w:space="0" w:color="auto"/>
              <w:bottom w:val="single" w:sz="4" w:space="0" w:color="auto"/>
              <w:right w:val="single" w:sz="4" w:space="0" w:color="auto"/>
            </w:tcBorders>
            <w:vAlign w:val="center"/>
            <w:hideMark/>
          </w:tcPr>
          <w:p w14:paraId="5C061E44" w14:textId="77777777" w:rsidR="00556561" w:rsidRPr="00A15DCB" w:rsidRDefault="00556561">
            <w:pPr>
              <w:spacing w:after="0"/>
              <w:rPr>
                <w:rFonts w:ascii="Arial" w:hAnsi="Arial" w:cs="Arial"/>
                <w:kern w:val="2"/>
                <w:sz w:val="18"/>
                <w:lang w:eastAsia="en-US"/>
              </w:rPr>
            </w:pPr>
          </w:p>
        </w:tc>
        <w:tc>
          <w:tcPr>
            <w:tcW w:w="2268" w:type="dxa"/>
            <w:tcBorders>
              <w:top w:val="single" w:sz="4" w:space="0" w:color="auto"/>
              <w:left w:val="nil"/>
              <w:bottom w:val="single" w:sz="4" w:space="0" w:color="auto"/>
              <w:right w:val="single" w:sz="4" w:space="0" w:color="auto"/>
            </w:tcBorders>
            <w:hideMark/>
          </w:tcPr>
          <w:p w14:paraId="71C3EC0B" w14:textId="77777777" w:rsidR="00556561" w:rsidRPr="00A15DCB" w:rsidRDefault="00556561">
            <w:pPr>
              <w:pStyle w:val="TAL"/>
              <w:rPr>
                <w:rFonts w:cs="Arial"/>
                <w:kern w:val="2"/>
              </w:rPr>
            </w:pPr>
            <w:r w:rsidRPr="00A15DCB">
              <w:rPr>
                <w:rFonts w:cs="Arial"/>
                <w:kern w:val="2"/>
              </w:rPr>
              <w:t>10</w:t>
            </w:r>
          </w:p>
        </w:tc>
        <w:tc>
          <w:tcPr>
            <w:tcW w:w="1701" w:type="dxa"/>
            <w:tcBorders>
              <w:top w:val="single" w:sz="4" w:space="0" w:color="auto"/>
              <w:left w:val="nil"/>
              <w:bottom w:val="single" w:sz="4" w:space="0" w:color="auto"/>
              <w:right w:val="single" w:sz="4" w:space="0" w:color="auto"/>
            </w:tcBorders>
          </w:tcPr>
          <w:p w14:paraId="04435DEE"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77737B9" w14:textId="77777777" w:rsidR="00556561" w:rsidRPr="00A15DCB" w:rsidRDefault="00556561">
            <w:pPr>
              <w:pStyle w:val="TAL"/>
            </w:pPr>
            <w:r w:rsidRPr="00A15DCB">
              <w:t>FR2</w:t>
            </w:r>
          </w:p>
        </w:tc>
      </w:tr>
      <w:tr w:rsidR="00556561" w:rsidRPr="00A15DCB" w14:paraId="02F3D83B"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4CDF6D3" w14:textId="77777777" w:rsidR="00556561" w:rsidRPr="00A15DCB" w:rsidRDefault="00556561">
            <w:pPr>
              <w:pStyle w:val="TAL"/>
            </w:pPr>
            <w:r w:rsidRPr="00A15DCB">
              <w:rPr>
                <w:rFonts w:cs="Arial"/>
                <w:kern w:val="2"/>
              </w:rPr>
              <w:t xml:space="preserve">    nrofUplinkSlots</w:t>
            </w:r>
          </w:p>
        </w:tc>
        <w:tc>
          <w:tcPr>
            <w:tcW w:w="2268" w:type="dxa"/>
            <w:tcBorders>
              <w:top w:val="single" w:sz="4" w:space="0" w:color="auto"/>
              <w:left w:val="nil"/>
              <w:bottom w:val="single" w:sz="4" w:space="0" w:color="auto"/>
              <w:right w:val="single" w:sz="4" w:space="0" w:color="auto"/>
            </w:tcBorders>
            <w:hideMark/>
          </w:tcPr>
          <w:p w14:paraId="6C82ABB4" w14:textId="77777777" w:rsidR="00556561" w:rsidRPr="00A15DCB" w:rsidRDefault="00556561">
            <w:pPr>
              <w:pStyle w:val="TAL"/>
            </w:pPr>
            <w:r w:rsidRPr="00A15DCB">
              <w:rPr>
                <w:rFonts w:cs="Arial"/>
                <w:kern w:val="2"/>
              </w:rPr>
              <w:t>2</w:t>
            </w:r>
          </w:p>
        </w:tc>
        <w:tc>
          <w:tcPr>
            <w:tcW w:w="1701" w:type="dxa"/>
            <w:tcBorders>
              <w:top w:val="single" w:sz="4" w:space="0" w:color="auto"/>
              <w:left w:val="nil"/>
              <w:bottom w:val="single" w:sz="4" w:space="0" w:color="auto"/>
              <w:right w:val="single" w:sz="4" w:space="0" w:color="auto"/>
            </w:tcBorders>
          </w:tcPr>
          <w:p w14:paraId="6C021B4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7DDCC50" w14:textId="77777777" w:rsidR="00556561" w:rsidRPr="00A15DCB" w:rsidRDefault="00556561">
            <w:pPr>
              <w:pStyle w:val="TAL"/>
            </w:pPr>
            <w:r w:rsidRPr="00A15DCB">
              <w:t>FR1 SCS 30</w:t>
            </w:r>
          </w:p>
        </w:tc>
      </w:tr>
      <w:tr w:rsidR="00556561" w:rsidRPr="00A15DCB" w14:paraId="0FD36AC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FBB07A1"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25208E2C" w14:textId="77777777" w:rsidR="00556561" w:rsidRPr="00A15DCB" w:rsidRDefault="00556561">
            <w:pPr>
              <w:pStyle w:val="TAL"/>
              <w:rPr>
                <w:rFonts w:cs="Arial"/>
                <w:kern w:val="2"/>
                <w:lang w:eastAsia="zh-CN"/>
              </w:rPr>
            </w:pPr>
            <w:r w:rsidRPr="00A15DCB">
              <w:rPr>
                <w:rFonts w:cs="Arial"/>
                <w:kern w:val="2"/>
                <w:lang w:eastAsia="zh-CN"/>
              </w:rPr>
              <w:t>1</w:t>
            </w:r>
          </w:p>
        </w:tc>
        <w:tc>
          <w:tcPr>
            <w:tcW w:w="1701" w:type="dxa"/>
            <w:tcBorders>
              <w:top w:val="single" w:sz="4" w:space="0" w:color="auto"/>
              <w:left w:val="nil"/>
              <w:bottom w:val="single" w:sz="4" w:space="0" w:color="auto"/>
              <w:right w:val="single" w:sz="4" w:space="0" w:color="auto"/>
            </w:tcBorders>
          </w:tcPr>
          <w:p w14:paraId="6CFB00ED"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745F8738" w14:textId="77777777" w:rsidR="00556561" w:rsidRPr="00A15DCB" w:rsidRDefault="00556561">
            <w:pPr>
              <w:pStyle w:val="TAL"/>
            </w:pPr>
            <w:r w:rsidRPr="00A15DCB">
              <w:t>FR1 SCS 15</w:t>
            </w:r>
          </w:p>
        </w:tc>
      </w:tr>
      <w:tr w:rsidR="00556561" w:rsidRPr="00A15DCB" w14:paraId="143D26F9"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3CB327E2"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400DE4AA" w14:textId="77777777" w:rsidR="00556561" w:rsidRPr="00A15DCB" w:rsidRDefault="00556561">
            <w:pPr>
              <w:pStyle w:val="TAL"/>
              <w:rPr>
                <w:rFonts w:cs="Arial"/>
                <w:kern w:val="2"/>
              </w:rPr>
            </w:pPr>
            <w:r w:rsidRPr="00A15DCB">
              <w:rPr>
                <w:rFonts w:cs="Arial"/>
                <w:kern w:val="2"/>
              </w:rPr>
              <w:t>1</w:t>
            </w:r>
          </w:p>
        </w:tc>
        <w:tc>
          <w:tcPr>
            <w:tcW w:w="1701" w:type="dxa"/>
            <w:tcBorders>
              <w:top w:val="single" w:sz="4" w:space="0" w:color="auto"/>
              <w:left w:val="nil"/>
              <w:bottom w:val="single" w:sz="4" w:space="0" w:color="auto"/>
              <w:right w:val="single" w:sz="4" w:space="0" w:color="auto"/>
            </w:tcBorders>
          </w:tcPr>
          <w:p w14:paraId="700A263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506A2C95" w14:textId="77777777" w:rsidR="00556561" w:rsidRPr="00A15DCB" w:rsidRDefault="00556561">
            <w:pPr>
              <w:pStyle w:val="TAL"/>
            </w:pPr>
            <w:r w:rsidRPr="00A15DCB">
              <w:t>FR2</w:t>
            </w:r>
          </w:p>
        </w:tc>
      </w:tr>
      <w:tr w:rsidR="00556561" w:rsidRPr="00A15DCB" w14:paraId="33637B58"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90CE5F1" w14:textId="77777777" w:rsidR="00556561" w:rsidRPr="00A15DCB" w:rsidRDefault="00556561">
            <w:pPr>
              <w:pStyle w:val="TAL"/>
            </w:pPr>
            <w:r w:rsidRPr="00A15DCB">
              <w:rPr>
                <w:rFonts w:cs="Arial"/>
                <w:kern w:val="2"/>
              </w:rPr>
              <w:t xml:space="preserve">    nrofUplinkSymbols</w:t>
            </w:r>
          </w:p>
        </w:tc>
        <w:tc>
          <w:tcPr>
            <w:tcW w:w="2268" w:type="dxa"/>
            <w:tcBorders>
              <w:top w:val="single" w:sz="4" w:space="0" w:color="auto"/>
              <w:left w:val="nil"/>
              <w:bottom w:val="single" w:sz="4" w:space="0" w:color="auto"/>
              <w:right w:val="single" w:sz="4" w:space="0" w:color="auto"/>
            </w:tcBorders>
            <w:hideMark/>
          </w:tcPr>
          <w:p w14:paraId="4EDE0CF7" w14:textId="77777777" w:rsidR="00556561" w:rsidRPr="00A15DCB" w:rsidRDefault="00556561">
            <w:pPr>
              <w:pStyle w:val="TAL"/>
            </w:pPr>
            <w:r w:rsidRPr="00A15DCB">
              <w:rPr>
                <w:rFonts w:cs="Arial"/>
                <w:kern w:val="2"/>
              </w:rPr>
              <w:t>4</w:t>
            </w:r>
          </w:p>
        </w:tc>
        <w:tc>
          <w:tcPr>
            <w:tcW w:w="1701" w:type="dxa"/>
            <w:tcBorders>
              <w:top w:val="single" w:sz="4" w:space="0" w:color="auto"/>
              <w:left w:val="nil"/>
              <w:bottom w:val="single" w:sz="4" w:space="0" w:color="auto"/>
              <w:right w:val="single" w:sz="4" w:space="0" w:color="auto"/>
            </w:tcBorders>
          </w:tcPr>
          <w:p w14:paraId="37A44556"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3404B368" w14:textId="77777777" w:rsidR="00556561" w:rsidRPr="00A15DCB" w:rsidRDefault="00556561">
            <w:pPr>
              <w:pStyle w:val="TAL"/>
            </w:pPr>
            <w:r w:rsidRPr="00A15DCB">
              <w:t>FR1 SCS 30</w:t>
            </w:r>
          </w:p>
        </w:tc>
      </w:tr>
      <w:tr w:rsidR="00556561" w:rsidRPr="00A15DCB" w14:paraId="4BCA014F"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0A7F9B4A"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5C7521D3" w14:textId="77777777" w:rsidR="00556561" w:rsidRPr="00A15DCB" w:rsidRDefault="00556561">
            <w:pPr>
              <w:pStyle w:val="TAL"/>
              <w:rPr>
                <w:rFonts w:cs="Arial"/>
                <w:kern w:val="2"/>
                <w:lang w:eastAsia="zh-CN"/>
              </w:rPr>
            </w:pPr>
            <w:r w:rsidRPr="00A15DCB">
              <w:rPr>
                <w:rFonts w:cs="Arial"/>
                <w:kern w:val="2"/>
                <w:lang w:eastAsia="zh-CN"/>
              </w:rPr>
              <w:t>2</w:t>
            </w:r>
          </w:p>
        </w:tc>
        <w:tc>
          <w:tcPr>
            <w:tcW w:w="1701" w:type="dxa"/>
            <w:tcBorders>
              <w:top w:val="single" w:sz="4" w:space="0" w:color="auto"/>
              <w:left w:val="nil"/>
              <w:bottom w:val="single" w:sz="4" w:space="0" w:color="auto"/>
              <w:right w:val="single" w:sz="4" w:space="0" w:color="auto"/>
            </w:tcBorders>
          </w:tcPr>
          <w:p w14:paraId="149F817C"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46371FC1" w14:textId="77777777" w:rsidR="00556561" w:rsidRPr="00A15DCB" w:rsidRDefault="00556561">
            <w:pPr>
              <w:pStyle w:val="TAL"/>
            </w:pPr>
            <w:r w:rsidRPr="00A15DCB">
              <w:t>FR1 SCS 15</w:t>
            </w:r>
          </w:p>
        </w:tc>
      </w:tr>
      <w:tr w:rsidR="00556561" w:rsidRPr="00A15DCB" w14:paraId="1712DD7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1FA11782"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020F879C" w14:textId="77777777" w:rsidR="00556561" w:rsidRPr="00A15DCB" w:rsidRDefault="00556561">
            <w:pPr>
              <w:pStyle w:val="TAL"/>
              <w:rPr>
                <w:rFonts w:cs="Arial"/>
                <w:kern w:val="2"/>
              </w:rPr>
            </w:pPr>
            <w:r w:rsidRPr="00A15DCB">
              <w:rPr>
                <w:rFonts w:cs="Arial"/>
                <w:kern w:val="2"/>
              </w:rPr>
              <w:t>2</w:t>
            </w:r>
          </w:p>
        </w:tc>
        <w:tc>
          <w:tcPr>
            <w:tcW w:w="1701" w:type="dxa"/>
            <w:tcBorders>
              <w:top w:val="single" w:sz="4" w:space="0" w:color="auto"/>
              <w:left w:val="nil"/>
              <w:bottom w:val="single" w:sz="4" w:space="0" w:color="auto"/>
              <w:right w:val="single" w:sz="4" w:space="0" w:color="auto"/>
            </w:tcBorders>
          </w:tcPr>
          <w:p w14:paraId="28D213A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1E49FA45" w14:textId="77777777" w:rsidR="00556561" w:rsidRPr="00A15DCB" w:rsidRDefault="00556561">
            <w:pPr>
              <w:pStyle w:val="TAL"/>
            </w:pPr>
            <w:r w:rsidRPr="00A15DCB">
              <w:t>FR2</w:t>
            </w:r>
          </w:p>
        </w:tc>
      </w:tr>
      <w:tr w:rsidR="00556561" w:rsidRPr="00A15DCB" w14:paraId="2A0D58A4"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49C6109E" w14:textId="77777777" w:rsidR="00556561" w:rsidRPr="00A15DCB" w:rsidRDefault="00556561">
            <w:pPr>
              <w:pStyle w:val="TAL"/>
              <w:ind w:firstLineChars="100" w:firstLine="180"/>
              <w:rPr>
                <w:rFonts w:cs="Arial"/>
                <w:kern w:val="2"/>
              </w:rPr>
            </w:pPr>
            <w:r w:rsidRPr="00A15DCB">
              <w:t>dl-UL-TransmissionPeriodicity-v1530</w:t>
            </w:r>
          </w:p>
        </w:tc>
        <w:tc>
          <w:tcPr>
            <w:tcW w:w="2268" w:type="dxa"/>
            <w:tcBorders>
              <w:top w:val="single" w:sz="4" w:space="0" w:color="auto"/>
              <w:left w:val="nil"/>
              <w:bottom w:val="single" w:sz="4" w:space="0" w:color="auto"/>
              <w:right w:val="single" w:sz="4" w:space="0" w:color="auto"/>
            </w:tcBorders>
            <w:hideMark/>
          </w:tcPr>
          <w:p w14:paraId="4E784BB3" w14:textId="77777777" w:rsidR="00556561" w:rsidRPr="00A15DCB" w:rsidRDefault="00556561">
            <w:pPr>
              <w:pStyle w:val="TAL"/>
              <w:rPr>
                <w:rFonts w:cs="Arial"/>
                <w:kern w:val="2"/>
              </w:rPr>
            </w:pPr>
            <w:r w:rsidRPr="00A15DCB">
              <w:rPr>
                <w:rFonts w:cs="Arial"/>
                <w:kern w:val="2"/>
              </w:rPr>
              <w:t>ms3</w:t>
            </w:r>
          </w:p>
        </w:tc>
        <w:tc>
          <w:tcPr>
            <w:tcW w:w="1701" w:type="dxa"/>
            <w:tcBorders>
              <w:top w:val="single" w:sz="4" w:space="0" w:color="auto"/>
              <w:left w:val="nil"/>
              <w:bottom w:val="single" w:sz="4" w:space="0" w:color="auto"/>
              <w:right w:val="single" w:sz="4" w:space="0" w:color="auto"/>
            </w:tcBorders>
          </w:tcPr>
          <w:p w14:paraId="77FCE4B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3BE0619B" w14:textId="1D40892C" w:rsidR="00556561" w:rsidRPr="00A15DCB" w:rsidRDefault="00556561">
            <w:pPr>
              <w:pStyle w:val="TAL"/>
            </w:pPr>
            <w:r w:rsidRPr="00A15DCB">
              <w:t xml:space="preserve">FR1 SCS 30 </w:t>
            </w:r>
          </w:p>
        </w:tc>
      </w:tr>
      <w:tr w:rsidR="00556561" w:rsidRPr="00A15DCB" w14:paraId="290E1FD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D0E638B" w14:textId="77777777" w:rsidR="00556561" w:rsidRPr="00A15DCB" w:rsidRDefault="00556561">
            <w:pPr>
              <w:pStyle w:val="TAL"/>
            </w:pPr>
            <w:r w:rsidRPr="00A15DCB">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0C0DAEC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03F6D59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F6DF99F" w14:textId="77777777" w:rsidR="00556561" w:rsidRPr="00A15DCB" w:rsidRDefault="00556561">
            <w:pPr>
              <w:pStyle w:val="TAL"/>
            </w:pPr>
          </w:p>
        </w:tc>
      </w:tr>
      <w:tr w:rsidR="00556561" w:rsidRPr="00A15DCB" w14:paraId="68BF6A2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DE7E468" w14:textId="77777777" w:rsidR="00556561" w:rsidRPr="00A15DCB" w:rsidRDefault="00556561">
            <w:pPr>
              <w:pStyle w:val="TAL"/>
              <w:rPr>
                <w:rFonts w:cs="Arial"/>
                <w:kern w:val="2"/>
              </w:rPr>
            </w:pPr>
            <w:r w:rsidRPr="00A15DCB">
              <w:rPr>
                <w:rFonts w:cs="Arial"/>
                <w:kern w:val="2"/>
              </w:rPr>
              <w:t xml:space="preserve">  pattern2 </w:t>
            </w:r>
          </w:p>
        </w:tc>
        <w:tc>
          <w:tcPr>
            <w:tcW w:w="2268" w:type="dxa"/>
            <w:tcBorders>
              <w:top w:val="single" w:sz="4" w:space="0" w:color="auto"/>
              <w:left w:val="nil"/>
              <w:bottom w:val="single" w:sz="4" w:space="0" w:color="auto"/>
              <w:right w:val="single" w:sz="4" w:space="0" w:color="auto"/>
            </w:tcBorders>
            <w:hideMark/>
          </w:tcPr>
          <w:p w14:paraId="64321BD5" w14:textId="77777777" w:rsidR="00556561" w:rsidRPr="00A15DCB" w:rsidRDefault="00556561">
            <w:pPr>
              <w:pStyle w:val="TAL"/>
              <w:rPr>
                <w:rFonts w:cs="Arial"/>
                <w:kern w:val="2"/>
              </w:rPr>
            </w:pPr>
            <w:r w:rsidRPr="00A15DCB">
              <w:rPr>
                <w:rFonts w:cs="Arial"/>
                <w:kern w:val="2"/>
              </w:rPr>
              <w:t>Not present</w:t>
            </w:r>
          </w:p>
        </w:tc>
        <w:tc>
          <w:tcPr>
            <w:tcW w:w="1701" w:type="dxa"/>
            <w:tcBorders>
              <w:top w:val="single" w:sz="4" w:space="0" w:color="auto"/>
              <w:left w:val="nil"/>
              <w:bottom w:val="single" w:sz="4" w:space="0" w:color="auto"/>
              <w:right w:val="single" w:sz="4" w:space="0" w:color="auto"/>
            </w:tcBorders>
          </w:tcPr>
          <w:p w14:paraId="7162A11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FCB63C5" w14:textId="77777777" w:rsidR="00556561" w:rsidRPr="00A15DCB" w:rsidRDefault="00556561">
            <w:pPr>
              <w:pStyle w:val="TAL"/>
            </w:pPr>
          </w:p>
        </w:tc>
      </w:tr>
      <w:tr w:rsidR="00556561" w:rsidRPr="00A15DCB" w14:paraId="2CB929F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2598364" w14:textId="77777777" w:rsidR="00556561" w:rsidRPr="00A15DCB" w:rsidRDefault="00556561">
            <w:pPr>
              <w:pStyle w:val="TAL"/>
              <w:rPr>
                <w:rFonts w:cs="Arial"/>
                <w:kern w:val="2"/>
              </w:rPr>
            </w:pPr>
            <w:r w:rsidRPr="00A15DCB">
              <w:rPr>
                <w:rFonts w:cs="Arial"/>
                <w:kern w:val="2"/>
              </w:rPr>
              <w:t xml:space="preserve">  pattern2 SEQUENCE {</w:t>
            </w:r>
          </w:p>
        </w:tc>
        <w:tc>
          <w:tcPr>
            <w:tcW w:w="2268" w:type="dxa"/>
            <w:tcBorders>
              <w:top w:val="single" w:sz="4" w:space="0" w:color="auto"/>
              <w:left w:val="nil"/>
              <w:bottom w:val="single" w:sz="4" w:space="0" w:color="auto"/>
              <w:right w:val="single" w:sz="4" w:space="0" w:color="auto"/>
            </w:tcBorders>
          </w:tcPr>
          <w:p w14:paraId="0F123F8A" w14:textId="77777777" w:rsidR="00556561" w:rsidRPr="00A15DCB"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4A1C4B0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3A781B39" w14:textId="4FDB1B19" w:rsidR="00556561" w:rsidRPr="00A15DCB" w:rsidRDefault="00556561">
            <w:pPr>
              <w:pStyle w:val="TAL"/>
            </w:pPr>
            <w:r w:rsidRPr="00A15DCB">
              <w:t xml:space="preserve">FR1 SCS 30 </w:t>
            </w:r>
          </w:p>
        </w:tc>
      </w:tr>
      <w:tr w:rsidR="00556561" w:rsidRPr="00A15DCB" w14:paraId="28B20997"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8B6415" w14:textId="77777777" w:rsidR="00556561" w:rsidRPr="00A15DCB" w:rsidRDefault="00556561">
            <w:pPr>
              <w:pStyle w:val="TAL"/>
              <w:rPr>
                <w:rFonts w:cs="Arial"/>
                <w:kern w:val="2"/>
              </w:rPr>
            </w:pPr>
            <w:r w:rsidRPr="00A15DCB">
              <w:rPr>
                <w:rFonts w:cs="Arial"/>
                <w:kern w:val="2"/>
              </w:rPr>
              <w:t xml:space="preserve">    dl-UL-TransmissionPeriodicity</w:t>
            </w:r>
          </w:p>
        </w:tc>
        <w:tc>
          <w:tcPr>
            <w:tcW w:w="2268" w:type="dxa"/>
            <w:tcBorders>
              <w:top w:val="single" w:sz="4" w:space="0" w:color="auto"/>
              <w:left w:val="nil"/>
              <w:bottom w:val="single" w:sz="4" w:space="0" w:color="auto"/>
              <w:right w:val="single" w:sz="4" w:space="0" w:color="auto"/>
            </w:tcBorders>
            <w:hideMark/>
          </w:tcPr>
          <w:p w14:paraId="3C8B6FCB" w14:textId="77777777" w:rsidR="00556561" w:rsidRPr="00A15DCB" w:rsidRDefault="00556561">
            <w:pPr>
              <w:pStyle w:val="TAL"/>
              <w:rPr>
                <w:rFonts w:cs="Arial"/>
                <w:kern w:val="2"/>
              </w:rPr>
            </w:pPr>
            <w:r w:rsidRPr="00A15DCB">
              <w:rPr>
                <w:rFonts w:cs="Arial"/>
                <w:kern w:val="2"/>
              </w:rPr>
              <w:t>ms2</w:t>
            </w:r>
          </w:p>
        </w:tc>
        <w:tc>
          <w:tcPr>
            <w:tcW w:w="1701" w:type="dxa"/>
            <w:tcBorders>
              <w:top w:val="single" w:sz="4" w:space="0" w:color="auto"/>
              <w:left w:val="nil"/>
              <w:bottom w:val="single" w:sz="4" w:space="0" w:color="auto"/>
              <w:right w:val="single" w:sz="4" w:space="0" w:color="auto"/>
            </w:tcBorders>
          </w:tcPr>
          <w:p w14:paraId="4C4C836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E5908C4" w14:textId="77777777" w:rsidR="00556561" w:rsidRPr="00A15DCB" w:rsidRDefault="00556561">
            <w:pPr>
              <w:pStyle w:val="TAL"/>
            </w:pPr>
          </w:p>
        </w:tc>
      </w:tr>
      <w:tr w:rsidR="00556561" w:rsidRPr="00A15DCB" w14:paraId="15FAD27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126BD25" w14:textId="77777777" w:rsidR="00556561" w:rsidRPr="00A15DCB" w:rsidRDefault="00556561">
            <w:pPr>
              <w:pStyle w:val="TAL"/>
              <w:rPr>
                <w:rFonts w:cs="Arial"/>
                <w:kern w:val="2"/>
              </w:rPr>
            </w:pPr>
            <w:r w:rsidRPr="00A15DCB">
              <w:rPr>
                <w:rFonts w:cs="Arial"/>
                <w:kern w:val="2"/>
              </w:rPr>
              <w:t xml:space="preserve">    nrofDownlinkSlots</w:t>
            </w:r>
          </w:p>
        </w:tc>
        <w:tc>
          <w:tcPr>
            <w:tcW w:w="2268" w:type="dxa"/>
            <w:tcBorders>
              <w:top w:val="single" w:sz="4" w:space="0" w:color="auto"/>
              <w:left w:val="nil"/>
              <w:bottom w:val="single" w:sz="4" w:space="0" w:color="auto"/>
              <w:right w:val="single" w:sz="4" w:space="0" w:color="auto"/>
            </w:tcBorders>
            <w:hideMark/>
          </w:tcPr>
          <w:p w14:paraId="563325BB" w14:textId="77777777" w:rsidR="00556561" w:rsidRPr="00A15DCB" w:rsidRDefault="00556561">
            <w:pPr>
              <w:pStyle w:val="TAL"/>
              <w:rPr>
                <w:rFonts w:cs="Arial"/>
                <w:kern w:val="2"/>
              </w:rPr>
            </w:pPr>
            <w:r w:rsidRPr="00A15DCB">
              <w:rPr>
                <w:rFonts w:cs="Arial"/>
                <w:kern w:val="2"/>
              </w:rPr>
              <w:t>4</w:t>
            </w:r>
          </w:p>
        </w:tc>
        <w:tc>
          <w:tcPr>
            <w:tcW w:w="1701" w:type="dxa"/>
            <w:tcBorders>
              <w:top w:val="single" w:sz="4" w:space="0" w:color="auto"/>
              <w:left w:val="nil"/>
              <w:bottom w:val="single" w:sz="4" w:space="0" w:color="auto"/>
              <w:right w:val="single" w:sz="4" w:space="0" w:color="auto"/>
            </w:tcBorders>
          </w:tcPr>
          <w:p w14:paraId="033B695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1945632F" w14:textId="16E925BA" w:rsidR="00556561" w:rsidRPr="00A15DCB" w:rsidRDefault="00556561">
            <w:pPr>
              <w:pStyle w:val="TAL"/>
            </w:pPr>
          </w:p>
        </w:tc>
      </w:tr>
      <w:tr w:rsidR="00556561" w:rsidRPr="00A15DCB" w14:paraId="0D8702FE"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AFE4AEA" w14:textId="77777777" w:rsidR="00556561" w:rsidRPr="00A15DCB" w:rsidRDefault="00556561">
            <w:pPr>
              <w:pStyle w:val="TAL"/>
              <w:rPr>
                <w:rFonts w:cs="Arial"/>
                <w:kern w:val="2"/>
              </w:rPr>
            </w:pPr>
            <w:r w:rsidRPr="00A15DCB">
              <w:rPr>
                <w:rFonts w:cs="Arial"/>
                <w:kern w:val="2"/>
              </w:rPr>
              <w:t xml:space="preserve">    nrofDownlinkSymbols</w:t>
            </w:r>
          </w:p>
        </w:tc>
        <w:tc>
          <w:tcPr>
            <w:tcW w:w="2268" w:type="dxa"/>
            <w:tcBorders>
              <w:top w:val="single" w:sz="4" w:space="0" w:color="auto"/>
              <w:left w:val="nil"/>
              <w:bottom w:val="single" w:sz="4" w:space="0" w:color="auto"/>
              <w:right w:val="single" w:sz="4" w:space="0" w:color="auto"/>
            </w:tcBorders>
            <w:hideMark/>
          </w:tcPr>
          <w:p w14:paraId="288CC0B6" w14:textId="77777777" w:rsidR="00556561" w:rsidRPr="00A15DCB" w:rsidRDefault="00556561">
            <w:pPr>
              <w:pStyle w:val="TAL"/>
              <w:rPr>
                <w:rFonts w:cs="Arial"/>
                <w:kern w:val="2"/>
              </w:rPr>
            </w:pPr>
            <w:r w:rsidRPr="00A15DCB">
              <w:rPr>
                <w:rFonts w:cs="Arial"/>
                <w:kern w:val="2"/>
              </w:rPr>
              <w:t>0</w:t>
            </w:r>
          </w:p>
        </w:tc>
        <w:tc>
          <w:tcPr>
            <w:tcW w:w="1701" w:type="dxa"/>
            <w:tcBorders>
              <w:top w:val="single" w:sz="4" w:space="0" w:color="auto"/>
              <w:left w:val="nil"/>
              <w:bottom w:val="single" w:sz="4" w:space="0" w:color="auto"/>
              <w:right w:val="single" w:sz="4" w:space="0" w:color="auto"/>
            </w:tcBorders>
          </w:tcPr>
          <w:p w14:paraId="3AC9C77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9F595F7" w14:textId="77777777" w:rsidR="00556561" w:rsidRPr="00A15DCB" w:rsidRDefault="00556561">
            <w:pPr>
              <w:pStyle w:val="TAL"/>
            </w:pPr>
          </w:p>
        </w:tc>
      </w:tr>
      <w:tr w:rsidR="00556561" w:rsidRPr="00A15DCB" w14:paraId="4F1645C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F8A9115" w14:textId="77777777" w:rsidR="00556561" w:rsidRPr="00A15DCB" w:rsidRDefault="00556561">
            <w:pPr>
              <w:pStyle w:val="TAL"/>
              <w:rPr>
                <w:rFonts w:cs="Arial"/>
                <w:kern w:val="2"/>
              </w:rPr>
            </w:pPr>
            <w:r w:rsidRPr="00A15DCB">
              <w:rPr>
                <w:rFonts w:cs="Arial"/>
                <w:kern w:val="2"/>
              </w:rPr>
              <w:t xml:space="preserve">    nrofUplinkSlots</w:t>
            </w:r>
          </w:p>
        </w:tc>
        <w:tc>
          <w:tcPr>
            <w:tcW w:w="2268" w:type="dxa"/>
            <w:tcBorders>
              <w:top w:val="single" w:sz="4" w:space="0" w:color="auto"/>
              <w:left w:val="nil"/>
              <w:bottom w:val="single" w:sz="4" w:space="0" w:color="auto"/>
              <w:right w:val="single" w:sz="4" w:space="0" w:color="auto"/>
            </w:tcBorders>
            <w:hideMark/>
          </w:tcPr>
          <w:p w14:paraId="51EC9F0E" w14:textId="77777777" w:rsidR="00556561" w:rsidRPr="00A15DCB" w:rsidRDefault="00556561">
            <w:pPr>
              <w:pStyle w:val="TAL"/>
              <w:rPr>
                <w:rFonts w:cs="Arial"/>
                <w:kern w:val="2"/>
              </w:rPr>
            </w:pPr>
            <w:r w:rsidRPr="00A15DCB">
              <w:rPr>
                <w:rFonts w:cs="Arial"/>
                <w:kern w:val="2"/>
              </w:rPr>
              <w:t>0</w:t>
            </w:r>
          </w:p>
        </w:tc>
        <w:tc>
          <w:tcPr>
            <w:tcW w:w="1701" w:type="dxa"/>
            <w:tcBorders>
              <w:top w:val="single" w:sz="4" w:space="0" w:color="auto"/>
              <w:left w:val="nil"/>
              <w:bottom w:val="single" w:sz="4" w:space="0" w:color="auto"/>
              <w:right w:val="single" w:sz="4" w:space="0" w:color="auto"/>
            </w:tcBorders>
          </w:tcPr>
          <w:p w14:paraId="7D9EC06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E4884AA" w14:textId="77777777" w:rsidR="00556561" w:rsidRPr="00A15DCB" w:rsidRDefault="00556561">
            <w:pPr>
              <w:pStyle w:val="TAL"/>
            </w:pPr>
          </w:p>
        </w:tc>
      </w:tr>
      <w:tr w:rsidR="00556561" w:rsidRPr="00A15DCB" w14:paraId="2AF853E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4808D5C" w14:textId="77777777" w:rsidR="00556561" w:rsidRPr="00A15DCB" w:rsidRDefault="00556561">
            <w:pPr>
              <w:pStyle w:val="TAL"/>
              <w:rPr>
                <w:rFonts w:cs="Arial"/>
                <w:kern w:val="2"/>
              </w:rPr>
            </w:pPr>
            <w:r w:rsidRPr="00A15DCB">
              <w:rPr>
                <w:rFonts w:cs="Arial"/>
                <w:kern w:val="2"/>
              </w:rPr>
              <w:t xml:space="preserve">    nrofUplinkSymbols</w:t>
            </w:r>
          </w:p>
        </w:tc>
        <w:tc>
          <w:tcPr>
            <w:tcW w:w="2268" w:type="dxa"/>
            <w:tcBorders>
              <w:top w:val="single" w:sz="4" w:space="0" w:color="auto"/>
              <w:left w:val="nil"/>
              <w:bottom w:val="single" w:sz="4" w:space="0" w:color="auto"/>
              <w:right w:val="single" w:sz="4" w:space="0" w:color="auto"/>
            </w:tcBorders>
            <w:hideMark/>
          </w:tcPr>
          <w:p w14:paraId="72BBCBA0" w14:textId="77777777" w:rsidR="00556561" w:rsidRPr="00A15DCB" w:rsidRDefault="00556561">
            <w:pPr>
              <w:pStyle w:val="TAL"/>
              <w:rPr>
                <w:rFonts w:cs="Arial"/>
                <w:kern w:val="2"/>
              </w:rPr>
            </w:pPr>
            <w:r w:rsidRPr="00A15DCB">
              <w:rPr>
                <w:rFonts w:cs="Arial"/>
                <w:kern w:val="2"/>
              </w:rPr>
              <w:t>0</w:t>
            </w:r>
          </w:p>
        </w:tc>
        <w:tc>
          <w:tcPr>
            <w:tcW w:w="1701" w:type="dxa"/>
            <w:tcBorders>
              <w:top w:val="single" w:sz="4" w:space="0" w:color="auto"/>
              <w:left w:val="nil"/>
              <w:bottom w:val="single" w:sz="4" w:space="0" w:color="auto"/>
              <w:right w:val="single" w:sz="4" w:space="0" w:color="auto"/>
            </w:tcBorders>
          </w:tcPr>
          <w:p w14:paraId="297FA4B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0DF20C1" w14:textId="77777777" w:rsidR="00556561" w:rsidRPr="00A15DCB" w:rsidRDefault="00556561">
            <w:pPr>
              <w:pStyle w:val="TAL"/>
            </w:pPr>
          </w:p>
        </w:tc>
      </w:tr>
      <w:tr w:rsidR="00556561" w:rsidRPr="00A15DCB" w14:paraId="27C76B51"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3B7527C" w14:textId="77777777" w:rsidR="00556561" w:rsidRPr="00A15DCB" w:rsidRDefault="00556561">
            <w:pPr>
              <w:pStyle w:val="TAL"/>
              <w:rPr>
                <w:rFonts w:cs="Arial"/>
                <w:kern w:val="2"/>
              </w:rPr>
            </w:pPr>
            <w:r w:rsidRPr="00A15DCB">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7AE40DCD" w14:textId="77777777" w:rsidR="00556561" w:rsidRPr="00A15DCB"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19F2588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139F70D" w14:textId="77777777" w:rsidR="00556561" w:rsidRPr="00A15DCB" w:rsidRDefault="00556561">
            <w:pPr>
              <w:pStyle w:val="TAL"/>
            </w:pPr>
          </w:p>
        </w:tc>
      </w:tr>
      <w:tr w:rsidR="00556561" w:rsidRPr="00A15DCB" w14:paraId="08301486"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86CC1BE" w14:textId="77777777" w:rsidR="00556561" w:rsidRPr="00A15DCB" w:rsidRDefault="00556561">
            <w:pPr>
              <w:pStyle w:val="TAL"/>
            </w:pPr>
            <w:r w:rsidRPr="00A15DCB">
              <w:t>}</w:t>
            </w:r>
          </w:p>
        </w:tc>
        <w:tc>
          <w:tcPr>
            <w:tcW w:w="2268" w:type="dxa"/>
            <w:tcBorders>
              <w:top w:val="single" w:sz="4" w:space="0" w:color="auto"/>
              <w:left w:val="nil"/>
              <w:bottom w:val="single" w:sz="4" w:space="0" w:color="auto"/>
              <w:right w:val="single" w:sz="4" w:space="0" w:color="auto"/>
            </w:tcBorders>
          </w:tcPr>
          <w:p w14:paraId="6F5167A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102811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78203F7A" w14:textId="77777777" w:rsidR="00556561" w:rsidRPr="00A15DCB" w:rsidRDefault="00556561"/>
        </w:tc>
      </w:tr>
    </w:tbl>
    <w:p w14:paraId="37900D0E" w14:textId="7EE79BB4" w:rsidR="00556561" w:rsidRPr="00A15DCB" w:rsidRDefault="00556561" w:rsidP="00556561">
      <w:pPr>
        <w:rPr>
          <w:lang w:eastAsia="en-US"/>
        </w:rPr>
      </w:pPr>
    </w:p>
    <w:p w14:paraId="2C51AAA7" w14:textId="09590865" w:rsidR="00556561" w:rsidRPr="00A15DCB" w:rsidRDefault="00556561" w:rsidP="00556561">
      <w:pPr>
        <w:pStyle w:val="TH"/>
        <w:rPr>
          <w:bCs/>
          <w:i/>
          <w:iCs/>
        </w:rPr>
      </w:pPr>
      <w:r w:rsidRPr="00A15DCB">
        <w:t xml:space="preserve">Table 7.1.1.1.7.3.3-8: </w:t>
      </w:r>
      <w:r w:rsidRPr="00A15DCB">
        <w:rPr>
          <w:i/>
          <w:iCs/>
        </w:rPr>
        <w:t xml:space="preserve">RACH-ConfigCommonTwoStepRA </w:t>
      </w:r>
      <w:r w:rsidRPr="00A15DCB">
        <w:rPr>
          <w:iCs/>
        </w:rPr>
        <w:t>(</w:t>
      </w:r>
      <w:r w:rsidRPr="00A15DCB">
        <w:t>Table 7.1.1.1.7.3.3-</w:t>
      </w:r>
      <w:r w:rsidR="00C94552" w:rsidRPr="00A15DCB">
        <w:t>6</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02087AD2" w14:textId="77777777" w:rsidTr="00C94552">
        <w:tc>
          <w:tcPr>
            <w:tcW w:w="9750" w:type="dxa"/>
            <w:gridSpan w:val="4"/>
            <w:tcBorders>
              <w:top w:val="single" w:sz="4" w:space="0" w:color="auto"/>
              <w:left w:val="single" w:sz="4" w:space="0" w:color="auto"/>
              <w:bottom w:val="single" w:sz="4" w:space="0" w:color="auto"/>
              <w:right w:val="single" w:sz="4" w:space="0" w:color="auto"/>
            </w:tcBorders>
            <w:hideMark/>
          </w:tcPr>
          <w:p w14:paraId="540C96F8" w14:textId="77777777" w:rsidR="00556561" w:rsidRPr="00A15DCB" w:rsidRDefault="00556561">
            <w:pPr>
              <w:pStyle w:val="TAH"/>
              <w:jc w:val="left"/>
              <w:rPr>
                <w:b w:val="0"/>
              </w:rPr>
            </w:pPr>
            <w:r w:rsidRPr="00A15DCB">
              <w:rPr>
                <w:b w:val="0"/>
                <w:bCs/>
              </w:rPr>
              <w:t>Derivation Path: TS 38.508-1 [4], Table 4.6.3-128A</w:t>
            </w:r>
          </w:p>
        </w:tc>
      </w:tr>
      <w:tr w:rsidR="00556561" w:rsidRPr="00A15DCB" w14:paraId="5E97EB96"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1A5C6BC9" w14:textId="77777777" w:rsidR="00556561" w:rsidRPr="00A15DCB" w:rsidRDefault="00556561">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669FB8EA"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1885D103"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60B0180F" w14:textId="77777777" w:rsidR="00556561" w:rsidRPr="00A15DCB" w:rsidRDefault="00556561">
            <w:pPr>
              <w:pStyle w:val="TAH"/>
            </w:pPr>
            <w:r w:rsidRPr="00A15DCB">
              <w:t>Condition</w:t>
            </w:r>
          </w:p>
        </w:tc>
      </w:tr>
      <w:tr w:rsidR="00556561" w:rsidRPr="00A15DCB" w14:paraId="3C1FAA8B"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0535C82A" w14:textId="77777777" w:rsidR="00556561" w:rsidRPr="00A15DCB" w:rsidRDefault="00556561">
            <w:pPr>
              <w:pStyle w:val="TAL"/>
            </w:pPr>
            <w:r w:rsidRPr="00A15DCB">
              <w:t>RACH-ConfigCommonTwoStepRA-r16 ::= SEQUENCE {</w:t>
            </w:r>
          </w:p>
        </w:tc>
        <w:tc>
          <w:tcPr>
            <w:tcW w:w="2268" w:type="dxa"/>
            <w:tcBorders>
              <w:top w:val="single" w:sz="4" w:space="0" w:color="auto"/>
              <w:left w:val="nil"/>
              <w:bottom w:val="single" w:sz="4" w:space="0" w:color="auto"/>
              <w:right w:val="single" w:sz="4" w:space="0" w:color="auto"/>
            </w:tcBorders>
          </w:tcPr>
          <w:p w14:paraId="7B4CB19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4846193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4423CB4" w14:textId="77777777" w:rsidR="00556561" w:rsidRPr="00A15DCB" w:rsidRDefault="00556561">
            <w:pPr>
              <w:pStyle w:val="TAL"/>
            </w:pPr>
          </w:p>
        </w:tc>
      </w:tr>
      <w:tr w:rsidR="00556561" w:rsidRPr="00A15DCB" w14:paraId="28FD2980"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25DE7894" w14:textId="77777777" w:rsidR="00556561" w:rsidRPr="00A15DCB" w:rsidRDefault="00556561">
            <w:pPr>
              <w:pStyle w:val="TAL"/>
            </w:pPr>
            <w:r w:rsidRPr="00A15DCB">
              <w:t xml:space="preserve">  msgA-RSRP-Threshold-r16</w:t>
            </w:r>
          </w:p>
        </w:tc>
        <w:tc>
          <w:tcPr>
            <w:tcW w:w="2268" w:type="dxa"/>
            <w:tcBorders>
              <w:top w:val="single" w:sz="4" w:space="0" w:color="auto"/>
              <w:left w:val="nil"/>
              <w:bottom w:val="single" w:sz="4" w:space="0" w:color="auto"/>
              <w:right w:val="single" w:sz="4" w:space="0" w:color="auto"/>
            </w:tcBorders>
            <w:hideMark/>
          </w:tcPr>
          <w:p w14:paraId="62C496B0" w14:textId="77777777" w:rsidR="00556561" w:rsidRPr="00A15DCB" w:rsidRDefault="00556561">
            <w:pPr>
              <w:pStyle w:val="TAL"/>
            </w:pPr>
            <w:r w:rsidRPr="00A15DCB">
              <w:t>57</w:t>
            </w:r>
          </w:p>
        </w:tc>
        <w:tc>
          <w:tcPr>
            <w:tcW w:w="1701" w:type="dxa"/>
            <w:tcBorders>
              <w:top w:val="single" w:sz="4" w:space="0" w:color="auto"/>
              <w:left w:val="nil"/>
              <w:bottom w:val="single" w:sz="4" w:space="0" w:color="auto"/>
              <w:right w:val="single" w:sz="4" w:space="0" w:color="auto"/>
            </w:tcBorders>
            <w:hideMark/>
          </w:tcPr>
          <w:p w14:paraId="2AD5BE5F" w14:textId="77777777" w:rsidR="00556561" w:rsidRPr="00A15DCB" w:rsidRDefault="00556561">
            <w:pPr>
              <w:pStyle w:val="TAL"/>
              <w:rPr>
                <w:lang w:eastAsia="zh-CN"/>
              </w:rPr>
            </w:pPr>
            <w:r w:rsidRPr="00A15DCB">
              <w:rPr>
                <w:lang w:eastAsia="zh-CN"/>
              </w:rPr>
              <w:t>-100 dBm</w:t>
            </w:r>
          </w:p>
        </w:tc>
        <w:tc>
          <w:tcPr>
            <w:tcW w:w="1245" w:type="dxa"/>
            <w:tcBorders>
              <w:top w:val="single" w:sz="4" w:space="0" w:color="auto"/>
              <w:left w:val="nil"/>
              <w:bottom w:val="single" w:sz="4" w:space="0" w:color="auto"/>
              <w:right w:val="single" w:sz="4" w:space="0" w:color="auto"/>
            </w:tcBorders>
          </w:tcPr>
          <w:p w14:paraId="64F51395" w14:textId="77777777" w:rsidR="00556561" w:rsidRPr="00A15DCB" w:rsidRDefault="00556561">
            <w:pPr>
              <w:pStyle w:val="TAL"/>
              <w:rPr>
                <w:lang w:eastAsia="en-US"/>
              </w:rPr>
            </w:pPr>
          </w:p>
        </w:tc>
      </w:tr>
      <w:tr w:rsidR="00C94552" w:rsidRPr="00A15DCB" w14:paraId="531CB4E0"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4722ACE4" w14:textId="77777777" w:rsidR="00C94552" w:rsidRPr="00A15DCB" w:rsidRDefault="00C94552" w:rsidP="009B330A">
            <w:pPr>
              <w:pStyle w:val="TAL"/>
            </w:pPr>
            <w:r w:rsidRPr="00A15DCB">
              <w:t>}</w:t>
            </w:r>
          </w:p>
        </w:tc>
        <w:tc>
          <w:tcPr>
            <w:tcW w:w="2268" w:type="dxa"/>
            <w:tcBorders>
              <w:top w:val="single" w:sz="4" w:space="0" w:color="auto"/>
              <w:left w:val="nil"/>
              <w:bottom w:val="single" w:sz="4" w:space="0" w:color="auto"/>
              <w:right w:val="single" w:sz="4" w:space="0" w:color="auto"/>
            </w:tcBorders>
            <w:hideMark/>
          </w:tcPr>
          <w:p w14:paraId="184F7415" w14:textId="77777777" w:rsidR="00C94552" w:rsidRPr="00A15DCB" w:rsidRDefault="00C94552" w:rsidP="009B330A">
            <w:pPr>
              <w:pStyle w:val="TAL"/>
            </w:pPr>
          </w:p>
        </w:tc>
        <w:tc>
          <w:tcPr>
            <w:tcW w:w="1701" w:type="dxa"/>
            <w:tcBorders>
              <w:top w:val="single" w:sz="4" w:space="0" w:color="auto"/>
              <w:left w:val="nil"/>
              <w:bottom w:val="single" w:sz="4" w:space="0" w:color="auto"/>
              <w:right w:val="single" w:sz="4" w:space="0" w:color="auto"/>
            </w:tcBorders>
            <w:hideMark/>
          </w:tcPr>
          <w:p w14:paraId="3B250785" w14:textId="77777777" w:rsidR="00C94552" w:rsidRPr="00A15DCB" w:rsidRDefault="00C94552" w:rsidP="009B330A">
            <w:pPr>
              <w:pStyle w:val="TAL"/>
              <w:rPr>
                <w:lang w:eastAsia="zh-CN"/>
              </w:rPr>
            </w:pPr>
          </w:p>
        </w:tc>
        <w:tc>
          <w:tcPr>
            <w:tcW w:w="1245" w:type="dxa"/>
            <w:tcBorders>
              <w:top w:val="single" w:sz="4" w:space="0" w:color="auto"/>
              <w:left w:val="nil"/>
              <w:bottom w:val="single" w:sz="4" w:space="0" w:color="auto"/>
              <w:right w:val="single" w:sz="4" w:space="0" w:color="auto"/>
            </w:tcBorders>
          </w:tcPr>
          <w:p w14:paraId="169E5482" w14:textId="77777777" w:rsidR="00C94552" w:rsidRPr="00A15DCB" w:rsidRDefault="00C94552" w:rsidP="009B330A">
            <w:pPr>
              <w:pStyle w:val="TAL"/>
              <w:rPr>
                <w:lang w:eastAsia="en-US"/>
              </w:rPr>
            </w:pPr>
          </w:p>
        </w:tc>
      </w:tr>
    </w:tbl>
    <w:p w14:paraId="132DDC55" w14:textId="77777777" w:rsidR="00556561" w:rsidRPr="00A15DCB" w:rsidRDefault="00556561" w:rsidP="00556561">
      <w:pPr>
        <w:rPr>
          <w:lang w:eastAsia="en-US"/>
        </w:rPr>
      </w:pPr>
    </w:p>
    <w:p w14:paraId="616A71A2" w14:textId="37A3CA88" w:rsidR="00556561" w:rsidRPr="00A15DCB" w:rsidRDefault="00556561" w:rsidP="00556561">
      <w:pPr>
        <w:pStyle w:val="TH"/>
        <w:rPr>
          <w:bCs/>
          <w:i/>
          <w:iCs/>
        </w:rPr>
      </w:pPr>
      <w:r w:rsidRPr="00A15DCB">
        <w:t>Table 7.1.1.1.7.3.3-9:</w:t>
      </w:r>
      <w:r w:rsidRPr="00A15DCB">
        <w:rPr>
          <w:i/>
          <w:iCs/>
        </w:rPr>
        <w:t xml:space="preserve"> MsgA-PUSCH-Config</w:t>
      </w:r>
      <w:r w:rsidRPr="00A15DCB">
        <w:rPr>
          <w:bCs/>
          <w:i/>
          <w:iCs/>
        </w:rPr>
        <w:t xml:space="preserve"> </w:t>
      </w:r>
      <w:r w:rsidRPr="00A15DCB">
        <w:rPr>
          <w:iCs/>
        </w:rPr>
        <w:t>(</w:t>
      </w:r>
      <w:r w:rsidRPr="00A15DCB">
        <w:t>Table 7.1.1.1.7.3.3-</w:t>
      </w:r>
      <w:r w:rsidR="00C94552" w:rsidRPr="00A15DCB">
        <w:t>6</w:t>
      </w:r>
      <w:r w:rsidRPr="00A15DCB">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2268"/>
        <w:gridCol w:w="1701"/>
        <w:gridCol w:w="1250"/>
        <w:gridCol w:w="26"/>
      </w:tblGrid>
      <w:tr w:rsidR="00556561" w:rsidRPr="00A15DCB" w14:paraId="5D88B845" w14:textId="77777777" w:rsidTr="00C17701">
        <w:tc>
          <w:tcPr>
            <w:tcW w:w="9889" w:type="dxa"/>
            <w:gridSpan w:val="5"/>
            <w:tcBorders>
              <w:top w:val="single" w:sz="4" w:space="0" w:color="auto"/>
              <w:left w:val="single" w:sz="4" w:space="0" w:color="auto"/>
              <w:bottom w:val="single" w:sz="4" w:space="0" w:color="auto"/>
              <w:right w:val="single" w:sz="4" w:space="0" w:color="auto"/>
            </w:tcBorders>
            <w:hideMark/>
          </w:tcPr>
          <w:p w14:paraId="4B963C00" w14:textId="77777777" w:rsidR="00556561" w:rsidRPr="00A15DCB" w:rsidRDefault="00556561">
            <w:pPr>
              <w:pStyle w:val="TAH"/>
              <w:jc w:val="left"/>
              <w:rPr>
                <w:b w:val="0"/>
              </w:rPr>
            </w:pPr>
            <w:r w:rsidRPr="00A15DCB">
              <w:rPr>
                <w:b w:val="0"/>
                <w:bCs/>
              </w:rPr>
              <w:t>Derivation Path: TS 38.508-1 [4], Table 4.6.3-81B</w:t>
            </w:r>
          </w:p>
        </w:tc>
      </w:tr>
      <w:tr w:rsidR="00C17701" w:rsidRPr="00A15DCB" w14:paraId="2656889D"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DB366AA" w14:textId="77777777" w:rsidR="00C17701" w:rsidRPr="00A15DCB" w:rsidRDefault="00C17701" w:rsidP="00C94552">
            <w:pPr>
              <w:pStyle w:val="TAH"/>
              <w:rPr>
                <w:bCs/>
              </w:rPr>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Pr>
          <w:p w14:paraId="66768051" w14:textId="77777777" w:rsidR="00C17701" w:rsidRPr="00A15DCB" w:rsidRDefault="00C17701" w:rsidP="00C94552">
            <w:pPr>
              <w:pStyle w:val="TAH"/>
              <w:rPr>
                <w:bCs/>
              </w:rPr>
            </w:pPr>
            <w:r w:rsidRPr="00A15DCB">
              <w:t>Value/remark</w:t>
            </w:r>
          </w:p>
        </w:tc>
        <w:tc>
          <w:tcPr>
            <w:tcW w:w="1701" w:type="dxa"/>
            <w:tcBorders>
              <w:top w:val="single" w:sz="4" w:space="0" w:color="auto"/>
              <w:left w:val="single" w:sz="4" w:space="0" w:color="auto"/>
              <w:bottom w:val="single" w:sz="4" w:space="0" w:color="auto"/>
              <w:right w:val="single" w:sz="4" w:space="0" w:color="auto"/>
            </w:tcBorders>
          </w:tcPr>
          <w:p w14:paraId="6B25874E" w14:textId="77777777" w:rsidR="00C17701" w:rsidRPr="00A15DCB" w:rsidRDefault="00C17701" w:rsidP="00C94552">
            <w:pPr>
              <w:pStyle w:val="TAH"/>
              <w:rPr>
                <w:bCs/>
              </w:rPr>
            </w:pPr>
            <w:r w:rsidRPr="00A15DCB">
              <w:t>Comment</w:t>
            </w:r>
          </w:p>
        </w:tc>
        <w:tc>
          <w:tcPr>
            <w:tcW w:w="1250" w:type="dxa"/>
            <w:tcBorders>
              <w:top w:val="single" w:sz="4" w:space="0" w:color="auto"/>
              <w:left w:val="single" w:sz="4" w:space="0" w:color="auto"/>
              <w:bottom w:val="single" w:sz="4" w:space="0" w:color="auto"/>
              <w:right w:val="single" w:sz="4" w:space="0" w:color="auto"/>
            </w:tcBorders>
          </w:tcPr>
          <w:p w14:paraId="19C49A0C" w14:textId="77777777" w:rsidR="00C17701" w:rsidRPr="00A15DCB" w:rsidRDefault="00C17701" w:rsidP="00C94552">
            <w:pPr>
              <w:pStyle w:val="TAH"/>
              <w:rPr>
                <w:bCs/>
              </w:rPr>
            </w:pPr>
            <w:r w:rsidRPr="00A15DCB">
              <w:t>Condition</w:t>
            </w:r>
          </w:p>
        </w:tc>
      </w:tr>
      <w:tr w:rsidR="00C17701" w:rsidRPr="00A15DCB" w14:paraId="05DFF3A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60C3C919" w14:textId="77777777" w:rsidR="00C17701" w:rsidRPr="00A15DCB" w:rsidRDefault="00C17701" w:rsidP="0036007E">
            <w:pPr>
              <w:pStyle w:val="TAH"/>
              <w:jc w:val="left"/>
              <w:rPr>
                <w:b w:val="0"/>
                <w:bCs/>
              </w:rPr>
            </w:pPr>
            <w:r w:rsidRPr="00A15DCB">
              <w:rPr>
                <w:b w:val="0"/>
              </w:rPr>
              <w:t>MsgA-PUSCH-Config-r16 ::= SEQUENCE {</w:t>
            </w:r>
          </w:p>
        </w:tc>
        <w:tc>
          <w:tcPr>
            <w:tcW w:w="2268" w:type="dxa"/>
            <w:tcBorders>
              <w:top w:val="single" w:sz="4" w:space="0" w:color="auto"/>
              <w:left w:val="single" w:sz="4" w:space="0" w:color="auto"/>
              <w:bottom w:val="single" w:sz="4" w:space="0" w:color="auto"/>
              <w:right w:val="single" w:sz="4" w:space="0" w:color="auto"/>
            </w:tcBorders>
          </w:tcPr>
          <w:p w14:paraId="5206AAA8"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4CDE26B"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49741895" w14:textId="77777777" w:rsidR="00C17701" w:rsidRPr="00A15DCB" w:rsidRDefault="00C17701" w:rsidP="0036007E">
            <w:pPr>
              <w:pStyle w:val="TAH"/>
              <w:jc w:val="left"/>
              <w:rPr>
                <w:b w:val="0"/>
                <w:bCs/>
              </w:rPr>
            </w:pPr>
          </w:p>
        </w:tc>
      </w:tr>
      <w:tr w:rsidR="00C17701" w:rsidRPr="00A15DCB" w14:paraId="4232AF59"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943518" w14:textId="77777777" w:rsidR="00C17701" w:rsidRPr="00A15DCB" w:rsidRDefault="00C17701" w:rsidP="0036007E">
            <w:pPr>
              <w:pStyle w:val="TAH"/>
              <w:jc w:val="left"/>
              <w:rPr>
                <w:b w:val="0"/>
                <w:bCs/>
              </w:rPr>
            </w:pPr>
            <w:r w:rsidRPr="00A15DCB">
              <w:rPr>
                <w:b w:val="0"/>
              </w:rPr>
              <w:t xml:space="preserve">  msgA-PUSCH-ResourceGroupA-r16 SEQUENCE {</w:t>
            </w:r>
          </w:p>
        </w:tc>
        <w:tc>
          <w:tcPr>
            <w:tcW w:w="2268" w:type="dxa"/>
            <w:tcBorders>
              <w:top w:val="single" w:sz="4" w:space="0" w:color="auto"/>
              <w:left w:val="single" w:sz="4" w:space="0" w:color="auto"/>
              <w:bottom w:val="single" w:sz="4" w:space="0" w:color="auto"/>
              <w:right w:val="single" w:sz="4" w:space="0" w:color="auto"/>
            </w:tcBorders>
          </w:tcPr>
          <w:p w14:paraId="7FC5E695"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62BCE8C"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99FCAC5" w14:textId="77777777" w:rsidR="00C17701" w:rsidRPr="00A15DCB" w:rsidRDefault="00C17701" w:rsidP="0036007E">
            <w:pPr>
              <w:pStyle w:val="TAH"/>
              <w:jc w:val="left"/>
              <w:rPr>
                <w:b w:val="0"/>
                <w:bCs/>
              </w:rPr>
            </w:pPr>
          </w:p>
        </w:tc>
      </w:tr>
      <w:tr w:rsidR="00C17701" w:rsidRPr="00A15DCB" w14:paraId="0EE0F4A9" w14:textId="77777777" w:rsidTr="00C17701">
        <w:trPr>
          <w:gridAfter w:val="1"/>
          <w:wAfter w:w="26" w:type="dxa"/>
        </w:trPr>
        <w:tc>
          <w:tcPr>
            <w:tcW w:w="4644" w:type="dxa"/>
            <w:tcBorders>
              <w:top w:val="single" w:sz="4" w:space="0" w:color="auto"/>
              <w:left w:val="single" w:sz="4" w:space="0" w:color="auto"/>
              <w:bottom w:val="nil"/>
              <w:right w:val="single" w:sz="4" w:space="0" w:color="auto"/>
            </w:tcBorders>
          </w:tcPr>
          <w:p w14:paraId="5C7145FE" w14:textId="77777777" w:rsidR="00C17701" w:rsidRPr="00A15DCB" w:rsidRDefault="00C17701" w:rsidP="0036007E">
            <w:pPr>
              <w:pStyle w:val="TAH"/>
              <w:jc w:val="left"/>
              <w:rPr>
                <w:b w:val="0"/>
                <w:bCs/>
              </w:rPr>
            </w:pPr>
            <w:r w:rsidRPr="00A15DCB">
              <w:rPr>
                <w:b w:val="0"/>
              </w:rPr>
              <w:t xml:space="preserve">    msgA-PUSCH-TimeDomainOffset-r16</w:t>
            </w:r>
          </w:p>
        </w:tc>
        <w:tc>
          <w:tcPr>
            <w:tcW w:w="2268" w:type="dxa"/>
            <w:tcBorders>
              <w:top w:val="single" w:sz="4" w:space="0" w:color="auto"/>
              <w:left w:val="single" w:sz="4" w:space="0" w:color="auto"/>
              <w:bottom w:val="single" w:sz="4" w:space="0" w:color="auto"/>
              <w:right w:val="single" w:sz="4" w:space="0" w:color="auto"/>
            </w:tcBorders>
          </w:tcPr>
          <w:p w14:paraId="00970C20" w14:textId="77777777" w:rsidR="00C17701" w:rsidRPr="00A15DCB" w:rsidRDefault="00C17701" w:rsidP="0036007E">
            <w:pPr>
              <w:pStyle w:val="TAH"/>
              <w:jc w:val="left"/>
              <w:rPr>
                <w:b w:val="0"/>
                <w:bCs/>
              </w:rPr>
            </w:pPr>
            <w:r w:rsidRPr="00A15DCB">
              <w:rPr>
                <w:b w:val="0"/>
              </w:rPr>
              <w:t>5</w:t>
            </w:r>
          </w:p>
        </w:tc>
        <w:tc>
          <w:tcPr>
            <w:tcW w:w="1701" w:type="dxa"/>
            <w:tcBorders>
              <w:top w:val="single" w:sz="4" w:space="0" w:color="auto"/>
              <w:left w:val="single" w:sz="4" w:space="0" w:color="auto"/>
              <w:bottom w:val="single" w:sz="4" w:space="0" w:color="auto"/>
              <w:right w:val="single" w:sz="4" w:space="0" w:color="auto"/>
            </w:tcBorders>
          </w:tcPr>
          <w:p w14:paraId="3DB8DBDA"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77D704D2" w14:textId="77777777" w:rsidR="00C17701" w:rsidRPr="00A15DCB" w:rsidRDefault="00C17701" w:rsidP="0036007E">
            <w:pPr>
              <w:pStyle w:val="TAH"/>
              <w:jc w:val="left"/>
              <w:rPr>
                <w:b w:val="0"/>
                <w:bCs/>
              </w:rPr>
            </w:pPr>
          </w:p>
        </w:tc>
      </w:tr>
      <w:tr w:rsidR="00C17701" w:rsidRPr="00A15DCB" w14:paraId="6074CA53" w14:textId="77777777" w:rsidTr="00C17701">
        <w:trPr>
          <w:gridAfter w:val="1"/>
          <w:wAfter w:w="26" w:type="dxa"/>
        </w:trPr>
        <w:tc>
          <w:tcPr>
            <w:tcW w:w="4644" w:type="dxa"/>
            <w:tcBorders>
              <w:top w:val="nil"/>
              <w:left w:val="single" w:sz="4" w:space="0" w:color="auto"/>
              <w:bottom w:val="single" w:sz="4" w:space="0" w:color="auto"/>
              <w:right w:val="single" w:sz="4" w:space="0" w:color="auto"/>
            </w:tcBorders>
          </w:tcPr>
          <w:p w14:paraId="6716C159" w14:textId="77777777" w:rsidR="00C17701" w:rsidRPr="00A15DCB" w:rsidRDefault="00C17701" w:rsidP="0036007E">
            <w:pPr>
              <w:pStyle w:val="TAH"/>
              <w:jc w:val="left"/>
              <w:rPr>
                <w:b w:val="0"/>
                <w:bCs/>
              </w:rPr>
            </w:pPr>
          </w:p>
        </w:tc>
        <w:tc>
          <w:tcPr>
            <w:tcW w:w="2268" w:type="dxa"/>
            <w:tcBorders>
              <w:top w:val="single" w:sz="4" w:space="0" w:color="auto"/>
              <w:left w:val="single" w:sz="4" w:space="0" w:color="auto"/>
              <w:bottom w:val="single" w:sz="4" w:space="0" w:color="auto"/>
              <w:right w:val="single" w:sz="4" w:space="0" w:color="auto"/>
            </w:tcBorders>
          </w:tcPr>
          <w:p w14:paraId="6F0457E2" w14:textId="77777777" w:rsidR="00C17701" w:rsidRPr="00A15DCB" w:rsidRDefault="00C17701" w:rsidP="0036007E">
            <w:pPr>
              <w:pStyle w:val="TAH"/>
              <w:jc w:val="left"/>
              <w:rPr>
                <w:b w:val="0"/>
                <w:bCs/>
              </w:rPr>
            </w:pPr>
            <w:r w:rsidRPr="00A15DCB">
              <w:rPr>
                <w:b w:val="0"/>
                <w:lang w:eastAsia="zh-CN"/>
              </w:rPr>
              <w:t>10</w:t>
            </w:r>
          </w:p>
        </w:tc>
        <w:tc>
          <w:tcPr>
            <w:tcW w:w="1701" w:type="dxa"/>
            <w:tcBorders>
              <w:top w:val="single" w:sz="4" w:space="0" w:color="auto"/>
              <w:left w:val="single" w:sz="4" w:space="0" w:color="auto"/>
              <w:bottom w:val="single" w:sz="4" w:space="0" w:color="auto"/>
              <w:right w:val="single" w:sz="4" w:space="0" w:color="auto"/>
            </w:tcBorders>
          </w:tcPr>
          <w:p w14:paraId="14AC702A"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657C6DD" w14:textId="77777777" w:rsidR="00C17701" w:rsidRPr="00A15DCB" w:rsidRDefault="00C17701" w:rsidP="0036007E">
            <w:pPr>
              <w:pStyle w:val="TAH"/>
              <w:jc w:val="left"/>
              <w:rPr>
                <w:b w:val="0"/>
                <w:bCs/>
              </w:rPr>
            </w:pPr>
            <w:r w:rsidRPr="00A15DCB">
              <w:rPr>
                <w:b w:val="0"/>
              </w:rPr>
              <w:t>FR1 SCS 30</w:t>
            </w:r>
          </w:p>
        </w:tc>
      </w:tr>
      <w:tr w:rsidR="00C17701" w:rsidRPr="00A15DCB" w14:paraId="7CAE5E45"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82BB46" w14:textId="77777777" w:rsidR="00C17701" w:rsidRPr="00A15DCB" w:rsidRDefault="00C17701" w:rsidP="0036007E">
            <w:pPr>
              <w:pStyle w:val="TAH"/>
              <w:jc w:val="left"/>
              <w:rPr>
                <w:b w:val="0"/>
                <w:bCs/>
              </w:rPr>
            </w:pPr>
            <w:r w:rsidRPr="00A15DCB">
              <w:rPr>
                <w:b w:val="0"/>
              </w:rPr>
              <w:t xml:space="preserve">    startSymbolAndLengthMsgA-PO-r16</w:t>
            </w:r>
          </w:p>
        </w:tc>
        <w:tc>
          <w:tcPr>
            <w:tcW w:w="2268" w:type="dxa"/>
            <w:tcBorders>
              <w:top w:val="single" w:sz="4" w:space="0" w:color="auto"/>
              <w:left w:val="single" w:sz="4" w:space="0" w:color="auto"/>
              <w:bottom w:val="single" w:sz="4" w:space="0" w:color="auto"/>
              <w:right w:val="single" w:sz="4" w:space="0" w:color="auto"/>
            </w:tcBorders>
          </w:tcPr>
          <w:p w14:paraId="61576690" w14:textId="77777777" w:rsidR="00C17701" w:rsidRPr="00A15DCB" w:rsidRDefault="00C17701" w:rsidP="0036007E">
            <w:pPr>
              <w:pStyle w:val="TAH"/>
              <w:jc w:val="left"/>
              <w:rPr>
                <w:b w:val="0"/>
                <w:bCs/>
              </w:rPr>
            </w:pPr>
            <w:r w:rsidRPr="00A15DCB">
              <w:rPr>
                <w:b w:val="0"/>
              </w:rPr>
              <w:t>27</w:t>
            </w:r>
          </w:p>
        </w:tc>
        <w:tc>
          <w:tcPr>
            <w:tcW w:w="1701" w:type="dxa"/>
            <w:tcBorders>
              <w:top w:val="single" w:sz="4" w:space="0" w:color="auto"/>
              <w:left w:val="single" w:sz="4" w:space="0" w:color="auto"/>
              <w:bottom w:val="single" w:sz="4" w:space="0" w:color="auto"/>
              <w:right w:val="single" w:sz="4" w:space="0" w:color="auto"/>
            </w:tcBorders>
          </w:tcPr>
          <w:p w14:paraId="71067F25"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148B0AB" w14:textId="77777777" w:rsidR="00C17701" w:rsidRPr="00A15DCB" w:rsidRDefault="00C17701" w:rsidP="0036007E">
            <w:pPr>
              <w:pStyle w:val="TAH"/>
              <w:jc w:val="left"/>
              <w:rPr>
                <w:b w:val="0"/>
                <w:bCs/>
              </w:rPr>
            </w:pPr>
          </w:p>
        </w:tc>
      </w:tr>
      <w:tr w:rsidR="00C17701" w:rsidRPr="00A15DCB" w14:paraId="442090B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48636837" w14:textId="77777777" w:rsidR="00C17701" w:rsidRPr="00A15DCB" w:rsidRDefault="00C17701" w:rsidP="0036007E">
            <w:pPr>
              <w:pStyle w:val="TAH"/>
              <w:jc w:val="left"/>
              <w:rPr>
                <w:b w:val="0"/>
              </w:rPr>
            </w:pPr>
            <w:r w:rsidRPr="00A15DCB">
              <w:rPr>
                <w:b w:val="0"/>
              </w:rPr>
              <w:t xml:space="preserve">    nrofPRBs-PerMsgA-PO-r16</w:t>
            </w:r>
          </w:p>
        </w:tc>
        <w:tc>
          <w:tcPr>
            <w:tcW w:w="2268" w:type="dxa"/>
            <w:tcBorders>
              <w:top w:val="single" w:sz="4" w:space="0" w:color="auto"/>
              <w:left w:val="single" w:sz="4" w:space="0" w:color="auto"/>
              <w:bottom w:val="single" w:sz="4" w:space="0" w:color="auto"/>
              <w:right w:val="single" w:sz="4" w:space="0" w:color="auto"/>
            </w:tcBorders>
          </w:tcPr>
          <w:p w14:paraId="28A1D63B" w14:textId="77777777" w:rsidR="00C17701" w:rsidRPr="00A15DCB" w:rsidRDefault="00C17701" w:rsidP="0036007E">
            <w:pPr>
              <w:pStyle w:val="TAH"/>
              <w:jc w:val="left"/>
              <w:rPr>
                <w:b w:val="0"/>
                <w:lang w:eastAsia="zh-CN"/>
              </w:rPr>
            </w:pPr>
            <w:r w:rsidRPr="00A15DCB">
              <w:rPr>
                <w:b w:val="0"/>
                <w:lang w:eastAsia="zh-CN"/>
              </w:rPr>
              <w:t>4</w:t>
            </w:r>
          </w:p>
        </w:tc>
        <w:tc>
          <w:tcPr>
            <w:tcW w:w="1701" w:type="dxa"/>
            <w:tcBorders>
              <w:top w:val="single" w:sz="4" w:space="0" w:color="auto"/>
              <w:left w:val="single" w:sz="4" w:space="0" w:color="auto"/>
              <w:bottom w:val="single" w:sz="4" w:space="0" w:color="auto"/>
              <w:right w:val="single" w:sz="4" w:space="0" w:color="auto"/>
            </w:tcBorders>
          </w:tcPr>
          <w:p w14:paraId="63A45D83" w14:textId="77777777" w:rsidR="00C17701" w:rsidRPr="00A15DCB" w:rsidRDefault="00C17701" w:rsidP="0036007E">
            <w:pPr>
              <w:pStyle w:val="TAH"/>
              <w:jc w:val="left"/>
              <w:rPr>
                <w:b w:val="0"/>
                <w:bCs/>
                <w:lang w:eastAsia="zh-CN"/>
              </w:rPr>
            </w:pPr>
          </w:p>
        </w:tc>
        <w:tc>
          <w:tcPr>
            <w:tcW w:w="1250" w:type="dxa"/>
            <w:tcBorders>
              <w:top w:val="single" w:sz="4" w:space="0" w:color="auto"/>
              <w:left w:val="single" w:sz="4" w:space="0" w:color="auto"/>
              <w:bottom w:val="single" w:sz="4" w:space="0" w:color="auto"/>
              <w:right w:val="single" w:sz="4" w:space="0" w:color="auto"/>
            </w:tcBorders>
          </w:tcPr>
          <w:p w14:paraId="33A460C1" w14:textId="77777777" w:rsidR="00C17701" w:rsidRPr="00A15DCB" w:rsidRDefault="00C17701" w:rsidP="0036007E">
            <w:pPr>
              <w:pStyle w:val="TAH"/>
              <w:jc w:val="left"/>
              <w:rPr>
                <w:b w:val="0"/>
                <w:bCs/>
              </w:rPr>
            </w:pPr>
          </w:p>
        </w:tc>
      </w:tr>
      <w:tr w:rsidR="00C17701" w:rsidRPr="00A15DCB" w14:paraId="2040D160"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305DD7EA" w14:textId="77777777" w:rsidR="00C17701" w:rsidRPr="00A15DCB" w:rsidRDefault="00C17701" w:rsidP="0036007E">
            <w:pPr>
              <w:pStyle w:val="TAH"/>
              <w:jc w:val="left"/>
              <w:rPr>
                <w:b w:val="0"/>
                <w:bCs/>
                <w:lang w:eastAsia="zh-CN"/>
              </w:rPr>
            </w:pPr>
            <w:r w:rsidRPr="00A15DCB">
              <w:rPr>
                <w:b w:val="0"/>
              </w:rPr>
              <w:t xml:space="preserve">  </w:t>
            </w:r>
            <w:r w:rsidRPr="00A15DCB">
              <w:rPr>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B30EE66"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3F366FFC"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672E17A" w14:textId="77777777" w:rsidR="00C17701" w:rsidRPr="00A15DCB" w:rsidRDefault="00C17701" w:rsidP="0036007E">
            <w:pPr>
              <w:pStyle w:val="TAH"/>
              <w:jc w:val="left"/>
              <w:rPr>
                <w:b w:val="0"/>
                <w:bCs/>
              </w:rPr>
            </w:pPr>
          </w:p>
        </w:tc>
      </w:tr>
      <w:tr w:rsidR="00C17701" w:rsidRPr="00A15DCB" w14:paraId="58F0FD11"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1AD115C" w14:textId="77777777" w:rsidR="00C17701" w:rsidRPr="00A15DCB" w:rsidRDefault="00C17701" w:rsidP="0036007E">
            <w:pPr>
              <w:pStyle w:val="TAH"/>
              <w:jc w:val="left"/>
              <w:rPr>
                <w:b w:val="0"/>
                <w:bCs/>
                <w:lang w:eastAsia="zh-CN"/>
              </w:rPr>
            </w:pPr>
            <w:r w:rsidRPr="00A15DCB">
              <w:rPr>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77FED30"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21BAFA2B"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1D1C1226" w14:textId="77777777" w:rsidR="00C17701" w:rsidRPr="00A15DCB" w:rsidRDefault="00C17701" w:rsidP="0036007E">
            <w:pPr>
              <w:pStyle w:val="TAH"/>
              <w:jc w:val="left"/>
              <w:rPr>
                <w:b w:val="0"/>
                <w:bCs/>
              </w:rPr>
            </w:pPr>
          </w:p>
        </w:tc>
      </w:tr>
    </w:tbl>
    <w:p w14:paraId="733D8E20" w14:textId="255ADEDB" w:rsidR="00221588" w:rsidRPr="00A15DCB" w:rsidRDefault="00221588" w:rsidP="006E47DD"/>
    <w:p w14:paraId="10D7ED1E" w14:textId="77777777" w:rsidR="00221588" w:rsidRPr="00A15DCB" w:rsidRDefault="00221588" w:rsidP="00221588">
      <w:pPr>
        <w:pStyle w:val="Heading5"/>
      </w:pPr>
      <w:r w:rsidRPr="00A15DCB">
        <w:lastRenderedPageBreak/>
        <w:t>7.1.1.1.8</w:t>
      </w:r>
      <w:r w:rsidRPr="00A15DCB">
        <w:tab/>
        <w:t>Correct selection of RACH parameters / 2-step RACH/MSGA and PRACH resource explicitly signalled to the UE by RRC / contention free random access procedure</w:t>
      </w:r>
    </w:p>
    <w:p w14:paraId="46B04F6C" w14:textId="77777777" w:rsidR="00221588" w:rsidRPr="00A15DCB" w:rsidRDefault="00221588" w:rsidP="00221588">
      <w:pPr>
        <w:pStyle w:val="H6"/>
      </w:pPr>
      <w:r w:rsidRPr="00A15DCB">
        <w:t>7.1.1.1.8.1</w:t>
      </w:r>
      <w:r w:rsidRPr="00A15DCB">
        <w:tab/>
        <w:t>Test Purpose (TP)</w:t>
      </w:r>
    </w:p>
    <w:p w14:paraId="74E3AC8F" w14:textId="77777777" w:rsidR="00221588" w:rsidRPr="00A15DCB" w:rsidRDefault="00221588" w:rsidP="00221588">
      <w:pPr>
        <w:pStyle w:val="H6"/>
      </w:pPr>
      <w:r w:rsidRPr="00A15DCB">
        <w:t>(1)</w:t>
      </w:r>
    </w:p>
    <w:p w14:paraId="5D5FF158" w14:textId="77777777" w:rsidR="00221588" w:rsidRPr="00A15DCB" w:rsidRDefault="00221588" w:rsidP="00221588">
      <w:pPr>
        <w:pStyle w:val="PL"/>
        <w:rPr>
          <w:noProof w:val="0"/>
        </w:rPr>
      </w:pPr>
      <w:r w:rsidRPr="00A15DCB">
        <w:rPr>
          <w:b/>
          <w:noProof w:val="0"/>
        </w:rPr>
        <w:t>with</w:t>
      </w:r>
      <w:r w:rsidRPr="00A15DCB">
        <w:rPr>
          <w:noProof w:val="0"/>
        </w:rPr>
        <w:t xml:space="preserve"> { UE in RRC_Connected }</w:t>
      </w:r>
    </w:p>
    <w:p w14:paraId="44BA9F80" w14:textId="77777777" w:rsidR="00221588" w:rsidRPr="00A15DCB" w:rsidRDefault="00221588" w:rsidP="00221588">
      <w:pPr>
        <w:pStyle w:val="PL"/>
        <w:rPr>
          <w:noProof w:val="0"/>
        </w:rPr>
      </w:pPr>
      <w:r w:rsidRPr="00A15DCB">
        <w:rPr>
          <w:b/>
          <w:noProof w:val="0"/>
        </w:rPr>
        <w:t xml:space="preserve">ensure that </w:t>
      </w:r>
      <w:r w:rsidRPr="00A15DCB">
        <w:rPr>
          <w:noProof w:val="0"/>
        </w:rPr>
        <w:t>{</w:t>
      </w:r>
    </w:p>
    <w:p w14:paraId="4685C5DF" w14:textId="77777777" w:rsidR="00221588" w:rsidRPr="00A15DCB" w:rsidRDefault="00221588" w:rsidP="00221588">
      <w:pPr>
        <w:pStyle w:val="PL"/>
        <w:rPr>
          <w:noProof w:val="0"/>
        </w:rPr>
      </w:pPr>
      <w:r w:rsidRPr="00A15DCB">
        <w:rPr>
          <w:noProof w:val="0"/>
        </w:rPr>
        <w:t xml:space="preserve"> </w:t>
      </w:r>
      <w:r w:rsidRPr="00A15DCB">
        <w:rPr>
          <w:b/>
          <w:noProof w:val="0"/>
        </w:rPr>
        <w:t xml:space="preserve"> when </w:t>
      </w:r>
      <w:r w:rsidRPr="00A15DCB">
        <w:rPr>
          <w:noProof w:val="0"/>
        </w:rPr>
        <w:t>{ SS sends an RRCReconfiguration message including RACH-ConfigDedicated information element and the contention-free Random Access Resources for 2-step RA type have been explicitly provided in rach-ConfigDedicated }</w:t>
      </w:r>
    </w:p>
    <w:p w14:paraId="1504C3B9" w14:textId="77777777" w:rsidR="00221588" w:rsidRPr="00A15DCB" w:rsidRDefault="00221588" w:rsidP="00221588">
      <w:pPr>
        <w:pStyle w:val="PL"/>
        <w:rPr>
          <w:noProof w:val="0"/>
        </w:rPr>
      </w:pPr>
      <w:r w:rsidRPr="00A15DCB">
        <w:rPr>
          <w:noProof w:val="0"/>
        </w:rPr>
        <w:t xml:space="preserve">    </w:t>
      </w:r>
      <w:r w:rsidRPr="00A15DCB">
        <w:rPr>
          <w:b/>
          <w:noProof w:val="0"/>
        </w:rPr>
        <w:t xml:space="preserve">then </w:t>
      </w:r>
      <w:r w:rsidRPr="00A15DCB">
        <w:rPr>
          <w:noProof w:val="0"/>
        </w:rPr>
        <w:t>{ UE SET RA_TYPE to 2-step AND sends a MSGA on the NR PSCell }</w:t>
      </w:r>
    </w:p>
    <w:p w14:paraId="72D53D29" w14:textId="77777777" w:rsidR="00221588" w:rsidRPr="00A15DCB" w:rsidRDefault="00221588" w:rsidP="00221588">
      <w:pPr>
        <w:pStyle w:val="PL"/>
        <w:rPr>
          <w:noProof w:val="0"/>
        </w:rPr>
      </w:pPr>
      <w:r w:rsidRPr="00A15DCB">
        <w:rPr>
          <w:noProof w:val="0"/>
        </w:rPr>
        <w:t xml:space="preserve">            }</w:t>
      </w:r>
    </w:p>
    <w:p w14:paraId="79984D7F" w14:textId="77777777" w:rsidR="00221588" w:rsidRPr="00A15DCB" w:rsidRDefault="00221588" w:rsidP="00221588">
      <w:pPr>
        <w:pStyle w:val="PL"/>
        <w:rPr>
          <w:noProof w:val="0"/>
        </w:rPr>
      </w:pPr>
    </w:p>
    <w:p w14:paraId="62E1E7DD" w14:textId="77777777" w:rsidR="00221588" w:rsidRPr="00A15DCB" w:rsidRDefault="00221588" w:rsidP="00221588">
      <w:pPr>
        <w:pStyle w:val="H6"/>
      </w:pPr>
      <w:r w:rsidRPr="00A15DCB">
        <w:t>(2)</w:t>
      </w:r>
    </w:p>
    <w:p w14:paraId="0F88E454" w14:textId="77777777" w:rsidR="00221588" w:rsidRPr="00A15DCB" w:rsidRDefault="00221588" w:rsidP="00221588">
      <w:pPr>
        <w:pStyle w:val="PL"/>
        <w:rPr>
          <w:noProof w:val="0"/>
        </w:rPr>
      </w:pPr>
      <w:r w:rsidRPr="00A15DCB">
        <w:rPr>
          <w:b/>
          <w:noProof w:val="0"/>
        </w:rPr>
        <w:t>with</w:t>
      </w:r>
      <w:r w:rsidRPr="00A15DCB">
        <w:rPr>
          <w:noProof w:val="0"/>
        </w:rPr>
        <w:t xml:space="preserve"> { UE in RRC_Connected state after transmission of a MSGA on NR SpCell received in RACH-ConfigDedicated on the target cell }</w:t>
      </w:r>
    </w:p>
    <w:p w14:paraId="11AC123B" w14:textId="77777777" w:rsidR="00221588" w:rsidRPr="00A15DCB" w:rsidRDefault="00221588" w:rsidP="00221588">
      <w:pPr>
        <w:pStyle w:val="PL"/>
        <w:rPr>
          <w:noProof w:val="0"/>
        </w:rPr>
      </w:pPr>
      <w:r w:rsidRPr="00A15DCB">
        <w:rPr>
          <w:b/>
          <w:noProof w:val="0"/>
        </w:rPr>
        <w:t xml:space="preserve">ensure that </w:t>
      </w:r>
      <w:r w:rsidRPr="00A15DCB">
        <w:rPr>
          <w:noProof w:val="0"/>
        </w:rPr>
        <w:t>{</w:t>
      </w:r>
    </w:p>
    <w:p w14:paraId="11441F41" w14:textId="77777777" w:rsidR="00221588" w:rsidRPr="00A15DCB" w:rsidRDefault="00221588" w:rsidP="00221588">
      <w:pPr>
        <w:pStyle w:val="PL"/>
        <w:rPr>
          <w:noProof w:val="0"/>
        </w:rPr>
      </w:pPr>
      <w:r w:rsidRPr="00A15DCB">
        <w:rPr>
          <w:noProof w:val="0"/>
        </w:rPr>
        <w:t xml:space="preserve"> </w:t>
      </w:r>
      <w:r w:rsidRPr="00A15DCB">
        <w:rPr>
          <w:b/>
          <w:noProof w:val="0"/>
        </w:rPr>
        <w:t xml:space="preserve"> when </w:t>
      </w:r>
      <w:r w:rsidRPr="00A15DCB">
        <w:rPr>
          <w:noProof w:val="0"/>
        </w:rPr>
        <w:t>{ UE does not receive a matching MSGB in msgB-ResponseWindow and PREAMBLE_TRANSMISSION_COUNTER is less than msgA-TransMax + 1 }</w:t>
      </w:r>
    </w:p>
    <w:p w14:paraId="7D6FAE77" w14:textId="77777777" w:rsidR="00221588" w:rsidRPr="00A15DCB" w:rsidRDefault="00221588" w:rsidP="00221588">
      <w:pPr>
        <w:pStyle w:val="PL"/>
        <w:rPr>
          <w:noProof w:val="0"/>
        </w:rPr>
      </w:pPr>
      <w:r w:rsidRPr="00A15DCB">
        <w:rPr>
          <w:noProof w:val="0"/>
        </w:rPr>
        <w:t xml:space="preserve">    </w:t>
      </w:r>
      <w:r w:rsidRPr="00A15DCB">
        <w:rPr>
          <w:b/>
          <w:noProof w:val="0"/>
        </w:rPr>
        <w:t xml:space="preserve">then </w:t>
      </w:r>
      <w:r w:rsidRPr="00A15DCB">
        <w:rPr>
          <w:noProof w:val="0"/>
        </w:rPr>
        <w:t>{ UE retransmits a MSGA in RACH-ConfigDedicated on the target cell }</w:t>
      </w:r>
    </w:p>
    <w:p w14:paraId="408511BA" w14:textId="77777777" w:rsidR="00221588" w:rsidRPr="00A15DCB" w:rsidRDefault="00221588" w:rsidP="00221588">
      <w:pPr>
        <w:pStyle w:val="PL"/>
        <w:rPr>
          <w:noProof w:val="0"/>
        </w:rPr>
      </w:pPr>
      <w:r w:rsidRPr="00A15DCB">
        <w:rPr>
          <w:noProof w:val="0"/>
        </w:rPr>
        <w:t xml:space="preserve">            }</w:t>
      </w:r>
    </w:p>
    <w:p w14:paraId="4C05E835" w14:textId="77777777" w:rsidR="00221588" w:rsidRPr="00A15DCB" w:rsidRDefault="00221588" w:rsidP="00221588">
      <w:pPr>
        <w:pStyle w:val="PL"/>
        <w:rPr>
          <w:noProof w:val="0"/>
        </w:rPr>
      </w:pPr>
    </w:p>
    <w:p w14:paraId="19AA18B7" w14:textId="77777777" w:rsidR="00221588" w:rsidRPr="00A15DCB" w:rsidRDefault="00221588" w:rsidP="00221588">
      <w:pPr>
        <w:pStyle w:val="H6"/>
      </w:pPr>
      <w:r w:rsidRPr="00A15DCB">
        <w:t>7.1.1.1.8.2</w:t>
      </w:r>
      <w:r w:rsidRPr="00A15DCB">
        <w:tab/>
        <w:t>Conformance requirements</w:t>
      </w:r>
    </w:p>
    <w:p w14:paraId="2D82E7B1" w14:textId="21BB4ED2" w:rsidR="00221588" w:rsidRPr="00A15DCB" w:rsidRDefault="00221588" w:rsidP="00221588">
      <w:r w:rsidRPr="00A15DCB">
        <w:t>References: The conformance requirements covered in the present TC are specified in: 3GPP TS 38.321, clause 5.1.1, 5.1.2a, 5.1.3a and 5.1.4a</w:t>
      </w:r>
      <w:r w:rsidR="00B848CA" w:rsidRPr="00A15DCB">
        <w:t>.</w:t>
      </w:r>
      <w:r w:rsidRPr="00A15DCB">
        <w:rPr>
          <w:lang w:eastAsia="sv-SE"/>
        </w:rPr>
        <w:t xml:space="preserve"> </w:t>
      </w:r>
      <w:r w:rsidRPr="00A15DCB">
        <w:t>Unless otherwise stated these are Rel-16 requirements.</w:t>
      </w:r>
    </w:p>
    <w:p w14:paraId="11FF4885" w14:textId="77777777" w:rsidR="00221588" w:rsidRPr="00A15DCB" w:rsidRDefault="00221588" w:rsidP="00221588">
      <w:r w:rsidRPr="00A15DCB">
        <w:t>[TS 38.321, clause 5.1.1]</w:t>
      </w:r>
    </w:p>
    <w:p w14:paraId="098DDA48" w14:textId="77777777" w:rsidR="00221588" w:rsidRPr="00A15DCB" w:rsidRDefault="00221588" w:rsidP="00221588">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21FBA5F8"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4-step RA type have been explicitly provided in </w:t>
      </w:r>
      <w:r w:rsidRPr="00A15DCB">
        <w:rPr>
          <w:i/>
          <w:iCs/>
        </w:rPr>
        <w:t>rach-ConfigDedicated</w:t>
      </w:r>
      <w:r w:rsidRPr="00A15DCB">
        <w:t xml:space="preserve"> for the BWP selected for Random Access procedure:</w:t>
      </w:r>
    </w:p>
    <w:p w14:paraId="4E1ADC35" w14:textId="77777777" w:rsidR="00221588" w:rsidRPr="00A15DCB" w:rsidRDefault="00221588" w:rsidP="00221588">
      <w:pPr>
        <w:pStyle w:val="B2"/>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777EB12C" w14:textId="77777777" w:rsidR="00221588" w:rsidRPr="00A15DCB" w:rsidRDefault="00221588" w:rsidP="00221588">
      <w:pPr>
        <w:pStyle w:val="B1"/>
      </w:pPr>
      <w:r w:rsidRPr="00A15DCB">
        <w:t>1&gt;</w:t>
      </w:r>
      <w:r w:rsidRPr="00A15DCB">
        <w:tab/>
        <w:t xml:space="preserve">else if the BWP selected for Random Access procedure is configured with both 2-step and 4-step RA type Random Access Resources and the RSRP of the downlink pathloss reference is above </w:t>
      </w:r>
      <w:r w:rsidRPr="00A15DCB">
        <w:rPr>
          <w:i/>
          <w:iCs/>
          <w:lang w:eastAsia="ko-KR"/>
        </w:rPr>
        <w:t>msgA-RSRP-Threshold</w:t>
      </w:r>
      <w:r w:rsidRPr="00A15DCB">
        <w:t>; or</w:t>
      </w:r>
    </w:p>
    <w:p w14:paraId="525FCF9B" w14:textId="77777777" w:rsidR="00221588" w:rsidRPr="00A15DCB" w:rsidRDefault="00221588" w:rsidP="00221588">
      <w:pPr>
        <w:pStyle w:val="B1"/>
      </w:pPr>
      <w:r w:rsidRPr="00A15DCB">
        <w:t>1&gt;</w:t>
      </w:r>
      <w:r w:rsidRPr="00A15DCB">
        <w:tab/>
        <w:t>if the BWP selected for Random Access procedure is only configured with 2-step RA type Random Access resources (i.e. no 4-step RACH RA type resources configured); or</w:t>
      </w:r>
    </w:p>
    <w:p w14:paraId="40AC596E"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2-step RA type have been explicitly provided in </w:t>
      </w:r>
      <w:r w:rsidRPr="00A15DCB">
        <w:rPr>
          <w:i/>
          <w:iCs/>
        </w:rPr>
        <w:t>rach-ConfigDedicated</w:t>
      </w:r>
      <w:r w:rsidRPr="00A15DCB">
        <w:t xml:space="preserve"> for the BWP selected for Random Access procedure:</w:t>
      </w:r>
    </w:p>
    <w:p w14:paraId="2EEFAEEC" w14:textId="77777777" w:rsidR="00221588" w:rsidRPr="00A15DCB" w:rsidRDefault="00221588" w:rsidP="00221588">
      <w:pPr>
        <w:pStyle w:val="B2"/>
        <w:spacing w:line="256" w:lineRule="auto"/>
        <w:rPr>
          <w:lang w:eastAsia="ko-KR"/>
        </w:rPr>
      </w:pPr>
      <w:r w:rsidRPr="00A15DCB">
        <w:rPr>
          <w:lang w:eastAsia="ko-KR"/>
        </w:rPr>
        <w:t>2&gt;</w:t>
      </w:r>
      <w:r w:rsidRPr="00A15DCB">
        <w:rPr>
          <w:lang w:eastAsia="ko-KR"/>
        </w:rPr>
        <w:tab/>
        <w:t xml:space="preserve">set the </w:t>
      </w:r>
      <w:r w:rsidRPr="00A15DCB">
        <w:rPr>
          <w:i/>
          <w:iCs/>
          <w:lang w:eastAsia="ko-KR"/>
        </w:rPr>
        <w:t>RA_TYPE</w:t>
      </w:r>
      <w:r w:rsidRPr="00A15DCB">
        <w:rPr>
          <w:lang w:eastAsia="ko-KR"/>
        </w:rPr>
        <w:t xml:space="preserve"> to </w:t>
      </w:r>
      <w:r w:rsidRPr="00A15DCB">
        <w:rPr>
          <w:i/>
          <w:iCs/>
          <w:lang w:eastAsia="ko-KR"/>
        </w:rPr>
        <w:t>2-stepRA</w:t>
      </w:r>
      <w:r w:rsidRPr="00A15DCB">
        <w:rPr>
          <w:lang w:eastAsia="ko-KR"/>
        </w:rPr>
        <w:t>.</w:t>
      </w:r>
    </w:p>
    <w:p w14:paraId="3C166508" w14:textId="77777777" w:rsidR="00221588" w:rsidRPr="00A15DCB" w:rsidRDefault="00221588" w:rsidP="00221588">
      <w:pPr>
        <w:pStyle w:val="B1"/>
        <w:rPr>
          <w:rFonts w:eastAsia="Malgun Gothic"/>
          <w:lang w:eastAsia="ko-KR"/>
        </w:rPr>
      </w:pPr>
      <w:r w:rsidRPr="00A15DCB">
        <w:rPr>
          <w:lang w:eastAsia="ko-KR"/>
        </w:rPr>
        <w:t>1&gt;</w:t>
      </w:r>
      <w:r w:rsidRPr="00A15DCB">
        <w:rPr>
          <w:lang w:eastAsia="ko-KR"/>
        </w:rPr>
        <w:tab/>
        <w:t>else:</w:t>
      </w:r>
    </w:p>
    <w:p w14:paraId="422EC0D1" w14:textId="77777777" w:rsidR="00221588" w:rsidRPr="00A15DCB" w:rsidRDefault="00221588" w:rsidP="00221588">
      <w:pPr>
        <w:pStyle w:val="B2"/>
        <w:rPr>
          <w:lang w:eastAsia="en-US"/>
        </w:rPr>
      </w:pPr>
      <w:r w:rsidRPr="00A15DCB">
        <w:t>2&gt;</w:t>
      </w:r>
      <w:r w:rsidRPr="00A15DCB">
        <w:tab/>
        <w:t xml:space="preserve">set the </w:t>
      </w:r>
      <w:r w:rsidRPr="00A15DCB">
        <w:rPr>
          <w:i/>
        </w:rPr>
        <w:t>RA_TYPE</w:t>
      </w:r>
      <w:r w:rsidRPr="00A15DCB">
        <w:t xml:space="preserve"> to </w:t>
      </w:r>
      <w:r w:rsidRPr="00A15DCB">
        <w:rPr>
          <w:i/>
          <w:iCs/>
        </w:rPr>
        <w:t>4-stepRA</w:t>
      </w:r>
      <w:r w:rsidRPr="00A15DCB">
        <w:t>.</w:t>
      </w:r>
    </w:p>
    <w:p w14:paraId="16A7F4C2" w14:textId="77777777" w:rsidR="00221588" w:rsidRPr="00A15DCB" w:rsidRDefault="00221588" w:rsidP="00221588">
      <w:pPr>
        <w:pStyle w:val="B1"/>
      </w:pPr>
      <w:r w:rsidRPr="00A15DCB">
        <w:t>1&gt;</w:t>
      </w:r>
      <w:r w:rsidRPr="00A15DCB">
        <w:tab/>
        <w:t>perform initialization of variables specific to Random Access type as specified in clause 5.1.1a;</w:t>
      </w:r>
    </w:p>
    <w:p w14:paraId="4465805B" w14:textId="77777777" w:rsidR="00221588" w:rsidRPr="00A15DCB" w:rsidRDefault="00221588" w:rsidP="00221588">
      <w:pPr>
        <w:pStyle w:val="B1"/>
      </w:pPr>
      <w:r w:rsidRPr="00A15DCB">
        <w:t>1&gt;</w:t>
      </w:r>
      <w:r w:rsidRPr="00A15DCB">
        <w:tab/>
        <w:t xml:space="preserve">if </w:t>
      </w:r>
      <w:r w:rsidRPr="00A15DCB">
        <w:rPr>
          <w:i/>
        </w:rPr>
        <w:t>RA_TYPE</w:t>
      </w:r>
      <w:r w:rsidRPr="00A15DCB">
        <w:t xml:space="preserve"> is set to </w:t>
      </w:r>
      <w:r w:rsidRPr="00A15DCB">
        <w:rPr>
          <w:i/>
        </w:rPr>
        <w:t>2-stepRA</w:t>
      </w:r>
      <w:r w:rsidRPr="00A15DCB">
        <w:t>:</w:t>
      </w:r>
    </w:p>
    <w:p w14:paraId="04FA00A6" w14:textId="77777777" w:rsidR="00221588" w:rsidRPr="00A15DCB" w:rsidRDefault="00221588" w:rsidP="00221588">
      <w:pPr>
        <w:pStyle w:val="B2"/>
      </w:pPr>
      <w:r w:rsidRPr="00A15DCB">
        <w:rPr>
          <w:lang w:eastAsia="ko-KR"/>
        </w:rPr>
        <w:t>2&gt;</w:t>
      </w:r>
      <w:r w:rsidRPr="00A15DCB">
        <w:rPr>
          <w:lang w:eastAsia="ko-KR"/>
        </w:rPr>
        <w:tab/>
        <w:t>perform the Random Access Resource selection procedure for 2-step RA type (see clause 5.1.2a).</w:t>
      </w:r>
    </w:p>
    <w:p w14:paraId="05F78EC4" w14:textId="77777777" w:rsidR="00221588" w:rsidRPr="00A15DCB" w:rsidRDefault="00221588" w:rsidP="00221588">
      <w:pPr>
        <w:pStyle w:val="B1"/>
      </w:pPr>
      <w:r w:rsidRPr="00A15DCB">
        <w:t>1&gt;</w:t>
      </w:r>
      <w:r w:rsidRPr="00A15DCB">
        <w:tab/>
        <w:t>else:</w:t>
      </w:r>
    </w:p>
    <w:p w14:paraId="052C99FF" w14:textId="77777777" w:rsidR="00221588" w:rsidRPr="00A15DCB" w:rsidRDefault="00221588" w:rsidP="00221588">
      <w:pPr>
        <w:pStyle w:val="B2"/>
        <w:rPr>
          <w:lang w:eastAsia="ko-KR"/>
        </w:rPr>
      </w:pPr>
      <w:r w:rsidRPr="00A15DCB">
        <w:rPr>
          <w:lang w:eastAsia="ko-KR"/>
        </w:rPr>
        <w:lastRenderedPageBreak/>
        <w:t>2&gt;</w:t>
      </w:r>
      <w:r w:rsidRPr="00A15DCB">
        <w:rPr>
          <w:lang w:eastAsia="ko-KR"/>
        </w:rPr>
        <w:tab/>
        <w:t>perform the Random Access Resource selection procedure (see clause 5.1.2).</w:t>
      </w:r>
    </w:p>
    <w:p w14:paraId="1B1C863C" w14:textId="77777777" w:rsidR="00221588" w:rsidRPr="00A15DCB" w:rsidRDefault="00221588" w:rsidP="00221588">
      <w:r w:rsidRPr="00A15DCB">
        <w:t>[TS 38.321, clause 5.1.2a]</w:t>
      </w:r>
    </w:p>
    <w:p w14:paraId="305660EC" w14:textId="77777777" w:rsidR="00221588" w:rsidRPr="00A15DCB" w:rsidRDefault="00221588" w:rsidP="00221588">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7CD10F41"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7B43226D"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598CAC80"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04C2A2EA" w14:textId="77777777" w:rsidR="00221588" w:rsidRPr="00A15DCB" w:rsidRDefault="00221588" w:rsidP="00221588">
      <w:pPr>
        <w:pStyle w:val="B1"/>
        <w:rPr>
          <w:lang w:eastAsia="ko-KR"/>
        </w:rPr>
      </w:pPr>
      <w:r w:rsidRPr="00A15DCB">
        <w:rPr>
          <w:lang w:eastAsia="ko-KR"/>
        </w:rPr>
        <w:t>1&gt;</w:t>
      </w:r>
      <w:r w:rsidRPr="00A15DCB">
        <w:rPr>
          <w:lang w:eastAsia="ko-KR"/>
        </w:rPr>
        <w:tab/>
        <w:t>else (i.e. for the contention-based Random Access Preamble selection):</w:t>
      </w:r>
    </w:p>
    <w:p w14:paraId="39F09A83"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5E647392" w14:textId="77777777" w:rsidR="00221588" w:rsidRPr="00A15DCB" w:rsidRDefault="00221588" w:rsidP="00221588">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4EB29C07" w14:textId="77777777" w:rsidR="00221588" w:rsidRPr="00A15DCB" w:rsidRDefault="00221588" w:rsidP="00221588">
      <w:pPr>
        <w:pStyle w:val="B2"/>
        <w:rPr>
          <w:lang w:eastAsia="ko-KR"/>
        </w:rPr>
      </w:pPr>
      <w:r w:rsidRPr="00A15DCB">
        <w:rPr>
          <w:lang w:eastAsia="ko-KR"/>
        </w:rPr>
        <w:t>2&gt;</w:t>
      </w:r>
      <w:r w:rsidRPr="00A15DCB">
        <w:rPr>
          <w:lang w:eastAsia="ko-KR"/>
        </w:rPr>
        <w:tab/>
        <w:t>else:</w:t>
      </w:r>
    </w:p>
    <w:p w14:paraId="35189947" w14:textId="77777777" w:rsidR="00221588" w:rsidRPr="00A15DCB" w:rsidRDefault="00221588" w:rsidP="00221588">
      <w:pPr>
        <w:pStyle w:val="B3"/>
        <w:rPr>
          <w:rFonts w:eastAsia="SimSun"/>
          <w:lang w:eastAsia="en-US"/>
        </w:rPr>
      </w:pPr>
      <w:r w:rsidRPr="00A15DCB">
        <w:rPr>
          <w:lang w:eastAsia="ko-KR"/>
        </w:rPr>
        <w:t>3&gt;</w:t>
      </w:r>
      <w:r w:rsidRPr="00A15DCB">
        <w:rPr>
          <w:lang w:eastAsia="ko-KR"/>
        </w:rPr>
        <w:tab/>
        <w:t>select any SSB.</w:t>
      </w:r>
    </w:p>
    <w:p w14:paraId="0BBCFF61"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6C9DE3C2"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w:t>
      </w:r>
    </w:p>
    <w:p w14:paraId="00377A2C"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6B56A4A7"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75F77D1F"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B.</w:t>
      </w:r>
    </w:p>
    <w:p w14:paraId="3288106A" w14:textId="77777777" w:rsidR="00221588" w:rsidRPr="00A15DCB" w:rsidRDefault="00221588" w:rsidP="00221588">
      <w:pPr>
        <w:pStyle w:val="B4"/>
        <w:rPr>
          <w:lang w:eastAsia="ko-KR"/>
        </w:rPr>
      </w:pPr>
      <w:r w:rsidRPr="00A15DCB">
        <w:rPr>
          <w:lang w:eastAsia="ko-KR"/>
        </w:rPr>
        <w:t>4&gt;</w:t>
      </w:r>
      <w:r w:rsidRPr="00A15DCB">
        <w:rPr>
          <w:lang w:eastAsia="ko-KR"/>
        </w:rPr>
        <w:tab/>
        <w:t>else:</w:t>
      </w:r>
    </w:p>
    <w:p w14:paraId="28EA799E"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A.</w:t>
      </w:r>
    </w:p>
    <w:p w14:paraId="46486456"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623E0B16"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013C2EA7" w14:textId="77777777" w:rsidR="00221588" w:rsidRPr="00A15DCB" w:rsidRDefault="00221588" w:rsidP="00221588">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7CD6601B"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 and</w:t>
      </w:r>
    </w:p>
    <w:p w14:paraId="4731E8CA" w14:textId="77777777" w:rsidR="00221588" w:rsidRPr="00A15DCB" w:rsidRDefault="00221588" w:rsidP="00221588">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60BC71DC"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B.</w:t>
      </w:r>
    </w:p>
    <w:p w14:paraId="3868F504"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2D8C6A1A"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7ECF4481" w14:textId="77777777" w:rsidR="00221588" w:rsidRPr="00A15DCB" w:rsidRDefault="00221588" w:rsidP="00221588">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7083F9A1" w14:textId="77777777" w:rsidR="00221588" w:rsidRPr="00A15DCB" w:rsidRDefault="00221588" w:rsidP="00221588">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120C7D91" w14:textId="77777777" w:rsidR="00221588" w:rsidRPr="00A15DCB" w:rsidRDefault="00221588" w:rsidP="00221588">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0439E2B2" w14:textId="77777777" w:rsidR="00221588" w:rsidRPr="00A15DCB" w:rsidRDefault="00221588" w:rsidP="00221588">
      <w:pPr>
        <w:pStyle w:val="B2"/>
        <w:rPr>
          <w:lang w:eastAsia="ko-KR"/>
        </w:rPr>
      </w:pPr>
      <w:r w:rsidRPr="00A15DCB">
        <w:rPr>
          <w:lang w:eastAsia="ko-KR"/>
        </w:rPr>
        <w:lastRenderedPageBreak/>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3BBA70ED" w14:textId="77777777" w:rsidR="00221588" w:rsidRPr="00A15DCB" w:rsidRDefault="00221588" w:rsidP="00221588">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and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7A8AF8A7" w14:textId="77777777" w:rsidR="00221588" w:rsidRPr="00A15DCB" w:rsidRDefault="00221588" w:rsidP="00221588">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40722697"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763F3583"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71F4C771" w14:textId="77777777" w:rsidR="00221588" w:rsidRPr="00A15DCB" w:rsidRDefault="00221588" w:rsidP="00221588">
      <w:pPr>
        <w:pStyle w:val="B2"/>
        <w:rPr>
          <w:lang w:eastAsia="ko-KR"/>
        </w:rPr>
      </w:pPr>
      <w:r w:rsidRPr="00A15DCB">
        <w:rPr>
          <w:lang w:eastAsia="ko-KR"/>
        </w:rPr>
        <w:t>2&gt;</w:t>
      </w:r>
      <w:r w:rsidRPr="00A15DCB">
        <w:rPr>
          <w:lang w:eastAsia="ko-KR"/>
        </w:rPr>
        <w:tab/>
        <w:t>deliver the UL grant and the associated HARQ information to the HARQ entity.</w:t>
      </w:r>
    </w:p>
    <w:p w14:paraId="569426C5" w14:textId="77777777" w:rsidR="00221588" w:rsidRPr="00A15DCB" w:rsidRDefault="00221588" w:rsidP="00221588">
      <w:pPr>
        <w:pStyle w:val="B1"/>
        <w:rPr>
          <w:lang w:eastAsia="ko-KR"/>
        </w:rPr>
      </w:pPr>
      <w:r w:rsidRPr="00A15DCB">
        <w:rPr>
          <w:lang w:eastAsia="ko-KR"/>
        </w:rPr>
        <w:t>1&gt;</w:t>
      </w:r>
      <w:r w:rsidRPr="00A15DCB">
        <w:rPr>
          <w:lang w:eastAsia="ko-KR"/>
        </w:rPr>
        <w:tab/>
        <w:t>else:</w:t>
      </w:r>
    </w:p>
    <w:p w14:paraId="0CA042FD" w14:textId="77777777" w:rsidR="00221588" w:rsidRPr="00A15DCB" w:rsidRDefault="00221588" w:rsidP="00221588">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7B369B34"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78ED1C0A" w14:textId="77777777" w:rsidR="00221588" w:rsidRPr="00A15DCB" w:rsidRDefault="00221588" w:rsidP="00221588">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3B59991B" w14:textId="77777777" w:rsidR="00221588" w:rsidRPr="00A15DCB" w:rsidRDefault="00221588" w:rsidP="00221588">
      <w:pPr>
        <w:pStyle w:val="B3"/>
        <w:rPr>
          <w:lang w:eastAsia="ko-KR"/>
        </w:rPr>
      </w:pPr>
      <w:r w:rsidRPr="00A15DCB">
        <w:rPr>
          <w:lang w:eastAsia="ko-KR"/>
        </w:rPr>
        <w:t>3&gt;</w:t>
      </w:r>
      <w:r w:rsidRPr="00A15DCB">
        <w:rPr>
          <w:lang w:eastAsia="ko-KR"/>
        </w:rPr>
        <w:tab/>
        <w:t>deliver the UL grant and the associated HARQ information to the HARQ entity.</w:t>
      </w:r>
    </w:p>
    <w:p w14:paraId="775362D1" w14:textId="77777777" w:rsidR="00221588" w:rsidRPr="00A15DCB" w:rsidRDefault="00221588" w:rsidP="00221588">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5502ED1A" w14:textId="77777777" w:rsidR="00221588" w:rsidRPr="00A15DCB" w:rsidRDefault="00221588" w:rsidP="00221588">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6C4EDDFA" w14:textId="77777777" w:rsidR="00221588" w:rsidRPr="00A15DCB" w:rsidRDefault="00221588" w:rsidP="00221588">
      <w:pPr>
        <w:rPr>
          <w:lang w:eastAsia="ko-KR"/>
        </w:rPr>
      </w:pPr>
      <w:r w:rsidRPr="00A15DCB">
        <w:t>[TS 38.321, clause 5.1.3a]</w:t>
      </w:r>
    </w:p>
    <w:p w14:paraId="28A6B05D" w14:textId="77777777" w:rsidR="00221588" w:rsidRPr="00A15DCB" w:rsidRDefault="00221588" w:rsidP="00221588">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1DC8B308"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37890C2E" w14:textId="77777777" w:rsidR="00221588" w:rsidRPr="00A15DCB" w:rsidRDefault="00221588" w:rsidP="00221588">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1FA5051F" w14:textId="77777777" w:rsidR="00221588" w:rsidRPr="00A15DCB" w:rsidRDefault="00221588" w:rsidP="00221588">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18C249E2" w14:textId="77777777" w:rsidR="00221588" w:rsidRPr="00A15DCB" w:rsidRDefault="00221588" w:rsidP="00221588">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709931D9" w14:textId="77777777" w:rsidR="00221588" w:rsidRPr="00A15DCB" w:rsidRDefault="00221588" w:rsidP="00221588">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401A4E5D"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4C3D1B6E"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5F52160A" w14:textId="77777777" w:rsidR="00221588" w:rsidRPr="00A15DCB" w:rsidRDefault="00221588" w:rsidP="00221588">
      <w:pPr>
        <w:pStyle w:val="B1"/>
        <w:rPr>
          <w:lang w:eastAsia="ko-KR"/>
        </w:rPr>
      </w:pPr>
      <w:r w:rsidRPr="00A15DCB">
        <w:rPr>
          <w:lang w:eastAsia="ko-KR"/>
        </w:rPr>
        <w:t>1&gt;</w:t>
      </w:r>
      <w:r w:rsidRPr="00A15DCB">
        <w:rPr>
          <w:lang w:eastAsia="ko-KR"/>
        </w:rPr>
        <w:tab/>
        <w:t>if this is the first MSGA transmission within this Random Access procedure:</w:t>
      </w:r>
    </w:p>
    <w:p w14:paraId="6B24579F" w14:textId="77777777" w:rsidR="00221588" w:rsidRPr="00A15DCB" w:rsidRDefault="00221588" w:rsidP="00221588">
      <w:pPr>
        <w:pStyle w:val="B2"/>
        <w:rPr>
          <w:lang w:eastAsia="ko-KR"/>
        </w:rPr>
      </w:pPr>
      <w:r w:rsidRPr="00A15DCB">
        <w:rPr>
          <w:lang w:eastAsia="ko-KR"/>
        </w:rPr>
        <w:t>2&gt;</w:t>
      </w:r>
      <w:r w:rsidRPr="00A15DCB">
        <w:rPr>
          <w:lang w:eastAsia="ko-KR"/>
        </w:rPr>
        <w:tab/>
        <w:t>if the transmission is not being made for the CCCH logical channel:</w:t>
      </w:r>
    </w:p>
    <w:p w14:paraId="6C424E5E" w14:textId="77777777" w:rsidR="00221588" w:rsidRPr="00A15DCB" w:rsidRDefault="00221588" w:rsidP="00221588">
      <w:pPr>
        <w:pStyle w:val="B3"/>
        <w:rPr>
          <w:lang w:eastAsia="en-US"/>
        </w:rPr>
      </w:pPr>
      <w:r w:rsidRPr="00A15DCB">
        <w:t>3&gt;</w:t>
      </w:r>
      <w:r w:rsidRPr="00A15DCB">
        <w:tab/>
        <w:t>indicate to the Multiplexing and assembly entity to include a C-RNTI MAC CE in the subsequent uplink transmission.</w:t>
      </w:r>
    </w:p>
    <w:p w14:paraId="46C563A9" w14:textId="77777777" w:rsidR="00221588" w:rsidRPr="00A15DCB" w:rsidRDefault="00221588" w:rsidP="00221588">
      <w:pPr>
        <w:pStyle w:val="B2"/>
      </w:pPr>
      <w:r w:rsidRPr="00A15DCB">
        <w:lastRenderedPageBreak/>
        <w:t>2&gt;</w:t>
      </w:r>
      <w:r w:rsidRPr="00A15DCB">
        <w:tab/>
        <w:t xml:space="preserve">if the Random Access procedure was initiated for SpCell beam failure recovery and </w:t>
      </w:r>
      <w:r w:rsidRPr="00A15DCB">
        <w:rPr>
          <w:i/>
        </w:rPr>
        <w:t xml:space="preserve">spCell-BFR-CBRA </w:t>
      </w:r>
      <w:r w:rsidRPr="00A15DCB">
        <w:t>with value</w:t>
      </w:r>
      <w:r w:rsidRPr="00A15DCB">
        <w:rPr>
          <w:i/>
        </w:rPr>
        <w:t xml:space="preserve"> true </w:t>
      </w:r>
      <w:r w:rsidRPr="00A15DCB">
        <w:t>is configured:</w:t>
      </w:r>
    </w:p>
    <w:p w14:paraId="1D8D1972" w14:textId="77777777" w:rsidR="00221588" w:rsidRPr="00A15DCB" w:rsidRDefault="00221588" w:rsidP="00221588">
      <w:pPr>
        <w:pStyle w:val="B3"/>
      </w:pPr>
      <w:r w:rsidRPr="00A15DCB">
        <w:t>3&gt;</w:t>
      </w:r>
      <w:r w:rsidRPr="00A15DCB">
        <w:tab/>
        <w:t>indicate to the Multiplexing and assembly entity to include a BFR MAC CE or a Truncated BFR MAC CE in the subsequent uplink transmission.</w:t>
      </w:r>
    </w:p>
    <w:p w14:paraId="4915F617" w14:textId="77777777" w:rsidR="00221588" w:rsidRPr="00A15DCB" w:rsidRDefault="00221588" w:rsidP="00221588">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6A8EBBBA" w14:textId="77777777" w:rsidR="00221588" w:rsidRPr="00A15DCB" w:rsidRDefault="00221588" w:rsidP="00221588">
      <w:pPr>
        <w:pStyle w:val="B1"/>
        <w:rPr>
          <w:lang w:eastAsia="ko-KR"/>
        </w:rPr>
      </w:pPr>
      <w:r w:rsidRPr="00A15DCB">
        <w:rPr>
          <w:lang w:eastAsia="ko-KR"/>
        </w:rPr>
        <w:t>1&gt;</w:t>
      </w:r>
      <w:r w:rsidRPr="00A15DCB">
        <w:rPr>
          <w:lang w:eastAsia="ko-KR"/>
        </w:rPr>
        <w:tab/>
        <w:t>compute the MSGB-RNTI associated with the PRACH occasion in which the Random Access Preamble is transmitted;</w:t>
      </w:r>
    </w:p>
    <w:p w14:paraId="00C4B394" w14:textId="77777777" w:rsidR="00221588" w:rsidRPr="00A15DCB" w:rsidRDefault="00221588" w:rsidP="00221588">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1529E28D" w14:textId="77777777" w:rsidR="00221588" w:rsidRPr="00A15DCB" w:rsidRDefault="00221588" w:rsidP="00221588">
      <w:r w:rsidRPr="00A15DCB">
        <w:t>[TS 38.321, clause 5.1.4a]</w:t>
      </w:r>
    </w:p>
    <w:p w14:paraId="02E4EE07" w14:textId="77777777" w:rsidR="00221588" w:rsidRPr="00A15DCB" w:rsidRDefault="00221588" w:rsidP="00221588">
      <w:pPr>
        <w:rPr>
          <w:rFonts w:eastAsia="Malgun Gothic"/>
          <w:lang w:eastAsia="en-US"/>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238C475E" w14:textId="77777777" w:rsidR="00221588" w:rsidRPr="00A15DCB" w:rsidRDefault="00221588" w:rsidP="00221588">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579AA18D" w14:textId="77777777" w:rsidR="00221588" w:rsidRPr="00A15DCB" w:rsidRDefault="00221588" w:rsidP="00221588">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6234807D" w14:textId="77777777" w:rsidR="00221588" w:rsidRPr="00A15DCB" w:rsidRDefault="00221588" w:rsidP="00221588">
      <w:pPr>
        <w:pStyle w:val="B1"/>
        <w:rPr>
          <w:lang w:eastAsia="ko-KR"/>
        </w:rPr>
      </w:pPr>
      <w:r w:rsidRPr="00A15DCB">
        <w:rPr>
          <w:lang w:eastAsia="ko-KR"/>
        </w:rPr>
        <w:t>1&gt;</w:t>
      </w:r>
      <w:r w:rsidRPr="00A15DCB">
        <w:rPr>
          <w:lang w:eastAsia="ko-KR"/>
        </w:rPr>
        <w:tab/>
        <w:t>if C-RNTI MAC CE was included in the MSGA:</w:t>
      </w:r>
    </w:p>
    <w:p w14:paraId="133230E7" w14:textId="77777777" w:rsidR="00221588" w:rsidRPr="00A15DCB" w:rsidRDefault="00221588" w:rsidP="00221588">
      <w:pPr>
        <w:pStyle w:val="B2"/>
        <w:rPr>
          <w:lang w:eastAsia="ko-KR"/>
        </w:rPr>
      </w:pPr>
      <w:r w:rsidRPr="00A15DCB">
        <w:rPr>
          <w:lang w:eastAsia="ko-KR"/>
        </w:rPr>
        <w:t>2&gt;</w:t>
      </w:r>
      <w:r w:rsidRPr="00A15DCB">
        <w:rPr>
          <w:lang w:eastAsia="ko-KR"/>
        </w:rPr>
        <w:tab/>
        <w:t xml:space="preserve">monitor the PDCCH of the SpCell for Random Access Response identified by the C-RNTI while the </w:t>
      </w:r>
      <w:r w:rsidRPr="00A15DCB">
        <w:rPr>
          <w:i/>
          <w:iCs/>
          <w:lang w:eastAsia="ko-KR"/>
        </w:rPr>
        <w:t>msgB-ResponseWindow</w:t>
      </w:r>
      <w:r w:rsidRPr="00A15DCB">
        <w:rPr>
          <w:lang w:eastAsia="ko-KR"/>
        </w:rPr>
        <w:t xml:space="preserve"> is running.</w:t>
      </w:r>
    </w:p>
    <w:p w14:paraId="078ABA34" w14:textId="77777777" w:rsidR="00221588" w:rsidRPr="00A15DCB" w:rsidRDefault="00221588" w:rsidP="00221588">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0161DC7" w14:textId="77777777" w:rsidR="00221588" w:rsidRPr="00A15DCB" w:rsidRDefault="00221588" w:rsidP="00221588">
      <w:pPr>
        <w:pStyle w:val="B2"/>
        <w:rPr>
          <w:lang w:eastAsia="ko-KR"/>
        </w:rPr>
      </w:pPr>
      <w:r w:rsidRPr="00A15DCB">
        <w:rPr>
          <w:lang w:eastAsia="ko-KR"/>
        </w:rPr>
        <w:t>2&gt;</w:t>
      </w:r>
      <w:r w:rsidRPr="00A15DCB">
        <w:rPr>
          <w:lang w:eastAsia="ko-KR"/>
        </w:rPr>
        <w:tab/>
        <w:t>if the C-RNTI MAC CE was included in MSGA:</w:t>
      </w:r>
    </w:p>
    <w:p w14:paraId="1B8140AC" w14:textId="77777777" w:rsidR="00221588" w:rsidRPr="00A15DCB" w:rsidRDefault="00221588" w:rsidP="00221588">
      <w:pPr>
        <w:pStyle w:val="B3"/>
        <w:rPr>
          <w:lang w:eastAsia="ko-KR"/>
        </w:rPr>
      </w:pPr>
      <w:r w:rsidRPr="00A15DCB">
        <w:rPr>
          <w:lang w:eastAsia="ko-KR"/>
        </w:rPr>
        <w:t>3&gt;</w:t>
      </w:r>
      <w:r w:rsidRPr="00A15DCB">
        <w:rPr>
          <w:lang w:eastAsia="ko-KR"/>
        </w:rPr>
        <w:tab/>
        <w:t>if the Random Access procedure was initiated for SpCell beam failure recovery (as specified in clause 5.17) and the PDCCH transmission is addressed to the C-RNTI:</w:t>
      </w:r>
    </w:p>
    <w:p w14:paraId="489AD72F" w14:textId="77777777" w:rsidR="00221588" w:rsidRPr="00A15DCB" w:rsidRDefault="00221588" w:rsidP="00221588">
      <w:pPr>
        <w:pStyle w:val="B4"/>
        <w:rPr>
          <w:lang w:eastAsia="en-US"/>
        </w:rPr>
      </w:pPr>
      <w:r w:rsidRPr="00A15DCB">
        <w:t>4&gt;</w:t>
      </w:r>
      <w:r w:rsidRPr="00A15DCB">
        <w:tab/>
        <w:t>consider this Random Access Response reception successful;</w:t>
      </w:r>
    </w:p>
    <w:p w14:paraId="773DF199" w14:textId="77777777" w:rsidR="00221588" w:rsidRPr="00A15DCB" w:rsidRDefault="00221588" w:rsidP="00221588">
      <w:pPr>
        <w:pStyle w:val="B4"/>
      </w:pPr>
      <w:r w:rsidRPr="00A15DCB">
        <w:t>4&gt;</w:t>
      </w:r>
      <w:r w:rsidRPr="00A15DCB">
        <w:tab/>
        <w:t xml:space="preserve">stop the </w:t>
      </w:r>
      <w:r w:rsidRPr="00A15DCB">
        <w:rPr>
          <w:i/>
          <w:iCs/>
        </w:rPr>
        <w:t>msgB-ResponseWindow</w:t>
      </w:r>
      <w:r w:rsidRPr="00A15DCB">
        <w:t>;</w:t>
      </w:r>
    </w:p>
    <w:p w14:paraId="1E6A7E62" w14:textId="77777777" w:rsidR="00221588" w:rsidRPr="00A15DCB" w:rsidRDefault="00221588" w:rsidP="00221588">
      <w:pPr>
        <w:pStyle w:val="B4"/>
        <w:rPr>
          <w:lang w:eastAsia="ko-KR"/>
        </w:rPr>
      </w:pPr>
      <w:r w:rsidRPr="00A15DCB">
        <w:rPr>
          <w:lang w:eastAsia="zh-CN"/>
        </w:rPr>
        <w:t>4&gt;</w:t>
      </w:r>
      <w:r w:rsidRPr="00A15DCB">
        <w:rPr>
          <w:lang w:eastAsia="zh-CN"/>
        </w:rPr>
        <w:tab/>
        <w:t>consider this Random Access procedure successfully completed.</w:t>
      </w:r>
    </w:p>
    <w:p w14:paraId="767F3C8E" w14:textId="77777777" w:rsidR="00221588" w:rsidRPr="00A15DCB" w:rsidRDefault="00221588" w:rsidP="00221588">
      <w:pPr>
        <w:pStyle w:val="B3"/>
        <w:rPr>
          <w:lang w:eastAsia="ko-KR"/>
        </w:rPr>
      </w:pPr>
      <w:r w:rsidRPr="00A15DCB">
        <w:rPr>
          <w:lang w:eastAsia="ko-KR"/>
        </w:rPr>
        <w:t>3&gt;</w:t>
      </w:r>
      <w:r w:rsidRPr="00A15DCB">
        <w:rPr>
          <w:lang w:eastAsia="ko-KR"/>
        </w:rPr>
        <w:tab/>
        <w:t xml:space="preserve">else if the </w:t>
      </w:r>
      <w:r w:rsidRPr="00A15DCB">
        <w:rPr>
          <w:i/>
          <w:lang w:eastAsia="ko-KR"/>
        </w:rPr>
        <w:t>timeAlignmentTimer</w:t>
      </w:r>
      <w:r w:rsidRPr="00A15DCB">
        <w:rPr>
          <w:lang w:eastAsia="ko-KR"/>
        </w:rPr>
        <w:t xml:space="preserve"> associated with the PTAG is running:</w:t>
      </w:r>
    </w:p>
    <w:p w14:paraId="0A431451" w14:textId="77777777" w:rsidR="00221588" w:rsidRPr="00A15DCB" w:rsidRDefault="00221588" w:rsidP="00221588">
      <w:pPr>
        <w:pStyle w:val="B4"/>
        <w:rPr>
          <w:lang w:eastAsia="en-US"/>
        </w:rPr>
      </w:pPr>
      <w:r w:rsidRPr="00A15DCB">
        <w:t>4&gt;</w:t>
      </w:r>
      <w:r w:rsidRPr="00A15DCB">
        <w:tab/>
        <w:t>if the PDCCH transmission is addressed to the C-RNTI and contains a UL grant for a new transmission:</w:t>
      </w:r>
    </w:p>
    <w:p w14:paraId="4A6F1D4D" w14:textId="77777777" w:rsidR="00221588" w:rsidRPr="00A15DCB" w:rsidRDefault="00221588" w:rsidP="00221588">
      <w:pPr>
        <w:pStyle w:val="B5"/>
      </w:pPr>
      <w:r w:rsidRPr="00A15DCB">
        <w:t>5&gt;</w:t>
      </w:r>
      <w:r w:rsidRPr="00A15DCB">
        <w:tab/>
        <w:t>consider this Random Access Response reception successful;</w:t>
      </w:r>
    </w:p>
    <w:p w14:paraId="23C3DD74" w14:textId="77777777" w:rsidR="00221588" w:rsidRPr="00A15DCB" w:rsidRDefault="00221588" w:rsidP="00221588">
      <w:pPr>
        <w:pStyle w:val="B5"/>
      </w:pPr>
      <w:r w:rsidRPr="00A15DCB">
        <w:t>5&gt;</w:t>
      </w:r>
      <w:r w:rsidRPr="00A15DCB">
        <w:tab/>
        <w:t xml:space="preserve">stop the </w:t>
      </w:r>
      <w:r w:rsidRPr="00A15DCB">
        <w:rPr>
          <w:i/>
          <w:iCs/>
        </w:rPr>
        <w:t>msgB-ResponseWindow</w:t>
      </w:r>
      <w:r w:rsidRPr="00A15DCB">
        <w:t>;</w:t>
      </w:r>
    </w:p>
    <w:p w14:paraId="2C1373BF" w14:textId="77777777" w:rsidR="00221588" w:rsidRPr="00A15DCB" w:rsidRDefault="00221588" w:rsidP="00221588">
      <w:pPr>
        <w:pStyle w:val="B5"/>
        <w:rPr>
          <w:lang w:eastAsia="zh-CN"/>
        </w:rPr>
      </w:pPr>
      <w:r w:rsidRPr="00A15DCB">
        <w:rPr>
          <w:lang w:eastAsia="zh-CN"/>
        </w:rPr>
        <w:t>5&gt;</w:t>
      </w:r>
      <w:r w:rsidRPr="00A15DCB">
        <w:rPr>
          <w:lang w:eastAsia="zh-CN"/>
        </w:rPr>
        <w:tab/>
        <w:t>consider this Random Access procedure successfully completed.</w:t>
      </w:r>
    </w:p>
    <w:p w14:paraId="014C409B"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65572218" w14:textId="77777777" w:rsidR="00221588" w:rsidRPr="00A15DCB" w:rsidRDefault="00221588" w:rsidP="00221588">
      <w:pPr>
        <w:pStyle w:val="B4"/>
        <w:rPr>
          <w:lang w:eastAsia="en-US"/>
        </w:rPr>
      </w:pPr>
      <w:r w:rsidRPr="00A15DCB">
        <w:t>4&gt;</w:t>
      </w:r>
      <w:r w:rsidRPr="00A15DCB">
        <w:tab/>
        <w:t>if a downlink assignment has been received on the PDCCH for the C-RNTI and the received TB is successfully decoded:</w:t>
      </w:r>
    </w:p>
    <w:p w14:paraId="5AC3DDDE" w14:textId="77777777" w:rsidR="00221588" w:rsidRPr="00A15DCB" w:rsidRDefault="00221588" w:rsidP="00221588">
      <w:pPr>
        <w:pStyle w:val="B5"/>
      </w:pPr>
      <w:r w:rsidRPr="00A15DCB">
        <w:t>5&gt;</w:t>
      </w:r>
      <w:r w:rsidRPr="00A15DCB">
        <w:tab/>
        <w:t>if the MAC PDU contains the Absolute Timing Advance Command MAC CE:</w:t>
      </w:r>
    </w:p>
    <w:p w14:paraId="27236936" w14:textId="77777777" w:rsidR="00221588" w:rsidRPr="00A15DCB" w:rsidRDefault="00221588" w:rsidP="00221588">
      <w:pPr>
        <w:pStyle w:val="B6"/>
        <w:rPr>
          <w:lang w:eastAsia="ko-KR"/>
        </w:rPr>
      </w:pPr>
      <w:r w:rsidRPr="00A15DCB">
        <w:rPr>
          <w:lang w:eastAsia="ko-KR"/>
        </w:rPr>
        <w:t>6&gt;</w:t>
      </w:r>
      <w:r w:rsidRPr="00A15DCB">
        <w:rPr>
          <w:lang w:eastAsia="ko-KR"/>
        </w:rPr>
        <w:tab/>
        <w:t>process the received Timing Advance Command (see clause 5.2);</w:t>
      </w:r>
    </w:p>
    <w:p w14:paraId="1488151C" w14:textId="77777777" w:rsidR="00221588" w:rsidRPr="00A15DCB" w:rsidRDefault="00221588" w:rsidP="00221588">
      <w:pPr>
        <w:pStyle w:val="B6"/>
        <w:rPr>
          <w:lang w:eastAsia="ko-KR"/>
        </w:rPr>
      </w:pPr>
      <w:r w:rsidRPr="00A15DCB">
        <w:rPr>
          <w:lang w:eastAsia="ko-KR"/>
        </w:rPr>
        <w:lastRenderedPageBreak/>
        <w:t>6&gt;</w:t>
      </w:r>
      <w:r w:rsidRPr="00A15DCB">
        <w:rPr>
          <w:lang w:eastAsia="ko-KR"/>
        </w:rPr>
        <w:tab/>
        <w:t>consider this Random Access Response reception successful;</w:t>
      </w:r>
    </w:p>
    <w:p w14:paraId="439E9A81" w14:textId="77777777" w:rsidR="00221588" w:rsidRPr="00A15DCB" w:rsidRDefault="00221588" w:rsidP="00221588">
      <w:pPr>
        <w:pStyle w:val="B6"/>
        <w:rPr>
          <w:lang w:eastAsia="ko-KR"/>
        </w:rPr>
      </w:pPr>
      <w:r w:rsidRPr="00A15DCB">
        <w:rPr>
          <w:lang w:eastAsia="ko-KR"/>
        </w:rPr>
        <w:t>6&gt;</w:t>
      </w:r>
      <w:r w:rsidRPr="00A15DCB">
        <w:rPr>
          <w:lang w:eastAsia="ko-KR"/>
        </w:rPr>
        <w:tab/>
      </w:r>
      <w:r w:rsidRPr="00A15DCB">
        <w:t xml:space="preserve">stop the </w:t>
      </w:r>
      <w:r w:rsidRPr="00A15DCB">
        <w:rPr>
          <w:i/>
          <w:iCs/>
        </w:rPr>
        <w:t>msgB-ResponseWindow</w:t>
      </w:r>
      <w:r w:rsidRPr="00A15DCB">
        <w:t>;</w:t>
      </w:r>
    </w:p>
    <w:p w14:paraId="369A1DB5" w14:textId="77777777" w:rsidR="00221588" w:rsidRPr="00A15DCB" w:rsidRDefault="00221588" w:rsidP="00221588">
      <w:pPr>
        <w:pStyle w:val="B6"/>
      </w:pPr>
      <w:r w:rsidRPr="00A15DCB">
        <w:t>6&gt;</w:t>
      </w:r>
      <w:r w:rsidRPr="00A15DCB">
        <w:tab/>
        <w:t>consider this Random Access procedure successfully completed and finish the disassembly and demultiplexing of the MAC PDU.</w:t>
      </w:r>
    </w:p>
    <w:p w14:paraId="5172703C" w14:textId="77777777" w:rsidR="00221588" w:rsidRPr="00A15DCB" w:rsidRDefault="00221588" w:rsidP="00221588">
      <w:pPr>
        <w:pStyle w:val="B2"/>
        <w:rPr>
          <w:lang w:eastAsia="ko-KR"/>
        </w:rPr>
      </w:pPr>
      <w:r w:rsidRPr="00A15DCB">
        <w:rPr>
          <w:lang w:eastAsia="ko-KR"/>
        </w:rPr>
        <w:t>2&gt;</w:t>
      </w:r>
      <w:r w:rsidRPr="00A15DCB">
        <w:rPr>
          <w:lang w:eastAsia="ko-KR"/>
        </w:rPr>
        <w:tab/>
        <w:t>if a valid (as specified in TS 38.213 [6]) downlink assignment has been received on the PDCCH for the MSGB-RNTI and the received TB is successfully decoded:</w:t>
      </w:r>
    </w:p>
    <w:p w14:paraId="2E489294" w14:textId="77777777" w:rsidR="00221588" w:rsidRPr="00A15DCB" w:rsidRDefault="00221588" w:rsidP="00221588">
      <w:pPr>
        <w:pStyle w:val="B3"/>
        <w:rPr>
          <w:lang w:eastAsia="ko-KR"/>
        </w:rPr>
      </w:pPr>
      <w:r w:rsidRPr="00A15DCB">
        <w:rPr>
          <w:lang w:eastAsia="ko-KR"/>
        </w:rPr>
        <w:t>3&gt;</w:t>
      </w:r>
      <w:r w:rsidRPr="00A15DCB">
        <w:rPr>
          <w:lang w:eastAsia="ko-KR"/>
        </w:rPr>
        <w:tab/>
        <w:t>if the MSGB contains a MAC subPDU with Backoff Indicator:</w:t>
      </w:r>
    </w:p>
    <w:p w14:paraId="312BF702"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7EAFC6E3"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386DF763"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0 ms.</w:t>
      </w:r>
    </w:p>
    <w:p w14:paraId="6DB873CB" w14:textId="77777777" w:rsidR="00221588" w:rsidRPr="00A15DCB" w:rsidRDefault="00221588" w:rsidP="00221588">
      <w:pPr>
        <w:pStyle w:val="B3"/>
        <w:rPr>
          <w:rFonts w:eastAsia="SimSun"/>
          <w:lang w:eastAsia="zh-CN"/>
        </w:rPr>
      </w:pPr>
      <w:r w:rsidRPr="00A15DCB">
        <w:rPr>
          <w:lang w:eastAsia="ko-KR"/>
        </w:rPr>
        <w:t>3&gt;</w:t>
      </w:r>
      <w:r w:rsidRPr="00A15DCB">
        <w:rPr>
          <w:lang w:eastAsia="ko-KR"/>
        </w:rPr>
        <w:tab/>
        <w:t xml:space="preserve">if the MSGB contains a </w:t>
      </w:r>
      <w:r w:rsidRPr="00A15DCB">
        <w:rPr>
          <w:rFonts w:eastAsia="SimSun"/>
          <w:lang w:eastAsia="zh-CN"/>
        </w:rPr>
        <w:t>fallbackRAR</w:t>
      </w:r>
      <w:r w:rsidRPr="00A15DCB">
        <w:rPr>
          <w:rFonts w:eastAsia="SimSun"/>
          <w:iCs/>
          <w:lang w:eastAsia="zh-CN"/>
        </w:rPr>
        <w:t xml:space="preserve"> </w:t>
      </w:r>
      <w:r w:rsidRPr="00A15DCB">
        <w:rPr>
          <w:rFonts w:eastAsia="SimSun"/>
          <w:lang w:eastAsia="zh-CN"/>
        </w:rPr>
        <w:t>MAC subPDU; and</w:t>
      </w:r>
    </w:p>
    <w:p w14:paraId="583F22FD" w14:textId="77777777" w:rsidR="00221588" w:rsidRPr="00A15DCB" w:rsidRDefault="00221588" w:rsidP="00221588">
      <w:pPr>
        <w:pStyle w:val="B3"/>
        <w:rPr>
          <w:rFonts w:eastAsia="Malgun Gothic"/>
          <w:lang w:eastAsia="ko-KR"/>
        </w:rPr>
      </w:pPr>
      <w:r w:rsidRPr="00A15DCB">
        <w:rPr>
          <w:lang w:eastAsia="ko-KR"/>
        </w:rPr>
        <w:t>3&gt;</w:t>
      </w:r>
      <w:r w:rsidRPr="00A15DCB">
        <w:rPr>
          <w:lang w:eastAsia="ko-KR"/>
        </w:rPr>
        <w:tab/>
        <w:t>if the Random Access Preamble identifier</w:t>
      </w:r>
      <w:r w:rsidRPr="00A15DCB">
        <w:rPr>
          <w:rFonts w:eastAsia="SimSun"/>
          <w:lang w:eastAsia="zh-CN"/>
        </w:rPr>
        <w:t xml:space="preserve"> in</w:t>
      </w:r>
      <w:r w:rsidRPr="00A15DCB">
        <w:rPr>
          <w:lang w:eastAsia="ko-KR"/>
        </w:rPr>
        <w:t xml:space="preserve"> </w:t>
      </w:r>
      <w:r w:rsidRPr="00A15DCB">
        <w:rPr>
          <w:rFonts w:eastAsia="SimSun"/>
          <w:lang w:eastAsia="zh-CN"/>
        </w:rPr>
        <w:t>the MAC subPDU matches the</w:t>
      </w:r>
      <w:r w:rsidRPr="00A15DCB">
        <w:rPr>
          <w:lang w:eastAsia="ko-KR"/>
        </w:rPr>
        <w:t xml:space="preserve"> transmitted </w:t>
      </w:r>
      <w:r w:rsidRPr="00A15DCB">
        <w:rPr>
          <w:i/>
          <w:iCs/>
          <w:lang w:eastAsia="ko-KR"/>
        </w:rPr>
        <w:t>PREAMBLE_INDEX</w:t>
      </w:r>
      <w:r w:rsidRPr="00A15DCB">
        <w:rPr>
          <w:lang w:eastAsia="ko-KR"/>
        </w:rPr>
        <w:t xml:space="preserve"> (see clause 5.1.3a):</w:t>
      </w:r>
    </w:p>
    <w:p w14:paraId="092E21A6" w14:textId="77777777" w:rsidR="00221588" w:rsidRPr="00A15DCB" w:rsidRDefault="00221588" w:rsidP="00221588">
      <w:pPr>
        <w:pStyle w:val="B4"/>
        <w:rPr>
          <w:lang w:eastAsia="ko-KR"/>
        </w:rPr>
      </w:pPr>
      <w:r w:rsidRPr="00A15DCB">
        <w:rPr>
          <w:lang w:eastAsia="ko-KR"/>
        </w:rPr>
        <w:t>4&gt;</w:t>
      </w:r>
      <w:r w:rsidRPr="00A15DCB">
        <w:rPr>
          <w:lang w:eastAsia="ko-KR"/>
        </w:rPr>
        <w:tab/>
        <w:t>consider this Random Access Response reception successful;</w:t>
      </w:r>
    </w:p>
    <w:p w14:paraId="49CD99B2" w14:textId="77777777" w:rsidR="00221588" w:rsidRPr="00A15DCB" w:rsidRDefault="00221588" w:rsidP="00221588">
      <w:pPr>
        <w:pStyle w:val="B4"/>
        <w:rPr>
          <w:lang w:eastAsia="ko-KR"/>
        </w:rPr>
      </w:pPr>
      <w:r w:rsidRPr="00A15DCB">
        <w:rPr>
          <w:lang w:eastAsia="ko-KR"/>
        </w:rPr>
        <w:t>4&gt;</w:t>
      </w:r>
      <w:r w:rsidRPr="00A15DCB">
        <w:rPr>
          <w:lang w:eastAsia="ko-KR"/>
        </w:rPr>
        <w:tab/>
        <w:t>apply the following actions for the SpCell:</w:t>
      </w:r>
    </w:p>
    <w:p w14:paraId="6F8E2AF0" w14:textId="77777777" w:rsidR="00221588" w:rsidRPr="00A15DCB" w:rsidRDefault="00221588" w:rsidP="00221588">
      <w:pPr>
        <w:pStyle w:val="B5"/>
        <w:rPr>
          <w:lang w:eastAsia="en-US"/>
        </w:rPr>
      </w:pPr>
      <w:r w:rsidRPr="00A15DCB">
        <w:t>5&gt;</w:t>
      </w:r>
      <w:r w:rsidRPr="00A15DCB">
        <w:tab/>
        <w:t>process the received Timing Advance Command (see clause 5.2);</w:t>
      </w:r>
    </w:p>
    <w:p w14:paraId="3C121AE5" w14:textId="77777777" w:rsidR="00221588" w:rsidRPr="00A15DCB" w:rsidRDefault="00221588" w:rsidP="00221588">
      <w:pPr>
        <w:pStyle w:val="B5"/>
      </w:pPr>
      <w:r w:rsidRPr="00A15DCB">
        <w:t>5&gt;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1D9E97A3" w14:textId="77777777" w:rsidR="00221588" w:rsidRPr="00A15DCB" w:rsidRDefault="00221588" w:rsidP="00221588">
      <w:pPr>
        <w:pStyle w:val="B5"/>
      </w:pPr>
      <w:r w:rsidRPr="00A15DCB">
        <w:t>5&gt;</w:t>
      </w:r>
      <w:r w:rsidRPr="00A15DCB">
        <w:tab/>
        <w:t>if the Random Access Preamble was not selected by the MAC entity among the contention-based Random Access Preamble(s):</w:t>
      </w:r>
    </w:p>
    <w:p w14:paraId="682C16E3" w14:textId="77777777" w:rsidR="00221588" w:rsidRPr="00A15DCB" w:rsidRDefault="00221588" w:rsidP="00221588">
      <w:pPr>
        <w:pStyle w:val="B6"/>
      </w:pPr>
      <w:r w:rsidRPr="00A15DCB">
        <w:t>6&gt;</w:t>
      </w:r>
      <w:r w:rsidRPr="00A15DCB">
        <w:tab/>
        <w:t>consider the Random Access procedure successfully completed;</w:t>
      </w:r>
    </w:p>
    <w:p w14:paraId="7E76F806" w14:textId="77777777" w:rsidR="00221588" w:rsidRPr="00A15DCB" w:rsidRDefault="00221588" w:rsidP="00221588">
      <w:pPr>
        <w:pStyle w:val="B6"/>
      </w:pPr>
      <w:r w:rsidRPr="00A15DCB">
        <w:t>6&gt;</w:t>
      </w:r>
      <w:r w:rsidRPr="00A15DCB">
        <w:tab/>
        <w:t>process the received UL grant value and indicate it to the lower layers.</w:t>
      </w:r>
    </w:p>
    <w:p w14:paraId="3515FE28" w14:textId="77777777" w:rsidR="00221588" w:rsidRPr="00A15DCB" w:rsidRDefault="00221588" w:rsidP="00221588">
      <w:pPr>
        <w:pStyle w:val="B5"/>
      </w:pPr>
      <w:r w:rsidRPr="00A15DCB">
        <w:t>5&gt;</w:t>
      </w:r>
      <w:r w:rsidRPr="00A15DCB">
        <w:tab/>
        <w:t>else:</w:t>
      </w:r>
    </w:p>
    <w:p w14:paraId="27C427AA" w14:textId="77777777" w:rsidR="00221588" w:rsidRPr="00A15DCB" w:rsidRDefault="00221588" w:rsidP="00221588">
      <w:pPr>
        <w:pStyle w:val="B6"/>
        <w:rPr>
          <w:lang w:eastAsia="ko-KR"/>
        </w:rPr>
      </w:pPr>
      <w:r w:rsidRPr="00A15DCB">
        <w:t>6&gt;</w:t>
      </w:r>
      <w:r w:rsidRPr="00A15DCB">
        <w:tab/>
        <w:t xml:space="preserve">set the </w:t>
      </w:r>
      <w:r w:rsidRPr="00A15DCB">
        <w:rPr>
          <w:i/>
        </w:rPr>
        <w:t>TEMPORARY_C-RNTI</w:t>
      </w:r>
      <w:r w:rsidRPr="00A15DCB">
        <w:t xml:space="preserve"> to the value received in the Random Access Response;</w:t>
      </w:r>
    </w:p>
    <w:p w14:paraId="2B326426" w14:textId="77777777" w:rsidR="00221588" w:rsidRPr="00A15DCB" w:rsidRDefault="00221588" w:rsidP="00221588">
      <w:pPr>
        <w:pStyle w:val="B6"/>
        <w:rPr>
          <w:lang w:eastAsia="ko-KR"/>
        </w:rPr>
      </w:pPr>
      <w:r w:rsidRPr="00A15DCB">
        <w:rPr>
          <w:lang w:eastAsia="ko-KR"/>
        </w:rPr>
        <w:t>6&gt;</w:t>
      </w:r>
      <w:r w:rsidRPr="00A15DCB">
        <w:rPr>
          <w:lang w:eastAsia="ko-KR"/>
        </w:rPr>
        <w:tab/>
        <w:t>if the Msg3 buffer is empty:</w:t>
      </w:r>
    </w:p>
    <w:p w14:paraId="4738D2E8" w14:textId="77777777" w:rsidR="00221588" w:rsidRPr="00A15DCB" w:rsidRDefault="00221588" w:rsidP="00221588">
      <w:pPr>
        <w:pStyle w:val="B7"/>
        <w:ind w:left="2268" w:hanging="283"/>
        <w:rPr>
          <w:lang w:eastAsia="en-US"/>
        </w:rPr>
      </w:pPr>
      <w:r w:rsidRPr="00A15DCB">
        <w:t>7&gt;</w:t>
      </w:r>
      <w:r w:rsidRPr="00A15DCB">
        <w:tab/>
        <w:t>obtain the MAC PDU to transmit from the MSGA buffer and store it in the Msg3 buffer;</w:t>
      </w:r>
    </w:p>
    <w:p w14:paraId="69FFE499" w14:textId="77777777" w:rsidR="00221588" w:rsidRPr="00A15DCB" w:rsidRDefault="00221588" w:rsidP="00221588">
      <w:pPr>
        <w:pStyle w:val="B6"/>
        <w:rPr>
          <w:rFonts w:eastAsia="SimSun"/>
        </w:rPr>
      </w:pPr>
      <w:r w:rsidRPr="00A15DCB">
        <w:rPr>
          <w:lang w:eastAsia="ko-KR"/>
        </w:rPr>
        <w:t>6&gt;</w:t>
      </w:r>
      <w:r w:rsidRPr="00A15DCB">
        <w:rPr>
          <w:lang w:eastAsia="ko-KR"/>
        </w:rPr>
        <w:tab/>
        <w:t>process the received UL grant value and indicate it to the lower layers and proceed with Msg3 transmission.</w:t>
      </w:r>
    </w:p>
    <w:p w14:paraId="18F1A504" w14:textId="110F820F" w:rsidR="00221588" w:rsidRPr="00A15DCB" w:rsidRDefault="00221588" w:rsidP="00221588">
      <w:pPr>
        <w:pStyle w:val="NO"/>
        <w:rPr>
          <w:rFonts w:eastAsia="SimSun"/>
          <w:i/>
          <w:iCs/>
          <w:lang w:eastAsia="zh-CN"/>
        </w:rPr>
      </w:pPr>
      <w:r w:rsidRPr="00A15DCB">
        <w:rPr>
          <w:lang w:eastAsia="ko-KR"/>
        </w:rPr>
        <w:t>NOTE:</w:t>
      </w:r>
      <w:r w:rsidRPr="00A15DCB">
        <w:rPr>
          <w:lang w:eastAsia="ko-KR"/>
        </w:rPr>
        <w:tab/>
        <w:t xml:space="preserve">If within a </w:t>
      </w:r>
      <w:r w:rsidRPr="00A15DCB">
        <w:rPr>
          <w:rFonts w:eastAsia="SimSun"/>
          <w:lang w:eastAsia="zh-CN"/>
        </w:rPr>
        <w:t>2-step RA type</w:t>
      </w:r>
      <w:r w:rsidRPr="00A15DCB">
        <w:rPr>
          <w:lang w:eastAsia="ko-KR"/>
        </w:rPr>
        <w:t xml:space="preserve"> procedure, an uplink grant provided in the </w:t>
      </w:r>
      <w:r w:rsidRPr="00A15DCB">
        <w:rPr>
          <w:rFonts w:eastAsia="SimSun"/>
          <w:lang w:eastAsia="zh-CN"/>
        </w:rPr>
        <w:t>fallback</w:t>
      </w:r>
      <w:r w:rsidRPr="00A15DCB">
        <w:rPr>
          <w:lang w:eastAsia="ko-KR"/>
        </w:rPr>
        <w:t xml:space="preserve"> </w:t>
      </w:r>
      <w:r w:rsidRPr="00A15DCB">
        <w:rPr>
          <w:rFonts w:eastAsia="SimSun"/>
          <w:lang w:eastAsia="zh-CN"/>
        </w:rPr>
        <w:t xml:space="preserve">RAR </w:t>
      </w:r>
      <w:r w:rsidRPr="00A15DCB">
        <w:rPr>
          <w:lang w:eastAsia="ko-KR"/>
        </w:rPr>
        <w:t xml:space="preserve">has a different size than the </w:t>
      </w:r>
      <w:r w:rsidRPr="00A15DCB">
        <w:rPr>
          <w:rFonts w:eastAsia="SimSun"/>
          <w:lang w:eastAsia="zh-CN"/>
        </w:rPr>
        <w:t>MSGA payload</w:t>
      </w:r>
      <w:r w:rsidRPr="00A15DCB">
        <w:rPr>
          <w:lang w:eastAsia="ko-KR"/>
        </w:rPr>
        <w:t xml:space="preserve">, the UE </w:t>
      </w:r>
      <w:r w:rsidR="006E47DD" w:rsidRPr="00A15DCB">
        <w:rPr>
          <w:lang w:eastAsia="ko-KR"/>
        </w:rPr>
        <w:t>behaviour</w:t>
      </w:r>
      <w:r w:rsidRPr="00A15DCB">
        <w:rPr>
          <w:lang w:eastAsia="ko-KR"/>
        </w:rPr>
        <w:t xml:space="preserve"> is not defined.</w:t>
      </w:r>
    </w:p>
    <w:p w14:paraId="09543F5B" w14:textId="77777777" w:rsidR="00221588" w:rsidRPr="00A15DCB" w:rsidRDefault="00221588" w:rsidP="00221588">
      <w:pPr>
        <w:pStyle w:val="B3"/>
        <w:rPr>
          <w:rFonts w:eastAsia="Malgun Gothic"/>
          <w:lang w:eastAsia="ko-KR"/>
        </w:rPr>
      </w:pPr>
      <w:r w:rsidRPr="00A15DCB">
        <w:rPr>
          <w:lang w:eastAsia="ko-KR"/>
        </w:rPr>
        <w:t>3&gt;</w:t>
      </w:r>
      <w:r w:rsidRPr="00A15DCB">
        <w:rPr>
          <w:lang w:eastAsia="ko-KR"/>
        </w:rPr>
        <w:tab/>
        <w:t xml:space="preserve">else if the MSGB contains a </w:t>
      </w:r>
      <w:r w:rsidRPr="00A15DCB">
        <w:rPr>
          <w:rFonts w:eastAsia="SimSun"/>
          <w:lang w:eastAsia="zh-CN"/>
        </w:rPr>
        <w:t>successRAR MAC subPDU; and</w:t>
      </w:r>
    </w:p>
    <w:p w14:paraId="000F42AE" w14:textId="77777777" w:rsidR="00221588" w:rsidRPr="00A15DCB" w:rsidRDefault="00221588" w:rsidP="00221588">
      <w:pPr>
        <w:pStyle w:val="B3"/>
        <w:rPr>
          <w:lang w:eastAsia="ko-KR"/>
        </w:rPr>
      </w:pPr>
      <w:r w:rsidRPr="00A15DCB">
        <w:rPr>
          <w:rFonts w:eastAsia="SimSun"/>
          <w:lang w:eastAsia="zh-CN"/>
        </w:rPr>
        <w:t>3</w:t>
      </w:r>
      <w:r w:rsidRPr="00A15DCB">
        <w:rPr>
          <w:lang w:eastAsia="ko-KR"/>
        </w:rPr>
        <w:t>&gt;</w:t>
      </w:r>
      <w:r w:rsidRPr="00A15DCB">
        <w:rPr>
          <w:lang w:eastAsia="ko-KR"/>
        </w:rPr>
        <w:tab/>
        <w:t xml:space="preserve">if the CCCH SDU was included in the MSGA and the UE Contention Resolution Identity in the </w:t>
      </w:r>
      <w:r w:rsidRPr="00A15DCB">
        <w:rPr>
          <w:rFonts w:eastAsia="SimSun"/>
          <w:lang w:eastAsia="zh-CN"/>
        </w:rPr>
        <w:t>MAC subPDU</w:t>
      </w:r>
      <w:r w:rsidRPr="00A15DCB">
        <w:rPr>
          <w:lang w:eastAsia="ko-KR"/>
        </w:rPr>
        <w:t xml:space="preserve"> matches the CCCH SDU:</w:t>
      </w:r>
    </w:p>
    <w:p w14:paraId="647DBEA9" w14:textId="77777777" w:rsidR="00221588" w:rsidRPr="00A15DCB" w:rsidRDefault="00221588" w:rsidP="00221588">
      <w:pPr>
        <w:pStyle w:val="B4"/>
        <w:rPr>
          <w:rFonts w:eastAsia="SimSun"/>
          <w:lang w:eastAsia="zh-CN"/>
        </w:rPr>
      </w:pPr>
      <w:r w:rsidRPr="00A15DCB">
        <w:rPr>
          <w:rFonts w:eastAsia="SimSun"/>
          <w:lang w:eastAsia="zh-CN"/>
        </w:rPr>
        <w:t>4&gt;</w:t>
      </w:r>
      <w:r w:rsidRPr="00A15DCB">
        <w:rPr>
          <w:rFonts w:eastAsia="SimSun"/>
          <w:lang w:eastAsia="zh-CN"/>
        </w:rPr>
        <w:tab/>
        <w:t xml:space="preserve">stop </w:t>
      </w:r>
      <w:r w:rsidRPr="00A15DCB">
        <w:rPr>
          <w:rFonts w:eastAsia="SimSun"/>
          <w:i/>
          <w:iCs/>
          <w:lang w:eastAsia="zh-CN"/>
        </w:rPr>
        <w:t>msgB-ResponseWindow</w:t>
      </w:r>
      <w:r w:rsidRPr="00A15DCB">
        <w:rPr>
          <w:rFonts w:eastAsia="SimSun"/>
          <w:lang w:eastAsia="zh-CN"/>
        </w:rPr>
        <w:t>;</w:t>
      </w:r>
    </w:p>
    <w:p w14:paraId="4708551A" w14:textId="77777777" w:rsidR="00221588" w:rsidRPr="00A15DCB" w:rsidRDefault="00221588" w:rsidP="00221588">
      <w:pPr>
        <w:pStyle w:val="B4"/>
        <w:rPr>
          <w:rFonts w:eastAsia="SimSun"/>
          <w:lang w:eastAsia="zh-CN"/>
        </w:rPr>
      </w:pPr>
      <w:r w:rsidRPr="00A15DCB">
        <w:rPr>
          <w:rFonts w:eastAsia="SimSun"/>
          <w:lang w:eastAsia="zh-CN"/>
        </w:rPr>
        <w:t>4&gt;</w:t>
      </w:r>
      <w:r w:rsidRPr="00A15DCB">
        <w:rPr>
          <w:rFonts w:eastAsia="SimSun"/>
          <w:lang w:eastAsia="zh-CN"/>
        </w:rPr>
        <w:tab/>
        <w:t>if this Random Access procedure was initiated for SI request:</w:t>
      </w:r>
    </w:p>
    <w:p w14:paraId="25B5A9A7" w14:textId="77777777" w:rsidR="00221588" w:rsidRPr="00A15DCB" w:rsidRDefault="00221588" w:rsidP="00221588">
      <w:pPr>
        <w:pStyle w:val="B5"/>
        <w:rPr>
          <w:rFonts w:eastAsia="SimSun"/>
          <w:lang w:eastAsia="zh-CN"/>
        </w:rPr>
      </w:pPr>
      <w:r w:rsidRPr="00A15DCB">
        <w:rPr>
          <w:rFonts w:eastAsia="SimSun"/>
          <w:lang w:eastAsia="zh-CN"/>
        </w:rPr>
        <w:t>5&gt;</w:t>
      </w:r>
      <w:r w:rsidRPr="00A15DCB">
        <w:rPr>
          <w:rFonts w:eastAsia="SimSun"/>
          <w:lang w:eastAsia="zh-CN"/>
        </w:rPr>
        <w:tab/>
        <w:t>indicate the reception of an acknowledgement for SI request to upper layers.</w:t>
      </w:r>
    </w:p>
    <w:p w14:paraId="453A3207" w14:textId="77777777" w:rsidR="00221588" w:rsidRPr="00A15DCB" w:rsidRDefault="00221588" w:rsidP="00221588">
      <w:pPr>
        <w:pStyle w:val="B4"/>
        <w:rPr>
          <w:rFonts w:eastAsia="SimSun"/>
          <w:lang w:eastAsia="zh-CN"/>
        </w:rPr>
      </w:pPr>
      <w:r w:rsidRPr="00A15DCB">
        <w:rPr>
          <w:rFonts w:eastAsia="SimSun"/>
          <w:lang w:eastAsia="zh-CN"/>
        </w:rPr>
        <w:t>4&gt;</w:t>
      </w:r>
      <w:r w:rsidRPr="00A15DCB">
        <w:rPr>
          <w:rFonts w:eastAsia="SimSun"/>
          <w:lang w:eastAsia="zh-CN"/>
        </w:rPr>
        <w:tab/>
        <w:t>else:</w:t>
      </w:r>
    </w:p>
    <w:p w14:paraId="649DFF85" w14:textId="77777777" w:rsidR="00221588" w:rsidRPr="00A15DCB" w:rsidRDefault="00221588" w:rsidP="00221588">
      <w:pPr>
        <w:pStyle w:val="B5"/>
        <w:rPr>
          <w:rFonts w:eastAsia="Malgun Gothic"/>
          <w:lang w:eastAsia="zh-CN"/>
        </w:rPr>
      </w:pPr>
      <w:r w:rsidRPr="00A15DCB">
        <w:rPr>
          <w:rFonts w:eastAsia="SimSun"/>
          <w:lang w:eastAsia="zh-CN"/>
        </w:rPr>
        <w:lastRenderedPageBreak/>
        <w:t>5</w:t>
      </w:r>
      <w:r w:rsidRPr="00A15DCB">
        <w:rPr>
          <w:lang w:eastAsia="zh-CN"/>
        </w:rPr>
        <w:t>&gt;</w:t>
      </w:r>
      <w:r w:rsidRPr="00A15DCB">
        <w:rPr>
          <w:lang w:eastAsia="zh-CN"/>
        </w:rPr>
        <w:tab/>
        <w:t xml:space="preserve">set the C-RNTI to the value received in the </w:t>
      </w:r>
      <w:r w:rsidRPr="00A15DCB">
        <w:rPr>
          <w:i/>
          <w:iCs/>
          <w:lang w:eastAsia="zh-CN"/>
        </w:rPr>
        <w:t>successRAR</w:t>
      </w:r>
      <w:r w:rsidRPr="00A15DCB">
        <w:rPr>
          <w:iCs/>
          <w:lang w:eastAsia="zh-CN"/>
        </w:rPr>
        <w:t>;</w:t>
      </w:r>
    </w:p>
    <w:p w14:paraId="1C608E60" w14:textId="77777777" w:rsidR="00221588" w:rsidRPr="00A15DCB" w:rsidRDefault="00221588" w:rsidP="00221588">
      <w:pPr>
        <w:pStyle w:val="B5"/>
        <w:rPr>
          <w:lang w:eastAsia="ko-KR"/>
        </w:rPr>
      </w:pPr>
      <w:r w:rsidRPr="00A15DCB">
        <w:rPr>
          <w:lang w:eastAsia="ko-KR"/>
        </w:rPr>
        <w:t>5&gt;</w:t>
      </w:r>
      <w:r w:rsidRPr="00A15DCB">
        <w:rPr>
          <w:lang w:eastAsia="ko-KR"/>
        </w:rPr>
        <w:tab/>
        <w:t>apply the following actions for the SpCell:</w:t>
      </w:r>
    </w:p>
    <w:p w14:paraId="3F42B26C" w14:textId="77777777" w:rsidR="00221588" w:rsidRPr="00A15DCB" w:rsidRDefault="00221588" w:rsidP="00221588">
      <w:pPr>
        <w:pStyle w:val="B6"/>
      </w:pPr>
      <w:r w:rsidRPr="00A15DCB">
        <w:t>6&gt;</w:t>
      </w:r>
      <w:r w:rsidRPr="00A15DCB">
        <w:tab/>
        <w:t>process the received Timing Advance Command (see clause 5.2);</w:t>
      </w:r>
    </w:p>
    <w:p w14:paraId="7CC39FE3" w14:textId="77777777" w:rsidR="00221588" w:rsidRPr="00A15DCB" w:rsidRDefault="00221588" w:rsidP="00221588">
      <w:pPr>
        <w:pStyle w:val="B6"/>
      </w:pPr>
      <w:r w:rsidRPr="00A15DCB">
        <w:t>6&gt;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77D9D2AE" w14:textId="77777777" w:rsidR="00221588" w:rsidRPr="00A15DCB" w:rsidRDefault="00221588" w:rsidP="00221588">
      <w:pPr>
        <w:pStyle w:val="B4"/>
      </w:pPr>
      <w:r w:rsidRPr="00A15DCB">
        <w:t>4&gt;</w:t>
      </w:r>
      <w:r w:rsidRPr="00A15DCB">
        <w:tab/>
      </w:r>
      <w:r w:rsidRPr="00A15DCB">
        <w:rPr>
          <w:lang w:eastAsia="zh-CN"/>
        </w:rPr>
        <w:t xml:space="preserve">deliver the </w:t>
      </w:r>
      <w:r w:rsidRPr="00A15DCB">
        <w:rPr>
          <w:i/>
          <w:iCs/>
          <w:lang w:eastAsia="zh-CN"/>
        </w:rPr>
        <w:t>TPC</w:t>
      </w:r>
      <w:r w:rsidRPr="00A15DCB">
        <w:rPr>
          <w:lang w:eastAsia="zh-CN"/>
        </w:rPr>
        <w:t xml:space="preserve">, </w:t>
      </w:r>
      <w:r w:rsidRPr="00A15DCB">
        <w:rPr>
          <w:i/>
          <w:iCs/>
          <w:lang w:eastAsia="zh-CN"/>
        </w:rPr>
        <w:t>PUCCH resource Indicator</w:t>
      </w:r>
      <w:r w:rsidRPr="00A15DCB">
        <w:rPr>
          <w:iCs/>
          <w:lang w:eastAsia="zh-CN"/>
        </w:rPr>
        <w:t xml:space="preserve">, </w:t>
      </w:r>
      <w:r w:rsidRPr="00A15DCB">
        <w:rPr>
          <w:i/>
          <w:iCs/>
          <w:lang w:eastAsia="zh-CN"/>
        </w:rPr>
        <w:t>ChannelAccess-CPext</w:t>
      </w:r>
      <w:r w:rsidRPr="00A15DCB">
        <w:rPr>
          <w:lang w:eastAsia="zh-CN"/>
        </w:rPr>
        <w:t xml:space="preserve"> (if indicated), and </w:t>
      </w:r>
      <w:r w:rsidRPr="00A15DCB">
        <w:rPr>
          <w:i/>
          <w:iCs/>
          <w:lang w:eastAsia="zh-CN"/>
        </w:rPr>
        <w:t>HARQ feedback Timing Indicator</w:t>
      </w:r>
      <w:r w:rsidRPr="00A15DCB">
        <w:rPr>
          <w:lang w:eastAsia="zh-CN"/>
        </w:rPr>
        <w:t xml:space="preserve"> received in successRAR to lower layers.</w:t>
      </w:r>
    </w:p>
    <w:p w14:paraId="7A7449EE" w14:textId="77777777" w:rsidR="00221588" w:rsidRPr="00A15DCB" w:rsidRDefault="00221588" w:rsidP="00221588">
      <w:pPr>
        <w:pStyle w:val="B4"/>
        <w:rPr>
          <w:lang w:eastAsia="zh-CN"/>
        </w:rPr>
      </w:pPr>
      <w:r w:rsidRPr="00A15DCB">
        <w:rPr>
          <w:lang w:eastAsia="ko-KR"/>
        </w:rPr>
        <w:t>4&gt;</w:t>
      </w:r>
      <w:r w:rsidRPr="00A15DCB">
        <w:rPr>
          <w:lang w:eastAsia="ko-KR"/>
        </w:rPr>
        <w:tab/>
        <w:t>consider this Random Access Response reception successful;</w:t>
      </w:r>
    </w:p>
    <w:p w14:paraId="5A451EE1" w14:textId="77777777" w:rsidR="00221588" w:rsidRPr="00A15DCB" w:rsidRDefault="00221588" w:rsidP="00221588">
      <w:pPr>
        <w:pStyle w:val="B4"/>
        <w:rPr>
          <w:lang w:eastAsia="zh-CN"/>
        </w:rPr>
      </w:pPr>
      <w:r w:rsidRPr="00A15DCB">
        <w:rPr>
          <w:lang w:eastAsia="zh-CN"/>
        </w:rPr>
        <w:t>4&gt;</w:t>
      </w:r>
      <w:r w:rsidRPr="00A15DCB">
        <w:rPr>
          <w:lang w:eastAsia="zh-CN"/>
        </w:rPr>
        <w:tab/>
        <w:t>consider this Random Access procedure successfully completed;</w:t>
      </w:r>
    </w:p>
    <w:p w14:paraId="28BE7B7A" w14:textId="77777777" w:rsidR="00221588" w:rsidRPr="00A15DCB" w:rsidRDefault="00221588" w:rsidP="00221588">
      <w:pPr>
        <w:pStyle w:val="B4"/>
        <w:rPr>
          <w:lang w:eastAsia="ko-KR"/>
        </w:rPr>
      </w:pPr>
      <w:r w:rsidRPr="00A15DCB">
        <w:rPr>
          <w:lang w:eastAsia="zh-CN"/>
        </w:rPr>
        <w:t>4&gt;</w:t>
      </w:r>
      <w:r w:rsidRPr="00A15DCB">
        <w:rPr>
          <w:lang w:eastAsia="zh-CN"/>
        </w:rPr>
        <w:tab/>
      </w:r>
      <w:r w:rsidRPr="00A15DCB">
        <w:rPr>
          <w:lang w:eastAsia="ko-KR"/>
        </w:rPr>
        <w:t>finish the disassembly and demultiplexing of the MAC PDU.</w:t>
      </w:r>
    </w:p>
    <w:p w14:paraId="2E93B3B7"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w:t>
      </w:r>
      <w:r w:rsidRPr="00A15DCB">
        <w:rPr>
          <w:i/>
          <w:iCs/>
          <w:lang w:eastAsia="ko-KR"/>
        </w:rPr>
        <w:t>msgB-ResponseWindow</w:t>
      </w:r>
      <w:r w:rsidRPr="00A15DCB">
        <w:rPr>
          <w:lang w:eastAsia="ko-KR"/>
        </w:rPr>
        <w:t xml:space="preserve"> expires, and the Random Access Response Reception has not been considered as successful based on descriptions above:</w:t>
      </w:r>
    </w:p>
    <w:p w14:paraId="73623663" w14:textId="77777777" w:rsidR="00221588" w:rsidRPr="00A15DCB" w:rsidRDefault="00221588" w:rsidP="00221588">
      <w:pPr>
        <w:pStyle w:val="B2"/>
        <w:rPr>
          <w:lang w:eastAsia="ko-KR"/>
        </w:rPr>
      </w:pPr>
      <w:r w:rsidRPr="00A15DCB">
        <w:rPr>
          <w:lang w:eastAsia="ko-KR"/>
        </w:rPr>
        <w:t>2&gt;</w:t>
      </w:r>
      <w:r w:rsidRPr="00A15DCB">
        <w:rPr>
          <w:lang w:eastAsia="ko-KR"/>
        </w:rPr>
        <w:tab/>
        <w:t xml:space="preserve">increment </w:t>
      </w:r>
      <w:r w:rsidRPr="00A15DCB">
        <w:rPr>
          <w:i/>
          <w:iCs/>
          <w:lang w:eastAsia="ko-KR"/>
        </w:rPr>
        <w:t>PREAMBLE_TRANSMISSION_COUNTER</w:t>
      </w:r>
      <w:r w:rsidRPr="00A15DCB">
        <w:rPr>
          <w:lang w:eastAsia="ko-KR"/>
        </w:rPr>
        <w:t xml:space="preserve"> by 1;</w:t>
      </w:r>
    </w:p>
    <w:p w14:paraId="19CD7C0A" w14:textId="77777777" w:rsidR="00221588" w:rsidRPr="00A15DCB" w:rsidRDefault="00221588" w:rsidP="00221588">
      <w:pPr>
        <w:pStyle w:val="B2"/>
        <w:rPr>
          <w:lang w:eastAsia="ko-KR"/>
        </w:rPr>
      </w:pPr>
      <w:r w:rsidRPr="00A15DCB">
        <w:rPr>
          <w:lang w:eastAsia="ko-KR"/>
        </w:rPr>
        <w:t>2&gt;</w:t>
      </w:r>
      <w:r w:rsidRPr="00A15DCB">
        <w:rPr>
          <w:lang w:eastAsia="ko-KR"/>
        </w:rPr>
        <w:tab/>
        <w:t xml:space="preserve">if </w:t>
      </w:r>
      <w:r w:rsidRPr="00A15DCB">
        <w:rPr>
          <w:i/>
          <w:iCs/>
          <w:lang w:eastAsia="ko-KR"/>
        </w:rPr>
        <w:t>PREAMBLE_TRANSMISSION_COUNTE</w:t>
      </w:r>
      <w:r w:rsidRPr="00A15DCB">
        <w:rPr>
          <w:lang w:eastAsia="ko-KR"/>
        </w:rPr>
        <w:t xml:space="preserve">R = </w:t>
      </w:r>
      <w:r w:rsidRPr="00A15DCB">
        <w:rPr>
          <w:i/>
          <w:iCs/>
          <w:lang w:eastAsia="ko-KR"/>
        </w:rPr>
        <w:t>preambleTransMax</w:t>
      </w:r>
      <w:r w:rsidRPr="00A15DCB">
        <w:rPr>
          <w:iCs/>
          <w:lang w:eastAsia="ko-KR"/>
        </w:rPr>
        <w:t xml:space="preserve"> </w:t>
      </w:r>
      <w:r w:rsidRPr="00A15DCB">
        <w:rPr>
          <w:lang w:eastAsia="ko-KR"/>
        </w:rPr>
        <w:t>+ 1:</w:t>
      </w:r>
    </w:p>
    <w:p w14:paraId="7B1C39B6" w14:textId="77777777" w:rsidR="00221588" w:rsidRPr="00A15DCB" w:rsidRDefault="00221588" w:rsidP="00221588">
      <w:pPr>
        <w:pStyle w:val="B3"/>
        <w:rPr>
          <w:rFonts w:eastAsia="SimSun"/>
          <w:lang w:eastAsia="zh-CN"/>
        </w:rPr>
      </w:pPr>
      <w:r w:rsidRPr="00A15DCB">
        <w:rPr>
          <w:lang w:eastAsia="ko-KR"/>
        </w:rPr>
        <w:t>3&gt;</w:t>
      </w:r>
      <w:r w:rsidRPr="00A15DCB">
        <w:rPr>
          <w:lang w:eastAsia="ko-KR"/>
        </w:rPr>
        <w:tab/>
      </w:r>
      <w:r w:rsidRPr="00A15DCB">
        <w:rPr>
          <w:rFonts w:eastAsia="SimSun"/>
          <w:lang w:eastAsia="zh-CN"/>
        </w:rPr>
        <w:t>indicate a Random Access problem to upper layers;</w:t>
      </w:r>
    </w:p>
    <w:p w14:paraId="04DEF029" w14:textId="77777777" w:rsidR="00221588" w:rsidRPr="00A15DCB" w:rsidRDefault="00221588" w:rsidP="00221588">
      <w:pPr>
        <w:pStyle w:val="B3"/>
        <w:rPr>
          <w:rFonts w:eastAsia="SimSun"/>
          <w:lang w:eastAsia="zh-CN"/>
        </w:rPr>
      </w:pPr>
      <w:r w:rsidRPr="00A15DCB">
        <w:rPr>
          <w:lang w:eastAsia="ko-KR"/>
        </w:rPr>
        <w:t>3&gt;</w:t>
      </w:r>
      <w:r w:rsidRPr="00A15DCB">
        <w:rPr>
          <w:lang w:eastAsia="ko-KR"/>
        </w:rPr>
        <w:tab/>
        <w:t>if this Random Access procedure was triggered for SI request:</w:t>
      </w:r>
    </w:p>
    <w:p w14:paraId="77AFFDE1" w14:textId="77777777" w:rsidR="00221588" w:rsidRPr="00A15DCB" w:rsidRDefault="00221588" w:rsidP="00221588">
      <w:pPr>
        <w:pStyle w:val="B4"/>
        <w:rPr>
          <w:rFonts w:eastAsia="Malgun Gothic"/>
          <w:lang w:eastAsia="zh-CN"/>
        </w:rPr>
      </w:pPr>
      <w:r w:rsidRPr="00A15DCB">
        <w:rPr>
          <w:lang w:eastAsia="zh-CN"/>
        </w:rPr>
        <w:t>4&gt;</w:t>
      </w:r>
      <w:r w:rsidRPr="00A15DCB">
        <w:rPr>
          <w:lang w:eastAsia="zh-CN"/>
        </w:rPr>
        <w:tab/>
        <w:t>consider this Random Access procedure unsuccessfully completed.</w:t>
      </w:r>
    </w:p>
    <w:p w14:paraId="35AB884A" w14:textId="77777777" w:rsidR="00221588" w:rsidRPr="00A15DCB" w:rsidRDefault="00221588" w:rsidP="00221588">
      <w:pPr>
        <w:pStyle w:val="B2"/>
        <w:rPr>
          <w:lang w:eastAsia="ko-KR"/>
        </w:rPr>
      </w:pPr>
      <w:r w:rsidRPr="00A15DCB">
        <w:rPr>
          <w:lang w:eastAsia="ko-KR"/>
        </w:rPr>
        <w:t>2&gt;</w:t>
      </w:r>
      <w:r w:rsidRPr="00A15DCB">
        <w:rPr>
          <w:lang w:eastAsia="ko-KR"/>
        </w:rPr>
        <w:tab/>
        <w:t>if the Random Access procedure is not completed:</w:t>
      </w:r>
    </w:p>
    <w:p w14:paraId="109859ED" w14:textId="77777777" w:rsidR="00221588" w:rsidRPr="00A15DCB" w:rsidRDefault="00221588" w:rsidP="00221588">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3FBE80CF"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set the </w:t>
      </w:r>
      <w:r w:rsidRPr="00A15DCB">
        <w:rPr>
          <w:i/>
          <w:lang w:eastAsia="ko-KR"/>
        </w:rPr>
        <w:t>RA_TYPE</w:t>
      </w:r>
      <w:r w:rsidRPr="00A15DCB">
        <w:rPr>
          <w:lang w:eastAsia="ko-KR"/>
        </w:rPr>
        <w:t xml:space="preserve"> to </w:t>
      </w:r>
      <w:r w:rsidRPr="00A15DCB">
        <w:rPr>
          <w:i/>
          <w:iCs/>
          <w:lang w:eastAsia="ko-KR"/>
        </w:rPr>
        <w:t>4-stepRA</w:t>
      </w:r>
      <w:r w:rsidRPr="00A15DCB">
        <w:rPr>
          <w:lang w:eastAsia="ko-KR"/>
        </w:rPr>
        <w:t>;</w:t>
      </w:r>
    </w:p>
    <w:p w14:paraId="0A606962" w14:textId="77777777" w:rsidR="00221588" w:rsidRPr="00A15DCB" w:rsidRDefault="00221588" w:rsidP="00221588">
      <w:pPr>
        <w:pStyle w:val="B4"/>
        <w:rPr>
          <w:rFonts w:eastAsia="Malgun Gothic"/>
          <w:lang w:eastAsia="ko-KR"/>
        </w:rPr>
      </w:pPr>
      <w:r w:rsidRPr="00A15DCB">
        <w:rPr>
          <w:lang w:eastAsia="ko-KR"/>
        </w:rPr>
        <w:t>4&gt;</w:t>
      </w:r>
      <w:r w:rsidRPr="00A15DCB">
        <w:rPr>
          <w:lang w:eastAsia="ko-KR"/>
        </w:rPr>
        <w:tab/>
      </w:r>
      <w:r w:rsidRPr="00A15DCB">
        <w:t>perform initialization of variables specific to Random Access type as specified in clause 5.1.1a;</w:t>
      </w:r>
    </w:p>
    <w:p w14:paraId="2FB78276" w14:textId="77777777" w:rsidR="00221588" w:rsidRPr="00A15DCB" w:rsidRDefault="00221588" w:rsidP="00221588">
      <w:pPr>
        <w:pStyle w:val="B4"/>
        <w:rPr>
          <w:lang w:eastAsia="ko-KR"/>
        </w:rPr>
      </w:pPr>
      <w:r w:rsidRPr="00A15DCB">
        <w:rPr>
          <w:lang w:eastAsia="ko-KR"/>
        </w:rPr>
        <w:t>4&gt;</w:t>
      </w:r>
      <w:r w:rsidRPr="00A15DCB">
        <w:rPr>
          <w:lang w:eastAsia="ko-KR"/>
        </w:rPr>
        <w:tab/>
        <w:t>if the Msg3 buffer is empty:</w:t>
      </w:r>
    </w:p>
    <w:p w14:paraId="2E14A2A3" w14:textId="77777777" w:rsidR="00221588" w:rsidRPr="00A15DCB" w:rsidRDefault="00221588" w:rsidP="00221588">
      <w:pPr>
        <w:pStyle w:val="B5"/>
        <w:rPr>
          <w:lang w:eastAsia="en-US"/>
        </w:rPr>
      </w:pPr>
      <w:r w:rsidRPr="00A15DCB">
        <w:t>5&gt;</w:t>
      </w:r>
      <w:r w:rsidRPr="00A15DCB">
        <w:tab/>
        <w:t>obtain the MAC PDU to transmit from the MSGA buffer and store it in the Msg3 buffer;</w:t>
      </w:r>
    </w:p>
    <w:p w14:paraId="68B022C6" w14:textId="77777777" w:rsidR="00221588" w:rsidRPr="00A15DCB" w:rsidRDefault="00221588" w:rsidP="00221588">
      <w:pPr>
        <w:pStyle w:val="B4"/>
      </w:pPr>
      <w:r w:rsidRPr="00A15DCB">
        <w:t>4&gt;</w:t>
      </w:r>
      <w:r w:rsidRPr="00A15DCB">
        <w:tab/>
        <w:t>flush HARQ buffer used for the transmission of MAC PDU in the MSGA buffer;</w:t>
      </w:r>
    </w:p>
    <w:p w14:paraId="483304C8" w14:textId="77777777" w:rsidR="00221588" w:rsidRPr="00A15DCB" w:rsidRDefault="00221588" w:rsidP="00221588">
      <w:pPr>
        <w:pStyle w:val="B4"/>
        <w:rPr>
          <w:lang w:eastAsia="ko-KR"/>
        </w:rPr>
      </w:pPr>
      <w:r w:rsidRPr="00A15DCB">
        <w:t>4&gt;</w:t>
      </w:r>
      <w:r w:rsidRPr="00A15DCB">
        <w:tab/>
        <w:t>discard explicitly signalled contention-free 2-step RA type Random Access Resources, if any;</w:t>
      </w:r>
    </w:p>
    <w:p w14:paraId="684B5A59" w14:textId="77777777" w:rsidR="00221588" w:rsidRPr="00A15DCB" w:rsidRDefault="00221588" w:rsidP="00221588">
      <w:pPr>
        <w:pStyle w:val="B4"/>
        <w:rPr>
          <w:lang w:eastAsia="ko-KR"/>
        </w:rPr>
      </w:pPr>
      <w:r w:rsidRPr="00A15DCB">
        <w:rPr>
          <w:lang w:eastAsia="ko-KR"/>
        </w:rPr>
        <w:t>4&gt;</w:t>
      </w:r>
      <w:r w:rsidRPr="00A15DCB">
        <w:rPr>
          <w:lang w:eastAsia="ko-KR"/>
        </w:rPr>
        <w:tab/>
        <w:t xml:space="preserve">perform the Random Access Resource selection procedure </w:t>
      </w:r>
      <w:r w:rsidRPr="00A15DCB">
        <w:rPr>
          <w:rFonts w:eastAsia="SimSun"/>
          <w:lang w:eastAsia="zh-CN"/>
        </w:rPr>
        <w:t>as specified in</w:t>
      </w:r>
      <w:r w:rsidRPr="00A15DCB">
        <w:rPr>
          <w:lang w:eastAsia="ko-KR"/>
        </w:rPr>
        <w:t xml:space="preserve"> clause 5.1.2.</w:t>
      </w:r>
    </w:p>
    <w:p w14:paraId="2DD6058A"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069F469E"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select a random backoff time according to a uniform distribution between 0 and the </w:t>
      </w:r>
      <w:r w:rsidRPr="00A15DCB">
        <w:rPr>
          <w:i/>
          <w:iCs/>
          <w:lang w:eastAsia="ko-KR"/>
        </w:rPr>
        <w:t>PREAMBLE_BACKOFF</w:t>
      </w:r>
      <w:r w:rsidRPr="00A15DCB">
        <w:rPr>
          <w:lang w:eastAsia="ko-KR"/>
        </w:rPr>
        <w:t>;</w:t>
      </w:r>
    </w:p>
    <w:p w14:paraId="2764D9D1" w14:textId="77777777" w:rsidR="00221588" w:rsidRPr="00A15DCB" w:rsidRDefault="00221588" w:rsidP="00221588">
      <w:pPr>
        <w:pStyle w:val="B4"/>
        <w:rPr>
          <w:lang w:eastAsia="ko-KR"/>
        </w:rPr>
      </w:pPr>
      <w:r w:rsidRPr="00A15DCB">
        <w:rPr>
          <w:lang w:eastAsia="ko-KR"/>
        </w:rPr>
        <w:t>4&gt;</w:t>
      </w:r>
      <w:r w:rsidRPr="00A15DCB">
        <w:rPr>
          <w:lang w:eastAsia="ko-KR"/>
        </w:rPr>
        <w:tab/>
        <w:t>if the criteria (as defined in clause 5.1.2a) to select contention-free Random Access Resources is met during the backoff time:</w:t>
      </w:r>
    </w:p>
    <w:p w14:paraId="6304E62A" w14:textId="77777777" w:rsidR="00221588" w:rsidRPr="00A15DCB" w:rsidRDefault="00221588" w:rsidP="00221588">
      <w:pPr>
        <w:pStyle w:val="B5"/>
        <w:rPr>
          <w:lang w:eastAsia="ko-KR"/>
        </w:rPr>
      </w:pPr>
      <w:r w:rsidRPr="00A15DCB">
        <w:t>5&gt;</w:t>
      </w:r>
      <w:r w:rsidRPr="00A15DCB">
        <w:tab/>
      </w:r>
      <w:r w:rsidRPr="00A15DCB">
        <w:rPr>
          <w:lang w:eastAsia="ko-KR"/>
        </w:rPr>
        <w:t xml:space="preserve">perform the Random Access Resource selection procedure </w:t>
      </w:r>
      <w:r w:rsidRPr="00A15DCB">
        <w:rPr>
          <w:rFonts w:eastAsia="SimSun"/>
          <w:lang w:eastAsia="zh-CN"/>
        </w:rPr>
        <w:t xml:space="preserve">for 2-step RA type Random Access </w:t>
      </w:r>
      <w:r w:rsidRPr="00A15DCB">
        <w:rPr>
          <w:lang w:eastAsia="ko-KR"/>
        </w:rPr>
        <w:t>(see clause 5.1.2a).</w:t>
      </w:r>
    </w:p>
    <w:p w14:paraId="4DFEBEC9" w14:textId="77777777" w:rsidR="00221588" w:rsidRPr="00A15DCB" w:rsidRDefault="00221588" w:rsidP="00221588">
      <w:pPr>
        <w:pStyle w:val="B3"/>
        <w:ind w:hanging="1"/>
        <w:rPr>
          <w:lang w:eastAsia="ko-KR"/>
        </w:rPr>
      </w:pPr>
      <w:r w:rsidRPr="00A15DCB">
        <w:rPr>
          <w:lang w:eastAsia="ko-KR"/>
        </w:rPr>
        <w:t>4&gt;</w:t>
      </w:r>
      <w:r w:rsidRPr="00A15DCB">
        <w:rPr>
          <w:lang w:eastAsia="ko-KR"/>
        </w:rPr>
        <w:tab/>
        <w:t>else:</w:t>
      </w:r>
    </w:p>
    <w:p w14:paraId="40EA0394" w14:textId="77777777" w:rsidR="00221588" w:rsidRPr="00A15DCB" w:rsidRDefault="00221588" w:rsidP="00221588">
      <w:pPr>
        <w:pStyle w:val="B5"/>
        <w:rPr>
          <w:lang w:eastAsia="ko-KR"/>
        </w:rPr>
      </w:pPr>
      <w:r w:rsidRPr="00A15DCB">
        <w:rPr>
          <w:lang w:eastAsia="ko-KR"/>
        </w:rPr>
        <w:t>5&gt;</w:t>
      </w:r>
      <w:r w:rsidRPr="00A15DCB">
        <w:rPr>
          <w:lang w:eastAsia="ko-KR"/>
        </w:rPr>
        <w:tab/>
        <w:t xml:space="preserve">perform the Random Access Resource selection procedure </w:t>
      </w:r>
      <w:r w:rsidRPr="00A15DCB">
        <w:rPr>
          <w:rFonts w:eastAsia="SimSun"/>
          <w:lang w:eastAsia="zh-CN"/>
        </w:rPr>
        <w:t xml:space="preserve">for 2-step RA type Random Access </w:t>
      </w:r>
      <w:r w:rsidRPr="00A15DCB">
        <w:rPr>
          <w:lang w:eastAsia="ko-KR"/>
        </w:rPr>
        <w:t>(see clause 5.1.2a) after the backoff time.</w:t>
      </w:r>
    </w:p>
    <w:p w14:paraId="6C982772" w14:textId="77777777" w:rsidR="00221588" w:rsidRPr="00A15DCB" w:rsidRDefault="00221588" w:rsidP="00221588">
      <w:pPr>
        <w:rPr>
          <w:lang w:eastAsia="ko-KR"/>
        </w:rPr>
      </w:pPr>
      <w:r w:rsidRPr="00A15DCB">
        <w:lastRenderedPageBreak/>
        <w:t xml:space="preserve">Upon receiving a fallbackRAR, the MAC entity may stop </w:t>
      </w:r>
      <w:r w:rsidRPr="00A15DCB">
        <w:rPr>
          <w:i/>
          <w:iCs/>
        </w:rPr>
        <w:t>msgB-ResponseWindow</w:t>
      </w:r>
      <w:r w:rsidRPr="00A15DCB">
        <w:t xml:space="preserve"> once the Random Access Response reception is considered as successful.</w:t>
      </w:r>
    </w:p>
    <w:p w14:paraId="242E22B9" w14:textId="77777777" w:rsidR="00221588" w:rsidRPr="00A15DCB" w:rsidRDefault="00221588" w:rsidP="00221588">
      <w:pPr>
        <w:pStyle w:val="H6"/>
      </w:pPr>
      <w:r w:rsidRPr="00A15DCB">
        <w:t>7.1.1.1.8.3</w:t>
      </w:r>
      <w:r w:rsidRPr="00A15DCB">
        <w:tab/>
        <w:t>Test description</w:t>
      </w:r>
    </w:p>
    <w:p w14:paraId="18F6D2AD" w14:textId="77777777" w:rsidR="00221588" w:rsidRPr="00A15DCB" w:rsidRDefault="00221588" w:rsidP="00221588">
      <w:pPr>
        <w:pStyle w:val="H6"/>
      </w:pPr>
      <w:r w:rsidRPr="00A15DCB">
        <w:t>7.1.1.1.8.3.1</w:t>
      </w:r>
      <w:r w:rsidRPr="00A15DCB">
        <w:tab/>
        <w:t>Pre-test conditions</w:t>
      </w:r>
    </w:p>
    <w:p w14:paraId="4F6F6337" w14:textId="09FF4926" w:rsidR="00EC2D33" w:rsidRPr="00A15DCB" w:rsidRDefault="00221588" w:rsidP="00EC2D33">
      <w:r w:rsidRPr="00A15DCB">
        <w:t>Same Pre-test conditions as in clause 7.1.1.0 except that Test loop function(</w:t>
      </w:r>
      <w:r w:rsidRPr="00A15DCB">
        <w:rPr>
          <w:i/>
          <w:iCs/>
        </w:rPr>
        <w:t>Off</w:t>
      </w:r>
      <w:r w:rsidRPr="00A15DCB">
        <w:t>).</w:t>
      </w:r>
    </w:p>
    <w:p w14:paraId="33D8EDC9" w14:textId="77777777" w:rsidR="00221588" w:rsidRPr="00A15DCB" w:rsidRDefault="00221588" w:rsidP="00221588">
      <w:pPr>
        <w:pStyle w:val="H6"/>
      </w:pPr>
      <w:r w:rsidRPr="00A15DCB">
        <w:t>7.1.1.1.8.3.2</w:t>
      </w:r>
      <w:r w:rsidRPr="00A15DCB">
        <w:tab/>
        <w:t>Test procedure sequence</w:t>
      </w:r>
    </w:p>
    <w:p w14:paraId="2426F576" w14:textId="77777777" w:rsidR="00221588" w:rsidRPr="00A15DCB" w:rsidRDefault="00221588" w:rsidP="00221588">
      <w:pPr>
        <w:pStyle w:val="TH"/>
      </w:pPr>
      <w:r w:rsidRPr="00A15DCB">
        <w:t>Table 7.1.1.1.8.3.2-1: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A15DCB" w14:paraId="40007615" w14:textId="77777777" w:rsidTr="003029C8">
        <w:tc>
          <w:tcPr>
            <w:tcW w:w="648" w:type="dxa"/>
            <w:vMerge w:val="restart"/>
            <w:tcBorders>
              <w:top w:val="single" w:sz="4" w:space="0" w:color="auto"/>
              <w:left w:val="single" w:sz="4" w:space="0" w:color="auto"/>
              <w:right w:val="single" w:sz="4" w:space="0" w:color="auto"/>
            </w:tcBorders>
          </w:tcPr>
          <w:p w14:paraId="05A3879D" w14:textId="77777777" w:rsidR="00221588" w:rsidRPr="00A15DCB" w:rsidRDefault="00221588" w:rsidP="003029C8">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6D963A0B" w14:textId="77777777" w:rsidR="00221588" w:rsidRPr="00A15DCB" w:rsidRDefault="00221588" w:rsidP="003029C8">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373DB80D" w14:textId="77777777" w:rsidR="00221588" w:rsidRPr="00A15DCB" w:rsidRDefault="00221588" w:rsidP="003029C8">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55CA8E88" w14:textId="77777777" w:rsidR="00221588" w:rsidRPr="00A15DCB" w:rsidRDefault="00221588" w:rsidP="003029C8">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56CAE001" w14:textId="77777777" w:rsidR="00221588" w:rsidRPr="00A15DCB" w:rsidRDefault="00221588" w:rsidP="003029C8">
            <w:pPr>
              <w:pStyle w:val="TAH"/>
              <w:rPr>
                <w:lang w:eastAsia="en-US"/>
              </w:rPr>
            </w:pPr>
            <w:r w:rsidRPr="00A15DCB">
              <w:rPr>
                <w:lang w:eastAsia="en-US"/>
              </w:rPr>
              <w:t>Verdict</w:t>
            </w:r>
          </w:p>
        </w:tc>
      </w:tr>
      <w:tr w:rsidR="00221588" w:rsidRPr="00A15DCB" w14:paraId="4D7682DD" w14:textId="77777777" w:rsidTr="003029C8">
        <w:tc>
          <w:tcPr>
            <w:tcW w:w="648" w:type="dxa"/>
            <w:vMerge/>
            <w:tcBorders>
              <w:left w:val="single" w:sz="4" w:space="0" w:color="auto"/>
              <w:bottom w:val="single" w:sz="4" w:space="0" w:color="auto"/>
              <w:right w:val="single" w:sz="4" w:space="0" w:color="auto"/>
            </w:tcBorders>
          </w:tcPr>
          <w:p w14:paraId="6CBED6CC" w14:textId="77777777" w:rsidR="00221588" w:rsidRPr="00A15DCB"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04341C6" w14:textId="77777777" w:rsidR="00221588" w:rsidRPr="00A15DCB"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5F3F37E6" w14:textId="77777777" w:rsidR="00221588" w:rsidRPr="00A15DCB" w:rsidRDefault="00221588" w:rsidP="003029C8">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504CD9" w14:textId="77777777" w:rsidR="00221588" w:rsidRPr="00A15DCB" w:rsidRDefault="00221588" w:rsidP="003029C8">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7EA0CF95" w14:textId="77777777" w:rsidR="00221588" w:rsidRPr="00A15DCB"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A489484" w14:textId="77777777" w:rsidR="00221588" w:rsidRPr="00A15DCB" w:rsidRDefault="00221588" w:rsidP="003029C8">
            <w:pPr>
              <w:keepNext/>
              <w:keepLines/>
              <w:spacing w:after="0"/>
              <w:jc w:val="center"/>
              <w:rPr>
                <w:rFonts w:ascii="Arial" w:hAnsi="Arial"/>
                <w:sz w:val="18"/>
                <w:lang w:eastAsia="sv-SE"/>
              </w:rPr>
            </w:pPr>
          </w:p>
        </w:tc>
      </w:tr>
      <w:tr w:rsidR="00221588" w:rsidRPr="00A15DCB" w14:paraId="65670261" w14:textId="77777777" w:rsidTr="003029C8">
        <w:tc>
          <w:tcPr>
            <w:tcW w:w="648" w:type="dxa"/>
            <w:tcBorders>
              <w:top w:val="single" w:sz="4" w:space="0" w:color="auto"/>
              <w:left w:val="single" w:sz="4" w:space="0" w:color="auto"/>
              <w:bottom w:val="single" w:sz="4" w:space="0" w:color="auto"/>
              <w:right w:val="single" w:sz="4" w:space="0" w:color="auto"/>
            </w:tcBorders>
          </w:tcPr>
          <w:p w14:paraId="56873C50" w14:textId="77777777" w:rsidR="00221588" w:rsidRPr="00A15DCB" w:rsidRDefault="00221588" w:rsidP="003029C8">
            <w:pPr>
              <w:pStyle w:val="TAC"/>
              <w:rPr>
                <w:lang w:eastAsia="en-US"/>
              </w:rPr>
            </w:pPr>
            <w:r w:rsidRPr="00A15DCB">
              <w:t>1</w:t>
            </w:r>
          </w:p>
        </w:tc>
        <w:tc>
          <w:tcPr>
            <w:tcW w:w="3969" w:type="dxa"/>
            <w:tcBorders>
              <w:top w:val="single" w:sz="4" w:space="0" w:color="auto"/>
              <w:left w:val="single" w:sz="4" w:space="0" w:color="auto"/>
              <w:bottom w:val="single" w:sz="4" w:space="0" w:color="auto"/>
              <w:right w:val="single" w:sz="4" w:space="0" w:color="auto"/>
            </w:tcBorders>
          </w:tcPr>
          <w:p w14:paraId="1D21B5B6" w14:textId="7A7B2A09" w:rsidR="00221588" w:rsidRPr="00A15DCB" w:rsidRDefault="00221588" w:rsidP="003029C8">
            <w:pPr>
              <w:pStyle w:val="TAL"/>
              <w:rPr>
                <w:lang w:eastAsia="en-US"/>
              </w:rPr>
            </w:pPr>
            <w:r w:rsidRPr="00A15DCB">
              <w:t xml:space="preserve">SS transmits an RRCReconfiguration message with reconfiguration with sync and contention-free Random Access Resources for 2-step RA type have been explicitly provided in </w:t>
            </w:r>
            <w:r w:rsidRPr="00A15DCB">
              <w:rPr>
                <w:i/>
                <w:iCs/>
              </w:rPr>
              <w:t>rach-ConfigDedicated</w:t>
            </w:r>
            <w:r w:rsidRPr="00A15DCB">
              <w:rPr>
                <w:iCs/>
              </w:rPr>
              <w:t xml:space="preserve">. </w:t>
            </w:r>
            <w:r w:rsidR="00697FBC" w:rsidRPr="00A15DCB">
              <w:rPr>
                <w:iCs/>
              </w:rPr>
              <w:t>(</w:t>
            </w:r>
            <w:r w:rsidRPr="00A15DCB">
              <w:rPr>
                <w:iCs/>
              </w:rPr>
              <w:t>Note 1</w:t>
            </w:r>
            <w:r w:rsidR="00697FBC"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3144C921" w14:textId="77777777" w:rsidR="00221588" w:rsidRPr="00A15DCB" w:rsidRDefault="00221588" w:rsidP="003029C8">
            <w:pPr>
              <w:pStyle w:val="TAC"/>
              <w:rPr>
                <w:lang w:eastAsia="en-US"/>
              </w:rPr>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36E4D1CD" w14:textId="77777777" w:rsidR="00221588" w:rsidRPr="00A15DCB" w:rsidRDefault="00221588" w:rsidP="003029C8">
            <w:pPr>
              <w:pStyle w:val="TAL"/>
              <w:rPr>
                <w:lang w:eastAsia="zh-CN"/>
              </w:rPr>
            </w:pPr>
            <w:r w:rsidRPr="00A15DCB">
              <w:rPr>
                <w:rFonts w:eastAsia="MS Mincho"/>
              </w:rPr>
              <w:t>RRCReconfiguration</w:t>
            </w:r>
          </w:p>
        </w:tc>
        <w:tc>
          <w:tcPr>
            <w:tcW w:w="567" w:type="dxa"/>
            <w:tcBorders>
              <w:top w:val="single" w:sz="4" w:space="0" w:color="auto"/>
              <w:left w:val="single" w:sz="4" w:space="0" w:color="auto"/>
              <w:bottom w:val="single" w:sz="4" w:space="0" w:color="auto"/>
              <w:right w:val="single" w:sz="4" w:space="0" w:color="auto"/>
            </w:tcBorders>
          </w:tcPr>
          <w:p w14:paraId="03518503"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696867E7" w14:textId="77777777" w:rsidR="00221588" w:rsidRPr="00A15DCB" w:rsidRDefault="00221588" w:rsidP="003029C8">
            <w:pPr>
              <w:pStyle w:val="TAC"/>
              <w:rPr>
                <w:lang w:eastAsia="en-US"/>
              </w:rPr>
            </w:pPr>
            <w:r w:rsidRPr="00A15DCB">
              <w:t>-</w:t>
            </w:r>
          </w:p>
        </w:tc>
      </w:tr>
      <w:tr w:rsidR="00221588" w:rsidRPr="00A15DCB" w14:paraId="34142270" w14:textId="77777777" w:rsidTr="003029C8">
        <w:tc>
          <w:tcPr>
            <w:tcW w:w="648" w:type="dxa"/>
            <w:tcBorders>
              <w:top w:val="single" w:sz="4" w:space="0" w:color="auto"/>
              <w:left w:val="single" w:sz="4" w:space="0" w:color="auto"/>
              <w:bottom w:val="single" w:sz="4" w:space="0" w:color="auto"/>
              <w:right w:val="single" w:sz="4" w:space="0" w:color="auto"/>
            </w:tcBorders>
          </w:tcPr>
          <w:p w14:paraId="3BD31E94" w14:textId="77777777" w:rsidR="00221588" w:rsidRPr="00A15DCB" w:rsidRDefault="00221588" w:rsidP="003029C8">
            <w:pPr>
              <w:pStyle w:val="TAC"/>
            </w:pPr>
            <w:r w:rsidRPr="00A15DCB">
              <w:t>-</w:t>
            </w:r>
          </w:p>
        </w:tc>
        <w:tc>
          <w:tcPr>
            <w:tcW w:w="3969" w:type="dxa"/>
            <w:tcBorders>
              <w:top w:val="single" w:sz="4" w:space="0" w:color="auto"/>
              <w:left w:val="single" w:sz="4" w:space="0" w:color="auto"/>
              <w:bottom w:val="single" w:sz="4" w:space="0" w:color="auto"/>
              <w:right w:val="single" w:sz="4" w:space="0" w:color="auto"/>
            </w:tcBorders>
          </w:tcPr>
          <w:p w14:paraId="2D48D75A" w14:textId="77777777" w:rsidR="00221588" w:rsidRPr="00A15DCB" w:rsidRDefault="00221588" w:rsidP="003029C8">
            <w:pPr>
              <w:pStyle w:val="TAL"/>
            </w:pPr>
            <w:r w:rsidRPr="00A15DCB">
              <w:t>Exception:</w:t>
            </w:r>
            <w:r w:rsidRPr="00A15DCB">
              <w:rPr>
                <w:lang w:eastAsia="en-US"/>
              </w:rPr>
              <w:t xml:space="preserve"> Steps 2 to 3 are run </w:t>
            </w:r>
            <w:r w:rsidRPr="00A15DCB">
              <w:rPr>
                <w:i/>
                <w:iCs/>
                <w:lang w:eastAsia="ko-KR"/>
              </w:rPr>
              <w:t>msgA-TransMax</w:t>
            </w:r>
            <w:r w:rsidRPr="00A15DCB">
              <w:rPr>
                <w:lang w:eastAsia="en-US"/>
              </w:rPr>
              <w:t xml:space="preserve"> times</w:t>
            </w:r>
          </w:p>
        </w:tc>
        <w:tc>
          <w:tcPr>
            <w:tcW w:w="709" w:type="dxa"/>
            <w:tcBorders>
              <w:top w:val="single" w:sz="4" w:space="0" w:color="auto"/>
              <w:left w:val="single" w:sz="4" w:space="0" w:color="auto"/>
              <w:bottom w:val="single" w:sz="4" w:space="0" w:color="auto"/>
              <w:right w:val="single" w:sz="4" w:space="0" w:color="auto"/>
            </w:tcBorders>
          </w:tcPr>
          <w:p w14:paraId="5E7A6B64" w14:textId="77777777" w:rsidR="00221588" w:rsidRPr="00A15DCB" w:rsidRDefault="00221588" w:rsidP="003029C8">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tcPr>
          <w:p w14:paraId="1976B10C" w14:textId="77777777" w:rsidR="00221588" w:rsidRPr="00A15DCB" w:rsidRDefault="00221588" w:rsidP="003029C8">
            <w:pPr>
              <w:pStyle w:val="TAL"/>
              <w:rPr>
                <w:rFonts w:eastAsia="MS Mincho"/>
              </w:rPr>
            </w:pP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7972EB67" w14:textId="77777777" w:rsidR="00221588" w:rsidRPr="00A15DCB" w:rsidRDefault="00221588"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8BDCAA6" w14:textId="77777777" w:rsidR="00221588" w:rsidRPr="00A15DCB" w:rsidRDefault="00221588" w:rsidP="003029C8">
            <w:pPr>
              <w:pStyle w:val="TAC"/>
            </w:pPr>
            <w:r w:rsidRPr="00A15DCB">
              <w:t>-</w:t>
            </w:r>
          </w:p>
        </w:tc>
      </w:tr>
      <w:tr w:rsidR="00221588" w:rsidRPr="00A15DCB" w14:paraId="65B4C328" w14:textId="77777777" w:rsidTr="003029C8">
        <w:tc>
          <w:tcPr>
            <w:tcW w:w="648" w:type="dxa"/>
            <w:tcBorders>
              <w:top w:val="single" w:sz="4" w:space="0" w:color="auto"/>
              <w:left w:val="single" w:sz="4" w:space="0" w:color="auto"/>
              <w:bottom w:val="single" w:sz="4" w:space="0" w:color="auto"/>
              <w:right w:val="single" w:sz="4" w:space="0" w:color="auto"/>
            </w:tcBorders>
          </w:tcPr>
          <w:p w14:paraId="0379FE41" w14:textId="77777777" w:rsidR="00221588" w:rsidRPr="00A15DCB" w:rsidRDefault="00221588" w:rsidP="003029C8">
            <w:pPr>
              <w:pStyle w:val="TAC"/>
              <w:rPr>
                <w:lang w:eastAsia="en-US"/>
              </w:rPr>
            </w:pPr>
            <w:r w:rsidRPr="00A15DCB">
              <w:t>2</w:t>
            </w:r>
          </w:p>
        </w:tc>
        <w:tc>
          <w:tcPr>
            <w:tcW w:w="3969" w:type="dxa"/>
            <w:tcBorders>
              <w:top w:val="single" w:sz="4" w:space="0" w:color="auto"/>
              <w:left w:val="single" w:sz="4" w:space="0" w:color="auto"/>
              <w:bottom w:val="single" w:sz="4" w:space="0" w:color="auto"/>
              <w:right w:val="single" w:sz="4" w:space="0" w:color="auto"/>
            </w:tcBorders>
          </w:tcPr>
          <w:p w14:paraId="7A1BB5BD" w14:textId="5822ECE9" w:rsidR="00221588" w:rsidRPr="00A15DCB" w:rsidRDefault="00C05793" w:rsidP="003029C8">
            <w:pPr>
              <w:pStyle w:val="TAL"/>
              <w:rPr>
                <w:lang w:eastAsia="en-US"/>
              </w:rPr>
            </w:pPr>
            <w:r w:rsidRPr="00A15DCB">
              <w:t>Check: Does t</w:t>
            </w:r>
            <w:r w:rsidR="00221588" w:rsidRPr="00A15DCB">
              <w:t>he UE transmit</w:t>
            </w:r>
            <w:r w:rsidRPr="00A15DCB">
              <w:t xml:space="preserve"> a</w:t>
            </w:r>
            <w:r w:rsidR="00221588" w:rsidRPr="00A15DCB">
              <w:t xml:space="preserve"> MSGA including </w:t>
            </w:r>
            <w:r w:rsidR="00697FBC" w:rsidRPr="00A15DCB">
              <w:t xml:space="preserve">C-RNTI MAC CE </w:t>
            </w:r>
            <w:r w:rsidR="00221588" w:rsidRPr="00A15DCB">
              <w:rPr>
                <w:rFonts w:eastAsia="MS Mincho"/>
              </w:rPr>
              <w:t>message</w:t>
            </w:r>
            <w:r w:rsidR="00221588" w:rsidRPr="00A15DCB">
              <w:rPr>
                <w:lang w:eastAsia="ko-KR"/>
              </w:rPr>
              <w:t xml:space="preserve"> using the </w:t>
            </w:r>
            <w:r w:rsidR="00221588" w:rsidRPr="00A15DCB">
              <w:t>Random Access Resources for 2-step RA type explicitly provided</w:t>
            </w:r>
            <w:r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1418015C" w14:textId="77777777" w:rsidR="00221588" w:rsidRPr="00A15DCB" w:rsidRDefault="00221588" w:rsidP="003029C8">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6AFE4FC" w14:textId="7CC3AF6E" w:rsidR="00221588" w:rsidRPr="00A15DCB" w:rsidRDefault="00221588" w:rsidP="003029C8">
            <w:pPr>
              <w:pStyle w:val="TAL"/>
              <w:rPr>
                <w:lang w:eastAsia="en-US"/>
              </w:rPr>
            </w:pPr>
            <w:r w:rsidRPr="00A15DCB">
              <w:rPr>
                <w:iCs/>
              </w:rPr>
              <w:t>MAC PDU (</w:t>
            </w:r>
            <w:r w:rsidRPr="00A15DCB">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74F064B8" w14:textId="77777777" w:rsidR="00221588" w:rsidRPr="00A15DCB" w:rsidRDefault="00221588" w:rsidP="003029C8">
            <w:pPr>
              <w:pStyle w:val="TAC"/>
              <w:rPr>
                <w:lang w:eastAsia="en-US"/>
              </w:rPr>
            </w:pPr>
            <w:r w:rsidRPr="00A15DCB">
              <w:t>1,2</w:t>
            </w:r>
          </w:p>
        </w:tc>
        <w:tc>
          <w:tcPr>
            <w:tcW w:w="892" w:type="dxa"/>
            <w:tcBorders>
              <w:top w:val="single" w:sz="4" w:space="0" w:color="auto"/>
              <w:left w:val="single" w:sz="4" w:space="0" w:color="auto"/>
              <w:bottom w:val="single" w:sz="4" w:space="0" w:color="auto"/>
              <w:right w:val="single" w:sz="4" w:space="0" w:color="auto"/>
            </w:tcBorders>
          </w:tcPr>
          <w:p w14:paraId="4554EA7E" w14:textId="77777777" w:rsidR="00221588" w:rsidRPr="00A15DCB" w:rsidRDefault="00221588" w:rsidP="003029C8">
            <w:pPr>
              <w:pStyle w:val="TAC"/>
              <w:rPr>
                <w:lang w:eastAsia="en-US"/>
              </w:rPr>
            </w:pPr>
            <w:r w:rsidRPr="00A15DCB">
              <w:t>P</w:t>
            </w:r>
          </w:p>
        </w:tc>
      </w:tr>
      <w:tr w:rsidR="00221588" w:rsidRPr="00A15DCB" w14:paraId="1E4F2AAC" w14:textId="77777777" w:rsidTr="003029C8">
        <w:tc>
          <w:tcPr>
            <w:tcW w:w="648" w:type="dxa"/>
            <w:tcBorders>
              <w:top w:val="single" w:sz="4" w:space="0" w:color="auto"/>
              <w:left w:val="single" w:sz="4" w:space="0" w:color="auto"/>
              <w:bottom w:val="single" w:sz="4" w:space="0" w:color="auto"/>
              <w:right w:val="single" w:sz="4" w:space="0" w:color="auto"/>
            </w:tcBorders>
          </w:tcPr>
          <w:p w14:paraId="62AFB823" w14:textId="77777777" w:rsidR="00221588" w:rsidRPr="00A15DCB" w:rsidRDefault="00221588" w:rsidP="003029C8">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0A37F20E" w14:textId="06F23217" w:rsidR="00221588" w:rsidRPr="00A15DCB" w:rsidRDefault="00221588" w:rsidP="003029C8">
            <w:pPr>
              <w:pStyle w:val="TAL"/>
            </w:pPr>
            <w:r w:rsidRPr="00A15DCB">
              <w:t>SS does not schedule</w:t>
            </w:r>
            <w:r w:rsidRPr="00A15DCB">
              <w:rPr>
                <w:lang w:eastAsia="en-US"/>
              </w:rPr>
              <w:t xml:space="preserve">PDCCH transmission for UE C_RNTI until </w:t>
            </w:r>
            <w:r w:rsidRPr="00A15DCB">
              <w:rPr>
                <w:i/>
                <w:iCs/>
                <w:lang w:eastAsia="ko-KR"/>
              </w:rPr>
              <w:t>msgB-ResponseWindow</w:t>
            </w:r>
            <w:r w:rsidRPr="00A15DCB">
              <w:rPr>
                <w:lang w:eastAsia="ko-KR"/>
              </w:rPr>
              <w:t xml:space="preserve"> expires</w:t>
            </w:r>
            <w:r w:rsidR="00C05793" w:rsidRPr="00A15DCB">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1F4DC6AC" w14:textId="77777777" w:rsidR="00221588" w:rsidRPr="00A15DCB" w:rsidRDefault="00221588" w:rsidP="003029C8">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tcPr>
          <w:p w14:paraId="05CB882F" w14:textId="77777777" w:rsidR="00221588" w:rsidRPr="00A15DCB" w:rsidRDefault="00221588" w:rsidP="003029C8">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6C34226D" w14:textId="77777777" w:rsidR="00221588" w:rsidRPr="00A15DCB" w:rsidRDefault="00221588"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2719A802" w14:textId="77777777" w:rsidR="00221588" w:rsidRPr="00A15DCB" w:rsidRDefault="00221588" w:rsidP="003029C8">
            <w:pPr>
              <w:pStyle w:val="TAC"/>
            </w:pPr>
            <w:r w:rsidRPr="00A15DCB">
              <w:t>-</w:t>
            </w:r>
          </w:p>
        </w:tc>
      </w:tr>
      <w:tr w:rsidR="00221588" w:rsidRPr="00A15DCB" w14:paraId="6BC3A0C1" w14:textId="77777777" w:rsidTr="003029C8">
        <w:tc>
          <w:tcPr>
            <w:tcW w:w="648" w:type="dxa"/>
            <w:tcBorders>
              <w:top w:val="single" w:sz="4" w:space="0" w:color="auto"/>
              <w:left w:val="single" w:sz="4" w:space="0" w:color="auto"/>
              <w:bottom w:val="single" w:sz="4" w:space="0" w:color="auto"/>
              <w:right w:val="single" w:sz="4" w:space="0" w:color="auto"/>
            </w:tcBorders>
          </w:tcPr>
          <w:p w14:paraId="5E24C912" w14:textId="77777777" w:rsidR="00221588" w:rsidRPr="00A15DCB" w:rsidRDefault="00221588" w:rsidP="003029C8">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4442A768" w14:textId="1A6CB9DC" w:rsidR="00221588" w:rsidRPr="00A15DCB" w:rsidRDefault="00C05793" w:rsidP="003029C8">
            <w:pPr>
              <w:pStyle w:val="TAL"/>
            </w:pPr>
            <w:r w:rsidRPr="00A15DCB">
              <w:t>Check: Does t</w:t>
            </w:r>
            <w:r w:rsidR="00221588" w:rsidRPr="00A15DCB">
              <w:t>he UE transmit</w:t>
            </w:r>
            <w:r w:rsidRPr="00A15DCB">
              <w:t xml:space="preserve"> a</w:t>
            </w:r>
            <w:r w:rsidR="00221588" w:rsidRPr="00A15DCB">
              <w:t xml:space="preserve"> MSGA including </w:t>
            </w:r>
            <w:r w:rsidR="00697FBC" w:rsidRPr="00A15DCB">
              <w:t>C-RNTI MAC CE</w:t>
            </w:r>
            <w:r w:rsidR="00221588" w:rsidRPr="00A15DCB">
              <w:rPr>
                <w:rFonts w:eastAsia="MS Mincho"/>
              </w:rPr>
              <w:t>message</w:t>
            </w:r>
            <w:r w:rsidR="00221588" w:rsidRPr="00A15DCB">
              <w:rPr>
                <w:lang w:eastAsia="ko-KR"/>
              </w:rPr>
              <w:t xml:space="preserve"> using the </w:t>
            </w:r>
            <w:r w:rsidR="00221588" w:rsidRPr="00A15DCB">
              <w:t>Random Access Resources for 2-step RA type explicitly provided</w:t>
            </w:r>
            <w:r w:rsidRPr="00A15DCB">
              <w:t>?</w:t>
            </w:r>
          </w:p>
        </w:tc>
        <w:tc>
          <w:tcPr>
            <w:tcW w:w="709" w:type="dxa"/>
            <w:tcBorders>
              <w:top w:val="single" w:sz="4" w:space="0" w:color="auto"/>
              <w:left w:val="single" w:sz="4" w:space="0" w:color="auto"/>
              <w:bottom w:val="single" w:sz="4" w:space="0" w:color="auto"/>
              <w:right w:val="single" w:sz="4" w:space="0" w:color="auto"/>
            </w:tcBorders>
          </w:tcPr>
          <w:p w14:paraId="4C1D21E3" w14:textId="77777777" w:rsidR="00221588" w:rsidRPr="00A15DCB" w:rsidRDefault="00221588"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34825C60" w14:textId="74D6BFE3" w:rsidR="00221588" w:rsidRPr="00A15DCB" w:rsidRDefault="00221588" w:rsidP="003029C8">
            <w:pPr>
              <w:pStyle w:val="TAL"/>
              <w:rPr>
                <w:iCs/>
              </w:rPr>
            </w:pPr>
            <w:r w:rsidRPr="00A15DCB">
              <w:rPr>
                <w:iCs/>
              </w:rPr>
              <w:t>MAC PDU (</w:t>
            </w:r>
            <w:r w:rsidRPr="00A15DCB">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081E9E4D" w14:textId="77777777" w:rsidR="00221588" w:rsidRPr="00A15DCB" w:rsidRDefault="00221588" w:rsidP="003029C8">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19ABB822" w14:textId="77777777" w:rsidR="00221588" w:rsidRPr="00A15DCB" w:rsidRDefault="00221588" w:rsidP="003029C8">
            <w:pPr>
              <w:pStyle w:val="TAC"/>
            </w:pPr>
            <w:r w:rsidRPr="00A15DCB">
              <w:t>P</w:t>
            </w:r>
          </w:p>
        </w:tc>
      </w:tr>
      <w:tr w:rsidR="00221588" w:rsidRPr="00A15DCB" w14:paraId="57C472FA" w14:textId="77777777" w:rsidTr="003029C8">
        <w:tc>
          <w:tcPr>
            <w:tcW w:w="648" w:type="dxa"/>
            <w:tcBorders>
              <w:top w:val="single" w:sz="4" w:space="0" w:color="auto"/>
              <w:left w:val="single" w:sz="4" w:space="0" w:color="auto"/>
              <w:bottom w:val="single" w:sz="4" w:space="0" w:color="auto"/>
              <w:right w:val="single" w:sz="4" w:space="0" w:color="auto"/>
            </w:tcBorders>
          </w:tcPr>
          <w:p w14:paraId="4AFAF2FD" w14:textId="10BD71A8" w:rsidR="00221588" w:rsidRPr="00A15DCB" w:rsidRDefault="00C05793" w:rsidP="003029C8">
            <w:pPr>
              <w:pStyle w:val="TAC"/>
              <w:rPr>
                <w:lang w:eastAsia="en-US"/>
              </w:rPr>
            </w:pPr>
            <w:r w:rsidRPr="00A15DCB">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848BCE3" w14:textId="77777777" w:rsidR="00221588" w:rsidRPr="00A15DCB" w:rsidRDefault="00221588" w:rsidP="003029C8">
            <w:pPr>
              <w:pStyle w:val="TAL"/>
              <w:rPr>
                <w:lang w:eastAsia="en-US"/>
              </w:rPr>
            </w:pPr>
            <w:r w:rsidRPr="00A15DCB">
              <w:rPr>
                <w:lang w:eastAsia="en-US"/>
              </w:rPr>
              <w:t xml:space="preserve">SS schedules PDCCH transmission for UE C_RNTI and DL MAC PDU containing </w:t>
            </w:r>
            <w:r w:rsidRPr="00A15DCB">
              <w:t>Absolute Timing Advance Command MAC CE</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983164C"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4FB4689" w14:textId="77777777" w:rsidR="00221588" w:rsidRPr="00A15DCB" w:rsidRDefault="00221588" w:rsidP="003029C8">
            <w:pPr>
              <w:pStyle w:val="TAL"/>
              <w:rPr>
                <w:lang w:eastAsia="en-US"/>
              </w:rPr>
            </w:pPr>
            <w:r w:rsidRPr="00A15DCB">
              <w:rPr>
                <w:lang w:eastAsia="en-US"/>
              </w:rPr>
              <w:t>MAC PDU(Absolute Timing Advance</w:t>
            </w:r>
          </w:p>
          <w:p w14:paraId="66CDE94F" w14:textId="77777777" w:rsidR="00221588" w:rsidRPr="00A15DCB" w:rsidRDefault="00221588" w:rsidP="003029C8">
            <w:pPr>
              <w:pStyle w:val="TAC"/>
              <w:jc w:val="left"/>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047C5924"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745A99" w14:textId="77777777" w:rsidR="00221588" w:rsidRPr="00A15DCB" w:rsidRDefault="00221588" w:rsidP="003029C8">
            <w:pPr>
              <w:pStyle w:val="TAC"/>
              <w:rPr>
                <w:lang w:eastAsia="en-US"/>
              </w:rPr>
            </w:pPr>
            <w:r w:rsidRPr="00A15DCB">
              <w:rPr>
                <w:lang w:eastAsia="en-US"/>
              </w:rPr>
              <w:t>-</w:t>
            </w:r>
          </w:p>
        </w:tc>
      </w:tr>
      <w:tr w:rsidR="00697FBC" w:rsidRPr="00A15DCB" w14:paraId="045F5673" w14:textId="77777777" w:rsidTr="003029C8">
        <w:tc>
          <w:tcPr>
            <w:tcW w:w="648" w:type="dxa"/>
            <w:tcBorders>
              <w:top w:val="single" w:sz="4" w:space="0" w:color="auto"/>
              <w:left w:val="single" w:sz="4" w:space="0" w:color="auto"/>
              <w:bottom w:val="single" w:sz="4" w:space="0" w:color="auto"/>
              <w:right w:val="single" w:sz="4" w:space="0" w:color="auto"/>
            </w:tcBorders>
          </w:tcPr>
          <w:p w14:paraId="1987A20A" w14:textId="777FA260" w:rsidR="00697FBC" w:rsidRPr="00A15DCB" w:rsidRDefault="00697FBC" w:rsidP="00697FBC">
            <w:pPr>
              <w:pStyle w:val="TAC"/>
              <w:rPr>
                <w:lang w:eastAsia="en-US"/>
              </w:rPr>
            </w:pPr>
            <w:r w:rsidRPr="00A15DCB">
              <w:rPr>
                <w:lang w:eastAsia="zh-CN"/>
              </w:rPr>
              <w:t>6</w:t>
            </w:r>
          </w:p>
        </w:tc>
        <w:tc>
          <w:tcPr>
            <w:tcW w:w="3969" w:type="dxa"/>
            <w:tcBorders>
              <w:top w:val="single" w:sz="4" w:space="0" w:color="auto"/>
              <w:left w:val="single" w:sz="4" w:space="0" w:color="auto"/>
              <w:bottom w:val="single" w:sz="4" w:space="0" w:color="auto"/>
              <w:right w:val="single" w:sz="4" w:space="0" w:color="auto"/>
            </w:tcBorders>
          </w:tcPr>
          <w:p w14:paraId="03600A31" w14:textId="7685362E" w:rsidR="00697FBC" w:rsidRPr="00A15DCB" w:rsidRDefault="00697FBC" w:rsidP="00697FBC">
            <w:pPr>
              <w:pStyle w:val="TAL"/>
              <w:rPr>
                <w:lang w:eastAsia="en-US"/>
              </w:rPr>
            </w:pPr>
            <w:r w:rsidRPr="00A15DCB">
              <w:t xml:space="preserve">UE </w:t>
            </w:r>
            <w:r w:rsidRPr="00A15DCB">
              <w:rPr>
                <w:lang w:eastAsia="zh-CN"/>
              </w:rPr>
              <w:t>transmits an RRCReconfigurationComplete message.(Note 2)</w:t>
            </w:r>
          </w:p>
        </w:tc>
        <w:tc>
          <w:tcPr>
            <w:tcW w:w="709" w:type="dxa"/>
            <w:tcBorders>
              <w:top w:val="single" w:sz="4" w:space="0" w:color="auto"/>
              <w:left w:val="single" w:sz="4" w:space="0" w:color="auto"/>
              <w:bottom w:val="single" w:sz="4" w:space="0" w:color="auto"/>
              <w:right w:val="single" w:sz="4" w:space="0" w:color="auto"/>
            </w:tcBorders>
          </w:tcPr>
          <w:p w14:paraId="1673A1E4" w14:textId="6F7C85E8" w:rsidR="00697FBC" w:rsidRPr="00A15DCB" w:rsidRDefault="00697FBC" w:rsidP="00697FBC">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D16621F" w14:textId="172A1796" w:rsidR="00697FBC" w:rsidRPr="00A15DCB" w:rsidRDefault="00697FBC" w:rsidP="00697FBC">
            <w:pPr>
              <w:pStyle w:val="TAL"/>
              <w:rPr>
                <w:lang w:eastAsia="en-US"/>
              </w:rPr>
            </w:pPr>
            <w:r w:rsidRPr="00A15DCB">
              <w:rPr>
                <w:rFonts w:eastAsia="MS Mincho"/>
              </w:rPr>
              <w:t>RRCReconfigurationComplete</w:t>
            </w:r>
          </w:p>
        </w:tc>
        <w:tc>
          <w:tcPr>
            <w:tcW w:w="567" w:type="dxa"/>
            <w:tcBorders>
              <w:top w:val="single" w:sz="4" w:space="0" w:color="auto"/>
              <w:left w:val="single" w:sz="4" w:space="0" w:color="auto"/>
              <w:bottom w:val="single" w:sz="4" w:space="0" w:color="auto"/>
              <w:right w:val="single" w:sz="4" w:space="0" w:color="auto"/>
            </w:tcBorders>
          </w:tcPr>
          <w:p w14:paraId="0EBF253E" w14:textId="44D7842C" w:rsidR="00697FBC" w:rsidRPr="00A15DCB" w:rsidRDefault="00697FBC" w:rsidP="00697FBC">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5604773E" w14:textId="1AF66C0C" w:rsidR="00697FBC" w:rsidRPr="00A15DCB" w:rsidRDefault="00697FBC" w:rsidP="00697FBC">
            <w:pPr>
              <w:pStyle w:val="TAC"/>
              <w:rPr>
                <w:lang w:eastAsia="en-US"/>
              </w:rPr>
            </w:pPr>
            <w:r w:rsidRPr="00A15DCB">
              <w:t>-</w:t>
            </w:r>
          </w:p>
        </w:tc>
      </w:tr>
      <w:tr w:rsidR="00221588" w:rsidRPr="00A15DCB" w14:paraId="1E0D8A4A"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267BC108" w14:textId="77777777" w:rsidR="00221588" w:rsidRPr="00A15DCB" w:rsidRDefault="00221588"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14410946" w14:textId="6D8C6B43" w:rsidR="00221588" w:rsidRPr="00A15DCB" w:rsidRDefault="00221588" w:rsidP="003029C8">
            <w:pPr>
              <w:pStyle w:val="TAN"/>
            </w:pPr>
            <w:r w:rsidRPr="00A15DCB">
              <w:t>Note 2:</w:t>
            </w:r>
            <w:r w:rsidRPr="00A15DCB">
              <w:tab/>
              <w:t xml:space="preserve">for EN-DC the NR RRCReconfigurationComplete message is contained in RRCConnectionReconfigurationComplete and sent in E-UTRA cell. </w:t>
            </w:r>
            <w:r w:rsidR="00697FBC" w:rsidRPr="00A15DCB">
              <w:t>RRCConnectionReconfigurationComplete could be transmitted during Step2 and Step5.</w:t>
            </w:r>
          </w:p>
        </w:tc>
      </w:tr>
    </w:tbl>
    <w:p w14:paraId="087EF3C8" w14:textId="77777777" w:rsidR="00221588" w:rsidRPr="00A15DCB" w:rsidRDefault="00221588" w:rsidP="00221588"/>
    <w:p w14:paraId="095AEA4B" w14:textId="77777777" w:rsidR="00221588" w:rsidRPr="00A15DCB" w:rsidRDefault="00221588" w:rsidP="00221588">
      <w:pPr>
        <w:pStyle w:val="H6"/>
      </w:pPr>
      <w:r w:rsidRPr="00A15DCB">
        <w:t>7.1.1.1.8.3.3</w:t>
      </w:r>
      <w:r w:rsidRPr="00A15DCB">
        <w:tab/>
        <w:t>Specific message contents</w:t>
      </w:r>
    </w:p>
    <w:p w14:paraId="6A863338" w14:textId="77777777" w:rsidR="00556561" w:rsidRPr="00A15DCB" w:rsidRDefault="00556561" w:rsidP="00556561">
      <w:pPr>
        <w:pStyle w:val="TH"/>
        <w:rPr>
          <w:lang w:eastAsia="zh-CN"/>
        </w:rPr>
      </w:pPr>
      <w:r w:rsidRPr="00A15DCB">
        <w:t xml:space="preserve">Table 7.1.1.1.8.3.3-1: </w:t>
      </w:r>
      <w:r w:rsidRPr="00A15DCB">
        <w:rPr>
          <w:i/>
          <w:iCs/>
        </w:rPr>
        <w:t xml:space="preserve">RRCReconfiguration </w:t>
      </w:r>
      <w:r w:rsidRPr="00A15DCB">
        <w:t>for EN-DC (steps 1, Table 7.1.1.1.8.3.2-1)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6311C80A"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967ED92" w14:textId="6BFD6C0F" w:rsidR="00556561" w:rsidRPr="00A15DCB" w:rsidRDefault="00556561" w:rsidP="00AB7AF6">
            <w:pPr>
              <w:pStyle w:val="TAL"/>
            </w:pPr>
            <w:r w:rsidRPr="00A15DCB">
              <w:t xml:space="preserve">Derivation Path: </w:t>
            </w:r>
            <w:r w:rsidR="00AE4CA2" w:rsidRPr="00A15DCB">
              <w:t xml:space="preserve">TS </w:t>
            </w:r>
            <w:r w:rsidRPr="00A15DCB">
              <w:t>38.508-1 [4], Table 4.6.1-13 with condition EN-DC_HO.</w:t>
            </w:r>
          </w:p>
        </w:tc>
      </w:tr>
      <w:tr w:rsidR="00556561" w:rsidRPr="00A15DCB" w14:paraId="21470D1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3404D8" w14:textId="77777777" w:rsidR="00556561" w:rsidRPr="00A15DCB" w:rsidRDefault="00556561" w:rsidP="00AB7AF6">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2AAAACF"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5867A6F5"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B7CE417" w14:textId="77777777" w:rsidR="00556561" w:rsidRPr="00A15DCB" w:rsidRDefault="00556561" w:rsidP="00AB7AF6">
            <w:pPr>
              <w:pStyle w:val="TAH"/>
            </w:pPr>
            <w:r w:rsidRPr="00A15DCB">
              <w:t>Condition</w:t>
            </w:r>
          </w:p>
        </w:tc>
      </w:tr>
      <w:tr w:rsidR="00556561" w:rsidRPr="00A15DCB" w14:paraId="5DF8D62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DCDF0D1" w14:textId="77777777" w:rsidR="00556561" w:rsidRPr="00A15DCB" w:rsidRDefault="00556561" w:rsidP="00AB7AF6">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209C4404"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5EA08E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632E6D" w14:textId="77777777" w:rsidR="00556561" w:rsidRPr="00A15DCB" w:rsidRDefault="00556561" w:rsidP="00AB7AF6">
            <w:pPr>
              <w:pStyle w:val="TAL"/>
            </w:pPr>
          </w:p>
        </w:tc>
      </w:tr>
      <w:tr w:rsidR="00556561" w:rsidRPr="00A15DCB" w14:paraId="55E94CC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E3C65BE" w14:textId="77777777" w:rsidR="00556561" w:rsidRPr="00A15DCB" w:rsidRDefault="00556561" w:rsidP="00AB7AF6">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5E18001D"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9C94D6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AAC0FDD" w14:textId="77777777" w:rsidR="00556561" w:rsidRPr="00A15DCB" w:rsidRDefault="00556561" w:rsidP="00AB7AF6">
            <w:pPr>
              <w:pStyle w:val="TAL"/>
            </w:pPr>
          </w:p>
        </w:tc>
      </w:tr>
      <w:tr w:rsidR="00556561" w:rsidRPr="00A15DCB" w14:paraId="3717C8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3350AC" w14:textId="77777777" w:rsidR="00556561" w:rsidRPr="00A15DCB" w:rsidRDefault="00556561" w:rsidP="00AB7AF6">
            <w:pPr>
              <w:pStyle w:val="TAL"/>
            </w:pPr>
            <w:r w:rsidRPr="00A15DCB">
              <w:t xml:space="preserve">    rrcReconfiguration ::= SEQUENCE {</w:t>
            </w:r>
          </w:p>
        </w:tc>
        <w:tc>
          <w:tcPr>
            <w:tcW w:w="2267" w:type="dxa"/>
            <w:tcBorders>
              <w:top w:val="single" w:sz="4" w:space="0" w:color="auto"/>
              <w:left w:val="nil"/>
              <w:bottom w:val="single" w:sz="4" w:space="0" w:color="auto"/>
              <w:right w:val="single" w:sz="4" w:space="0" w:color="auto"/>
            </w:tcBorders>
          </w:tcPr>
          <w:p w14:paraId="35AAC348"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312711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589EB62" w14:textId="77777777" w:rsidR="00556561" w:rsidRPr="00A15DCB" w:rsidRDefault="00556561" w:rsidP="00AB7AF6">
            <w:pPr>
              <w:pStyle w:val="TAL"/>
            </w:pPr>
          </w:p>
        </w:tc>
      </w:tr>
      <w:tr w:rsidR="00556561" w:rsidRPr="00A15DCB" w14:paraId="31A0514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7A3F8F" w14:textId="77777777" w:rsidR="00556561" w:rsidRPr="00A15DCB" w:rsidRDefault="00556561" w:rsidP="00AB7AF6">
            <w:pPr>
              <w:pStyle w:val="TAL"/>
            </w:pPr>
            <w:r w:rsidRPr="00A15DCB">
              <w:t xml:space="preserve">      secondaryCellGroup</w:t>
            </w:r>
          </w:p>
        </w:tc>
        <w:tc>
          <w:tcPr>
            <w:tcW w:w="2267" w:type="dxa"/>
            <w:tcBorders>
              <w:top w:val="single" w:sz="4" w:space="0" w:color="auto"/>
              <w:left w:val="nil"/>
              <w:bottom w:val="single" w:sz="4" w:space="0" w:color="auto"/>
              <w:right w:val="single" w:sz="4" w:space="0" w:color="auto"/>
            </w:tcBorders>
            <w:hideMark/>
          </w:tcPr>
          <w:p w14:paraId="3AE518F5" w14:textId="77777777" w:rsidR="00556561" w:rsidRPr="00A15DCB" w:rsidRDefault="00556561" w:rsidP="00AB7AF6">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01FB37D7"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99D580" w14:textId="77777777" w:rsidR="00556561" w:rsidRPr="00A15DCB" w:rsidRDefault="00556561" w:rsidP="00AB7AF6">
            <w:pPr>
              <w:pStyle w:val="TAL"/>
            </w:pPr>
          </w:p>
        </w:tc>
      </w:tr>
      <w:tr w:rsidR="00556561" w:rsidRPr="00A15DCB" w14:paraId="654A29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5B60CB" w14:textId="77777777" w:rsidR="00556561" w:rsidRPr="00A15DCB" w:rsidRDefault="00556561"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29D2E94"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310ADB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1E55066" w14:textId="77777777" w:rsidR="00556561" w:rsidRPr="00A15DCB" w:rsidRDefault="00556561" w:rsidP="00AB7AF6">
            <w:pPr>
              <w:pStyle w:val="TAL"/>
            </w:pPr>
          </w:p>
        </w:tc>
      </w:tr>
      <w:tr w:rsidR="00556561" w:rsidRPr="00A15DCB" w14:paraId="5C575C6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9309CA4" w14:textId="77777777" w:rsidR="00556561" w:rsidRPr="00A15DCB" w:rsidRDefault="00556561"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8F61D04"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4C3E95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ADB5BA3" w14:textId="77777777" w:rsidR="00556561" w:rsidRPr="00A15DCB" w:rsidRDefault="00556561" w:rsidP="00AB7AF6">
            <w:pPr>
              <w:pStyle w:val="TAL"/>
            </w:pPr>
          </w:p>
        </w:tc>
      </w:tr>
      <w:tr w:rsidR="00556561" w:rsidRPr="00A15DCB" w14:paraId="12E11F0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817DC4"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68C29C92"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CFD7B1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68B47D" w14:textId="77777777" w:rsidR="00556561" w:rsidRPr="00A15DCB" w:rsidRDefault="00556561" w:rsidP="00AB7AF6">
            <w:pPr>
              <w:pStyle w:val="TAL"/>
            </w:pPr>
          </w:p>
        </w:tc>
      </w:tr>
    </w:tbl>
    <w:p w14:paraId="616F9CD1" w14:textId="506AC841" w:rsidR="00556561" w:rsidRPr="00A15DCB" w:rsidRDefault="00556561" w:rsidP="00556561"/>
    <w:p w14:paraId="11DFD8E4" w14:textId="0DB40668" w:rsidR="00556561" w:rsidRPr="00A15DCB" w:rsidRDefault="00556561" w:rsidP="00556561">
      <w:pPr>
        <w:pStyle w:val="TH"/>
      </w:pPr>
      <w:r w:rsidRPr="00A15DCB">
        <w:lastRenderedPageBreak/>
        <w:t xml:space="preserve">Table 7.1.1.1.8.3.3-1A: </w:t>
      </w:r>
      <w:r w:rsidRPr="00A15DCB">
        <w:rPr>
          <w:i/>
          <w:iCs/>
        </w:rPr>
        <w:t xml:space="preserve">RRCReconfiguration </w:t>
      </w:r>
      <w:r w:rsidRPr="00A15DCB">
        <w:t>for NR/5GC (step</w:t>
      </w:r>
      <w:r w:rsidR="00AE4CA2" w:rsidRPr="00A15DCB">
        <w:t xml:space="preserve"> 1</w:t>
      </w:r>
      <w:r w:rsidRPr="00A15DCB">
        <w:t>, Table 7.1.1.1.8.3.2-1)</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556561" w:rsidRPr="00A15DCB" w14:paraId="663CDE1F"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539069EF" w14:textId="6D85BC37" w:rsidR="00556561" w:rsidRPr="00A15DCB" w:rsidRDefault="00556561" w:rsidP="00AB7AF6">
            <w:pPr>
              <w:pStyle w:val="TAL"/>
            </w:pPr>
            <w:r w:rsidRPr="00A15DCB">
              <w:t xml:space="preserve">Derivation Path: </w:t>
            </w:r>
            <w:r w:rsidR="00AE4CA2" w:rsidRPr="00A15DCB">
              <w:t xml:space="preserve">TS </w:t>
            </w:r>
            <w:r w:rsidRPr="00A15DCB">
              <w:t>38.508-1 [4], Table 4.6.1-13</w:t>
            </w:r>
          </w:p>
        </w:tc>
      </w:tr>
      <w:tr w:rsidR="00556561" w:rsidRPr="00A15DCB" w14:paraId="10CD7E55"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48224578" w14:textId="77777777" w:rsidR="00556561" w:rsidRPr="00A15DCB" w:rsidRDefault="00556561" w:rsidP="00AB7AF6">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65CFF03F"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7540910D"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49099CB4" w14:textId="77777777" w:rsidR="00556561" w:rsidRPr="00A15DCB" w:rsidRDefault="00556561" w:rsidP="00AB7AF6">
            <w:pPr>
              <w:pStyle w:val="TAH"/>
            </w:pPr>
            <w:r w:rsidRPr="00A15DCB">
              <w:t>Condition</w:t>
            </w:r>
          </w:p>
        </w:tc>
      </w:tr>
      <w:tr w:rsidR="00556561" w:rsidRPr="00A15DCB" w14:paraId="6558EFB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744DA9" w14:textId="77777777" w:rsidR="00556561" w:rsidRPr="00A15DCB" w:rsidRDefault="00556561" w:rsidP="00AB7AF6">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26D40A8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FA40D5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9FD270" w14:textId="77777777" w:rsidR="00556561" w:rsidRPr="00A15DCB" w:rsidRDefault="00556561" w:rsidP="00AB7AF6">
            <w:pPr>
              <w:pStyle w:val="TAL"/>
            </w:pPr>
          </w:p>
        </w:tc>
      </w:tr>
      <w:tr w:rsidR="00556561" w:rsidRPr="00A15DCB" w14:paraId="32514EF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FF26328" w14:textId="77777777" w:rsidR="00556561" w:rsidRPr="00A15DCB" w:rsidRDefault="00556561" w:rsidP="00AB7AF6">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30D2B72B"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EC9CAF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7BE6C8" w14:textId="77777777" w:rsidR="00556561" w:rsidRPr="00A15DCB" w:rsidRDefault="00556561" w:rsidP="00AB7AF6">
            <w:pPr>
              <w:pStyle w:val="TAL"/>
            </w:pPr>
          </w:p>
        </w:tc>
      </w:tr>
      <w:tr w:rsidR="00556561" w:rsidRPr="00A15DCB" w14:paraId="4924BD69"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0C7C50B6" w14:textId="77777777" w:rsidR="00556561" w:rsidRPr="00A15DCB" w:rsidRDefault="00556561" w:rsidP="00AB7AF6">
            <w:pPr>
              <w:pStyle w:val="TAL"/>
            </w:pPr>
            <w:r w:rsidRPr="00A15DCB">
              <w:t xml:space="preserve">    rrcReconfiguration ::= SEQUENCE {</w:t>
            </w:r>
          </w:p>
        </w:tc>
        <w:tc>
          <w:tcPr>
            <w:tcW w:w="2267" w:type="dxa"/>
            <w:tcBorders>
              <w:top w:val="single" w:sz="4" w:space="0" w:color="auto"/>
              <w:left w:val="nil"/>
              <w:bottom w:val="single" w:sz="4" w:space="0" w:color="auto"/>
              <w:right w:val="single" w:sz="4" w:space="0" w:color="auto"/>
            </w:tcBorders>
          </w:tcPr>
          <w:p w14:paraId="18311030"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D46D28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106B399" w14:textId="77777777" w:rsidR="00556561" w:rsidRPr="00A15DCB" w:rsidRDefault="00556561" w:rsidP="00AB7AF6">
            <w:pPr>
              <w:pStyle w:val="TAL"/>
            </w:pPr>
          </w:p>
        </w:tc>
      </w:tr>
      <w:tr w:rsidR="00EC2D33" w:rsidRPr="00A15DCB" w14:paraId="4D031F13" w14:textId="77777777" w:rsidTr="00EC2D33">
        <w:tc>
          <w:tcPr>
            <w:tcW w:w="4540" w:type="dxa"/>
            <w:tcBorders>
              <w:top w:val="single" w:sz="4" w:space="0" w:color="auto"/>
              <w:left w:val="single" w:sz="4" w:space="0" w:color="auto"/>
              <w:bottom w:val="single" w:sz="4" w:space="0" w:color="auto"/>
              <w:right w:val="single" w:sz="4" w:space="0" w:color="auto"/>
            </w:tcBorders>
          </w:tcPr>
          <w:p w14:paraId="4C1E16F6" w14:textId="3B560823" w:rsidR="00EC2D33" w:rsidRPr="00A15DCB" w:rsidRDefault="00EC2D33" w:rsidP="00EC2D33">
            <w:pPr>
              <w:pStyle w:val="TAL"/>
            </w:pPr>
            <w:r w:rsidRPr="00A15DCB">
              <w:t xml:space="preserve">      radioBearerConfig</w:t>
            </w:r>
          </w:p>
        </w:tc>
        <w:tc>
          <w:tcPr>
            <w:tcW w:w="2267" w:type="dxa"/>
            <w:tcBorders>
              <w:top w:val="single" w:sz="4" w:space="0" w:color="auto"/>
              <w:left w:val="nil"/>
              <w:bottom w:val="single" w:sz="4" w:space="0" w:color="auto"/>
              <w:right w:val="single" w:sz="4" w:space="0" w:color="auto"/>
            </w:tcBorders>
          </w:tcPr>
          <w:p w14:paraId="3963BBA7" w14:textId="6E82FE9A" w:rsidR="00EC2D33" w:rsidRPr="00A15DCB" w:rsidRDefault="00EC2D33" w:rsidP="00EC2D33">
            <w:pPr>
              <w:pStyle w:val="TAL"/>
            </w:pPr>
            <w:r w:rsidRPr="00A15DCB">
              <w:t>RadioBearerConfig as per TS 38.508-1[4] Table 4.6.3-132 with conditions DRBn and Recover_PDCP</w:t>
            </w:r>
          </w:p>
        </w:tc>
        <w:tc>
          <w:tcPr>
            <w:tcW w:w="1700" w:type="dxa"/>
            <w:tcBorders>
              <w:top w:val="single" w:sz="4" w:space="0" w:color="auto"/>
              <w:left w:val="nil"/>
              <w:bottom w:val="single" w:sz="4" w:space="0" w:color="auto"/>
              <w:right w:val="single" w:sz="4" w:space="0" w:color="auto"/>
            </w:tcBorders>
          </w:tcPr>
          <w:p w14:paraId="4222B8CE" w14:textId="326E5C9F" w:rsidR="00EC2D33" w:rsidRPr="00A15DCB" w:rsidRDefault="00EC2D33" w:rsidP="00EC2D33">
            <w:pPr>
              <w:pStyle w:val="TAL"/>
            </w:pPr>
            <w:r w:rsidRPr="00A15DCB">
              <w:t>n set to the default DRB of the first PDU session</w:t>
            </w:r>
          </w:p>
        </w:tc>
        <w:tc>
          <w:tcPr>
            <w:tcW w:w="1245" w:type="dxa"/>
            <w:tcBorders>
              <w:top w:val="single" w:sz="4" w:space="0" w:color="auto"/>
              <w:left w:val="nil"/>
              <w:bottom w:val="single" w:sz="4" w:space="0" w:color="auto"/>
              <w:right w:val="single" w:sz="4" w:space="0" w:color="auto"/>
            </w:tcBorders>
          </w:tcPr>
          <w:p w14:paraId="49188715" w14:textId="4EE41135" w:rsidR="00EC2D33" w:rsidRPr="00A15DCB" w:rsidRDefault="00EC2D33" w:rsidP="00EC2D33">
            <w:pPr>
              <w:pStyle w:val="TAL"/>
            </w:pPr>
            <w:r w:rsidRPr="00A15DCB">
              <w:t>NR</w:t>
            </w:r>
          </w:p>
        </w:tc>
      </w:tr>
      <w:tr w:rsidR="00EC2D33" w:rsidRPr="00A15DCB" w14:paraId="22C10B3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1835444" w14:textId="77777777" w:rsidR="00EC2D33" w:rsidRPr="00A15DCB" w:rsidRDefault="00EC2D33" w:rsidP="00EC2D33">
            <w:pPr>
              <w:pStyle w:val="TAL"/>
            </w:pPr>
            <w:r w:rsidRPr="00A15DCB">
              <w:t xml:space="preserve">      nonCriticalExtension SEQUENCE {</w:t>
            </w:r>
          </w:p>
        </w:tc>
        <w:tc>
          <w:tcPr>
            <w:tcW w:w="2267" w:type="dxa"/>
            <w:tcBorders>
              <w:top w:val="single" w:sz="4" w:space="0" w:color="auto"/>
              <w:left w:val="nil"/>
              <w:bottom w:val="single" w:sz="4" w:space="0" w:color="auto"/>
              <w:right w:val="single" w:sz="4" w:space="0" w:color="auto"/>
            </w:tcBorders>
          </w:tcPr>
          <w:p w14:paraId="4644767D"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B8285AE"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694F501B" w14:textId="77777777" w:rsidR="00EC2D33" w:rsidRPr="00A15DCB" w:rsidRDefault="00EC2D33" w:rsidP="00EC2D33">
            <w:pPr>
              <w:pStyle w:val="TAL"/>
            </w:pPr>
          </w:p>
        </w:tc>
      </w:tr>
      <w:tr w:rsidR="00EC2D33" w:rsidRPr="00A15DCB" w14:paraId="4E448CB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2D88DBB" w14:textId="77777777" w:rsidR="00EC2D33" w:rsidRPr="00A15DCB" w:rsidRDefault="00EC2D33" w:rsidP="00EC2D33">
            <w:pPr>
              <w:pStyle w:val="TAL"/>
            </w:pPr>
            <w:r w:rsidRPr="00A15DCB">
              <w:t xml:space="preserve">        masterCellGroup</w:t>
            </w:r>
          </w:p>
        </w:tc>
        <w:tc>
          <w:tcPr>
            <w:tcW w:w="2267" w:type="dxa"/>
            <w:tcBorders>
              <w:top w:val="single" w:sz="4" w:space="0" w:color="auto"/>
              <w:left w:val="nil"/>
              <w:bottom w:val="single" w:sz="4" w:space="0" w:color="auto"/>
              <w:right w:val="single" w:sz="4" w:space="0" w:color="auto"/>
            </w:tcBorders>
            <w:hideMark/>
          </w:tcPr>
          <w:p w14:paraId="28C21AB9" w14:textId="77777777" w:rsidR="00EC2D33" w:rsidRPr="00A15DCB" w:rsidRDefault="00EC2D33" w:rsidP="00EC2D33">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3987F23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F64EF7E" w14:textId="77777777" w:rsidR="00EC2D33" w:rsidRPr="00A15DCB" w:rsidRDefault="00EC2D33" w:rsidP="00EC2D33">
            <w:pPr>
              <w:pStyle w:val="TAL"/>
            </w:pPr>
          </w:p>
        </w:tc>
      </w:tr>
      <w:tr w:rsidR="00EC2D33" w:rsidRPr="00A15DCB" w14:paraId="6548BFB1"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D811F1"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A3517E1"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1E1D79A"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018DFA6" w14:textId="77777777" w:rsidR="00EC2D33" w:rsidRPr="00A15DCB" w:rsidRDefault="00EC2D33" w:rsidP="00EC2D33">
            <w:pPr>
              <w:pStyle w:val="TAL"/>
            </w:pPr>
          </w:p>
        </w:tc>
      </w:tr>
      <w:tr w:rsidR="00EC2D33" w:rsidRPr="00A15DCB" w14:paraId="1137655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2EED8B8"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FFCE882"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47078A6"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9D165B4" w14:textId="77777777" w:rsidR="00EC2D33" w:rsidRPr="00A15DCB" w:rsidRDefault="00EC2D33" w:rsidP="00EC2D33">
            <w:pPr>
              <w:pStyle w:val="TAL"/>
            </w:pPr>
          </w:p>
        </w:tc>
      </w:tr>
      <w:tr w:rsidR="00EC2D33" w:rsidRPr="00A15DCB" w14:paraId="6963063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385264"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CBD833F"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D60D536"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6E063D8" w14:textId="77777777" w:rsidR="00EC2D33" w:rsidRPr="00A15DCB" w:rsidRDefault="00EC2D33" w:rsidP="00EC2D33">
            <w:pPr>
              <w:pStyle w:val="TAL"/>
            </w:pPr>
          </w:p>
        </w:tc>
      </w:tr>
      <w:tr w:rsidR="00EC2D33" w:rsidRPr="00A15DCB" w14:paraId="00B78C6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6F3823F" w14:textId="77777777" w:rsidR="00EC2D33" w:rsidRPr="00A15DCB" w:rsidRDefault="00EC2D33" w:rsidP="00EC2D33">
            <w:pPr>
              <w:pStyle w:val="TAL"/>
            </w:pPr>
            <w:r w:rsidRPr="00A15DCB">
              <w:t>}</w:t>
            </w:r>
          </w:p>
        </w:tc>
        <w:tc>
          <w:tcPr>
            <w:tcW w:w="2267" w:type="dxa"/>
            <w:tcBorders>
              <w:top w:val="single" w:sz="4" w:space="0" w:color="auto"/>
              <w:left w:val="nil"/>
              <w:bottom w:val="single" w:sz="4" w:space="0" w:color="auto"/>
              <w:right w:val="single" w:sz="4" w:space="0" w:color="auto"/>
            </w:tcBorders>
          </w:tcPr>
          <w:p w14:paraId="16D858D2"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4D43108"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B69B0FC" w14:textId="77777777" w:rsidR="00EC2D33" w:rsidRPr="00A15DCB" w:rsidRDefault="00EC2D33" w:rsidP="00EC2D33">
            <w:pPr>
              <w:pStyle w:val="TAL"/>
            </w:pPr>
          </w:p>
        </w:tc>
      </w:tr>
    </w:tbl>
    <w:p w14:paraId="1C928252" w14:textId="60996777" w:rsidR="00556561" w:rsidRPr="00A15DCB" w:rsidRDefault="00556561" w:rsidP="00556561"/>
    <w:p w14:paraId="3B9E4607" w14:textId="77777777" w:rsidR="00556561" w:rsidRPr="00A15DCB" w:rsidRDefault="00556561" w:rsidP="00556561">
      <w:pPr>
        <w:pStyle w:val="TH"/>
      </w:pPr>
      <w:r w:rsidRPr="00A15DCB">
        <w:t xml:space="preserve">Table 7.1.1.1.8.3.3-2: </w:t>
      </w:r>
      <w:r w:rsidRPr="00A15DCB">
        <w:rPr>
          <w:i/>
          <w:iCs/>
        </w:rPr>
        <w:t xml:space="preserve">CellGroupConfig </w:t>
      </w:r>
      <w:r w:rsidRPr="00A15DCB">
        <w:t>for EN-DC (Table 7.1.1.1.8.3.3-1)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7"/>
        <w:gridCol w:w="1701"/>
        <w:gridCol w:w="1246"/>
      </w:tblGrid>
      <w:tr w:rsidR="00556561" w:rsidRPr="00A15DCB" w14:paraId="617FDDE9"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41F14F66" w14:textId="0DD1E793" w:rsidR="00556561" w:rsidRPr="00A15DCB" w:rsidRDefault="00556561" w:rsidP="00AB7AF6">
            <w:pPr>
              <w:pStyle w:val="TAL"/>
            </w:pPr>
            <w:r w:rsidRPr="00A15DCB">
              <w:t xml:space="preserve">Derivation Path: </w:t>
            </w:r>
            <w:r w:rsidR="00AE4CA2" w:rsidRPr="00A15DCB">
              <w:t xml:space="preserve">TS </w:t>
            </w:r>
            <w:r w:rsidRPr="00A15DCB">
              <w:t>38.508-1 [4], Table 4.6.3-19 with condition PSCell_change</w:t>
            </w:r>
          </w:p>
        </w:tc>
      </w:tr>
      <w:tr w:rsidR="00556561" w:rsidRPr="00A15DCB" w14:paraId="4CE4E93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1711608" w14:textId="77777777" w:rsidR="00556561" w:rsidRPr="00A15DCB" w:rsidRDefault="00556561" w:rsidP="00AB7AF6">
            <w:pPr>
              <w:pStyle w:val="TAH"/>
            </w:pPr>
            <w:r w:rsidRPr="00A15DCB">
              <w:t>Information Element</w:t>
            </w:r>
          </w:p>
        </w:tc>
        <w:tc>
          <w:tcPr>
            <w:tcW w:w="2241" w:type="dxa"/>
            <w:tcBorders>
              <w:top w:val="single" w:sz="4" w:space="0" w:color="auto"/>
              <w:left w:val="nil"/>
              <w:bottom w:val="single" w:sz="4" w:space="0" w:color="auto"/>
              <w:right w:val="single" w:sz="4" w:space="0" w:color="auto"/>
            </w:tcBorders>
            <w:hideMark/>
          </w:tcPr>
          <w:p w14:paraId="6A66D0F9" w14:textId="77777777" w:rsidR="00556561" w:rsidRPr="00A15DCB" w:rsidRDefault="00556561" w:rsidP="00AB7AF6">
            <w:pPr>
              <w:pStyle w:val="TAH"/>
            </w:pPr>
            <w:r w:rsidRPr="00A15DCB">
              <w:t>Value/remark</w:t>
            </w:r>
          </w:p>
        </w:tc>
        <w:tc>
          <w:tcPr>
            <w:tcW w:w="1681" w:type="dxa"/>
            <w:tcBorders>
              <w:top w:val="single" w:sz="4" w:space="0" w:color="auto"/>
              <w:left w:val="nil"/>
              <w:bottom w:val="single" w:sz="4" w:space="0" w:color="auto"/>
              <w:right w:val="single" w:sz="4" w:space="0" w:color="auto"/>
            </w:tcBorders>
            <w:hideMark/>
          </w:tcPr>
          <w:p w14:paraId="056BD6C6" w14:textId="77777777" w:rsidR="00556561" w:rsidRPr="00A15DCB" w:rsidRDefault="00556561" w:rsidP="00AB7AF6">
            <w:pPr>
              <w:pStyle w:val="TAH"/>
            </w:pPr>
            <w:r w:rsidRPr="00A15DCB">
              <w:t>Comment</w:t>
            </w:r>
          </w:p>
        </w:tc>
        <w:tc>
          <w:tcPr>
            <w:tcW w:w="1232" w:type="dxa"/>
            <w:tcBorders>
              <w:top w:val="single" w:sz="4" w:space="0" w:color="auto"/>
              <w:left w:val="nil"/>
              <w:bottom w:val="single" w:sz="4" w:space="0" w:color="auto"/>
              <w:right w:val="single" w:sz="4" w:space="0" w:color="auto"/>
            </w:tcBorders>
            <w:hideMark/>
          </w:tcPr>
          <w:p w14:paraId="151B219B" w14:textId="77777777" w:rsidR="00556561" w:rsidRPr="00A15DCB" w:rsidRDefault="00556561" w:rsidP="00AB7AF6">
            <w:pPr>
              <w:pStyle w:val="TAH"/>
            </w:pPr>
            <w:r w:rsidRPr="00A15DCB">
              <w:t>Condition</w:t>
            </w:r>
          </w:p>
        </w:tc>
      </w:tr>
      <w:tr w:rsidR="00556561" w:rsidRPr="00A15DCB" w14:paraId="56EF700D"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4D39569" w14:textId="77777777" w:rsidR="00556561" w:rsidRPr="00A15DCB" w:rsidRDefault="00556561" w:rsidP="00AB7AF6">
            <w:pPr>
              <w:pStyle w:val="TAL"/>
            </w:pPr>
            <w:r w:rsidRPr="00A15DCB">
              <w:t>CellGroupConfig ::= SEQUENCE {</w:t>
            </w:r>
          </w:p>
        </w:tc>
        <w:tc>
          <w:tcPr>
            <w:tcW w:w="2241" w:type="dxa"/>
            <w:tcBorders>
              <w:top w:val="single" w:sz="4" w:space="0" w:color="auto"/>
              <w:left w:val="nil"/>
              <w:bottom w:val="single" w:sz="4" w:space="0" w:color="auto"/>
              <w:right w:val="single" w:sz="4" w:space="0" w:color="auto"/>
            </w:tcBorders>
          </w:tcPr>
          <w:p w14:paraId="441799FD"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587B4544"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0C1D310D" w14:textId="77777777" w:rsidR="00556561" w:rsidRPr="00A15DCB" w:rsidRDefault="00556561" w:rsidP="00AB7AF6">
            <w:pPr>
              <w:pStyle w:val="TAL"/>
            </w:pPr>
          </w:p>
        </w:tc>
      </w:tr>
      <w:tr w:rsidR="00556561" w:rsidRPr="00A15DCB" w14:paraId="10861527"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3AAA82A2" w14:textId="77777777" w:rsidR="00556561" w:rsidRPr="00A15DCB" w:rsidRDefault="00556561" w:rsidP="00AB7AF6">
            <w:pPr>
              <w:pStyle w:val="TAL"/>
            </w:pPr>
            <w:r w:rsidRPr="00A15DCB">
              <w:t xml:space="preserve">  spCellConfig SEQUENCE {</w:t>
            </w:r>
          </w:p>
        </w:tc>
        <w:tc>
          <w:tcPr>
            <w:tcW w:w="2241" w:type="dxa"/>
            <w:tcBorders>
              <w:top w:val="single" w:sz="4" w:space="0" w:color="auto"/>
              <w:left w:val="nil"/>
              <w:bottom w:val="single" w:sz="4" w:space="0" w:color="auto"/>
              <w:right w:val="single" w:sz="4" w:space="0" w:color="auto"/>
            </w:tcBorders>
          </w:tcPr>
          <w:p w14:paraId="3A624782"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675E2B14"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2A78AD7" w14:textId="77777777" w:rsidR="00556561" w:rsidRPr="00A15DCB" w:rsidRDefault="00556561" w:rsidP="00AB7AF6">
            <w:pPr>
              <w:pStyle w:val="TAL"/>
            </w:pPr>
          </w:p>
        </w:tc>
      </w:tr>
      <w:tr w:rsidR="00556561" w:rsidRPr="00A15DCB" w14:paraId="071FD8FE"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4BFD37D4" w14:textId="77777777" w:rsidR="00556561" w:rsidRPr="00A15DCB" w:rsidRDefault="00556561" w:rsidP="00AB7AF6">
            <w:pPr>
              <w:pStyle w:val="TAL"/>
            </w:pPr>
            <w:r w:rsidRPr="00A15DCB">
              <w:t xml:space="preserve">    reconfigurationWithSync SEQUENCE {</w:t>
            </w:r>
          </w:p>
        </w:tc>
        <w:tc>
          <w:tcPr>
            <w:tcW w:w="2241" w:type="dxa"/>
            <w:tcBorders>
              <w:top w:val="single" w:sz="4" w:space="0" w:color="auto"/>
              <w:left w:val="nil"/>
              <w:bottom w:val="single" w:sz="4" w:space="0" w:color="auto"/>
              <w:right w:val="single" w:sz="4" w:space="0" w:color="auto"/>
            </w:tcBorders>
          </w:tcPr>
          <w:p w14:paraId="4C53AD1C"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4124F6FE"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422456B9" w14:textId="77777777" w:rsidR="00556561" w:rsidRPr="00A15DCB" w:rsidRDefault="00556561" w:rsidP="00AB7AF6">
            <w:pPr>
              <w:pStyle w:val="TAL"/>
            </w:pPr>
          </w:p>
        </w:tc>
      </w:tr>
      <w:tr w:rsidR="00EC2D33" w:rsidRPr="00A15DCB" w14:paraId="022C0499" w14:textId="77777777" w:rsidTr="00EC2D33">
        <w:tc>
          <w:tcPr>
            <w:tcW w:w="4481" w:type="dxa"/>
            <w:tcBorders>
              <w:top w:val="single" w:sz="4" w:space="0" w:color="auto"/>
              <w:left w:val="single" w:sz="4" w:space="0" w:color="auto"/>
              <w:bottom w:val="single" w:sz="4" w:space="0" w:color="auto"/>
              <w:right w:val="single" w:sz="4" w:space="0" w:color="auto"/>
            </w:tcBorders>
          </w:tcPr>
          <w:p w14:paraId="3CE30B02" w14:textId="05DB6177" w:rsidR="00EC2D33" w:rsidRPr="00A15DCB" w:rsidRDefault="00EC2D33" w:rsidP="00EC2D33">
            <w:pPr>
              <w:pStyle w:val="TAL"/>
            </w:pPr>
            <w:r w:rsidRPr="00A15DCB">
              <w:t xml:space="preserve">      spCellConfigCommon</w:t>
            </w:r>
          </w:p>
        </w:tc>
        <w:tc>
          <w:tcPr>
            <w:tcW w:w="2241" w:type="dxa"/>
            <w:tcBorders>
              <w:top w:val="single" w:sz="4" w:space="0" w:color="auto"/>
              <w:left w:val="nil"/>
              <w:bottom w:val="single" w:sz="4" w:space="0" w:color="auto"/>
              <w:right w:val="single" w:sz="4" w:space="0" w:color="auto"/>
            </w:tcBorders>
          </w:tcPr>
          <w:p w14:paraId="6D2A2D6E" w14:textId="4C36B6A5" w:rsidR="00EC2D33" w:rsidRPr="00A15DCB" w:rsidRDefault="00EC2D33" w:rsidP="00EC2D33">
            <w:pPr>
              <w:pStyle w:val="TAL"/>
            </w:pPr>
            <w:r w:rsidRPr="00A15DCB">
              <w:t>ServingCellConfigCommon</w:t>
            </w:r>
          </w:p>
        </w:tc>
        <w:tc>
          <w:tcPr>
            <w:tcW w:w="1681" w:type="dxa"/>
            <w:tcBorders>
              <w:top w:val="single" w:sz="4" w:space="0" w:color="auto"/>
              <w:left w:val="nil"/>
              <w:bottom w:val="single" w:sz="4" w:space="0" w:color="auto"/>
              <w:right w:val="single" w:sz="4" w:space="0" w:color="auto"/>
            </w:tcBorders>
          </w:tcPr>
          <w:p w14:paraId="061DCFC6"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0B88751" w14:textId="77777777" w:rsidR="00EC2D33" w:rsidRPr="00A15DCB" w:rsidRDefault="00EC2D33" w:rsidP="00EC2D33">
            <w:pPr>
              <w:pStyle w:val="TAL"/>
            </w:pPr>
          </w:p>
        </w:tc>
      </w:tr>
      <w:tr w:rsidR="00EC2D33" w:rsidRPr="00A15DCB" w14:paraId="7A326F76" w14:textId="77777777" w:rsidTr="00EC2D33">
        <w:tc>
          <w:tcPr>
            <w:tcW w:w="4481" w:type="dxa"/>
            <w:tcBorders>
              <w:top w:val="single" w:sz="4" w:space="0" w:color="auto"/>
              <w:left w:val="single" w:sz="4" w:space="0" w:color="auto"/>
              <w:bottom w:val="single" w:sz="4" w:space="0" w:color="auto"/>
              <w:right w:val="single" w:sz="4" w:space="0" w:color="auto"/>
            </w:tcBorders>
          </w:tcPr>
          <w:p w14:paraId="1F113841" w14:textId="6A09BC6B" w:rsidR="00EC2D33" w:rsidRPr="00A15DCB" w:rsidRDefault="00EC2D33" w:rsidP="00EC2D33">
            <w:pPr>
              <w:pStyle w:val="TAL"/>
            </w:pPr>
            <w:r w:rsidRPr="00A15DCB">
              <w:t xml:space="preserve">      newUE-Identity</w:t>
            </w:r>
          </w:p>
        </w:tc>
        <w:tc>
          <w:tcPr>
            <w:tcW w:w="2241" w:type="dxa"/>
            <w:tcBorders>
              <w:top w:val="single" w:sz="4" w:space="0" w:color="auto"/>
              <w:left w:val="nil"/>
              <w:bottom w:val="single" w:sz="4" w:space="0" w:color="auto"/>
              <w:right w:val="single" w:sz="4" w:space="0" w:color="auto"/>
            </w:tcBorders>
          </w:tcPr>
          <w:p w14:paraId="72A7E629" w14:textId="128E44F8" w:rsidR="00EC2D33" w:rsidRPr="00A15DCB" w:rsidRDefault="00EC2D33" w:rsidP="00EC2D33">
            <w:pPr>
              <w:pStyle w:val="TAL"/>
            </w:pPr>
            <w:r w:rsidRPr="00A15DCB">
              <w:t>UE identity different from NR cell 1 UE identity</w:t>
            </w:r>
          </w:p>
        </w:tc>
        <w:tc>
          <w:tcPr>
            <w:tcW w:w="1681" w:type="dxa"/>
            <w:tcBorders>
              <w:top w:val="single" w:sz="4" w:space="0" w:color="auto"/>
              <w:left w:val="nil"/>
              <w:bottom w:val="single" w:sz="4" w:space="0" w:color="auto"/>
              <w:right w:val="single" w:sz="4" w:space="0" w:color="auto"/>
            </w:tcBorders>
          </w:tcPr>
          <w:p w14:paraId="2E3596DA"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8E8E8A9" w14:textId="77777777" w:rsidR="00EC2D33" w:rsidRPr="00A15DCB" w:rsidRDefault="00EC2D33" w:rsidP="00EC2D33">
            <w:pPr>
              <w:pStyle w:val="TAL"/>
            </w:pPr>
          </w:p>
        </w:tc>
      </w:tr>
      <w:tr w:rsidR="00EC2D33" w:rsidRPr="00A15DCB" w14:paraId="5E1B6B1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6BD43D52" w14:textId="77777777" w:rsidR="00EC2D33" w:rsidRPr="00A15DCB" w:rsidRDefault="00EC2D33" w:rsidP="00EC2D33">
            <w:pPr>
              <w:pStyle w:val="TAL"/>
            </w:pPr>
            <w:r w:rsidRPr="00A15DCB">
              <w:t xml:space="preserve">      rach-ConfigDedicated CHOICE {</w:t>
            </w:r>
          </w:p>
        </w:tc>
        <w:tc>
          <w:tcPr>
            <w:tcW w:w="2241" w:type="dxa"/>
            <w:tcBorders>
              <w:top w:val="single" w:sz="4" w:space="0" w:color="auto"/>
              <w:left w:val="nil"/>
              <w:bottom w:val="single" w:sz="4" w:space="0" w:color="auto"/>
              <w:right w:val="single" w:sz="4" w:space="0" w:color="auto"/>
            </w:tcBorders>
          </w:tcPr>
          <w:p w14:paraId="484163B5"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F9AE668"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485DA7B" w14:textId="77777777" w:rsidR="00EC2D33" w:rsidRPr="00A15DCB" w:rsidRDefault="00EC2D33" w:rsidP="00EC2D33">
            <w:pPr>
              <w:pStyle w:val="TAL"/>
            </w:pPr>
          </w:p>
        </w:tc>
      </w:tr>
      <w:tr w:rsidR="00EC2D33" w:rsidRPr="00A15DCB" w14:paraId="3590F455" w14:textId="77777777" w:rsidTr="00EC2D33">
        <w:tc>
          <w:tcPr>
            <w:tcW w:w="4481" w:type="dxa"/>
            <w:tcBorders>
              <w:top w:val="single" w:sz="4" w:space="0" w:color="auto"/>
              <w:left w:val="single" w:sz="4" w:space="0" w:color="auto"/>
              <w:right w:val="single" w:sz="4" w:space="0" w:color="auto"/>
            </w:tcBorders>
            <w:hideMark/>
          </w:tcPr>
          <w:p w14:paraId="5CE812FE" w14:textId="77777777" w:rsidR="00EC2D33" w:rsidRPr="00A15DCB" w:rsidRDefault="00EC2D33" w:rsidP="00EC2D33">
            <w:pPr>
              <w:pStyle w:val="TAL"/>
            </w:pPr>
            <w:r w:rsidRPr="00A15DCB">
              <w:t xml:space="preserve">        uplink</w:t>
            </w:r>
          </w:p>
        </w:tc>
        <w:tc>
          <w:tcPr>
            <w:tcW w:w="2241" w:type="dxa"/>
            <w:tcBorders>
              <w:top w:val="single" w:sz="4" w:space="0" w:color="auto"/>
              <w:left w:val="nil"/>
              <w:bottom w:val="single" w:sz="4" w:space="0" w:color="auto"/>
              <w:right w:val="single" w:sz="4" w:space="0" w:color="auto"/>
            </w:tcBorders>
            <w:hideMark/>
          </w:tcPr>
          <w:p w14:paraId="4E2D789C" w14:textId="77777777" w:rsidR="00EC2D33" w:rsidRPr="00A15DCB" w:rsidRDefault="00EC2D33" w:rsidP="00EC2D33">
            <w:pPr>
              <w:pStyle w:val="TAL"/>
            </w:pPr>
            <w:r w:rsidRPr="00A15DCB">
              <w:t>RACH-ConfigDedicated</w:t>
            </w:r>
          </w:p>
        </w:tc>
        <w:tc>
          <w:tcPr>
            <w:tcW w:w="1681" w:type="dxa"/>
            <w:tcBorders>
              <w:top w:val="single" w:sz="4" w:space="0" w:color="auto"/>
              <w:left w:val="nil"/>
              <w:bottom w:val="single" w:sz="4" w:space="0" w:color="auto"/>
              <w:right w:val="single" w:sz="4" w:space="0" w:color="auto"/>
            </w:tcBorders>
          </w:tcPr>
          <w:p w14:paraId="4178C673"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161F215" w14:textId="77777777" w:rsidR="00EC2D33" w:rsidRPr="00A15DCB" w:rsidRDefault="00EC2D33" w:rsidP="00EC2D33">
            <w:pPr>
              <w:pStyle w:val="TAL"/>
              <w:rPr>
                <w:lang w:eastAsia="zh-CN"/>
              </w:rPr>
            </w:pPr>
          </w:p>
        </w:tc>
      </w:tr>
      <w:tr w:rsidR="00EC2D33" w:rsidRPr="00A15DCB" w14:paraId="09741E89"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14FA3F84" w14:textId="77777777" w:rsidR="00EC2D33" w:rsidRPr="00A15DCB" w:rsidRDefault="00EC2D33" w:rsidP="00EC2D33">
            <w:pPr>
              <w:pStyle w:val="TAL"/>
            </w:pPr>
            <w:r w:rsidRPr="00A15DCB">
              <w:t xml:space="preserve">      }</w:t>
            </w:r>
          </w:p>
        </w:tc>
        <w:tc>
          <w:tcPr>
            <w:tcW w:w="2241" w:type="dxa"/>
            <w:tcBorders>
              <w:top w:val="single" w:sz="4" w:space="0" w:color="auto"/>
              <w:left w:val="nil"/>
              <w:bottom w:val="single" w:sz="4" w:space="0" w:color="auto"/>
              <w:right w:val="single" w:sz="4" w:space="0" w:color="auto"/>
            </w:tcBorders>
          </w:tcPr>
          <w:p w14:paraId="5F636E3D"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488F859"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15AC2E2D" w14:textId="77777777" w:rsidR="00EC2D33" w:rsidRPr="00A15DCB" w:rsidRDefault="00EC2D33" w:rsidP="00EC2D33">
            <w:pPr>
              <w:pStyle w:val="TAL"/>
            </w:pPr>
          </w:p>
        </w:tc>
      </w:tr>
      <w:tr w:rsidR="00EC2D33" w:rsidRPr="00A15DCB" w14:paraId="7FCA1CE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2F1848B3" w14:textId="77777777" w:rsidR="00EC2D33" w:rsidRPr="00A15DCB" w:rsidRDefault="00EC2D33" w:rsidP="00EC2D33">
            <w:pPr>
              <w:pStyle w:val="TAL"/>
            </w:pPr>
            <w:r w:rsidRPr="00A15DCB">
              <w:t xml:space="preserve">    }</w:t>
            </w:r>
          </w:p>
        </w:tc>
        <w:tc>
          <w:tcPr>
            <w:tcW w:w="2241" w:type="dxa"/>
            <w:tcBorders>
              <w:top w:val="single" w:sz="4" w:space="0" w:color="auto"/>
              <w:left w:val="nil"/>
              <w:bottom w:val="single" w:sz="4" w:space="0" w:color="auto"/>
              <w:right w:val="single" w:sz="4" w:space="0" w:color="auto"/>
            </w:tcBorders>
          </w:tcPr>
          <w:p w14:paraId="51A9CC53"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7A10690F"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29B6DA4" w14:textId="77777777" w:rsidR="00EC2D33" w:rsidRPr="00A15DCB" w:rsidRDefault="00EC2D33" w:rsidP="00EC2D33">
            <w:pPr>
              <w:pStyle w:val="TAL"/>
            </w:pPr>
          </w:p>
        </w:tc>
      </w:tr>
      <w:tr w:rsidR="00EC2D33" w:rsidRPr="00A15DCB" w14:paraId="6E49422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7C361C0" w14:textId="77777777" w:rsidR="00EC2D33" w:rsidRPr="00A15DCB" w:rsidRDefault="00EC2D33" w:rsidP="00EC2D33">
            <w:pPr>
              <w:pStyle w:val="TAL"/>
            </w:pPr>
            <w:r w:rsidRPr="00A15DCB">
              <w:t xml:space="preserve">  }</w:t>
            </w:r>
          </w:p>
        </w:tc>
        <w:tc>
          <w:tcPr>
            <w:tcW w:w="2241" w:type="dxa"/>
            <w:tcBorders>
              <w:top w:val="single" w:sz="4" w:space="0" w:color="auto"/>
              <w:left w:val="nil"/>
              <w:bottom w:val="single" w:sz="4" w:space="0" w:color="auto"/>
              <w:right w:val="single" w:sz="4" w:space="0" w:color="auto"/>
            </w:tcBorders>
          </w:tcPr>
          <w:p w14:paraId="6D89AD3B"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55C7B043"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8C1CFAE" w14:textId="77777777" w:rsidR="00EC2D33" w:rsidRPr="00A15DCB" w:rsidRDefault="00EC2D33" w:rsidP="00EC2D33">
            <w:pPr>
              <w:pStyle w:val="TAL"/>
            </w:pPr>
          </w:p>
        </w:tc>
      </w:tr>
      <w:tr w:rsidR="00EC2D33" w:rsidRPr="00A15DCB" w14:paraId="717B67AC"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B7B498E" w14:textId="77777777" w:rsidR="00EC2D33" w:rsidRPr="00A15DCB" w:rsidRDefault="00EC2D33" w:rsidP="00EC2D33">
            <w:pPr>
              <w:pStyle w:val="TAL"/>
            </w:pPr>
            <w:r w:rsidRPr="00A15DCB">
              <w:t>}</w:t>
            </w:r>
          </w:p>
        </w:tc>
        <w:tc>
          <w:tcPr>
            <w:tcW w:w="2241" w:type="dxa"/>
            <w:tcBorders>
              <w:top w:val="single" w:sz="4" w:space="0" w:color="auto"/>
              <w:left w:val="nil"/>
              <w:bottom w:val="single" w:sz="4" w:space="0" w:color="auto"/>
              <w:right w:val="single" w:sz="4" w:space="0" w:color="auto"/>
            </w:tcBorders>
          </w:tcPr>
          <w:p w14:paraId="13C18469"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2016FFD"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C31E719" w14:textId="77777777" w:rsidR="00EC2D33" w:rsidRPr="00A15DCB" w:rsidRDefault="00EC2D33" w:rsidP="00EC2D33">
            <w:pPr>
              <w:pStyle w:val="TAL"/>
            </w:pPr>
          </w:p>
        </w:tc>
      </w:tr>
    </w:tbl>
    <w:p w14:paraId="26452E28" w14:textId="34ABE518" w:rsidR="00556561" w:rsidRPr="00A15DCB" w:rsidRDefault="00556561" w:rsidP="00556561">
      <w:pPr>
        <w:rPr>
          <w:rFonts w:eastAsia="MS Mincho"/>
        </w:rPr>
      </w:pPr>
    </w:p>
    <w:p w14:paraId="470888D3" w14:textId="77777777" w:rsidR="00556561" w:rsidRPr="00A15DCB" w:rsidRDefault="00556561" w:rsidP="00556561">
      <w:pPr>
        <w:pStyle w:val="TH"/>
      </w:pPr>
      <w:r w:rsidRPr="00A15DCB">
        <w:t xml:space="preserve">Table 7.1.1.1.8.3.3-2A: </w:t>
      </w:r>
      <w:r w:rsidRPr="00A15DCB">
        <w:rPr>
          <w:i/>
          <w:iCs/>
        </w:rPr>
        <w:t xml:space="preserve">CellGroupConfig </w:t>
      </w:r>
      <w:r w:rsidRPr="00A15DCB">
        <w:t>for NR/5GC (Table 7.1.1.1.8.3.3-1A)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6"/>
        <w:gridCol w:w="1701"/>
        <w:gridCol w:w="1246"/>
      </w:tblGrid>
      <w:tr w:rsidR="00556561" w:rsidRPr="00A15DCB" w14:paraId="202EDC8F"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2D75EDC1" w14:textId="1BE7EF4C" w:rsidR="00556561" w:rsidRPr="00A15DCB" w:rsidRDefault="00556561" w:rsidP="00AB7AF6">
            <w:pPr>
              <w:pStyle w:val="TAL"/>
            </w:pPr>
            <w:r w:rsidRPr="00A15DCB">
              <w:t xml:space="preserve">Derivation Path: </w:t>
            </w:r>
            <w:r w:rsidR="00AE4CA2" w:rsidRPr="00A15DCB">
              <w:t xml:space="preserve">TS </w:t>
            </w:r>
            <w:r w:rsidRPr="00A15DCB">
              <w:t>38.508-1 [4], Table 4.6.3-19 with condition PCell_change</w:t>
            </w:r>
          </w:p>
        </w:tc>
      </w:tr>
      <w:tr w:rsidR="00556561" w:rsidRPr="00A15DCB" w14:paraId="058B2FE5"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0D00C73" w14:textId="77777777" w:rsidR="00556561" w:rsidRPr="00A15DCB" w:rsidRDefault="00556561" w:rsidP="00AB7AF6">
            <w:pPr>
              <w:pStyle w:val="TAH"/>
            </w:pPr>
            <w:r w:rsidRPr="00A15DCB">
              <w:t>Information Element</w:t>
            </w:r>
          </w:p>
        </w:tc>
        <w:tc>
          <w:tcPr>
            <w:tcW w:w="2240" w:type="dxa"/>
            <w:tcBorders>
              <w:top w:val="single" w:sz="4" w:space="0" w:color="auto"/>
              <w:left w:val="nil"/>
              <w:bottom w:val="single" w:sz="4" w:space="0" w:color="auto"/>
              <w:right w:val="single" w:sz="4" w:space="0" w:color="auto"/>
            </w:tcBorders>
            <w:hideMark/>
          </w:tcPr>
          <w:p w14:paraId="087A81F4" w14:textId="77777777" w:rsidR="00556561" w:rsidRPr="00A15DCB" w:rsidRDefault="00556561" w:rsidP="00AB7AF6">
            <w:pPr>
              <w:pStyle w:val="TAH"/>
            </w:pPr>
            <w:r w:rsidRPr="00A15DCB">
              <w:t>Value/remark</w:t>
            </w:r>
          </w:p>
        </w:tc>
        <w:tc>
          <w:tcPr>
            <w:tcW w:w="1681" w:type="dxa"/>
            <w:tcBorders>
              <w:top w:val="single" w:sz="4" w:space="0" w:color="auto"/>
              <w:left w:val="nil"/>
              <w:bottom w:val="single" w:sz="4" w:space="0" w:color="auto"/>
              <w:right w:val="single" w:sz="4" w:space="0" w:color="auto"/>
            </w:tcBorders>
            <w:hideMark/>
          </w:tcPr>
          <w:p w14:paraId="5ED82FE0" w14:textId="77777777" w:rsidR="00556561" w:rsidRPr="00A15DCB" w:rsidRDefault="00556561" w:rsidP="00AB7AF6">
            <w:pPr>
              <w:pStyle w:val="TAH"/>
            </w:pPr>
            <w:r w:rsidRPr="00A15DCB">
              <w:t>Comment</w:t>
            </w:r>
          </w:p>
        </w:tc>
        <w:tc>
          <w:tcPr>
            <w:tcW w:w="1232" w:type="dxa"/>
            <w:tcBorders>
              <w:top w:val="single" w:sz="4" w:space="0" w:color="auto"/>
              <w:left w:val="nil"/>
              <w:bottom w:val="single" w:sz="4" w:space="0" w:color="auto"/>
              <w:right w:val="single" w:sz="4" w:space="0" w:color="auto"/>
            </w:tcBorders>
            <w:hideMark/>
          </w:tcPr>
          <w:p w14:paraId="26B19418" w14:textId="77777777" w:rsidR="00556561" w:rsidRPr="00A15DCB" w:rsidRDefault="00556561" w:rsidP="00AB7AF6">
            <w:pPr>
              <w:pStyle w:val="TAH"/>
            </w:pPr>
            <w:r w:rsidRPr="00A15DCB">
              <w:t>Condition</w:t>
            </w:r>
          </w:p>
        </w:tc>
      </w:tr>
      <w:tr w:rsidR="00556561" w:rsidRPr="00A15DCB" w14:paraId="73F338B7"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7B90922" w14:textId="77777777" w:rsidR="00556561" w:rsidRPr="00A15DCB" w:rsidRDefault="00556561" w:rsidP="00AB7AF6">
            <w:pPr>
              <w:pStyle w:val="TAL"/>
            </w:pPr>
            <w:r w:rsidRPr="00A15DCB">
              <w:t>CellGroupConfig ::= SEQUENCE {</w:t>
            </w:r>
          </w:p>
        </w:tc>
        <w:tc>
          <w:tcPr>
            <w:tcW w:w="2240" w:type="dxa"/>
            <w:tcBorders>
              <w:top w:val="single" w:sz="4" w:space="0" w:color="auto"/>
              <w:left w:val="nil"/>
              <w:bottom w:val="single" w:sz="4" w:space="0" w:color="auto"/>
              <w:right w:val="single" w:sz="4" w:space="0" w:color="auto"/>
            </w:tcBorders>
          </w:tcPr>
          <w:p w14:paraId="20A025E2"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ADA2259"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D64829A" w14:textId="77777777" w:rsidR="00556561" w:rsidRPr="00A15DCB" w:rsidRDefault="00556561" w:rsidP="00AB7AF6">
            <w:pPr>
              <w:pStyle w:val="TAL"/>
            </w:pPr>
          </w:p>
        </w:tc>
      </w:tr>
      <w:tr w:rsidR="00556561" w:rsidRPr="00A15DCB" w14:paraId="449476F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4D3BE76" w14:textId="77777777" w:rsidR="00556561" w:rsidRPr="00A15DCB" w:rsidRDefault="00556561" w:rsidP="00AB7AF6">
            <w:pPr>
              <w:pStyle w:val="TAL"/>
            </w:pPr>
            <w:r w:rsidRPr="00A15DCB">
              <w:t xml:space="preserve">  spCellConfig SEQUENCE {</w:t>
            </w:r>
          </w:p>
        </w:tc>
        <w:tc>
          <w:tcPr>
            <w:tcW w:w="2240" w:type="dxa"/>
            <w:tcBorders>
              <w:top w:val="single" w:sz="4" w:space="0" w:color="auto"/>
              <w:left w:val="nil"/>
              <w:bottom w:val="single" w:sz="4" w:space="0" w:color="auto"/>
              <w:right w:val="single" w:sz="4" w:space="0" w:color="auto"/>
            </w:tcBorders>
          </w:tcPr>
          <w:p w14:paraId="5A3EA9FB"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0BD85A"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E77CA31" w14:textId="77777777" w:rsidR="00556561" w:rsidRPr="00A15DCB" w:rsidRDefault="00556561" w:rsidP="00AB7AF6">
            <w:pPr>
              <w:pStyle w:val="TAL"/>
            </w:pPr>
          </w:p>
        </w:tc>
      </w:tr>
      <w:tr w:rsidR="00556561" w:rsidRPr="00A15DCB" w14:paraId="23CEFAAB"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EA3DDC9" w14:textId="77777777" w:rsidR="00556561" w:rsidRPr="00A15DCB" w:rsidRDefault="00556561" w:rsidP="00AB7AF6">
            <w:pPr>
              <w:pStyle w:val="TAL"/>
            </w:pPr>
            <w:r w:rsidRPr="00A15DCB">
              <w:t xml:space="preserve">    reconfigurationWithSync SEQUENCE {</w:t>
            </w:r>
          </w:p>
        </w:tc>
        <w:tc>
          <w:tcPr>
            <w:tcW w:w="2240" w:type="dxa"/>
            <w:tcBorders>
              <w:top w:val="single" w:sz="4" w:space="0" w:color="auto"/>
              <w:left w:val="nil"/>
              <w:bottom w:val="single" w:sz="4" w:space="0" w:color="auto"/>
              <w:right w:val="single" w:sz="4" w:space="0" w:color="auto"/>
            </w:tcBorders>
          </w:tcPr>
          <w:p w14:paraId="3F802084"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6C4025"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0E59D44" w14:textId="77777777" w:rsidR="00556561" w:rsidRPr="00A15DCB" w:rsidRDefault="00556561" w:rsidP="00AB7AF6">
            <w:pPr>
              <w:pStyle w:val="TAL"/>
            </w:pPr>
          </w:p>
        </w:tc>
      </w:tr>
      <w:tr w:rsidR="00556561" w:rsidRPr="00A15DCB" w14:paraId="45465BC0"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673381A" w14:textId="77777777" w:rsidR="00556561" w:rsidRPr="00A15DCB" w:rsidRDefault="00556561" w:rsidP="00AB7AF6">
            <w:pPr>
              <w:pStyle w:val="TAL"/>
            </w:pPr>
            <w:r w:rsidRPr="00A15DCB">
              <w:t xml:space="preserve">      spCellConfigCommon</w:t>
            </w:r>
          </w:p>
        </w:tc>
        <w:tc>
          <w:tcPr>
            <w:tcW w:w="2240" w:type="dxa"/>
            <w:tcBorders>
              <w:top w:val="single" w:sz="4" w:space="0" w:color="auto"/>
              <w:left w:val="nil"/>
              <w:bottom w:val="single" w:sz="4" w:space="0" w:color="auto"/>
              <w:right w:val="single" w:sz="4" w:space="0" w:color="auto"/>
            </w:tcBorders>
            <w:hideMark/>
          </w:tcPr>
          <w:p w14:paraId="1D3C3050" w14:textId="77777777" w:rsidR="00556561" w:rsidRPr="00A15DCB" w:rsidRDefault="00556561" w:rsidP="00AB7AF6">
            <w:pPr>
              <w:pStyle w:val="TAL"/>
            </w:pPr>
            <w:r w:rsidRPr="00A15DCB">
              <w:t>ServingCellConfigCommon</w:t>
            </w:r>
          </w:p>
        </w:tc>
        <w:tc>
          <w:tcPr>
            <w:tcW w:w="1681" w:type="dxa"/>
            <w:tcBorders>
              <w:top w:val="single" w:sz="4" w:space="0" w:color="auto"/>
              <w:left w:val="nil"/>
              <w:bottom w:val="single" w:sz="4" w:space="0" w:color="auto"/>
              <w:right w:val="single" w:sz="4" w:space="0" w:color="auto"/>
            </w:tcBorders>
          </w:tcPr>
          <w:p w14:paraId="29163200"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388E1AC" w14:textId="77777777" w:rsidR="00556561" w:rsidRPr="00A15DCB" w:rsidRDefault="00556561" w:rsidP="00AB7AF6">
            <w:pPr>
              <w:pStyle w:val="TAL"/>
            </w:pPr>
          </w:p>
        </w:tc>
      </w:tr>
      <w:tr w:rsidR="00EC2D33" w:rsidRPr="00A15DCB" w14:paraId="21233841" w14:textId="77777777" w:rsidTr="00EC2D33">
        <w:tc>
          <w:tcPr>
            <w:tcW w:w="4482" w:type="dxa"/>
            <w:tcBorders>
              <w:top w:val="single" w:sz="4" w:space="0" w:color="auto"/>
              <w:left w:val="single" w:sz="4" w:space="0" w:color="auto"/>
              <w:bottom w:val="single" w:sz="4" w:space="0" w:color="auto"/>
              <w:right w:val="single" w:sz="4" w:space="0" w:color="auto"/>
            </w:tcBorders>
          </w:tcPr>
          <w:p w14:paraId="38DDC9B2" w14:textId="70A806EA" w:rsidR="00EC2D33" w:rsidRPr="00A15DCB" w:rsidRDefault="00EC2D33" w:rsidP="00EC2D33">
            <w:pPr>
              <w:pStyle w:val="TAL"/>
            </w:pPr>
            <w:r w:rsidRPr="00A15DCB">
              <w:t xml:space="preserve">      newUE-Identity</w:t>
            </w:r>
          </w:p>
        </w:tc>
        <w:tc>
          <w:tcPr>
            <w:tcW w:w="2240" w:type="dxa"/>
            <w:tcBorders>
              <w:top w:val="single" w:sz="4" w:space="0" w:color="auto"/>
              <w:left w:val="nil"/>
              <w:bottom w:val="single" w:sz="4" w:space="0" w:color="auto"/>
              <w:right w:val="single" w:sz="4" w:space="0" w:color="auto"/>
            </w:tcBorders>
          </w:tcPr>
          <w:p w14:paraId="2F8F89B5" w14:textId="791E2CED" w:rsidR="00EC2D33" w:rsidRPr="00A15DCB" w:rsidRDefault="00EC2D33" w:rsidP="00EC2D33">
            <w:pPr>
              <w:pStyle w:val="TAL"/>
            </w:pPr>
            <w:r w:rsidRPr="00A15DCB">
              <w:t>UE identity different from NR cell 1 UE identity</w:t>
            </w:r>
          </w:p>
        </w:tc>
        <w:tc>
          <w:tcPr>
            <w:tcW w:w="1681" w:type="dxa"/>
            <w:tcBorders>
              <w:top w:val="single" w:sz="4" w:space="0" w:color="auto"/>
              <w:left w:val="nil"/>
              <w:bottom w:val="single" w:sz="4" w:space="0" w:color="auto"/>
              <w:right w:val="single" w:sz="4" w:space="0" w:color="auto"/>
            </w:tcBorders>
          </w:tcPr>
          <w:p w14:paraId="30A2A8A4"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B2C64C8" w14:textId="77777777" w:rsidR="00EC2D33" w:rsidRPr="00A15DCB" w:rsidRDefault="00EC2D33" w:rsidP="00EC2D33">
            <w:pPr>
              <w:pStyle w:val="TAL"/>
            </w:pPr>
          </w:p>
        </w:tc>
      </w:tr>
      <w:tr w:rsidR="00EC2D33" w:rsidRPr="00A15DCB" w14:paraId="3D0FD1CF"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373AAD8A" w14:textId="77777777" w:rsidR="00EC2D33" w:rsidRPr="00A15DCB" w:rsidRDefault="00EC2D33" w:rsidP="00EC2D33">
            <w:pPr>
              <w:pStyle w:val="TAL"/>
            </w:pPr>
            <w:r w:rsidRPr="00A15DCB">
              <w:t xml:space="preserve">      rach-ConfigDedicated CHOICE {</w:t>
            </w:r>
          </w:p>
        </w:tc>
        <w:tc>
          <w:tcPr>
            <w:tcW w:w="2240" w:type="dxa"/>
            <w:tcBorders>
              <w:top w:val="single" w:sz="4" w:space="0" w:color="auto"/>
              <w:left w:val="nil"/>
              <w:bottom w:val="single" w:sz="4" w:space="0" w:color="auto"/>
              <w:right w:val="single" w:sz="4" w:space="0" w:color="auto"/>
            </w:tcBorders>
          </w:tcPr>
          <w:p w14:paraId="61206A56"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339C51F7"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F0139B7" w14:textId="77777777" w:rsidR="00EC2D33" w:rsidRPr="00A15DCB" w:rsidRDefault="00EC2D33" w:rsidP="00EC2D33">
            <w:pPr>
              <w:pStyle w:val="TAL"/>
            </w:pPr>
          </w:p>
        </w:tc>
      </w:tr>
      <w:tr w:rsidR="00EC2D33" w:rsidRPr="00A15DCB" w14:paraId="18270DC1" w14:textId="77777777" w:rsidTr="00EC2D33">
        <w:tc>
          <w:tcPr>
            <w:tcW w:w="4482" w:type="dxa"/>
            <w:tcBorders>
              <w:top w:val="single" w:sz="4" w:space="0" w:color="auto"/>
              <w:left w:val="single" w:sz="4" w:space="0" w:color="auto"/>
              <w:right w:val="single" w:sz="4" w:space="0" w:color="auto"/>
            </w:tcBorders>
            <w:hideMark/>
          </w:tcPr>
          <w:p w14:paraId="22F0D21C" w14:textId="77777777" w:rsidR="00EC2D33" w:rsidRPr="00A15DCB" w:rsidRDefault="00EC2D33" w:rsidP="00EC2D33">
            <w:pPr>
              <w:pStyle w:val="TAL"/>
            </w:pPr>
            <w:r w:rsidRPr="00A15DCB">
              <w:t xml:space="preserve">        uplink</w:t>
            </w:r>
          </w:p>
        </w:tc>
        <w:tc>
          <w:tcPr>
            <w:tcW w:w="2240" w:type="dxa"/>
            <w:tcBorders>
              <w:top w:val="single" w:sz="4" w:space="0" w:color="auto"/>
              <w:left w:val="nil"/>
              <w:bottom w:val="single" w:sz="4" w:space="0" w:color="auto"/>
              <w:right w:val="single" w:sz="4" w:space="0" w:color="auto"/>
            </w:tcBorders>
            <w:hideMark/>
          </w:tcPr>
          <w:p w14:paraId="0BB942D5" w14:textId="77777777" w:rsidR="00EC2D33" w:rsidRPr="00A15DCB" w:rsidRDefault="00EC2D33" w:rsidP="00EC2D33">
            <w:pPr>
              <w:pStyle w:val="TAL"/>
            </w:pPr>
            <w:r w:rsidRPr="00A15DCB">
              <w:t>RACH-ConfigDedicated</w:t>
            </w:r>
          </w:p>
        </w:tc>
        <w:tc>
          <w:tcPr>
            <w:tcW w:w="1681" w:type="dxa"/>
            <w:tcBorders>
              <w:top w:val="single" w:sz="4" w:space="0" w:color="auto"/>
              <w:left w:val="nil"/>
              <w:bottom w:val="single" w:sz="4" w:space="0" w:color="auto"/>
              <w:right w:val="single" w:sz="4" w:space="0" w:color="auto"/>
            </w:tcBorders>
          </w:tcPr>
          <w:p w14:paraId="5D45A3DE"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3AC6838" w14:textId="77777777" w:rsidR="00EC2D33" w:rsidRPr="00A15DCB" w:rsidRDefault="00EC2D33" w:rsidP="00EC2D33">
            <w:pPr>
              <w:pStyle w:val="TAL"/>
            </w:pPr>
          </w:p>
        </w:tc>
      </w:tr>
      <w:tr w:rsidR="00EC2D33" w:rsidRPr="00A15DCB" w14:paraId="1551981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D475DB0" w14:textId="77777777" w:rsidR="00EC2D33" w:rsidRPr="00A15DCB" w:rsidRDefault="00EC2D33" w:rsidP="00EC2D33">
            <w:pPr>
              <w:pStyle w:val="TAL"/>
            </w:pPr>
            <w:r w:rsidRPr="00A15DCB">
              <w:t xml:space="preserve">      }</w:t>
            </w:r>
          </w:p>
        </w:tc>
        <w:tc>
          <w:tcPr>
            <w:tcW w:w="2240" w:type="dxa"/>
            <w:tcBorders>
              <w:top w:val="single" w:sz="4" w:space="0" w:color="auto"/>
              <w:left w:val="nil"/>
              <w:bottom w:val="single" w:sz="4" w:space="0" w:color="auto"/>
              <w:right w:val="single" w:sz="4" w:space="0" w:color="auto"/>
            </w:tcBorders>
          </w:tcPr>
          <w:p w14:paraId="25E1E1BC"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59DB6FF"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E823C56" w14:textId="77777777" w:rsidR="00EC2D33" w:rsidRPr="00A15DCB" w:rsidRDefault="00EC2D33" w:rsidP="00EC2D33">
            <w:pPr>
              <w:pStyle w:val="TAL"/>
            </w:pPr>
          </w:p>
        </w:tc>
      </w:tr>
      <w:tr w:rsidR="00EC2D33" w:rsidRPr="00A15DCB" w14:paraId="476FB31C"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6B4E3D3D" w14:textId="77777777" w:rsidR="00EC2D33" w:rsidRPr="00A15DCB" w:rsidRDefault="00EC2D33" w:rsidP="00EC2D33">
            <w:pPr>
              <w:pStyle w:val="TAL"/>
            </w:pPr>
            <w:r w:rsidRPr="00A15DCB">
              <w:t xml:space="preserve">    }</w:t>
            </w:r>
          </w:p>
        </w:tc>
        <w:tc>
          <w:tcPr>
            <w:tcW w:w="2240" w:type="dxa"/>
            <w:tcBorders>
              <w:top w:val="single" w:sz="4" w:space="0" w:color="auto"/>
              <w:left w:val="nil"/>
              <w:bottom w:val="single" w:sz="4" w:space="0" w:color="auto"/>
              <w:right w:val="single" w:sz="4" w:space="0" w:color="auto"/>
            </w:tcBorders>
          </w:tcPr>
          <w:p w14:paraId="33904293"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056CD28"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D094382" w14:textId="77777777" w:rsidR="00EC2D33" w:rsidRPr="00A15DCB" w:rsidRDefault="00EC2D33" w:rsidP="00EC2D33">
            <w:pPr>
              <w:pStyle w:val="TAL"/>
            </w:pPr>
          </w:p>
        </w:tc>
      </w:tr>
      <w:tr w:rsidR="00EC2D33" w:rsidRPr="00A15DCB" w14:paraId="5C354DF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3370DB1" w14:textId="77777777" w:rsidR="00EC2D33" w:rsidRPr="00A15DCB" w:rsidRDefault="00EC2D33" w:rsidP="00EC2D33">
            <w:pPr>
              <w:pStyle w:val="TAL"/>
            </w:pPr>
            <w:r w:rsidRPr="00A15DCB">
              <w:t xml:space="preserve">  }</w:t>
            </w:r>
          </w:p>
        </w:tc>
        <w:tc>
          <w:tcPr>
            <w:tcW w:w="2240" w:type="dxa"/>
            <w:tcBorders>
              <w:top w:val="single" w:sz="4" w:space="0" w:color="auto"/>
              <w:left w:val="nil"/>
              <w:bottom w:val="single" w:sz="4" w:space="0" w:color="auto"/>
              <w:right w:val="single" w:sz="4" w:space="0" w:color="auto"/>
            </w:tcBorders>
          </w:tcPr>
          <w:p w14:paraId="121514F2"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DD152FE"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7269B442" w14:textId="77777777" w:rsidR="00EC2D33" w:rsidRPr="00A15DCB" w:rsidRDefault="00EC2D33" w:rsidP="00EC2D33">
            <w:pPr>
              <w:pStyle w:val="TAL"/>
            </w:pPr>
          </w:p>
        </w:tc>
      </w:tr>
      <w:tr w:rsidR="00EC2D33" w:rsidRPr="00A15DCB" w14:paraId="5FBA8F4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3FC346E" w14:textId="77777777" w:rsidR="00EC2D33" w:rsidRPr="00A15DCB" w:rsidRDefault="00EC2D33" w:rsidP="00EC2D33">
            <w:pPr>
              <w:pStyle w:val="TAL"/>
            </w:pPr>
            <w:r w:rsidRPr="00A15DCB">
              <w:t>}</w:t>
            </w:r>
          </w:p>
        </w:tc>
        <w:tc>
          <w:tcPr>
            <w:tcW w:w="2240" w:type="dxa"/>
            <w:tcBorders>
              <w:top w:val="single" w:sz="4" w:space="0" w:color="auto"/>
              <w:left w:val="nil"/>
              <w:bottom w:val="single" w:sz="4" w:space="0" w:color="auto"/>
              <w:right w:val="single" w:sz="4" w:space="0" w:color="auto"/>
            </w:tcBorders>
          </w:tcPr>
          <w:p w14:paraId="7D740892"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779B41C"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2FF85BE" w14:textId="77777777" w:rsidR="00EC2D33" w:rsidRPr="00A15DCB" w:rsidRDefault="00EC2D33" w:rsidP="00EC2D33">
            <w:pPr>
              <w:pStyle w:val="TAL"/>
            </w:pPr>
          </w:p>
        </w:tc>
      </w:tr>
    </w:tbl>
    <w:p w14:paraId="1316AA86" w14:textId="17319F31" w:rsidR="00556561" w:rsidRPr="00A15DCB" w:rsidRDefault="00556561" w:rsidP="00556561">
      <w:pPr>
        <w:rPr>
          <w:rFonts w:eastAsia="MS Mincho"/>
        </w:rPr>
      </w:pPr>
    </w:p>
    <w:p w14:paraId="67989E75" w14:textId="77777777" w:rsidR="00556561" w:rsidRPr="00A15DCB" w:rsidRDefault="00556561" w:rsidP="00556561">
      <w:pPr>
        <w:pStyle w:val="TH"/>
        <w:rPr>
          <w:i/>
          <w:iCs/>
        </w:rPr>
      </w:pPr>
      <w:r w:rsidRPr="00A15DCB">
        <w:lastRenderedPageBreak/>
        <w:t xml:space="preserve">Table 7.1.1.1.8.3.3-3: </w:t>
      </w:r>
      <w:r w:rsidRPr="00A15DCB">
        <w:rPr>
          <w:i/>
          <w:iCs/>
        </w:rPr>
        <w:t xml:space="preserve">RACH-ConfigDedicated </w:t>
      </w:r>
      <w:r w:rsidRPr="00A15DCB">
        <w:t>(Table 7.1.1.1.8.3.3-2 and Table 7.1.1.1.8.3.3-2A)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A15DCB" w14:paraId="62FAA6A6" w14:textId="77777777" w:rsidTr="00AB7AF6">
        <w:tc>
          <w:tcPr>
            <w:tcW w:w="9750" w:type="dxa"/>
            <w:gridSpan w:val="4"/>
            <w:tcBorders>
              <w:top w:val="single" w:sz="4" w:space="0" w:color="auto"/>
              <w:left w:val="single" w:sz="4" w:space="0" w:color="auto"/>
              <w:bottom w:val="single" w:sz="4" w:space="0" w:color="auto"/>
              <w:right w:val="single" w:sz="4" w:space="0" w:color="auto"/>
            </w:tcBorders>
            <w:hideMark/>
          </w:tcPr>
          <w:p w14:paraId="6503EF27" w14:textId="77777777" w:rsidR="00556561" w:rsidRPr="00A15DCB" w:rsidRDefault="00556561" w:rsidP="00AB7AF6">
            <w:pPr>
              <w:pStyle w:val="TAH"/>
              <w:jc w:val="left"/>
              <w:rPr>
                <w:b w:val="0"/>
              </w:rPr>
            </w:pPr>
            <w:r w:rsidRPr="00A15DCB">
              <w:rPr>
                <w:b w:val="0"/>
                <w:bCs/>
              </w:rPr>
              <w:t>Derivation Path: TS 38.508-1 [4], Table 4.6.3-129</w:t>
            </w:r>
          </w:p>
        </w:tc>
      </w:tr>
      <w:tr w:rsidR="00556561" w:rsidRPr="00A15DCB" w14:paraId="5DADE8D9"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4D81555"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30B72E5A"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7E7A0FAE" w14:textId="77777777" w:rsidR="00556561" w:rsidRPr="00A15DCB" w:rsidRDefault="00556561" w:rsidP="00AB7AF6">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2BB87003" w14:textId="77777777" w:rsidR="00556561" w:rsidRPr="00A15DCB" w:rsidRDefault="00556561" w:rsidP="00AB7AF6">
            <w:pPr>
              <w:pStyle w:val="TAH"/>
            </w:pPr>
            <w:r w:rsidRPr="00A15DCB">
              <w:t>Condition</w:t>
            </w:r>
          </w:p>
        </w:tc>
      </w:tr>
      <w:tr w:rsidR="00556561" w:rsidRPr="00A15DCB" w14:paraId="582A444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3CAAACA" w14:textId="3E3D1F2D" w:rsidR="00556561" w:rsidRPr="00A15DCB" w:rsidRDefault="00556561" w:rsidP="00AB7AF6">
            <w:pPr>
              <w:pStyle w:val="TAL"/>
            </w:pPr>
            <w:r w:rsidRPr="00A15DCB">
              <w:t>RACH-ConfigDedicated</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4106FF0B"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47325FB"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084F7FC" w14:textId="77777777" w:rsidR="00556561" w:rsidRPr="00A15DCB" w:rsidRDefault="00556561" w:rsidP="00AB7AF6">
            <w:pPr>
              <w:pStyle w:val="TAL"/>
            </w:pPr>
          </w:p>
        </w:tc>
      </w:tr>
      <w:tr w:rsidR="00556561" w:rsidRPr="00A15DCB" w14:paraId="00B471B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688B424B" w14:textId="77777777" w:rsidR="00556561" w:rsidRPr="00A15DCB" w:rsidRDefault="00556561" w:rsidP="00AB7AF6">
            <w:pPr>
              <w:pStyle w:val="TAL"/>
            </w:pPr>
            <w:r w:rsidRPr="00A15DCB">
              <w:t xml:space="preserve">  cfra-TwoStep-r16</w:t>
            </w:r>
            <w:r w:rsidRPr="00A15DCB">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417B2EE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DC35732"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F4D5A2" w14:textId="77777777" w:rsidR="00556561" w:rsidRPr="00A15DCB" w:rsidRDefault="00556561" w:rsidP="00AB7AF6">
            <w:pPr>
              <w:pStyle w:val="TAL"/>
            </w:pPr>
          </w:p>
        </w:tc>
      </w:tr>
      <w:tr w:rsidR="00556561" w:rsidRPr="00A15DCB" w14:paraId="0D26D4FB"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7BF085" w14:textId="77777777" w:rsidR="00556561" w:rsidRPr="00A15DCB" w:rsidRDefault="00556561" w:rsidP="00AB7AF6">
            <w:pPr>
              <w:pStyle w:val="TAL"/>
            </w:pPr>
            <w:r w:rsidRPr="00A15DCB">
              <w:t xml:space="preserve">    occasionsTwoStepRA-r16 </w:t>
            </w:r>
            <w:r w:rsidRPr="00A15DCB">
              <w:rPr>
                <w:rFonts w:cs="Arial"/>
                <w:kern w:val="2"/>
              </w:rPr>
              <w:t>SEQUENCE {</w:t>
            </w:r>
          </w:p>
        </w:tc>
        <w:tc>
          <w:tcPr>
            <w:tcW w:w="2268" w:type="dxa"/>
            <w:tcBorders>
              <w:top w:val="single" w:sz="4" w:space="0" w:color="auto"/>
              <w:left w:val="nil"/>
              <w:bottom w:val="single" w:sz="4" w:space="0" w:color="auto"/>
              <w:right w:val="single" w:sz="4" w:space="0" w:color="auto"/>
            </w:tcBorders>
          </w:tcPr>
          <w:p w14:paraId="1EC6F324"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16A5C5E"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86671C0" w14:textId="77777777" w:rsidR="00556561" w:rsidRPr="00A15DCB" w:rsidRDefault="00556561" w:rsidP="00AB7AF6">
            <w:pPr>
              <w:pStyle w:val="TAL"/>
            </w:pPr>
          </w:p>
        </w:tc>
      </w:tr>
      <w:tr w:rsidR="00556561" w:rsidRPr="00A15DCB" w14:paraId="131B2E1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25C548F9" w14:textId="77777777" w:rsidR="00556561" w:rsidRPr="00A15DCB" w:rsidRDefault="00556561" w:rsidP="00AB7AF6">
            <w:pPr>
              <w:pStyle w:val="TAL"/>
              <w:rPr>
                <w:lang w:eastAsia="zh-CN"/>
              </w:rPr>
            </w:pPr>
            <w:r w:rsidRPr="00A15DCB">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1C8D3D3E" w14:textId="77777777" w:rsidR="00556561" w:rsidRPr="00A15DCB" w:rsidRDefault="00556561" w:rsidP="00AB7AF6">
            <w:pPr>
              <w:pStyle w:val="TAL"/>
            </w:pPr>
            <w:r w:rsidRPr="00A15DCB">
              <w:t>RACH-ConfigGenericTwoStepRA</w:t>
            </w:r>
          </w:p>
        </w:tc>
        <w:tc>
          <w:tcPr>
            <w:tcW w:w="1701" w:type="dxa"/>
            <w:tcBorders>
              <w:top w:val="single" w:sz="4" w:space="0" w:color="auto"/>
              <w:left w:val="nil"/>
              <w:bottom w:val="single" w:sz="4" w:space="0" w:color="auto"/>
              <w:right w:val="single" w:sz="4" w:space="0" w:color="auto"/>
            </w:tcBorders>
          </w:tcPr>
          <w:p w14:paraId="7173439E"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DF60B44" w14:textId="77777777" w:rsidR="00556561" w:rsidRPr="00A15DCB" w:rsidRDefault="00556561" w:rsidP="00AB7AF6">
            <w:pPr>
              <w:pStyle w:val="TAL"/>
            </w:pPr>
          </w:p>
        </w:tc>
      </w:tr>
      <w:tr w:rsidR="00556561" w:rsidRPr="00A15DCB" w14:paraId="39704067"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14C4AC23" w14:textId="77777777" w:rsidR="00556561" w:rsidRPr="00A15DCB" w:rsidRDefault="00556561" w:rsidP="00AB7AF6">
            <w:pPr>
              <w:pStyle w:val="TAL"/>
            </w:pPr>
            <w:r w:rsidRPr="00A15DCB">
              <w:t xml:space="preserve">      ssb-PerRACH-OccasionTwoStepRA-r16</w:t>
            </w:r>
          </w:p>
        </w:tc>
        <w:tc>
          <w:tcPr>
            <w:tcW w:w="2268" w:type="dxa"/>
            <w:tcBorders>
              <w:top w:val="single" w:sz="4" w:space="0" w:color="auto"/>
              <w:left w:val="nil"/>
              <w:bottom w:val="single" w:sz="4" w:space="0" w:color="auto"/>
              <w:right w:val="single" w:sz="4" w:space="0" w:color="auto"/>
            </w:tcBorders>
          </w:tcPr>
          <w:p w14:paraId="580C6486" w14:textId="1746E950" w:rsidR="00556561" w:rsidRPr="00A15DCB" w:rsidRDefault="00066647" w:rsidP="00AB7AF6">
            <w:pPr>
              <w:pStyle w:val="TAL"/>
            </w:pPr>
            <w:r w:rsidRPr="00A15DCB">
              <w:t>one</w:t>
            </w:r>
          </w:p>
        </w:tc>
        <w:tc>
          <w:tcPr>
            <w:tcW w:w="1701" w:type="dxa"/>
            <w:tcBorders>
              <w:top w:val="single" w:sz="4" w:space="0" w:color="auto"/>
              <w:left w:val="nil"/>
              <w:bottom w:val="single" w:sz="4" w:space="0" w:color="auto"/>
              <w:right w:val="single" w:sz="4" w:space="0" w:color="auto"/>
            </w:tcBorders>
          </w:tcPr>
          <w:p w14:paraId="6E795027"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F04E274" w14:textId="77777777" w:rsidR="00556561" w:rsidRPr="00A15DCB" w:rsidRDefault="00556561" w:rsidP="00AB7AF6">
            <w:pPr>
              <w:pStyle w:val="TAL"/>
            </w:pPr>
          </w:p>
        </w:tc>
      </w:tr>
      <w:tr w:rsidR="00556561" w:rsidRPr="00A15DCB" w14:paraId="420E9D52"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263751A"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5C903D70"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491C71C"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07903359" w14:textId="77777777" w:rsidR="00556561" w:rsidRPr="00A15DCB" w:rsidRDefault="00556561" w:rsidP="00AB7AF6">
            <w:pPr>
              <w:pStyle w:val="TAL"/>
            </w:pPr>
          </w:p>
        </w:tc>
      </w:tr>
      <w:tr w:rsidR="00556561" w:rsidRPr="00A15DCB" w14:paraId="6D9A8DE3"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45B63146" w14:textId="42860B84" w:rsidR="00556561" w:rsidRPr="00A15DCB" w:rsidRDefault="00556561" w:rsidP="00AB7AF6">
            <w:pPr>
              <w:pStyle w:val="TAL"/>
            </w:pPr>
            <w:r w:rsidRPr="00A15DCB">
              <w:t xml:space="preserve">    msgA-CFRA-PUSCH-r16</w:t>
            </w:r>
            <w:r w:rsidR="00697FBC" w:rsidRPr="00A15DCB">
              <w:t xml:space="preserve"> SEQUENCE {</w:t>
            </w:r>
          </w:p>
        </w:tc>
        <w:tc>
          <w:tcPr>
            <w:tcW w:w="2268" w:type="dxa"/>
            <w:tcBorders>
              <w:top w:val="single" w:sz="4" w:space="0" w:color="auto"/>
              <w:left w:val="nil"/>
              <w:bottom w:val="single" w:sz="4" w:space="0" w:color="auto"/>
              <w:right w:val="single" w:sz="4" w:space="0" w:color="auto"/>
            </w:tcBorders>
            <w:hideMark/>
          </w:tcPr>
          <w:p w14:paraId="798D2624" w14:textId="3EFBD6A9"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6FD1982"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26C84F65" w14:textId="77777777" w:rsidR="00556561" w:rsidRPr="00A15DCB" w:rsidRDefault="00556561" w:rsidP="00AB7AF6">
            <w:pPr>
              <w:pStyle w:val="TAL"/>
            </w:pPr>
          </w:p>
        </w:tc>
      </w:tr>
      <w:tr w:rsidR="00697FBC" w:rsidRPr="00A15DCB" w14:paraId="4ABE3F52" w14:textId="77777777" w:rsidTr="00697FBC">
        <w:trPr>
          <w:trHeight w:val="232"/>
        </w:trPr>
        <w:tc>
          <w:tcPr>
            <w:tcW w:w="4534" w:type="dxa"/>
            <w:tcBorders>
              <w:top w:val="single" w:sz="4" w:space="0" w:color="auto"/>
              <w:left w:val="single" w:sz="4" w:space="0" w:color="auto"/>
              <w:bottom w:val="nil"/>
              <w:right w:val="single" w:sz="4" w:space="0" w:color="auto"/>
            </w:tcBorders>
          </w:tcPr>
          <w:p w14:paraId="25F4745D" w14:textId="3D936AE6" w:rsidR="00697FBC" w:rsidRPr="00A15DCB" w:rsidRDefault="00697FBC" w:rsidP="00697FBC">
            <w:pPr>
              <w:pStyle w:val="TAL"/>
            </w:pPr>
            <w:r w:rsidRPr="00A15DCB">
              <w:t xml:space="preserve">      msgA-PUSCH-TimeDomainOffset-r16</w:t>
            </w:r>
          </w:p>
        </w:tc>
        <w:tc>
          <w:tcPr>
            <w:tcW w:w="2268" w:type="dxa"/>
            <w:tcBorders>
              <w:top w:val="single" w:sz="4" w:space="0" w:color="auto"/>
              <w:left w:val="nil"/>
              <w:bottom w:val="single" w:sz="4" w:space="0" w:color="auto"/>
              <w:right w:val="single" w:sz="4" w:space="0" w:color="auto"/>
            </w:tcBorders>
          </w:tcPr>
          <w:p w14:paraId="2E20ED7A" w14:textId="5B78CA7A" w:rsidR="00697FBC" w:rsidRPr="00A15DCB" w:rsidDel="00697FBC" w:rsidRDefault="00697FBC" w:rsidP="00697FBC">
            <w:pPr>
              <w:pStyle w:val="TAL"/>
            </w:pPr>
            <w:r w:rsidRPr="00A15DCB">
              <w:t>5</w:t>
            </w:r>
          </w:p>
        </w:tc>
        <w:tc>
          <w:tcPr>
            <w:tcW w:w="1701" w:type="dxa"/>
            <w:tcBorders>
              <w:top w:val="single" w:sz="4" w:space="0" w:color="auto"/>
              <w:left w:val="nil"/>
              <w:bottom w:val="single" w:sz="4" w:space="0" w:color="auto"/>
              <w:right w:val="single" w:sz="4" w:space="0" w:color="auto"/>
            </w:tcBorders>
          </w:tcPr>
          <w:p w14:paraId="4043250E" w14:textId="77777777" w:rsidR="00697FBC" w:rsidRPr="00A15DCB"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6AF16BB7" w14:textId="77777777" w:rsidR="00697FBC" w:rsidRPr="00A15DCB" w:rsidRDefault="00697FBC" w:rsidP="00697FBC">
            <w:pPr>
              <w:pStyle w:val="TAL"/>
            </w:pPr>
          </w:p>
        </w:tc>
      </w:tr>
      <w:tr w:rsidR="00697FBC" w:rsidRPr="00A15DCB" w14:paraId="15AB4768" w14:textId="77777777" w:rsidTr="00697FBC">
        <w:trPr>
          <w:trHeight w:val="232"/>
        </w:trPr>
        <w:tc>
          <w:tcPr>
            <w:tcW w:w="4534" w:type="dxa"/>
            <w:tcBorders>
              <w:top w:val="nil"/>
              <w:left w:val="single" w:sz="4" w:space="0" w:color="auto"/>
              <w:bottom w:val="single" w:sz="4" w:space="0" w:color="auto"/>
              <w:right w:val="single" w:sz="4" w:space="0" w:color="auto"/>
            </w:tcBorders>
          </w:tcPr>
          <w:p w14:paraId="112CF0D0" w14:textId="77777777" w:rsidR="00697FBC" w:rsidRPr="00A15DCB" w:rsidRDefault="00697FBC" w:rsidP="00697FBC">
            <w:pPr>
              <w:pStyle w:val="TAL"/>
            </w:pPr>
          </w:p>
        </w:tc>
        <w:tc>
          <w:tcPr>
            <w:tcW w:w="2268" w:type="dxa"/>
            <w:tcBorders>
              <w:top w:val="single" w:sz="4" w:space="0" w:color="auto"/>
              <w:left w:val="nil"/>
              <w:bottom w:val="single" w:sz="4" w:space="0" w:color="auto"/>
              <w:right w:val="single" w:sz="4" w:space="0" w:color="auto"/>
            </w:tcBorders>
          </w:tcPr>
          <w:p w14:paraId="041F0F44" w14:textId="43FC8AC1" w:rsidR="00697FBC" w:rsidRPr="00A15DCB" w:rsidDel="00697FBC" w:rsidRDefault="00697FBC" w:rsidP="00697FBC">
            <w:pPr>
              <w:pStyle w:val="TAL"/>
            </w:pPr>
            <w:r w:rsidRPr="00A15DCB">
              <w:rPr>
                <w:lang w:eastAsia="zh-CN"/>
              </w:rPr>
              <w:t>10</w:t>
            </w:r>
          </w:p>
        </w:tc>
        <w:tc>
          <w:tcPr>
            <w:tcW w:w="1701" w:type="dxa"/>
            <w:tcBorders>
              <w:top w:val="single" w:sz="4" w:space="0" w:color="auto"/>
              <w:left w:val="nil"/>
              <w:bottom w:val="single" w:sz="4" w:space="0" w:color="auto"/>
              <w:right w:val="single" w:sz="4" w:space="0" w:color="auto"/>
            </w:tcBorders>
          </w:tcPr>
          <w:p w14:paraId="369963EB" w14:textId="77777777" w:rsidR="00697FBC" w:rsidRPr="00A15DCB"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359AFB66" w14:textId="4A63DF2F" w:rsidR="00697FBC" w:rsidRPr="00A15DCB" w:rsidRDefault="00697FBC" w:rsidP="00697FBC">
            <w:pPr>
              <w:pStyle w:val="TAL"/>
            </w:pPr>
            <w:r w:rsidRPr="00A15DCB">
              <w:t>FR1 SCS 30</w:t>
            </w:r>
          </w:p>
        </w:tc>
      </w:tr>
      <w:tr w:rsidR="00697FBC" w:rsidRPr="00A15DCB" w14:paraId="66E7F80A"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637B9CDA" w14:textId="7475FC71" w:rsidR="00697FBC" w:rsidRPr="00A15DCB" w:rsidRDefault="00697FBC" w:rsidP="00697FBC">
            <w:pPr>
              <w:pStyle w:val="TAL"/>
            </w:pPr>
            <w:r w:rsidRPr="00A15DCB">
              <w:t xml:space="preserve">      startSymbolAndLengthMsgA-PO-r16</w:t>
            </w:r>
          </w:p>
        </w:tc>
        <w:tc>
          <w:tcPr>
            <w:tcW w:w="2268" w:type="dxa"/>
            <w:tcBorders>
              <w:top w:val="single" w:sz="4" w:space="0" w:color="auto"/>
              <w:left w:val="nil"/>
              <w:bottom w:val="single" w:sz="4" w:space="0" w:color="auto"/>
              <w:right w:val="single" w:sz="4" w:space="0" w:color="auto"/>
            </w:tcBorders>
          </w:tcPr>
          <w:p w14:paraId="183D30BD" w14:textId="6D626A3E" w:rsidR="00697FBC" w:rsidRPr="00A15DCB" w:rsidDel="00697FBC" w:rsidRDefault="00697FBC" w:rsidP="00697FBC">
            <w:pPr>
              <w:pStyle w:val="TAL"/>
            </w:pPr>
            <w:r w:rsidRPr="00A15DCB">
              <w:t>27</w:t>
            </w:r>
          </w:p>
        </w:tc>
        <w:tc>
          <w:tcPr>
            <w:tcW w:w="1701" w:type="dxa"/>
            <w:tcBorders>
              <w:top w:val="single" w:sz="4" w:space="0" w:color="auto"/>
              <w:left w:val="nil"/>
              <w:bottom w:val="single" w:sz="4" w:space="0" w:color="auto"/>
              <w:right w:val="single" w:sz="4" w:space="0" w:color="auto"/>
            </w:tcBorders>
          </w:tcPr>
          <w:p w14:paraId="7E837875" w14:textId="7392BBA4" w:rsidR="00697FBC" w:rsidRPr="00A15DCB" w:rsidRDefault="00697FBC" w:rsidP="00697FBC">
            <w:pPr>
              <w:pStyle w:val="TAL"/>
            </w:pPr>
            <w:r w:rsidRPr="00A15DCB">
              <w:rPr>
                <w:lang w:eastAsia="zh-CN"/>
              </w:rPr>
              <w:t>S=0, L=14</w:t>
            </w:r>
          </w:p>
        </w:tc>
        <w:tc>
          <w:tcPr>
            <w:tcW w:w="1247" w:type="dxa"/>
            <w:tcBorders>
              <w:top w:val="single" w:sz="4" w:space="0" w:color="auto"/>
              <w:left w:val="nil"/>
              <w:bottom w:val="single" w:sz="4" w:space="0" w:color="auto"/>
              <w:right w:val="single" w:sz="4" w:space="0" w:color="auto"/>
            </w:tcBorders>
          </w:tcPr>
          <w:p w14:paraId="14B10A61" w14:textId="77777777" w:rsidR="00697FBC" w:rsidRPr="00A15DCB" w:rsidRDefault="00697FBC" w:rsidP="00697FBC">
            <w:pPr>
              <w:pStyle w:val="TAL"/>
            </w:pPr>
          </w:p>
        </w:tc>
      </w:tr>
      <w:tr w:rsidR="00556561" w:rsidRPr="00A15DCB" w14:paraId="4CD94D1F"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5D422025" w14:textId="77777777" w:rsidR="00556561" w:rsidRPr="00A15DCB" w:rsidRDefault="00556561" w:rsidP="00AB7AF6">
            <w:pPr>
              <w:pStyle w:val="TAL"/>
            </w:pPr>
            <w:r w:rsidRPr="00A15DCB">
              <w:t xml:space="preserve">    msgA-TransMax-r16</w:t>
            </w:r>
          </w:p>
        </w:tc>
        <w:tc>
          <w:tcPr>
            <w:tcW w:w="2268" w:type="dxa"/>
            <w:tcBorders>
              <w:top w:val="single" w:sz="4" w:space="0" w:color="auto"/>
              <w:left w:val="nil"/>
              <w:bottom w:val="single" w:sz="4" w:space="0" w:color="auto"/>
              <w:right w:val="single" w:sz="4" w:space="0" w:color="auto"/>
            </w:tcBorders>
            <w:hideMark/>
          </w:tcPr>
          <w:p w14:paraId="4CD80DD2" w14:textId="4E668E2F" w:rsidR="00556561" w:rsidRPr="00A15DCB" w:rsidRDefault="00AE4CA2" w:rsidP="00AB7AF6">
            <w:pPr>
              <w:pStyle w:val="TAL"/>
              <w:rPr>
                <w:lang w:eastAsia="zh-CN"/>
              </w:rPr>
            </w:pPr>
            <w:r w:rsidRPr="00A15DCB">
              <w:rPr>
                <w:lang w:eastAsia="zh-CN"/>
              </w:rPr>
              <w:t>n</w:t>
            </w:r>
            <w:r w:rsidR="00556561" w:rsidRPr="00A15DCB">
              <w:rPr>
                <w:lang w:eastAsia="zh-CN"/>
              </w:rPr>
              <w:t>10</w:t>
            </w:r>
          </w:p>
        </w:tc>
        <w:tc>
          <w:tcPr>
            <w:tcW w:w="1701" w:type="dxa"/>
            <w:tcBorders>
              <w:top w:val="single" w:sz="4" w:space="0" w:color="auto"/>
              <w:left w:val="nil"/>
              <w:bottom w:val="single" w:sz="4" w:space="0" w:color="auto"/>
              <w:right w:val="single" w:sz="4" w:space="0" w:color="auto"/>
            </w:tcBorders>
          </w:tcPr>
          <w:p w14:paraId="17971E16"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B6A01F1" w14:textId="77777777" w:rsidR="00556561" w:rsidRPr="00A15DCB" w:rsidRDefault="00556561" w:rsidP="00AB7AF6">
            <w:pPr>
              <w:pStyle w:val="TAL"/>
            </w:pPr>
          </w:p>
        </w:tc>
      </w:tr>
      <w:tr w:rsidR="00556561" w:rsidRPr="00A15DCB" w14:paraId="6DC12BA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7707E8B" w14:textId="77777777" w:rsidR="00556561" w:rsidRPr="00A15DCB" w:rsidRDefault="00556561" w:rsidP="00AB7AF6">
            <w:pPr>
              <w:pStyle w:val="TAL"/>
            </w:pPr>
            <w:r w:rsidRPr="00A15DCB">
              <w:t xml:space="preserve">    resourcesTwoStep-r16 SEQUENCE {</w:t>
            </w:r>
          </w:p>
        </w:tc>
        <w:tc>
          <w:tcPr>
            <w:tcW w:w="2268" w:type="dxa"/>
            <w:tcBorders>
              <w:top w:val="single" w:sz="4" w:space="0" w:color="auto"/>
              <w:left w:val="nil"/>
              <w:bottom w:val="single" w:sz="4" w:space="0" w:color="auto"/>
              <w:right w:val="single" w:sz="4" w:space="0" w:color="auto"/>
            </w:tcBorders>
          </w:tcPr>
          <w:p w14:paraId="41B383FF"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1EDB9DE3"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A44D58B" w14:textId="77777777" w:rsidR="00556561" w:rsidRPr="00A15DCB" w:rsidRDefault="00556561" w:rsidP="00AB7AF6">
            <w:pPr>
              <w:pStyle w:val="TAL"/>
            </w:pPr>
          </w:p>
        </w:tc>
      </w:tr>
      <w:tr w:rsidR="00556561" w:rsidRPr="00A15DCB" w14:paraId="69D2D9F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26B4B708" w14:textId="77777777" w:rsidR="00556561" w:rsidRPr="00A15DCB" w:rsidRDefault="00556561" w:rsidP="00AB7AF6">
            <w:pPr>
              <w:pStyle w:val="TAL"/>
            </w:pPr>
            <w:r w:rsidRPr="00A15DCB">
              <w:t xml:space="preserve">      ssb-ResourceList SEQUENCE (SIZE(1..maxRA-SSB-Resources)) OF CFRA-SSB-Resource {</w:t>
            </w:r>
          </w:p>
        </w:tc>
        <w:tc>
          <w:tcPr>
            <w:tcW w:w="2268" w:type="dxa"/>
            <w:tcBorders>
              <w:top w:val="single" w:sz="4" w:space="0" w:color="auto"/>
              <w:left w:val="nil"/>
              <w:bottom w:val="single" w:sz="4" w:space="0" w:color="auto"/>
              <w:right w:val="single" w:sz="4" w:space="0" w:color="auto"/>
            </w:tcBorders>
          </w:tcPr>
          <w:p w14:paraId="7DDE7011"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97E24ED"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575B6F8A" w14:textId="77777777" w:rsidR="00556561" w:rsidRPr="00A15DCB" w:rsidRDefault="00556561" w:rsidP="00AB7AF6">
            <w:pPr>
              <w:pStyle w:val="TAL"/>
            </w:pPr>
          </w:p>
        </w:tc>
      </w:tr>
      <w:tr w:rsidR="00556561" w:rsidRPr="00A15DCB" w14:paraId="0F6C23B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01F5CF" w14:textId="77777777" w:rsidR="00556561" w:rsidRPr="00A15DCB" w:rsidRDefault="00556561" w:rsidP="00AB7AF6">
            <w:pPr>
              <w:pStyle w:val="TAL"/>
            </w:pPr>
            <w:r w:rsidRPr="00A15DCB">
              <w:t xml:space="preserve">        ssb</w:t>
            </w:r>
          </w:p>
        </w:tc>
        <w:tc>
          <w:tcPr>
            <w:tcW w:w="2268" w:type="dxa"/>
            <w:tcBorders>
              <w:top w:val="single" w:sz="4" w:space="0" w:color="auto"/>
              <w:left w:val="nil"/>
              <w:bottom w:val="single" w:sz="4" w:space="0" w:color="auto"/>
              <w:right w:val="single" w:sz="4" w:space="0" w:color="auto"/>
            </w:tcBorders>
            <w:hideMark/>
          </w:tcPr>
          <w:p w14:paraId="3B3FEECD" w14:textId="77777777" w:rsidR="00556561" w:rsidRPr="00A15DCB" w:rsidRDefault="00556561" w:rsidP="00AB7AF6">
            <w:pPr>
              <w:pStyle w:val="TAL"/>
            </w:pPr>
            <w:r w:rsidRPr="00A15DCB">
              <w:t>0</w:t>
            </w:r>
          </w:p>
        </w:tc>
        <w:tc>
          <w:tcPr>
            <w:tcW w:w="1701" w:type="dxa"/>
            <w:tcBorders>
              <w:top w:val="single" w:sz="4" w:space="0" w:color="auto"/>
              <w:left w:val="nil"/>
              <w:bottom w:val="single" w:sz="4" w:space="0" w:color="auto"/>
              <w:right w:val="single" w:sz="4" w:space="0" w:color="auto"/>
            </w:tcBorders>
          </w:tcPr>
          <w:p w14:paraId="1EB8F7D4"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085330" w14:textId="77777777" w:rsidR="00556561" w:rsidRPr="00A15DCB" w:rsidRDefault="00556561" w:rsidP="00AB7AF6">
            <w:pPr>
              <w:pStyle w:val="TAL"/>
            </w:pPr>
          </w:p>
        </w:tc>
      </w:tr>
      <w:tr w:rsidR="00556561" w:rsidRPr="00A15DCB" w14:paraId="6F35F0F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A3F88E" w14:textId="77777777" w:rsidR="00556561" w:rsidRPr="00A15DCB" w:rsidRDefault="00556561" w:rsidP="00AB7AF6">
            <w:pPr>
              <w:pStyle w:val="TAL"/>
            </w:pPr>
            <w:r w:rsidRPr="00A15DCB">
              <w:t xml:space="preserve">        ra-PreambleIndex</w:t>
            </w:r>
          </w:p>
        </w:tc>
        <w:tc>
          <w:tcPr>
            <w:tcW w:w="2268" w:type="dxa"/>
            <w:tcBorders>
              <w:top w:val="single" w:sz="4" w:space="0" w:color="auto"/>
              <w:left w:val="nil"/>
              <w:bottom w:val="single" w:sz="4" w:space="0" w:color="auto"/>
              <w:right w:val="single" w:sz="4" w:space="0" w:color="auto"/>
            </w:tcBorders>
            <w:hideMark/>
          </w:tcPr>
          <w:p w14:paraId="278332D5" w14:textId="77777777" w:rsidR="00556561" w:rsidRPr="00A15DCB" w:rsidRDefault="00556561" w:rsidP="00AB7AF6">
            <w:pPr>
              <w:pStyle w:val="TAL"/>
            </w:pPr>
            <w:r w:rsidRPr="00A15DCB">
              <w:t>52</w:t>
            </w:r>
          </w:p>
        </w:tc>
        <w:tc>
          <w:tcPr>
            <w:tcW w:w="1701" w:type="dxa"/>
            <w:tcBorders>
              <w:top w:val="single" w:sz="4" w:space="0" w:color="auto"/>
              <w:left w:val="nil"/>
              <w:bottom w:val="single" w:sz="4" w:space="0" w:color="auto"/>
              <w:right w:val="single" w:sz="4" w:space="0" w:color="auto"/>
            </w:tcBorders>
            <w:hideMark/>
          </w:tcPr>
          <w:p w14:paraId="6F41E7A6" w14:textId="77777777" w:rsidR="00556561" w:rsidRPr="00A15DCB" w:rsidRDefault="00556561" w:rsidP="00AB7AF6">
            <w:pPr>
              <w:pStyle w:val="TAL"/>
            </w:pPr>
            <w:r w:rsidRPr="00A15DCB">
              <w:t>Randomly selected</w:t>
            </w:r>
          </w:p>
        </w:tc>
        <w:tc>
          <w:tcPr>
            <w:tcW w:w="1247" w:type="dxa"/>
            <w:tcBorders>
              <w:top w:val="single" w:sz="4" w:space="0" w:color="auto"/>
              <w:left w:val="nil"/>
              <w:bottom w:val="single" w:sz="4" w:space="0" w:color="auto"/>
              <w:right w:val="single" w:sz="4" w:space="0" w:color="auto"/>
            </w:tcBorders>
          </w:tcPr>
          <w:p w14:paraId="4E60B614" w14:textId="77777777" w:rsidR="00556561" w:rsidRPr="00A15DCB" w:rsidRDefault="00556561" w:rsidP="00AB7AF6">
            <w:pPr>
              <w:pStyle w:val="TAL"/>
            </w:pPr>
          </w:p>
        </w:tc>
      </w:tr>
      <w:tr w:rsidR="00556561" w:rsidRPr="00A15DCB" w14:paraId="12621EAD"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0369E317" w14:textId="77777777" w:rsidR="00556561" w:rsidRPr="00A15DCB" w:rsidRDefault="00556561" w:rsidP="00AB7AF6">
            <w:pPr>
              <w:pStyle w:val="TAL"/>
            </w:pPr>
            <w:r w:rsidRPr="00A15DCB">
              <w:t xml:space="preserve">        msgA-PUSCH-Resource-Index-r16</w:t>
            </w:r>
          </w:p>
        </w:tc>
        <w:tc>
          <w:tcPr>
            <w:tcW w:w="2268" w:type="dxa"/>
            <w:tcBorders>
              <w:top w:val="single" w:sz="4" w:space="0" w:color="auto"/>
              <w:left w:val="nil"/>
              <w:bottom w:val="single" w:sz="4" w:space="0" w:color="auto"/>
              <w:right w:val="single" w:sz="4" w:space="0" w:color="auto"/>
            </w:tcBorders>
            <w:hideMark/>
          </w:tcPr>
          <w:p w14:paraId="1039950B" w14:textId="77777777" w:rsidR="00556561" w:rsidRPr="00A15DCB" w:rsidRDefault="00556561" w:rsidP="00AB7AF6">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0C177681"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B29EC7B" w14:textId="77777777" w:rsidR="00556561" w:rsidRPr="00A15DCB" w:rsidRDefault="00556561" w:rsidP="00AB7AF6">
            <w:pPr>
              <w:pStyle w:val="TAL"/>
            </w:pPr>
          </w:p>
        </w:tc>
      </w:tr>
      <w:tr w:rsidR="00556561" w:rsidRPr="00A15DCB" w14:paraId="29ECA34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3F8D37" w14:textId="77777777" w:rsidR="00556561" w:rsidRPr="00A15DCB" w:rsidRDefault="00556561" w:rsidP="00AB7AF6">
            <w:pPr>
              <w:pStyle w:val="TAL"/>
              <w:rPr>
                <w:lang w:eastAsia="zh-CN"/>
              </w:rPr>
            </w:pPr>
            <w:r w:rsidRPr="00A15DCB">
              <w:t xml:space="preserve">      </w:t>
            </w:r>
            <w:r w:rsidRPr="00A15DCB">
              <w:rPr>
                <w:lang w:eastAsia="zh-CN"/>
              </w:rPr>
              <w:t>}</w:t>
            </w:r>
          </w:p>
        </w:tc>
        <w:tc>
          <w:tcPr>
            <w:tcW w:w="2268" w:type="dxa"/>
            <w:tcBorders>
              <w:top w:val="single" w:sz="4" w:space="0" w:color="auto"/>
              <w:left w:val="nil"/>
              <w:bottom w:val="single" w:sz="4" w:space="0" w:color="auto"/>
              <w:right w:val="single" w:sz="4" w:space="0" w:color="auto"/>
            </w:tcBorders>
          </w:tcPr>
          <w:p w14:paraId="761963EC"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71B58FC"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F3185F2" w14:textId="77777777" w:rsidR="00556561" w:rsidRPr="00A15DCB" w:rsidRDefault="00556561" w:rsidP="00AB7AF6">
            <w:pPr>
              <w:pStyle w:val="TAL"/>
            </w:pPr>
          </w:p>
        </w:tc>
      </w:tr>
      <w:tr w:rsidR="00556561" w:rsidRPr="00A15DCB" w14:paraId="335442E1"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640B920" w14:textId="77777777" w:rsidR="00556561" w:rsidRPr="00A15DCB" w:rsidRDefault="00556561" w:rsidP="00AB7AF6">
            <w:pPr>
              <w:pStyle w:val="TAL"/>
            </w:pPr>
            <w:r w:rsidRPr="00A15DCB">
              <w:t xml:space="preserve">      ra-ssb-OccasionMaskIndex</w:t>
            </w:r>
          </w:p>
        </w:tc>
        <w:tc>
          <w:tcPr>
            <w:tcW w:w="2268" w:type="dxa"/>
            <w:tcBorders>
              <w:top w:val="single" w:sz="4" w:space="0" w:color="auto"/>
              <w:left w:val="nil"/>
              <w:bottom w:val="single" w:sz="4" w:space="0" w:color="auto"/>
              <w:right w:val="single" w:sz="4" w:space="0" w:color="auto"/>
            </w:tcBorders>
            <w:hideMark/>
          </w:tcPr>
          <w:p w14:paraId="2C0AF4C4" w14:textId="77777777" w:rsidR="00556561" w:rsidRPr="00A15DCB" w:rsidRDefault="00556561" w:rsidP="00AB7AF6">
            <w:pPr>
              <w:pStyle w:val="TAL"/>
              <w:rPr>
                <w:lang w:eastAsia="zh-CN"/>
              </w:rPr>
            </w:pPr>
            <w:r w:rsidRPr="00A15DCB">
              <w:rPr>
                <w:lang w:eastAsia="zh-CN"/>
              </w:rPr>
              <w:t>0</w:t>
            </w:r>
          </w:p>
        </w:tc>
        <w:tc>
          <w:tcPr>
            <w:tcW w:w="1701" w:type="dxa"/>
            <w:tcBorders>
              <w:top w:val="single" w:sz="4" w:space="0" w:color="auto"/>
              <w:left w:val="nil"/>
              <w:bottom w:val="single" w:sz="4" w:space="0" w:color="auto"/>
              <w:right w:val="single" w:sz="4" w:space="0" w:color="auto"/>
            </w:tcBorders>
          </w:tcPr>
          <w:p w14:paraId="3B5CCBA9"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1FDDEAB" w14:textId="77777777" w:rsidR="00556561" w:rsidRPr="00A15DCB" w:rsidRDefault="00556561" w:rsidP="00AB7AF6">
            <w:pPr>
              <w:pStyle w:val="TAL"/>
            </w:pPr>
          </w:p>
        </w:tc>
      </w:tr>
      <w:tr w:rsidR="00556561" w:rsidRPr="00A15DCB" w14:paraId="29B0D58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9675D9" w14:textId="77777777" w:rsidR="00556561" w:rsidRPr="00A15DCB" w:rsidRDefault="00556561" w:rsidP="00AB7AF6">
            <w:pPr>
              <w:pStyle w:val="TAL"/>
            </w:pPr>
            <w:r w:rsidRPr="00A15DCB">
              <w:t xml:space="preserve">    </w:t>
            </w:r>
            <w:r w:rsidRPr="00A15DCB">
              <w:rPr>
                <w:lang w:eastAsia="zh-CN"/>
              </w:rPr>
              <w:t>}</w:t>
            </w:r>
          </w:p>
        </w:tc>
        <w:tc>
          <w:tcPr>
            <w:tcW w:w="2268" w:type="dxa"/>
            <w:tcBorders>
              <w:top w:val="single" w:sz="4" w:space="0" w:color="auto"/>
              <w:left w:val="nil"/>
              <w:bottom w:val="single" w:sz="4" w:space="0" w:color="auto"/>
              <w:right w:val="single" w:sz="4" w:space="0" w:color="auto"/>
            </w:tcBorders>
          </w:tcPr>
          <w:p w14:paraId="2133E3F2"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EBC73C8"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EB2BAAF" w14:textId="77777777" w:rsidR="00556561" w:rsidRPr="00A15DCB" w:rsidRDefault="00556561" w:rsidP="00AB7AF6">
            <w:pPr>
              <w:pStyle w:val="TAL"/>
            </w:pPr>
          </w:p>
        </w:tc>
      </w:tr>
      <w:tr w:rsidR="00556561" w:rsidRPr="00A15DCB" w14:paraId="1E7F9172"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FFC1239"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04541CC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9E0D2BD"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1016B56" w14:textId="77777777" w:rsidR="00556561" w:rsidRPr="00A15DCB" w:rsidRDefault="00556561" w:rsidP="00AB7AF6">
            <w:pPr>
              <w:pStyle w:val="TAL"/>
            </w:pPr>
          </w:p>
        </w:tc>
      </w:tr>
      <w:tr w:rsidR="00556561" w:rsidRPr="00A15DCB" w14:paraId="12ABC3C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1EFB75AB" w14:textId="77777777" w:rsidR="00556561" w:rsidRPr="00A15DCB" w:rsidRDefault="00556561" w:rsidP="00AB7AF6">
            <w:pPr>
              <w:pStyle w:val="TAL"/>
            </w:pPr>
            <w:r w:rsidRPr="00A15DCB">
              <w:t>}</w:t>
            </w:r>
          </w:p>
        </w:tc>
        <w:tc>
          <w:tcPr>
            <w:tcW w:w="2268" w:type="dxa"/>
            <w:tcBorders>
              <w:top w:val="single" w:sz="4" w:space="0" w:color="auto"/>
              <w:left w:val="nil"/>
              <w:bottom w:val="single" w:sz="4" w:space="0" w:color="auto"/>
              <w:right w:val="single" w:sz="4" w:space="0" w:color="auto"/>
            </w:tcBorders>
          </w:tcPr>
          <w:p w14:paraId="2FDDDDE4"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D963337"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637B872" w14:textId="77777777" w:rsidR="00556561" w:rsidRPr="00A15DCB" w:rsidRDefault="00556561" w:rsidP="00AB7AF6">
            <w:pPr>
              <w:pStyle w:val="TAL"/>
            </w:pPr>
          </w:p>
        </w:tc>
      </w:tr>
    </w:tbl>
    <w:p w14:paraId="6283A03B" w14:textId="34C34EDF" w:rsidR="00556561" w:rsidRPr="00A15DCB" w:rsidRDefault="00556561" w:rsidP="00556561"/>
    <w:p w14:paraId="6EA6F4F0" w14:textId="77777777" w:rsidR="00556561" w:rsidRPr="00A15DCB" w:rsidRDefault="00556561" w:rsidP="00556561">
      <w:pPr>
        <w:pStyle w:val="TH"/>
        <w:rPr>
          <w:i/>
          <w:iCs/>
        </w:rPr>
      </w:pPr>
      <w:r w:rsidRPr="00A15DCB">
        <w:t xml:space="preserve">Table 7.1.1.1.8.3.3-4: </w:t>
      </w:r>
      <w:r w:rsidRPr="00A15DCB">
        <w:rPr>
          <w:i/>
          <w:iCs/>
        </w:rPr>
        <w:t xml:space="preserve">RACH-ConfigGeneric </w:t>
      </w:r>
      <w:r w:rsidRPr="00A15DCB">
        <w:t>(Table 7.1.1.1.8.3.3-3)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7"/>
      </w:tblGrid>
      <w:tr w:rsidR="00556561" w:rsidRPr="00A15DCB" w14:paraId="6B766EF0" w14:textId="77777777" w:rsidTr="00AB7AF6">
        <w:tc>
          <w:tcPr>
            <w:tcW w:w="9752" w:type="dxa"/>
            <w:gridSpan w:val="4"/>
            <w:tcBorders>
              <w:top w:val="single" w:sz="4" w:space="0" w:color="auto"/>
              <w:left w:val="single" w:sz="4" w:space="0" w:color="auto"/>
              <w:bottom w:val="single" w:sz="4" w:space="0" w:color="auto"/>
              <w:right w:val="single" w:sz="4" w:space="0" w:color="auto"/>
            </w:tcBorders>
            <w:hideMark/>
          </w:tcPr>
          <w:p w14:paraId="160F7E8C" w14:textId="77777777" w:rsidR="00556561" w:rsidRPr="00A15DCB" w:rsidRDefault="00556561" w:rsidP="00AB7AF6">
            <w:pPr>
              <w:pStyle w:val="TAH"/>
              <w:jc w:val="left"/>
              <w:rPr>
                <w:b w:val="0"/>
              </w:rPr>
            </w:pPr>
            <w:r w:rsidRPr="00A15DCB">
              <w:rPr>
                <w:b w:val="0"/>
                <w:bCs/>
              </w:rPr>
              <w:t>Derivation Path: TS 38.508-1 [4], Table 4.6.3-129</w:t>
            </w:r>
          </w:p>
        </w:tc>
      </w:tr>
      <w:tr w:rsidR="00556561" w:rsidRPr="00A15DCB" w14:paraId="69BE9FD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98AE23A"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20159A6C"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77D1E26B" w14:textId="77777777" w:rsidR="00556561" w:rsidRPr="00A15DCB" w:rsidRDefault="00556561" w:rsidP="00AB7AF6">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49E8241F" w14:textId="77777777" w:rsidR="00556561" w:rsidRPr="00A15DCB" w:rsidRDefault="00556561" w:rsidP="00AB7AF6">
            <w:pPr>
              <w:pStyle w:val="TAH"/>
            </w:pPr>
            <w:r w:rsidRPr="00A15DCB">
              <w:t>Condition</w:t>
            </w:r>
          </w:p>
        </w:tc>
      </w:tr>
      <w:tr w:rsidR="00066647" w:rsidRPr="00A15DCB" w14:paraId="6065AA3E"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106C822" w14:textId="2568D593" w:rsidR="00066647" w:rsidRPr="00A15DCB" w:rsidRDefault="00066647" w:rsidP="00066647">
            <w:pPr>
              <w:pStyle w:val="TAL"/>
            </w:pPr>
            <w:r w:rsidRPr="00A15DCB">
              <w:t>RACH-ConfigGeneric</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0C388FB4"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70EDAD93"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928E1A7" w14:textId="77777777" w:rsidR="00066647" w:rsidRPr="00A15DCB" w:rsidRDefault="00066647" w:rsidP="00066647">
            <w:pPr>
              <w:pStyle w:val="TAL"/>
            </w:pPr>
          </w:p>
        </w:tc>
      </w:tr>
      <w:tr w:rsidR="00066647" w:rsidRPr="00A15DCB" w14:paraId="5F5EAC73" w14:textId="77777777" w:rsidTr="00647EE0">
        <w:tc>
          <w:tcPr>
            <w:tcW w:w="4536" w:type="dxa"/>
            <w:tcBorders>
              <w:top w:val="single" w:sz="4" w:space="0" w:color="auto"/>
              <w:left w:val="single" w:sz="4" w:space="0" w:color="auto"/>
              <w:bottom w:val="nil"/>
              <w:right w:val="single" w:sz="4" w:space="0" w:color="auto"/>
            </w:tcBorders>
            <w:hideMark/>
          </w:tcPr>
          <w:p w14:paraId="3740FFEA" w14:textId="77777777" w:rsidR="00066647" w:rsidRPr="00A15DCB" w:rsidRDefault="00066647" w:rsidP="00066647">
            <w:pPr>
              <w:pStyle w:val="TAL"/>
            </w:pPr>
            <w:r w:rsidRPr="00A15DCB">
              <w:t xml:space="preserve">  prach-ConfigurationIndex</w:t>
            </w:r>
          </w:p>
        </w:tc>
        <w:tc>
          <w:tcPr>
            <w:tcW w:w="2268" w:type="dxa"/>
            <w:tcBorders>
              <w:top w:val="single" w:sz="4" w:space="0" w:color="auto"/>
              <w:left w:val="nil"/>
              <w:bottom w:val="single" w:sz="4" w:space="0" w:color="auto"/>
              <w:right w:val="single" w:sz="4" w:space="0" w:color="auto"/>
            </w:tcBorders>
            <w:hideMark/>
          </w:tcPr>
          <w:p w14:paraId="53A6835B" w14:textId="77777777" w:rsidR="00066647" w:rsidRPr="00A15DCB" w:rsidRDefault="00066647" w:rsidP="00066647">
            <w:pPr>
              <w:pStyle w:val="TAL"/>
            </w:pPr>
            <w:r w:rsidRPr="00A15DCB">
              <w:t>14</w:t>
            </w:r>
          </w:p>
        </w:tc>
        <w:tc>
          <w:tcPr>
            <w:tcW w:w="1701" w:type="dxa"/>
            <w:tcBorders>
              <w:top w:val="single" w:sz="4" w:space="0" w:color="auto"/>
              <w:left w:val="nil"/>
              <w:bottom w:val="single" w:sz="4" w:space="0" w:color="auto"/>
              <w:right w:val="single" w:sz="4" w:space="0" w:color="auto"/>
            </w:tcBorders>
          </w:tcPr>
          <w:p w14:paraId="360A219C"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B8388F" w14:textId="77777777" w:rsidR="00066647" w:rsidRPr="00A15DCB" w:rsidRDefault="00066647" w:rsidP="00066647">
            <w:pPr>
              <w:pStyle w:val="TAL"/>
            </w:pPr>
            <w:r w:rsidRPr="00A15DCB">
              <w:t>FR1</w:t>
            </w:r>
          </w:p>
        </w:tc>
      </w:tr>
      <w:tr w:rsidR="00647EE0" w:rsidRPr="00A15DCB" w14:paraId="0626EA33" w14:textId="77777777" w:rsidTr="00647EE0">
        <w:tc>
          <w:tcPr>
            <w:tcW w:w="4536" w:type="dxa"/>
            <w:tcBorders>
              <w:top w:val="nil"/>
              <w:left w:val="single" w:sz="4" w:space="0" w:color="auto"/>
              <w:bottom w:val="nil"/>
              <w:right w:val="single" w:sz="4" w:space="0" w:color="auto"/>
            </w:tcBorders>
          </w:tcPr>
          <w:p w14:paraId="3E55A044" w14:textId="77777777" w:rsidR="00647EE0" w:rsidRPr="00A15DCB" w:rsidRDefault="00647EE0" w:rsidP="00647EE0">
            <w:pPr>
              <w:pStyle w:val="TAL"/>
            </w:pPr>
          </w:p>
        </w:tc>
        <w:tc>
          <w:tcPr>
            <w:tcW w:w="2268" w:type="dxa"/>
            <w:tcBorders>
              <w:top w:val="single" w:sz="4" w:space="0" w:color="auto"/>
              <w:left w:val="nil"/>
              <w:bottom w:val="single" w:sz="4" w:space="0" w:color="auto"/>
              <w:right w:val="single" w:sz="4" w:space="0" w:color="auto"/>
            </w:tcBorders>
          </w:tcPr>
          <w:p w14:paraId="75F2255E" w14:textId="60E4E702" w:rsidR="00647EE0" w:rsidRPr="00A15DCB" w:rsidRDefault="00647EE0" w:rsidP="00647EE0">
            <w:pPr>
              <w:pStyle w:val="TAL"/>
            </w:pPr>
            <w:r w:rsidRPr="00A15DCB">
              <w:rPr>
                <w:lang w:eastAsia="zh-CN"/>
              </w:rPr>
              <w:t>13</w:t>
            </w:r>
          </w:p>
        </w:tc>
        <w:tc>
          <w:tcPr>
            <w:tcW w:w="1701" w:type="dxa"/>
            <w:tcBorders>
              <w:top w:val="single" w:sz="4" w:space="0" w:color="auto"/>
              <w:left w:val="nil"/>
              <w:bottom w:val="single" w:sz="4" w:space="0" w:color="auto"/>
              <w:right w:val="single" w:sz="4" w:space="0" w:color="auto"/>
            </w:tcBorders>
          </w:tcPr>
          <w:p w14:paraId="65909117" w14:textId="77777777" w:rsidR="00647EE0" w:rsidRPr="00A15DCB" w:rsidRDefault="00647EE0" w:rsidP="00647EE0">
            <w:pPr>
              <w:pStyle w:val="TAL"/>
            </w:pPr>
          </w:p>
        </w:tc>
        <w:tc>
          <w:tcPr>
            <w:tcW w:w="1247" w:type="dxa"/>
            <w:tcBorders>
              <w:top w:val="single" w:sz="4" w:space="0" w:color="auto"/>
              <w:left w:val="nil"/>
              <w:bottom w:val="single" w:sz="4" w:space="0" w:color="auto"/>
              <w:right w:val="single" w:sz="4" w:space="0" w:color="auto"/>
            </w:tcBorders>
          </w:tcPr>
          <w:p w14:paraId="761B08A0" w14:textId="487F0F94" w:rsidR="00647EE0" w:rsidRPr="00A15DCB" w:rsidRDefault="00647EE0" w:rsidP="00647EE0">
            <w:pPr>
              <w:pStyle w:val="TAL"/>
            </w:pPr>
            <w:r w:rsidRPr="00A15DCB">
              <w:rPr>
                <w:lang w:eastAsia="zh-CN"/>
              </w:rPr>
              <w:t>FR1 AND HD_FDD</w:t>
            </w:r>
          </w:p>
        </w:tc>
      </w:tr>
      <w:tr w:rsidR="00066647" w:rsidRPr="00A15DCB" w14:paraId="561C6633" w14:textId="77777777" w:rsidTr="00AB7AF6">
        <w:tc>
          <w:tcPr>
            <w:tcW w:w="4536" w:type="dxa"/>
            <w:tcBorders>
              <w:top w:val="nil"/>
              <w:left w:val="single" w:sz="4" w:space="0" w:color="auto"/>
              <w:bottom w:val="single" w:sz="4" w:space="0" w:color="auto"/>
              <w:right w:val="single" w:sz="4" w:space="0" w:color="auto"/>
            </w:tcBorders>
          </w:tcPr>
          <w:p w14:paraId="4E0AA433" w14:textId="77777777" w:rsidR="00066647" w:rsidRPr="00A15DCB"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094A0C00" w14:textId="77777777" w:rsidR="00066647" w:rsidRPr="00A15DCB" w:rsidRDefault="00066647" w:rsidP="00066647">
            <w:pPr>
              <w:pStyle w:val="TAL"/>
            </w:pPr>
            <w:r w:rsidRPr="00A15DCB">
              <w:t>149</w:t>
            </w:r>
          </w:p>
        </w:tc>
        <w:tc>
          <w:tcPr>
            <w:tcW w:w="1701" w:type="dxa"/>
            <w:tcBorders>
              <w:top w:val="single" w:sz="4" w:space="0" w:color="auto"/>
              <w:left w:val="nil"/>
              <w:bottom w:val="single" w:sz="4" w:space="0" w:color="auto"/>
              <w:right w:val="single" w:sz="4" w:space="0" w:color="auto"/>
            </w:tcBorders>
          </w:tcPr>
          <w:p w14:paraId="78BB1CCF"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4D35F9" w14:textId="77777777" w:rsidR="00066647" w:rsidRPr="00A15DCB" w:rsidRDefault="00066647" w:rsidP="00066647">
            <w:pPr>
              <w:pStyle w:val="TAL"/>
            </w:pPr>
            <w:r w:rsidRPr="00A15DCB">
              <w:t>FR2</w:t>
            </w:r>
          </w:p>
        </w:tc>
      </w:tr>
      <w:tr w:rsidR="00066647" w:rsidRPr="00A15DCB" w14:paraId="72F554B9" w14:textId="77777777" w:rsidTr="00AB7AF6">
        <w:tc>
          <w:tcPr>
            <w:tcW w:w="4536" w:type="dxa"/>
            <w:tcBorders>
              <w:top w:val="single" w:sz="4" w:space="0" w:color="auto"/>
              <w:left w:val="single" w:sz="4" w:space="0" w:color="auto"/>
              <w:bottom w:val="nil"/>
              <w:right w:val="single" w:sz="4" w:space="0" w:color="auto"/>
            </w:tcBorders>
            <w:hideMark/>
          </w:tcPr>
          <w:p w14:paraId="1A899D14" w14:textId="77777777" w:rsidR="00066647" w:rsidRPr="00A15DCB" w:rsidRDefault="00066647" w:rsidP="00066647">
            <w:pPr>
              <w:pStyle w:val="TAL"/>
            </w:pPr>
            <w:r w:rsidRPr="00A15DCB">
              <w:t xml:space="preserve">  zeroCorrelationZoneConfig</w:t>
            </w:r>
          </w:p>
        </w:tc>
        <w:tc>
          <w:tcPr>
            <w:tcW w:w="2268" w:type="dxa"/>
            <w:tcBorders>
              <w:top w:val="single" w:sz="4" w:space="0" w:color="auto"/>
              <w:left w:val="nil"/>
              <w:bottom w:val="single" w:sz="4" w:space="0" w:color="auto"/>
              <w:right w:val="single" w:sz="4" w:space="0" w:color="auto"/>
            </w:tcBorders>
            <w:hideMark/>
          </w:tcPr>
          <w:p w14:paraId="2C5BC6FB" w14:textId="77777777" w:rsidR="00066647" w:rsidRPr="00A15DCB" w:rsidRDefault="00066647" w:rsidP="00066647">
            <w:pPr>
              <w:pStyle w:val="TAL"/>
            </w:pPr>
            <w:r w:rsidRPr="00A15DCB">
              <w:t>12</w:t>
            </w:r>
          </w:p>
        </w:tc>
        <w:tc>
          <w:tcPr>
            <w:tcW w:w="1701" w:type="dxa"/>
            <w:tcBorders>
              <w:top w:val="single" w:sz="4" w:space="0" w:color="auto"/>
              <w:left w:val="nil"/>
              <w:bottom w:val="single" w:sz="4" w:space="0" w:color="auto"/>
              <w:right w:val="single" w:sz="4" w:space="0" w:color="auto"/>
            </w:tcBorders>
          </w:tcPr>
          <w:p w14:paraId="57ED664C"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497A46A7" w14:textId="77777777" w:rsidR="00066647" w:rsidRPr="00A15DCB" w:rsidRDefault="00066647" w:rsidP="00066647">
            <w:pPr>
              <w:pStyle w:val="TAL"/>
            </w:pPr>
            <w:r w:rsidRPr="00A15DCB">
              <w:t>FR1</w:t>
            </w:r>
          </w:p>
        </w:tc>
      </w:tr>
      <w:tr w:rsidR="00066647" w:rsidRPr="00A15DCB" w14:paraId="4AED1CCB" w14:textId="77777777" w:rsidTr="00AB7AF6">
        <w:tc>
          <w:tcPr>
            <w:tcW w:w="4536" w:type="dxa"/>
            <w:tcBorders>
              <w:top w:val="nil"/>
              <w:left w:val="single" w:sz="4" w:space="0" w:color="auto"/>
              <w:bottom w:val="single" w:sz="4" w:space="0" w:color="auto"/>
              <w:right w:val="single" w:sz="4" w:space="0" w:color="auto"/>
            </w:tcBorders>
          </w:tcPr>
          <w:p w14:paraId="48C0382A" w14:textId="77777777" w:rsidR="00066647" w:rsidRPr="00A15DCB"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11377FF3" w14:textId="77777777" w:rsidR="00066647" w:rsidRPr="00A15DCB" w:rsidRDefault="00066647" w:rsidP="00066647">
            <w:pPr>
              <w:pStyle w:val="TAL"/>
            </w:pPr>
            <w:r w:rsidRPr="00A15DCB">
              <w:t>15</w:t>
            </w:r>
          </w:p>
        </w:tc>
        <w:tc>
          <w:tcPr>
            <w:tcW w:w="1701" w:type="dxa"/>
            <w:tcBorders>
              <w:top w:val="single" w:sz="4" w:space="0" w:color="auto"/>
              <w:left w:val="nil"/>
              <w:bottom w:val="single" w:sz="4" w:space="0" w:color="auto"/>
              <w:right w:val="single" w:sz="4" w:space="0" w:color="auto"/>
            </w:tcBorders>
          </w:tcPr>
          <w:p w14:paraId="193434D8"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02DBF25A" w14:textId="77777777" w:rsidR="00066647" w:rsidRPr="00A15DCB" w:rsidRDefault="00066647" w:rsidP="00066647">
            <w:pPr>
              <w:pStyle w:val="TAL"/>
            </w:pPr>
            <w:r w:rsidRPr="00A15DCB">
              <w:t>FR2</w:t>
            </w:r>
          </w:p>
        </w:tc>
      </w:tr>
      <w:tr w:rsidR="00066647" w:rsidRPr="00A15DCB" w14:paraId="2A7CD3B7"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5767723" w14:textId="77777777" w:rsidR="00066647" w:rsidRPr="00A15DCB" w:rsidRDefault="00066647" w:rsidP="00066647">
            <w:pPr>
              <w:pStyle w:val="TAL"/>
            </w:pPr>
            <w:r w:rsidRPr="00A15DCB">
              <w:t>}</w:t>
            </w:r>
          </w:p>
        </w:tc>
        <w:tc>
          <w:tcPr>
            <w:tcW w:w="2268" w:type="dxa"/>
            <w:tcBorders>
              <w:top w:val="single" w:sz="4" w:space="0" w:color="auto"/>
              <w:left w:val="nil"/>
              <w:bottom w:val="single" w:sz="4" w:space="0" w:color="auto"/>
              <w:right w:val="single" w:sz="4" w:space="0" w:color="auto"/>
            </w:tcBorders>
          </w:tcPr>
          <w:p w14:paraId="2CC52699"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22668DDB"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535CCEF8" w14:textId="77777777" w:rsidR="00066647" w:rsidRPr="00A15DCB" w:rsidRDefault="00066647" w:rsidP="00066647">
            <w:pPr>
              <w:pStyle w:val="TAL"/>
            </w:pPr>
          </w:p>
        </w:tc>
      </w:tr>
    </w:tbl>
    <w:p w14:paraId="2A637A70" w14:textId="77777777" w:rsidR="00647EE0" w:rsidRPr="00A15DCB" w:rsidRDefault="00647EE0" w:rsidP="00647EE0"/>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647EE0" w:rsidRPr="00A15DCB" w14:paraId="33D38890" w14:textId="77777777" w:rsidTr="009B330A">
        <w:tc>
          <w:tcPr>
            <w:tcW w:w="3936" w:type="dxa"/>
            <w:tcBorders>
              <w:top w:val="single" w:sz="4" w:space="0" w:color="auto"/>
              <w:left w:val="single" w:sz="4" w:space="0" w:color="auto"/>
              <w:bottom w:val="single" w:sz="4" w:space="0" w:color="auto"/>
              <w:right w:val="single" w:sz="4" w:space="0" w:color="auto"/>
            </w:tcBorders>
            <w:hideMark/>
          </w:tcPr>
          <w:p w14:paraId="455CDE1F" w14:textId="77777777" w:rsidR="00647EE0" w:rsidRPr="00A15DCB" w:rsidRDefault="00647EE0" w:rsidP="009B330A">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16C23763" w14:textId="77777777" w:rsidR="00647EE0" w:rsidRPr="00A15DCB" w:rsidRDefault="00647EE0" w:rsidP="009B330A">
            <w:pPr>
              <w:pStyle w:val="TAH"/>
            </w:pPr>
            <w:r w:rsidRPr="00A15DCB">
              <w:t>Explanation</w:t>
            </w:r>
          </w:p>
        </w:tc>
      </w:tr>
      <w:tr w:rsidR="00647EE0" w:rsidRPr="00A15DCB" w14:paraId="434F54F6" w14:textId="77777777" w:rsidTr="009B330A">
        <w:tc>
          <w:tcPr>
            <w:tcW w:w="3936" w:type="dxa"/>
            <w:tcBorders>
              <w:top w:val="single" w:sz="4" w:space="0" w:color="auto"/>
              <w:left w:val="single" w:sz="4" w:space="0" w:color="auto"/>
              <w:bottom w:val="single" w:sz="4" w:space="0" w:color="auto"/>
              <w:right w:val="single" w:sz="4" w:space="0" w:color="auto"/>
            </w:tcBorders>
            <w:hideMark/>
          </w:tcPr>
          <w:p w14:paraId="552ACD9C" w14:textId="77777777" w:rsidR="00647EE0" w:rsidRPr="00A15DCB" w:rsidRDefault="00647EE0" w:rsidP="009B330A">
            <w:pPr>
              <w:pStyle w:val="TAL"/>
            </w:pPr>
            <w:r w:rsidRPr="00A15DCB">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661EB695" w14:textId="77777777" w:rsidR="00647EE0" w:rsidRPr="00A15DCB" w:rsidRDefault="00647EE0" w:rsidP="009B330A">
            <w:pPr>
              <w:pStyle w:val="TAL"/>
            </w:pPr>
            <w:r w:rsidRPr="00A15DCB">
              <w:rPr>
                <w:lang w:eastAsia="zh-CN"/>
              </w:rPr>
              <w:t>pc_halfDuplexFDD_TypeA_RedCap_r17 (i.e HD_FDD UE are performing test on FDD band)</w:t>
            </w:r>
          </w:p>
        </w:tc>
      </w:tr>
    </w:tbl>
    <w:p w14:paraId="11D2E23C" w14:textId="1F8BE0A8" w:rsidR="00556561" w:rsidRPr="00A15DCB" w:rsidRDefault="00556561" w:rsidP="00556561"/>
    <w:p w14:paraId="623DC799" w14:textId="4F698913" w:rsidR="00556561" w:rsidRPr="00A15DCB" w:rsidRDefault="00556561" w:rsidP="00556561">
      <w:pPr>
        <w:pStyle w:val="TH"/>
        <w:rPr>
          <w:i/>
          <w:iCs/>
        </w:rPr>
      </w:pPr>
      <w:r w:rsidRPr="00A15DCB">
        <w:t xml:space="preserve">Table 7.1.1.1.8.3.3-5: </w:t>
      </w:r>
      <w:r w:rsidRPr="00A15DCB">
        <w:rPr>
          <w:i/>
          <w:iCs/>
        </w:rPr>
        <w:t xml:space="preserve">RACH-ConfigGenericTwoStepRA </w:t>
      </w:r>
      <w:r w:rsidRPr="00A15DCB">
        <w:t>(Table 7.1.1.1.8.3.3-3)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A15DCB" w14:paraId="032B9032"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71F346F" w14:textId="77777777" w:rsidR="00556561" w:rsidRPr="00A15DCB" w:rsidRDefault="00556561" w:rsidP="00AB7AF6">
            <w:pPr>
              <w:pStyle w:val="TAH"/>
              <w:jc w:val="left"/>
              <w:rPr>
                <w:b w:val="0"/>
              </w:rPr>
            </w:pPr>
            <w:r w:rsidRPr="00A15DCB">
              <w:rPr>
                <w:b w:val="0"/>
                <w:bCs/>
              </w:rPr>
              <w:t>Derivation Path: TS 38.508-1 [4], Table 4.6.3-130A</w:t>
            </w:r>
          </w:p>
        </w:tc>
      </w:tr>
      <w:tr w:rsidR="00556561" w:rsidRPr="00A15DCB" w14:paraId="342D575A"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39478A08"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088733C6"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45D9D566" w14:textId="77777777" w:rsidR="00556561" w:rsidRPr="00A15DCB" w:rsidRDefault="00556561" w:rsidP="00AB7AF6">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50DC72CF" w14:textId="77777777" w:rsidR="00556561" w:rsidRPr="00A15DCB" w:rsidRDefault="00556561" w:rsidP="00AB7AF6">
            <w:pPr>
              <w:pStyle w:val="TAH"/>
            </w:pPr>
            <w:r w:rsidRPr="00A15DCB">
              <w:t>Condition</w:t>
            </w:r>
          </w:p>
        </w:tc>
      </w:tr>
      <w:tr w:rsidR="00066647" w:rsidRPr="00A15DCB" w14:paraId="2003D665"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4A7CDD9A" w14:textId="7B7C0B3B" w:rsidR="00066647" w:rsidRPr="00A15DCB" w:rsidRDefault="00066647" w:rsidP="00066647">
            <w:pPr>
              <w:pStyle w:val="TAL"/>
            </w:pPr>
            <w:r w:rsidRPr="00A15DCB">
              <w:rPr>
                <w:i/>
                <w:iCs/>
              </w:rPr>
              <w:t>RACH-ConfigGenericTwoStepRA</w:t>
            </w:r>
            <w:r w:rsidR="00AE4CA2" w:rsidRPr="00A15DCB">
              <w:rPr>
                <w:i/>
                <w:iCs/>
              </w:rPr>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334E48D8"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D4D4F86"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F0A556" w14:textId="77777777" w:rsidR="00066647" w:rsidRPr="00A15DCB" w:rsidRDefault="00066647" w:rsidP="00066647">
            <w:pPr>
              <w:pStyle w:val="TAL"/>
            </w:pPr>
          </w:p>
        </w:tc>
      </w:tr>
      <w:tr w:rsidR="00066647" w:rsidRPr="00A15DCB" w14:paraId="096AFD7C" w14:textId="77777777" w:rsidTr="00C05793">
        <w:tc>
          <w:tcPr>
            <w:tcW w:w="4534" w:type="dxa"/>
            <w:tcBorders>
              <w:top w:val="single" w:sz="4" w:space="0" w:color="auto"/>
              <w:left w:val="single" w:sz="4" w:space="0" w:color="auto"/>
              <w:bottom w:val="nil"/>
              <w:right w:val="single" w:sz="4" w:space="0" w:color="auto"/>
            </w:tcBorders>
            <w:hideMark/>
          </w:tcPr>
          <w:p w14:paraId="4E44A7CC" w14:textId="77777777" w:rsidR="00066647" w:rsidRPr="00A15DCB" w:rsidRDefault="00066647" w:rsidP="00066647">
            <w:pPr>
              <w:pStyle w:val="TAL"/>
            </w:pPr>
            <w:r w:rsidRPr="00A15DCB">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3AE62569"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A3600FE"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4D0CD90" w14:textId="77777777" w:rsidR="00066647" w:rsidRPr="00A15DCB" w:rsidRDefault="00066647" w:rsidP="00066647">
            <w:pPr>
              <w:pStyle w:val="TAL"/>
            </w:pPr>
          </w:p>
        </w:tc>
      </w:tr>
      <w:tr w:rsidR="00066647" w:rsidRPr="00A15DCB" w14:paraId="413E3B24" w14:textId="77777777" w:rsidTr="00C05793">
        <w:tc>
          <w:tcPr>
            <w:tcW w:w="4534" w:type="dxa"/>
            <w:tcBorders>
              <w:top w:val="nil"/>
              <w:left w:val="single" w:sz="4" w:space="0" w:color="auto"/>
              <w:bottom w:val="single" w:sz="4" w:space="0" w:color="auto"/>
              <w:right w:val="single" w:sz="4" w:space="0" w:color="auto"/>
            </w:tcBorders>
          </w:tcPr>
          <w:p w14:paraId="25047FD0" w14:textId="77777777" w:rsidR="00066647" w:rsidRPr="00A15DCB" w:rsidRDefault="00066647" w:rsidP="00066647">
            <w:pPr>
              <w:pStyle w:val="TAL"/>
            </w:pPr>
          </w:p>
        </w:tc>
        <w:tc>
          <w:tcPr>
            <w:tcW w:w="2268" w:type="dxa"/>
            <w:tcBorders>
              <w:top w:val="single" w:sz="4" w:space="0" w:color="auto"/>
              <w:left w:val="nil"/>
              <w:bottom w:val="single" w:sz="4" w:space="0" w:color="auto"/>
              <w:right w:val="single" w:sz="4" w:space="0" w:color="auto"/>
            </w:tcBorders>
          </w:tcPr>
          <w:p w14:paraId="38A81BAA" w14:textId="0B9E9944" w:rsidR="00066647" w:rsidRPr="00A15DCB" w:rsidRDefault="00066647" w:rsidP="00066647">
            <w:pPr>
              <w:pStyle w:val="TAL"/>
              <w:rPr>
                <w:lang w:eastAsia="zh-CN"/>
              </w:rPr>
            </w:pPr>
            <w:r w:rsidRPr="00A15DCB">
              <w:rPr>
                <w:lang w:eastAsia="zh-CN"/>
              </w:rPr>
              <w:t>13</w:t>
            </w:r>
          </w:p>
        </w:tc>
        <w:tc>
          <w:tcPr>
            <w:tcW w:w="1701" w:type="dxa"/>
            <w:tcBorders>
              <w:top w:val="single" w:sz="4" w:space="0" w:color="auto"/>
              <w:left w:val="nil"/>
              <w:bottom w:val="single" w:sz="4" w:space="0" w:color="auto"/>
              <w:right w:val="single" w:sz="4" w:space="0" w:color="auto"/>
            </w:tcBorders>
          </w:tcPr>
          <w:p w14:paraId="243A1F14"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4C6FF55" w14:textId="5E6A73A2" w:rsidR="00066647" w:rsidRPr="00A15DCB" w:rsidRDefault="00066647" w:rsidP="00066647">
            <w:pPr>
              <w:pStyle w:val="TAL"/>
            </w:pPr>
            <w:r w:rsidRPr="00A15DCB">
              <w:rPr>
                <w:lang w:eastAsia="zh-CN"/>
              </w:rPr>
              <w:t>FR1 AND HD_FDD</w:t>
            </w:r>
          </w:p>
        </w:tc>
      </w:tr>
      <w:tr w:rsidR="00066647" w:rsidRPr="00A15DCB" w14:paraId="6841519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88B2E60" w14:textId="77777777" w:rsidR="00066647" w:rsidRPr="00A15DCB" w:rsidRDefault="00066647" w:rsidP="00066647">
            <w:pPr>
              <w:pStyle w:val="TAL"/>
            </w:pPr>
            <w:r w:rsidRPr="00A15DCB">
              <w:t xml:space="preserve">  msgA-RO-FDM-r16</w:t>
            </w:r>
          </w:p>
        </w:tc>
        <w:tc>
          <w:tcPr>
            <w:tcW w:w="2268" w:type="dxa"/>
            <w:tcBorders>
              <w:top w:val="single" w:sz="4" w:space="0" w:color="auto"/>
              <w:left w:val="nil"/>
              <w:bottom w:val="single" w:sz="4" w:space="0" w:color="auto"/>
              <w:right w:val="single" w:sz="4" w:space="0" w:color="auto"/>
            </w:tcBorders>
            <w:hideMark/>
          </w:tcPr>
          <w:p w14:paraId="3E7EF8C9" w14:textId="77777777" w:rsidR="00066647" w:rsidRPr="00A15DCB" w:rsidRDefault="00066647" w:rsidP="00066647">
            <w:pPr>
              <w:pStyle w:val="TAL"/>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81AFDAE"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2E82BAB4" w14:textId="77777777" w:rsidR="00066647" w:rsidRPr="00A15DCB" w:rsidRDefault="00066647" w:rsidP="00066647">
            <w:pPr>
              <w:pStyle w:val="TAL"/>
            </w:pPr>
          </w:p>
        </w:tc>
      </w:tr>
      <w:tr w:rsidR="00066647" w:rsidRPr="00A15DCB" w14:paraId="18AF8724"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CE43BFE" w14:textId="77777777" w:rsidR="00066647" w:rsidRPr="00A15DCB" w:rsidRDefault="00066647" w:rsidP="00066647">
            <w:pPr>
              <w:pStyle w:val="TAL"/>
            </w:pPr>
            <w:r w:rsidRPr="00A15DCB">
              <w:t xml:space="preserve">  msgA-RO-FrequencyStart-r16</w:t>
            </w:r>
          </w:p>
        </w:tc>
        <w:tc>
          <w:tcPr>
            <w:tcW w:w="2268" w:type="dxa"/>
            <w:tcBorders>
              <w:top w:val="single" w:sz="4" w:space="0" w:color="auto"/>
              <w:left w:val="nil"/>
              <w:bottom w:val="single" w:sz="4" w:space="0" w:color="auto"/>
              <w:right w:val="single" w:sz="4" w:space="0" w:color="auto"/>
            </w:tcBorders>
            <w:hideMark/>
          </w:tcPr>
          <w:p w14:paraId="4ADE37D8"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4A1138A1"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1B64631" w14:textId="77777777" w:rsidR="00066647" w:rsidRPr="00A15DCB" w:rsidRDefault="00066647" w:rsidP="00066647">
            <w:pPr>
              <w:pStyle w:val="TAL"/>
            </w:pPr>
          </w:p>
        </w:tc>
      </w:tr>
      <w:tr w:rsidR="00066647" w:rsidRPr="00A15DCB" w14:paraId="5C07B96D"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0E0328B" w14:textId="77777777" w:rsidR="00066647" w:rsidRPr="00A15DCB" w:rsidRDefault="00066647" w:rsidP="00066647">
            <w:pPr>
              <w:pStyle w:val="TAL"/>
            </w:pPr>
            <w:r w:rsidRPr="00A15DCB">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53FFB664"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14050780"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FFD85EE" w14:textId="77777777" w:rsidR="00066647" w:rsidRPr="00A15DCB" w:rsidRDefault="00066647" w:rsidP="00066647">
            <w:pPr>
              <w:pStyle w:val="TAL"/>
            </w:pPr>
          </w:p>
        </w:tc>
      </w:tr>
      <w:tr w:rsidR="00066647" w:rsidRPr="00A15DCB" w14:paraId="23FDC01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F616CC1" w14:textId="77777777" w:rsidR="00066647" w:rsidRPr="00A15DCB" w:rsidRDefault="00066647" w:rsidP="00066647">
            <w:pPr>
              <w:pStyle w:val="TAL"/>
            </w:pPr>
            <w:r w:rsidRPr="00A15DCB">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47960001"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608B02AC"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4FF2784B" w14:textId="77777777" w:rsidR="00066647" w:rsidRPr="00A15DCB" w:rsidRDefault="00066647" w:rsidP="00066647">
            <w:pPr>
              <w:pStyle w:val="TAL"/>
            </w:pPr>
          </w:p>
        </w:tc>
      </w:tr>
      <w:tr w:rsidR="00066647" w:rsidRPr="00A15DCB" w14:paraId="456C884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58BF334E" w14:textId="77777777" w:rsidR="00066647" w:rsidRPr="00A15DCB" w:rsidRDefault="00066647" w:rsidP="00066647">
            <w:pPr>
              <w:pStyle w:val="TAL"/>
            </w:pPr>
            <w:r w:rsidRPr="00A15DCB">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3A202854"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7EB7F50E"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241126B" w14:textId="77777777" w:rsidR="00066647" w:rsidRPr="00A15DCB" w:rsidRDefault="00066647" w:rsidP="00066647">
            <w:pPr>
              <w:pStyle w:val="TAL"/>
            </w:pPr>
          </w:p>
        </w:tc>
      </w:tr>
      <w:tr w:rsidR="00066647" w:rsidRPr="00A15DCB" w14:paraId="52741A37"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FB52445" w14:textId="77777777" w:rsidR="00066647" w:rsidRPr="00A15DCB" w:rsidRDefault="00066647" w:rsidP="00066647">
            <w:pPr>
              <w:pStyle w:val="TAL"/>
            </w:pPr>
            <w:r w:rsidRPr="00A15DCB">
              <w:t>}</w:t>
            </w:r>
          </w:p>
        </w:tc>
        <w:tc>
          <w:tcPr>
            <w:tcW w:w="2268" w:type="dxa"/>
            <w:tcBorders>
              <w:top w:val="single" w:sz="4" w:space="0" w:color="auto"/>
              <w:left w:val="nil"/>
              <w:bottom w:val="single" w:sz="4" w:space="0" w:color="auto"/>
              <w:right w:val="single" w:sz="4" w:space="0" w:color="auto"/>
            </w:tcBorders>
          </w:tcPr>
          <w:p w14:paraId="133D5D69"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34353FD0"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DDF104" w14:textId="77777777" w:rsidR="00066647" w:rsidRPr="00A15DCB" w:rsidRDefault="00066647" w:rsidP="00066647">
            <w:pPr>
              <w:pStyle w:val="TAL"/>
            </w:pPr>
          </w:p>
        </w:tc>
      </w:tr>
    </w:tbl>
    <w:p w14:paraId="22C62B7E"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1ACD6A4C" w14:textId="77777777" w:rsidTr="00AB7AF6">
        <w:tc>
          <w:tcPr>
            <w:tcW w:w="3936" w:type="dxa"/>
          </w:tcPr>
          <w:p w14:paraId="277F52F9" w14:textId="77777777" w:rsidR="00C05793" w:rsidRPr="00A15DCB" w:rsidRDefault="00C05793" w:rsidP="00AB7AF6">
            <w:pPr>
              <w:pStyle w:val="TAH"/>
            </w:pPr>
            <w:r w:rsidRPr="00A15DCB">
              <w:lastRenderedPageBreak/>
              <w:t>Condition</w:t>
            </w:r>
          </w:p>
        </w:tc>
        <w:tc>
          <w:tcPr>
            <w:tcW w:w="5811" w:type="dxa"/>
          </w:tcPr>
          <w:p w14:paraId="5A9ED7E6" w14:textId="77777777" w:rsidR="00C05793" w:rsidRPr="00A15DCB" w:rsidRDefault="00C05793" w:rsidP="00AB7AF6">
            <w:pPr>
              <w:pStyle w:val="TAH"/>
            </w:pPr>
            <w:r w:rsidRPr="00A15DCB">
              <w:t>Explanation</w:t>
            </w:r>
          </w:p>
        </w:tc>
      </w:tr>
      <w:tr w:rsidR="00C05793" w:rsidRPr="00A15DCB" w14:paraId="0FC57BE6" w14:textId="77777777" w:rsidTr="00AB7AF6">
        <w:tc>
          <w:tcPr>
            <w:tcW w:w="3936" w:type="dxa"/>
          </w:tcPr>
          <w:p w14:paraId="5573B3FC" w14:textId="77777777" w:rsidR="00C05793" w:rsidRPr="00A15DCB" w:rsidRDefault="00C05793" w:rsidP="00AB7AF6">
            <w:pPr>
              <w:pStyle w:val="TAL"/>
            </w:pPr>
            <w:r w:rsidRPr="00A15DCB">
              <w:rPr>
                <w:rFonts w:eastAsia="SimSun"/>
                <w:lang w:eastAsia="zh-CN"/>
              </w:rPr>
              <w:t>HD_FDD</w:t>
            </w:r>
          </w:p>
        </w:tc>
        <w:tc>
          <w:tcPr>
            <w:tcW w:w="5811" w:type="dxa"/>
          </w:tcPr>
          <w:p w14:paraId="52CCA43C"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220CE3CA" w14:textId="77777777" w:rsidR="00C05793" w:rsidRPr="00A15DCB" w:rsidRDefault="00C05793" w:rsidP="00556561"/>
    <w:p w14:paraId="714324CC" w14:textId="77777777" w:rsidR="00556561" w:rsidRPr="00A15DCB" w:rsidRDefault="00556561" w:rsidP="00556561">
      <w:pPr>
        <w:pStyle w:val="TH"/>
        <w:rPr>
          <w:i/>
          <w:iCs/>
        </w:rPr>
      </w:pPr>
      <w:r w:rsidRPr="00A15DCB">
        <w:t xml:space="preserve">Table 7.1.1.1.8.3.3-6: </w:t>
      </w:r>
      <w:r w:rsidRPr="00A15DCB">
        <w:rPr>
          <w:i/>
          <w:iCs/>
        </w:rPr>
        <w:t xml:space="preserve">ServingCellConfigCommon </w:t>
      </w:r>
      <w:r w:rsidRPr="00A15DCB">
        <w:t>(Table 7.1.1.1.8.3.3-2 and Table 7.1.1.1.8.3.3-2A)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4CB61EE1"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7E7A51D" w14:textId="77777777" w:rsidR="00556561" w:rsidRPr="00A15DCB" w:rsidRDefault="00556561" w:rsidP="00AB7AF6">
            <w:pPr>
              <w:pStyle w:val="TAH"/>
              <w:jc w:val="left"/>
              <w:rPr>
                <w:b w:val="0"/>
              </w:rPr>
            </w:pPr>
            <w:r w:rsidRPr="00A15DCB">
              <w:rPr>
                <w:b w:val="0"/>
                <w:bCs/>
              </w:rPr>
              <w:t>Derivation Path: TS 38.508-1 [4], Table 4.6.3-168</w:t>
            </w:r>
          </w:p>
        </w:tc>
      </w:tr>
      <w:tr w:rsidR="00556561" w:rsidRPr="00A15DCB" w14:paraId="1AB2DEA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CB734F"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51361CE"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039C2051"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7906D04" w14:textId="77777777" w:rsidR="00556561" w:rsidRPr="00A15DCB" w:rsidRDefault="00556561" w:rsidP="00AB7AF6">
            <w:pPr>
              <w:pStyle w:val="TAH"/>
            </w:pPr>
            <w:r w:rsidRPr="00A15DCB">
              <w:t>Condition</w:t>
            </w:r>
          </w:p>
        </w:tc>
      </w:tr>
      <w:tr w:rsidR="00556561" w:rsidRPr="00A15DCB" w14:paraId="3CDA406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B14D9AD" w14:textId="77777777" w:rsidR="00556561" w:rsidRPr="00A15DCB" w:rsidRDefault="00556561" w:rsidP="00AB7AF6">
            <w:pPr>
              <w:pStyle w:val="TAL"/>
            </w:pPr>
            <w:r w:rsidRPr="00A15DCB">
              <w:t>ServingCellConfigCommon ::= SEQUENCE {</w:t>
            </w:r>
          </w:p>
        </w:tc>
        <w:tc>
          <w:tcPr>
            <w:tcW w:w="2267" w:type="dxa"/>
            <w:tcBorders>
              <w:top w:val="single" w:sz="4" w:space="0" w:color="auto"/>
              <w:left w:val="nil"/>
              <w:bottom w:val="single" w:sz="4" w:space="0" w:color="auto"/>
              <w:right w:val="single" w:sz="4" w:space="0" w:color="auto"/>
            </w:tcBorders>
          </w:tcPr>
          <w:p w14:paraId="49EFAB59"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A8D459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8B32D35" w14:textId="77777777" w:rsidR="00556561" w:rsidRPr="00A15DCB" w:rsidRDefault="00556561" w:rsidP="00AB7AF6">
            <w:pPr>
              <w:pStyle w:val="TAL"/>
            </w:pPr>
          </w:p>
        </w:tc>
      </w:tr>
      <w:tr w:rsidR="00556561" w:rsidRPr="00A15DCB" w14:paraId="6D1FC9D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E60D82" w14:textId="77777777" w:rsidR="00556561" w:rsidRPr="00A15DCB" w:rsidRDefault="00556561" w:rsidP="00AB7AF6">
            <w:pPr>
              <w:pStyle w:val="TAL"/>
            </w:pPr>
            <w:r w:rsidRPr="00A15DCB">
              <w:t xml:space="preserve">  uplinkConfigCommon SEQUENCE {</w:t>
            </w:r>
          </w:p>
        </w:tc>
        <w:tc>
          <w:tcPr>
            <w:tcW w:w="2267" w:type="dxa"/>
            <w:tcBorders>
              <w:top w:val="single" w:sz="4" w:space="0" w:color="auto"/>
              <w:left w:val="nil"/>
              <w:bottom w:val="single" w:sz="4" w:space="0" w:color="auto"/>
              <w:right w:val="single" w:sz="4" w:space="0" w:color="auto"/>
            </w:tcBorders>
          </w:tcPr>
          <w:p w14:paraId="63A0F66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1191CB7"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B6F6FC6" w14:textId="77777777" w:rsidR="00556561" w:rsidRPr="00A15DCB" w:rsidRDefault="00556561" w:rsidP="00AB7AF6">
            <w:pPr>
              <w:pStyle w:val="TAL"/>
            </w:pPr>
          </w:p>
        </w:tc>
      </w:tr>
      <w:tr w:rsidR="00556561" w:rsidRPr="00A15DCB" w14:paraId="4C0307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FC8F9" w14:textId="77777777" w:rsidR="00556561" w:rsidRPr="00A15DCB" w:rsidRDefault="00556561" w:rsidP="00AB7AF6">
            <w:pPr>
              <w:pStyle w:val="TAL"/>
            </w:pPr>
            <w:r w:rsidRPr="00A15DCB">
              <w:t xml:space="preserve">    initialUplinkBWP</w:t>
            </w:r>
          </w:p>
        </w:tc>
        <w:tc>
          <w:tcPr>
            <w:tcW w:w="2267" w:type="dxa"/>
            <w:tcBorders>
              <w:top w:val="single" w:sz="4" w:space="0" w:color="auto"/>
              <w:left w:val="nil"/>
              <w:bottom w:val="single" w:sz="4" w:space="0" w:color="auto"/>
              <w:right w:val="single" w:sz="4" w:space="0" w:color="auto"/>
            </w:tcBorders>
            <w:hideMark/>
          </w:tcPr>
          <w:p w14:paraId="621DE061" w14:textId="77777777" w:rsidR="00556561" w:rsidRPr="00A15DCB" w:rsidRDefault="00556561" w:rsidP="00AB7AF6">
            <w:pPr>
              <w:pStyle w:val="TAL"/>
            </w:pPr>
            <w:r w:rsidRPr="00A15DCB">
              <w:t>BWP-UplinkCommon</w:t>
            </w:r>
          </w:p>
        </w:tc>
        <w:tc>
          <w:tcPr>
            <w:tcW w:w="1700" w:type="dxa"/>
            <w:tcBorders>
              <w:top w:val="single" w:sz="4" w:space="0" w:color="auto"/>
              <w:left w:val="nil"/>
              <w:bottom w:val="single" w:sz="4" w:space="0" w:color="auto"/>
              <w:right w:val="single" w:sz="4" w:space="0" w:color="auto"/>
            </w:tcBorders>
          </w:tcPr>
          <w:p w14:paraId="2F35E70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ED69DC" w14:textId="77777777" w:rsidR="00556561" w:rsidRPr="00A15DCB" w:rsidRDefault="00556561" w:rsidP="00AB7AF6">
            <w:pPr>
              <w:pStyle w:val="TAL"/>
            </w:pPr>
          </w:p>
        </w:tc>
      </w:tr>
      <w:tr w:rsidR="00556561" w:rsidRPr="00A15DCB" w14:paraId="4BF0953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B340C52" w14:textId="77777777" w:rsidR="00556561" w:rsidRPr="00A15DCB" w:rsidRDefault="00556561"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6C96F26"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8B9B19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6DF9F58" w14:textId="77777777" w:rsidR="00556561" w:rsidRPr="00A15DCB" w:rsidRDefault="00556561" w:rsidP="00AB7AF6">
            <w:pPr>
              <w:pStyle w:val="TAL"/>
            </w:pPr>
          </w:p>
        </w:tc>
      </w:tr>
      <w:tr w:rsidR="00556561" w:rsidRPr="00A15DCB" w14:paraId="6D0367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79912D4" w14:textId="77777777" w:rsidR="00556561" w:rsidRPr="00A15DCB" w:rsidRDefault="00556561" w:rsidP="00AB7AF6">
            <w:pPr>
              <w:pStyle w:val="TAL"/>
            </w:pPr>
            <w:r w:rsidRPr="00A15DCB">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76744387" w14:textId="77777777" w:rsidR="00556561" w:rsidRPr="00A15DCB" w:rsidRDefault="00556561" w:rsidP="00AB7AF6">
            <w:pPr>
              <w:pStyle w:val="TAL"/>
            </w:pPr>
            <w:r w:rsidRPr="00A15DCB">
              <w:t>TDD-UL-DL-ConfigCommon</w:t>
            </w:r>
          </w:p>
        </w:tc>
        <w:tc>
          <w:tcPr>
            <w:tcW w:w="1700" w:type="dxa"/>
            <w:tcBorders>
              <w:top w:val="single" w:sz="4" w:space="0" w:color="auto"/>
              <w:left w:val="nil"/>
              <w:bottom w:val="single" w:sz="4" w:space="0" w:color="auto"/>
              <w:right w:val="single" w:sz="4" w:space="0" w:color="auto"/>
            </w:tcBorders>
          </w:tcPr>
          <w:p w14:paraId="654F7D3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82910D" w14:textId="77777777" w:rsidR="00556561" w:rsidRPr="00A15DCB" w:rsidRDefault="00556561" w:rsidP="00AB7AF6">
            <w:pPr>
              <w:pStyle w:val="TAL"/>
            </w:pPr>
          </w:p>
        </w:tc>
      </w:tr>
      <w:tr w:rsidR="00556561" w:rsidRPr="00A15DCB" w14:paraId="03599EB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B219A3"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698E46EC"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243BB3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B7284B3" w14:textId="77777777" w:rsidR="00556561" w:rsidRPr="00A15DCB" w:rsidRDefault="00556561" w:rsidP="00AB7AF6">
            <w:pPr>
              <w:pStyle w:val="TAL"/>
            </w:pPr>
          </w:p>
        </w:tc>
      </w:tr>
    </w:tbl>
    <w:p w14:paraId="2029DA13" w14:textId="19304106" w:rsidR="00556561" w:rsidRPr="00A15DCB" w:rsidRDefault="00556561" w:rsidP="00556561"/>
    <w:p w14:paraId="009FC25A" w14:textId="77777777" w:rsidR="00556561" w:rsidRPr="00A15DCB" w:rsidRDefault="00556561" w:rsidP="00556561">
      <w:pPr>
        <w:pStyle w:val="TH"/>
        <w:rPr>
          <w:i/>
          <w:iCs/>
        </w:rPr>
      </w:pPr>
      <w:r w:rsidRPr="00A15DCB">
        <w:t xml:space="preserve">Table 7.1.1.1.8.3.3-7: </w:t>
      </w:r>
      <w:r w:rsidRPr="00A15DCB">
        <w:rPr>
          <w:i/>
          <w:iCs/>
        </w:rPr>
        <w:t>BWP-UplinkCommon (</w:t>
      </w:r>
      <w:r w:rsidRPr="00A15DCB">
        <w:t>Table 7.1.1.1.8.3.3-6)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6460C90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BEFBA0F" w14:textId="77777777" w:rsidR="00556561" w:rsidRPr="00A15DCB" w:rsidRDefault="00556561" w:rsidP="00AB7AF6">
            <w:pPr>
              <w:pStyle w:val="TAL"/>
            </w:pPr>
            <w:r w:rsidRPr="00A15DCB">
              <w:t>Derivation Path: TS 38.508-1 [4], Table 4.6.3-10</w:t>
            </w:r>
          </w:p>
        </w:tc>
        <w:tc>
          <w:tcPr>
            <w:tcW w:w="2268" w:type="dxa"/>
            <w:tcBorders>
              <w:top w:val="single" w:sz="4" w:space="0" w:color="auto"/>
              <w:left w:val="nil"/>
              <w:bottom w:val="single" w:sz="4" w:space="0" w:color="auto"/>
              <w:right w:val="single" w:sz="4" w:space="0" w:color="auto"/>
            </w:tcBorders>
          </w:tcPr>
          <w:p w14:paraId="06C1903E"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AC761B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DFD9598" w14:textId="77777777" w:rsidR="00556561" w:rsidRPr="00A15DCB" w:rsidRDefault="00556561" w:rsidP="00AB7AF6">
            <w:pPr>
              <w:pStyle w:val="TAL"/>
            </w:pPr>
          </w:p>
        </w:tc>
      </w:tr>
      <w:tr w:rsidR="00556561" w:rsidRPr="00A15DCB" w14:paraId="3857C2F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00CDF17" w14:textId="77777777" w:rsidR="00556561" w:rsidRPr="00A15DCB" w:rsidRDefault="00556561" w:rsidP="00AE4CA2">
            <w:pPr>
              <w:pStyle w:val="TAH"/>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38D7757C" w14:textId="77777777" w:rsidR="00556561" w:rsidRPr="00A15DCB" w:rsidRDefault="00556561" w:rsidP="00AE4CA2">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3CC2E0E7" w14:textId="77777777" w:rsidR="00556561" w:rsidRPr="00A15DCB" w:rsidRDefault="00556561" w:rsidP="00AE4CA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B3AC301" w14:textId="77777777" w:rsidR="00556561" w:rsidRPr="00A15DCB" w:rsidRDefault="00556561" w:rsidP="00AE4CA2">
            <w:pPr>
              <w:pStyle w:val="TAH"/>
            </w:pPr>
            <w:r w:rsidRPr="00A15DCB">
              <w:t>Condition</w:t>
            </w:r>
          </w:p>
        </w:tc>
      </w:tr>
      <w:tr w:rsidR="00556561" w:rsidRPr="00A15DCB" w14:paraId="2635CF68"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19DF9A7C" w14:textId="77777777" w:rsidR="00556561" w:rsidRPr="00A15DCB" w:rsidRDefault="00556561" w:rsidP="00AB7AF6">
            <w:pPr>
              <w:pStyle w:val="TAL"/>
            </w:pPr>
            <w:r w:rsidRPr="00A15DCB">
              <w:t>BWP-UplinkCommon ::= SEQUENCE {</w:t>
            </w:r>
          </w:p>
        </w:tc>
        <w:tc>
          <w:tcPr>
            <w:tcW w:w="2268" w:type="dxa"/>
            <w:tcBorders>
              <w:top w:val="single" w:sz="4" w:space="0" w:color="auto"/>
              <w:left w:val="nil"/>
              <w:bottom w:val="single" w:sz="4" w:space="0" w:color="auto"/>
              <w:right w:val="single" w:sz="4" w:space="0" w:color="auto"/>
            </w:tcBorders>
          </w:tcPr>
          <w:p w14:paraId="32363A39"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6478D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7DC685" w14:textId="77777777" w:rsidR="00556561" w:rsidRPr="00A15DCB" w:rsidRDefault="00556561" w:rsidP="00AB7AF6">
            <w:pPr>
              <w:pStyle w:val="TAL"/>
            </w:pPr>
          </w:p>
        </w:tc>
      </w:tr>
      <w:tr w:rsidR="00556561" w:rsidRPr="00A15DCB" w14:paraId="5135DF4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962A29E" w14:textId="77777777" w:rsidR="00556561" w:rsidRPr="00A15DCB" w:rsidRDefault="00556561" w:rsidP="00AB7AF6">
            <w:pPr>
              <w:pStyle w:val="TAL"/>
            </w:pPr>
            <w:r w:rsidRPr="00A15DCB">
              <w:t xml:space="preserve">  rach-ConfigCommon CHOICE {</w:t>
            </w:r>
          </w:p>
        </w:tc>
        <w:tc>
          <w:tcPr>
            <w:tcW w:w="2268" w:type="dxa"/>
            <w:tcBorders>
              <w:top w:val="single" w:sz="4" w:space="0" w:color="auto"/>
              <w:left w:val="nil"/>
              <w:bottom w:val="single" w:sz="4" w:space="0" w:color="auto"/>
              <w:right w:val="single" w:sz="4" w:space="0" w:color="auto"/>
            </w:tcBorders>
          </w:tcPr>
          <w:p w14:paraId="58057F6F"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F69ED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396072" w14:textId="77777777" w:rsidR="00556561" w:rsidRPr="00A15DCB" w:rsidRDefault="00556561" w:rsidP="00AB7AF6">
            <w:pPr>
              <w:pStyle w:val="TAL"/>
              <w:rPr>
                <w:lang w:eastAsia="zh-CN"/>
              </w:rPr>
            </w:pPr>
          </w:p>
        </w:tc>
      </w:tr>
      <w:tr w:rsidR="00556561" w:rsidRPr="00A15DCB" w14:paraId="750A7E28" w14:textId="77777777" w:rsidTr="00AB7AF6">
        <w:tc>
          <w:tcPr>
            <w:tcW w:w="4536" w:type="dxa"/>
            <w:tcBorders>
              <w:top w:val="single" w:sz="4" w:space="0" w:color="auto"/>
              <w:left w:val="single" w:sz="4" w:space="0" w:color="auto"/>
              <w:right w:val="single" w:sz="4" w:space="0" w:color="auto"/>
            </w:tcBorders>
            <w:hideMark/>
          </w:tcPr>
          <w:p w14:paraId="1AC3E69D" w14:textId="77777777" w:rsidR="00556561" w:rsidRPr="00A15DCB" w:rsidRDefault="00556561" w:rsidP="00AB7AF6">
            <w:pPr>
              <w:pStyle w:val="TAL"/>
            </w:pPr>
            <w:r w:rsidRPr="00A15DCB">
              <w:t xml:space="preserve">    setup</w:t>
            </w:r>
          </w:p>
        </w:tc>
        <w:tc>
          <w:tcPr>
            <w:tcW w:w="2268" w:type="dxa"/>
            <w:tcBorders>
              <w:top w:val="single" w:sz="4" w:space="0" w:color="auto"/>
              <w:left w:val="nil"/>
              <w:bottom w:val="single" w:sz="4" w:space="0" w:color="auto"/>
              <w:right w:val="single" w:sz="4" w:space="0" w:color="auto"/>
            </w:tcBorders>
            <w:hideMark/>
          </w:tcPr>
          <w:p w14:paraId="6872C882" w14:textId="77777777" w:rsidR="00556561" w:rsidRPr="00A15DCB" w:rsidRDefault="00556561" w:rsidP="00AB7AF6">
            <w:pPr>
              <w:pStyle w:val="TAL"/>
            </w:pPr>
            <w:r w:rsidRPr="00A15DCB">
              <w:t>RACH-ConfigCommon</w:t>
            </w:r>
          </w:p>
        </w:tc>
        <w:tc>
          <w:tcPr>
            <w:tcW w:w="1701" w:type="dxa"/>
            <w:tcBorders>
              <w:top w:val="single" w:sz="4" w:space="0" w:color="auto"/>
              <w:left w:val="nil"/>
              <w:bottom w:val="single" w:sz="4" w:space="0" w:color="auto"/>
              <w:right w:val="single" w:sz="4" w:space="0" w:color="auto"/>
            </w:tcBorders>
          </w:tcPr>
          <w:p w14:paraId="16831B4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B9B2BB" w14:textId="77777777" w:rsidR="00556561" w:rsidRPr="00A15DCB" w:rsidRDefault="00556561" w:rsidP="00AB7AF6">
            <w:pPr>
              <w:pStyle w:val="TAL"/>
            </w:pPr>
          </w:p>
        </w:tc>
      </w:tr>
      <w:tr w:rsidR="00556561" w:rsidRPr="00A15DCB" w14:paraId="0D40B704"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2E96B6A6"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6E9CA5B"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204ECE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201770C" w14:textId="77777777" w:rsidR="00556561" w:rsidRPr="00A15DCB" w:rsidRDefault="00556561" w:rsidP="00AB7AF6">
            <w:pPr>
              <w:pStyle w:val="TAL"/>
            </w:pPr>
          </w:p>
        </w:tc>
      </w:tr>
      <w:tr w:rsidR="00556561" w:rsidRPr="00A15DCB" w14:paraId="36ADC11A"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6B9DC04" w14:textId="77777777" w:rsidR="00556561" w:rsidRPr="00A15DCB" w:rsidRDefault="00556561" w:rsidP="00AB7AF6">
            <w:pPr>
              <w:pStyle w:val="TAL"/>
            </w:pPr>
            <w:r w:rsidRPr="00A15DCB">
              <w:t xml:space="preserve">  msgA-ConfigCommon-r16 CHOICE {</w:t>
            </w:r>
          </w:p>
        </w:tc>
        <w:tc>
          <w:tcPr>
            <w:tcW w:w="2268" w:type="dxa"/>
            <w:tcBorders>
              <w:top w:val="single" w:sz="4" w:space="0" w:color="auto"/>
              <w:left w:val="nil"/>
              <w:bottom w:val="single" w:sz="4" w:space="0" w:color="auto"/>
              <w:right w:val="single" w:sz="4" w:space="0" w:color="auto"/>
            </w:tcBorders>
          </w:tcPr>
          <w:p w14:paraId="233A3B7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0C0833C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B638CC" w14:textId="77777777" w:rsidR="00556561" w:rsidRPr="00A15DCB" w:rsidRDefault="00556561" w:rsidP="00AB7AF6">
            <w:pPr>
              <w:pStyle w:val="TAL"/>
            </w:pPr>
          </w:p>
        </w:tc>
      </w:tr>
      <w:tr w:rsidR="00556561" w:rsidRPr="00A15DCB" w14:paraId="3B1CE28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42D5D7DD" w14:textId="77777777" w:rsidR="00556561" w:rsidRPr="00A15DCB" w:rsidRDefault="00556561" w:rsidP="00AB7AF6">
            <w:pPr>
              <w:pStyle w:val="TAL"/>
            </w:pPr>
            <w:r w:rsidRPr="00A15DCB">
              <w:t xml:space="preserve">    setup</w:t>
            </w:r>
          </w:p>
        </w:tc>
        <w:tc>
          <w:tcPr>
            <w:tcW w:w="2268" w:type="dxa"/>
            <w:tcBorders>
              <w:top w:val="single" w:sz="4" w:space="0" w:color="auto"/>
              <w:left w:val="nil"/>
              <w:bottom w:val="single" w:sz="4" w:space="0" w:color="auto"/>
              <w:right w:val="single" w:sz="4" w:space="0" w:color="auto"/>
            </w:tcBorders>
            <w:hideMark/>
          </w:tcPr>
          <w:p w14:paraId="20C715D3" w14:textId="77777777" w:rsidR="00556561" w:rsidRPr="00A15DCB" w:rsidRDefault="00556561" w:rsidP="00AB7AF6">
            <w:pPr>
              <w:pStyle w:val="TAL"/>
            </w:pPr>
            <w:r w:rsidRPr="00A15DCB">
              <w:t>MsgA-ConfigCommon</w:t>
            </w:r>
          </w:p>
        </w:tc>
        <w:tc>
          <w:tcPr>
            <w:tcW w:w="1701" w:type="dxa"/>
            <w:tcBorders>
              <w:top w:val="single" w:sz="4" w:space="0" w:color="auto"/>
              <w:left w:val="nil"/>
              <w:bottom w:val="single" w:sz="4" w:space="0" w:color="auto"/>
              <w:right w:val="single" w:sz="4" w:space="0" w:color="auto"/>
            </w:tcBorders>
          </w:tcPr>
          <w:p w14:paraId="109CFFA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208150F" w14:textId="77777777" w:rsidR="00556561" w:rsidRPr="00A15DCB" w:rsidRDefault="00556561" w:rsidP="00AB7AF6">
            <w:pPr>
              <w:pStyle w:val="TAL"/>
            </w:pPr>
          </w:p>
        </w:tc>
      </w:tr>
      <w:tr w:rsidR="00556561" w:rsidRPr="00A15DCB" w14:paraId="76911C4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E2B151B"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35D59243"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D58EBE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5FF043" w14:textId="77777777" w:rsidR="00556561" w:rsidRPr="00A15DCB" w:rsidRDefault="00556561" w:rsidP="00AB7AF6">
            <w:pPr>
              <w:pStyle w:val="TAL"/>
            </w:pPr>
          </w:p>
        </w:tc>
      </w:tr>
      <w:tr w:rsidR="00556561" w:rsidRPr="00A15DCB" w14:paraId="237E45E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7F66C6B" w14:textId="77777777" w:rsidR="00556561" w:rsidRPr="00A15DCB" w:rsidRDefault="00556561" w:rsidP="00AB7AF6">
            <w:pPr>
              <w:pStyle w:val="TAL"/>
            </w:pPr>
            <w:r w:rsidRPr="00A15DCB">
              <w:t>}</w:t>
            </w:r>
          </w:p>
        </w:tc>
        <w:tc>
          <w:tcPr>
            <w:tcW w:w="2268" w:type="dxa"/>
            <w:tcBorders>
              <w:top w:val="single" w:sz="4" w:space="0" w:color="auto"/>
              <w:left w:val="nil"/>
              <w:bottom w:val="single" w:sz="4" w:space="0" w:color="auto"/>
              <w:right w:val="single" w:sz="4" w:space="0" w:color="auto"/>
            </w:tcBorders>
          </w:tcPr>
          <w:p w14:paraId="03AA0756"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CE8262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10BF9E2" w14:textId="77777777" w:rsidR="00556561" w:rsidRPr="00A15DCB" w:rsidRDefault="00556561" w:rsidP="00AB7AF6">
            <w:pPr>
              <w:pStyle w:val="TAL"/>
            </w:pPr>
          </w:p>
        </w:tc>
      </w:tr>
    </w:tbl>
    <w:p w14:paraId="3E4C2028" w14:textId="22BE9F30" w:rsidR="00556561" w:rsidRPr="00A15DCB" w:rsidRDefault="00556561" w:rsidP="00556561"/>
    <w:p w14:paraId="097A80B1" w14:textId="77777777" w:rsidR="00556561" w:rsidRPr="00A15DCB" w:rsidRDefault="00556561" w:rsidP="00556561">
      <w:pPr>
        <w:pStyle w:val="TH"/>
        <w:rPr>
          <w:i/>
          <w:iCs/>
        </w:rPr>
      </w:pPr>
      <w:r w:rsidRPr="00A15DCB">
        <w:t xml:space="preserve">Table 7.1.1.1.8.3.3-8: </w:t>
      </w:r>
      <w:r w:rsidRPr="00A15DCB">
        <w:rPr>
          <w:i/>
          <w:iCs/>
        </w:rPr>
        <w:t>RACH-ConfigCommon (</w:t>
      </w:r>
      <w:r w:rsidRPr="00A15DCB">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2C441C54" w14:textId="77777777" w:rsidTr="00066647">
        <w:tc>
          <w:tcPr>
            <w:tcW w:w="9750" w:type="dxa"/>
            <w:gridSpan w:val="4"/>
            <w:tcBorders>
              <w:top w:val="single" w:sz="4" w:space="0" w:color="auto"/>
              <w:left w:val="single" w:sz="4" w:space="0" w:color="auto"/>
              <w:bottom w:val="single" w:sz="4" w:space="0" w:color="auto"/>
              <w:right w:val="single" w:sz="4" w:space="0" w:color="auto"/>
            </w:tcBorders>
            <w:hideMark/>
          </w:tcPr>
          <w:p w14:paraId="3BA7B7D4" w14:textId="77777777" w:rsidR="00556561" w:rsidRPr="00A15DCB" w:rsidRDefault="00556561" w:rsidP="00AB7AF6">
            <w:pPr>
              <w:pStyle w:val="TAH"/>
              <w:jc w:val="left"/>
              <w:rPr>
                <w:b w:val="0"/>
              </w:rPr>
            </w:pPr>
            <w:r w:rsidRPr="00A15DCB">
              <w:rPr>
                <w:b w:val="0"/>
                <w:bCs/>
              </w:rPr>
              <w:t>Derivation Path: TS 38.508-1 [4], Table 4.6.3-128</w:t>
            </w:r>
          </w:p>
        </w:tc>
      </w:tr>
      <w:tr w:rsidR="00556561" w:rsidRPr="00A15DCB" w14:paraId="5E6D58A9"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4BFF93F6"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26DC2F37"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680C2B91"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35F04AAB" w14:textId="77777777" w:rsidR="00556561" w:rsidRPr="00A15DCB" w:rsidRDefault="00556561" w:rsidP="00AB7AF6">
            <w:pPr>
              <w:pStyle w:val="TAH"/>
            </w:pPr>
            <w:r w:rsidRPr="00A15DCB">
              <w:t>Condition</w:t>
            </w:r>
          </w:p>
        </w:tc>
      </w:tr>
      <w:tr w:rsidR="00556561" w:rsidRPr="00A15DCB" w14:paraId="1DC33FDE"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3EF43BB" w14:textId="680F4A18" w:rsidR="00556561" w:rsidRPr="00A15DCB" w:rsidRDefault="00556561" w:rsidP="00AB7AF6">
            <w:pPr>
              <w:pStyle w:val="TAL"/>
            </w:pPr>
            <w:r w:rsidRPr="00A15DCB">
              <w:t>RACH-ConfigCommon</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2D062BD6"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0CC6E7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B7584D" w14:textId="77777777" w:rsidR="00556561" w:rsidRPr="00A15DCB" w:rsidRDefault="00556561" w:rsidP="00AB7AF6">
            <w:pPr>
              <w:pStyle w:val="TAL"/>
            </w:pPr>
          </w:p>
        </w:tc>
      </w:tr>
      <w:tr w:rsidR="00556561" w:rsidRPr="00A15DCB" w14:paraId="1D053878"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675DC79" w14:textId="77777777" w:rsidR="00556561" w:rsidRPr="00A15DCB" w:rsidRDefault="00556561" w:rsidP="00AB7AF6">
            <w:pPr>
              <w:pStyle w:val="TAL"/>
            </w:pPr>
            <w:r w:rsidRPr="00A15DCB">
              <w:t xml:space="preserve">  rach-ConfigGeneric</w:t>
            </w:r>
          </w:p>
        </w:tc>
        <w:tc>
          <w:tcPr>
            <w:tcW w:w="2268" w:type="dxa"/>
            <w:tcBorders>
              <w:top w:val="single" w:sz="4" w:space="0" w:color="auto"/>
              <w:left w:val="nil"/>
              <w:bottom w:val="single" w:sz="4" w:space="0" w:color="auto"/>
              <w:right w:val="single" w:sz="4" w:space="0" w:color="auto"/>
            </w:tcBorders>
            <w:hideMark/>
          </w:tcPr>
          <w:p w14:paraId="5297E9F8" w14:textId="77777777" w:rsidR="00556561" w:rsidRPr="00A15DCB" w:rsidRDefault="00556561" w:rsidP="00AB7AF6">
            <w:pPr>
              <w:pStyle w:val="TAL"/>
            </w:pPr>
            <w:r w:rsidRPr="00A15DCB">
              <w:t>RACH-ConfigGeneric</w:t>
            </w:r>
          </w:p>
        </w:tc>
        <w:tc>
          <w:tcPr>
            <w:tcW w:w="1701" w:type="dxa"/>
            <w:tcBorders>
              <w:top w:val="single" w:sz="4" w:space="0" w:color="auto"/>
              <w:left w:val="nil"/>
              <w:bottom w:val="single" w:sz="4" w:space="0" w:color="auto"/>
              <w:right w:val="single" w:sz="4" w:space="0" w:color="auto"/>
            </w:tcBorders>
          </w:tcPr>
          <w:p w14:paraId="28F7AB0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06926E0" w14:textId="77777777" w:rsidR="00556561" w:rsidRPr="00A15DCB" w:rsidRDefault="00556561" w:rsidP="00AB7AF6">
            <w:pPr>
              <w:pStyle w:val="TAL"/>
            </w:pPr>
          </w:p>
        </w:tc>
      </w:tr>
      <w:tr w:rsidR="00066647" w:rsidRPr="00A15DCB" w14:paraId="05E2FDA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C5405F1" w14:textId="63AF52DD" w:rsidR="00066647" w:rsidRPr="00A15DCB" w:rsidRDefault="00066647" w:rsidP="00066647">
            <w:pPr>
              <w:pStyle w:val="TAL"/>
            </w:pPr>
            <w:r w:rsidRPr="00A15DCB">
              <w:t xml:space="preserve">  Ssb-perRACH-OccasionAndCB-PreamblesPerSSB CHOICE {</w:t>
            </w:r>
          </w:p>
        </w:tc>
        <w:tc>
          <w:tcPr>
            <w:tcW w:w="2268" w:type="dxa"/>
            <w:tcBorders>
              <w:top w:val="single" w:sz="4" w:space="0" w:color="auto"/>
              <w:left w:val="nil"/>
              <w:bottom w:val="single" w:sz="4" w:space="0" w:color="auto"/>
              <w:right w:val="single" w:sz="4" w:space="0" w:color="auto"/>
            </w:tcBorders>
          </w:tcPr>
          <w:p w14:paraId="6E74F126"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7542FB9"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13B79BDC" w14:textId="77777777" w:rsidR="00066647" w:rsidRPr="00A15DCB" w:rsidRDefault="00066647" w:rsidP="00066647">
            <w:pPr>
              <w:pStyle w:val="TAL"/>
            </w:pPr>
          </w:p>
        </w:tc>
      </w:tr>
      <w:tr w:rsidR="00066647" w:rsidRPr="00A15DCB" w14:paraId="40E1EA9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7028872A" w14:textId="1EBC7C3D" w:rsidR="00066647" w:rsidRPr="00A15DCB" w:rsidRDefault="00066647" w:rsidP="00066647">
            <w:pPr>
              <w:pStyle w:val="TAL"/>
            </w:pPr>
            <w:r w:rsidRPr="00A15DCB">
              <w:t xml:space="preserve">    one</w:t>
            </w:r>
          </w:p>
        </w:tc>
        <w:tc>
          <w:tcPr>
            <w:tcW w:w="2268" w:type="dxa"/>
            <w:tcBorders>
              <w:top w:val="single" w:sz="4" w:space="0" w:color="auto"/>
              <w:left w:val="nil"/>
              <w:bottom w:val="single" w:sz="4" w:space="0" w:color="auto"/>
              <w:right w:val="single" w:sz="4" w:space="0" w:color="auto"/>
            </w:tcBorders>
            <w:hideMark/>
          </w:tcPr>
          <w:p w14:paraId="5DD63E42" w14:textId="77777777" w:rsidR="00066647" w:rsidRPr="00A15DCB" w:rsidRDefault="00066647" w:rsidP="00066647">
            <w:pPr>
              <w:pStyle w:val="TAL"/>
            </w:pPr>
            <w:r w:rsidRPr="00A15DCB">
              <w:t>n36</w:t>
            </w:r>
          </w:p>
        </w:tc>
        <w:tc>
          <w:tcPr>
            <w:tcW w:w="1701" w:type="dxa"/>
            <w:tcBorders>
              <w:top w:val="single" w:sz="4" w:space="0" w:color="auto"/>
              <w:left w:val="nil"/>
              <w:bottom w:val="single" w:sz="4" w:space="0" w:color="auto"/>
              <w:right w:val="single" w:sz="4" w:space="0" w:color="auto"/>
            </w:tcBorders>
          </w:tcPr>
          <w:p w14:paraId="7F1F484F"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6E25F2D6" w14:textId="77777777" w:rsidR="00066647" w:rsidRPr="00A15DCB" w:rsidRDefault="00066647" w:rsidP="00066647">
            <w:pPr>
              <w:pStyle w:val="TAL"/>
            </w:pPr>
          </w:p>
        </w:tc>
      </w:tr>
      <w:tr w:rsidR="00066647" w:rsidRPr="00A15DCB" w14:paraId="7E08211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F062AA" w14:textId="3FF6FDF0" w:rsidR="00066647" w:rsidRPr="00A15DCB" w:rsidRDefault="00066647" w:rsidP="00066647">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205F11E"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8FFF22E"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DFA7FDE" w14:textId="77777777" w:rsidR="00066647" w:rsidRPr="00A15DCB" w:rsidRDefault="00066647" w:rsidP="00066647">
            <w:pPr>
              <w:pStyle w:val="TAL"/>
            </w:pPr>
          </w:p>
        </w:tc>
      </w:tr>
      <w:tr w:rsidR="00066647" w:rsidRPr="00A15DCB" w14:paraId="35161A8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18EB61F4" w14:textId="77777777" w:rsidR="00066647" w:rsidRPr="00A15DCB" w:rsidRDefault="00066647" w:rsidP="00066647">
            <w:pPr>
              <w:pStyle w:val="TAL"/>
            </w:pPr>
            <w:r w:rsidRPr="00A15DCB">
              <w:t xml:space="preserve">  prach-RootSequenceIndex CHOICE {</w:t>
            </w:r>
          </w:p>
        </w:tc>
        <w:tc>
          <w:tcPr>
            <w:tcW w:w="2268" w:type="dxa"/>
            <w:tcBorders>
              <w:top w:val="single" w:sz="4" w:space="0" w:color="auto"/>
              <w:left w:val="nil"/>
              <w:bottom w:val="single" w:sz="4" w:space="0" w:color="auto"/>
              <w:right w:val="single" w:sz="4" w:space="0" w:color="auto"/>
            </w:tcBorders>
          </w:tcPr>
          <w:p w14:paraId="19199068"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04C59331"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AAC7520" w14:textId="77777777" w:rsidR="00066647" w:rsidRPr="00A15DCB" w:rsidRDefault="00066647" w:rsidP="00066647">
            <w:pPr>
              <w:pStyle w:val="TAL"/>
            </w:pPr>
          </w:p>
        </w:tc>
      </w:tr>
      <w:tr w:rsidR="00066647" w:rsidRPr="00A15DCB" w14:paraId="2B7B670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C056977" w14:textId="77777777" w:rsidR="00066647" w:rsidRPr="00A15DCB" w:rsidRDefault="00066647" w:rsidP="00066647">
            <w:pPr>
              <w:pStyle w:val="TAL"/>
            </w:pPr>
            <w:r w:rsidRPr="00A15DCB">
              <w:t xml:space="preserve">    l139</w:t>
            </w:r>
          </w:p>
        </w:tc>
        <w:tc>
          <w:tcPr>
            <w:tcW w:w="2268" w:type="dxa"/>
            <w:tcBorders>
              <w:top w:val="single" w:sz="4" w:space="0" w:color="auto"/>
              <w:left w:val="nil"/>
              <w:bottom w:val="single" w:sz="4" w:space="0" w:color="auto"/>
              <w:right w:val="single" w:sz="4" w:space="0" w:color="auto"/>
            </w:tcBorders>
            <w:hideMark/>
          </w:tcPr>
          <w:p w14:paraId="66ABD6B1" w14:textId="77777777" w:rsidR="00066647" w:rsidRPr="00A15DCB" w:rsidRDefault="00066647" w:rsidP="00066647">
            <w:pPr>
              <w:pStyle w:val="TAL"/>
            </w:pPr>
            <w:r w:rsidRPr="00A15DCB">
              <w:t xml:space="preserve"> Set according to table 4.4.2-2 in TS 38.508-1 [4] for the NR Cell.</w:t>
            </w:r>
          </w:p>
        </w:tc>
        <w:tc>
          <w:tcPr>
            <w:tcW w:w="1701" w:type="dxa"/>
            <w:tcBorders>
              <w:top w:val="single" w:sz="4" w:space="0" w:color="auto"/>
              <w:left w:val="nil"/>
              <w:bottom w:val="single" w:sz="4" w:space="0" w:color="auto"/>
              <w:right w:val="single" w:sz="4" w:space="0" w:color="auto"/>
            </w:tcBorders>
          </w:tcPr>
          <w:p w14:paraId="695823AF"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755DD32D" w14:textId="77777777" w:rsidR="00066647" w:rsidRPr="00A15DCB" w:rsidRDefault="00066647" w:rsidP="00066647">
            <w:pPr>
              <w:pStyle w:val="TAL"/>
            </w:pPr>
          </w:p>
        </w:tc>
      </w:tr>
      <w:tr w:rsidR="00066647" w:rsidRPr="00A15DCB" w14:paraId="3EA0960A"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82D2162" w14:textId="77777777" w:rsidR="00066647" w:rsidRPr="00A15DCB" w:rsidRDefault="00066647" w:rsidP="00066647">
            <w:pPr>
              <w:pStyle w:val="TAL"/>
            </w:pPr>
            <w:r w:rsidRPr="00A15DCB">
              <w:t xml:space="preserve">    l839</w:t>
            </w:r>
          </w:p>
        </w:tc>
        <w:tc>
          <w:tcPr>
            <w:tcW w:w="2268" w:type="dxa"/>
            <w:tcBorders>
              <w:top w:val="single" w:sz="4" w:space="0" w:color="auto"/>
              <w:left w:val="nil"/>
              <w:bottom w:val="single" w:sz="4" w:space="0" w:color="auto"/>
              <w:right w:val="single" w:sz="4" w:space="0" w:color="auto"/>
            </w:tcBorders>
            <w:hideMark/>
          </w:tcPr>
          <w:p w14:paraId="36668744" w14:textId="77777777" w:rsidR="00066647" w:rsidRPr="00A15DCB" w:rsidRDefault="00066647" w:rsidP="00066647">
            <w:pPr>
              <w:pStyle w:val="TAL"/>
            </w:pPr>
            <w:r w:rsidRPr="00A15DCB">
              <w:t>Set according to table 4.4.2-2 in TS 38.508-1 [4] for the NR Cell.</w:t>
            </w:r>
          </w:p>
        </w:tc>
        <w:tc>
          <w:tcPr>
            <w:tcW w:w="1701" w:type="dxa"/>
            <w:tcBorders>
              <w:top w:val="single" w:sz="4" w:space="0" w:color="auto"/>
              <w:left w:val="nil"/>
              <w:bottom w:val="single" w:sz="4" w:space="0" w:color="auto"/>
              <w:right w:val="single" w:sz="4" w:space="0" w:color="auto"/>
            </w:tcBorders>
            <w:hideMark/>
          </w:tcPr>
          <w:p w14:paraId="16600D4E" w14:textId="77777777" w:rsidR="00066647" w:rsidRPr="00A15DCB" w:rsidRDefault="00066647" w:rsidP="00066647">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7DEB1564" w14:textId="77777777" w:rsidR="00066647" w:rsidRPr="00A15DCB" w:rsidRDefault="00066647" w:rsidP="00066647">
            <w:pPr>
              <w:pStyle w:val="TAL"/>
            </w:pPr>
            <w:r w:rsidRPr="00A15DCB">
              <w:t xml:space="preserve">FR1, </w:t>
            </w:r>
          </w:p>
        </w:tc>
      </w:tr>
      <w:tr w:rsidR="00066647" w:rsidRPr="00A15DCB" w14:paraId="24DC60A3"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1A8C916" w14:textId="77777777" w:rsidR="00066647" w:rsidRPr="00A15DCB" w:rsidRDefault="00066647" w:rsidP="00066647">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33372776"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65F1A4DE"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024ED209" w14:textId="77777777" w:rsidR="00066647" w:rsidRPr="00A15DCB" w:rsidRDefault="00066647" w:rsidP="00066647">
            <w:pPr>
              <w:pStyle w:val="TAL"/>
            </w:pPr>
          </w:p>
        </w:tc>
      </w:tr>
      <w:tr w:rsidR="00066647" w:rsidRPr="00A15DCB" w14:paraId="0B1D35BB"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741DFE" w14:textId="77777777" w:rsidR="00066647" w:rsidRPr="00A15DCB" w:rsidRDefault="00066647" w:rsidP="00066647">
            <w:pPr>
              <w:pStyle w:val="TAL"/>
            </w:pPr>
            <w:r w:rsidRPr="00A15DCB">
              <w:t>}</w:t>
            </w:r>
          </w:p>
        </w:tc>
        <w:tc>
          <w:tcPr>
            <w:tcW w:w="2268" w:type="dxa"/>
            <w:tcBorders>
              <w:top w:val="single" w:sz="4" w:space="0" w:color="auto"/>
              <w:left w:val="nil"/>
              <w:bottom w:val="single" w:sz="4" w:space="0" w:color="auto"/>
              <w:right w:val="single" w:sz="4" w:space="0" w:color="auto"/>
            </w:tcBorders>
          </w:tcPr>
          <w:p w14:paraId="42AF5C69"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C78F864"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7DE02C6" w14:textId="77777777" w:rsidR="00066647" w:rsidRPr="00A15DCB" w:rsidRDefault="00066647" w:rsidP="00066647">
            <w:pPr>
              <w:pStyle w:val="TAL"/>
            </w:pPr>
          </w:p>
        </w:tc>
      </w:tr>
    </w:tbl>
    <w:p w14:paraId="7AA30B91" w14:textId="1E582422" w:rsidR="00556561" w:rsidRPr="00A15DCB" w:rsidRDefault="00556561" w:rsidP="00556561"/>
    <w:p w14:paraId="5BFFA233" w14:textId="77777777" w:rsidR="00556561" w:rsidRPr="00A15DCB" w:rsidRDefault="00556561" w:rsidP="00556561">
      <w:pPr>
        <w:pStyle w:val="TH"/>
        <w:rPr>
          <w:bCs/>
          <w:i/>
          <w:iCs/>
        </w:rPr>
      </w:pPr>
      <w:r w:rsidRPr="00A15DCB">
        <w:t xml:space="preserve">Table 7.1.1.1.8.3.3-9: </w:t>
      </w:r>
      <w:r w:rsidRPr="00A15DCB">
        <w:rPr>
          <w:i/>
          <w:iCs/>
        </w:rPr>
        <w:t xml:space="preserve">MsgA-ConfigCommon </w:t>
      </w:r>
      <w:r w:rsidRPr="00A15DCB">
        <w:rPr>
          <w:iCs/>
        </w:rPr>
        <w:t>(</w:t>
      </w:r>
      <w:r w:rsidRPr="00A15DCB">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52CFC5F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78FE6759" w14:textId="77777777" w:rsidR="00556561" w:rsidRPr="00A15DCB" w:rsidRDefault="00556561" w:rsidP="00AB7AF6">
            <w:pPr>
              <w:pStyle w:val="TAH"/>
              <w:jc w:val="left"/>
              <w:rPr>
                <w:b w:val="0"/>
              </w:rPr>
            </w:pPr>
            <w:r w:rsidRPr="00A15DCB">
              <w:rPr>
                <w:b w:val="0"/>
                <w:bCs/>
              </w:rPr>
              <w:t>Derivation Path: TS 38.508-1 [4], Table 4.6.3-81A</w:t>
            </w:r>
          </w:p>
        </w:tc>
      </w:tr>
      <w:tr w:rsidR="00556561" w:rsidRPr="00A15DCB" w14:paraId="2AC3D70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EA0EF7"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94CCDBB"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527D5B05"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2E19B1B9" w14:textId="77777777" w:rsidR="00556561" w:rsidRPr="00A15DCB" w:rsidRDefault="00556561" w:rsidP="00AB7AF6">
            <w:pPr>
              <w:pStyle w:val="TAH"/>
            </w:pPr>
            <w:r w:rsidRPr="00A15DCB">
              <w:t>Condition</w:t>
            </w:r>
          </w:p>
        </w:tc>
      </w:tr>
      <w:tr w:rsidR="00556561" w:rsidRPr="00A15DCB" w14:paraId="3173D35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1E0D8D" w14:textId="0178A87F" w:rsidR="00556561" w:rsidRPr="00A15DCB" w:rsidRDefault="00556561" w:rsidP="00AB7AF6">
            <w:pPr>
              <w:pStyle w:val="TAL"/>
            </w:pPr>
            <w:r w:rsidRPr="00A15DCB">
              <w:t>MsgA-ConfigCommon-r16 ::= SEQUENCE {</w:t>
            </w:r>
          </w:p>
        </w:tc>
        <w:tc>
          <w:tcPr>
            <w:tcW w:w="2267" w:type="dxa"/>
            <w:tcBorders>
              <w:top w:val="single" w:sz="4" w:space="0" w:color="auto"/>
              <w:left w:val="nil"/>
              <w:bottom w:val="single" w:sz="4" w:space="0" w:color="auto"/>
              <w:right w:val="single" w:sz="4" w:space="0" w:color="auto"/>
            </w:tcBorders>
          </w:tcPr>
          <w:p w14:paraId="39FAAF6B"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128638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57E1837" w14:textId="77777777" w:rsidR="00556561" w:rsidRPr="00A15DCB" w:rsidRDefault="00556561" w:rsidP="00AB7AF6">
            <w:pPr>
              <w:pStyle w:val="TAL"/>
            </w:pPr>
          </w:p>
        </w:tc>
      </w:tr>
      <w:tr w:rsidR="00556561" w:rsidRPr="00A15DCB" w14:paraId="0FB3DB0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37F96E2" w14:textId="77777777" w:rsidR="00556561" w:rsidRPr="00A15DCB" w:rsidRDefault="00556561" w:rsidP="00AB7AF6">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10CC339F" w14:textId="77777777" w:rsidR="00556561" w:rsidRPr="00A15DCB" w:rsidRDefault="00556561" w:rsidP="00AB7AF6">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04E5143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346017C" w14:textId="77777777" w:rsidR="00556561" w:rsidRPr="00A15DCB" w:rsidRDefault="00556561" w:rsidP="00AB7AF6">
            <w:pPr>
              <w:pStyle w:val="TAL"/>
            </w:pPr>
          </w:p>
        </w:tc>
      </w:tr>
      <w:tr w:rsidR="00556561" w:rsidRPr="00A15DCB" w14:paraId="4BFA8D6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E63B04" w14:textId="77777777" w:rsidR="00556561" w:rsidRPr="00A15DCB" w:rsidRDefault="00556561" w:rsidP="00AB7AF6">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7872C704" w14:textId="77777777" w:rsidR="00556561" w:rsidRPr="00A15DCB" w:rsidRDefault="00556561" w:rsidP="00AB7AF6">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6649D7F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9F01FA3" w14:textId="77777777" w:rsidR="00556561" w:rsidRPr="00A15DCB" w:rsidRDefault="00556561" w:rsidP="00AB7AF6">
            <w:pPr>
              <w:pStyle w:val="TAL"/>
            </w:pPr>
          </w:p>
        </w:tc>
      </w:tr>
      <w:tr w:rsidR="00556561" w:rsidRPr="00A15DCB" w14:paraId="4F2DCEC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61066F0"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1E49E4F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3E0F70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87081BC" w14:textId="77777777" w:rsidR="00556561" w:rsidRPr="00A15DCB" w:rsidRDefault="00556561" w:rsidP="00AB7AF6">
            <w:pPr>
              <w:pStyle w:val="TAL"/>
            </w:pPr>
          </w:p>
        </w:tc>
      </w:tr>
    </w:tbl>
    <w:p w14:paraId="2B61AA91" w14:textId="77777777" w:rsidR="00556561" w:rsidRPr="00A15DCB" w:rsidRDefault="00556561" w:rsidP="00556561"/>
    <w:p w14:paraId="5CD93818" w14:textId="77777777" w:rsidR="00556561" w:rsidRPr="00A15DCB" w:rsidRDefault="00556561" w:rsidP="00556561">
      <w:pPr>
        <w:pStyle w:val="TH"/>
      </w:pPr>
      <w:r w:rsidRPr="00A15DCB">
        <w:lastRenderedPageBreak/>
        <w:t xml:space="preserve">Table 7.1.1.1.8.3.3-10: </w:t>
      </w:r>
      <w:r w:rsidRPr="00A15DCB">
        <w:rPr>
          <w:i/>
          <w:iCs/>
        </w:rPr>
        <w:t>TDD-UL-DL-ConfigCommon (</w:t>
      </w:r>
      <w:r w:rsidRPr="00A15DCB">
        <w:t>Table 7.1.1.1.8.3.3-6)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6E28FEE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449CC22" w14:textId="77777777" w:rsidR="00556561" w:rsidRPr="00A15DCB" w:rsidRDefault="00556561" w:rsidP="00AB7AF6">
            <w:pPr>
              <w:pStyle w:val="TAH"/>
              <w:jc w:val="left"/>
              <w:rPr>
                <w:b w:val="0"/>
              </w:rPr>
            </w:pPr>
            <w:r w:rsidRPr="00A15DCB">
              <w:rPr>
                <w:b w:val="0"/>
                <w:bCs/>
              </w:rPr>
              <w:t>Derivation Path: TS 38.508-1 [4], Table 4.6.3-192</w:t>
            </w:r>
          </w:p>
        </w:tc>
      </w:tr>
      <w:tr w:rsidR="00556561" w:rsidRPr="00A15DCB" w14:paraId="6B3363E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C7D9DB"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4EFD7CCD"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6DA9A0EF"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F8FD036" w14:textId="77777777" w:rsidR="00556561" w:rsidRPr="00A15DCB" w:rsidRDefault="00556561" w:rsidP="00AB7AF6">
            <w:pPr>
              <w:pStyle w:val="TAH"/>
            </w:pPr>
            <w:r w:rsidRPr="00A15DCB">
              <w:t>Condition</w:t>
            </w:r>
          </w:p>
        </w:tc>
      </w:tr>
      <w:tr w:rsidR="00556561" w:rsidRPr="00A15DCB" w14:paraId="343FC1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D8DAA22" w14:textId="77777777" w:rsidR="00556561" w:rsidRPr="00A15DCB" w:rsidRDefault="00556561" w:rsidP="00AB7AF6">
            <w:pPr>
              <w:pStyle w:val="TAL"/>
            </w:pPr>
            <w:r w:rsidRPr="00A15DCB">
              <w:t>TDD-UL-DL-ConfigCommon ::= SEQUENCE {</w:t>
            </w:r>
          </w:p>
        </w:tc>
        <w:tc>
          <w:tcPr>
            <w:tcW w:w="2267" w:type="dxa"/>
            <w:tcBorders>
              <w:top w:val="single" w:sz="4" w:space="0" w:color="auto"/>
              <w:left w:val="nil"/>
              <w:bottom w:val="single" w:sz="4" w:space="0" w:color="auto"/>
              <w:right w:val="single" w:sz="4" w:space="0" w:color="auto"/>
            </w:tcBorders>
          </w:tcPr>
          <w:p w14:paraId="2EC499D1"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474DBAFF"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0B9AD6" w14:textId="77777777" w:rsidR="00556561" w:rsidRPr="00A15DCB" w:rsidRDefault="00556561" w:rsidP="00AB7AF6">
            <w:pPr>
              <w:pStyle w:val="TAL"/>
            </w:pPr>
          </w:p>
        </w:tc>
      </w:tr>
      <w:tr w:rsidR="00556561" w:rsidRPr="00A15DCB" w14:paraId="6419565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CE2FFD2" w14:textId="77777777" w:rsidR="00556561" w:rsidRPr="00A15DCB" w:rsidRDefault="00556561" w:rsidP="00AB7AF6">
            <w:pPr>
              <w:pStyle w:val="TAL"/>
            </w:pPr>
            <w:r w:rsidRPr="00A15DCB">
              <w:rPr>
                <w:rFonts w:cs="Arial"/>
                <w:kern w:val="2"/>
              </w:rPr>
              <w:t xml:space="preserve">  referenceSubcarrierSpacing</w:t>
            </w:r>
          </w:p>
        </w:tc>
        <w:tc>
          <w:tcPr>
            <w:tcW w:w="2267" w:type="dxa"/>
            <w:tcBorders>
              <w:top w:val="single" w:sz="4" w:space="0" w:color="auto"/>
              <w:left w:val="nil"/>
              <w:bottom w:val="single" w:sz="4" w:space="0" w:color="auto"/>
              <w:right w:val="single" w:sz="4" w:space="0" w:color="auto"/>
            </w:tcBorders>
            <w:hideMark/>
          </w:tcPr>
          <w:p w14:paraId="7B7CC34C" w14:textId="77777777" w:rsidR="00556561" w:rsidRPr="00A15DCB" w:rsidRDefault="00556561" w:rsidP="00AB7AF6">
            <w:pPr>
              <w:pStyle w:val="TAL"/>
            </w:pPr>
            <w:r w:rsidRPr="00A15DCB">
              <w:rPr>
                <w:rFonts w:cs="Arial"/>
                <w:kern w:val="2"/>
              </w:rPr>
              <w:t>SubcarrierSpacing</w:t>
            </w:r>
          </w:p>
        </w:tc>
        <w:tc>
          <w:tcPr>
            <w:tcW w:w="1700" w:type="dxa"/>
            <w:tcBorders>
              <w:top w:val="single" w:sz="4" w:space="0" w:color="auto"/>
              <w:left w:val="nil"/>
              <w:bottom w:val="single" w:sz="4" w:space="0" w:color="auto"/>
              <w:right w:val="single" w:sz="4" w:space="0" w:color="auto"/>
            </w:tcBorders>
          </w:tcPr>
          <w:p w14:paraId="7C5D3AA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FA04F92" w14:textId="77777777" w:rsidR="00556561" w:rsidRPr="00A15DCB" w:rsidRDefault="00556561" w:rsidP="00AB7AF6">
            <w:pPr>
              <w:pStyle w:val="TAL"/>
            </w:pPr>
          </w:p>
        </w:tc>
      </w:tr>
      <w:tr w:rsidR="00556561" w:rsidRPr="00A15DCB" w14:paraId="3817D9A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B128B05" w14:textId="77777777" w:rsidR="00556561" w:rsidRPr="00A15DCB" w:rsidRDefault="00556561" w:rsidP="00AB7AF6">
            <w:pPr>
              <w:pStyle w:val="TAL"/>
            </w:pPr>
            <w:r w:rsidRPr="00A15DCB">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516C0DDD"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95CC95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A46087" w14:textId="77777777" w:rsidR="00556561" w:rsidRPr="00A15DCB" w:rsidRDefault="00556561" w:rsidP="00AB7AF6">
            <w:pPr>
              <w:pStyle w:val="TAL"/>
            </w:pPr>
          </w:p>
        </w:tc>
      </w:tr>
      <w:tr w:rsidR="00556561" w:rsidRPr="00A15DCB" w14:paraId="0DFAC332" w14:textId="77777777" w:rsidTr="00AB7AF6">
        <w:tc>
          <w:tcPr>
            <w:tcW w:w="4535" w:type="dxa"/>
            <w:vMerge w:val="restart"/>
            <w:tcBorders>
              <w:top w:val="single" w:sz="4" w:space="0" w:color="auto"/>
              <w:left w:val="single" w:sz="4" w:space="0" w:color="auto"/>
              <w:right w:val="single" w:sz="4" w:space="0" w:color="auto"/>
            </w:tcBorders>
            <w:hideMark/>
          </w:tcPr>
          <w:p w14:paraId="0606E2B9" w14:textId="77777777" w:rsidR="00556561" w:rsidRPr="00A15DCB" w:rsidRDefault="00556561" w:rsidP="00AB7AF6">
            <w:pPr>
              <w:pStyle w:val="TAL"/>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51348602" w14:textId="77777777" w:rsidR="00556561" w:rsidRPr="00A15DCB" w:rsidRDefault="00556561" w:rsidP="00AB7AF6">
            <w:pPr>
              <w:pStyle w:val="TAL"/>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6705DA6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698C642" w14:textId="77777777" w:rsidR="00556561" w:rsidRPr="00A15DCB" w:rsidRDefault="00556561" w:rsidP="00AB7AF6">
            <w:pPr>
              <w:pStyle w:val="TAL"/>
            </w:pPr>
            <w:r w:rsidRPr="00A15DCB">
              <w:t>FR1 SCS 30</w:t>
            </w:r>
          </w:p>
        </w:tc>
      </w:tr>
      <w:tr w:rsidR="00556561" w:rsidRPr="00A15DCB" w14:paraId="7A4A0C4D" w14:textId="77777777" w:rsidTr="00AB7AF6">
        <w:tc>
          <w:tcPr>
            <w:tcW w:w="4535" w:type="dxa"/>
            <w:vMerge/>
            <w:tcBorders>
              <w:left w:val="single" w:sz="4" w:space="0" w:color="auto"/>
              <w:right w:val="single" w:sz="4" w:space="0" w:color="auto"/>
            </w:tcBorders>
          </w:tcPr>
          <w:p w14:paraId="681F1A3F"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C3ECEDD" w14:textId="77777777" w:rsidR="00556561" w:rsidRPr="00A15DCB" w:rsidRDefault="00556561" w:rsidP="00AB7AF6">
            <w:pPr>
              <w:pStyle w:val="TAL"/>
              <w:rPr>
                <w:rFonts w:cs="Arial"/>
                <w:kern w:val="2"/>
              </w:rPr>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60929DF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C22673" w14:textId="77777777" w:rsidR="00556561" w:rsidRPr="00A15DCB" w:rsidRDefault="00556561" w:rsidP="00AB7AF6">
            <w:pPr>
              <w:pStyle w:val="TAL"/>
            </w:pPr>
            <w:r w:rsidRPr="00A15DCB">
              <w:t>FR1 SCS 15</w:t>
            </w:r>
          </w:p>
        </w:tc>
      </w:tr>
      <w:tr w:rsidR="00556561" w:rsidRPr="00A15DCB" w14:paraId="4BC59F6A" w14:textId="77777777" w:rsidTr="00AB7AF6">
        <w:tc>
          <w:tcPr>
            <w:tcW w:w="4535" w:type="dxa"/>
            <w:vMerge/>
            <w:tcBorders>
              <w:left w:val="single" w:sz="4" w:space="0" w:color="auto"/>
              <w:bottom w:val="single" w:sz="4" w:space="0" w:color="auto"/>
              <w:right w:val="single" w:sz="4" w:space="0" w:color="auto"/>
            </w:tcBorders>
          </w:tcPr>
          <w:p w14:paraId="05C6D000"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7264460" w14:textId="77777777" w:rsidR="00556561" w:rsidRPr="00A15DCB" w:rsidRDefault="00556561" w:rsidP="00AB7AF6">
            <w:pPr>
              <w:pStyle w:val="TAL"/>
              <w:rPr>
                <w:rFonts w:cs="Arial"/>
                <w:kern w:val="2"/>
              </w:rPr>
            </w:pPr>
            <w:r w:rsidRPr="00A15DCB">
              <w:rPr>
                <w:rFonts w:cs="Arial"/>
                <w:kern w:val="2"/>
              </w:rPr>
              <w:t>ms0p625</w:t>
            </w:r>
          </w:p>
        </w:tc>
        <w:tc>
          <w:tcPr>
            <w:tcW w:w="1700" w:type="dxa"/>
            <w:tcBorders>
              <w:top w:val="single" w:sz="4" w:space="0" w:color="auto"/>
              <w:left w:val="nil"/>
              <w:bottom w:val="single" w:sz="4" w:space="0" w:color="auto"/>
              <w:right w:val="single" w:sz="4" w:space="0" w:color="auto"/>
            </w:tcBorders>
          </w:tcPr>
          <w:p w14:paraId="5219EF7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803905A" w14:textId="77777777" w:rsidR="00556561" w:rsidRPr="00A15DCB" w:rsidRDefault="00556561" w:rsidP="00AB7AF6">
            <w:pPr>
              <w:pStyle w:val="TAL"/>
            </w:pPr>
            <w:r w:rsidRPr="00A15DCB">
              <w:t>FR2</w:t>
            </w:r>
          </w:p>
        </w:tc>
      </w:tr>
      <w:tr w:rsidR="00556561" w:rsidRPr="00A15DCB" w14:paraId="225BBD82" w14:textId="77777777" w:rsidTr="00AB7AF6">
        <w:tc>
          <w:tcPr>
            <w:tcW w:w="4535" w:type="dxa"/>
            <w:vMerge w:val="restart"/>
            <w:tcBorders>
              <w:top w:val="single" w:sz="4" w:space="0" w:color="auto"/>
              <w:left w:val="single" w:sz="4" w:space="0" w:color="auto"/>
              <w:right w:val="single" w:sz="4" w:space="0" w:color="auto"/>
            </w:tcBorders>
            <w:hideMark/>
          </w:tcPr>
          <w:p w14:paraId="778193B9" w14:textId="77777777" w:rsidR="00556561" w:rsidRPr="00A15DCB" w:rsidRDefault="00556561" w:rsidP="00AB7AF6">
            <w:pPr>
              <w:pStyle w:val="TAL"/>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410D27D4" w14:textId="77777777" w:rsidR="00556561" w:rsidRPr="00A15DCB" w:rsidRDefault="00556561" w:rsidP="00AB7AF6">
            <w:pPr>
              <w:pStyle w:val="TAL"/>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30BDC12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AA8373B" w14:textId="77777777" w:rsidR="00556561" w:rsidRPr="00A15DCB" w:rsidRDefault="00556561" w:rsidP="00AB7AF6">
            <w:pPr>
              <w:pStyle w:val="TAL"/>
            </w:pPr>
            <w:r w:rsidRPr="00A15DCB">
              <w:t>FR1 SCS 30</w:t>
            </w:r>
          </w:p>
        </w:tc>
      </w:tr>
      <w:tr w:rsidR="00556561" w:rsidRPr="00A15DCB" w14:paraId="6ED5AD87" w14:textId="77777777" w:rsidTr="00AB7AF6">
        <w:tc>
          <w:tcPr>
            <w:tcW w:w="4535" w:type="dxa"/>
            <w:vMerge/>
            <w:tcBorders>
              <w:left w:val="single" w:sz="4" w:space="0" w:color="auto"/>
              <w:right w:val="single" w:sz="4" w:space="0" w:color="auto"/>
            </w:tcBorders>
          </w:tcPr>
          <w:p w14:paraId="3481ED6F"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777E808E"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4B16C17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09ECFE" w14:textId="77777777" w:rsidR="00556561" w:rsidRPr="00A15DCB" w:rsidRDefault="00556561" w:rsidP="00AB7AF6">
            <w:pPr>
              <w:pStyle w:val="TAL"/>
            </w:pPr>
            <w:r w:rsidRPr="00A15DCB">
              <w:t>FR1 SCS 15</w:t>
            </w:r>
          </w:p>
        </w:tc>
      </w:tr>
      <w:tr w:rsidR="00556561" w:rsidRPr="00A15DCB" w14:paraId="26B239DF" w14:textId="77777777" w:rsidTr="00AB7AF6">
        <w:tc>
          <w:tcPr>
            <w:tcW w:w="4535" w:type="dxa"/>
            <w:vMerge/>
            <w:tcBorders>
              <w:left w:val="single" w:sz="4" w:space="0" w:color="auto"/>
              <w:bottom w:val="single" w:sz="4" w:space="0" w:color="auto"/>
              <w:right w:val="single" w:sz="4" w:space="0" w:color="auto"/>
            </w:tcBorders>
          </w:tcPr>
          <w:p w14:paraId="166F0B68"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D1555E5" w14:textId="77777777" w:rsidR="00556561" w:rsidRPr="00A15DCB" w:rsidRDefault="00556561" w:rsidP="00AB7AF6">
            <w:pPr>
              <w:pStyle w:val="TAL"/>
              <w:rPr>
                <w:rFonts w:cs="Arial"/>
                <w:kern w:val="2"/>
              </w:rPr>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768D061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B304ACC" w14:textId="77777777" w:rsidR="00556561" w:rsidRPr="00A15DCB" w:rsidRDefault="00556561" w:rsidP="00AB7AF6">
            <w:pPr>
              <w:pStyle w:val="TAL"/>
            </w:pPr>
            <w:r w:rsidRPr="00A15DCB">
              <w:t>FR2</w:t>
            </w:r>
          </w:p>
        </w:tc>
      </w:tr>
      <w:tr w:rsidR="00556561" w:rsidRPr="00A15DCB" w14:paraId="04C8880C" w14:textId="77777777" w:rsidTr="00AB7AF6">
        <w:tc>
          <w:tcPr>
            <w:tcW w:w="4535" w:type="dxa"/>
            <w:tcBorders>
              <w:top w:val="single" w:sz="4" w:space="0" w:color="auto"/>
              <w:left w:val="single" w:sz="4" w:space="0" w:color="auto"/>
              <w:bottom w:val="nil"/>
              <w:right w:val="single" w:sz="4" w:space="0" w:color="auto"/>
            </w:tcBorders>
            <w:hideMark/>
          </w:tcPr>
          <w:p w14:paraId="1E62D79C" w14:textId="77777777" w:rsidR="00556561" w:rsidRPr="00A15DCB" w:rsidRDefault="00556561" w:rsidP="00AB7AF6">
            <w:pPr>
              <w:pStyle w:val="TAL"/>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50F64CF8" w14:textId="77777777" w:rsidR="00556561" w:rsidRPr="00A15DCB" w:rsidRDefault="00556561" w:rsidP="00AB7AF6">
            <w:pPr>
              <w:pStyle w:val="TAL"/>
            </w:pPr>
            <w:r w:rsidRPr="00A15DCB">
              <w:rPr>
                <w:rFonts w:cs="Arial"/>
                <w:kern w:val="2"/>
              </w:rPr>
              <w:t>6</w:t>
            </w:r>
          </w:p>
        </w:tc>
        <w:tc>
          <w:tcPr>
            <w:tcW w:w="1700" w:type="dxa"/>
            <w:tcBorders>
              <w:top w:val="single" w:sz="4" w:space="0" w:color="auto"/>
              <w:left w:val="nil"/>
              <w:bottom w:val="single" w:sz="4" w:space="0" w:color="auto"/>
              <w:right w:val="single" w:sz="4" w:space="0" w:color="auto"/>
            </w:tcBorders>
          </w:tcPr>
          <w:p w14:paraId="13F3A30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4C14033" w14:textId="77777777" w:rsidR="00556561" w:rsidRPr="00A15DCB" w:rsidRDefault="00556561" w:rsidP="00AB7AF6">
            <w:pPr>
              <w:pStyle w:val="TAL"/>
            </w:pPr>
            <w:r w:rsidRPr="00A15DCB">
              <w:t>FR1 SCS 30</w:t>
            </w:r>
          </w:p>
        </w:tc>
      </w:tr>
      <w:tr w:rsidR="00556561" w:rsidRPr="00A15DCB" w14:paraId="6F49BEDB" w14:textId="77777777" w:rsidTr="00AB7AF6">
        <w:tc>
          <w:tcPr>
            <w:tcW w:w="4535" w:type="dxa"/>
            <w:vMerge w:val="restart"/>
            <w:tcBorders>
              <w:top w:val="nil"/>
              <w:left w:val="single" w:sz="4" w:space="0" w:color="auto"/>
              <w:right w:val="single" w:sz="4" w:space="0" w:color="auto"/>
            </w:tcBorders>
          </w:tcPr>
          <w:p w14:paraId="1C17EB96"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5CB587F2" w14:textId="77777777" w:rsidR="00556561" w:rsidRPr="00A15DCB" w:rsidRDefault="00556561" w:rsidP="00AB7AF6">
            <w:pPr>
              <w:pStyle w:val="TAL"/>
              <w:rPr>
                <w:rFonts w:cs="Arial"/>
                <w:kern w:val="2"/>
                <w:lang w:eastAsia="zh-CN"/>
              </w:rPr>
            </w:pPr>
            <w:r w:rsidRPr="00A15DCB">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3B2D406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20D9CEB" w14:textId="77777777" w:rsidR="00556561" w:rsidRPr="00A15DCB" w:rsidRDefault="00556561" w:rsidP="00AB7AF6">
            <w:pPr>
              <w:pStyle w:val="TAL"/>
            </w:pPr>
            <w:r w:rsidRPr="00A15DCB">
              <w:t>FR1 SCS 15</w:t>
            </w:r>
          </w:p>
        </w:tc>
      </w:tr>
      <w:tr w:rsidR="00556561" w:rsidRPr="00A15DCB" w14:paraId="0357F1D5" w14:textId="77777777" w:rsidTr="00AB7AF6">
        <w:tc>
          <w:tcPr>
            <w:tcW w:w="4535" w:type="dxa"/>
            <w:vMerge/>
            <w:tcBorders>
              <w:left w:val="single" w:sz="4" w:space="0" w:color="auto"/>
              <w:bottom w:val="single" w:sz="4" w:space="0" w:color="auto"/>
              <w:right w:val="single" w:sz="4" w:space="0" w:color="auto"/>
            </w:tcBorders>
          </w:tcPr>
          <w:p w14:paraId="7B2BCF71"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5AC213DE" w14:textId="77777777" w:rsidR="00556561" w:rsidRPr="00A15DCB" w:rsidRDefault="00556561" w:rsidP="00AB7AF6">
            <w:pPr>
              <w:pStyle w:val="TAL"/>
              <w:rPr>
                <w:rFonts w:cs="Arial"/>
                <w:kern w:val="2"/>
              </w:rPr>
            </w:pPr>
            <w:r w:rsidRPr="00A15DCB">
              <w:rPr>
                <w:rFonts w:cs="Arial"/>
                <w:kern w:val="2"/>
              </w:rPr>
              <w:t>10</w:t>
            </w:r>
          </w:p>
        </w:tc>
        <w:tc>
          <w:tcPr>
            <w:tcW w:w="1700" w:type="dxa"/>
            <w:tcBorders>
              <w:top w:val="single" w:sz="4" w:space="0" w:color="auto"/>
              <w:left w:val="nil"/>
              <w:bottom w:val="single" w:sz="4" w:space="0" w:color="auto"/>
              <w:right w:val="single" w:sz="4" w:space="0" w:color="auto"/>
            </w:tcBorders>
          </w:tcPr>
          <w:p w14:paraId="6281023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A3DE3C7" w14:textId="77777777" w:rsidR="00556561" w:rsidRPr="00A15DCB" w:rsidRDefault="00556561" w:rsidP="00AB7AF6">
            <w:pPr>
              <w:pStyle w:val="TAL"/>
            </w:pPr>
            <w:r w:rsidRPr="00A15DCB">
              <w:t>FR2</w:t>
            </w:r>
          </w:p>
        </w:tc>
      </w:tr>
      <w:tr w:rsidR="00556561" w:rsidRPr="00A15DCB" w14:paraId="1C0B3AC9" w14:textId="77777777" w:rsidTr="00AB7AF6">
        <w:tc>
          <w:tcPr>
            <w:tcW w:w="4535" w:type="dxa"/>
            <w:vMerge w:val="restart"/>
            <w:tcBorders>
              <w:top w:val="single" w:sz="4" w:space="0" w:color="auto"/>
              <w:left w:val="single" w:sz="4" w:space="0" w:color="auto"/>
              <w:right w:val="single" w:sz="4" w:space="0" w:color="auto"/>
            </w:tcBorders>
            <w:hideMark/>
          </w:tcPr>
          <w:p w14:paraId="5FE5361E" w14:textId="77777777" w:rsidR="00556561" w:rsidRPr="00A15DCB" w:rsidRDefault="00556561" w:rsidP="00AB7AF6">
            <w:pPr>
              <w:pStyle w:val="TAL"/>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775A1082" w14:textId="77777777" w:rsidR="00556561" w:rsidRPr="00A15DCB" w:rsidRDefault="00556561" w:rsidP="00AB7AF6">
            <w:pPr>
              <w:pStyle w:val="TAL"/>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553855D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D421ACE" w14:textId="77777777" w:rsidR="00556561" w:rsidRPr="00A15DCB" w:rsidRDefault="00556561" w:rsidP="00AB7AF6">
            <w:pPr>
              <w:pStyle w:val="TAL"/>
            </w:pPr>
            <w:r w:rsidRPr="00A15DCB">
              <w:t>FR1 SCS 30</w:t>
            </w:r>
          </w:p>
        </w:tc>
      </w:tr>
      <w:tr w:rsidR="00556561" w:rsidRPr="00A15DCB" w14:paraId="2D531671" w14:textId="77777777" w:rsidTr="00AB7AF6">
        <w:tc>
          <w:tcPr>
            <w:tcW w:w="4535" w:type="dxa"/>
            <w:vMerge/>
            <w:tcBorders>
              <w:left w:val="single" w:sz="4" w:space="0" w:color="auto"/>
              <w:right w:val="single" w:sz="4" w:space="0" w:color="auto"/>
            </w:tcBorders>
          </w:tcPr>
          <w:p w14:paraId="75DB04DD"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E5675F0"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F7688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F71017D" w14:textId="77777777" w:rsidR="00556561" w:rsidRPr="00A15DCB" w:rsidRDefault="00556561" w:rsidP="00AB7AF6">
            <w:pPr>
              <w:pStyle w:val="TAL"/>
            </w:pPr>
            <w:r w:rsidRPr="00A15DCB">
              <w:t>FR1 SCS 15</w:t>
            </w:r>
          </w:p>
        </w:tc>
      </w:tr>
      <w:tr w:rsidR="00556561" w:rsidRPr="00A15DCB" w14:paraId="4ABF24CE" w14:textId="77777777" w:rsidTr="00AB7AF6">
        <w:tc>
          <w:tcPr>
            <w:tcW w:w="4535" w:type="dxa"/>
            <w:vMerge/>
            <w:tcBorders>
              <w:left w:val="single" w:sz="4" w:space="0" w:color="auto"/>
              <w:bottom w:val="single" w:sz="4" w:space="0" w:color="auto"/>
              <w:right w:val="single" w:sz="4" w:space="0" w:color="auto"/>
            </w:tcBorders>
          </w:tcPr>
          <w:p w14:paraId="6790B49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56D8A0E" w14:textId="77777777" w:rsidR="00556561" w:rsidRPr="00A15DCB" w:rsidRDefault="00556561" w:rsidP="00AB7AF6">
            <w:pPr>
              <w:pStyle w:val="TAL"/>
              <w:rPr>
                <w:rFonts w:cs="Arial"/>
                <w:kern w:val="2"/>
              </w:rPr>
            </w:pPr>
            <w:r w:rsidRPr="00A15DCB">
              <w:rPr>
                <w:rFonts w:cs="Arial"/>
                <w:kern w:val="2"/>
              </w:rPr>
              <w:t>1</w:t>
            </w:r>
          </w:p>
        </w:tc>
        <w:tc>
          <w:tcPr>
            <w:tcW w:w="1700" w:type="dxa"/>
            <w:tcBorders>
              <w:top w:val="single" w:sz="4" w:space="0" w:color="auto"/>
              <w:left w:val="nil"/>
              <w:bottom w:val="single" w:sz="4" w:space="0" w:color="auto"/>
              <w:right w:val="single" w:sz="4" w:space="0" w:color="auto"/>
            </w:tcBorders>
          </w:tcPr>
          <w:p w14:paraId="46561C9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092CC93" w14:textId="77777777" w:rsidR="00556561" w:rsidRPr="00A15DCB" w:rsidRDefault="00556561" w:rsidP="00AB7AF6">
            <w:pPr>
              <w:pStyle w:val="TAL"/>
            </w:pPr>
            <w:r w:rsidRPr="00A15DCB">
              <w:t>FR2</w:t>
            </w:r>
          </w:p>
        </w:tc>
      </w:tr>
      <w:tr w:rsidR="00556561" w:rsidRPr="00A15DCB" w14:paraId="09D4C560" w14:textId="77777777" w:rsidTr="00AB7AF6">
        <w:tc>
          <w:tcPr>
            <w:tcW w:w="4535" w:type="dxa"/>
            <w:vMerge w:val="restart"/>
            <w:tcBorders>
              <w:top w:val="single" w:sz="4" w:space="0" w:color="auto"/>
              <w:left w:val="single" w:sz="4" w:space="0" w:color="auto"/>
              <w:right w:val="single" w:sz="4" w:space="0" w:color="auto"/>
            </w:tcBorders>
            <w:hideMark/>
          </w:tcPr>
          <w:p w14:paraId="21F3C0FD" w14:textId="77777777" w:rsidR="00556561" w:rsidRPr="00A15DCB" w:rsidRDefault="00556561" w:rsidP="00AB7AF6">
            <w:pPr>
              <w:pStyle w:val="TAL"/>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1F3F6EB2" w14:textId="77777777" w:rsidR="00556561" w:rsidRPr="00A15DCB" w:rsidRDefault="00556561" w:rsidP="00AB7AF6">
            <w:pPr>
              <w:pStyle w:val="TAL"/>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5F8672C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3ED8359" w14:textId="77777777" w:rsidR="00556561" w:rsidRPr="00A15DCB" w:rsidRDefault="00556561" w:rsidP="00AB7AF6">
            <w:pPr>
              <w:pStyle w:val="TAL"/>
            </w:pPr>
            <w:r w:rsidRPr="00A15DCB">
              <w:t>FR1 SCS 30</w:t>
            </w:r>
          </w:p>
        </w:tc>
      </w:tr>
      <w:tr w:rsidR="00556561" w:rsidRPr="00A15DCB" w14:paraId="7BEE62FB" w14:textId="77777777" w:rsidTr="00AB7AF6">
        <w:tc>
          <w:tcPr>
            <w:tcW w:w="4535" w:type="dxa"/>
            <w:vMerge/>
            <w:tcBorders>
              <w:left w:val="single" w:sz="4" w:space="0" w:color="auto"/>
              <w:right w:val="single" w:sz="4" w:space="0" w:color="auto"/>
            </w:tcBorders>
          </w:tcPr>
          <w:p w14:paraId="42A4B7C3"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442A7D0B" w14:textId="77777777" w:rsidR="00556561" w:rsidRPr="00A15DCB" w:rsidRDefault="00556561" w:rsidP="00AB7AF6">
            <w:pPr>
              <w:pStyle w:val="TAL"/>
              <w:rPr>
                <w:rFonts w:cs="Arial"/>
                <w:kern w:val="2"/>
                <w:lang w:eastAsia="zh-CN"/>
              </w:rPr>
            </w:pPr>
            <w:r w:rsidRPr="00A15DCB">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2D0BFA9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996CC4" w14:textId="77777777" w:rsidR="00556561" w:rsidRPr="00A15DCB" w:rsidRDefault="00556561" w:rsidP="00AB7AF6">
            <w:pPr>
              <w:pStyle w:val="TAL"/>
            </w:pPr>
            <w:r w:rsidRPr="00A15DCB">
              <w:t>FR1 SCS 15</w:t>
            </w:r>
          </w:p>
        </w:tc>
      </w:tr>
      <w:tr w:rsidR="00556561" w:rsidRPr="00A15DCB" w14:paraId="6A93B803" w14:textId="77777777" w:rsidTr="00AB7AF6">
        <w:tc>
          <w:tcPr>
            <w:tcW w:w="4535" w:type="dxa"/>
            <w:vMerge/>
            <w:tcBorders>
              <w:left w:val="single" w:sz="4" w:space="0" w:color="auto"/>
              <w:bottom w:val="single" w:sz="4" w:space="0" w:color="auto"/>
              <w:right w:val="single" w:sz="4" w:space="0" w:color="auto"/>
            </w:tcBorders>
          </w:tcPr>
          <w:p w14:paraId="035837D7"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A62E1EF"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6E827BD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ED4F3A5" w14:textId="77777777" w:rsidR="00556561" w:rsidRPr="00A15DCB" w:rsidRDefault="00556561" w:rsidP="00AB7AF6">
            <w:pPr>
              <w:pStyle w:val="TAL"/>
            </w:pPr>
            <w:r w:rsidRPr="00A15DCB">
              <w:t>FR2</w:t>
            </w:r>
          </w:p>
        </w:tc>
      </w:tr>
      <w:tr w:rsidR="00556561" w:rsidRPr="00A15DCB" w14:paraId="5F7F1B9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073856" w14:textId="77777777" w:rsidR="00556561" w:rsidRPr="00A15DCB" w:rsidRDefault="00556561" w:rsidP="00AB7AF6">
            <w:pPr>
              <w:pStyle w:val="TAL"/>
              <w:ind w:firstLineChars="100" w:firstLine="180"/>
              <w:rPr>
                <w:rFonts w:cs="Arial"/>
                <w:kern w:val="2"/>
              </w:rPr>
            </w:pPr>
            <w:r w:rsidRPr="00A15DCB">
              <w:t>dl-UL-TransmissionPeriodicity-v1530</w:t>
            </w:r>
          </w:p>
        </w:tc>
        <w:tc>
          <w:tcPr>
            <w:tcW w:w="2267" w:type="dxa"/>
            <w:tcBorders>
              <w:top w:val="single" w:sz="4" w:space="0" w:color="auto"/>
              <w:left w:val="nil"/>
              <w:bottom w:val="single" w:sz="4" w:space="0" w:color="auto"/>
              <w:right w:val="single" w:sz="4" w:space="0" w:color="auto"/>
            </w:tcBorders>
            <w:hideMark/>
          </w:tcPr>
          <w:p w14:paraId="70090EA3" w14:textId="77777777" w:rsidR="00556561" w:rsidRPr="00A15DCB" w:rsidRDefault="00556561" w:rsidP="00AB7AF6">
            <w:pPr>
              <w:pStyle w:val="TAL"/>
              <w:rPr>
                <w:rFonts w:cs="Arial"/>
                <w:kern w:val="2"/>
              </w:rPr>
            </w:pPr>
            <w:r w:rsidRPr="00A15DCB">
              <w:rPr>
                <w:rFonts w:cs="Arial"/>
                <w:kern w:val="2"/>
              </w:rPr>
              <w:t>ms3</w:t>
            </w:r>
          </w:p>
        </w:tc>
        <w:tc>
          <w:tcPr>
            <w:tcW w:w="1700" w:type="dxa"/>
            <w:tcBorders>
              <w:top w:val="single" w:sz="4" w:space="0" w:color="auto"/>
              <w:left w:val="nil"/>
              <w:bottom w:val="single" w:sz="4" w:space="0" w:color="auto"/>
              <w:right w:val="single" w:sz="4" w:space="0" w:color="auto"/>
            </w:tcBorders>
          </w:tcPr>
          <w:p w14:paraId="2683636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98A08C5" w14:textId="77777777" w:rsidR="00556561" w:rsidRPr="00A15DCB" w:rsidRDefault="00556561" w:rsidP="00AB7AF6">
            <w:pPr>
              <w:pStyle w:val="TAL"/>
            </w:pPr>
            <w:r w:rsidRPr="00A15DCB">
              <w:t>FR1 SCS 30 or FR1 SCS 15</w:t>
            </w:r>
          </w:p>
        </w:tc>
      </w:tr>
      <w:tr w:rsidR="00556561" w:rsidRPr="00A15DCB" w14:paraId="3DA28C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519E1C" w14:textId="77777777" w:rsidR="00556561" w:rsidRPr="00A15DCB" w:rsidRDefault="00556561" w:rsidP="00AB7AF6">
            <w:pPr>
              <w:pStyle w:val="TAL"/>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182B6B7F"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4C79A0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86C4BBF" w14:textId="77777777" w:rsidR="00556561" w:rsidRPr="00A15DCB" w:rsidRDefault="00556561" w:rsidP="00AB7AF6">
            <w:pPr>
              <w:pStyle w:val="TAL"/>
            </w:pPr>
          </w:p>
        </w:tc>
      </w:tr>
      <w:tr w:rsidR="00556561" w:rsidRPr="00A15DCB" w14:paraId="0208E7E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E2670C" w14:textId="77777777" w:rsidR="00556561" w:rsidRPr="00A15DCB" w:rsidRDefault="00556561" w:rsidP="00AB7AF6">
            <w:pPr>
              <w:pStyle w:val="TAL"/>
              <w:rPr>
                <w:rFonts w:cs="Arial"/>
                <w:kern w:val="2"/>
              </w:rPr>
            </w:pPr>
            <w:r w:rsidRPr="00A15DCB">
              <w:rPr>
                <w:rFonts w:cs="Arial"/>
                <w:kern w:val="2"/>
              </w:rPr>
              <w:t xml:space="preserve">  pattern2 </w:t>
            </w:r>
          </w:p>
        </w:tc>
        <w:tc>
          <w:tcPr>
            <w:tcW w:w="2267" w:type="dxa"/>
            <w:tcBorders>
              <w:top w:val="single" w:sz="4" w:space="0" w:color="auto"/>
              <w:left w:val="nil"/>
              <w:bottom w:val="single" w:sz="4" w:space="0" w:color="auto"/>
              <w:right w:val="single" w:sz="4" w:space="0" w:color="auto"/>
            </w:tcBorders>
            <w:hideMark/>
          </w:tcPr>
          <w:p w14:paraId="4B97F8EC" w14:textId="77777777" w:rsidR="00556561" w:rsidRPr="00A15DCB" w:rsidRDefault="00556561" w:rsidP="00AB7AF6">
            <w:pPr>
              <w:pStyle w:val="TAL"/>
              <w:rPr>
                <w:rFonts w:cs="Arial"/>
                <w:kern w:val="2"/>
              </w:rPr>
            </w:pPr>
            <w:r w:rsidRPr="00A15DCB">
              <w:rPr>
                <w:rFonts w:cs="Arial"/>
                <w:kern w:val="2"/>
              </w:rPr>
              <w:t>Not present</w:t>
            </w:r>
          </w:p>
        </w:tc>
        <w:tc>
          <w:tcPr>
            <w:tcW w:w="1700" w:type="dxa"/>
            <w:tcBorders>
              <w:top w:val="single" w:sz="4" w:space="0" w:color="auto"/>
              <w:left w:val="nil"/>
              <w:bottom w:val="single" w:sz="4" w:space="0" w:color="auto"/>
              <w:right w:val="single" w:sz="4" w:space="0" w:color="auto"/>
            </w:tcBorders>
          </w:tcPr>
          <w:p w14:paraId="20354D1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DBB058" w14:textId="77777777" w:rsidR="00556561" w:rsidRPr="00A15DCB" w:rsidRDefault="00556561" w:rsidP="00AB7AF6">
            <w:pPr>
              <w:pStyle w:val="TAL"/>
            </w:pPr>
          </w:p>
        </w:tc>
      </w:tr>
      <w:tr w:rsidR="00556561" w:rsidRPr="00A15DCB" w14:paraId="57C9C36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B54AC8" w14:textId="77777777" w:rsidR="00556561" w:rsidRPr="00A15DCB" w:rsidRDefault="00556561" w:rsidP="00AB7AF6">
            <w:pPr>
              <w:pStyle w:val="TAL"/>
              <w:rPr>
                <w:rFonts w:cs="Arial"/>
                <w:kern w:val="2"/>
              </w:rPr>
            </w:pPr>
            <w:r w:rsidRPr="00A15DCB">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0802A78A"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8E20B2F"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2D3F0CD" w14:textId="77777777" w:rsidR="00556561" w:rsidRPr="00A15DCB" w:rsidRDefault="00556561" w:rsidP="00AB7AF6">
            <w:pPr>
              <w:pStyle w:val="TAL"/>
            </w:pPr>
            <w:r w:rsidRPr="00A15DCB">
              <w:t>FR1 SCS 30 or FR1 SCS 15</w:t>
            </w:r>
          </w:p>
        </w:tc>
      </w:tr>
      <w:tr w:rsidR="00556561" w:rsidRPr="00A15DCB" w14:paraId="6E3584A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5B66CB" w14:textId="77777777" w:rsidR="00556561" w:rsidRPr="00A15DCB" w:rsidRDefault="00556561" w:rsidP="00AB7AF6">
            <w:pPr>
              <w:pStyle w:val="TAL"/>
              <w:rPr>
                <w:rFonts w:cs="Arial"/>
                <w:kern w:val="2"/>
              </w:rPr>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3783620C" w14:textId="77777777" w:rsidR="00556561" w:rsidRPr="00A15DCB" w:rsidRDefault="00556561" w:rsidP="00AB7AF6">
            <w:pPr>
              <w:pStyle w:val="TAL"/>
              <w:rPr>
                <w:rFonts w:cs="Arial"/>
                <w:kern w:val="2"/>
              </w:rPr>
            </w:pPr>
            <w:r w:rsidRPr="00A15DCB">
              <w:rPr>
                <w:rFonts w:cs="Arial"/>
                <w:kern w:val="2"/>
              </w:rPr>
              <w:t>ms2</w:t>
            </w:r>
          </w:p>
        </w:tc>
        <w:tc>
          <w:tcPr>
            <w:tcW w:w="1700" w:type="dxa"/>
            <w:tcBorders>
              <w:top w:val="single" w:sz="4" w:space="0" w:color="auto"/>
              <w:left w:val="nil"/>
              <w:bottom w:val="single" w:sz="4" w:space="0" w:color="auto"/>
              <w:right w:val="single" w:sz="4" w:space="0" w:color="auto"/>
            </w:tcBorders>
          </w:tcPr>
          <w:p w14:paraId="46553A3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EA6C08B" w14:textId="77777777" w:rsidR="00556561" w:rsidRPr="00A15DCB" w:rsidRDefault="00556561" w:rsidP="00AB7AF6">
            <w:pPr>
              <w:pStyle w:val="TAL"/>
            </w:pPr>
          </w:p>
        </w:tc>
      </w:tr>
      <w:tr w:rsidR="00556561" w:rsidRPr="00A15DCB" w14:paraId="3D5824BE" w14:textId="77777777" w:rsidTr="00AB7AF6">
        <w:tc>
          <w:tcPr>
            <w:tcW w:w="4535" w:type="dxa"/>
            <w:vMerge w:val="restart"/>
            <w:tcBorders>
              <w:top w:val="single" w:sz="4" w:space="0" w:color="auto"/>
              <w:left w:val="single" w:sz="4" w:space="0" w:color="auto"/>
              <w:right w:val="single" w:sz="4" w:space="0" w:color="auto"/>
            </w:tcBorders>
            <w:hideMark/>
          </w:tcPr>
          <w:p w14:paraId="162F4461" w14:textId="77777777" w:rsidR="00556561" w:rsidRPr="00A15DCB" w:rsidRDefault="00556561" w:rsidP="00AB7AF6">
            <w:pPr>
              <w:pStyle w:val="TAL"/>
              <w:rPr>
                <w:rFonts w:cs="Arial"/>
                <w:kern w:val="2"/>
              </w:rPr>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2E5EEFD1" w14:textId="77777777" w:rsidR="00556561" w:rsidRPr="00A15DCB" w:rsidRDefault="00556561" w:rsidP="00AB7AF6">
            <w:pPr>
              <w:pStyle w:val="TAL"/>
              <w:rPr>
                <w:rFonts w:cs="Arial"/>
                <w:kern w:val="2"/>
              </w:rPr>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0B22EFB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652B0DE" w14:textId="77777777" w:rsidR="00556561" w:rsidRPr="00A15DCB" w:rsidRDefault="00556561" w:rsidP="00AB7AF6">
            <w:pPr>
              <w:pStyle w:val="TAL"/>
            </w:pPr>
            <w:r w:rsidRPr="00A15DCB">
              <w:t>FR1 SCS 30</w:t>
            </w:r>
          </w:p>
        </w:tc>
      </w:tr>
      <w:tr w:rsidR="00556561" w:rsidRPr="00A15DCB" w14:paraId="43AB9DDF" w14:textId="77777777" w:rsidTr="00AB7AF6">
        <w:tc>
          <w:tcPr>
            <w:tcW w:w="4535" w:type="dxa"/>
            <w:vMerge/>
            <w:tcBorders>
              <w:left w:val="single" w:sz="4" w:space="0" w:color="auto"/>
              <w:bottom w:val="single" w:sz="4" w:space="0" w:color="auto"/>
              <w:right w:val="single" w:sz="4" w:space="0" w:color="auto"/>
            </w:tcBorders>
          </w:tcPr>
          <w:p w14:paraId="79865CA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29E0F8C"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74C7386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9CC0A16" w14:textId="77777777" w:rsidR="00556561" w:rsidRPr="00A15DCB" w:rsidRDefault="00556561" w:rsidP="00AB7AF6">
            <w:pPr>
              <w:pStyle w:val="TAL"/>
            </w:pPr>
            <w:r w:rsidRPr="00A15DCB">
              <w:t>FR1 SCS 15</w:t>
            </w:r>
          </w:p>
        </w:tc>
      </w:tr>
      <w:tr w:rsidR="00556561" w:rsidRPr="00A15DCB" w14:paraId="323805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9D4507A" w14:textId="77777777" w:rsidR="00556561" w:rsidRPr="00A15DCB" w:rsidRDefault="00556561" w:rsidP="00AB7AF6">
            <w:pPr>
              <w:pStyle w:val="TAL"/>
              <w:rPr>
                <w:rFonts w:cs="Arial"/>
                <w:kern w:val="2"/>
              </w:rPr>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51201157"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56461936"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4207F4" w14:textId="77777777" w:rsidR="00556561" w:rsidRPr="00A15DCB" w:rsidRDefault="00556561" w:rsidP="00AB7AF6">
            <w:pPr>
              <w:pStyle w:val="TAL"/>
            </w:pPr>
          </w:p>
        </w:tc>
      </w:tr>
      <w:tr w:rsidR="00556561" w:rsidRPr="00A15DCB" w14:paraId="55ECBCC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3B458D" w14:textId="77777777" w:rsidR="00556561" w:rsidRPr="00A15DCB" w:rsidRDefault="00556561" w:rsidP="00AB7AF6">
            <w:pPr>
              <w:pStyle w:val="TAL"/>
              <w:rPr>
                <w:rFonts w:cs="Arial"/>
                <w:kern w:val="2"/>
              </w:rPr>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3EE807F1"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66857A9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9BD1574" w14:textId="77777777" w:rsidR="00556561" w:rsidRPr="00A15DCB" w:rsidRDefault="00556561" w:rsidP="00AB7AF6">
            <w:pPr>
              <w:pStyle w:val="TAL"/>
            </w:pPr>
          </w:p>
        </w:tc>
      </w:tr>
      <w:tr w:rsidR="00556561" w:rsidRPr="00A15DCB" w14:paraId="1C08E5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6125276" w14:textId="77777777" w:rsidR="00556561" w:rsidRPr="00A15DCB" w:rsidRDefault="00556561" w:rsidP="00AB7AF6">
            <w:pPr>
              <w:pStyle w:val="TAL"/>
              <w:rPr>
                <w:rFonts w:cs="Arial"/>
                <w:kern w:val="2"/>
              </w:rPr>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37F27FF7"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6D23ED6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56D3D2" w14:textId="77777777" w:rsidR="00556561" w:rsidRPr="00A15DCB" w:rsidRDefault="00556561" w:rsidP="00AB7AF6">
            <w:pPr>
              <w:pStyle w:val="TAL"/>
            </w:pPr>
          </w:p>
        </w:tc>
      </w:tr>
      <w:tr w:rsidR="00556561" w:rsidRPr="00A15DCB" w14:paraId="1630E0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C5EDA4A" w14:textId="77777777" w:rsidR="00556561" w:rsidRPr="00A15DCB" w:rsidRDefault="00556561" w:rsidP="00AB7AF6">
            <w:pPr>
              <w:pStyle w:val="TAL"/>
              <w:rPr>
                <w:rFonts w:cs="Arial"/>
                <w:kern w:val="2"/>
              </w:rPr>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DE8F935"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DAD6C86"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293DB4" w14:textId="77777777" w:rsidR="00556561" w:rsidRPr="00A15DCB" w:rsidRDefault="00556561" w:rsidP="00AB7AF6">
            <w:pPr>
              <w:pStyle w:val="TAL"/>
            </w:pPr>
          </w:p>
        </w:tc>
      </w:tr>
      <w:tr w:rsidR="00556561" w:rsidRPr="00A15DCB" w14:paraId="49ECF37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C32E42D"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776895FE"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24F3706"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3FE9D7F" w14:textId="77777777" w:rsidR="00556561" w:rsidRPr="00A15DCB" w:rsidRDefault="00556561" w:rsidP="00AB7AF6"/>
        </w:tc>
      </w:tr>
    </w:tbl>
    <w:p w14:paraId="224432E2" w14:textId="77777777" w:rsidR="00556561" w:rsidRPr="00A15DCB" w:rsidRDefault="00556561" w:rsidP="00B848CA"/>
    <w:p w14:paraId="2D60D31B" w14:textId="0CE4CE7B" w:rsidR="00556561" w:rsidRPr="00A15DCB" w:rsidRDefault="00556561" w:rsidP="00556561">
      <w:pPr>
        <w:pStyle w:val="TH"/>
        <w:rPr>
          <w:bCs/>
          <w:i/>
          <w:iCs/>
        </w:rPr>
      </w:pPr>
      <w:r w:rsidRPr="00A15DCB">
        <w:t xml:space="preserve">Table 7.1.1.1.8.3.3-11: </w:t>
      </w:r>
      <w:r w:rsidRPr="00A15DCB">
        <w:rPr>
          <w:i/>
          <w:iCs/>
        </w:rPr>
        <w:t xml:space="preserve">RACH-ConfigCommonTwoStepRA </w:t>
      </w:r>
      <w:r w:rsidRPr="00A15DCB">
        <w:rPr>
          <w:iCs/>
        </w:rPr>
        <w:t>(</w:t>
      </w:r>
      <w:r w:rsidRPr="00A15DCB">
        <w:t>Table 7.1.1.1.8.3.3-</w:t>
      </w:r>
      <w:r w:rsidR="00AE4CA2" w:rsidRPr="00A15DCB">
        <w:t>9</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7B0DF9BE"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68F85D3" w14:textId="77777777" w:rsidR="00556561" w:rsidRPr="00A15DCB" w:rsidRDefault="00556561" w:rsidP="00AB7AF6">
            <w:pPr>
              <w:pStyle w:val="TAH"/>
              <w:jc w:val="left"/>
              <w:rPr>
                <w:b w:val="0"/>
              </w:rPr>
            </w:pPr>
            <w:r w:rsidRPr="00A15DCB">
              <w:rPr>
                <w:b w:val="0"/>
                <w:bCs/>
              </w:rPr>
              <w:t>Derivation Path: TS 38.508-1 [4], Table 4.6.3-128A</w:t>
            </w:r>
          </w:p>
        </w:tc>
      </w:tr>
      <w:tr w:rsidR="00556561" w:rsidRPr="00A15DCB" w14:paraId="05E97DFA"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232E53C"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55910856"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37F9A768"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F98044A" w14:textId="77777777" w:rsidR="00556561" w:rsidRPr="00A15DCB" w:rsidRDefault="00556561" w:rsidP="00AB7AF6">
            <w:pPr>
              <w:pStyle w:val="TAH"/>
            </w:pPr>
            <w:r w:rsidRPr="00A15DCB">
              <w:t>Condition</w:t>
            </w:r>
          </w:p>
        </w:tc>
      </w:tr>
      <w:tr w:rsidR="00556561" w:rsidRPr="00A15DCB" w14:paraId="79C223B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992934B" w14:textId="77777777" w:rsidR="00556561" w:rsidRPr="00A15DCB" w:rsidRDefault="00556561" w:rsidP="00AB7AF6">
            <w:pPr>
              <w:pStyle w:val="TAL"/>
            </w:pPr>
            <w:r w:rsidRPr="00A15DCB">
              <w:t>RACH-ConfigCommonTwoStepRA-r16 ::= SEQUENCE {</w:t>
            </w:r>
          </w:p>
        </w:tc>
        <w:tc>
          <w:tcPr>
            <w:tcW w:w="2268" w:type="dxa"/>
            <w:tcBorders>
              <w:top w:val="single" w:sz="4" w:space="0" w:color="auto"/>
              <w:left w:val="nil"/>
              <w:bottom w:val="single" w:sz="4" w:space="0" w:color="auto"/>
              <w:right w:val="single" w:sz="4" w:space="0" w:color="auto"/>
            </w:tcBorders>
          </w:tcPr>
          <w:p w14:paraId="37299C4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25D4F8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0C17C15" w14:textId="77777777" w:rsidR="00556561" w:rsidRPr="00A15DCB" w:rsidRDefault="00556561" w:rsidP="00AB7AF6">
            <w:pPr>
              <w:pStyle w:val="TAL"/>
            </w:pPr>
          </w:p>
        </w:tc>
      </w:tr>
      <w:tr w:rsidR="00556561" w:rsidRPr="00A15DCB" w14:paraId="02020132"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27E2225E" w14:textId="77777777" w:rsidR="00556561" w:rsidRPr="00A15DCB" w:rsidRDefault="00556561" w:rsidP="00AB7AF6">
            <w:pPr>
              <w:pStyle w:val="TAL"/>
            </w:pPr>
            <w:r w:rsidRPr="00A15DCB">
              <w:t xml:space="preserve">  msgA-RSRP-Threshold-r16</w:t>
            </w:r>
          </w:p>
        </w:tc>
        <w:tc>
          <w:tcPr>
            <w:tcW w:w="2268" w:type="dxa"/>
            <w:tcBorders>
              <w:top w:val="single" w:sz="4" w:space="0" w:color="auto"/>
              <w:left w:val="nil"/>
              <w:bottom w:val="single" w:sz="4" w:space="0" w:color="auto"/>
              <w:right w:val="single" w:sz="4" w:space="0" w:color="auto"/>
            </w:tcBorders>
            <w:hideMark/>
          </w:tcPr>
          <w:p w14:paraId="294D2AD2" w14:textId="4EBDF885" w:rsidR="00556561" w:rsidRPr="00A15DCB" w:rsidRDefault="00C05793" w:rsidP="00AB7AF6">
            <w:pPr>
              <w:pStyle w:val="TAL"/>
            </w:pPr>
            <w:r w:rsidRPr="00A15DCB">
              <w:t>57</w:t>
            </w:r>
          </w:p>
        </w:tc>
        <w:tc>
          <w:tcPr>
            <w:tcW w:w="1701" w:type="dxa"/>
            <w:tcBorders>
              <w:top w:val="single" w:sz="4" w:space="0" w:color="auto"/>
              <w:left w:val="nil"/>
              <w:bottom w:val="single" w:sz="4" w:space="0" w:color="auto"/>
              <w:right w:val="single" w:sz="4" w:space="0" w:color="auto"/>
            </w:tcBorders>
            <w:hideMark/>
          </w:tcPr>
          <w:p w14:paraId="10707663" w14:textId="68F3F2E3" w:rsidR="00556561" w:rsidRPr="00A15DCB" w:rsidRDefault="00556561" w:rsidP="00AB7AF6">
            <w:pPr>
              <w:pStyle w:val="TAL"/>
              <w:rPr>
                <w:lang w:eastAsia="zh-CN"/>
              </w:rPr>
            </w:pPr>
            <w:r w:rsidRPr="00A15DCB">
              <w:rPr>
                <w:lang w:eastAsia="zh-CN"/>
              </w:rPr>
              <w:t>-</w:t>
            </w:r>
            <w:r w:rsidR="00C05793" w:rsidRPr="00A15DCB">
              <w:rPr>
                <w:lang w:eastAsia="zh-CN"/>
              </w:rPr>
              <w:t xml:space="preserve">100 </w:t>
            </w:r>
            <w:r w:rsidRPr="00A15DCB">
              <w:rPr>
                <w:lang w:eastAsia="zh-CN"/>
              </w:rPr>
              <w:t>dBm</w:t>
            </w:r>
          </w:p>
        </w:tc>
        <w:tc>
          <w:tcPr>
            <w:tcW w:w="1245" w:type="dxa"/>
            <w:tcBorders>
              <w:top w:val="single" w:sz="4" w:space="0" w:color="auto"/>
              <w:left w:val="nil"/>
              <w:bottom w:val="single" w:sz="4" w:space="0" w:color="auto"/>
              <w:right w:val="single" w:sz="4" w:space="0" w:color="auto"/>
            </w:tcBorders>
          </w:tcPr>
          <w:p w14:paraId="457A5B01" w14:textId="77777777" w:rsidR="00556561" w:rsidRPr="00A15DCB" w:rsidRDefault="00556561" w:rsidP="00AB7AF6">
            <w:pPr>
              <w:pStyle w:val="TAL"/>
            </w:pPr>
          </w:p>
        </w:tc>
      </w:tr>
      <w:tr w:rsidR="00C05793" w:rsidRPr="00A15DCB" w14:paraId="15EE20A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7ABFF766" w14:textId="77777777" w:rsidR="00C05793" w:rsidRPr="00A15DCB" w:rsidRDefault="00C05793" w:rsidP="00AB7AF6">
            <w:pPr>
              <w:pStyle w:val="TAL"/>
            </w:pPr>
            <w:r w:rsidRPr="00A15DCB">
              <w:t>}</w:t>
            </w:r>
          </w:p>
        </w:tc>
        <w:tc>
          <w:tcPr>
            <w:tcW w:w="2268" w:type="dxa"/>
            <w:tcBorders>
              <w:top w:val="single" w:sz="4" w:space="0" w:color="auto"/>
              <w:left w:val="nil"/>
              <w:bottom w:val="single" w:sz="4" w:space="0" w:color="auto"/>
              <w:right w:val="single" w:sz="4" w:space="0" w:color="auto"/>
            </w:tcBorders>
            <w:hideMark/>
          </w:tcPr>
          <w:p w14:paraId="31830C5A" w14:textId="77777777" w:rsidR="00C05793" w:rsidRPr="00A15DCB" w:rsidDel="000D3DE8" w:rsidRDefault="00C05793" w:rsidP="00AB7AF6">
            <w:pPr>
              <w:pStyle w:val="TAL"/>
            </w:pPr>
          </w:p>
        </w:tc>
        <w:tc>
          <w:tcPr>
            <w:tcW w:w="1701" w:type="dxa"/>
            <w:tcBorders>
              <w:top w:val="single" w:sz="4" w:space="0" w:color="auto"/>
              <w:left w:val="nil"/>
              <w:bottom w:val="single" w:sz="4" w:space="0" w:color="auto"/>
              <w:right w:val="single" w:sz="4" w:space="0" w:color="auto"/>
            </w:tcBorders>
            <w:hideMark/>
          </w:tcPr>
          <w:p w14:paraId="0B7D9BC2" w14:textId="77777777" w:rsidR="00C05793" w:rsidRPr="00A15DCB" w:rsidRDefault="00C05793" w:rsidP="00AB7AF6">
            <w:pPr>
              <w:pStyle w:val="TAL"/>
              <w:rPr>
                <w:lang w:eastAsia="zh-CN"/>
              </w:rPr>
            </w:pPr>
          </w:p>
        </w:tc>
        <w:tc>
          <w:tcPr>
            <w:tcW w:w="1245" w:type="dxa"/>
            <w:tcBorders>
              <w:top w:val="single" w:sz="4" w:space="0" w:color="auto"/>
              <w:left w:val="nil"/>
              <w:bottom w:val="single" w:sz="4" w:space="0" w:color="auto"/>
              <w:right w:val="single" w:sz="4" w:space="0" w:color="auto"/>
            </w:tcBorders>
          </w:tcPr>
          <w:p w14:paraId="6CCD2AC1" w14:textId="77777777" w:rsidR="00C05793" w:rsidRPr="00A15DCB" w:rsidRDefault="00C05793" w:rsidP="00AB7AF6">
            <w:pPr>
              <w:pStyle w:val="TAL"/>
            </w:pPr>
          </w:p>
        </w:tc>
      </w:tr>
    </w:tbl>
    <w:p w14:paraId="21F487C0" w14:textId="77777777" w:rsidR="00556561" w:rsidRPr="00A15DCB" w:rsidRDefault="00556561" w:rsidP="00556561"/>
    <w:p w14:paraId="3D088727" w14:textId="0C3D37AA" w:rsidR="00556561" w:rsidRPr="00A15DCB" w:rsidRDefault="00556561" w:rsidP="00556561">
      <w:pPr>
        <w:pStyle w:val="TH"/>
        <w:rPr>
          <w:bCs/>
          <w:i/>
          <w:iCs/>
        </w:rPr>
      </w:pPr>
      <w:r w:rsidRPr="00A15DCB">
        <w:t>Table 7.1.1.1.8.3.3-12:</w:t>
      </w:r>
      <w:r w:rsidRPr="00A15DCB">
        <w:rPr>
          <w:i/>
          <w:iCs/>
        </w:rPr>
        <w:t xml:space="preserve"> </w:t>
      </w:r>
      <w:r w:rsidR="00AE4CA2" w:rsidRPr="00A15DCB">
        <w:rPr>
          <w:i/>
          <w:iCs/>
        </w:rPr>
        <w:t>Void</w:t>
      </w:r>
    </w:p>
    <w:p w14:paraId="2BD28F1C" w14:textId="77777777" w:rsidR="00556561" w:rsidRPr="00A15DCB" w:rsidRDefault="00556561" w:rsidP="00B848CA"/>
    <w:p w14:paraId="635D0090" w14:textId="72AB2C62" w:rsidR="0077032F" w:rsidRPr="00A15DCB" w:rsidRDefault="0077032F" w:rsidP="00221588">
      <w:pPr>
        <w:pStyle w:val="Heading5"/>
      </w:pPr>
      <w:r w:rsidRPr="00A15DCB">
        <w:t>7.1.1.1.9</w:t>
      </w:r>
      <w:r w:rsidRPr="00A15DCB">
        <w:tab/>
        <w:t>Random access procedure / Successful / 2-step RACH/C-RNTI Based / Preamble selected by MAC itself</w:t>
      </w:r>
    </w:p>
    <w:p w14:paraId="01EB7400" w14:textId="77777777" w:rsidR="0077032F" w:rsidRPr="00A15DCB" w:rsidRDefault="0077032F" w:rsidP="0077032F">
      <w:pPr>
        <w:pStyle w:val="H6"/>
      </w:pPr>
      <w:r w:rsidRPr="00A15DCB">
        <w:t>7.1.1.1.9.1</w:t>
      </w:r>
      <w:r w:rsidRPr="00A15DCB">
        <w:tab/>
        <w:t>Test Purpose (TP)</w:t>
      </w:r>
    </w:p>
    <w:p w14:paraId="40CDD5C1" w14:textId="5EF3483C" w:rsidR="0077032F" w:rsidRPr="00A15DCB" w:rsidRDefault="0077032F" w:rsidP="0077032F">
      <w:pPr>
        <w:pStyle w:val="H6"/>
      </w:pPr>
      <w:r w:rsidRPr="00A15DCB">
        <w:t>(1)</w:t>
      </w:r>
    </w:p>
    <w:p w14:paraId="338E17F8" w14:textId="77777777" w:rsidR="0077032F" w:rsidRPr="00A15DCB" w:rsidRDefault="0077032F" w:rsidP="0077032F">
      <w:pPr>
        <w:pStyle w:val="PL"/>
        <w:rPr>
          <w:noProof w:val="0"/>
        </w:rPr>
      </w:pPr>
      <w:r w:rsidRPr="00A15DCB">
        <w:rPr>
          <w:b/>
          <w:bCs/>
          <w:noProof w:val="0"/>
        </w:rPr>
        <w:t xml:space="preserve">with </w:t>
      </w:r>
      <w:r w:rsidRPr="00A15DCB">
        <w:rPr>
          <w:noProof w:val="0"/>
        </w:rPr>
        <w:t>{ UE in RRC_Connected state after NR SpCell TimeAlignmentTimer expired, and has UL Data to send }</w:t>
      </w:r>
    </w:p>
    <w:p w14:paraId="6D3A612E" w14:textId="77777777" w:rsidR="0077032F" w:rsidRPr="00A15DCB" w:rsidRDefault="0077032F" w:rsidP="0077032F">
      <w:pPr>
        <w:pStyle w:val="PL"/>
        <w:rPr>
          <w:noProof w:val="0"/>
        </w:rPr>
      </w:pPr>
      <w:r w:rsidRPr="00A15DCB">
        <w:rPr>
          <w:b/>
          <w:bCs/>
          <w:noProof w:val="0"/>
        </w:rPr>
        <w:t>ensure that</w:t>
      </w:r>
      <w:r w:rsidRPr="00A15DCB">
        <w:rPr>
          <w:noProof w:val="0"/>
        </w:rPr>
        <w:t xml:space="preserve"> {</w:t>
      </w:r>
    </w:p>
    <w:p w14:paraId="73AF049D" w14:textId="77777777" w:rsidR="0077032F" w:rsidRPr="00A15DCB" w:rsidRDefault="0077032F" w:rsidP="0077032F">
      <w:pPr>
        <w:pStyle w:val="PL"/>
        <w:rPr>
          <w:noProof w:val="0"/>
        </w:rPr>
      </w:pPr>
      <w:r w:rsidRPr="00A15DCB">
        <w:rPr>
          <w:b/>
          <w:bCs/>
          <w:noProof w:val="0"/>
        </w:rPr>
        <w:t xml:space="preserve">  when</w:t>
      </w:r>
      <w:r w:rsidRPr="00A15DCB">
        <w:rPr>
          <w:noProof w:val="0"/>
        </w:rPr>
        <w:t xml:space="preserve"> { the UL MAC PDU Size is less than ra-MsgA-SizeGroupA }</w:t>
      </w:r>
    </w:p>
    <w:p w14:paraId="1C50F240" w14:textId="77777777" w:rsidR="0077032F" w:rsidRPr="00A15DCB" w:rsidRDefault="0077032F" w:rsidP="0077032F">
      <w:pPr>
        <w:pStyle w:val="PL"/>
        <w:rPr>
          <w:noProof w:val="0"/>
        </w:rPr>
      </w:pPr>
      <w:r w:rsidRPr="00A15DCB">
        <w:rPr>
          <w:b/>
          <w:bCs/>
          <w:noProof w:val="0"/>
        </w:rPr>
        <w:lastRenderedPageBreak/>
        <w:t xml:space="preserve">    then</w:t>
      </w:r>
      <w:r w:rsidRPr="00A15DCB">
        <w:rPr>
          <w:noProof w:val="0"/>
        </w:rPr>
        <w:t xml:space="preserve"> { UE transmits a MSGA using a preamble in group A of random access preambles }</w:t>
      </w:r>
    </w:p>
    <w:p w14:paraId="686A346D" w14:textId="77777777" w:rsidR="0077032F" w:rsidRPr="00A15DCB" w:rsidRDefault="0077032F" w:rsidP="0077032F">
      <w:pPr>
        <w:pStyle w:val="PL"/>
        <w:rPr>
          <w:noProof w:val="0"/>
        </w:rPr>
      </w:pPr>
      <w:r w:rsidRPr="00A15DCB">
        <w:rPr>
          <w:noProof w:val="0"/>
        </w:rPr>
        <w:t xml:space="preserve">            }</w:t>
      </w:r>
    </w:p>
    <w:p w14:paraId="4D6A15C2" w14:textId="77777777" w:rsidR="0077032F" w:rsidRPr="00A15DCB" w:rsidRDefault="0077032F" w:rsidP="0077032F">
      <w:pPr>
        <w:pStyle w:val="PL"/>
        <w:rPr>
          <w:noProof w:val="0"/>
        </w:rPr>
      </w:pPr>
    </w:p>
    <w:p w14:paraId="79D19D59" w14:textId="77777777" w:rsidR="0077032F" w:rsidRPr="00A15DCB" w:rsidRDefault="0077032F" w:rsidP="0077032F">
      <w:pPr>
        <w:pStyle w:val="H6"/>
      </w:pPr>
      <w:r w:rsidRPr="00A15DCB">
        <w:t>(2)</w:t>
      </w:r>
    </w:p>
    <w:p w14:paraId="798E526B" w14:textId="77777777" w:rsidR="0077032F" w:rsidRPr="00A15DCB" w:rsidRDefault="0077032F" w:rsidP="0077032F">
      <w:pPr>
        <w:pStyle w:val="PL"/>
        <w:rPr>
          <w:noProof w:val="0"/>
        </w:rPr>
      </w:pPr>
      <w:r w:rsidRPr="00A15DCB">
        <w:rPr>
          <w:b/>
          <w:noProof w:val="0"/>
        </w:rPr>
        <w:t>with</w:t>
      </w:r>
      <w:r w:rsidRPr="00A15DCB">
        <w:rPr>
          <w:noProof w:val="0"/>
        </w:rPr>
        <w:t xml:space="preserve"> { UE in RRC_Connected state after transmission of a MSGA on NR SpCell }</w:t>
      </w:r>
    </w:p>
    <w:p w14:paraId="63FCD312" w14:textId="77777777" w:rsidR="0077032F" w:rsidRPr="00A15DCB" w:rsidRDefault="0077032F" w:rsidP="0077032F">
      <w:pPr>
        <w:pStyle w:val="PL"/>
        <w:rPr>
          <w:noProof w:val="0"/>
        </w:rPr>
      </w:pPr>
      <w:r w:rsidRPr="00A15DCB">
        <w:rPr>
          <w:b/>
          <w:noProof w:val="0"/>
        </w:rPr>
        <w:t xml:space="preserve">ensure that </w:t>
      </w:r>
      <w:r w:rsidRPr="00A15DCB">
        <w:rPr>
          <w:noProof w:val="0"/>
        </w:rPr>
        <w:t>{</w:t>
      </w:r>
    </w:p>
    <w:p w14:paraId="753A51A5" w14:textId="77777777" w:rsidR="0077032F" w:rsidRPr="00A15DCB" w:rsidRDefault="0077032F" w:rsidP="0077032F">
      <w:pPr>
        <w:pStyle w:val="PL"/>
        <w:rPr>
          <w:noProof w:val="0"/>
        </w:rPr>
      </w:pPr>
      <w:r w:rsidRPr="00A15DCB">
        <w:rPr>
          <w:noProof w:val="0"/>
        </w:rPr>
        <w:t xml:space="preserve">  </w:t>
      </w:r>
      <w:r w:rsidRPr="00A15DCB">
        <w:rPr>
          <w:b/>
          <w:noProof w:val="0"/>
        </w:rPr>
        <w:t xml:space="preserve">when </w:t>
      </w:r>
      <w:r w:rsidRPr="00A15DCB">
        <w:rPr>
          <w:noProof w:val="0"/>
        </w:rPr>
        <w:t>{ SS does not answer with a matching MSGB within msgB-ResponseWindow }</w:t>
      </w:r>
    </w:p>
    <w:p w14:paraId="595B2DA9" w14:textId="77777777" w:rsidR="0077032F" w:rsidRPr="00A15DCB" w:rsidRDefault="0077032F" w:rsidP="0077032F">
      <w:pPr>
        <w:pStyle w:val="PL"/>
        <w:rPr>
          <w:noProof w:val="0"/>
        </w:rPr>
      </w:pPr>
      <w:r w:rsidRPr="00A15DCB">
        <w:rPr>
          <w:noProof w:val="0"/>
        </w:rPr>
        <w:t xml:space="preserve">    </w:t>
      </w:r>
      <w:r w:rsidRPr="00A15DCB">
        <w:rPr>
          <w:b/>
          <w:noProof w:val="0"/>
        </w:rPr>
        <w:t>then</w:t>
      </w:r>
      <w:r w:rsidRPr="00A15DCB">
        <w:rPr>
          <w:noProof w:val="0"/>
        </w:rPr>
        <w:t xml:space="preserve"> { UE retransmits a MSGA using a preamble from same group }</w:t>
      </w:r>
    </w:p>
    <w:p w14:paraId="19F39D04" w14:textId="77777777" w:rsidR="0077032F" w:rsidRPr="00A15DCB" w:rsidRDefault="0077032F" w:rsidP="0077032F">
      <w:pPr>
        <w:pStyle w:val="PL"/>
        <w:rPr>
          <w:noProof w:val="0"/>
        </w:rPr>
      </w:pPr>
      <w:r w:rsidRPr="00A15DCB">
        <w:rPr>
          <w:noProof w:val="0"/>
        </w:rPr>
        <w:t xml:space="preserve">            }</w:t>
      </w:r>
    </w:p>
    <w:p w14:paraId="31DB5628" w14:textId="77777777" w:rsidR="0077032F" w:rsidRPr="00A15DCB" w:rsidRDefault="0077032F" w:rsidP="0077032F">
      <w:pPr>
        <w:pStyle w:val="PL"/>
        <w:rPr>
          <w:noProof w:val="0"/>
        </w:rPr>
      </w:pPr>
    </w:p>
    <w:p w14:paraId="4684FCBF" w14:textId="77777777" w:rsidR="0077032F" w:rsidRPr="00A15DCB" w:rsidRDefault="0077032F" w:rsidP="0077032F">
      <w:pPr>
        <w:pStyle w:val="H6"/>
      </w:pPr>
      <w:r w:rsidRPr="00A15DCB">
        <w:t>(3)</w:t>
      </w:r>
    </w:p>
    <w:p w14:paraId="76E0F869" w14:textId="77777777" w:rsidR="0077032F" w:rsidRPr="00A15DCB" w:rsidRDefault="0077032F" w:rsidP="0077032F">
      <w:pPr>
        <w:pStyle w:val="PL"/>
        <w:rPr>
          <w:noProof w:val="0"/>
        </w:rPr>
      </w:pPr>
      <w:r w:rsidRPr="00A15DCB">
        <w:rPr>
          <w:b/>
          <w:noProof w:val="0"/>
        </w:rPr>
        <w:t>with</w:t>
      </w:r>
      <w:r w:rsidRPr="00A15DCB">
        <w:rPr>
          <w:noProof w:val="0"/>
        </w:rPr>
        <w:t xml:space="preserve"> { UE in RRC_Connected state after transmission of a MSGA on NR SpCell }</w:t>
      </w:r>
    </w:p>
    <w:p w14:paraId="2FA6C9DC" w14:textId="77777777" w:rsidR="0077032F" w:rsidRPr="00A15DCB" w:rsidRDefault="0077032F" w:rsidP="0077032F">
      <w:pPr>
        <w:pStyle w:val="PL"/>
        <w:rPr>
          <w:noProof w:val="0"/>
        </w:rPr>
      </w:pPr>
      <w:r w:rsidRPr="00A15DCB">
        <w:rPr>
          <w:b/>
          <w:noProof w:val="0"/>
        </w:rPr>
        <w:t xml:space="preserve">ensure that </w:t>
      </w:r>
      <w:r w:rsidRPr="00A15DCB">
        <w:rPr>
          <w:noProof w:val="0"/>
        </w:rPr>
        <w:t>{</w:t>
      </w:r>
    </w:p>
    <w:p w14:paraId="2C9ABE30" w14:textId="77777777" w:rsidR="0077032F" w:rsidRPr="00A15DCB" w:rsidRDefault="0077032F" w:rsidP="0077032F">
      <w:pPr>
        <w:pStyle w:val="PL"/>
        <w:rPr>
          <w:noProof w:val="0"/>
        </w:rPr>
      </w:pPr>
      <w:r w:rsidRPr="00A15DCB">
        <w:rPr>
          <w:noProof w:val="0"/>
        </w:rPr>
        <w:t xml:space="preserve"> </w:t>
      </w:r>
      <w:r w:rsidRPr="00A15DCB">
        <w:rPr>
          <w:b/>
          <w:noProof w:val="0"/>
        </w:rPr>
        <w:t xml:space="preserve"> when </w:t>
      </w:r>
      <w:r w:rsidRPr="00A15DCB">
        <w:rPr>
          <w:noProof w:val="0"/>
        </w:rPr>
        <w:t>{ SS sends a MSGB including a Backoff Indicator and the Random Access Preamble identifier is different from the value received from UE }</w:t>
      </w:r>
    </w:p>
    <w:p w14:paraId="477EF2EE" w14:textId="77777777" w:rsidR="0077032F" w:rsidRPr="00A15DCB" w:rsidRDefault="0077032F" w:rsidP="0077032F">
      <w:pPr>
        <w:pStyle w:val="PL"/>
        <w:rPr>
          <w:noProof w:val="0"/>
        </w:rPr>
      </w:pPr>
      <w:r w:rsidRPr="00A15DCB">
        <w:rPr>
          <w:noProof w:val="0"/>
        </w:rPr>
        <w:t xml:space="preserve">    </w:t>
      </w:r>
      <w:r w:rsidRPr="00A15DCB">
        <w:rPr>
          <w:b/>
          <w:noProof w:val="0"/>
        </w:rPr>
        <w:t xml:space="preserve">then </w:t>
      </w:r>
      <w:r w:rsidRPr="00A15DCB">
        <w:rPr>
          <w:noProof w:val="0"/>
        </w:rPr>
        <w:t>{ UE performs the Random Access Resource selection procedure for 2-step RA type Random Access after a random time between 0 and the indicated Backoff parameter from same group }</w:t>
      </w:r>
    </w:p>
    <w:p w14:paraId="6C3A76D7" w14:textId="77777777" w:rsidR="0077032F" w:rsidRPr="00A15DCB" w:rsidRDefault="0077032F" w:rsidP="0077032F">
      <w:pPr>
        <w:pStyle w:val="PL"/>
        <w:rPr>
          <w:noProof w:val="0"/>
        </w:rPr>
      </w:pPr>
      <w:r w:rsidRPr="00A15DCB">
        <w:rPr>
          <w:noProof w:val="0"/>
        </w:rPr>
        <w:t xml:space="preserve">            }</w:t>
      </w:r>
    </w:p>
    <w:p w14:paraId="19EE02E7" w14:textId="77777777" w:rsidR="0077032F" w:rsidRPr="00A15DCB" w:rsidRDefault="0077032F" w:rsidP="0077032F">
      <w:pPr>
        <w:pStyle w:val="PL"/>
        <w:rPr>
          <w:noProof w:val="0"/>
        </w:rPr>
      </w:pPr>
    </w:p>
    <w:p w14:paraId="5AF227DD" w14:textId="77777777" w:rsidR="0077032F" w:rsidRPr="00A15DCB" w:rsidRDefault="0077032F" w:rsidP="0077032F">
      <w:pPr>
        <w:pStyle w:val="H6"/>
      </w:pPr>
      <w:r w:rsidRPr="00A15DCB">
        <w:t>(4)</w:t>
      </w:r>
    </w:p>
    <w:p w14:paraId="16F04239" w14:textId="77777777" w:rsidR="0077032F" w:rsidRPr="00A15DCB" w:rsidRDefault="0077032F" w:rsidP="0077032F">
      <w:pPr>
        <w:pStyle w:val="PL"/>
        <w:rPr>
          <w:noProof w:val="0"/>
        </w:rPr>
      </w:pPr>
      <w:r w:rsidRPr="00A15DCB">
        <w:rPr>
          <w:b/>
          <w:noProof w:val="0"/>
        </w:rPr>
        <w:t xml:space="preserve">with </w:t>
      </w:r>
      <w:r w:rsidRPr="00A15DCB">
        <w:rPr>
          <w:noProof w:val="0"/>
        </w:rPr>
        <w:t>{ UE in RRC_Connected state after NR SpCell TimeAlignmentTimer expired, and has UL Data to send }</w:t>
      </w:r>
    </w:p>
    <w:p w14:paraId="1A293EA1" w14:textId="77777777" w:rsidR="0077032F" w:rsidRPr="00A15DCB" w:rsidRDefault="0077032F" w:rsidP="0077032F">
      <w:pPr>
        <w:pStyle w:val="PL"/>
        <w:rPr>
          <w:noProof w:val="0"/>
        </w:rPr>
      </w:pPr>
      <w:r w:rsidRPr="00A15DCB">
        <w:rPr>
          <w:b/>
          <w:noProof w:val="0"/>
        </w:rPr>
        <w:t>ensure that</w:t>
      </w:r>
      <w:r w:rsidRPr="00A15DCB">
        <w:rPr>
          <w:noProof w:val="0"/>
        </w:rPr>
        <w:t xml:space="preserve"> {</w:t>
      </w:r>
    </w:p>
    <w:p w14:paraId="3B5469A0" w14:textId="77777777" w:rsidR="0077032F" w:rsidRPr="00A15DCB" w:rsidRDefault="0077032F" w:rsidP="0077032F">
      <w:pPr>
        <w:pStyle w:val="PL"/>
        <w:rPr>
          <w:noProof w:val="0"/>
        </w:rPr>
      </w:pPr>
      <w:r w:rsidRPr="00A15DCB">
        <w:rPr>
          <w:b/>
          <w:noProof w:val="0"/>
        </w:rPr>
        <w:t xml:space="preserve">  when</w:t>
      </w:r>
      <w:r w:rsidRPr="00A15DCB">
        <w:rPr>
          <w:noProof w:val="0"/>
        </w:rPr>
        <w:t xml:space="preserve"> { the UL MAC PDU Size is greater than messageSizeGroupA }</w:t>
      </w:r>
    </w:p>
    <w:p w14:paraId="3064EF60" w14:textId="77777777" w:rsidR="0077032F" w:rsidRPr="00A15DCB" w:rsidRDefault="0077032F" w:rsidP="0077032F">
      <w:pPr>
        <w:pStyle w:val="PL"/>
        <w:rPr>
          <w:noProof w:val="0"/>
        </w:rPr>
      </w:pPr>
      <w:r w:rsidRPr="00A15DCB">
        <w:rPr>
          <w:b/>
          <w:noProof w:val="0"/>
        </w:rPr>
        <w:t xml:space="preserve">    then</w:t>
      </w:r>
      <w:r w:rsidRPr="00A15DCB">
        <w:rPr>
          <w:noProof w:val="0"/>
        </w:rPr>
        <w:t xml:space="preserve"> { UE transmits a MSGA using a preamble in group B of random access preambles }</w:t>
      </w:r>
    </w:p>
    <w:p w14:paraId="2B3FFDF5" w14:textId="77777777" w:rsidR="0077032F" w:rsidRPr="00A15DCB" w:rsidRDefault="0077032F" w:rsidP="0077032F">
      <w:pPr>
        <w:pStyle w:val="PL"/>
        <w:rPr>
          <w:noProof w:val="0"/>
        </w:rPr>
      </w:pPr>
      <w:r w:rsidRPr="00A15DCB">
        <w:rPr>
          <w:noProof w:val="0"/>
        </w:rPr>
        <w:t xml:space="preserve">            }</w:t>
      </w:r>
    </w:p>
    <w:p w14:paraId="50FE6FCD" w14:textId="77777777" w:rsidR="0077032F" w:rsidRPr="00A15DCB" w:rsidRDefault="0077032F" w:rsidP="0077032F">
      <w:pPr>
        <w:pStyle w:val="PL"/>
        <w:rPr>
          <w:noProof w:val="0"/>
        </w:rPr>
      </w:pPr>
    </w:p>
    <w:p w14:paraId="4C13F678" w14:textId="77777777" w:rsidR="0077032F" w:rsidRPr="00A15DCB" w:rsidRDefault="0077032F" w:rsidP="0077032F">
      <w:pPr>
        <w:pStyle w:val="H6"/>
      </w:pPr>
      <w:r w:rsidRPr="00A15DCB">
        <w:t>(5)</w:t>
      </w:r>
    </w:p>
    <w:p w14:paraId="34E3421F" w14:textId="77777777" w:rsidR="0077032F" w:rsidRPr="00A15DCB" w:rsidRDefault="0077032F" w:rsidP="0077032F">
      <w:pPr>
        <w:pStyle w:val="PL"/>
        <w:rPr>
          <w:noProof w:val="0"/>
        </w:rPr>
      </w:pPr>
      <w:r w:rsidRPr="00A15DCB">
        <w:rPr>
          <w:b/>
          <w:noProof w:val="0"/>
        </w:rPr>
        <w:t xml:space="preserve">with </w:t>
      </w:r>
      <w:r w:rsidRPr="00A15DCB">
        <w:rPr>
          <w:noProof w:val="0"/>
        </w:rPr>
        <w:t>{ UE in RRC_Connected state and having initiated a 2-step RA type Random Access procedure in NR SpCell }</w:t>
      </w:r>
    </w:p>
    <w:p w14:paraId="0D6C61A7" w14:textId="77777777" w:rsidR="0077032F" w:rsidRPr="00A15DCB" w:rsidRDefault="0077032F" w:rsidP="0077032F">
      <w:pPr>
        <w:pStyle w:val="PL"/>
        <w:rPr>
          <w:noProof w:val="0"/>
        </w:rPr>
      </w:pPr>
      <w:r w:rsidRPr="00A15DCB">
        <w:rPr>
          <w:b/>
          <w:noProof w:val="0"/>
        </w:rPr>
        <w:t>ensure that</w:t>
      </w:r>
      <w:r w:rsidRPr="00A15DCB">
        <w:rPr>
          <w:noProof w:val="0"/>
        </w:rPr>
        <w:t xml:space="preserve"> {</w:t>
      </w:r>
    </w:p>
    <w:p w14:paraId="11EAF499" w14:textId="77777777" w:rsidR="0077032F" w:rsidRPr="00A15DCB" w:rsidRDefault="0077032F" w:rsidP="0077032F">
      <w:pPr>
        <w:pStyle w:val="PL"/>
        <w:rPr>
          <w:noProof w:val="0"/>
        </w:rPr>
      </w:pPr>
      <w:r w:rsidRPr="00A15DCB">
        <w:rPr>
          <w:b/>
          <w:noProof w:val="0"/>
        </w:rPr>
        <w:t xml:space="preserve">  when</w:t>
      </w:r>
      <w:r w:rsidRPr="00A15DCB">
        <w:rPr>
          <w:noProof w:val="0"/>
        </w:rPr>
        <w:t xml:space="preserve"> { SS transmits a Timing Advance Command in a MSGB message }</w:t>
      </w:r>
    </w:p>
    <w:p w14:paraId="7DB65C82" w14:textId="77777777" w:rsidR="0077032F" w:rsidRPr="00A15DCB" w:rsidRDefault="0077032F" w:rsidP="0077032F">
      <w:pPr>
        <w:pStyle w:val="PL"/>
        <w:rPr>
          <w:noProof w:val="0"/>
        </w:rPr>
      </w:pPr>
      <w:r w:rsidRPr="00A15DCB">
        <w:rPr>
          <w:b/>
          <w:noProof w:val="0"/>
        </w:rPr>
        <w:t xml:space="preserve">    then</w:t>
      </w:r>
      <w:r w:rsidRPr="00A15DCB">
        <w:rPr>
          <w:noProof w:val="0"/>
        </w:rPr>
        <w:t xml:space="preserve"> { UE applies the received Timing Advance value in the next transmitted MAC PDU }</w:t>
      </w:r>
    </w:p>
    <w:p w14:paraId="5807D9A4" w14:textId="77777777" w:rsidR="0077032F" w:rsidRPr="00A15DCB" w:rsidRDefault="0077032F" w:rsidP="0077032F">
      <w:pPr>
        <w:pStyle w:val="PL"/>
        <w:rPr>
          <w:noProof w:val="0"/>
        </w:rPr>
      </w:pPr>
      <w:r w:rsidRPr="00A15DCB">
        <w:rPr>
          <w:noProof w:val="0"/>
        </w:rPr>
        <w:t xml:space="preserve">            }</w:t>
      </w:r>
    </w:p>
    <w:p w14:paraId="40355081" w14:textId="77777777" w:rsidR="0077032F" w:rsidRPr="00A15DCB" w:rsidRDefault="0077032F" w:rsidP="0077032F">
      <w:pPr>
        <w:pStyle w:val="PL"/>
        <w:rPr>
          <w:noProof w:val="0"/>
        </w:rPr>
      </w:pPr>
    </w:p>
    <w:p w14:paraId="585E3C3A" w14:textId="77777777" w:rsidR="0077032F" w:rsidRPr="00A15DCB" w:rsidRDefault="0077032F" w:rsidP="0077032F">
      <w:pPr>
        <w:pStyle w:val="H6"/>
      </w:pPr>
      <w:r w:rsidRPr="00A15DCB">
        <w:t>7.1.1.1.9.2</w:t>
      </w:r>
      <w:r w:rsidRPr="00A15DCB">
        <w:tab/>
        <w:t>Conformance requirements</w:t>
      </w:r>
    </w:p>
    <w:p w14:paraId="32397555" w14:textId="219D93F5" w:rsidR="0077032F" w:rsidRPr="00A15DCB" w:rsidRDefault="0077032F" w:rsidP="0077032F">
      <w:r w:rsidRPr="00A15DCB">
        <w:t>References: The conformance requirements covered in the present TC are specified in: 3GPP TS 38</w:t>
      </w:r>
      <w:r w:rsidR="009C22CD" w:rsidRPr="00A15DCB">
        <w:t>.</w:t>
      </w:r>
      <w:r w:rsidRPr="00A15DCB">
        <w:t>321, clause 5.1.2a, 5.1.3a, 5.1.4a, 5.1.5 and 5.2.</w:t>
      </w:r>
      <w:r w:rsidRPr="00A15DCB">
        <w:rPr>
          <w:lang w:eastAsia="sv-SE"/>
        </w:rPr>
        <w:t xml:space="preserve"> </w:t>
      </w:r>
      <w:r w:rsidRPr="00A15DCB">
        <w:t>Unless otherwise stated these are Rel-16 requirements.</w:t>
      </w:r>
    </w:p>
    <w:p w14:paraId="615705CF" w14:textId="77777777" w:rsidR="0077032F" w:rsidRPr="00A15DCB" w:rsidRDefault="0077032F" w:rsidP="0077032F">
      <w:r w:rsidRPr="00A15DCB">
        <w:t>[TS 38.321, clause 5.1.2a]</w:t>
      </w:r>
    </w:p>
    <w:p w14:paraId="6286BE6C" w14:textId="77777777" w:rsidR="0077032F" w:rsidRPr="00A15DCB" w:rsidRDefault="0077032F" w:rsidP="0077032F">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66442879"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5FD191BB"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05D0A2BB"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2FFF93B6" w14:textId="77777777" w:rsidR="0077032F" w:rsidRPr="00A15DCB" w:rsidRDefault="0077032F" w:rsidP="0077032F">
      <w:pPr>
        <w:pStyle w:val="B1"/>
        <w:rPr>
          <w:lang w:eastAsia="ko-KR"/>
        </w:rPr>
      </w:pPr>
      <w:r w:rsidRPr="00A15DCB">
        <w:rPr>
          <w:lang w:eastAsia="ko-KR"/>
        </w:rPr>
        <w:t>1&gt;</w:t>
      </w:r>
      <w:r w:rsidRPr="00A15DCB">
        <w:rPr>
          <w:lang w:eastAsia="ko-KR"/>
        </w:rPr>
        <w:tab/>
        <w:t>else (i.e. for the contention-based Random Access Preamble selection):</w:t>
      </w:r>
    </w:p>
    <w:p w14:paraId="7AD2744C" w14:textId="77777777" w:rsidR="0077032F" w:rsidRPr="00A15DCB" w:rsidRDefault="0077032F" w:rsidP="0077032F">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76C476E0" w14:textId="77777777" w:rsidR="0077032F" w:rsidRPr="00A15DCB" w:rsidRDefault="0077032F" w:rsidP="0077032F">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6A116589" w14:textId="77777777" w:rsidR="0077032F" w:rsidRPr="00A15DCB" w:rsidRDefault="0077032F" w:rsidP="0077032F">
      <w:pPr>
        <w:pStyle w:val="B2"/>
        <w:rPr>
          <w:lang w:eastAsia="ko-KR"/>
        </w:rPr>
      </w:pPr>
      <w:r w:rsidRPr="00A15DCB">
        <w:rPr>
          <w:lang w:eastAsia="ko-KR"/>
        </w:rPr>
        <w:t>2&gt;</w:t>
      </w:r>
      <w:r w:rsidRPr="00A15DCB">
        <w:rPr>
          <w:lang w:eastAsia="ko-KR"/>
        </w:rPr>
        <w:tab/>
        <w:t>else:</w:t>
      </w:r>
    </w:p>
    <w:p w14:paraId="387123D8" w14:textId="77777777" w:rsidR="0077032F" w:rsidRPr="00A15DCB" w:rsidRDefault="0077032F" w:rsidP="0077032F">
      <w:pPr>
        <w:pStyle w:val="B3"/>
        <w:rPr>
          <w:rFonts w:eastAsia="SimSun"/>
        </w:rPr>
      </w:pPr>
      <w:r w:rsidRPr="00A15DCB">
        <w:rPr>
          <w:lang w:eastAsia="ko-KR"/>
        </w:rPr>
        <w:t>3&gt;</w:t>
      </w:r>
      <w:r w:rsidRPr="00A15DCB">
        <w:rPr>
          <w:lang w:eastAsia="ko-KR"/>
        </w:rPr>
        <w:tab/>
        <w:t>select any SSB.</w:t>
      </w:r>
    </w:p>
    <w:p w14:paraId="6778DE99" w14:textId="77777777" w:rsidR="0077032F" w:rsidRPr="00A15DCB" w:rsidRDefault="0077032F" w:rsidP="0077032F">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23007836" w14:textId="77777777" w:rsidR="0077032F" w:rsidRPr="00A15DCB" w:rsidRDefault="0077032F" w:rsidP="0077032F">
      <w:pPr>
        <w:pStyle w:val="B3"/>
        <w:rPr>
          <w:lang w:eastAsia="ko-KR"/>
        </w:rPr>
      </w:pPr>
      <w:bookmarkStart w:id="63" w:name="_Hlk27723011"/>
      <w:r w:rsidRPr="00A15DCB">
        <w:rPr>
          <w:lang w:eastAsia="ko-KR"/>
        </w:rPr>
        <w:lastRenderedPageBreak/>
        <w:t>3&gt;</w:t>
      </w:r>
      <w:r w:rsidRPr="00A15DCB">
        <w:rPr>
          <w:lang w:eastAsia="ko-KR"/>
        </w:rPr>
        <w:tab/>
        <w:t>if Random Access Preambles group B for 2-step RA type is configured:</w:t>
      </w:r>
    </w:p>
    <w:p w14:paraId="64108748" w14:textId="77777777" w:rsidR="0077032F" w:rsidRPr="00A15DCB" w:rsidRDefault="0077032F" w:rsidP="0077032F">
      <w:pPr>
        <w:pStyle w:val="B4"/>
        <w:rPr>
          <w:lang w:eastAsia="ko-KR"/>
        </w:rPr>
      </w:pPr>
      <w:bookmarkStart w:id="64" w:name="_Hlk27652409"/>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bookmarkEnd w:id="63"/>
    <w:bookmarkEnd w:id="64"/>
    <w:p w14:paraId="6922C2ED" w14:textId="77777777" w:rsidR="0077032F" w:rsidRPr="00A15DCB" w:rsidRDefault="0077032F" w:rsidP="0077032F">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759CDBE8" w14:textId="77777777" w:rsidR="0077032F" w:rsidRPr="00A15DCB" w:rsidRDefault="0077032F" w:rsidP="0077032F">
      <w:pPr>
        <w:pStyle w:val="B5"/>
        <w:rPr>
          <w:lang w:eastAsia="ko-KR"/>
        </w:rPr>
      </w:pPr>
      <w:r w:rsidRPr="00A15DCB">
        <w:rPr>
          <w:lang w:eastAsia="ko-KR"/>
        </w:rPr>
        <w:t>5&gt;</w:t>
      </w:r>
      <w:r w:rsidRPr="00A15DCB">
        <w:rPr>
          <w:lang w:eastAsia="ko-KR"/>
        </w:rPr>
        <w:tab/>
        <w:t>select the Random Access Preambles group B.</w:t>
      </w:r>
    </w:p>
    <w:p w14:paraId="1DAD3D02"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1A0A3498" w14:textId="77777777" w:rsidR="0077032F" w:rsidRPr="00A15DCB" w:rsidRDefault="0077032F" w:rsidP="0077032F">
      <w:pPr>
        <w:pStyle w:val="B5"/>
        <w:rPr>
          <w:lang w:eastAsia="ko-KR"/>
        </w:rPr>
      </w:pPr>
      <w:r w:rsidRPr="00A15DCB">
        <w:rPr>
          <w:lang w:eastAsia="ko-KR"/>
        </w:rPr>
        <w:t>5&gt;</w:t>
      </w:r>
      <w:r w:rsidRPr="00A15DCB">
        <w:rPr>
          <w:lang w:eastAsia="ko-KR"/>
        </w:rPr>
        <w:tab/>
        <w:t>select the Random Access Preambles group A.</w:t>
      </w:r>
    </w:p>
    <w:p w14:paraId="14906DE8"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03D52A16" w14:textId="77777777" w:rsidR="0077032F" w:rsidRPr="00A15DCB" w:rsidRDefault="0077032F" w:rsidP="0077032F">
      <w:pPr>
        <w:pStyle w:val="B4"/>
        <w:rPr>
          <w:lang w:eastAsia="ko-KR"/>
        </w:rPr>
      </w:pPr>
      <w:r w:rsidRPr="00A15DCB">
        <w:rPr>
          <w:lang w:eastAsia="ko-KR"/>
        </w:rPr>
        <w:t>4&gt;</w:t>
      </w:r>
      <w:r w:rsidRPr="00A15DCB">
        <w:rPr>
          <w:lang w:eastAsia="ko-KR"/>
        </w:rPr>
        <w:tab/>
        <w:t>select the Random Access Preambles group A.</w:t>
      </w:r>
    </w:p>
    <w:p w14:paraId="23BC4870" w14:textId="77777777" w:rsidR="0077032F" w:rsidRPr="00A15DCB" w:rsidRDefault="0077032F" w:rsidP="0077032F">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0933BE3E" w14:textId="77777777" w:rsidR="0077032F" w:rsidRPr="00A15DCB" w:rsidRDefault="0077032F" w:rsidP="0077032F">
      <w:pPr>
        <w:pStyle w:val="B3"/>
        <w:rPr>
          <w:lang w:eastAsia="ko-KR"/>
        </w:rPr>
      </w:pPr>
      <w:r w:rsidRPr="00A15DCB">
        <w:rPr>
          <w:lang w:eastAsia="ko-KR"/>
        </w:rPr>
        <w:t>3&gt;</w:t>
      </w:r>
      <w:r w:rsidRPr="00A15DCB">
        <w:rPr>
          <w:lang w:eastAsia="ko-KR"/>
        </w:rPr>
        <w:tab/>
        <w:t>if Random Access Preambles group B for 2-step RA type is configured; and</w:t>
      </w:r>
    </w:p>
    <w:p w14:paraId="211603ED"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64A165CD" w14:textId="77777777" w:rsidR="0077032F" w:rsidRPr="00A15DCB" w:rsidRDefault="0077032F" w:rsidP="0077032F">
      <w:pPr>
        <w:pStyle w:val="B4"/>
        <w:rPr>
          <w:lang w:eastAsia="ko-KR"/>
        </w:rPr>
      </w:pPr>
      <w:r w:rsidRPr="00A15DCB">
        <w:rPr>
          <w:lang w:eastAsia="ko-KR"/>
        </w:rPr>
        <w:t>4&gt;</w:t>
      </w:r>
      <w:r w:rsidRPr="00A15DCB">
        <w:rPr>
          <w:lang w:eastAsia="ko-KR"/>
        </w:rPr>
        <w:tab/>
        <w:t>select the Random Access Preambles group B.</w:t>
      </w:r>
    </w:p>
    <w:p w14:paraId="1ECB46FC"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776EFF65" w14:textId="77777777" w:rsidR="0077032F" w:rsidRPr="00A15DCB" w:rsidRDefault="0077032F" w:rsidP="0077032F">
      <w:pPr>
        <w:pStyle w:val="B4"/>
        <w:rPr>
          <w:lang w:eastAsia="ko-KR"/>
        </w:rPr>
      </w:pPr>
      <w:r w:rsidRPr="00A15DCB">
        <w:rPr>
          <w:lang w:eastAsia="ko-KR"/>
        </w:rPr>
        <w:t>4&gt;</w:t>
      </w:r>
      <w:r w:rsidRPr="00A15DCB">
        <w:rPr>
          <w:lang w:eastAsia="ko-KR"/>
        </w:rPr>
        <w:tab/>
        <w:t>select the Random Access Preambles group A.</w:t>
      </w:r>
    </w:p>
    <w:p w14:paraId="7848BB53" w14:textId="77777777" w:rsidR="0077032F" w:rsidRPr="00A15DCB" w:rsidRDefault="0077032F" w:rsidP="0077032F">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19476640" w14:textId="77777777" w:rsidR="0077032F" w:rsidRPr="00A15DCB" w:rsidRDefault="0077032F" w:rsidP="0077032F">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632A6BE8" w14:textId="77777777" w:rsidR="0077032F" w:rsidRPr="00A15DCB" w:rsidRDefault="0077032F" w:rsidP="0077032F">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6D7A8822"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10C56CED" w14:textId="77777777" w:rsidR="0077032F" w:rsidRPr="00A15DCB" w:rsidRDefault="0077032F" w:rsidP="0077032F">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and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0F07B38" w14:textId="77777777" w:rsidR="0077032F" w:rsidRPr="00A15DCB" w:rsidRDefault="0077032F" w:rsidP="0077032F">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24B3D2E3"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21AE0325" w14:textId="77777777" w:rsidR="0077032F" w:rsidRPr="00A15DCB" w:rsidRDefault="0077032F" w:rsidP="0077032F">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2BBB55A8" w14:textId="77777777" w:rsidR="0077032F" w:rsidRPr="00A15DCB" w:rsidRDefault="0077032F" w:rsidP="0077032F">
      <w:pPr>
        <w:pStyle w:val="B2"/>
        <w:rPr>
          <w:lang w:eastAsia="ko-KR"/>
        </w:rPr>
      </w:pPr>
      <w:r w:rsidRPr="00A15DCB">
        <w:rPr>
          <w:lang w:eastAsia="ko-KR"/>
        </w:rPr>
        <w:t>2&gt;</w:t>
      </w:r>
      <w:r w:rsidRPr="00A15DCB">
        <w:rPr>
          <w:lang w:eastAsia="ko-KR"/>
        </w:rPr>
        <w:tab/>
        <w:t>deliver the UL grant and the associated HARQ information to the HARQ entity.</w:t>
      </w:r>
    </w:p>
    <w:p w14:paraId="4CD1DA7F" w14:textId="77777777" w:rsidR="0077032F" w:rsidRPr="00A15DCB" w:rsidRDefault="0077032F" w:rsidP="0077032F">
      <w:pPr>
        <w:pStyle w:val="B1"/>
        <w:rPr>
          <w:lang w:eastAsia="ko-KR"/>
        </w:rPr>
      </w:pPr>
      <w:r w:rsidRPr="00A15DCB">
        <w:rPr>
          <w:lang w:eastAsia="ko-KR"/>
        </w:rPr>
        <w:t>1&gt;</w:t>
      </w:r>
      <w:r w:rsidRPr="00A15DCB">
        <w:rPr>
          <w:lang w:eastAsia="ko-KR"/>
        </w:rPr>
        <w:tab/>
        <w:t>else:</w:t>
      </w:r>
    </w:p>
    <w:p w14:paraId="29B80EC5" w14:textId="77777777" w:rsidR="0077032F" w:rsidRPr="00A15DCB" w:rsidRDefault="0077032F" w:rsidP="0077032F">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151B6872" w14:textId="77777777" w:rsidR="0077032F" w:rsidRPr="00A15DCB" w:rsidRDefault="0077032F" w:rsidP="0077032F">
      <w:pPr>
        <w:pStyle w:val="B2"/>
        <w:rPr>
          <w:lang w:eastAsia="ko-KR"/>
        </w:rPr>
      </w:pPr>
      <w:r w:rsidRPr="00A15DCB">
        <w:rPr>
          <w:lang w:eastAsia="ko-KR"/>
        </w:rPr>
        <w:lastRenderedPageBreak/>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57829ED3" w14:textId="77777777" w:rsidR="0077032F" w:rsidRPr="00A15DCB" w:rsidRDefault="0077032F" w:rsidP="0077032F">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4913F472" w14:textId="77777777" w:rsidR="0077032F" w:rsidRPr="00A15DCB" w:rsidRDefault="0077032F" w:rsidP="0077032F">
      <w:pPr>
        <w:pStyle w:val="B3"/>
        <w:rPr>
          <w:lang w:eastAsia="ko-KR"/>
        </w:rPr>
      </w:pPr>
      <w:r w:rsidRPr="00A15DCB">
        <w:rPr>
          <w:lang w:eastAsia="ko-KR"/>
        </w:rPr>
        <w:t>3&gt;</w:t>
      </w:r>
      <w:r w:rsidRPr="00A15DCB">
        <w:rPr>
          <w:lang w:eastAsia="ko-KR"/>
        </w:rPr>
        <w:tab/>
        <w:t>deliver the UL grant and the associated HARQ information to the HARQ entity.</w:t>
      </w:r>
    </w:p>
    <w:p w14:paraId="1D95938E" w14:textId="77777777" w:rsidR="0077032F" w:rsidRPr="00A15DCB" w:rsidRDefault="0077032F" w:rsidP="0077032F">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0E4A75C5" w14:textId="77777777" w:rsidR="0077032F" w:rsidRPr="00A15DCB" w:rsidRDefault="0077032F" w:rsidP="0077032F">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5994CF78" w14:textId="77777777" w:rsidR="0077032F" w:rsidRPr="00A15DCB" w:rsidRDefault="0077032F" w:rsidP="0077032F">
      <w:r w:rsidRPr="00A15DCB">
        <w:t>[TS 38.321, clause 5.1.3a]</w:t>
      </w:r>
    </w:p>
    <w:p w14:paraId="3CE824AE" w14:textId="77777777" w:rsidR="0077032F" w:rsidRPr="00A15DCB" w:rsidRDefault="0077032F" w:rsidP="0077032F">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30D40B3E"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51C00FCE" w14:textId="77777777" w:rsidR="0077032F" w:rsidRPr="00A15DCB" w:rsidRDefault="0077032F" w:rsidP="0077032F">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502B3A36" w14:textId="77777777" w:rsidR="0077032F" w:rsidRPr="00A15DCB" w:rsidRDefault="0077032F" w:rsidP="0077032F">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2565046F" w14:textId="77777777" w:rsidR="0077032F" w:rsidRPr="00A15DCB" w:rsidRDefault="0077032F" w:rsidP="0077032F">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2F67CF7F" w14:textId="77777777" w:rsidR="0077032F" w:rsidRPr="00A15DCB" w:rsidRDefault="0077032F" w:rsidP="0077032F">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3C900551" w14:textId="77777777" w:rsidR="0077032F" w:rsidRPr="00A15DCB" w:rsidRDefault="0077032F" w:rsidP="0077032F">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7C28C785" w14:textId="77777777" w:rsidR="0077032F" w:rsidRPr="00A15DCB" w:rsidRDefault="0077032F" w:rsidP="0077032F">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437B2404" w14:textId="77777777" w:rsidR="0077032F" w:rsidRPr="00A15DCB" w:rsidRDefault="0077032F" w:rsidP="0077032F">
      <w:pPr>
        <w:pStyle w:val="B1"/>
        <w:rPr>
          <w:lang w:eastAsia="ko-KR"/>
        </w:rPr>
      </w:pPr>
      <w:r w:rsidRPr="00A15DCB">
        <w:rPr>
          <w:lang w:eastAsia="ko-KR"/>
        </w:rPr>
        <w:t>1&gt;</w:t>
      </w:r>
      <w:r w:rsidRPr="00A15DCB">
        <w:rPr>
          <w:lang w:eastAsia="ko-KR"/>
        </w:rPr>
        <w:tab/>
        <w:t>if this is the first MSGA transmission within this Random Access procedure:</w:t>
      </w:r>
    </w:p>
    <w:p w14:paraId="66217A1A" w14:textId="77777777" w:rsidR="0077032F" w:rsidRPr="00A15DCB" w:rsidRDefault="0077032F" w:rsidP="0077032F">
      <w:pPr>
        <w:pStyle w:val="B2"/>
        <w:rPr>
          <w:lang w:eastAsia="ko-KR"/>
        </w:rPr>
      </w:pPr>
      <w:r w:rsidRPr="00A15DCB">
        <w:rPr>
          <w:lang w:eastAsia="ko-KR"/>
        </w:rPr>
        <w:t>2&gt;</w:t>
      </w:r>
      <w:r w:rsidRPr="00A15DCB">
        <w:rPr>
          <w:lang w:eastAsia="ko-KR"/>
        </w:rPr>
        <w:tab/>
        <w:t>if the transmission is not being made for the CCCH logical channel:</w:t>
      </w:r>
    </w:p>
    <w:p w14:paraId="2D5630AE" w14:textId="77777777" w:rsidR="0077032F" w:rsidRPr="00A15DCB" w:rsidRDefault="0077032F" w:rsidP="0077032F">
      <w:pPr>
        <w:pStyle w:val="B3"/>
      </w:pPr>
      <w:r w:rsidRPr="00A15DCB">
        <w:t>3&gt;</w:t>
      </w:r>
      <w:r w:rsidRPr="00A15DCB">
        <w:tab/>
        <w:t>indicate to the Multiplexing and assembly entity to include a C-RNTI MAC CE in the subsequent uplink transmission.</w:t>
      </w:r>
    </w:p>
    <w:p w14:paraId="5E965901" w14:textId="77777777" w:rsidR="0077032F" w:rsidRPr="00A15DCB" w:rsidRDefault="0077032F" w:rsidP="0077032F">
      <w:pPr>
        <w:pStyle w:val="B2"/>
      </w:pPr>
      <w:r w:rsidRPr="00A15DCB">
        <w:t>2&gt;</w:t>
      </w:r>
      <w:r w:rsidRPr="00A15DCB">
        <w:tab/>
        <w:t xml:space="preserve">if the Random Access procedure was initiated for SpCell beam failure recovery and </w:t>
      </w:r>
      <w:r w:rsidRPr="00A15DCB">
        <w:rPr>
          <w:i/>
        </w:rPr>
        <w:t>spCell-BFR-CBRA</w:t>
      </w:r>
      <w:r w:rsidRPr="00A15DCB">
        <w:rPr>
          <w:iCs/>
        </w:rPr>
        <w:t xml:space="preserve"> </w:t>
      </w:r>
      <w:r w:rsidRPr="00A15DCB">
        <w:t>with value</w:t>
      </w:r>
      <w:r w:rsidRPr="00A15DCB">
        <w:rPr>
          <w:iCs/>
        </w:rPr>
        <w:t xml:space="preserve"> </w:t>
      </w:r>
      <w:r w:rsidRPr="00A15DCB">
        <w:rPr>
          <w:i/>
        </w:rPr>
        <w:t>true</w:t>
      </w:r>
      <w:r w:rsidRPr="00A15DCB">
        <w:rPr>
          <w:iCs/>
        </w:rPr>
        <w:t xml:space="preserve"> </w:t>
      </w:r>
      <w:r w:rsidRPr="00A15DCB">
        <w:t>is configured:</w:t>
      </w:r>
    </w:p>
    <w:p w14:paraId="48E15461" w14:textId="77777777" w:rsidR="0077032F" w:rsidRPr="00A15DCB" w:rsidRDefault="0077032F" w:rsidP="0077032F">
      <w:pPr>
        <w:pStyle w:val="B3"/>
      </w:pPr>
      <w:r w:rsidRPr="00A15DCB">
        <w:t>3&gt;</w:t>
      </w:r>
      <w:r w:rsidRPr="00A15DCB">
        <w:tab/>
        <w:t>indicate to the Multiplexing and assembly entity to include a BFR MAC CE or a Truncated BFR MAC CE in the subsequent uplink transmission.</w:t>
      </w:r>
    </w:p>
    <w:p w14:paraId="076EDEFD" w14:textId="77777777" w:rsidR="0077032F" w:rsidRPr="00A15DCB" w:rsidRDefault="0077032F" w:rsidP="0077032F">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436D49E8" w14:textId="77777777" w:rsidR="0077032F" w:rsidRPr="00A15DCB" w:rsidRDefault="0077032F" w:rsidP="0077032F">
      <w:pPr>
        <w:pStyle w:val="B1"/>
        <w:rPr>
          <w:lang w:eastAsia="ko-KR"/>
        </w:rPr>
      </w:pPr>
      <w:r w:rsidRPr="00A15DCB">
        <w:rPr>
          <w:lang w:eastAsia="ko-KR"/>
        </w:rPr>
        <w:t>1&gt;</w:t>
      </w:r>
      <w:r w:rsidRPr="00A15DCB">
        <w:rPr>
          <w:lang w:eastAsia="ko-KR"/>
        </w:rPr>
        <w:tab/>
        <w:t>compute the MSGB-RNTI associated with the PRACH occasion in which the Random Access Preamble is transmitted;</w:t>
      </w:r>
    </w:p>
    <w:p w14:paraId="52B91362" w14:textId="77777777" w:rsidR="0077032F" w:rsidRPr="00A15DCB" w:rsidRDefault="0077032F" w:rsidP="0077032F">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21298918" w14:textId="77777777" w:rsidR="0077032F" w:rsidRPr="00A15DCB" w:rsidRDefault="0077032F" w:rsidP="0077032F">
      <w:pPr>
        <w:pStyle w:val="B1"/>
        <w:rPr>
          <w:lang w:eastAsia="ko-KR"/>
        </w:rPr>
      </w:pPr>
      <w:r w:rsidRPr="00A15DCB">
        <w:rPr>
          <w:lang w:eastAsia="ko-KR"/>
        </w:rPr>
        <w:t>1&gt;</w:t>
      </w:r>
      <w:r w:rsidRPr="00A15DCB">
        <w:rPr>
          <w:lang w:eastAsia="ko-KR"/>
        </w:rPr>
        <w:tab/>
        <w:t>if LBT failure indication is received from lower layers for the transmission of this MSGA Random Access Preamble:</w:t>
      </w:r>
    </w:p>
    <w:p w14:paraId="517D262C" w14:textId="77777777" w:rsidR="0077032F" w:rsidRPr="00A15DCB" w:rsidRDefault="0077032F" w:rsidP="0077032F">
      <w:pPr>
        <w:pStyle w:val="B2"/>
      </w:pPr>
      <w:r w:rsidRPr="00A15DCB">
        <w:t>2&gt;</w:t>
      </w:r>
      <w:r w:rsidRPr="00A15DCB">
        <w:tab/>
      </w:r>
      <w:r w:rsidRPr="00A15DCB">
        <w:rPr>
          <w:lang w:eastAsia="ko-KR"/>
        </w:rPr>
        <w:t>instruct the physical layer to cancel the transmission of the MSGA payload on the associated PUSCH resource;</w:t>
      </w:r>
    </w:p>
    <w:p w14:paraId="492E58A0" w14:textId="77777777" w:rsidR="0077032F" w:rsidRPr="00A15DCB" w:rsidRDefault="0077032F" w:rsidP="0077032F">
      <w:pPr>
        <w:pStyle w:val="B2"/>
        <w:rPr>
          <w:lang w:eastAsia="ko-KR"/>
        </w:rPr>
      </w:pPr>
      <w:r w:rsidRPr="00A15DCB">
        <w:t>2&gt;</w:t>
      </w:r>
      <w:r w:rsidRPr="00A15DCB">
        <w:tab/>
      </w:r>
      <w:r w:rsidRPr="00A15DCB">
        <w:rPr>
          <w:lang w:eastAsia="ko-KR"/>
        </w:rPr>
        <w:t xml:space="preserve">if </w:t>
      </w:r>
      <w:r w:rsidRPr="00A15DCB">
        <w:rPr>
          <w:i/>
          <w:lang w:eastAsia="ko-KR"/>
        </w:rPr>
        <w:t>lbt-FailureRecoveryConfig</w:t>
      </w:r>
      <w:r w:rsidRPr="00A15DCB">
        <w:rPr>
          <w:lang w:eastAsia="ko-KR"/>
        </w:rPr>
        <w:t xml:space="preserve"> is configured:</w:t>
      </w:r>
    </w:p>
    <w:p w14:paraId="120AC885" w14:textId="77777777" w:rsidR="0077032F" w:rsidRPr="00A15DCB" w:rsidRDefault="0077032F" w:rsidP="0077032F">
      <w:pPr>
        <w:pStyle w:val="B3"/>
        <w:rPr>
          <w:lang w:eastAsia="ko-KR"/>
        </w:rPr>
      </w:pPr>
      <w:r w:rsidRPr="00A15DCB">
        <w:lastRenderedPageBreak/>
        <w:t>3&gt;</w:t>
      </w:r>
      <w:r w:rsidRPr="00A15DCB">
        <w:tab/>
      </w:r>
      <w:r w:rsidRPr="00A15DCB">
        <w:rPr>
          <w:lang w:eastAsia="ko-KR"/>
        </w:rPr>
        <w:t>perform the Random Access Resource selection procedure for 2-step RA type (see clause 5.1.2a).</w:t>
      </w:r>
    </w:p>
    <w:p w14:paraId="42BB5A5A" w14:textId="77777777" w:rsidR="0077032F" w:rsidRPr="00A15DCB" w:rsidRDefault="0077032F" w:rsidP="0077032F">
      <w:pPr>
        <w:pStyle w:val="B2"/>
        <w:rPr>
          <w:lang w:eastAsia="ko-KR"/>
        </w:rPr>
      </w:pPr>
      <w:r w:rsidRPr="00A15DCB">
        <w:t>2&gt;</w:t>
      </w:r>
      <w:r w:rsidRPr="00A15DCB">
        <w:tab/>
      </w:r>
      <w:r w:rsidRPr="00A15DCB">
        <w:rPr>
          <w:lang w:eastAsia="ko-KR"/>
        </w:rPr>
        <w:t>else:</w:t>
      </w:r>
    </w:p>
    <w:p w14:paraId="288605D7" w14:textId="77777777" w:rsidR="0077032F" w:rsidRPr="00A15DCB" w:rsidRDefault="0077032F" w:rsidP="0077032F">
      <w:pPr>
        <w:pStyle w:val="B3"/>
        <w:rPr>
          <w:lang w:eastAsia="ko-KR"/>
        </w:rPr>
      </w:pPr>
      <w:r w:rsidRPr="00A15DCB">
        <w:rPr>
          <w:lang w:eastAsia="ko-KR"/>
        </w:rPr>
        <w:t>3&gt;</w:t>
      </w:r>
      <w:r w:rsidRPr="00A15DCB">
        <w:rPr>
          <w:lang w:eastAsia="ko-KR"/>
        </w:rPr>
        <w:tab/>
        <w:t xml:space="preserve">increment </w:t>
      </w:r>
      <w:r w:rsidRPr="00A15DCB">
        <w:rPr>
          <w:i/>
          <w:iCs/>
          <w:lang w:eastAsia="ko-KR"/>
        </w:rPr>
        <w:t>PREAMBLE_TRANSMISSION_COUNTER</w:t>
      </w:r>
      <w:r w:rsidRPr="00A15DCB">
        <w:rPr>
          <w:lang w:eastAsia="ko-KR"/>
        </w:rPr>
        <w:t xml:space="preserve"> by 1;</w:t>
      </w:r>
    </w:p>
    <w:p w14:paraId="389AC619"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w:t>
      </w:r>
      <w:r w:rsidRPr="00A15DCB">
        <w:rPr>
          <w:i/>
          <w:iCs/>
          <w:lang w:eastAsia="ko-KR"/>
        </w:rPr>
        <w:t>PREAMBLE_TRANSMISSION_COUNTE</w:t>
      </w:r>
      <w:r w:rsidRPr="00A15DCB">
        <w:rPr>
          <w:lang w:eastAsia="ko-KR"/>
        </w:rPr>
        <w:t xml:space="preserve">R = </w:t>
      </w:r>
      <w:r w:rsidRPr="00A15DCB">
        <w:rPr>
          <w:i/>
          <w:iCs/>
          <w:lang w:eastAsia="ko-KR"/>
        </w:rPr>
        <w:t>preambleTransMax</w:t>
      </w:r>
      <w:r w:rsidRPr="00A15DCB">
        <w:rPr>
          <w:iCs/>
          <w:lang w:eastAsia="ko-KR"/>
        </w:rPr>
        <w:t xml:space="preserve"> </w:t>
      </w:r>
      <w:r w:rsidRPr="00A15DCB">
        <w:rPr>
          <w:lang w:eastAsia="ko-KR"/>
        </w:rPr>
        <w:t>+ 1:</w:t>
      </w:r>
    </w:p>
    <w:p w14:paraId="24AE8161" w14:textId="77777777" w:rsidR="0077032F" w:rsidRPr="00A15DCB" w:rsidRDefault="0077032F" w:rsidP="0077032F">
      <w:pPr>
        <w:pStyle w:val="B4"/>
        <w:rPr>
          <w:rFonts w:eastAsia="SimSun"/>
          <w:lang w:eastAsia="zh-CN"/>
        </w:rPr>
      </w:pPr>
      <w:r w:rsidRPr="00A15DCB">
        <w:rPr>
          <w:lang w:eastAsia="ko-KR"/>
        </w:rPr>
        <w:t>4&gt;</w:t>
      </w:r>
      <w:r w:rsidRPr="00A15DCB">
        <w:rPr>
          <w:lang w:eastAsia="ko-KR"/>
        </w:rPr>
        <w:tab/>
      </w:r>
      <w:r w:rsidRPr="00A15DCB">
        <w:rPr>
          <w:lang w:eastAsia="zh-CN"/>
        </w:rPr>
        <w:t>indicate</w:t>
      </w:r>
      <w:r w:rsidRPr="00A15DCB">
        <w:rPr>
          <w:rFonts w:eastAsia="SimSun"/>
          <w:lang w:eastAsia="zh-CN"/>
        </w:rPr>
        <w:t xml:space="preserve"> a Random Access problem to upper layers;</w:t>
      </w:r>
    </w:p>
    <w:p w14:paraId="55A626FA" w14:textId="77777777" w:rsidR="0077032F" w:rsidRPr="00A15DCB" w:rsidRDefault="0077032F" w:rsidP="0077032F">
      <w:pPr>
        <w:pStyle w:val="B4"/>
        <w:rPr>
          <w:rFonts w:eastAsia="SimSun"/>
          <w:lang w:eastAsia="zh-CN"/>
        </w:rPr>
      </w:pPr>
      <w:r w:rsidRPr="00A15DCB">
        <w:rPr>
          <w:lang w:eastAsia="ko-KR"/>
        </w:rPr>
        <w:t>4&gt;</w:t>
      </w:r>
      <w:r w:rsidRPr="00A15DCB">
        <w:rPr>
          <w:lang w:eastAsia="ko-KR"/>
        </w:rPr>
        <w:tab/>
        <w:t xml:space="preserve">if </w:t>
      </w:r>
      <w:r w:rsidRPr="00A15DCB">
        <w:rPr>
          <w:lang w:eastAsia="zh-CN"/>
        </w:rPr>
        <w:t>this</w:t>
      </w:r>
      <w:r w:rsidRPr="00A15DCB">
        <w:rPr>
          <w:lang w:eastAsia="ko-KR"/>
        </w:rPr>
        <w:t xml:space="preserve"> Random Access procedure was triggered for SI request:</w:t>
      </w:r>
    </w:p>
    <w:p w14:paraId="62321C43" w14:textId="77777777" w:rsidR="0077032F" w:rsidRPr="00A15DCB" w:rsidRDefault="0077032F" w:rsidP="0077032F">
      <w:pPr>
        <w:pStyle w:val="B5"/>
        <w:rPr>
          <w:lang w:eastAsia="zh-CN"/>
        </w:rPr>
      </w:pPr>
      <w:r w:rsidRPr="00A15DCB">
        <w:rPr>
          <w:lang w:eastAsia="zh-CN"/>
        </w:rPr>
        <w:t>5&gt;</w:t>
      </w:r>
      <w:r w:rsidRPr="00A15DCB">
        <w:rPr>
          <w:lang w:eastAsia="zh-CN"/>
        </w:rPr>
        <w:tab/>
      </w:r>
      <w:r w:rsidRPr="00A15DCB">
        <w:rPr>
          <w:lang w:eastAsia="ko-KR"/>
        </w:rPr>
        <w:t>consider</w:t>
      </w:r>
      <w:r w:rsidRPr="00A15DCB">
        <w:rPr>
          <w:lang w:eastAsia="zh-CN"/>
        </w:rPr>
        <w:t xml:space="preserve"> this Random Access procedure unsuccessfully completed.</w:t>
      </w:r>
    </w:p>
    <w:p w14:paraId="37730F35"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is not completed:</w:t>
      </w:r>
    </w:p>
    <w:p w14:paraId="541B2810" w14:textId="77777777" w:rsidR="0077032F" w:rsidRPr="00A15DCB" w:rsidRDefault="0077032F" w:rsidP="0077032F">
      <w:pPr>
        <w:pStyle w:val="B4"/>
        <w:rPr>
          <w:lang w:eastAsia="ko-KR"/>
        </w:rPr>
      </w:pPr>
      <w:r w:rsidRPr="00A15DCB">
        <w:rPr>
          <w:lang w:eastAsia="ko-KR"/>
        </w:rPr>
        <w:t>4&gt;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iCs/>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30DCD66A" w14:textId="77777777" w:rsidR="0077032F" w:rsidRPr="00A15DCB" w:rsidRDefault="0077032F" w:rsidP="0077032F">
      <w:pPr>
        <w:pStyle w:val="B5"/>
        <w:rPr>
          <w:lang w:eastAsia="ko-KR"/>
        </w:rPr>
      </w:pPr>
      <w:r w:rsidRPr="00A15DCB">
        <w:rPr>
          <w:lang w:eastAsia="ko-KR"/>
        </w:rPr>
        <w:t>5&gt;</w:t>
      </w:r>
      <w:r w:rsidRPr="00A15DCB">
        <w:rPr>
          <w:lang w:eastAsia="ko-KR"/>
        </w:rPr>
        <w:tab/>
        <w:t xml:space="preserve">set the </w:t>
      </w:r>
      <w:r w:rsidRPr="00A15DCB">
        <w:rPr>
          <w:i/>
          <w:iCs/>
          <w:lang w:eastAsia="ko-KR"/>
        </w:rPr>
        <w:t>RA_TYPE</w:t>
      </w:r>
      <w:r w:rsidRPr="00A15DCB">
        <w:rPr>
          <w:lang w:eastAsia="ko-KR"/>
        </w:rPr>
        <w:t xml:space="preserve"> to </w:t>
      </w:r>
      <w:r w:rsidRPr="00A15DCB">
        <w:rPr>
          <w:i/>
          <w:iCs/>
          <w:lang w:eastAsia="ko-KR"/>
        </w:rPr>
        <w:t>4-stepRA</w:t>
      </w:r>
      <w:r w:rsidRPr="00A15DCB">
        <w:rPr>
          <w:lang w:eastAsia="ko-KR"/>
        </w:rPr>
        <w:t>;</w:t>
      </w:r>
    </w:p>
    <w:p w14:paraId="231A69DD" w14:textId="77777777" w:rsidR="0077032F" w:rsidRPr="00A15DCB" w:rsidRDefault="0077032F" w:rsidP="0077032F">
      <w:pPr>
        <w:pStyle w:val="B5"/>
        <w:rPr>
          <w:lang w:eastAsia="ko-KR"/>
        </w:rPr>
      </w:pPr>
      <w:r w:rsidRPr="00A15DCB">
        <w:rPr>
          <w:lang w:eastAsia="ko-KR"/>
        </w:rPr>
        <w:t>5&gt;</w:t>
      </w:r>
      <w:r w:rsidRPr="00A15DCB">
        <w:rPr>
          <w:lang w:eastAsia="ko-KR"/>
        </w:rPr>
        <w:tab/>
      </w:r>
      <w:r w:rsidRPr="00A15DCB">
        <w:t>perform initialization of variables specific to Random Access type as specified in clause 5.1.1a;</w:t>
      </w:r>
    </w:p>
    <w:p w14:paraId="475C1675" w14:textId="77777777" w:rsidR="0077032F" w:rsidRPr="00A15DCB" w:rsidRDefault="0077032F" w:rsidP="0077032F">
      <w:pPr>
        <w:pStyle w:val="B5"/>
        <w:rPr>
          <w:lang w:eastAsia="ko-KR"/>
        </w:rPr>
      </w:pPr>
      <w:r w:rsidRPr="00A15DCB">
        <w:rPr>
          <w:lang w:eastAsia="ko-KR"/>
        </w:rPr>
        <w:t>5&gt;</w:t>
      </w:r>
      <w:r w:rsidRPr="00A15DCB">
        <w:rPr>
          <w:lang w:eastAsia="ko-KR"/>
        </w:rPr>
        <w:tab/>
        <w:t xml:space="preserve">if </w:t>
      </w:r>
      <w:r w:rsidRPr="00A15DCB">
        <w:t>the</w:t>
      </w:r>
      <w:r w:rsidRPr="00A15DCB">
        <w:rPr>
          <w:lang w:eastAsia="ko-KR"/>
        </w:rPr>
        <w:t xml:space="preserve"> Msg3 buffer is empty:</w:t>
      </w:r>
    </w:p>
    <w:p w14:paraId="32D651CF" w14:textId="77777777" w:rsidR="0077032F" w:rsidRPr="00A15DCB" w:rsidRDefault="0077032F" w:rsidP="0077032F">
      <w:pPr>
        <w:pStyle w:val="B6"/>
      </w:pPr>
      <w:r w:rsidRPr="00A15DCB">
        <w:t>6&gt;</w:t>
      </w:r>
      <w:r w:rsidRPr="00A15DCB">
        <w:tab/>
        <w:t>obtain the MAC PDU to transmit from the MSGA buffer and store it in the Msg3 buffer;</w:t>
      </w:r>
    </w:p>
    <w:p w14:paraId="630D3ABA" w14:textId="77777777" w:rsidR="0077032F" w:rsidRPr="00A15DCB" w:rsidRDefault="0077032F" w:rsidP="0077032F">
      <w:pPr>
        <w:pStyle w:val="B5"/>
      </w:pPr>
      <w:r w:rsidRPr="00A15DCB">
        <w:t>5&gt;</w:t>
      </w:r>
      <w:r w:rsidRPr="00A15DCB">
        <w:tab/>
        <w:t>flush HARQ buffer used for the transmission of MAC PDU in the MSGA buffer;</w:t>
      </w:r>
    </w:p>
    <w:p w14:paraId="0D92EB2F" w14:textId="77777777" w:rsidR="0077032F" w:rsidRPr="00A15DCB" w:rsidRDefault="0077032F" w:rsidP="0077032F">
      <w:pPr>
        <w:pStyle w:val="B5"/>
      </w:pPr>
      <w:r w:rsidRPr="00A15DCB">
        <w:t>5&gt;</w:t>
      </w:r>
      <w:r w:rsidRPr="00A15DCB">
        <w:tab/>
        <w:t>discard explicitly signalled contention-free 2-step RA type Random Access Resources, if any;</w:t>
      </w:r>
    </w:p>
    <w:p w14:paraId="585515FB" w14:textId="77777777" w:rsidR="0077032F" w:rsidRPr="00A15DCB" w:rsidRDefault="0077032F" w:rsidP="0077032F">
      <w:pPr>
        <w:pStyle w:val="B5"/>
        <w:rPr>
          <w:lang w:eastAsia="ko-KR"/>
        </w:rPr>
      </w:pPr>
      <w:r w:rsidRPr="00A15DCB">
        <w:t>5&gt;</w:t>
      </w:r>
      <w:r w:rsidRPr="00A15DCB">
        <w:tab/>
        <w:t>perform the</w:t>
      </w:r>
      <w:r w:rsidRPr="00A15DCB">
        <w:rPr>
          <w:lang w:eastAsia="ko-KR"/>
        </w:rPr>
        <w:t xml:space="preserve"> Random Access Resource selection procedure </w:t>
      </w:r>
      <w:r w:rsidRPr="00A15DCB">
        <w:rPr>
          <w:rFonts w:eastAsia="SimSun"/>
          <w:lang w:eastAsia="zh-CN"/>
        </w:rPr>
        <w:t>as specified in</w:t>
      </w:r>
      <w:r w:rsidRPr="00A15DCB">
        <w:rPr>
          <w:lang w:eastAsia="ko-KR"/>
        </w:rPr>
        <w:t xml:space="preserve"> clause 5.1.2.</w:t>
      </w:r>
    </w:p>
    <w:p w14:paraId="533928F5"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52E512A0" w14:textId="77777777" w:rsidR="0077032F" w:rsidRPr="00A15DCB" w:rsidRDefault="0077032F" w:rsidP="0077032F">
      <w:pPr>
        <w:pStyle w:val="B5"/>
        <w:rPr>
          <w:lang w:eastAsia="ko-KR"/>
        </w:rPr>
      </w:pPr>
      <w:r w:rsidRPr="00A15DCB">
        <w:t>5&gt;</w:t>
      </w:r>
      <w:r w:rsidRPr="00A15DCB">
        <w:tab/>
      </w:r>
      <w:r w:rsidRPr="00A15DCB">
        <w:rPr>
          <w:lang w:eastAsia="ko-KR"/>
        </w:rPr>
        <w:t>perform the Random Access Resource selection procedure for 2-step RA type (see clause 5.1.2a).</w:t>
      </w:r>
    </w:p>
    <w:p w14:paraId="390852E0" w14:textId="77777777" w:rsidR="0077032F" w:rsidRPr="00A15DCB" w:rsidRDefault="0077032F" w:rsidP="0077032F">
      <w:pPr>
        <w:pStyle w:val="NO"/>
        <w:rPr>
          <w:lang w:eastAsia="ko-KR"/>
        </w:rPr>
      </w:pPr>
      <w:r w:rsidRPr="00A15DCB">
        <w:rPr>
          <w:lang w:eastAsia="ko-KR"/>
        </w:rPr>
        <w:t>NOTE:</w:t>
      </w:r>
      <w:r w:rsidRPr="00A15DCB">
        <w:rPr>
          <w:lang w:eastAsia="ko-KR"/>
        </w:rPr>
        <w:tab/>
        <w:t xml:space="preserve">The MSGA transmission includes the transmission of the PRACH Preamble as well as the contents of the MSGA buffer in the PUSCH resource corresponding to the selected PRACH occasion and </w:t>
      </w:r>
      <w:r w:rsidRPr="00A15DCB">
        <w:rPr>
          <w:i/>
          <w:iCs/>
          <w:lang w:eastAsia="ko-KR"/>
        </w:rPr>
        <w:t>PREAMBLE_INDEX</w:t>
      </w:r>
      <w:r w:rsidRPr="00A15DCB">
        <w:rPr>
          <w:lang w:eastAsia="ko-KR"/>
        </w:rPr>
        <w:t xml:space="preserve"> (see TS 38.213 [6])</w:t>
      </w:r>
    </w:p>
    <w:p w14:paraId="0F60318C" w14:textId="77777777" w:rsidR="0077032F" w:rsidRPr="00A15DCB" w:rsidRDefault="0077032F" w:rsidP="0077032F">
      <w:pPr>
        <w:rPr>
          <w:lang w:eastAsia="ko-KR"/>
        </w:rPr>
      </w:pPr>
      <w:r w:rsidRPr="00A15DCB">
        <w:rPr>
          <w:lang w:eastAsia="ko-KR"/>
        </w:rPr>
        <w:t>The MSGB-RNTI associated with the PRACH occasion in which the Random Access Preamble is transmitted, is computed as:</w:t>
      </w:r>
    </w:p>
    <w:p w14:paraId="785976FC" w14:textId="77777777" w:rsidR="0077032F" w:rsidRPr="00A15DCB" w:rsidRDefault="0077032F" w:rsidP="0077032F">
      <w:pPr>
        <w:pStyle w:val="EQ"/>
        <w:jc w:val="center"/>
        <w:rPr>
          <w:noProof w:val="0"/>
          <w:lang w:eastAsia="ko-KR"/>
        </w:rPr>
      </w:pPr>
      <w:r w:rsidRPr="00A15DCB">
        <w:rPr>
          <w:noProof w:val="0"/>
          <w:lang w:eastAsia="ko-KR"/>
        </w:rPr>
        <w:t>MSGB-RNTI = 1 + s_id + 14 × t_id + 14 × 80 × f_id + 14 × 80 × 8 × ul_carrier_id + 14 × 80 × 8 × 2</w:t>
      </w:r>
    </w:p>
    <w:p w14:paraId="1B36AB6B" w14:textId="77777777" w:rsidR="0077032F" w:rsidRPr="00A15DCB" w:rsidRDefault="0077032F" w:rsidP="0077032F">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 The RA-RNTI is calculated as specified in clause 5.1.3.</w:t>
      </w:r>
    </w:p>
    <w:p w14:paraId="1B5AE3BE" w14:textId="77777777" w:rsidR="0077032F" w:rsidRPr="00A15DCB" w:rsidRDefault="0077032F" w:rsidP="0077032F">
      <w:r w:rsidRPr="00A15DCB">
        <w:t>[TS 38.321, clause 5.1.4a]</w:t>
      </w:r>
    </w:p>
    <w:p w14:paraId="08DFA886" w14:textId="77777777" w:rsidR="0077032F" w:rsidRPr="00A15DCB" w:rsidRDefault="0077032F" w:rsidP="0077032F">
      <w:pPr>
        <w:rPr>
          <w:rFonts w:eastAsia="Malgun Gothic"/>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0750CE83" w14:textId="77777777" w:rsidR="0077032F" w:rsidRPr="00A15DCB" w:rsidRDefault="0077032F" w:rsidP="0077032F">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420F230C" w14:textId="77777777" w:rsidR="0077032F" w:rsidRPr="00A15DCB" w:rsidRDefault="0077032F" w:rsidP="0077032F">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59C06AAF" w14:textId="77777777" w:rsidR="0077032F" w:rsidRPr="00A15DCB" w:rsidRDefault="0077032F" w:rsidP="0077032F">
      <w:pPr>
        <w:pStyle w:val="B1"/>
        <w:rPr>
          <w:lang w:eastAsia="ko-KR"/>
        </w:rPr>
      </w:pPr>
      <w:r w:rsidRPr="00A15DCB">
        <w:rPr>
          <w:lang w:eastAsia="ko-KR"/>
        </w:rPr>
        <w:t>1&gt;</w:t>
      </w:r>
      <w:r w:rsidRPr="00A15DCB">
        <w:rPr>
          <w:lang w:eastAsia="ko-KR"/>
        </w:rPr>
        <w:tab/>
        <w:t>if C-RNTI MAC CE was included in the MSGA:</w:t>
      </w:r>
    </w:p>
    <w:p w14:paraId="45C9A7EC" w14:textId="77777777" w:rsidR="0077032F" w:rsidRPr="00A15DCB" w:rsidRDefault="0077032F" w:rsidP="0077032F">
      <w:pPr>
        <w:pStyle w:val="B2"/>
        <w:rPr>
          <w:lang w:eastAsia="ko-KR"/>
        </w:rPr>
      </w:pPr>
      <w:r w:rsidRPr="00A15DCB">
        <w:rPr>
          <w:lang w:eastAsia="ko-KR"/>
        </w:rPr>
        <w:t>2&gt;</w:t>
      </w:r>
      <w:r w:rsidRPr="00A15DCB">
        <w:rPr>
          <w:lang w:eastAsia="ko-KR"/>
        </w:rPr>
        <w:tab/>
        <w:t xml:space="preserve">monitor the PDCCH of the SpCell for Random Access Response identified by the C-RNTI while the </w:t>
      </w:r>
      <w:r w:rsidRPr="00A15DCB">
        <w:rPr>
          <w:i/>
          <w:iCs/>
          <w:lang w:eastAsia="ko-KR"/>
        </w:rPr>
        <w:t>msgB-ResponseWindow</w:t>
      </w:r>
      <w:r w:rsidRPr="00A15DCB">
        <w:rPr>
          <w:lang w:eastAsia="ko-KR"/>
        </w:rPr>
        <w:t xml:space="preserve"> is running.</w:t>
      </w:r>
    </w:p>
    <w:p w14:paraId="643BD53C" w14:textId="77777777" w:rsidR="0077032F" w:rsidRPr="00A15DCB" w:rsidRDefault="0077032F" w:rsidP="0077032F">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66704A18" w14:textId="77777777" w:rsidR="0077032F" w:rsidRPr="00A15DCB" w:rsidRDefault="0077032F" w:rsidP="0077032F">
      <w:pPr>
        <w:pStyle w:val="B2"/>
        <w:rPr>
          <w:lang w:eastAsia="ko-KR"/>
        </w:rPr>
      </w:pPr>
      <w:r w:rsidRPr="00A15DCB">
        <w:rPr>
          <w:lang w:eastAsia="ko-KR"/>
        </w:rPr>
        <w:lastRenderedPageBreak/>
        <w:t>2&gt;</w:t>
      </w:r>
      <w:r w:rsidRPr="00A15DCB">
        <w:rPr>
          <w:lang w:eastAsia="ko-KR"/>
        </w:rPr>
        <w:tab/>
        <w:t>if the C-RNTI MAC CE was included in MSGA:</w:t>
      </w:r>
    </w:p>
    <w:p w14:paraId="7CD758C0"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for SpCell beam failure recovery (as specified in clause 5.17) and the PDCCH transmission is addressed to the C-RNTI:</w:t>
      </w:r>
    </w:p>
    <w:p w14:paraId="6C74BC60" w14:textId="77777777" w:rsidR="0077032F" w:rsidRPr="00A15DCB" w:rsidRDefault="0077032F" w:rsidP="0077032F">
      <w:pPr>
        <w:pStyle w:val="B4"/>
      </w:pPr>
      <w:r w:rsidRPr="00A15DCB">
        <w:t>4&gt;</w:t>
      </w:r>
      <w:r w:rsidRPr="00A15DCB">
        <w:tab/>
        <w:t>consider this Random Access Response reception successful;</w:t>
      </w:r>
    </w:p>
    <w:p w14:paraId="556BAE2D" w14:textId="77777777" w:rsidR="0077032F" w:rsidRPr="00A15DCB" w:rsidRDefault="0077032F" w:rsidP="0077032F">
      <w:pPr>
        <w:pStyle w:val="B4"/>
      </w:pPr>
      <w:r w:rsidRPr="00A15DCB">
        <w:t>4&gt;</w:t>
      </w:r>
      <w:r w:rsidRPr="00A15DCB">
        <w:tab/>
        <w:t xml:space="preserve">stop the </w:t>
      </w:r>
      <w:r w:rsidRPr="00A15DCB">
        <w:rPr>
          <w:i/>
          <w:iCs/>
        </w:rPr>
        <w:t>msgB-ResponseWindow</w:t>
      </w:r>
      <w:r w:rsidRPr="00A15DCB">
        <w:t>;</w:t>
      </w:r>
    </w:p>
    <w:p w14:paraId="1F05E591" w14:textId="77777777" w:rsidR="0077032F" w:rsidRPr="00A15DCB" w:rsidRDefault="0077032F" w:rsidP="0077032F">
      <w:pPr>
        <w:pStyle w:val="B4"/>
        <w:rPr>
          <w:lang w:eastAsia="ko-KR"/>
        </w:rPr>
      </w:pPr>
      <w:r w:rsidRPr="00A15DCB">
        <w:rPr>
          <w:lang w:eastAsia="zh-CN"/>
        </w:rPr>
        <w:t>4&gt;</w:t>
      </w:r>
      <w:r w:rsidRPr="00A15DCB">
        <w:rPr>
          <w:lang w:eastAsia="zh-CN"/>
        </w:rPr>
        <w:tab/>
        <w:t>consider this Random Access procedure successfully completed.</w:t>
      </w:r>
    </w:p>
    <w:p w14:paraId="4044B0C3" w14:textId="77777777" w:rsidR="0077032F" w:rsidRPr="00A15DCB" w:rsidRDefault="0077032F" w:rsidP="0077032F">
      <w:pPr>
        <w:pStyle w:val="B3"/>
        <w:rPr>
          <w:lang w:eastAsia="ko-KR"/>
        </w:rPr>
      </w:pPr>
      <w:r w:rsidRPr="00A15DCB">
        <w:rPr>
          <w:lang w:eastAsia="ko-KR"/>
        </w:rPr>
        <w:t>3&gt;</w:t>
      </w:r>
      <w:r w:rsidRPr="00A15DCB">
        <w:rPr>
          <w:lang w:eastAsia="ko-KR"/>
        </w:rPr>
        <w:tab/>
        <w:t xml:space="preserve">else if the </w:t>
      </w:r>
      <w:r w:rsidRPr="00A15DCB">
        <w:rPr>
          <w:i/>
          <w:lang w:eastAsia="ko-KR"/>
        </w:rPr>
        <w:t>timeAlignmentTimer</w:t>
      </w:r>
      <w:r w:rsidRPr="00A15DCB">
        <w:rPr>
          <w:lang w:eastAsia="ko-KR"/>
        </w:rPr>
        <w:t xml:space="preserve"> associated with the PTAG is running:</w:t>
      </w:r>
    </w:p>
    <w:p w14:paraId="263DEE73" w14:textId="77777777" w:rsidR="0077032F" w:rsidRPr="00A15DCB" w:rsidRDefault="0077032F" w:rsidP="0077032F">
      <w:pPr>
        <w:pStyle w:val="B4"/>
      </w:pPr>
      <w:r w:rsidRPr="00A15DCB">
        <w:t>4&gt;</w:t>
      </w:r>
      <w:r w:rsidRPr="00A15DCB">
        <w:tab/>
        <w:t>if the PDCCH transmission is addressed to the C-RNTI and contains a UL grant for a new transmission:</w:t>
      </w:r>
    </w:p>
    <w:p w14:paraId="30F181CD" w14:textId="77777777" w:rsidR="0077032F" w:rsidRPr="00A15DCB" w:rsidRDefault="0077032F" w:rsidP="0077032F">
      <w:pPr>
        <w:pStyle w:val="B5"/>
      </w:pPr>
      <w:r w:rsidRPr="00A15DCB">
        <w:t>5&gt;</w:t>
      </w:r>
      <w:r w:rsidRPr="00A15DCB">
        <w:tab/>
        <w:t>consider this Random Access Response reception successful;</w:t>
      </w:r>
    </w:p>
    <w:p w14:paraId="3C0D6F03" w14:textId="77777777" w:rsidR="0077032F" w:rsidRPr="00A15DCB" w:rsidRDefault="0077032F" w:rsidP="0077032F">
      <w:pPr>
        <w:pStyle w:val="B5"/>
      </w:pPr>
      <w:r w:rsidRPr="00A15DCB">
        <w:t>5&gt;</w:t>
      </w:r>
      <w:r w:rsidRPr="00A15DCB">
        <w:tab/>
        <w:t xml:space="preserve">stop the </w:t>
      </w:r>
      <w:r w:rsidRPr="00A15DCB">
        <w:rPr>
          <w:i/>
          <w:iCs/>
        </w:rPr>
        <w:t>msgB-ResponseWindow</w:t>
      </w:r>
      <w:r w:rsidRPr="00A15DCB">
        <w:t>;</w:t>
      </w:r>
    </w:p>
    <w:p w14:paraId="6A68A240" w14:textId="77777777" w:rsidR="0077032F" w:rsidRPr="00A15DCB" w:rsidRDefault="0077032F" w:rsidP="0077032F">
      <w:pPr>
        <w:pStyle w:val="B5"/>
        <w:rPr>
          <w:lang w:eastAsia="zh-CN"/>
        </w:rPr>
      </w:pPr>
      <w:r w:rsidRPr="00A15DCB">
        <w:rPr>
          <w:lang w:eastAsia="zh-CN"/>
        </w:rPr>
        <w:t>5&gt;</w:t>
      </w:r>
      <w:r w:rsidRPr="00A15DCB">
        <w:rPr>
          <w:lang w:eastAsia="zh-CN"/>
        </w:rPr>
        <w:tab/>
        <w:t>consider this Random Access procedure successfully completed.</w:t>
      </w:r>
    </w:p>
    <w:p w14:paraId="4B255B20"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7325A759" w14:textId="77777777" w:rsidR="0077032F" w:rsidRPr="00A15DCB" w:rsidRDefault="0077032F" w:rsidP="0077032F">
      <w:pPr>
        <w:pStyle w:val="B4"/>
      </w:pPr>
      <w:r w:rsidRPr="00A15DCB">
        <w:t>4&gt;</w:t>
      </w:r>
      <w:r w:rsidRPr="00A15DCB">
        <w:tab/>
        <w:t>if a downlink assignment has been received on the PDCCH for the C-RNTI and the received TB is successfully decoded:</w:t>
      </w:r>
    </w:p>
    <w:p w14:paraId="0692018A" w14:textId="77777777" w:rsidR="0077032F" w:rsidRPr="00A15DCB" w:rsidRDefault="0077032F" w:rsidP="0077032F">
      <w:pPr>
        <w:pStyle w:val="B5"/>
      </w:pPr>
      <w:r w:rsidRPr="00A15DCB">
        <w:t>5&gt;</w:t>
      </w:r>
      <w:r w:rsidRPr="00A15DCB">
        <w:tab/>
        <w:t>if the MAC PDU contains the Absolute Timing Advance Command MAC CE:</w:t>
      </w:r>
    </w:p>
    <w:p w14:paraId="2A51B685" w14:textId="77777777" w:rsidR="0077032F" w:rsidRPr="00A15DCB" w:rsidRDefault="0077032F" w:rsidP="0077032F">
      <w:pPr>
        <w:pStyle w:val="B6"/>
        <w:rPr>
          <w:lang w:eastAsia="ko-KR"/>
        </w:rPr>
      </w:pPr>
      <w:r w:rsidRPr="00A15DCB">
        <w:rPr>
          <w:lang w:eastAsia="ko-KR"/>
        </w:rPr>
        <w:t>6&gt;</w:t>
      </w:r>
      <w:r w:rsidRPr="00A15DCB">
        <w:rPr>
          <w:lang w:eastAsia="ko-KR"/>
        </w:rPr>
        <w:tab/>
        <w:t>process the received Timing Advance Command (see clause 5.2);</w:t>
      </w:r>
    </w:p>
    <w:p w14:paraId="1BD3C650" w14:textId="77777777" w:rsidR="0077032F" w:rsidRPr="00A15DCB" w:rsidRDefault="0077032F" w:rsidP="0077032F">
      <w:pPr>
        <w:pStyle w:val="B6"/>
        <w:rPr>
          <w:lang w:eastAsia="ko-KR"/>
        </w:rPr>
      </w:pPr>
      <w:r w:rsidRPr="00A15DCB">
        <w:rPr>
          <w:lang w:eastAsia="ko-KR"/>
        </w:rPr>
        <w:t>6&gt;</w:t>
      </w:r>
      <w:r w:rsidRPr="00A15DCB">
        <w:rPr>
          <w:lang w:eastAsia="ko-KR"/>
        </w:rPr>
        <w:tab/>
        <w:t>consider this Random Access Response reception successful;</w:t>
      </w:r>
    </w:p>
    <w:p w14:paraId="266BB52B" w14:textId="77777777" w:rsidR="0077032F" w:rsidRPr="00A15DCB" w:rsidRDefault="0077032F" w:rsidP="0077032F">
      <w:pPr>
        <w:pStyle w:val="B6"/>
        <w:rPr>
          <w:lang w:eastAsia="ko-KR"/>
        </w:rPr>
      </w:pPr>
      <w:r w:rsidRPr="00A15DCB">
        <w:rPr>
          <w:lang w:eastAsia="ko-KR"/>
        </w:rPr>
        <w:t>6&gt;</w:t>
      </w:r>
      <w:r w:rsidRPr="00A15DCB">
        <w:rPr>
          <w:lang w:eastAsia="ko-KR"/>
        </w:rPr>
        <w:tab/>
      </w:r>
      <w:r w:rsidRPr="00A15DCB">
        <w:t xml:space="preserve">stop the </w:t>
      </w:r>
      <w:r w:rsidRPr="00A15DCB">
        <w:rPr>
          <w:i/>
          <w:iCs/>
        </w:rPr>
        <w:t>msgB-ResponseWindow</w:t>
      </w:r>
      <w:r w:rsidRPr="00A15DCB">
        <w:t>;</w:t>
      </w:r>
    </w:p>
    <w:p w14:paraId="0D11FEC0" w14:textId="77777777" w:rsidR="0077032F" w:rsidRPr="00A15DCB" w:rsidRDefault="0077032F" w:rsidP="0077032F">
      <w:pPr>
        <w:pStyle w:val="B6"/>
      </w:pPr>
      <w:r w:rsidRPr="00A15DCB">
        <w:t>6&gt;</w:t>
      </w:r>
      <w:r w:rsidRPr="00A15DCB">
        <w:tab/>
        <w:t>consider this Random Access procedure successfully completed and finish the disassembly and demultiplexing of the MAC PDU.</w:t>
      </w:r>
    </w:p>
    <w:p w14:paraId="0666D436" w14:textId="77777777" w:rsidR="0077032F" w:rsidRPr="00A15DCB" w:rsidRDefault="0077032F" w:rsidP="0077032F">
      <w:pPr>
        <w:pStyle w:val="B2"/>
        <w:rPr>
          <w:lang w:eastAsia="ko-KR"/>
        </w:rPr>
      </w:pPr>
      <w:r w:rsidRPr="00A15DCB">
        <w:rPr>
          <w:lang w:eastAsia="ko-KR"/>
        </w:rPr>
        <w:t>2&gt;</w:t>
      </w:r>
      <w:r w:rsidRPr="00A15DCB">
        <w:rPr>
          <w:lang w:eastAsia="ko-KR"/>
        </w:rPr>
        <w:tab/>
        <w:t>if a valid (as specified in TS 38.213 [6]) downlink assignment has been received on the PDCCH for the MSGB-RNTI and the received TB is successfully decoded:</w:t>
      </w:r>
    </w:p>
    <w:p w14:paraId="31E7C188" w14:textId="77777777" w:rsidR="0077032F" w:rsidRPr="00A15DCB" w:rsidRDefault="0077032F" w:rsidP="0077032F">
      <w:pPr>
        <w:pStyle w:val="B3"/>
        <w:rPr>
          <w:lang w:eastAsia="ko-KR"/>
        </w:rPr>
      </w:pPr>
      <w:r w:rsidRPr="00A15DCB">
        <w:rPr>
          <w:lang w:eastAsia="ko-KR"/>
        </w:rPr>
        <w:t>3&gt;</w:t>
      </w:r>
      <w:r w:rsidRPr="00A15DCB">
        <w:rPr>
          <w:lang w:eastAsia="ko-KR"/>
        </w:rPr>
        <w:tab/>
        <w:t>if the MSGB contains a MAC subPDU with Backoff Indicator:</w:t>
      </w:r>
    </w:p>
    <w:p w14:paraId="22F854CD"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2BDA0082"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6552525E"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0 ms.</w:t>
      </w:r>
    </w:p>
    <w:p w14:paraId="222EC381" w14:textId="77777777" w:rsidR="0077032F" w:rsidRPr="00A15DCB" w:rsidRDefault="0077032F" w:rsidP="0077032F">
      <w:pPr>
        <w:pStyle w:val="B3"/>
        <w:rPr>
          <w:rFonts w:eastAsia="SimSun"/>
          <w:lang w:eastAsia="zh-CN"/>
        </w:rPr>
      </w:pPr>
      <w:r w:rsidRPr="00A15DCB">
        <w:rPr>
          <w:lang w:eastAsia="ko-KR"/>
        </w:rPr>
        <w:t>3&gt;</w:t>
      </w:r>
      <w:r w:rsidRPr="00A15DCB">
        <w:rPr>
          <w:lang w:eastAsia="ko-KR"/>
        </w:rPr>
        <w:tab/>
        <w:t xml:space="preserve">if the MSGB contains a </w:t>
      </w:r>
      <w:r w:rsidRPr="00A15DCB">
        <w:rPr>
          <w:rFonts w:eastAsia="SimSun"/>
          <w:lang w:eastAsia="zh-CN"/>
        </w:rPr>
        <w:t>fallbackRAR</w:t>
      </w:r>
      <w:r w:rsidRPr="00A15DCB">
        <w:rPr>
          <w:rFonts w:eastAsia="SimSun"/>
          <w:iCs/>
          <w:lang w:eastAsia="zh-CN"/>
        </w:rPr>
        <w:t xml:space="preserve"> </w:t>
      </w:r>
      <w:r w:rsidRPr="00A15DCB">
        <w:rPr>
          <w:rFonts w:eastAsia="SimSun"/>
          <w:lang w:eastAsia="zh-CN"/>
        </w:rPr>
        <w:t>MAC subPDU; and</w:t>
      </w:r>
    </w:p>
    <w:p w14:paraId="770F0028" w14:textId="77777777" w:rsidR="0077032F" w:rsidRPr="00A15DCB" w:rsidRDefault="0077032F" w:rsidP="0077032F">
      <w:pPr>
        <w:pStyle w:val="B3"/>
        <w:rPr>
          <w:rFonts w:eastAsia="Malgun Gothic"/>
          <w:lang w:eastAsia="ko-KR"/>
        </w:rPr>
      </w:pPr>
      <w:r w:rsidRPr="00A15DCB">
        <w:rPr>
          <w:lang w:eastAsia="ko-KR"/>
        </w:rPr>
        <w:t>3&gt;</w:t>
      </w:r>
      <w:r w:rsidRPr="00A15DCB">
        <w:rPr>
          <w:lang w:eastAsia="ko-KR"/>
        </w:rPr>
        <w:tab/>
        <w:t>if the Random Access Preamble identifier</w:t>
      </w:r>
      <w:r w:rsidRPr="00A15DCB">
        <w:rPr>
          <w:rFonts w:eastAsia="SimSun"/>
          <w:lang w:eastAsia="zh-CN"/>
        </w:rPr>
        <w:t xml:space="preserve"> in</w:t>
      </w:r>
      <w:r w:rsidRPr="00A15DCB">
        <w:rPr>
          <w:lang w:eastAsia="ko-KR"/>
        </w:rPr>
        <w:t xml:space="preserve"> </w:t>
      </w:r>
      <w:r w:rsidRPr="00A15DCB">
        <w:rPr>
          <w:rFonts w:eastAsia="SimSun"/>
          <w:lang w:eastAsia="zh-CN"/>
        </w:rPr>
        <w:t>the MAC subPDU matches the</w:t>
      </w:r>
      <w:r w:rsidRPr="00A15DCB">
        <w:rPr>
          <w:lang w:eastAsia="ko-KR"/>
        </w:rPr>
        <w:t xml:space="preserve"> transmitted </w:t>
      </w:r>
      <w:r w:rsidRPr="00A15DCB">
        <w:rPr>
          <w:i/>
          <w:iCs/>
          <w:lang w:eastAsia="ko-KR"/>
        </w:rPr>
        <w:t>PREAMBLE_INDEX</w:t>
      </w:r>
      <w:r w:rsidRPr="00A15DCB">
        <w:rPr>
          <w:lang w:eastAsia="ko-KR"/>
        </w:rPr>
        <w:t xml:space="preserve"> (see clause 5.1.3a):</w:t>
      </w:r>
    </w:p>
    <w:p w14:paraId="1585E5A3" w14:textId="77777777" w:rsidR="0077032F" w:rsidRPr="00A15DCB" w:rsidRDefault="0077032F" w:rsidP="0077032F">
      <w:pPr>
        <w:pStyle w:val="B4"/>
        <w:rPr>
          <w:lang w:eastAsia="ko-KR"/>
        </w:rPr>
      </w:pPr>
      <w:r w:rsidRPr="00A15DCB">
        <w:rPr>
          <w:lang w:eastAsia="ko-KR"/>
        </w:rPr>
        <w:t>4&gt;</w:t>
      </w:r>
      <w:r w:rsidRPr="00A15DCB">
        <w:rPr>
          <w:lang w:eastAsia="ko-KR"/>
        </w:rPr>
        <w:tab/>
        <w:t>consider this Random Access Response reception successful;</w:t>
      </w:r>
    </w:p>
    <w:p w14:paraId="4CC74F4B" w14:textId="77777777" w:rsidR="0077032F" w:rsidRPr="00A15DCB" w:rsidRDefault="0077032F" w:rsidP="0077032F">
      <w:pPr>
        <w:pStyle w:val="B4"/>
        <w:rPr>
          <w:lang w:eastAsia="ko-KR"/>
        </w:rPr>
      </w:pPr>
      <w:bookmarkStart w:id="65" w:name="_Hlk18930824"/>
      <w:r w:rsidRPr="00A15DCB">
        <w:rPr>
          <w:lang w:eastAsia="ko-KR"/>
        </w:rPr>
        <w:t>4&gt;</w:t>
      </w:r>
      <w:r w:rsidRPr="00A15DCB">
        <w:rPr>
          <w:lang w:eastAsia="ko-KR"/>
        </w:rPr>
        <w:tab/>
        <w:t>apply the following actions for the SpCell:</w:t>
      </w:r>
    </w:p>
    <w:p w14:paraId="1539C91D" w14:textId="77777777" w:rsidR="0077032F" w:rsidRPr="00A15DCB" w:rsidRDefault="0077032F" w:rsidP="0077032F">
      <w:pPr>
        <w:pStyle w:val="B5"/>
      </w:pPr>
      <w:r w:rsidRPr="00A15DCB">
        <w:t>5&gt;</w:t>
      </w:r>
      <w:r w:rsidRPr="00A15DCB">
        <w:tab/>
        <w:t>process the received Timing Advance Command (see clause 5.2);</w:t>
      </w:r>
    </w:p>
    <w:p w14:paraId="64E52158" w14:textId="77777777" w:rsidR="0077032F" w:rsidRPr="00A15DCB" w:rsidRDefault="0077032F" w:rsidP="0077032F">
      <w:pPr>
        <w:pStyle w:val="B5"/>
      </w:pPr>
      <w:r w:rsidRPr="00A15DCB">
        <w:t>5&gt;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453D1592" w14:textId="77777777" w:rsidR="0077032F" w:rsidRPr="00A15DCB" w:rsidRDefault="0077032F" w:rsidP="0077032F">
      <w:pPr>
        <w:pStyle w:val="B5"/>
      </w:pPr>
      <w:r w:rsidRPr="00A15DCB">
        <w:t>5&gt;</w:t>
      </w:r>
      <w:r w:rsidRPr="00A15DCB">
        <w:tab/>
        <w:t>if the Random Access Preamble was not selected by the MAC entity among the contention-based Random Access Preamble(s):</w:t>
      </w:r>
    </w:p>
    <w:p w14:paraId="53714B65" w14:textId="77777777" w:rsidR="0077032F" w:rsidRPr="00A15DCB" w:rsidRDefault="0077032F" w:rsidP="0077032F">
      <w:pPr>
        <w:pStyle w:val="B6"/>
      </w:pPr>
      <w:r w:rsidRPr="00A15DCB">
        <w:lastRenderedPageBreak/>
        <w:t>6&gt;</w:t>
      </w:r>
      <w:r w:rsidRPr="00A15DCB">
        <w:tab/>
        <w:t>consider the Random Access procedure successfully completed;</w:t>
      </w:r>
    </w:p>
    <w:p w14:paraId="3C6634DD" w14:textId="77777777" w:rsidR="0077032F" w:rsidRPr="00A15DCB" w:rsidRDefault="0077032F" w:rsidP="0077032F">
      <w:pPr>
        <w:pStyle w:val="B6"/>
      </w:pPr>
      <w:r w:rsidRPr="00A15DCB">
        <w:t>6&gt;</w:t>
      </w:r>
      <w:r w:rsidRPr="00A15DCB">
        <w:tab/>
        <w:t>process the received UL grant value and indicate it to the lower layers.</w:t>
      </w:r>
    </w:p>
    <w:p w14:paraId="3806CD97" w14:textId="77777777" w:rsidR="0077032F" w:rsidRPr="00A15DCB" w:rsidRDefault="0077032F" w:rsidP="0077032F">
      <w:pPr>
        <w:pStyle w:val="B5"/>
      </w:pPr>
      <w:r w:rsidRPr="00A15DCB">
        <w:t>5&gt;</w:t>
      </w:r>
      <w:r w:rsidRPr="00A15DCB">
        <w:tab/>
        <w:t>else:</w:t>
      </w:r>
    </w:p>
    <w:p w14:paraId="7809E262" w14:textId="77777777" w:rsidR="0077032F" w:rsidRPr="00A15DCB" w:rsidRDefault="0077032F" w:rsidP="0077032F">
      <w:pPr>
        <w:pStyle w:val="B6"/>
        <w:rPr>
          <w:lang w:eastAsia="ko-KR"/>
        </w:rPr>
      </w:pPr>
      <w:r w:rsidRPr="00A15DCB">
        <w:t>6&gt;</w:t>
      </w:r>
      <w:r w:rsidRPr="00A15DCB">
        <w:tab/>
        <w:t xml:space="preserve">set the </w:t>
      </w:r>
      <w:r w:rsidRPr="00A15DCB">
        <w:rPr>
          <w:i/>
        </w:rPr>
        <w:t>TEMPORARY_C-RNTI</w:t>
      </w:r>
      <w:r w:rsidRPr="00A15DCB">
        <w:t xml:space="preserve"> to the value received in the Random Access Response;</w:t>
      </w:r>
    </w:p>
    <w:p w14:paraId="2E3EC336" w14:textId="77777777" w:rsidR="0077032F" w:rsidRPr="00A15DCB" w:rsidRDefault="0077032F" w:rsidP="0077032F">
      <w:pPr>
        <w:pStyle w:val="B6"/>
        <w:rPr>
          <w:lang w:eastAsia="ko-KR"/>
        </w:rPr>
      </w:pPr>
      <w:r w:rsidRPr="00A15DCB">
        <w:rPr>
          <w:lang w:eastAsia="ko-KR"/>
        </w:rPr>
        <w:t>6&gt;</w:t>
      </w:r>
      <w:r w:rsidRPr="00A15DCB">
        <w:rPr>
          <w:lang w:eastAsia="ko-KR"/>
        </w:rPr>
        <w:tab/>
        <w:t>if the Msg3 buffer is empty:</w:t>
      </w:r>
    </w:p>
    <w:p w14:paraId="38D3C0F7" w14:textId="77777777" w:rsidR="0077032F" w:rsidRPr="00A15DCB" w:rsidRDefault="0077032F" w:rsidP="0077032F">
      <w:pPr>
        <w:pStyle w:val="B7"/>
        <w:ind w:left="2268" w:hanging="283"/>
        <w:rPr>
          <w:lang w:eastAsia="en-US"/>
        </w:rPr>
      </w:pPr>
      <w:r w:rsidRPr="00A15DCB">
        <w:t>7&gt;</w:t>
      </w:r>
      <w:r w:rsidRPr="00A15DCB">
        <w:tab/>
        <w:t>obtain the MAC PDU to transmit from the MSGA buffer and store it in the Msg3 buffer;</w:t>
      </w:r>
    </w:p>
    <w:p w14:paraId="2E9E8F1C" w14:textId="77777777" w:rsidR="0077032F" w:rsidRPr="00A15DCB" w:rsidRDefault="0077032F" w:rsidP="0077032F">
      <w:pPr>
        <w:pStyle w:val="B6"/>
        <w:rPr>
          <w:rFonts w:eastAsia="SimSun"/>
        </w:rPr>
      </w:pPr>
      <w:r w:rsidRPr="00A15DCB">
        <w:rPr>
          <w:lang w:eastAsia="ko-KR"/>
        </w:rPr>
        <w:t>6&gt;</w:t>
      </w:r>
      <w:r w:rsidRPr="00A15DCB">
        <w:rPr>
          <w:lang w:eastAsia="ko-KR"/>
        </w:rPr>
        <w:tab/>
        <w:t>process the received UL grant value and indicate it to the lower layers and proceed with Msg3 transmission</w:t>
      </w:r>
      <w:bookmarkEnd w:id="65"/>
      <w:r w:rsidRPr="00A15DCB">
        <w:rPr>
          <w:lang w:eastAsia="ko-KR"/>
        </w:rPr>
        <w:t>.</w:t>
      </w:r>
    </w:p>
    <w:p w14:paraId="13E4F4AC" w14:textId="1AFD256F" w:rsidR="0077032F" w:rsidRPr="00A15DCB" w:rsidRDefault="0077032F" w:rsidP="0077032F">
      <w:pPr>
        <w:pStyle w:val="NO"/>
        <w:rPr>
          <w:rFonts w:eastAsia="SimSun"/>
          <w:i/>
          <w:iCs/>
          <w:lang w:eastAsia="zh-CN"/>
        </w:rPr>
      </w:pPr>
      <w:r w:rsidRPr="00A15DCB">
        <w:rPr>
          <w:lang w:eastAsia="ko-KR"/>
        </w:rPr>
        <w:t>NOTE:</w:t>
      </w:r>
      <w:r w:rsidRPr="00A15DCB">
        <w:rPr>
          <w:lang w:eastAsia="ko-KR"/>
        </w:rPr>
        <w:tab/>
        <w:t xml:space="preserve">If within a </w:t>
      </w:r>
      <w:r w:rsidRPr="00A15DCB">
        <w:rPr>
          <w:rFonts w:eastAsia="SimSun"/>
          <w:lang w:eastAsia="zh-CN"/>
        </w:rPr>
        <w:t>2-step RA type</w:t>
      </w:r>
      <w:r w:rsidRPr="00A15DCB">
        <w:rPr>
          <w:lang w:eastAsia="ko-KR"/>
        </w:rPr>
        <w:t xml:space="preserve"> procedure, an uplink grant provided in the </w:t>
      </w:r>
      <w:r w:rsidRPr="00A15DCB">
        <w:rPr>
          <w:rFonts w:eastAsia="SimSun"/>
          <w:lang w:eastAsia="zh-CN"/>
        </w:rPr>
        <w:t>fallback</w:t>
      </w:r>
      <w:r w:rsidRPr="00A15DCB">
        <w:rPr>
          <w:lang w:eastAsia="ko-KR"/>
        </w:rPr>
        <w:t xml:space="preserve"> </w:t>
      </w:r>
      <w:r w:rsidRPr="00A15DCB">
        <w:rPr>
          <w:rFonts w:eastAsia="SimSun"/>
          <w:lang w:eastAsia="zh-CN"/>
        </w:rPr>
        <w:t xml:space="preserve">RAR </w:t>
      </w:r>
      <w:r w:rsidRPr="00A15DCB">
        <w:rPr>
          <w:lang w:eastAsia="ko-KR"/>
        </w:rPr>
        <w:t xml:space="preserve">has a different size than the </w:t>
      </w:r>
      <w:r w:rsidRPr="00A15DCB">
        <w:rPr>
          <w:rFonts w:eastAsia="SimSun"/>
          <w:lang w:eastAsia="zh-CN"/>
        </w:rPr>
        <w:t>MSGA payload</w:t>
      </w:r>
      <w:r w:rsidRPr="00A15DCB">
        <w:rPr>
          <w:lang w:eastAsia="ko-KR"/>
        </w:rPr>
        <w:t xml:space="preserve">, the UE </w:t>
      </w:r>
      <w:r w:rsidR="006E47DD" w:rsidRPr="00A15DCB">
        <w:rPr>
          <w:lang w:eastAsia="ko-KR"/>
        </w:rPr>
        <w:t>behaviour</w:t>
      </w:r>
      <w:r w:rsidRPr="00A15DCB">
        <w:rPr>
          <w:lang w:eastAsia="ko-KR"/>
        </w:rPr>
        <w:t xml:space="preserve"> is not defined.</w:t>
      </w:r>
    </w:p>
    <w:p w14:paraId="518B399C" w14:textId="77777777" w:rsidR="0077032F" w:rsidRPr="00A15DCB" w:rsidRDefault="0077032F" w:rsidP="0077032F">
      <w:pPr>
        <w:pStyle w:val="B3"/>
        <w:rPr>
          <w:rFonts w:eastAsia="Malgun Gothic"/>
          <w:lang w:eastAsia="ko-KR"/>
        </w:rPr>
      </w:pPr>
      <w:r w:rsidRPr="00A15DCB">
        <w:rPr>
          <w:lang w:eastAsia="ko-KR"/>
        </w:rPr>
        <w:t>3&gt;</w:t>
      </w:r>
      <w:r w:rsidRPr="00A15DCB">
        <w:rPr>
          <w:lang w:eastAsia="ko-KR"/>
        </w:rPr>
        <w:tab/>
        <w:t xml:space="preserve">else if the MSGB contains a </w:t>
      </w:r>
      <w:r w:rsidRPr="00A15DCB">
        <w:rPr>
          <w:rFonts w:eastAsia="SimSun"/>
          <w:lang w:eastAsia="zh-CN"/>
        </w:rPr>
        <w:t>successRAR MAC subPDU; and</w:t>
      </w:r>
    </w:p>
    <w:p w14:paraId="652DE851" w14:textId="77777777" w:rsidR="0077032F" w:rsidRPr="00A15DCB" w:rsidRDefault="0077032F" w:rsidP="0077032F">
      <w:pPr>
        <w:pStyle w:val="B3"/>
        <w:rPr>
          <w:lang w:eastAsia="ko-KR"/>
        </w:rPr>
      </w:pPr>
      <w:r w:rsidRPr="00A15DCB">
        <w:rPr>
          <w:rFonts w:eastAsia="SimSun"/>
          <w:lang w:eastAsia="zh-CN"/>
        </w:rPr>
        <w:t>3</w:t>
      </w:r>
      <w:r w:rsidRPr="00A15DCB">
        <w:rPr>
          <w:lang w:eastAsia="ko-KR"/>
        </w:rPr>
        <w:t>&gt;</w:t>
      </w:r>
      <w:r w:rsidRPr="00A15DCB">
        <w:rPr>
          <w:lang w:eastAsia="ko-KR"/>
        </w:rPr>
        <w:tab/>
        <w:t xml:space="preserve">if the CCCH SDU was included in the MSGA and the UE Contention Resolution Identity in the </w:t>
      </w:r>
      <w:r w:rsidRPr="00A15DCB">
        <w:rPr>
          <w:rFonts w:eastAsia="SimSun"/>
          <w:lang w:eastAsia="zh-CN"/>
        </w:rPr>
        <w:t>MAC subPDU</w:t>
      </w:r>
      <w:r w:rsidRPr="00A15DCB">
        <w:rPr>
          <w:lang w:eastAsia="ko-KR"/>
        </w:rPr>
        <w:t xml:space="preserve"> matches the CCCH SDU:</w:t>
      </w:r>
    </w:p>
    <w:p w14:paraId="2D3652AE" w14:textId="77777777" w:rsidR="0077032F" w:rsidRPr="00A15DCB" w:rsidRDefault="0077032F" w:rsidP="0077032F">
      <w:pPr>
        <w:pStyle w:val="B4"/>
        <w:rPr>
          <w:rFonts w:eastAsia="SimSun"/>
          <w:lang w:eastAsia="zh-CN"/>
        </w:rPr>
      </w:pPr>
      <w:r w:rsidRPr="00A15DCB">
        <w:rPr>
          <w:rFonts w:eastAsia="SimSun"/>
          <w:lang w:eastAsia="zh-CN"/>
        </w:rPr>
        <w:t>4&gt;</w:t>
      </w:r>
      <w:r w:rsidRPr="00A15DCB">
        <w:rPr>
          <w:rFonts w:eastAsia="SimSun"/>
          <w:lang w:eastAsia="zh-CN"/>
        </w:rPr>
        <w:tab/>
        <w:t xml:space="preserve">stop </w:t>
      </w:r>
      <w:r w:rsidRPr="00A15DCB">
        <w:rPr>
          <w:rFonts w:eastAsia="SimSun"/>
          <w:i/>
          <w:iCs/>
          <w:lang w:eastAsia="zh-CN"/>
        </w:rPr>
        <w:t>msgB-ResponseWindow</w:t>
      </w:r>
      <w:r w:rsidRPr="00A15DCB">
        <w:rPr>
          <w:rFonts w:eastAsia="SimSun"/>
          <w:lang w:eastAsia="zh-CN"/>
        </w:rPr>
        <w:t>;</w:t>
      </w:r>
    </w:p>
    <w:p w14:paraId="180E9C3A" w14:textId="77777777" w:rsidR="0077032F" w:rsidRPr="00A15DCB" w:rsidRDefault="0077032F" w:rsidP="0077032F">
      <w:pPr>
        <w:pStyle w:val="B4"/>
        <w:rPr>
          <w:rFonts w:eastAsia="SimSun"/>
          <w:lang w:eastAsia="zh-CN"/>
        </w:rPr>
      </w:pPr>
      <w:r w:rsidRPr="00A15DCB">
        <w:rPr>
          <w:rFonts w:eastAsia="SimSun"/>
          <w:lang w:eastAsia="zh-CN"/>
        </w:rPr>
        <w:t>4&gt;</w:t>
      </w:r>
      <w:r w:rsidRPr="00A15DCB">
        <w:rPr>
          <w:rFonts w:eastAsia="SimSun"/>
          <w:lang w:eastAsia="zh-CN"/>
        </w:rPr>
        <w:tab/>
        <w:t>if this Random Access procedure was initiated for SI request:</w:t>
      </w:r>
    </w:p>
    <w:p w14:paraId="038C2DB2" w14:textId="77777777" w:rsidR="0077032F" w:rsidRPr="00A15DCB" w:rsidRDefault="0077032F" w:rsidP="0077032F">
      <w:pPr>
        <w:pStyle w:val="B5"/>
        <w:rPr>
          <w:rFonts w:eastAsia="SimSun"/>
          <w:lang w:eastAsia="zh-CN"/>
        </w:rPr>
      </w:pPr>
      <w:r w:rsidRPr="00A15DCB">
        <w:rPr>
          <w:rFonts w:eastAsia="SimSun"/>
          <w:lang w:eastAsia="zh-CN"/>
        </w:rPr>
        <w:t>5&gt;</w:t>
      </w:r>
      <w:r w:rsidRPr="00A15DCB">
        <w:rPr>
          <w:rFonts w:eastAsia="SimSun"/>
          <w:lang w:eastAsia="zh-CN"/>
        </w:rPr>
        <w:tab/>
        <w:t>indicate the reception of an acknowledgement for SI request to upper layers.</w:t>
      </w:r>
    </w:p>
    <w:p w14:paraId="33C1CA39" w14:textId="77777777" w:rsidR="0077032F" w:rsidRPr="00A15DCB" w:rsidRDefault="0077032F" w:rsidP="0077032F">
      <w:pPr>
        <w:pStyle w:val="B4"/>
        <w:rPr>
          <w:rFonts w:eastAsia="SimSun"/>
          <w:lang w:eastAsia="zh-CN"/>
        </w:rPr>
      </w:pPr>
      <w:r w:rsidRPr="00A15DCB">
        <w:rPr>
          <w:rFonts w:eastAsia="SimSun"/>
          <w:lang w:eastAsia="zh-CN"/>
        </w:rPr>
        <w:t>4&gt;</w:t>
      </w:r>
      <w:r w:rsidRPr="00A15DCB">
        <w:rPr>
          <w:rFonts w:eastAsia="SimSun"/>
          <w:lang w:eastAsia="zh-CN"/>
        </w:rPr>
        <w:tab/>
        <w:t>else:</w:t>
      </w:r>
    </w:p>
    <w:p w14:paraId="2C77CE44" w14:textId="77777777" w:rsidR="0077032F" w:rsidRPr="00A15DCB" w:rsidRDefault="0077032F" w:rsidP="0077032F">
      <w:pPr>
        <w:pStyle w:val="B5"/>
        <w:rPr>
          <w:rFonts w:eastAsia="Malgun Gothic"/>
          <w:lang w:eastAsia="zh-CN"/>
        </w:rPr>
      </w:pPr>
      <w:r w:rsidRPr="00A15DCB">
        <w:rPr>
          <w:rFonts w:eastAsia="SimSun"/>
          <w:lang w:eastAsia="zh-CN"/>
        </w:rPr>
        <w:t>5</w:t>
      </w:r>
      <w:r w:rsidRPr="00A15DCB">
        <w:rPr>
          <w:lang w:eastAsia="zh-CN"/>
        </w:rPr>
        <w:t>&gt;</w:t>
      </w:r>
      <w:r w:rsidRPr="00A15DCB">
        <w:rPr>
          <w:lang w:eastAsia="zh-CN"/>
        </w:rPr>
        <w:tab/>
        <w:t xml:space="preserve">set the C-RNTI to the value received in the </w:t>
      </w:r>
      <w:r w:rsidRPr="00A15DCB">
        <w:rPr>
          <w:i/>
          <w:iCs/>
          <w:lang w:eastAsia="zh-CN"/>
        </w:rPr>
        <w:t>successRAR</w:t>
      </w:r>
      <w:r w:rsidRPr="00A15DCB">
        <w:rPr>
          <w:iCs/>
          <w:lang w:eastAsia="zh-CN"/>
        </w:rPr>
        <w:t>;</w:t>
      </w:r>
    </w:p>
    <w:p w14:paraId="0B30CD37" w14:textId="77777777" w:rsidR="0077032F" w:rsidRPr="00A15DCB" w:rsidRDefault="0077032F" w:rsidP="0077032F">
      <w:pPr>
        <w:pStyle w:val="B5"/>
        <w:rPr>
          <w:lang w:eastAsia="ko-KR"/>
        </w:rPr>
      </w:pPr>
      <w:r w:rsidRPr="00A15DCB">
        <w:rPr>
          <w:lang w:eastAsia="ko-KR"/>
        </w:rPr>
        <w:t>5&gt;</w:t>
      </w:r>
      <w:r w:rsidRPr="00A15DCB">
        <w:rPr>
          <w:lang w:eastAsia="ko-KR"/>
        </w:rPr>
        <w:tab/>
        <w:t>apply the following actions for the SpCell:</w:t>
      </w:r>
    </w:p>
    <w:p w14:paraId="6A3D6788" w14:textId="77777777" w:rsidR="0077032F" w:rsidRPr="00A15DCB" w:rsidRDefault="0077032F" w:rsidP="0077032F">
      <w:pPr>
        <w:pStyle w:val="B6"/>
      </w:pPr>
      <w:r w:rsidRPr="00A15DCB">
        <w:t>6&gt;</w:t>
      </w:r>
      <w:r w:rsidRPr="00A15DCB">
        <w:tab/>
        <w:t>process the received Timing Advance Command (see clause 5.2);</w:t>
      </w:r>
    </w:p>
    <w:p w14:paraId="50B9C138" w14:textId="77777777" w:rsidR="0077032F" w:rsidRPr="00A15DCB" w:rsidRDefault="0077032F" w:rsidP="0077032F">
      <w:pPr>
        <w:pStyle w:val="B6"/>
      </w:pPr>
      <w:r w:rsidRPr="00A15DCB">
        <w:t>6&gt;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01366201" w14:textId="77777777" w:rsidR="0077032F" w:rsidRPr="00A15DCB" w:rsidRDefault="0077032F" w:rsidP="0077032F">
      <w:pPr>
        <w:pStyle w:val="B4"/>
      </w:pPr>
      <w:r w:rsidRPr="00A15DCB">
        <w:t>4&gt;</w:t>
      </w:r>
      <w:r w:rsidRPr="00A15DCB">
        <w:tab/>
      </w:r>
      <w:r w:rsidRPr="00A15DCB">
        <w:rPr>
          <w:lang w:eastAsia="zh-CN"/>
        </w:rPr>
        <w:t xml:space="preserve">deliver the </w:t>
      </w:r>
      <w:r w:rsidRPr="00A15DCB">
        <w:rPr>
          <w:i/>
          <w:iCs/>
          <w:lang w:eastAsia="zh-CN"/>
        </w:rPr>
        <w:t>TPC</w:t>
      </w:r>
      <w:r w:rsidRPr="00A15DCB">
        <w:rPr>
          <w:lang w:eastAsia="zh-CN"/>
        </w:rPr>
        <w:t xml:space="preserve">, </w:t>
      </w:r>
      <w:r w:rsidRPr="00A15DCB">
        <w:rPr>
          <w:i/>
          <w:iCs/>
          <w:lang w:eastAsia="zh-CN"/>
        </w:rPr>
        <w:t>PUCCH resource Indicator</w:t>
      </w:r>
      <w:r w:rsidRPr="00A15DCB">
        <w:rPr>
          <w:iCs/>
          <w:lang w:eastAsia="zh-CN"/>
        </w:rPr>
        <w:t xml:space="preserve">, </w:t>
      </w:r>
      <w:r w:rsidRPr="00A15DCB">
        <w:rPr>
          <w:i/>
          <w:iCs/>
          <w:lang w:eastAsia="zh-CN"/>
        </w:rPr>
        <w:t>ChannelAccess-CPext</w:t>
      </w:r>
      <w:r w:rsidRPr="00A15DCB">
        <w:rPr>
          <w:lang w:eastAsia="zh-CN"/>
        </w:rPr>
        <w:t xml:space="preserve"> (if indicated), and </w:t>
      </w:r>
      <w:r w:rsidRPr="00A15DCB">
        <w:rPr>
          <w:i/>
          <w:iCs/>
          <w:lang w:eastAsia="zh-CN"/>
        </w:rPr>
        <w:t>HARQ feedback Timing Indicator</w:t>
      </w:r>
      <w:r w:rsidRPr="00A15DCB">
        <w:rPr>
          <w:lang w:eastAsia="zh-CN"/>
        </w:rPr>
        <w:t xml:space="preserve"> received in successRAR to lower layers.</w:t>
      </w:r>
    </w:p>
    <w:p w14:paraId="1E5A7FFB" w14:textId="77777777" w:rsidR="0077032F" w:rsidRPr="00A15DCB" w:rsidRDefault="0077032F" w:rsidP="0077032F">
      <w:pPr>
        <w:pStyle w:val="B4"/>
        <w:rPr>
          <w:lang w:eastAsia="zh-CN"/>
        </w:rPr>
      </w:pPr>
      <w:r w:rsidRPr="00A15DCB">
        <w:rPr>
          <w:lang w:eastAsia="ko-KR"/>
        </w:rPr>
        <w:t>4&gt;</w:t>
      </w:r>
      <w:r w:rsidRPr="00A15DCB">
        <w:rPr>
          <w:lang w:eastAsia="ko-KR"/>
        </w:rPr>
        <w:tab/>
        <w:t>consider this Random Access Response reception successful;</w:t>
      </w:r>
    </w:p>
    <w:p w14:paraId="10EC7BD5" w14:textId="77777777" w:rsidR="0077032F" w:rsidRPr="00A15DCB" w:rsidRDefault="0077032F" w:rsidP="0077032F">
      <w:pPr>
        <w:pStyle w:val="B4"/>
        <w:rPr>
          <w:lang w:eastAsia="zh-CN"/>
        </w:rPr>
      </w:pPr>
      <w:r w:rsidRPr="00A15DCB">
        <w:rPr>
          <w:lang w:eastAsia="zh-CN"/>
        </w:rPr>
        <w:t>4&gt;</w:t>
      </w:r>
      <w:r w:rsidRPr="00A15DCB">
        <w:rPr>
          <w:lang w:eastAsia="zh-CN"/>
        </w:rPr>
        <w:tab/>
        <w:t>consider this Random Access procedure successfully completed;</w:t>
      </w:r>
    </w:p>
    <w:p w14:paraId="5B574978" w14:textId="77777777" w:rsidR="0077032F" w:rsidRPr="00A15DCB" w:rsidRDefault="0077032F" w:rsidP="0077032F">
      <w:pPr>
        <w:pStyle w:val="B4"/>
        <w:rPr>
          <w:lang w:eastAsia="ko-KR"/>
        </w:rPr>
      </w:pPr>
      <w:r w:rsidRPr="00A15DCB">
        <w:rPr>
          <w:lang w:eastAsia="zh-CN"/>
        </w:rPr>
        <w:t>4&gt;</w:t>
      </w:r>
      <w:r w:rsidRPr="00A15DCB">
        <w:rPr>
          <w:lang w:eastAsia="zh-CN"/>
        </w:rPr>
        <w:tab/>
      </w:r>
      <w:r w:rsidRPr="00A15DCB">
        <w:rPr>
          <w:lang w:eastAsia="ko-KR"/>
        </w:rPr>
        <w:t>finish the disassembly and demultiplexing of the MAC PDU.</w:t>
      </w:r>
    </w:p>
    <w:p w14:paraId="3EAA73CC"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w:t>
      </w:r>
      <w:r w:rsidRPr="00A15DCB">
        <w:rPr>
          <w:i/>
          <w:iCs/>
          <w:lang w:eastAsia="ko-KR"/>
        </w:rPr>
        <w:t>msgB-ResponseWindow</w:t>
      </w:r>
      <w:r w:rsidRPr="00A15DCB">
        <w:rPr>
          <w:lang w:eastAsia="ko-KR"/>
        </w:rPr>
        <w:t xml:space="preserve"> expires, and the Random Access Response Reception has not been considered as successful based on descriptions above:</w:t>
      </w:r>
    </w:p>
    <w:p w14:paraId="2C292A2F" w14:textId="77777777" w:rsidR="0077032F" w:rsidRPr="00A15DCB" w:rsidRDefault="0077032F" w:rsidP="0077032F">
      <w:pPr>
        <w:pStyle w:val="B2"/>
        <w:rPr>
          <w:lang w:eastAsia="ko-KR"/>
        </w:rPr>
      </w:pPr>
      <w:r w:rsidRPr="00A15DCB">
        <w:rPr>
          <w:lang w:eastAsia="ko-KR"/>
        </w:rPr>
        <w:t>2&gt;</w:t>
      </w:r>
      <w:r w:rsidRPr="00A15DCB">
        <w:rPr>
          <w:lang w:eastAsia="ko-KR"/>
        </w:rPr>
        <w:tab/>
        <w:t xml:space="preserve">increment </w:t>
      </w:r>
      <w:r w:rsidRPr="00A15DCB">
        <w:rPr>
          <w:i/>
          <w:iCs/>
          <w:lang w:eastAsia="ko-KR"/>
        </w:rPr>
        <w:t>PREAMBLE_TRANSMISSION_COUNTER</w:t>
      </w:r>
      <w:r w:rsidRPr="00A15DCB">
        <w:rPr>
          <w:lang w:eastAsia="ko-KR"/>
        </w:rPr>
        <w:t xml:space="preserve"> by 1;</w:t>
      </w:r>
    </w:p>
    <w:p w14:paraId="42441515" w14:textId="77777777" w:rsidR="0077032F" w:rsidRPr="00A15DCB" w:rsidRDefault="0077032F" w:rsidP="0077032F">
      <w:pPr>
        <w:pStyle w:val="B2"/>
        <w:rPr>
          <w:lang w:eastAsia="ko-KR"/>
        </w:rPr>
      </w:pPr>
      <w:r w:rsidRPr="00A15DCB">
        <w:rPr>
          <w:lang w:eastAsia="ko-KR"/>
        </w:rPr>
        <w:t>2&gt;</w:t>
      </w:r>
      <w:r w:rsidRPr="00A15DCB">
        <w:rPr>
          <w:lang w:eastAsia="ko-KR"/>
        </w:rPr>
        <w:tab/>
        <w:t xml:space="preserve">if </w:t>
      </w:r>
      <w:r w:rsidRPr="00A15DCB">
        <w:rPr>
          <w:i/>
          <w:iCs/>
          <w:lang w:eastAsia="ko-KR"/>
        </w:rPr>
        <w:t>PREAMBLE_TRANSMISSION_COUNTE</w:t>
      </w:r>
      <w:r w:rsidRPr="00A15DCB">
        <w:rPr>
          <w:lang w:eastAsia="ko-KR"/>
        </w:rPr>
        <w:t xml:space="preserve">R = </w:t>
      </w:r>
      <w:r w:rsidRPr="00A15DCB">
        <w:rPr>
          <w:i/>
          <w:iCs/>
          <w:lang w:eastAsia="ko-KR"/>
        </w:rPr>
        <w:t>preambleTransMax</w:t>
      </w:r>
      <w:r w:rsidRPr="00A15DCB">
        <w:rPr>
          <w:iCs/>
          <w:lang w:eastAsia="ko-KR"/>
        </w:rPr>
        <w:t xml:space="preserve"> </w:t>
      </w:r>
      <w:r w:rsidRPr="00A15DCB">
        <w:rPr>
          <w:lang w:eastAsia="ko-KR"/>
        </w:rPr>
        <w:t>+ 1:</w:t>
      </w:r>
    </w:p>
    <w:p w14:paraId="48E98F76" w14:textId="77777777" w:rsidR="0077032F" w:rsidRPr="00A15DCB" w:rsidRDefault="0077032F" w:rsidP="0077032F">
      <w:pPr>
        <w:pStyle w:val="B3"/>
        <w:rPr>
          <w:rFonts w:eastAsia="SimSun"/>
          <w:lang w:eastAsia="zh-CN"/>
        </w:rPr>
      </w:pPr>
      <w:r w:rsidRPr="00A15DCB">
        <w:rPr>
          <w:lang w:eastAsia="ko-KR"/>
        </w:rPr>
        <w:t>3&gt;</w:t>
      </w:r>
      <w:r w:rsidRPr="00A15DCB">
        <w:rPr>
          <w:lang w:eastAsia="ko-KR"/>
        </w:rPr>
        <w:tab/>
      </w:r>
      <w:r w:rsidRPr="00A15DCB">
        <w:rPr>
          <w:rFonts w:eastAsia="SimSun"/>
          <w:lang w:eastAsia="zh-CN"/>
        </w:rPr>
        <w:t>indicate a Random Access problem to upper layers;</w:t>
      </w:r>
    </w:p>
    <w:p w14:paraId="43316A9F" w14:textId="77777777" w:rsidR="0077032F" w:rsidRPr="00A15DCB" w:rsidRDefault="0077032F" w:rsidP="0077032F">
      <w:pPr>
        <w:pStyle w:val="B3"/>
        <w:rPr>
          <w:rFonts w:eastAsia="SimSun"/>
          <w:lang w:eastAsia="zh-CN"/>
        </w:rPr>
      </w:pPr>
      <w:r w:rsidRPr="00A15DCB">
        <w:rPr>
          <w:lang w:eastAsia="ko-KR"/>
        </w:rPr>
        <w:t>3&gt;</w:t>
      </w:r>
      <w:r w:rsidRPr="00A15DCB">
        <w:rPr>
          <w:lang w:eastAsia="ko-KR"/>
        </w:rPr>
        <w:tab/>
        <w:t>if this Random Access procedure was triggered for SI request:</w:t>
      </w:r>
    </w:p>
    <w:p w14:paraId="59D43DE9" w14:textId="77777777" w:rsidR="0077032F" w:rsidRPr="00A15DCB" w:rsidRDefault="0077032F" w:rsidP="0077032F">
      <w:pPr>
        <w:pStyle w:val="B4"/>
        <w:rPr>
          <w:rFonts w:eastAsia="Malgun Gothic"/>
          <w:lang w:eastAsia="zh-CN"/>
        </w:rPr>
      </w:pPr>
      <w:r w:rsidRPr="00A15DCB">
        <w:rPr>
          <w:lang w:eastAsia="zh-CN"/>
        </w:rPr>
        <w:t>4&gt;</w:t>
      </w:r>
      <w:r w:rsidRPr="00A15DCB">
        <w:rPr>
          <w:lang w:eastAsia="zh-CN"/>
        </w:rPr>
        <w:tab/>
        <w:t>consider this Random Access procedure unsuccessfully completed.</w:t>
      </w:r>
    </w:p>
    <w:p w14:paraId="3E57FFEB" w14:textId="77777777" w:rsidR="0077032F" w:rsidRPr="00A15DCB" w:rsidRDefault="0077032F" w:rsidP="0077032F">
      <w:pPr>
        <w:pStyle w:val="B2"/>
        <w:rPr>
          <w:lang w:eastAsia="ko-KR"/>
        </w:rPr>
      </w:pPr>
      <w:r w:rsidRPr="00A15DCB">
        <w:rPr>
          <w:lang w:eastAsia="ko-KR"/>
        </w:rPr>
        <w:t>2&gt;</w:t>
      </w:r>
      <w:r w:rsidRPr="00A15DCB">
        <w:rPr>
          <w:lang w:eastAsia="ko-KR"/>
        </w:rPr>
        <w:tab/>
        <w:t>if the Random Access procedure is not completed:</w:t>
      </w:r>
    </w:p>
    <w:p w14:paraId="51019FE7"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46605056" w14:textId="77777777" w:rsidR="0077032F" w:rsidRPr="00A15DCB" w:rsidRDefault="0077032F" w:rsidP="0077032F">
      <w:pPr>
        <w:pStyle w:val="B4"/>
        <w:rPr>
          <w:lang w:eastAsia="ko-KR"/>
        </w:rPr>
      </w:pPr>
      <w:r w:rsidRPr="00A15DCB">
        <w:rPr>
          <w:lang w:eastAsia="ko-KR"/>
        </w:rPr>
        <w:lastRenderedPageBreak/>
        <w:t>4&gt;</w:t>
      </w:r>
      <w:r w:rsidRPr="00A15DCB">
        <w:rPr>
          <w:lang w:eastAsia="ko-KR"/>
        </w:rPr>
        <w:tab/>
        <w:t xml:space="preserve">set the </w:t>
      </w:r>
      <w:r w:rsidRPr="00A15DCB">
        <w:rPr>
          <w:i/>
          <w:lang w:eastAsia="ko-KR"/>
        </w:rPr>
        <w:t>RA_TYPE</w:t>
      </w:r>
      <w:r w:rsidRPr="00A15DCB">
        <w:rPr>
          <w:lang w:eastAsia="ko-KR"/>
        </w:rPr>
        <w:t xml:space="preserve"> to </w:t>
      </w:r>
      <w:r w:rsidRPr="00A15DCB">
        <w:rPr>
          <w:i/>
          <w:iCs/>
          <w:lang w:eastAsia="ko-KR"/>
        </w:rPr>
        <w:t>4-stepRA</w:t>
      </w:r>
      <w:r w:rsidRPr="00A15DCB">
        <w:rPr>
          <w:lang w:eastAsia="ko-KR"/>
        </w:rPr>
        <w:t>;</w:t>
      </w:r>
    </w:p>
    <w:p w14:paraId="77F6D0E6" w14:textId="77777777" w:rsidR="0077032F" w:rsidRPr="00A15DCB" w:rsidRDefault="0077032F" w:rsidP="0077032F">
      <w:pPr>
        <w:pStyle w:val="B4"/>
        <w:rPr>
          <w:rFonts w:eastAsia="Malgun Gothic"/>
          <w:lang w:eastAsia="ko-KR"/>
        </w:rPr>
      </w:pPr>
      <w:r w:rsidRPr="00A15DCB">
        <w:rPr>
          <w:lang w:eastAsia="ko-KR"/>
        </w:rPr>
        <w:t>4&gt;</w:t>
      </w:r>
      <w:r w:rsidRPr="00A15DCB">
        <w:rPr>
          <w:lang w:eastAsia="ko-KR"/>
        </w:rPr>
        <w:tab/>
      </w:r>
      <w:r w:rsidRPr="00A15DCB">
        <w:t>perform initialization of variables specific to Random Access type as specified in clause 5.1.1a;</w:t>
      </w:r>
    </w:p>
    <w:p w14:paraId="52B909B4" w14:textId="77777777" w:rsidR="0077032F" w:rsidRPr="00A15DCB" w:rsidRDefault="0077032F" w:rsidP="0077032F">
      <w:pPr>
        <w:pStyle w:val="B4"/>
        <w:rPr>
          <w:lang w:eastAsia="ko-KR"/>
        </w:rPr>
      </w:pPr>
      <w:r w:rsidRPr="00A15DCB">
        <w:rPr>
          <w:lang w:eastAsia="ko-KR"/>
        </w:rPr>
        <w:t>4&gt;</w:t>
      </w:r>
      <w:r w:rsidRPr="00A15DCB">
        <w:rPr>
          <w:lang w:eastAsia="ko-KR"/>
        </w:rPr>
        <w:tab/>
        <w:t>if the Msg3 buffer is empty:</w:t>
      </w:r>
    </w:p>
    <w:p w14:paraId="1FB62BDD" w14:textId="77777777" w:rsidR="0077032F" w:rsidRPr="00A15DCB" w:rsidRDefault="0077032F" w:rsidP="0077032F">
      <w:pPr>
        <w:pStyle w:val="B5"/>
      </w:pPr>
      <w:r w:rsidRPr="00A15DCB">
        <w:t>5&gt;</w:t>
      </w:r>
      <w:r w:rsidRPr="00A15DCB">
        <w:tab/>
        <w:t>obtain the MAC PDU to transmit from the MSGA buffer and store it in the Msg3 buffer;</w:t>
      </w:r>
    </w:p>
    <w:p w14:paraId="2ABD7F39" w14:textId="77777777" w:rsidR="0077032F" w:rsidRPr="00A15DCB" w:rsidRDefault="0077032F" w:rsidP="0077032F">
      <w:pPr>
        <w:pStyle w:val="B4"/>
      </w:pPr>
      <w:r w:rsidRPr="00A15DCB">
        <w:t>4&gt;</w:t>
      </w:r>
      <w:r w:rsidRPr="00A15DCB">
        <w:tab/>
        <w:t>flush HARQ buffer used for the transmission of MAC PDU in the MSGA buffer;</w:t>
      </w:r>
    </w:p>
    <w:p w14:paraId="42C6818D" w14:textId="77777777" w:rsidR="0077032F" w:rsidRPr="00A15DCB" w:rsidRDefault="0077032F" w:rsidP="0077032F">
      <w:pPr>
        <w:pStyle w:val="B4"/>
        <w:rPr>
          <w:lang w:eastAsia="ko-KR"/>
        </w:rPr>
      </w:pPr>
      <w:r w:rsidRPr="00A15DCB">
        <w:t>4&gt;</w:t>
      </w:r>
      <w:r w:rsidRPr="00A15DCB">
        <w:tab/>
        <w:t>discard explicitly signalled contention-free 2-step RA type Random Access Resources, if any;</w:t>
      </w:r>
    </w:p>
    <w:p w14:paraId="5464E1E0" w14:textId="77777777" w:rsidR="0077032F" w:rsidRPr="00A15DCB" w:rsidRDefault="0077032F" w:rsidP="0077032F">
      <w:pPr>
        <w:pStyle w:val="B4"/>
        <w:rPr>
          <w:lang w:eastAsia="ko-KR"/>
        </w:rPr>
      </w:pPr>
      <w:r w:rsidRPr="00A15DCB">
        <w:rPr>
          <w:lang w:eastAsia="ko-KR"/>
        </w:rPr>
        <w:t>4&gt;</w:t>
      </w:r>
      <w:r w:rsidRPr="00A15DCB">
        <w:rPr>
          <w:lang w:eastAsia="ko-KR"/>
        </w:rPr>
        <w:tab/>
        <w:t xml:space="preserve">perform the Random Access Resource selection procedure </w:t>
      </w:r>
      <w:r w:rsidRPr="00A15DCB">
        <w:rPr>
          <w:rFonts w:eastAsia="SimSun"/>
          <w:lang w:eastAsia="zh-CN"/>
        </w:rPr>
        <w:t>as specified in</w:t>
      </w:r>
      <w:r w:rsidRPr="00A15DCB">
        <w:rPr>
          <w:lang w:eastAsia="ko-KR"/>
        </w:rPr>
        <w:t xml:space="preserve"> clause 5.1.2.</w:t>
      </w:r>
    </w:p>
    <w:p w14:paraId="3D3A3E8B"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7E7E311C"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select a random backoff time according to a uniform distribution between 0 and the </w:t>
      </w:r>
      <w:r w:rsidRPr="00A15DCB">
        <w:rPr>
          <w:i/>
          <w:iCs/>
          <w:lang w:eastAsia="ko-KR"/>
        </w:rPr>
        <w:t>PREAMBLE_BACKOFF</w:t>
      </w:r>
      <w:r w:rsidRPr="00A15DCB">
        <w:rPr>
          <w:lang w:eastAsia="ko-KR"/>
        </w:rPr>
        <w:t>;</w:t>
      </w:r>
    </w:p>
    <w:p w14:paraId="4A2EFE7A" w14:textId="77777777" w:rsidR="0077032F" w:rsidRPr="00A15DCB" w:rsidRDefault="0077032F" w:rsidP="0077032F">
      <w:pPr>
        <w:pStyle w:val="B4"/>
        <w:rPr>
          <w:lang w:eastAsia="ko-KR"/>
        </w:rPr>
      </w:pPr>
      <w:r w:rsidRPr="00A15DCB">
        <w:rPr>
          <w:lang w:eastAsia="ko-KR"/>
        </w:rPr>
        <w:t>4&gt;</w:t>
      </w:r>
      <w:r w:rsidRPr="00A15DCB">
        <w:rPr>
          <w:lang w:eastAsia="ko-KR"/>
        </w:rPr>
        <w:tab/>
        <w:t>if the criteria (as defined in clause 5.1.2a) to select contention-free Random Access Resources is met during the backoff time:</w:t>
      </w:r>
    </w:p>
    <w:p w14:paraId="07E5592D" w14:textId="77777777" w:rsidR="0077032F" w:rsidRPr="00A15DCB" w:rsidRDefault="0077032F" w:rsidP="0077032F">
      <w:pPr>
        <w:pStyle w:val="B5"/>
        <w:rPr>
          <w:lang w:eastAsia="ko-KR"/>
        </w:rPr>
      </w:pPr>
      <w:r w:rsidRPr="00A15DCB">
        <w:t>5&gt;</w:t>
      </w:r>
      <w:r w:rsidRPr="00A15DCB">
        <w:tab/>
      </w:r>
      <w:r w:rsidRPr="00A15DCB">
        <w:rPr>
          <w:lang w:eastAsia="ko-KR"/>
        </w:rPr>
        <w:t xml:space="preserve">perform the Random Access Resource selection procedure </w:t>
      </w:r>
      <w:r w:rsidRPr="00A15DCB">
        <w:rPr>
          <w:rFonts w:eastAsia="SimSun"/>
          <w:lang w:eastAsia="zh-CN"/>
        </w:rPr>
        <w:t xml:space="preserve">for 2-step RA type Random Access </w:t>
      </w:r>
      <w:r w:rsidRPr="00A15DCB">
        <w:rPr>
          <w:lang w:eastAsia="ko-KR"/>
        </w:rPr>
        <w:t>(see clause 5.1.2a).</w:t>
      </w:r>
    </w:p>
    <w:p w14:paraId="049AD86F" w14:textId="77777777" w:rsidR="0077032F" w:rsidRPr="00A15DCB" w:rsidRDefault="0077032F" w:rsidP="0077032F">
      <w:pPr>
        <w:pStyle w:val="B3"/>
        <w:ind w:hanging="1"/>
        <w:rPr>
          <w:lang w:eastAsia="ko-KR"/>
        </w:rPr>
      </w:pPr>
      <w:r w:rsidRPr="00A15DCB">
        <w:rPr>
          <w:lang w:eastAsia="ko-KR"/>
        </w:rPr>
        <w:t>4&gt;</w:t>
      </w:r>
      <w:r w:rsidRPr="00A15DCB">
        <w:rPr>
          <w:lang w:eastAsia="ko-KR"/>
        </w:rPr>
        <w:tab/>
        <w:t>else:</w:t>
      </w:r>
    </w:p>
    <w:p w14:paraId="436DDFEF" w14:textId="77777777" w:rsidR="0077032F" w:rsidRPr="00A15DCB" w:rsidRDefault="0077032F" w:rsidP="0077032F">
      <w:pPr>
        <w:pStyle w:val="B5"/>
        <w:rPr>
          <w:lang w:eastAsia="ko-KR"/>
        </w:rPr>
      </w:pPr>
      <w:r w:rsidRPr="00A15DCB">
        <w:rPr>
          <w:lang w:eastAsia="ko-KR"/>
        </w:rPr>
        <w:t>5&gt;</w:t>
      </w:r>
      <w:r w:rsidRPr="00A15DCB">
        <w:rPr>
          <w:lang w:eastAsia="ko-KR"/>
        </w:rPr>
        <w:tab/>
        <w:t xml:space="preserve">perform the Random Access Resource selection procedure </w:t>
      </w:r>
      <w:r w:rsidRPr="00A15DCB">
        <w:rPr>
          <w:rFonts w:eastAsia="SimSun"/>
          <w:lang w:eastAsia="zh-CN"/>
        </w:rPr>
        <w:t xml:space="preserve">for 2-step RA type Random Access </w:t>
      </w:r>
      <w:r w:rsidRPr="00A15DCB">
        <w:rPr>
          <w:lang w:eastAsia="ko-KR"/>
        </w:rPr>
        <w:t>(see clause 5.1.2a) after the backoff time.</w:t>
      </w:r>
    </w:p>
    <w:p w14:paraId="6934A3D8" w14:textId="77777777" w:rsidR="0077032F" w:rsidRPr="00A15DCB" w:rsidRDefault="0077032F" w:rsidP="0077032F">
      <w:pPr>
        <w:rPr>
          <w:lang w:eastAsia="ko-KR"/>
        </w:rPr>
      </w:pPr>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237E9560" w14:textId="77777777" w:rsidR="0077032F" w:rsidRPr="00A15DCB" w:rsidRDefault="0077032F" w:rsidP="0077032F">
      <w:r w:rsidRPr="00A15DCB">
        <w:t>[TS 38.321, clause 5.1.5]</w:t>
      </w:r>
    </w:p>
    <w:p w14:paraId="4A3539AC" w14:textId="77777777" w:rsidR="0077032F" w:rsidRPr="00A15DCB" w:rsidRDefault="0077032F" w:rsidP="0077032F">
      <w:pPr>
        <w:rPr>
          <w:lang w:eastAsia="ko-KR"/>
        </w:rPr>
      </w:pPr>
      <w:r w:rsidRPr="00A15DCB">
        <w:rPr>
          <w:lang w:eastAsia="ko-KR"/>
        </w:rPr>
        <w:t>Once Msg3 is transmitted the MAC entity shall:</w:t>
      </w:r>
    </w:p>
    <w:p w14:paraId="76F2655B" w14:textId="77777777" w:rsidR="0077032F" w:rsidRPr="00A15DCB" w:rsidRDefault="0077032F" w:rsidP="0077032F">
      <w:pPr>
        <w:pStyle w:val="B1"/>
        <w:rPr>
          <w:lang w:eastAsia="ko-KR"/>
        </w:rPr>
      </w:pPr>
      <w:r w:rsidRPr="00A15DCB">
        <w:rPr>
          <w:lang w:eastAsia="ko-KR"/>
        </w:rPr>
        <w:t>1&gt;</w:t>
      </w:r>
      <w:r w:rsidRPr="00A15DCB">
        <w:rPr>
          <w:lang w:eastAsia="ko-KR"/>
        </w:rPr>
        <w:tab/>
        <w:t xml:space="preserve">start the </w:t>
      </w:r>
      <w:r w:rsidRPr="00A15DCB">
        <w:rPr>
          <w:i/>
          <w:lang w:eastAsia="ko-KR"/>
        </w:rPr>
        <w:t>ra-ContentionResolutionTimer</w:t>
      </w:r>
      <w:r w:rsidRPr="00A15DCB">
        <w:rPr>
          <w:lang w:eastAsia="ko-KR"/>
        </w:rPr>
        <w:t xml:space="preserve"> and restart the </w:t>
      </w:r>
      <w:r w:rsidRPr="00A15DCB">
        <w:rPr>
          <w:i/>
          <w:lang w:eastAsia="ko-KR"/>
        </w:rPr>
        <w:t>ra-ContentionResolutionTimer</w:t>
      </w:r>
      <w:r w:rsidRPr="00A15DCB">
        <w:rPr>
          <w:lang w:eastAsia="ko-KR"/>
        </w:rPr>
        <w:t xml:space="preserve"> at each HARQ retransmission in the first symbol after the end of the Msg3 transmission;</w:t>
      </w:r>
    </w:p>
    <w:p w14:paraId="4C274726" w14:textId="77777777" w:rsidR="0077032F" w:rsidRPr="00A15DCB" w:rsidRDefault="0077032F" w:rsidP="0077032F">
      <w:pPr>
        <w:pStyle w:val="B1"/>
        <w:rPr>
          <w:lang w:eastAsia="ko-KR"/>
        </w:rPr>
      </w:pPr>
      <w:r w:rsidRPr="00A15DCB">
        <w:rPr>
          <w:lang w:eastAsia="ko-KR"/>
        </w:rPr>
        <w:t>1&gt;</w:t>
      </w:r>
      <w:r w:rsidRPr="00A15DCB">
        <w:rPr>
          <w:lang w:eastAsia="ko-KR"/>
        </w:rPr>
        <w:tab/>
        <w:t xml:space="preserve">monitor the PDCCH while the </w:t>
      </w:r>
      <w:r w:rsidRPr="00A15DCB">
        <w:rPr>
          <w:i/>
          <w:lang w:eastAsia="ko-KR"/>
        </w:rPr>
        <w:t>ra-ContentionResolutionTimer</w:t>
      </w:r>
      <w:r w:rsidRPr="00A15DCB">
        <w:rPr>
          <w:lang w:eastAsia="ko-KR"/>
        </w:rPr>
        <w:t xml:space="preserve"> is running regardless of the possible occurrence of a measurement gap;</w:t>
      </w:r>
    </w:p>
    <w:p w14:paraId="19E156A5" w14:textId="77777777" w:rsidR="0077032F" w:rsidRPr="00A15DCB" w:rsidRDefault="0077032F" w:rsidP="0077032F">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4C5C99C" w14:textId="77777777" w:rsidR="0077032F" w:rsidRPr="00A15DCB" w:rsidRDefault="0077032F" w:rsidP="0077032F">
      <w:pPr>
        <w:pStyle w:val="B2"/>
        <w:rPr>
          <w:lang w:eastAsia="ko-KR"/>
        </w:rPr>
      </w:pPr>
      <w:r w:rsidRPr="00A15DCB">
        <w:rPr>
          <w:lang w:eastAsia="ko-KR"/>
        </w:rPr>
        <w:t>2&gt;</w:t>
      </w:r>
      <w:r w:rsidRPr="00A15DCB">
        <w:rPr>
          <w:lang w:eastAsia="ko-KR"/>
        </w:rPr>
        <w:tab/>
        <w:t>if the C-RNTI MAC CE was included in Msg3:</w:t>
      </w:r>
    </w:p>
    <w:p w14:paraId="62D4656C"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for SpCell beam failure recovery (as specified in clause 5.17) and the PDCCH transmission is addressed to the C-RNTI; or</w:t>
      </w:r>
    </w:p>
    <w:p w14:paraId="0943D4E7"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by a PDCCH order and the PDCCH transmission is addressed to the C-RNTI; or</w:t>
      </w:r>
    </w:p>
    <w:p w14:paraId="0A4B4E47"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by the MAC sublayer itself or by the RRC sublayer and the PDCCH transmission is addressed to the C-RNTI and contains a UL grant for a new transmission:</w:t>
      </w:r>
    </w:p>
    <w:p w14:paraId="0606C1A7" w14:textId="77777777" w:rsidR="0077032F" w:rsidRPr="00A15DCB" w:rsidRDefault="0077032F" w:rsidP="0077032F">
      <w:pPr>
        <w:pStyle w:val="B4"/>
        <w:rPr>
          <w:lang w:eastAsia="ko-KR"/>
        </w:rPr>
      </w:pPr>
      <w:r w:rsidRPr="00A15DCB">
        <w:rPr>
          <w:lang w:eastAsia="ko-KR"/>
        </w:rPr>
        <w:t>4&gt;</w:t>
      </w:r>
      <w:r w:rsidRPr="00A15DCB">
        <w:rPr>
          <w:lang w:eastAsia="ko-KR"/>
        </w:rPr>
        <w:tab/>
        <w:t>consider this Contention Resolution successful;</w:t>
      </w:r>
    </w:p>
    <w:p w14:paraId="4C3FDE90" w14:textId="77777777" w:rsidR="0077032F" w:rsidRPr="00A15DCB" w:rsidRDefault="0077032F" w:rsidP="0077032F">
      <w:pPr>
        <w:pStyle w:val="B4"/>
        <w:rPr>
          <w:lang w:eastAsia="ko-KR"/>
        </w:rPr>
      </w:pPr>
      <w:r w:rsidRPr="00A15DCB">
        <w:rPr>
          <w:lang w:eastAsia="ko-KR"/>
        </w:rPr>
        <w:t>4&gt;</w:t>
      </w:r>
      <w:r w:rsidRPr="00A15DCB">
        <w:rPr>
          <w:lang w:eastAsia="ko-KR"/>
        </w:rPr>
        <w:tab/>
        <w:t xml:space="preserve">stop </w:t>
      </w:r>
      <w:r w:rsidRPr="00A15DCB">
        <w:rPr>
          <w:i/>
          <w:lang w:eastAsia="ko-KR"/>
        </w:rPr>
        <w:t>ra-ContentionResolutionTimer</w:t>
      </w:r>
      <w:r w:rsidRPr="00A15DCB">
        <w:rPr>
          <w:lang w:eastAsia="ko-KR"/>
        </w:rPr>
        <w:t>;</w:t>
      </w:r>
    </w:p>
    <w:p w14:paraId="494A0B4F" w14:textId="77777777" w:rsidR="0077032F" w:rsidRPr="00A15DCB" w:rsidRDefault="0077032F" w:rsidP="0077032F">
      <w:pPr>
        <w:pStyle w:val="B4"/>
        <w:rPr>
          <w:lang w:eastAsia="ko-KR"/>
        </w:rPr>
      </w:pPr>
      <w:r w:rsidRPr="00A15DCB">
        <w:rPr>
          <w:lang w:eastAsia="ko-KR"/>
        </w:rPr>
        <w:t>4&gt;</w:t>
      </w:r>
      <w:r w:rsidRPr="00A15DCB">
        <w:rPr>
          <w:lang w:eastAsia="ko-KR"/>
        </w:rPr>
        <w:tab/>
        <w:t xml:space="preserve">discard the </w:t>
      </w:r>
      <w:r w:rsidRPr="00A15DCB">
        <w:rPr>
          <w:i/>
          <w:lang w:eastAsia="ko-KR"/>
        </w:rPr>
        <w:t>TEMPORARY_C-RNTI</w:t>
      </w:r>
      <w:r w:rsidRPr="00A15DCB">
        <w:rPr>
          <w:lang w:eastAsia="ko-KR"/>
        </w:rPr>
        <w:t>;</w:t>
      </w:r>
    </w:p>
    <w:p w14:paraId="38A0BD1A" w14:textId="77777777" w:rsidR="0077032F" w:rsidRPr="00A15DCB" w:rsidRDefault="0077032F" w:rsidP="0077032F">
      <w:pPr>
        <w:pStyle w:val="B4"/>
        <w:rPr>
          <w:lang w:eastAsia="ko-KR"/>
        </w:rPr>
      </w:pPr>
      <w:r w:rsidRPr="00A15DCB">
        <w:rPr>
          <w:lang w:eastAsia="ko-KR"/>
        </w:rPr>
        <w:t>4&gt;</w:t>
      </w:r>
      <w:r w:rsidRPr="00A15DCB">
        <w:rPr>
          <w:lang w:eastAsia="ko-KR"/>
        </w:rPr>
        <w:tab/>
        <w:t>consider this Random Access procedure successfully completed.</w:t>
      </w:r>
    </w:p>
    <w:p w14:paraId="09835B66" w14:textId="77777777" w:rsidR="0077032F" w:rsidRPr="00A15DCB" w:rsidRDefault="0077032F" w:rsidP="0077032F">
      <w:pPr>
        <w:pStyle w:val="B2"/>
        <w:rPr>
          <w:lang w:eastAsia="ko-KR"/>
        </w:rPr>
      </w:pPr>
      <w:r w:rsidRPr="00A15DCB">
        <w:rPr>
          <w:lang w:eastAsia="ko-KR"/>
        </w:rPr>
        <w:t>2&gt;</w:t>
      </w:r>
      <w:r w:rsidRPr="00A15DCB">
        <w:rPr>
          <w:lang w:eastAsia="ko-KR"/>
        </w:rPr>
        <w:tab/>
        <w:t xml:space="preserve">else if the CCCH SDU was included in Msg3 and the PDCCH transmission is addressed to its </w:t>
      </w:r>
      <w:r w:rsidRPr="00A15DCB">
        <w:rPr>
          <w:i/>
          <w:lang w:eastAsia="ko-KR"/>
        </w:rPr>
        <w:t>TEMPORARY_C-RNTI</w:t>
      </w:r>
      <w:r w:rsidRPr="00A15DCB">
        <w:rPr>
          <w:lang w:eastAsia="ko-KR"/>
        </w:rPr>
        <w:t>:</w:t>
      </w:r>
    </w:p>
    <w:p w14:paraId="0F562070" w14:textId="77777777" w:rsidR="0077032F" w:rsidRPr="00A15DCB" w:rsidRDefault="0077032F" w:rsidP="0077032F">
      <w:pPr>
        <w:pStyle w:val="B3"/>
        <w:rPr>
          <w:lang w:eastAsia="ko-KR"/>
        </w:rPr>
      </w:pPr>
      <w:r w:rsidRPr="00A15DCB">
        <w:rPr>
          <w:lang w:eastAsia="ko-KR"/>
        </w:rPr>
        <w:t>3&gt;</w:t>
      </w:r>
      <w:r w:rsidRPr="00A15DCB">
        <w:rPr>
          <w:lang w:eastAsia="ko-KR"/>
        </w:rPr>
        <w:tab/>
        <w:t>if the MAC PDU is successfully decoded:</w:t>
      </w:r>
    </w:p>
    <w:p w14:paraId="76272DFE" w14:textId="77777777" w:rsidR="0077032F" w:rsidRPr="00A15DCB" w:rsidRDefault="0077032F" w:rsidP="0077032F">
      <w:pPr>
        <w:pStyle w:val="B4"/>
        <w:rPr>
          <w:lang w:eastAsia="ko-KR"/>
        </w:rPr>
      </w:pPr>
      <w:r w:rsidRPr="00A15DCB">
        <w:rPr>
          <w:lang w:eastAsia="ko-KR"/>
        </w:rPr>
        <w:lastRenderedPageBreak/>
        <w:t>4&gt;</w:t>
      </w:r>
      <w:r w:rsidRPr="00A15DCB">
        <w:rPr>
          <w:lang w:eastAsia="ko-KR"/>
        </w:rPr>
        <w:tab/>
        <w:t xml:space="preserve">stop </w:t>
      </w:r>
      <w:r w:rsidRPr="00A15DCB">
        <w:rPr>
          <w:i/>
          <w:lang w:eastAsia="ko-KR"/>
        </w:rPr>
        <w:t>ra-ContentionResolutionTimer</w:t>
      </w:r>
      <w:r w:rsidRPr="00A15DCB">
        <w:rPr>
          <w:lang w:eastAsia="ko-KR"/>
        </w:rPr>
        <w:t>;</w:t>
      </w:r>
    </w:p>
    <w:p w14:paraId="581C6A26" w14:textId="77777777" w:rsidR="0077032F" w:rsidRPr="00A15DCB" w:rsidRDefault="0077032F" w:rsidP="0077032F">
      <w:pPr>
        <w:pStyle w:val="B4"/>
        <w:rPr>
          <w:lang w:eastAsia="ko-KR"/>
        </w:rPr>
      </w:pPr>
      <w:r w:rsidRPr="00A15DCB">
        <w:rPr>
          <w:lang w:eastAsia="ko-KR"/>
        </w:rPr>
        <w:t>4&gt;</w:t>
      </w:r>
      <w:r w:rsidRPr="00A15DCB">
        <w:rPr>
          <w:lang w:eastAsia="ko-KR"/>
        </w:rPr>
        <w:tab/>
        <w:t>if the MAC PDU contains a UE Contention Resolution Identity MAC CE; and</w:t>
      </w:r>
    </w:p>
    <w:p w14:paraId="55211DD4" w14:textId="77777777" w:rsidR="0077032F" w:rsidRPr="00A15DCB" w:rsidRDefault="0077032F" w:rsidP="0077032F">
      <w:pPr>
        <w:pStyle w:val="B4"/>
        <w:rPr>
          <w:lang w:eastAsia="ko-KR"/>
        </w:rPr>
      </w:pPr>
      <w:r w:rsidRPr="00A15DCB">
        <w:rPr>
          <w:lang w:eastAsia="ko-KR"/>
        </w:rPr>
        <w:t>4&gt;</w:t>
      </w:r>
      <w:r w:rsidRPr="00A15DCB">
        <w:rPr>
          <w:lang w:eastAsia="ko-KR"/>
        </w:rPr>
        <w:tab/>
        <w:t>if the UE Contention Resolution Identity in the MAC CE matches the CCCH SDU transmitted in Msg3:</w:t>
      </w:r>
    </w:p>
    <w:p w14:paraId="728228AD" w14:textId="77777777" w:rsidR="0077032F" w:rsidRPr="00A15DCB" w:rsidRDefault="0077032F" w:rsidP="0077032F">
      <w:pPr>
        <w:pStyle w:val="B5"/>
        <w:rPr>
          <w:lang w:eastAsia="ko-KR"/>
        </w:rPr>
      </w:pPr>
      <w:r w:rsidRPr="00A15DCB">
        <w:rPr>
          <w:lang w:eastAsia="ko-KR"/>
        </w:rPr>
        <w:t>5&gt;</w:t>
      </w:r>
      <w:r w:rsidRPr="00A15DCB">
        <w:rPr>
          <w:lang w:eastAsia="ko-KR"/>
        </w:rPr>
        <w:tab/>
        <w:t>consider this Contention Resolution successful and finish the disassembly and demultiplexing of the MAC PDU;</w:t>
      </w:r>
    </w:p>
    <w:p w14:paraId="065F6CD0" w14:textId="77777777" w:rsidR="0077032F" w:rsidRPr="00A15DCB" w:rsidRDefault="0077032F" w:rsidP="0077032F">
      <w:pPr>
        <w:pStyle w:val="B5"/>
        <w:rPr>
          <w:lang w:eastAsia="ko-KR"/>
        </w:rPr>
      </w:pPr>
      <w:r w:rsidRPr="00A15DCB">
        <w:rPr>
          <w:lang w:eastAsia="ko-KR"/>
        </w:rPr>
        <w:t>5&gt;</w:t>
      </w:r>
      <w:r w:rsidRPr="00A15DCB">
        <w:rPr>
          <w:lang w:eastAsia="ko-KR"/>
        </w:rPr>
        <w:tab/>
        <w:t>if this Random Access procedure was initiated for SI request:</w:t>
      </w:r>
    </w:p>
    <w:p w14:paraId="15DE13B3" w14:textId="77777777" w:rsidR="0077032F" w:rsidRPr="00A15DCB" w:rsidRDefault="0077032F" w:rsidP="0077032F">
      <w:pPr>
        <w:pStyle w:val="B6"/>
        <w:rPr>
          <w:lang w:eastAsia="ko-KR"/>
        </w:rPr>
      </w:pPr>
      <w:r w:rsidRPr="00A15DCB">
        <w:rPr>
          <w:lang w:eastAsia="ko-KR"/>
        </w:rPr>
        <w:t>6&gt;</w:t>
      </w:r>
      <w:r w:rsidRPr="00A15DCB">
        <w:rPr>
          <w:lang w:eastAsia="ko-KR"/>
        </w:rPr>
        <w:tab/>
        <w:t>indicate the reception of an acknowledgement for SI request to upper layers.</w:t>
      </w:r>
    </w:p>
    <w:p w14:paraId="03A66CFC" w14:textId="77777777" w:rsidR="0077032F" w:rsidRPr="00A15DCB" w:rsidRDefault="0077032F" w:rsidP="0077032F">
      <w:pPr>
        <w:pStyle w:val="B5"/>
        <w:rPr>
          <w:lang w:eastAsia="ko-KR"/>
        </w:rPr>
      </w:pPr>
      <w:r w:rsidRPr="00A15DCB">
        <w:rPr>
          <w:lang w:eastAsia="ko-KR"/>
        </w:rPr>
        <w:t>5&gt;</w:t>
      </w:r>
      <w:r w:rsidRPr="00A15DCB">
        <w:rPr>
          <w:lang w:eastAsia="ko-KR"/>
        </w:rPr>
        <w:tab/>
        <w:t>else:</w:t>
      </w:r>
    </w:p>
    <w:p w14:paraId="22AFA071" w14:textId="77777777" w:rsidR="0077032F" w:rsidRPr="00A15DCB" w:rsidRDefault="0077032F" w:rsidP="0077032F">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46AADEED" w14:textId="77777777" w:rsidR="0077032F" w:rsidRPr="00A15DCB" w:rsidRDefault="0077032F" w:rsidP="0077032F">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2436F5B4" w14:textId="77777777" w:rsidR="0077032F" w:rsidRPr="00A15DCB" w:rsidRDefault="0077032F" w:rsidP="0077032F">
      <w:pPr>
        <w:pStyle w:val="B5"/>
        <w:rPr>
          <w:lang w:eastAsia="ko-KR"/>
        </w:rPr>
      </w:pPr>
      <w:r w:rsidRPr="00A15DCB">
        <w:rPr>
          <w:lang w:eastAsia="ko-KR"/>
        </w:rPr>
        <w:t>5&gt;</w:t>
      </w:r>
      <w:r w:rsidRPr="00A15DCB">
        <w:rPr>
          <w:lang w:eastAsia="ko-KR"/>
        </w:rPr>
        <w:tab/>
        <w:t>consider this Random Access procedure successfully completed.</w:t>
      </w:r>
    </w:p>
    <w:p w14:paraId="6B7CB86E"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2ABC3D16" w14:textId="77777777" w:rsidR="0077032F" w:rsidRPr="00A15DCB" w:rsidRDefault="0077032F" w:rsidP="0077032F">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128048D7" w14:textId="77777777" w:rsidR="0077032F" w:rsidRPr="00A15DCB" w:rsidRDefault="0077032F" w:rsidP="0077032F">
      <w:pPr>
        <w:pStyle w:val="B5"/>
        <w:rPr>
          <w:lang w:eastAsia="ko-KR"/>
        </w:rPr>
      </w:pPr>
      <w:r w:rsidRPr="00A15DCB">
        <w:rPr>
          <w:lang w:eastAsia="ko-KR"/>
        </w:rPr>
        <w:t>5&gt;</w:t>
      </w:r>
      <w:r w:rsidRPr="00A15DCB">
        <w:rPr>
          <w:lang w:eastAsia="ko-KR"/>
        </w:rPr>
        <w:tab/>
        <w:t>consider this Contention Resolution not successful and discard the successfully decoded MAC PDU.</w:t>
      </w:r>
    </w:p>
    <w:p w14:paraId="5E771D65"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w:t>
      </w:r>
      <w:r w:rsidRPr="00A15DCB">
        <w:rPr>
          <w:i/>
          <w:lang w:eastAsia="ko-KR"/>
        </w:rPr>
        <w:t>ra-ContentionResolutionTimer</w:t>
      </w:r>
      <w:r w:rsidRPr="00A15DCB">
        <w:rPr>
          <w:lang w:eastAsia="ko-KR"/>
        </w:rPr>
        <w:t xml:space="preserve"> expires:</w:t>
      </w:r>
    </w:p>
    <w:p w14:paraId="1AAF9BDD" w14:textId="77777777" w:rsidR="0077032F" w:rsidRPr="00A15DCB" w:rsidRDefault="0077032F" w:rsidP="0077032F">
      <w:pPr>
        <w:pStyle w:val="B2"/>
        <w:rPr>
          <w:lang w:eastAsia="ko-KR"/>
        </w:rPr>
      </w:pPr>
      <w:r w:rsidRPr="00A15DCB">
        <w:rPr>
          <w:lang w:eastAsia="ko-KR"/>
        </w:rPr>
        <w:t>2&gt;</w:t>
      </w:r>
      <w:r w:rsidRPr="00A15DCB">
        <w:rPr>
          <w:lang w:eastAsia="ko-KR"/>
        </w:rPr>
        <w:tab/>
        <w:t xml:space="preserve">discard the </w:t>
      </w:r>
      <w:r w:rsidRPr="00A15DCB">
        <w:rPr>
          <w:i/>
          <w:lang w:eastAsia="ko-KR"/>
        </w:rPr>
        <w:t>TEMPORARY_C-RNTI</w:t>
      </w:r>
      <w:r w:rsidRPr="00A15DCB">
        <w:rPr>
          <w:lang w:eastAsia="ko-KR"/>
        </w:rPr>
        <w:t>;</w:t>
      </w:r>
    </w:p>
    <w:p w14:paraId="5DFB1D8A" w14:textId="77777777" w:rsidR="0077032F" w:rsidRPr="00A15DCB" w:rsidRDefault="0077032F" w:rsidP="0077032F">
      <w:pPr>
        <w:pStyle w:val="B2"/>
        <w:rPr>
          <w:lang w:eastAsia="ko-KR"/>
        </w:rPr>
      </w:pPr>
      <w:r w:rsidRPr="00A15DCB">
        <w:rPr>
          <w:lang w:eastAsia="ko-KR"/>
        </w:rPr>
        <w:t>2&gt;</w:t>
      </w:r>
      <w:r w:rsidRPr="00A15DCB">
        <w:rPr>
          <w:lang w:eastAsia="ko-KR"/>
        </w:rPr>
        <w:tab/>
        <w:t>consider the Contention Resolution not successful.</w:t>
      </w:r>
    </w:p>
    <w:p w14:paraId="05A91014" w14:textId="77777777" w:rsidR="0077032F" w:rsidRPr="00A15DCB" w:rsidRDefault="0077032F" w:rsidP="0077032F">
      <w:pPr>
        <w:pStyle w:val="B1"/>
        <w:rPr>
          <w:lang w:eastAsia="ko-KR"/>
        </w:rPr>
      </w:pPr>
      <w:r w:rsidRPr="00A15DCB">
        <w:rPr>
          <w:lang w:eastAsia="ko-KR"/>
        </w:rPr>
        <w:t>1&gt;</w:t>
      </w:r>
      <w:r w:rsidRPr="00A15DCB">
        <w:rPr>
          <w:lang w:eastAsia="ko-KR"/>
        </w:rPr>
        <w:tab/>
        <w:t>if the Contention Resolution is considered not successful:</w:t>
      </w:r>
    </w:p>
    <w:p w14:paraId="41DA73AE" w14:textId="77777777" w:rsidR="0077032F" w:rsidRPr="00A15DCB" w:rsidRDefault="0077032F" w:rsidP="0077032F">
      <w:pPr>
        <w:pStyle w:val="B2"/>
        <w:rPr>
          <w:lang w:eastAsia="ko-KR"/>
        </w:rPr>
      </w:pPr>
      <w:r w:rsidRPr="00A15DCB">
        <w:rPr>
          <w:lang w:eastAsia="ko-KR"/>
        </w:rPr>
        <w:t>2&gt;</w:t>
      </w:r>
      <w:r w:rsidRPr="00A15DCB">
        <w:rPr>
          <w:lang w:eastAsia="ko-KR"/>
        </w:rPr>
        <w:tab/>
        <w:t>flush the HARQ buffer used for transmission of the MAC PDU in the Msg3 buffer;</w:t>
      </w:r>
    </w:p>
    <w:p w14:paraId="7494BEB0" w14:textId="77777777" w:rsidR="0077032F" w:rsidRPr="00A15DCB" w:rsidRDefault="0077032F" w:rsidP="0077032F">
      <w:pPr>
        <w:pStyle w:val="B2"/>
        <w:rPr>
          <w:lang w:eastAsia="ko-KR"/>
        </w:rPr>
      </w:pPr>
      <w:r w:rsidRPr="00A15DCB">
        <w:rPr>
          <w:lang w:eastAsia="ko-KR"/>
        </w:rPr>
        <w:t>2&gt;</w:t>
      </w:r>
      <w:r w:rsidRPr="00A15DCB">
        <w:rPr>
          <w:lang w:eastAsia="ko-KR"/>
        </w:rPr>
        <w:tab/>
        <w:t xml:space="preserve">increment </w:t>
      </w:r>
      <w:r w:rsidRPr="00A15DCB">
        <w:rPr>
          <w:i/>
          <w:lang w:eastAsia="ko-KR"/>
        </w:rPr>
        <w:t>PREAMBLE_TRANSMISSION_COUNTER</w:t>
      </w:r>
      <w:r w:rsidRPr="00A15DCB">
        <w:rPr>
          <w:lang w:eastAsia="ko-KR"/>
        </w:rPr>
        <w:t xml:space="preserve"> by 1;</w:t>
      </w:r>
    </w:p>
    <w:p w14:paraId="09645609" w14:textId="77777777" w:rsidR="0077032F" w:rsidRPr="00A15DCB" w:rsidRDefault="0077032F" w:rsidP="0077032F">
      <w:pPr>
        <w:pStyle w:val="B2"/>
        <w:rPr>
          <w:lang w:eastAsia="ko-KR"/>
        </w:rPr>
      </w:pPr>
      <w:r w:rsidRPr="00A15DCB">
        <w:rPr>
          <w:lang w:eastAsia="ko-KR"/>
        </w:rPr>
        <w:t>2&gt;</w:t>
      </w:r>
      <w:r w:rsidRPr="00A15DCB">
        <w:rPr>
          <w:lang w:eastAsia="ko-KR"/>
        </w:rPr>
        <w:tab/>
        <w:t xml:space="preserve">if </w:t>
      </w:r>
      <w:r w:rsidRPr="00A15DCB">
        <w:rPr>
          <w:i/>
          <w:lang w:eastAsia="ko-KR"/>
        </w:rPr>
        <w:t>PREAMBLE_TRANSMISSION_COUNTER</w:t>
      </w:r>
      <w:r w:rsidRPr="00A15DCB">
        <w:rPr>
          <w:lang w:eastAsia="ko-KR"/>
        </w:rPr>
        <w:t xml:space="preserve"> = </w:t>
      </w:r>
      <w:r w:rsidRPr="00A15DCB">
        <w:rPr>
          <w:i/>
          <w:lang w:eastAsia="ko-KR"/>
        </w:rPr>
        <w:t>preambleTransMax</w:t>
      </w:r>
      <w:r w:rsidRPr="00A15DCB">
        <w:rPr>
          <w:lang w:eastAsia="ko-KR"/>
        </w:rPr>
        <w:t xml:space="preserve"> + 1:</w:t>
      </w:r>
    </w:p>
    <w:p w14:paraId="6945408E" w14:textId="77777777" w:rsidR="0077032F" w:rsidRPr="00A15DCB" w:rsidRDefault="0077032F" w:rsidP="0077032F">
      <w:pPr>
        <w:pStyle w:val="B3"/>
        <w:rPr>
          <w:lang w:eastAsia="ko-KR"/>
        </w:rPr>
      </w:pPr>
      <w:r w:rsidRPr="00A15DCB">
        <w:rPr>
          <w:lang w:eastAsia="ko-KR"/>
        </w:rPr>
        <w:t>3&gt;</w:t>
      </w:r>
      <w:r w:rsidRPr="00A15DCB">
        <w:rPr>
          <w:lang w:eastAsia="ko-KR"/>
        </w:rPr>
        <w:tab/>
        <w:t>indicate a Random Access problem to upper layers.</w:t>
      </w:r>
    </w:p>
    <w:p w14:paraId="20CA64A6" w14:textId="77777777" w:rsidR="0077032F" w:rsidRPr="00A15DCB" w:rsidRDefault="0077032F" w:rsidP="0077032F">
      <w:pPr>
        <w:pStyle w:val="B3"/>
        <w:rPr>
          <w:lang w:eastAsia="ko-KR"/>
        </w:rPr>
      </w:pPr>
      <w:r w:rsidRPr="00A15DCB">
        <w:rPr>
          <w:lang w:eastAsia="ko-KR"/>
        </w:rPr>
        <w:t>3&gt;</w:t>
      </w:r>
      <w:r w:rsidRPr="00A15DCB">
        <w:rPr>
          <w:lang w:eastAsia="ko-KR"/>
        </w:rPr>
        <w:tab/>
        <w:t>if this Random Access procedure was triggered for SI request:</w:t>
      </w:r>
    </w:p>
    <w:p w14:paraId="0F83FEB6" w14:textId="77777777" w:rsidR="0077032F" w:rsidRPr="00A15DCB" w:rsidRDefault="0077032F" w:rsidP="0077032F">
      <w:pPr>
        <w:pStyle w:val="B4"/>
        <w:rPr>
          <w:lang w:eastAsia="ko-KR"/>
        </w:rPr>
      </w:pPr>
      <w:r w:rsidRPr="00A15DCB">
        <w:rPr>
          <w:lang w:eastAsia="ko-KR"/>
        </w:rPr>
        <w:t>4&gt;</w:t>
      </w:r>
      <w:r w:rsidRPr="00A15DCB">
        <w:rPr>
          <w:lang w:eastAsia="ko-KR"/>
        </w:rPr>
        <w:tab/>
        <w:t>consider the Random Access procedure unsuccessfully completed.</w:t>
      </w:r>
    </w:p>
    <w:p w14:paraId="55CF4DC1" w14:textId="77777777" w:rsidR="0077032F" w:rsidRPr="00A15DCB" w:rsidRDefault="0077032F" w:rsidP="0077032F">
      <w:pPr>
        <w:pStyle w:val="B2"/>
        <w:rPr>
          <w:lang w:eastAsia="ko-KR"/>
        </w:rPr>
      </w:pPr>
      <w:r w:rsidRPr="00A15DCB">
        <w:rPr>
          <w:lang w:eastAsia="ko-KR"/>
        </w:rPr>
        <w:t>2&gt;</w:t>
      </w:r>
      <w:r w:rsidRPr="00A15DCB">
        <w:rPr>
          <w:lang w:eastAsia="ko-KR"/>
        </w:rPr>
        <w:tab/>
        <w:t>if the Random Access procedure is not completed:</w:t>
      </w:r>
    </w:p>
    <w:p w14:paraId="0CE6C374"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the </w:t>
      </w:r>
      <w:r w:rsidRPr="00A15DCB">
        <w:rPr>
          <w:i/>
          <w:iCs/>
          <w:lang w:eastAsia="ko-KR"/>
        </w:rPr>
        <w:t>RA_TYPE</w:t>
      </w:r>
      <w:r w:rsidRPr="00A15DCB">
        <w:rPr>
          <w:lang w:eastAsia="ko-KR"/>
        </w:rPr>
        <w:t xml:space="preserve"> is set to </w:t>
      </w:r>
      <w:r w:rsidRPr="00A15DCB">
        <w:rPr>
          <w:i/>
          <w:iCs/>
          <w:lang w:eastAsia="ko-KR"/>
        </w:rPr>
        <w:t>4-stepRA</w:t>
      </w:r>
      <w:r w:rsidRPr="00A15DCB">
        <w:rPr>
          <w:lang w:eastAsia="ko-KR"/>
        </w:rPr>
        <w:t>:</w:t>
      </w:r>
    </w:p>
    <w:p w14:paraId="0BE4E08E"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66876FE4" w14:textId="77777777" w:rsidR="0077032F" w:rsidRPr="00A15DCB" w:rsidRDefault="0077032F" w:rsidP="0077032F">
      <w:pPr>
        <w:pStyle w:val="B4"/>
        <w:rPr>
          <w:lang w:eastAsia="ko-KR"/>
        </w:rPr>
      </w:pPr>
      <w:r w:rsidRPr="00A15DCB">
        <w:rPr>
          <w:lang w:eastAsia="ko-KR"/>
        </w:rPr>
        <w:t>4&gt;</w:t>
      </w:r>
      <w:r w:rsidRPr="00A15DCB">
        <w:rPr>
          <w:lang w:eastAsia="ko-KR"/>
        </w:rPr>
        <w:tab/>
        <w:t>if the criteria (as defined in clause 5.1.2) to select contention-free Random Access Resources is met during the backoff time:</w:t>
      </w:r>
    </w:p>
    <w:p w14:paraId="74DC6287" w14:textId="77777777" w:rsidR="0077032F" w:rsidRPr="00A15DCB" w:rsidRDefault="0077032F" w:rsidP="0077032F">
      <w:pPr>
        <w:pStyle w:val="B5"/>
        <w:rPr>
          <w:lang w:eastAsia="ko-KR"/>
        </w:rPr>
      </w:pPr>
      <w:r w:rsidRPr="00A15DCB">
        <w:t>5&gt;</w:t>
      </w:r>
      <w:r w:rsidRPr="00A15DCB">
        <w:tab/>
      </w:r>
      <w:r w:rsidRPr="00A15DCB">
        <w:rPr>
          <w:lang w:eastAsia="ko-KR"/>
        </w:rPr>
        <w:t>perform the Random Access Resource selection procedure (see clause 5.1.2);</w:t>
      </w:r>
    </w:p>
    <w:p w14:paraId="45BCDA0A"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79059B5A" w14:textId="77777777" w:rsidR="0077032F" w:rsidRPr="00A15DCB" w:rsidRDefault="0077032F" w:rsidP="0077032F">
      <w:pPr>
        <w:pStyle w:val="B5"/>
        <w:rPr>
          <w:lang w:eastAsia="ko-KR"/>
        </w:rPr>
      </w:pPr>
      <w:r w:rsidRPr="00A15DCB">
        <w:rPr>
          <w:lang w:eastAsia="ko-KR"/>
        </w:rPr>
        <w:t>5&gt;</w:t>
      </w:r>
      <w:r w:rsidRPr="00A15DCB">
        <w:rPr>
          <w:lang w:eastAsia="ko-KR"/>
        </w:rPr>
        <w:tab/>
        <w:t>perform the Random Access Resource selection procedure (see clause 5.1.2) after the backoff time.</w:t>
      </w:r>
    </w:p>
    <w:p w14:paraId="6725D736" w14:textId="77777777" w:rsidR="0077032F" w:rsidRPr="00A15DCB" w:rsidRDefault="0077032F" w:rsidP="0077032F">
      <w:pPr>
        <w:pStyle w:val="B3"/>
      </w:pPr>
      <w:r w:rsidRPr="00A15DCB">
        <w:t>3&gt;</w:t>
      </w:r>
      <w:r w:rsidRPr="00A15DCB">
        <w:tab/>
        <w:t xml:space="preserve">else (i.e. the </w:t>
      </w:r>
      <w:r w:rsidRPr="00A15DCB">
        <w:rPr>
          <w:i/>
          <w:iCs/>
        </w:rPr>
        <w:t>RA_TYPE</w:t>
      </w:r>
      <w:r w:rsidRPr="00A15DCB">
        <w:t xml:space="preserve"> is set to </w:t>
      </w:r>
      <w:r w:rsidRPr="00A15DCB">
        <w:rPr>
          <w:i/>
          <w:iCs/>
        </w:rPr>
        <w:t>2-stepRA</w:t>
      </w:r>
      <w:r w:rsidRPr="00A15DCB">
        <w:t>):</w:t>
      </w:r>
    </w:p>
    <w:p w14:paraId="31BE14D9" w14:textId="77777777" w:rsidR="0077032F" w:rsidRPr="00A15DCB" w:rsidRDefault="0077032F" w:rsidP="0077032F">
      <w:pPr>
        <w:pStyle w:val="B4"/>
        <w:rPr>
          <w:lang w:eastAsia="ko-KR"/>
        </w:rPr>
      </w:pPr>
      <w:r w:rsidRPr="00A15DCB">
        <w:rPr>
          <w:lang w:eastAsia="ko-KR"/>
        </w:rPr>
        <w:lastRenderedPageBreak/>
        <w:t>4&gt;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6432A7B0" w14:textId="77777777" w:rsidR="0077032F" w:rsidRPr="00A15DCB" w:rsidRDefault="0077032F" w:rsidP="0077032F">
      <w:pPr>
        <w:pStyle w:val="B5"/>
        <w:rPr>
          <w:lang w:eastAsia="ko-KR"/>
        </w:rPr>
      </w:pPr>
      <w:r w:rsidRPr="00A15DCB">
        <w:rPr>
          <w:lang w:eastAsia="ko-KR"/>
        </w:rPr>
        <w:t>5&gt;</w:t>
      </w:r>
      <w:r w:rsidRPr="00A15DCB">
        <w:rPr>
          <w:lang w:eastAsia="ko-KR"/>
        </w:rPr>
        <w:tab/>
        <w:t xml:space="preserve">set the </w:t>
      </w:r>
      <w:r w:rsidRPr="00A15DCB">
        <w:rPr>
          <w:i/>
          <w:lang w:eastAsia="ko-KR"/>
        </w:rPr>
        <w:t>RA_TYPE</w:t>
      </w:r>
      <w:r w:rsidRPr="00A15DCB">
        <w:rPr>
          <w:lang w:eastAsia="ko-KR"/>
        </w:rPr>
        <w:t xml:space="preserve"> to </w:t>
      </w:r>
      <w:r w:rsidRPr="00A15DCB">
        <w:rPr>
          <w:i/>
          <w:iCs/>
          <w:lang w:eastAsia="ko-KR"/>
        </w:rPr>
        <w:t>4-stepRA</w:t>
      </w:r>
      <w:r w:rsidRPr="00A15DCB">
        <w:rPr>
          <w:lang w:eastAsia="ko-KR"/>
        </w:rPr>
        <w:t>;</w:t>
      </w:r>
    </w:p>
    <w:p w14:paraId="0658097F" w14:textId="77777777" w:rsidR="0077032F" w:rsidRPr="00A15DCB" w:rsidRDefault="0077032F" w:rsidP="0077032F">
      <w:pPr>
        <w:pStyle w:val="B5"/>
      </w:pPr>
      <w:r w:rsidRPr="00A15DCB">
        <w:rPr>
          <w:lang w:eastAsia="ko-KR"/>
        </w:rPr>
        <w:t>5&gt;</w:t>
      </w:r>
      <w:r w:rsidRPr="00A15DCB">
        <w:rPr>
          <w:lang w:eastAsia="ko-KR"/>
        </w:rPr>
        <w:tab/>
      </w:r>
      <w:r w:rsidRPr="00A15DCB">
        <w:t>perform initialization of variables specific to Random Access type as specified in clause 5.1.1a;</w:t>
      </w:r>
    </w:p>
    <w:p w14:paraId="7A70F898" w14:textId="77777777" w:rsidR="0077032F" w:rsidRPr="00A15DCB" w:rsidRDefault="0077032F" w:rsidP="0077032F">
      <w:pPr>
        <w:pStyle w:val="B5"/>
      </w:pPr>
      <w:r w:rsidRPr="00A15DCB">
        <w:t>5&gt;</w:t>
      </w:r>
      <w:r w:rsidRPr="00A15DCB">
        <w:tab/>
        <w:t>flush HARQ buffer used for the transmission of MAC PDU in the MSGA buffer;</w:t>
      </w:r>
    </w:p>
    <w:p w14:paraId="5AFDC68B" w14:textId="77777777" w:rsidR="0077032F" w:rsidRPr="00A15DCB" w:rsidRDefault="0077032F" w:rsidP="0077032F">
      <w:pPr>
        <w:pStyle w:val="B5"/>
        <w:rPr>
          <w:lang w:eastAsia="ko-KR"/>
        </w:rPr>
      </w:pPr>
      <w:r w:rsidRPr="00A15DCB">
        <w:t>5&gt;</w:t>
      </w:r>
      <w:r w:rsidRPr="00A15DCB">
        <w:tab/>
        <w:t>discard explicitly signalled contention-free 2-step RA type Random Access Resources, if any;</w:t>
      </w:r>
    </w:p>
    <w:p w14:paraId="54B6AEEB" w14:textId="77777777" w:rsidR="0077032F" w:rsidRPr="00A15DCB" w:rsidRDefault="0077032F" w:rsidP="0077032F">
      <w:pPr>
        <w:pStyle w:val="B5"/>
        <w:rPr>
          <w:lang w:eastAsia="ko-KR"/>
        </w:rPr>
      </w:pPr>
      <w:r w:rsidRPr="00A15DCB">
        <w:rPr>
          <w:lang w:eastAsia="ko-KR"/>
        </w:rPr>
        <w:t>5&gt;</w:t>
      </w:r>
      <w:r w:rsidRPr="00A15DCB">
        <w:rPr>
          <w:lang w:eastAsia="ko-KR"/>
        </w:rPr>
        <w:tab/>
        <w:t>perform the Random Access Resource selection as specified in clause 5.1.2.</w:t>
      </w:r>
    </w:p>
    <w:p w14:paraId="7F6140D6"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51015F48" w14:textId="77777777" w:rsidR="0077032F" w:rsidRPr="00A15DCB" w:rsidRDefault="0077032F" w:rsidP="0077032F">
      <w:pPr>
        <w:pStyle w:val="B5"/>
        <w:rPr>
          <w:lang w:eastAsia="ko-KR"/>
        </w:rPr>
      </w:pPr>
      <w:r w:rsidRPr="00A15DCB">
        <w:rPr>
          <w:lang w:eastAsia="ko-KR"/>
        </w:rPr>
        <w:t>5&gt;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3CB12BA4" w14:textId="77777777" w:rsidR="0077032F" w:rsidRPr="00A15DCB" w:rsidRDefault="0077032F" w:rsidP="0077032F">
      <w:pPr>
        <w:pStyle w:val="B5"/>
        <w:rPr>
          <w:lang w:eastAsia="ko-KR"/>
        </w:rPr>
      </w:pPr>
      <w:r w:rsidRPr="00A15DCB">
        <w:rPr>
          <w:lang w:eastAsia="ko-KR"/>
        </w:rPr>
        <w:t>5&gt;</w:t>
      </w:r>
      <w:r w:rsidRPr="00A15DCB">
        <w:rPr>
          <w:lang w:eastAsia="ko-KR"/>
        </w:rPr>
        <w:tab/>
        <w:t>if the criteria (as defined in clause 5.1.2a) to select contention-free Random Access Resources is met during the backoff time:</w:t>
      </w:r>
    </w:p>
    <w:p w14:paraId="73E40E4A" w14:textId="77777777" w:rsidR="0077032F" w:rsidRPr="00A15DCB" w:rsidRDefault="0077032F" w:rsidP="0077032F">
      <w:pPr>
        <w:pStyle w:val="B6"/>
      </w:pPr>
      <w:r w:rsidRPr="00A15DCB">
        <w:t>6&gt;</w:t>
      </w:r>
      <w:r w:rsidRPr="00A15DCB">
        <w:tab/>
        <w:t xml:space="preserve">perform the Random Access Resource selection procedure </w:t>
      </w:r>
      <w:r w:rsidRPr="00A15DCB">
        <w:rPr>
          <w:rFonts w:eastAsia="SimSun"/>
          <w:lang w:eastAsia="zh-CN"/>
        </w:rPr>
        <w:t xml:space="preserve">for 2-step RA type </w:t>
      </w:r>
      <w:r w:rsidRPr="00A15DCB">
        <w:t>as specified in clause 5.1.2a.</w:t>
      </w:r>
    </w:p>
    <w:p w14:paraId="0F051350" w14:textId="77777777" w:rsidR="0077032F" w:rsidRPr="00A15DCB" w:rsidRDefault="0077032F" w:rsidP="0077032F">
      <w:pPr>
        <w:pStyle w:val="B5"/>
      </w:pPr>
      <w:r w:rsidRPr="00A15DCB">
        <w:t>5&gt;</w:t>
      </w:r>
      <w:r w:rsidRPr="00A15DCB">
        <w:tab/>
        <w:t>else:</w:t>
      </w:r>
    </w:p>
    <w:p w14:paraId="50C2A33A" w14:textId="77777777" w:rsidR="0077032F" w:rsidRPr="00A15DCB" w:rsidRDefault="0077032F" w:rsidP="0077032F">
      <w:pPr>
        <w:pStyle w:val="B6"/>
        <w:rPr>
          <w:lang w:eastAsia="ko-KR"/>
        </w:rPr>
      </w:pPr>
      <w:r w:rsidRPr="00A15DCB">
        <w:t>6&gt;</w:t>
      </w:r>
      <w:r w:rsidRPr="00A15DCB">
        <w:tab/>
        <w:t>perform the Random Access Resource selection for 2-step RA type procedure (see clause 5.1.2a) after the backoff time.</w:t>
      </w:r>
    </w:p>
    <w:p w14:paraId="55FCC6A1" w14:textId="77777777" w:rsidR="0077032F" w:rsidRPr="00A15DCB" w:rsidRDefault="0077032F" w:rsidP="0077032F">
      <w:r w:rsidRPr="00A15DCB">
        <w:t>[TS 38.321, clause 5.2]</w:t>
      </w:r>
    </w:p>
    <w:p w14:paraId="5D5CF12B" w14:textId="77777777" w:rsidR="0077032F" w:rsidRPr="00A15DCB" w:rsidRDefault="0077032F" w:rsidP="0077032F">
      <w:pPr>
        <w:rPr>
          <w:lang w:eastAsia="ko-KR"/>
        </w:rPr>
      </w:pPr>
      <w:r w:rsidRPr="00A15DCB">
        <w:rPr>
          <w:lang w:eastAsia="ko-KR"/>
        </w:rPr>
        <w:t>RRC configures the following parameters for the maintenance of UL time alignment:</w:t>
      </w:r>
    </w:p>
    <w:p w14:paraId="519CE0ED" w14:textId="77777777" w:rsidR="0077032F" w:rsidRPr="00A15DCB" w:rsidRDefault="0077032F" w:rsidP="0077032F">
      <w:pPr>
        <w:pStyle w:val="B1"/>
        <w:rPr>
          <w:lang w:eastAsia="ko-KR"/>
        </w:rPr>
      </w:pPr>
      <w:r w:rsidRPr="00A15DCB">
        <w:rPr>
          <w:lang w:eastAsia="ko-KR"/>
        </w:rPr>
        <w:t>-</w:t>
      </w:r>
      <w:r w:rsidRPr="00A15DCB">
        <w:rPr>
          <w:lang w:eastAsia="ko-KR"/>
        </w:rPr>
        <w:tab/>
      </w:r>
      <w:r w:rsidRPr="00A15DCB">
        <w:rPr>
          <w:i/>
          <w:lang w:eastAsia="ko-KR"/>
        </w:rPr>
        <w:t>timeAlignmentTimer</w:t>
      </w:r>
      <w:r w:rsidRPr="00A15DCB">
        <w:rPr>
          <w:lang w:eastAsia="ko-KR"/>
        </w:rPr>
        <w:t xml:space="preserve"> (per TAG) which controls how long the MAC entity considers the Serving Cells belonging to the associated TAG to be uplink time aligned.</w:t>
      </w:r>
    </w:p>
    <w:p w14:paraId="0A6DC9EE" w14:textId="77777777" w:rsidR="0077032F" w:rsidRPr="00A15DCB" w:rsidRDefault="0077032F" w:rsidP="0077032F">
      <w:r w:rsidRPr="00A15DCB">
        <w:t>The MAC entity shall:</w:t>
      </w:r>
    </w:p>
    <w:p w14:paraId="30E85D2B" w14:textId="77777777" w:rsidR="0077032F" w:rsidRPr="00A15DCB" w:rsidRDefault="0077032F" w:rsidP="0077032F">
      <w:pPr>
        <w:pStyle w:val="B1"/>
      </w:pPr>
      <w:r w:rsidRPr="00A15DCB">
        <w:rPr>
          <w:lang w:eastAsia="ko-KR"/>
        </w:rPr>
        <w:t>1&gt;</w:t>
      </w:r>
      <w:r w:rsidRPr="00A15DCB">
        <w:tab/>
        <w:t xml:space="preserve">when a Timing Advance Command MAC </w:t>
      </w:r>
      <w:r w:rsidRPr="00A15DCB">
        <w:rPr>
          <w:lang w:eastAsia="ko-KR"/>
        </w:rPr>
        <w:t>CE</w:t>
      </w:r>
      <w:r w:rsidRPr="00A15DCB">
        <w:t xml:space="preserve"> is received</w:t>
      </w:r>
      <w:r w:rsidRPr="00A15DCB">
        <w:rPr>
          <w:lang w:eastAsia="ko-KR"/>
        </w:rPr>
        <w:t>, and if an N</w:t>
      </w:r>
      <w:r w:rsidRPr="00A15DCB">
        <w:rPr>
          <w:vertAlign w:val="subscript"/>
          <w:lang w:eastAsia="ko-KR"/>
        </w:rPr>
        <w:t>TA</w:t>
      </w:r>
      <w:r w:rsidRPr="00A15DCB">
        <w:rPr>
          <w:lang w:eastAsia="ko-KR"/>
        </w:rPr>
        <w:t xml:space="preserve"> (as defined in TS 38.211 [8]) has been maintained with the indicated TAG</w:t>
      </w:r>
      <w:r w:rsidRPr="00A15DCB">
        <w:t>:</w:t>
      </w:r>
    </w:p>
    <w:p w14:paraId="5D4B0CD1" w14:textId="77777777" w:rsidR="0077032F" w:rsidRPr="00A15DCB" w:rsidRDefault="0077032F" w:rsidP="0077032F">
      <w:pPr>
        <w:pStyle w:val="B2"/>
      </w:pPr>
      <w:r w:rsidRPr="00A15DCB">
        <w:rPr>
          <w:lang w:eastAsia="ko-KR"/>
        </w:rPr>
        <w:t>2&gt;</w:t>
      </w:r>
      <w:r w:rsidRPr="00A15DCB">
        <w:tab/>
        <w:t>apply the Timing Advance Command for the indicated TAG;</w:t>
      </w:r>
    </w:p>
    <w:p w14:paraId="233791BB" w14:textId="77777777" w:rsidR="0077032F" w:rsidRPr="00A15DCB" w:rsidRDefault="0077032F" w:rsidP="0077032F">
      <w:pPr>
        <w:pStyle w:val="B2"/>
        <w:rPr>
          <w:lang w:eastAsia="ko-KR"/>
        </w:rPr>
      </w:pPr>
      <w:r w:rsidRPr="00A15DCB">
        <w:rPr>
          <w:lang w:eastAsia="ko-KR"/>
        </w:rPr>
        <w:t>2&gt;</w:t>
      </w:r>
      <w:r w:rsidRPr="00A15DCB">
        <w:tab/>
        <w:t xml:space="preserve">start or restart the </w:t>
      </w:r>
      <w:r w:rsidRPr="00A15DCB">
        <w:rPr>
          <w:i/>
        </w:rPr>
        <w:t>timeAlignmentTimer</w:t>
      </w:r>
      <w:r w:rsidRPr="00A15DCB">
        <w:t xml:space="preserve"> associated with the indicated TAG</w:t>
      </w:r>
      <w:r w:rsidRPr="00A15DCB">
        <w:rPr>
          <w:lang w:eastAsia="ko-KR"/>
        </w:rPr>
        <w:t>.</w:t>
      </w:r>
    </w:p>
    <w:p w14:paraId="25DE8AAD" w14:textId="77777777" w:rsidR="0077032F" w:rsidRPr="00A15DCB" w:rsidRDefault="0077032F" w:rsidP="0077032F">
      <w:pPr>
        <w:pStyle w:val="B1"/>
      </w:pPr>
      <w:r w:rsidRPr="00A15DCB">
        <w:rPr>
          <w:lang w:eastAsia="ko-KR"/>
        </w:rPr>
        <w:t>1&gt;</w:t>
      </w:r>
      <w:r w:rsidRPr="00A15DCB">
        <w:tab/>
        <w:t>when a Timing Advance Command is received in a Random Access Response message for a Serving Cell belonging to a TAG or in a MSGB for an SpCell:</w:t>
      </w:r>
    </w:p>
    <w:p w14:paraId="657ADD38" w14:textId="77777777" w:rsidR="0077032F" w:rsidRPr="00A15DCB" w:rsidRDefault="0077032F" w:rsidP="0077032F">
      <w:pPr>
        <w:pStyle w:val="B2"/>
      </w:pPr>
      <w:r w:rsidRPr="00A15DCB">
        <w:rPr>
          <w:lang w:eastAsia="ko-KR"/>
        </w:rPr>
        <w:t>2&gt;</w:t>
      </w:r>
      <w:r w:rsidRPr="00A15DCB">
        <w:tab/>
        <w:t>if the Random Access Preamble was not selected by the MAC entity among the contention-based Random Access Preamble:</w:t>
      </w:r>
    </w:p>
    <w:p w14:paraId="3585AD66" w14:textId="77777777" w:rsidR="0077032F" w:rsidRPr="00A15DCB" w:rsidRDefault="0077032F" w:rsidP="0077032F">
      <w:pPr>
        <w:pStyle w:val="B3"/>
      </w:pPr>
      <w:r w:rsidRPr="00A15DCB">
        <w:rPr>
          <w:lang w:eastAsia="ko-KR"/>
        </w:rPr>
        <w:t>3&gt;</w:t>
      </w:r>
      <w:r w:rsidRPr="00A15DCB">
        <w:tab/>
        <w:t>apply the Timing Advance Command for this TAG;</w:t>
      </w:r>
    </w:p>
    <w:p w14:paraId="6459E5CA" w14:textId="77777777" w:rsidR="0077032F" w:rsidRPr="00A15DCB" w:rsidRDefault="0077032F" w:rsidP="0077032F">
      <w:pPr>
        <w:pStyle w:val="B3"/>
        <w:rPr>
          <w:lang w:eastAsia="ko-KR"/>
        </w:rPr>
      </w:pPr>
      <w:r w:rsidRPr="00A15DCB">
        <w:rPr>
          <w:lang w:eastAsia="ko-KR"/>
        </w:rPr>
        <w:t>3&gt;</w:t>
      </w:r>
      <w:r w:rsidRPr="00A15DCB">
        <w:tab/>
        <w:t xml:space="preserve">start or restart the </w:t>
      </w:r>
      <w:r w:rsidRPr="00A15DCB">
        <w:rPr>
          <w:i/>
        </w:rPr>
        <w:t>timeAlignmentTimer</w:t>
      </w:r>
      <w:r w:rsidRPr="00A15DCB">
        <w:t xml:space="preserve"> associated with this TAG</w:t>
      </w:r>
      <w:r w:rsidRPr="00A15DCB">
        <w:rPr>
          <w:lang w:eastAsia="ko-KR"/>
        </w:rPr>
        <w:t>.</w:t>
      </w:r>
    </w:p>
    <w:p w14:paraId="67D15803" w14:textId="77777777" w:rsidR="0077032F" w:rsidRPr="00A15DCB" w:rsidRDefault="0077032F" w:rsidP="0077032F">
      <w:pPr>
        <w:pStyle w:val="B2"/>
      </w:pPr>
      <w:r w:rsidRPr="00A15DCB">
        <w:rPr>
          <w:lang w:eastAsia="ko-KR"/>
        </w:rPr>
        <w:t>2&gt;</w:t>
      </w:r>
      <w:r w:rsidRPr="00A15DCB">
        <w:rPr>
          <w:lang w:eastAsia="ko-KR"/>
        </w:rPr>
        <w:tab/>
      </w:r>
      <w:r w:rsidRPr="00A15DCB">
        <w:t xml:space="preserve">else if the </w:t>
      </w:r>
      <w:r w:rsidRPr="00A15DCB">
        <w:rPr>
          <w:i/>
        </w:rPr>
        <w:t>timeAlignmentTimer</w:t>
      </w:r>
      <w:r w:rsidRPr="00A15DCB">
        <w:t xml:space="preserve"> associated with this TAG is not running:</w:t>
      </w:r>
    </w:p>
    <w:p w14:paraId="652A5EED" w14:textId="77777777" w:rsidR="0077032F" w:rsidRPr="00A15DCB" w:rsidRDefault="0077032F" w:rsidP="0077032F">
      <w:pPr>
        <w:pStyle w:val="B3"/>
      </w:pPr>
      <w:r w:rsidRPr="00A15DCB">
        <w:rPr>
          <w:lang w:eastAsia="ko-KR"/>
        </w:rPr>
        <w:t>3&gt;</w:t>
      </w:r>
      <w:r w:rsidRPr="00A15DCB">
        <w:tab/>
        <w:t>apply the Timing Advance Command for this TAG;</w:t>
      </w:r>
    </w:p>
    <w:p w14:paraId="2588A342" w14:textId="77777777" w:rsidR="0077032F" w:rsidRPr="00A15DCB" w:rsidRDefault="0077032F" w:rsidP="0077032F">
      <w:pPr>
        <w:pStyle w:val="B3"/>
      </w:pPr>
      <w:r w:rsidRPr="00A15DCB">
        <w:rPr>
          <w:lang w:eastAsia="ko-KR"/>
        </w:rPr>
        <w:t>3&gt;</w:t>
      </w:r>
      <w:r w:rsidRPr="00A15DCB">
        <w:tab/>
        <w:t xml:space="preserve">start the </w:t>
      </w:r>
      <w:r w:rsidRPr="00A15DCB">
        <w:rPr>
          <w:i/>
        </w:rPr>
        <w:t>timeAlignmentTimer</w:t>
      </w:r>
      <w:r w:rsidRPr="00A15DCB">
        <w:t xml:space="preserve"> associated with this TAG;</w:t>
      </w:r>
    </w:p>
    <w:p w14:paraId="05EBE9CE" w14:textId="77777777" w:rsidR="0077032F" w:rsidRPr="00A15DCB" w:rsidRDefault="0077032F" w:rsidP="0077032F">
      <w:pPr>
        <w:pStyle w:val="B3"/>
        <w:rPr>
          <w:lang w:eastAsia="ko-KR"/>
        </w:rPr>
      </w:pPr>
      <w:r w:rsidRPr="00A15DCB">
        <w:rPr>
          <w:lang w:eastAsia="ko-KR"/>
        </w:rPr>
        <w:t>3&gt;</w:t>
      </w:r>
      <w:r w:rsidRPr="00A15DCB">
        <w:tab/>
        <w:t>when the Contention Resolution is considered not successful as described in clause 5.1.5</w:t>
      </w:r>
      <w:r w:rsidRPr="00A15DCB">
        <w:rPr>
          <w:lang w:eastAsia="ko-KR"/>
        </w:rPr>
        <w:t>; or</w:t>
      </w:r>
    </w:p>
    <w:p w14:paraId="46753A9C" w14:textId="77777777" w:rsidR="0077032F" w:rsidRPr="00A15DCB" w:rsidRDefault="0077032F" w:rsidP="0077032F">
      <w:pPr>
        <w:pStyle w:val="B3"/>
        <w:rPr>
          <w:lang w:eastAsia="ko-KR"/>
        </w:rPr>
      </w:pPr>
      <w:r w:rsidRPr="00A15DCB">
        <w:rPr>
          <w:lang w:eastAsia="ko-KR"/>
        </w:rPr>
        <w:t>3&gt;</w:t>
      </w:r>
      <w:r w:rsidRPr="00A15DCB">
        <w:rPr>
          <w:lang w:eastAsia="ko-KR"/>
        </w:rPr>
        <w:tab/>
        <w:t>when the Contention Resolution is considered successful for SI request as described in clause 5.1.5</w:t>
      </w:r>
      <w:r w:rsidRPr="00A15DCB">
        <w:t xml:space="preserve">, </w:t>
      </w:r>
      <w:r w:rsidRPr="00A15DCB">
        <w:rPr>
          <w:lang w:eastAsia="ko-KR"/>
        </w:rPr>
        <w:t>after transmitting HARQ feedback for MAC PDU including UE Contention Resolution Identity MAC CE:</w:t>
      </w:r>
    </w:p>
    <w:p w14:paraId="1A56440C" w14:textId="77777777" w:rsidR="0077032F" w:rsidRPr="00A15DCB" w:rsidRDefault="0077032F" w:rsidP="0077032F">
      <w:pPr>
        <w:pStyle w:val="B4"/>
        <w:rPr>
          <w:lang w:eastAsia="ko-KR"/>
        </w:rPr>
      </w:pPr>
      <w:r w:rsidRPr="00A15DCB">
        <w:rPr>
          <w:lang w:eastAsia="ko-KR"/>
        </w:rPr>
        <w:t>4&gt;</w:t>
      </w:r>
      <w:r w:rsidRPr="00A15DCB">
        <w:rPr>
          <w:lang w:eastAsia="ko-KR"/>
        </w:rPr>
        <w:tab/>
      </w:r>
      <w:r w:rsidRPr="00A15DCB">
        <w:t xml:space="preserve">stop </w:t>
      </w:r>
      <w:r w:rsidRPr="00A15DCB">
        <w:rPr>
          <w:i/>
        </w:rPr>
        <w:t>timeAlignmentTimer</w:t>
      </w:r>
      <w:r w:rsidRPr="00A15DCB">
        <w:t xml:space="preserve"> associated with this TAG</w:t>
      </w:r>
      <w:r w:rsidRPr="00A15DCB">
        <w:rPr>
          <w:lang w:eastAsia="ko-KR"/>
        </w:rPr>
        <w:t>.</w:t>
      </w:r>
    </w:p>
    <w:p w14:paraId="7A7D3DDF" w14:textId="77777777" w:rsidR="0077032F" w:rsidRPr="00A15DCB" w:rsidRDefault="0077032F" w:rsidP="0077032F">
      <w:pPr>
        <w:pStyle w:val="B2"/>
      </w:pPr>
      <w:r w:rsidRPr="00A15DCB">
        <w:rPr>
          <w:lang w:eastAsia="ko-KR"/>
        </w:rPr>
        <w:lastRenderedPageBreak/>
        <w:t>2&gt;</w:t>
      </w:r>
      <w:r w:rsidRPr="00A15DCB">
        <w:tab/>
        <w:t>else:</w:t>
      </w:r>
    </w:p>
    <w:p w14:paraId="31BB9916" w14:textId="77777777" w:rsidR="0077032F" w:rsidRPr="00A15DCB" w:rsidRDefault="0077032F" w:rsidP="0077032F">
      <w:pPr>
        <w:pStyle w:val="B3"/>
        <w:rPr>
          <w:lang w:eastAsia="ko-KR"/>
        </w:rPr>
      </w:pPr>
      <w:r w:rsidRPr="00A15DCB">
        <w:rPr>
          <w:lang w:eastAsia="ko-KR"/>
        </w:rPr>
        <w:t>3&gt;</w:t>
      </w:r>
      <w:r w:rsidRPr="00A15DCB">
        <w:tab/>
        <w:t>ignore the received Timing Advance Command</w:t>
      </w:r>
      <w:r w:rsidRPr="00A15DCB">
        <w:rPr>
          <w:lang w:eastAsia="ko-KR"/>
        </w:rPr>
        <w:t>.</w:t>
      </w:r>
    </w:p>
    <w:p w14:paraId="04ECAB40" w14:textId="77777777" w:rsidR="0077032F" w:rsidRPr="00A15DCB" w:rsidRDefault="0077032F" w:rsidP="0077032F">
      <w:pPr>
        <w:pStyle w:val="B1"/>
      </w:pPr>
      <w:r w:rsidRPr="00A15DCB">
        <w:rPr>
          <w:lang w:eastAsia="ko-KR"/>
        </w:rPr>
        <w:t>1&gt;</w:t>
      </w:r>
      <w:r w:rsidRPr="00A15DCB">
        <w:tab/>
        <w:t>when an Absolute Timing Advance Command</w:t>
      </w:r>
      <w:r w:rsidRPr="00A15DCB">
        <w:rPr>
          <w:iCs/>
        </w:rPr>
        <w:t xml:space="preserve"> </w:t>
      </w:r>
      <w:r w:rsidRPr="00A15DCB">
        <w:t>is received in response to a MSGA transmission including C-RNTI MAC CE as specified in clause 5.1.4a:</w:t>
      </w:r>
    </w:p>
    <w:p w14:paraId="067269F4" w14:textId="77777777" w:rsidR="0077032F" w:rsidRPr="00A15DCB" w:rsidRDefault="0077032F" w:rsidP="0077032F">
      <w:pPr>
        <w:pStyle w:val="B2"/>
      </w:pPr>
      <w:r w:rsidRPr="00A15DCB">
        <w:rPr>
          <w:lang w:eastAsia="ko-KR"/>
        </w:rPr>
        <w:t>2&gt;</w:t>
      </w:r>
      <w:r w:rsidRPr="00A15DCB">
        <w:rPr>
          <w:lang w:eastAsia="ko-KR"/>
        </w:rPr>
        <w:tab/>
      </w:r>
      <w:r w:rsidRPr="00A15DCB">
        <w:t>apply the Timing Advance Command for PTAG;</w:t>
      </w:r>
    </w:p>
    <w:p w14:paraId="6E5775DA" w14:textId="77777777" w:rsidR="0077032F" w:rsidRPr="00A15DCB" w:rsidRDefault="0077032F" w:rsidP="0077032F">
      <w:pPr>
        <w:pStyle w:val="B2"/>
        <w:rPr>
          <w:lang w:eastAsia="ko-KR"/>
        </w:rPr>
      </w:pPr>
      <w:r w:rsidRPr="00A15DCB">
        <w:t>2&gt;</w:t>
      </w:r>
      <w:r w:rsidRPr="00A15DCB">
        <w:tab/>
        <w:t xml:space="preserve">start or restart the </w:t>
      </w:r>
      <w:r w:rsidRPr="00A15DCB">
        <w:rPr>
          <w:i/>
        </w:rPr>
        <w:t>timeAlignmentTimer</w:t>
      </w:r>
      <w:r w:rsidRPr="00A15DCB">
        <w:t xml:space="preserve"> associated with PTAG.</w:t>
      </w:r>
    </w:p>
    <w:p w14:paraId="2C511F96" w14:textId="77777777" w:rsidR="0077032F" w:rsidRPr="00A15DCB" w:rsidRDefault="0077032F" w:rsidP="0077032F">
      <w:pPr>
        <w:pStyle w:val="B1"/>
      </w:pPr>
      <w:r w:rsidRPr="00A15DCB">
        <w:rPr>
          <w:lang w:eastAsia="ko-KR"/>
        </w:rPr>
        <w:t>1&gt;</w:t>
      </w:r>
      <w:r w:rsidRPr="00A15DCB">
        <w:tab/>
        <w:t xml:space="preserve">when a </w:t>
      </w:r>
      <w:r w:rsidRPr="00A15DCB">
        <w:rPr>
          <w:i/>
        </w:rPr>
        <w:t>timeAlignmentTimer</w:t>
      </w:r>
      <w:r w:rsidRPr="00A15DCB">
        <w:t xml:space="preserve"> expires:</w:t>
      </w:r>
    </w:p>
    <w:p w14:paraId="3F358CD7" w14:textId="77777777" w:rsidR="0077032F" w:rsidRPr="00A15DCB" w:rsidRDefault="0077032F" w:rsidP="0077032F">
      <w:pPr>
        <w:pStyle w:val="B2"/>
      </w:pPr>
      <w:r w:rsidRPr="00A15DCB">
        <w:rPr>
          <w:lang w:eastAsia="ko-KR"/>
        </w:rPr>
        <w:t>2&gt;</w:t>
      </w:r>
      <w:r w:rsidRPr="00A15DCB">
        <w:tab/>
        <w:t xml:space="preserve">if the </w:t>
      </w:r>
      <w:r w:rsidRPr="00A15DCB">
        <w:rPr>
          <w:i/>
          <w:iCs/>
        </w:rPr>
        <w:t>timeAlignmentTimer</w:t>
      </w:r>
      <w:r w:rsidRPr="00A15DCB">
        <w:t xml:space="preserve"> is associated with the </w:t>
      </w:r>
      <w:r w:rsidRPr="00A15DCB">
        <w:rPr>
          <w:lang w:eastAsia="ko-KR"/>
        </w:rPr>
        <w:t>P</w:t>
      </w:r>
      <w:r w:rsidRPr="00A15DCB">
        <w:t>TAG:</w:t>
      </w:r>
    </w:p>
    <w:p w14:paraId="0468FBA9" w14:textId="77777777" w:rsidR="0077032F" w:rsidRPr="00A15DCB" w:rsidRDefault="0077032F" w:rsidP="0077032F">
      <w:pPr>
        <w:pStyle w:val="B3"/>
      </w:pPr>
      <w:r w:rsidRPr="00A15DCB">
        <w:rPr>
          <w:lang w:eastAsia="ko-KR"/>
        </w:rPr>
        <w:t>3&gt;</w:t>
      </w:r>
      <w:r w:rsidRPr="00A15DCB">
        <w:tab/>
        <w:t>flush all HARQ buffers for all Serving Cells;</w:t>
      </w:r>
    </w:p>
    <w:p w14:paraId="4A8B36EB" w14:textId="77777777" w:rsidR="0077032F" w:rsidRPr="00A15DCB" w:rsidRDefault="0077032F" w:rsidP="0077032F">
      <w:pPr>
        <w:pStyle w:val="B3"/>
      </w:pPr>
      <w:r w:rsidRPr="00A15DCB">
        <w:rPr>
          <w:lang w:eastAsia="ko-KR"/>
        </w:rPr>
        <w:t>3&gt;</w:t>
      </w:r>
      <w:r w:rsidRPr="00A15DCB">
        <w:tab/>
        <w:t>notify RRC to release PUCCH for all Serving Cells, if configured;</w:t>
      </w:r>
    </w:p>
    <w:p w14:paraId="59C6BBDF" w14:textId="77777777" w:rsidR="0077032F" w:rsidRPr="00A15DCB" w:rsidRDefault="0077032F" w:rsidP="0077032F">
      <w:pPr>
        <w:pStyle w:val="B3"/>
      </w:pPr>
      <w:r w:rsidRPr="00A15DCB">
        <w:rPr>
          <w:lang w:eastAsia="ko-KR"/>
        </w:rPr>
        <w:t>3&gt;</w:t>
      </w:r>
      <w:r w:rsidRPr="00A15DCB">
        <w:tab/>
        <w:t>notify RRC to release SRS for all Serving Cells, if configured;</w:t>
      </w:r>
    </w:p>
    <w:p w14:paraId="3822466F" w14:textId="77777777" w:rsidR="0077032F" w:rsidRPr="00A15DCB" w:rsidRDefault="0077032F" w:rsidP="0077032F">
      <w:pPr>
        <w:pStyle w:val="B3"/>
      </w:pPr>
      <w:r w:rsidRPr="00A15DCB">
        <w:rPr>
          <w:lang w:eastAsia="ko-KR"/>
        </w:rPr>
        <w:t>3&gt;</w:t>
      </w:r>
      <w:r w:rsidRPr="00A15DCB">
        <w:tab/>
      </w:r>
      <w:r w:rsidRPr="00A15DCB">
        <w:rPr>
          <w:lang w:eastAsia="ko-KR"/>
        </w:rPr>
        <w:t>clear</w:t>
      </w:r>
      <w:r w:rsidRPr="00A15DCB">
        <w:t xml:space="preserve"> any configured downlink assignments and </w:t>
      </w:r>
      <w:r w:rsidRPr="00A15DCB">
        <w:rPr>
          <w:lang w:eastAsia="ko-KR"/>
        </w:rPr>
        <w:t xml:space="preserve">configured </w:t>
      </w:r>
      <w:r w:rsidRPr="00A15DCB">
        <w:t>uplink grants;</w:t>
      </w:r>
    </w:p>
    <w:p w14:paraId="15F4E3CC" w14:textId="77777777" w:rsidR="0077032F" w:rsidRPr="00A15DCB" w:rsidRDefault="0077032F" w:rsidP="0077032F">
      <w:pPr>
        <w:pStyle w:val="B3"/>
      </w:pPr>
      <w:r w:rsidRPr="00A15DCB">
        <w:t>3&gt;</w:t>
      </w:r>
      <w:r w:rsidRPr="00A15DCB">
        <w:tab/>
        <w:t>clear any PUSCH resource for semi-persistent CSI reporting;</w:t>
      </w:r>
    </w:p>
    <w:p w14:paraId="6ED3C9EB" w14:textId="77777777" w:rsidR="0077032F" w:rsidRPr="00A15DCB" w:rsidRDefault="0077032F" w:rsidP="0077032F">
      <w:pPr>
        <w:pStyle w:val="B3"/>
        <w:rPr>
          <w:lang w:eastAsia="ko-KR"/>
        </w:rPr>
      </w:pPr>
      <w:r w:rsidRPr="00A15DCB">
        <w:rPr>
          <w:lang w:eastAsia="ko-KR"/>
        </w:rPr>
        <w:t>3&gt;</w:t>
      </w:r>
      <w:r w:rsidRPr="00A15DCB">
        <w:tab/>
        <w:t xml:space="preserve">consider all running </w:t>
      </w:r>
      <w:r w:rsidRPr="00A15DCB">
        <w:rPr>
          <w:i/>
        </w:rPr>
        <w:t>timeAlignmentTimer</w:t>
      </w:r>
      <w:r w:rsidRPr="00A15DCB">
        <w:t>s as expired;</w:t>
      </w:r>
    </w:p>
    <w:p w14:paraId="4DF64125" w14:textId="77777777" w:rsidR="0077032F" w:rsidRPr="00A15DCB" w:rsidRDefault="0077032F" w:rsidP="0077032F">
      <w:pPr>
        <w:pStyle w:val="B3"/>
        <w:rPr>
          <w:lang w:eastAsia="ko-KR"/>
        </w:rPr>
      </w:pPr>
      <w:r w:rsidRPr="00A15DCB">
        <w:rPr>
          <w:lang w:eastAsia="ko-KR"/>
        </w:rPr>
        <w:t>3&gt;</w:t>
      </w:r>
      <w:r w:rsidRPr="00A15DCB">
        <w:rPr>
          <w:lang w:eastAsia="ko-KR"/>
        </w:rPr>
        <w:tab/>
        <w:t>maintain N</w:t>
      </w:r>
      <w:r w:rsidRPr="00A15DCB">
        <w:rPr>
          <w:vertAlign w:val="subscript"/>
          <w:lang w:eastAsia="ko-KR"/>
        </w:rPr>
        <w:t>TA</w:t>
      </w:r>
      <w:r w:rsidRPr="00A15DCB">
        <w:rPr>
          <w:lang w:eastAsia="ko-KR"/>
        </w:rPr>
        <w:t xml:space="preserve"> (defined in TS 38.211 [8]) of all TAGs.</w:t>
      </w:r>
    </w:p>
    <w:p w14:paraId="7B2DFD2F" w14:textId="77777777" w:rsidR="0077032F" w:rsidRPr="00A15DCB" w:rsidRDefault="0077032F" w:rsidP="0077032F">
      <w:pPr>
        <w:pStyle w:val="B2"/>
      </w:pPr>
      <w:r w:rsidRPr="00A15DCB">
        <w:rPr>
          <w:lang w:eastAsia="ko-KR"/>
        </w:rPr>
        <w:t>2&gt;</w:t>
      </w:r>
      <w:r w:rsidRPr="00A15DCB">
        <w:tab/>
        <w:t xml:space="preserve">else if the </w:t>
      </w:r>
      <w:r w:rsidRPr="00A15DCB">
        <w:rPr>
          <w:i/>
        </w:rPr>
        <w:t>timeAlignmentTimer</w:t>
      </w:r>
      <w:r w:rsidRPr="00A15DCB">
        <w:t xml:space="preserve"> is associated with an </w:t>
      </w:r>
      <w:r w:rsidRPr="00A15DCB">
        <w:rPr>
          <w:lang w:eastAsia="ko-KR"/>
        </w:rPr>
        <w:t>S</w:t>
      </w:r>
      <w:r w:rsidRPr="00A15DCB">
        <w:t>TAG, then for all Serving Cells belonging to this TAG:</w:t>
      </w:r>
    </w:p>
    <w:p w14:paraId="2E56DEA0" w14:textId="77777777" w:rsidR="0077032F" w:rsidRPr="00A15DCB" w:rsidRDefault="0077032F" w:rsidP="0077032F">
      <w:pPr>
        <w:pStyle w:val="B3"/>
      </w:pPr>
      <w:r w:rsidRPr="00A15DCB">
        <w:rPr>
          <w:lang w:eastAsia="ko-KR"/>
        </w:rPr>
        <w:t>3&gt;</w:t>
      </w:r>
      <w:r w:rsidRPr="00A15DCB">
        <w:tab/>
        <w:t>flush all HARQ buffers;</w:t>
      </w:r>
    </w:p>
    <w:p w14:paraId="55A75EFD" w14:textId="77777777" w:rsidR="0077032F" w:rsidRPr="00A15DCB" w:rsidRDefault="0077032F" w:rsidP="0077032F">
      <w:pPr>
        <w:pStyle w:val="B3"/>
        <w:rPr>
          <w:lang w:eastAsia="ko-KR"/>
        </w:rPr>
      </w:pPr>
      <w:r w:rsidRPr="00A15DCB">
        <w:rPr>
          <w:lang w:eastAsia="ko-KR"/>
        </w:rPr>
        <w:t>3&gt;</w:t>
      </w:r>
      <w:r w:rsidRPr="00A15DCB">
        <w:tab/>
        <w:t>notify RRC to release PUCCH, if configured</w:t>
      </w:r>
      <w:r w:rsidRPr="00A15DCB">
        <w:rPr>
          <w:lang w:eastAsia="ko-KR"/>
        </w:rPr>
        <w:t>;</w:t>
      </w:r>
    </w:p>
    <w:p w14:paraId="10F3F8F6" w14:textId="77777777" w:rsidR="0077032F" w:rsidRPr="00A15DCB" w:rsidRDefault="0077032F" w:rsidP="0077032F">
      <w:pPr>
        <w:pStyle w:val="B3"/>
      </w:pPr>
      <w:r w:rsidRPr="00A15DCB">
        <w:rPr>
          <w:lang w:eastAsia="ko-KR"/>
        </w:rPr>
        <w:t>3&gt;</w:t>
      </w:r>
      <w:r w:rsidRPr="00A15DCB">
        <w:tab/>
        <w:t>notify RRC to release SRS</w:t>
      </w:r>
      <w:r w:rsidRPr="00A15DCB">
        <w:rPr>
          <w:lang w:eastAsia="ko-KR"/>
        </w:rPr>
        <w:t>, if configured</w:t>
      </w:r>
      <w:r w:rsidRPr="00A15DCB">
        <w:t>;</w:t>
      </w:r>
    </w:p>
    <w:p w14:paraId="7AA2C22A" w14:textId="77777777" w:rsidR="0077032F" w:rsidRPr="00A15DCB" w:rsidRDefault="0077032F" w:rsidP="0077032F">
      <w:pPr>
        <w:pStyle w:val="B3"/>
        <w:rPr>
          <w:lang w:eastAsia="ko-KR"/>
        </w:rPr>
      </w:pPr>
      <w:r w:rsidRPr="00A15DCB">
        <w:rPr>
          <w:lang w:eastAsia="ko-KR"/>
        </w:rPr>
        <w:t>3&gt;</w:t>
      </w:r>
      <w:r w:rsidRPr="00A15DCB">
        <w:rPr>
          <w:lang w:eastAsia="ko-KR"/>
        </w:rPr>
        <w:tab/>
        <w:t>clear any configured downlink assignments and configured uplink grants;</w:t>
      </w:r>
    </w:p>
    <w:p w14:paraId="50FFCC6E" w14:textId="77777777" w:rsidR="0077032F" w:rsidRPr="00A15DCB" w:rsidRDefault="0077032F" w:rsidP="0077032F">
      <w:pPr>
        <w:pStyle w:val="B3"/>
        <w:rPr>
          <w:lang w:eastAsia="ko-KR"/>
        </w:rPr>
      </w:pPr>
      <w:r w:rsidRPr="00A15DCB">
        <w:rPr>
          <w:lang w:eastAsia="ko-KR"/>
        </w:rPr>
        <w:t>3&gt;</w:t>
      </w:r>
      <w:r w:rsidRPr="00A15DCB">
        <w:rPr>
          <w:lang w:eastAsia="ko-KR"/>
        </w:rPr>
        <w:tab/>
        <w:t>clear any PUSCH resource for semi-persistent CSI reporting;</w:t>
      </w:r>
    </w:p>
    <w:p w14:paraId="00526584" w14:textId="77777777" w:rsidR="0077032F" w:rsidRPr="00A15DCB" w:rsidRDefault="0077032F" w:rsidP="0077032F">
      <w:pPr>
        <w:pStyle w:val="B3"/>
        <w:rPr>
          <w:lang w:eastAsia="ko-KR"/>
        </w:rPr>
      </w:pPr>
      <w:r w:rsidRPr="00A15DCB">
        <w:rPr>
          <w:lang w:eastAsia="ko-KR"/>
        </w:rPr>
        <w:t>3&gt;</w:t>
      </w:r>
      <w:r w:rsidRPr="00A15DCB">
        <w:rPr>
          <w:lang w:eastAsia="ko-KR"/>
        </w:rPr>
        <w:tab/>
        <w:t>maintain N</w:t>
      </w:r>
      <w:r w:rsidRPr="00A15DCB">
        <w:rPr>
          <w:vertAlign w:val="subscript"/>
          <w:lang w:eastAsia="ko-KR"/>
        </w:rPr>
        <w:t>TA</w:t>
      </w:r>
      <w:r w:rsidRPr="00A15DCB">
        <w:rPr>
          <w:lang w:eastAsia="ko-KR"/>
        </w:rPr>
        <w:t xml:space="preserve"> (defined in TS 38.211 [8]) of this TAG.</w:t>
      </w:r>
    </w:p>
    <w:p w14:paraId="740D2C5A" w14:textId="77777777" w:rsidR="0077032F" w:rsidRPr="00A15DCB" w:rsidRDefault="0077032F" w:rsidP="0077032F">
      <w:r w:rsidRPr="00A15DCB">
        <w:t xml:space="preserve">When the MAC entity </w:t>
      </w:r>
      <w:r w:rsidRPr="00A15DCB">
        <w:rPr>
          <w:lang w:eastAsia="zh-CN"/>
        </w:rPr>
        <w:t>stops</w:t>
      </w:r>
      <w:r w:rsidRPr="00A15DCB">
        <w:t xml:space="preserve"> uplink transmissions for an SCell </w:t>
      </w:r>
      <w:r w:rsidRPr="00A15DCB">
        <w:rPr>
          <w:lang w:eastAsia="zh-CN"/>
        </w:rPr>
        <w:t>due to the fact that</w:t>
      </w:r>
      <w:r w:rsidRPr="00A15DCB">
        <w:t xml:space="preserve"> the maximum uplink transmission timing difference between TAGs of the MAC entity or the maximum uplink transmission timing difference between TAGs of </w:t>
      </w:r>
      <w:r w:rsidRPr="00A15DCB">
        <w:rPr>
          <w:lang w:eastAsia="zh-CN"/>
        </w:rPr>
        <w:t xml:space="preserve">any </w:t>
      </w:r>
      <w:r w:rsidRPr="00A15DCB">
        <w:t xml:space="preserve">MAC entity </w:t>
      </w:r>
      <w:r w:rsidRPr="00A15DCB">
        <w:rPr>
          <w:lang w:eastAsia="zh-CN"/>
        </w:rPr>
        <w:t xml:space="preserve">of the UE </w:t>
      </w:r>
      <w:r w:rsidRPr="00A15DCB">
        <w:t xml:space="preserve">is exceeded, the MAC entity considers the </w:t>
      </w:r>
      <w:r w:rsidRPr="00A15DCB">
        <w:rPr>
          <w:i/>
          <w:iCs/>
        </w:rPr>
        <w:t>timeAlignmentTimer</w:t>
      </w:r>
      <w:r w:rsidRPr="00A15DCB">
        <w:t xml:space="preserve"> associated with the SCell as expired.</w:t>
      </w:r>
    </w:p>
    <w:p w14:paraId="386B69C4" w14:textId="77777777" w:rsidR="0077032F" w:rsidRPr="00A15DCB" w:rsidRDefault="0077032F" w:rsidP="0077032F">
      <w:r w:rsidRPr="00A15DCB">
        <w:rPr>
          <w:lang w:eastAsia="zh-CN"/>
        </w:rPr>
        <w:t xml:space="preserve">The MAC entity shall not perform any uplink transmission on a Serving Cell except the Random Access Preamble and MSGA transmission when the </w:t>
      </w:r>
      <w:r w:rsidRPr="00A15DCB">
        <w:rPr>
          <w:i/>
        </w:rPr>
        <w:t>timeAlignmentTimer</w:t>
      </w:r>
      <w:r w:rsidRPr="00A15DCB">
        <w:t xml:space="preserve"> associated with the TAG to which this Serving Cell belongs</w:t>
      </w:r>
      <w:r w:rsidRPr="00A15DCB">
        <w:rPr>
          <w:lang w:eastAsia="zh-CN"/>
        </w:rPr>
        <w:t xml:space="preserve"> is not running. </w:t>
      </w:r>
      <w:r w:rsidRPr="00A15DCB">
        <w:rPr>
          <w:lang w:eastAsia="zh-TW"/>
        </w:rPr>
        <w:t xml:space="preserve">Furthermore, when the </w:t>
      </w:r>
      <w:r w:rsidRPr="00A15DCB">
        <w:rPr>
          <w:i/>
          <w:lang w:eastAsia="zh-TW"/>
        </w:rPr>
        <w:t>timeAlignmentTimer</w:t>
      </w:r>
      <w:r w:rsidRPr="00A15DCB">
        <w:rPr>
          <w:lang w:eastAsia="zh-TW"/>
        </w:rPr>
        <w:t xml:space="preserve"> associated with the </w:t>
      </w:r>
      <w:r w:rsidRPr="00A15DCB">
        <w:rPr>
          <w:lang w:eastAsia="ko-KR"/>
        </w:rPr>
        <w:t>P</w:t>
      </w:r>
      <w:r w:rsidRPr="00A15DCB">
        <w:rPr>
          <w:lang w:eastAsia="zh-TW"/>
        </w:rPr>
        <w:t>TAG is not running, the MAC entity shall not perform any uplink transmission on any Serving Cell except the Random Access Preamble and MSGA transmission on the SpCell.</w:t>
      </w:r>
    </w:p>
    <w:p w14:paraId="0BC549D1" w14:textId="77777777" w:rsidR="0077032F" w:rsidRPr="00A15DCB" w:rsidRDefault="0077032F" w:rsidP="0077032F">
      <w:pPr>
        <w:pStyle w:val="H6"/>
      </w:pPr>
      <w:r w:rsidRPr="00A15DCB">
        <w:lastRenderedPageBreak/>
        <w:t>7.1.1.1.9.3</w:t>
      </w:r>
      <w:r w:rsidRPr="00A15DCB">
        <w:tab/>
        <w:t>Test description</w:t>
      </w:r>
    </w:p>
    <w:p w14:paraId="2AAD8096" w14:textId="77777777" w:rsidR="0077032F" w:rsidRPr="00A15DCB" w:rsidRDefault="0077032F" w:rsidP="0077032F">
      <w:pPr>
        <w:pStyle w:val="H6"/>
      </w:pPr>
      <w:r w:rsidRPr="00A15DCB">
        <w:t>7.1.1.1.9.3.1</w:t>
      </w:r>
      <w:r w:rsidRPr="00A15DCB">
        <w:tab/>
        <w:t>Pre-test conditions</w:t>
      </w:r>
    </w:p>
    <w:p w14:paraId="5D2AD408" w14:textId="77777777" w:rsidR="0077032F" w:rsidRPr="00A15DCB" w:rsidRDefault="0077032F" w:rsidP="0077032F">
      <w:pPr>
        <w:pStyle w:val="H6"/>
      </w:pPr>
      <w:r w:rsidRPr="00A15DCB">
        <w:t>Same Pre-test conditions as in clause 7.1.1.0.</w:t>
      </w:r>
    </w:p>
    <w:p w14:paraId="4F151311" w14:textId="77777777" w:rsidR="0077032F" w:rsidRPr="00A15DCB" w:rsidRDefault="0077032F" w:rsidP="0077032F">
      <w:pPr>
        <w:pStyle w:val="H6"/>
      </w:pPr>
      <w:r w:rsidRPr="00A15DCB">
        <w:t>7.1.1.1.9.3.2</w:t>
      </w:r>
      <w:r w:rsidRPr="00A15DCB">
        <w:tab/>
        <w:t>Test procedure sequence</w:t>
      </w:r>
    </w:p>
    <w:p w14:paraId="76895D0C" w14:textId="77777777" w:rsidR="0077032F" w:rsidRPr="00A15DCB" w:rsidRDefault="0077032F" w:rsidP="0077032F">
      <w:pPr>
        <w:pStyle w:val="TH"/>
      </w:pPr>
      <w:r w:rsidRPr="00A15DCB">
        <w:t>Table 7.1.1.1.9.3.2-1: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A15DCB" w14:paraId="40C84279" w14:textId="77777777" w:rsidTr="003029C8">
        <w:trPr>
          <w:cantSplit/>
        </w:trPr>
        <w:tc>
          <w:tcPr>
            <w:tcW w:w="648" w:type="dxa"/>
            <w:tcBorders>
              <w:bottom w:val="nil"/>
            </w:tcBorders>
          </w:tcPr>
          <w:p w14:paraId="0EC38874" w14:textId="77777777" w:rsidR="0077032F" w:rsidRPr="00A15DCB" w:rsidRDefault="0077032F" w:rsidP="003029C8">
            <w:pPr>
              <w:pStyle w:val="TAH"/>
            </w:pPr>
            <w:r w:rsidRPr="00A15DCB">
              <w:t>St</w:t>
            </w:r>
          </w:p>
        </w:tc>
        <w:tc>
          <w:tcPr>
            <w:tcW w:w="3969" w:type="dxa"/>
            <w:tcBorders>
              <w:bottom w:val="nil"/>
            </w:tcBorders>
          </w:tcPr>
          <w:p w14:paraId="7E567D9D" w14:textId="77777777" w:rsidR="0077032F" w:rsidRPr="00A15DCB" w:rsidRDefault="0077032F" w:rsidP="003029C8">
            <w:pPr>
              <w:pStyle w:val="TAH"/>
            </w:pPr>
            <w:r w:rsidRPr="00A15DCB">
              <w:t>Procedure</w:t>
            </w:r>
          </w:p>
        </w:tc>
        <w:tc>
          <w:tcPr>
            <w:tcW w:w="3686" w:type="dxa"/>
            <w:gridSpan w:val="2"/>
          </w:tcPr>
          <w:p w14:paraId="571DE812" w14:textId="77777777" w:rsidR="0077032F" w:rsidRPr="00A15DCB" w:rsidRDefault="0077032F" w:rsidP="003029C8">
            <w:pPr>
              <w:pStyle w:val="TAH"/>
            </w:pPr>
            <w:r w:rsidRPr="00A15DCB">
              <w:t>Message Sequence</w:t>
            </w:r>
          </w:p>
        </w:tc>
        <w:tc>
          <w:tcPr>
            <w:tcW w:w="567" w:type="dxa"/>
            <w:tcBorders>
              <w:bottom w:val="nil"/>
            </w:tcBorders>
          </w:tcPr>
          <w:p w14:paraId="315CD414" w14:textId="77777777" w:rsidR="0077032F" w:rsidRPr="00A15DCB" w:rsidRDefault="0077032F" w:rsidP="003029C8">
            <w:pPr>
              <w:pStyle w:val="TAH"/>
            </w:pPr>
            <w:r w:rsidRPr="00A15DCB">
              <w:t>TP</w:t>
            </w:r>
          </w:p>
        </w:tc>
        <w:tc>
          <w:tcPr>
            <w:tcW w:w="892" w:type="dxa"/>
            <w:tcBorders>
              <w:bottom w:val="nil"/>
            </w:tcBorders>
          </w:tcPr>
          <w:p w14:paraId="5140DF6D" w14:textId="77777777" w:rsidR="0077032F" w:rsidRPr="00A15DCB" w:rsidRDefault="0077032F" w:rsidP="003029C8">
            <w:pPr>
              <w:pStyle w:val="TAH"/>
            </w:pPr>
            <w:r w:rsidRPr="00A15DCB">
              <w:t>Verdict</w:t>
            </w:r>
          </w:p>
        </w:tc>
      </w:tr>
      <w:tr w:rsidR="0077032F" w:rsidRPr="00A15DCB" w14:paraId="783FEC5A" w14:textId="77777777" w:rsidTr="003029C8">
        <w:trPr>
          <w:cantSplit/>
        </w:trPr>
        <w:tc>
          <w:tcPr>
            <w:tcW w:w="648" w:type="dxa"/>
            <w:tcBorders>
              <w:top w:val="nil"/>
            </w:tcBorders>
          </w:tcPr>
          <w:p w14:paraId="5DAAE8AF" w14:textId="77777777" w:rsidR="0077032F" w:rsidRPr="00A15DCB" w:rsidRDefault="0077032F" w:rsidP="003029C8">
            <w:pPr>
              <w:pStyle w:val="TAH"/>
            </w:pPr>
          </w:p>
        </w:tc>
        <w:tc>
          <w:tcPr>
            <w:tcW w:w="3969" w:type="dxa"/>
            <w:tcBorders>
              <w:top w:val="nil"/>
            </w:tcBorders>
          </w:tcPr>
          <w:p w14:paraId="00AD5B6B" w14:textId="77777777" w:rsidR="0077032F" w:rsidRPr="00A15DCB" w:rsidRDefault="0077032F" w:rsidP="003029C8">
            <w:pPr>
              <w:pStyle w:val="TAH"/>
            </w:pPr>
          </w:p>
        </w:tc>
        <w:tc>
          <w:tcPr>
            <w:tcW w:w="709" w:type="dxa"/>
          </w:tcPr>
          <w:p w14:paraId="1598C32F" w14:textId="77777777" w:rsidR="0077032F" w:rsidRPr="00A15DCB" w:rsidRDefault="0077032F" w:rsidP="003029C8">
            <w:pPr>
              <w:pStyle w:val="TAH"/>
            </w:pPr>
            <w:r w:rsidRPr="00A15DCB">
              <w:t>U - S</w:t>
            </w:r>
          </w:p>
        </w:tc>
        <w:tc>
          <w:tcPr>
            <w:tcW w:w="2977" w:type="dxa"/>
          </w:tcPr>
          <w:p w14:paraId="2084951B" w14:textId="77777777" w:rsidR="0077032F" w:rsidRPr="00A15DCB" w:rsidRDefault="0077032F" w:rsidP="003029C8">
            <w:pPr>
              <w:pStyle w:val="TAH"/>
            </w:pPr>
            <w:r w:rsidRPr="00A15DCB">
              <w:t>Message</w:t>
            </w:r>
          </w:p>
        </w:tc>
        <w:tc>
          <w:tcPr>
            <w:tcW w:w="567" w:type="dxa"/>
            <w:tcBorders>
              <w:top w:val="nil"/>
            </w:tcBorders>
          </w:tcPr>
          <w:p w14:paraId="1958E02D" w14:textId="77777777" w:rsidR="0077032F" w:rsidRPr="00A15DCB" w:rsidRDefault="0077032F" w:rsidP="003029C8">
            <w:pPr>
              <w:pStyle w:val="TAH"/>
            </w:pPr>
          </w:p>
        </w:tc>
        <w:tc>
          <w:tcPr>
            <w:tcW w:w="892" w:type="dxa"/>
            <w:tcBorders>
              <w:top w:val="nil"/>
            </w:tcBorders>
          </w:tcPr>
          <w:p w14:paraId="019CD264" w14:textId="77777777" w:rsidR="0077032F" w:rsidRPr="00A15DCB" w:rsidRDefault="0077032F" w:rsidP="003029C8">
            <w:pPr>
              <w:pStyle w:val="TAH"/>
            </w:pPr>
          </w:p>
        </w:tc>
      </w:tr>
      <w:tr w:rsidR="0077032F" w:rsidRPr="00A15DCB" w14:paraId="62199BBE" w14:textId="77777777" w:rsidTr="003029C8">
        <w:trPr>
          <w:cantSplit/>
        </w:trPr>
        <w:tc>
          <w:tcPr>
            <w:tcW w:w="648" w:type="dxa"/>
            <w:tcBorders>
              <w:top w:val="nil"/>
            </w:tcBorders>
          </w:tcPr>
          <w:p w14:paraId="475B2CB9" w14:textId="77777777" w:rsidR="0077032F" w:rsidRPr="00A15DCB" w:rsidRDefault="0077032F" w:rsidP="003029C8">
            <w:pPr>
              <w:pStyle w:val="TAH"/>
            </w:pPr>
            <w:r w:rsidRPr="00A15DCB">
              <w:t>-</w:t>
            </w:r>
          </w:p>
        </w:tc>
        <w:tc>
          <w:tcPr>
            <w:tcW w:w="3969" w:type="dxa"/>
            <w:tcBorders>
              <w:top w:val="nil"/>
            </w:tcBorders>
          </w:tcPr>
          <w:p w14:paraId="0FCF91BF" w14:textId="77777777" w:rsidR="0077032F" w:rsidRPr="00A15DCB" w:rsidRDefault="0077032F" w:rsidP="003029C8">
            <w:pPr>
              <w:pStyle w:val="TAH"/>
              <w:jc w:val="left"/>
              <w:rPr>
                <w:b w:val="0"/>
                <w:bCs/>
              </w:rPr>
            </w:pPr>
            <w:r w:rsidRPr="00A15DCB">
              <w:rPr>
                <w:b w:val="0"/>
                <w:bCs/>
              </w:rPr>
              <w:t>EXCEPTION: Step 1 is performed IF pc_NG_RAN_NR only.</w:t>
            </w:r>
          </w:p>
        </w:tc>
        <w:tc>
          <w:tcPr>
            <w:tcW w:w="709" w:type="dxa"/>
          </w:tcPr>
          <w:p w14:paraId="29170C61" w14:textId="77777777" w:rsidR="0077032F" w:rsidRPr="00A15DCB" w:rsidRDefault="0077032F" w:rsidP="003029C8">
            <w:pPr>
              <w:pStyle w:val="TAC"/>
            </w:pPr>
            <w:r w:rsidRPr="00A15DCB">
              <w:t>-</w:t>
            </w:r>
          </w:p>
        </w:tc>
        <w:tc>
          <w:tcPr>
            <w:tcW w:w="2977" w:type="dxa"/>
          </w:tcPr>
          <w:p w14:paraId="74429D5B" w14:textId="77777777" w:rsidR="0077032F" w:rsidRPr="00A15DCB" w:rsidRDefault="0077032F" w:rsidP="003029C8">
            <w:pPr>
              <w:pStyle w:val="TAC"/>
            </w:pPr>
            <w:r w:rsidRPr="00A15DCB">
              <w:t>-</w:t>
            </w:r>
          </w:p>
        </w:tc>
        <w:tc>
          <w:tcPr>
            <w:tcW w:w="567" w:type="dxa"/>
            <w:tcBorders>
              <w:top w:val="nil"/>
            </w:tcBorders>
          </w:tcPr>
          <w:p w14:paraId="3A9BAE22" w14:textId="77777777" w:rsidR="0077032F" w:rsidRPr="00A15DCB" w:rsidRDefault="0077032F" w:rsidP="003029C8">
            <w:pPr>
              <w:pStyle w:val="TAC"/>
            </w:pPr>
            <w:r w:rsidRPr="00A15DCB">
              <w:rPr>
                <w:rFonts w:eastAsia="MS Gothic"/>
              </w:rPr>
              <w:t>-</w:t>
            </w:r>
          </w:p>
        </w:tc>
        <w:tc>
          <w:tcPr>
            <w:tcW w:w="892" w:type="dxa"/>
            <w:tcBorders>
              <w:top w:val="nil"/>
            </w:tcBorders>
          </w:tcPr>
          <w:p w14:paraId="017434C8" w14:textId="77777777" w:rsidR="0077032F" w:rsidRPr="00A15DCB" w:rsidRDefault="0077032F" w:rsidP="003029C8">
            <w:pPr>
              <w:pStyle w:val="TAC"/>
            </w:pPr>
            <w:r w:rsidRPr="00A15DCB">
              <w:t>-</w:t>
            </w:r>
          </w:p>
        </w:tc>
      </w:tr>
      <w:tr w:rsidR="0077032F" w:rsidRPr="00A15DCB" w14:paraId="041F2DF7" w14:textId="77777777" w:rsidTr="003029C8">
        <w:trPr>
          <w:cantSplit/>
        </w:trPr>
        <w:tc>
          <w:tcPr>
            <w:tcW w:w="648" w:type="dxa"/>
            <w:tcBorders>
              <w:top w:val="nil"/>
            </w:tcBorders>
          </w:tcPr>
          <w:p w14:paraId="0B78C5FC" w14:textId="77777777" w:rsidR="0077032F" w:rsidRPr="00A15DCB" w:rsidRDefault="0077032F" w:rsidP="003029C8">
            <w:pPr>
              <w:pStyle w:val="TAC"/>
            </w:pPr>
            <w:r w:rsidRPr="00A15DCB">
              <w:t>1</w:t>
            </w:r>
          </w:p>
        </w:tc>
        <w:tc>
          <w:tcPr>
            <w:tcW w:w="3969" w:type="dxa"/>
            <w:tcBorders>
              <w:top w:val="nil"/>
            </w:tcBorders>
          </w:tcPr>
          <w:p w14:paraId="334FFA16" w14:textId="77777777" w:rsidR="0077032F" w:rsidRPr="00A15DCB" w:rsidRDefault="0077032F" w:rsidP="003029C8">
            <w:pPr>
              <w:pStyle w:val="TAL"/>
            </w:pPr>
            <w:r w:rsidRPr="00A15DCB">
              <w:t>The SS transmits an updated system information as specified in Table 7.1.1.1.9.3.3-2.</w:t>
            </w:r>
          </w:p>
        </w:tc>
        <w:tc>
          <w:tcPr>
            <w:tcW w:w="709" w:type="dxa"/>
          </w:tcPr>
          <w:p w14:paraId="1E39F7E9" w14:textId="77777777" w:rsidR="0077032F" w:rsidRPr="00A15DCB" w:rsidRDefault="0077032F" w:rsidP="003029C8">
            <w:pPr>
              <w:pStyle w:val="TAC"/>
            </w:pPr>
            <w:r w:rsidRPr="00A15DCB">
              <w:t>-</w:t>
            </w:r>
          </w:p>
        </w:tc>
        <w:tc>
          <w:tcPr>
            <w:tcW w:w="2977" w:type="dxa"/>
          </w:tcPr>
          <w:p w14:paraId="30E857EC" w14:textId="77777777" w:rsidR="0077032F" w:rsidRPr="00A15DCB" w:rsidRDefault="0077032F" w:rsidP="003029C8">
            <w:pPr>
              <w:pStyle w:val="TAC"/>
            </w:pPr>
            <w:r w:rsidRPr="00A15DCB">
              <w:t>-</w:t>
            </w:r>
          </w:p>
        </w:tc>
        <w:tc>
          <w:tcPr>
            <w:tcW w:w="567" w:type="dxa"/>
            <w:tcBorders>
              <w:top w:val="nil"/>
            </w:tcBorders>
          </w:tcPr>
          <w:p w14:paraId="5C81CE00" w14:textId="77777777" w:rsidR="0077032F" w:rsidRPr="00A15DCB" w:rsidRDefault="0077032F" w:rsidP="003029C8">
            <w:pPr>
              <w:pStyle w:val="TAC"/>
            </w:pPr>
            <w:r w:rsidRPr="00A15DCB">
              <w:t>-</w:t>
            </w:r>
          </w:p>
        </w:tc>
        <w:tc>
          <w:tcPr>
            <w:tcW w:w="892" w:type="dxa"/>
            <w:tcBorders>
              <w:top w:val="nil"/>
            </w:tcBorders>
          </w:tcPr>
          <w:p w14:paraId="7AC8CAF6" w14:textId="77777777" w:rsidR="0077032F" w:rsidRPr="00A15DCB" w:rsidRDefault="0077032F" w:rsidP="003029C8">
            <w:pPr>
              <w:pStyle w:val="TAC"/>
            </w:pPr>
            <w:r w:rsidRPr="00A15DCB">
              <w:t>-</w:t>
            </w:r>
          </w:p>
        </w:tc>
      </w:tr>
      <w:tr w:rsidR="0077032F" w:rsidRPr="00A15DCB" w14:paraId="18BAB59B" w14:textId="77777777" w:rsidTr="003029C8">
        <w:trPr>
          <w:cantSplit/>
        </w:trPr>
        <w:tc>
          <w:tcPr>
            <w:tcW w:w="648" w:type="dxa"/>
          </w:tcPr>
          <w:p w14:paraId="3B33141A" w14:textId="77777777" w:rsidR="0077032F" w:rsidRPr="00A15DCB" w:rsidRDefault="0077032F" w:rsidP="003029C8">
            <w:pPr>
              <w:pStyle w:val="TAC"/>
            </w:pPr>
            <w:r w:rsidRPr="00A15DCB">
              <w:t>2</w:t>
            </w:r>
          </w:p>
        </w:tc>
        <w:tc>
          <w:tcPr>
            <w:tcW w:w="3969" w:type="dxa"/>
          </w:tcPr>
          <w:p w14:paraId="31970C34" w14:textId="77777777" w:rsidR="0077032F" w:rsidRPr="00A15DCB" w:rsidRDefault="0077032F" w:rsidP="003029C8">
            <w:pPr>
              <w:pStyle w:val="TAL"/>
            </w:pPr>
            <w:r w:rsidRPr="00A15DCB">
              <w:t>SS transmits an RRCReconfiguration message to</w:t>
            </w:r>
            <w:r w:rsidRPr="00A15DCB">
              <w:rPr>
                <w:b/>
                <w:lang w:eastAsia="zh-CN"/>
              </w:rPr>
              <w:t xml:space="preserve"> </w:t>
            </w:r>
            <w:r w:rsidRPr="00A15DCB">
              <w:rPr>
                <w:iCs/>
              </w:rPr>
              <w:t xml:space="preserve">configure </w:t>
            </w:r>
            <w:r w:rsidRPr="00A15DCB">
              <w:t>2-Step and RA type Random Access Resources</w:t>
            </w:r>
            <w:r w:rsidRPr="00A15DCB">
              <w:rPr>
                <w:iCs/>
              </w:rPr>
              <w:t>. (Note 1)</w:t>
            </w:r>
          </w:p>
        </w:tc>
        <w:tc>
          <w:tcPr>
            <w:tcW w:w="709" w:type="dxa"/>
          </w:tcPr>
          <w:p w14:paraId="0ABBE9CE" w14:textId="77777777" w:rsidR="0077032F" w:rsidRPr="00A15DCB" w:rsidRDefault="0077032F" w:rsidP="003029C8">
            <w:pPr>
              <w:pStyle w:val="TAC"/>
            </w:pPr>
            <w:r w:rsidRPr="00A15DCB">
              <w:t>&lt;--</w:t>
            </w:r>
          </w:p>
        </w:tc>
        <w:tc>
          <w:tcPr>
            <w:tcW w:w="2977" w:type="dxa"/>
          </w:tcPr>
          <w:p w14:paraId="66053F2D" w14:textId="0DC12B96" w:rsidR="0077032F" w:rsidRPr="00A15DCB" w:rsidRDefault="009C22CD" w:rsidP="003029C8">
            <w:pPr>
              <w:pStyle w:val="TAL"/>
            </w:pPr>
            <w:r w:rsidRPr="00A15DCB">
              <w:rPr>
                <w:rFonts w:eastAsia="MS Mincho"/>
              </w:rPr>
              <w:t>(</w:t>
            </w:r>
            <w:r w:rsidR="0077032F" w:rsidRPr="00A15DCB">
              <w:rPr>
                <w:rFonts w:eastAsia="MS Mincho"/>
              </w:rPr>
              <w:t>RRCReconfiguration</w:t>
            </w:r>
            <w:r w:rsidRPr="00A15DCB">
              <w:rPr>
                <w:rFonts w:eastAsia="MS Mincho"/>
              </w:rPr>
              <w:t>)</w:t>
            </w:r>
          </w:p>
        </w:tc>
        <w:tc>
          <w:tcPr>
            <w:tcW w:w="567" w:type="dxa"/>
          </w:tcPr>
          <w:p w14:paraId="72559C27" w14:textId="77777777" w:rsidR="0077032F" w:rsidRPr="00A15DCB" w:rsidRDefault="0077032F" w:rsidP="003029C8">
            <w:pPr>
              <w:pStyle w:val="TAC"/>
            </w:pPr>
            <w:r w:rsidRPr="00A15DCB">
              <w:t>-</w:t>
            </w:r>
          </w:p>
        </w:tc>
        <w:tc>
          <w:tcPr>
            <w:tcW w:w="892" w:type="dxa"/>
          </w:tcPr>
          <w:p w14:paraId="59547934" w14:textId="77777777" w:rsidR="0077032F" w:rsidRPr="00A15DCB" w:rsidRDefault="0077032F" w:rsidP="003029C8">
            <w:pPr>
              <w:pStyle w:val="TAC"/>
            </w:pPr>
            <w:r w:rsidRPr="00A15DCB">
              <w:t>-</w:t>
            </w:r>
          </w:p>
        </w:tc>
      </w:tr>
      <w:tr w:rsidR="0077032F" w:rsidRPr="00A15DCB" w14:paraId="59F6C637" w14:textId="77777777" w:rsidTr="003029C8">
        <w:trPr>
          <w:cantSplit/>
        </w:trPr>
        <w:tc>
          <w:tcPr>
            <w:tcW w:w="648" w:type="dxa"/>
          </w:tcPr>
          <w:p w14:paraId="4DD5BC7F" w14:textId="77777777" w:rsidR="0077032F" w:rsidRPr="00A15DCB" w:rsidRDefault="0077032F" w:rsidP="003029C8">
            <w:pPr>
              <w:pStyle w:val="TAC"/>
            </w:pPr>
            <w:r w:rsidRPr="00A15DCB">
              <w:t>3</w:t>
            </w:r>
          </w:p>
        </w:tc>
        <w:tc>
          <w:tcPr>
            <w:tcW w:w="3969" w:type="dxa"/>
          </w:tcPr>
          <w:p w14:paraId="1BAD2F07" w14:textId="77777777" w:rsidR="0077032F" w:rsidRPr="00A15DCB" w:rsidRDefault="0077032F" w:rsidP="003029C8">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Pr>
          <w:p w14:paraId="5DF1DFAE" w14:textId="77777777" w:rsidR="0077032F" w:rsidRPr="00A15DCB" w:rsidRDefault="0077032F" w:rsidP="003029C8">
            <w:pPr>
              <w:pStyle w:val="TAC"/>
            </w:pPr>
            <w:r w:rsidRPr="00A15DCB">
              <w:t>--&gt;</w:t>
            </w:r>
          </w:p>
        </w:tc>
        <w:tc>
          <w:tcPr>
            <w:tcW w:w="2977" w:type="dxa"/>
          </w:tcPr>
          <w:p w14:paraId="231F02A2" w14:textId="6EFC4BA2" w:rsidR="0077032F" w:rsidRPr="00A15DCB" w:rsidRDefault="009C22CD" w:rsidP="003029C8">
            <w:pPr>
              <w:pStyle w:val="TAL"/>
            </w:pPr>
            <w:r w:rsidRPr="00A15DCB">
              <w:rPr>
                <w:iCs/>
              </w:rPr>
              <w:t>(</w:t>
            </w:r>
            <w:r w:rsidR="0077032F" w:rsidRPr="00A15DCB">
              <w:rPr>
                <w:iCs/>
              </w:rPr>
              <w:t>RRCReconfigurationComplete</w:t>
            </w:r>
            <w:r w:rsidRPr="00A15DCB">
              <w:rPr>
                <w:iCs/>
              </w:rPr>
              <w:t>)</w:t>
            </w:r>
          </w:p>
        </w:tc>
        <w:tc>
          <w:tcPr>
            <w:tcW w:w="567" w:type="dxa"/>
          </w:tcPr>
          <w:p w14:paraId="77B4D452" w14:textId="77777777" w:rsidR="0077032F" w:rsidRPr="00A15DCB" w:rsidRDefault="0077032F" w:rsidP="003029C8">
            <w:pPr>
              <w:pStyle w:val="TAC"/>
            </w:pPr>
            <w:r w:rsidRPr="00A15DCB">
              <w:t>-</w:t>
            </w:r>
          </w:p>
        </w:tc>
        <w:tc>
          <w:tcPr>
            <w:tcW w:w="892" w:type="dxa"/>
          </w:tcPr>
          <w:p w14:paraId="6F4234F6" w14:textId="77777777" w:rsidR="0077032F" w:rsidRPr="00A15DCB" w:rsidRDefault="0077032F" w:rsidP="003029C8">
            <w:pPr>
              <w:pStyle w:val="TAC"/>
            </w:pPr>
            <w:r w:rsidRPr="00A15DCB">
              <w:t>-</w:t>
            </w:r>
          </w:p>
        </w:tc>
      </w:tr>
      <w:tr w:rsidR="0077032F" w:rsidRPr="00A15DCB" w14:paraId="6777A61D" w14:textId="77777777" w:rsidTr="003029C8">
        <w:trPr>
          <w:cantSplit/>
        </w:trPr>
        <w:tc>
          <w:tcPr>
            <w:tcW w:w="648" w:type="dxa"/>
          </w:tcPr>
          <w:p w14:paraId="6B1F07C4" w14:textId="77777777" w:rsidR="0077032F" w:rsidRPr="00A15DCB" w:rsidRDefault="0077032F" w:rsidP="003029C8">
            <w:pPr>
              <w:pStyle w:val="TAC"/>
            </w:pPr>
            <w:r w:rsidRPr="00A15DCB">
              <w:t>4</w:t>
            </w:r>
          </w:p>
        </w:tc>
        <w:tc>
          <w:tcPr>
            <w:tcW w:w="3969" w:type="dxa"/>
          </w:tcPr>
          <w:p w14:paraId="2079D79A" w14:textId="77777777" w:rsidR="0077032F" w:rsidRPr="00A15DCB" w:rsidRDefault="0077032F" w:rsidP="003029C8">
            <w:pPr>
              <w:pStyle w:val="TAL"/>
            </w:pPr>
            <w:r w:rsidRPr="00A15DCB">
              <w:t>SS transmits Timing Advance command to SpCell. SS does not send any subsequent timing alignments. Start Timer_T1 = Time Alignment timer value on SS.</w:t>
            </w:r>
          </w:p>
        </w:tc>
        <w:tc>
          <w:tcPr>
            <w:tcW w:w="709" w:type="dxa"/>
          </w:tcPr>
          <w:p w14:paraId="7D50E9E9" w14:textId="77777777" w:rsidR="0077032F" w:rsidRPr="00A15DCB" w:rsidRDefault="0077032F" w:rsidP="003029C8">
            <w:pPr>
              <w:pStyle w:val="TAC"/>
            </w:pPr>
            <w:r w:rsidRPr="00A15DCB">
              <w:t>&lt;--</w:t>
            </w:r>
          </w:p>
        </w:tc>
        <w:tc>
          <w:tcPr>
            <w:tcW w:w="2977" w:type="dxa"/>
          </w:tcPr>
          <w:p w14:paraId="242A8DFA" w14:textId="77777777" w:rsidR="0077032F" w:rsidRPr="00A15DCB" w:rsidRDefault="0077032F" w:rsidP="003029C8">
            <w:pPr>
              <w:pStyle w:val="TAL"/>
            </w:pPr>
            <w:r w:rsidRPr="00A15DCB">
              <w:t>MAC PDU (Timing Advance</w:t>
            </w:r>
          </w:p>
          <w:p w14:paraId="0F956CE4" w14:textId="77777777" w:rsidR="0077032F" w:rsidRPr="00A15DCB" w:rsidRDefault="0077032F" w:rsidP="003029C8">
            <w:pPr>
              <w:pStyle w:val="TAL"/>
            </w:pPr>
            <w:r w:rsidRPr="00A15DCB">
              <w:t>Command MAC CE)</w:t>
            </w:r>
          </w:p>
        </w:tc>
        <w:tc>
          <w:tcPr>
            <w:tcW w:w="567" w:type="dxa"/>
          </w:tcPr>
          <w:p w14:paraId="727F1BBA" w14:textId="77777777" w:rsidR="0077032F" w:rsidRPr="00A15DCB" w:rsidRDefault="0077032F" w:rsidP="003029C8">
            <w:pPr>
              <w:pStyle w:val="TAC"/>
            </w:pPr>
            <w:r w:rsidRPr="00A15DCB">
              <w:t>-</w:t>
            </w:r>
          </w:p>
        </w:tc>
        <w:tc>
          <w:tcPr>
            <w:tcW w:w="892" w:type="dxa"/>
          </w:tcPr>
          <w:p w14:paraId="1157918E" w14:textId="77777777" w:rsidR="0077032F" w:rsidRPr="00A15DCB" w:rsidRDefault="0077032F" w:rsidP="003029C8">
            <w:pPr>
              <w:pStyle w:val="TAC"/>
            </w:pPr>
            <w:r w:rsidRPr="00A15DCB">
              <w:t>-</w:t>
            </w:r>
          </w:p>
        </w:tc>
      </w:tr>
      <w:tr w:rsidR="0077032F" w:rsidRPr="00A15DCB" w14:paraId="42A72E16" w14:textId="77777777" w:rsidTr="003029C8">
        <w:trPr>
          <w:cantSplit/>
        </w:trPr>
        <w:tc>
          <w:tcPr>
            <w:tcW w:w="648" w:type="dxa"/>
          </w:tcPr>
          <w:p w14:paraId="742C82D8" w14:textId="77777777" w:rsidR="0077032F" w:rsidRPr="00A15DCB" w:rsidRDefault="0077032F" w:rsidP="003029C8">
            <w:pPr>
              <w:pStyle w:val="TAC"/>
            </w:pPr>
            <w:r w:rsidRPr="00A15DCB">
              <w:t>5</w:t>
            </w:r>
          </w:p>
        </w:tc>
        <w:tc>
          <w:tcPr>
            <w:tcW w:w="3969" w:type="dxa"/>
          </w:tcPr>
          <w:p w14:paraId="6AA49047" w14:textId="77777777" w:rsidR="0077032F" w:rsidRPr="00A15DCB" w:rsidRDefault="0077032F" w:rsidP="003029C8">
            <w:pPr>
              <w:pStyle w:val="TAL"/>
            </w:pPr>
            <w:r w:rsidRPr="00A15DCB">
              <w:t xml:space="preserve">40 to 50 TTI before Timer_T1 expires the SS transmits a MAC PDU containing a PDCP SDU of size 56 bits, less than </w:t>
            </w:r>
            <w:r w:rsidRPr="00A15DCB">
              <w:rPr>
                <w:i/>
              </w:rPr>
              <w:t>ra-MsgA-SizeGroupA</w:t>
            </w:r>
            <w:r w:rsidRPr="00A15DCB">
              <w:t xml:space="preserve"> (208 bits) on SpCell. (Note 3)</w:t>
            </w:r>
          </w:p>
        </w:tc>
        <w:tc>
          <w:tcPr>
            <w:tcW w:w="709" w:type="dxa"/>
          </w:tcPr>
          <w:p w14:paraId="463FDEB7" w14:textId="77777777" w:rsidR="0077032F" w:rsidRPr="00A15DCB" w:rsidRDefault="0077032F" w:rsidP="003029C8">
            <w:pPr>
              <w:pStyle w:val="TAC"/>
            </w:pPr>
            <w:r w:rsidRPr="00A15DCB">
              <w:t>&lt;--</w:t>
            </w:r>
          </w:p>
        </w:tc>
        <w:tc>
          <w:tcPr>
            <w:tcW w:w="2977" w:type="dxa"/>
          </w:tcPr>
          <w:p w14:paraId="1B4FF40A" w14:textId="77777777" w:rsidR="0077032F" w:rsidRPr="00A15DCB" w:rsidRDefault="0077032F" w:rsidP="003029C8">
            <w:pPr>
              <w:pStyle w:val="TAL"/>
            </w:pPr>
            <w:r w:rsidRPr="00A15DCB">
              <w:t>MAC PDU</w:t>
            </w:r>
          </w:p>
        </w:tc>
        <w:tc>
          <w:tcPr>
            <w:tcW w:w="567" w:type="dxa"/>
          </w:tcPr>
          <w:p w14:paraId="6551EA23" w14:textId="77777777" w:rsidR="0077032F" w:rsidRPr="00A15DCB" w:rsidRDefault="0077032F" w:rsidP="003029C8">
            <w:pPr>
              <w:pStyle w:val="TAC"/>
            </w:pPr>
            <w:r w:rsidRPr="00A15DCB">
              <w:t>-</w:t>
            </w:r>
          </w:p>
        </w:tc>
        <w:tc>
          <w:tcPr>
            <w:tcW w:w="892" w:type="dxa"/>
          </w:tcPr>
          <w:p w14:paraId="12903DFF" w14:textId="77777777" w:rsidR="0077032F" w:rsidRPr="00A15DCB" w:rsidRDefault="0077032F" w:rsidP="003029C8">
            <w:pPr>
              <w:pStyle w:val="TAC"/>
            </w:pPr>
            <w:r w:rsidRPr="00A15DCB">
              <w:t>-</w:t>
            </w:r>
          </w:p>
        </w:tc>
      </w:tr>
      <w:tr w:rsidR="0077032F" w:rsidRPr="00A15DCB" w14:paraId="2215DE2E" w14:textId="77777777" w:rsidTr="003029C8">
        <w:trPr>
          <w:cantSplit/>
        </w:trPr>
        <w:tc>
          <w:tcPr>
            <w:tcW w:w="648" w:type="dxa"/>
          </w:tcPr>
          <w:p w14:paraId="229FE2A7" w14:textId="77777777" w:rsidR="0077032F" w:rsidRPr="00A15DCB" w:rsidRDefault="0077032F" w:rsidP="003029C8">
            <w:pPr>
              <w:pStyle w:val="TAC"/>
            </w:pPr>
            <w:r w:rsidRPr="00A15DCB">
              <w:t>6</w:t>
            </w:r>
          </w:p>
        </w:tc>
        <w:tc>
          <w:tcPr>
            <w:tcW w:w="3969" w:type="dxa"/>
          </w:tcPr>
          <w:p w14:paraId="6AC6E048" w14:textId="77777777" w:rsidR="0077032F" w:rsidRPr="00A15DCB" w:rsidRDefault="0077032F" w:rsidP="003029C8">
            <w:pPr>
              <w:pStyle w:val="TAL"/>
            </w:pPr>
            <w:r w:rsidRPr="00A15DCB">
              <w:rPr>
                <w:rFonts w:cs="Arial"/>
                <w:szCs w:val="18"/>
              </w:rPr>
              <w:t>The SS ignores scheduling requests and does not allocate any uplink grant.</w:t>
            </w:r>
          </w:p>
        </w:tc>
        <w:tc>
          <w:tcPr>
            <w:tcW w:w="709" w:type="dxa"/>
          </w:tcPr>
          <w:p w14:paraId="6A970C29" w14:textId="77777777" w:rsidR="0077032F" w:rsidRPr="00A15DCB" w:rsidRDefault="0077032F" w:rsidP="003029C8">
            <w:pPr>
              <w:pStyle w:val="TAC"/>
            </w:pPr>
            <w:r w:rsidRPr="00A15DCB">
              <w:t>-</w:t>
            </w:r>
          </w:p>
        </w:tc>
        <w:tc>
          <w:tcPr>
            <w:tcW w:w="2977" w:type="dxa"/>
          </w:tcPr>
          <w:p w14:paraId="3FBA7136" w14:textId="77777777" w:rsidR="0077032F" w:rsidRPr="00A15DCB" w:rsidRDefault="0077032F" w:rsidP="003029C8">
            <w:pPr>
              <w:pStyle w:val="TAL"/>
            </w:pPr>
            <w:r w:rsidRPr="00A15DCB">
              <w:t>-</w:t>
            </w:r>
          </w:p>
        </w:tc>
        <w:tc>
          <w:tcPr>
            <w:tcW w:w="567" w:type="dxa"/>
          </w:tcPr>
          <w:p w14:paraId="6E96092B" w14:textId="77777777" w:rsidR="0077032F" w:rsidRPr="00A15DCB" w:rsidRDefault="0077032F" w:rsidP="003029C8">
            <w:pPr>
              <w:pStyle w:val="TAC"/>
            </w:pPr>
            <w:r w:rsidRPr="00A15DCB">
              <w:t>-</w:t>
            </w:r>
          </w:p>
        </w:tc>
        <w:tc>
          <w:tcPr>
            <w:tcW w:w="892" w:type="dxa"/>
          </w:tcPr>
          <w:p w14:paraId="0CEAADB0" w14:textId="77777777" w:rsidR="0077032F" w:rsidRPr="00A15DCB" w:rsidRDefault="0077032F" w:rsidP="003029C8">
            <w:pPr>
              <w:pStyle w:val="TAC"/>
            </w:pPr>
            <w:r w:rsidRPr="00A15DCB">
              <w:t>-</w:t>
            </w:r>
          </w:p>
        </w:tc>
      </w:tr>
      <w:tr w:rsidR="0077032F" w:rsidRPr="00A15DCB" w14:paraId="66810CFF" w14:textId="77777777" w:rsidTr="003029C8">
        <w:trPr>
          <w:cantSplit/>
        </w:trPr>
        <w:tc>
          <w:tcPr>
            <w:tcW w:w="648" w:type="dxa"/>
          </w:tcPr>
          <w:p w14:paraId="3BF948C1" w14:textId="77777777" w:rsidR="0077032F" w:rsidRPr="00A15DCB" w:rsidRDefault="0077032F" w:rsidP="003029C8">
            <w:pPr>
              <w:pStyle w:val="TAC"/>
            </w:pPr>
            <w:r w:rsidRPr="00A15DCB">
              <w:t>7</w:t>
            </w:r>
          </w:p>
        </w:tc>
        <w:tc>
          <w:tcPr>
            <w:tcW w:w="3969" w:type="dxa"/>
          </w:tcPr>
          <w:p w14:paraId="6568D6DF" w14:textId="77777777" w:rsidR="0077032F" w:rsidRPr="00A15DCB" w:rsidRDefault="0077032F" w:rsidP="003029C8">
            <w:pPr>
              <w:pStyle w:val="TAL"/>
            </w:pPr>
            <w:r w:rsidRPr="00A15DCB">
              <w:t xml:space="preserve">Check: Does the UE transmit MSGA </w:t>
            </w:r>
            <w:r w:rsidRPr="00A15DCB">
              <w:rPr>
                <w:lang w:eastAsia="ko-KR"/>
              </w:rPr>
              <w:t xml:space="preserve">using </w:t>
            </w:r>
            <w:r w:rsidRPr="00A15DCB">
              <w:t>preamble on PRACH in group A?</w:t>
            </w:r>
          </w:p>
        </w:tc>
        <w:tc>
          <w:tcPr>
            <w:tcW w:w="709" w:type="dxa"/>
          </w:tcPr>
          <w:p w14:paraId="02082326" w14:textId="77777777" w:rsidR="0077032F" w:rsidRPr="00A15DCB" w:rsidRDefault="0077032F" w:rsidP="003029C8">
            <w:pPr>
              <w:pStyle w:val="TAC"/>
            </w:pPr>
            <w:r w:rsidRPr="00A15DCB">
              <w:t>--&gt;</w:t>
            </w:r>
          </w:p>
        </w:tc>
        <w:tc>
          <w:tcPr>
            <w:tcW w:w="2977" w:type="dxa"/>
          </w:tcPr>
          <w:p w14:paraId="0D391F22" w14:textId="77777777" w:rsidR="0077032F" w:rsidRPr="00A15DCB" w:rsidRDefault="0077032F" w:rsidP="003029C8">
            <w:pPr>
              <w:pStyle w:val="TAL"/>
            </w:pPr>
            <w:r w:rsidRPr="00A15DCB">
              <w:t>MAC PDU (including C-RNTI MAC CE)</w:t>
            </w:r>
          </w:p>
        </w:tc>
        <w:tc>
          <w:tcPr>
            <w:tcW w:w="567" w:type="dxa"/>
          </w:tcPr>
          <w:p w14:paraId="636C02EA" w14:textId="77777777" w:rsidR="0077032F" w:rsidRPr="00A15DCB" w:rsidRDefault="0077032F" w:rsidP="003029C8">
            <w:pPr>
              <w:pStyle w:val="TAC"/>
            </w:pPr>
            <w:r w:rsidRPr="00A15DCB">
              <w:t>1</w:t>
            </w:r>
          </w:p>
        </w:tc>
        <w:tc>
          <w:tcPr>
            <w:tcW w:w="892" w:type="dxa"/>
          </w:tcPr>
          <w:p w14:paraId="41B8B83E" w14:textId="77777777" w:rsidR="0077032F" w:rsidRPr="00A15DCB" w:rsidRDefault="0077032F" w:rsidP="003029C8">
            <w:pPr>
              <w:pStyle w:val="TAC"/>
            </w:pPr>
            <w:r w:rsidRPr="00A15DCB">
              <w:t>P</w:t>
            </w:r>
          </w:p>
        </w:tc>
      </w:tr>
      <w:tr w:rsidR="0077032F" w:rsidRPr="00A15DCB" w14:paraId="421E6055" w14:textId="77777777" w:rsidTr="003029C8">
        <w:trPr>
          <w:cantSplit/>
        </w:trPr>
        <w:tc>
          <w:tcPr>
            <w:tcW w:w="648" w:type="dxa"/>
          </w:tcPr>
          <w:p w14:paraId="7FDC70BE" w14:textId="77777777" w:rsidR="0077032F" w:rsidRPr="00A15DCB" w:rsidRDefault="0077032F" w:rsidP="003029C8">
            <w:pPr>
              <w:pStyle w:val="TAC"/>
            </w:pPr>
            <w:r w:rsidRPr="00A15DCB">
              <w:t>8</w:t>
            </w:r>
          </w:p>
        </w:tc>
        <w:tc>
          <w:tcPr>
            <w:tcW w:w="3969" w:type="dxa"/>
          </w:tcPr>
          <w:p w14:paraId="46DE2E9F" w14:textId="5CDBB4DC" w:rsidR="0077032F" w:rsidRPr="00A15DCB" w:rsidRDefault="0077032F" w:rsidP="003029C8">
            <w:pPr>
              <w:pStyle w:val="TAL"/>
            </w:pPr>
            <w:r w:rsidRPr="00A15DCB">
              <w:t>Check: Does the UE re-transmit MSG</w:t>
            </w:r>
            <w:r w:rsidR="003B1004" w:rsidRPr="00A15DCB">
              <w:t>A</w:t>
            </w:r>
            <w:r w:rsidRPr="00A15DCB">
              <w:t xml:space="preserve"> using a preamble on PRACH in the same group A after expiry of </w:t>
            </w:r>
            <w:r w:rsidRPr="00A15DCB">
              <w:rPr>
                <w:i/>
                <w:iCs/>
                <w:lang w:eastAsia="ko-KR"/>
              </w:rPr>
              <w:t>msgB-ResponseWindow</w:t>
            </w:r>
            <w:r w:rsidRPr="00A15DCB">
              <w:t>?</w:t>
            </w:r>
          </w:p>
        </w:tc>
        <w:tc>
          <w:tcPr>
            <w:tcW w:w="709" w:type="dxa"/>
          </w:tcPr>
          <w:p w14:paraId="54AF5E81" w14:textId="77777777" w:rsidR="0077032F" w:rsidRPr="00A15DCB" w:rsidRDefault="0077032F" w:rsidP="003029C8">
            <w:pPr>
              <w:pStyle w:val="TAC"/>
            </w:pPr>
            <w:r w:rsidRPr="00A15DCB">
              <w:t>--&gt;</w:t>
            </w:r>
          </w:p>
        </w:tc>
        <w:tc>
          <w:tcPr>
            <w:tcW w:w="2977" w:type="dxa"/>
          </w:tcPr>
          <w:p w14:paraId="66C96569" w14:textId="77777777" w:rsidR="0077032F" w:rsidRPr="00A15DCB" w:rsidRDefault="0077032F" w:rsidP="003029C8">
            <w:pPr>
              <w:pStyle w:val="TAL"/>
            </w:pPr>
            <w:r w:rsidRPr="00A15DCB">
              <w:t>MAC PDU (including C-RNTI MAC CE)</w:t>
            </w:r>
          </w:p>
        </w:tc>
        <w:tc>
          <w:tcPr>
            <w:tcW w:w="567" w:type="dxa"/>
          </w:tcPr>
          <w:p w14:paraId="57445239" w14:textId="77777777" w:rsidR="0077032F" w:rsidRPr="00A15DCB" w:rsidRDefault="0077032F" w:rsidP="003029C8">
            <w:pPr>
              <w:pStyle w:val="TAC"/>
            </w:pPr>
            <w:r w:rsidRPr="00A15DCB">
              <w:t>2</w:t>
            </w:r>
          </w:p>
        </w:tc>
        <w:tc>
          <w:tcPr>
            <w:tcW w:w="892" w:type="dxa"/>
          </w:tcPr>
          <w:p w14:paraId="73132FD1" w14:textId="77777777" w:rsidR="0077032F" w:rsidRPr="00A15DCB" w:rsidRDefault="0077032F" w:rsidP="003029C8">
            <w:pPr>
              <w:pStyle w:val="TAC"/>
            </w:pPr>
            <w:r w:rsidRPr="00A15DCB">
              <w:t>P</w:t>
            </w:r>
          </w:p>
        </w:tc>
      </w:tr>
      <w:tr w:rsidR="0077032F" w:rsidRPr="00A15DCB" w14:paraId="7214B9CD" w14:textId="77777777" w:rsidTr="003029C8">
        <w:trPr>
          <w:cantSplit/>
        </w:trPr>
        <w:tc>
          <w:tcPr>
            <w:tcW w:w="648" w:type="dxa"/>
          </w:tcPr>
          <w:p w14:paraId="22627D04" w14:textId="77777777" w:rsidR="0077032F" w:rsidRPr="00A15DCB" w:rsidRDefault="0077032F" w:rsidP="003029C8">
            <w:pPr>
              <w:pStyle w:val="TAC"/>
            </w:pPr>
            <w:r w:rsidRPr="00A15DCB">
              <w:t>9</w:t>
            </w:r>
          </w:p>
        </w:tc>
        <w:tc>
          <w:tcPr>
            <w:tcW w:w="3969" w:type="dxa"/>
          </w:tcPr>
          <w:p w14:paraId="3762B7A7" w14:textId="77777777" w:rsidR="0077032F" w:rsidRPr="00A15DCB" w:rsidRDefault="0077032F" w:rsidP="003029C8">
            <w:pPr>
              <w:pStyle w:val="TAL"/>
            </w:pPr>
            <w:r w:rsidRPr="00A15DCB">
              <w:t>The SS transmits a MSGB with the Backoff parameter set to value Index field '12' and with the RAPID different from the value received from the UE.</w:t>
            </w:r>
          </w:p>
          <w:p w14:paraId="612C5A28" w14:textId="77777777" w:rsidR="0077032F" w:rsidRPr="00A15DCB" w:rsidRDefault="0077032F" w:rsidP="003029C8">
            <w:pPr>
              <w:pStyle w:val="TAL"/>
            </w:pPr>
            <w:r w:rsidRPr="00A15DCB">
              <w:t>The SS sets Timer_T2 to the Backoff value ‘960’ associated with the Index value ‘12’ and starts Timer_T2.</w:t>
            </w:r>
          </w:p>
        </w:tc>
        <w:tc>
          <w:tcPr>
            <w:tcW w:w="709" w:type="dxa"/>
          </w:tcPr>
          <w:p w14:paraId="7D8B9E39" w14:textId="77777777" w:rsidR="0077032F" w:rsidRPr="00A15DCB" w:rsidRDefault="0077032F" w:rsidP="003029C8">
            <w:pPr>
              <w:pStyle w:val="TAC"/>
            </w:pPr>
            <w:r w:rsidRPr="00A15DCB">
              <w:t>&lt;--</w:t>
            </w:r>
          </w:p>
        </w:tc>
        <w:tc>
          <w:tcPr>
            <w:tcW w:w="2977" w:type="dxa"/>
          </w:tcPr>
          <w:p w14:paraId="7041EDE9" w14:textId="77777777" w:rsidR="0077032F" w:rsidRPr="00A15DCB" w:rsidRDefault="0077032F" w:rsidP="003029C8">
            <w:pPr>
              <w:pStyle w:val="TAL"/>
            </w:pPr>
            <w:r w:rsidRPr="00A15DCB">
              <w:t>MAC PDU(BI, RAPID)</w:t>
            </w:r>
          </w:p>
        </w:tc>
        <w:tc>
          <w:tcPr>
            <w:tcW w:w="567" w:type="dxa"/>
          </w:tcPr>
          <w:p w14:paraId="2C50F191" w14:textId="77777777" w:rsidR="0077032F" w:rsidRPr="00A15DCB" w:rsidRDefault="0077032F" w:rsidP="003029C8">
            <w:pPr>
              <w:pStyle w:val="TAC"/>
            </w:pPr>
            <w:r w:rsidRPr="00A15DCB">
              <w:t>-</w:t>
            </w:r>
          </w:p>
        </w:tc>
        <w:tc>
          <w:tcPr>
            <w:tcW w:w="892" w:type="dxa"/>
          </w:tcPr>
          <w:p w14:paraId="38500D23" w14:textId="77777777" w:rsidR="0077032F" w:rsidRPr="00A15DCB" w:rsidRDefault="0077032F" w:rsidP="003029C8">
            <w:pPr>
              <w:pStyle w:val="TAC"/>
            </w:pPr>
            <w:r w:rsidRPr="00A15DCB">
              <w:t>-</w:t>
            </w:r>
          </w:p>
        </w:tc>
      </w:tr>
      <w:tr w:rsidR="0077032F" w:rsidRPr="00A15DCB" w14:paraId="7D4D5255" w14:textId="77777777" w:rsidTr="003029C8">
        <w:trPr>
          <w:cantSplit/>
        </w:trPr>
        <w:tc>
          <w:tcPr>
            <w:tcW w:w="648" w:type="dxa"/>
          </w:tcPr>
          <w:p w14:paraId="2028CF42" w14:textId="77777777" w:rsidR="0077032F" w:rsidRPr="00A15DCB" w:rsidRDefault="0077032F" w:rsidP="003029C8">
            <w:pPr>
              <w:pStyle w:val="TAC"/>
            </w:pPr>
            <w:r w:rsidRPr="00A15DCB">
              <w:t>10</w:t>
            </w:r>
          </w:p>
        </w:tc>
        <w:tc>
          <w:tcPr>
            <w:tcW w:w="3969" w:type="dxa"/>
          </w:tcPr>
          <w:p w14:paraId="58A3CC19" w14:textId="77777777" w:rsidR="0077032F" w:rsidRPr="00A15DCB" w:rsidRDefault="0077032F" w:rsidP="003029C8">
            <w:pPr>
              <w:pStyle w:val="TAL"/>
            </w:pPr>
            <w:r w:rsidRPr="00A15DCB">
              <w:t xml:space="preserve">Check: Does UE transmit MSGA </w:t>
            </w:r>
            <w:r w:rsidRPr="00A15DCB">
              <w:rPr>
                <w:lang w:eastAsia="ko-KR"/>
              </w:rPr>
              <w:t xml:space="preserve">using </w:t>
            </w:r>
            <w:r w:rsidRPr="00A15DCB">
              <w:t>preamble on PRACH in group A while Timer_T2 is running?</w:t>
            </w:r>
          </w:p>
        </w:tc>
        <w:tc>
          <w:tcPr>
            <w:tcW w:w="709" w:type="dxa"/>
          </w:tcPr>
          <w:p w14:paraId="1ED9D2F8" w14:textId="77777777" w:rsidR="0077032F" w:rsidRPr="00A15DCB" w:rsidRDefault="0077032F" w:rsidP="003029C8">
            <w:pPr>
              <w:pStyle w:val="TAC"/>
            </w:pPr>
            <w:r w:rsidRPr="00A15DCB">
              <w:t>--&gt;</w:t>
            </w:r>
          </w:p>
        </w:tc>
        <w:tc>
          <w:tcPr>
            <w:tcW w:w="2977" w:type="dxa"/>
          </w:tcPr>
          <w:p w14:paraId="257F3F8C" w14:textId="77777777" w:rsidR="0077032F" w:rsidRPr="00A15DCB" w:rsidRDefault="0077032F" w:rsidP="003029C8">
            <w:pPr>
              <w:pStyle w:val="TAL"/>
            </w:pPr>
            <w:r w:rsidRPr="00A15DCB">
              <w:t>MAC PDU (including C-RNTI MAC CE)</w:t>
            </w:r>
          </w:p>
        </w:tc>
        <w:tc>
          <w:tcPr>
            <w:tcW w:w="567" w:type="dxa"/>
          </w:tcPr>
          <w:p w14:paraId="1DB5B454" w14:textId="77777777" w:rsidR="0077032F" w:rsidRPr="00A15DCB" w:rsidRDefault="0077032F" w:rsidP="003029C8">
            <w:pPr>
              <w:pStyle w:val="TAC"/>
            </w:pPr>
            <w:r w:rsidRPr="00A15DCB">
              <w:t>3</w:t>
            </w:r>
          </w:p>
        </w:tc>
        <w:tc>
          <w:tcPr>
            <w:tcW w:w="892" w:type="dxa"/>
          </w:tcPr>
          <w:p w14:paraId="5ED3C584" w14:textId="77777777" w:rsidR="0077032F" w:rsidRPr="00A15DCB" w:rsidRDefault="0077032F" w:rsidP="003029C8">
            <w:pPr>
              <w:pStyle w:val="TAC"/>
            </w:pPr>
            <w:r w:rsidRPr="00A15DCB">
              <w:t>P</w:t>
            </w:r>
          </w:p>
        </w:tc>
      </w:tr>
      <w:tr w:rsidR="0077032F" w:rsidRPr="00A15DCB" w14:paraId="1C384100" w14:textId="77777777" w:rsidTr="003029C8">
        <w:trPr>
          <w:cantSplit/>
        </w:trPr>
        <w:tc>
          <w:tcPr>
            <w:tcW w:w="648" w:type="dxa"/>
          </w:tcPr>
          <w:p w14:paraId="1A5C90F9" w14:textId="77777777" w:rsidR="0077032F" w:rsidRPr="00A15DCB" w:rsidRDefault="0077032F" w:rsidP="003029C8">
            <w:pPr>
              <w:pStyle w:val="TAC"/>
            </w:pPr>
            <w:r w:rsidRPr="00A15DCB">
              <w:t>11</w:t>
            </w:r>
          </w:p>
        </w:tc>
        <w:tc>
          <w:tcPr>
            <w:tcW w:w="3969" w:type="dxa"/>
          </w:tcPr>
          <w:p w14:paraId="6C32714D" w14:textId="77777777" w:rsidR="0077032F" w:rsidRPr="00A15DCB" w:rsidRDefault="0077032F" w:rsidP="003029C8">
            <w:pPr>
              <w:pStyle w:val="TAL"/>
            </w:pPr>
            <w:r w:rsidRPr="00A15DCB">
              <w:t>The SS schedules PDCCH transmission for UE C_RNTI and DL MAC PDU containing Absolute Timing Advance Command MAC CE.</w:t>
            </w:r>
          </w:p>
        </w:tc>
        <w:tc>
          <w:tcPr>
            <w:tcW w:w="709" w:type="dxa"/>
          </w:tcPr>
          <w:p w14:paraId="663196CC" w14:textId="77777777" w:rsidR="0077032F" w:rsidRPr="00A15DCB" w:rsidRDefault="0077032F" w:rsidP="003029C8">
            <w:pPr>
              <w:pStyle w:val="TAC"/>
            </w:pPr>
            <w:r w:rsidRPr="00A15DCB">
              <w:t>&lt;--</w:t>
            </w:r>
          </w:p>
        </w:tc>
        <w:tc>
          <w:tcPr>
            <w:tcW w:w="2977" w:type="dxa"/>
          </w:tcPr>
          <w:p w14:paraId="17730BD2" w14:textId="77777777" w:rsidR="0077032F" w:rsidRPr="00A15DCB" w:rsidRDefault="0077032F" w:rsidP="003029C8">
            <w:pPr>
              <w:pStyle w:val="TAL"/>
            </w:pPr>
            <w:r w:rsidRPr="00A15DCB">
              <w:t>MAC PDU(Absolute Timing Advance Command MAC CE)</w:t>
            </w:r>
          </w:p>
        </w:tc>
        <w:tc>
          <w:tcPr>
            <w:tcW w:w="567" w:type="dxa"/>
          </w:tcPr>
          <w:p w14:paraId="3399267F" w14:textId="77777777" w:rsidR="0077032F" w:rsidRPr="00A15DCB" w:rsidRDefault="0077032F" w:rsidP="003029C8">
            <w:pPr>
              <w:pStyle w:val="TAC"/>
            </w:pPr>
            <w:r w:rsidRPr="00A15DCB">
              <w:t>-</w:t>
            </w:r>
          </w:p>
        </w:tc>
        <w:tc>
          <w:tcPr>
            <w:tcW w:w="892" w:type="dxa"/>
          </w:tcPr>
          <w:p w14:paraId="15669A40" w14:textId="77777777" w:rsidR="0077032F" w:rsidRPr="00A15DCB" w:rsidRDefault="0077032F" w:rsidP="003029C8">
            <w:pPr>
              <w:pStyle w:val="TAC"/>
            </w:pPr>
            <w:r w:rsidRPr="00A15DCB">
              <w:t>-</w:t>
            </w:r>
          </w:p>
        </w:tc>
      </w:tr>
      <w:tr w:rsidR="0077032F" w:rsidRPr="00A15DCB" w14:paraId="1C14469A" w14:textId="77777777" w:rsidTr="003029C8">
        <w:trPr>
          <w:cantSplit/>
        </w:trPr>
        <w:tc>
          <w:tcPr>
            <w:tcW w:w="648" w:type="dxa"/>
          </w:tcPr>
          <w:p w14:paraId="6939CD6F" w14:textId="5E66EBD5" w:rsidR="0077032F" w:rsidRPr="00A15DCB" w:rsidRDefault="0077032F" w:rsidP="003029C8">
            <w:pPr>
              <w:pStyle w:val="TAC"/>
            </w:pPr>
            <w:r w:rsidRPr="00A15DCB">
              <w:t>1</w:t>
            </w:r>
            <w:r w:rsidR="00810C73" w:rsidRPr="00A15DCB">
              <w:t>2</w:t>
            </w:r>
          </w:p>
        </w:tc>
        <w:tc>
          <w:tcPr>
            <w:tcW w:w="3969" w:type="dxa"/>
          </w:tcPr>
          <w:p w14:paraId="698B0B0A" w14:textId="77777777" w:rsidR="0077032F" w:rsidRPr="00A15DCB" w:rsidRDefault="0077032F" w:rsidP="003029C8">
            <w:pPr>
              <w:pStyle w:val="TAL"/>
            </w:pPr>
            <w:r w:rsidRPr="00A15DCB">
              <w:t>SS transmits Timing Advance command to SpCell. SS does not send any subsequent timing alignments. Start Timer_T3 = Time Alignment timer value on SS.</w:t>
            </w:r>
          </w:p>
        </w:tc>
        <w:tc>
          <w:tcPr>
            <w:tcW w:w="709" w:type="dxa"/>
          </w:tcPr>
          <w:p w14:paraId="1633782B" w14:textId="77777777" w:rsidR="0077032F" w:rsidRPr="00A15DCB" w:rsidRDefault="0077032F" w:rsidP="003029C8">
            <w:pPr>
              <w:pStyle w:val="TAC"/>
            </w:pPr>
            <w:r w:rsidRPr="00A15DCB">
              <w:t>&lt;--</w:t>
            </w:r>
          </w:p>
        </w:tc>
        <w:tc>
          <w:tcPr>
            <w:tcW w:w="2977" w:type="dxa"/>
          </w:tcPr>
          <w:p w14:paraId="4F95D4EC" w14:textId="77777777" w:rsidR="0077032F" w:rsidRPr="00A15DCB" w:rsidRDefault="0077032F" w:rsidP="003029C8">
            <w:pPr>
              <w:pStyle w:val="TAL"/>
            </w:pPr>
            <w:r w:rsidRPr="00A15DCB">
              <w:t>MAC PDU (Timing Advance</w:t>
            </w:r>
          </w:p>
          <w:p w14:paraId="421650A1" w14:textId="77777777" w:rsidR="0077032F" w:rsidRPr="00A15DCB" w:rsidRDefault="0077032F" w:rsidP="003029C8">
            <w:pPr>
              <w:pStyle w:val="TAL"/>
            </w:pPr>
            <w:r w:rsidRPr="00A15DCB">
              <w:t>Command MAC CE)</w:t>
            </w:r>
          </w:p>
        </w:tc>
        <w:tc>
          <w:tcPr>
            <w:tcW w:w="567" w:type="dxa"/>
          </w:tcPr>
          <w:p w14:paraId="6D2003BB" w14:textId="77777777" w:rsidR="0077032F" w:rsidRPr="00A15DCB" w:rsidRDefault="0077032F" w:rsidP="003029C8">
            <w:pPr>
              <w:pStyle w:val="TAC"/>
            </w:pPr>
            <w:r w:rsidRPr="00A15DCB">
              <w:t>-</w:t>
            </w:r>
          </w:p>
        </w:tc>
        <w:tc>
          <w:tcPr>
            <w:tcW w:w="892" w:type="dxa"/>
          </w:tcPr>
          <w:p w14:paraId="003C1593" w14:textId="77777777" w:rsidR="0077032F" w:rsidRPr="00A15DCB" w:rsidRDefault="0077032F" w:rsidP="003029C8">
            <w:pPr>
              <w:pStyle w:val="TAC"/>
            </w:pPr>
            <w:r w:rsidRPr="00A15DCB">
              <w:t>-</w:t>
            </w:r>
          </w:p>
        </w:tc>
      </w:tr>
      <w:tr w:rsidR="0077032F" w:rsidRPr="00A15DCB" w14:paraId="70C47DBC" w14:textId="77777777" w:rsidTr="003029C8">
        <w:trPr>
          <w:cantSplit/>
        </w:trPr>
        <w:tc>
          <w:tcPr>
            <w:tcW w:w="648" w:type="dxa"/>
          </w:tcPr>
          <w:p w14:paraId="50E53D24" w14:textId="2D722D70" w:rsidR="0077032F" w:rsidRPr="00A15DCB" w:rsidRDefault="0077032F" w:rsidP="003029C8">
            <w:pPr>
              <w:pStyle w:val="TAC"/>
            </w:pPr>
            <w:r w:rsidRPr="00A15DCB">
              <w:t>1</w:t>
            </w:r>
            <w:r w:rsidR="00810C73" w:rsidRPr="00A15DCB">
              <w:t>3</w:t>
            </w:r>
          </w:p>
        </w:tc>
        <w:tc>
          <w:tcPr>
            <w:tcW w:w="3969" w:type="dxa"/>
          </w:tcPr>
          <w:p w14:paraId="056762FA" w14:textId="77777777" w:rsidR="0077032F" w:rsidRPr="00A15DCB" w:rsidRDefault="0077032F" w:rsidP="003029C8">
            <w:pPr>
              <w:pStyle w:val="TAL"/>
            </w:pPr>
            <w:r w:rsidRPr="00A15DCB">
              <w:t xml:space="preserve">40 to 50 TTI before Timer_T3 expires the SS transmits a MAC PDU containing a PDCP SDU of size 256 bits, more than </w:t>
            </w:r>
            <w:r w:rsidRPr="00A15DCB">
              <w:rPr>
                <w:i/>
              </w:rPr>
              <w:t>ra-MsgA-SizeGroupA</w:t>
            </w:r>
            <w:r w:rsidRPr="00A15DCB">
              <w:t xml:space="preserve"> (208 bits) on SpCell. (Note 4)</w:t>
            </w:r>
          </w:p>
        </w:tc>
        <w:tc>
          <w:tcPr>
            <w:tcW w:w="709" w:type="dxa"/>
          </w:tcPr>
          <w:p w14:paraId="6A4CBC94" w14:textId="77777777" w:rsidR="0077032F" w:rsidRPr="00A15DCB" w:rsidRDefault="0077032F" w:rsidP="003029C8">
            <w:pPr>
              <w:pStyle w:val="TAC"/>
            </w:pPr>
            <w:r w:rsidRPr="00A15DCB">
              <w:t>&lt;--</w:t>
            </w:r>
          </w:p>
        </w:tc>
        <w:tc>
          <w:tcPr>
            <w:tcW w:w="2977" w:type="dxa"/>
          </w:tcPr>
          <w:p w14:paraId="1CEB569B" w14:textId="77777777" w:rsidR="0077032F" w:rsidRPr="00A15DCB" w:rsidRDefault="0077032F" w:rsidP="003029C8">
            <w:pPr>
              <w:pStyle w:val="TAL"/>
            </w:pPr>
            <w:r w:rsidRPr="00A15DCB">
              <w:t>MAC PDU</w:t>
            </w:r>
          </w:p>
        </w:tc>
        <w:tc>
          <w:tcPr>
            <w:tcW w:w="567" w:type="dxa"/>
          </w:tcPr>
          <w:p w14:paraId="0B662DD0" w14:textId="77777777" w:rsidR="0077032F" w:rsidRPr="00A15DCB" w:rsidRDefault="0077032F" w:rsidP="003029C8">
            <w:pPr>
              <w:pStyle w:val="TAC"/>
            </w:pPr>
            <w:r w:rsidRPr="00A15DCB">
              <w:t>-</w:t>
            </w:r>
          </w:p>
        </w:tc>
        <w:tc>
          <w:tcPr>
            <w:tcW w:w="892" w:type="dxa"/>
          </w:tcPr>
          <w:p w14:paraId="69F82C33" w14:textId="77777777" w:rsidR="0077032F" w:rsidRPr="00A15DCB" w:rsidRDefault="0077032F" w:rsidP="003029C8">
            <w:pPr>
              <w:pStyle w:val="TAC"/>
            </w:pPr>
            <w:r w:rsidRPr="00A15DCB">
              <w:t>-</w:t>
            </w:r>
          </w:p>
        </w:tc>
      </w:tr>
      <w:tr w:rsidR="0077032F" w:rsidRPr="00A15DCB" w14:paraId="799181F7" w14:textId="77777777" w:rsidTr="003029C8">
        <w:trPr>
          <w:cantSplit/>
        </w:trPr>
        <w:tc>
          <w:tcPr>
            <w:tcW w:w="648" w:type="dxa"/>
          </w:tcPr>
          <w:p w14:paraId="3D189400" w14:textId="1045DA1D" w:rsidR="0077032F" w:rsidRPr="00A15DCB" w:rsidRDefault="0077032F" w:rsidP="003029C8">
            <w:pPr>
              <w:pStyle w:val="TAC"/>
            </w:pPr>
            <w:r w:rsidRPr="00A15DCB">
              <w:t>1</w:t>
            </w:r>
            <w:r w:rsidR="00810C73" w:rsidRPr="00A15DCB">
              <w:t>4</w:t>
            </w:r>
          </w:p>
        </w:tc>
        <w:tc>
          <w:tcPr>
            <w:tcW w:w="3969" w:type="dxa"/>
          </w:tcPr>
          <w:p w14:paraId="72F2A3D5" w14:textId="77777777" w:rsidR="0077032F" w:rsidRPr="00A15DCB" w:rsidRDefault="0077032F" w:rsidP="003029C8">
            <w:pPr>
              <w:pStyle w:val="TAL"/>
            </w:pPr>
            <w:r w:rsidRPr="00A15DCB">
              <w:rPr>
                <w:rFonts w:cs="Arial"/>
                <w:szCs w:val="18"/>
              </w:rPr>
              <w:t>The SS ignores scheduling requests and does not allocate any uplink grant.</w:t>
            </w:r>
          </w:p>
        </w:tc>
        <w:tc>
          <w:tcPr>
            <w:tcW w:w="709" w:type="dxa"/>
          </w:tcPr>
          <w:p w14:paraId="6184086E" w14:textId="77777777" w:rsidR="0077032F" w:rsidRPr="00A15DCB" w:rsidRDefault="0077032F" w:rsidP="003029C8">
            <w:pPr>
              <w:pStyle w:val="TAC"/>
            </w:pPr>
            <w:r w:rsidRPr="00A15DCB">
              <w:t>-</w:t>
            </w:r>
          </w:p>
        </w:tc>
        <w:tc>
          <w:tcPr>
            <w:tcW w:w="2977" w:type="dxa"/>
          </w:tcPr>
          <w:p w14:paraId="21444D16" w14:textId="77777777" w:rsidR="0077032F" w:rsidRPr="00A15DCB" w:rsidRDefault="0077032F" w:rsidP="003029C8">
            <w:pPr>
              <w:pStyle w:val="TAL"/>
            </w:pPr>
            <w:r w:rsidRPr="00A15DCB">
              <w:t>-</w:t>
            </w:r>
          </w:p>
        </w:tc>
        <w:tc>
          <w:tcPr>
            <w:tcW w:w="567" w:type="dxa"/>
          </w:tcPr>
          <w:p w14:paraId="544E18C3" w14:textId="77777777" w:rsidR="0077032F" w:rsidRPr="00A15DCB" w:rsidRDefault="0077032F" w:rsidP="003029C8">
            <w:pPr>
              <w:pStyle w:val="TAC"/>
            </w:pPr>
            <w:r w:rsidRPr="00A15DCB">
              <w:t>-</w:t>
            </w:r>
          </w:p>
        </w:tc>
        <w:tc>
          <w:tcPr>
            <w:tcW w:w="892" w:type="dxa"/>
          </w:tcPr>
          <w:p w14:paraId="5318CD86" w14:textId="77777777" w:rsidR="0077032F" w:rsidRPr="00A15DCB" w:rsidRDefault="0077032F" w:rsidP="003029C8">
            <w:pPr>
              <w:pStyle w:val="TAC"/>
            </w:pPr>
            <w:r w:rsidRPr="00A15DCB">
              <w:t>-</w:t>
            </w:r>
          </w:p>
        </w:tc>
      </w:tr>
      <w:tr w:rsidR="0077032F" w:rsidRPr="00A15DCB" w14:paraId="0A536B15" w14:textId="77777777" w:rsidTr="003029C8">
        <w:trPr>
          <w:cantSplit/>
        </w:trPr>
        <w:tc>
          <w:tcPr>
            <w:tcW w:w="648" w:type="dxa"/>
          </w:tcPr>
          <w:p w14:paraId="5E33DD56" w14:textId="62CD3564" w:rsidR="0077032F" w:rsidRPr="00A15DCB" w:rsidRDefault="0077032F" w:rsidP="003029C8">
            <w:pPr>
              <w:pStyle w:val="TAC"/>
            </w:pPr>
            <w:r w:rsidRPr="00A15DCB">
              <w:t>1</w:t>
            </w:r>
            <w:r w:rsidR="00810C73" w:rsidRPr="00A15DCB">
              <w:t>5</w:t>
            </w:r>
          </w:p>
        </w:tc>
        <w:tc>
          <w:tcPr>
            <w:tcW w:w="3969" w:type="dxa"/>
          </w:tcPr>
          <w:p w14:paraId="06BF08C8" w14:textId="77777777" w:rsidR="0077032F" w:rsidRPr="00A15DCB" w:rsidRDefault="0077032F" w:rsidP="003029C8">
            <w:pPr>
              <w:pStyle w:val="TAL"/>
            </w:pPr>
            <w:r w:rsidRPr="00A15DCB">
              <w:t xml:space="preserve">Check: Does the UE transmit MSGA </w:t>
            </w:r>
            <w:r w:rsidRPr="00A15DCB">
              <w:rPr>
                <w:lang w:eastAsia="ko-KR"/>
              </w:rPr>
              <w:t xml:space="preserve">using </w:t>
            </w:r>
            <w:r w:rsidRPr="00A15DCB">
              <w:t>preamble on PRACH in group B?</w:t>
            </w:r>
          </w:p>
        </w:tc>
        <w:tc>
          <w:tcPr>
            <w:tcW w:w="709" w:type="dxa"/>
          </w:tcPr>
          <w:p w14:paraId="69C0A0A5" w14:textId="77777777" w:rsidR="0077032F" w:rsidRPr="00A15DCB" w:rsidRDefault="0077032F" w:rsidP="003029C8">
            <w:pPr>
              <w:pStyle w:val="TAC"/>
            </w:pPr>
            <w:r w:rsidRPr="00A15DCB">
              <w:t>--&gt;</w:t>
            </w:r>
          </w:p>
        </w:tc>
        <w:tc>
          <w:tcPr>
            <w:tcW w:w="2977" w:type="dxa"/>
          </w:tcPr>
          <w:p w14:paraId="1DDFB86E" w14:textId="77777777" w:rsidR="0077032F" w:rsidRPr="00A15DCB" w:rsidRDefault="0077032F" w:rsidP="003029C8">
            <w:pPr>
              <w:pStyle w:val="TAL"/>
            </w:pPr>
            <w:r w:rsidRPr="00A15DCB">
              <w:t>MAC PDU (including C-RNTI MAC CE)</w:t>
            </w:r>
          </w:p>
        </w:tc>
        <w:tc>
          <w:tcPr>
            <w:tcW w:w="567" w:type="dxa"/>
          </w:tcPr>
          <w:p w14:paraId="2AB30950" w14:textId="77777777" w:rsidR="0077032F" w:rsidRPr="00A15DCB" w:rsidRDefault="0077032F" w:rsidP="003029C8">
            <w:pPr>
              <w:pStyle w:val="TAC"/>
            </w:pPr>
            <w:r w:rsidRPr="00A15DCB">
              <w:t>4</w:t>
            </w:r>
          </w:p>
        </w:tc>
        <w:tc>
          <w:tcPr>
            <w:tcW w:w="892" w:type="dxa"/>
          </w:tcPr>
          <w:p w14:paraId="31790221" w14:textId="77777777" w:rsidR="0077032F" w:rsidRPr="00A15DCB" w:rsidRDefault="0077032F" w:rsidP="003029C8">
            <w:pPr>
              <w:pStyle w:val="TAC"/>
            </w:pPr>
            <w:r w:rsidRPr="00A15DCB">
              <w:t>P</w:t>
            </w:r>
          </w:p>
        </w:tc>
      </w:tr>
      <w:tr w:rsidR="0077032F" w:rsidRPr="00A15DCB" w14:paraId="1383633A" w14:textId="77777777" w:rsidTr="003029C8">
        <w:trPr>
          <w:cantSplit/>
        </w:trPr>
        <w:tc>
          <w:tcPr>
            <w:tcW w:w="648" w:type="dxa"/>
          </w:tcPr>
          <w:p w14:paraId="3D3FB5DB" w14:textId="758639A2" w:rsidR="0077032F" w:rsidRPr="00A15DCB" w:rsidRDefault="0077032F" w:rsidP="003029C8">
            <w:pPr>
              <w:pStyle w:val="TAC"/>
            </w:pPr>
            <w:r w:rsidRPr="00A15DCB">
              <w:t>1</w:t>
            </w:r>
            <w:r w:rsidR="00810C73" w:rsidRPr="00A15DCB">
              <w:t>6</w:t>
            </w:r>
          </w:p>
        </w:tc>
        <w:tc>
          <w:tcPr>
            <w:tcW w:w="3969" w:type="dxa"/>
          </w:tcPr>
          <w:p w14:paraId="5030795C" w14:textId="77777777" w:rsidR="0077032F" w:rsidRPr="00A15DCB" w:rsidRDefault="0077032F" w:rsidP="003029C8">
            <w:pPr>
              <w:pStyle w:val="TAL"/>
            </w:pPr>
            <w:r w:rsidRPr="00A15DCB">
              <w:t>SS schedules PDCCH transmission for UE C_RNTI and DL MAC PDU containing Timing Advance Command MAC CE.</w:t>
            </w:r>
          </w:p>
        </w:tc>
        <w:tc>
          <w:tcPr>
            <w:tcW w:w="709" w:type="dxa"/>
          </w:tcPr>
          <w:p w14:paraId="6EACA05A" w14:textId="77777777" w:rsidR="0077032F" w:rsidRPr="00A15DCB" w:rsidRDefault="0077032F" w:rsidP="003029C8">
            <w:pPr>
              <w:pStyle w:val="TAC"/>
            </w:pPr>
            <w:r w:rsidRPr="00A15DCB">
              <w:t>&lt;--</w:t>
            </w:r>
          </w:p>
        </w:tc>
        <w:tc>
          <w:tcPr>
            <w:tcW w:w="2977" w:type="dxa"/>
          </w:tcPr>
          <w:p w14:paraId="6F90860B" w14:textId="77777777" w:rsidR="0077032F" w:rsidRPr="00A15DCB" w:rsidRDefault="0077032F" w:rsidP="003029C8">
            <w:pPr>
              <w:pStyle w:val="TAL"/>
            </w:pPr>
            <w:r w:rsidRPr="00A15DCB">
              <w:t>MAC PDU(Timing Advance</w:t>
            </w:r>
          </w:p>
          <w:p w14:paraId="16733CD3" w14:textId="77777777" w:rsidR="0077032F" w:rsidRPr="00A15DCB" w:rsidRDefault="0077032F" w:rsidP="003029C8">
            <w:pPr>
              <w:pStyle w:val="TAL"/>
            </w:pPr>
            <w:r w:rsidRPr="00A15DCB">
              <w:t>Command MAC CE)</w:t>
            </w:r>
          </w:p>
        </w:tc>
        <w:tc>
          <w:tcPr>
            <w:tcW w:w="567" w:type="dxa"/>
          </w:tcPr>
          <w:p w14:paraId="5DF1229F" w14:textId="77777777" w:rsidR="0077032F" w:rsidRPr="00A15DCB" w:rsidRDefault="0077032F" w:rsidP="003029C8">
            <w:pPr>
              <w:pStyle w:val="TAC"/>
            </w:pPr>
            <w:r w:rsidRPr="00A15DCB">
              <w:t>-</w:t>
            </w:r>
          </w:p>
        </w:tc>
        <w:tc>
          <w:tcPr>
            <w:tcW w:w="892" w:type="dxa"/>
          </w:tcPr>
          <w:p w14:paraId="06CA21E8" w14:textId="77777777" w:rsidR="0077032F" w:rsidRPr="00A15DCB" w:rsidRDefault="0077032F" w:rsidP="003029C8">
            <w:pPr>
              <w:pStyle w:val="TAC"/>
            </w:pPr>
            <w:r w:rsidRPr="00A15DCB">
              <w:t>-</w:t>
            </w:r>
          </w:p>
        </w:tc>
      </w:tr>
      <w:tr w:rsidR="00810C73" w:rsidRPr="00A15DCB" w14:paraId="30FBD862" w14:textId="77777777" w:rsidTr="003029C8">
        <w:trPr>
          <w:cantSplit/>
        </w:trPr>
        <w:tc>
          <w:tcPr>
            <w:tcW w:w="648" w:type="dxa"/>
          </w:tcPr>
          <w:p w14:paraId="3897BF69" w14:textId="778581BC" w:rsidR="00810C73" w:rsidRPr="00A15DCB" w:rsidRDefault="00810C73" w:rsidP="00810C73">
            <w:pPr>
              <w:pStyle w:val="TAC"/>
            </w:pPr>
            <w:r w:rsidRPr="00A15DCB">
              <w:lastRenderedPageBreak/>
              <w:t>17</w:t>
            </w:r>
          </w:p>
        </w:tc>
        <w:tc>
          <w:tcPr>
            <w:tcW w:w="3969" w:type="dxa"/>
          </w:tcPr>
          <w:p w14:paraId="3096E74D" w14:textId="57CF0228" w:rsidR="00810C73" w:rsidRPr="00A15DCB" w:rsidRDefault="00810C73" w:rsidP="00810C73">
            <w:pPr>
              <w:pStyle w:val="TAL"/>
            </w:pPr>
            <w:r w:rsidRPr="00A15DCB">
              <w:rPr>
                <w:rFonts w:cs="Arial"/>
                <w:szCs w:val="18"/>
              </w:rPr>
              <w:t>The SS is configured to allocate normal uplink grant.</w:t>
            </w:r>
          </w:p>
        </w:tc>
        <w:tc>
          <w:tcPr>
            <w:tcW w:w="709" w:type="dxa"/>
          </w:tcPr>
          <w:p w14:paraId="28344BBE" w14:textId="3B9291EC" w:rsidR="00810C73" w:rsidRPr="00A15DCB" w:rsidRDefault="00810C73" w:rsidP="00810C73">
            <w:pPr>
              <w:pStyle w:val="TAC"/>
            </w:pPr>
            <w:r w:rsidRPr="00A15DCB">
              <w:t>-</w:t>
            </w:r>
          </w:p>
        </w:tc>
        <w:tc>
          <w:tcPr>
            <w:tcW w:w="2977" w:type="dxa"/>
          </w:tcPr>
          <w:p w14:paraId="794A7889" w14:textId="00F4D8F7" w:rsidR="00810C73" w:rsidRPr="00A15DCB" w:rsidRDefault="00810C73" w:rsidP="00810C73">
            <w:pPr>
              <w:pStyle w:val="TAL"/>
            </w:pPr>
            <w:r w:rsidRPr="00A15DCB">
              <w:t>-</w:t>
            </w:r>
          </w:p>
        </w:tc>
        <w:tc>
          <w:tcPr>
            <w:tcW w:w="567" w:type="dxa"/>
          </w:tcPr>
          <w:p w14:paraId="38FF08AB" w14:textId="4C34211F" w:rsidR="00810C73" w:rsidRPr="00A15DCB" w:rsidRDefault="00810C73" w:rsidP="00810C73">
            <w:pPr>
              <w:pStyle w:val="TAC"/>
            </w:pPr>
            <w:r w:rsidRPr="00A15DCB">
              <w:t>-</w:t>
            </w:r>
          </w:p>
        </w:tc>
        <w:tc>
          <w:tcPr>
            <w:tcW w:w="892" w:type="dxa"/>
          </w:tcPr>
          <w:p w14:paraId="2AFC6D5A" w14:textId="06E76E3E" w:rsidR="00810C73" w:rsidRPr="00A15DCB" w:rsidRDefault="00810C73" w:rsidP="00810C73">
            <w:pPr>
              <w:pStyle w:val="TAC"/>
            </w:pPr>
            <w:r w:rsidRPr="00A15DCB">
              <w:t>-</w:t>
            </w:r>
          </w:p>
        </w:tc>
      </w:tr>
      <w:tr w:rsidR="00810C73" w:rsidRPr="00A15DCB" w14:paraId="03F3A460" w14:textId="77777777" w:rsidTr="003029C8">
        <w:trPr>
          <w:cantSplit/>
        </w:trPr>
        <w:tc>
          <w:tcPr>
            <w:tcW w:w="648" w:type="dxa"/>
          </w:tcPr>
          <w:p w14:paraId="1A1C3BFE" w14:textId="777D0681" w:rsidR="00810C73" w:rsidRPr="00A15DCB" w:rsidRDefault="00810C73" w:rsidP="00810C73">
            <w:pPr>
              <w:pStyle w:val="TAC"/>
            </w:pPr>
            <w:r w:rsidRPr="00A15DCB">
              <w:t>18</w:t>
            </w:r>
          </w:p>
        </w:tc>
        <w:tc>
          <w:tcPr>
            <w:tcW w:w="3969" w:type="dxa"/>
          </w:tcPr>
          <w:p w14:paraId="483647E1" w14:textId="3541DB99" w:rsidR="00810C73" w:rsidRPr="00A15DCB" w:rsidRDefault="00810C73" w:rsidP="00810C73">
            <w:pPr>
              <w:pStyle w:val="TAL"/>
            </w:pPr>
            <w:r w:rsidRPr="00A15DCB">
              <w:t>SS transmits a MAC PDU containing a PDCP SDU</w:t>
            </w:r>
            <w:r w:rsidR="009C22CD" w:rsidRPr="00A15DCB">
              <w:t>.</w:t>
            </w:r>
          </w:p>
        </w:tc>
        <w:tc>
          <w:tcPr>
            <w:tcW w:w="709" w:type="dxa"/>
          </w:tcPr>
          <w:p w14:paraId="65705CF3" w14:textId="59044BF1" w:rsidR="00810C73" w:rsidRPr="00A15DCB" w:rsidRDefault="00810C73" w:rsidP="00810C73">
            <w:pPr>
              <w:pStyle w:val="TAC"/>
            </w:pPr>
            <w:r w:rsidRPr="00A15DCB">
              <w:t>&lt;--</w:t>
            </w:r>
          </w:p>
        </w:tc>
        <w:tc>
          <w:tcPr>
            <w:tcW w:w="2977" w:type="dxa"/>
          </w:tcPr>
          <w:p w14:paraId="22AACACB" w14:textId="14E2418F" w:rsidR="00810C73" w:rsidRPr="00A15DCB" w:rsidRDefault="00810C73" w:rsidP="00810C73">
            <w:pPr>
              <w:pStyle w:val="TAL"/>
            </w:pPr>
            <w:r w:rsidRPr="00A15DCB">
              <w:t>MAC PDU</w:t>
            </w:r>
          </w:p>
        </w:tc>
        <w:tc>
          <w:tcPr>
            <w:tcW w:w="567" w:type="dxa"/>
          </w:tcPr>
          <w:p w14:paraId="0D329289" w14:textId="46F9B8BB" w:rsidR="00810C73" w:rsidRPr="00A15DCB" w:rsidRDefault="00810C73" w:rsidP="00810C73">
            <w:pPr>
              <w:pStyle w:val="TAC"/>
            </w:pPr>
            <w:r w:rsidRPr="00A15DCB">
              <w:t>-</w:t>
            </w:r>
          </w:p>
        </w:tc>
        <w:tc>
          <w:tcPr>
            <w:tcW w:w="892" w:type="dxa"/>
          </w:tcPr>
          <w:p w14:paraId="682C3B81" w14:textId="7530B718" w:rsidR="00810C73" w:rsidRPr="00A15DCB" w:rsidRDefault="00810C73" w:rsidP="00810C73">
            <w:pPr>
              <w:pStyle w:val="TAC"/>
            </w:pPr>
            <w:r w:rsidRPr="00A15DCB">
              <w:t>-</w:t>
            </w:r>
          </w:p>
        </w:tc>
      </w:tr>
      <w:tr w:rsidR="0077032F" w:rsidRPr="00A15DCB" w14:paraId="5B6C8F50" w14:textId="77777777" w:rsidTr="003029C8">
        <w:trPr>
          <w:cantSplit/>
        </w:trPr>
        <w:tc>
          <w:tcPr>
            <w:tcW w:w="648" w:type="dxa"/>
          </w:tcPr>
          <w:p w14:paraId="32826669" w14:textId="395DE2CE" w:rsidR="0077032F" w:rsidRPr="00A15DCB" w:rsidRDefault="00810C73" w:rsidP="003029C8">
            <w:pPr>
              <w:pStyle w:val="TAC"/>
            </w:pPr>
            <w:r w:rsidRPr="00A15DCB">
              <w:t>19</w:t>
            </w:r>
          </w:p>
        </w:tc>
        <w:tc>
          <w:tcPr>
            <w:tcW w:w="3969" w:type="dxa"/>
          </w:tcPr>
          <w:p w14:paraId="4F9FA8C7" w14:textId="61D2C27D" w:rsidR="0077032F" w:rsidRPr="00A15DCB" w:rsidRDefault="0077032F" w:rsidP="003029C8">
            <w:pPr>
              <w:pStyle w:val="TAL"/>
            </w:pPr>
            <w:r w:rsidRPr="00A15DCB">
              <w:rPr>
                <w:rFonts w:cs="Arial"/>
                <w:szCs w:val="18"/>
              </w:rPr>
              <w:t>Check: Does the UE transmit a MAC PDU looped back PDCP SDU using the new Timing Advance value?</w:t>
            </w:r>
          </w:p>
        </w:tc>
        <w:tc>
          <w:tcPr>
            <w:tcW w:w="709" w:type="dxa"/>
          </w:tcPr>
          <w:p w14:paraId="3B1AC3F1" w14:textId="77777777" w:rsidR="0077032F" w:rsidRPr="00A15DCB" w:rsidRDefault="0077032F" w:rsidP="003029C8">
            <w:pPr>
              <w:pStyle w:val="TAC"/>
            </w:pPr>
            <w:r w:rsidRPr="00A15DCB">
              <w:t>--&gt;</w:t>
            </w:r>
          </w:p>
        </w:tc>
        <w:tc>
          <w:tcPr>
            <w:tcW w:w="2977" w:type="dxa"/>
          </w:tcPr>
          <w:p w14:paraId="0CDBD2BD" w14:textId="77777777" w:rsidR="0077032F" w:rsidRPr="00A15DCB" w:rsidRDefault="0077032F" w:rsidP="003029C8">
            <w:pPr>
              <w:pStyle w:val="TAL"/>
            </w:pPr>
            <w:r w:rsidRPr="00A15DCB">
              <w:rPr>
                <w:rFonts w:cs="Arial"/>
                <w:szCs w:val="18"/>
              </w:rPr>
              <w:t>MAC PDU</w:t>
            </w:r>
          </w:p>
        </w:tc>
        <w:tc>
          <w:tcPr>
            <w:tcW w:w="567" w:type="dxa"/>
          </w:tcPr>
          <w:p w14:paraId="68305C7F" w14:textId="77777777" w:rsidR="0077032F" w:rsidRPr="00A15DCB" w:rsidRDefault="0077032F" w:rsidP="003029C8">
            <w:pPr>
              <w:pStyle w:val="TAC"/>
            </w:pPr>
            <w:r w:rsidRPr="00A15DCB">
              <w:t>5</w:t>
            </w:r>
          </w:p>
        </w:tc>
        <w:tc>
          <w:tcPr>
            <w:tcW w:w="892" w:type="dxa"/>
          </w:tcPr>
          <w:p w14:paraId="22596B0D" w14:textId="77777777" w:rsidR="0077032F" w:rsidRPr="00A15DCB" w:rsidRDefault="0077032F" w:rsidP="003029C8">
            <w:pPr>
              <w:pStyle w:val="TAC"/>
            </w:pPr>
            <w:r w:rsidRPr="00A15DCB">
              <w:t>P</w:t>
            </w:r>
          </w:p>
        </w:tc>
      </w:tr>
      <w:tr w:rsidR="0077032F" w:rsidRPr="00A15DCB" w14:paraId="5C3C0196" w14:textId="77777777" w:rsidTr="003029C8">
        <w:trPr>
          <w:cantSplit/>
        </w:trPr>
        <w:tc>
          <w:tcPr>
            <w:tcW w:w="9762" w:type="dxa"/>
            <w:gridSpan w:val="6"/>
          </w:tcPr>
          <w:p w14:paraId="6EC2D5BD" w14:textId="77777777" w:rsidR="0077032F" w:rsidRPr="00A15DCB" w:rsidRDefault="0077032F"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438EA028" w14:textId="77777777" w:rsidR="0077032F" w:rsidRPr="00A15DCB" w:rsidRDefault="0077032F" w:rsidP="003029C8">
            <w:pPr>
              <w:pStyle w:val="TAN"/>
            </w:pPr>
            <w:r w:rsidRPr="00A15DCB">
              <w:t>Note 2:</w:t>
            </w:r>
            <w:r w:rsidRPr="00A15DCB">
              <w:tab/>
              <w:t>For EN-DC the NR RRCReconfigurationComplete message is contained in RRCConnectionReconfigurationComplete.</w:t>
            </w:r>
          </w:p>
          <w:p w14:paraId="51A2F8F8" w14:textId="77777777" w:rsidR="0077032F" w:rsidRPr="00A15DCB" w:rsidRDefault="0077032F" w:rsidP="003029C8">
            <w:pPr>
              <w:pStyle w:val="TAN"/>
            </w:pPr>
            <w:r w:rsidRPr="00A15DCB">
              <w:t>Note 3:</w:t>
            </w:r>
            <w:r w:rsidRPr="00A15DCB">
              <w:tab/>
              <w:t>MAC PDU size of 56bits is selected to allow UE send status PDU and stays below the limit of ra-MsgA-SizeGroupA.</w:t>
            </w:r>
          </w:p>
          <w:p w14:paraId="74362525" w14:textId="77777777" w:rsidR="0077032F" w:rsidRPr="00A15DCB" w:rsidRDefault="0077032F" w:rsidP="003029C8">
            <w:pPr>
              <w:pStyle w:val="TAN"/>
            </w:pPr>
            <w:r w:rsidRPr="00A15DCB">
              <w:t>Note 4:</w:t>
            </w:r>
            <w:r w:rsidRPr="00A15DCB">
              <w:tab/>
              <w:t>MAC PDU size of 256bits is selected to allow UE send status PDU and stays above the limit of ra-MsgA-SizeGroupA.</w:t>
            </w:r>
          </w:p>
        </w:tc>
      </w:tr>
    </w:tbl>
    <w:p w14:paraId="0515CF28" w14:textId="77777777" w:rsidR="0077032F" w:rsidRPr="00A15DCB" w:rsidRDefault="0077032F" w:rsidP="0077032F"/>
    <w:p w14:paraId="30B8E815" w14:textId="77777777" w:rsidR="0077032F" w:rsidRPr="00A15DCB" w:rsidRDefault="0077032F" w:rsidP="0077032F">
      <w:pPr>
        <w:pStyle w:val="H6"/>
      </w:pPr>
      <w:r w:rsidRPr="00A15DCB">
        <w:t>7.1.1.1.9.3.3</w:t>
      </w:r>
      <w:r w:rsidRPr="00A15DCB">
        <w:tab/>
        <w:t>Specific message contents</w:t>
      </w:r>
    </w:p>
    <w:p w14:paraId="40AC2A19" w14:textId="77777777" w:rsidR="0077032F" w:rsidRPr="00A15DCB" w:rsidRDefault="0077032F" w:rsidP="0077032F">
      <w:pPr>
        <w:pStyle w:val="TH"/>
      </w:pPr>
      <w:r w:rsidRPr="00A15DCB">
        <w:t xml:space="preserve">Table 7.1.1.1.9.3.3-1: </w:t>
      </w:r>
      <w:r w:rsidRPr="00A15DCB">
        <w:rPr>
          <w:i/>
        </w:rPr>
        <w:t>MAC-CellGroupConfig</w:t>
      </w:r>
      <w:r w:rsidRPr="00A15DCB">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1C921CF5" w14:textId="77777777" w:rsidTr="003029C8">
        <w:tc>
          <w:tcPr>
            <w:tcW w:w="9747" w:type="dxa"/>
            <w:gridSpan w:val="4"/>
          </w:tcPr>
          <w:p w14:paraId="27D7CAF7" w14:textId="77777777" w:rsidR="0077032F" w:rsidRPr="00A15DCB" w:rsidRDefault="0077032F" w:rsidP="003029C8">
            <w:pPr>
              <w:pStyle w:val="TAH"/>
              <w:jc w:val="left"/>
              <w:rPr>
                <w:b w:val="0"/>
              </w:rPr>
            </w:pPr>
            <w:r w:rsidRPr="00A15DCB">
              <w:rPr>
                <w:b w:val="0"/>
              </w:rPr>
              <w:t>Derivation Path: TS 38.508-1 [4], Table 4.6.3-68</w:t>
            </w:r>
          </w:p>
        </w:tc>
      </w:tr>
      <w:tr w:rsidR="0077032F" w:rsidRPr="00A15DCB" w14:paraId="561F5F65" w14:textId="77777777" w:rsidTr="003029C8">
        <w:tc>
          <w:tcPr>
            <w:tcW w:w="4535" w:type="dxa"/>
          </w:tcPr>
          <w:p w14:paraId="2C6D9176" w14:textId="77777777" w:rsidR="0077032F" w:rsidRPr="00A15DCB" w:rsidRDefault="0077032F" w:rsidP="003029C8">
            <w:pPr>
              <w:pStyle w:val="TAH"/>
            </w:pPr>
            <w:r w:rsidRPr="00A15DCB">
              <w:t>Information Element</w:t>
            </w:r>
          </w:p>
        </w:tc>
        <w:tc>
          <w:tcPr>
            <w:tcW w:w="2267" w:type="dxa"/>
          </w:tcPr>
          <w:p w14:paraId="02722706" w14:textId="77777777" w:rsidR="0077032F" w:rsidRPr="00A15DCB" w:rsidRDefault="0077032F" w:rsidP="003029C8">
            <w:pPr>
              <w:pStyle w:val="TAH"/>
            </w:pPr>
            <w:r w:rsidRPr="00A15DCB">
              <w:t>Value/remark</w:t>
            </w:r>
          </w:p>
        </w:tc>
        <w:tc>
          <w:tcPr>
            <w:tcW w:w="1700" w:type="dxa"/>
          </w:tcPr>
          <w:p w14:paraId="704FCBC5" w14:textId="77777777" w:rsidR="0077032F" w:rsidRPr="00A15DCB" w:rsidRDefault="0077032F" w:rsidP="003029C8">
            <w:pPr>
              <w:pStyle w:val="TAH"/>
            </w:pPr>
            <w:r w:rsidRPr="00A15DCB">
              <w:t>Comment</w:t>
            </w:r>
          </w:p>
        </w:tc>
        <w:tc>
          <w:tcPr>
            <w:tcW w:w="1245" w:type="dxa"/>
          </w:tcPr>
          <w:p w14:paraId="4049466B" w14:textId="77777777" w:rsidR="0077032F" w:rsidRPr="00A15DCB" w:rsidRDefault="0077032F" w:rsidP="003029C8">
            <w:pPr>
              <w:pStyle w:val="TAH"/>
            </w:pPr>
            <w:r w:rsidRPr="00A15DCB">
              <w:t>Condition</w:t>
            </w:r>
          </w:p>
        </w:tc>
      </w:tr>
      <w:tr w:rsidR="0077032F" w:rsidRPr="00A15DCB" w14:paraId="179E8F29" w14:textId="77777777" w:rsidTr="003029C8">
        <w:tc>
          <w:tcPr>
            <w:tcW w:w="4535" w:type="dxa"/>
          </w:tcPr>
          <w:p w14:paraId="0C9B8E72" w14:textId="77777777" w:rsidR="0077032F" w:rsidRPr="00A15DCB" w:rsidRDefault="0077032F" w:rsidP="003029C8">
            <w:pPr>
              <w:pStyle w:val="TAL"/>
            </w:pPr>
            <w:r w:rsidRPr="00A15DCB">
              <w:t xml:space="preserve">MAC-CellGroupConfig ::= </w:t>
            </w:r>
            <w:r w:rsidRPr="00A15DCB">
              <w:rPr>
                <w:snapToGrid w:val="0"/>
              </w:rPr>
              <w:t xml:space="preserve">SEQUENCE </w:t>
            </w:r>
            <w:r w:rsidRPr="00A15DCB">
              <w:t>{</w:t>
            </w:r>
          </w:p>
        </w:tc>
        <w:tc>
          <w:tcPr>
            <w:tcW w:w="2267" w:type="dxa"/>
          </w:tcPr>
          <w:p w14:paraId="46B45C58" w14:textId="77777777" w:rsidR="0077032F" w:rsidRPr="00A15DCB" w:rsidRDefault="0077032F" w:rsidP="003029C8">
            <w:pPr>
              <w:pStyle w:val="TAL"/>
            </w:pPr>
          </w:p>
        </w:tc>
        <w:tc>
          <w:tcPr>
            <w:tcW w:w="1700" w:type="dxa"/>
          </w:tcPr>
          <w:p w14:paraId="104766E6" w14:textId="77777777" w:rsidR="0077032F" w:rsidRPr="00A15DCB" w:rsidRDefault="0077032F" w:rsidP="003029C8">
            <w:pPr>
              <w:pStyle w:val="TAL"/>
            </w:pPr>
          </w:p>
        </w:tc>
        <w:tc>
          <w:tcPr>
            <w:tcW w:w="1245" w:type="dxa"/>
          </w:tcPr>
          <w:p w14:paraId="1E43519C" w14:textId="77777777" w:rsidR="0077032F" w:rsidRPr="00A15DCB" w:rsidRDefault="0077032F" w:rsidP="003029C8">
            <w:pPr>
              <w:pStyle w:val="TAL"/>
            </w:pPr>
          </w:p>
        </w:tc>
      </w:tr>
      <w:tr w:rsidR="0077032F" w:rsidRPr="00A15DCB" w14:paraId="72784CB0" w14:textId="77777777" w:rsidTr="003029C8">
        <w:tc>
          <w:tcPr>
            <w:tcW w:w="4535" w:type="dxa"/>
          </w:tcPr>
          <w:p w14:paraId="38E6E84B" w14:textId="77777777" w:rsidR="0077032F" w:rsidRPr="00A15DCB" w:rsidRDefault="0077032F" w:rsidP="003029C8">
            <w:pPr>
              <w:pStyle w:val="TAL"/>
            </w:pPr>
            <w:r w:rsidRPr="00A15DCB">
              <w:t xml:space="preserve">  tag-Config SEQUENCE {</w:t>
            </w:r>
          </w:p>
        </w:tc>
        <w:tc>
          <w:tcPr>
            <w:tcW w:w="2267" w:type="dxa"/>
          </w:tcPr>
          <w:p w14:paraId="0D6A5B44" w14:textId="77777777" w:rsidR="0077032F" w:rsidRPr="00A15DCB" w:rsidRDefault="0077032F" w:rsidP="003029C8">
            <w:pPr>
              <w:pStyle w:val="TAL"/>
            </w:pPr>
          </w:p>
        </w:tc>
        <w:tc>
          <w:tcPr>
            <w:tcW w:w="1700" w:type="dxa"/>
          </w:tcPr>
          <w:p w14:paraId="443C0742" w14:textId="77777777" w:rsidR="0077032F" w:rsidRPr="00A15DCB" w:rsidRDefault="0077032F" w:rsidP="003029C8">
            <w:pPr>
              <w:pStyle w:val="TAL"/>
            </w:pPr>
          </w:p>
        </w:tc>
        <w:tc>
          <w:tcPr>
            <w:tcW w:w="1245" w:type="dxa"/>
          </w:tcPr>
          <w:p w14:paraId="4DEF5AB9" w14:textId="77777777" w:rsidR="0077032F" w:rsidRPr="00A15DCB" w:rsidRDefault="0077032F" w:rsidP="003029C8">
            <w:pPr>
              <w:pStyle w:val="TAL"/>
            </w:pPr>
          </w:p>
        </w:tc>
      </w:tr>
      <w:tr w:rsidR="0077032F" w:rsidRPr="00A15DCB" w14:paraId="7C4F5991" w14:textId="77777777" w:rsidTr="003029C8">
        <w:tc>
          <w:tcPr>
            <w:tcW w:w="4535" w:type="dxa"/>
          </w:tcPr>
          <w:p w14:paraId="0C22E1D8" w14:textId="77777777" w:rsidR="0077032F" w:rsidRPr="00A15DCB" w:rsidRDefault="0077032F" w:rsidP="003029C8">
            <w:pPr>
              <w:pStyle w:val="TAL"/>
            </w:pPr>
            <w:r w:rsidRPr="00A15DCB">
              <w:t xml:space="preserve">    tag-ToAddModList SEQUENCE (SIZE (1..maxNrofTAGs)) OF TAG {</w:t>
            </w:r>
          </w:p>
        </w:tc>
        <w:tc>
          <w:tcPr>
            <w:tcW w:w="2267" w:type="dxa"/>
          </w:tcPr>
          <w:p w14:paraId="313ED025" w14:textId="77777777" w:rsidR="0077032F" w:rsidRPr="00A15DCB" w:rsidRDefault="0077032F" w:rsidP="003029C8">
            <w:pPr>
              <w:pStyle w:val="TAL"/>
            </w:pPr>
            <w:r w:rsidRPr="00A15DCB">
              <w:t>1 entry</w:t>
            </w:r>
          </w:p>
        </w:tc>
        <w:tc>
          <w:tcPr>
            <w:tcW w:w="1700" w:type="dxa"/>
          </w:tcPr>
          <w:p w14:paraId="51C3E984" w14:textId="77777777" w:rsidR="0077032F" w:rsidRPr="00A15DCB" w:rsidRDefault="0077032F" w:rsidP="003029C8">
            <w:pPr>
              <w:pStyle w:val="TAL"/>
            </w:pPr>
          </w:p>
        </w:tc>
        <w:tc>
          <w:tcPr>
            <w:tcW w:w="1245" w:type="dxa"/>
          </w:tcPr>
          <w:p w14:paraId="63E25121" w14:textId="77777777" w:rsidR="0077032F" w:rsidRPr="00A15DCB" w:rsidRDefault="0077032F" w:rsidP="003029C8">
            <w:pPr>
              <w:pStyle w:val="TAL"/>
            </w:pPr>
          </w:p>
        </w:tc>
      </w:tr>
      <w:tr w:rsidR="0077032F" w:rsidRPr="00A15DCB" w14:paraId="2E63C797" w14:textId="77777777" w:rsidTr="003029C8">
        <w:tc>
          <w:tcPr>
            <w:tcW w:w="4535" w:type="dxa"/>
          </w:tcPr>
          <w:p w14:paraId="0B2C162D" w14:textId="41CE27AB" w:rsidR="0077032F" w:rsidRPr="00A15DCB" w:rsidRDefault="0077032F" w:rsidP="003029C8">
            <w:pPr>
              <w:pStyle w:val="TAL"/>
            </w:pPr>
            <w:r w:rsidRPr="00A15DCB">
              <w:t xml:space="preserve">    </w:t>
            </w:r>
            <w:r w:rsidR="003B1004" w:rsidRPr="00A15DCB">
              <w:t xml:space="preserve">  </w:t>
            </w:r>
            <w:r w:rsidRPr="00A15DCB">
              <w:t>TAG[1] SEQUENCE {</w:t>
            </w:r>
          </w:p>
        </w:tc>
        <w:tc>
          <w:tcPr>
            <w:tcW w:w="2267" w:type="dxa"/>
          </w:tcPr>
          <w:p w14:paraId="355B719F" w14:textId="77777777" w:rsidR="0077032F" w:rsidRPr="00A15DCB" w:rsidRDefault="0077032F" w:rsidP="003029C8">
            <w:pPr>
              <w:pStyle w:val="TAL"/>
            </w:pPr>
          </w:p>
        </w:tc>
        <w:tc>
          <w:tcPr>
            <w:tcW w:w="1700" w:type="dxa"/>
          </w:tcPr>
          <w:p w14:paraId="1022C039" w14:textId="77777777" w:rsidR="0077032F" w:rsidRPr="00A15DCB" w:rsidRDefault="0077032F" w:rsidP="003029C8">
            <w:pPr>
              <w:pStyle w:val="TAL"/>
            </w:pPr>
            <w:r w:rsidRPr="00A15DCB">
              <w:t>entry 1</w:t>
            </w:r>
          </w:p>
        </w:tc>
        <w:tc>
          <w:tcPr>
            <w:tcW w:w="1245" w:type="dxa"/>
          </w:tcPr>
          <w:p w14:paraId="20350DEC" w14:textId="77777777" w:rsidR="0077032F" w:rsidRPr="00A15DCB" w:rsidRDefault="0077032F" w:rsidP="003029C8">
            <w:pPr>
              <w:pStyle w:val="TAL"/>
            </w:pPr>
          </w:p>
        </w:tc>
      </w:tr>
      <w:tr w:rsidR="0077032F" w:rsidRPr="00A15DCB" w14:paraId="58F6AB45" w14:textId="77777777" w:rsidTr="003029C8">
        <w:tc>
          <w:tcPr>
            <w:tcW w:w="4535" w:type="dxa"/>
          </w:tcPr>
          <w:p w14:paraId="44ECAFD1" w14:textId="77777777" w:rsidR="0077032F" w:rsidRPr="00A15DCB" w:rsidRDefault="0077032F" w:rsidP="003029C8">
            <w:pPr>
              <w:pStyle w:val="TAL"/>
            </w:pPr>
            <w:r w:rsidRPr="00A15DCB">
              <w:t xml:space="preserve">        timeAlignmentTimer</w:t>
            </w:r>
          </w:p>
        </w:tc>
        <w:tc>
          <w:tcPr>
            <w:tcW w:w="2267" w:type="dxa"/>
          </w:tcPr>
          <w:p w14:paraId="4721B519" w14:textId="77777777" w:rsidR="0077032F" w:rsidRPr="00A15DCB" w:rsidRDefault="0077032F" w:rsidP="003029C8">
            <w:pPr>
              <w:pStyle w:val="TAL"/>
            </w:pPr>
            <w:r w:rsidRPr="00A15DCB">
              <w:t>ms750</w:t>
            </w:r>
          </w:p>
        </w:tc>
        <w:tc>
          <w:tcPr>
            <w:tcW w:w="1700" w:type="dxa"/>
          </w:tcPr>
          <w:p w14:paraId="732D678E" w14:textId="77777777" w:rsidR="0077032F" w:rsidRPr="00A15DCB" w:rsidRDefault="0077032F" w:rsidP="003029C8">
            <w:pPr>
              <w:pStyle w:val="TAL"/>
            </w:pPr>
          </w:p>
        </w:tc>
        <w:tc>
          <w:tcPr>
            <w:tcW w:w="1245" w:type="dxa"/>
          </w:tcPr>
          <w:p w14:paraId="2FEAACDF" w14:textId="77777777" w:rsidR="0077032F" w:rsidRPr="00A15DCB" w:rsidRDefault="0077032F" w:rsidP="003029C8">
            <w:pPr>
              <w:pStyle w:val="TAL"/>
            </w:pPr>
          </w:p>
        </w:tc>
      </w:tr>
      <w:tr w:rsidR="0077032F" w:rsidRPr="00A15DCB" w14:paraId="6A8D51C5" w14:textId="77777777" w:rsidTr="003029C8">
        <w:tc>
          <w:tcPr>
            <w:tcW w:w="4535" w:type="dxa"/>
          </w:tcPr>
          <w:p w14:paraId="0A15621E" w14:textId="77777777" w:rsidR="0077032F" w:rsidRPr="00A15DCB" w:rsidRDefault="0077032F" w:rsidP="003029C8">
            <w:pPr>
              <w:pStyle w:val="TAL"/>
            </w:pPr>
            <w:r w:rsidRPr="00A15DCB">
              <w:t xml:space="preserve">      }</w:t>
            </w:r>
          </w:p>
        </w:tc>
        <w:tc>
          <w:tcPr>
            <w:tcW w:w="2267" w:type="dxa"/>
          </w:tcPr>
          <w:p w14:paraId="7161C986" w14:textId="77777777" w:rsidR="0077032F" w:rsidRPr="00A15DCB" w:rsidRDefault="0077032F" w:rsidP="003029C8">
            <w:pPr>
              <w:pStyle w:val="TAL"/>
            </w:pPr>
          </w:p>
        </w:tc>
        <w:tc>
          <w:tcPr>
            <w:tcW w:w="1700" w:type="dxa"/>
          </w:tcPr>
          <w:p w14:paraId="4F7D1576" w14:textId="77777777" w:rsidR="0077032F" w:rsidRPr="00A15DCB" w:rsidRDefault="0077032F" w:rsidP="003029C8">
            <w:pPr>
              <w:pStyle w:val="TAL"/>
            </w:pPr>
          </w:p>
        </w:tc>
        <w:tc>
          <w:tcPr>
            <w:tcW w:w="1245" w:type="dxa"/>
          </w:tcPr>
          <w:p w14:paraId="0CAD2C68" w14:textId="77777777" w:rsidR="0077032F" w:rsidRPr="00A15DCB" w:rsidRDefault="0077032F" w:rsidP="003029C8">
            <w:pPr>
              <w:pStyle w:val="TAL"/>
            </w:pPr>
          </w:p>
        </w:tc>
      </w:tr>
      <w:tr w:rsidR="0077032F" w:rsidRPr="00A15DCB" w14:paraId="5093307B" w14:textId="77777777" w:rsidTr="003029C8">
        <w:tc>
          <w:tcPr>
            <w:tcW w:w="4535" w:type="dxa"/>
          </w:tcPr>
          <w:p w14:paraId="4A86D10D" w14:textId="77777777" w:rsidR="0077032F" w:rsidRPr="00A15DCB" w:rsidRDefault="0077032F" w:rsidP="003029C8">
            <w:pPr>
              <w:pStyle w:val="TAL"/>
            </w:pPr>
            <w:r w:rsidRPr="00A15DCB">
              <w:t xml:space="preserve">    }</w:t>
            </w:r>
          </w:p>
        </w:tc>
        <w:tc>
          <w:tcPr>
            <w:tcW w:w="2267" w:type="dxa"/>
          </w:tcPr>
          <w:p w14:paraId="310EBB70" w14:textId="77777777" w:rsidR="0077032F" w:rsidRPr="00A15DCB" w:rsidRDefault="0077032F" w:rsidP="003029C8">
            <w:pPr>
              <w:pStyle w:val="TAL"/>
            </w:pPr>
          </w:p>
        </w:tc>
        <w:tc>
          <w:tcPr>
            <w:tcW w:w="1700" w:type="dxa"/>
          </w:tcPr>
          <w:p w14:paraId="1D3977C1" w14:textId="77777777" w:rsidR="0077032F" w:rsidRPr="00A15DCB" w:rsidRDefault="0077032F" w:rsidP="003029C8">
            <w:pPr>
              <w:pStyle w:val="TAL"/>
            </w:pPr>
          </w:p>
        </w:tc>
        <w:tc>
          <w:tcPr>
            <w:tcW w:w="1245" w:type="dxa"/>
          </w:tcPr>
          <w:p w14:paraId="40B3E634" w14:textId="77777777" w:rsidR="0077032F" w:rsidRPr="00A15DCB" w:rsidRDefault="0077032F" w:rsidP="003029C8">
            <w:pPr>
              <w:pStyle w:val="TAL"/>
            </w:pPr>
          </w:p>
        </w:tc>
      </w:tr>
      <w:tr w:rsidR="0077032F" w:rsidRPr="00A15DCB" w14:paraId="090168F0" w14:textId="77777777" w:rsidTr="003029C8">
        <w:tc>
          <w:tcPr>
            <w:tcW w:w="4535" w:type="dxa"/>
          </w:tcPr>
          <w:p w14:paraId="39B7C57C" w14:textId="77777777" w:rsidR="0077032F" w:rsidRPr="00A15DCB" w:rsidRDefault="0077032F" w:rsidP="003029C8">
            <w:pPr>
              <w:pStyle w:val="TAL"/>
            </w:pPr>
            <w:r w:rsidRPr="00A15DCB">
              <w:t xml:space="preserve">  }</w:t>
            </w:r>
          </w:p>
        </w:tc>
        <w:tc>
          <w:tcPr>
            <w:tcW w:w="2267" w:type="dxa"/>
          </w:tcPr>
          <w:p w14:paraId="5A2007FA" w14:textId="77777777" w:rsidR="0077032F" w:rsidRPr="00A15DCB" w:rsidRDefault="0077032F" w:rsidP="003029C8">
            <w:pPr>
              <w:pStyle w:val="TAL"/>
            </w:pPr>
          </w:p>
        </w:tc>
        <w:tc>
          <w:tcPr>
            <w:tcW w:w="1700" w:type="dxa"/>
          </w:tcPr>
          <w:p w14:paraId="19DEEB2C" w14:textId="77777777" w:rsidR="0077032F" w:rsidRPr="00A15DCB" w:rsidRDefault="0077032F" w:rsidP="003029C8">
            <w:pPr>
              <w:pStyle w:val="TAL"/>
            </w:pPr>
          </w:p>
        </w:tc>
        <w:tc>
          <w:tcPr>
            <w:tcW w:w="1245" w:type="dxa"/>
          </w:tcPr>
          <w:p w14:paraId="17F0B94C" w14:textId="77777777" w:rsidR="0077032F" w:rsidRPr="00A15DCB" w:rsidRDefault="0077032F" w:rsidP="003029C8">
            <w:pPr>
              <w:pStyle w:val="TAL"/>
            </w:pPr>
          </w:p>
        </w:tc>
      </w:tr>
      <w:tr w:rsidR="0077032F" w:rsidRPr="00A15DCB" w14:paraId="562E2C5A" w14:textId="77777777" w:rsidTr="003029C8">
        <w:tc>
          <w:tcPr>
            <w:tcW w:w="4535" w:type="dxa"/>
          </w:tcPr>
          <w:p w14:paraId="162367E0" w14:textId="77777777" w:rsidR="0077032F" w:rsidRPr="00A15DCB" w:rsidRDefault="0077032F" w:rsidP="003029C8">
            <w:pPr>
              <w:pStyle w:val="TAL"/>
            </w:pPr>
            <w:r w:rsidRPr="00A15DCB">
              <w:t>}</w:t>
            </w:r>
          </w:p>
        </w:tc>
        <w:tc>
          <w:tcPr>
            <w:tcW w:w="2267" w:type="dxa"/>
          </w:tcPr>
          <w:p w14:paraId="6754C80D" w14:textId="77777777" w:rsidR="0077032F" w:rsidRPr="00A15DCB" w:rsidRDefault="0077032F" w:rsidP="003029C8">
            <w:pPr>
              <w:pStyle w:val="TAL"/>
            </w:pPr>
          </w:p>
        </w:tc>
        <w:tc>
          <w:tcPr>
            <w:tcW w:w="1700" w:type="dxa"/>
          </w:tcPr>
          <w:p w14:paraId="3A8B8618" w14:textId="77777777" w:rsidR="0077032F" w:rsidRPr="00A15DCB" w:rsidRDefault="0077032F" w:rsidP="003029C8">
            <w:pPr>
              <w:pStyle w:val="TAL"/>
            </w:pPr>
          </w:p>
        </w:tc>
        <w:tc>
          <w:tcPr>
            <w:tcW w:w="1245" w:type="dxa"/>
          </w:tcPr>
          <w:p w14:paraId="15A42BBA" w14:textId="77777777" w:rsidR="0077032F" w:rsidRPr="00A15DCB" w:rsidRDefault="0077032F" w:rsidP="003029C8">
            <w:pPr>
              <w:pStyle w:val="TAL"/>
            </w:pPr>
          </w:p>
        </w:tc>
      </w:tr>
    </w:tbl>
    <w:p w14:paraId="446851DC" w14:textId="77777777" w:rsidR="0077032F" w:rsidRPr="00A15DCB" w:rsidRDefault="0077032F" w:rsidP="0077032F"/>
    <w:p w14:paraId="7119449A" w14:textId="1710ACB1" w:rsidR="0077032F" w:rsidRPr="00A15DCB" w:rsidRDefault="0077032F" w:rsidP="0077032F">
      <w:pPr>
        <w:pStyle w:val="TH"/>
      </w:pPr>
      <w:r w:rsidRPr="00A15DCB">
        <w:t xml:space="preserve">Table 7.1.1.1.9.3.3-2: </w:t>
      </w:r>
      <w:r w:rsidRPr="00A15DCB">
        <w:rPr>
          <w:i/>
          <w:iCs/>
        </w:rPr>
        <w:t>S</w:t>
      </w:r>
      <w:r w:rsidR="003B1004" w:rsidRPr="00A15DCB">
        <w:rPr>
          <w:i/>
          <w:iCs/>
        </w:rPr>
        <w:t>IB1</w:t>
      </w:r>
      <w:r w:rsidRPr="00A15DCB">
        <w:rPr>
          <w:i/>
          <w:iCs/>
        </w:rPr>
        <w:t xml:space="preserve"> </w:t>
      </w:r>
      <w:r w:rsidRPr="00A15DCB">
        <w:t>(step 1, Table 7.1.1.1.9.3.2-1)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77032F" w:rsidRPr="00A15DCB" w14:paraId="01EE0E75" w14:textId="77777777" w:rsidTr="003029C8">
        <w:tc>
          <w:tcPr>
            <w:tcW w:w="9637" w:type="dxa"/>
            <w:gridSpan w:val="4"/>
          </w:tcPr>
          <w:p w14:paraId="7169C66C" w14:textId="31671DEF" w:rsidR="0077032F" w:rsidRPr="00A15DCB" w:rsidRDefault="0077032F" w:rsidP="003029C8">
            <w:pPr>
              <w:pStyle w:val="TAL"/>
            </w:pPr>
            <w:r w:rsidRPr="00A15DCB">
              <w:t xml:space="preserve">Derivation path: </w:t>
            </w:r>
            <w:r w:rsidR="003B1004" w:rsidRPr="00A15DCB">
              <w:t xml:space="preserve">TS </w:t>
            </w:r>
            <w:r w:rsidRPr="00A15DCB">
              <w:t xml:space="preserve">38.508-1 </w:t>
            </w:r>
            <w:r w:rsidRPr="00A15DCB">
              <w:rPr>
                <w:lang w:eastAsia="zh-CN"/>
              </w:rPr>
              <w:t>[4]</w:t>
            </w:r>
            <w:r w:rsidRPr="00A15DCB">
              <w:t xml:space="preserve"> </w:t>
            </w:r>
            <w:r w:rsidR="003B1004" w:rsidRPr="00A15DCB">
              <w:t>T</w:t>
            </w:r>
            <w:r w:rsidRPr="00A15DCB">
              <w:t>able 4.6.1-28</w:t>
            </w:r>
          </w:p>
        </w:tc>
      </w:tr>
      <w:tr w:rsidR="0077032F" w:rsidRPr="00A15DCB" w14:paraId="2BB90435" w14:textId="77777777" w:rsidTr="003029C8">
        <w:tc>
          <w:tcPr>
            <w:tcW w:w="4535" w:type="dxa"/>
            <w:tcBorders>
              <w:bottom w:val="single" w:sz="4" w:space="0" w:color="auto"/>
            </w:tcBorders>
          </w:tcPr>
          <w:p w14:paraId="24AD3D4D" w14:textId="77777777" w:rsidR="0077032F" w:rsidRPr="00A15DCB" w:rsidRDefault="0077032F" w:rsidP="003029C8">
            <w:pPr>
              <w:pStyle w:val="TAH"/>
            </w:pPr>
            <w:r w:rsidRPr="00A15DCB">
              <w:t>Information Element</w:t>
            </w:r>
          </w:p>
        </w:tc>
        <w:tc>
          <w:tcPr>
            <w:tcW w:w="2267" w:type="dxa"/>
            <w:tcBorders>
              <w:bottom w:val="single" w:sz="4" w:space="0" w:color="auto"/>
            </w:tcBorders>
          </w:tcPr>
          <w:p w14:paraId="25157F8E" w14:textId="77777777" w:rsidR="0077032F" w:rsidRPr="00A15DCB" w:rsidRDefault="0077032F" w:rsidP="003029C8">
            <w:pPr>
              <w:pStyle w:val="TAH"/>
            </w:pPr>
            <w:r w:rsidRPr="00A15DCB">
              <w:t>Value/Remark</w:t>
            </w:r>
          </w:p>
        </w:tc>
        <w:tc>
          <w:tcPr>
            <w:tcW w:w="1700" w:type="dxa"/>
            <w:tcBorders>
              <w:bottom w:val="single" w:sz="4" w:space="0" w:color="auto"/>
            </w:tcBorders>
          </w:tcPr>
          <w:p w14:paraId="44CB2721" w14:textId="77777777" w:rsidR="0077032F" w:rsidRPr="00A15DCB" w:rsidRDefault="0077032F" w:rsidP="003029C8">
            <w:pPr>
              <w:pStyle w:val="TAH"/>
            </w:pPr>
            <w:r w:rsidRPr="00A15DCB">
              <w:t>Comment</w:t>
            </w:r>
          </w:p>
        </w:tc>
        <w:tc>
          <w:tcPr>
            <w:tcW w:w="1135" w:type="dxa"/>
            <w:tcBorders>
              <w:bottom w:val="single" w:sz="4" w:space="0" w:color="auto"/>
            </w:tcBorders>
          </w:tcPr>
          <w:p w14:paraId="40A8EDD6" w14:textId="77777777" w:rsidR="0077032F" w:rsidRPr="00A15DCB" w:rsidRDefault="0077032F" w:rsidP="003029C8">
            <w:pPr>
              <w:pStyle w:val="TAH"/>
            </w:pPr>
            <w:r w:rsidRPr="00A15DCB">
              <w:t>Condition</w:t>
            </w:r>
          </w:p>
        </w:tc>
      </w:tr>
      <w:tr w:rsidR="0077032F" w:rsidRPr="00A15DCB" w14:paraId="3F4C305C" w14:textId="77777777" w:rsidTr="003029C8">
        <w:tc>
          <w:tcPr>
            <w:tcW w:w="4535" w:type="dxa"/>
            <w:tcBorders>
              <w:top w:val="single" w:sz="4" w:space="0" w:color="auto"/>
              <w:bottom w:val="single" w:sz="4" w:space="0" w:color="auto"/>
            </w:tcBorders>
          </w:tcPr>
          <w:p w14:paraId="73E33A72" w14:textId="77777777" w:rsidR="0077032F" w:rsidRPr="00A15DCB" w:rsidRDefault="0077032F" w:rsidP="003029C8">
            <w:pPr>
              <w:pStyle w:val="TAL"/>
            </w:pPr>
            <w:r w:rsidRPr="00A15DCB">
              <w:t>SIB1 ::= SEQUENCE {</w:t>
            </w:r>
          </w:p>
        </w:tc>
        <w:tc>
          <w:tcPr>
            <w:tcW w:w="2267" w:type="dxa"/>
            <w:tcBorders>
              <w:top w:val="single" w:sz="4" w:space="0" w:color="auto"/>
              <w:bottom w:val="single" w:sz="4" w:space="0" w:color="auto"/>
            </w:tcBorders>
          </w:tcPr>
          <w:p w14:paraId="6F461568" w14:textId="77777777" w:rsidR="0077032F" w:rsidRPr="00A15DCB" w:rsidRDefault="0077032F" w:rsidP="003029C8">
            <w:pPr>
              <w:pStyle w:val="TAL"/>
            </w:pPr>
          </w:p>
        </w:tc>
        <w:tc>
          <w:tcPr>
            <w:tcW w:w="1700" w:type="dxa"/>
            <w:tcBorders>
              <w:top w:val="single" w:sz="4" w:space="0" w:color="auto"/>
              <w:bottom w:val="single" w:sz="4" w:space="0" w:color="auto"/>
            </w:tcBorders>
          </w:tcPr>
          <w:p w14:paraId="6EB0297E" w14:textId="77777777" w:rsidR="0077032F" w:rsidRPr="00A15DCB" w:rsidRDefault="0077032F" w:rsidP="003029C8">
            <w:pPr>
              <w:pStyle w:val="TAL"/>
            </w:pPr>
          </w:p>
        </w:tc>
        <w:tc>
          <w:tcPr>
            <w:tcW w:w="1135" w:type="dxa"/>
            <w:tcBorders>
              <w:top w:val="single" w:sz="4" w:space="0" w:color="auto"/>
              <w:bottom w:val="single" w:sz="4" w:space="0" w:color="auto"/>
            </w:tcBorders>
          </w:tcPr>
          <w:p w14:paraId="7734CA92" w14:textId="77777777" w:rsidR="0077032F" w:rsidRPr="00A15DCB" w:rsidRDefault="0077032F" w:rsidP="003029C8">
            <w:pPr>
              <w:pStyle w:val="TAL"/>
            </w:pPr>
          </w:p>
        </w:tc>
      </w:tr>
      <w:tr w:rsidR="0077032F" w:rsidRPr="00A15DCB" w14:paraId="2C72B85A" w14:textId="77777777" w:rsidTr="003029C8">
        <w:tc>
          <w:tcPr>
            <w:tcW w:w="4535" w:type="dxa"/>
            <w:tcBorders>
              <w:top w:val="single" w:sz="4" w:space="0" w:color="auto"/>
              <w:bottom w:val="single" w:sz="4" w:space="0" w:color="auto"/>
            </w:tcBorders>
          </w:tcPr>
          <w:p w14:paraId="68E813DC" w14:textId="77777777" w:rsidR="0077032F" w:rsidRPr="00A15DCB" w:rsidRDefault="0077032F" w:rsidP="003029C8">
            <w:pPr>
              <w:pStyle w:val="TAL"/>
            </w:pPr>
            <w:r w:rsidRPr="00A15DCB">
              <w:t xml:space="preserve">  servingCellConfigCommon</w:t>
            </w:r>
          </w:p>
        </w:tc>
        <w:tc>
          <w:tcPr>
            <w:tcW w:w="2267" w:type="dxa"/>
            <w:tcBorders>
              <w:top w:val="single" w:sz="4" w:space="0" w:color="auto"/>
              <w:bottom w:val="single" w:sz="4" w:space="0" w:color="auto"/>
            </w:tcBorders>
          </w:tcPr>
          <w:p w14:paraId="2A4EC1FB" w14:textId="77777777" w:rsidR="0077032F" w:rsidRPr="00A15DCB" w:rsidRDefault="0077032F" w:rsidP="003029C8">
            <w:pPr>
              <w:pStyle w:val="TAL"/>
            </w:pPr>
            <w:r w:rsidRPr="00A15DCB">
              <w:t>ServingCellConfigCommon</w:t>
            </w:r>
          </w:p>
        </w:tc>
        <w:tc>
          <w:tcPr>
            <w:tcW w:w="1700" w:type="dxa"/>
            <w:tcBorders>
              <w:top w:val="single" w:sz="4" w:space="0" w:color="auto"/>
              <w:bottom w:val="single" w:sz="4" w:space="0" w:color="auto"/>
            </w:tcBorders>
          </w:tcPr>
          <w:p w14:paraId="2A74729B" w14:textId="77777777" w:rsidR="0077032F" w:rsidRPr="00A15DCB" w:rsidRDefault="0077032F" w:rsidP="003029C8">
            <w:pPr>
              <w:pStyle w:val="TAL"/>
            </w:pPr>
          </w:p>
        </w:tc>
        <w:tc>
          <w:tcPr>
            <w:tcW w:w="1135" w:type="dxa"/>
            <w:tcBorders>
              <w:top w:val="single" w:sz="4" w:space="0" w:color="auto"/>
              <w:bottom w:val="single" w:sz="4" w:space="0" w:color="auto"/>
            </w:tcBorders>
          </w:tcPr>
          <w:p w14:paraId="505D7588" w14:textId="77777777" w:rsidR="0077032F" w:rsidRPr="00A15DCB" w:rsidRDefault="0077032F" w:rsidP="003029C8">
            <w:pPr>
              <w:pStyle w:val="TAL"/>
            </w:pPr>
          </w:p>
        </w:tc>
      </w:tr>
      <w:tr w:rsidR="0077032F" w:rsidRPr="00A15DCB" w14:paraId="02DEE833" w14:textId="77777777" w:rsidTr="003029C8">
        <w:tc>
          <w:tcPr>
            <w:tcW w:w="4535" w:type="dxa"/>
            <w:tcBorders>
              <w:top w:val="single" w:sz="4" w:space="0" w:color="auto"/>
              <w:bottom w:val="single" w:sz="4" w:space="0" w:color="auto"/>
            </w:tcBorders>
          </w:tcPr>
          <w:p w14:paraId="48171549" w14:textId="77777777" w:rsidR="0077032F" w:rsidRPr="00A15DCB" w:rsidRDefault="0077032F" w:rsidP="003029C8">
            <w:pPr>
              <w:pStyle w:val="TAL"/>
            </w:pPr>
            <w:r w:rsidRPr="00A15DCB">
              <w:t>}</w:t>
            </w:r>
          </w:p>
        </w:tc>
        <w:tc>
          <w:tcPr>
            <w:tcW w:w="2267" w:type="dxa"/>
            <w:tcBorders>
              <w:top w:val="single" w:sz="4" w:space="0" w:color="auto"/>
              <w:bottom w:val="single" w:sz="4" w:space="0" w:color="auto"/>
            </w:tcBorders>
          </w:tcPr>
          <w:p w14:paraId="38985B06" w14:textId="77777777" w:rsidR="0077032F" w:rsidRPr="00A15DCB" w:rsidRDefault="0077032F" w:rsidP="003029C8">
            <w:pPr>
              <w:pStyle w:val="TAL"/>
            </w:pPr>
          </w:p>
        </w:tc>
        <w:tc>
          <w:tcPr>
            <w:tcW w:w="1700" w:type="dxa"/>
            <w:tcBorders>
              <w:top w:val="single" w:sz="4" w:space="0" w:color="auto"/>
              <w:bottom w:val="single" w:sz="4" w:space="0" w:color="auto"/>
            </w:tcBorders>
          </w:tcPr>
          <w:p w14:paraId="47E8D649" w14:textId="77777777" w:rsidR="0077032F" w:rsidRPr="00A15DCB" w:rsidRDefault="0077032F" w:rsidP="003029C8">
            <w:pPr>
              <w:pStyle w:val="TAL"/>
            </w:pPr>
          </w:p>
        </w:tc>
        <w:tc>
          <w:tcPr>
            <w:tcW w:w="1135" w:type="dxa"/>
            <w:tcBorders>
              <w:top w:val="single" w:sz="4" w:space="0" w:color="auto"/>
              <w:bottom w:val="single" w:sz="4" w:space="0" w:color="auto"/>
            </w:tcBorders>
          </w:tcPr>
          <w:p w14:paraId="4A7197F1" w14:textId="77777777" w:rsidR="0077032F" w:rsidRPr="00A15DCB" w:rsidRDefault="0077032F" w:rsidP="003029C8">
            <w:pPr>
              <w:pStyle w:val="TAL"/>
            </w:pPr>
          </w:p>
        </w:tc>
      </w:tr>
    </w:tbl>
    <w:p w14:paraId="3C7E925E" w14:textId="77777777" w:rsidR="0077032F" w:rsidRPr="00A15DCB" w:rsidRDefault="0077032F" w:rsidP="0077032F"/>
    <w:p w14:paraId="5EC1EF93" w14:textId="5BF42893" w:rsidR="0077032F" w:rsidRPr="00A15DCB" w:rsidRDefault="0077032F" w:rsidP="0077032F">
      <w:pPr>
        <w:pStyle w:val="TH"/>
        <w:rPr>
          <w:i/>
        </w:rPr>
      </w:pPr>
      <w:r w:rsidRPr="00A15DCB">
        <w:t xml:space="preserve">Table 7.1.1.1.9.3.3-3: </w:t>
      </w:r>
      <w:r w:rsidRPr="00A15DCB">
        <w:rPr>
          <w:i/>
        </w:rPr>
        <w:t xml:space="preserve">ServingCellConfigCommon </w:t>
      </w:r>
      <w:r w:rsidRPr="00A15DCB">
        <w:rPr>
          <w:iCs/>
        </w:rPr>
        <w:t>(</w:t>
      </w:r>
      <w:r w:rsidRPr="00A15DCB">
        <w:t>Table 7.1.1.1.9.3.3-2)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09AB9704" w14:textId="77777777" w:rsidTr="003029C8">
        <w:tc>
          <w:tcPr>
            <w:tcW w:w="9747" w:type="dxa"/>
            <w:gridSpan w:val="4"/>
          </w:tcPr>
          <w:p w14:paraId="5110B990" w14:textId="77777777" w:rsidR="0077032F" w:rsidRPr="00A15DCB" w:rsidRDefault="0077032F" w:rsidP="003029C8">
            <w:pPr>
              <w:pStyle w:val="TAH"/>
              <w:jc w:val="left"/>
              <w:rPr>
                <w:b w:val="0"/>
              </w:rPr>
            </w:pPr>
            <w:r w:rsidRPr="00A15DCB">
              <w:rPr>
                <w:b w:val="0"/>
              </w:rPr>
              <w:t>Derivation Path: TS 38.508-1 [4], Table 4.6.3-168</w:t>
            </w:r>
          </w:p>
        </w:tc>
      </w:tr>
      <w:tr w:rsidR="0077032F" w:rsidRPr="00A15DCB" w14:paraId="57DE4D44" w14:textId="77777777" w:rsidTr="003029C8">
        <w:tc>
          <w:tcPr>
            <w:tcW w:w="4535" w:type="dxa"/>
          </w:tcPr>
          <w:p w14:paraId="16CD35CB" w14:textId="77777777" w:rsidR="0077032F" w:rsidRPr="00A15DCB" w:rsidRDefault="0077032F" w:rsidP="003029C8">
            <w:pPr>
              <w:pStyle w:val="TAH"/>
            </w:pPr>
            <w:r w:rsidRPr="00A15DCB">
              <w:t>Information Element</w:t>
            </w:r>
          </w:p>
        </w:tc>
        <w:tc>
          <w:tcPr>
            <w:tcW w:w="2267" w:type="dxa"/>
          </w:tcPr>
          <w:p w14:paraId="59956F35" w14:textId="77777777" w:rsidR="0077032F" w:rsidRPr="00A15DCB" w:rsidRDefault="0077032F" w:rsidP="003029C8">
            <w:pPr>
              <w:pStyle w:val="TAH"/>
            </w:pPr>
            <w:r w:rsidRPr="00A15DCB">
              <w:t>Value/remark</w:t>
            </w:r>
          </w:p>
        </w:tc>
        <w:tc>
          <w:tcPr>
            <w:tcW w:w="1700" w:type="dxa"/>
          </w:tcPr>
          <w:p w14:paraId="54D82283" w14:textId="77777777" w:rsidR="0077032F" w:rsidRPr="00A15DCB" w:rsidRDefault="0077032F" w:rsidP="003029C8">
            <w:pPr>
              <w:pStyle w:val="TAH"/>
            </w:pPr>
            <w:r w:rsidRPr="00A15DCB">
              <w:t>Comment</w:t>
            </w:r>
          </w:p>
        </w:tc>
        <w:tc>
          <w:tcPr>
            <w:tcW w:w="1245" w:type="dxa"/>
          </w:tcPr>
          <w:p w14:paraId="02B0E8C4" w14:textId="77777777" w:rsidR="0077032F" w:rsidRPr="00A15DCB" w:rsidRDefault="0077032F" w:rsidP="003029C8">
            <w:pPr>
              <w:pStyle w:val="TAH"/>
            </w:pPr>
            <w:r w:rsidRPr="00A15DCB">
              <w:t>Condition</w:t>
            </w:r>
          </w:p>
        </w:tc>
      </w:tr>
      <w:tr w:rsidR="0077032F" w:rsidRPr="00A15DCB" w14:paraId="26151617" w14:textId="77777777" w:rsidTr="003029C8">
        <w:tc>
          <w:tcPr>
            <w:tcW w:w="4535" w:type="dxa"/>
          </w:tcPr>
          <w:p w14:paraId="06470E0A" w14:textId="77777777" w:rsidR="0077032F" w:rsidRPr="00A15DCB" w:rsidRDefault="0077032F" w:rsidP="003029C8">
            <w:pPr>
              <w:pStyle w:val="TAL"/>
            </w:pPr>
            <w:r w:rsidRPr="00A15DCB">
              <w:t>ServingCellConfigCommon ::= SEQUENCE {</w:t>
            </w:r>
          </w:p>
        </w:tc>
        <w:tc>
          <w:tcPr>
            <w:tcW w:w="2267" w:type="dxa"/>
          </w:tcPr>
          <w:p w14:paraId="6EF24210" w14:textId="77777777" w:rsidR="0077032F" w:rsidRPr="00A15DCB" w:rsidRDefault="0077032F" w:rsidP="003029C8">
            <w:pPr>
              <w:pStyle w:val="TAL"/>
            </w:pPr>
          </w:p>
        </w:tc>
        <w:tc>
          <w:tcPr>
            <w:tcW w:w="1700" w:type="dxa"/>
          </w:tcPr>
          <w:p w14:paraId="5EDD5500" w14:textId="77777777" w:rsidR="0077032F" w:rsidRPr="00A15DCB" w:rsidRDefault="0077032F" w:rsidP="003029C8">
            <w:pPr>
              <w:pStyle w:val="TAL"/>
            </w:pPr>
          </w:p>
        </w:tc>
        <w:tc>
          <w:tcPr>
            <w:tcW w:w="1245" w:type="dxa"/>
          </w:tcPr>
          <w:p w14:paraId="6C12BE22" w14:textId="77777777" w:rsidR="0077032F" w:rsidRPr="00A15DCB" w:rsidRDefault="0077032F" w:rsidP="003029C8">
            <w:pPr>
              <w:pStyle w:val="TAL"/>
            </w:pPr>
          </w:p>
        </w:tc>
      </w:tr>
      <w:tr w:rsidR="0077032F" w:rsidRPr="00A15DCB" w14:paraId="0BFBACC7" w14:textId="77777777" w:rsidTr="003029C8">
        <w:tc>
          <w:tcPr>
            <w:tcW w:w="4535" w:type="dxa"/>
          </w:tcPr>
          <w:p w14:paraId="11FD2E06" w14:textId="77777777" w:rsidR="0077032F" w:rsidRPr="00A15DCB" w:rsidRDefault="0077032F" w:rsidP="003029C8">
            <w:pPr>
              <w:pStyle w:val="TAL"/>
            </w:pPr>
            <w:r w:rsidRPr="00A15DCB">
              <w:t xml:space="preserve">  uplinkConfigCommon SEQUENCE {</w:t>
            </w:r>
          </w:p>
        </w:tc>
        <w:tc>
          <w:tcPr>
            <w:tcW w:w="2267" w:type="dxa"/>
          </w:tcPr>
          <w:p w14:paraId="38DB6277" w14:textId="77777777" w:rsidR="0077032F" w:rsidRPr="00A15DCB" w:rsidRDefault="0077032F" w:rsidP="003029C8">
            <w:pPr>
              <w:pStyle w:val="TAL"/>
            </w:pPr>
          </w:p>
        </w:tc>
        <w:tc>
          <w:tcPr>
            <w:tcW w:w="1700" w:type="dxa"/>
          </w:tcPr>
          <w:p w14:paraId="535D313E" w14:textId="77777777" w:rsidR="0077032F" w:rsidRPr="00A15DCB" w:rsidRDefault="0077032F" w:rsidP="003029C8">
            <w:pPr>
              <w:pStyle w:val="TAL"/>
            </w:pPr>
          </w:p>
        </w:tc>
        <w:tc>
          <w:tcPr>
            <w:tcW w:w="1245" w:type="dxa"/>
          </w:tcPr>
          <w:p w14:paraId="3936F256" w14:textId="77777777" w:rsidR="0077032F" w:rsidRPr="00A15DCB" w:rsidRDefault="0077032F" w:rsidP="003029C8">
            <w:pPr>
              <w:pStyle w:val="TAL"/>
            </w:pPr>
          </w:p>
        </w:tc>
      </w:tr>
      <w:tr w:rsidR="0077032F" w:rsidRPr="00A15DCB" w14:paraId="27AAEC56" w14:textId="77777777" w:rsidTr="003029C8">
        <w:tc>
          <w:tcPr>
            <w:tcW w:w="4535" w:type="dxa"/>
          </w:tcPr>
          <w:p w14:paraId="51201879" w14:textId="77777777" w:rsidR="0077032F" w:rsidRPr="00A15DCB" w:rsidRDefault="0077032F" w:rsidP="003029C8">
            <w:pPr>
              <w:pStyle w:val="TAL"/>
            </w:pPr>
            <w:r w:rsidRPr="00A15DCB">
              <w:t xml:space="preserve">    initialUplinkBWP</w:t>
            </w:r>
          </w:p>
        </w:tc>
        <w:tc>
          <w:tcPr>
            <w:tcW w:w="2267" w:type="dxa"/>
          </w:tcPr>
          <w:p w14:paraId="5757AD0D" w14:textId="77777777" w:rsidR="0077032F" w:rsidRPr="00A15DCB" w:rsidRDefault="0077032F" w:rsidP="003029C8">
            <w:pPr>
              <w:pStyle w:val="TAL"/>
            </w:pPr>
            <w:r w:rsidRPr="00A15DCB">
              <w:t>BWP-UplinkCommon</w:t>
            </w:r>
          </w:p>
        </w:tc>
        <w:tc>
          <w:tcPr>
            <w:tcW w:w="1700" w:type="dxa"/>
          </w:tcPr>
          <w:p w14:paraId="5996B66B" w14:textId="77777777" w:rsidR="0077032F" w:rsidRPr="00A15DCB" w:rsidRDefault="0077032F" w:rsidP="003029C8">
            <w:pPr>
              <w:pStyle w:val="TAL"/>
            </w:pPr>
          </w:p>
        </w:tc>
        <w:tc>
          <w:tcPr>
            <w:tcW w:w="1245" w:type="dxa"/>
          </w:tcPr>
          <w:p w14:paraId="05E119E4" w14:textId="77777777" w:rsidR="0077032F" w:rsidRPr="00A15DCB" w:rsidRDefault="0077032F" w:rsidP="003029C8">
            <w:pPr>
              <w:pStyle w:val="TAL"/>
            </w:pPr>
          </w:p>
        </w:tc>
      </w:tr>
      <w:tr w:rsidR="0077032F" w:rsidRPr="00A15DCB" w14:paraId="012A2DEC" w14:textId="77777777" w:rsidTr="003029C8">
        <w:tc>
          <w:tcPr>
            <w:tcW w:w="4535" w:type="dxa"/>
          </w:tcPr>
          <w:p w14:paraId="63397509" w14:textId="77777777" w:rsidR="0077032F" w:rsidRPr="00A15DCB" w:rsidRDefault="0077032F" w:rsidP="003029C8">
            <w:pPr>
              <w:pStyle w:val="TAL"/>
            </w:pPr>
            <w:r w:rsidRPr="00A15DCB">
              <w:t xml:space="preserve">  }</w:t>
            </w:r>
          </w:p>
        </w:tc>
        <w:tc>
          <w:tcPr>
            <w:tcW w:w="2267" w:type="dxa"/>
          </w:tcPr>
          <w:p w14:paraId="2E4BB349" w14:textId="77777777" w:rsidR="0077032F" w:rsidRPr="00A15DCB" w:rsidRDefault="0077032F" w:rsidP="003029C8">
            <w:pPr>
              <w:pStyle w:val="TAL"/>
            </w:pPr>
          </w:p>
        </w:tc>
        <w:tc>
          <w:tcPr>
            <w:tcW w:w="1700" w:type="dxa"/>
          </w:tcPr>
          <w:p w14:paraId="2929C945" w14:textId="77777777" w:rsidR="0077032F" w:rsidRPr="00A15DCB" w:rsidRDefault="0077032F" w:rsidP="003029C8">
            <w:pPr>
              <w:pStyle w:val="TAL"/>
            </w:pPr>
          </w:p>
        </w:tc>
        <w:tc>
          <w:tcPr>
            <w:tcW w:w="1245" w:type="dxa"/>
          </w:tcPr>
          <w:p w14:paraId="431B1610" w14:textId="77777777" w:rsidR="0077032F" w:rsidRPr="00A15DCB" w:rsidRDefault="0077032F" w:rsidP="003029C8">
            <w:pPr>
              <w:pStyle w:val="TAL"/>
            </w:pPr>
          </w:p>
        </w:tc>
      </w:tr>
      <w:tr w:rsidR="0077032F" w:rsidRPr="00A15DCB" w14:paraId="49721387" w14:textId="77777777" w:rsidTr="003029C8">
        <w:tc>
          <w:tcPr>
            <w:tcW w:w="4535" w:type="dxa"/>
            <w:tcBorders>
              <w:bottom w:val="single" w:sz="4" w:space="0" w:color="auto"/>
            </w:tcBorders>
          </w:tcPr>
          <w:p w14:paraId="4A305C7F" w14:textId="77777777" w:rsidR="0077032F" w:rsidRPr="00A15DCB" w:rsidRDefault="0077032F" w:rsidP="003029C8">
            <w:pPr>
              <w:pStyle w:val="TAL"/>
            </w:pPr>
            <w:r w:rsidRPr="00A15DCB">
              <w:t>}</w:t>
            </w:r>
          </w:p>
        </w:tc>
        <w:tc>
          <w:tcPr>
            <w:tcW w:w="2267" w:type="dxa"/>
          </w:tcPr>
          <w:p w14:paraId="3C5962F5" w14:textId="77777777" w:rsidR="0077032F" w:rsidRPr="00A15DCB" w:rsidRDefault="0077032F" w:rsidP="003029C8">
            <w:pPr>
              <w:pStyle w:val="TAL"/>
            </w:pPr>
          </w:p>
        </w:tc>
        <w:tc>
          <w:tcPr>
            <w:tcW w:w="1700" w:type="dxa"/>
          </w:tcPr>
          <w:p w14:paraId="4C3628BF" w14:textId="77777777" w:rsidR="0077032F" w:rsidRPr="00A15DCB" w:rsidRDefault="0077032F" w:rsidP="003029C8">
            <w:pPr>
              <w:pStyle w:val="TAL"/>
            </w:pPr>
          </w:p>
        </w:tc>
        <w:tc>
          <w:tcPr>
            <w:tcW w:w="1245" w:type="dxa"/>
          </w:tcPr>
          <w:p w14:paraId="54C5F5C3" w14:textId="77777777" w:rsidR="0077032F" w:rsidRPr="00A15DCB" w:rsidRDefault="0077032F" w:rsidP="003029C8">
            <w:pPr>
              <w:pStyle w:val="TAL"/>
            </w:pPr>
          </w:p>
        </w:tc>
      </w:tr>
    </w:tbl>
    <w:p w14:paraId="38640C24" w14:textId="77777777" w:rsidR="0077032F" w:rsidRPr="00A15DCB" w:rsidRDefault="0077032F" w:rsidP="0077032F"/>
    <w:p w14:paraId="7132A2B5" w14:textId="77777777" w:rsidR="0077032F" w:rsidRPr="00A15DCB" w:rsidRDefault="0077032F" w:rsidP="0077032F">
      <w:pPr>
        <w:pStyle w:val="TH"/>
        <w:rPr>
          <w:i/>
          <w:iCs/>
        </w:rPr>
      </w:pPr>
      <w:r w:rsidRPr="00A15DCB">
        <w:lastRenderedPageBreak/>
        <w:t xml:space="preserve">Table 7.1.1.1.9.3.3-4: </w:t>
      </w:r>
      <w:r w:rsidRPr="00A15DCB">
        <w:rPr>
          <w:i/>
          <w:iCs/>
        </w:rPr>
        <w:t xml:space="preserve">BWP-UplinkCommon </w:t>
      </w:r>
      <w:r w:rsidRPr="00A15DCB">
        <w:t>(Table 7.1.1.1.9.3.3-3)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39D7C33D" w14:textId="77777777" w:rsidTr="003029C8">
        <w:tc>
          <w:tcPr>
            <w:tcW w:w="4535" w:type="dxa"/>
          </w:tcPr>
          <w:p w14:paraId="3E98ED98" w14:textId="40C56592" w:rsidR="0077032F" w:rsidRPr="00A15DCB" w:rsidRDefault="0077032F" w:rsidP="003029C8">
            <w:pPr>
              <w:pStyle w:val="TAL"/>
            </w:pPr>
            <w:r w:rsidRPr="00A15DCB">
              <w:t>Derivation Path: TS 38.508-1 [4], Table 4.6.3-1</w:t>
            </w:r>
            <w:r w:rsidR="003B1004" w:rsidRPr="00A15DCB">
              <w:t>4</w:t>
            </w:r>
          </w:p>
        </w:tc>
        <w:tc>
          <w:tcPr>
            <w:tcW w:w="2267" w:type="dxa"/>
          </w:tcPr>
          <w:p w14:paraId="0BDFB32B" w14:textId="77777777" w:rsidR="0077032F" w:rsidRPr="00A15DCB" w:rsidRDefault="0077032F" w:rsidP="003029C8">
            <w:pPr>
              <w:pStyle w:val="TAL"/>
            </w:pPr>
          </w:p>
        </w:tc>
        <w:tc>
          <w:tcPr>
            <w:tcW w:w="1700" w:type="dxa"/>
          </w:tcPr>
          <w:p w14:paraId="1FE92F05" w14:textId="77777777" w:rsidR="0077032F" w:rsidRPr="00A15DCB" w:rsidRDefault="0077032F" w:rsidP="003029C8">
            <w:pPr>
              <w:pStyle w:val="TAL"/>
            </w:pPr>
          </w:p>
        </w:tc>
        <w:tc>
          <w:tcPr>
            <w:tcW w:w="1245" w:type="dxa"/>
          </w:tcPr>
          <w:p w14:paraId="4FBDA7B6" w14:textId="77777777" w:rsidR="0077032F" w:rsidRPr="00A15DCB" w:rsidRDefault="0077032F" w:rsidP="003029C8">
            <w:pPr>
              <w:pStyle w:val="TAL"/>
            </w:pPr>
          </w:p>
        </w:tc>
      </w:tr>
      <w:tr w:rsidR="0077032F" w:rsidRPr="00A15DCB" w14:paraId="698FDA75" w14:textId="77777777" w:rsidTr="003029C8">
        <w:tc>
          <w:tcPr>
            <w:tcW w:w="4535" w:type="dxa"/>
          </w:tcPr>
          <w:p w14:paraId="2569D800" w14:textId="77777777" w:rsidR="0077032F" w:rsidRPr="00A15DCB" w:rsidRDefault="0077032F" w:rsidP="003029C8">
            <w:pPr>
              <w:pStyle w:val="TAL"/>
              <w:jc w:val="center"/>
              <w:rPr>
                <w:b/>
              </w:rPr>
            </w:pPr>
            <w:r w:rsidRPr="00A15DCB">
              <w:rPr>
                <w:b/>
              </w:rPr>
              <w:t>Information Element</w:t>
            </w:r>
          </w:p>
        </w:tc>
        <w:tc>
          <w:tcPr>
            <w:tcW w:w="2267" w:type="dxa"/>
          </w:tcPr>
          <w:p w14:paraId="68902D7F" w14:textId="77777777" w:rsidR="0077032F" w:rsidRPr="00A15DCB" w:rsidRDefault="0077032F" w:rsidP="003029C8">
            <w:pPr>
              <w:pStyle w:val="TAL"/>
              <w:jc w:val="center"/>
              <w:rPr>
                <w:b/>
              </w:rPr>
            </w:pPr>
            <w:r w:rsidRPr="00A15DCB">
              <w:rPr>
                <w:b/>
              </w:rPr>
              <w:t>Value/remark</w:t>
            </w:r>
          </w:p>
        </w:tc>
        <w:tc>
          <w:tcPr>
            <w:tcW w:w="1700" w:type="dxa"/>
          </w:tcPr>
          <w:p w14:paraId="7E2E557F" w14:textId="77777777" w:rsidR="0077032F" w:rsidRPr="00A15DCB" w:rsidRDefault="0077032F" w:rsidP="003029C8">
            <w:pPr>
              <w:pStyle w:val="TAL"/>
              <w:jc w:val="center"/>
              <w:rPr>
                <w:b/>
              </w:rPr>
            </w:pPr>
            <w:r w:rsidRPr="00A15DCB">
              <w:rPr>
                <w:b/>
              </w:rPr>
              <w:t>Comment</w:t>
            </w:r>
          </w:p>
        </w:tc>
        <w:tc>
          <w:tcPr>
            <w:tcW w:w="1245" w:type="dxa"/>
          </w:tcPr>
          <w:p w14:paraId="5292ECB6" w14:textId="77777777" w:rsidR="0077032F" w:rsidRPr="00A15DCB" w:rsidRDefault="0077032F" w:rsidP="003029C8">
            <w:pPr>
              <w:pStyle w:val="TAL"/>
              <w:jc w:val="center"/>
              <w:rPr>
                <w:b/>
              </w:rPr>
            </w:pPr>
            <w:r w:rsidRPr="00A15DCB">
              <w:rPr>
                <w:b/>
              </w:rPr>
              <w:t>Condition</w:t>
            </w:r>
          </w:p>
        </w:tc>
      </w:tr>
      <w:tr w:rsidR="0077032F" w:rsidRPr="00A15DCB" w14:paraId="4A9B48B1" w14:textId="77777777" w:rsidTr="003029C8">
        <w:tc>
          <w:tcPr>
            <w:tcW w:w="4535" w:type="dxa"/>
          </w:tcPr>
          <w:p w14:paraId="4EBC9A43" w14:textId="77777777" w:rsidR="0077032F" w:rsidRPr="00A15DCB" w:rsidRDefault="0077032F" w:rsidP="003029C8">
            <w:pPr>
              <w:pStyle w:val="TAL"/>
            </w:pPr>
            <w:r w:rsidRPr="00A15DCB">
              <w:t xml:space="preserve">BWP-UplinkCommon ::= </w:t>
            </w:r>
            <w:r w:rsidRPr="00A15DCB">
              <w:rPr>
                <w:snapToGrid w:val="0"/>
              </w:rPr>
              <w:t xml:space="preserve">SEQUENCE </w:t>
            </w:r>
            <w:r w:rsidRPr="00A15DCB">
              <w:t>{</w:t>
            </w:r>
          </w:p>
        </w:tc>
        <w:tc>
          <w:tcPr>
            <w:tcW w:w="2267" w:type="dxa"/>
          </w:tcPr>
          <w:p w14:paraId="3476DB6D" w14:textId="77777777" w:rsidR="0077032F" w:rsidRPr="00A15DCB" w:rsidRDefault="0077032F" w:rsidP="003029C8">
            <w:pPr>
              <w:pStyle w:val="TAL"/>
            </w:pPr>
          </w:p>
        </w:tc>
        <w:tc>
          <w:tcPr>
            <w:tcW w:w="1700" w:type="dxa"/>
          </w:tcPr>
          <w:p w14:paraId="4ECCAB54" w14:textId="77777777" w:rsidR="0077032F" w:rsidRPr="00A15DCB" w:rsidRDefault="0077032F" w:rsidP="003029C8">
            <w:pPr>
              <w:pStyle w:val="TAL"/>
            </w:pPr>
          </w:p>
        </w:tc>
        <w:tc>
          <w:tcPr>
            <w:tcW w:w="1245" w:type="dxa"/>
          </w:tcPr>
          <w:p w14:paraId="1CD5A157" w14:textId="77777777" w:rsidR="0077032F" w:rsidRPr="00A15DCB" w:rsidRDefault="0077032F" w:rsidP="003029C8">
            <w:pPr>
              <w:pStyle w:val="TAL"/>
            </w:pPr>
          </w:p>
        </w:tc>
      </w:tr>
      <w:tr w:rsidR="0077032F" w:rsidRPr="00A15DCB" w14:paraId="62E31D5A" w14:textId="77777777" w:rsidTr="003029C8">
        <w:tc>
          <w:tcPr>
            <w:tcW w:w="4535" w:type="dxa"/>
          </w:tcPr>
          <w:p w14:paraId="42409015" w14:textId="77777777" w:rsidR="0077032F" w:rsidRPr="00A15DCB" w:rsidRDefault="0077032F" w:rsidP="003029C8">
            <w:pPr>
              <w:pStyle w:val="TAL"/>
            </w:pPr>
            <w:r w:rsidRPr="00A15DCB">
              <w:t xml:space="preserve">  msgA-ConfigCommon-r16 CHOICE {</w:t>
            </w:r>
          </w:p>
        </w:tc>
        <w:tc>
          <w:tcPr>
            <w:tcW w:w="2267" w:type="dxa"/>
          </w:tcPr>
          <w:p w14:paraId="41E4510B" w14:textId="77777777" w:rsidR="0077032F" w:rsidRPr="00A15DCB" w:rsidRDefault="0077032F" w:rsidP="003029C8">
            <w:pPr>
              <w:pStyle w:val="TAL"/>
            </w:pPr>
          </w:p>
        </w:tc>
        <w:tc>
          <w:tcPr>
            <w:tcW w:w="1700" w:type="dxa"/>
          </w:tcPr>
          <w:p w14:paraId="6F05DD8C" w14:textId="77777777" w:rsidR="0077032F" w:rsidRPr="00A15DCB" w:rsidRDefault="0077032F" w:rsidP="003029C8">
            <w:pPr>
              <w:pStyle w:val="TAL"/>
            </w:pPr>
          </w:p>
        </w:tc>
        <w:tc>
          <w:tcPr>
            <w:tcW w:w="1245" w:type="dxa"/>
          </w:tcPr>
          <w:p w14:paraId="4F1139CC" w14:textId="77777777" w:rsidR="0077032F" w:rsidRPr="00A15DCB" w:rsidRDefault="0077032F" w:rsidP="003029C8">
            <w:pPr>
              <w:pStyle w:val="TAL"/>
            </w:pPr>
          </w:p>
        </w:tc>
      </w:tr>
      <w:tr w:rsidR="0077032F" w:rsidRPr="00A15DCB" w14:paraId="3AD15E76" w14:textId="77777777" w:rsidTr="003029C8">
        <w:tc>
          <w:tcPr>
            <w:tcW w:w="4535" w:type="dxa"/>
          </w:tcPr>
          <w:p w14:paraId="3DE9E228" w14:textId="77777777" w:rsidR="0077032F" w:rsidRPr="00A15DCB" w:rsidRDefault="0077032F" w:rsidP="003029C8">
            <w:pPr>
              <w:pStyle w:val="TAL"/>
            </w:pPr>
            <w:r w:rsidRPr="00A15DCB">
              <w:t xml:space="preserve">    setup</w:t>
            </w:r>
          </w:p>
        </w:tc>
        <w:tc>
          <w:tcPr>
            <w:tcW w:w="2267" w:type="dxa"/>
          </w:tcPr>
          <w:p w14:paraId="5095F7EA" w14:textId="77777777" w:rsidR="0077032F" w:rsidRPr="00A15DCB" w:rsidRDefault="0077032F" w:rsidP="003029C8">
            <w:pPr>
              <w:pStyle w:val="TAL"/>
            </w:pPr>
            <w:r w:rsidRPr="00A15DCB">
              <w:t>MsgA-ConfigCommon-r16</w:t>
            </w:r>
          </w:p>
        </w:tc>
        <w:tc>
          <w:tcPr>
            <w:tcW w:w="1700" w:type="dxa"/>
          </w:tcPr>
          <w:p w14:paraId="2454AE9E" w14:textId="77777777" w:rsidR="0077032F" w:rsidRPr="00A15DCB" w:rsidRDefault="0077032F" w:rsidP="003029C8">
            <w:pPr>
              <w:pStyle w:val="TAL"/>
            </w:pPr>
          </w:p>
        </w:tc>
        <w:tc>
          <w:tcPr>
            <w:tcW w:w="1245" w:type="dxa"/>
          </w:tcPr>
          <w:p w14:paraId="5FBB985F" w14:textId="77777777" w:rsidR="0077032F" w:rsidRPr="00A15DCB" w:rsidRDefault="0077032F" w:rsidP="003029C8">
            <w:pPr>
              <w:pStyle w:val="TAL"/>
            </w:pPr>
          </w:p>
        </w:tc>
      </w:tr>
      <w:tr w:rsidR="0077032F" w:rsidRPr="00A15DCB" w14:paraId="6FB9C735" w14:textId="77777777" w:rsidTr="003029C8">
        <w:tc>
          <w:tcPr>
            <w:tcW w:w="4535" w:type="dxa"/>
          </w:tcPr>
          <w:p w14:paraId="0D21A891" w14:textId="77777777" w:rsidR="0077032F" w:rsidRPr="00A15DCB" w:rsidRDefault="0077032F" w:rsidP="003029C8">
            <w:pPr>
              <w:pStyle w:val="TAL"/>
            </w:pPr>
            <w:r w:rsidRPr="00A15DCB">
              <w:t xml:space="preserve">  }</w:t>
            </w:r>
          </w:p>
        </w:tc>
        <w:tc>
          <w:tcPr>
            <w:tcW w:w="2267" w:type="dxa"/>
          </w:tcPr>
          <w:p w14:paraId="5F4C7207" w14:textId="77777777" w:rsidR="0077032F" w:rsidRPr="00A15DCB" w:rsidRDefault="0077032F" w:rsidP="003029C8">
            <w:pPr>
              <w:pStyle w:val="TAL"/>
            </w:pPr>
          </w:p>
        </w:tc>
        <w:tc>
          <w:tcPr>
            <w:tcW w:w="1700" w:type="dxa"/>
          </w:tcPr>
          <w:p w14:paraId="12BF6EF5" w14:textId="77777777" w:rsidR="0077032F" w:rsidRPr="00A15DCB" w:rsidRDefault="0077032F" w:rsidP="003029C8">
            <w:pPr>
              <w:pStyle w:val="TAL"/>
            </w:pPr>
          </w:p>
        </w:tc>
        <w:tc>
          <w:tcPr>
            <w:tcW w:w="1245" w:type="dxa"/>
          </w:tcPr>
          <w:p w14:paraId="55105C82" w14:textId="77777777" w:rsidR="0077032F" w:rsidRPr="00A15DCB" w:rsidRDefault="0077032F" w:rsidP="003029C8">
            <w:pPr>
              <w:pStyle w:val="TAL"/>
            </w:pPr>
          </w:p>
        </w:tc>
      </w:tr>
      <w:tr w:rsidR="0077032F" w:rsidRPr="00A15DCB" w14:paraId="716B9C12" w14:textId="77777777" w:rsidTr="003029C8">
        <w:tc>
          <w:tcPr>
            <w:tcW w:w="4535" w:type="dxa"/>
          </w:tcPr>
          <w:p w14:paraId="451C303E" w14:textId="77777777" w:rsidR="0077032F" w:rsidRPr="00A15DCB" w:rsidRDefault="0077032F" w:rsidP="003029C8">
            <w:pPr>
              <w:pStyle w:val="TAL"/>
            </w:pPr>
            <w:r w:rsidRPr="00A15DCB">
              <w:t>}</w:t>
            </w:r>
          </w:p>
        </w:tc>
        <w:tc>
          <w:tcPr>
            <w:tcW w:w="2267" w:type="dxa"/>
          </w:tcPr>
          <w:p w14:paraId="65739B41" w14:textId="77777777" w:rsidR="0077032F" w:rsidRPr="00A15DCB" w:rsidRDefault="0077032F" w:rsidP="003029C8">
            <w:pPr>
              <w:pStyle w:val="TAL"/>
            </w:pPr>
          </w:p>
        </w:tc>
        <w:tc>
          <w:tcPr>
            <w:tcW w:w="1700" w:type="dxa"/>
          </w:tcPr>
          <w:p w14:paraId="1F17F990" w14:textId="77777777" w:rsidR="0077032F" w:rsidRPr="00A15DCB" w:rsidRDefault="0077032F" w:rsidP="003029C8">
            <w:pPr>
              <w:pStyle w:val="TAL"/>
            </w:pPr>
          </w:p>
        </w:tc>
        <w:tc>
          <w:tcPr>
            <w:tcW w:w="1245" w:type="dxa"/>
          </w:tcPr>
          <w:p w14:paraId="75CDC0D5" w14:textId="77777777" w:rsidR="0077032F" w:rsidRPr="00A15DCB" w:rsidRDefault="0077032F" w:rsidP="003029C8">
            <w:pPr>
              <w:pStyle w:val="TAL"/>
            </w:pPr>
          </w:p>
        </w:tc>
      </w:tr>
    </w:tbl>
    <w:p w14:paraId="484F3F92" w14:textId="77777777" w:rsidR="0077032F" w:rsidRPr="00A15DCB" w:rsidRDefault="0077032F" w:rsidP="0077032F"/>
    <w:p w14:paraId="2346A692" w14:textId="77777777" w:rsidR="0077032F" w:rsidRPr="00A15DCB" w:rsidRDefault="0077032F" w:rsidP="0077032F">
      <w:pPr>
        <w:pStyle w:val="TH"/>
        <w:rPr>
          <w:i/>
          <w:iCs/>
        </w:rPr>
      </w:pPr>
      <w:r w:rsidRPr="00A15DCB">
        <w:t xml:space="preserve">Table 7.1.1.1.9.3.3-5: </w:t>
      </w:r>
      <w:r w:rsidRPr="00A15DCB">
        <w:rPr>
          <w:i/>
        </w:rPr>
        <w:t>MsgA-ConfigCommon-r16</w:t>
      </w:r>
      <w:r w:rsidRPr="00A15DCB">
        <w:rPr>
          <w:i/>
          <w:iCs/>
        </w:rPr>
        <w:t xml:space="preserve"> </w:t>
      </w:r>
      <w:r w:rsidRPr="00A15DCB">
        <w:t>(Table 7.1.1.1.9.3.3-4)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529C9ADA" w14:textId="77777777" w:rsidTr="003029C8">
        <w:tc>
          <w:tcPr>
            <w:tcW w:w="9747" w:type="dxa"/>
            <w:gridSpan w:val="4"/>
          </w:tcPr>
          <w:p w14:paraId="68710368" w14:textId="77777777" w:rsidR="0077032F" w:rsidRPr="00A15DCB" w:rsidRDefault="0077032F" w:rsidP="003029C8">
            <w:pPr>
              <w:pStyle w:val="TAH"/>
              <w:jc w:val="left"/>
              <w:rPr>
                <w:b w:val="0"/>
              </w:rPr>
            </w:pPr>
            <w:r w:rsidRPr="00A15DCB">
              <w:rPr>
                <w:b w:val="0"/>
              </w:rPr>
              <w:t>Derivation Path: TS 38.508-1 [4], Table 4.6.3-81A</w:t>
            </w:r>
          </w:p>
        </w:tc>
      </w:tr>
      <w:tr w:rsidR="0077032F" w:rsidRPr="00A15DCB" w14:paraId="060DEAF2" w14:textId="77777777" w:rsidTr="003029C8">
        <w:tc>
          <w:tcPr>
            <w:tcW w:w="4535" w:type="dxa"/>
          </w:tcPr>
          <w:p w14:paraId="5CED7084" w14:textId="77777777" w:rsidR="0077032F" w:rsidRPr="00A15DCB" w:rsidRDefault="0077032F" w:rsidP="003029C8">
            <w:pPr>
              <w:pStyle w:val="TAH"/>
            </w:pPr>
            <w:r w:rsidRPr="00A15DCB">
              <w:t>Information Element</w:t>
            </w:r>
          </w:p>
        </w:tc>
        <w:tc>
          <w:tcPr>
            <w:tcW w:w="2267" w:type="dxa"/>
          </w:tcPr>
          <w:p w14:paraId="1C025132" w14:textId="77777777" w:rsidR="0077032F" w:rsidRPr="00A15DCB" w:rsidRDefault="0077032F" w:rsidP="003029C8">
            <w:pPr>
              <w:pStyle w:val="TAH"/>
            </w:pPr>
            <w:r w:rsidRPr="00A15DCB">
              <w:t>Value/remark</w:t>
            </w:r>
          </w:p>
        </w:tc>
        <w:tc>
          <w:tcPr>
            <w:tcW w:w="1700" w:type="dxa"/>
          </w:tcPr>
          <w:p w14:paraId="1FF1AB74" w14:textId="77777777" w:rsidR="0077032F" w:rsidRPr="00A15DCB" w:rsidRDefault="0077032F" w:rsidP="003029C8">
            <w:pPr>
              <w:pStyle w:val="TAH"/>
            </w:pPr>
            <w:r w:rsidRPr="00A15DCB">
              <w:t>Comment</w:t>
            </w:r>
          </w:p>
        </w:tc>
        <w:tc>
          <w:tcPr>
            <w:tcW w:w="1245" w:type="dxa"/>
          </w:tcPr>
          <w:p w14:paraId="154B5523" w14:textId="77777777" w:rsidR="0077032F" w:rsidRPr="00A15DCB" w:rsidRDefault="0077032F" w:rsidP="003029C8">
            <w:pPr>
              <w:pStyle w:val="TAH"/>
            </w:pPr>
            <w:r w:rsidRPr="00A15DCB">
              <w:t>Condition</w:t>
            </w:r>
          </w:p>
        </w:tc>
      </w:tr>
      <w:tr w:rsidR="0077032F" w:rsidRPr="00A15DCB" w14:paraId="422F4EB6" w14:textId="77777777" w:rsidTr="003029C8">
        <w:tc>
          <w:tcPr>
            <w:tcW w:w="4535" w:type="dxa"/>
          </w:tcPr>
          <w:p w14:paraId="5EFB077A" w14:textId="77777777" w:rsidR="0077032F" w:rsidRPr="00A15DCB" w:rsidRDefault="0077032F" w:rsidP="003029C8">
            <w:pPr>
              <w:pStyle w:val="TAL"/>
            </w:pPr>
            <w:r w:rsidRPr="00A15DCB">
              <w:t xml:space="preserve">MsgA-ConfigCommon-r16 :: = </w:t>
            </w:r>
            <w:r w:rsidRPr="00A15DCB">
              <w:rPr>
                <w:snapToGrid w:val="0"/>
              </w:rPr>
              <w:t xml:space="preserve">SEQUENCE </w:t>
            </w:r>
            <w:r w:rsidRPr="00A15DCB">
              <w:t>{</w:t>
            </w:r>
          </w:p>
        </w:tc>
        <w:tc>
          <w:tcPr>
            <w:tcW w:w="2267" w:type="dxa"/>
          </w:tcPr>
          <w:p w14:paraId="5F5AAAAF" w14:textId="77777777" w:rsidR="0077032F" w:rsidRPr="00A15DCB" w:rsidRDefault="0077032F" w:rsidP="003029C8">
            <w:pPr>
              <w:pStyle w:val="TAL"/>
            </w:pPr>
          </w:p>
        </w:tc>
        <w:tc>
          <w:tcPr>
            <w:tcW w:w="1700" w:type="dxa"/>
          </w:tcPr>
          <w:p w14:paraId="3452F3D6" w14:textId="77777777" w:rsidR="0077032F" w:rsidRPr="00A15DCB" w:rsidRDefault="0077032F" w:rsidP="003029C8">
            <w:pPr>
              <w:pStyle w:val="TAL"/>
            </w:pPr>
          </w:p>
        </w:tc>
        <w:tc>
          <w:tcPr>
            <w:tcW w:w="1245" w:type="dxa"/>
          </w:tcPr>
          <w:p w14:paraId="6D6120AC" w14:textId="77777777" w:rsidR="0077032F" w:rsidRPr="00A15DCB" w:rsidRDefault="0077032F" w:rsidP="003029C8">
            <w:pPr>
              <w:pStyle w:val="TAL"/>
            </w:pPr>
          </w:p>
        </w:tc>
      </w:tr>
      <w:tr w:rsidR="0077032F" w:rsidRPr="00A15DCB" w14:paraId="751486B6" w14:textId="77777777" w:rsidTr="003029C8">
        <w:tc>
          <w:tcPr>
            <w:tcW w:w="4535" w:type="dxa"/>
          </w:tcPr>
          <w:p w14:paraId="2BEB6912" w14:textId="77777777" w:rsidR="0077032F" w:rsidRPr="00A15DCB" w:rsidRDefault="0077032F" w:rsidP="003029C8">
            <w:pPr>
              <w:pStyle w:val="TAL"/>
            </w:pPr>
            <w:r w:rsidRPr="00A15DCB">
              <w:t xml:space="preserve">  rach-ConfigCommonTwoStepRA-r16</w:t>
            </w:r>
          </w:p>
        </w:tc>
        <w:tc>
          <w:tcPr>
            <w:tcW w:w="2267" w:type="dxa"/>
          </w:tcPr>
          <w:p w14:paraId="012A9FED" w14:textId="77777777" w:rsidR="0077032F" w:rsidRPr="00A15DCB" w:rsidRDefault="0077032F" w:rsidP="003029C8">
            <w:pPr>
              <w:pStyle w:val="TAL"/>
            </w:pPr>
            <w:r w:rsidRPr="00A15DCB">
              <w:t>RACH-ConfigCommonTwoStepRA-r16</w:t>
            </w:r>
          </w:p>
        </w:tc>
        <w:tc>
          <w:tcPr>
            <w:tcW w:w="1700" w:type="dxa"/>
          </w:tcPr>
          <w:p w14:paraId="5B45E60B" w14:textId="77777777" w:rsidR="0077032F" w:rsidRPr="00A15DCB" w:rsidRDefault="0077032F" w:rsidP="003029C8">
            <w:pPr>
              <w:pStyle w:val="TAL"/>
            </w:pPr>
          </w:p>
        </w:tc>
        <w:tc>
          <w:tcPr>
            <w:tcW w:w="1245" w:type="dxa"/>
          </w:tcPr>
          <w:p w14:paraId="23970E83" w14:textId="77777777" w:rsidR="0077032F" w:rsidRPr="00A15DCB" w:rsidRDefault="0077032F" w:rsidP="003029C8">
            <w:pPr>
              <w:pStyle w:val="TAL"/>
            </w:pPr>
          </w:p>
        </w:tc>
      </w:tr>
      <w:tr w:rsidR="0077032F" w:rsidRPr="00A15DCB" w14:paraId="35245E0F" w14:textId="77777777" w:rsidTr="003029C8">
        <w:tc>
          <w:tcPr>
            <w:tcW w:w="4535" w:type="dxa"/>
          </w:tcPr>
          <w:p w14:paraId="2F80ED21" w14:textId="77777777" w:rsidR="0077032F" w:rsidRPr="00A15DCB" w:rsidRDefault="0077032F" w:rsidP="003029C8">
            <w:pPr>
              <w:pStyle w:val="TAL"/>
            </w:pPr>
            <w:r w:rsidRPr="00A15DCB">
              <w:t xml:space="preserve">  msgA-PUSCH-Config-r16</w:t>
            </w:r>
          </w:p>
        </w:tc>
        <w:tc>
          <w:tcPr>
            <w:tcW w:w="2267" w:type="dxa"/>
          </w:tcPr>
          <w:p w14:paraId="0015CBF5" w14:textId="77777777" w:rsidR="0077032F" w:rsidRPr="00A15DCB" w:rsidRDefault="0077032F" w:rsidP="003029C8">
            <w:pPr>
              <w:pStyle w:val="TAL"/>
            </w:pPr>
            <w:r w:rsidRPr="00A15DCB">
              <w:t>MsgA-PUSCH-Config-r16</w:t>
            </w:r>
          </w:p>
        </w:tc>
        <w:tc>
          <w:tcPr>
            <w:tcW w:w="1700" w:type="dxa"/>
          </w:tcPr>
          <w:p w14:paraId="5F3E159F" w14:textId="77777777" w:rsidR="0077032F" w:rsidRPr="00A15DCB" w:rsidRDefault="0077032F" w:rsidP="003029C8">
            <w:pPr>
              <w:pStyle w:val="TAL"/>
            </w:pPr>
          </w:p>
        </w:tc>
        <w:tc>
          <w:tcPr>
            <w:tcW w:w="1245" w:type="dxa"/>
          </w:tcPr>
          <w:p w14:paraId="6BD067A0" w14:textId="77777777" w:rsidR="0077032F" w:rsidRPr="00A15DCB" w:rsidRDefault="0077032F" w:rsidP="003029C8">
            <w:pPr>
              <w:pStyle w:val="TAL"/>
            </w:pPr>
          </w:p>
        </w:tc>
      </w:tr>
      <w:tr w:rsidR="0077032F" w:rsidRPr="00A15DCB" w14:paraId="1C11C896" w14:textId="77777777" w:rsidTr="003029C8">
        <w:tc>
          <w:tcPr>
            <w:tcW w:w="4535" w:type="dxa"/>
          </w:tcPr>
          <w:p w14:paraId="4F3945E2" w14:textId="77777777" w:rsidR="0077032F" w:rsidRPr="00A15DCB" w:rsidRDefault="0077032F" w:rsidP="003029C8">
            <w:pPr>
              <w:pStyle w:val="TAL"/>
            </w:pPr>
            <w:r w:rsidRPr="00A15DCB">
              <w:t>}</w:t>
            </w:r>
          </w:p>
        </w:tc>
        <w:tc>
          <w:tcPr>
            <w:tcW w:w="2267" w:type="dxa"/>
          </w:tcPr>
          <w:p w14:paraId="633AC02C" w14:textId="77777777" w:rsidR="0077032F" w:rsidRPr="00A15DCB" w:rsidRDefault="0077032F" w:rsidP="003029C8">
            <w:pPr>
              <w:pStyle w:val="TAL"/>
            </w:pPr>
          </w:p>
        </w:tc>
        <w:tc>
          <w:tcPr>
            <w:tcW w:w="1700" w:type="dxa"/>
          </w:tcPr>
          <w:p w14:paraId="5FEB465A" w14:textId="77777777" w:rsidR="0077032F" w:rsidRPr="00A15DCB" w:rsidRDefault="0077032F" w:rsidP="003029C8">
            <w:pPr>
              <w:pStyle w:val="TAL"/>
            </w:pPr>
          </w:p>
        </w:tc>
        <w:tc>
          <w:tcPr>
            <w:tcW w:w="1245" w:type="dxa"/>
          </w:tcPr>
          <w:p w14:paraId="5FF6D9E3" w14:textId="77777777" w:rsidR="0077032F" w:rsidRPr="00A15DCB" w:rsidRDefault="0077032F" w:rsidP="003029C8">
            <w:pPr>
              <w:pStyle w:val="TAL"/>
            </w:pPr>
          </w:p>
        </w:tc>
      </w:tr>
    </w:tbl>
    <w:p w14:paraId="7148E447" w14:textId="77777777" w:rsidR="0077032F" w:rsidRPr="00A15DCB" w:rsidRDefault="0077032F" w:rsidP="0077032F"/>
    <w:p w14:paraId="146A6411" w14:textId="77777777" w:rsidR="0077032F" w:rsidRPr="00A15DCB" w:rsidRDefault="0077032F" w:rsidP="0077032F">
      <w:pPr>
        <w:pStyle w:val="TH"/>
        <w:rPr>
          <w:i/>
          <w:iCs/>
        </w:rPr>
      </w:pPr>
      <w:r w:rsidRPr="00A15DCB">
        <w:t xml:space="preserve">Table 7.1.1.1.9.3.3-6: </w:t>
      </w:r>
      <w:r w:rsidRPr="00A15DCB">
        <w:rPr>
          <w:i/>
        </w:rPr>
        <w:t>RACH-ConfigCommonTwoStepRA-r16</w:t>
      </w:r>
      <w:r w:rsidRPr="00A15DCB">
        <w:rPr>
          <w:i/>
          <w:iCs/>
        </w:rPr>
        <w:t xml:space="preserve"> </w:t>
      </w:r>
      <w:r w:rsidRPr="00A15DCB">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651DE00A" w14:textId="77777777" w:rsidTr="003029C8">
        <w:tc>
          <w:tcPr>
            <w:tcW w:w="9747" w:type="dxa"/>
            <w:gridSpan w:val="4"/>
          </w:tcPr>
          <w:p w14:paraId="508DA5C9" w14:textId="77777777" w:rsidR="0077032F" w:rsidRPr="00A15DCB" w:rsidRDefault="0077032F" w:rsidP="003029C8">
            <w:pPr>
              <w:pStyle w:val="TAH"/>
              <w:jc w:val="left"/>
              <w:rPr>
                <w:b w:val="0"/>
              </w:rPr>
            </w:pPr>
            <w:r w:rsidRPr="00A15DCB">
              <w:rPr>
                <w:b w:val="0"/>
              </w:rPr>
              <w:t>Derivation Path: TS 38.508-1 [4], Table 4.6.3-128A</w:t>
            </w:r>
          </w:p>
        </w:tc>
      </w:tr>
      <w:tr w:rsidR="0077032F" w:rsidRPr="00A15DCB" w14:paraId="34FEC8EF" w14:textId="77777777" w:rsidTr="003029C8">
        <w:tc>
          <w:tcPr>
            <w:tcW w:w="4535" w:type="dxa"/>
          </w:tcPr>
          <w:p w14:paraId="4628DF89" w14:textId="77777777" w:rsidR="0077032F" w:rsidRPr="00A15DCB" w:rsidRDefault="0077032F" w:rsidP="003029C8">
            <w:pPr>
              <w:pStyle w:val="TAH"/>
            </w:pPr>
            <w:r w:rsidRPr="00A15DCB">
              <w:t>Information Element</w:t>
            </w:r>
          </w:p>
        </w:tc>
        <w:tc>
          <w:tcPr>
            <w:tcW w:w="2267" w:type="dxa"/>
          </w:tcPr>
          <w:p w14:paraId="291466EF" w14:textId="77777777" w:rsidR="0077032F" w:rsidRPr="00A15DCB" w:rsidRDefault="0077032F" w:rsidP="003029C8">
            <w:pPr>
              <w:pStyle w:val="TAH"/>
            </w:pPr>
            <w:r w:rsidRPr="00A15DCB">
              <w:t>Value/remark</w:t>
            </w:r>
          </w:p>
        </w:tc>
        <w:tc>
          <w:tcPr>
            <w:tcW w:w="1700" w:type="dxa"/>
          </w:tcPr>
          <w:p w14:paraId="0EBDA257" w14:textId="77777777" w:rsidR="0077032F" w:rsidRPr="00A15DCB" w:rsidRDefault="0077032F" w:rsidP="003029C8">
            <w:pPr>
              <w:pStyle w:val="TAH"/>
            </w:pPr>
            <w:r w:rsidRPr="00A15DCB">
              <w:t>Comment</w:t>
            </w:r>
          </w:p>
        </w:tc>
        <w:tc>
          <w:tcPr>
            <w:tcW w:w="1245" w:type="dxa"/>
          </w:tcPr>
          <w:p w14:paraId="1C0989F9" w14:textId="77777777" w:rsidR="0077032F" w:rsidRPr="00A15DCB" w:rsidRDefault="0077032F" w:rsidP="003029C8">
            <w:pPr>
              <w:pStyle w:val="TAH"/>
            </w:pPr>
            <w:r w:rsidRPr="00A15DCB">
              <w:t>Condition</w:t>
            </w:r>
          </w:p>
        </w:tc>
      </w:tr>
      <w:tr w:rsidR="0077032F" w:rsidRPr="00A15DCB" w14:paraId="4A3D7E44" w14:textId="77777777" w:rsidTr="003029C8">
        <w:tc>
          <w:tcPr>
            <w:tcW w:w="4535" w:type="dxa"/>
          </w:tcPr>
          <w:p w14:paraId="2D6F4A7F" w14:textId="77777777" w:rsidR="0077032F" w:rsidRPr="00A15DCB" w:rsidRDefault="0077032F" w:rsidP="003029C8">
            <w:pPr>
              <w:pStyle w:val="TAL"/>
            </w:pPr>
            <w:r w:rsidRPr="00A15DCB">
              <w:t xml:space="preserve">RACH-ConfigCommonTwoStepRA-r16 ::= </w:t>
            </w:r>
            <w:r w:rsidRPr="00A15DCB">
              <w:rPr>
                <w:snapToGrid w:val="0"/>
              </w:rPr>
              <w:t xml:space="preserve">SEQUENCE </w:t>
            </w:r>
            <w:r w:rsidRPr="00A15DCB">
              <w:t>{</w:t>
            </w:r>
          </w:p>
        </w:tc>
        <w:tc>
          <w:tcPr>
            <w:tcW w:w="2267" w:type="dxa"/>
          </w:tcPr>
          <w:p w14:paraId="2189C387" w14:textId="77777777" w:rsidR="0077032F" w:rsidRPr="00A15DCB" w:rsidRDefault="0077032F" w:rsidP="003029C8">
            <w:pPr>
              <w:pStyle w:val="TAL"/>
            </w:pPr>
          </w:p>
        </w:tc>
        <w:tc>
          <w:tcPr>
            <w:tcW w:w="1700" w:type="dxa"/>
          </w:tcPr>
          <w:p w14:paraId="3D1EE045" w14:textId="77777777" w:rsidR="0077032F" w:rsidRPr="00A15DCB" w:rsidRDefault="0077032F" w:rsidP="003029C8">
            <w:pPr>
              <w:pStyle w:val="TAL"/>
            </w:pPr>
          </w:p>
        </w:tc>
        <w:tc>
          <w:tcPr>
            <w:tcW w:w="1245" w:type="dxa"/>
          </w:tcPr>
          <w:p w14:paraId="648E82D1" w14:textId="77777777" w:rsidR="0077032F" w:rsidRPr="00A15DCB" w:rsidRDefault="0077032F" w:rsidP="003029C8">
            <w:pPr>
              <w:pStyle w:val="TAL"/>
            </w:pPr>
          </w:p>
        </w:tc>
      </w:tr>
      <w:tr w:rsidR="0077032F" w:rsidRPr="00A15DCB" w14:paraId="18C691DE" w14:textId="77777777" w:rsidTr="003029C8">
        <w:tc>
          <w:tcPr>
            <w:tcW w:w="4535" w:type="dxa"/>
          </w:tcPr>
          <w:p w14:paraId="3421D796" w14:textId="77777777" w:rsidR="0077032F" w:rsidRPr="00A15DCB" w:rsidRDefault="0077032F" w:rsidP="003029C8">
            <w:pPr>
              <w:pStyle w:val="TAL"/>
            </w:pPr>
            <w:r w:rsidRPr="00A15DCB">
              <w:t xml:space="preserve">  rach-ConfigGenericTwoStepRA-r16</w:t>
            </w:r>
          </w:p>
        </w:tc>
        <w:tc>
          <w:tcPr>
            <w:tcW w:w="2267" w:type="dxa"/>
          </w:tcPr>
          <w:p w14:paraId="11586A04" w14:textId="77777777" w:rsidR="0077032F" w:rsidRPr="00A15DCB" w:rsidRDefault="0077032F" w:rsidP="003029C8">
            <w:pPr>
              <w:pStyle w:val="TAL"/>
            </w:pPr>
            <w:r w:rsidRPr="00A15DCB">
              <w:t>RACH-ConfigGenericTwoStepRA-r16</w:t>
            </w:r>
          </w:p>
        </w:tc>
        <w:tc>
          <w:tcPr>
            <w:tcW w:w="1700" w:type="dxa"/>
          </w:tcPr>
          <w:p w14:paraId="07E7CABD" w14:textId="77777777" w:rsidR="0077032F" w:rsidRPr="00A15DCB" w:rsidRDefault="0077032F" w:rsidP="003029C8">
            <w:pPr>
              <w:pStyle w:val="TAL"/>
            </w:pPr>
          </w:p>
        </w:tc>
        <w:tc>
          <w:tcPr>
            <w:tcW w:w="1245" w:type="dxa"/>
          </w:tcPr>
          <w:p w14:paraId="62595960" w14:textId="77777777" w:rsidR="0077032F" w:rsidRPr="00A15DCB" w:rsidRDefault="0077032F" w:rsidP="003029C8">
            <w:pPr>
              <w:pStyle w:val="TAL"/>
            </w:pPr>
          </w:p>
        </w:tc>
      </w:tr>
      <w:tr w:rsidR="0077032F" w:rsidRPr="00A15DCB" w14:paraId="3261C53D" w14:textId="77777777" w:rsidTr="003029C8">
        <w:tc>
          <w:tcPr>
            <w:tcW w:w="4535" w:type="dxa"/>
          </w:tcPr>
          <w:p w14:paraId="14D6AAE6" w14:textId="77777777" w:rsidR="0077032F" w:rsidRPr="00A15DCB" w:rsidRDefault="0077032F" w:rsidP="003029C8">
            <w:pPr>
              <w:pStyle w:val="TAL"/>
            </w:pPr>
            <w:r w:rsidRPr="00A15DCB">
              <w:t xml:space="preserve">  msgA-TotalNumberOfRA-Preambles-r16</w:t>
            </w:r>
          </w:p>
        </w:tc>
        <w:tc>
          <w:tcPr>
            <w:tcW w:w="2267" w:type="dxa"/>
          </w:tcPr>
          <w:p w14:paraId="0A66E458" w14:textId="4E8F5752" w:rsidR="0077032F" w:rsidRPr="00A15DCB" w:rsidRDefault="00810C73" w:rsidP="003029C8">
            <w:pPr>
              <w:pStyle w:val="TAL"/>
            </w:pPr>
            <w:r w:rsidRPr="00A15DCB">
              <w:t>16</w:t>
            </w:r>
          </w:p>
        </w:tc>
        <w:tc>
          <w:tcPr>
            <w:tcW w:w="1700" w:type="dxa"/>
          </w:tcPr>
          <w:p w14:paraId="2852AC95" w14:textId="77777777" w:rsidR="0077032F" w:rsidRPr="00A15DCB" w:rsidRDefault="0077032F" w:rsidP="003029C8">
            <w:pPr>
              <w:pStyle w:val="TAL"/>
            </w:pPr>
          </w:p>
        </w:tc>
        <w:tc>
          <w:tcPr>
            <w:tcW w:w="1245" w:type="dxa"/>
          </w:tcPr>
          <w:p w14:paraId="06B394D8" w14:textId="77777777" w:rsidR="0077032F" w:rsidRPr="00A15DCB" w:rsidRDefault="0077032F" w:rsidP="003029C8">
            <w:pPr>
              <w:pStyle w:val="TAL"/>
            </w:pPr>
          </w:p>
        </w:tc>
      </w:tr>
      <w:tr w:rsidR="0077032F" w:rsidRPr="00A15DCB" w14:paraId="030149B1" w14:textId="77777777" w:rsidTr="003029C8">
        <w:tc>
          <w:tcPr>
            <w:tcW w:w="4535" w:type="dxa"/>
          </w:tcPr>
          <w:p w14:paraId="6BD8736C" w14:textId="77777777" w:rsidR="0077032F" w:rsidRPr="00A15DCB" w:rsidRDefault="0077032F" w:rsidP="003029C8">
            <w:pPr>
              <w:pStyle w:val="TAL"/>
            </w:pPr>
            <w:r w:rsidRPr="00A15DCB">
              <w:t xml:space="preserve">  msgA-SSB-PerRACH-OccasionAndCB-PreamblesPerSSB-r16 CHOICE {</w:t>
            </w:r>
          </w:p>
        </w:tc>
        <w:tc>
          <w:tcPr>
            <w:tcW w:w="2267" w:type="dxa"/>
          </w:tcPr>
          <w:p w14:paraId="69D0F443" w14:textId="77777777" w:rsidR="0077032F" w:rsidRPr="00A15DCB" w:rsidRDefault="0077032F" w:rsidP="003029C8">
            <w:pPr>
              <w:pStyle w:val="TAL"/>
            </w:pPr>
          </w:p>
        </w:tc>
        <w:tc>
          <w:tcPr>
            <w:tcW w:w="1700" w:type="dxa"/>
          </w:tcPr>
          <w:p w14:paraId="10379C43" w14:textId="77777777" w:rsidR="0077032F" w:rsidRPr="00A15DCB" w:rsidRDefault="0077032F" w:rsidP="003029C8">
            <w:pPr>
              <w:pStyle w:val="TAL"/>
            </w:pPr>
          </w:p>
        </w:tc>
        <w:tc>
          <w:tcPr>
            <w:tcW w:w="1245" w:type="dxa"/>
          </w:tcPr>
          <w:p w14:paraId="40727BB9" w14:textId="77777777" w:rsidR="0077032F" w:rsidRPr="00A15DCB" w:rsidRDefault="0077032F" w:rsidP="003029C8">
            <w:pPr>
              <w:pStyle w:val="TAL"/>
            </w:pPr>
          </w:p>
        </w:tc>
      </w:tr>
      <w:tr w:rsidR="0077032F" w:rsidRPr="00A15DCB" w14:paraId="195E8F02" w14:textId="77777777" w:rsidTr="003029C8">
        <w:tc>
          <w:tcPr>
            <w:tcW w:w="4535" w:type="dxa"/>
          </w:tcPr>
          <w:p w14:paraId="6374CAD7" w14:textId="77777777" w:rsidR="0077032F" w:rsidRPr="00A15DCB" w:rsidRDefault="0077032F" w:rsidP="003029C8">
            <w:pPr>
              <w:pStyle w:val="TAL"/>
            </w:pPr>
            <w:r w:rsidRPr="00A15DCB">
              <w:t xml:space="preserve">    two</w:t>
            </w:r>
          </w:p>
        </w:tc>
        <w:tc>
          <w:tcPr>
            <w:tcW w:w="2267" w:type="dxa"/>
          </w:tcPr>
          <w:p w14:paraId="12967526" w14:textId="77777777" w:rsidR="0077032F" w:rsidRPr="00A15DCB" w:rsidRDefault="0077032F" w:rsidP="003029C8">
            <w:pPr>
              <w:pStyle w:val="TAL"/>
            </w:pPr>
            <w:r w:rsidRPr="00A15DCB">
              <w:t>n4</w:t>
            </w:r>
          </w:p>
        </w:tc>
        <w:tc>
          <w:tcPr>
            <w:tcW w:w="1700" w:type="dxa"/>
          </w:tcPr>
          <w:p w14:paraId="3118F185" w14:textId="77777777" w:rsidR="0077032F" w:rsidRPr="00A15DCB" w:rsidRDefault="0077032F" w:rsidP="003029C8">
            <w:pPr>
              <w:pStyle w:val="TAL"/>
            </w:pPr>
          </w:p>
        </w:tc>
        <w:tc>
          <w:tcPr>
            <w:tcW w:w="1245" w:type="dxa"/>
          </w:tcPr>
          <w:p w14:paraId="24F6566E" w14:textId="77777777" w:rsidR="0077032F" w:rsidRPr="00A15DCB" w:rsidRDefault="0077032F" w:rsidP="003029C8">
            <w:pPr>
              <w:pStyle w:val="TAL"/>
            </w:pPr>
          </w:p>
        </w:tc>
      </w:tr>
      <w:tr w:rsidR="0077032F" w:rsidRPr="00A15DCB" w14:paraId="373A9BC7" w14:textId="77777777" w:rsidTr="003029C8">
        <w:tc>
          <w:tcPr>
            <w:tcW w:w="4535" w:type="dxa"/>
          </w:tcPr>
          <w:p w14:paraId="5BA0F96C" w14:textId="77777777" w:rsidR="0077032F" w:rsidRPr="00A15DCB" w:rsidRDefault="0077032F" w:rsidP="003029C8">
            <w:pPr>
              <w:pStyle w:val="TAL"/>
            </w:pPr>
            <w:r w:rsidRPr="00A15DCB">
              <w:t xml:space="preserve">  }</w:t>
            </w:r>
          </w:p>
        </w:tc>
        <w:tc>
          <w:tcPr>
            <w:tcW w:w="2267" w:type="dxa"/>
          </w:tcPr>
          <w:p w14:paraId="498D78D4" w14:textId="77777777" w:rsidR="0077032F" w:rsidRPr="00A15DCB" w:rsidRDefault="0077032F" w:rsidP="003029C8">
            <w:pPr>
              <w:pStyle w:val="TAL"/>
            </w:pPr>
          </w:p>
        </w:tc>
        <w:tc>
          <w:tcPr>
            <w:tcW w:w="1700" w:type="dxa"/>
          </w:tcPr>
          <w:p w14:paraId="536139A0" w14:textId="77777777" w:rsidR="0077032F" w:rsidRPr="00A15DCB" w:rsidRDefault="0077032F" w:rsidP="003029C8">
            <w:pPr>
              <w:pStyle w:val="TAL"/>
            </w:pPr>
          </w:p>
        </w:tc>
        <w:tc>
          <w:tcPr>
            <w:tcW w:w="1245" w:type="dxa"/>
          </w:tcPr>
          <w:p w14:paraId="53EC9C72" w14:textId="77777777" w:rsidR="0077032F" w:rsidRPr="00A15DCB" w:rsidRDefault="0077032F" w:rsidP="003029C8">
            <w:pPr>
              <w:pStyle w:val="TAL"/>
            </w:pPr>
          </w:p>
        </w:tc>
      </w:tr>
      <w:tr w:rsidR="0077032F" w:rsidRPr="00A15DCB" w14:paraId="0A9B4087" w14:textId="77777777" w:rsidTr="003029C8">
        <w:tc>
          <w:tcPr>
            <w:tcW w:w="4535" w:type="dxa"/>
          </w:tcPr>
          <w:p w14:paraId="5E76FD61" w14:textId="77777777" w:rsidR="0077032F" w:rsidRPr="00A15DCB" w:rsidRDefault="0077032F" w:rsidP="003029C8">
            <w:pPr>
              <w:pStyle w:val="TAL"/>
            </w:pPr>
            <w:r w:rsidRPr="00A15DCB">
              <w:t xml:space="preserve">  groupB-ConfiguredTwoStepRA-r16</w:t>
            </w:r>
          </w:p>
        </w:tc>
        <w:tc>
          <w:tcPr>
            <w:tcW w:w="2267" w:type="dxa"/>
          </w:tcPr>
          <w:p w14:paraId="15E35526" w14:textId="77777777" w:rsidR="0077032F" w:rsidRPr="00A15DCB" w:rsidRDefault="0077032F" w:rsidP="003029C8">
            <w:pPr>
              <w:pStyle w:val="TAL"/>
            </w:pPr>
            <w:r w:rsidRPr="00A15DCB">
              <w:t>GroupB-ConfiguredTwoStepRA-r16</w:t>
            </w:r>
          </w:p>
        </w:tc>
        <w:tc>
          <w:tcPr>
            <w:tcW w:w="1700" w:type="dxa"/>
          </w:tcPr>
          <w:p w14:paraId="4D463D4A" w14:textId="77777777" w:rsidR="0077032F" w:rsidRPr="00A15DCB" w:rsidRDefault="0077032F" w:rsidP="003029C8">
            <w:pPr>
              <w:pStyle w:val="TAL"/>
            </w:pPr>
          </w:p>
        </w:tc>
        <w:tc>
          <w:tcPr>
            <w:tcW w:w="1245" w:type="dxa"/>
          </w:tcPr>
          <w:p w14:paraId="1AAA195A" w14:textId="77777777" w:rsidR="0077032F" w:rsidRPr="00A15DCB" w:rsidRDefault="0077032F" w:rsidP="003029C8">
            <w:pPr>
              <w:pStyle w:val="TAL"/>
            </w:pPr>
          </w:p>
        </w:tc>
      </w:tr>
      <w:tr w:rsidR="0077032F" w:rsidRPr="00A15DCB" w14:paraId="5EC456B0" w14:textId="77777777" w:rsidTr="003029C8">
        <w:tc>
          <w:tcPr>
            <w:tcW w:w="4535" w:type="dxa"/>
          </w:tcPr>
          <w:p w14:paraId="010742AE" w14:textId="77777777" w:rsidR="0077032F" w:rsidRPr="00A15DCB" w:rsidRDefault="0077032F" w:rsidP="003029C8">
            <w:pPr>
              <w:pStyle w:val="TAL"/>
            </w:pPr>
            <w:r w:rsidRPr="00A15DCB">
              <w:t xml:space="preserve">  msgA-PRACH-RootSequenceIndex-r16 CHOICE {</w:t>
            </w:r>
          </w:p>
        </w:tc>
        <w:tc>
          <w:tcPr>
            <w:tcW w:w="2267" w:type="dxa"/>
          </w:tcPr>
          <w:p w14:paraId="0E95B334" w14:textId="77777777" w:rsidR="0077032F" w:rsidRPr="00A15DCB" w:rsidRDefault="0077032F" w:rsidP="003029C8">
            <w:pPr>
              <w:pStyle w:val="TAL"/>
            </w:pPr>
          </w:p>
        </w:tc>
        <w:tc>
          <w:tcPr>
            <w:tcW w:w="1700" w:type="dxa"/>
          </w:tcPr>
          <w:p w14:paraId="200888E4" w14:textId="77777777" w:rsidR="0077032F" w:rsidRPr="00A15DCB" w:rsidRDefault="0077032F" w:rsidP="003029C8">
            <w:pPr>
              <w:pStyle w:val="TAL"/>
            </w:pPr>
          </w:p>
        </w:tc>
        <w:tc>
          <w:tcPr>
            <w:tcW w:w="1245" w:type="dxa"/>
          </w:tcPr>
          <w:p w14:paraId="02785E3F" w14:textId="77777777" w:rsidR="0077032F" w:rsidRPr="00A15DCB" w:rsidRDefault="0077032F" w:rsidP="003029C8">
            <w:pPr>
              <w:pStyle w:val="TAL"/>
            </w:pPr>
          </w:p>
        </w:tc>
      </w:tr>
      <w:tr w:rsidR="0077032F" w:rsidRPr="00A15DCB" w14:paraId="207B1D5D" w14:textId="77777777" w:rsidTr="003029C8">
        <w:tc>
          <w:tcPr>
            <w:tcW w:w="4535" w:type="dxa"/>
          </w:tcPr>
          <w:p w14:paraId="2D3E7E30" w14:textId="77777777" w:rsidR="0077032F" w:rsidRPr="00A15DCB" w:rsidRDefault="0077032F" w:rsidP="003029C8">
            <w:pPr>
              <w:pStyle w:val="TAL"/>
            </w:pPr>
            <w:r w:rsidRPr="00A15DCB">
              <w:t xml:space="preserve">    l839</w:t>
            </w:r>
          </w:p>
        </w:tc>
        <w:tc>
          <w:tcPr>
            <w:tcW w:w="2267" w:type="dxa"/>
          </w:tcPr>
          <w:p w14:paraId="517BBADF" w14:textId="77777777" w:rsidR="0077032F" w:rsidRPr="00A15DCB" w:rsidRDefault="0077032F" w:rsidP="003029C8">
            <w:pPr>
              <w:pStyle w:val="TAL"/>
            </w:pPr>
            <w:r w:rsidRPr="00A15DCB">
              <w:t>100</w:t>
            </w:r>
          </w:p>
        </w:tc>
        <w:tc>
          <w:tcPr>
            <w:tcW w:w="1700" w:type="dxa"/>
          </w:tcPr>
          <w:p w14:paraId="12BCE923" w14:textId="77777777" w:rsidR="0077032F" w:rsidRPr="00A15DCB" w:rsidRDefault="0077032F" w:rsidP="003029C8">
            <w:pPr>
              <w:pStyle w:val="TAL"/>
            </w:pPr>
          </w:p>
        </w:tc>
        <w:tc>
          <w:tcPr>
            <w:tcW w:w="1245" w:type="dxa"/>
          </w:tcPr>
          <w:p w14:paraId="74489B4F" w14:textId="77777777" w:rsidR="0077032F" w:rsidRPr="00A15DCB" w:rsidRDefault="0077032F" w:rsidP="003029C8">
            <w:pPr>
              <w:pStyle w:val="TAL"/>
            </w:pPr>
          </w:p>
        </w:tc>
      </w:tr>
      <w:tr w:rsidR="0077032F" w:rsidRPr="00A15DCB" w14:paraId="124F9BC5" w14:textId="77777777" w:rsidTr="003029C8">
        <w:tc>
          <w:tcPr>
            <w:tcW w:w="4535" w:type="dxa"/>
          </w:tcPr>
          <w:p w14:paraId="2E222F69" w14:textId="77777777" w:rsidR="0077032F" w:rsidRPr="00A15DCB" w:rsidRDefault="0077032F" w:rsidP="003029C8">
            <w:pPr>
              <w:pStyle w:val="TAL"/>
            </w:pPr>
            <w:r w:rsidRPr="00A15DCB">
              <w:t xml:space="preserve">  }</w:t>
            </w:r>
          </w:p>
        </w:tc>
        <w:tc>
          <w:tcPr>
            <w:tcW w:w="2267" w:type="dxa"/>
          </w:tcPr>
          <w:p w14:paraId="70819294" w14:textId="77777777" w:rsidR="0077032F" w:rsidRPr="00A15DCB" w:rsidRDefault="0077032F" w:rsidP="003029C8">
            <w:pPr>
              <w:pStyle w:val="TAL"/>
            </w:pPr>
          </w:p>
        </w:tc>
        <w:tc>
          <w:tcPr>
            <w:tcW w:w="1700" w:type="dxa"/>
          </w:tcPr>
          <w:p w14:paraId="35E123E3" w14:textId="77777777" w:rsidR="0077032F" w:rsidRPr="00A15DCB" w:rsidRDefault="0077032F" w:rsidP="003029C8">
            <w:pPr>
              <w:pStyle w:val="TAL"/>
            </w:pPr>
          </w:p>
        </w:tc>
        <w:tc>
          <w:tcPr>
            <w:tcW w:w="1245" w:type="dxa"/>
          </w:tcPr>
          <w:p w14:paraId="192A9981" w14:textId="77777777" w:rsidR="0077032F" w:rsidRPr="00A15DCB" w:rsidRDefault="0077032F" w:rsidP="003029C8">
            <w:pPr>
              <w:pStyle w:val="TAL"/>
            </w:pPr>
          </w:p>
        </w:tc>
      </w:tr>
      <w:tr w:rsidR="0077032F" w:rsidRPr="00A15DCB" w14:paraId="605B0583" w14:textId="77777777" w:rsidTr="003029C8">
        <w:tc>
          <w:tcPr>
            <w:tcW w:w="4535" w:type="dxa"/>
          </w:tcPr>
          <w:p w14:paraId="131786FF" w14:textId="77777777" w:rsidR="0077032F" w:rsidRPr="00A15DCB" w:rsidRDefault="0077032F" w:rsidP="003029C8">
            <w:pPr>
              <w:pStyle w:val="TAL"/>
            </w:pPr>
            <w:r w:rsidRPr="00A15DCB">
              <w:t xml:space="preserve">  msgA-TransMax-r16</w:t>
            </w:r>
          </w:p>
        </w:tc>
        <w:tc>
          <w:tcPr>
            <w:tcW w:w="2267" w:type="dxa"/>
          </w:tcPr>
          <w:p w14:paraId="08A2A17B" w14:textId="77777777" w:rsidR="0077032F" w:rsidRPr="00A15DCB" w:rsidRDefault="0077032F" w:rsidP="003029C8">
            <w:pPr>
              <w:pStyle w:val="TAL"/>
            </w:pPr>
            <w:r w:rsidRPr="00A15DCB">
              <w:t>n4</w:t>
            </w:r>
          </w:p>
        </w:tc>
        <w:tc>
          <w:tcPr>
            <w:tcW w:w="1700" w:type="dxa"/>
          </w:tcPr>
          <w:p w14:paraId="6219B20A" w14:textId="77777777" w:rsidR="0077032F" w:rsidRPr="00A15DCB" w:rsidRDefault="0077032F" w:rsidP="003029C8">
            <w:pPr>
              <w:pStyle w:val="TAL"/>
            </w:pPr>
          </w:p>
        </w:tc>
        <w:tc>
          <w:tcPr>
            <w:tcW w:w="1245" w:type="dxa"/>
          </w:tcPr>
          <w:p w14:paraId="0ED018FB" w14:textId="77777777" w:rsidR="0077032F" w:rsidRPr="00A15DCB" w:rsidRDefault="0077032F" w:rsidP="003029C8">
            <w:pPr>
              <w:pStyle w:val="TAL"/>
            </w:pPr>
          </w:p>
        </w:tc>
      </w:tr>
      <w:tr w:rsidR="0077032F" w:rsidRPr="00A15DCB" w14:paraId="502088C4" w14:textId="77777777" w:rsidTr="003029C8">
        <w:tc>
          <w:tcPr>
            <w:tcW w:w="4535" w:type="dxa"/>
          </w:tcPr>
          <w:p w14:paraId="0625AA44" w14:textId="77777777" w:rsidR="0077032F" w:rsidRPr="00A15DCB" w:rsidRDefault="0077032F" w:rsidP="003029C8">
            <w:pPr>
              <w:pStyle w:val="TAL"/>
            </w:pPr>
            <w:r w:rsidRPr="00A15DCB">
              <w:t xml:space="preserve">  msgA-RSRP-ThresholdSSB-r16</w:t>
            </w:r>
          </w:p>
        </w:tc>
        <w:tc>
          <w:tcPr>
            <w:tcW w:w="2267" w:type="dxa"/>
          </w:tcPr>
          <w:p w14:paraId="6E01AB7F" w14:textId="77777777" w:rsidR="0077032F" w:rsidRPr="00A15DCB" w:rsidRDefault="0077032F" w:rsidP="003029C8">
            <w:pPr>
              <w:pStyle w:val="TAL"/>
            </w:pPr>
            <w:r w:rsidRPr="00A15DCB">
              <w:t>56</w:t>
            </w:r>
          </w:p>
        </w:tc>
        <w:tc>
          <w:tcPr>
            <w:tcW w:w="1700" w:type="dxa"/>
          </w:tcPr>
          <w:p w14:paraId="511D1B33" w14:textId="77777777" w:rsidR="0077032F" w:rsidRPr="00A15DCB" w:rsidRDefault="0077032F" w:rsidP="003029C8">
            <w:pPr>
              <w:pStyle w:val="TAL"/>
            </w:pPr>
          </w:p>
        </w:tc>
        <w:tc>
          <w:tcPr>
            <w:tcW w:w="1245" w:type="dxa"/>
          </w:tcPr>
          <w:p w14:paraId="64A95B4D" w14:textId="77777777" w:rsidR="0077032F" w:rsidRPr="00A15DCB" w:rsidRDefault="0077032F" w:rsidP="003029C8">
            <w:pPr>
              <w:pStyle w:val="TAL"/>
            </w:pPr>
          </w:p>
        </w:tc>
      </w:tr>
      <w:tr w:rsidR="0077032F" w:rsidRPr="00A15DCB" w14:paraId="46D38851" w14:textId="77777777" w:rsidTr="003029C8">
        <w:tc>
          <w:tcPr>
            <w:tcW w:w="4535" w:type="dxa"/>
          </w:tcPr>
          <w:p w14:paraId="21172BE4" w14:textId="77777777" w:rsidR="0077032F" w:rsidRPr="00A15DCB" w:rsidRDefault="0077032F" w:rsidP="003029C8">
            <w:pPr>
              <w:pStyle w:val="TAL"/>
            </w:pPr>
            <w:r w:rsidRPr="00A15DCB">
              <w:t xml:space="preserve">  msgA-RestrictedSetConfig-r16</w:t>
            </w:r>
          </w:p>
        </w:tc>
        <w:tc>
          <w:tcPr>
            <w:tcW w:w="2267" w:type="dxa"/>
          </w:tcPr>
          <w:p w14:paraId="10FB92D0" w14:textId="77777777" w:rsidR="0077032F" w:rsidRPr="00A15DCB" w:rsidRDefault="0077032F" w:rsidP="003029C8">
            <w:pPr>
              <w:pStyle w:val="TAL"/>
            </w:pPr>
            <w:r w:rsidRPr="00A15DCB">
              <w:t>unrestrictedSet</w:t>
            </w:r>
          </w:p>
        </w:tc>
        <w:tc>
          <w:tcPr>
            <w:tcW w:w="1700" w:type="dxa"/>
          </w:tcPr>
          <w:p w14:paraId="1E3BE5E5" w14:textId="77777777" w:rsidR="0077032F" w:rsidRPr="00A15DCB" w:rsidRDefault="0077032F" w:rsidP="003029C8">
            <w:pPr>
              <w:pStyle w:val="TAL"/>
            </w:pPr>
          </w:p>
        </w:tc>
        <w:tc>
          <w:tcPr>
            <w:tcW w:w="1245" w:type="dxa"/>
          </w:tcPr>
          <w:p w14:paraId="7AEF3BBC" w14:textId="77777777" w:rsidR="0077032F" w:rsidRPr="00A15DCB" w:rsidRDefault="0077032F" w:rsidP="003029C8">
            <w:pPr>
              <w:pStyle w:val="TAL"/>
            </w:pPr>
          </w:p>
        </w:tc>
      </w:tr>
      <w:tr w:rsidR="0077032F" w:rsidRPr="00A15DCB" w14:paraId="26D2D9D4" w14:textId="77777777" w:rsidTr="003029C8">
        <w:tc>
          <w:tcPr>
            <w:tcW w:w="4535" w:type="dxa"/>
          </w:tcPr>
          <w:p w14:paraId="3C21705B" w14:textId="77777777" w:rsidR="0077032F" w:rsidRPr="00A15DCB" w:rsidRDefault="0077032F" w:rsidP="003029C8">
            <w:pPr>
              <w:pStyle w:val="TAL"/>
            </w:pPr>
            <w:r w:rsidRPr="00A15DCB">
              <w:t xml:space="preserve">  ra-PrioritizationForAccessIdentityTwoStep-r16 </w:t>
            </w:r>
            <w:r w:rsidRPr="00A15DCB">
              <w:rPr>
                <w:snapToGrid w:val="0"/>
              </w:rPr>
              <w:t xml:space="preserve">SEQUENCE </w:t>
            </w:r>
            <w:r w:rsidRPr="00A15DCB">
              <w:t>{</w:t>
            </w:r>
          </w:p>
        </w:tc>
        <w:tc>
          <w:tcPr>
            <w:tcW w:w="2267" w:type="dxa"/>
          </w:tcPr>
          <w:p w14:paraId="69E0203C" w14:textId="77777777" w:rsidR="0077032F" w:rsidRPr="00A15DCB" w:rsidRDefault="0077032F" w:rsidP="003029C8">
            <w:pPr>
              <w:pStyle w:val="TAL"/>
            </w:pPr>
          </w:p>
        </w:tc>
        <w:tc>
          <w:tcPr>
            <w:tcW w:w="1700" w:type="dxa"/>
          </w:tcPr>
          <w:p w14:paraId="56417B15" w14:textId="77777777" w:rsidR="0077032F" w:rsidRPr="00A15DCB" w:rsidRDefault="0077032F" w:rsidP="003029C8">
            <w:pPr>
              <w:pStyle w:val="TAL"/>
            </w:pPr>
          </w:p>
        </w:tc>
        <w:tc>
          <w:tcPr>
            <w:tcW w:w="1245" w:type="dxa"/>
          </w:tcPr>
          <w:p w14:paraId="291BB3F0" w14:textId="77777777" w:rsidR="0077032F" w:rsidRPr="00A15DCB" w:rsidRDefault="0077032F" w:rsidP="003029C8">
            <w:pPr>
              <w:pStyle w:val="TAL"/>
            </w:pPr>
          </w:p>
        </w:tc>
      </w:tr>
      <w:tr w:rsidR="0077032F" w:rsidRPr="00A15DCB" w14:paraId="0DFDD58B" w14:textId="77777777" w:rsidTr="003029C8">
        <w:tc>
          <w:tcPr>
            <w:tcW w:w="4535" w:type="dxa"/>
          </w:tcPr>
          <w:p w14:paraId="01FB531D" w14:textId="77777777" w:rsidR="0077032F" w:rsidRPr="00A15DCB" w:rsidRDefault="0077032F" w:rsidP="003029C8">
            <w:pPr>
              <w:pStyle w:val="TAL"/>
            </w:pPr>
            <w:r w:rsidRPr="00A15DCB">
              <w:t xml:space="preserve">    ra-Prioritization-r16</w:t>
            </w:r>
          </w:p>
        </w:tc>
        <w:tc>
          <w:tcPr>
            <w:tcW w:w="2267" w:type="dxa"/>
          </w:tcPr>
          <w:p w14:paraId="21B042BF" w14:textId="77777777" w:rsidR="0077032F" w:rsidRPr="00A15DCB" w:rsidRDefault="0077032F" w:rsidP="003029C8">
            <w:pPr>
              <w:pStyle w:val="TAL"/>
            </w:pPr>
            <w:r w:rsidRPr="00A15DCB">
              <w:t>RA-Prioritization</w:t>
            </w:r>
          </w:p>
        </w:tc>
        <w:tc>
          <w:tcPr>
            <w:tcW w:w="1700" w:type="dxa"/>
          </w:tcPr>
          <w:p w14:paraId="01FD709C" w14:textId="77777777" w:rsidR="0077032F" w:rsidRPr="00A15DCB" w:rsidRDefault="0077032F" w:rsidP="003029C8">
            <w:pPr>
              <w:pStyle w:val="TAL"/>
            </w:pPr>
            <w:r w:rsidRPr="00A15DCB">
              <w:t>TS 38.508-1 [4], Table 4.6.3-131</w:t>
            </w:r>
          </w:p>
        </w:tc>
        <w:tc>
          <w:tcPr>
            <w:tcW w:w="1245" w:type="dxa"/>
          </w:tcPr>
          <w:p w14:paraId="72D5C545" w14:textId="77777777" w:rsidR="0077032F" w:rsidRPr="00A15DCB" w:rsidRDefault="0077032F" w:rsidP="003029C8">
            <w:pPr>
              <w:pStyle w:val="TAL"/>
            </w:pPr>
          </w:p>
        </w:tc>
      </w:tr>
      <w:tr w:rsidR="0077032F" w:rsidRPr="00A15DCB" w14:paraId="6AE9988D" w14:textId="77777777" w:rsidTr="003029C8">
        <w:tc>
          <w:tcPr>
            <w:tcW w:w="4535" w:type="dxa"/>
          </w:tcPr>
          <w:p w14:paraId="5DF5E812" w14:textId="77777777" w:rsidR="0077032F" w:rsidRPr="00A15DCB" w:rsidRDefault="0077032F" w:rsidP="003029C8">
            <w:pPr>
              <w:pStyle w:val="TAL"/>
            </w:pPr>
            <w:r w:rsidRPr="00A15DCB">
              <w:t xml:space="preserve">    ra-PrioritizationForAI-r16</w:t>
            </w:r>
          </w:p>
        </w:tc>
        <w:tc>
          <w:tcPr>
            <w:tcW w:w="2267" w:type="dxa"/>
          </w:tcPr>
          <w:p w14:paraId="3DD4EBAE" w14:textId="77777777" w:rsidR="0077032F" w:rsidRPr="00A15DCB" w:rsidRDefault="0077032F" w:rsidP="003029C8">
            <w:pPr>
              <w:pStyle w:val="TAL"/>
            </w:pPr>
            <w:r w:rsidRPr="00A15DCB">
              <w:t>‘00’B</w:t>
            </w:r>
          </w:p>
        </w:tc>
        <w:tc>
          <w:tcPr>
            <w:tcW w:w="1700" w:type="dxa"/>
          </w:tcPr>
          <w:p w14:paraId="2C6256B1" w14:textId="77777777" w:rsidR="0077032F" w:rsidRPr="00A15DCB" w:rsidRDefault="0077032F" w:rsidP="003029C8">
            <w:pPr>
              <w:pStyle w:val="TAL"/>
            </w:pPr>
          </w:p>
        </w:tc>
        <w:tc>
          <w:tcPr>
            <w:tcW w:w="1245" w:type="dxa"/>
          </w:tcPr>
          <w:p w14:paraId="53A48E08" w14:textId="77777777" w:rsidR="0077032F" w:rsidRPr="00A15DCB" w:rsidRDefault="0077032F" w:rsidP="003029C8">
            <w:pPr>
              <w:pStyle w:val="TAL"/>
            </w:pPr>
          </w:p>
        </w:tc>
      </w:tr>
      <w:tr w:rsidR="0077032F" w:rsidRPr="00A15DCB" w14:paraId="1842F8F6" w14:textId="77777777" w:rsidTr="003029C8">
        <w:tc>
          <w:tcPr>
            <w:tcW w:w="4535" w:type="dxa"/>
          </w:tcPr>
          <w:p w14:paraId="1E8E5CA6" w14:textId="77777777" w:rsidR="0077032F" w:rsidRPr="00A15DCB" w:rsidRDefault="0077032F" w:rsidP="003029C8">
            <w:pPr>
              <w:pStyle w:val="TAL"/>
            </w:pPr>
            <w:r w:rsidRPr="00A15DCB">
              <w:t xml:space="preserve">  }</w:t>
            </w:r>
          </w:p>
        </w:tc>
        <w:tc>
          <w:tcPr>
            <w:tcW w:w="2267" w:type="dxa"/>
          </w:tcPr>
          <w:p w14:paraId="568516DB" w14:textId="77777777" w:rsidR="0077032F" w:rsidRPr="00A15DCB" w:rsidRDefault="0077032F" w:rsidP="003029C8">
            <w:pPr>
              <w:pStyle w:val="TAL"/>
            </w:pPr>
          </w:p>
        </w:tc>
        <w:tc>
          <w:tcPr>
            <w:tcW w:w="1700" w:type="dxa"/>
          </w:tcPr>
          <w:p w14:paraId="4ACAC57F" w14:textId="77777777" w:rsidR="0077032F" w:rsidRPr="00A15DCB" w:rsidRDefault="0077032F" w:rsidP="003029C8">
            <w:pPr>
              <w:pStyle w:val="TAL"/>
            </w:pPr>
          </w:p>
        </w:tc>
        <w:tc>
          <w:tcPr>
            <w:tcW w:w="1245" w:type="dxa"/>
          </w:tcPr>
          <w:p w14:paraId="60076F3A" w14:textId="77777777" w:rsidR="0077032F" w:rsidRPr="00A15DCB" w:rsidRDefault="0077032F" w:rsidP="003029C8">
            <w:pPr>
              <w:pStyle w:val="TAL"/>
            </w:pPr>
          </w:p>
        </w:tc>
      </w:tr>
      <w:tr w:rsidR="0077032F" w:rsidRPr="00A15DCB" w14:paraId="03CCDAF1" w14:textId="77777777" w:rsidTr="003029C8">
        <w:tc>
          <w:tcPr>
            <w:tcW w:w="4535" w:type="dxa"/>
          </w:tcPr>
          <w:p w14:paraId="5C55B6A1" w14:textId="77777777" w:rsidR="0077032F" w:rsidRPr="00A15DCB" w:rsidRDefault="0077032F" w:rsidP="003029C8">
            <w:pPr>
              <w:pStyle w:val="TAL"/>
            </w:pPr>
            <w:r w:rsidRPr="00A15DCB">
              <w:t xml:space="preserve">  ra-ContentionResolutionTimer-r16</w:t>
            </w:r>
          </w:p>
        </w:tc>
        <w:tc>
          <w:tcPr>
            <w:tcW w:w="2267" w:type="dxa"/>
          </w:tcPr>
          <w:p w14:paraId="5F4C2058" w14:textId="77777777" w:rsidR="0077032F" w:rsidRPr="00A15DCB" w:rsidRDefault="0077032F" w:rsidP="003029C8">
            <w:pPr>
              <w:pStyle w:val="TAL"/>
            </w:pPr>
            <w:r w:rsidRPr="00A15DCB">
              <w:t>sf32</w:t>
            </w:r>
          </w:p>
        </w:tc>
        <w:tc>
          <w:tcPr>
            <w:tcW w:w="1700" w:type="dxa"/>
          </w:tcPr>
          <w:p w14:paraId="0681B25A" w14:textId="77777777" w:rsidR="0077032F" w:rsidRPr="00A15DCB" w:rsidRDefault="0077032F" w:rsidP="003029C8">
            <w:pPr>
              <w:pStyle w:val="TAL"/>
            </w:pPr>
          </w:p>
        </w:tc>
        <w:tc>
          <w:tcPr>
            <w:tcW w:w="1245" w:type="dxa"/>
          </w:tcPr>
          <w:p w14:paraId="38A3ED21" w14:textId="77777777" w:rsidR="0077032F" w:rsidRPr="00A15DCB" w:rsidRDefault="0077032F" w:rsidP="003029C8">
            <w:pPr>
              <w:pStyle w:val="TAL"/>
            </w:pPr>
          </w:p>
        </w:tc>
      </w:tr>
      <w:tr w:rsidR="0077032F" w:rsidRPr="00A15DCB" w14:paraId="6174FD9E" w14:textId="77777777" w:rsidTr="003029C8">
        <w:tc>
          <w:tcPr>
            <w:tcW w:w="4535" w:type="dxa"/>
          </w:tcPr>
          <w:p w14:paraId="64F7FBC2" w14:textId="77777777" w:rsidR="0077032F" w:rsidRPr="00A15DCB" w:rsidRDefault="0077032F" w:rsidP="003029C8">
            <w:pPr>
              <w:pStyle w:val="TAL"/>
            </w:pPr>
            <w:r w:rsidRPr="00A15DCB">
              <w:t>}</w:t>
            </w:r>
          </w:p>
        </w:tc>
        <w:tc>
          <w:tcPr>
            <w:tcW w:w="2267" w:type="dxa"/>
          </w:tcPr>
          <w:p w14:paraId="188221C3" w14:textId="77777777" w:rsidR="0077032F" w:rsidRPr="00A15DCB" w:rsidRDefault="0077032F" w:rsidP="003029C8">
            <w:pPr>
              <w:pStyle w:val="TAL"/>
            </w:pPr>
          </w:p>
        </w:tc>
        <w:tc>
          <w:tcPr>
            <w:tcW w:w="1700" w:type="dxa"/>
          </w:tcPr>
          <w:p w14:paraId="5355F8FA" w14:textId="77777777" w:rsidR="0077032F" w:rsidRPr="00A15DCB" w:rsidRDefault="0077032F" w:rsidP="003029C8">
            <w:pPr>
              <w:pStyle w:val="TAL"/>
            </w:pPr>
          </w:p>
        </w:tc>
        <w:tc>
          <w:tcPr>
            <w:tcW w:w="1245" w:type="dxa"/>
          </w:tcPr>
          <w:p w14:paraId="243D5F12" w14:textId="77777777" w:rsidR="0077032F" w:rsidRPr="00A15DCB" w:rsidRDefault="0077032F" w:rsidP="003029C8">
            <w:pPr>
              <w:pStyle w:val="TAL"/>
            </w:pPr>
          </w:p>
        </w:tc>
      </w:tr>
    </w:tbl>
    <w:p w14:paraId="60328C8F" w14:textId="77777777" w:rsidR="0077032F" w:rsidRPr="00A15DCB" w:rsidRDefault="0077032F" w:rsidP="0077032F"/>
    <w:p w14:paraId="0E4734F3" w14:textId="77777777" w:rsidR="0077032F" w:rsidRPr="00A15DCB" w:rsidRDefault="0077032F" w:rsidP="0077032F">
      <w:pPr>
        <w:pStyle w:val="TH"/>
        <w:rPr>
          <w:i/>
          <w:iCs/>
        </w:rPr>
      </w:pPr>
      <w:r w:rsidRPr="00A15DCB">
        <w:lastRenderedPageBreak/>
        <w:t xml:space="preserve">Table 7.1.1.1.9.3.3-7: </w:t>
      </w:r>
      <w:r w:rsidRPr="00A15DCB">
        <w:rPr>
          <w:i/>
        </w:rPr>
        <w:t>RACH-ConfigGenericTwoStepRA-r16</w:t>
      </w:r>
      <w:r w:rsidRPr="00A15DCB">
        <w:rPr>
          <w:i/>
          <w:iCs/>
        </w:rPr>
        <w:t xml:space="preserve"> </w:t>
      </w:r>
      <w:r w:rsidRPr="00A15DCB">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5BCE8170" w14:textId="77777777" w:rsidTr="003029C8">
        <w:tc>
          <w:tcPr>
            <w:tcW w:w="9747" w:type="dxa"/>
            <w:gridSpan w:val="4"/>
          </w:tcPr>
          <w:p w14:paraId="5CC71070" w14:textId="6FD66788" w:rsidR="0077032F" w:rsidRPr="00A15DCB" w:rsidRDefault="0077032F" w:rsidP="003029C8">
            <w:pPr>
              <w:pStyle w:val="TAH"/>
              <w:jc w:val="left"/>
              <w:rPr>
                <w:b w:val="0"/>
              </w:rPr>
            </w:pPr>
            <w:r w:rsidRPr="00A15DCB">
              <w:rPr>
                <w:b w:val="0"/>
              </w:rPr>
              <w:t>Derivation Path: TS 38.508-1 [4], Table 4.6.3-13</w:t>
            </w:r>
            <w:r w:rsidR="003B1004" w:rsidRPr="00A15DCB">
              <w:rPr>
                <w:b w:val="0"/>
              </w:rPr>
              <w:t>0</w:t>
            </w:r>
            <w:r w:rsidRPr="00A15DCB">
              <w:rPr>
                <w:b w:val="0"/>
              </w:rPr>
              <w:t>A</w:t>
            </w:r>
          </w:p>
        </w:tc>
      </w:tr>
      <w:tr w:rsidR="0077032F" w:rsidRPr="00A15DCB" w14:paraId="5DD7225E" w14:textId="77777777" w:rsidTr="003029C8">
        <w:tc>
          <w:tcPr>
            <w:tcW w:w="4535" w:type="dxa"/>
          </w:tcPr>
          <w:p w14:paraId="1C487CFB" w14:textId="77777777" w:rsidR="0077032F" w:rsidRPr="00A15DCB" w:rsidRDefault="0077032F" w:rsidP="003029C8">
            <w:pPr>
              <w:pStyle w:val="TAH"/>
            </w:pPr>
            <w:r w:rsidRPr="00A15DCB">
              <w:t>Information Element</w:t>
            </w:r>
          </w:p>
        </w:tc>
        <w:tc>
          <w:tcPr>
            <w:tcW w:w="2267" w:type="dxa"/>
          </w:tcPr>
          <w:p w14:paraId="23EF741D" w14:textId="77777777" w:rsidR="0077032F" w:rsidRPr="00A15DCB" w:rsidRDefault="0077032F" w:rsidP="003029C8">
            <w:pPr>
              <w:pStyle w:val="TAH"/>
            </w:pPr>
            <w:r w:rsidRPr="00A15DCB">
              <w:t>Value/remark</w:t>
            </w:r>
          </w:p>
        </w:tc>
        <w:tc>
          <w:tcPr>
            <w:tcW w:w="1700" w:type="dxa"/>
          </w:tcPr>
          <w:p w14:paraId="34464897" w14:textId="77777777" w:rsidR="0077032F" w:rsidRPr="00A15DCB" w:rsidRDefault="0077032F" w:rsidP="003029C8">
            <w:pPr>
              <w:pStyle w:val="TAH"/>
            </w:pPr>
            <w:r w:rsidRPr="00A15DCB">
              <w:t>Comment</w:t>
            </w:r>
          </w:p>
        </w:tc>
        <w:tc>
          <w:tcPr>
            <w:tcW w:w="1245" w:type="dxa"/>
          </w:tcPr>
          <w:p w14:paraId="075B8A59" w14:textId="77777777" w:rsidR="0077032F" w:rsidRPr="00A15DCB" w:rsidRDefault="0077032F" w:rsidP="003029C8">
            <w:pPr>
              <w:pStyle w:val="TAH"/>
            </w:pPr>
            <w:r w:rsidRPr="00A15DCB">
              <w:t>Condition</w:t>
            </w:r>
          </w:p>
        </w:tc>
      </w:tr>
      <w:tr w:rsidR="0077032F" w:rsidRPr="00A15DCB" w14:paraId="75189980" w14:textId="77777777" w:rsidTr="003029C8">
        <w:tc>
          <w:tcPr>
            <w:tcW w:w="4535" w:type="dxa"/>
          </w:tcPr>
          <w:p w14:paraId="214E462B" w14:textId="77777777" w:rsidR="0077032F" w:rsidRPr="00A15DCB" w:rsidRDefault="0077032F" w:rsidP="003029C8">
            <w:pPr>
              <w:pStyle w:val="TAL"/>
            </w:pPr>
            <w:r w:rsidRPr="00A15DCB">
              <w:t xml:space="preserve">RACH-ConfigGenericTwoStepRA-r16 ::= </w:t>
            </w:r>
            <w:r w:rsidRPr="00A15DCB">
              <w:rPr>
                <w:snapToGrid w:val="0"/>
              </w:rPr>
              <w:t xml:space="preserve">SEQUENCE </w:t>
            </w:r>
            <w:r w:rsidRPr="00A15DCB">
              <w:t>{</w:t>
            </w:r>
          </w:p>
        </w:tc>
        <w:tc>
          <w:tcPr>
            <w:tcW w:w="2267" w:type="dxa"/>
          </w:tcPr>
          <w:p w14:paraId="52E6A72D" w14:textId="77777777" w:rsidR="0077032F" w:rsidRPr="00A15DCB" w:rsidRDefault="0077032F" w:rsidP="003029C8">
            <w:pPr>
              <w:pStyle w:val="TAL"/>
            </w:pPr>
          </w:p>
        </w:tc>
        <w:tc>
          <w:tcPr>
            <w:tcW w:w="1700" w:type="dxa"/>
          </w:tcPr>
          <w:p w14:paraId="75A85517" w14:textId="77777777" w:rsidR="0077032F" w:rsidRPr="00A15DCB" w:rsidRDefault="0077032F" w:rsidP="003029C8">
            <w:pPr>
              <w:pStyle w:val="TAL"/>
            </w:pPr>
          </w:p>
        </w:tc>
        <w:tc>
          <w:tcPr>
            <w:tcW w:w="1245" w:type="dxa"/>
          </w:tcPr>
          <w:p w14:paraId="55D55B33" w14:textId="77777777" w:rsidR="0077032F" w:rsidRPr="00A15DCB" w:rsidRDefault="0077032F" w:rsidP="003029C8">
            <w:pPr>
              <w:pStyle w:val="TAL"/>
            </w:pPr>
          </w:p>
        </w:tc>
      </w:tr>
      <w:tr w:rsidR="0077032F" w:rsidRPr="00A15DCB" w14:paraId="1187F39E" w14:textId="77777777" w:rsidTr="009C4994">
        <w:tc>
          <w:tcPr>
            <w:tcW w:w="4535" w:type="dxa"/>
            <w:tcBorders>
              <w:bottom w:val="nil"/>
            </w:tcBorders>
          </w:tcPr>
          <w:p w14:paraId="4BC5CBDE" w14:textId="77777777" w:rsidR="0077032F" w:rsidRPr="00A15DCB" w:rsidRDefault="0077032F" w:rsidP="003029C8">
            <w:pPr>
              <w:pStyle w:val="TAL"/>
            </w:pPr>
            <w:r w:rsidRPr="00A15DCB">
              <w:t xml:space="preserve">  msgA-PRACH-ConfigurationIndex-r16</w:t>
            </w:r>
          </w:p>
        </w:tc>
        <w:tc>
          <w:tcPr>
            <w:tcW w:w="2267" w:type="dxa"/>
          </w:tcPr>
          <w:p w14:paraId="7E2AF3F6" w14:textId="77777777" w:rsidR="0077032F" w:rsidRPr="00A15DCB" w:rsidRDefault="0077032F" w:rsidP="003029C8">
            <w:pPr>
              <w:pStyle w:val="TAL"/>
            </w:pPr>
            <w:r w:rsidRPr="00A15DCB">
              <w:t>0</w:t>
            </w:r>
          </w:p>
        </w:tc>
        <w:tc>
          <w:tcPr>
            <w:tcW w:w="1700" w:type="dxa"/>
          </w:tcPr>
          <w:p w14:paraId="50DE2F49" w14:textId="77777777" w:rsidR="0077032F" w:rsidRPr="00A15DCB" w:rsidRDefault="0077032F" w:rsidP="003029C8">
            <w:pPr>
              <w:pStyle w:val="TAL"/>
            </w:pPr>
          </w:p>
        </w:tc>
        <w:tc>
          <w:tcPr>
            <w:tcW w:w="1245" w:type="dxa"/>
          </w:tcPr>
          <w:p w14:paraId="76C8D45D" w14:textId="77777777" w:rsidR="0077032F" w:rsidRPr="00A15DCB" w:rsidRDefault="0077032F" w:rsidP="003029C8">
            <w:pPr>
              <w:pStyle w:val="TAL"/>
            </w:pPr>
          </w:p>
        </w:tc>
      </w:tr>
      <w:tr w:rsidR="009C4994" w:rsidRPr="00A15DCB" w14:paraId="564273D9" w14:textId="77777777" w:rsidTr="009C4994">
        <w:tc>
          <w:tcPr>
            <w:tcW w:w="4535" w:type="dxa"/>
            <w:tcBorders>
              <w:top w:val="nil"/>
            </w:tcBorders>
          </w:tcPr>
          <w:p w14:paraId="378EF6FB" w14:textId="77777777" w:rsidR="009C4994" w:rsidRPr="00A15DCB" w:rsidRDefault="009C4994" w:rsidP="009C4994">
            <w:pPr>
              <w:pStyle w:val="TAL"/>
            </w:pPr>
          </w:p>
        </w:tc>
        <w:tc>
          <w:tcPr>
            <w:tcW w:w="2267" w:type="dxa"/>
          </w:tcPr>
          <w:p w14:paraId="02A5DDF1" w14:textId="6F4C0C2D" w:rsidR="009C4994" w:rsidRPr="00A15DCB" w:rsidRDefault="009C4994" w:rsidP="009C4994">
            <w:pPr>
              <w:pStyle w:val="TAL"/>
            </w:pPr>
            <w:r w:rsidRPr="00A15DCB">
              <w:rPr>
                <w:lang w:eastAsia="zh-CN"/>
              </w:rPr>
              <w:t>1</w:t>
            </w:r>
          </w:p>
        </w:tc>
        <w:tc>
          <w:tcPr>
            <w:tcW w:w="1700" w:type="dxa"/>
          </w:tcPr>
          <w:p w14:paraId="30402977" w14:textId="77777777" w:rsidR="009C4994" w:rsidRPr="00A15DCB" w:rsidRDefault="009C4994" w:rsidP="009C4994">
            <w:pPr>
              <w:pStyle w:val="TAL"/>
            </w:pPr>
          </w:p>
        </w:tc>
        <w:tc>
          <w:tcPr>
            <w:tcW w:w="1245" w:type="dxa"/>
          </w:tcPr>
          <w:p w14:paraId="28837594" w14:textId="537C044C" w:rsidR="009C4994" w:rsidRPr="00A15DCB" w:rsidRDefault="009C4994" w:rsidP="009C4994">
            <w:pPr>
              <w:pStyle w:val="TAL"/>
            </w:pPr>
            <w:r w:rsidRPr="00A15DCB">
              <w:rPr>
                <w:lang w:eastAsia="zh-CN"/>
              </w:rPr>
              <w:t>HD_FDD</w:t>
            </w:r>
          </w:p>
        </w:tc>
      </w:tr>
      <w:tr w:rsidR="0077032F" w:rsidRPr="00A15DCB" w14:paraId="259F026F" w14:textId="77777777" w:rsidTr="003029C8">
        <w:tc>
          <w:tcPr>
            <w:tcW w:w="4535" w:type="dxa"/>
          </w:tcPr>
          <w:p w14:paraId="2799A361" w14:textId="77777777" w:rsidR="0077032F" w:rsidRPr="00A15DCB" w:rsidRDefault="0077032F" w:rsidP="003029C8">
            <w:pPr>
              <w:pStyle w:val="TAL"/>
            </w:pPr>
            <w:r w:rsidRPr="00A15DCB">
              <w:t xml:space="preserve">  msgA-RO-FDM-r16</w:t>
            </w:r>
          </w:p>
        </w:tc>
        <w:tc>
          <w:tcPr>
            <w:tcW w:w="2267" w:type="dxa"/>
          </w:tcPr>
          <w:p w14:paraId="4C1D95CE" w14:textId="77777777" w:rsidR="0077032F" w:rsidRPr="00A15DCB" w:rsidRDefault="0077032F" w:rsidP="003029C8">
            <w:pPr>
              <w:pStyle w:val="TAL"/>
            </w:pPr>
            <w:r w:rsidRPr="00A15DCB">
              <w:t>one</w:t>
            </w:r>
          </w:p>
        </w:tc>
        <w:tc>
          <w:tcPr>
            <w:tcW w:w="1700" w:type="dxa"/>
          </w:tcPr>
          <w:p w14:paraId="2608EA50" w14:textId="77777777" w:rsidR="0077032F" w:rsidRPr="00A15DCB" w:rsidRDefault="0077032F" w:rsidP="003029C8">
            <w:pPr>
              <w:pStyle w:val="TAL"/>
            </w:pPr>
          </w:p>
        </w:tc>
        <w:tc>
          <w:tcPr>
            <w:tcW w:w="1245" w:type="dxa"/>
          </w:tcPr>
          <w:p w14:paraId="3F11B6CF" w14:textId="77777777" w:rsidR="0077032F" w:rsidRPr="00A15DCB" w:rsidRDefault="0077032F" w:rsidP="003029C8">
            <w:pPr>
              <w:pStyle w:val="TAL"/>
            </w:pPr>
          </w:p>
        </w:tc>
      </w:tr>
      <w:tr w:rsidR="0077032F" w:rsidRPr="00A15DCB" w14:paraId="56EE6086" w14:textId="77777777" w:rsidTr="003029C8">
        <w:tc>
          <w:tcPr>
            <w:tcW w:w="4535" w:type="dxa"/>
          </w:tcPr>
          <w:p w14:paraId="602D30FE" w14:textId="77777777" w:rsidR="0077032F" w:rsidRPr="00A15DCB" w:rsidRDefault="0077032F" w:rsidP="003029C8">
            <w:pPr>
              <w:pStyle w:val="TAL"/>
            </w:pPr>
            <w:r w:rsidRPr="00A15DCB">
              <w:t xml:space="preserve">  msgA-RO-FrequencyStart-r16</w:t>
            </w:r>
          </w:p>
        </w:tc>
        <w:tc>
          <w:tcPr>
            <w:tcW w:w="2267" w:type="dxa"/>
          </w:tcPr>
          <w:p w14:paraId="40BD63DA" w14:textId="77777777" w:rsidR="0077032F" w:rsidRPr="00A15DCB" w:rsidRDefault="0077032F" w:rsidP="003029C8">
            <w:pPr>
              <w:pStyle w:val="TAL"/>
            </w:pPr>
            <w:r w:rsidRPr="00A15DCB">
              <w:t>0</w:t>
            </w:r>
          </w:p>
        </w:tc>
        <w:tc>
          <w:tcPr>
            <w:tcW w:w="1700" w:type="dxa"/>
          </w:tcPr>
          <w:p w14:paraId="3CAC8B65" w14:textId="77777777" w:rsidR="0077032F" w:rsidRPr="00A15DCB" w:rsidRDefault="0077032F" w:rsidP="003029C8">
            <w:pPr>
              <w:pStyle w:val="TAL"/>
            </w:pPr>
          </w:p>
        </w:tc>
        <w:tc>
          <w:tcPr>
            <w:tcW w:w="1245" w:type="dxa"/>
          </w:tcPr>
          <w:p w14:paraId="426C7C6E" w14:textId="77777777" w:rsidR="0077032F" w:rsidRPr="00A15DCB" w:rsidRDefault="0077032F" w:rsidP="003029C8">
            <w:pPr>
              <w:pStyle w:val="TAL"/>
            </w:pPr>
          </w:p>
        </w:tc>
      </w:tr>
      <w:tr w:rsidR="0077032F" w:rsidRPr="00A15DCB" w14:paraId="1F6A9A62" w14:textId="77777777" w:rsidTr="003029C8">
        <w:tc>
          <w:tcPr>
            <w:tcW w:w="4535" w:type="dxa"/>
          </w:tcPr>
          <w:p w14:paraId="11F9E959" w14:textId="77777777" w:rsidR="0077032F" w:rsidRPr="00A15DCB" w:rsidRDefault="0077032F" w:rsidP="003029C8">
            <w:pPr>
              <w:pStyle w:val="TAL"/>
            </w:pPr>
            <w:r w:rsidRPr="00A15DCB">
              <w:t xml:space="preserve">  msgA-ZeroCorrelationZoneConfig-r16</w:t>
            </w:r>
          </w:p>
        </w:tc>
        <w:tc>
          <w:tcPr>
            <w:tcW w:w="2267" w:type="dxa"/>
          </w:tcPr>
          <w:p w14:paraId="3B79A7B1" w14:textId="77777777" w:rsidR="0077032F" w:rsidRPr="00A15DCB" w:rsidRDefault="0077032F" w:rsidP="003029C8">
            <w:pPr>
              <w:pStyle w:val="TAL"/>
            </w:pPr>
            <w:r w:rsidRPr="00A15DCB">
              <w:t>0</w:t>
            </w:r>
          </w:p>
        </w:tc>
        <w:tc>
          <w:tcPr>
            <w:tcW w:w="1700" w:type="dxa"/>
          </w:tcPr>
          <w:p w14:paraId="4522F928" w14:textId="77777777" w:rsidR="0077032F" w:rsidRPr="00A15DCB" w:rsidRDefault="0077032F" w:rsidP="003029C8">
            <w:pPr>
              <w:pStyle w:val="TAL"/>
            </w:pPr>
          </w:p>
        </w:tc>
        <w:tc>
          <w:tcPr>
            <w:tcW w:w="1245" w:type="dxa"/>
          </w:tcPr>
          <w:p w14:paraId="69BD54C9" w14:textId="77777777" w:rsidR="0077032F" w:rsidRPr="00A15DCB" w:rsidRDefault="0077032F" w:rsidP="003029C8">
            <w:pPr>
              <w:pStyle w:val="TAL"/>
            </w:pPr>
          </w:p>
        </w:tc>
      </w:tr>
      <w:tr w:rsidR="0077032F" w:rsidRPr="00A15DCB" w14:paraId="4D8E15E3" w14:textId="77777777" w:rsidTr="003029C8">
        <w:tc>
          <w:tcPr>
            <w:tcW w:w="4535" w:type="dxa"/>
          </w:tcPr>
          <w:p w14:paraId="57B162A3" w14:textId="77777777" w:rsidR="0077032F" w:rsidRPr="00A15DCB" w:rsidRDefault="0077032F" w:rsidP="003029C8">
            <w:pPr>
              <w:pStyle w:val="TAL"/>
            </w:pPr>
            <w:r w:rsidRPr="00A15DCB">
              <w:t xml:space="preserve">  msgA-PreamblePowerRampingStep-r16</w:t>
            </w:r>
          </w:p>
        </w:tc>
        <w:tc>
          <w:tcPr>
            <w:tcW w:w="2267" w:type="dxa"/>
          </w:tcPr>
          <w:p w14:paraId="4B21FA87" w14:textId="77777777" w:rsidR="0077032F" w:rsidRPr="00A15DCB" w:rsidRDefault="0077032F" w:rsidP="003029C8">
            <w:pPr>
              <w:pStyle w:val="TAL"/>
            </w:pPr>
            <w:r w:rsidRPr="00A15DCB">
              <w:t>dB2</w:t>
            </w:r>
          </w:p>
        </w:tc>
        <w:tc>
          <w:tcPr>
            <w:tcW w:w="1700" w:type="dxa"/>
          </w:tcPr>
          <w:p w14:paraId="7194FBC9" w14:textId="77777777" w:rsidR="0077032F" w:rsidRPr="00A15DCB" w:rsidRDefault="0077032F" w:rsidP="003029C8">
            <w:pPr>
              <w:pStyle w:val="TAL"/>
            </w:pPr>
          </w:p>
        </w:tc>
        <w:tc>
          <w:tcPr>
            <w:tcW w:w="1245" w:type="dxa"/>
          </w:tcPr>
          <w:p w14:paraId="7B8C39B0" w14:textId="77777777" w:rsidR="0077032F" w:rsidRPr="00A15DCB" w:rsidRDefault="0077032F" w:rsidP="003029C8">
            <w:pPr>
              <w:pStyle w:val="TAL"/>
            </w:pPr>
          </w:p>
        </w:tc>
      </w:tr>
      <w:tr w:rsidR="0077032F" w:rsidRPr="00A15DCB" w14:paraId="5E836BC4" w14:textId="77777777" w:rsidTr="003029C8">
        <w:tc>
          <w:tcPr>
            <w:tcW w:w="4535" w:type="dxa"/>
          </w:tcPr>
          <w:p w14:paraId="5EEA9688" w14:textId="77777777" w:rsidR="0077032F" w:rsidRPr="00A15DCB" w:rsidRDefault="0077032F" w:rsidP="003029C8">
            <w:pPr>
              <w:pStyle w:val="TAL"/>
            </w:pPr>
            <w:r w:rsidRPr="00A15DCB">
              <w:t xml:space="preserve">  msgA-PreambleReceivedTargetPower-r16</w:t>
            </w:r>
          </w:p>
        </w:tc>
        <w:tc>
          <w:tcPr>
            <w:tcW w:w="2267" w:type="dxa"/>
          </w:tcPr>
          <w:p w14:paraId="689DBCEA" w14:textId="77777777" w:rsidR="0077032F" w:rsidRPr="00A15DCB" w:rsidRDefault="0077032F" w:rsidP="003029C8">
            <w:pPr>
              <w:pStyle w:val="TAL"/>
            </w:pPr>
            <w:r w:rsidRPr="00A15DCB">
              <w:t>-200</w:t>
            </w:r>
          </w:p>
        </w:tc>
        <w:tc>
          <w:tcPr>
            <w:tcW w:w="1700" w:type="dxa"/>
          </w:tcPr>
          <w:p w14:paraId="0665513A" w14:textId="77777777" w:rsidR="0077032F" w:rsidRPr="00A15DCB" w:rsidRDefault="0077032F" w:rsidP="003029C8">
            <w:pPr>
              <w:pStyle w:val="TAL"/>
            </w:pPr>
          </w:p>
        </w:tc>
        <w:tc>
          <w:tcPr>
            <w:tcW w:w="1245" w:type="dxa"/>
          </w:tcPr>
          <w:p w14:paraId="77E9C6FA" w14:textId="77777777" w:rsidR="0077032F" w:rsidRPr="00A15DCB" w:rsidRDefault="0077032F" w:rsidP="003029C8">
            <w:pPr>
              <w:pStyle w:val="TAL"/>
            </w:pPr>
          </w:p>
        </w:tc>
      </w:tr>
      <w:tr w:rsidR="0077032F" w:rsidRPr="00A15DCB" w14:paraId="05D940A9" w14:textId="77777777" w:rsidTr="003029C8">
        <w:tc>
          <w:tcPr>
            <w:tcW w:w="4535" w:type="dxa"/>
          </w:tcPr>
          <w:p w14:paraId="72CA1D49" w14:textId="77777777" w:rsidR="0077032F" w:rsidRPr="00A15DCB" w:rsidRDefault="0077032F" w:rsidP="003029C8">
            <w:pPr>
              <w:pStyle w:val="TAL"/>
            </w:pPr>
            <w:r w:rsidRPr="00A15DCB">
              <w:t xml:space="preserve">  msgB-ResponseWindow-r16</w:t>
            </w:r>
          </w:p>
        </w:tc>
        <w:tc>
          <w:tcPr>
            <w:tcW w:w="2267" w:type="dxa"/>
          </w:tcPr>
          <w:p w14:paraId="4ED2669D" w14:textId="77777777" w:rsidR="0077032F" w:rsidRPr="00A15DCB" w:rsidRDefault="0077032F" w:rsidP="003029C8">
            <w:pPr>
              <w:pStyle w:val="TAL"/>
            </w:pPr>
            <w:r w:rsidRPr="00A15DCB">
              <w:t>sl80</w:t>
            </w:r>
          </w:p>
        </w:tc>
        <w:tc>
          <w:tcPr>
            <w:tcW w:w="1700" w:type="dxa"/>
          </w:tcPr>
          <w:p w14:paraId="78B780DB" w14:textId="77777777" w:rsidR="0077032F" w:rsidRPr="00A15DCB" w:rsidRDefault="0077032F" w:rsidP="003029C8">
            <w:pPr>
              <w:pStyle w:val="TAL"/>
            </w:pPr>
          </w:p>
        </w:tc>
        <w:tc>
          <w:tcPr>
            <w:tcW w:w="1245" w:type="dxa"/>
          </w:tcPr>
          <w:p w14:paraId="32D73A03" w14:textId="77777777" w:rsidR="0077032F" w:rsidRPr="00A15DCB" w:rsidRDefault="0077032F" w:rsidP="003029C8">
            <w:pPr>
              <w:pStyle w:val="TAL"/>
            </w:pPr>
          </w:p>
        </w:tc>
      </w:tr>
      <w:tr w:rsidR="0077032F" w:rsidRPr="00A15DCB" w14:paraId="09F87308" w14:textId="77777777" w:rsidTr="003029C8">
        <w:tc>
          <w:tcPr>
            <w:tcW w:w="4535" w:type="dxa"/>
          </w:tcPr>
          <w:p w14:paraId="7A925661" w14:textId="77777777" w:rsidR="0077032F" w:rsidRPr="00A15DCB" w:rsidRDefault="0077032F" w:rsidP="003029C8">
            <w:pPr>
              <w:pStyle w:val="TAL"/>
            </w:pPr>
            <w:r w:rsidRPr="00A15DCB">
              <w:t xml:space="preserve">  preambleTransMax-r16</w:t>
            </w:r>
          </w:p>
        </w:tc>
        <w:tc>
          <w:tcPr>
            <w:tcW w:w="2267" w:type="dxa"/>
          </w:tcPr>
          <w:p w14:paraId="5B08AFE9" w14:textId="77777777" w:rsidR="0077032F" w:rsidRPr="00A15DCB" w:rsidRDefault="0077032F" w:rsidP="003029C8">
            <w:pPr>
              <w:pStyle w:val="TAL"/>
            </w:pPr>
            <w:r w:rsidRPr="00A15DCB">
              <w:t>n4</w:t>
            </w:r>
          </w:p>
        </w:tc>
        <w:tc>
          <w:tcPr>
            <w:tcW w:w="1700" w:type="dxa"/>
          </w:tcPr>
          <w:p w14:paraId="77517467" w14:textId="77777777" w:rsidR="0077032F" w:rsidRPr="00A15DCB" w:rsidRDefault="0077032F" w:rsidP="003029C8">
            <w:pPr>
              <w:pStyle w:val="TAL"/>
            </w:pPr>
          </w:p>
        </w:tc>
        <w:tc>
          <w:tcPr>
            <w:tcW w:w="1245" w:type="dxa"/>
          </w:tcPr>
          <w:p w14:paraId="0AEB8FCD" w14:textId="77777777" w:rsidR="0077032F" w:rsidRPr="00A15DCB" w:rsidRDefault="0077032F" w:rsidP="003029C8">
            <w:pPr>
              <w:pStyle w:val="TAL"/>
            </w:pPr>
          </w:p>
        </w:tc>
      </w:tr>
      <w:tr w:rsidR="0077032F" w:rsidRPr="00A15DCB" w14:paraId="053E5AE6" w14:textId="77777777" w:rsidTr="003029C8">
        <w:tc>
          <w:tcPr>
            <w:tcW w:w="4535" w:type="dxa"/>
          </w:tcPr>
          <w:p w14:paraId="1B61BF4B" w14:textId="77777777" w:rsidR="0077032F" w:rsidRPr="00A15DCB" w:rsidRDefault="0077032F" w:rsidP="003029C8">
            <w:pPr>
              <w:pStyle w:val="TAL"/>
            </w:pPr>
            <w:r w:rsidRPr="00A15DCB">
              <w:t>}</w:t>
            </w:r>
          </w:p>
        </w:tc>
        <w:tc>
          <w:tcPr>
            <w:tcW w:w="2267" w:type="dxa"/>
          </w:tcPr>
          <w:p w14:paraId="0FF45B5E" w14:textId="77777777" w:rsidR="0077032F" w:rsidRPr="00A15DCB" w:rsidRDefault="0077032F" w:rsidP="003029C8">
            <w:pPr>
              <w:pStyle w:val="TAL"/>
            </w:pPr>
          </w:p>
        </w:tc>
        <w:tc>
          <w:tcPr>
            <w:tcW w:w="1700" w:type="dxa"/>
          </w:tcPr>
          <w:p w14:paraId="2C61E4B0" w14:textId="77777777" w:rsidR="0077032F" w:rsidRPr="00A15DCB" w:rsidRDefault="0077032F" w:rsidP="003029C8">
            <w:pPr>
              <w:pStyle w:val="TAL"/>
            </w:pPr>
          </w:p>
        </w:tc>
        <w:tc>
          <w:tcPr>
            <w:tcW w:w="1245" w:type="dxa"/>
          </w:tcPr>
          <w:p w14:paraId="428F0EFA" w14:textId="77777777" w:rsidR="0077032F" w:rsidRPr="00A15DCB" w:rsidRDefault="0077032F" w:rsidP="003029C8">
            <w:pPr>
              <w:pStyle w:val="TAL"/>
            </w:pPr>
          </w:p>
        </w:tc>
      </w:tr>
    </w:tbl>
    <w:p w14:paraId="7B2E269F" w14:textId="77777777" w:rsidR="009C4994" w:rsidRPr="00A15DCB" w:rsidRDefault="009C4994" w:rsidP="009C4994"/>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9C4994" w:rsidRPr="00A15DCB" w14:paraId="1AA76973" w14:textId="77777777" w:rsidTr="009B330A">
        <w:tc>
          <w:tcPr>
            <w:tcW w:w="3936" w:type="dxa"/>
            <w:tcBorders>
              <w:top w:val="single" w:sz="4" w:space="0" w:color="auto"/>
              <w:left w:val="single" w:sz="4" w:space="0" w:color="auto"/>
              <w:bottom w:val="single" w:sz="4" w:space="0" w:color="auto"/>
              <w:right w:val="single" w:sz="4" w:space="0" w:color="auto"/>
            </w:tcBorders>
            <w:hideMark/>
          </w:tcPr>
          <w:p w14:paraId="348C8A23" w14:textId="77777777" w:rsidR="009C4994" w:rsidRPr="00A15DCB" w:rsidRDefault="009C4994" w:rsidP="009B330A">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0E9C3B9B" w14:textId="77777777" w:rsidR="009C4994" w:rsidRPr="00A15DCB" w:rsidRDefault="009C4994" w:rsidP="009B330A">
            <w:pPr>
              <w:pStyle w:val="TAH"/>
            </w:pPr>
            <w:r w:rsidRPr="00A15DCB">
              <w:t>Explanation</w:t>
            </w:r>
          </w:p>
        </w:tc>
      </w:tr>
      <w:tr w:rsidR="009C4994" w:rsidRPr="00A15DCB" w14:paraId="2EFB05CB" w14:textId="77777777" w:rsidTr="009B330A">
        <w:tc>
          <w:tcPr>
            <w:tcW w:w="3936" w:type="dxa"/>
            <w:tcBorders>
              <w:top w:val="single" w:sz="4" w:space="0" w:color="auto"/>
              <w:left w:val="single" w:sz="4" w:space="0" w:color="auto"/>
              <w:bottom w:val="single" w:sz="4" w:space="0" w:color="auto"/>
              <w:right w:val="single" w:sz="4" w:space="0" w:color="auto"/>
            </w:tcBorders>
            <w:hideMark/>
          </w:tcPr>
          <w:p w14:paraId="238526D6" w14:textId="77777777" w:rsidR="009C4994" w:rsidRPr="00A15DCB" w:rsidRDefault="009C4994" w:rsidP="009B330A">
            <w:pPr>
              <w:pStyle w:val="TAL"/>
            </w:pPr>
            <w:r w:rsidRPr="00A15DCB">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462FB336" w14:textId="77777777" w:rsidR="009C4994" w:rsidRPr="00A15DCB" w:rsidRDefault="009C4994" w:rsidP="009B330A">
            <w:pPr>
              <w:pStyle w:val="TAL"/>
            </w:pPr>
            <w:r w:rsidRPr="00A15DCB">
              <w:rPr>
                <w:lang w:eastAsia="zh-CN"/>
              </w:rPr>
              <w:t>pc_halfDuplexFDD_TypeA_RedCap_r17 (i.e HD_FDD UE are performing test on FDD band)</w:t>
            </w:r>
          </w:p>
        </w:tc>
      </w:tr>
    </w:tbl>
    <w:p w14:paraId="4431E75F" w14:textId="77777777" w:rsidR="0077032F" w:rsidRPr="00A15DCB" w:rsidRDefault="0077032F" w:rsidP="0077032F"/>
    <w:p w14:paraId="4985FBBB" w14:textId="77777777" w:rsidR="0077032F" w:rsidRPr="00A15DCB" w:rsidRDefault="0077032F" w:rsidP="0077032F">
      <w:pPr>
        <w:pStyle w:val="TH"/>
        <w:rPr>
          <w:i/>
          <w:iCs/>
        </w:rPr>
      </w:pPr>
      <w:r w:rsidRPr="00A15DCB">
        <w:t xml:space="preserve">Table 7.1.1.1.9.3.3-8: </w:t>
      </w:r>
      <w:r w:rsidRPr="00A15DCB">
        <w:rPr>
          <w:i/>
        </w:rPr>
        <w:t>GroupB-ConfiguredTwoStepRA-r16</w:t>
      </w:r>
      <w:r w:rsidRPr="00A15DCB">
        <w:rPr>
          <w:i/>
          <w:iCs/>
        </w:rPr>
        <w:t xml:space="preserve"> </w:t>
      </w:r>
      <w:r w:rsidRPr="00A15DCB">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749008BC" w14:textId="77777777" w:rsidTr="003029C8">
        <w:tc>
          <w:tcPr>
            <w:tcW w:w="9747" w:type="dxa"/>
            <w:gridSpan w:val="4"/>
          </w:tcPr>
          <w:p w14:paraId="34171511" w14:textId="65941314" w:rsidR="0077032F" w:rsidRPr="00A15DCB" w:rsidRDefault="0077032F" w:rsidP="003029C8">
            <w:pPr>
              <w:pStyle w:val="TAH"/>
              <w:jc w:val="left"/>
              <w:rPr>
                <w:b w:val="0"/>
              </w:rPr>
            </w:pPr>
            <w:r w:rsidRPr="00A15DCB">
              <w:rPr>
                <w:b w:val="0"/>
              </w:rPr>
              <w:t>Derivation Path: TS 38.331 [6]</w:t>
            </w:r>
            <w:r w:rsidR="003B1004" w:rsidRPr="00A15DCB">
              <w:rPr>
                <w:b w:val="0"/>
              </w:rPr>
              <w:t>,</w:t>
            </w:r>
            <w:r w:rsidRPr="00A15DCB">
              <w:rPr>
                <w:b w:val="0"/>
              </w:rPr>
              <w:t xml:space="preserve"> clause 6.3.2</w:t>
            </w:r>
          </w:p>
        </w:tc>
      </w:tr>
      <w:tr w:rsidR="0077032F" w:rsidRPr="00A15DCB" w14:paraId="590DB6C2" w14:textId="77777777" w:rsidTr="003029C8">
        <w:tc>
          <w:tcPr>
            <w:tcW w:w="4535" w:type="dxa"/>
          </w:tcPr>
          <w:p w14:paraId="54AC1326" w14:textId="77777777" w:rsidR="0077032F" w:rsidRPr="00A15DCB" w:rsidRDefault="0077032F" w:rsidP="003029C8">
            <w:pPr>
              <w:pStyle w:val="TAH"/>
            </w:pPr>
            <w:r w:rsidRPr="00A15DCB">
              <w:t>Information Element</w:t>
            </w:r>
          </w:p>
        </w:tc>
        <w:tc>
          <w:tcPr>
            <w:tcW w:w="2267" w:type="dxa"/>
          </w:tcPr>
          <w:p w14:paraId="68678693" w14:textId="77777777" w:rsidR="0077032F" w:rsidRPr="00A15DCB" w:rsidRDefault="0077032F" w:rsidP="003029C8">
            <w:pPr>
              <w:pStyle w:val="TAH"/>
            </w:pPr>
            <w:r w:rsidRPr="00A15DCB">
              <w:t>Value/remark</w:t>
            </w:r>
          </w:p>
        </w:tc>
        <w:tc>
          <w:tcPr>
            <w:tcW w:w="1700" w:type="dxa"/>
          </w:tcPr>
          <w:p w14:paraId="66A29336" w14:textId="77777777" w:rsidR="0077032F" w:rsidRPr="00A15DCB" w:rsidRDefault="0077032F" w:rsidP="003029C8">
            <w:pPr>
              <w:pStyle w:val="TAH"/>
            </w:pPr>
            <w:r w:rsidRPr="00A15DCB">
              <w:t>Comment</w:t>
            </w:r>
          </w:p>
        </w:tc>
        <w:tc>
          <w:tcPr>
            <w:tcW w:w="1245" w:type="dxa"/>
          </w:tcPr>
          <w:p w14:paraId="05F66858" w14:textId="77777777" w:rsidR="0077032F" w:rsidRPr="00A15DCB" w:rsidRDefault="0077032F" w:rsidP="003029C8">
            <w:pPr>
              <w:pStyle w:val="TAH"/>
            </w:pPr>
            <w:r w:rsidRPr="00A15DCB">
              <w:t>Condition</w:t>
            </w:r>
          </w:p>
        </w:tc>
      </w:tr>
      <w:tr w:rsidR="0077032F" w:rsidRPr="00A15DCB" w14:paraId="06B8DC6C" w14:textId="77777777" w:rsidTr="003029C8">
        <w:tc>
          <w:tcPr>
            <w:tcW w:w="4535" w:type="dxa"/>
          </w:tcPr>
          <w:p w14:paraId="7E29128E" w14:textId="77777777" w:rsidR="0077032F" w:rsidRPr="00A15DCB" w:rsidRDefault="0077032F" w:rsidP="003029C8">
            <w:pPr>
              <w:pStyle w:val="TAL"/>
            </w:pPr>
            <w:r w:rsidRPr="00A15DCB">
              <w:t xml:space="preserve">GroupB-ConfiguredTwoStepRA-r16 ::= </w:t>
            </w:r>
            <w:r w:rsidRPr="00A15DCB">
              <w:rPr>
                <w:snapToGrid w:val="0"/>
              </w:rPr>
              <w:t xml:space="preserve">SEQUENCE </w:t>
            </w:r>
            <w:r w:rsidRPr="00A15DCB">
              <w:t>{</w:t>
            </w:r>
          </w:p>
        </w:tc>
        <w:tc>
          <w:tcPr>
            <w:tcW w:w="2267" w:type="dxa"/>
          </w:tcPr>
          <w:p w14:paraId="08B9C8E0" w14:textId="77777777" w:rsidR="0077032F" w:rsidRPr="00A15DCB" w:rsidRDefault="0077032F" w:rsidP="003029C8">
            <w:pPr>
              <w:pStyle w:val="TAL"/>
            </w:pPr>
          </w:p>
        </w:tc>
        <w:tc>
          <w:tcPr>
            <w:tcW w:w="1700" w:type="dxa"/>
          </w:tcPr>
          <w:p w14:paraId="5A5BF371" w14:textId="77777777" w:rsidR="0077032F" w:rsidRPr="00A15DCB" w:rsidRDefault="0077032F" w:rsidP="003029C8">
            <w:pPr>
              <w:pStyle w:val="TAL"/>
            </w:pPr>
          </w:p>
        </w:tc>
        <w:tc>
          <w:tcPr>
            <w:tcW w:w="1245" w:type="dxa"/>
          </w:tcPr>
          <w:p w14:paraId="14972D7D" w14:textId="77777777" w:rsidR="0077032F" w:rsidRPr="00A15DCB" w:rsidRDefault="0077032F" w:rsidP="003029C8">
            <w:pPr>
              <w:pStyle w:val="TAL"/>
            </w:pPr>
          </w:p>
        </w:tc>
      </w:tr>
      <w:tr w:rsidR="0077032F" w:rsidRPr="00A15DCB" w14:paraId="343BBC6A" w14:textId="77777777" w:rsidTr="003029C8">
        <w:tc>
          <w:tcPr>
            <w:tcW w:w="4535" w:type="dxa"/>
          </w:tcPr>
          <w:p w14:paraId="7CECBDB3" w14:textId="77777777" w:rsidR="0077032F" w:rsidRPr="00A15DCB" w:rsidRDefault="0077032F" w:rsidP="003029C8">
            <w:pPr>
              <w:pStyle w:val="TAL"/>
            </w:pPr>
            <w:r w:rsidRPr="00A15DCB">
              <w:t xml:space="preserve">  ra-MsgA-SizeGroupA</w:t>
            </w:r>
          </w:p>
        </w:tc>
        <w:tc>
          <w:tcPr>
            <w:tcW w:w="2267" w:type="dxa"/>
          </w:tcPr>
          <w:p w14:paraId="21366B26" w14:textId="77777777" w:rsidR="0077032F" w:rsidRPr="00A15DCB" w:rsidRDefault="0077032F" w:rsidP="003029C8">
            <w:pPr>
              <w:pStyle w:val="TAL"/>
            </w:pPr>
            <w:r w:rsidRPr="00A15DCB">
              <w:t>b208</w:t>
            </w:r>
          </w:p>
        </w:tc>
        <w:tc>
          <w:tcPr>
            <w:tcW w:w="1700" w:type="dxa"/>
          </w:tcPr>
          <w:p w14:paraId="3FB952AB" w14:textId="77777777" w:rsidR="0077032F" w:rsidRPr="00A15DCB" w:rsidRDefault="0077032F" w:rsidP="003029C8">
            <w:pPr>
              <w:pStyle w:val="TAL"/>
            </w:pPr>
          </w:p>
        </w:tc>
        <w:tc>
          <w:tcPr>
            <w:tcW w:w="1245" w:type="dxa"/>
          </w:tcPr>
          <w:p w14:paraId="43A536FF" w14:textId="77777777" w:rsidR="0077032F" w:rsidRPr="00A15DCB" w:rsidRDefault="0077032F" w:rsidP="003029C8">
            <w:pPr>
              <w:pStyle w:val="TAL"/>
            </w:pPr>
          </w:p>
        </w:tc>
      </w:tr>
      <w:tr w:rsidR="0077032F" w:rsidRPr="00A15DCB" w14:paraId="263D1A71" w14:textId="77777777" w:rsidTr="003029C8">
        <w:tc>
          <w:tcPr>
            <w:tcW w:w="4535" w:type="dxa"/>
          </w:tcPr>
          <w:p w14:paraId="72B7F7EF" w14:textId="77777777" w:rsidR="0077032F" w:rsidRPr="00A15DCB" w:rsidRDefault="0077032F" w:rsidP="003029C8">
            <w:pPr>
              <w:pStyle w:val="TAL"/>
            </w:pPr>
            <w:r w:rsidRPr="00A15DCB">
              <w:t xml:space="preserve">  messagePowerOffsetGroupB</w:t>
            </w:r>
          </w:p>
        </w:tc>
        <w:tc>
          <w:tcPr>
            <w:tcW w:w="2267" w:type="dxa"/>
          </w:tcPr>
          <w:p w14:paraId="16AF8C54" w14:textId="77777777" w:rsidR="0077032F" w:rsidRPr="00A15DCB" w:rsidRDefault="0077032F" w:rsidP="003029C8">
            <w:pPr>
              <w:pStyle w:val="TAL"/>
            </w:pPr>
            <w:r w:rsidRPr="00A15DCB">
              <w:t>minusinfinity</w:t>
            </w:r>
          </w:p>
        </w:tc>
        <w:tc>
          <w:tcPr>
            <w:tcW w:w="1700" w:type="dxa"/>
          </w:tcPr>
          <w:p w14:paraId="67A739C5" w14:textId="77777777" w:rsidR="0077032F" w:rsidRPr="00A15DCB" w:rsidRDefault="0077032F" w:rsidP="003029C8">
            <w:pPr>
              <w:pStyle w:val="TAL"/>
            </w:pPr>
          </w:p>
        </w:tc>
        <w:tc>
          <w:tcPr>
            <w:tcW w:w="1245" w:type="dxa"/>
          </w:tcPr>
          <w:p w14:paraId="156030CE" w14:textId="77777777" w:rsidR="0077032F" w:rsidRPr="00A15DCB" w:rsidRDefault="0077032F" w:rsidP="003029C8">
            <w:pPr>
              <w:pStyle w:val="TAL"/>
            </w:pPr>
          </w:p>
        </w:tc>
      </w:tr>
      <w:tr w:rsidR="0077032F" w:rsidRPr="00A15DCB" w14:paraId="048A00F2" w14:textId="77777777" w:rsidTr="003029C8">
        <w:tc>
          <w:tcPr>
            <w:tcW w:w="4535" w:type="dxa"/>
          </w:tcPr>
          <w:p w14:paraId="112C1F18" w14:textId="77777777" w:rsidR="0077032F" w:rsidRPr="00A15DCB" w:rsidRDefault="0077032F" w:rsidP="003029C8">
            <w:pPr>
              <w:pStyle w:val="TAL"/>
            </w:pPr>
            <w:r w:rsidRPr="00A15DCB">
              <w:t xml:space="preserve">  numberOfRA-PreamblesGroupA</w:t>
            </w:r>
          </w:p>
        </w:tc>
        <w:tc>
          <w:tcPr>
            <w:tcW w:w="2267" w:type="dxa"/>
          </w:tcPr>
          <w:p w14:paraId="64B19E7A" w14:textId="77777777" w:rsidR="0077032F" w:rsidRPr="00A15DCB" w:rsidRDefault="0077032F" w:rsidP="003029C8">
            <w:pPr>
              <w:pStyle w:val="TAL"/>
            </w:pPr>
            <w:r w:rsidRPr="00A15DCB">
              <w:t>8</w:t>
            </w:r>
          </w:p>
        </w:tc>
        <w:tc>
          <w:tcPr>
            <w:tcW w:w="1700" w:type="dxa"/>
          </w:tcPr>
          <w:p w14:paraId="0D19A875" w14:textId="77777777" w:rsidR="0077032F" w:rsidRPr="00A15DCB" w:rsidRDefault="0077032F" w:rsidP="003029C8">
            <w:pPr>
              <w:pStyle w:val="TAL"/>
            </w:pPr>
          </w:p>
        </w:tc>
        <w:tc>
          <w:tcPr>
            <w:tcW w:w="1245" w:type="dxa"/>
          </w:tcPr>
          <w:p w14:paraId="2C6046D4" w14:textId="77777777" w:rsidR="0077032F" w:rsidRPr="00A15DCB" w:rsidRDefault="0077032F" w:rsidP="003029C8">
            <w:pPr>
              <w:pStyle w:val="TAL"/>
            </w:pPr>
          </w:p>
        </w:tc>
      </w:tr>
      <w:tr w:rsidR="0077032F" w:rsidRPr="00A15DCB" w14:paraId="52F121A0" w14:textId="77777777" w:rsidTr="003029C8">
        <w:tc>
          <w:tcPr>
            <w:tcW w:w="4535" w:type="dxa"/>
          </w:tcPr>
          <w:p w14:paraId="3D52F3CB" w14:textId="77777777" w:rsidR="0077032F" w:rsidRPr="00A15DCB" w:rsidRDefault="0077032F" w:rsidP="003029C8">
            <w:pPr>
              <w:pStyle w:val="TAL"/>
            </w:pPr>
            <w:r w:rsidRPr="00A15DCB">
              <w:t>}</w:t>
            </w:r>
          </w:p>
        </w:tc>
        <w:tc>
          <w:tcPr>
            <w:tcW w:w="2267" w:type="dxa"/>
          </w:tcPr>
          <w:p w14:paraId="325F8F35" w14:textId="77777777" w:rsidR="0077032F" w:rsidRPr="00A15DCB" w:rsidRDefault="0077032F" w:rsidP="003029C8">
            <w:pPr>
              <w:pStyle w:val="TAL"/>
            </w:pPr>
          </w:p>
        </w:tc>
        <w:tc>
          <w:tcPr>
            <w:tcW w:w="1700" w:type="dxa"/>
          </w:tcPr>
          <w:p w14:paraId="1705C3A4" w14:textId="77777777" w:rsidR="0077032F" w:rsidRPr="00A15DCB" w:rsidRDefault="0077032F" w:rsidP="003029C8">
            <w:pPr>
              <w:pStyle w:val="TAL"/>
            </w:pPr>
          </w:p>
        </w:tc>
        <w:tc>
          <w:tcPr>
            <w:tcW w:w="1245" w:type="dxa"/>
          </w:tcPr>
          <w:p w14:paraId="532F26D2" w14:textId="77777777" w:rsidR="0077032F" w:rsidRPr="00A15DCB" w:rsidRDefault="0077032F" w:rsidP="003029C8">
            <w:pPr>
              <w:pStyle w:val="TAL"/>
            </w:pPr>
          </w:p>
        </w:tc>
      </w:tr>
    </w:tbl>
    <w:p w14:paraId="07A3E114" w14:textId="77777777" w:rsidR="0077032F" w:rsidRPr="00A15DCB" w:rsidRDefault="0077032F" w:rsidP="0077032F"/>
    <w:p w14:paraId="34FE6999" w14:textId="77777777" w:rsidR="0077032F" w:rsidRPr="00A15DCB" w:rsidRDefault="0077032F" w:rsidP="0077032F">
      <w:pPr>
        <w:pStyle w:val="TH"/>
        <w:rPr>
          <w:i/>
          <w:iCs/>
        </w:rPr>
      </w:pPr>
      <w:r w:rsidRPr="00A15DCB">
        <w:t xml:space="preserve">Table 7.1.1.1.9.3.3-9: </w:t>
      </w:r>
      <w:r w:rsidRPr="00A15DCB">
        <w:rPr>
          <w:i/>
        </w:rPr>
        <w:t>MsgA-PUSCH-Config-r16</w:t>
      </w:r>
      <w:r w:rsidRPr="00A15DCB">
        <w:rPr>
          <w:i/>
          <w:iCs/>
        </w:rPr>
        <w:t xml:space="preserve"> </w:t>
      </w:r>
      <w:r w:rsidRPr="00A15DCB">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0C4DA406" w14:textId="77777777" w:rsidTr="003029C8">
        <w:tc>
          <w:tcPr>
            <w:tcW w:w="9747" w:type="dxa"/>
            <w:gridSpan w:val="4"/>
          </w:tcPr>
          <w:p w14:paraId="1F25E84D" w14:textId="77777777" w:rsidR="0077032F" w:rsidRPr="00A15DCB" w:rsidRDefault="0077032F" w:rsidP="003029C8">
            <w:pPr>
              <w:pStyle w:val="TAH"/>
              <w:jc w:val="left"/>
              <w:rPr>
                <w:b w:val="0"/>
              </w:rPr>
            </w:pPr>
            <w:r w:rsidRPr="00A15DCB">
              <w:rPr>
                <w:b w:val="0"/>
              </w:rPr>
              <w:t>Derivation Path: TS 38.508-1 [4], Table 4.6.3-81B</w:t>
            </w:r>
          </w:p>
        </w:tc>
      </w:tr>
      <w:tr w:rsidR="0077032F" w:rsidRPr="00A15DCB" w14:paraId="7945964B" w14:textId="77777777" w:rsidTr="003029C8">
        <w:tc>
          <w:tcPr>
            <w:tcW w:w="4535" w:type="dxa"/>
          </w:tcPr>
          <w:p w14:paraId="199A29B0" w14:textId="77777777" w:rsidR="0077032F" w:rsidRPr="00A15DCB" w:rsidRDefault="0077032F" w:rsidP="003029C8">
            <w:pPr>
              <w:pStyle w:val="TAH"/>
            </w:pPr>
            <w:r w:rsidRPr="00A15DCB">
              <w:t>Information Element</w:t>
            </w:r>
          </w:p>
        </w:tc>
        <w:tc>
          <w:tcPr>
            <w:tcW w:w="2267" w:type="dxa"/>
          </w:tcPr>
          <w:p w14:paraId="4A3DFE8F" w14:textId="77777777" w:rsidR="0077032F" w:rsidRPr="00A15DCB" w:rsidRDefault="0077032F" w:rsidP="003029C8">
            <w:pPr>
              <w:pStyle w:val="TAH"/>
            </w:pPr>
            <w:r w:rsidRPr="00A15DCB">
              <w:t>Value/remark</w:t>
            </w:r>
          </w:p>
        </w:tc>
        <w:tc>
          <w:tcPr>
            <w:tcW w:w="1700" w:type="dxa"/>
          </w:tcPr>
          <w:p w14:paraId="475B8193" w14:textId="77777777" w:rsidR="0077032F" w:rsidRPr="00A15DCB" w:rsidRDefault="0077032F" w:rsidP="003029C8">
            <w:pPr>
              <w:pStyle w:val="TAH"/>
            </w:pPr>
            <w:r w:rsidRPr="00A15DCB">
              <w:t>Comment</w:t>
            </w:r>
          </w:p>
        </w:tc>
        <w:tc>
          <w:tcPr>
            <w:tcW w:w="1245" w:type="dxa"/>
          </w:tcPr>
          <w:p w14:paraId="1C86C523" w14:textId="77777777" w:rsidR="0077032F" w:rsidRPr="00A15DCB" w:rsidRDefault="0077032F" w:rsidP="003029C8">
            <w:pPr>
              <w:pStyle w:val="TAH"/>
            </w:pPr>
            <w:r w:rsidRPr="00A15DCB">
              <w:t>Condition</w:t>
            </w:r>
          </w:p>
        </w:tc>
      </w:tr>
      <w:tr w:rsidR="0077032F" w:rsidRPr="00A15DCB" w14:paraId="5ACBC49A" w14:textId="77777777" w:rsidTr="003029C8">
        <w:tc>
          <w:tcPr>
            <w:tcW w:w="4535" w:type="dxa"/>
          </w:tcPr>
          <w:p w14:paraId="7DA3BF7E" w14:textId="77777777" w:rsidR="0077032F" w:rsidRPr="00A15DCB" w:rsidRDefault="0077032F" w:rsidP="003029C8">
            <w:pPr>
              <w:pStyle w:val="TAL"/>
            </w:pPr>
            <w:r w:rsidRPr="00A15DCB">
              <w:t xml:space="preserve">MsgA-PUSCH-Config-r16 ::= </w:t>
            </w:r>
            <w:r w:rsidRPr="00A15DCB">
              <w:rPr>
                <w:snapToGrid w:val="0"/>
              </w:rPr>
              <w:t xml:space="preserve">SEQUENCE </w:t>
            </w:r>
            <w:r w:rsidRPr="00A15DCB">
              <w:t>{</w:t>
            </w:r>
          </w:p>
        </w:tc>
        <w:tc>
          <w:tcPr>
            <w:tcW w:w="2267" w:type="dxa"/>
          </w:tcPr>
          <w:p w14:paraId="0DF6358B" w14:textId="77777777" w:rsidR="0077032F" w:rsidRPr="00A15DCB" w:rsidRDefault="0077032F" w:rsidP="003029C8">
            <w:pPr>
              <w:pStyle w:val="TAL"/>
            </w:pPr>
          </w:p>
        </w:tc>
        <w:tc>
          <w:tcPr>
            <w:tcW w:w="1700" w:type="dxa"/>
          </w:tcPr>
          <w:p w14:paraId="3970D735" w14:textId="77777777" w:rsidR="0077032F" w:rsidRPr="00A15DCB" w:rsidRDefault="0077032F" w:rsidP="003029C8">
            <w:pPr>
              <w:pStyle w:val="TAL"/>
            </w:pPr>
          </w:p>
        </w:tc>
        <w:tc>
          <w:tcPr>
            <w:tcW w:w="1245" w:type="dxa"/>
          </w:tcPr>
          <w:p w14:paraId="38FCF18F" w14:textId="77777777" w:rsidR="0077032F" w:rsidRPr="00A15DCB" w:rsidRDefault="0077032F" w:rsidP="003029C8">
            <w:pPr>
              <w:pStyle w:val="TAL"/>
            </w:pPr>
          </w:p>
        </w:tc>
      </w:tr>
      <w:tr w:rsidR="0077032F" w:rsidRPr="00A15DCB" w14:paraId="7157D84B" w14:textId="77777777" w:rsidTr="003029C8">
        <w:tc>
          <w:tcPr>
            <w:tcW w:w="4535" w:type="dxa"/>
          </w:tcPr>
          <w:p w14:paraId="564236FD" w14:textId="77777777" w:rsidR="0077032F" w:rsidRPr="00A15DCB" w:rsidRDefault="0077032F" w:rsidP="003029C8">
            <w:pPr>
              <w:pStyle w:val="TAL"/>
            </w:pPr>
            <w:r w:rsidRPr="00A15DCB">
              <w:t xml:space="preserve">  msgA-PUSCH-ResourceGroupA-r16</w:t>
            </w:r>
          </w:p>
        </w:tc>
        <w:tc>
          <w:tcPr>
            <w:tcW w:w="2267" w:type="dxa"/>
          </w:tcPr>
          <w:p w14:paraId="45446918" w14:textId="77777777" w:rsidR="0077032F" w:rsidRPr="00A15DCB" w:rsidRDefault="0077032F" w:rsidP="003029C8">
            <w:pPr>
              <w:pStyle w:val="TAL"/>
            </w:pPr>
            <w:r w:rsidRPr="00A15DCB">
              <w:t>MsgA-PUSCH-Resource-r16</w:t>
            </w:r>
          </w:p>
        </w:tc>
        <w:tc>
          <w:tcPr>
            <w:tcW w:w="1700" w:type="dxa"/>
          </w:tcPr>
          <w:p w14:paraId="6C8087BF" w14:textId="77777777" w:rsidR="0077032F" w:rsidRPr="00A15DCB" w:rsidRDefault="0077032F" w:rsidP="003029C8">
            <w:pPr>
              <w:pStyle w:val="TAL"/>
            </w:pPr>
          </w:p>
        </w:tc>
        <w:tc>
          <w:tcPr>
            <w:tcW w:w="1245" w:type="dxa"/>
          </w:tcPr>
          <w:p w14:paraId="19E495E9" w14:textId="77777777" w:rsidR="0077032F" w:rsidRPr="00A15DCB" w:rsidRDefault="0077032F" w:rsidP="003029C8">
            <w:pPr>
              <w:pStyle w:val="TAL"/>
            </w:pPr>
          </w:p>
        </w:tc>
      </w:tr>
      <w:tr w:rsidR="0077032F" w:rsidRPr="00A15DCB" w14:paraId="0ED519AD" w14:textId="77777777" w:rsidTr="003029C8">
        <w:tc>
          <w:tcPr>
            <w:tcW w:w="4535" w:type="dxa"/>
          </w:tcPr>
          <w:p w14:paraId="5211AE7B" w14:textId="77777777" w:rsidR="0077032F" w:rsidRPr="00A15DCB" w:rsidRDefault="0077032F" w:rsidP="003029C8">
            <w:pPr>
              <w:pStyle w:val="TAL"/>
            </w:pPr>
            <w:r w:rsidRPr="00A15DCB">
              <w:t xml:space="preserve">  msgA-PUSCH-ResourceGroupB-r16</w:t>
            </w:r>
          </w:p>
        </w:tc>
        <w:tc>
          <w:tcPr>
            <w:tcW w:w="2267" w:type="dxa"/>
          </w:tcPr>
          <w:p w14:paraId="0B5F7AA1" w14:textId="77777777" w:rsidR="0077032F" w:rsidRPr="00A15DCB" w:rsidRDefault="0077032F" w:rsidP="003029C8">
            <w:pPr>
              <w:pStyle w:val="TAL"/>
            </w:pPr>
            <w:r w:rsidRPr="00A15DCB">
              <w:t>MsgA-PUSCH-Resource-r16</w:t>
            </w:r>
          </w:p>
        </w:tc>
        <w:tc>
          <w:tcPr>
            <w:tcW w:w="1700" w:type="dxa"/>
          </w:tcPr>
          <w:p w14:paraId="68F03313" w14:textId="77777777" w:rsidR="0077032F" w:rsidRPr="00A15DCB" w:rsidRDefault="0077032F" w:rsidP="003029C8">
            <w:pPr>
              <w:pStyle w:val="TAL"/>
            </w:pPr>
          </w:p>
        </w:tc>
        <w:tc>
          <w:tcPr>
            <w:tcW w:w="1245" w:type="dxa"/>
          </w:tcPr>
          <w:p w14:paraId="61E44FC5" w14:textId="77777777" w:rsidR="0077032F" w:rsidRPr="00A15DCB" w:rsidRDefault="0077032F" w:rsidP="003029C8">
            <w:pPr>
              <w:pStyle w:val="TAL"/>
            </w:pPr>
          </w:p>
        </w:tc>
      </w:tr>
      <w:tr w:rsidR="0077032F" w:rsidRPr="00A15DCB" w14:paraId="6B91B935" w14:textId="77777777" w:rsidTr="003029C8">
        <w:tc>
          <w:tcPr>
            <w:tcW w:w="4535" w:type="dxa"/>
          </w:tcPr>
          <w:p w14:paraId="2046C4E9" w14:textId="77777777" w:rsidR="0077032F" w:rsidRPr="00A15DCB" w:rsidRDefault="0077032F" w:rsidP="003029C8">
            <w:pPr>
              <w:pStyle w:val="TAL"/>
            </w:pPr>
            <w:r w:rsidRPr="00A15DCB">
              <w:t>}</w:t>
            </w:r>
          </w:p>
        </w:tc>
        <w:tc>
          <w:tcPr>
            <w:tcW w:w="2267" w:type="dxa"/>
          </w:tcPr>
          <w:p w14:paraId="55FCE7EC" w14:textId="77777777" w:rsidR="0077032F" w:rsidRPr="00A15DCB" w:rsidRDefault="0077032F" w:rsidP="003029C8">
            <w:pPr>
              <w:pStyle w:val="TAL"/>
            </w:pPr>
          </w:p>
        </w:tc>
        <w:tc>
          <w:tcPr>
            <w:tcW w:w="1700" w:type="dxa"/>
          </w:tcPr>
          <w:p w14:paraId="625A3B4C" w14:textId="77777777" w:rsidR="0077032F" w:rsidRPr="00A15DCB" w:rsidRDefault="0077032F" w:rsidP="003029C8">
            <w:pPr>
              <w:pStyle w:val="TAL"/>
            </w:pPr>
          </w:p>
        </w:tc>
        <w:tc>
          <w:tcPr>
            <w:tcW w:w="1245" w:type="dxa"/>
          </w:tcPr>
          <w:p w14:paraId="3AA1C866" w14:textId="77777777" w:rsidR="0077032F" w:rsidRPr="00A15DCB" w:rsidRDefault="0077032F" w:rsidP="003029C8">
            <w:pPr>
              <w:pStyle w:val="TAL"/>
            </w:pPr>
          </w:p>
        </w:tc>
      </w:tr>
    </w:tbl>
    <w:p w14:paraId="507B2362" w14:textId="77777777" w:rsidR="0077032F" w:rsidRPr="00A15DCB" w:rsidRDefault="0077032F" w:rsidP="0077032F"/>
    <w:p w14:paraId="1F094DA1" w14:textId="77777777" w:rsidR="0077032F" w:rsidRPr="00A15DCB" w:rsidRDefault="0077032F" w:rsidP="0077032F">
      <w:pPr>
        <w:pStyle w:val="TH"/>
        <w:rPr>
          <w:i/>
          <w:iCs/>
        </w:rPr>
      </w:pPr>
      <w:r w:rsidRPr="00A15DCB">
        <w:t xml:space="preserve">Table 7.1.1.1.9.3.3-10: </w:t>
      </w:r>
      <w:r w:rsidRPr="00A15DCB">
        <w:rPr>
          <w:i/>
        </w:rPr>
        <w:t>MsgA-PUSCH-Resource-r16</w:t>
      </w:r>
      <w:r w:rsidRPr="00A15DCB">
        <w:rPr>
          <w:i/>
          <w:iCs/>
        </w:rPr>
        <w:t xml:space="preserve"> </w:t>
      </w:r>
      <w:r w:rsidRPr="00A15DCB">
        <w:t>(Table 7.1.1.1.9.3.3-9)</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22635F5B" w14:textId="77777777" w:rsidTr="003029C8">
        <w:tc>
          <w:tcPr>
            <w:tcW w:w="9747" w:type="dxa"/>
            <w:gridSpan w:val="4"/>
          </w:tcPr>
          <w:p w14:paraId="42F3E9F6" w14:textId="7CACDC80" w:rsidR="0077032F" w:rsidRPr="00A15DCB" w:rsidRDefault="0077032F" w:rsidP="003029C8">
            <w:pPr>
              <w:pStyle w:val="TAH"/>
              <w:jc w:val="left"/>
              <w:rPr>
                <w:b w:val="0"/>
              </w:rPr>
            </w:pPr>
            <w:r w:rsidRPr="00A15DCB">
              <w:rPr>
                <w:b w:val="0"/>
              </w:rPr>
              <w:t xml:space="preserve">Derivation Path: TS 38.331 [6] </w:t>
            </w:r>
            <w:r w:rsidR="003B1004" w:rsidRPr="00A15DCB">
              <w:rPr>
                <w:b w:val="0"/>
              </w:rPr>
              <w:t>,</w:t>
            </w:r>
            <w:r w:rsidRPr="00A15DCB">
              <w:rPr>
                <w:b w:val="0"/>
              </w:rPr>
              <w:t>clause 6.3.2</w:t>
            </w:r>
          </w:p>
        </w:tc>
      </w:tr>
      <w:tr w:rsidR="0077032F" w:rsidRPr="00A15DCB" w14:paraId="2CDC3825" w14:textId="77777777" w:rsidTr="003029C8">
        <w:tc>
          <w:tcPr>
            <w:tcW w:w="4535" w:type="dxa"/>
          </w:tcPr>
          <w:p w14:paraId="594DE97E" w14:textId="77777777" w:rsidR="0077032F" w:rsidRPr="00A15DCB" w:rsidRDefault="0077032F" w:rsidP="003029C8">
            <w:pPr>
              <w:pStyle w:val="TAH"/>
            </w:pPr>
            <w:r w:rsidRPr="00A15DCB">
              <w:t>Information Element</w:t>
            </w:r>
          </w:p>
        </w:tc>
        <w:tc>
          <w:tcPr>
            <w:tcW w:w="2267" w:type="dxa"/>
          </w:tcPr>
          <w:p w14:paraId="1D0372E6" w14:textId="77777777" w:rsidR="0077032F" w:rsidRPr="00A15DCB" w:rsidRDefault="0077032F" w:rsidP="003029C8">
            <w:pPr>
              <w:pStyle w:val="TAH"/>
            </w:pPr>
            <w:r w:rsidRPr="00A15DCB">
              <w:t>Value/remark</w:t>
            </w:r>
          </w:p>
        </w:tc>
        <w:tc>
          <w:tcPr>
            <w:tcW w:w="1700" w:type="dxa"/>
          </w:tcPr>
          <w:p w14:paraId="285B9927" w14:textId="77777777" w:rsidR="0077032F" w:rsidRPr="00A15DCB" w:rsidRDefault="0077032F" w:rsidP="003029C8">
            <w:pPr>
              <w:pStyle w:val="TAH"/>
            </w:pPr>
            <w:r w:rsidRPr="00A15DCB">
              <w:t>Comment</w:t>
            </w:r>
          </w:p>
        </w:tc>
        <w:tc>
          <w:tcPr>
            <w:tcW w:w="1245" w:type="dxa"/>
          </w:tcPr>
          <w:p w14:paraId="5D0F3E77" w14:textId="77777777" w:rsidR="0077032F" w:rsidRPr="00A15DCB" w:rsidRDefault="0077032F" w:rsidP="003029C8">
            <w:pPr>
              <w:pStyle w:val="TAH"/>
            </w:pPr>
            <w:r w:rsidRPr="00A15DCB">
              <w:t>Condition</w:t>
            </w:r>
          </w:p>
        </w:tc>
      </w:tr>
      <w:tr w:rsidR="0077032F" w:rsidRPr="00A15DCB" w14:paraId="58CF05D5" w14:textId="77777777" w:rsidTr="003029C8">
        <w:tc>
          <w:tcPr>
            <w:tcW w:w="4535" w:type="dxa"/>
          </w:tcPr>
          <w:p w14:paraId="17629FE9" w14:textId="77777777" w:rsidR="0077032F" w:rsidRPr="00A15DCB" w:rsidRDefault="0077032F" w:rsidP="003029C8">
            <w:pPr>
              <w:pStyle w:val="TAL"/>
            </w:pPr>
            <w:r w:rsidRPr="00A15DCB">
              <w:t xml:space="preserve">MsgA-PUSCH-Resource-r16 ::= </w:t>
            </w:r>
            <w:r w:rsidRPr="00A15DCB">
              <w:rPr>
                <w:snapToGrid w:val="0"/>
              </w:rPr>
              <w:t xml:space="preserve">SEQUENCE </w:t>
            </w:r>
            <w:r w:rsidRPr="00A15DCB">
              <w:t>{</w:t>
            </w:r>
          </w:p>
        </w:tc>
        <w:tc>
          <w:tcPr>
            <w:tcW w:w="2267" w:type="dxa"/>
          </w:tcPr>
          <w:p w14:paraId="3D9D7786" w14:textId="77777777" w:rsidR="0077032F" w:rsidRPr="00A15DCB" w:rsidRDefault="0077032F" w:rsidP="003029C8">
            <w:pPr>
              <w:pStyle w:val="TAL"/>
            </w:pPr>
          </w:p>
        </w:tc>
        <w:tc>
          <w:tcPr>
            <w:tcW w:w="1700" w:type="dxa"/>
          </w:tcPr>
          <w:p w14:paraId="5CFF2D44" w14:textId="77777777" w:rsidR="0077032F" w:rsidRPr="00A15DCB" w:rsidRDefault="0077032F" w:rsidP="003029C8">
            <w:pPr>
              <w:pStyle w:val="TAL"/>
            </w:pPr>
          </w:p>
        </w:tc>
        <w:tc>
          <w:tcPr>
            <w:tcW w:w="1245" w:type="dxa"/>
          </w:tcPr>
          <w:p w14:paraId="44785E86" w14:textId="77777777" w:rsidR="0077032F" w:rsidRPr="00A15DCB" w:rsidRDefault="0077032F" w:rsidP="003029C8">
            <w:pPr>
              <w:pStyle w:val="TAL"/>
            </w:pPr>
          </w:p>
        </w:tc>
      </w:tr>
      <w:tr w:rsidR="0077032F" w:rsidRPr="00A15DCB" w14:paraId="713E668B" w14:textId="77777777" w:rsidTr="003029C8">
        <w:tc>
          <w:tcPr>
            <w:tcW w:w="4535" w:type="dxa"/>
          </w:tcPr>
          <w:p w14:paraId="191F9D57" w14:textId="77777777" w:rsidR="0077032F" w:rsidRPr="00A15DCB" w:rsidRDefault="0077032F" w:rsidP="003029C8">
            <w:pPr>
              <w:pStyle w:val="TAL"/>
            </w:pPr>
            <w:r w:rsidRPr="00A15DCB">
              <w:t xml:space="preserve">  msgA-MCS-r16</w:t>
            </w:r>
          </w:p>
        </w:tc>
        <w:tc>
          <w:tcPr>
            <w:tcW w:w="2267" w:type="dxa"/>
          </w:tcPr>
          <w:p w14:paraId="6CE3C7BA" w14:textId="77777777" w:rsidR="0077032F" w:rsidRPr="00A15DCB" w:rsidRDefault="0077032F" w:rsidP="003029C8">
            <w:pPr>
              <w:pStyle w:val="TAL"/>
            </w:pPr>
            <w:r w:rsidRPr="00A15DCB">
              <w:t>0</w:t>
            </w:r>
          </w:p>
        </w:tc>
        <w:tc>
          <w:tcPr>
            <w:tcW w:w="1700" w:type="dxa"/>
          </w:tcPr>
          <w:p w14:paraId="79722274" w14:textId="77777777" w:rsidR="0077032F" w:rsidRPr="00A15DCB" w:rsidRDefault="0077032F" w:rsidP="003029C8">
            <w:pPr>
              <w:pStyle w:val="TAL"/>
            </w:pPr>
          </w:p>
        </w:tc>
        <w:tc>
          <w:tcPr>
            <w:tcW w:w="1245" w:type="dxa"/>
          </w:tcPr>
          <w:p w14:paraId="2AA0ADF5" w14:textId="77777777" w:rsidR="0077032F" w:rsidRPr="00A15DCB" w:rsidRDefault="0077032F" w:rsidP="003029C8">
            <w:pPr>
              <w:pStyle w:val="TAL"/>
            </w:pPr>
          </w:p>
        </w:tc>
      </w:tr>
      <w:tr w:rsidR="0077032F" w:rsidRPr="00A15DCB" w14:paraId="6B262ACA" w14:textId="77777777" w:rsidTr="003029C8">
        <w:tc>
          <w:tcPr>
            <w:tcW w:w="4535" w:type="dxa"/>
          </w:tcPr>
          <w:p w14:paraId="01F0DAD6" w14:textId="77777777" w:rsidR="0077032F" w:rsidRPr="00A15DCB" w:rsidRDefault="0077032F" w:rsidP="003029C8">
            <w:pPr>
              <w:pStyle w:val="TAL"/>
            </w:pPr>
            <w:r w:rsidRPr="00A15DCB">
              <w:t xml:space="preserve">  nrofSlotsMsgA-PUSCH-r16</w:t>
            </w:r>
          </w:p>
        </w:tc>
        <w:tc>
          <w:tcPr>
            <w:tcW w:w="2267" w:type="dxa"/>
          </w:tcPr>
          <w:p w14:paraId="1007EC6E" w14:textId="77777777" w:rsidR="0077032F" w:rsidRPr="00A15DCB" w:rsidRDefault="0077032F" w:rsidP="003029C8">
            <w:pPr>
              <w:pStyle w:val="TAL"/>
            </w:pPr>
            <w:r w:rsidRPr="00A15DCB">
              <w:t>1</w:t>
            </w:r>
          </w:p>
        </w:tc>
        <w:tc>
          <w:tcPr>
            <w:tcW w:w="1700" w:type="dxa"/>
          </w:tcPr>
          <w:p w14:paraId="1B0603A5" w14:textId="77777777" w:rsidR="0077032F" w:rsidRPr="00A15DCB" w:rsidRDefault="0077032F" w:rsidP="003029C8">
            <w:pPr>
              <w:pStyle w:val="TAL"/>
            </w:pPr>
          </w:p>
        </w:tc>
        <w:tc>
          <w:tcPr>
            <w:tcW w:w="1245" w:type="dxa"/>
          </w:tcPr>
          <w:p w14:paraId="50C68697" w14:textId="77777777" w:rsidR="0077032F" w:rsidRPr="00A15DCB" w:rsidRDefault="0077032F" w:rsidP="003029C8">
            <w:pPr>
              <w:pStyle w:val="TAL"/>
            </w:pPr>
          </w:p>
        </w:tc>
      </w:tr>
      <w:tr w:rsidR="0077032F" w:rsidRPr="00A15DCB" w14:paraId="62564BA7" w14:textId="77777777" w:rsidTr="003029C8">
        <w:tc>
          <w:tcPr>
            <w:tcW w:w="4535" w:type="dxa"/>
          </w:tcPr>
          <w:p w14:paraId="324482B7" w14:textId="77777777" w:rsidR="0077032F" w:rsidRPr="00A15DCB" w:rsidRDefault="0077032F" w:rsidP="003029C8">
            <w:pPr>
              <w:pStyle w:val="TAL"/>
            </w:pPr>
            <w:r w:rsidRPr="00A15DCB">
              <w:t xml:space="preserve">  nrofMsgA-PO-PerSlot-r16</w:t>
            </w:r>
          </w:p>
        </w:tc>
        <w:tc>
          <w:tcPr>
            <w:tcW w:w="2267" w:type="dxa"/>
          </w:tcPr>
          <w:p w14:paraId="09577FB9" w14:textId="77777777" w:rsidR="0077032F" w:rsidRPr="00A15DCB" w:rsidRDefault="0077032F" w:rsidP="003029C8">
            <w:pPr>
              <w:pStyle w:val="TAL"/>
            </w:pPr>
            <w:r w:rsidRPr="00A15DCB">
              <w:t>one</w:t>
            </w:r>
          </w:p>
        </w:tc>
        <w:tc>
          <w:tcPr>
            <w:tcW w:w="1700" w:type="dxa"/>
          </w:tcPr>
          <w:p w14:paraId="7CCB9C7E" w14:textId="77777777" w:rsidR="0077032F" w:rsidRPr="00A15DCB" w:rsidRDefault="0077032F" w:rsidP="003029C8">
            <w:pPr>
              <w:pStyle w:val="TAL"/>
            </w:pPr>
          </w:p>
        </w:tc>
        <w:tc>
          <w:tcPr>
            <w:tcW w:w="1245" w:type="dxa"/>
          </w:tcPr>
          <w:p w14:paraId="2A3F8822" w14:textId="77777777" w:rsidR="0077032F" w:rsidRPr="00A15DCB" w:rsidRDefault="0077032F" w:rsidP="003029C8">
            <w:pPr>
              <w:pStyle w:val="TAL"/>
            </w:pPr>
          </w:p>
        </w:tc>
      </w:tr>
      <w:tr w:rsidR="0077032F" w:rsidRPr="00A15DCB" w14:paraId="325E7C43" w14:textId="77777777" w:rsidTr="003029C8">
        <w:tc>
          <w:tcPr>
            <w:tcW w:w="4535" w:type="dxa"/>
          </w:tcPr>
          <w:p w14:paraId="23A13490" w14:textId="77777777" w:rsidR="0077032F" w:rsidRPr="00A15DCB" w:rsidRDefault="0077032F" w:rsidP="003029C8">
            <w:pPr>
              <w:pStyle w:val="TAL"/>
            </w:pPr>
            <w:r w:rsidRPr="00A15DCB">
              <w:t xml:space="preserve">  msgA-PUSCH-TimeDomainOffset-r16</w:t>
            </w:r>
          </w:p>
        </w:tc>
        <w:tc>
          <w:tcPr>
            <w:tcW w:w="2267" w:type="dxa"/>
          </w:tcPr>
          <w:p w14:paraId="7A6A4B8E" w14:textId="77777777" w:rsidR="0077032F" w:rsidRPr="00A15DCB" w:rsidRDefault="0077032F" w:rsidP="003029C8">
            <w:pPr>
              <w:pStyle w:val="TAL"/>
            </w:pPr>
            <w:r w:rsidRPr="00A15DCB">
              <w:t>1</w:t>
            </w:r>
          </w:p>
        </w:tc>
        <w:tc>
          <w:tcPr>
            <w:tcW w:w="1700" w:type="dxa"/>
          </w:tcPr>
          <w:p w14:paraId="5AE17F38" w14:textId="77777777" w:rsidR="0077032F" w:rsidRPr="00A15DCB" w:rsidRDefault="0077032F" w:rsidP="003029C8">
            <w:pPr>
              <w:pStyle w:val="TAL"/>
            </w:pPr>
          </w:p>
        </w:tc>
        <w:tc>
          <w:tcPr>
            <w:tcW w:w="1245" w:type="dxa"/>
          </w:tcPr>
          <w:p w14:paraId="17DA7245" w14:textId="77777777" w:rsidR="0077032F" w:rsidRPr="00A15DCB" w:rsidRDefault="0077032F" w:rsidP="003029C8">
            <w:pPr>
              <w:pStyle w:val="TAL"/>
            </w:pPr>
          </w:p>
        </w:tc>
      </w:tr>
      <w:tr w:rsidR="0077032F" w:rsidRPr="00A15DCB" w14:paraId="7F02D90C" w14:textId="77777777" w:rsidTr="003029C8">
        <w:tc>
          <w:tcPr>
            <w:tcW w:w="4535" w:type="dxa"/>
          </w:tcPr>
          <w:p w14:paraId="6DD1DCD8" w14:textId="77777777" w:rsidR="0077032F" w:rsidRPr="00A15DCB" w:rsidRDefault="0077032F" w:rsidP="003029C8">
            <w:pPr>
              <w:pStyle w:val="TAL"/>
            </w:pPr>
            <w:r w:rsidRPr="00A15DCB">
              <w:t xml:space="preserve">  guardBandMsgA-PUSCH-r16</w:t>
            </w:r>
          </w:p>
        </w:tc>
        <w:tc>
          <w:tcPr>
            <w:tcW w:w="2267" w:type="dxa"/>
          </w:tcPr>
          <w:p w14:paraId="271247C0" w14:textId="77777777" w:rsidR="0077032F" w:rsidRPr="00A15DCB" w:rsidRDefault="0077032F" w:rsidP="003029C8">
            <w:pPr>
              <w:pStyle w:val="TAL"/>
            </w:pPr>
            <w:r w:rsidRPr="00A15DCB">
              <w:t>0</w:t>
            </w:r>
          </w:p>
        </w:tc>
        <w:tc>
          <w:tcPr>
            <w:tcW w:w="1700" w:type="dxa"/>
          </w:tcPr>
          <w:p w14:paraId="03575F34" w14:textId="77777777" w:rsidR="0077032F" w:rsidRPr="00A15DCB" w:rsidRDefault="0077032F" w:rsidP="003029C8">
            <w:pPr>
              <w:pStyle w:val="TAL"/>
            </w:pPr>
          </w:p>
        </w:tc>
        <w:tc>
          <w:tcPr>
            <w:tcW w:w="1245" w:type="dxa"/>
          </w:tcPr>
          <w:p w14:paraId="49EC082F" w14:textId="77777777" w:rsidR="0077032F" w:rsidRPr="00A15DCB" w:rsidRDefault="0077032F" w:rsidP="003029C8">
            <w:pPr>
              <w:pStyle w:val="TAL"/>
            </w:pPr>
          </w:p>
        </w:tc>
      </w:tr>
      <w:tr w:rsidR="0077032F" w:rsidRPr="00A15DCB" w14:paraId="0331D88F" w14:textId="77777777" w:rsidTr="003029C8">
        <w:tc>
          <w:tcPr>
            <w:tcW w:w="4535" w:type="dxa"/>
          </w:tcPr>
          <w:p w14:paraId="2B4DA9BB" w14:textId="77777777" w:rsidR="0077032F" w:rsidRPr="00A15DCB" w:rsidRDefault="0077032F" w:rsidP="003029C8">
            <w:pPr>
              <w:pStyle w:val="TAL"/>
            </w:pPr>
            <w:r w:rsidRPr="00A15DCB">
              <w:t xml:space="preserve">  frequencyStartMsgA-PUSCH-r16</w:t>
            </w:r>
          </w:p>
        </w:tc>
        <w:tc>
          <w:tcPr>
            <w:tcW w:w="2267" w:type="dxa"/>
          </w:tcPr>
          <w:p w14:paraId="5D7534E3" w14:textId="77777777" w:rsidR="0077032F" w:rsidRPr="00A15DCB" w:rsidRDefault="0077032F" w:rsidP="003029C8">
            <w:pPr>
              <w:pStyle w:val="TAL"/>
            </w:pPr>
            <w:r w:rsidRPr="00A15DCB">
              <w:t>0</w:t>
            </w:r>
          </w:p>
        </w:tc>
        <w:tc>
          <w:tcPr>
            <w:tcW w:w="1700" w:type="dxa"/>
          </w:tcPr>
          <w:p w14:paraId="747ACD04" w14:textId="77777777" w:rsidR="0077032F" w:rsidRPr="00A15DCB" w:rsidRDefault="0077032F" w:rsidP="003029C8">
            <w:pPr>
              <w:pStyle w:val="TAL"/>
            </w:pPr>
          </w:p>
        </w:tc>
        <w:tc>
          <w:tcPr>
            <w:tcW w:w="1245" w:type="dxa"/>
          </w:tcPr>
          <w:p w14:paraId="26180984" w14:textId="77777777" w:rsidR="0077032F" w:rsidRPr="00A15DCB" w:rsidRDefault="0077032F" w:rsidP="003029C8">
            <w:pPr>
              <w:pStyle w:val="TAL"/>
            </w:pPr>
          </w:p>
        </w:tc>
      </w:tr>
      <w:tr w:rsidR="0077032F" w:rsidRPr="00A15DCB" w14:paraId="6393E704" w14:textId="77777777" w:rsidTr="003029C8">
        <w:tc>
          <w:tcPr>
            <w:tcW w:w="4535" w:type="dxa"/>
          </w:tcPr>
          <w:p w14:paraId="2A4DA3FE" w14:textId="77777777" w:rsidR="0077032F" w:rsidRPr="00A15DCB" w:rsidRDefault="0077032F" w:rsidP="003029C8">
            <w:pPr>
              <w:pStyle w:val="TAL"/>
            </w:pPr>
            <w:r w:rsidRPr="00A15DCB">
              <w:t xml:space="preserve">  nrofPRBs-PerMsgA-PO-r16</w:t>
            </w:r>
          </w:p>
        </w:tc>
        <w:tc>
          <w:tcPr>
            <w:tcW w:w="2267" w:type="dxa"/>
          </w:tcPr>
          <w:p w14:paraId="7F990A09" w14:textId="77777777" w:rsidR="0077032F" w:rsidRPr="00A15DCB" w:rsidRDefault="0077032F" w:rsidP="003029C8">
            <w:pPr>
              <w:pStyle w:val="TAL"/>
            </w:pPr>
            <w:r w:rsidRPr="00A15DCB">
              <w:t>24</w:t>
            </w:r>
          </w:p>
        </w:tc>
        <w:tc>
          <w:tcPr>
            <w:tcW w:w="1700" w:type="dxa"/>
          </w:tcPr>
          <w:p w14:paraId="2D22E60B" w14:textId="77777777" w:rsidR="0077032F" w:rsidRPr="00A15DCB" w:rsidRDefault="0077032F" w:rsidP="003029C8">
            <w:pPr>
              <w:pStyle w:val="TAL"/>
            </w:pPr>
          </w:p>
        </w:tc>
        <w:tc>
          <w:tcPr>
            <w:tcW w:w="1245" w:type="dxa"/>
          </w:tcPr>
          <w:p w14:paraId="2EE007B1" w14:textId="77777777" w:rsidR="0077032F" w:rsidRPr="00A15DCB" w:rsidRDefault="0077032F" w:rsidP="003029C8">
            <w:pPr>
              <w:pStyle w:val="TAL"/>
            </w:pPr>
          </w:p>
        </w:tc>
      </w:tr>
      <w:tr w:rsidR="0077032F" w:rsidRPr="00A15DCB" w14:paraId="167AB57B" w14:textId="77777777" w:rsidTr="003029C8">
        <w:tc>
          <w:tcPr>
            <w:tcW w:w="4535" w:type="dxa"/>
          </w:tcPr>
          <w:p w14:paraId="3C127CDD" w14:textId="77777777" w:rsidR="0077032F" w:rsidRPr="00A15DCB" w:rsidRDefault="0077032F" w:rsidP="003029C8">
            <w:pPr>
              <w:pStyle w:val="TAL"/>
            </w:pPr>
            <w:r w:rsidRPr="00A15DCB">
              <w:t xml:space="preserve">  nrofMsgA-PO-FDM-r16</w:t>
            </w:r>
          </w:p>
        </w:tc>
        <w:tc>
          <w:tcPr>
            <w:tcW w:w="2267" w:type="dxa"/>
          </w:tcPr>
          <w:p w14:paraId="2C4D0028" w14:textId="77777777" w:rsidR="0077032F" w:rsidRPr="00A15DCB" w:rsidRDefault="0077032F" w:rsidP="003029C8">
            <w:pPr>
              <w:pStyle w:val="TAL"/>
            </w:pPr>
            <w:r w:rsidRPr="00A15DCB">
              <w:t>one</w:t>
            </w:r>
          </w:p>
        </w:tc>
        <w:tc>
          <w:tcPr>
            <w:tcW w:w="1700" w:type="dxa"/>
          </w:tcPr>
          <w:p w14:paraId="210BB827" w14:textId="77777777" w:rsidR="0077032F" w:rsidRPr="00A15DCB" w:rsidRDefault="0077032F" w:rsidP="003029C8">
            <w:pPr>
              <w:pStyle w:val="TAL"/>
            </w:pPr>
          </w:p>
        </w:tc>
        <w:tc>
          <w:tcPr>
            <w:tcW w:w="1245" w:type="dxa"/>
          </w:tcPr>
          <w:p w14:paraId="59A47DCB" w14:textId="77777777" w:rsidR="0077032F" w:rsidRPr="00A15DCB" w:rsidRDefault="0077032F" w:rsidP="003029C8">
            <w:pPr>
              <w:pStyle w:val="TAL"/>
            </w:pPr>
          </w:p>
        </w:tc>
      </w:tr>
      <w:tr w:rsidR="0077032F" w:rsidRPr="00A15DCB" w14:paraId="78203327" w14:textId="77777777" w:rsidTr="003029C8">
        <w:tc>
          <w:tcPr>
            <w:tcW w:w="4535" w:type="dxa"/>
          </w:tcPr>
          <w:p w14:paraId="7C90F643" w14:textId="77777777" w:rsidR="0077032F" w:rsidRPr="00A15DCB" w:rsidRDefault="0077032F" w:rsidP="003029C8">
            <w:pPr>
              <w:pStyle w:val="TAL"/>
            </w:pPr>
            <w:r w:rsidRPr="00A15DCB">
              <w:t xml:space="preserve">  msgA-DMRS-Config-r16</w:t>
            </w:r>
          </w:p>
        </w:tc>
        <w:tc>
          <w:tcPr>
            <w:tcW w:w="2267" w:type="dxa"/>
          </w:tcPr>
          <w:p w14:paraId="60446C96" w14:textId="77777777" w:rsidR="0077032F" w:rsidRPr="00A15DCB" w:rsidRDefault="0077032F" w:rsidP="003029C8">
            <w:pPr>
              <w:pStyle w:val="TAL"/>
            </w:pPr>
            <w:r w:rsidRPr="00A15DCB">
              <w:t>MsgA-DMRS-Config-r16</w:t>
            </w:r>
          </w:p>
        </w:tc>
        <w:tc>
          <w:tcPr>
            <w:tcW w:w="1700" w:type="dxa"/>
          </w:tcPr>
          <w:p w14:paraId="3C06A743" w14:textId="77777777" w:rsidR="0077032F" w:rsidRPr="00A15DCB" w:rsidRDefault="0077032F" w:rsidP="003029C8">
            <w:pPr>
              <w:pStyle w:val="TAL"/>
            </w:pPr>
          </w:p>
        </w:tc>
        <w:tc>
          <w:tcPr>
            <w:tcW w:w="1245" w:type="dxa"/>
          </w:tcPr>
          <w:p w14:paraId="664B76FA" w14:textId="77777777" w:rsidR="0077032F" w:rsidRPr="00A15DCB" w:rsidRDefault="0077032F" w:rsidP="003029C8">
            <w:pPr>
              <w:pStyle w:val="TAL"/>
            </w:pPr>
          </w:p>
        </w:tc>
      </w:tr>
      <w:tr w:rsidR="0077032F" w:rsidRPr="00A15DCB" w14:paraId="53D99254" w14:textId="77777777" w:rsidTr="003029C8">
        <w:tc>
          <w:tcPr>
            <w:tcW w:w="4535" w:type="dxa"/>
          </w:tcPr>
          <w:p w14:paraId="06575350" w14:textId="77777777" w:rsidR="0077032F" w:rsidRPr="00A15DCB" w:rsidRDefault="0077032F" w:rsidP="003029C8">
            <w:pPr>
              <w:pStyle w:val="TAL"/>
            </w:pPr>
            <w:r w:rsidRPr="00A15DCB">
              <w:t xml:space="preserve">  nrofDMRS-Sequences-r16</w:t>
            </w:r>
          </w:p>
        </w:tc>
        <w:tc>
          <w:tcPr>
            <w:tcW w:w="2267" w:type="dxa"/>
          </w:tcPr>
          <w:p w14:paraId="5F23C627" w14:textId="77777777" w:rsidR="0077032F" w:rsidRPr="00A15DCB" w:rsidRDefault="0077032F" w:rsidP="003029C8">
            <w:pPr>
              <w:pStyle w:val="TAL"/>
            </w:pPr>
            <w:r w:rsidRPr="00A15DCB">
              <w:t>1</w:t>
            </w:r>
          </w:p>
        </w:tc>
        <w:tc>
          <w:tcPr>
            <w:tcW w:w="1700" w:type="dxa"/>
          </w:tcPr>
          <w:p w14:paraId="7A75B8CE" w14:textId="77777777" w:rsidR="0077032F" w:rsidRPr="00A15DCB" w:rsidRDefault="0077032F" w:rsidP="003029C8">
            <w:pPr>
              <w:pStyle w:val="TAL"/>
            </w:pPr>
          </w:p>
        </w:tc>
        <w:tc>
          <w:tcPr>
            <w:tcW w:w="1245" w:type="dxa"/>
          </w:tcPr>
          <w:p w14:paraId="113FB398" w14:textId="77777777" w:rsidR="0077032F" w:rsidRPr="00A15DCB" w:rsidRDefault="0077032F" w:rsidP="003029C8">
            <w:pPr>
              <w:pStyle w:val="TAL"/>
            </w:pPr>
          </w:p>
        </w:tc>
      </w:tr>
      <w:tr w:rsidR="0077032F" w:rsidRPr="00A15DCB" w14:paraId="5AA1C406" w14:textId="77777777" w:rsidTr="003029C8">
        <w:tc>
          <w:tcPr>
            <w:tcW w:w="4535" w:type="dxa"/>
          </w:tcPr>
          <w:p w14:paraId="5CCF7EA0" w14:textId="77777777" w:rsidR="0077032F" w:rsidRPr="00A15DCB" w:rsidRDefault="0077032F" w:rsidP="003029C8">
            <w:pPr>
              <w:pStyle w:val="TAL"/>
            </w:pPr>
            <w:r w:rsidRPr="00A15DCB">
              <w:t>}</w:t>
            </w:r>
          </w:p>
        </w:tc>
        <w:tc>
          <w:tcPr>
            <w:tcW w:w="2267" w:type="dxa"/>
          </w:tcPr>
          <w:p w14:paraId="1F399F5C" w14:textId="77777777" w:rsidR="0077032F" w:rsidRPr="00A15DCB" w:rsidRDefault="0077032F" w:rsidP="003029C8">
            <w:pPr>
              <w:pStyle w:val="TAL"/>
            </w:pPr>
          </w:p>
        </w:tc>
        <w:tc>
          <w:tcPr>
            <w:tcW w:w="1700" w:type="dxa"/>
          </w:tcPr>
          <w:p w14:paraId="00A36118" w14:textId="77777777" w:rsidR="0077032F" w:rsidRPr="00A15DCB" w:rsidRDefault="0077032F" w:rsidP="003029C8">
            <w:pPr>
              <w:pStyle w:val="TAL"/>
            </w:pPr>
          </w:p>
        </w:tc>
        <w:tc>
          <w:tcPr>
            <w:tcW w:w="1245" w:type="dxa"/>
          </w:tcPr>
          <w:p w14:paraId="16D092F0" w14:textId="77777777" w:rsidR="0077032F" w:rsidRPr="00A15DCB" w:rsidRDefault="0077032F" w:rsidP="003029C8">
            <w:pPr>
              <w:pStyle w:val="TAL"/>
            </w:pPr>
          </w:p>
        </w:tc>
      </w:tr>
    </w:tbl>
    <w:p w14:paraId="0AEA006C" w14:textId="77777777" w:rsidR="0077032F" w:rsidRPr="00A15DCB" w:rsidRDefault="0077032F" w:rsidP="0077032F"/>
    <w:p w14:paraId="4E1EF01F" w14:textId="77777777" w:rsidR="0077032F" w:rsidRPr="00A15DCB" w:rsidRDefault="0077032F" w:rsidP="0077032F">
      <w:pPr>
        <w:pStyle w:val="TH"/>
        <w:rPr>
          <w:i/>
          <w:iCs/>
        </w:rPr>
      </w:pPr>
      <w:r w:rsidRPr="00A15DCB">
        <w:lastRenderedPageBreak/>
        <w:t xml:space="preserve">Table 7.1.1.1.9.3.3-11: </w:t>
      </w:r>
      <w:r w:rsidRPr="00A15DCB">
        <w:rPr>
          <w:i/>
        </w:rPr>
        <w:t>MsgA-DMRS-Config-r16</w:t>
      </w:r>
      <w:r w:rsidRPr="00A15DCB">
        <w:rPr>
          <w:i/>
          <w:iCs/>
        </w:rPr>
        <w:t xml:space="preserve"> </w:t>
      </w:r>
      <w:r w:rsidRPr="00A15DCB">
        <w:t>(Table 7.1.1.1.9.3.3-10)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487AF633" w14:textId="77777777" w:rsidTr="003029C8">
        <w:tc>
          <w:tcPr>
            <w:tcW w:w="9747" w:type="dxa"/>
            <w:gridSpan w:val="4"/>
          </w:tcPr>
          <w:p w14:paraId="13EEBAA5" w14:textId="0E940C78" w:rsidR="0077032F" w:rsidRPr="00A15DCB" w:rsidRDefault="0077032F" w:rsidP="003029C8">
            <w:pPr>
              <w:pStyle w:val="TAH"/>
              <w:jc w:val="left"/>
              <w:rPr>
                <w:b w:val="0"/>
              </w:rPr>
            </w:pPr>
            <w:r w:rsidRPr="00A15DCB">
              <w:rPr>
                <w:b w:val="0"/>
              </w:rPr>
              <w:t>Derivation Path: TS 38.331 [6]</w:t>
            </w:r>
            <w:r w:rsidR="003B1004" w:rsidRPr="00A15DCB">
              <w:rPr>
                <w:b w:val="0"/>
              </w:rPr>
              <w:t>,</w:t>
            </w:r>
            <w:r w:rsidRPr="00A15DCB">
              <w:rPr>
                <w:b w:val="0"/>
              </w:rPr>
              <w:t xml:space="preserve"> clause 6.3.2</w:t>
            </w:r>
          </w:p>
        </w:tc>
      </w:tr>
      <w:tr w:rsidR="0077032F" w:rsidRPr="00A15DCB" w14:paraId="4764D992" w14:textId="77777777" w:rsidTr="003029C8">
        <w:tc>
          <w:tcPr>
            <w:tcW w:w="4535" w:type="dxa"/>
          </w:tcPr>
          <w:p w14:paraId="3043ED74" w14:textId="77777777" w:rsidR="0077032F" w:rsidRPr="00A15DCB" w:rsidRDefault="0077032F" w:rsidP="003029C8">
            <w:pPr>
              <w:pStyle w:val="TAH"/>
            </w:pPr>
            <w:r w:rsidRPr="00A15DCB">
              <w:t>Information Element</w:t>
            </w:r>
          </w:p>
        </w:tc>
        <w:tc>
          <w:tcPr>
            <w:tcW w:w="2267" w:type="dxa"/>
          </w:tcPr>
          <w:p w14:paraId="38F93656" w14:textId="77777777" w:rsidR="0077032F" w:rsidRPr="00A15DCB" w:rsidRDefault="0077032F" w:rsidP="003029C8">
            <w:pPr>
              <w:pStyle w:val="TAH"/>
            </w:pPr>
            <w:r w:rsidRPr="00A15DCB">
              <w:t>Value/remark</w:t>
            </w:r>
          </w:p>
        </w:tc>
        <w:tc>
          <w:tcPr>
            <w:tcW w:w="1700" w:type="dxa"/>
          </w:tcPr>
          <w:p w14:paraId="4BA647C0" w14:textId="77777777" w:rsidR="0077032F" w:rsidRPr="00A15DCB" w:rsidRDefault="0077032F" w:rsidP="003029C8">
            <w:pPr>
              <w:pStyle w:val="TAH"/>
            </w:pPr>
            <w:r w:rsidRPr="00A15DCB">
              <w:t>Comment</w:t>
            </w:r>
          </w:p>
        </w:tc>
        <w:tc>
          <w:tcPr>
            <w:tcW w:w="1245" w:type="dxa"/>
          </w:tcPr>
          <w:p w14:paraId="451B67AB" w14:textId="77777777" w:rsidR="0077032F" w:rsidRPr="00A15DCB" w:rsidRDefault="0077032F" w:rsidP="003029C8">
            <w:pPr>
              <w:pStyle w:val="TAH"/>
            </w:pPr>
            <w:r w:rsidRPr="00A15DCB">
              <w:t>Condition</w:t>
            </w:r>
          </w:p>
        </w:tc>
      </w:tr>
      <w:tr w:rsidR="0077032F" w:rsidRPr="00A15DCB" w14:paraId="29D6F741" w14:textId="77777777" w:rsidTr="003029C8">
        <w:tc>
          <w:tcPr>
            <w:tcW w:w="4535" w:type="dxa"/>
          </w:tcPr>
          <w:p w14:paraId="02FB96B3" w14:textId="77777777" w:rsidR="0077032F" w:rsidRPr="00A15DCB" w:rsidRDefault="0077032F" w:rsidP="003029C8">
            <w:pPr>
              <w:pStyle w:val="TAL"/>
            </w:pPr>
            <w:r w:rsidRPr="00A15DCB">
              <w:t xml:space="preserve">MsgA-DMRS-Config-r16 ::= </w:t>
            </w:r>
            <w:r w:rsidRPr="00A15DCB">
              <w:rPr>
                <w:snapToGrid w:val="0"/>
              </w:rPr>
              <w:t xml:space="preserve">SEQUENCE </w:t>
            </w:r>
            <w:r w:rsidRPr="00A15DCB">
              <w:t>{</w:t>
            </w:r>
          </w:p>
        </w:tc>
        <w:tc>
          <w:tcPr>
            <w:tcW w:w="2267" w:type="dxa"/>
          </w:tcPr>
          <w:p w14:paraId="08D110A5" w14:textId="77777777" w:rsidR="0077032F" w:rsidRPr="00A15DCB" w:rsidRDefault="0077032F" w:rsidP="003029C8">
            <w:pPr>
              <w:pStyle w:val="TAL"/>
            </w:pPr>
          </w:p>
        </w:tc>
        <w:tc>
          <w:tcPr>
            <w:tcW w:w="1700" w:type="dxa"/>
          </w:tcPr>
          <w:p w14:paraId="57784596" w14:textId="77777777" w:rsidR="0077032F" w:rsidRPr="00A15DCB" w:rsidRDefault="0077032F" w:rsidP="003029C8">
            <w:pPr>
              <w:pStyle w:val="TAL"/>
            </w:pPr>
          </w:p>
        </w:tc>
        <w:tc>
          <w:tcPr>
            <w:tcW w:w="1245" w:type="dxa"/>
          </w:tcPr>
          <w:p w14:paraId="3C126C71" w14:textId="77777777" w:rsidR="0077032F" w:rsidRPr="00A15DCB" w:rsidRDefault="0077032F" w:rsidP="003029C8">
            <w:pPr>
              <w:pStyle w:val="TAL"/>
            </w:pPr>
          </w:p>
        </w:tc>
      </w:tr>
      <w:tr w:rsidR="0077032F" w:rsidRPr="00A15DCB" w14:paraId="3F475B1D" w14:textId="77777777" w:rsidTr="003029C8">
        <w:tc>
          <w:tcPr>
            <w:tcW w:w="4535" w:type="dxa"/>
          </w:tcPr>
          <w:p w14:paraId="36D8480A" w14:textId="77777777" w:rsidR="0077032F" w:rsidRPr="00A15DCB" w:rsidRDefault="0077032F" w:rsidP="003029C8">
            <w:pPr>
              <w:pStyle w:val="TAL"/>
            </w:pPr>
            <w:r w:rsidRPr="00A15DCB">
              <w:t xml:space="preserve">  msgA-DMRS-AdditionalPosition-r16</w:t>
            </w:r>
          </w:p>
        </w:tc>
        <w:tc>
          <w:tcPr>
            <w:tcW w:w="2267" w:type="dxa"/>
          </w:tcPr>
          <w:p w14:paraId="22506FCA" w14:textId="77777777" w:rsidR="0077032F" w:rsidRPr="00A15DCB" w:rsidRDefault="0077032F" w:rsidP="003029C8">
            <w:pPr>
              <w:pStyle w:val="TAL"/>
            </w:pPr>
            <w:r w:rsidRPr="00A15DCB">
              <w:t>pos0</w:t>
            </w:r>
          </w:p>
        </w:tc>
        <w:tc>
          <w:tcPr>
            <w:tcW w:w="1700" w:type="dxa"/>
          </w:tcPr>
          <w:p w14:paraId="02DD6F27" w14:textId="77777777" w:rsidR="0077032F" w:rsidRPr="00A15DCB" w:rsidRDefault="0077032F" w:rsidP="003029C8">
            <w:pPr>
              <w:pStyle w:val="TAL"/>
            </w:pPr>
          </w:p>
        </w:tc>
        <w:tc>
          <w:tcPr>
            <w:tcW w:w="1245" w:type="dxa"/>
          </w:tcPr>
          <w:p w14:paraId="03FDEBAF" w14:textId="77777777" w:rsidR="0077032F" w:rsidRPr="00A15DCB" w:rsidRDefault="0077032F" w:rsidP="003029C8">
            <w:pPr>
              <w:pStyle w:val="TAL"/>
            </w:pPr>
          </w:p>
        </w:tc>
      </w:tr>
      <w:tr w:rsidR="0077032F" w:rsidRPr="00A15DCB" w14:paraId="4528FE85" w14:textId="77777777" w:rsidTr="003029C8">
        <w:tc>
          <w:tcPr>
            <w:tcW w:w="4535" w:type="dxa"/>
          </w:tcPr>
          <w:p w14:paraId="2F7F3D65" w14:textId="77777777" w:rsidR="0077032F" w:rsidRPr="00A15DCB" w:rsidRDefault="0077032F" w:rsidP="003029C8">
            <w:pPr>
              <w:pStyle w:val="TAL"/>
            </w:pPr>
            <w:r w:rsidRPr="00A15DCB">
              <w:t xml:space="preserve">  msgA-MaxLength-r16</w:t>
            </w:r>
          </w:p>
        </w:tc>
        <w:tc>
          <w:tcPr>
            <w:tcW w:w="2267" w:type="dxa"/>
          </w:tcPr>
          <w:p w14:paraId="3F631C64" w14:textId="77777777" w:rsidR="0077032F" w:rsidRPr="00A15DCB" w:rsidRDefault="0077032F" w:rsidP="003029C8">
            <w:pPr>
              <w:pStyle w:val="TAL"/>
            </w:pPr>
            <w:r w:rsidRPr="00A15DCB">
              <w:t>len2</w:t>
            </w:r>
          </w:p>
        </w:tc>
        <w:tc>
          <w:tcPr>
            <w:tcW w:w="1700" w:type="dxa"/>
          </w:tcPr>
          <w:p w14:paraId="5844F3DB" w14:textId="77777777" w:rsidR="0077032F" w:rsidRPr="00A15DCB" w:rsidRDefault="0077032F" w:rsidP="003029C8">
            <w:pPr>
              <w:pStyle w:val="TAL"/>
            </w:pPr>
          </w:p>
        </w:tc>
        <w:tc>
          <w:tcPr>
            <w:tcW w:w="1245" w:type="dxa"/>
          </w:tcPr>
          <w:p w14:paraId="684BF5FE" w14:textId="77777777" w:rsidR="0077032F" w:rsidRPr="00A15DCB" w:rsidRDefault="0077032F" w:rsidP="003029C8">
            <w:pPr>
              <w:pStyle w:val="TAL"/>
            </w:pPr>
          </w:p>
        </w:tc>
      </w:tr>
      <w:tr w:rsidR="0077032F" w:rsidRPr="00A15DCB" w14:paraId="5B129B9E" w14:textId="77777777" w:rsidTr="003029C8">
        <w:tc>
          <w:tcPr>
            <w:tcW w:w="4535" w:type="dxa"/>
          </w:tcPr>
          <w:p w14:paraId="50B907B6" w14:textId="77777777" w:rsidR="0077032F" w:rsidRPr="00A15DCB" w:rsidRDefault="0077032F" w:rsidP="003029C8">
            <w:pPr>
              <w:pStyle w:val="TAL"/>
            </w:pPr>
            <w:r w:rsidRPr="00A15DCB">
              <w:t>}</w:t>
            </w:r>
          </w:p>
        </w:tc>
        <w:tc>
          <w:tcPr>
            <w:tcW w:w="2267" w:type="dxa"/>
          </w:tcPr>
          <w:p w14:paraId="6569B153" w14:textId="77777777" w:rsidR="0077032F" w:rsidRPr="00A15DCB" w:rsidRDefault="0077032F" w:rsidP="003029C8">
            <w:pPr>
              <w:pStyle w:val="TAL"/>
            </w:pPr>
          </w:p>
        </w:tc>
        <w:tc>
          <w:tcPr>
            <w:tcW w:w="1700" w:type="dxa"/>
          </w:tcPr>
          <w:p w14:paraId="22C49FAF" w14:textId="77777777" w:rsidR="0077032F" w:rsidRPr="00A15DCB" w:rsidRDefault="0077032F" w:rsidP="003029C8">
            <w:pPr>
              <w:pStyle w:val="TAL"/>
            </w:pPr>
          </w:p>
        </w:tc>
        <w:tc>
          <w:tcPr>
            <w:tcW w:w="1245" w:type="dxa"/>
          </w:tcPr>
          <w:p w14:paraId="6C2ED0F1" w14:textId="77777777" w:rsidR="0077032F" w:rsidRPr="00A15DCB" w:rsidRDefault="0077032F" w:rsidP="003029C8">
            <w:pPr>
              <w:pStyle w:val="TAL"/>
            </w:pPr>
          </w:p>
        </w:tc>
      </w:tr>
    </w:tbl>
    <w:p w14:paraId="73E8F627" w14:textId="77777777" w:rsidR="0077032F" w:rsidRPr="00A15DCB" w:rsidRDefault="0077032F" w:rsidP="0077032F"/>
    <w:p w14:paraId="4B383CBD" w14:textId="0A0A63EF" w:rsidR="0077032F" w:rsidRPr="00A15DCB" w:rsidRDefault="0077032F" w:rsidP="0077032F">
      <w:pPr>
        <w:pStyle w:val="TH"/>
      </w:pPr>
      <w:r w:rsidRPr="00A15DCB">
        <w:t xml:space="preserve">Table 7.1.1.1.9.3.3-12: </w:t>
      </w:r>
      <w:r w:rsidRPr="00A15DCB">
        <w:rPr>
          <w:i/>
        </w:rPr>
        <w:t xml:space="preserve">RRCReconfiguration </w:t>
      </w:r>
      <w:r w:rsidRPr="00A15DCB">
        <w:t>(step 2</w:t>
      </w:r>
      <w:r w:rsidRPr="00A15DCB">
        <w:rPr>
          <w:lang w:eastAsia="zh-CN"/>
        </w:rPr>
        <w:t xml:space="preserve">, </w:t>
      </w:r>
      <w:r w:rsidRPr="00A15DCB">
        <w:t>Table 7.1.1.1.9.3.2-1)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7032F" w:rsidRPr="00A15DCB" w14:paraId="6E5D892B" w14:textId="77777777" w:rsidTr="003029C8">
        <w:tc>
          <w:tcPr>
            <w:tcW w:w="9738" w:type="dxa"/>
            <w:gridSpan w:val="4"/>
          </w:tcPr>
          <w:p w14:paraId="477F0131" w14:textId="77777777" w:rsidR="0077032F" w:rsidRPr="00A15DCB" w:rsidRDefault="0077032F" w:rsidP="003029C8">
            <w:pPr>
              <w:pStyle w:val="TAL"/>
            </w:pPr>
            <w:r w:rsidRPr="00A15DCB">
              <w:t>Derivation Path: TS 38.508-1 [4], Table 4.6.1-13</w:t>
            </w:r>
          </w:p>
        </w:tc>
      </w:tr>
      <w:tr w:rsidR="0077032F" w:rsidRPr="00A15DCB" w14:paraId="3454AEDE" w14:textId="77777777" w:rsidTr="003029C8">
        <w:tblPrEx>
          <w:tblCellMar>
            <w:left w:w="108" w:type="dxa"/>
            <w:right w:w="108" w:type="dxa"/>
          </w:tblCellMar>
        </w:tblPrEx>
        <w:tc>
          <w:tcPr>
            <w:tcW w:w="4535" w:type="dxa"/>
          </w:tcPr>
          <w:p w14:paraId="156424B2" w14:textId="77777777" w:rsidR="0077032F" w:rsidRPr="00A15DCB" w:rsidRDefault="0077032F" w:rsidP="003029C8">
            <w:pPr>
              <w:pStyle w:val="TAH"/>
            </w:pPr>
            <w:r w:rsidRPr="00A15DCB">
              <w:t>Information Element</w:t>
            </w:r>
          </w:p>
        </w:tc>
        <w:tc>
          <w:tcPr>
            <w:tcW w:w="2267" w:type="dxa"/>
          </w:tcPr>
          <w:p w14:paraId="3DE06DB2" w14:textId="77777777" w:rsidR="0077032F" w:rsidRPr="00A15DCB" w:rsidRDefault="0077032F" w:rsidP="003029C8">
            <w:pPr>
              <w:pStyle w:val="TAH"/>
            </w:pPr>
            <w:r w:rsidRPr="00A15DCB">
              <w:t>Value/remark</w:t>
            </w:r>
          </w:p>
        </w:tc>
        <w:tc>
          <w:tcPr>
            <w:tcW w:w="1700" w:type="dxa"/>
          </w:tcPr>
          <w:p w14:paraId="65DD25DF" w14:textId="77777777" w:rsidR="0077032F" w:rsidRPr="00A15DCB" w:rsidRDefault="0077032F" w:rsidP="003029C8">
            <w:pPr>
              <w:pStyle w:val="TAH"/>
            </w:pPr>
            <w:r w:rsidRPr="00A15DCB">
              <w:t>Comment</w:t>
            </w:r>
          </w:p>
        </w:tc>
        <w:tc>
          <w:tcPr>
            <w:tcW w:w="1245" w:type="dxa"/>
          </w:tcPr>
          <w:p w14:paraId="7002BE8A" w14:textId="77777777" w:rsidR="0077032F" w:rsidRPr="00A15DCB" w:rsidRDefault="0077032F" w:rsidP="003029C8">
            <w:pPr>
              <w:pStyle w:val="TAH"/>
            </w:pPr>
            <w:r w:rsidRPr="00A15DCB">
              <w:t>Condition</w:t>
            </w:r>
          </w:p>
        </w:tc>
      </w:tr>
      <w:tr w:rsidR="0077032F" w:rsidRPr="00A15DCB" w14:paraId="54C2AB30" w14:textId="77777777" w:rsidTr="003029C8">
        <w:tblPrEx>
          <w:tblCellMar>
            <w:left w:w="108" w:type="dxa"/>
            <w:right w:w="108" w:type="dxa"/>
          </w:tblCellMar>
        </w:tblPrEx>
        <w:tc>
          <w:tcPr>
            <w:tcW w:w="4535" w:type="dxa"/>
          </w:tcPr>
          <w:p w14:paraId="2FC54282" w14:textId="77777777" w:rsidR="0077032F" w:rsidRPr="00A15DCB" w:rsidRDefault="0077032F" w:rsidP="003029C8">
            <w:pPr>
              <w:pStyle w:val="TAL"/>
            </w:pPr>
            <w:r w:rsidRPr="00A15DCB">
              <w:t>RRCReconfiguration ::= SEQUENCE {</w:t>
            </w:r>
          </w:p>
        </w:tc>
        <w:tc>
          <w:tcPr>
            <w:tcW w:w="2267" w:type="dxa"/>
          </w:tcPr>
          <w:p w14:paraId="3D95301F" w14:textId="77777777" w:rsidR="0077032F" w:rsidRPr="00A15DCB" w:rsidRDefault="0077032F" w:rsidP="003029C8">
            <w:pPr>
              <w:pStyle w:val="TAL"/>
            </w:pPr>
          </w:p>
        </w:tc>
        <w:tc>
          <w:tcPr>
            <w:tcW w:w="1700" w:type="dxa"/>
          </w:tcPr>
          <w:p w14:paraId="1F63E643" w14:textId="77777777" w:rsidR="0077032F" w:rsidRPr="00A15DCB" w:rsidRDefault="0077032F" w:rsidP="003029C8">
            <w:pPr>
              <w:pStyle w:val="TAL"/>
            </w:pPr>
          </w:p>
        </w:tc>
        <w:tc>
          <w:tcPr>
            <w:tcW w:w="1245" w:type="dxa"/>
          </w:tcPr>
          <w:p w14:paraId="56855960" w14:textId="77777777" w:rsidR="0077032F" w:rsidRPr="00A15DCB" w:rsidRDefault="0077032F" w:rsidP="003029C8">
            <w:pPr>
              <w:pStyle w:val="TAL"/>
            </w:pPr>
          </w:p>
        </w:tc>
      </w:tr>
      <w:tr w:rsidR="0077032F" w:rsidRPr="00A15DCB" w14:paraId="61B21B9C" w14:textId="77777777" w:rsidTr="003029C8">
        <w:tblPrEx>
          <w:tblCellMar>
            <w:left w:w="108" w:type="dxa"/>
            <w:right w:w="108" w:type="dxa"/>
          </w:tblCellMar>
        </w:tblPrEx>
        <w:tc>
          <w:tcPr>
            <w:tcW w:w="4535" w:type="dxa"/>
          </w:tcPr>
          <w:p w14:paraId="4B2E3F2E" w14:textId="77777777" w:rsidR="0077032F" w:rsidRPr="00A15DCB" w:rsidRDefault="0077032F" w:rsidP="003029C8">
            <w:pPr>
              <w:pStyle w:val="TAL"/>
            </w:pPr>
            <w:r w:rsidRPr="00A15DCB">
              <w:t xml:space="preserve">  criticalExtensions CHOICE {</w:t>
            </w:r>
          </w:p>
        </w:tc>
        <w:tc>
          <w:tcPr>
            <w:tcW w:w="2267" w:type="dxa"/>
          </w:tcPr>
          <w:p w14:paraId="483AB362" w14:textId="77777777" w:rsidR="0077032F" w:rsidRPr="00A15DCB" w:rsidRDefault="0077032F" w:rsidP="003029C8">
            <w:pPr>
              <w:pStyle w:val="TAL"/>
            </w:pPr>
          </w:p>
        </w:tc>
        <w:tc>
          <w:tcPr>
            <w:tcW w:w="1700" w:type="dxa"/>
          </w:tcPr>
          <w:p w14:paraId="0F00911E" w14:textId="77777777" w:rsidR="0077032F" w:rsidRPr="00A15DCB" w:rsidRDefault="0077032F" w:rsidP="003029C8">
            <w:pPr>
              <w:pStyle w:val="TAL"/>
            </w:pPr>
          </w:p>
        </w:tc>
        <w:tc>
          <w:tcPr>
            <w:tcW w:w="1245" w:type="dxa"/>
          </w:tcPr>
          <w:p w14:paraId="23CBEF90" w14:textId="77777777" w:rsidR="0077032F" w:rsidRPr="00A15DCB" w:rsidRDefault="0077032F" w:rsidP="003029C8">
            <w:pPr>
              <w:pStyle w:val="TAL"/>
            </w:pPr>
          </w:p>
        </w:tc>
      </w:tr>
      <w:tr w:rsidR="0077032F" w:rsidRPr="00A15DCB" w14:paraId="369BF9FC" w14:textId="77777777" w:rsidTr="003029C8">
        <w:tblPrEx>
          <w:tblCellMar>
            <w:left w:w="108" w:type="dxa"/>
            <w:right w:w="108" w:type="dxa"/>
          </w:tblCellMar>
        </w:tblPrEx>
        <w:tc>
          <w:tcPr>
            <w:tcW w:w="4535" w:type="dxa"/>
            <w:tcBorders>
              <w:bottom w:val="single" w:sz="4" w:space="0" w:color="auto"/>
            </w:tcBorders>
          </w:tcPr>
          <w:p w14:paraId="08DA27A3" w14:textId="1A5281DA" w:rsidR="0077032F" w:rsidRPr="00A15DCB" w:rsidRDefault="0077032F" w:rsidP="003029C8">
            <w:pPr>
              <w:pStyle w:val="TAL"/>
            </w:pPr>
            <w:r w:rsidRPr="00A15DCB">
              <w:t xml:space="preserve">    rrcReconfiguration SEQUENCE {</w:t>
            </w:r>
          </w:p>
        </w:tc>
        <w:tc>
          <w:tcPr>
            <w:tcW w:w="2267" w:type="dxa"/>
          </w:tcPr>
          <w:p w14:paraId="342F4446" w14:textId="77777777" w:rsidR="0077032F" w:rsidRPr="00A15DCB" w:rsidRDefault="0077032F" w:rsidP="003029C8">
            <w:pPr>
              <w:pStyle w:val="TAL"/>
            </w:pPr>
          </w:p>
        </w:tc>
        <w:tc>
          <w:tcPr>
            <w:tcW w:w="1700" w:type="dxa"/>
          </w:tcPr>
          <w:p w14:paraId="145B03C7" w14:textId="77777777" w:rsidR="0077032F" w:rsidRPr="00A15DCB" w:rsidRDefault="0077032F" w:rsidP="003029C8">
            <w:pPr>
              <w:pStyle w:val="TAL"/>
            </w:pPr>
          </w:p>
        </w:tc>
        <w:tc>
          <w:tcPr>
            <w:tcW w:w="1245" w:type="dxa"/>
          </w:tcPr>
          <w:p w14:paraId="02ACB4AD" w14:textId="77777777" w:rsidR="0077032F" w:rsidRPr="00A15DCB" w:rsidRDefault="0077032F" w:rsidP="003029C8">
            <w:pPr>
              <w:pStyle w:val="TAL"/>
            </w:pPr>
          </w:p>
        </w:tc>
      </w:tr>
      <w:tr w:rsidR="0077032F" w:rsidRPr="00A15DCB" w14:paraId="6FC70701" w14:textId="77777777" w:rsidTr="003029C8">
        <w:tblPrEx>
          <w:tblCellMar>
            <w:left w:w="108" w:type="dxa"/>
            <w:right w:w="108" w:type="dxa"/>
          </w:tblCellMar>
        </w:tblPrEx>
        <w:tc>
          <w:tcPr>
            <w:tcW w:w="4535" w:type="dxa"/>
            <w:tcBorders>
              <w:bottom w:val="single" w:sz="4" w:space="0" w:color="auto"/>
            </w:tcBorders>
          </w:tcPr>
          <w:p w14:paraId="18D207AD" w14:textId="6A4C55E5" w:rsidR="0077032F" w:rsidRPr="00A15DCB" w:rsidRDefault="0077032F" w:rsidP="003029C8">
            <w:pPr>
              <w:pStyle w:val="TAL"/>
            </w:pPr>
            <w:r w:rsidRPr="00A15DCB">
              <w:t xml:space="preserve">      secondaryCellGroup</w:t>
            </w:r>
          </w:p>
        </w:tc>
        <w:tc>
          <w:tcPr>
            <w:tcW w:w="2267" w:type="dxa"/>
          </w:tcPr>
          <w:p w14:paraId="4C7D3B22" w14:textId="77777777" w:rsidR="0077032F" w:rsidRPr="00A15DCB" w:rsidRDefault="0077032F" w:rsidP="003029C8">
            <w:pPr>
              <w:pStyle w:val="TAL"/>
            </w:pPr>
            <w:r w:rsidRPr="00A15DCB">
              <w:t>CellGroupConfig</w:t>
            </w:r>
          </w:p>
        </w:tc>
        <w:tc>
          <w:tcPr>
            <w:tcW w:w="1700" w:type="dxa"/>
          </w:tcPr>
          <w:p w14:paraId="7B526588" w14:textId="77777777" w:rsidR="0077032F" w:rsidRPr="00A15DCB" w:rsidRDefault="0077032F" w:rsidP="003029C8">
            <w:pPr>
              <w:pStyle w:val="TAL"/>
            </w:pPr>
            <w:r w:rsidRPr="00A15DCB">
              <w:t>OCTET STRING (CONTAINING CellGroupConfig)</w:t>
            </w:r>
          </w:p>
        </w:tc>
        <w:tc>
          <w:tcPr>
            <w:tcW w:w="1245" w:type="dxa"/>
          </w:tcPr>
          <w:p w14:paraId="230E1EF9" w14:textId="77777777" w:rsidR="0077032F" w:rsidRPr="00A15DCB" w:rsidRDefault="0077032F" w:rsidP="003029C8">
            <w:pPr>
              <w:pStyle w:val="TAL"/>
            </w:pPr>
            <w:r w:rsidRPr="00A15DCB">
              <w:t>EN-DC</w:t>
            </w:r>
          </w:p>
        </w:tc>
      </w:tr>
      <w:tr w:rsidR="0077032F" w:rsidRPr="00A15DCB" w14:paraId="5D561372" w14:textId="77777777" w:rsidTr="003029C8">
        <w:tblPrEx>
          <w:tblCellMar>
            <w:left w:w="108" w:type="dxa"/>
            <w:right w:w="108" w:type="dxa"/>
          </w:tblCellMar>
        </w:tblPrEx>
        <w:tc>
          <w:tcPr>
            <w:tcW w:w="4535" w:type="dxa"/>
            <w:tcBorders>
              <w:bottom w:val="single" w:sz="4" w:space="0" w:color="auto"/>
            </w:tcBorders>
          </w:tcPr>
          <w:p w14:paraId="41649551" w14:textId="0D8819E5" w:rsidR="0077032F" w:rsidRPr="00A15DCB" w:rsidRDefault="0077032F" w:rsidP="003029C8">
            <w:pPr>
              <w:pStyle w:val="TAL"/>
            </w:pPr>
            <w:r w:rsidRPr="00A15DCB">
              <w:t xml:space="preserve">      nonCriticalExtension SEQUENCE { </w:t>
            </w:r>
          </w:p>
        </w:tc>
        <w:tc>
          <w:tcPr>
            <w:tcW w:w="2267" w:type="dxa"/>
          </w:tcPr>
          <w:p w14:paraId="4AC12A41" w14:textId="77777777" w:rsidR="0077032F" w:rsidRPr="00A15DCB" w:rsidRDefault="0077032F" w:rsidP="003029C8">
            <w:pPr>
              <w:pStyle w:val="TAL"/>
            </w:pPr>
          </w:p>
        </w:tc>
        <w:tc>
          <w:tcPr>
            <w:tcW w:w="1700" w:type="dxa"/>
          </w:tcPr>
          <w:p w14:paraId="6F7ED3AE" w14:textId="77777777" w:rsidR="0077032F" w:rsidRPr="00A15DCB" w:rsidRDefault="0077032F" w:rsidP="003029C8">
            <w:pPr>
              <w:pStyle w:val="TAL"/>
            </w:pPr>
          </w:p>
        </w:tc>
        <w:tc>
          <w:tcPr>
            <w:tcW w:w="1245" w:type="dxa"/>
          </w:tcPr>
          <w:p w14:paraId="6F8BB2C5" w14:textId="77777777" w:rsidR="0077032F" w:rsidRPr="00A15DCB" w:rsidRDefault="0077032F" w:rsidP="003029C8">
            <w:pPr>
              <w:pStyle w:val="TAL"/>
            </w:pPr>
            <w:r w:rsidRPr="00A15DCB">
              <w:t>NR</w:t>
            </w:r>
          </w:p>
        </w:tc>
      </w:tr>
      <w:tr w:rsidR="0077032F" w:rsidRPr="00A15DCB" w14:paraId="2DC2E71F" w14:textId="77777777" w:rsidTr="003029C8">
        <w:tblPrEx>
          <w:tblCellMar>
            <w:left w:w="108" w:type="dxa"/>
            <w:right w:w="108" w:type="dxa"/>
          </w:tblCellMar>
        </w:tblPrEx>
        <w:tc>
          <w:tcPr>
            <w:tcW w:w="4535" w:type="dxa"/>
            <w:tcBorders>
              <w:bottom w:val="single" w:sz="4" w:space="0" w:color="auto"/>
            </w:tcBorders>
          </w:tcPr>
          <w:p w14:paraId="4A34DB33" w14:textId="395628A7" w:rsidR="0077032F" w:rsidRPr="00A15DCB" w:rsidRDefault="0077032F" w:rsidP="003029C8">
            <w:pPr>
              <w:pStyle w:val="TAL"/>
            </w:pPr>
            <w:r w:rsidRPr="00A15DCB">
              <w:t xml:space="preserve">        masterCellGroup</w:t>
            </w:r>
          </w:p>
        </w:tc>
        <w:tc>
          <w:tcPr>
            <w:tcW w:w="2267" w:type="dxa"/>
          </w:tcPr>
          <w:p w14:paraId="68CA04BF" w14:textId="77777777" w:rsidR="0077032F" w:rsidRPr="00A15DCB" w:rsidRDefault="0077032F" w:rsidP="003029C8">
            <w:pPr>
              <w:pStyle w:val="TAL"/>
            </w:pPr>
            <w:r w:rsidRPr="00A15DCB">
              <w:t>CellGroupConfig</w:t>
            </w:r>
          </w:p>
        </w:tc>
        <w:tc>
          <w:tcPr>
            <w:tcW w:w="1700" w:type="dxa"/>
          </w:tcPr>
          <w:p w14:paraId="29250FB2" w14:textId="77777777" w:rsidR="0077032F" w:rsidRPr="00A15DCB" w:rsidRDefault="0077032F" w:rsidP="003029C8">
            <w:pPr>
              <w:pStyle w:val="TAL"/>
            </w:pPr>
            <w:r w:rsidRPr="00A15DCB">
              <w:t>OCTET STRING (CONTAINING CellGroupConfig)</w:t>
            </w:r>
          </w:p>
        </w:tc>
        <w:tc>
          <w:tcPr>
            <w:tcW w:w="1245" w:type="dxa"/>
          </w:tcPr>
          <w:p w14:paraId="0DD7E041" w14:textId="77777777" w:rsidR="0077032F" w:rsidRPr="00A15DCB" w:rsidRDefault="0077032F" w:rsidP="003029C8">
            <w:pPr>
              <w:pStyle w:val="TAL"/>
            </w:pPr>
          </w:p>
        </w:tc>
      </w:tr>
      <w:tr w:rsidR="0077032F" w:rsidRPr="00A15DCB" w14:paraId="665741CA" w14:textId="77777777" w:rsidTr="003029C8">
        <w:tblPrEx>
          <w:tblCellMar>
            <w:left w:w="108" w:type="dxa"/>
            <w:right w:w="108" w:type="dxa"/>
          </w:tblCellMar>
        </w:tblPrEx>
        <w:tc>
          <w:tcPr>
            <w:tcW w:w="4535" w:type="dxa"/>
            <w:tcBorders>
              <w:bottom w:val="single" w:sz="4" w:space="0" w:color="auto"/>
            </w:tcBorders>
          </w:tcPr>
          <w:p w14:paraId="29294B02" w14:textId="39626CEE" w:rsidR="0077032F" w:rsidRPr="00A15DCB" w:rsidRDefault="0077032F" w:rsidP="003029C8">
            <w:pPr>
              <w:pStyle w:val="TAL"/>
            </w:pPr>
            <w:r w:rsidRPr="00A15DCB">
              <w:t xml:space="preserve">      }</w:t>
            </w:r>
          </w:p>
        </w:tc>
        <w:tc>
          <w:tcPr>
            <w:tcW w:w="2267" w:type="dxa"/>
          </w:tcPr>
          <w:p w14:paraId="302F4ECA" w14:textId="77777777" w:rsidR="0077032F" w:rsidRPr="00A15DCB" w:rsidRDefault="0077032F" w:rsidP="003029C8">
            <w:pPr>
              <w:pStyle w:val="TAL"/>
            </w:pPr>
          </w:p>
        </w:tc>
        <w:tc>
          <w:tcPr>
            <w:tcW w:w="1700" w:type="dxa"/>
          </w:tcPr>
          <w:p w14:paraId="21EE64AA" w14:textId="77777777" w:rsidR="0077032F" w:rsidRPr="00A15DCB" w:rsidRDefault="0077032F" w:rsidP="003029C8">
            <w:pPr>
              <w:pStyle w:val="TAL"/>
            </w:pPr>
          </w:p>
        </w:tc>
        <w:tc>
          <w:tcPr>
            <w:tcW w:w="1245" w:type="dxa"/>
          </w:tcPr>
          <w:p w14:paraId="519899F6" w14:textId="77777777" w:rsidR="0077032F" w:rsidRPr="00A15DCB" w:rsidRDefault="0077032F" w:rsidP="003029C8">
            <w:pPr>
              <w:pStyle w:val="TAL"/>
            </w:pPr>
          </w:p>
        </w:tc>
      </w:tr>
      <w:tr w:rsidR="0077032F" w:rsidRPr="00A15DCB" w14:paraId="29A41A14" w14:textId="77777777" w:rsidTr="003029C8">
        <w:tblPrEx>
          <w:tblCellMar>
            <w:left w:w="108" w:type="dxa"/>
            <w:right w:w="108" w:type="dxa"/>
          </w:tblCellMar>
        </w:tblPrEx>
        <w:tc>
          <w:tcPr>
            <w:tcW w:w="4535" w:type="dxa"/>
            <w:tcBorders>
              <w:bottom w:val="single" w:sz="4" w:space="0" w:color="auto"/>
            </w:tcBorders>
          </w:tcPr>
          <w:p w14:paraId="3C83D0E7" w14:textId="77777777" w:rsidR="0077032F" w:rsidRPr="00A15DCB" w:rsidRDefault="0077032F" w:rsidP="003029C8">
            <w:pPr>
              <w:pStyle w:val="TAL"/>
            </w:pPr>
            <w:r w:rsidRPr="00A15DCB">
              <w:t xml:space="preserve">    }</w:t>
            </w:r>
          </w:p>
        </w:tc>
        <w:tc>
          <w:tcPr>
            <w:tcW w:w="2267" w:type="dxa"/>
          </w:tcPr>
          <w:p w14:paraId="27F204B0" w14:textId="77777777" w:rsidR="0077032F" w:rsidRPr="00A15DCB" w:rsidRDefault="0077032F" w:rsidP="003029C8">
            <w:pPr>
              <w:pStyle w:val="TAL"/>
            </w:pPr>
          </w:p>
        </w:tc>
        <w:tc>
          <w:tcPr>
            <w:tcW w:w="1700" w:type="dxa"/>
          </w:tcPr>
          <w:p w14:paraId="0AAA9474" w14:textId="77777777" w:rsidR="0077032F" w:rsidRPr="00A15DCB" w:rsidRDefault="0077032F" w:rsidP="003029C8">
            <w:pPr>
              <w:pStyle w:val="TAL"/>
            </w:pPr>
          </w:p>
        </w:tc>
        <w:tc>
          <w:tcPr>
            <w:tcW w:w="1245" w:type="dxa"/>
          </w:tcPr>
          <w:p w14:paraId="4D0DE8AD" w14:textId="77777777" w:rsidR="0077032F" w:rsidRPr="00A15DCB" w:rsidRDefault="0077032F" w:rsidP="003029C8">
            <w:pPr>
              <w:pStyle w:val="TAL"/>
            </w:pPr>
          </w:p>
        </w:tc>
      </w:tr>
      <w:tr w:rsidR="0077032F" w:rsidRPr="00A15DCB" w14:paraId="0D5E87B9" w14:textId="77777777" w:rsidTr="003029C8">
        <w:tblPrEx>
          <w:tblCellMar>
            <w:left w:w="108" w:type="dxa"/>
            <w:right w:w="108" w:type="dxa"/>
          </w:tblCellMar>
        </w:tblPrEx>
        <w:tc>
          <w:tcPr>
            <w:tcW w:w="4535" w:type="dxa"/>
            <w:tcBorders>
              <w:bottom w:val="single" w:sz="4" w:space="0" w:color="auto"/>
            </w:tcBorders>
          </w:tcPr>
          <w:p w14:paraId="178933F4" w14:textId="77777777" w:rsidR="0077032F" w:rsidRPr="00A15DCB" w:rsidRDefault="0077032F" w:rsidP="003029C8">
            <w:pPr>
              <w:pStyle w:val="TAL"/>
            </w:pPr>
            <w:r w:rsidRPr="00A15DCB">
              <w:t xml:space="preserve">  }</w:t>
            </w:r>
          </w:p>
        </w:tc>
        <w:tc>
          <w:tcPr>
            <w:tcW w:w="2267" w:type="dxa"/>
          </w:tcPr>
          <w:p w14:paraId="059AE472" w14:textId="77777777" w:rsidR="0077032F" w:rsidRPr="00A15DCB" w:rsidRDefault="0077032F" w:rsidP="003029C8">
            <w:pPr>
              <w:pStyle w:val="TAL"/>
            </w:pPr>
          </w:p>
        </w:tc>
        <w:tc>
          <w:tcPr>
            <w:tcW w:w="1700" w:type="dxa"/>
          </w:tcPr>
          <w:p w14:paraId="223AA3DC" w14:textId="77777777" w:rsidR="0077032F" w:rsidRPr="00A15DCB" w:rsidRDefault="0077032F" w:rsidP="003029C8">
            <w:pPr>
              <w:pStyle w:val="TAL"/>
            </w:pPr>
          </w:p>
        </w:tc>
        <w:tc>
          <w:tcPr>
            <w:tcW w:w="1245" w:type="dxa"/>
          </w:tcPr>
          <w:p w14:paraId="3EACFC79" w14:textId="77777777" w:rsidR="0077032F" w:rsidRPr="00A15DCB" w:rsidRDefault="0077032F" w:rsidP="003029C8">
            <w:pPr>
              <w:pStyle w:val="TAL"/>
            </w:pPr>
          </w:p>
        </w:tc>
      </w:tr>
      <w:tr w:rsidR="0077032F" w:rsidRPr="00A15DCB" w14:paraId="79DE19E6" w14:textId="77777777" w:rsidTr="003029C8">
        <w:tblPrEx>
          <w:tblCellMar>
            <w:left w:w="108" w:type="dxa"/>
            <w:right w:w="108" w:type="dxa"/>
          </w:tblCellMar>
        </w:tblPrEx>
        <w:tc>
          <w:tcPr>
            <w:tcW w:w="4535" w:type="dxa"/>
            <w:tcBorders>
              <w:bottom w:val="single" w:sz="4" w:space="0" w:color="auto"/>
            </w:tcBorders>
          </w:tcPr>
          <w:p w14:paraId="7E898EE8" w14:textId="77777777" w:rsidR="0077032F" w:rsidRPr="00A15DCB" w:rsidRDefault="0077032F" w:rsidP="003029C8">
            <w:pPr>
              <w:pStyle w:val="TAL"/>
            </w:pPr>
            <w:r w:rsidRPr="00A15DCB">
              <w:t>}</w:t>
            </w:r>
          </w:p>
        </w:tc>
        <w:tc>
          <w:tcPr>
            <w:tcW w:w="2267" w:type="dxa"/>
          </w:tcPr>
          <w:p w14:paraId="7E3C5E27" w14:textId="77777777" w:rsidR="0077032F" w:rsidRPr="00A15DCB" w:rsidRDefault="0077032F" w:rsidP="003029C8">
            <w:pPr>
              <w:pStyle w:val="TAL"/>
            </w:pPr>
          </w:p>
        </w:tc>
        <w:tc>
          <w:tcPr>
            <w:tcW w:w="1700" w:type="dxa"/>
          </w:tcPr>
          <w:p w14:paraId="6CF4F261" w14:textId="77777777" w:rsidR="0077032F" w:rsidRPr="00A15DCB" w:rsidRDefault="0077032F" w:rsidP="003029C8">
            <w:pPr>
              <w:pStyle w:val="TAL"/>
            </w:pPr>
          </w:p>
        </w:tc>
        <w:tc>
          <w:tcPr>
            <w:tcW w:w="1245" w:type="dxa"/>
          </w:tcPr>
          <w:p w14:paraId="0C0368F4" w14:textId="77777777" w:rsidR="0077032F" w:rsidRPr="00A15DCB" w:rsidRDefault="0077032F" w:rsidP="003029C8">
            <w:pPr>
              <w:pStyle w:val="TAL"/>
            </w:pPr>
          </w:p>
        </w:tc>
      </w:tr>
    </w:tbl>
    <w:p w14:paraId="589494C6" w14:textId="77777777" w:rsidR="0077032F" w:rsidRPr="00A15DCB" w:rsidRDefault="0077032F" w:rsidP="0077032F"/>
    <w:p w14:paraId="571C5276" w14:textId="77777777" w:rsidR="0077032F" w:rsidRPr="00A15DCB" w:rsidRDefault="0077032F" w:rsidP="0077032F">
      <w:pPr>
        <w:pStyle w:val="TH"/>
        <w:rPr>
          <w:i/>
          <w:iCs/>
        </w:rPr>
      </w:pPr>
      <w:r w:rsidRPr="00A15DCB">
        <w:t xml:space="preserve">Table 7.1.1.1.9.3.3-13: </w:t>
      </w:r>
      <w:r w:rsidRPr="00A15DCB">
        <w:rPr>
          <w:i/>
          <w:iCs/>
        </w:rPr>
        <w:t xml:space="preserve">CellGroupConfig </w:t>
      </w:r>
      <w:r w:rsidRPr="00A15DCB">
        <w:rPr>
          <w:iCs/>
        </w:rPr>
        <w:t>(</w:t>
      </w:r>
      <w:r w:rsidRPr="00A15DCB">
        <w:t>Table 7.1.1.1.9.3.3-12)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7863E4DD" w14:textId="77777777" w:rsidTr="003029C8">
        <w:tc>
          <w:tcPr>
            <w:tcW w:w="9747" w:type="dxa"/>
            <w:gridSpan w:val="4"/>
          </w:tcPr>
          <w:p w14:paraId="74944D3C" w14:textId="77777777" w:rsidR="0077032F" w:rsidRPr="00A15DCB" w:rsidRDefault="0077032F" w:rsidP="003029C8">
            <w:pPr>
              <w:pStyle w:val="63-13"/>
            </w:pPr>
            <w:r w:rsidRPr="00A15DCB">
              <w:t>Derivation Path: TS 38.508-1 [4], Table 4.6.3-19</w:t>
            </w:r>
          </w:p>
        </w:tc>
      </w:tr>
      <w:tr w:rsidR="0077032F" w:rsidRPr="00A15DCB" w14:paraId="368D8838" w14:textId="77777777" w:rsidTr="003029C8">
        <w:tc>
          <w:tcPr>
            <w:tcW w:w="4535" w:type="dxa"/>
          </w:tcPr>
          <w:p w14:paraId="2B4FEC0C" w14:textId="77777777" w:rsidR="0077032F" w:rsidRPr="00A15DCB" w:rsidRDefault="0077032F" w:rsidP="003029C8">
            <w:pPr>
              <w:pStyle w:val="TAH"/>
            </w:pPr>
            <w:r w:rsidRPr="00A15DCB">
              <w:t>Information Element</w:t>
            </w:r>
          </w:p>
        </w:tc>
        <w:tc>
          <w:tcPr>
            <w:tcW w:w="2267" w:type="dxa"/>
          </w:tcPr>
          <w:p w14:paraId="341F4248" w14:textId="77777777" w:rsidR="0077032F" w:rsidRPr="00A15DCB" w:rsidRDefault="0077032F" w:rsidP="003029C8">
            <w:pPr>
              <w:pStyle w:val="TAH"/>
            </w:pPr>
            <w:r w:rsidRPr="00A15DCB">
              <w:t>Value/remark</w:t>
            </w:r>
          </w:p>
        </w:tc>
        <w:tc>
          <w:tcPr>
            <w:tcW w:w="1700" w:type="dxa"/>
          </w:tcPr>
          <w:p w14:paraId="2E3E874B" w14:textId="77777777" w:rsidR="0077032F" w:rsidRPr="00A15DCB" w:rsidRDefault="0077032F" w:rsidP="003029C8">
            <w:pPr>
              <w:pStyle w:val="TAH"/>
            </w:pPr>
            <w:r w:rsidRPr="00A15DCB">
              <w:t>Comment</w:t>
            </w:r>
          </w:p>
        </w:tc>
        <w:tc>
          <w:tcPr>
            <w:tcW w:w="1245" w:type="dxa"/>
          </w:tcPr>
          <w:p w14:paraId="2FD9187F" w14:textId="77777777" w:rsidR="0077032F" w:rsidRPr="00A15DCB" w:rsidRDefault="0077032F" w:rsidP="003029C8">
            <w:pPr>
              <w:pStyle w:val="TAH"/>
            </w:pPr>
            <w:r w:rsidRPr="00A15DCB">
              <w:t>Condition</w:t>
            </w:r>
          </w:p>
        </w:tc>
      </w:tr>
      <w:tr w:rsidR="0077032F" w:rsidRPr="00A15DCB" w14:paraId="76C7289F" w14:textId="77777777" w:rsidTr="003029C8">
        <w:tc>
          <w:tcPr>
            <w:tcW w:w="4535" w:type="dxa"/>
          </w:tcPr>
          <w:p w14:paraId="6EAF9C24" w14:textId="77777777" w:rsidR="0077032F" w:rsidRPr="00A15DCB" w:rsidRDefault="0077032F" w:rsidP="003029C8">
            <w:pPr>
              <w:pStyle w:val="TAL"/>
            </w:pPr>
            <w:r w:rsidRPr="00A15DCB">
              <w:t xml:space="preserve">CellGroupConfig ::= </w:t>
            </w:r>
            <w:r w:rsidRPr="00A15DCB">
              <w:rPr>
                <w:snapToGrid w:val="0"/>
              </w:rPr>
              <w:t xml:space="preserve">SEQUENCE </w:t>
            </w:r>
            <w:r w:rsidRPr="00A15DCB">
              <w:t>{</w:t>
            </w:r>
          </w:p>
        </w:tc>
        <w:tc>
          <w:tcPr>
            <w:tcW w:w="2267" w:type="dxa"/>
          </w:tcPr>
          <w:p w14:paraId="6205FC13" w14:textId="77777777" w:rsidR="0077032F" w:rsidRPr="00A15DCB" w:rsidRDefault="0077032F" w:rsidP="003029C8">
            <w:pPr>
              <w:pStyle w:val="TAL"/>
            </w:pPr>
          </w:p>
        </w:tc>
        <w:tc>
          <w:tcPr>
            <w:tcW w:w="1700" w:type="dxa"/>
          </w:tcPr>
          <w:p w14:paraId="1AA44D6E" w14:textId="77777777" w:rsidR="0077032F" w:rsidRPr="00A15DCB" w:rsidRDefault="0077032F" w:rsidP="003029C8">
            <w:pPr>
              <w:pStyle w:val="TAL"/>
            </w:pPr>
          </w:p>
        </w:tc>
        <w:tc>
          <w:tcPr>
            <w:tcW w:w="1245" w:type="dxa"/>
          </w:tcPr>
          <w:p w14:paraId="2C3B3759" w14:textId="77777777" w:rsidR="0077032F" w:rsidRPr="00A15DCB" w:rsidRDefault="0077032F" w:rsidP="003029C8">
            <w:pPr>
              <w:pStyle w:val="TAL"/>
            </w:pPr>
          </w:p>
        </w:tc>
      </w:tr>
      <w:tr w:rsidR="0077032F" w:rsidRPr="00A15DCB" w14:paraId="7DC659FE" w14:textId="77777777" w:rsidTr="003029C8">
        <w:tc>
          <w:tcPr>
            <w:tcW w:w="4535" w:type="dxa"/>
          </w:tcPr>
          <w:p w14:paraId="516E4D0D" w14:textId="77777777" w:rsidR="0077032F" w:rsidRPr="00A15DCB" w:rsidRDefault="0077032F" w:rsidP="003029C8">
            <w:pPr>
              <w:pStyle w:val="TAL"/>
            </w:pPr>
            <w:r w:rsidRPr="00A15DCB">
              <w:t xml:space="preserve">  spCellConfig SEQUENCE {</w:t>
            </w:r>
          </w:p>
        </w:tc>
        <w:tc>
          <w:tcPr>
            <w:tcW w:w="2267" w:type="dxa"/>
          </w:tcPr>
          <w:p w14:paraId="0F8EDE24" w14:textId="77777777" w:rsidR="0077032F" w:rsidRPr="00A15DCB" w:rsidRDefault="0077032F" w:rsidP="003029C8">
            <w:pPr>
              <w:pStyle w:val="TAL"/>
            </w:pPr>
          </w:p>
        </w:tc>
        <w:tc>
          <w:tcPr>
            <w:tcW w:w="1700" w:type="dxa"/>
          </w:tcPr>
          <w:p w14:paraId="76ECCC90" w14:textId="77777777" w:rsidR="0077032F" w:rsidRPr="00A15DCB" w:rsidRDefault="0077032F" w:rsidP="003029C8">
            <w:pPr>
              <w:pStyle w:val="TAL"/>
            </w:pPr>
          </w:p>
        </w:tc>
        <w:tc>
          <w:tcPr>
            <w:tcW w:w="1245" w:type="dxa"/>
          </w:tcPr>
          <w:p w14:paraId="7570A712" w14:textId="77777777" w:rsidR="0077032F" w:rsidRPr="00A15DCB" w:rsidRDefault="0077032F" w:rsidP="003029C8">
            <w:pPr>
              <w:pStyle w:val="TAL"/>
            </w:pPr>
          </w:p>
        </w:tc>
      </w:tr>
      <w:tr w:rsidR="0077032F" w:rsidRPr="00A15DCB" w14:paraId="55F05C27" w14:textId="77777777" w:rsidTr="003029C8">
        <w:tc>
          <w:tcPr>
            <w:tcW w:w="4535" w:type="dxa"/>
          </w:tcPr>
          <w:p w14:paraId="3D775A3D" w14:textId="77777777" w:rsidR="0077032F" w:rsidRPr="00A15DCB" w:rsidRDefault="0077032F" w:rsidP="003029C8">
            <w:pPr>
              <w:pStyle w:val="TAL"/>
            </w:pPr>
            <w:r w:rsidRPr="00A15DCB">
              <w:t xml:space="preserve">    reconfigurationWithSync SEQUENCE {</w:t>
            </w:r>
          </w:p>
        </w:tc>
        <w:tc>
          <w:tcPr>
            <w:tcW w:w="2267" w:type="dxa"/>
          </w:tcPr>
          <w:p w14:paraId="26CD9E78" w14:textId="77777777" w:rsidR="0077032F" w:rsidRPr="00A15DCB" w:rsidRDefault="0077032F" w:rsidP="003029C8">
            <w:pPr>
              <w:pStyle w:val="TAL"/>
            </w:pPr>
          </w:p>
        </w:tc>
        <w:tc>
          <w:tcPr>
            <w:tcW w:w="1700" w:type="dxa"/>
          </w:tcPr>
          <w:p w14:paraId="39451FEF" w14:textId="77777777" w:rsidR="0077032F" w:rsidRPr="00A15DCB" w:rsidRDefault="0077032F" w:rsidP="003029C8">
            <w:pPr>
              <w:pStyle w:val="TAL"/>
            </w:pPr>
          </w:p>
        </w:tc>
        <w:tc>
          <w:tcPr>
            <w:tcW w:w="1245" w:type="dxa"/>
          </w:tcPr>
          <w:p w14:paraId="2BE6F276" w14:textId="77777777" w:rsidR="0077032F" w:rsidRPr="00A15DCB" w:rsidRDefault="0077032F" w:rsidP="003029C8">
            <w:pPr>
              <w:pStyle w:val="TAL"/>
            </w:pPr>
          </w:p>
        </w:tc>
      </w:tr>
      <w:tr w:rsidR="0077032F" w:rsidRPr="00A15DCB" w14:paraId="4EB433F2" w14:textId="77777777" w:rsidTr="003029C8">
        <w:tc>
          <w:tcPr>
            <w:tcW w:w="4535" w:type="dxa"/>
          </w:tcPr>
          <w:p w14:paraId="010C225B" w14:textId="77777777" w:rsidR="0077032F" w:rsidRPr="00A15DCB" w:rsidRDefault="0077032F" w:rsidP="003029C8">
            <w:pPr>
              <w:pStyle w:val="TAL"/>
            </w:pPr>
            <w:r w:rsidRPr="00A15DCB">
              <w:t xml:space="preserve">      spCellConfigCommon</w:t>
            </w:r>
          </w:p>
        </w:tc>
        <w:tc>
          <w:tcPr>
            <w:tcW w:w="2267" w:type="dxa"/>
          </w:tcPr>
          <w:p w14:paraId="498EBCE6" w14:textId="77777777" w:rsidR="0077032F" w:rsidRPr="00A15DCB" w:rsidRDefault="0077032F" w:rsidP="003029C8">
            <w:pPr>
              <w:pStyle w:val="TAL"/>
            </w:pPr>
            <w:r w:rsidRPr="00A15DCB">
              <w:t>ServingCellConfigCommon</w:t>
            </w:r>
          </w:p>
        </w:tc>
        <w:tc>
          <w:tcPr>
            <w:tcW w:w="1700" w:type="dxa"/>
          </w:tcPr>
          <w:p w14:paraId="03F1941C" w14:textId="77777777" w:rsidR="0077032F" w:rsidRPr="00A15DCB" w:rsidRDefault="0077032F" w:rsidP="003029C8">
            <w:pPr>
              <w:pStyle w:val="TAL"/>
            </w:pPr>
            <w:r w:rsidRPr="00A15DCB">
              <w:t>Same contents as in Table 7.1.1.1.9.3.3-3</w:t>
            </w:r>
          </w:p>
        </w:tc>
        <w:tc>
          <w:tcPr>
            <w:tcW w:w="1245" w:type="dxa"/>
          </w:tcPr>
          <w:p w14:paraId="65CB98DD" w14:textId="77777777" w:rsidR="0077032F" w:rsidRPr="00A15DCB" w:rsidRDefault="0077032F" w:rsidP="003029C8">
            <w:pPr>
              <w:pStyle w:val="TAL"/>
            </w:pPr>
          </w:p>
        </w:tc>
      </w:tr>
      <w:tr w:rsidR="0077032F" w:rsidRPr="00A15DCB" w14:paraId="4FA35702" w14:textId="77777777" w:rsidTr="003029C8">
        <w:tc>
          <w:tcPr>
            <w:tcW w:w="4535" w:type="dxa"/>
          </w:tcPr>
          <w:p w14:paraId="7239A6B3" w14:textId="77777777" w:rsidR="0077032F" w:rsidRPr="00A15DCB" w:rsidRDefault="0077032F" w:rsidP="003029C8">
            <w:pPr>
              <w:pStyle w:val="TAL"/>
            </w:pPr>
            <w:r w:rsidRPr="00A15DCB">
              <w:t xml:space="preserve">      newUE-Identity</w:t>
            </w:r>
          </w:p>
        </w:tc>
        <w:tc>
          <w:tcPr>
            <w:tcW w:w="2267" w:type="dxa"/>
          </w:tcPr>
          <w:p w14:paraId="28BD0E6D" w14:textId="77777777" w:rsidR="0077032F" w:rsidRPr="00A15DCB" w:rsidRDefault="0077032F" w:rsidP="003029C8">
            <w:pPr>
              <w:pStyle w:val="TAL"/>
            </w:pPr>
            <w:r w:rsidRPr="00A15DCB">
              <w:t>RNTI-Value</w:t>
            </w:r>
          </w:p>
        </w:tc>
        <w:tc>
          <w:tcPr>
            <w:tcW w:w="1700" w:type="dxa"/>
          </w:tcPr>
          <w:p w14:paraId="77DF2690" w14:textId="77777777" w:rsidR="0077032F" w:rsidRPr="00A15DCB" w:rsidRDefault="0077032F" w:rsidP="003029C8">
            <w:pPr>
              <w:pStyle w:val="TAL"/>
            </w:pPr>
          </w:p>
        </w:tc>
        <w:tc>
          <w:tcPr>
            <w:tcW w:w="1245" w:type="dxa"/>
          </w:tcPr>
          <w:p w14:paraId="46D760A4" w14:textId="77777777" w:rsidR="0077032F" w:rsidRPr="00A15DCB" w:rsidRDefault="0077032F" w:rsidP="003029C8">
            <w:pPr>
              <w:pStyle w:val="TAL"/>
            </w:pPr>
          </w:p>
        </w:tc>
      </w:tr>
      <w:tr w:rsidR="0077032F" w:rsidRPr="00A15DCB" w14:paraId="0140A92B" w14:textId="77777777" w:rsidTr="003029C8">
        <w:tc>
          <w:tcPr>
            <w:tcW w:w="4535" w:type="dxa"/>
          </w:tcPr>
          <w:p w14:paraId="484DC2FD" w14:textId="77777777" w:rsidR="0077032F" w:rsidRPr="00A15DCB" w:rsidRDefault="0077032F" w:rsidP="003029C8">
            <w:pPr>
              <w:pStyle w:val="TAL"/>
            </w:pPr>
            <w:r w:rsidRPr="00A15DCB">
              <w:t xml:space="preserve">      t304</w:t>
            </w:r>
          </w:p>
        </w:tc>
        <w:tc>
          <w:tcPr>
            <w:tcW w:w="2267" w:type="dxa"/>
          </w:tcPr>
          <w:p w14:paraId="6A3E46E3" w14:textId="77777777" w:rsidR="0077032F" w:rsidRPr="00A15DCB" w:rsidRDefault="0077032F" w:rsidP="003029C8">
            <w:pPr>
              <w:pStyle w:val="TAL"/>
            </w:pPr>
            <w:r w:rsidRPr="00A15DCB">
              <w:t>ms2000</w:t>
            </w:r>
          </w:p>
        </w:tc>
        <w:tc>
          <w:tcPr>
            <w:tcW w:w="1700" w:type="dxa"/>
          </w:tcPr>
          <w:p w14:paraId="723270A4" w14:textId="77777777" w:rsidR="0077032F" w:rsidRPr="00A15DCB" w:rsidRDefault="0077032F" w:rsidP="003029C8">
            <w:pPr>
              <w:pStyle w:val="TAL"/>
            </w:pPr>
          </w:p>
        </w:tc>
        <w:tc>
          <w:tcPr>
            <w:tcW w:w="1245" w:type="dxa"/>
          </w:tcPr>
          <w:p w14:paraId="14183F4A" w14:textId="77777777" w:rsidR="0077032F" w:rsidRPr="00A15DCB" w:rsidRDefault="0077032F" w:rsidP="003029C8">
            <w:pPr>
              <w:pStyle w:val="TAL"/>
            </w:pPr>
          </w:p>
        </w:tc>
      </w:tr>
      <w:tr w:rsidR="0077032F" w:rsidRPr="00A15DCB" w14:paraId="7EEDDEAB" w14:textId="77777777" w:rsidTr="003029C8">
        <w:tc>
          <w:tcPr>
            <w:tcW w:w="4535" w:type="dxa"/>
          </w:tcPr>
          <w:p w14:paraId="28A67B56" w14:textId="77777777" w:rsidR="0077032F" w:rsidRPr="00A15DCB" w:rsidRDefault="0077032F" w:rsidP="003029C8">
            <w:pPr>
              <w:pStyle w:val="TAL"/>
            </w:pPr>
            <w:r w:rsidRPr="00A15DCB">
              <w:t xml:space="preserve">      rach-ConfigDedicated </w:t>
            </w:r>
          </w:p>
        </w:tc>
        <w:tc>
          <w:tcPr>
            <w:tcW w:w="2267" w:type="dxa"/>
          </w:tcPr>
          <w:p w14:paraId="15D66C3C" w14:textId="58BF5FE0" w:rsidR="0077032F" w:rsidRPr="00A15DCB" w:rsidRDefault="0077032F" w:rsidP="003029C8">
            <w:pPr>
              <w:pStyle w:val="TAL"/>
            </w:pPr>
            <w:r w:rsidRPr="00A15DCB">
              <w:t xml:space="preserve">Not </w:t>
            </w:r>
            <w:r w:rsidR="003B1004" w:rsidRPr="00A15DCB">
              <w:t>p</w:t>
            </w:r>
            <w:r w:rsidRPr="00A15DCB">
              <w:t>resent</w:t>
            </w:r>
          </w:p>
        </w:tc>
        <w:tc>
          <w:tcPr>
            <w:tcW w:w="1700" w:type="dxa"/>
          </w:tcPr>
          <w:p w14:paraId="5E02FE8B" w14:textId="77777777" w:rsidR="0077032F" w:rsidRPr="00A15DCB" w:rsidRDefault="0077032F" w:rsidP="003029C8">
            <w:pPr>
              <w:pStyle w:val="TAL"/>
            </w:pPr>
          </w:p>
        </w:tc>
        <w:tc>
          <w:tcPr>
            <w:tcW w:w="1245" w:type="dxa"/>
          </w:tcPr>
          <w:p w14:paraId="33EBFA4B" w14:textId="77777777" w:rsidR="0077032F" w:rsidRPr="00A15DCB" w:rsidRDefault="0077032F" w:rsidP="003029C8">
            <w:pPr>
              <w:pStyle w:val="TAL"/>
            </w:pPr>
          </w:p>
        </w:tc>
      </w:tr>
      <w:tr w:rsidR="0077032F" w:rsidRPr="00A15DCB" w14:paraId="4D82E294" w14:textId="77777777" w:rsidTr="003029C8">
        <w:tc>
          <w:tcPr>
            <w:tcW w:w="4535" w:type="dxa"/>
          </w:tcPr>
          <w:p w14:paraId="068434A5" w14:textId="77777777" w:rsidR="0077032F" w:rsidRPr="00A15DCB" w:rsidRDefault="0077032F" w:rsidP="003029C8">
            <w:pPr>
              <w:pStyle w:val="TAL"/>
            </w:pPr>
            <w:r w:rsidRPr="00A15DCB">
              <w:t xml:space="preserve">    }</w:t>
            </w:r>
          </w:p>
        </w:tc>
        <w:tc>
          <w:tcPr>
            <w:tcW w:w="2267" w:type="dxa"/>
          </w:tcPr>
          <w:p w14:paraId="18E44E6C" w14:textId="77777777" w:rsidR="0077032F" w:rsidRPr="00A15DCB" w:rsidRDefault="0077032F" w:rsidP="003029C8">
            <w:pPr>
              <w:pStyle w:val="TAL"/>
            </w:pPr>
          </w:p>
        </w:tc>
        <w:tc>
          <w:tcPr>
            <w:tcW w:w="1700" w:type="dxa"/>
          </w:tcPr>
          <w:p w14:paraId="09A14CB8" w14:textId="77777777" w:rsidR="0077032F" w:rsidRPr="00A15DCB" w:rsidRDefault="0077032F" w:rsidP="003029C8">
            <w:pPr>
              <w:pStyle w:val="TAL"/>
            </w:pPr>
          </w:p>
        </w:tc>
        <w:tc>
          <w:tcPr>
            <w:tcW w:w="1245" w:type="dxa"/>
          </w:tcPr>
          <w:p w14:paraId="0C08ED43" w14:textId="77777777" w:rsidR="0077032F" w:rsidRPr="00A15DCB" w:rsidRDefault="0077032F" w:rsidP="003029C8">
            <w:pPr>
              <w:pStyle w:val="TAL"/>
            </w:pPr>
          </w:p>
        </w:tc>
      </w:tr>
      <w:tr w:rsidR="009C22CD" w:rsidRPr="00A15DCB" w14:paraId="6660257D" w14:textId="77777777" w:rsidTr="009C22CD">
        <w:tc>
          <w:tcPr>
            <w:tcW w:w="4535" w:type="dxa"/>
            <w:tcBorders>
              <w:top w:val="single" w:sz="4" w:space="0" w:color="auto"/>
              <w:left w:val="single" w:sz="4" w:space="0" w:color="auto"/>
              <w:bottom w:val="single" w:sz="4" w:space="0" w:color="auto"/>
              <w:right w:val="single" w:sz="4" w:space="0" w:color="auto"/>
            </w:tcBorders>
          </w:tcPr>
          <w:p w14:paraId="4F68D59E" w14:textId="77777777" w:rsidR="009C22CD" w:rsidRPr="00A15DCB" w:rsidRDefault="009C22CD" w:rsidP="009B330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3D7E58B" w14:textId="77777777" w:rsidR="009C22CD" w:rsidRPr="00A15DCB" w:rsidRDefault="009C22CD"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0C8DC27E" w14:textId="77777777" w:rsidR="009C22CD" w:rsidRPr="00A15DCB" w:rsidRDefault="009C22C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356B09B5" w14:textId="77777777" w:rsidR="009C22CD" w:rsidRPr="00A15DCB" w:rsidRDefault="009C22CD" w:rsidP="009B330A">
            <w:pPr>
              <w:pStyle w:val="TAL"/>
            </w:pPr>
          </w:p>
        </w:tc>
      </w:tr>
      <w:tr w:rsidR="009C22CD" w:rsidRPr="00A15DCB" w14:paraId="37EBFA11" w14:textId="77777777" w:rsidTr="009C22CD">
        <w:tc>
          <w:tcPr>
            <w:tcW w:w="4535" w:type="dxa"/>
            <w:tcBorders>
              <w:top w:val="single" w:sz="4" w:space="0" w:color="auto"/>
              <w:left w:val="single" w:sz="4" w:space="0" w:color="auto"/>
              <w:bottom w:val="single" w:sz="4" w:space="0" w:color="auto"/>
              <w:right w:val="single" w:sz="4" w:space="0" w:color="auto"/>
            </w:tcBorders>
          </w:tcPr>
          <w:p w14:paraId="118B2A38" w14:textId="77777777" w:rsidR="009C22CD" w:rsidRPr="00A15DCB" w:rsidRDefault="009C22CD"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2DF58D9" w14:textId="77777777" w:rsidR="009C22CD" w:rsidRPr="00A15DCB" w:rsidRDefault="009C22CD"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6D6040A4" w14:textId="77777777" w:rsidR="009C22CD" w:rsidRPr="00A15DCB" w:rsidRDefault="009C22C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209CBC2E" w14:textId="77777777" w:rsidR="009C22CD" w:rsidRPr="00A15DCB" w:rsidRDefault="009C22CD" w:rsidP="009B330A">
            <w:pPr>
              <w:pStyle w:val="TAL"/>
            </w:pPr>
          </w:p>
        </w:tc>
      </w:tr>
    </w:tbl>
    <w:p w14:paraId="313B2D4B" w14:textId="77777777" w:rsidR="0077032F" w:rsidRPr="00A15DCB" w:rsidRDefault="0077032F" w:rsidP="0077032F"/>
    <w:p w14:paraId="4E8DF024" w14:textId="43AE95CC" w:rsidR="004E5150" w:rsidRPr="00A15DCB" w:rsidRDefault="004E5150" w:rsidP="00E13EC1">
      <w:pPr>
        <w:pStyle w:val="Heading5"/>
        <w:rPr>
          <w:lang w:eastAsia="zh-CN"/>
        </w:rPr>
      </w:pPr>
      <w:r w:rsidRPr="00A15DCB">
        <w:rPr>
          <w:lang w:eastAsia="zh-CN"/>
        </w:rPr>
        <w:t>7.1.1.1.9a</w:t>
      </w:r>
      <w:r w:rsidRPr="00A15DCB">
        <w:rPr>
          <w:lang w:eastAsia="zh-CN"/>
        </w:rPr>
        <w:tab/>
        <w:t xml:space="preserve">Random access procedure / 2-step RACH / Successful </w:t>
      </w:r>
      <w:r w:rsidRPr="00A15DCB">
        <w:t>/ RRC_IDLE</w:t>
      </w:r>
    </w:p>
    <w:p w14:paraId="364266FA" w14:textId="77777777" w:rsidR="004E5150" w:rsidRPr="00A15DCB" w:rsidRDefault="004E5150" w:rsidP="004E5150">
      <w:pPr>
        <w:pStyle w:val="H6"/>
      </w:pPr>
      <w:r w:rsidRPr="00A15DCB">
        <w:t>7.1.1.1.9a.1</w:t>
      </w:r>
      <w:r w:rsidRPr="00A15DCB">
        <w:tab/>
        <w:t>Test Purpose (TP)</w:t>
      </w:r>
    </w:p>
    <w:p w14:paraId="2C754CC1" w14:textId="73D76039" w:rsidR="004E5150" w:rsidRPr="00A15DCB" w:rsidRDefault="004E5150" w:rsidP="004E5150">
      <w:pPr>
        <w:pStyle w:val="H6"/>
        <w:rPr>
          <w:lang w:eastAsia="zh-CN"/>
        </w:rPr>
      </w:pPr>
      <w:r w:rsidRPr="00A15DCB">
        <w:t>(1)</w:t>
      </w:r>
    </w:p>
    <w:p w14:paraId="2B0E49FA" w14:textId="77777777" w:rsidR="004E5150" w:rsidRPr="00A15DCB" w:rsidRDefault="004E5150" w:rsidP="004E5150">
      <w:pPr>
        <w:pStyle w:val="PL"/>
        <w:rPr>
          <w:noProof w:val="0"/>
        </w:rPr>
      </w:pPr>
      <w:r w:rsidRPr="00A15DCB">
        <w:rPr>
          <w:b/>
          <w:bCs/>
          <w:noProof w:val="0"/>
        </w:rPr>
        <w:t xml:space="preserve">with </w:t>
      </w:r>
      <w:r w:rsidRPr="00A15DCB">
        <w:rPr>
          <w:noProof w:val="0"/>
        </w:rPr>
        <w:t>{ UE in RRC Idle state and 2-step RA type Random Access resources is configured }</w:t>
      </w:r>
    </w:p>
    <w:p w14:paraId="5E38C8B2" w14:textId="77777777" w:rsidR="004E5150" w:rsidRPr="00A15DCB" w:rsidRDefault="004E5150" w:rsidP="004E5150">
      <w:pPr>
        <w:pStyle w:val="PL"/>
        <w:rPr>
          <w:noProof w:val="0"/>
        </w:rPr>
      </w:pPr>
      <w:r w:rsidRPr="00A15DCB">
        <w:rPr>
          <w:b/>
          <w:bCs/>
          <w:noProof w:val="0"/>
        </w:rPr>
        <w:t>ensure that</w:t>
      </w:r>
      <w:r w:rsidRPr="00A15DCB">
        <w:rPr>
          <w:noProof w:val="0"/>
        </w:rPr>
        <w:t xml:space="preserve"> {</w:t>
      </w:r>
    </w:p>
    <w:p w14:paraId="43783C71" w14:textId="77777777" w:rsidR="004E5150" w:rsidRPr="00A15DCB" w:rsidRDefault="004E5150" w:rsidP="004E5150">
      <w:pPr>
        <w:pStyle w:val="PL"/>
        <w:rPr>
          <w:noProof w:val="0"/>
        </w:rPr>
      </w:pPr>
      <w:r w:rsidRPr="00A15DCB">
        <w:rPr>
          <w:b/>
          <w:bCs/>
          <w:noProof w:val="0"/>
        </w:rPr>
        <w:t xml:space="preserve">  when</w:t>
      </w:r>
      <w:r w:rsidRPr="00A15DCB">
        <w:rPr>
          <w:noProof w:val="0"/>
        </w:rPr>
        <w:t xml:space="preserve"> { UE has UL CCCH PDU to send }</w:t>
      </w:r>
    </w:p>
    <w:p w14:paraId="76B3847A" w14:textId="77777777" w:rsidR="004E5150" w:rsidRPr="00A15DCB" w:rsidRDefault="004E5150" w:rsidP="004E5150">
      <w:pPr>
        <w:pStyle w:val="PL"/>
        <w:rPr>
          <w:noProof w:val="0"/>
        </w:rPr>
      </w:pPr>
      <w:r w:rsidRPr="00A15DCB">
        <w:rPr>
          <w:b/>
          <w:bCs/>
          <w:noProof w:val="0"/>
        </w:rPr>
        <w:t xml:space="preserve">    then</w:t>
      </w:r>
      <w:r w:rsidRPr="00A15DCB">
        <w:rPr>
          <w:noProof w:val="0"/>
        </w:rPr>
        <w:t xml:space="preserve"> { UE transmits a MSGA }</w:t>
      </w:r>
    </w:p>
    <w:p w14:paraId="5FEE3CD2" w14:textId="23A7F88B" w:rsidR="004E5150" w:rsidRPr="00A15DCB" w:rsidRDefault="004E5150" w:rsidP="004E5150">
      <w:pPr>
        <w:pStyle w:val="PL"/>
        <w:rPr>
          <w:noProof w:val="0"/>
        </w:rPr>
      </w:pPr>
      <w:r w:rsidRPr="00A15DCB">
        <w:rPr>
          <w:noProof w:val="0"/>
        </w:rPr>
        <w:t xml:space="preserve">            }</w:t>
      </w:r>
    </w:p>
    <w:p w14:paraId="7DF6A849" w14:textId="77777777" w:rsidR="004E5150" w:rsidRPr="00A15DCB" w:rsidRDefault="004E5150" w:rsidP="004E5150">
      <w:pPr>
        <w:pStyle w:val="PL"/>
        <w:rPr>
          <w:noProof w:val="0"/>
        </w:rPr>
      </w:pPr>
    </w:p>
    <w:p w14:paraId="51A031E9" w14:textId="77777777" w:rsidR="004E5150" w:rsidRPr="00A15DCB" w:rsidRDefault="004E5150" w:rsidP="004E5150">
      <w:pPr>
        <w:pStyle w:val="H6"/>
      </w:pPr>
      <w:r w:rsidRPr="00A15DCB">
        <w:t>(2)</w:t>
      </w:r>
    </w:p>
    <w:p w14:paraId="09A78786" w14:textId="77777777" w:rsidR="004E5150" w:rsidRPr="00A15DCB" w:rsidRDefault="004E5150" w:rsidP="004E5150">
      <w:pPr>
        <w:pStyle w:val="PL"/>
        <w:rPr>
          <w:noProof w:val="0"/>
        </w:rPr>
      </w:pPr>
      <w:r w:rsidRPr="00A15DCB">
        <w:rPr>
          <w:b/>
          <w:noProof w:val="0"/>
        </w:rPr>
        <w:t xml:space="preserve">with </w:t>
      </w:r>
      <w:r w:rsidRPr="00A15DCB">
        <w:rPr>
          <w:noProof w:val="0"/>
        </w:rPr>
        <w:t>{ UE in RRC Idle state initiated Random Access procedure to transmit UL CCCH PDU and transmitted MSGA }</w:t>
      </w:r>
    </w:p>
    <w:p w14:paraId="7B06C4EA" w14:textId="77777777" w:rsidR="004E5150" w:rsidRPr="00A15DCB" w:rsidRDefault="004E5150" w:rsidP="004E5150">
      <w:pPr>
        <w:pStyle w:val="PL"/>
        <w:rPr>
          <w:noProof w:val="0"/>
        </w:rPr>
      </w:pPr>
      <w:r w:rsidRPr="00A15DCB">
        <w:rPr>
          <w:b/>
          <w:noProof w:val="0"/>
        </w:rPr>
        <w:t>ensure that</w:t>
      </w:r>
      <w:r w:rsidRPr="00A15DCB">
        <w:rPr>
          <w:noProof w:val="0"/>
        </w:rPr>
        <w:t xml:space="preserve"> {</w:t>
      </w:r>
    </w:p>
    <w:p w14:paraId="4DBD4FC6" w14:textId="77777777" w:rsidR="004E5150" w:rsidRPr="00A15DCB" w:rsidRDefault="004E5150" w:rsidP="004E5150">
      <w:pPr>
        <w:pStyle w:val="PL"/>
        <w:rPr>
          <w:noProof w:val="0"/>
        </w:rPr>
      </w:pPr>
      <w:r w:rsidRPr="00A15DCB">
        <w:rPr>
          <w:b/>
          <w:noProof w:val="0"/>
        </w:rPr>
        <w:lastRenderedPageBreak/>
        <w:t xml:space="preserve">  when</w:t>
      </w:r>
      <w:r w:rsidRPr="00A15DCB">
        <w:rPr>
          <w:noProof w:val="0"/>
        </w:rPr>
        <w:t xml:space="preserve"> { SS does not answer with a MSGB containing a matching successRAR within msgB-ResponseWindow }</w:t>
      </w:r>
    </w:p>
    <w:p w14:paraId="72AA480D" w14:textId="77777777" w:rsidR="004E5150" w:rsidRPr="00A15DCB" w:rsidRDefault="004E5150" w:rsidP="004E5150">
      <w:pPr>
        <w:pStyle w:val="PL"/>
        <w:rPr>
          <w:noProof w:val="0"/>
        </w:rPr>
      </w:pPr>
      <w:r w:rsidRPr="00A15DCB">
        <w:rPr>
          <w:b/>
          <w:noProof w:val="0"/>
        </w:rPr>
        <w:t xml:space="preserve">    then</w:t>
      </w:r>
      <w:r w:rsidRPr="00A15DCB">
        <w:rPr>
          <w:noProof w:val="0"/>
        </w:rPr>
        <w:t xml:space="preserve"> { UE retransmits a MSGA }</w:t>
      </w:r>
    </w:p>
    <w:p w14:paraId="099B14DC" w14:textId="7AA2F6C5" w:rsidR="004E5150" w:rsidRPr="00A15DCB" w:rsidRDefault="004E5150" w:rsidP="004E5150">
      <w:pPr>
        <w:pStyle w:val="PL"/>
        <w:rPr>
          <w:noProof w:val="0"/>
        </w:rPr>
      </w:pPr>
      <w:r w:rsidRPr="00A15DCB">
        <w:rPr>
          <w:noProof w:val="0"/>
        </w:rPr>
        <w:t xml:space="preserve">            }</w:t>
      </w:r>
    </w:p>
    <w:p w14:paraId="58E1E651" w14:textId="77777777" w:rsidR="004E5150" w:rsidRPr="00A15DCB" w:rsidRDefault="004E5150" w:rsidP="004E5150">
      <w:pPr>
        <w:pStyle w:val="PL"/>
        <w:rPr>
          <w:noProof w:val="0"/>
        </w:rPr>
      </w:pPr>
    </w:p>
    <w:p w14:paraId="1D7BF266" w14:textId="77777777" w:rsidR="004E5150" w:rsidRPr="00A15DCB" w:rsidRDefault="004E5150" w:rsidP="004E5150">
      <w:pPr>
        <w:pStyle w:val="H6"/>
      </w:pPr>
      <w:r w:rsidRPr="00A15DCB">
        <w:t>(3)</w:t>
      </w:r>
    </w:p>
    <w:p w14:paraId="370EE88E" w14:textId="77777777" w:rsidR="004E5150" w:rsidRPr="00A15DCB" w:rsidRDefault="004E5150" w:rsidP="004E5150">
      <w:pPr>
        <w:pStyle w:val="PL"/>
        <w:rPr>
          <w:noProof w:val="0"/>
        </w:rPr>
      </w:pPr>
      <w:r w:rsidRPr="00A15DCB">
        <w:rPr>
          <w:b/>
          <w:noProof w:val="0"/>
        </w:rPr>
        <w:t xml:space="preserve">with </w:t>
      </w:r>
      <w:r w:rsidRPr="00A15DCB">
        <w:rPr>
          <w:noProof w:val="0"/>
        </w:rPr>
        <w:t>{ UE in RRC Idle state initiated Random Access procedure to transmit UL CCCH PDU and transmitted MSGA }</w:t>
      </w:r>
    </w:p>
    <w:p w14:paraId="51FC5D96" w14:textId="77777777" w:rsidR="004E5150" w:rsidRPr="00A15DCB" w:rsidRDefault="004E5150" w:rsidP="004E5150">
      <w:pPr>
        <w:pStyle w:val="PL"/>
        <w:rPr>
          <w:noProof w:val="0"/>
        </w:rPr>
      </w:pPr>
      <w:r w:rsidRPr="00A15DCB">
        <w:rPr>
          <w:b/>
          <w:noProof w:val="0"/>
        </w:rPr>
        <w:t>ensure that</w:t>
      </w:r>
      <w:r w:rsidRPr="00A15DCB">
        <w:rPr>
          <w:noProof w:val="0"/>
        </w:rPr>
        <w:t xml:space="preserve"> {</w:t>
      </w:r>
    </w:p>
    <w:p w14:paraId="599F20B4" w14:textId="77777777" w:rsidR="004E5150" w:rsidRPr="00A15DCB" w:rsidRDefault="004E5150" w:rsidP="004E5150">
      <w:pPr>
        <w:pStyle w:val="PL"/>
        <w:rPr>
          <w:noProof w:val="0"/>
        </w:rPr>
      </w:pPr>
      <w:r w:rsidRPr="00A15DCB">
        <w:rPr>
          <w:b/>
          <w:noProof w:val="0"/>
        </w:rPr>
        <w:t xml:space="preserve">  when</w:t>
      </w:r>
      <w:r w:rsidRPr="00A15DCB">
        <w:rPr>
          <w:noProof w:val="0"/>
        </w:rPr>
        <w:t xml:space="preserve"> { SS answers with a MSGB containing a matching successRAR</w:t>
      </w:r>
      <w:r w:rsidRPr="00A15DCB" w:rsidDel="00A66BDC">
        <w:rPr>
          <w:noProof w:val="0"/>
        </w:rPr>
        <w:t xml:space="preserve"> </w:t>
      </w:r>
      <w:r w:rsidRPr="00A15DCB">
        <w:rPr>
          <w:noProof w:val="0"/>
        </w:rPr>
        <w:t>within msgB-ResponseWindow }</w:t>
      </w:r>
    </w:p>
    <w:p w14:paraId="48B671BB" w14:textId="77777777" w:rsidR="004E5150" w:rsidRPr="00A15DCB" w:rsidRDefault="004E5150" w:rsidP="004E5150">
      <w:pPr>
        <w:pStyle w:val="PL"/>
        <w:rPr>
          <w:noProof w:val="0"/>
        </w:rPr>
      </w:pPr>
      <w:r w:rsidRPr="00A15DCB">
        <w:rPr>
          <w:b/>
          <w:noProof w:val="0"/>
        </w:rPr>
        <w:t xml:space="preserve">    then</w:t>
      </w:r>
      <w:r w:rsidRPr="00A15DCB">
        <w:rPr>
          <w:noProof w:val="0"/>
        </w:rPr>
        <w:t xml:space="preserve"> { UE assumes RACH procedure as complete }</w:t>
      </w:r>
    </w:p>
    <w:p w14:paraId="1A35F2B2" w14:textId="6252F5AE" w:rsidR="004E5150" w:rsidRPr="00A15DCB" w:rsidRDefault="004E5150" w:rsidP="004E5150">
      <w:pPr>
        <w:pStyle w:val="PL"/>
        <w:rPr>
          <w:noProof w:val="0"/>
        </w:rPr>
      </w:pPr>
      <w:r w:rsidRPr="00A15DCB">
        <w:rPr>
          <w:noProof w:val="0"/>
        </w:rPr>
        <w:t xml:space="preserve">            }</w:t>
      </w:r>
    </w:p>
    <w:p w14:paraId="22AC4F63" w14:textId="77777777" w:rsidR="004E5150" w:rsidRPr="00A15DCB" w:rsidRDefault="004E5150" w:rsidP="004E5150">
      <w:pPr>
        <w:pStyle w:val="PL"/>
        <w:rPr>
          <w:noProof w:val="0"/>
        </w:rPr>
      </w:pPr>
    </w:p>
    <w:p w14:paraId="476E4FB2" w14:textId="77777777" w:rsidR="004E5150" w:rsidRPr="00A15DCB" w:rsidRDefault="004E5150" w:rsidP="004E5150">
      <w:pPr>
        <w:pStyle w:val="H6"/>
      </w:pPr>
      <w:r w:rsidRPr="00A15DCB">
        <w:t>7.1.1.1.9a.2</w:t>
      </w:r>
      <w:r w:rsidRPr="00A15DCB">
        <w:tab/>
        <w:t>Conformance requirements</w:t>
      </w:r>
    </w:p>
    <w:p w14:paraId="6DF44B7C" w14:textId="77777777" w:rsidR="004E5150" w:rsidRPr="00A15DCB" w:rsidRDefault="004E5150" w:rsidP="004E5150">
      <w:r w:rsidRPr="00A15DCB">
        <w:t>References: The conformance requirements covered in the present TC are specified in: 3GPP TS 38.321, clause 5.1.1, 5.1.2a, 5.1.3a and 5.1.4a.</w:t>
      </w:r>
      <w:r w:rsidRPr="00A15DCB">
        <w:rPr>
          <w:lang w:eastAsia="sv-SE"/>
        </w:rPr>
        <w:t xml:space="preserve"> </w:t>
      </w:r>
      <w:r w:rsidRPr="00A15DCB">
        <w:t>Unless otherwise stated these are Rel-16 requirements.</w:t>
      </w:r>
    </w:p>
    <w:p w14:paraId="5000BC7F" w14:textId="77777777" w:rsidR="004E5150" w:rsidRPr="00A15DCB" w:rsidRDefault="004E5150" w:rsidP="004E5150">
      <w:r w:rsidRPr="00A15DCB">
        <w:t xml:space="preserve"> [TS 38.321, clause 5.1.1]</w:t>
      </w:r>
    </w:p>
    <w:p w14:paraId="474C3611" w14:textId="77777777" w:rsidR="004E5150" w:rsidRPr="00A15DCB" w:rsidRDefault="004E5150" w:rsidP="004E5150">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1C31386" w14:textId="77777777" w:rsidR="004E5150" w:rsidRPr="00A15DCB" w:rsidRDefault="004E5150" w:rsidP="004E5150">
      <w:pPr>
        <w:pStyle w:val="B1"/>
      </w:pPr>
      <w:r w:rsidRPr="00A15DCB">
        <w:t>…</w:t>
      </w:r>
    </w:p>
    <w:p w14:paraId="43D0E45B" w14:textId="77777777" w:rsidR="004E5150" w:rsidRPr="00A15DCB" w:rsidRDefault="004E5150" w:rsidP="004E5150">
      <w:pPr>
        <w:pStyle w:val="B1"/>
      </w:pPr>
      <w:r w:rsidRPr="00A15DCB">
        <w:t>1&gt;</w:t>
      </w:r>
      <w:r w:rsidRPr="00A15DCB">
        <w:tab/>
        <w:t xml:space="preserve">if </w:t>
      </w:r>
      <w:r w:rsidRPr="00A15DCB">
        <w:rPr>
          <w:i/>
        </w:rPr>
        <w:t>RA_TYPE</w:t>
      </w:r>
      <w:r w:rsidRPr="00A15DCB">
        <w:t xml:space="preserve"> is set to </w:t>
      </w:r>
      <w:r w:rsidRPr="00A15DCB">
        <w:rPr>
          <w:i/>
        </w:rPr>
        <w:t>2-stepRA</w:t>
      </w:r>
      <w:r w:rsidRPr="00A15DCB">
        <w:t>:</w:t>
      </w:r>
    </w:p>
    <w:p w14:paraId="3FD54762" w14:textId="77777777" w:rsidR="004E5150" w:rsidRPr="00A15DCB" w:rsidRDefault="004E5150" w:rsidP="004E5150">
      <w:pPr>
        <w:pStyle w:val="B2"/>
      </w:pPr>
      <w:r w:rsidRPr="00A15DCB">
        <w:rPr>
          <w:lang w:eastAsia="ko-KR"/>
        </w:rPr>
        <w:t>2&gt;</w:t>
      </w:r>
      <w:r w:rsidRPr="00A15DCB">
        <w:rPr>
          <w:lang w:eastAsia="ko-KR"/>
        </w:rPr>
        <w:tab/>
        <w:t>perform the Random Access Resource selection procedure for 2-step RA type (see clause 5.1.2a).</w:t>
      </w:r>
    </w:p>
    <w:p w14:paraId="742049A6" w14:textId="77777777" w:rsidR="004E5150" w:rsidRPr="00A15DCB" w:rsidRDefault="004E5150" w:rsidP="004E5150">
      <w:pPr>
        <w:pStyle w:val="B1"/>
      </w:pPr>
      <w:r w:rsidRPr="00A15DCB">
        <w:t>1&gt;</w:t>
      </w:r>
      <w:r w:rsidRPr="00A15DCB">
        <w:tab/>
        <w:t>else:</w:t>
      </w:r>
    </w:p>
    <w:p w14:paraId="15B65759" w14:textId="77777777" w:rsidR="004E5150" w:rsidRPr="00A15DCB" w:rsidRDefault="004E5150" w:rsidP="004E5150">
      <w:pPr>
        <w:pStyle w:val="B2"/>
        <w:rPr>
          <w:lang w:eastAsia="ko-KR"/>
        </w:rPr>
      </w:pPr>
      <w:r w:rsidRPr="00A15DCB">
        <w:rPr>
          <w:lang w:eastAsia="ko-KR"/>
        </w:rPr>
        <w:t>2&gt;</w:t>
      </w:r>
      <w:r w:rsidRPr="00A15DCB">
        <w:rPr>
          <w:lang w:eastAsia="ko-KR"/>
        </w:rPr>
        <w:tab/>
        <w:t>perform the Random Access Resource selection procedure (see clause 5.1.2).</w:t>
      </w:r>
    </w:p>
    <w:p w14:paraId="0F41B67F" w14:textId="77777777" w:rsidR="004E5150" w:rsidRPr="00A15DCB" w:rsidRDefault="004E5150" w:rsidP="004E5150">
      <w:r w:rsidRPr="00A15DCB">
        <w:t>[TS 38.321, clause 5.1.2a]</w:t>
      </w:r>
    </w:p>
    <w:p w14:paraId="6702CC59" w14:textId="77777777" w:rsidR="004E5150" w:rsidRPr="00A15DCB" w:rsidRDefault="004E5150" w:rsidP="004E5150">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71666498" w14:textId="77777777" w:rsidR="004E5150" w:rsidRPr="00A15DCB" w:rsidRDefault="004E5150" w:rsidP="004E5150">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002E1B80" w14:textId="77777777" w:rsidR="004E5150" w:rsidRPr="00A15DCB" w:rsidRDefault="004E5150" w:rsidP="004E5150">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03E1AFC8" w14:textId="77777777" w:rsidR="004E5150" w:rsidRPr="00A15DCB" w:rsidRDefault="004E5150" w:rsidP="004E5150">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04213A91" w14:textId="77777777" w:rsidR="004E5150" w:rsidRPr="00A15DCB" w:rsidRDefault="004E5150" w:rsidP="004E5150">
      <w:pPr>
        <w:pStyle w:val="B1"/>
        <w:rPr>
          <w:lang w:eastAsia="ko-KR"/>
        </w:rPr>
      </w:pPr>
      <w:r w:rsidRPr="00A15DCB">
        <w:rPr>
          <w:lang w:eastAsia="ko-KR"/>
        </w:rPr>
        <w:t>…</w:t>
      </w:r>
    </w:p>
    <w:p w14:paraId="09D0834A" w14:textId="77777777" w:rsidR="004E5150" w:rsidRPr="00A15DCB" w:rsidRDefault="004E5150" w:rsidP="004E5150">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1F495A6F" w14:textId="77777777" w:rsidR="004E5150" w:rsidRPr="00A15DCB" w:rsidRDefault="004E5150" w:rsidP="004E5150">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5C1F220B" w14:textId="77777777" w:rsidR="004E5150" w:rsidRPr="00A15DCB" w:rsidRDefault="004E5150" w:rsidP="004E5150">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3169DFD5" w14:textId="77777777" w:rsidR="004E5150" w:rsidRPr="00A15DCB" w:rsidRDefault="004E5150" w:rsidP="004E5150">
      <w:pPr>
        <w:pStyle w:val="B2"/>
        <w:rPr>
          <w:lang w:eastAsia="ko-KR"/>
        </w:rPr>
      </w:pPr>
      <w:r w:rsidRPr="00A15DCB">
        <w:rPr>
          <w:lang w:eastAsia="ko-KR"/>
        </w:rPr>
        <w:t>2&gt;</w:t>
      </w:r>
      <w:r w:rsidRPr="00A15DCB">
        <w:rPr>
          <w:lang w:eastAsia="ko-KR"/>
        </w:rPr>
        <w:tab/>
        <w:t>deliver the UL grant and the associated HARQ information to the HARQ entity.</w:t>
      </w:r>
    </w:p>
    <w:p w14:paraId="45BCAE11" w14:textId="77777777" w:rsidR="004E5150" w:rsidRPr="00A15DCB" w:rsidRDefault="004E5150" w:rsidP="004E5150">
      <w:pPr>
        <w:pStyle w:val="B1"/>
        <w:rPr>
          <w:lang w:eastAsia="ko-KR"/>
        </w:rPr>
      </w:pPr>
      <w:r w:rsidRPr="00A15DCB">
        <w:rPr>
          <w:lang w:eastAsia="ko-KR"/>
        </w:rPr>
        <w:t>1&gt;</w:t>
      </w:r>
      <w:r w:rsidRPr="00A15DCB">
        <w:rPr>
          <w:lang w:eastAsia="ko-KR"/>
        </w:rPr>
        <w:tab/>
        <w:t>else:</w:t>
      </w:r>
    </w:p>
    <w:p w14:paraId="726EAB26" w14:textId="77777777" w:rsidR="004E5150" w:rsidRPr="00A15DCB" w:rsidRDefault="004E5150" w:rsidP="004E5150">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1AA8BD01" w14:textId="77777777" w:rsidR="004E5150" w:rsidRPr="00A15DCB" w:rsidRDefault="004E5150" w:rsidP="004E5150">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56678DED" w14:textId="77777777" w:rsidR="004E5150" w:rsidRPr="00A15DCB" w:rsidRDefault="004E5150" w:rsidP="004E5150">
      <w:pPr>
        <w:pStyle w:val="B2"/>
        <w:rPr>
          <w:lang w:eastAsia="ko-KR"/>
        </w:rPr>
      </w:pPr>
      <w:r w:rsidRPr="00A15DCB">
        <w:rPr>
          <w:lang w:eastAsia="ko-KR"/>
        </w:rPr>
        <w:lastRenderedPageBreak/>
        <w:t>2&gt;</w:t>
      </w:r>
      <w:r w:rsidRPr="00A15DCB">
        <w:rPr>
          <w:lang w:eastAsia="ko-KR"/>
        </w:rPr>
        <w:tab/>
        <w:t>if the selected preamble and PRACH occasion is mapped to a valid PUSCH occasion as specified in clause 8.1A of TS 38.213 [6]:</w:t>
      </w:r>
    </w:p>
    <w:p w14:paraId="5DBCB0A3" w14:textId="77777777" w:rsidR="004E5150" w:rsidRPr="00A15DCB" w:rsidRDefault="004E5150" w:rsidP="004E5150">
      <w:pPr>
        <w:pStyle w:val="B3"/>
        <w:rPr>
          <w:lang w:eastAsia="ko-KR"/>
        </w:rPr>
      </w:pPr>
      <w:r w:rsidRPr="00A15DCB">
        <w:rPr>
          <w:lang w:eastAsia="ko-KR"/>
        </w:rPr>
        <w:t>3&gt;</w:t>
      </w:r>
      <w:r w:rsidRPr="00A15DCB">
        <w:rPr>
          <w:lang w:eastAsia="ko-KR"/>
        </w:rPr>
        <w:tab/>
        <w:t>deliver the UL grant and the associated HARQ information to the HARQ entity.</w:t>
      </w:r>
    </w:p>
    <w:p w14:paraId="2AD13A81" w14:textId="77777777" w:rsidR="004E5150" w:rsidRPr="00A15DCB" w:rsidRDefault="004E5150" w:rsidP="004E5150">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37BE1FCF" w14:textId="77777777" w:rsidR="004E5150" w:rsidRPr="00A15DCB" w:rsidRDefault="004E5150" w:rsidP="004E5150">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13D723D7" w14:textId="77777777" w:rsidR="004E5150" w:rsidRPr="00A15DCB" w:rsidRDefault="004E5150" w:rsidP="004E5150">
      <w:pPr>
        <w:rPr>
          <w:lang w:eastAsia="ko-KR"/>
        </w:rPr>
      </w:pPr>
      <w:r w:rsidRPr="00A15DCB">
        <w:t>[TS 38.321, clause 5.1.3a]</w:t>
      </w:r>
    </w:p>
    <w:p w14:paraId="3F86A834" w14:textId="77777777" w:rsidR="004E5150" w:rsidRPr="00A15DCB" w:rsidRDefault="004E5150" w:rsidP="004E5150">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2BEF961A" w14:textId="77777777" w:rsidR="004E5150" w:rsidRPr="00A15DCB" w:rsidRDefault="004E5150" w:rsidP="004E5150">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215E3AAA" w14:textId="77777777" w:rsidR="004E5150" w:rsidRPr="00A15DCB" w:rsidRDefault="004E5150" w:rsidP="004E5150">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36FD4FB8" w14:textId="77777777" w:rsidR="004E5150" w:rsidRPr="00A15DCB" w:rsidRDefault="004E5150" w:rsidP="004E5150">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2EE81605" w14:textId="77777777" w:rsidR="004E5150" w:rsidRPr="00A15DCB" w:rsidRDefault="004E5150" w:rsidP="004E5150">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18A17EEF" w14:textId="77777777" w:rsidR="004E5150" w:rsidRPr="00A15DCB" w:rsidRDefault="004E5150" w:rsidP="004E5150">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068F4462" w14:textId="77777777" w:rsidR="004E5150" w:rsidRPr="00A15DCB" w:rsidRDefault="004E5150" w:rsidP="004E5150">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413F27DD" w14:textId="77777777" w:rsidR="004E5150" w:rsidRPr="00A15DCB" w:rsidRDefault="004E5150" w:rsidP="004E5150">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2EE90EF8" w14:textId="77777777" w:rsidR="004E5150" w:rsidRPr="00A15DCB" w:rsidRDefault="004E5150" w:rsidP="004E5150">
      <w:pPr>
        <w:pStyle w:val="B1"/>
        <w:rPr>
          <w:lang w:eastAsia="ko-KR"/>
        </w:rPr>
      </w:pPr>
      <w:r w:rsidRPr="00A15DCB">
        <w:rPr>
          <w:lang w:eastAsia="ko-KR"/>
        </w:rPr>
        <w:t>1&gt;</w:t>
      </w:r>
      <w:r w:rsidRPr="00A15DCB">
        <w:rPr>
          <w:lang w:eastAsia="ko-KR"/>
        </w:rPr>
        <w:tab/>
        <w:t>if this is the first MSGA transmission within this Random Access procedure:</w:t>
      </w:r>
    </w:p>
    <w:p w14:paraId="3DF01716" w14:textId="77777777" w:rsidR="004E5150" w:rsidRPr="00A15DCB" w:rsidRDefault="004E5150" w:rsidP="004E5150">
      <w:pPr>
        <w:pStyle w:val="B2"/>
        <w:rPr>
          <w:lang w:eastAsia="ko-KR"/>
        </w:rPr>
      </w:pPr>
      <w:r w:rsidRPr="00A15DCB">
        <w:rPr>
          <w:lang w:eastAsia="ko-KR"/>
        </w:rPr>
        <w:t>2&gt;</w:t>
      </w:r>
      <w:r w:rsidRPr="00A15DCB">
        <w:rPr>
          <w:lang w:eastAsia="ko-KR"/>
        </w:rPr>
        <w:tab/>
        <w:t>if the transmission is not being made for the CCCH logical channel:</w:t>
      </w:r>
    </w:p>
    <w:p w14:paraId="3EB27C69" w14:textId="77777777" w:rsidR="004E5150" w:rsidRPr="00A15DCB" w:rsidRDefault="004E5150" w:rsidP="004E5150">
      <w:pPr>
        <w:pStyle w:val="B3"/>
      </w:pPr>
      <w:r w:rsidRPr="00A15DCB">
        <w:t>3&gt;</w:t>
      </w:r>
      <w:r w:rsidRPr="00A15DCB">
        <w:tab/>
        <w:t>indicate to the Multiplexing and assembly entity to include a C-RNTI MAC CE in the subsequent uplink transmission.</w:t>
      </w:r>
    </w:p>
    <w:p w14:paraId="605BA4AE" w14:textId="77777777" w:rsidR="004E5150" w:rsidRPr="00A15DCB" w:rsidRDefault="004E5150" w:rsidP="004E5150">
      <w:pPr>
        <w:pStyle w:val="B2"/>
      </w:pPr>
      <w:r w:rsidRPr="00A15DCB">
        <w:t>2&gt;</w:t>
      </w:r>
      <w:r w:rsidRPr="00A15DCB">
        <w:tab/>
        <w:t xml:space="preserve">if the Random Access procedure was initiated for SpCell beam failure recovery and </w:t>
      </w:r>
      <w:r w:rsidRPr="00A15DCB">
        <w:rPr>
          <w:i/>
        </w:rPr>
        <w:t xml:space="preserve">spCell-BFR-CBRA </w:t>
      </w:r>
      <w:r w:rsidRPr="00A15DCB">
        <w:t>with value</w:t>
      </w:r>
      <w:r w:rsidRPr="00A15DCB">
        <w:rPr>
          <w:i/>
        </w:rPr>
        <w:t xml:space="preserve"> true </w:t>
      </w:r>
      <w:r w:rsidRPr="00A15DCB">
        <w:t>is configured:</w:t>
      </w:r>
    </w:p>
    <w:p w14:paraId="36C98D90" w14:textId="77777777" w:rsidR="004E5150" w:rsidRPr="00A15DCB" w:rsidRDefault="004E5150" w:rsidP="004E5150">
      <w:pPr>
        <w:pStyle w:val="B3"/>
      </w:pPr>
      <w:r w:rsidRPr="00A15DCB">
        <w:t>3&gt;</w:t>
      </w:r>
      <w:r w:rsidRPr="00A15DCB">
        <w:tab/>
        <w:t>indicate to the Multiplexing and assembly entity to include a BFR MAC CE or a Truncated BFR MAC CE in the subsequent uplink transmission.</w:t>
      </w:r>
    </w:p>
    <w:p w14:paraId="6D48ABCB" w14:textId="77777777" w:rsidR="004E5150" w:rsidRPr="00A15DCB" w:rsidRDefault="004E5150" w:rsidP="004E5150">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17F38CD3" w14:textId="77777777" w:rsidR="004E5150" w:rsidRPr="00A15DCB" w:rsidRDefault="004E5150" w:rsidP="004E5150">
      <w:pPr>
        <w:pStyle w:val="B1"/>
        <w:rPr>
          <w:lang w:eastAsia="ko-KR"/>
        </w:rPr>
      </w:pPr>
      <w:r w:rsidRPr="00A15DCB">
        <w:rPr>
          <w:lang w:eastAsia="ko-KR"/>
        </w:rPr>
        <w:t>1&gt;</w:t>
      </w:r>
      <w:r w:rsidRPr="00A15DCB">
        <w:rPr>
          <w:lang w:eastAsia="ko-KR"/>
        </w:rPr>
        <w:tab/>
        <w:t>compute the MSGB-RNTI associated with the PRACH occasion in which the Random Access Preamble is transmitted;</w:t>
      </w:r>
    </w:p>
    <w:p w14:paraId="756E3AB7" w14:textId="77777777" w:rsidR="004E5150" w:rsidRPr="00A15DCB" w:rsidRDefault="004E5150" w:rsidP="004E5150">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20CF63F0" w14:textId="77777777" w:rsidR="004E5150" w:rsidRPr="00A15DCB" w:rsidRDefault="004E5150" w:rsidP="004E5150">
      <w:r w:rsidRPr="00A15DCB">
        <w:t>[TS 38.321, clause 5.1.4a]</w:t>
      </w:r>
    </w:p>
    <w:p w14:paraId="4F399F91" w14:textId="77777777" w:rsidR="004E5150" w:rsidRPr="00A15DCB" w:rsidRDefault="004E5150" w:rsidP="004E5150">
      <w:pPr>
        <w:rPr>
          <w:rFonts w:eastAsia="Malgun Gothic"/>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70AB4C0C" w14:textId="77777777" w:rsidR="004E5150" w:rsidRPr="00A15DCB" w:rsidRDefault="004E5150" w:rsidP="004E5150">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76916869" w14:textId="77777777" w:rsidR="004E5150" w:rsidRPr="00A15DCB" w:rsidRDefault="004E5150" w:rsidP="004E5150">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435F6E51" w14:textId="77777777" w:rsidR="004E5150" w:rsidRPr="00A15DCB" w:rsidRDefault="004E5150" w:rsidP="004E5150">
      <w:pPr>
        <w:pStyle w:val="NO"/>
        <w:rPr>
          <w:rFonts w:eastAsia="SimSun"/>
          <w:i/>
          <w:iCs/>
          <w:lang w:eastAsia="zh-CN"/>
        </w:rPr>
      </w:pPr>
      <w:r w:rsidRPr="00A15DCB">
        <w:rPr>
          <w:rFonts w:eastAsia="SimSun"/>
          <w:i/>
          <w:iCs/>
          <w:lang w:eastAsia="zh-CN"/>
        </w:rPr>
        <w:lastRenderedPageBreak/>
        <w:t>…</w:t>
      </w:r>
    </w:p>
    <w:p w14:paraId="3F18021A" w14:textId="77777777" w:rsidR="004E5150" w:rsidRPr="00A15DCB" w:rsidRDefault="004E5150" w:rsidP="004E5150">
      <w:pPr>
        <w:pStyle w:val="B3"/>
        <w:rPr>
          <w:rFonts w:eastAsia="Malgun Gothic"/>
          <w:lang w:eastAsia="ko-KR"/>
        </w:rPr>
      </w:pPr>
      <w:r w:rsidRPr="00A15DCB">
        <w:rPr>
          <w:lang w:eastAsia="ko-KR"/>
        </w:rPr>
        <w:t>3&gt;</w:t>
      </w:r>
      <w:r w:rsidRPr="00A15DCB">
        <w:rPr>
          <w:lang w:eastAsia="ko-KR"/>
        </w:rPr>
        <w:tab/>
        <w:t xml:space="preserve">else if the MSGB contains a </w:t>
      </w:r>
      <w:r w:rsidRPr="00A15DCB">
        <w:rPr>
          <w:rFonts w:eastAsia="SimSun"/>
          <w:lang w:eastAsia="zh-CN"/>
        </w:rPr>
        <w:t>successRAR MAC subPDU; and</w:t>
      </w:r>
    </w:p>
    <w:p w14:paraId="17156FC5" w14:textId="77777777" w:rsidR="004E5150" w:rsidRPr="00A15DCB" w:rsidRDefault="004E5150" w:rsidP="004E5150">
      <w:pPr>
        <w:pStyle w:val="B3"/>
        <w:rPr>
          <w:lang w:eastAsia="ko-KR"/>
        </w:rPr>
      </w:pPr>
      <w:r w:rsidRPr="00A15DCB">
        <w:rPr>
          <w:rFonts w:eastAsia="SimSun"/>
          <w:lang w:eastAsia="zh-CN"/>
        </w:rPr>
        <w:t>3</w:t>
      </w:r>
      <w:r w:rsidRPr="00A15DCB">
        <w:rPr>
          <w:lang w:eastAsia="ko-KR"/>
        </w:rPr>
        <w:t>&gt;</w:t>
      </w:r>
      <w:r w:rsidRPr="00A15DCB">
        <w:rPr>
          <w:lang w:eastAsia="ko-KR"/>
        </w:rPr>
        <w:tab/>
        <w:t xml:space="preserve">if the CCCH SDU was included in the MSGA and the UE Contention Resolution Identity in the </w:t>
      </w:r>
      <w:r w:rsidRPr="00A15DCB">
        <w:rPr>
          <w:rFonts w:eastAsia="SimSun"/>
          <w:lang w:eastAsia="zh-CN"/>
        </w:rPr>
        <w:t>MAC subPDU</w:t>
      </w:r>
      <w:r w:rsidRPr="00A15DCB">
        <w:rPr>
          <w:lang w:eastAsia="ko-KR"/>
        </w:rPr>
        <w:t xml:space="preserve"> matches the CCCH SDU:</w:t>
      </w:r>
    </w:p>
    <w:p w14:paraId="2C6DA79E" w14:textId="77777777" w:rsidR="004E5150" w:rsidRPr="00A15DCB" w:rsidRDefault="004E5150" w:rsidP="004E5150">
      <w:pPr>
        <w:pStyle w:val="B4"/>
        <w:rPr>
          <w:rFonts w:eastAsia="SimSun"/>
          <w:lang w:eastAsia="zh-CN"/>
        </w:rPr>
      </w:pPr>
      <w:r w:rsidRPr="00A15DCB">
        <w:rPr>
          <w:rFonts w:eastAsia="SimSun"/>
          <w:lang w:eastAsia="zh-CN"/>
        </w:rPr>
        <w:t>4&gt;</w:t>
      </w:r>
      <w:r w:rsidRPr="00A15DCB">
        <w:rPr>
          <w:rFonts w:eastAsia="SimSun"/>
          <w:lang w:eastAsia="zh-CN"/>
        </w:rPr>
        <w:tab/>
        <w:t xml:space="preserve">stop </w:t>
      </w:r>
      <w:r w:rsidRPr="00A15DCB">
        <w:rPr>
          <w:rFonts w:eastAsia="SimSun"/>
          <w:i/>
          <w:iCs/>
          <w:lang w:eastAsia="zh-CN"/>
        </w:rPr>
        <w:t>msgB-ResponseWindow</w:t>
      </w:r>
      <w:r w:rsidRPr="00A15DCB">
        <w:rPr>
          <w:rFonts w:eastAsia="SimSun"/>
          <w:lang w:eastAsia="zh-CN"/>
        </w:rPr>
        <w:t>;</w:t>
      </w:r>
    </w:p>
    <w:p w14:paraId="05C42414" w14:textId="77777777" w:rsidR="004E5150" w:rsidRPr="00A15DCB" w:rsidRDefault="004E5150" w:rsidP="004E5150">
      <w:pPr>
        <w:pStyle w:val="B4"/>
        <w:rPr>
          <w:rFonts w:eastAsia="SimSun"/>
          <w:lang w:eastAsia="zh-CN"/>
        </w:rPr>
      </w:pPr>
      <w:r w:rsidRPr="00A15DCB">
        <w:rPr>
          <w:rFonts w:eastAsia="SimSun"/>
          <w:lang w:eastAsia="zh-CN"/>
        </w:rPr>
        <w:t>4&gt;</w:t>
      </w:r>
      <w:r w:rsidRPr="00A15DCB">
        <w:rPr>
          <w:rFonts w:eastAsia="SimSun"/>
          <w:lang w:eastAsia="zh-CN"/>
        </w:rPr>
        <w:tab/>
        <w:t>if this Random Access procedure was initiated for SI request:</w:t>
      </w:r>
    </w:p>
    <w:p w14:paraId="50A8D846" w14:textId="77777777" w:rsidR="004E5150" w:rsidRPr="00A15DCB" w:rsidRDefault="004E5150" w:rsidP="004E5150">
      <w:pPr>
        <w:pStyle w:val="B5"/>
        <w:rPr>
          <w:rFonts w:eastAsia="SimSun"/>
          <w:lang w:eastAsia="zh-CN"/>
        </w:rPr>
      </w:pPr>
      <w:r w:rsidRPr="00A15DCB">
        <w:rPr>
          <w:rFonts w:eastAsia="SimSun"/>
          <w:lang w:eastAsia="zh-CN"/>
        </w:rPr>
        <w:t>5&gt;</w:t>
      </w:r>
      <w:r w:rsidRPr="00A15DCB">
        <w:rPr>
          <w:rFonts w:eastAsia="SimSun"/>
          <w:lang w:eastAsia="zh-CN"/>
        </w:rPr>
        <w:tab/>
        <w:t>indicate the reception of an acknowledgement for SI request to upper layers.</w:t>
      </w:r>
    </w:p>
    <w:p w14:paraId="787DDA6E" w14:textId="77777777" w:rsidR="004E5150" w:rsidRPr="00A15DCB" w:rsidRDefault="004E5150" w:rsidP="004E5150">
      <w:pPr>
        <w:pStyle w:val="B4"/>
        <w:rPr>
          <w:rFonts w:eastAsia="SimSun"/>
          <w:lang w:eastAsia="zh-CN"/>
        </w:rPr>
      </w:pPr>
      <w:r w:rsidRPr="00A15DCB">
        <w:rPr>
          <w:rFonts w:eastAsia="SimSun"/>
          <w:lang w:eastAsia="zh-CN"/>
        </w:rPr>
        <w:t>4&gt;</w:t>
      </w:r>
      <w:r w:rsidRPr="00A15DCB">
        <w:rPr>
          <w:rFonts w:eastAsia="SimSun"/>
          <w:lang w:eastAsia="zh-CN"/>
        </w:rPr>
        <w:tab/>
        <w:t>else:</w:t>
      </w:r>
    </w:p>
    <w:p w14:paraId="0F31A879" w14:textId="77777777" w:rsidR="004E5150" w:rsidRPr="00A15DCB" w:rsidRDefault="004E5150" w:rsidP="004E5150">
      <w:pPr>
        <w:pStyle w:val="B5"/>
        <w:rPr>
          <w:rFonts w:eastAsia="Malgun Gothic"/>
          <w:lang w:eastAsia="zh-CN"/>
        </w:rPr>
      </w:pPr>
      <w:r w:rsidRPr="00A15DCB">
        <w:rPr>
          <w:rFonts w:eastAsia="SimSun"/>
          <w:lang w:eastAsia="zh-CN"/>
        </w:rPr>
        <w:t>5</w:t>
      </w:r>
      <w:r w:rsidRPr="00A15DCB">
        <w:rPr>
          <w:lang w:eastAsia="zh-CN"/>
        </w:rPr>
        <w:t>&gt;</w:t>
      </w:r>
      <w:r w:rsidRPr="00A15DCB">
        <w:rPr>
          <w:lang w:eastAsia="zh-CN"/>
        </w:rPr>
        <w:tab/>
        <w:t xml:space="preserve">set the C-RNTI to the value received in the </w:t>
      </w:r>
      <w:r w:rsidRPr="00A15DCB">
        <w:rPr>
          <w:i/>
          <w:iCs/>
          <w:lang w:eastAsia="zh-CN"/>
        </w:rPr>
        <w:t>successRAR</w:t>
      </w:r>
      <w:r w:rsidRPr="00A15DCB">
        <w:rPr>
          <w:iCs/>
          <w:lang w:eastAsia="zh-CN"/>
        </w:rPr>
        <w:t>;</w:t>
      </w:r>
    </w:p>
    <w:p w14:paraId="7F18DCD4" w14:textId="77777777" w:rsidR="004E5150" w:rsidRPr="00A15DCB" w:rsidRDefault="004E5150" w:rsidP="004E5150">
      <w:pPr>
        <w:pStyle w:val="B5"/>
        <w:rPr>
          <w:lang w:eastAsia="ko-KR"/>
        </w:rPr>
      </w:pPr>
      <w:r w:rsidRPr="00A15DCB">
        <w:rPr>
          <w:lang w:eastAsia="ko-KR"/>
        </w:rPr>
        <w:t>5&gt;</w:t>
      </w:r>
      <w:r w:rsidRPr="00A15DCB">
        <w:rPr>
          <w:lang w:eastAsia="ko-KR"/>
        </w:rPr>
        <w:tab/>
        <w:t>apply the following actions for the SpCell:</w:t>
      </w:r>
    </w:p>
    <w:p w14:paraId="77DCBE07" w14:textId="77777777" w:rsidR="004E5150" w:rsidRPr="00A15DCB" w:rsidRDefault="004E5150" w:rsidP="004E5150">
      <w:pPr>
        <w:pStyle w:val="B6"/>
      </w:pPr>
      <w:r w:rsidRPr="00A15DCB">
        <w:t>6&gt;</w:t>
      </w:r>
      <w:r w:rsidRPr="00A15DCB">
        <w:tab/>
        <w:t>process the received Timing Advance Command (see clause 5.2);</w:t>
      </w:r>
    </w:p>
    <w:p w14:paraId="6A730D0C" w14:textId="77777777" w:rsidR="004E5150" w:rsidRPr="00A15DCB" w:rsidRDefault="004E5150" w:rsidP="004E5150">
      <w:pPr>
        <w:pStyle w:val="B6"/>
      </w:pPr>
      <w:r w:rsidRPr="00A15DCB">
        <w:t>6&gt;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5AC884F6" w14:textId="77777777" w:rsidR="004E5150" w:rsidRPr="00A15DCB" w:rsidRDefault="004E5150" w:rsidP="004E5150">
      <w:pPr>
        <w:pStyle w:val="B4"/>
      </w:pPr>
      <w:r w:rsidRPr="00A15DCB">
        <w:t>4&gt;</w:t>
      </w:r>
      <w:r w:rsidRPr="00A15DCB">
        <w:tab/>
      </w:r>
      <w:r w:rsidRPr="00A15DCB">
        <w:rPr>
          <w:lang w:eastAsia="zh-CN"/>
        </w:rPr>
        <w:t xml:space="preserve">deliver the </w:t>
      </w:r>
      <w:r w:rsidRPr="00A15DCB">
        <w:rPr>
          <w:i/>
          <w:iCs/>
          <w:lang w:eastAsia="zh-CN"/>
        </w:rPr>
        <w:t>TPC</w:t>
      </w:r>
      <w:r w:rsidRPr="00A15DCB">
        <w:rPr>
          <w:lang w:eastAsia="zh-CN"/>
        </w:rPr>
        <w:t xml:space="preserve">, </w:t>
      </w:r>
      <w:r w:rsidRPr="00A15DCB">
        <w:rPr>
          <w:i/>
          <w:iCs/>
          <w:lang w:eastAsia="zh-CN"/>
        </w:rPr>
        <w:t>PUCCH resource Indicator</w:t>
      </w:r>
      <w:r w:rsidRPr="00A15DCB">
        <w:rPr>
          <w:iCs/>
          <w:lang w:eastAsia="zh-CN"/>
        </w:rPr>
        <w:t xml:space="preserve">, </w:t>
      </w:r>
      <w:r w:rsidRPr="00A15DCB">
        <w:rPr>
          <w:i/>
          <w:iCs/>
          <w:lang w:eastAsia="zh-CN"/>
        </w:rPr>
        <w:t>ChannelAccess-CPext</w:t>
      </w:r>
      <w:r w:rsidRPr="00A15DCB">
        <w:rPr>
          <w:lang w:eastAsia="zh-CN"/>
        </w:rPr>
        <w:t xml:space="preserve"> (if indicated), and </w:t>
      </w:r>
      <w:r w:rsidRPr="00A15DCB">
        <w:rPr>
          <w:i/>
          <w:iCs/>
          <w:lang w:eastAsia="zh-CN"/>
        </w:rPr>
        <w:t>HARQ feedback Timing Indicator</w:t>
      </w:r>
      <w:r w:rsidRPr="00A15DCB">
        <w:rPr>
          <w:lang w:eastAsia="zh-CN"/>
        </w:rPr>
        <w:t xml:space="preserve"> received in successRAR to lower layers.</w:t>
      </w:r>
    </w:p>
    <w:p w14:paraId="59A1B805" w14:textId="77777777" w:rsidR="004E5150" w:rsidRPr="00A15DCB" w:rsidRDefault="004E5150" w:rsidP="004E5150">
      <w:pPr>
        <w:pStyle w:val="B4"/>
        <w:rPr>
          <w:lang w:eastAsia="zh-CN"/>
        </w:rPr>
      </w:pPr>
      <w:r w:rsidRPr="00A15DCB">
        <w:rPr>
          <w:lang w:eastAsia="ko-KR"/>
        </w:rPr>
        <w:t>4&gt;</w:t>
      </w:r>
      <w:r w:rsidRPr="00A15DCB">
        <w:rPr>
          <w:lang w:eastAsia="ko-KR"/>
        </w:rPr>
        <w:tab/>
        <w:t>consider this Random Access Response reception successful;</w:t>
      </w:r>
    </w:p>
    <w:p w14:paraId="2C1D6BD0" w14:textId="77777777" w:rsidR="004E5150" w:rsidRPr="00A15DCB" w:rsidRDefault="004E5150" w:rsidP="004E5150">
      <w:pPr>
        <w:pStyle w:val="B4"/>
        <w:rPr>
          <w:lang w:eastAsia="zh-CN"/>
        </w:rPr>
      </w:pPr>
      <w:r w:rsidRPr="00A15DCB">
        <w:rPr>
          <w:lang w:eastAsia="zh-CN"/>
        </w:rPr>
        <w:t>4&gt;</w:t>
      </w:r>
      <w:r w:rsidRPr="00A15DCB">
        <w:rPr>
          <w:lang w:eastAsia="zh-CN"/>
        </w:rPr>
        <w:tab/>
        <w:t>consider this Random Access procedure successfully completed;</w:t>
      </w:r>
    </w:p>
    <w:p w14:paraId="7FBDD5C9" w14:textId="77777777" w:rsidR="004E5150" w:rsidRPr="00A15DCB" w:rsidRDefault="004E5150" w:rsidP="004E5150">
      <w:pPr>
        <w:pStyle w:val="B4"/>
        <w:rPr>
          <w:lang w:eastAsia="ko-KR"/>
        </w:rPr>
      </w:pPr>
      <w:r w:rsidRPr="00A15DCB">
        <w:rPr>
          <w:lang w:eastAsia="zh-CN"/>
        </w:rPr>
        <w:t>4&gt;</w:t>
      </w:r>
      <w:r w:rsidRPr="00A15DCB">
        <w:rPr>
          <w:lang w:eastAsia="zh-CN"/>
        </w:rPr>
        <w:tab/>
      </w:r>
      <w:r w:rsidRPr="00A15DCB">
        <w:rPr>
          <w:lang w:eastAsia="ko-KR"/>
        </w:rPr>
        <w:t>finish the disassembly and demultiplexing of the MAC PDU.</w:t>
      </w:r>
    </w:p>
    <w:p w14:paraId="30BF8E4F" w14:textId="77777777" w:rsidR="004E5150" w:rsidRPr="00A15DCB" w:rsidRDefault="004E5150" w:rsidP="004E5150">
      <w:pPr>
        <w:pStyle w:val="B5"/>
        <w:rPr>
          <w:lang w:eastAsia="zh-CN"/>
        </w:rPr>
      </w:pPr>
      <w:r w:rsidRPr="00A15DCB">
        <w:rPr>
          <w:lang w:eastAsia="zh-CN"/>
        </w:rPr>
        <w:t>…</w:t>
      </w:r>
    </w:p>
    <w:p w14:paraId="3FC34424" w14:textId="77777777" w:rsidR="004E5150" w:rsidRPr="00A15DCB" w:rsidRDefault="004E5150" w:rsidP="004E5150">
      <w:pPr>
        <w:rPr>
          <w:lang w:eastAsia="ko-KR"/>
        </w:rPr>
      </w:pPr>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4119F1F1" w14:textId="77777777" w:rsidR="004E5150" w:rsidRPr="00A15DCB" w:rsidRDefault="004E5150" w:rsidP="004E5150">
      <w:pPr>
        <w:pStyle w:val="H6"/>
      </w:pPr>
      <w:r w:rsidRPr="00A15DCB">
        <w:t>7.1.1.1.9a.3</w:t>
      </w:r>
      <w:r w:rsidRPr="00A15DCB">
        <w:tab/>
        <w:t>Test description</w:t>
      </w:r>
    </w:p>
    <w:p w14:paraId="1B6394BA" w14:textId="77777777" w:rsidR="004E5150" w:rsidRPr="00A15DCB" w:rsidRDefault="004E5150" w:rsidP="004E5150">
      <w:pPr>
        <w:pStyle w:val="H6"/>
      </w:pPr>
      <w:r w:rsidRPr="00A15DCB">
        <w:t>7.1.1.1.9a.3.1</w:t>
      </w:r>
      <w:r w:rsidRPr="00A15DCB">
        <w:tab/>
        <w:t>Pre-test conditions</w:t>
      </w:r>
    </w:p>
    <w:p w14:paraId="564D65CE" w14:textId="77777777" w:rsidR="004E5150" w:rsidRPr="00A15DCB" w:rsidRDefault="004E5150" w:rsidP="004E5150">
      <w:pPr>
        <w:pStyle w:val="H6"/>
        <w:rPr>
          <w:lang w:eastAsia="zh-CN"/>
        </w:rPr>
      </w:pPr>
      <w:r w:rsidRPr="00A15DCB">
        <w:t>System Simulator:</w:t>
      </w:r>
    </w:p>
    <w:p w14:paraId="72477F8D" w14:textId="77777777" w:rsidR="004E5150" w:rsidRPr="00A15DCB" w:rsidRDefault="004E5150" w:rsidP="004E5150">
      <w:pPr>
        <w:pStyle w:val="B1"/>
      </w:pPr>
      <w:r w:rsidRPr="00A15DCB">
        <w:t>-</w:t>
      </w:r>
      <w:r w:rsidRPr="00A15DCB">
        <w:tab/>
        <w:t>The SS configures the test environment in accordance to the execution conditions in Table 7.1.1.0-1.</w:t>
      </w:r>
    </w:p>
    <w:p w14:paraId="3BF53DC2" w14:textId="77777777" w:rsidR="004E5150" w:rsidRPr="00A15DCB" w:rsidRDefault="004E5150" w:rsidP="004E5150">
      <w:pPr>
        <w:pStyle w:val="H6"/>
      </w:pPr>
      <w:r w:rsidRPr="00A15DCB">
        <w:t>UE:</w:t>
      </w:r>
    </w:p>
    <w:p w14:paraId="4A4F06EE" w14:textId="77777777" w:rsidR="004E5150" w:rsidRPr="00A15DCB" w:rsidRDefault="004E5150" w:rsidP="004E5150">
      <w:pPr>
        <w:pStyle w:val="B1"/>
      </w:pPr>
      <w:r w:rsidRPr="00A15DCB">
        <w:t>-</w:t>
      </w:r>
      <w:r w:rsidRPr="00A15DCB">
        <w:tab/>
        <w:t>None</w:t>
      </w:r>
    </w:p>
    <w:p w14:paraId="54C9AEED" w14:textId="77777777" w:rsidR="004E5150" w:rsidRPr="00A15DCB" w:rsidRDefault="004E5150" w:rsidP="004E5150">
      <w:pPr>
        <w:pStyle w:val="H6"/>
      </w:pPr>
      <w:r w:rsidRPr="00A15DCB">
        <w:t>Preamble:</w:t>
      </w:r>
    </w:p>
    <w:p w14:paraId="5848AB77" w14:textId="77777777" w:rsidR="004E5150" w:rsidRPr="00A15DCB" w:rsidRDefault="004E5150" w:rsidP="004E5150">
      <w:pPr>
        <w:pStyle w:val="B1"/>
      </w:pPr>
      <w:r w:rsidRPr="00A15DCB">
        <w:t>-</w:t>
      </w:r>
      <w:r w:rsidRPr="00A15DCB">
        <w:tab/>
        <w:t>The UE is in NR RRC_Idle mode (state 1N-A) on NR Cell 1 according to 38.508-1 [4] Table 4.4A.2-1.</w:t>
      </w:r>
    </w:p>
    <w:p w14:paraId="76E6C73F" w14:textId="77777777" w:rsidR="004E5150" w:rsidRPr="00A15DCB" w:rsidRDefault="004E5150" w:rsidP="004E5150">
      <w:pPr>
        <w:pStyle w:val="H6"/>
      </w:pPr>
      <w:r w:rsidRPr="00A15DCB">
        <w:lastRenderedPageBreak/>
        <w:t>7.1.1.1.9a.3.2</w:t>
      </w:r>
      <w:r w:rsidRPr="00A15DCB">
        <w:tab/>
        <w:t>Test procedure sequence</w:t>
      </w:r>
    </w:p>
    <w:p w14:paraId="0E76C5FC" w14:textId="77777777" w:rsidR="004E5150" w:rsidRPr="00A15DCB" w:rsidRDefault="004E5150" w:rsidP="004E5150">
      <w:pPr>
        <w:pStyle w:val="TH"/>
      </w:pPr>
      <w:r w:rsidRPr="00A15DCB">
        <w:t>Table 7.1.1.1.9a.3.2-1: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E5150" w:rsidRPr="00A15DCB" w14:paraId="4E297815" w14:textId="77777777" w:rsidTr="00AB7AF6">
        <w:tc>
          <w:tcPr>
            <w:tcW w:w="648" w:type="dxa"/>
            <w:vMerge w:val="restart"/>
            <w:tcBorders>
              <w:top w:val="single" w:sz="4" w:space="0" w:color="auto"/>
              <w:left w:val="single" w:sz="4" w:space="0" w:color="auto"/>
              <w:right w:val="single" w:sz="4" w:space="0" w:color="auto"/>
            </w:tcBorders>
          </w:tcPr>
          <w:p w14:paraId="7D95FF07" w14:textId="77777777" w:rsidR="004E5150" w:rsidRPr="00A15DCB" w:rsidRDefault="004E5150"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7E65AF5E" w14:textId="77777777" w:rsidR="004E5150" w:rsidRPr="00A15DCB" w:rsidRDefault="004E5150"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05A4DC" w14:textId="77777777" w:rsidR="004E5150" w:rsidRPr="00A15DCB" w:rsidRDefault="004E5150"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59923B33" w14:textId="77777777" w:rsidR="004E5150" w:rsidRPr="00A15DCB" w:rsidRDefault="004E5150"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59F604F8" w14:textId="77777777" w:rsidR="004E5150" w:rsidRPr="00A15DCB" w:rsidRDefault="004E5150" w:rsidP="00AB7AF6">
            <w:pPr>
              <w:pStyle w:val="TAH"/>
            </w:pPr>
            <w:r w:rsidRPr="00A15DCB">
              <w:t>Verdict</w:t>
            </w:r>
          </w:p>
        </w:tc>
      </w:tr>
      <w:tr w:rsidR="004E5150" w:rsidRPr="00A15DCB" w14:paraId="63F91EEE" w14:textId="77777777" w:rsidTr="00AB7AF6">
        <w:tc>
          <w:tcPr>
            <w:tcW w:w="648" w:type="dxa"/>
            <w:vMerge/>
            <w:tcBorders>
              <w:left w:val="single" w:sz="4" w:space="0" w:color="auto"/>
              <w:bottom w:val="single" w:sz="4" w:space="0" w:color="auto"/>
              <w:right w:val="single" w:sz="4" w:space="0" w:color="auto"/>
            </w:tcBorders>
          </w:tcPr>
          <w:p w14:paraId="27F09D3D" w14:textId="77777777" w:rsidR="004E5150" w:rsidRPr="00A15DCB" w:rsidRDefault="004E5150"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54CCFE4E" w14:textId="77777777" w:rsidR="004E5150" w:rsidRPr="00A15DCB" w:rsidRDefault="004E5150"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5744EBAC" w14:textId="77777777" w:rsidR="004E5150" w:rsidRPr="00A15DCB" w:rsidRDefault="004E5150"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0A12108F" w14:textId="77777777" w:rsidR="004E5150" w:rsidRPr="00A15DCB" w:rsidRDefault="004E5150"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72120714" w14:textId="77777777" w:rsidR="004E5150" w:rsidRPr="00A15DCB" w:rsidRDefault="004E5150"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A66EE5" w14:textId="77777777" w:rsidR="004E5150" w:rsidRPr="00A15DCB" w:rsidRDefault="004E5150" w:rsidP="00AB7AF6">
            <w:pPr>
              <w:keepNext/>
              <w:keepLines/>
              <w:spacing w:after="0"/>
              <w:jc w:val="center"/>
              <w:rPr>
                <w:rFonts w:ascii="Arial" w:hAnsi="Arial"/>
                <w:sz w:val="18"/>
                <w:lang w:eastAsia="sv-SE"/>
              </w:rPr>
            </w:pPr>
          </w:p>
        </w:tc>
      </w:tr>
      <w:tr w:rsidR="004E5150" w:rsidRPr="00A15DCB" w14:paraId="04DA714B" w14:textId="77777777" w:rsidTr="00AB7AF6">
        <w:tc>
          <w:tcPr>
            <w:tcW w:w="648" w:type="dxa"/>
            <w:tcBorders>
              <w:top w:val="single" w:sz="4" w:space="0" w:color="auto"/>
              <w:left w:val="single" w:sz="4" w:space="0" w:color="auto"/>
              <w:bottom w:val="single" w:sz="4" w:space="0" w:color="auto"/>
              <w:right w:val="single" w:sz="4" w:space="0" w:color="auto"/>
            </w:tcBorders>
          </w:tcPr>
          <w:p w14:paraId="67248532" w14:textId="77777777" w:rsidR="004E5150" w:rsidRPr="00A15DCB" w:rsidRDefault="004E5150"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7F16CF37" w14:textId="77777777" w:rsidR="004E5150" w:rsidRPr="00A15DCB" w:rsidRDefault="004E5150"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29185B15" w14:textId="77777777" w:rsidR="004E5150" w:rsidRPr="00A15DCB" w:rsidRDefault="004E5150"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266AEFE6" w14:textId="77777777" w:rsidR="004E5150" w:rsidRPr="00A15DCB" w:rsidRDefault="004E5150"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6F821807" w14:textId="77777777" w:rsidR="004E5150" w:rsidRPr="00A15DCB" w:rsidRDefault="004E5150"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CE0BDB3" w14:textId="77777777" w:rsidR="004E5150" w:rsidRPr="00A15DCB" w:rsidRDefault="004E5150" w:rsidP="00AB7AF6">
            <w:pPr>
              <w:pStyle w:val="TAC"/>
            </w:pPr>
            <w:r w:rsidRPr="00A15DCB">
              <w:t>-</w:t>
            </w:r>
          </w:p>
        </w:tc>
      </w:tr>
      <w:tr w:rsidR="004E5150" w:rsidRPr="00A15DCB" w14:paraId="68D6B4A0" w14:textId="77777777" w:rsidTr="00AB7AF6">
        <w:tc>
          <w:tcPr>
            <w:tcW w:w="648" w:type="dxa"/>
            <w:tcBorders>
              <w:top w:val="single" w:sz="4" w:space="0" w:color="auto"/>
              <w:left w:val="single" w:sz="4" w:space="0" w:color="auto"/>
              <w:bottom w:val="single" w:sz="4" w:space="0" w:color="auto"/>
              <w:right w:val="single" w:sz="4" w:space="0" w:color="auto"/>
            </w:tcBorders>
          </w:tcPr>
          <w:p w14:paraId="4B390810" w14:textId="77777777" w:rsidR="004E5150" w:rsidRPr="00A15DCB" w:rsidRDefault="004E5150"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65F72208" w14:textId="77777777" w:rsidR="004E5150" w:rsidRPr="00A15DCB" w:rsidRDefault="004E5150" w:rsidP="00AB7AF6">
            <w:pPr>
              <w:pStyle w:val="TAL"/>
            </w:pPr>
            <w:r w:rsidRPr="00A15DCB">
              <w:t>Check: Does the UE transmit MSGA?</w:t>
            </w:r>
          </w:p>
        </w:tc>
        <w:tc>
          <w:tcPr>
            <w:tcW w:w="709" w:type="dxa"/>
            <w:tcBorders>
              <w:top w:val="single" w:sz="4" w:space="0" w:color="auto"/>
              <w:left w:val="single" w:sz="4" w:space="0" w:color="auto"/>
              <w:bottom w:val="single" w:sz="4" w:space="0" w:color="auto"/>
              <w:right w:val="single" w:sz="4" w:space="0" w:color="auto"/>
            </w:tcBorders>
          </w:tcPr>
          <w:p w14:paraId="54E16D0A" w14:textId="77777777" w:rsidR="004E5150" w:rsidRPr="00A15DCB" w:rsidRDefault="004E5150"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720F431" w14:textId="77777777" w:rsidR="004E5150" w:rsidRPr="00A15DCB" w:rsidRDefault="004E5150"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7644FAA7" w14:textId="77777777" w:rsidR="004E5150" w:rsidRPr="00A15DCB" w:rsidRDefault="004E5150"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4F50C65D" w14:textId="77777777" w:rsidR="004E5150" w:rsidRPr="00A15DCB" w:rsidRDefault="004E5150" w:rsidP="00AB7AF6">
            <w:pPr>
              <w:pStyle w:val="TAC"/>
            </w:pPr>
            <w:r w:rsidRPr="00A15DCB">
              <w:t>P</w:t>
            </w:r>
          </w:p>
        </w:tc>
      </w:tr>
      <w:tr w:rsidR="004E5150" w:rsidRPr="00A15DCB" w14:paraId="5A0B027F" w14:textId="77777777" w:rsidTr="00AB7AF6">
        <w:tc>
          <w:tcPr>
            <w:tcW w:w="648" w:type="dxa"/>
            <w:tcBorders>
              <w:top w:val="single" w:sz="4" w:space="0" w:color="auto"/>
              <w:left w:val="single" w:sz="4" w:space="0" w:color="auto"/>
              <w:bottom w:val="single" w:sz="4" w:space="0" w:color="auto"/>
              <w:right w:val="single" w:sz="4" w:space="0" w:color="auto"/>
            </w:tcBorders>
          </w:tcPr>
          <w:p w14:paraId="0FDC4BF9" w14:textId="77777777" w:rsidR="004E5150" w:rsidRPr="00A15DCB" w:rsidRDefault="004E5150"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115B4DE0" w14:textId="77777777" w:rsidR="004E5150" w:rsidRPr="00A15DCB" w:rsidRDefault="004E5150" w:rsidP="00AB7AF6">
            <w:pPr>
              <w:pStyle w:val="TAL"/>
            </w:pPr>
            <w:r w:rsidRPr="00A15DCB">
              <w:t xml:space="preserve">Check: Does the UE re-transmit MSGA after expiry of </w:t>
            </w:r>
            <w:r w:rsidRPr="00A15DCB">
              <w:rPr>
                <w:i/>
                <w:iCs/>
                <w:lang w:eastAsia="ko-KR"/>
              </w:rPr>
              <w:t>msgB-ResponseWindow</w:t>
            </w:r>
            <w:r w:rsidRPr="00A15DCB">
              <w:t>?</w:t>
            </w:r>
          </w:p>
        </w:tc>
        <w:tc>
          <w:tcPr>
            <w:tcW w:w="709" w:type="dxa"/>
            <w:tcBorders>
              <w:top w:val="single" w:sz="4" w:space="0" w:color="auto"/>
              <w:left w:val="single" w:sz="4" w:space="0" w:color="auto"/>
              <w:bottom w:val="single" w:sz="4" w:space="0" w:color="auto"/>
              <w:right w:val="single" w:sz="4" w:space="0" w:color="auto"/>
            </w:tcBorders>
          </w:tcPr>
          <w:p w14:paraId="76C7499D" w14:textId="77777777" w:rsidR="004E5150" w:rsidRPr="00A15DCB" w:rsidRDefault="004E5150"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65FF190" w14:textId="77777777" w:rsidR="004E5150" w:rsidRPr="00A15DCB" w:rsidRDefault="004E5150"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39C2FFF3" w14:textId="77777777" w:rsidR="004E5150" w:rsidRPr="00A15DCB" w:rsidRDefault="004E5150"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08E1D091" w14:textId="77777777" w:rsidR="004E5150" w:rsidRPr="00A15DCB" w:rsidRDefault="004E5150" w:rsidP="00AB7AF6">
            <w:pPr>
              <w:pStyle w:val="TAC"/>
            </w:pPr>
            <w:r w:rsidRPr="00A15DCB">
              <w:t>P</w:t>
            </w:r>
          </w:p>
        </w:tc>
      </w:tr>
      <w:tr w:rsidR="004E5150" w:rsidRPr="00A15DCB" w14:paraId="7BF31483" w14:textId="77777777" w:rsidTr="00AB7AF6">
        <w:tc>
          <w:tcPr>
            <w:tcW w:w="648" w:type="dxa"/>
            <w:tcBorders>
              <w:top w:val="single" w:sz="4" w:space="0" w:color="auto"/>
              <w:left w:val="single" w:sz="4" w:space="0" w:color="auto"/>
              <w:bottom w:val="single" w:sz="4" w:space="0" w:color="auto"/>
              <w:right w:val="single" w:sz="4" w:space="0" w:color="auto"/>
            </w:tcBorders>
          </w:tcPr>
          <w:p w14:paraId="736BA856" w14:textId="77777777" w:rsidR="004E5150" w:rsidRPr="00A15DCB" w:rsidRDefault="004E5150" w:rsidP="00AB7AF6">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0425E228" w14:textId="77777777" w:rsidR="004E5150" w:rsidRPr="00A15DCB" w:rsidRDefault="004E5150" w:rsidP="00AB7AF6">
            <w:pPr>
              <w:pStyle w:val="TAL"/>
            </w:pPr>
            <w:r w:rsidRPr="00A15DCB">
              <w:t xml:space="preserve">The SS transmits a MSGB including a successRAR MAC subPDU containing </w:t>
            </w:r>
            <w:r w:rsidRPr="00A15DCB">
              <w:rPr>
                <w:lang w:eastAsia="zh-CN"/>
              </w:rPr>
              <w:t>matching</w:t>
            </w:r>
            <w:r w:rsidRPr="00A15DCB">
              <w:t xml:space="preserve"> Contention Resolution Identity .</w:t>
            </w:r>
          </w:p>
        </w:tc>
        <w:tc>
          <w:tcPr>
            <w:tcW w:w="709" w:type="dxa"/>
            <w:tcBorders>
              <w:top w:val="single" w:sz="4" w:space="0" w:color="auto"/>
              <w:left w:val="single" w:sz="4" w:space="0" w:color="auto"/>
              <w:bottom w:val="single" w:sz="4" w:space="0" w:color="auto"/>
              <w:right w:val="single" w:sz="4" w:space="0" w:color="auto"/>
            </w:tcBorders>
          </w:tcPr>
          <w:p w14:paraId="3C61D633" w14:textId="77777777" w:rsidR="004E5150" w:rsidRPr="00A15DCB" w:rsidRDefault="004E5150"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106328D0" w14:textId="77777777" w:rsidR="004E5150" w:rsidRPr="00A15DCB" w:rsidRDefault="004E5150" w:rsidP="00AB7AF6">
            <w:pPr>
              <w:pStyle w:val="TAL"/>
              <w:rPr>
                <w:lang w:eastAsia="zh-CN"/>
              </w:rPr>
            </w:pPr>
            <w:r w:rsidRPr="00A15DCB">
              <w:t>MAC PDU(successRAR</w:t>
            </w:r>
            <w:r w:rsidRPr="00A15DCB">
              <w:rPr>
                <w:lang w:eastAsia="zh-CN"/>
              </w:rPr>
              <w:t>,</w:t>
            </w:r>
            <w:r w:rsidRPr="00A15DCB">
              <w:t xml:space="preserve"> </w:t>
            </w:r>
            <w:r w:rsidRPr="00A15DCB">
              <w:rPr>
                <w:i/>
              </w:rPr>
              <w:t>RRCSetup</w:t>
            </w:r>
            <w:r w:rsidRPr="00A15DCB">
              <w:t>)</w:t>
            </w:r>
          </w:p>
        </w:tc>
        <w:tc>
          <w:tcPr>
            <w:tcW w:w="567" w:type="dxa"/>
            <w:tcBorders>
              <w:top w:val="single" w:sz="4" w:space="0" w:color="auto"/>
              <w:left w:val="single" w:sz="4" w:space="0" w:color="auto"/>
              <w:bottom w:val="single" w:sz="4" w:space="0" w:color="auto"/>
              <w:right w:val="single" w:sz="4" w:space="0" w:color="auto"/>
            </w:tcBorders>
          </w:tcPr>
          <w:p w14:paraId="47217593" w14:textId="77777777" w:rsidR="004E5150" w:rsidRPr="00A15DCB" w:rsidRDefault="004E5150"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9A86337" w14:textId="77777777" w:rsidR="004E5150" w:rsidRPr="00A15DCB" w:rsidRDefault="004E5150" w:rsidP="00AB7AF6">
            <w:pPr>
              <w:pStyle w:val="TAC"/>
            </w:pPr>
            <w:r w:rsidRPr="00A15DCB">
              <w:t>-</w:t>
            </w:r>
          </w:p>
        </w:tc>
      </w:tr>
      <w:tr w:rsidR="004E5150" w:rsidRPr="00A15DCB" w14:paraId="717FAF01" w14:textId="77777777" w:rsidTr="00AB7AF6">
        <w:tc>
          <w:tcPr>
            <w:tcW w:w="648" w:type="dxa"/>
            <w:tcBorders>
              <w:top w:val="single" w:sz="4" w:space="0" w:color="auto"/>
              <w:left w:val="single" w:sz="4" w:space="0" w:color="auto"/>
              <w:bottom w:val="single" w:sz="4" w:space="0" w:color="auto"/>
              <w:right w:val="single" w:sz="4" w:space="0" w:color="auto"/>
            </w:tcBorders>
          </w:tcPr>
          <w:p w14:paraId="3766D622" w14:textId="77777777" w:rsidR="004E5150" w:rsidRPr="00A15DCB" w:rsidRDefault="004E5150"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7F31A998" w14:textId="77777777" w:rsidR="004E5150" w:rsidRPr="00A15DCB" w:rsidRDefault="004E5150" w:rsidP="00AB7AF6">
            <w:pPr>
              <w:pStyle w:val="TAL"/>
            </w:pPr>
            <w:r w:rsidRPr="00A15DCB">
              <w:t xml:space="preserve">Check: Does 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tcPr>
          <w:p w14:paraId="2F4424DB" w14:textId="77777777" w:rsidR="004E5150" w:rsidRPr="00A15DCB" w:rsidRDefault="004E5150"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446AA1E" w14:textId="77777777" w:rsidR="004E5150" w:rsidRPr="00A15DCB" w:rsidRDefault="004E5150" w:rsidP="00AB7AF6">
            <w:pPr>
              <w:pStyle w:val="TAL"/>
              <w:rPr>
                <w:i/>
                <w:iCs/>
                <w:lang w:eastAsia="zh-CN"/>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5F92275" w14:textId="77777777" w:rsidR="004E5150" w:rsidRPr="00A15DCB" w:rsidRDefault="004E5150" w:rsidP="00AB7AF6">
            <w:pPr>
              <w:pStyle w:val="TAC"/>
            </w:pPr>
            <w:r w:rsidRPr="00A15DCB">
              <w:t>3</w:t>
            </w:r>
          </w:p>
        </w:tc>
        <w:tc>
          <w:tcPr>
            <w:tcW w:w="892" w:type="dxa"/>
            <w:tcBorders>
              <w:top w:val="single" w:sz="4" w:space="0" w:color="auto"/>
              <w:left w:val="single" w:sz="4" w:space="0" w:color="auto"/>
              <w:bottom w:val="single" w:sz="4" w:space="0" w:color="auto"/>
              <w:right w:val="single" w:sz="4" w:space="0" w:color="auto"/>
            </w:tcBorders>
          </w:tcPr>
          <w:p w14:paraId="41ABA903" w14:textId="77777777" w:rsidR="004E5150" w:rsidRPr="00A15DCB" w:rsidRDefault="004E5150" w:rsidP="00AB7AF6">
            <w:pPr>
              <w:pStyle w:val="TAC"/>
            </w:pPr>
            <w:r w:rsidRPr="00A15DCB">
              <w:t>P</w:t>
            </w:r>
          </w:p>
        </w:tc>
      </w:tr>
    </w:tbl>
    <w:p w14:paraId="4A69AE2D" w14:textId="77777777" w:rsidR="004E5150" w:rsidRPr="00A15DCB" w:rsidRDefault="004E5150" w:rsidP="004E5150"/>
    <w:p w14:paraId="534BD514" w14:textId="77777777" w:rsidR="004E5150" w:rsidRPr="00A15DCB" w:rsidRDefault="004E5150" w:rsidP="004E5150">
      <w:pPr>
        <w:pStyle w:val="H6"/>
      </w:pPr>
      <w:r w:rsidRPr="00A15DCB">
        <w:t>7.1.1.1.9a.3.3</w:t>
      </w:r>
      <w:r w:rsidRPr="00A15DCB">
        <w:tab/>
        <w:t>Specific message contents</w:t>
      </w:r>
    </w:p>
    <w:p w14:paraId="1F3A4D37" w14:textId="77777777" w:rsidR="004E5150" w:rsidRPr="00A15DCB" w:rsidRDefault="004E5150" w:rsidP="004E5150">
      <w:pPr>
        <w:pStyle w:val="TH"/>
        <w:rPr>
          <w:i/>
        </w:rPr>
      </w:pPr>
      <w:r w:rsidRPr="00A15DCB">
        <w:t xml:space="preserve">Table 7.1.1.1.9a.3.3-1: </w:t>
      </w:r>
      <w:r w:rsidRPr="00A15DCB">
        <w:rPr>
          <w:i/>
        </w:rPr>
        <w:t>SIB1 (</w:t>
      </w:r>
      <w:r w:rsidRPr="00A15DCB">
        <w:t>Preamble, Table 7.1.1.1.9a.3.2-1)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5150" w:rsidRPr="00A15DCB" w14:paraId="10BA9532"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AB0EE81" w14:textId="77777777" w:rsidR="004E5150" w:rsidRPr="00A15DCB" w:rsidRDefault="004E5150" w:rsidP="00AB7AF6">
            <w:pPr>
              <w:pStyle w:val="TAH"/>
              <w:jc w:val="left"/>
              <w:rPr>
                <w:b w:val="0"/>
              </w:rPr>
            </w:pPr>
            <w:r w:rsidRPr="00A15DCB">
              <w:rPr>
                <w:b w:val="0"/>
              </w:rPr>
              <w:t>Derivation Path: TS 38.508-1 [4], Table 4.6.1-28</w:t>
            </w:r>
          </w:p>
        </w:tc>
      </w:tr>
      <w:tr w:rsidR="004E5150" w:rsidRPr="00A15DCB" w14:paraId="06C565E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0FA59D5" w14:textId="77777777" w:rsidR="004E5150" w:rsidRPr="00A15DCB" w:rsidRDefault="004E5150" w:rsidP="00AB7AF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5522D5" w14:textId="77777777" w:rsidR="004E5150" w:rsidRPr="00A15DCB" w:rsidRDefault="004E5150" w:rsidP="00AB7AF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0263926" w14:textId="77777777" w:rsidR="004E5150" w:rsidRPr="00A15DCB" w:rsidRDefault="004E5150" w:rsidP="00AB7AF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556B0C58" w14:textId="77777777" w:rsidR="004E5150" w:rsidRPr="00A15DCB" w:rsidRDefault="004E5150" w:rsidP="00AB7AF6">
            <w:pPr>
              <w:pStyle w:val="TAH"/>
            </w:pPr>
            <w:r w:rsidRPr="00A15DCB">
              <w:t>Condition</w:t>
            </w:r>
          </w:p>
        </w:tc>
      </w:tr>
      <w:tr w:rsidR="004E5150" w:rsidRPr="00A15DCB" w14:paraId="1B99036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DE27620" w14:textId="77777777" w:rsidR="004E5150" w:rsidRPr="00A15DCB" w:rsidRDefault="004E5150" w:rsidP="00AB7AF6">
            <w:pPr>
              <w:pStyle w:val="TAH"/>
              <w:jc w:val="left"/>
              <w:rPr>
                <w:b w:val="0"/>
              </w:rPr>
            </w:pPr>
            <w:r w:rsidRPr="00A15DCB">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53DAA076" w14:textId="77777777" w:rsidR="004E5150" w:rsidRPr="00A15DCB" w:rsidRDefault="004E5150"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54AABDB" w14:textId="77777777" w:rsidR="004E5150" w:rsidRPr="00A15DCB" w:rsidRDefault="004E5150"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CAFB3FF" w14:textId="77777777" w:rsidR="004E5150" w:rsidRPr="00A15DCB" w:rsidRDefault="004E5150" w:rsidP="00AB7AF6">
            <w:pPr>
              <w:pStyle w:val="TAH"/>
              <w:rPr>
                <w:b w:val="0"/>
              </w:rPr>
            </w:pPr>
          </w:p>
        </w:tc>
      </w:tr>
      <w:tr w:rsidR="004E5150" w:rsidRPr="00A15DCB" w14:paraId="7B323E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82417A6" w14:textId="77777777" w:rsidR="004E5150" w:rsidRPr="00A15DCB" w:rsidRDefault="004E5150" w:rsidP="00AB7AF6">
            <w:pPr>
              <w:pStyle w:val="TAL"/>
            </w:pPr>
            <w:r w:rsidRPr="00A15DCB">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7BAC32F6"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82C0AA5"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6CA11868" w14:textId="77777777" w:rsidR="004E5150" w:rsidRPr="00A15DCB" w:rsidRDefault="004E5150" w:rsidP="00AB7AF6">
            <w:pPr>
              <w:pStyle w:val="TAL"/>
            </w:pPr>
          </w:p>
        </w:tc>
      </w:tr>
      <w:tr w:rsidR="004E5150" w:rsidRPr="00A15DCB" w14:paraId="2CF38B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8249EA" w14:textId="77777777" w:rsidR="004E5150" w:rsidRPr="00A15DCB" w:rsidRDefault="004E5150" w:rsidP="00AB7AF6">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E5A78D7"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FDA99FC"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0523622" w14:textId="77777777" w:rsidR="004E5150" w:rsidRPr="00A15DCB" w:rsidRDefault="004E5150" w:rsidP="00AB7AF6">
            <w:pPr>
              <w:pStyle w:val="TAL"/>
            </w:pPr>
          </w:p>
        </w:tc>
      </w:tr>
      <w:tr w:rsidR="004E5150" w:rsidRPr="00A15DCB" w14:paraId="5846EBA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62EE224" w14:textId="77777777" w:rsidR="004E5150" w:rsidRPr="00A15DCB" w:rsidRDefault="004E5150" w:rsidP="00AB7AF6">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1FA639AD" w14:textId="77777777" w:rsidR="004E5150" w:rsidRPr="00A15DCB" w:rsidRDefault="004E5150" w:rsidP="00AB7AF6">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tcPr>
          <w:p w14:paraId="46FF56F9"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CB85FFB" w14:textId="77777777" w:rsidR="004E5150" w:rsidRPr="00A15DCB" w:rsidRDefault="004E5150" w:rsidP="00AB7AF6">
            <w:pPr>
              <w:pStyle w:val="TAL"/>
            </w:pPr>
          </w:p>
        </w:tc>
      </w:tr>
      <w:tr w:rsidR="004E5150" w:rsidRPr="00A15DCB" w14:paraId="600FA68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3CAA2AF" w14:textId="77777777" w:rsidR="004E5150" w:rsidRPr="00A15DCB" w:rsidRDefault="004E5150"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FCFDE93"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9AA6C9"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BFD50C0" w14:textId="77777777" w:rsidR="004E5150" w:rsidRPr="00A15DCB" w:rsidRDefault="004E5150" w:rsidP="00AB7AF6">
            <w:pPr>
              <w:pStyle w:val="TAL"/>
            </w:pPr>
          </w:p>
        </w:tc>
      </w:tr>
      <w:tr w:rsidR="004E5150" w:rsidRPr="00A15DCB" w14:paraId="4820C81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374352D" w14:textId="77777777" w:rsidR="004E5150" w:rsidRPr="00A15DCB" w:rsidRDefault="004E5150"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2C28D8AA"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60CB904"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21229E54" w14:textId="77777777" w:rsidR="004E5150" w:rsidRPr="00A15DCB" w:rsidRDefault="004E5150" w:rsidP="00AB7AF6">
            <w:pPr>
              <w:pStyle w:val="TAL"/>
            </w:pPr>
          </w:p>
        </w:tc>
      </w:tr>
      <w:tr w:rsidR="004E5150" w:rsidRPr="00A15DCB" w14:paraId="5221930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CAA0B4E" w14:textId="77777777" w:rsidR="004E5150" w:rsidRPr="00A15DCB" w:rsidRDefault="004E5150" w:rsidP="00AB7AF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280721A"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A5FCDA"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EE213E2" w14:textId="77777777" w:rsidR="004E5150" w:rsidRPr="00A15DCB" w:rsidRDefault="004E5150" w:rsidP="00AB7AF6">
            <w:pPr>
              <w:pStyle w:val="TAL"/>
            </w:pPr>
          </w:p>
        </w:tc>
      </w:tr>
    </w:tbl>
    <w:p w14:paraId="6D1249C8" w14:textId="77777777" w:rsidR="004E5150" w:rsidRPr="00A15DCB" w:rsidRDefault="004E5150" w:rsidP="004E5150"/>
    <w:p w14:paraId="71A5807A" w14:textId="77777777" w:rsidR="004E5150" w:rsidRPr="00A15DCB" w:rsidRDefault="004E5150" w:rsidP="004E5150">
      <w:pPr>
        <w:pStyle w:val="TH"/>
      </w:pPr>
      <w:r w:rsidRPr="00A15DCB">
        <w:t xml:space="preserve">Table 7.1.1.1.9a.3.3-2: </w:t>
      </w:r>
      <w:r w:rsidRPr="00A15DCB">
        <w:rPr>
          <w:i/>
          <w:iCs/>
        </w:rPr>
        <w:t>BWP-UplinkCommon (</w:t>
      </w:r>
      <w:r w:rsidRPr="00A15DCB">
        <w:t>Table 7.1.1.1.9a.3.3-1)</w:t>
      </w:r>
    </w:p>
    <w:tbl>
      <w:tblPr>
        <w:tblW w:w="986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7"/>
        <w:gridCol w:w="2294"/>
        <w:gridCol w:w="1720"/>
        <w:gridCol w:w="1259"/>
      </w:tblGrid>
      <w:tr w:rsidR="004E5150" w:rsidRPr="00A15DCB" w14:paraId="6856983B"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53ECE37" w14:textId="77777777" w:rsidR="004E5150" w:rsidRPr="00A15DCB" w:rsidRDefault="004E5150" w:rsidP="00AB7AF6">
            <w:pPr>
              <w:pStyle w:val="TAL"/>
            </w:pPr>
            <w:r w:rsidRPr="00A15DCB">
              <w:t>Derivation Path: TS 38.508-1 [4], Table 4.6.3-10</w:t>
            </w:r>
          </w:p>
        </w:tc>
        <w:tc>
          <w:tcPr>
            <w:tcW w:w="2294" w:type="dxa"/>
            <w:tcBorders>
              <w:top w:val="single" w:sz="4" w:space="0" w:color="auto"/>
              <w:left w:val="nil"/>
              <w:bottom w:val="single" w:sz="4" w:space="0" w:color="auto"/>
              <w:right w:val="single" w:sz="4" w:space="0" w:color="auto"/>
            </w:tcBorders>
          </w:tcPr>
          <w:p w14:paraId="057A049A"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50F3BB9"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472EF64" w14:textId="77777777" w:rsidR="004E5150" w:rsidRPr="00A15DCB" w:rsidRDefault="004E5150" w:rsidP="00AB7AF6">
            <w:pPr>
              <w:pStyle w:val="TAL"/>
            </w:pPr>
          </w:p>
        </w:tc>
      </w:tr>
      <w:tr w:rsidR="004E5150" w:rsidRPr="00A15DCB" w14:paraId="15CAD4B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5D1B0585" w14:textId="77777777" w:rsidR="004E5150" w:rsidRPr="00A15DCB" w:rsidRDefault="004E5150" w:rsidP="00AB7AF6">
            <w:pPr>
              <w:pStyle w:val="TAL"/>
            </w:pPr>
            <w:r w:rsidRPr="00A15DCB">
              <w:t>Information Element</w:t>
            </w:r>
          </w:p>
        </w:tc>
        <w:tc>
          <w:tcPr>
            <w:tcW w:w="2294" w:type="dxa"/>
            <w:tcBorders>
              <w:top w:val="single" w:sz="4" w:space="0" w:color="auto"/>
              <w:left w:val="nil"/>
              <w:bottom w:val="single" w:sz="4" w:space="0" w:color="auto"/>
              <w:right w:val="single" w:sz="4" w:space="0" w:color="auto"/>
            </w:tcBorders>
            <w:hideMark/>
          </w:tcPr>
          <w:p w14:paraId="70AFA358" w14:textId="77777777" w:rsidR="004E5150" w:rsidRPr="00A15DCB" w:rsidRDefault="004E5150" w:rsidP="00AB7AF6">
            <w:pPr>
              <w:pStyle w:val="TAL"/>
            </w:pPr>
            <w:r w:rsidRPr="00A15DCB">
              <w:t>Value/remark</w:t>
            </w:r>
          </w:p>
        </w:tc>
        <w:tc>
          <w:tcPr>
            <w:tcW w:w="1720" w:type="dxa"/>
            <w:tcBorders>
              <w:top w:val="single" w:sz="4" w:space="0" w:color="auto"/>
              <w:left w:val="nil"/>
              <w:bottom w:val="single" w:sz="4" w:space="0" w:color="auto"/>
              <w:right w:val="single" w:sz="4" w:space="0" w:color="auto"/>
            </w:tcBorders>
            <w:hideMark/>
          </w:tcPr>
          <w:p w14:paraId="1D1A539E" w14:textId="77777777" w:rsidR="004E5150" w:rsidRPr="00A15DCB" w:rsidRDefault="004E5150" w:rsidP="00AB7AF6">
            <w:pPr>
              <w:pStyle w:val="TAL"/>
            </w:pPr>
            <w:r w:rsidRPr="00A15DCB">
              <w:t>Comment</w:t>
            </w:r>
          </w:p>
        </w:tc>
        <w:tc>
          <w:tcPr>
            <w:tcW w:w="1259" w:type="dxa"/>
            <w:tcBorders>
              <w:top w:val="single" w:sz="4" w:space="0" w:color="auto"/>
              <w:left w:val="nil"/>
              <w:bottom w:val="single" w:sz="4" w:space="0" w:color="auto"/>
              <w:right w:val="single" w:sz="4" w:space="0" w:color="auto"/>
            </w:tcBorders>
            <w:hideMark/>
          </w:tcPr>
          <w:p w14:paraId="16069690" w14:textId="77777777" w:rsidR="004E5150" w:rsidRPr="00A15DCB" w:rsidRDefault="004E5150" w:rsidP="00AB7AF6">
            <w:pPr>
              <w:pStyle w:val="TAL"/>
            </w:pPr>
            <w:r w:rsidRPr="00A15DCB">
              <w:t>Condition</w:t>
            </w:r>
          </w:p>
        </w:tc>
      </w:tr>
      <w:tr w:rsidR="004E5150" w:rsidRPr="00A15DCB" w14:paraId="741F6B6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214EAE52" w14:textId="77777777" w:rsidR="004E5150" w:rsidRPr="00A15DCB" w:rsidRDefault="004E5150" w:rsidP="00AB7AF6">
            <w:pPr>
              <w:pStyle w:val="TAL"/>
            </w:pPr>
            <w:r w:rsidRPr="00A15DCB">
              <w:t>BWP-UplinkCommon ::= SEQUENCE {</w:t>
            </w:r>
          </w:p>
        </w:tc>
        <w:tc>
          <w:tcPr>
            <w:tcW w:w="2294" w:type="dxa"/>
            <w:tcBorders>
              <w:top w:val="single" w:sz="4" w:space="0" w:color="auto"/>
              <w:left w:val="nil"/>
              <w:bottom w:val="single" w:sz="4" w:space="0" w:color="auto"/>
              <w:right w:val="single" w:sz="4" w:space="0" w:color="auto"/>
            </w:tcBorders>
          </w:tcPr>
          <w:p w14:paraId="62824AB7"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B7940E6"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35BB790B" w14:textId="77777777" w:rsidR="004E5150" w:rsidRPr="00A15DCB" w:rsidRDefault="004E5150" w:rsidP="00AB7AF6">
            <w:pPr>
              <w:pStyle w:val="TAL"/>
            </w:pPr>
          </w:p>
        </w:tc>
      </w:tr>
      <w:tr w:rsidR="004E5150" w:rsidRPr="00A15DCB" w14:paraId="03ADC2CE"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467D7B5" w14:textId="77777777" w:rsidR="004E5150" w:rsidRPr="00A15DCB" w:rsidRDefault="004E5150" w:rsidP="00AB7AF6">
            <w:pPr>
              <w:pStyle w:val="TAL"/>
            </w:pPr>
            <w:r w:rsidRPr="00A15DCB">
              <w:t xml:space="preserve">  msgA-ConfigCommon-r16 CHOICE {</w:t>
            </w:r>
          </w:p>
        </w:tc>
        <w:tc>
          <w:tcPr>
            <w:tcW w:w="2294" w:type="dxa"/>
            <w:tcBorders>
              <w:top w:val="single" w:sz="4" w:space="0" w:color="auto"/>
              <w:left w:val="nil"/>
              <w:bottom w:val="single" w:sz="4" w:space="0" w:color="auto"/>
              <w:right w:val="single" w:sz="4" w:space="0" w:color="auto"/>
            </w:tcBorders>
          </w:tcPr>
          <w:p w14:paraId="4ECB28AC"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62E43A4E"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689DAAC9" w14:textId="77777777" w:rsidR="004E5150" w:rsidRPr="00A15DCB" w:rsidRDefault="004E5150" w:rsidP="00AB7AF6">
            <w:pPr>
              <w:pStyle w:val="TAL"/>
            </w:pPr>
          </w:p>
        </w:tc>
      </w:tr>
      <w:tr w:rsidR="004E5150" w:rsidRPr="00A15DCB" w14:paraId="324B36C3"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3C170DE3" w14:textId="77777777" w:rsidR="004E5150" w:rsidRPr="00A15DCB" w:rsidRDefault="004E5150" w:rsidP="00AB7AF6">
            <w:pPr>
              <w:pStyle w:val="TAL"/>
            </w:pPr>
            <w:r w:rsidRPr="00A15DCB">
              <w:t xml:space="preserve">    setup</w:t>
            </w:r>
          </w:p>
        </w:tc>
        <w:tc>
          <w:tcPr>
            <w:tcW w:w="2294" w:type="dxa"/>
            <w:tcBorders>
              <w:top w:val="single" w:sz="4" w:space="0" w:color="auto"/>
              <w:left w:val="nil"/>
              <w:bottom w:val="single" w:sz="4" w:space="0" w:color="auto"/>
              <w:right w:val="single" w:sz="4" w:space="0" w:color="auto"/>
            </w:tcBorders>
            <w:hideMark/>
          </w:tcPr>
          <w:p w14:paraId="5B7C8804" w14:textId="77777777" w:rsidR="004E5150" w:rsidRPr="00A15DCB" w:rsidRDefault="004E5150" w:rsidP="00AB7AF6">
            <w:pPr>
              <w:pStyle w:val="TAL"/>
            </w:pPr>
            <w:r w:rsidRPr="00A15DCB">
              <w:t>MsgA-ConfigCommon</w:t>
            </w:r>
          </w:p>
        </w:tc>
        <w:tc>
          <w:tcPr>
            <w:tcW w:w="1720" w:type="dxa"/>
            <w:tcBorders>
              <w:top w:val="single" w:sz="4" w:space="0" w:color="auto"/>
              <w:left w:val="nil"/>
              <w:bottom w:val="single" w:sz="4" w:space="0" w:color="auto"/>
              <w:right w:val="single" w:sz="4" w:space="0" w:color="auto"/>
            </w:tcBorders>
          </w:tcPr>
          <w:p w14:paraId="537AF764"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F718D6C" w14:textId="77777777" w:rsidR="004E5150" w:rsidRPr="00A15DCB" w:rsidRDefault="004E5150" w:rsidP="00AB7AF6">
            <w:pPr>
              <w:pStyle w:val="TAL"/>
            </w:pPr>
          </w:p>
        </w:tc>
      </w:tr>
      <w:tr w:rsidR="004E5150" w:rsidRPr="00A15DCB" w14:paraId="3926B4B7"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0A80981B" w14:textId="77777777" w:rsidR="004E5150" w:rsidRPr="00A15DCB" w:rsidRDefault="004E5150" w:rsidP="00AB7AF6">
            <w:pPr>
              <w:pStyle w:val="TAL"/>
            </w:pPr>
            <w:r w:rsidRPr="00A15DCB">
              <w:t xml:space="preserve">  }</w:t>
            </w:r>
          </w:p>
        </w:tc>
        <w:tc>
          <w:tcPr>
            <w:tcW w:w="2294" w:type="dxa"/>
            <w:tcBorders>
              <w:top w:val="single" w:sz="4" w:space="0" w:color="auto"/>
              <w:left w:val="nil"/>
              <w:bottom w:val="single" w:sz="4" w:space="0" w:color="auto"/>
              <w:right w:val="single" w:sz="4" w:space="0" w:color="auto"/>
            </w:tcBorders>
          </w:tcPr>
          <w:p w14:paraId="0257FF4E"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04EA0F5C"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25BDC7F" w14:textId="77777777" w:rsidR="004E5150" w:rsidRPr="00A15DCB" w:rsidRDefault="004E5150" w:rsidP="00AB7AF6">
            <w:pPr>
              <w:pStyle w:val="TAL"/>
            </w:pPr>
          </w:p>
        </w:tc>
      </w:tr>
      <w:tr w:rsidR="004E5150" w:rsidRPr="00A15DCB" w14:paraId="66FB546F"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1CEFB11A" w14:textId="77777777" w:rsidR="004E5150" w:rsidRPr="00A15DCB" w:rsidRDefault="004E5150" w:rsidP="00AB7AF6">
            <w:pPr>
              <w:pStyle w:val="TAL"/>
            </w:pPr>
            <w:r w:rsidRPr="00A15DCB">
              <w:t>}</w:t>
            </w:r>
          </w:p>
        </w:tc>
        <w:tc>
          <w:tcPr>
            <w:tcW w:w="2294" w:type="dxa"/>
            <w:tcBorders>
              <w:top w:val="single" w:sz="4" w:space="0" w:color="auto"/>
              <w:left w:val="nil"/>
              <w:bottom w:val="single" w:sz="4" w:space="0" w:color="auto"/>
              <w:right w:val="single" w:sz="4" w:space="0" w:color="auto"/>
            </w:tcBorders>
          </w:tcPr>
          <w:p w14:paraId="326A01B8"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27D0D06E"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10D8C49C" w14:textId="77777777" w:rsidR="004E5150" w:rsidRPr="00A15DCB" w:rsidRDefault="004E5150" w:rsidP="00AB7AF6">
            <w:pPr>
              <w:pStyle w:val="TAL"/>
            </w:pPr>
          </w:p>
        </w:tc>
      </w:tr>
    </w:tbl>
    <w:p w14:paraId="52E31644" w14:textId="77777777" w:rsidR="004E5150" w:rsidRPr="00A15DCB" w:rsidRDefault="004E5150" w:rsidP="004E5150">
      <w:pPr>
        <w:pStyle w:val="Normal9pointspacing"/>
      </w:pPr>
    </w:p>
    <w:p w14:paraId="6CDA16C7" w14:textId="77777777" w:rsidR="004E5150" w:rsidRPr="00A15DCB" w:rsidRDefault="004E5150" w:rsidP="004E5150">
      <w:pPr>
        <w:pStyle w:val="TH"/>
        <w:rPr>
          <w:bCs/>
          <w:i/>
          <w:iCs/>
        </w:rPr>
      </w:pPr>
      <w:r w:rsidRPr="00A15DCB">
        <w:t xml:space="preserve">Table 7.1.1.1.9a.3.3-3: </w:t>
      </w:r>
      <w:r w:rsidRPr="00A15DCB">
        <w:rPr>
          <w:i/>
          <w:iCs/>
        </w:rPr>
        <w:t xml:space="preserve">MsgA-ConfigCommon </w:t>
      </w:r>
      <w:r w:rsidRPr="00A15DCB">
        <w:rPr>
          <w:iCs/>
        </w:rPr>
        <w:t>(</w:t>
      </w:r>
      <w:r w:rsidRPr="00A15DCB">
        <w:t>Table 7.1.1.1.9a.3.3-2)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5150" w:rsidRPr="00A15DCB" w14:paraId="344B783D"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05A8B59A" w14:textId="77777777" w:rsidR="004E5150" w:rsidRPr="00A15DCB" w:rsidRDefault="004E5150" w:rsidP="00AB7AF6">
            <w:pPr>
              <w:pStyle w:val="TAH"/>
              <w:jc w:val="left"/>
              <w:rPr>
                <w:b w:val="0"/>
              </w:rPr>
            </w:pPr>
            <w:r w:rsidRPr="00A15DCB">
              <w:rPr>
                <w:b w:val="0"/>
                <w:bCs/>
              </w:rPr>
              <w:t>Derivation Path: TS 38.508-1 [4], Table 4.6.3-81A</w:t>
            </w:r>
          </w:p>
        </w:tc>
      </w:tr>
      <w:tr w:rsidR="004E5150" w:rsidRPr="00A15DCB" w14:paraId="4E98343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E5084D7" w14:textId="77777777" w:rsidR="004E5150" w:rsidRPr="00A15DCB" w:rsidRDefault="004E5150"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2050D4B" w14:textId="77777777" w:rsidR="004E5150" w:rsidRPr="00A15DCB" w:rsidRDefault="004E5150"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6DB99EA" w14:textId="77777777" w:rsidR="004E5150" w:rsidRPr="00A15DCB" w:rsidRDefault="004E5150"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01AC6B2C" w14:textId="77777777" w:rsidR="004E5150" w:rsidRPr="00A15DCB" w:rsidRDefault="004E5150" w:rsidP="00AB7AF6">
            <w:pPr>
              <w:pStyle w:val="TAH"/>
            </w:pPr>
            <w:r w:rsidRPr="00A15DCB">
              <w:t>Condition</w:t>
            </w:r>
          </w:p>
        </w:tc>
      </w:tr>
      <w:tr w:rsidR="004E5150" w:rsidRPr="00A15DCB" w14:paraId="6A10145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1771BB" w14:textId="77777777" w:rsidR="004E5150" w:rsidRPr="00A15DCB" w:rsidRDefault="004E5150" w:rsidP="00AB7AF6">
            <w:pPr>
              <w:pStyle w:val="TAL"/>
            </w:pPr>
            <w:r w:rsidRPr="00A15DCB">
              <w:t>MsgA-ConfigCommonL-r16 ::= SEQUENCE {</w:t>
            </w:r>
          </w:p>
        </w:tc>
        <w:tc>
          <w:tcPr>
            <w:tcW w:w="2267" w:type="dxa"/>
            <w:tcBorders>
              <w:top w:val="single" w:sz="4" w:space="0" w:color="auto"/>
              <w:left w:val="nil"/>
              <w:bottom w:val="single" w:sz="4" w:space="0" w:color="auto"/>
              <w:right w:val="single" w:sz="4" w:space="0" w:color="auto"/>
            </w:tcBorders>
          </w:tcPr>
          <w:p w14:paraId="5E72DE4F" w14:textId="77777777" w:rsidR="004E5150" w:rsidRPr="00A15DCB"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77C7728F"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3982CD70" w14:textId="77777777" w:rsidR="004E5150" w:rsidRPr="00A15DCB" w:rsidRDefault="004E5150" w:rsidP="00AB7AF6">
            <w:pPr>
              <w:pStyle w:val="TAL"/>
            </w:pPr>
          </w:p>
        </w:tc>
      </w:tr>
      <w:tr w:rsidR="004E5150" w:rsidRPr="00A15DCB" w14:paraId="38E57DF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5E8E822" w14:textId="77777777" w:rsidR="004E5150" w:rsidRPr="00A15DCB" w:rsidRDefault="004E5150" w:rsidP="00AB7AF6">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531E1F5E" w14:textId="77777777" w:rsidR="004E5150" w:rsidRPr="00A15DCB" w:rsidRDefault="004E5150" w:rsidP="00AB7AF6">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45A629C5"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129D557E" w14:textId="77777777" w:rsidR="004E5150" w:rsidRPr="00A15DCB" w:rsidRDefault="004E5150" w:rsidP="00AB7AF6">
            <w:pPr>
              <w:pStyle w:val="TAL"/>
            </w:pPr>
          </w:p>
        </w:tc>
      </w:tr>
      <w:tr w:rsidR="004E5150" w:rsidRPr="00A15DCB" w14:paraId="4D46599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71E599A" w14:textId="77777777" w:rsidR="004E5150" w:rsidRPr="00A15DCB" w:rsidRDefault="004E5150" w:rsidP="00AB7AF6">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42603FDD" w14:textId="77777777" w:rsidR="004E5150" w:rsidRPr="00A15DCB" w:rsidRDefault="004E5150" w:rsidP="00AB7AF6">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017ECFBD"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78F43FF4" w14:textId="77777777" w:rsidR="004E5150" w:rsidRPr="00A15DCB" w:rsidRDefault="004E5150" w:rsidP="00AB7AF6">
            <w:pPr>
              <w:pStyle w:val="TAL"/>
            </w:pPr>
          </w:p>
        </w:tc>
      </w:tr>
      <w:tr w:rsidR="004E5150" w:rsidRPr="00A15DCB" w14:paraId="410AC0E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E8F005" w14:textId="77777777" w:rsidR="004E5150" w:rsidRPr="00A15DCB" w:rsidRDefault="004E5150"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694CBFB0" w14:textId="77777777" w:rsidR="004E5150" w:rsidRPr="00A15DCB"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4062B4E7"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25C2E653" w14:textId="77777777" w:rsidR="004E5150" w:rsidRPr="00A15DCB" w:rsidRDefault="004E5150" w:rsidP="00AB7AF6">
            <w:pPr>
              <w:pStyle w:val="TAL"/>
            </w:pPr>
          </w:p>
        </w:tc>
      </w:tr>
    </w:tbl>
    <w:p w14:paraId="5497A4C7" w14:textId="77777777" w:rsidR="004E5150" w:rsidRPr="00A15DCB" w:rsidRDefault="004E5150" w:rsidP="004E5150"/>
    <w:p w14:paraId="589942FA" w14:textId="77777777" w:rsidR="004E5150" w:rsidRPr="00A15DCB" w:rsidRDefault="004E5150" w:rsidP="004E5150">
      <w:pPr>
        <w:pStyle w:val="TH"/>
        <w:rPr>
          <w:i/>
          <w:iCs/>
        </w:rPr>
      </w:pPr>
      <w:r w:rsidRPr="00A15DCB">
        <w:lastRenderedPageBreak/>
        <w:t xml:space="preserve">Table 7.1.1.1.9a.3.3-4: </w:t>
      </w:r>
      <w:r w:rsidRPr="00A15DCB">
        <w:rPr>
          <w:i/>
        </w:rPr>
        <w:t>RACH-ConfigCommonTwoStepRA</w:t>
      </w:r>
      <w:r w:rsidRPr="00A15DCB">
        <w:rPr>
          <w:i/>
          <w:iCs/>
        </w:rPr>
        <w:t xml:space="preserve"> </w:t>
      </w:r>
      <w:r w:rsidRPr="00A15DCB">
        <w:t>(Table 7.1.1.1.9a.3.3-3)</w:t>
      </w: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
        <w:gridCol w:w="4232"/>
        <w:gridCol w:w="2123"/>
        <w:gridCol w:w="1596"/>
        <w:gridCol w:w="1174"/>
        <w:gridCol w:w="55"/>
      </w:tblGrid>
      <w:tr w:rsidR="003C4825" w:rsidRPr="00A15DCB" w14:paraId="758A8305" w14:textId="77777777" w:rsidTr="00444DE9">
        <w:tc>
          <w:tcPr>
            <w:tcW w:w="9214" w:type="dxa"/>
            <w:gridSpan w:val="6"/>
            <w:tcBorders>
              <w:top w:val="single" w:sz="4" w:space="0" w:color="auto"/>
              <w:left w:val="single" w:sz="4" w:space="0" w:color="auto"/>
              <w:bottom w:val="single" w:sz="4" w:space="0" w:color="auto"/>
              <w:right w:val="single" w:sz="4" w:space="0" w:color="auto"/>
            </w:tcBorders>
          </w:tcPr>
          <w:p w14:paraId="08C7D6DD" w14:textId="77777777" w:rsidR="003C4825" w:rsidRPr="00A15DCB" w:rsidRDefault="003C4825" w:rsidP="0036007E">
            <w:pPr>
              <w:pStyle w:val="TAH"/>
              <w:jc w:val="left"/>
              <w:rPr>
                <w:b w:val="0"/>
              </w:rPr>
            </w:pPr>
            <w:r w:rsidRPr="00A15DCB">
              <w:rPr>
                <w:b w:val="0"/>
              </w:rPr>
              <w:t>Derivation Path: TS 38.508-1 [4], Table 4.6.3-128A</w:t>
            </w:r>
          </w:p>
        </w:tc>
      </w:tr>
      <w:tr w:rsidR="003C4825" w:rsidRPr="00A15DCB" w14:paraId="15D7D271" w14:textId="77777777" w:rsidTr="00444DE9">
        <w:trPr>
          <w:gridBefore w:val="1"/>
          <w:gridAfter w:val="1"/>
          <w:wBefore w:w="34" w:type="dxa"/>
          <w:wAfter w:w="55" w:type="dxa"/>
        </w:trPr>
        <w:tc>
          <w:tcPr>
            <w:tcW w:w="4232" w:type="dxa"/>
          </w:tcPr>
          <w:p w14:paraId="5DD1537F" w14:textId="77777777" w:rsidR="003C4825" w:rsidRPr="00A15DCB" w:rsidRDefault="003C4825" w:rsidP="0036007E">
            <w:pPr>
              <w:pStyle w:val="TAH"/>
            </w:pPr>
            <w:r w:rsidRPr="00A15DCB">
              <w:t>Information Element</w:t>
            </w:r>
          </w:p>
        </w:tc>
        <w:tc>
          <w:tcPr>
            <w:tcW w:w="2123" w:type="dxa"/>
          </w:tcPr>
          <w:p w14:paraId="427D1291" w14:textId="77777777" w:rsidR="003C4825" w:rsidRPr="00A15DCB" w:rsidRDefault="003C4825" w:rsidP="0036007E">
            <w:pPr>
              <w:pStyle w:val="TAH"/>
            </w:pPr>
            <w:r w:rsidRPr="00A15DCB">
              <w:t>Value/remark</w:t>
            </w:r>
          </w:p>
        </w:tc>
        <w:tc>
          <w:tcPr>
            <w:tcW w:w="1596" w:type="dxa"/>
          </w:tcPr>
          <w:p w14:paraId="533E1FF0" w14:textId="77777777" w:rsidR="003C4825" w:rsidRPr="00A15DCB" w:rsidRDefault="003C4825" w:rsidP="0036007E">
            <w:pPr>
              <w:pStyle w:val="TAH"/>
            </w:pPr>
            <w:r w:rsidRPr="00A15DCB">
              <w:t>Comment</w:t>
            </w:r>
          </w:p>
        </w:tc>
        <w:tc>
          <w:tcPr>
            <w:tcW w:w="1174" w:type="dxa"/>
          </w:tcPr>
          <w:p w14:paraId="115C1D2C" w14:textId="77777777" w:rsidR="003C4825" w:rsidRPr="00A15DCB" w:rsidRDefault="003C4825" w:rsidP="0036007E">
            <w:pPr>
              <w:pStyle w:val="TAH"/>
            </w:pPr>
            <w:r w:rsidRPr="00A15DCB">
              <w:t>Condition</w:t>
            </w:r>
          </w:p>
        </w:tc>
      </w:tr>
      <w:tr w:rsidR="003C4825" w:rsidRPr="00A15DCB" w14:paraId="519D3FC6" w14:textId="77777777" w:rsidTr="00444DE9">
        <w:trPr>
          <w:gridBefore w:val="1"/>
          <w:gridAfter w:val="1"/>
          <w:wBefore w:w="34" w:type="dxa"/>
          <w:wAfter w:w="55" w:type="dxa"/>
        </w:trPr>
        <w:tc>
          <w:tcPr>
            <w:tcW w:w="4232" w:type="dxa"/>
          </w:tcPr>
          <w:p w14:paraId="13B0E809" w14:textId="77777777" w:rsidR="003C4825" w:rsidRPr="00A15DCB" w:rsidRDefault="003C4825" w:rsidP="0036007E">
            <w:pPr>
              <w:pStyle w:val="TAL"/>
            </w:pPr>
            <w:r w:rsidRPr="00A15DCB">
              <w:t xml:space="preserve">RACH-ConfigCommonTwoStepRA-r16 ::= </w:t>
            </w:r>
            <w:r w:rsidRPr="00A15DCB">
              <w:rPr>
                <w:snapToGrid w:val="0"/>
              </w:rPr>
              <w:t xml:space="preserve">SEQUENCE </w:t>
            </w:r>
            <w:r w:rsidRPr="00A15DCB">
              <w:t>{</w:t>
            </w:r>
          </w:p>
        </w:tc>
        <w:tc>
          <w:tcPr>
            <w:tcW w:w="2123" w:type="dxa"/>
          </w:tcPr>
          <w:p w14:paraId="04C2507A" w14:textId="77777777" w:rsidR="003C4825" w:rsidRPr="00A15DCB" w:rsidRDefault="003C4825" w:rsidP="0036007E">
            <w:pPr>
              <w:pStyle w:val="TAL"/>
            </w:pPr>
          </w:p>
        </w:tc>
        <w:tc>
          <w:tcPr>
            <w:tcW w:w="1596" w:type="dxa"/>
          </w:tcPr>
          <w:p w14:paraId="2D961C6E" w14:textId="77777777" w:rsidR="003C4825" w:rsidRPr="00A15DCB" w:rsidRDefault="003C4825" w:rsidP="0036007E">
            <w:pPr>
              <w:pStyle w:val="TAL"/>
            </w:pPr>
          </w:p>
        </w:tc>
        <w:tc>
          <w:tcPr>
            <w:tcW w:w="1174" w:type="dxa"/>
          </w:tcPr>
          <w:p w14:paraId="72CD8611" w14:textId="77777777" w:rsidR="003C4825" w:rsidRPr="00A15DCB" w:rsidRDefault="003C4825" w:rsidP="0036007E">
            <w:pPr>
              <w:pStyle w:val="TAL"/>
            </w:pPr>
          </w:p>
        </w:tc>
      </w:tr>
      <w:tr w:rsidR="003C4825" w:rsidRPr="00A15DCB" w14:paraId="151EC550" w14:textId="77777777" w:rsidTr="00444DE9">
        <w:trPr>
          <w:gridBefore w:val="1"/>
          <w:gridAfter w:val="1"/>
          <w:wBefore w:w="34" w:type="dxa"/>
          <w:wAfter w:w="55" w:type="dxa"/>
        </w:trPr>
        <w:tc>
          <w:tcPr>
            <w:tcW w:w="4232" w:type="dxa"/>
          </w:tcPr>
          <w:p w14:paraId="18A463AD" w14:textId="77777777" w:rsidR="003C4825" w:rsidRPr="00A15DCB" w:rsidRDefault="003C4825" w:rsidP="0036007E">
            <w:pPr>
              <w:pStyle w:val="TAL"/>
            </w:pPr>
            <w:r w:rsidRPr="00A15DCB">
              <w:t xml:space="preserve">  rach-ConfigGenericTwoStepRA-r16</w:t>
            </w:r>
          </w:p>
        </w:tc>
        <w:tc>
          <w:tcPr>
            <w:tcW w:w="2123" w:type="dxa"/>
          </w:tcPr>
          <w:p w14:paraId="7590A808" w14:textId="77777777" w:rsidR="003C4825" w:rsidRPr="00A15DCB" w:rsidRDefault="003C4825" w:rsidP="0036007E">
            <w:pPr>
              <w:pStyle w:val="TAL"/>
            </w:pPr>
            <w:r w:rsidRPr="00A15DCB">
              <w:t>RACH-ConfigGenericTwoStepRA-r16</w:t>
            </w:r>
          </w:p>
        </w:tc>
        <w:tc>
          <w:tcPr>
            <w:tcW w:w="1596" w:type="dxa"/>
          </w:tcPr>
          <w:p w14:paraId="498B1FFC" w14:textId="77777777" w:rsidR="003C4825" w:rsidRPr="00A15DCB" w:rsidRDefault="003C4825" w:rsidP="0036007E">
            <w:pPr>
              <w:pStyle w:val="TAL"/>
            </w:pPr>
          </w:p>
        </w:tc>
        <w:tc>
          <w:tcPr>
            <w:tcW w:w="1174" w:type="dxa"/>
          </w:tcPr>
          <w:p w14:paraId="7956E1BB" w14:textId="77777777" w:rsidR="003C4825" w:rsidRPr="00A15DCB" w:rsidRDefault="003C4825" w:rsidP="0036007E">
            <w:pPr>
              <w:pStyle w:val="TAL"/>
            </w:pPr>
          </w:p>
        </w:tc>
      </w:tr>
      <w:tr w:rsidR="003C4825" w:rsidRPr="00A15DCB" w14:paraId="3A83E4B2" w14:textId="77777777" w:rsidTr="00444DE9">
        <w:trPr>
          <w:gridBefore w:val="1"/>
          <w:gridAfter w:val="1"/>
          <w:wBefore w:w="34" w:type="dxa"/>
          <w:wAfter w:w="55" w:type="dxa"/>
        </w:trPr>
        <w:tc>
          <w:tcPr>
            <w:tcW w:w="4232" w:type="dxa"/>
          </w:tcPr>
          <w:p w14:paraId="588443A3" w14:textId="77777777" w:rsidR="003C4825" w:rsidRPr="00A15DCB" w:rsidRDefault="003C4825" w:rsidP="0036007E">
            <w:pPr>
              <w:pStyle w:val="TAL"/>
            </w:pPr>
            <w:r w:rsidRPr="00A15DCB">
              <w:t>}</w:t>
            </w:r>
          </w:p>
        </w:tc>
        <w:tc>
          <w:tcPr>
            <w:tcW w:w="2123" w:type="dxa"/>
          </w:tcPr>
          <w:p w14:paraId="6523992E" w14:textId="77777777" w:rsidR="003C4825" w:rsidRPr="00A15DCB" w:rsidRDefault="003C4825" w:rsidP="0036007E">
            <w:pPr>
              <w:pStyle w:val="TAL"/>
            </w:pPr>
          </w:p>
        </w:tc>
        <w:tc>
          <w:tcPr>
            <w:tcW w:w="1596" w:type="dxa"/>
          </w:tcPr>
          <w:p w14:paraId="21B8792B" w14:textId="77777777" w:rsidR="003C4825" w:rsidRPr="00A15DCB" w:rsidRDefault="003C4825" w:rsidP="0036007E">
            <w:pPr>
              <w:pStyle w:val="TAL"/>
            </w:pPr>
          </w:p>
        </w:tc>
        <w:tc>
          <w:tcPr>
            <w:tcW w:w="1174" w:type="dxa"/>
          </w:tcPr>
          <w:p w14:paraId="3D0D18F9" w14:textId="77777777" w:rsidR="003C4825" w:rsidRPr="00A15DCB" w:rsidRDefault="003C4825" w:rsidP="0036007E">
            <w:pPr>
              <w:pStyle w:val="TAL"/>
            </w:pPr>
          </w:p>
        </w:tc>
      </w:tr>
    </w:tbl>
    <w:p w14:paraId="70E94B24" w14:textId="77777777" w:rsidR="003C4825" w:rsidRPr="00A15DCB" w:rsidRDefault="003C4825" w:rsidP="003C4825"/>
    <w:p w14:paraId="40F4930C" w14:textId="77777777" w:rsidR="003C4825" w:rsidRPr="00A15DCB" w:rsidRDefault="003C4825" w:rsidP="003C4825">
      <w:pPr>
        <w:pStyle w:val="TH"/>
        <w:rPr>
          <w:i/>
          <w:iCs/>
        </w:rPr>
      </w:pPr>
      <w:r w:rsidRPr="00A15DCB">
        <w:t xml:space="preserve">Table 7.1.1.1.9a.3.3-5: </w:t>
      </w:r>
      <w:r w:rsidRPr="00A15DCB">
        <w:rPr>
          <w:i/>
        </w:rPr>
        <w:t>RACH-ConfigGenericTwoStepRA-r16</w:t>
      </w:r>
      <w:r w:rsidRPr="00A15DCB">
        <w:rPr>
          <w:i/>
          <w:iCs/>
        </w:rPr>
        <w:t xml:space="preserve"> </w:t>
      </w:r>
      <w:r w:rsidRPr="00A15DCB">
        <w:t>(Table 7.1.1.1.9a.3.3-4)</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C4825" w:rsidRPr="00A15DCB" w14:paraId="59AA6E6C" w14:textId="77777777" w:rsidTr="0036007E">
        <w:tc>
          <w:tcPr>
            <w:tcW w:w="9747" w:type="dxa"/>
            <w:gridSpan w:val="4"/>
          </w:tcPr>
          <w:p w14:paraId="01BA0DA7" w14:textId="77777777" w:rsidR="003C4825" w:rsidRPr="00A15DCB" w:rsidRDefault="003C4825" w:rsidP="0036007E">
            <w:pPr>
              <w:pStyle w:val="TAH"/>
              <w:jc w:val="left"/>
              <w:rPr>
                <w:b w:val="0"/>
              </w:rPr>
            </w:pPr>
            <w:r w:rsidRPr="00A15DCB">
              <w:rPr>
                <w:b w:val="0"/>
              </w:rPr>
              <w:t>Derivation Path: TS 38.508-1 [4], Table 4.6.3-130A</w:t>
            </w:r>
          </w:p>
        </w:tc>
      </w:tr>
      <w:tr w:rsidR="003C4825" w:rsidRPr="00A15DCB" w14:paraId="467DDB4B" w14:textId="77777777" w:rsidTr="0036007E">
        <w:tc>
          <w:tcPr>
            <w:tcW w:w="4535" w:type="dxa"/>
          </w:tcPr>
          <w:p w14:paraId="7A5B0C43" w14:textId="77777777" w:rsidR="003C4825" w:rsidRPr="00A15DCB" w:rsidRDefault="003C4825" w:rsidP="0036007E">
            <w:pPr>
              <w:pStyle w:val="TAH"/>
            </w:pPr>
            <w:r w:rsidRPr="00A15DCB">
              <w:t>Information Element</w:t>
            </w:r>
          </w:p>
        </w:tc>
        <w:tc>
          <w:tcPr>
            <w:tcW w:w="2267" w:type="dxa"/>
          </w:tcPr>
          <w:p w14:paraId="11F24DD2" w14:textId="77777777" w:rsidR="003C4825" w:rsidRPr="00A15DCB" w:rsidRDefault="003C4825" w:rsidP="0036007E">
            <w:pPr>
              <w:pStyle w:val="TAH"/>
            </w:pPr>
            <w:r w:rsidRPr="00A15DCB">
              <w:t>Value/remark</w:t>
            </w:r>
          </w:p>
        </w:tc>
        <w:tc>
          <w:tcPr>
            <w:tcW w:w="1700" w:type="dxa"/>
          </w:tcPr>
          <w:p w14:paraId="17A01EEC" w14:textId="77777777" w:rsidR="003C4825" w:rsidRPr="00A15DCB" w:rsidRDefault="003C4825" w:rsidP="0036007E">
            <w:pPr>
              <w:pStyle w:val="TAH"/>
            </w:pPr>
            <w:r w:rsidRPr="00A15DCB">
              <w:t>Comment</w:t>
            </w:r>
          </w:p>
        </w:tc>
        <w:tc>
          <w:tcPr>
            <w:tcW w:w="1245" w:type="dxa"/>
          </w:tcPr>
          <w:p w14:paraId="74CF0EF6" w14:textId="77777777" w:rsidR="003C4825" w:rsidRPr="00A15DCB" w:rsidRDefault="003C4825" w:rsidP="0036007E">
            <w:pPr>
              <w:pStyle w:val="TAH"/>
            </w:pPr>
            <w:r w:rsidRPr="00A15DCB">
              <w:t>Condition</w:t>
            </w:r>
          </w:p>
        </w:tc>
      </w:tr>
      <w:tr w:rsidR="003C4825" w:rsidRPr="00A15DCB" w14:paraId="2345D4DA" w14:textId="77777777" w:rsidTr="0036007E">
        <w:tc>
          <w:tcPr>
            <w:tcW w:w="4535" w:type="dxa"/>
          </w:tcPr>
          <w:p w14:paraId="6552A3AF" w14:textId="77777777" w:rsidR="003C4825" w:rsidRPr="00A15DCB" w:rsidRDefault="003C4825" w:rsidP="0036007E">
            <w:pPr>
              <w:pStyle w:val="TAL"/>
            </w:pPr>
            <w:r w:rsidRPr="00A15DCB">
              <w:t xml:space="preserve">RACH-ConfigGenericTwoStepRA-r16 ::= </w:t>
            </w:r>
            <w:r w:rsidRPr="00A15DCB">
              <w:rPr>
                <w:snapToGrid w:val="0"/>
              </w:rPr>
              <w:t xml:space="preserve">SEQUENCE </w:t>
            </w:r>
            <w:r w:rsidRPr="00A15DCB">
              <w:t>{</w:t>
            </w:r>
          </w:p>
        </w:tc>
        <w:tc>
          <w:tcPr>
            <w:tcW w:w="2267" w:type="dxa"/>
          </w:tcPr>
          <w:p w14:paraId="2E5E6FCE" w14:textId="77777777" w:rsidR="003C4825" w:rsidRPr="00A15DCB" w:rsidRDefault="003C4825" w:rsidP="0036007E">
            <w:pPr>
              <w:pStyle w:val="TAL"/>
            </w:pPr>
          </w:p>
        </w:tc>
        <w:tc>
          <w:tcPr>
            <w:tcW w:w="1700" w:type="dxa"/>
          </w:tcPr>
          <w:p w14:paraId="77F3F5A5" w14:textId="77777777" w:rsidR="003C4825" w:rsidRPr="00A15DCB" w:rsidRDefault="003C4825" w:rsidP="0036007E">
            <w:pPr>
              <w:pStyle w:val="TAL"/>
            </w:pPr>
          </w:p>
        </w:tc>
        <w:tc>
          <w:tcPr>
            <w:tcW w:w="1245" w:type="dxa"/>
          </w:tcPr>
          <w:p w14:paraId="6523A38A" w14:textId="77777777" w:rsidR="003C4825" w:rsidRPr="00A15DCB" w:rsidRDefault="003C4825" w:rsidP="0036007E">
            <w:pPr>
              <w:pStyle w:val="TAL"/>
            </w:pPr>
          </w:p>
        </w:tc>
      </w:tr>
      <w:tr w:rsidR="003C4825" w:rsidRPr="00A15DCB" w14:paraId="580EEE34" w14:textId="77777777" w:rsidTr="0036007E">
        <w:tc>
          <w:tcPr>
            <w:tcW w:w="4535" w:type="dxa"/>
          </w:tcPr>
          <w:p w14:paraId="4903825E" w14:textId="77777777" w:rsidR="003C4825" w:rsidRPr="00A15DCB" w:rsidRDefault="003C4825" w:rsidP="0036007E">
            <w:pPr>
              <w:pStyle w:val="TAL"/>
            </w:pPr>
            <w:r w:rsidRPr="00A15DCB">
              <w:t xml:space="preserve">  msgB-ResponseWindow-r16</w:t>
            </w:r>
          </w:p>
        </w:tc>
        <w:tc>
          <w:tcPr>
            <w:tcW w:w="2267" w:type="dxa"/>
          </w:tcPr>
          <w:p w14:paraId="26AD1B74" w14:textId="77777777" w:rsidR="003C4825" w:rsidRPr="00A15DCB" w:rsidRDefault="003C4825" w:rsidP="0036007E">
            <w:pPr>
              <w:pStyle w:val="TAL"/>
            </w:pPr>
            <w:r w:rsidRPr="00A15DCB">
              <w:t>sl40</w:t>
            </w:r>
          </w:p>
        </w:tc>
        <w:tc>
          <w:tcPr>
            <w:tcW w:w="1700" w:type="dxa"/>
          </w:tcPr>
          <w:p w14:paraId="5A02F9AC" w14:textId="77777777" w:rsidR="003C4825" w:rsidRPr="00A15DCB" w:rsidRDefault="003C4825" w:rsidP="0036007E">
            <w:pPr>
              <w:pStyle w:val="TAL"/>
            </w:pPr>
          </w:p>
        </w:tc>
        <w:tc>
          <w:tcPr>
            <w:tcW w:w="1245" w:type="dxa"/>
          </w:tcPr>
          <w:p w14:paraId="3F310EBB" w14:textId="77777777" w:rsidR="003C4825" w:rsidRPr="00A15DCB" w:rsidRDefault="003C4825" w:rsidP="0036007E">
            <w:pPr>
              <w:pStyle w:val="TAL"/>
            </w:pPr>
          </w:p>
        </w:tc>
      </w:tr>
      <w:tr w:rsidR="003C4825" w:rsidRPr="00A15DCB" w14:paraId="21EE7FC3" w14:textId="77777777" w:rsidTr="0036007E">
        <w:tc>
          <w:tcPr>
            <w:tcW w:w="4535" w:type="dxa"/>
          </w:tcPr>
          <w:p w14:paraId="4FD52BAA" w14:textId="77777777" w:rsidR="003C4825" w:rsidRPr="00A15DCB" w:rsidRDefault="003C4825" w:rsidP="0036007E">
            <w:pPr>
              <w:pStyle w:val="TAL"/>
            </w:pPr>
            <w:r w:rsidRPr="00A15DCB">
              <w:t>}</w:t>
            </w:r>
          </w:p>
        </w:tc>
        <w:tc>
          <w:tcPr>
            <w:tcW w:w="2267" w:type="dxa"/>
          </w:tcPr>
          <w:p w14:paraId="3FF8EC61" w14:textId="77777777" w:rsidR="003C4825" w:rsidRPr="00A15DCB" w:rsidRDefault="003C4825" w:rsidP="0036007E">
            <w:pPr>
              <w:pStyle w:val="TAL"/>
            </w:pPr>
          </w:p>
        </w:tc>
        <w:tc>
          <w:tcPr>
            <w:tcW w:w="1700" w:type="dxa"/>
          </w:tcPr>
          <w:p w14:paraId="4B9113FD" w14:textId="77777777" w:rsidR="003C4825" w:rsidRPr="00A15DCB" w:rsidRDefault="003C4825" w:rsidP="0036007E">
            <w:pPr>
              <w:pStyle w:val="TAL"/>
            </w:pPr>
          </w:p>
        </w:tc>
        <w:tc>
          <w:tcPr>
            <w:tcW w:w="1245" w:type="dxa"/>
          </w:tcPr>
          <w:p w14:paraId="17B8A715" w14:textId="77777777" w:rsidR="003C4825" w:rsidRPr="00A15DCB" w:rsidRDefault="003C4825" w:rsidP="0036007E">
            <w:pPr>
              <w:pStyle w:val="TAL"/>
            </w:pPr>
          </w:p>
        </w:tc>
      </w:tr>
    </w:tbl>
    <w:p w14:paraId="3C9FF3F8" w14:textId="77777777" w:rsidR="004E5150" w:rsidRPr="00A15DCB" w:rsidRDefault="004E5150" w:rsidP="004E5150"/>
    <w:p w14:paraId="7EC4E76F" w14:textId="77777777" w:rsidR="0077032F" w:rsidRPr="00A15DCB" w:rsidRDefault="0077032F" w:rsidP="006E47DD">
      <w:pPr>
        <w:pStyle w:val="Heading5"/>
      </w:pPr>
      <w:r w:rsidRPr="00A15DCB">
        <w:t>7.1.1.1.10</w:t>
      </w:r>
      <w:r w:rsidRPr="00A15DCB">
        <w:tab/>
      </w:r>
      <w:r w:rsidRPr="00A15DCB">
        <w:rPr>
          <w:rFonts w:eastAsia="MS Gothic"/>
        </w:rPr>
        <w:t>Random access procedure / 2-step RACH/not complete/ RA_TYPE to 4-stepRA</w:t>
      </w:r>
    </w:p>
    <w:p w14:paraId="62EF77A5" w14:textId="77777777" w:rsidR="0077032F" w:rsidRPr="00A15DCB" w:rsidRDefault="0077032F" w:rsidP="0077032F">
      <w:pPr>
        <w:pStyle w:val="H6"/>
      </w:pPr>
      <w:r w:rsidRPr="00A15DCB">
        <w:t>7.1.1.1.10.1</w:t>
      </w:r>
      <w:r w:rsidRPr="00A15DCB">
        <w:tab/>
        <w:t>Test Purpose (TP)</w:t>
      </w:r>
    </w:p>
    <w:p w14:paraId="17CDEB8E" w14:textId="77777777" w:rsidR="0077032F" w:rsidRPr="00A15DCB" w:rsidRDefault="0077032F" w:rsidP="0077032F">
      <w:pPr>
        <w:pStyle w:val="H6"/>
      </w:pPr>
      <w:r w:rsidRPr="00A15DCB">
        <w:t>(</w:t>
      </w:r>
      <w:r w:rsidRPr="00A15DCB">
        <w:rPr>
          <w:lang w:eastAsia="zh-CN"/>
        </w:rPr>
        <w:t>1</w:t>
      </w:r>
      <w:r w:rsidRPr="00A15DCB">
        <w:t>)</w:t>
      </w:r>
    </w:p>
    <w:p w14:paraId="51D26EAB" w14:textId="77777777" w:rsidR="0077032F" w:rsidRPr="00A15DCB" w:rsidRDefault="0077032F" w:rsidP="0077032F">
      <w:pPr>
        <w:pStyle w:val="PL"/>
        <w:rPr>
          <w:noProof w:val="0"/>
        </w:rPr>
      </w:pPr>
      <w:r w:rsidRPr="00A15DCB">
        <w:rPr>
          <w:b/>
          <w:bCs/>
          <w:noProof w:val="0"/>
        </w:rPr>
        <w:t>with</w:t>
      </w:r>
      <w:r w:rsidRPr="00A15DCB">
        <w:rPr>
          <w:noProof w:val="0"/>
        </w:rPr>
        <w:t xml:space="preserve"> { UE in RRC_Connected state after transmission of a MSGA on NR SpCell</w:t>
      </w:r>
      <w:r w:rsidRPr="00A15DCB" w:rsidDel="00A073E3">
        <w:rPr>
          <w:noProof w:val="0"/>
        </w:rPr>
        <w:t xml:space="preserve"> </w:t>
      </w:r>
      <w:r w:rsidRPr="00A15DCB">
        <w:rPr>
          <w:noProof w:val="0"/>
        </w:rPr>
        <w:t>}</w:t>
      </w:r>
    </w:p>
    <w:p w14:paraId="10EC65EC" w14:textId="77777777" w:rsidR="0077032F" w:rsidRPr="00A15DCB" w:rsidRDefault="0077032F" w:rsidP="0077032F">
      <w:pPr>
        <w:pStyle w:val="PL"/>
        <w:rPr>
          <w:noProof w:val="0"/>
        </w:rPr>
      </w:pPr>
      <w:r w:rsidRPr="00A15DCB">
        <w:rPr>
          <w:b/>
          <w:bCs/>
          <w:noProof w:val="0"/>
        </w:rPr>
        <w:t>ensure t</w:t>
      </w:r>
      <w:r w:rsidRPr="00A15DCB">
        <w:rPr>
          <w:b/>
          <w:noProof w:val="0"/>
        </w:rPr>
        <w:t>hat</w:t>
      </w:r>
      <w:r w:rsidRPr="00A15DCB">
        <w:rPr>
          <w:noProof w:val="0"/>
        </w:rPr>
        <w:t xml:space="preserve"> {</w:t>
      </w:r>
    </w:p>
    <w:p w14:paraId="580ED35E" w14:textId="77777777" w:rsidR="0077032F" w:rsidRPr="00A15DCB" w:rsidRDefault="0077032F" w:rsidP="0077032F">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does not receive a matching MSGB in msgB-ResponseWindow and PREAMBLE_TRANSMISSION_COUNTER is equal to msgA-TransMax+1 </w:t>
      </w:r>
      <w:r w:rsidRPr="00A15DCB">
        <w:rPr>
          <w:noProof w:val="0"/>
        </w:rPr>
        <w:t>}</w:t>
      </w:r>
    </w:p>
    <w:p w14:paraId="4BCFA5AC" w14:textId="7C91DEB3" w:rsidR="0077032F" w:rsidRPr="00A15DCB" w:rsidRDefault="0077032F" w:rsidP="0077032F">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triggers 4-step RACH </w:t>
      </w:r>
      <w:r w:rsidR="006E47DD" w:rsidRPr="00A15DCB">
        <w:rPr>
          <w:noProof w:val="0"/>
          <w:lang w:eastAsia="zh-CN"/>
        </w:rPr>
        <w:t>procedure</w:t>
      </w:r>
      <w:r w:rsidRPr="00A15DCB">
        <w:rPr>
          <w:noProof w:val="0"/>
          <w:lang w:eastAsia="zh-CN"/>
        </w:rPr>
        <w:t xml:space="preserve"> on NR SpCell</w:t>
      </w:r>
      <w:r w:rsidRPr="00A15DCB" w:rsidDel="00A073E3">
        <w:rPr>
          <w:noProof w:val="0"/>
          <w:lang w:eastAsia="zh-CN"/>
        </w:rPr>
        <w:t xml:space="preserve"> </w:t>
      </w:r>
      <w:r w:rsidRPr="00A15DCB">
        <w:rPr>
          <w:noProof w:val="0"/>
        </w:rPr>
        <w:t>}</w:t>
      </w:r>
    </w:p>
    <w:p w14:paraId="7813A03B" w14:textId="3D112EF7" w:rsidR="0077032F" w:rsidRPr="00A15DCB" w:rsidRDefault="0077032F" w:rsidP="0077032F">
      <w:pPr>
        <w:pStyle w:val="PL"/>
        <w:rPr>
          <w:noProof w:val="0"/>
        </w:rPr>
      </w:pPr>
      <w:r w:rsidRPr="00A15DCB">
        <w:rPr>
          <w:noProof w:val="0"/>
        </w:rPr>
        <w:t xml:space="preserve">            }</w:t>
      </w:r>
    </w:p>
    <w:p w14:paraId="57438DA6" w14:textId="77777777" w:rsidR="0077032F" w:rsidRPr="00A15DCB" w:rsidRDefault="0077032F" w:rsidP="0077032F">
      <w:pPr>
        <w:pStyle w:val="PL"/>
        <w:rPr>
          <w:noProof w:val="0"/>
          <w:lang w:eastAsia="zh-CN"/>
        </w:rPr>
      </w:pPr>
    </w:p>
    <w:p w14:paraId="23F6F517" w14:textId="77777777" w:rsidR="0077032F" w:rsidRPr="00A15DCB" w:rsidRDefault="0077032F" w:rsidP="0077032F">
      <w:pPr>
        <w:pStyle w:val="H6"/>
      </w:pPr>
      <w:r w:rsidRPr="00A15DCB">
        <w:t>7.1.1.1.10.2</w:t>
      </w:r>
      <w:r w:rsidRPr="00A15DCB">
        <w:tab/>
        <w:t>Conformance requirements</w:t>
      </w:r>
    </w:p>
    <w:p w14:paraId="54253E5C" w14:textId="0FF9AD45" w:rsidR="0077032F" w:rsidRPr="00A15DCB" w:rsidRDefault="0077032F" w:rsidP="0077032F">
      <w:r w:rsidRPr="00A15DCB">
        <w:t>References: The conformance requirements covered in the current TC are specified in: TS 38.321, clauses 5.1.1 and 5.1.4a.</w:t>
      </w:r>
      <w:r w:rsidR="00C94552" w:rsidRPr="00A15DCB">
        <w:t xml:space="preserve"> Unless otherwise stated these are Rel-16 requirements.</w:t>
      </w:r>
    </w:p>
    <w:p w14:paraId="33D62272" w14:textId="77777777" w:rsidR="0077032F" w:rsidRPr="00A15DCB" w:rsidRDefault="0077032F" w:rsidP="0077032F">
      <w:r w:rsidRPr="00A15DCB">
        <w:t xml:space="preserve"> [TS 38.321, clause5.1.1]</w:t>
      </w:r>
    </w:p>
    <w:p w14:paraId="38F42CC8" w14:textId="77777777" w:rsidR="0077032F" w:rsidRPr="00A15DCB" w:rsidRDefault="0077032F" w:rsidP="0077032F">
      <w:pPr>
        <w:rPr>
          <w:lang w:eastAsia="zh-CN"/>
        </w:rPr>
      </w:pPr>
      <w:r w:rsidRPr="00A15DCB">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A15DCB">
        <w:rPr>
          <w:i/>
          <w:iCs/>
        </w:rPr>
        <w:t>ra-PreambleIndex</w:t>
      </w:r>
      <w:r w:rsidRPr="00A15DCB">
        <w:t xml:space="preserve"> different from 0b000000.</w:t>
      </w:r>
    </w:p>
    <w:p w14:paraId="0A66C56F" w14:textId="77777777" w:rsidR="0077032F" w:rsidRPr="00A15DCB" w:rsidRDefault="0077032F" w:rsidP="0077032F">
      <w:pPr>
        <w:rPr>
          <w:lang w:eastAsia="zh-CN"/>
        </w:rPr>
      </w:pPr>
      <w:r w:rsidRPr="00A15DCB">
        <w:rPr>
          <w:lang w:eastAsia="zh-CN"/>
        </w:rPr>
        <w:t>…</w:t>
      </w:r>
    </w:p>
    <w:p w14:paraId="23B0DF76" w14:textId="77777777" w:rsidR="0077032F" w:rsidRPr="00A15DCB" w:rsidRDefault="0077032F" w:rsidP="0077032F">
      <w:pPr>
        <w:pStyle w:val="B1"/>
      </w:pPr>
      <w:r w:rsidRPr="00A15DCB">
        <w:t>1&gt;</w:t>
      </w:r>
      <w:r w:rsidRPr="00A15DCB">
        <w:tab/>
        <w:t xml:space="preserve">if the Random Access procedure is initiated by PDCCH order and if the </w:t>
      </w:r>
      <w:r w:rsidRPr="00A15DCB">
        <w:rPr>
          <w:i/>
          <w:iCs/>
        </w:rPr>
        <w:t>ra-PreambleIndex</w:t>
      </w:r>
      <w:r w:rsidRPr="00A15DCB">
        <w:t xml:space="preserve"> explicitly provided by PDCCH is not 0b000000; or</w:t>
      </w:r>
    </w:p>
    <w:p w14:paraId="537964D1" w14:textId="77777777" w:rsidR="0077032F" w:rsidRPr="00A15DCB" w:rsidRDefault="0077032F" w:rsidP="0077032F">
      <w:pPr>
        <w:pStyle w:val="B1"/>
      </w:pPr>
      <w:r w:rsidRPr="00A15DCB">
        <w:t>1&gt;</w:t>
      </w:r>
      <w:r w:rsidRPr="00A15DCB">
        <w:tab/>
        <w:t>if the Random Access procedure was initiated for SI request (as specified in TS 38.331 [5]) and the Random Access Resources for SI request have been explicitly provided by RRC; or</w:t>
      </w:r>
    </w:p>
    <w:p w14:paraId="731D938B" w14:textId="77777777" w:rsidR="0077032F" w:rsidRPr="00A15DCB" w:rsidRDefault="0077032F" w:rsidP="0077032F">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0B231BB" w14:textId="77777777" w:rsidR="0077032F" w:rsidRPr="00A15DCB" w:rsidRDefault="0077032F" w:rsidP="0077032F">
      <w:pPr>
        <w:pStyle w:val="B1"/>
      </w:pPr>
      <w:r w:rsidRPr="00A15DCB">
        <w:t>1&gt;</w:t>
      </w:r>
      <w:r w:rsidRPr="00A15DCB">
        <w:tab/>
        <w:t xml:space="preserve">if the Random Access procedure was initiated for reconfiguration with sync and if the contention-free Random Access Resources for 4-step RA type have been explicitly provided in </w:t>
      </w:r>
      <w:r w:rsidRPr="00A15DCB">
        <w:rPr>
          <w:i/>
          <w:iCs/>
        </w:rPr>
        <w:t>rach-ConfigDedicated</w:t>
      </w:r>
      <w:r w:rsidRPr="00A15DCB">
        <w:t xml:space="preserve"> for the BWP selected for Random Access procedure:</w:t>
      </w:r>
    </w:p>
    <w:p w14:paraId="5F2AC50C" w14:textId="77777777" w:rsidR="0077032F" w:rsidRPr="00A15DCB" w:rsidRDefault="0077032F" w:rsidP="0077032F">
      <w:pPr>
        <w:pStyle w:val="B2"/>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06D64FB4" w14:textId="77777777" w:rsidR="0077032F" w:rsidRPr="00A15DCB" w:rsidRDefault="0077032F" w:rsidP="0077032F">
      <w:pPr>
        <w:pStyle w:val="B1"/>
      </w:pPr>
      <w:r w:rsidRPr="00A15DCB">
        <w:lastRenderedPageBreak/>
        <w:t>1&gt;</w:t>
      </w:r>
      <w:r w:rsidRPr="00A15DCB">
        <w:tab/>
        <w:t xml:space="preserve">else if the BWP selected for Random Access procedure is configured with both 2-step and 4-step RA type Random Access Resources and the RSRP of the downlink pathloss reference is above </w:t>
      </w:r>
      <w:r w:rsidRPr="00A15DCB">
        <w:rPr>
          <w:i/>
          <w:iCs/>
        </w:rPr>
        <w:t>msgA-RSRP-Threshold</w:t>
      </w:r>
      <w:r w:rsidRPr="00A15DCB">
        <w:t>; or</w:t>
      </w:r>
    </w:p>
    <w:p w14:paraId="66BC66E8" w14:textId="77777777" w:rsidR="0077032F" w:rsidRPr="00A15DCB" w:rsidRDefault="0077032F" w:rsidP="0077032F">
      <w:pPr>
        <w:pStyle w:val="B1"/>
      </w:pPr>
      <w:r w:rsidRPr="00A15DCB">
        <w:t>1&gt;</w:t>
      </w:r>
      <w:r w:rsidRPr="00A15DCB">
        <w:tab/>
        <w:t>if the BWP selected for Random Access procedure is only configured with 2-step RA type Random Access resources (i.e. no 4-step RACH RA type resources configured); or</w:t>
      </w:r>
    </w:p>
    <w:p w14:paraId="64C4CD29" w14:textId="77777777" w:rsidR="0077032F" w:rsidRPr="00A15DCB" w:rsidRDefault="0077032F" w:rsidP="0077032F">
      <w:pPr>
        <w:pStyle w:val="B1"/>
      </w:pPr>
      <w:r w:rsidRPr="00A15DCB">
        <w:t>1&gt;</w:t>
      </w:r>
      <w:r w:rsidRPr="00A15DCB">
        <w:tab/>
        <w:t xml:space="preserve">if the Random Access procedure was initiated for reconfiguration with sync and if the contention-free Random Access Resources for 2-step RA type have been explicitly provided in </w:t>
      </w:r>
      <w:r w:rsidRPr="00A15DCB">
        <w:rPr>
          <w:i/>
          <w:iCs/>
        </w:rPr>
        <w:t>rach-ConfigDedicated</w:t>
      </w:r>
      <w:r w:rsidRPr="00A15DCB">
        <w:t xml:space="preserve"> for the BWP selected for Random Access procedure:</w:t>
      </w:r>
    </w:p>
    <w:p w14:paraId="6CFF99E6" w14:textId="77777777" w:rsidR="0077032F" w:rsidRPr="00A15DCB" w:rsidRDefault="0077032F" w:rsidP="0077032F">
      <w:pPr>
        <w:pStyle w:val="B2"/>
        <w:spacing w:line="254" w:lineRule="auto"/>
        <w:rPr>
          <w:rFonts w:eastAsia="Yu Mincho"/>
        </w:rPr>
      </w:pPr>
      <w:r w:rsidRPr="00A15DCB">
        <w:rPr>
          <w:rFonts w:eastAsia="Yu Mincho"/>
        </w:rPr>
        <w:t>2&gt;</w:t>
      </w:r>
      <w:r w:rsidRPr="00A15DCB">
        <w:rPr>
          <w:rFonts w:eastAsia="Yu Mincho"/>
        </w:rPr>
        <w:tab/>
        <w:t xml:space="preserve">set the </w:t>
      </w:r>
      <w:r w:rsidRPr="00A15DCB">
        <w:rPr>
          <w:rFonts w:eastAsia="Yu Mincho"/>
          <w:i/>
          <w:iCs/>
        </w:rPr>
        <w:t>RA_TYPE</w:t>
      </w:r>
      <w:r w:rsidRPr="00A15DCB">
        <w:rPr>
          <w:rFonts w:eastAsia="Yu Mincho"/>
        </w:rPr>
        <w:t xml:space="preserve"> to </w:t>
      </w:r>
      <w:r w:rsidRPr="00A15DCB">
        <w:rPr>
          <w:rFonts w:eastAsia="Yu Mincho"/>
          <w:i/>
          <w:iCs/>
        </w:rPr>
        <w:t>2-stepRA</w:t>
      </w:r>
      <w:r w:rsidRPr="00A15DCB">
        <w:rPr>
          <w:rFonts w:eastAsia="Yu Mincho"/>
        </w:rPr>
        <w:t>.</w:t>
      </w:r>
    </w:p>
    <w:p w14:paraId="24BFFE00" w14:textId="77777777" w:rsidR="0077032F" w:rsidRPr="00A15DCB" w:rsidRDefault="0077032F" w:rsidP="0077032F">
      <w:pPr>
        <w:pStyle w:val="B1"/>
        <w:rPr>
          <w:rFonts w:eastAsia="Malgun Gothic"/>
        </w:rPr>
      </w:pPr>
      <w:r w:rsidRPr="00A15DCB">
        <w:t>1&gt;</w:t>
      </w:r>
      <w:r w:rsidRPr="00A15DCB">
        <w:tab/>
        <w:t>else:</w:t>
      </w:r>
    </w:p>
    <w:p w14:paraId="747FF9C6" w14:textId="77777777" w:rsidR="0077032F" w:rsidRPr="00A15DCB" w:rsidRDefault="0077032F" w:rsidP="0077032F">
      <w:pPr>
        <w:pStyle w:val="B2"/>
        <w:rPr>
          <w:rFonts w:eastAsia="SimSun"/>
        </w:rPr>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6C9E0E79" w14:textId="77777777" w:rsidR="0077032F" w:rsidRPr="00A15DCB" w:rsidRDefault="0077032F" w:rsidP="0077032F">
      <w:pPr>
        <w:pStyle w:val="B1"/>
      </w:pPr>
      <w:r w:rsidRPr="00A15DCB">
        <w:t>1&gt;</w:t>
      </w:r>
      <w:r w:rsidRPr="00A15DCB">
        <w:tab/>
        <w:t>perform initialization of variables specific to Random Access type as specified in clause 5.1.1a;</w:t>
      </w:r>
    </w:p>
    <w:p w14:paraId="069E2761" w14:textId="77777777" w:rsidR="0077032F" w:rsidRPr="00A15DCB" w:rsidRDefault="0077032F" w:rsidP="0077032F">
      <w:pPr>
        <w:pStyle w:val="B1"/>
      </w:pPr>
      <w:r w:rsidRPr="00A15DCB">
        <w:t>1&gt;</w:t>
      </w:r>
      <w:r w:rsidRPr="00A15DCB">
        <w:tab/>
        <w:t xml:space="preserve">if </w:t>
      </w:r>
      <w:r w:rsidRPr="00A15DCB">
        <w:rPr>
          <w:i/>
          <w:iCs/>
        </w:rPr>
        <w:t>RA_TYPE</w:t>
      </w:r>
      <w:r w:rsidRPr="00A15DCB">
        <w:t xml:space="preserve"> is set to </w:t>
      </w:r>
      <w:r w:rsidRPr="00A15DCB">
        <w:rPr>
          <w:i/>
          <w:iCs/>
        </w:rPr>
        <w:t>2-stepRA</w:t>
      </w:r>
      <w:r w:rsidRPr="00A15DCB">
        <w:t>:</w:t>
      </w:r>
    </w:p>
    <w:p w14:paraId="7C596B9B" w14:textId="77777777" w:rsidR="0077032F" w:rsidRPr="00A15DCB" w:rsidRDefault="0077032F" w:rsidP="0077032F">
      <w:pPr>
        <w:pStyle w:val="B2"/>
      </w:pPr>
      <w:r w:rsidRPr="00A15DCB">
        <w:t>2&gt;</w:t>
      </w:r>
      <w:r w:rsidRPr="00A15DCB">
        <w:tab/>
        <w:t>perform the Random Access Resource selection procedure for 2-step RA type (see clause 5.1.2a).</w:t>
      </w:r>
    </w:p>
    <w:p w14:paraId="0D82226E" w14:textId="77777777" w:rsidR="0077032F" w:rsidRPr="00A15DCB" w:rsidRDefault="0077032F" w:rsidP="0077032F">
      <w:pPr>
        <w:pStyle w:val="B1"/>
      </w:pPr>
      <w:r w:rsidRPr="00A15DCB">
        <w:t>1&gt;</w:t>
      </w:r>
      <w:r w:rsidRPr="00A15DCB">
        <w:tab/>
        <w:t>else:</w:t>
      </w:r>
    </w:p>
    <w:p w14:paraId="546F9905" w14:textId="77777777" w:rsidR="0077032F" w:rsidRPr="00A15DCB" w:rsidRDefault="0077032F" w:rsidP="0077032F">
      <w:pPr>
        <w:pStyle w:val="B2"/>
      </w:pPr>
      <w:r w:rsidRPr="00A15DCB">
        <w:t>2&gt;</w:t>
      </w:r>
      <w:r w:rsidRPr="00A15DCB">
        <w:tab/>
        <w:t>perform the Random Access Resource selection procedure (see clause 5.1.2).</w:t>
      </w:r>
    </w:p>
    <w:p w14:paraId="584E4475" w14:textId="77777777" w:rsidR="0077032F" w:rsidRPr="00A15DCB" w:rsidRDefault="0077032F" w:rsidP="0077032F">
      <w:r w:rsidRPr="00A15DCB">
        <w:t>[TS 38.321, clause 5.1.4a]</w:t>
      </w:r>
    </w:p>
    <w:p w14:paraId="4DA52F12" w14:textId="77777777" w:rsidR="0077032F" w:rsidRPr="00A15DCB" w:rsidRDefault="0077032F" w:rsidP="0077032F">
      <w:pPr>
        <w:rPr>
          <w:rFonts w:eastAsia="Malgun Gothic"/>
          <w:lang w:eastAsia="zh-CN"/>
        </w:rPr>
      </w:pPr>
      <w:r w:rsidRPr="00A15DCB">
        <w:t>Once the MSGA preamble is transmitted, regardless of the possible occurrence of a measurement gap, the MAC entity shall:</w:t>
      </w:r>
    </w:p>
    <w:p w14:paraId="550B94F6" w14:textId="77777777" w:rsidR="0077032F" w:rsidRPr="00A15DCB" w:rsidRDefault="0077032F" w:rsidP="0077032F">
      <w:pPr>
        <w:pStyle w:val="B1"/>
        <w:rPr>
          <w:lang w:eastAsia="zh-CN"/>
        </w:rPr>
      </w:pPr>
      <w:r w:rsidRPr="00A15DCB">
        <w:rPr>
          <w:lang w:eastAsia="zh-CN"/>
        </w:rPr>
        <w:t>…</w:t>
      </w:r>
    </w:p>
    <w:p w14:paraId="385E8FE3" w14:textId="77777777" w:rsidR="0077032F" w:rsidRPr="00A15DCB" w:rsidRDefault="0077032F" w:rsidP="0077032F">
      <w:pPr>
        <w:pStyle w:val="B1"/>
      </w:pPr>
      <w:r w:rsidRPr="00A15DCB">
        <w:t>1&gt;</w:t>
      </w:r>
      <w:r w:rsidRPr="00A15DCB">
        <w:tab/>
        <w:t xml:space="preserve">if </w:t>
      </w:r>
      <w:r w:rsidRPr="00A15DCB">
        <w:rPr>
          <w:i/>
          <w:iCs/>
        </w:rPr>
        <w:t>msgB-ResponseWindow</w:t>
      </w:r>
      <w:r w:rsidRPr="00A15DCB">
        <w:t xml:space="preserve"> expires, and </w:t>
      </w:r>
      <w:r w:rsidRPr="00A15DCB">
        <w:rPr>
          <w:rFonts w:eastAsia="Yu Mincho"/>
        </w:rPr>
        <w:t>the Random Access Response Reception has not been considered as successful based on descriptions above</w:t>
      </w:r>
      <w:r w:rsidRPr="00A15DCB">
        <w:t>:</w:t>
      </w:r>
    </w:p>
    <w:p w14:paraId="1EC2CE3C" w14:textId="77777777" w:rsidR="0077032F" w:rsidRPr="00A15DCB" w:rsidRDefault="0077032F" w:rsidP="0077032F">
      <w:pPr>
        <w:pStyle w:val="B2"/>
      </w:pPr>
      <w:r w:rsidRPr="00A15DCB">
        <w:t>2&gt;</w:t>
      </w:r>
      <w:r w:rsidRPr="00A15DCB">
        <w:tab/>
        <w:t xml:space="preserve">increment </w:t>
      </w:r>
      <w:r w:rsidRPr="00A15DCB">
        <w:rPr>
          <w:i/>
          <w:iCs/>
        </w:rPr>
        <w:t>PREAMBLE_TRANSMISSION_COUNTER</w:t>
      </w:r>
      <w:r w:rsidRPr="00A15DCB">
        <w:t xml:space="preserve"> by 1;</w:t>
      </w:r>
    </w:p>
    <w:p w14:paraId="326E9450" w14:textId="77777777" w:rsidR="0077032F" w:rsidRPr="00A15DCB" w:rsidRDefault="0077032F" w:rsidP="0077032F">
      <w:pPr>
        <w:pStyle w:val="B2"/>
      </w:pPr>
      <w:r w:rsidRPr="00A15DCB">
        <w:t>2&gt;</w:t>
      </w:r>
      <w:r w:rsidRPr="00A15DCB">
        <w:tab/>
        <w:t xml:space="preserve">if </w:t>
      </w:r>
      <w:r w:rsidRPr="00A15DCB">
        <w:rPr>
          <w:i/>
          <w:iCs/>
        </w:rPr>
        <w:t>PREAMBLE_TRANSMISSION_COUNTE</w:t>
      </w:r>
      <w:r w:rsidRPr="00A15DCB">
        <w:t xml:space="preserve">R = </w:t>
      </w:r>
      <w:r w:rsidRPr="00A15DCB">
        <w:rPr>
          <w:i/>
          <w:iCs/>
        </w:rPr>
        <w:t>preambleTransMax</w:t>
      </w:r>
      <w:r w:rsidRPr="00A15DCB">
        <w:t xml:space="preserve"> + 1:</w:t>
      </w:r>
    </w:p>
    <w:p w14:paraId="573C8399" w14:textId="77777777" w:rsidR="0077032F" w:rsidRPr="00A15DCB" w:rsidRDefault="0077032F" w:rsidP="0077032F">
      <w:pPr>
        <w:pStyle w:val="B3"/>
      </w:pPr>
      <w:r w:rsidRPr="00A15DCB">
        <w:t>3&gt;</w:t>
      </w:r>
      <w:r w:rsidRPr="00A15DCB">
        <w:tab/>
        <w:t>indicate a Random Access problem to upper layers;</w:t>
      </w:r>
    </w:p>
    <w:p w14:paraId="479169CF" w14:textId="77777777" w:rsidR="0077032F" w:rsidRPr="00A15DCB" w:rsidRDefault="0077032F" w:rsidP="0077032F">
      <w:pPr>
        <w:pStyle w:val="B3"/>
      </w:pPr>
      <w:r w:rsidRPr="00A15DCB">
        <w:t>3&gt;</w:t>
      </w:r>
      <w:r w:rsidRPr="00A15DCB">
        <w:tab/>
        <w:t>if this Random Access procedure was triggered for SI request:</w:t>
      </w:r>
    </w:p>
    <w:p w14:paraId="30951340" w14:textId="77777777" w:rsidR="0077032F" w:rsidRPr="00A15DCB" w:rsidRDefault="0077032F" w:rsidP="0077032F">
      <w:pPr>
        <w:pStyle w:val="B4"/>
        <w:rPr>
          <w:rFonts w:eastAsia="Malgun Gothic"/>
        </w:rPr>
      </w:pPr>
      <w:r w:rsidRPr="00A15DCB">
        <w:t>4&gt;</w:t>
      </w:r>
      <w:r w:rsidRPr="00A15DCB">
        <w:tab/>
        <w:t>consider this Random Access procedure unsuccessfully completed.</w:t>
      </w:r>
    </w:p>
    <w:p w14:paraId="62104B0D" w14:textId="77777777" w:rsidR="0077032F" w:rsidRPr="00A15DCB" w:rsidRDefault="0077032F" w:rsidP="0077032F">
      <w:pPr>
        <w:pStyle w:val="B2"/>
        <w:rPr>
          <w:rFonts w:eastAsia="SimSun"/>
        </w:rPr>
      </w:pPr>
      <w:r w:rsidRPr="00A15DCB">
        <w:t>2&gt;</w:t>
      </w:r>
      <w:r w:rsidRPr="00A15DCB">
        <w:tab/>
        <w:t>if the Random Access procedure is not completed:</w:t>
      </w:r>
    </w:p>
    <w:p w14:paraId="261C1288" w14:textId="77777777" w:rsidR="0077032F" w:rsidRPr="00A15DCB" w:rsidRDefault="0077032F" w:rsidP="0077032F">
      <w:pPr>
        <w:pStyle w:val="B3"/>
      </w:pPr>
      <w:r w:rsidRPr="00A15DCB">
        <w:t>3&gt;</w:t>
      </w:r>
      <w:r w:rsidRPr="00A15DCB">
        <w:tab/>
        <w:t xml:space="preserve">if </w:t>
      </w:r>
      <w:r w:rsidRPr="00A15DCB">
        <w:rPr>
          <w:i/>
          <w:iCs/>
        </w:rPr>
        <w:t>msgA-TransMax</w:t>
      </w:r>
      <w:r w:rsidRPr="00A15DCB">
        <w:t xml:space="preserve"> is applied (see clause 5.1.1a) and </w:t>
      </w:r>
      <w:r w:rsidRPr="00A15DCB">
        <w:rPr>
          <w:i/>
          <w:iCs/>
        </w:rPr>
        <w:t>PREAMBLE_TRANSMISSION_COUNTER</w:t>
      </w:r>
      <w:r w:rsidRPr="00A15DCB">
        <w:t xml:space="preserve"> = </w:t>
      </w:r>
      <w:r w:rsidRPr="00A15DCB">
        <w:rPr>
          <w:i/>
          <w:iCs/>
        </w:rPr>
        <w:t>msgA-TransMax</w:t>
      </w:r>
      <w:r w:rsidRPr="00A15DCB">
        <w:t xml:space="preserve"> + 1:</w:t>
      </w:r>
    </w:p>
    <w:p w14:paraId="1DFFB8F6" w14:textId="77777777" w:rsidR="0077032F" w:rsidRPr="00A15DCB" w:rsidRDefault="0077032F" w:rsidP="0077032F">
      <w:pPr>
        <w:pStyle w:val="B4"/>
        <w:rPr>
          <w:rFonts w:eastAsia="Yu Mincho"/>
        </w:rPr>
      </w:pPr>
      <w:r w:rsidRPr="00A15DCB">
        <w:t>4&gt;</w:t>
      </w:r>
      <w:r w:rsidRPr="00A15DCB">
        <w:tab/>
      </w:r>
      <w:r w:rsidRPr="00A15DCB">
        <w:rPr>
          <w:rFonts w:eastAsia="Yu Mincho"/>
        </w:rPr>
        <w:t xml:space="preserve">set the </w:t>
      </w:r>
      <w:r w:rsidRPr="00A15DCB">
        <w:rPr>
          <w:rFonts w:eastAsia="Yu Mincho"/>
          <w:i/>
          <w:iCs/>
        </w:rPr>
        <w:t>RA_TYPE</w:t>
      </w:r>
      <w:r w:rsidRPr="00A15DCB">
        <w:rPr>
          <w:rFonts w:eastAsia="Yu Mincho"/>
        </w:rPr>
        <w:t xml:space="preserve"> to </w:t>
      </w:r>
      <w:r w:rsidRPr="00A15DCB">
        <w:rPr>
          <w:rFonts w:eastAsia="Yu Mincho"/>
          <w:i/>
          <w:iCs/>
        </w:rPr>
        <w:t>4-stepRA</w:t>
      </w:r>
      <w:r w:rsidRPr="00A15DCB">
        <w:rPr>
          <w:rFonts w:eastAsia="Yu Mincho"/>
        </w:rPr>
        <w:t>;</w:t>
      </w:r>
    </w:p>
    <w:p w14:paraId="766768C4" w14:textId="77777777" w:rsidR="0077032F" w:rsidRPr="00A15DCB" w:rsidRDefault="0077032F" w:rsidP="0077032F">
      <w:pPr>
        <w:pStyle w:val="B4"/>
        <w:rPr>
          <w:rFonts w:eastAsia="Malgun Gothic"/>
        </w:rPr>
      </w:pPr>
      <w:r w:rsidRPr="00A15DCB">
        <w:t>4&gt;</w:t>
      </w:r>
      <w:r w:rsidRPr="00A15DCB">
        <w:tab/>
        <w:t>perform initialization of variables specific to Random Access type as specified in clause 5.1.1a;</w:t>
      </w:r>
    </w:p>
    <w:p w14:paraId="782B1844" w14:textId="77777777" w:rsidR="0077032F" w:rsidRPr="00A15DCB" w:rsidRDefault="0077032F" w:rsidP="0077032F">
      <w:pPr>
        <w:pStyle w:val="B4"/>
        <w:rPr>
          <w:rFonts w:eastAsia="SimSun"/>
        </w:rPr>
      </w:pPr>
      <w:r w:rsidRPr="00A15DCB">
        <w:t>4&gt;</w:t>
      </w:r>
      <w:r w:rsidRPr="00A15DCB">
        <w:tab/>
        <w:t>if the Msg3 buffer is empty:</w:t>
      </w:r>
    </w:p>
    <w:p w14:paraId="284EECA7" w14:textId="77777777" w:rsidR="0077032F" w:rsidRPr="00A15DCB" w:rsidRDefault="0077032F" w:rsidP="0077032F">
      <w:pPr>
        <w:pStyle w:val="B5"/>
      </w:pPr>
      <w:r w:rsidRPr="00A15DCB">
        <w:t>5&gt;</w:t>
      </w:r>
      <w:r w:rsidRPr="00A15DCB">
        <w:tab/>
        <w:t>obtain the MAC PDU to transmit from the MSGA buffer and store it in the Msg3 buffer;</w:t>
      </w:r>
    </w:p>
    <w:p w14:paraId="76D9978F" w14:textId="77777777" w:rsidR="0077032F" w:rsidRPr="00A15DCB" w:rsidRDefault="0077032F" w:rsidP="0077032F">
      <w:pPr>
        <w:pStyle w:val="B4"/>
      </w:pPr>
      <w:r w:rsidRPr="00A15DCB">
        <w:t>4&gt;</w:t>
      </w:r>
      <w:r w:rsidRPr="00A15DCB">
        <w:tab/>
        <w:t>flush HARQ buffer used for the transmission of MAC PDU in the MSGA buffer;</w:t>
      </w:r>
    </w:p>
    <w:p w14:paraId="14984170" w14:textId="77777777" w:rsidR="0077032F" w:rsidRPr="00A15DCB" w:rsidRDefault="0077032F" w:rsidP="0077032F">
      <w:pPr>
        <w:pStyle w:val="B4"/>
      </w:pPr>
      <w:r w:rsidRPr="00A15DCB">
        <w:t>4&gt;</w:t>
      </w:r>
      <w:r w:rsidRPr="00A15DCB">
        <w:tab/>
        <w:t>discard explicitly signalled contention-free 2-step RA type Random Access Resources, if any;</w:t>
      </w:r>
    </w:p>
    <w:p w14:paraId="30131C29" w14:textId="77777777" w:rsidR="0077032F" w:rsidRPr="00A15DCB" w:rsidRDefault="0077032F" w:rsidP="0077032F">
      <w:pPr>
        <w:pStyle w:val="B4"/>
      </w:pPr>
      <w:r w:rsidRPr="00A15DCB">
        <w:t>4&gt;</w:t>
      </w:r>
      <w:r w:rsidRPr="00A15DCB">
        <w:tab/>
        <w:t>perform the Random Access Resource selection procedure as specified in clause 5.1.2.</w:t>
      </w:r>
    </w:p>
    <w:p w14:paraId="682C2CC1" w14:textId="77777777" w:rsidR="0077032F" w:rsidRPr="00A15DCB" w:rsidRDefault="0077032F" w:rsidP="0077032F">
      <w:pPr>
        <w:pStyle w:val="B3"/>
      </w:pPr>
      <w:r w:rsidRPr="00A15DCB">
        <w:t>3&gt;</w:t>
      </w:r>
      <w:r w:rsidRPr="00A15DCB">
        <w:tab/>
        <w:t>else:</w:t>
      </w:r>
    </w:p>
    <w:p w14:paraId="01BDDC7B" w14:textId="77777777" w:rsidR="0077032F" w:rsidRPr="00A15DCB" w:rsidRDefault="0077032F" w:rsidP="0077032F">
      <w:pPr>
        <w:pStyle w:val="B4"/>
      </w:pPr>
      <w:r w:rsidRPr="00A15DCB">
        <w:lastRenderedPageBreak/>
        <w:t>4&gt;</w:t>
      </w:r>
      <w:r w:rsidRPr="00A15DCB">
        <w:tab/>
        <w:t xml:space="preserve">select a random backoff time according to a uniform distribution between 0 and the </w:t>
      </w:r>
      <w:r w:rsidRPr="00A15DCB">
        <w:rPr>
          <w:i/>
          <w:iCs/>
        </w:rPr>
        <w:t>PREAMBLE_BACKOFF</w:t>
      </w:r>
      <w:r w:rsidRPr="00A15DCB">
        <w:t>;</w:t>
      </w:r>
    </w:p>
    <w:p w14:paraId="6BC01187" w14:textId="77777777" w:rsidR="0077032F" w:rsidRPr="00A15DCB" w:rsidRDefault="0077032F" w:rsidP="0077032F">
      <w:pPr>
        <w:pStyle w:val="B4"/>
      </w:pPr>
      <w:r w:rsidRPr="00A15DCB">
        <w:t>4&gt;</w:t>
      </w:r>
      <w:r w:rsidRPr="00A15DCB">
        <w:tab/>
        <w:t>if the criteria (as defined in clause 5.1.2a) to select contention-free Random Access Resources is met during the backoff time:</w:t>
      </w:r>
    </w:p>
    <w:p w14:paraId="426D66C0" w14:textId="77777777" w:rsidR="0077032F" w:rsidRPr="00A15DCB" w:rsidRDefault="0077032F" w:rsidP="0077032F">
      <w:pPr>
        <w:pStyle w:val="B5"/>
      </w:pPr>
      <w:r w:rsidRPr="00A15DCB">
        <w:t>5&gt;</w:t>
      </w:r>
      <w:r w:rsidRPr="00A15DCB">
        <w:tab/>
        <w:t>perform the Random Access Resource selection procedure for 2-step RA type Random Access (see clause 5.1.2a).</w:t>
      </w:r>
    </w:p>
    <w:p w14:paraId="7A0BA425" w14:textId="77777777" w:rsidR="0077032F" w:rsidRPr="00A15DCB" w:rsidRDefault="0077032F" w:rsidP="0077032F">
      <w:pPr>
        <w:pStyle w:val="B3"/>
        <w:ind w:left="1" w:hanging="1"/>
      </w:pPr>
      <w:r w:rsidRPr="00A15DCB">
        <w:t>4&gt;</w:t>
      </w:r>
      <w:r w:rsidRPr="00A15DCB">
        <w:tab/>
        <w:t>else:</w:t>
      </w:r>
    </w:p>
    <w:p w14:paraId="2BA51BD3" w14:textId="77777777" w:rsidR="0077032F" w:rsidRPr="00A15DCB" w:rsidRDefault="0077032F" w:rsidP="0077032F">
      <w:pPr>
        <w:pStyle w:val="B5"/>
      </w:pPr>
      <w:r w:rsidRPr="00A15DCB">
        <w:t>5&gt;</w:t>
      </w:r>
      <w:r w:rsidRPr="00A15DCB">
        <w:tab/>
        <w:t>perform the Random Access Resource selection procedure for 2-step RA type Random Access (see clause 5.1.2</w:t>
      </w:r>
      <w:r w:rsidRPr="00A15DCB">
        <w:rPr>
          <w:rFonts w:eastAsia="Yu Mincho"/>
        </w:rPr>
        <w:t>a</w:t>
      </w:r>
      <w:r w:rsidRPr="00A15DCB">
        <w:t>) after the backoff time.</w:t>
      </w:r>
    </w:p>
    <w:p w14:paraId="78293535" w14:textId="77777777" w:rsidR="0077032F" w:rsidRPr="00A15DCB" w:rsidRDefault="0077032F" w:rsidP="0077032F">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5FEB1E00" w14:textId="77777777" w:rsidR="0077032F" w:rsidRPr="00A15DCB" w:rsidRDefault="0077032F" w:rsidP="0077032F">
      <w:pPr>
        <w:pStyle w:val="H6"/>
      </w:pPr>
      <w:r w:rsidRPr="00A15DCB">
        <w:lastRenderedPageBreak/>
        <w:t>7.1.1.1.10.3</w:t>
      </w:r>
      <w:r w:rsidRPr="00A15DCB">
        <w:tab/>
        <w:t>Test description</w:t>
      </w:r>
    </w:p>
    <w:p w14:paraId="59EAC7A1" w14:textId="77777777" w:rsidR="0077032F" w:rsidRPr="00A15DCB" w:rsidRDefault="0077032F" w:rsidP="0077032F">
      <w:pPr>
        <w:pStyle w:val="H6"/>
      </w:pPr>
      <w:r w:rsidRPr="00A15DCB">
        <w:t>7.1.1.1.10.3.1</w:t>
      </w:r>
      <w:r w:rsidRPr="00A15DCB">
        <w:tab/>
        <w:t>Pre-test conditions</w:t>
      </w:r>
    </w:p>
    <w:p w14:paraId="1EF95F54" w14:textId="77777777" w:rsidR="0077032F" w:rsidRPr="00A15DCB" w:rsidRDefault="0077032F" w:rsidP="0077032F">
      <w:pPr>
        <w:pStyle w:val="H6"/>
        <w:ind w:left="0" w:firstLine="0"/>
      </w:pPr>
      <w:r w:rsidRPr="00A15DCB">
        <w:t xml:space="preserve">Same Pre-test conditions as in clause 7.1.1.0. </w:t>
      </w:r>
    </w:p>
    <w:p w14:paraId="5FCAEC4F" w14:textId="77777777" w:rsidR="0077032F" w:rsidRPr="00A15DCB" w:rsidRDefault="0077032F" w:rsidP="0077032F">
      <w:pPr>
        <w:pStyle w:val="H6"/>
      </w:pPr>
      <w:r w:rsidRPr="00A15DCB">
        <w:t>7.1.1.1.10.3.2</w:t>
      </w:r>
      <w:r w:rsidRPr="00A15DCB">
        <w:tab/>
        <w:t>Test procedure sequence</w:t>
      </w:r>
    </w:p>
    <w:p w14:paraId="06D887E4" w14:textId="77777777" w:rsidR="0077032F" w:rsidRPr="00A15DCB" w:rsidRDefault="0077032F" w:rsidP="0077032F">
      <w:pPr>
        <w:pStyle w:val="TH"/>
      </w:pPr>
      <w:r w:rsidRPr="00A15DCB">
        <w:t>Table 7.1.1.1.10.3.2-1: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A15DCB" w14:paraId="076DBA1A" w14:textId="77777777" w:rsidTr="003029C8">
        <w:tc>
          <w:tcPr>
            <w:tcW w:w="648" w:type="dxa"/>
            <w:vMerge w:val="restart"/>
            <w:tcBorders>
              <w:top w:val="single" w:sz="4" w:space="0" w:color="auto"/>
              <w:left w:val="single" w:sz="4" w:space="0" w:color="auto"/>
              <w:right w:val="single" w:sz="4" w:space="0" w:color="auto"/>
            </w:tcBorders>
          </w:tcPr>
          <w:p w14:paraId="3BE1EC9A" w14:textId="77777777" w:rsidR="0077032F" w:rsidRPr="00A15DCB" w:rsidRDefault="0077032F" w:rsidP="003029C8">
            <w:pPr>
              <w:pStyle w:val="TAH"/>
            </w:pPr>
            <w:r w:rsidRPr="00A15DCB">
              <w:t>St</w:t>
            </w:r>
          </w:p>
        </w:tc>
        <w:tc>
          <w:tcPr>
            <w:tcW w:w="3969" w:type="dxa"/>
            <w:tcBorders>
              <w:top w:val="single" w:sz="4" w:space="0" w:color="auto"/>
              <w:left w:val="single" w:sz="4" w:space="0" w:color="auto"/>
              <w:bottom w:val="nil"/>
              <w:right w:val="single" w:sz="4" w:space="0" w:color="auto"/>
            </w:tcBorders>
          </w:tcPr>
          <w:p w14:paraId="653EA151" w14:textId="77777777" w:rsidR="0077032F" w:rsidRPr="00A15DCB" w:rsidRDefault="0077032F" w:rsidP="003029C8">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2EBF844E" w14:textId="77777777" w:rsidR="0077032F" w:rsidRPr="00A15DCB" w:rsidRDefault="0077032F" w:rsidP="003029C8">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0443830D" w14:textId="77777777" w:rsidR="0077032F" w:rsidRPr="00A15DCB" w:rsidRDefault="0077032F" w:rsidP="003029C8">
            <w:pPr>
              <w:pStyle w:val="TAH"/>
            </w:pPr>
            <w:r w:rsidRPr="00A15DCB">
              <w:t>TP</w:t>
            </w:r>
          </w:p>
        </w:tc>
        <w:tc>
          <w:tcPr>
            <w:tcW w:w="892" w:type="dxa"/>
            <w:vMerge w:val="restart"/>
            <w:tcBorders>
              <w:top w:val="single" w:sz="4" w:space="0" w:color="auto"/>
              <w:left w:val="single" w:sz="4" w:space="0" w:color="auto"/>
              <w:right w:val="single" w:sz="4" w:space="0" w:color="auto"/>
            </w:tcBorders>
          </w:tcPr>
          <w:p w14:paraId="2D072D9D" w14:textId="77777777" w:rsidR="0077032F" w:rsidRPr="00A15DCB" w:rsidRDefault="0077032F" w:rsidP="003029C8">
            <w:pPr>
              <w:pStyle w:val="TAH"/>
            </w:pPr>
            <w:r w:rsidRPr="00A15DCB">
              <w:t>Verdict</w:t>
            </w:r>
          </w:p>
        </w:tc>
      </w:tr>
      <w:tr w:rsidR="0077032F" w:rsidRPr="00A15DCB" w14:paraId="60086754" w14:textId="77777777" w:rsidTr="003029C8">
        <w:tc>
          <w:tcPr>
            <w:tcW w:w="648" w:type="dxa"/>
            <w:vMerge/>
            <w:tcBorders>
              <w:left w:val="single" w:sz="4" w:space="0" w:color="auto"/>
              <w:bottom w:val="single" w:sz="4" w:space="0" w:color="auto"/>
              <w:right w:val="single" w:sz="4" w:space="0" w:color="auto"/>
            </w:tcBorders>
          </w:tcPr>
          <w:p w14:paraId="178937A9" w14:textId="77777777" w:rsidR="0077032F" w:rsidRPr="00A15DCB" w:rsidRDefault="0077032F"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06291B6D" w14:textId="77777777" w:rsidR="0077032F" w:rsidRPr="00A15DCB" w:rsidRDefault="0077032F" w:rsidP="003029C8">
            <w:pPr>
              <w:pStyle w:val="TAH"/>
            </w:pPr>
          </w:p>
        </w:tc>
        <w:tc>
          <w:tcPr>
            <w:tcW w:w="709" w:type="dxa"/>
            <w:tcBorders>
              <w:top w:val="single" w:sz="4" w:space="0" w:color="auto"/>
              <w:left w:val="single" w:sz="4" w:space="0" w:color="auto"/>
              <w:bottom w:val="single" w:sz="4" w:space="0" w:color="auto"/>
              <w:right w:val="single" w:sz="4" w:space="0" w:color="auto"/>
            </w:tcBorders>
          </w:tcPr>
          <w:p w14:paraId="720DCD95" w14:textId="77777777" w:rsidR="0077032F" w:rsidRPr="00A15DCB" w:rsidRDefault="0077032F" w:rsidP="003029C8">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1694B4AF" w14:textId="77777777" w:rsidR="0077032F" w:rsidRPr="00A15DCB" w:rsidRDefault="0077032F" w:rsidP="003029C8">
            <w:pPr>
              <w:pStyle w:val="TAH"/>
            </w:pPr>
            <w:r w:rsidRPr="00A15DCB">
              <w:t>Message</w:t>
            </w:r>
          </w:p>
        </w:tc>
        <w:tc>
          <w:tcPr>
            <w:tcW w:w="567" w:type="dxa"/>
            <w:vMerge/>
            <w:tcBorders>
              <w:left w:val="single" w:sz="4" w:space="0" w:color="auto"/>
              <w:bottom w:val="single" w:sz="4" w:space="0" w:color="auto"/>
              <w:right w:val="single" w:sz="4" w:space="0" w:color="auto"/>
            </w:tcBorders>
          </w:tcPr>
          <w:p w14:paraId="61E4523F" w14:textId="77777777" w:rsidR="0077032F" w:rsidRPr="00A15DCB" w:rsidRDefault="0077032F"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0F342F54" w14:textId="77777777" w:rsidR="0077032F" w:rsidRPr="00A15DCB" w:rsidRDefault="0077032F" w:rsidP="003029C8">
            <w:pPr>
              <w:keepNext/>
              <w:keepLines/>
              <w:spacing w:after="0"/>
              <w:jc w:val="center"/>
              <w:rPr>
                <w:rFonts w:ascii="Arial" w:hAnsi="Arial"/>
                <w:sz w:val="18"/>
                <w:lang w:eastAsia="sv-SE"/>
              </w:rPr>
            </w:pPr>
          </w:p>
        </w:tc>
      </w:tr>
      <w:tr w:rsidR="0077032F" w:rsidRPr="00A15DCB" w14:paraId="72C567A1" w14:textId="77777777" w:rsidTr="003029C8">
        <w:tc>
          <w:tcPr>
            <w:tcW w:w="648" w:type="dxa"/>
            <w:tcBorders>
              <w:top w:val="single" w:sz="4" w:space="0" w:color="auto"/>
              <w:left w:val="single" w:sz="4" w:space="0" w:color="auto"/>
              <w:bottom w:val="single" w:sz="4" w:space="0" w:color="auto"/>
              <w:right w:val="single" w:sz="4" w:space="0" w:color="auto"/>
            </w:tcBorders>
          </w:tcPr>
          <w:p w14:paraId="3D70FC19" w14:textId="77777777" w:rsidR="0077032F" w:rsidRPr="00A15DCB" w:rsidRDefault="0077032F" w:rsidP="003029C8">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32842B37" w14:textId="77777777" w:rsidR="0077032F" w:rsidRPr="00A15DCB" w:rsidRDefault="0077032F" w:rsidP="003029C8">
            <w:pPr>
              <w:pStyle w:val="TAL"/>
            </w:pPr>
            <w:r w:rsidRPr="00A15DCB">
              <w:t>SS transmits an RRCReconfiguration message to</w:t>
            </w:r>
            <w:r w:rsidRPr="00A15DCB">
              <w:rPr>
                <w:b/>
                <w:lang w:eastAsia="zh-CN"/>
              </w:rPr>
              <w:t xml:space="preserve"> </w:t>
            </w:r>
            <w:r w:rsidRPr="00A15DCB">
              <w:rPr>
                <w:iCs/>
              </w:rPr>
              <w:t xml:space="preserve">configure </w:t>
            </w:r>
            <w:r w:rsidRPr="00A15DCB">
              <w:t>both 2-Step and 4-Step RA type Random Access Resources</w:t>
            </w:r>
            <w:r w:rsidRPr="00A15DCB">
              <w:rPr>
                <w:iCs/>
              </w:rPr>
              <w:t>. Note 1</w:t>
            </w:r>
          </w:p>
        </w:tc>
        <w:tc>
          <w:tcPr>
            <w:tcW w:w="709" w:type="dxa"/>
            <w:tcBorders>
              <w:top w:val="single" w:sz="4" w:space="0" w:color="auto"/>
              <w:left w:val="single" w:sz="4" w:space="0" w:color="auto"/>
              <w:bottom w:val="single" w:sz="4" w:space="0" w:color="auto"/>
              <w:right w:val="single" w:sz="4" w:space="0" w:color="auto"/>
            </w:tcBorders>
          </w:tcPr>
          <w:p w14:paraId="137AB88C"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60684FC" w14:textId="7A5AFA5E" w:rsidR="0077032F" w:rsidRPr="00A15DCB" w:rsidRDefault="00C94552" w:rsidP="003029C8">
            <w:pPr>
              <w:pStyle w:val="TAL"/>
              <w:rPr>
                <w:i/>
              </w:rPr>
            </w:pPr>
            <w:r w:rsidRPr="00A15DCB">
              <w:rPr>
                <w:rFonts w:eastAsia="MS Mincho"/>
              </w:rPr>
              <w:t>(</w:t>
            </w:r>
            <w:r w:rsidR="0077032F" w:rsidRPr="00A15DCB">
              <w:rPr>
                <w:rFonts w:eastAsia="MS Mincho"/>
              </w:rPr>
              <w:t>RRCReconfiguration</w:t>
            </w: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2328A53E"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958125D" w14:textId="77777777" w:rsidR="0077032F" w:rsidRPr="00A15DCB" w:rsidRDefault="0077032F" w:rsidP="003029C8">
            <w:pPr>
              <w:pStyle w:val="TAC"/>
            </w:pPr>
            <w:r w:rsidRPr="00A15DCB">
              <w:t>-</w:t>
            </w:r>
          </w:p>
        </w:tc>
      </w:tr>
      <w:tr w:rsidR="0077032F" w:rsidRPr="00A15DCB" w14:paraId="2AAE06E8" w14:textId="77777777" w:rsidTr="003029C8">
        <w:tc>
          <w:tcPr>
            <w:tcW w:w="648" w:type="dxa"/>
            <w:tcBorders>
              <w:top w:val="single" w:sz="4" w:space="0" w:color="auto"/>
              <w:left w:val="single" w:sz="4" w:space="0" w:color="auto"/>
              <w:bottom w:val="single" w:sz="4" w:space="0" w:color="auto"/>
              <w:right w:val="single" w:sz="4" w:space="0" w:color="auto"/>
            </w:tcBorders>
          </w:tcPr>
          <w:p w14:paraId="1A257045" w14:textId="77777777" w:rsidR="0077032F" w:rsidRPr="00A15DCB" w:rsidRDefault="0077032F" w:rsidP="003029C8">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2950C662" w14:textId="77777777" w:rsidR="0077032F" w:rsidRPr="00A15DCB" w:rsidRDefault="0077032F" w:rsidP="003029C8">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1AD763BD"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419FDBC" w14:textId="072D564C" w:rsidR="0077032F" w:rsidRPr="00A15DCB" w:rsidRDefault="00C94552" w:rsidP="003029C8">
            <w:pPr>
              <w:pStyle w:val="TAL"/>
            </w:pPr>
            <w:r w:rsidRPr="00A15DCB">
              <w:rPr>
                <w:iCs/>
              </w:rPr>
              <w:t>(</w:t>
            </w:r>
            <w:r w:rsidR="0077032F" w:rsidRPr="00A15DCB">
              <w:rPr>
                <w:iCs/>
              </w:rPr>
              <w:t>RRCReconfigurationComplete</w:t>
            </w: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0427F85B"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C6F737C" w14:textId="77777777" w:rsidR="0077032F" w:rsidRPr="00A15DCB" w:rsidRDefault="0077032F" w:rsidP="003029C8">
            <w:pPr>
              <w:pStyle w:val="TAC"/>
            </w:pPr>
            <w:r w:rsidRPr="00A15DCB">
              <w:t>-</w:t>
            </w:r>
          </w:p>
        </w:tc>
      </w:tr>
      <w:tr w:rsidR="0077032F" w:rsidRPr="00A15DCB" w14:paraId="55C71102" w14:textId="77777777" w:rsidTr="003029C8">
        <w:tc>
          <w:tcPr>
            <w:tcW w:w="648" w:type="dxa"/>
            <w:tcBorders>
              <w:top w:val="single" w:sz="4" w:space="0" w:color="auto"/>
              <w:left w:val="single" w:sz="4" w:space="0" w:color="auto"/>
              <w:bottom w:val="single" w:sz="4" w:space="0" w:color="auto"/>
              <w:right w:val="single" w:sz="4" w:space="0" w:color="auto"/>
            </w:tcBorders>
          </w:tcPr>
          <w:p w14:paraId="714BC839" w14:textId="77777777" w:rsidR="0077032F" w:rsidRPr="00A15DCB" w:rsidRDefault="0077032F" w:rsidP="003029C8">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034D19AA" w14:textId="77777777" w:rsidR="0077032F" w:rsidRPr="00A15DCB" w:rsidRDefault="0077032F" w:rsidP="003029C8">
            <w:pPr>
              <w:pStyle w:val="TAL"/>
            </w:pPr>
            <w:r w:rsidRPr="00A15DCB">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3FDE320D"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4A32E568" w14:textId="77777777" w:rsidR="0077032F" w:rsidRPr="00A15DCB" w:rsidRDefault="0077032F" w:rsidP="003029C8">
            <w:pPr>
              <w:pStyle w:val="TAL"/>
            </w:pPr>
            <w:r w:rsidRPr="00A15DCB">
              <w:t>MAC PDU (Timing Advance</w:t>
            </w:r>
          </w:p>
          <w:p w14:paraId="1D97989B" w14:textId="77777777" w:rsidR="0077032F" w:rsidRPr="00A15DCB" w:rsidRDefault="0077032F" w:rsidP="003029C8">
            <w:pPr>
              <w:pStyle w:val="TAL"/>
            </w:pPr>
            <w:r w:rsidRPr="00A15DCB">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C63345"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DA9CA69" w14:textId="77777777" w:rsidR="0077032F" w:rsidRPr="00A15DCB" w:rsidRDefault="0077032F" w:rsidP="003029C8">
            <w:pPr>
              <w:pStyle w:val="TAC"/>
            </w:pPr>
            <w:r w:rsidRPr="00A15DCB">
              <w:t>-</w:t>
            </w:r>
          </w:p>
        </w:tc>
      </w:tr>
      <w:tr w:rsidR="0077032F" w:rsidRPr="00A15DCB" w14:paraId="00862F29" w14:textId="77777777" w:rsidTr="003029C8">
        <w:tc>
          <w:tcPr>
            <w:tcW w:w="648" w:type="dxa"/>
            <w:tcBorders>
              <w:top w:val="single" w:sz="4" w:space="0" w:color="auto"/>
              <w:left w:val="single" w:sz="4" w:space="0" w:color="auto"/>
              <w:bottom w:val="single" w:sz="4" w:space="0" w:color="auto"/>
              <w:right w:val="single" w:sz="4" w:space="0" w:color="auto"/>
            </w:tcBorders>
          </w:tcPr>
          <w:p w14:paraId="50E46506" w14:textId="77777777" w:rsidR="0077032F" w:rsidRPr="00A15DCB" w:rsidRDefault="0077032F" w:rsidP="003029C8">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65047536" w14:textId="77777777" w:rsidR="0077032F" w:rsidRPr="00A15DCB" w:rsidRDefault="0077032F" w:rsidP="003029C8">
            <w:pPr>
              <w:pStyle w:val="TAL"/>
            </w:pPr>
            <w:r w:rsidRPr="00A15DCB">
              <w:t xml:space="preserve">40 to 50 TTI before Timer_T1 expires the SS transmits a MAC PDU containing a PDCP SDU </w:t>
            </w:r>
          </w:p>
        </w:tc>
        <w:tc>
          <w:tcPr>
            <w:tcW w:w="709" w:type="dxa"/>
            <w:tcBorders>
              <w:top w:val="single" w:sz="4" w:space="0" w:color="auto"/>
              <w:left w:val="single" w:sz="4" w:space="0" w:color="auto"/>
              <w:bottom w:val="single" w:sz="4" w:space="0" w:color="auto"/>
              <w:right w:val="single" w:sz="4" w:space="0" w:color="auto"/>
            </w:tcBorders>
          </w:tcPr>
          <w:p w14:paraId="7711973E"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78E424AC" w14:textId="77777777" w:rsidR="0077032F" w:rsidRPr="00A15DCB" w:rsidRDefault="0077032F" w:rsidP="003029C8">
            <w:pPr>
              <w:pStyle w:val="TAL"/>
              <w:rPr>
                <w:lang w:eastAsia="zh-CN"/>
              </w:rPr>
            </w:pPr>
            <w:r w:rsidRPr="00A15DCB">
              <w:t>MAC PDU</w:t>
            </w:r>
          </w:p>
        </w:tc>
        <w:tc>
          <w:tcPr>
            <w:tcW w:w="567" w:type="dxa"/>
            <w:tcBorders>
              <w:top w:val="single" w:sz="4" w:space="0" w:color="auto"/>
              <w:left w:val="single" w:sz="4" w:space="0" w:color="auto"/>
              <w:bottom w:val="single" w:sz="4" w:space="0" w:color="auto"/>
              <w:right w:val="single" w:sz="4" w:space="0" w:color="auto"/>
            </w:tcBorders>
          </w:tcPr>
          <w:p w14:paraId="635FE420"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70BF9363" w14:textId="77777777" w:rsidR="0077032F" w:rsidRPr="00A15DCB" w:rsidRDefault="0077032F" w:rsidP="003029C8">
            <w:pPr>
              <w:pStyle w:val="TAC"/>
            </w:pPr>
            <w:r w:rsidRPr="00A15DCB">
              <w:t>-</w:t>
            </w:r>
          </w:p>
        </w:tc>
      </w:tr>
      <w:tr w:rsidR="0077032F" w:rsidRPr="00A15DCB" w14:paraId="6C00DDD7" w14:textId="77777777" w:rsidTr="003029C8">
        <w:tc>
          <w:tcPr>
            <w:tcW w:w="648" w:type="dxa"/>
            <w:tcBorders>
              <w:top w:val="single" w:sz="4" w:space="0" w:color="auto"/>
              <w:left w:val="single" w:sz="4" w:space="0" w:color="auto"/>
              <w:bottom w:val="single" w:sz="4" w:space="0" w:color="auto"/>
              <w:right w:val="single" w:sz="4" w:space="0" w:color="auto"/>
            </w:tcBorders>
          </w:tcPr>
          <w:p w14:paraId="36CBE47A" w14:textId="77777777" w:rsidR="0077032F" w:rsidRPr="00A15DCB" w:rsidRDefault="0077032F" w:rsidP="003029C8">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4708F915" w14:textId="77777777" w:rsidR="0077032F" w:rsidRPr="00A15DCB" w:rsidRDefault="0077032F" w:rsidP="003029C8">
            <w:pPr>
              <w:pStyle w:val="TAL"/>
            </w:pPr>
            <w:r w:rsidRPr="00A15DCB">
              <w:rPr>
                <w:rFonts w:cs="Arial"/>
                <w:szCs w:val="18"/>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3E487AFD" w14:textId="77777777" w:rsidR="0077032F" w:rsidRPr="00A15DCB" w:rsidRDefault="0077032F" w:rsidP="003029C8">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tcPr>
          <w:p w14:paraId="7DA30603" w14:textId="77777777" w:rsidR="0077032F" w:rsidRPr="00A15DCB" w:rsidRDefault="0077032F" w:rsidP="003029C8">
            <w:pPr>
              <w:pStyle w:val="TAL"/>
              <w:rPr>
                <w:lang w:eastAsia="zh-CN"/>
              </w:rPr>
            </w:pPr>
            <w:r w:rsidRPr="00A15DCB">
              <w:t>-</w:t>
            </w:r>
          </w:p>
        </w:tc>
        <w:tc>
          <w:tcPr>
            <w:tcW w:w="567" w:type="dxa"/>
            <w:tcBorders>
              <w:top w:val="single" w:sz="4" w:space="0" w:color="auto"/>
              <w:left w:val="single" w:sz="4" w:space="0" w:color="auto"/>
              <w:bottom w:val="single" w:sz="4" w:space="0" w:color="auto"/>
              <w:right w:val="single" w:sz="4" w:space="0" w:color="auto"/>
            </w:tcBorders>
          </w:tcPr>
          <w:p w14:paraId="722A9394"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66C8395" w14:textId="77777777" w:rsidR="0077032F" w:rsidRPr="00A15DCB" w:rsidRDefault="0077032F" w:rsidP="003029C8">
            <w:pPr>
              <w:pStyle w:val="TAC"/>
            </w:pPr>
            <w:r w:rsidRPr="00A15DCB">
              <w:t>-</w:t>
            </w:r>
          </w:p>
        </w:tc>
      </w:tr>
      <w:tr w:rsidR="0077032F" w:rsidRPr="00A15DCB" w14:paraId="168D5D46" w14:textId="77777777" w:rsidTr="003029C8">
        <w:tc>
          <w:tcPr>
            <w:tcW w:w="648" w:type="dxa"/>
            <w:tcBorders>
              <w:top w:val="single" w:sz="4" w:space="0" w:color="auto"/>
              <w:left w:val="single" w:sz="4" w:space="0" w:color="auto"/>
              <w:bottom w:val="single" w:sz="4" w:space="0" w:color="auto"/>
              <w:right w:val="single" w:sz="4" w:space="0" w:color="auto"/>
            </w:tcBorders>
          </w:tcPr>
          <w:p w14:paraId="784B84D4" w14:textId="77777777" w:rsidR="0077032F" w:rsidRPr="00A15DCB" w:rsidDel="00A073E3" w:rsidRDefault="0077032F" w:rsidP="003029C8">
            <w:pPr>
              <w:pStyle w:val="TAC"/>
              <w:rPr>
                <w:lang w:eastAsia="zh-CN"/>
              </w:rPr>
            </w:pPr>
            <w:r w:rsidRPr="00A15DCB">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04339F72" w14:textId="77777777" w:rsidR="0077032F" w:rsidRPr="00A15DCB" w:rsidRDefault="0077032F" w:rsidP="003029C8">
            <w:pPr>
              <w:pStyle w:val="TAL"/>
            </w:pPr>
            <w:r w:rsidRPr="00A15DCB">
              <w:rPr>
                <w:rFonts w:cs="Arial"/>
                <w:szCs w:val="18"/>
              </w:rPr>
              <w:t xml:space="preserve">Exception: Step 6 will be repeated preambleTransMax times and SS does not response the </w:t>
            </w:r>
            <w:r w:rsidRPr="00A15DCB">
              <w:rPr>
                <w:rFonts w:cs="Arial"/>
                <w:szCs w:val="18"/>
                <w:lang w:eastAsia="zh-CN"/>
              </w:rPr>
              <w:t>MSGA in STEP 6, to m</w:t>
            </w:r>
            <w:r w:rsidRPr="00A15DCB">
              <w:rPr>
                <w:rFonts w:cs="Arial"/>
                <w:szCs w:val="18"/>
              </w:rPr>
              <w:t>ake PREAMBLE_TRANSMISSION_COUNTER = msgA-TransMax+1.</w:t>
            </w:r>
          </w:p>
        </w:tc>
        <w:tc>
          <w:tcPr>
            <w:tcW w:w="709" w:type="dxa"/>
            <w:tcBorders>
              <w:top w:val="single" w:sz="4" w:space="0" w:color="auto"/>
              <w:left w:val="single" w:sz="4" w:space="0" w:color="auto"/>
              <w:bottom w:val="single" w:sz="4" w:space="0" w:color="auto"/>
              <w:right w:val="single" w:sz="4" w:space="0" w:color="auto"/>
            </w:tcBorders>
          </w:tcPr>
          <w:p w14:paraId="4B789794" w14:textId="77777777" w:rsidR="0077032F" w:rsidRPr="00A15DCB" w:rsidRDefault="0077032F" w:rsidP="003029C8">
            <w:pPr>
              <w:pStyle w:val="TAC"/>
              <w:rPr>
                <w:lang w:eastAsia="zh-CN"/>
              </w:rPr>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C5BE753" w14:textId="77777777" w:rsidR="0077032F" w:rsidRPr="00A15DCB" w:rsidRDefault="0077032F" w:rsidP="003029C8">
            <w:pPr>
              <w:pStyle w:val="TAL"/>
              <w:rPr>
                <w:lang w:eastAsia="zh-CN"/>
              </w:rPr>
            </w:pP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63DD6" w14:textId="77777777" w:rsidR="0077032F" w:rsidRPr="00A15DCB" w:rsidRDefault="0077032F" w:rsidP="003029C8">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7C3EF6C2" w14:textId="77777777" w:rsidR="0077032F" w:rsidRPr="00A15DCB" w:rsidRDefault="0077032F" w:rsidP="003029C8">
            <w:pPr>
              <w:pStyle w:val="TAC"/>
              <w:rPr>
                <w:lang w:eastAsia="zh-CN"/>
              </w:rPr>
            </w:pPr>
            <w:r w:rsidRPr="00A15DCB">
              <w:rPr>
                <w:lang w:eastAsia="zh-CN"/>
              </w:rPr>
              <w:t>-</w:t>
            </w:r>
          </w:p>
        </w:tc>
      </w:tr>
      <w:tr w:rsidR="0077032F" w:rsidRPr="00A15DCB" w14:paraId="1D770A78" w14:textId="77777777" w:rsidTr="003029C8">
        <w:tc>
          <w:tcPr>
            <w:tcW w:w="648" w:type="dxa"/>
            <w:tcBorders>
              <w:top w:val="single" w:sz="4" w:space="0" w:color="auto"/>
              <w:left w:val="single" w:sz="4" w:space="0" w:color="auto"/>
              <w:bottom w:val="single" w:sz="4" w:space="0" w:color="auto"/>
              <w:right w:val="single" w:sz="4" w:space="0" w:color="auto"/>
            </w:tcBorders>
          </w:tcPr>
          <w:p w14:paraId="48401661" w14:textId="77777777" w:rsidR="0077032F" w:rsidRPr="00A15DCB" w:rsidRDefault="0077032F" w:rsidP="003029C8">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5DA759CF" w14:textId="03196EE5" w:rsidR="0077032F" w:rsidRPr="00A15DCB" w:rsidRDefault="0077032F" w:rsidP="003029C8">
            <w:pPr>
              <w:pStyle w:val="TAL"/>
            </w:pPr>
            <w:r w:rsidRPr="00A15DCB">
              <w:t xml:space="preserve">The UE </w:t>
            </w:r>
            <w:r w:rsidR="006E47DD" w:rsidRPr="00A15DCB">
              <w:rPr>
                <w:lang w:eastAsia="ko-KR"/>
              </w:rPr>
              <w:t>transmits</w:t>
            </w:r>
            <w:r w:rsidRPr="00A15DCB">
              <w:rPr>
                <w:lang w:eastAsia="ko-KR"/>
              </w:rPr>
              <w:t xml:space="preserve"> MSGA using the selected PRACH occasion and the associated PUSCH resource of MSGA</w:t>
            </w:r>
          </w:p>
        </w:tc>
        <w:tc>
          <w:tcPr>
            <w:tcW w:w="709" w:type="dxa"/>
            <w:tcBorders>
              <w:top w:val="single" w:sz="4" w:space="0" w:color="auto"/>
              <w:left w:val="single" w:sz="4" w:space="0" w:color="auto"/>
              <w:bottom w:val="single" w:sz="4" w:space="0" w:color="auto"/>
              <w:right w:val="single" w:sz="4" w:space="0" w:color="auto"/>
            </w:tcBorders>
          </w:tcPr>
          <w:p w14:paraId="782D3A7B"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7A296A2E" w14:textId="77777777" w:rsidR="0077032F" w:rsidRPr="00A15DCB" w:rsidRDefault="0077032F" w:rsidP="003029C8">
            <w:pPr>
              <w:pStyle w:val="TAL"/>
            </w:pPr>
            <w:r w:rsidRPr="00A15DCB">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21DB5D53"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7798014E" w14:textId="77777777" w:rsidR="0077032F" w:rsidRPr="00A15DCB" w:rsidRDefault="0077032F" w:rsidP="003029C8">
            <w:pPr>
              <w:pStyle w:val="TAC"/>
            </w:pPr>
            <w:r w:rsidRPr="00A15DCB">
              <w:t>-</w:t>
            </w:r>
          </w:p>
        </w:tc>
      </w:tr>
      <w:tr w:rsidR="0077032F" w:rsidRPr="00A15DCB" w14:paraId="0FB2A271" w14:textId="77777777" w:rsidTr="003029C8">
        <w:tc>
          <w:tcPr>
            <w:tcW w:w="648" w:type="dxa"/>
            <w:tcBorders>
              <w:top w:val="single" w:sz="4" w:space="0" w:color="auto"/>
              <w:left w:val="single" w:sz="4" w:space="0" w:color="auto"/>
              <w:bottom w:val="single" w:sz="4" w:space="0" w:color="auto"/>
              <w:right w:val="single" w:sz="4" w:space="0" w:color="auto"/>
            </w:tcBorders>
          </w:tcPr>
          <w:p w14:paraId="7AD95E41" w14:textId="77777777" w:rsidR="0077032F" w:rsidRPr="00A15DCB" w:rsidRDefault="0077032F" w:rsidP="003029C8">
            <w:pPr>
              <w:pStyle w:val="TAC"/>
              <w:rPr>
                <w:lang w:eastAsia="zh-CN"/>
              </w:rPr>
            </w:pPr>
            <w:r w:rsidRPr="00A15DCB">
              <w:t>7</w:t>
            </w:r>
          </w:p>
        </w:tc>
        <w:tc>
          <w:tcPr>
            <w:tcW w:w="3969" w:type="dxa"/>
            <w:tcBorders>
              <w:top w:val="single" w:sz="4" w:space="0" w:color="auto"/>
              <w:left w:val="single" w:sz="4" w:space="0" w:color="auto"/>
              <w:bottom w:val="single" w:sz="4" w:space="0" w:color="auto"/>
              <w:right w:val="single" w:sz="4" w:space="0" w:color="auto"/>
            </w:tcBorders>
          </w:tcPr>
          <w:p w14:paraId="0001DA74" w14:textId="77777777" w:rsidR="0077032F" w:rsidRPr="00A15DCB" w:rsidRDefault="0077032F" w:rsidP="003029C8">
            <w:pPr>
              <w:pStyle w:val="TAL"/>
              <w:rPr>
                <w:lang w:eastAsia="zh-CN"/>
              </w:rPr>
            </w:pPr>
            <w:r w:rsidRPr="00A15DCB">
              <w:t>Check: Does the UE transmit preamble on PRACH?</w:t>
            </w:r>
          </w:p>
        </w:tc>
        <w:tc>
          <w:tcPr>
            <w:tcW w:w="709" w:type="dxa"/>
            <w:tcBorders>
              <w:top w:val="single" w:sz="4" w:space="0" w:color="auto"/>
              <w:left w:val="single" w:sz="4" w:space="0" w:color="auto"/>
              <w:bottom w:val="single" w:sz="4" w:space="0" w:color="auto"/>
              <w:right w:val="single" w:sz="4" w:space="0" w:color="auto"/>
            </w:tcBorders>
          </w:tcPr>
          <w:p w14:paraId="62264AE9"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7214C461" w14:textId="77777777" w:rsidR="0077032F" w:rsidRPr="00A15DCB" w:rsidRDefault="0077032F" w:rsidP="003029C8">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21BEAEFB" w14:textId="77777777" w:rsidR="0077032F" w:rsidRPr="00A15DCB" w:rsidRDefault="0077032F" w:rsidP="003029C8">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2B4BA2D5" w14:textId="77777777" w:rsidR="0077032F" w:rsidRPr="00A15DCB" w:rsidRDefault="0077032F" w:rsidP="003029C8">
            <w:pPr>
              <w:pStyle w:val="TAC"/>
            </w:pPr>
            <w:r w:rsidRPr="00A15DCB">
              <w:t>P</w:t>
            </w:r>
          </w:p>
        </w:tc>
      </w:tr>
      <w:tr w:rsidR="0077032F" w:rsidRPr="00A15DCB" w14:paraId="75A7E0E5" w14:textId="77777777" w:rsidTr="003029C8">
        <w:tc>
          <w:tcPr>
            <w:tcW w:w="648" w:type="dxa"/>
            <w:tcBorders>
              <w:top w:val="single" w:sz="4" w:space="0" w:color="auto"/>
              <w:left w:val="single" w:sz="4" w:space="0" w:color="auto"/>
              <w:bottom w:val="single" w:sz="4" w:space="0" w:color="auto"/>
              <w:right w:val="single" w:sz="4" w:space="0" w:color="auto"/>
            </w:tcBorders>
          </w:tcPr>
          <w:p w14:paraId="530E9374" w14:textId="77777777" w:rsidR="0077032F" w:rsidRPr="00A15DCB" w:rsidRDefault="0077032F" w:rsidP="003029C8">
            <w:pPr>
              <w:pStyle w:val="TAC"/>
            </w:pPr>
            <w:r w:rsidRPr="00A15DCB">
              <w:t>8</w:t>
            </w:r>
          </w:p>
        </w:tc>
        <w:tc>
          <w:tcPr>
            <w:tcW w:w="3969" w:type="dxa"/>
            <w:tcBorders>
              <w:top w:val="single" w:sz="4" w:space="0" w:color="auto"/>
              <w:left w:val="single" w:sz="4" w:space="0" w:color="auto"/>
              <w:bottom w:val="single" w:sz="4" w:space="0" w:color="auto"/>
              <w:right w:val="single" w:sz="4" w:space="0" w:color="auto"/>
            </w:tcBorders>
          </w:tcPr>
          <w:p w14:paraId="713BB123" w14:textId="77777777" w:rsidR="0077032F" w:rsidRPr="00A15DCB" w:rsidRDefault="0077032F" w:rsidP="003029C8">
            <w:pPr>
              <w:pStyle w:val="TAL"/>
            </w:pPr>
            <w:r w:rsidRPr="00A15DCB">
              <w:t>The SS transmits Random Access Response and RAPID corresponding to the transmitted Preamble in step 7.</w:t>
            </w:r>
          </w:p>
        </w:tc>
        <w:tc>
          <w:tcPr>
            <w:tcW w:w="709" w:type="dxa"/>
            <w:tcBorders>
              <w:top w:val="single" w:sz="4" w:space="0" w:color="auto"/>
              <w:left w:val="single" w:sz="4" w:space="0" w:color="auto"/>
              <w:bottom w:val="single" w:sz="4" w:space="0" w:color="auto"/>
              <w:right w:val="single" w:sz="4" w:space="0" w:color="auto"/>
            </w:tcBorders>
          </w:tcPr>
          <w:p w14:paraId="1A07906A"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2F3C005C" w14:textId="77777777" w:rsidR="0077032F" w:rsidRPr="00A15DCB" w:rsidRDefault="0077032F" w:rsidP="003029C8">
            <w:pPr>
              <w:pStyle w:val="TAL"/>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tcPr>
          <w:p w14:paraId="2BE698B3"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87CC53F" w14:textId="77777777" w:rsidR="0077032F" w:rsidRPr="00A15DCB" w:rsidRDefault="0077032F" w:rsidP="003029C8">
            <w:pPr>
              <w:pStyle w:val="TAC"/>
            </w:pPr>
            <w:r w:rsidRPr="00A15DCB">
              <w:t>-</w:t>
            </w:r>
          </w:p>
        </w:tc>
      </w:tr>
      <w:tr w:rsidR="0077032F" w:rsidRPr="00A15DCB" w14:paraId="6D02828F" w14:textId="77777777" w:rsidTr="003029C8">
        <w:tc>
          <w:tcPr>
            <w:tcW w:w="648" w:type="dxa"/>
            <w:tcBorders>
              <w:top w:val="single" w:sz="4" w:space="0" w:color="auto"/>
              <w:left w:val="single" w:sz="4" w:space="0" w:color="auto"/>
              <w:bottom w:val="single" w:sz="4" w:space="0" w:color="auto"/>
              <w:right w:val="single" w:sz="4" w:space="0" w:color="auto"/>
            </w:tcBorders>
          </w:tcPr>
          <w:p w14:paraId="446B9752" w14:textId="77777777" w:rsidR="0077032F" w:rsidRPr="00A15DCB" w:rsidRDefault="0077032F" w:rsidP="003029C8">
            <w:pPr>
              <w:pStyle w:val="TAC"/>
            </w:pPr>
            <w:r w:rsidRPr="00A15DCB">
              <w:t>9</w:t>
            </w:r>
          </w:p>
        </w:tc>
        <w:tc>
          <w:tcPr>
            <w:tcW w:w="3969" w:type="dxa"/>
            <w:tcBorders>
              <w:top w:val="single" w:sz="4" w:space="0" w:color="auto"/>
              <w:left w:val="single" w:sz="4" w:space="0" w:color="auto"/>
              <w:bottom w:val="single" w:sz="4" w:space="0" w:color="auto"/>
              <w:right w:val="single" w:sz="4" w:space="0" w:color="auto"/>
            </w:tcBorders>
          </w:tcPr>
          <w:p w14:paraId="6E98EE71" w14:textId="7878FC7D" w:rsidR="0077032F" w:rsidRPr="00A15DCB" w:rsidRDefault="0077032F" w:rsidP="003029C8">
            <w:pPr>
              <w:pStyle w:val="TAL"/>
            </w:pPr>
            <w:r w:rsidRPr="00A15DCB">
              <w:t>UE sends a msg3 using the grant associated to the Random Access Response received in step 8</w:t>
            </w:r>
            <w:r w:rsidR="00C94552" w:rsidRPr="00A15DCB">
              <w:t>.</w:t>
            </w:r>
          </w:p>
        </w:tc>
        <w:tc>
          <w:tcPr>
            <w:tcW w:w="709" w:type="dxa"/>
            <w:tcBorders>
              <w:top w:val="single" w:sz="4" w:space="0" w:color="auto"/>
              <w:left w:val="single" w:sz="4" w:space="0" w:color="auto"/>
              <w:bottom w:val="single" w:sz="4" w:space="0" w:color="auto"/>
              <w:right w:val="single" w:sz="4" w:space="0" w:color="auto"/>
            </w:tcBorders>
          </w:tcPr>
          <w:p w14:paraId="7C005417"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33A6FE0D" w14:textId="77777777" w:rsidR="0077032F" w:rsidRPr="00A15DCB" w:rsidRDefault="0077032F" w:rsidP="003029C8">
            <w:pPr>
              <w:pStyle w:val="TAL"/>
            </w:pPr>
            <w:r w:rsidRPr="00A15DCB">
              <w:t>msg3 (C-RNTI MAC CONTROL ELEMENT)</w:t>
            </w:r>
          </w:p>
        </w:tc>
        <w:tc>
          <w:tcPr>
            <w:tcW w:w="567" w:type="dxa"/>
            <w:tcBorders>
              <w:top w:val="single" w:sz="4" w:space="0" w:color="auto"/>
              <w:left w:val="single" w:sz="4" w:space="0" w:color="auto"/>
              <w:bottom w:val="single" w:sz="4" w:space="0" w:color="auto"/>
              <w:right w:val="single" w:sz="4" w:space="0" w:color="auto"/>
            </w:tcBorders>
          </w:tcPr>
          <w:p w14:paraId="286D10C4" w14:textId="77777777" w:rsidR="0077032F" w:rsidRPr="00A15DCB" w:rsidRDefault="0077032F" w:rsidP="003029C8">
            <w:pPr>
              <w:pStyle w:val="TAC"/>
            </w:pPr>
            <w:r w:rsidRPr="00A15DCB">
              <w:rPr>
                <w:rFonts w:eastAsia="MS Gothic"/>
              </w:rPr>
              <w:t>-</w:t>
            </w:r>
          </w:p>
        </w:tc>
        <w:tc>
          <w:tcPr>
            <w:tcW w:w="892" w:type="dxa"/>
            <w:tcBorders>
              <w:top w:val="single" w:sz="4" w:space="0" w:color="auto"/>
              <w:left w:val="single" w:sz="4" w:space="0" w:color="auto"/>
              <w:bottom w:val="single" w:sz="4" w:space="0" w:color="auto"/>
              <w:right w:val="single" w:sz="4" w:space="0" w:color="auto"/>
            </w:tcBorders>
          </w:tcPr>
          <w:p w14:paraId="7B28F316" w14:textId="77777777" w:rsidR="0077032F" w:rsidRPr="00A15DCB" w:rsidRDefault="0077032F" w:rsidP="003029C8">
            <w:pPr>
              <w:pStyle w:val="TAC"/>
            </w:pPr>
            <w:r w:rsidRPr="00A15DCB">
              <w:t>-</w:t>
            </w:r>
          </w:p>
        </w:tc>
      </w:tr>
      <w:tr w:rsidR="0077032F" w:rsidRPr="00A15DCB" w14:paraId="5D75BCA3" w14:textId="77777777" w:rsidTr="003029C8">
        <w:tc>
          <w:tcPr>
            <w:tcW w:w="648" w:type="dxa"/>
            <w:tcBorders>
              <w:top w:val="single" w:sz="4" w:space="0" w:color="auto"/>
              <w:left w:val="single" w:sz="4" w:space="0" w:color="auto"/>
              <w:bottom w:val="single" w:sz="4" w:space="0" w:color="auto"/>
              <w:right w:val="single" w:sz="4" w:space="0" w:color="auto"/>
            </w:tcBorders>
          </w:tcPr>
          <w:p w14:paraId="145793A0" w14:textId="77777777" w:rsidR="0077032F" w:rsidRPr="00A15DCB" w:rsidRDefault="0077032F" w:rsidP="003029C8">
            <w:pPr>
              <w:pStyle w:val="TAC"/>
            </w:pPr>
            <w:r w:rsidRPr="00A15DCB">
              <w:t>10</w:t>
            </w:r>
          </w:p>
        </w:tc>
        <w:tc>
          <w:tcPr>
            <w:tcW w:w="3969" w:type="dxa"/>
            <w:tcBorders>
              <w:top w:val="single" w:sz="4" w:space="0" w:color="auto"/>
              <w:left w:val="single" w:sz="4" w:space="0" w:color="auto"/>
              <w:bottom w:val="single" w:sz="4" w:space="0" w:color="auto"/>
              <w:right w:val="single" w:sz="4" w:space="0" w:color="auto"/>
            </w:tcBorders>
          </w:tcPr>
          <w:p w14:paraId="7EC71559" w14:textId="77777777" w:rsidR="0077032F" w:rsidRPr="00A15DCB" w:rsidRDefault="0077032F" w:rsidP="003029C8">
            <w:pPr>
              <w:pStyle w:val="TAL"/>
            </w:pPr>
            <w:r w:rsidRPr="00A15DCB">
              <w:t>SS schedules PDCCH transmission for UE C_RNTI and allocate uplink grant.</w:t>
            </w:r>
          </w:p>
        </w:tc>
        <w:tc>
          <w:tcPr>
            <w:tcW w:w="709" w:type="dxa"/>
            <w:tcBorders>
              <w:top w:val="single" w:sz="4" w:space="0" w:color="auto"/>
              <w:left w:val="single" w:sz="4" w:space="0" w:color="auto"/>
              <w:bottom w:val="single" w:sz="4" w:space="0" w:color="auto"/>
              <w:right w:val="single" w:sz="4" w:space="0" w:color="auto"/>
            </w:tcBorders>
          </w:tcPr>
          <w:p w14:paraId="368AE853"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9FF8EB3" w14:textId="77777777" w:rsidR="0077032F" w:rsidRPr="00A15DCB" w:rsidRDefault="0077032F" w:rsidP="003029C8">
            <w:pPr>
              <w:pStyle w:val="TAL"/>
            </w:pPr>
            <w:r w:rsidRPr="00A15DCB">
              <w:t>Contention Resolution</w:t>
            </w:r>
          </w:p>
        </w:tc>
        <w:tc>
          <w:tcPr>
            <w:tcW w:w="567" w:type="dxa"/>
            <w:tcBorders>
              <w:top w:val="single" w:sz="4" w:space="0" w:color="auto"/>
              <w:left w:val="single" w:sz="4" w:space="0" w:color="auto"/>
              <w:bottom w:val="single" w:sz="4" w:space="0" w:color="auto"/>
              <w:right w:val="single" w:sz="4" w:space="0" w:color="auto"/>
            </w:tcBorders>
          </w:tcPr>
          <w:p w14:paraId="2C1214A3"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CAE801D" w14:textId="77777777" w:rsidR="0077032F" w:rsidRPr="00A15DCB" w:rsidRDefault="0077032F" w:rsidP="003029C8">
            <w:pPr>
              <w:pStyle w:val="TAC"/>
            </w:pPr>
            <w:r w:rsidRPr="00A15DCB">
              <w:t>-</w:t>
            </w:r>
          </w:p>
        </w:tc>
      </w:tr>
      <w:tr w:rsidR="0077032F" w:rsidRPr="00A15DCB" w14:paraId="1206F9C0" w14:textId="77777777" w:rsidTr="003029C8">
        <w:tc>
          <w:tcPr>
            <w:tcW w:w="648" w:type="dxa"/>
            <w:tcBorders>
              <w:top w:val="single" w:sz="4" w:space="0" w:color="auto"/>
              <w:left w:val="single" w:sz="4" w:space="0" w:color="auto"/>
              <w:bottom w:val="single" w:sz="4" w:space="0" w:color="auto"/>
              <w:right w:val="single" w:sz="4" w:space="0" w:color="auto"/>
            </w:tcBorders>
          </w:tcPr>
          <w:p w14:paraId="08D2ACD5" w14:textId="77777777" w:rsidR="0077032F" w:rsidRPr="00A15DCB" w:rsidRDefault="0077032F" w:rsidP="003029C8">
            <w:pPr>
              <w:pStyle w:val="TAC"/>
            </w:pPr>
            <w:r w:rsidRPr="00A15DCB">
              <w:t>11</w:t>
            </w:r>
          </w:p>
        </w:tc>
        <w:tc>
          <w:tcPr>
            <w:tcW w:w="3969" w:type="dxa"/>
            <w:tcBorders>
              <w:top w:val="single" w:sz="4" w:space="0" w:color="auto"/>
              <w:left w:val="single" w:sz="4" w:space="0" w:color="auto"/>
              <w:bottom w:val="single" w:sz="4" w:space="0" w:color="auto"/>
              <w:right w:val="single" w:sz="4" w:space="0" w:color="auto"/>
            </w:tcBorders>
          </w:tcPr>
          <w:p w14:paraId="153D2546" w14:textId="3A084007" w:rsidR="0077032F" w:rsidRPr="00A15DCB" w:rsidRDefault="0077032F" w:rsidP="003029C8">
            <w:pPr>
              <w:pStyle w:val="TAL"/>
            </w:pPr>
            <w:r w:rsidRPr="00A15DCB">
              <w:rPr>
                <w:rFonts w:cs="Arial"/>
              </w:rPr>
              <w:t>The UE transmits a MAC PDU with C-RNTI containing looped back PDCP SDU</w:t>
            </w:r>
            <w:r w:rsidR="00C94552" w:rsidRPr="00A15DCB">
              <w:rPr>
                <w:rFonts w:cs="Arial"/>
              </w:rPr>
              <w:t>.</w:t>
            </w:r>
          </w:p>
        </w:tc>
        <w:tc>
          <w:tcPr>
            <w:tcW w:w="709" w:type="dxa"/>
            <w:tcBorders>
              <w:top w:val="single" w:sz="4" w:space="0" w:color="auto"/>
              <w:left w:val="single" w:sz="4" w:space="0" w:color="auto"/>
              <w:bottom w:val="single" w:sz="4" w:space="0" w:color="auto"/>
              <w:right w:val="single" w:sz="4" w:space="0" w:color="auto"/>
            </w:tcBorders>
          </w:tcPr>
          <w:p w14:paraId="65CBA341"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042D0A0" w14:textId="77777777" w:rsidR="0077032F" w:rsidRPr="00A15DCB" w:rsidRDefault="0077032F" w:rsidP="003029C8">
            <w:pPr>
              <w:pStyle w:val="TAL"/>
            </w:pPr>
            <w:r w:rsidRPr="00A15DCB">
              <w:rPr>
                <w:rFonts w:cs="Arial"/>
              </w:rPr>
              <w:t>MAC PDU</w:t>
            </w:r>
          </w:p>
        </w:tc>
        <w:tc>
          <w:tcPr>
            <w:tcW w:w="567" w:type="dxa"/>
            <w:tcBorders>
              <w:top w:val="single" w:sz="4" w:space="0" w:color="auto"/>
              <w:left w:val="single" w:sz="4" w:space="0" w:color="auto"/>
              <w:bottom w:val="single" w:sz="4" w:space="0" w:color="auto"/>
              <w:right w:val="single" w:sz="4" w:space="0" w:color="auto"/>
            </w:tcBorders>
          </w:tcPr>
          <w:p w14:paraId="2E4A6610"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773A48C7" w14:textId="77777777" w:rsidR="0077032F" w:rsidRPr="00A15DCB" w:rsidRDefault="0077032F" w:rsidP="003029C8">
            <w:pPr>
              <w:pStyle w:val="TAC"/>
            </w:pPr>
            <w:r w:rsidRPr="00A15DCB">
              <w:t>-</w:t>
            </w:r>
          </w:p>
        </w:tc>
      </w:tr>
      <w:tr w:rsidR="0077032F" w:rsidRPr="00A15DCB" w14:paraId="5BFB9FF1"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0A7ED2E" w14:textId="77777777" w:rsidR="0077032F" w:rsidRPr="00A15DCB" w:rsidRDefault="0077032F"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3542BA8E" w14:textId="77777777" w:rsidR="0077032F" w:rsidRPr="00A15DCB" w:rsidRDefault="0077032F" w:rsidP="003029C8">
            <w:pPr>
              <w:pStyle w:val="TAN"/>
            </w:pPr>
            <w:r w:rsidRPr="00A15DCB">
              <w:t>Note 2:</w:t>
            </w:r>
            <w:r w:rsidRPr="00A15DCB">
              <w:tab/>
              <w:t>for EN-DC the NR RRCReconfigurationComplete message is contained in RRCConnectionReconfigurationComplete.</w:t>
            </w:r>
          </w:p>
        </w:tc>
      </w:tr>
    </w:tbl>
    <w:p w14:paraId="5F33CFE5" w14:textId="77777777" w:rsidR="0077032F" w:rsidRPr="00A15DCB" w:rsidRDefault="0077032F" w:rsidP="0077032F"/>
    <w:p w14:paraId="61BB5AE2" w14:textId="77777777" w:rsidR="0077032F" w:rsidRPr="00A15DCB" w:rsidRDefault="0077032F" w:rsidP="0077032F">
      <w:pPr>
        <w:pStyle w:val="H6"/>
      </w:pPr>
      <w:r w:rsidRPr="00A15DCB">
        <w:lastRenderedPageBreak/>
        <w:t>7.1.1.1.10.3.3</w:t>
      </w:r>
      <w:r w:rsidRPr="00A15DCB">
        <w:tab/>
        <w:t>Specific message contents</w:t>
      </w:r>
    </w:p>
    <w:p w14:paraId="3B8E2910" w14:textId="77777777" w:rsidR="003B1004" w:rsidRPr="00A15DCB" w:rsidRDefault="003B1004" w:rsidP="003B1004">
      <w:pPr>
        <w:pStyle w:val="TH"/>
        <w:rPr>
          <w:lang w:eastAsia="zh-CN"/>
        </w:rPr>
      </w:pPr>
      <w:r w:rsidRPr="00A15DCB">
        <w:t xml:space="preserve">Table 7.1.1.1.10.3.3-1: </w:t>
      </w:r>
      <w:r w:rsidRPr="00A15DCB">
        <w:rPr>
          <w:i/>
          <w:iCs/>
        </w:rPr>
        <w:t xml:space="preserve">RRCReconfiguration </w:t>
      </w:r>
      <w:r w:rsidRPr="00A15DCB">
        <w:t>for EN-DC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A15DCB" w14:paraId="00E16CDC"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7CA245A" w14:textId="242A0E92" w:rsidR="003B1004" w:rsidRPr="00A15DCB" w:rsidRDefault="003B1004">
            <w:pPr>
              <w:pStyle w:val="TAL"/>
              <w:rPr>
                <w:lang w:eastAsia="en-US"/>
              </w:rPr>
            </w:pPr>
            <w:r w:rsidRPr="00A15DCB">
              <w:t xml:space="preserve">Derivation Path: </w:t>
            </w:r>
            <w:r w:rsidR="00AE4CA2" w:rsidRPr="00A15DCB">
              <w:t xml:space="preserve">TS </w:t>
            </w:r>
            <w:r w:rsidRPr="00A15DCB">
              <w:t>38.508-1 [4], Table 4.6.1-13 with condition EN-DC_HO.</w:t>
            </w:r>
          </w:p>
        </w:tc>
      </w:tr>
      <w:tr w:rsidR="003B1004" w:rsidRPr="00A15DCB" w14:paraId="16DD95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319F76E"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6362A0D"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6F81A07"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470B4833" w14:textId="77777777" w:rsidR="003B1004" w:rsidRPr="00A15DCB" w:rsidRDefault="003B1004">
            <w:pPr>
              <w:pStyle w:val="TAH"/>
            </w:pPr>
            <w:r w:rsidRPr="00A15DCB">
              <w:t>Condition</w:t>
            </w:r>
          </w:p>
        </w:tc>
      </w:tr>
      <w:tr w:rsidR="003B1004" w:rsidRPr="00A15DCB" w14:paraId="7D26287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DB1F36F" w14:textId="77777777" w:rsidR="003B1004" w:rsidRPr="00A15DCB" w:rsidRDefault="003B1004">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3ED4D9B8"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06B12D0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6184BF0" w14:textId="77777777" w:rsidR="003B1004" w:rsidRPr="00A15DCB" w:rsidRDefault="003B1004">
            <w:pPr>
              <w:pStyle w:val="TAL"/>
            </w:pPr>
          </w:p>
        </w:tc>
      </w:tr>
      <w:tr w:rsidR="003B1004" w:rsidRPr="00A15DCB" w14:paraId="0B5922F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BEAC40E" w14:textId="77777777" w:rsidR="003B1004" w:rsidRPr="00A15DCB" w:rsidRDefault="003B1004">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387025BA"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16425D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A0C77B5" w14:textId="77777777" w:rsidR="003B1004" w:rsidRPr="00A15DCB" w:rsidRDefault="003B1004">
            <w:pPr>
              <w:pStyle w:val="TAL"/>
            </w:pPr>
          </w:p>
        </w:tc>
      </w:tr>
      <w:tr w:rsidR="003B1004" w:rsidRPr="00A15DCB" w14:paraId="1F8EAE7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9FFB47" w14:textId="547B521A" w:rsidR="003B1004" w:rsidRPr="00A15DCB" w:rsidRDefault="003B1004">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1577DBEA"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323C631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1B172D1" w14:textId="77777777" w:rsidR="003B1004" w:rsidRPr="00A15DCB" w:rsidRDefault="003B1004">
            <w:pPr>
              <w:pStyle w:val="TAL"/>
            </w:pPr>
          </w:p>
        </w:tc>
      </w:tr>
      <w:tr w:rsidR="003B1004" w:rsidRPr="00A15DCB" w14:paraId="2D62CA9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C8E733" w14:textId="77777777" w:rsidR="003B1004" w:rsidRPr="00A15DCB" w:rsidRDefault="003B1004">
            <w:pPr>
              <w:pStyle w:val="TAL"/>
            </w:pPr>
            <w:r w:rsidRPr="00A15DCB">
              <w:t xml:space="preserve">      secondaryCellGroup</w:t>
            </w:r>
          </w:p>
        </w:tc>
        <w:tc>
          <w:tcPr>
            <w:tcW w:w="2267" w:type="dxa"/>
            <w:tcBorders>
              <w:top w:val="single" w:sz="4" w:space="0" w:color="auto"/>
              <w:left w:val="nil"/>
              <w:bottom w:val="single" w:sz="4" w:space="0" w:color="auto"/>
              <w:right w:val="single" w:sz="4" w:space="0" w:color="auto"/>
            </w:tcBorders>
            <w:hideMark/>
          </w:tcPr>
          <w:p w14:paraId="195A57B0" w14:textId="77777777" w:rsidR="003B1004" w:rsidRPr="00A15DCB" w:rsidRDefault="003B1004">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39E2AB5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7D40F7B" w14:textId="77777777" w:rsidR="003B1004" w:rsidRPr="00A15DCB" w:rsidRDefault="003B1004">
            <w:pPr>
              <w:pStyle w:val="TAL"/>
            </w:pPr>
          </w:p>
        </w:tc>
      </w:tr>
      <w:tr w:rsidR="003B1004" w:rsidRPr="00A15DCB" w14:paraId="36DB602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2029B5B"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790EDB1B"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9F88DF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F6B6A56" w14:textId="77777777" w:rsidR="003B1004" w:rsidRPr="00A15DCB" w:rsidRDefault="003B1004">
            <w:pPr>
              <w:pStyle w:val="TAL"/>
            </w:pPr>
          </w:p>
        </w:tc>
      </w:tr>
      <w:tr w:rsidR="003B1004" w:rsidRPr="00A15DCB" w14:paraId="1618093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9038145"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682FF2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A83086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FE74391" w14:textId="77777777" w:rsidR="003B1004" w:rsidRPr="00A15DCB" w:rsidRDefault="003B1004">
            <w:pPr>
              <w:pStyle w:val="TAL"/>
            </w:pPr>
          </w:p>
        </w:tc>
      </w:tr>
      <w:tr w:rsidR="003B1004" w:rsidRPr="00A15DCB" w14:paraId="7EFE448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325457D"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37E79817"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AC26F5D"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03727CA" w14:textId="77777777" w:rsidR="003B1004" w:rsidRPr="00A15DCB" w:rsidRDefault="003B1004">
            <w:pPr>
              <w:pStyle w:val="TAL"/>
            </w:pPr>
          </w:p>
        </w:tc>
      </w:tr>
    </w:tbl>
    <w:p w14:paraId="7B97C834" w14:textId="46C56BE8" w:rsidR="003B1004" w:rsidRPr="00A15DCB" w:rsidRDefault="003B1004" w:rsidP="003B1004">
      <w:pPr>
        <w:rPr>
          <w:lang w:eastAsia="en-US"/>
        </w:rPr>
      </w:pPr>
    </w:p>
    <w:p w14:paraId="08E87917" w14:textId="77777777" w:rsidR="003B1004" w:rsidRPr="00A15DCB" w:rsidRDefault="003B1004" w:rsidP="003B1004">
      <w:pPr>
        <w:pStyle w:val="TH"/>
      </w:pPr>
      <w:r w:rsidRPr="00A15DCB">
        <w:t xml:space="preserve">Table 7.1.1.1.10.3.3-1A: </w:t>
      </w:r>
      <w:r w:rsidRPr="00A15DCB">
        <w:rPr>
          <w:i/>
          <w:iCs/>
        </w:rPr>
        <w:t xml:space="preserve">RRCReconfiguration </w:t>
      </w:r>
      <w:r w:rsidRPr="00A15DCB">
        <w:t>for NR/5GC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A15DCB" w14:paraId="3E3B99D7"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97A271E" w14:textId="3535A3CB" w:rsidR="003B1004" w:rsidRPr="00A15DCB" w:rsidRDefault="003B1004">
            <w:pPr>
              <w:pStyle w:val="TAL"/>
            </w:pPr>
            <w:r w:rsidRPr="00A15DCB">
              <w:t xml:space="preserve">Derivation Path: </w:t>
            </w:r>
            <w:r w:rsidR="00AE4CA2" w:rsidRPr="00A15DCB">
              <w:t xml:space="preserve">TS </w:t>
            </w:r>
            <w:r w:rsidRPr="00A15DCB">
              <w:t>38.508-1 [4], Table 4.6.1-13</w:t>
            </w:r>
          </w:p>
        </w:tc>
      </w:tr>
      <w:tr w:rsidR="003B1004" w:rsidRPr="00A15DCB" w14:paraId="2480D06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F89B52F"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0F88B04"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49F9E21B"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26414DB" w14:textId="77777777" w:rsidR="003B1004" w:rsidRPr="00A15DCB" w:rsidRDefault="003B1004">
            <w:pPr>
              <w:pStyle w:val="TAH"/>
            </w:pPr>
            <w:r w:rsidRPr="00A15DCB">
              <w:t>Condition</w:t>
            </w:r>
          </w:p>
        </w:tc>
      </w:tr>
      <w:tr w:rsidR="003B1004" w:rsidRPr="00A15DCB" w14:paraId="4EC594E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C6E344" w14:textId="77777777" w:rsidR="003B1004" w:rsidRPr="00A15DCB" w:rsidRDefault="003B1004">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75099339"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0B61E4B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5906027" w14:textId="77777777" w:rsidR="003B1004" w:rsidRPr="00A15DCB" w:rsidRDefault="003B1004">
            <w:pPr>
              <w:pStyle w:val="TAL"/>
            </w:pPr>
          </w:p>
        </w:tc>
      </w:tr>
      <w:tr w:rsidR="003B1004" w:rsidRPr="00A15DCB" w14:paraId="286DCA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CEF435C" w14:textId="77777777" w:rsidR="003B1004" w:rsidRPr="00A15DCB" w:rsidRDefault="003B1004">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51F7CC2E"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2A60DD8C"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1201FB8" w14:textId="77777777" w:rsidR="003B1004" w:rsidRPr="00A15DCB" w:rsidRDefault="003B1004">
            <w:pPr>
              <w:pStyle w:val="TAL"/>
            </w:pPr>
          </w:p>
        </w:tc>
      </w:tr>
      <w:tr w:rsidR="003B1004" w:rsidRPr="00A15DCB" w14:paraId="2D4C8A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9E41704" w14:textId="1A0991AE" w:rsidR="003B1004" w:rsidRPr="00A15DCB" w:rsidRDefault="003B1004">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2E53B68B"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C8EADE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8B2C56B" w14:textId="77777777" w:rsidR="003B1004" w:rsidRPr="00A15DCB" w:rsidRDefault="003B1004">
            <w:pPr>
              <w:pStyle w:val="TAL"/>
            </w:pPr>
          </w:p>
        </w:tc>
      </w:tr>
      <w:tr w:rsidR="003B1004" w:rsidRPr="00A15DCB" w14:paraId="571FA59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C7536F4" w14:textId="77777777" w:rsidR="003B1004" w:rsidRPr="00A15DCB" w:rsidRDefault="003B1004">
            <w:pPr>
              <w:pStyle w:val="TAL"/>
            </w:pPr>
            <w:r w:rsidRPr="00A15DCB">
              <w:t xml:space="preserve">      nonCriticalExtension SEQUENCE {</w:t>
            </w:r>
          </w:p>
        </w:tc>
        <w:tc>
          <w:tcPr>
            <w:tcW w:w="2267" w:type="dxa"/>
            <w:tcBorders>
              <w:top w:val="single" w:sz="4" w:space="0" w:color="auto"/>
              <w:left w:val="nil"/>
              <w:bottom w:val="single" w:sz="4" w:space="0" w:color="auto"/>
              <w:right w:val="single" w:sz="4" w:space="0" w:color="auto"/>
            </w:tcBorders>
          </w:tcPr>
          <w:p w14:paraId="67CA2B18"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1E42CA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992FDCE" w14:textId="77777777" w:rsidR="003B1004" w:rsidRPr="00A15DCB" w:rsidRDefault="003B1004">
            <w:pPr>
              <w:pStyle w:val="TAL"/>
            </w:pPr>
          </w:p>
        </w:tc>
      </w:tr>
      <w:tr w:rsidR="003B1004" w:rsidRPr="00A15DCB" w14:paraId="34048F1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41FB4CB" w14:textId="77777777" w:rsidR="003B1004" w:rsidRPr="00A15DCB" w:rsidRDefault="003B1004">
            <w:pPr>
              <w:pStyle w:val="TAL"/>
            </w:pPr>
            <w:r w:rsidRPr="00A15DCB">
              <w:t xml:space="preserve">        masterCellGroup</w:t>
            </w:r>
          </w:p>
        </w:tc>
        <w:tc>
          <w:tcPr>
            <w:tcW w:w="2267" w:type="dxa"/>
            <w:tcBorders>
              <w:top w:val="single" w:sz="4" w:space="0" w:color="auto"/>
              <w:left w:val="nil"/>
              <w:bottom w:val="single" w:sz="4" w:space="0" w:color="auto"/>
              <w:right w:val="single" w:sz="4" w:space="0" w:color="auto"/>
            </w:tcBorders>
            <w:hideMark/>
          </w:tcPr>
          <w:p w14:paraId="7F67B904" w14:textId="77777777" w:rsidR="003B1004" w:rsidRPr="00A15DCB" w:rsidRDefault="003B1004">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4931D69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8028712" w14:textId="77777777" w:rsidR="003B1004" w:rsidRPr="00A15DCB" w:rsidRDefault="003B1004">
            <w:pPr>
              <w:pStyle w:val="TAL"/>
            </w:pPr>
          </w:p>
        </w:tc>
      </w:tr>
      <w:tr w:rsidR="003B1004" w:rsidRPr="00A15DCB" w14:paraId="055E533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DF12444"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7091B2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36431FD"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5DE89EE" w14:textId="77777777" w:rsidR="003B1004" w:rsidRPr="00A15DCB" w:rsidRDefault="003B1004">
            <w:pPr>
              <w:pStyle w:val="TAL"/>
            </w:pPr>
          </w:p>
        </w:tc>
      </w:tr>
      <w:tr w:rsidR="003B1004" w:rsidRPr="00A15DCB" w14:paraId="478ADCF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EAA4F94"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6BB8CE6"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4192CD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4DB2E44" w14:textId="77777777" w:rsidR="003B1004" w:rsidRPr="00A15DCB" w:rsidRDefault="003B1004">
            <w:pPr>
              <w:pStyle w:val="TAL"/>
            </w:pPr>
          </w:p>
        </w:tc>
      </w:tr>
      <w:tr w:rsidR="003B1004" w:rsidRPr="00A15DCB" w14:paraId="5715573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54AD528"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2E01D93"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3ADB532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0B124608" w14:textId="77777777" w:rsidR="003B1004" w:rsidRPr="00A15DCB" w:rsidRDefault="003B1004">
            <w:pPr>
              <w:pStyle w:val="TAL"/>
            </w:pPr>
          </w:p>
        </w:tc>
      </w:tr>
      <w:tr w:rsidR="003B1004" w:rsidRPr="00A15DCB" w14:paraId="21DCFA2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8C0405B"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3271DFAA"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59E593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6D198BA" w14:textId="77777777" w:rsidR="003B1004" w:rsidRPr="00A15DCB" w:rsidRDefault="003B1004">
            <w:pPr>
              <w:pStyle w:val="TAL"/>
            </w:pPr>
          </w:p>
        </w:tc>
      </w:tr>
    </w:tbl>
    <w:p w14:paraId="35766BB0" w14:textId="1EC98B5C" w:rsidR="003B1004" w:rsidRPr="00A15DCB" w:rsidRDefault="003B1004" w:rsidP="003B1004">
      <w:pPr>
        <w:rPr>
          <w:lang w:eastAsia="en-US"/>
        </w:rPr>
      </w:pPr>
    </w:p>
    <w:p w14:paraId="1B0E0287" w14:textId="77777777" w:rsidR="003B1004" w:rsidRPr="00A15DCB" w:rsidRDefault="003B1004" w:rsidP="003B1004">
      <w:pPr>
        <w:pStyle w:val="TH"/>
      </w:pPr>
      <w:r w:rsidRPr="00A15DCB">
        <w:t xml:space="preserve">Table 7.1.1.1.10.3.3-2: </w:t>
      </w:r>
      <w:r w:rsidRPr="00A15DCB">
        <w:rPr>
          <w:i/>
          <w:iCs/>
        </w:rPr>
        <w:t xml:space="preserve">CellGroupConfig </w:t>
      </w:r>
      <w:r w:rsidRPr="00A15DCB">
        <w:t>for EN-DC (Table 7.1.1.1.10.3.3-1)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8"/>
        <w:gridCol w:w="2293"/>
        <w:gridCol w:w="1720"/>
        <w:gridCol w:w="1259"/>
      </w:tblGrid>
      <w:tr w:rsidR="003B1004" w:rsidRPr="00A15DCB" w14:paraId="6BF91297" w14:textId="77777777" w:rsidTr="00EC2D33">
        <w:tc>
          <w:tcPr>
            <w:tcW w:w="9747" w:type="dxa"/>
            <w:gridSpan w:val="4"/>
            <w:tcBorders>
              <w:top w:val="single" w:sz="4" w:space="0" w:color="auto"/>
              <w:left w:val="single" w:sz="4" w:space="0" w:color="auto"/>
              <w:bottom w:val="single" w:sz="4" w:space="0" w:color="auto"/>
              <w:right w:val="single" w:sz="4" w:space="0" w:color="auto"/>
            </w:tcBorders>
            <w:hideMark/>
          </w:tcPr>
          <w:p w14:paraId="0383A261" w14:textId="7E60138F" w:rsidR="003B1004" w:rsidRPr="00A15DCB" w:rsidRDefault="003B1004">
            <w:pPr>
              <w:pStyle w:val="TAL"/>
            </w:pPr>
            <w:r w:rsidRPr="00A15DCB">
              <w:t xml:space="preserve">Derivation Path: </w:t>
            </w:r>
            <w:r w:rsidR="00AE4CA2" w:rsidRPr="00A15DCB">
              <w:t xml:space="preserve">TS </w:t>
            </w:r>
            <w:r w:rsidRPr="00A15DCB">
              <w:t>38.508-1 [4], Table 4.6.3-19 with condition PSCell_change</w:t>
            </w:r>
          </w:p>
        </w:tc>
      </w:tr>
      <w:tr w:rsidR="003B1004" w:rsidRPr="00A15DCB" w14:paraId="1C5A50C6"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D4B2344"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5694BDA5"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233C49E5"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AEB9FB2" w14:textId="77777777" w:rsidR="003B1004" w:rsidRPr="00A15DCB" w:rsidRDefault="003B1004">
            <w:pPr>
              <w:pStyle w:val="TAH"/>
            </w:pPr>
            <w:r w:rsidRPr="00A15DCB">
              <w:t>Condition</w:t>
            </w:r>
          </w:p>
        </w:tc>
      </w:tr>
      <w:tr w:rsidR="003B1004" w:rsidRPr="00A15DCB" w14:paraId="105A175C"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97EFD" w14:textId="77777777" w:rsidR="003B1004" w:rsidRPr="00A15DCB" w:rsidRDefault="003B1004">
            <w:pPr>
              <w:pStyle w:val="TAL"/>
            </w:pPr>
            <w:r w:rsidRPr="00A15DCB">
              <w:t>CellGroupConfig ::= SEQUENCE {</w:t>
            </w:r>
          </w:p>
        </w:tc>
        <w:tc>
          <w:tcPr>
            <w:tcW w:w="2267" w:type="dxa"/>
            <w:tcBorders>
              <w:top w:val="single" w:sz="4" w:space="0" w:color="auto"/>
              <w:left w:val="nil"/>
              <w:bottom w:val="single" w:sz="4" w:space="0" w:color="auto"/>
              <w:right w:val="single" w:sz="4" w:space="0" w:color="auto"/>
            </w:tcBorders>
          </w:tcPr>
          <w:p w14:paraId="65E99F8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E9AD6C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52ED2CF" w14:textId="77777777" w:rsidR="003B1004" w:rsidRPr="00A15DCB" w:rsidRDefault="003B1004">
            <w:pPr>
              <w:pStyle w:val="TAL"/>
            </w:pPr>
          </w:p>
        </w:tc>
      </w:tr>
      <w:tr w:rsidR="003B1004" w:rsidRPr="00A15DCB" w14:paraId="55C4073B"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B3ED4D3" w14:textId="77777777" w:rsidR="003B1004" w:rsidRPr="00A15DCB" w:rsidRDefault="003B1004">
            <w:pPr>
              <w:pStyle w:val="TAL"/>
            </w:pPr>
            <w:r w:rsidRPr="00A15DCB">
              <w:t xml:space="preserve">  spCellConfig SEQUENCE {</w:t>
            </w:r>
          </w:p>
        </w:tc>
        <w:tc>
          <w:tcPr>
            <w:tcW w:w="2267" w:type="dxa"/>
            <w:tcBorders>
              <w:top w:val="single" w:sz="4" w:space="0" w:color="auto"/>
              <w:left w:val="nil"/>
              <w:bottom w:val="single" w:sz="4" w:space="0" w:color="auto"/>
              <w:right w:val="single" w:sz="4" w:space="0" w:color="auto"/>
            </w:tcBorders>
          </w:tcPr>
          <w:p w14:paraId="64778987"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8E3E904"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A6F2AA6" w14:textId="77777777" w:rsidR="003B1004" w:rsidRPr="00A15DCB" w:rsidRDefault="003B1004">
            <w:pPr>
              <w:pStyle w:val="TAL"/>
            </w:pPr>
          </w:p>
        </w:tc>
      </w:tr>
      <w:tr w:rsidR="003B1004" w:rsidRPr="00A15DCB" w14:paraId="65044A12"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C0CCEB7" w14:textId="77777777" w:rsidR="003B1004" w:rsidRPr="00A15DCB" w:rsidRDefault="003B1004">
            <w:pPr>
              <w:pStyle w:val="TAL"/>
            </w:pPr>
            <w:r w:rsidRPr="00A15DCB">
              <w:t xml:space="preserve">    reconfigurationWithSync SEQUENCE {</w:t>
            </w:r>
          </w:p>
        </w:tc>
        <w:tc>
          <w:tcPr>
            <w:tcW w:w="2267" w:type="dxa"/>
            <w:tcBorders>
              <w:top w:val="single" w:sz="4" w:space="0" w:color="auto"/>
              <w:left w:val="nil"/>
              <w:bottom w:val="single" w:sz="4" w:space="0" w:color="auto"/>
              <w:right w:val="single" w:sz="4" w:space="0" w:color="auto"/>
            </w:tcBorders>
          </w:tcPr>
          <w:p w14:paraId="4263400F"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49D69C5"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5EFA11A" w14:textId="77777777" w:rsidR="003B1004" w:rsidRPr="00A15DCB" w:rsidRDefault="003B1004">
            <w:pPr>
              <w:pStyle w:val="TAL"/>
            </w:pPr>
          </w:p>
        </w:tc>
      </w:tr>
      <w:tr w:rsidR="00EC2D33" w:rsidRPr="00A15DCB" w14:paraId="31465D9A" w14:textId="77777777" w:rsidTr="00EC2D33">
        <w:tc>
          <w:tcPr>
            <w:tcW w:w="4535" w:type="dxa"/>
            <w:tcBorders>
              <w:top w:val="single" w:sz="4" w:space="0" w:color="auto"/>
              <w:left w:val="single" w:sz="4" w:space="0" w:color="auto"/>
              <w:bottom w:val="single" w:sz="4" w:space="0" w:color="auto"/>
              <w:right w:val="single" w:sz="4" w:space="0" w:color="auto"/>
            </w:tcBorders>
          </w:tcPr>
          <w:p w14:paraId="464D770F" w14:textId="5EE2BCFF" w:rsidR="00EC2D33" w:rsidRPr="00A15DCB" w:rsidRDefault="00EC2D33" w:rsidP="00EC2D33">
            <w:pPr>
              <w:pStyle w:val="TAL"/>
            </w:pPr>
            <w:r w:rsidRPr="00A15DCB">
              <w:t xml:space="preserve">      spCellConfigCommon</w:t>
            </w:r>
          </w:p>
        </w:tc>
        <w:tc>
          <w:tcPr>
            <w:tcW w:w="2267" w:type="dxa"/>
            <w:tcBorders>
              <w:top w:val="single" w:sz="4" w:space="0" w:color="auto"/>
              <w:left w:val="nil"/>
              <w:bottom w:val="single" w:sz="4" w:space="0" w:color="auto"/>
              <w:right w:val="single" w:sz="4" w:space="0" w:color="auto"/>
            </w:tcBorders>
          </w:tcPr>
          <w:p w14:paraId="24DD5304" w14:textId="3B79653E" w:rsidR="00EC2D33" w:rsidRPr="00A15DCB" w:rsidRDefault="00EC2D33" w:rsidP="00EC2D33">
            <w:pPr>
              <w:pStyle w:val="TAL"/>
            </w:pPr>
            <w:r w:rsidRPr="00A15DCB">
              <w:t>ServingCellConfigCommon</w:t>
            </w:r>
          </w:p>
        </w:tc>
        <w:tc>
          <w:tcPr>
            <w:tcW w:w="1700" w:type="dxa"/>
            <w:tcBorders>
              <w:top w:val="single" w:sz="4" w:space="0" w:color="auto"/>
              <w:left w:val="nil"/>
              <w:bottom w:val="single" w:sz="4" w:space="0" w:color="auto"/>
              <w:right w:val="single" w:sz="4" w:space="0" w:color="auto"/>
            </w:tcBorders>
          </w:tcPr>
          <w:p w14:paraId="59C68EC0"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15F54D6" w14:textId="77777777" w:rsidR="00EC2D33" w:rsidRPr="00A15DCB" w:rsidRDefault="00EC2D33" w:rsidP="00EC2D33">
            <w:pPr>
              <w:pStyle w:val="TAL"/>
            </w:pPr>
          </w:p>
        </w:tc>
      </w:tr>
      <w:tr w:rsidR="00EC2D33" w:rsidRPr="00A15DCB" w14:paraId="7C17D228" w14:textId="77777777" w:rsidTr="00EC2D33">
        <w:tc>
          <w:tcPr>
            <w:tcW w:w="4535" w:type="dxa"/>
            <w:tcBorders>
              <w:top w:val="single" w:sz="4" w:space="0" w:color="auto"/>
              <w:left w:val="single" w:sz="4" w:space="0" w:color="auto"/>
              <w:bottom w:val="single" w:sz="4" w:space="0" w:color="auto"/>
              <w:right w:val="single" w:sz="4" w:space="0" w:color="auto"/>
            </w:tcBorders>
          </w:tcPr>
          <w:p w14:paraId="67F2495A" w14:textId="3B2DD6DD" w:rsidR="00EC2D33" w:rsidRPr="00A15DCB" w:rsidRDefault="00EC2D33" w:rsidP="00EC2D33">
            <w:pPr>
              <w:pStyle w:val="TAL"/>
            </w:pPr>
            <w:r w:rsidRPr="00A15DCB">
              <w:t xml:space="preserve">      newUE-Identity</w:t>
            </w:r>
          </w:p>
        </w:tc>
        <w:tc>
          <w:tcPr>
            <w:tcW w:w="2267" w:type="dxa"/>
            <w:tcBorders>
              <w:top w:val="single" w:sz="4" w:space="0" w:color="auto"/>
              <w:left w:val="nil"/>
              <w:bottom w:val="single" w:sz="4" w:space="0" w:color="auto"/>
              <w:right w:val="single" w:sz="4" w:space="0" w:color="auto"/>
            </w:tcBorders>
          </w:tcPr>
          <w:p w14:paraId="54F4E340" w14:textId="68989FDE" w:rsidR="00EC2D33" w:rsidRPr="00A15DCB" w:rsidRDefault="00EC2D33" w:rsidP="00EC2D33">
            <w:pPr>
              <w:pStyle w:val="TAL"/>
            </w:pPr>
            <w:r w:rsidRPr="00A15DCB">
              <w:t>UE identity different from NR cell 1 UE identity</w:t>
            </w:r>
          </w:p>
        </w:tc>
        <w:tc>
          <w:tcPr>
            <w:tcW w:w="1700" w:type="dxa"/>
            <w:tcBorders>
              <w:top w:val="single" w:sz="4" w:space="0" w:color="auto"/>
              <w:left w:val="nil"/>
              <w:bottom w:val="single" w:sz="4" w:space="0" w:color="auto"/>
              <w:right w:val="single" w:sz="4" w:space="0" w:color="auto"/>
            </w:tcBorders>
          </w:tcPr>
          <w:p w14:paraId="51BEFB1F"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6B4AB2E" w14:textId="77777777" w:rsidR="00EC2D33" w:rsidRPr="00A15DCB" w:rsidRDefault="00EC2D33" w:rsidP="00EC2D33">
            <w:pPr>
              <w:pStyle w:val="TAL"/>
            </w:pPr>
          </w:p>
        </w:tc>
      </w:tr>
      <w:tr w:rsidR="00EC2D33" w:rsidRPr="00A15DCB" w14:paraId="78F4C121"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09A7665" w14:textId="77777777" w:rsidR="00EC2D33" w:rsidRPr="00A15DCB" w:rsidRDefault="00EC2D33" w:rsidP="00EC2D33">
            <w:pPr>
              <w:pStyle w:val="TAL"/>
            </w:pPr>
            <w:r w:rsidRPr="00A15DCB">
              <w:t xml:space="preserve">      rach-ConfigDedicated CHOICE {</w:t>
            </w:r>
          </w:p>
        </w:tc>
        <w:tc>
          <w:tcPr>
            <w:tcW w:w="2267" w:type="dxa"/>
            <w:tcBorders>
              <w:top w:val="single" w:sz="4" w:space="0" w:color="auto"/>
              <w:left w:val="nil"/>
              <w:bottom w:val="single" w:sz="4" w:space="0" w:color="auto"/>
              <w:right w:val="single" w:sz="4" w:space="0" w:color="auto"/>
            </w:tcBorders>
          </w:tcPr>
          <w:p w14:paraId="70BCE312"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960166A"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6489124" w14:textId="77777777" w:rsidR="00EC2D33" w:rsidRPr="00A15DCB" w:rsidRDefault="00EC2D33" w:rsidP="00EC2D33">
            <w:pPr>
              <w:pStyle w:val="TAL"/>
            </w:pPr>
          </w:p>
        </w:tc>
      </w:tr>
      <w:tr w:rsidR="00EC2D33" w:rsidRPr="00A15DCB" w14:paraId="414A0630"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0A211E3" w14:textId="77777777" w:rsidR="00EC2D33" w:rsidRPr="00A15DCB" w:rsidRDefault="00EC2D33" w:rsidP="00EC2D33">
            <w:pPr>
              <w:pStyle w:val="TAL"/>
            </w:pPr>
            <w:r w:rsidRPr="00A15DCB">
              <w:t xml:space="preserve">        uplink</w:t>
            </w:r>
          </w:p>
        </w:tc>
        <w:tc>
          <w:tcPr>
            <w:tcW w:w="2267" w:type="dxa"/>
            <w:tcBorders>
              <w:top w:val="single" w:sz="4" w:space="0" w:color="auto"/>
              <w:left w:val="nil"/>
              <w:bottom w:val="single" w:sz="4" w:space="0" w:color="auto"/>
              <w:right w:val="single" w:sz="4" w:space="0" w:color="auto"/>
            </w:tcBorders>
            <w:hideMark/>
          </w:tcPr>
          <w:p w14:paraId="449517E4" w14:textId="77777777" w:rsidR="00EC2D33" w:rsidRPr="00A15DCB" w:rsidRDefault="00EC2D33" w:rsidP="00EC2D33">
            <w:pPr>
              <w:pStyle w:val="TAL"/>
            </w:pPr>
            <w:r w:rsidRPr="00A15DCB">
              <w:t>RACH-ConfigDedicated</w:t>
            </w:r>
          </w:p>
        </w:tc>
        <w:tc>
          <w:tcPr>
            <w:tcW w:w="1700" w:type="dxa"/>
            <w:tcBorders>
              <w:top w:val="single" w:sz="4" w:space="0" w:color="auto"/>
              <w:left w:val="nil"/>
              <w:bottom w:val="single" w:sz="4" w:space="0" w:color="auto"/>
              <w:right w:val="single" w:sz="4" w:space="0" w:color="auto"/>
            </w:tcBorders>
          </w:tcPr>
          <w:p w14:paraId="26C26B48"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B9A80C0" w14:textId="77777777" w:rsidR="00EC2D33" w:rsidRPr="00A15DCB" w:rsidRDefault="00EC2D33" w:rsidP="00EC2D33">
            <w:pPr>
              <w:pStyle w:val="TAL"/>
            </w:pPr>
          </w:p>
        </w:tc>
      </w:tr>
      <w:tr w:rsidR="00EC2D33" w:rsidRPr="00A15DCB" w14:paraId="2E657E84"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C415E"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FC49C7F"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4B49CD0"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FF0A7E2" w14:textId="77777777" w:rsidR="00EC2D33" w:rsidRPr="00A15DCB" w:rsidRDefault="00EC2D33" w:rsidP="00EC2D33">
            <w:pPr>
              <w:pStyle w:val="TAL"/>
            </w:pPr>
          </w:p>
        </w:tc>
      </w:tr>
      <w:tr w:rsidR="00EC2D33" w:rsidRPr="00A15DCB" w14:paraId="010B94F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526BA9E"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69D23DE0"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19CAB98"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26FAB4E" w14:textId="77777777" w:rsidR="00EC2D33" w:rsidRPr="00A15DCB" w:rsidRDefault="00EC2D33" w:rsidP="00EC2D33">
            <w:pPr>
              <w:pStyle w:val="TAL"/>
            </w:pPr>
          </w:p>
        </w:tc>
      </w:tr>
      <w:tr w:rsidR="00EC2D33" w:rsidRPr="00A15DCB" w14:paraId="12588D25"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345DD7F0"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F31EBBB"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92D263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4209DF5" w14:textId="77777777" w:rsidR="00EC2D33" w:rsidRPr="00A15DCB" w:rsidRDefault="00EC2D33" w:rsidP="00EC2D33">
            <w:pPr>
              <w:pStyle w:val="TAL"/>
            </w:pPr>
          </w:p>
        </w:tc>
      </w:tr>
      <w:tr w:rsidR="00EC2D33" w:rsidRPr="00A15DCB" w14:paraId="2C54806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A2B8B0F" w14:textId="77777777" w:rsidR="00EC2D33" w:rsidRPr="00A15DCB" w:rsidRDefault="00EC2D33" w:rsidP="00EC2D33">
            <w:pPr>
              <w:pStyle w:val="TAL"/>
            </w:pPr>
            <w:r w:rsidRPr="00A15DCB">
              <w:t>}</w:t>
            </w:r>
          </w:p>
        </w:tc>
        <w:tc>
          <w:tcPr>
            <w:tcW w:w="2267" w:type="dxa"/>
            <w:tcBorders>
              <w:top w:val="single" w:sz="4" w:space="0" w:color="auto"/>
              <w:left w:val="nil"/>
              <w:bottom w:val="single" w:sz="4" w:space="0" w:color="auto"/>
              <w:right w:val="single" w:sz="4" w:space="0" w:color="auto"/>
            </w:tcBorders>
          </w:tcPr>
          <w:p w14:paraId="2382B301"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819E269"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40FC710" w14:textId="77777777" w:rsidR="00EC2D33" w:rsidRPr="00A15DCB" w:rsidRDefault="00EC2D33" w:rsidP="00EC2D33">
            <w:pPr>
              <w:pStyle w:val="TAL"/>
            </w:pPr>
          </w:p>
        </w:tc>
      </w:tr>
    </w:tbl>
    <w:p w14:paraId="40CE2C0F" w14:textId="34F4075D" w:rsidR="003B1004" w:rsidRPr="00A15DCB" w:rsidRDefault="003B1004" w:rsidP="003B1004">
      <w:pPr>
        <w:rPr>
          <w:rFonts w:eastAsia="MS Mincho"/>
          <w:lang w:eastAsia="en-US"/>
        </w:rPr>
      </w:pPr>
    </w:p>
    <w:p w14:paraId="407D09F9" w14:textId="77777777" w:rsidR="003B1004" w:rsidRPr="00A15DCB" w:rsidRDefault="003B1004" w:rsidP="003B1004">
      <w:pPr>
        <w:pStyle w:val="TH"/>
      </w:pPr>
      <w:r w:rsidRPr="00A15DCB">
        <w:lastRenderedPageBreak/>
        <w:t xml:space="preserve">Table 7.1.1.1.10.3.3-2A: </w:t>
      </w:r>
      <w:r w:rsidRPr="00A15DCB">
        <w:rPr>
          <w:i/>
          <w:iCs/>
        </w:rPr>
        <w:t xml:space="preserve">CellGroupConfig </w:t>
      </w:r>
      <w:r w:rsidRPr="00A15DCB">
        <w:t>for NR/5GC (Table 7.1.1.1.10.3.3-1A)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3B1004" w:rsidRPr="00A15DCB" w14:paraId="196F707D"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17F47D16" w14:textId="4F5F3AE0" w:rsidR="003B1004" w:rsidRPr="00A15DCB" w:rsidRDefault="003B1004">
            <w:pPr>
              <w:pStyle w:val="TAL"/>
            </w:pPr>
            <w:r w:rsidRPr="00A15DCB">
              <w:t xml:space="preserve">Derivation Path: </w:t>
            </w:r>
            <w:r w:rsidR="00AE4CA2" w:rsidRPr="00A15DCB">
              <w:t xml:space="preserve">TS </w:t>
            </w:r>
            <w:r w:rsidRPr="00A15DCB">
              <w:t>38.508-1 [4], Table 4.6.3-19 with condition PCell_change</w:t>
            </w:r>
          </w:p>
        </w:tc>
      </w:tr>
      <w:tr w:rsidR="003B1004" w:rsidRPr="00A15DCB" w14:paraId="7688A30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33B276D"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6F646D64"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7AC58BA3"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078AE53A" w14:textId="77777777" w:rsidR="003B1004" w:rsidRPr="00A15DCB" w:rsidRDefault="003B1004">
            <w:pPr>
              <w:pStyle w:val="TAH"/>
            </w:pPr>
            <w:r w:rsidRPr="00A15DCB">
              <w:t>Condition</w:t>
            </w:r>
          </w:p>
        </w:tc>
      </w:tr>
      <w:tr w:rsidR="003B1004" w:rsidRPr="00A15DCB" w14:paraId="758F4D3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2E35640" w14:textId="77777777" w:rsidR="003B1004" w:rsidRPr="00A15DCB" w:rsidRDefault="003B1004">
            <w:pPr>
              <w:pStyle w:val="TAL"/>
            </w:pPr>
            <w:r w:rsidRPr="00A15DCB">
              <w:t>CellGroupConfig ::= SEQUENCE {</w:t>
            </w:r>
          </w:p>
        </w:tc>
        <w:tc>
          <w:tcPr>
            <w:tcW w:w="2267" w:type="dxa"/>
            <w:tcBorders>
              <w:top w:val="single" w:sz="4" w:space="0" w:color="auto"/>
              <w:left w:val="nil"/>
              <w:bottom w:val="single" w:sz="4" w:space="0" w:color="auto"/>
              <w:right w:val="single" w:sz="4" w:space="0" w:color="auto"/>
            </w:tcBorders>
          </w:tcPr>
          <w:p w14:paraId="1670C84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FBFABA5"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7728DC10" w14:textId="77777777" w:rsidR="003B1004" w:rsidRPr="00A15DCB" w:rsidRDefault="003B1004">
            <w:pPr>
              <w:pStyle w:val="TAL"/>
            </w:pPr>
          </w:p>
        </w:tc>
      </w:tr>
      <w:tr w:rsidR="003B1004" w:rsidRPr="00A15DCB" w14:paraId="265A405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923D7B" w14:textId="77777777" w:rsidR="003B1004" w:rsidRPr="00A15DCB" w:rsidRDefault="003B1004">
            <w:pPr>
              <w:pStyle w:val="TAL"/>
            </w:pPr>
            <w:r w:rsidRPr="00A15DCB">
              <w:t xml:space="preserve">  spCellConfig SEQUENCE {</w:t>
            </w:r>
          </w:p>
        </w:tc>
        <w:tc>
          <w:tcPr>
            <w:tcW w:w="2267" w:type="dxa"/>
            <w:tcBorders>
              <w:top w:val="single" w:sz="4" w:space="0" w:color="auto"/>
              <w:left w:val="nil"/>
              <w:bottom w:val="single" w:sz="4" w:space="0" w:color="auto"/>
              <w:right w:val="single" w:sz="4" w:space="0" w:color="auto"/>
            </w:tcBorders>
          </w:tcPr>
          <w:p w14:paraId="264D4CF6"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E8E3276"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032C271" w14:textId="77777777" w:rsidR="003B1004" w:rsidRPr="00A15DCB" w:rsidRDefault="003B1004">
            <w:pPr>
              <w:pStyle w:val="TAL"/>
            </w:pPr>
          </w:p>
        </w:tc>
      </w:tr>
      <w:tr w:rsidR="003B1004" w:rsidRPr="00A15DCB" w14:paraId="53B4D94E"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F633AE5" w14:textId="77777777" w:rsidR="003B1004" w:rsidRPr="00A15DCB" w:rsidRDefault="003B1004">
            <w:pPr>
              <w:pStyle w:val="TAL"/>
            </w:pPr>
            <w:r w:rsidRPr="00A15DCB">
              <w:t xml:space="preserve">    reconfigurationWithSync SEQUENCE {</w:t>
            </w:r>
          </w:p>
        </w:tc>
        <w:tc>
          <w:tcPr>
            <w:tcW w:w="2267" w:type="dxa"/>
            <w:tcBorders>
              <w:top w:val="single" w:sz="4" w:space="0" w:color="auto"/>
              <w:left w:val="nil"/>
              <w:bottom w:val="single" w:sz="4" w:space="0" w:color="auto"/>
              <w:right w:val="single" w:sz="4" w:space="0" w:color="auto"/>
            </w:tcBorders>
          </w:tcPr>
          <w:p w14:paraId="4CD7559B"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BFC033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0E14EC2B" w14:textId="77777777" w:rsidR="003B1004" w:rsidRPr="00A15DCB" w:rsidRDefault="003B1004">
            <w:pPr>
              <w:pStyle w:val="TAL"/>
            </w:pPr>
          </w:p>
        </w:tc>
      </w:tr>
      <w:tr w:rsidR="003B1004" w:rsidRPr="00A15DCB" w14:paraId="1F9186E2"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5C015B34" w14:textId="77777777" w:rsidR="003B1004" w:rsidRPr="00A15DCB" w:rsidRDefault="003B1004">
            <w:pPr>
              <w:pStyle w:val="TAL"/>
            </w:pPr>
            <w:r w:rsidRPr="00A15DCB">
              <w:t xml:space="preserve">      spCellConfigCommon</w:t>
            </w:r>
          </w:p>
        </w:tc>
        <w:tc>
          <w:tcPr>
            <w:tcW w:w="2267" w:type="dxa"/>
            <w:tcBorders>
              <w:top w:val="single" w:sz="4" w:space="0" w:color="auto"/>
              <w:left w:val="nil"/>
              <w:bottom w:val="single" w:sz="4" w:space="0" w:color="auto"/>
              <w:right w:val="single" w:sz="4" w:space="0" w:color="auto"/>
            </w:tcBorders>
            <w:hideMark/>
          </w:tcPr>
          <w:p w14:paraId="3B14B9E0" w14:textId="77777777" w:rsidR="003B1004" w:rsidRPr="00A15DCB" w:rsidRDefault="003B1004">
            <w:pPr>
              <w:pStyle w:val="TAL"/>
            </w:pPr>
            <w:r w:rsidRPr="00A15DCB">
              <w:t>ServingCellConfigCommon</w:t>
            </w:r>
          </w:p>
        </w:tc>
        <w:tc>
          <w:tcPr>
            <w:tcW w:w="1700" w:type="dxa"/>
            <w:tcBorders>
              <w:top w:val="single" w:sz="4" w:space="0" w:color="auto"/>
              <w:left w:val="nil"/>
              <w:bottom w:val="single" w:sz="4" w:space="0" w:color="auto"/>
              <w:right w:val="single" w:sz="4" w:space="0" w:color="auto"/>
            </w:tcBorders>
          </w:tcPr>
          <w:p w14:paraId="252B9401"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3D9A4BC" w14:textId="77777777" w:rsidR="003B1004" w:rsidRPr="00A15DCB" w:rsidRDefault="003B1004">
            <w:pPr>
              <w:pStyle w:val="TAL"/>
            </w:pPr>
          </w:p>
        </w:tc>
      </w:tr>
      <w:tr w:rsidR="00EC2D33" w:rsidRPr="00A15DCB" w14:paraId="7B3D38D5" w14:textId="77777777" w:rsidTr="00EC2D33">
        <w:tc>
          <w:tcPr>
            <w:tcW w:w="4540" w:type="dxa"/>
            <w:tcBorders>
              <w:top w:val="single" w:sz="4" w:space="0" w:color="auto"/>
              <w:left w:val="single" w:sz="4" w:space="0" w:color="auto"/>
              <w:bottom w:val="single" w:sz="4" w:space="0" w:color="auto"/>
              <w:right w:val="single" w:sz="4" w:space="0" w:color="auto"/>
            </w:tcBorders>
          </w:tcPr>
          <w:p w14:paraId="5059CBE6" w14:textId="418B3A6F" w:rsidR="00EC2D33" w:rsidRPr="00A15DCB" w:rsidRDefault="00EC2D33" w:rsidP="00EC2D33">
            <w:pPr>
              <w:pStyle w:val="TAL"/>
            </w:pPr>
            <w:r w:rsidRPr="00A15DCB">
              <w:t xml:space="preserve">      newUE-Identity</w:t>
            </w:r>
          </w:p>
        </w:tc>
        <w:tc>
          <w:tcPr>
            <w:tcW w:w="2267" w:type="dxa"/>
            <w:tcBorders>
              <w:top w:val="single" w:sz="4" w:space="0" w:color="auto"/>
              <w:left w:val="nil"/>
              <w:bottom w:val="single" w:sz="4" w:space="0" w:color="auto"/>
              <w:right w:val="single" w:sz="4" w:space="0" w:color="auto"/>
            </w:tcBorders>
          </w:tcPr>
          <w:p w14:paraId="1FF01784" w14:textId="154D918A" w:rsidR="00EC2D33" w:rsidRPr="00A15DCB" w:rsidRDefault="00EC2D33" w:rsidP="00EC2D33">
            <w:pPr>
              <w:pStyle w:val="TAL"/>
            </w:pPr>
            <w:r w:rsidRPr="00A15DCB">
              <w:t>UE identity different from NR cell 1 UE identity</w:t>
            </w:r>
          </w:p>
        </w:tc>
        <w:tc>
          <w:tcPr>
            <w:tcW w:w="1700" w:type="dxa"/>
            <w:tcBorders>
              <w:top w:val="single" w:sz="4" w:space="0" w:color="auto"/>
              <w:left w:val="nil"/>
              <w:bottom w:val="single" w:sz="4" w:space="0" w:color="auto"/>
              <w:right w:val="single" w:sz="4" w:space="0" w:color="auto"/>
            </w:tcBorders>
          </w:tcPr>
          <w:p w14:paraId="58C2D813"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E848CA" w14:textId="77777777" w:rsidR="00EC2D33" w:rsidRPr="00A15DCB" w:rsidRDefault="00EC2D33" w:rsidP="00EC2D33">
            <w:pPr>
              <w:pStyle w:val="TAL"/>
            </w:pPr>
          </w:p>
        </w:tc>
      </w:tr>
      <w:tr w:rsidR="00EC2D33" w:rsidRPr="00A15DCB" w14:paraId="7C7A3073"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CF043A0" w14:textId="77777777" w:rsidR="00EC2D33" w:rsidRPr="00A15DCB" w:rsidRDefault="00EC2D33" w:rsidP="00EC2D33">
            <w:pPr>
              <w:pStyle w:val="TAL"/>
            </w:pPr>
            <w:r w:rsidRPr="00A15DCB">
              <w:t xml:space="preserve">      rach-ConfigDedicated CHOICE {</w:t>
            </w:r>
          </w:p>
        </w:tc>
        <w:tc>
          <w:tcPr>
            <w:tcW w:w="2267" w:type="dxa"/>
            <w:tcBorders>
              <w:top w:val="single" w:sz="4" w:space="0" w:color="auto"/>
              <w:left w:val="nil"/>
              <w:bottom w:val="single" w:sz="4" w:space="0" w:color="auto"/>
              <w:right w:val="single" w:sz="4" w:space="0" w:color="auto"/>
            </w:tcBorders>
          </w:tcPr>
          <w:p w14:paraId="185F1B75"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3AD122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19F0470" w14:textId="77777777" w:rsidR="00EC2D33" w:rsidRPr="00A15DCB" w:rsidRDefault="00EC2D33" w:rsidP="00EC2D33">
            <w:pPr>
              <w:pStyle w:val="TAL"/>
            </w:pPr>
          </w:p>
        </w:tc>
      </w:tr>
      <w:tr w:rsidR="00EC2D33" w:rsidRPr="00A15DCB" w14:paraId="2C19F31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6A19E0A" w14:textId="77777777" w:rsidR="00EC2D33" w:rsidRPr="00A15DCB" w:rsidRDefault="00EC2D33" w:rsidP="00EC2D33">
            <w:pPr>
              <w:pStyle w:val="TAL"/>
            </w:pPr>
            <w:r w:rsidRPr="00A15DCB">
              <w:t xml:space="preserve">        uplink</w:t>
            </w:r>
          </w:p>
        </w:tc>
        <w:tc>
          <w:tcPr>
            <w:tcW w:w="2267" w:type="dxa"/>
            <w:tcBorders>
              <w:top w:val="single" w:sz="4" w:space="0" w:color="auto"/>
              <w:left w:val="nil"/>
              <w:bottom w:val="single" w:sz="4" w:space="0" w:color="auto"/>
              <w:right w:val="single" w:sz="4" w:space="0" w:color="auto"/>
            </w:tcBorders>
            <w:hideMark/>
          </w:tcPr>
          <w:p w14:paraId="3138E5FC" w14:textId="77777777" w:rsidR="00EC2D33" w:rsidRPr="00A15DCB" w:rsidRDefault="00EC2D33" w:rsidP="00EC2D33">
            <w:pPr>
              <w:pStyle w:val="TAL"/>
            </w:pPr>
            <w:r w:rsidRPr="00A15DCB">
              <w:t>RACH-ConfigDedicated</w:t>
            </w:r>
          </w:p>
        </w:tc>
        <w:tc>
          <w:tcPr>
            <w:tcW w:w="1700" w:type="dxa"/>
            <w:tcBorders>
              <w:top w:val="single" w:sz="4" w:space="0" w:color="auto"/>
              <w:left w:val="nil"/>
              <w:bottom w:val="single" w:sz="4" w:space="0" w:color="auto"/>
              <w:right w:val="single" w:sz="4" w:space="0" w:color="auto"/>
            </w:tcBorders>
          </w:tcPr>
          <w:p w14:paraId="6EDBD43A"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269B38E" w14:textId="77777777" w:rsidR="00EC2D33" w:rsidRPr="00A15DCB" w:rsidRDefault="00EC2D33" w:rsidP="00EC2D33">
            <w:pPr>
              <w:pStyle w:val="TAL"/>
            </w:pPr>
          </w:p>
        </w:tc>
      </w:tr>
      <w:tr w:rsidR="00EC2D33" w:rsidRPr="00A15DCB" w14:paraId="267386C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A8F0B59"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5CB3584E"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74F95A7"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32D2864" w14:textId="77777777" w:rsidR="00EC2D33" w:rsidRPr="00A15DCB" w:rsidRDefault="00EC2D33" w:rsidP="00EC2D33">
            <w:pPr>
              <w:pStyle w:val="TAL"/>
            </w:pPr>
          </w:p>
        </w:tc>
      </w:tr>
      <w:tr w:rsidR="00EC2D33" w:rsidRPr="00A15DCB" w14:paraId="6D77B90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8464111"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7A3B0868"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5BE78D0"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72DA74B" w14:textId="77777777" w:rsidR="00EC2D33" w:rsidRPr="00A15DCB" w:rsidRDefault="00EC2D33" w:rsidP="00EC2D33">
            <w:pPr>
              <w:pStyle w:val="TAL"/>
            </w:pPr>
          </w:p>
        </w:tc>
      </w:tr>
      <w:tr w:rsidR="00EC2D33" w:rsidRPr="00A15DCB" w14:paraId="73AD7BF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501C750"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50482174"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A382D5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8313AE6" w14:textId="77777777" w:rsidR="00EC2D33" w:rsidRPr="00A15DCB" w:rsidRDefault="00EC2D33" w:rsidP="00EC2D33">
            <w:pPr>
              <w:pStyle w:val="TAL"/>
            </w:pPr>
          </w:p>
        </w:tc>
      </w:tr>
      <w:tr w:rsidR="00EC2D33" w:rsidRPr="00A15DCB" w14:paraId="47237F4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179C0F1" w14:textId="77777777" w:rsidR="00EC2D33" w:rsidRPr="00A15DCB" w:rsidRDefault="00EC2D33" w:rsidP="00EC2D33">
            <w:pPr>
              <w:pStyle w:val="TAL"/>
            </w:pPr>
            <w:r w:rsidRPr="00A15DCB">
              <w:t>}</w:t>
            </w:r>
          </w:p>
        </w:tc>
        <w:tc>
          <w:tcPr>
            <w:tcW w:w="2267" w:type="dxa"/>
            <w:tcBorders>
              <w:top w:val="single" w:sz="4" w:space="0" w:color="auto"/>
              <w:left w:val="nil"/>
              <w:bottom w:val="single" w:sz="4" w:space="0" w:color="auto"/>
              <w:right w:val="single" w:sz="4" w:space="0" w:color="auto"/>
            </w:tcBorders>
          </w:tcPr>
          <w:p w14:paraId="16EBD477"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04296D2"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A0DBF7" w14:textId="77777777" w:rsidR="00EC2D33" w:rsidRPr="00A15DCB" w:rsidRDefault="00EC2D33" w:rsidP="00EC2D33">
            <w:pPr>
              <w:pStyle w:val="TAL"/>
            </w:pPr>
          </w:p>
        </w:tc>
      </w:tr>
    </w:tbl>
    <w:p w14:paraId="37D78E61" w14:textId="10CB4471" w:rsidR="003B1004" w:rsidRPr="00A15DCB" w:rsidRDefault="003B1004" w:rsidP="003B1004">
      <w:pPr>
        <w:rPr>
          <w:rFonts w:eastAsia="MS Mincho"/>
          <w:lang w:eastAsia="en-US"/>
        </w:rPr>
      </w:pPr>
    </w:p>
    <w:p w14:paraId="637DFE2C" w14:textId="77777777" w:rsidR="003B1004" w:rsidRPr="00A15DCB" w:rsidRDefault="003B1004" w:rsidP="003B1004">
      <w:pPr>
        <w:pStyle w:val="TH"/>
        <w:rPr>
          <w:i/>
          <w:iCs/>
        </w:rPr>
      </w:pPr>
      <w:r w:rsidRPr="00A15DCB">
        <w:t xml:space="preserve">Table 7.1.1.1.10.3.3-3: </w:t>
      </w:r>
      <w:r w:rsidRPr="00A15DCB">
        <w:rPr>
          <w:i/>
          <w:iCs/>
        </w:rPr>
        <w:t xml:space="preserve">RACH-ConfigDedicated </w:t>
      </w:r>
      <w:r w:rsidRPr="00A15DCB">
        <w:t>(Table 7.1.1.1.10.3.3-2 and Table 7.1.1.1.10.3.3-2A)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A15DCB" w14:paraId="79410224" w14:textId="77777777" w:rsidTr="00B848CA">
        <w:tc>
          <w:tcPr>
            <w:tcW w:w="9750" w:type="dxa"/>
            <w:gridSpan w:val="4"/>
            <w:tcBorders>
              <w:top w:val="single" w:sz="4" w:space="0" w:color="auto"/>
              <w:left w:val="single" w:sz="4" w:space="0" w:color="auto"/>
              <w:bottom w:val="single" w:sz="4" w:space="0" w:color="auto"/>
              <w:right w:val="single" w:sz="4" w:space="0" w:color="auto"/>
            </w:tcBorders>
            <w:hideMark/>
          </w:tcPr>
          <w:p w14:paraId="738CBD24" w14:textId="01881B00" w:rsidR="003B1004" w:rsidRPr="00A15DCB" w:rsidRDefault="003B1004">
            <w:pPr>
              <w:pStyle w:val="TAH"/>
              <w:jc w:val="left"/>
              <w:rPr>
                <w:b w:val="0"/>
              </w:rPr>
            </w:pPr>
            <w:r w:rsidRPr="00A15DCB">
              <w:rPr>
                <w:b w:val="0"/>
                <w:bCs/>
              </w:rPr>
              <w:t>Derivation Path: TS 38.508-1 [4], Table 4.6.3-129</w:t>
            </w:r>
            <w:r w:rsidR="00C734ED" w:rsidRPr="00A15DCB">
              <w:rPr>
                <w:b w:val="0"/>
                <w:bCs/>
              </w:rPr>
              <w:t xml:space="preserve"> with condition 2-step RA</w:t>
            </w:r>
          </w:p>
        </w:tc>
      </w:tr>
      <w:tr w:rsidR="003B1004" w:rsidRPr="00A15DCB" w14:paraId="1B39DE64"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DFC06DA" w14:textId="77777777" w:rsidR="003B1004" w:rsidRPr="00A15DCB" w:rsidRDefault="003B1004">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589FC910" w14:textId="77777777" w:rsidR="003B1004" w:rsidRPr="00A15DCB" w:rsidRDefault="003B1004">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04F14BEC" w14:textId="77777777" w:rsidR="003B1004" w:rsidRPr="00A15DCB" w:rsidRDefault="003B1004">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37FA5FCC" w14:textId="77777777" w:rsidR="003B1004" w:rsidRPr="00A15DCB" w:rsidRDefault="003B1004">
            <w:pPr>
              <w:pStyle w:val="TAH"/>
            </w:pPr>
            <w:r w:rsidRPr="00A15DCB">
              <w:t>Condition</w:t>
            </w:r>
          </w:p>
        </w:tc>
      </w:tr>
      <w:tr w:rsidR="003B1004" w:rsidRPr="00A15DCB" w14:paraId="395ADDA6"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16156E88" w14:textId="7462DE22" w:rsidR="003B1004" w:rsidRPr="00A15DCB" w:rsidRDefault="003B1004">
            <w:pPr>
              <w:pStyle w:val="TAL"/>
            </w:pPr>
            <w:r w:rsidRPr="00A15DCB">
              <w:t>RACH-ConfigDedicated</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4F3E26D4"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1E64818A"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10CA3B8A" w14:textId="77777777" w:rsidR="003B1004" w:rsidRPr="00A15DCB" w:rsidRDefault="003B1004">
            <w:pPr>
              <w:pStyle w:val="TAL"/>
            </w:pPr>
          </w:p>
        </w:tc>
      </w:tr>
      <w:tr w:rsidR="003B1004" w:rsidRPr="00A15DCB" w14:paraId="60A7EC6E"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96D02DE" w14:textId="77777777" w:rsidR="003B1004" w:rsidRPr="00A15DCB" w:rsidRDefault="003B1004">
            <w:pPr>
              <w:pStyle w:val="TAL"/>
            </w:pPr>
            <w:r w:rsidRPr="00A15DCB">
              <w:t xml:space="preserve">  cfra-TwoStep-r16</w:t>
            </w:r>
            <w:r w:rsidRPr="00A15DCB">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6613E5F9"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246A6DE1"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22062436" w14:textId="77777777" w:rsidR="003B1004" w:rsidRPr="00A15DCB" w:rsidRDefault="003B1004">
            <w:pPr>
              <w:pStyle w:val="TAL"/>
            </w:pPr>
          </w:p>
        </w:tc>
      </w:tr>
      <w:tr w:rsidR="003B1004" w:rsidRPr="00A15DCB" w14:paraId="3205A39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26165F" w14:textId="77777777" w:rsidR="003B1004" w:rsidRPr="00A15DCB" w:rsidRDefault="003B1004">
            <w:pPr>
              <w:pStyle w:val="TAL"/>
            </w:pPr>
            <w:r w:rsidRPr="00A15DCB">
              <w:t xml:space="preserve">    occasionsTwoStepRA-r16 </w:t>
            </w:r>
            <w:r w:rsidRPr="00A15DCB">
              <w:rPr>
                <w:rFonts w:cs="Arial"/>
                <w:kern w:val="2"/>
              </w:rPr>
              <w:t>SEQUENCE {</w:t>
            </w:r>
          </w:p>
        </w:tc>
        <w:tc>
          <w:tcPr>
            <w:tcW w:w="2268" w:type="dxa"/>
            <w:tcBorders>
              <w:top w:val="single" w:sz="4" w:space="0" w:color="auto"/>
              <w:left w:val="nil"/>
              <w:bottom w:val="single" w:sz="4" w:space="0" w:color="auto"/>
              <w:right w:val="single" w:sz="4" w:space="0" w:color="auto"/>
            </w:tcBorders>
          </w:tcPr>
          <w:p w14:paraId="41350F42"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2B971B2A"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5EF9D8F9" w14:textId="77777777" w:rsidR="003B1004" w:rsidRPr="00A15DCB" w:rsidRDefault="003B1004">
            <w:pPr>
              <w:pStyle w:val="TAL"/>
            </w:pPr>
          </w:p>
        </w:tc>
      </w:tr>
      <w:tr w:rsidR="003B1004" w:rsidRPr="00A15DCB" w14:paraId="301A644B"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tcPr>
          <w:p w14:paraId="2A741EB0" w14:textId="11DB44FA" w:rsidR="003B1004" w:rsidRPr="00A15DCB" w:rsidRDefault="003B1004">
            <w:pPr>
              <w:pStyle w:val="TAL"/>
              <w:rPr>
                <w:lang w:eastAsia="zh-CN"/>
              </w:rPr>
            </w:pPr>
            <w:r w:rsidRPr="00A15DCB">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43CA1A88" w14:textId="77777777" w:rsidR="003B1004" w:rsidRPr="00A15DCB" w:rsidRDefault="003B1004">
            <w:pPr>
              <w:pStyle w:val="TAL"/>
            </w:pPr>
            <w:r w:rsidRPr="00A15DCB">
              <w:t>RACH-ConfigGenericTwoStepRA</w:t>
            </w:r>
          </w:p>
        </w:tc>
        <w:tc>
          <w:tcPr>
            <w:tcW w:w="1701" w:type="dxa"/>
            <w:tcBorders>
              <w:top w:val="single" w:sz="4" w:space="0" w:color="auto"/>
              <w:left w:val="nil"/>
              <w:bottom w:val="single" w:sz="4" w:space="0" w:color="auto"/>
              <w:right w:val="single" w:sz="4" w:space="0" w:color="auto"/>
            </w:tcBorders>
          </w:tcPr>
          <w:p w14:paraId="3B68B005"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3A3576C6" w14:textId="77777777" w:rsidR="003B1004" w:rsidRPr="00A15DCB" w:rsidRDefault="003B1004">
            <w:pPr>
              <w:pStyle w:val="TAL"/>
            </w:pPr>
          </w:p>
        </w:tc>
      </w:tr>
      <w:tr w:rsidR="003B1004" w:rsidRPr="00A15DCB" w14:paraId="459C946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E66D74E" w14:textId="77777777" w:rsidR="003B1004" w:rsidRPr="00A15DCB" w:rsidRDefault="003B1004">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4A5EB5CF"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2E71A463"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58BC29CD" w14:textId="77777777" w:rsidR="003B1004" w:rsidRPr="00A15DCB" w:rsidRDefault="003B1004">
            <w:pPr>
              <w:pStyle w:val="TAL"/>
            </w:pPr>
          </w:p>
        </w:tc>
      </w:tr>
      <w:tr w:rsidR="003B1004" w:rsidRPr="00A15DCB" w14:paraId="46ABFB3B"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0936DF04" w14:textId="77777777" w:rsidR="003B1004" w:rsidRPr="00A15DCB" w:rsidRDefault="003B1004">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19164A03"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0722195A"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42335761" w14:textId="77777777" w:rsidR="003B1004" w:rsidRPr="00A15DCB" w:rsidRDefault="003B1004">
            <w:pPr>
              <w:pStyle w:val="TAL"/>
            </w:pPr>
          </w:p>
        </w:tc>
      </w:tr>
      <w:tr w:rsidR="003B1004" w:rsidRPr="00A15DCB" w14:paraId="1F96EF27"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ED1DBDA" w14:textId="77777777" w:rsidR="003B1004" w:rsidRPr="00A15DCB" w:rsidRDefault="003B1004">
            <w:pPr>
              <w:pStyle w:val="TAL"/>
            </w:pPr>
            <w:r w:rsidRPr="00A15DCB">
              <w:t>}</w:t>
            </w:r>
          </w:p>
        </w:tc>
        <w:tc>
          <w:tcPr>
            <w:tcW w:w="2268" w:type="dxa"/>
            <w:tcBorders>
              <w:top w:val="single" w:sz="4" w:space="0" w:color="auto"/>
              <w:left w:val="nil"/>
              <w:bottom w:val="single" w:sz="4" w:space="0" w:color="auto"/>
              <w:right w:val="single" w:sz="4" w:space="0" w:color="auto"/>
            </w:tcBorders>
          </w:tcPr>
          <w:p w14:paraId="63EC16BB"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7330EA48"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3698D101" w14:textId="77777777" w:rsidR="003B1004" w:rsidRPr="00A15DCB" w:rsidRDefault="003B1004">
            <w:pPr>
              <w:pStyle w:val="TAL"/>
            </w:pPr>
          </w:p>
        </w:tc>
      </w:tr>
    </w:tbl>
    <w:p w14:paraId="7C617232" w14:textId="610D6BBB" w:rsidR="003B1004" w:rsidRPr="00A15DCB" w:rsidRDefault="003B1004" w:rsidP="003B1004">
      <w:pPr>
        <w:rPr>
          <w:lang w:eastAsia="en-US"/>
        </w:rPr>
      </w:pPr>
    </w:p>
    <w:p w14:paraId="4166EFDC" w14:textId="7BBF36ED" w:rsidR="003B1004" w:rsidRPr="00A15DCB" w:rsidRDefault="003B1004" w:rsidP="003B1004">
      <w:pPr>
        <w:pStyle w:val="TH"/>
        <w:rPr>
          <w:i/>
          <w:iCs/>
        </w:rPr>
      </w:pPr>
      <w:r w:rsidRPr="00A15DCB">
        <w:t xml:space="preserve">Table 7.1.1.1.10.3.3-4: </w:t>
      </w:r>
      <w:r w:rsidR="00556561" w:rsidRPr="00A15DCB">
        <w:rPr>
          <w:i/>
          <w:iCs/>
        </w:rPr>
        <w:t>Void</w:t>
      </w:r>
    </w:p>
    <w:p w14:paraId="7D2362FD" w14:textId="71AB0D9E" w:rsidR="003B1004" w:rsidRPr="00A15DCB" w:rsidRDefault="003B1004" w:rsidP="003B1004">
      <w:pPr>
        <w:rPr>
          <w:lang w:eastAsia="en-US"/>
        </w:rPr>
      </w:pPr>
    </w:p>
    <w:p w14:paraId="51998ED4" w14:textId="77777777" w:rsidR="003B1004" w:rsidRPr="00A15DCB" w:rsidRDefault="003B1004" w:rsidP="003B1004">
      <w:pPr>
        <w:pStyle w:val="TH"/>
        <w:rPr>
          <w:i/>
          <w:iCs/>
        </w:rPr>
      </w:pPr>
      <w:r w:rsidRPr="00A15DCB">
        <w:t xml:space="preserve">Table 7.1.1.1.10.3.3-5: </w:t>
      </w:r>
      <w:r w:rsidRPr="00A15DCB">
        <w:rPr>
          <w:i/>
          <w:iCs/>
        </w:rPr>
        <w:t xml:space="preserve">RACH-ConfigGenericTwoStepRA </w:t>
      </w:r>
      <w:r w:rsidRPr="00A15DCB">
        <w:t>(Table 7.1.1.1.10.3.3-3)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A15DCB" w14:paraId="79E496BF" w14:textId="77777777" w:rsidTr="003B1004">
        <w:tc>
          <w:tcPr>
            <w:tcW w:w="9752" w:type="dxa"/>
            <w:gridSpan w:val="4"/>
            <w:tcBorders>
              <w:top w:val="single" w:sz="4" w:space="0" w:color="auto"/>
              <w:left w:val="single" w:sz="4" w:space="0" w:color="auto"/>
              <w:bottom w:val="single" w:sz="4" w:space="0" w:color="auto"/>
              <w:right w:val="single" w:sz="4" w:space="0" w:color="auto"/>
            </w:tcBorders>
            <w:hideMark/>
          </w:tcPr>
          <w:p w14:paraId="0B092BDE" w14:textId="77777777" w:rsidR="003B1004" w:rsidRPr="00A15DCB" w:rsidRDefault="003B1004">
            <w:pPr>
              <w:pStyle w:val="TAH"/>
              <w:jc w:val="left"/>
              <w:rPr>
                <w:b w:val="0"/>
              </w:rPr>
            </w:pPr>
            <w:r w:rsidRPr="00A15DCB">
              <w:rPr>
                <w:b w:val="0"/>
                <w:bCs/>
              </w:rPr>
              <w:t>Derivation Path: TS 38.508-1 [4], Table 4.6.3-130A</w:t>
            </w:r>
          </w:p>
        </w:tc>
      </w:tr>
      <w:tr w:rsidR="003B1004" w:rsidRPr="00A15DCB" w14:paraId="06045F4E"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517818F1" w14:textId="77777777" w:rsidR="003B1004" w:rsidRPr="00A15DCB" w:rsidRDefault="003B1004">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0761C3A0" w14:textId="77777777" w:rsidR="003B1004" w:rsidRPr="00A15DCB" w:rsidRDefault="003B1004">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4C9A7E15" w14:textId="77777777" w:rsidR="003B1004" w:rsidRPr="00A15DCB" w:rsidRDefault="003B1004">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5DE3C4DE" w14:textId="77777777" w:rsidR="003B1004" w:rsidRPr="00A15DCB" w:rsidRDefault="003B1004">
            <w:pPr>
              <w:pStyle w:val="TAH"/>
            </w:pPr>
            <w:r w:rsidRPr="00A15DCB">
              <w:t>Condition</w:t>
            </w:r>
          </w:p>
        </w:tc>
      </w:tr>
      <w:tr w:rsidR="003B1004" w:rsidRPr="00A15DCB" w14:paraId="4634CFBB"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0C8E0F7" w14:textId="042677BC" w:rsidR="003B1004" w:rsidRPr="00A15DCB" w:rsidRDefault="00DA0DDB">
            <w:pPr>
              <w:pStyle w:val="TAL"/>
            </w:pPr>
            <w:r w:rsidRPr="00A15DCB">
              <w:t>RACH-ConfigGenericTwoStepRA</w:t>
            </w:r>
            <w:r w:rsidR="00AE4CA2" w:rsidRPr="00A15DCB">
              <w:t xml:space="preserve"> </w:t>
            </w:r>
            <w:r w:rsidR="003B1004" w:rsidRPr="00A15DCB">
              <w:t>::= SEQUENCE {</w:t>
            </w:r>
          </w:p>
        </w:tc>
        <w:tc>
          <w:tcPr>
            <w:tcW w:w="2268" w:type="dxa"/>
            <w:tcBorders>
              <w:top w:val="single" w:sz="4" w:space="0" w:color="auto"/>
              <w:left w:val="nil"/>
              <w:bottom w:val="single" w:sz="4" w:space="0" w:color="auto"/>
              <w:right w:val="single" w:sz="4" w:space="0" w:color="auto"/>
            </w:tcBorders>
          </w:tcPr>
          <w:p w14:paraId="656B5552"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61B512B6"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7A9BCDD8" w14:textId="77777777" w:rsidR="003B1004" w:rsidRPr="00A15DCB" w:rsidRDefault="003B1004">
            <w:pPr>
              <w:pStyle w:val="TAL"/>
            </w:pPr>
          </w:p>
        </w:tc>
      </w:tr>
      <w:tr w:rsidR="003B1004" w:rsidRPr="00A15DCB" w14:paraId="79DB128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31200F0" w14:textId="77777777" w:rsidR="003B1004" w:rsidRPr="00A15DCB" w:rsidRDefault="003B1004">
            <w:pPr>
              <w:pStyle w:val="TAL"/>
            </w:pPr>
            <w:r w:rsidRPr="00A15DCB">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14BAE662"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6125065B"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6471B935" w14:textId="77777777" w:rsidR="003B1004" w:rsidRPr="00A15DCB" w:rsidRDefault="003B1004">
            <w:pPr>
              <w:pStyle w:val="TAL"/>
            </w:pPr>
          </w:p>
        </w:tc>
      </w:tr>
      <w:tr w:rsidR="003B1004" w:rsidRPr="00A15DCB" w14:paraId="3BC0F6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64628A93" w14:textId="77777777" w:rsidR="003B1004" w:rsidRPr="00A15DCB" w:rsidRDefault="003B1004">
            <w:pPr>
              <w:pStyle w:val="TAL"/>
            </w:pPr>
            <w:r w:rsidRPr="00A15DCB">
              <w:t xml:space="preserve">  msgA-RO-FDM-r16</w:t>
            </w:r>
          </w:p>
        </w:tc>
        <w:tc>
          <w:tcPr>
            <w:tcW w:w="2268" w:type="dxa"/>
            <w:tcBorders>
              <w:top w:val="single" w:sz="4" w:space="0" w:color="auto"/>
              <w:left w:val="nil"/>
              <w:bottom w:val="single" w:sz="4" w:space="0" w:color="auto"/>
              <w:right w:val="single" w:sz="4" w:space="0" w:color="auto"/>
            </w:tcBorders>
            <w:hideMark/>
          </w:tcPr>
          <w:p w14:paraId="336B18D2" w14:textId="77777777" w:rsidR="003B1004" w:rsidRPr="00A15DCB" w:rsidRDefault="003B1004">
            <w:pPr>
              <w:pStyle w:val="TAL"/>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EA40DF3"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66B7FF10" w14:textId="77777777" w:rsidR="003B1004" w:rsidRPr="00A15DCB" w:rsidRDefault="003B1004">
            <w:pPr>
              <w:pStyle w:val="TAL"/>
            </w:pPr>
          </w:p>
        </w:tc>
      </w:tr>
      <w:tr w:rsidR="003B1004" w:rsidRPr="00A15DCB" w14:paraId="76B457D7"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4B23095" w14:textId="77777777" w:rsidR="003B1004" w:rsidRPr="00A15DCB" w:rsidRDefault="003B1004">
            <w:pPr>
              <w:pStyle w:val="TAL"/>
            </w:pPr>
            <w:r w:rsidRPr="00A15DCB">
              <w:t xml:space="preserve">  msgA-RO-FrequencyStart-r16</w:t>
            </w:r>
          </w:p>
        </w:tc>
        <w:tc>
          <w:tcPr>
            <w:tcW w:w="2268" w:type="dxa"/>
            <w:tcBorders>
              <w:top w:val="single" w:sz="4" w:space="0" w:color="auto"/>
              <w:left w:val="nil"/>
              <w:bottom w:val="single" w:sz="4" w:space="0" w:color="auto"/>
              <w:right w:val="single" w:sz="4" w:space="0" w:color="auto"/>
            </w:tcBorders>
            <w:hideMark/>
          </w:tcPr>
          <w:p w14:paraId="72FEC275"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3276E5EF"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65FDD2A" w14:textId="77777777" w:rsidR="003B1004" w:rsidRPr="00A15DCB" w:rsidRDefault="003B1004">
            <w:pPr>
              <w:pStyle w:val="TAL"/>
            </w:pPr>
          </w:p>
        </w:tc>
      </w:tr>
      <w:tr w:rsidR="003B1004" w:rsidRPr="00A15DCB" w14:paraId="643038E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F9ACD29" w14:textId="77777777" w:rsidR="003B1004" w:rsidRPr="00A15DCB" w:rsidRDefault="003B1004">
            <w:pPr>
              <w:pStyle w:val="TAL"/>
            </w:pPr>
            <w:r w:rsidRPr="00A15DCB">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70BD9A0C"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34CBBDD0"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073DAD5B" w14:textId="77777777" w:rsidR="003B1004" w:rsidRPr="00A15DCB" w:rsidRDefault="003B1004">
            <w:pPr>
              <w:pStyle w:val="TAL"/>
            </w:pPr>
          </w:p>
        </w:tc>
      </w:tr>
      <w:tr w:rsidR="003B1004" w:rsidRPr="00A15DCB" w14:paraId="72ED3E24"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2903BC47" w14:textId="77777777" w:rsidR="003B1004" w:rsidRPr="00A15DCB" w:rsidRDefault="003B1004">
            <w:pPr>
              <w:pStyle w:val="TAL"/>
            </w:pPr>
            <w:r w:rsidRPr="00A15DCB">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0F5AB8C7"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66F5AA0"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8F465AC" w14:textId="77777777" w:rsidR="003B1004" w:rsidRPr="00A15DCB" w:rsidRDefault="003B1004">
            <w:pPr>
              <w:pStyle w:val="TAL"/>
            </w:pPr>
          </w:p>
        </w:tc>
      </w:tr>
      <w:tr w:rsidR="003B1004" w:rsidRPr="00A15DCB" w14:paraId="0488EB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275CFEF" w14:textId="77777777" w:rsidR="003B1004" w:rsidRPr="00A15DCB" w:rsidRDefault="003B1004">
            <w:pPr>
              <w:pStyle w:val="TAL"/>
            </w:pPr>
            <w:r w:rsidRPr="00A15DCB">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4CB6CA2E"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1B77360F"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47618DC7" w14:textId="77777777" w:rsidR="003B1004" w:rsidRPr="00A15DCB" w:rsidRDefault="003B1004">
            <w:pPr>
              <w:pStyle w:val="TAL"/>
            </w:pPr>
          </w:p>
        </w:tc>
      </w:tr>
      <w:tr w:rsidR="003B1004" w:rsidRPr="00A15DCB" w14:paraId="5FD718C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3B3F08D" w14:textId="77777777" w:rsidR="003B1004" w:rsidRPr="00A15DCB" w:rsidRDefault="003B1004">
            <w:pPr>
              <w:pStyle w:val="TAL"/>
            </w:pPr>
            <w:r w:rsidRPr="00A15DCB">
              <w:t>}</w:t>
            </w:r>
          </w:p>
        </w:tc>
        <w:tc>
          <w:tcPr>
            <w:tcW w:w="2268" w:type="dxa"/>
            <w:tcBorders>
              <w:top w:val="single" w:sz="4" w:space="0" w:color="auto"/>
              <w:left w:val="nil"/>
              <w:bottom w:val="single" w:sz="4" w:space="0" w:color="auto"/>
              <w:right w:val="single" w:sz="4" w:space="0" w:color="auto"/>
            </w:tcBorders>
          </w:tcPr>
          <w:p w14:paraId="79200FB6"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5E07A5B0"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666C326B" w14:textId="77777777" w:rsidR="003B1004" w:rsidRPr="00A15DCB" w:rsidRDefault="003B1004">
            <w:pPr>
              <w:pStyle w:val="TAL"/>
            </w:pPr>
          </w:p>
        </w:tc>
      </w:tr>
    </w:tbl>
    <w:p w14:paraId="59DE3EF7" w14:textId="4A36596A" w:rsidR="003B1004" w:rsidRPr="00A15DCB" w:rsidRDefault="003B1004" w:rsidP="003B1004">
      <w:pPr>
        <w:rPr>
          <w:lang w:eastAsia="en-US"/>
        </w:rPr>
      </w:pPr>
    </w:p>
    <w:p w14:paraId="3E227E2B" w14:textId="77777777" w:rsidR="003B1004" w:rsidRPr="00A15DCB" w:rsidRDefault="003B1004" w:rsidP="003B1004">
      <w:pPr>
        <w:pStyle w:val="TH"/>
        <w:rPr>
          <w:i/>
          <w:iCs/>
        </w:rPr>
      </w:pPr>
      <w:r w:rsidRPr="00A15DCB">
        <w:t xml:space="preserve">Table 7.1.1.1.10.3.3-6: </w:t>
      </w:r>
      <w:r w:rsidRPr="00A15DCB">
        <w:rPr>
          <w:i/>
          <w:iCs/>
        </w:rPr>
        <w:t xml:space="preserve">ServingCellConfigCommon </w:t>
      </w:r>
      <w:r w:rsidRPr="00A15DCB">
        <w:t>(Table 7.1.1.1.10.3.3-2 and Table 7.1.1.1.10.3.3-2A)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A15DCB" w14:paraId="11EA5BB2"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4C4F1BCD" w14:textId="77777777" w:rsidR="003B1004" w:rsidRPr="00A15DCB" w:rsidRDefault="003B1004">
            <w:pPr>
              <w:pStyle w:val="TAH"/>
              <w:jc w:val="left"/>
              <w:rPr>
                <w:b w:val="0"/>
              </w:rPr>
            </w:pPr>
            <w:r w:rsidRPr="00A15DCB">
              <w:rPr>
                <w:b w:val="0"/>
                <w:bCs/>
              </w:rPr>
              <w:t>Derivation Path: TS 38.508-1 [4], Table 4.6.3-168</w:t>
            </w:r>
          </w:p>
        </w:tc>
      </w:tr>
      <w:tr w:rsidR="003B1004" w:rsidRPr="00A15DCB" w14:paraId="5139321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6CC756F" w14:textId="77777777" w:rsidR="003B1004" w:rsidRPr="00A15DCB" w:rsidRDefault="003B1004">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4CC1FEE3"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495C22F4"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6EB5D855" w14:textId="77777777" w:rsidR="003B1004" w:rsidRPr="00A15DCB" w:rsidRDefault="003B1004">
            <w:pPr>
              <w:pStyle w:val="TAH"/>
            </w:pPr>
            <w:r w:rsidRPr="00A15DCB">
              <w:t>Condition</w:t>
            </w:r>
          </w:p>
        </w:tc>
      </w:tr>
      <w:tr w:rsidR="003B1004" w:rsidRPr="00A15DCB" w14:paraId="3239E88F"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A433D8D" w14:textId="77777777" w:rsidR="003B1004" w:rsidRPr="00A15DCB" w:rsidRDefault="003B1004">
            <w:pPr>
              <w:pStyle w:val="TAL"/>
            </w:pPr>
            <w:r w:rsidRPr="00A15DCB">
              <w:t>ServingCellConfigCommon ::= SEQUENCE {</w:t>
            </w:r>
          </w:p>
        </w:tc>
        <w:tc>
          <w:tcPr>
            <w:tcW w:w="2267" w:type="dxa"/>
            <w:tcBorders>
              <w:top w:val="single" w:sz="4" w:space="0" w:color="auto"/>
              <w:left w:val="nil"/>
              <w:bottom w:val="single" w:sz="4" w:space="0" w:color="auto"/>
              <w:right w:val="single" w:sz="4" w:space="0" w:color="auto"/>
            </w:tcBorders>
          </w:tcPr>
          <w:p w14:paraId="209D0F9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46C8EC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3AEC14A" w14:textId="77777777" w:rsidR="003B1004" w:rsidRPr="00A15DCB" w:rsidRDefault="003B1004">
            <w:pPr>
              <w:pStyle w:val="TAL"/>
            </w:pPr>
          </w:p>
        </w:tc>
      </w:tr>
      <w:tr w:rsidR="003B1004" w:rsidRPr="00A15DCB" w14:paraId="74114D9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9B8406" w14:textId="77777777" w:rsidR="003B1004" w:rsidRPr="00A15DCB" w:rsidRDefault="003B1004">
            <w:pPr>
              <w:pStyle w:val="TAL"/>
            </w:pPr>
            <w:r w:rsidRPr="00A15DCB">
              <w:t xml:space="preserve">  uplinkConfigCommon SEQUENCE {</w:t>
            </w:r>
          </w:p>
        </w:tc>
        <w:tc>
          <w:tcPr>
            <w:tcW w:w="2267" w:type="dxa"/>
            <w:tcBorders>
              <w:top w:val="single" w:sz="4" w:space="0" w:color="auto"/>
              <w:left w:val="nil"/>
              <w:bottom w:val="single" w:sz="4" w:space="0" w:color="auto"/>
              <w:right w:val="single" w:sz="4" w:space="0" w:color="auto"/>
            </w:tcBorders>
          </w:tcPr>
          <w:p w14:paraId="5324BE5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3A7A3B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1408A96" w14:textId="77777777" w:rsidR="003B1004" w:rsidRPr="00A15DCB" w:rsidRDefault="003B1004">
            <w:pPr>
              <w:pStyle w:val="TAL"/>
            </w:pPr>
          </w:p>
        </w:tc>
      </w:tr>
      <w:tr w:rsidR="003B1004" w:rsidRPr="00A15DCB" w14:paraId="548320B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D9B2E7" w14:textId="77777777" w:rsidR="003B1004" w:rsidRPr="00A15DCB" w:rsidRDefault="003B1004">
            <w:pPr>
              <w:pStyle w:val="TAL"/>
            </w:pPr>
            <w:r w:rsidRPr="00A15DCB">
              <w:t xml:space="preserve">    initialUplinkBWP</w:t>
            </w:r>
          </w:p>
        </w:tc>
        <w:tc>
          <w:tcPr>
            <w:tcW w:w="2267" w:type="dxa"/>
            <w:tcBorders>
              <w:top w:val="single" w:sz="4" w:space="0" w:color="auto"/>
              <w:left w:val="nil"/>
              <w:bottom w:val="single" w:sz="4" w:space="0" w:color="auto"/>
              <w:right w:val="single" w:sz="4" w:space="0" w:color="auto"/>
            </w:tcBorders>
            <w:hideMark/>
          </w:tcPr>
          <w:p w14:paraId="78B1323D" w14:textId="77777777" w:rsidR="003B1004" w:rsidRPr="00A15DCB" w:rsidRDefault="003B1004">
            <w:pPr>
              <w:pStyle w:val="TAL"/>
            </w:pPr>
            <w:r w:rsidRPr="00A15DCB">
              <w:t>BWP-UplinkCommon</w:t>
            </w:r>
          </w:p>
        </w:tc>
        <w:tc>
          <w:tcPr>
            <w:tcW w:w="1700" w:type="dxa"/>
            <w:tcBorders>
              <w:top w:val="single" w:sz="4" w:space="0" w:color="auto"/>
              <w:left w:val="nil"/>
              <w:bottom w:val="single" w:sz="4" w:space="0" w:color="auto"/>
              <w:right w:val="single" w:sz="4" w:space="0" w:color="auto"/>
            </w:tcBorders>
          </w:tcPr>
          <w:p w14:paraId="40E144B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D15484B" w14:textId="77777777" w:rsidR="003B1004" w:rsidRPr="00A15DCB" w:rsidRDefault="003B1004">
            <w:pPr>
              <w:pStyle w:val="TAL"/>
            </w:pPr>
          </w:p>
        </w:tc>
      </w:tr>
      <w:tr w:rsidR="003B1004" w:rsidRPr="00A15DCB" w14:paraId="6A5DAB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8BD50A"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078CD6E"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56DC4E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F27F137" w14:textId="77777777" w:rsidR="003B1004" w:rsidRPr="00A15DCB" w:rsidRDefault="003B1004">
            <w:pPr>
              <w:pStyle w:val="TAL"/>
            </w:pPr>
          </w:p>
        </w:tc>
      </w:tr>
      <w:tr w:rsidR="003B1004" w:rsidRPr="00A15DCB" w14:paraId="4CCF14B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8012EA" w14:textId="77777777" w:rsidR="003B1004" w:rsidRPr="00A15DCB" w:rsidRDefault="003B1004">
            <w:pPr>
              <w:pStyle w:val="TAL"/>
            </w:pPr>
            <w:r w:rsidRPr="00A15DCB">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1A62723A" w14:textId="77777777" w:rsidR="003B1004" w:rsidRPr="00A15DCB" w:rsidRDefault="003B1004">
            <w:pPr>
              <w:pStyle w:val="TAL"/>
            </w:pPr>
            <w:r w:rsidRPr="00A15DCB">
              <w:t>TDD-UL-DL-ConfigCommon</w:t>
            </w:r>
          </w:p>
        </w:tc>
        <w:tc>
          <w:tcPr>
            <w:tcW w:w="1700" w:type="dxa"/>
            <w:tcBorders>
              <w:top w:val="single" w:sz="4" w:space="0" w:color="auto"/>
              <w:left w:val="nil"/>
              <w:bottom w:val="single" w:sz="4" w:space="0" w:color="auto"/>
              <w:right w:val="single" w:sz="4" w:space="0" w:color="auto"/>
            </w:tcBorders>
          </w:tcPr>
          <w:p w14:paraId="4DC4DF0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4AD0615" w14:textId="77777777" w:rsidR="003B1004" w:rsidRPr="00A15DCB" w:rsidRDefault="003B1004">
            <w:pPr>
              <w:pStyle w:val="TAL"/>
            </w:pPr>
          </w:p>
        </w:tc>
      </w:tr>
      <w:tr w:rsidR="003B1004" w:rsidRPr="00A15DCB" w14:paraId="2A4AEDF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5B90F2"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36D4582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0B477C0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06E15E6" w14:textId="77777777" w:rsidR="003B1004" w:rsidRPr="00A15DCB" w:rsidRDefault="003B1004">
            <w:pPr>
              <w:pStyle w:val="TAL"/>
            </w:pPr>
          </w:p>
        </w:tc>
      </w:tr>
    </w:tbl>
    <w:p w14:paraId="179845FF" w14:textId="22110A75" w:rsidR="003B1004" w:rsidRPr="00A15DCB" w:rsidRDefault="003B1004" w:rsidP="003B1004">
      <w:pPr>
        <w:rPr>
          <w:lang w:eastAsia="en-US"/>
        </w:rPr>
      </w:pPr>
    </w:p>
    <w:p w14:paraId="47C207A0" w14:textId="77777777" w:rsidR="003B1004" w:rsidRPr="00A15DCB" w:rsidRDefault="003B1004" w:rsidP="003B1004">
      <w:pPr>
        <w:pStyle w:val="TH"/>
        <w:rPr>
          <w:i/>
          <w:iCs/>
        </w:rPr>
      </w:pPr>
      <w:r w:rsidRPr="00A15DCB">
        <w:lastRenderedPageBreak/>
        <w:t xml:space="preserve">Table 7.1.1.1.10.3.3-7: </w:t>
      </w:r>
      <w:r w:rsidRPr="00A15DCB">
        <w:rPr>
          <w:i/>
          <w:iCs/>
        </w:rPr>
        <w:t>BWP-UplinkCommon (</w:t>
      </w:r>
      <w:r w:rsidRPr="00A15DCB">
        <w:t>Table 7.1.1.1.10.3.3-6)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A15DCB" w14:paraId="05C6603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9AB639B" w14:textId="77777777" w:rsidR="003B1004" w:rsidRPr="00A15DCB" w:rsidRDefault="003B1004">
            <w:pPr>
              <w:pStyle w:val="TAL"/>
            </w:pPr>
            <w:r w:rsidRPr="00A15DCB">
              <w:t>Derivation Path: TS 38.508-1 [4], Table 4.6.3-10</w:t>
            </w:r>
          </w:p>
        </w:tc>
        <w:tc>
          <w:tcPr>
            <w:tcW w:w="2267" w:type="dxa"/>
            <w:tcBorders>
              <w:top w:val="single" w:sz="4" w:space="0" w:color="auto"/>
              <w:left w:val="nil"/>
              <w:bottom w:val="single" w:sz="4" w:space="0" w:color="auto"/>
              <w:right w:val="single" w:sz="4" w:space="0" w:color="auto"/>
            </w:tcBorders>
          </w:tcPr>
          <w:p w14:paraId="3F193362"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4D51D0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EC77AFF" w14:textId="77777777" w:rsidR="003B1004" w:rsidRPr="00A15DCB" w:rsidRDefault="003B1004">
            <w:pPr>
              <w:pStyle w:val="TAL"/>
            </w:pPr>
          </w:p>
        </w:tc>
      </w:tr>
      <w:tr w:rsidR="003B1004" w:rsidRPr="00A15DCB" w14:paraId="5346E0D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6677E0" w14:textId="77777777" w:rsidR="003B1004" w:rsidRPr="00A15DCB" w:rsidRDefault="003B1004" w:rsidP="00AE4CA2">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441187F1" w14:textId="77777777" w:rsidR="003B1004" w:rsidRPr="00A15DCB" w:rsidRDefault="003B1004" w:rsidP="00AE4CA2">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6F9911E6" w14:textId="77777777" w:rsidR="003B1004" w:rsidRPr="00A15DCB" w:rsidRDefault="003B1004" w:rsidP="00AE4CA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E508D3A" w14:textId="77777777" w:rsidR="003B1004" w:rsidRPr="00A15DCB" w:rsidRDefault="003B1004" w:rsidP="00AE4CA2">
            <w:pPr>
              <w:pStyle w:val="TAH"/>
            </w:pPr>
            <w:r w:rsidRPr="00A15DCB">
              <w:t>Condition</w:t>
            </w:r>
          </w:p>
        </w:tc>
      </w:tr>
      <w:tr w:rsidR="003B1004" w:rsidRPr="00A15DCB" w14:paraId="6953115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12C2165" w14:textId="77777777" w:rsidR="003B1004" w:rsidRPr="00A15DCB" w:rsidRDefault="003B1004">
            <w:pPr>
              <w:pStyle w:val="TAL"/>
            </w:pPr>
            <w:r w:rsidRPr="00A15DCB">
              <w:t>BWP-UplinkCommon ::= SEQUENCE {</w:t>
            </w:r>
          </w:p>
        </w:tc>
        <w:tc>
          <w:tcPr>
            <w:tcW w:w="2267" w:type="dxa"/>
            <w:tcBorders>
              <w:top w:val="single" w:sz="4" w:space="0" w:color="auto"/>
              <w:left w:val="nil"/>
              <w:bottom w:val="single" w:sz="4" w:space="0" w:color="auto"/>
              <w:right w:val="single" w:sz="4" w:space="0" w:color="auto"/>
            </w:tcBorders>
          </w:tcPr>
          <w:p w14:paraId="750A0D9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DB9056C"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E11BB80" w14:textId="77777777" w:rsidR="003B1004" w:rsidRPr="00A15DCB" w:rsidRDefault="003B1004">
            <w:pPr>
              <w:pStyle w:val="TAL"/>
            </w:pPr>
          </w:p>
        </w:tc>
      </w:tr>
      <w:tr w:rsidR="003B1004" w:rsidRPr="00A15DCB" w14:paraId="239064F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CD0967" w14:textId="77777777" w:rsidR="003B1004" w:rsidRPr="00A15DCB" w:rsidRDefault="003B1004">
            <w:pPr>
              <w:pStyle w:val="TAL"/>
            </w:pPr>
            <w:r w:rsidRPr="00A15DCB">
              <w:t xml:space="preserve">  rach-ConfigCommon CHOICE {</w:t>
            </w:r>
          </w:p>
        </w:tc>
        <w:tc>
          <w:tcPr>
            <w:tcW w:w="2267" w:type="dxa"/>
            <w:tcBorders>
              <w:top w:val="single" w:sz="4" w:space="0" w:color="auto"/>
              <w:left w:val="nil"/>
              <w:bottom w:val="single" w:sz="4" w:space="0" w:color="auto"/>
              <w:right w:val="single" w:sz="4" w:space="0" w:color="auto"/>
            </w:tcBorders>
          </w:tcPr>
          <w:p w14:paraId="7EEE833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F2DBEA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8F82AD8" w14:textId="77777777" w:rsidR="003B1004" w:rsidRPr="00A15DCB" w:rsidRDefault="003B1004">
            <w:pPr>
              <w:pStyle w:val="TAL"/>
            </w:pPr>
          </w:p>
        </w:tc>
      </w:tr>
      <w:tr w:rsidR="003B1004" w:rsidRPr="00A15DCB" w14:paraId="7ACB97A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7DBF3A" w14:textId="77777777" w:rsidR="003B1004" w:rsidRPr="00A15DCB" w:rsidRDefault="003B1004">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741E050F" w14:textId="77777777" w:rsidR="003B1004" w:rsidRPr="00A15DCB" w:rsidRDefault="003B1004">
            <w:pPr>
              <w:pStyle w:val="TAL"/>
            </w:pPr>
            <w:r w:rsidRPr="00A15DCB">
              <w:t>RACH-ConfigCommon</w:t>
            </w:r>
          </w:p>
        </w:tc>
        <w:tc>
          <w:tcPr>
            <w:tcW w:w="1700" w:type="dxa"/>
            <w:tcBorders>
              <w:top w:val="single" w:sz="4" w:space="0" w:color="auto"/>
              <w:left w:val="nil"/>
              <w:bottom w:val="single" w:sz="4" w:space="0" w:color="auto"/>
              <w:right w:val="single" w:sz="4" w:space="0" w:color="auto"/>
            </w:tcBorders>
          </w:tcPr>
          <w:p w14:paraId="3EB50D5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2CE2E1B" w14:textId="77777777" w:rsidR="003B1004" w:rsidRPr="00A15DCB" w:rsidRDefault="003B1004">
            <w:pPr>
              <w:pStyle w:val="TAL"/>
            </w:pPr>
          </w:p>
        </w:tc>
      </w:tr>
      <w:tr w:rsidR="003B1004" w:rsidRPr="00A15DCB" w14:paraId="7763D5B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F86A7D4"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BE1641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30C93B0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2EADE6D" w14:textId="77777777" w:rsidR="003B1004" w:rsidRPr="00A15DCB" w:rsidRDefault="003B1004">
            <w:pPr>
              <w:pStyle w:val="TAL"/>
            </w:pPr>
          </w:p>
        </w:tc>
      </w:tr>
      <w:tr w:rsidR="003B1004" w:rsidRPr="00A15DCB" w14:paraId="5FDE397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C0B7AD7" w14:textId="77777777" w:rsidR="003B1004" w:rsidRPr="00A15DCB" w:rsidRDefault="003B1004">
            <w:pPr>
              <w:pStyle w:val="TAL"/>
            </w:pPr>
            <w:r w:rsidRPr="00A15DCB">
              <w:t xml:space="preserve">  msgA-ConfigCommon-r16 CHOICE {</w:t>
            </w:r>
          </w:p>
        </w:tc>
        <w:tc>
          <w:tcPr>
            <w:tcW w:w="2267" w:type="dxa"/>
            <w:tcBorders>
              <w:top w:val="single" w:sz="4" w:space="0" w:color="auto"/>
              <w:left w:val="nil"/>
              <w:bottom w:val="single" w:sz="4" w:space="0" w:color="auto"/>
              <w:right w:val="single" w:sz="4" w:space="0" w:color="auto"/>
            </w:tcBorders>
          </w:tcPr>
          <w:p w14:paraId="6F74798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6266E75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0C5D08B" w14:textId="77777777" w:rsidR="003B1004" w:rsidRPr="00A15DCB" w:rsidRDefault="003B1004">
            <w:pPr>
              <w:pStyle w:val="TAL"/>
            </w:pPr>
          </w:p>
        </w:tc>
      </w:tr>
      <w:tr w:rsidR="003B1004" w:rsidRPr="00A15DCB" w14:paraId="265FD5B4"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B4F6351" w14:textId="77777777" w:rsidR="003B1004" w:rsidRPr="00A15DCB" w:rsidRDefault="003B1004">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5FA21981" w14:textId="77777777" w:rsidR="003B1004" w:rsidRPr="00A15DCB" w:rsidRDefault="003B1004">
            <w:pPr>
              <w:pStyle w:val="TAL"/>
            </w:pPr>
            <w:r w:rsidRPr="00A15DCB">
              <w:t>MsgA-ConfigCommon</w:t>
            </w:r>
          </w:p>
        </w:tc>
        <w:tc>
          <w:tcPr>
            <w:tcW w:w="1700" w:type="dxa"/>
            <w:tcBorders>
              <w:top w:val="single" w:sz="4" w:space="0" w:color="auto"/>
              <w:left w:val="nil"/>
              <w:bottom w:val="single" w:sz="4" w:space="0" w:color="auto"/>
              <w:right w:val="single" w:sz="4" w:space="0" w:color="auto"/>
            </w:tcBorders>
          </w:tcPr>
          <w:p w14:paraId="68B9461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6C31DED" w14:textId="77777777" w:rsidR="003B1004" w:rsidRPr="00A15DCB" w:rsidRDefault="003B1004">
            <w:pPr>
              <w:pStyle w:val="TAL"/>
            </w:pPr>
          </w:p>
        </w:tc>
      </w:tr>
      <w:tr w:rsidR="003B1004" w:rsidRPr="00A15DCB" w14:paraId="2CFCE4B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96349B"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E6CEC76"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23B82FA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C08E9C4" w14:textId="77777777" w:rsidR="003B1004" w:rsidRPr="00A15DCB" w:rsidRDefault="003B1004">
            <w:pPr>
              <w:pStyle w:val="TAL"/>
            </w:pPr>
          </w:p>
        </w:tc>
      </w:tr>
      <w:tr w:rsidR="003B1004" w:rsidRPr="00A15DCB" w14:paraId="7519AF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DEF228"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0FFCD2C8"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12F0C0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4ECA243" w14:textId="77777777" w:rsidR="003B1004" w:rsidRPr="00A15DCB" w:rsidRDefault="003B1004">
            <w:pPr>
              <w:pStyle w:val="TAL"/>
            </w:pPr>
          </w:p>
        </w:tc>
      </w:tr>
    </w:tbl>
    <w:p w14:paraId="7579D536" w14:textId="02CAE0E8" w:rsidR="003B1004" w:rsidRPr="00A15DCB" w:rsidRDefault="003B1004" w:rsidP="003B1004">
      <w:pPr>
        <w:rPr>
          <w:lang w:eastAsia="en-US"/>
        </w:rPr>
      </w:pPr>
    </w:p>
    <w:p w14:paraId="5DF56A22" w14:textId="77777777" w:rsidR="003B1004" w:rsidRPr="00A15DCB" w:rsidRDefault="003B1004" w:rsidP="003B1004">
      <w:pPr>
        <w:pStyle w:val="TH"/>
        <w:rPr>
          <w:i/>
          <w:iCs/>
        </w:rPr>
      </w:pPr>
      <w:r w:rsidRPr="00A15DCB">
        <w:t xml:space="preserve">Table 7.1.1.1.10.3.3-8: </w:t>
      </w:r>
      <w:r w:rsidRPr="00A15DCB">
        <w:rPr>
          <w:i/>
          <w:iCs/>
        </w:rPr>
        <w:t>RACH-ConfigCommon (</w:t>
      </w:r>
      <w:r w:rsidRPr="00A15DCB">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A15DCB" w14:paraId="268B410F"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2AF57B63" w14:textId="77777777" w:rsidR="003B1004" w:rsidRPr="00A15DCB" w:rsidRDefault="003B1004">
            <w:pPr>
              <w:pStyle w:val="TAH"/>
              <w:jc w:val="left"/>
              <w:rPr>
                <w:b w:val="0"/>
              </w:rPr>
            </w:pPr>
            <w:r w:rsidRPr="00A15DCB">
              <w:rPr>
                <w:b w:val="0"/>
                <w:bCs/>
              </w:rPr>
              <w:t>Derivation Path: TS 38.508-1 [4], Table 4.6.3-128</w:t>
            </w:r>
          </w:p>
        </w:tc>
      </w:tr>
      <w:tr w:rsidR="003B1004" w:rsidRPr="00A15DCB" w14:paraId="5D703FD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74BA9DA" w14:textId="77777777" w:rsidR="003B1004" w:rsidRPr="00A15DCB" w:rsidRDefault="003B1004">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CBFDC06"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2768A521"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4939962" w14:textId="77777777" w:rsidR="003B1004" w:rsidRPr="00A15DCB" w:rsidRDefault="003B1004">
            <w:pPr>
              <w:pStyle w:val="TAH"/>
            </w:pPr>
            <w:r w:rsidRPr="00A15DCB">
              <w:t>Condition</w:t>
            </w:r>
          </w:p>
        </w:tc>
      </w:tr>
      <w:tr w:rsidR="003B1004" w:rsidRPr="00A15DCB" w14:paraId="3F1A9E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64EAD1E" w14:textId="24742FC8" w:rsidR="003B1004" w:rsidRPr="00A15DCB" w:rsidRDefault="003B1004">
            <w:pPr>
              <w:pStyle w:val="TAL"/>
            </w:pPr>
            <w:r w:rsidRPr="00A15DCB">
              <w:t>RACH-ConfigCommon</w:t>
            </w:r>
            <w:r w:rsidR="00AE4CA2" w:rsidRPr="00A15DCB">
              <w:t xml:space="preserve"> </w:t>
            </w:r>
            <w:r w:rsidRPr="00A15DCB">
              <w:t>::= SEQUENCE {</w:t>
            </w:r>
          </w:p>
        </w:tc>
        <w:tc>
          <w:tcPr>
            <w:tcW w:w="2267" w:type="dxa"/>
            <w:tcBorders>
              <w:top w:val="single" w:sz="4" w:space="0" w:color="auto"/>
              <w:left w:val="nil"/>
              <w:bottom w:val="single" w:sz="4" w:space="0" w:color="auto"/>
              <w:right w:val="single" w:sz="4" w:space="0" w:color="auto"/>
            </w:tcBorders>
          </w:tcPr>
          <w:p w14:paraId="03543BB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183402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34026BB" w14:textId="77777777" w:rsidR="003B1004" w:rsidRPr="00A15DCB" w:rsidRDefault="003B1004">
            <w:pPr>
              <w:pStyle w:val="TAL"/>
            </w:pPr>
          </w:p>
        </w:tc>
      </w:tr>
      <w:tr w:rsidR="003B1004" w:rsidRPr="00A15DCB" w14:paraId="151FD75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B36515E" w14:textId="77777777" w:rsidR="003B1004" w:rsidRPr="00A15DCB" w:rsidRDefault="003B1004">
            <w:pPr>
              <w:pStyle w:val="TAL"/>
            </w:pPr>
            <w:r w:rsidRPr="00A15DCB">
              <w:t xml:space="preserve">  rach-ConfigGeneric</w:t>
            </w:r>
          </w:p>
        </w:tc>
        <w:tc>
          <w:tcPr>
            <w:tcW w:w="2267" w:type="dxa"/>
            <w:tcBorders>
              <w:top w:val="single" w:sz="4" w:space="0" w:color="auto"/>
              <w:left w:val="nil"/>
              <w:bottom w:val="single" w:sz="4" w:space="0" w:color="auto"/>
              <w:right w:val="single" w:sz="4" w:space="0" w:color="auto"/>
            </w:tcBorders>
            <w:hideMark/>
          </w:tcPr>
          <w:p w14:paraId="6DDC8BF7" w14:textId="77777777" w:rsidR="003B1004" w:rsidRPr="00A15DCB" w:rsidRDefault="003B1004">
            <w:pPr>
              <w:pStyle w:val="TAL"/>
            </w:pPr>
            <w:r w:rsidRPr="00A15DCB">
              <w:t>RACH-ConfigGeneric</w:t>
            </w:r>
          </w:p>
        </w:tc>
        <w:tc>
          <w:tcPr>
            <w:tcW w:w="1700" w:type="dxa"/>
            <w:tcBorders>
              <w:top w:val="single" w:sz="4" w:space="0" w:color="auto"/>
              <w:left w:val="nil"/>
              <w:bottom w:val="single" w:sz="4" w:space="0" w:color="auto"/>
              <w:right w:val="single" w:sz="4" w:space="0" w:color="auto"/>
            </w:tcBorders>
          </w:tcPr>
          <w:p w14:paraId="40F276A5"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0BE71C8" w14:textId="77777777" w:rsidR="003B1004" w:rsidRPr="00A15DCB" w:rsidRDefault="003B1004">
            <w:pPr>
              <w:pStyle w:val="TAL"/>
            </w:pPr>
          </w:p>
        </w:tc>
      </w:tr>
      <w:tr w:rsidR="003B1004" w:rsidRPr="00A15DCB" w14:paraId="297E70F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1948AE9" w14:textId="7C2678B4" w:rsidR="003B1004" w:rsidRPr="00A15DCB" w:rsidRDefault="003B1004">
            <w:pPr>
              <w:pStyle w:val="TAL"/>
            </w:pPr>
            <w:r w:rsidRPr="00A15DCB">
              <w:t xml:space="preserve">  </w:t>
            </w:r>
            <w:r w:rsidR="00C94552" w:rsidRPr="00A15DCB">
              <w:t>ssb-perRACH-OccasionAndCB-PreamblesPerSSB</w:t>
            </w:r>
            <w:r w:rsidRPr="00A15DCB">
              <w:t xml:space="preserve"> CHOICE {</w:t>
            </w:r>
          </w:p>
        </w:tc>
        <w:tc>
          <w:tcPr>
            <w:tcW w:w="2267" w:type="dxa"/>
            <w:tcBorders>
              <w:top w:val="single" w:sz="4" w:space="0" w:color="auto"/>
              <w:left w:val="nil"/>
              <w:bottom w:val="single" w:sz="4" w:space="0" w:color="auto"/>
              <w:right w:val="single" w:sz="4" w:space="0" w:color="auto"/>
            </w:tcBorders>
          </w:tcPr>
          <w:p w14:paraId="3AA1B482"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6896AAF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772A369F" w14:textId="77777777" w:rsidR="003B1004" w:rsidRPr="00A15DCB" w:rsidRDefault="003B1004">
            <w:pPr>
              <w:pStyle w:val="TAL"/>
            </w:pPr>
          </w:p>
        </w:tc>
      </w:tr>
      <w:tr w:rsidR="003B1004" w:rsidRPr="00A15DCB" w14:paraId="0C9BF76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C1843B" w14:textId="238D20F8" w:rsidR="003B1004" w:rsidRPr="00A15DCB" w:rsidRDefault="003B1004">
            <w:pPr>
              <w:pStyle w:val="TAL"/>
            </w:pPr>
            <w:r w:rsidRPr="00A15DCB">
              <w:t xml:space="preserve">    one</w:t>
            </w:r>
          </w:p>
        </w:tc>
        <w:tc>
          <w:tcPr>
            <w:tcW w:w="2267" w:type="dxa"/>
            <w:tcBorders>
              <w:top w:val="single" w:sz="4" w:space="0" w:color="auto"/>
              <w:left w:val="nil"/>
              <w:bottom w:val="single" w:sz="4" w:space="0" w:color="auto"/>
              <w:right w:val="single" w:sz="4" w:space="0" w:color="auto"/>
            </w:tcBorders>
            <w:hideMark/>
          </w:tcPr>
          <w:p w14:paraId="04FAC1F9" w14:textId="77777777" w:rsidR="003B1004" w:rsidRPr="00A15DCB" w:rsidRDefault="003B1004">
            <w:pPr>
              <w:pStyle w:val="TAL"/>
            </w:pPr>
            <w:r w:rsidRPr="00A15DCB">
              <w:t>n36</w:t>
            </w:r>
          </w:p>
        </w:tc>
        <w:tc>
          <w:tcPr>
            <w:tcW w:w="1700" w:type="dxa"/>
            <w:tcBorders>
              <w:top w:val="single" w:sz="4" w:space="0" w:color="auto"/>
              <w:left w:val="nil"/>
              <w:bottom w:val="single" w:sz="4" w:space="0" w:color="auto"/>
              <w:right w:val="single" w:sz="4" w:space="0" w:color="auto"/>
            </w:tcBorders>
          </w:tcPr>
          <w:p w14:paraId="22F02EB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733D2AB3" w14:textId="77777777" w:rsidR="003B1004" w:rsidRPr="00A15DCB" w:rsidRDefault="003B1004">
            <w:pPr>
              <w:pStyle w:val="TAL"/>
            </w:pPr>
          </w:p>
        </w:tc>
      </w:tr>
      <w:tr w:rsidR="003B1004" w:rsidRPr="00A15DCB" w14:paraId="0A31C33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6F3DA7" w14:textId="78368403"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49D0697"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71276F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A69DC35" w14:textId="77777777" w:rsidR="003B1004" w:rsidRPr="00A15DCB" w:rsidRDefault="003B1004">
            <w:pPr>
              <w:pStyle w:val="TAL"/>
            </w:pPr>
          </w:p>
        </w:tc>
      </w:tr>
      <w:tr w:rsidR="003B1004" w:rsidRPr="00A15DCB" w14:paraId="2ADE6D2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1B9071" w14:textId="77777777" w:rsidR="003B1004" w:rsidRPr="00A15DCB" w:rsidRDefault="003B1004">
            <w:pPr>
              <w:pStyle w:val="TAL"/>
            </w:pPr>
            <w:r w:rsidRPr="00A15DCB">
              <w:t xml:space="preserve">  prach-RootSequenceIndex CHOICE {</w:t>
            </w:r>
          </w:p>
        </w:tc>
        <w:tc>
          <w:tcPr>
            <w:tcW w:w="2267" w:type="dxa"/>
            <w:tcBorders>
              <w:top w:val="single" w:sz="4" w:space="0" w:color="auto"/>
              <w:left w:val="nil"/>
              <w:bottom w:val="single" w:sz="4" w:space="0" w:color="auto"/>
              <w:right w:val="single" w:sz="4" w:space="0" w:color="auto"/>
            </w:tcBorders>
          </w:tcPr>
          <w:p w14:paraId="66810901"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F434FE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45DBB11" w14:textId="77777777" w:rsidR="003B1004" w:rsidRPr="00A15DCB" w:rsidRDefault="003B1004">
            <w:pPr>
              <w:pStyle w:val="TAL"/>
            </w:pPr>
          </w:p>
        </w:tc>
      </w:tr>
      <w:tr w:rsidR="003B1004" w:rsidRPr="00A15DCB" w14:paraId="30F7C19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0DE27C" w14:textId="77777777" w:rsidR="003B1004" w:rsidRPr="00A15DCB" w:rsidRDefault="003B1004">
            <w:pPr>
              <w:pStyle w:val="TAL"/>
            </w:pPr>
            <w:r w:rsidRPr="00A15DCB">
              <w:t xml:space="preserve">    l139</w:t>
            </w:r>
          </w:p>
        </w:tc>
        <w:tc>
          <w:tcPr>
            <w:tcW w:w="2267" w:type="dxa"/>
            <w:tcBorders>
              <w:top w:val="single" w:sz="4" w:space="0" w:color="auto"/>
              <w:left w:val="nil"/>
              <w:bottom w:val="single" w:sz="4" w:space="0" w:color="auto"/>
              <w:right w:val="single" w:sz="4" w:space="0" w:color="auto"/>
            </w:tcBorders>
            <w:hideMark/>
          </w:tcPr>
          <w:p w14:paraId="59B671CF" w14:textId="77777777" w:rsidR="003B1004" w:rsidRPr="00A15DCB" w:rsidRDefault="003B1004">
            <w:pPr>
              <w:pStyle w:val="TAL"/>
            </w:pPr>
            <w:r w:rsidRPr="00A15DCB">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4738E5F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CDB37C7" w14:textId="77777777" w:rsidR="003B1004" w:rsidRPr="00A15DCB" w:rsidRDefault="003B1004">
            <w:pPr>
              <w:pStyle w:val="TAL"/>
            </w:pPr>
          </w:p>
        </w:tc>
      </w:tr>
      <w:tr w:rsidR="003B1004" w:rsidRPr="00A15DCB" w14:paraId="217CE97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BCA475F" w14:textId="77777777" w:rsidR="003B1004" w:rsidRPr="00A15DCB" w:rsidRDefault="003B1004">
            <w:pPr>
              <w:pStyle w:val="TAL"/>
            </w:pPr>
            <w:r w:rsidRPr="00A15DCB">
              <w:t xml:space="preserve">    l839</w:t>
            </w:r>
          </w:p>
        </w:tc>
        <w:tc>
          <w:tcPr>
            <w:tcW w:w="2267" w:type="dxa"/>
            <w:tcBorders>
              <w:top w:val="single" w:sz="4" w:space="0" w:color="auto"/>
              <w:left w:val="nil"/>
              <w:bottom w:val="single" w:sz="4" w:space="0" w:color="auto"/>
              <w:right w:val="single" w:sz="4" w:space="0" w:color="auto"/>
            </w:tcBorders>
            <w:hideMark/>
          </w:tcPr>
          <w:p w14:paraId="0A20E3FA" w14:textId="77777777" w:rsidR="003B1004" w:rsidRPr="00A15DCB" w:rsidRDefault="003B1004">
            <w:pPr>
              <w:pStyle w:val="TAL"/>
            </w:pPr>
            <w:r w:rsidRPr="00A15DCB">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2AD6A6D8" w14:textId="77777777" w:rsidR="003B1004" w:rsidRPr="00A15DCB" w:rsidRDefault="003B1004">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07CB68B7" w14:textId="77777777" w:rsidR="003B1004" w:rsidRPr="00A15DCB" w:rsidRDefault="003B1004">
            <w:pPr>
              <w:pStyle w:val="TAL"/>
            </w:pPr>
            <w:r w:rsidRPr="00A15DCB">
              <w:t xml:space="preserve">FR1, </w:t>
            </w:r>
          </w:p>
        </w:tc>
      </w:tr>
      <w:tr w:rsidR="003B1004" w:rsidRPr="00A15DCB" w14:paraId="1DD9D90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014F117"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E71D30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FBA6F70"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E521419" w14:textId="77777777" w:rsidR="003B1004" w:rsidRPr="00A15DCB" w:rsidRDefault="003B1004">
            <w:pPr>
              <w:pStyle w:val="TAL"/>
            </w:pPr>
          </w:p>
        </w:tc>
      </w:tr>
      <w:tr w:rsidR="003B1004" w:rsidRPr="00A15DCB" w14:paraId="5DED345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967A222"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27C3BBD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B0AA1A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01E8E030" w14:textId="77777777" w:rsidR="003B1004" w:rsidRPr="00A15DCB" w:rsidRDefault="003B1004">
            <w:pPr>
              <w:pStyle w:val="TAL"/>
            </w:pPr>
          </w:p>
        </w:tc>
      </w:tr>
    </w:tbl>
    <w:p w14:paraId="6FFE5343" w14:textId="3C22D2D0" w:rsidR="003B1004" w:rsidRPr="00A15DCB" w:rsidRDefault="003B1004" w:rsidP="003B1004">
      <w:pPr>
        <w:rPr>
          <w:lang w:eastAsia="en-US"/>
        </w:rPr>
      </w:pPr>
    </w:p>
    <w:p w14:paraId="0ACD17C5" w14:textId="77777777" w:rsidR="003B1004" w:rsidRPr="00A15DCB" w:rsidRDefault="003B1004" w:rsidP="003B1004">
      <w:pPr>
        <w:pStyle w:val="TH"/>
        <w:rPr>
          <w:bCs/>
          <w:i/>
          <w:iCs/>
        </w:rPr>
      </w:pPr>
      <w:r w:rsidRPr="00A15DCB">
        <w:t xml:space="preserve">Table 7.1.1.1.10.3.3-9: </w:t>
      </w:r>
      <w:r w:rsidRPr="00A15DCB">
        <w:rPr>
          <w:i/>
          <w:iCs/>
        </w:rPr>
        <w:t xml:space="preserve">MsgA-ConfigCommon </w:t>
      </w:r>
      <w:r w:rsidRPr="00A15DCB">
        <w:rPr>
          <w:iCs/>
        </w:rPr>
        <w:t>(</w:t>
      </w:r>
      <w:r w:rsidRPr="00A15DCB">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A15DCB" w14:paraId="4D9DA77E"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79159FBA" w14:textId="77777777" w:rsidR="003B1004" w:rsidRPr="00A15DCB" w:rsidRDefault="003B1004">
            <w:pPr>
              <w:pStyle w:val="TAH"/>
              <w:jc w:val="left"/>
              <w:rPr>
                <w:b w:val="0"/>
              </w:rPr>
            </w:pPr>
            <w:r w:rsidRPr="00A15DCB">
              <w:rPr>
                <w:b w:val="0"/>
                <w:bCs/>
              </w:rPr>
              <w:t>Derivation Path: TS 38.508-1 [4], Table 4.6.3-81A</w:t>
            </w:r>
          </w:p>
        </w:tc>
      </w:tr>
      <w:tr w:rsidR="003B1004" w:rsidRPr="00A15DCB" w14:paraId="42D5342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42F6F9B" w14:textId="77777777" w:rsidR="003B1004" w:rsidRPr="00A15DCB" w:rsidRDefault="003B1004">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1AD95731"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EF2AA06"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E717CFF" w14:textId="77777777" w:rsidR="003B1004" w:rsidRPr="00A15DCB" w:rsidRDefault="003B1004">
            <w:pPr>
              <w:pStyle w:val="TAH"/>
            </w:pPr>
            <w:r w:rsidRPr="00A15DCB">
              <w:t>Condition</w:t>
            </w:r>
          </w:p>
        </w:tc>
      </w:tr>
      <w:tr w:rsidR="003B1004" w:rsidRPr="00A15DCB" w14:paraId="70B7806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83E9D21" w14:textId="5E735096" w:rsidR="003B1004" w:rsidRPr="00A15DCB" w:rsidRDefault="003B1004">
            <w:pPr>
              <w:pStyle w:val="TAL"/>
            </w:pPr>
            <w:r w:rsidRPr="00A15DCB">
              <w:t>MsgA-ConfigCommon-r16 ::= SEQUENCE {</w:t>
            </w:r>
          </w:p>
        </w:tc>
        <w:tc>
          <w:tcPr>
            <w:tcW w:w="2267" w:type="dxa"/>
            <w:tcBorders>
              <w:top w:val="single" w:sz="4" w:space="0" w:color="auto"/>
              <w:left w:val="nil"/>
              <w:bottom w:val="single" w:sz="4" w:space="0" w:color="auto"/>
              <w:right w:val="single" w:sz="4" w:space="0" w:color="auto"/>
            </w:tcBorders>
          </w:tcPr>
          <w:p w14:paraId="651EB01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65571A0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98F7CE7" w14:textId="77777777" w:rsidR="003B1004" w:rsidRPr="00A15DCB" w:rsidRDefault="003B1004">
            <w:pPr>
              <w:pStyle w:val="TAL"/>
            </w:pPr>
          </w:p>
        </w:tc>
      </w:tr>
      <w:tr w:rsidR="003B1004" w:rsidRPr="00A15DCB" w14:paraId="1531F50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AC520F8" w14:textId="77777777" w:rsidR="003B1004" w:rsidRPr="00A15DCB" w:rsidRDefault="003B1004">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078E9D31" w14:textId="77777777" w:rsidR="003B1004" w:rsidRPr="00A15DCB" w:rsidRDefault="003B1004">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05312524"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96A7C5E" w14:textId="77777777" w:rsidR="003B1004" w:rsidRPr="00A15DCB" w:rsidRDefault="003B1004">
            <w:pPr>
              <w:pStyle w:val="TAL"/>
            </w:pPr>
          </w:p>
        </w:tc>
      </w:tr>
      <w:tr w:rsidR="003B1004" w:rsidRPr="00A15DCB" w14:paraId="677FBBE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891969C" w14:textId="77777777" w:rsidR="003B1004" w:rsidRPr="00A15DCB" w:rsidRDefault="003B1004">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444BB7B0" w14:textId="77777777" w:rsidR="003B1004" w:rsidRPr="00A15DCB" w:rsidRDefault="003B1004">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27D2ACB0"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83795EE" w14:textId="77777777" w:rsidR="003B1004" w:rsidRPr="00A15DCB" w:rsidRDefault="003B1004">
            <w:pPr>
              <w:pStyle w:val="TAL"/>
            </w:pPr>
          </w:p>
        </w:tc>
      </w:tr>
      <w:tr w:rsidR="003B1004" w:rsidRPr="00A15DCB" w14:paraId="3BE5770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A596597"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429B1A50"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34D3B5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4EA4EFF" w14:textId="77777777" w:rsidR="003B1004" w:rsidRPr="00A15DCB" w:rsidRDefault="003B1004">
            <w:pPr>
              <w:pStyle w:val="TAL"/>
            </w:pPr>
          </w:p>
        </w:tc>
      </w:tr>
    </w:tbl>
    <w:p w14:paraId="6D146B69" w14:textId="77777777" w:rsidR="003B1004" w:rsidRPr="00A15DCB" w:rsidRDefault="003B1004" w:rsidP="003B1004">
      <w:pPr>
        <w:rPr>
          <w:lang w:eastAsia="en-US"/>
        </w:rPr>
      </w:pPr>
    </w:p>
    <w:p w14:paraId="43697E80" w14:textId="4F963077" w:rsidR="003B1004" w:rsidRPr="00A15DCB" w:rsidRDefault="003B1004" w:rsidP="003B1004">
      <w:pPr>
        <w:pStyle w:val="TH"/>
      </w:pPr>
      <w:r w:rsidRPr="00A15DCB">
        <w:lastRenderedPageBreak/>
        <w:t xml:space="preserve">Table 7.1.1.1.10.3.3-10: </w:t>
      </w:r>
      <w:r w:rsidRPr="00A15DCB">
        <w:rPr>
          <w:i/>
          <w:iCs/>
        </w:rPr>
        <w:t>TDD-UL-DL-ConfigCommon (</w:t>
      </w:r>
      <w:r w:rsidRPr="00A15DCB">
        <w:t>Table 7.1.1.1.10.3.3-6)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402EF198"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B665747" w14:textId="77777777" w:rsidR="00556561" w:rsidRPr="00A15DCB" w:rsidRDefault="00556561" w:rsidP="00AB7AF6">
            <w:pPr>
              <w:pStyle w:val="TAH"/>
              <w:jc w:val="left"/>
              <w:rPr>
                <w:b w:val="0"/>
                <w:bCs/>
              </w:rPr>
            </w:pPr>
            <w:r w:rsidRPr="00A15DCB">
              <w:rPr>
                <w:b w:val="0"/>
                <w:bCs/>
              </w:rPr>
              <w:t>Derivation Path: TS 38.508-1 [4], Table 4.6.3-192</w:t>
            </w:r>
          </w:p>
        </w:tc>
      </w:tr>
      <w:tr w:rsidR="00556561" w:rsidRPr="00A15DCB" w14:paraId="670A90B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3F733E6"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1D8EFD09"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18E0D20"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19A49B6" w14:textId="77777777" w:rsidR="00556561" w:rsidRPr="00A15DCB" w:rsidRDefault="00556561" w:rsidP="00AB7AF6">
            <w:pPr>
              <w:pStyle w:val="TAH"/>
            </w:pPr>
            <w:r w:rsidRPr="00A15DCB">
              <w:t>Condition</w:t>
            </w:r>
          </w:p>
        </w:tc>
      </w:tr>
      <w:tr w:rsidR="00556561" w:rsidRPr="00A15DCB" w14:paraId="0B0607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5EFF99" w14:textId="77777777" w:rsidR="00556561" w:rsidRPr="00A15DCB" w:rsidRDefault="00556561" w:rsidP="00AB7AF6">
            <w:pPr>
              <w:pStyle w:val="TAL"/>
            </w:pPr>
            <w:r w:rsidRPr="00A15DCB">
              <w:t>TDD-UL-DL-ConfigCommon ::= SEQUENCE {</w:t>
            </w:r>
          </w:p>
        </w:tc>
        <w:tc>
          <w:tcPr>
            <w:tcW w:w="2267" w:type="dxa"/>
            <w:tcBorders>
              <w:top w:val="single" w:sz="4" w:space="0" w:color="auto"/>
              <w:left w:val="nil"/>
              <w:bottom w:val="single" w:sz="4" w:space="0" w:color="auto"/>
              <w:right w:val="single" w:sz="4" w:space="0" w:color="auto"/>
            </w:tcBorders>
          </w:tcPr>
          <w:p w14:paraId="268043C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1B445A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BE06817" w14:textId="77777777" w:rsidR="00556561" w:rsidRPr="00A15DCB" w:rsidRDefault="00556561" w:rsidP="00AB7AF6">
            <w:pPr>
              <w:pStyle w:val="TAL"/>
            </w:pPr>
          </w:p>
        </w:tc>
      </w:tr>
      <w:tr w:rsidR="00556561" w:rsidRPr="00A15DCB" w14:paraId="789EDED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4A8A79" w14:textId="77777777" w:rsidR="00556561" w:rsidRPr="00A15DCB" w:rsidRDefault="00556561" w:rsidP="00AB7AF6">
            <w:pPr>
              <w:pStyle w:val="TAL"/>
            </w:pPr>
            <w:r w:rsidRPr="00A15DCB">
              <w:rPr>
                <w:rFonts w:cs="Arial"/>
                <w:kern w:val="2"/>
              </w:rPr>
              <w:t xml:space="preserve">  referenceSubcarrierSpacing</w:t>
            </w:r>
          </w:p>
        </w:tc>
        <w:tc>
          <w:tcPr>
            <w:tcW w:w="2267" w:type="dxa"/>
            <w:tcBorders>
              <w:top w:val="single" w:sz="4" w:space="0" w:color="auto"/>
              <w:left w:val="nil"/>
              <w:bottom w:val="single" w:sz="4" w:space="0" w:color="auto"/>
              <w:right w:val="single" w:sz="4" w:space="0" w:color="auto"/>
            </w:tcBorders>
            <w:hideMark/>
          </w:tcPr>
          <w:p w14:paraId="23AEEF45" w14:textId="77777777" w:rsidR="00556561" w:rsidRPr="00A15DCB" w:rsidRDefault="00556561" w:rsidP="00AB7AF6">
            <w:pPr>
              <w:pStyle w:val="TAL"/>
            </w:pPr>
            <w:r w:rsidRPr="00A15DCB">
              <w:rPr>
                <w:rFonts w:cs="Arial"/>
                <w:kern w:val="2"/>
              </w:rPr>
              <w:t>SubcarrierSpacing</w:t>
            </w:r>
          </w:p>
        </w:tc>
        <w:tc>
          <w:tcPr>
            <w:tcW w:w="1700" w:type="dxa"/>
            <w:tcBorders>
              <w:top w:val="single" w:sz="4" w:space="0" w:color="auto"/>
              <w:left w:val="nil"/>
              <w:bottom w:val="single" w:sz="4" w:space="0" w:color="auto"/>
              <w:right w:val="single" w:sz="4" w:space="0" w:color="auto"/>
            </w:tcBorders>
          </w:tcPr>
          <w:p w14:paraId="091DDD1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9B7BB72" w14:textId="77777777" w:rsidR="00556561" w:rsidRPr="00A15DCB" w:rsidRDefault="00556561" w:rsidP="00AB7AF6">
            <w:pPr>
              <w:pStyle w:val="TAL"/>
            </w:pPr>
          </w:p>
        </w:tc>
      </w:tr>
      <w:tr w:rsidR="00556561" w:rsidRPr="00A15DCB" w14:paraId="6A974C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D6C45B" w14:textId="77777777" w:rsidR="00556561" w:rsidRPr="00A15DCB" w:rsidRDefault="00556561" w:rsidP="00AB7AF6">
            <w:pPr>
              <w:pStyle w:val="TAL"/>
            </w:pPr>
            <w:r w:rsidRPr="00A15DCB">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27379507"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A5CE957"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9707722" w14:textId="77777777" w:rsidR="00556561" w:rsidRPr="00A15DCB" w:rsidRDefault="00556561" w:rsidP="00AB7AF6">
            <w:pPr>
              <w:pStyle w:val="TAL"/>
            </w:pPr>
          </w:p>
        </w:tc>
      </w:tr>
      <w:tr w:rsidR="00556561" w:rsidRPr="00A15DCB" w14:paraId="28D14F04" w14:textId="77777777" w:rsidTr="00AB7AF6">
        <w:tc>
          <w:tcPr>
            <w:tcW w:w="4535" w:type="dxa"/>
            <w:vMerge w:val="restart"/>
            <w:tcBorders>
              <w:top w:val="single" w:sz="4" w:space="0" w:color="auto"/>
              <w:left w:val="single" w:sz="4" w:space="0" w:color="auto"/>
              <w:right w:val="single" w:sz="4" w:space="0" w:color="auto"/>
            </w:tcBorders>
            <w:hideMark/>
          </w:tcPr>
          <w:p w14:paraId="49704BB7" w14:textId="77777777" w:rsidR="00556561" w:rsidRPr="00A15DCB" w:rsidRDefault="00556561" w:rsidP="00AB7AF6">
            <w:pPr>
              <w:pStyle w:val="TAL"/>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741576DB" w14:textId="77777777" w:rsidR="00556561" w:rsidRPr="00A15DCB" w:rsidRDefault="00556561" w:rsidP="00AB7AF6">
            <w:pPr>
              <w:pStyle w:val="TAL"/>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767DA56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D3FEF6F" w14:textId="77777777" w:rsidR="00556561" w:rsidRPr="00A15DCB" w:rsidRDefault="00556561" w:rsidP="00AB7AF6">
            <w:pPr>
              <w:pStyle w:val="TAL"/>
            </w:pPr>
            <w:r w:rsidRPr="00A15DCB">
              <w:t>FR1 SCS 30</w:t>
            </w:r>
          </w:p>
        </w:tc>
      </w:tr>
      <w:tr w:rsidR="00556561" w:rsidRPr="00A15DCB" w14:paraId="46BF3D29" w14:textId="77777777" w:rsidTr="00AB7AF6">
        <w:tc>
          <w:tcPr>
            <w:tcW w:w="4535" w:type="dxa"/>
            <w:vMerge/>
            <w:tcBorders>
              <w:left w:val="single" w:sz="4" w:space="0" w:color="auto"/>
              <w:right w:val="single" w:sz="4" w:space="0" w:color="auto"/>
            </w:tcBorders>
          </w:tcPr>
          <w:p w14:paraId="00D11031"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F66E311" w14:textId="77777777" w:rsidR="00556561" w:rsidRPr="00A15DCB" w:rsidRDefault="00556561" w:rsidP="00AB7AF6">
            <w:pPr>
              <w:pStyle w:val="TAL"/>
              <w:rPr>
                <w:rFonts w:cs="Arial"/>
                <w:kern w:val="2"/>
              </w:rPr>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5921F70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70E32CB" w14:textId="77777777" w:rsidR="00556561" w:rsidRPr="00A15DCB" w:rsidRDefault="00556561" w:rsidP="00AB7AF6">
            <w:pPr>
              <w:pStyle w:val="TAL"/>
            </w:pPr>
            <w:r w:rsidRPr="00A15DCB">
              <w:t>FR1 SCS 15</w:t>
            </w:r>
          </w:p>
        </w:tc>
      </w:tr>
      <w:tr w:rsidR="00556561" w:rsidRPr="00A15DCB" w14:paraId="0BA966B6" w14:textId="77777777" w:rsidTr="00AB7AF6">
        <w:tc>
          <w:tcPr>
            <w:tcW w:w="4535" w:type="dxa"/>
            <w:vMerge/>
            <w:tcBorders>
              <w:left w:val="single" w:sz="4" w:space="0" w:color="auto"/>
              <w:bottom w:val="single" w:sz="4" w:space="0" w:color="auto"/>
              <w:right w:val="single" w:sz="4" w:space="0" w:color="auto"/>
            </w:tcBorders>
          </w:tcPr>
          <w:p w14:paraId="319A1634"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7F52873A" w14:textId="77777777" w:rsidR="00556561" w:rsidRPr="00A15DCB" w:rsidRDefault="00556561" w:rsidP="00AB7AF6">
            <w:pPr>
              <w:pStyle w:val="TAL"/>
              <w:rPr>
                <w:rFonts w:cs="Arial"/>
                <w:kern w:val="2"/>
              </w:rPr>
            </w:pPr>
            <w:r w:rsidRPr="00A15DCB">
              <w:rPr>
                <w:rFonts w:cs="Arial"/>
                <w:kern w:val="2"/>
              </w:rPr>
              <w:t>ms0p625</w:t>
            </w:r>
          </w:p>
        </w:tc>
        <w:tc>
          <w:tcPr>
            <w:tcW w:w="1700" w:type="dxa"/>
            <w:tcBorders>
              <w:top w:val="single" w:sz="4" w:space="0" w:color="auto"/>
              <w:left w:val="nil"/>
              <w:bottom w:val="single" w:sz="4" w:space="0" w:color="auto"/>
              <w:right w:val="single" w:sz="4" w:space="0" w:color="auto"/>
            </w:tcBorders>
          </w:tcPr>
          <w:p w14:paraId="1C1AC11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6D92E6" w14:textId="77777777" w:rsidR="00556561" w:rsidRPr="00A15DCB" w:rsidRDefault="00556561" w:rsidP="00AB7AF6">
            <w:pPr>
              <w:pStyle w:val="TAL"/>
            </w:pPr>
            <w:r w:rsidRPr="00A15DCB">
              <w:t>FR2</w:t>
            </w:r>
          </w:p>
        </w:tc>
      </w:tr>
      <w:tr w:rsidR="00556561" w:rsidRPr="00A15DCB" w14:paraId="003B3463" w14:textId="77777777" w:rsidTr="00AB7AF6">
        <w:tc>
          <w:tcPr>
            <w:tcW w:w="4535" w:type="dxa"/>
            <w:vMerge w:val="restart"/>
            <w:tcBorders>
              <w:top w:val="single" w:sz="4" w:space="0" w:color="auto"/>
              <w:left w:val="single" w:sz="4" w:space="0" w:color="auto"/>
              <w:right w:val="single" w:sz="4" w:space="0" w:color="auto"/>
            </w:tcBorders>
            <w:hideMark/>
          </w:tcPr>
          <w:p w14:paraId="7CD60FD5" w14:textId="77777777" w:rsidR="00556561" w:rsidRPr="00A15DCB" w:rsidRDefault="00556561" w:rsidP="00AB7AF6">
            <w:pPr>
              <w:pStyle w:val="TAL"/>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3B2A55AA" w14:textId="77777777" w:rsidR="00556561" w:rsidRPr="00A15DCB" w:rsidRDefault="00556561" w:rsidP="00AB7AF6">
            <w:pPr>
              <w:pStyle w:val="TAL"/>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62253B3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5C97DF" w14:textId="77777777" w:rsidR="00556561" w:rsidRPr="00A15DCB" w:rsidRDefault="00556561" w:rsidP="00AB7AF6">
            <w:pPr>
              <w:pStyle w:val="TAL"/>
            </w:pPr>
            <w:r w:rsidRPr="00A15DCB">
              <w:t>FR1 SCS 30</w:t>
            </w:r>
          </w:p>
        </w:tc>
      </w:tr>
      <w:tr w:rsidR="00556561" w:rsidRPr="00A15DCB" w14:paraId="2031FB17" w14:textId="77777777" w:rsidTr="00AB7AF6">
        <w:tc>
          <w:tcPr>
            <w:tcW w:w="4535" w:type="dxa"/>
            <w:vMerge/>
            <w:tcBorders>
              <w:left w:val="single" w:sz="4" w:space="0" w:color="auto"/>
              <w:right w:val="single" w:sz="4" w:space="0" w:color="auto"/>
            </w:tcBorders>
          </w:tcPr>
          <w:p w14:paraId="7A555C6E"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7C7D715"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89310E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FB4FD3" w14:textId="77777777" w:rsidR="00556561" w:rsidRPr="00A15DCB" w:rsidRDefault="00556561" w:rsidP="00AB7AF6">
            <w:pPr>
              <w:pStyle w:val="TAL"/>
            </w:pPr>
            <w:r w:rsidRPr="00A15DCB">
              <w:t>FR1 SCS 15</w:t>
            </w:r>
          </w:p>
        </w:tc>
      </w:tr>
      <w:tr w:rsidR="00556561" w:rsidRPr="00A15DCB" w14:paraId="5F55EB17" w14:textId="77777777" w:rsidTr="00AB7AF6">
        <w:tc>
          <w:tcPr>
            <w:tcW w:w="4535" w:type="dxa"/>
            <w:vMerge/>
            <w:tcBorders>
              <w:left w:val="single" w:sz="4" w:space="0" w:color="auto"/>
              <w:bottom w:val="single" w:sz="4" w:space="0" w:color="auto"/>
              <w:right w:val="single" w:sz="4" w:space="0" w:color="auto"/>
            </w:tcBorders>
          </w:tcPr>
          <w:p w14:paraId="387A65FE"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4AA7836F" w14:textId="77777777" w:rsidR="00556561" w:rsidRPr="00A15DCB" w:rsidRDefault="00556561" w:rsidP="00AB7AF6">
            <w:pPr>
              <w:pStyle w:val="TAL"/>
              <w:rPr>
                <w:rFonts w:cs="Arial"/>
                <w:kern w:val="2"/>
              </w:rPr>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176A221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5DAA0A31" w14:textId="77777777" w:rsidR="00556561" w:rsidRPr="00A15DCB" w:rsidRDefault="00556561" w:rsidP="00AB7AF6">
            <w:pPr>
              <w:pStyle w:val="TAL"/>
            </w:pPr>
            <w:r w:rsidRPr="00A15DCB">
              <w:t>FR2</w:t>
            </w:r>
          </w:p>
        </w:tc>
      </w:tr>
      <w:tr w:rsidR="00556561" w:rsidRPr="00A15DCB" w14:paraId="064CD534" w14:textId="77777777" w:rsidTr="00AB7AF6">
        <w:tc>
          <w:tcPr>
            <w:tcW w:w="4535" w:type="dxa"/>
            <w:tcBorders>
              <w:top w:val="single" w:sz="4" w:space="0" w:color="auto"/>
              <w:left w:val="single" w:sz="4" w:space="0" w:color="auto"/>
              <w:bottom w:val="nil"/>
              <w:right w:val="single" w:sz="4" w:space="0" w:color="auto"/>
            </w:tcBorders>
            <w:hideMark/>
          </w:tcPr>
          <w:p w14:paraId="7E28C3C4" w14:textId="77777777" w:rsidR="00556561" w:rsidRPr="00A15DCB" w:rsidRDefault="00556561" w:rsidP="00AB7AF6">
            <w:pPr>
              <w:pStyle w:val="TAL"/>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7CEB446A" w14:textId="77777777" w:rsidR="00556561" w:rsidRPr="00A15DCB" w:rsidRDefault="00556561" w:rsidP="00AB7AF6">
            <w:pPr>
              <w:pStyle w:val="TAL"/>
            </w:pPr>
            <w:r w:rsidRPr="00A15DCB">
              <w:rPr>
                <w:rFonts w:cs="Arial"/>
                <w:kern w:val="2"/>
              </w:rPr>
              <w:t>6</w:t>
            </w:r>
          </w:p>
        </w:tc>
        <w:tc>
          <w:tcPr>
            <w:tcW w:w="1700" w:type="dxa"/>
            <w:tcBorders>
              <w:top w:val="single" w:sz="4" w:space="0" w:color="auto"/>
              <w:left w:val="nil"/>
              <w:bottom w:val="single" w:sz="4" w:space="0" w:color="auto"/>
              <w:right w:val="single" w:sz="4" w:space="0" w:color="auto"/>
            </w:tcBorders>
          </w:tcPr>
          <w:p w14:paraId="68AC8D6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EBA25E7" w14:textId="77777777" w:rsidR="00556561" w:rsidRPr="00A15DCB" w:rsidRDefault="00556561" w:rsidP="00AB7AF6">
            <w:pPr>
              <w:pStyle w:val="TAL"/>
            </w:pPr>
            <w:r w:rsidRPr="00A15DCB">
              <w:t>FR1 SCS 30</w:t>
            </w:r>
          </w:p>
        </w:tc>
      </w:tr>
      <w:tr w:rsidR="00556561" w:rsidRPr="00A15DCB" w14:paraId="5317B206" w14:textId="77777777" w:rsidTr="00AB7AF6">
        <w:tc>
          <w:tcPr>
            <w:tcW w:w="4535" w:type="dxa"/>
            <w:vMerge w:val="restart"/>
            <w:tcBorders>
              <w:top w:val="nil"/>
              <w:left w:val="single" w:sz="4" w:space="0" w:color="auto"/>
              <w:right w:val="single" w:sz="4" w:space="0" w:color="auto"/>
            </w:tcBorders>
          </w:tcPr>
          <w:p w14:paraId="4C9BEDE7"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50291BC" w14:textId="77777777" w:rsidR="00556561" w:rsidRPr="00A15DCB" w:rsidRDefault="00556561" w:rsidP="00AB7AF6">
            <w:pPr>
              <w:pStyle w:val="TAL"/>
              <w:rPr>
                <w:rFonts w:cs="Arial"/>
                <w:kern w:val="2"/>
                <w:lang w:eastAsia="zh-CN"/>
              </w:rPr>
            </w:pPr>
            <w:r w:rsidRPr="00A15DCB">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1E9D927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08CFC6" w14:textId="77777777" w:rsidR="00556561" w:rsidRPr="00A15DCB" w:rsidRDefault="00556561" w:rsidP="00AB7AF6">
            <w:pPr>
              <w:pStyle w:val="TAL"/>
            </w:pPr>
            <w:r w:rsidRPr="00A15DCB">
              <w:t>FR1 SCS 15</w:t>
            </w:r>
          </w:p>
        </w:tc>
      </w:tr>
      <w:tr w:rsidR="00556561" w:rsidRPr="00A15DCB" w14:paraId="5CF529CD" w14:textId="77777777" w:rsidTr="00AB7AF6">
        <w:tc>
          <w:tcPr>
            <w:tcW w:w="4535" w:type="dxa"/>
            <w:vMerge/>
            <w:tcBorders>
              <w:left w:val="single" w:sz="4" w:space="0" w:color="auto"/>
              <w:bottom w:val="single" w:sz="4" w:space="0" w:color="auto"/>
              <w:right w:val="single" w:sz="4" w:space="0" w:color="auto"/>
            </w:tcBorders>
          </w:tcPr>
          <w:p w14:paraId="4F157AE1"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0617D665" w14:textId="77777777" w:rsidR="00556561" w:rsidRPr="00A15DCB" w:rsidRDefault="00556561" w:rsidP="00AB7AF6">
            <w:pPr>
              <w:pStyle w:val="TAL"/>
              <w:rPr>
                <w:rFonts w:cs="Arial"/>
                <w:kern w:val="2"/>
              </w:rPr>
            </w:pPr>
            <w:r w:rsidRPr="00A15DCB">
              <w:rPr>
                <w:rFonts w:cs="Arial"/>
                <w:kern w:val="2"/>
              </w:rPr>
              <w:t>10</w:t>
            </w:r>
          </w:p>
        </w:tc>
        <w:tc>
          <w:tcPr>
            <w:tcW w:w="1700" w:type="dxa"/>
            <w:tcBorders>
              <w:top w:val="single" w:sz="4" w:space="0" w:color="auto"/>
              <w:left w:val="nil"/>
              <w:bottom w:val="single" w:sz="4" w:space="0" w:color="auto"/>
              <w:right w:val="single" w:sz="4" w:space="0" w:color="auto"/>
            </w:tcBorders>
          </w:tcPr>
          <w:p w14:paraId="5B888D3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209DB353" w14:textId="77777777" w:rsidR="00556561" w:rsidRPr="00A15DCB" w:rsidRDefault="00556561" w:rsidP="00AB7AF6">
            <w:pPr>
              <w:pStyle w:val="TAL"/>
            </w:pPr>
            <w:r w:rsidRPr="00A15DCB">
              <w:t>FR2</w:t>
            </w:r>
          </w:p>
        </w:tc>
      </w:tr>
      <w:tr w:rsidR="00556561" w:rsidRPr="00A15DCB" w14:paraId="35ABC816" w14:textId="77777777" w:rsidTr="00AB7AF6">
        <w:tc>
          <w:tcPr>
            <w:tcW w:w="4535" w:type="dxa"/>
            <w:vMerge w:val="restart"/>
            <w:tcBorders>
              <w:top w:val="single" w:sz="4" w:space="0" w:color="auto"/>
              <w:left w:val="single" w:sz="4" w:space="0" w:color="auto"/>
              <w:right w:val="single" w:sz="4" w:space="0" w:color="auto"/>
            </w:tcBorders>
            <w:hideMark/>
          </w:tcPr>
          <w:p w14:paraId="44519595" w14:textId="77777777" w:rsidR="00556561" w:rsidRPr="00A15DCB" w:rsidRDefault="00556561" w:rsidP="00AB7AF6">
            <w:pPr>
              <w:pStyle w:val="TAL"/>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08E4557E" w14:textId="77777777" w:rsidR="00556561" w:rsidRPr="00A15DCB" w:rsidRDefault="00556561" w:rsidP="00AB7AF6">
            <w:pPr>
              <w:pStyle w:val="TAL"/>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3AB0668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C59A215" w14:textId="77777777" w:rsidR="00556561" w:rsidRPr="00A15DCB" w:rsidRDefault="00556561" w:rsidP="00AB7AF6">
            <w:pPr>
              <w:pStyle w:val="TAL"/>
            </w:pPr>
            <w:r w:rsidRPr="00A15DCB">
              <w:t>FR1 SCS 30</w:t>
            </w:r>
          </w:p>
        </w:tc>
      </w:tr>
      <w:tr w:rsidR="00556561" w:rsidRPr="00A15DCB" w14:paraId="6C0BDDCC" w14:textId="77777777" w:rsidTr="00AB7AF6">
        <w:tc>
          <w:tcPr>
            <w:tcW w:w="4535" w:type="dxa"/>
            <w:vMerge/>
            <w:tcBorders>
              <w:left w:val="single" w:sz="4" w:space="0" w:color="auto"/>
              <w:right w:val="single" w:sz="4" w:space="0" w:color="auto"/>
            </w:tcBorders>
          </w:tcPr>
          <w:p w14:paraId="1A27C046"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207ED76"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2D8BE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5CF410" w14:textId="77777777" w:rsidR="00556561" w:rsidRPr="00A15DCB" w:rsidRDefault="00556561" w:rsidP="00AB7AF6">
            <w:pPr>
              <w:pStyle w:val="TAL"/>
            </w:pPr>
            <w:r w:rsidRPr="00A15DCB">
              <w:t>FR1 SCS 15</w:t>
            </w:r>
          </w:p>
        </w:tc>
      </w:tr>
      <w:tr w:rsidR="00556561" w:rsidRPr="00A15DCB" w14:paraId="675CDEC7" w14:textId="77777777" w:rsidTr="00AB7AF6">
        <w:tc>
          <w:tcPr>
            <w:tcW w:w="4535" w:type="dxa"/>
            <w:vMerge/>
            <w:tcBorders>
              <w:left w:val="single" w:sz="4" w:space="0" w:color="auto"/>
              <w:bottom w:val="single" w:sz="4" w:space="0" w:color="auto"/>
              <w:right w:val="single" w:sz="4" w:space="0" w:color="auto"/>
            </w:tcBorders>
          </w:tcPr>
          <w:p w14:paraId="1E48BD6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7977155" w14:textId="77777777" w:rsidR="00556561" w:rsidRPr="00A15DCB" w:rsidRDefault="00556561" w:rsidP="00AB7AF6">
            <w:pPr>
              <w:pStyle w:val="TAL"/>
              <w:rPr>
                <w:rFonts w:cs="Arial"/>
                <w:kern w:val="2"/>
              </w:rPr>
            </w:pPr>
            <w:r w:rsidRPr="00A15DCB">
              <w:rPr>
                <w:rFonts w:cs="Arial"/>
                <w:kern w:val="2"/>
              </w:rPr>
              <w:t>1</w:t>
            </w:r>
          </w:p>
        </w:tc>
        <w:tc>
          <w:tcPr>
            <w:tcW w:w="1700" w:type="dxa"/>
            <w:tcBorders>
              <w:top w:val="single" w:sz="4" w:space="0" w:color="auto"/>
              <w:left w:val="nil"/>
              <w:bottom w:val="single" w:sz="4" w:space="0" w:color="auto"/>
              <w:right w:val="single" w:sz="4" w:space="0" w:color="auto"/>
            </w:tcBorders>
          </w:tcPr>
          <w:p w14:paraId="37E3C45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7EF0342" w14:textId="77777777" w:rsidR="00556561" w:rsidRPr="00A15DCB" w:rsidRDefault="00556561" w:rsidP="00AB7AF6">
            <w:pPr>
              <w:pStyle w:val="TAL"/>
            </w:pPr>
            <w:r w:rsidRPr="00A15DCB">
              <w:t>FR2</w:t>
            </w:r>
          </w:p>
        </w:tc>
      </w:tr>
      <w:tr w:rsidR="00556561" w:rsidRPr="00A15DCB" w14:paraId="6B520CD4" w14:textId="77777777" w:rsidTr="00AB7AF6">
        <w:tc>
          <w:tcPr>
            <w:tcW w:w="4535" w:type="dxa"/>
            <w:vMerge w:val="restart"/>
            <w:tcBorders>
              <w:top w:val="single" w:sz="4" w:space="0" w:color="auto"/>
              <w:left w:val="single" w:sz="4" w:space="0" w:color="auto"/>
              <w:right w:val="single" w:sz="4" w:space="0" w:color="auto"/>
            </w:tcBorders>
            <w:hideMark/>
          </w:tcPr>
          <w:p w14:paraId="70DB7665" w14:textId="77777777" w:rsidR="00556561" w:rsidRPr="00A15DCB" w:rsidRDefault="00556561" w:rsidP="00AB7AF6">
            <w:pPr>
              <w:pStyle w:val="TAL"/>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2E59F56E" w14:textId="77777777" w:rsidR="00556561" w:rsidRPr="00A15DCB" w:rsidRDefault="00556561" w:rsidP="00AB7AF6">
            <w:pPr>
              <w:pStyle w:val="TAL"/>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4C2956C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8F3C824" w14:textId="77777777" w:rsidR="00556561" w:rsidRPr="00A15DCB" w:rsidRDefault="00556561" w:rsidP="00AB7AF6">
            <w:pPr>
              <w:pStyle w:val="TAL"/>
            </w:pPr>
            <w:r w:rsidRPr="00A15DCB">
              <w:t>FR1 SCS 30</w:t>
            </w:r>
          </w:p>
        </w:tc>
      </w:tr>
      <w:tr w:rsidR="00556561" w:rsidRPr="00A15DCB" w14:paraId="169D8F3A" w14:textId="77777777" w:rsidTr="00AB7AF6">
        <w:tc>
          <w:tcPr>
            <w:tcW w:w="4535" w:type="dxa"/>
            <w:vMerge/>
            <w:tcBorders>
              <w:left w:val="single" w:sz="4" w:space="0" w:color="auto"/>
              <w:right w:val="single" w:sz="4" w:space="0" w:color="auto"/>
            </w:tcBorders>
          </w:tcPr>
          <w:p w14:paraId="45C3159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820A70F" w14:textId="77777777" w:rsidR="00556561" w:rsidRPr="00A15DCB" w:rsidRDefault="00556561" w:rsidP="00AB7AF6">
            <w:pPr>
              <w:pStyle w:val="TAL"/>
              <w:rPr>
                <w:rFonts w:cs="Arial"/>
                <w:kern w:val="2"/>
                <w:lang w:eastAsia="zh-CN"/>
              </w:rPr>
            </w:pPr>
            <w:r w:rsidRPr="00A15DCB">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47B5DCC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6E41244" w14:textId="77777777" w:rsidR="00556561" w:rsidRPr="00A15DCB" w:rsidRDefault="00556561" w:rsidP="00AB7AF6">
            <w:pPr>
              <w:pStyle w:val="TAL"/>
            </w:pPr>
            <w:r w:rsidRPr="00A15DCB">
              <w:t>FR1 SCS 15</w:t>
            </w:r>
          </w:p>
        </w:tc>
      </w:tr>
      <w:tr w:rsidR="00556561" w:rsidRPr="00A15DCB" w14:paraId="3371FF55" w14:textId="77777777" w:rsidTr="00AB7AF6">
        <w:tc>
          <w:tcPr>
            <w:tcW w:w="4535" w:type="dxa"/>
            <w:vMerge/>
            <w:tcBorders>
              <w:left w:val="single" w:sz="4" w:space="0" w:color="auto"/>
              <w:bottom w:val="single" w:sz="4" w:space="0" w:color="auto"/>
              <w:right w:val="single" w:sz="4" w:space="0" w:color="auto"/>
            </w:tcBorders>
          </w:tcPr>
          <w:p w14:paraId="358C535A"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3666EC6"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6BB47BE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602C5FC" w14:textId="77777777" w:rsidR="00556561" w:rsidRPr="00A15DCB" w:rsidRDefault="00556561" w:rsidP="00AB7AF6">
            <w:pPr>
              <w:pStyle w:val="TAL"/>
            </w:pPr>
            <w:r w:rsidRPr="00A15DCB">
              <w:t>FR2</w:t>
            </w:r>
          </w:p>
        </w:tc>
      </w:tr>
      <w:tr w:rsidR="00556561" w:rsidRPr="00A15DCB" w14:paraId="678F796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75D2EDB" w14:textId="77777777" w:rsidR="00556561" w:rsidRPr="00A15DCB" w:rsidRDefault="00556561" w:rsidP="00AB7AF6">
            <w:pPr>
              <w:pStyle w:val="TAL"/>
              <w:ind w:firstLineChars="100" w:firstLine="180"/>
              <w:rPr>
                <w:rFonts w:cs="Arial"/>
                <w:kern w:val="2"/>
              </w:rPr>
            </w:pPr>
            <w:r w:rsidRPr="00A15DCB">
              <w:t>dl-UL-TransmissionPeriodicity-v1530</w:t>
            </w:r>
          </w:p>
        </w:tc>
        <w:tc>
          <w:tcPr>
            <w:tcW w:w="2267" w:type="dxa"/>
            <w:tcBorders>
              <w:top w:val="single" w:sz="4" w:space="0" w:color="auto"/>
              <w:left w:val="nil"/>
              <w:bottom w:val="single" w:sz="4" w:space="0" w:color="auto"/>
              <w:right w:val="single" w:sz="4" w:space="0" w:color="auto"/>
            </w:tcBorders>
            <w:hideMark/>
          </w:tcPr>
          <w:p w14:paraId="0CDB4C45" w14:textId="77777777" w:rsidR="00556561" w:rsidRPr="00A15DCB" w:rsidRDefault="00556561" w:rsidP="00AB7AF6">
            <w:pPr>
              <w:pStyle w:val="TAL"/>
              <w:rPr>
                <w:rFonts w:cs="Arial"/>
                <w:kern w:val="2"/>
              </w:rPr>
            </w:pPr>
            <w:r w:rsidRPr="00A15DCB">
              <w:rPr>
                <w:rFonts w:cs="Arial"/>
                <w:kern w:val="2"/>
              </w:rPr>
              <w:t>ms3</w:t>
            </w:r>
          </w:p>
        </w:tc>
        <w:tc>
          <w:tcPr>
            <w:tcW w:w="1700" w:type="dxa"/>
            <w:tcBorders>
              <w:top w:val="single" w:sz="4" w:space="0" w:color="auto"/>
              <w:left w:val="nil"/>
              <w:bottom w:val="single" w:sz="4" w:space="0" w:color="auto"/>
              <w:right w:val="single" w:sz="4" w:space="0" w:color="auto"/>
            </w:tcBorders>
          </w:tcPr>
          <w:p w14:paraId="5409BC3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485AECC" w14:textId="77777777" w:rsidR="00556561" w:rsidRPr="00A15DCB" w:rsidRDefault="00556561" w:rsidP="00AB7AF6">
            <w:pPr>
              <w:pStyle w:val="TAL"/>
            </w:pPr>
            <w:r w:rsidRPr="00A15DCB">
              <w:t>FR1 SCS 30 or FR1 SCS 15</w:t>
            </w:r>
          </w:p>
        </w:tc>
      </w:tr>
      <w:tr w:rsidR="00556561" w:rsidRPr="00A15DCB" w14:paraId="7E51F2B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6319EEB" w14:textId="77777777" w:rsidR="00556561" w:rsidRPr="00A15DCB" w:rsidRDefault="00556561" w:rsidP="00AB7AF6">
            <w:pPr>
              <w:pStyle w:val="TAL"/>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38AA54D2"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984BFA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4B92874" w14:textId="77777777" w:rsidR="00556561" w:rsidRPr="00A15DCB" w:rsidRDefault="00556561" w:rsidP="00AB7AF6">
            <w:pPr>
              <w:pStyle w:val="TAL"/>
            </w:pPr>
          </w:p>
        </w:tc>
      </w:tr>
      <w:tr w:rsidR="00556561" w:rsidRPr="00A15DCB" w14:paraId="4DC4F5A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8D9F53C" w14:textId="08E7811B" w:rsidR="00556561" w:rsidRPr="00A15DCB" w:rsidRDefault="00556561" w:rsidP="00AB7AF6">
            <w:pPr>
              <w:pStyle w:val="TAL"/>
              <w:rPr>
                <w:rFonts w:cs="Arial"/>
                <w:kern w:val="2"/>
              </w:rPr>
            </w:pPr>
            <w:r w:rsidRPr="00A15DCB">
              <w:rPr>
                <w:rFonts w:cs="Arial"/>
                <w:kern w:val="2"/>
              </w:rPr>
              <w:t xml:space="preserve">  pattern2</w:t>
            </w:r>
          </w:p>
        </w:tc>
        <w:tc>
          <w:tcPr>
            <w:tcW w:w="2267" w:type="dxa"/>
            <w:tcBorders>
              <w:top w:val="single" w:sz="4" w:space="0" w:color="auto"/>
              <w:left w:val="nil"/>
              <w:bottom w:val="single" w:sz="4" w:space="0" w:color="auto"/>
              <w:right w:val="single" w:sz="4" w:space="0" w:color="auto"/>
            </w:tcBorders>
            <w:hideMark/>
          </w:tcPr>
          <w:p w14:paraId="4CA1B7AB" w14:textId="77777777" w:rsidR="00556561" w:rsidRPr="00A15DCB" w:rsidRDefault="00556561" w:rsidP="00AB7AF6">
            <w:pPr>
              <w:pStyle w:val="TAL"/>
              <w:rPr>
                <w:rFonts w:cs="Arial"/>
                <w:kern w:val="2"/>
              </w:rPr>
            </w:pPr>
            <w:r w:rsidRPr="00A15DCB">
              <w:rPr>
                <w:rFonts w:cs="Arial"/>
                <w:kern w:val="2"/>
              </w:rPr>
              <w:t>Not present</w:t>
            </w:r>
          </w:p>
        </w:tc>
        <w:tc>
          <w:tcPr>
            <w:tcW w:w="1700" w:type="dxa"/>
            <w:tcBorders>
              <w:top w:val="single" w:sz="4" w:space="0" w:color="auto"/>
              <w:left w:val="nil"/>
              <w:bottom w:val="single" w:sz="4" w:space="0" w:color="auto"/>
              <w:right w:val="single" w:sz="4" w:space="0" w:color="auto"/>
            </w:tcBorders>
          </w:tcPr>
          <w:p w14:paraId="730FEFC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56EFBF6" w14:textId="77777777" w:rsidR="00556561" w:rsidRPr="00A15DCB" w:rsidRDefault="00556561" w:rsidP="00AB7AF6">
            <w:pPr>
              <w:pStyle w:val="TAL"/>
            </w:pPr>
          </w:p>
        </w:tc>
      </w:tr>
      <w:tr w:rsidR="00556561" w:rsidRPr="00A15DCB" w14:paraId="2503D6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810764A" w14:textId="77777777" w:rsidR="00556561" w:rsidRPr="00A15DCB" w:rsidRDefault="00556561" w:rsidP="00AB7AF6">
            <w:pPr>
              <w:pStyle w:val="TAL"/>
              <w:rPr>
                <w:rFonts w:cs="Arial"/>
                <w:kern w:val="2"/>
              </w:rPr>
            </w:pPr>
            <w:r w:rsidRPr="00A15DCB">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4A96A2F7"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0FF6AC6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540E0FC" w14:textId="77777777" w:rsidR="00556561" w:rsidRPr="00A15DCB" w:rsidRDefault="00556561" w:rsidP="00AB7AF6">
            <w:pPr>
              <w:pStyle w:val="TAL"/>
            </w:pPr>
            <w:r w:rsidRPr="00A15DCB">
              <w:t>FR1 SCS 30 or FR1 SCS 15</w:t>
            </w:r>
          </w:p>
        </w:tc>
      </w:tr>
      <w:tr w:rsidR="00556561" w:rsidRPr="00A15DCB" w14:paraId="46B684B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54333E" w14:textId="77777777" w:rsidR="00556561" w:rsidRPr="00A15DCB" w:rsidRDefault="00556561" w:rsidP="00AB7AF6">
            <w:pPr>
              <w:pStyle w:val="TAL"/>
              <w:rPr>
                <w:rFonts w:cs="Arial"/>
                <w:kern w:val="2"/>
              </w:rPr>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7C3E90E9" w14:textId="77777777" w:rsidR="00556561" w:rsidRPr="00A15DCB" w:rsidRDefault="00556561" w:rsidP="00AB7AF6">
            <w:pPr>
              <w:pStyle w:val="TAL"/>
              <w:rPr>
                <w:rFonts w:cs="Arial"/>
                <w:kern w:val="2"/>
              </w:rPr>
            </w:pPr>
            <w:r w:rsidRPr="00A15DCB">
              <w:rPr>
                <w:rFonts w:cs="Arial"/>
                <w:kern w:val="2"/>
              </w:rPr>
              <w:t>ms2</w:t>
            </w:r>
          </w:p>
        </w:tc>
        <w:tc>
          <w:tcPr>
            <w:tcW w:w="1700" w:type="dxa"/>
            <w:tcBorders>
              <w:top w:val="single" w:sz="4" w:space="0" w:color="auto"/>
              <w:left w:val="nil"/>
              <w:bottom w:val="single" w:sz="4" w:space="0" w:color="auto"/>
              <w:right w:val="single" w:sz="4" w:space="0" w:color="auto"/>
            </w:tcBorders>
          </w:tcPr>
          <w:p w14:paraId="074A2E1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D7BE90" w14:textId="77777777" w:rsidR="00556561" w:rsidRPr="00A15DCB" w:rsidRDefault="00556561" w:rsidP="00AB7AF6">
            <w:pPr>
              <w:pStyle w:val="TAL"/>
            </w:pPr>
          </w:p>
        </w:tc>
      </w:tr>
      <w:tr w:rsidR="00556561" w:rsidRPr="00A15DCB" w14:paraId="2B5BE36F" w14:textId="77777777" w:rsidTr="00AB7AF6">
        <w:tc>
          <w:tcPr>
            <w:tcW w:w="4535" w:type="dxa"/>
            <w:vMerge w:val="restart"/>
            <w:tcBorders>
              <w:top w:val="single" w:sz="4" w:space="0" w:color="auto"/>
              <w:left w:val="single" w:sz="4" w:space="0" w:color="auto"/>
              <w:right w:val="single" w:sz="4" w:space="0" w:color="auto"/>
            </w:tcBorders>
            <w:hideMark/>
          </w:tcPr>
          <w:p w14:paraId="630E1142" w14:textId="77777777" w:rsidR="00556561" w:rsidRPr="00A15DCB" w:rsidRDefault="00556561" w:rsidP="00AB7AF6">
            <w:pPr>
              <w:pStyle w:val="TAL"/>
              <w:rPr>
                <w:rFonts w:cs="Arial"/>
                <w:kern w:val="2"/>
              </w:rPr>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2DB8F455" w14:textId="77777777" w:rsidR="00556561" w:rsidRPr="00A15DCB" w:rsidRDefault="00556561" w:rsidP="00AB7AF6">
            <w:pPr>
              <w:pStyle w:val="TAL"/>
              <w:rPr>
                <w:rFonts w:cs="Arial"/>
                <w:kern w:val="2"/>
              </w:rPr>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2B82352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D3EC016" w14:textId="77777777" w:rsidR="00556561" w:rsidRPr="00A15DCB" w:rsidRDefault="00556561" w:rsidP="00AB7AF6">
            <w:pPr>
              <w:pStyle w:val="TAL"/>
            </w:pPr>
            <w:r w:rsidRPr="00A15DCB">
              <w:t>FR1 SCS 30</w:t>
            </w:r>
          </w:p>
        </w:tc>
      </w:tr>
      <w:tr w:rsidR="00556561" w:rsidRPr="00A15DCB" w14:paraId="2B7C3415" w14:textId="77777777" w:rsidTr="00AB7AF6">
        <w:tc>
          <w:tcPr>
            <w:tcW w:w="4535" w:type="dxa"/>
            <w:vMerge/>
            <w:tcBorders>
              <w:left w:val="single" w:sz="4" w:space="0" w:color="auto"/>
              <w:bottom w:val="single" w:sz="4" w:space="0" w:color="auto"/>
              <w:right w:val="single" w:sz="4" w:space="0" w:color="auto"/>
            </w:tcBorders>
          </w:tcPr>
          <w:p w14:paraId="7F30F230"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3C8059D"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7B8C1A5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8DB98A8" w14:textId="77777777" w:rsidR="00556561" w:rsidRPr="00A15DCB" w:rsidRDefault="00556561" w:rsidP="00AB7AF6">
            <w:pPr>
              <w:pStyle w:val="TAL"/>
            </w:pPr>
            <w:r w:rsidRPr="00A15DCB">
              <w:t>FR1 SCS 15</w:t>
            </w:r>
          </w:p>
        </w:tc>
      </w:tr>
      <w:tr w:rsidR="00556561" w:rsidRPr="00A15DCB" w14:paraId="7E9A4AE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E6D54E" w14:textId="77777777" w:rsidR="00556561" w:rsidRPr="00A15DCB" w:rsidRDefault="00556561" w:rsidP="00AB7AF6">
            <w:pPr>
              <w:pStyle w:val="TAL"/>
              <w:rPr>
                <w:rFonts w:cs="Arial"/>
                <w:kern w:val="2"/>
              </w:rPr>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7091FCB5"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2B9890C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F636A0" w14:textId="77777777" w:rsidR="00556561" w:rsidRPr="00A15DCB" w:rsidRDefault="00556561" w:rsidP="00AB7AF6">
            <w:pPr>
              <w:pStyle w:val="TAL"/>
            </w:pPr>
          </w:p>
        </w:tc>
      </w:tr>
      <w:tr w:rsidR="00556561" w:rsidRPr="00A15DCB" w14:paraId="5840E7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3945C9" w14:textId="77777777" w:rsidR="00556561" w:rsidRPr="00A15DCB" w:rsidRDefault="00556561" w:rsidP="00AB7AF6">
            <w:pPr>
              <w:pStyle w:val="TAL"/>
              <w:rPr>
                <w:rFonts w:cs="Arial"/>
                <w:kern w:val="2"/>
              </w:rPr>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3036E1D9"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448313A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95E361" w14:textId="77777777" w:rsidR="00556561" w:rsidRPr="00A15DCB" w:rsidRDefault="00556561" w:rsidP="00AB7AF6">
            <w:pPr>
              <w:pStyle w:val="TAL"/>
            </w:pPr>
          </w:p>
        </w:tc>
      </w:tr>
      <w:tr w:rsidR="00556561" w:rsidRPr="00A15DCB" w14:paraId="4D82EC0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090B6C" w14:textId="77777777" w:rsidR="00556561" w:rsidRPr="00A15DCB" w:rsidRDefault="00556561" w:rsidP="00AB7AF6">
            <w:pPr>
              <w:pStyle w:val="TAL"/>
              <w:rPr>
                <w:rFonts w:cs="Arial"/>
                <w:kern w:val="2"/>
              </w:rPr>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6F07FC4F"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206746E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16FA09" w14:textId="77777777" w:rsidR="00556561" w:rsidRPr="00A15DCB" w:rsidRDefault="00556561" w:rsidP="00AB7AF6">
            <w:pPr>
              <w:pStyle w:val="TAL"/>
            </w:pPr>
          </w:p>
        </w:tc>
      </w:tr>
      <w:tr w:rsidR="00556561" w:rsidRPr="00A15DCB" w14:paraId="2EA1923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2A4E02B" w14:textId="77777777" w:rsidR="00556561" w:rsidRPr="00A15DCB" w:rsidRDefault="00556561" w:rsidP="00AB7AF6">
            <w:pPr>
              <w:pStyle w:val="TAL"/>
              <w:rPr>
                <w:rFonts w:cs="Arial"/>
                <w:kern w:val="2"/>
              </w:rPr>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A38AA7C"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AF1413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45FEA05" w14:textId="77777777" w:rsidR="00556561" w:rsidRPr="00A15DCB" w:rsidRDefault="00556561" w:rsidP="00AB7AF6">
            <w:pPr>
              <w:pStyle w:val="TAL"/>
            </w:pPr>
          </w:p>
        </w:tc>
      </w:tr>
      <w:tr w:rsidR="00556561" w:rsidRPr="00A15DCB" w14:paraId="0923815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731E00" w14:textId="77777777" w:rsidR="00556561" w:rsidRPr="00A15DCB" w:rsidRDefault="00556561" w:rsidP="00ED5C60">
            <w:pPr>
              <w:pStyle w:val="TAL"/>
            </w:pPr>
            <w:r w:rsidRPr="00A15DCB">
              <w:t>}</w:t>
            </w:r>
          </w:p>
        </w:tc>
        <w:tc>
          <w:tcPr>
            <w:tcW w:w="2267" w:type="dxa"/>
            <w:tcBorders>
              <w:top w:val="single" w:sz="4" w:space="0" w:color="auto"/>
              <w:left w:val="nil"/>
              <w:bottom w:val="single" w:sz="4" w:space="0" w:color="auto"/>
              <w:right w:val="single" w:sz="4" w:space="0" w:color="auto"/>
            </w:tcBorders>
          </w:tcPr>
          <w:p w14:paraId="6652AD8E" w14:textId="77777777" w:rsidR="00556561" w:rsidRPr="00A15DCB" w:rsidRDefault="00556561" w:rsidP="00ED5C60">
            <w:pPr>
              <w:pStyle w:val="TAL"/>
            </w:pPr>
          </w:p>
        </w:tc>
        <w:tc>
          <w:tcPr>
            <w:tcW w:w="1700" w:type="dxa"/>
            <w:tcBorders>
              <w:top w:val="single" w:sz="4" w:space="0" w:color="auto"/>
              <w:left w:val="nil"/>
              <w:bottom w:val="single" w:sz="4" w:space="0" w:color="auto"/>
              <w:right w:val="single" w:sz="4" w:space="0" w:color="auto"/>
            </w:tcBorders>
          </w:tcPr>
          <w:p w14:paraId="0CD90C56" w14:textId="77777777" w:rsidR="00556561" w:rsidRPr="00A15DCB" w:rsidRDefault="00556561" w:rsidP="00ED5C60">
            <w:pPr>
              <w:pStyle w:val="TAL"/>
            </w:pPr>
          </w:p>
        </w:tc>
        <w:tc>
          <w:tcPr>
            <w:tcW w:w="1245" w:type="dxa"/>
            <w:tcBorders>
              <w:top w:val="single" w:sz="4" w:space="0" w:color="auto"/>
              <w:left w:val="nil"/>
              <w:bottom w:val="single" w:sz="4" w:space="0" w:color="auto"/>
              <w:right w:val="single" w:sz="4" w:space="0" w:color="auto"/>
            </w:tcBorders>
            <w:hideMark/>
          </w:tcPr>
          <w:p w14:paraId="7DBAFA5B" w14:textId="77777777" w:rsidR="00556561" w:rsidRPr="00A15DCB" w:rsidRDefault="00556561" w:rsidP="00ED5C60">
            <w:pPr>
              <w:pStyle w:val="TAL"/>
            </w:pPr>
          </w:p>
        </w:tc>
      </w:tr>
    </w:tbl>
    <w:p w14:paraId="4FCE200B" w14:textId="77777777" w:rsidR="00556561" w:rsidRPr="00A15DCB" w:rsidRDefault="00556561" w:rsidP="00B848CA"/>
    <w:p w14:paraId="51AA6538" w14:textId="3450B0E4" w:rsidR="003B1004" w:rsidRPr="00A15DCB" w:rsidRDefault="003B1004" w:rsidP="003B1004">
      <w:pPr>
        <w:pStyle w:val="TH"/>
        <w:rPr>
          <w:bCs/>
          <w:i/>
          <w:iCs/>
        </w:rPr>
      </w:pPr>
      <w:r w:rsidRPr="00A15DCB">
        <w:t xml:space="preserve">Table 7.1.1.1.10.3.3-11: </w:t>
      </w:r>
      <w:r w:rsidRPr="00A15DCB">
        <w:rPr>
          <w:i/>
          <w:iCs/>
        </w:rPr>
        <w:t xml:space="preserve">RACH-ConfigCommonTwoStepRA </w:t>
      </w:r>
      <w:r w:rsidRPr="00A15DCB">
        <w:rPr>
          <w:iCs/>
        </w:rPr>
        <w:t>(</w:t>
      </w:r>
      <w:r w:rsidRPr="00A15DCB">
        <w:t>Table 7.1.1.1.10.3.3-</w:t>
      </w:r>
      <w:r w:rsidR="00AE4CA2" w:rsidRPr="00A15DCB">
        <w:t>9</w:t>
      </w:r>
      <w:r w:rsidRPr="00A15DC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3"/>
        <w:gridCol w:w="2241"/>
        <w:gridCol w:w="1682"/>
        <w:gridCol w:w="1232"/>
      </w:tblGrid>
      <w:tr w:rsidR="003B1004" w:rsidRPr="00A15DCB" w14:paraId="6195B602" w14:textId="77777777" w:rsidTr="00EC2D33">
        <w:tc>
          <w:tcPr>
            <w:tcW w:w="9638" w:type="dxa"/>
            <w:gridSpan w:val="4"/>
            <w:tcBorders>
              <w:top w:val="single" w:sz="4" w:space="0" w:color="auto"/>
              <w:left w:val="single" w:sz="4" w:space="0" w:color="auto"/>
              <w:bottom w:val="single" w:sz="4" w:space="0" w:color="auto"/>
              <w:right w:val="single" w:sz="4" w:space="0" w:color="auto"/>
            </w:tcBorders>
            <w:hideMark/>
          </w:tcPr>
          <w:p w14:paraId="10F9FE19" w14:textId="77777777" w:rsidR="003B1004" w:rsidRPr="00A15DCB" w:rsidRDefault="003B1004">
            <w:pPr>
              <w:pStyle w:val="TAH"/>
              <w:jc w:val="left"/>
              <w:rPr>
                <w:b w:val="0"/>
              </w:rPr>
            </w:pPr>
            <w:r w:rsidRPr="00A15DCB">
              <w:rPr>
                <w:b w:val="0"/>
                <w:bCs/>
              </w:rPr>
              <w:t>Derivation Path: TS 38.508-1 [4], Table 4.6.3-128A</w:t>
            </w:r>
          </w:p>
        </w:tc>
      </w:tr>
      <w:tr w:rsidR="003B1004" w:rsidRPr="00A15DCB" w14:paraId="4B1DF292"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47745C05" w14:textId="77777777" w:rsidR="003B1004" w:rsidRPr="00A15DCB" w:rsidRDefault="003B1004">
            <w:pPr>
              <w:pStyle w:val="TAH"/>
              <w:rPr>
                <w:bCs/>
              </w:rPr>
            </w:pPr>
            <w:r w:rsidRPr="00A15DCB">
              <w:t>Information Element</w:t>
            </w:r>
          </w:p>
        </w:tc>
        <w:tc>
          <w:tcPr>
            <w:tcW w:w="2241" w:type="dxa"/>
            <w:tcBorders>
              <w:top w:val="single" w:sz="4" w:space="0" w:color="auto"/>
              <w:left w:val="nil"/>
              <w:bottom w:val="single" w:sz="4" w:space="0" w:color="auto"/>
              <w:right w:val="single" w:sz="4" w:space="0" w:color="auto"/>
            </w:tcBorders>
            <w:hideMark/>
          </w:tcPr>
          <w:p w14:paraId="55FAF7DE" w14:textId="77777777" w:rsidR="003B1004" w:rsidRPr="00A15DCB" w:rsidRDefault="003B1004">
            <w:pPr>
              <w:pStyle w:val="TAH"/>
            </w:pPr>
            <w:r w:rsidRPr="00A15DCB">
              <w:t>Value/remark</w:t>
            </w:r>
          </w:p>
        </w:tc>
        <w:tc>
          <w:tcPr>
            <w:tcW w:w="1682" w:type="dxa"/>
            <w:tcBorders>
              <w:top w:val="single" w:sz="4" w:space="0" w:color="auto"/>
              <w:left w:val="nil"/>
              <w:bottom w:val="single" w:sz="4" w:space="0" w:color="auto"/>
              <w:right w:val="single" w:sz="4" w:space="0" w:color="auto"/>
            </w:tcBorders>
            <w:hideMark/>
          </w:tcPr>
          <w:p w14:paraId="1803E780" w14:textId="77777777" w:rsidR="003B1004" w:rsidRPr="00A15DCB" w:rsidRDefault="003B1004">
            <w:pPr>
              <w:pStyle w:val="TAH"/>
            </w:pPr>
            <w:r w:rsidRPr="00A15DCB">
              <w:t>Comment</w:t>
            </w:r>
          </w:p>
        </w:tc>
        <w:tc>
          <w:tcPr>
            <w:tcW w:w="1232" w:type="dxa"/>
            <w:tcBorders>
              <w:top w:val="single" w:sz="4" w:space="0" w:color="auto"/>
              <w:left w:val="nil"/>
              <w:bottom w:val="single" w:sz="4" w:space="0" w:color="auto"/>
              <w:right w:val="single" w:sz="4" w:space="0" w:color="auto"/>
            </w:tcBorders>
            <w:hideMark/>
          </w:tcPr>
          <w:p w14:paraId="68D4E9E5" w14:textId="77777777" w:rsidR="003B1004" w:rsidRPr="00A15DCB" w:rsidRDefault="003B1004">
            <w:pPr>
              <w:pStyle w:val="TAH"/>
            </w:pPr>
            <w:r w:rsidRPr="00A15DCB">
              <w:t>Condition</w:t>
            </w:r>
          </w:p>
        </w:tc>
      </w:tr>
      <w:tr w:rsidR="003B1004" w:rsidRPr="00A15DCB" w14:paraId="1A51E848"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6EFB8F5" w14:textId="77777777" w:rsidR="003B1004" w:rsidRPr="00A15DCB" w:rsidRDefault="003B1004">
            <w:pPr>
              <w:pStyle w:val="TAL"/>
            </w:pPr>
            <w:r w:rsidRPr="00A15DCB">
              <w:t>RACH-ConfigCommonTwoStepRA-r16 ::= SEQUENCE {</w:t>
            </w:r>
          </w:p>
        </w:tc>
        <w:tc>
          <w:tcPr>
            <w:tcW w:w="2241" w:type="dxa"/>
            <w:tcBorders>
              <w:top w:val="single" w:sz="4" w:space="0" w:color="auto"/>
              <w:left w:val="nil"/>
              <w:bottom w:val="single" w:sz="4" w:space="0" w:color="auto"/>
              <w:right w:val="single" w:sz="4" w:space="0" w:color="auto"/>
            </w:tcBorders>
          </w:tcPr>
          <w:p w14:paraId="45977AC0" w14:textId="77777777" w:rsidR="003B1004" w:rsidRPr="00A15DCB" w:rsidRDefault="003B1004">
            <w:pPr>
              <w:pStyle w:val="TAL"/>
            </w:pPr>
          </w:p>
        </w:tc>
        <w:tc>
          <w:tcPr>
            <w:tcW w:w="1682" w:type="dxa"/>
            <w:tcBorders>
              <w:top w:val="single" w:sz="4" w:space="0" w:color="auto"/>
              <w:left w:val="nil"/>
              <w:bottom w:val="single" w:sz="4" w:space="0" w:color="auto"/>
              <w:right w:val="single" w:sz="4" w:space="0" w:color="auto"/>
            </w:tcBorders>
          </w:tcPr>
          <w:p w14:paraId="5F4CF93B" w14:textId="77777777" w:rsidR="003B1004" w:rsidRPr="00A15DCB" w:rsidRDefault="003B1004">
            <w:pPr>
              <w:pStyle w:val="TAL"/>
            </w:pPr>
          </w:p>
        </w:tc>
        <w:tc>
          <w:tcPr>
            <w:tcW w:w="1232" w:type="dxa"/>
            <w:tcBorders>
              <w:top w:val="single" w:sz="4" w:space="0" w:color="auto"/>
              <w:left w:val="nil"/>
              <w:bottom w:val="single" w:sz="4" w:space="0" w:color="auto"/>
              <w:right w:val="single" w:sz="4" w:space="0" w:color="auto"/>
            </w:tcBorders>
          </w:tcPr>
          <w:p w14:paraId="27023257" w14:textId="77777777" w:rsidR="003B1004" w:rsidRPr="00A15DCB" w:rsidRDefault="003B1004">
            <w:pPr>
              <w:pStyle w:val="TAL"/>
            </w:pPr>
          </w:p>
        </w:tc>
      </w:tr>
      <w:tr w:rsidR="003B1004" w:rsidRPr="00A15DCB" w14:paraId="4C8C7E06"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348E03B" w14:textId="77777777" w:rsidR="003B1004" w:rsidRPr="00A15DCB" w:rsidRDefault="003B1004">
            <w:pPr>
              <w:pStyle w:val="TAL"/>
            </w:pPr>
            <w:r w:rsidRPr="00A15DCB">
              <w:t xml:space="preserve">  msgA-RSRP-Threshold-r16</w:t>
            </w:r>
          </w:p>
        </w:tc>
        <w:tc>
          <w:tcPr>
            <w:tcW w:w="2241" w:type="dxa"/>
            <w:tcBorders>
              <w:top w:val="single" w:sz="4" w:space="0" w:color="auto"/>
              <w:left w:val="nil"/>
              <w:bottom w:val="single" w:sz="4" w:space="0" w:color="auto"/>
              <w:right w:val="single" w:sz="4" w:space="0" w:color="auto"/>
            </w:tcBorders>
            <w:hideMark/>
          </w:tcPr>
          <w:p w14:paraId="2DCF1B9D" w14:textId="77777777" w:rsidR="003B1004" w:rsidRPr="00A15DCB" w:rsidRDefault="003B1004">
            <w:pPr>
              <w:pStyle w:val="TAL"/>
            </w:pPr>
            <w:r w:rsidRPr="00A15DCB">
              <w:t>57</w:t>
            </w:r>
          </w:p>
        </w:tc>
        <w:tc>
          <w:tcPr>
            <w:tcW w:w="1682" w:type="dxa"/>
            <w:tcBorders>
              <w:top w:val="single" w:sz="4" w:space="0" w:color="auto"/>
              <w:left w:val="nil"/>
              <w:bottom w:val="single" w:sz="4" w:space="0" w:color="auto"/>
              <w:right w:val="single" w:sz="4" w:space="0" w:color="auto"/>
            </w:tcBorders>
            <w:hideMark/>
          </w:tcPr>
          <w:p w14:paraId="7D632A40" w14:textId="77777777" w:rsidR="003B1004" w:rsidRPr="00A15DCB" w:rsidRDefault="003B1004">
            <w:pPr>
              <w:pStyle w:val="TAL"/>
              <w:rPr>
                <w:lang w:eastAsia="zh-CN"/>
              </w:rPr>
            </w:pPr>
            <w:r w:rsidRPr="00A15DCB">
              <w:rPr>
                <w:lang w:eastAsia="zh-CN"/>
              </w:rPr>
              <w:t>-100 dBm</w:t>
            </w:r>
          </w:p>
        </w:tc>
        <w:tc>
          <w:tcPr>
            <w:tcW w:w="1232" w:type="dxa"/>
            <w:tcBorders>
              <w:top w:val="single" w:sz="4" w:space="0" w:color="auto"/>
              <w:left w:val="nil"/>
              <w:bottom w:val="single" w:sz="4" w:space="0" w:color="auto"/>
              <w:right w:val="single" w:sz="4" w:space="0" w:color="auto"/>
            </w:tcBorders>
          </w:tcPr>
          <w:p w14:paraId="6058DFBF" w14:textId="77777777" w:rsidR="003B1004" w:rsidRPr="00A15DCB" w:rsidRDefault="003B1004">
            <w:pPr>
              <w:pStyle w:val="TAL"/>
              <w:rPr>
                <w:lang w:eastAsia="en-US"/>
              </w:rPr>
            </w:pPr>
          </w:p>
        </w:tc>
      </w:tr>
      <w:tr w:rsidR="00EC2D33" w:rsidRPr="00A15DCB" w14:paraId="2B57C280" w14:textId="77777777" w:rsidTr="00EC2D33">
        <w:tc>
          <w:tcPr>
            <w:tcW w:w="4483" w:type="dxa"/>
            <w:tcBorders>
              <w:top w:val="single" w:sz="4" w:space="0" w:color="auto"/>
              <w:left w:val="single" w:sz="4" w:space="0" w:color="auto"/>
              <w:bottom w:val="single" w:sz="4" w:space="0" w:color="auto"/>
              <w:right w:val="single" w:sz="4" w:space="0" w:color="auto"/>
            </w:tcBorders>
          </w:tcPr>
          <w:p w14:paraId="48010357" w14:textId="00A2458C" w:rsidR="00EC2D33" w:rsidRPr="00A15DCB" w:rsidRDefault="00EC2D33" w:rsidP="00EC2D33">
            <w:pPr>
              <w:pStyle w:val="TAL"/>
            </w:pPr>
            <w:r w:rsidRPr="00A15DCB">
              <w:t>}</w:t>
            </w:r>
          </w:p>
        </w:tc>
        <w:tc>
          <w:tcPr>
            <w:tcW w:w="2241" w:type="dxa"/>
            <w:tcBorders>
              <w:top w:val="single" w:sz="4" w:space="0" w:color="auto"/>
              <w:left w:val="nil"/>
              <w:bottom w:val="single" w:sz="4" w:space="0" w:color="auto"/>
              <w:right w:val="single" w:sz="4" w:space="0" w:color="auto"/>
            </w:tcBorders>
          </w:tcPr>
          <w:p w14:paraId="69EA0741" w14:textId="77777777" w:rsidR="00EC2D33" w:rsidRPr="00A15DCB" w:rsidRDefault="00EC2D33" w:rsidP="00EC2D33">
            <w:pPr>
              <w:pStyle w:val="TAL"/>
            </w:pPr>
          </w:p>
        </w:tc>
        <w:tc>
          <w:tcPr>
            <w:tcW w:w="1682" w:type="dxa"/>
            <w:tcBorders>
              <w:top w:val="single" w:sz="4" w:space="0" w:color="auto"/>
              <w:left w:val="nil"/>
              <w:bottom w:val="single" w:sz="4" w:space="0" w:color="auto"/>
              <w:right w:val="single" w:sz="4" w:space="0" w:color="auto"/>
            </w:tcBorders>
          </w:tcPr>
          <w:p w14:paraId="522542F8" w14:textId="77777777" w:rsidR="00EC2D33" w:rsidRPr="00A15DCB" w:rsidRDefault="00EC2D33" w:rsidP="00EC2D33">
            <w:pPr>
              <w:pStyle w:val="TAL"/>
              <w:rPr>
                <w:lang w:eastAsia="zh-CN"/>
              </w:rPr>
            </w:pPr>
          </w:p>
        </w:tc>
        <w:tc>
          <w:tcPr>
            <w:tcW w:w="1232" w:type="dxa"/>
            <w:tcBorders>
              <w:top w:val="single" w:sz="4" w:space="0" w:color="auto"/>
              <w:left w:val="nil"/>
              <w:bottom w:val="single" w:sz="4" w:space="0" w:color="auto"/>
              <w:right w:val="single" w:sz="4" w:space="0" w:color="auto"/>
            </w:tcBorders>
          </w:tcPr>
          <w:p w14:paraId="7A8715AF" w14:textId="77777777" w:rsidR="00EC2D33" w:rsidRPr="00A15DCB" w:rsidRDefault="00EC2D33" w:rsidP="00EC2D33">
            <w:pPr>
              <w:pStyle w:val="TAL"/>
              <w:rPr>
                <w:lang w:eastAsia="en-US"/>
              </w:rPr>
            </w:pPr>
          </w:p>
        </w:tc>
      </w:tr>
    </w:tbl>
    <w:p w14:paraId="44CB8BA3" w14:textId="77777777" w:rsidR="003B1004" w:rsidRPr="00A15DCB" w:rsidRDefault="003B1004" w:rsidP="003B1004">
      <w:pPr>
        <w:rPr>
          <w:lang w:eastAsia="en-US"/>
        </w:rPr>
      </w:pPr>
    </w:p>
    <w:p w14:paraId="4FB8D5CA" w14:textId="2C25C894" w:rsidR="003B1004" w:rsidRPr="00A15DCB" w:rsidRDefault="003B1004" w:rsidP="003B1004">
      <w:pPr>
        <w:pStyle w:val="TH"/>
        <w:rPr>
          <w:bCs/>
          <w:i/>
          <w:iCs/>
        </w:rPr>
      </w:pPr>
      <w:r w:rsidRPr="00A15DCB">
        <w:t>Table 7.1.1.1.10.3.3-12:</w:t>
      </w:r>
      <w:r w:rsidRPr="00A15DCB">
        <w:rPr>
          <w:i/>
          <w:iCs/>
        </w:rPr>
        <w:t xml:space="preserve"> </w:t>
      </w:r>
      <w:r w:rsidR="00C734ED" w:rsidRPr="00A15DCB">
        <w:t>Void</w:t>
      </w:r>
    </w:p>
    <w:p w14:paraId="59A7D474" w14:textId="77777777" w:rsidR="003B1004" w:rsidRPr="00A15DCB" w:rsidRDefault="003B1004" w:rsidP="003B1004">
      <w:pPr>
        <w:rPr>
          <w:lang w:eastAsia="en-US"/>
        </w:rPr>
      </w:pPr>
    </w:p>
    <w:p w14:paraId="155FA23E" w14:textId="65BCB293" w:rsidR="00BC5AAA" w:rsidRPr="00A15DCB" w:rsidRDefault="00BC5AAA" w:rsidP="00E13EC1">
      <w:pPr>
        <w:pStyle w:val="Heading5"/>
        <w:rPr>
          <w:lang w:eastAsia="zh-CN"/>
        </w:rPr>
      </w:pPr>
      <w:r w:rsidRPr="00A15DCB">
        <w:rPr>
          <w:lang w:eastAsia="zh-CN"/>
        </w:rPr>
        <w:t>7.1.1.1.10a</w:t>
      </w:r>
      <w:r w:rsidRPr="00A15DCB">
        <w:rPr>
          <w:lang w:eastAsia="zh-CN"/>
        </w:rPr>
        <w:tab/>
      </w:r>
      <w:r w:rsidRPr="00A15DCB">
        <w:t>Random access procedure / 2-step RACH/ Fallback for CBRA</w:t>
      </w:r>
      <w:r w:rsidRPr="00A15DCB" w:rsidDel="00152177">
        <w:rPr>
          <w:lang w:eastAsia="zh-CN"/>
        </w:rPr>
        <w:t xml:space="preserve"> </w:t>
      </w:r>
    </w:p>
    <w:p w14:paraId="10DFD06F" w14:textId="77777777" w:rsidR="00BC5AAA" w:rsidRPr="00A15DCB" w:rsidRDefault="00BC5AAA" w:rsidP="00BC5AAA">
      <w:pPr>
        <w:pStyle w:val="H6"/>
      </w:pPr>
      <w:r w:rsidRPr="00A15DCB">
        <w:t>7.1.1.1.10a.1</w:t>
      </w:r>
      <w:r w:rsidRPr="00A15DCB">
        <w:tab/>
        <w:t>Test Purpose (TP)</w:t>
      </w:r>
    </w:p>
    <w:p w14:paraId="754BF6BB" w14:textId="77777777" w:rsidR="00BC5AAA" w:rsidRPr="00A15DCB" w:rsidRDefault="00BC5AAA" w:rsidP="00BC5AAA">
      <w:pPr>
        <w:pStyle w:val="H6"/>
      </w:pPr>
      <w:r w:rsidRPr="00A15DCB">
        <w:t>(1)</w:t>
      </w:r>
    </w:p>
    <w:p w14:paraId="7E455DEA" w14:textId="77777777" w:rsidR="00BC5AAA" w:rsidRPr="00A15DCB" w:rsidRDefault="00BC5AAA" w:rsidP="00BC5AAA">
      <w:pPr>
        <w:pStyle w:val="PL"/>
        <w:rPr>
          <w:noProof w:val="0"/>
        </w:rPr>
      </w:pPr>
      <w:r w:rsidRPr="00A15DCB">
        <w:rPr>
          <w:b/>
          <w:noProof w:val="0"/>
        </w:rPr>
        <w:t xml:space="preserve">with </w:t>
      </w:r>
      <w:r w:rsidRPr="00A15DCB">
        <w:rPr>
          <w:noProof w:val="0"/>
        </w:rPr>
        <w:t>{ UE in RRC Idle state initiated Random Access procedure to transmit UL CCCH PDU and transmitted MSGA }</w:t>
      </w:r>
    </w:p>
    <w:p w14:paraId="4630CF1F" w14:textId="77777777" w:rsidR="00BC5AAA" w:rsidRPr="00A15DCB" w:rsidRDefault="00BC5AAA" w:rsidP="00BC5AAA">
      <w:pPr>
        <w:pStyle w:val="PL"/>
        <w:rPr>
          <w:noProof w:val="0"/>
        </w:rPr>
      </w:pPr>
      <w:r w:rsidRPr="00A15DCB">
        <w:rPr>
          <w:b/>
          <w:noProof w:val="0"/>
        </w:rPr>
        <w:t>ensure that</w:t>
      </w:r>
      <w:r w:rsidRPr="00A15DCB">
        <w:rPr>
          <w:noProof w:val="0"/>
        </w:rPr>
        <w:t xml:space="preserve"> {</w:t>
      </w:r>
    </w:p>
    <w:p w14:paraId="5986AE81" w14:textId="77777777" w:rsidR="00BC5AAA" w:rsidRPr="00A15DCB" w:rsidRDefault="00BC5AAA" w:rsidP="00BC5AAA">
      <w:pPr>
        <w:pStyle w:val="PL"/>
        <w:rPr>
          <w:noProof w:val="0"/>
        </w:rPr>
      </w:pPr>
      <w:r w:rsidRPr="00A15DCB">
        <w:rPr>
          <w:b/>
          <w:noProof w:val="0"/>
        </w:rPr>
        <w:t xml:space="preserve">  when</w:t>
      </w:r>
      <w:r w:rsidRPr="00A15DCB">
        <w:rPr>
          <w:noProof w:val="0"/>
        </w:rPr>
        <w:t xml:space="preserve"> { SS answers with a matching MSGB including fallbackRAR within msgB-ResponseWindow }</w:t>
      </w:r>
    </w:p>
    <w:p w14:paraId="1EE16754" w14:textId="77777777" w:rsidR="00BC5AAA" w:rsidRPr="00A15DCB" w:rsidRDefault="00BC5AAA" w:rsidP="00BC5AAA">
      <w:pPr>
        <w:pStyle w:val="PL"/>
        <w:rPr>
          <w:noProof w:val="0"/>
        </w:rPr>
      </w:pPr>
      <w:r w:rsidRPr="00A15DCB">
        <w:rPr>
          <w:b/>
          <w:noProof w:val="0"/>
        </w:rPr>
        <w:t xml:space="preserve">    then</w:t>
      </w:r>
      <w:r w:rsidRPr="00A15DCB">
        <w:rPr>
          <w:noProof w:val="0"/>
        </w:rPr>
        <w:t xml:space="preserve"> { UE transmits a MSG3 using the UL grant scheduled in the fallbackRAR }</w:t>
      </w:r>
    </w:p>
    <w:p w14:paraId="4845BA89" w14:textId="6DA80454" w:rsidR="00BC5AAA" w:rsidRPr="00A15DCB" w:rsidRDefault="00BC5AAA" w:rsidP="00BC5AAA">
      <w:pPr>
        <w:pStyle w:val="PL"/>
        <w:rPr>
          <w:noProof w:val="0"/>
        </w:rPr>
      </w:pPr>
      <w:r w:rsidRPr="00A15DCB">
        <w:rPr>
          <w:noProof w:val="0"/>
        </w:rPr>
        <w:lastRenderedPageBreak/>
        <w:t xml:space="preserve">            }</w:t>
      </w:r>
    </w:p>
    <w:p w14:paraId="61BAF13E" w14:textId="77777777" w:rsidR="00BC5AAA" w:rsidRPr="00A15DCB" w:rsidRDefault="00BC5AAA" w:rsidP="00BC5AAA">
      <w:pPr>
        <w:pStyle w:val="PL"/>
        <w:rPr>
          <w:noProof w:val="0"/>
        </w:rPr>
      </w:pPr>
    </w:p>
    <w:p w14:paraId="3611FC60" w14:textId="77777777" w:rsidR="00BC5AAA" w:rsidRPr="00A15DCB" w:rsidRDefault="00BC5AAA" w:rsidP="00BC5AAA">
      <w:pPr>
        <w:pStyle w:val="H6"/>
      </w:pPr>
      <w:r w:rsidRPr="00A15DCB">
        <w:t>(2)</w:t>
      </w:r>
    </w:p>
    <w:p w14:paraId="6B0BCA36" w14:textId="77777777" w:rsidR="00BC5AAA" w:rsidRPr="00A15DCB" w:rsidRDefault="00BC5AAA" w:rsidP="00BC5AAA">
      <w:pPr>
        <w:pStyle w:val="PL"/>
        <w:rPr>
          <w:noProof w:val="0"/>
        </w:rPr>
      </w:pPr>
      <w:r w:rsidRPr="00A15DCB">
        <w:rPr>
          <w:b/>
          <w:noProof w:val="0"/>
        </w:rPr>
        <w:t xml:space="preserve">with </w:t>
      </w:r>
      <w:r w:rsidRPr="00A15DCB">
        <w:rPr>
          <w:noProof w:val="0"/>
        </w:rPr>
        <w:t>{ UE received a MSGB including fallbackRAR within msgB-ResponseWindow, and transmitted a MSG3 using the UL grant scheduled in the fallbackRAR }</w:t>
      </w:r>
    </w:p>
    <w:p w14:paraId="3E596391" w14:textId="77777777" w:rsidR="00BC5AAA" w:rsidRPr="00A15DCB" w:rsidRDefault="00BC5AAA" w:rsidP="00BC5AAA">
      <w:pPr>
        <w:pStyle w:val="PL"/>
        <w:rPr>
          <w:noProof w:val="0"/>
        </w:rPr>
      </w:pPr>
      <w:r w:rsidRPr="00A15DCB">
        <w:rPr>
          <w:b/>
          <w:noProof w:val="0"/>
        </w:rPr>
        <w:t>ensure that</w:t>
      </w:r>
      <w:r w:rsidRPr="00A15DCB">
        <w:rPr>
          <w:noProof w:val="0"/>
        </w:rPr>
        <w:t xml:space="preserve"> {</w:t>
      </w:r>
    </w:p>
    <w:p w14:paraId="064D8586" w14:textId="77777777" w:rsidR="00BC5AAA" w:rsidRPr="00A15DCB" w:rsidRDefault="00BC5AAA" w:rsidP="00BC5AAA">
      <w:pPr>
        <w:pStyle w:val="PL"/>
        <w:rPr>
          <w:noProof w:val="0"/>
        </w:rPr>
      </w:pPr>
      <w:r w:rsidRPr="00A15DCB">
        <w:rPr>
          <w:b/>
          <w:noProof w:val="0"/>
        </w:rPr>
        <w:t xml:space="preserve">  when</w:t>
      </w:r>
      <w:r w:rsidRPr="00A15DCB">
        <w:rPr>
          <w:noProof w:val="0"/>
        </w:rPr>
        <w:t xml:space="preserve"> { The SS does not schedule any PDCCH transmission addressed to UE Temporary C-RNTI before Contention resolution timer expiry }</w:t>
      </w:r>
    </w:p>
    <w:p w14:paraId="670822F8" w14:textId="77777777" w:rsidR="00BC5AAA" w:rsidRPr="00A15DCB" w:rsidRDefault="00BC5AAA" w:rsidP="00BC5AAA">
      <w:pPr>
        <w:pStyle w:val="PL"/>
        <w:rPr>
          <w:noProof w:val="0"/>
        </w:rPr>
      </w:pPr>
      <w:r w:rsidRPr="00A15DCB">
        <w:rPr>
          <w:b/>
          <w:noProof w:val="0"/>
        </w:rPr>
        <w:t xml:space="preserve">    then</w:t>
      </w:r>
      <w:r w:rsidRPr="00A15DCB">
        <w:rPr>
          <w:noProof w:val="0"/>
        </w:rPr>
        <w:t xml:space="preserve"> { UE retransmits a MSGA }</w:t>
      </w:r>
    </w:p>
    <w:p w14:paraId="3E327443" w14:textId="65FDAD89" w:rsidR="00BC5AAA" w:rsidRPr="00A15DCB" w:rsidRDefault="00BC5AAA" w:rsidP="00BC5AAA">
      <w:pPr>
        <w:pStyle w:val="PL"/>
        <w:rPr>
          <w:noProof w:val="0"/>
        </w:rPr>
      </w:pPr>
      <w:r w:rsidRPr="00A15DCB">
        <w:rPr>
          <w:noProof w:val="0"/>
        </w:rPr>
        <w:t xml:space="preserve">            }</w:t>
      </w:r>
    </w:p>
    <w:p w14:paraId="4FF75AFA" w14:textId="77777777" w:rsidR="00BC5AAA" w:rsidRPr="00A15DCB" w:rsidRDefault="00BC5AAA" w:rsidP="00BC5AAA">
      <w:pPr>
        <w:pStyle w:val="PL"/>
        <w:rPr>
          <w:noProof w:val="0"/>
        </w:rPr>
      </w:pPr>
    </w:p>
    <w:p w14:paraId="30A304F5" w14:textId="77777777" w:rsidR="00BC5AAA" w:rsidRPr="00A15DCB" w:rsidRDefault="00BC5AAA" w:rsidP="00BC5AAA">
      <w:pPr>
        <w:pStyle w:val="H6"/>
      </w:pPr>
      <w:r w:rsidRPr="00A15DCB">
        <w:t>(3)</w:t>
      </w:r>
    </w:p>
    <w:p w14:paraId="790203F1" w14:textId="77777777" w:rsidR="00BC5AAA" w:rsidRPr="00A15DCB" w:rsidRDefault="00BC5AAA" w:rsidP="00BC5AAA">
      <w:pPr>
        <w:pStyle w:val="PL"/>
        <w:rPr>
          <w:noProof w:val="0"/>
        </w:rPr>
      </w:pPr>
      <w:r w:rsidRPr="00A15DCB">
        <w:rPr>
          <w:b/>
          <w:noProof w:val="0"/>
        </w:rPr>
        <w:t xml:space="preserve">with </w:t>
      </w:r>
      <w:r w:rsidRPr="00A15DCB">
        <w:rPr>
          <w:noProof w:val="0"/>
        </w:rPr>
        <w:t>{ UE received a MSGB including fallbackRAR within msgB-ResponseWindow, and transmitted a MSG3 using the UL grant scheduled in the fallbackRAR }</w:t>
      </w:r>
    </w:p>
    <w:p w14:paraId="5D5E25B1" w14:textId="77777777" w:rsidR="00BC5AAA" w:rsidRPr="00A15DCB" w:rsidRDefault="00BC5AAA" w:rsidP="00BC5AAA">
      <w:pPr>
        <w:pStyle w:val="PL"/>
        <w:rPr>
          <w:noProof w:val="0"/>
        </w:rPr>
      </w:pPr>
      <w:r w:rsidRPr="00A15DCB">
        <w:rPr>
          <w:b/>
          <w:noProof w:val="0"/>
        </w:rPr>
        <w:t>ensure that</w:t>
      </w:r>
      <w:r w:rsidRPr="00A15DCB">
        <w:rPr>
          <w:noProof w:val="0"/>
        </w:rPr>
        <w:t xml:space="preserve"> {</w:t>
      </w:r>
    </w:p>
    <w:p w14:paraId="7FD8DBED" w14:textId="77777777" w:rsidR="00BC5AAA" w:rsidRPr="00A15DCB" w:rsidRDefault="00BC5AAA" w:rsidP="00BC5AAA">
      <w:pPr>
        <w:pStyle w:val="PL"/>
        <w:rPr>
          <w:noProof w:val="0"/>
        </w:rPr>
      </w:pPr>
      <w:r w:rsidRPr="00A15DCB">
        <w:rPr>
          <w:b/>
          <w:noProof w:val="0"/>
        </w:rPr>
        <w:t xml:space="preserve">  when</w:t>
      </w:r>
      <w:r w:rsidRPr="00A15DCB">
        <w:rPr>
          <w:noProof w:val="0"/>
        </w:rPr>
        <w:t xml:space="preserve"> { The SS schedules a PDCCH transmission addressed to UE Temporary C-RNTI before Contention resolution timer expiry  }</w:t>
      </w:r>
    </w:p>
    <w:p w14:paraId="3D7A1121" w14:textId="77777777" w:rsidR="00BC5AAA" w:rsidRPr="00A15DCB" w:rsidRDefault="00BC5AAA" w:rsidP="00BC5AAA">
      <w:pPr>
        <w:pStyle w:val="PL"/>
        <w:rPr>
          <w:noProof w:val="0"/>
        </w:rPr>
      </w:pPr>
      <w:r w:rsidRPr="00A15DCB">
        <w:rPr>
          <w:b/>
          <w:noProof w:val="0"/>
        </w:rPr>
        <w:t xml:space="preserve">    then</w:t>
      </w:r>
      <w:r w:rsidRPr="00A15DCB">
        <w:rPr>
          <w:noProof w:val="0"/>
        </w:rPr>
        <w:t xml:space="preserve"> { UE assumes RACH procedure as complete }</w:t>
      </w:r>
    </w:p>
    <w:p w14:paraId="0EEFE68C" w14:textId="215470B0" w:rsidR="00BC5AAA" w:rsidRPr="00A15DCB" w:rsidRDefault="00BC5AAA" w:rsidP="00BC5AAA">
      <w:pPr>
        <w:pStyle w:val="PL"/>
        <w:rPr>
          <w:noProof w:val="0"/>
        </w:rPr>
      </w:pPr>
      <w:r w:rsidRPr="00A15DCB">
        <w:rPr>
          <w:noProof w:val="0"/>
        </w:rPr>
        <w:t xml:space="preserve">            }</w:t>
      </w:r>
    </w:p>
    <w:p w14:paraId="3F73D506" w14:textId="77777777" w:rsidR="00BC5AAA" w:rsidRPr="00A15DCB" w:rsidRDefault="00BC5AAA" w:rsidP="00BC5AAA">
      <w:pPr>
        <w:pStyle w:val="PL"/>
        <w:rPr>
          <w:noProof w:val="0"/>
        </w:rPr>
      </w:pPr>
    </w:p>
    <w:p w14:paraId="246C4E3F" w14:textId="77777777" w:rsidR="00BC5AAA" w:rsidRPr="00A15DCB" w:rsidRDefault="00BC5AAA" w:rsidP="00BC5AAA">
      <w:pPr>
        <w:pStyle w:val="H6"/>
      </w:pPr>
      <w:r w:rsidRPr="00A15DCB">
        <w:t>7.1.1.1.10a.2</w:t>
      </w:r>
      <w:r w:rsidRPr="00A15DCB">
        <w:tab/>
        <w:t>Conformance requirements</w:t>
      </w:r>
    </w:p>
    <w:p w14:paraId="6A028201" w14:textId="502C08CF" w:rsidR="00BC5AAA" w:rsidRPr="00A15DCB" w:rsidRDefault="00BC5AAA" w:rsidP="00BC5AAA">
      <w:r w:rsidRPr="00A15DCB">
        <w:t>References: The conformance requirements covered in the present TC are specified in: 3GPP TS 38.321, clause 5.1.4a</w:t>
      </w:r>
      <w:r w:rsidR="00C94552" w:rsidRPr="00A15DCB">
        <w:t>,</w:t>
      </w:r>
      <w:r w:rsidRPr="00A15DCB">
        <w:t xml:space="preserve"> 5.1.5 </w:t>
      </w:r>
      <w:r w:rsidR="00C94552" w:rsidRPr="00A15DCB">
        <w:t xml:space="preserve">and 6.2.3a </w:t>
      </w:r>
      <w:r w:rsidRPr="00A15DCB">
        <w:t>and TS</w:t>
      </w:r>
      <w:r w:rsidR="00C94552" w:rsidRPr="00A15DCB">
        <w:t xml:space="preserve"> </w:t>
      </w:r>
      <w:r w:rsidRPr="00A15DCB">
        <w:t>38.300, clause 9.2.6.</w:t>
      </w:r>
      <w:r w:rsidRPr="00A15DCB">
        <w:rPr>
          <w:lang w:eastAsia="sv-SE"/>
        </w:rPr>
        <w:t xml:space="preserve"> </w:t>
      </w:r>
      <w:r w:rsidRPr="00A15DCB">
        <w:t>Unless otherwise stated these are Rel-16 requirements.</w:t>
      </w:r>
    </w:p>
    <w:p w14:paraId="7D424643" w14:textId="77777777" w:rsidR="00BC5AAA" w:rsidRPr="00A15DCB" w:rsidRDefault="00BC5AAA" w:rsidP="00BC5AAA">
      <w:r w:rsidRPr="00A15DCB" w:rsidDel="006B5D04">
        <w:t xml:space="preserve"> </w:t>
      </w:r>
      <w:r w:rsidRPr="00A15DCB">
        <w:t>[TS 38.321, clause 5.1.4a]</w:t>
      </w:r>
    </w:p>
    <w:p w14:paraId="728E79BD" w14:textId="77777777" w:rsidR="00BC5AAA" w:rsidRPr="00A15DCB" w:rsidRDefault="00BC5AAA" w:rsidP="00BC5AAA">
      <w:pPr>
        <w:rPr>
          <w:rFonts w:eastAsia="Malgun Gothic"/>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5EE13C2C" w14:textId="77777777" w:rsidR="00BC5AAA" w:rsidRPr="00A15DCB" w:rsidRDefault="00BC5AAA" w:rsidP="00BC5AAA">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01CE4F36" w14:textId="77777777" w:rsidR="00BC5AAA" w:rsidRPr="00A15DCB" w:rsidRDefault="00BC5AAA" w:rsidP="00BC5AAA">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62C17B52" w14:textId="77777777" w:rsidR="00BC5AAA" w:rsidRPr="00A15DCB" w:rsidRDefault="00BC5AAA" w:rsidP="00BC5AAA">
      <w:pPr>
        <w:pStyle w:val="B1"/>
        <w:rPr>
          <w:lang w:eastAsia="ko-KR"/>
        </w:rPr>
      </w:pPr>
      <w:r w:rsidRPr="00A15DCB">
        <w:rPr>
          <w:lang w:eastAsia="ko-KR"/>
        </w:rPr>
        <w:t>1&gt;</w:t>
      </w:r>
      <w:r w:rsidRPr="00A15DCB">
        <w:rPr>
          <w:lang w:eastAsia="ko-KR"/>
        </w:rPr>
        <w:tab/>
        <w:t>if C-RNTI MAC CE was included in the MSGA:</w:t>
      </w:r>
    </w:p>
    <w:p w14:paraId="33A4D52E" w14:textId="77777777" w:rsidR="00BC5AAA" w:rsidRPr="00A15DCB" w:rsidRDefault="00BC5AAA" w:rsidP="00BC5AAA">
      <w:pPr>
        <w:pStyle w:val="B2"/>
        <w:rPr>
          <w:lang w:eastAsia="ko-KR"/>
        </w:rPr>
      </w:pPr>
      <w:r w:rsidRPr="00A15DCB">
        <w:rPr>
          <w:lang w:eastAsia="ko-KR"/>
        </w:rPr>
        <w:t>2&gt;</w:t>
      </w:r>
      <w:r w:rsidRPr="00A15DCB">
        <w:rPr>
          <w:lang w:eastAsia="ko-KR"/>
        </w:rPr>
        <w:tab/>
        <w:t xml:space="preserve">monitor the PDCCH of the SpCell for Random Access Response identified by the C-RNTI while the </w:t>
      </w:r>
      <w:r w:rsidRPr="00A15DCB">
        <w:rPr>
          <w:i/>
          <w:iCs/>
          <w:lang w:eastAsia="ko-KR"/>
        </w:rPr>
        <w:t>msgB-ResponseWindow</w:t>
      </w:r>
      <w:r w:rsidRPr="00A15DCB">
        <w:rPr>
          <w:lang w:eastAsia="ko-KR"/>
        </w:rPr>
        <w:t xml:space="preserve"> is running.</w:t>
      </w:r>
    </w:p>
    <w:p w14:paraId="55930EC4" w14:textId="77777777" w:rsidR="00BC5AAA" w:rsidRPr="00A15DCB" w:rsidRDefault="00BC5AAA" w:rsidP="00BC5AAA">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05AA52DE" w14:textId="77777777" w:rsidR="00BC5AAA" w:rsidRPr="00A15DCB" w:rsidRDefault="00BC5AAA" w:rsidP="00BC5AAA">
      <w:pPr>
        <w:pStyle w:val="B2"/>
        <w:rPr>
          <w:lang w:eastAsia="ko-KR"/>
        </w:rPr>
      </w:pPr>
      <w:r w:rsidRPr="00A15DCB">
        <w:rPr>
          <w:lang w:eastAsia="ko-KR"/>
        </w:rPr>
        <w:t>…</w:t>
      </w:r>
    </w:p>
    <w:p w14:paraId="7239C412" w14:textId="77777777" w:rsidR="00BC5AAA" w:rsidRPr="00A15DCB" w:rsidRDefault="00BC5AAA" w:rsidP="00BC5AAA">
      <w:pPr>
        <w:pStyle w:val="B2"/>
        <w:rPr>
          <w:lang w:eastAsia="ko-KR"/>
        </w:rPr>
      </w:pPr>
      <w:r w:rsidRPr="00A15DCB">
        <w:rPr>
          <w:lang w:eastAsia="ko-KR"/>
        </w:rPr>
        <w:t>2&gt;</w:t>
      </w:r>
      <w:r w:rsidRPr="00A15DCB">
        <w:rPr>
          <w:lang w:eastAsia="ko-KR"/>
        </w:rPr>
        <w:tab/>
        <w:t>if a valid (as specified in TS 38.213 [6]) downlink assignment has been received on the PDCCH for the MSGB-RNTI and the received TB is successfully decoded:</w:t>
      </w:r>
    </w:p>
    <w:p w14:paraId="2D23D3F0" w14:textId="77777777" w:rsidR="00BC5AAA" w:rsidRPr="00A15DCB" w:rsidRDefault="00BC5AAA" w:rsidP="00BC5AAA">
      <w:pPr>
        <w:pStyle w:val="B3"/>
        <w:rPr>
          <w:lang w:eastAsia="ko-KR"/>
        </w:rPr>
      </w:pPr>
      <w:r w:rsidRPr="00A15DCB">
        <w:rPr>
          <w:lang w:eastAsia="ko-KR"/>
        </w:rPr>
        <w:t>3&gt;</w:t>
      </w:r>
      <w:r w:rsidRPr="00A15DCB">
        <w:rPr>
          <w:lang w:eastAsia="ko-KR"/>
        </w:rPr>
        <w:tab/>
        <w:t>if the MSGB contains a MAC subPDU with Backoff Indicator:</w:t>
      </w:r>
    </w:p>
    <w:p w14:paraId="52865928" w14:textId="77777777" w:rsidR="00BC5AAA" w:rsidRPr="00A15DCB" w:rsidRDefault="00BC5AAA" w:rsidP="00BC5AAA">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07172B80" w14:textId="77777777" w:rsidR="00BC5AAA" w:rsidRPr="00A15DCB" w:rsidRDefault="00BC5AAA" w:rsidP="00BC5AAA">
      <w:pPr>
        <w:pStyle w:val="B3"/>
        <w:rPr>
          <w:lang w:eastAsia="ko-KR"/>
        </w:rPr>
      </w:pPr>
      <w:r w:rsidRPr="00A15DCB">
        <w:rPr>
          <w:lang w:eastAsia="ko-KR"/>
        </w:rPr>
        <w:t>3&gt;</w:t>
      </w:r>
      <w:r w:rsidRPr="00A15DCB">
        <w:rPr>
          <w:lang w:eastAsia="ko-KR"/>
        </w:rPr>
        <w:tab/>
        <w:t>else:</w:t>
      </w:r>
    </w:p>
    <w:p w14:paraId="1EEC8A6B" w14:textId="77777777" w:rsidR="00BC5AAA" w:rsidRPr="00A15DCB" w:rsidRDefault="00BC5AAA" w:rsidP="00BC5AAA">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0 ms.</w:t>
      </w:r>
    </w:p>
    <w:p w14:paraId="7386F832" w14:textId="77777777" w:rsidR="00BC5AAA" w:rsidRPr="00A15DCB" w:rsidRDefault="00BC5AAA" w:rsidP="00BC5AAA">
      <w:pPr>
        <w:pStyle w:val="B3"/>
        <w:rPr>
          <w:rFonts w:eastAsia="SimSun"/>
          <w:lang w:eastAsia="zh-CN"/>
        </w:rPr>
      </w:pPr>
      <w:r w:rsidRPr="00A15DCB">
        <w:rPr>
          <w:lang w:eastAsia="ko-KR"/>
        </w:rPr>
        <w:t>3&gt;</w:t>
      </w:r>
      <w:r w:rsidRPr="00A15DCB">
        <w:rPr>
          <w:lang w:eastAsia="ko-KR"/>
        </w:rPr>
        <w:tab/>
        <w:t xml:space="preserve">if the MSGB contains a </w:t>
      </w:r>
      <w:r w:rsidRPr="00A15DCB">
        <w:rPr>
          <w:rFonts w:eastAsia="SimSun"/>
          <w:lang w:eastAsia="zh-CN"/>
        </w:rPr>
        <w:t>fallbackRAR</w:t>
      </w:r>
      <w:r w:rsidRPr="00A15DCB">
        <w:rPr>
          <w:rFonts w:eastAsia="SimSun"/>
          <w:iCs/>
          <w:lang w:eastAsia="zh-CN"/>
        </w:rPr>
        <w:t xml:space="preserve"> </w:t>
      </w:r>
      <w:r w:rsidRPr="00A15DCB">
        <w:rPr>
          <w:rFonts w:eastAsia="SimSun"/>
          <w:lang w:eastAsia="zh-CN"/>
        </w:rPr>
        <w:t>MAC subPDU; and</w:t>
      </w:r>
    </w:p>
    <w:p w14:paraId="1BEC8164" w14:textId="77777777" w:rsidR="00BC5AAA" w:rsidRPr="00A15DCB" w:rsidRDefault="00BC5AAA" w:rsidP="00BC5AAA">
      <w:pPr>
        <w:pStyle w:val="B3"/>
        <w:rPr>
          <w:rFonts w:eastAsia="Malgun Gothic"/>
          <w:lang w:eastAsia="ko-KR"/>
        </w:rPr>
      </w:pPr>
      <w:r w:rsidRPr="00A15DCB">
        <w:rPr>
          <w:lang w:eastAsia="ko-KR"/>
        </w:rPr>
        <w:t>3&gt;</w:t>
      </w:r>
      <w:r w:rsidRPr="00A15DCB">
        <w:rPr>
          <w:lang w:eastAsia="ko-KR"/>
        </w:rPr>
        <w:tab/>
        <w:t>if the Random Access Preamble identifier</w:t>
      </w:r>
      <w:r w:rsidRPr="00A15DCB">
        <w:rPr>
          <w:rFonts w:eastAsia="SimSun"/>
          <w:lang w:eastAsia="zh-CN"/>
        </w:rPr>
        <w:t xml:space="preserve"> in</w:t>
      </w:r>
      <w:r w:rsidRPr="00A15DCB">
        <w:rPr>
          <w:lang w:eastAsia="ko-KR"/>
        </w:rPr>
        <w:t xml:space="preserve"> </w:t>
      </w:r>
      <w:r w:rsidRPr="00A15DCB">
        <w:rPr>
          <w:rFonts w:eastAsia="SimSun"/>
          <w:lang w:eastAsia="zh-CN"/>
        </w:rPr>
        <w:t>the MAC subPDU matches the</w:t>
      </w:r>
      <w:r w:rsidRPr="00A15DCB">
        <w:rPr>
          <w:lang w:eastAsia="ko-KR"/>
        </w:rPr>
        <w:t xml:space="preserve"> transmitted </w:t>
      </w:r>
      <w:r w:rsidRPr="00A15DCB">
        <w:rPr>
          <w:i/>
          <w:iCs/>
          <w:lang w:eastAsia="ko-KR"/>
        </w:rPr>
        <w:t>PREAMBLE_INDEX</w:t>
      </w:r>
      <w:r w:rsidRPr="00A15DCB">
        <w:rPr>
          <w:lang w:eastAsia="ko-KR"/>
        </w:rPr>
        <w:t xml:space="preserve"> (see clause 5.1.3a):</w:t>
      </w:r>
    </w:p>
    <w:p w14:paraId="5B2C8A1B" w14:textId="77777777" w:rsidR="00BC5AAA" w:rsidRPr="00A15DCB" w:rsidRDefault="00BC5AAA" w:rsidP="00BC5AAA">
      <w:pPr>
        <w:pStyle w:val="B4"/>
        <w:rPr>
          <w:lang w:eastAsia="ko-KR"/>
        </w:rPr>
      </w:pPr>
      <w:r w:rsidRPr="00A15DCB">
        <w:rPr>
          <w:lang w:eastAsia="ko-KR"/>
        </w:rPr>
        <w:t>4&gt;</w:t>
      </w:r>
      <w:r w:rsidRPr="00A15DCB">
        <w:rPr>
          <w:lang w:eastAsia="ko-KR"/>
        </w:rPr>
        <w:tab/>
        <w:t>consider this Random Access Response reception successful;</w:t>
      </w:r>
    </w:p>
    <w:p w14:paraId="56BB112A" w14:textId="77777777" w:rsidR="00BC5AAA" w:rsidRPr="00A15DCB" w:rsidRDefault="00BC5AAA" w:rsidP="00BC5AAA">
      <w:pPr>
        <w:pStyle w:val="B4"/>
        <w:rPr>
          <w:lang w:eastAsia="ko-KR"/>
        </w:rPr>
      </w:pPr>
      <w:r w:rsidRPr="00A15DCB">
        <w:rPr>
          <w:lang w:eastAsia="ko-KR"/>
        </w:rPr>
        <w:t>4&gt;</w:t>
      </w:r>
      <w:r w:rsidRPr="00A15DCB">
        <w:rPr>
          <w:lang w:eastAsia="ko-KR"/>
        </w:rPr>
        <w:tab/>
        <w:t>apply the following actions for the SpCell:</w:t>
      </w:r>
    </w:p>
    <w:p w14:paraId="618E4C8D" w14:textId="77777777" w:rsidR="00BC5AAA" w:rsidRPr="00A15DCB" w:rsidRDefault="00BC5AAA" w:rsidP="00BC5AAA">
      <w:pPr>
        <w:pStyle w:val="B5"/>
      </w:pPr>
      <w:r w:rsidRPr="00A15DCB">
        <w:t>5&gt;</w:t>
      </w:r>
      <w:r w:rsidRPr="00A15DCB">
        <w:tab/>
        <w:t>process the received Timing Advance Command (see clause 5.2);</w:t>
      </w:r>
    </w:p>
    <w:p w14:paraId="2B1BA453" w14:textId="77777777" w:rsidR="00BC5AAA" w:rsidRPr="00A15DCB" w:rsidRDefault="00BC5AAA" w:rsidP="00BC5AAA">
      <w:pPr>
        <w:pStyle w:val="B5"/>
      </w:pPr>
      <w:r w:rsidRPr="00A15DCB">
        <w:lastRenderedPageBreak/>
        <w:t>5&gt;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5E7BDB98" w14:textId="77777777" w:rsidR="00BC5AAA" w:rsidRPr="00A15DCB" w:rsidRDefault="00BC5AAA" w:rsidP="00BC5AAA">
      <w:pPr>
        <w:pStyle w:val="B5"/>
      </w:pPr>
      <w:r w:rsidRPr="00A15DCB">
        <w:t>5&gt;</w:t>
      </w:r>
      <w:r w:rsidRPr="00A15DCB">
        <w:tab/>
        <w:t>if the Random Access Preamble was not selected by the MAC entity among the contention-based Random Access Preamble(s):</w:t>
      </w:r>
    </w:p>
    <w:p w14:paraId="50A42F15" w14:textId="77777777" w:rsidR="00BC5AAA" w:rsidRPr="00A15DCB" w:rsidRDefault="00BC5AAA" w:rsidP="00BC5AAA">
      <w:pPr>
        <w:pStyle w:val="B6"/>
      </w:pPr>
      <w:r w:rsidRPr="00A15DCB">
        <w:t>6&gt;</w:t>
      </w:r>
      <w:r w:rsidRPr="00A15DCB">
        <w:tab/>
        <w:t>consider the Random Access procedure successfully completed;</w:t>
      </w:r>
    </w:p>
    <w:p w14:paraId="45AF22CD" w14:textId="77777777" w:rsidR="00BC5AAA" w:rsidRPr="00A15DCB" w:rsidRDefault="00BC5AAA" w:rsidP="00BC5AAA">
      <w:pPr>
        <w:pStyle w:val="B6"/>
      </w:pPr>
      <w:r w:rsidRPr="00A15DCB">
        <w:t>6&gt;</w:t>
      </w:r>
      <w:r w:rsidRPr="00A15DCB">
        <w:tab/>
        <w:t>process the received UL grant value and indicate it to the lower layers.</w:t>
      </w:r>
    </w:p>
    <w:p w14:paraId="6AD6FB12" w14:textId="77777777" w:rsidR="00BC5AAA" w:rsidRPr="00A15DCB" w:rsidRDefault="00BC5AAA" w:rsidP="00BC5AAA">
      <w:pPr>
        <w:pStyle w:val="B5"/>
      </w:pPr>
      <w:r w:rsidRPr="00A15DCB">
        <w:t>5&gt;</w:t>
      </w:r>
      <w:r w:rsidRPr="00A15DCB">
        <w:tab/>
        <w:t>else:</w:t>
      </w:r>
    </w:p>
    <w:p w14:paraId="546AD142" w14:textId="77777777" w:rsidR="00BC5AAA" w:rsidRPr="00A15DCB" w:rsidRDefault="00BC5AAA" w:rsidP="00BC5AAA">
      <w:pPr>
        <w:pStyle w:val="B6"/>
        <w:rPr>
          <w:lang w:eastAsia="ko-KR"/>
        </w:rPr>
      </w:pPr>
      <w:r w:rsidRPr="00A15DCB">
        <w:t>6&gt;</w:t>
      </w:r>
      <w:r w:rsidRPr="00A15DCB">
        <w:tab/>
        <w:t xml:space="preserve">set the </w:t>
      </w:r>
      <w:r w:rsidRPr="00A15DCB">
        <w:rPr>
          <w:i/>
        </w:rPr>
        <w:t>TEMPORARY_C-RNTI</w:t>
      </w:r>
      <w:r w:rsidRPr="00A15DCB">
        <w:t xml:space="preserve"> to the value received in the Random Access Response;</w:t>
      </w:r>
    </w:p>
    <w:p w14:paraId="20EAA439" w14:textId="77777777" w:rsidR="00BC5AAA" w:rsidRPr="00A15DCB" w:rsidRDefault="00BC5AAA" w:rsidP="00BC5AAA">
      <w:pPr>
        <w:pStyle w:val="B6"/>
        <w:rPr>
          <w:lang w:eastAsia="ko-KR"/>
        </w:rPr>
      </w:pPr>
      <w:r w:rsidRPr="00A15DCB">
        <w:rPr>
          <w:lang w:eastAsia="ko-KR"/>
        </w:rPr>
        <w:t>6&gt;</w:t>
      </w:r>
      <w:r w:rsidRPr="00A15DCB">
        <w:rPr>
          <w:lang w:eastAsia="ko-KR"/>
        </w:rPr>
        <w:tab/>
        <w:t>if the Msg3 buffer is empty:</w:t>
      </w:r>
    </w:p>
    <w:p w14:paraId="64AAF0FA" w14:textId="77777777" w:rsidR="00BC5AAA" w:rsidRPr="00A15DCB" w:rsidRDefault="00BC5AAA" w:rsidP="00BC5AAA">
      <w:pPr>
        <w:pStyle w:val="B7"/>
        <w:ind w:left="2268" w:hanging="283"/>
        <w:rPr>
          <w:lang w:eastAsia="en-US"/>
        </w:rPr>
      </w:pPr>
      <w:r w:rsidRPr="00A15DCB">
        <w:t>7&gt;</w:t>
      </w:r>
      <w:r w:rsidRPr="00A15DCB">
        <w:tab/>
        <w:t>obtain the MAC PDU to transmit from the MSGA buffer and store it in the Msg3 buffer;</w:t>
      </w:r>
    </w:p>
    <w:p w14:paraId="0CEB9199" w14:textId="77777777" w:rsidR="00BC5AAA" w:rsidRPr="00A15DCB" w:rsidRDefault="00BC5AAA" w:rsidP="00BC5AAA">
      <w:pPr>
        <w:pStyle w:val="B6"/>
        <w:rPr>
          <w:rFonts w:eastAsia="SimSun"/>
        </w:rPr>
      </w:pPr>
      <w:r w:rsidRPr="00A15DCB">
        <w:rPr>
          <w:lang w:eastAsia="ko-KR"/>
        </w:rPr>
        <w:t>6&gt;</w:t>
      </w:r>
      <w:r w:rsidRPr="00A15DCB">
        <w:rPr>
          <w:lang w:eastAsia="ko-KR"/>
        </w:rPr>
        <w:tab/>
        <w:t>process the received UL grant value and indicate it to the lower layers and proceed with Msg3 transmission.</w:t>
      </w:r>
    </w:p>
    <w:p w14:paraId="443D47D7" w14:textId="77777777" w:rsidR="00BC5AAA" w:rsidRPr="00A15DCB" w:rsidRDefault="00BC5AAA" w:rsidP="00BC5AAA">
      <w:pPr>
        <w:pStyle w:val="B3"/>
        <w:rPr>
          <w:lang w:eastAsia="ko-KR"/>
        </w:rPr>
      </w:pPr>
      <w:r w:rsidRPr="00A15DCB">
        <w:rPr>
          <w:lang w:eastAsia="ko-KR"/>
        </w:rPr>
        <w:t>…</w:t>
      </w:r>
    </w:p>
    <w:p w14:paraId="7DF9D1DA" w14:textId="77777777" w:rsidR="00BC5AAA" w:rsidRPr="00A15DCB" w:rsidRDefault="00BC5AAA" w:rsidP="00BC5AAA">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73F494B9" w14:textId="77777777" w:rsidR="00BC5AAA" w:rsidRPr="00A15DCB" w:rsidRDefault="00BC5AAA" w:rsidP="00BC5AAA">
      <w:r w:rsidRPr="00A15DCB">
        <w:t>[TS 38.321, clause 5.1.5]</w:t>
      </w:r>
    </w:p>
    <w:p w14:paraId="08FA7938" w14:textId="77777777" w:rsidR="00BC5AAA" w:rsidRPr="00A15DCB" w:rsidRDefault="00BC5AAA" w:rsidP="00BC5AAA">
      <w:pPr>
        <w:rPr>
          <w:lang w:eastAsia="zh-CN"/>
        </w:rPr>
      </w:pPr>
      <w:r w:rsidRPr="00A15DCB">
        <w:t>Once Msg3 is transmitted the MAC entity shall:</w:t>
      </w:r>
    </w:p>
    <w:p w14:paraId="0C08FE23" w14:textId="77777777" w:rsidR="00BC5AAA" w:rsidRPr="00A15DCB" w:rsidRDefault="00BC5AAA" w:rsidP="00BC5AAA">
      <w:pPr>
        <w:pStyle w:val="B1"/>
      </w:pPr>
      <w:r w:rsidRPr="00A15DCB">
        <w:t>1&gt;</w:t>
      </w:r>
      <w:r w:rsidRPr="00A15DCB">
        <w:tab/>
        <w:t>if Msg3 is transmitted on a non-terrestrial network:</w:t>
      </w:r>
    </w:p>
    <w:p w14:paraId="500A3F4F" w14:textId="77777777" w:rsidR="00BC5AAA" w:rsidRPr="00A15DCB" w:rsidRDefault="00BC5AAA" w:rsidP="00BC5AAA">
      <w:pPr>
        <w:pStyle w:val="B2"/>
      </w:pPr>
      <w:r w:rsidRPr="00A15DCB">
        <w:t>2&gt;</w:t>
      </w:r>
      <w:r w:rsidRPr="00A15DCB">
        <w:tab/>
        <w:t xml:space="preserve">start the </w:t>
      </w:r>
      <w:r w:rsidRPr="00A15DCB">
        <w:rPr>
          <w:i/>
          <w:iCs/>
        </w:rPr>
        <w:t>ra-ContentionResolutionTimer</w:t>
      </w:r>
      <w:r w:rsidRPr="00A15DCB">
        <w:t xml:space="preserve"> and restart the </w:t>
      </w:r>
      <w:r w:rsidRPr="00A15DCB">
        <w:rPr>
          <w:i/>
          <w:iCs/>
        </w:rPr>
        <w:t>ra-ContentionResolutionTimer</w:t>
      </w:r>
      <w:r w:rsidRPr="00A15DCB">
        <w:t xml:space="preserve"> at each HARQ retransmission in the first symbol after the end of the Msg3 transmission plus the UE estimate of UE-gNB RTT.</w:t>
      </w:r>
    </w:p>
    <w:p w14:paraId="342B9530" w14:textId="77777777" w:rsidR="00BC5AAA" w:rsidRPr="00A15DCB" w:rsidRDefault="00BC5AAA" w:rsidP="00BC5AAA">
      <w:pPr>
        <w:pStyle w:val="B1"/>
      </w:pPr>
      <w:r w:rsidRPr="00A15DCB">
        <w:t>1&gt;</w:t>
      </w:r>
      <w:r w:rsidRPr="00A15DCB">
        <w:tab/>
        <w:t>else if the Msg3 transmission (i.e. initial transmission or HARQ retransmission) is scheduled with Type A PUSCH repetition:</w:t>
      </w:r>
    </w:p>
    <w:p w14:paraId="070723F7" w14:textId="77777777" w:rsidR="00BC5AAA" w:rsidRPr="00A15DCB" w:rsidRDefault="00BC5AAA" w:rsidP="00BC5AAA">
      <w:pPr>
        <w:pStyle w:val="B2"/>
      </w:pPr>
      <w:r w:rsidRPr="00A15DCB">
        <w:t>2&gt;</w:t>
      </w:r>
      <w:r w:rsidRPr="00A15DCB">
        <w:tab/>
        <w:t xml:space="preserve">start or restart the </w:t>
      </w:r>
      <w:r w:rsidRPr="00A15DCB">
        <w:rPr>
          <w:i/>
        </w:rPr>
        <w:t>ra-ContentionResolutionTimer</w:t>
      </w:r>
      <w:r w:rsidRPr="00A15DCB">
        <w:t xml:space="preserve"> in the first symbol after the end of all repetitions of the Msg3 transmission.</w:t>
      </w:r>
    </w:p>
    <w:p w14:paraId="37FB5FD2" w14:textId="77777777" w:rsidR="00BC5AAA" w:rsidRPr="00A15DCB" w:rsidRDefault="00BC5AAA" w:rsidP="00BC5AAA">
      <w:pPr>
        <w:pStyle w:val="B5"/>
        <w:rPr>
          <w:lang w:eastAsia="zh-CN"/>
        </w:rPr>
      </w:pPr>
      <w:r w:rsidRPr="00A15DCB">
        <w:rPr>
          <w:lang w:eastAsia="zh-CN"/>
        </w:rPr>
        <w:t>…</w:t>
      </w:r>
    </w:p>
    <w:p w14:paraId="4197D1C2" w14:textId="77777777" w:rsidR="00BC5AAA" w:rsidRPr="00A15DCB" w:rsidRDefault="00BC5AAA" w:rsidP="00BC5AAA">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856CA7A" w14:textId="77777777" w:rsidR="00BC5AAA" w:rsidRPr="00A15DCB" w:rsidRDefault="00BC5AAA" w:rsidP="00BC5AAA">
      <w:pPr>
        <w:pStyle w:val="B5"/>
        <w:ind w:left="283" w:firstLineChars="142" w:firstLine="284"/>
        <w:rPr>
          <w:lang w:eastAsia="zh-CN"/>
        </w:rPr>
      </w:pPr>
      <w:r w:rsidRPr="00A15DCB">
        <w:rPr>
          <w:lang w:eastAsia="zh-CN"/>
        </w:rPr>
        <w:t>…</w:t>
      </w:r>
    </w:p>
    <w:p w14:paraId="34A2A3B5" w14:textId="77777777" w:rsidR="00BC5AAA" w:rsidRPr="00A15DCB" w:rsidRDefault="00BC5AAA" w:rsidP="00BC5AAA">
      <w:pPr>
        <w:pStyle w:val="B2"/>
        <w:rPr>
          <w:lang w:eastAsia="ko-KR"/>
        </w:rPr>
      </w:pPr>
      <w:r w:rsidRPr="00A15DCB">
        <w:rPr>
          <w:lang w:eastAsia="ko-KR"/>
        </w:rPr>
        <w:t>2&gt;</w:t>
      </w:r>
      <w:r w:rsidRPr="00A15DCB">
        <w:rPr>
          <w:lang w:eastAsia="ko-KR"/>
        </w:rPr>
        <w:tab/>
        <w:t xml:space="preserve">else if the CCCH SDU was included in Msg3 and the PDCCH transmission is addressed to its </w:t>
      </w:r>
      <w:r w:rsidRPr="00A15DCB">
        <w:rPr>
          <w:i/>
          <w:lang w:eastAsia="ko-KR"/>
        </w:rPr>
        <w:t>TEMPORARY_C-RNTI</w:t>
      </w:r>
      <w:r w:rsidRPr="00A15DCB">
        <w:rPr>
          <w:lang w:eastAsia="ko-KR"/>
        </w:rPr>
        <w:t>:</w:t>
      </w:r>
    </w:p>
    <w:p w14:paraId="5E6F141E" w14:textId="77777777" w:rsidR="00BC5AAA" w:rsidRPr="00A15DCB" w:rsidRDefault="00BC5AAA" w:rsidP="00BC5AAA">
      <w:pPr>
        <w:pStyle w:val="B3"/>
        <w:rPr>
          <w:lang w:eastAsia="ko-KR"/>
        </w:rPr>
      </w:pPr>
      <w:r w:rsidRPr="00A15DCB">
        <w:rPr>
          <w:lang w:eastAsia="ko-KR"/>
        </w:rPr>
        <w:t>3&gt;</w:t>
      </w:r>
      <w:r w:rsidRPr="00A15DCB">
        <w:rPr>
          <w:lang w:eastAsia="ko-KR"/>
        </w:rPr>
        <w:tab/>
        <w:t>if the MAC PDU is successfully decoded:</w:t>
      </w:r>
    </w:p>
    <w:p w14:paraId="6663BA08" w14:textId="77777777" w:rsidR="00BC5AAA" w:rsidRPr="00A15DCB" w:rsidRDefault="00BC5AAA" w:rsidP="00BC5AAA">
      <w:pPr>
        <w:pStyle w:val="B4"/>
        <w:rPr>
          <w:lang w:eastAsia="ko-KR"/>
        </w:rPr>
      </w:pPr>
      <w:r w:rsidRPr="00A15DCB">
        <w:rPr>
          <w:lang w:eastAsia="ko-KR"/>
        </w:rPr>
        <w:t>4&gt;</w:t>
      </w:r>
      <w:r w:rsidRPr="00A15DCB">
        <w:rPr>
          <w:lang w:eastAsia="ko-KR"/>
        </w:rPr>
        <w:tab/>
        <w:t xml:space="preserve">stop </w:t>
      </w:r>
      <w:r w:rsidRPr="00A15DCB">
        <w:rPr>
          <w:i/>
          <w:lang w:eastAsia="ko-KR"/>
        </w:rPr>
        <w:t>ra-ContentionResolutionTimer</w:t>
      </w:r>
      <w:r w:rsidRPr="00A15DCB">
        <w:rPr>
          <w:lang w:eastAsia="ko-KR"/>
        </w:rPr>
        <w:t>;</w:t>
      </w:r>
    </w:p>
    <w:p w14:paraId="1AE4BDC5" w14:textId="77777777" w:rsidR="00BC5AAA" w:rsidRPr="00A15DCB" w:rsidRDefault="00BC5AAA" w:rsidP="00BC5AAA">
      <w:pPr>
        <w:pStyle w:val="B4"/>
        <w:rPr>
          <w:lang w:eastAsia="ko-KR"/>
        </w:rPr>
      </w:pPr>
      <w:r w:rsidRPr="00A15DCB">
        <w:rPr>
          <w:lang w:eastAsia="ko-KR"/>
        </w:rPr>
        <w:t>4&gt;</w:t>
      </w:r>
      <w:r w:rsidRPr="00A15DCB">
        <w:rPr>
          <w:lang w:eastAsia="ko-KR"/>
        </w:rPr>
        <w:tab/>
        <w:t>if the MAC PDU contains a UE Contention Resolution Identity MAC CE; and</w:t>
      </w:r>
    </w:p>
    <w:p w14:paraId="5450E184" w14:textId="77777777" w:rsidR="00BC5AAA" w:rsidRPr="00A15DCB" w:rsidRDefault="00BC5AAA" w:rsidP="00BC5AAA">
      <w:pPr>
        <w:pStyle w:val="B4"/>
        <w:rPr>
          <w:lang w:eastAsia="ko-KR"/>
        </w:rPr>
      </w:pPr>
      <w:r w:rsidRPr="00A15DCB">
        <w:rPr>
          <w:lang w:eastAsia="ko-KR"/>
        </w:rPr>
        <w:t>4&gt;</w:t>
      </w:r>
      <w:r w:rsidRPr="00A15DCB">
        <w:rPr>
          <w:lang w:eastAsia="ko-KR"/>
        </w:rPr>
        <w:tab/>
        <w:t>if the UE Contention Resolution Identity in the MAC CE matches the CCCH SDU transmitted in Msg3:</w:t>
      </w:r>
    </w:p>
    <w:p w14:paraId="3DE87293" w14:textId="77777777" w:rsidR="00BC5AAA" w:rsidRPr="00A15DCB" w:rsidRDefault="00BC5AAA" w:rsidP="00BC5AAA">
      <w:pPr>
        <w:pStyle w:val="B5"/>
        <w:rPr>
          <w:lang w:eastAsia="ko-KR"/>
        </w:rPr>
      </w:pPr>
      <w:r w:rsidRPr="00A15DCB">
        <w:rPr>
          <w:lang w:eastAsia="ko-KR"/>
        </w:rPr>
        <w:t>5&gt;</w:t>
      </w:r>
      <w:r w:rsidRPr="00A15DCB">
        <w:rPr>
          <w:lang w:eastAsia="ko-KR"/>
        </w:rPr>
        <w:tab/>
        <w:t>consider this Contention Resolution successful and finish the disassembly and demultiplexing of the MAC PDU;</w:t>
      </w:r>
    </w:p>
    <w:p w14:paraId="19804147" w14:textId="77777777" w:rsidR="00BC5AAA" w:rsidRPr="00A15DCB" w:rsidRDefault="00BC5AAA" w:rsidP="00BC5AAA">
      <w:pPr>
        <w:pStyle w:val="B5"/>
        <w:rPr>
          <w:lang w:eastAsia="ko-KR"/>
        </w:rPr>
      </w:pPr>
      <w:r w:rsidRPr="00A15DCB">
        <w:rPr>
          <w:lang w:eastAsia="ko-KR"/>
        </w:rPr>
        <w:t>5&gt;</w:t>
      </w:r>
      <w:r w:rsidRPr="00A15DCB">
        <w:rPr>
          <w:lang w:eastAsia="ko-KR"/>
        </w:rPr>
        <w:tab/>
        <w:t>if this Random Access procedure was initiated for SI request:</w:t>
      </w:r>
    </w:p>
    <w:p w14:paraId="68550C65" w14:textId="77777777" w:rsidR="00BC5AAA" w:rsidRPr="00A15DCB" w:rsidRDefault="00BC5AAA" w:rsidP="00BC5AAA">
      <w:pPr>
        <w:pStyle w:val="B6"/>
        <w:rPr>
          <w:lang w:eastAsia="ko-KR"/>
        </w:rPr>
      </w:pPr>
      <w:r w:rsidRPr="00A15DCB">
        <w:rPr>
          <w:lang w:eastAsia="ko-KR"/>
        </w:rPr>
        <w:t>6&gt;</w:t>
      </w:r>
      <w:r w:rsidRPr="00A15DCB">
        <w:rPr>
          <w:lang w:eastAsia="ko-KR"/>
        </w:rPr>
        <w:tab/>
        <w:t>indicate the reception of an acknowledgement for SI request to upper layers.</w:t>
      </w:r>
    </w:p>
    <w:p w14:paraId="21C96319" w14:textId="77777777" w:rsidR="00BC5AAA" w:rsidRPr="00A15DCB" w:rsidRDefault="00BC5AAA" w:rsidP="00BC5AAA">
      <w:pPr>
        <w:pStyle w:val="B5"/>
        <w:rPr>
          <w:lang w:eastAsia="ko-KR"/>
        </w:rPr>
      </w:pPr>
      <w:r w:rsidRPr="00A15DCB">
        <w:rPr>
          <w:lang w:eastAsia="ko-KR"/>
        </w:rPr>
        <w:lastRenderedPageBreak/>
        <w:t>5&gt;</w:t>
      </w:r>
      <w:r w:rsidRPr="00A15DCB">
        <w:rPr>
          <w:lang w:eastAsia="ko-KR"/>
        </w:rPr>
        <w:tab/>
        <w:t>else:</w:t>
      </w:r>
    </w:p>
    <w:p w14:paraId="45EB78D8" w14:textId="77777777" w:rsidR="00BC5AAA" w:rsidRPr="00A15DCB" w:rsidRDefault="00BC5AAA" w:rsidP="00BC5AAA">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7587CA3C" w14:textId="77777777" w:rsidR="00BC5AAA" w:rsidRPr="00A15DCB" w:rsidRDefault="00BC5AAA" w:rsidP="00BC5AAA">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756662D8" w14:textId="77777777" w:rsidR="00BC5AAA" w:rsidRPr="00A15DCB" w:rsidRDefault="00BC5AAA" w:rsidP="00BC5AAA">
      <w:pPr>
        <w:pStyle w:val="B5"/>
        <w:rPr>
          <w:lang w:eastAsia="ko-KR"/>
        </w:rPr>
      </w:pPr>
      <w:r w:rsidRPr="00A15DCB">
        <w:rPr>
          <w:lang w:eastAsia="ko-KR"/>
        </w:rPr>
        <w:t>5&gt;</w:t>
      </w:r>
      <w:r w:rsidRPr="00A15DCB">
        <w:rPr>
          <w:lang w:eastAsia="ko-KR"/>
        </w:rPr>
        <w:tab/>
        <w:t>consider this Random Access procedure successfully completed.</w:t>
      </w:r>
    </w:p>
    <w:p w14:paraId="73EAECD4" w14:textId="77777777" w:rsidR="00BC5AAA" w:rsidRPr="00A15DCB" w:rsidRDefault="00BC5AAA" w:rsidP="00BC5AAA">
      <w:pPr>
        <w:pStyle w:val="B4"/>
        <w:rPr>
          <w:lang w:eastAsia="ko-KR"/>
        </w:rPr>
      </w:pPr>
      <w:r w:rsidRPr="00A15DCB">
        <w:rPr>
          <w:lang w:eastAsia="ko-KR"/>
        </w:rPr>
        <w:t>4&gt;</w:t>
      </w:r>
      <w:r w:rsidRPr="00A15DCB">
        <w:rPr>
          <w:lang w:eastAsia="ko-KR"/>
        </w:rPr>
        <w:tab/>
        <w:t>else:</w:t>
      </w:r>
    </w:p>
    <w:p w14:paraId="168C84AB" w14:textId="77777777" w:rsidR="00BC5AAA" w:rsidRPr="00A15DCB" w:rsidRDefault="00BC5AAA" w:rsidP="00BC5AAA">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27CA4D25" w14:textId="77777777" w:rsidR="00BC5AAA" w:rsidRPr="00A15DCB" w:rsidRDefault="00BC5AAA" w:rsidP="00BC5AAA">
      <w:pPr>
        <w:pStyle w:val="B5"/>
        <w:rPr>
          <w:lang w:eastAsia="ko-KR"/>
        </w:rPr>
      </w:pPr>
      <w:r w:rsidRPr="00A15DCB">
        <w:rPr>
          <w:lang w:eastAsia="ko-KR"/>
        </w:rPr>
        <w:t>5&gt;</w:t>
      </w:r>
      <w:r w:rsidRPr="00A15DCB">
        <w:rPr>
          <w:lang w:eastAsia="ko-KR"/>
        </w:rPr>
        <w:tab/>
        <w:t>consider this Contention Resolution not successful and discard the successfully decoded MAC PDU.</w:t>
      </w:r>
    </w:p>
    <w:p w14:paraId="16FE40B0" w14:textId="77777777" w:rsidR="00BC5AAA" w:rsidRPr="00A15DCB" w:rsidRDefault="00BC5AAA" w:rsidP="00BC5AAA">
      <w:pPr>
        <w:pStyle w:val="B1"/>
      </w:pPr>
      <w:r w:rsidRPr="00A15DCB">
        <w:t>1&gt;</w:t>
      </w:r>
      <w:r w:rsidRPr="00A15DCB">
        <w:tab/>
        <w:t xml:space="preserve">if </w:t>
      </w:r>
      <w:r w:rsidRPr="00A15DCB">
        <w:rPr>
          <w:i/>
        </w:rPr>
        <w:t>ra-ContentionResolutionTimer</w:t>
      </w:r>
      <w:r w:rsidRPr="00A15DCB">
        <w:t xml:space="preserve"> expires:</w:t>
      </w:r>
    </w:p>
    <w:p w14:paraId="330454EA" w14:textId="77777777" w:rsidR="00BC5AAA" w:rsidRPr="00A15DCB" w:rsidRDefault="00BC5AAA" w:rsidP="00BC5AAA">
      <w:pPr>
        <w:pStyle w:val="B2"/>
      </w:pPr>
      <w:r w:rsidRPr="00A15DCB">
        <w:t>2&gt;</w:t>
      </w:r>
      <w:r w:rsidRPr="00A15DCB">
        <w:tab/>
        <w:t xml:space="preserve">if Msg3 is transmitted on a non-terrestrial network and </w:t>
      </w:r>
      <w:r w:rsidRPr="00A15DCB">
        <w:rPr>
          <w:i/>
          <w:iCs/>
        </w:rPr>
        <w:t>ra-ContentionResolutionTimer</w:t>
      </w:r>
      <w:r w:rsidRPr="00A15DCB">
        <w:t xml:space="preserve"> expires prior to the first symbol after the end of a Msg3 retransmission plus the UE estimate of UE-gNB RTT:</w:t>
      </w:r>
    </w:p>
    <w:p w14:paraId="483A5898" w14:textId="77777777" w:rsidR="00BC5AAA" w:rsidRPr="00A15DCB" w:rsidRDefault="00BC5AAA" w:rsidP="00BC5AAA">
      <w:pPr>
        <w:pStyle w:val="B3"/>
      </w:pPr>
      <w:r w:rsidRPr="00A15DCB">
        <w:t>3&gt;</w:t>
      </w:r>
      <w:r w:rsidRPr="00A15DCB">
        <w:tab/>
        <w:t>do not consider the Contention Resolution unsuccessful.</w:t>
      </w:r>
    </w:p>
    <w:p w14:paraId="016592EB" w14:textId="77777777" w:rsidR="00BC5AAA" w:rsidRPr="00A15DCB" w:rsidRDefault="00BC5AAA" w:rsidP="00BC5AAA">
      <w:pPr>
        <w:pStyle w:val="B2"/>
      </w:pPr>
      <w:r w:rsidRPr="00A15DCB">
        <w:t>2&gt;</w:t>
      </w:r>
      <w:r w:rsidRPr="00A15DCB">
        <w:tab/>
        <w:t>else:</w:t>
      </w:r>
    </w:p>
    <w:p w14:paraId="30C1F0BA" w14:textId="77777777" w:rsidR="00BC5AAA" w:rsidRPr="00A15DCB" w:rsidRDefault="00BC5AAA" w:rsidP="00BC5AAA">
      <w:pPr>
        <w:pStyle w:val="B3"/>
      </w:pPr>
      <w:r w:rsidRPr="00A15DCB">
        <w:t>3&gt;</w:t>
      </w:r>
      <w:r w:rsidRPr="00A15DCB">
        <w:tab/>
        <w:t xml:space="preserve">discard the </w:t>
      </w:r>
      <w:r w:rsidRPr="00A15DCB">
        <w:rPr>
          <w:i/>
        </w:rPr>
        <w:t>TEMPORARY_C-RNTI</w:t>
      </w:r>
      <w:r w:rsidRPr="00A15DCB">
        <w:t>;</w:t>
      </w:r>
    </w:p>
    <w:p w14:paraId="1B3CE19F" w14:textId="77777777" w:rsidR="00BC5AAA" w:rsidRPr="00A15DCB" w:rsidRDefault="00BC5AAA" w:rsidP="00BC5AAA">
      <w:pPr>
        <w:pStyle w:val="B3"/>
      </w:pPr>
      <w:r w:rsidRPr="00A15DCB">
        <w:t>3&gt;</w:t>
      </w:r>
      <w:r w:rsidRPr="00A15DCB">
        <w:tab/>
        <w:t>consider the Contention Resolution not successful.</w:t>
      </w:r>
    </w:p>
    <w:p w14:paraId="09A84BC5" w14:textId="77777777" w:rsidR="00BC5AAA" w:rsidRPr="00A15DCB" w:rsidRDefault="00BC5AAA" w:rsidP="00BC5AAA">
      <w:pPr>
        <w:pStyle w:val="B1"/>
      </w:pPr>
      <w:r w:rsidRPr="00A15DCB">
        <w:t>1&gt;</w:t>
      </w:r>
      <w:r w:rsidRPr="00A15DCB">
        <w:tab/>
        <w:t>if the Contention Resolution is considered not successful:</w:t>
      </w:r>
    </w:p>
    <w:p w14:paraId="186F8CD6" w14:textId="77777777" w:rsidR="00BC5AAA" w:rsidRPr="00A15DCB" w:rsidRDefault="00BC5AAA" w:rsidP="00BC5AAA">
      <w:pPr>
        <w:pStyle w:val="B2"/>
      </w:pPr>
      <w:r w:rsidRPr="00A15DCB">
        <w:t>2&gt;</w:t>
      </w:r>
      <w:r w:rsidRPr="00A15DCB">
        <w:tab/>
        <w:t>flush the HARQ buffer used for transmission of the MAC PDU in the Msg3 buffer;</w:t>
      </w:r>
    </w:p>
    <w:p w14:paraId="0A7ABBC9" w14:textId="77777777" w:rsidR="00BC5AAA" w:rsidRPr="00A15DCB" w:rsidRDefault="00BC5AAA" w:rsidP="00BC5AAA">
      <w:pPr>
        <w:pStyle w:val="B2"/>
      </w:pPr>
      <w:r w:rsidRPr="00A15DCB">
        <w:t>2&gt;</w:t>
      </w:r>
      <w:r w:rsidRPr="00A15DCB">
        <w:tab/>
        <w:t xml:space="preserve">increment </w:t>
      </w:r>
      <w:r w:rsidRPr="00A15DCB">
        <w:rPr>
          <w:i/>
        </w:rPr>
        <w:t>PREAMBLE_TRANSMISSION_COUNTER</w:t>
      </w:r>
      <w:r w:rsidRPr="00A15DCB">
        <w:t xml:space="preserve"> by 1;</w:t>
      </w:r>
    </w:p>
    <w:p w14:paraId="2182B52C" w14:textId="77777777" w:rsidR="00BC5AAA" w:rsidRPr="00A15DCB" w:rsidRDefault="00BC5AAA" w:rsidP="00BC5AAA">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2E6D1C16" w14:textId="77777777" w:rsidR="00BC5AAA" w:rsidRPr="00A15DCB" w:rsidRDefault="00BC5AAA" w:rsidP="00BC5AAA">
      <w:pPr>
        <w:pStyle w:val="B3"/>
      </w:pPr>
      <w:r w:rsidRPr="00A15DCB">
        <w:t>3&gt;</w:t>
      </w:r>
      <w:r w:rsidRPr="00A15DCB">
        <w:tab/>
        <w:t>indicate a Random Access problem to upper layers.</w:t>
      </w:r>
    </w:p>
    <w:p w14:paraId="2ADB3194" w14:textId="77777777" w:rsidR="00BC5AAA" w:rsidRPr="00A15DCB" w:rsidRDefault="00BC5AAA" w:rsidP="00BC5AAA">
      <w:pPr>
        <w:pStyle w:val="B3"/>
      </w:pPr>
      <w:r w:rsidRPr="00A15DCB">
        <w:t>3&gt;</w:t>
      </w:r>
      <w:r w:rsidRPr="00A15DCB">
        <w:tab/>
        <w:t>if this Random Access procedure was triggered for SI request:</w:t>
      </w:r>
    </w:p>
    <w:p w14:paraId="3609B1BA" w14:textId="77777777" w:rsidR="00BC5AAA" w:rsidRPr="00A15DCB" w:rsidRDefault="00BC5AAA" w:rsidP="00BC5AAA">
      <w:pPr>
        <w:pStyle w:val="B4"/>
      </w:pPr>
      <w:r w:rsidRPr="00A15DCB">
        <w:t>4&gt;</w:t>
      </w:r>
      <w:r w:rsidRPr="00A15DCB">
        <w:tab/>
        <w:t>consider the Random Access procedure unsuccessfully completed.</w:t>
      </w:r>
    </w:p>
    <w:p w14:paraId="2CF3FC2F" w14:textId="77777777" w:rsidR="00BC5AAA" w:rsidRPr="00A15DCB" w:rsidRDefault="00BC5AAA" w:rsidP="00BC5AAA">
      <w:pPr>
        <w:pStyle w:val="B2"/>
      </w:pPr>
      <w:r w:rsidRPr="00A15DCB">
        <w:t>2&gt;</w:t>
      </w:r>
      <w:r w:rsidRPr="00A15DCB">
        <w:tab/>
        <w:t>if the Random Access procedure is not completed:</w:t>
      </w:r>
    </w:p>
    <w:p w14:paraId="271E5D82" w14:textId="77777777" w:rsidR="00BC5AAA" w:rsidRPr="00A15DCB" w:rsidRDefault="00BC5AAA" w:rsidP="00BC5AAA">
      <w:pPr>
        <w:pStyle w:val="B3"/>
      </w:pPr>
      <w:r w:rsidRPr="00A15DCB">
        <w:t>3&gt;</w:t>
      </w:r>
      <w:r w:rsidRPr="00A15DCB">
        <w:tab/>
        <w:t xml:space="preserve">if the </w:t>
      </w:r>
      <w:r w:rsidRPr="00A15DCB">
        <w:rPr>
          <w:i/>
          <w:iCs/>
        </w:rPr>
        <w:t>RA_TYPE</w:t>
      </w:r>
      <w:r w:rsidRPr="00A15DCB">
        <w:t xml:space="preserve"> is set to </w:t>
      </w:r>
      <w:r w:rsidRPr="00A15DCB">
        <w:rPr>
          <w:i/>
          <w:iCs/>
        </w:rPr>
        <w:t>4-stepRA</w:t>
      </w:r>
      <w:r w:rsidRPr="00A15DCB">
        <w:t>:</w:t>
      </w:r>
    </w:p>
    <w:p w14:paraId="52F6142D" w14:textId="77777777" w:rsidR="00BC5AAA" w:rsidRPr="00A15DCB" w:rsidRDefault="00BC5AAA" w:rsidP="00BC5AAA">
      <w:pPr>
        <w:pStyle w:val="B5"/>
        <w:rPr>
          <w:lang w:eastAsia="zh-CN"/>
        </w:rPr>
      </w:pPr>
      <w:r w:rsidRPr="00A15DCB">
        <w:rPr>
          <w:lang w:eastAsia="zh-CN"/>
        </w:rPr>
        <w:t>…</w:t>
      </w:r>
    </w:p>
    <w:p w14:paraId="4570D4EB" w14:textId="77777777" w:rsidR="00BC5AAA" w:rsidRPr="00A15DCB" w:rsidRDefault="00BC5AAA" w:rsidP="00BC5AAA">
      <w:pPr>
        <w:pStyle w:val="B3"/>
      </w:pPr>
      <w:r w:rsidRPr="00A15DCB">
        <w:t>3&gt;</w:t>
      </w:r>
      <w:r w:rsidRPr="00A15DCB">
        <w:tab/>
        <w:t xml:space="preserve">else (i.e. the </w:t>
      </w:r>
      <w:r w:rsidRPr="00A15DCB">
        <w:rPr>
          <w:i/>
          <w:iCs/>
        </w:rPr>
        <w:t>RA_TYPE</w:t>
      </w:r>
      <w:r w:rsidRPr="00A15DCB">
        <w:t xml:space="preserve"> is set to </w:t>
      </w:r>
      <w:r w:rsidRPr="00A15DCB">
        <w:rPr>
          <w:i/>
          <w:iCs/>
        </w:rPr>
        <w:t>2-stepRA</w:t>
      </w:r>
      <w:r w:rsidRPr="00A15DCB">
        <w:t>):</w:t>
      </w:r>
    </w:p>
    <w:p w14:paraId="14A51BA8" w14:textId="77777777" w:rsidR="00BC5AAA" w:rsidRPr="00A15DCB" w:rsidRDefault="00BC5AAA" w:rsidP="00BC5AAA">
      <w:pPr>
        <w:pStyle w:val="B4"/>
      </w:pPr>
      <w:r w:rsidRPr="00A15DCB">
        <w:t>4&gt;</w:t>
      </w:r>
      <w:r w:rsidRPr="00A15DCB">
        <w:tab/>
        <w:t xml:space="preserve">if </w:t>
      </w:r>
      <w:r w:rsidRPr="00A15DCB">
        <w:rPr>
          <w:i/>
          <w:iCs/>
        </w:rPr>
        <w:t>msgA-TransMax</w:t>
      </w:r>
      <w:r w:rsidRPr="00A15DCB">
        <w:t xml:space="preserve"> is applied (see clause 5.1.1a) and </w:t>
      </w:r>
      <w:r w:rsidRPr="00A15DCB">
        <w:rPr>
          <w:i/>
        </w:rPr>
        <w:t>PREAMBLE_TRANSMISSION_COUNTER</w:t>
      </w:r>
      <w:r w:rsidRPr="00A15DCB">
        <w:t xml:space="preserve"> = </w:t>
      </w:r>
      <w:r w:rsidRPr="00A15DCB">
        <w:rPr>
          <w:i/>
          <w:iCs/>
        </w:rPr>
        <w:t>msgA-TransMax</w:t>
      </w:r>
      <w:r w:rsidRPr="00A15DCB">
        <w:t xml:space="preserve"> + 1:</w:t>
      </w:r>
    </w:p>
    <w:p w14:paraId="1D22BF2B" w14:textId="77777777" w:rsidR="00BC5AAA" w:rsidRPr="00A15DCB" w:rsidRDefault="00BC5AAA" w:rsidP="00BC5AAA">
      <w:pPr>
        <w:pStyle w:val="B5"/>
      </w:pPr>
      <w:r w:rsidRPr="00A15DCB">
        <w:t>5&gt;</w:t>
      </w:r>
      <w:r w:rsidRPr="00A15DCB">
        <w:tab/>
        <w:t xml:space="preserve">set the </w:t>
      </w:r>
      <w:r w:rsidRPr="00A15DCB">
        <w:rPr>
          <w:i/>
        </w:rPr>
        <w:t>RA_TYPE</w:t>
      </w:r>
      <w:r w:rsidRPr="00A15DCB">
        <w:t xml:space="preserve"> to </w:t>
      </w:r>
      <w:r w:rsidRPr="00A15DCB">
        <w:rPr>
          <w:i/>
          <w:iCs/>
        </w:rPr>
        <w:t>4-stepRA</w:t>
      </w:r>
      <w:r w:rsidRPr="00A15DCB">
        <w:t>;</w:t>
      </w:r>
    </w:p>
    <w:p w14:paraId="590CA4DE" w14:textId="77777777" w:rsidR="00BC5AAA" w:rsidRPr="00A15DCB" w:rsidRDefault="00BC5AAA" w:rsidP="00BC5AAA">
      <w:pPr>
        <w:pStyle w:val="B5"/>
      </w:pPr>
      <w:r w:rsidRPr="00A15DCB">
        <w:t>5&gt;</w:t>
      </w:r>
      <w:r w:rsidRPr="00A15DCB">
        <w:tab/>
        <w:t>perform initialization of variables specific to Random Access type as specified in clause 5.1.1a;</w:t>
      </w:r>
    </w:p>
    <w:p w14:paraId="551DC717" w14:textId="77777777" w:rsidR="00BC5AAA" w:rsidRPr="00A15DCB" w:rsidRDefault="00BC5AAA" w:rsidP="00BC5AAA">
      <w:pPr>
        <w:pStyle w:val="B5"/>
      </w:pPr>
      <w:r w:rsidRPr="00A15DCB">
        <w:t>5&gt;</w:t>
      </w:r>
      <w:r w:rsidRPr="00A15DCB">
        <w:tab/>
        <w:t>flush HARQ buffer used for the transmission of MAC PDU in the MSGA buffer;</w:t>
      </w:r>
    </w:p>
    <w:p w14:paraId="726BB384" w14:textId="77777777" w:rsidR="00BC5AAA" w:rsidRPr="00A15DCB" w:rsidRDefault="00BC5AAA" w:rsidP="00BC5AAA">
      <w:pPr>
        <w:pStyle w:val="B5"/>
      </w:pPr>
      <w:r w:rsidRPr="00A15DCB">
        <w:t>5&gt;</w:t>
      </w:r>
      <w:r w:rsidRPr="00A15DCB">
        <w:tab/>
        <w:t>discard explicitly signalled contention-free 2-step RA type Random Access Resources, if any;</w:t>
      </w:r>
    </w:p>
    <w:p w14:paraId="28D2B9F4" w14:textId="77777777" w:rsidR="00BC5AAA" w:rsidRPr="00A15DCB" w:rsidRDefault="00BC5AAA" w:rsidP="00BC5AAA">
      <w:pPr>
        <w:pStyle w:val="B5"/>
      </w:pPr>
      <w:r w:rsidRPr="00A15DCB">
        <w:t>5&gt;</w:t>
      </w:r>
      <w:r w:rsidRPr="00A15DCB">
        <w:tab/>
        <w:t>perform the Random Access Resource selection as specified in clause 5.1.2.</w:t>
      </w:r>
    </w:p>
    <w:p w14:paraId="373487CE" w14:textId="77777777" w:rsidR="00BC5AAA" w:rsidRPr="00A15DCB" w:rsidRDefault="00BC5AAA" w:rsidP="00BC5AAA">
      <w:pPr>
        <w:pStyle w:val="B4"/>
      </w:pPr>
      <w:r w:rsidRPr="00A15DCB">
        <w:t>4&gt;</w:t>
      </w:r>
      <w:r w:rsidRPr="00A15DCB">
        <w:tab/>
        <w:t>else:</w:t>
      </w:r>
    </w:p>
    <w:p w14:paraId="754AAC38" w14:textId="77777777" w:rsidR="00BC5AAA" w:rsidRPr="00A15DCB" w:rsidRDefault="00BC5AAA" w:rsidP="00BC5AAA">
      <w:pPr>
        <w:pStyle w:val="B5"/>
      </w:pPr>
      <w:r w:rsidRPr="00A15DCB">
        <w:t>5&gt;</w:t>
      </w:r>
      <w:r w:rsidRPr="00A15DCB">
        <w:tab/>
        <w:t xml:space="preserve">select a random backoff time according to a uniform distribution between 0 and the </w:t>
      </w:r>
      <w:r w:rsidRPr="00A15DCB">
        <w:rPr>
          <w:i/>
        </w:rPr>
        <w:t>PREAMBLE_BACKOFF</w:t>
      </w:r>
      <w:r w:rsidRPr="00A15DCB">
        <w:t>;</w:t>
      </w:r>
    </w:p>
    <w:p w14:paraId="4CBDDE00" w14:textId="77777777" w:rsidR="00BC5AAA" w:rsidRPr="00A15DCB" w:rsidRDefault="00BC5AAA" w:rsidP="00BC5AAA">
      <w:pPr>
        <w:pStyle w:val="B5"/>
      </w:pPr>
      <w:r w:rsidRPr="00A15DCB">
        <w:lastRenderedPageBreak/>
        <w:t>5&gt;</w:t>
      </w:r>
      <w:r w:rsidRPr="00A15DCB">
        <w:tab/>
        <w:t>if the criteria (as defined in clause 5.1.2a) to select contention-free Random Access Resources is met during the backoff time:</w:t>
      </w:r>
    </w:p>
    <w:p w14:paraId="2AFA7101" w14:textId="77777777" w:rsidR="00BC5AAA" w:rsidRPr="00A15DCB" w:rsidRDefault="00BC5AAA" w:rsidP="00BC5AAA">
      <w:pPr>
        <w:pStyle w:val="B6"/>
      </w:pPr>
      <w:r w:rsidRPr="00A15DCB">
        <w:t>6&gt;</w:t>
      </w:r>
      <w:r w:rsidRPr="00A15DCB">
        <w:tab/>
        <w:t>perform the Random Access Resource selection procedure for 2-step RA type as specified in clause 5.1.2a.</w:t>
      </w:r>
    </w:p>
    <w:p w14:paraId="64CE0662" w14:textId="77777777" w:rsidR="00BC5AAA" w:rsidRPr="00A15DCB" w:rsidRDefault="00BC5AAA" w:rsidP="00BC5AAA">
      <w:pPr>
        <w:pStyle w:val="B5"/>
      </w:pPr>
      <w:r w:rsidRPr="00A15DCB">
        <w:t>5&gt;</w:t>
      </w:r>
      <w:r w:rsidRPr="00A15DCB">
        <w:tab/>
        <w:t>else:</w:t>
      </w:r>
    </w:p>
    <w:p w14:paraId="4ED7C155" w14:textId="77777777" w:rsidR="00BC5AAA" w:rsidRPr="00A15DCB" w:rsidRDefault="00BC5AAA" w:rsidP="00BC5AAA">
      <w:pPr>
        <w:pStyle w:val="B6"/>
      </w:pPr>
      <w:r w:rsidRPr="00A15DCB">
        <w:t>6&gt;</w:t>
      </w:r>
      <w:r w:rsidRPr="00A15DCB">
        <w:tab/>
        <w:t>perform the Random Access Resource selection for 2-step RA type procedure (see clause 5.1.2a) after the backoff time.</w:t>
      </w:r>
    </w:p>
    <w:p w14:paraId="4620AAA7" w14:textId="77777777" w:rsidR="00BC5AAA" w:rsidRPr="00A15DCB" w:rsidRDefault="00BC5AAA" w:rsidP="00BC5AAA">
      <w:r w:rsidRPr="00A15DCB">
        <w:t>[TS 38.321, clause 6.2.3.a]</w:t>
      </w:r>
    </w:p>
    <w:p w14:paraId="6E3F9B29" w14:textId="77777777" w:rsidR="00BC5AAA" w:rsidRPr="00A15DCB" w:rsidRDefault="00BC5AAA" w:rsidP="00BC5AAA">
      <w:pPr>
        <w:rPr>
          <w:rFonts w:eastAsia="Malgun Gothic"/>
          <w:lang w:eastAsia="ko-KR"/>
        </w:rPr>
      </w:pPr>
      <w:r w:rsidRPr="00A15DCB">
        <w:rPr>
          <w:lang w:eastAsia="ko-KR"/>
        </w:rPr>
        <w:t>The fallbackRAR is of fixed size as depicted in Figure 6.2.3a-1, and consists of the following fields:</w:t>
      </w:r>
    </w:p>
    <w:p w14:paraId="19307393" w14:textId="77777777" w:rsidR="00BC5AAA" w:rsidRPr="00A15DCB" w:rsidRDefault="00BC5AAA" w:rsidP="00BC5AAA">
      <w:pPr>
        <w:pStyle w:val="B1"/>
      </w:pPr>
      <w:r w:rsidRPr="00A15DCB">
        <w:t>-</w:t>
      </w:r>
      <w:r w:rsidRPr="00A15DCB">
        <w:tab/>
        <w:t>R: Reserved bit, set to 0;</w:t>
      </w:r>
    </w:p>
    <w:p w14:paraId="72CE95A8" w14:textId="77777777" w:rsidR="00BC5AAA" w:rsidRPr="00A15DCB" w:rsidRDefault="00BC5AAA" w:rsidP="00BC5AAA">
      <w:pPr>
        <w:pStyle w:val="B1"/>
      </w:pPr>
      <w:r w:rsidRPr="00A15DCB">
        <w:t>-</w:t>
      </w:r>
      <w:r w:rsidRPr="00A15DCB">
        <w:tab/>
        <w:t xml:space="preserve">Timing Advance Command: The Timing Advance Command field indicates the index value </w:t>
      </w:r>
      <w:r w:rsidRPr="00A15DCB">
        <w:rPr>
          <w:i/>
        </w:rPr>
        <w:t>T</w:t>
      </w:r>
      <w:r w:rsidRPr="00A15DCB">
        <w:rPr>
          <w:i/>
          <w:vertAlign w:val="subscript"/>
        </w:rPr>
        <w:t>A</w:t>
      </w:r>
      <w:r w:rsidRPr="00A15DCB">
        <w:t xml:space="preserve"> used to control the amount of timing adjustment that the MAC entity has to apply </w:t>
      </w:r>
      <w:r w:rsidRPr="00A15DCB">
        <w:rPr>
          <w:lang w:eastAsia="ko-KR"/>
        </w:rPr>
        <w:t>in TS 38.213 [6]</w:t>
      </w:r>
      <w:r w:rsidRPr="00A15DCB">
        <w:t xml:space="preserve">. The size of the Timing Advance Command field is </w:t>
      </w:r>
      <w:r w:rsidRPr="00A15DCB">
        <w:rPr>
          <w:lang w:eastAsia="ko-KR"/>
        </w:rPr>
        <w:t>12</w:t>
      </w:r>
      <w:r w:rsidRPr="00A15DCB">
        <w:t xml:space="preserve"> bits;</w:t>
      </w:r>
    </w:p>
    <w:p w14:paraId="7A504444" w14:textId="77777777" w:rsidR="00BC5AAA" w:rsidRPr="00A15DCB" w:rsidRDefault="00BC5AAA" w:rsidP="00BC5AAA">
      <w:pPr>
        <w:pStyle w:val="B1"/>
        <w:tabs>
          <w:tab w:val="left" w:pos="284"/>
          <w:tab w:val="left" w:pos="568"/>
          <w:tab w:val="left" w:pos="852"/>
          <w:tab w:val="left" w:pos="1136"/>
          <w:tab w:val="left" w:pos="1420"/>
          <w:tab w:val="left" w:pos="1704"/>
          <w:tab w:val="left" w:pos="1988"/>
          <w:tab w:val="left" w:pos="2917"/>
        </w:tabs>
        <w:rPr>
          <w:lang w:eastAsia="ko-KR"/>
        </w:rPr>
      </w:pPr>
      <w:r w:rsidRPr="00A15DCB">
        <w:t>-</w:t>
      </w:r>
      <w:r w:rsidRPr="00A15DCB">
        <w:tab/>
        <w:t xml:space="preserve">UL Grant: The Uplink Grant field indicates the resources to be used on the uplink </w:t>
      </w:r>
      <w:r w:rsidRPr="00A15DCB">
        <w:rPr>
          <w:lang w:eastAsia="ko-KR"/>
        </w:rPr>
        <w:t>in TS 38.213 [6]</w:t>
      </w:r>
      <w:r w:rsidRPr="00A15DCB">
        <w:t xml:space="preserve">. The size of the UL Grant field is </w:t>
      </w:r>
      <w:r w:rsidRPr="00A15DCB">
        <w:rPr>
          <w:lang w:eastAsia="ko-KR"/>
        </w:rPr>
        <w:t>27</w:t>
      </w:r>
      <w:r w:rsidRPr="00A15DCB">
        <w:t xml:space="preserve"> bits</w:t>
      </w:r>
      <w:r w:rsidRPr="00A15DCB">
        <w:rPr>
          <w:lang w:eastAsia="ko-KR"/>
        </w:rPr>
        <w:t>;</w:t>
      </w:r>
    </w:p>
    <w:p w14:paraId="7457D6D1" w14:textId="77777777" w:rsidR="00BC5AAA" w:rsidRPr="00A15DCB" w:rsidRDefault="00BC5AAA" w:rsidP="00BC5AAA">
      <w:pPr>
        <w:pStyle w:val="B1"/>
      </w:pPr>
      <w:r w:rsidRPr="00A15DCB">
        <w:t>-</w:t>
      </w:r>
      <w:r w:rsidRPr="00A15DCB">
        <w:tab/>
        <w:t xml:space="preserve">Temporary C-RNTI: The Temporary C-RNTI field indicates the temporary identity that is used by the MAC entity during Random Access. The size of the Temporary C-RNTI field is </w:t>
      </w:r>
      <w:r w:rsidRPr="00A15DCB">
        <w:rPr>
          <w:lang w:eastAsia="ko-KR"/>
        </w:rPr>
        <w:t>16</w:t>
      </w:r>
      <w:r w:rsidRPr="00A15DCB">
        <w:t xml:space="preserve"> bits.</w:t>
      </w:r>
    </w:p>
    <w:p w14:paraId="68D90257" w14:textId="77777777" w:rsidR="00BC5AAA" w:rsidRPr="00A15DCB" w:rsidRDefault="00BC5AAA" w:rsidP="00BC5AAA">
      <w:pPr>
        <w:rPr>
          <w:lang w:eastAsia="ko-KR"/>
        </w:rPr>
      </w:pPr>
      <w:r w:rsidRPr="00A15DCB">
        <w:t xml:space="preserve">The </w:t>
      </w:r>
      <w:r w:rsidRPr="00A15DCB">
        <w:rPr>
          <w:lang w:eastAsia="ko-KR"/>
        </w:rPr>
        <w:t xml:space="preserve">fallbackRAR </w:t>
      </w:r>
      <w:r w:rsidRPr="00A15DCB">
        <w:t>is octet aligned.</w:t>
      </w:r>
    </w:p>
    <w:p w14:paraId="683BAB87" w14:textId="77777777" w:rsidR="00BC5AAA" w:rsidRPr="00A15DCB" w:rsidRDefault="00BC5AAA" w:rsidP="00BC5AAA">
      <w:pPr>
        <w:pStyle w:val="TH"/>
        <w:rPr>
          <w:lang w:eastAsia="ko-KR"/>
        </w:rPr>
      </w:pPr>
      <w:r w:rsidRPr="00A15DCB">
        <w:object w:dxaOrig="5700" w:dyaOrig="4425" w14:anchorId="5BE0ABE5">
          <v:shape id="_x0000_i1038" type="#_x0000_t75" style="width:283.5pt;height:222pt" o:ole="">
            <v:imagedata r:id="rId21" o:title=""/>
          </v:shape>
          <o:OLEObject Type="Embed" ProgID="Visio.Drawing.15" ShapeID="_x0000_i1038" DrawAspect="Content" ObjectID="_1821682548" r:id="rId22"/>
        </w:object>
      </w:r>
    </w:p>
    <w:p w14:paraId="543057C6" w14:textId="77777777" w:rsidR="00BC5AAA" w:rsidRPr="00A15DCB" w:rsidRDefault="00BC5AAA" w:rsidP="00BC5AAA">
      <w:pPr>
        <w:pStyle w:val="TF"/>
        <w:rPr>
          <w:lang w:eastAsia="ko-KR"/>
        </w:rPr>
      </w:pPr>
      <w:r w:rsidRPr="00A15DCB">
        <w:rPr>
          <w:lang w:eastAsia="ko-KR"/>
        </w:rPr>
        <w:t>Figure 6.2.3a-1: fallbackRAR</w:t>
      </w:r>
    </w:p>
    <w:p w14:paraId="5DA418D3" w14:textId="77777777" w:rsidR="00BC5AAA" w:rsidRPr="00A15DCB" w:rsidRDefault="00BC5AAA" w:rsidP="00BC5AAA">
      <w:pPr>
        <w:rPr>
          <w:lang w:eastAsia="zh-CN"/>
        </w:rPr>
      </w:pPr>
      <w:r w:rsidRPr="00A15DCB">
        <w:rPr>
          <w:lang w:eastAsia="zh-CN"/>
        </w:rPr>
        <w:t>…</w:t>
      </w:r>
    </w:p>
    <w:p w14:paraId="7B5944F2" w14:textId="77777777" w:rsidR="00BC5AAA" w:rsidRPr="00A15DCB" w:rsidRDefault="00BC5AAA" w:rsidP="00BC5AAA">
      <w:r w:rsidRPr="00A15DCB">
        <w:t>[TS 38.300, clause 9.2.6]</w:t>
      </w:r>
    </w:p>
    <w:p w14:paraId="44C19208" w14:textId="77777777" w:rsidR="00BC5AAA" w:rsidRPr="00A15DCB" w:rsidRDefault="00BC5AAA" w:rsidP="00BC5AAA">
      <w:r w:rsidRPr="00A15DCB">
        <w:t>The MSGA of the 2-step RA type includes a preamble on PRACH and a payload on PUSCH. After MSGA transmission, the UE monitors for a response from the network within a configured window. For CFRA, dedicated preamble and PUSCH resource are configured for MSGA transmission and 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using the UL grant scheduled in the fallback indication and monitors contention resolution as shown in Figure 9.2.6-2. If contention resolution is not successful after MSG3 (re)transmission(s), the UE goes back to MSGA transmission.</w:t>
      </w:r>
    </w:p>
    <w:p w14:paraId="510C0549" w14:textId="77777777" w:rsidR="00BC5AAA" w:rsidRPr="00A15DCB" w:rsidRDefault="00BC5AAA" w:rsidP="00BC5AAA">
      <w:pPr>
        <w:rPr>
          <w:lang w:eastAsia="ko-KR"/>
        </w:rPr>
      </w:pPr>
      <w:r w:rsidRPr="00A15DCB">
        <w:rPr>
          <w:lang w:eastAsia="ko-KR"/>
        </w:rPr>
        <w:lastRenderedPageBreak/>
        <w:t>…</w:t>
      </w:r>
    </w:p>
    <w:p w14:paraId="5533AD31" w14:textId="77777777" w:rsidR="00BC5AAA" w:rsidRPr="00A15DCB" w:rsidRDefault="00BC5AAA" w:rsidP="00BC5AAA">
      <w:pPr>
        <w:pStyle w:val="TH"/>
      </w:pPr>
      <w:r w:rsidRPr="00A15DCB">
        <w:object w:dxaOrig="4062" w:dyaOrig="3354" w14:anchorId="552F5F16">
          <v:shape id="_x0000_i1039" type="#_x0000_t75" style="width:205.5pt;height:168pt" o:ole="">
            <v:imagedata r:id="rId23" o:title=""/>
          </v:shape>
          <o:OLEObject Type="Embed" ProgID="Visio.Drawing.11" ShapeID="_x0000_i1039" DrawAspect="Content" ObjectID="_1821682549" r:id="rId24"/>
        </w:object>
      </w:r>
    </w:p>
    <w:p w14:paraId="3A880B51" w14:textId="77777777" w:rsidR="00BC5AAA" w:rsidRPr="00A15DCB" w:rsidRDefault="00BC5AAA" w:rsidP="00BC5AAA">
      <w:pPr>
        <w:pStyle w:val="TF"/>
      </w:pPr>
      <w:r w:rsidRPr="00A15DCB">
        <w:t>Figure 9.2.6-2: Fallback for CBRA with 2-step RA type</w:t>
      </w:r>
    </w:p>
    <w:p w14:paraId="1026E617" w14:textId="77777777" w:rsidR="00BC5AAA" w:rsidRPr="00A15DCB" w:rsidRDefault="00BC5AAA" w:rsidP="00BC5AAA">
      <w:pPr>
        <w:rPr>
          <w:lang w:eastAsia="ko-KR"/>
        </w:rPr>
      </w:pPr>
      <w:r w:rsidRPr="00A15DCB">
        <w:rPr>
          <w:lang w:eastAsia="ko-KR"/>
        </w:rPr>
        <w:t>…</w:t>
      </w:r>
    </w:p>
    <w:p w14:paraId="3F55B4A8" w14:textId="77777777" w:rsidR="00BC5AAA" w:rsidRPr="00A15DCB" w:rsidRDefault="00BC5AAA" w:rsidP="00BC5AAA">
      <w:pPr>
        <w:pStyle w:val="H6"/>
      </w:pPr>
      <w:r w:rsidRPr="00A15DCB">
        <w:t>7.1.1.1.10a.3</w:t>
      </w:r>
      <w:r w:rsidRPr="00A15DCB">
        <w:tab/>
        <w:t>Test description</w:t>
      </w:r>
    </w:p>
    <w:p w14:paraId="560062A1" w14:textId="77777777" w:rsidR="00BC5AAA" w:rsidRPr="00A15DCB" w:rsidRDefault="00BC5AAA" w:rsidP="00BC5AAA">
      <w:pPr>
        <w:pStyle w:val="H6"/>
      </w:pPr>
      <w:r w:rsidRPr="00A15DCB">
        <w:t>7.1.1.1.10a.3.1</w:t>
      </w:r>
      <w:r w:rsidRPr="00A15DCB">
        <w:tab/>
        <w:t>Pre-test conditions</w:t>
      </w:r>
    </w:p>
    <w:p w14:paraId="67D48CE8" w14:textId="77777777" w:rsidR="00BC5AAA" w:rsidRPr="00A15DCB" w:rsidRDefault="00BC5AAA" w:rsidP="00BC5AAA">
      <w:pPr>
        <w:pStyle w:val="H6"/>
        <w:rPr>
          <w:lang w:eastAsia="zh-CN"/>
        </w:rPr>
      </w:pPr>
      <w:r w:rsidRPr="00A15DCB">
        <w:t>System Simulator:</w:t>
      </w:r>
    </w:p>
    <w:p w14:paraId="602E98FD" w14:textId="77777777" w:rsidR="00BC5AAA" w:rsidRPr="00A15DCB" w:rsidRDefault="00BC5AAA" w:rsidP="00BC5AAA">
      <w:pPr>
        <w:pStyle w:val="B1"/>
      </w:pPr>
      <w:r w:rsidRPr="00A15DCB">
        <w:t>-</w:t>
      </w:r>
      <w:r w:rsidRPr="00A15DCB">
        <w:tab/>
        <w:t>The SS configures the test environment in accordance to the execution conditions in Table 7.1.1.0-1.</w:t>
      </w:r>
    </w:p>
    <w:p w14:paraId="76B013A6" w14:textId="77777777" w:rsidR="00BC5AAA" w:rsidRPr="00A15DCB" w:rsidRDefault="00BC5AAA" w:rsidP="00BC5AAA">
      <w:pPr>
        <w:pStyle w:val="H6"/>
      </w:pPr>
      <w:r w:rsidRPr="00A15DCB">
        <w:t>UE:</w:t>
      </w:r>
    </w:p>
    <w:p w14:paraId="5BEEBD2A" w14:textId="77777777" w:rsidR="00BC5AAA" w:rsidRPr="00A15DCB" w:rsidRDefault="00BC5AAA" w:rsidP="00BC5AAA">
      <w:pPr>
        <w:pStyle w:val="B1"/>
      </w:pPr>
      <w:r w:rsidRPr="00A15DCB">
        <w:t>-</w:t>
      </w:r>
      <w:r w:rsidRPr="00A15DCB">
        <w:tab/>
        <w:t>None</w:t>
      </w:r>
    </w:p>
    <w:p w14:paraId="70DBE9D1" w14:textId="77777777" w:rsidR="00BC5AAA" w:rsidRPr="00A15DCB" w:rsidRDefault="00BC5AAA" w:rsidP="00BC5AAA">
      <w:pPr>
        <w:pStyle w:val="H6"/>
      </w:pPr>
      <w:r w:rsidRPr="00A15DCB">
        <w:t>Preamble:</w:t>
      </w:r>
    </w:p>
    <w:p w14:paraId="3FA5F6E7" w14:textId="0956090C" w:rsidR="00BC5AAA" w:rsidRPr="00A15DCB" w:rsidRDefault="00BC5AAA" w:rsidP="00BC5AAA">
      <w:pPr>
        <w:pStyle w:val="B1"/>
        <w:rPr>
          <w:lang w:eastAsia="zh-CN"/>
        </w:rPr>
      </w:pPr>
      <w:r w:rsidRPr="00A15DCB">
        <w:t>-</w:t>
      </w:r>
      <w:r w:rsidRPr="00A15DCB">
        <w:tab/>
        <w:t xml:space="preserve">The UE is in NR RRC_Idle mode (state 1N-A) on NR Cell 1 according to </w:t>
      </w:r>
      <w:r w:rsidR="00C94552" w:rsidRPr="00A15DCB">
        <w:t xml:space="preserve">TS </w:t>
      </w:r>
      <w:r w:rsidRPr="00A15DCB">
        <w:t>38.508-1 [4] Table 4.4A.2-1.</w:t>
      </w:r>
    </w:p>
    <w:p w14:paraId="5CFDDF0C" w14:textId="77777777" w:rsidR="00BC5AAA" w:rsidRPr="00A15DCB" w:rsidRDefault="00BC5AAA" w:rsidP="00BC5AAA">
      <w:pPr>
        <w:pStyle w:val="H6"/>
      </w:pPr>
      <w:r w:rsidRPr="00A15DCB" w:rsidDel="00767990">
        <w:rPr>
          <w:rStyle w:val="CommentReference"/>
          <w:rFonts w:ascii="Times New Roman" w:hAnsi="Times New Roman"/>
        </w:rPr>
        <w:lastRenderedPageBreak/>
        <w:t xml:space="preserve"> </w:t>
      </w:r>
      <w:r w:rsidRPr="00A15DCB">
        <w:t>7.1.1.1.10a.3.2</w:t>
      </w:r>
      <w:r w:rsidRPr="00A15DCB">
        <w:tab/>
        <w:t>Test procedure sequence</w:t>
      </w:r>
    </w:p>
    <w:p w14:paraId="1262B51D" w14:textId="77777777" w:rsidR="00BC5AAA" w:rsidRPr="00A15DCB" w:rsidRDefault="00BC5AAA" w:rsidP="00BC5AAA">
      <w:pPr>
        <w:pStyle w:val="TH"/>
      </w:pPr>
      <w:r w:rsidRPr="00A15DCB">
        <w:t>Table 7.1.1.1.10a.3.2-1: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C5AAA" w:rsidRPr="00A15DCB" w14:paraId="1E5156DD" w14:textId="77777777" w:rsidTr="00AB7AF6">
        <w:tc>
          <w:tcPr>
            <w:tcW w:w="648" w:type="dxa"/>
            <w:vMerge w:val="restart"/>
            <w:tcBorders>
              <w:top w:val="single" w:sz="4" w:space="0" w:color="auto"/>
              <w:left w:val="single" w:sz="4" w:space="0" w:color="auto"/>
              <w:right w:val="single" w:sz="4" w:space="0" w:color="auto"/>
            </w:tcBorders>
          </w:tcPr>
          <w:p w14:paraId="6FCAE6A2" w14:textId="77777777" w:rsidR="00BC5AAA" w:rsidRPr="00A15DCB" w:rsidRDefault="00BC5AAA"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55FED188" w14:textId="77777777" w:rsidR="00BC5AAA" w:rsidRPr="00A15DCB" w:rsidRDefault="00BC5AAA"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2BB931D6" w14:textId="77777777" w:rsidR="00BC5AAA" w:rsidRPr="00A15DCB" w:rsidRDefault="00BC5AAA"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7AB9BA00" w14:textId="77777777" w:rsidR="00BC5AAA" w:rsidRPr="00A15DCB" w:rsidRDefault="00BC5AAA"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42219B58" w14:textId="77777777" w:rsidR="00BC5AAA" w:rsidRPr="00A15DCB" w:rsidRDefault="00BC5AAA" w:rsidP="00AB7AF6">
            <w:pPr>
              <w:pStyle w:val="TAH"/>
            </w:pPr>
            <w:r w:rsidRPr="00A15DCB">
              <w:t>Verdict</w:t>
            </w:r>
          </w:p>
        </w:tc>
      </w:tr>
      <w:tr w:rsidR="00BC5AAA" w:rsidRPr="00A15DCB" w14:paraId="5FECC762" w14:textId="77777777" w:rsidTr="00AB7AF6">
        <w:tc>
          <w:tcPr>
            <w:tcW w:w="648" w:type="dxa"/>
            <w:vMerge/>
            <w:tcBorders>
              <w:left w:val="single" w:sz="4" w:space="0" w:color="auto"/>
              <w:bottom w:val="single" w:sz="4" w:space="0" w:color="auto"/>
              <w:right w:val="single" w:sz="4" w:space="0" w:color="auto"/>
            </w:tcBorders>
          </w:tcPr>
          <w:p w14:paraId="317E123C" w14:textId="77777777" w:rsidR="00BC5AAA" w:rsidRPr="00A15DCB" w:rsidRDefault="00BC5AA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4C8E593E" w14:textId="77777777" w:rsidR="00BC5AAA" w:rsidRPr="00A15DCB" w:rsidRDefault="00BC5AA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0C028A60" w14:textId="77777777" w:rsidR="00BC5AAA" w:rsidRPr="00A15DCB" w:rsidRDefault="00BC5AAA"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58833919" w14:textId="77777777" w:rsidR="00BC5AAA" w:rsidRPr="00A15DCB" w:rsidRDefault="00BC5AAA"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3D326513" w14:textId="77777777" w:rsidR="00BC5AAA" w:rsidRPr="00A15DCB" w:rsidRDefault="00BC5AA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515C6072" w14:textId="77777777" w:rsidR="00BC5AAA" w:rsidRPr="00A15DCB" w:rsidRDefault="00BC5AAA" w:rsidP="00AB7AF6">
            <w:pPr>
              <w:keepNext/>
              <w:keepLines/>
              <w:spacing w:after="0"/>
              <w:jc w:val="center"/>
              <w:rPr>
                <w:rFonts w:ascii="Arial" w:hAnsi="Arial"/>
                <w:sz w:val="18"/>
                <w:lang w:eastAsia="sv-SE"/>
              </w:rPr>
            </w:pPr>
          </w:p>
        </w:tc>
      </w:tr>
      <w:tr w:rsidR="00BC5AAA" w:rsidRPr="00A15DCB" w14:paraId="0C644FD1" w14:textId="77777777" w:rsidTr="00AB7AF6">
        <w:tc>
          <w:tcPr>
            <w:tcW w:w="648" w:type="dxa"/>
            <w:tcBorders>
              <w:top w:val="single" w:sz="4" w:space="0" w:color="auto"/>
              <w:left w:val="single" w:sz="4" w:space="0" w:color="auto"/>
              <w:bottom w:val="single" w:sz="4" w:space="0" w:color="auto"/>
              <w:right w:val="single" w:sz="4" w:space="0" w:color="auto"/>
            </w:tcBorders>
          </w:tcPr>
          <w:p w14:paraId="19A9EFDE" w14:textId="77777777" w:rsidR="00BC5AAA" w:rsidRPr="00A15DCB" w:rsidRDefault="00BC5AAA"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2763D564" w14:textId="77777777" w:rsidR="00BC5AAA" w:rsidRPr="00A15DCB" w:rsidRDefault="00BC5AAA"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3BFE2A94"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20B45406" w14:textId="77777777" w:rsidR="00BC5AAA" w:rsidRPr="00A15DCB" w:rsidRDefault="00BC5AAA"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41081F01"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F9A455F" w14:textId="77777777" w:rsidR="00BC5AAA" w:rsidRPr="00A15DCB" w:rsidRDefault="00BC5AAA" w:rsidP="00AB7AF6">
            <w:pPr>
              <w:pStyle w:val="TAC"/>
            </w:pPr>
            <w:r w:rsidRPr="00A15DCB">
              <w:t>-</w:t>
            </w:r>
          </w:p>
        </w:tc>
      </w:tr>
      <w:tr w:rsidR="00BC5AAA" w:rsidRPr="00A15DCB" w14:paraId="3AB35F28" w14:textId="77777777" w:rsidTr="00AB7AF6">
        <w:tc>
          <w:tcPr>
            <w:tcW w:w="648" w:type="dxa"/>
            <w:tcBorders>
              <w:top w:val="single" w:sz="4" w:space="0" w:color="auto"/>
              <w:left w:val="single" w:sz="4" w:space="0" w:color="auto"/>
              <w:bottom w:val="single" w:sz="4" w:space="0" w:color="auto"/>
              <w:right w:val="single" w:sz="4" w:space="0" w:color="auto"/>
            </w:tcBorders>
          </w:tcPr>
          <w:p w14:paraId="7F56B39A" w14:textId="77777777" w:rsidR="00BC5AAA" w:rsidRPr="00A15DCB" w:rsidRDefault="00BC5AAA"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3C35215E" w14:textId="77777777" w:rsidR="00BC5AAA" w:rsidRPr="00A15DCB" w:rsidRDefault="00BC5AAA" w:rsidP="00AB7AF6">
            <w:pPr>
              <w:pStyle w:val="TAL"/>
            </w:pPr>
            <w:r w:rsidRPr="00A15DCB">
              <w:t>The UE transmit MSGA.</w:t>
            </w:r>
          </w:p>
        </w:tc>
        <w:tc>
          <w:tcPr>
            <w:tcW w:w="709" w:type="dxa"/>
            <w:tcBorders>
              <w:top w:val="single" w:sz="4" w:space="0" w:color="auto"/>
              <w:left w:val="single" w:sz="4" w:space="0" w:color="auto"/>
              <w:bottom w:val="single" w:sz="4" w:space="0" w:color="auto"/>
              <w:right w:val="single" w:sz="4" w:space="0" w:color="auto"/>
            </w:tcBorders>
          </w:tcPr>
          <w:p w14:paraId="5D4DE7E4"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0C60061"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170947F5"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A1A36C1" w14:textId="77777777" w:rsidR="00BC5AAA" w:rsidRPr="00A15DCB" w:rsidRDefault="00BC5AAA" w:rsidP="00AB7AF6">
            <w:pPr>
              <w:pStyle w:val="TAC"/>
            </w:pPr>
            <w:r w:rsidRPr="00A15DCB">
              <w:t>-</w:t>
            </w:r>
          </w:p>
        </w:tc>
      </w:tr>
      <w:tr w:rsidR="00BC5AAA" w:rsidRPr="00A15DCB" w14:paraId="50947158" w14:textId="77777777" w:rsidTr="00AB7AF6">
        <w:tc>
          <w:tcPr>
            <w:tcW w:w="648" w:type="dxa"/>
            <w:tcBorders>
              <w:top w:val="single" w:sz="4" w:space="0" w:color="auto"/>
              <w:left w:val="single" w:sz="4" w:space="0" w:color="auto"/>
              <w:bottom w:val="single" w:sz="4" w:space="0" w:color="auto"/>
              <w:right w:val="single" w:sz="4" w:space="0" w:color="auto"/>
            </w:tcBorders>
          </w:tcPr>
          <w:p w14:paraId="0E566198" w14:textId="77777777" w:rsidR="00BC5AAA" w:rsidRPr="00A15DCB" w:rsidRDefault="00BC5AAA"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22EAB274" w14:textId="77777777" w:rsidR="00BC5AAA" w:rsidRPr="00A15DCB" w:rsidRDefault="00BC5AAA" w:rsidP="00AB7AF6">
            <w:pPr>
              <w:pStyle w:val="TAL"/>
            </w:pPr>
            <w:r w:rsidRPr="00A15DCB">
              <w:t>The SS transmits a MSGB DL MAC PDU containing a fallbackRAR</w:t>
            </w:r>
            <w:r w:rsidRPr="00A15DCB">
              <w:rPr>
                <w:rStyle w:val="CommentReference"/>
                <w:rFonts w:ascii="Times New Roman" w:hAnsi="Times New Roman"/>
              </w:rPr>
              <w:t>.</w:t>
            </w:r>
            <w:r w:rsidRPr="00A15DCB">
              <w:t xml:space="preserve"> </w:t>
            </w:r>
          </w:p>
        </w:tc>
        <w:tc>
          <w:tcPr>
            <w:tcW w:w="709" w:type="dxa"/>
            <w:tcBorders>
              <w:top w:val="single" w:sz="4" w:space="0" w:color="auto"/>
              <w:left w:val="single" w:sz="4" w:space="0" w:color="auto"/>
              <w:bottom w:val="single" w:sz="4" w:space="0" w:color="auto"/>
              <w:right w:val="single" w:sz="4" w:space="0" w:color="auto"/>
            </w:tcBorders>
          </w:tcPr>
          <w:p w14:paraId="20CCC264"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A4A3D48" w14:textId="77777777" w:rsidR="00BC5AAA" w:rsidRPr="00A15DCB" w:rsidRDefault="00BC5AAA" w:rsidP="00AB7AF6">
            <w:pPr>
              <w:rPr>
                <w:lang w:eastAsia="zh-CN"/>
              </w:rPr>
            </w:pPr>
            <w:r w:rsidRPr="00A15DCB">
              <w:t>MAC PDU(fallbackRAR)</w:t>
            </w:r>
          </w:p>
        </w:tc>
        <w:tc>
          <w:tcPr>
            <w:tcW w:w="567" w:type="dxa"/>
            <w:tcBorders>
              <w:top w:val="single" w:sz="4" w:space="0" w:color="auto"/>
              <w:left w:val="single" w:sz="4" w:space="0" w:color="auto"/>
              <w:bottom w:val="single" w:sz="4" w:space="0" w:color="auto"/>
              <w:right w:val="single" w:sz="4" w:space="0" w:color="auto"/>
            </w:tcBorders>
          </w:tcPr>
          <w:p w14:paraId="3D1DF3E2"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1220130" w14:textId="77777777" w:rsidR="00BC5AAA" w:rsidRPr="00A15DCB" w:rsidRDefault="00BC5AAA" w:rsidP="00AB7AF6">
            <w:pPr>
              <w:pStyle w:val="TAC"/>
            </w:pPr>
            <w:r w:rsidRPr="00A15DCB">
              <w:t>-</w:t>
            </w:r>
          </w:p>
        </w:tc>
      </w:tr>
      <w:tr w:rsidR="00BC5AAA" w:rsidRPr="00A15DCB" w14:paraId="427FB021" w14:textId="77777777" w:rsidTr="00AB7AF6">
        <w:tc>
          <w:tcPr>
            <w:tcW w:w="648" w:type="dxa"/>
            <w:tcBorders>
              <w:top w:val="single" w:sz="4" w:space="0" w:color="auto"/>
              <w:left w:val="single" w:sz="4" w:space="0" w:color="auto"/>
              <w:bottom w:val="single" w:sz="4" w:space="0" w:color="auto"/>
              <w:right w:val="single" w:sz="4" w:space="0" w:color="auto"/>
            </w:tcBorders>
          </w:tcPr>
          <w:p w14:paraId="69CD0DD0" w14:textId="77777777" w:rsidR="00BC5AAA" w:rsidRPr="00A15DCB" w:rsidRDefault="00BC5AAA" w:rsidP="00AB7AF6">
            <w:pPr>
              <w:pStyle w:val="TAC"/>
              <w:rPr>
                <w:lang w:eastAsia="zh-CN"/>
              </w:rPr>
            </w:pPr>
            <w:r w:rsidRPr="00A15DCB">
              <w:rPr>
                <w:lang w:eastAsia="zh-CN"/>
              </w:rPr>
              <w:t>4</w:t>
            </w:r>
          </w:p>
        </w:tc>
        <w:tc>
          <w:tcPr>
            <w:tcW w:w="3969" w:type="dxa"/>
            <w:tcBorders>
              <w:top w:val="single" w:sz="4" w:space="0" w:color="auto"/>
              <w:left w:val="single" w:sz="4" w:space="0" w:color="auto"/>
              <w:bottom w:val="single" w:sz="4" w:space="0" w:color="auto"/>
              <w:right w:val="single" w:sz="4" w:space="0" w:color="auto"/>
            </w:tcBorders>
          </w:tcPr>
          <w:p w14:paraId="7A97E463" w14:textId="77777777" w:rsidR="00BC5AAA" w:rsidRPr="00A15DCB" w:rsidRDefault="00BC5AAA" w:rsidP="00AB7AF6">
            <w:pPr>
              <w:pStyle w:val="TAL"/>
            </w:pPr>
            <w:r w:rsidRPr="00A15DCB">
              <w:t>Check: Does the UE transmit a MAC PDU including RRCSetupRequest message using the grant associated to fallbackRAR MAC subPDU received in step 3?</w:t>
            </w:r>
          </w:p>
        </w:tc>
        <w:tc>
          <w:tcPr>
            <w:tcW w:w="709" w:type="dxa"/>
            <w:tcBorders>
              <w:top w:val="single" w:sz="4" w:space="0" w:color="auto"/>
              <w:left w:val="single" w:sz="4" w:space="0" w:color="auto"/>
              <w:bottom w:val="single" w:sz="4" w:space="0" w:color="auto"/>
              <w:right w:val="single" w:sz="4" w:space="0" w:color="auto"/>
            </w:tcBorders>
          </w:tcPr>
          <w:p w14:paraId="3021A586"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5D7CD64"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12EF224A" w14:textId="77777777" w:rsidR="00BC5AAA" w:rsidRPr="00A15DCB" w:rsidRDefault="00BC5AAA"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7B0323C1" w14:textId="77777777" w:rsidR="00BC5AAA" w:rsidRPr="00A15DCB" w:rsidRDefault="00BC5AAA" w:rsidP="00AB7AF6">
            <w:pPr>
              <w:pStyle w:val="TAC"/>
            </w:pPr>
            <w:r w:rsidRPr="00A15DCB">
              <w:t>P</w:t>
            </w:r>
          </w:p>
        </w:tc>
      </w:tr>
      <w:tr w:rsidR="00BC5AAA" w:rsidRPr="00A15DCB" w14:paraId="6CF09435" w14:textId="77777777" w:rsidTr="00AB7AF6">
        <w:tc>
          <w:tcPr>
            <w:tcW w:w="648" w:type="dxa"/>
            <w:tcBorders>
              <w:top w:val="single" w:sz="4" w:space="0" w:color="auto"/>
              <w:left w:val="single" w:sz="4" w:space="0" w:color="auto"/>
              <w:bottom w:val="single" w:sz="4" w:space="0" w:color="auto"/>
              <w:right w:val="single" w:sz="4" w:space="0" w:color="auto"/>
            </w:tcBorders>
          </w:tcPr>
          <w:p w14:paraId="3794B622" w14:textId="77777777" w:rsidR="00BC5AAA" w:rsidRPr="00A15DCB" w:rsidRDefault="00BC5AAA"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5F1C0F84" w14:textId="77777777" w:rsidR="00BC5AAA" w:rsidRPr="00A15DCB" w:rsidRDefault="00BC5AAA" w:rsidP="00AB7AF6">
            <w:pPr>
              <w:pStyle w:val="TAL"/>
            </w:pPr>
            <w:r w:rsidRPr="00A15DCB">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528C1AA3" w14:textId="77777777" w:rsidR="00BC5AAA" w:rsidRPr="00A15DCB" w:rsidRDefault="00BC5AAA" w:rsidP="00AB7AF6">
            <w:pPr>
              <w:pStyle w:val="TAC"/>
              <w:rPr>
                <w:lang w:eastAsia="zh-CN"/>
              </w:rPr>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3E6B754" w14:textId="77777777" w:rsidR="00BC5AAA" w:rsidRPr="00A15DCB" w:rsidRDefault="00BC5AAA" w:rsidP="00AB7AF6">
            <w:pPr>
              <w:pStyle w:val="TAL"/>
              <w:rPr>
                <w:lang w:eastAsia="zh-CN"/>
              </w:rPr>
            </w:pP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51402BC" w14:textId="77777777" w:rsidR="00BC5AAA" w:rsidRPr="00A15DCB" w:rsidRDefault="00BC5AAA" w:rsidP="00AB7AF6">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0BB9AB62" w14:textId="77777777" w:rsidR="00BC5AAA" w:rsidRPr="00A15DCB" w:rsidRDefault="00BC5AAA" w:rsidP="00AB7AF6">
            <w:pPr>
              <w:pStyle w:val="TAC"/>
              <w:rPr>
                <w:lang w:eastAsia="zh-CN"/>
              </w:rPr>
            </w:pPr>
            <w:r w:rsidRPr="00A15DCB">
              <w:rPr>
                <w:lang w:eastAsia="zh-CN"/>
              </w:rPr>
              <w:t>-</w:t>
            </w:r>
          </w:p>
        </w:tc>
      </w:tr>
      <w:tr w:rsidR="00BC5AAA" w:rsidRPr="00A15DCB" w14:paraId="34A07C70" w14:textId="77777777" w:rsidTr="00AB7AF6">
        <w:tc>
          <w:tcPr>
            <w:tcW w:w="648" w:type="dxa"/>
            <w:tcBorders>
              <w:top w:val="single" w:sz="4" w:space="0" w:color="auto"/>
              <w:left w:val="single" w:sz="4" w:space="0" w:color="auto"/>
              <w:bottom w:val="single" w:sz="4" w:space="0" w:color="auto"/>
              <w:right w:val="single" w:sz="4" w:space="0" w:color="auto"/>
            </w:tcBorders>
          </w:tcPr>
          <w:p w14:paraId="6472ABA4" w14:textId="77777777" w:rsidR="00BC5AAA" w:rsidRPr="00A15DCB" w:rsidRDefault="00BC5AAA" w:rsidP="00AB7AF6">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1E2F8C1F" w14:textId="77777777" w:rsidR="00BC5AAA" w:rsidRPr="00A15DCB" w:rsidRDefault="00BC5AAA" w:rsidP="00AB7AF6">
            <w:pPr>
              <w:pStyle w:val="TAL"/>
            </w:pPr>
            <w:r w:rsidRPr="00A15DCB">
              <w:t>Check: Does the UE transmit MSGA</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11F3710"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45902453"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45CE50E1" w14:textId="77777777" w:rsidR="00BC5AAA" w:rsidRPr="00A15DCB" w:rsidRDefault="00BC5AAA"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1701A195" w14:textId="77777777" w:rsidR="00BC5AAA" w:rsidRPr="00A15DCB" w:rsidRDefault="00BC5AAA" w:rsidP="00AB7AF6">
            <w:pPr>
              <w:pStyle w:val="TAC"/>
            </w:pPr>
            <w:r w:rsidRPr="00A15DCB">
              <w:t>P</w:t>
            </w:r>
          </w:p>
        </w:tc>
      </w:tr>
      <w:tr w:rsidR="00BC5AAA" w:rsidRPr="00A15DCB" w14:paraId="3B671649" w14:textId="77777777" w:rsidTr="00AB7AF6">
        <w:tc>
          <w:tcPr>
            <w:tcW w:w="648" w:type="dxa"/>
            <w:tcBorders>
              <w:top w:val="single" w:sz="4" w:space="0" w:color="auto"/>
              <w:left w:val="single" w:sz="4" w:space="0" w:color="auto"/>
              <w:bottom w:val="single" w:sz="4" w:space="0" w:color="auto"/>
              <w:right w:val="single" w:sz="4" w:space="0" w:color="auto"/>
            </w:tcBorders>
          </w:tcPr>
          <w:p w14:paraId="0BD2AE15" w14:textId="77777777" w:rsidR="00BC5AAA" w:rsidRPr="00A15DCB" w:rsidRDefault="00BC5AAA" w:rsidP="00AB7AF6">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tcPr>
          <w:p w14:paraId="2C6D037E" w14:textId="77777777" w:rsidR="00BC5AAA" w:rsidRPr="00A15DCB" w:rsidRDefault="00BC5AAA" w:rsidP="00AB7AF6">
            <w:pPr>
              <w:pStyle w:val="TAL"/>
            </w:pPr>
            <w:r w:rsidRPr="00A15DCB">
              <w:t>The SS transmits a MSGB DL MAC PDU containing a fallbackRAR</w:t>
            </w:r>
            <w:r w:rsidRPr="00A15DCB">
              <w:rPr>
                <w:rStyle w:val="CommentReference"/>
                <w:rFonts w:ascii="Times New Roman" w:hAnsi="Times New Roman"/>
              </w:rPr>
              <w:t>.</w:t>
            </w:r>
            <w:r w:rsidRPr="00A15DCB">
              <w:t xml:space="preserve"> </w:t>
            </w:r>
          </w:p>
        </w:tc>
        <w:tc>
          <w:tcPr>
            <w:tcW w:w="709" w:type="dxa"/>
            <w:tcBorders>
              <w:top w:val="single" w:sz="4" w:space="0" w:color="auto"/>
              <w:left w:val="single" w:sz="4" w:space="0" w:color="auto"/>
              <w:bottom w:val="single" w:sz="4" w:space="0" w:color="auto"/>
              <w:right w:val="single" w:sz="4" w:space="0" w:color="auto"/>
            </w:tcBorders>
          </w:tcPr>
          <w:p w14:paraId="6D2BC486"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431F3B05" w14:textId="77777777" w:rsidR="00BC5AAA" w:rsidRPr="00A15DCB" w:rsidRDefault="00BC5AAA" w:rsidP="00AB7AF6">
            <w:pPr>
              <w:pStyle w:val="TAL"/>
            </w:pPr>
            <w:r w:rsidRPr="00A15DCB">
              <w:t>MAC PDU(fallbackRAR)</w:t>
            </w:r>
          </w:p>
        </w:tc>
        <w:tc>
          <w:tcPr>
            <w:tcW w:w="567" w:type="dxa"/>
            <w:tcBorders>
              <w:top w:val="single" w:sz="4" w:space="0" w:color="auto"/>
              <w:left w:val="single" w:sz="4" w:space="0" w:color="auto"/>
              <w:bottom w:val="single" w:sz="4" w:space="0" w:color="auto"/>
              <w:right w:val="single" w:sz="4" w:space="0" w:color="auto"/>
            </w:tcBorders>
          </w:tcPr>
          <w:p w14:paraId="20280FDA"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3BF4DA4A" w14:textId="77777777" w:rsidR="00BC5AAA" w:rsidRPr="00A15DCB" w:rsidRDefault="00BC5AAA" w:rsidP="00AB7AF6">
            <w:pPr>
              <w:pStyle w:val="TAC"/>
            </w:pPr>
            <w:r w:rsidRPr="00A15DCB">
              <w:t>-</w:t>
            </w:r>
          </w:p>
        </w:tc>
      </w:tr>
      <w:tr w:rsidR="00BC5AAA" w:rsidRPr="00A15DCB" w14:paraId="6513D3B7" w14:textId="77777777" w:rsidTr="00AB7AF6">
        <w:tc>
          <w:tcPr>
            <w:tcW w:w="648" w:type="dxa"/>
            <w:tcBorders>
              <w:top w:val="single" w:sz="4" w:space="0" w:color="auto"/>
              <w:left w:val="single" w:sz="4" w:space="0" w:color="auto"/>
              <w:bottom w:val="single" w:sz="4" w:space="0" w:color="auto"/>
              <w:right w:val="single" w:sz="4" w:space="0" w:color="auto"/>
            </w:tcBorders>
          </w:tcPr>
          <w:p w14:paraId="7CCEBA58" w14:textId="77777777" w:rsidR="00BC5AAA" w:rsidRPr="00A15DCB" w:rsidRDefault="00BC5AAA" w:rsidP="00AB7AF6">
            <w:pPr>
              <w:pStyle w:val="TAC"/>
            </w:pPr>
            <w:r w:rsidRPr="00A15DCB">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1CFBB48" w14:textId="77777777" w:rsidR="00BC5AAA" w:rsidRPr="00A15DCB" w:rsidRDefault="00BC5AAA" w:rsidP="00AB7AF6">
            <w:pPr>
              <w:pStyle w:val="TAL"/>
            </w:pPr>
            <w:r w:rsidRPr="00A15DCB">
              <w:t>Check: Does the UE transmit a MAC PDU including RRCSetupRequest message using the grant associated to fallbackRAR MAC subPDU received in step 7?</w:t>
            </w:r>
          </w:p>
        </w:tc>
        <w:tc>
          <w:tcPr>
            <w:tcW w:w="709" w:type="dxa"/>
            <w:tcBorders>
              <w:top w:val="single" w:sz="4" w:space="0" w:color="auto"/>
              <w:left w:val="single" w:sz="4" w:space="0" w:color="auto"/>
              <w:bottom w:val="single" w:sz="4" w:space="0" w:color="auto"/>
              <w:right w:val="single" w:sz="4" w:space="0" w:color="auto"/>
            </w:tcBorders>
          </w:tcPr>
          <w:p w14:paraId="39506FA1"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DD74F59"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280BFDB3" w14:textId="77777777" w:rsidR="00BC5AAA" w:rsidRPr="00A15DCB" w:rsidRDefault="00BC5AAA"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6F1072DF" w14:textId="77777777" w:rsidR="00BC5AAA" w:rsidRPr="00A15DCB" w:rsidRDefault="00BC5AAA" w:rsidP="00AB7AF6">
            <w:pPr>
              <w:pStyle w:val="TAC"/>
            </w:pPr>
            <w:r w:rsidRPr="00A15DCB">
              <w:t>P</w:t>
            </w:r>
          </w:p>
        </w:tc>
      </w:tr>
      <w:tr w:rsidR="00BC5AAA" w:rsidRPr="00A15DCB" w14:paraId="6856FD0E" w14:textId="77777777" w:rsidTr="00AB7AF6">
        <w:tc>
          <w:tcPr>
            <w:tcW w:w="648" w:type="dxa"/>
            <w:tcBorders>
              <w:top w:val="single" w:sz="4" w:space="0" w:color="auto"/>
              <w:left w:val="single" w:sz="4" w:space="0" w:color="auto"/>
              <w:bottom w:val="single" w:sz="4" w:space="0" w:color="auto"/>
              <w:right w:val="single" w:sz="4" w:space="0" w:color="auto"/>
            </w:tcBorders>
          </w:tcPr>
          <w:p w14:paraId="44ADF350" w14:textId="77777777" w:rsidR="00BC5AAA" w:rsidRPr="00A15DCB" w:rsidRDefault="00BC5AAA" w:rsidP="00AB7AF6">
            <w:pPr>
              <w:pStyle w:val="TAC"/>
              <w:rPr>
                <w:lang w:eastAsia="zh-CN"/>
              </w:rPr>
            </w:pPr>
            <w:r w:rsidRPr="00A15DCB">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605C2A1D" w14:textId="77777777" w:rsidR="00BC5AAA" w:rsidRPr="00A15DCB" w:rsidRDefault="00BC5AAA" w:rsidP="00AB7AF6">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4AC88382"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969FE6D" w14:textId="77777777" w:rsidR="00BC5AAA" w:rsidRPr="00A15DCB" w:rsidRDefault="00BC5AAA" w:rsidP="00AB7AF6">
            <w:pPr>
              <w:pStyle w:val="TAL"/>
              <w:rPr>
                <w:lang w:eastAsia="zh-CN"/>
              </w:rPr>
            </w:pPr>
            <w:r w:rsidRPr="00A15DCB">
              <w:rPr>
                <w:lang w:eastAsia="zh-CN"/>
              </w:rPr>
              <w:t>MAC PDU</w:t>
            </w:r>
          </w:p>
          <w:p w14:paraId="42525A2A" w14:textId="77777777" w:rsidR="00BC5AAA" w:rsidRPr="00A15DCB" w:rsidRDefault="00BC5AAA" w:rsidP="00AB7AF6">
            <w:pPr>
              <w:pStyle w:val="TAL"/>
            </w:pPr>
            <w:r w:rsidRPr="00A15DCB">
              <w:rPr>
                <w:lang w:eastAsia="zh-CN"/>
              </w:rPr>
              <w:t>(</w:t>
            </w:r>
            <w:r w:rsidRPr="00A15DCB">
              <w:t xml:space="preserve">UE Contention Resolution Identity MAC CE, </w:t>
            </w:r>
            <w:r w:rsidRPr="00A15DCB">
              <w:rPr>
                <w:i/>
              </w:rPr>
              <w:t>RRCSetup</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C59CA6E"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BB7E19C" w14:textId="77777777" w:rsidR="00BC5AAA" w:rsidRPr="00A15DCB" w:rsidRDefault="00BC5AAA" w:rsidP="00AB7AF6">
            <w:pPr>
              <w:pStyle w:val="TAC"/>
            </w:pPr>
            <w:r w:rsidRPr="00A15DCB">
              <w:t>-</w:t>
            </w:r>
          </w:p>
        </w:tc>
      </w:tr>
      <w:tr w:rsidR="00BC5AAA" w:rsidRPr="00A15DCB" w14:paraId="351CBBD5" w14:textId="77777777" w:rsidTr="00AB7AF6">
        <w:tc>
          <w:tcPr>
            <w:tcW w:w="648" w:type="dxa"/>
            <w:tcBorders>
              <w:top w:val="single" w:sz="4" w:space="0" w:color="auto"/>
              <w:left w:val="single" w:sz="4" w:space="0" w:color="auto"/>
              <w:bottom w:val="single" w:sz="4" w:space="0" w:color="auto"/>
              <w:right w:val="single" w:sz="4" w:space="0" w:color="auto"/>
            </w:tcBorders>
          </w:tcPr>
          <w:p w14:paraId="6C36E4B0" w14:textId="77777777" w:rsidR="00BC5AAA" w:rsidRPr="00A15DCB" w:rsidRDefault="00BC5AAA" w:rsidP="00AB7AF6">
            <w:pPr>
              <w:pStyle w:val="TAC"/>
            </w:pPr>
            <w:r w:rsidRPr="00A15DCB">
              <w:t>10</w:t>
            </w:r>
          </w:p>
        </w:tc>
        <w:tc>
          <w:tcPr>
            <w:tcW w:w="3969" w:type="dxa"/>
            <w:tcBorders>
              <w:top w:val="single" w:sz="4" w:space="0" w:color="auto"/>
              <w:left w:val="single" w:sz="4" w:space="0" w:color="auto"/>
              <w:bottom w:val="single" w:sz="4" w:space="0" w:color="auto"/>
              <w:right w:val="single" w:sz="4" w:space="0" w:color="auto"/>
            </w:tcBorders>
          </w:tcPr>
          <w:p w14:paraId="10F035A4" w14:textId="77777777" w:rsidR="00BC5AAA" w:rsidRPr="00A15DCB" w:rsidRDefault="00BC5AAA" w:rsidP="00AB7AF6">
            <w:pPr>
              <w:pStyle w:val="TAL"/>
            </w:pPr>
            <w:r w:rsidRPr="00A15DCB">
              <w:t xml:space="preserve">Check: Does 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tcPr>
          <w:p w14:paraId="6A46983C"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314B36D3" w14:textId="77777777" w:rsidR="00BC5AAA" w:rsidRPr="00A15DCB" w:rsidRDefault="00BC5AAA" w:rsidP="00AB7AF6">
            <w:pPr>
              <w:pStyle w:val="TAL"/>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2D830E40" w14:textId="77777777" w:rsidR="00BC5AAA" w:rsidRPr="00A15DCB" w:rsidRDefault="00BC5AAA" w:rsidP="00AB7AF6">
            <w:pPr>
              <w:pStyle w:val="TAC"/>
            </w:pPr>
            <w:r w:rsidRPr="00A15DCB">
              <w:t>3</w:t>
            </w:r>
          </w:p>
        </w:tc>
        <w:tc>
          <w:tcPr>
            <w:tcW w:w="892" w:type="dxa"/>
            <w:tcBorders>
              <w:top w:val="single" w:sz="4" w:space="0" w:color="auto"/>
              <w:left w:val="single" w:sz="4" w:space="0" w:color="auto"/>
              <w:bottom w:val="single" w:sz="4" w:space="0" w:color="auto"/>
              <w:right w:val="single" w:sz="4" w:space="0" w:color="auto"/>
            </w:tcBorders>
          </w:tcPr>
          <w:p w14:paraId="17C67FAD" w14:textId="77777777" w:rsidR="00BC5AAA" w:rsidRPr="00A15DCB" w:rsidRDefault="00BC5AAA" w:rsidP="00AB7AF6">
            <w:pPr>
              <w:pStyle w:val="TAC"/>
            </w:pPr>
            <w:r w:rsidRPr="00A15DCB">
              <w:t>P</w:t>
            </w:r>
          </w:p>
        </w:tc>
      </w:tr>
    </w:tbl>
    <w:p w14:paraId="2A5EA5C2" w14:textId="77777777" w:rsidR="00BC5AAA" w:rsidRPr="00A15DCB" w:rsidRDefault="00BC5AAA" w:rsidP="00BC5AAA"/>
    <w:p w14:paraId="0C09D2FB" w14:textId="77777777" w:rsidR="00BC5AAA" w:rsidRPr="00A15DCB" w:rsidRDefault="00BC5AAA" w:rsidP="00BC5AAA">
      <w:pPr>
        <w:pStyle w:val="H6"/>
      </w:pPr>
      <w:r w:rsidRPr="00A15DCB">
        <w:t>7.1.1.1.10a.3.3</w:t>
      </w:r>
      <w:r w:rsidRPr="00A15DCB">
        <w:tab/>
        <w:t>Specific message contents</w:t>
      </w:r>
    </w:p>
    <w:p w14:paraId="6FEF8FF1" w14:textId="77777777" w:rsidR="00BC5AAA" w:rsidRPr="00A15DCB" w:rsidRDefault="00BC5AAA" w:rsidP="00BC5AAA">
      <w:pPr>
        <w:pStyle w:val="TH"/>
        <w:rPr>
          <w:i/>
        </w:rPr>
      </w:pPr>
      <w:r w:rsidRPr="00A15DCB">
        <w:t xml:space="preserve">Table 7.1.1.1.10a.3.3-1: </w:t>
      </w:r>
      <w:r w:rsidRPr="00A15DCB">
        <w:rPr>
          <w:i/>
        </w:rPr>
        <w:t>SIB1 (</w:t>
      </w:r>
      <w:r w:rsidRPr="00A15DCB">
        <w:t>Preamble, Table 7.1.1.1.10a.3.2-1)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C5AAA" w:rsidRPr="00A15DCB" w14:paraId="35E59A4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472098F" w14:textId="77777777" w:rsidR="00BC5AAA" w:rsidRPr="00A15DCB" w:rsidRDefault="00BC5AAA" w:rsidP="00AB7AF6">
            <w:pPr>
              <w:pStyle w:val="TAH"/>
              <w:jc w:val="left"/>
              <w:rPr>
                <w:b w:val="0"/>
              </w:rPr>
            </w:pPr>
            <w:r w:rsidRPr="00A15DCB">
              <w:rPr>
                <w:b w:val="0"/>
              </w:rPr>
              <w:t>Derivation Path: TS 38.508-1 [4], Table 4.6.1-28</w:t>
            </w:r>
          </w:p>
        </w:tc>
      </w:tr>
      <w:tr w:rsidR="00BC5AAA" w:rsidRPr="00A15DCB" w14:paraId="3976AF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45C5BC7" w14:textId="77777777" w:rsidR="00BC5AAA" w:rsidRPr="00A15DCB" w:rsidRDefault="00BC5AAA" w:rsidP="00AB7AF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39ADCC" w14:textId="77777777" w:rsidR="00BC5AAA" w:rsidRPr="00A15DCB" w:rsidRDefault="00BC5AAA" w:rsidP="00AB7AF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DCD300C" w14:textId="77777777" w:rsidR="00BC5AAA" w:rsidRPr="00A15DCB" w:rsidRDefault="00BC5AAA" w:rsidP="00AB7AF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3B8F409" w14:textId="77777777" w:rsidR="00BC5AAA" w:rsidRPr="00A15DCB" w:rsidRDefault="00BC5AAA" w:rsidP="00AB7AF6">
            <w:pPr>
              <w:pStyle w:val="TAH"/>
            </w:pPr>
            <w:r w:rsidRPr="00A15DCB">
              <w:t>Condition</w:t>
            </w:r>
          </w:p>
        </w:tc>
      </w:tr>
      <w:tr w:rsidR="00BC5AAA" w:rsidRPr="00A15DCB" w14:paraId="6A785CC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92B03C7" w14:textId="77777777" w:rsidR="00BC5AAA" w:rsidRPr="00A15DCB" w:rsidRDefault="00BC5AAA" w:rsidP="00AB7AF6">
            <w:pPr>
              <w:pStyle w:val="TAH"/>
              <w:jc w:val="left"/>
              <w:rPr>
                <w:b w:val="0"/>
              </w:rPr>
            </w:pPr>
            <w:r w:rsidRPr="00A15DCB">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223CA623" w14:textId="77777777" w:rsidR="00BC5AAA" w:rsidRPr="00A15DCB" w:rsidRDefault="00BC5AAA"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BBE5313" w14:textId="77777777" w:rsidR="00BC5AAA" w:rsidRPr="00A15DCB" w:rsidRDefault="00BC5AAA"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F85C8E3" w14:textId="77777777" w:rsidR="00BC5AAA" w:rsidRPr="00A15DCB" w:rsidRDefault="00BC5AAA" w:rsidP="00AB7AF6">
            <w:pPr>
              <w:pStyle w:val="TAH"/>
              <w:rPr>
                <w:b w:val="0"/>
              </w:rPr>
            </w:pPr>
          </w:p>
        </w:tc>
      </w:tr>
      <w:tr w:rsidR="00BC5AAA" w:rsidRPr="00A15DCB" w14:paraId="5B4E88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8CB7A8" w14:textId="77777777" w:rsidR="00BC5AAA" w:rsidRPr="00A15DCB" w:rsidRDefault="00BC5AAA" w:rsidP="00AB7AF6">
            <w:pPr>
              <w:pStyle w:val="TAL"/>
            </w:pPr>
            <w:r w:rsidRPr="00A15DCB">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7F6E6EAF"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A993ACA"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371441A" w14:textId="77777777" w:rsidR="00BC5AAA" w:rsidRPr="00A15DCB" w:rsidRDefault="00BC5AAA" w:rsidP="00AB7AF6">
            <w:pPr>
              <w:pStyle w:val="TAL"/>
            </w:pPr>
          </w:p>
        </w:tc>
      </w:tr>
      <w:tr w:rsidR="00BC5AAA" w:rsidRPr="00A15DCB" w14:paraId="7AB7E74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E28439" w14:textId="77777777" w:rsidR="00BC5AAA" w:rsidRPr="00A15DCB" w:rsidRDefault="00BC5AAA" w:rsidP="00AB7AF6">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2F76C8E"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90C4226"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6529F59" w14:textId="77777777" w:rsidR="00BC5AAA" w:rsidRPr="00A15DCB" w:rsidRDefault="00BC5AAA" w:rsidP="00AB7AF6">
            <w:pPr>
              <w:pStyle w:val="TAL"/>
            </w:pPr>
          </w:p>
        </w:tc>
      </w:tr>
      <w:tr w:rsidR="00BC5AAA" w:rsidRPr="00A15DCB" w14:paraId="7E3390B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2FA537" w14:textId="77777777" w:rsidR="00BC5AAA" w:rsidRPr="00A15DCB" w:rsidRDefault="00BC5AAA" w:rsidP="00AB7AF6">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4AE231E1" w14:textId="77777777" w:rsidR="00BC5AAA" w:rsidRPr="00A15DCB" w:rsidRDefault="00BC5AAA" w:rsidP="00AB7AF6">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tcPr>
          <w:p w14:paraId="62A06B2A"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3F3C0FB6" w14:textId="77777777" w:rsidR="00BC5AAA" w:rsidRPr="00A15DCB" w:rsidRDefault="00BC5AAA" w:rsidP="00AB7AF6">
            <w:pPr>
              <w:pStyle w:val="TAL"/>
            </w:pPr>
          </w:p>
        </w:tc>
      </w:tr>
      <w:tr w:rsidR="00BC5AAA" w:rsidRPr="00A15DCB" w14:paraId="2E9122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43568F" w14:textId="77777777" w:rsidR="00BC5AAA" w:rsidRPr="00A15DCB" w:rsidRDefault="00BC5AAA"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15C6785"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0FC1C4D"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2D69EA5" w14:textId="77777777" w:rsidR="00BC5AAA" w:rsidRPr="00A15DCB" w:rsidRDefault="00BC5AAA" w:rsidP="00AB7AF6">
            <w:pPr>
              <w:pStyle w:val="TAL"/>
            </w:pPr>
          </w:p>
        </w:tc>
      </w:tr>
      <w:tr w:rsidR="00BC5AAA" w:rsidRPr="00A15DCB" w14:paraId="2C7E661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0D5B9D4" w14:textId="77777777" w:rsidR="00BC5AAA" w:rsidRPr="00A15DCB" w:rsidRDefault="00BC5AAA"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246BBF3"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EA5537D"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7809FC7" w14:textId="77777777" w:rsidR="00BC5AAA" w:rsidRPr="00A15DCB" w:rsidRDefault="00BC5AAA" w:rsidP="00AB7AF6">
            <w:pPr>
              <w:pStyle w:val="TAL"/>
            </w:pPr>
          </w:p>
        </w:tc>
      </w:tr>
      <w:tr w:rsidR="00BC5AAA" w:rsidRPr="00A15DCB" w14:paraId="5ACC2F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81E6CAD" w14:textId="77777777" w:rsidR="00BC5AAA" w:rsidRPr="00A15DCB" w:rsidRDefault="00BC5AAA" w:rsidP="00AB7AF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23BDBCD"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D6C0EBB"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557DEBCE" w14:textId="77777777" w:rsidR="00BC5AAA" w:rsidRPr="00A15DCB" w:rsidRDefault="00BC5AAA" w:rsidP="00AB7AF6">
            <w:pPr>
              <w:pStyle w:val="TAL"/>
            </w:pPr>
          </w:p>
        </w:tc>
      </w:tr>
    </w:tbl>
    <w:p w14:paraId="6652AFE0" w14:textId="77777777" w:rsidR="00BC5AAA" w:rsidRPr="00A15DCB" w:rsidRDefault="00BC5AAA" w:rsidP="00BC5AAA"/>
    <w:p w14:paraId="0D320D81" w14:textId="77777777" w:rsidR="00BC5AAA" w:rsidRPr="00A15DCB" w:rsidRDefault="00BC5AAA" w:rsidP="00BC5AAA">
      <w:pPr>
        <w:pStyle w:val="TH"/>
        <w:rPr>
          <w:i/>
          <w:iCs/>
        </w:rPr>
      </w:pPr>
      <w:r w:rsidRPr="00A15DCB">
        <w:t xml:space="preserve">Table 7.1.1.1.10a.3.3-2: </w:t>
      </w:r>
      <w:r w:rsidRPr="00A15DCB">
        <w:rPr>
          <w:i/>
          <w:iCs/>
        </w:rPr>
        <w:t>BWP-UplinkCommon (</w:t>
      </w:r>
      <w:r w:rsidRPr="00A15DCB">
        <w:t>Table 7.1.1.1.10a.3.3-1)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3D3402D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43CBB45" w14:textId="77777777" w:rsidR="00BC5AAA" w:rsidRPr="00A15DCB" w:rsidRDefault="00BC5AAA" w:rsidP="00AB7AF6">
            <w:pPr>
              <w:pStyle w:val="TAL"/>
            </w:pPr>
            <w:r w:rsidRPr="00A15DCB">
              <w:t>Derivation Path: TS 38.508-1 [4], Table 4.6.3-10</w:t>
            </w:r>
          </w:p>
        </w:tc>
        <w:tc>
          <w:tcPr>
            <w:tcW w:w="2267" w:type="dxa"/>
            <w:tcBorders>
              <w:top w:val="single" w:sz="4" w:space="0" w:color="auto"/>
              <w:left w:val="nil"/>
              <w:bottom w:val="single" w:sz="4" w:space="0" w:color="auto"/>
              <w:right w:val="single" w:sz="4" w:space="0" w:color="auto"/>
            </w:tcBorders>
          </w:tcPr>
          <w:p w14:paraId="38E922C1"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2E71409"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5F899E0" w14:textId="77777777" w:rsidR="00BC5AAA" w:rsidRPr="00A15DCB" w:rsidRDefault="00BC5AAA" w:rsidP="00AB7AF6">
            <w:pPr>
              <w:pStyle w:val="TAL"/>
            </w:pPr>
          </w:p>
        </w:tc>
      </w:tr>
      <w:tr w:rsidR="00BC5AAA" w:rsidRPr="00A15DCB" w14:paraId="3905B1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5DAB21" w14:textId="77777777" w:rsidR="00BC5AAA" w:rsidRPr="00A15DCB" w:rsidRDefault="00BC5AAA" w:rsidP="00C94552">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177ACD3C" w14:textId="77777777" w:rsidR="00BC5AAA" w:rsidRPr="00A15DCB" w:rsidRDefault="00BC5AAA" w:rsidP="00C94552">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5D202BC5" w14:textId="77777777" w:rsidR="00BC5AAA" w:rsidRPr="00A15DCB" w:rsidRDefault="00BC5AAA" w:rsidP="00C9455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363C0E84" w14:textId="77777777" w:rsidR="00BC5AAA" w:rsidRPr="00A15DCB" w:rsidRDefault="00BC5AAA" w:rsidP="00C94552">
            <w:pPr>
              <w:pStyle w:val="TAH"/>
            </w:pPr>
            <w:r w:rsidRPr="00A15DCB">
              <w:t>Condition</w:t>
            </w:r>
          </w:p>
        </w:tc>
      </w:tr>
      <w:tr w:rsidR="00BC5AAA" w:rsidRPr="00A15DCB" w14:paraId="20D8C19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7D0306" w14:textId="77777777" w:rsidR="00BC5AAA" w:rsidRPr="00A15DCB" w:rsidRDefault="00BC5AAA" w:rsidP="00AB7AF6">
            <w:pPr>
              <w:pStyle w:val="TAL"/>
            </w:pPr>
            <w:r w:rsidRPr="00A15DCB">
              <w:t>BWP-UplinkCommon ::= SEQUENCE {</w:t>
            </w:r>
          </w:p>
        </w:tc>
        <w:tc>
          <w:tcPr>
            <w:tcW w:w="2267" w:type="dxa"/>
            <w:tcBorders>
              <w:top w:val="single" w:sz="4" w:space="0" w:color="auto"/>
              <w:left w:val="nil"/>
              <w:bottom w:val="single" w:sz="4" w:space="0" w:color="auto"/>
              <w:right w:val="single" w:sz="4" w:space="0" w:color="auto"/>
            </w:tcBorders>
          </w:tcPr>
          <w:p w14:paraId="18E9CF3B"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CBFB9F0"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4D0C2C" w14:textId="77777777" w:rsidR="00BC5AAA" w:rsidRPr="00A15DCB" w:rsidRDefault="00BC5AAA" w:rsidP="00AB7AF6">
            <w:pPr>
              <w:pStyle w:val="TAL"/>
            </w:pPr>
          </w:p>
        </w:tc>
      </w:tr>
      <w:tr w:rsidR="00BC5AAA" w:rsidRPr="00A15DCB" w14:paraId="5C86DB9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885E68" w14:textId="77777777" w:rsidR="00BC5AAA" w:rsidRPr="00A15DCB" w:rsidRDefault="00BC5AAA" w:rsidP="00AB7AF6">
            <w:pPr>
              <w:pStyle w:val="TAL"/>
            </w:pPr>
            <w:r w:rsidRPr="00A15DCB">
              <w:t xml:space="preserve">  rach-ConfigCommon CHOICE {</w:t>
            </w:r>
          </w:p>
        </w:tc>
        <w:tc>
          <w:tcPr>
            <w:tcW w:w="2267" w:type="dxa"/>
            <w:tcBorders>
              <w:top w:val="single" w:sz="4" w:space="0" w:color="auto"/>
              <w:left w:val="nil"/>
              <w:bottom w:val="single" w:sz="4" w:space="0" w:color="auto"/>
              <w:right w:val="single" w:sz="4" w:space="0" w:color="auto"/>
            </w:tcBorders>
          </w:tcPr>
          <w:p w14:paraId="289A825E"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8807AC"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F9B1BD0" w14:textId="77777777" w:rsidR="00BC5AAA" w:rsidRPr="00A15DCB" w:rsidRDefault="00BC5AAA" w:rsidP="00AB7AF6">
            <w:pPr>
              <w:pStyle w:val="TAL"/>
            </w:pPr>
          </w:p>
        </w:tc>
      </w:tr>
      <w:tr w:rsidR="00BC5AAA" w:rsidRPr="00A15DCB" w14:paraId="3585536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A338AD" w14:textId="77777777" w:rsidR="00BC5AAA" w:rsidRPr="00A15DCB" w:rsidRDefault="00BC5AAA" w:rsidP="00AB7AF6">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5CC2123F" w14:textId="77777777" w:rsidR="00BC5AAA" w:rsidRPr="00A15DCB" w:rsidRDefault="00BC5AAA" w:rsidP="00AB7AF6">
            <w:pPr>
              <w:pStyle w:val="TAL"/>
            </w:pPr>
            <w:r w:rsidRPr="00A15DCB">
              <w:t>RACH-ConfigCommon</w:t>
            </w:r>
          </w:p>
        </w:tc>
        <w:tc>
          <w:tcPr>
            <w:tcW w:w="1700" w:type="dxa"/>
            <w:tcBorders>
              <w:top w:val="single" w:sz="4" w:space="0" w:color="auto"/>
              <w:left w:val="nil"/>
              <w:bottom w:val="single" w:sz="4" w:space="0" w:color="auto"/>
              <w:right w:val="single" w:sz="4" w:space="0" w:color="auto"/>
            </w:tcBorders>
          </w:tcPr>
          <w:p w14:paraId="1C42ED14"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E8DEB36" w14:textId="77777777" w:rsidR="00BC5AAA" w:rsidRPr="00A15DCB" w:rsidRDefault="00BC5AAA" w:rsidP="00AB7AF6">
            <w:pPr>
              <w:pStyle w:val="TAL"/>
            </w:pPr>
          </w:p>
        </w:tc>
      </w:tr>
      <w:tr w:rsidR="00BC5AAA" w:rsidRPr="00A15DCB" w14:paraId="3CF78E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DC8522" w14:textId="77777777"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64EC3B79"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5B26DCB"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92AE09C" w14:textId="77777777" w:rsidR="00BC5AAA" w:rsidRPr="00A15DCB" w:rsidRDefault="00BC5AAA" w:rsidP="00AB7AF6">
            <w:pPr>
              <w:pStyle w:val="TAL"/>
            </w:pPr>
          </w:p>
        </w:tc>
      </w:tr>
      <w:tr w:rsidR="00BC5AAA" w:rsidRPr="00A15DCB" w14:paraId="3F22D04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2939B3" w14:textId="77777777" w:rsidR="00BC5AAA" w:rsidRPr="00A15DCB" w:rsidRDefault="00BC5AAA" w:rsidP="00AB7AF6">
            <w:pPr>
              <w:pStyle w:val="TAL"/>
            </w:pPr>
            <w:r w:rsidRPr="00A15DCB">
              <w:t xml:space="preserve">  msgA-ConfigCommon-r16 CHOICE {</w:t>
            </w:r>
          </w:p>
        </w:tc>
        <w:tc>
          <w:tcPr>
            <w:tcW w:w="2267" w:type="dxa"/>
            <w:tcBorders>
              <w:top w:val="single" w:sz="4" w:space="0" w:color="auto"/>
              <w:left w:val="nil"/>
              <w:bottom w:val="single" w:sz="4" w:space="0" w:color="auto"/>
              <w:right w:val="single" w:sz="4" w:space="0" w:color="auto"/>
            </w:tcBorders>
          </w:tcPr>
          <w:p w14:paraId="48973A01"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C99181F"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3F4ABB" w14:textId="77777777" w:rsidR="00BC5AAA" w:rsidRPr="00A15DCB" w:rsidRDefault="00BC5AAA" w:rsidP="00AB7AF6">
            <w:pPr>
              <w:pStyle w:val="TAL"/>
            </w:pPr>
          </w:p>
        </w:tc>
      </w:tr>
      <w:tr w:rsidR="00BC5AAA" w:rsidRPr="00A15DCB" w14:paraId="2EE9752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9E4183" w14:textId="77777777" w:rsidR="00BC5AAA" w:rsidRPr="00A15DCB" w:rsidRDefault="00BC5AAA" w:rsidP="00AB7AF6">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13441E20" w14:textId="77777777" w:rsidR="00BC5AAA" w:rsidRPr="00A15DCB" w:rsidRDefault="00BC5AAA" w:rsidP="00AB7AF6">
            <w:pPr>
              <w:pStyle w:val="TAL"/>
            </w:pPr>
            <w:r w:rsidRPr="00A15DCB">
              <w:t>MsgA-ConfigCommon</w:t>
            </w:r>
          </w:p>
        </w:tc>
        <w:tc>
          <w:tcPr>
            <w:tcW w:w="1700" w:type="dxa"/>
            <w:tcBorders>
              <w:top w:val="single" w:sz="4" w:space="0" w:color="auto"/>
              <w:left w:val="nil"/>
              <w:bottom w:val="single" w:sz="4" w:space="0" w:color="auto"/>
              <w:right w:val="single" w:sz="4" w:space="0" w:color="auto"/>
            </w:tcBorders>
          </w:tcPr>
          <w:p w14:paraId="37447BCE"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94E60EE" w14:textId="77777777" w:rsidR="00BC5AAA" w:rsidRPr="00A15DCB" w:rsidRDefault="00BC5AAA" w:rsidP="00AB7AF6">
            <w:pPr>
              <w:pStyle w:val="TAL"/>
            </w:pPr>
          </w:p>
        </w:tc>
      </w:tr>
      <w:tr w:rsidR="00BC5AAA" w:rsidRPr="00A15DCB" w14:paraId="0C4D2A3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40728C" w14:textId="77777777"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C7737BB"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4A1D6BA"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FB77697" w14:textId="77777777" w:rsidR="00BC5AAA" w:rsidRPr="00A15DCB" w:rsidRDefault="00BC5AAA" w:rsidP="00AB7AF6">
            <w:pPr>
              <w:pStyle w:val="TAL"/>
            </w:pPr>
          </w:p>
        </w:tc>
      </w:tr>
      <w:tr w:rsidR="00BC5AAA" w:rsidRPr="00A15DCB" w14:paraId="316BBFE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5A4686" w14:textId="77777777" w:rsidR="00BC5AAA" w:rsidRPr="00A15DCB" w:rsidRDefault="00BC5AAA"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2D50266C"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6DEC95C"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BDFBD3D" w14:textId="77777777" w:rsidR="00BC5AAA" w:rsidRPr="00A15DCB" w:rsidRDefault="00BC5AAA" w:rsidP="00AB7AF6">
            <w:pPr>
              <w:pStyle w:val="TAL"/>
            </w:pPr>
          </w:p>
        </w:tc>
      </w:tr>
    </w:tbl>
    <w:p w14:paraId="0DACD1BD" w14:textId="77777777" w:rsidR="00BC5AAA" w:rsidRPr="00A15DCB" w:rsidRDefault="00BC5AAA" w:rsidP="00BC5AAA"/>
    <w:p w14:paraId="39F6FF93" w14:textId="77777777" w:rsidR="00BC5AAA" w:rsidRPr="00A15DCB" w:rsidRDefault="00BC5AAA" w:rsidP="00BC5AAA">
      <w:pPr>
        <w:pStyle w:val="TH"/>
        <w:rPr>
          <w:i/>
          <w:iCs/>
        </w:rPr>
      </w:pPr>
      <w:r w:rsidRPr="00A15DCB">
        <w:lastRenderedPageBreak/>
        <w:t xml:space="preserve">Table 7.1.1.1.10a.3.3-3: </w:t>
      </w:r>
      <w:r w:rsidRPr="00A15DCB">
        <w:rPr>
          <w:i/>
          <w:iCs/>
        </w:rPr>
        <w:t>RACH-ConfigCommon (</w:t>
      </w:r>
      <w:r w:rsidRPr="00A15DCB">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41FFF43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3B781EB" w14:textId="77777777" w:rsidR="00BC5AAA" w:rsidRPr="00A15DCB" w:rsidRDefault="00BC5AAA" w:rsidP="00AB7AF6">
            <w:pPr>
              <w:pStyle w:val="TAH"/>
              <w:jc w:val="left"/>
              <w:rPr>
                <w:b w:val="0"/>
              </w:rPr>
            </w:pPr>
            <w:r w:rsidRPr="00A15DCB">
              <w:rPr>
                <w:b w:val="0"/>
                <w:bCs/>
              </w:rPr>
              <w:t>Derivation Path: TS 38.508-1 [4], Table 4.6.3-128</w:t>
            </w:r>
          </w:p>
        </w:tc>
      </w:tr>
      <w:tr w:rsidR="00BC5AAA" w:rsidRPr="00A15DCB" w14:paraId="28E40D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34854F2" w14:textId="77777777" w:rsidR="00BC5AAA" w:rsidRPr="00A15DCB" w:rsidRDefault="00BC5AAA"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58EF8A86" w14:textId="77777777" w:rsidR="00BC5AAA" w:rsidRPr="00A15DCB" w:rsidRDefault="00BC5AAA"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78A222DF" w14:textId="77777777" w:rsidR="00BC5AAA" w:rsidRPr="00A15DCB" w:rsidRDefault="00BC5AAA"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F20D04D" w14:textId="77777777" w:rsidR="00BC5AAA" w:rsidRPr="00A15DCB" w:rsidRDefault="00BC5AAA" w:rsidP="00AB7AF6">
            <w:pPr>
              <w:pStyle w:val="TAH"/>
            </w:pPr>
            <w:r w:rsidRPr="00A15DCB">
              <w:t>Condition</w:t>
            </w:r>
          </w:p>
        </w:tc>
      </w:tr>
      <w:tr w:rsidR="00BC5AAA" w:rsidRPr="00A15DCB" w14:paraId="76DC2B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EA17D2" w14:textId="451AC0FB" w:rsidR="00BC5AAA" w:rsidRPr="00A15DCB" w:rsidRDefault="00BC5AAA" w:rsidP="00AB7AF6">
            <w:pPr>
              <w:pStyle w:val="TAL"/>
            </w:pPr>
            <w:r w:rsidRPr="00A15DCB">
              <w:t>RACH-ConfigCommon</w:t>
            </w:r>
            <w:r w:rsidR="00C94552" w:rsidRPr="00A15DCB">
              <w:t xml:space="preserve"> </w:t>
            </w:r>
            <w:r w:rsidRPr="00A15DCB">
              <w:t>::= SEQUENCE {</w:t>
            </w:r>
          </w:p>
        </w:tc>
        <w:tc>
          <w:tcPr>
            <w:tcW w:w="2267" w:type="dxa"/>
            <w:tcBorders>
              <w:top w:val="single" w:sz="4" w:space="0" w:color="auto"/>
              <w:left w:val="nil"/>
              <w:bottom w:val="single" w:sz="4" w:space="0" w:color="auto"/>
              <w:right w:val="single" w:sz="4" w:space="0" w:color="auto"/>
            </w:tcBorders>
          </w:tcPr>
          <w:p w14:paraId="62A0B571"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5DAE4E"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6F4C2A7" w14:textId="77777777" w:rsidR="00BC5AAA" w:rsidRPr="00A15DCB" w:rsidRDefault="00BC5AAA" w:rsidP="00AB7AF6">
            <w:pPr>
              <w:pStyle w:val="TAL"/>
            </w:pPr>
          </w:p>
        </w:tc>
      </w:tr>
      <w:tr w:rsidR="00BC5AAA" w:rsidRPr="00A15DCB" w14:paraId="3BCB2C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74F98" w14:textId="77777777" w:rsidR="00BC5AAA" w:rsidRPr="00A15DCB" w:rsidRDefault="00BC5AAA" w:rsidP="00AB7AF6">
            <w:pPr>
              <w:pStyle w:val="TAL"/>
            </w:pPr>
            <w:r w:rsidRPr="00A15DCB">
              <w:t xml:space="preserve">  rach-ConfigGeneric</w:t>
            </w:r>
          </w:p>
        </w:tc>
        <w:tc>
          <w:tcPr>
            <w:tcW w:w="2267" w:type="dxa"/>
            <w:tcBorders>
              <w:top w:val="single" w:sz="4" w:space="0" w:color="auto"/>
              <w:left w:val="nil"/>
              <w:bottom w:val="single" w:sz="4" w:space="0" w:color="auto"/>
              <w:right w:val="single" w:sz="4" w:space="0" w:color="auto"/>
            </w:tcBorders>
            <w:hideMark/>
          </w:tcPr>
          <w:p w14:paraId="1D057B53" w14:textId="77777777" w:rsidR="00BC5AAA" w:rsidRPr="00A15DCB" w:rsidRDefault="00BC5AAA" w:rsidP="00AB7AF6">
            <w:pPr>
              <w:pStyle w:val="TAL"/>
            </w:pPr>
            <w:r w:rsidRPr="00A15DCB">
              <w:t>RACH-ConfigGeneric</w:t>
            </w:r>
          </w:p>
        </w:tc>
        <w:tc>
          <w:tcPr>
            <w:tcW w:w="1700" w:type="dxa"/>
            <w:tcBorders>
              <w:top w:val="single" w:sz="4" w:space="0" w:color="auto"/>
              <w:left w:val="nil"/>
              <w:bottom w:val="single" w:sz="4" w:space="0" w:color="auto"/>
              <w:right w:val="single" w:sz="4" w:space="0" w:color="auto"/>
            </w:tcBorders>
          </w:tcPr>
          <w:p w14:paraId="7658D16D"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673E3B" w14:textId="77777777" w:rsidR="00BC5AAA" w:rsidRPr="00A15DCB" w:rsidRDefault="00BC5AAA" w:rsidP="00AB7AF6">
            <w:pPr>
              <w:pStyle w:val="TAL"/>
            </w:pPr>
          </w:p>
        </w:tc>
      </w:tr>
      <w:tr w:rsidR="00BC5AAA" w:rsidRPr="00A15DCB" w14:paraId="5FD1448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6ADD3D" w14:textId="6CA638DE" w:rsidR="00BC5AAA" w:rsidRPr="00A15DCB" w:rsidRDefault="00BC5AAA" w:rsidP="00AB7AF6">
            <w:pPr>
              <w:pStyle w:val="TAL"/>
            </w:pPr>
            <w:r w:rsidRPr="00A15DCB">
              <w:t xml:space="preserve">  </w:t>
            </w:r>
            <w:r w:rsidR="00C94552" w:rsidRPr="00A15DCB">
              <w:t>ssb-perRACH-OccasionAndCB-PreamblesPerSSB</w:t>
            </w:r>
            <w:r w:rsidRPr="00A15DCB">
              <w:t xml:space="preserve"> CHOICE {</w:t>
            </w:r>
          </w:p>
        </w:tc>
        <w:tc>
          <w:tcPr>
            <w:tcW w:w="2267" w:type="dxa"/>
            <w:tcBorders>
              <w:top w:val="single" w:sz="4" w:space="0" w:color="auto"/>
              <w:left w:val="nil"/>
              <w:bottom w:val="single" w:sz="4" w:space="0" w:color="auto"/>
              <w:right w:val="single" w:sz="4" w:space="0" w:color="auto"/>
            </w:tcBorders>
          </w:tcPr>
          <w:p w14:paraId="2AB66905"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2E7A209"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B3FF61A" w14:textId="77777777" w:rsidR="00BC5AAA" w:rsidRPr="00A15DCB" w:rsidRDefault="00BC5AAA" w:rsidP="00AB7AF6">
            <w:pPr>
              <w:pStyle w:val="TAL"/>
            </w:pPr>
          </w:p>
        </w:tc>
      </w:tr>
      <w:tr w:rsidR="00BC5AAA" w:rsidRPr="00A15DCB" w14:paraId="28952B9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A3F877F" w14:textId="3FE08BC4" w:rsidR="00BC5AAA" w:rsidRPr="00A15DCB" w:rsidRDefault="00BC5AAA" w:rsidP="00AB7AF6">
            <w:pPr>
              <w:pStyle w:val="TAL"/>
            </w:pPr>
            <w:r w:rsidRPr="00A15DCB">
              <w:t xml:space="preserve">    one</w:t>
            </w:r>
          </w:p>
        </w:tc>
        <w:tc>
          <w:tcPr>
            <w:tcW w:w="2267" w:type="dxa"/>
            <w:tcBorders>
              <w:top w:val="single" w:sz="4" w:space="0" w:color="auto"/>
              <w:left w:val="nil"/>
              <w:bottom w:val="single" w:sz="4" w:space="0" w:color="auto"/>
              <w:right w:val="single" w:sz="4" w:space="0" w:color="auto"/>
            </w:tcBorders>
            <w:hideMark/>
          </w:tcPr>
          <w:p w14:paraId="723E0EC4" w14:textId="77777777" w:rsidR="00BC5AAA" w:rsidRPr="00A15DCB" w:rsidRDefault="00BC5AAA" w:rsidP="00AB7AF6">
            <w:pPr>
              <w:pStyle w:val="TAL"/>
            </w:pPr>
            <w:r w:rsidRPr="00A15DCB">
              <w:t>n36</w:t>
            </w:r>
          </w:p>
        </w:tc>
        <w:tc>
          <w:tcPr>
            <w:tcW w:w="1700" w:type="dxa"/>
            <w:tcBorders>
              <w:top w:val="single" w:sz="4" w:space="0" w:color="auto"/>
              <w:left w:val="nil"/>
              <w:bottom w:val="single" w:sz="4" w:space="0" w:color="auto"/>
              <w:right w:val="single" w:sz="4" w:space="0" w:color="auto"/>
            </w:tcBorders>
          </w:tcPr>
          <w:p w14:paraId="51C96A51"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007BAB" w14:textId="77777777" w:rsidR="00BC5AAA" w:rsidRPr="00A15DCB" w:rsidRDefault="00BC5AAA" w:rsidP="00AB7AF6">
            <w:pPr>
              <w:pStyle w:val="TAL"/>
            </w:pPr>
          </w:p>
        </w:tc>
      </w:tr>
      <w:tr w:rsidR="00BC5AAA" w:rsidRPr="00A15DCB" w14:paraId="2CB6AE7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DB5D282" w14:textId="245EC66E"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359CE32"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7482F80"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7532B73" w14:textId="77777777" w:rsidR="00BC5AAA" w:rsidRPr="00A15DCB" w:rsidRDefault="00BC5AAA" w:rsidP="00AB7AF6">
            <w:pPr>
              <w:pStyle w:val="TAL"/>
            </w:pPr>
          </w:p>
        </w:tc>
      </w:tr>
      <w:tr w:rsidR="00BC5AAA" w:rsidRPr="00A15DCB" w14:paraId="0E0E2ED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502DAC" w14:textId="77777777" w:rsidR="00BC5AAA" w:rsidRPr="00A15DCB" w:rsidRDefault="00BC5AAA" w:rsidP="00AB7AF6">
            <w:pPr>
              <w:pStyle w:val="TAL"/>
            </w:pPr>
            <w:r w:rsidRPr="00A15DCB">
              <w:t xml:space="preserve">  prach-RootSequenceIndex CHOICE {</w:t>
            </w:r>
          </w:p>
        </w:tc>
        <w:tc>
          <w:tcPr>
            <w:tcW w:w="2267" w:type="dxa"/>
            <w:tcBorders>
              <w:top w:val="single" w:sz="4" w:space="0" w:color="auto"/>
              <w:left w:val="nil"/>
              <w:bottom w:val="single" w:sz="4" w:space="0" w:color="auto"/>
              <w:right w:val="single" w:sz="4" w:space="0" w:color="auto"/>
            </w:tcBorders>
          </w:tcPr>
          <w:p w14:paraId="59F517E5"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AA28223"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67394E" w14:textId="77777777" w:rsidR="00BC5AAA" w:rsidRPr="00A15DCB" w:rsidRDefault="00BC5AAA" w:rsidP="00AB7AF6">
            <w:pPr>
              <w:pStyle w:val="TAL"/>
            </w:pPr>
          </w:p>
        </w:tc>
      </w:tr>
      <w:tr w:rsidR="00BC5AAA" w:rsidRPr="00A15DCB" w14:paraId="0D7843C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27CF36" w14:textId="77777777" w:rsidR="00BC5AAA" w:rsidRPr="00A15DCB" w:rsidRDefault="00BC5AAA" w:rsidP="00AB7AF6">
            <w:pPr>
              <w:pStyle w:val="TAL"/>
            </w:pPr>
            <w:r w:rsidRPr="00A15DCB">
              <w:t xml:space="preserve">    l139</w:t>
            </w:r>
          </w:p>
        </w:tc>
        <w:tc>
          <w:tcPr>
            <w:tcW w:w="2267" w:type="dxa"/>
            <w:tcBorders>
              <w:top w:val="single" w:sz="4" w:space="0" w:color="auto"/>
              <w:left w:val="nil"/>
              <w:bottom w:val="single" w:sz="4" w:space="0" w:color="auto"/>
              <w:right w:val="single" w:sz="4" w:space="0" w:color="auto"/>
            </w:tcBorders>
            <w:hideMark/>
          </w:tcPr>
          <w:p w14:paraId="7F45340A" w14:textId="77777777" w:rsidR="00BC5AAA" w:rsidRPr="00A15DCB" w:rsidRDefault="00BC5AAA" w:rsidP="00AB7AF6">
            <w:pPr>
              <w:pStyle w:val="TAL"/>
            </w:pPr>
            <w:r w:rsidRPr="00A15DCB">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1CEA5347"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64899725" w14:textId="77777777" w:rsidR="00BC5AAA" w:rsidRPr="00A15DCB" w:rsidRDefault="00BC5AAA" w:rsidP="00AB7AF6">
            <w:pPr>
              <w:pStyle w:val="TAL"/>
            </w:pPr>
          </w:p>
        </w:tc>
      </w:tr>
      <w:tr w:rsidR="00BC5AAA" w:rsidRPr="00A15DCB" w14:paraId="689AA04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9CDF5C0" w14:textId="77777777" w:rsidR="00BC5AAA" w:rsidRPr="00A15DCB" w:rsidRDefault="00BC5AAA" w:rsidP="00AB7AF6">
            <w:pPr>
              <w:pStyle w:val="TAL"/>
            </w:pPr>
            <w:r w:rsidRPr="00A15DCB">
              <w:t xml:space="preserve">    l839</w:t>
            </w:r>
          </w:p>
        </w:tc>
        <w:tc>
          <w:tcPr>
            <w:tcW w:w="2267" w:type="dxa"/>
            <w:tcBorders>
              <w:top w:val="single" w:sz="4" w:space="0" w:color="auto"/>
              <w:left w:val="nil"/>
              <w:bottom w:val="single" w:sz="4" w:space="0" w:color="auto"/>
              <w:right w:val="single" w:sz="4" w:space="0" w:color="auto"/>
            </w:tcBorders>
            <w:hideMark/>
          </w:tcPr>
          <w:p w14:paraId="4D599E44" w14:textId="77777777" w:rsidR="00BC5AAA" w:rsidRPr="00A15DCB" w:rsidRDefault="00BC5AAA" w:rsidP="00AB7AF6">
            <w:pPr>
              <w:pStyle w:val="TAL"/>
            </w:pPr>
            <w:r w:rsidRPr="00A15DCB">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0219768A" w14:textId="77777777" w:rsidR="00BC5AAA" w:rsidRPr="00A15DCB" w:rsidRDefault="00BC5AAA" w:rsidP="00AB7AF6">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25E54BD3" w14:textId="77777777" w:rsidR="00BC5AAA" w:rsidRPr="00A15DCB" w:rsidRDefault="00BC5AAA" w:rsidP="00AB7AF6">
            <w:pPr>
              <w:pStyle w:val="TAL"/>
            </w:pPr>
            <w:r w:rsidRPr="00A15DCB">
              <w:t xml:space="preserve">FR1, </w:t>
            </w:r>
          </w:p>
        </w:tc>
      </w:tr>
      <w:tr w:rsidR="00BC5AAA" w:rsidRPr="00A15DCB" w14:paraId="50099DF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032D8B" w14:textId="77777777"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7F6E300"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56F1EA4"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2F7306D" w14:textId="77777777" w:rsidR="00BC5AAA" w:rsidRPr="00A15DCB" w:rsidRDefault="00BC5AAA" w:rsidP="00AB7AF6">
            <w:pPr>
              <w:pStyle w:val="TAL"/>
            </w:pPr>
          </w:p>
        </w:tc>
      </w:tr>
      <w:tr w:rsidR="00BC5AAA" w:rsidRPr="00A15DCB" w14:paraId="2D7D959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FCDFF3" w14:textId="77777777" w:rsidR="00BC5AAA" w:rsidRPr="00A15DCB" w:rsidRDefault="00BC5AAA"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4F2825FF"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24694BB"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8C4B5C1" w14:textId="77777777" w:rsidR="00BC5AAA" w:rsidRPr="00A15DCB" w:rsidRDefault="00BC5AAA" w:rsidP="00AB7AF6">
            <w:pPr>
              <w:pStyle w:val="TAL"/>
            </w:pPr>
          </w:p>
        </w:tc>
      </w:tr>
    </w:tbl>
    <w:p w14:paraId="45DF973E" w14:textId="77777777" w:rsidR="00BC5AAA" w:rsidRPr="00A15DCB" w:rsidRDefault="00BC5AAA" w:rsidP="00BC5AAA"/>
    <w:p w14:paraId="2DBA0EE0" w14:textId="77777777" w:rsidR="00BC5AAA" w:rsidRPr="00A15DCB" w:rsidRDefault="00BC5AAA" w:rsidP="00BC5AAA">
      <w:pPr>
        <w:pStyle w:val="TH"/>
        <w:rPr>
          <w:bCs/>
          <w:i/>
          <w:iCs/>
        </w:rPr>
      </w:pPr>
      <w:r w:rsidRPr="00A15DCB">
        <w:t xml:space="preserve">Table 7.1.1.1.10a.3.3-4: </w:t>
      </w:r>
      <w:r w:rsidRPr="00A15DCB">
        <w:rPr>
          <w:i/>
          <w:iCs/>
        </w:rPr>
        <w:t xml:space="preserve">MsgA-ConfigCommon </w:t>
      </w:r>
      <w:r w:rsidRPr="00A15DCB">
        <w:rPr>
          <w:iCs/>
        </w:rPr>
        <w:t>(</w:t>
      </w:r>
      <w:r w:rsidRPr="00A15DCB">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10B8554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5D969AF" w14:textId="77777777" w:rsidR="00BC5AAA" w:rsidRPr="00A15DCB" w:rsidRDefault="00BC5AAA" w:rsidP="00AB7AF6">
            <w:pPr>
              <w:pStyle w:val="TAH"/>
              <w:jc w:val="left"/>
              <w:rPr>
                <w:b w:val="0"/>
              </w:rPr>
            </w:pPr>
            <w:r w:rsidRPr="00A15DCB">
              <w:rPr>
                <w:b w:val="0"/>
                <w:bCs/>
              </w:rPr>
              <w:t>Derivation Path: TS 38.508-1 [4], Table 4.6.3-81A</w:t>
            </w:r>
          </w:p>
        </w:tc>
      </w:tr>
      <w:tr w:rsidR="00BC5AAA" w:rsidRPr="00A15DCB" w14:paraId="452F85F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AABBA65" w14:textId="77777777" w:rsidR="00BC5AAA" w:rsidRPr="00A15DCB" w:rsidRDefault="00BC5AAA"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91A5A01" w14:textId="77777777" w:rsidR="00BC5AAA" w:rsidRPr="00A15DCB" w:rsidRDefault="00BC5AAA"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02FBC3BD" w14:textId="77777777" w:rsidR="00BC5AAA" w:rsidRPr="00A15DCB" w:rsidRDefault="00BC5AAA"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0F90E861" w14:textId="77777777" w:rsidR="00BC5AAA" w:rsidRPr="00A15DCB" w:rsidRDefault="00BC5AAA" w:rsidP="00AB7AF6">
            <w:pPr>
              <w:pStyle w:val="TAH"/>
            </w:pPr>
            <w:r w:rsidRPr="00A15DCB">
              <w:t>Condition</w:t>
            </w:r>
          </w:p>
        </w:tc>
      </w:tr>
      <w:tr w:rsidR="00BC5AAA" w:rsidRPr="00A15DCB" w14:paraId="3CDEEE1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B3426F5" w14:textId="77777777" w:rsidR="00BC5AAA" w:rsidRPr="00A15DCB" w:rsidRDefault="00BC5AAA" w:rsidP="00AB7AF6">
            <w:pPr>
              <w:pStyle w:val="TAL"/>
            </w:pPr>
            <w:r w:rsidRPr="00A15DCB">
              <w:t>MsgA-ConfigCommonL-r16 ::= SEQUENCE {</w:t>
            </w:r>
          </w:p>
        </w:tc>
        <w:tc>
          <w:tcPr>
            <w:tcW w:w="2267" w:type="dxa"/>
            <w:tcBorders>
              <w:top w:val="single" w:sz="4" w:space="0" w:color="auto"/>
              <w:left w:val="nil"/>
              <w:bottom w:val="single" w:sz="4" w:space="0" w:color="auto"/>
              <w:right w:val="single" w:sz="4" w:space="0" w:color="auto"/>
            </w:tcBorders>
          </w:tcPr>
          <w:p w14:paraId="2AC75BFF"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D211B0E"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A17C4A0" w14:textId="77777777" w:rsidR="00BC5AAA" w:rsidRPr="00A15DCB" w:rsidRDefault="00BC5AAA" w:rsidP="00AB7AF6">
            <w:pPr>
              <w:pStyle w:val="TAL"/>
            </w:pPr>
          </w:p>
        </w:tc>
      </w:tr>
      <w:tr w:rsidR="00BC5AAA" w:rsidRPr="00A15DCB" w14:paraId="10C46DE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61AD05" w14:textId="77777777" w:rsidR="00BC5AAA" w:rsidRPr="00A15DCB" w:rsidRDefault="00BC5AAA" w:rsidP="00AB7AF6">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71377487" w14:textId="77777777" w:rsidR="00BC5AAA" w:rsidRPr="00A15DCB" w:rsidRDefault="00BC5AAA" w:rsidP="00AB7AF6">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777E4578"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3BF21F" w14:textId="77777777" w:rsidR="00BC5AAA" w:rsidRPr="00A15DCB" w:rsidRDefault="00BC5AAA" w:rsidP="00AB7AF6">
            <w:pPr>
              <w:pStyle w:val="TAL"/>
            </w:pPr>
          </w:p>
        </w:tc>
      </w:tr>
      <w:tr w:rsidR="00BC5AAA" w:rsidRPr="00A15DCB" w14:paraId="439D14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AB8D3D7" w14:textId="77777777" w:rsidR="00BC5AAA" w:rsidRPr="00A15DCB" w:rsidRDefault="00BC5AAA" w:rsidP="00AB7AF6">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7FA3BD49" w14:textId="77777777" w:rsidR="00BC5AAA" w:rsidRPr="00A15DCB" w:rsidRDefault="00BC5AAA" w:rsidP="00AB7AF6">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47A1A616"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F6D6A8B" w14:textId="77777777" w:rsidR="00BC5AAA" w:rsidRPr="00A15DCB" w:rsidRDefault="00BC5AAA" w:rsidP="00AB7AF6">
            <w:pPr>
              <w:pStyle w:val="TAL"/>
            </w:pPr>
          </w:p>
        </w:tc>
      </w:tr>
      <w:tr w:rsidR="00BC5AAA" w:rsidRPr="00A15DCB" w14:paraId="773C550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1875AB" w14:textId="77777777" w:rsidR="00BC5AAA" w:rsidRPr="00A15DCB" w:rsidRDefault="00BC5AAA"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51670D9E"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98240D5"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4FE34CD" w14:textId="77777777" w:rsidR="00BC5AAA" w:rsidRPr="00A15DCB" w:rsidRDefault="00BC5AAA" w:rsidP="00AB7AF6">
            <w:pPr>
              <w:pStyle w:val="TAL"/>
            </w:pPr>
          </w:p>
        </w:tc>
      </w:tr>
    </w:tbl>
    <w:p w14:paraId="60976627" w14:textId="77777777" w:rsidR="00BC5AAA" w:rsidRPr="00A15DCB" w:rsidRDefault="00BC5AAA" w:rsidP="00BC5AAA"/>
    <w:p w14:paraId="2B36DA62" w14:textId="77777777" w:rsidR="00BC5AAA" w:rsidRPr="00A15DCB" w:rsidRDefault="00BC5AAA" w:rsidP="00BC5AAA">
      <w:pPr>
        <w:pStyle w:val="TH"/>
        <w:rPr>
          <w:bCs/>
          <w:i/>
          <w:iCs/>
        </w:rPr>
      </w:pPr>
      <w:r w:rsidRPr="00A15DCB">
        <w:t xml:space="preserve">Table 7.1.1.1.10a.3.3-5: </w:t>
      </w:r>
      <w:r w:rsidRPr="00A15DCB">
        <w:rPr>
          <w:i/>
          <w:iCs/>
        </w:rPr>
        <w:t xml:space="preserve">RACH-ConfigCommonTwoStepRA </w:t>
      </w:r>
      <w:r w:rsidRPr="00A15DCB">
        <w:rPr>
          <w:iCs/>
        </w:rPr>
        <w:t>(</w:t>
      </w:r>
      <w:r w:rsidRPr="00A15DCB">
        <w:t>Table 7.1.1.1.10a.3.3-4)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1BE261F6" w14:textId="77777777" w:rsidTr="00C95E8B">
        <w:tc>
          <w:tcPr>
            <w:tcW w:w="9750" w:type="dxa"/>
            <w:gridSpan w:val="4"/>
            <w:tcBorders>
              <w:top w:val="single" w:sz="4" w:space="0" w:color="auto"/>
              <w:left w:val="single" w:sz="4" w:space="0" w:color="auto"/>
              <w:bottom w:val="single" w:sz="4" w:space="0" w:color="auto"/>
              <w:right w:val="single" w:sz="4" w:space="0" w:color="auto"/>
            </w:tcBorders>
            <w:hideMark/>
          </w:tcPr>
          <w:p w14:paraId="7264B0DF" w14:textId="77777777" w:rsidR="00BC5AAA" w:rsidRPr="00A15DCB" w:rsidRDefault="00BC5AAA" w:rsidP="00AB7AF6">
            <w:pPr>
              <w:pStyle w:val="TAH"/>
              <w:jc w:val="left"/>
              <w:rPr>
                <w:b w:val="0"/>
              </w:rPr>
            </w:pPr>
            <w:r w:rsidRPr="00A15DCB">
              <w:rPr>
                <w:b w:val="0"/>
                <w:bCs/>
              </w:rPr>
              <w:t>Derivation Path: TS 38.508-1 [4], Table 4.6.3-128A</w:t>
            </w:r>
          </w:p>
        </w:tc>
      </w:tr>
      <w:tr w:rsidR="00BC5AAA" w:rsidRPr="00A15DCB" w14:paraId="59DD27DF"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56D4D316" w14:textId="77777777" w:rsidR="00BC5AAA" w:rsidRPr="00A15DCB" w:rsidRDefault="00BC5AAA"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3DB2E017" w14:textId="77777777" w:rsidR="00BC5AAA" w:rsidRPr="00A15DCB" w:rsidRDefault="00BC5AAA"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124B97D1" w14:textId="77777777" w:rsidR="00BC5AAA" w:rsidRPr="00A15DCB" w:rsidRDefault="00BC5AAA"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90BEF02" w14:textId="77777777" w:rsidR="00BC5AAA" w:rsidRPr="00A15DCB" w:rsidRDefault="00BC5AAA" w:rsidP="00AB7AF6">
            <w:pPr>
              <w:pStyle w:val="TAH"/>
            </w:pPr>
            <w:r w:rsidRPr="00A15DCB">
              <w:t>Condition</w:t>
            </w:r>
          </w:p>
        </w:tc>
      </w:tr>
      <w:tr w:rsidR="00BC5AAA" w:rsidRPr="00A15DCB" w14:paraId="1541D7CC"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44F7181" w14:textId="77777777" w:rsidR="00BC5AAA" w:rsidRPr="00A15DCB" w:rsidRDefault="00BC5AAA" w:rsidP="00AB7AF6">
            <w:pPr>
              <w:pStyle w:val="TAL"/>
            </w:pPr>
            <w:r w:rsidRPr="00A15DCB">
              <w:t>RACH-ConfigCommonTwoStepRA-r16 ::= SEQUENCE {</w:t>
            </w:r>
          </w:p>
        </w:tc>
        <w:tc>
          <w:tcPr>
            <w:tcW w:w="2268" w:type="dxa"/>
            <w:tcBorders>
              <w:top w:val="single" w:sz="4" w:space="0" w:color="auto"/>
              <w:left w:val="nil"/>
              <w:bottom w:val="single" w:sz="4" w:space="0" w:color="auto"/>
              <w:right w:val="single" w:sz="4" w:space="0" w:color="auto"/>
            </w:tcBorders>
          </w:tcPr>
          <w:p w14:paraId="46C20D06" w14:textId="77777777" w:rsidR="00BC5AAA" w:rsidRPr="00A15DCB" w:rsidRDefault="00BC5AAA" w:rsidP="00AB7AF6">
            <w:pPr>
              <w:pStyle w:val="TAL"/>
            </w:pPr>
          </w:p>
        </w:tc>
        <w:tc>
          <w:tcPr>
            <w:tcW w:w="1701" w:type="dxa"/>
            <w:tcBorders>
              <w:top w:val="single" w:sz="4" w:space="0" w:color="auto"/>
              <w:left w:val="nil"/>
              <w:bottom w:val="single" w:sz="4" w:space="0" w:color="auto"/>
              <w:right w:val="single" w:sz="4" w:space="0" w:color="auto"/>
            </w:tcBorders>
          </w:tcPr>
          <w:p w14:paraId="1D7A6AA3"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C599F51" w14:textId="77777777" w:rsidR="00BC5AAA" w:rsidRPr="00A15DCB" w:rsidRDefault="00BC5AAA" w:rsidP="00AB7AF6">
            <w:pPr>
              <w:pStyle w:val="TAL"/>
            </w:pPr>
          </w:p>
        </w:tc>
      </w:tr>
      <w:tr w:rsidR="00BC5AAA" w:rsidRPr="00A15DCB" w14:paraId="1AB3CBF4"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A0059D8" w14:textId="77777777" w:rsidR="00BC5AAA" w:rsidRPr="00A15DCB" w:rsidRDefault="00BC5AAA" w:rsidP="00AB7AF6">
            <w:pPr>
              <w:pStyle w:val="TAL"/>
            </w:pPr>
            <w:r w:rsidRPr="00A15DCB">
              <w:t xml:space="preserve">  msgA-RSRP-Threshold-r16</w:t>
            </w:r>
          </w:p>
        </w:tc>
        <w:tc>
          <w:tcPr>
            <w:tcW w:w="2268" w:type="dxa"/>
            <w:tcBorders>
              <w:top w:val="single" w:sz="4" w:space="0" w:color="auto"/>
              <w:left w:val="nil"/>
              <w:bottom w:val="single" w:sz="4" w:space="0" w:color="auto"/>
              <w:right w:val="single" w:sz="4" w:space="0" w:color="auto"/>
            </w:tcBorders>
            <w:hideMark/>
          </w:tcPr>
          <w:p w14:paraId="1A8377CE" w14:textId="77777777" w:rsidR="00BC5AAA" w:rsidRPr="00A15DCB" w:rsidRDefault="00BC5AAA" w:rsidP="00AB7AF6">
            <w:pPr>
              <w:pStyle w:val="TAL"/>
            </w:pPr>
            <w:r w:rsidRPr="00A15DCB">
              <w:t>57</w:t>
            </w:r>
          </w:p>
        </w:tc>
        <w:tc>
          <w:tcPr>
            <w:tcW w:w="1701" w:type="dxa"/>
            <w:tcBorders>
              <w:top w:val="single" w:sz="4" w:space="0" w:color="auto"/>
              <w:left w:val="nil"/>
              <w:bottom w:val="single" w:sz="4" w:space="0" w:color="auto"/>
              <w:right w:val="single" w:sz="4" w:space="0" w:color="auto"/>
            </w:tcBorders>
            <w:hideMark/>
          </w:tcPr>
          <w:p w14:paraId="4097E67D" w14:textId="77777777" w:rsidR="00BC5AAA" w:rsidRPr="00A15DCB" w:rsidRDefault="00BC5AAA" w:rsidP="00AB7AF6">
            <w:pPr>
              <w:pStyle w:val="TAL"/>
              <w:rPr>
                <w:lang w:eastAsia="zh-CN"/>
              </w:rPr>
            </w:pPr>
            <w:r w:rsidRPr="00A15DCB">
              <w:rPr>
                <w:lang w:eastAsia="zh-CN"/>
              </w:rPr>
              <w:t>-100 dBm</w:t>
            </w:r>
          </w:p>
        </w:tc>
        <w:tc>
          <w:tcPr>
            <w:tcW w:w="1245" w:type="dxa"/>
            <w:tcBorders>
              <w:top w:val="single" w:sz="4" w:space="0" w:color="auto"/>
              <w:left w:val="nil"/>
              <w:bottom w:val="single" w:sz="4" w:space="0" w:color="auto"/>
              <w:right w:val="single" w:sz="4" w:space="0" w:color="auto"/>
            </w:tcBorders>
          </w:tcPr>
          <w:p w14:paraId="1E721C49" w14:textId="77777777" w:rsidR="00BC5AAA" w:rsidRPr="00A15DCB" w:rsidRDefault="00BC5AAA" w:rsidP="00AB7AF6">
            <w:pPr>
              <w:pStyle w:val="TAL"/>
            </w:pPr>
          </w:p>
        </w:tc>
      </w:tr>
      <w:tr w:rsidR="00C95E8B" w:rsidRPr="00A15DCB" w14:paraId="568BCC1A" w14:textId="77777777" w:rsidTr="00C95E8B">
        <w:tc>
          <w:tcPr>
            <w:tcW w:w="4536" w:type="dxa"/>
            <w:tcBorders>
              <w:top w:val="single" w:sz="4" w:space="0" w:color="auto"/>
              <w:left w:val="single" w:sz="4" w:space="0" w:color="auto"/>
              <w:bottom w:val="single" w:sz="4" w:space="0" w:color="auto"/>
              <w:right w:val="single" w:sz="4" w:space="0" w:color="auto"/>
            </w:tcBorders>
          </w:tcPr>
          <w:p w14:paraId="2B400757" w14:textId="16FC27FC" w:rsidR="00C95E8B" w:rsidRPr="00A15DCB" w:rsidRDefault="00C95E8B" w:rsidP="00C95E8B">
            <w:pPr>
              <w:pStyle w:val="TAL"/>
            </w:pPr>
            <w:r w:rsidRPr="00A15DCB">
              <w:t xml:space="preserve">  rach-ConfigGenericTwoStepRA-r16</w:t>
            </w:r>
          </w:p>
        </w:tc>
        <w:tc>
          <w:tcPr>
            <w:tcW w:w="2268" w:type="dxa"/>
            <w:tcBorders>
              <w:top w:val="single" w:sz="4" w:space="0" w:color="auto"/>
              <w:left w:val="nil"/>
              <w:bottom w:val="single" w:sz="4" w:space="0" w:color="auto"/>
              <w:right w:val="single" w:sz="4" w:space="0" w:color="auto"/>
            </w:tcBorders>
          </w:tcPr>
          <w:p w14:paraId="526665AD" w14:textId="6296B757" w:rsidR="00C95E8B" w:rsidRPr="00A15DCB" w:rsidRDefault="00C95E8B" w:rsidP="00C95E8B">
            <w:pPr>
              <w:pStyle w:val="TAL"/>
            </w:pPr>
            <w:r w:rsidRPr="00A15DCB">
              <w:t>RACH-ConfigGenericTwoStepRA-r16</w:t>
            </w:r>
          </w:p>
        </w:tc>
        <w:tc>
          <w:tcPr>
            <w:tcW w:w="1701" w:type="dxa"/>
            <w:tcBorders>
              <w:top w:val="single" w:sz="4" w:space="0" w:color="auto"/>
              <w:left w:val="nil"/>
              <w:bottom w:val="single" w:sz="4" w:space="0" w:color="auto"/>
              <w:right w:val="single" w:sz="4" w:space="0" w:color="auto"/>
            </w:tcBorders>
          </w:tcPr>
          <w:p w14:paraId="3D578C38" w14:textId="77777777" w:rsidR="00C95E8B" w:rsidRPr="00A15DCB"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62AB092C" w14:textId="77777777" w:rsidR="00C95E8B" w:rsidRPr="00A15DCB" w:rsidRDefault="00C95E8B" w:rsidP="00C95E8B">
            <w:pPr>
              <w:pStyle w:val="TAL"/>
            </w:pPr>
          </w:p>
        </w:tc>
      </w:tr>
      <w:tr w:rsidR="00C95E8B" w:rsidRPr="00A15DCB" w14:paraId="6871031A" w14:textId="77777777" w:rsidTr="00C95E8B">
        <w:tc>
          <w:tcPr>
            <w:tcW w:w="4536" w:type="dxa"/>
            <w:tcBorders>
              <w:top w:val="single" w:sz="4" w:space="0" w:color="auto"/>
              <w:left w:val="single" w:sz="4" w:space="0" w:color="auto"/>
              <w:bottom w:val="single" w:sz="4" w:space="0" w:color="auto"/>
              <w:right w:val="single" w:sz="4" w:space="0" w:color="auto"/>
            </w:tcBorders>
          </w:tcPr>
          <w:p w14:paraId="6A520577" w14:textId="4B045D0F" w:rsidR="00C95E8B" w:rsidRPr="00A15DCB" w:rsidRDefault="00C95E8B" w:rsidP="00C95E8B">
            <w:pPr>
              <w:pStyle w:val="TAL"/>
            </w:pPr>
            <w:r w:rsidRPr="00A15DCB">
              <w:t>}</w:t>
            </w:r>
          </w:p>
        </w:tc>
        <w:tc>
          <w:tcPr>
            <w:tcW w:w="2268" w:type="dxa"/>
            <w:tcBorders>
              <w:top w:val="single" w:sz="4" w:space="0" w:color="auto"/>
              <w:left w:val="nil"/>
              <w:bottom w:val="single" w:sz="4" w:space="0" w:color="auto"/>
              <w:right w:val="single" w:sz="4" w:space="0" w:color="auto"/>
            </w:tcBorders>
          </w:tcPr>
          <w:p w14:paraId="67A89473" w14:textId="77777777" w:rsidR="00C95E8B" w:rsidRPr="00A15DCB" w:rsidRDefault="00C95E8B" w:rsidP="00C95E8B">
            <w:pPr>
              <w:pStyle w:val="TAL"/>
            </w:pPr>
          </w:p>
        </w:tc>
        <w:tc>
          <w:tcPr>
            <w:tcW w:w="1701" w:type="dxa"/>
            <w:tcBorders>
              <w:top w:val="single" w:sz="4" w:space="0" w:color="auto"/>
              <w:left w:val="nil"/>
              <w:bottom w:val="single" w:sz="4" w:space="0" w:color="auto"/>
              <w:right w:val="single" w:sz="4" w:space="0" w:color="auto"/>
            </w:tcBorders>
          </w:tcPr>
          <w:p w14:paraId="4953E109" w14:textId="77777777" w:rsidR="00C95E8B" w:rsidRPr="00A15DCB"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31ECE745" w14:textId="77777777" w:rsidR="00C95E8B" w:rsidRPr="00A15DCB" w:rsidRDefault="00C95E8B" w:rsidP="00C95E8B">
            <w:pPr>
              <w:pStyle w:val="TAL"/>
            </w:pPr>
          </w:p>
        </w:tc>
      </w:tr>
    </w:tbl>
    <w:p w14:paraId="7EA4024A" w14:textId="77777777" w:rsidR="00BC5AAA" w:rsidRPr="00A15DCB" w:rsidRDefault="00BC5AAA" w:rsidP="00BC5AAA"/>
    <w:p w14:paraId="632F845D" w14:textId="62EF36D6" w:rsidR="00C95E8B" w:rsidRPr="00A15DCB" w:rsidRDefault="00C95E8B" w:rsidP="00C95E8B">
      <w:pPr>
        <w:pStyle w:val="TH"/>
        <w:rPr>
          <w:i/>
          <w:iCs/>
        </w:rPr>
      </w:pPr>
      <w:r w:rsidRPr="00A15DCB">
        <w:t xml:space="preserve">Table 7.1.1.1.10a.3.3-5A: </w:t>
      </w:r>
      <w:r w:rsidRPr="00A15DCB">
        <w:rPr>
          <w:i/>
        </w:rPr>
        <w:t>RACH-ConfigGenericTwoStepRA-r16</w:t>
      </w:r>
      <w:r w:rsidRPr="00A15DCB">
        <w:rPr>
          <w:i/>
          <w:iCs/>
        </w:rPr>
        <w:t xml:space="preserve"> </w:t>
      </w:r>
      <w:r w:rsidRPr="00A15DCB">
        <w:t>(Table 7.1.1.1.9a.3.3-</w:t>
      </w:r>
      <w:r w:rsidR="00C94552" w:rsidRPr="00A15DCB">
        <w:t>5</w:t>
      </w:r>
      <w:r w:rsidRPr="00A15DCB">
        <w:t>)</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95E8B" w:rsidRPr="00A15DCB" w14:paraId="5E811468" w14:textId="77777777" w:rsidTr="0036007E">
        <w:tc>
          <w:tcPr>
            <w:tcW w:w="9747" w:type="dxa"/>
            <w:gridSpan w:val="4"/>
          </w:tcPr>
          <w:p w14:paraId="30F5BDDA" w14:textId="77777777" w:rsidR="00C95E8B" w:rsidRPr="00A15DCB" w:rsidRDefault="00C95E8B" w:rsidP="0036007E">
            <w:pPr>
              <w:pStyle w:val="TAH"/>
              <w:jc w:val="left"/>
              <w:rPr>
                <w:b w:val="0"/>
              </w:rPr>
            </w:pPr>
            <w:r w:rsidRPr="00A15DCB">
              <w:rPr>
                <w:b w:val="0"/>
              </w:rPr>
              <w:t>Derivation Path: TS 38.508-1 [4], Table 4.6.3-130A</w:t>
            </w:r>
          </w:p>
        </w:tc>
      </w:tr>
      <w:tr w:rsidR="00C95E8B" w:rsidRPr="00A15DCB" w14:paraId="1342CD56" w14:textId="77777777" w:rsidTr="0036007E">
        <w:tc>
          <w:tcPr>
            <w:tcW w:w="4535" w:type="dxa"/>
          </w:tcPr>
          <w:p w14:paraId="18F8CD2C" w14:textId="77777777" w:rsidR="00C95E8B" w:rsidRPr="00A15DCB" w:rsidRDefault="00C95E8B" w:rsidP="0036007E">
            <w:pPr>
              <w:pStyle w:val="TAH"/>
            </w:pPr>
            <w:r w:rsidRPr="00A15DCB">
              <w:t>Information Element</w:t>
            </w:r>
          </w:p>
        </w:tc>
        <w:tc>
          <w:tcPr>
            <w:tcW w:w="2267" w:type="dxa"/>
          </w:tcPr>
          <w:p w14:paraId="1BE3E056" w14:textId="77777777" w:rsidR="00C95E8B" w:rsidRPr="00A15DCB" w:rsidRDefault="00C95E8B" w:rsidP="0036007E">
            <w:pPr>
              <w:pStyle w:val="TAH"/>
            </w:pPr>
            <w:r w:rsidRPr="00A15DCB">
              <w:t>Value/remark</w:t>
            </w:r>
          </w:p>
        </w:tc>
        <w:tc>
          <w:tcPr>
            <w:tcW w:w="1700" w:type="dxa"/>
          </w:tcPr>
          <w:p w14:paraId="1022046F" w14:textId="77777777" w:rsidR="00C95E8B" w:rsidRPr="00A15DCB" w:rsidRDefault="00C95E8B" w:rsidP="0036007E">
            <w:pPr>
              <w:pStyle w:val="TAH"/>
            </w:pPr>
            <w:r w:rsidRPr="00A15DCB">
              <w:t>Comment</w:t>
            </w:r>
          </w:p>
        </w:tc>
        <w:tc>
          <w:tcPr>
            <w:tcW w:w="1245" w:type="dxa"/>
          </w:tcPr>
          <w:p w14:paraId="0410CADA" w14:textId="77777777" w:rsidR="00C95E8B" w:rsidRPr="00A15DCB" w:rsidRDefault="00C95E8B" w:rsidP="0036007E">
            <w:pPr>
              <w:pStyle w:val="TAH"/>
            </w:pPr>
            <w:r w:rsidRPr="00A15DCB">
              <w:t>Condition</w:t>
            </w:r>
          </w:p>
        </w:tc>
      </w:tr>
      <w:tr w:rsidR="00C95E8B" w:rsidRPr="00A15DCB" w14:paraId="2410CF6E" w14:textId="77777777" w:rsidTr="0036007E">
        <w:tc>
          <w:tcPr>
            <w:tcW w:w="4535" w:type="dxa"/>
          </w:tcPr>
          <w:p w14:paraId="04CC224E" w14:textId="77777777" w:rsidR="00C95E8B" w:rsidRPr="00A15DCB" w:rsidRDefault="00C95E8B" w:rsidP="0036007E">
            <w:pPr>
              <w:pStyle w:val="TAL"/>
            </w:pPr>
            <w:r w:rsidRPr="00A15DCB">
              <w:t xml:space="preserve">RACH-ConfigGenericTwoStepRA-r16 ::= </w:t>
            </w:r>
            <w:r w:rsidRPr="00A15DCB">
              <w:rPr>
                <w:snapToGrid w:val="0"/>
              </w:rPr>
              <w:t xml:space="preserve">SEQUENCE </w:t>
            </w:r>
            <w:r w:rsidRPr="00A15DCB">
              <w:t>{</w:t>
            </w:r>
          </w:p>
        </w:tc>
        <w:tc>
          <w:tcPr>
            <w:tcW w:w="2267" w:type="dxa"/>
          </w:tcPr>
          <w:p w14:paraId="264CB772" w14:textId="77777777" w:rsidR="00C95E8B" w:rsidRPr="00A15DCB" w:rsidRDefault="00C95E8B" w:rsidP="0036007E">
            <w:pPr>
              <w:pStyle w:val="TAL"/>
            </w:pPr>
          </w:p>
        </w:tc>
        <w:tc>
          <w:tcPr>
            <w:tcW w:w="1700" w:type="dxa"/>
          </w:tcPr>
          <w:p w14:paraId="6826513A" w14:textId="77777777" w:rsidR="00C95E8B" w:rsidRPr="00A15DCB" w:rsidRDefault="00C95E8B" w:rsidP="0036007E">
            <w:pPr>
              <w:pStyle w:val="TAL"/>
            </w:pPr>
          </w:p>
        </w:tc>
        <w:tc>
          <w:tcPr>
            <w:tcW w:w="1245" w:type="dxa"/>
          </w:tcPr>
          <w:p w14:paraId="2106FC7B" w14:textId="77777777" w:rsidR="00C95E8B" w:rsidRPr="00A15DCB" w:rsidRDefault="00C95E8B" w:rsidP="0036007E">
            <w:pPr>
              <w:pStyle w:val="TAL"/>
            </w:pPr>
          </w:p>
        </w:tc>
      </w:tr>
      <w:tr w:rsidR="00C95E8B" w:rsidRPr="00A15DCB" w14:paraId="5AED576C" w14:textId="77777777" w:rsidTr="0036007E">
        <w:tc>
          <w:tcPr>
            <w:tcW w:w="4535" w:type="dxa"/>
          </w:tcPr>
          <w:p w14:paraId="33F27326" w14:textId="77777777" w:rsidR="00C95E8B" w:rsidRPr="00A15DCB" w:rsidRDefault="00C95E8B" w:rsidP="0036007E">
            <w:pPr>
              <w:pStyle w:val="TAL"/>
            </w:pPr>
            <w:r w:rsidRPr="00A15DCB">
              <w:t xml:space="preserve">  msgB-ResponseWindow-r16</w:t>
            </w:r>
          </w:p>
        </w:tc>
        <w:tc>
          <w:tcPr>
            <w:tcW w:w="2267" w:type="dxa"/>
          </w:tcPr>
          <w:p w14:paraId="77383784" w14:textId="77777777" w:rsidR="00C95E8B" w:rsidRPr="00A15DCB" w:rsidRDefault="00C95E8B" w:rsidP="0036007E">
            <w:pPr>
              <w:pStyle w:val="TAL"/>
            </w:pPr>
            <w:r w:rsidRPr="00A15DCB">
              <w:t>sl40</w:t>
            </w:r>
          </w:p>
        </w:tc>
        <w:tc>
          <w:tcPr>
            <w:tcW w:w="1700" w:type="dxa"/>
          </w:tcPr>
          <w:p w14:paraId="42B6C46E" w14:textId="77777777" w:rsidR="00C95E8B" w:rsidRPr="00A15DCB" w:rsidRDefault="00C95E8B" w:rsidP="0036007E">
            <w:pPr>
              <w:pStyle w:val="TAL"/>
            </w:pPr>
          </w:p>
        </w:tc>
        <w:tc>
          <w:tcPr>
            <w:tcW w:w="1245" w:type="dxa"/>
          </w:tcPr>
          <w:p w14:paraId="789A8500" w14:textId="77777777" w:rsidR="00C95E8B" w:rsidRPr="00A15DCB" w:rsidRDefault="00C95E8B" w:rsidP="0036007E">
            <w:pPr>
              <w:pStyle w:val="TAL"/>
            </w:pPr>
          </w:p>
        </w:tc>
      </w:tr>
      <w:tr w:rsidR="00C95E8B" w:rsidRPr="00A15DCB" w14:paraId="3E73B21E" w14:textId="77777777" w:rsidTr="0036007E">
        <w:tc>
          <w:tcPr>
            <w:tcW w:w="4535" w:type="dxa"/>
          </w:tcPr>
          <w:p w14:paraId="5E3F9EFA" w14:textId="77777777" w:rsidR="00C95E8B" w:rsidRPr="00A15DCB" w:rsidRDefault="00C95E8B" w:rsidP="0036007E">
            <w:pPr>
              <w:pStyle w:val="TAL"/>
            </w:pPr>
            <w:r w:rsidRPr="00A15DCB">
              <w:t>}</w:t>
            </w:r>
          </w:p>
        </w:tc>
        <w:tc>
          <w:tcPr>
            <w:tcW w:w="2267" w:type="dxa"/>
          </w:tcPr>
          <w:p w14:paraId="49C2C75E" w14:textId="77777777" w:rsidR="00C95E8B" w:rsidRPr="00A15DCB" w:rsidRDefault="00C95E8B" w:rsidP="0036007E">
            <w:pPr>
              <w:pStyle w:val="TAL"/>
            </w:pPr>
          </w:p>
        </w:tc>
        <w:tc>
          <w:tcPr>
            <w:tcW w:w="1700" w:type="dxa"/>
          </w:tcPr>
          <w:p w14:paraId="5067463A" w14:textId="77777777" w:rsidR="00C95E8B" w:rsidRPr="00A15DCB" w:rsidRDefault="00C95E8B" w:rsidP="0036007E">
            <w:pPr>
              <w:pStyle w:val="TAL"/>
            </w:pPr>
          </w:p>
        </w:tc>
        <w:tc>
          <w:tcPr>
            <w:tcW w:w="1245" w:type="dxa"/>
          </w:tcPr>
          <w:p w14:paraId="24FDFA2F" w14:textId="77777777" w:rsidR="00C95E8B" w:rsidRPr="00A15DCB" w:rsidRDefault="00C95E8B" w:rsidP="0036007E">
            <w:pPr>
              <w:pStyle w:val="TAL"/>
            </w:pPr>
          </w:p>
        </w:tc>
      </w:tr>
    </w:tbl>
    <w:p w14:paraId="5F036656" w14:textId="77777777" w:rsidR="00C95E8B" w:rsidRPr="00A15DCB" w:rsidRDefault="00C95E8B" w:rsidP="00C95E8B"/>
    <w:p w14:paraId="74F8C8FD" w14:textId="0E179785" w:rsidR="00BC5AAA" w:rsidRPr="00A15DCB" w:rsidRDefault="00BC5AAA" w:rsidP="00BC5AAA">
      <w:pPr>
        <w:pStyle w:val="TH"/>
        <w:rPr>
          <w:bCs/>
          <w:i/>
          <w:iCs/>
        </w:rPr>
      </w:pPr>
      <w:r w:rsidRPr="00A15DCB">
        <w:t>Table 7.1.1.1.10a.3.3-6:</w:t>
      </w:r>
      <w:r w:rsidRPr="00A15DCB">
        <w:rPr>
          <w:i/>
          <w:iCs/>
        </w:rPr>
        <w:t xml:space="preserve"> MsgA-PUSCH-Config</w:t>
      </w:r>
      <w:r w:rsidRPr="00A15DCB">
        <w:rPr>
          <w:bCs/>
          <w:i/>
          <w:iCs/>
        </w:rPr>
        <w:t xml:space="preserve"> </w:t>
      </w:r>
      <w:r w:rsidRPr="00A15DCB">
        <w:rPr>
          <w:iCs/>
        </w:rPr>
        <w:t>(</w:t>
      </w:r>
      <w:r w:rsidRPr="00A15DCB">
        <w:t>Table 7.1.1.1.10a.3.3-</w:t>
      </w:r>
      <w:r w:rsidR="00C94552" w:rsidRPr="00A15DCB">
        <w:t>4</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BC5AAA" w:rsidRPr="00A15DCB" w14:paraId="474628E7" w14:textId="77777777" w:rsidTr="00AB7AF6">
        <w:tc>
          <w:tcPr>
            <w:tcW w:w="9747" w:type="dxa"/>
            <w:tcBorders>
              <w:top w:val="single" w:sz="4" w:space="0" w:color="auto"/>
              <w:left w:val="single" w:sz="4" w:space="0" w:color="auto"/>
              <w:bottom w:val="single" w:sz="4" w:space="0" w:color="auto"/>
              <w:right w:val="single" w:sz="4" w:space="0" w:color="auto"/>
            </w:tcBorders>
            <w:hideMark/>
          </w:tcPr>
          <w:p w14:paraId="074398B6" w14:textId="77777777" w:rsidR="00BC5AAA" w:rsidRPr="00A15DCB" w:rsidRDefault="00BC5AAA" w:rsidP="00AB7AF6">
            <w:pPr>
              <w:pStyle w:val="TAH"/>
              <w:jc w:val="left"/>
              <w:rPr>
                <w:b w:val="0"/>
              </w:rPr>
            </w:pPr>
            <w:r w:rsidRPr="00A15DCB">
              <w:rPr>
                <w:b w:val="0"/>
                <w:bCs/>
              </w:rPr>
              <w:t>Derivation Path: TS 38.508-1 [4], Table 4.6.3-81B</w:t>
            </w:r>
          </w:p>
        </w:tc>
      </w:tr>
    </w:tbl>
    <w:p w14:paraId="699BF4E4" w14:textId="77777777" w:rsidR="00BC5AAA" w:rsidRPr="00A15DCB" w:rsidRDefault="00BC5AAA" w:rsidP="00BC5AAA"/>
    <w:p w14:paraId="5B612185" w14:textId="77777777" w:rsidR="00777014" w:rsidRPr="00A15DCB" w:rsidRDefault="00777014" w:rsidP="00777014">
      <w:pPr>
        <w:pStyle w:val="Heading5"/>
      </w:pPr>
      <w:r w:rsidRPr="00A15DCB">
        <w:lastRenderedPageBreak/>
        <w:t>7.1.1.1.11</w:t>
      </w:r>
      <w:r w:rsidRPr="00A15DCB">
        <w:tab/>
        <w:t>Random access procedure / Successful/ Slice specific RACH configuration</w:t>
      </w:r>
    </w:p>
    <w:p w14:paraId="384FDD22" w14:textId="77777777" w:rsidR="00777014" w:rsidRPr="00A15DCB" w:rsidRDefault="00777014" w:rsidP="00777014">
      <w:pPr>
        <w:pStyle w:val="H6"/>
      </w:pPr>
      <w:r w:rsidRPr="00A15DCB">
        <w:t>7.1.1.1.11.1</w:t>
      </w:r>
      <w:r w:rsidRPr="00A15DCB">
        <w:tab/>
        <w:t>Test Purpose (TP)</w:t>
      </w:r>
    </w:p>
    <w:p w14:paraId="6AE337D1" w14:textId="71B9CFDE" w:rsidR="00777014" w:rsidRPr="00A15DCB" w:rsidRDefault="00777014" w:rsidP="00777014">
      <w:pPr>
        <w:pStyle w:val="H6"/>
      </w:pPr>
      <w:r w:rsidRPr="00A15DCB">
        <w:t>(1)</w:t>
      </w:r>
    </w:p>
    <w:p w14:paraId="29E13E4B"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and starts Random Access procedure}</w:t>
      </w:r>
    </w:p>
    <w:p w14:paraId="411F9658"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73D7724D"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configures NSAG indicator and associated set of preambles in FeatureCombinationPreambles in SIB1}</w:t>
      </w:r>
    </w:p>
    <w:p w14:paraId="2B48E6FD"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transmits a random access preamble using the slice specific random access resource}</w:t>
      </w:r>
    </w:p>
    <w:p w14:paraId="26D24ADC" w14:textId="77777777" w:rsidR="00777014" w:rsidRPr="00A15DCB" w:rsidRDefault="00777014" w:rsidP="00777014">
      <w:pPr>
        <w:pStyle w:val="PL"/>
        <w:rPr>
          <w:noProof w:val="0"/>
        </w:rPr>
      </w:pPr>
      <w:r w:rsidRPr="00A15DCB">
        <w:rPr>
          <w:noProof w:val="0"/>
        </w:rPr>
        <w:t xml:space="preserve">            }</w:t>
      </w:r>
    </w:p>
    <w:p w14:paraId="6C8E9051" w14:textId="77777777" w:rsidR="00777014" w:rsidRPr="00A15DCB" w:rsidRDefault="00777014" w:rsidP="00777014">
      <w:pPr>
        <w:pStyle w:val="PL"/>
        <w:rPr>
          <w:noProof w:val="0"/>
        </w:rPr>
      </w:pPr>
    </w:p>
    <w:p w14:paraId="34436EAF" w14:textId="77777777" w:rsidR="00777014" w:rsidRPr="00A15DCB" w:rsidRDefault="00777014" w:rsidP="00777014">
      <w:pPr>
        <w:pStyle w:val="H6"/>
      </w:pPr>
      <w:r w:rsidRPr="00A15DCB">
        <w:t>7.1.1.1.11.2</w:t>
      </w:r>
      <w:r w:rsidRPr="00A15DCB">
        <w:tab/>
        <w:t>Conformance requirements</w:t>
      </w:r>
    </w:p>
    <w:p w14:paraId="19FA01C6" w14:textId="77777777" w:rsidR="00777014" w:rsidRPr="00A15DCB" w:rsidRDefault="00777014" w:rsidP="00777014">
      <w:r w:rsidRPr="00A15DCB">
        <w:t>References: The conformance requirements covered in the present TC are specified in: 3GPP TS 38.321, clauses 5.1.1a, 5.1.1c, 5.1.1d, 5.1.2.</w:t>
      </w:r>
      <w:r w:rsidRPr="00A15DCB">
        <w:rPr>
          <w:lang w:eastAsia="sv-SE"/>
        </w:rPr>
        <w:t xml:space="preserve"> </w:t>
      </w:r>
      <w:r w:rsidRPr="00A15DCB">
        <w:t>Unless otherwise stated these are Rel-17 requirements.</w:t>
      </w:r>
    </w:p>
    <w:p w14:paraId="2722C65F" w14:textId="77777777" w:rsidR="00777014" w:rsidRPr="00A15DCB" w:rsidRDefault="00777014" w:rsidP="00777014">
      <w:r w:rsidRPr="00A15DCB">
        <w:t>[TS 38.321, clause 5.1.1a]</w:t>
      </w:r>
    </w:p>
    <w:p w14:paraId="7C210240" w14:textId="77777777" w:rsidR="00777014" w:rsidRPr="00A15DCB" w:rsidRDefault="00777014" w:rsidP="00777014">
      <w:pPr>
        <w:rPr>
          <w:rFonts w:eastAsia="Malgun Gothic"/>
          <w:lang w:eastAsia="ko-KR"/>
        </w:rPr>
      </w:pPr>
      <w:r w:rsidRPr="00A15DCB">
        <w:rPr>
          <w:lang w:eastAsia="ko-KR"/>
        </w:rPr>
        <w:t>The MAC entity shall:</w:t>
      </w:r>
    </w:p>
    <w:p w14:paraId="196045FE" w14:textId="77777777" w:rsidR="00777014" w:rsidRPr="00A15DCB" w:rsidRDefault="00777014" w:rsidP="00777014">
      <w:pPr>
        <w:pStyle w:val="B1"/>
        <w:numPr>
          <w:ilvl w:val="0"/>
          <w:numId w:val="30"/>
        </w:numPr>
        <w:rPr>
          <w:lang w:eastAsia="ko-KR"/>
        </w:rPr>
      </w:pPr>
      <w:r w:rsidRPr="00A15DCB">
        <w:rPr>
          <w:lang w:eastAsia="ko-KR"/>
        </w:rPr>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1D69D4C0" w14:textId="77777777" w:rsidR="00777014" w:rsidRPr="00A15DCB" w:rsidRDefault="00777014" w:rsidP="00777014">
      <w:pPr>
        <w:pStyle w:val="B1"/>
        <w:rPr>
          <w:lang w:eastAsia="ko-KR"/>
        </w:rPr>
      </w:pPr>
      <w:r w:rsidRPr="00A15DCB">
        <w:rPr>
          <w:lang w:eastAsia="ko-KR"/>
        </w:rPr>
        <w:t>…</w:t>
      </w:r>
    </w:p>
    <w:p w14:paraId="00139B6D" w14:textId="77777777" w:rsidR="00777014" w:rsidRPr="00A15DCB" w:rsidRDefault="00777014" w:rsidP="00777014">
      <w:pPr>
        <w:pStyle w:val="B1"/>
        <w:rPr>
          <w:lang w:eastAsia="ko-KR"/>
        </w:rPr>
      </w:pPr>
      <w:r w:rsidRPr="00A15DCB">
        <w:t>1&gt;</w:t>
      </w:r>
      <w:r w:rsidRPr="00A15DCB">
        <w:tab/>
        <w:t xml:space="preserve">else (i.e. </w:t>
      </w:r>
      <w:r w:rsidRPr="00A15DCB">
        <w:rPr>
          <w:i/>
          <w:lang w:eastAsia="ko-KR"/>
        </w:rPr>
        <w:t>RA_TYPE</w:t>
      </w:r>
      <w:r w:rsidRPr="00A15DCB">
        <w:rPr>
          <w:lang w:eastAsia="ko-KR"/>
        </w:rPr>
        <w:t xml:space="preserve"> is set to </w:t>
      </w:r>
      <w:r w:rsidRPr="00A15DCB">
        <w:rPr>
          <w:i/>
          <w:iCs/>
          <w:lang w:eastAsia="ko-KR"/>
        </w:rPr>
        <w:t>4-stepRA</w:t>
      </w:r>
      <w:r w:rsidRPr="00A15DCB">
        <w:t>):</w:t>
      </w:r>
    </w:p>
    <w:p w14:paraId="0B3E57A1"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lang w:eastAsia="ko-KR"/>
        </w:rPr>
        <w:t>powerRampingStep</w:t>
      </w:r>
      <w:r w:rsidRPr="00A15DCB">
        <w:rPr>
          <w:lang w:eastAsia="ko-KR"/>
        </w:rPr>
        <w:t>;</w:t>
      </w:r>
    </w:p>
    <w:p w14:paraId="71B46359"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SCALING_FACTOR_BI</w:t>
      </w:r>
      <w:r w:rsidRPr="00A15DCB">
        <w:rPr>
          <w:lang w:eastAsia="ko-KR"/>
        </w:rPr>
        <w:t xml:space="preserve"> to 1;</w:t>
      </w:r>
    </w:p>
    <w:p w14:paraId="30544D1B" w14:textId="77777777" w:rsidR="00777014" w:rsidRPr="00A15DCB" w:rsidRDefault="00777014" w:rsidP="00777014">
      <w:pPr>
        <w:pStyle w:val="B2"/>
        <w:rPr>
          <w:lang w:eastAsia="ko-KR"/>
        </w:rPr>
      </w:pPr>
      <w:bookmarkStart w:id="66" w:name="_Hlk32509004"/>
      <w:r w:rsidRPr="00A15DCB">
        <w:rPr>
          <w:lang w:eastAsia="ko-KR"/>
        </w:rPr>
        <w:t>2&gt;</w:t>
      </w:r>
      <w:r w:rsidRPr="00A15DCB">
        <w:rPr>
          <w:lang w:eastAsia="ko-KR"/>
        </w:rPr>
        <w:tab/>
        <w:t xml:space="preserve">set </w:t>
      </w:r>
      <w:r w:rsidRPr="00A15DCB">
        <w:rPr>
          <w:i/>
          <w:iCs/>
          <w:lang w:eastAsia="ko-KR"/>
        </w:rPr>
        <w:t>preambleTransMax</w:t>
      </w:r>
      <w:r w:rsidRPr="00A15DCB">
        <w:rPr>
          <w:lang w:eastAsia="ko-KR"/>
        </w:rPr>
        <w:t xml:space="preserve"> to </w:t>
      </w:r>
      <w:r w:rsidRPr="00A15DCB">
        <w:rPr>
          <w:i/>
          <w:iCs/>
          <w:lang w:eastAsia="ko-KR"/>
        </w:rPr>
        <w:t>preambleTransMax</w:t>
      </w:r>
      <w:r w:rsidRPr="00A15DCB">
        <w:rPr>
          <w:lang w:eastAsia="ko-KR"/>
        </w:rPr>
        <w:t xml:space="preserve"> included in the </w:t>
      </w:r>
      <w:r w:rsidRPr="00A15DCB">
        <w:rPr>
          <w:i/>
          <w:iCs/>
        </w:rPr>
        <w:t>RACH-ConfigGeneric</w:t>
      </w:r>
      <w:r w:rsidRPr="00A15DCB">
        <w:rPr>
          <w:iCs/>
        </w:rPr>
        <w:t>;</w:t>
      </w:r>
      <w:bookmarkEnd w:id="66"/>
    </w:p>
    <w:p w14:paraId="2D1ECB51" w14:textId="77777777" w:rsidR="00777014" w:rsidRPr="00A15DCB" w:rsidRDefault="00777014" w:rsidP="00777014">
      <w:pPr>
        <w:pStyle w:val="B1"/>
        <w:rPr>
          <w:lang w:eastAsia="ko-KR"/>
        </w:rPr>
      </w:pPr>
      <w:r w:rsidRPr="00A15DCB">
        <w:rPr>
          <w:lang w:eastAsia="ko-KR"/>
        </w:rPr>
        <w:t>…</w:t>
      </w:r>
    </w:p>
    <w:p w14:paraId="116AB959" w14:textId="77777777" w:rsidR="00777014" w:rsidRPr="00A15DCB" w:rsidRDefault="00777014" w:rsidP="00777014">
      <w:pPr>
        <w:pStyle w:val="B2"/>
      </w:pPr>
      <w:r w:rsidRPr="00A15DCB">
        <w:rPr>
          <w:lang w:eastAsia="ko-KR"/>
        </w:rPr>
        <w:t>2&gt;</w:t>
      </w:r>
      <w:r w:rsidRPr="00A15DCB">
        <w:rPr>
          <w:lang w:eastAsia="ko-KR"/>
        </w:rPr>
        <w:tab/>
        <w:t xml:space="preserve">else if </w:t>
      </w:r>
      <w:r w:rsidRPr="00A15DCB">
        <w:rPr>
          <w:i/>
        </w:rPr>
        <w:t>ra-PrioritizationForSlicing</w:t>
      </w:r>
      <w:r w:rsidRPr="00A15DCB">
        <w:t xml:space="preserve"> for a NSAG identity is configured for the selected carrier; and</w:t>
      </w:r>
    </w:p>
    <w:p w14:paraId="4655336B"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if the MAC entity is provided by upper layers with this NSAG identity:</w:t>
      </w:r>
    </w:p>
    <w:p w14:paraId="4DA27087" w14:textId="77777777" w:rsidR="00777014" w:rsidRPr="00A15DCB" w:rsidRDefault="00777014" w:rsidP="00777014">
      <w:pPr>
        <w:pStyle w:val="B3"/>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w:t>
      </w:r>
      <w:r w:rsidRPr="00A15DCB">
        <w:t xml:space="preserve"> for this NSAG identity</w:t>
      </w:r>
      <w:r w:rsidRPr="00A15DCB">
        <w:rPr>
          <w:iCs/>
        </w:rPr>
        <w:t>:</w:t>
      </w:r>
    </w:p>
    <w:p w14:paraId="6BC3D105"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52368ED2" w14:textId="77777777" w:rsidR="00777014" w:rsidRPr="00A15DCB" w:rsidRDefault="00777014" w:rsidP="00777014">
      <w:pPr>
        <w:pStyle w:val="B3"/>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w:t>
      </w:r>
      <w:r w:rsidRPr="00A15DCB">
        <w:t xml:space="preserve"> for this NSAG identity</w:t>
      </w:r>
      <w:r w:rsidRPr="00A15DCB">
        <w:rPr>
          <w:lang w:eastAsia="ko-KR"/>
        </w:rPr>
        <w:t>:</w:t>
      </w:r>
    </w:p>
    <w:p w14:paraId="1211FE9C"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576164DC" w14:textId="77777777" w:rsidR="00777014" w:rsidRPr="00A15DCB" w:rsidRDefault="00777014" w:rsidP="00777014">
      <w:pPr>
        <w:pStyle w:val="B2"/>
      </w:pPr>
      <w:r w:rsidRPr="00A15DCB">
        <w:rPr>
          <w:lang w:eastAsia="ko-KR"/>
        </w:rPr>
        <w:t>2&gt;</w:t>
      </w:r>
      <w:r w:rsidRPr="00A15DCB">
        <w:rPr>
          <w:lang w:eastAsia="ko-KR"/>
        </w:rPr>
        <w:tab/>
        <w:t xml:space="preserve">else </w:t>
      </w:r>
      <w:r w:rsidRPr="00A15DCB">
        <w:t xml:space="preserve">if </w:t>
      </w:r>
      <w:r w:rsidRPr="00A15DCB">
        <w:rPr>
          <w:i/>
          <w:iCs/>
        </w:rPr>
        <w:t>ra-PrioritizationForAccessIdentity</w:t>
      </w:r>
      <w:r w:rsidRPr="00A15DCB">
        <w:t xml:space="preserve"> is configured for the selected carrier; and</w:t>
      </w:r>
    </w:p>
    <w:p w14:paraId="4E6742FB" w14:textId="77777777" w:rsidR="00777014" w:rsidRPr="00A15DCB" w:rsidRDefault="00777014" w:rsidP="00777014">
      <w:r w:rsidRPr="00A15DCB">
        <w:t>[TS 38.321, clause 5.1.1c]</w:t>
      </w:r>
    </w:p>
    <w:p w14:paraId="6A818913" w14:textId="77777777" w:rsidR="00777014" w:rsidRPr="00A15DCB" w:rsidRDefault="00777014" w:rsidP="00777014">
      <w:pPr>
        <w:rPr>
          <w:lang w:eastAsia="ko-KR"/>
        </w:rPr>
      </w:pPr>
      <w:r w:rsidRPr="00A15DCB">
        <w:rPr>
          <w:lang w:eastAsia="ko-KR"/>
        </w:rPr>
        <w:t>The MAC entity shall for each set of configured Random Access resources for 4-step RA type and for each set of configured Random Access resources for 2-step RA type:</w:t>
      </w:r>
    </w:p>
    <w:p w14:paraId="06747B57" w14:textId="77777777" w:rsidR="00777014" w:rsidRPr="00A15DCB" w:rsidRDefault="00777014" w:rsidP="00777014">
      <w:pPr>
        <w:pStyle w:val="B1"/>
        <w:rPr>
          <w:lang w:eastAsia="ko-KR"/>
        </w:rPr>
      </w:pPr>
      <w:r w:rsidRPr="00A15DCB">
        <w:rPr>
          <w:lang w:eastAsia="ko-KR"/>
        </w:rPr>
        <w:t>1&gt;</w:t>
      </w:r>
      <w:r w:rsidRPr="00A15DCB">
        <w:rPr>
          <w:lang w:eastAsia="ko-KR"/>
        </w:rPr>
        <w:tab/>
        <w:t>if RedCap indication is configured for a set of Random Access resources:</w:t>
      </w:r>
    </w:p>
    <w:p w14:paraId="3DAC7F7D"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1DA3B1CF" w14:textId="77777777" w:rsidR="00777014" w:rsidRPr="00A15DCB" w:rsidRDefault="00777014" w:rsidP="00777014">
      <w:pPr>
        <w:pStyle w:val="B1"/>
        <w:rPr>
          <w:lang w:eastAsia="ko-KR"/>
        </w:rPr>
      </w:pPr>
      <w:r w:rsidRPr="00A15DCB">
        <w:rPr>
          <w:lang w:eastAsia="ko-KR"/>
        </w:rPr>
        <w:t>1&gt;</w:t>
      </w:r>
      <w:r w:rsidRPr="00A15DCB">
        <w:rPr>
          <w:lang w:eastAsia="ko-KR"/>
        </w:rPr>
        <w:tab/>
        <w:t>if SDT indication is configured for a set of Random Access resources:</w:t>
      </w:r>
    </w:p>
    <w:p w14:paraId="2BE90C0C"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267FE487" w14:textId="77777777" w:rsidR="00777014" w:rsidRPr="00A15DCB" w:rsidRDefault="00777014" w:rsidP="00777014">
      <w:pPr>
        <w:pStyle w:val="B1"/>
        <w:rPr>
          <w:lang w:eastAsia="ko-KR"/>
        </w:rPr>
      </w:pPr>
      <w:r w:rsidRPr="00A15DCB">
        <w:rPr>
          <w:lang w:eastAsia="ko-KR"/>
        </w:rPr>
        <w:t>1&gt;</w:t>
      </w:r>
      <w:r w:rsidRPr="00A15DCB">
        <w:rPr>
          <w:lang w:eastAsia="ko-KR"/>
        </w:rPr>
        <w:tab/>
        <w:t>if NSAG indication is configured for a set of Random Access resources:</w:t>
      </w:r>
    </w:p>
    <w:p w14:paraId="136EE36A" w14:textId="77777777" w:rsidR="00777014" w:rsidRPr="00A15DCB" w:rsidRDefault="00777014" w:rsidP="00777014">
      <w:pPr>
        <w:pStyle w:val="B2"/>
        <w:rPr>
          <w:lang w:eastAsia="ko-KR"/>
        </w:rPr>
      </w:pPr>
      <w:r w:rsidRPr="00A15DCB">
        <w:rPr>
          <w:lang w:eastAsia="ko-KR"/>
        </w:rPr>
        <w:lastRenderedPageBreak/>
        <w:t>2&gt;</w:t>
      </w:r>
      <w:r w:rsidRPr="00A15DCB">
        <w:rPr>
          <w:lang w:eastAsia="ko-KR"/>
        </w:rPr>
        <w:tab/>
        <w:t>consider the set of Random Access resources as not available for the Random Access procedure unless it is triggered for the corresponding NSAG indication.</w:t>
      </w:r>
    </w:p>
    <w:p w14:paraId="20172137" w14:textId="77777777" w:rsidR="00777014" w:rsidRPr="00A15DCB" w:rsidRDefault="00777014" w:rsidP="00777014">
      <w:pPr>
        <w:pStyle w:val="B1"/>
        <w:rPr>
          <w:lang w:eastAsia="ko-KR"/>
        </w:rPr>
      </w:pPr>
      <w:r w:rsidRPr="00A15DCB">
        <w:rPr>
          <w:lang w:eastAsia="ko-KR"/>
        </w:rPr>
        <w:t>1&gt;</w:t>
      </w:r>
      <w:r w:rsidRPr="00A15DCB">
        <w:rPr>
          <w:lang w:eastAsia="ko-KR"/>
        </w:rPr>
        <w:tab/>
        <w:t>if MSG3 repetition indication is configured for a set of Random Access resources:</w:t>
      </w:r>
    </w:p>
    <w:p w14:paraId="32620E4D"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76CB7936" w14:textId="77777777" w:rsidR="00777014" w:rsidRPr="00A15DCB" w:rsidRDefault="00777014" w:rsidP="00777014">
      <w:pPr>
        <w:pStyle w:val="B1"/>
        <w:rPr>
          <w:lang w:eastAsia="ko-KR"/>
        </w:rPr>
      </w:pPr>
      <w:r w:rsidRPr="00A15DCB">
        <w:rPr>
          <w:lang w:eastAsia="ko-KR"/>
        </w:rPr>
        <w:t>1&gt;</w:t>
      </w:r>
      <w:r w:rsidRPr="00A15DCB">
        <w:rPr>
          <w:lang w:eastAsia="ko-KR"/>
        </w:rPr>
        <w:tab/>
        <w:t>if a set of Random Access resources is not configured with any of the RedCap or SDT or NSAG(s) or MSG3 repetition indications:</w:t>
      </w:r>
    </w:p>
    <w:p w14:paraId="76F5F344"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to not associated with any feature indication.</w:t>
      </w:r>
    </w:p>
    <w:p w14:paraId="54827236" w14:textId="77777777" w:rsidR="00777014" w:rsidRPr="00A15DCB" w:rsidRDefault="00777014" w:rsidP="00777014">
      <w:r w:rsidRPr="00A15DCB">
        <w:t>[TS 38.321, clause 5.1.1d]</w:t>
      </w:r>
    </w:p>
    <w:p w14:paraId="2B645ADC" w14:textId="77777777" w:rsidR="00777014" w:rsidRPr="00A15DCB" w:rsidRDefault="00777014" w:rsidP="00777014">
      <w:pPr>
        <w:rPr>
          <w:lang w:eastAsia="ko-KR"/>
        </w:rPr>
      </w:pPr>
      <w:r w:rsidRPr="00A15DCB">
        <w:rPr>
          <w:lang w:eastAsia="ko-KR"/>
        </w:rPr>
        <w:t>The MAC entity shall:</w:t>
      </w:r>
    </w:p>
    <w:p w14:paraId="43FE6A36" w14:textId="77777777" w:rsidR="00777014" w:rsidRPr="00A15DCB" w:rsidRDefault="00777014" w:rsidP="00777014">
      <w:pPr>
        <w:pStyle w:val="B1"/>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123D6D9D" w14:textId="77777777" w:rsidR="00777014" w:rsidRPr="00A15DCB" w:rsidRDefault="00777014" w:rsidP="00777014">
      <w:pPr>
        <w:pStyle w:val="B1"/>
        <w:rPr>
          <w:lang w:eastAsia="ko-KR"/>
        </w:rPr>
      </w:pPr>
      <w:r w:rsidRPr="00A15DCB">
        <w:rPr>
          <w:lang w:eastAsia="ko-KR"/>
        </w:rPr>
        <w:t>1&gt;</w:t>
      </w:r>
      <w:r w:rsidRPr="00A15DCB">
        <w:rPr>
          <w:lang w:eastAsia="ko-KR"/>
        </w:rPr>
        <w:tab/>
        <w:t>if a single set of Random Access resources is identified:</w:t>
      </w:r>
    </w:p>
    <w:p w14:paraId="59A2EB43" w14:textId="77777777" w:rsidR="00777014" w:rsidRPr="00A15DCB" w:rsidRDefault="00777014" w:rsidP="00777014">
      <w:pPr>
        <w:pStyle w:val="B2"/>
        <w:rPr>
          <w:lang w:eastAsia="ko-KR"/>
        </w:rPr>
      </w:pPr>
      <w:r w:rsidRPr="00A15DCB">
        <w:rPr>
          <w:lang w:eastAsia="ko-KR"/>
        </w:rPr>
        <w:t>2&gt;</w:t>
      </w:r>
      <w:r w:rsidRPr="00A15DCB">
        <w:rPr>
          <w:lang w:eastAsia="ko-KR"/>
        </w:rPr>
        <w:tab/>
        <w:t>select this set of Random Access resources.</w:t>
      </w:r>
    </w:p>
    <w:p w14:paraId="5A285144" w14:textId="77777777" w:rsidR="00777014" w:rsidRPr="00A15DCB" w:rsidRDefault="00777014" w:rsidP="00777014">
      <w:pPr>
        <w:pStyle w:val="B1"/>
        <w:rPr>
          <w:lang w:eastAsia="ko-KR"/>
        </w:rPr>
      </w:pPr>
      <w:r w:rsidRPr="00A15DCB">
        <w:rPr>
          <w:lang w:eastAsia="ko-KR"/>
        </w:rPr>
        <w:t>1&gt;</w:t>
      </w:r>
      <w:r w:rsidRPr="00A15DCB">
        <w:rPr>
          <w:lang w:eastAsia="ko-KR"/>
        </w:rPr>
        <w:tab/>
        <w:t>else if more than one set of Random Access resources is identified:</w:t>
      </w:r>
    </w:p>
    <w:p w14:paraId="57C27512"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5A12056F" w14:textId="77777777" w:rsidR="00777014" w:rsidRPr="00A15DCB" w:rsidRDefault="00777014" w:rsidP="00777014">
      <w:pPr>
        <w:pStyle w:val="B1"/>
        <w:rPr>
          <w:lang w:eastAsia="ko-KR"/>
        </w:rPr>
      </w:pPr>
      <w:r w:rsidRPr="00A15DCB">
        <w:rPr>
          <w:lang w:eastAsia="ko-KR"/>
        </w:rPr>
        <w:t>1&gt;</w:t>
      </w:r>
      <w:r w:rsidRPr="00A15DCB">
        <w:rPr>
          <w:lang w:eastAsia="ko-KR"/>
        </w:rPr>
        <w:tab/>
        <w:t>else (i.e. no set of Random Access resources is identified):</w:t>
      </w:r>
    </w:p>
    <w:p w14:paraId="0067619F"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1918D2A0" w14:textId="77777777" w:rsidR="00777014" w:rsidRPr="00A15DCB" w:rsidRDefault="00777014" w:rsidP="00777014">
      <w:r w:rsidRPr="00A15DCB">
        <w:t>[TS 38.321, clause 5.1.2]</w:t>
      </w:r>
    </w:p>
    <w:p w14:paraId="68551100" w14:textId="77777777" w:rsidR="00777014" w:rsidRPr="00A15DCB" w:rsidRDefault="00777014" w:rsidP="00777014">
      <w:pPr>
        <w:rPr>
          <w:lang w:eastAsia="ko-KR"/>
        </w:rPr>
      </w:pPr>
      <w:r w:rsidRPr="00A15DCB">
        <w:rPr>
          <w:lang w:eastAsia="ko-KR"/>
        </w:rPr>
        <w:t xml:space="preserve">If the selected </w:t>
      </w:r>
      <w:r w:rsidRPr="00A15DCB">
        <w:rPr>
          <w:i/>
          <w:iCs/>
          <w:lang w:eastAsia="ko-KR"/>
        </w:rPr>
        <w:t>RA_TYPE</w:t>
      </w:r>
      <w:r w:rsidRPr="00A15DCB">
        <w:rPr>
          <w:iCs/>
          <w:lang w:eastAsia="ko-KR"/>
        </w:rPr>
        <w:t xml:space="preserve"> </w:t>
      </w:r>
      <w:r w:rsidRPr="00A15DCB">
        <w:rPr>
          <w:lang w:eastAsia="ko-KR"/>
        </w:rPr>
        <w:t xml:space="preserve">is set to </w:t>
      </w:r>
      <w:r w:rsidRPr="00A15DCB">
        <w:rPr>
          <w:i/>
          <w:iCs/>
          <w:lang w:eastAsia="ko-KR"/>
        </w:rPr>
        <w:t>4-stepRA</w:t>
      </w:r>
      <w:r w:rsidRPr="00A15DCB">
        <w:rPr>
          <w:lang w:eastAsia="ko-KR"/>
        </w:rPr>
        <w:t>, the MAC entity shall:</w:t>
      </w:r>
    </w:p>
    <w:p w14:paraId="227A2325" w14:textId="77777777" w:rsidR="00777014" w:rsidRPr="00A15DCB" w:rsidRDefault="00777014" w:rsidP="00777014">
      <w:pPr>
        <w:rPr>
          <w:lang w:eastAsia="ko-KR"/>
        </w:rPr>
      </w:pPr>
      <w:r w:rsidRPr="00A15DCB">
        <w:rPr>
          <w:lang w:eastAsia="ko-KR"/>
        </w:rPr>
        <w:t>…</w:t>
      </w:r>
    </w:p>
    <w:p w14:paraId="42A30EF1" w14:textId="77777777" w:rsidR="00777014" w:rsidRPr="00A15DCB" w:rsidRDefault="00777014" w:rsidP="00777014">
      <w:pPr>
        <w:pStyle w:val="B1"/>
        <w:rPr>
          <w:lang w:eastAsia="ko-KR"/>
        </w:rPr>
      </w:pPr>
      <w:r w:rsidRPr="00A15DCB">
        <w:rPr>
          <w:lang w:eastAsia="ko-KR"/>
        </w:rPr>
        <w:t>1&gt;</w:t>
      </w:r>
      <w:r w:rsidRPr="00A15DCB">
        <w:rPr>
          <w:lang w:eastAsia="ko-KR"/>
        </w:rPr>
        <w:tab/>
        <w:t>else (i.e. for the contention-based Random Access preamble selection):</w:t>
      </w:r>
    </w:p>
    <w:p w14:paraId="04811EDA"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688948DD"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75BD44E9" w14:textId="77777777" w:rsidR="00777014" w:rsidRPr="00A15DCB" w:rsidRDefault="00777014" w:rsidP="00777014">
      <w:pPr>
        <w:pStyle w:val="B2"/>
        <w:rPr>
          <w:lang w:eastAsia="ko-KR"/>
        </w:rPr>
      </w:pPr>
      <w:r w:rsidRPr="00A15DCB">
        <w:rPr>
          <w:lang w:eastAsia="ko-KR"/>
        </w:rPr>
        <w:t>2&gt;</w:t>
      </w:r>
      <w:r w:rsidRPr="00A15DCB">
        <w:rPr>
          <w:lang w:eastAsia="ko-KR"/>
        </w:rPr>
        <w:tab/>
        <w:t>else:</w:t>
      </w:r>
    </w:p>
    <w:p w14:paraId="79099DCB" w14:textId="77777777" w:rsidR="00777014" w:rsidRPr="00A15DCB" w:rsidRDefault="00777014" w:rsidP="00777014">
      <w:pPr>
        <w:pStyle w:val="B3"/>
        <w:rPr>
          <w:lang w:eastAsia="ko-KR"/>
        </w:rPr>
      </w:pPr>
      <w:r w:rsidRPr="00A15DCB">
        <w:rPr>
          <w:lang w:eastAsia="ko-KR"/>
        </w:rPr>
        <w:t>3&gt;</w:t>
      </w:r>
      <w:r w:rsidRPr="00A15DCB">
        <w:rPr>
          <w:lang w:eastAsia="ko-KR"/>
        </w:rPr>
        <w:tab/>
        <w:t>select any SSB.</w:t>
      </w:r>
    </w:p>
    <w:p w14:paraId="00F77E65"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the </w:t>
      </w:r>
      <w:r w:rsidRPr="00A15DCB">
        <w:rPr>
          <w:i/>
          <w:iCs/>
          <w:lang w:eastAsia="ko-KR"/>
        </w:rPr>
        <w:t>RA_TYPE</w:t>
      </w:r>
      <w:r w:rsidRPr="00A15DCB">
        <w:rPr>
          <w:iCs/>
          <w:lang w:eastAsia="ko-KR"/>
        </w:rPr>
        <w:t xml:space="preserve"> </w:t>
      </w:r>
      <w:r w:rsidRPr="00A15DCB">
        <w:rPr>
          <w:lang w:eastAsia="ko-KR"/>
        </w:rPr>
        <w:t xml:space="preserve">is switched from </w:t>
      </w:r>
      <w:r w:rsidRPr="00A15DCB">
        <w:rPr>
          <w:i/>
          <w:iCs/>
          <w:lang w:eastAsia="ko-KR"/>
        </w:rPr>
        <w:t>2-stepRA</w:t>
      </w:r>
      <w:r w:rsidRPr="00A15DCB">
        <w:rPr>
          <w:lang w:eastAsia="ko-KR"/>
        </w:rPr>
        <w:t xml:space="preserve"> to </w:t>
      </w:r>
      <w:r w:rsidRPr="00A15DCB">
        <w:rPr>
          <w:i/>
          <w:iCs/>
          <w:lang w:eastAsia="ko-KR"/>
        </w:rPr>
        <w:t>4-stepRA</w:t>
      </w:r>
      <w:r w:rsidRPr="00A15DCB">
        <w:rPr>
          <w:lang w:eastAsia="ko-KR"/>
        </w:rPr>
        <w:t>:</w:t>
      </w:r>
    </w:p>
    <w:p w14:paraId="31B88FBB" w14:textId="77777777" w:rsidR="00777014" w:rsidRPr="00A15DCB" w:rsidRDefault="00777014" w:rsidP="00777014">
      <w:pPr>
        <w:pStyle w:val="B3"/>
        <w:rPr>
          <w:lang w:eastAsia="ko-KR"/>
        </w:rPr>
      </w:pPr>
      <w:r w:rsidRPr="00A15DCB">
        <w:rPr>
          <w:lang w:eastAsia="ko-KR"/>
        </w:rPr>
        <w:t>3&gt;</w:t>
      </w:r>
      <w:r w:rsidRPr="00A15DCB">
        <w:rPr>
          <w:lang w:eastAsia="ko-KR"/>
        </w:rPr>
        <w:tab/>
        <w:t>if a Random Access Preambles group was selected during the current Random Access procedure:</w:t>
      </w:r>
    </w:p>
    <w:p w14:paraId="106EC4C4" w14:textId="77777777" w:rsidR="00777014" w:rsidRPr="00A15DCB" w:rsidRDefault="00777014" w:rsidP="00777014">
      <w:pPr>
        <w:pStyle w:val="B4"/>
        <w:rPr>
          <w:lang w:eastAsia="ko-KR"/>
        </w:rPr>
      </w:pPr>
      <w:r w:rsidRPr="00A15DCB">
        <w:rPr>
          <w:lang w:eastAsia="ko-KR"/>
        </w:rPr>
        <w:t>4&gt;</w:t>
      </w:r>
      <w:r w:rsidRPr="00A15DCB">
        <w:rPr>
          <w:lang w:eastAsia="ko-KR"/>
        </w:rPr>
        <w:tab/>
        <w:t>select the same group of Random Access Preambles as was selected for the 2-step RA type.</w:t>
      </w:r>
    </w:p>
    <w:p w14:paraId="047F4B4A"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22781AEE" w14:textId="77777777" w:rsidR="00777014" w:rsidRPr="00A15DCB" w:rsidRDefault="00777014" w:rsidP="00777014">
      <w:pPr>
        <w:pStyle w:val="B4"/>
        <w:rPr>
          <w:lang w:eastAsia="ko-KR"/>
        </w:rPr>
      </w:pPr>
      <w:r w:rsidRPr="00A15DCB">
        <w:rPr>
          <w:lang w:eastAsia="ko-KR"/>
        </w:rPr>
        <w:t>4&gt;</w:t>
      </w:r>
      <w:r w:rsidRPr="00A15DCB">
        <w:rPr>
          <w:lang w:eastAsia="ko-KR"/>
        </w:rPr>
        <w:tab/>
        <w:t>if Random Access Preambles group B is configured; and</w:t>
      </w:r>
    </w:p>
    <w:p w14:paraId="74ADF1C4"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5020D178"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1610C1FC" w14:textId="77777777" w:rsidR="00777014" w:rsidRPr="00A15DCB" w:rsidRDefault="00777014" w:rsidP="00777014">
      <w:pPr>
        <w:pStyle w:val="B4"/>
        <w:rPr>
          <w:lang w:eastAsia="ko-KR"/>
        </w:rPr>
      </w:pPr>
      <w:r w:rsidRPr="00A15DCB">
        <w:rPr>
          <w:lang w:eastAsia="ko-KR"/>
        </w:rPr>
        <w:lastRenderedPageBreak/>
        <w:t>4&gt;</w:t>
      </w:r>
      <w:r w:rsidRPr="00A15DCB">
        <w:rPr>
          <w:lang w:eastAsia="ko-KR"/>
        </w:rPr>
        <w:tab/>
        <w:t>else:</w:t>
      </w:r>
    </w:p>
    <w:p w14:paraId="1BEEAEC6"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2EB3ADAF" w14:textId="77777777" w:rsidR="00777014" w:rsidRPr="00A15DCB" w:rsidRDefault="00777014" w:rsidP="00777014">
      <w:pPr>
        <w:pStyle w:val="B2"/>
        <w:rPr>
          <w:lang w:eastAsia="ko-KR"/>
        </w:rPr>
      </w:pPr>
      <w:r w:rsidRPr="00A15DCB">
        <w:rPr>
          <w:lang w:eastAsia="ko-KR"/>
        </w:rPr>
        <w:t>2&gt;</w:t>
      </w:r>
      <w:r w:rsidRPr="00A15DCB">
        <w:rPr>
          <w:lang w:eastAsia="ko-KR"/>
        </w:rPr>
        <w:tab/>
        <w:t>else if Msg3 buffer is empty:</w:t>
      </w:r>
    </w:p>
    <w:p w14:paraId="3E1ADE8D"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is configured:</w:t>
      </w:r>
    </w:p>
    <w:p w14:paraId="27D8A81B"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potential Msg3 size (UL data available for transmission plus MAC subheader(s) and, where required, MAC CEs) is greater than </w:t>
      </w:r>
      <w:r w:rsidRPr="00A15DCB">
        <w:rPr>
          <w:i/>
          <w:lang w:eastAsia="ko-KR"/>
        </w:rPr>
        <w:t>ra-Msg3SizeGroupA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 – </w:t>
      </w:r>
      <w:r w:rsidRPr="00A15DCB">
        <w:rPr>
          <w:i/>
          <w:lang w:eastAsia="ko-KR"/>
        </w:rPr>
        <w:t>preambleReceivedTargetPower</w:t>
      </w:r>
      <w:r w:rsidRPr="00A15DCB">
        <w:t xml:space="preserve"> </w:t>
      </w:r>
      <w:r w:rsidRPr="00A15DCB">
        <w:rPr>
          <w:lang w:eastAsia="ko-KR"/>
        </w:rPr>
        <w:t>–</w:t>
      </w:r>
      <w:r w:rsidRPr="00A15DCB">
        <w:t xml:space="preserve"> </w:t>
      </w:r>
      <w:r w:rsidRPr="00A15DCB">
        <w:rPr>
          <w:i/>
          <w:lang w:eastAsia="ko-KR"/>
        </w:rPr>
        <w:t>msg3-DeltaPreamble</w:t>
      </w:r>
      <w:r w:rsidRPr="00A15DCB">
        <w:t xml:space="preserve"> </w:t>
      </w:r>
      <w:r w:rsidRPr="00A15DCB">
        <w:rPr>
          <w:lang w:eastAsia="ko-KR"/>
        </w:rPr>
        <w:t>–</w:t>
      </w:r>
      <w:r w:rsidRPr="00A15DCB">
        <w:t xml:space="preserve"> </w:t>
      </w:r>
      <w:r w:rsidRPr="00A15DCB">
        <w:rPr>
          <w:i/>
          <w:lang w:eastAsia="ko-KR"/>
        </w:rPr>
        <w:t>messagePowerOffsetGroupB</w:t>
      </w:r>
      <w:r w:rsidRPr="00A15DCB">
        <w:rPr>
          <w:lang w:eastAsia="ko-KR"/>
        </w:rPr>
        <w:t>; or</w:t>
      </w:r>
    </w:p>
    <w:p w14:paraId="3DB5E854"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lang w:eastAsia="ko-KR"/>
        </w:rPr>
        <w:t>ra-Msg3SizeGroupA</w:t>
      </w:r>
      <w:r w:rsidRPr="00A15DCB">
        <w:rPr>
          <w:lang w:eastAsia="ko-KR"/>
        </w:rPr>
        <w:t>:</w:t>
      </w:r>
    </w:p>
    <w:p w14:paraId="069EB42A"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117253FA"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6A0C5172"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759D6205"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31C65154"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202AD291" w14:textId="77777777" w:rsidR="00777014" w:rsidRPr="00A15DCB" w:rsidRDefault="00777014" w:rsidP="00777014">
      <w:pPr>
        <w:pStyle w:val="B2"/>
        <w:rPr>
          <w:lang w:eastAsia="ko-KR"/>
        </w:rPr>
      </w:pPr>
      <w:r w:rsidRPr="00A15DCB">
        <w:rPr>
          <w:lang w:eastAsia="ko-KR"/>
        </w:rPr>
        <w:t>2&gt;</w:t>
      </w:r>
      <w:r w:rsidRPr="00A15DCB">
        <w:rPr>
          <w:lang w:eastAsia="ko-KR"/>
        </w:rPr>
        <w:tab/>
        <w:t>else (i.e. Msg3 is being retransmitted):</w:t>
      </w:r>
    </w:p>
    <w:p w14:paraId="25DCD05B" w14:textId="77777777" w:rsidR="00777014" w:rsidRPr="00A15DCB" w:rsidRDefault="00777014" w:rsidP="00777014">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first transmission of Msg3.</w:t>
      </w:r>
    </w:p>
    <w:p w14:paraId="2331F812" w14:textId="77777777" w:rsidR="00777014" w:rsidRPr="00A15DCB" w:rsidRDefault="00777014" w:rsidP="00777014">
      <w:pPr>
        <w:pStyle w:val="B2"/>
        <w:rPr>
          <w:lang w:eastAsia="ko-KR"/>
        </w:rPr>
      </w:pPr>
      <w:r w:rsidRPr="00A15DCB">
        <w:rPr>
          <w:lang w:eastAsia="ko-KR"/>
        </w:rPr>
        <w:t>2&gt;</w:t>
      </w:r>
      <w:r w:rsidRPr="00A15DCB">
        <w:rPr>
          <w:lang w:eastAsia="ko-KR"/>
        </w:rPr>
        <w:tab/>
        <w:t>select a Random Access Preamble randomly with equal probability from the Random Access Preambles associated with the selected SSB and the selected Random Access Preambles group;</w:t>
      </w:r>
    </w:p>
    <w:p w14:paraId="4F06892E"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the selected Random Access Preamble.</w:t>
      </w:r>
    </w:p>
    <w:p w14:paraId="48C97DDB" w14:textId="77777777" w:rsidR="00777014" w:rsidRPr="00A15DCB" w:rsidRDefault="00777014" w:rsidP="00777014">
      <w:pPr>
        <w:pStyle w:val="H6"/>
      </w:pPr>
      <w:r w:rsidRPr="00A15DCB">
        <w:t>7.1.1.1.11.3</w:t>
      </w:r>
      <w:r w:rsidRPr="00A15DCB">
        <w:tab/>
        <w:t>Test description</w:t>
      </w:r>
    </w:p>
    <w:p w14:paraId="74EE13B8" w14:textId="77777777" w:rsidR="00777014" w:rsidRPr="00A15DCB" w:rsidRDefault="00777014" w:rsidP="00777014">
      <w:pPr>
        <w:pStyle w:val="H6"/>
      </w:pPr>
      <w:r w:rsidRPr="00A15DCB">
        <w:t>7.1.1.1.11.3.1</w:t>
      </w:r>
      <w:r w:rsidRPr="00A15DCB">
        <w:tab/>
        <w:t>Pre-test conditions</w:t>
      </w:r>
    </w:p>
    <w:p w14:paraId="6C777FE3" w14:textId="466BE6E6" w:rsidR="00777014" w:rsidRPr="00A15DCB" w:rsidRDefault="003B1E59" w:rsidP="00777014">
      <w:r w:rsidRPr="00A15DCB">
        <w:t>The UE is in NR RRC_Idle mode (state 1N-A) on NR Cell 1 according to 38.508-1 [4] Table 4.4A.2-1.</w:t>
      </w:r>
      <w:r w:rsidR="00777014" w:rsidRPr="00A15DCB">
        <w:t>. The NSAG identifier transmitted in SIB1 is same as the NSAG identifier provided to the UE in Registration Accept message.</w:t>
      </w:r>
    </w:p>
    <w:p w14:paraId="3F722605" w14:textId="77777777" w:rsidR="00777014" w:rsidRPr="00A15DCB" w:rsidRDefault="00777014" w:rsidP="00777014">
      <w:pPr>
        <w:pStyle w:val="H6"/>
      </w:pPr>
      <w:r w:rsidRPr="00A15DCB">
        <w:lastRenderedPageBreak/>
        <w:t>7.1.1.1.11.3.2</w:t>
      </w:r>
      <w:r w:rsidRPr="00A15DCB">
        <w:tab/>
        <w:t>Test procedure sequence</w:t>
      </w:r>
    </w:p>
    <w:p w14:paraId="19295FB7" w14:textId="77777777" w:rsidR="00777014" w:rsidRPr="00A15DCB" w:rsidRDefault="00777014" w:rsidP="00777014">
      <w:pPr>
        <w:pStyle w:val="TH"/>
      </w:pPr>
      <w:r w:rsidRPr="00A15DCB">
        <w:t>Table 7.1.1.1.11.3.2-1: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7014" w:rsidRPr="00A15DCB" w14:paraId="08C71748" w14:textId="77777777" w:rsidTr="00AB7AF6">
        <w:tc>
          <w:tcPr>
            <w:tcW w:w="648" w:type="dxa"/>
            <w:vMerge w:val="restart"/>
            <w:tcBorders>
              <w:top w:val="single" w:sz="4" w:space="0" w:color="auto"/>
              <w:left w:val="single" w:sz="4" w:space="0" w:color="auto"/>
              <w:right w:val="single" w:sz="4" w:space="0" w:color="auto"/>
            </w:tcBorders>
          </w:tcPr>
          <w:p w14:paraId="6349B769" w14:textId="77777777" w:rsidR="00777014" w:rsidRPr="00A15DCB" w:rsidRDefault="00777014"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1E0E1F5F" w14:textId="77777777" w:rsidR="00777014" w:rsidRPr="00A15DCB" w:rsidRDefault="00777014"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D64C64" w14:textId="77777777" w:rsidR="00777014" w:rsidRPr="00A15DCB" w:rsidRDefault="00777014"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1E3D59BE" w14:textId="77777777" w:rsidR="00777014" w:rsidRPr="00A15DCB" w:rsidRDefault="00777014"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32A89774" w14:textId="77777777" w:rsidR="00777014" w:rsidRPr="00A15DCB" w:rsidRDefault="00777014" w:rsidP="00AB7AF6">
            <w:pPr>
              <w:pStyle w:val="TAH"/>
            </w:pPr>
            <w:r w:rsidRPr="00A15DCB">
              <w:t>Verdict</w:t>
            </w:r>
          </w:p>
        </w:tc>
      </w:tr>
      <w:tr w:rsidR="00777014" w:rsidRPr="00A15DCB" w14:paraId="5F1B38B0" w14:textId="77777777" w:rsidTr="00AB7AF6">
        <w:tc>
          <w:tcPr>
            <w:tcW w:w="648" w:type="dxa"/>
            <w:vMerge/>
            <w:tcBorders>
              <w:left w:val="single" w:sz="4" w:space="0" w:color="auto"/>
              <w:bottom w:val="single" w:sz="4" w:space="0" w:color="auto"/>
              <w:right w:val="single" w:sz="4" w:space="0" w:color="auto"/>
            </w:tcBorders>
          </w:tcPr>
          <w:p w14:paraId="58D4EC56" w14:textId="77777777" w:rsidR="00777014" w:rsidRPr="00A15DCB" w:rsidRDefault="00777014"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B7B8E82" w14:textId="77777777" w:rsidR="00777014" w:rsidRPr="00A15DCB" w:rsidRDefault="00777014"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4E170750" w14:textId="77777777" w:rsidR="00777014" w:rsidRPr="00A15DCB" w:rsidRDefault="00777014"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64806C17" w14:textId="77777777" w:rsidR="00777014" w:rsidRPr="00A15DCB" w:rsidRDefault="00777014"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2DBF9B01" w14:textId="77777777" w:rsidR="00777014" w:rsidRPr="00A15DCB" w:rsidRDefault="00777014"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2AAA3760" w14:textId="77777777" w:rsidR="00777014" w:rsidRPr="00A15DCB" w:rsidRDefault="00777014" w:rsidP="00AB7AF6">
            <w:pPr>
              <w:keepNext/>
              <w:keepLines/>
              <w:spacing w:after="0"/>
              <w:jc w:val="center"/>
              <w:rPr>
                <w:rFonts w:ascii="Arial" w:hAnsi="Arial"/>
                <w:sz w:val="18"/>
                <w:lang w:eastAsia="sv-SE"/>
              </w:rPr>
            </w:pPr>
          </w:p>
        </w:tc>
      </w:tr>
      <w:tr w:rsidR="00777014" w:rsidRPr="00A15DCB" w14:paraId="07A9006C" w14:textId="77777777" w:rsidTr="00AB7AF6">
        <w:tc>
          <w:tcPr>
            <w:tcW w:w="648" w:type="dxa"/>
            <w:tcBorders>
              <w:top w:val="single" w:sz="4" w:space="0" w:color="auto"/>
              <w:left w:val="single" w:sz="4" w:space="0" w:color="auto"/>
              <w:bottom w:val="single" w:sz="4" w:space="0" w:color="auto"/>
              <w:right w:val="single" w:sz="4" w:space="0" w:color="auto"/>
            </w:tcBorders>
          </w:tcPr>
          <w:p w14:paraId="325A9779" w14:textId="77777777" w:rsidR="00777014" w:rsidRPr="00A15DCB" w:rsidRDefault="00777014"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5871C723" w14:textId="77777777" w:rsidR="00777014" w:rsidRPr="00A15DCB" w:rsidRDefault="00777014"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FF15CD0" w14:textId="77777777" w:rsidR="00777014" w:rsidRPr="00A15DCB" w:rsidRDefault="00777014"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9825BE7" w14:textId="77777777" w:rsidR="00777014" w:rsidRPr="00A15DCB" w:rsidRDefault="00777014"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690C5334"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18E0EB21" w14:textId="77777777" w:rsidR="00777014" w:rsidRPr="00A15DCB" w:rsidRDefault="00777014" w:rsidP="00AB7AF6">
            <w:pPr>
              <w:pStyle w:val="TAC"/>
            </w:pPr>
            <w:r w:rsidRPr="00A15DCB">
              <w:t>-</w:t>
            </w:r>
          </w:p>
        </w:tc>
      </w:tr>
      <w:tr w:rsidR="00777014" w:rsidRPr="00A15DCB" w14:paraId="1F0381A3" w14:textId="77777777" w:rsidTr="00AB7AF6">
        <w:tc>
          <w:tcPr>
            <w:tcW w:w="648" w:type="dxa"/>
            <w:tcBorders>
              <w:top w:val="single" w:sz="4" w:space="0" w:color="auto"/>
              <w:left w:val="single" w:sz="4" w:space="0" w:color="auto"/>
              <w:bottom w:val="single" w:sz="4" w:space="0" w:color="auto"/>
              <w:right w:val="single" w:sz="4" w:space="0" w:color="auto"/>
            </w:tcBorders>
          </w:tcPr>
          <w:p w14:paraId="7981E1E2" w14:textId="77777777" w:rsidR="00777014" w:rsidRPr="00A15DCB" w:rsidRDefault="00777014"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06C39337" w14:textId="77777777" w:rsidR="00777014" w:rsidRPr="00A15DCB" w:rsidRDefault="00777014" w:rsidP="00AB7AF6">
            <w:pPr>
              <w:pStyle w:val="TAL"/>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17F35F0D" w14:textId="77777777" w:rsidR="00777014" w:rsidRPr="00A15DCB" w:rsidRDefault="00777014"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E9246CB" w14:textId="77777777" w:rsidR="00777014" w:rsidRPr="00A15DCB" w:rsidRDefault="00777014" w:rsidP="00AB7AF6">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7CB2C81D" w14:textId="77777777" w:rsidR="00777014" w:rsidRPr="00A15DCB" w:rsidRDefault="00777014"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71B3EFCD" w14:textId="77777777" w:rsidR="00777014" w:rsidRPr="00A15DCB" w:rsidRDefault="00777014" w:rsidP="00AB7AF6">
            <w:pPr>
              <w:pStyle w:val="TAC"/>
            </w:pPr>
            <w:r w:rsidRPr="00A15DCB">
              <w:t>P</w:t>
            </w:r>
          </w:p>
        </w:tc>
      </w:tr>
      <w:tr w:rsidR="00777014" w:rsidRPr="00A15DCB" w14:paraId="39B821ED" w14:textId="77777777" w:rsidTr="00AB7AF6">
        <w:tc>
          <w:tcPr>
            <w:tcW w:w="648" w:type="dxa"/>
            <w:tcBorders>
              <w:top w:val="single" w:sz="4" w:space="0" w:color="auto"/>
              <w:left w:val="single" w:sz="4" w:space="0" w:color="auto"/>
              <w:bottom w:val="single" w:sz="4" w:space="0" w:color="auto"/>
              <w:right w:val="single" w:sz="4" w:space="0" w:color="auto"/>
            </w:tcBorders>
          </w:tcPr>
          <w:p w14:paraId="64910EEC" w14:textId="77777777" w:rsidR="00777014" w:rsidRPr="00A15DCB" w:rsidRDefault="00777014"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2BF6633B" w14:textId="77777777" w:rsidR="00777014" w:rsidRPr="00A15DCB" w:rsidRDefault="00777014" w:rsidP="00AB7AF6">
            <w:pPr>
              <w:pStyle w:val="TAL"/>
            </w:pPr>
            <w:r w:rsidRPr="00A15DCB">
              <w:t>The SS transmits Random Access Response with RAPID corresponding to the transmitted Preamble in step 2,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26498CB3" w14:textId="77777777" w:rsidR="00777014" w:rsidRPr="00A15DCB" w:rsidRDefault="00777014"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EA786B1" w14:textId="77777777" w:rsidR="00777014" w:rsidRPr="00A15DCB" w:rsidRDefault="00777014" w:rsidP="00AB7AF6">
            <w:pPr>
              <w:pStyle w:val="TAL"/>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tcPr>
          <w:p w14:paraId="2BE72213"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D12EA6C" w14:textId="77777777" w:rsidR="00777014" w:rsidRPr="00A15DCB" w:rsidRDefault="00777014" w:rsidP="00AB7AF6">
            <w:pPr>
              <w:pStyle w:val="TAC"/>
            </w:pPr>
          </w:p>
        </w:tc>
      </w:tr>
      <w:tr w:rsidR="00777014" w:rsidRPr="00A15DCB" w14:paraId="63A0F882" w14:textId="77777777" w:rsidTr="00AB7AF6">
        <w:tc>
          <w:tcPr>
            <w:tcW w:w="648" w:type="dxa"/>
            <w:tcBorders>
              <w:top w:val="single" w:sz="4" w:space="0" w:color="auto"/>
              <w:left w:val="single" w:sz="4" w:space="0" w:color="auto"/>
              <w:bottom w:val="single" w:sz="4" w:space="0" w:color="auto"/>
              <w:right w:val="single" w:sz="4" w:space="0" w:color="auto"/>
            </w:tcBorders>
          </w:tcPr>
          <w:p w14:paraId="67FA6221" w14:textId="77777777" w:rsidR="00777014" w:rsidRPr="00A15DCB" w:rsidRDefault="00777014" w:rsidP="00AB7AF6">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0B936E73" w14:textId="77777777" w:rsidR="00777014" w:rsidRPr="00A15DCB" w:rsidRDefault="00777014" w:rsidP="00AB7AF6">
            <w:pPr>
              <w:pStyle w:val="TAL"/>
            </w:pPr>
            <w:r w:rsidRPr="00A15DCB">
              <w:t xml:space="preserve">The UE transmits a MAC PDU containing an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tcPr>
          <w:p w14:paraId="3200D8D1" w14:textId="77777777" w:rsidR="00777014" w:rsidRPr="00A15DCB" w:rsidRDefault="00777014" w:rsidP="00AB7AF6">
            <w:pPr>
              <w:pStyle w:val="TAC"/>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58A95C0" w14:textId="77777777" w:rsidR="00777014" w:rsidRPr="00A15DCB" w:rsidRDefault="00777014" w:rsidP="00AB7AF6">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9FE010"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0637C35" w14:textId="77777777" w:rsidR="00777014" w:rsidRPr="00A15DCB" w:rsidRDefault="00777014" w:rsidP="00AB7AF6">
            <w:pPr>
              <w:pStyle w:val="TAC"/>
            </w:pPr>
            <w:r w:rsidRPr="00A15DCB">
              <w:t>-</w:t>
            </w:r>
          </w:p>
        </w:tc>
      </w:tr>
      <w:tr w:rsidR="00777014" w:rsidRPr="00A15DCB" w14:paraId="6CDEA459" w14:textId="77777777" w:rsidTr="00AB7AF6">
        <w:tc>
          <w:tcPr>
            <w:tcW w:w="648" w:type="dxa"/>
            <w:tcBorders>
              <w:top w:val="single" w:sz="4" w:space="0" w:color="auto"/>
              <w:left w:val="single" w:sz="4" w:space="0" w:color="auto"/>
              <w:bottom w:val="single" w:sz="4" w:space="0" w:color="auto"/>
              <w:right w:val="single" w:sz="4" w:space="0" w:color="auto"/>
            </w:tcBorders>
          </w:tcPr>
          <w:p w14:paraId="316A8BB6" w14:textId="77777777" w:rsidR="00777014" w:rsidRPr="00A15DCB" w:rsidRDefault="00777014"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5F7EA1F4" w14:textId="77777777" w:rsidR="00777014" w:rsidRPr="00A15DCB" w:rsidRDefault="00777014" w:rsidP="00AB7AF6">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1817E981" w14:textId="77777777" w:rsidR="00777014" w:rsidRPr="00A15DCB" w:rsidRDefault="00777014"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865C7DD" w14:textId="77777777" w:rsidR="00777014" w:rsidRPr="00A15DCB" w:rsidRDefault="00777014" w:rsidP="00AB7AF6">
            <w:pPr>
              <w:pStyle w:val="TAL"/>
              <w:rPr>
                <w:lang w:eastAsia="zh-CN"/>
              </w:rPr>
            </w:pPr>
            <w:r w:rsidRPr="00A15DCB">
              <w:rPr>
                <w:lang w:eastAsia="zh-CN"/>
              </w:rPr>
              <w:t>MAC PDU</w:t>
            </w:r>
          </w:p>
          <w:p w14:paraId="23B1467F" w14:textId="77777777" w:rsidR="00777014" w:rsidRPr="00A15DCB" w:rsidRDefault="00777014" w:rsidP="00AB7AF6">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2EA4E7A"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1D17E14" w14:textId="77777777" w:rsidR="00777014" w:rsidRPr="00A15DCB" w:rsidRDefault="00777014" w:rsidP="00AB7AF6">
            <w:pPr>
              <w:pStyle w:val="TAC"/>
            </w:pPr>
            <w:r w:rsidRPr="00A15DCB">
              <w:t>-</w:t>
            </w:r>
          </w:p>
        </w:tc>
      </w:tr>
      <w:tr w:rsidR="00777014" w:rsidRPr="00A15DCB" w14:paraId="6215D850" w14:textId="77777777" w:rsidTr="00AB7AF6">
        <w:tc>
          <w:tcPr>
            <w:tcW w:w="648" w:type="dxa"/>
            <w:tcBorders>
              <w:top w:val="single" w:sz="4" w:space="0" w:color="auto"/>
              <w:left w:val="single" w:sz="4" w:space="0" w:color="auto"/>
              <w:bottom w:val="single" w:sz="4" w:space="0" w:color="auto"/>
              <w:right w:val="single" w:sz="4" w:space="0" w:color="auto"/>
            </w:tcBorders>
          </w:tcPr>
          <w:p w14:paraId="3453D76E" w14:textId="77777777" w:rsidR="00777014" w:rsidRPr="00A15DCB" w:rsidRDefault="00777014" w:rsidP="00AB7AF6">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0F7C5C6C" w14:textId="11591188" w:rsidR="00777014" w:rsidRPr="00A15DCB" w:rsidRDefault="003B1E59" w:rsidP="00AB7AF6">
            <w:pPr>
              <w:pStyle w:val="TAL"/>
            </w:pPr>
            <w:r w:rsidRPr="00A15DCB">
              <w:t xml:space="preserve">The </w:t>
            </w:r>
            <w:r w:rsidR="00777014" w:rsidRPr="00A15DCB">
              <w:t>UE transmit</w:t>
            </w:r>
            <w:r w:rsidRPr="00A15DCB">
              <w:t>s</w:t>
            </w:r>
            <w:r w:rsidR="00777014" w:rsidRPr="00A15DCB">
              <w:t xml:space="preserve"> a MAC PDU containing an </w:t>
            </w:r>
            <w:r w:rsidR="00777014" w:rsidRPr="00A15DCB">
              <w:rPr>
                <w:i/>
                <w:iCs/>
              </w:rPr>
              <w:t>RRCSetupComplete</w:t>
            </w:r>
            <w:r w:rsidR="00777014" w:rsidRPr="00A15DCB">
              <w:t xml:space="preserve"> message indicating acceptance of </w:t>
            </w:r>
            <w:r w:rsidR="00777014" w:rsidRPr="00A15DCB">
              <w:rPr>
                <w:i/>
                <w:iCs/>
              </w:rPr>
              <w:t>RRCSetup</w:t>
            </w:r>
            <w:r w:rsidR="00777014"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tcPr>
          <w:p w14:paraId="30F25D53" w14:textId="77777777" w:rsidR="00777014" w:rsidRPr="00A15DCB" w:rsidRDefault="00777014"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CF2F492" w14:textId="77777777" w:rsidR="00777014" w:rsidRPr="00A15DCB" w:rsidRDefault="00777014" w:rsidP="00AB7AF6">
            <w:pPr>
              <w:pStyle w:val="TAL"/>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6F9D6073"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38A0CB3" w14:textId="77777777" w:rsidR="00777014" w:rsidRPr="00A15DCB" w:rsidRDefault="00777014" w:rsidP="00AB7AF6">
            <w:pPr>
              <w:pStyle w:val="TAC"/>
            </w:pPr>
            <w:r w:rsidRPr="00A15DCB">
              <w:t>-</w:t>
            </w:r>
          </w:p>
        </w:tc>
      </w:tr>
    </w:tbl>
    <w:p w14:paraId="7B18521F" w14:textId="77777777" w:rsidR="00777014" w:rsidRPr="00A15DCB" w:rsidRDefault="00777014" w:rsidP="00777014"/>
    <w:p w14:paraId="6F136007" w14:textId="77777777" w:rsidR="00777014" w:rsidRPr="00A15DCB" w:rsidRDefault="00777014" w:rsidP="00777014">
      <w:pPr>
        <w:pStyle w:val="H6"/>
      </w:pPr>
      <w:r w:rsidRPr="00A15DCB">
        <w:t>7.1.1.1.11.3.3</w:t>
      </w:r>
      <w:r w:rsidRPr="00A15DCB">
        <w:tab/>
        <w:t>Specific message contents</w:t>
      </w:r>
    </w:p>
    <w:p w14:paraId="64A8A7C3" w14:textId="5BF49BB0" w:rsidR="006731CA" w:rsidRPr="00A15DCB" w:rsidRDefault="006731CA" w:rsidP="006731CA">
      <w:pPr>
        <w:pStyle w:val="TH"/>
        <w:rPr>
          <w:lang w:eastAsia="x-none"/>
        </w:rPr>
      </w:pPr>
      <w:r w:rsidRPr="00A15DCB">
        <w:rPr>
          <w:lang w:eastAsia="x-none"/>
        </w:rPr>
        <w:t xml:space="preserve">Table 7.1.1.1.11.3.3-1: SIB 1 (preamble and all steps, Table </w:t>
      </w:r>
      <w:r w:rsidRPr="00A15DCB">
        <w:t>7.1.1.1.11.3.2-1</w:t>
      </w:r>
      <w:r w:rsidRPr="00A15DCB">
        <w:rPr>
          <w:lang w:eastAsia="x-none"/>
        </w:rPr>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6731CA" w:rsidRPr="00A15DCB" w14:paraId="61FBD264" w14:textId="77777777" w:rsidTr="00AB7AF6">
        <w:tc>
          <w:tcPr>
            <w:tcW w:w="9637" w:type="dxa"/>
            <w:gridSpan w:val="4"/>
          </w:tcPr>
          <w:p w14:paraId="3538E026" w14:textId="77777777" w:rsidR="006731CA" w:rsidRPr="00A15DCB" w:rsidRDefault="006731CA" w:rsidP="00AB7AF6">
            <w:pPr>
              <w:pStyle w:val="TAL"/>
            </w:pPr>
            <w:r w:rsidRPr="00A15DCB">
              <w:t xml:space="preserve">Derivation path: TS 38.508-1 </w:t>
            </w:r>
            <w:r w:rsidRPr="00A15DCB">
              <w:rPr>
                <w:lang w:eastAsia="zh-CN"/>
              </w:rPr>
              <w:t>[4]</w:t>
            </w:r>
            <w:r w:rsidRPr="00A15DCB">
              <w:t xml:space="preserve"> Table 4.6.1-28 </w:t>
            </w:r>
          </w:p>
        </w:tc>
      </w:tr>
      <w:tr w:rsidR="006731CA" w:rsidRPr="00A15DCB" w14:paraId="552A3549" w14:textId="77777777" w:rsidTr="00AB7AF6">
        <w:tc>
          <w:tcPr>
            <w:tcW w:w="4535" w:type="dxa"/>
            <w:tcBorders>
              <w:bottom w:val="single" w:sz="4" w:space="0" w:color="auto"/>
            </w:tcBorders>
          </w:tcPr>
          <w:p w14:paraId="14C33633" w14:textId="77777777" w:rsidR="006731CA" w:rsidRPr="00A15DCB" w:rsidRDefault="006731CA" w:rsidP="00AB7AF6">
            <w:pPr>
              <w:pStyle w:val="TAH"/>
            </w:pPr>
            <w:r w:rsidRPr="00A15DCB">
              <w:t>Information Element</w:t>
            </w:r>
          </w:p>
        </w:tc>
        <w:tc>
          <w:tcPr>
            <w:tcW w:w="2267" w:type="dxa"/>
            <w:tcBorders>
              <w:bottom w:val="single" w:sz="4" w:space="0" w:color="auto"/>
            </w:tcBorders>
          </w:tcPr>
          <w:p w14:paraId="2002FD46" w14:textId="77777777" w:rsidR="006731CA" w:rsidRPr="00A15DCB" w:rsidRDefault="006731CA" w:rsidP="00AB7AF6">
            <w:pPr>
              <w:pStyle w:val="TAH"/>
            </w:pPr>
            <w:r w:rsidRPr="00A15DCB">
              <w:t>Value/Remark</w:t>
            </w:r>
          </w:p>
        </w:tc>
        <w:tc>
          <w:tcPr>
            <w:tcW w:w="1700" w:type="dxa"/>
            <w:tcBorders>
              <w:bottom w:val="single" w:sz="4" w:space="0" w:color="auto"/>
            </w:tcBorders>
          </w:tcPr>
          <w:p w14:paraId="2DBB297E" w14:textId="77777777" w:rsidR="006731CA" w:rsidRPr="00A15DCB" w:rsidRDefault="006731CA" w:rsidP="00AB7AF6">
            <w:pPr>
              <w:pStyle w:val="TAH"/>
            </w:pPr>
            <w:r w:rsidRPr="00A15DCB">
              <w:t>Comment</w:t>
            </w:r>
          </w:p>
        </w:tc>
        <w:tc>
          <w:tcPr>
            <w:tcW w:w="1135" w:type="dxa"/>
            <w:tcBorders>
              <w:bottom w:val="single" w:sz="4" w:space="0" w:color="auto"/>
            </w:tcBorders>
          </w:tcPr>
          <w:p w14:paraId="0033900F" w14:textId="77777777" w:rsidR="006731CA" w:rsidRPr="00A15DCB" w:rsidRDefault="006731CA" w:rsidP="00AB7AF6">
            <w:pPr>
              <w:pStyle w:val="TAH"/>
            </w:pPr>
            <w:r w:rsidRPr="00A15DCB">
              <w:t>Condition</w:t>
            </w:r>
          </w:p>
        </w:tc>
      </w:tr>
      <w:tr w:rsidR="006731CA" w:rsidRPr="00A15DCB" w14:paraId="69408C72" w14:textId="77777777" w:rsidTr="00AB7AF6">
        <w:tc>
          <w:tcPr>
            <w:tcW w:w="4535" w:type="dxa"/>
            <w:tcBorders>
              <w:top w:val="single" w:sz="4" w:space="0" w:color="auto"/>
              <w:bottom w:val="single" w:sz="4" w:space="0" w:color="auto"/>
            </w:tcBorders>
          </w:tcPr>
          <w:p w14:paraId="4F4B274F" w14:textId="77777777" w:rsidR="006731CA" w:rsidRPr="00A15DCB" w:rsidRDefault="006731CA" w:rsidP="00AB7AF6">
            <w:pPr>
              <w:pStyle w:val="TAL"/>
            </w:pPr>
            <w:r w:rsidRPr="00A15DCB">
              <w:t>SIB1 ::= SEQUENCE {</w:t>
            </w:r>
          </w:p>
        </w:tc>
        <w:tc>
          <w:tcPr>
            <w:tcW w:w="2267" w:type="dxa"/>
            <w:tcBorders>
              <w:top w:val="single" w:sz="4" w:space="0" w:color="auto"/>
              <w:bottom w:val="single" w:sz="4" w:space="0" w:color="auto"/>
            </w:tcBorders>
          </w:tcPr>
          <w:p w14:paraId="112FD83F" w14:textId="77777777" w:rsidR="006731CA" w:rsidRPr="00A15DCB" w:rsidRDefault="006731CA" w:rsidP="00AB7AF6">
            <w:pPr>
              <w:pStyle w:val="TAL"/>
            </w:pPr>
          </w:p>
        </w:tc>
        <w:tc>
          <w:tcPr>
            <w:tcW w:w="1700" w:type="dxa"/>
            <w:tcBorders>
              <w:top w:val="single" w:sz="4" w:space="0" w:color="auto"/>
              <w:bottom w:val="single" w:sz="4" w:space="0" w:color="auto"/>
            </w:tcBorders>
          </w:tcPr>
          <w:p w14:paraId="7387947E" w14:textId="77777777" w:rsidR="006731CA" w:rsidRPr="00A15DCB" w:rsidRDefault="006731CA" w:rsidP="00AB7AF6">
            <w:pPr>
              <w:pStyle w:val="TAL"/>
            </w:pPr>
          </w:p>
        </w:tc>
        <w:tc>
          <w:tcPr>
            <w:tcW w:w="1135" w:type="dxa"/>
            <w:tcBorders>
              <w:top w:val="single" w:sz="4" w:space="0" w:color="auto"/>
              <w:bottom w:val="single" w:sz="4" w:space="0" w:color="auto"/>
            </w:tcBorders>
          </w:tcPr>
          <w:p w14:paraId="33589B0A" w14:textId="77777777" w:rsidR="006731CA" w:rsidRPr="00A15DCB" w:rsidRDefault="006731CA" w:rsidP="00AB7AF6">
            <w:pPr>
              <w:pStyle w:val="TAL"/>
            </w:pPr>
          </w:p>
        </w:tc>
      </w:tr>
      <w:tr w:rsidR="006731CA" w:rsidRPr="00A15DCB" w14:paraId="2E0F73E8" w14:textId="77777777" w:rsidTr="00AB7AF6">
        <w:tc>
          <w:tcPr>
            <w:tcW w:w="4535" w:type="dxa"/>
            <w:tcBorders>
              <w:top w:val="single" w:sz="4" w:space="0" w:color="auto"/>
              <w:bottom w:val="single" w:sz="4" w:space="0" w:color="auto"/>
            </w:tcBorders>
          </w:tcPr>
          <w:p w14:paraId="6C58EBFF" w14:textId="77777777" w:rsidR="006731CA" w:rsidRPr="00A15DCB" w:rsidRDefault="006731CA" w:rsidP="00AB7AF6">
            <w:pPr>
              <w:pStyle w:val="TAL"/>
            </w:pPr>
            <w:r w:rsidRPr="00A15DCB">
              <w:t xml:space="preserve">  servingCellConfigCommon</w:t>
            </w:r>
          </w:p>
        </w:tc>
        <w:tc>
          <w:tcPr>
            <w:tcW w:w="2267" w:type="dxa"/>
            <w:tcBorders>
              <w:top w:val="single" w:sz="4" w:space="0" w:color="auto"/>
              <w:bottom w:val="single" w:sz="4" w:space="0" w:color="auto"/>
            </w:tcBorders>
          </w:tcPr>
          <w:p w14:paraId="2A6275C5" w14:textId="77777777" w:rsidR="006731CA" w:rsidRPr="00A15DCB" w:rsidRDefault="006731CA" w:rsidP="00AB7AF6">
            <w:pPr>
              <w:pStyle w:val="TAL"/>
            </w:pPr>
            <w:r w:rsidRPr="00A15DCB">
              <w:t>ServingCellConfigCommon</w:t>
            </w:r>
          </w:p>
        </w:tc>
        <w:tc>
          <w:tcPr>
            <w:tcW w:w="1700" w:type="dxa"/>
            <w:tcBorders>
              <w:top w:val="single" w:sz="4" w:space="0" w:color="auto"/>
              <w:bottom w:val="single" w:sz="4" w:space="0" w:color="auto"/>
            </w:tcBorders>
          </w:tcPr>
          <w:p w14:paraId="1E4CE235" w14:textId="77777777" w:rsidR="006731CA" w:rsidRPr="00A15DCB" w:rsidRDefault="006731CA" w:rsidP="00AB7AF6">
            <w:pPr>
              <w:pStyle w:val="TAL"/>
            </w:pPr>
            <w:r w:rsidRPr="00A15DCB">
              <w:t xml:space="preserve">Table </w:t>
            </w:r>
            <w:r w:rsidRPr="00A15DCB">
              <w:rPr>
                <w:lang w:eastAsia="x-none"/>
              </w:rPr>
              <w:t>7.1.1.1.11.3.3-2</w:t>
            </w:r>
          </w:p>
        </w:tc>
        <w:tc>
          <w:tcPr>
            <w:tcW w:w="1135" w:type="dxa"/>
            <w:tcBorders>
              <w:top w:val="single" w:sz="4" w:space="0" w:color="auto"/>
              <w:bottom w:val="single" w:sz="4" w:space="0" w:color="auto"/>
            </w:tcBorders>
          </w:tcPr>
          <w:p w14:paraId="068EC45A" w14:textId="77777777" w:rsidR="006731CA" w:rsidRPr="00A15DCB" w:rsidRDefault="006731CA" w:rsidP="00AB7AF6">
            <w:pPr>
              <w:pStyle w:val="TAL"/>
            </w:pPr>
          </w:p>
        </w:tc>
      </w:tr>
      <w:tr w:rsidR="006731CA" w:rsidRPr="00A15DCB" w14:paraId="74FCA3D4" w14:textId="77777777" w:rsidTr="00AB7AF6">
        <w:tc>
          <w:tcPr>
            <w:tcW w:w="4535" w:type="dxa"/>
            <w:tcBorders>
              <w:top w:val="single" w:sz="4" w:space="0" w:color="auto"/>
              <w:bottom w:val="single" w:sz="4" w:space="0" w:color="auto"/>
            </w:tcBorders>
          </w:tcPr>
          <w:p w14:paraId="21DE6280" w14:textId="77777777" w:rsidR="006731CA" w:rsidRPr="00A15DCB" w:rsidRDefault="006731CA" w:rsidP="00AB7AF6">
            <w:pPr>
              <w:pStyle w:val="TAL"/>
            </w:pPr>
            <w:r w:rsidRPr="00A15DCB">
              <w:t>}</w:t>
            </w:r>
          </w:p>
        </w:tc>
        <w:tc>
          <w:tcPr>
            <w:tcW w:w="2267" w:type="dxa"/>
            <w:tcBorders>
              <w:top w:val="single" w:sz="4" w:space="0" w:color="auto"/>
              <w:bottom w:val="single" w:sz="4" w:space="0" w:color="auto"/>
            </w:tcBorders>
          </w:tcPr>
          <w:p w14:paraId="6B758C75" w14:textId="77777777" w:rsidR="006731CA" w:rsidRPr="00A15DCB" w:rsidRDefault="006731CA" w:rsidP="00AB7AF6">
            <w:pPr>
              <w:pStyle w:val="TAL"/>
            </w:pPr>
          </w:p>
        </w:tc>
        <w:tc>
          <w:tcPr>
            <w:tcW w:w="1700" w:type="dxa"/>
            <w:tcBorders>
              <w:top w:val="single" w:sz="4" w:space="0" w:color="auto"/>
              <w:bottom w:val="single" w:sz="4" w:space="0" w:color="auto"/>
            </w:tcBorders>
          </w:tcPr>
          <w:p w14:paraId="179A5B0B" w14:textId="77777777" w:rsidR="006731CA" w:rsidRPr="00A15DCB" w:rsidRDefault="006731CA" w:rsidP="00AB7AF6">
            <w:pPr>
              <w:pStyle w:val="TAL"/>
            </w:pPr>
          </w:p>
        </w:tc>
        <w:tc>
          <w:tcPr>
            <w:tcW w:w="1135" w:type="dxa"/>
            <w:tcBorders>
              <w:top w:val="single" w:sz="4" w:space="0" w:color="auto"/>
              <w:bottom w:val="single" w:sz="4" w:space="0" w:color="auto"/>
            </w:tcBorders>
          </w:tcPr>
          <w:p w14:paraId="17A37643" w14:textId="77777777" w:rsidR="006731CA" w:rsidRPr="00A15DCB" w:rsidRDefault="006731CA" w:rsidP="00AB7AF6">
            <w:pPr>
              <w:pStyle w:val="TAL"/>
            </w:pPr>
          </w:p>
        </w:tc>
      </w:tr>
    </w:tbl>
    <w:p w14:paraId="1B2604C3" w14:textId="77777777" w:rsidR="006731CA" w:rsidRPr="00A15DCB" w:rsidRDefault="006731CA" w:rsidP="006731CA"/>
    <w:p w14:paraId="1C91735A" w14:textId="31F142F1" w:rsidR="006731CA" w:rsidRPr="00A15DCB" w:rsidRDefault="006731CA" w:rsidP="006731CA">
      <w:pPr>
        <w:pStyle w:val="TH"/>
        <w:rPr>
          <w:lang w:eastAsia="x-none"/>
        </w:rPr>
      </w:pPr>
      <w:r w:rsidRPr="00A15DCB">
        <w:rPr>
          <w:lang w:eastAsia="x-none"/>
        </w:rPr>
        <w:t xml:space="preserve">Table 7.1.1.1.11.3.3-2: </w:t>
      </w:r>
      <w:r w:rsidRPr="00A15DCB">
        <w:rPr>
          <w:iCs/>
        </w:rPr>
        <w:t>ServingCellConfigCommon</w:t>
      </w:r>
      <w:r w:rsidRPr="00A15DCB">
        <w:rPr>
          <w:lang w:eastAsia="x-none"/>
        </w:rPr>
        <w:t xml:space="preserve"> (</w:t>
      </w:r>
      <w:r w:rsidR="00DE5F50" w:rsidRPr="00A15DCB">
        <w:rPr>
          <w:lang w:eastAsia="zh-CN"/>
        </w:rPr>
        <w:t xml:space="preserve">Table </w:t>
      </w:r>
      <w:r w:rsidRPr="00A15DCB">
        <w:rPr>
          <w:lang w:eastAsia="x-none"/>
        </w:rPr>
        <w:t>7.1.1.1.11.3.3-1)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A15DCB" w14:paraId="736109B2" w14:textId="77777777" w:rsidTr="00AB7AF6">
        <w:tc>
          <w:tcPr>
            <w:tcW w:w="9747" w:type="dxa"/>
            <w:gridSpan w:val="4"/>
          </w:tcPr>
          <w:p w14:paraId="1302F440" w14:textId="77777777" w:rsidR="006731CA" w:rsidRPr="00A15DCB" w:rsidRDefault="006731CA" w:rsidP="00AB7AF6">
            <w:pPr>
              <w:pStyle w:val="TAH"/>
              <w:jc w:val="left"/>
              <w:rPr>
                <w:b w:val="0"/>
              </w:rPr>
            </w:pPr>
            <w:r w:rsidRPr="00A15DCB">
              <w:rPr>
                <w:b w:val="0"/>
              </w:rPr>
              <w:t>Derivation Path: TS 38.508-1 [4], Table 4.6.3-168</w:t>
            </w:r>
          </w:p>
        </w:tc>
      </w:tr>
      <w:tr w:rsidR="006731CA" w:rsidRPr="00A15DCB" w14:paraId="1E82AFF8" w14:textId="77777777" w:rsidTr="00AB7AF6">
        <w:tc>
          <w:tcPr>
            <w:tcW w:w="4535" w:type="dxa"/>
          </w:tcPr>
          <w:p w14:paraId="6CBDF8AF" w14:textId="77777777" w:rsidR="006731CA" w:rsidRPr="00A15DCB" w:rsidRDefault="006731CA" w:rsidP="00AB7AF6">
            <w:pPr>
              <w:pStyle w:val="TAH"/>
            </w:pPr>
            <w:r w:rsidRPr="00A15DCB">
              <w:t>Information Element</w:t>
            </w:r>
          </w:p>
        </w:tc>
        <w:tc>
          <w:tcPr>
            <w:tcW w:w="2267" w:type="dxa"/>
          </w:tcPr>
          <w:p w14:paraId="4EFA37B3" w14:textId="77777777" w:rsidR="006731CA" w:rsidRPr="00A15DCB" w:rsidRDefault="006731CA" w:rsidP="00AB7AF6">
            <w:pPr>
              <w:pStyle w:val="TAH"/>
            </w:pPr>
            <w:r w:rsidRPr="00A15DCB">
              <w:t>Value/remark</w:t>
            </w:r>
          </w:p>
        </w:tc>
        <w:tc>
          <w:tcPr>
            <w:tcW w:w="1700" w:type="dxa"/>
          </w:tcPr>
          <w:p w14:paraId="7037BE0B" w14:textId="77777777" w:rsidR="006731CA" w:rsidRPr="00A15DCB" w:rsidRDefault="006731CA" w:rsidP="00AB7AF6">
            <w:pPr>
              <w:pStyle w:val="TAH"/>
            </w:pPr>
            <w:r w:rsidRPr="00A15DCB">
              <w:t>Comment</w:t>
            </w:r>
          </w:p>
        </w:tc>
        <w:tc>
          <w:tcPr>
            <w:tcW w:w="1245" w:type="dxa"/>
          </w:tcPr>
          <w:p w14:paraId="25829B0B" w14:textId="77777777" w:rsidR="006731CA" w:rsidRPr="00A15DCB" w:rsidRDefault="006731CA" w:rsidP="00AB7AF6">
            <w:pPr>
              <w:pStyle w:val="TAH"/>
            </w:pPr>
            <w:r w:rsidRPr="00A15DCB">
              <w:t>Condition</w:t>
            </w:r>
          </w:p>
        </w:tc>
      </w:tr>
      <w:tr w:rsidR="006731CA" w:rsidRPr="00A15DCB" w14:paraId="133AEBAC" w14:textId="77777777" w:rsidTr="00AB7AF6">
        <w:tc>
          <w:tcPr>
            <w:tcW w:w="4535" w:type="dxa"/>
          </w:tcPr>
          <w:p w14:paraId="16A56EB3" w14:textId="77777777" w:rsidR="006731CA" w:rsidRPr="00A15DCB" w:rsidRDefault="006731CA" w:rsidP="00AB7AF6">
            <w:pPr>
              <w:pStyle w:val="TAL"/>
            </w:pPr>
            <w:r w:rsidRPr="00A15DCB">
              <w:t>ServingCellConfigCommon ::= SEQUENCE {</w:t>
            </w:r>
          </w:p>
        </w:tc>
        <w:tc>
          <w:tcPr>
            <w:tcW w:w="2267" w:type="dxa"/>
          </w:tcPr>
          <w:p w14:paraId="639485F1" w14:textId="77777777" w:rsidR="006731CA" w:rsidRPr="00A15DCB" w:rsidRDefault="006731CA" w:rsidP="00AB7AF6">
            <w:pPr>
              <w:pStyle w:val="TAL"/>
            </w:pPr>
          </w:p>
        </w:tc>
        <w:tc>
          <w:tcPr>
            <w:tcW w:w="1700" w:type="dxa"/>
          </w:tcPr>
          <w:p w14:paraId="53E3623D" w14:textId="77777777" w:rsidR="006731CA" w:rsidRPr="00A15DCB" w:rsidRDefault="006731CA" w:rsidP="00AB7AF6">
            <w:pPr>
              <w:pStyle w:val="TAL"/>
            </w:pPr>
          </w:p>
        </w:tc>
        <w:tc>
          <w:tcPr>
            <w:tcW w:w="1245" w:type="dxa"/>
          </w:tcPr>
          <w:p w14:paraId="553CA962" w14:textId="77777777" w:rsidR="006731CA" w:rsidRPr="00A15DCB" w:rsidRDefault="006731CA" w:rsidP="00AB7AF6">
            <w:pPr>
              <w:pStyle w:val="TAL"/>
            </w:pPr>
          </w:p>
        </w:tc>
      </w:tr>
      <w:tr w:rsidR="006731CA" w:rsidRPr="00A15DCB" w14:paraId="3D0C0415" w14:textId="77777777" w:rsidTr="00AB7AF6">
        <w:tc>
          <w:tcPr>
            <w:tcW w:w="4535" w:type="dxa"/>
          </w:tcPr>
          <w:p w14:paraId="566FDB82" w14:textId="77777777" w:rsidR="006731CA" w:rsidRPr="00A15DCB" w:rsidRDefault="006731CA" w:rsidP="00AB7AF6">
            <w:pPr>
              <w:pStyle w:val="TAL"/>
            </w:pPr>
            <w:r w:rsidRPr="00A15DCB">
              <w:t xml:space="preserve">  uplinkConfigCommon SEQUENCE {</w:t>
            </w:r>
          </w:p>
        </w:tc>
        <w:tc>
          <w:tcPr>
            <w:tcW w:w="2267" w:type="dxa"/>
          </w:tcPr>
          <w:p w14:paraId="1C44E2A5" w14:textId="77777777" w:rsidR="006731CA" w:rsidRPr="00A15DCB" w:rsidRDefault="006731CA" w:rsidP="00AB7AF6">
            <w:pPr>
              <w:pStyle w:val="TAL"/>
            </w:pPr>
          </w:p>
        </w:tc>
        <w:tc>
          <w:tcPr>
            <w:tcW w:w="1700" w:type="dxa"/>
          </w:tcPr>
          <w:p w14:paraId="19B7944F" w14:textId="77777777" w:rsidR="006731CA" w:rsidRPr="00A15DCB" w:rsidRDefault="006731CA" w:rsidP="00AB7AF6">
            <w:pPr>
              <w:pStyle w:val="TAL"/>
            </w:pPr>
          </w:p>
        </w:tc>
        <w:tc>
          <w:tcPr>
            <w:tcW w:w="1245" w:type="dxa"/>
          </w:tcPr>
          <w:p w14:paraId="32C14F4D" w14:textId="77777777" w:rsidR="006731CA" w:rsidRPr="00A15DCB" w:rsidRDefault="006731CA" w:rsidP="00AB7AF6">
            <w:pPr>
              <w:pStyle w:val="TAL"/>
            </w:pPr>
          </w:p>
        </w:tc>
      </w:tr>
      <w:tr w:rsidR="006731CA" w:rsidRPr="00A15DCB" w14:paraId="5FD07CF5" w14:textId="77777777" w:rsidTr="00AB7AF6">
        <w:tc>
          <w:tcPr>
            <w:tcW w:w="4535" w:type="dxa"/>
          </w:tcPr>
          <w:p w14:paraId="11055B92" w14:textId="77777777" w:rsidR="006731CA" w:rsidRPr="00A15DCB" w:rsidRDefault="006731CA" w:rsidP="00AB7AF6">
            <w:pPr>
              <w:pStyle w:val="TAL"/>
            </w:pPr>
            <w:r w:rsidRPr="00A15DCB">
              <w:t xml:space="preserve">    initialUplinkBWP</w:t>
            </w:r>
          </w:p>
        </w:tc>
        <w:tc>
          <w:tcPr>
            <w:tcW w:w="2267" w:type="dxa"/>
          </w:tcPr>
          <w:p w14:paraId="15969D86" w14:textId="77777777" w:rsidR="006731CA" w:rsidRPr="00A15DCB" w:rsidRDefault="006731CA" w:rsidP="00AB7AF6">
            <w:pPr>
              <w:pStyle w:val="TAL"/>
            </w:pPr>
            <w:r w:rsidRPr="00A15DCB">
              <w:t>BWP-UplinkCommon</w:t>
            </w:r>
          </w:p>
        </w:tc>
        <w:tc>
          <w:tcPr>
            <w:tcW w:w="1700" w:type="dxa"/>
          </w:tcPr>
          <w:p w14:paraId="4E25DAF8" w14:textId="77777777" w:rsidR="006731CA" w:rsidRPr="00A15DCB" w:rsidRDefault="006731CA" w:rsidP="00AB7AF6">
            <w:pPr>
              <w:pStyle w:val="TAL"/>
            </w:pPr>
            <w:r w:rsidRPr="00A15DCB">
              <w:t xml:space="preserve">Table </w:t>
            </w:r>
            <w:r w:rsidRPr="00A15DCB">
              <w:rPr>
                <w:lang w:eastAsia="x-none"/>
              </w:rPr>
              <w:t>7.1.1.1.11.3.3-3</w:t>
            </w:r>
          </w:p>
        </w:tc>
        <w:tc>
          <w:tcPr>
            <w:tcW w:w="1245" w:type="dxa"/>
          </w:tcPr>
          <w:p w14:paraId="1D4E4C44" w14:textId="77777777" w:rsidR="006731CA" w:rsidRPr="00A15DCB" w:rsidRDefault="006731CA" w:rsidP="00AB7AF6">
            <w:pPr>
              <w:pStyle w:val="TAL"/>
            </w:pPr>
          </w:p>
        </w:tc>
      </w:tr>
      <w:tr w:rsidR="006731CA" w:rsidRPr="00A15DCB" w14:paraId="539B3614" w14:textId="77777777" w:rsidTr="00AB7AF6">
        <w:tc>
          <w:tcPr>
            <w:tcW w:w="4535" w:type="dxa"/>
          </w:tcPr>
          <w:p w14:paraId="5C569BF1" w14:textId="77777777" w:rsidR="006731CA" w:rsidRPr="00A15DCB" w:rsidRDefault="006731CA" w:rsidP="00AB7AF6">
            <w:pPr>
              <w:pStyle w:val="TAL"/>
            </w:pPr>
            <w:r w:rsidRPr="00A15DCB">
              <w:t xml:space="preserve">  }</w:t>
            </w:r>
          </w:p>
        </w:tc>
        <w:tc>
          <w:tcPr>
            <w:tcW w:w="2267" w:type="dxa"/>
          </w:tcPr>
          <w:p w14:paraId="01A95DB2" w14:textId="77777777" w:rsidR="006731CA" w:rsidRPr="00A15DCB" w:rsidRDefault="006731CA" w:rsidP="00AB7AF6">
            <w:pPr>
              <w:pStyle w:val="TAL"/>
            </w:pPr>
          </w:p>
        </w:tc>
        <w:tc>
          <w:tcPr>
            <w:tcW w:w="1700" w:type="dxa"/>
          </w:tcPr>
          <w:p w14:paraId="597C33C7" w14:textId="77777777" w:rsidR="006731CA" w:rsidRPr="00A15DCB" w:rsidRDefault="006731CA" w:rsidP="00AB7AF6">
            <w:pPr>
              <w:pStyle w:val="TAL"/>
            </w:pPr>
          </w:p>
        </w:tc>
        <w:tc>
          <w:tcPr>
            <w:tcW w:w="1245" w:type="dxa"/>
          </w:tcPr>
          <w:p w14:paraId="0CDB4964" w14:textId="77777777" w:rsidR="006731CA" w:rsidRPr="00A15DCB" w:rsidRDefault="006731CA" w:rsidP="00AB7AF6">
            <w:pPr>
              <w:pStyle w:val="TAL"/>
            </w:pPr>
          </w:p>
        </w:tc>
      </w:tr>
      <w:tr w:rsidR="006731CA" w:rsidRPr="00A15DCB" w14:paraId="3FA19120" w14:textId="77777777" w:rsidTr="00AB7AF6">
        <w:tc>
          <w:tcPr>
            <w:tcW w:w="4535" w:type="dxa"/>
            <w:tcBorders>
              <w:bottom w:val="single" w:sz="4" w:space="0" w:color="auto"/>
            </w:tcBorders>
          </w:tcPr>
          <w:p w14:paraId="04767250" w14:textId="77777777" w:rsidR="006731CA" w:rsidRPr="00A15DCB" w:rsidRDefault="006731CA" w:rsidP="00AB7AF6">
            <w:pPr>
              <w:pStyle w:val="TAL"/>
            </w:pPr>
            <w:r w:rsidRPr="00A15DCB">
              <w:t>}</w:t>
            </w:r>
          </w:p>
        </w:tc>
        <w:tc>
          <w:tcPr>
            <w:tcW w:w="2267" w:type="dxa"/>
          </w:tcPr>
          <w:p w14:paraId="4F0C20C2" w14:textId="77777777" w:rsidR="006731CA" w:rsidRPr="00A15DCB" w:rsidRDefault="006731CA" w:rsidP="00AB7AF6">
            <w:pPr>
              <w:pStyle w:val="TAL"/>
            </w:pPr>
          </w:p>
        </w:tc>
        <w:tc>
          <w:tcPr>
            <w:tcW w:w="1700" w:type="dxa"/>
          </w:tcPr>
          <w:p w14:paraId="1F518713" w14:textId="77777777" w:rsidR="006731CA" w:rsidRPr="00A15DCB" w:rsidRDefault="006731CA" w:rsidP="00AB7AF6">
            <w:pPr>
              <w:pStyle w:val="TAL"/>
            </w:pPr>
          </w:p>
        </w:tc>
        <w:tc>
          <w:tcPr>
            <w:tcW w:w="1245" w:type="dxa"/>
          </w:tcPr>
          <w:p w14:paraId="15B79A27" w14:textId="77777777" w:rsidR="006731CA" w:rsidRPr="00A15DCB" w:rsidRDefault="006731CA" w:rsidP="00AB7AF6">
            <w:pPr>
              <w:pStyle w:val="TAL"/>
            </w:pPr>
          </w:p>
        </w:tc>
      </w:tr>
    </w:tbl>
    <w:p w14:paraId="344952FD" w14:textId="77777777" w:rsidR="006731CA" w:rsidRPr="00A15DCB" w:rsidRDefault="006731CA" w:rsidP="006731CA"/>
    <w:p w14:paraId="7C018FFE" w14:textId="77777777" w:rsidR="006731CA" w:rsidRPr="00A15DCB" w:rsidRDefault="006731CA" w:rsidP="006731CA">
      <w:pPr>
        <w:pStyle w:val="TH"/>
        <w:rPr>
          <w:lang w:eastAsia="x-none"/>
        </w:rPr>
      </w:pPr>
      <w:r w:rsidRPr="00A15DCB">
        <w:rPr>
          <w:lang w:eastAsia="x-none"/>
        </w:rPr>
        <w:lastRenderedPageBreak/>
        <w:t xml:space="preserve">Table 7.1.1.1.11.3.3-3: </w:t>
      </w:r>
      <w:r w:rsidRPr="00A15DCB">
        <w:t>BWP-UplinkCommon</w:t>
      </w:r>
      <w:r w:rsidRPr="00A15DCB">
        <w:rPr>
          <w:i/>
          <w:iCs/>
        </w:rPr>
        <w:t xml:space="preserve"> </w:t>
      </w:r>
      <w:r w:rsidRPr="00A15DCB">
        <w:rPr>
          <w:lang w:eastAsia="x-none"/>
        </w:rPr>
        <w:t>(Table 7.1.1.1.11.3.3-2)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A15DCB" w14:paraId="636106F2" w14:textId="77777777" w:rsidTr="00AB7AF6">
        <w:tc>
          <w:tcPr>
            <w:tcW w:w="4535" w:type="dxa"/>
          </w:tcPr>
          <w:p w14:paraId="62FE0C8A" w14:textId="77777777" w:rsidR="006731CA" w:rsidRPr="00A15DCB" w:rsidRDefault="006731CA" w:rsidP="00AB7AF6">
            <w:pPr>
              <w:pStyle w:val="TAL"/>
            </w:pPr>
            <w:r w:rsidRPr="00A15DCB">
              <w:t>Derivation Path: TS 38.508-1 [4], Table 4.6.3-14</w:t>
            </w:r>
          </w:p>
        </w:tc>
        <w:tc>
          <w:tcPr>
            <w:tcW w:w="2267" w:type="dxa"/>
          </w:tcPr>
          <w:p w14:paraId="47340158" w14:textId="77777777" w:rsidR="006731CA" w:rsidRPr="00A15DCB" w:rsidRDefault="006731CA" w:rsidP="00AB7AF6">
            <w:pPr>
              <w:pStyle w:val="TAL"/>
            </w:pPr>
          </w:p>
        </w:tc>
        <w:tc>
          <w:tcPr>
            <w:tcW w:w="1700" w:type="dxa"/>
          </w:tcPr>
          <w:p w14:paraId="3124666F" w14:textId="77777777" w:rsidR="006731CA" w:rsidRPr="00A15DCB" w:rsidRDefault="006731CA" w:rsidP="00AB7AF6">
            <w:pPr>
              <w:pStyle w:val="TAL"/>
            </w:pPr>
          </w:p>
        </w:tc>
        <w:tc>
          <w:tcPr>
            <w:tcW w:w="1245" w:type="dxa"/>
          </w:tcPr>
          <w:p w14:paraId="5C7A8584" w14:textId="77777777" w:rsidR="006731CA" w:rsidRPr="00A15DCB" w:rsidRDefault="006731CA" w:rsidP="00AB7AF6">
            <w:pPr>
              <w:pStyle w:val="TAL"/>
            </w:pPr>
          </w:p>
        </w:tc>
      </w:tr>
      <w:tr w:rsidR="006731CA" w:rsidRPr="00A15DCB" w14:paraId="34DAFCA4" w14:textId="77777777" w:rsidTr="00AB7AF6">
        <w:tc>
          <w:tcPr>
            <w:tcW w:w="4535" w:type="dxa"/>
          </w:tcPr>
          <w:p w14:paraId="1C5464A2" w14:textId="77777777" w:rsidR="006731CA" w:rsidRPr="00A15DCB" w:rsidRDefault="006731CA" w:rsidP="00AB7AF6">
            <w:pPr>
              <w:pStyle w:val="TAL"/>
              <w:jc w:val="center"/>
              <w:rPr>
                <w:b/>
              </w:rPr>
            </w:pPr>
            <w:r w:rsidRPr="00A15DCB">
              <w:rPr>
                <w:b/>
              </w:rPr>
              <w:t>Information Element</w:t>
            </w:r>
          </w:p>
        </w:tc>
        <w:tc>
          <w:tcPr>
            <w:tcW w:w="2267" w:type="dxa"/>
          </w:tcPr>
          <w:p w14:paraId="6CA551D9" w14:textId="77777777" w:rsidR="006731CA" w:rsidRPr="00A15DCB" w:rsidRDefault="006731CA" w:rsidP="00AB7AF6">
            <w:pPr>
              <w:pStyle w:val="TAL"/>
              <w:jc w:val="center"/>
              <w:rPr>
                <w:b/>
              </w:rPr>
            </w:pPr>
            <w:r w:rsidRPr="00A15DCB">
              <w:rPr>
                <w:b/>
              </w:rPr>
              <w:t>Value/remark</w:t>
            </w:r>
          </w:p>
        </w:tc>
        <w:tc>
          <w:tcPr>
            <w:tcW w:w="1700" w:type="dxa"/>
          </w:tcPr>
          <w:p w14:paraId="1D41D81D" w14:textId="77777777" w:rsidR="006731CA" w:rsidRPr="00A15DCB" w:rsidRDefault="006731CA" w:rsidP="00AB7AF6">
            <w:pPr>
              <w:pStyle w:val="TAL"/>
              <w:jc w:val="center"/>
              <w:rPr>
                <w:b/>
              </w:rPr>
            </w:pPr>
            <w:r w:rsidRPr="00A15DCB">
              <w:rPr>
                <w:b/>
              </w:rPr>
              <w:t>Comment</w:t>
            </w:r>
          </w:p>
        </w:tc>
        <w:tc>
          <w:tcPr>
            <w:tcW w:w="1245" w:type="dxa"/>
          </w:tcPr>
          <w:p w14:paraId="020C81C4" w14:textId="77777777" w:rsidR="006731CA" w:rsidRPr="00A15DCB" w:rsidRDefault="006731CA" w:rsidP="00AB7AF6">
            <w:pPr>
              <w:pStyle w:val="TAL"/>
              <w:jc w:val="center"/>
              <w:rPr>
                <w:b/>
              </w:rPr>
            </w:pPr>
            <w:r w:rsidRPr="00A15DCB">
              <w:rPr>
                <w:b/>
              </w:rPr>
              <w:t>Condition</w:t>
            </w:r>
          </w:p>
        </w:tc>
      </w:tr>
      <w:tr w:rsidR="006731CA" w:rsidRPr="00A15DCB" w14:paraId="0BF30628" w14:textId="77777777" w:rsidTr="00AB7AF6">
        <w:tc>
          <w:tcPr>
            <w:tcW w:w="4535" w:type="dxa"/>
          </w:tcPr>
          <w:p w14:paraId="501B0183" w14:textId="77777777" w:rsidR="006731CA" w:rsidRPr="00A15DCB" w:rsidRDefault="006731CA" w:rsidP="00AB7AF6">
            <w:pPr>
              <w:pStyle w:val="TAL"/>
            </w:pPr>
            <w:r w:rsidRPr="00A15DCB">
              <w:t xml:space="preserve">BWP-UplinkCommon ::= </w:t>
            </w:r>
            <w:r w:rsidRPr="00A15DCB">
              <w:rPr>
                <w:snapToGrid w:val="0"/>
              </w:rPr>
              <w:t xml:space="preserve">SEQUENCE </w:t>
            </w:r>
            <w:r w:rsidRPr="00A15DCB">
              <w:t>{</w:t>
            </w:r>
          </w:p>
        </w:tc>
        <w:tc>
          <w:tcPr>
            <w:tcW w:w="2267" w:type="dxa"/>
          </w:tcPr>
          <w:p w14:paraId="3715D894" w14:textId="77777777" w:rsidR="006731CA" w:rsidRPr="00A15DCB" w:rsidRDefault="006731CA" w:rsidP="00AB7AF6">
            <w:pPr>
              <w:pStyle w:val="TAL"/>
            </w:pPr>
          </w:p>
        </w:tc>
        <w:tc>
          <w:tcPr>
            <w:tcW w:w="1700" w:type="dxa"/>
          </w:tcPr>
          <w:p w14:paraId="5C22855F" w14:textId="77777777" w:rsidR="006731CA" w:rsidRPr="00A15DCB" w:rsidRDefault="006731CA" w:rsidP="00AB7AF6">
            <w:pPr>
              <w:pStyle w:val="TAL"/>
            </w:pPr>
          </w:p>
        </w:tc>
        <w:tc>
          <w:tcPr>
            <w:tcW w:w="1245" w:type="dxa"/>
          </w:tcPr>
          <w:p w14:paraId="33638506" w14:textId="77777777" w:rsidR="006731CA" w:rsidRPr="00A15DCB" w:rsidRDefault="006731CA" w:rsidP="00AB7AF6">
            <w:pPr>
              <w:pStyle w:val="TAL"/>
            </w:pPr>
          </w:p>
        </w:tc>
      </w:tr>
      <w:tr w:rsidR="006731CA" w:rsidRPr="00A15DCB" w14:paraId="425C88AA" w14:textId="77777777" w:rsidTr="00AB7AF6">
        <w:tc>
          <w:tcPr>
            <w:tcW w:w="4535" w:type="dxa"/>
          </w:tcPr>
          <w:p w14:paraId="053FF13F" w14:textId="77777777" w:rsidR="006731CA" w:rsidRPr="00A15DCB" w:rsidRDefault="006731CA" w:rsidP="00AB7AF6">
            <w:pPr>
              <w:pStyle w:val="TAL"/>
            </w:pPr>
            <w:r w:rsidRPr="00A15DCB">
              <w:t xml:space="preserve">  AdditionalRACH-ConfigList-r17 </w:t>
            </w:r>
            <w:r w:rsidRPr="00A15DCB">
              <w:rPr>
                <w:snapToGrid w:val="0"/>
              </w:rPr>
              <w:t xml:space="preserve">SEQUENCE </w:t>
            </w:r>
            <w:r w:rsidRPr="00A15DCB">
              <w:t>{</w:t>
            </w:r>
          </w:p>
        </w:tc>
        <w:tc>
          <w:tcPr>
            <w:tcW w:w="2267" w:type="dxa"/>
          </w:tcPr>
          <w:p w14:paraId="0116A0A8" w14:textId="77777777" w:rsidR="006731CA" w:rsidRPr="00A15DCB" w:rsidRDefault="006731CA" w:rsidP="00AB7AF6">
            <w:pPr>
              <w:pStyle w:val="TAL"/>
            </w:pPr>
          </w:p>
        </w:tc>
        <w:tc>
          <w:tcPr>
            <w:tcW w:w="1700" w:type="dxa"/>
          </w:tcPr>
          <w:p w14:paraId="5C1E0B4C" w14:textId="77777777" w:rsidR="006731CA" w:rsidRPr="00A15DCB" w:rsidRDefault="006731CA" w:rsidP="00AB7AF6">
            <w:pPr>
              <w:pStyle w:val="TAL"/>
            </w:pPr>
          </w:p>
        </w:tc>
        <w:tc>
          <w:tcPr>
            <w:tcW w:w="1245" w:type="dxa"/>
          </w:tcPr>
          <w:p w14:paraId="07A43A48" w14:textId="77777777" w:rsidR="006731CA" w:rsidRPr="00A15DCB" w:rsidRDefault="006731CA" w:rsidP="00AB7AF6">
            <w:pPr>
              <w:pStyle w:val="TAL"/>
            </w:pPr>
          </w:p>
        </w:tc>
      </w:tr>
      <w:tr w:rsidR="006731CA" w:rsidRPr="00A15DCB" w14:paraId="3B7D97AF" w14:textId="77777777" w:rsidTr="00AB7AF6">
        <w:tc>
          <w:tcPr>
            <w:tcW w:w="4535" w:type="dxa"/>
          </w:tcPr>
          <w:p w14:paraId="72F3B78C" w14:textId="77777777" w:rsidR="006731CA" w:rsidRPr="00A15DCB" w:rsidRDefault="006731CA" w:rsidP="00AB7AF6">
            <w:pPr>
              <w:pStyle w:val="TAL"/>
            </w:pPr>
            <w:r w:rsidRPr="00A15DCB">
              <w:t xml:space="preserve">    AdditionalRACH-Config-r17 </w:t>
            </w:r>
            <w:r w:rsidRPr="00A15DCB">
              <w:rPr>
                <w:snapToGrid w:val="0"/>
              </w:rPr>
              <w:t xml:space="preserve">SEQUENCE </w:t>
            </w:r>
            <w:r w:rsidRPr="00A15DCB">
              <w:t>{</w:t>
            </w:r>
          </w:p>
        </w:tc>
        <w:tc>
          <w:tcPr>
            <w:tcW w:w="2267" w:type="dxa"/>
          </w:tcPr>
          <w:p w14:paraId="0AD5753E" w14:textId="77777777" w:rsidR="006731CA" w:rsidRPr="00A15DCB" w:rsidRDefault="006731CA" w:rsidP="00AB7AF6">
            <w:pPr>
              <w:pStyle w:val="TAL"/>
            </w:pPr>
          </w:p>
        </w:tc>
        <w:tc>
          <w:tcPr>
            <w:tcW w:w="1700" w:type="dxa"/>
          </w:tcPr>
          <w:p w14:paraId="39FF76E8" w14:textId="77777777" w:rsidR="006731CA" w:rsidRPr="00A15DCB" w:rsidRDefault="006731CA" w:rsidP="00AB7AF6">
            <w:pPr>
              <w:pStyle w:val="TAL"/>
            </w:pPr>
          </w:p>
        </w:tc>
        <w:tc>
          <w:tcPr>
            <w:tcW w:w="1245" w:type="dxa"/>
          </w:tcPr>
          <w:p w14:paraId="188182A4" w14:textId="77777777" w:rsidR="006731CA" w:rsidRPr="00A15DCB" w:rsidRDefault="006731CA" w:rsidP="00AB7AF6">
            <w:pPr>
              <w:pStyle w:val="TAL"/>
            </w:pPr>
          </w:p>
        </w:tc>
      </w:tr>
      <w:tr w:rsidR="006731CA" w:rsidRPr="00A15DCB" w14:paraId="4979A4C9" w14:textId="77777777" w:rsidTr="00AB7AF6">
        <w:tc>
          <w:tcPr>
            <w:tcW w:w="4535" w:type="dxa"/>
          </w:tcPr>
          <w:p w14:paraId="5C30E0B3" w14:textId="77777777" w:rsidR="006731CA" w:rsidRPr="00A15DCB" w:rsidRDefault="006731CA" w:rsidP="00AB7AF6">
            <w:pPr>
              <w:pStyle w:val="TAL"/>
            </w:pPr>
            <w:r w:rsidRPr="00A15DCB">
              <w:t xml:space="preserve">      rach-ConfigCommon-r17</w:t>
            </w:r>
          </w:p>
        </w:tc>
        <w:tc>
          <w:tcPr>
            <w:tcW w:w="2267" w:type="dxa"/>
          </w:tcPr>
          <w:p w14:paraId="5A2921D8" w14:textId="77777777" w:rsidR="006731CA" w:rsidRPr="00A15DCB" w:rsidRDefault="006731CA" w:rsidP="00AB7AF6">
            <w:pPr>
              <w:pStyle w:val="TAL"/>
            </w:pPr>
            <w:r w:rsidRPr="00A15DCB">
              <w:t>RACH-ConfigCommon</w:t>
            </w:r>
          </w:p>
        </w:tc>
        <w:tc>
          <w:tcPr>
            <w:tcW w:w="1700" w:type="dxa"/>
          </w:tcPr>
          <w:p w14:paraId="77044E1B" w14:textId="77777777" w:rsidR="006731CA" w:rsidRPr="00A15DCB" w:rsidRDefault="006731CA" w:rsidP="00AB7AF6">
            <w:pPr>
              <w:pStyle w:val="TAL"/>
            </w:pPr>
            <w:r w:rsidRPr="00A15DCB">
              <w:t xml:space="preserve">Table </w:t>
            </w:r>
            <w:r w:rsidRPr="00A15DCB">
              <w:rPr>
                <w:lang w:eastAsia="x-none"/>
              </w:rPr>
              <w:t>7.1.1.1.11.3.3-4</w:t>
            </w:r>
          </w:p>
        </w:tc>
        <w:tc>
          <w:tcPr>
            <w:tcW w:w="1245" w:type="dxa"/>
          </w:tcPr>
          <w:p w14:paraId="7B355E90" w14:textId="77777777" w:rsidR="006731CA" w:rsidRPr="00A15DCB" w:rsidRDefault="006731CA" w:rsidP="00AB7AF6">
            <w:pPr>
              <w:pStyle w:val="TAL"/>
            </w:pPr>
          </w:p>
        </w:tc>
      </w:tr>
      <w:tr w:rsidR="006731CA" w:rsidRPr="00A15DCB" w14:paraId="14879DDD" w14:textId="77777777" w:rsidTr="00AB7AF6">
        <w:tc>
          <w:tcPr>
            <w:tcW w:w="4535" w:type="dxa"/>
          </w:tcPr>
          <w:p w14:paraId="5AB39134" w14:textId="2393B340" w:rsidR="006731CA" w:rsidRPr="00A15DCB" w:rsidRDefault="006731CA" w:rsidP="00AB7AF6">
            <w:pPr>
              <w:pStyle w:val="TAL"/>
            </w:pPr>
            <w:r w:rsidRPr="00A15DCB">
              <w:t xml:space="preserve">    </w:t>
            </w:r>
            <w:r w:rsidR="00DE5F50" w:rsidRPr="00A15DCB">
              <w:t>}</w:t>
            </w:r>
          </w:p>
        </w:tc>
        <w:tc>
          <w:tcPr>
            <w:tcW w:w="2267" w:type="dxa"/>
          </w:tcPr>
          <w:p w14:paraId="35D65E18" w14:textId="77777777" w:rsidR="006731CA" w:rsidRPr="00A15DCB" w:rsidRDefault="006731CA" w:rsidP="00AB7AF6">
            <w:pPr>
              <w:pStyle w:val="TAL"/>
            </w:pPr>
          </w:p>
        </w:tc>
        <w:tc>
          <w:tcPr>
            <w:tcW w:w="1700" w:type="dxa"/>
          </w:tcPr>
          <w:p w14:paraId="7BE48F43" w14:textId="77777777" w:rsidR="006731CA" w:rsidRPr="00A15DCB" w:rsidRDefault="006731CA" w:rsidP="00AB7AF6">
            <w:pPr>
              <w:pStyle w:val="TAL"/>
            </w:pPr>
          </w:p>
        </w:tc>
        <w:tc>
          <w:tcPr>
            <w:tcW w:w="1245" w:type="dxa"/>
          </w:tcPr>
          <w:p w14:paraId="0A5907A9" w14:textId="77777777" w:rsidR="006731CA" w:rsidRPr="00A15DCB" w:rsidRDefault="006731CA" w:rsidP="00AB7AF6">
            <w:pPr>
              <w:pStyle w:val="TAL"/>
            </w:pPr>
          </w:p>
        </w:tc>
      </w:tr>
      <w:tr w:rsidR="006731CA" w:rsidRPr="00A15DCB" w14:paraId="7279957B" w14:textId="77777777" w:rsidTr="00AB7AF6">
        <w:tc>
          <w:tcPr>
            <w:tcW w:w="4535" w:type="dxa"/>
          </w:tcPr>
          <w:p w14:paraId="31BFD4FE" w14:textId="77777777" w:rsidR="006731CA" w:rsidRPr="00A15DCB" w:rsidRDefault="006731CA" w:rsidP="00AB7AF6">
            <w:pPr>
              <w:pStyle w:val="TAL"/>
            </w:pPr>
            <w:r w:rsidRPr="00A15DCB">
              <w:t xml:space="preserve">  }</w:t>
            </w:r>
          </w:p>
        </w:tc>
        <w:tc>
          <w:tcPr>
            <w:tcW w:w="2267" w:type="dxa"/>
          </w:tcPr>
          <w:p w14:paraId="275AE679" w14:textId="77777777" w:rsidR="006731CA" w:rsidRPr="00A15DCB" w:rsidRDefault="006731CA" w:rsidP="00AB7AF6">
            <w:pPr>
              <w:pStyle w:val="TAL"/>
            </w:pPr>
          </w:p>
        </w:tc>
        <w:tc>
          <w:tcPr>
            <w:tcW w:w="1700" w:type="dxa"/>
          </w:tcPr>
          <w:p w14:paraId="65486D65" w14:textId="77777777" w:rsidR="006731CA" w:rsidRPr="00A15DCB" w:rsidRDefault="006731CA" w:rsidP="00AB7AF6">
            <w:pPr>
              <w:pStyle w:val="TAL"/>
            </w:pPr>
          </w:p>
        </w:tc>
        <w:tc>
          <w:tcPr>
            <w:tcW w:w="1245" w:type="dxa"/>
          </w:tcPr>
          <w:p w14:paraId="2699B9CC" w14:textId="77777777" w:rsidR="006731CA" w:rsidRPr="00A15DCB" w:rsidRDefault="006731CA" w:rsidP="00AB7AF6">
            <w:pPr>
              <w:pStyle w:val="TAL"/>
            </w:pPr>
          </w:p>
        </w:tc>
      </w:tr>
      <w:tr w:rsidR="006731CA" w:rsidRPr="00A15DCB" w14:paraId="0080BD7E" w14:textId="77777777" w:rsidTr="00AB7AF6">
        <w:tc>
          <w:tcPr>
            <w:tcW w:w="4535" w:type="dxa"/>
          </w:tcPr>
          <w:p w14:paraId="3D688FBD" w14:textId="77777777" w:rsidR="006731CA" w:rsidRPr="00A15DCB" w:rsidRDefault="006731CA" w:rsidP="00AB7AF6">
            <w:pPr>
              <w:pStyle w:val="TAL"/>
            </w:pPr>
            <w:r w:rsidRPr="00A15DCB">
              <w:t>}</w:t>
            </w:r>
          </w:p>
        </w:tc>
        <w:tc>
          <w:tcPr>
            <w:tcW w:w="2267" w:type="dxa"/>
          </w:tcPr>
          <w:p w14:paraId="6F5F0978" w14:textId="77777777" w:rsidR="006731CA" w:rsidRPr="00A15DCB" w:rsidRDefault="006731CA" w:rsidP="00AB7AF6">
            <w:pPr>
              <w:pStyle w:val="TAL"/>
            </w:pPr>
          </w:p>
        </w:tc>
        <w:tc>
          <w:tcPr>
            <w:tcW w:w="1700" w:type="dxa"/>
          </w:tcPr>
          <w:p w14:paraId="2BFB2932" w14:textId="77777777" w:rsidR="006731CA" w:rsidRPr="00A15DCB" w:rsidRDefault="006731CA" w:rsidP="00AB7AF6">
            <w:pPr>
              <w:pStyle w:val="TAL"/>
            </w:pPr>
          </w:p>
        </w:tc>
        <w:tc>
          <w:tcPr>
            <w:tcW w:w="1245" w:type="dxa"/>
          </w:tcPr>
          <w:p w14:paraId="5D682C84" w14:textId="77777777" w:rsidR="006731CA" w:rsidRPr="00A15DCB" w:rsidRDefault="006731CA" w:rsidP="00AB7AF6">
            <w:pPr>
              <w:pStyle w:val="TAL"/>
            </w:pPr>
          </w:p>
        </w:tc>
      </w:tr>
    </w:tbl>
    <w:p w14:paraId="65F22FB6" w14:textId="77777777" w:rsidR="006731CA" w:rsidRPr="00A15DCB" w:rsidRDefault="006731CA" w:rsidP="006731CA"/>
    <w:p w14:paraId="171D4804" w14:textId="77777777" w:rsidR="006731CA" w:rsidRPr="00A15DCB" w:rsidRDefault="006731CA" w:rsidP="006731CA">
      <w:pPr>
        <w:pStyle w:val="TH"/>
        <w:rPr>
          <w:i/>
          <w:iCs/>
        </w:rPr>
      </w:pPr>
      <w:r w:rsidRPr="00A15DCB">
        <w:t xml:space="preserve">Table </w:t>
      </w:r>
      <w:r w:rsidRPr="00A15DCB">
        <w:rPr>
          <w:lang w:eastAsia="x-none"/>
        </w:rPr>
        <w:t>7.1.1.1.11.3.3-4</w:t>
      </w:r>
      <w:r w:rsidRPr="00A15DCB">
        <w:t>: RACH-ConfigCommon</w:t>
      </w:r>
      <w:r w:rsidRPr="00A15DCB">
        <w:rPr>
          <w:i/>
          <w:iCs/>
        </w:rPr>
        <w:t xml:space="preserve"> (</w:t>
      </w:r>
      <w:r w:rsidRPr="00A15DCB">
        <w:t xml:space="preserve">Table </w:t>
      </w:r>
      <w:r w:rsidRPr="00A15DCB">
        <w:rPr>
          <w:lang w:eastAsia="x-none"/>
        </w:rPr>
        <w:t>7.1.1.1.11.3.3-3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731CA" w:rsidRPr="00A15DCB" w14:paraId="652D77BA" w14:textId="77777777" w:rsidTr="00AB7AF6">
        <w:tc>
          <w:tcPr>
            <w:tcW w:w="9747" w:type="dxa"/>
            <w:gridSpan w:val="4"/>
          </w:tcPr>
          <w:p w14:paraId="596079CC" w14:textId="77777777" w:rsidR="006731CA" w:rsidRPr="00A15DCB" w:rsidRDefault="006731CA" w:rsidP="00AB7AF6">
            <w:pPr>
              <w:pStyle w:val="TAL"/>
              <w:rPr>
                <w:b/>
              </w:rPr>
            </w:pPr>
            <w:r w:rsidRPr="00A15DCB">
              <w:t>Derivation Path: TS 38.508-1 [4], Table 4.6.3-128</w:t>
            </w:r>
          </w:p>
        </w:tc>
      </w:tr>
      <w:tr w:rsidR="006731CA" w:rsidRPr="00A15DCB" w14:paraId="6D2A9D9A" w14:textId="77777777" w:rsidTr="00AB7AF6">
        <w:tc>
          <w:tcPr>
            <w:tcW w:w="4535" w:type="dxa"/>
          </w:tcPr>
          <w:p w14:paraId="1C56F4A3" w14:textId="77777777" w:rsidR="006731CA" w:rsidRPr="00A15DCB" w:rsidRDefault="006731CA" w:rsidP="00AB7AF6">
            <w:pPr>
              <w:pStyle w:val="TAH"/>
            </w:pPr>
            <w:r w:rsidRPr="00A15DCB">
              <w:t>Information Element</w:t>
            </w:r>
          </w:p>
        </w:tc>
        <w:tc>
          <w:tcPr>
            <w:tcW w:w="2267" w:type="dxa"/>
          </w:tcPr>
          <w:p w14:paraId="4EF3D16E" w14:textId="77777777" w:rsidR="006731CA" w:rsidRPr="00A15DCB" w:rsidRDefault="006731CA" w:rsidP="00AB7AF6">
            <w:pPr>
              <w:pStyle w:val="TAH"/>
            </w:pPr>
            <w:r w:rsidRPr="00A15DCB">
              <w:t>Value/remark</w:t>
            </w:r>
          </w:p>
        </w:tc>
        <w:tc>
          <w:tcPr>
            <w:tcW w:w="1700" w:type="dxa"/>
          </w:tcPr>
          <w:p w14:paraId="7AB635FC" w14:textId="77777777" w:rsidR="006731CA" w:rsidRPr="00A15DCB" w:rsidRDefault="006731CA" w:rsidP="00AB7AF6">
            <w:pPr>
              <w:pStyle w:val="TAH"/>
            </w:pPr>
            <w:r w:rsidRPr="00A15DCB">
              <w:t>Comment</w:t>
            </w:r>
          </w:p>
        </w:tc>
        <w:tc>
          <w:tcPr>
            <w:tcW w:w="1245" w:type="dxa"/>
          </w:tcPr>
          <w:p w14:paraId="3B41FA43" w14:textId="77777777" w:rsidR="006731CA" w:rsidRPr="00A15DCB" w:rsidRDefault="006731CA" w:rsidP="00AB7AF6">
            <w:pPr>
              <w:pStyle w:val="TAH"/>
            </w:pPr>
            <w:r w:rsidRPr="00A15DCB">
              <w:t>Condition</w:t>
            </w:r>
          </w:p>
        </w:tc>
      </w:tr>
      <w:tr w:rsidR="006731CA" w:rsidRPr="00A15DCB" w14:paraId="10874CC3" w14:textId="77777777" w:rsidTr="00AB7AF6">
        <w:tc>
          <w:tcPr>
            <w:tcW w:w="4535" w:type="dxa"/>
          </w:tcPr>
          <w:p w14:paraId="16ECFECE" w14:textId="77777777" w:rsidR="006731CA" w:rsidRPr="00A15DCB" w:rsidRDefault="006731CA" w:rsidP="00AB7AF6">
            <w:pPr>
              <w:pStyle w:val="TAL"/>
            </w:pPr>
            <w:r w:rsidRPr="00A15DCB">
              <w:t xml:space="preserve">RACH-ConfigCommon::= </w:t>
            </w:r>
            <w:r w:rsidRPr="00A15DCB">
              <w:rPr>
                <w:snapToGrid w:val="0"/>
              </w:rPr>
              <w:t xml:space="preserve">SEQUENCE </w:t>
            </w:r>
            <w:r w:rsidRPr="00A15DCB">
              <w:t>{</w:t>
            </w:r>
          </w:p>
        </w:tc>
        <w:tc>
          <w:tcPr>
            <w:tcW w:w="2267" w:type="dxa"/>
          </w:tcPr>
          <w:p w14:paraId="1CF7E101" w14:textId="77777777" w:rsidR="006731CA" w:rsidRPr="00A15DCB" w:rsidRDefault="006731CA" w:rsidP="00AB7AF6">
            <w:pPr>
              <w:pStyle w:val="TAL"/>
            </w:pPr>
          </w:p>
        </w:tc>
        <w:tc>
          <w:tcPr>
            <w:tcW w:w="1700" w:type="dxa"/>
          </w:tcPr>
          <w:p w14:paraId="6C7FB7BB" w14:textId="77777777" w:rsidR="006731CA" w:rsidRPr="00A15DCB" w:rsidRDefault="006731CA" w:rsidP="00AB7AF6">
            <w:pPr>
              <w:pStyle w:val="TAL"/>
            </w:pPr>
          </w:p>
        </w:tc>
        <w:tc>
          <w:tcPr>
            <w:tcW w:w="1245" w:type="dxa"/>
          </w:tcPr>
          <w:p w14:paraId="7AB86F00" w14:textId="77777777" w:rsidR="006731CA" w:rsidRPr="00A15DCB" w:rsidRDefault="006731CA" w:rsidP="00AB7AF6">
            <w:pPr>
              <w:pStyle w:val="TAL"/>
            </w:pPr>
          </w:p>
        </w:tc>
      </w:tr>
      <w:tr w:rsidR="006731CA" w:rsidRPr="00A15DCB" w14:paraId="015C8991" w14:textId="77777777" w:rsidTr="00AB7AF6">
        <w:tc>
          <w:tcPr>
            <w:tcW w:w="4535" w:type="dxa"/>
          </w:tcPr>
          <w:p w14:paraId="31988EC3" w14:textId="28BEB5B3" w:rsidR="006731CA" w:rsidRPr="00A15DCB" w:rsidRDefault="006731CA" w:rsidP="00AB7AF6">
            <w:pPr>
              <w:pStyle w:val="TAL"/>
            </w:pPr>
            <w:r w:rsidRPr="00A15DCB">
              <w:t xml:space="preserve">  </w:t>
            </w:r>
            <w:r w:rsidRPr="00A15DCB">
              <w:rPr>
                <w:lang w:eastAsia="zh-CN" w:bidi="ar"/>
              </w:rPr>
              <w:t xml:space="preserve">featureCombinationPreamblesList-r17 SEQUENCE </w:t>
            </w:r>
            <w:r w:rsidR="00DE5F50" w:rsidRPr="00A15DCB">
              <w:rPr>
                <w:lang w:eastAsia="zh-CN" w:bidi="ar"/>
              </w:rPr>
              <w:t xml:space="preserve">(SIZE(1..maxFeatureCombPreamblesPerRACHResource-r17)) OF FeatureCombinationPreambles-r17 </w:t>
            </w:r>
            <w:r w:rsidRPr="00A15DCB">
              <w:rPr>
                <w:lang w:eastAsia="zh-CN" w:bidi="ar"/>
              </w:rPr>
              <w:t>{</w:t>
            </w:r>
          </w:p>
        </w:tc>
        <w:tc>
          <w:tcPr>
            <w:tcW w:w="2267" w:type="dxa"/>
          </w:tcPr>
          <w:p w14:paraId="44A991FA" w14:textId="77777777" w:rsidR="006731CA" w:rsidRPr="00A15DCB" w:rsidRDefault="006731CA" w:rsidP="00AB7AF6">
            <w:pPr>
              <w:pStyle w:val="TAL"/>
            </w:pPr>
          </w:p>
        </w:tc>
        <w:tc>
          <w:tcPr>
            <w:tcW w:w="1700" w:type="dxa"/>
          </w:tcPr>
          <w:p w14:paraId="3851F412" w14:textId="77777777" w:rsidR="006731CA" w:rsidRPr="00A15DCB" w:rsidRDefault="006731CA" w:rsidP="00AB7AF6">
            <w:pPr>
              <w:pStyle w:val="TAL"/>
              <w:rPr>
                <w:lang w:eastAsia="zh-CN"/>
              </w:rPr>
            </w:pPr>
          </w:p>
        </w:tc>
        <w:tc>
          <w:tcPr>
            <w:tcW w:w="1245" w:type="dxa"/>
          </w:tcPr>
          <w:p w14:paraId="3B0D1E9F" w14:textId="77777777" w:rsidR="006731CA" w:rsidRPr="00A15DCB" w:rsidRDefault="006731CA" w:rsidP="00AB7AF6">
            <w:pPr>
              <w:pStyle w:val="TAL"/>
            </w:pPr>
          </w:p>
        </w:tc>
      </w:tr>
      <w:tr w:rsidR="006731CA" w:rsidRPr="00A15DCB" w14:paraId="0BAFF663" w14:textId="77777777" w:rsidTr="00AB7AF6">
        <w:tc>
          <w:tcPr>
            <w:tcW w:w="4535" w:type="dxa"/>
          </w:tcPr>
          <w:p w14:paraId="56161DF2" w14:textId="77777777" w:rsidR="006731CA" w:rsidRPr="00A15DCB" w:rsidRDefault="006731CA" w:rsidP="00AB7AF6">
            <w:pPr>
              <w:pStyle w:val="TAL"/>
            </w:pPr>
            <w:r w:rsidRPr="00A15DCB">
              <w:t xml:space="preserve">    </w:t>
            </w:r>
            <w:r w:rsidRPr="00A15DCB">
              <w:rPr>
                <w:lang w:eastAsia="zh-CN" w:bidi="ar"/>
              </w:rPr>
              <w:t>FeatureCombinationPreambles-r17</w:t>
            </w:r>
          </w:p>
        </w:tc>
        <w:tc>
          <w:tcPr>
            <w:tcW w:w="2267" w:type="dxa"/>
          </w:tcPr>
          <w:p w14:paraId="2987B571" w14:textId="77777777" w:rsidR="006731CA" w:rsidRPr="00A15DCB" w:rsidRDefault="006731CA" w:rsidP="00AB7AF6">
            <w:pPr>
              <w:pStyle w:val="TAL"/>
            </w:pPr>
            <w:r w:rsidRPr="00A15DCB">
              <w:rPr>
                <w:lang w:bidi="ar"/>
              </w:rPr>
              <w:t>FeatureCombinationPreambles</w:t>
            </w:r>
          </w:p>
        </w:tc>
        <w:tc>
          <w:tcPr>
            <w:tcW w:w="1700" w:type="dxa"/>
          </w:tcPr>
          <w:p w14:paraId="56487DE6" w14:textId="77777777" w:rsidR="006731CA" w:rsidRPr="00A15DCB" w:rsidRDefault="006731CA" w:rsidP="00AB7AF6">
            <w:pPr>
              <w:pStyle w:val="TAL"/>
            </w:pPr>
            <w:r w:rsidRPr="00A15DCB">
              <w:t xml:space="preserve">Table </w:t>
            </w:r>
            <w:r w:rsidRPr="00A15DCB">
              <w:rPr>
                <w:lang w:eastAsia="x-none"/>
              </w:rPr>
              <w:t>7.1.1.1.11.3.3-5</w:t>
            </w:r>
          </w:p>
        </w:tc>
        <w:tc>
          <w:tcPr>
            <w:tcW w:w="1245" w:type="dxa"/>
          </w:tcPr>
          <w:p w14:paraId="3612D631" w14:textId="77777777" w:rsidR="006731CA" w:rsidRPr="00A15DCB" w:rsidRDefault="006731CA" w:rsidP="00AB7AF6">
            <w:pPr>
              <w:pStyle w:val="TAL"/>
            </w:pPr>
          </w:p>
        </w:tc>
      </w:tr>
      <w:tr w:rsidR="006731CA" w:rsidRPr="00A15DCB" w14:paraId="4AEB2F4E" w14:textId="77777777" w:rsidTr="00AB7AF6">
        <w:tc>
          <w:tcPr>
            <w:tcW w:w="4535" w:type="dxa"/>
          </w:tcPr>
          <w:p w14:paraId="788BEC9C" w14:textId="77777777" w:rsidR="006731CA" w:rsidRPr="00A15DCB" w:rsidRDefault="006731CA" w:rsidP="00AB7AF6">
            <w:pPr>
              <w:pStyle w:val="TAL"/>
            </w:pPr>
            <w:r w:rsidRPr="00A15DCB">
              <w:t xml:space="preserve">  }</w:t>
            </w:r>
          </w:p>
        </w:tc>
        <w:tc>
          <w:tcPr>
            <w:tcW w:w="2267" w:type="dxa"/>
          </w:tcPr>
          <w:p w14:paraId="2B0102CD" w14:textId="77777777" w:rsidR="006731CA" w:rsidRPr="00A15DCB" w:rsidRDefault="006731CA" w:rsidP="00AB7AF6">
            <w:pPr>
              <w:pStyle w:val="TAL"/>
            </w:pPr>
          </w:p>
        </w:tc>
        <w:tc>
          <w:tcPr>
            <w:tcW w:w="1700" w:type="dxa"/>
          </w:tcPr>
          <w:p w14:paraId="60D53C20" w14:textId="77777777" w:rsidR="006731CA" w:rsidRPr="00A15DCB" w:rsidRDefault="006731CA" w:rsidP="00AB7AF6">
            <w:pPr>
              <w:pStyle w:val="TAL"/>
            </w:pPr>
          </w:p>
        </w:tc>
        <w:tc>
          <w:tcPr>
            <w:tcW w:w="1245" w:type="dxa"/>
          </w:tcPr>
          <w:p w14:paraId="6F7086AB" w14:textId="77777777" w:rsidR="006731CA" w:rsidRPr="00A15DCB" w:rsidRDefault="006731CA" w:rsidP="00AB7AF6">
            <w:pPr>
              <w:pStyle w:val="TAL"/>
            </w:pPr>
          </w:p>
        </w:tc>
      </w:tr>
      <w:tr w:rsidR="006731CA" w:rsidRPr="00A15DCB" w14:paraId="47630FF2" w14:textId="77777777" w:rsidTr="00AB7AF6">
        <w:tc>
          <w:tcPr>
            <w:tcW w:w="4535" w:type="dxa"/>
          </w:tcPr>
          <w:p w14:paraId="3B828D71" w14:textId="77777777" w:rsidR="006731CA" w:rsidRPr="00A15DCB" w:rsidRDefault="006731CA" w:rsidP="00AB7AF6">
            <w:pPr>
              <w:pStyle w:val="TAL"/>
            </w:pPr>
            <w:r w:rsidRPr="00A15DCB">
              <w:t>}</w:t>
            </w:r>
          </w:p>
        </w:tc>
        <w:tc>
          <w:tcPr>
            <w:tcW w:w="2267" w:type="dxa"/>
          </w:tcPr>
          <w:p w14:paraId="1A78F42E" w14:textId="77777777" w:rsidR="006731CA" w:rsidRPr="00A15DCB" w:rsidRDefault="006731CA" w:rsidP="00AB7AF6">
            <w:pPr>
              <w:pStyle w:val="TAL"/>
            </w:pPr>
          </w:p>
        </w:tc>
        <w:tc>
          <w:tcPr>
            <w:tcW w:w="1700" w:type="dxa"/>
          </w:tcPr>
          <w:p w14:paraId="2D3C512B" w14:textId="77777777" w:rsidR="006731CA" w:rsidRPr="00A15DCB" w:rsidRDefault="006731CA" w:rsidP="00AB7AF6">
            <w:pPr>
              <w:pStyle w:val="TAL"/>
            </w:pPr>
          </w:p>
        </w:tc>
        <w:tc>
          <w:tcPr>
            <w:tcW w:w="1245" w:type="dxa"/>
          </w:tcPr>
          <w:p w14:paraId="7E02AAE5" w14:textId="77777777" w:rsidR="006731CA" w:rsidRPr="00A15DCB" w:rsidRDefault="006731CA" w:rsidP="00AB7AF6">
            <w:pPr>
              <w:pStyle w:val="TAL"/>
            </w:pPr>
          </w:p>
        </w:tc>
      </w:tr>
    </w:tbl>
    <w:p w14:paraId="3E67A163" w14:textId="77777777" w:rsidR="006731CA" w:rsidRPr="00A15DCB" w:rsidRDefault="006731CA" w:rsidP="006731CA"/>
    <w:p w14:paraId="28A73114" w14:textId="77777777" w:rsidR="006731CA" w:rsidRPr="00A15DCB" w:rsidRDefault="006731CA" w:rsidP="006731CA">
      <w:pPr>
        <w:pStyle w:val="TH"/>
      </w:pPr>
      <w:r w:rsidRPr="00A15DCB">
        <w:rPr>
          <w:lang w:eastAsia="x-none"/>
        </w:rPr>
        <w:t>Table 7.1.1.1.11.3.3-5</w:t>
      </w:r>
      <w:r w:rsidRPr="00A15DCB">
        <w:t>: FeatureCombinationPreambles</w:t>
      </w:r>
      <w:r w:rsidRPr="00A15DCB">
        <w:rPr>
          <w:i/>
          <w:iCs/>
        </w:rPr>
        <w:t xml:space="preserve"> </w:t>
      </w:r>
      <w:r w:rsidRPr="00A15DCB">
        <w:rPr>
          <w:lang w:eastAsia="x-none"/>
        </w:rPr>
        <w:t>(Table 7.1.1.1.11.3.3-4)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6731CA" w:rsidRPr="00A15DCB" w14:paraId="2E8A6463" w14:textId="77777777" w:rsidTr="00AB7AF6">
        <w:tc>
          <w:tcPr>
            <w:tcW w:w="9747" w:type="dxa"/>
            <w:gridSpan w:val="4"/>
            <w:tcMar>
              <w:top w:w="0" w:type="dxa"/>
              <w:left w:w="108" w:type="dxa"/>
              <w:bottom w:w="0" w:type="dxa"/>
              <w:right w:w="108" w:type="dxa"/>
            </w:tcMar>
            <w:hideMark/>
          </w:tcPr>
          <w:p w14:paraId="31128523" w14:textId="77777777" w:rsidR="006731CA" w:rsidRPr="00A15DCB" w:rsidRDefault="006731CA" w:rsidP="00AB7AF6">
            <w:pPr>
              <w:pStyle w:val="TAH"/>
              <w:spacing w:line="252" w:lineRule="auto"/>
              <w:jc w:val="left"/>
              <w:rPr>
                <w:b w:val="0"/>
              </w:rPr>
            </w:pPr>
            <w:r w:rsidRPr="00A15DCB">
              <w:rPr>
                <w:b w:val="0"/>
                <w:bCs/>
              </w:rPr>
              <w:t xml:space="preserve">Derivation Path: TS 38.508-1 [4], </w:t>
            </w:r>
            <w:r w:rsidRPr="00A15DCB">
              <w:rPr>
                <w:b w:val="0"/>
              </w:rPr>
              <w:t>Table 4.6.3-56E</w:t>
            </w:r>
          </w:p>
        </w:tc>
      </w:tr>
      <w:tr w:rsidR="006731CA" w:rsidRPr="00A15DCB" w14:paraId="61F7ECEB" w14:textId="77777777" w:rsidTr="00AB7AF6">
        <w:tc>
          <w:tcPr>
            <w:tcW w:w="4535" w:type="dxa"/>
            <w:tcMar>
              <w:top w:w="0" w:type="dxa"/>
              <w:left w:w="108" w:type="dxa"/>
              <w:bottom w:w="0" w:type="dxa"/>
              <w:right w:w="108" w:type="dxa"/>
            </w:tcMar>
            <w:hideMark/>
          </w:tcPr>
          <w:p w14:paraId="0E39E72F" w14:textId="77777777" w:rsidR="006731CA" w:rsidRPr="00A15DCB" w:rsidRDefault="006731CA" w:rsidP="00AB7AF6">
            <w:pPr>
              <w:pStyle w:val="TAH"/>
              <w:spacing w:line="252" w:lineRule="auto"/>
              <w:rPr>
                <w:bCs/>
              </w:rPr>
            </w:pPr>
            <w:r w:rsidRPr="00A15DCB">
              <w:t>Information Element</w:t>
            </w:r>
          </w:p>
        </w:tc>
        <w:tc>
          <w:tcPr>
            <w:tcW w:w="2267" w:type="dxa"/>
            <w:tcMar>
              <w:top w:w="0" w:type="dxa"/>
              <w:left w:w="108" w:type="dxa"/>
              <w:bottom w:w="0" w:type="dxa"/>
              <w:right w:w="108" w:type="dxa"/>
            </w:tcMar>
            <w:hideMark/>
          </w:tcPr>
          <w:p w14:paraId="5E66B8E9" w14:textId="77777777" w:rsidR="006731CA" w:rsidRPr="00A15DCB" w:rsidRDefault="006731CA" w:rsidP="00AB7AF6">
            <w:pPr>
              <w:pStyle w:val="TAH"/>
              <w:spacing w:line="252" w:lineRule="auto"/>
            </w:pPr>
            <w:r w:rsidRPr="00A15DCB">
              <w:t>Value/remark</w:t>
            </w:r>
          </w:p>
        </w:tc>
        <w:tc>
          <w:tcPr>
            <w:tcW w:w="1700" w:type="dxa"/>
            <w:tcMar>
              <w:top w:w="0" w:type="dxa"/>
              <w:left w:w="108" w:type="dxa"/>
              <w:bottom w:w="0" w:type="dxa"/>
              <w:right w:w="108" w:type="dxa"/>
            </w:tcMar>
            <w:hideMark/>
          </w:tcPr>
          <w:p w14:paraId="25D09D62" w14:textId="77777777" w:rsidR="006731CA" w:rsidRPr="00A15DCB" w:rsidRDefault="006731CA" w:rsidP="00AB7AF6">
            <w:pPr>
              <w:pStyle w:val="TAH"/>
              <w:spacing w:line="252" w:lineRule="auto"/>
            </w:pPr>
            <w:r w:rsidRPr="00A15DCB">
              <w:t>Comment</w:t>
            </w:r>
          </w:p>
        </w:tc>
        <w:tc>
          <w:tcPr>
            <w:tcW w:w="1245" w:type="dxa"/>
            <w:tcMar>
              <w:top w:w="0" w:type="dxa"/>
              <w:left w:w="108" w:type="dxa"/>
              <w:bottom w:w="0" w:type="dxa"/>
              <w:right w:w="108" w:type="dxa"/>
            </w:tcMar>
            <w:hideMark/>
          </w:tcPr>
          <w:p w14:paraId="4F32912B" w14:textId="77777777" w:rsidR="006731CA" w:rsidRPr="00A15DCB" w:rsidRDefault="006731CA" w:rsidP="00AB7AF6">
            <w:pPr>
              <w:pStyle w:val="TAH"/>
              <w:spacing w:line="252" w:lineRule="auto"/>
            </w:pPr>
            <w:r w:rsidRPr="00A15DCB">
              <w:t>Condition</w:t>
            </w:r>
          </w:p>
        </w:tc>
      </w:tr>
      <w:tr w:rsidR="006731CA" w:rsidRPr="00A15DCB" w14:paraId="6159CC8B" w14:textId="77777777" w:rsidTr="00AB7AF6">
        <w:tc>
          <w:tcPr>
            <w:tcW w:w="4535" w:type="dxa"/>
            <w:tcMar>
              <w:top w:w="0" w:type="dxa"/>
              <w:left w:w="108" w:type="dxa"/>
              <w:bottom w:w="0" w:type="dxa"/>
              <w:right w:w="108" w:type="dxa"/>
            </w:tcMar>
            <w:hideMark/>
          </w:tcPr>
          <w:p w14:paraId="7F48EC74" w14:textId="77777777" w:rsidR="006731CA" w:rsidRPr="00A15DCB" w:rsidRDefault="006731CA" w:rsidP="00AB7AF6">
            <w:pPr>
              <w:pStyle w:val="TAL"/>
              <w:spacing w:line="252" w:lineRule="auto"/>
            </w:pPr>
            <w:r w:rsidRPr="00A15DCB">
              <w:t xml:space="preserve">FeatureCombinationPreambles-r17 ::= </w:t>
            </w:r>
            <w:r w:rsidRPr="00A15DCB">
              <w:rPr>
                <w:snapToGrid w:val="0"/>
              </w:rPr>
              <w:t xml:space="preserve">SEQUENCE </w:t>
            </w:r>
            <w:r w:rsidRPr="00A15DCB">
              <w:t>{</w:t>
            </w:r>
          </w:p>
        </w:tc>
        <w:tc>
          <w:tcPr>
            <w:tcW w:w="2267" w:type="dxa"/>
            <w:tcMar>
              <w:top w:w="0" w:type="dxa"/>
              <w:left w:w="108" w:type="dxa"/>
              <w:bottom w:w="0" w:type="dxa"/>
              <w:right w:w="108" w:type="dxa"/>
            </w:tcMar>
          </w:tcPr>
          <w:p w14:paraId="2BA40C5D"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4F7B06C1"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DBEF214" w14:textId="77777777" w:rsidR="006731CA" w:rsidRPr="00A15DCB" w:rsidRDefault="006731CA" w:rsidP="00AB7AF6">
            <w:pPr>
              <w:pStyle w:val="TAL"/>
              <w:spacing w:line="252" w:lineRule="auto"/>
            </w:pPr>
          </w:p>
        </w:tc>
      </w:tr>
      <w:tr w:rsidR="006731CA" w:rsidRPr="00A15DCB" w14:paraId="026C5737" w14:textId="77777777" w:rsidTr="00AB7AF6">
        <w:tc>
          <w:tcPr>
            <w:tcW w:w="4535" w:type="dxa"/>
            <w:tcMar>
              <w:top w:w="0" w:type="dxa"/>
              <w:left w:w="108" w:type="dxa"/>
              <w:bottom w:w="0" w:type="dxa"/>
              <w:right w:w="108" w:type="dxa"/>
            </w:tcMar>
            <w:hideMark/>
          </w:tcPr>
          <w:p w14:paraId="4D08E42F" w14:textId="7450722B" w:rsidR="006731CA" w:rsidRPr="00A15DCB" w:rsidRDefault="006731CA" w:rsidP="00AB7AF6">
            <w:pPr>
              <w:pStyle w:val="TAL"/>
              <w:spacing w:line="252" w:lineRule="auto"/>
            </w:pPr>
            <w:r w:rsidRPr="00A15DCB">
              <w:t xml:space="preserve">  featureCombination-r17 ::= </w:t>
            </w:r>
            <w:r w:rsidRPr="00A15DCB">
              <w:rPr>
                <w:snapToGrid w:val="0"/>
              </w:rPr>
              <w:t xml:space="preserve">SEQUENCE </w:t>
            </w:r>
            <w:r w:rsidRPr="00A15DCB">
              <w:t>{</w:t>
            </w:r>
          </w:p>
        </w:tc>
        <w:tc>
          <w:tcPr>
            <w:tcW w:w="2267" w:type="dxa"/>
            <w:tcMar>
              <w:top w:w="0" w:type="dxa"/>
              <w:left w:w="108" w:type="dxa"/>
              <w:bottom w:w="0" w:type="dxa"/>
              <w:right w:w="108" w:type="dxa"/>
            </w:tcMar>
            <w:hideMark/>
          </w:tcPr>
          <w:p w14:paraId="6926CA4B" w14:textId="77777777" w:rsidR="006731CA" w:rsidRPr="00A15DCB" w:rsidRDefault="006731CA" w:rsidP="00AB7AF6"/>
        </w:tc>
        <w:tc>
          <w:tcPr>
            <w:tcW w:w="1700" w:type="dxa"/>
            <w:tcMar>
              <w:top w:w="0" w:type="dxa"/>
              <w:left w:w="108" w:type="dxa"/>
              <w:bottom w:w="0" w:type="dxa"/>
              <w:right w:w="108" w:type="dxa"/>
            </w:tcMar>
          </w:tcPr>
          <w:p w14:paraId="102B9CAE" w14:textId="77777777" w:rsidR="006731CA" w:rsidRPr="00A15DCB" w:rsidRDefault="006731CA" w:rsidP="00AB7AF6">
            <w:pPr>
              <w:pStyle w:val="TAL"/>
              <w:spacing w:line="252" w:lineRule="auto"/>
              <w:rPr>
                <w:rFonts w:eastAsia="Calibri" w:cs="Arial"/>
                <w:szCs w:val="18"/>
              </w:rPr>
            </w:pPr>
          </w:p>
        </w:tc>
        <w:tc>
          <w:tcPr>
            <w:tcW w:w="1245" w:type="dxa"/>
            <w:tcMar>
              <w:top w:w="0" w:type="dxa"/>
              <w:left w:w="108" w:type="dxa"/>
              <w:bottom w:w="0" w:type="dxa"/>
              <w:right w:w="108" w:type="dxa"/>
            </w:tcMar>
          </w:tcPr>
          <w:p w14:paraId="7426753B" w14:textId="77777777" w:rsidR="006731CA" w:rsidRPr="00A15DCB" w:rsidRDefault="006731CA" w:rsidP="00AB7AF6">
            <w:pPr>
              <w:pStyle w:val="TAL"/>
              <w:spacing w:line="252" w:lineRule="auto"/>
              <w:rPr>
                <w:sz w:val="20"/>
              </w:rPr>
            </w:pPr>
          </w:p>
        </w:tc>
      </w:tr>
      <w:tr w:rsidR="006731CA" w:rsidRPr="00A15DCB" w14:paraId="2D65BD32" w14:textId="77777777" w:rsidTr="00AB7AF6">
        <w:tc>
          <w:tcPr>
            <w:tcW w:w="4535" w:type="dxa"/>
            <w:tcMar>
              <w:top w:w="0" w:type="dxa"/>
              <w:left w:w="108" w:type="dxa"/>
              <w:bottom w:w="0" w:type="dxa"/>
              <w:right w:w="108" w:type="dxa"/>
            </w:tcMar>
            <w:hideMark/>
          </w:tcPr>
          <w:p w14:paraId="115A9959" w14:textId="0F5B8E38" w:rsidR="006731CA" w:rsidRPr="00A15DCB" w:rsidRDefault="006731CA" w:rsidP="00AB7AF6">
            <w:pPr>
              <w:pStyle w:val="TAL"/>
              <w:spacing w:line="252" w:lineRule="auto"/>
            </w:pPr>
            <w:r w:rsidRPr="00A15DCB">
              <w:t xml:space="preserve">    nsag-r17</w:t>
            </w:r>
            <w:r w:rsidR="00DE5F50" w:rsidRPr="00A15DCB">
              <w:t xml:space="preserve"> SEQUENCE (SIZE (1.. maxSliceInfo-r17)) OF NSAG-ID-r17 {</w:t>
            </w:r>
          </w:p>
        </w:tc>
        <w:tc>
          <w:tcPr>
            <w:tcW w:w="2267" w:type="dxa"/>
            <w:tcMar>
              <w:top w:w="0" w:type="dxa"/>
              <w:left w:w="108" w:type="dxa"/>
              <w:bottom w:w="0" w:type="dxa"/>
              <w:right w:w="108" w:type="dxa"/>
            </w:tcMar>
            <w:hideMark/>
          </w:tcPr>
          <w:p w14:paraId="5BB99FEF"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7B3971EE"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65D4BD0E" w14:textId="77777777" w:rsidR="006731CA" w:rsidRPr="00A15DCB" w:rsidRDefault="006731CA" w:rsidP="00AB7AF6">
            <w:pPr>
              <w:pStyle w:val="TAL"/>
              <w:spacing w:line="252" w:lineRule="auto"/>
            </w:pPr>
          </w:p>
        </w:tc>
      </w:tr>
      <w:tr w:rsidR="006731CA" w:rsidRPr="00A15DCB" w14:paraId="3C6165F3" w14:textId="77777777" w:rsidTr="00AB7AF6">
        <w:tc>
          <w:tcPr>
            <w:tcW w:w="4535" w:type="dxa"/>
            <w:tcMar>
              <w:top w:w="0" w:type="dxa"/>
              <w:left w:w="108" w:type="dxa"/>
              <w:bottom w:w="0" w:type="dxa"/>
              <w:right w:w="108" w:type="dxa"/>
            </w:tcMar>
          </w:tcPr>
          <w:p w14:paraId="3317EB5A" w14:textId="466BB0E4" w:rsidR="006731CA" w:rsidRPr="00A15DCB" w:rsidRDefault="006731CA" w:rsidP="00AB7AF6">
            <w:pPr>
              <w:pStyle w:val="TAL"/>
              <w:spacing w:line="252" w:lineRule="auto"/>
            </w:pPr>
            <w:r w:rsidRPr="00A15DCB">
              <w:t xml:space="preserve">      </w:t>
            </w:r>
            <w:r w:rsidR="00DE5F50" w:rsidRPr="00A15DCB">
              <w:t>NSAG-ID-r17</w:t>
            </w:r>
            <w:r w:rsidRPr="00A15DCB">
              <w:t>[0]</w:t>
            </w:r>
          </w:p>
        </w:tc>
        <w:tc>
          <w:tcPr>
            <w:tcW w:w="2267" w:type="dxa"/>
            <w:tcMar>
              <w:top w:w="0" w:type="dxa"/>
              <w:left w:w="108" w:type="dxa"/>
              <w:bottom w:w="0" w:type="dxa"/>
              <w:right w:w="108" w:type="dxa"/>
            </w:tcMar>
          </w:tcPr>
          <w:p w14:paraId="37AC9A69" w14:textId="77777777" w:rsidR="006731CA" w:rsidRPr="00A15DCB" w:rsidRDefault="006731CA" w:rsidP="00AB7AF6">
            <w:pPr>
              <w:pStyle w:val="TAL"/>
              <w:spacing w:line="252" w:lineRule="auto"/>
            </w:pPr>
            <w:r w:rsidRPr="00A15DCB">
              <w:t>‘0000 0001’B</w:t>
            </w:r>
          </w:p>
        </w:tc>
        <w:tc>
          <w:tcPr>
            <w:tcW w:w="1700" w:type="dxa"/>
            <w:tcMar>
              <w:top w:w="0" w:type="dxa"/>
              <w:left w:w="108" w:type="dxa"/>
              <w:bottom w:w="0" w:type="dxa"/>
              <w:right w:w="108" w:type="dxa"/>
            </w:tcMar>
          </w:tcPr>
          <w:p w14:paraId="73AC8941"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D1A7E05" w14:textId="77777777" w:rsidR="006731CA" w:rsidRPr="00A15DCB" w:rsidRDefault="006731CA" w:rsidP="00AB7AF6">
            <w:pPr>
              <w:pStyle w:val="TAL"/>
              <w:spacing w:line="252" w:lineRule="auto"/>
            </w:pPr>
          </w:p>
        </w:tc>
      </w:tr>
      <w:tr w:rsidR="006731CA" w:rsidRPr="00A15DCB" w14:paraId="21C82171" w14:textId="77777777" w:rsidTr="00AB7AF6">
        <w:tc>
          <w:tcPr>
            <w:tcW w:w="4535" w:type="dxa"/>
            <w:tcMar>
              <w:top w:w="0" w:type="dxa"/>
              <w:left w:w="108" w:type="dxa"/>
              <w:bottom w:w="0" w:type="dxa"/>
              <w:right w:w="108" w:type="dxa"/>
            </w:tcMar>
          </w:tcPr>
          <w:p w14:paraId="7F90F6D6" w14:textId="2C6DFDA9" w:rsidR="006731CA" w:rsidRPr="00A15DCB" w:rsidRDefault="006731CA" w:rsidP="00AB7AF6">
            <w:pPr>
              <w:pStyle w:val="TAL"/>
              <w:spacing w:line="252" w:lineRule="auto"/>
            </w:pPr>
            <w:r w:rsidRPr="00A15DCB">
              <w:t xml:space="preserve">    }</w:t>
            </w:r>
          </w:p>
        </w:tc>
        <w:tc>
          <w:tcPr>
            <w:tcW w:w="2267" w:type="dxa"/>
            <w:tcMar>
              <w:top w:w="0" w:type="dxa"/>
              <w:left w:w="108" w:type="dxa"/>
              <w:bottom w:w="0" w:type="dxa"/>
              <w:right w:w="108" w:type="dxa"/>
            </w:tcMar>
          </w:tcPr>
          <w:p w14:paraId="775A6E98"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6351AAFD"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4F1989CB" w14:textId="77777777" w:rsidR="006731CA" w:rsidRPr="00A15DCB" w:rsidRDefault="006731CA" w:rsidP="00AB7AF6">
            <w:pPr>
              <w:pStyle w:val="TAL"/>
              <w:spacing w:line="252" w:lineRule="auto"/>
            </w:pPr>
          </w:p>
        </w:tc>
      </w:tr>
      <w:tr w:rsidR="006731CA" w:rsidRPr="00A15DCB" w14:paraId="151DA057" w14:textId="77777777" w:rsidTr="00AB7AF6">
        <w:tc>
          <w:tcPr>
            <w:tcW w:w="4535" w:type="dxa"/>
            <w:tcMar>
              <w:top w:w="0" w:type="dxa"/>
              <w:left w:w="108" w:type="dxa"/>
              <w:bottom w:w="0" w:type="dxa"/>
              <w:right w:w="108" w:type="dxa"/>
            </w:tcMar>
            <w:hideMark/>
          </w:tcPr>
          <w:p w14:paraId="15B7A6B9" w14:textId="12A90647" w:rsidR="006731CA" w:rsidRPr="00A15DCB" w:rsidRDefault="006731CA" w:rsidP="00AB7AF6">
            <w:pPr>
              <w:pStyle w:val="TAL"/>
              <w:spacing w:line="252" w:lineRule="auto"/>
            </w:pPr>
            <w:r w:rsidRPr="00A15DCB">
              <w:t xml:space="preserve">  }</w:t>
            </w:r>
          </w:p>
        </w:tc>
        <w:tc>
          <w:tcPr>
            <w:tcW w:w="2267" w:type="dxa"/>
            <w:tcMar>
              <w:top w:w="0" w:type="dxa"/>
              <w:left w:w="108" w:type="dxa"/>
              <w:bottom w:w="0" w:type="dxa"/>
              <w:right w:w="108" w:type="dxa"/>
            </w:tcMar>
          </w:tcPr>
          <w:p w14:paraId="4183C34D"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76E82E5F"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4447E4B4" w14:textId="77777777" w:rsidR="006731CA" w:rsidRPr="00A15DCB" w:rsidRDefault="006731CA" w:rsidP="00AB7AF6">
            <w:pPr>
              <w:pStyle w:val="TAL"/>
              <w:spacing w:line="252" w:lineRule="auto"/>
            </w:pPr>
          </w:p>
        </w:tc>
      </w:tr>
      <w:tr w:rsidR="006731CA" w:rsidRPr="00A15DCB" w14:paraId="50F90F3C" w14:textId="77777777" w:rsidTr="00AB7AF6">
        <w:tc>
          <w:tcPr>
            <w:tcW w:w="4535" w:type="dxa"/>
            <w:tcMar>
              <w:top w:w="0" w:type="dxa"/>
              <w:left w:w="108" w:type="dxa"/>
              <w:bottom w:w="0" w:type="dxa"/>
              <w:right w:w="108" w:type="dxa"/>
            </w:tcMar>
            <w:hideMark/>
          </w:tcPr>
          <w:p w14:paraId="2C9CE001" w14:textId="79628903" w:rsidR="006731CA" w:rsidRPr="00A15DCB" w:rsidRDefault="006731CA" w:rsidP="00AB7AF6">
            <w:pPr>
              <w:pStyle w:val="TAL"/>
              <w:spacing w:line="252" w:lineRule="auto"/>
            </w:pPr>
            <w:r w:rsidRPr="00A15DCB">
              <w:t xml:space="preserve">  startPreambleForThisPartition-r17</w:t>
            </w:r>
          </w:p>
        </w:tc>
        <w:tc>
          <w:tcPr>
            <w:tcW w:w="2267" w:type="dxa"/>
            <w:tcMar>
              <w:top w:w="0" w:type="dxa"/>
              <w:left w:w="108" w:type="dxa"/>
              <w:bottom w:w="0" w:type="dxa"/>
              <w:right w:w="108" w:type="dxa"/>
            </w:tcMar>
            <w:hideMark/>
          </w:tcPr>
          <w:p w14:paraId="194A5B42" w14:textId="77777777" w:rsidR="006731CA" w:rsidRPr="00A15DCB" w:rsidRDefault="006731CA" w:rsidP="00AB7AF6">
            <w:pPr>
              <w:pStyle w:val="TAL"/>
              <w:spacing w:line="252" w:lineRule="auto"/>
            </w:pPr>
            <w:r w:rsidRPr="00A15DCB">
              <w:t>8</w:t>
            </w:r>
          </w:p>
        </w:tc>
        <w:tc>
          <w:tcPr>
            <w:tcW w:w="1700" w:type="dxa"/>
            <w:tcMar>
              <w:top w:w="0" w:type="dxa"/>
              <w:left w:w="108" w:type="dxa"/>
              <w:bottom w:w="0" w:type="dxa"/>
              <w:right w:w="108" w:type="dxa"/>
            </w:tcMar>
            <w:hideMark/>
          </w:tcPr>
          <w:p w14:paraId="549BC519" w14:textId="77777777" w:rsidR="006731CA" w:rsidRPr="00A15DCB" w:rsidRDefault="006731CA" w:rsidP="00AB7AF6">
            <w:pPr>
              <w:pStyle w:val="TAL"/>
              <w:spacing w:line="252" w:lineRule="auto"/>
            </w:pPr>
            <w:r w:rsidRPr="00A15DCB">
              <w:t>Randomly selected</w:t>
            </w:r>
          </w:p>
        </w:tc>
        <w:tc>
          <w:tcPr>
            <w:tcW w:w="1245" w:type="dxa"/>
            <w:tcMar>
              <w:top w:w="0" w:type="dxa"/>
              <w:left w:w="108" w:type="dxa"/>
              <w:bottom w:w="0" w:type="dxa"/>
              <w:right w:w="108" w:type="dxa"/>
            </w:tcMar>
          </w:tcPr>
          <w:p w14:paraId="76E52CEA" w14:textId="77777777" w:rsidR="006731CA" w:rsidRPr="00A15DCB" w:rsidRDefault="006731CA" w:rsidP="00AB7AF6">
            <w:pPr>
              <w:pStyle w:val="TAL"/>
              <w:spacing w:line="252" w:lineRule="auto"/>
            </w:pPr>
          </w:p>
        </w:tc>
      </w:tr>
      <w:tr w:rsidR="006731CA" w:rsidRPr="00A15DCB" w14:paraId="76EC68FD" w14:textId="77777777" w:rsidTr="00AB7AF6">
        <w:tc>
          <w:tcPr>
            <w:tcW w:w="4535" w:type="dxa"/>
            <w:tcMar>
              <w:top w:w="0" w:type="dxa"/>
              <w:left w:w="108" w:type="dxa"/>
              <w:bottom w:w="0" w:type="dxa"/>
              <w:right w:w="108" w:type="dxa"/>
            </w:tcMar>
            <w:hideMark/>
          </w:tcPr>
          <w:p w14:paraId="7DCA3EF2" w14:textId="542F3345" w:rsidR="006731CA" w:rsidRPr="00A15DCB" w:rsidRDefault="006731CA" w:rsidP="00AB7AF6">
            <w:pPr>
              <w:pStyle w:val="TAL"/>
              <w:spacing w:line="252" w:lineRule="auto"/>
            </w:pPr>
            <w:r w:rsidRPr="00A15DCB">
              <w:t xml:space="preserve">  numberOfPreamblesPerSSB-ForThisPartition-r17</w:t>
            </w:r>
          </w:p>
        </w:tc>
        <w:tc>
          <w:tcPr>
            <w:tcW w:w="2267" w:type="dxa"/>
            <w:tcMar>
              <w:top w:w="0" w:type="dxa"/>
              <w:left w:w="108" w:type="dxa"/>
              <w:bottom w:w="0" w:type="dxa"/>
              <w:right w:w="108" w:type="dxa"/>
            </w:tcMar>
            <w:hideMark/>
          </w:tcPr>
          <w:p w14:paraId="52DDB510" w14:textId="77777777" w:rsidR="006731CA" w:rsidRPr="00A15DCB" w:rsidRDefault="006731CA" w:rsidP="00AB7AF6">
            <w:pPr>
              <w:pStyle w:val="TAL"/>
              <w:spacing w:line="252" w:lineRule="auto"/>
            </w:pPr>
            <w:r w:rsidRPr="00A15DCB">
              <w:t>12</w:t>
            </w:r>
          </w:p>
        </w:tc>
        <w:tc>
          <w:tcPr>
            <w:tcW w:w="1700" w:type="dxa"/>
            <w:tcMar>
              <w:top w:w="0" w:type="dxa"/>
              <w:left w:w="108" w:type="dxa"/>
              <w:bottom w:w="0" w:type="dxa"/>
              <w:right w:w="108" w:type="dxa"/>
            </w:tcMar>
          </w:tcPr>
          <w:p w14:paraId="1E77F710"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7B4DE8E4" w14:textId="77777777" w:rsidR="006731CA" w:rsidRPr="00A15DCB" w:rsidRDefault="006731CA" w:rsidP="00AB7AF6">
            <w:pPr>
              <w:pStyle w:val="TAL"/>
              <w:spacing w:line="252" w:lineRule="auto"/>
            </w:pPr>
          </w:p>
        </w:tc>
      </w:tr>
      <w:tr w:rsidR="006731CA" w:rsidRPr="00A15DCB" w14:paraId="76927584" w14:textId="77777777" w:rsidTr="00AB7AF6">
        <w:tc>
          <w:tcPr>
            <w:tcW w:w="4535" w:type="dxa"/>
            <w:tcMar>
              <w:top w:w="0" w:type="dxa"/>
              <w:left w:w="108" w:type="dxa"/>
              <w:bottom w:w="0" w:type="dxa"/>
              <w:right w:w="108" w:type="dxa"/>
            </w:tcMar>
            <w:hideMark/>
          </w:tcPr>
          <w:p w14:paraId="66849CFB" w14:textId="31CECF95" w:rsidR="006731CA" w:rsidRPr="00A15DCB" w:rsidRDefault="006731CA" w:rsidP="00AB7AF6">
            <w:pPr>
              <w:pStyle w:val="TAL"/>
              <w:spacing w:line="252" w:lineRule="auto"/>
            </w:pPr>
            <w:r w:rsidRPr="00A15DCB">
              <w:t xml:space="preserve">  ssb-SharedRO-MaskIndex-r17</w:t>
            </w:r>
          </w:p>
        </w:tc>
        <w:tc>
          <w:tcPr>
            <w:tcW w:w="2267" w:type="dxa"/>
            <w:tcMar>
              <w:top w:w="0" w:type="dxa"/>
              <w:left w:w="108" w:type="dxa"/>
              <w:bottom w:w="0" w:type="dxa"/>
              <w:right w:w="108" w:type="dxa"/>
            </w:tcMar>
            <w:hideMark/>
          </w:tcPr>
          <w:p w14:paraId="088738C1"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46990959"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78086EE0" w14:textId="77777777" w:rsidR="006731CA" w:rsidRPr="00A15DCB" w:rsidRDefault="006731CA" w:rsidP="00AB7AF6">
            <w:pPr>
              <w:pStyle w:val="TAL"/>
              <w:spacing w:line="252" w:lineRule="auto"/>
            </w:pPr>
          </w:p>
        </w:tc>
      </w:tr>
      <w:tr w:rsidR="006731CA" w:rsidRPr="00A15DCB" w14:paraId="4FBB9566" w14:textId="77777777" w:rsidTr="00AB7AF6">
        <w:tc>
          <w:tcPr>
            <w:tcW w:w="4535" w:type="dxa"/>
            <w:tcMar>
              <w:top w:w="0" w:type="dxa"/>
              <w:left w:w="108" w:type="dxa"/>
              <w:bottom w:w="0" w:type="dxa"/>
              <w:right w:w="108" w:type="dxa"/>
            </w:tcMar>
            <w:hideMark/>
          </w:tcPr>
          <w:p w14:paraId="6BB349C1" w14:textId="65FE6816" w:rsidR="006731CA" w:rsidRPr="00A15DCB" w:rsidRDefault="006731CA" w:rsidP="00AB7AF6">
            <w:pPr>
              <w:pStyle w:val="TAL"/>
              <w:spacing w:line="252" w:lineRule="auto"/>
            </w:pPr>
            <w:r w:rsidRPr="00A15DCB">
              <w:t xml:space="preserve">  groupBconfigured-r17 </w:t>
            </w:r>
          </w:p>
        </w:tc>
        <w:tc>
          <w:tcPr>
            <w:tcW w:w="2267" w:type="dxa"/>
            <w:tcMar>
              <w:top w:w="0" w:type="dxa"/>
              <w:left w:w="108" w:type="dxa"/>
              <w:bottom w:w="0" w:type="dxa"/>
              <w:right w:w="108" w:type="dxa"/>
            </w:tcMar>
            <w:hideMark/>
          </w:tcPr>
          <w:p w14:paraId="5821543E"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11A9B45B"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678B4C4" w14:textId="77777777" w:rsidR="006731CA" w:rsidRPr="00A15DCB" w:rsidRDefault="006731CA" w:rsidP="00AB7AF6">
            <w:pPr>
              <w:pStyle w:val="TAL"/>
              <w:spacing w:line="252" w:lineRule="auto"/>
            </w:pPr>
          </w:p>
        </w:tc>
      </w:tr>
      <w:tr w:rsidR="006731CA" w:rsidRPr="00A15DCB" w14:paraId="251BC3BC" w14:textId="77777777" w:rsidTr="00AB7AF6">
        <w:tc>
          <w:tcPr>
            <w:tcW w:w="4535" w:type="dxa"/>
            <w:tcMar>
              <w:top w:w="0" w:type="dxa"/>
              <w:left w:w="108" w:type="dxa"/>
              <w:bottom w:w="0" w:type="dxa"/>
              <w:right w:w="108" w:type="dxa"/>
            </w:tcMar>
            <w:hideMark/>
          </w:tcPr>
          <w:p w14:paraId="6A5F4DDB" w14:textId="6BEBEF7A" w:rsidR="006731CA" w:rsidRPr="00A15DCB" w:rsidRDefault="006731CA" w:rsidP="00AB7AF6">
            <w:pPr>
              <w:pStyle w:val="TAL"/>
              <w:spacing w:line="252" w:lineRule="auto"/>
            </w:pPr>
            <w:r w:rsidRPr="00A15DCB">
              <w:t xml:space="preserve">  separateMsgA-PUSCH-Config-r17</w:t>
            </w:r>
          </w:p>
        </w:tc>
        <w:tc>
          <w:tcPr>
            <w:tcW w:w="2267" w:type="dxa"/>
            <w:tcMar>
              <w:top w:w="0" w:type="dxa"/>
              <w:left w:w="108" w:type="dxa"/>
              <w:bottom w:w="0" w:type="dxa"/>
              <w:right w:w="108" w:type="dxa"/>
            </w:tcMar>
            <w:hideMark/>
          </w:tcPr>
          <w:p w14:paraId="653AC8A9"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1B30F023"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F79220B" w14:textId="77777777" w:rsidR="006731CA" w:rsidRPr="00A15DCB" w:rsidRDefault="006731CA" w:rsidP="00AB7AF6">
            <w:pPr>
              <w:pStyle w:val="TAL"/>
              <w:spacing w:line="252" w:lineRule="auto"/>
            </w:pPr>
          </w:p>
        </w:tc>
      </w:tr>
      <w:tr w:rsidR="006731CA" w:rsidRPr="00A15DCB" w14:paraId="23BAAEB9" w14:textId="77777777" w:rsidTr="00AB7AF6">
        <w:tc>
          <w:tcPr>
            <w:tcW w:w="4535" w:type="dxa"/>
            <w:tcMar>
              <w:top w:w="0" w:type="dxa"/>
              <w:left w:w="108" w:type="dxa"/>
              <w:bottom w:w="0" w:type="dxa"/>
              <w:right w:w="108" w:type="dxa"/>
            </w:tcMar>
            <w:hideMark/>
          </w:tcPr>
          <w:p w14:paraId="3530BE91" w14:textId="554F1334" w:rsidR="006731CA" w:rsidRPr="00A15DCB" w:rsidRDefault="006731CA" w:rsidP="00AB7AF6">
            <w:pPr>
              <w:pStyle w:val="TAL"/>
              <w:spacing w:line="252" w:lineRule="auto"/>
            </w:pPr>
            <w:r w:rsidRPr="00A15DCB">
              <w:t xml:space="preserve">  msgA-RSRP-Threshold-r17</w:t>
            </w:r>
          </w:p>
        </w:tc>
        <w:tc>
          <w:tcPr>
            <w:tcW w:w="2267" w:type="dxa"/>
            <w:tcMar>
              <w:top w:w="0" w:type="dxa"/>
              <w:left w:w="108" w:type="dxa"/>
              <w:bottom w:w="0" w:type="dxa"/>
              <w:right w:w="108" w:type="dxa"/>
            </w:tcMar>
            <w:hideMark/>
          </w:tcPr>
          <w:p w14:paraId="2A0B8E27"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185940F7"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31E128E" w14:textId="77777777" w:rsidR="006731CA" w:rsidRPr="00A15DCB" w:rsidRDefault="006731CA" w:rsidP="00AB7AF6">
            <w:pPr>
              <w:pStyle w:val="TAL"/>
              <w:spacing w:line="252" w:lineRule="auto"/>
            </w:pPr>
          </w:p>
        </w:tc>
      </w:tr>
      <w:tr w:rsidR="006731CA" w:rsidRPr="00A15DCB" w14:paraId="29BA34CD" w14:textId="77777777" w:rsidTr="00AB7AF6">
        <w:tc>
          <w:tcPr>
            <w:tcW w:w="4535" w:type="dxa"/>
            <w:tcMar>
              <w:top w:w="0" w:type="dxa"/>
              <w:left w:w="108" w:type="dxa"/>
              <w:bottom w:w="0" w:type="dxa"/>
              <w:right w:w="108" w:type="dxa"/>
            </w:tcMar>
            <w:hideMark/>
          </w:tcPr>
          <w:p w14:paraId="4BCDC094" w14:textId="55A0A3B5" w:rsidR="006731CA" w:rsidRPr="00A15DCB" w:rsidRDefault="006731CA" w:rsidP="00AB7AF6">
            <w:pPr>
              <w:pStyle w:val="TAL"/>
              <w:spacing w:line="252" w:lineRule="auto"/>
            </w:pPr>
            <w:r w:rsidRPr="00A15DCB">
              <w:t xml:space="preserve">  rsrp-ThresholdSSB-r17</w:t>
            </w:r>
          </w:p>
        </w:tc>
        <w:tc>
          <w:tcPr>
            <w:tcW w:w="2267" w:type="dxa"/>
            <w:tcMar>
              <w:top w:w="0" w:type="dxa"/>
              <w:left w:w="108" w:type="dxa"/>
              <w:bottom w:w="0" w:type="dxa"/>
              <w:right w:w="108" w:type="dxa"/>
            </w:tcMar>
            <w:hideMark/>
          </w:tcPr>
          <w:p w14:paraId="2F61D1A5"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56B485A6"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667821EB" w14:textId="77777777" w:rsidR="006731CA" w:rsidRPr="00A15DCB" w:rsidRDefault="006731CA" w:rsidP="00AB7AF6">
            <w:pPr>
              <w:pStyle w:val="TAL"/>
              <w:spacing w:line="252" w:lineRule="auto"/>
            </w:pPr>
          </w:p>
        </w:tc>
      </w:tr>
      <w:tr w:rsidR="006731CA" w:rsidRPr="00A15DCB" w14:paraId="257A3DB0" w14:textId="77777777" w:rsidTr="00AB7AF6">
        <w:tc>
          <w:tcPr>
            <w:tcW w:w="4535" w:type="dxa"/>
            <w:tcMar>
              <w:top w:w="0" w:type="dxa"/>
              <w:left w:w="108" w:type="dxa"/>
              <w:bottom w:w="0" w:type="dxa"/>
              <w:right w:w="108" w:type="dxa"/>
            </w:tcMar>
            <w:hideMark/>
          </w:tcPr>
          <w:p w14:paraId="67885CAF" w14:textId="0EB52D39" w:rsidR="006731CA" w:rsidRPr="00A15DCB" w:rsidRDefault="006731CA" w:rsidP="00AB7AF6">
            <w:pPr>
              <w:pStyle w:val="TAL"/>
              <w:spacing w:line="252" w:lineRule="auto"/>
            </w:pPr>
            <w:r w:rsidRPr="00A15DCB">
              <w:t xml:space="preserve">  deltaPreamble-r17</w:t>
            </w:r>
          </w:p>
        </w:tc>
        <w:tc>
          <w:tcPr>
            <w:tcW w:w="2267" w:type="dxa"/>
            <w:tcMar>
              <w:top w:w="0" w:type="dxa"/>
              <w:left w:w="108" w:type="dxa"/>
              <w:bottom w:w="0" w:type="dxa"/>
              <w:right w:w="108" w:type="dxa"/>
            </w:tcMar>
            <w:hideMark/>
          </w:tcPr>
          <w:p w14:paraId="755898F6"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62F10B14"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5442E5E4" w14:textId="77777777" w:rsidR="006731CA" w:rsidRPr="00A15DCB" w:rsidRDefault="006731CA" w:rsidP="00AB7AF6">
            <w:pPr>
              <w:pStyle w:val="TAL"/>
              <w:spacing w:line="252" w:lineRule="auto"/>
            </w:pPr>
          </w:p>
        </w:tc>
      </w:tr>
      <w:tr w:rsidR="006731CA" w:rsidRPr="00A15DCB" w14:paraId="76E40F2C" w14:textId="77777777" w:rsidTr="00AB7AF6">
        <w:tc>
          <w:tcPr>
            <w:tcW w:w="4535" w:type="dxa"/>
            <w:tcMar>
              <w:top w:w="0" w:type="dxa"/>
              <w:left w:w="108" w:type="dxa"/>
              <w:bottom w:w="0" w:type="dxa"/>
              <w:right w:w="108" w:type="dxa"/>
            </w:tcMar>
            <w:hideMark/>
          </w:tcPr>
          <w:p w14:paraId="5D9D44F4" w14:textId="77777777" w:rsidR="006731CA" w:rsidRPr="00A15DCB" w:rsidRDefault="006731CA" w:rsidP="00AB7AF6">
            <w:pPr>
              <w:pStyle w:val="TAL"/>
              <w:spacing w:line="252" w:lineRule="auto"/>
            </w:pPr>
            <w:r w:rsidRPr="00A15DCB">
              <w:t>}</w:t>
            </w:r>
          </w:p>
        </w:tc>
        <w:tc>
          <w:tcPr>
            <w:tcW w:w="2267" w:type="dxa"/>
            <w:tcMar>
              <w:top w:w="0" w:type="dxa"/>
              <w:left w:w="108" w:type="dxa"/>
              <w:bottom w:w="0" w:type="dxa"/>
              <w:right w:w="108" w:type="dxa"/>
            </w:tcMar>
          </w:tcPr>
          <w:p w14:paraId="756B316F"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2C5465A3"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CCBF0DC" w14:textId="77777777" w:rsidR="006731CA" w:rsidRPr="00A15DCB" w:rsidRDefault="006731CA" w:rsidP="00AB7AF6">
            <w:pPr>
              <w:pStyle w:val="TAL"/>
              <w:spacing w:line="252" w:lineRule="auto"/>
            </w:pPr>
          </w:p>
        </w:tc>
      </w:tr>
    </w:tbl>
    <w:p w14:paraId="5557D49E" w14:textId="00687CF3" w:rsidR="00777014" w:rsidRPr="00A15DCB" w:rsidRDefault="00777014" w:rsidP="00777014"/>
    <w:p w14:paraId="26594925" w14:textId="77777777" w:rsidR="00777014" w:rsidRPr="00A15DCB" w:rsidRDefault="00777014" w:rsidP="00777014">
      <w:pPr>
        <w:pStyle w:val="Heading5"/>
      </w:pPr>
      <w:r w:rsidRPr="00A15DCB">
        <w:t>7.1.1.1.12</w:t>
      </w:r>
      <w:r w:rsidRPr="00A15DCB">
        <w:tab/>
        <w:t>Random access procedure / Successful/ ra-PrioritizationForSlicing</w:t>
      </w:r>
    </w:p>
    <w:p w14:paraId="4A57D680" w14:textId="77777777" w:rsidR="00777014" w:rsidRPr="00A15DCB" w:rsidRDefault="00777014" w:rsidP="00777014">
      <w:pPr>
        <w:pStyle w:val="H6"/>
      </w:pPr>
      <w:r w:rsidRPr="00A15DCB">
        <w:t>7.1.1.1.12.1</w:t>
      </w:r>
      <w:r w:rsidRPr="00A15DCB">
        <w:tab/>
        <w:t>Test Purpose (TP)</w:t>
      </w:r>
    </w:p>
    <w:p w14:paraId="26CCBFF9" w14:textId="51824B00" w:rsidR="00777014" w:rsidRPr="00A15DCB" w:rsidRDefault="00777014" w:rsidP="00777014">
      <w:pPr>
        <w:pStyle w:val="H6"/>
      </w:pPr>
      <w:r w:rsidRPr="00A15DCB">
        <w:t>(1)</w:t>
      </w:r>
    </w:p>
    <w:p w14:paraId="17ED7446"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and starts Random Access procedure}</w:t>
      </w:r>
    </w:p>
    <w:p w14:paraId="0B92597B"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087F7211"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configures both ra-PrioritizationForSlicing for a NSAG identity and ra-PrioritizationForAccessIdentity in SIB1 and set enableRA-PrioritizationForSlicing to TRUE}</w:t>
      </w:r>
    </w:p>
    <w:p w14:paraId="1C47BA5D"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uses powerRampingStepHighPriority and scalingFactorBI configured in the ra-PrioritizationForSlicing for Random Access procedure }</w:t>
      </w:r>
    </w:p>
    <w:p w14:paraId="06C54081" w14:textId="77777777" w:rsidR="00777014" w:rsidRPr="00A15DCB" w:rsidRDefault="00777014" w:rsidP="00777014">
      <w:pPr>
        <w:pStyle w:val="PL"/>
        <w:rPr>
          <w:noProof w:val="0"/>
        </w:rPr>
      </w:pPr>
      <w:r w:rsidRPr="00A15DCB">
        <w:rPr>
          <w:noProof w:val="0"/>
        </w:rPr>
        <w:t xml:space="preserve">            }</w:t>
      </w:r>
    </w:p>
    <w:p w14:paraId="5848499D" w14:textId="77777777" w:rsidR="00777014" w:rsidRPr="00A15DCB" w:rsidRDefault="00777014" w:rsidP="00777014">
      <w:pPr>
        <w:pStyle w:val="PL"/>
        <w:rPr>
          <w:noProof w:val="0"/>
        </w:rPr>
      </w:pPr>
    </w:p>
    <w:p w14:paraId="683CE114" w14:textId="77777777" w:rsidR="00777014" w:rsidRPr="00A15DCB" w:rsidRDefault="00777014" w:rsidP="00777014">
      <w:pPr>
        <w:pStyle w:val="H6"/>
      </w:pPr>
      <w:r w:rsidRPr="00A15DCB">
        <w:t>(2)</w:t>
      </w:r>
    </w:p>
    <w:p w14:paraId="02939C54"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after transmission of a PRACH preamble on NR SpCell and SS configured scalingFactorBI in ra-PrioritizationForSlicing for a NSAG identity in SIB1 }</w:t>
      </w:r>
    </w:p>
    <w:p w14:paraId="73E0F0BE"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1780AC01"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sends a Random Access Response including a Backoff Indicator with the Random Access Preamble identifier different from the value received from the UE}</w:t>
      </w:r>
    </w:p>
    <w:p w14:paraId="3E535A09"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triggers RA preamble after a random time between 0 and the indicated Backoff parameter multiplied with scalingFactorBI configured in the ra-PrioritizationForSlicing }</w:t>
      </w:r>
    </w:p>
    <w:p w14:paraId="1EB1E38A" w14:textId="77777777" w:rsidR="00777014" w:rsidRPr="00A15DCB" w:rsidRDefault="00777014" w:rsidP="00777014">
      <w:pPr>
        <w:pStyle w:val="PL"/>
        <w:rPr>
          <w:noProof w:val="0"/>
        </w:rPr>
      </w:pPr>
      <w:r w:rsidRPr="00A15DCB">
        <w:rPr>
          <w:noProof w:val="0"/>
        </w:rPr>
        <w:t xml:space="preserve">            }</w:t>
      </w:r>
    </w:p>
    <w:p w14:paraId="35C46C28" w14:textId="77777777" w:rsidR="00777014" w:rsidRPr="00A15DCB" w:rsidRDefault="00777014" w:rsidP="00777014">
      <w:pPr>
        <w:pStyle w:val="PL"/>
        <w:rPr>
          <w:noProof w:val="0"/>
        </w:rPr>
      </w:pPr>
    </w:p>
    <w:p w14:paraId="4B7600E3" w14:textId="77777777" w:rsidR="00777014" w:rsidRPr="00A15DCB" w:rsidRDefault="00777014" w:rsidP="00777014">
      <w:pPr>
        <w:pStyle w:val="H6"/>
      </w:pPr>
      <w:r w:rsidRPr="00A15DCB">
        <w:t>7.1.1.1.12.2</w:t>
      </w:r>
      <w:r w:rsidRPr="00A15DCB">
        <w:tab/>
        <w:t>Conformance requirements</w:t>
      </w:r>
    </w:p>
    <w:p w14:paraId="090CF3D0" w14:textId="77777777" w:rsidR="00777014" w:rsidRPr="00A15DCB" w:rsidRDefault="00777014" w:rsidP="00777014">
      <w:r w:rsidRPr="00A15DCB">
        <w:t>References: The conformance requirements covered in the present TC are specified in: 3GPP TS 38.321, clauses 5.1.1a, 5.1.1c, 5.1.1d, 5.1.2.</w:t>
      </w:r>
      <w:r w:rsidRPr="00A15DCB">
        <w:rPr>
          <w:lang w:eastAsia="sv-SE"/>
        </w:rPr>
        <w:t xml:space="preserve"> </w:t>
      </w:r>
      <w:r w:rsidRPr="00A15DCB">
        <w:t>Unless otherwise stated these are Rel-17 requirements.</w:t>
      </w:r>
    </w:p>
    <w:p w14:paraId="50F222E4" w14:textId="77777777" w:rsidR="00777014" w:rsidRPr="00A15DCB" w:rsidRDefault="00777014" w:rsidP="00777014">
      <w:r w:rsidRPr="00A15DCB">
        <w:t>[TS 38.321, clause 5.1.1a]</w:t>
      </w:r>
    </w:p>
    <w:p w14:paraId="743164BC" w14:textId="77777777" w:rsidR="00777014" w:rsidRPr="00A15DCB" w:rsidRDefault="00777014" w:rsidP="00777014">
      <w:pPr>
        <w:rPr>
          <w:rFonts w:eastAsia="Malgun Gothic"/>
          <w:lang w:eastAsia="ko-KR"/>
        </w:rPr>
      </w:pPr>
      <w:r w:rsidRPr="00A15DCB">
        <w:rPr>
          <w:lang w:eastAsia="ko-KR"/>
        </w:rPr>
        <w:t>The MAC entity shall:</w:t>
      </w:r>
    </w:p>
    <w:p w14:paraId="25F26D52" w14:textId="77777777" w:rsidR="00777014" w:rsidRPr="00A15DCB" w:rsidRDefault="00777014" w:rsidP="00777014">
      <w:pPr>
        <w:pStyle w:val="B1"/>
        <w:numPr>
          <w:ilvl w:val="0"/>
          <w:numId w:val="31"/>
        </w:numPr>
        <w:textAlignment w:val="auto"/>
        <w:rPr>
          <w:lang w:eastAsia="ko-KR"/>
        </w:rPr>
      </w:pPr>
      <w:r w:rsidRPr="00A15DCB">
        <w:rPr>
          <w:lang w:eastAsia="ko-KR"/>
        </w:rPr>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6058A15A" w14:textId="77777777" w:rsidR="00777014" w:rsidRPr="00A15DCB" w:rsidRDefault="00777014" w:rsidP="00777014">
      <w:pPr>
        <w:pStyle w:val="B1"/>
        <w:rPr>
          <w:lang w:eastAsia="ko-KR"/>
        </w:rPr>
      </w:pPr>
      <w:r w:rsidRPr="00A15DCB">
        <w:rPr>
          <w:lang w:eastAsia="ko-KR"/>
        </w:rPr>
        <w:t>…</w:t>
      </w:r>
    </w:p>
    <w:p w14:paraId="4332ED3C" w14:textId="77777777" w:rsidR="00777014" w:rsidRPr="00A15DCB" w:rsidRDefault="00777014" w:rsidP="00777014">
      <w:pPr>
        <w:pStyle w:val="B1"/>
        <w:rPr>
          <w:lang w:eastAsia="ko-KR"/>
        </w:rPr>
      </w:pPr>
      <w:r w:rsidRPr="00A15DCB">
        <w:t>1&gt;</w:t>
      </w:r>
      <w:r w:rsidRPr="00A15DCB">
        <w:tab/>
        <w:t xml:space="preserve">else (i.e. </w:t>
      </w:r>
      <w:r w:rsidRPr="00A15DCB">
        <w:rPr>
          <w:i/>
          <w:lang w:eastAsia="ko-KR"/>
        </w:rPr>
        <w:t>RA_TYPE</w:t>
      </w:r>
      <w:r w:rsidRPr="00A15DCB">
        <w:rPr>
          <w:lang w:eastAsia="ko-KR"/>
        </w:rPr>
        <w:t xml:space="preserve"> is set to </w:t>
      </w:r>
      <w:r w:rsidRPr="00A15DCB">
        <w:rPr>
          <w:i/>
          <w:iCs/>
          <w:lang w:eastAsia="ko-KR"/>
        </w:rPr>
        <w:t>4-stepRA</w:t>
      </w:r>
      <w:r w:rsidRPr="00A15DCB">
        <w:t>):</w:t>
      </w:r>
    </w:p>
    <w:p w14:paraId="13C3F416"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lang w:eastAsia="ko-KR"/>
        </w:rPr>
        <w:t>powerRampingStep</w:t>
      </w:r>
      <w:r w:rsidRPr="00A15DCB">
        <w:rPr>
          <w:lang w:eastAsia="ko-KR"/>
        </w:rPr>
        <w:t>;</w:t>
      </w:r>
    </w:p>
    <w:p w14:paraId="5F77A8F0"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SCALING_FACTOR_BI</w:t>
      </w:r>
      <w:r w:rsidRPr="00A15DCB">
        <w:rPr>
          <w:lang w:eastAsia="ko-KR"/>
        </w:rPr>
        <w:t xml:space="preserve"> to 1;</w:t>
      </w:r>
    </w:p>
    <w:p w14:paraId="0C98DAD4"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iCs/>
          <w:lang w:eastAsia="ko-KR"/>
        </w:rPr>
        <w:t>preambleTransMax</w:t>
      </w:r>
      <w:r w:rsidRPr="00A15DCB">
        <w:rPr>
          <w:lang w:eastAsia="ko-KR"/>
        </w:rPr>
        <w:t xml:space="preserve"> to </w:t>
      </w:r>
      <w:r w:rsidRPr="00A15DCB">
        <w:rPr>
          <w:i/>
          <w:iCs/>
          <w:lang w:eastAsia="ko-KR"/>
        </w:rPr>
        <w:t>preambleTransMax</w:t>
      </w:r>
      <w:r w:rsidRPr="00A15DCB">
        <w:rPr>
          <w:lang w:eastAsia="ko-KR"/>
        </w:rPr>
        <w:t xml:space="preserve"> included in the </w:t>
      </w:r>
      <w:r w:rsidRPr="00A15DCB">
        <w:rPr>
          <w:i/>
          <w:iCs/>
        </w:rPr>
        <w:t>RACH-ConfigGeneric</w:t>
      </w:r>
      <w:r w:rsidRPr="00A15DCB">
        <w:rPr>
          <w:iCs/>
        </w:rPr>
        <w:t>;</w:t>
      </w:r>
    </w:p>
    <w:p w14:paraId="5F0FB01C" w14:textId="77777777" w:rsidR="00777014" w:rsidRPr="00A15DCB" w:rsidRDefault="00777014" w:rsidP="00777014">
      <w:pPr>
        <w:pStyle w:val="B1"/>
        <w:rPr>
          <w:lang w:eastAsia="ko-KR"/>
        </w:rPr>
      </w:pPr>
      <w:r w:rsidRPr="00A15DCB">
        <w:rPr>
          <w:lang w:eastAsia="ko-KR"/>
        </w:rPr>
        <w:t>…</w:t>
      </w:r>
    </w:p>
    <w:p w14:paraId="77E40BBE" w14:textId="77777777" w:rsidR="00777014" w:rsidRPr="00A15DCB" w:rsidRDefault="00777014" w:rsidP="00777014">
      <w:pPr>
        <w:pStyle w:val="B2"/>
        <w:rPr>
          <w:lang w:eastAsia="en-US"/>
        </w:rPr>
      </w:pPr>
      <w:r w:rsidRPr="00A15DCB">
        <w:rPr>
          <w:lang w:eastAsia="ko-KR"/>
        </w:rPr>
        <w:t>2&gt;</w:t>
      </w:r>
      <w:r w:rsidRPr="00A15DCB">
        <w:rPr>
          <w:lang w:eastAsia="ko-KR"/>
        </w:rPr>
        <w:tab/>
      </w:r>
      <w:r w:rsidRPr="00A15DCB">
        <w:t>if the MAC entity is provided by upper layers with both this NSAG identity and Access Identity 1 or 2; and</w:t>
      </w:r>
    </w:p>
    <w:p w14:paraId="02A3759B"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 xml:space="preserve">if for at least one of these Access Identities the corresponding bit in the </w:t>
      </w:r>
      <w:r w:rsidRPr="00A15DCB">
        <w:rPr>
          <w:i/>
          <w:iCs/>
        </w:rPr>
        <w:t>ra-PrioritizationForAI</w:t>
      </w:r>
      <w:r w:rsidRPr="00A15DCB">
        <w:t xml:space="preserve"> is set to </w:t>
      </w:r>
      <w:r w:rsidRPr="00A15DCB">
        <w:rPr>
          <w:i/>
          <w:iCs/>
        </w:rPr>
        <w:t>one</w:t>
      </w:r>
      <w:r w:rsidRPr="00A15DCB">
        <w:t>:</w:t>
      </w:r>
    </w:p>
    <w:p w14:paraId="53E37F45"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rPr>
        <w:t>enableRA-PrioritizationForSlicing</w:t>
      </w:r>
      <w:r w:rsidRPr="00A15DCB">
        <w:t xml:space="preserve"> is set to </w:t>
      </w:r>
      <w:r w:rsidRPr="00A15DCB">
        <w:rPr>
          <w:i/>
        </w:rPr>
        <w:t>true</w:t>
      </w:r>
      <w:r w:rsidRPr="00A15DCB">
        <w:t>:</w:t>
      </w:r>
    </w:p>
    <w:p w14:paraId="59964A3E"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w:t>
      </w:r>
      <w:r w:rsidRPr="00A15DCB">
        <w:t xml:space="preserve"> for this NSAG identity</w:t>
      </w:r>
      <w:r w:rsidRPr="00A15DCB">
        <w:rPr>
          <w:iCs/>
        </w:rPr>
        <w:t>:</w:t>
      </w:r>
    </w:p>
    <w:p w14:paraId="75AB04A3" w14:textId="77777777" w:rsidR="00777014" w:rsidRPr="00A15DCB" w:rsidRDefault="00777014" w:rsidP="00777014">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3CDDD26F"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w:t>
      </w:r>
      <w:r w:rsidRPr="00A15DCB">
        <w:t xml:space="preserve"> for this NSAG identity</w:t>
      </w:r>
      <w:r w:rsidRPr="00A15DCB">
        <w:rPr>
          <w:lang w:eastAsia="ko-KR"/>
        </w:rPr>
        <w:t>:</w:t>
      </w:r>
    </w:p>
    <w:p w14:paraId="24DEB17C" w14:textId="77777777" w:rsidR="00777014" w:rsidRPr="00A15DCB" w:rsidRDefault="00777014" w:rsidP="00777014">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0E4BAEA0" w14:textId="77777777" w:rsidR="00777014" w:rsidRPr="00A15DCB" w:rsidRDefault="00777014" w:rsidP="00777014">
      <w:pPr>
        <w:pStyle w:val="B3"/>
        <w:rPr>
          <w:lang w:eastAsia="ko-KR"/>
        </w:rPr>
      </w:pPr>
      <w:r w:rsidRPr="00A15DCB">
        <w:rPr>
          <w:lang w:eastAsia="ko-KR"/>
        </w:rPr>
        <w:t>3&gt;</w:t>
      </w:r>
      <w:r w:rsidRPr="00A15DCB">
        <w:rPr>
          <w:lang w:eastAsia="ko-KR"/>
        </w:rPr>
        <w:tab/>
        <w:t xml:space="preserve">else if </w:t>
      </w:r>
      <w:r w:rsidRPr="00A15DCB">
        <w:rPr>
          <w:i/>
          <w:lang w:eastAsia="ko-KR"/>
        </w:rPr>
        <w:t>enableRA-PrioritizationForSlicing</w:t>
      </w:r>
      <w:r w:rsidRPr="00A15DCB">
        <w:rPr>
          <w:lang w:eastAsia="ko-KR"/>
        </w:rPr>
        <w:t xml:space="preserve"> is set to </w:t>
      </w:r>
      <w:r w:rsidRPr="00A15DCB">
        <w:rPr>
          <w:i/>
          <w:lang w:eastAsia="ko-KR"/>
        </w:rPr>
        <w:t>false</w:t>
      </w:r>
      <w:r w:rsidRPr="00A15DCB">
        <w:rPr>
          <w:lang w:eastAsia="ko-KR"/>
        </w:rPr>
        <w:t>:</w:t>
      </w:r>
    </w:p>
    <w:p w14:paraId="0876FC08" w14:textId="77777777" w:rsidR="00777014" w:rsidRPr="00A15DCB" w:rsidRDefault="00777014" w:rsidP="00777014">
      <w:pPr>
        <w:pStyle w:val="B4"/>
        <w:rPr>
          <w:iCs/>
          <w:lang w:eastAsia="en-US"/>
        </w:rPr>
      </w:pPr>
      <w:r w:rsidRPr="00A15DCB">
        <w:t>4&gt;</w:t>
      </w:r>
      <w:r w:rsidRPr="00A15DCB">
        <w:tab/>
      </w:r>
      <w:r w:rsidRPr="00A15DCB">
        <w:rPr>
          <w:lang w:eastAsia="ko-KR"/>
        </w:rPr>
        <w:t xml:space="preserve">if </w:t>
      </w:r>
      <w:r w:rsidRPr="00A15DCB">
        <w:rPr>
          <w:i/>
          <w:lang w:eastAsia="ko-KR"/>
        </w:rPr>
        <w:t>powerRampingStepHighPriority</w:t>
      </w:r>
      <w:r w:rsidRPr="00A15DCB">
        <w:rPr>
          <w:lang w:eastAsia="ko-KR"/>
        </w:rPr>
        <w:t xml:space="preserve"> is configured in the </w:t>
      </w:r>
      <w:r w:rsidRPr="00A15DCB">
        <w:rPr>
          <w:i/>
          <w:iCs/>
        </w:rPr>
        <w:t>ra-PrioritizationForAccessIdentity</w:t>
      </w:r>
      <w:r w:rsidRPr="00A15DCB">
        <w:rPr>
          <w:iCs/>
        </w:rPr>
        <w:t>:</w:t>
      </w:r>
    </w:p>
    <w:p w14:paraId="57AF7275" w14:textId="77777777" w:rsidR="00777014" w:rsidRPr="00A15DCB" w:rsidRDefault="00777014" w:rsidP="00777014">
      <w:pPr>
        <w:pStyle w:val="B5"/>
      </w:pPr>
      <w:r w:rsidRPr="00A15DCB">
        <w:t>5&gt;</w:t>
      </w:r>
      <w:r w:rsidRPr="00A15DCB">
        <w:tab/>
      </w:r>
      <w:r w:rsidRPr="00A15DCB">
        <w:rPr>
          <w:lang w:eastAsia="ko-KR"/>
        </w:rPr>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t>.</w:t>
      </w:r>
    </w:p>
    <w:p w14:paraId="00C6CB26" w14:textId="77777777" w:rsidR="00777014" w:rsidRPr="00A15DCB" w:rsidRDefault="00777014" w:rsidP="00777014">
      <w:pPr>
        <w:pStyle w:val="B4"/>
        <w:rPr>
          <w:iCs/>
        </w:rPr>
      </w:pPr>
      <w:r w:rsidRPr="00A15DCB">
        <w:t>4&gt;</w:t>
      </w:r>
      <w:r w:rsidRPr="00A15DCB">
        <w:tab/>
      </w:r>
      <w:r w:rsidRPr="00A15DCB">
        <w:rPr>
          <w:lang w:eastAsia="ko-KR"/>
        </w:rPr>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iCs/>
        </w:rPr>
        <w:t>ra-PrioritizationForAccessIdentity</w:t>
      </w:r>
      <w:r w:rsidRPr="00A15DCB">
        <w:t>:</w:t>
      </w:r>
    </w:p>
    <w:p w14:paraId="656C1FB5" w14:textId="77777777" w:rsidR="00777014" w:rsidRPr="00A15DCB" w:rsidRDefault="00777014" w:rsidP="00777014">
      <w:pPr>
        <w:pStyle w:val="B5"/>
      </w:pPr>
      <w:r w:rsidRPr="00A15DCB">
        <w:t>5&gt;</w:t>
      </w:r>
      <w:r w:rsidRPr="00A15DCB">
        <w:tab/>
      </w:r>
      <w:r w:rsidRPr="00A15DCB">
        <w:rPr>
          <w:lang w:eastAsia="ko-KR"/>
        </w:rPr>
        <w:t xml:space="preserve">set </w:t>
      </w:r>
      <w:r w:rsidRPr="00A15DCB">
        <w:rPr>
          <w:i/>
          <w:lang w:eastAsia="ko-KR"/>
        </w:rPr>
        <w:t>SCALING_FACTOR_BI</w:t>
      </w:r>
      <w:r w:rsidRPr="00A15DCB">
        <w:rPr>
          <w:lang w:eastAsia="ko-KR"/>
        </w:rPr>
        <w:t xml:space="preserve"> to the </w:t>
      </w:r>
      <w:r w:rsidRPr="00A15DCB">
        <w:rPr>
          <w:i/>
          <w:iCs/>
          <w:lang w:eastAsia="ko-KR"/>
        </w:rPr>
        <w:t>scalingFactorBI</w:t>
      </w:r>
      <w:r w:rsidRPr="00A15DCB">
        <w:t>.</w:t>
      </w:r>
    </w:p>
    <w:p w14:paraId="000957B9" w14:textId="77777777" w:rsidR="00777014" w:rsidRPr="00A15DCB" w:rsidRDefault="00777014" w:rsidP="00777014">
      <w:pPr>
        <w:pStyle w:val="B2"/>
      </w:pPr>
      <w:r w:rsidRPr="00A15DCB">
        <w:rPr>
          <w:lang w:eastAsia="ko-KR"/>
        </w:rPr>
        <w:t>2&gt;</w:t>
      </w:r>
      <w:r w:rsidRPr="00A15DCB">
        <w:rPr>
          <w:lang w:eastAsia="ko-KR"/>
        </w:rPr>
        <w:tab/>
        <w:t xml:space="preserve">else if </w:t>
      </w:r>
      <w:r w:rsidRPr="00A15DCB">
        <w:rPr>
          <w:i/>
        </w:rPr>
        <w:t>ra-PrioritizationForSlicing</w:t>
      </w:r>
      <w:r w:rsidRPr="00A15DCB">
        <w:t xml:space="preserve"> for a NSAG identity is configured for the selected carrier; and</w:t>
      </w:r>
    </w:p>
    <w:p w14:paraId="0177018B"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if the MAC entity is provided by upper layers with this NSAG identity:</w:t>
      </w:r>
    </w:p>
    <w:p w14:paraId="4D82E0DA"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w:t>
      </w:r>
      <w:r w:rsidRPr="00A15DCB">
        <w:t xml:space="preserve"> for this NSAG identity</w:t>
      </w:r>
      <w:r w:rsidRPr="00A15DCB">
        <w:rPr>
          <w:iCs/>
        </w:rPr>
        <w:t>:</w:t>
      </w:r>
    </w:p>
    <w:p w14:paraId="30F8EAE6"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58583E56" w14:textId="77777777" w:rsidR="00777014" w:rsidRPr="00A15DCB" w:rsidRDefault="00777014" w:rsidP="00777014">
      <w:pPr>
        <w:pStyle w:val="B3"/>
        <w:rPr>
          <w:lang w:eastAsia="en-US"/>
        </w:rPr>
      </w:pPr>
      <w:r w:rsidRPr="00A15DCB">
        <w:rPr>
          <w:lang w:eastAsia="ko-KR"/>
        </w:rPr>
        <w:lastRenderedPageBreak/>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w:t>
      </w:r>
      <w:r w:rsidRPr="00A15DCB">
        <w:t xml:space="preserve"> for this NSAG identity</w:t>
      </w:r>
      <w:r w:rsidRPr="00A15DCB">
        <w:rPr>
          <w:lang w:eastAsia="ko-KR"/>
        </w:rPr>
        <w:t>:</w:t>
      </w:r>
    </w:p>
    <w:p w14:paraId="4C5C5FB4"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0ED05CE7" w14:textId="77777777" w:rsidR="00777014" w:rsidRPr="00A15DCB" w:rsidRDefault="00777014" w:rsidP="00777014">
      <w:pPr>
        <w:pStyle w:val="B2"/>
        <w:rPr>
          <w:lang w:eastAsia="en-US"/>
        </w:rPr>
      </w:pPr>
      <w:r w:rsidRPr="00A15DCB">
        <w:rPr>
          <w:lang w:eastAsia="ko-KR"/>
        </w:rPr>
        <w:t>2&gt;</w:t>
      </w:r>
      <w:r w:rsidRPr="00A15DCB">
        <w:rPr>
          <w:lang w:eastAsia="ko-KR"/>
        </w:rPr>
        <w:tab/>
        <w:t xml:space="preserve">else </w:t>
      </w:r>
      <w:r w:rsidRPr="00A15DCB">
        <w:t xml:space="preserve">if </w:t>
      </w:r>
      <w:r w:rsidRPr="00A15DCB">
        <w:rPr>
          <w:i/>
          <w:iCs/>
        </w:rPr>
        <w:t>ra-PrioritizationForAccessIdentity</w:t>
      </w:r>
      <w:r w:rsidRPr="00A15DCB">
        <w:t xml:space="preserve"> is configured for the selected carrier; and</w:t>
      </w:r>
    </w:p>
    <w:p w14:paraId="6A88BB98" w14:textId="77777777" w:rsidR="00777014" w:rsidRPr="00A15DCB" w:rsidRDefault="00777014" w:rsidP="00777014">
      <w:r w:rsidRPr="00A15DCB">
        <w:t>[TS 38.321, clause 5.1.1c]</w:t>
      </w:r>
    </w:p>
    <w:p w14:paraId="1A91A078" w14:textId="77777777" w:rsidR="00777014" w:rsidRPr="00A15DCB" w:rsidRDefault="00777014" w:rsidP="00777014">
      <w:pPr>
        <w:rPr>
          <w:lang w:eastAsia="ko-KR"/>
        </w:rPr>
      </w:pPr>
      <w:r w:rsidRPr="00A15DCB">
        <w:rPr>
          <w:lang w:eastAsia="ko-KR"/>
        </w:rPr>
        <w:t>The MAC entity shall for each set of configured Random Access resources for 4-step RA type and for each set of configured Random Access resources for 2-step RA type:</w:t>
      </w:r>
    </w:p>
    <w:p w14:paraId="5FC5E4CC" w14:textId="77777777" w:rsidR="00777014" w:rsidRPr="00A15DCB" w:rsidRDefault="00777014" w:rsidP="00777014">
      <w:pPr>
        <w:pStyle w:val="B1"/>
        <w:rPr>
          <w:lang w:eastAsia="ko-KR"/>
        </w:rPr>
      </w:pPr>
      <w:r w:rsidRPr="00A15DCB">
        <w:rPr>
          <w:lang w:eastAsia="ko-KR"/>
        </w:rPr>
        <w:t>1&gt;</w:t>
      </w:r>
      <w:r w:rsidRPr="00A15DCB">
        <w:rPr>
          <w:lang w:eastAsia="ko-KR"/>
        </w:rPr>
        <w:tab/>
        <w:t>if RedCap indication is configured for a set of Random Access resources:</w:t>
      </w:r>
    </w:p>
    <w:p w14:paraId="45E751B5"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5636604C" w14:textId="77777777" w:rsidR="00777014" w:rsidRPr="00A15DCB" w:rsidRDefault="00777014" w:rsidP="00777014">
      <w:pPr>
        <w:pStyle w:val="B1"/>
        <w:rPr>
          <w:lang w:eastAsia="ko-KR"/>
        </w:rPr>
      </w:pPr>
      <w:r w:rsidRPr="00A15DCB">
        <w:rPr>
          <w:lang w:eastAsia="ko-KR"/>
        </w:rPr>
        <w:t>1&gt;</w:t>
      </w:r>
      <w:r w:rsidRPr="00A15DCB">
        <w:rPr>
          <w:lang w:eastAsia="ko-KR"/>
        </w:rPr>
        <w:tab/>
        <w:t>if SDT indication is configured for a set of Random Access resources:</w:t>
      </w:r>
    </w:p>
    <w:p w14:paraId="7F1931C0"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04969368" w14:textId="77777777" w:rsidR="00777014" w:rsidRPr="00A15DCB" w:rsidRDefault="00777014" w:rsidP="00777014">
      <w:pPr>
        <w:pStyle w:val="B1"/>
        <w:rPr>
          <w:lang w:eastAsia="ko-KR"/>
        </w:rPr>
      </w:pPr>
      <w:r w:rsidRPr="00A15DCB">
        <w:rPr>
          <w:lang w:eastAsia="ko-KR"/>
        </w:rPr>
        <w:t>1&gt;</w:t>
      </w:r>
      <w:r w:rsidRPr="00A15DCB">
        <w:rPr>
          <w:lang w:eastAsia="ko-KR"/>
        </w:rPr>
        <w:tab/>
        <w:t>if NSAG indication is configured for a set of Random Access resources:</w:t>
      </w:r>
    </w:p>
    <w:p w14:paraId="1FA1AB9D"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unless it is triggered for the corresponding NSAG indication.</w:t>
      </w:r>
    </w:p>
    <w:p w14:paraId="18416DAB" w14:textId="77777777" w:rsidR="00777014" w:rsidRPr="00A15DCB" w:rsidRDefault="00777014" w:rsidP="00777014">
      <w:pPr>
        <w:pStyle w:val="B1"/>
        <w:rPr>
          <w:lang w:eastAsia="ko-KR"/>
        </w:rPr>
      </w:pPr>
      <w:r w:rsidRPr="00A15DCB">
        <w:rPr>
          <w:lang w:eastAsia="ko-KR"/>
        </w:rPr>
        <w:t>1&gt;</w:t>
      </w:r>
      <w:r w:rsidRPr="00A15DCB">
        <w:rPr>
          <w:lang w:eastAsia="ko-KR"/>
        </w:rPr>
        <w:tab/>
        <w:t>if MSG3 repetition indication is configured for a set of Random Access resources:</w:t>
      </w:r>
    </w:p>
    <w:p w14:paraId="2119057A"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57F3D051" w14:textId="77777777" w:rsidR="00777014" w:rsidRPr="00A15DCB" w:rsidRDefault="00777014" w:rsidP="00777014">
      <w:pPr>
        <w:pStyle w:val="B1"/>
        <w:rPr>
          <w:lang w:eastAsia="ko-KR"/>
        </w:rPr>
      </w:pPr>
      <w:r w:rsidRPr="00A15DCB">
        <w:rPr>
          <w:lang w:eastAsia="ko-KR"/>
        </w:rPr>
        <w:t>1&gt;</w:t>
      </w:r>
      <w:r w:rsidRPr="00A15DCB">
        <w:rPr>
          <w:lang w:eastAsia="ko-KR"/>
        </w:rPr>
        <w:tab/>
        <w:t>if a set of Random Access resources is not configured with any of the RedCap or SDT or NSAG(s) or MSG3 repetition indications:</w:t>
      </w:r>
    </w:p>
    <w:p w14:paraId="3F8B99B4"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to not associated with any feature indication.</w:t>
      </w:r>
    </w:p>
    <w:p w14:paraId="699465E8" w14:textId="77777777" w:rsidR="00777014" w:rsidRPr="00A15DCB" w:rsidRDefault="00777014" w:rsidP="00777014">
      <w:pPr>
        <w:rPr>
          <w:lang w:eastAsia="en-US"/>
        </w:rPr>
      </w:pPr>
      <w:r w:rsidRPr="00A15DCB">
        <w:t>[TS 38.321, clause 5.1.1d]</w:t>
      </w:r>
    </w:p>
    <w:p w14:paraId="7D16551C" w14:textId="77777777" w:rsidR="00777014" w:rsidRPr="00A15DCB" w:rsidRDefault="00777014" w:rsidP="00777014">
      <w:pPr>
        <w:rPr>
          <w:lang w:eastAsia="ko-KR"/>
        </w:rPr>
      </w:pPr>
      <w:r w:rsidRPr="00A15DCB">
        <w:rPr>
          <w:lang w:eastAsia="ko-KR"/>
        </w:rPr>
        <w:t>The MAC entity shall:</w:t>
      </w:r>
    </w:p>
    <w:p w14:paraId="5CCC1F96" w14:textId="77777777" w:rsidR="00777014" w:rsidRPr="00A15DCB" w:rsidRDefault="00777014" w:rsidP="00777014">
      <w:pPr>
        <w:pStyle w:val="B1"/>
        <w:rPr>
          <w:lang w:eastAsia="en-US"/>
        </w:rPr>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1DE4A69E" w14:textId="77777777" w:rsidR="00777014" w:rsidRPr="00A15DCB" w:rsidRDefault="00777014" w:rsidP="00777014">
      <w:pPr>
        <w:pStyle w:val="B1"/>
        <w:rPr>
          <w:lang w:eastAsia="ko-KR"/>
        </w:rPr>
      </w:pPr>
      <w:r w:rsidRPr="00A15DCB">
        <w:rPr>
          <w:lang w:eastAsia="ko-KR"/>
        </w:rPr>
        <w:t>1&gt;</w:t>
      </w:r>
      <w:r w:rsidRPr="00A15DCB">
        <w:rPr>
          <w:lang w:eastAsia="ko-KR"/>
        </w:rPr>
        <w:tab/>
        <w:t>if a single set of Random Access resources is identified:</w:t>
      </w:r>
    </w:p>
    <w:p w14:paraId="67D8CF2B" w14:textId="77777777" w:rsidR="00777014" w:rsidRPr="00A15DCB" w:rsidRDefault="00777014" w:rsidP="00777014">
      <w:pPr>
        <w:pStyle w:val="B2"/>
        <w:rPr>
          <w:lang w:eastAsia="ko-KR"/>
        </w:rPr>
      </w:pPr>
      <w:r w:rsidRPr="00A15DCB">
        <w:rPr>
          <w:lang w:eastAsia="ko-KR"/>
        </w:rPr>
        <w:t>2&gt;</w:t>
      </w:r>
      <w:r w:rsidRPr="00A15DCB">
        <w:rPr>
          <w:lang w:eastAsia="ko-KR"/>
        </w:rPr>
        <w:tab/>
        <w:t>select this set of Random Access resources.</w:t>
      </w:r>
    </w:p>
    <w:p w14:paraId="03908150" w14:textId="77777777" w:rsidR="00777014" w:rsidRPr="00A15DCB" w:rsidRDefault="00777014" w:rsidP="00777014">
      <w:pPr>
        <w:pStyle w:val="B1"/>
        <w:rPr>
          <w:lang w:eastAsia="ko-KR"/>
        </w:rPr>
      </w:pPr>
      <w:r w:rsidRPr="00A15DCB">
        <w:rPr>
          <w:lang w:eastAsia="ko-KR"/>
        </w:rPr>
        <w:t>1&gt;</w:t>
      </w:r>
      <w:r w:rsidRPr="00A15DCB">
        <w:rPr>
          <w:lang w:eastAsia="ko-KR"/>
        </w:rPr>
        <w:tab/>
        <w:t>else if more than one set of Random Access resources is identified:</w:t>
      </w:r>
    </w:p>
    <w:p w14:paraId="59BD81A0"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5622AD5E" w14:textId="77777777" w:rsidR="00777014" w:rsidRPr="00A15DCB" w:rsidRDefault="00777014" w:rsidP="00777014">
      <w:pPr>
        <w:pStyle w:val="B1"/>
        <w:rPr>
          <w:lang w:eastAsia="ko-KR"/>
        </w:rPr>
      </w:pPr>
      <w:r w:rsidRPr="00A15DCB">
        <w:rPr>
          <w:lang w:eastAsia="ko-KR"/>
        </w:rPr>
        <w:t>1&gt;</w:t>
      </w:r>
      <w:r w:rsidRPr="00A15DCB">
        <w:rPr>
          <w:lang w:eastAsia="ko-KR"/>
        </w:rPr>
        <w:tab/>
        <w:t>else (i.e. no set of Random Access resources is identified):</w:t>
      </w:r>
    </w:p>
    <w:p w14:paraId="0B61CB9D"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41CCFF0E" w14:textId="77777777" w:rsidR="00777014" w:rsidRPr="00A15DCB" w:rsidRDefault="00777014" w:rsidP="00777014">
      <w:pPr>
        <w:rPr>
          <w:lang w:eastAsia="en-US"/>
        </w:rPr>
      </w:pPr>
      <w:r w:rsidRPr="00A15DCB">
        <w:t>[TS 38.321, clause 5.1.2]</w:t>
      </w:r>
    </w:p>
    <w:p w14:paraId="70619EB0" w14:textId="77777777" w:rsidR="00777014" w:rsidRPr="00A15DCB" w:rsidRDefault="00777014" w:rsidP="00777014">
      <w:pPr>
        <w:rPr>
          <w:lang w:eastAsia="ko-KR"/>
        </w:rPr>
      </w:pPr>
      <w:r w:rsidRPr="00A15DCB">
        <w:rPr>
          <w:lang w:eastAsia="ko-KR"/>
        </w:rPr>
        <w:t xml:space="preserve">If the selected </w:t>
      </w:r>
      <w:r w:rsidRPr="00A15DCB">
        <w:rPr>
          <w:i/>
          <w:iCs/>
          <w:lang w:eastAsia="ko-KR"/>
        </w:rPr>
        <w:t>RA_TYPE</w:t>
      </w:r>
      <w:r w:rsidRPr="00A15DCB">
        <w:rPr>
          <w:iCs/>
          <w:lang w:eastAsia="ko-KR"/>
        </w:rPr>
        <w:t xml:space="preserve"> </w:t>
      </w:r>
      <w:r w:rsidRPr="00A15DCB">
        <w:rPr>
          <w:lang w:eastAsia="ko-KR"/>
        </w:rPr>
        <w:t xml:space="preserve">is set to </w:t>
      </w:r>
      <w:r w:rsidRPr="00A15DCB">
        <w:rPr>
          <w:i/>
          <w:iCs/>
          <w:lang w:eastAsia="ko-KR"/>
        </w:rPr>
        <w:t>4-stepRA</w:t>
      </w:r>
      <w:r w:rsidRPr="00A15DCB">
        <w:rPr>
          <w:lang w:eastAsia="ko-KR"/>
        </w:rPr>
        <w:t>, the MAC entity shall:</w:t>
      </w:r>
    </w:p>
    <w:p w14:paraId="6C11C7A3" w14:textId="77777777" w:rsidR="00777014" w:rsidRPr="00A15DCB" w:rsidRDefault="00777014" w:rsidP="00777014">
      <w:pPr>
        <w:rPr>
          <w:rFonts w:ascii="Calibri" w:hAnsi="Calibri"/>
          <w:sz w:val="22"/>
          <w:szCs w:val="22"/>
          <w:lang w:eastAsia="ko-KR"/>
        </w:rPr>
      </w:pPr>
      <w:r w:rsidRPr="00A15DCB">
        <w:rPr>
          <w:lang w:eastAsia="ko-KR"/>
        </w:rPr>
        <w:t>…</w:t>
      </w:r>
    </w:p>
    <w:p w14:paraId="0124A23E" w14:textId="77777777" w:rsidR="00777014" w:rsidRPr="00A15DCB" w:rsidRDefault="00777014" w:rsidP="00777014">
      <w:pPr>
        <w:pStyle w:val="B1"/>
        <w:rPr>
          <w:lang w:eastAsia="ko-KR"/>
        </w:rPr>
      </w:pPr>
      <w:r w:rsidRPr="00A15DCB">
        <w:rPr>
          <w:lang w:eastAsia="ko-KR"/>
        </w:rPr>
        <w:t>1&gt;</w:t>
      </w:r>
      <w:r w:rsidRPr="00A15DCB">
        <w:rPr>
          <w:lang w:eastAsia="ko-KR"/>
        </w:rPr>
        <w:tab/>
        <w:t>else (i.e. for the contention-based Random Access preamble selection):</w:t>
      </w:r>
    </w:p>
    <w:p w14:paraId="7570D8E5" w14:textId="77777777" w:rsidR="00777014" w:rsidRPr="00A15DCB" w:rsidRDefault="00777014" w:rsidP="00777014">
      <w:pPr>
        <w:pStyle w:val="B2"/>
        <w:rPr>
          <w:lang w:eastAsia="ko-KR"/>
        </w:rPr>
      </w:pPr>
      <w:r w:rsidRPr="00A15DCB">
        <w:rPr>
          <w:lang w:eastAsia="ko-KR"/>
        </w:rPr>
        <w:lastRenderedPageBreak/>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053DC820"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2E33271A" w14:textId="77777777" w:rsidR="00777014" w:rsidRPr="00A15DCB" w:rsidRDefault="00777014" w:rsidP="00777014">
      <w:pPr>
        <w:pStyle w:val="B2"/>
        <w:rPr>
          <w:lang w:eastAsia="ko-KR"/>
        </w:rPr>
      </w:pPr>
      <w:r w:rsidRPr="00A15DCB">
        <w:rPr>
          <w:lang w:eastAsia="ko-KR"/>
        </w:rPr>
        <w:t>2&gt;</w:t>
      </w:r>
      <w:r w:rsidRPr="00A15DCB">
        <w:rPr>
          <w:lang w:eastAsia="ko-KR"/>
        </w:rPr>
        <w:tab/>
        <w:t>else:</w:t>
      </w:r>
    </w:p>
    <w:p w14:paraId="7B6FE21D" w14:textId="77777777" w:rsidR="00777014" w:rsidRPr="00A15DCB" w:rsidRDefault="00777014" w:rsidP="00777014">
      <w:pPr>
        <w:pStyle w:val="B3"/>
        <w:rPr>
          <w:lang w:eastAsia="ko-KR"/>
        </w:rPr>
      </w:pPr>
      <w:r w:rsidRPr="00A15DCB">
        <w:rPr>
          <w:lang w:eastAsia="ko-KR"/>
        </w:rPr>
        <w:t>3&gt;</w:t>
      </w:r>
      <w:r w:rsidRPr="00A15DCB">
        <w:rPr>
          <w:lang w:eastAsia="ko-KR"/>
        </w:rPr>
        <w:tab/>
        <w:t>select any SSB.</w:t>
      </w:r>
    </w:p>
    <w:p w14:paraId="0E42724B"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the </w:t>
      </w:r>
      <w:r w:rsidRPr="00A15DCB">
        <w:rPr>
          <w:i/>
          <w:iCs/>
          <w:lang w:eastAsia="ko-KR"/>
        </w:rPr>
        <w:t>RA_TYPE</w:t>
      </w:r>
      <w:r w:rsidRPr="00A15DCB">
        <w:rPr>
          <w:iCs/>
          <w:lang w:eastAsia="ko-KR"/>
        </w:rPr>
        <w:t xml:space="preserve"> </w:t>
      </w:r>
      <w:r w:rsidRPr="00A15DCB">
        <w:rPr>
          <w:lang w:eastAsia="ko-KR"/>
        </w:rPr>
        <w:t xml:space="preserve">is switched from </w:t>
      </w:r>
      <w:r w:rsidRPr="00A15DCB">
        <w:rPr>
          <w:i/>
          <w:iCs/>
          <w:lang w:eastAsia="ko-KR"/>
        </w:rPr>
        <w:t>2-stepRA</w:t>
      </w:r>
      <w:r w:rsidRPr="00A15DCB">
        <w:rPr>
          <w:lang w:eastAsia="ko-KR"/>
        </w:rPr>
        <w:t xml:space="preserve"> to </w:t>
      </w:r>
      <w:r w:rsidRPr="00A15DCB">
        <w:rPr>
          <w:i/>
          <w:iCs/>
          <w:lang w:eastAsia="ko-KR"/>
        </w:rPr>
        <w:t>4-stepRA</w:t>
      </w:r>
      <w:r w:rsidRPr="00A15DCB">
        <w:rPr>
          <w:lang w:eastAsia="ko-KR"/>
        </w:rPr>
        <w:t>:</w:t>
      </w:r>
    </w:p>
    <w:p w14:paraId="26274F2F" w14:textId="77777777" w:rsidR="00777014" w:rsidRPr="00A15DCB" w:rsidRDefault="00777014" w:rsidP="00777014">
      <w:pPr>
        <w:pStyle w:val="B3"/>
        <w:rPr>
          <w:lang w:eastAsia="ko-KR"/>
        </w:rPr>
      </w:pPr>
      <w:r w:rsidRPr="00A15DCB">
        <w:rPr>
          <w:lang w:eastAsia="ko-KR"/>
        </w:rPr>
        <w:t>3&gt;</w:t>
      </w:r>
      <w:r w:rsidRPr="00A15DCB">
        <w:rPr>
          <w:lang w:eastAsia="ko-KR"/>
        </w:rPr>
        <w:tab/>
        <w:t>if a Random Access Preambles group was selected during the current Random Access procedure:</w:t>
      </w:r>
    </w:p>
    <w:p w14:paraId="4D1590CB" w14:textId="77777777" w:rsidR="00777014" w:rsidRPr="00A15DCB" w:rsidRDefault="00777014" w:rsidP="00777014">
      <w:pPr>
        <w:pStyle w:val="B4"/>
        <w:rPr>
          <w:lang w:eastAsia="ko-KR"/>
        </w:rPr>
      </w:pPr>
      <w:r w:rsidRPr="00A15DCB">
        <w:rPr>
          <w:lang w:eastAsia="ko-KR"/>
        </w:rPr>
        <w:t>4&gt;</w:t>
      </w:r>
      <w:r w:rsidRPr="00A15DCB">
        <w:rPr>
          <w:lang w:eastAsia="ko-KR"/>
        </w:rPr>
        <w:tab/>
        <w:t>select the same group of Random Access Preambles as was selected for the 2-step RA type.</w:t>
      </w:r>
    </w:p>
    <w:p w14:paraId="4F60A9F7"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4A6549FD" w14:textId="77777777" w:rsidR="00777014" w:rsidRPr="00A15DCB" w:rsidRDefault="00777014" w:rsidP="00777014">
      <w:pPr>
        <w:pStyle w:val="B4"/>
        <w:rPr>
          <w:lang w:eastAsia="ko-KR"/>
        </w:rPr>
      </w:pPr>
      <w:r w:rsidRPr="00A15DCB">
        <w:rPr>
          <w:lang w:eastAsia="ko-KR"/>
        </w:rPr>
        <w:t>4&gt;</w:t>
      </w:r>
      <w:r w:rsidRPr="00A15DCB">
        <w:rPr>
          <w:lang w:eastAsia="ko-KR"/>
        </w:rPr>
        <w:tab/>
        <w:t>if Random Access Preambles group B is configured; and</w:t>
      </w:r>
    </w:p>
    <w:p w14:paraId="2AD43FE9"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2BA48EAF"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63029C86"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763BAF6C"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6AC5ADE7" w14:textId="77777777" w:rsidR="00777014" w:rsidRPr="00A15DCB" w:rsidRDefault="00777014" w:rsidP="00777014">
      <w:pPr>
        <w:pStyle w:val="B2"/>
        <w:rPr>
          <w:lang w:eastAsia="ko-KR"/>
        </w:rPr>
      </w:pPr>
      <w:r w:rsidRPr="00A15DCB">
        <w:rPr>
          <w:lang w:eastAsia="ko-KR"/>
        </w:rPr>
        <w:t>2&gt;</w:t>
      </w:r>
      <w:r w:rsidRPr="00A15DCB">
        <w:rPr>
          <w:lang w:eastAsia="ko-KR"/>
        </w:rPr>
        <w:tab/>
        <w:t>else if Msg3 buffer is empty:</w:t>
      </w:r>
    </w:p>
    <w:p w14:paraId="3CAD77DF"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is configured:</w:t>
      </w:r>
    </w:p>
    <w:p w14:paraId="65DC70B7"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potential Msg3 size (UL data available for transmission plus MAC subheader(s) and, where required, MAC CEs) is greater than </w:t>
      </w:r>
      <w:r w:rsidRPr="00A15DCB">
        <w:rPr>
          <w:i/>
          <w:lang w:eastAsia="ko-KR"/>
        </w:rPr>
        <w:t>ra-Msg3SizeGroupA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 – </w:t>
      </w:r>
      <w:r w:rsidRPr="00A15DCB">
        <w:rPr>
          <w:i/>
          <w:lang w:eastAsia="ko-KR"/>
        </w:rPr>
        <w:t>preambleReceivedTargetPower</w:t>
      </w:r>
      <w:r w:rsidRPr="00A15DCB">
        <w:t xml:space="preserve"> </w:t>
      </w:r>
      <w:r w:rsidRPr="00A15DCB">
        <w:rPr>
          <w:lang w:eastAsia="ko-KR"/>
        </w:rPr>
        <w:t>–</w:t>
      </w:r>
      <w:r w:rsidRPr="00A15DCB">
        <w:t xml:space="preserve"> </w:t>
      </w:r>
      <w:r w:rsidRPr="00A15DCB">
        <w:rPr>
          <w:i/>
          <w:lang w:eastAsia="ko-KR"/>
        </w:rPr>
        <w:t>msg3-DeltaPreamble</w:t>
      </w:r>
      <w:r w:rsidRPr="00A15DCB">
        <w:t xml:space="preserve"> </w:t>
      </w:r>
      <w:r w:rsidRPr="00A15DCB">
        <w:rPr>
          <w:lang w:eastAsia="ko-KR"/>
        </w:rPr>
        <w:t>–</w:t>
      </w:r>
      <w:r w:rsidRPr="00A15DCB">
        <w:t xml:space="preserve"> </w:t>
      </w:r>
      <w:r w:rsidRPr="00A15DCB">
        <w:rPr>
          <w:i/>
          <w:lang w:eastAsia="ko-KR"/>
        </w:rPr>
        <w:t>messagePowerOffsetGroupB</w:t>
      </w:r>
      <w:r w:rsidRPr="00A15DCB">
        <w:rPr>
          <w:lang w:eastAsia="ko-KR"/>
        </w:rPr>
        <w:t>; or</w:t>
      </w:r>
    </w:p>
    <w:p w14:paraId="54DCF9FD"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lang w:eastAsia="ko-KR"/>
        </w:rPr>
        <w:t>ra-Msg3SizeGroupA</w:t>
      </w:r>
      <w:r w:rsidRPr="00A15DCB">
        <w:rPr>
          <w:lang w:eastAsia="ko-KR"/>
        </w:rPr>
        <w:t>:</w:t>
      </w:r>
    </w:p>
    <w:p w14:paraId="3C6F5320"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15D4C1E7"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1E1F7524"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37DD9EBA"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4C1F0555"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5D1C7DD2" w14:textId="77777777" w:rsidR="00777014" w:rsidRPr="00A15DCB" w:rsidRDefault="00777014" w:rsidP="00777014">
      <w:pPr>
        <w:pStyle w:val="B2"/>
        <w:rPr>
          <w:lang w:eastAsia="ko-KR"/>
        </w:rPr>
      </w:pPr>
      <w:r w:rsidRPr="00A15DCB">
        <w:rPr>
          <w:lang w:eastAsia="ko-KR"/>
        </w:rPr>
        <w:t>2&gt;</w:t>
      </w:r>
      <w:r w:rsidRPr="00A15DCB">
        <w:rPr>
          <w:lang w:eastAsia="ko-KR"/>
        </w:rPr>
        <w:tab/>
        <w:t>else (i.e. Msg3 is being retransmitted):</w:t>
      </w:r>
    </w:p>
    <w:p w14:paraId="2913C95E" w14:textId="77777777" w:rsidR="00777014" w:rsidRPr="00A15DCB" w:rsidRDefault="00777014" w:rsidP="00777014">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first transmission of Msg3.</w:t>
      </w:r>
    </w:p>
    <w:p w14:paraId="7720DA16" w14:textId="77777777" w:rsidR="00777014" w:rsidRPr="00A15DCB" w:rsidRDefault="00777014" w:rsidP="00777014">
      <w:pPr>
        <w:pStyle w:val="B2"/>
        <w:rPr>
          <w:lang w:eastAsia="ko-KR"/>
        </w:rPr>
      </w:pPr>
      <w:r w:rsidRPr="00A15DCB">
        <w:rPr>
          <w:lang w:eastAsia="ko-KR"/>
        </w:rPr>
        <w:t>2&gt;</w:t>
      </w:r>
      <w:r w:rsidRPr="00A15DCB">
        <w:rPr>
          <w:lang w:eastAsia="ko-KR"/>
        </w:rPr>
        <w:tab/>
        <w:t>select a Random Access Preamble randomly with equal probability from the Random Access Preambles associated with the selected SSB and the selected Random Access Preambles group;</w:t>
      </w:r>
    </w:p>
    <w:p w14:paraId="425B6E03"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the selected Random Access Preamble.</w:t>
      </w:r>
    </w:p>
    <w:p w14:paraId="489831D8" w14:textId="77777777" w:rsidR="00777014" w:rsidRPr="00A15DCB" w:rsidRDefault="00777014" w:rsidP="00777014">
      <w:pPr>
        <w:pStyle w:val="H6"/>
        <w:rPr>
          <w:lang w:eastAsia="en-US"/>
        </w:rPr>
      </w:pPr>
      <w:r w:rsidRPr="00A15DCB">
        <w:t>7.1.1.1.12.3</w:t>
      </w:r>
      <w:r w:rsidRPr="00A15DCB">
        <w:tab/>
        <w:t>Test description</w:t>
      </w:r>
    </w:p>
    <w:p w14:paraId="11BD139F" w14:textId="77777777" w:rsidR="00777014" w:rsidRPr="00A15DCB" w:rsidRDefault="00777014" w:rsidP="00777014">
      <w:pPr>
        <w:pStyle w:val="H6"/>
      </w:pPr>
      <w:r w:rsidRPr="00A15DCB">
        <w:t>7.1.1.1.12.3.1</w:t>
      </w:r>
      <w:r w:rsidRPr="00A15DCB">
        <w:tab/>
        <w:t>Pre-test conditions</w:t>
      </w:r>
    </w:p>
    <w:p w14:paraId="1DA680AC" w14:textId="30411CB1" w:rsidR="00777014" w:rsidRPr="00A15DCB" w:rsidRDefault="00B66F99" w:rsidP="00B66F99">
      <w:r w:rsidRPr="00A15DCB">
        <w:t>The UE is in NR RRC_Idle mode (state 1N-A) on NR Cell 1 according to 38.508-1 [4] Table 4.4A.2-1.</w:t>
      </w:r>
      <w:r w:rsidR="00777014" w:rsidRPr="00A15DCB">
        <w:t xml:space="preserve">. The NSAG identifier transmitted in SIB1 is same as the NSAG identifier provided to the UE in Registration Accept message. The UE is assigned the MPS indicator bit of the 5GS network feature support IE to "Access identity 1 valid", in the REGISTRATION ACCEPT message. </w:t>
      </w:r>
    </w:p>
    <w:p w14:paraId="17A30C05" w14:textId="77777777" w:rsidR="00777014" w:rsidRPr="00A15DCB" w:rsidRDefault="00777014" w:rsidP="00777014">
      <w:pPr>
        <w:pStyle w:val="H6"/>
      </w:pPr>
      <w:r w:rsidRPr="00A15DCB">
        <w:lastRenderedPageBreak/>
        <w:t>7.1.1.1.12.3.2</w:t>
      </w:r>
      <w:r w:rsidRPr="00A15DCB">
        <w:tab/>
        <w:t>Test procedure sequence</w:t>
      </w:r>
    </w:p>
    <w:p w14:paraId="6510E4DF" w14:textId="77777777" w:rsidR="00777014" w:rsidRPr="00A15DCB" w:rsidRDefault="00777014" w:rsidP="00777014">
      <w:pPr>
        <w:pStyle w:val="TH"/>
      </w:pPr>
      <w:r w:rsidRPr="00A15DCB">
        <w:t>Table 7.1.1.1.12.3.2-1: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777014" w:rsidRPr="00A15DCB" w14:paraId="20336335"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54291CAC" w14:textId="77777777" w:rsidR="00777014" w:rsidRPr="00A15DCB" w:rsidRDefault="00777014">
            <w:pPr>
              <w:pStyle w:val="TAH"/>
              <w:spacing w:line="256" w:lineRule="auto"/>
            </w:pPr>
            <w:r w:rsidRPr="00A15DCB">
              <w:t>St</w:t>
            </w:r>
          </w:p>
        </w:tc>
        <w:tc>
          <w:tcPr>
            <w:tcW w:w="3969" w:type="dxa"/>
            <w:tcBorders>
              <w:top w:val="single" w:sz="4" w:space="0" w:color="auto"/>
              <w:left w:val="single" w:sz="4" w:space="0" w:color="auto"/>
              <w:bottom w:val="nil"/>
              <w:right w:val="single" w:sz="4" w:space="0" w:color="auto"/>
            </w:tcBorders>
            <w:hideMark/>
          </w:tcPr>
          <w:p w14:paraId="483DCE45" w14:textId="77777777" w:rsidR="00777014" w:rsidRPr="00A15DCB" w:rsidRDefault="00777014">
            <w:pPr>
              <w:pStyle w:val="TAH"/>
              <w:spacing w:line="256" w:lineRule="auto"/>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61F1A77" w14:textId="77777777" w:rsidR="00777014" w:rsidRPr="00A15DCB" w:rsidRDefault="00777014">
            <w:pPr>
              <w:pStyle w:val="TAH"/>
              <w:spacing w:line="256" w:lineRule="auto"/>
            </w:pPr>
            <w:r w:rsidRPr="00A15DCB">
              <w:t>Message Sequence</w:t>
            </w:r>
          </w:p>
        </w:tc>
        <w:tc>
          <w:tcPr>
            <w:tcW w:w="567" w:type="dxa"/>
            <w:vMerge w:val="restart"/>
            <w:tcBorders>
              <w:top w:val="single" w:sz="4" w:space="0" w:color="auto"/>
              <w:left w:val="single" w:sz="4" w:space="0" w:color="auto"/>
              <w:bottom w:val="single" w:sz="4" w:space="0" w:color="auto"/>
              <w:right w:val="single" w:sz="4" w:space="0" w:color="auto"/>
            </w:tcBorders>
            <w:hideMark/>
          </w:tcPr>
          <w:p w14:paraId="72470232" w14:textId="77777777" w:rsidR="00777014" w:rsidRPr="00A15DCB" w:rsidRDefault="00777014">
            <w:pPr>
              <w:pStyle w:val="TAH"/>
              <w:spacing w:line="256" w:lineRule="auto"/>
            </w:pPr>
            <w:r w:rsidRPr="00A15DCB">
              <w:t>TP</w:t>
            </w:r>
          </w:p>
        </w:tc>
        <w:tc>
          <w:tcPr>
            <w:tcW w:w="892" w:type="dxa"/>
            <w:vMerge w:val="restart"/>
            <w:tcBorders>
              <w:top w:val="single" w:sz="4" w:space="0" w:color="auto"/>
              <w:left w:val="single" w:sz="4" w:space="0" w:color="auto"/>
              <w:bottom w:val="single" w:sz="4" w:space="0" w:color="auto"/>
              <w:right w:val="single" w:sz="4" w:space="0" w:color="auto"/>
            </w:tcBorders>
            <w:hideMark/>
          </w:tcPr>
          <w:p w14:paraId="292C367F" w14:textId="77777777" w:rsidR="00777014" w:rsidRPr="00A15DCB" w:rsidRDefault="00777014">
            <w:pPr>
              <w:pStyle w:val="TAH"/>
              <w:spacing w:line="256" w:lineRule="auto"/>
            </w:pPr>
            <w:r w:rsidRPr="00A15DCB">
              <w:t>Verdict</w:t>
            </w:r>
          </w:p>
        </w:tc>
      </w:tr>
      <w:tr w:rsidR="00777014" w:rsidRPr="00A15DCB" w14:paraId="58C547CF" w14:textId="77777777" w:rsidTr="00777014">
        <w:tc>
          <w:tcPr>
            <w:tcW w:w="9762" w:type="dxa"/>
            <w:vMerge/>
            <w:tcBorders>
              <w:top w:val="single" w:sz="4" w:space="0" w:color="auto"/>
              <w:left w:val="single" w:sz="4" w:space="0" w:color="auto"/>
              <w:bottom w:val="single" w:sz="4" w:space="0" w:color="auto"/>
              <w:right w:val="single" w:sz="4" w:space="0" w:color="auto"/>
            </w:tcBorders>
            <w:vAlign w:val="center"/>
            <w:hideMark/>
          </w:tcPr>
          <w:p w14:paraId="6E719D27" w14:textId="77777777" w:rsidR="00777014" w:rsidRPr="00A15DCB"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17A6C427" w14:textId="77777777" w:rsidR="00777014" w:rsidRPr="00A15DCB"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3BFBDB1" w14:textId="77777777" w:rsidR="00777014" w:rsidRPr="00A15DCB" w:rsidRDefault="00777014">
            <w:pPr>
              <w:pStyle w:val="TAH"/>
              <w:spacing w:line="256" w:lineRule="auto"/>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1DDD31FA" w14:textId="77777777" w:rsidR="00777014" w:rsidRPr="00A15DCB" w:rsidRDefault="00777014">
            <w:pPr>
              <w:pStyle w:val="TAH"/>
              <w:spacing w:line="256" w:lineRule="auto"/>
            </w:pPr>
            <w:r w:rsidRPr="00A15DCB">
              <w:t>Message</w:t>
            </w: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49D31544" w14:textId="77777777" w:rsidR="00777014" w:rsidRPr="00A15DCB" w:rsidRDefault="00777014">
            <w:pPr>
              <w:spacing w:after="0"/>
              <w:rPr>
                <w:rFonts w:ascii="Arial" w:hAnsi="Arial"/>
                <w:b/>
                <w:sz w:val="18"/>
                <w:lang w:eastAsia="en-US"/>
              </w:rPr>
            </w:pP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41E3BC8D" w14:textId="77777777" w:rsidR="00777014" w:rsidRPr="00A15DCB" w:rsidRDefault="00777014">
            <w:pPr>
              <w:spacing w:after="0"/>
              <w:rPr>
                <w:rFonts w:ascii="Arial" w:hAnsi="Arial"/>
                <w:b/>
                <w:sz w:val="18"/>
                <w:lang w:eastAsia="en-US"/>
              </w:rPr>
            </w:pPr>
          </w:p>
        </w:tc>
      </w:tr>
      <w:tr w:rsidR="00777014" w:rsidRPr="00A15DCB" w14:paraId="09A9B2F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2360C131" w14:textId="77777777" w:rsidR="00777014" w:rsidRPr="00A15DCB" w:rsidRDefault="00777014">
            <w:pPr>
              <w:pStyle w:val="TAC"/>
              <w:spacing w:line="256" w:lineRule="auto"/>
            </w:pPr>
            <w:r w:rsidRPr="00A15DCB">
              <w:t>1</w:t>
            </w:r>
          </w:p>
        </w:tc>
        <w:tc>
          <w:tcPr>
            <w:tcW w:w="3969" w:type="dxa"/>
            <w:tcBorders>
              <w:top w:val="single" w:sz="4" w:space="0" w:color="auto"/>
              <w:left w:val="single" w:sz="4" w:space="0" w:color="auto"/>
              <w:bottom w:val="single" w:sz="4" w:space="0" w:color="auto"/>
              <w:right w:val="single" w:sz="4" w:space="0" w:color="auto"/>
            </w:tcBorders>
            <w:hideMark/>
          </w:tcPr>
          <w:p w14:paraId="51E04B58" w14:textId="77777777" w:rsidR="00777014" w:rsidRPr="00A15DCB" w:rsidRDefault="00777014">
            <w:pPr>
              <w:pStyle w:val="TAL"/>
              <w:spacing w:line="256" w:lineRule="auto"/>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24B740F1"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25432C74" w14:textId="77777777" w:rsidR="00777014" w:rsidRPr="00A15DCB" w:rsidRDefault="00777014">
            <w:pPr>
              <w:pStyle w:val="TAL"/>
              <w:spacing w:line="256" w:lineRule="auto"/>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1D0D1BE2"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AF37A5B" w14:textId="77777777" w:rsidR="00777014" w:rsidRPr="00A15DCB" w:rsidRDefault="00777014">
            <w:pPr>
              <w:pStyle w:val="TAC"/>
              <w:spacing w:line="256" w:lineRule="auto"/>
            </w:pPr>
            <w:r w:rsidRPr="00A15DCB">
              <w:t>-</w:t>
            </w:r>
          </w:p>
        </w:tc>
      </w:tr>
      <w:tr w:rsidR="00777014" w:rsidRPr="00A15DCB" w14:paraId="7A2C7C28"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E42EF77" w14:textId="77777777" w:rsidR="00777014" w:rsidRPr="00A15DCB" w:rsidRDefault="00777014">
            <w:pPr>
              <w:pStyle w:val="TAC"/>
              <w:spacing w:line="256" w:lineRule="auto"/>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78E9843D" w14:textId="77777777" w:rsidR="00777014" w:rsidRPr="00A15DCB" w:rsidRDefault="00777014">
            <w:pPr>
              <w:pStyle w:val="TAL"/>
              <w:spacing w:line="256" w:lineRule="auto"/>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31831A76"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0D9AF5EA" w14:textId="77777777" w:rsidR="00777014" w:rsidRPr="00A15DCB" w:rsidRDefault="00777014">
            <w:pPr>
              <w:pStyle w:val="TAL"/>
              <w:spacing w:line="256" w:lineRule="auto"/>
            </w:pPr>
            <w:r w:rsidRPr="00A15DCB">
              <w:t>PRACH Preamble</w:t>
            </w:r>
          </w:p>
        </w:tc>
        <w:tc>
          <w:tcPr>
            <w:tcW w:w="567" w:type="dxa"/>
            <w:tcBorders>
              <w:top w:val="single" w:sz="4" w:space="0" w:color="auto"/>
              <w:left w:val="single" w:sz="4" w:space="0" w:color="auto"/>
              <w:bottom w:val="single" w:sz="4" w:space="0" w:color="auto"/>
              <w:right w:val="single" w:sz="4" w:space="0" w:color="auto"/>
            </w:tcBorders>
            <w:hideMark/>
          </w:tcPr>
          <w:p w14:paraId="0CD8CBB5" w14:textId="77777777" w:rsidR="00777014" w:rsidRPr="00A15DCB" w:rsidRDefault="00777014">
            <w:pPr>
              <w:pStyle w:val="TAC"/>
              <w:spacing w:line="256" w:lineRule="auto"/>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740B8CFB" w14:textId="77777777" w:rsidR="00777014" w:rsidRPr="00A15DCB" w:rsidRDefault="00777014">
            <w:pPr>
              <w:pStyle w:val="TAC"/>
              <w:spacing w:line="256" w:lineRule="auto"/>
            </w:pPr>
            <w:r w:rsidRPr="00A15DCB">
              <w:t>P</w:t>
            </w:r>
          </w:p>
        </w:tc>
      </w:tr>
      <w:tr w:rsidR="00777014" w:rsidRPr="00A15DCB" w14:paraId="4735F097"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7A3F7DB" w14:textId="77777777" w:rsidR="00777014" w:rsidRPr="00A15DCB" w:rsidRDefault="00777014">
            <w:pPr>
              <w:pStyle w:val="TAC"/>
              <w:spacing w:line="256" w:lineRule="auto"/>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086840A3" w14:textId="77777777" w:rsidR="00777014" w:rsidRPr="00A15DCB" w:rsidRDefault="00777014">
            <w:pPr>
              <w:pStyle w:val="TAL"/>
              <w:spacing w:line="256" w:lineRule="auto"/>
            </w:pPr>
            <w:r w:rsidRPr="00A15DCB">
              <w:t>The SS transmits Random Access Response with RAPID not corresponding to the transmitted Preamble in step 2, including TC-RNTI and including Back off Indicator subheader.</w:t>
            </w:r>
          </w:p>
        </w:tc>
        <w:tc>
          <w:tcPr>
            <w:tcW w:w="709" w:type="dxa"/>
            <w:tcBorders>
              <w:top w:val="single" w:sz="4" w:space="0" w:color="auto"/>
              <w:left w:val="single" w:sz="4" w:space="0" w:color="auto"/>
              <w:bottom w:val="single" w:sz="4" w:space="0" w:color="auto"/>
              <w:right w:val="single" w:sz="4" w:space="0" w:color="auto"/>
            </w:tcBorders>
            <w:hideMark/>
          </w:tcPr>
          <w:p w14:paraId="228469E9"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4CDFC811" w14:textId="77777777" w:rsidR="00777014" w:rsidRPr="00A15DCB" w:rsidRDefault="00777014">
            <w:pPr>
              <w:pStyle w:val="TAL"/>
              <w:spacing w:line="256" w:lineRule="auto"/>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400B0566"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tcPr>
          <w:p w14:paraId="01DAF000" w14:textId="77777777" w:rsidR="00777014" w:rsidRPr="00A15DCB" w:rsidRDefault="00777014">
            <w:pPr>
              <w:pStyle w:val="TAC"/>
              <w:spacing w:line="256" w:lineRule="auto"/>
            </w:pPr>
          </w:p>
        </w:tc>
      </w:tr>
      <w:tr w:rsidR="00777014" w:rsidRPr="00A15DCB" w14:paraId="4288C59A"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B5B9A5C" w14:textId="77777777" w:rsidR="00777014" w:rsidRPr="00A15DCB" w:rsidRDefault="00777014">
            <w:pPr>
              <w:pStyle w:val="TAC"/>
              <w:spacing w:line="256" w:lineRule="auto"/>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043DB389" w14:textId="77777777" w:rsidR="00777014" w:rsidRPr="00A15DCB" w:rsidRDefault="00777014">
            <w:pPr>
              <w:pStyle w:val="TAL"/>
              <w:spacing w:line="256" w:lineRule="auto"/>
              <w:rPr>
                <w:lang w:eastAsia="zh-CN"/>
              </w:rPr>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 Note 1</w:t>
            </w:r>
          </w:p>
        </w:tc>
        <w:tc>
          <w:tcPr>
            <w:tcW w:w="709" w:type="dxa"/>
            <w:tcBorders>
              <w:top w:val="single" w:sz="4" w:space="0" w:color="auto"/>
              <w:left w:val="single" w:sz="4" w:space="0" w:color="auto"/>
              <w:bottom w:val="single" w:sz="4" w:space="0" w:color="auto"/>
              <w:right w:val="single" w:sz="4" w:space="0" w:color="auto"/>
            </w:tcBorders>
            <w:hideMark/>
          </w:tcPr>
          <w:p w14:paraId="4E1D48D7" w14:textId="77777777" w:rsidR="00777014" w:rsidRPr="00A15DCB" w:rsidRDefault="00777014">
            <w:pPr>
              <w:pStyle w:val="TAC"/>
              <w:spacing w:line="256" w:lineRule="auto"/>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480312D" w14:textId="77777777" w:rsidR="00777014" w:rsidRPr="00A15DCB" w:rsidRDefault="00777014">
            <w:pPr>
              <w:pStyle w:val="TAL"/>
              <w:spacing w:line="256" w:lineRule="auto"/>
            </w:pPr>
            <w:r w:rsidRPr="00A15DCB">
              <w:t>PRACH Preamble</w:t>
            </w:r>
          </w:p>
        </w:tc>
        <w:tc>
          <w:tcPr>
            <w:tcW w:w="567" w:type="dxa"/>
            <w:tcBorders>
              <w:top w:val="single" w:sz="4" w:space="0" w:color="auto"/>
              <w:left w:val="single" w:sz="4" w:space="0" w:color="auto"/>
              <w:bottom w:val="single" w:sz="4" w:space="0" w:color="auto"/>
              <w:right w:val="single" w:sz="4" w:space="0" w:color="auto"/>
            </w:tcBorders>
            <w:hideMark/>
          </w:tcPr>
          <w:p w14:paraId="54EB79B7" w14:textId="77777777" w:rsidR="00777014" w:rsidRPr="00A15DCB" w:rsidRDefault="00777014">
            <w:pPr>
              <w:pStyle w:val="TAC"/>
              <w:spacing w:line="256" w:lineRule="auto"/>
            </w:pPr>
            <w:r w:rsidRPr="00A15DCB">
              <w:t>2</w:t>
            </w:r>
          </w:p>
        </w:tc>
        <w:tc>
          <w:tcPr>
            <w:tcW w:w="892" w:type="dxa"/>
            <w:tcBorders>
              <w:top w:val="single" w:sz="4" w:space="0" w:color="auto"/>
              <w:left w:val="single" w:sz="4" w:space="0" w:color="auto"/>
              <w:bottom w:val="single" w:sz="4" w:space="0" w:color="auto"/>
              <w:right w:val="single" w:sz="4" w:space="0" w:color="auto"/>
            </w:tcBorders>
            <w:hideMark/>
          </w:tcPr>
          <w:p w14:paraId="68A950AC" w14:textId="77777777" w:rsidR="00777014" w:rsidRPr="00A15DCB" w:rsidRDefault="00777014">
            <w:pPr>
              <w:pStyle w:val="TAC"/>
              <w:spacing w:line="256" w:lineRule="auto"/>
            </w:pPr>
            <w:r w:rsidRPr="00A15DCB">
              <w:t>P</w:t>
            </w:r>
          </w:p>
        </w:tc>
      </w:tr>
      <w:tr w:rsidR="00777014" w:rsidRPr="00A15DCB" w14:paraId="6C43826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4118D19" w14:textId="77777777" w:rsidR="00777014" w:rsidRPr="00A15DCB" w:rsidRDefault="00777014">
            <w:pPr>
              <w:pStyle w:val="TAC"/>
              <w:spacing w:line="256" w:lineRule="auto"/>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005EBDFF" w14:textId="77777777" w:rsidR="00777014" w:rsidRPr="00A15DCB" w:rsidRDefault="00777014">
            <w:pPr>
              <w:pStyle w:val="TAL"/>
              <w:spacing w:line="256" w:lineRule="auto"/>
            </w:pPr>
            <w:r w:rsidRPr="00A15DCB">
              <w:t>The SS transmits Random Access Response with RAPID corresponding to the transmitted Preamble in step 4,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hideMark/>
          </w:tcPr>
          <w:p w14:paraId="4DAB7ECE"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472C9441" w14:textId="77777777" w:rsidR="00777014" w:rsidRPr="00A15DCB" w:rsidRDefault="00777014">
            <w:pPr>
              <w:pStyle w:val="TAL"/>
              <w:spacing w:line="256" w:lineRule="auto"/>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14406DAA"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tcPr>
          <w:p w14:paraId="06BBC364" w14:textId="77777777" w:rsidR="00777014" w:rsidRPr="00A15DCB" w:rsidRDefault="00777014">
            <w:pPr>
              <w:pStyle w:val="TAC"/>
              <w:spacing w:line="256" w:lineRule="auto"/>
            </w:pPr>
          </w:p>
        </w:tc>
      </w:tr>
      <w:tr w:rsidR="00777014" w:rsidRPr="00A15DCB" w14:paraId="797E0E1D"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4EDC623" w14:textId="77777777" w:rsidR="00777014" w:rsidRPr="00A15DCB" w:rsidRDefault="00777014">
            <w:pPr>
              <w:pStyle w:val="TAC"/>
              <w:spacing w:line="256" w:lineRule="auto"/>
            </w:pPr>
            <w:r w:rsidRPr="00A15DCB">
              <w:t>6</w:t>
            </w:r>
          </w:p>
        </w:tc>
        <w:tc>
          <w:tcPr>
            <w:tcW w:w="3969" w:type="dxa"/>
            <w:tcBorders>
              <w:top w:val="single" w:sz="4" w:space="0" w:color="auto"/>
              <w:left w:val="single" w:sz="4" w:space="0" w:color="auto"/>
              <w:bottom w:val="single" w:sz="4" w:space="0" w:color="auto"/>
              <w:right w:val="single" w:sz="4" w:space="0" w:color="auto"/>
            </w:tcBorders>
            <w:hideMark/>
          </w:tcPr>
          <w:p w14:paraId="60D71324" w14:textId="77777777" w:rsidR="00777014" w:rsidRPr="00A15DCB" w:rsidRDefault="00777014">
            <w:pPr>
              <w:pStyle w:val="TAL"/>
              <w:spacing w:line="256" w:lineRule="auto"/>
            </w:pPr>
            <w:r w:rsidRPr="00A15DCB">
              <w:t xml:space="preserve">The UE transmits a MAC PDU containing an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3606319B" w14:textId="77777777" w:rsidR="00777014" w:rsidRPr="00A15DCB" w:rsidRDefault="00777014">
            <w:pPr>
              <w:pStyle w:val="TAC"/>
              <w:spacing w:line="256" w:lineRule="auto"/>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26A9E5DF" w14:textId="77777777" w:rsidR="00777014" w:rsidRPr="00A15DCB" w:rsidRDefault="00777014">
            <w:pPr>
              <w:pStyle w:val="TAL"/>
              <w:spacing w:line="256" w:lineRule="auto"/>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EE45854" w14:textId="77777777" w:rsidR="00777014" w:rsidRPr="00A15DCB" w:rsidRDefault="00777014">
            <w:pPr>
              <w:pStyle w:val="TAC"/>
              <w:spacing w:line="256" w:lineRule="auto"/>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791D70D2" w14:textId="77777777" w:rsidR="00777014" w:rsidRPr="00A15DCB" w:rsidRDefault="00777014">
            <w:pPr>
              <w:pStyle w:val="TAC"/>
              <w:spacing w:line="256" w:lineRule="auto"/>
            </w:pPr>
            <w:r w:rsidRPr="00A15DCB">
              <w:t>-</w:t>
            </w:r>
          </w:p>
        </w:tc>
      </w:tr>
      <w:tr w:rsidR="00777014" w:rsidRPr="00A15DCB" w14:paraId="33C7A2F6"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3F0690A" w14:textId="77777777" w:rsidR="00777014" w:rsidRPr="00A15DCB" w:rsidRDefault="00777014">
            <w:pPr>
              <w:pStyle w:val="TAC"/>
              <w:spacing w:line="256" w:lineRule="auto"/>
            </w:pPr>
            <w:r w:rsidRPr="00A15DCB">
              <w:t>7</w:t>
            </w:r>
          </w:p>
        </w:tc>
        <w:tc>
          <w:tcPr>
            <w:tcW w:w="3969" w:type="dxa"/>
            <w:tcBorders>
              <w:top w:val="single" w:sz="4" w:space="0" w:color="auto"/>
              <w:left w:val="single" w:sz="4" w:space="0" w:color="auto"/>
              <w:bottom w:val="single" w:sz="4" w:space="0" w:color="auto"/>
              <w:right w:val="single" w:sz="4" w:space="0" w:color="auto"/>
            </w:tcBorders>
            <w:hideMark/>
          </w:tcPr>
          <w:p w14:paraId="68FAA43C" w14:textId="77777777" w:rsidR="00777014" w:rsidRPr="00A15DCB" w:rsidRDefault="00777014">
            <w:pPr>
              <w:pStyle w:val="TAL"/>
              <w:spacing w:line="256" w:lineRule="auto"/>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hideMark/>
          </w:tcPr>
          <w:p w14:paraId="727B7885"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05CB87A6" w14:textId="77777777" w:rsidR="00777014" w:rsidRPr="00A15DCB" w:rsidRDefault="00777014">
            <w:pPr>
              <w:pStyle w:val="TAL"/>
              <w:spacing w:line="256" w:lineRule="auto"/>
              <w:rPr>
                <w:lang w:eastAsia="zh-CN"/>
              </w:rPr>
            </w:pPr>
            <w:r w:rsidRPr="00A15DCB">
              <w:rPr>
                <w:lang w:eastAsia="zh-CN"/>
              </w:rPr>
              <w:t>MAC PDU</w:t>
            </w:r>
          </w:p>
          <w:p w14:paraId="6C1F8C32" w14:textId="77777777" w:rsidR="00777014" w:rsidRPr="00A15DCB" w:rsidRDefault="00777014">
            <w:pPr>
              <w:pStyle w:val="TAL"/>
              <w:spacing w:line="256" w:lineRule="auto"/>
              <w:rPr>
                <w:lang w:eastAsia="en-US"/>
              </w:rPr>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1525067"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DE34B2C" w14:textId="77777777" w:rsidR="00777014" w:rsidRPr="00A15DCB" w:rsidRDefault="00777014">
            <w:pPr>
              <w:pStyle w:val="TAC"/>
              <w:spacing w:line="256" w:lineRule="auto"/>
            </w:pPr>
            <w:r w:rsidRPr="00A15DCB">
              <w:t>-</w:t>
            </w:r>
          </w:p>
        </w:tc>
      </w:tr>
      <w:tr w:rsidR="00777014" w:rsidRPr="00A15DCB" w14:paraId="2F0ED4F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0CC39841" w14:textId="77777777" w:rsidR="00777014" w:rsidRPr="00A15DCB" w:rsidRDefault="00777014">
            <w:pPr>
              <w:pStyle w:val="TAC"/>
              <w:spacing w:line="256" w:lineRule="auto"/>
            </w:pPr>
            <w:r w:rsidRPr="00A15DCB">
              <w:t>8</w:t>
            </w:r>
          </w:p>
        </w:tc>
        <w:tc>
          <w:tcPr>
            <w:tcW w:w="3969" w:type="dxa"/>
            <w:tcBorders>
              <w:top w:val="single" w:sz="4" w:space="0" w:color="auto"/>
              <w:left w:val="single" w:sz="4" w:space="0" w:color="auto"/>
              <w:bottom w:val="single" w:sz="4" w:space="0" w:color="auto"/>
              <w:right w:val="single" w:sz="4" w:space="0" w:color="auto"/>
            </w:tcBorders>
            <w:hideMark/>
          </w:tcPr>
          <w:p w14:paraId="46B4A3C5" w14:textId="279967B4" w:rsidR="00777014" w:rsidRPr="00A15DCB" w:rsidRDefault="00B66F99">
            <w:pPr>
              <w:pStyle w:val="TAL"/>
              <w:spacing w:line="256" w:lineRule="auto"/>
            </w:pPr>
            <w:r w:rsidRPr="00A15DCB">
              <w:t>The</w:t>
            </w:r>
            <w:r w:rsidR="00777014" w:rsidRPr="00A15DCB">
              <w:t xml:space="preserve"> UE transmit</w:t>
            </w:r>
            <w:r w:rsidRPr="00A15DCB">
              <w:t>s</w:t>
            </w:r>
            <w:r w:rsidR="00777014" w:rsidRPr="00A15DCB">
              <w:t xml:space="preserve"> a MAC PDU containing an </w:t>
            </w:r>
            <w:r w:rsidR="00777014" w:rsidRPr="00A15DCB">
              <w:rPr>
                <w:i/>
                <w:iCs/>
              </w:rPr>
              <w:t>RRCSetupComplete</w:t>
            </w:r>
            <w:r w:rsidR="00777014" w:rsidRPr="00A15DCB">
              <w:t xml:space="preserve"> message indicating acceptance of </w:t>
            </w:r>
            <w:r w:rsidR="00777014" w:rsidRPr="00A15DCB">
              <w:rPr>
                <w:i/>
                <w:iCs/>
              </w:rPr>
              <w:t>RRCSetup</w:t>
            </w:r>
            <w:r w:rsidR="00777014"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1AFB9236"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4024ECB2" w14:textId="77777777" w:rsidR="00777014" w:rsidRPr="00A15DCB" w:rsidRDefault="00777014">
            <w:pPr>
              <w:pStyle w:val="TAL"/>
              <w:spacing w:line="256" w:lineRule="auto"/>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hideMark/>
          </w:tcPr>
          <w:p w14:paraId="639942A7"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099EE048" w14:textId="77777777" w:rsidR="00777014" w:rsidRPr="00A15DCB" w:rsidRDefault="00777014">
            <w:pPr>
              <w:pStyle w:val="TAC"/>
              <w:spacing w:line="256" w:lineRule="auto"/>
            </w:pPr>
            <w:r w:rsidRPr="00A15DCB">
              <w:t>-</w:t>
            </w:r>
          </w:p>
        </w:tc>
      </w:tr>
      <w:tr w:rsidR="00777014" w:rsidRPr="00A15DCB" w14:paraId="50172FC0" w14:textId="77777777" w:rsidTr="00777014">
        <w:tc>
          <w:tcPr>
            <w:tcW w:w="9762" w:type="dxa"/>
            <w:gridSpan w:val="6"/>
            <w:tcBorders>
              <w:top w:val="single" w:sz="4" w:space="0" w:color="auto"/>
              <w:left w:val="single" w:sz="4" w:space="0" w:color="auto"/>
              <w:bottom w:val="single" w:sz="4" w:space="0" w:color="auto"/>
              <w:right w:val="single" w:sz="4" w:space="0" w:color="auto"/>
            </w:tcBorders>
            <w:hideMark/>
          </w:tcPr>
          <w:p w14:paraId="670BF086" w14:textId="77777777" w:rsidR="00777014" w:rsidRPr="00A15DCB" w:rsidRDefault="00777014">
            <w:pPr>
              <w:pStyle w:val="TAN"/>
              <w:spacing w:line="256" w:lineRule="auto"/>
            </w:pPr>
            <w:r w:rsidRPr="00A15DCB">
              <w:rPr>
                <w:lang w:eastAsia="zh-CN"/>
              </w:rPr>
              <w:t xml:space="preserve">Note 1: The Step 4 occurs after </w:t>
            </w:r>
            <w:r w:rsidRPr="00A15DCB">
              <w:t>random time between 0 and the step 3 Backoff indicator multiplied with scalingFactorBI configured in the ra-PrioritizationForSlicing for NSAG.</w:t>
            </w:r>
          </w:p>
        </w:tc>
      </w:tr>
    </w:tbl>
    <w:p w14:paraId="248FC83F" w14:textId="77777777" w:rsidR="00777014" w:rsidRPr="00A15DCB" w:rsidRDefault="00777014" w:rsidP="00777014">
      <w:pPr>
        <w:rPr>
          <w:lang w:eastAsia="en-US"/>
        </w:rPr>
      </w:pPr>
    </w:p>
    <w:p w14:paraId="3B01D727" w14:textId="77777777" w:rsidR="00777014" w:rsidRPr="00A15DCB" w:rsidRDefault="00777014" w:rsidP="00777014">
      <w:pPr>
        <w:pStyle w:val="H6"/>
      </w:pPr>
      <w:r w:rsidRPr="00A15DCB">
        <w:t>7.1.1.1.12.3.3</w:t>
      </w:r>
      <w:r w:rsidRPr="00A15DCB">
        <w:tab/>
        <w:t>Specific message contents</w:t>
      </w:r>
    </w:p>
    <w:p w14:paraId="5D6A6245" w14:textId="77777777" w:rsidR="005424DA" w:rsidRPr="00A15DCB" w:rsidRDefault="005424DA" w:rsidP="005424DA">
      <w:pPr>
        <w:pStyle w:val="TH"/>
        <w:rPr>
          <w:lang w:eastAsia="x-none"/>
        </w:rPr>
      </w:pPr>
      <w:r w:rsidRPr="00A15DCB">
        <w:rPr>
          <w:lang w:eastAsia="x-none"/>
        </w:rPr>
        <w:t xml:space="preserve">Table 7.1.1.1.12.3.3-1: SIB 1 (preamble and all steps, Table </w:t>
      </w:r>
      <w:r w:rsidRPr="00A15DCB">
        <w:t>7.1.1.1.12.3.2-1</w:t>
      </w:r>
      <w:r w:rsidRPr="00A15DCB">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A15DCB" w14:paraId="6440FC17"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5548C882" w14:textId="77777777" w:rsidR="005424DA" w:rsidRPr="00A15DCB" w:rsidRDefault="005424DA">
            <w:pPr>
              <w:pStyle w:val="TAL"/>
            </w:pPr>
            <w:r w:rsidRPr="00A15DCB">
              <w:t xml:space="preserve">Derivation path: TS 38.508-1 </w:t>
            </w:r>
            <w:r w:rsidRPr="00A15DCB">
              <w:rPr>
                <w:lang w:eastAsia="zh-CN"/>
              </w:rPr>
              <w:t>[4]</w:t>
            </w:r>
            <w:r w:rsidRPr="00A15DCB">
              <w:t xml:space="preserve"> Table 4.6.1-28 </w:t>
            </w:r>
          </w:p>
        </w:tc>
      </w:tr>
      <w:tr w:rsidR="005424DA" w:rsidRPr="00A15DCB" w14:paraId="0CBB53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13E888"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CC6BA5"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74A624C" w14:textId="77777777" w:rsidR="005424DA" w:rsidRPr="00A15DCB" w:rsidRDefault="005424DA">
            <w:pPr>
              <w:pStyle w:val="TAH"/>
            </w:pPr>
            <w:r w:rsidRPr="00A15DCB">
              <w:t>Comment</w:t>
            </w:r>
          </w:p>
        </w:tc>
        <w:tc>
          <w:tcPr>
            <w:tcW w:w="1135" w:type="dxa"/>
            <w:tcBorders>
              <w:top w:val="single" w:sz="4" w:space="0" w:color="auto"/>
              <w:left w:val="single" w:sz="4" w:space="0" w:color="auto"/>
              <w:bottom w:val="single" w:sz="4" w:space="0" w:color="auto"/>
              <w:right w:val="single" w:sz="4" w:space="0" w:color="auto"/>
            </w:tcBorders>
            <w:hideMark/>
          </w:tcPr>
          <w:p w14:paraId="0BA9D0C9" w14:textId="77777777" w:rsidR="005424DA" w:rsidRPr="00A15DCB" w:rsidRDefault="005424DA">
            <w:pPr>
              <w:pStyle w:val="TAH"/>
            </w:pPr>
            <w:r w:rsidRPr="00A15DCB">
              <w:t>Condition</w:t>
            </w:r>
          </w:p>
        </w:tc>
      </w:tr>
      <w:tr w:rsidR="005424DA" w:rsidRPr="00A15DCB" w14:paraId="16FEB4B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990CCE7" w14:textId="77777777" w:rsidR="005424DA" w:rsidRPr="00A15DCB" w:rsidRDefault="005424DA">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131166C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DA198BF"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5B6D9BCB" w14:textId="77777777" w:rsidR="005424DA" w:rsidRPr="00A15DCB" w:rsidRDefault="005424DA">
            <w:pPr>
              <w:pStyle w:val="TAL"/>
            </w:pPr>
          </w:p>
        </w:tc>
      </w:tr>
      <w:tr w:rsidR="005424DA" w:rsidRPr="00A15DCB" w14:paraId="037EAA9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6838AF" w14:textId="77777777" w:rsidR="005424DA" w:rsidRPr="00A15DCB" w:rsidRDefault="005424DA">
            <w:pPr>
              <w:pStyle w:val="TAL"/>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6D5367BD" w14:textId="77777777" w:rsidR="005424DA" w:rsidRPr="00A15DCB" w:rsidRDefault="005424DA">
            <w:pPr>
              <w:pStyle w:val="TAL"/>
            </w:pPr>
            <w:r w:rsidRPr="00A15DCB">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33BFB985" w14:textId="77777777" w:rsidR="005424DA" w:rsidRPr="00A15DCB" w:rsidRDefault="005424DA">
            <w:pPr>
              <w:pStyle w:val="TAL"/>
            </w:pPr>
            <w:r w:rsidRPr="00A15DCB">
              <w:t xml:space="preserve">Table </w:t>
            </w:r>
            <w:r w:rsidRPr="00A15DCB">
              <w:rPr>
                <w:lang w:eastAsia="x-none"/>
              </w:rPr>
              <w:t>7.1.1.1.12.3.3-2</w:t>
            </w:r>
          </w:p>
        </w:tc>
        <w:tc>
          <w:tcPr>
            <w:tcW w:w="1135" w:type="dxa"/>
            <w:tcBorders>
              <w:top w:val="single" w:sz="4" w:space="0" w:color="auto"/>
              <w:left w:val="single" w:sz="4" w:space="0" w:color="auto"/>
              <w:bottom w:val="single" w:sz="4" w:space="0" w:color="auto"/>
              <w:right w:val="single" w:sz="4" w:space="0" w:color="auto"/>
            </w:tcBorders>
          </w:tcPr>
          <w:p w14:paraId="5D3CE088" w14:textId="77777777" w:rsidR="005424DA" w:rsidRPr="00A15DCB" w:rsidRDefault="005424DA">
            <w:pPr>
              <w:pStyle w:val="TAL"/>
            </w:pPr>
          </w:p>
        </w:tc>
      </w:tr>
      <w:tr w:rsidR="005424DA" w:rsidRPr="00A15DCB" w14:paraId="1149862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D63D70C"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A3DBFE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F8B565"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2953DCC7" w14:textId="77777777" w:rsidR="005424DA" w:rsidRPr="00A15DCB" w:rsidRDefault="005424DA">
            <w:pPr>
              <w:pStyle w:val="TAL"/>
            </w:pPr>
          </w:p>
        </w:tc>
      </w:tr>
    </w:tbl>
    <w:p w14:paraId="4CAC4110" w14:textId="77777777" w:rsidR="005424DA" w:rsidRPr="00A15DCB" w:rsidRDefault="005424DA" w:rsidP="005424DA"/>
    <w:p w14:paraId="0748D3D0" w14:textId="29836CE1" w:rsidR="005424DA" w:rsidRPr="00A15DCB" w:rsidRDefault="005424DA" w:rsidP="005424DA">
      <w:pPr>
        <w:pStyle w:val="TH"/>
        <w:rPr>
          <w:lang w:eastAsia="x-none"/>
        </w:rPr>
      </w:pPr>
      <w:r w:rsidRPr="00A15DCB">
        <w:rPr>
          <w:lang w:eastAsia="x-none"/>
        </w:rPr>
        <w:t xml:space="preserve">Table 7.1.1.1.12.3.3-2: </w:t>
      </w:r>
      <w:r w:rsidRPr="00A15DCB">
        <w:rPr>
          <w:iCs/>
        </w:rPr>
        <w:t>ServingCellConfigCommon</w:t>
      </w:r>
      <w:r w:rsidRPr="00A15DCB">
        <w:rPr>
          <w:lang w:eastAsia="x-none"/>
        </w:rPr>
        <w:t xml:space="preserve"> (</w:t>
      </w:r>
      <w:r w:rsidR="008170DC" w:rsidRPr="00A15DCB">
        <w:rPr>
          <w:lang w:eastAsia="x-none"/>
        </w:rPr>
        <w:t xml:space="preserve">Table </w:t>
      </w:r>
      <w:r w:rsidRPr="00A15DCB">
        <w:rPr>
          <w:lang w:eastAsia="x-none"/>
        </w:rPr>
        <w:t>7.1.1.1.12.3.3-1)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681547E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0FF2939B" w14:textId="77777777" w:rsidR="005424DA" w:rsidRPr="00A15DCB" w:rsidRDefault="005424DA">
            <w:pPr>
              <w:pStyle w:val="TAH"/>
              <w:jc w:val="left"/>
              <w:rPr>
                <w:b w:val="0"/>
              </w:rPr>
            </w:pPr>
            <w:r w:rsidRPr="00A15DCB">
              <w:rPr>
                <w:b w:val="0"/>
              </w:rPr>
              <w:t>Derivation Path: TS 38.508-1 [4], Table 4.6.3-168</w:t>
            </w:r>
          </w:p>
        </w:tc>
      </w:tr>
      <w:tr w:rsidR="005424DA" w:rsidRPr="00A15DCB" w14:paraId="68481B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740AF0"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D45E7F"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F3A08A7"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06AB255" w14:textId="77777777" w:rsidR="005424DA" w:rsidRPr="00A15DCB" w:rsidRDefault="005424DA">
            <w:pPr>
              <w:pStyle w:val="TAH"/>
            </w:pPr>
            <w:r w:rsidRPr="00A15DCB">
              <w:t>Condition</w:t>
            </w:r>
          </w:p>
        </w:tc>
      </w:tr>
      <w:tr w:rsidR="005424DA" w:rsidRPr="00A15DCB" w14:paraId="7CB60F3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7854F" w14:textId="77777777" w:rsidR="005424DA" w:rsidRPr="00A15DCB" w:rsidRDefault="005424DA">
            <w:pPr>
              <w:pStyle w:val="TAL"/>
            </w:pPr>
            <w:r w:rsidRPr="00A15DC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1FD1FA1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575499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F95B10E" w14:textId="77777777" w:rsidR="005424DA" w:rsidRPr="00A15DCB" w:rsidRDefault="005424DA">
            <w:pPr>
              <w:pStyle w:val="TAL"/>
            </w:pPr>
          </w:p>
        </w:tc>
      </w:tr>
      <w:tr w:rsidR="005424DA" w:rsidRPr="00A15DCB" w14:paraId="63BDB8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2CCD4" w14:textId="77777777" w:rsidR="005424DA" w:rsidRPr="00A15DCB" w:rsidRDefault="005424DA">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2228DA0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40FF8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C96E436" w14:textId="77777777" w:rsidR="005424DA" w:rsidRPr="00A15DCB" w:rsidRDefault="005424DA">
            <w:pPr>
              <w:pStyle w:val="TAL"/>
            </w:pPr>
          </w:p>
        </w:tc>
      </w:tr>
      <w:tr w:rsidR="005424DA" w:rsidRPr="00A15DCB" w14:paraId="26A1103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4D4233" w14:textId="77777777" w:rsidR="005424DA" w:rsidRPr="00A15DCB" w:rsidRDefault="005424DA">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EF15633" w14:textId="77777777" w:rsidR="005424DA" w:rsidRPr="00A15DCB" w:rsidRDefault="005424DA">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7B84BACB" w14:textId="77777777" w:rsidR="005424DA" w:rsidRPr="00A15DCB" w:rsidRDefault="005424DA">
            <w:pPr>
              <w:pStyle w:val="TAL"/>
            </w:pPr>
            <w:r w:rsidRPr="00A15DCB">
              <w:t xml:space="preserve">Table </w:t>
            </w:r>
            <w:r w:rsidRPr="00A15DCB">
              <w:rPr>
                <w:lang w:eastAsia="x-none"/>
              </w:rPr>
              <w:t>7.1.1.1.12.3.3-3</w:t>
            </w:r>
          </w:p>
        </w:tc>
        <w:tc>
          <w:tcPr>
            <w:tcW w:w="1245" w:type="dxa"/>
            <w:tcBorders>
              <w:top w:val="single" w:sz="4" w:space="0" w:color="auto"/>
              <w:left w:val="single" w:sz="4" w:space="0" w:color="auto"/>
              <w:bottom w:val="single" w:sz="4" w:space="0" w:color="auto"/>
              <w:right w:val="single" w:sz="4" w:space="0" w:color="auto"/>
            </w:tcBorders>
          </w:tcPr>
          <w:p w14:paraId="2DFEE4EC" w14:textId="77777777" w:rsidR="005424DA" w:rsidRPr="00A15DCB" w:rsidRDefault="005424DA">
            <w:pPr>
              <w:pStyle w:val="TAL"/>
            </w:pPr>
          </w:p>
        </w:tc>
      </w:tr>
      <w:tr w:rsidR="005424DA" w:rsidRPr="00A15DCB" w14:paraId="1EA1D44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BF8100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68CCF8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301BA0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44B0F97" w14:textId="77777777" w:rsidR="005424DA" w:rsidRPr="00A15DCB" w:rsidRDefault="005424DA">
            <w:pPr>
              <w:pStyle w:val="TAL"/>
            </w:pPr>
          </w:p>
        </w:tc>
      </w:tr>
      <w:tr w:rsidR="005424DA" w:rsidRPr="00A15DCB" w14:paraId="056521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15A232D"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A045EB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B1BB5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16CC8EE" w14:textId="77777777" w:rsidR="005424DA" w:rsidRPr="00A15DCB" w:rsidRDefault="005424DA">
            <w:pPr>
              <w:pStyle w:val="TAL"/>
            </w:pPr>
          </w:p>
        </w:tc>
      </w:tr>
    </w:tbl>
    <w:p w14:paraId="13C36A45" w14:textId="77777777" w:rsidR="005424DA" w:rsidRPr="00A15DCB" w:rsidRDefault="005424DA" w:rsidP="005424DA"/>
    <w:p w14:paraId="4AD09E13" w14:textId="77777777" w:rsidR="005424DA" w:rsidRPr="00A15DCB" w:rsidRDefault="005424DA" w:rsidP="005424DA">
      <w:pPr>
        <w:pStyle w:val="TH"/>
        <w:rPr>
          <w:lang w:eastAsia="x-none"/>
        </w:rPr>
      </w:pPr>
      <w:r w:rsidRPr="00A15DCB">
        <w:rPr>
          <w:lang w:eastAsia="x-none"/>
        </w:rPr>
        <w:lastRenderedPageBreak/>
        <w:t xml:space="preserve">Table 7.1.1.1.12.3.3-3: </w:t>
      </w:r>
      <w:r w:rsidRPr="00A15DCB">
        <w:t>BWP-UplinkCommon</w:t>
      </w:r>
      <w:r w:rsidRPr="00A15DCB">
        <w:rPr>
          <w:i/>
          <w:iCs/>
        </w:rPr>
        <w:t xml:space="preserve"> </w:t>
      </w:r>
      <w:r w:rsidRPr="00A15DCB">
        <w:rPr>
          <w:lang w:eastAsia="x-none"/>
        </w:rPr>
        <w:t>(Table 7.1.1.1.12.3.3-2)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46974DC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04D23E8" w14:textId="77777777" w:rsidR="005424DA" w:rsidRPr="00A15DCB" w:rsidRDefault="005424DA">
            <w:pPr>
              <w:pStyle w:val="TAL"/>
            </w:pPr>
            <w:r w:rsidRPr="00A15DCB">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6A674F6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85EE1C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B07D587" w14:textId="77777777" w:rsidR="005424DA" w:rsidRPr="00A15DCB" w:rsidRDefault="005424DA">
            <w:pPr>
              <w:pStyle w:val="TAL"/>
            </w:pPr>
          </w:p>
        </w:tc>
      </w:tr>
      <w:tr w:rsidR="005424DA" w:rsidRPr="00A15DCB" w14:paraId="260F1C2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59055F7" w14:textId="77777777" w:rsidR="005424DA" w:rsidRPr="00A15DCB" w:rsidRDefault="005424DA">
            <w:pPr>
              <w:pStyle w:val="TAL"/>
              <w:jc w:val="center"/>
              <w:rPr>
                <w:b/>
              </w:rPr>
            </w:pPr>
            <w:r w:rsidRPr="00A15DCB">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EA9D0" w14:textId="77777777" w:rsidR="005424DA" w:rsidRPr="00A15DCB" w:rsidRDefault="005424DA">
            <w:pPr>
              <w:pStyle w:val="TAL"/>
              <w:jc w:val="center"/>
              <w:rPr>
                <w:b/>
              </w:rPr>
            </w:pPr>
            <w:r w:rsidRPr="00A15DCB">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057C88" w14:textId="77777777" w:rsidR="005424DA" w:rsidRPr="00A15DCB" w:rsidRDefault="005424DA">
            <w:pPr>
              <w:pStyle w:val="TAL"/>
              <w:jc w:val="center"/>
              <w:rPr>
                <w:b/>
              </w:rPr>
            </w:pPr>
            <w:r w:rsidRPr="00A15DCB">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58763DE" w14:textId="77777777" w:rsidR="005424DA" w:rsidRPr="00A15DCB" w:rsidRDefault="005424DA">
            <w:pPr>
              <w:pStyle w:val="TAL"/>
              <w:jc w:val="center"/>
              <w:rPr>
                <w:b/>
              </w:rPr>
            </w:pPr>
            <w:r w:rsidRPr="00A15DCB">
              <w:rPr>
                <w:b/>
              </w:rPr>
              <w:t>Condition</w:t>
            </w:r>
          </w:p>
        </w:tc>
      </w:tr>
      <w:tr w:rsidR="005424DA" w:rsidRPr="00A15DCB" w14:paraId="309DE86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B80293" w14:textId="77777777" w:rsidR="005424DA" w:rsidRPr="00A15DCB" w:rsidRDefault="005424DA">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2A47854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D1311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50497" w14:textId="77777777" w:rsidR="005424DA" w:rsidRPr="00A15DCB" w:rsidRDefault="005424DA">
            <w:pPr>
              <w:pStyle w:val="TAL"/>
            </w:pPr>
          </w:p>
        </w:tc>
      </w:tr>
      <w:tr w:rsidR="005424DA" w:rsidRPr="00A15DCB" w14:paraId="084AB3A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E97F33" w14:textId="77777777" w:rsidR="005424DA" w:rsidRPr="00A15DCB" w:rsidRDefault="005424DA">
            <w:pPr>
              <w:pStyle w:val="TAL"/>
            </w:pPr>
            <w:r w:rsidRPr="00A15DCB">
              <w:t xml:space="preserve">  enableRA-PrioritizationForSlicing</w:t>
            </w:r>
          </w:p>
        </w:tc>
        <w:tc>
          <w:tcPr>
            <w:tcW w:w="2267" w:type="dxa"/>
            <w:tcBorders>
              <w:top w:val="single" w:sz="4" w:space="0" w:color="auto"/>
              <w:left w:val="single" w:sz="4" w:space="0" w:color="auto"/>
              <w:bottom w:val="single" w:sz="4" w:space="0" w:color="auto"/>
              <w:right w:val="single" w:sz="4" w:space="0" w:color="auto"/>
            </w:tcBorders>
            <w:hideMark/>
          </w:tcPr>
          <w:p w14:paraId="7CC1A1D0" w14:textId="77777777" w:rsidR="005424DA" w:rsidRPr="00A15DCB" w:rsidRDefault="005424DA">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2B69A40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C72107" w14:textId="77777777" w:rsidR="005424DA" w:rsidRPr="00A15DCB" w:rsidRDefault="005424DA">
            <w:pPr>
              <w:pStyle w:val="TAL"/>
            </w:pPr>
          </w:p>
        </w:tc>
      </w:tr>
      <w:tr w:rsidR="005424DA" w:rsidRPr="00A15DCB" w14:paraId="51D3F35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DAEAA8" w14:textId="77777777" w:rsidR="005424DA" w:rsidRPr="00A15DCB" w:rsidRDefault="005424DA">
            <w:pPr>
              <w:pStyle w:val="TAL"/>
            </w:pPr>
            <w:r w:rsidRPr="00A15DCB">
              <w:t xml:space="preserve">  AdditionalRACH-ConfigList-r17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D68F27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E2AAB5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5FC79A8" w14:textId="77777777" w:rsidR="005424DA" w:rsidRPr="00A15DCB" w:rsidRDefault="005424DA">
            <w:pPr>
              <w:pStyle w:val="TAL"/>
            </w:pPr>
          </w:p>
        </w:tc>
      </w:tr>
      <w:tr w:rsidR="005424DA" w:rsidRPr="00A15DCB" w14:paraId="5E9C1B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ABA6D" w14:textId="77777777" w:rsidR="005424DA" w:rsidRPr="00A15DCB" w:rsidRDefault="005424DA">
            <w:pPr>
              <w:pStyle w:val="TAL"/>
            </w:pPr>
            <w:r w:rsidRPr="00A15DCB">
              <w:t xml:space="preserve">    AdditionalRACH-Config-r17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13ECA6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E8A7D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7BC0B2" w14:textId="77777777" w:rsidR="005424DA" w:rsidRPr="00A15DCB" w:rsidRDefault="005424DA">
            <w:pPr>
              <w:pStyle w:val="TAL"/>
            </w:pPr>
          </w:p>
        </w:tc>
      </w:tr>
      <w:tr w:rsidR="005424DA" w:rsidRPr="00A15DCB" w14:paraId="2534A3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5C93F6B" w14:textId="77777777" w:rsidR="005424DA" w:rsidRPr="00A15DCB" w:rsidRDefault="005424DA">
            <w:pPr>
              <w:pStyle w:val="TAL"/>
            </w:pPr>
            <w:r w:rsidRPr="00A15DCB">
              <w:t xml:space="preserve">      rach-ConfigCommon-r17</w:t>
            </w:r>
          </w:p>
        </w:tc>
        <w:tc>
          <w:tcPr>
            <w:tcW w:w="2267" w:type="dxa"/>
            <w:tcBorders>
              <w:top w:val="single" w:sz="4" w:space="0" w:color="auto"/>
              <w:left w:val="single" w:sz="4" w:space="0" w:color="auto"/>
              <w:bottom w:val="single" w:sz="4" w:space="0" w:color="auto"/>
              <w:right w:val="single" w:sz="4" w:space="0" w:color="auto"/>
            </w:tcBorders>
            <w:hideMark/>
          </w:tcPr>
          <w:p w14:paraId="3492A677" w14:textId="77777777" w:rsidR="005424DA" w:rsidRPr="00A15DCB" w:rsidRDefault="005424DA">
            <w:pPr>
              <w:pStyle w:val="TAL"/>
            </w:pPr>
            <w:r w:rsidRPr="00A15DCB">
              <w:t>RACH-ConfigCommon</w:t>
            </w:r>
          </w:p>
        </w:tc>
        <w:tc>
          <w:tcPr>
            <w:tcW w:w="1700" w:type="dxa"/>
            <w:tcBorders>
              <w:top w:val="single" w:sz="4" w:space="0" w:color="auto"/>
              <w:left w:val="single" w:sz="4" w:space="0" w:color="auto"/>
              <w:bottom w:val="single" w:sz="4" w:space="0" w:color="auto"/>
              <w:right w:val="single" w:sz="4" w:space="0" w:color="auto"/>
            </w:tcBorders>
            <w:hideMark/>
          </w:tcPr>
          <w:p w14:paraId="7908FEB7" w14:textId="77777777" w:rsidR="005424DA" w:rsidRPr="00A15DCB" w:rsidRDefault="005424DA">
            <w:pPr>
              <w:pStyle w:val="TAL"/>
            </w:pPr>
            <w:r w:rsidRPr="00A15DCB">
              <w:t xml:space="preserve">Table </w:t>
            </w:r>
            <w:r w:rsidRPr="00A15DCB">
              <w:rPr>
                <w:lang w:eastAsia="x-none"/>
              </w:rPr>
              <w:t>7.1.1.1.12.3.3-4</w:t>
            </w:r>
          </w:p>
        </w:tc>
        <w:tc>
          <w:tcPr>
            <w:tcW w:w="1245" w:type="dxa"/>
            <w:tcBorders>
              <w:top w:val="single" w:sz="4" w:space="0" w:color="auto"/>
              <w:left w:val="single" w:sz="4" w:space="0" w:color="auto"/>
              <w:bottom w:val="single" w:sz="4" w:space="0" w:color="auto"/>
              <w:right w:val="single" w:sz="4" w:space="0" w:color="auto"/>
            </w:tcBorders>
          </w:tcPr>
          <w:p w14:paraId="6920AA5D" w14:textId="77777777" w:rsidR="005424DA" w:rsidRPr="00A15DCB" w:rsidRDefault="005424DA">
            <w:pPr>
              <w:pStyle w:val="TAL"/>
            </w:pPr>
          </w:p>
        </w:tc>
      </w:tr>
      <w:tr w:rsidR="005424DA" w:rsidRPr="00A15DCB" w14:paraId="5A67A3F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52169" w14:textId="3A1C92BF" w:rsidR="005424DA" w:rsidRPr="00A15DCB" w:rsidRDefault="005424DA">
            <w:pPr>
              <w:pStyle w:val="TAL"/>
            </w:pPr>
            <w:r w:rsidRPr="00A15DCB">
              <w:t xml:space="preserve">    </w:t>
            </w:r>
            <w:r w:rsidR="008170DC" w:rsidRPr="00A15DCB">
              <w:t>}</w:t>
            </w:r>
          </w:p>
        </w:tc>
        <w:tc>
          <w:tcPr>
            <w:tcW w:w="2267" w:type="dxa"/>
            <w:tcBorders>
              <w:top w:val="single" w:sz="4" w:space="0" w:color="auto"/>
              <w:left w:val="single" w:sz="4" w:space="0" w:color="auto"/>
              <w:bottom w:val="single" w:sz="4" w:space="0" w:color="auto"/>
              <w:right w:val="single" w:sz="4" w:space="0" w:color="auto"/>
            </w:tcBorders>
          </w:tcPr>
          <w:p w14:paraId="7B8FAA8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18D36A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77C259" w14:textId="77777777" w:rsidR="005424DA" w:rsidRPr="00A15DCB" w:rsidRDefault="005424DA">
            <w:pPr>
              <w:pStyle w:val="TAL"/>
            </w:pPr>
          </w:p>
        </w:tc>
      </w:tr>
      <w:tr w:rsidR="005424DA" w:rsidRPr="00A15DCB" w14:paraId="0D0FFE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5099664"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BDB507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7ABEDA1"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9C81D11" w14:textId="77777777" w:rsidR="005424DA" w:rsidRPr="00A15DCB" w:rsidRDefault="005424DA">
            <w:pPr>
              <w:pStyle w:val="TAL"/>
            </w:pPr>
          </w:p>
        </w:tc>
      </w:tr>
      <w:tr w:rsidR="005424DA" w:rsidRPr="00A15DCB" w14:paraId="1B3EBF8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9E839D"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12BF69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EA0403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CD839C" w14:textId="77777777" w:rsidR="005424DA" w:rsidRPr="00A15DCB" w:rsidRDefault="005424DA">
            <w:pPr>
              <w:pStyle w:val="TAL"/>
            </w:pPr>
          </w:p>
        </w:tc>
      </w:tr>
    </w:tbl>
    <w:p w14:paraId="51467F4D" w14:textId="77777777" w:rsidR="005424DA" w:rsidRPr="00A15DCB" w:rsidRDefault="005424DA" w:rsidP="005424DA"/>
    <w:p w14:paraId="188E7DF9" w14:textId="77777777" w:rsidR="005424DA" w:rsidRPr="00A15DCB" w:rsidRDefault="005424DA" w:rsidP="005424DA">
      <w:pPr>
        <w:pStyle w:val="TH"/>
        <w:rPr>
          <w:i/>
          <w:iCs/>
        </w:rPr>
      </w:pPr>
      <w:r w:rsidRPr="00A15DCB">
        <w:t xml:space="preserve">Table </w:t>
      </w:r>
      <w:r w:rsidRPr="00A15DCB">
        <w:rPr>
          <w:lang w:eastAsia="x-none"/>
        </w:rPr>
        <w:t>7.1.1.1.12.3.3-4</w:t>
      </w:r>
      <w:r w:rsidRPr="00A15DCB">
        <w:t>: RACH-ConfigCommon</w:t>
      </w:r>
      <w:r w:rsidRPr="00A15DCB">
        <w:rPr>
          <w:i/>
          <w:iCs/>
        </w:rPr>
        <w:t xml:space="preserve"> (</w:t>
      </w:r>
      <w:r w:rsidRPr="00A15DCB">
        <w:t xml:space="preserve">Table </w:t>
      </w:r>
      <w:r w:rsidRPr="00A15DCB">
        <w:rPr>
          <w:lang w:eastAsia="x-none"/>
        </w:rPr>
        <w:t>7.1.1.1.12.3.3-3</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27FF271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2D837A7F" w14:textId="77777777" w:rsidR="005424DA" w:rsidRPr="00A15DCB" w:rsidRDefault="005424DA">
            <w:pPr>
              <w:pStyle w:val="TAL"/>
              <w:rPr>
                <w:b/>
              </w:rPr>
            </w:pPr>
            <w:r w:rsidRPr="00A15DCB">
              <w:t>Derivation Path: TS 38.508-1 [4], Table 4.6.3-128</w:t>
            </w:r>
          </w:p>
        </w:tc>
      </w:tr>
      <w:tr w:rsidR="005424DA" w:rsidRPr="00A15DCB" w14:paraId="7B742FD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8B65BE"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CAC8F8"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68CAC9C"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DC6B755" w14:textId="77777777" w:rsidR="005424DA" w:rsidRPr="00A15DCB" w:rsidRDefault="005424DA">
            <w:pPr>
              <w:pStyle w:val="TAH"/>
            </w:pPr>
            <w:r w:rsidRPr="00A15DCB">
              <w:t>Condition</w:t>
            </w:r>
          </w:p>
        </w:tc>
      </w:tr>
      <w:tr w:rsidR="005424DA" w:rsidRPr="00A15DCB" w14:paraId="6265B44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C1D9A" w14:textId="77777777" w:rsidR="005424DA" w:rsidRPr="00A15DCB" w:rsidRDefault="005424DA">
            <w:pPr>
              <w:pStyle w:val="TAL"/>
            </w:pPr>
            <w:r w:rsidRPr="00A15DCB">
              <w:t xml:space="preserve">RACH-ConfigCommon::=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FE8765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4108F7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5CBA59" w14:textId="77777777" w:rsidR="005424DA" w:rsidRPr="00A15DCB" w:rsidRDefault="005424DA">
            <w:pPr>
              <w:pStyle w:val="TAL"/>
            </w:pPr>
          </w:p>
        </w:tc>
      </w:tr>
      <w:tr w:rsidR="005424DA" w:rsidRPr="00A15DCB" w14:paraId="042AAE3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C31B94" w14:textId="6D7D495D" w:rsidR="005424DA" w:rsidRPr="00A15DCB" w:rsidRDefault="005424DA">
            <w:pPr>
              <w:pStyle w:val="TAL"/>
            </w:pPr>
            <w:r w:rsidRPr="00A15DCB">
              <w:t xml:space="preserve"> </w:t>
            </w:r>
            <w:r w:rsidR="00F919AC" w:rsidRPr="00A15DCB">
              <w:t xml:space="preserve"> </w:t>
            </w:r>
            <w:r w:rsidRPr="00A15DCB">
              <w:t xml:space="preserve">ra-PrioritizationForAccessIdentity-r16 </w:t>
            </w:r>
            <w:r w:rsidRPr="00A15DCB">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205F7A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FA70F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CBE55C" w14:textId="77777777" w:rsidR="005424DA" w:rsidRPr="00A15DCB" w:rsidRDefault="005424DA">
            <w:pPr>
              <w:pStyle w:val="TAL"/>
            </w:pPr>
          </w:p>
        </w:tc>
      </w:tr>
      <w:tr w:rsidR="005424DA" w:rsidRPr="00A15DCB" w14:paraId="38C750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69A1B5" w14:textId="38913EDF" w:rsidR="005424DA" w:rsidRPr="00A15DCB" w:rsidRDefault="005424DA">
            <w:pPr>
              <w:pStyle w:val="TAL"/>
            </w:pPr>
            <w:r w:rsidRPr="00A15DCB">
              <w:t xml:space="preserve"> </w:t>
            </w:r>
            <w:r w:rsidR="00F919AC" w:rsidRPr="00A15DCB">
              <w:t xml:space="preserve">  </w:t>
            </w:r>
            <w:r w:rsidRPr="00A15DCB">
              <w:t xml:space="preserve"> ra-Prioritization-r16</w:t>
            </w:r>
          </w:p>
        </w:tc>
        <w:tc>
          <w:tcPr>
            <w:tcW w:w="2267" w:type="dxa"/>
            <w:tcBorders>
              <w:top w:val="single" w:sz="4" w:space="0" w:color="auto"/>
              <w:left w:val="single" w:sz="4" w:space="0" w:color="auto"/>
              <w:bottom w:val="single" w:sz="4" w:space="0" w:color="auto"/>
              <w:right w:val="single" w:sz="4" w:space="0" w:color="auto"/>
            </w:tcBorders>
            <w:hideMark/>
          </w:tcPr>
          <w:p w14:paraId="136D8C07" w14:textId="77777777" w:rsidR="005424DA" w:rsidRPr="00A15DCB" w:rsidRDefault="005424DA">
            <w:pPr>
              <w:pStyle w:val="TAL"/>
            </w:pPr>
            <w:r w:rsidRPr="00A15DCB">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6CA191F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D6A0ED2" w14:textId="77777777" w:rsidR="005424DA" w:rsidRPr="00A15DCB" w:rsidRDefault="005424DA">
            <w:pPr>
              <w:pStyle w:val="TAL"/>
            </w:pPr>
          </w:p>
        </w:tc>
      </w:tr>
      <w:tr w:rsidR="005424DA" w:rsidRPr="00A15DCB" w14:paraId="27A301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1663487" w14:textId="173BA963" w:rsidR="005424DA" w:rsidRPr="00A15DCB" w:rsidRDefault="005424DA">
            <w:pPr>
              <w:pStyle w:val="TAL"/>
            </w:pPr>
            <w:r w:rsidRPr="00A15DCB">
              <w:t xml:space="preserve">  </w:t>
            </w:r>
            <w:r w:rsidR="00F919AC" w:rsidRPr="00A15DCB">
              <w:t xml:space="preserve">  </w:t>
            </w:r>
            <w:r w:rsidRPr="00A15DCB">
              <w:t>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58F9F655" w14:textId="77777777" w:rsidR="005424DA" w:rsidRPr="00A15DCB" w:rsidRDefault="005424DA">
            <w:pPr>
              <w:pStyle w:val="TAL"/>
            </w:pPr>
            <w:r w:rsidRPr="00A15DCB">
              <w:t>'10'B</w:t>
            </w:r>
          </w:p>
        </w:tc>
        <w:tc>
          <w:tcPr>
            <w:tcW w:w="1700" w:type="dxa"/>
            <w:tcBorders>
              <w:top w:val="single" w:sz="4" w:space="0" w:color="auto"/>
              <w:left w:val="single" w:sz="4" w:space="0" w:color="auto"/>
              <w:bottom w:val="single" w:sz="4" w:space="0" w:color="auto"/>
              <w:right w:val="single" w:sz="4" w:space="0" w:color="auto"/>
            </w:tcBorders>
          </w:tcPr>
          <w:p w14:paraId="086C0C2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1BC00A" w14:textId="77777777" w:rsidR="005424DA" w:rsidRPr="00A15DCB" w:rsidRDefault="005424DA">
            <w:pPr>
              <w:pStyle w:val="TAL"/>
            </w:pPr>
          </w:p>
        </w:tc>
      </w:tr>
      <w:tr w:rsidR="005424DA" w:rsidRPr="00A15DCB" w14:paraId="757A75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6ED2A9"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D94736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31C711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52A5E8E" w14:textId="77777777" w:rsidR="005424DA" w:rsidRPr="00A15DCB" w:rsidRDefault="005424DA">
            <w:pPr>
              <w:pStyle w:val="TAL"/>
            </w:pPr>
          </w:p>
        </w:tc>
      </w:tr>
      <w:tr w:rsidR="005424DA" w:rsidRPr="00A15DCB" w14:paraId="2ED399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5F7F9DD" w14:textId="77777777" w:rsidR="005424DA" w:rsidRPr="00A15DCB" w:rsidRDefault="005424DA">
            <w:pPr>
              <w:pStyle w:val="TAL"/>
            </w:pPr>
            <w:r w:rsidRPr="00A15DCB">
              <w:t xml:space="preserve">  ra-PrioritizationForSlicing-r17</w:t>
            </w:r>
          </w:p>
        </w:tc>
        <w:tc>
          <w:tcPr>
            <w:tcW w:w="2267" w:type="dxa"/>
            <w:tcBorders>
              <w:top w:val="single" w:sz="4" w:space="0" w:color="auto"/>
              <w:left w:val="single" w:sz="4" w:space="0" w:color="auto"/>
              <w:bottom w:val="single" w:sz="4" w:space="0" w:color="auto"/>
              <w:right w:val="single" w:sz="4" w:space="0" w:color="auto"/>
            </w:tcBorders>
            <w:hideMark/>
          </w:tcPr>
          <w:p w14:paraId="45398BB2" w14:textId="77777777" w:rsidR="005424DA" w:rsidRPr="00A15DCB" w:rsidRDefault="005424DA">
            <w:pPr>
              <w:pStyle w:val="TAL"/>
            </w:pPr>
            <w:r w:rsidRPr="00A15DCB">
              <w:rPr>
                <w:i/>
                <w:iCs/>
              </w:rPr>
              <w:t>RA-PrioritizationForSlicing</w:t>
            </w:r>
          </w:p>
        </w:tc>
        <w:tc>
          <w:tcPr>
            <w:tcW w:w="1700" w:type="dxa"/>
            <w:tcBorders>
              <w:top w:val="single" w:sz="4" w:space="0" w:color="auto"/>
              <w:left w:val="single" w:sz="4" w:space="0" w:color="auto"/>
              <w:bottom w:val="single" w:sz="4" w:space="0" w:color="auto"/>
              <w:right w:val="single" w:sz="4" w:space="0" w:color="auto"/>
            </w:tcBorders>
            <w:hideMark/>
          </w:tcPr>
          <w:p w14:paraId="4BB1019B" w14:textId="77777777" w:rsidR="005424DA" w:rsidRPr="00A15DCB" w:rsidRDefault="005424DA">
            <w:pPr>
              <w:pStyle w:val="TAL"/>
            </w:pPr>
            <w:r w:rsidRPr="00A15DCB">
              <w:t xml:space="preserve">Table </w:t>
            </w:r>
            <w:r w:rsidRPr="00A15DCB">
              <w:rPr>
                <w:lang w:eastAsia="x-none"/>
              </w:rPr>
              <w:t>7.1.1.1.12.3.3-6</w:t>
            </w:r>
          </w:p>
        </w:tc>
        <w:tc>
          <w:tcPr>
            <w:tcW w:w="1245" w:type="dxa"/>
            <w:tcBorders>
              <w:top w:val="single" w:sz="4" w:space="0" w:color="auto"/>
              <w:left w:val="single" w:sz="4" w:space="0" w:color="auto"/>
              <w:bottom w:val="single" w:sz="4" w:space="0" w:color="auto"/>
              <w:right w:val="single" w:sz="4" w:space="0" w:color="auto"/>
            </w:tcBorders>
          </w:tcPr>
          <w:p w14:paraId="60977E42" w14:textId="77777777" w:rsidR="005424DA" w:rsidRPr="00A15DCB" w:rsidRDefault="005424DA">
            <w:pPr>
              <w:pStyle w:val="TAL"/>
            </w:pPr>
          </w:p>
        </w:tc>
      </w:tr>
      <w:tr w:rsidR="005424DA" w:rsidRPr="00A15DCB" w14:paraId="5A794FF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1D494" w14:textId="6B9C8FA7" w:rsidR="005424DA" w:rsidRPr="00A15DCB" w:rsidRDefault="005424DA">
            <w:pPr>
              <w:pStyle w:val="TAL"/>
            </w:pPr>
            <w:r w:rsidRPr="00A15DCB">
              <w:t xml:space="preserve">  </w:t>
            </w:r>
            <w:r w:rsidRPr="00A15DCB">
              <w:rPr>
                <w:lang w:eastAsia="zh-CN" w:bidi="ar"/>
              </w:rPr>
              <w:t xml:space="preserve">featureCombinationPreamblesList-r17 SEQUENCE </w:t>
            </w:r>
            <w:r w:rsidR="00F919AC" w:rsidRPr="00A15DCB">
              <w:rPr>
                <w:lang w:eastAsia="zh-CN" w:bidi="ar"/>
              </w:rPr>
              <w:t xml:space="preserve">(SIZE(1..maxFeatureCombPreamblesPerRACHResource-r17)) OF FeatureCombinationPreambles-r17 </w:t>
            </w:r>
            <w:r w:rsidRPr="00A15DCB">
              <w:rPr>
                <w:lang w:eastAsia="zh-CN" w:bidi="ar"/>
              </w:rPr>
              <w:t>{</w:t>
            </w:r>
          </w:p>
        </w:tc>
        <w:tc>
          <w:tcPr>
            <w:tcW w:w="2267" w:type="dxa"/>
            <w:tcBorders>
              <w:top w:val="single" w:sz="4" w:space="0" w:color="auto"/>
              <w:left w:val="single" w:sz="4" w:space="0" w:color="auto"/>
              <w:bottom w:val="single" w:sz="4" w:space="0" w:color="auto"/>
              <w:right w:val="single" w:sz="4" w:space="0" w:color="auto"/>
            </w:tcBorders>
          </w:tcPr>
          <w:p w14:paraId="5504F4D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A31324C" w14:textId="77777777" w:rsidR="005424DA" w:rsidRPr="00A15DCB" w:rsidRDefault="005424D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C6359D1" w14:textId="77777777" w:rsidR="005424DA" w:rsidRPr="00A15DCB" w:rsidRDefault="005424DA">
            <w:pPr>
              <w:pStyle w:val="TAL"/>
            </w:pPr>
          </w:p>
        </w:tc>
      </w:tr>
      <w:tr w:rsidR="005424DA" w:rsidRPr="00A15DCB" w14:paraId="6420C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AFE6510" w14:textId="77777777" w:rsidR="005424DA" w:rsidRPr="00A15DCB" w:rsidRDefault="005424DA">
            <w:pPr>
              <w:pStyle w:val="TAL"/>
            </w:pPr>
            <w:r w:rsidRPr="00A15DCB">
              <w:t xml:space="preserve">    </w:t>
            </w:r>
            <w:r w:rsidRPr="00A15DCB">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0C7813F2" w14:textId="77777777" w:rsidR="005424DA" w:rsidRPr="00A15DCB" w:rsidRDefault="005424DA">
            <w:pPr>
              <w:pStyle w:val="TAL"/>
            </w:pPr>
            <w:r w:rsidRPr="00A15DCB">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hideMark/>
          </w:tcPr>
          <w:p w14:paraId="75A1EB93" w14:textId="77777777" w:rsidR="005424DA" w:rsidRPr="00A15DCB" w:rsidRDefault="005424DA">
            <w:pPr>
              <w:pStyle w:val="TAL"/>
            </w:pPr>
            <w:r w:rsidRPr="00A15DCB">
              <w:t xml:space="preserve">Table </w:t>
            </w:r>
            <w:r w:rsidRPr="00A15DCB">
              <w:rPr>
                <w:lang w:eastAsia="x-none"/>
              </w:rPr>
              <w:t>7.1.1.1.12.3.3-5</w:t>
            </w:r>
          </w:p>
        </w:tc>
        <w:tc>
          <w:tcPr>
            <w:tcW w:w="1245" w:type="dxa"/>
            <w:tcBorders>
              <w:top w:val="single" w:sz="4" w:space="0" w:color="auto"/>
              <w:left w:val="single" w:sz="4" w:space="0" w:color="auto"/>
              <w:bottom w:val="single" w:sz="4" w:space="0" w:color="auto"/>
              <w:right w:val="single" w:sz="4" w:space="0" w:color="auto"/>
            </w:tcBorders>
          </w:tcPr>
          <w:p w14:paraId="5FD75D3D" w14:textId="77777777" w:rsidR="005424DA" w:rsidRPr="00A15DCB" w:rsidRDefault="005424DA">
            <w:pPr>
              <w:pStyle w:val="TAL"/>
            </w:pPr>
          </w:p>
        </w:tc>
      </w:tr>
      <w:tr w:rsidR="005424DA" w:rsidRPr="00A15DCB" w14:paraId="556BA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FD96FB"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395FF1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C66E78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2CCC9F0" w14:textId="77777777" w:rsidR="005424DA" w:rsidRPr="00A15DCB" w:rsidRDefault="005424DA">
            <w:pPr>
              <w:pStyle w:val="TAL"/>
            </w:pPr>
          </w:p>
        </w:tc>
      </w:tr>
      <w:tr w:rsidR="005424DA" w:rsidRPr="00A15DCB" w14:paraId="383390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4A5DEA"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301A2E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3BAB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5AF7BF8" w14:textId="77777777" w:rsidR="005424DA" w:rsidRPr="00A15DCB" w:rsidRDefault="005424DA">
            <w:pPr>
              <w:pStyle w:val="TAL"/>
            </w:pPr>
          </w:p>
        </w:tc>
      </w:tr>
    </w:tbl>
    <w:p w14:paraId="2D28C8C3" w14:textId="77777777" w:rsidR="005424DA" w:rsidRPr="00A15DCB" w:rsidRDefault="005424DA" w:rsidP="005424DA"/>
    <w:p w14:paraId="10AABC7B" w14:textId="77777777" w:rsidR="005424DA" w:rsidRPr="00A15DCB" w:rsidRDefault="005424DA" w:rsidP="005424DA">
      <w:pPr>
        <w:pStyle w:val="TH"/>
      </w:pPr>
      <w:r w:rsidRPr="00A15DCB">
        <w:rPr>
          <w:lang w:eastAsia="x-none"/>
        </w:rPr>
        <w:t>Table 7.1.1.1.12.3.3-5</w:t>
      </w:r>
      <w:r w:rsidRPr="00A15DCB">
        <w:t>: FeatureCombinationPreambles</w:t>
      </w:r>
      <w:r w:rsidRPr="00A15DCB">
        <w:rPr>
          <w:i/>
          <w:iCs/>
        </w:rPr>
        <w:t xml:space="preserve"> </w:t>
      </w:r>
      <w:r w:rsidRPr="00A15DCB">
        <w:rPr>
          <w:lang w:eastAsia="x-none"/>
        </w:rPr>
        <w:t>(Table 7.1.1.1.12.3.3-4)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A15DCB" w14:paraId="7C1F82DD" w14:textId="77777777" w:rsidTr="005424DA">
        <w:tc>
          <w:tcPr>
            <w:tcW w:w="974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D73C8" w14:textId="77777777" w:rsidR="005424DA" w:rsidRPr="00A15DCB" w:rsidRDefault="005424DA">
            <w:pPr>
              <w:pStyle w:val="TAH"/>
              <w:spacing w:line="252" w:lineRule="auto"/>
              <w:jc w:val="left"/>
              <w:rPr>
                <w:b w:val="0"/>
              </w:rPr>
            </w:pPr>
            <w:r w:rsidRPr="00A15DCB">
              <w:rPr>
                <w:b w:val="0"/>
                <w:bCs/>
              </w:rPr>
              <w:t xml:space="preserve">Derivation Path: TS 38.508-1 [4], </w:t>
            </w:r>
            <w:r w:rsidRPr="00A15DCB">
              <w:rPr>
                <w:b w:val="0"/>
              </w:rPr>
              <w:t>Table 4.6.3-56E</w:t>
            </w:r>
          </w:p>
        </w:tc>
      </w:tr>
      <w:tr w:rsidR="005424DA" w:rsidRPr="00A15DCB" w14:paraId="21EDA51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C55DD" w14:textId="77777777" w:rsidR="005424DA" w:rsidRPr="00A15DCB" w:rsidRDefault="005424DA">
            <w:pPr>
              <w:pStyle w:val="TAH"/>
              <w:spacing w:line="252" w:lineRule="auto"/>
              <w:rPr>
                <w:bCs/>
              </w:rPr>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6F527" w14:textId="77777777" w:rsidR="005424DA" w:rsidRPr="00A15DCB" w:rsidRDefault="005424DA">
            <w:pPr>
              <w:pStyle w:val="TAH"/>
              <w:spacing w:line="252" w:lineRule="auto"/>
            </w:pPr>
            <w:r w:rsidRPr="00A15DC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781EF" w14:textId="77777777" w:rsidR="005424DA" w:rsidRPr="00A15DCB" w:rsidRDefault="005424DA">
            <w:pPr>
              <w:pStyle w:val="TAH"/>
              <w:spacing w:line="252" w:lineRule="auto"/>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05A1C" w14:textId="77777777" w:rsidR="005424DA" w:rsidRPr="00A15DCB" w:rsidRDefault="005424DA">
            <w:pPr>
              <w:pStyle w:val="TAH"/>
              <w:spacing w:line="252" w:lineRule="auto"/>
            </w:pPr>
            <w:r w:rsidRPr="00A15DCB">
              <w:t>Condition</w:t>
            </w:r>
          </w:p>
        </w:tc>
      </w:tr>
      <w:tr w:rsidR="005424DA" w:rsidRPr="00A15DCB" w14:paraId="1A0409F1"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15D4" w14:textId="77777777" w:rsidR="005424DA" w:rsidRPr="00A15DCB" w:rsidRDefault="005424DA">
            <w:pPr>
              <w:pStyle w:val="TAL"/>
              <w:spacing w:line="252" w:lineRule="auto"/>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C36A3"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F623"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77E45" w14:textId="77777777" w:rsidR="005424DA" w:rsidRPr="00A15DCB" w:rsidRDefault="005424DA">
            <w:pPr>
              <w:pStyle w:val="TAL"/>
              <w:spacing w:line="252" w:lineRule="auto"/>
            </w:pPr>
          </w:p>
        </w:tc>
      </w:tr>
      <w:tr w:rsidR="005424DA" w:rsidRPr="00A15DCB" w14:paraId="6B804C0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FE131B" w14:textId="5794AEB6" w:rsidR="005424DA" w:rsidRPr="00A15DCB" w:rsidRDefault="005424DA">
            <w:pPr>
              <w:pStyle w:val="TAL"/>
              <w:spacing w:line="252" w:lineRule="auto"/>
            </w:pPr>
            <w:r w:rsidRPr="00A15DCB">
              <w:t xml:space="preserve">  featureCombination-r17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FC142" w14:textId="77777777" w:rsidR="005424DA" w:rsidRPr="00A15DCB"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5E1A3" w14:textId="77777777" w:rsidR="005424DA" w:rsidRPr="00A15DCB"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E9D5" w14:textId="77777777" w:rsidR="005424DA" w:rsidRPr="00A15DCB" w:rsidRDefault="005424DA">
            <w:pPr>
              <w:pStyle w:val="TAL"/>
              <w:spacing w:line="252" w:lineRule="auto"/>
              <w:rPr>
                <w:sz w:val="20"/>
              </w:rPr>
            </w:pPr>
          </w:p>
        </w:tc>
      </w:tr>
      <w:tr w:rsidR="005424DA" w:rsidRPr="00A15DCB" w14:paraId="25A067C2"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14C23" w14:textId="7022AECD" w:rsidR="005424DA" w:rsidRPr="00A15DCB" w:rsidRDefault="005424DA">
            <w:pPr>
              <w:pStyle w:val="TAL"/>
              <w:spacing w:line="252" w:lineRule="auto"/>
            </w:pPr>
            <w:r w:rsidRPr="00A15DCB">
              <w:t xml:space="preserve">    nsag-r17</w:t>
            </w:r>
            <w:r w:rsidR="00F919AC" w:rsidRPr="00A15DCB">
              <w:t xml:space="preserve"> SEQUENCE (SIZE (1.. maxSliceInfo-r17)) OF NSAG-ID-r17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298FB" w14:textId="77777777" w:rsidR="005424DA" w:rsidRPr="00A15DCB"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ACDA"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AEE9A" w14:textId="77777777" w:rsidR="005424DA" w:rsidRPr="00A15DCB" w:rsidRDefault="005424DA">
            <w:pPr>
              <w:pStyle w:val="TAL"/>
              <w:spacing w:line="252" w:lineRule="auto"/>
            </w:pPr>
          </w:p>
        </w:tc>
      </w:tr>
      <w:tr w:rsidR="005424DA" w:rsidRPr="00A15DCB" w14:paraId="54ECABFF"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40D7" w14:textId="7D98EA2D" w:rsidR="005424DA" w:rsidRPr="00A15DCB" w:rsidRDefault="005424DA">
            <w:pPr>
              <w:pStyle w:val="TAL"/>
              <w:spacing w:line="252" w:lineRule="auto"/>
            </w:pPr>
            <w:r w:rsidRPr="00A15DCB">
              <w:t xml:space="preserve">      </w:t>
            </w:r>
            <w:r w:rsidR="00F919AC" w:rsidRPr="00A15DCB">
              <w:t>NSAG-ID-r17</w:t>
            </w:r>
            <w:r w:rsidRPr="00A15DCB">
              <w:t>[0]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36E4" w14:textId="77777777" w:rsidR="005424DA" w:rsidRPr="00A15DCB" w:rsidRDefault="005424DA">
            <w:pPr>
              <w:pStyle w:val="TAL"/>
              <w:spacing w:line="252" w:lineRule="auto"/>
            </w:pPr>
            <w:r w:rsidRPr="00A15DCB">
              <w:t>‘0000 0001’B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BD14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83B6D" w14:textId="77777777" w:rsidR="005424DA" w:rsidRPr="00A15DCB" w:rsidRDefault="005424DA">
            <w:pPr>
              <w:pStyle w:val="TAL"/>
              <w:spacing w:line="252" w:lineRule="auto"/>
            </w:pPr>
          </w:p>
        </w:tc>
      </w:tr>
      <w:tr w:rsidR="005424DA" w:rsidRPr="00A15DCB" w14:paraId="113230C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48F4" w14:textId="6E5CBC5A" w:rsidR="005424DA" w:rsidRPr="00A15DCB" w:rsidRDefault="005424DA">
            <w:pPr>
              <w:pStyle w:val="TAL"/>
              <w:spacing w:line="252" w:lineRule="auto"/>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8106"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8887E"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F8FDEC" w14:textId="77777777" w:rsidR="005424DA" w:rsidRPr="00A15DCB" w:rsidRDefault="005424DA">
            <w:pPr>
              <w:pStyle w:val="TAL"/>
              <w:spacing w:line="252" w:lineRule="auto"/>
            </w:pPr>
          </w:p>
        </w:tc>
      </w:tr>
      <w:tr w:rsidR="005424DA" w:rsidRPr="00A15DCB" w14:paraId="25E284E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5D24" w14:textId="76B2BA35" w:rsidR="005424DA" w:rsidRPr="00A15DCB" w:rsidRDefault="005424DA">
            <w:pPr>
              <w:pStyle w:val="TAL"/>
              <w:spacing w:line="252" w:lineRule="auto"/>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2FFAE"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76244"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C36A" w14:textId="77777777" w:rsidR="005424DA" w:rsidRPr="00A15DCB" w:rsidRDefault="005424DA">
            <w:pPr>
              <w:pStyle w:val="TAL"/>
              <w:spacing w:line="252" w:lineRule="auto"/>
            </w:pPr>
          </w:p>
        </w:tc>
      </w:tr>
      <w:tr w:rsidR="005424DA" w:rsidRPr="00A15DCB" w14:paraId="7EB94974"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0C7F6" w14:textId="419E8AA6" w:rsidR="005424DA" w:rsidRPr="00A15DCB" w:rsidRDefault="005424DA">
            <w:pPr>
              <w:pStyle w:val="TAL"/>
              <w:spacing w:line="252" w:lineRule="auto"/>
            </w:pPr>
            <w:r w:rsidRPr="00A15DCB">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1DDA" w14:textId="77777777" w:rsidR="005424DA" w:rsidRPr="00A15DCB" w:rsidRDefault="005424DA">
            <w:pPr>
              <w:pStyle w:val="TAL"/>
              <w:spacing w:line="252" w:lineRule="auto"/>
            </w:pPr>
            <w:r w:rsidRPr="00A15DCB">
              <w:t>8</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A2D35" w14:textId="77777777" w:rsidR="005424DA" w:rsidRPr="00A15DCB" w:rsidRDefault="005424DA">
            <w:pPr>
              <w:pStyle w:val="TAL"/>
              <w:spacing w:line="252" w:lineRule="auto"/>
            </w:pPr>
            <w:r w:rsidRPr="00A15DCB">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50B25" w14:textId="77777777" w:rsidR="005424DA" w:rsidRPr="00A15DCB" w:rsidRDefault="005424DA">
            <w:pPr>
              <w:pStyle w:val="TAL"/>
              <w:spacing w:line="252" w:lineRule="auto"/>
            </w:pPr>
          </w:p>
        </w:tc>
      </w:tr>
      <w:tr w:rsidR="005424DA" w:rsidRPr="00A15DCB" w14:paraId="06911B2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3DE21" w14:textId="7A39E4D5" w:rsidR="005424DA" w:rsidRPr="00A15DCB" w:rsidRDefault="005424DA">
            <w:pPr>
              <w:pStyle w:val="TAL"/>
              <w:spacing w:line="252" w:lineRule="auto"/>
            </w:pPr>
            <w:r w:rsidRPr="00A15DCB">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AD5C8C" w14:textId="77777777" w:rsidR="005424DA" w:rsidRPr="00A15DCB" w:rsidRDefault="005424DA">
            <w:pPr>
              <w:pStyle w:val="TAL"/>
              <w:spacing w:line="252" w:lineRule="auto"/>
            </w:pPr>
            <w:r w:rsidRPr="00A15DCB">
              <w:t>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4486B"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AF761" w14:textId="77777777" w:rsidR="005424DA" w:rsidRPr="00A15DCB" w:rsidRDefault="005424DA">
            <w:pPr>
              <w:pStyle w:val="TAL"/>
              <w:spacing w:line="252" w:lineRule="auto"/>
            </w:pPr>
          </w:p>
        </w:tc>
      </w:tr>
      <w:tr w:rsidR="005424DA" w:rsidRPr="00A15DCB" w14:paraId="01CF4C2C"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B9BFC" w14:textId="1A0CBA1D" w:rsidR="005424DA" w:rsidRPr="00A15DCB" w:rsidRDefault="005424DA">
            <w:pPr>
              <w:pStyle w:val="TAL"/>
              <w:spacing w:line="252" w:lineRule="auto"/>
            </w:pPr>
            <w:r w:rsidRPr="00A15DCB">
              <w:t xml:space="preserve">  ssb-SharedRO-MaskIndex-r17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BCCD8"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E3A1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719A4" w14:textId="77777777" w:rsidR="005424DA" w:rsidRPr="00A15DCB" w:rsidRDefault="005424DA">
            <w:pPr>
              <w:pStyle w:val="TAL"/>
              <w:spacing w:line="252" w:lineRule="auto"/>
            </w:pPr>
          </w:p>
        </w:tc>
      </w:tr>
      <w:tr w:rsidR="005424DA" w:rsidRPr="00A15DCB" w14:paraId="2D6D08EB"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9F22E" w14:textId="754CB263" w:rsidR="005424DA" w:rsidRPr="00A15DCB" w:rsidRDefault="005424DA">
            <w:pPr>
              <w:pStyle w:val="TAL"/>
              <w:spacing w:line="252" w:lineRule="auto"/>
            </w:pPr>
            <w:r w:rsidRPr="00A15DCB">
              <w:t xml:space="preserve">  groupBconfigured-r17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BC790B"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CA3E2"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42" w14:textId="77777777" w:rsidR="005424DA" w:rsidRPr="00A15DCB" w:rsidRDefault="005424DA">
            <w:pPr>
              <w:pStyle w:val="TAL"/>
              <w:spacing w:line="252" w:lineRule="auto"/>
            </w:pPr>
          </w:p>
        </w:tc>
      </w:tr>
      <w:tr w:rsidR="005424DA" w:rsidRPr="00A15DCB" w14:paraId="3A330327"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BEB46" w14:textId="1A648796" w:rsidR="005424DA" w:rsidRPr="00A15DCB" w:rsidRDefault="005424DA">
            <w:pPr>
              <w:pStyle w:val="TAL"/>
              <w:spacing w:line="252" w:lineRule="auto"/>
            </w:pPr>
            <w:r w:rsidRPr="00A15DCB">
              <w:t xml:space="preserve">  separateMsgA-PUSCH-Config-r17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DB658"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9269D"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B03F1" w14:textId="77777777" w:rsidR="005424DA" w:rsidRPr="00A15DCB" w:rsidRDefault="005424DA">
            <w:pPr>
              <w:pStyle w:val="TAL"/>
              <w:spacing w:line="252" w:lineRule="auto"/>
            </w:pPr>
          </w:p>
        </w:tc>
      </w:tr>
      <w:tr w:rsidR="005424DA" w:rsidRPr="00A15DCB" w14:paraId="7D3E83B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CB766" w14:textId="1DB256A4" w:rsidR="005424DA" w:rsidRPr="00A15DCB" w:rsidRDefault="005424DA">
            <w:pPr>
              <w:pStyle w:val="TAL"/>
              <w:spacing w:line="252" w:lineRule="auto"/>
            </w:pPr>
            <w:r w:rsidRPr="00A15DCB">
              <w:t xml:space="preserve">  msgA-RSRP-Threshold-r17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4A1CA"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FA523"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F18FE" w14:textId="77777777" w:rsidR="005424DA" w:rsidRPr="00A15DCB" w:rsidRDefault="005424DA">
            <w:pPr>
              <w:pStyle w:val="TAL"/>
              <w:spacing w:line="252" w:lineRule="auto"/>
            </w:pPr>
          </w:p>
        </w:tc>
      </w:tr>
      <w:tr w:rsidR="005424DA" w:rsidRPr="00A15DCB" w14:paraId="09ED39EA"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EF8B6" w14:textId="5DB2A08D" w:rsidR="005424DA" w:rsidRPr="00A15DCB" w:rsidRDefault="005424DA">
            <w:pPr>
              <w:pStyle w:val="TAL"/>
              <w:spacing w:line="252" w:lineRule="auto"/>
            </w:pPr>
            <w:r w:rsidRPr="00A15DCB">
              <w:t xml:space="preserve">  rsrp-ThresholdSSB-r17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84F0A"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CDBD7"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AC390" w14:textId="77777777" w:rsidR="005424DA" w:rsidRPr="00A15DCB" w:rsidRDefault="005424DA">
            <w:pPr>
              <w:pStyle w:val="TAL"/>
              <w:spacing w:line="252" w:lineRule="auto"/>
            </w:pPr>
          </w:p>
        </w:tc>
      </w:tr>
      <w:tr w:rsidR="005424DA" w:rsidRPr="00A15DCB" w14:paraId="36AAD40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38E3C" w14:textId="28C62C4C" w:rsidR="005424DA" w:rsidRPr="00A15DCB" w:rsidRDefault="005424DA">
            <w:pPr>
              <w:pStyle w:val="TAL"/>
              <w:spacing w:line="252" w:lineRule="auto"/>
            </w:pPr>
            <w:r w:rsidRPr="00A15DCB">
              <w:t xml:space="preserve">  deltaPreamble-r17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497E6"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40F0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1230F" w14:textId="77777777" w:rsidR="005424DA" w:rsidRPr="00A15DCB" w:rsidRDefault="005424DA">
            <w:pPr>
              <w:pStyle w:val="TAL"/>
              <w:spacing w:line="252" w:lineRule="auto"/>
            </w:pPr>
          </w:p>
        </w:tc>
      </w:tr>
      <w:tr w:rsidR="005424DA" w:rsidRPr="00A15DCB" w14:paraId="6ABA32D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53216" w14:textId="77777777" w:rsidR="005424DA" w:rsidRPr="00A15DCB" w:rsidRDefault="005424DA">
            <w:pPr>
              <w:pStyle w:val="TAL"/>
              <w:spacing w:line="252" w:lineRule="auto"/>
            </w:pP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F6782"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C730"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0318F" w14:textId="77777777" w:rsidR="005424DA" w:rsidRPr="00A15DCB" w:rsidRDefault="005424DA">
            <w:pPr>
              <w:pStyle w:val="TAL"/>
              <w:spacing w:line="252" w:lineRule="auto"/>
            </w:pPr>
          </w:p>
        </w:tc>
      </w:tr>
    </w:tbl>
    <w:p w14:paraId="043D0733" w14:textId="77777777" w:rsidR="005424DA" w:rsidRPr="00A15DCB" w:rsidRDefault="005424DA" w:rsidP="005424DA">
      <w:pPr>
        <w:rPr>
          <w:rFonts w:eastAsia="Calibri"/>
        </w:rPr>
      </w:pPr>
    </w:p>
    <w:p w14:paraId="111514DC" w14:textId="4156A8B1" w:rsidR="005424DA" w:rsidRPr="00A15DCB" w:rsidRDefault="005424DA" w:rsidP="005424DA">
      <w:pPr>
        <w:pStyle w:val="TH"/>
      </w:pPr>
      <w:r w:rsidRPr="00A15DCB">
        <w:lastRenderedPageBreak/>
        <w:t xml:space="preserve">Table </w:t>
      </w:r>
      <w:r w:rsidRPr="00A15DCB">
        <w:rPr>
          <w:lang w:eastAsia="x-none"/>
        </w:rPr>
        <w:t>7.1.1.1.12.3.3-6</w:t>
      </w:r>
      <w:r w:rsidRPr="00A15DCB">
        <w:t xml:space="preserve">: </w:t>
      </w:r>
      <w:r w:rsidRPr="00A15DCB">
        <w:rPr>
          <w:i/>
          <w:iCs/>
        </w:rPr>
        <w:t xml:space="preserve">RA-PrioritizationForSlicing </w:t>
      </w:r>
      <w:r w:rsidRPr="00A15DCB">
        <w:rPr>
          <w:lang w:eastAsia="x-none"/>
        </w:rPr>
        <w:t>(Table 7.1.1.1.12.3.3-4)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2660597F"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0CDE894" w14:textId="4760993A" w:rsidR="005424DA" w:rsidRPr="00A15DCB" w:rsidRDefault="005424DA">
            <w:pPr>
              <w:pStyle w:val="TAH"/>
              <w:jc w:val="left"/>
              <w:rPr>
                <w:b w:val="0"/>
              </w:rPr>
            </w:pPr>
            <w:r w:rsidRPr="00A15DCB">
              <w:rPr>
                <w:b w:val="0"/>
              </w:rPr>
              <w:t xml:space="preserve">Derivation Path: TS </w:t>
            </w:r>
            <w:r w:rsidR="008170DC" w:rsidRPr="00A15DCB">
              <w:rPr>
                <w:b w:val="0"/>
              </w:rPr>
              <w:t>38.508-1 [4]</w:t>
            </w:r>
            <w:r w:rsidRPr="00A15DCB">
              <w:rPr>
                <w:b w:val="0"/>
              </w:rPr>
              <w:t xml:space="preserve">, </w:t>
            </w:r>
            <w:r w:rsidR="008170DC" w:rsidRPr="00A15DCB">
              <w:rPr>
                <w:b w:val="0"/>
              </w:rPr>
              <w:t>Table 4.6.3-131A</w:t>
            </w:r>
          </w:p>
        </w:tc>
      </w:tr>
      <w:tr w:rsidR="005424DA" w:rsidRPr="00A15DCB" w14:paraId="70B0D2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9562DFC"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2EF603"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6A0A648"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C180626" w14:textId="77777777" w:rsidR="005424DA" w:rsidRPr="00A15DCB" w:rsidRDefault="005424DA">
            <w:pPr>
              <w:pStyle w:val="TAH"/>
            </w:pPr>
            <w:r w:rsidRPr="00A15DCB">
              <w:t>Condition</w:t>
            </w:r>
          </w:p>
        </w:tc>
      </w:tr>
      <w:tr w:rsidR="005424DA" w:rsidRPr="00A15DCB" w14:paraId="7AFEEB4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A8915C0" w14:textId="77777777" w:rsidR="005424DA" w:rsidRPr="00A15DCB" w:rsidRDefault="005424DA">
            <w:pPr>
              <w:pStyle w:val="TAL"/>
            </w:pPr>
            <w:r w:rsidRPr="00A15DCB">
              <w:t xml:space="preserve">RA-PrioritizationForSlicing-r17::=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0814541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EEA10E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974A01" w14:textId="77777777" w:rsidR="005424DA" w:rsidRPr="00A15DCB" w:rsidRDefault="005424DA">
            <w:pPr>
              <w:pStyle w:val="TAL"/>
            </w:pPr>
          </w:p>
        </w:tc>
      </w:tr>
      <w:tr w:rsidR="005424DA" w:rsidRPr="00A15DCB" w14:paraId="18713EC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09486EB" w14:textId="77777777" w:rsidR="005424DA" w:rsidRPr="00A15DCB" w:rsidRDefault="005424DA">
            <w:pPr>
              <w:pStyle w:val="TAL"/>
            </w:pPr>
            <w:r w:rsidRPr="00A15DCB">
              <w:t xml:space="preserve">  ra-PrioritizationSliceInfoList-r17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7D08988B"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4DD10F0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3A1CD6" w14:textId="77777777" w:rsidR="005424DA" w:rsidRPr="00A15DCB" w:rsidRDefault="005424DA">
            <w:pPr>
              <w:pStyle w:val="TAL"/>
            </w:pPr>
          </w:p>
        </w:tc>
      </w:tr>
      <w:tr w:rsidR="005424DA" w:rsidRPr="00A15DCB" w14:paraId="5090E6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81DD2A" w14:textId="77777777" w:rsidR="005424DA" w:rsidRPr="00A15DCB" w:rsidRDefault="005424DA">
            <w:pPr>
              <w:pStyle w:val="TAL"/>
            </w:pPr>
            <w:r w:rsidRPr="00A15DCB">
              <w:t xml:space="preserve">    </w:t>
            </w:r>
            <w:r w:rsidRPr="00A15DCB">
              <w:rPr>
                <w:rFonts w:eastAsia="DengXian"/>
              </w:rPr>
              <w:t>RA-PrioritizationSliceInfo</w:t>
            </w:r>
            <w:r w:rsidRPr="00A15DCB">
              <w:t>-r17[1] SEQUENCE{</w:t>
            </w:r>
          </w:p>
        </w:tc>
        <w:tc>
          <w:tcPr>
            <w:tcW w:w="2267" w:type="dxa"/>
            <w:tcBorders>
              <w:top w:val="single" w:sz="4" w:space="0" w:color="auto"/>
              <w:left w:val="single" w:sz="4" w:space="0" w:color="auto"/>
              <w:bottom w:val="single" w:sz="4" w:space="0" w:color="auto"/>
              <w:right w:val="single" w:sz="4" w:space="0" w:color="auto"/>
            </w:tcBorders>
          </w:tcPr>
          <w:p w14:paraId="500E66A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385F38E" w14:textId="77777777" w:rsidR="005424DA" w:rsidRPr="00A15DCB" w:rsidRDefault="005424DA">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54DD8053" w14:textId="77777777" w:rsidR="005424DA" w:rsidRPr="00A15DCB" w:rsidRDefault="005424DA">
            <w:pPr>
              <w:pStyle w:val="TAL"/>
            </w:pPr>
          </w:p>
        </w:tc>
      </w:tr>
      <w:tr w:rsidR="005424DA" w:rsidRPr="00A15DCB" w14:paraId="55C73C2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1D4F693" w14:textId="77777777" w:rsidR="005424DA" w:rsidRPr="00A15DCB" w:rsidRDefault="005424DA">
            <w:pPr>
              <w:pStyle w:val="TAL"/>
              <w:rPr>
                <w:lang w:eastAsia="zh-CN"/>
              </w:rPr>
            </w:pPr>
            <w:r w:rsidRPr="00A15DCB">
              <w:t xml:space="preserve">      nsagIDList-r17 SEQUENCE </w:t>
            </w:r>
            <w:r w:rsidRPr="00A15DCB">
              <w:rPr>
                <w:rFonts w:eastAsia="DengXian"/>
              </w:rPr>
              <w:t>(</w:t>
            </w:r>
            <w:r w:rsidRPr="00A15DCB">
              <w:t xml:space="preserve">SIZE </w:t>
            </w:r>
            <w:r w:rsidRPr="00A15DCB">
              <w:rPr>
                <w:rFonts w:eastAsia="DengXian"/>
              </w:rPr>
              <w:t xml:space="preserve">(1..maxSliceInfo-r17)) </w:t>
            </w:r>
            <w:r w:rsidRPr="00A15DCB">
              <w:t>OF NSAG-ID-r17 {</w:t>
            </w:r>
          </w:p>
        </w:tc>
        <w:tc>
          <w:tcPr>
            <w:tcW w:w="2267" w:type="dxa"/>
            <w:tcBorders>
              <w:top w:val="single" w:sz="4" w:space="0" w:color="auto"/>
              <w:left w:val="single" w:sz="4" w:space="0" w:color="auto"/>
              <w:bottom w:val="single" w:sz="4" w:space="0" w:color="auto"/>
              <w:right w:val="single" w:sz="4" w:space="0" w:color="auto"/>
            </w:tcBorders>
            <w:hideMark/>
          </w:tcPr>
          <w:p w14:paraId="42045E69"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hideMark/>
          </w:tcPr>
          <w:p w14:paraId="3CA6C965"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tcPr>
          <w:p w14:paraId="65890D11" w14:textId="77777777" w:rsidR="005424DA" w:rsidRPr="00A15DCB" w:rsidRDefault="005424DA">
            <w:pPr>
              <w:pStyle w:val="TAL"/>
            </w:pPr>
          </w:p>
        </w:tc>
      </w:tr>
      <w:tr w:rsidR="005424DA" w:rsidRPr="00A15DCB" w14:paraId="1D99263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5BDBD1" w14:textId="77777777" w:rsidR="005424DA" w:rsidRPr="00A15DCB" w:rsidRDefault="005424DA">
            <w:pPr>
              <w:pStyle w:val="TAL"/>
              <w:rPr>
                <w:rFonts w:eastAsia="SimSun"/>
                <w:lang w:eastAsia="zh-CN"/>
              </w:rPr>
            </w:pPr>
            <w:r w:rsidRPr="00A15DCB">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7A0CC27B" w14:textId="77777777" w:rsidR="005424DA" w:rsidRPr="00A15DCB" w:rsidRDefault="005424DA">
            <w:pPr>
              <w:pStyle w:val="TAL"/>
            </w:pPr>
            <w:r w:rsidRPr="00A15DCB">
              <w:t>‘0000 0001’B</w:t>
            </w:r>
          </w:p>
        </w:tc>
        <w:tc>
          <w:tcPr>
            <w:tcW w:w="1700" w:type="dxa"/>
            <w:tcBorders>
              <w:top w:val="single" w:sz="4" w:space="0" w:color="auto"/>
              <w:left w:val="single" w:sz="4" w:space="0" w:color="auto"/>
              <w:bottom w:val="single" w:sz="4" w:space="0" w:color="auto"/>
              <w:right w:val="single" w:sz="4" w:space="0" w:color="auto"/>
            </w:tcBorders>
          </w:tcPr>
          <w:p w14:paraId="568DD58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A467F95" w14:textId="77777777" w:rsidR="005424DA" w:rsidRPr="00A15DCB" w:rsidRDefault="005424DA">
            <w:pPr>
              <w:pStyle w:val="TAL"/>
            </w:pPr>
          </w:p>
        </w:tc>
      </w:tr>
      <w:tr w:rsidR="005424DA" w:rsidRPr="00A15DCB" w14:paraId="603ACF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5AB59D"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DF6080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29EACA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C52D179" w14:textId="77777777" w:rsidR="005424DA" w:rsidRPr="00A15DCB" w:rsidRDefault="005424DA">
            <w:pPr>
              <w:pStyle w:val="TAL"/>
            </w:pPr>
          </w:p>
        </w:tc>
      </w:tr>
      <w:tr w:rsidR="005424DA" w:rsidRPr="00A15DCB" w14:paraId="7419620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4D845" w14:textId="77777777" w:rsidR="005424DA" w:rsidRPr="00A15DCB" w:rsidRDefault="005424DA">
            <w:pPr>
              <w:pStyle w:val="TAL"/>
              <w:rPr>
                <w:rFonts w:eastAsia="DengXian"/>
              </w:rPr>
            </w:pPr>
            <w:r w:rsidRPr="00A15DCB">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5F89A6A8" w14:textId="77777777" w:rsidR="005424DA" w:rsidRPr="00A15DCB" w:rsidRDefault="005424DA">
            <w:pPr>
              <w:pStyle w:val="TAL"/>
            </w:pPr>
            <w:r w:rsidRPr="00A15DCB">
              <w:t>RA-Prioritization with condition Slice_RACH</w:t>
            </w:r>
          </w:p>
        </w:tc>
        <w:tc>
          <w:tcPr>
            <w:tcW w:w="1700" w:type="dxa"/>
            <w:tcBorders>
              <w:top w:val="single" w:sz="4" w:space="0" w:color="auto"/>
              <w:left w:val="single" w:sz="4" w:space="0" w:color="auto"/>
              <w:bottom w:val="single" w:sz="4" w:space="0" w:color="auto"/>
              <w:right w:val="single" w:sz="4" w:space="0" w:color="auto"/>
            </w:tcBorders>
          </w:tcPr>
          <w:p w14:paraId="3ECB61D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B750A50" w14:textId="77777777" w:rsidR="005424DA" w:rsidRPr="00A15DCB" w:rsidRDefault="005424DA">
            <w:pPr>
              <w:pStyle w:val="TAL"/>
            </w:pPr>
          </w:p>
        </w:tc>
      </w:tr>
      <w:tr w:rsidR="005424DA" w:rsidRPr="00A15DCB" w14:paraId="233320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D34F0A" w14:textId="77777777" w:rsidR="005424DA" w:rsidRPr="00A15DCB" w:rsidRDefault="005424DA">
            <w:pPr>
              <w:pStyle w:val="TAL"/>
              <w:rPr>
                <w:rFonts w:eastAsia="DengXian"/>
              </w:rPr>
            </w:pPr>
            <w:r w:rsidRPr="00A15DCB">
              <w:t xml:space="preserve">    </w:t>
            </w:r>
            <w:r w:rsidRPr="00A15DCB">
              <w:rPr>
                <w:rFonts w:eastAsia="DengXian"/>
              </w:rPr>
              <w:t>}</w:t>
            </w:r>
          </w:p>
        </w:tc>
        <w:tc>
          <w:tcPr>
            <w:tcW w:w="2267" w:type="dxa"/>
            <w:tcBorders>
              <w:top w:val="single" w:sz="4" w:space="0" w:color="auto"/>
              <w:left w:val="single" w:sz="4" w:space="0" w:color="auto"/>
              <w:bottom w:val="single" w:sz="4" w:space="0" w:color="auto"/>
              <w:right w:val="single" w:sz="4" w:space="0" w:color="auto"/>
            </w:tcBorders>
          </w:tcPr>
          <w:p w14:paraId="218BDCA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D9D6224" w14:textId="77777777" w:rsidR="005424DA" w:rsidRPr="00A15DCB" w:rsidRDefault="005424DA">
            <w:pPr>
              <w:pStyle w:val="TAL"/>
            </w:pPr>
            <w:r w:rsidRPr="00A15DCB">
              <w:rPr>
                <w:lang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9CAC6A2" w14:textId="77777777" w:rsidR="005424DA" w:rsidRPr="00A15DCB" w:rsidRDefault="005424DA">
            <w:pPr>
              <w:pStyle w:val="TAL"/>
            </w:pPr>
          </w:p>
        </w:tc>
      </w:tr>
      <w:tr w:rsidR="005424DA" w:rsidRPr="00A15DCB" w14:paraId="773101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766F0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98F9EB8"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C8AD8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EB59564" w14:textId="77777777" w:rsidR="005424DA" w:rsidRPr="00A15DCB" w:rsidRDefault="005424DA">
            <w:pPr>
              <w:pStyle w:val="TAL"/>
            </w:pPr>
          </w:p>
        </w:tc>
      </w:tr>
      <w:tr w:rsidR="005424DA" w:rsidRPr="00A15DCB" w14:paraId="1C8E6CF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13AC73"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3CB718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CFE36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47EBA" w14:textId="77777777" w:rsidR="005424DA" w:rsidRPr="00A15DCB" w:rsidRDefault="005424DA">
            <w:pPr>
              <w:pStyle w:val="TAL"/>
            </w:pPr>
          </w:p>
        </w:tc>
      </w:tr>
    </w:tbl>
    <w:p w14:paraId="1EF790A2" w14:textId="77777777" w:rsidR="005424DA" w:rsidRPr="00A15DCB" w:rsidRDefault="005424DA" w:rsidP="005424DA"/>
    <w:p w14:paraId="1A745A37" w14:textId="38EBCC57" w:rsidR="005424DA" w:rsidRPr="00A15DCB" w:rsidRDefault="005424DA" w:rsidP="005424DA">
      <w:pPr>
        <w:pStyle w:val="TH"/>
      </w:pPr>
      <w:r w:rsidRPr="00A15DCB">
        <w:t xml:space="preserve">Table </w:t>
      </w:r>
      <w:r w:rsidRPr="00A15DCB">
        <w:rPr>
          <w:lang w:eastAsia="x-none"/>
        </w:rPr>
        <w:t>7.1.1.1.12.3.3-7</w:t>
      </w:r>
      <w:r w:rsidRPr="00A15DCB">
        <w:t xml:space="preserve">: </w:t>
      </w:r>
      <w:r w:rsidRPr="00A15DCB">
        <w:rPr>
          <w:i/>
        </w:rPr>
        <w:t>RA-Prioritization</w:t>
      </w:r>
      <w:r w:rsidR="008170DC" w:rsidRPr="00A15DCB">
        <w:rPr>
          <w:i/>
        </w:rPr>
        <w:t xml:space="preserve"> (Table 7.1.1.1.12.3.3-6)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rsidRPr="00A15DCB" w14:paraId="60FE9DA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B5AEC4" w14:textId="24C81C4A" w:rsidR="005424DA" w:rsidRPr="00A15DCB" w:rsidRDefault="005424DA">
            <w:pPr>
              <w:pStyle w:val="TAH"/>
              <w:jc w:val="left"/>
              <w:rPr>
                <w:b w:val="0"/>
              </w:rPr>
            </w:pPr>
            <w:r w:rsidRPr="00A15DCB">
              <w:rPr>
                <w:b w:val="0"/>
              </w:rPr>
              <w:t xml:space="preserve">Derivation Path: TS </w:t>
            </w:r>
            <w:r w:rsidR="008170DC" w:rsidRPr="00A15DCB">
              <w:t xml:space="preserve"> </w:t>
            </w:r>
            <w:r w:rsidR="008170DC" w:rsidRPr="00A15DCB">
              <w:rPr>
                <w:b w:val="0"/>
              </w:rPr>
              <w:t>38.508-1 [4]</w:t>
            </w:r>
            <w:r w:rsidRPr="00A15DCB">
              <w:rPr>
                <w:b w:val="0"/>
              </w:rPr>
              <w:t xml:space="preserve">, </w:t>
            </w:r>
            <w:r w:rsidR="008170DC" w:rsidRPr="00A15DCB">
              <w:rPr>
                <w:b w:val="0"/>
              </w:rPr>
              <w:t>Table 4.6.3-131</w:t>
            </w:r>
          </w:p>
        </w:tc>
      </w:tr>
      <w:tr w:rsidR="005424DA" w:rsidRPr="00A15DCB" w14:paraId="36063D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F2BA4E" w14:textId="77777777" w:rsidR="005424DA" w:rsidRPr="00A15DCB" w:rsidRDefault="005424DA">
            <w:pPr>
              <w:pStyle w:val="TAH"/>
            </w:pPr>
            <w:r w:rsidRPr="00A15DCB">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4E2035F" w14:textId="77777777" w:rsidR="005424DA" w:rsidRPr="00A15DCB" w:rsidRDefault="005424DA">
            <w:pPr>
              <w:pStyle w:val="TAH"/>
            </w:pPr>
            <w:r w:rsidRPr="00A15DCB">
              <w:t>Value/remark</w:t>
            </w:r>
          </w:p>
        </w:tc>
        <w:tc>
          <w:tcPr>
            <w:tcW w:w="2411" w:type="dxa"/>
            <w:tcBorders>
              <w:top w:val="single" w:sz="4" w:space="0" w:color="auto"/>
              <w:left w:val="single" w:sz="4" w:space="0" w:color="auto"/>
              <w:bottom w:val="single" w:sz="4" w:space="0" w:color="auto"/>
              <w:right w:val="single" w:sz="4" w:space="0" w:color="auto"/>
            </w:tcBorders>
            <w:hideMark/>
          </w:tcPr>
          <w:p w14:paraId="7DA846D3"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BB1FB66" w14:textId="77777777" w:rsidR="005424DA" w:rsidRPr="00A15DCB" w:rsidRDefault="005424DA">
            <w:pPr>
              <w:pStyle w:val="TAH"/>
            </w:pPr>
            <w:r w:rsidRPr="00A15DCB">
              <w:t>Condition</w:t>
            </w:r>
          </w:p>
        </w:tc>
      </w:tr>
      <w:tr w:rsidR="005424DA" w:rsidRPr="00A15DCB" w14:paraId="6758DB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72B30B" w14:textId="77777777" w:rsidR="005424DA" w:rsidRPr="00A15DCB" w:rsidRDefault="005424DA">
            <w:pPr>
              <w:pStyle w:val="TAL"/>
            </w:pPr>
            <w:r w:rsidRPr="00A15DCB">
              <w:t xml:space="preserve">RA-Prioritization::= </w:t>
            </w:r>
            <w:r w:rsidRPr="00A15DCB">
              <w:rPr>
                <w:snapToGrid w:val="0"/>
              </w:rPr>
              <w:t xml:space="preserve">SEQUENCE </w:t>
            </w:r>
            <w:r w:rsidRPr="00A15DCB">
              <w:t>{</w:t>
            </w:r>
          </w:p>
        </w:tc>
        <w:tc>
          <w:tcPr>
            <w:tcW w:w="1556" w:type="dxa"/>
            <w:tcBorders>
              <w:top w:val="single" w:sz="4" w:space="0" w:color="auto"/>
              <w:left w:val="single" w:sz="4" w:space="0" w:color="auto"/>
              <w:bottom w:val="single" w:sz="4" w:space="0" w:color="auto"/>
              <w:right w:val="single" w:sz="4" w:space="0" w:color="auto"/>
            </w:tcBorders>
          </w:tcPr>
          <w:p w14:paraId="534B686A" w14:textId="77777777" w:rsidR="005424DA" w:rsidRPr="00A15DCB"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0EF185E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2AB7949" w14:textId="77777777" w:rsidR="005424DA" w:rsidRPr="00A15DCB" w:rsidRDefault="005424DA">
            <w:pPr>
              <w:pStyle w:val="TAL"/>
            </w:pPr>
          </w:p>
        </w:tc>
      </w:tr>
      <w:tr w:rsidR="005424DA" w:rsidRPr="00A15DCB" w14:paraId="3160AF18" w14:textId="77777777" w:rsidTr="005424DA">
        <w:tc>
          <w:tcPr>
            <w:tcW w:w="4535" w:type="dxa"/>
            <w:tcBorders>
              <w:top w:val="single" w:sz="4" w:space="0" w:color="auto"/>
              <w:left w:val="single" w:sz="4" w:space="0" w:color="auto"/>
              <w:bottom w:val="nil"/>
              <w:right w:val="single" w:sz="4" w:space="0" w:color="auto"/>
            </w:tcBorders>
            <w:hideMark/>
          </w:tcPr>
          <w:p w14:paraId="56E7ED98" w14:textId="77777777" w:rsidR="005424DA" w:rsidRPr="00A15DCB" w:rsidRDefault="005424DA">
            <w:pPr>
              <w:pStyle w:val="TAL"/>
            </w:pPr>
            <w:r w:rsidRPr="00A15DCB">
              <w:t xml:space="preserve">  powerRampingStepHighPriority</w:t>
            </w:r>
          </w:p>
        </w:tc>
        <w:tc>
          <w:tcPr>
            <w:tcW w:w="1582" w:type="dxa"/>
            <w:tcBorders>
              <w:top w:val="single" w:sz="4" w:space="0" w:color="auto"/>
              <w:left w:val="single" w:sz="4" w:space="0" w:color="auto"/>
              <w:bottom w:val="single" w:sz="4" w:space="0" w:color="auto"/>
              <w:right w:val="single" w:sz="4" w:space="0" w:color="auto"/>
            </w:tcBorders>
            <w:hideMark/>
          </w:tcPr>
          <w:p w14:paraId="1A92D51C" w14:textId="77777777" w:rsidR="005424DA" w:rsidRPr="00A15DCB" w:rsidRDefault="005424DA">
            <w:pPr>
              <w:pStyle w:val="TAL"/>
            </w:pPr>
            <w:r w:rsidRPr="00A15DCB">
              <w:t>dB0</w:t>
            </w:r>
          </w:p>
        </w:tc>
        <w:tc>
          <w:tcPr>
            <w:tcW w:w="2385" w:type="dxa"/>
            <w:tcBorders>
              <w:top w:val="single" w:sz="4" w:space="0" w:color="auto"/>
              <w:left w:val="single" w:sz="4" w:space="0" w:color="auto"/>
              <w:bottom w:val="single" w:sz="4" w:space="0" w:color="auto"/>
              <w:right w:val="single" w:sz="4" w:space="0" w:color="auto"/>
            </w:tcBorders>
          </w:tcPr>
          <w:p w14:paraId="0E065470"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3E2082F" w14:textId="77777777" w:rsidR="005424DA" w:rsidRPr="00A15DCB" w:rsidRDefault="005424DA">
            <w:pPr>
              <w:pStyle w:val="TAL"/>
            </w:pPr>
            <w:r w:rsidRPr="00A15DCB">
              <w:t>AI_RACH</w:t>
            </w:r>
          </w:p>
        </w:tc>
      </w:tr>
      <w:tr w:rsidR="005424DA" w:rsidRPr="00A15DCB" w14:paraId="4C857CE0" w14:textId="77777777" w:rsidTr="005424DA">
        <w:tc>
          <w:tcPr>
            <w:tcW w:w="4535" w:type="dxa"/>
            <w:tcBorders>
              <w:top w:val="nil"/>
              <w:left w:val="single" w:sz="4" w:space="0" w:color="auto"/>
              <w:bottom w:val="single" w:sz="4" w:space="0" w:color="auto"/>
              <w:right w:val="single" w:sz="4" w:space="0" w:color="auto"/>
            </w:tcBorders>
          </w:tcPr>
          <w:p w14:paraId="6529F226"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53B921F" w14:textId="77777777" w:rsidR="005424DA" w:rsidRPr="00A15DCB" w:rsidRDefault="005424DA">
            <w:pPr>
              <w:pStyle w:val="TAL"/>
            </w:pPr>
            <w:r w:rsidRPr="00A15DCB">
              <w:t>dB2</w:t>
            </w:r>
          </w:p>
        </w:tc>
        <w:tc>
          <w:tcPr>
            <w:tcW w:w="2385" w:type="dxa"/>
            <w:tcBorders>
              <w:top w:val="single" w:sz="4" w:space="0" w:color="auto"/>
              <w:left w:val="single" w:sz="4" w:space="0" w:color="auto"/>
              <w:bottom w:val="single" w:sz="4" w:space="0" w:color="auto"/>
              <w:right w:val="single" w:sz="4" w:space="0" w:color="auto"/>
            </w:tcBorders>
          </w:tcPr>
          <w:p w14:paraId="29615B7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6FEEAE1" w14:textId="77777777" w:rsidR="005424DA" w:rsidRPr="00A15DCB" w:rsidRDefault="005424DA">
            <w:pPr>
              <w:pStyle w:val="TAL"/>
            </w:pPr>
            <w:r w:rsidRPr="00A15DCB">
              <w:t>Slice_RACH</w:t>
            </w:r>
          </w:p>
        </w:tc>
      </w:tr>
      <w:tr w:rsidR="005424DA" w:rsidRPr="00A15DCB" w14:paraId="7EF52B5E" w14:textId="77777777" w:rsidTr="005424DA">
        <w:tc>
          <w:tcPr>
            <w:tcW w:w="4535" w:type="dxa"/>
            <w:tcBorders>
              <w:top w:val="single" w:sz="4" w:space="0" w:color="auto"/>
              <w:left w:val="single" w:sz="4" w:space="0" w:color="auto"/>
              <w:bottom w:val="nil"/>
              <w:right w:val="single" w:sz="4" w:space="0" w:color="auto"/>
            </w:tcBorders>
            <w:hideMark/>
          </w:tcPr>
          <w:p w14:paraId="38146DA0" w14:textId="77777777" w:rsidR="005424DA" w:rsidRPr="00A15DCB" w:rsidRDefault="005424DA">
            <w:pPr>
              <w:pStyle w:val="TAL"/>
            </w:pPr>
            <w:r w:rsidRPr="00A15DCB">
              <w:t xml:space="preserve">  scalingFactorBI</w:t>
            </w:r>
          </w:p>
        </w:tc>
        <w:tc>
          <w:tcPr>
            <w:tcW w:w="1582" w:type="dxa"/>
            <w:tcBorders>
              <w:top w:val="single" w:sz="4" w:space="0" w:color="auto"/>
              <w:left w:val="single" w:sz="4" w:space="0" w:color="auto"/>
              <w:bottom w:val="single" w:sz="4" w:space="0" w:color="auto"/>
              <w:right w:val="single" w:sz="4" w:space="0" w:color="auto"/>
            </w:tcBorders>
            <w:hideMark/>
          </w:tcPr>
          <w:p w14:paraId="02BE5B36" w14:textId="77777777" w:rsidR="005424DA" w:rsidRPr="00A15DCB" w:rsidRDefault="005424DA">
            <w:pPr>
              <w:pStyle w:val="TAL"/>
            </w:pPr>
            <w:r w:rsidRPr="00A15DCB">
              <w:t>zero</w:t>
            </w:r>
          </w:p>
        </w:tc>
        <w:tc>
          <w:tcPr>
            <w:tcW w:w="2385" w:type="dxa"/>
            <w:tcBorders>
              <w:top w:val="single" w:sz="4" w:space="0" w:color="auto"/>
              <w:left w:val="single" w:sz="4" w:space="0" w:color="auto"/>
              <w:bottom w:val="single" w:sz="4" w:space="0" w:color="auto"/>
              <w:right w:val="single" w:sz="4" w:space="0" w:color="auto"/>
            </w:tcBorders>
            <w:hideMark/>
          </w:tcPr>
          <w:p w14:paraId="5BBDD00D"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hideMark/>
          </w:tcPr>
          <w:p w14:paraId="1BE36DBA" w14:textId="77777777" w:rsidR="005424DA" w:rsidRPr="00A15DCB" w:rsidRDefault="005424DA">
            <w:pPr>
              <w:pStyle w:val="TAL"/>
            </w:pPr>
            <w:r w:rsidRPr="00A15DCB">
              <w:t>AI_RACH</w:t>
            </w:r>
          </w:p>
        </w:tc>
      </w:tr>
      <w:tr w:rsidR="005424DA" w:rsidRPr="00A15DCB" w14:paraId="668A8228" w14:textId="77777777" w:rsidTr="005424DA">
        <w:tc>
          <w:tcPr>
            <w:tcW w:w="4535" w:type="dxa"/>
            <w:tcBorders>
              <w:top w:val="nil"/>
              <w:left w:val="single" w:sz="4" w:space="0" w:color="auto"/>
              <w:bottom w:val="single" w:sz="4" w:space="0" w:color="auto"/>
              <w:right w:val="single" w:sz="4" w:space="0" w:color="auto"/>
            </w:tcBorders>
          </w:tcPr>
          <w:p w14:paraId="1E8DBB33"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E53455B" w14:textId="77777777" w:rsidR="005424DA" w:rsidRPr="00A15DCB" w:rsidRDefault="005424DA">
            <w:pPr>
              <w:pStyle w:val="TAL"/>
            </w:pPr>
            <w:r w:rsidRPr="00A15DCB">
              <w:t>dot25</w:t>
            </w:r>
          </w:p>
        </w:tc>
        <w:tc>
          <w:tcPr>
            <w:tcW w:w="2385" w:type="dxa"/>
            <w:tcBorders>
              <w:top w:val="single" w:sz="4" w:space="0" w:color="auto"/>
              <w:left w:val="single" w:sz="4" w:space="0" w:color="auto"/>
              <w:bottom w:val="single" w:sz="4" w:space="0" w:color="auto"/>
              <w:right w:val="single" w:sz="4" w:space="0" w:color="auto"/>
            </w:tcBorders>
          </w:tcPr>
          <w:p w14:paraId="1B9885E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554F010" w14:textId="77777777" w:rsidR="005424DA" w:rsidRPr="00A15DCB" w:rsidRDefault="005424DA">
            <w:pPr>
              <w:pStyle w:val="TAL"/>
            </w:pPr>
            <w:r w:rsidRPr="00A15DCB">
              <w:t>Slice_RACH</w:t>
            </w:r>
          </w:p>
        </w:tc>
      </w:tr>
      <w:tr w:rsidR="005424DA" w:rsidRPr="00A15DCB" w14:paraId="1AB084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B02B65" w14:textId="77777777" w:rsidR="005424DA" w:rsidRPr="00A15DCB" w:rsidRDefault="005424DA">
            <w:pPr>
              <w:pStyle w:val="TAL"/>
            </w:pPr>
            <w:r w:rsidRPr="00A15DCB">
              <w:t>}</w:t>
            </w:r>
          </w:p>
        </w:tc>
        <w:tc>
          <w:tcPr>
            <w:tcW w:w="1582" w:type="dxa"/>
            <w:tcBorders>
              <w:top w:val="single" w:sz="4" w:space="0" w:color="auto"/>
              <w:left w:val="single" w:sz="4" w:space="0" w:color="auto"/>
              <w:bottom w:val="single" w:sz="4" w:space="0" w:color="auto"/>
              <w:right w:val="single" w:sz="4" w:space="0" w:color="auto"/>
            </w:tcBorders>
          </w:tcPr>
          <w:p w14:paraId="037DACFE" w14:textId="77777777" w:rsidR="005424DA" w:rsidRPr="00A15DCB"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076243F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FD5732E" w14:textId="77777777" w:rsidR="005424DA" w:rsidRPr="00A15DCB" w:rsidRDefault="005424DA">
            <w:pPr>
              <w:pStyle w:val="TAL"/>
            </w:pPr>
          </w:p>
        </w:tc>
      </w:tr>
    </w:tbl>
    <w:p w14:paraId="00D805B6" w14:textId="77777777" w:rsidR="005424DA" w:rsidRPr="00A15DCB"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rsidRPr="00A15DCB" w14:paraId="4381562F"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7A5FB71C" w14:textId="77777777" w:rsidR="005424DA" w:rsidRPr="00A15DCB" w:rsidRDefault="005424DA">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45009C84" w14:textId="77777777" w:rsidR="005424DA" w:rsidRPr="00A15DCB" w:rsidRDefault="005424DA">
            <w:pPr>
              <w:pStyle w:val="TAH"/>
            </w:pPr>
            <w:r w:rsidRPr="00A15DCB">
              <w:t>Explanation</w:t>
            </w:r>
          </w:p>
        </w:tc>
      </w:tr>
      <w:tr w:rsidR="005424DA" w:rsidRPr="00A15DCB" w14:paraId="402E6F46"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3D427EF" w14:textId="77777777" w:rsidR="005424DA" w:rsidRPr="00A15DCB" w:rsidRDefault="005424DA">
            <w:pPr>
              <w:pStyle w:val="TAL"/>
            </w:pPr>
            <w:r w:rsidRPr="00A15DCB">
              <w:t>AI_RACH</w:t>
            </w:r>
          </w:p>
        </w:tc>
        <w:tc>
          <w:tcPr>
            <w:tcW w:w="5811" w:type="dxa"/>
            <w:tcBorders>
              <w:top w:val="single" w:sz="4" w:space="0" w:color="auto"/>
              <w:left w:val="single" w:sz="4" w:space="0" w:color="auto"/>
              <w:bottom w:val="single" w:sz="4" w:space="0" w:color="auto"/>
              <w:right w:val="single" w:sz="4" w:space="0" w:color="auto"/>
            </w:tcBorders>
            <w:hideMark/>
          </w:tcPr>
          <w:p w14:paraId="0D0CD405" w14:textId="77777777" w:rsidR="005424DA" w:rsidRPr="00A15DCB" w:rsidRDefault="005424DA">
            <w:pPr>
              <w:pStyle w:val="TAL"/>
            </w:pPr>
            <w:r w:rsidRPr="00A15DCB">
              <w:t>Access Identity specific RACH configuration</w:t>
            </w:r>
          </w:p>
        </w:tc>
      </w:tr>
      <w:tr w:rsidR="005424DA" w:rsidRPr="00A15DCB" w14:paraId="5A33A25E"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06FB7C1" w14:textId="77777777" w:rsidR="005424DA" w:rsidRPr="00A15DCB" w:rsidRDefault="005424DA">
            <w:pPr>
              <w:pStyle w:val="TAL"/>
            </w:pPr>
            <w:r w:rsidRPr="00A15DCB">
              <w:t>Slice_RACH</w:t>
            </w:r>
          </w:p>
        </w:tc>
        <w:tc>
          <w:tcPr>
            <w:tcW w:w="5811" w:type="dxa"/>
            <w:tcBorders>
              <w:top w:val="single" w:sz="4" w:space="0" w:color="auto"/>
              <w:left w:val="single" w:sz="4" w:space="0" w:color="auto"/>
              <w:bottom w:val="single" w:sz="4" w:space="0" w:color="auto"/>
              <w:right w:val="single" w:sz="4" w:space="0" w:color="auto"/>
            </w:tcBorders>
            <w:hideMark/>
          </w:tcPr>
          <w:p w14:paraId="68E95375" w14:textId="77777777" w:rsidR="005424DA" w:rsidRPr="00A15DCB" w:rsidRDefault="005424DA">
            <w:pPr>
              <w:pStyle w:val="TAL"/>
            </w:pPr>
            <w:r w:rsidRPr="00A15DCB">
              <w:t>Slice specific RACH configuration</w:t>
            </w:r>
          </w:p>
        </w:tc>
      </w:tr>
    </w:tbl>
    <w:p w14:paraId="50A7CAD5" w14:textId="438E2F26" w:rsidR="00777014" w:rsidRPr="00A15DCB" w:rsidRDefault="00777014" w:rsidP="00777014"/>
    <w:p w14:paraId="35BBF0F8" w14:textId="77777777" w:rsidR="00777014" w:rsidRPr="00A15DCB" w:rsidRDefault="00777014" w:rsidP="00777014">
      <w:pPr>
        <w:pStyle w:val="Heading5"/>
      </w:pPr>
      <w:r w:rsidRPr="00A15DCB">
        <w:t>7.1.1.1.13</w:t>
      </w:r>
      <w:r w:rsidRPr="00A15DCB">
        <w:tab/>
        <w:t>Random access procedure / Successful / Slice specific RACH configuration / 2-step RACH</w:t>
      </w:r>
    </w:p>
    <w:p w14:paraId="061831C4" w14:textId="77777777" w:rsidR="00777014" w:rsidRPr="00A15DCB" w:rsidRDefault="00777014" w:rsidP="00777014">
      <w:pPr>
        <w:pStyle w:val="H6"/>
      </w:pPr>
      <w:r w:rsidRPr="00A15DCB">
        <w:t>7.1.1.1.13.1</w:t>
      </w:r>
      <w:r w:rsidRPr="00A15DCB">
        <w:tab/>
        <w:t>Test Purpose (TP)</w:t>
      </w:r>
    </w:p>
    <w:p w14:paraId="6939CD3F" w14:textId="5E09B0C6" w:rsidR="00777014" w:rsidRPr="00A15DCB" w:rsidRDefault="00777014" w:rsidP="00777014">
      <w:pPr>
        <w:pStyle w:val="H6"/>
      </w:pPr>
      <w:r w:rsidRPr="00A15DCB">
        <w:t>(1)</w:t>
      </w:r>
    </w:p>
    <w:p w14:paraId="6983C7B2"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and starts Random Access procedure}</w:t>
      </w:r>
    </w:p>
    <w:p w14:paraId="7F90E162"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7423781D"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configures NSAG indicator and associated set of preambles in FeatureCombinationPreambles in RACH-ConfigCommonTwoStepRA in SIB1}</w:t>
      </w:r>
    </w:p>
    <w:p w14:paraId="0FC3F922"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transmits a random access preamble using the slice specific random access resource}</w:t>
      </w:r>
    </w:p>
    <w:p w14:paraId="6C3945EC" w14:textId="77777777" w:rsidR="00777014" w:rsidRPr="00A15DCB" w:rsidRDefault="00777014" w:rsidP="00777014">
      <w:pPr>
        <w:pStyle w:val="PL"/>
        <w:rPr>
          <w:noProof w:val="0"/>
        </w:rPr>
      </w:pPr>
      <w:r w:rsidRPr="00A15DCB">
        <w:rPr>
          <w:noProof w:val="0"/>
        </w:rPr>
        <w:t xml:space="preserve">            }</w:t>
      </w:r>
    </w:p>
    <w:p w14:paraId="6C3C4DE4" w14:textId="77777777" w:rsidR="00777014" w:rsidRPr="00A15DCB" w:rsidRDefault="00777014" w:rsidP="00777014">
      <w:pPr>
        <w:pStyle w:val="PL"/>
        <w:rPr>
          <w:noProof w:val="0"/>
        </w:rPr>
      </w:pPr>
    </w:p>
    <w:p w14:paraId="6085180A" w14:textId="77777777" w:rsidR="00777014" w:rsidRPr="00A15DCB" w:rsidRDefault="00777014" w:rsidP="00777014">
      <w:pPr>
        <w:pStyle w:val="H6"/>
      </w:pPr>
      <w:r w:rsidRPr="00A15DCB">
        <w:t>7.1.1.1.13.2</w:t>
      </w:r>
      <w:r w:rsidRPr="00A15DCB">
        <w:tab/>
        <w:t>Conformance requirements</w:t>
      </w:r>
    </w:p>
    <w:p w14:paraId="6CF82D58" w14:textId="77777777" w:rsidR="00777014" w:rsidRPr="00A15DCB" w:rsidRDefault="00777014" w:rsidP="00777014">
      <w:r w:rsidRPr="00A15DCB">
        <w:t>References: The conformance requirements covered in the present TC are specified in: 3GPP TS 38.321, clauses 5.1.1a, 5.1.1c, 5.1.1d, 5.1.2.</w:t>
      </w:r>
      <w:r w:rsidRPr="00A15DCB">
        <w:rPr>
          <w:lang w:eastAsia="sv-SE"/>
        </w:rPr>
        <w:t xml:space="preserve"> </w:t>
      </w:r>
      <w:r w:rsidRPr="00A15DCB">
        <w:t>Unless otherwise stated these are Rel-17 requirements.</w:t>
      </w:r>
    </w:p>
    <w:p w14:paraId="07F07086" w14:textId="77777777" w:rsidR="00777014" w:rsidRPr="00A15DCB" w:rsidRDefault="00777014" w:rsidP="00777014">
      <w:r w:rsidRPr="00A15DCB">
        <w:t>[TS 38.321, clause 5.1.1a]</w:t>
      </w:r>
    </w:p>
    <w:p w14:paraId="2E19795B" w14:textId="77777777" w:rsidR="00777014" w:rsidRPr="00A15DCB" w:rsidRDefault="00777014" w:rsidP="00777014">
      <w:pPr>
        <w:rPr>
          <w:rFonts w:eastAsia="Malgun Gothic"/>
          <w:lang w:eastAsia="ko-KR"/>
        </w:rPr>
      </w:pPr>
      <w:r w:rsidRPr="00A15DCB">
        <w:rPr>
          <w:lang w:eastAsia="ko-KR"/>
        </w:rPr>
        <w:t>The MAC entity shall:</w:t>
      </w:r>
    </w:p>
    <w:p w14:paraId="22516623" w14:textId="77777777" w:rsidR="00777014" w:rsidRPr="00A15DCB" w:rsidRDefault="00777014" w:rsidP="00777014">
      <w:pPr>
        <w:pStyle w:val="B1"/>
        <w:rPr>
          <w:lang w:eastAsia="ko-KR"/>
        </w:rPr>
      </w:pPr>
      <w:r w:rsidRPr="00A15DCB">
        <w:rPr>
          <w:lang w:eastAsia="ko-KR"/>
        </w:rPr>
        <w:t>1&gt;</w:t>
      </w:r>
      <w:r w:rsidRPr="00A15DCB">
        <w:rPr>
          <w:lang w:eastAsia="ko-KR"/>
        </w:rPr>
        <w:tab/>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27C80A88" w14:textId="77777777" w:rsidR="00777014" w:rsidRPr="00A15DCB" w:rsidRDefault="00777014" w:rsidP="00777014">
      <w:pPr>
        <w:pStyle w:val="B2"/>
        <w:rPr>
          <w:rFonts w:eastAsia="Malgun Gothic"/>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iCs/>
          <w:lang w:eastAsia="ko-KR"/>
        </w:rPr>
        <w:t>msgA-PreamblePowerRampingStep</w:t>
      </w:r>
      <w:r w:rsidRPr="00A15DCB">
        <w:rPr>
          <w:lang w:eastAsia="ko-KR"/>
        </w:rPr>
        <w:t>;</w:t>
      </w:r>
    </w:p>
    <w:p w14:paraId="4048D7A0"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SCALING_FACTOR_BI</w:t>
      </w:r>
      <w:r w:rsidRPr="00A15DCB">
        <w:rPr>
          <w:lang w:eastAsia="ko-KR"/>
        </w:rPr>
        <w:t xml:space="preserve"> to 1;</w:t>
      </w:r>
    </w:p>
    <w:p w14:paraId="4584F542" w14:textId="77777777" w:rsidR="00777014" w:rsidRPr="00A15DCB" w:rsidRDefault="00777014" w:rsidP="00777014">
      <w:pPr>
        <w:pStyle w:val="B2"/>
        <w:rPr>
          <w:lang w:eastAsia="ko-KR"/>
        </w:rPr>
      </w:pPr>
      <w:r w:rsidRPr="00A15DCB">
        <w:rPr>
          <w:lang w:eastAsia="ko-KR"/>
        </w:rPr>
        <w:lastRenderedPageBreak/>
        <w:t>2&gt;</w:t>
      </w:r>
      <w:r w:rsidRPr="00A15DCB">
        <w:rPr>
          <w:lang w:eastAsia="ko-KR"/>
        </w:rPr>
        <w:tab/>
        <w:t xml:space="preserve">apply </w:t>
      </w:r>
      <w:r w:rsidRPr="00A15DCB">
        <w:rPr>
          <w:i/>
          <w:iCs/>
          <w:lang w:eastAsia="ko-KR"/>
        </w:rPr>
        <w:t>preambleTransMax</w:t>
      </w:r>
      <w:r w:rsidRPr="00A15DCB">
        <w:rPr>
          <w:lang w:eastAsia="ko-KR"/>
        </w:rPr>
        <w:t xml:space="preserve"> included in the </w:t>
      </w:r>
      <w:r w:rsidRPr="00A15DCB">
        <w:rPr>
          <w:i/>
          <w:iCs/>
        </w:rPr>
        <w:t>RACH-ConfigGenericTwoStepRA</w:t>
      </w:r>
      <w:r w:rsidRPr="00A15DCB">
        <w:rPr>
          <w:iCs/>
        </w:rPr>
        <w:t>;</w:t>
      </w:r>
    </w:p>
    <w:p w14:paraId="18C1C08B"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5C04469F"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iCs/>
          <w:lang w:eastAsia="ko-KR"/>
        </w:rPr>
        <w:t>cfra-TwoStep</w:t>
      </w:r>
      <w:r w:rsidRPr="00A15DCB">
        <w:rPr>
          <w:lang w:eastAsia="ko-KR"/>
        </w:rPr>
        <w:t xml:space="preserve"> is configured for the selected carrier:</w:t>
      </w:r>
    </w:p>
    <w:p w14:paraId="2B162F75"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iCs/>
          <w:lang w:eastAsia="ko-KR"/>
        </w:rPr>
        <w:t xml:space="preserve"> </w:t>
      </w:r>
      <w:r w:rsidRPr="00A15DCB">
        <w:rPr>
          <w:lang w:eastAsia="ko-KR"/>
        </w:rPr>
        <w:t xml:space="preserve">is configured in the </w:t>
      </w:r>
      <w:r w:rsidRPr="00A15DCB">
        <w:rPr>
          <w:i/>
          <w:iCs/>
          <w:lang w:eastAsia="ko-KR"/>
        </w:rPr>
        <w:t>cfra-TwoStep</w:t>
      </w:r>
      <w:r w:rsidRPr="00A15DCB">
        <w:rPr>
          <w:lang w:eastAsia="ko-KR"/>
        </w:rPr>
        <w:t>:</w:t>
      </w:r>
    </w:p>
    <w:p w14:paraId="0D277259" w14:textId="77777777" w:rsidR="00777014" w:rsidRPr="00A15DCB" w:rsidRDefault="00777014" w:rsidP="00777014">
      <w:pPr>
        <w:pStyle w:val="B4"/>
        <w:rPr>
          <w:lang w:eastAsia="ko-KR"/>
        </w:rPr>
      </w:pPr>
      <w:r w:rsidRPr="00A15DCB">
        <w:rPr>
          <w:lang w:eastAsia="ko-KR"/>
        </w:rPr>
        <w:t>4&gt;</w:t>
      </w:r>
      <w:r w:rsidRPr="00A15DCB">
        <w:rPr>
          <w:lang w:eastAsia="ko-KR"/>
        </w:rPr>
        <w:tab/>
        <w:t xml:space="preserve">apply </w:t>
      </w:r>
      <w:r w:rsidRPr="00A15DCB">
        <w:rPr>
          <w:i/>
          <w:iCs/>
          <w:lang w:eastAsia="ko-KR"/>
        </w:rPr>
        <w:t>msgA-TransMax</w:t>
      </w:r>
      <w:r w:rsidRPr="00A15DCB">
        <w:rPr>
          <w:lang w:eastAsia="ko-KR"/>
        </w:rPr>
        <w:t xml:space="preserve"> configured in the </w:t>
      </w:r>
      <w:r w:rsidRPr="00A15DCB">
        <w:rPr>
          <w:i/>
          <w:iCs/>
          <w:lang w:eastAsia="ko-KR"/>
        </w:rPr>
        <w:t>cfra-TwoStep</w:t>
      </w:r>
      <w:r w:rsidRPr="00A15DCB">
        <w:rPr>
          <w:lang w:eastAsia="ko-KR"/>
        </w:rPr>
        <w:t>.</w:t>
      </w:r>
    </w:p>
    <w:p w14:paraId="3D5A87D0" w14:textId="77777777" w:rsidR="00777014" w:rsidRPr="00A15DCB" w:rsidRDefault="00777014" w:rsidP="00777014">
      <w:pPr>
        <w:pStyle w:val="B2"/>
        <w:rPr>
          <w:lang w:eastAsia="ko-KR"/>
        </w:rPr>
      </w:pPr>
      <w:r w:rsidRPr="00A15DCB">
        <w:rPr>
          <w:lang w:eastAsia="ko-KR"/>
        </w:rPr>
        <w:t>2&gt;</w:t>
      </w:r>
      <w:r w:rsidRPr="00A15DCB">
        <w:rPr>
          <w:lang w:eastAsia="ko-KR"/>
        </w:rPr>
        <w:tab/>
        <w:t xml:space="preserve">else if </w:t>
      </w:r>
      <w:r w:rsidRPr="00A15DCB">
        <w:rPr>
          <w:i/>
          <w:iCs/>
          <w:lang w:eastAsia="ko-KR"/>
        </w:rPr>
        <w:t>msgA-TransMax</w:t>
      </w:r>
      <w:r w:rsidRPr="00A15DCB">
        <w:rPr>
          <w:lang w:eastAsia="ko-KR"/>
        </w:rPr>
        <w:t xml:space="preserve"> is included in the </w:t>
      </w:r>
      <w:r w:rsidRPr="00A15DCB">
        <w:rPr>
          <w:i/>
          <w:szCs w:val="22"/>
        </w:rPr>
        <w:t>RACH-ConfigCommonTwoStepRA</w:t>
      </w:r>
      <w:r w:rsidRPr="00A15DCB">
        <w:rPr>
          <w:szCs w:val="22"/>
        </w:rPr>
        <w:t>:</w:t>
      </w:r>
    </w:p>
    <w:p w14:paraId="55191B57" w14:textId="77777777" w:rsidR="00777014" w:rsidRPr="00A15DCB" w:rsidRDefault="00777014" w:rsidP="00777014">
      <w:pPr>
        <w:pStyle w:val="B3"/>
        <w:rPr>
          <w:lang w:eastAsia="ko-KR"/>
        </w:rPr>
      </w:pPr>
      <w:r w:rsidRPr="00A15DCB">
        <w:rPr>
          <w:lang w:eastAsia="ko-KR"/>
        </w:rPr>
        <w:t>3&gt;</w:t>
      </w:r>
      <w:r w:rsidRPr="00A15DCB">
        <w:rPr>
          <w:lang w:eastAsia="ko-KR"/>
        </w:rPr>
        <w:tab/>
        <w:t xml:space="preserve">apply </w:t>
      </w:r>
      <w:r w:rsidRPr="00A15DCB">
        <w:rPr>
          <w:i/>
          <w:iCs/>
          <w:lang w:eastAsia="ko-KR"/>
        </w:rPr>
        <w:t>msgA-TransMax</w:t>
      </w:r>
      <w:r w:rsidRPr="00A15DCB">
        <w:rPr>
          <w:lang w:eastAsia="ko-KR"/>
        </w:rPr>
        <w:t xml:space="preserve"> included in the </w:t>
      </w:r>
      <w:r w:rsidRPr="00A15DCB">
        <w:rPr>
          <w:i/>
          <w:szCs w:val="22"/>
        </w:rPr>
        <w:t>RACH-ConfigCommonTwoStepRA</w:t>
      </w:r>
      <w:r w:rsidRPr="00A15DCB">
        <w:rPr>
          <w:iCs/>
        </w:rPr>
        <w:t>.</w:t>
      </w:r>
    </w:p>
    <w:p w14:paraId="3F3ABE35" w14:textId="77777777" w:rsidR="00777014" w:rsidRPr="00A15DCB" w:rsidRDefault="00777014" w:rsidP="00777014">
      <w:pPr>
        <w:pStyle w:val="B2"/>
        <w:rPr>
          <w:lang w:eastAsia="ko-KR"/>
        </w:rPr>
      </w:pPr>
      <w:r w:rsidRPr="00A15DCB">
        <w:rPr>
          <w:lang w:eastAsia="ko-KR"/>
        </w:rPr>
        <w:t>2&gt;</w:t>
      </w:r>
      <w:r w:rsidRPr="00A15DCB">
        <w:rPr>
          <w:lang w:eastAsia="ko-KR"/>
        </w:rPr>
        <w:tab/>
        <w:t>if the Random Access procedure was initiated for SpCell beam failure recovery (as specified in clause 5.17); and</w:t>
      </w:r>
    </w:p>
    <w:p w14:paraId="4B9FDCC8"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iCs/>
          <w:lang w:eastAsia="ko-KR"/>
        </w:rPr>
        <w:t>beamFailureRecoveryConfig</w:t>
      </w:r>
      <w:r w:rsidRPr="00A15DCB">
        <w:rPr>
          <w:lang w:eastAsia="ko-KR"/>
        </w:rPr>
        <w:t xml:space="preserve"> is configured for the active UL BWP of the selected carrier; and</w:t>
      </w:r>
    </w:p>
    <w:p w14:paraId="4EE5C337"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rPr>
        <w:t>ra-PrioritizationTwoStep</w:t>
      </w:r>
      <w:r w:rsidRPr="00A15DCB">
        <w:rPr>
          <w:lang w:eastAsia="ko-KR"/>
        </w:rPr>
        <w:t xml:space="preserve"> is configured in the </w:t>
      </w:r>
      <w:r w:rsidRPr="00A15DCB">
        <w:rPr>
          <w:i/>
          <w:lang w:eastAsia="ko-KR"/>
        </w:rPr>
        <w:t>beamFailureRecoveryConfig</w:t>
      </w:r>
      <w:r w:rsidRPr="00A15DCB">
        <w:rPr>
          <w:lang w:eastAsia="ko-KR"/>
        </w:rPr>
        <w:t>:</w:t>
      </w:r>
    </w:p>
    <w:p w14:paraId="5F7EF7A9"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24EFF0B4"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23F1E8DB" w14:textId="77777777" w:rsidR="00777014" w:rsidRPr="00A15DCB" w:rsidRDefault="00777014" w:rsidP="00777014">
      <w:pPr>
        <w:pStyle w:val="B4"/>
        <w:rPr>
          <w:lang w:eastAsia="ko-KR"/>
        </w:rPr>
      </w:pPr>
      <w:r w:rsidRPr="00A15DCB">
        <w:t>4</w:t>
      </w:r>
      <w:r w:rsidRPr="00A15DCB">
        <w:rPr>
          <w:lang w:eastAsia="ko-KR"/>
        </w:rPr>
        <w:t>&gt;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127EEDA2" w14:textId="77777777" w:rsidR="00777014" w:rsidRPr="00A15DCB" w:rsidRDefault="00777014" w:rsidP="00777014">
      <w:pPr>
        <w:pStyle w:val="B2"/>
        <w:rPr>
          <w:lang w:eastAsia="ko-KR"/>
        </w:rPr>
      </w:pPr>
      <w:r w:rsidRPr="00A15DCB">
        <w:rPr>
          <w:lang w:eastAsia="ko-KR"/>
        </w:rPr>
        <w:t>2&gt;</w:t>
      </w:r>
      <w:r w:rsidRPr="00A15DCB">
        <w:rPr>
          <w:lang w:eastAsia="ko-KR"/>
        </w:rPr>
        <w:tab/>
        <w:t xml:space="preserve">else 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2A6F0BB0"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lang w:eastAsia="ko-KR"/>
        </w:rPr>
        <w:t>rach-ConfigDedicated</w:t>
      </w:r>
      <w:r w:rsidRPr="00A15DCB">
        <w:rPr>
          <w:lang w:eastAsia="ko-KR"/>
        </w:rPr>
        <w:t xml:space="preserve"> is configured for the selected carrier; and</w:t>
      </w:r>
    </w:p>
    <w:p w14:paraId="01201C62"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lang w:eastAsia="ko-KR"/>
        </w:rPr>
        <w:t>ra-PrioritizationTwoStep</w:t>
      </w:r>
      <w:r w:rsidRPr="00A15DCB">
        <w:rPr>
          <w:lang w:eastAsia="ko-KR"/>
        </w:rPr>
        <w:t xml:space="preserve"> is configured in the </w:t>
      </w:r>
      <w:r w:rsidRPr="00A15DCB">
        <w:rPr>
          <w:i/>
          <w:lang w:eastAsia="ko-KR"/>
        </w:rPr>
        <w:t>rach-ConfigDedicated</w:t>
      </w:r>
      <w:r w:rsidRPr="00A15DCB">
        <w:rPr>
          <w:lang w:eastAsia="ko-KR"/>
        </w:rPr>
        <w:t>:</w:t>
      </w:r>
    </w:p>
    <w:p w14:paraId="47ED8CFB"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rach-ConfigDedicated</w:t>
      </w:r>
      <w:r w:rsidRPr="00A15DCB">
        <w:rPr>
          <w:lang w:eastAsia="ko-KR"/>
        </w:rPr>
        <w:t>;</w:t>
      </w:r>
    </w:p>
    <w:p w14:paraId="7F46478E"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w:t>
      </w:r>
      <w:r w:rsidRPr="00A15DCB">
        <w:rPr>
          <w:i/>
          <w:lang w:eastAsia="ko-KR"/>
        </w:rPr>
        <w:t>ra-PrioritizationTwoStep</w:t>
      </w:r>
      <w:r w:rsidRPr="00A15DCB">
        <w:rPr>
          <w:lang w:eastAsia="ko-KR"/>
        </w:rPr>
        <w:t xml:space="preserve"> in the </w:t>
      </w:r>
      <w:r w:rsidRPr="00A15DCB">
        <w:rPr>
          <w:i/>
          <w:lang w:eastAsia="ko-KR"/>
        </w:rPr>
        <w:t>rach-ConfigDedicated</w:t>
      </w:r>
      <w:r w:rsidRPr="00A15DCB">
        <w:rPr>
          <w:lang w:eastAsia="ko-KR"/>
        </w:rPr>
        <w:t>:</w:t>
      </w:r>
    </w:p>
    <w:p w14:paraId="46341E1A"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5873ADAD" w14:textId="77777777" w:rsidR="00777014" w:rsidRPr="00A15DCB" w:rsidRDefault="00777014" w:rsidP="00777014">
      <w:pPr>
        <w:pStyle w:val="B2"/>
        <w:rPr>
          <w:lang w:eastAsia="en-US"/>
        </w:rPr>
      </w:pPr>
      <w:r w:rsidRPr="00A15DCB">
        <w:rPr>
          <w:lang w:eastAsia="ko-KR"/>
        </w:rPr>
        <w:t>2&gt;</w:t>
      </w:r>
      <w:r w:rsidRPr="00A15DCB">
        <w:rPr>
          <w:lang w:eastAsia="ko-KR"/>
        </w:rPr>
        <w:tab/>
        <w:t xml:space="preserve">else </w:t>
      </w:r>
      <w:r w:rsidRPr="00A15DCB">
        <w:t xml:space="preserve">if both </w:t>
      </w:r>
      <w:r w:rsidRPr="00A15DCB">
        <w:rPr>
          <w:i/>
        </w:rPr>
        <w:t>ra-PrioritizationForSlicingTwoStep</w:t>
      </w:r>
      <w:r w:rsidRPr="00A15DCB">
        <w:t xml:space="preserve"> for a NSAG identity and </w:t>
      </w:r>
      <w:r w:rsidRPr="00A15DCB">
        <w:rPr>
          <w:i/>
        </w:rPr>
        <w:t>ra-PrioritizationForAccessIdentityTwoStep</w:t>
      </w:r>
      <w:r w:rsidRPr="00A15DCB">
        <w:t xml:space="preserve"> are configured for the selected carrier; and</w:t>
      </w:r>
    </w:p>
    <w:p w14:paraId="68DAA4B4" w14:textId="77777777" w:rsidR="00777014" w:rsidRPr="00A15DCB" w:rsidRDefault="00777014" w:rsidP="00777014">
      <w:pPr>
        <w:pStyle w:val="B2"/>
      </w:pPr>
      <w:r w:rsidRPr="00A15DCB">
        <w:rPr>
          <w:lang w:eastAsia="ko-KR"/>
        </w:rPr>
        <w:t>2&gt;</w:t>
      </w:r>
      <w:r w:rsidRPr="00A15DCB">
        <w:rPr>
          <w:lang w:eastAsia="ko-KR"/>
        </w:rPr>
        <w:tab/>
      </w:r>
      <w:r w:rsidRPr="00A15DCB">
        <w:t>if the MAC entity is provided by upper layers with both this NSAG identity and Access Identity 1 or 2; and</w:t>
      </w:r>
    </w:p>
    <w:p w14:paraId="26ED8BF2"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 xml:space="preserve">if for at least one of these Access Identities the corresponding bit in the </w:t>
      </w:r>
      <w:r w:rsidRPr="00A15DCB">
        <w:rPr>
          <w:i/>
          <w:iCs/>
        </w:rPr>
        <w:t>ra-PrioritizationForAI</w:t>
      </w:r>
      <w:r w:rsidRPr="00A15DCB">
        <w:t xml:space="preserve"> is set to </w:t>
      </w:r>
      <w:r w:rsidRPr="00A15DCB">
        <w:rPr>
          <w:i/>
          <w:iCs/>
        </w:rPr>
        <w:t>one</w:t>
      </w:r>
      <w:r w:rsidRPr="00A15DCB">
        <w:t>:</w:t>
      </w:r>
    </w:p>
    <w:p w14:paraId="021E94BD"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rPr>
        <w:t>enableRA-PrioritizationForSlicing</w:t>
      </w:r>
      <w:r w:rsidRPr="00A15DCB">
        <w:t xml:space="preserve"> is set to </w:t>
      </w:r>
      <w:r w:rsidRPr="00A15DCB">
        <w:rPr>
          <w:i/>
        </w:rPr>
        <w:t>true</w:t>
      </w:r>
      <w:r w:rsidRPr="00A15DCB">
        <w:t>:</w:t>
      </w:r>
    </w:p>
    <w:p w14:paraId="6A3CD79F"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rPr>
          <w:iCs/>
        </w:rPr>
        <w:t xml:space="preserve"> </w:t>
      </w:r>
      <w:r w:rsidRPr="00A15DCB">
        <w:t>for this NSAG identity</w:t>
      </w:r>
      <w:r w:rsidRPr="00A15DCB">
        <w:rPr>
          <w:iCs/>
        </w:rPr>
        <w:t>:</w:t>
      </w:r>
    </w:p>
    <w:p w14:paraId="3B28DB1C" w14:textId="77777777" w:rsidR="00777014" w:rsidRPr="00A15DCB" w:rsidRDefault="00777014" w:rsidP="00777014">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296AA4AE"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rPr>
          <w:iCs/>
        </w:rPr>
        <w:t xml:space="preserve"> </w:t>
      </w:r>
      <w:r w:rsidRPr="00A15DCB">
        <w:t>for this NSAG identity</w:t>
      </w:r>
      <w:r w:rsidRPr="00A15DCB">
        <w:rPr>
          <w:lang w:eastAsia="ko-KR"/>
        </w:rPr>
        <w:t>:</w:t>
      </w:r>
    </w:p>
    <w:p w14:paraId="7B3C6313" w14:textId="77777777" w:rsidR="00777014" w:rsidRPr="00A15DCB" w:rsidRDefault="00777014" w:rsidP="00777014">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56B1D520" w14:textId="77777777" w:rsidR="00777014" w:rsidRPr="00A15DCB" w:rsidRDefault="00777014" w:rsidP="00777014">
      <w:pPr>
        <w:pStyle w:val="B3"/>
        <w:rPr>
          <w:lang w:eastAsia="ko-KR"/>
        </w:rPr>
      </w:pPr>
      <w:r w:rsidRPr="00A15DCB">
        <w:rPr>
          <w:lang w:eastAsia="ko-KR"/>
        </w:rPr>
        <w:t>3&gt;</w:t>
      </w:r>
      <w:r w:rsidRPr="00A15DCB">
        <w:rPr>
          <w:lang w:eastAsia="ko-KR"/>
        </w:rPr>
        <w:tab/>
        <w:t xml:space="preserve">else if </w:t>
      </w:r>
      <w:r w:rsidRPr="00A15DCB">
        <w:rPr>
          <w:i/>
          <w:lang w:eastAsia="ko-KR"/>
        </w:rPr>
        <w:t>enableRA-PrioritizationForSlicing</w:t>
      </w:r>
      <w:r w:rsidRPr="00A15DCB">
        <w:rPr>
          <w:lang w:eastAsia="ko-KR"/>
        </w:rPr>
        <w:t xml:space="preserve"> is set to </w:t>
      </w:r>
      <w:r w:rsidRPr="00A15DCB">
        <w:rPr>
          <w:i/>
          <w:lang w:eastAsia="ko-KR"/>
        </w:rPr>
        <w:t>false</w:t>
      </w:r>
      <w:r w:rsidRPr="00A15DCB">
        <w:rPr>
          <w:lang w:eastAsia="ko-KR"/>
        </w:rPr>
        <w:t>:</w:t>
      </w:r>
    </w:p>
    <w:p w14:paraId="7F4A04F6" w14:textId="77777777" w:rsidR="00777014" w:rsidRPr="00A15DCB" w:rsidRDefault="00777014" w:rsidP="00777014">
      <w:pPr>
        <w:pStyle w:val="B4"/>
        <w:rPr>
          <w:iCs/>
          <w:lang w:eastAsia="en-US"/>
        </w:rPr>
      </w:pPr>
      <w:r w:rsidRPr="00A15DCB">
        <w:t>4&gt;</w:t>
      </w:r>
      <w:r w:rsidRPr="00A15DCB">
        <w:tab/>
        <w:t xml:space="preserve">if </w:t>
      </w:r>
      <w:r w:rsidRPr="00A15DCB">
        <w:rPr>
          <w:i/>
          <w:iCs/>
        </w:rPr>
        <w:t>powerRampingStepHighPriority</w:t>
      </w:r>
      <w:r w:rsidRPr="00A15DCB">
        <w:t xml:space="preserve"> is configured in the </w:t>
      </w:r>
      <w:r w:rsidRPr="00A15DCB">
        <w:rPr>
          <w:i/>
        </w:rPr>
        <w:t>ra-PrioritizationForAccessIdentityTwoStep</w:t>
      </w:r>
      <w:r w:rsidRPr="00A15DCB">
        <w:rPr>
          <w:iCs/>
        </w:rPr>
        <w:t>:</w:t>
      </w:r>
    </w:p>
    <w:p w14:paraId="55AD577D" w14:textId="77777777" w:rsidR="00777014" w:rsidRPr="00A15DCB" w:rsidRDefault="00777014" w:rsidP="00777014">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760235A4" w14:textId="77777777" w:rsidR="00777014" w:rsidRPr="00A15DCB" w:rsidRDefault="00777014" w:rsidP="00777014">
      <w:pPr>
        <w:pStyle w:val="B4"/>
        <w:rPr>
          <w:iCs/>
        </w:rPr>
      </w:pPr>
      <w:r w:rsidRPr="00A15DCB">
        <w:t>4&gt;</w:t>
      </w:r>
      <w:r w:rsidRPr="00A15DCB">
        <w:tab/>
        <w:t xml:space="preserve">if </w:t>
      </w:r>
      <w:r w:rsidRPr="00A15DCB">
        <w:rPr>
          <w:i/>
        </w:rPr>
        <w:t>scalingFactorBI</w:t>
      </w:r>
      <w:r w:rsidRPr="00A15DCB">
        <w:t xml:space="preserve"> is configured in the </w:t>
      </w:r>
      <w:r w:rsidRPr="00A15DCB">
        <w:rPr>
          <w:i/>
        </w:rPr>
        <w:t>ra-PrioritizationForAccessIdentityTwoStep</w:t>
      </w:r>
      <w:r w:rsidRPr="00A15DCB">
        <w:t>:</w:t>
      </w:r>
    </w:p>
    <w:p w14:paraId="4DD0CF9C" w14:textId="77777777" w:rsidR="00777014" w:rsidRPr="00A15DCB" w:rsidRDefault="00777014" w:rsidP="00777014">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5EB97766" w14:textId="77777777" w:rsidR="00777014" w:rsidRPr="00A15DCB" w:rsidRDefault="00777014" w:rsidP="00777014">
      <w:pPr>
        <w:pStyle w:val="B2"/>
        <w:rPr>
          <w:lang w:eastAsia="ko-KR"/>
        </w:rPr>
      </w:pPr>
      <w:r w:rsidRPr="00A15DCB">
        <w:rPr>
          <w:lang w:eastAsia="ko-KR"/>
        </w:rPr>
        <w:lastRenderedPageBreak/>
        <w:t>2&gt;</w:t>
      </w:r>
      <w:r w:rsidRPr="00A15DCB">
        <w:rPr>
          <w:lang w:eastAsia="ko-KR"/>
        </w:rPr>
        <w:tab/>
        <w:t xml:space="preserve">else if </w:t>
      </w:r>
      <w:r w:rsidRPr="00A15DCB">
        <w:rPr>
          <w:i/>
        </w:rPr>
        <w:t>ra-PrioritizationForSlicingTwoStep</w:t>
      </w:r>
      <w:r w:rsidRPr="00A15DCB">
        <w:t xml:space="preserve"> for a NSAG identity is configured for the selected carrier</w:t>
      </w:r>
      <w:r w:rsidRPr="00A15DCB">
        <w:rPr>
          <w:lang w:eastAsia="ko-KR"/>
        </w:rPr>
        <w:t>; and</w:t>
      </w:r>
    </w:p>
    <w:p w14:paraId="0C267B32" w14:textId="77777777" w:rsidR="00777014" w:rsidRPr="00A15DCB" w:rsidRDefault="00777014" w:rsidP="00777014">
      <w:pPr>
        <w:pStyle w:val="B2"/>
        <w:rPr>
          <w:lang w:eastAsia="en-US"/>
        </w:rPr>
      </w:pPr>
      <w:r w:rsidRPr="00A15DCB">
        <w:rPr>
          <w:lang w:eastAsia="ko-KR"/>
        </w:rPr>
        <w:t>2&gt;</w:t>
      </w:r>
      <w:r w:rsidRPr="00A15DCB">
        <w:rPr>
          <w:lang w:eastAsia="ko-KR"/>
        </w:rPr>
        <w:tab/>
        <w:t>if</w:t>
      </w:r>
      <w:r w:rsidRPr="00A15DCB">
        <w:t xml:space="preserve"> </w:t>
      </w:r>
      <w:r w:rsidRPr="00A15DCB">
        <w:rPr>
          <w:lang w:eastAsia="ko-KR"/>
        </w:rPr>
        <w:t xml:space="preserve">the MAC entity is provided by upper layers with this </w:t>
      </w:r>
      <w:r w:rsidRPr="00A15DCB">
        <w:t>NSAG</w:t>
      </w:r>
      <w:r w:rsidRPr="00A15DCB">
        <w:rPr>
          <w:lang w:eastAsia="ko-KR"/>
        </w:rPr>
        <w:t xml:space="preserve"> identity</w:t>
      </w:r>
      <w:r w:rsidRPr="00A15DCB">
        <w:t>:</w:t>
      </w:r>
    </w:p>
    <w:p w14:paraId="3B50D94C" w14:textId="77777777" w:rsidR="00777014" w:rsidRPr="00A15DCB" w:rsidRDefault="00777014" w:rsidP="00777014">
      <w:pPr>
        <w:pStyle w:val="B3"/>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t xml:space="preserve"> for this NSAG identity</w:t>
      </w:r>
      <w:r w:rsidRPr="00A15DCB">
        <w:rPr>
          <w:iCs/>
        </w:rPr>
        <w:t>:</w:t>
      </w:r>
    </w:p>
    <w:p w14:paraId="27AD11ED"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3595785B"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t xml:space="preserve"> for this NSAG identity</w:t>
      </w:r>
      <w:r w:rsidRPr="00A15DCB">
        <w:rPr>
          <w:lang w:eastAsia="ko-KR"/>
        </w:rPr>
        <w:t>:</w:t>
      </w:r>
    </w:p>
    <w:p w14:paraId="42370AEF"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54AB3E6D" w14:textId="77777777" w:rsidR="00777014" w:rsidRPr="00A15DCB" w:rsidRDefault="00777014" w:rsidP="00777014">
      <w:pPr>
        <w:rPr>
          <w:lang w:eastAsia="en-US"/>
        </w:rPr>
      </w:pPr>
      <w:r w:rsidRPr="00A15DCB">
        <w:t>[TS 38.321, clause 5.1.1c]</w:t>
      </w:r>
    </w:p>
    <w:p w14:paraId="4886C000" w14:textId="77777777" w:rsidR="00777014" w:rsidRPr="00A15DCB" w:rsidRDefault="00777014" w:rsidP="00777014">
      <w:pPr>
        <w:rPr>
          <w:lang w:eastAsia="ko-KR"/>
        </w:rPr>
      </w:pPr>
      <w:r w:rsidRPr="00A15DCB">
        <w:rPr>
          <w:lang w:eastAsia="ko-KR"/>
        </w:rPr>
        <w:t>The MAC entity shall for each set of configured Random Access resources for 4-step RA type and for each set of configured Random Access resources for 2-step RA type:</w:t>
      </w:r>
    </w:p>
    <w:p w14:paraId="7480A91F" w14:textId="77777777" w:rsidR="00777014" w:rsidRPr="00A15DCB" w:rsidRDefault="00777014" w:rsidP="00777014">
      <w:pPr>
        <w:pStyle w:val="B1"/>
        <w:rPr>
          <w:lang w:eastAsia="ko-KR"/>
        </w:rPr>
      </w:pPr>
      <w:r w:rsidRPr="00A15DCB">
        <w:rPr>
          <w:lang w:eastAsia="ko-KR"/>
        </w:rPr>
        <w:t>1&gt;</w:t>
      </w:r>
      <w:r w:rsidRPr="00A15DCB">
        <w:rPr>
          <w:lang w:eastAsia="ko-KR"/>
        </w:rPr>
        <w:tab/>
        <w:t>if RedCap indication is configured for a set of Random Access resources:</w:t>
      </w:r>
    </w:p>
    <w:p w14:paraId="06E50466"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1AE67388" w14:textId="77777777" w:rsidR="00777014" w:rsidRPr="00A15DCB" w:rsidRDefault="00777014" w:rsidP="00777014">
      <w:pPr>
        <w:pStyle w:val="B1"/>
        <w:rPr>
          <w:lang w:eastAsia="ko-KR"/>
        </w:rPr>
      </w:pPr>
      <w:r w:rsidRPr="00A15DCB">
        <w:rPr>
          <w:lang w:eastAsia="ko-KR"/>
        </w:rPr>
        <w:t>1&gt;</w:t>
      </w:r>
      <w:r w:rsidRPr="00A15DCB">
        <w:rPr>
          <w:lang w:eastAsia="ko-KR"/>
        </w:rPr>
        <w:tab/>
        <w:t>if SDT indication is configured for a set of Random Access resources:</w:t>
      </w:r>
    </w:p>
    <w:p w14:paraId="15EADDE8"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6E4FDB47" w14:textId="77777777" w:rsidR="00777014" w:rsidRPr="00A15DCB" w:rsidRDefault="00777014" w:rsidP="00777014">
      <w:pPr>
        <w:pStyle w:val="B1"/>
        <w:rPr>
          <w:lang w:eastAsia="ko-KR"/>
        </w:rPr>
      </w:pPr>
      <w:r w:rsidRPr="00A15DCB">
        <w:rPr>
          <w:lang w:eastAsia="ko-KR"/>
        </w:rPr>
        <w:t>1&gt;</w:t>
      </w:r>
      <w:r w:rsidRPr="00A15DCB">
        <w:rPr>
          <w:lang w:eastAsia="ko-KR"/>
        </w:rPr>
        <w:tab/>
        <w:t>if NSAG indication is configured for a set of Random Access resources:</w:t>
      </w:r>
    </w:p>
    <w:p w14:paraId="089C365F"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unless it is triggered for the corresponding NSAG indication.</w:t>
      </w:r>
    </w:p>
    <w:p w14:paraId="6BDE8C7D" w14:textId="77777777" w:rsidR="00777014" w:rsidRPr="00A15DCB" w:rsidRDefault="00777014" w:rsidP="00777014">
      <w:pPr>
        <w:pStyle w:val="B1"/>
        <w:rPr>
          <w:lang w:eastAsia="ko-KR"/>
        </w:rPr>
      </w:pPr>
      <w:r w:rsidRPr="00A15DCB">
        <w:rPr>
          <w:lang w:eastAsia="ko-KR"/>
        </w:rPr>
        <w:t>1&gt;</w:t>
      </w:r>
      <w:r w:rsidRPr="00A15DCB">
        <w:rPr>
          <w:lang w:eastAsia="ko-KR"/>
        </w:rPr>
        <w:tab/>
        <w:t>if MSG3 repetition indication is configured for a set of Random Access resources:</w:t>
      </w:r>
    </w:p>
    <w:p w14:paraId="53C0772B"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19A88BDC" w14:textId="77777777" w:rsidR="00777014" w:rsidRPr="00A15DCB" w:rsidRDefault="00777014" w:rsidP="00777014">
      <w:pPr>
        <w:pStyle w:val="B1"/>
        <w:rPr>
          <w:lang w:eastAsia="ko-KR"/>
        </w:rPr>
      </w:pPr>
      <w:r w:rsidRPr="00A15DCB">
        <w:rPr>
          <w:lang w:eastAsia="ko-KR"/>
        </w:rPr>
        <w:t>1&gt;</w:t>
      </w:r>
      <w:r w:rsidRPr="00A15DCB">
        <w:rPr>
          <w:lang w:eastAsia="ko-KR"/>
        </w:rPr>
        <w:tab/>
        <w:t>if a set of Random Access resources is not configured with any of the RedCap or SDT or NSAG(s) or MSG3 repetition indications:</w:t>
      </w:r>
    </w:p>
    <w:p w14:paraId="720A253A"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to not associated with any feature indication.</w:t>
      </w:r>
    </w:p>
    <w:p w14:paraId="0A4305A7" w14:textId="77777777" w:rsidR="00777014" w:rsidRPr="00A15DCB" w:rsidRDefault="00777014" w:rsidP="00777014">
      <w:pPr>
        <w:rPr>
          <w:lang w:eastAsia="en-US"/>
        </w:rPr>
      </w:pPr>
      <w:r w:rsidRPr="00A15DCB">
        <w:t>[TS 38.321, clause 5.1.1d]</w:t>
      </w:r>
    </w:p>
    <w:p w14:paraId="483C9A94" w14:textId="77777777" w:rsidR="00777014" w:rsidRPr="00A15DCB" w:rsidRDefault="00777014" w:rsidP="00777014">
      <w:pPr>
        <w:rPr>
          <w:lang w:eastAsia="ko-KR"/>
        </w:rPr>
      </w:pPr>
      <w:r w:rsidRPr="00A15DCB">
        <w:rPr>
          <w:lang w:eastAsia="ko-KR"/>
        </w:rPr>
        <w:t>The MAC entity shall:</w:t>
      </w:r>
    </w:p>
    <w:p w14:paraId="58030179" w14:textId="77777777" w:rsidR="00777014" w:rsidRPr="00A15DCB" w:rsidRDefault="00777014" w:rsidP="00777014">
      <w:pPr>
        <w:pStyle w:val="B1"/>
        <w:rPr>
          <w:lang w:eastAsia="en-US"/>
        </w:rPr>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065C5368" w14:textId="77777777" w:rsidR="00777014" w:rsidRPr="00A15DCB" w:rsidRDefault="00777014" w:rsidP="00777014">
      <w:pPr>
        <w:pStyle w:val="B1"/>
        <w:rPr>
          <w:lang w:eastAsia="ko-KR"/>
        </w:rPr>
      </w:pPr>
      <w:r w:rsidRPr="00A15DCB">
        <w:rPr>
          <w:lang w:eastAsia="ko-KR"/>
        </w:rPr>
        <w:t>1&gt;</w:t>
      </w:r>
      <w:r w:rsidRPr="00A15DCB">
        <w:rPr>
          <w:lang w:eastAsia="ko-KR"/>
        </w:rPr>
        <w:tab/>
        <w:t>if a single set of Random Access resources is identified:</w:t>
      </w:r>
    </w:p>
    <w:p w14:paraId="1EF86518" w14:textId="77777777" w:rsidR="00777014" w:rsidRPr="00A15DCB" w:rsidRDefault="00777014" w:rsidP="00777014">
      <w:pPr>
        <w:pStyle w:val="B2"/>
        <w:rPr>
          <w:lang w:eastAsia="ko-KR"/>
        </w:rPr>
      </w:pPr>
      <w:r w:rsidRPr="00A15DCB">
        <w:rPr>
          <w:lang w:eastAsia="ko-KR"/>
        </w:rPr>
        <w:t>2&gt;</w:t>
      </w:r>
      <w:r w:rsidRPr="00A15DCB">
        <w:rPr>
          <w:lang w:eastAsia="ko-KR"/>
        </w:rPr>
        <w:tab/>
        <w:t>select this set of Random Access resources.</w:t>
      </w:r>
    </w:p>
    <w:p w14:paraId="3A4B18EB" w14:textId="77777777" w:rsidR="00777014" w:rsidRPr="00A15DCB" w:rsidRDefault="00777014" w:rsidP="00777014">
      <w:pPr>
        <w:pStyle w:val="B1"/>
        <w:rPr>
          <w:lang w:eastAsia="ko-KR"/>
        </w:rPr>
      </w:pPr>
      <w:r w:rsidRPr="00A15DCB">
        <w:rPr>
          <w:lang w:eastAsia="ko-KR"/>
        </w:rPr>
        <w:t>1&gt;</w:t>
      </w:r>
      <w:r w:rsidRPr="00A15DCB">
        <w:rPr>
          <w:lang w:eastAsia="ko-KR"/>
        </w:rPr>
        <w:tab/>
        <w:t>else if more than one set of Random Access resources is identified:</w:t>
      </w:r>
    </w:p>
    <w:p w14:paraId="6E07C8FC"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3BB64EAD" w14:textId="77777777" w:rsidR="00777014" w:rsidRPr="00A15DCB" w:rsidRDefault="00777014" w:rsidP="00777014">
      <w:pPr>
        <w:pStyle w:val="B1"/>
        <w:rPr>
          <w:lang w:eastAsia="ko-KR"/>
        </w:rPr>
      </w:pPr>
      <w:r w:rsidRPr="00A15DCB">
        <w:rPr>
          <w:lang w:eastAsia="ko-KR"/>
        </w:rPr>
        <w:t>1&gt;</w:t>
      </w:r>
      <w:r w:rsidRPr="00A15DCB">
        <w:rPr>
          <w:lang w:eastAsia="ko-KR"/>
        </w:rPr>
        <w:tab/>
        <w:t>else (i.e. no set of Random Access resources is identified):</w:t>
      </w:r>
    </w:p>
    <w:p w14:paraId="5BF528AC"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672648EA" w14:textId="77777777" w:rsidR="00777014" w:rsidRPr="00A15DCB" w:rsidRDefault="00777014" w:rsidP="00777014">
      <w:pPr>
        <w:rPr>
          <w:lang w:eastAsia="en-US"/>
        </w:rPr>
      </w:pPr>
      <w:r w:rsidRPr="00A15DCB">
        <w:lastRenderedPageBreak/>
        <w:t>[TS 38.321, clause 5.1.2a]</w:t>
      </w:r>
    </w:p>
    <w:p w14:paraId="42C83191" w14:textId="77777777" w:rsidR="00777014" w:rsidRPr="00A15DCB" w:rsidRDefault="00777014" w:rsidP="00777014">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15226B7C" w14:textId="77777777" w:rsidR="00777014" w:rsidRPr="00A15DCB" w:rsidRDefault="00777014" w:rsidP="00777014">
      <w:pPr>
        <w:rPr>
          <w:rFonts w:ascii="Calibri" w:eastAsia="Calibri" w:hAnsi="Calibri"/>
          <w:sz w:val="22"/>
          <w:szCs w:val="22"/>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6482256C"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6FE294F8"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6279EE25" w14:textId="77777777" w:rsidR="00777014" w:rsidRPr="00A15DCB" w:rsidRDefault="00777014" w:rsidP="00777014">
      <w:pPr>
        <w:pStyle w:val="B1"/>
        <w:rPr>
          <w:lang w:eastAsia="ko-KR"/>
        </w:rPr>
      </w:pPr>
      <w:r w:rsidRPr="00A15DCB">
        <w:rPr>
          <w:lang w:eastAsia="ko-KR"/>
        </w:rPr>
        <w:t>1&gt;</w:t>
      </w:r>
      <w:r w:rsidRPr="00A15DCB">
        <w:rPr>
          <w:lang w:eastAsia="ko-KR"/>
        </w:rPr>
        <w:tab/>
        <w:t>else (i.e. for the contention-based Random Access Preamble selection):</w:t>
      </w:r>
    </w:p>
    <w:p w14:paraId="7AB1EB9D" w14:textId="77777777" w:rsidR="00777014" w:rsidRPr="00A15DCB" w:rsidRDefault="00777014" w:rsidP="00777014">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16A8CEA3"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650C0C91" w14:textId="77777777" w:rsidR="00777014" w:rsidRPr="00A15DCB" w:rsidRDefault="00777014" w:rsidP="00777014">
      <w:pPr>
        <w:pStyle w:val="B2"/>
        <w:rPr>
          <w:lang w:eastAsia="ko-KR"/>
        </w:rPr>
      </w:pPr>
      <w:r w:rsidRPr="00A15DCB">
        <w:rPr>
          <w:lang w:eastAsia="ko-KR"/>
        </w:rPr>
        <w:t>2&gt;</w:t>
      </w:r>
      <w:r w:rsidRPr="00A15DCB">
        <w:rPr>
          <w:lang w:eastAsia="ko-KR"/>
        </w:rPr>
        <w:tab/>
        <w:t>else:</w:t>
      </w:r>
    </w:p>
    <w:p w14:paraId="1A4B1036" w14:textId="77777777" w:rsidR="00777014" w:rsidRPr="00A15DCB" w:rsidRDefault="00777014" w:rsidP="00777014">
      <w:pPr>
        <w:pStyle w:val="B3"/>
        <w:rPr>
          <w:rFonts w:eastAsia="SimSun"/>
          <w:lang w:eastAsia="en-US"/>
        </w:rPr>
      </w:pPr>
      <w:r w:rsidRPr="00A15DCB">
        <w:rPr>
          <w:lang w:eastAsia="ko-KR"/>
        </w:rPr>
        <w:t>3&gt;</w:t>
      </w:r>
      <w:r w:rsidRPr="00A15DCB">
        <w:rPr>
          <w:lang w:eastAsia="ko-KR"/>
        </w:rPr>
        <w:tab/>
        <w:t>select any SSB.</w:t>
      </w:r>
    </w:p>
    <w:p w14:paraId="4CB9B2EB" w14:textId="77777777" w:rsidR="00777014" w:rsidRPr="00A15DCB" w:rsidRDefault="00777014" w:rsidP="00777014">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0B11D045"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for 2-step RA type is configured:</w:t>
      </w:r>
    </w:p>
    <w:p w14:paraId="456F93F3"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648BA38C"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5C0E1CA1"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246D4679"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0F355EB6"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0D7F1BED"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605F023A"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37E54E93" w14:textId="77777777" w:rsidR="00777014" w:rsidRPr="00A15DCB" w:rsidRDefault="00777014" w:rsidP="00777014">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73043FA1"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for 2-step RA type is configured; and</w:t>
      </w:r>
    </w:p>
    <w:p w14:paraId="050A08B7"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6CFD0675"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B.</w:t>
      </w:r>
    </w:p>
    <w:p w14:paraId="41ED9643"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52AA6793"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6E544712" w14:textId="77777777" w:rsidR="00777014" w:rsidRPr="00A15DCB" w:rsidRDefault="00777014" w:rsidP="00777014">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3237611F" w14:textId="77777777" w:rsidR="00777014" w:rsidRPr="00A15DCB" w:rsidRDefault="00777014" w:rsidP="00777014">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1195A52D" w14:textId="77777777" w:rsidR="00777014" w:rsidRPr="00A15DCB" w:rsidRDefault="00777014" w:rsidP="00777014">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34EE6AB1"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397FDCBF" w14:textId="77777777" w:rsidR="00777014" w:rsidRPr="00A15DCB" w:rsidRDefault="00777014" w:rsidP="00777014">
      <w:pPr>
        <w:pStyle w:val="B1"/>
        <w:rPr>
          <w:lang w:eastAsia="ko-KR"/>
        </w:rPr>
      </w:pPr>
      <w:r w:rsidRPr="00A15DCB">
        <w:rPr>
          <w:lang w:eastAsia="ko-KR"/>
        </w:rPr>
        <w:lastRenderedPageBreak/>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or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or </w:t>
      </w:r>
      <w:r w:rsidRPr="00A15DCB">
        <w:rPr>
          <w:i/>
          <w:szCs w:val="22"/>
          <w:lang w:eastAsia="sv-SE"/>
        </w:rPr>
        <w:t>ssb-SharedRO-MaskIndex</w:t>
      </w:r>
      <w:r w:rsidRPr="00A15DCB">
        <w:rPr>
          <w:lang w:eastAsia="ko-KR"/>
        </w:rPr>
        <w:t xml:space="preserve"> if configured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w:t>
      </w:r>
      <w:r w:rsidRPr="00A15DCB">
        <w:rPr>
          <w:rFonts w:eastAsia="Yu Mincho"/>
          <w:lang w:eastAsia="ko-KR"/>
        </w:rPr>
        <w:t xml:space="preserve"> </w:t>
      </w:r>
      <w:r w:rsidRPr="00A15DCB">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79445A0F" w14:textId="77777777" w:rsidR="00777014" w:rsidRPr="00A15DCB" w:rsidRDefault="00777014" w:rsidP="00777014">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4E3FE703"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048E37C8" w14:textId="77777777" w:rsidR="00777014" w:rsidRPr="00A15DCB" w:rsidRDefault="00777014" w:rsidP="00777014">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5EFEB764" w14:textId="77777777" w:rsidR="00777014" w:rsidRPr="00A15DCB" w:rsidRDefault="00777014" w:rsidP="00777014">
      <w:pPr>
        <w:pStyle w:val="B2"/>
        <w:rPr>
          <w:lang w:eastAsia="ko-KR"/>
        </w:rPr>
      </w:pPr>
      <w:r w:rsidRPr="00A15DCB">
        <w:rPr>
          <w:lang w:eastAsia="ko-KR"/>
        </w:rPr>
        <w:t>2&gt;</w:t>
      </w:r>
      <w:r w:rsidRPr="00A15DCB">
        <w:rPr>
          <w:lang w:eastAsia="ko-KR"/>
        </w:rPr>
        <w:tab/>
        <w:t>deliver the UL grant and the associated HARQ information to the HARQ entity.</w:t>
      </w:r>
    </w:p>
    <w:p w14:paraId="6CCE58F5" w14:textId="77777777" w:rsidR="00777014" w:rsidRPr="00A15DCB" w:rsidRDefault="00777014" w:rsidP="00777014">
      <w:pPr>
        <w:pStyle w:val="B1"/>
        <w:rPr>
          <w:lang w:eastAsia="ko-KR"/>
        </w:rPr>
      </w:pPr>
      <w:r w:rsidRPr="00A15DCB">
        <w:rPr>
          <w:lang w:eastAsia="ko-KR"/>
        </w:rPr>
        <w:t>1&gt;</w:t>
      </w:r>
      <w:r w:rsidRPr="00A15DCB">
        <w:rPr>
          <w:lang w:eastAsia="ko-KR"/>
        </w:rPr>
        <w:tab/>
        <w:t>else:</w:t>
      </w:r>
    </w:p>
    <w:p w14:paraId="4337A2D8" w14:textId="77777777" w:rsidR="00777014" w:rsidRPr="00A15DCB" w:rsidRDefault="00777014" w:rsidP="00777014">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486F0B6A" w14:textId="77777777" w:rsidR="00777014" w:rsidRPr="00A15DCB" w:rsidRDefault="00777014" w:rsidP="00777014">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6715BE44" w14:textId="77777777" w:rsidR="00777014" w:rsidRPr="00A15DCB" w:rsidRDefault="00777014" w:rsidP="00777014">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483131F6" w14:textId="77777777" w:rsidR="00777014" w:rsidRPr="00A15DCB" w:rsidRDefault="00777014" w:rsidP="00777014">
      <w:pPr>
        <w:pStyle w:val="B3"/>
        <w:rPr>
          <w:lang w:eastAsia="ko-KR"/>
        </w:rPr>
      </w:pPr>
      <w:r w:rsidRPr="00A15DCB">
        <w:rPr>
          <w:lang w:eastAsia="ko-KR"/>
        </w:rPr>
        <w:t>3&gt;</w:t>
      </w:r>
      <w:r w:rsidRPr="00A15DCB">
        <w:rPr>
          <w:lang w:eastAsia="ko-KR"/>
        </w:rPr>
        <w:tab/>
        <w:t>deliver the UL grant and the associated HARQ information to the HARQ entity.</w:t>
      </w:r>
    </w:p>
    <w:p w14:paraId="22567C7E" w14:textId="77777777" w:rsidR="00777014" w:rsidRPr="00A15DCB" w:rsidRDefault="00777014" w:rsidP="00777014">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6AF2A43E" w14:textId="77777777" w:rsidR="00777014" w:rsidRPr="00A15DCB" w:rsidRDefault="00777014" w:rsidP="00777014">
      <w:pPr>
        <w:pStyle w:val="NO"/>
        <w:rPr>
          <w:lang w:eastAsia="ko-KR"/>
        </w:rPr>
      </w:pPr>
      <w:r w:rsidRPr="00A15DCB">
        <w:rPr>
          <w:lang w:eastAsia="ko-KR"/>
        </w:rPr>
        <w:t>NOTE 1:</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7993E0BF" w14:textId="77777777" w:rsidR="00777014" w:rsidRPr="00A15DCB" w:rsidRDefault="00777014" w:rsidP="00777014">
      <w:pPr>
        <w:pStyle w:val="NO"/>
        <w:rPr>
          <w:lang w:eastAsia="ko-KR"/>
        </w:rPr>
      </w:pPr>
      <w:r w:rsidRPr="00A15DCB">
        <w:rPr>
          <w:rFonts w:ascii="Tms Rmn" w:eastAsia="MS Mincho" w:hAnsi="Tms Rmn"/>
        </w:rPr>
        <w:t>NOTE 2</w:t>
      </w:r>
      <w:r w:rsidRPr="00A15DCB">
        <w:rPr>
          <w:lang w:eastAsia="ko-KR"/>
        </w:rPr>
        <w:t>:</w:t>
      </w:r>
      <w:r w:rsidRPr="00A15DCB">
        <w:rPr>
          <w:lang w:eastAsia="ko-KR"/>
        </w:rPr>
        <w:tab/>
      </w:r>
      <w:r w:rsidRPr="00A15DCB">
        <w:rPr>
          <w:rFonts w:ascii="Tms Rmn" w:eastAsia="MS Mincho" w:hAnsi="Tms Rmn"/>
        </w:rPr>
        <w:t xml:space="preserve">If a RedCap UE in RRC_IDLE or RRC_INACTIVE mode is configured with a BWP indicated by </w:t>
      </w:r>
      <w:r w:rsidRPr="00A15DCB">
        <w:rPr>
          <w:rFonts w:ascii="Tms Rmn" w:eastAsia="MS Mincho" w:hAnsi="Tms Rmn"/>
          <w:i/>
          <w:iCs/>
        </w:rPr>
        <w:t>initialDownlinkBWP-RedCap</w:t>
      </w:r>
      <w:r w:rsidRPr="00A15DCB">
        <w:rPr>
          <w:rFonts w:ascii="Tms Rmn" w:eastAsia="MS Mincho" w:hAnsi="Tms Rmn"/>
        </w:rPr>
        <w:t xml:space="preserve"> which is not associated with any SSB, SS-RSRP measurement is performed based on the SSB associated with the BWP indicated by </w:t>
      </w:r>
      <w:r w:rsidRPr="00A15DCB">
        <w:rPr>
          <w:rFonts w:ascii="Tms Rmn" w:eastAsia="MS Mincho" w:hAnsi="Tms Rmn"/>
          <w:i/>
          <w:iCs/>
        </w:rPr>
        <w:t>initialDownlinkBWP</w:t>
      </w:r>
      <w:r w:rsidRPr="00A15DCB">
        <w:rPr>
          <w:rFonts w:ascii="Tms Rmn" w:eastAsia="MS Mincho" w:hAnsi="Tms Rmn"/>
        </w:rPr>
        <w:t>.</w:t>
      </w:r>
    </w:p>
    <w:p w14:paraId="3921F3E7" w14:textId="77777777" w:rsidR="00777014" w:rsidRPr="00A15DCB" w:rsidRDefault="00777014" w:rsidP="00777014">
      <w:pPr>
        <w:pStyle w:val="H6"/>
        <w:rPr>
          <w:lang w:eastAsia="en-US"/>
        </w:rPr>
      </w:pPr>
      <w:r w:rsidRPr="00A15DCB">
        <w:t>7.1.1.1.13.3</w:t>
      </w:r>
      <w:r w:rsidRPr="00A15DCB">
        <w:tab/>
        <w:t>Test description</w:t>
      </w:r>
    </w:p>
    <w:p w14:paraId="6696A9C6" w14:textId="77777777" w:rsidR="00777014" w:rsidRPr="00A15DCB" w:rsidRDefault="00777014" w:rsidP="00777014">
      <w:pPr>
        <w:pStyle w:val="H6"/>
      </w:pPr>
      <w:r w:rsidRPr="00A15DCB">
        <w:t>7.1.1.1.13.3.1</w:t>
      </w:r>
      <w:r w:rsidRPr="00A15DCB">
        <w:tab/>
        <w:t>Pre-test conditions</w:t>
      </w:r>
    </w:p>
    <w:p w14:paraId="3CFC0E5C" w14:textId="6CB6EA4F" w:rsidR="00777014" w:rsidRPr="00A15DCB" w:rsidRDefault="00686385" w:rsidP="00686385">
      <w:r w:rsidRPr="00A15DCB">
        <w:t>The UE is in NR RRC_Idle mode (state 1N-A) on NR Cell 1 according to 38.508-1 [4] Table 4.4A.2-1</w:t>
      </w:r>
      <w:r w:rsidR="00777014" w:rsidRPr="00A15DCB">
        <w:t>. The NSAG identifier transmitted in SIB1 is same as the NSAG identifier provided to the UE in Registration Accept message.</w:t>
      </w:r>
    </w:p>
    <w:p w14:paraId="2CBFBBCF" w14:textId="77777777" w:rsidR="00777014" w:rsidRPr="00A15DCB" w:rsidRDefault="00777014" w:rsidP="00777014">
      <w:pPr>
        <w:pStyle w:val="H6"/>
      </w:pPr>
      <w:r w:rsidRPr="00A15DCB">
        <w:t>7.1.1.1.13.3.2</w:t>
      </w:r>
      <w:r w:rsidRPr="00A15DCB">
        <w:tab/>
        <w:t>Test procedure sequence</w:t>
      </w:r>
    </w:p>
    <w:p w14:paraId="5294CC9D" w14:textId="77777777" w:rsidR="00777014" w:rsidRPr="00A15DCB" w:rsidRDefault="00777014" w:rsidP="00777014">
      <w:pPr>
        <w:pStyle w:val="TH"/>
      </w:pPr>
      <w:r w:rsidRPr="00A15DCB">
        <w:t>Table 7.1.1.1.13.3.2-1: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623"/>
        <w:gridCol w:w="836"/>
      </w:tblGrid>
      <w:tr w:rsidR="00777014" w:rsidRPr="00A15DCB" w14:paraId="046B044B"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317A89C3" w14:textId="77777777" w:rsidR="00777014" w:rsidRPr="00A15DCB" w:rsidRDefault="00777014">
            <w:pPr>
              <w:pStyle w:val="TAH"/>
              <w:spacing w:line="256" w:lineRule="auto"/>
            </w:pPr>
            <w:r w:rsidRPr="00A15DCB">
              <w:t>St</w:t>
            </w:r>
          </w:p>
        </w:tc>
        <w:tc>
          <w:tcPr>
            <w:tcW w:w="3969" w:type="dxa"/>
            <w:tcBorders>
              <w:top w:val="single" w:sz="4" w:space="0" w:color="auto"/>
              <w:left w:val="single" w:sz="4" w:space="0" w:color="auto"/>
              <w:bottom w:val="nil"/>
              <w:right w:val="single" w:sz="4" w:space="0" w:color="auto"/>
            </w:tcBorders>
            <w:hideMark/>
          </w:tcPr>
          <w:p w14:paraId="4503D8CE" w14:textId="77777777" w:rsidR="00777014" w:rsidRPr="00A15DCB" w:rsidRDefault="00777014">
            <w:pPr>
              <w:pStyle w:val="TAH"/>
              <w:spacing w:line="256" w:lineRule="auto"/>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FA11DF1" w14:textId="77777777" w:rsidR="00777014" w:rsidRPr="00A15DCB" w:rsidRDefault="00777014">
            <w:pPr>
              <w:pStyle w:val="TAH"/>
              <w:spacing w:line="256" w:lineRule="auto"/>
            </w:pPr>
            <w:r w:rsidRPr="00A15DCB">
              <w:t>Message Sequence</w:t>
            </w:r>
          </w:p>
        </w:tc>
        <w:tc>
          <w:tcPr>
            <w:tcW w:w="623" w:type="dxa"/>
            <w:vMerge w:val="restart"/>
            <w:tcBorders>
              <w:top w:val="single" w:sz="4" w:space="0" w:color="auto"/>
              <w:left w:val="single" w:sz="4" w:space="0" w:color="auto"/>
              <w:bottom w:val="single" w:sz="4" w:space="0" w:color="auto"/>
              <w:right w:val="single" w:sz="4" w:space="0" w:color="auto"/>
            </w:tcBorders>
            <w:hideMark/>
          </w:tcPr>
          <w:p w14:paraId="23068EDA" w14:textId="77777777" w:rsidR="00777014" w:rsidRPr="00A15DCB" w:rsidRDefault="00777014">
            <w:pPr>
              <w:pStyle w:val="TAH"/>
              <w:spacing w:line="256" w:lineRule="auto"/>
            </w:pPr>
            <w:r w:rsidRPr="00A15DCB">
              <w:t>TP</w:t>
            </w:r>
          </w:p>
        </w:tc>
        <w:tc>
          <w:tcPr>
            <w:tcW w:w="836" w:type="dxa"/>
            <w:vMerge w:val="restart"/>
            <w:tcBorders>
              <w:top w:val="single" w:sz="4" w:space="0" w:color="auto"/>
              <w:left w:val="single" w:sz="4" w:space="0" w:color="auto"/>
              <w:bottom w:val="single" w:sz="4" w:space="0" w:color="auto"/>
              <w:right w:val="single" w:sz="4" w:space="0" w:color="auto"/>
            </w:tcBorders>
            <w:hideMark/>
          </w:tcPr>
          <w:p w14:paraId="4DA3150A" w14:textId="77777777" w:rsidR="00777014" w:rsidRPr="00A15DCB" w:rsidRDefault="00777014">
            <w:pPr>
              <w:pStyle w:val="TAH"/>
              <w:spacing w:line="256" w:lineRule="auto"/>
            </w:pPr>
            <w:r w:rsidRPr="00A15DCB">
              <w:t>Verdict</w:t>
            </w:r>
          </w:p>
        </w:tc>
      </w:tr>
      <w:tr w:rsidR="00777014" w:rsidRPr="00A15DCB" w14:paraId="43D3DD76" w14:textId="77777777" w:rsidTr="00777014">
        <w:tc>
          <w:tcPr>
            <w:tcW w:w="648" w:type="dxa"/>
            <w:vMerge/>
            <w:tcBorders>
              <w:top w:val="single" w:sz="4" w:space="0" w:color="auto"/>
              <w:left w:val="single" w:sz="4" w:space="0" w:color="auto"/>
              <w:bottom w:val="single" w:sz="4" w:space="0" w:color="auto"/>
              <w:right w:val="single" w:sz="4" w:space="0" w:color="auto"/>
            </w:tcBorders>
            <w:vAlign w:val="center"/>
            <w:hideMark/>
          </w:tcPr>
          <w:p w14:paraId="189054B1" w14:textId="77777777" w:rsidR="00777014" w:rsidRPr="00A15DCB"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740DBA8D" w14:textId="77777777" w:rsidR="00777014" w:rsidRPr="00A15DCB"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DBAB286" w14:textId="77777777" w:rsidR="00777014" w:rsidRPr="00A15DCB" w:rsidRDefault="00777014">
            <w:pPr>
              <w:pStyle w:val="TAH"/>
              <w:spacing w:line="256" w:lineRule="auto"/>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0E5FAFE6" w14:textId="77777777" w:rsidR="00777014" w:rsidRPr="00A15DCB" w:rsidRDefault="00777014">
            <w:pPr>
              <w:pStyle w:val="TAH"/>
              <w:spacing w:line="256" w:lineRule="auto"/>
            </w:pPr>
            <w:r w:rsidRPr="00A15DCB">
              <w:t>Message</w:t>
            </w:r>
          </w:p>
        </w:tc>
        <w:tc>
          <w:tcPr>
            <w:tcW w:w="623" w:type="dxa"/>
            <w:vMerge/>
            <w:tcBorders>
              <w:top w:val="single" w:sz="4" w:space="0" w:color="auto"/>
              <w:left w:val="single" w:sz="4" w:space="0" w:color="auto"/>
              <w:bottom w:val="single" w:sz="4" w:space="0" w:color="auto"/>
              <w:right w:val="single" w:sz="4" w:space="0" w:color="auto"/>
            </w:tcBorders>
            <w:vAlign w:val="center"/>
            <w:hideMark/>
          </w:tcPr>
          <w:p w14:paraId="07EBCFA4" w14:textId="77777777" w:rsidR="00777014" w:rsidRPr="00A15DCB" w:rsidRDefault="00777014">
            <w:pPr>
              <w:spacing w:after="0"/>
              <w:rPr>
                <w:rFonts w:ascii="Arial" w:hAnsi="Arial"/>
                <w:b/>
                <w:sz w:val="18"/>
                <w:lang w:eastAsia="en-US"/>
              </w:rPr>
            </w:pPr>
          </w:p>
        </w:tc>
        <w:tc>
          <w:tcPr>
            <w:tcW w:w="836" w:type="dxa"/>
            <w:vMerge/>
            <w:tcBorders>
              <w:top w:val="single" w:sz="4" w:space="0" w:color="auto"/>
              <w:left w:val="single" w:sz="4" w:space="0" w:color="auto"/>
              <w:bottom w:val="single" w:sz="4" w:space="0" w:color="auto"/>
              <w:right w:val="single" w:sz="4" w:space="0" w:color="auto"/>
            </w:tcBorders>
            <w:vAlign w:val="center"/>
            <w:hideMark/>
          </w:tcPr>
          <w:p w14:paraId="7C898C2F" w14:textId="77777777" w:rsidR="00777014" w:rsidRPr="00A15DCB" w:rsidRDefault="00777014">
            <w:pPr>
              <w:spacing w:after="0"/>
              <w:rPr>
                <w:rFonts w:ascii="Arial" w:hAnsi="Arial"/>
                <w:b/>
                <w:sz w:val="18"/>
                <w:lang w:eastAsia="en-US"/>
              </w:rPr>
            </w:pPr>
          </w:p>
        </w:tc>
      </w:tr>
      <w:tr w:rsidR="00777014" w:rsidRPr="00A15DCB" w14:paraId="682B927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1E3D168" w14:textId="77777777" w:rsidR="00777014" w:rsidRPr="00A15DCB" w:rsidRDefault="00777014">
            <w:pPr>
              <w:pStyle w:val="TAC"/>
              <w:spacing w:line="256" w:lineRule="auto"/>
            </w:pPr>
            <w:r w:rsidRPr="00A15DCB">
              <w:lastRenderedPageBreak/>
              <w:t>1</w:t>
            </w:r>
          </w:p>
        </w:tc>
        <w:tc>
          <w:tcPr>
            <w:tcW w:w="3969" w:type="dxa"/>
            <w:tcBorders>
              <w:top w:val="single" w:sz="4" w:space="0" w:color="auto"/>
              <w:left w:val="single" w:sz="4" w:space="0" w:color="auto"/>
              <w:bottom w:val="single" w:sz="4" w:space="0" w:color="auto"/>
              <w:right w:val="single" w:sz="4" w:space="0" w:color="auto"/>
            </w:tcBorders>
            <w:hideMark/>
          </w:tcPr>
          <w:p w14:paraId="0BE55EF2" w14:textId="77777777" w:rsidR="00777014" w:rsidRPr="00A15DCB" w:rsidRDefault="00777014">
            <w:pPr>
              <w:pStyle w:val="TAL"/>
              <w:spacing w:line="256" w:lineRule="auto"/>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79782D6C"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12737B54" w14:textId="77777777" w:rsidR="00777014" w:rsidRPr="00A15DCB" w:rsidRDefault="00777014">
            <w:pPr>
              <w:pStyle w:val="TAL"/>
              <w:spacing w:line="256" w:lineRule="auto"/>
              <w:rPr>
                <w:i/>
              </w:rPr>
            </w:pPr>
            <w:r w:rsidRPr="00A15DCB">
              <w:rPr>
                <w:i/>
              </w:rPr>
              <w:t>Paging</w:t>
            </w:r>
          </w:p>
        </w:tc>
        <w:tc>
          <w:tcPr>
            <w:tcW w:w="623" w:type="dxa"/>
            <w:tcBorders>
              <w:top w:val="single" w:sz="4" w:space="0" w:color="auto"/>
              <w:left w:val="single" w:sz="4" w:space="0" w:color="auto"/>
              <w:bottom w:val="single" w:sz="4" w:space="0" w:color="auto"/>
              <w:right w:val="single" w:sz="4" w:space="0" w:color="auto"/>
            </w:tcBorders>
            <w:hideMark/>
          </w:tcPr>
          <w:p w14:paraId="734EF8FD" w14:textId="77777777" w:rsidR="00777014" w:rsidRPr="00A15DCB" w:rsidRDefault="00777014">
            <w:pPr>
              <w:pStyle w:val="TAC"/>
              <w:spacing w:line="256" w:lineRule="auto"/>
            </w:pPr>
            <w:r w:rsidRPr="00A15DCB">
              <w:t>-</w:t>
            </w:r>
          </w:p>
        </w:tc>
        <w:tc>
          <w:tcPr>
            <w:tcW w:w="836" w:type="dxa"/>
            <w:tcBorders>
              <w:top w:val="single" w:sz="4" w:space="0" w:color="auto"/>
              <w:left w:val="single" w:sz="4" w:space="0" w:color="auto"/>
              <w:bottom w:val="single" w:sz="4" w:space="0" w:color="auto"/>
              <w:right w:val="single" w:sz="4" w:space="0" w:color="auto"/>
            </w:tcBorders>
            <w:hideMark/>
          </w:tcPr>
          <w:p w14:paraId="37B2F9F2" w14:textId="77777777" w:rsidR="00777014" w:rsidRPr="00A15DCB" w:rsidRDefault="00777014">
            <w:pPr>
              <w:pStyle w:val="TAC"/>
              <w:spacing w:line="256" w:lineRule="auto"/>
            </w:pPr>
            <w:r w:rsidRPr="00A15DCB">
              <w:t>-</w:t>
            </w:r>
          </w:p>
        </w:tc>
      </w:tr>
      <w:tr w:rsidR="00777014" w:rsidRPr="00A15DCB" w14:paraId="750E129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6A9E484D" w14:textId="77777777" w:rsidR="00777014" w:rsidRPr="00A15DCB" w:rsidRDefault="00777014">
            <w:pPr>
              <w:pStyle w:val="TAC"/>
              <w:spacing w:line="256" w:lineRule="auto"/>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55489BD8" w14:textId="77777777" w:rsidR="00777014" w:rsidRPr="00A15DCB" w:rsidRDefault="00777014">
            <w:pPr>
              <w:pStyle w:val="TAL"/>
              <w:spacing w:line="256" w:lineRule="auto"/>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5D8FA08F"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6A0F67C9" w14:textId="77777777" w:rsidR="00777014" w:rsidRPr="00A15DCB" w:rsidRDefault="00777014">
            <w:pPr>
              <w:pStyle w:val="TAL"/>
              <w:spacing w:line="256" w:lineRule="auto"/>
            </w:pPr>
            <w:r w:rsidRPr="00A15DCB">
              <w:t>PRACH Preamble</w:t>
            </w:r>
          </w:p>
        </w:tc>
        <w:tc>
          <w:tcPr>
            <w:tcW w:w="623" w:type="dxa"/>
            <w:tcBorders>
              <w:top w:val="single" w:sz="4" w:space="0" w:color="auto"/>
              <w:left w:val="single" w:sz="4" w:space="0" w:color="auto"/>
              <w:bottom w:val="single" w:sz="4" w:space="0" w:color="auto"/>
              <w:right w:val="single" w:sz="4" w:space="0" w:color="auto"/>
            </w:tcBorders>
            <w:hideMark/>
          </w:tcPr>
          <w:p w14:paraId="6C0D820D" w14:textId="77777777" w:rsidR="00777014" w:rsidRPr="00A15DCB" w:rsidRDefault="00777014">
            <w:pPr>
              <w:pStyle w:val="TAC"/>
              <w:spacing w:line="256" w:lineRule="auto"/>
            </w:pPr>
            <w:r w:rsidRPr="00A15DCB">
              <w:t>1</w:t>
            </w:r>
          </w:p>
        </w:tc>
        <w:tc>
          <w:tcPr>
            <w:tcW w:w="836" w:type="dxa"/>
            <w:tcBorders>
              <w:top w:val="single" w:sz="4" w:space="0" w:color="auto"/>
              <w:left w:val="single" w:sz="4" w:space="0" w:color="auto"/>
              <w:bottom w:val="single" w:sz="4" w:space="0" w:color="auto"/>
              <w:right w:val="single" w:sz="4" w:space="0" w:color="auto"/>
            </w:tcBorders>
            <w:hideMark/>
          </w:tcPr>
          <w:p w14:paraId="5D432C79" w14:textId="77777777" w:rsidR="00777014" w:rsidRPr="00A15DCB" w:rsidRDefault="00777014">
            <w:pPr>
              <w:pStyle w:val="TAC"/>
              <w:spacing w:line="256" w:lineRule="auto"/>
            </w:pPr>
            <w:r w:rsidRPr="00A15DCB">
              <w:t>P</w:t>
            </w:r>
          </w:p>
        </w:tc>
      </w:tr>
      <w:tr w:rsidR="00777014" w:rsidRPr="00A15DCB" w14:paraId="3BBFB18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7ED307C" w14:textId="77777777" w:rsidR="00777014" w:rsidRPr="00A15DCB" w:rsidRDefault="00777014">
            <w:pPr>
              <w:pStyle w:val="TAC"/>
              <w:spacing w:line="256" w:lineRule="auto"/>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2169CCE8" w14:textId="77777777" w:rsidR="00777014" w:rsidRPr="00A15DCB" w:rsidRDefault="00777014">
            <w:pPr>
              <w:pStyle w:val="TAL"/>
              <w:spacing w:line="256" w:lineRule="auto"/>
            </w:pPr>
            <w:r w:rsidRPr="00A15DCB">
              <w:t xml:space="preserve">Check: Does the UE transmit </w:t>
            </w:r>
            <w:r w:rsidRPr="00A15DCB">
              <w:rPr>
                <w:lang w:eastAsia="ko-KR"/>
              </w:rPr>
              <w:t xml:space="preserve">MSGA using the PRACH Preamble in step 2 associated PUSCH resource </w:t>
            </w:r>
            <w:r w:rsidRPr="00A15DCB">
              <w:t xml:space="preserve">containing a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72E69B2C" w14:textId="77777777" w:rsidR="00777014" w:rsidRPr="00A15DCB" w:rsidRDefault="00777014">
            <w:pPr>
              <w:pStyle w:val="TAC"/>
              <w:spacing w:line="256" w:lineRule="auto"/>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13DBDE59" w14:textId="77777777" w:rsidR="00777014" w:rsidRPr="00A15DCB" w:rsidRDefault="00777014">
            <w:pPr>
              <w:pStyle w:val="TAL"/>
              <w:spacing w:line="256" w:lineRule="auto"/>
              <w:rPr>
                <w:lang w:eastAsia="zh-CN"/>
              </w:rPr>
            </w:pPr>
            <w:r w:rsidRPr="00A15DCB">
              <w:rPr>
                <w:lang w:eastAsia="zh-CN"/>
              </w:rPr>
              <w:t>MAC PDU (</w:t>
            </w:r>
            <w:r w:rsidRPr="00A15DCB">
              <w:rPr>
                <w:i/>
                <w:lang w:eastAsia="zh-CN"/>
              </w:rPr>
              <w:t>RRCSetupRequest</w:t>
            </w:r>
            <w:r w:rsidRPr="00A15DCB">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74EDBD71" w14:textId="4047CB7D" w:rsidR="00777014" w:rsidRPr="00A15DCB" w:rsidRDefault="00686385">
            <w:pPr>
              <w:pStyle w:val="TAC"/>
              <w:spacing w:line="256" w:lineRule="auto"/>
              <w:rPr>
                <w:lang w:eastAsia="en-US"/>
              </w:rPr>
            </w:pPr>
            <w:r w:rsidRPr="00A15DCB">
              <w:t>1</w:t>
            </w:r>
          </w:p>
        </w:tc>
        <w:tc>
          <w:tcPr>
            <w:tcW w:w="836" w:type="dxa"/>
            <w:tcBorders>
              <w:top w:val="single" w:sz="4" w:space="0" w:color="auto"/>
              <w:left w:val="single" w:sz="4" w:space="0" w:color="auto"/>
              <w:bottom w:val="single" w:sz="4" w:space="0" w:color="auto"/>
              <w:right w:val="single" w:sz="4" w:space="0" w:color="auto"/>
            </w:tcBorders>
            <w:hideMark/>
          </w:tcPr>
          <w:p w14:paraId="5F899255" w14:textId="1D565EBE" w:rsidR="00777014" w:rsidRPr="00A15DCB" w:rsidRDefault="00686385">
            <w:pPr>
              <w:pStyle w:val="TAC"/>
              <w:spacing w:line="256" w:lineRule="auto"/>
            </w:pPr>
            <w:r w:rsidRPr="00A15DCB">
              <w:t>P</w:t>
            </w:r>
          </w:p>
        </w:tc>
      </w:tr>
      <w:tr w:rsidR="00777014" w:rsidRPr="00A15DCB" w14:paraId="2C22F712"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409678C" w14:textId="77777777" w:rsidR="00777014" w:rsidRPr="00A15DCB" w:rsidRDefault="00777014">
            <w:pPr>
              <w:pStyle w:val="TAC"/>
              <w:spacing w:line="256" w:lineRule="auto"/>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37D63CDA" w14:textId="77777777" w:rsidR="00777014" w:rsidRPr="00A15DCB" w:rsidRDefault="00777014">
            <w:pPr>
              <w:pStyle w:val="TAL"/>
              <w:spacing w:line="256" w:lineRule="auto"/>
            </w:pPr>
            <w:r w:rsidRPr="00A15DCB">
              <w:t xml:space="preserve">The SS schedules PDCCH transmission addressed to </w:t>
            </w:r>
            <w:r w:rsidRPr="00A15DCB">
              <w:rPr>
                <w:lang w:eastAsia="ko-KR"/>
              </w:rPr>
              <w:t xml:space="preserve">MSGB-RNTI corresponding to preamble in Step 2 </w:t>
            </w:r>
            <w:r w:rsidRPr="00A15DCB">
              <w:t xml:space="preserve">to transmit a valid MAC PDU containing  MAC subPDU for </w:t>
            </w:r>
            <w:r w:rsidRPr="00A15DCB">
              <w:rPr>
                <w:rFonts w:eastAsia="SimSun"/>
                <w:lang w:eastAsia="zh-CN"/>
              </w:rPr>
              <w:t xml:space="preserve">successRAR (with matching </w:t>
            </w:r>
            <w:r w:rsidRPr="00A15DCB">
              <w:t>UE Contention Resolution Identity)</w:t>
            </w:r>
            <w:r w:rsidRPr="00A15DCB">
              <w:rPr>
                <w:i/>
              </w:rPr>
              <w:t xml:space="preserve"> and MAC subPDU for  RRCSetup </w:t>
            </w:r>
            <w:r w:rsidRPr="00A15DCB">
              <w:t>message.</w:t>
            </w:r>
          </w:p>
        </w:tc>
        <w:tc>
          <w:tcPr>
            <w:tcW w:w="709" w:type="dxa"/>
            <w:tcBorders>
              <w:top w:val="single" w:sz="4" w:space="0" w:color="auto"/>
              <w:left w:val="single" w:sz="4" w:space="0" w:color="auto"/>
              <w:bottom w:val="single" w:sz="4" w:space="0" w:color="auto"/>
              <w:right w:val="single" w:sz="4" w:space="0" w:color="auto"/>
            </w:tcBorders>
            <w:hideMark/>
          </w:tcPr>
          <w:p w14:paraId="30E94C9D"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012CFF93" w14:textId="77777777" w:rsidR="00777014" w:rsidRPr="00A15DCB" w:rsidRDefault="00777014">
            <w:pPr>
              <w:pStyle w:val="TAL"/>
              <w:spacing w:line="256" w:lineRule="auto"/>
              <w:rPr>
                <w:lang w:eastAsia="zh-CN"/>
              </w:rPr>
            </w:pPr>
            <w:r w:rsidRPr="00A15DCB">
              <w:rPr>
                <w:lang w:eastAsia="zh-CN"/>
              </w:rPr>
              <w:t>MAC PDU</w:t>
            </w:r>
          </w:p>
          <w:p w14:paraId="36556A64" w14:textId="77777777" w:rsidR="00777014" w:rsidRPr="00A15DCB" w:rsidRDefault="00777014">
            <w:pPr>
              <w:pStyle w:val="TAL"/>
              <w:spacing w:line="256" w:lineRule="auto"/>
              <w:rPr>
                <w:lang w:eastAsia="en-US"/>
              </w:rPr>
            </w:pPr>
            <w:r w:rsidRPr="00A15DCB">
              <w:rPr>
                <w:lang w:eastAsia="zh-CN"/>
              </w:rPr>
              <w:t>(</w:t>
            </w:r>
            <w:r w:rsidRPr="00A15DCB">
              <w:rPr>
                <w:rFonts w:eastAsia="SimSun"/>
                <w:lang w:eastAsia="zh-CN"/>
              </w:rPr>
              <w:t>successRAR</w:t>
            </w:r>
            <w:r w:rsidRPr="00A15DCB">
              <w:rPr>
                <w:i/>
                <w:lang w:eastAsia="zh-CN"/>
              </w:rPr>
              <w:t xml:space="preserve"> , RRCSetup</w:t>
            </w:r>
            <w:r w:rsidRPr="00A15DCB">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05DF5CD1" w14:textId="77777777" w:rsidR="00777014" w:rsidRPr="00A15DCB" w:rsidRDefault="00777014">
            <w:pPr>
              <w:pStyle w:val="TAC"/>
              <w:spacing w:line="256" w:lineRule="auto"/>
            </w:pPr>
            <w:r w:rsidRPr="00A15DCB">
              <w:t>-</w:t>
            </w:r>
          </w:p>
        </w:tc>
        <w:tc>
          <w:tcPr>
            <w:tcW w:w="836" w:type="dxa"/>
            <w:tcBorders>
              <w:top w:val="single" w:sz="4" w:space="0" w:color="auto"/>
              <w:left w:val="single" w:sz="4" w:space="0" w:color="auto"/>
              <w:bottom w:val="single" w:sz="4" w:space="0" w:color="auto"/>
              <w:right w:val="single" w:sz="4" w:space="0" w:color="auto"/>
            </w:tcBorders>
            <w:hideMark/>
          </w:tcPr>
          <w:p w14:paraId="64F87EBD" w14:textId="77777777" w:rsidR="00777014" w:rsidRPr="00A15DCB" w:rsidRDefault="00777014">
            <w:pPr>
              <w:pStyle w:val="TAC"/>
              <w:spacing w:line="256" w:lineRule="auto"/>
            </w:pPr>
            <w:r w:rsidRPr="00A15DCB">
              <w:t>-</w:t>
            </w:r>
          </w:p>
        </w:tc>
      </w:tr>
      <w:tr w:rsidR="00777014" w:rsidRPr="00A15DCB" w14:paraId="67AC167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546D4248" w14:textId="77777777" w:rsidR="00777014" w:rsidRPr="00A15DCB" w:rsidRDefault="00777014">
            <w:pPr>
              <w:pStyle w:val="TAC"/>
              <w:spacing w:line="256" w:lineRule="auto"/>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7E94AEB3" w14:textId="0511DBD2" w:rsidR="00777014" w:rsidRPr="00A15DCB" w:rsidRDefault="00686385">
            <w:pPr>
              <w:pStyle w:val="TAL"/>
              <w:spacing w:line="256" w:lineRule="auto"/>
            </w:pPr>
            <w:r w:rsidRPr="00A15DCB">
              <w:t>The</w:t>
            </w:r>
            <w:r w:rsidR="00777014" w:rsidRPr="00A15DCB">
              <w:t xml:space="preserve"> UE transmit</w:t>
            </w:r>
            <w:r w:rsidRPr="00A15DCB">
              <w:t>s</w:t>
            </w:r>
            <w:r w:rsidR="00777014" w:rsidRPr="00A15DCB">
              <w:t xml:space="preserve"> a MAC PDU containing an </w:t>
            </w:r>
            <w:r w:rsidR="00777014" w:rsidRPr="00A15DCB">
              <w:rPr>
                <w:i/>
                <w:iCs/>
              </w:rPr>
              <w:t>RRCSetupComplete</w:t>
            </w:r>
            <w:r w:rsidR="00777014" w:rsidRPr="00A15DCB">
              <w:t xml:space="preserve"> message indicating acceptance of </w:t>
            </w:r>
            <w:r w:rsidR="00777014" w:rsidRPr="00A15DCB">
              <w:rPr>
                <w:i/>
                <w:iCs/>
              </w:rPr>
              <w:t>RRCSetup</w:t>
            </w:r>
            <w:r w:rsidR="00777014"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28FF1478"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CC11AC8" w14:textId="77777777" w:rsidR="00777014" w:rsidRPr="00A15DCB" w:rsidRDefault="00777014">
            <w:pPr>
              <w:pStyle w:val="TAL"/>
              <w:spacing w:line="256" w:lineRule="auto"/>
              <w:rPr>
                <w:i/>
                <w:iCs/>
              </w:rPr>
            </w:pPr>
            <w:r w:rsidRPr="00A15DCB">
              <w:t>MAC PDU (</w:t>
            </w:r>
            <w:r w:rsidRPr="00A15DCB">
              <w:rPr>
                <w:i/>
                <w:iCs/>
              </w:rPr>
              <w:t>RRCSetupComplete)</w:t>
            </w:r>
          </w:p>
        </w:tc>
        <w:tc>
          <w:tcPr>
            <w:tcW w:w="623" w:type="dxa"/>
            <w:tcBorders>
              <w:top w:val="single" w:sz="4" w:space="0" w:color="auto"/>
              <w:left w:val="single" w:sz="4" w:space="0" w:color="auto"/>
              <w:bottom w:val="single" w:sz="4" w:space="0" w:color="auto"/>
              <w:right w:val="single" w:sz="4" w:space="0" w:color="auto"/>
            </w:tcBorders>
            <w:hideMark/>
          </w:tcPr>
          <w:p w14:paraId="772D46AA" w14:textId="77777777" w:rsidR="00777014" w:rsidRPr="00A15DCB" w:rsidRDefault="00777014">
            <w:pPr>
              <w:pStyle w:val="TAC"/>
              <w:spacing w:line="256" w:lineRule="auto"/>
            </w:pPr>
            <w:r w:rsidRPr="00A15DCB">
              <w:t>-</w:t>
            </w:r>
          </w:p>
        </w:tc>
        <w:tc>
          <w:tcPr>
            <w:tcW w:w="836" w:type="dxa"/>
            <w:tcBorders>
              <w:top w:val="single" w:sz="4" w:space="0" w:color="auto"/>
              <w:left w:val="single" w:sz="4" w:space="0" w:color="auto"/>
              <w:bottom w:val="single" w:sz="4" w:space="0" w:color="auto"/>
              <w:right w:val="single" w:sz="4" w:space="0" w:color="auto"/>
            </w:tcBorders>
            <w:hideMark/>
          </w:tcPr>
          <w:p w14:paraId="1EFCEA0F" w14:textId="77777777" w:rsidR="00777014" w:rsidRPr="00A15DCB" w:rsidRDefault="00777014">
            <w:pPr>
              <w:pStyle w:val="TAC"/>
              <w:spacing w:line="256" w:lineRule="auto"/>
            </w:pPr>
            <w:r w:rsidRPr="00A15DCB">
              <w:t>-</w:t>
            </w:r>
          </w:p>
        </w:tc>
      </w:tr>
    </w:tbl>
    <w:p w14:paraId="4FE7BFD5" w14:textId="77777777" w:rsidR="00777014" w:rsidRPr="00A15DCB" w:rsidRDefault="00777014" w:rsidP="00777014">
      <w:pPr>
        <w:rPr>
          <w:lang w:eastAsia="en-US"/>
        </w:rPr>
      </w:pPr>
    </w:p>
    <w:p w14:paraId="08B722FA" w14:textId="77777777" w:rsidR="00777014" w:rsidRPr="00A15DCB" w:rsidRDefault="00777014" w:rsidP="00777014">
      <w:pPr>
        <w:pStyle w:val="H6"/>
      </w:pPr>
      <w:r w:rsidRPr="00A15DCB">
        <w:t>7.1.1.1.13.3.3</w:t>
      </w:r>
      <w:r w:rsidRPr="00A15DCB">
        <w:tab/>
        <w:t>Specific message contents</w:t>
      </w:r>
    </w:p>
    <w:p w14:paraId="58FAC675" w14:textId="77777777" w:rsidR="005424DA" w:rsidRPr="00A15DCB" w:rsidRDefault="005424DA" w:rsidP="005424DA">
      <w:pPr>
        <w:pStyle w:val="TH"/>
        <w:rPr>
          <w:lang w:eastAsia="x-none"/>
        </w:rPr>
      </w:pPr>
      <w:r w:rsidRPr="00A15DCB">
        <w:rPr>
          <w:lang w:eastAsia="x-none"/>
        </w:rPr>
        <w:t xml:space="preserve">Table 7.1.1.1.13.3.3-1: SIB 1 (preamble and all steps, Table </w:t>
      </w:r>
      <w:r w:rsidRPr="00A15DCB">
        <w:t>7.1.1.1.13.3.2-1</w:t>
      </w:r>
      <w:r w:rsidRPr="00A15DCB">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A15DCB" w14:paraId="33C2E622"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279C5703" w14:textId="77777777" w:rsidR="005424DA" w:rsidRPr="00A15DCB" w:rsidRDefault="005424DA">
            <w:pPr>
              <w:pStyle w:val="TAL"/>
            </w:pPr>
            <w:r w:rsidRPr="00A15DCB">
              <w:t xml:space="preserve">Derivation path: TS 38.508-1 </w:t>
            </w:r>
            <w:r w:rsidRPr="00A15DCB">
              <w:rPr>
                <w:lang w:eastAsia="zh-CN"/>
              </w:rPr>
              <w:t>[4]</w:t>
            </w:r>
            <w:r w:rsidRPr="00A15DCB">
              <w:t xml:space="preserve"> Table 4.6.1-28 </w:t>
            </w:r>
          </w:p>
        </w:tc>
      </w:tr>
      <w:tr w:rsidR="005424DA" w:rsidRPr="00A15DCB" w14:paraId="334D2E9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036A3C"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0F6F5E"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0302E62" w14:textId="77777777" w:rsidR="005424DA" w:rsidRPr="00A15DCB" w:rsidRDefault="005424DA">
            <w:pPr>
              <w:pStyle w:val="TAH"/>
            </w:pPr>
            <w:r w:rsidRPr="00A15DCB">
              <w:t>Comment</w:t>
            </w:r>
          </w:p>
        </w:tc>
        <w:tc>
          <w:tcPr>
            <w:tcW w:w="1135" w:type="dxa"/>
            <w:tcBorders>
              <w:top w:val="single" w:sz="4" w:space="0" w:color="auto"/>
              <w:left w:val="single" w:sz="4" w:space="0" w:color="auto"/>
              <w:bottom w:val="single" w:sz="4" w:space="0" w:color="auto"/>
              <w:right w:val="single" w:sz="4" w:space="0" w:color="auto"/>
            </w:tcBorders>
            <w:hideMark/>
          </w:tcPr>
          <w:p w14:paraId="73703925" w14:textId="77777777" w:rsidR="005424DA" w:rsidRPr="00A15DCB" w:rsidRDefault="005424DA">
            <w:pPr>
              <w:pStyle w:val="TAH"/>
            </w:pPr>
            <w:r w:rsidRPr="00A15DCB">
              <w:t>Condition</w:t>
            </w:r>
          </w:p>
        </w:tc>
      </w:tr>
      <w:tr w:rsidR="005424DA" w:rsidRPr="00A15DCB" w14:paraId="517CAC0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010AEF" w14:textId="77777777" w:rsidR="005424DA" w:rsidRPr="00A15DCB" w:rsidRDefault="005424DA">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4A0D2F84"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6E4B9BC"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FB658E2" w14:textId="77777777" w:rsidR="005424DA" w:rsidRPr="00A15DCB" w:rsidRDefault="005424DA">
            <w:pPr>
              <w:pStyle w:val="TAL"/>
            </w:pPr>
          </w:p>
        </w:tc>
      </w:tr>
      <w:tr w:rsidR="005424DA" w:rsidRPr="00A15DCB" w14:paraId="71083C0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6E108F3" w14:textId="77777777" w:rsidR="005424DA" w:rsidRPr="00A15DCB" w:rsidRDefault="005424DA">
            <w:pPr>
              <w:pStyle w:val="TAL"/>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72211BC7" w14:textId="77777777" w:rsidR="005424DA" w:rsidRPr="00A15DCB" w:rsidRDefault="005424DA">
            <w:pPr>
              <w:pStyle w:val="TAL"/>
            </w:pPr>
            <w:r w:rsidRPr="00A15DCB">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7B33A8C3" w14:textId="77777777" w:rsidR="005424DA" w:rsidRPr="00A15DCB" w:rsidRDefault="005424DA">
            <w:pPr>
              <w:pStyle w:val="TAL"/>
            </w:pPr>
            <w:r w:rsidRPr="00A15DCB">
              <w:t xml:space="preserve">Table </w:t>
            </w:r>
            <w:r w:rsidRPr="00A15DCB">
              <w:rPr>
                <w:lang w:eastAsia="x-none"/>
              </w:rPr>
              <w:t>7.1.1.1.13.3.3-2</w:t>
            </w:r>
          </w:p>
        </w:tc>
        <w:tc>
          <w:tcPr>
            <w:tcW w:w="1135" w:type="dxa"/>
            <w:tcBorders>
              <w:top w:val="single" w:sz="4" w:space="0" w:color="auto"/>
              <w:left w:val="single" w:sz="4" w:space="0" w:color="auto"/>
              <w:bottom w:val="single" w:sz="4" w:space="0" w:color="auto"/>
              <w:right w:val="single" w:sz="4" w:space="0" w:color="auto"/>
            </w:tcBorders>
          </w:tcPr>
          <w:p w14:paraId="07DE2A45" w14:textId="77777777" w:rsidR="005424DA" w:rsidRPr="00A15DCB" w:rsidRDefault="005424DA">
            <w:pPr>
              <w:pStyle w:val="TAL"/>
            </w:pPr>
          </w:p>
        </w:tc>
      </w:tr>
      <w:tr w:rsidR="005424DA" w:rsidRPr="00A15DCB" w14:paraId="3A7206A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3F4DE9E"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40D453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C252573"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481A77C8" w14:textId="77777777" w:rsidR="005424DA" w:rsidRPr="00A15DCB" w:rsidRDefault="005424DA">
            <w:pPr>
              <w:pStyle w:val="TAL"/>
            </w:pPr>
          </w:p>
        </w:tc>
      </w:tr>
    </w:tbl>
    <w:p w14:paraId="4376FE94" w14:textId="77777777" w:rsidR="005424DA" w:rsidRPr="00A15DCB" w:rsidRDefault="005424DA" w:rsidP="005424DA"/>
    <w:p w14:paraId="4711448A" w14:textId="2F23DE37" w:rsidR="005424DA" w:rsidRPr="00A15DCB" w:rsidRDefault="005424DA" w:rsidP="005424DA">
      <w:pPr>
        <w:pStyle w:val="TH"/>
        <w:rPr>
          <w:lang w:eastAsia="x-none"/>
        </w:rPr>
      </w:pPr>
      <w:r w:rsidRPr="00A15DCB">
        <w:rPr>
          <w:lang w:eastAsia="x-none"/>
        </w:rPr>
        <w:t xml:space="preserve">Table 7.1.1.1.13.3.3-2: </w:t>
      </w:r>
      <w:r w:rsidRPr="00A15DCB">
        <w:rPr>
          <w:iCs/>
        </w:rPr>
        <w:t>ServingCellConfigCommon</w:t>
      </w:r>
      <w:r w:rsidRPr="00A15DCB">
        <w:rPr>
          <w:lang w:eastAsia="x-none"/>
        </w:rPr>
        <w:t xml:space="preserve"> (</w:t>
      </w:r>
      <w:r w:rsidR="008170DC" w:rsidRPr="00A15DCB">
        <w:rPr>
          <w:lang w:eastAsia="x-none"/>
        </w:rPr>
        <w:t xml:space="preserve">Table </w:t>
      </w:r>
      <w:r w:rsidRPr="00A15DCB">
        <w:rPr>
          <w:lang w:eastAsia="x-none"/>
        </w:rPr>
        <w:t>7.1.1.1.13.3.3-1)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3712DDC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7F34A0" w14:textId="77777777" w:rsidR="005424DA" w:rsidRPr="00A15DCB" w:rsidRDefault="005424DA">
            <w:pPr>
              <w:pStyle w:val="TAH"/>
              <w:jc w:val="left"/>
              <w:rPr>
                <w:b w:val="0"/>
              </w:rPr>
            </w:pPr>
            <w:r w:rsidRPr="00A15DCB">
              <w:rPr>
                <w:b w:val="0"/>
              </w:rPr>
              <w:t>Derivation Path: TS 38.508-1 [4], Table 4.6.3-168</w:t>
            </w:r>
          </w:p>
        </w:tc>
      </w:tr>
      <w:tr w:rsidR="005424DA" w:rsidRPr="00A15DCB" w14:paraId="2B65BB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D3EF17"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883B99"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F6301D2"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5449B9B2" w14:textId="77777777" w:rsidR="005424DA" w:rsidRPr="00A15DCB" w:rsidRDefault="005424DA">
            <w:pPr>
              <w:pStyle w:val="TAH"/>
            </w:pPr>
            <w:r w:rsidRPr="00A15DCB">
              <w:t>Condition</w:t>
            </w:r>
          </w:p>
        </w:tc>
      </w:tr>
      <w:tr w:rsidR="005424DA" w:rsidRPr="00A15DCB" w14:paraId="2A8512E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D435A9" w14:textId="77777777" w:rsidR="005424DA" w:rsidRPr="00A15DCB" w:rsidRDefault="005424DA">
            <w:pPr>
              <w:pStyle w:val="TAL"/>
            </w:pPr>
            <w:r w:rsidRPr="00A15DC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001B984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AD5CE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ED272A6" w14:textId="77777777" w:rsidR="005424DA" w:rsidRPr="00A15DCB" w:rsidRDefault="005424DA">
            <w:pPr>
              <w:pStyle w:val="TAL"/>
            </w:pPr>
          </w:p>
        </w:tc>
      </w:tr>
      <w:tr w:rsidR="005424DA" w:rsidRPr="00A15DCB" w14:paraId="6B6F7AC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E334EDC" w14:textId="77777777" w:rsidR="005424DA" w:rsidRPr="00A15DCB" w:rsidRDefault="005424DA">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21651C1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EF2C9B0"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330350A" w14:textId="77777777" w:rsidR="005424DA" w:rsidRPr="00A15DCB" w:rsidRDefault="005424DA">
            <w:pPr>
              <w:pStyle w:val="TAL"/>
            </w:pPr>
          </w:p>
        </w:tc>
      </w:tr>
      <w:tr w:rsidR="005424DA" w:rsidRPr="00A15DCB" w14:paraId="53E873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C5FC56" w14:textId="77777777" w:rsidR="005424DA" w:rsidRPr="00A15DCB" w:rsidRDefault="005424DA">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C6E4A20" w14:textId="77777777" w:rsidR="005424DA" w:rsidRPr="00A15DCB" w:rsidRDefault="005424DA">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2E1EBA7E" w14:textId="77777777" w:rsidR="005424DA" w:rsidRPr="00A15DCB" w:rsidRDefault="005424DA">
            <w:pPr>
              <w:pStyle w:val="TAL"/>
            </w:pPr>
            <w:r w:rsidRPr="00A15DCB">
              <w:t xml:space="preserve">Table </w:t>
            </w:r>
            <w:r w:rsidRPr="00A15DCB">
              <w:rPr>
                <w:lang w:eastAsia="x-none"/>
              </w:rPr>
              <w:t>7.1.1.1.13.3.3-3</w:t>
            </w:r>
          </w:p>
        </w:tc>
        <w:tc>
          <w:tcPr>
            <w:tcW w:w="1245" w:type="dxa"/>
            <w:tcBorders>
              <w:top w:val="single" w:sz="4" w:space="0" w:color="auto"/>
              <w:left w:val="single" w:sz="4" w:space="0" w:color="auto"/>
              <w:bottom w:val="single" w:sz="4" w:space="0" w:color="auto"/>
              <w:right w:val="single" w:sz="4" w:space="0" w:color="auto"/>
            </w:tcBorders>
          </w:tcPr>
          <w:p w14:paraId="6BE539D4" w14:textId="77777777" w:rsidR="005424DA" w:rsidRPr="00A15DCB" w:rsidRDefault="005424DA">
            <w:pPr>
              <w:pStyle w:val="TAL"/>
            </w:pPr>
          </w:p>
        </w:tc>
      </w:tr>
      <w:tr w:rsidR="005424DA" w:rsidRPr="00A15DCB" w14:paraId="12B3B28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B13329"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40471E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991913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07DBC76" w14:textId="77777777" w:rsidR="005424DA" w:rsidRPr="00A15DCB" w:rsidRDefault="005424DA">
            <w:pPr>
              <w:pStyle w:val="TAL"/>
            </w:pPr>
          </w:p>
        </w:tc>
      </w:tr>
      <w:tr w:rsidR="005424DA" w:rsidRPr="00A15DCB" w14:paraId="4FEB9F3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2D53067"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7AE91D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F1DEEA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A5A2934" w14:textId="77777777" w:rsidR="005424DA" w:rsidRPr="00A15DCB" w:rsidRDefault="005424DA">
            <w:pPr>
              <w:pStyle w:val="TAL"/>
            </w:pPr>
          </w:p>
        </w:tc>
      </w:tr>
    </w:tbl>
    <w:p w14:paraId="1D48977E" w14:textId="77777777" w:rsidR="005424DA" w:rsidRPr="00A15DCB" w:rsidRDefault="005424DA" w:rsidP="005424DA"/>
    <w:p w14:paraId="04E87653" w14:textId="77777777" w:rsidR="005424DA" w:rsidRPr="00A15DCB" w:rsidRDefault="005424DA" w:rsidP="005424DA">
      <w:pPr>
        <w:pStyle w:val="TH"/>
        <w:rPr>
          <w:lang w:eastAsia="x-none"/>
        </w:rPr>
      </w:pPr>
      <w:r w:rsidRPr="00A15DCB">
        <w:rPr>
          <w:lang w:eastAsia="x-none"/>
        </w:rPr>
        <w:t xml:space="preserve">Table 7.1.1.1.13.3.3-3: </w:t>
      </w:r>
      <w:r w:rsidRPr="00A15DCB">
        <w:t>BWP-UplinkCommon</w:t>
      </w:r>
      <w:r w:rsidRPr="00A15DCB">
        <w:rPr>
          <w:i/>
          <w:iCs/>
        </w:rPr>
        <w:t xml:space="preserve"> </w:t>
      </w:r>
      <w:r w:rsidRPr="00A15DCB">
        <w:rPr>
          <w:lang w:eastAsia="x-none"/>
        </w:rPr>
        <w:t>(Table 7.1.1.1.13.3.3-2)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0ED60BA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50FEE72" w14:textId="77777777" w:rsidR="005424DA" w:rsidRPr="00A15DCB" w:rsidRDefault="005424DA">
            <w:pPr>
              <w:pStyle w:val="TAL"/>
            </w:pPr>
            <w:r w:rsidRPr="00A15DCB">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2F3B704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64ECD4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25D7D6" w14:textId="77777777" w:rsidR="005424DA" w:rsidRPr="00A15DCB" w:rsidRDefault="005424DA">
            <w:pPr>
              <w:pStyle w:val="TAL"/>
            </w:pPr>
          </w:p>
        </w:tc>
      </w:tr>
      <w:tr w:rsidR="005424DA" w:rsidRPr="00A15DCB" w14:paraId="4FC53E9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8ACB02" w14:textId="77777777" w:rsidR="005424DA" w:rsidRPr="00A15DCB" w:rsidRDefault="005424DA">
            <w:pPr>
              <w:pStyle w:val="TAL"/>
              <w:jc w:val="center"/>
              <w:rPr>
                <w:b/>
              </w:rPr>
            </w:pPr>
            <w:r w:rsidRPr="00A15DCB">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9AD96E" w14:textId="77777777" w:rsidR="005424DA" w:rsidRPr="00A15DCB" w:rsidRDefault="005424DA">
            <w:pPr>
              <w:pStyle w:val="TAL"/>
              <w:jc w:val="center"/>
              <w:rPr>
                <w:b/>
              </w:rPr>
            </w:pPr>
            <w:r w:rsidRPr="00A15DCB">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E94124D" w14:textId="77777777" w:rsidR="005424DA" w:rsidRPr="00A15DCB" w:rsidRDefault="005424DA">
            <w:pPr>
              <w:pStyle w:val="TAL"/>
              <w:jc w:val="center"/>
              <w:rPr>
                <w:b/>
              </w:rPr>
            </w:pPr>
            <w:r w:rsidRPr="00A15DCB">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18ED66F" w14:textId="77777777" w:rsidR="005424DA" w:rsidRPr="00A15DCB" w:rsidRDefault="005424DA">
            <w:pPr>
              <w:pStyle w:val="TAL"/>
              <w:jc w:val="center"/>
              <w:rPr>
                <w:b/>
              </w:rPr>
            </w:pPr>
            <w:r w:rsidRPr="00A15DCB">
              <w:rPr>
                <w:b/>
              </w:rPr>
              <w:t>Condition</w:t>
            </w:r>
          </w:p>
        </w:tc>
      </w:tr>
      <w:tr w:rsidR="005424DA" w:rsidRPr="00A15DCB" w14:paraId="6FC7115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FEC74C" w14:textId="77777777" w:rsidR="005424DA" w:rsidRPr="00A15DCB" w:rsidRDefault="005424DA">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530A16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5ACAA6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1153C1" w14:textId="77777777" w:rsidR="005424DA" w:rsidRPr="00A15DCB" w:rsidRDefault="005424DA">
            <w:pPr>
              <w:pStyle w:val="TAL"/>
            </w:pPr>
          </w:p>
        </w:tc>
      </w:tr>
      <w:tr w:rsidR="005424DA" w:rsidRPr="00A15DCB" w14:paraId="6C70AE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F21F89" w14:textId="77777777" w:rsidR="005424DA" w:rsidRPr="00A15DCB" w:rsidRDefault="005424DA">
            <w:pPr>
              <w:pStyle w:val="TAL"/>
            </w:pPr>
            <w:r w:rsidRPr="00A15DCB">
              <w:t xml:space="preserve">  AdditionalRACH-ConfigList-r17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DB0A34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C7408A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A7D8553" w14:textId="77777777" w:rsidR="005424DA" w:rsidRPr="00A15DCB" w:rsidRDefault="005424DA">
            <w:pPr>
              <w:pStyle w:val="TAL"/>
            </w:pPr>
          </w:p>
        </w:tc>
      </w:tr>
      <w:tr w:rsidR="005424DA" w:rsidRPr="00A15DCB" w14:paraId="500612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F6516A" w14:textId="77777777" w:rsidR="005424DA" w:rsidRPr="00A15DCB" w:rsidRDefault="005424DA">
            <w:pPr>
              <w:pStyle w:val="TAL"/>
            </w:pPr>
            <w:r w:rsidRPr="00A15DCB">
              <w:t xml:space="preserve">    AdditionalRACH-Config-r17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99E3530"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56B389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D661379" w14:textId="77777777" w:rsidR="005424DA" w:rsidRPr="00A15DCB" w:rsidRDefault="005424DA">
            <w:pPr>
              <w:pStyle w:val="TAL"/>
            </w:pPr>
          </w:p>
        </w:tc>
      </w:tr>
      <w:tr w:rsidR="005424DA" w:rsidRPr="00A15DCB" w14:paraId="5AEE603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FBCBD0" w14:textId="77777777" w:rsidR="005424DA" w:rsidRPr="00A15DCB" w:rsidRDefault="005424DA">
            <w:pPr>
              <w:pStyle w:val="TAL"/>
            </w:pPr>
            <w:r w:rsidRPr="00A15DCB">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3DC6A35C" w14:textId="77777777" w:rsidR="005424DA" w:rsidRPr="00A15DCB" w:rsidRDefault="005424DA">
            <w:pPr>
              <w:pStyle w:val="TAL"/>
            </w:pPr>
            <w:r w:rsidRPr="00A15DCB">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875CE20" w14:textId="77777777" w:rsidR="005424DA" w:rsidRPr="00A15DCB" w:rsidRDefault="005424DA">
            <w:pPr>
              <w:pStyle w:val="TAL"/>
            </w:pPr>
            <w:r w:rsidRPr="00A15DCB">
              <w:t xml:space="preserve">Table </w:t>
            </w:r>
            <w:r w:rsidRPr="00A15DCB">
              <w:rPr>
                <w:lang w:eastAsia="x-none"/>
              </w:rPr>
              <w:t>7.1.1.1.13.3.3-4</w:t>
            </w:r>
          </w:p>
        </w:tc>
        <w:tc>
          <w:tcPr>
            <w:tcW w:w="1245" w:type="dxa"/>
            <w:tcBorders>
              <w:top w:val="single" w:sz="4" w:space="0" w:color="auto"/>
              <w:left w:val="single" w:sz="4" w:space="0" w:color="auto"/>
              <w:bottom w:val="single" w:sz="4" w:space="0" w:color="auto"/>
              <w:right w:val="single" w:sz="4" w:space="0" w:color="auto"/>
            </w:tcBorders>
          </w:tcPr>
          <w:p w14:paraId="2A7162F7" w14:textId="77777777" w:rsidR="005424DA" w:rsidRPr="00A15DCB" w:rsidRDefault="005424DA">
            <w:pPr>
              <w:pStyle w:val="TAL"/>
            </w:pPr>
          </w:p>
        </w:tc>
      </w:tr>
      <w:tr w:rsidR="005424DA" w:rsidRPr="00A15DCB" w14:paraId="468A545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5ED1610" w14:textId="2BF1F84F" w:rsidR="005424DA" w:rsidRPr="00A15DCB" w:rsidRDefault="005424DA">
            <w:pPr>
              <w:pStyle w:val="TAL"/>
            </w:pPr>
            <w:r w:rsidRPr="00A15DCB">
              <w:t xml:space="preserve">    </w:t>
            </w:r>
            <w:r w:rsidR="008170DC" w:rsidRPr="00A15DCB">
              <w:t>}</w:t>
            </w:r>
          </w:p>
        </w:tc>
        <w:tc>
          <w:tcPr>
            <w:tcW w:w="2267" w:type="dxa"/>
            <w:tcBorders>
              <w:top w:val="single" w:sz="4" w:space="0" w:color="auto"/>
              <w:left w:val="single" w:sz="4" w:space="0" w:color="auto"/>
              <w:bottom w:val="single" w:sz="4" w:space="0" w:color="auto"/>
              <w:right w:val="single" w:sz="4" w:space="0" w:color="auto"/>
            </w:tcBorders>
          </w:tcPr>
          <w:p w14:paraId="73742A9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A93E230"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6592FC5" w14:textId="77777777" w:rsidR="005424DA" w:rsidRPr="00A15DCB" w:rsidRDefault="005424DA">
            <w:pPr>
              <w:pStyle w:val="TAL"/>
            </w:pPr>
          </w:p>
        </w:tc>
      </w:tr>
      <w:tr w:rsidR="005424DA" w:rsidRPr="00A15DCB" w14:paraId="1A0D71C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3D32550"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64B4A6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71165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7232A3" w14:textId="77777777" w:rsidR="005424DA" w:rsidRPr="00A15DCB" w:rsidRDefault="005424DA">
            <w:pPr>
              <w:pStyle w:val="TAL"/>
            </w:pPr>
          </w:p>
        </w:tc>
      </w:tr>
      <w:tr w:rsidR="005424DA" w:rsidRPr="00A15DCB" w14:paraId="1456840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0D3B678"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50BC9C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4882E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8D2A6D2" w14:textId="77777777" w:rsidR="005424DA" w:rsidRPr="00A15DCB" w:rsidRDefault="005424DA">
            <w:pPr>
              <w:pStyle w:val="TAL"/>
            </w:pPr>
          </w:p>
        </w:tc>
      </w:tr>
    </w:tbl>
    <w:p w14:paraId="5613F428" w14:textId="77777777" w:rsidR="005424DA" w:rsidRPr="00A15DCB" w:rsidRDefault="005424DA" w:rsidP="005424DA"/>
    <w:p w14:paraId="568A86C9" w14:textId="77777777" w:rsidR="005424DA" w:rsidRPr="00A15DCB" w:rsidRDefault="005424DA" w:rsidP="005424DA">
      <w:pPr>
        <w:pStyle w:val="TH"/>
        <w:rPr>
          <w:lang w:eastAsia="x-none"/>
        </w:rPr>
      </w:pPr>
      <w:r w:rsidRPr="00A15DCB">
        <w:rPr>
          <w:lang w:eastAsia="x-none"/>
        </w:rPr>
        <w:lastRenderedPageBreak/>
        <w:t xml:space="preserve">Table 7.1.1.1.13.3.3-4: </w:t>
      </w:r>
      <w:r w:rsidRPr="00A15DCB">
        <w:rPr>
          <w:iCs/>
        </w:rPr>
        <w:t>MsgA-ConfigCommon-r16</w:t>
      </w:r>
      <w:r w:rsidRPr="00A15DCB">
        <w:rPr>
          <w:lang w:eastAsia="x-none"/>
        </w:rPr>
        <w:t xml:space="preserve"> (Table 7.1.1.1.13.3.3-3)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0C7ED54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B61A836" w14:textId="77777777" w:rsidR="005424DA" w:rsidRPr="00A15DCB" w:rsidRDefault="005424DA">
            <w:pPr>
              <w:pStyle w:val="TAH"/>
              <w:jc w:val="left"/>
              <w:rPr>
                <w:b w:val="0"/>
              </w:rPr>
            </w:pPr>
            <w:r w:rsidRPr="00A15DCB">
              <w:rPr>
                <w:b w:val="0"/>
              </w:rPr>
              <w:t>Derivation Path: TS 38.508-1 [4], Table 4.6.3-81A</w:t>
            </w:r>
          </w:p>
        </w:tc>
      </w:tr>
      <w:tr w:rsidR="005424DA" w:rsidRPr="00A15DCB" w14:paraId="343D6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C86DA3"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23018C"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5FF311A"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A0B72BC" w14:textId="77777777" w:rsidR="005424DA" w:rsidRPr="00A15DCB" w:rsidRDefault="005424DA">
            <w:pPr>
              <w:pStyle w:val="TAH"/>
            </w:pPr>
            <w:r w:rsidRPr="00A15DCB">
              <w:t>Condition</w:t>
            </w:r>
          </w:p>
        </w:tc>
      </w:tr>
      <w:tr w:rsidR="005424DA" w:rsidRPr="00A15DCB" w14:paraId="643DD67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238A7A" w14:textId="77777777" w:rsidR="005424DA" w:rsidRPr="00A15DCB" w:rsidRDefault="005424DA">
            <w:pPr>
              <w:pStyle w:val="TAL"/>
            </w:pPr>
            <w:r w:rsidRPr="00A15DCB">
              <w:t xml:space="preserve">MsgA-ConfigCommon-r16 ::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5842BE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A94547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77951A4" w14:textId="77777777" w:rsidR="005424DA" w:rsidRPr="00A15DCB" w:rsidRDefault="005424DA">
            <w:pPr>
              <w:pStyle w:val="TAL"/>
            </w:pPr>
          </w:p>
        </w:tc>
      </w:tr>
      <w:tr w:rsidR="005424DA" w:rsidRPr="00A15DCB" w14:paraId="3996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8B366" w14:textId="77777777" w:rsidR="005424DA" w:rsidRPr="00A15DCB" w:rsidRDefault="005424DA">
            <w:pPr>
              <w:pStyle w:val="TAL"/>
            </w:pPr>
            <w:r w:rsidRPr="00A15DCB">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6CE71DAE" w14:textId="77777777" w:rsidR="005424DA" w:rsidRPr="00A15DCB" w:rsidRDefault="005424DA">
            <w:pPr>
              <w:pStyle w:val="TAL"/>
            </w:pPr>
            <w:r w:rsidRPr="00A15DCB">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796A7CF1" w14:textId="77777777" w:rsidR="005424DA" w:rsidRPr="00A15DCB" w:rsidRDefault="005424DA">
            <w:pPr>
              <w:pStyle w:val="TAL"/>
            </w:pPr>
            <w:r w:rsidRPr="00A15DCB">
              <w:t xml:space="preserve">Table </w:t>
            </w:r>
            <w:r w:rsidRPr="00A15DCB">
              <w:rPr>
                <w:lang w:eastAsia="x-none"/>
              </w:rPr>
              <w:t>7.1.1.1.13.3.3-5</w:t>
            </w:r>
          </w:p>
        </w:tc>
        <w:tc>
          <w:tcPr>
            <w:tcW w:w="1245" w:type="dxa"/>
            <w:tcBorders>
              <w:top w:val="single" w:sz="4" w:space="0" w:color="auto"/>
              <w:left w:val="single" w:sz="4" w:space="0" w:color="auto"/>
              <w:bottom w:val="single" w:sz="4" w:space="0" w:color="auto"/>
              <w:right w:val="single" w:sz="4" w:space="0" w:color="auto"/>
            </w:tcBorders>
          </w:tcPr>
          <w:p w14:paraId="05481693" w14:textId="77777777" w:rsidR="005424DA" w:rsidRPr="00A15DCB" w:rsidRDefault="005424DA">
            <w:pPr>
              <w:pStyle w:val="TAL"/>
            </w:pPr>
          </w:p>
        </w:tc>
      </w:tr>
      <w:tr w:rsidR="005424DA" w:rsidRPr="00A15DCB" w14:paraId="02B7077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7E8CE45"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93E0A5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C1FFE0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2604800" w14:textId="77777777" w:rsidR="005424DA" w:rsidRPr="00A15DCB" w:rsidRDefault="005424DA">
            <w:pPr>
              <w:pStyle w:val="TAL"/>
            </w:pPr>
          </w:p>
        </w:tc>
      </w:tr>
    </w:tbl>
    <w:p w14:paraId="42A5FD14" w14:textId="77777777" w:rsidR="005424DA" w:rsidRPr="00A15DCB" w:rsidRDefault="005424DA" w:rsidP="005424DA"/>
    <w:p w14:paraId="74EABF7B" w14:textId="77777777" w:rsidR="005424DA" w:rsidRPr="00A15DCB" w:rsidRDefault="005424DA" w:rsidP="005424DA">
      <w:pPr>
        <w:pStyle w:val="TH"/>
        <w:rPr>
          <w:lang w:eastAsia="x-none"/>
        </w:rPr>
      </w:pPr>
      <w:r w:rsidRPr="00A15DCB">
        <w:rPr>
          <w:lang w:eastAsia="x-none"/>
        </w:rPr>
        <w:t xml:space="preserve">Table 7.1.1.1.13.3.3-5: </w:t>
      </w:r>
      <w:r w:rsidRPr="00A15DCB">
        <w:rPr>
          <w:iCs/>
        </w:rPr>
        <w:t>RACH-ConfigCommonTwoStepRA-r16</w:t>
      </w:r>
      <w:r w:rsidRPr="00A15DCB">
        <w:rPr>
          <w:lang w:eastAsia="x-none"/>
        </w:rPr>
        <w:t xml:space="preserve"> (Table 7.1.1.1.13.3.3-4)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3C6BE15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CC0D302" w14:textId="77777777" w:rsidR="005424DA" w:rsidRPr="00A15DCB" w:rsidRDefault="005424DA">
            <w:pPr>
              <w:pStyle w:val="TAH"/>
              <w:jc w:val="left"/>
              <w:rPr>
                <w:b w:val="0"/>
              </w:rPr>
            </w:pPr>
            <w:r w:rsidRPr="00A15DCB">
              <w:rPr>
                <w:b w:val="0"/>
              </w:rPr>
              <w:t>Derivation Path: TS 38.508-1 [4], Table 4.6.3-128A</w:t>
            </w:r>
          </w:p>
        </w:tc>
      </w:tr>
      <w:tr w:rsidR="005424DA" w:rsidRPr="00A15DCB" w14:paraId="31C396E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1B0E349"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0C13BA"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C5DA6DA"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FD6E2B2" w14:textId="77777777" w:rsidR="005424DA" w:rsidRPr="00A15DCB" w:rsidRDefault="005424DA">
            <w:pPr>
              <w:pStyle w:val="TAH"/>
            </w:pPr>
            <w:r w:rsidRPr="00A15DCB">
              <w:t>Condition</w:t>
            </w:r>
          </w:p>
        </w:tc>
      </w:tr>
      <w:tr w:rsidR="005424DA" w:rsidRPr="00A15DCB" w14:paraId="3EE2D46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815717" w14:textId="77777777" w:rsidR="005424DA" w:rsidRPr="00A15DCB" w:rsidRDefault="005424DA">
            <w:pPr>
              <w:pStyle w:val="TAL"/>
            </w:pPr>
            <w:r w:rsidRPr="00A15DCB">
              <w:t xml:space="preserve">RACH-ConfigCommonTwoStepRA-r16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7F6DD2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8F0C2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D28FC9" w14:textId="77777777" w:rsidR="005424DA" w:rsidRPr="00A15DCB" w:rsidRDefault="005424DA">
            <w:pPr>
              <w:pStyle w:val="TAL"/>
            </w:pPr>
          </w:p>
        </w:tc>
      </w:tr>
      <w:tr w:rsidR="005424DA" w:rsidRPr="00A15DCB" w14:paraId="612611F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FB7113" w14:textId="248F8D82" w:rsidR="005424DA" w:rsidRPr="00A15DCB" w:rsidRDefault="005424DA">
            <w:pPr>
              <w:pStyle w:val="TAL"/>
            </w:pPr>
            <w:r w:rsidRPr="00A15DCB">
              <w:t xml:space="preserve">  </w:t>
            </w:r>
            <w:r w:rsidRPr="00A15DCB">
              <w:rPr>
                <w:lang w:eastAsia="zh-CN" w:bidi="ar"/>
              </w:rPr>
              <w:t>featureCombinationPreamblesList-r17 SEQUENCE</w:t>
            </w:r>
            <w:r w:rsidR="00F919AC" w:rsidRPr="00A15DCB">
              <w:rPr>
                <w:lang w:eastAsia="zh-CN" w:bidi="ar"/>
              </w:rPr>
              <w:t xml:space="preserve"> (SIZE(1..maxFeatureCombPreamblesPerRACHResource-r17)) OF FeatureCombinationPreambles-r17</w:t>
            </w:r>
            <w:r w:rsidRPr="00A15DCB">
              <w:rPr>
                <w:lang w:eastAsia="zh-CN" w:bidi="ar"/>
              </w:rPr>
              <w:t xml:space="preserve"> {</w:t>
            </w:r>
          </w:p>
        </w:tc>
        <w:tc>
          <w:tcPr>
            <w:tcW w:w="2267" w:type="dxa"/>
            <w:tcBorders>
              <w:top w:val="single" w:sz="4" w:space="0" w:color="auto"/>
              <w:left w:val="single" w:sz="4" w:space="0" w:color="auto"/>
              <w:bottom w:val="single" w:sz="4" w:space="0" w:color="auto"/>
              <w:right w:val="single" w:sz="4" w:space="0" w:color="auto"/>
            </w:tcBorders>
          </w:tcPr>
          <w:p w14:paraId="2F2DB0D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6E5A76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3550ED0" w14:textId="77777777" w:rsidR="005424DA" w:rsidRPr="00A15DCB" w:rsidRDefault="005424DA">
            <w:pPr>
              <w:pStyle w:val="TAL"/>
            </w:pPr>
          </w:p>
        </w:tc>
      </w:tr>
      <w:tr w:rsidR="005424DA" w:rsidRPr="00A15DCB" w14:paraId="6E75C8E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8BE063" w14:textId="77777777" w:rsidR="005424DA" w:rsidRPr="00A15DCB" w:rsidRDefault="005424DA">
            <w:pPr>
              <w:pStyle w:val="TAL"/>
            </w:pPr>
            <w:r w:rsidRPr="00A15DCB">
              <w:t xml:space="preserve">    </w:t>
            </w:r>
            <w:r w:rsidRPr="00A15DCB">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6D2BFD85" w14:textId="77777777" w:rsidR="005424DA" w:rsidRPr="00A15DCB" w:rsidRDefault="005424DA">
            <w:pPr>
              <w:pStyle w:val="TAL"/>
            </w:pPr>
            <w:r w:rsidRPr="00A15DCB">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hideMark/>
          </w:tcPr>
          <w:p w14:paraId="4BA9C310" w14:textId="77777777" w:rsidR="005424DA" w:rsidRPr="00A15DCB" w:rsidRDefault="005424DA">
            <w:pPr>
              <w:pStyle w:val="TAL"/>
            </w:pPr>
            <w:r w:rsidRPr="00A15DCB">
              <w:t xml:space="preserve">Table </w:t>
            </w:r>
            <w:r w:rsidRPr="00A15DCB">
              <w:rPr>
                <w:lang w:eastAsia="x-none"/>
              </w:rPr>
              <w:t>7.1.1.1.13.3.3-6</w:t>
            </w:r>
          </w:p>
        </w:tc>
        <w:tc>
          <w:tcPr>
            <w:tcW w:w="1245" w:type="dxa"/>
            <w:tcBorders>
              <w:top w:val="single" w:sz="4" w:space="0" w:color="auto"/>
              <w:left w:val="single" w:sz="4" w:space="0" w:color="auto"/>
              <w:bottom w:val="single" w:sz="4" w:space="0" w:color="auto"/>
              <w:right w:val="single" w:sz="4" w:space="0" w:color="auto"/>
            </w:tcBorders>
          </w:tcPr>
          <w:p w14:paraId="4AAD1E72" w14:textId="77777777" w:rsidR="005424DA" w:rsidRPr="00A15DCB" w:rsidRDefault="005424DA">
            <w:pPr>
              <w:pStyle w:val="TAL"/>
            </w:pPr>
          </w:p>
        </w:tc>
      </w:tr>
      <w:tr w:rsidR="005424DA" w:rsidRPr="00A15DCB" w14:paraId="759F4ED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A8A5A0"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BE6BA0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7B5C4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9029C5" w14:textId="77777777" w:rsidR="005424DA" w:rsidRPr="00A15DCB" w:rsidRDefault="005424DA">
            <w:pPr>
              <w:pStyle w:val="TAL"/>
            </w:pPr>
          </w:p>
        </w:tc>
      </w:tr>
      <w:tr w:rsidR="005424DA" w:rsidRPr="00A15DCB" w14:paraId="5FD3B75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9FA979"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7358968"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BE53DC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7F39A8" w14:textId="77777777" w:rsidR="005424DA" w:rsidRPr="00A15DCB" w:rsidRDefault="005424DA">
            <w:pPr>
              <w:pStyle w:val="TAL"/>
            </w:pPr>
          </w:p>
        </w:tc>
      </w:tr>
    </w:tbl>
    <w:p w14:paraId="582EB371" w14:textId="77777777" w:rsidR="005424DA" w:rsidRPr="00A15DCB" w:rsidRDefault="005424DA" w:rsidP="005424DA"/>
    <w:p w14:paraId="12A6E087" w14:textId="77777777" w:rsidR="005424DA" w:rsidRPr="00A15DCB" w:rsidRDefault="005424DA" w:rsidP="005424DA">
      <w:pPr>
        <w:pStyle w:val="TH"/>
      </w:pPr>
      <w:r w:rsidRPr="00A15DCB">
        <w:rPr>
          <w:lang w:eastAsia="x-none"/>
        </w:rPr>
        <w:t>Table 7.1.1.1.13.3.3-6</w:t>
      </w:r>
      <w:r w:rsidRPr="00A15DCB">
        <w:t>: FeatureCombinationPreambles</w:t>
      </w:r>
      <w:r w:rsidRPr="00A15DCB">
        <w:rPr>
          <w:i/>
          <w:iCs/>
        </w:rPr>
        <w:t xml:space="preserve"> </w:t>
      </w:r>
      <w:r w:rsidRPr="00A15DCB">
        <w:rPr>
          <w:lang w:eastAsia="x-none"/>
        </w:rPr>
        <w:t>(Table 7.1.1.1.13.3.3-5)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A15DCB" w14:paraId="5274EE9E"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052CB" w14:textId="477BA844" w:rsidR="005424DA" w:rsidRPr="00A15DCB" w:rsidRDefault="005424DA">
            <w:pPr>
              <w:pStyle w:val="TAH"/>
              <w:spacing w:line="252" w:lineRule="auto"/>
              <w:jc w:val="left"/>
              <w:rPr>
                <w:b w:val="0"/>
              </w:rPr>
            </w:pPr>
            <w:r w:rsidRPr="00A15DCB">
              <w:rPr>
                <w:b w:val="0"/>
                <w:bCs/>
              </w:rPr>
              <w:t xml:space="preserve">Derivation Path: TS </w:t>
            </w:r>
            <w:r w:rsidR="008170DC" w:rsidRPr="00A15DCB">
              <w:rPr>
                <w:b w:val="0"/>
                <w:bCs/>
              </w:rPr>
              <w:t>38.508-1 [4]</w:t>
            </w:r>
            <w:r w:rsidRPr="00A15DCB">
              <w:rPr>
                <w:b w:val="0"/>
                <w:bCs/>
              </w:rPr>
              <w:t xml:space="preserve">, </w:t>
            </w:r>
            <w:r w:rsidR="008170DC" w:rsidRPr="00A15DCB">
              <w:rPr>
                <w:b w:val="0"/>
                <w:bCs/>
              </w:rPr>
              <w:t>Table 4.6.3-56E</w:t>
            </w:r>
          </w:p>
        </w:tc>
      </w:tr>
      <w:tr w:rsidR="005424DA" w:rsidRPr="00A15DCB" w14:paraId="57A4F5E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2F811" w14:textId="77777777" w:rsidR="005424DA" w:rsidRPr="00A15DCB" w:rsidRDefault="005424DA">
            <w:pPr>
              <w:pStyle w:val="TAH"/>
              <w:spacing w:line="252" w:lineRule="auto"/>
              <w:rPr>
                <w:bCs/>
              </w:rPr>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387C2" w14:textId="77777777" w:rsidR="005424DA" w:rsidRPr="00A15DCB" w:rsidRDefault="005424DA">
            <w:pPr>
              <w:pStyle w:val="TAH"/>
              <w:spacing w:line="252" w:lineRule="auto"/>
            </w:pPr>
            <w:r w:rsidRPr="00A15DC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BE064" w14:textId="77777777" w:rsidR="005424DA" w:rsidRPr="00A15DCB" w:rsidRDefault="005424DA">
            <w:pPr>
              <w:pStyle w:val="TAH"/>
              <w:spacing w:line="252" w:lineRule="auto"/>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C17AB" w14:textId="77777777" w:rsidR="005424DA" w:rsidRPr="00A15DCB" w:rsidRDefault="005424DA">
            <w:pPr>
              <w:pStyle w:val="TAH"/>
              <w:spacing w:line="252" w:lineRule="auto"/>
            </w:pPr>
            <w:r w:rsidRPr="00A15DCB">
              <w:t>Condition</w:t>
            </w:r>
          </w:p>
        </w:tc>
      </w:tr>
      <w:tr w:rsidR="005424DA" w:rsidRPr="00A15DCB" w14:paraId="157E6EE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B7A35" w14:textId="77777777" w:rsidR="005424DA" w:rsidRPr="00A15DCB" w:rsidRDefault="005424DA">
            <w:pPr>
              <w:pStyle w:val="TAL"/>
              <w:spacing w:line="252" w:lineRule="auto"/>
            </w:pPr>
            <w:r w:rsidRPr="00A15DCB">
              <w:t xml:space="preserve">FeatureCombinationPreambles-r17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C3FCA"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7D7A9"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5FD7" w14:textId="77777777" w:rsidR="005424DA" w:rsidRPr="00A15DCB" w:rsidRDefault="005424DA">
            <w:pPr>
              <w:pStyle w:val="TAL"/>
              <w:spacing w:line="252" w:lineRule="auto"/>
            </w:pPr>
          </w:p>
        </w:tc>
      </w:tr>
      <w:tr w:rsidR="005424DA" w:rsidRPr="00A15DCB" w14:paraId="3C7CCC9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09B49" w14:textId="559E28BD" w:rsidR="005424DA" w:rsidRPr="00A15DCB" w:rsidRDefault="005424DA">
            <w:pPr>
              <w:pStyle w:val="TAL"/>
              <w:spacing w:line="252" w:lineRule="auto"/>
            </w:pPr>
            <w:r w:rsidRPr="00A15DCB">
              <w:t xml:space="preserve">  featureCombination-r17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086D" w14:textId="77777777" w:rsidR="005424DA" w:rsidRPr="00A15DCB"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0D53" w14:textId="77777777" w:rsidR="005424DA" w:rsidRPr="00A15DCB"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DE6D2" w14:textId="77777777" w:rsidR="005424DA" w:rsidRPr="00A15DCB" w:rsidRDefault="005424DA">
            <w:pPr>
              <w:pStyle w:val="TAL"/>
              <w:spacing w:line="252" w:lineRule="auto"/>
              <w:rPr>
                <w:sz w:val="20"/>
              </w:rPr>
            </w:pPr>
          </w:p>
        </w:tc>
      </w:tr>
      <w:tr w:rsidR="005424DA" w:rsidRPr="00A15DCB" w14:paraId="78BE58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0E56B" w14:textId="1962DF60" w:rsidR="005424DA" w:rsidRPr="00A15DCB" w:rsidRDefault="005424DA">
            <w:pPr>
              <w:pStyle w:val="TAL"/>
              <w:spacing w:line="252" w:lineRule="auto"/>
            </w:pPr>
            <w:r w:rsidRPr="00A15DCB">
              <w:t xml:space="preserve">    nsag-r17</w:t>
            </w:r>
            <w:r w:rsidR="00F919AC" w:rsidRPr="00A15DCB">
              <w:t xml:space="preserve"> SEQUENCE (SIZE (1.. maxSliceInfo-r17)) OF NSAG-ID-r17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DEE51"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C9F52"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8FD68" w14:textId="77777777" w:rsidR="005424DA" w:rsidRPr="00A15DCB" w:rsidRDefault="005424DA">
            <w:pPr>
              <w:pStyle w:val="TAL"/>
              <w:spacing w:line="252" w:lineRule="auto"/>
            </w:pPr>
          </w:p>
        </w:tc>
      </w:tr>
      <w:tr w:rsidR="005424DA" w:rsidRPr="00A15DCB" w14:paraId="31EC705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61CEB" w14:textId="4AE8FBCB" w:rsidR="005424DA" w:rsidRPr="00A15DCB" w:rsidRDefault="005424DA">
            <w:pPr>
              <w:pStyle w:val="TAL"/>
              <w:spacing w:line="252" w:lineRule="auto"/>
            </w:pPr>
            <w:r w:rsidRPr="00A15DCB">
              <w:t xml:space="preserve">      </w:t>
            </w:r>
            <w:r w:rsidR="00F919AC" w:rsidRPr="00A15DCB">
              <w:t>NSAG-ID-r17</w:t>
            </w:r>
            <w:r w:rsidRPr="00A15DCB">
              <w:t>[0]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02C6E" w14:textId="77777777" w:rsidR="005424DA" w:rsidRPr="00A15DCB" w:rsidRDefault="005424DA">
            <w:pPr>
              <w:pStyle w:val="TAL"/>
              <w:spacing w:line="252" w:lineRule="auto"/>
            </w:pPr>
            <w:r w:rsidRPr="00A15DCB">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52F41"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2D2C4" w14:textId="77777777" w:rsidR="005424DA" w:rsidRPr="00A15DCB" w:rsidRDefault="005424DA">
            <w:pPr>
              <w:pStyle w:val="TAL"/>
              <w:spacing w:line="252" w:lineRule="auto"/>
            </w:pPr>
          </w:p>
        </w:tc>
      </w:tr>
      <w:tr w:rsidR="005424DA" w:rsidRPr="00A15DCB" w14:paraId="6E2FC351"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D6F00" w14:textId="67107914"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826D8"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7101F"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6595" w14:textId="77777777" w:rsidR="005424DA" w:rsidRPr="00A15DCB" w:rsidRDefault="005424DA">
            <w:pPr>
              <w:pStyle w:val="TAL"/>
              <w:spacing w:line="252" w:lineRule="auto"/>
            </w:pPr>
          </w:p>
        </w:tc>
      </w:tr>
      <w:tr w:rsidR="005424DA" w:rsidRPr="00A15DCB" w14:paraId="2FCF5F4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4F17D" w14:textId="7E01F3DD"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1F8D"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44795"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ACD36" w14:textId="77777777" w:rsidR="005424DA" w:rsidRPr="00A15DCB" w:rsidRDefault="005424DA">
            <w:pPr>
              <w:pStyle w:val="TAL"/>
              <w:spacing w:line="252" w:lineRule="auto"/>
            </w:pPr>
          </w:p>
        </w:tc>
      </w:tr>
      <w:tr w:rsidR="005424DA" w:rsidRPr="00A15DCB" w14:paraId="5F907E4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78F72" w14:textId="2BF5724D" w:rsidR="005424DA" w:rsidRPr="00A15DCB" w:rsidRDefault="005424DA">
            <w:pPr>
              <w:pStyle w:val="TAL"/>
              <w:spacing w:line="252" w:lineRule="auto"/>
            </w:pPr>
            <w:r w:rsidRPr="00A15DCB">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6E208" w14:textId="77777777" w:rsidR="005424DA" w:rsidRPr="00A15DCB" w:rsidRDefault="005424DA">
            <w:pPr>
              <w:pStyle w:val="TAL"/>
              <w:spacing w:line="252" w:lineRule="auto"/>
            </w:pPr>
            <w:r w:rsidRPr="00A15DCB">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A09AD" w14:textId="77777777" w:rsidR="005424DA" w:rsidRPr="00A15DCB" w:rsidRDefault="005424DA">
            <w:pPr>
              <w:pStyle w:val="TAL"/>
              <w:spacing w:line="252" w:lineRule="auto"/>
            </w:pPr>
            <w:r w:rsidRPr="00A15DCB">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1F13D" w14:textId="77777777" w:rsidR="005424DA" w:rsidRPr="00A15DCB" w:rsidRDefault="005424DA">
            <w:pPr>
              <w:pStyle w:val="TAL"/>
              <w:spacing w:line="252" w:lineRule="auto"/>
            </w:pPr>
          </w:p>
        </w:tc>
      </w:tr>
      <w:tr w:rsidR="005424DA" w:rsidRPr="00A15DCB" w14:paraId="625835E9"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8A6A8" w14:textId="022EC81F" w:rsidR="005424DA" w:rsidRPr="00A15DCB" w:rsidRDefault="005424DA">
            <w:pPr>
              <w:pStyle w:val="TAL"/>
              <w:spacing w:line="252" w:lineRule="auto"/>
            </w:pPr>
            <w:r w:rsidRPr="00A15DCB">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E5E77" w14:textId="77777777" w:rsidR="005424DA" w:rsidRPr="00A15DCB" w:rsidRDefault="005424DA">
            <w:pPr>
              <w:pStyle w:val="TAL"/>
              <w:spacing w:line="252" w:lineRule="auto"/>
            </w:pPr>
            <w:r w:rsidRPr="00A15DCB">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EAB022"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3C4F8" w14:textId="77777777" w:rsidR="005424DA" w:rsidRPr="00A15DCB" w:rsidRDefault="005424DA">
            <w:pPr>
              <w:pStyle w:val="TAL"/>
              <w:spacing w:line="252" w:lineRule="auto"/>
            </w:pPr>
          </w:p>
        </w:tc>
      </w:tr>
      <w:tr w:rsidR="005424DA" w:rsidRPr="00A15DCB" w14:paraId="272E340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0C73" w14:textId="57C00010" w:rsidR="005424DA" w:rsidRPr="00A15DCB" w:rsidRDefault="005424DA">
            <w:pPr>
              <w:pStyle w:val="TAL"/>
              <w:spacing w:line="252" w:lineRule="auto"/>
            </w:pPr>
            <w:r w:rsidRPr="00A15DCB">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F8BB0"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EDF25"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339D4" w14:textId="77777777" w:rsidR="005424DA" w:rsidRPr="00A15DCB" w:rsidRDefault="005424DA">
            <w:pPr>
              <w:pStyle w:val="TAL"/>
              <w:spacing w:line="252" w:lineRule="auto"/>
            </w:pPr>
          </w:p>
        </w:tc>
      </w:tr>
      <w:tr w:rsidR="005424DA" w:rsidRPr="00A15DCB" w14:paraId="10E9578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E2132" w14:textId="7BCF457F" w:rsidR="005424DA" w:rsidRPr="00A15DCB" w:rsidRDefault="005424DA">
            <w:pPr>
              <w:pStyle w:val="TAL"/>
              <w:spacing w:line="252" w:lineRule="auto"/>
            </w:pPr>
            <w:r w:rsidRPr="00A15DCB">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C474B"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7D0B4"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E55AB" w14:textId="77777777" w:rsidR="005424DA" w:rsidRPr="00A15DCB" w:rsidRDefault="005424DA">
            <w:pPr>
              <w:pStyle w:val="TAL"/>
              <w:spacing w:line="252" w:lineRule="auto"/>
            </w:pPr>
          </w:p>
        </w:tc>
      </w:tr>
      <w:tr w:rsidR="005424DA" w:rsidRPr="00A15DCB" w14:paraId="2B05CD0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F26FC" w14:textId="59AA0841" w:rsidR="005424DA" w:rsidRPr="00A15DCB" w:rsidRDefault="005424DA">
            <w:pPr>
              <w:pStyle w:val="TAL"/>
              <w:spacing w:line="252" w:lineRule="auto"/>
            </w:pPr>
            <w:r w:rsidRPr="00A15DCB">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78F0D" w14:textId="77777777" w:rsidR="005424DA" w:rsidRPr="00A15DCB" w:rsidRDefault="005424DA">
            <w:pPr>
              <w:pStyle w:val="TAL"/>
              <w:spacing w:line="252" w:lineRule="auto"/>
            </w:pPr>
            <w:r w:rsidRPr="00A15DCB">
              <w:rPr>
                <w:i/>
                <w:iCs/>
              </w:rPr>
              <w:t>MsgA-PUSCH-Config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7C913" w14:textId="5976D312" w:rsidR="005424DA" w:rsidRPr="00A15DCB" w:rsidRDefault="005424DA">
            <w:pPr>
              <w:pStyle w:val="TAL"/>
              <w:spacing w:line="252" w:lineRule="auto"/>
            </w:pPr>
            <w:r w:rsidRPr="00A15DCB">
              <w:t>38.508-1</w:t>
            </w:r>
            <w:r w:rsidR="008170DC" w:rsidRPr="00A15DCB">
              <w:t xml:space="preserve"> [4]</w:t>
            </w:r>
            <w:r w:rsidRPr="00A15DCB">
              <w:t xml:space="preserve">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49D890" w14:textId="77777777" w:rsidR="005424DA" w:rsidRPr="00A15DCB" w:rsidRDefault="005424DA">
            <w:pPr>
              <w:pStyle w:val="TAL"/>
              <w:spacing w:line="252" w:lineRule="auto"/>
            </w:pPr>
          </w:p>
        </w:tc>
      </w:tr>
      <w:tr w:rsidR="005424DA" w:rsidRPr="00A15DCB" w14:paraId="1E871D7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8432B" w14:textId="6B0B8DD6" w:rsidR="005424DA" w:rsidRPr="00A15DCB" w:rsidRDefault="005424DA">
            <w:pPr>
              <w:pStyle w:val="TAL"/>
              <w:spacing w:line="252" w:lineRule="auto"/>
            </w:pPr>
            <w:r w:rsidRPr="00A15DCB">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57B20" w14:textId="77777777" w:rsidR="005424DA" w:rsidRPr="00A15DCB" w:rsidRDefault="005424DA">
            <w:pPr>
              <w:pStyle w:val="TAL"/>
              <w:spacing w:line="252" w:lineRule="auto"/>
            </w:pPr>
            <w:r w:rsidRPr="00A15DCB">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13E6E" w14:textId="77777777" w:rsidR="005424DA" w:rsidRPr="00A15DCB" w:rsidRDefault="005424DA">
            <w:pPr>
              <w:pStyle w:val="TAL"/>
              <w:spacing w:line="252" w:lineRule="auto"/>
            </w:pPr>
            <w:r w:rsidRPr="00A15DCB">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A510EC" w14:textId="77777777" w:rsidR="005424DA" w:rsidRPr="00A15DCB" w:rsidRDefault="005424DA">
            <w:pPr>
              <w:pStyle w:val="TAL"/>
              <w:spacing w:line="252" w:lineRule="auto"/>
            </w:pPr>
          </w:p>
        </w:tc>
      </w:tr>
      <w:tr w:rsidR="005424DA" w:rsidRPr="00A15DCB" w14:paraId="5E1D142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1BE63" w14:textId="354D3DFC" w:rsidR="005424DA" w:rsidRPr="00A15DCB" w:rsidRDefault="005424DA">
            <w:pPr>
              <w:pStyle w:val="TAL"/>
              <w:spacing w:line="252" w:lineRule="auto"/>
            </w:pPr>
            <w:r w:rsidRPr="00A15DCB">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1AE3C" w14:textId="77777777" w:rsidR="005424DA" w:rsidRPr="00A15DCB" w:rsidRDefault="005424DA">
            <w:pPr>
              <w:pStyle w:val="TAL"/>
              <w:spacing w:line="252" w:lineRule="auto"/>
            </w:pPr>
            <w:r w:rsidRPr="00A15DCB">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61E92" w14:textId="799A8BAA" w:rsidR="005424DA" w:rsidRPr="00A15DCB" w:rsidRDefault="005424DA">
            <w:pPr>
              <w:pStyle w:val="TAL"/>
              <w:spacing w:line="252" w:lineRule="auto"/>
            </w:pPr>
            <w:r w:rsidRPr="00A15DCB">
              <w:t>38.508-1</w:t>
            </w:r>
            <w:r w:rsidR="008170DC" w:rsidRPr="00A15DCB">
              <w:t xml:space="preserve"> [4]</w:t>
            </w:r>
            <w:r w:rsidRPr="00A15DCB">
              <w:t xml:space="preserve">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F9AA8" w14:textId="77777777" w:rsidR="005424DA" w:rsidRPr="00A15DCB" w:rsidRDefault="005424DA">
            <w:pPr>
              <w:pStyle w:val="TAL"/>
              <w:spacing w:line="252" w:lineRule="auto"/>
            </w:pPr>
          </w:p>
        </w:tc>
      </w:tr>
      <w:tr w:rsidR="005424DA" w:rsidRPr="00A15DCB" w14:paraId="038EF8A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AA5B0" w14:textId="6F4FAE1B" w:rsidR="005424DA" w:rsidRPr="00A15DCB" w:rsidRDefault="005424DA">
            <w:pPr>
              <w:pStyle w:val="TAL"/>
              <w:spacing w:line="252" w:lineRule="auto"/>
            </w:pPr>
            <w:r w:rsidRPr="00A15DCB">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30708"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1C3A8"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BC05A" w14:textId="77777777" w:rsidR="005424DA" w:rsidRPr="00A15DCB" w:rsidRDefault="005424DA">
            <w:pPr>
              <w:pStyle w:val="TAL"/>
              <w:spacing w:line="252" w:lineRule="auto"/>
            </w:pPr>
          </w:p>
        </w:tc>
      </w:tr>
      <w:tr w:rsidR="005424DA" w:rsidRPr="00A15DCB" w14:paraId="0C18A75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5820B" w14:textId="77777777" w:rsidR="005424DA" w:rsidRPr="00A15DCB" w:rsidRDefault="005424DA">
            <w:pPr>
              <w:pStyle w:val="TAL"/>
              <w:spacing w:line="252" w:lineRule="auto"/>
            </w:pP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A97DF"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13B0D"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330EC" w14:textId="77777777" w:rsidR="005424DA" w:rsidRPr="00A15DCB" w:rsidRDefault="005424DA">
            <w:pPr>
              <w:pStyle w:val="TAL"/>
              <w:spacing w:line="252" w:lineRule="auto"/>
            </w:pPr>
          </w:p>
        </w:tc>
      </w:tr>
    </w:tbl>
    <w:p w14:paraId="74C58711" w14:textId="40B3997A" w:rsidR="00777014" w:rsidRPr="00A15DCB" w:rsidRDefault="00777014" w:rsidP="00777014"/>
    <w:p w14:paraId="1A3867E6" w14:textId="77777777" w:rsidR="00C4783A" w:rsidRPr="00A15DCB" w:rsidRDefault="00C4783A" w:rsidP="00C4783A">
      <w:pPr>
        <w:pStyle w:val="Heading5"/>
      </w:pPr>
      <w:r w:rsidRPr="00A15DCB">
        <w:t>7.1.1.1.14</w:t>
      </w:r>
      <w:r w:rsidRPr="00A15DCB">
        <w:tab/>
        <w:t>Random access procedure / Successful/ ra-PrioritizationForSlicingTwoStep / 2-step RACH</w:t>
      </w:r>
    </w:p>
    <w:p w14:paraId="00F6AEE9" w14:textId="77777777" w:rsidR="00C4783A" w:rsidRPr="00A15DCB" w:rsidRDefault="00C4783A" w:rsidP="00C4783A">
      <w:pPr>
        <w:pStyle w:val="H6"/>
      </w:pPr>
      <w:r w:rsidRPr="00A15DCB">
        <w:t>7.1.1.1.14.1</w:t>
      </w:r>
      <w:r w:rsidRPr="00A15DCB">
        <w:tab/>
        <w:t>Test Purpose (TP)</w:t>
      </w:r>
    </w:p>
    <w:p w14:paraId="12A0D7A5" w14:textId="107AD678" w:rsidR="00C4783A" w:rsidRPr="00A15DCB" w:rsidRDefault="00C4783A" w:rsidP="00C4783A">
      <w:pPr>
        <w:pStyle w:val="H6"/>
      </w:pPr>
      <w:r w:rsidRPr="00A15DCB">
        <w:t>(1)</w:t>
      </w:r>
    </w:p>
    <w:p w14:paraId="3F7D94DB" w14:textId="77777777" w:rsidR="00C4783A" w:rsidRPr="00A15DCB" w:rsidRDefault="00C4783A" w:rsidP="00C4783A">
      <w:pPr>
        <w:pStyle w:val="PL"/>
        <w:rPr>
          <w:noProof w:val="0"/>
        </w:rPr>
      </w:pPr>
      <w:r w:rsidRPr="00A15DCB">
        <w:rPr>
          <w:b/>
          <w:bCs/>
          <w:noProof w:val="0"/>
        </w:rPr>
        <w:t xml:space="preserve">with </w:t>
      </w:r>
      <w:r w:rsidRPr="00A15DCB">
        <w:rPr>
          <w:noProof w:val="0"/>
        </w:rPr>
        <w:t>{ UE in NR RRC_IDLE state and starts Random Access procedure}</w:t>
      </w:r>
    </w:p>
    <w:p w14:paraId="4FC47893" w14:textId="77777777" w:rsidR="00C4783A" w:rsidRPr="00A15DCB" w:rsidRDefault="00C4783A" w:rsidP="00C4783A">
      <w:pPr>
        <w:pStyle w:val="PL"/>
        <w:rPr>
          <w:noProof w:val="0"/>
        </w:rPr>
      </w:pPr>
      <w:r w:rsidRPr="00A15DCB">
        <w:rPr>
          <w:b/>
          <w:bCs/>
          <w:noProof w:val="0"/>
        </w:rPr>
        <w:t>ensure that</w:t>
      </w:r>
      <w:r w:rsidRPr="00A15DCB">
        <w:rPr>
          <w:noProof w:val="0"/>
        </w:rPr>
        <w:t xml:space="preserve"> {</w:t>
      </w:r>
    </w:p>
    <w:p w14:paraId="3F528DD9" w14:textId="77777777" w:rsidR="00C4783A" w:rsidRPr="00A15DCB" w:rsidRDefault="00C4783A" w:rsidP="00C4783A">
      <w:pPr>
        <w:pStyle w:val="PL"/>
        <w:rPr>
          <w:noProof w:val="0"/>
        </w:rPr>
      </w:pPr>
      <w:r w:rsidRPr="00A15DCB">
        <w:rPr>
          <w:b/>
          <w:bCs/>
          <w:noProof w:val="0"/>
        </w:rPr>
        <w:t xml:space="preserve">  when</w:t>
      </w:r>
      <w:r w:rsidRPr="00A15DCB">
        <w:rPr>
          <w:noProof w:val="0"/>
        </w:rPr>
        <w:t xml:space="preserve"> { SS configures both ra-PrioritizationForSlicingTwoStep for a NSAG identity and ra-PrioritizationForAccessIdentityTwoStep in SIB1 and set enableRA-PrioritizationForSlicing to TRUE}</w:t>
      </w:r>
    </w:p>
    <w:p w14:paraId="5D188DA1" w14:textId="77777777" w:rsidR="00C4783A" w:rsidRPr="00A15DCB" w:rsidRDefault="00C4783A" w:rsidP="00C4783A">
      <w:pPr>
        <w:pStyle w:val="PL"/>
        <w:rPr>
          <w:noProof w:val="0"/>
        </w:rPr>
      </w:pPr>
      <w:r w:rsidRPr="00A15DCB">
        <w:rPr>
          <w:b/>
          <w:bCs/>
          <w:noProof w:val="0"/>
        </w:rPr>
        <w:t xml:space="preserve">    then</w:t>
      </w:r>
      <w:r w:rsidRPr="00A15DCB">
        <w:rPr>
          <w:noProof w:val="0"/>
        </w:rPr>
        <w:t xml:space="preserve"> { UE uses powerRampingStepHighPriority and scalingFactorBI configured in the ra-PrioritizationForSlicing for Random Access procedure}</w:t>
      </w:r>
    </w:p>
    <w:p w14:paraId="11FE447D" w14:textId="77777777" w:rsidR="00C4783A" w:rsidRPr="00A15DCB" w:rsidRDefault="00C4783A" w:rsidP="00C4783A">
      <w:pPr>
        <w:pStyle w:val="PL"/>
        <w:rPr>
          <w:noProof w:val="0"/>
        </w:rPr>
      </w:pPr>
      <w:r w:rsidRPr="00A15DCB">
        <w:rPr>
          <w:noProof w:val="0"/>
        </w:rPr>
        <w:lastRenderedPageBreak/>
        <w:t xml:space="preserve">            }</w:t>
      </w:r>
    </w:p>
    <w:p w14:paraId="62963192" w14:textId="77777777" w:rsidR="00C4783A" w:rsidRPr="00A15DCB" w:rsidRDefault="00C4783A" w:rsidP="00C4783A">
      <w:pPr>
        <w:pStyle w:val="PL"/>
        <w:rPr>
          <w:noProof w:val="0"/>
        </w:rPr>
      </w:pPr>
    </w:p>
    <w:p w14:paraId="36F896CA" w14:textId="77777777" w:rsidR="00C4783A" w:rsidRPr="00A15DCB" w:rsidRDefault="00C4783A" w:rsidP="00C4783A">
      <w:pPr>
        <w:pStyle w:val="H6"/>
      </w:pPr>
      <w:r w:rsidRPr="00A15DCB">
        <w:t>(2)</w:t>
      </w:r>
    </w:p>
    <w:p w14:paraId="79BD9AAC" w14:textId="77777777" w:rsidR="00C4783A" w:rsidRPr="00A15DCB" w:rsidRDefault="00C4783A" w:rsidP="00C4783A">
      <w:pPr>
        <w:pStyle w:val="PL"/>
        <w:rPr>
          <w:noProof w:val="0"/>
        </w:rPr>
      </w:pPr>
      <w:r w:rsidRPr="00A15DCB">
        <w:rPr>
          <w:b/>
          <w:bCs/>
          <w:noProof w:val="0"/>
        </w:rPr>
        <w:t xml:space="preserve">with </w:t>
      </w:r>
      <w:r w:rsidRPr="00A15DCB">
        <w:rPr>
          <w:noProof w:val="0"/>
        </w:rPr>
        <w:t>{ UE in NR RRC_IDLE state after transmission of a MSGA on NR SpCell and SS configured scalingFactorBI in ra-PrioritizationForSlicingTwoStep for a NSAG identity in SIB1 }</w:t>
      </w:r>
    </w:p>
    <w:p w14:paraId="79E3A9C6" w14:textId="77777777" w:rsidR="00C4783A" w:rsidRPr="00A15DCB" w:rsidRDefault="00C4783A" w:rsidP="00C4783A">
      <w:pPr>
        <w:pStyle w:val="PL"/>
        <w:rPr>
          <w:noProof w:val="0"/>
        </w:rPr>
      </w:pPr>
      <w:r w:rsidRPr="00A15DCB">
        <w:rPr>
          <w:b/>
          <w:bCs/>
          <w:noProof w:val="0"/>
        </w:rPr>
        <w:t>ensure that</w:t>
      </w:r>
      <w:r w:rsidRPr="00A15DCB">
        <w:rPr>
          <w:noProof w:val="0"/>
        </w:rPr>
        <w:t xml:space="preserve"> {</w:t>
      </w:r>
    </w:p>
    <w:p w14:paraId="2DF50359" w14:textId="77777777" w:rsidR="00C4783A" w:rsidRPr="00A15DCB" w:rsidRDefault="00C4783A" w:rsidP="00C4783A">
      <w:pPr>
        <w:pStyle w:val="PL"/>
        <w:rPr>
          <w:noProof w:val="0"/>
        </w:rPr>
      </w:pPr>
      <w:r w:rsidRPr="00A15DCB">
        <w:rPr>
          <w:b/>
          <w:bCs/>
          <w:noProof w:val="0"/>
        </w:rPr>
        <w:t xml:space="preserve">  when</w:t>
      </w:r>
      <w:r w:rsidRPr="00A15DCB">
        <w:rPr>
          <w:noProof w:val="0"/>
        </w:rPr>
        <w:t xml:space="preserve"> { SS sends a MSGB including a Backoff Indicator with the Random Access Preamble identifier different from the value received from the UE}</w:t>
      </w:r>
    </w:p>
    <w:p w14:paraId="2B8E2EE5" w14:textId="77777777" w:rsidR="00C4783A" w:rsidRPr="00A15DCB" w:rsidRDefault="00C4783A" w:rsidP="00C4783A">
      <w:pPr>
        <w:pStyle w:val="PL"/>
        <w:rPr>
          <w:noProof w:val="0"/>
        </w:rPr>
      </w:pPr>
      <w:r w:rsidRPr="00A15DCB">
        <w:rPr>
          <w:b/>
          <w:bCs/>
          <w:noProof w:val="0"/>
        </w:rPr>
        <w:t xml:space="preserve">    then</w:t>
      </w:r>
      <w:r w:rsidRPr="00A15DCB">
        <w:rPr>
          <w:noProof w:val="0"/>
        </w:rPr>
        <w:t xml:space="preserve"> { UE performs the Random Access Resource selection procedure for 2-step RA type Random Access after a random time between 0 and the indicated Backoff parameter multiplied with scalingFactorBI configured in the ra-PrioritizationForSlicing }</w:t>
      </w:r>
    </w:p>
    <w:p w14:paraId="08A9DE90" w14:textId="77777777" w:rsidR="00C4783A" w:rsidRPr="00A15DCB" w:rsidRDefault="00C4783A" w:rsidP="00C4783A">
      <w:pPr>
        <w:pStyle w:val="PL"/>
        <w:rPr>
          <w:noProof w:val="0"/>
        </w:rPr>
      </w:pPr>
      <w:r w:rsidRPr="00A15DCB">
        <w:rPr>
          <w:noProof w:val="0"/>
        </w:rPr>
        <w:t xml:space="preserve">            }</w:t>
      </w:r>
    </w:p>
    <w:p w14:paraId="643D7DC3" w14:textId="77777777" w:rsidR="00C4783A" w:rsidRPr="00A15DCB" w:rsidRDefault="00C4783A" w:rsidP="00C4783A">
      <w:pPr>
        <w:pStyle w:val="PL"/>
        <w:rPr>
          <w:noProof w:val="0"/>
        </w:rPr>
      </w:pPr>
    </w:p>
    <w:p w14:paraId="260E8A11" w14:textId="77777777" w:rsidR="00C4783A" w:rsidRPr="00A15DCB" w:rsidRDefault="00C4783A" w:rsidP="00C4783A">
      <w:pPr>
        <w:pStyle w:val="H6"/>
      </w:pPr>
      <w:r w:rsidRPr="00A15DCB">
        <w:t>7.1.1.1.14.2</w:t>
      </w:r>
      <w:r w:rsidRPr="00A15DCB">
        <w:tab/>
        <w:t>Conformance requirements</w:t>
      </w:r>
    </w:p>
    <w:p w14:paraId="16D37B0E" w14:textId="77777777" w:rsidR="00C4783A" w:rsidRPr="00A15DCB" w:rsidRDefault="00C4783A" w:rsidP="00C4783A">
      <w:r w:rsidRPr="00A15DCB">
        <w:t>References: The conformance requirements covered in the present TC are specified in: 3GPP TS 38.321, clauses 5.1.1a, 5.1.1c, 5.1.1d, 5.1.2a.</w:t>
      </w:r>
      <w:r w:rsidRPr="00A15DCB">
        <w:rPr>
          <w:lang w:eastAsia="sv-SE"/>
        </w:rPr>
        <w:t xml:space="preserve"> </w:t>
      </w:r>
      <w:r w:rsidRPr="00A15DCB">
        <w:t>Unless otherwise stated these are Rel-17 requirements.</w:t>
      </w:r>
    </w:p>
    <w:p w14:paraId="4A24897F" w14:textId="77777777" w:rsidR="00C4783A" w:rsidRPr="00A15DCB" w:rsidRDefault="00C4783A" w:rsidP="00C4783A">
      <w:r w:rsidRPr="00A15DCB">
        <w:t>[TS 38.321, clause 5.1.1a]</w:t>
      </w:r>
    </w:p>
    <w:p w14:paraId="76BBBCED" w14:textId="77777777" w:rsidR="00C4783A" w:rsidRPr="00A15DCB" w:rsidRDefault="00C4783A" w:rsidP="00C4783A">
      <w:pPr>
        <w:rPr>
          <w:rFonts w:eastAsia="Malgun Gothic"/>
          <w:lang w:eastAsia="ko-KR"/>
        </w:rPr>
      </w:pPr>
      <w:r w:rsidRPr="00A15DCB">
        <w:rPr>
          <w:lang w:eastAsia="ko-KR"/>
        </w:rPr>
        <w:t>The MAC entity shall:</w:t>
      </w:r>
    </w:p>
    <w:p w14:paraId="1B4BD09A" w14:textId="77777777" w:rsidR="00C4783A" w:rsidRPr="00A15DCB" w:rsidRDefault="00C4783A" w:rsidP="00C4783A">
      <w:pPr>
        <w:pStyle w:val="B1"/>
        <w:rPr>
          <w:lang w:eastAsia="ko-KR"/>
        </w:rPr>
      </w:pPr>
      <w:r w:rsidRPr="00A15DCB">
        <w:rPr>
          <w:lang w:eastAsia="ko-KR"/>
        </w:rPr>
        <w:t>1&gt;</w:t>
      </w:r>
      <w:r w:rsidRPr="00A15DCB">
        <w:rPr>
          <w:lang w:eastAsia="ko-KR"/>
        </w:rPr>
        <w:tab/>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468E6B34" w14:textId="77777777" w:rsidR="00C4783A" w:rsidRPr="00A15DCB" w:rsidRDefault="00C4783A" w:rsidP="00C4783A">
      <w:pPr>
        <w:pStyle w:val="B2"/>
        <w:rPr>
          <w:rFonts w:eastAsia="Malgun Gothic"/>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iCs/>
          <w:lang w:eastAsia="ko-KR"/>
        </w:rPr>
        <w:t>msgA-PreamblePowerRampingStep</w:t>
      </w:r>
      <w:r w:rsidRPr="00A15DCB">
        <w:rPr>
          <w:lang w:eastAsia="ko-KR"/>
        </w:rPr>
        <w:t>;</w:t>
      </w:r>
    </w:p>
    <w:p w14:paraId="60B379C3"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set </w:t>
      </w:r>
      <w:r w:rsidRPr="00A15DCB">
        <w:rPr>
          <w:i/>
          <w:lang w:eastAsia="ko-KR"/>
        </w:rPr>
        <w:t>SCALING_FACTOR_BI</w:t>
      </w:r>
      <w:r w:rsidRPr="00A15DCB">
        <w:rPr>
          <w:lang w:eastAsia="ko-KR"/>
        </w:rPr>
        <w:t xml:space="preserve"> to 1;</w:t>
      </w:r>
    </w:p>
    <w:p w14:paraId="60531FCE" w14:textId="77777777" w:rsidR="00C4783A" w:rsidRPr="00A15DCB" w:rsidRDefault="00C4783A" w:rsidP="00C4783A">
      <w:pPr>
        <w:pStyle w:val="B2"/>
        <w:rPr>
          <w:lang w:eastAsia="ko-KR"/>
        </w:rPr>
      </w:pPr>
      <w:r w:rsidRPr="00A15DCB">
        <w:rPr>
          <w:lang w:eastAsia="ko-KR"/>
        </w:rPr>
        <w:t>2&gt;</w:t>
      </w:r>
      <w:r w:rsidRPr="00A15DCB">
        <w:rPr>
          <w:lang w:eastAsia="ko-KR"/>
        </w:rPr>
        <w:tab/>
        <w:t xml:space="preserve">apply </w:t>
      </w:r>
      <w:r w:rsidRPr="00A15DCB">
        <w:rPr>
          <w:i/>
          <w:iCs/>
          <w:lang w:eastAsia="ko-KR"/>
        </w:rPr>
        <w:t>preambleTransMax</w:t>
      </w:r>
      <w:r w:rsidRPr="00A15DCB">
        <w:rPr>
          <w:lang w:eastAsia="ko-KR"/>
        </w:rPr>
        <w:t xml:space="preserve"> included in the </w:t>
      </w:r>
      <w:r w:rsidRPr="00A15DCB">
        <w:rPr>
          <w:i/>
          <w:iCs/>
        </w:rPr>
        <w:t>RACH-ConfigGenericTwoStepRA</w:t>
      </w:r>
      <w:r w:rsidRPr="00A15DCB">
        <w:rPr>
          <w:iCs/>
        </w:rPr>
        <w:t>;</w:t>
      </w:r>
    </w:p>
    <w:p w14:paraId="6FF8063D"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19143B4A"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iCs/>
          <w:lang w:eastAsia="ko-KR"/>
        </w:rPr>
        <w:t>cfra-TwoStep</w:t>
      </w:r>
      <w:r w:rsidRPr="00A15DCB">
        <w:rPr>
          <w:lang w:eastAsia="ko-KR"/>
        </w:rPr>
        <w:t xml:space="preserve"> is configured for the selected carrier:</w:t>
      </w:r>
    </w:p>
    <w:p w14:paraId="3833335D"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iCs/>
          <w:lang w:eastAsia="ko-KR"/>
        </w:rPr>
        <w:t xml:space="preserve"> </w:t>
      </w:r>
      <w:r w:rsidRPr="00A15DCB">
        <w:rPr>
          <w:lang w:eastAsia="ko-KR"/>
        </w:rPr>
        <w:t xml:space="preserve">is configured in the </w:t>
      </w:r>
      <w:r w:rsidRPr="00A15DCB">
        <w:rPr>
          <w:i/>
          <w:iCs/>
          <w:lang w:eastAsia="ko-KR"/>
        </w:rPr>
        <w:t>cfra-TwoStep</w:t>
      </w:r>
      <w:r w:rsidRPr="00A15DCB">
        <w:rPr>
          <w:lang w:eastAsia="ko-KR"/>
        </w:rPr>
        <w:t>:</w:t>
      </w:r>
    </w:p>
    <w:p w14:paraId="1F465A71" w14:textId="77777777" w:rsidR="00C4783A" w:rsidRPr="00A15DCB" w:rsidRDefault="00C4783A" w:rsidP="00C4783A">
      <w:pPr>
        <w:pStyle w:val="B4"/>
        <w:rPr>
          <w:lang w:eastAsia="ko-KR"/>
        </w:rPr>
      </w:pPr>
      <w:r w:rsidRPr="00A15DCB">
        <w:rPr>
          <w:lang w:eastAsia="ko-KR"/>
        </w:rPr>
        <w:t>4&gt;</w:t>
      </w:r>
      <w:r w:rsidRPr="00A15DCB">
        <w:rPr>
          <w:lang w:eastAsia="ko-KR"/>
        </w:rPr>
        <w:tab/>
        <w:t xml:space="preserve">apply </w:t>
      </w:r>
      <w:r w:rsidRPr="00A15DCB">
        <w:rPr>
          <w:i/>
          <w:iCs/>
          <w:lang w:eastAsia="ko-KR"/>
        </w:rPr>
        <w:t>msgA-TransMax</w:t>
      </w:r>
      <w:r w:rsidRPr="00A15DCB">
        <w:rPr>
          <w:lang w:eastAsia="ko-KR"/>
        </w:rPr>
        <w:t xml:space="preserve"> configured in the </w:t>
      </w:r>
      <w:r w:rsidRPr="00A15DCB">
        <w:rPr>
          <w:i/>
          <w:iCs/>
          <w:lang w:eastAsia="ko-KR"/>
        </w:rPr>
        <w:t>cfra-TwoStep</w:t>
      </w:r>
      <w:r w:rsidRPr="00A15DCB">
        <w:rPr>
          <w:lang w:eastAsia="ko-KR"/>
        </w:rPr>
        <w:t>.</w:t>
      </w:r>
    </w:p>
    <w:p w14:paraId="69086ADA"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w:t>
      </w:r>
      <w:r w:rsidRPr="00A15DCB">
        <w:rPr>
          <w:i/>
          <w:iCs/>
          <w:lang w:eastAsia="ko-KR"/>
        </w:rPr>
        <w:t>msgA-TransMax</w:t>
      </w:r>
      <w:r w:rsidRPr="00A15DCB">
        <w:rPr>
          <w:lang w:eastAsia="ko-KR"/>
        </w:rPr>
        <w:t xml:space="preserve"> is included in the </w:t>
      </w:r>
      <w:r w:rsidRPr="00A15DCB">
        <w:rPr>
          <w:i/>
          <w:szCs w:val="22"/>
        </w:rPr>
        <w:t>RACH-ConfigCommonTwoStepRA</w:t>
      </w:r>
      <w:r w:rsidRPr="00A15DCB">
        <w:rPr>
          <w:szCs w:val="22"/>
        </w:rPr>
        <w:t>:</w:t>
      </w:r>
    </w:p>
    <w:p w14:paraId="02F82A2E" w14:textId="77777777" w:rsidR="00C4783A" w:rsidRPr="00A15DCB" w:rsidRDefault="00C4783A" w:rsidP="00C4783A">
      <w:pPr>
        <w:pStyle w:val="B3"/>
        <w:rPr>
          <w:lang w:eastAsia="ko-KR"/>
        </w:rPr>
      </w:pPr>
      <w:r w:rsidRPr="00A15DCB">
        <w:rPr>
          <w:lang w:eastAsia="ko-KR"/>
        </w:rPr>
        <w:t>3&gt;</w:t>
      </w:r>
      <w:r w:rsidRPr="00A15DCB">
        <w:rPr>
          <w:lang w:eastAsia="ko-KR"/>
        </w:rPr>
        <w:tab/>
        <w:t xml:space="preserve">apply </w:t>
      </w:r>
      <w:r w:rsidRPr="00A15DCB">
        <w:rPr>
          <w:i/>
          <w:iCs/>
          <w:lang w:eastAsia="ko-KR"/>
        </w:rPr>
        <w:t>msgA-TransMax</w:t>
      </w:r>
      <w:r w:rsidRPr="00A15DCB">
        <w:rPr>
          <w:lang w:eastAsia="ko-KR"/>
        </w:rPr>
        <w:t xml:space="preserve"> included in the </w:t>
      </w:r>
      <w:r w:rsidRPr="00A15DCB">
        <w:rPr>
          <w:i/>
          <w:szCs w:val="22"/>
        </w:rPr>
        <w:t>RACH-ConfigCommonTwoStepRA</w:t>
      </w:r>
      <w:r w:rsidRPr="00A15DCB">
        <w:rPr>
          <w:iCs/>
        </w:rPr>
        <w:t>.</w:t>
      </w:r>
    </w:p>
    <w:p w14:paraId="0576D94B" w14:textId="77777777" w:rsidR="00C4783A" w:rsidRPr="00A15DCB" w:rsidRDefault="00C4783A" w:rsidP="00C4783A">
      <w:pPr>
        <w:pStyle w:val="B2"/>
        <w:rPr>
          <w:lang w:eastAsia="ko-KR"/>
        </w:rPr>
      </w:pPr>
      <w:r w:rsidRPr="00A15DCB">
        <w:rPr>
          <w:lang w:eastAsia="ko-KR"/>
        </w:rPr>
        <w:t>2&gt;</w:t>
      </w:r>
      <w:r w:rsidRPr="00A15DCB">
        <w:rPr>
          <w:lang w:eastAsia="ko-KR"/>
        </w:rPr>
        <w:tab/>
        <w:t>if the Random Access procedure was initiated for SpCell beam failure recovery (as specified in clause 5.17); and</w:t>
      </w:r>
    </w:p>
    <w:p w14:paraId="3B7AB6AA"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iCs/>
          <w:lang w:eastAsia="ko-KR"/>
        </w:rPr>
        <w:t>beamFailureRecoveryConfig</w:t>
      </w:r>
      <w:r w:rsidRPr="00A15DCB">
        <w:rPr>
          <w:lang w:eastAsia="ko-KR"/>
        </w:rPr>
        <w:t xml:space="preserve"> is configured for the active UL BWP of the selected carrier; and</w:t>
      </w:r>
    </w:p>
    <w:p w14:paraId="6DBE6CDD"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rPr>
        <w:t>ra-PrioritizationTwoStep</w:t>
      </w:r>
      <w:r w:rsidRPr="00A15DCB">
        <w:rPr>
          <w:lang w:eastAsia="ko-KR"/>
        </w:rPr>
        <w:t xml:space="preserve"> is configured in the </w:t>
      </w:r>
      <w:r w:rsidRPr="00A15DCB">
        <w:rPr>
          <w:i/>
          <w:lang w:eastAsia="ko-KR"/>
        </w:rPr>
        <w:t>beamFailureRecoveryConfig</w:t>
      </w:r>
      <w:r w:rsidRPr="00A15DCB">
        <w:rPr>
          <w:lang w:eastAsia="ko-KR"/>
        </w:rPr>
        <w:t>:</w:t>
      </w:r>
    </w:p>
    <w:p w14:paraId="3D635864" w14:textId="77777777" w:rsidR="00C4783A" w:rsidRPr="00A15DCB" w:rsidRDefault="00C4783A" w:rsidP="00C4783A">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2742C2C8"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47372CF3" w14:textId="77777777" w:rsidR="00C4783A" w:rsidRPr="00A15DCB" w:rsidRDefault="00C4783A" w:rsidP="00C4783A">
      <w:pPr>
        <w:pStyle w:val="B4"/>
        <w:rPr>
          <w:lang w:eastAsia="ko-KR"/>
        </w:rPr>
      </w:pPr>
      <w:r w:rsidRPr="00A15DCB">
        <w:t>4</w:t>
      </w:r>
      <w:r w:rsidRPr="00A15DCB">
        <w:rPr>
          <w:lang w:eastAsia="ko-KR"/>
        </w:rPr>
        <w:t>&gt;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2AC44C42"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47AE3B9F"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lang w:eastAsia="ko-KR"/>
        </w:rPr>
        <w:t>rach-ConfigDedicated</w:t>
      </w:r>
      <w:r w:rsidRPr="00A15DCB">
        <w:rPr>
          <w:lang w:eastAsia="ko-KR"/>
        </w:rPr>
        <w:t xml:space="preserve"> is configured for the selected carrier; and</w:t>
      </w:r>
    </w:p>
    <w:p w14:paraId="02320CB8"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lang w:eastAsia="ko-KR"/>
        </w:rPr>
        <w:t>ra-PrioritizationTwoStep</w:t>
      </w:r>
      <w:r w:rsidRPr="00A15DCB">
        <w:rPr>
          <w:lang w:eastAsia="ko-KR"/>
        </w:rPr>
        <w:t xml:space="preserve"> is configured in the </w:t>
      </w:r>
      <w:r w:rsidRPr="00A15DCB">
        <w:rPr>
          <w:i/>
          <w:lang w:eastAsia="ko-KR"/>
        </w:rPr>
        <w:t>rach-ConfigDedicated</w:t>
      </w:r>
      <w:r w:rsidRPr="00A15DCB">
        <w:rPr>
          <w:lang w:eastAsia="ko-KR"/>
        </w:rPr>
        <w:t>:</w:t>
      </w:r>
    </w:p>
    <w:p w14:paraId="551EAD09" w14:textId="77777777" w:rsidR="00C4783A" w:rsidRPr="00A15DCB" w:rsidRDefault="00C4783A" w:rsidP="00C4783A">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rach-ConfigDedicated</w:t>
      </w:r>
      <w:r w:rsidRPr="00A15DCB">
        <w:rPr>
          <w:lang w:eastAsia="ko-KR"/>
        </w:rPr>
        <w:t>;</w:t>
      </w:r>
    </w:p>
    <w:p w14:paraId="14E102F9"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w:t>
      </w:r>
      <w:r w:rsidRPr="00A15DCB">
        <w:rPr>
          <w:i/>
          <w:lang w:eastAsia="ko-KR"/>
        </w:rPr>
        <w:t>ra-PrioritizationTwoStep</w:t>
      </w:r>
      <w:r w:rsidRPr="00A15DCB">
        <w:rPr>
          <w:lang w:eastAsia="ko-KR"/>
        </w:rPr>
        <w:t xml:space="preserve"> in the </w:t>
      </w:r>
      <w:r w:rsidRPr="00A15DCB">
        <w:rPr>
          <w:i/>
          <w:lang w:eastAsia="ko-KR"/>
        </w:rPr>
        <w:t>rach-ConfigDedicated</w:t>
      </w:r>
      <w:r w:rsidRPr="00A15DCB">
        <w:rPr>
          <w:lang w:eastAsia="ko-KR"/>
        </w:rPr>
        <w:t>:</w:t>
      </w:r>
    </w:p>
    <w:p w14:paraId="173BC6A1" w14:textId="77777777" w:rsidR="00C4783A" w:rsidRPr="00A15DCB" w:rsidRDefault="00C4783A" w:rsidP="00C4783A">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6B3FBC7E" w14:textId="77777777" w:rsidR="00C4783A" w:rsidRPr="00A15DCB" w:rsidRDefault="00C4783A" w:rsidP="00C4783A">
      <w:pPr>
        <w:pStyle w:val="B2"/>
      </w:pPr>
      <w:r w:rsidRPr="00A15DCB">
        <w:rPr>
          <w:lang w:eastAsia="ko-KR"/>
        </w:rPr>
        <w:lastRenderedPageBreak/>
        <w:t>2&gt;</w:t>
      </w:r>
      <w:r w:rsidRPr="00A15DCB">
        <w:rPr>
          <w:lang w:eastAsia="ko-KR"/>
        </w:rPr>
        <w:tab/>
        <w:t xml:space="preserve">else </w:t>
      </w:r>
      <w:r w:rsidRPr="00A15DCB">
        <w:t xml:space="preserve">if both </w:t>
      </w:r>
      <w:r w:rsidRPr="00A15DCB">
        <w:rPr>
          <w:i/>
        </w:rPr>
        <w:t>ra-PrioritizationForSlicingTwoStep</w:t>
      </w:r>
      <w:r w:rsidRPr="00A15DCB">
        <w:t xml:space="preserve"> for a NSAG identity and </w:t>
      </w:r>
      <w:r w:rsidRPr="00A15DCB">
        <w:rPr>
          <w:i/>
        </w:rPr>
        <w:t>ra-PrioritizationForAccessIdentityTwoStep</w:t>
      </w:r>
      <w:r w:rsidRPr="00A15DCB">
        <w:t xml:space="preserve"> are configured for the selected carrier; and</w:t>
      </w:r>
    </w:p>
    <w:p w14:paraId="072F1BD9" w14:textId="77777777" w:rsidR="00C4783A" w:rsidRPr="00A15DCB" w:rsidRDefault="00C4783A" w:rsidP="00C4783A">
      <w:pPr>
        <w:pStyle w:val="B2"/>
      </w:pPr>
      <w:r w:rsidRPr="00A15DCB">
        <w:rPr>
          <w:lang w:eastAsia="ko-KR"/>
        </w:rPr>
        <w:t>2&gt;</w:t>
      </w:r>
      <w:r w:rsidRPr="00A15DCB">
        <w:rPr>
          <w:lang w:eastAsia="ko-KR"/>
        </w:rPr>
        <w:tab/>
      </w:r>
      <w:r w:rsidRPr="00A15DCB">
        <w:t>if the MAC entity is provided by upper layers with both this NSAG identity and Access Identity 1 or 2; and</w:t>
      </w:r>
    </w:p>
    <w:p w14:paraId="354C00DD" w14:textId="77777777" w:rsidR="00C4783A" w:rsidRPr="00A15DCB" w:rsidRDefault="00C4783A" w:rsidP="00C4783A">
      <w:pPr>
        <w:pStyle w:val="B2"/>
        <w:rPr>
          <w:lang w:eastAsia="ko-KR"/>
        </w:rPr>
      </w:pPr>
      <w:r w:rsidRPr="00A15DCB">
        <w:rPr>
          <w:lang w:eastAsia="ko-KR"/>
        </w:rPr>
        <w:t>2&gt;</w:t>
      </w:r>
      <w:r w:rsidRPr="00A15DCB">
        <w:rPr>
          <w:lang w:eastAsia="ko-KR"/>
        </w:rPr>
        <w:tab/>
      </w:r>
      <w:r w:rsidRPr="00A15DCB">
        <w:t xml:space="preserve">if for at least one of these Access Identities the corresponding bit in the </w:t>
      </w:r>
      <w:r w:rsidRPr="00A15DCB">
        <w:rPr>
          <w:i/>
          <w:iCs/>
        </w:rPr>
        <w:t>ra-PrioritizationForAI</w:t>
      </w:r>
      <w:r w:rsidRPr="00A15DCB">
        <w:t xml:space="preserve"> is set to </w:t>
      </w:r>
      <w:r w:rsidRPr="00A15DCB">
        <w:rPr>
          <w:i/>
          <w:iCs/>
        </w:rPr>
        <w:t>one</w:t>
      </w:r>
      <w:r w:rsidRPr="00A15DCB">
        <w:t>:</w:t>
      </w:r>
    </w:p>
    <w:p w14:paraId="3FC9FE7E" w14:textId="77777777" w:rsidR="00C4783A" w:rsidRPr="00A15DCB" w:rsidRDefault="00C4783A" w:rsidP="00C4783A">
      <w:pPr>
        <w:pStyle w:val="B3"/>
      </w:pPr>
      <w:r w:rsidRPr="00A15DCB">
        <w:rPr>
          <w:lang w:eastAsia="ko-KR"/>
        </w:rPr>
        <w:t>3&gt;</w:t>
      </w:r>
      <w:r w:rsidRPr="00A15DCB">
        <w:rPr>
          <w:lang w:eastAsia="ko-KR"/>
        </w:rPr>
        <w:tab/>
        <w:t xml:space="preserve">if </w:t>
      </w:r>
      <w:r w:rsidRPr="00A15DCB">
        <w:rPr>
          <w:i/>
        </w:rPr>
        <w:t>enableRA-PrioritizationForSlicing</w:t>
      </w:r>
      <w:r w:rsidRPr="00A15DCB">
        <w:t xml:space="preserve"> is set to </w:t>
      </w:r>
      <w:r w:rsidRPr="00A15DCB">
        <w:rPr>
          <w:i/>
        </w:rPr>
        <w:t>true</w:t>
      </w:r>
      <w:r w:rsidRPr="00A15DCB">
        <w:t>:</w:t>
      </w:r>
    </w:p>
    <w:p w14:paraId="43350A4E" w14:textId="77777777" w:rsidR="00C4783A" w:rsidRPr="00A15DCB" w:rsidRDefault="00C4783A" w:rsidP="00C4783A">
      <w:pPr>
        <w:pStyle w:val="B4"/>
        <w:rPr>
          <w:iCs/>
        </w:rPr>
      </w:pPr>
      <w:r w:rsidRPr="00A15DCB">
        <w:rPr>
          <w:lang w:eastAsia="ko-KR"/>
        </w:rPr>
        <w:t>4&gt;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rPr>
          <w:iCs/>
        </w:rPr>
        <w:t xml:space="preserve"> </w:t>
      </w:r>
      <w:r w:rsidRPr="00A15DCB">
        <w:t>for this NSAG identity</w:t>
      </w:r>
      <w:r w:rsidRPr="00A15DCB">
        <w:rPr>
          <w:iCs/>
        </w:rPr>
        <w:t>:</w:t>
      </w:r>
    </w:p>
    <w:p w14:paraId="64D926B4" w14:textId="77777777" w:rsidR="00C4783A" w:rsidRPr="00A15DCB" w:rsidRDefault="00C4783A" w:rsidP="00C4783A">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79AEB575" w14:textId="77777777" w:rsidR="00C4783A" w:rsidRPr="00A15DCB" w:rsidRDefault="00C4783A" w:rsidP="00C4783A">
      <w:pPr>
        <w:pStyle w:val="B4"/>
        <w:rPr>
          <w:iCs/>
        </w:rPr>
      </w:pPr>
      <w:r w:rsidRPr="00A15DCB">
        <w:rPr>
          <w:lang w:eastAsia="ko-KR"/>
        </w:rPr>
        <w:t>4&gt;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rPr>
          <w:iCs/>
        </w:rPr>
        <w:t xml:space="preserve"> </w:t>
      </w:r>
      <w:r w:rsidRPr="00A15DCB">
        <w:t>for this NSAG identity</w:t>
      </w:r>
      <w:r w:rsidRPr="00A15DCB">
        <w:rPr>
          <w:lang w:eastAsia="ko-KR"/>
        </w:rPr>
        <w:t>:</w:t>
      </w:r>
    </w:p>
    <w:p w14:paraId="3E744330" w14:textId="77777777" w:rsidR="00C4783A" w:rsidRPr="00A15DCB" w:rsidRDefault="00C4783A" w:rsidP="00C4783A">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0D4261AE" w14:textId="77777777" w:rsidR="00C4783A" w:rsidRPr="00A15DCB" w:rsidRDefault="00C4783A" w:rsidP="00C4783A">
      <w:pPr>
        <w:pStyle w:val="B3"/>
        <w:rPr>
          <w:lang w:eastAsia="ko-KR"/>
        </w:rPr>
      </w:pPr>
      <w:r w:rsidRPr="00A15DCB">
        <w:rPr>
          <w:lang w:eastAsia="ko-KR"/>
        </w:rPr>
        <w:t>3&gt;</w:t>
      </w:r>
      <w:r w:rsidRPr="00A15DCB">
        <w:rPr>
          <w:lang w:eastAsia="ko-KR"/>
        </w:rPr>
        <w:tab/>
        <w:t xml:space="preserve">else if </w:t>
      </w:r>
      <w:r w:rsidRPr="00A15DCB">
        <w:rPr>
          <w:i/>
          <w:lang w:eastAsia="ko-KR"/>
        </w:rPr>
        <w:t>enableRA-PrioritizationForSlicing</w:t>
      </w:r>
      <w:r w:rsidRPr="00A15DCB">
        <w:rPr>
          <w:lang w:eastAsia="ko-KR"/>
        </w:rPr>
        <w:t xml:space="preserve"> is set to </w:t>
      </w:r>
      <w:r w:rsidRPr="00A15DCB">
        <w:rPr>
          <w:i/>
          <w:lang w:eastAsia="ko-KR"/>
        </w:rPr>
        <w:t>false</w:t>
      </w:r>
      <w:r w:rsidRPr="00A15DCB">
        <w:rPr>
          <w:lang w:eastAsia="ko-KR"/>
        </w:rPr>
        <w:t>:</w:t>
      </w:r>
    </w:p>
    <w:p w14:paraId="46AA1080" w14:textId="77777777" w:rsidR="00C4783A" w:rsidRPr="00A15DCB" w:rsidRDefault="00C4783A" w:rsidP="00C4783A">
      <w:pPr>
        <w:pStyle w:val="B4"/>
        <w:rPr>
          <w:iCs/>
        </w:rPr>
      </w:pPr>
      <w:r w:rsidRPr="00A15DCB">
        <w:t>4&gt;</w:t>
      </w:r>
      <w:r w:rsidRPr="00A15DCB">
        <w:tab/>
        <w:t xml:space="preserve">if </w:t>
      </w:r>
      <w:r w:rsidRPr="00A15DCB">
        <w:rPr>
          <w:i/>
          <w:iCs/>
        </w:rPr>
        <w:t>powerRampingStepHighPriority</w:t>
      </w:r>
      <w:r w:rsidRPr="00A15DCB">
        <w:t xml:space="preserve"> is configured in the </w:t>
      </w:r>
      <w:r w:rsidRPr="00A15DCB">
        <w:rPr>
          <w:i/>
        </w:rPr>
        <w:t>ra-PrioritizationForAccessIdentityTwoStep</w:t>
      </w:r>
      <w:r w:rsidRPr="00A15DCB">
        <w:rPr>
          <w:iCs/>
        </w:rPr>
        <w:t>:</w:t>
      </w:r>
    </w:p>
    <w:p w14:paraId="0547D280" w14:textId="77777777" w:rsidR="00C4783A" w:rsidRPr="00A15DCB" w:rsidRDefault="00C4783A" w:rsidP="00C4783A">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2F631D5E" w14:textId="77777777" w:rsidR="00C4783A" w:rsidRPr="00A15DCB" w:rsidRDefault="00C4783A" w:rsidP="00C4783A">
      <w:pPr>
        <w:pStyle w:val="B4"/>
        <w:rPr>
          <w:iCs/>
        </w:rPr>
      </w:pPr>
      <w:r w:rsidRPr="00A15DCB">
        <w:t>4&gt;</w:t>
      </w:r>
      <w:r w:rsidRPr="00A15DCB">
        <w:tab/>
        <w:t xml:space="preserve">if </w:t>
      </w:r>
      <w:r w:rsidRPr="00A15DCB">
        <w:rPr>
          <w:i/>
        </w:rPr>
        <w:t>scalingFactorBI</w:t>
      </w:r>
      <w:r w:rsidRPr="00A15DCB">
        <w:t xml:space="preserve"> is configured in the </w:t>
      </w:r>
      <w:r w:rsidRPr="00A15DCB">
        <w:rPr>
          <w:i/>
        </w:rPr>
        <w:t>ra-PrioritizationForAccessIdentityTwoStep</w:t>
      </w:r>
      <w:r w:rsidRPr="00A15DCB">
        <w:t>:</w:t>
      </w:r>
    </w:p>
    <w:p w14:paraId="086A60B7" w14:textId="77777777" w:rsidR="00C4783A" w:rsidRPr="00A15DCB" w:rsidRDefault="00C4783A" w:rsidP="00C4783A">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740CFD7B"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w:t>
      </w:r>
      <w:r w:rsidRPr="00A15DCB">
        <w:rPr>
          <w:i/>
        </w:rPr>
        <w:t>ra-PrioritizationForSlicingTwoStep</w:t>
      </w:r>
      <w:r w:rsidRPr="00A15DCB">
        <w:t xml:space="preserve"> for a NSAG identity is configured for the selected carrier</w:t>
      </w:r>
      <w:r w:rsidRPr="00A15DCB">
        <w:rPr>
          <w:lang w:eastAsia="ko-KR"/>
        </w:rPr>
        <w:t>; and</w:t>
      </w:r>
    </w:p>
    <w:p w14:paraId="31654FF2" w14:textId="77777777" w:rsidR="00C4783A" w:rsidRPr="00A15DCB" w:rsidRDefault="00C4783A" w:rsidP="00C4783A">
      <w:pPr>
        <w:pStyle w:val="B2"/>
      </w:pPr>
      <w:r w:rsidRPr="00A15DCB">
        <w:rPr>
          <w:lang w:eastAsia="ko-KR"/>
        </w:rPr>
        <w:t>2&gt;</w:t>
      </w:r>
      <w:r w:rsidRPr="00A15DCB">
        <w:rPr>
          <w:lang w:eastAsia="ko-KR"/>
        </w:rPr>
        <w:tab/>
        <w:t>if</w:t>
      </w:r>
      <w:r w:rsidRPr="00A15DCB">
        <w:t xml:space="preserve"> </w:t>
      </w:r>
      <w:r w:rsidRPr="00A15DCB">
        <w:rPr>
          <w:lang w:eastAsia="ko-KR"/>
        </w:rPr>
        <w:t xml:space="preserve">the MAC entity is provided by upper layers with this </w:t>
      </w:r>
      <w:r w:rsidRPr="00A15DCB">
        <w:t>NSAG</w:t>
      </w:r>
      <w:r w:rsidRPr="00A15DCB">
        <w:rPr>
          <w:lang w:eastAsia="ko-KR"/>
        </w:rPr>
        <w:t xml:space="preserve"> identity</w:t>
      </w:r>
      <w:r w:rsidRPr="00A15DCB">
        <w:t>:</w:t>
      </w:r>
    </w:p>
    <w:p w14:paraId="16B8BEEC" w14:textId="77777777" w:rsidR="00C4783A" w:rsidRPr="00A15DCB" w:rsidRDefault="00C4783A" w:rsidP="00C4783A">
      <w:pPr>
        <w:pStyle w:val="B3"/>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t xml:space="preserve"> for this NSAG identity</w:t>
      </w:r>
      <w:r w:rsidRPr="00A15DCB">
        <w:rPr>
          <w:iCs/>
        </w:rPr>
        <w:t>:</w:t>
      </w:r>
    </w:p>
    <w:p w14:paraId="48812C91" w14:textId="77777777" w:rsidR="00C4783A" w:rsidRPr="00A15DCB" w:rsidRDefault="00C4783A" w:rsidP="00C4783A">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1E977F6F" w14:textId="77777777" w:rsidR="00C4783A" w:rsidRPr="00A15DCB" w:rsidRDefault="00C4783A" w:rsidP="00C4783A">
      <w:pPr>
        <w:pStyle w:val="B3"/>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t xml:space="preserve"> for this NSAG identity</w:t>
      </w:r>
      <w:r w:rsidRPr="00A15DCB">
        <w:rPr>
          <w:lang w:eastAsia="ko-KR"/>
        </w:rPr>
        <w:t>:</w:t>
      </w:r>
    </w:p>
    <w:p w14:paraId="3500871D" w14:textId="77777777" w:rsidR="00C4783A" w:rsidRPr="00A15DCB" w:rsidRDefault="00C4783A" w:rsidP="00C4783A">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704C2971" w14:textId="77777777" w:rsidR="00C4783A" w:rsidRPr="00A15DCB" w:rsidRDefault="00C4783A" w:rsidP="00C4783A">
      <w:r w:rsidRPr="00A15DCB">
        <w:t>[TS 38.321, clause 5.1.1c]</w:t>
      </w:r>
    </w:p>
    <w:p w14:paraId="34DEBFF3" w14:textId="77777777" w:rsidR="00C4783A" w:rsidRPr="00A15DCB" w:rsidRDefault="00C4783A" w:rsidP="00C4783A">
      <w:pPr>
        <w:rPr>
          <w:lang w:eastAsia="ko-KR"/>
        </w:rPr>
      </w:pPr>
      <w:r w:rsidRPr="00A15DCB">
        <w:rPr>
          <w:lang w:eastAsia="ko-KR"/>
        </w:rPr>
        <w:t>The MAC entity shall for each set of configured Random Access resources for 4-step RA type and for each set of configured Random Access resources for 2-step RA type:</w:t>
      </w:r>
    </w:p>
    <w:p w14:paraId="60769655" w14:textId="77777777" w:rsidR="00C4783A" w:rsidRPr="00A15DCB" w:rsidRDefault="00C4783A" w:rsidP="00C4783A">
      <w:pPr>
        <w:pStyle w:val="B1"/>
        <w:rPr>
          <w:lang w:eastAsia="ko-KR"/>
        </w:rPr>
      </w:pPr>
      <w:r w:rsidRPr="00A15DCB">
        <w:rPr>
          <w:lang w:eastAsia="ko-KR"/>
        </w:rPr>
        <w:t>1&gt;</w:t>
      </w:r>
      <w:r w:rsidRPr="00A15DCB">
        <w:rPr>
          <w:lang w:eastAsia="ko-KR"/>
        </w:rPr>
        <w:tab/>
        <w:t>if RedCap indication is configured for a set of Random Access resources:</w:t>
      </w:r>
    </w:p>
    <w:p w14:paraId="4072188A"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742441EB" w14:textId="77777777" w:rsidR="00C4783A" w:rsidRPr="00A15DCB" w:rsidRDefault="00C4783A" w:rsidP="00C4783A">
      <w:pPr>
        <w:pStyle w:val="B1"/>
        <w:rPr>
          <w:lang w:eastAsia="ko-KR"/>
        </w:rPr>
      </w:pPr>
      <w:r w:rsidRPr="00A15DCB">
        <w:rPr>
          <w:lang w:eastAsia="ko-KR"/>
        </w:rPr>
        <w:t>1&gt;</w:t>
      </w:r>
      <w:r w:rsidRPr="00A15DCB">
        <w:rPr>
          <w:lang w:eastAsia="ko-KR"/>
        </w:rPr>
        <w:tab/>
        <w:t>if SDT indication is configured for a set of Random Access resources:</w:t>
      </w:r>
    </w:p>
    <w:p w14:paraId="2E01C1C5"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14735D8A" w14:textId="77777777" w:rsidR="00C4783A" w:rsidRPr="00A15DCB" w:rsidRDefault="00C4783A" w:rsidP="00C4783A">
      <w:pPr>
        <w:pStyle w:val="B1"/>
        <w:rPr>
          <w:lang w:eastAsia="ko-KR"/>
        </w:rPr>
      </w:pPr>
      <w:r w:rsidRPr="00A15DCB">
        <w:rPr>
          <w:lang w:eastAsia="ko-KR"/>
        </w:rPr>
        <w:t>1&gt;</w:t>
      </w:r>
      <w:r w:rsidRPr="00A15DCB">
        <w:rPr>
          <w:lang w:eastAsia="ko-KR"/>
        </w:rPr>
        <w:tab/>
        <w:t>if NSAG indication is configured for a set of Random Access resources:</w:t>
      </w:r>
    </w:p>
    <w:p w14:paraId="28D828BD"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the Random Access procedure unless it is triggered for the corresponding NSAG indication.</w:t>
      </w:r>
    </w:p>
    <w:p w14:paraId="079F9795" w14:textId="77777777" w:rsidR="00C4783A" w:rsidRPr="00A15DCB" w:rsidRDefault="00C4783A" w:rsidP="00C4783A">
      <w:pPr>
        <w:pStyle w:val="B1"/>
        <w:rPr>
          <w:lang w:eastAsia="ko-KR"/>
        </w:rPr>
      </w:pPr>
      <w:r w:rsidRPr="00A15DCB">
        <w:rPr>
          <w:lang w:eastAsia="ko-KR"/>
        </w:rPr>
        <w:t>1&gt;</w:t>
      </w:r>
      <w:r w:rsidRPr="00A15DCB">
        <w:rPr>
          <w:lang w:eastAsia="ko-KR"/>
        </w:rPr>
        <w:tab/>
        <w:t>if MSG3 repetition indication is configured for a set of Random Access resources:</w:t>
      </w:r>
    </w:p>
    <w:p w14:paraId="1086D618"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1FD01B95" w14:textId="77777777" w:rsidR="00C4783A" w:rsidRPr="00A15DCB" w:rsidRDefault="00C4783A" w:rsidP="00C4783A">
      <w:pPr>
        <w:pStyle w:val="B1"/>
        <w:rPr>
          <w:lang w:eastAsia="ko-KR"/>
        </w:rPr>
      </w:pPr>
      <w:r w:rsidRPr="00A15DCB">
        <w:rPr>
          <w:lang w:eastAsia="ko-KR"/>
        </w:rPr>
        <w:t>1&gt;</w:t>
      </w:r>
      <w:r w:rsidRPr="00A15DCB">
        <w:rPr>
          <w:lang w:eastAsia="ko-KR"/>
        </w:rPr>
        <w:tab/>
        <w:t>if a set of Random Access resources is not configured with any of the RedCap or SDT or NSAG(s) or MSG3 repetition indications:</w:t>
      </w:r>
    </w:p>
    <w:p w14:paraId="0DBED3D6" w14:textId="77777777" w:rsidR="00C4783A" w:rsidRPr="00A15DCB" w:rsidRDefault="00C4783A" w:rsidP="00C4783A">
      <w:pPr>
        <w:pStyle w:val="B2"/>
        <w:rPr>
          <w:lang w:eastAsia="ko-KR"/>
        </w:rPr>
      </w:pPr>
      <w:r w:rsidRPr="00A15DCB">
        <w:rPr>
          <w:lang w:eastAsia="ko-KR"/>
        </w:rPr>
        <w:lastRenderedPageBreak/>
        <w:t>2&gt;</w:t>
      </w:r>
      <w:r w:rsidRPr="00A15DCB">
        <w:rPr>
          <w:lang w:eastAsia="ko-KR"/>
        </w:rPr>
        <w:tab/>
        <w:t>consider the set of Random Access resources to not associated with any feature indication.</w:t>
      </w:r>
    </w:p>
    <w:p w14:paraId="6CD16EC3" w14:textId="77777777" w:rsidR="00C4783A" w:rsidRPr="00A15DCB" w:rsidRDefault="00C4783A" w:rsidP="00C4783A">
      <w:r w:rsidRPr="00A15DCB">
        <w:t>[TS 38.321, clause 5.1.1d]</w:t>
      </w:r>
    </w:p>
    <w:p w14:paraId="39932D9F" w14:textId="77777777" w:rsidR="00C4783A" w:rsidRPr="00A15DCB" w:rsidRDefault="00C4783A" w:rsidP="00C4783A">
      <w:pPr>
        <w:rPr>
          <w:lang w:eastAsia="ko-KR"/>
        </w:rPr>
      </w:pPr>
      <w:r w:rsidRPr="00A15DCB">
        <w:rPr>
          <w:lang w:eastAsia="ko-KR"/>
        </w:rPr>
        <w:t>The MAC entity shall:</w:t>
      </w:r>
    </w:p>
    <w:p w14:paraId="5E49ED20" w14:textId="77777777" w:rsidR="00C4783A" w:rsidRPr="00A15DCB" w:rsidRDefault="00C4783A" w:rsidP="00C4783A">
      <w:pPr>
        <w:pStyle w:val="B1"/>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551ABF96" w14:textId="77777777" w:rsidR="00C4783A" w:rsidRPr="00A15DCB" w:rsidRDefault="00C4783A" w:rsidP="00C4783A">
      <w:pPr>
        <w:pStyle w:val="B1"/>
        <w:rPr>
          <w:lang w:eastAsia="ko-KR"/>
        </w:rPr>
      </w:pPr>
      <w:r w:rsidRPr="00A15DCB">
        <w:rPr>
          <w:lang w:eastAsia="ko-KR"/>
        </w:rPr>
        <w:t>1&gt;</w:t>
      </w:r>
      <w:r w:rsidRPr="00A15DCB">
        <w:rPr>
          <w:lang w:eastAsia="ko-KR"/>
        </w:rPr>
        <w:tab/>
        <w:t>if a single set of Random Access resources is identified:</w:t>
      </w:r>
    </w:p>
    <w:p w14:paraId="7E34CAF5" w14:textId="77777777" w:rsidR="00C4783A" w:rsidRPr="00A15DCB" w:rsidRDefault="00C4783A" w:rsidP="00C4783A">
      <w:pPr>
        <w:pStyle w:val="B2"/>
        <w:rPr>
          <w:lang w:eastAsia="ko-KR"/>
        </w:rPr>
      </w:pPr>
      <w:r w:rsidRPr="00A15DCB">
        <w:rPr>
          <w:lang w:eastAsia="ko-KR"/>
        </w:rPr>
        <w:t>2&gt;</w:t>
      </w:r>
      <w:r w:rsidRPr="00A15DCB">
        <w:rPr>
          <w:lang w:eastAsia="ko-KR"/>
        </w:rPr>
        <w:tab/>
        <w:t>select this set of Random Access resources.</w:t>
      </w:r>
    </w:p>
    <w:p w14:paraId="4A5B27AB" w14:textId="77777777" w:rsidR="00C4783A" w:rsidRPr="00A15DCB" w:rsidRDefault="00C4783A" w:rsidP="00C4783A">
      <w:pPr>
        <w:pStyle w:val="B1"/>
        <w:rPr>
          <w:lang w:eastAsia="ko-KR"/>
        </w:rPr>
      </w:pPr>
      <w:r w:rsidRPr="00A15DCB">
        <w:rPr>
          <w:lang w:eastAsia="ko-KR"/>
        </w:rPr>
        <w:t>1&gt;</w:t>
      </w:r>
      <w:r w:rsidRPr="00A15DCB">
        <w:rPr>
          <w:lang w:eastAsia="ko-KR"/>
        </w:rPr>
        <w:tab/>
        <w:t>else if more than one set of Random Access resources is identified:</w:t>
      </w:r>
    </w:p>
    <w:p w14:paraId="260D9EF8" w14:textId="77777777" w:rsidR="00C4783A" w:rsidRPr="00A15DCB" w:rsidRDefault="00C4783A" w:rsidP="00C4783A">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73984D62" w14:textId="77777777" w:rsidR="00C4783A" w:rsidRPr="00A15DCB" w:rsidRDefault="00C4783A" w:rsidP="00C4783A">
      <w:pPr>
        <w:pStyle w:val="B1"/>
        <w:rPr>
          <w:lang w:eastAsia="ko-KR"/>
        </w:rPr>
      </w:pPr>
      <w:r w:rsidRPr="00A15DCB">
        <w:rPr>
          <w:lang w:eastAsia="ko-KR"/>
        </w:rPr>
        <w:t>1&gt;</w:t>
      </w:r>
      <w:r w:rsidRPr="00A15DCB">
        <w:rPr>
          <w:lang w:eastAsia="ko-KR"/>
        </w:rPr>
        <w:tab/>
        <w:t>else (i.e. no set of Random Access resources is identified):</w:t>
      </w:r>
    </w:p>
    <w:p w14:paraId="34DD98C5" w14:textId="77777777" w:rsidR="00C4783A" w:rsidRPr="00A15DCB" w:rsidRDefault="00C4783A" w:rsidP="00C4783A">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343A9442" w14:textId="77777777" w:rsidR="00C4783A" w:rsidRPr="00A15DCB" w:rsidRDefault="00C4783A" w:rsidP="00C4783A">
      <w:r w:rsidRPr="00A15DCB">
        <w:t>[TS 38.321, clause 5.1.2a]</w:t>
      </w:r>
    </w:p>
    <w:p w14:paraId="465687E2" w14:textId="77777777" w:rsidR="00C4783A" w:rsidRPr="00A15DCB" w:rsidRDefault="00C4783A" w:rsidP="00C4783A">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00A7D620" w14:textId="77777777" w:rsidR="00C4783A" w:rsidRPr="00A15DCB" w:rsidRDefault="00C4783A" w:rsidP="00C4783A">
      <w:pPr>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41CE481E"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21B16D1C"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2EB391AE" w14:textId="77777777" w:rsidR="00C4783A" w:rsidRPr="00A15DCB" w:rsidRDefault="00C4783A" w:rsidP="00C4783A">
      <w:pPr>
        <w:pStyle w:val="B1"/>
        <w:rPr>
          <w:lang w:eastAsia="ko-KR"/>
        </w:rPr>
      </w:pPr>
      <w:r w:rsidRPr="00A15DCB">
        <w:rPr>
          <w:lang w:eastAsia="ko-KR"/>
        </w:rPr>
        <w:t>1&gt;</w:t>
      </w:r>
      <w:r w:rsidRPr="00A15DCB">
        <w:rPr>
          <w:lang w:eastAsia="ko-KR"/>
        </w:rPr>
        <w:tab/>
        <w:t>else (i.e. for the contention-based Random Access Preamble selection):</w:t>
      </w:r>
    </w:p>
    <w:p w14:paraId="39E89721" w14:textId="77777777" w:rsidR="00C4783A" w:rsidRPr="00A15DCB" w:rsidRDefault="00C4783A" w:rsidP="00C4783A">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2AFA9B71" w14:textId="77777777" w:rsidR="00C4783A" w:rsidRPr="00A15DCB" w:rsidRDefault="00C4783A" w:rsidP="00C4783A">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6B29F858" w14:textId="77777777" w:rsidR="00C4783A" w:rsidRPr="00A15DCB" w:rsidRDefault="00C4783A" w:rsidP="00C4783A">
      <w:pPr>
        <w:pStyle w:val="B2"/>
        <w:rPr>
          <w:lang w:eastAsia="ko-KR"/>
        </w:rPr>
      </w:pPr>
      <w:r w:rsidRPr="00A15DCB">
        <w:rPr>
          <w:lang w:eastAsia="ko-KR"/>
        </w:rPr>
        <w:t>2&gt;</w:t>
      </w:r>
      <w:r w:rsidRPr="00A15DCB">
        <w:rPr>
          <w:lang w:eastAsia="ko-KR"/>
        </w:rPr>
        <w:tab/>
        <w:t>else:</w:t>
      </w:r>
    </w:p>
    <w:p w14:paraId="44292DF2" w14:textId="77777777" w:rsidR="00C4783A" w:rsidRPr="00A15DCB" w:rsidRDefault="00C4783A" w:rsidP="00C4783A">
      <w:pPr>
        <w:pStyle w:val="B3"/>
        <w:rPr>
          <w:rFonts w:eastAsia="SimSun"/>
        </w:rPr>
      </w:pPr>
      <w:r w:rsidRPr="00A15DCB">
        <w:rPr>
          <w:lang w:eastAsia="ko-KR"/>
        </w:rPr>
        <w:t>3&gt;</w:t>
      </w:r>
      <w:r w:rsidRPr="00A15DCB">
        <w:rPr>
          <w:lang w:eastAsia="ko-KR"/>
        </w:rPr>
        <w:tab/>
        <w:t>select any SSB.</w:t>
      </w:r>
    </w:p>
    <w:p w14:paraId="7AD47EFE" w14:textId="77777777" w:rsidR="00C4783A" w:rsidRPr="00A15DCB" w:rsidRDefault="00C4783A" w:rsidP="00C4783A">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4518CD8F" w14:textId="77777777" w:rsidR="00C4783A" w:rsidRPr="00A15DCB" w:rsidRDefault="00C4783A" w:rsidP="00C4783A">
      <w:pPr>
        <w:pStyle w:val="B3"/>
        <w:rPr>
          <w:lang w:eastAsia="ko-KR"/>
        </w:rPr>
      </w:pPr>
      <w:r w:rsidRPr="00A15DCB">
        <w:rPr>
          <w:lang w:eastAsia="ko-KR"/>
        </w:rPr>
        <w:t>3&gt;</w:t>
      </w:r>
      <w:r w:rsidRPr="00A15DCB">
        <w:rPr>
          <w:lang w:eastAsia="ko-KR"/>
        </w:rPr>
        <w:tab/>
        <w:t>if Random Access Preambles group B for 2-step RA type is configured:</w:t>
      </w:r>
    </w:p>
    <w:p w14:paraId="6392C761" w14:textId="77777777" w:rsidR="00C4783A" w:rsidRPr="00A15DCB" w:rsidRDefault="00C4783A" w:rsidP="00C4783A">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10F7CBAD" w14:textId="77777777" w:rsidR="00C4783A" w:rsidRPr="00A15DCB" w:rsidRDefault="00C4783A" w:rsidP="00C4783A">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0D4D73DB" w14:textId="77777777" w:rsidR="00C4783A" w:rsidRPr="00A15DCB" w:rsidRDefault="00C4783A" w:rsidP="00C4783A">
      <w:pPr>
        <w:pStyle w:val="B5"/>
        <w:rPr>
          <w:lang w:eastAsia="ko-KR"/>
        </w:rPr>
      </w:pPr>
      <w:r w:rsidRPr="00A15DCB">
        <w:rPr>
          <w:lang w:eastAsia="ko-KR"/>
        </w:rPr>
        <w:t>5&gt;</w:t>
      </w:r>
      <w:r w:rsidRPr="00A15DCB">
        <w:rPr>
          <w:lang w:eastAsia="ko-KR"/>
        </w:rPr>
        <w:tab/>
        <w:t>select the Random Access Preambles group B.</w:t>
      </w:r>
    </w:p>
    <w:p w14:paraId="6F626163" w14:textId="77777777" w:rsidR="00C4783A" w:rsidRPr="00A15DCB" w:rsidRDefault="00C4783A" w:rsidP="00C4783A">
      <w:pPr>
        <w:pStyle w:val="B4"/>
        <w:rPr>
          <w:lang w:eastAsia="ko-KR"/>
        </w:rPr>
      </w:pPr>
      <w:r w:rsidRPr="00A15DCB">
        <w:rPr>
          <w:lang w:eastAsia="ko-KR"/>
        </w:rPr>
        <w:t>4&gt;</w:t>
      </w:r>
      <w:r w:rsidRPr="00A15DCB">
        <w:rPr>
          <w:lang w:eastAsia="ko-KR"/>
        </w:rPr>
        <w:tab/>
        <w:t>else:</w:t>
      </w:r>
    </w:p>
    <w:p w14:paraId="2C3F0216" w14:textId="77777777" w:rsidR="00C4783A" w:rsidRPr="00A15DCB" w:rsidRDefault="00C4783A" w:rsidP="00C4783A">
      <w:pPr>
        <w:pStyle w:val="B5"/>
        <w:rPr>
          <w:lang w:eastAsia="ko-KR"/>
        </w:rPr>
      </w:pPr>
      <w:r w:rsidRPr="00A15DCB">
        <w:rPr>
          <w:lang w:eastAsia="ko-KR"/>
        </w:rPr>
        <w:t>5&gt;</w:t>
      </w:r>
      <w:r w:rsidRPr="00A15DCB">
        <w:rPr>
          <w:lang w:eastAsia="ko-KR"/>
        </w:rPr>
        <w:tab/>
        <w:t>select the Random Access Preambles group A.</w:t>
      </w:r>
    </w:p>
    <w:p w14:paraId="083FC7DC" w14:textId="77777777" w:rsidR="00C4783A" w:rsidRPr="00A15DCB" w:rsidRDefault="00C4783A" w:rsidP="00C4783A">
      <w:pPr>
        <w:pStyle w:val="B3"/>
        <w:rPr>
          <w:lang w:eastAsia="ko-KR"/>
        </w:rPr>
      </w:pPr>
      <w:r w:rsidRPr="00A15DCB">
        <w:rPr>
          <w:lang w:eastAsia="ko-KR"/>
        </w:rPr>
        <w:lastRenderedPageBreak/>
        <w:t>3&gt;</w:t>
      </w:r>
      <w:r w:rsidRPr="00A15DCB">
        <w:rPr>
          <w:lang w:eastAsia="ko-KR"/>
        </w:rPr>
        <w:tab/>
        <w:t>else:</w:t>
      </w:r>
    </w:p>
    <w:p w14:paraId="11E2E970" w14:textId="77777777" w:rsidR="00C4783A" w:rsidRPr="00A15DCB" w:rsidRDefault="00C4783A" w:rsidP="00C4783A">
      <w:pPr>
        <w:pStyle w:val="B4"/>
        <w:rPr>
          <w:lang w:eastAsia="ko-KR"/>
        </w:rPr>
      </w:pPr>
      <w:r w:rsidRPr="00A15DCB">
        <w:rPr>
          <w:lang w:eastAsia="ko-KR"/>
        </w:rPr>
        <w:t>4&gt;</w:t>
      </w:r>
      <w:r w:rsidRPr="00A15DCB">
        <w:rPr>
          <w:lang w:eastAsia="ko-KR"/>
        </w:rPr>
        <w:tab/>
        <w:t>select the Random Access Preambles group A.</w:t>
      </w:r>
    </w:p>
    <w:p w14:paraId="49222F1A"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3F75C1E0" w14:textId="77777777" w:rsidR="00C4783A" w:rsidRPr="00A15DCB" w:rsidRDefault="00C4783A" w:rsidP="00C4783A">
      <w:pPr>
        <w:pStyle w:val="B3"/>
        <w:rPr>
          <w:lang w:eastAsia="ko-KR"/>
        </w:rPr>
      </w:pPr>
      <w:r w:rsidRPr="00A15DCB">
        <w:rPr>
          <w:lang w:eastAsia="ko-KR"/>
        </w:rPr>
        <w:t>3&gt;</w:t>
      </w:r>
      <w:r w:rsidRPr="00A15DCB">
        <w:rPr>
          <w:lang w:eastAsia="ko-KR"/>
        </w:rPr>
        <w:tab/>
        <w:t>if Random Access Preambles group B for 2-step RA type is configured; and</w:t>
      </w:r>
    </w:p>
    <w:p w14:paraId="239B8884"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20D0F723" w14:textId="77777777" w:rsidR="00C4783A" w:rsidRPr="00A15DCB" w:rsidRDefault="00C4783A" w:rsidP="00C4783A">
      <w:pPr>
        <w:pStyle w:val="B4"/>
        <w:rPr>
          <w:lang w:eastAsia="ko-KR"/>
        </w:rPr>
      </w:pPr>
      <w:r w:rsidRPr="00A15DCB">
        <w:rPr>
          <w:lang w:eastAsia="ko-KR"/>
        </w:rPr>
        <w:t>4&gt;</w:t>
      </w:r>
      <w:r w:rsidRPr="00A15DCB">
        <w:rPr>
          <w:lang w:eastAsia="ko-KR"/>
        </w:rPr>
        <w:tab/>
        <w:t>select the Random Access Preambles group B.</w:t>
      </w:r>
    </w:p>
    <w:p w14:paraId="0BA5C2A0" w14:textId="77777777" w:rsidR="00C4783A" w:rsidRPr="00A15DCB" w:rsidRDefault="00C4783A" w:rsidP="00C4783A">
      <w:pPr>
        <w:pStyle w:val="B3"/>
        <w:rPr>
          <w:lang w:eastAsia="ko-KR"/>
        </w:rPr>
      </w:pPr>
      <w:r w:rsidRPr="00A15DCB">
        <w:rPr>
          <w:lang w:eastAsia="ko-KR"/>
        </w:rPr>
        <w:t>3&gt;</w:t>
      </w:r>
      <w:r w:rsidRPr="00A15DCB">
        <w:rPr>
          <w:lang w:eastAsia="ko-KR"/>
        </w:rPr>
        <w:tab/>
        <w:t>else:</w:t>
      </w:r>
    </w:p>
    <w:p w14:paraId="71281D7C" w14:textId="77777777" w:rsidR="00C4783A" w:rsidRPr="00A15DCB" w:rsidRDefault="00C4783A" w:rsidP="00C4783A">
      <w:pPr>
        <w:pStyle w:val="B4"/>
        <w:rPr>
          <w:lang w:eastAsia="ko-KR"/>
        </w:rPr>
      </w:pPr>
      <w:r w:rsidRPr="00A15DCB">
        <w:rPr>
          <w:lang w:eastAsia="ko-KR"/>
        </w:rPr>
        <w:t>4&gt;</w:t>
      </w:r>
      <w:r w:rsidRPr="00A15DCB">
        <w:rPr>
          <w:lang w:eastAsia="ko-KR"/>
        </w:rPr>
        <w:tab/>
        <w:t>select the Random Access Preambles group A.</w:t>
      </w:r>
    </w:p>
    <w:p w14:paraId="2B000214" w14:textId="77777777" w:rsidR="00C4783A" w:rsidRPr="00A15DCB" w:rsidRDefault="00C4783A" w:rsidP="00C4783A">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3A5C7FA0" w14:textId="77777777" w:rsidR="00C4783A" w:rsidRPr="00A15DCB" w:rsidRDefault="00C4783A" w:rsidP="00C4783A">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0998E61C" w14:textId="77777777" w:rsidR="00C4783A" w:rsidRPr="00A15DCB" w:rsidRDefault="00C4783A" w:rsidP="00C4783A">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49C07080"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76A8BE68" w14:textId="77777777" w:rsidR="00C4783A" w:rsidRPr="00A15DCB" w:rsidRDefault="00C4783A" w:rsidP="00C4783A">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or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or </w:t>
      </w:r>
      <w:r w:rsidRPr="00A15DCB">
        <w:rPr>
          <w:i/>
          <w:szCs w:val="22"/>
          <w:lang w:eastAsia="sv-SE"/>
        </w:rPr>
        <w:t>ssb-SharedRO-MaskIndex</w:t>
      </w:r>
      <w:r w:rsidRPr="00A15DCB">
        <w:rPr>
          <w:lang w:eastAsia="ko-KR"/>
        </w:rPr>
        <w:t xml:space="preserve"> if configured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w:t>
      </w:r>
      <w:r w:rsidRPr="00A15DCB">
        <w:rPr>
          <w:rFonts w:eastAsia="Yu Mincho"/>
          <w:lang w:eastAsia="ko-KR"/>
        </w:rPr>
        <w:t xml:space="preserve"> </w:t>
      </w:r>
      <w:r w:rsidRPr="00A15DCB">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429D88CD" w14:textId="77777777" w:rsidR="00C4783A" w:rsidRPr="00A15DCB" w:rsidRDefault="00C4783A" w:rsidP="00C4783A">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30960567"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065A0D99" w14:textId="77777777" w:rsidR="00C4783A" w:rsidRPr="00A15DCB" w:rsidRDefault="00C4783A" w:rsidP="00C4783A">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47C85D81" w14:textId="77777777" w:rsidR="00C4783A" w:rsidRPr="00A15DCB" w:rsidRDefault="00C4783A" w:rsidP="00C4783A">
      <w:pPr>
        <w:pStyle w:val="B2"/>
        <w:rPr>
          <w:lang w:eastAsia="ko-KR"/>
        </w:rPr>
      </w:pPr>
      <w:r w:rsidRPr="00A15DCB">
        <w:rPr>
          <w:lang w:eastAsia="ko-KR"/>
        </w:rPr>
        <w:t>2&gt;</w:t>
      </w:r>
      <w:r w:rsidRPr="00A15DCB">
        <w:rPr>
          <w:lang w:eastAsia="ko-KR"/>
        </w:rPr>
        <w:tab/>
        <w:t>deliver the UL grant and the associated HARQ information to the HARQ entity.</w:t>
      </w:r>
    </w:p>
    <w:p w14:paraId="6CB7FD2B" w14:textId="77777777" w:rsidR="00C4783A" w:rsidRPr="00A15DCB" w:rsidRDefault="00C4783A" w:rsidP="00C4783A">
      <w:pPr>
        <w:pStyle w:val="B1"/>
        <w:rPr>
          <w:lang w:eastAsia="ko-KR"/>
        </w:rPr>
      </w:pPr>
      <w:r w:rsidRPr="00A15DCB">
        <w:rPr>
          <w:lang w:eastAsia="ko-KR"/>
        </w:rPr>
        <w:t>1&gt;</w:t>
      </w:r>
      <w:r w:rsidRPr="00A15DCB">
        <w:rPr>
          <w:lang w:eastAsia="ko-KR"/>
        </w:rPr>
        <w:tab/>
        <w:t>else:</w:t>
      </w:r>
    </w:p>
    <w:p w14:paraId="69785C9F" w14:textId="77777777" w:rsidR="00C4783A" w:rsidRPr="00A15DCB" w:rsidRDefault="00C4783A" w:rsidP="00C4783A">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49861F4C" w14:textId="77777777" w:rsidR="00C4783A" w:rsidRPr="00A15DCB" w:rsidRDefault="00C4783A" w:rsidP="00C4783A">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396B70CA" w14:textId="77777777" w:rsidR="00C4783A" w:rsidRPr="00A15DCB" w:rsidRDefault="00C4783A" w:rsidP="00C4783A">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69D2C87A" w14:textId="77777777" w:rsidR="00C4783A" w:rsidRPr="00A15DCB" w:rsidRDefault="00C4783A" w:rsidP="00C4783A">
      <w:pPr>
        <w:pStyle w:val="B3"/>
        <w:rPr>
          <w:lang w:eastAsia="ko-KR"/>
        </w:rPr>
      </w:pPr>
      <w:r w:rsidRPr="00A15DCB">
        <w:rPr>
          <w:lang w:eastAsia="ko-KR"/>
        </w:rPr>
        <w:t>3&gt;</w:t>
      </w:r>
      <w:r w:rsidRPr="00A15DCB">
        <w:rPr>
          <w:lang w:eastAsia="ko-KR"/>
        </w:rPr>
        <w:tab/>
        <w:t>deliver the UL grant and the associated HARQ information to the HARQ entity.</w:t>
      </w:r>
    </w:p>
    <w:p w14:paraId="5661DB04" w14:textId="77777777" w:rsidR="00C4783A" w:rsidRPr="00A15DCB" w:rsidRDefault="00C4783A" w:rsidP="00C4783A">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031C1B79" w14:textId="77777777" w:rsidR="00C4783A" w:rsidRPr="00A15DCB" w:rsidRDefault="00C4783A" w:rsidP="00C4783A">
      <w:pPr>
        <w:pStyle w:val="NO"/>
        <w:rPr>
          <w:lang w:eastAsia="ko-KR"/>
        </w:rPr>
      </w:pPr>
      <w:r w:rsidRPr="00A15DCB">
        <w:rPr>
          <w:lang w:eastAsia="ko-KR"/>
        </w:rPr>
        <w:t>NOTE 1:</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68569D76" w14:textId="77777777" w:rsidR="00C4783A" w:rsidRPr="00A15DCB" w:rsidRDefault="00C4783A" w:rsidP="00C4783A">
      <w:pPr>
        <w:pStyle w:val="NO"/>
        <w:rPr>
          <w:lang w:eastAsia="ko-KR"/>
        </w:rPr>
      </w:pPr>
      <w:r w:rsidRPr="00A15DCB">
        <w:rPr>
          <w:rFonts w:ascii="Tms Rmn" w:eastAsia="MS Mincho" w:hAnsi="Tms Rmn"/>
        </w:rPr>
        <w:lastRenderedPageBreak/>
        <w:t>NOTE 2</w:t>
      </w:r>
      <w:r w:rsidRPr="00A15DCB">
        <w:rPr>
          <w:lang w:eastAsia="ko-KR"/>
        </w:rPr>
        <w:t>:</w:t>
      </w:r>
      <w:r w:rsidRPr="00A15DCB">
        <w:rPr>
          <w:lang w:eastAsia="ko-KR"/>
        </w:rPr>
        <w:tab/>
      </w:r>
      <w:r w:rsidRPr="00A15DCB">
        <w:rPr>
          <w:rFonts w:ascii="Tms Rmn" w:eastAsia="MS Mincho" w:hAnsi="Tms Rmn"/>
        </w:rPr>
        <w:t xml:space="preserve">If a RedCap UE in RRC_IDLE or RRC_INACTIVE mode is configured with a BWP indicated by </w:t>
      </w:r>
      <w:r w:rsidRPr="00A15DCB">
        <w:rPr>
          <w:rFonts w:ascii="Tms Rmn" w:eastAsia="MS Mincho" w:hAnsi="Tms Rmn"/>
          <w:i/>
          <w:iCs/>
        </w:rPr>
        <w:t>initialDownlinkBWP-RedCap</w:t>
      </w:r>
      <w:r w:rsidRPr="00A15DCB">
        <w:rPr>
          <w:rFonts w:ascii="Tms Rmn" w:eastAsia="MS Mincho" w:hAnsi="Tms Rmn"/>
        </w:rPr>
        <w:t xml:space="preserve"> which is not associated with any SSB, SS-RSRP measurement is performed based on the SSB associated with the BWP indicated by </w:t>
      </w:r>
      <w:r w:rsidRPr="00A15DCB">
        <w:rPr>
          <w:rFonts w:ascii="Tms Rmn" w:eastAsia="MS Mincho" w:hAnsi="Tms Rmn"/>
          <w:i/>
          <w:iCs/>
        </w:rPr>
        <w:t>initialDownlinkBWP</w:t>
      </w:r>
      <w:r w:rsidRPr="00A15DCB">
        <w:rPr>
          <w:rFonts w:ascii="Tms Rmn" w:eastAsia="MS Mincho" w:hAnsi="Tms Rmn"/>
        </w:rPr>
        <w:t>.</w:t>
      </w:r>
    </w:p>
    <w:p w14:paraId="5DE3B406" w14:textId="77777777" w:rsidR="00C4783A" w:rsidRPr="00A15DCB" w:rsidRDefault="00C4783A" w:rsidP="00C4783A">
      <w:pPr>
        <w:pStyle w:val="H6"/>
      </w:pPr>
      <w:r w:rsidRPr="00A15DCB">
        <w:t>7.1.1.1.14.3</w:t>
      </w:r>
      <w:r w:rsidRPr="00A15DCB">
        <w:tab/>
        <w:t>Test description</w:t>
      </w:r>
    </w:p>
    <w:p w14:paraId="037E3A34" w14:textId="77777777" w:rsidR="00C4783A" w:rsidRPr="00A15DCB" w:rsidRDefault="00C4783A" w:rsidP="00C4783A">
      <w:pPr>
        <w:pStyle w:val="H6"/>
      </w:pPr>
      <w:r w:rsidRPr="00A15DCB">
        <w:t>7.1.1.1.14.3.1</w:t>
      </w:r>
      <w:r w:rsidRPr="00A15DCB">
        <w:tab/>
        <w:t>Pre-test conditions</w:t>
      </w:r>
    </w:p>
    <w:p w14:paraId="1C8B7F36" w14:textId="07938B29" w:rsidR="00C4783A" w:rsidRPr="00A15DCB" w:rsidRDefault="00F74AA0" w:rsidP="00C4783A">
      <w:r w:rsidRPr="00A15DCB">
        <w:t>The UE is in NR RRC_Idle mode (state 1N-A) on NR Cell 1 according to 38.508-1 [4] Table 4.4A.2-1</w:t>
      </w:r>
      <w:r w:rsidR="00C4783A" w:rsidRPr="00A15DCB">
        <w:t>. The NSAG identifier transmitted in SIB1 is same as the NSAG identifier provided to the UE in Registration Accept message. The UE is assigned the MPS indicator bit of the 5GS network feature support IE to "Access identity 1 valid", in the REGISTRATION ACCEPT message.</w:t>
      </w:r>
    </w:p>
    <w:p w14:paraId="2E9BF570" w14:textId="77777777" w:rsidR="00C4783A" w:rsidRPr="00A15DCB" w:rsidRDefault="00C4783A" w:rsidP="00C4783A">
      <w:pPr>
        <w:pStyle w:val="H6"/>
      </w:pPr>
      <w:r w:rsidRPr="00A15DCB">
        <w:t>7.1.1.1.14.3.2</w:t>
      </w:r>
      <w:r w:rsidRPr="00A15DCB">
        <w:tab/>
        <w:t>Test procedure sequence</w:t>
      </w:r>
    </w:p>
    <w:p w14:paraId="302393B8" w14:textId="77777777" w:rsidR="00C4783A" w:rsidRPr="00A15DCB" w:rsidRDefault="00C4783A" w:rsidP="00C4783A">
      <w:pPr>
        <w:pStyle w:val="TH"/>
      </w:pPr>
      <w:r w:rsidRPr="00A15DCB">
        <w:t>Table 7.1.1.1.14.3.2-1: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4783A" w:rsidRPr="00A15DCB" w14:paraId="6B3466D7" w14:textId="77777777" w:rsidTr="00AB7AF6">
        <w:tc>
          <w:tcPr>
            <w:tcW w:w="648" w:type="dxa"/>
            <w:vMerge w:val="restart"/>
            <w:tcBorders>
              <w:top w:val="single" w:sz="4" w:space="0" w:color="auto"/>
              <w:left w:val="single" w:sz="4" w:space="0" w:color="auto"/>
              <w:right w:val="single" w:sz="4" w:space="0" w:color="auto"/>
            </w:tcBorders>
          </w:tcPr>
          <w:p w14:paraId="5FE6BF00" w14:textId="77777777" w:rsidR="00C4783A" w:rsidRPr="00A15DCB" w:rsidRDefault="00C4783A"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323A55F1" w14:textId="77777777" w:rsidR="00C4783A" w:rsidRPr="00A15DCB" w:rsidRDefault="00C4783A"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02FFCA75" w14:textId="77777777" w:rsidR="00C4783A" w:rsidRPr="00A15DCB" w:rsidRDefault="00C4783A"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2A069E0E" w14:textId="77777777" w:rsidR="00C4783A" w:rsidRPr="00A15DCB" w:rsidRDefault="00C4783A"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5AEA57BA" w14:textId="77777777" w:rsidR="00C4783A" w:rsidRPr="00A15DCB" w:rsidRDefault="00C4783A" w:rsidP="00AB7AF6">
            <w:pPr>
              <w:pStyle w:val="TAH"/>
            </w:pPr>
            <w:r w:rsidRPr="00A15DCB">
              <w:t>Verdict</w:t>
            </w:r>
          </w:p>
        </w:tc>
      </w:tr>
      <w:tr w:rsidR="00C4783A" w:rsidRPr="00A15DCB" w14:paraId="601E15FE" w14:textId="77777777" w:rsidTr="00AB7AF6">
        <w:tc>
          <w:tcPr>
            <w:tcW w:w="648" w:type="dxa"/>
            <w:vMerge/>
            <w:tcBorders>
              <w:left w:val="single" w:sz="4" w:space="0" w:color="auto"/>
              <w:bottom w:val="single" w:sz="4" w:space="0" w:color="auto"/>
              <w:right w:val="single" w:sz="4" w:space="0" w:color="auto"/>
            </w:tcBorders>
          </w:tcPr>
          <w:p w14:paraId="545A3200" w14:textId="77777777" w:rsidR="00C4783A" w:rsidRPr="00A15DCB" w:rsidRDefault="00C4783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233D196C" w14:textId="77777777" w:rsidR="00C4783A" w:rsidRPr="00A15DCB" w:rsidRDefault="00C4783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7A04FB87" w14:textId="77777777" w:rsidR="00C4783A" w:rsidRPr="00A15DCB" w:rsidRDefault="00C4783A"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2C326C32" w14:textId="77777777" w:rsidR="00C4783A" w:rsidRPr="00A15DCB" w:rsidRDefault="00C4783A"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256D8146" w14:textId="77777777" w:rsidR="00C4783A" w:rsidRPr="00A15DCB" w:rsidRDefault="00C4783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5051C5D" w14:textId="77777777" w:rsidR="00C4783A" w:rsidRPr="00A15DCB" w:rsidRDefault="00C4783A" w:rsidP="00AB7AF6">
            <w:pPr>
              <w:keepNext/>
              <w:keepLines/>
              <w:spacing w:after="0"/>
              <w:jc w:val="center"/>
              <w:rPr>
                <w:rFonts w:ascii="Arial" w:hAnsi="Arial"/>
                <w:sz w:val="18"/>
                <w:lang w:eastAsia="sv-SE"/>
              </w:rPr>
            </w:pPr>
          </w:p>
        </w:tc>
      </w:tr>
      <w:tr w:rsidR="00C4783A" w:rsidRPr="00A15DCB" w14:paraId="1DFBF135" w14:textId="77777777" w:rsidTr="00AB7AF6">
        <w:tc>
          <w:tcPr>
            <w:tcW w:w="648" w:type="dxa"/>
            <w:tcBorders>
              <w:top w:val="single" w:sz="4" w:space="0" w:color="auto"/>
              <w:left w:val="single" w:sz="4" w:space="0" w:color="auto"/>
              <w:bottom w:val="single" w:sz="4" w:space="0" w:color="auto"/>
              <w:right w:val="single" w:sz="4" w:space="0" w:color="auto"/>
            </w:tcBorders>
          </w:tcPr>
          <w:p w14:paraId="7D3E9500" w14:textId="77777777" w:rsidR="00C4783A" w:rsidRPr="00A15DCB" w:rsidRDefault="00C4783A"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64E71822" w14:textId="77777777" w:rsidR="00C4783A" w:rsidRPr="00A15DCB" w:rsidRDefault="00C4783A"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095C95D" w14:textId="77777777" w:rsidR="00C4783A" w:rsidRPr="00A15DCB" w:rsidRDefault="00C4783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5D5AB5AC" w14:textId="77777777" w:rsidR="00C4783A" w:rsidRPr="00A15DCB" w:rsidRDefault="00C4783A"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7BF86CDC"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4752AE9" w14:textId="77777777" w:rsidR="00C4783A" w:rsidRPr="00A15DCB" w:rsidRDefault="00C4783A" w:rsidP="00AB7AF6">
            <w:pPr>
              <w:pStyle w:val="TAC"/>
            </w:pPr>
            <w:r w:rsidRPr="00A15DCB">
              <w:t>-</w:t>
            </w:r>
          </w:p>
        </w:tc>
      </w:tr>
      <w:tr w:rsidR="00C4783A" w:rsidRPr="00A15DCB" w14:paraId="6A39236A" w14:textId="77777777" w:rsidTr="00AB7AF6">
        <w:tc>
          <w:tcPr>
            <w:tcW w:w="648" w:type="dxa"/>
            <w:tcBorders>
              <w:top w:val="single" w:sz="4" w:space="0" w:color="auto"/>
              <w:left w:val="single" w:sz="4" w:space="0" w:color="auto"/>
              <w:bottom w:val="single" w:sz="4" w:space="0" w:color="auto"/>
              <w:right w:val="single" w:sz="4" w:space="0" w:color="auto"/>
            </w:tcBorders>
          </w:tcPr>
          <w:p w14:paraId="65613972" w14:textId="77777777" w:rsidR="00C4783A" w:rsidRPr="00A15DCB" w:rsidRDefault="00C4783A"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5DE5B749" w14:textId="77777777" w:rsidR="00C4783A" w:rsidRPr="00A15DCB" w:rsidRDefault="00C4783A" w:rsidP="00AB7AF6">
            <w:pPr>
              <w:pStyle w:val="TAL"/>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0B54270" w14:textId="77777777" w:rsidR="00C4783A" w:rsidRPr="00A15DCB" w:rsidRDefault="00C4783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4C29123" w14:textId="77777777" w:rsidR="00C4783A" w:rsidRPr="00A15DCB" w:rsidRDefault="00C4783A" w:rsidP="00AB7AF6">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4746CC5F" w14:textId="77777777" w:rsidR="00C4783A" w:rsidRPr="00A15DCB" w:rsidRDefault="00C4783A"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021B3E7E" w14:textId="77777777" w:rsidR="00C4783A" w:rsidRPr="00A15DCB" w:rsidRDefault="00C4783A" w:rsidP="00AB7AF6">
            <w:pPr>
              <w:pStyle w:val="TAC"/>
            </w:pPr>
            <w:r w:rsidRPr="00A15DCB">
              <w:t>P</w:t>
            </w:r>
          </w:p>
        </w:tc>
      </w:tr>
      <w:tr w:rsidR="00C4783A" w:rsidRPr="00A15DCB" w14:paraId="585CC64B" w14:textId="77777777" w:rsidTr="00AB7AF6">
        <w:tc>
          <w:tcPr>
            <w:tcW w:w="648" w:type="dxa"/>
            <w:tcBorders>
              <w:top w:val="single" w:sz="4" w:space="0" w:color="auto"/>
              <w:left w:val="single" w:sz="4" w:space="0" w:color="auto"/>
              <w:bottom w:val="single" w:sz="4" w:space="0" w:color="auto"/>
              <w:right w:val="single" w:sz="4" w:space="0" w:color="auto"/>
            </w:tcBorders>
          </w:tcPr>
          <w:p w14:paraId="2D1089D4" w14:textId="77777777" w:rsidR="00C4783A" w:rsidRPr="00A15DCB" w:rsidRDefault="00C4783A"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6E845F35" w14:textId="77777777" w:rsidR="00C4783A" w:rsidRPr="00A15DCB" w:rsidRDefault="00C4783A" w:rsidP="00AB7AF6">
            <w:pPr>
              <w:pStyle w:val="TAL"/>
            </w:pPr>
            <w:r w:rsidRPr="00A15DCB">
              <w:t xml:space="preserve">Check: Does the UE transmit </w:t>
            </w:r>
            <w:r w:rsidRPr="00A15DCB">
              <w:rPr>
                <w:lang w:eastAsia="ko-KR"/>
              </w:rPr>
              <w:t xml:space="preserve">MSGA using the PRACH Preamble in step 2 associated PUSCH resource </w:t>
            </w:r>
            <w:r w:rsidRPr="00A15DCB">
              <w:t xml:space="preserve">containing a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tcPr>
          <w:p w14:paraId="6745623F" w14:textId="77777777" w:rsidR="00C4783A" w:rsidRPr="00A15DCB" w:rsidRDefault="00C4783A" w:rsidP="00AB7AF6">
            <w:pPr>
              <w:pStyle w:val="TAC"/>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BD6FD99" w14:textId="77777777" w:rsidR="00C4783A" w:rsidRPr="00A15DCB" w:rsidRDefault="00C4783A" w:rsidP="00AB7AF6">
            <w:pPr>
              <w:pStyle w:val="TAL"/>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1CBDA4F" w14:textId="424E581F" w:rsidR="00C4783A" w:rsidRPr="00A15DCB" w:rsidRDefault="00F74AA0"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7482C8C3" w14:textId="529767E4" w:rsidR="00C4783A" w:rsidRPr="00A15DCB" w:rsidRDefault="00F74AA0" w:rsidP="00AB7AF6">
            <w:pPr>
              <w:pStyle w:val="TAC"/>
            </w:pPr>
            <w:r w:rsidRPr="00A15DCB">
              <w:t>P</w:t>
            </w:r>
          </w:p>
        </w:tc>
      </w:tr>
      <w:tr w:rsidR="00C4783A" w:rsidRPr="00A15DCB" w14:paraId="1D87FE2E" w14:textId="77777777" w:rsidTr="00AB7AF6">
        <w:tc>
          <w:tcPr>
            <w:tcW w:w="648" w:type="dxa"/>
            <w:tcBorders>
              <w:top w:val="single" w:sz="4" w:space="0" w:color="auto"/>
              <w:left w:val="single" w:sz="4" w:space="0" w:color="auto"/>
              <w:bottom w:val="single" w:sz="4" w:space="0" w:color="auto"/>
              <w:right w:val="single" w:sz="4" w:space="0" w:color="auto"/>
            </w:tcBorders>
          </w:tcPr>
          <w:p w14:paraId="7A3002FC" w14:textId="77777777" w:rsidR="00C4783A" w:rsidRPr="00A15DCB" w:rsidRDefault="00C4783A" w:rsidP="00AB7AF6">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1EEF724A" w14:textId="77777777" w:rsidR="00C4783A" w:rsidRPr="00A15DCB" w:rsidRDefault="00C4783A" w:rsidP="00AB7AF6">
            <w:pPr>
              <w:pStyle w:val="TAL"/>
            </w:pPr>
            <w:r w:rsidRPr="00A15DCB">
              <w:t xml:space="preserve">The SS schedules PDCCH transmission addressed to </w:t>
            </w:r>
            <w:r w:rsidRPr="00A15DCB">
              <w:rPr>
                <w:lang w:eastAsia="ko-KR"/>
              </w:rPr>
              <w:t xml:space="preserve">MSGB-RNTI corresponding to preamble in Step 2 </w:t>
            </w:r>
            <w:r w:rsidRPr="00A15DCB">
              <w:t xml:space="preserve">to transmit a valid MAC PDU containing MAC subPDU for </w:t>
            </w:r>
            <w:r w:rsidRPr="00A15DCB">
              <w:rPr>
                <w:rFonts w:eastAsia="SimSun"/>
                <w:lang w:eastAsia="zh-CN"/>
              </w:rPr>
              <w:t xml:space="preserve">successRAR(without matching </w:t>
            </w:r>
            <w:r w:rsidRPr="00A15DCB">
              <w:t>UE Contention Resolution Identity)</w:t>
            </w:r>
            <w:r w:rsidRPr="00A15DCB">
              <w:rPr>
                <w:i/>
              </w:rPr>
              <w:t xml:space="preserve"> </w:t>
            </w:r>
            <w:r w:rsidRPr="00A15DCB">
              <w:t>and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6300345B" w14:textId="77777777" w:rsidR="00C4783A" w:rsidRPr="00A15DCB" w:rsidRDefault="00C4783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19E57F19" w14:textId="77777777" w:rsidR="00C4783A" w:rsidRPr="00A15DCB" w:rsidRDefault="00C4783A" w:rsidP="00AB7AF6">
            <w:pPr>
              <w:pStyle w:val="TAL"/>
              <w:rPr>
                <w:lang w:eastAsia="zh-CN"/>
              </w:rPr>
            </w:pPr>
            <w:r w:rsidRPr="00A15DCB">
              <w:rPr>
                <w:lang w:eastAsia="zh-CN"/>
              </w:rPr>
              <w:t>MAC PDU</w:t>
            </w:r>
          </w:p>
          <w:p w14:paraId="1449951C" w14:textId="6E3F4A7B" w:rsidR="00C4783A" w:rsidRPr="00A15DCB" w:rsidRDefault="00C4783A" w:rsidP="00AB7AF6">
            <w:pPr>
              <w:pStyle w:val="TAL"/>
            </w:pPr>
            <w:r w:rsidRPr="00A15DCB">
              <w:rPr>
                <w:lang w:eastAsia="zh-CN"/>
              </w:rPr>
              <w:t>(</w:t>
            </w:r>
            <w:r w:rsidRPr="00A15DCB">
              <w:rPr>
                <w:rFonts w:eastAsia="SimSun"/>
                <w:lang w:eastAsia="zh-CN"/>
              </w:rPr>
              <w:t>successRAR</w:t>
            </w:r>
            <w:r w:rsidRPr="00A15DCB">
              <w:rPr>
                <w:i/>
                <w:lang w:eastAsia="zh-CN"/>
              </w:rPr>
              <w:t xml:space="preserve"> ,</w:t>
            </w:r>
            <w:r w:rsidR="00F74AA0" w:rsidRPr="00A15DCB">
              <w:rPr>
                <w:i/>
                <w:lang w:eastAsia="zh-CN"/>
              </w:rPr>
              <w:t xml:space="preserve">Back off Indicator </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EA2165"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21011CE" w14:textId="77777777" w:rsidR="00C4783A" w:rsidRPr="00A15DCB" w:rsidRDefault="00C4783A" w:rsidP="00AB7AF6">
            <w:pPr>
              <w:pStyle w:val="TAC"/>
            </w:pPr>
            <w:r w:rsidRPr="00A15DCB">
              <w:t>-</w:t>
            </w:r>
          </w:p>
        </w:tc>
      </w:tr>
      <w:tr w:rsidR="00C4783A" w:rsidRPr="00A15DCB" w14:paraId="25C899A8" w14:textId="77777777" w:rsidTr="00AB7AF6">
        <w:tc>
          <w:tcPr>
            <w:tcW w:w="648" w:type="dxa"/>
            <w:tcBorders>
              <w:top w:val="single" w:sz="4" w:space="0" w:color="auto"/>
              <w:left w:val="single" w:sz="4" w:space="0" w:color="auto"/>
              <w:bottom w:val="single" w:sz="4" w:space="0" w:color="auto"/>
              <w:right w:val="single" w:sz="4" w:space="0" w:color="auto"/>
            </w:tcBorders>
          </w:tcPr>
          <w:p w14:paraId="052EE53C" w14:textId="77777777" w:rsidR="00C4783A" w:rsidRPr="00A15DCB" w:rsidRDefault="00C4783A"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731CDCF3" w14:textId="77777777" w:rsidR="00C4783A" w:rsidRPr="00A15DCB" w:rsidRDefault="00C4783A" w:rsidP="00AB7AF6">
            <w:pPr>
              <w:pStyle w:val="TAL"/>
              <w:rPr>
                <w:lang w:eastAsia="zh-CN"/>
              </w:rPr>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 Note 1</w:t>
            </w:r>
          </w:p>
        </w:tc>
        <w:tc>
          <w:tcPr>
            <w:tcW w:w="709" w:type="dxa"/>
            <w:tcBorders>
              <w:top w:val="single" w:sz="4" w:space="0" w:color="auto"/>
              <w:left w:val="single" w:sz="4" w:space="0" w:color="auto"/>
              <w:bottom w:val="single" w:sz="4" w:space="0" w:color="auto"/>
              <w:right w:val="single" w:sz="4" w:space="0" w:color="auto"/>
            </w:tcBorders>
          </w:tcPr>
          <w:p w14:paraId="35555249" w14:textId="77777777" w:rsidR="00C4783A" w:rsidRPr="00A15DCB" w:rsidRDefault="00C4783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254285AD" w14:textId="77777777" w:rsidR="00C4783A" w:rsidRPr="00A15DCB" w:rsidRDefault="00C4783A" w:rsidP="00AB7AF6">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040EF872" w14:textId="77777777" w:rsidR="00C4783A" w:rsidRPr="00A15DCB" w:rsidRDefault="00C4783A"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4D5DE28A" w14:textId="77777777" w:rsidR="00C4783A" w:rsidRPr="00A15DCB" w:rsidRDefault="00C4783A" w:rsidP="00AB7AF6">
            <w:pPr>
              <w:pStyle w:val="TAC"/>
            </w:pPr>
            <w:r w:rsidRPr="00A15DCB">
              <w:t>P</w:t>
            </w:r>
          </w:p>
        </w:tc>
      </w:tr>
      <w:tr w:rsidR="00C4783A" w:rsidRPr="00A15DCB" w14:paraId="2F15535E" w14:textId="77777777" w:rsidTr="00AB7AF6">
        <w:tc>
          <w:tcPr>
            <w:tcW w:w="648" w:type="dxa"/>
            <w:tcBorders>
              <w:top w:val="single" w:sz="4" w:space="0" w:color="auto"/>
              <w:left w:val="single" w:sz="4" w:space="0" w:color="auto"/>
              <w:bottom w:val="single" w:sz="4" w:space="0" w:color="auto"/>
              <w:right w:val="single" w:sz="4" w:space="0" w:color="auto"/>
            </w:tcBorders>
          </w:tcPr>
          <w:p w14:paraId="1BBB8D7D" w14:textId="77777777" w:rsidR="00C4783A" w:rsidRPr="00A15DCB" w:rsidRDefault="00C4783A" w:rsidP="00AB7AF6">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052FA485" w14:textId="77777777" w:rsidR="00C4783A" w:rsidRPr="00A15DCB" w:rsidRDefault="00C4783A" w:rsidP="00AB7AF6">
            <w:pPr>
              <w:pStyle w:val="TAL"/>
            </w:pPr>
            <w:r w:rsidRPr="00A15DCB">
              <w:t xml:space="preserve">Check: Does the UE transmit </w:t>
            </w:r>
            <w:r w:rsidRPr="00A15DCB">
              <w:rPr>
                <w:lang w:eastAsia="ko-KR"/>
              </w:rPr>
              <w:t>MSGA using the PRACH Preamble in step 5  associated PUSCH resource c</w:t>
            </w:r>
            <w:r w:rsidRPr="00A15DCB">
              <w:t xml:space="preserve">ontaining a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tcPr>
          <w:p w14:paraId="0FC726F6" w14:textId="77777777" w:rsidR="00C4783A" w:rsidRPr="00A15DCB" w:rsidRDefault="00C4783A" w:rsidP="00AB7AF6">
            <w:pPr>
              <w:pStyle w:val="TAC"/>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62E5806" w14:textId="77777777" w:rsidR="00C4783A" w:rsidRPr="00A15DCB" w:rsidRDefault="00C4783A" w:rsidP="00AB7AF6">
            <w:pPr>
              <w:pStyle w:val="TAL"/>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AF3C1E9" w14:textId="0D1945F3" w:rsidR="00C4783A" w:rsidRPr="00A15DCB" w:rsidRDefault="00F74AA0"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1462D86C" w14:textId="1D9D3918" w:rsidR="00C4783A" w:rsidRPr="00A15DCB" w:rsidRDefault="00F74AA0" w:rsidP="00AB7AF6">
            <w:pPr>
              <w:pStyle w:val="TAC"/>
            </w:pPr>
            <w:r w:rsidRPr="00A15DCB">
              <w:t>P</w:t>
            </w:r>
          </w:p>
        </w:tc>
      </w:tr>
      <w:tr w:rsidR="00C4783A" w:rsidRPr="00A15DCB" w14:paraId="5204B8E6" w14:textId="77777777" w:rsidTr="00AB7AF6">
        <w:tc>
          <w:tcPr>
            <w:tcW w:w="648" w:type="dxa"/>
            <w:tcBorders>
              <w:top w:val="single" w:sz="4" w:space="0" w:color="auto"/>
              <w:left w:val="single" w:sz="4" w:space="0" w:color="auto"/>
              <w:bottom w:val="single" w:sz="4" w:space="0" w:color="auto"/>
              <w:right w:val="single" w:sz="4" w:space="0" w:color="auto"/>
            </w:tcBorders>
          </w:tcPr>
          <w:p w14:paraId="602C1676" w14:textId="77777777" w:rsidR="00C4783A" w:rsidRPr="00A15DCB" w:rsidRDefault="00C4783A" w:rsidP="00AB7AF6">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tcPr>
          <w:p w14:paraId="16669A7D" w14:textId="77777777" w:rsidR="00C4783A" w:rsidRPr="00A15DCB" w:rsidRDefault="00C4783A" w:rsidP="00AB7AF6">
            <w:pPr>
              <w:pStyle w:val="TAL"/>
            </w:pPr>
            <w:r w:rsidRPr="00A15DCB">
              <w:t xml:space="preserve">The SS schedules PDCCH transmission addressed to </w:t>
            </w:r>
            <w:r w:rsidRPr="00A15DCB">
              <w:rPr>
                <w:lang w:eastAsia="ko-KR"/>
              </w:rPr>
              <w:t xml:space="preserve">MSGB-RNTI corresponding to preamble in Step 2 </w:t>
            </w:r>
            <w:r w:rsidRPr="00A15DCB">
              <w:t xml:space="preserve">to transmit a valid MAC PDU containing MAC subPDU for </w:t>
            </w:r>
            <w:r w:rsidRPr="00A15DCB">
              <w:rPr>
                <w:rFonts w:eastAsia="SimSun"/>
                <w:lang w:eastAsia="zh-CN"/>
              </w:rPr>
              <w:t xml:space="preserve">successRAR (with matching </w:t>
            </w:r>
            <w:r w:rsidRPr="00A15DCB">
              <w:t>UE Contention Resolution Identity)</w:t>
            </w:r>
            <w:r w:rsidRPr="00A15DCB">
              <w:rPr>
                <w:i/>
              </w:rPr>
              <w:t xml:space="preserve"> and MAC subPDU for  RRCSetup </w:t>
            </w:r>
            <w:r w:rsidRPr="00A15DCB">
              <w:t>message.</w:t>
            </w:r>
          </w:p>
        </w:tc>
        <w:tc>
          <w:tcPr>
            <w:tcW w:w="709" w:type="dxa"/>
            <w:tcBorders>
              <w:top w:val="single" w:sz="4" w:space="0" w:color="auto"/>
              <w:left w:val="single" w:sz="4" w:space="0" w:color="auto"/>
              <w:bottom w:val="single" w:sz="4" w:space="0" w:color="auto"/>
              <w:right w:val="single" w:sz="4" w:space="0" w:color="auto"/>
            </w:tcBorders>
          </w:tcPr>
          <w:p w14:paraId="79417D48" w14:textId="77777777" w:rsidR="00C4783A" w:rsidRPr="00A15DCB" w:rsidRDefault="00C4783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070251F" w14:textId="77777777" w:rsidR="00C4783A" w:rsidRPr="00A15DCB" w:rsidRDefault="00C4783A" w:rsidP="00AB7AF6">
            <w:pPr>
              <w:pStyle w:val="TAL"/>
              <w:rPr>
                <w:lang w:eastAsia="zh-CN"/>
              </w:rPr>
            </w:pPr>
            <w:r w:rsidRPr="00A15DCB">
              <w:rPr>
                <w:lang w:eastAsia="zh-CN"/>
              </w:rPr>
              <w:t>MAC PDU</w:t>
            </w:r>
          </w:p>
          <w:p w14:paraId="494CFABE" w14:textId="77777777" w:rsidR="00C4783A" w:rsidRPr="00A15DCB" w:rsidRDefault="00C4783A" w:rsidP="00AB7AF6">
            <w:pPr>
              <w:pStyle w:val="TAL"/>
            </w:pPr>
            <w:r w:rsidRPr="00A15DCB">
              <w:rPr>
                <w:lang w:eastAsia="zh-CN"/>
              </w:rPr>
              <w:t>(</w:t>
            </w:r>
            <w:r w:rsidRPr="00A15DCB">
              <w:rPr>
                <w:rFonts w:eastAsia="SimSun"/>
                <w:lang w:eastAsia="zh-CN"/>
              </w:rPr>
              <w:t>successRAR</w:t>
            </w:r>
            <w:r w:rsidRPr="00A15DCB">
              <w:rPr>
                <w:i/>
                <w:lang w:eastAsia="zh-CN"/>
              </w:rPr>
              <w:t xml:space="preserve"> , RRCSetup</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93C14C1"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0F4FFC4" w14:textId="77777777" w:rsidR="00C4783A" w:rsidRPr="00A15DCB" w:rsidRDefault="00C4783A" w:rsidP="00AB7AF6">
            <w:pPr>
              <w:pStyle w:val="TAC"/>
            </w:pPr>
            <w:r w:rsidRPr="00A15DCB">
              <w:t>-</w:t>
            </w:r>
          </w:p>
        </w:tc>
      </w:tr>
      <w:tr w:rsidR="00C4783A" w:rsidRPr="00A15DCB" w14:paraId="1E23CF0F" w14:textId="77777777" w:rsidTr="00AB7AF6">
        <w:tc>
          <w:tcPr>
            <w:tcW w:w="648" w:type="dxa"/>
            <w:tcBorders>
              <w:top w:val="single" w:sz="4" w:space="0" w:color="auto"/>
              <w:left w:val="single" w:sz="4" w:space="0" w:color="auto"/>
              <w:bottom w:val="single" w:sz="4" w:space="0" w:color="auto"/>
              <w:right w:val="single" w:sz="4" w:space="0" w:color="auto"/>
            </w:tcBorders>
          </w:tcPr>
          <w:p w14:paraId="1A364053" w14:textId="77777777" w:rsidR="00C4783A" w:rsidRPr="00A15DCB" w:rsidRDefault="00C4783A" w:rsidP="00AB7AF6">
            <w:pPr>
              <w:pStyle w:val="TAC"/>
            </w:pPr>
            <w:r w:rsidRPr="00A15DCB">
              <w:t>8</w:t>
            </w:r>
          </w:p>
        </w:tc>
        <w:tc>
          <w:tcPr>
            <w:tcW w:w="3969" w:type="dxa"/>
            <w:tcBorders>
              <w:top w:val="single" w:sz="4" w:space="0" w:color="auto"/>
              <w:left w:val="single" w:sz="4" w:space="0" w:color="auto"/>
              <w:bottom w:val="single" w:sz="4" w:space="0" w:color="auto"/>
              <w:right w:val="single" w:sz="4" w:space="0" w:color="auto"/>
            </w:tcBorders>
          </w:tcPr>
          <w:p w14:paraId="2E4E7D41" w14:textId="3AB6D452" w:rsidR="00C4783A" w:rsidRPr="00A15DCB" w:rsidRDefault="00F74AA0" w:rsidP="00AB7AF6">
            <w:pPr>
              <w:pStyle w:val="TAL"/>
            </w:pPr>
            <w:r w:rsidRPr="00A15DCB">
              <w:t>The</w:t>
            </w:r>
            <w:r w:rsidR="00C4783A" w:rsidRPr="00A15DCB">
              <w:t xml:space="preserve"> UE transmit</w:t>
            </w:r>
            <w:r w:rsidRPr="00A15DCB">
              <w:t>s</w:t>
            </w:r>
            <w:r w:rsidR="00C4783A" w:rsidRPr="00A15DCB">
              <w:t xml:space="preserve"> a MAC PDU containing an </w:t>
            </w:r>
            <w:r w:rsidR="00C4783A" w:rsidRPr="00A15DCB">
              <w:rPr>
                <w:i/>
                <w:iCs/>
              </w:rPr>
              <w:t>RRCSetupComplete</w:t>
            </w:r>
            <w:r w:rsidR="00C4783A" w:rsidRPr="00A15DCB">
              <w:t xml:space="preserve"> message indicating acceptance of </w:t>
            </w:r>
            <w:r w:rsidR="00C4783A" w:rsidRPr="00A15DCB">
              <w:rPr>
                <w:i/>
                <w:iCs/>
              </w:rPr>
              <w:t>RRCSetup</w:t>
            </w:r>
            <w:r w:rsidR="00C4783A"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tcPr>
          <w:p w14:paraId="1427FCEF" w14:textId="77777777" w:rsidR="00C4783A" w:rsidRPr="00A15DCB" w:rsidRDefault="00C4783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D1F19E4" w14:textId="77777777" w:rsidR="00C4783A" w:rsidRPr="00A15DCB" w:rsidRDefault="00C4783A" w:rsidP="00AB7AF6">
            <w:pPr>
              <w:pStyle w:val="TAL"/>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D311B18"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2FE92456" w14:textId="77777777" w:rsidR="00C4783A" w:rsidRPr="00A15DCB" w:rsidRDefault="00C4783A" w:rsidP="00AB7AF6">
            <w:pPr>
              <w:pStyle w:val="TAC"/>
            </w:pPr>
            <w:r w:rsidRPr="00A15DCB">
              <w:t>-</w:t>
            </w:r>
          </w:p>
        </w:tc>
      </w:tr>
      <w:tr w:rsidR="00C4783A" w:rsidRPr="00A15DCB" w14:paraId="378E0C51" w14:textId="77777777" w:rsidTr="00AB7AF6">
        <w:tc>
          <w:tcPr>
            <w:tcW w:w="9762" w:type="dxa"/>
            <w:gridSpan w:val="6"/>
            <w:tcBorders>
              <w:top w:val="single" w:sz="4" w:space="0" w:color="auto"/>
              <w:left w:val="single" w:sz="4" w:space="0" w:color="auto"/>
              <w:bottom w:val="single" w:sz="4" w:space="0" w:color="auto"/>
              <w:right w:val="single" w:sz="4" w:space="0" w:color="auto"/>
            </w:tcBorders>
          </w:tcPr>
          <w:p w14:paraId="5ECB47CA" w14:textId="77777777" w:rsidR="00C4783A" w:rsidRPr="00A15DCB" w:rsidRDefault="00C4783A" w:rsidP="00AB7AF6">
            <w:pPr>
              <w:pStyle w:val="TAN"/>
            </w:pPr>
            <w:r w:rsidRPr="00A15DCB">
              <w:rPr>
                <w:lang w:eastAsia="zh-CN"/>
              </w:rPr>
              <w:t xml:space="preserve">Note 1: The Step 5 occurs after </w:t>
            </w:r>
            <w:r w:rsidRPr="00A15DCB">
              <w:t>random time between 0 and the step 4 Backoff indicator multiplied with scalingFactorBI configured in the ra-PrioritizationForSlicing for NSAG.</w:t>
            </w:r>
          </w:p>
        </w:tc>
      </w:tr>
    </w:tbl>
    <w:p w14:paraId="5F7B4389" w14:textId="77777777" w:rsidR="00C4783A" w:rsidRPr="00A15DCB" w:rsidRDefault="00C4783A" w:rsidP="00C4783A"/>
    <w:p w14:paraId="16DABCE2" w14:textId="77777777" w:rsidR="00C4783A" w:rsidRPr="00A15DCB" w:rsidRDefault="00C4783A" w:rsidP="00C4783A">
      <w:pPr>
        <w:pStyle w:val="H6"/>
      </w:pPr>
      <w:r w:rsidRPr="00A15DCB">
        <w:lastRenderedPageBreak/>
        <w:t>7.1.1.1.14.3.3</w:t>
      </w:r>
      <w:r w:rsidRPr="00A15DCB">
        <w:tab/>
        <w:t>Specific message contents</w:t>
      </w:r>
    </w:p>
    <w:p w14:paraId="18F3ED35" w14:textId="77777777" w:rsidR="005424DA" w:rsidRPr="00A15DCB" w:rsidRDefault="005424DA" w:rsidP="005424DA">
      <w:pPr>
        <w:pStyle w:val="TH"/>
        <w:rPr>
          <w:lang w:eastAsia="x-none"/>
        </w:rPr>
      </w:pPr>
      <w:r w:rsidRPr="00A15DCB">
        <w:rPr>
          <w:lang w:eastAsia="x-none"/>
        </w:rPr>
        <w:t xml:space="preserve">Table 7.1.1.1.14.3.3-1: SIB 1 (preamble and all steps, Table </w:t>
      </w:r>
      <w:r w:rsidRPr="00A15DCB">
        <w:t>7.1.1.1.14.3.2-1</w:t>
      </w:r>
      <w:r w:rsidRPr="00A15DCB">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A15DCB" w14:paraId="05DCD9D0"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60DFD435" w14:textId="77777777" w:rsidR="005424DA" w:rsidRPr="00A15DCB" w:rsidRDefault="005424DA">
            <w:pPr>
              <w:pStyle w:val="TAL"/>
            </w:pPr>
            <w:r w:rsidRPr="00A15DCB">
              <w:t xml:space="preserve">Derivation path: TS 38.508-1 </w:t>
            </w:r>
            <w:r w:rsidRPr="00A15DCB">
              <w:rPr>
                <w:lang w:eastAsia="zh-CN"/>
              </w:rPr>
              <w:t>[4]</w:t>
            </w:r>
            <w:r w:rsidRPr="00A15DCB">
              <w:t xml:space="preserve"> Table 4.6.1-28 </w:t>
            </w:r>
          </w:p>
        </w:tc>
      </w:tr>
      <w:tr w:rsidR="005424DA" w:rsidRPr="00A15DCB" w14:paraId="3E4CADD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49CAAE7"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50516"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DB0D411" w14:textId="77777777" w:rsidR="005424DA" w:rsidRPr="00A15DCB" w:rsidRDefault="005424DA">
            <w:pPr>
              <w:pStyle w:val="TAH"/>
            </w:pPr>
            <w:r w:rsidRPr="00A15DCB">
              <w:t>Comment</w:t>
            </w:r>
          </w:p>
        </w:tc>
        <w:tc>
          <w:tcPr>
            <w:tcW w:w="1135" w:type="dxa"/>
            <w:tcBorders>
              <w:top w:val="single" w:sz="4" w:space="0" w:color="auto"/>
              <w:left w:val="single" w:sz="4" w:space="0" w:color="auto"/>
              <w:bottom w:val="single" w:sz="4" w:space="0" w:color="auto"/>
              <w:right w:val="single" w:sz="4" w:space="0" w:color="auto"/>
            </w:tcBorders>
            <w:hideMark/>
          </w:tcPr>
          <w:p w14:paraId="23C4570F" w14:textId="77777777" w:rsidR="005424DA" w:rsidRPr="00A15DCB" w:rsidRDefault="005424DA">
            <w:pPr>
              <w:pStyle w:val="TAH"/>
            </w:pPr>
            <w:r w:rsidRPr="00A15DCB">
              <w:t>Condition</w:t>
            </w:r>
          </w:p>
        </w:tc>
      </w:tr>
      <w:tr w:rsidR="005424DA" w:rsidRPr="00A15DCB" w14:paraId="60B6BBA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B617AE" w14:textId="77777777" w:rsidR="005424DA" w:rsidRPr="00A15DCB" w:rsidRDefault="005424DA">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4AB72A6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E19F9B"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DB4EB61" w14:textId="77777777" w:rsidR="005424DA" w:rsidRPr="00A15DCB" w:rsidRDefault="005424DA">
            <w:pPr>
              <w:pStyle w:val="TAL"/>
            </w:pPr>
          </w:p>
        </w:tc>
      </w:tr>
      <w:tr w:rsidR="005424DA" w:rsidRPr="00A15DCB" w14:paraId="4851D79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D49160F" w14:textId="77777777" w:rsidR="005424DA" w:rsidRPr="00A15DCB" w:rsidRDefault="005424DA">
            <w:pPr>
              <w:pStyle w:val="TAL"/>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57E01FFB" w14:textId="77777777" w:rsidR="005424DA" w:rsidRPr="00A15DCB" w:rsidRDefault="005424DA">
            <w:pPr>
              <w:pStyle w:val="TAL"/>
            </w:pPr>
            <w:r w:rsidRPr="00A15DCB">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4C37B48D" w14:textId="77777777" w:rsidR="005424DA" w:rsidRPr="00A15DCB" w:rsidRDefault="005424DA">
            <w:pPr>
              <w:pStyle w:val="TAL"/>
            </w:pPr>
            <w:r w:rsidRPr="00A15DCB">
              <w:t xml:space="preserve">Table </w:t>
            </w:r>
            <w:r w:rsidRPr="00A15DCB">
              <w:rPr>
                <w:lang w:eastAsia="x-none"/>
              </w:rPr>
              <w:t>7.1.1.1.14.3.3-2</w:t>
            </w:r>
          </w:p>
        </w:tc>
        <w:tc>
          <w:tcPr>
            <w:tcW w:w="1135" w:type="dxa"/>
            <w:tcBorders>
              <w:top w:val="single" w:sz="4" w:space="0" w:color="auto"/>
              <w:left w:val="single" w:sz="4" w:space="0" w:color="auto"/>
              <w:bottom w:val="single" w:sz="4" w:space="0" w:color="auto"/>
              <w:right w:val="single" w:sz="4" w:space="0" w:color="auto"/>
            </w:tcBorders>
          </w:tcPr>
          <w:p w14:paraId="1016734C" w14:textId="77777777" w:rsidR="005424DA" w:rsidRPr="00A15DCB" w:rsidRDefault="005424DA">
            <w:pPr>
              <w:pStyle w:val="TAL"/>
            </w:pPr>
          </w:p>
        </w:tc>
      </w:tr>
      <w:tr w:rsidR="005424DA" w:rsidRPr="00A15DCB" w14:paraId="5E71FA8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7AEEB"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58E2DA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A7A8064"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89C478F" w14:textId="77777777" w:rsidR="005424DA" w:rsidRPr="00A15DCB" w:rsidRDefault="005424DA">
            <w:pPr>
              <w:pStyle w:val="TAL"/>
            </w:pPr>
          </w:p>
        </w:tc>
      </w:tr>
    </w:tbl>
    <w:p w14:paraId="55A44AF5" w14:textId="77777777" w:rsidR="005424DA" w:rsidRPr="00A15DCB" w:rsidRDefault="005424DA" w:rsidP="005424DA"/>
    <w:p w14:paraId="1ADC6AE7" w14:textId="48C7C4F6" w:rsidR="005424DA" w:rsidRPr="00A15DCB" w:rsidRDefault="005424DA" w:rsidP="005424DA">
      <w:pPr>
        <w:pStyle w:val="TH"/>
        <w:rPr>
          <w:lang w:eastAsia="x-none"/>
        </w:rPr>
      </w:pPr>
      <w:r w:rsidRPr="00A15DCB">
        <w:rPr>
          <w:lang w:eastAsia="x-none"/>
        </w:rPr>
        <w:t xml:space="preserve">Table 7.1.1.1.14.3.3-2: </w:t>
      </w:r>
      <w:r w:rsidRPr="00A15DCB">
        <w:rPr>
          <w:iCs/>
        </w:rPr>
        <w:t>ServingCellConfigCommon</w:t>
      </w:r>
      <w:r w:rsidRPr="00A15DCB">
        <w:rPr>
          <w:lang w:eastAsia="x-none"/>
        </w:rPr>
        <w:t xml:space="preserve"> (</w:t>
      </w:r>
      <w:r w:rsidR="008170DC" w:rsidRPr="00A15DCB">
        <w:rPr>
          <w:lang w:eastAsia="x-none"/>
        </w:rPr>
        <w:t xml:space="preserve">Table </w:t>
      </w:r>
      <w:r w:rsidRPr="00A15DCB">
        <w:rPr>
          <w:lang w:eastAsia="x-none"/>
        </w:rPr>
        <w:t>7.1.1.1.14.3.3-1)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6BB4580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4FDE7DA" w14:textId="77777777" w:rsidR="005424DA" w:rsidRPr="00A15DCB" w:rsidRDefault="005424DA">
            <w:pPr>
              <w:pStyle w:val="TAH"/>
              <w:jc w:val="left"/>
              <w:rPr>
                <w:b w:val="0"/>
              </w:rPr>
            </w:pPr>
            <w:r w:rsidRPr="00A15DCB">
              <w:rPr>
                <w:b w:val="0"/>
              </w:rPr>
              <w:t>Derivation Path: TS 38.508-1 [4], Table 4.6.3-168</w:t>
            </w:r>
          </w:p>
        </w:tc>
      </w:tr>
      <w:tr w:rsidR="005424DA" w:rsidRPr="00A15DCB" w14:paraId="0D4A83D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A30454"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8E9CC15"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C46F2A3"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8D70E41" w14:textId="77777777" w:rsidR="005424DA" w:rsidRPr="00A15DCB" w:rsidRDefault="005424DA">
            <w:pPr>
              <w:pStyle w:val="TAH"/>
            </w:pPr>
            <w:r w:rsidRPr="00A15DCB">
              <w:t>Condition</w:t>
            </w:r>
          </w:p>
        </w:tc>
      </w:tr>
      <w:tr w:rsidR="005424DA" w:rsidRPr="00A15DCB" w14:paraId="78F4B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EB044A6" w14:textId="77777777" w:rsidR="005424DA" w:rsidRPr="00A15DCB" w:rsidRDefault="005424DA">
            <w:pPr>
              <w:pStyle w:val="TAL"/>
            </w:pPr>
            <w:r w:rsidRPr="00A15DC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4B469AB0"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A9364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93B0DB" w14:textId="77777777" w:rsidR="005424DA" w:rsidRPr="00A15DCB" w:rsidRDefault="005424DA">
            <w:pPr>
              <w:pStyle w:val="TAL"/>
            </w:pPr>
          </w:p>
        </w:tc>
      </w:tr>
      <w:tr w:rsidR="005424DA" w:rsidRPr="00A15DCB" w14:paraId="0C1F6C5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0752AB0" w14:textId="77777777" w:rsidR="005424DA" w:rsidRPr="00A15DCB" w:rsidRDefault="005424DA">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9F3988D"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30214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7A7D23" w14:textId="77777777" w:rsidR="005424DA" w:rsidRPr="00A15DCB" w:rsidRDefault="005424DA">
            <w:pPr>
              <w:pStyle w:val="TAL"/>
            </w:pPr>
          </w:p>
        </w:tc>
      </w:tr>
      <w:tr w:rsidR="005424DA" w:rsidRPr="00A15DCB" w14:paraId="4D2336F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8C7ADC" w14:textId="77777777" w:rsidR="005424DA" w:rsidRPr="00A15DCB" w:rsidRDefault="005424DA">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4520C4F" w14:textId="77777777" w:rsidR="005424DA" w:rsidRPr="00A15DCB" w:rsidRDefault="005424DA">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7AAF09FD" w14:textId="77777777" w:rsidR="005424DA" w:rsidRPr="00A15DCB" w:rsidRDefault="005424DA">
            <w:pPr>
              <w:pStyle w:val="TAL"/>
            </w:pPr>
            <w:r w:rsidRPr="00A15DCB">
              <w:t xml:space="preserve">Table </w:t>
            </w:r>
            <w:r w:rsidRPr="00A15DCB">
              <w:rPr>
                <w:lang w:eastAsia="x-none"/>
              </w:rPr>
              <w:t>7.1.1.1.14.3.3-3</w:t>
            </w:r>
          </w:p>
        </w:tc>
        <w:tc>
          <w:tcPr>
            <w:tcW w:w="1245" w:type="dxa"/>
            <w:tcBorders>
              <w:top w:val="single" w:sz="4" w:space="0" w:color="auto"/>
              <w:left w:val="single" w:sz="4" w:space="0" w:color="auto"/>
              <w:bottom w:val="single" w:sz="4" w:space="0" w:color="auto"/>
              <w:right w:val="single" w:sz="4" w:space="0" w:color="auto"/>
            </w:tcBorders>
          </w:tcPr>
          <w:p w14:paraId="281F2034" w14:textId="77777777" w:rsidR="005424DA" w:rsidRPr="00A15DCB" w:rsidRDefault="005424DA">
            <w:pPr>
              <w:pStyle w:val="TAL"/>
            </w:pPr>
          </w:p>
        </w:tc>
      </w:tr>
      <w:tr w:rsidR="005424DA" w:rsidRPr="00A15DCB" w14:paraId="5615D36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AFFA366"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C2C76D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705F1"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40BDC79" w14:textId="77777777" w:rsidR="005424DA" w:rsidRPr="00A15DCB" w:rsidRDefault="005424DA">
            <w:pPr>
              <w:pStyle w:val="TAL"/>
            </w:pPr>
          </w:p>
        </w:tc>
      </w:tr>
      <w:tr w:rsidR="005424DA" w:rsidRPr="00A15DCB" w14:paraId="11DE465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5C71F6"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B8CA5C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C0EB6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D14CBE1" w14:textId="77777777" w:rsidR="005424DA" w:rsidRPr="00A15DCB" w:rsidRDefault="005424DA">
            <w:pPr>
              <w:pStyle w:val="TAL"/>
            </w:pPr>
          </w:p>
        </w:tc>
      </w:tr>
    </w:tbl>
    <w:p w14:paraId="173C4128" w14:textId="77777777" w:rsidR="005424DA" w:rsidRPr="00A15DCB" w:rsidRDefault="005424DA" w:rsidP="005424DA"/>
    <w:p w14:paraId="7D9C6A0D" w14:textId="77777777" w:rsidR="005424DA" w:rsidRPr="00A15DCB" w:rsidRDefault="005424DA" w:rsidP="005424DA">
      <w:pPr>
        <w:pStyle w:val="TH"/>
        <w:rPr>
          <w:lang w:eastAsia="x-none"/>
        </w:rPr>
      </w:pPr>
      <w:r w:rsidRPr="00A15DCB">
        <w:rPr>
          <w:lang w:eastAsia="x-none"/>
        </w:rPr>
        <w:t xml:space="preserve">Table 7.1.1.1.14.3.3-3: </w:t>
      </w:r>
      <w:r w:rsidRPr="00A15DCB">
        <w:t>BWP-UplinkCommon</w:t>
      </w:r>
      <w:r w:rsidRPr="00A15DCB">
        <w:rPr>
          <w:i/>
          <w:iCs/>
        </w:rPr>
        <w:t xml:space="preserve"> </w:t>
      </w:r>
      <w:r w:rsidRPr="00A15DCB">
        <w:rPr>
          <w:lang w:eastAsia="x-none"/>
        </w:rPr>
        <w:t>(Table 7.1.1.1.14.3.3-2)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3039A5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9D82B5" w14:textId="77777777" w:rsidR="005424DA" w:rsidRPr="00A15DCB" w:rsidRDefault="005424DA">
            <w:pPr>
              <w:pStyle w:val="TAL"/>
            </w:pPr>
            <w:r w:rsidRPr="00A15DCB">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59AC620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53A4FC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9139B4C" w14:textId="77777777" w:rsidR="005424DA" w:rsidRPr="00A15DCB" w:rsidRDefault="005424DA">
            <w:pPr>
              <w:pStyle w:val="TAL"/>
            </w:pPr>
          </w:p>
        </w:tc>
      </w:tr>
      <w:tr w:rsidR="005424DA" w:rsidRPr="00A15DCB" w14:paraId="42C3AE9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827EC6" w14:textId="77777777" w:rsidR="005424DA" w:rsidRPr="00A15DCB" w:rsidRDefault="005424DA">
            <w:pPr>
              <w:pStyle w:val="TAL"/>
              <w:jc w:val="center"/>
              <w:rPr>
                <w:b/>
              </w:rPr>
            </w:pPr>
            <w:r w:rsidRPr="00A15DCB">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463A16" w14:textId="77777777" w:rsidR="005424DA" w:rsidRPr="00A15DCB" w:rsidRDefault="005424DA">
            <w:pPr>
              <w:pStyle w:val="TAL"/>
              <w:jc w:val="center"/>
              <w:rPr>
                <w:b/>
              </w:rPr>
            </w:pPr>
            <w:r w:rsidRPr="00A15DCB">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2F34C3" w14:textId="77777777" w:rsidR="005424DA" w:rsidRPr="00A15DCB" w:rsidRDefault="005424DA">
            <w:pPr>
              <w:pStyle w:val="TAL"/>
              <w:jc w:val="center"/>
              <w:rPr>
                <w:b/>
              </w:rPr>
            </w:pPr>
            <w:r w:rsidRPr="00A15DCB">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4207DD5A" w14:textId="77777777" w:rsidR="005424DA" w:rsidRPr="00A15DCB" w:rsidRDefault="005424DA">
            <w:pPr>
              <w:pStyle w:val="TAL"/>
              <w:jc w:val="center"/>
              <w:rPr>
                <w:b/>
              </w:rPr>
            </w:pPr>
            <w:r w:rsidRPr="00A15DCB">
              <w:rPr>
                <w:b/>
              </w:rPr>
              <w:t>Condition</w:t>
            </w:r>
          </w:p>
        </w:tc>
      </w:tr>
      <w:tr w:rsidR="005424DA" w:rsidRPr="00A15DCB" w14:paraId="660AAAF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80DE272" w14:textId="77777777" w:rsidR="005424DA" w:rsidRPr="00A15DCB" w:rsidRDefault="005424DA">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7B5187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785A0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922C5CB" w14:textId="77777777" w:rsidR="005424DA" w:rsidRPr="00A15DCB" w:rsidRDefault="005424DA">
            <w:pPr>
              <w:pStyle w:val="TAL"/>
            </w:pPr>
          </w:p>
        </w:tc>
      </w:tr>
      <w:tr w:rsidR="005424DA" w:rsidRPr="00A15DCB" w14:paraId="2272AA5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4E156F" w14:textId="77777777" w:rsidR="005424DA" w:rsidRPr="00A15DCB" w:rsidRDefault="005424DA">
            <w:pPr>
              <w:pStyle w:val="TAL"/>
            </w:pPr>
            <w:r w:rsidRPr="00A15DCB">
              <w:t xml:space="preserve">  enableRA-PrioritizationForSlicing</w:t>
            </w:r>
          </w:p>
        </w:tc>
        <w:tc>
          <w:tcPr>
            <w:tcW w:w="2267" w:type="dxa"/>
            <w:tcBorders>
              <w:top w:val="single" w:sz="4" w:space="0" w:color="auto"/>
              <w:left w:val="single" w:sz="4" w:space="0" w:color="auto"/>
              <w:bottom w:val="single" w:sz="4" w:space="0" w:color="auto"/>
              <w:right w:val="single" w:sz="4" w:space="0" w:color="auto"/>
            </w:tcBorders>
            <w:hideMark/>
          </w:tcPr>
          <w:p w14:paraId="48990A48" w14:textId="77777777" w:rsidR="005424DA" w:rsidRPr="00A15DCB" w:rsidRDefault="005424DA">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322C468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79A3867" w14:textId="77777777" w:rsidR="005424DA" w:rsidRPr="00A15DCB" w:rsidRDefault="005424DA">
            <w:pPr>
              <w:pStyle w:val="TAL"/>
            </w:pPr>
          </w:p>
        </w:tc>
      </w:tr>
      <w:tr w:rsidR="005424DA" w:rsidRPr="00A15DCB" w14:paraId="051956C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FD0301" w14:textId="77777777" w:rsidR="005424DA" w:rsidRPr="00A15DCB" w:rsidRDefault="005424DA">
            <w:pPr>
              <w:pStyle w:val="TAL"/>
            </w:pPr>
            <w:r w:rsidRPr="00A15DCB">
              <w:t xml:space="preserve">  AdditionalRACH-ConfigList-r17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C68F07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DDDA6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A114F3A" w14:textId="77777777" w:rsidR="005424DA" w:rsidRPr="00A15DCB" w:rsidRDefault="005424DA">
            <w:pPr>
              <w:pStyle w:val="TAL"/>
            </w:pPr>
          </w:p>
        </w:tc>
      </w:tr>
      <w:tr w:rsidR="005424DA" w:rsidRPr="00A15DCB" w14:paraId="47CEFE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233A75" w14:textId="77777777" w:rsidR="005424DA" w:rsidRPr="00A15DCB" w:rsidRDefault="005424DA">
            <w:pPr>
              <w:pStyle w:val="TAL"/>
            </w:pPr>
            <w:r w:rsidRPr="00A15DCB">
              <w:t xml:space="preserve">    AdditionalRACH-Config-r17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A86616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52E65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5C37A2" w14:textId="77777777" w:rsidR="005424DA" w:rsidRPr="00A15DCB" w:rsidRDefault="005424DA">
            <w:pPr>
              <w:pStyle w:val="TAL"/>
            </w:pPr>
          </w:p>
        </w:tc>
      </w:tr>
      <w:tr w:rsidR="005424DA" w:rsidRPr="00A15DCB" w14:paraId="23D37EC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F3DA2F" w14:textId="77777777" w:rsidR="005424DA" w:rsidRPr="00A15DCB" w:rsidRDefault="005424DA">
            <w:pPr>
              <w:pStyle w:val="TAL"/>
            </w:pPr>
            <w:r w:rsidRPr="00A15DCB">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28062B25" w14:textId="77777777" w:rsidR="005424DA" w:rsidRPr="00A15DCB" w:rsidRDefault="005424DA">
            <w:pPr>
              <w:pStyle w:val="TAL"/>
            </w:pPr>
            <w:r w:rsidRPr="00A15DCB">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FB1FDD7" w14:textId="77777777" w:rsidR="005424DA" w:rsidRPr="00A15DCB" w:rsidRDefault="005424DA">
            <w:pPr>
              <w:pStyle w:val="TAL"/>
            </w:pPr>
            <w:r w:rsidRPr="00A15DCB">
              <w:t xml:space="preserve">Table </w:t>
            </w:r>
            <w:r w:rsidRPr="00A15DCB">
              <w:rPr>
                <w:lang w:eastAsia="x-none"/>
              </w:rPr>
              <w:t>7.1.1.1.14.3.3-4</w:t>
            </w:r>
          </w:p>
        </w:tc>
        <w:tc>
          <w:tcPr>
            <w:tcW w:w="1245" w:type="dxa"/>
            <w:tcBorders>
              <w:top w:val="single" w:sz="4" w:space="0" w:color="auto"/>
              <w:left w:val="single" w:sz="4" w:space="0" w:color="auto"/>
              <w:bottom w:val="single" w:sz="4" w:space="0" w:color="auto"/>
              <w:right w:val="single" w:sz="4" w:space="0" w:color="auto"/>
            </w:tcBorders>
          </w:tcPr>
          <w:p w14:paraId="3A63DAF3" w14:textId="77777777" w:rsidR="005424DA" w:rsidRPr="00A15DCB" w:rsidRDefault="005424DA">
            <w:pPr>
              <w:pStyle w:val="TAL"/>
            </w:pPr>
          </w:p>
        </w:tc>
      </w:tr>
      <w:tr w:rsidR="005424DA" w:rsidRPr="00A15DCB" w14:paraId="0798A8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3B49F93" w14:textId="6DF310BE" w:rsidR="005424DA" w:rsidRPr="00A15DCB" w:rsidRDefault="005424DA">
            <w:pPr>
              <w:pStyle w:val="TAL"/>
            </w:pPr>
            <w:r w:rsidRPr="00A15DCB">
              <w:t xml:space="preserve">    </w:t>
            </w:r>
            <w:r w:rsidR="008170DC" w:rsidRPr="00A15DCB">
              <w:t>}</w:t>
            </w:r>
          </w:p>
        </w:tc>
        <w:tc>
          <w:tcPr>
            <w:tcW w:w="2267" w:type="dxa"/>
            <w:tcBorders>
              <w:top w:val="single" w:sz="4" w:space="0" w:color="auto"/>
              <w:left w:val="single" w:sz="4" w:space="0" w:color="auto"/>
              <w:bottom w:val="single" w:sz="4" w:space="0" w:color="auto"/>
              <w:right w:val="single" w:sz="4" w:space="0" w:color="auto"/>
            </w:tcBorders>
          </w:tcPr>
          <w:p w14:paraId="435A6BB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EE451B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1F65FF" w14:textId="77777777" w:rsidR="005424DA" w:rsidRPr="00A15DCB" w:rsidRDefault="005424DA">
            <w:pPr>
              <w:pStyle w:val="TAL"/>
            </w:pPr>
          </w:p>
        </w:tc>
      </w:tr>
      <w:tr w:rsidR="005424DA" w:rsidRPr="00A15DCB" w14:paraId="66F7CEC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71E2F7"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A1CE4D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183CE0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8844FD7" w14:textId="77777777" w:rsidR="005424DA" w:rsidRPr="00A15DCB" w:rsidRDefault="005424DA">
            <w:pPr>
              <w:pStyle w:val="TAL"/>
            </w:pPr>
          </w:p>
        </w:tc>
      </w:tr>
      <w:tr w:rsidR="005424DA" w:rsidRPr="00A15DCB" w14:paraId="002F3DC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C3D8A5"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35B088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6642EE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C67AB9C" w14:textId="77777777" w:rsidR="005424DA" w:rsidRPr="00A15DCB" w:rsidRDefault="005424DA">
            <w:pPr>
              <w:pStyle w:val="TAL"/>
            </w:pPr>
          </w:p>
        </w:tc>
      </w:tr>
    </w:tbl>
    <w:p w14:paraId="2F62381D" w14:textId="77777777" w:rsidR="005424DA" w:rsidRPr="00A15DCB" w:rsidRDefault="005424DA" w:rsidP="005424DA"/>
    <w:p w14:paraId="660F802F" w14:textId="77777777" w:rsidR="005424DA" w:rsidRPr="00A15DCB" w:rsidRDefault="005424DA" w:rsidP="005424DA">
      <w:pPr>
        <w:pStyle w:val="TH"/>
        <w:rPr>
          <w:lang w:eastAsia="x-none"/>
        </w:rPr>
      </w:pPr>
      <w:r w:rsidRPr="00A15DCB">
        <w:rPr>
          <w:lang w:eastAsia="x-none"/>
        </w:rPr>
        <w:t xml:space="preserve">Table 7.1.1.1.14.3.3-4: </w:t>
      </w:r>
      <w:r w:rsidRPr="00A15DCB">
        <w:rPr>
          <w:iCs/>
        </w:rPr>
        <w:t>MsgA-ConfigCommon-r16</w:t>
      </w:r>
      <w:r w:rsidRPr="00A15DCB">
        <w:rPr>
          <w:lang w:eastAsia="x-none"/>
        </w:rPr>
        <w:t xml:space="preserve"> (Table 7.1.1.1.14.3.3-3)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7B90B84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BB57685" w14:textId="77777777" w:rsidR="005424DA" w:rsidRPr="00A15DCB" w:rsidRDefault="005424DA">
            <w:pPr>
              <w:pStyle w:val="TAH"/>
              <w:jc w:val="left"/>
              <w:rPr>
                <w:b w:val="0"/>
              </w:rPr>
            </w:pPr>
            <w:r w:rsidRPr="00A15DCB">
              <w:rPr>
                <w:b w:val="0"/>
              </w:rPr>
              <w:t>Derivation Path: TS 38.508-1 [4], Table 4.6.3-81A</w:t>
            </w:r>
          </w:p>
        </w:tc>
      </w:tr>
      <w:tr w:rsidR="005424DA" w:rsidRPr="00A15DCB" w14:paraId="7C59F8D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9FABEFA"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7D83C5"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134D54A"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2E73E9F" w14:textId="77777777" w:rsidR="005424DA" w:rsidRPr="00A15DCB" w:rsidRDefault="005424DA">
            <w:pPr>
              <w:pStyle w:val="TAH"/>
            </w:pPr>
            <w:r w:rsidRPr="00A15DCB">
              <w:t>Condition</w:t>
            </w:r>
          </w:p>
        </w:tc>
      </w:tr>
      <w:tr w:rsidR="005424DA" w:rsidRPr="00A15DCB" w14:paraId="26126A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ACD203" w14:textId="77777777" w:rsidR="005424DA" w:rsidRPr="00A15DCB" w:rsidRDefault="005424DA">
            <w:pPr>
              <w:pStyle w:val="TAL"/>
            </w:pPr>
            <w:r w:rsidRPr="00A15DCB">
              <w:t xml:space="preserve">MsgA-ConfigCommon-r16 ::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B018F9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EE46C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11F3A76" w14:textId="77777777" w:rsidR="005424DA" w:rsidRPr="00A15DCB" w:rsidRDefault="005424DA">
            <w:pPr>
              <w:pStyle w:val="TAL"/>
            </w:pPr>
          </w:p>
        </w:tc>
      </w:tr>
      <w:tr w:rsidR="005424DA" w:rsidRPr="00A15DCB" w14:paraId="32D39F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B87D6D8" w14:textId="77777777" w:rsidR="005424DA" w:rsidRPr="00A15DCB" w:rsidRDefault="005424DA">
            <w:pPr>
              <w:pStyle w:val="TAL"/>
            </w:pPr>
            <w:r w:rsidRPr="00A15DCB">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1549E604" w14:textId="77777777" w:rsidR="005424DA" w:rsidRPr="00A15DCB" w:rsidRDefault="005424DA">
            <w:pPr>
              <w:pStyle w:val="TAL"/>
            </w:pPr>
            <w:r w:rsidRPr="00A15DCB">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4F09D280" w14:textId="77777777" w:rsidR="005424DA" w:rsidRPr="00A15DCB" w:rsidRDefault="005424DA">
            <w:pPr>
              <w:pStyle w:val="TAL"/>
            </w:pPr>
            <w:r w:rsidRPr="00A15DCB">
              <w:t xml:space="preserve">Table </w:t>
            </w:r>
            <w:r w:rsidRPr="00A15DCB">
              <w:rPr>
                <w:lang w:eastAsia="x-none"/>
              </w:rPr>
              <w:t>7.1.1.1.14.3.3-5</w:t>
            </w:r>
          </w:p>
        </w:tc>
        <w:tc>
          <w:tcPr>
            <w:tcW w:w="1245" w:type="dxa"/>
            <w:tcBorders>
              <w:top w:val="single" w:sz="4" w:space="0" w:color="auto"/>
              <w:left w:val="single" w:sz="4" w:space="0" w:color="auto"/>
              <w:bottom w:val="single" w:sz="4" w:space="0" w:color="auto"/>
              <w:right w:val="single" w:sz="4" w:space="0" w:color="auto"/>
            </w:tcBorders>
          </w:tcPr>
          <w:p w14:paraId="46DD4CAF" w14:textId="77777777" w:rsidR="005424DA" w:rsidRPr="00A15DCB" w:rsidRDefault="005424DA">
            <w:pPr>
              <w:pStyle w:val="TAL"/>
            </w:pPr>
          </w:p>
        </w:tc>
      </w:tr>
      <w:tr w:rsidR="005424DA" w:rsidRPr="00A15DCB" w14:paraId="7144C98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87C380"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263F30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6FDC6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67AC2B" w14:textId="77777777" w:rsidR="005424DA" w:rsidRPr="00A15DCB" w:rsidRDefault="005424DA">
            <w:pPr>
              <w:pStyle w:val="TAL"/>
            </w:pPr>
          </w:p>
        </w:tc>
      </w:tr>
    </w:tbl>
    <w:p w14:paraId="76F547EA" w14:textId="77777777" w:rsidR="005424DA" w:rsidRPr="00A15DCB" w:rsidRDefault="005424DA" w:rsidP="005424DA"/>
    <w:p w14:paraId="3AD4DB9D" w14:textId="77777777" w:rsidR="005424DA" w:rsidRPr="00A15DCB" w:rsidRDefault="005424DA" w:rsidP="005424DA">
      <w:pPr>
        <w:pStyle w:val="TH"/>
        <w:rPr>
          <w:lang w:eastAsia="x-none"/>
        </w:rPr>
      </w:pPr>
      <w:r w:rsidRPr="00A15DCB">
        <w:rPr>
          <w:lang w:eastAsia="x-none"/>
        </w:rPr>
        <w:lastRenderedPageBreak/>
        <w:t xml:space="preserve">Table 7.1.1.1.14.3.3-5: </w:t>
      </w:r>
      <w:r w:rsidRPr="00A15DCB">
        <w:rPr>
          <w:iCs/>
        </w:rPr>
        <w:t>RACH-ConfigCommonTwoStepRA-r16</w:t>
      </w:r>
      <w:r w:rsidRPr="00A15DCB">
        <w:rPr>
          <w:lang w:eastAsia="x-none"/>
        </w:rPr>
        <w:t xml:space="preserve"> (Table 7.1.1.1.14.3.3-4)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15A2E20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2F9D667" w14:textId="77777777" w:rsidR="005424DA" w:rsidRPr="00A15DCB" w:rsidRDefault="005424DA">
            <w:pPr>
              <w:pStyle w:val="TAH"/>
              <w:jc w:val="left"/>
              <w:rPr>
                <w:b w:val="0"/>
              </w:rPr>
            </w:pPr>
            <w:r w:rsidRPr="00A15DCB">
              <w:rPr>
                <w:b w:val="0"/>
              </w:rPr>
              <w:t>Derivation Path: TS 38.508-1 [4], Table 4.6.3-128A</w:t>
            </w:r>
          </w:p>
        </w:tc>
      </w:tr>
      <w:tr w:rsidR="005424DA" w:rsidRPr="00A15DCB" w14:paraId="40F2409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4C5A0ED"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BB6609"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C463B1D"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D56AB31" w14:textId="77777777" w:rsidR="005424DA" w:rsidRPr="00A15DCB" w:rsidRDefault="005424DA">
            <w:pPr>
              <w:pStyle w:val="TAH"/>
            </w:pPr>
            <w:r w:rsidRPr="00A15DCB">
              <w:t>Condition</w:t>
            </w:r>
          </w:p>
        </w:tc>
      </w:tr>
      <w:tr w:rsidR="005424DA" w:rsidRPr="00A15DCB" w14:paraId="5EE51ED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A550ED" w14:textId="77777777" w:rsidR="005424DA" w:rsidRPr="00A15DCB" w:rsidRDefault="005424DA">
            <w:pPr>
              <w:pStyle w:val="TAL"/>
            </w:pPr>
            <w:r w:rsidRPr="00A15DCB">
              <w:t xml:space="preserve">RACH-ConfigCommonTwoStepRA-r16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91E6D0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F49E36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0A6179F" w14:textId="77777777" w:rsidR="005424DA" w:rsidRPr="00A15DCB" w:rsidRDefault="005424DA">
            <w:pPr>
              <w:pStyle w:val="TAL"/>
            </w:pPr>
          </w:p>
        </w:tc>
      </w:tr>
      <w:tr w:rsidR="005424DA" w:rsidRPr="00A15DCB" w14:paraId="5B05A2C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6DD8736" w14:textId="79D49740" w:rsidR="005424DA" w:rsidRPr="00A15DCB" w:rsidRDefault="005424DA">
            <w:pPr>
              <w:pStyle w:val="TAL"/>
            </w:pPr>
            <w:r w:rsidRPr="00A15DCB">
              <w:t xml:space="preserve"> </w:t>
            </w:r>
            <w:r w:rsidR="00F919AC" w:rsidRPr="00A15DCB">
              <w:t xml:space="preserve"> </w:t>
            </w:r>
            <w:r w:rsidRPr="00A15DCB">
              <w:t xml:space="preserve">ra-PrioritizationForAccessIdentityTwoStep-r16 </w:t>
            </w:r>
            <w:r w:rsidRPr="00A15DCB">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B98D95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1D5C2D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A02704" w14:textId="77777777" w:rsidR="005424DA" w:rsidRPr="00A15DCB" w:rsidRDefault="005424DA">
            <w:pPr>
              <w:pStyle w:val="TAL"/>
            </w:pPr>
          </w:p>
        </w:tc>
      </w:tr>
      <w:tr w:rsidR="005424DA" w:rsidRPr="00A15DCB" w14:paraId="5F32BB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42ED2A" w14:textId="227C08F9" w:rsidR="005424DA" w:rsidRPr="00A15DCB" w:rsidRDefault="005424DA">
            <w:pPr>
              <w:pStyle w:val="TAL"/>
            </w:pPr>
            <w:r w:rsidRPr="00A15DCB">
              <w:t xml:space="preserve">  </w:t>
            </w:r>
            <w:r w:rsidR="00F919AC" w:rsidRPr="00A15DCB">
              <w:t xml:space="preserve">  </w:t>
            </w:r>
            <w:r w:rsidRPr="00A15DCB">
              <w:t>ra-Prioritization-r16</w:t>
            </w:r>
          </w:p>
        </w:tc>
        <w:tc>
          <w:tcPr>
            <w:tcW w:w="2267" w:type="dxa"/>
            <w:tcBorders>
              <w:top w:val="single" w:sz="4" w:space="0" w:color="auto"/>
              <w:left w:val="single" w:sz="4" w:space="0" w:color="auto"/>
              <w:bottom w:val="single" w:sz="4" w:space="0" w:color="auto"/>
              <w:right w:val="single" w:sz="4" w:space="0" w:color="auto"/>
            </w:tcBorders>
            <w:hideMark/>
          </w:tcPr>
          <w:p w14:paraId="5C910633" w14:textId="77777777" w:rsidR="005424DA" w:rsidRPr="00A15DCB" w:rsidRDefault="005424DA">
            <w:pPr>
              <w:pStyle w:val="TAL"/>
            </w:pPr>
            <w:r w:rsidRPr="00A15DCB">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42A7B73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72D4812" w14:textId="77777777" w:rsidR="005424DA" w:rsidRPr="00A15DCB" w:rsidRDefault="005424DA">
            <w:pPr>
              <w:pStyle w:val="TAL"/>
            </w:pPr>
          </w:p>
        </w:tc>
      </w:tr>
      <w:tr w:rsidR="005424DA" w:rsidRPr="00A15DCB" w14:paraId="6AA5B46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417346" w14:textId="0E89B835" w:rsidR="005424DA" w:rsidRPr="00A15DCB" w:rsidRDefault="005424DA">
            <w:pPr>
              <w:pStyle w:val="TAL"/>
            </w:pPr>
            <w:r w:rsidRPr="00A15DCB">
              <w:t xml:space="preserve">  </w:t>
            </w:r>
            <w:r w:rsidR="00F919AC" w:rsidRPr="00A15DCB">
              <w:t xml:space="preserve">  </w:t>
            </w:r>
            <w:r w:rsidRPr="00A15DCB">
              <w:t>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41F00432" w14:textId="77777777" w:rsidR="005424DA" w:rsidRPr="00A15DCB" w:rsidRDefault="005424DA">
            <w:pPr>
              <w:pStyle w:val="TAL"/>
            </w:pPr>
            <w:r w:rsidRPr="00A15DCB">
              <w:t>'10'B</w:t>
            </w:r>
          </w:p>
        </w:tc>
        <w:tc>
          <w:tcPr>
            <w:tcW w:w="1700" w:type="dxa"/>
            <w:tcBorders>
              <w:top w:val="single" w:sz="4" w:space="0" w:color="auto"/>
              <w:left w:val="single" w:sz="4" w:space="0" w:color="auto"/>
              <w:bottom w:val="single" w:sz="4" w:space="0" w:color="auto"/>
              <w:right w:val="single" w:sz="4" w:space="0" w:color="auto"/>
            </w:tcBorders>
          </w:tcPr>
          <w:p w14:paraId="2FDDBBB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785019" w14:textId="77777777" w:rsidR="005424DA" w:rsidRPr="00A15DCB" w:rsidRDefault="005424DA">
            <w:pPr>
              <w:pStyle w:val="TAL"/>
            </w:pPr>
          </w:p>
        </w:tc>
      </w:tr>
      <w:tr w:rsidR="005424DA" w:rsidRPr="00A15DCB" w14:paraId="1EDC57D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06039E"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BC5B37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A81D76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230A2A5" w14:textId="77777777" w:rsidR="005424DA" w:rsidRPr="00A15DCB" w:rsidRDefault="005424DA">
            <w:pPr>
              <w:pStyle w:val="TAL"/>
            </w:pPr>
          </w:p>
        </w:tc>
      </w:tr>
      <w:tr w:rsidR="005424DA" w:rsidRPr="00A15DCB" w14:paraId="4D7611D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22293A" w14:textId="77777777" w:rsidR="005424DA" w:rsidRPr="00A15DCB" w:rsidRDefault="005424DA">
            <w:pPr>
              <w:pStyle w:val="TAL"/>
            </w:pPr>
            <w:r w:rsidRPr="00A15DCB">
              <w:t xml:space="preserve">  ra-PrioritizationForSlicingTwoStep-r17</w:t>
            </w:r>
          </w:p>
        </w:tc>
        <w:tc>
          <w:tcPr>
            <w:tcW w:w="2267" w:type="dxa"/>
            <w:tcBorders>
              <w:top w:val="single" w:sz="4" w:space="0" w:color="auto"/>
              <w:left w:val="single" w:sz="4" w:space="0" w:color="auto"/>
              <w:bottom w:val="single" w:sz="4" w:space="0" w:color="auto"/>
              <w:right w:val="single" w:sz="4" w:space="0" w:color="auto"/>
            </w:tcBorders>
            <w:hideMark/>
          </w:tcPr>
          <w:p w14:paraId="67944BF1" w14:textId="77777777" w:rsidR="005424DA" w:rsidRPr="00A15DCB" w:rsidRDefault="005424DA">
            <w:pPr>
              <w:pStyle w:val="TAL"/>
            </w:pPr>
            <w:r w:rsidRPr="00A15DCB">
              <w:rPr>
                <w:i/>
                <w:iCs/>
              </w:rPr>
              <w:t>RA-PrioritizationForSlicing</w:t>
            </w:r>
          </w:p>
        </w:tc>
        <w:tc>
          <w:tcPr>
            <w:tcW w:w="1700" w:type="dxa"/>
            <w:tcBorders>
              <w:top w:val="single" w:sz="4" w:space="0" w:color="auto"/>
              <w:left w:val="single" w:sz="4" w:space="0" w:color="auto"/>
              <w:bottom w:val="single" w:sz="4" w:space="0" w:color="auto"/>
              <w:right w:val="single" w:sz="4" w:space="0" w:color="auto"/>
            </w:tcBorders>
          </w:tcPr>
          <w:p w14:paraId="3F324D6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7CFE44D" w14:textId="77777777" w:rsidR="005424DA" w:rsidRPr="00A15DCB" w:rsidRDefault="005424DA">
            <w:pPr>
              <w:pStyle w:val="TAL"/>
            </w:pPr>
          </w:p>
        </w:tc>
      </w:tr>
      <w:tr w:rsidR="005424DA" w:rsidRPr="00A15DCB" w14:paraId="41A3DF0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59699CD" w14:textId="395CC29B" w:rsidR="005424DA" w:rsidRPr="00A15DCB" w:rsidRDefault="005424DA">
            <w:pPr>
              <w:pStyle w:val="TAL"/>
            </w:pPr>
            <w:r w:rsidRPr="00A15DCB">
              <w:t xml:space="preserve">  </w:t>
            </w:r>
            <w:r w:rsidRPr="00A15DCB">
              <w:rPr>
                <w:lang w:eastAsia="zh-CN" w:bidi="ar"/>
              </w:rPr>
              <w:t>featureCombinationPreamblesList-r17 SEQUENCE</w:t>
            </w:r>
            <w:r w:rsidR="00F919AC" w:rsidRPr="00A15DCB">
              <w:rPr>
                <w:lang w:eastAsia="zh-CN" w:bidi="ar"/>
              </w:rPr>
              <w:t xml:space="preserve"> (SIZE(1..maxFeatureCombPreamblesPerRACHResource-r17)) OF FeatureCombinationPreambles-r17</w:t>
            </w:r>
            <w:r w:rsidRPr="00A15DCB">
              <w:rPr>
                <w:lang w:eastAsia="zh-CN" w:bidi="ar"/>
              </w:rPr>
              <w:t xml:space="preserve"> {</w:t>
            </w:r>
          </w:p>
        </w:tc>
        <w:tc>
          <w:tcPr>
            <w:tcW w:w="2267" w:type="dxa"/>
            <w:tcBorders>
              <w:top w:val="single" w:sz="4" w:space="0" w:color="auto"/>
              <w:left w:val="single" w:sz="4" w:space="0" w:color="auto"/>
              <w:bottom w:val="single" w:sz="4" w:space="0" w:color="auto"/>
              <w:right w:val="single" w:sz="4" w:space="0" w:color="auto"/>
            </w:tcBorders>
          </w:tcPr>
          <w:p w14:paraId="3D97389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D63FBD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FC2076E" w14:textId="77777777" w:rsidR="005424DA" w:rsidRPr="00A15DCB" w:rsidRDefault="005424DA">
            <w:pPr>
              <w:pStyle w:val="TAL"/>
            </w:pPr>
          </w:p>
        </w:tc>
      </w:tr>
      <w:tr w:rsidR="005424DA" w:rsidRPr="00A15DCB" w14:paraId="09E9590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6AEED40" w14:textId="77777777" w:rsidR="005424DA" w:rsidRPr="00A15DCB" w:rsidRDefault="005424DA">
            <w:pPr>
              <w:pStyle w:val="TAL"/>
            </w:pPr>
            <w:r w:rsidRPr="00A15DCB">
              <w:t xml:space="preserve">    </w:t>
            </w:r>
            <w:r w:rsidRPr="00A15DCB">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3FD07975" w14:textId="77777777" w:rsidR="005424DA" w:rsidRPr="00A15DCB" w:rsidRDefault="005424DA">
            <w:pPr>
              <w:pStyle w:val="TAL"/>
            </w:pPr>
            <w:r w:rsidRPr="00A15DCB">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tcPr>
          <w:p w14:paraId="3BD042B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F9D2035" w14:textId="77777777" w:rsidR="005424DA" w:rsidRPr="00A15DCB" w:rsidRDefault="005424DA">
            <w:pPr>
              <w:pStyle w:val="TAL"/>
            </w:pPr>
          </w:p>
        </w:tc>
      </w:tr>
      <w:tr w:rsidR="005424DA" w:rsidRPr="00A15DCB" w14:paraId="2F24C94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09888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0C8AB1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D57923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390A55E" w14:textId="77777777" w:rsidR="005424DA" w:rsidRPr="00A15DCB" w:rsidRDefault="005424DA">
            <w:pPr>
              <w:pStyle w:val="TAL"/>
            </w:pPr>
          </w:p>
        </w:tc>
      </w:tr>
      <w:tr w:rsidR="005424DA" w:rsidRPr="00A15DCB" w14:paraId="3E42535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A5484"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B99122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A59205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3B83F7" w14:textId="77777777" w:rsidR="005424DA" w:rsidRPr="00A15DCB" w:rsidRDefault="005424DA">
            <w:pPr>
              <w:pStyle w:val="TAL"/>
            </w:pPr>
          </w:p>
        </w:tc>
      </w:tr>
    </w:tbl>
    <w:p w14:paraId="11840012" w14:textId="77777777" w:rsidR="005424DA" w:rsidRPr="00A15DCB" w:rsidRDefault="005424DA" w:rsidP="005424DA"/>
    <w:p w14:paraId="10036B0A" w14:textId="77777777" w:rsidR="005424DA" w:rsidRPr="00A15DCB" w:rsidRDefault="005424DA" w:rsidP="005424DA">
      <w:pPr>
        <w:pStyle w:val="TH"/>
      </w:pPr>
      <w:r w:rsidRPr="00A15DCB">
        <w:rPr>
          <w:lang w:eastAsia="x-none"/>
        </w:rPr>
        <w:t>Table 7.1.1.1.14.3.3-6</w:t>
      </w:r>
      <w:r w:rsidRPr="00A15DCB">
        <w:t>: FeatureCombinationPreambles</w:t>
      </w:r>
      <w:r w:rsidRPr="00A15DCB">
        <w:rPr>
          <w:i/>
          <w:iCs/>
        </w:rPr>
        <w:t xml:space="preserve"> </w:t>
      </w:r>
      <w:r w:rsidRPr="00A15DCB">
        <w:rPr>
          <w:lang w:eastAsia="x-none"/>
        </w:rPr>
        <w:t>(Table 7.1.1.1.14.3.3-5)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A15DCB" w14:paraId="783A50B0"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1075" w14:textId="20D63346" w:rsidR="005424DA" w:rsidRPr="00A15DCB" w:rsidRDefault="005424DA">
            <w:pPr>
              <w:pStyle w:val="TAH"/>
              <w:spacing w:line="252" w:lineRule="auto"/>
              <w:jc w:val="left"/>
              <w:rPr>
                <w:b w:val="0"/>
              </w:rPr>
            </w:pPr>
            <w:r w:rsidRPr="00A15DCB">
              <w:rPr>
                <w:b w:val="0"/>
                <w:bCs/>
              </w:rPr>
              <w:t xml:space="preserve">Derivation Path: TS </w:t>
            </w:r>
            <w:r w:rsidR="008170DC" w:rsidRPr="00A15DCB">
              <w:rPr>
                <w:b w:val="0"/>
                <w:bCs/>
              </w:rPr>
              <w:t xml:space="preserve">38.508-1 [4], Table 4.6.3-56E </w:t>
            </w:r>
          </w:p>
        </w:tc>
      </w:tr>
      <w:tr w:rsidR="005424DA" w:rsidRPr="00A15DCB" w14:paraId="7362A39E"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65743" w14:textId="77777777" w:rsidR="005424DA" w:rsidRPr="00A15DCB" w:rsidRDefault="005424DA">
            <w:pPr>
              <w:pStyle w:val="TAH"/>
              <w:spacing w:line="252" w:lineRule="auto"/>
              <w:rPr>
                <w:bCs/>
              </w:rPr>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E91C2" w14:textId="77777777" w:rsidR="005424DA" w:rsidRPr="00A15DCB" w:rsidRDefault="005424DA">
            <w:pPr>
              <w:pStyle w:val="TAH"/>
              <w:spacing w:line="252" w:lineRule="auto"/>
            </w:pPr>
            <w:r w:rsidRPr="00A15DC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AB962" w14:textId="77777777" w:rsidR="005424DA" w:rsidRPr="00A15DCB" w:rsidRDefault="005424DA">
            <w:pPr>
              <w:pStyle w:val="TAH"/>
              <w:spacing w:line="252" w:lineRule="auto"/>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6D2D2" w14:textId="77777777" w:rsidR="005424DA" w:rsidRPr="00A15DCB" w:rsidRDefault="005424DA">
            <w:pPr>
              <w:pStyle w:val="TAH"/>
              <w:spacing w:line="252" w:lineRule="auto"/>
            </w:pPr>
            <w:r w:rsidRPr="00A15DCB">
              <w:t>Condition</w:t>
            </w:r>
          </w:p>
        </w:tc>
      </w:tr>
      <w:tr w:rsidR="005424DA" w:rsidRPr="00A15DCB" w14:paraId="684D3E58"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BE2BB" w14:textId="77777777" w:rsidR="005424DA" w:rsidRPr="00A15DCB" w:rsidRDefault="005424DA">
            <w:pPr>
              <w:pStyle w:val="TAL"/>
              <w:spacing w:line="252" w:lineRule="auto"/>
            </w:pPr>
            <w:r w:rsidRPr="00A15DCB">
              <w:t xml:space="preserve">FeatureCombinationPreambles-r17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5DCFF"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C2444"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80179" w14:textId="77777777" w:rsidR="005424DA" w:rsidRPr="00A15DCB" w:rsidRDefault="005424DA">
            <w:pPr>
              <w:pStyle w:val="TAL"/>
              <w:spacing w:line="252" w:lineRule="auto"/>
            </w:pPr>
          </w:p>
        </w:tc>
      </w:tr>
      <w:tr w:rsidR="005424DA" w:rsidRPr="00A15DCB" w14:paraId="0BD2CEE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DA96E" w14:textId="5ED73F89" w:rsidR="005424DA" w:rsidRPr="00A15DCB" w:rsidRDefault="005424DA">
            <w:pPr>
              <w:pStyle w:val="TAL"/>
              <w:spacing w:line="252" w:lineRule="auto"/>
            </w:pPr>
            <w:r w:rsidRPr="00A15DCB">
              <w:t xml:space="preserve">  featureCombination-r17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39DDA5" w14:textId="77777777" w:rsidR="005424DA" w:rsidRPr="00A15DCB"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C003" w14:textId="77777777" w:rsidR="005424DA" w:rsidRPr="00A15DCB"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AE7FD" w14:textId="77777777" w:rsidR="005424DA" w:rsidRPr="00A15DCB" w:rsidRDefault="005424DA">
            <w:pPr>
              <w:pStyle w:val="TAL"/>
              <w:spacing w:line="252" w:lineRule="auto"/>
              <w:rPr>
                <w:sz w:val="20"/>
              </w:rPr>
            </w:pPr>
          </w:p>
        </w:tc>
      </w:tr>
      <w:tr w:rsidR="005424DA" w:rsidRPr="00A15DCB" w14:paraId="05B5979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7BC79" w14:textId="5F5D5C61" w:rsidR="005424DA" w:rsidRPr="00A15DCB" w:rsidRDefault="005424DA">
            <w:pPr>
              <w:pStyle w:val="TAL"/>
              <w:spacing w:line="252" w:lineRule="auto"/>
            </w:pPr>
            <w:r w:rsidRPr="00A15DCB">
              <w:t xml:space="preserve">    nsag-r17</w:t>
            </w:r>
            <w:r w:rsidR="00F919AC" w:rsidRPr="00A15DCB">
              <w:t xml:space="preserve"> SEQUENCE (SIZE (1.. maxSliceInfo-r17)) OF NSAG-ID-r17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37EA"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BCA33"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8D739" w14:textId="77777777" w:rsidR="005424DA" w:rsidRPr="00A15DCB" w:rsidRDefault="005424DA">
            <w:pPr>
              <w:pStyle w:val="TAL"/>
              <w:spacing w:line="252" w:lineRule="auto"/>
            </w:pPr>
          </w:p>
        </w:tc>
      </w:tr>
      <w:tr w:rsidR="005424DA" w:rsidRPr="00A15DCB" w14:paraId="75729E7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5A605" w14:textId="1BADCCE8" w:rsidR="005424DA" w:rsidRPr="00A15DCB" w:rsidRDefault="005424DA">
            <w:pPr>
              <w:pStyle w:val="TAL"/>
              <w:spacing w:line="252" w:lineRule="auto"/>
            </w:pPr>
            <w:r w:rsidRPr="00A15DCB">
              <w:t xml:space="preserve">      </w:t>
            </w:r>
            <w:r w:rsidR="00F919AC" w:rsidRPr="00A15DCB">
              <w:t>NSAG-ID-r17</w:t>
            </w:r>
            <w:r w:rsidRPr="00A15DCB">
              <w:t>[0]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D4B2" w14:textId="77777777" w:rsidR="005424DA" w:rsidRPr="00A15DCB" w:rsidRDefault="005424DA">
            <w:pPr>
              <w:pStyle w:val="TAL"/>
              <w:spacing w:line="252" w:lineRule="auto"/>
            </w:pPr>
            <w:r w:rsidRPr="00A15DCB">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2AA6D"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0D184" w14:textId="77777777" w:rsidR="005424DA" w:rsidRPr="00A15DCB" w:rsidRDefault="005424DA">
            <w:pPr>
              <w:pStyle w:val="TAL"/>
              <w:spacing w:line="252" w:lineRule="auto"/>
            </w:pPr>
          </w:p>
        </w:tc>
      </w:tr>
      <w:tr w:rsidR="005424DA" w:rsidRPr="00A15DCB" w14:paraId="710A2A9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9863" w14:textId="759AA7AF"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3FC7C"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9F7D1"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4CD71" w14:textId="77777777" w:rsidR="005424DA" w:rsidRPr="00A15DCB" w:rsidRDefault="005424DA">
            <w:pPr>
              <w:pStyle w:val="TAL"/>
              <w:spacing w:line="252" w:lineRule="auto"/>
            </w:pPr>
          </w:p>
        </w:tc>
      </w:tr>
      <w:tr w:rsidR="005424DA" w:rsidRPr="00A15DCB" w14:paraId="48476D6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0A1B9" w14:textId="491FE8BF"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8F8F8"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415DE"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79BF8" w14:textId="77777777" w:rsidR="005424DA" w:rsidRPr="00A15DCB" w:rsidRDefault="005424DA">
            <w:pPr>
              <w:pStyle w:val="TAL"/>
              <w:spacing w:line="252" w:lineRule="auto"/>
            </w:pPr>
          </w:p>
        </w:tc>
      </w:tr>
      <w:tr w:rsidR="005424DA" w:rsidRPr="00A15DCB" w14:paraId="674C560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C1ED7" w14:textId="6830D11C" w:rsidR="005424DA" w:rsidRPr="00A15DCB" w:rsidRDefault="005424DA">
            <w:pPr>
              <w:pStyle w:val="TAL"/>
              <w:spacing w:line="252" w:lineRule="auto"/>
            </w:pPr>
            <w:r w:rsidRPr="00A15DCB">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820EE" w14:textId="77777777" w:rsidR="005424DA" w:rsidRPr="00A15DCB" w:rsidRDefault="005424DA">
            <w:pPr>
              <w:pStyle w:val="TAL"/>
              <w:spacing w:line="252" w:lineRule="auto"/>
            </w:pPr>
            <w:r w:rsidRPr="00A15DCB">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429FF" w14:textId="77777777" w:rsidR="005424DA" w:rsidRPr="00A15DCB" w:rsidRDefault="005424DA">
            <w:pPr>
              <w:pStyle w:val="TAL"/>
              <w:spacing w:line="252" w:lineRule="auto"/>
            </w:pPr>
            <w:r w:rsidRPr="00A15DCB">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E5D1" w14:textId="77777777" w:rsidR="005424DA" w:rsidRPr="00A15DCB" w:rsidRDefault="005424DA">
            <w:pPr>
              <w:pStyle w:val="TAL"/>
              <w:spacing w:line="252" w:lineRule="auto"/>
            </w:pPr>
          </w:p>
        </w:tc>
      </w:tr>
      <w:tr w:rsidR="005424DA" w:rsidRPr="00A15DCB" w14:paraId="5EB8AA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CE883" w14:textId="33D30453" w:rsidR="005424DA" w:rsidRPr="00A15DCB" w:rsidRDefault="005424DA">
            <w:pPr>
              <w:pStyle w:val="TAL"/>
              <w:spacing w:line="252" w:lineRule="auto"/>
            </w:pPr>
            <w:r w:rsidRPr="00A15DCB">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0DC9C" w14:textId="77777777" w:rsidR="005424DA" w:rsidRPr="00A15DCB" w:rsidRDefault="005424DA">
            <w:pPr>
              <w:pStyle w:val="TAL"/>
              <w:spacing w:line="252" w:lineRule="auto"/>
            </w:pPr>
            <w:r w:rsidRPr="00A15DCB">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BF940"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60F60" w14:textId="77777777" w:rsidR="005424DA" w:rsidRPr="00A15DCB" w:rsidRDefault="005424DA">
            <w:pPr>
              <w:pStyle w:val="TAL"/>
              <w:spacing w:line="252" w:lineRule="auto"/>
            </w:pPr>
          </w:p>
        </w:tc>
      </w:tr>
      <w:tr w:rsidR="005424DA" w:rsidRPr="00A15DCB" w14:paraId="6978B54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1D96D" w14:textId="4159C63C" w:rsidR="005424DA" w:rsidRPr="00A15DCB" w:rsidRDefault="005424DA">
            <w:pPr>
              <w:pStyle w:val="TAL"/>
              <w:spacing w:line="252" w:lineRule="auto"/>
            </w:pPr>
            <w:r w:rsidRPr="00A15DCB">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F258F"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09547"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B6C5C" w14:textId="77777777" w:rsidR="005424DA" w:rsidRPr="00A15DCB" w:rsidRDefault="005424DA">
            <w:pPr>
              <w:pStyle w:val="TAL"/>
              <w:spacing w:line="252" w:lineRule="auto"/>
            </w:pPr>
          </w:p>
        </w:tc>
      </w:tr>
      <w:tr w:rsidR="005424DA" w:rsidRPr="00A15DCB" w14:paraId="290F7E6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0276F" w14:textId="2C16BCB9" w:rsidR="005424DA" w:rsidRPr="00A15DCB" w:rsidRDefault="005424DA">
            <w:pPr>
              <w:pStyle w:val="TAL"/>
              <w:spacing w:line="252" w:lineRule="auto"/>
            </w:pPr>
            <w:r w:rsidRPr="00A15DCB">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5ACB6"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F7E5C"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F6AC3" w14:textId="77777777" w:rsidR="005424DA" w:rsidRPr="00A15DCB" w:rsidRDefault="005424DA">
            <w:pPr>
              <w:pStyle w:val="TAL"/>
              <w:spacing w:line="252" w:lineRule="auto"/>
            </w:pPr>
          </w:p>
        </w:tc>
      </w:tr>
      <w:tr w:rsidR="005424DA" w:rsidRPr="00A15DCB" w14:paraId="0F9BA2C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EF4B" w14:textId="7F52BF46" w:rsidR="005424DA" w:rsidRPr="00A15DCB" w:rsidRDefault="005424DA">
            <w:pPr>
              <w:pStyle w:val="TAL"/>
              <w:spacing w:line="252" w:lineRule="auto"/>
            </w:pPr>
            <w:r w:rsidRPr="00A15DCB">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5F6" w14:textId="77777777" w:rsidR="005424DA" w:rsidRPr="00A15DCB" w:rsidRDefault="005424DA">
            <w:pPr>
              <w:pStyle w:val="TAL"/>
              <w:spacing w:line="252" w:lineRule="auto"/>
            </w:pPr>
            <w:r w:rsidRPr="00A15DCB">
              <w:rPr>
                <w:i/>
                <w:iCs/>
              </w:rPr>
              <w:t>MsgA-PUSCH-Config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8406C7" w14:textId="77777777" w:rsidR="005424DA" w:rsidRPr="00A15DCB" w:rsidRDefault="005424DA">
            <w:pPr>
              <w:pStyle w:val="TAL"/>
              <w:spacing w:line="252" w:lineRule="auto"/>
            </w:pPr>
            <w:r w:rsidRPr="00A15DCB">
              <w:t>38.508-1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4D63C" w14:textId="77777777" w:rsidR="005424DA" w:rsidRPr="00A15DCB" w:rsidRDefault="005424DA">
            <w:pPr>
              <w:pStyle w:val="TAL"/>
              <w:spacing w:line="252" w:lineRule="auto"/>
            </w:pPr>
          </w:p>
        </w:tc>
      </w:tr>
      <w:tr w:rsidR="005424DA" w:rsidRPr="00A15DCB" w14:paraId="353C9C4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BF6967" w14:textId="2480D7DE" w:rsidR="005424DA" w:rsidRPr="00A15DCB" w:rsidRDefault="005424DA">
            <w:pPr>
              <w:pStyle w:val="TAL"/>
              <w:spacing w:line="252" w:lineRule="auto"/>
            </w:pPr>
            <w:r w:rsidRPr="00A15DCB">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B8377" w14:textId="77777777" w:rsidR="005424DA" w:rsidRPr="00A15DCB" w:rsidRDefault="005424DA">
            <w:pPr>
              <w:pStyle w:val="TAL"/>
              <w:spacing w:line="252" w:lineRule="auto"/>
            </w:pPr>
            <w:r w:rsidRPr="00A15DCB">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270D" w14:textId="77777777" w:rsidR="005424DA" w:rsidRPr="00A15DCB" w:rsidRDefault="005424DA">
            <w:pPr>
              <w:pStyle w:val="TAL"/>
              <w:spacing w:line="252" w:lineRule="auto"/>
            </w:pPr>
            <w:r w:rsidRPr="00A15DCB">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9E7C0" w14:textId="77777777" w:rsidR="005424DA" w:rsidRPr="00A15DCB" w:rsidRDefault="005424DA">
            <w:pPr>
              <w:pStyle w:val="TAL"/>
              <w:spacing w:line="252" w:lineRule="auto"/>
            </w:pPr>
          </w:p>
        </w:tc>
      </w:tr>
      <w:tr w:rsidR="005424DA" w:rsidRPr="00A15DCB" w14:paraId="525D3E9C"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F601" w14:textId="7DE627CD" w:rsidR="005424DA" w:rsidRPr="00A15DCB" w:rsidRDefault="005424DA">
            <w:pPr>
              <w:pStyle w:val="TAL"/>
              <w:spacing w:line="252" w:lineRule="auto"/>
            </w:pPr>
            <w:r w:rsidRPr="00A15DCB">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176A1" w14:textId="77777777" w:rsidR="005424DA" w:rsidRPr="00A15DCB" w:rsidRDefault="005424DA">
            <w:pPr>
              <w:pStyle w:val="TAL"/>
              <w:spacing w:line="252" w:lineRule="auto"/>
            </w:pPr>
            <w:r w:rsidRPr="00A15DCB">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0D87B" w14:textId="77777777" w:rsidR="005424DA" w:rsidRPr="00A15DCB" w:rsidRDefault="005424DA">
            <w:pPr>
              <w:pStyle w:val="TAL"/>
              <w:spacing w:line="252" w:lineRule="auto"/>
            </w:pPr>
            <w:r w:rsidRPr="00A15DCB">
              <w:t>38.508-1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D9FEE" w14:textId="77777777" w:rsidR="005424DA" w:rsidRPr="00A15DCB" w:rsidRDefault="005424DA">
            <w:pPr>
              <w:pStyle w:val="TAL"/>
              <w:spacing w:line="252" w:lineRule="auto"/>
            </w:pPr>
          </w:p>
        </w:tc>
      </w:tr>
      <w:tr w:rsidR="005424DA" w:rsidRPr="00A15DCB" w14:paraId="5313322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7B5A5" w14:textId="0191E09B" w:rsidR="005424DA" w:rsidRPr="00A15DCB" w:rsidRDefault="005424DA">
            <w:pPr>
              <w:pStyle w:val="TAL"/>
              <w:spacing w:line="252" w:lineRule="auto"/>
            </w:pPr>
            <w:r w:rsidRPr="00A15DCB">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06604"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6709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9E8C2" w14:textId="77777777" w:rsidR="005424DA" w:rsidRPr="00A15DCB" w:rsidRDefault="005424DA">
            <w:pPr>
              <w:pStyle w:val="TAL"/>
              <w:spacing w:line="252" w:lineRule="auto"/>
            </w:pPr>
          </w:p>
        </w:tc>
      </w:tr>
      <w:tr w:rsidR="005424DA" w:rsidRPr="00A15DCB" w14:paraId="4D074BB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7CDA" w14:textId="77777777" w:rsidR="005424DA" w:rsidRPr="00A15DCB" w:rsidRDefault="005424DA">
            <w:pPr>
              <w:pStyle w:val="TAL"/>
              <w:spacing w:line="252" w:lineRule="auto"/>
            </w:pP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D6EA4"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A734E"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63620" w14:textId="77777777" w:rsidR="005424DA" w:rsidRPr="00A15DCB" w:rsidRDefault="005424DA">
            <w:pPr>
              <w:pStyle w:val="TAL"/>
              <w:spacing w:line="252" w:lineRule="auto"/>
            </w:pPr>
          </w:p>
        </w:tc>
      </w:tr>
    </w:tbl>
    <w:p w14:paraId="3A19AC7F" w14:textId="77777777" w:rsidR="005424DA" w:rsidRPr="00A15DCB" w:rsidRDefault="005424DA" w:rsidP="005424DA"/>
    <w:p w14:paraId="05FB4481" w14:textId="77777777" w:rsidR="005424DA" w:rsidRPr="00A15DCB" w:rsidRDefault="005424DA" w:rsidP="005424DA">
      <w:pPr>
        <w:pStyle w:val="TH"/>
      </w:pPr>
      <w:r w:rsidRPr="00A15DCB">
        <w:lastRenderedPageBreak/>
        <w:t xml:space="preserve">Table </w:t>
      </w:r>
      <w:r w:rsidRPr="00A15DCB">
        <w:rPr>
          <w:lang w:eastAsia="x-none"/>
        </w:rPr>
        <w:t>7.1.1.1.14.3.3-7</w:t>
      </w:r>
      <w:r w:rsidRPr="00A15DCB">
        <w:t xml:space="preserve">: </w:t>
      </w:r>
      <w:r w:rsidRPr="00A15DCB">
        <w:rPr>
          <w:i/>
          <w:iCs/>
        </w:rPr>
        <w:t xml:space="preserve">RA-PrioritizationForSlicing </w:t>
      </w:r>
      <w:r w:rsidRPr="00A15DCB">
        <w:rPr>
          <w:lang w:eastAsia="x-none"/>
        </w:rPr>
        <w:t>(Table 7.1.1.1.14.3.3-5)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2694455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37FBD77" w14:textId="5479CDC9" w:rsidR="005424DA" w:rsidRPr="00A15DCB" w:rsidRDefault="005424DA">
            <w:pPr>
              <w:pStyle w:val="TAH"/>
              <w:jc w:val="left"/>
              <w:rPr>
                <w:b w:val="0"/>
              </w:rPr>
            </w:pPr>
            <w:r w:rsidRPr="00A15DCB">
              <w:rPr>
                <w:b w:val="0"/>
              </w:rPr>
              <w:t xml:space="preserve">Derivation Path: TS </w:t>
            </w:r>
            <w:r w:rsidR="008170DC" w:rsidRPr="00A15DCB">
              <w:rPr>
                <w:b w:val="0"/>
              </w:rPr>
              <w:t xml:space="preserve">38.508-1 [4], Table 4.6.3-131A </w:t>
            </w:r>
          </w:p>
        </w:tc>
      </w:tr>
      <w:tr w:rsidR="005424DA" w:rsidRPr="00A15DCB" w14:paraId="3FBD5F0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34DC8B"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FD9458"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230B143"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10D2126" w14:textId="77777777" w:rsidR="005424DA" w:rsidRPr="00A15DCB" w:rsidRDefault="005424DA">
            <w:pPr>
              <w:pStyle w:val="TAH"/>
            </w:pPr>
            <w:r w:rsidRPr="00A15DCB">
              <w:t>Condition</w:t>
            </w:r>
          </w:p>
        </w:tc>
      </w:tr>
      <w:tr w:rsidR="005424DA" w:rsidRPr="00A15DCB" w14:paraId="5F9F94A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EF49B63" w14:textId="77777777" w:rsidR="005424DA" w:rsidRPr="00A15DCB" w:rsidRDefault="005424DA">
            <w:pPr>
              <w:pStyle w:val="TAL"/>
            </w:pPr>
            <w:r w:rsidRPr="00A15DCB">
              <w:t xml:space="preserve">RA-PrioritizationForSlicing-r17::=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8FA161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2EEE4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78569C" w14:textId="77777777" w:rsidR="005424DA" w:rsidRPr="00A15DCB" w:rsidRDefault="005424DA">
            <w:pPr>
              <w:pStyle w:val="TAL"/>
            </w:pPr>
          </w:p>
        </w:tc>
      </w:tr>
      <w:tr w:rsidR="005424DA" w:rsidRPr="00A15DCB" w14:paraId="095BD67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817DAB7" w14:textId="77777777" w:rsidR="005424DA" w:rsidRPr="00A15DCB" w:rsidRDefault="005424DA">
            <w:pPr>
              <w:pStyle w:val="TAL"/>
            </w:pPr>
            <w:r w:rsidRPr="00A15DCB">
              <w:t xml:space="preserve">  ra-PrioritizationSliceInfoList-r17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162E497E"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08C6244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6B0998" w14:textId="77777777" w:rsidR="005424DA" w:rsidRPr="00A15DCB" w:rsidRDefault="005424DA">
            <w:pPr>
              <w:pStyle w:val="TAL"/>
            </w:pPr>
          </w:p>
        </w:tc>
      </w:tr>
      <w:tr w:rsidR="005424DA" w:rsidRPr="00A15DCB" w14:paraId="5E7E986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3FBA06" w14:textId="77777777" w:rsidR="005424DA" w:rsidRPr="00A15DCB" w:rsidRDefault="005424DA">
            <w:pPr>
              <w:pStyle w:val="TAL"/>
            </w:pPr>
            <w:r w:rsidRPr="00A15DCB">
              <w:t xml:space="preserve">    </w:t>
            </w:r>
            <w:r w:rsidRPr="00A15DCB">
              <w:rPr>
                <w:rFonts w:eastAsia="DengXian"/>
              </w:rPr>
              <w:t>RA-PrioritizationSliceInfo</w:t>
            </w:r>
            <w:r w:rsidRPr="00A15DCB">
              <w:t>-r17[1] SEQUENCE{</w:t>
            </w:r>
          </w:p>
        </w:tc>
        <w:tc>
          <w:tcPr>
            <w:tcW w:w="2267" w:type="dxa"/>
            <w:tcBorders>
              <w:top w:val="single" w:sz="4" w:space="0" w:color="auto"/>
              <w:left w:val="single" w:sz="4" w:space="0" w:color="auto"/>
              <w:bottom w:val="single" w:sz="4" w:space="0" w:color="auto"/>
              <w:right w:val="single" w:sz="4" w:space="0" w:color="auto"/>
            </w:tcBorders>
          </w:tcPr>
          <w:p w14:paraId="5ED03864"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51047B7" w14:textId="77777777" w:rsidR="005424DA" w:rsidRPr="00A15DCB" w:rsidRDefault="005424DA">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0C9C2D32" w14:textId="77777777" w:rsidR="005424DA" w:rsidRPr="00A15DCB" w:rsidRDefault="005424DA">
            <w:pPr>
              <w:pStyle w:val="TAL"/>
            </w:pPr>
          </w:p>
        </w:tc>
      </w:tr>
      <w:tr w:rsidR="005424DA" w:rsidRPr="00A15DCB" w14:paraId="2F4AD59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AA6F74" w14:textId="77777777" w:rsidR="005424DA" w:rsidRPr="00A15DCB" w:rsidRDefault="005424DA">
            <w:pPr>
              <w:pStyle w:val="TAL"/>
              <w:rPr>
                <w:lang w:eastAsia="zh-CN"/>
              </w:rPr>
            </w:pPr>
            <w:r w:rsidRPr="00A15DCB">
              <w:t xml:space="preserve">      nsagIDList-r17 SEQUENCE </w:t>
            </w:r>
            <w:r w:rsidRPr="00A15DCB">
              <w:rPr>
                <w:rFonts w:eastAsia="DengXian"/>
              </w:rPr>
              <w:t>(</w:t>
            </w:r>
            <w:r w:rsidRPr="00A15DCB">
              <w:t xml:space="preserve">SIZE </w:t>
            </w:r>
            <w:r w:rsidRPr="00A15DCB">
              <w:rPr>
                <w:rFonts w:eastAsia="DengXian"/>
              </w:rPr>
              <w:t xml:space="preserve">(1..maxSliceInfo-r17)) </w:t>
            </w:r>
            <w:r w:rsidRPr="00A15DCB">
              <w:t>OF NSAG-ID-r17 {</w:t>
            </w:r>
          </w:p>
        </w:tc>
        <w:tc>
          <w:tcPr>
            <w:tcW w:w="2267" w:type="dxa"/>
            <w:tcBorders>
              <w:top w:val="single" w:sz="4" w:space="0" w:color="auto"/>
              <w:left w:val="single" w:sz="4" w:space="0" w:color="auto"/>
              <w:bottom w:val="single" w:sz="4" w:space="0" w:color="auto"/>
              <w:right w:val="single" w:sz="4" w:space="0" w:color="auto"/>
            </w:tcBorders>
            <w:hideMark/>
          </w:tcPr>
          <w:p w14:paraId="5A829785"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hideMark/>
          </w:tcPr>
          <w:p w14:paraId="5EFBB61C"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tcPr>
          <w:p w14:paraId="7986467B" w14:textId="77777777" w:rsidR="005424DA" w:rsidRPr="00A15DCB" w:rsidRDefault="005424DA">
            <w:pPr>
              <w:pStyle w:val="TAL"/>
            </w:pPr>
          </w:p>
        </w:tc>
      </w:tr>
      <w:tr w:rsidR="005424DA" w:rsidRPr="00A15DCB" w14:paraId="03AD7BF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4F1EED4" w14:textId="77777777" w:rsidR="005424DA" w:rsidRPr="00A15DCB" w:rsidRDefault="005424DA">
            <w:pPr>
              <w:pStyle w:val="TAL"/>
              <w:rPr>
                <w:rFonts w:eastAsia="SimSun"/>
                <w:lang w:eastAsia="zh-CN"/>
              </w:rPr>
            </w:pPr>
            <w:r w:rsidRPr="00A15DCB">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30643274" w14:textId="77777777" w:rsidR="005424DA" w:rsidRPr="00A15DCB" w:rsidRDefault="005424DA">
            <w:pPr>
              <w:pStyle w:val="TAL"/>
            </w:pPr>
            <w:r w:rsidRPr="00A15DCB">
              <w:t>‘0000 0001’B</w:t>
            </w:r>
          </w:p>
        </w:tc>
        <w:tc>
          <w:tcPr>
            <w:tcW w:w="1700" w:type="dxa"/>
            <w:tcBorders>
              <w:top w:val="single" w:sz="4" w:space="0" w:color="auto"/>
              <w:left w:val="single" w:sz="4" w:space="0" w:color="auto"/>
              <w:bottom w:val="single" w:sz="4" w:space="0" w:color="auto"/>
              <w:right w:val="single" w:sz="4" w:space="0" w:color="auto"/>
            </w:tcBorders>
          </w:tcPr>
          <w:p w14:paraId="0EF05426"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D8FEA3" w14:textId="77777777" w:rsidR="005424DA" w:rsidRPr="00A15DCB" w:rsidRDefault="005424DA">
            <w:pPr>
              <w:pStyle w:val="TAL"/>
            </w:pPr>
          </w:p>
        </w:tc>
      </w:tr>
      <w:tr w:rsidR="005424DA" w:rsidRPr="00A15DCB" w14:paraId="2B0E3C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79C13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26F753C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567EA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6454900" w14:textId="77777777" w:rsidR="005424DA" w:rsidRPr="00A15DCB" w:rsidRDefault="005424DA">
            <w:pPr>
              <w:pStyle w:val="TAL"/>
            </w:pPr>
          </w:p>
        </w:tc>
      </w:tr>
      <w:tr w:rsidR="005424DA" w:rsidRPr="00A15DCB" w14:paraId="3CB16D1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2EEB44" w14:textId="77777777" w:rsidR="005424DA" w:rsidRPr="00A15DCB" w:rsidRDefault="005424DA">
            <w:pPr>
              <w:pStyle w:val="TAL"/>
              <w:rPr>
                <w:rFonts w:eastAsia="DengXian"/>
              </w:rPr>
            </w:pPr>
            <w:r w:rsidRPr="00A15DCB">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0F0478FB" w14:textId="77777777" w:rsidR="005424DA" w:rsidRPr="00A15DCB" w:rsidRDefault="005424DA">
            <w:pPr>
              <w:pStyle w:val="TAL"/>
            </w:pPr>
            <w:r w:rsidRPr="00A15DCB">
              <w:t>RA-Prioritization with condition Slice_RACH</w:t>
            </w:r>
          </w:p>
        </w:tc>
        <w:tc>
          <w:tcPr>
            <w:tcW w:w="1700" w:type="dxa"/>
            <w:tcBorders>
              <w:top w:val="single" w:sz="4" w:space="0" w:color="auto"/>
              <w:left w:val="single" w:sz="4" w:space="0" w:color="auto"/>
              <w:bottom w:val="single" w:sz="4" w:space="0" w:color="auto"/>
              <w:right w:val="single" w:sz="4" w:space="0" w:color="auto"/>
            </w:tcBorders>
          </w:tcPr>
          <w:p w14:paraId="39A1F08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4953F7D" w14:textId="77777777" w:rsidR="005424DA" w:rsidRPr="00A15DCB" w:rsidRDefault="005424DA">
            <w:pPr>
              <w:pStyle w:val="TAL"/>
            </w:pPr>
          </w:p>
        </w:tc>
      </w:tr>
      <w:tr w:rsidR="005424DA" w:rsidRPr="00A15DCB" w14:paraId="39F2573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DB2B430" w14:textId="77777777" w:rsidR="005424DA" w:rsidRPr="00A15DCB" w:rsidRDefault="005424DA">
            <w:pPr>
              <w:pStyle w:val="TAL"/>
              <w:rPr>
                <w:rFonts w:eastAsia="DengXian"/>
              </w:rPr>
            </w:pPr>
            <w:r w:rsidRPr="00A15DCB">
              <w:t xml:space="preserve">    </w:t>
            </w:r>
            <w:r w:rsidRPr="00A15DCB">
              <w:rPr>
                <w:rFonts w:eastAsia="DengXian"/>
              </w:rPr>
              <w:t>}</w:t>
            </w:r>
          </w:p>
        </w:tc>
        <w:tc>
          <w:tcPr>
            <w:tcW w:w="2267" w:type="dxa"/>
            <w:tcBorders>
              <w:top w:val="single" w:sz="4" w:space="0" w:color="auto"/>
              <w:left w:val="single" w:sz="4" w:space="0" w:color="auto"/>
              <w:bottom w:val="single" w:sz="4" w:space="0" w:color="auto"/>
              <w:right w:val="single" w:sz="4" w:space="0" w:color="auto"/>
            </w:tcBorders>
          </w:tcPr>
          <w:p w14:paraId="4BB7956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CEBE6A3" w14:textId="77777777" w:rsidR="005424DA" w:rsidRPr="00A15DCB" w:rsidRDefault="005424DA">
            <w:pPr>
              <w:pStyle w:val="TAL"/>
            </w:pPr>
            <w:r w:rsidRPr="00A15DCB">
              <w:rPr>
                <w:lang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0FBE0F7" w14:textId="77777777" w:rsidR="005424DA" w:rsidRPr="00A15DCB" w:rsidRDefault="005424DA">
            <w:pPr>
              <w:pStyle w:val="TAL"/>
            </w:pPr>
          </w:p>
        </w:tc>
      </w:tr>
      <w:tr w:rsidR="005424DA" w:rsidRPr="00A15DCB" w14:paraId="0BAF8F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07EF7C"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87B251D"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74BA4C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BFE0916" w14:textId="77777777" w:rsidR="005424DA" w:rsidRPr="00A15DCB" w:rsidRDefault="005424DA">
            <w:pPr>
              <w:pStyle w:val="TAL"/>
            </w:pPr>
          </w:p>
        </w:tc>
      </w:tr>
      <w:tr w:rsidR="005424DA" w:rsidRPr="00A15DCB" w14:paraId="5CB909D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146053"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DC04C1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33AC1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A5E3F8F" w14:textId="77777777" w:rsidR="005424DA" w:rsidRPr="00A15DCB" w:rsidRDefault="005424DA">
            <w:pPr>
              <w:pStyle w:val="TAL"/>
            </w:pPr>
          </w:p>
        </w:tc>
      </w:tr>
    </w:tbl>
    <w:p w14:paraId="41BA91F5" w14:textId="77777777" w:rsidR="005424DA" w:rsidRPr="00A15DCB" w:rsidRDefault="005424DA" w:rsidP="005424DA"/>
    <w:p w14:paraId="2D7E4796" w14:textId="5439F3BF" w:rsidR="005424DA" w:rsidRPr="00A15DCB" w:rsidRDefault="005424DA" w:rsidP="005424DA">
      <w:pPr>
        <w:pStyle w:val="TH"/>
      </w:pPr>
      <w:r w:rsidRPr="00A15DCB">
        <w:t xml:space="preserve">Table </w:t>
      </w:r>
      <w:r w:rsidRPr="00A15DCB">
        <w:rPr>
          <w:lang w:eastAsia="x-none"/>
        </w:rPr>
        <w:t>7.1.1.1.14.3.3-8</w:t>
      </w:r>
      <w:r w:rsidRPr="00A15DCB">
        <w:t xml:space="preserve">: </w:t>
      </w:r>
      <w:r w:rsidRPr="00A15DCB">
        <w:rPr>
          <w:i/>
        </w:rPr>
        <w:t>RA-Prioritization</w:t>
      </w:r>
      <w:r w:rsidR="008170DC" w:rsidRPr="00A15DCB">
        <w:rPr>
          <w:i/>
        </w:rPr>
        <w:t xml:space="preserve"> (Table 7.1.1.1.14.3.3-7)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rsidRPr="00A15DCB" w14:paraId="1D855942"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08D0854" w14:textId="5FD86B30" w:rsidR="005424DA" w:rsidRPr="00A15DCB" w:rsidRDefault="005424DA">
            <w:pPr>
              <w:pStyle w:val="TAH"/>
              <w:jc w:val="left"/>
              <w:rPr>
                <w:b w:val="0"/>
              </w:rPr>
            </w:pPr>
            <w:r w:rsidRPr="00A15DCB">
              <w:rPr>
                <w:b w:val="0"/>
              </w:rPr>
              <w:t xml:space="preserve">Derivation Path: TS </w:t>
            </w:r>
            <w:r w:rsidR="008170DC" w:rsidRPr="00A15DCB">
              <w:rPr>
                <w:b w:val="0"/>
              </w:rPr>
              <w:t>38.508-1 [4], Table 4.6.3-131</w:t>
            </w:r>
          </w:p>
        </w:tc>
      </w:tr>
      <w:tr w:rsidR="005424DA" w:rsidRPr="00A15DCB" w14:paraId="2C56B82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BDEB2E" w14:textId="77777777" w:rsidR="005424DA" w:rsidRPr="00A15DCB" w:rsidRDefault="005424DA">
            <w:pPr>
              <w:pStyle w:val="TAH"/>
            </w:pPr>
            <w:r w:rsidRPr="00A15DCB">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3F41203" w14:textId="77777777" w:rsidR="005424DA" w:rsidRPr="00A15DCB" w:rsidRDefault="005424DA">
            <w:pPr>
              <w:pStyle w:val="TAH"/>
            </w:pPr>
            <w:r w:rsidRPr="00A15DCB">
              <w:t>Value/remark</w:t>
            </w:r>
          </w:p>
        </w:tc>
        <w:tc>
          <w:tcPr>
            <w:tcW w:w="2411" w:type="dxa"/>
            <w:tcBorders>
              <w:top w:val="single" w:sz="4" w:space="0" w:color="auto"/>
              <w:left w:val="single" w:sz="4" w:space="0" w:color="auto"/>
              <w:bottom w:val="single" w:sz="4" w:space="0" w:color="auto"/>
              <w:right w:val="single" w:sz="4" w:space="0" w:color="auto"/>
            </w:tcBorders>
            <w:hideMark/>
          </w:tcPr>
          <w:p w14:paraId="5563CFCF"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7128266B" w14:textId="77777777" w:rsidR="005424DA" w:rsidRPr="00A15DCB" w:rsidRDefault="005424DA">
            <w:pPr>
              <w:pStyle w:val="TAH"/>
            </w:pPr>
            <w:r w:rsidRPr="00A15DCB">
              <w:t>Condition</w:t>
            </w:r>
          </w:p>
        </w:tc>
      </w:tr>
      <w:tr w:rsidR="005424DA" w:rsidRPr="00A15DCB" w14:paraId="71E4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5E29B23" w14:textId="77777777" w:rsidR="005424DA" w:rsidRPr="00A15DCB" w:rsidRDefault="005424DA">
            <w:pPr>
              <w:pStyle w:val="TAL"/>
            </w:pPr>
            <w:r w:rsidRPr="00A15DCB">
              <w:t xml:space="preserve">RA-Prioritization::= </w:t>
            </w:r>
            <w:r w:rsidRPr="00A15DCB">
              <w:rPr>
                <w:snapToGrid w:val="0"/>
              </w:rPr>
              <w:t xml:space="preserve">SEQUENCE </w:t>
            </w:r>
            <w:r w:rsidRPr="00A15DCB">
              <w:t>{</w:t>
            </w:r>
          </w:p>
        </w:tc>
        <w:tc>
          <w:tcPr>
            <w:tcW w:w="1556" w:type="dxa"/>
            <w:tcBorders>
              <w:top w:val="single" w:sz="4" w:space="0" w:color="auto"/>
              <w:left w:val="single" w:sz="4" w:space="0" w:color="auto"/>
              <w:bottom w:val="single" w:sz="4" w:space="0" w:color="auto"/>
              <w:right w:val="single" w:sz="4" w:space="0" w:color="auto"/>
            </w:tcBorders>
          </w:tcPr>
          <w:p w14:paraId="31665CB1" w14:textId="77777777" w:rsidR="005424DA" w:rsidRPr="00A15DCB"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3EFEB70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CBFB738" w14:textId="77777777" w:rsidR="005424DA" w:rsidRPr="00A15DCB" w:rsidRDefault="005424DA">
            <w:pPr>
              <w:pStyle w:val="TAL"/>
            </w:pPr>
          </w:p>
        </w:tc>
      </w:tr>
      <w:tr w:rsidR="005424DA" w:rsidRPr="00A15DCB" w14:paraId="4170967D" w14:textId="77777777" w:rsidTr="005424DA">
        <w:tc>
          <w:tcPr>
            <w:tcW w:w="4535" w:type="dxa"/>
            <w:tcBorders>
              <w:top w:val="single" w:sz="4" w:space="0" w:color="auto"/>
              <w:left w:val="single" w:sz="4" w:space="0" w:color="auto"/>
              <w:bottom w:val="nil"/>
              <w:right w:val="single" w:sz="4" w:space="0" w:color="auto"/>
            </w:tcBorders>
            <w:hideMark/>
          </w:tcPr>
          <w:p w14:paraId="703EFF1F" w14:textId="77777777" w:rsidR="005424DA" w:rsidRPr="00A15DCB" w:rsidRDefault="005424DA">
            <w:pPr>
              <w:pStyle w:val="TAL"/>
            </w:pPr>
            <w:r w:rsidRPr="00A15DCB">
              <w:t xml:space="preserve">  powerRampingStepHighPriority</w:t>
            </w:r>
          </w:p>
        </w:tc>
        <w:tc>
          <w:tcPr>
            <w:tcW w:w="1582" w:type="dxa"/>
            <w:tcBorders>
              <w:top w:val="single" w:sz="4" w:space="0" w:color="auto"/>
              <w:left w:val="single" w:sz="4" w:space="0" w:color="auto"/>
              <w:bottom w:val="single" w:sz="4" w:space="0" w:color="auto"/>
              <w:right w:val="single" w:sz="4" w:space="0" w:color="auto"/>
            </w:tcBorders>
            <w:hideMark/>
          </w:tcPr>
          <w:p w14:paraId="3BCE362F" w14:textId="77777777" w:rsidR="005424DA" w:rsidRPr="00A15DCB" w:rsidRDefault="005424DA">
            <w:pPr>
              <w:pStyle w:val="TAL"/>
            </w:pPr>
            <w:r w:rsidRPr="00A15DCB">
              <w:t>dB0</w:t>
            </w:r>
          </w:p>
        </w:tc>
        <w:tc>
          <w:tcPr>
            <w:tcW w:w="2385" w:type="dxa"/>
            <w:tcBorders>
              <w:top w:val="single" w:sz="4" w:space="0" w:color="auto"/>
              <w:left w:val="single" w:sz="4" w:space="0" w:color="auto"/>
              <w:bottom w:val="single" w:sz="4" w:space="0" w:color="auto"/>
              <w:right w:val="single" w:sz="4" w:space="0" w:color="auto"/>
            </w:tcBorders>
          </w:tcPr>
          <w:p w14:paraId="71016E8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A3FDB" w14:textId="77777777" w:rsidR="005424DA" w:rsidRPr="00A15DCB" w:rsidRDefault="005424DA">
            <w:pPr>
              <w:pStyle w:val="TAL"/>
            </w:pPr>
            <w:r w:rsidRPr="00A15DCB">
              <w:t>AI_RACH</w:t>
            </w:r>
          </w:p>
        </w:tc>
      </w:tr>
      <w:tr w:rsidR="005424DA" w:rsidRPr="00A15DCB" w14:paraId="559AEB54" w14:textId="77777777" w:rsidTr="005424DA">
        <w:tc>
          <w:tcPr>
            <w:tcW w:w="4535" w:type="dxa"/>
            <w:tcBorders>
              <w:top w:val="nil"/>
              <w:left w:val="single" w:sz="4" w:space="0" w:color="auto"/>
              <w:bottom w:val="single" w:sz="4" w:space="0" w:color="auto"/>
              <w:right w:val="single" w:sz="4" w:space="0" w:color="auto"/>
            </w:tcBorders>
          </w:tcPr>
          <w:p w14:paraId="174A22C3"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2245528" w14:textId="77777777" w:rsidR="005424DA" w:rsidRPr="00A15DCB" w:rsidRDefault="005424DA">
            <w:pPr>
              <w:pStyle w:val="TAL"/>
            </w:pPr>
            <w:r w:rsidRPr="00A15DCB">
              <w:t>dB2</w:t>
            </w:r>
          </w:p>
        </w:tc>
        <w:tc>
          <w:tcPr>
            <w:tcW w:w="2385" w:type="dxa"/>
            <w:tcBorders>
              <w:top w:val="single" w:sz="4" w:space="0" w:color="auto"/>
              <w:left w:val="single" w:sz="4" w:space="0" w:color="auto"/>
              <w:bottom w:val="single" w:sz="4" w:space="0" w:color="auto"/>
              <w:right w:val="single" w:sz="4" w:space="0" w:color="auto"/>
            </w:tcBorders>
          </w:tcPr>
          <w:p w14:paraId="16E3897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21E75D3" w14:textId="77777777" w:rsidR="005424DA" w:rsidRPr="00A15DCB" w:rsidRDefault="005424DA">
            <w:pPr>
              <w:pStyle w:val="TAL"/>
            </w:pPr>
            <w:r w:rsidRPr="00A15DCB">
              <w:t>Slice_RACH</w:t>
            </w:r>
          </w:p>
        </w:tc>
      </w:tr>
      <w:tr w:rsidR="005424DA" w:rsidRPr="00A15DCB" w14:paraId="0B321157" w14:textId="77777777" w:rsidTr="005424DA">
        <w:tc>
          <w:tcPr>
            <w:tcW w:w="4535" w:type="dxa"/>
            <w:tcBorders>
              <w:top w:val="single" w:sz="4" w:space="0" w:color="auto"/>
              <w:left w:val="single" w:sz="4" w:space="0" w:color="auto"/>
              <w:bottom w:val="nil"/>
              <w:right w:val="single" w:sz="4" w:space="0" w:color="auto"/>
            </w:tcBorders>
            <w:hideMark/>
          </w:tcPr>
          <w:p w14:paraId="3342E0E4" w14:textId="77777777" w:rsidR="005424DA" w:rsidRPr="00A15DCB" w:rsidRDefault="005424DA">
            <w:pPr>
              <w:pStyle w:val="TAL"/>
            </w:pPr>
            <w:r w:rsidRPr="00A15DCB">
              <w:t xml:space="preserve">  scalingFactorBI</w:t>
            </w:r>
          </w:p>
        </w:tc>
        <w:tc>
          <w:tcPr>
            <w:tcW w:w="1582" w:type="dxa"/>
            <w:tcBorders>
              <w:top w:val="single" w:sz="4" w:space="0" w:color="auto"/>
              <w:left w:val="single" w:sz="4" w:space="0" w:color="auto"/>
              <w:bottom w:val="single" w:sz="4" w:space="0" w:color="auto"/>
              <w:right w:val="single" w:sz="4" w:space="0" w:color="auto"/>
            </w:tcBorders>
            <w:hideMark/>
          </w:tcPr>
          <w:p w14:paraId="27BA4978" w14:textId="77777777" w:rsidR="005424DA" w:rsidRPr="00A15DCB" w:rsidRDefault="005424DA">
            <w:pPr>
              <w:pStyle w:val="TAL"/>
            </w:pPr>
            <w:r w:rsidRPr="00A15DCB">
              <w:t>zero</w:t>
            </w:r>
          </w:p>
        </w:tc>
        <w:tc>
          <w:tcPr>
            <w:tcW w:w="2385" w:type="dxa"/>
            <w:tcBorders>
              <w:top w:val="single" w:sz="4" w:space="0" w:color="auto"/>
              <w:left w:val="single" w:sz="4" w:space="0" w:color="auto"/>
              <w:bottom w:val="single" w:sz="4" w:space="0" w:color="auto"/>
              <w:right w:val="single" w:sz="4" w:space="0" w:color="auto"/>
            </w:tcBorders>
            <w:hideMark/>
          </w:tcPr>
          <w:p w14:paraId="30A154BD"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hideMark/>
          </w:tcPr>
          <w:p w14:paraId="383CAFD3" w14:textId="77777777" w:rsidR="005424DA" w:rsidRPr="00A15DCB" w:rsidRDefault="005424DA">
            <w:pPr>
              <w:pStyle w:val="TAL"/>
            </w:pPr>
            <w:r w:rsidRPr="00A15DCB">
              <w:t>AI_RACH</w:t>
            </w:r>
          </w:p>
        </w:tc>
      </w:tr>
      <w:tr w:rsidR="005424DA" w:rsidRPr="00A15DCB" w14:paraId="57ED835B" w14:textId="77777777" w:rsidTr="005424DA">
        <w:tc>
          <w:tcPr>
            <w:tcW w:w="4535" w:type="dxa"/>
            <w:tcBorders>
              <w:top w:val="nil"/>
              <w:left w:val="single" w:sz="4" w:space="0" w:color="auto"/>
              <w:bottom w:val="single" w:sz="4" w:space="0" w:color="auto"/>
              <w:right w:val="single" w:sz="4" w:space="0" w:color="auto"/>
            </w:tcBorders>
          </w:tcPr>
          <w:p w14:paraId="1ACFE85C"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511DC47" w14:textId="77777777" w:rsidR="005424DA" w:rsidRPr="00A15DCB" w:rsidRDefault="005424DA">
            <w:pPr>
              <w:pStyle w:val="TAL"/>
            </w:pPr>
            <w:r w:rsidRPr="00A15DCB">
              <w:t>dot25</w:t>
            </w:r>
          </w:p>
        </w:tc>
        <w:tc>
          <w:tcPr>
            <w:tcW w:w="2385" w:type="dxa"/>
            <w:tcBorders>
              <w:top w:val="single" w:sz="4" w:space="0" w:color="auto"/>
              <w:left w:val="single" w:sz="4" w:space="0" w:color="auto"/>
              <w:bottom w:val="single" w:sz="4" w:space="0" w:color="auto"/>
              <w:right w:val="single" w:sz="4" w:space="0" w:color="auto"/>
            </w:tcBorders>
          </w:tcPr>
          <w:p w14:paraId="093C54E1"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A910158" w14:textId="77777777" w:rsidR="005424DA" w:rsidRPr="00A15DCB" w:rsidRDefault="005424DA">
            <w:pPr>
              <w:pStyle w:val="TAL"/>
            </w:pPr>
            <w:r w:rsidRPr="00A15DCB">
              <w:t>Slice_RACH</w:t>
            </w:r>
          </w:p>
        </w:tc>
      </w:tr>
      <w:tr w:rsidR="005424DA" w:rsidRPr="00A15DCB" w14:paraId="4B87D0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DD51399" w14:textId="77777777" w:rsidR="005424DA" w:rsidRPr="00A15DCB" w:rsidRDefault="005424DA">
            <w:pPr>
              <w:pStyle w:val="TAL"/>
            </w:pPr>
            <w:r w:rsidRPr="00A15DCB">
              <w:t>}</w:t>
            </w:r>
          </w:p>
        </w:tc>
        <w:tc>
          <w:tcPr>
            <w:tcW w:w="1582" w:type="dxa"/>
            <w:tcBorders>
              <w:top w:val="single" w:sz="4" w:space="0" w:color="auto"/>
              <w:left w:val="single" w:sz="4" w:space="0" w:color="auto"/>
              <w:bottom w:val="single" w:sz="4" w:space="0" w:color="auto"/>
              <w:right w:val="single" w:sz="4" w:space="0" w:color="auto"/>
            </w:tcBorders>
          </w:tcPr>
          <w:p w14:paraId="025DB0BF" w14:textId="77777777" w:rsidR="005424DA" w:rsidRPr="00A15DCB"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5F5252E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4430E48" w14:textId="77777777" w:rsidR="005424DA" w:rsidRPr="00A15DCB" w:rsidRDefault="005424DA">
            <w:pPr>
              <w:pStyle w:val="TAL"/>
            </w:pPr>
          </w:p>
        </w:tc>
      </w:tr>
    </w:tbl>
    <w:p w14:paraId="3469B5C2" w14:textId="77777777" w:rsidR="005424DA" w:rsidRPr="00A15DCB"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rsidRPr="00A15DCB" w14:paraId="06D3A793"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566E9543" w14:textId="77777777" w:rsidR="005424DA" w:rsidRPr="00A15DCB" w:rsidRDefault="005424DA">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6B61179C" w14:textId="77777777" w:rsidR="005424DA" w:rsidRPr="00A15DCB" w:rsidRDefault="005424DA">
            <w:pPr>
              <w:pStyle w:val="TAH"/>
            </w:pPr>
            <w:r w:rsidRPr="00A15DCB">
              <w:t>Explanation</w:t>
            </w:r>
          </w:p>
        </w:tc>
      </w:tr>
      <w:tr w:rsidR="005424DA" w:rsidRPr="00A15DCB" w14:paraId="3EEE0007"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00D05519" w14:textId="77777777" w:rsidR="005424DA" w:rsidRPr="00A15DCB" w:rsidRDefault="005424DA">
            <w:pPr>
              <w:pStyle w:val="TAL"/>
            </w:pPr>
            <w:r w:rsidRPr="00A15DCB">
              <w:t>AI_RACH</w:t>
            </w:r>
          </w:p>
        </w:tc>
        <w:tc>
          <w:tcPr>
            <w:tcW w:w="5811" w:type="dxa"/>
            <w:tcBorders>
              <w:top w:val="single" w:sz="4" w:space="0" w:color="auto"/>
              <w:left w:val="single" w:sz="4" w:space="0" w:color="auto"/>
              <w:bottom w:val="single" w:sz="4" w:space="0" w:color="auto"/>
              <w:right w:val="single" w:sz="4" w:space="0" w:color="auto"/>
            </w:tcBorders>
            <w:hideMark/>
          </w:tcPr>
          <w:p w14:paraId="535D5761" w14:textId="77777777" w:rsidR="005424DA" w:rsidRPr="00A15DCB" w:rsidRDefault="005424DA">
            <w:pPr>
              <w:pStyle w:val="TAL"/>
            </w:pPr>
            <w:r w:rsidRPr="00A15DCB">
              <w:t>Access Identity specific RACH configuration</w:t>
            </w:r>
          </w:p>
        </w:tc>
      </w:tr>
      <w:tr w:rsidR="005424DA" w:rsidRPr="00A15DCB" w14:paraId="17A44089"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4B83DF0A" w14:textId="77777777" w:rsidR="005424DA" w:rsidRPr="00A15DCB" w:rsidRDefault="005424DA">
            <w:pPr>
              <w:pStyle w:val="TAL"/>
            </w:pPr>
            <w:r w:rsidRPr="00A15DCB">
              <w:t>Slice_RACH</w:t>
            </w:r>
          </w:p>
        </w:tc>
        <w:tc>
          <w:tcPr>
            <w:tcW w:w="5811" w:type="dxa"/>
            <w:tcBorders>
              <w:top w:val="single" w:sz="4" w:space="0" w:color="auto"/>
              <w:left w:val="single" w:sz="4" w:space="0" w:color="auto"/>
              <w:bottom w:val="single" w:sz="4" w:space="0" w:color="auto"/>
              <w:right w:val="single" w:sz="4" w:space="0" w:color="auto"/>
            </w:tcBorders>
            <w:hideMark/>
          </w:tcPr>
          <w:p w14:paraId="1D105BF3" w14:textId="77777777" w:rsidR="005424DA" w:rsidRPr="00A15DCB" w:rsidRDefault="005424DA">
            <w:pPr>
              <w:pStyle w:val="TAL"/>
            </w:pPr>
            <w:r w:rsidRPr="00A15DCB">
              <w:t>Slice specific RACH configuration</w:t>
            </w:r>
          </w:p>
        </w:tc>
      </w:tr>
    </w:tbl>
    <w:p w14:paraId="608CE2F8" w14:textId="4513A8EC" w:rsidR="00C4783A" w:rsidRPr="00A15DCB" w:rsidRDefault="00C4783A" w:rsidP="00C4783A"/>
    <w:p w14:paraId="3B231B5A" w14:textId="77777777" w:rsidR="00C270D6" w:rsidRPr="00A15DCB" w:rsidRDefault="00777014" w:rsidP="00C270D6">
      <w:pPr>
        <w:pStyle w:val="Heading5"/>
        <w:rPr>
          <w:lang w:eastAsia="zh-CN"/>
        </w:rPr>
      </w:pPr>
      <w:r w:rsidRPr="00A15DCB">
        <w:rPr>
          <w:lang w:eastAsia="zh-CN"/>
        </w:rPr>
        <w:t>7.1.1.1.15</w:t>
      </w:r>
      <w:r w:rsidRPr="00A15DCB">
        <w:tab/>
      </w:r>
      <w:r w:rsidR="00C270D6" w:rsidRPr="00A15DCB">
        <w:t xml:space="preserve">Random access procedure / RedCap UE </w:t>
      </w:r>
      <w:r w:rsidR="00C270D6" w:rsidRPr="00A15DCB">
        <w:rPr>
          <w:lang w:eastAsia="zh-CN"/>
        </w:rPr>
        <w:t>/ SI request</w:t>
      </w:r>
    </w:p>
    <w:p w14:paraId="4CDD1A85" w14:textId="77777777" w:rsidR="00C270D6" w:rsidRPr="00A15DCB" w:rsidRDefault="00C270D6" w:rsidP="00C270D6">
      <w:pPr>
        <w:pStyle w:val="H6"/>
        <w:rPr>
          <w:lang w:eastAsia="en-US"/>
        </w:rPr>
      </w:pPr>
      <w:r w:rsidRPr="00A15DCB">
        <w:t>7.1.1.1.15.1</w:t>
      </w:r>
      <w:r w:rsidRPr="00A15DCB">
        <w:tab/>
        <w:t>Test Purpose (TP)</w:t>
      </w:r>
    </w:p>
    <w:p w14:paraId="594F3D73" w14:textId="77777777" w:rsidR="00C270D6" w:rsidRPr="00A15DCB" w:rsidRDefault="00C270D6" w:rsidP="00C270D6">
      <w:pPr>
        <w:pStyle w:val="H6"/>
        <w:rPr>
          <w:lang w:eastAsia="zh-CN"/>
        </w:rPr>
      </w:pPr>
      <w:r w:rsidRPr="00A15DCB">
        <w:rPr>
          <w:lang w:eastAsia="zh-CN"/>
        </w:rPr>
        <w:t>(1)</w:t>
      </w:r>
    </w:p>
    <w:p w14:paraId="4FF55C83" w14:textId="77777777" w:rsidR="00C270D6" w:rsidRPr="00A15DCB" w:rsidRDefault="00C270D6" w:rsidP="00C270D6">
      <w:pPr>
        <w:pStyle w:val="PL"/>
        <w:rPr>
          <w:noProof w:val="0"/>
          <w:lang w:eastAsia="zh-CN"/>
        </w:rPr>
      </w:pPr>
      <w:r w:rsidRPr="00A15DCB">
        <w:rPr>
          <w:b/>
          <w:noProof w:val="0"/>
          <w:lang w:eastAsia="zh-CN"/>
        </w:rPr>
        <w:t>with</w:t>
      </w:r>
      <w:r w:rsidRPr="00A15DCB">
        <w:rPr>
          <w:noProof w:val="0"/>
          <w:lang w:eastAsia="zh-CN"/>
        </w:rPr>
        <w:t xml:space="preserve"> { UE in RRC_Idle State and initialUplinkBWP-RedCap and si-RequestConfigRedCap is configured in SIB1 of Serving Cell}</w:t>
      </w:r>
    </w:p>
    <w:p w14:paraId="12EAF179" w14:textId="77777777" w:rsidR="00C270D6" w:rsidRPr="00A15DCB" w:rsidRDefault="00C270D6" w:rsidP="00C270D6">
      <w:pPr>
        <w:pStyle w:val="PL"/>
        <w:rPr>
          <w:noProof w:val="0"/>
          <w:lang w:eastAsia="zh-CN"/>
        </w:rPr>
      </w:pPr>
      <w:r w:rsidRPr="00A15DCB">
        <w:rPr>
          <w:b/>
          <w:noProof w:val="0"/>
          <w:lang w:eastAsia="zh-CN"/>
        </w:rPr>
        <w:t>ensure that</w:t>
      </w:r>
      <w:r w:rsidRPr="00A15DCB">
        <w:rPr>
          <w:noProof w:val="0"/>
          <w:lang w:eastAsia="zh-CN"/>
        </w:rPr>
        <w:t xml:space="preserve"> {</w:t>
      </w:r>
    </w:p>
    <w:p w14:paraId="5A3E674D" w14:textId="77777777" w:rsidR="00C270D6" w:rsidRPr="00A15DCB" w:rsidRDefault="00C270D6" w:rsidP="00C270D6">
      <w:pPr>
        <w:pStyle w:val="PL"/>
        <w:rPr>
          <w:noProof w:val="0"/>
          <w:lang w:eastAsia="zh-CN"/>
        </w:rPr>
      </w:pPr>
      <w:r w:rsidRPr="00A15DCB">
        <w:rPr>
          <w:b/>
          <w:noProof w:val="0"/>
          <w:lang w:eastAsia="zh-CN"/>
        </w:rPr>
        <w:t xml:space="preserve">  when</w:t>
      </w:r>
      <w:r w:rsidRPr="00A15DCB">
        <w:rPr>
          <w:noProof w:val="0"/>
          <w:lang w:eastAsia="zh-CN"/>
        </w:rPr>
        <w:t xml:space="preserve"> { one System information,</w:t>
      </w:r>
      <w:r w:rsidRPr="00A15DCB">
        <w:rPr>
          <w:rFonts w:eastAsia="MS Mincho"/>
          <w:noProof w:val="0"/>
        </w:rPr>
        <w:t xml:space="preserve">which </w:t>
      </w:r>
      <w:r w:rsidRPr="00A15DCB">
        <w:rPr>
          <w:rFonts w:eastAsia="MS Mincho"/>
          <w:i/>
          <w:noProof w:val="0"/>
        </w:rPr>
        <w:t>si-BroadcastStatus</w:t>
      </w:r>
      <w:r w:rsidRPr="00A15DCB">
        <w:rPr>
          <w:rFonts w:eastAsia="MS Mincho"/>
          <w:noProof w:val="0"/>
        </w:rPr>
        <w:t xml:space="preserve"> is set to </w:t>
      </w:r>
      <w:r w:rsidRPr="00A15DCB">
        <w:rPr>
          <w:rFonts w:eastAsia="MS Mincho"/>
          <w:i/>
          <w:noProof w:val="0"/>
        </w:rPr>
        <w:t>notBroadcasting,</w:t>
      </w:r>
      <w:r w:rsidRPr="00A15DCB">
        <w:rPr>
          <w:noProof w:val="0"/>
          <w:lang w:eastAsia="zh-CN"/>
        </w:rPr>
        <w:t xml:space="preserve"> is updated }</w:t>
      </w:r>
    </w:p>
    <w:p w14:paraId="270DE597" w14:textId="77777777" w:rsidR="00C270D6" w:rsidRPr="00A15DCB" w:rsidRDefault="00C270D6" w:rsidP="00C270D6">
      <w:pPr>
        <w:pStyle w:val="PL"/>
        <w:rPr>
          <w:noProof w:val="0"/>
          <w:lang w:eastAsia="zh-CN"/>
        </w:rPr>
      </w:pPr>
      <w:r w:rsidRPr="00A15DCB">
        <w:rPr>
          <w:b/>
          <w:noProof w:val="0"/>
          <w:lang w:eastAsia="zh-CN"/>
        </w:rPr>
        <w:t xml:space="preserve">    then</w:t>
      </w:r>
      <w:r w:rsidRPr="00A15DCB">
        <w:rPr>
          <w:noProof w:val="0"/>
          <w:lang w:eastAsia="zh-CN"/>
        </w:rPr>
        <w:t xml:space="preserve"> { UE transmitted PRACH preamble for System information request using the PRACH preamble(s) and PRACH resource(s) in si-RequestConfigRedcap and retransmitted PRACH preamble when ra-ResponseWindow has expired }</w:t>
      </w:r>
    </w:p>
    <w:p w14:paraId="5B2DABEB" w14:textId="77777777" w:rsidR="00C270D6" w:rsidRPr="00A15DCB" w:rsidRDefault="00C270D6" w:rsidP="00C270D6">
      <w:pPr>
        <w:pStyle w:val="PL"/>
        <w:rPr>
          <w:noProof w:val="0"/>
          <w:lang w:eastAsia="zh-CN"/>
        </w:rPr>
      </w:pPr>
      <w:r w:rsidRPr="00A15DCB">
        <w:rPr>
          <w:noProof w:val="0"/>
          <w:lang w:eastAsia="zh-CN"/>
        </w:rPr>
        <w:t xml:space="preserve">            }</w:t>
      </w:r>
    </w:p>
    <w:p w14:paraId="02293CF4" w14:textId="77777777" w:rsidR="00C270D6" w:rsidRPr="00A15DCB" w:rsidRDefault="00C270D6" w:rsidP="00C270D6">
      <w:pPr>
        <w:pStyle w:val="PL"/>
        <w:rPr>
          <w:noProof w:val="0"/>
          <w:lang w:eastAsia="en-US"/>
        </w:rPr>
      </w:pPr>
    </w:p>
    <w:p w14:paraId="0314034F" w14:textId="77777777" w:rsidR="00C270D6" w:rsidRPr="00A15DCB" w:rsidRDefault="00C270D6" w:rsidP="00C270D6">
      <w:pPr>
        <w:pStyle w:val="H6"/>
        <w:rPr>
          <w:lang w:eastAsia="zh-CN"/>
        </w:rPr>
      </w:pPr>
      <w:r w:rsidRPr="00A15DCB">
        <w:rPr>
          <w:lang w:eastAsia="zh-CN"/>
        </w:rPr>
        <w:t>(2)</w:t>
      </w:r>
    </w:p>
    <w:p w14:paraId="31CF96B0" w14:textId="77777777" w:rsidR="00C270D6" w:rsidRPr="00A15DCB" w:rsidRDefault="00C270D6" w:rsidP="00C270D6">
      <w:pPr>
        <w:pStyle w:val="PL"/>
        <w:rPr>
          <w:noProof w:val="0"/>
          <w:lang w:eastAsia="zh-CN"/>
        </w:rPr>
      </w:pPr>
      <w:r w:rsidRPr="00A15DCB">
        <w:rPr>
          <w:b/>
          <w:noProof w:val="0"/>
          <w:lang w:eastAsia="zh-CN"/>
        </w:rPr>
        <w:t>with</w:t>
      </w:r>
      <w:r w:rsidRPr="00A15DCB">
        <w:rPr>
          <w:noProof w:val="0"/>
          <w:lang w:eastAsia="zh-CN"/>
        </w:rPr>
        <w:t xml:space="preserve"> { UE in RRC_Idle State and transmitted PRACH preamble for System information request }</w:t>
      </w:r>
    </w:p>
    <w:p w14:paraId="03D4B621" w14:textId="77777777" w:rsidR="00C270D6" w:rsidRPr="00A15DCB" w:rsidRDefault="00C270D6" w:rsidP="00C270D6">
      <w:pPr>
        <w:pStyle w:val="PL"/>
        <w:rPr>
          <w:noProof w:val="0"/>
          <w:lang w:eastAsia="zh-CN"/>
        </w:rPr>
      </w:pPr>
      <w:r w:rsidRPr="00A15DCB">
        <w:rPr>
          <w:b/>
          <w:noProof w:val="0"/>
          <w:lang w:eastAsia="zh-CN"/>
        </w:rPr>
        <w:t>ensure that</w:t>
      </w:r>
      <w:r w:rsidRPr="00A15DCB">
        <w:rPr>
          <w:noProof w:val="0"/>
          <w:lang w:eastAsia="zh-CN"/>
        </w:rPr>
        <w:t xml:space="preserve"> {</w:t>
      </w:r>
    </w:p>
    <w:p w14:paraId="125BB3CF" w14:textId="77777777" w:rsidR="00C270D6" w:rsidRPr="00A15DCB" w:rsidRDefault="00C270D6" w:rsidP="00C270D6">
      <w:pPr>
        <w:pStyle w:val="PL"/>
        <w:rPr>
          <w:noProof w:val="0"/>
          <w:lang w:eastAsia="zh-CN"/>
        </w:rPr>
      </w:pPr>
      <w:r w:rsidRPr="00A15DCB">
        <w:rPr>
          <w:b/>
          <w:noProof w:val="0"/>
          <w:lang w:eastAsia="zh-CN"/>
        </w:rPr>
        <w:t xml:space="preserve">  when</w:t>
      </w:r>
      <w:r w:rsidRPr="00A15DCB">
        <w:rPr>
          <w:noProof w:val="0"/>
          <w:lang w:eastAsia="zh-CN"/>
        </w:rPr>
        <w:t xml:space="preserve"> { UE received a RAR message addressed to RA-RNTI and including matching RAPID only }</w:t>
      </w:r>
    </w:p>
    <w:p w14:paraId="630DB8EE" w14:textId="77777777" w:rsidR="00C270D6" w:rsidRPr="00A15DCB" w:rsidRDefault="00C270D6" w:rsidP="00C270D6">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considers the RACH procedure to be successfully completed and informs the upper layer }</w:t>
      </w:r>
    </w:p>
    <w:p w14:paraId="60748A8B" w14:textId="57C1C3F2" w:rsidR="00C270D6" w:rsidRPr="00A15DCB" w:rsidRDefault="00C270D6" w:rsidP="00C270D6">
      <w:pPr>
        <w:pStyle w:val="PL"/>
        <w:rPr>
          <w:noProof w:val="0"/>
          <w:lang w:eastAsia="zh-CN"/>
        </w:rPr>
      </w:pPr>
      <w:r w:rsidRPr="00A15DCB">
        <w:rPr>
          <w:noProof w:val="0"/>
          <w:lang w:eastAsia="zh-CN"/>
        </w:rPr>
        <w:t xml:space="preserve">            }</w:t>
      </w:r>
    </w:p>
    <w:p w14:paraId="3F86FC19" w14:textId="77777777" w:rsidR="00C270D6" w:rsidRPr="00A15DCB" w:rsidRDefault="00C270D6" w:rsidP="00C270D6">
      <w:pPr>
        <w:pStyle w:val="PL"/>
        <w:rPr>
          <w:noProof w:val="0"/>
          <w:lang w:eastAsia="zh-CN"/>
        </w:rPr>
      </w:pPr>
    </w:p>
    <w:p w14:paraId="71F3EFBA" w14:textId="77777777" w:rsidR="00C270D6" w:rsidRPr="00A15DCB" w:rsidRDefault="00C270D6" w:rsidP="00C270D6">
      <w:pPr>
        <w:pStyle w:val="H6"/>
        <w:rPr>
          <w:lang w:eastAsia="en-US"/>
        </w:rPr>
      </w:pPr>
      <w:r w:rsidRPr="00A15DCB">
        <w:t>7.1.1.1.15.2</w:t>
      </w:r>
      <w:r w:rsidRPr="00A15DCB">
        <w:tab/>
        <w:t>Conformance requirements</w:t>
      </w:r>
    </w:p>
    <w:p w14:paraId="3640AEBA" w14:textId="77777777" w:rsidR="00C270D6" w:rsidRPr="00A15DCB" w:rsidRDefault="00C270D6" w:rsidP="00C270D6">
      <w:r w:rsidRPr="00A15DCB">
        <w:t xml:space="preserve">References: The conformance requirements covered in the present test case are specified in: TS 38.321, clauses 5.1.1 and </w:t>
      </w:r>
      <w:r w:rsidRPr="00A15DCB">
        <w:rPr>
          <w:lang w:eastAsia="ko-KR"/>
        </w:rPr>
        <w:t>5.1.2</w:t>
      </w:r>
      <w:r w:rsidRPr="00A15DCB">
        <w:t>, TS38.331, clauses 5.2.2.3.3 and 6.3.2. Unless otherwise stated these are Rel-17 requirements.</w:t>
      </w:r>
    </w:p>
    <w:p w14:paraId="6A7BEEA8" w14:textId="77777777" w:rsidR="00C270D6" w:rsidRPr="00A15DCB" w:rsidRDefault="00C270D6" w:rsidP="00C270D6">
      <w:r w:rsidRPr="00A15DCB">
        <w:lastRenderedPageBreak/>
        <w:t xml:space="preserve">[TS 38.321, clause </w:t>
      </w:r>
      <w:r w:rsidRPr="00A15DCB">
        <w:rPr>
          <w:lang w:eastAsia="ko-KR"/>
        </w:rPr>
        <w:t>5.1.1</w:t>
      </w:r>
      <w:r w:rsidRPr="00A15DCB">
        <w:t>]</w:t>
      </w:r>
    </w:p>
    <w:p w14:paraId="2F7FA21C" w14:textId="77777777" w:rsidR="00C270D6" w:rsidRPr="00A15DCB" w:rsidRDefault="00C270D6" w:rsidP="00C270D6">
      <w:pPr>
        <w:pStyle w:val="B1"/>
        <w:rPr>
          <w:lang w:eastAsia="ko-KR"/>
        </w:rPr>
      </w:pPr>
      <w:r w:rsidRPr="00A15DCB">
        <w:rPr>
          <w:lang w:eastAsia="ko-KR"/>
        </w:rPr>
        <w:t>-</w:t>
      </w:r>
      <w:r w:rsidRPr="00A15DCB">
        <w:rPr>
          <w:lang w:eastAsia="ko-KR"/>
        </w:rPr>
        <w:tab/>
      </w:r>
      <w:r w:rsidRPr="00A15DCB">
        <w:rPr>
          <w:i/>
          <w:lang w:eastAsia="ko-KR"/>
        </w:rPr>
        <w:t>ra-PreambleStartIndex</w:t>
      </w:r>
      <w:r w:rsidRPr="00A15DCB">
        <w:rPr>
          <w:lang w:eastAsia="ko-KR"/>
        </w:rPr>
        <w:t>: the starting index of Random Access Preamble(s) for on-demand SI request;</w:t>
      </w:r>
    </w:p>
    <w:p w14:paraId="4E7AE868" w14:textId="77777777" w:rsidR="00C270D6" w:rsidRPr="00A15DCB" w:rsidRDefault="00C270D6" w:rsidP="00C270D6">
      <w:pPr>
        <w:rPr>
          <w:lang w:eastAsia="en-US"/>
        </w:rPr>
      </w:pPr>
      <w:r w:rsidRPr="00A15DCB">
        <w:t xml:space="preserve">[TS 38.321, clause </w:t>
      </w:r>
      <w:r w:rsidRPr="00A15DCB">
        <w:rPr>
          <w:lang w:eastAsia="ko-KR"/>
        </w:rPr>
        <w:t>5.1.2</w:t>
      </w:r>
      <w:r w:rsidRPr="00A15DCB">
        <w:t>]</w:t>
      </w:r>
    </w:p>
    <w:p w14:paraId="5C32CE9F" w14:textId="77777777" w:rsidR="00C270D6" w:rsidRPr="00A15DCB" w:rsidRDefault="00C270D6" w:rsidP="00C270D6">
      <w:pPr>
        <w:rPr>
          <w:lang w:eastAsia="ko-KR"/>
        </w:rPr>
      </w:pPr>
      <w:r w:rsidRPr="00A15DCB">
        <w:rPr>
          <w:lang w:eastAsia="ko-KR"/>
        </w:rPr>
        <w:t xml:space="preserve">If the selected </w:t>
      </w:r>
      <w:r w:rsidRPr="00A15DCB">
        <w:rPr>
          <w:i/>
          <w:iCs/>
          <w:lang w:eastAsia="ko-KR"/>
        </w:rPr>
        <w:t>RA_TYPE</w:t>
      </w:r>
      <w:r w:rsidRPr="00A15DCB">
        <w:rPr>
          <w:iCs/>
          <w:lang w:eastAsia="ko-KR"/>
        </w:rPr>
        <w:t xml:space="preserve"> </w:t>
      </w:r>
      <w:r w:rsidRPr="00A15DCB">
        <w:rPr>
          <w:lang w:eastAsia="ko-KR"/>
        </w:rPr>
        <w:t xml:space="preserve">is set to </w:t>
      </w:r>
      <w:r w:rsidRPr="00A15DCB">
        <w:rPr>
          <w:i/>
          <w:iCs/>
          <w:lang w:eastAsia="ko-KR"/>
        </w:rPr>
        <w:t>4-stepRA</w:t>
      </w:r>
      <w:r w:rsidRPr="00A15DCB">
        <w:rPr>
          <w:lang w:eastAsia="ko-KR"/>
        </w:rPr>
        <w:t>, the MAC entity shall:</w:t>
      </w:r>
    </w:p>
    <w:p w14:paraId="242D98BC" w14:textId="77777777" w:rsidR="00C270D6" w:rsidRPr="00A15DCB" w:rsidRDefault="00C270D6" w:rsidP="00C270D6">
      <w:pPr>
        <w:rPr>
          <w:lang w:eastAsia="en-US"/>
        </w:rPr>
      </w:pPr>
      <w:r w:rsidRPr="00A15DCB">
        <w:t>…</w:t>
      </w:r>
    </w:p>
    <w:p w14:paraId="04491827" w14:textId="77777777" w:rsidR="00C270D6" w:rsidRPr="00A15DCB" w:rsidRDefault="00C270D6" w:rsidP="00C270D6">
      <w:pPr>
        <w:pStyle w:val="B1"/>
        <w:rPr>
          <w:lang w:eastAsia="ko-KR"/>
        </w:rPr>
      </w:pPr>
      <w:r w:rsidRPr="00A15DCB">
        <w:rPr>
          <w:lang w:eastAsia="ko-KR"/>
        </w:rPr>
        <w:t>1&gt;</w:t>
      </w:r>
      <w:r w:rsidRPr="00A15DCB">
        <w:rPr>
          <w:lang w:eastAsia="ko-KR"/>
        </w:rPr>
        <w:tab/>
        <w:t>else if the Random Access procedure was initiated for SI request (as specified in TS 38.331 [5]); and</w:t>
      </w:r>
    </w:p>
    <w:p w14:paraId="033037F5" w14:textId="77777777" w:rsidR="00C270D6" w:rsidRPr="00A15DCB" w:rsidRDefault="00C270D6" w:rsidP="00C270D6">
      <w:pPr>
        <w:pStyle w:val="B1"/>
        <w:rPr>
          <w:lang w:eastAsia="ko-KR"/>
        </w:rPr>
      </w:pPr>
      <w:r w:rsidRPr="00A15DCB">
        <w:rPr>
          <w:lang w:eastAsia="ko-KR"/>
        </w:rPr>
        <w:t>1&gt;</w:t>
      </w:r>
      <w:r w:rsidRPr="00A15DCB">
        <w:rPr>
          <w:lang w:eastAsia="ko-KR"/>
        </w:rPr>
        <w:tab/>
        <w:t>if the Random Access Resources for SI request have been explicitly provided by RRC:</w:t>
      </w:r>
    </w:p>
    <w:p w14:paraId="6BDF76C9" w14:textId="77777777" w:rsidR="00C270D6" w:rsidRPr="00A15DCB" w:rsidRDefault="00C270D6" w:rsidP="00C270D6">
      <w:pPr>
        <w:pStyle w:val="B2"/>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76DCF37B" w14:textId="77777777" w:rsidR="00C270D6" w:rsidRPr="00A15DCB" w:rsidRDefault="00C270D6" w:rsidP="00C270D6">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1575AD32" w14:textId="77777777" w:rsidR="00C270D6" w:rsidRPr="00A15DCB" w:rsidRDefault="00C270D6" w:rsidP="00C270D6">
      <w:pPr>
        <w:pStyle w:val="B2"/>
        <w:rPr>
          <w:lang w:eastAsia="ko-KR"/>
        </w:rPr>
      </w:pPr>
      <w:r w:rsidRPr="00A15DCB">
        <w:rPr>
          <w:lang w:eastAsia="ko-KR"/>
        </w:rPr>
        <w:t>2&gt;</w:t>
      </w:r>
      <w:r w:rsidRPr="00A15DCB">
        <w:rPr>
          <w:lang w:eastAsia="ko-KR"/>
        </w:rPr>
        <w:tab/>
        <w:t>else:</w:t>
      </w:r>
    </w:p>
    <w:p w14:paraId="5E822636" w14:textId="77777777" w:rsidR="00C270D6" w:rsidRPr="00A15DCB" w:rsidRDefault="00C270D6" w:rsidP="00C270D6">
      <w:pPr>
        <w:pStyle w:val="B3"/>
        <w:rPr>
          <w:lang w:eastAsia="ko-KR"/>
        </w:rPr>
      </w:pPr>
      <w:r w:rsidRPr="00A15DCB">
        <w:rPr>
          <w:lang w:eastAsia="ko-KR"/>
        </w:rPr>
        <w:t>3&gt;</w:t>
      </w:r>
      <w:r w:rsidRPr="00A15DCB">
        <w:rPr>
          <w:lang w:eastAsia="ko-KR"/>
        </w:rPr>
        <w:tab/>
        <w:t>select any SSB.</w:t>
      </w:r>
    </w:p>
    <w:p w14:paraId="4200D7A9" w14:textId="77777777" w:rsidR="00C270D6" w:rsidRPr="00A15DCB" w:rsidRDefault="00C270D6" w:rsidP="00C270D6">
      <w:pPr>
        <w:pStyle w:val="B2"/>
        <w:rPr>
          <w:lang w:eastAsia="ko-KR"/>
        </w:rPr>
      </w:pPr>
      <w:r w:rsidRPr="00A15DCB">
        <w:rPr>
          <w:lang w:eastAsia="ko-KR"/>
        </w:rPr>
        <w:t>2&gt;</w:t>
      </w:r>
      <w:r w:rsidRPr="00A15DCB">
        <w:rPr>
          <w:lang w:eastAsia="ko-KR"/>
        </w:rPr>
        <w:tab/>
        <w:t xml:space="preserve">select a Random Access Preamble corresponding to the selected SSB, from the Random Access Preamble(s) determined according to </w:t>
      </w:r>
      <w:r w:rsidRPr="00A15DCB">
        <w:rPr>
          <w:i/>
          <w:lang w:eastAsia="ko-KR"/>
        </w:rPr>
        <w:t>ra-PreambleStartIndex</w:t>
      </w:r>
      <w:r w:rsidRPr="00A15DCB">
        <w:rPr>
          <w:lang w:eastAsia="ko-KR"/>
        </w:rPr>
        <w:t xml:space="preserve"> as specified in TS 38.331 [5];</w:t>
      </w:r>
    </w:p>
    <w:p w14:paraId="355E3368" w14:textId="77777777" w:rsidR="00C270D6" w:rsidRPr="00A15DCB" w:rsidRDefault="00C270D6" w:rsidP="00C270D6">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selected Random Access Preamble.</w:t>
      </w:r>
    </w:p>
    <w:p w14:paraId="79E6DB6B" w14:textId="77777777" w:rsidR="00C270D6" w:rsidRPr="00A15DCB" w:rsidRDefault="00C270D6" w:rsidP="00C270D6">
      <w:pPr>
        <w:rPr>
          <w:lang w:eastAsia="en-US"/>
        </w:rPr>
      </w:pPr>
      <w:r w:rsidRPr="00A15DCB">
        <w:t>[TS 38.331, clause 5.2.2.3.3]</w:t>
      </w:r>
    </w:p>
    <w:p w14:paraId="287C9261" w14:textId="77777777" w:rsidR="00C270D6" w:rsidRPr="00A15DCB" w:rsidRDefault="00C270D6" w:rsidP="00C270D6">
      <w:pPr>
        <w:rPr>
          <w:rFonts w:eastAsia="MS Mincho"/>
        </w:rPr>
      </w:pPr>
      <w:r w:rsidRPr="00A15DCB">
        <w:t>The UE shall, while SDT procedure is not ongoing:</w:t>
      </w:r>
    </w:p>
    <w:p w14:paraId="4E086C7A" w14:textId="77777777" w:rsidR="00C270D6" w:rsidRPr="00A15DCB" w:rsidRDefault="00C270D6" w:rsidP="00C270D6">
      <w:pPr>
        <w:pStyle w:val="B3"/>
        <w:ind w:left="0" w:firstLineChars="200" w:firstLine="400"/>
        <w:rPr>
          <w:lang w:eastAsia="zh-CN"/>
        </w:rPr>
      </w:pPr>
      <w:r w:rsidRPr="00A15DCB">
        <w:rPr>
          <w:lang w:eastAsia="zh-CN"/>
        </w:rPr>
        <w:t>…</w:t>
      </w:r>
    </w:p>
    <w:p w14:paraId="34366AF9" w14:textId="77777777" w:rsidR="00C270D6" w:rsidRPr="00A15DCB" w:rsidRDefault="00C270D6" w:rsidP="00C270D6">
      <w:pPr>
        <w:pStyle w:val="B1"/>
        <w:rPr>
          <w:lang w:eastAsia="en-US"/>
        </w:rPr>
      </w:pPr>
      <w:r w:rsidRPr="00A15DCB">
        <w:t>1&gt;</w:t>
      </w:r>
      <w:r w:rsidRPr="00A15DCB">
        <w:tab/>
        <w:t xml:space="preserve">else if the UE is a RedCap UE and </w:t>
      </w:r>
      <w:r w:rsidRPr="00A15DCB">
        <w:rPr>
          <w:rFonts w:eastAsia="MS Mincho"/>
        </w:rPr>
        <w:t xml:space="preserve">if </w:t>
      </w:r>
      <w:r w:rsidRPr="00A15DCB">
        <w:rPr>
          <w:bCs/>
          <w:i/>
          <w:lang w:eastAsia="sv-SE"/>
        </w:rPr>
        <w:t>initialUplinkBWP-RedCap</w:t>
      </w:r>
      <w:r w:rsidRPr="00A15DCB">
        <w:t xml:space="preserve"> is configured in </w:t>
      </w:r>
      <w:r w:rsidRPr="00A15DCB">
        <w:rPr>
          <w:i/>
          <w:iCs/>
        </w:rPr>
        <w:t>UplinkConfigCommonSIB</w:t>
      </w:r>
      <w:r w:rsidRPr="00A15DCB">
        <w:t xml:space="preserve"> and </w:t>
      </w:r>
      <w:r w:rsidRPr="00A15DCB">
        <w:rPr>
          <w:rFonts w:eastAsia="MS Mincho"/>
        </w:rPr>
        <w:t xml:space="preserve">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si-RequestConfigRedCap</w:t>
      </w:r>
      <w:r w:rsidRPr="00A15DCB">
        <w:t xml:space="preserve"> and criteria to select normal uplink as defined in TS 38.321[3], clause 5.1.1 is met:</w:t>
      </w:r>
    </w:p>
    <w:p w14:paraId="26B2A674" w14:textId="77777777" w:rsidR="00C270D6" w:rsidRPr="00A15DCB" w:rsidRDefault="00C270D6" w:rsidP="00C270D6">
      <w:pPr>
        <w:pStyle w:val="B2"/>
      </w:pPr>
      <w:r w:rsidRPr="00A15DCB">
        <w:t>2&gt;</w:t>
      </w:r>
      <w:r w:rsidRPr="00A15DCB">
        <w:tab/>
        <w:t xml:space="preserve">trigger the lower layer to initiate the Random Access procedure on normal uplink in accordance with TS 38.321 [3] using the PRACH preamble(s) and PRACH resource(s) in </w:t>
      </w:r>
      <w:r w:rsidRPr="00A15DCB">
        <w:rPr>
          <w:i/>
        </w:rPr>
        <w:t>si-RequestConfigRedcap</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2EA87B5F" w14:textId="77777777" w:rsidR="00C270D6" w:rsidRPr="00A15DCB" w:rsidRDefault="00C270D6" w:rsidP="00C270D6">
      <w:pPr>
        <w:pStyle w:val="B2"/>
      </w:pPr>
      <w:r w:rsidRPr="00A15DCB">
        <w:t>2&gt;</w:t>
      </w:r>
      <w:r w:rsidRPr="00A15DCB">
        <w:tab/>
        <w:t>if acknowledgement for SI request is received from lower layers:</w:t>
      </w:r>
    </w:p>
    <w:p w14:paraId="1091AD14" w14:textId="77777777" w:rsidR="00C270D6" w:rsidRPr="00A15DCB" w:rsidRDefault="00C270D6" w:rsidP="00C270D6">
      <w:pPr>
        <w:pStyle w:val="B3"/>
      </w:pPr>
      <w:r w:rsidRPr="00A15DCB">
        <w:t>3&gt;</w:t>
      </w:r>
      <w:r w:rsidRPr="00A15DCB">
        <w:tab/>
        <w:t>acquire the requested SI message(s) as defined in clause 5.2.2.3.2, immediately;</w:t>
      </w:r>
    </w:p>
    <w:p w14:paraId="3FA98945" w14:textId="77777777" w:rsidR="00C270D6" w:rsidRPr="00A15DCB" w:rsidRDefault="00C270D6" w:rsidP="00C270D6">
      <w:pPr>
        <w:pStyle w:val="B1"/>
      </w:pPr>
      <w:r w:rsidRPr="00A15DCB">
        <w:t>1&gt;</w:t>
      </w:r>
      <w:r w:rsidRPr="00A15DCB">
        <w:tab/>
        <w:t>else:</w:t>
      </w:r>
    </w:p>
    <w:p w14:paraId="6603EDF6" w14:textId="77777777" w:rsidR="00C270D6" w:rsidRPr="00A15DCB" w:rsidRDefault="00C270D6" w:rsidP="00C270D6">
      <w:pPr>
        <w:pStyle w:val="B2"/>
      </w:pPr>
      <w:r w:rsidRPr="00A15DCB">
        <w:rPr>
          <w:rFonts w:eastAsia="MS Mincho"/>
        </w:rPr>
        <w:t>2&gt;</w:t>
      </w:r>
      <w:r w:rsidRPr="00A15DCB">
        <w:rPr>
          <w:rFonts w:eastAsia="MS Mincho"/>
        </w:rPr>
        <w:tab/>
      </w:r>
      <w:r w:rsidRPr="00A15DCB">
        <w:t>if the UE is not a RedCap UE and</w:t>
      </w:r>
      <w:r w:rsidRPr="00A15DCB">
        <w:rPr>
          <w:rFonts w:eastAsia="MS Mincho"/>
        </w:rPr>
        <w:t xml:space="preserve">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w:t>
      </w:r>
      <w:r w:rsidRPr="00A15DCB">
        <w:t xml:space="preserve"> and criteria to select normal uplink as defined in TS 38.321[3], clause 5.1.1 is met; or</w:t>
      </w:r>
    </w:p>
    <w:p w14:paraId="3FCCE4A9" w14:textId="77777777" w:rsidR="00C270D6" w:rsidRPr="00A15DCB" w:rsidRDefault="00C270D6" w:rsidP="00C270D6">
      <w:pPr>
        <w:pStyle w:val="B2"/>
      </w:pPr>
      <w:r w:rsidRPr="00A15DCB">
        <w:t>2&gt;</w:t>
      </w:r>
      <w:r w:rsidRPr="00A15DCB">
        <w:tab/>
        <w:t xml:space="preserve">if the UE is a RedCap UE and </w:t>
      </w:r>
      <w:r w:rsidRPr="00A15DCB">
        <w:rPr>
          <w:rFonts w:eastAsia="MS Mincho"/>
        </w:rPr>
        <w:t xml:space="preserve">if </w:t>
      </w:r>
      <w:r w:rsidRPr="00A15DCB">
        <w:rPr>
          <w:bCs/>
          <w:i/>
          <w:lang w:eastAsia="sv-SE"/>
        </w:rPr>
        <w:t>initialUplinkBWP-RedCap</w:t>
      </w:r>
      <w:r w:rsidRPr="00A15DCB">
        <w:t xml:space="preserve"> is not configured in </w:t>
      </w:r>
      <w:r w:rsidRPr="00A15DCB">
        <w:rPr>
          <w:i/>
          <w:iCs/>
        </w:rPr>
        <w:t>UplinkConfigCommonSIB</w:t>
      </w:r>
      <w:r w:rsidRPr="00A15DCB">
        <w:t xml:space="preserve"> and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 xml:space="preserve">si-RequestConfig </w:t>
      </w:r>
      <w:r w:rsidRPr="00A15DCB">
        <w:t>and criteria to select normal uplink as defined in TS 38.321[3], clause 5.1.1 is met:</w:t>
      </w:r>
    </w:p>
    <w:p w14:paraId="326D0F9F" w14:textId="77777777" w:rsidR="00C270D6" w:rsidRPr="00A15DCB" w:rsidRDefault="00C270D6" w:rsidP="00C270D6">
      <w:pPr>
        <w:pStyle w:val="B3"/>
      </w:pPr>
      <w:r w:rsidRPr="00A15DCB">
        <w:t>3&gt;</w:t>
      </w:r>
      <w:r w:rsidRPr="00A15DCB">
        <w:tab/>
        <w:t xml:space="preserve">trigger the lower layer to initiate the Random Access procedure on normal uplink in accordance with TS 38.321 [3] using the PRACH preamble(s) and PRACH resource(s) in </w:t>
      </w:r>
      <w:r w:rsidRPr="00A15DCB">
        <w:rPr>
          <w:i/>
        </w:rPr>
        <w:t>si-RequestConfig</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1CFD13A4" w14:textId="77777777" w:rsidR="00C270D6" w:rsidRPr="00A15DCB" w:rsidRDefault="00C270D6" w:rsidP="00C270D6">
      <w:pPr>
        <w:pStyle w:val="B3"/>
      </w:pPr>
      <w:r w:rsidRPr="00A15DCB">
        <w:t>3&gt;</w:t>
      </w:r>
      <w:r w:rsidRPr="00A15DCB">
        <w:tab/>
        <w:t>if acknowledgement for SI request is received from lower layers:</w:t>
      </w:r>
    </w:p>
    <w:p w14:paraId="33E73BFE" w14:textId="77777777" w:rsidR="00C270D6" w:rsidRPr="00A15DCB" w:rsidRDefault="00C270D6" w:rsidP="00C270D6">
      <w:pPr>
        <w:pStyle w:val="B4"/>
      </w:pPr>
      <w:r w:rsidRPr="00A15DCB">
        <w:t>4&gt;</w:t>
      </w:r>
      <w:r w:rsidRPr="00A15DCB">
        <w:tab/>
        <w:t>acquire the requested SI message(s) as defined in clause 5.2.2.3.2, immediately;</w:t>
      </w:r>
    </w:p>
    <w:p w14:paraId="48F548B4" w14:textId="77777777" w:rsidR="00C270D6" w:rsidRPr="00A15DCB" w:rsidRDefault="00C270D6" w:rsidP="00C270D6">
      <w:r w:rsidRPr="00A15DCB">
        <w:t>[TS 38.331, clause 6.3.2]</w:t>
      </w:r>
    </w:p>
    <w:p w14:paraId="04F2FB89" w14:textId="77777777" w:rsidR="00C270D6" w:rsidRPr="00A15DCB" w:rsidRDefault="00C270D6" w:rsidP="00C270D6">
      <w:pPr>
        <w:pStyle w:val="TAL"/>
        <w:rPr>
          <w:b/>
          <w:i/>
          <w:lang w:eastAsia="sv-SE"/>
        </w:rPr>
      </w:pPr>
      <w:r w:rsidRPr="00A15DCB">
        <w:rPr>
          <w:b/>
          <w:bCs/>
          <w:i/>
          <w:iCs/>
          <w:szCs w:val="22"/>
          <w:lang w:eastAsia="sv-SE"/>
        </w:rPr>
        <w:lastRenderedPageBreak/>
        <w:t>si-RequestConfigRedCap</w:t>
      </w:r>
    </w:p>
    <w:p w14:paraId="78A85796" w14:textId="77777777" w:rsidR="00C270D6" w:rsidRPr="00A15DCB" w:rsidRDefault="00C270D6" w:rsidP="00C270D6">
      <w:pPr>
        <w:pStyle w:val="B4"/>
        <w:ind w:left="0" w:firstLine="0"/>
        <w:rPr>
          <w:lang w:eastAsia="en-US"/>
        </w:rPr>
      </w:pPr>
      <w:r w:rsidRPr="00A15DCB">
        <w:rPr>
          <w:lang w:eastAsia="sv-SE"/>
        </w:rPr>
        <w:t xml:space="preserve">Configuration of Msg1 resources for </w:t>
      </w:r>
      <w:r w:rsidRPr="00A15DCB">
        <w:rPr>
          <w:bCs/>
          <w:i/>
          <w:lang w:eastAsia="sv-SE"/>
        </w:rPr>
        <w:t>initialUplinkBWP-RedCap</w:t>
      </w:r>
      <w:r w:rsidRPr="00A15DCB">
        <w:rPr>
          <w:b/>
          <w:i/>
          <w:lang w:eastAsia="sv-SE"/>
        </w:rPr>
        <w:t xml:space="preserve"> </w:t>
      </w:r>
      <w:r w:rsidRPr="00A15DCB">
        <w:rPr>
          <w:lang w:eastAsia="sv-SE"/>
        </w:rPr>
        <w:t xml:space="preserve">that the </w:t>
      </w:r>
      <w:r w:rsidRPr="00A15DCB">
        <w:rPr>
          <w:bCs/>
          <w:iCs/>
          <w:lang w:eastAsia="sv-SE"/>
        </w:rPr>
        <w:t xml:space="preserve">RedCap </w:t>
      </w:r>
      <w:r w:rsidRPr="00A15DCB">
        <w:rPr>
          <w:lang w:eastAsia="sv-SE"/>
        </w:rPr>
        <w:t xml:space="preserve">UE uses for requesting SI-messages for which </w:t>
      </w:r>
      <w:r w:rsidRPr="00A15DCB">
        <w:rPr>
          <w:i/>
          <w:lang w:eastAsia="sv-SE"/>
        </w:rPr>
        <w:t>si-BroadcastStatus</w:t>
      </w:r>
      <w:r w:rsidRPr="00A15DCB">
        <w:rPr>
          <w:lang w:eastAsia="sv-SE"/>
        </w:rPr>
        <w:t xml:space="preserve"> is set to </w:t>
      </w:r>
      <w:r w:rsidRPr="00A15DCB">
        <w:rPr>
          <w:i/>
          <w:iCs/>
          <w:lang w:eastAsia="sv-SE"/>
        </w:rPr>
        <w:t>notBroadcasting</w:t>
      </w:r>
      <w:r w:rsidRPr="00A15DCB">
        <w:rPr>
          <w:lang w:eastAsia="sv-SE"/>
        </w:rPr>
        <w:t>.</w:t>
      </w:r>
    </w:p>
    <w:p w14:paraId="6D3504C2" w14:textId="77777777" w:rsidR="00C270D6" w:rsidRPr="00A15DCB" w:rsidRDefault="00C270D6" w:rsidP="00C270D6">
      <w:pPr>
        <w:pStyle w:val="H6"/>
      </w:pPr>
      <w:r w:rsidRPr="00A15DCB">
        <w:t>7.1.1.1.15.3</w:t>
      </w:r>
      <w:r w:rsidRPr="00A15DCB">
        <w:tab/>
        <w:t>Test description</w:t>
      </w:r>
    </w:p>
    <w:p w14:paraId="26047CA4" w14:textId="77777777" w:rsidR="00C270D6" w:rsidRPr="00A15DCB" w:rsidRDefault="00C270D6" w:rsidP="00C270D6">
      <w:pPr>
        <w:pStyle w:val="H6"/>
      </w:pPr>
      <w:r w:rsidRPr="00A15DCB">
        <w:t>7.1.1.1.15.3.1</w:t>
      </w:r>
      <w:r w:rsidRPr="00A15DCB">
        <w:tab/>
        <w:t>Pre-test conditions</w:t>
      </w:r>
    </w:p>
    <w:p w14:paraId="152E644A" w14:textId="77777777" w:rsidR="00C270D6" w:rsidRPr="00A15DCB" w:rsidRDefault="00C270D6" w:rsidP="00C270D6">
      <w:pPr>
        <w:keepNext/>
        <w:keepLines/>
        <w:spacing w:before="120"/>
        <w:ind w:left="1985" w:hanging="1985"/>
        <w:rPr>
          <w:rFonts w:ascii="Arial" w:hAnsi="Arial"/>
        </w:rPr>
      </w:pPr>
      <w:r w:rsidRPr="00A15DCB">
        <w:rPr>
          <w:rFonts w:ascii="Arial" w:hAnsi="Arial"/>
        </w:rPr>
        <w:t>System Simulator:</w:t>
      </w:r>
    </w:p>
    <w:p w14:paraId="2FCA3404" w14:textId="77777777" w:rsidR="00C270D6" w:rsidRPr="00A15DCB" w:rsidRDefault="00C270D6" w:rsidP="00C270D6">
      <w:pPr>
        <w:ind w:left="568" w:hanging="284"/>
      </w:pPr>
      <w:r w:rsidRPr="00A15DCB">
        <w:t>-</w:t>
      </w:r>
      <w:r w:rsidRPr="00A15DCB">
        <w:tab/>
        <w:t>NR Cell 1 and NR Cell 11.</w:t>
      </w:r>
    </w:p>
    <w:p w14:paraId="7B3A3BB7" w14:textId="77777777" w:rsidR="00C270D6" w:rsidRPr="00A15DCB" w:rsidRDefault="00C270D6" w:rsidP="00C270D6">
      <w:pPr>
        <w:pStyle w:val="B1"/>
      </w:pPr>
      <w:r w:rsidRPr="00A15DCB">
        <w:t>-</w:t>
      </w:r>
      <w:r w:rsidRPr="00A15DCB">
        <w:tab/>
        <w:t>System information combination NR-3 as defined in TS 38.508-1 [4] clause 4.4.3.1.3 is used in NR Cell 1.</w:t>
      </w:r>
    </w:p>
    <w:p w14:paraId="0411D984" w14:textId="77777777" w:rsidR="00C270D6" w:rsidRPr="00A15DCB" w:rsidRDefault="00C270D6" w:rsidP="00C270D6">
      <w:pPr>
        <w:keepNext/>
        <w:keepLines/>
        <w:spacing w:before="120"/>
        <w:ind w:left="1985" w:hanging="1985"/>
        <w:rPr>
          <w:rFonts w:ascii="Arial" w:hAnsi="Arial"/>
        </w:rPr>
      </w:pPr>
      <w:r w:rsidRPr="00A15DCB">
        <w:rPr>
          <w:rFonts w:ascii="Arial" w:hAnsi="Arial"/>
        </w:rPr>
        <w:t>UE:</w:t>
      </w:r>
    </w:p>
    <w:p w14:paraId="3BD23E26" w14:textId="77777777" w:rsidR="00C270D6" w:rsidRPr="00A15DCB" w:rsidRDefault="00C270D6" w:rsidP="00C270D6">
      <w:pPr>
        <w:ind w:left="568" w:hanging="284"/>
      </w:pPr>
      <w:r w:rsidRPr="00A15DCB">
        <w:t>-</w:t>
      </w:r>
      <w:r w:rsidRPr="00A15DCB">
        <w:tab/>
        <w:t>None.</w:t>
      </w:r>
    </w:p>
    <w:p w14:paraId="0BA6FD31" w14:textId="77777777" w:rsidR="00C270D6" w:rsidRPr="00A15DCB" w:rsidRDefault="00C270D6" w:rsidP="00C270D6">
      <w:pPr>
        <w:keepNext/>
        <w:keepLines/>
        <w:spacing w:before="120"/>
        <w:ind w:left="1985" w:hanging="1985"/>
        <w:rPr>
          <w:rFonts w:ascii="Arial" w:hAnsi="Arial"/>
        </w:rPr>
      </w:pPr>
      <w:r w:rsidRPr="00A15DCB">
        <w:rPr>
          <w:rFonts w:ascii="Arial" w:hAnsi="Arial"/>
        </w:rPr>
        <w:t>Preamble:</w:t>
      </w:r>
    </w:p>
    <w:p w14:paraId="204BFBEC" w14:textId="77777777" w:rsidR="00C270D6" w:rsidRPr="00A15DCB" w:rsidRDefault="00C270D6" w:rsidP="00C270D6">
      <w:pPr>
        <w:pStyle w:val="B1"/>
      </w:pPr>
      <w:r w:rsidRPr="00A15DCB">
        <w:t>-</w:t>
      </w:r>
      <w:r w:rsidRPr="00A15DCB">
        <w:tab/>
        <w:t>The UE is in NR RRC_Idle mode (state 1N-A) on NR Cell 1 according to 38.508-1 [4] Table 4.4A.2-1.</w:t>
      </w:r>
    </w:p>
    <w:p w14:paraId="1E0C4C47" w14:textId="77777777" w:rsidR="00C270D6" w:rsidRPr="00A15DCB" w:rsidRDefault="00C270D6" w:rsidP="00C270D6">
      <w:pPr>
        <w:pStyle w:val="H6"/>
      </w:pPr>
      <w:r w:rsidRPr="00A15DCB">
        <w:t>7.1.1.1.15.3.2</w:t>
      </w:r>
      <w:r w:rsidRPr="00A15DCB">
        <w:tab/>
        <w:t>Test procedure sequence</w:t>
      </w:r>
    </w:p>
    <w:p w14:paraId="58D6F477" w14:textId="77777777" w:rsidR="00C270D6" w:rsidRPr="00A15DCB" w:rsidRDefault="00C270D6" w:rsidP="00C270D6">
      <w:r w:rsidRPr="00A15DCB">
        <w:t xml:space="preserve">Same test procedure sequence as in clause 7.1.1.1.3.3.3 with the following differences: </w:t>
      </w:r>
    </w:p>
    <w:p w14:paraId="496D6DAB" w14:textId="77777777" w:rsidR="00C270D6" w:rsidRPr="00A15DCB" w:rsidRDefault="00C270D6" w:rsidP="00C270D6">
      <w:r w:rsidRPr="00A15DCB">
        <w:t xml:space="preserve">Table 7.1.1.1.15.3.2-3 is the same as Table 7.1.1.1.3.3.2-3 with the exception that the preamble is indicated by </w:t>
      </w:r>
      <w:r w:rsidRPr="00A15DCB">
        <w:rPr>
          <w:i/>
          <w:szCs w:val="22"/>
        </w:rPr>
        <w:t>ra-PreambleStartIndex</w:t>
      </w:r>
      <w:r w:rsidRPr="00A15DCB">
        <w:t xml:space="preserve"> defined in SI-</w:t>
      </w:r>
      <w:r w:rsidRPr="00A15DCB">
        <w:rPr>
          <w:i/>
        </w:rPr>
        <w:t xml:space="preserve">RequestConfigRedCap </w:t>
      </w:r>
      <w:r w:rsidRPr="00A15DCB">
        <w:t>in</w:t>
      </w:r>
      <w:r w:rsidRPr="00A15DCB">
        <w:rPr>
          <w:i/>
        </w:rPr>
        <w:t xml:space="preserve"> SIB1 </w:t>
      </w:r>
      <w:r w:rsidRPr="00A15DCB">
        <w:t>in Table 7.1.1.1.15.3.3-1 in step 5/6/7/8.</w:t>
      </w:r>
    </w:p>
    <w:p w14:paraId="06151D4E" w14:textId="77777777" w:rsidR="00C270D6" w:rsidRPr="00A15DCB" w:rsidRDefault="00C270D6" w:rsidP="00C270D6">
      <w:pPr>
        <w:pStyle w:val="H6"/>
      </w:pPr>
      <w:r w:rsidRPr="00A15DCB">
        <w:lastRenderedPageBreak/>
        <w:t>7.1.1.1.15.3.3</w:t>
      </w:r>
      <w:r w:rsidRPr="00A15DCB">
        <w:tab/>
        <w:t>Specific message contents</w:t>
      </w:r>
    </w:p>
    <w:p w14:paraId="7311E730" w14:textId="77777777" w:rsidR="00C270D6" w:rsidRPr="00A15DCB" w:rsidRDefault="00C270D6" w:rsidP="00C270D6">
      <w:pPr>
        <w:pStyle w:val="TH"/>
      </w:pPr>
      <w:r w:rsidRPr="00A15DCB">
        <w:t xml:space="preserve">Table 7.1.1.1.15.3.3-1: </w:t>
      </w:r>
      <w:r w:rsidRPr="00A15DCB">
        <w:rPr>
          <w:i/>
        </w:rPr>
        <w:t>SIB1</w:t>
      </w:r>
      <w:r w:rsidRPr="00A15DCB">
        <w:t xml:space="preserve"> on NR Cell 1 (Step 4, Table 7.1.1.1.15.3.2-3)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0D6" w:rsidRPr="00A15DCB" w14:paraId="5B4C0676"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10DF22F0" w14:textId="77777777" w:rsidR="00C270D6" w:rsidRPr="00A15DCB" w:rsidRDefault="00C270D6">
            <w:pPr>
              <w:pStyle w:val="TAL"/>
            </w:pPr>
            <w:r w:rsidRPr="00A15DCB">
              <w:t xml:space="preserve"> Derivation Path: TS 38.508-1 [4], Table 4.6.1-28</w:t>
            </w:r>
          </w:p>
        </w:tc>
      </w:tr>
      <w:tr w:rsidR="00C270D6" w:rsidRPr="00A15DCB" w14:paraId="554B642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0BC54"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5A5BA"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3A7CA"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8B458" w14:textId="77777777" w:rsidR="00C270D6" w:rsidRPr="00A15DCB" w:rsidRDefault="00C270D6">
            <w:pPr>
              <w:pStyle w:val="TAH"/>
            </w:pPr>
            <w:r w:rsidRPr="00A15DCB">
              <w:t>Condition</w:t>
            </w:r>
          </w:p>
        </w:tc>
      </w:tr>
      <w:tr w:rsidR="00C270D6" w:rsidRPr="00A15DCB" w14:paraId="6EFEEAD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DA08E" w14:textId="77777777" w:rsidR="00C270D6" w:rsidRPr="00A15DCB" w:rsidRDefault="00C270D6">
            <w:pPr>
              <w:pStyle w:val="TAL"/>
              <w:rPr>
                <w:rFonts w:cs="Arial"/>
              </w:rPr>
            </w:pPr>
            <w:r w:rsidRPr="00A15DCB">
              <w:rPr>
                <w:rFonts w:cs="Arial"/>
              </w:rPr>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53B81"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8AE7C"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6AB718" w14:textId="77777777" w:rsidR="00C270D6" w:rsidRPr="00A15DCB" w:rsidRDefault="00C270D6">
            <w:pPr>
              <w:pStyle w:val="TAL"/>
              <w:rPr>
                <w:rFonts w:cs="Arial"/>
              </w:rPr>
            </w:pPr>
          </w:p>
        </w:tc>
      </w:tr>
      <w:tr w:rsidR="00C270D6" w:rsidRPr="00A15DCB" w14:paraId="743C1E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4DD47" w14:textId="77777777" w:rsidR="00C270D6" w:rsidRPr="00A15DCB" w:rsidRDefault="00C270D6">
            <w:pPr>
              <w:pStyle w:val="TAL"/>
              <w:rPr>
                <w:rFonts w:cs="Arial"/>
              </w:rPr>
            </w:pPr>
            <w:r w:rsidRPr="00A15DCB">
              <w:rPr>
                <w:rFonts w:cs="Arial"/>
              </w:rPr>
              <w:t xml:space="preserve">  si-SchedulingInfo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9C13D"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70FD6"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753F2" w14:textId="77777777" w:rsidR="00C270D6" w:rsidRPr="00A15DCB" w:rsidRDefault="00C270D6">
            <w:pPr>
              <w:pStyle w:val="TAL"/>
              <w:rPr>
                <w:rFonts w:cs="Arial"/>
              </w:rPr>
            </w:pPr>
          </w:p>
        </w:tc>
      </w:tr>
      <w:tr w:rsidR="00C270D6" w:rsidRPr="00A15DCB" w14:paraId="55670F1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E1463" w14:textId="77777777" w:rsidR="00C270D6" w:rsidRPr="00A15DCB" w:rsidRDefault="00C270D6">
            <w:pPr>
              <w:pStyle w:val="TAL"/>
              <w:rPr>
                <w:rFonts w:cs="Arial"/>
              </w:rPr>
            </w:pPr>
            <w:r w:rsidRPr="00A15DCB">
              <w:rPr>
                <w:rFonts w:cs="Arial"/>
                <w:lang w:eastAsia="zh-CN"/>
              </w:rPr>
              <w:t xml:space="preserve">    </w:t>
            </w:r>
            <w:r w:rsidRPr="00A15DCB">
              <w:rPr>
                <w:rFonts w:cs="Arial"/>
              </w:rPr>
              <w:t>schedulingInfoList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0FFCB" w14:textId="77777777" w:rsidR="00C270D6" w:rsidRPr="00A15DCB" w:rsidRDefault="00C270D6">
            <w:pPr>
              <w:pStyle w:val="TAL"/>
              <w:rPr>
                <w:rFonts w:cs="Arial"/>
              </w:rPr>
            </w:pPr>
            <w:r w:rsidRPr="00A15DCB">
              <w:rPr>
                <w:rFonts w:cs="Arial"/>
              </w:rPr>
              <w:t>2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E2D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73E1F" w14:textId="77777777" w:rsidR="00C270D6" w:rsidRPr="00A15DCB" w:rsidRDefault="00C270D6">
            <w:pPr>
              <w:pStyle w:val="TAL"/>
              <w:rPr>
                <w:rFonts w:cs="Arial"/>
              </w:rPr>
            </w:pPr>
          </w:p>
        </w:tc>
      </w:tr>
      <w:tr w:rsidR="00C270D6" w:rsidRPr="00A15DCB" w14:paraId="20D45C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D6EA"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si-BroadcastStatus[1]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3C0" w14:textId="77777777" w:rsidR="00C270D6" w:rsidRPr="00A15DCB" w:rsidRDefault="00C270D6">
            <w:pPr>
              <w:pStyle w:val="TAL"/>
              <w:rPr>
                <w:rFonts w:cs="Arial"/>
                <w:lang w:eastAsia="en-US"/>
              </w:rPr>
            </w:pPr>
            <w:r w:rsidRPr="00A15DCB">
              <w:rPr>
                <w:rFonts w:cs="Arial"/>
              </w:rPr>
              <w:t>Broadcasting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0503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292BE" w14:textId="77777777" w:rsidR="00C270D6" w:rsidRPr="00A15DCB" w:rsidRDefault="00C270D6">
            <w:pPr>
              <w:pStyle w:val="TAL"/>
              <w:rPr>
                <w:rFonts w:cs="Arial"/>
              </w:rPr>
            </w:pPr>
          </w:p>
        </w:tc>
      </w:tr>
      <w:tr w:rsidR="00C270D6" w:rsidRPr="00A15DCB" w14:paraId="3EF8A8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A1CBD"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si-Periodicity[1]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D240C" w14:textId="77777777" w:rsidR="00C270D6" w:rsidRPr="00A15DCB" w:rsidRDefault="00C270D6">
            <w:pPr>
              <w:pStyle w:val="TAL"/>
              <w:rPr>
                <w:rFonts w:cs="Arial"/>
                <w:lang w:eastAsia="en-US"/>
              </w:rPr>
            </w:pPr>
            <w:r w:rsidRPr="00A15DCB">
              <w:rPr>
                <w:rFonts w:cs="Arial"/>
              </w:rPr>
              <w:t>rf32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CD2B3" w14:textId="77777777" w:rsidR="00C270D6" w:rsidRPr="00A15DCB" w:rsidRDefault="00C270D6">
            <w:pPr>
              <w:pStyle w:val="TAL"/>
              <w:rPr>
                <w:rFonts w:cs="Arial"/>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BFDE8" w14:textId="77777777" w:rsidR="00C270D6" w:rsidRPr="00A15DCB" w:rsidRDefault="00C270D6">
            <w:pPr>
              <w:pStyle w:val="TAL"/>
              <w:rPr>
                <w:rFonts w:cs="Arial"/>
                <w:lang w:eastAsia="en-US"/>
              </w:rPr>
            </w:pPr>
          </w:p>
        </w:tc>
      </w:tr>
      <w:tr w:rsidR="00C270D6" w:rsidRPr="00A15DCB" w14:paraId="1AE7127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828E6"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sib-MappingInfo</w:t>
            </w:r>
            <w:r w:rsidRPr="00A15DCB">
              <w:rPr>
                <w:rFonts w:cs="Arial"/>
                <w:lang w:eastAsia="zh-CN"/>
              </w:rPr>
              <w:t>[1]</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5F100" w14:textId="77777777" w:rsidR="00C270D6" w:rsidRPr="00A15DCB" w:rsidRDefault="00C270D6">
            <w:pPr>
              <w:pStyle w:val="TAL"/>
              <w:rPr>
                <w:rFonts w:cs="Arial"/>
                <w:strike/>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B40A0"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B19BC" w14:textId="77777777" w:rsidR="00C270D6" w:rsidRPr="00A15DCB" w:rsidRDefault="00C270D6">
            <w:pPr>
              <w:pStyle w:val="TAL"/>
              <w:rPr>
                <w:rFonts w:cs="Arial"/>
              </w:rPr>
            </w:pPr>
          </w:p>
        </w:tc>
      </w:tr>
      <w:tr w:rsidR="00C270D6" w:rsidRPr="00A15DCB" w14:paraId="03B1775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BB6E64"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B70A" w14:textId="77777777" w:rsidR="00C270D6" w:rsidRPr="00A15DCB" w:rsidRDefault="00C270D6">
            <w:pPr>
              <w:pStyle w:val="TAL"/>
              <w:rPr>
                <w:rFonts w:cs="Arial"/>
                <w:lang w:eastAsia="en-US"/>
              </w:rPr>
            </w:pPr>
            <w:r w:rsidRPr="00A15DCB">
              <w:rPr>
                <w:rFonts w:cs="Arial"/>
              </w:rPr>
              <w:t>SibType2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8C3C3"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EAF478" w14:textId="77777777" w:rsidR="00C270D6" w:rsidRPr="00A15DCB" w:rsidRDefault="00C270D6">
            <w:pPr>
              <w:pStyle w:val="TAL"/>
              <w:rPr>
                <w:rFonts w:cs="Arial"/>
              </w:rPr>
            </w:pPr>
          </w:p>
        </w:tc>
      </w:tr>
      <w:tr w:rsidR="00C270D6" w:rsidRPr="00A15DCB" w14:paraId="6B1993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BEC9E"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valueTag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14316" w14:textId="77777777" w:rsidR="00C270D6" w:rsidRPr="00A15DCB" w:rsidRDefault="00C270D6">
            <w:pPr>
              <w:pStyle w:val="TAL"/>
              <w:rPr>
                <w:rFonts w:cs="Arial"/>
                <w:lang w:eastAsia="en-US"/>
              </w:rPr>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78D16"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C8CFD" w14:textId="77777777" w:rsidR="00C270D6" w:rsidRPr="00A15DCB" w:rsidRDefault="00C270D6">
            <w:pPr>
              <w:pStyle w:val="TAL"/>
              <w:rPr>
                <w:rFonts w:cs="Arial"/>
                <w:strike/>
              </w:rPr>
            </w:pPr>
          </w:p>
        </w:tc>
      </w:tr>
      <w:tr w:rsidR="00C270D6" w:rsidRPr="00A15DCB" w14:paraId="4EFB9D8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AEFA1"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areaScope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7E4B5" w14:textId="77777777" w:rsidR="00C270D6" w:rsidRPr="00A15DCB" w:rsidRDefault="00C270D6">
            <w:pPr>
              <w:pStyle w:val="TAL"/>
              <w:rPr>
                <w:rFonts w:cs="Arial"/>
                <w:lang w:eastAsia="en-US"/>
              </w:rPr>
            </w:pPr>
            <w:r w:rsidRPr="00A15DCB">
              <w:rPr>
                <w:rFonts w:cs="Arial"/>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B8D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8D5B7" w14:textId="77777777" w:rsidR="00C270D6" w:rsidRPr="00A15DCB" w:rsidRDefault="00C270D6">
            <w:pPr>
              <w:pStyle w:val="TAL"/>
              <w:rPr>
                <w:rFonts w:cs="Arial"/>
                <w:strike/>
              </w:rPr>
            </w:pPr>
          </w:p>
        </w:tc>
      </w:tr>
      <w:tr w:rsidR="00C270D6" w:rsidRPr="00A15DCB" w14:paraId="40BE8EB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642DE"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012CB"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DCEE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A054" w14:textId="77777777" w:rsidR="00C270D6" w:rsidRPr="00A15DCB" w:rsidRDefault="00C270D6">
            <w:pPr>
              <w:pStyle w:val="TAL"/>
              <w:rPr>
                <w:rFonts w:cs="Arial"/>
              </w:rPr>
            </w:pPr>
          </w:p>
        </w:tc>
      </w:tr>
      <w:tr w:rsidR="00C270D6" w:rsidRPr="00A15DCB" w14:paraId="3FDAAD6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58793"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si-BroadcastStatus[2]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EF9BA" w14:textId="77777777" w:rsidR="00C270D6" w:rsidRPr="00A15DCB" w:rsidRDefault="00C270D6">
            <w:pPr>
              <w:pStyle w:val="TAL"/>
              <w:rPr>
                <w:rFonts w:cs="Arial"/>
                <w:lang w:eastAsia="en-US"/>
              </w:rPr>
            </w:pPr>
            <w:r w:rsidRPr="00A15DCB">
              <w:rPr>
                <w:rFonts w:cs="Arial"/>
              </w:rPr>
              <w:t>notBroadcasting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F40E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A43DF" w14:textId="77777777" w:rsidR="00C270D6" w:rsidRPr="00A15DCB" w:rsidRDefault="00C270D6">
            <w:pPr>
              <w:pStyle w:val="TAL"/>
              <w:rPr>
                <w:rFonts w:cs="Arial"/>
              </w:rPr>
            </w:pPr>
          </w:p>
        </w:tc>
      </w:tr>
      <w:tr w:rsidR="00C270D6" w:rsidRPr="00A15DCB" w14:paraId="7AD77DE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A6D9B" w14:textId="77777777" w:rsidR="00C270D6" w:rsidRPr="00A15DCB" w:rsidRDefault="00C270D6">
            <w:pPr>
              <w:pStyle w:val="TAL"/>
              <w:rPr>
                <w:rFonts w:cs="Arial"/>
                <w:lang w:eastAsia="zh-CN"/>
              </w:rPr>
            </w:pPr>
            <w:r w:rsidRPr="00A15DCB">
              <w:rPr>
                <w:rFonts w:cs="Arial"/>
                <w:lang w:eastAsia="zh-CN"/>
              </w:rPr>
              <w:t xml:space="preserve">      si-</w:t>
            </w:r>
            <w:r w:rsidRPr="00A15DCB">
              <w:rPr>
                <w:rFonts w:cs="Arial"/>
              </w:rPr>
              <w:t>Periodicity[2]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A774" w14:textId="77777777" w:rsidR="00C270D6" w:rsidRPr="00A15DCB" w:rsidRDefault="00C270D6">
            <w:pPr>
              <w:pStyle w:val="TAL"/>
              <w:rPr>
                <w:rFonts w:cs="Arial"/>
                <w:lang w:eastAsia="en-US"/>
              </w:rPr>
            </w:pPr>
            <w:r w:rsidRPr="00A15DCB">
              <w:rPr>
                <w:rFonts w:cs="Arial"/>
              </w:rPr>
              <w:t>rf64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E64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71E06" w14:textId="77777777" w:rsidR="00C270D6" w:rsidRPr="00A15DCB" w:rsidRDefault="00C270D6">
            <w:pPr>
              <w:pStyle w:val="TAL"/>
              <w:rPr>
                <w:rFonts w:cs="Arial"/>
              </w:rPr>
            </w:pPr>
          </w:p>
        </w:tc>
      </w:tr>
      <w:tr w:rsidR="00C270D6" w:rsidRPr="00A15DCB" w14:paraId="46E8DF4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704AE"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sib-MappingInfo[2]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B4C60" w14:textId="77777777" w:rsidR="00C270D6" w:rsidRPr="00A15DCB" w:rsidRDefault="00C270D6">
            <w:pPr>
              <w:keepNext/>
              <w:keepLines/>
              <w:spacing w:after="0"/>
              <w:rPr>
                <w:rFonts w:ascii="Arial" w:hAnsi="Arial"/>
                <w:strike/>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DA516"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32F42" w14:textId="77777777" w:rsidR="00C270D6" w:rsidRPr="00A15DCB" w:rsidRDefault="00C270D6">
            <w:pPr>
              <w:keepNext/>
              <w:keepLines/>
              <w:spacing w:after="0"/>
              <w:rPr>
                <w:rFonts w:ascii="Arial" w:hAnsi="Arial" w:cs="Arial"/>
                <w:sz w:val="18"/>
                <w:lang w:eastAsia="zh-CN"/>
              </w:rPr>
            </w:pPr>
          </w:p>
        </w:tc>
      </w:tr>
      <w:tr w:rsidR="00C270D6" w:rsidRPr="00A15DCB" w14:paraId="6CF2073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A7AA3"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A2DE" w14:textId="77777777" w:rsidR="00C270D6" w:rsidRPr="00A15DCB" w:rsidRDefault="00C270D6">
            <w:pPr>
              <w:keepNext/>
              <w:keepLines/>
              <w:spacing w:after="0"/>
              <w:rPr>
                <w:rFonts w:ascii="Arial" w:hAnsi="Arial" w:cs="Arial"/>
                <w:sz w:val="18"/>
                <w:lang w:eastAsia="en-US"/>
              </w:rPr>
            </w:pPr>
            <w:r w:rsidRPr="00A15DCB">
              <w:rPr>
                <w:rFonts w:ascii="Arial" w:hAnsi="Arial" w:cs="Arial"/>
                <w:sz w:val="18"/>
              </w:rPr>
              <w:t>SibType3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80EF8"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2FE49" w14:textId="77777777" w:rsidR="00C270D6" w:rsidRPr="00A15DCB" w:rsidRDefault="00C270D6">
            <w:pPr>
              <w:keepNext/>
              <w:keepLines/>
              <w:spacing w:after="0"/>
              <w:rPr>
                <w:rFonts w:ascii="Arial" w:hAnsi="Arial" w:cs="Arial"/>
                <w:sz w:val="18"/>
              </w:rPr>
            </w:pPr>
          </w:p>
        </w:tc>
      </w:tr>
      <w:tr w:rsidR="00C270D6" w:rsidRPr="00A15DCB" w14:paraId="70B1CF3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BC657"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valueTag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4A6BD" w14:textId="77777777" w:rsidR="00C270D6" w:rsidRPr="00A15DCB" w:rsidRDefault="00C270D6">
            <w:pPr>
              <w:keepNext/>
              <w:keepLines/>
              <w:spacing w:after="0"/>
              <w:rPr>
                <w:rFonts w:ascii="Arial" w:hAnsi="Arial" w:cs="Arial"/>
                <w:sz w:val="18"/>
                <w:lang w:eastAsia="en-US"/>
              </w:rPr>
            </w:pPr>
            <w:r w:rsidRPr="00A15DCB">
              <w:rPr>
                <w:rFonts w:ascii="Arial" w:hAnsi="Arial" w:cs="Arial"/>
                <w:sz w:val="18"/>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D5DCD"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463B5" w14:textId="77777777" w:rsidR="00C270D6" w:rsidRPr="00A15DCB" w:rsidRDefault="00C270D6">
            <w:pPr>
              <w:keepNext/>
              <w:keepLines/>
              <w:spacing w:after="0"/>
              <w:rPr>
                <w:rFonts w:ascii="Arial" w:hAnsi="Arial" w:cs="Arial"/>
                <w:strike/>
                <w:sz w:val="18"/>
              </w:rPr>
            </w:pPr>
          </w:p>
        </w:tc>
      </w:tr>
      <w:tr w:rsidR="00C270D6" w:rsidRPr="00A15DCB" w14:paraId="15EA9E5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8A270"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areaScope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C9AF2" w14:textId="77777777" w:rsidR="00C270D6" w:rsidRPr="00A15DCB" w:rsidRDefault="00C270D6">
            <w:pPr>
              <w:keepNext/>
              <w:keepLines/>
              <w:spacing w:after="0"/>
              <w:rPr>
                <w:rFonts w:ascii="Arial" w:hAnsi="Arial" w:cs="Arial"/>
                <w:sz w:val="18"/>
                <w:lang w:eastAsia="en-US"/>
              </w:rPr>
            </w:pPr>
            <w:r w:rsidRPr="00A15DCB">
              <w:rPr>
                <w:rFonts w:ascii="Arial" w:hAnsi="Arial" w:cs="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12449"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9CD6D" w14:textId="77777777" w:rsidR="00C270D6" w:rsidRPr="00A15DCB" w:rsidRDefault="00C270D6">
            <w:pPr>
              <w:keepNext/>
              <w:keepLines/>
              <w:spacing w:after="0"/>
              <w:rPr>
                <w:rFonts w:ascii="Arial" w:hAnsi="Arial" w:cs="Arial"/>
                <w:strike/>
                <w:sz w:val="18"/>
              </w:rPr>
            </w:pPr>
          </w:p>
        </w:tc>
      </w:tr>
      <w:tr w:rsidR="00C270D6" w:rsidRPr="00A15DCB" w14:paraId="3981BC4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893D1"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BA591" w14:textId="77777777" w:rsidR="00C270D6" w:rsidRPr="00A15DCB" w:rsidRDefault="00C270D6">
            <w:pPr>
              <w:keepNext/>
              <w:keepLines/>
              <w:spacing w:after="0"/>
              <w:rPr>
                <w:rFonts w:ascii="Arial" w:hAnsi="Arial" w:cs="Arial"/>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BBA69"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B4F66" w14:textId="77777777" w:rsidR="00C270D6" w:rsidRPr="00A15DCB" w:rsidRDefault="00C270D6">
            <w:pPr>
              <w:keepNext/>
              <w:keepLines/>
              <w:spacing w:after="0"/>
              <w:rPr>
                <w:rFonts w:ascii="Arial" w:hAnsi="Arial" w:cs="Arial"/>
                <w:sz w:val="18"/>
              </w:rPr>
            </w:pPr>
          </w:p>
        </w:tc>
      </w:tr>
      <w:tr w:rsidR="00C270D6" w:rsidRPr="00A15DCB" w14:paraId="41ABC40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07018"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91812" w14:textId="77777777" w:rsidR="00C270D6" w:rsidRPr="00A15DCB" w:rsidRDefault="00C270D6">
            <w:pPr>
              <w:keepNext/>
              <w:keepLines/>
              <w:spacing w:after="0"/>
              <w:rPr>
                <w:rFonts w:ascii="Arial" w:hAnsi="Arial" w:cs="Arial"/>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9D2BBB"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35976" w14:textId="77777777" w:rsidR="00C270D6" w:rsidRPr="00A15DCB" w:rsidRDefault="00C270D6">
            <w:pPr>
              <w:keepNext/>
              <w:keepLines/>
              <w:spacing w:after="0"/>
              <w:rPr>
                <w:rFonts w:ascii="Arial" w:hAnsi="Arial" w:cs="Arial"/>
                <w:sz w:val="18"/>
              </w:rPr>
            </w:pPr>
          </w:p>
        </w:tc>
      </w:tr>
      <w:tr w:rsidR="00C270D6" w:rsidRPr="00A15DCB" w14:paraId="61DB305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B46C8" w14:textId="77777777" w:rsidR="00C270D6" w:rsidRPr="00A15DCB" w:rsidRDefault="00C270D6">
            <w:pPr>
              <w:pStyle w:val="TAL"/>
              <w:rPr>
                <w:rFonts w:cs="Arial"/>
                <w:lang w:eastAsia="zh-CN"/>
              </w:rPr>
            </w:pPr>
            <w:r w:rsidRPr="00A15DCB">
              <w:rPr>
                <w:rFonts w:cs="Arial"/>
                <w:lang w:eastAsia="zh-CN"/>
              </w:rPr>
              <w:t xml:space="preserve">    si-RequestConfig</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7607D"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D82BD"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D52B9" w14:textId="77777777" w:rsidR="00C270D6" w:rsidRPr="00A15DCB" w:rsidRDefault="00C270D6">
            <w:pPr>
              <w:pStyle w:val="TAL"/>
              <w:rPr>
                <w:rFonts w:cs="Arial"/>
                <w:lang w:eastAsia="zh-CN"/>
              </w:rPr>
            </w:pPr>
          </w:p>
        </w:tc>
      </w:tr>
      <w:tr w:rsidR="00C270D6" w:rsidRPr="00A15DCB" w14:paraId="0173E1F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9543D" w14:textId="77777777" w:rsidR="00C270D6" w:rsidRPr="00A15DCB" w:rsidRDefault="00C270D6">
            <w:pPr>
              <w:pStyle w:val="TAL"/>
              <w:rPr>
                <w:rFonts w:cs="Arial"/>
                <w:lang w:eastAsia="zh-CN"/>
              </w:rPr>
            </w:pPr>
            <w:r w:rsidRPr="00A15DCB">
              <w:rPr>
                <w:rFonts w:cs="Arial"/>
              </w:rPr>
              <w:t xml:space="preserve">      rach-OccasionsSI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8693"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463C9"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4DA35" w14:textId="77777777" w:rsidR="00C270D6" w:rsidRPr="00A15DCB" w:rsidRDefault="00C270D6">
            <w:pPr>
              <w:pStyle w:val="TAL"/>
              <w:rPr>
                <w:rFonts w:cs="Arial"/>
                <w:lang w:eastAsia="zh-CN"/>
              </w:rPr>
            </w:pPr>
          </w:p>
        </w:tc>
      </w:tr>
      <w:tr w:rsidR="00C270D6" w:rsidRPr="00A15DCB" w14:paraId="0968713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0C235" w14:textId="77777777" w:rsidR="00C270D6" w:rsidRPr="00A15DCB" w:rsidRDefault="00C270D6">
            <w:pPr>
              <w:pStyle w:val="TAL"/>
              <w:rPr>
                <w:rFonts w:cs="Arial"/>
                <w:lang w:eastAsia="zh-CN"/>
              </w:rPr>
            </w:pPr>
            <w:r w:rsidRPr="00A15DCB">
              <w:rPr>
                <w:rFonts w:cs="Arial"/>
              </w:rPr>
              <w:t xml:space="preserve">        rach-ConfigSI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7404C" w14:textId="77777777" w:rsidR="00C270D6" w:rsidRPr="00A15DCB" w:rsidRDefault="00C270D6">
            <w:pPr>
              <w:pStyle w:val="TAL"/>
              <w:rPr>
                <w:rFonts w:cs="Arial"/>
                <w:lang w:eastAsia="en-US"/>
              </w:rPr>
            </w:pPr>
            <w:r w:rsidRPr="00A15DCB">
              <w:rPr>
                <w:rFonts w:cs="Arial"/>
              </w:rPr>
              <w:t>RACH-ConfigGeneric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A8F23" w14:textId="77777777" w:rsidR="00C270D6" w:rsidRPr="00A15DCB" w:rsidRDefault="00C270D6">
            <w:pPr>
              <w:pStyle w:val="TAL"/>
              <w:rPr>
                <w:rFonts w:cs="Arial"/>
              </w:rPr>
            </w:pPr>
            <w:r w:rsidRPr="00A15DCB">
              <w:rPr>
                <w:rFonts w:cs="Arial"/>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1D802" w14:textId="77777777" w:rsidR="00C270D6" w:rsidRPr="00A15DCB" w:rsidRDefault="00C270D6">
            <w:pPr>
              <w:pStyle w:val="TAL"/>
              <w:rPr>
                <w:rFonts w:cs="Arial"/>
                <w:lang w:eastAsia="zh-CN"/>
              </w:rPr>
            </w:pPr>
          </w:p>
        </w:tc>
      </w:tr>
      <w:tr w:rsidR="00C270D6" w:rsidRPr="00A15DCB" w14:paraId="658DFE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CE098" w14:textId="77777777" w:rsidR="00C270D6" w:rsidRPr="00A15DCB" w:rsidRDefault="00C270D6">
            <w:pPr>
              <w:pStyle w:val="TAL"/>
              <w:rPr>
                <w:rFonts w:cs="Arial"/>
                <w:lang w:eastAsia="zh-CN"/>
              </w:rPr>
            </w:pPr>
            <w:r w:rsidRPr="00A15DCB">
              <w:rPr>
                <w:rFonts w:cs="Arial"/>
              </w:rPr>
              <w:t xml:space="preserve">        ssb-perRACH-Occasion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0D9DE" w14:textId="77777777" w:rsidR="00C270D6" w:rsidRPr="00A15DCB" w:rsidRDefault="00C270D6">
            <w:pPr>
              <w:pStyle w:val="TAL"/>
              <w:rPr>
                <w:rFonts w:cs="Arial"/>
                <w:lang w:eastAsia="en-US"/>
              </w:rPr>
            </w:pPr>
            <w:r w:rsidRPr="00A15DCB">
              <w:rPr>
                <w:rFonts w:cs="Arial"/>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311C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1FE8" w14:textId="77777777" w:rsidR="00C270D6" w:rsidRPr="00A15DCB" w:rsidRDefault="00C270D6">
            <w:pPr>
              <w:pStyle w:val="TAL"/>
              <w:rPr>
                <w:rFonts w:cs="Arial"/>
                <w:lang w:eastAsia="zh-CN"/>
              </w:rPr>
            </w:pPr>
          </w:p>
        </w:tc>
      </w:tr>
      <w:tr w:rsidR="00C270D6" w:rsidRPr="00A15DCB" w14:paraId="79ED58E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480CC" w14:textId="77777777" w:rsidR="00C270D6" w:rsidRPr="00A15DCB" w:rsidRDefault="00C270D6">
            <w:pPr>
              <w:pStyle w:val="TAL"/>
              <w:rPr>
                <w:rFonts w:cs="Arial"/>
                <w:lang w:eastAsia="zh-CN"/>
              </w:rPr>
            </w:pPr>
            <w:r w:rsidRPr="00A15DC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DDDC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25365"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60867" w14:textId="77777777" w:rsidR="00C270D6" w:rsidRPr="00A15DCB" w:rsidRDefault="00C270D6">
            <w:pPr>
              <w:pStyle w:val="TAL"/>
              <w:rPr>
                <w:rFonts w:cs="Arial"/>
                <w:lang w:eastAsia="zh-CN"/>
              </w:rPr>
            </w:pPr>
          </w:p>
        </w:tc>
      </w:tr>
      <w:tr w:rsidR="00C270D6" w:rsidRPr="00A15DCB" w14:paraId="499798D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1E3D"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si-RequestPeriod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CC3EF" w14:textId="77777777" w:rsidR="00C270D6" w:rsidRPr="00A15DCB" w:rsidRDefault="00C270D6">
            <w:pPr>
              <w:pStyle w:val="TAL"/>
              <w:rPr>
                <w:rFonts w:cs="Arial"/>
                <w:lang w:eastAsia="en-US"/>
              </w:rPr>
            </w:pPr>
            <w:r w:rsidRPr="00A15DCB">
              <w:rPr>
                <w:rFonts w:cs="Arial"/>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55D0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E87AC" w14:textId="77777777" w:rsidR="00C270D6" w:rsidRPr="00A15DCB" w:rsidRDefault="00C270D6">
            <w:pPr>
              <w:pStyle w:val="TAL"/>
              <w:rPr>
                <w:rFonts w:cs="Arial"/>
                <w:lang w:eastAsia="zh-CN"/>
              </w:rPr>
            </w:pPr>
          </w:p>
        </w:tc>
      </w:tr>
      <w:tr w:rsidR="00C270D6" w:rsidRPr="00A15DCB" w14:paraId="0B55F6F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E60C4"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si-RequestResources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632D0D" w14:textId="77777777" w:rsidR="00C270D6" w:rsidRPr="00A15DCB" w:rsidRDefault="00C270D6">
            <w:pPr>
              <w:pStyle w:val="TAL"/>
              <w:rPr>
                <w:rFonts w:cs="Arial"/>
                <w:lang w:eastAsia="en-US"/>
              </w:rPr>
            </w:pPr>
            <w:r w:rsidRPr="00A15DCB">
              <w:rPr>
                <w:rFonts w:cs="Arial"/>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40A24"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5C652" w14:textId="77777777" w:rsidR="00C270D6" w:rsidRPr="00A15DCB" w:rsidRDefault="00C270D6">
            <w:pPr>
              <w:pStyle w:val="TAL"/>
              <w:rPr>
                <w:rFonts w:cs="Arial"/>
                <w:lang w:eastAsia="zh-CN"/>
              </w:rPr>
            </w:pPr>
          </w:p>
        </w:tc>
      </w:tr>
      <w:tr w:rsidR="00C270D6" w:rsidRPr="00A15DCB" w14:paraId="2D7BE24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FCD32" w14:textId="77777777" w:rsidR="00C270D6" w:rsidRPr="00A15DCB" w:rsidRDefault="00C270D6">
            <w:pPr>
              <w:pStyle w:val="TAL"/>
              <w:rPr>
                <w:rFonts w:cs="Arial"/>
                <w:lang w:eastAsia="zh-CN"/>
              </w:rPr>
            </w:pPr>
            <w:r w:rsidRPr="00A15DCB">
              <w:rPr>
                <w:rFonts w:cs="Arial"/>
              </w:rPr>
              <w:t xml:space="preserve">        ra-PreambleStartIndex[1]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00035" w14:textId="77777777" w:rsidR="00C270D6" w:rsidRPr="00A15DCB" w:rsidRDefault="00C270D6">
            <w:pPr>
              <w:pStyle w:val="TAL"/>
              <w:rPr>
                <w:rFonts w:cs="Arial"/>
                <w:lang w:eastAsia="en-US"/>
              </w:rPr>
            </w:pPr>
            <w:r w:rsidRPr="00A15DCB">
              <w:rPr>
                <w:rFonts w:cs="Arial"/>
              </w:rPr>
              <w:t>52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D3A2"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A5" w14:textId="77777777" w:rsidR="00C270D6" w:rsidRPr="00A15DCB" w:rsidRDefault="00C270D6">
            <w:pPr>
              <w:pStyle w:val="TAL"/>
              <w:rPr>
                <w:rFonts w:cs="Arial"/>
                <w:lang w:eastAsia="zh-CN"/>
              </w:rPr>
            </w:pPr>
          </w:p>
        </w:tc>
      </w:tr>
      <w:tr w:rsidR="00C270D6" w:rsidRPr="00A15DCB" w14:paraId="0BEC3F9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3AA30" w14:textId="77777777" w:rsidR="00C270D6" w:rsidRPr="00A15DCB" w:rsidRDefault="00C270D6">
            <w:pPr>
              <w:pStyle w:val="TAL"/>
              <w:rPr>
                <w:rFonts w:cs="Arial"/>
                <w:lang w:eastAsia="zh-CN"/>
              </w:rPr>
            </w:pPr>
            <w:r w:rsidRPr="00A15DCB">
              <w:rPr>
                <w:rFonts w:cs="Arial"/>
              </w:rPr>
              <w:t xml:space="preserve">        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4AD5C" w14:textId="77777777" w:rsidR="00C270D6" w:rsidRPr="00A15DCB" w:rsidRDefault="00C270D6">
            <w:pPr>
              <w:pStyle w:val="TAL"/>
              <w:rPr>
                <w:rFonts w:cs="Arial"/>
                <w:lang w:eastAsia="en-US"/>
              </w:rPr>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B658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3EF33" w14:textId="77777777" w:rsidR="00C270D6" w:rsidRPr="00A15DCB" w:rsidRDefault="00C270D6">
            <w:pPr>
              <w:pStyle w:val="TAL"/>
              <w:rPr>
                <w:rFonts w:cs="Arial"/>
                <w:lang w:eastAsia="zh-CN"/>
              </w:rPr>
            </w:pPr>
          </w:p>
        </w:tc>
      </w:tr>
      <w:tr w:rsidR="00C270D6" w:rsidRPr="00A15DCB" w14:paraId="19D59C5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1137A" w14:textId="77777777" w:rsidR="00C270D6" w:rsidRPr="00A15DCB" w:rsidRDefault="00C270D6">
            <w:pPr>
              <w:pStyle w:val="TAL"/>
              <w:rPr>
                <w:rFonts w:cs="Arial"/>
                <w:lang w:eastAsia="zh-CN"/>
              </w:rPr>
            </w:pPr>
            <w:r w:rsidRPr="00A15DCB">
              <w:rPr>
                <w:rFonts w:cs="Arial"/>
              </w:rPr>
              <w:t xml:space="preserve">        ra-ssb-OccasionMaskIndex[1]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4CD98" w14:textId="77777777" w:rsidR="00C270D6" w:rsidRPr="00A15DCB" w:rsidRDefault="00C270D6">
            <w:pPr>
              <w:pStyle w:val="TAL"/>
              <w:rPr>
                <w:rFonts w:cs="Arial"/>
                <w:lang w:eastAsia="en-US"/>
              </w:rPr>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00262"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8377D" w14:textId="77777777" w:rsidR="00C270D6" w:rsidRPr="00A15DCB" w:rsidRDefault="00C270D6">
            <w:pPr>
              <w:pStyle w:val="TAL"/>
              <w:rPr>
                <w:rFonts w:cs="Arial"/>
                <w:lang w:eastAsia="zh-CN"/>
              </w:rPr>
            </w:pPr>
          </w:p>
        </w:tc>
      </w:tr>
      <w:tr w:rsidR="00C270D6" w:rsidRPr="00A15DCB" w14:paraId="1FF5F8B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BF426"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22C46"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94470"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32958" w14:textId="77777777" w:rsidR="00C270D6" w:rsidRPr="00A15DCB" w:rsidRDefault="00C270D6">
            <w:pPr>
              <w:pStyle w:val="TAL"/>
              <w:rPr>
                <w:rFonts w:cs="Arial"/>
                <w:lang w:eastAsia="zh-CN"/>
              </w:rPr>
            </w:pPr>
          </w:p>
        </w:tc>
      </w:tr>
      <w:tr w:rsidR="00C270D6" w:rsidRPr="00A15DCB" w14:paraId="43D68E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2BBCD"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B79F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2F86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09B67" w14:textId="77777777" w:rsidR="00C270D6" w:rsidRPr="00A15DCB" w:rsidRDefault="00C270D6">
            <w:pPr>
              <w:pStyle w:val="TAL"/>
              <w:rPr>
                <w:rFonts w:cs="Arial"/>
                <w:lang w:eastAsia="zh-CN"/>
              </w:rPr>
            </w:pPr>
          </w:p>
        </w:tc>
      </w:tr>
      <w:tr w:rsidR="00C270D6" w:rsidRPr="00A15DCB" w14:paraId="64929F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D9EDA" w14:textId="77777777" w:rsidR="00C270D6" w:rsidRPr="00A15DCB" w:rsidRDefault="00C270D6">
            <w:pPr>
              <w:pStyle w:val="TAL"/>
              <w:rPr>
                <w:rFonts w:cs="Arial"/>
                <w:lang w:eastAsia="zh-CN"/>
              </w:rPr>
            </w:pPr>
            <w:r w:rsidRPr="00A15DCB">
              <w:rPr>
                <w:rFonts w:cs="Arial"/>
                <w:lang w:eastAsia="zh-CN"/>
              </w:rPr>
              <w:t xml:space="preserve">    si-RequestConfigSUL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3CF3D" w14:textId="77777777" w:rsidR="00C270D6" w:rsidRPr="00A15DCB" w:rsidRDefault="00C270D6">
            <w:pPr>
              <w:pStyle w:val="TAL"/>
              <w:rPr>
                <w:rFonts w:cs="Arial"/>
                <w:lang w:eastAsia="en-US"/>
              </w:rPr>
            </w:pPr>
            <w:r w:rsidRPr="00A15DCB">
              <w:rPr>
                <w:rFonts w:cs="Arial"/>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219EC"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4681" w14:textId="77777777" w:rsidR="00C270D6" w:rsidRPr="00A15DCB" w:rsidRDefault="00C270D6">
            <w:pPr>
              <w:pStyle w:val="TAL"/>
              <w:rPr>
                <w:rFonts w:cs="Arial"/>
              </w:rPr>
            </w:pPr>
          </w:p>
        </w:tc>
      </w:tr>
      <w:tr w:rsidR="00C270D6" w:rsidRPr="00A15DCB" w14:paraId="19B1262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FB225"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2320C" w14:textId="77777777" w:rsidR="00C270D6" w:rsidRPr="00A15DCB" w:rsidRDefault="00C270D6">
            <w:pPr>
              <w:pStyle w:val="TAL"/>
              <w:rPr>
                <w:rFonts w:cs="Arial"/>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6D2D2" w14:textId="77777777" w:rsidR="00C270D6" w:rsidRPr="00A15DCB"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2A1AD" w14:textId="77777777" w:rsidR="00C270D6" w:rsidRPr="00A15DCB" w:rsidRDefault="00C270D6">
            <w:pPr>
              <w:pStyle w:val="TAL"/>
              <w:rPr>
                <w:rFonts w:cs="Arial"/>
                <w:lang w:eastAsia="zh-CN"/>
              </w:rPr>
            </w:pPr>
          </w:p>
        </w:tc>
      </w:tr>
      <w:tr w:rsidR="00C270D6" w:rsidRPr="00A15DCB" w14:paraId="1869E5C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1FB90" w14:textId="77777777" w:rsidR="00C270D6" w:rsidRPr="00A15DCB" w:rsidRDefault="00C270D6">
            <w:pPr>
              <w:pStyle w:val="TAL"/>
              <w:rPr>
                <w:rFonts w:cs="Arial"/>
                <w:lang w:eastAsia="zh-CN"/>
              </w:rPr>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CA925" w14:textId="77777777" w:rsidR="00C270D6" w:rsidRPr="00A15DCB" w:rsidRDefault="00C270D6">
            <w:pPr>
              <w:pStyle w:val="TAL"/>
              <w:rPr>
                <w:rFonts w:cs="Arial"/>
                <w:lang w:eastAsia="zh-CN"/>
              </w:rPr>
            </w:pPr>
            <w:r w:rsidRPr="00A15DCB">
              <w:t>ServingCellConfigCommonSIB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19E26" w14:textId="77777777" w:rsidR="00C270D6" w:rsidRPr="00A15DCB" w:rsidRDefault="00C270D6">
            <w:pPr>
              <w:pStyle w:val="TAL"/>
              <w:rPr>
                <w:rFonts w:cs="Arial"/>
                <w:lang w:eastAsia="en-US"/>
              </w:rPr>
            </w:pPr>
            <w:r w:rsidRPr="00A15DCB">
              <w:t>Table 7.1.1.1.15.3.3-2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CEA01" w14:textId="77777777" w:rsidR="00C270D6" w:rsidRPr="00A15DCB" w:rsidRDefault="00C270D6">
            <w:pPr>
              <w:pStyle w:val="TAL"/>
              <w:rPr>
                <w:rFonts w:cs="Arial"/>
                <w:lang w:eastAsia="zh-CN"/>
              </w:rPr>
            </w:pPr>
          </w:p>
        </w:tc>
      </w:tr>
      <w:tr w:rsidR="00C270D6" w:rsidRPr="00A15DCB" w14:paraId="5511219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1E794" w14:textId="77777777" w:rsidR="00C270D6" w:rsidRPr="00A15DCB" w:rsidRDefault="00C270D6">
            <w:pPr>
              <w:pStyle w:val="TAL"/>
              <w:rPr>
                <w:lang w:eastAsia="en-US"/>
              </w:rPr>
            </w:pPr>
            <w:r w:rsidRPr="00A15DCB">
              <w:t xml:space="preserve">  nonCriticalExtension</w:t>
            </w:r>
            <w:r w:rsidRPr="00A15DCB">
              <w:rPr>
                <w:lang w:eastAsia="zh-CN"/>
              </w:rPr>
              <w:t xml:space="preserve"> </w:t>
            </w:r>
            <w:r w:rsidRPr="00A15DCB">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DE72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929C5"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42E4E" w14:textId="77777777" w:rsidR="00C270D6" w:rsidRPr="00A15DCB" w:rsidRDefault="00C270D6">
            <w:pPr>
              <w:pStyle w:val="TAL"/>
              <w:rPr>
                <w:rFonts w:cs="Arial"/>
                <w:lang w:eastAsia="zh-CN"/>
              </w:rPr>
            </w:pPr>
          </w:p>
        </w:tc>
      </w:tr>
      <w:tr w:rsidR="00C270D6" w:rsidRPr="00A15DCB" w14:paraId="29DBC3E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3104A" w14:textId="77777777" w:rsidR="00C270D6" w:rsidRPr="00A15DCB" w:rsidRDefault="00C270D6">
            <w:pPr>
              <w:pStyle w:val="TAL"/>
              <w:rPr>
                <w:lang w:eastAsia="en-US"/>
              </w:rPr>
            </w:pPr>
            <w:r w:rsidRPr="00A15DCB">
              <w:t xml:space="preserve">    nonCriticalExtension</w:t>
            </w:r>
            <w:r w:rsidRPr="00A15DCB">
              <w:rPr>
                <w:lang w:eastAsia="zh-CN"/>
              </w:rPr>
              <w:t xml:space="preserve"> </w:t>
            </w:r>
            <w:r w:rsidRPr="00A15DCB">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4A1ED"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4E00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7211" w14:textId="77777777" w:rsidR="00C270D6" w:rsidRPr="00A15DCB" w:rsidRDefault="00C270D6">
            <w:pPr>
              <w:pStyle w:val="TAL"/>
              <w:rPr>
                <w:rFonts w:cs="Arial"/>
                <w:lang w:eastAsia="zh-CN"/>
              </w:rPr>
            </w:pPr>
          </w:p>
        </w:tc>
      </w:tr>
      <w:tr w:rsidR="00C270D6" w:rsidRPr="00A15DCB" w14:paraId="0EE96BB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013"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AD1B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CAAE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55421" w14:textId="77777777" w:rsidR="00C270D6" w:rsidRPr="00A15DCB" w:rsidRDefault="00C270D6">
            <w:pPr>
              <w:pStyle w:val="TAL"/>
              <w:rPr>
                <w:rFonts w:cs="Arial"/>
                <w:lang w:eastAsia="zh-CN"/>
              </w:rPr>
            </w:pPr>
          </w:p>
        </w:tc>
      </w:tr>
      <w:tr w:rsidR="00C270D6" w:rsidRPr="00A15DCB" w14:paraId="534C9CD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599A8"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47D86"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600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0C3F" w14:textId="77777777" w:rsidR="00C270D6" w:rsidRPr="00A15DCB" w:rsidRDefault="00C270D6">
            <w:pPr>
              <w:pStyle w:val="TAL"/>
              <w:rPr>
                <w:rFonts w:cs="Arial"/>
                <w:lang w:eastAsia="zh-CN"/>
              </w:rPr>
            </w:pPr>
          </w:p>
        </w:tc>
      </w:tr>
      <w:tr w:rsidR="00C270D6" w:rsidRPr="00A15DCB" w14:paraId="7D7467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99050"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si-SchedulingInfo-v1740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22D58"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2727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E35D8" w14:textId="77777777" w:rsidR="00C270D6" w:rsidRPr="00A15DCB" w:rsidRDefault="00C270D6">
            <w:pPr>
              <w:pStyle w:val="TAL"/>
              <w:rPr>
                <w:rFonts w:cs="Arial"/>
                <w:lang w:eastAsia="zh-CN"/>
              </w:rPr>
            </w:pPr>
          </w:p>
        </w:tc>
      </w:tr>
      <w:tr w:rsidR="00C270D6" w:rsidRPr="00A15DCB" w14:paraId="78DF106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55C05"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si-RequestConfigRedCap-r17</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816E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2F20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0880" w14:textId="77777777" w:rsidR="00C270D6" w:rsidRPr="00A15DCB" w:rsidRDefault="00C270D6">
            <w:pPr>
              <w:pStyle w:val="TAL"/>
              <w:rPr>
                <w:rFonts w:cs="Arial"/>
                <w:lang w:eastAsia="zh-CN"/>
              </w:rPr>
            </w:pPr>
          </w:p>
        </w:tc>
      </w:tr>
      <w:tr w:rsidR="00C270D6" w:rsidRPr="00A15DCB" w14:paraId="03475D2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55401"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rach-OccasionsSI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46555"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045D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E452BF" w14:textId="77777777" w:rsidR="00C270D6" w:rsidRPr="00A15DCB" w:rsidRDefault="00C270D6">
            <w:pPr>
              <w:pStyle w:val="TAL"/>
              <w:rPr>
                <w:rFonts w:cs="Arial"/>
                <w:lang w:eastAsia="zh-CN"/>
              </w:rPr>
            </w:pPr>
          </w:p>
        </w:tc>
      </w:tr>
      <w:tr w:rsidR="00C270D6" w:rsidRPr="00A15DCB" w14:paraId="3FC733C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D6CFE"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rach-ConfigSI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B4595" w14:textId="77777777" w:rsidR="00C270D6" w:rsidRPr="00A15DCB" w:rsidRDefault="00C270D6">
            <w:pPr>
              <w:pStyle w:val="TAL"/>
            </w:pPr>
            <w:r w:rsidRPr="00A15DCB">
              <w:rPr>
                <w:rFonts w:cs="Arial"/>
              </w:rPr>
              <w:t>RACH-ConfigGeneric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958E5" w14:textId="77777777" w:rsidR="00C270D6" w:rsidRPr="00A15DCB" w:rsidRDefault="00C270D6">
            <w:pPr>
              <w:pStyle w:val="TAL"/>
              <w:rPr>
                <w:rFonts w:cs="Arial"/>
              </w:rPr>
            </w:pPr>
            <w:r w:rsidRPr="00A15DCB">
              <w:rPr>
                <w:rFonts w:cs="Arial"/>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41504" w14:textId="77777777" w:rsidR="00C270D6" w:rsidRPr="00A15DCB" w:rsidRDefault="00C270D6">
            <w:pPr>
              <w:pStyle w:val="TAL"/>
              <w:rPr>
                <w:rFonts w:cs="Arial"/>
                <w:lang w:eastAsia="zh-CN"/>
              </w:rPr>
            </w:pPr>
          </w:p>
        </w:tc>
      </w:tr>
      <w:tr w:rsidR="00C270D6" w:rsidRPr="00A15DCB" w14:paraId="3950972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99C9A" w14:textId="77777777" w:rsidR="00C270D6" w:rsidRPr="00A15DCB" w:rsidRDefault="00C270D6">
            <w:pPr>
              <w:pStyle w:val="TAL"/>
              <w:rPr>
                <w:lang w:eastAsia="en-US"/>
              </w:rPr>
            </w:pPr>
            <w:r w:rsidRPr="00A15DCB">
              <w:rPr>
                <w:rFonts w:cs="Arial"/>
              </w:rPr>
              <w:t xml:space="preserve">              </w:t>
            </w:r>
            <w:r w:rsidRPr="00A15DCB">
              <w:t xml:space="preserve">  </w:t>
            </w:r>
            <w:r w:rsidRPr="00A15DCB">
              <w:rPr>
                <w:rFonts w:cs="Arial"/>
              </w:rPr>
              <w:t>ssb-perRACH-Occasion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994D6" w14:textId="77777777" w:rsidR="00C270D6" w:rsidRPr="00A15DCB" w:rsidRDefault="00C270D6">
            <w:pPr>
              <w:pStyle w:val="TAL"/>
            </w:pPr>
            <w:r w:rsidRPr="00A15DCB">
              <w:rPr>
                <w:rFonts w:cs="Arial"/>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CE3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763E8" w14:textId="77777777" w:rsidR="00C270D6" w:rsidRPr="00A15DCB" w:rsidRDefault="00C270D6">
            <w:pPr>
              <w:pStyle w:val="TAL"/>
              <w:rPr>
                <w:rFonts w:cs="Arial"/>
                <w:lang w:eastAsia="zh-CN"/>
              </w:rPr>
            </w:pPr>
          </w:p>
        </w:tc>
      </w:tr>
      <w:tr w:rsidR="00C270D6" w:rsidRPr="00A15DCB" w14:paraId="7753D52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33471"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B043"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9D2A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43CF9" w14:textId="77777777" w:rsidR="00C270D6" w:rsidRPr="00A15DCB" w:rsidRDefault="00C270D6">
            <w:pPr>
              <w:pStyle w:val="TAL"/>
              <w:rPr>
                <w:rFonts w:cs="Arial"/>
                <w:lang w:eastAsia="zh-CN"/>
              </w:rPr>
            </w:pPr>
          </w:p>
        </w:tc>
      </w:tr>
      <w:tr w:rsidR="00C270D6" w:rsidRPr="00A15DCB" w14:paraId="320F44B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60C71"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si-RequestPeriod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836DF" w14:textId="77777777" w:rsidR="00C270D6" w:rsidRPr="00A15DCB" w:rsidRDefault="00C270D6">
            <w:pPr>
              <w:pStyle w:val="TAL"/>
            </w:pPr>
            <w:r w:rsidRPr="00A15DCB">
              <w:rPr>
                <w:rFonts w:cs="Arial"/>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DF17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51DA5" w14:textId="77777777" w:rsidR="00C270D6" w:rsidRPr="00A15DCB" w:rsidRDefault="00C270D6">
            <w:pPr>
              <w:pStyle w:val="TAL"/>
              <w:rPr>
                <w:rFonts w:cs="Arial"/>
                <w:lang w:eastAsia="zh-CN"/>
              </w:rPr>
            </w:pPr>
          </w:p>
        </w:tc>
      </w:tr>
      <w:tr w:rsidR="00C270D6" w:rsidRPr="00A15DCB" w14:paraId="6355C7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1167"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si-RequestResources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445A1" w14:textId="77777777" w:rsidR="00C270D6" w:rsidRPr="00A15DCB" w:rsidRDefault="00C270D6">
            <w:pPr>
              <w:pStyle w:val="TAL"/>
            </w:pPr>
            <w:r w:rsidRPr="00A15DCB">
              <w:rPr>
                <w:rFonts w:cs="Arial"/>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00795"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FADA8" w14:textId="77777777" w:rsidR="00C270D6" w:rsidRPr="00A15DCB" w:rsidRDefault="00C270D6">
            <w:pPr>
              <w:pStyle w:val="TAL"/>
              <w:rPr>
                <w:rFonts w:cs="Arial"/>
                <w:lang w:eastAsia="zh-CN"/>
              </w:rPr>
            </w:pPr>
          </w:p>
        </w:tc>
      </w:tr>
      <w:tr w:rsidR="00C270D6" w:rsidRPr="00A15DCB" w14:paraId="5816AB0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B6A1A"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ra-PreambleStartIndex[1]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249D3" w14:textId="77777777" w:rsidR="00C270D6" w:rsidRPr="00A15DCB" w:rsidRDefault="00C270D6">
            <w:pPr>
              <w:pStyle w:val="TAL"/>
            </w:pPr>
            <w:r w:rsidRPr="00A15DCB">
              <w:rPr>
                <w:rFonts w:cs="Arial"/>
              </w:rPr>
              <w:t>53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71087" w14:textId="77777777" w:rsidR="00C270D6" w:rsidRPr="00A15DCB" w:rsidRDefault="00C270D6">
            <w:pPr>
              <w:pStyle w:val="TAL"/>
              <w:rPr>
                <w:rFonts w:cs="Arial"/>
                <w:lang w:eastAsia="zh-CN"/>
              </w:rPr>
            </w:pPr>
            <w:r w:rsidRPr="00A15DCB">
              <w:rPr>
                <w:rFonts w:cs="Arial"/>
                <w:lang w:eastAsia="zh-CN"/>
              </w:rPr>
              <w:t xml:space="preserve">Different from the </w:t>
            </w:r>
            <w:r w:rsidRPr="00A15DCB">
              <w:rPr>
                <w:rFonts w:cs="Arial"/>
              </w:rPr>
              <w:t xml:space="preserve">ra-PreambleStartIndex in </w:t>
            </w:r>
            <w:r w:rsidRPr="00A15DCB">
              <w:rPr>
                <w:rFonts w:cs="Arial"/>
                <w:lang w:eastAsia="zh-CN"/>
              </w:rPr>
              <w:t>si-RequestConfig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1BB99" w14:textId="77777777" w:rsidR="00C270D6" w:rsidRPr="00A15DCB" w:rsidRDefault="00C270D6">
            <w:pPr>
              <w:pStyle w:val="TAL"/>
              <w:rPr>
                <w:rFonts w:cs="Arial"/>
                <w:lang w:eastAsia="zh-CN"/>
              </w:rPr>
            </w:pPr>
          </w:p>
        </w:tc>
      </w:tr>
      <w:tr w:rsidR="00C270D6" w:rsidRPr="00A15DCB" w14:paraId="7350E29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C3290"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CA44B" w14:textId="77777777" w:rsidR="00C270D6" w:rsidRPr="00A15DCB" w:rsidRDefault="00C270D6">
            <w:pPr>
              <w:pStyle w:val="TAL"/>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78CF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7B0A7" w14:textId="77777777" w:rsidR="00C270D6" w:rsidRPr="00A15DCB" w:rsidRDefault="00C270D6">
            <w:pPr>
              <w:pStyle w:val="TAL"/>
              <w:rPr>
                <w:rFonts w:cs="Arial"/>
                <w:lang w:eastAsia="zh-CN"/>
              </w:rPr>
            </w:pPr>
          </w:p>
        </w:tc>
      </w:tr>
      <w:tr w:rsidR="00C270D6" w:rsidRPr="00A15DCB" w14:paraId="5FF46E1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09DBC"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ra-ssb-OccasionMaskIndex[1]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FECAA" w14:textId="77777777" w:rsidR="00C270D6" w:rsidRPr="00A15DCB" w:rsidRDefault="00C270D6">
            <w:pPr>
              <w:pStyle w:val="TAL"/>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73EE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40C2F" w14:textId="77777777" w:rsidR="00C270D6" w:rsidRPr="00A15DCB" w:rsidRDefault="00C270D6">
            <w:pPr>
              <w:pStyle w:val="TAL"/>
              <w:rPr>
                <w:rFonts w:cs="Arial"/>
                <w:lang w:eastAsia="zh-CN"/>
              </w:rPr>
            </w:pPr>
          </w:p>
        </w:tc>
      </w:tr>
      <w:tr w:rsidR="00C270D6" w:rsidRPr="00A15DCB" w14:paraId="31552CF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074D9"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F726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50E39"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F5FA5" w14:textId="77777777" w:rsidR="00C270D6" w:rsidRPr="00A15DCB" w:rsidRDefault="00C270D6">
            <w:pPr>
              <w:pStyle w:val="TAL"/>
              <w:rPr>
                <w:rFonts w:cs="Arial"/>
                <w:lang w:eastAsia="zh-CN"/>
              </w:rPr>
            </w:pPr>
          </w:p>
        </w:tc>
      </w:tr>
      <w:tr w:rsidR="00C270D6" w:rsidRPr="00A15DCB" w14:paraId="000A487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AA20D"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7878A"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7A98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F6534" w14:textId="77777777" w:rsidR="00C270D6" w:rsidRPr="00A15DCB" w:rsidRDefault="00C270D6">
            <w:pPr>
              <w:pStyle w:val="TAL"/>
              <w:rPr>
                <w:rFonts w:cs="Arial"/>
                <w:lang w:eastAsia="zh-CN"/>
              </w:rPr>
            </w:pPr>
          </w:p>
        </w:tc>
      </w:tr>
      <w:tr w:rsidR="00C270D6" w:rsidRPr="00A15DCB" w14:paraId="1557AC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8AEF80"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2B50D" w14:textId="77777777" w:rsidR="00C270D6" w:rsidRPr="00A15DCB" w:rsidRDefault="00C270D6">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89A01" w14:textId="77777777" w:rsidR="00C270D6" w:rsidRPr="00A15DCB"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8C984" w14:textId="77777777" w:rsidR="00C270D6" w:rsidRPr="00A15DCB" w:rsidRDefault="00C270D6">
            <w:pPr>
              <w:pStyle w:val="TAL"/>
              <w:rPr>
                <w:rFonts w:cs="Arial"/>
                <w:lang w:eastAsia="zh-CN"/>
              </w:rPr>
            </w:pPr>
          </w:p>
        </w:tc>
      </w:tr>
      <w:tr w:rsidR="00C270D6" w:rsidRPr="00A15DCB" w14:paraId="06ED5B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C8112"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07884" w14:textId="77777777" w:rsidR="00C270D6" w:rsidRPr="00A15DCB" w:rsidRDefault="00C270D6">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C25C9" w14:textId="77777777" w:rsidR="00C270D6" w:rsidRPr="00A15DCB"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274F3" w14:textId="77777777" w:rsidR="00C270D6" w:rsidRPr="00A15DCB" w:rsidRDefault="00C270D6">
            <w:pPr>
              <w:pStyle w:val="TAL"/>
              <w:rPr>
                <w:rFonts w:cs="Arial"/>
                <w:lang w:eastAsia="zh-CN"/>
              </w:rPr>
            </w:pPr>
          </w:p>
        </w:tc>
      </w:tr>
      <w:tr w:rsidR="00C270D6" w:rsidRPr="00A15DCB" w14:paraId="367D35B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A4E6D"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F8AE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0C1E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C33D4" w14:textId="77777777" w:rsidR="00C270D6" w:rsidRPr="00A15DCB" w:rsidRDefault="00C270D6">
            <w:pPr>
              <w:pStyle w:val="TAL"/>
              <w:rPr>
                <w:rFonts w:cs="Arial"/>
                <w:lang w:eastAsia="zh-CN"/>
              </w:rPr>
            </w:pPr>
          </w:p>
        </w:tc>
      </w:tr>
      <w:tr w:rsidR="00C270D6" w:rsidRPr="00A15DCB" w14:paraId="6FD4A6C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78CF" w14:textId="77777777" w:rsidR="00C270D6" w:rsidRPr="00A15DCB" w:rsidRDefault="00C270D6">
            <w:pPr>
              <w:pStyle w:val="TAL"/>
              <w:rPr>
                <w:lang w:eastAsia="en-US"/>
              </w:rPr>
            </w:pPr>
            <w:r w:rsidRPr="00A15DCB">
              <w:lastRenderedPageBreak/>
              <w:t xml:space="preserve">  </w:t>
            </w:r>
            <w:r w:rsidRPr="00A15DCB">
              <w:rPr>
                <w:lang w:eastAsia="zh-CN"/>
              </w:rPr>
              <w:t xml:space="preserve">  </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EA5A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7BF0"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08D97" w14:textId="77777777" w:rsidR="00C270D6" w:rsidRPr="00A15DCB" w:rsidRDefault="00C270D6">
            <w:pPr>
              <w:pStyle w:val="TAL"/>
              <w:rPr>
                <w:rFonts w:cs="Arial"/>
                <w:lang w:eastAsia="zh-CN"/>
              </w:rPr>
            </w:pPr>
          </w:p>
        </w:tc>
      </w:tr>
      <w:tr w:rsidR="00C270D6" w:rsidRPr="00A15DCB" w14:paraId="501CB5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101B94" w14:textId="77777777" w:rsidR="00C270D6" w:rsidRPr="00A15DCB" w:rsidRDefault="00C270D6">
            <w:pPr>
              <w:pStyle w:val="TAL"/>
              <w:rPr>
                <w:lang w:eastAsia="en-US"/>
              </w:rPr>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EE897"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DAAF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3C154" w14:textId="77777777" w:rsidR="00C270D6" w:rsidRPr="00A15DCB" w:rsidRDefault="00C270D6">
            <w:pPr>
              <w:pStyle w:val="TAL"/>
              <w:rPr>
                <w:rFonts w:cs="Arial"/>
                <w:lang w:eastAsia="zh-CN"/>
              </w:rPr>
            </w:pPr>
          </w:p>
        </w:tc>
      </w:tr>
      <w:tr w:rsidR="00C270D6" w:rsidRPr="00A15DCB" w14:paraId="2209A02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A8AB" w14:textId="77777777" w:rsidR="00C270D6" w:rsidRPr="00A15DCB" w:rsidRDefault="00C270D6">
            <w:pPr>
              <w:pStyle w:val="TAL"/>
              <w:rPr>
                <w:lang w:eastAsia="en-US"/>
              </w:rPr>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199F1"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B62B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771E8" w14:textId="77777777" w:rsidR="00C270D6" w:rsidRPr="00A15DCB" w:rsidRDefault="00C270D6">
            <w:pPr>
              <w:pStyle w:val="TAL"/>
              <w:rPr>
                <w:rFonts w:cs="Arial"/>
                <w:lang w:eastAsia="zh-CN"/>
              </w:rPr>
            </w:pPr>
          </w:p>
        </w:tc>
      </w:tr>
    </w:tbl>
    <w:p w14:paraId="6652E8D0" w14:textId="77777777" w:rsidR="00C270D6" w:rsidRPr="00A15DCB" w:rsidRDefault="00C270D6" w:rsidP="00C270D6">
      <w:pPr>
        <w:rPr>
          <w:lang w:eastAsia="en-US"/>
        </w:rPr>
      </w:pPr>
    </w:p>
    <w:p w14:paraId="15BA672E" w14:textId="77777777" w:rsidR="00C270D6" w:rsidRPr="00A15DCB" w:rsidRDefault="00C270D6" w:rsidP="00C270D6">
      <w:pPr>
        <w:pStyle w:val="TH"/>
        <w:rPr>
          <w:i/>
          <w:iCs/>
        </w:rPr>
      </w:pPr>
      <w:r w:rsidRPr="00A15DCB">
        <w:t xml:space="preserve">Table 7.1.1.1.15.3.3-2: </w:t>
      </w:r>
      <w:r w:rsidRPr="00A15DCB">
        <w:rPr>
          <w:i/>
          <w:iCs/>
        </w:rPr>
        <w:t xml:space="preserve">ServingCellConfigCommonSIB </w:t>
      </w:r>
      <w:r w:rsidRPr="00A15DCB">
        <w:t>(Table 7.1.1.1.15.3.3-1)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A15DCB" w14:paraId="61B7A822"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2B150D9A" w14:textId="77777777" w:rsidR="00C270D6" w:rsidRPr="00A15DCB" w:rsidRDefault="00C270D6">
            <w:pPr>
              <w:pStyle w:val="TAH"/>
              <w:jc w:val="left"/>
              <w:rPr>
                <w:b w:val="0"/>
              </w:rPr>
            </w:pPr>
            <w:r w:rsidRPr="00A15DCB">
              <w:rPr>
                <w:b w:val="0"/>
              </w:rPr>
              <w:t>Derivation Path: TS 38.508-1 [4],</w:t>
            </w:r>
            <w:r w:rsidRPr="00A15DCB">
              <w:t xml:space="preserve"> </w:t>
            </w:r>
            <w:r w:rsidRPr="00A15DCB">
              <w:rPr>
                <w:b w:val="0"/>
              </w:rPr>
              <w:t>Table 4.6.3-169</w:t>
            </w:r>
          </w:p>
        </w:tc>
      </w:tr>
      <w:tr w:rsidR="00C270D6" w:rsidRPr="00A15DCB" w14:paraId="2FABAD67"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5DB9FC5D"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1357B9"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819292D"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584D7C70" w14:textId="77777777" w:rsidR="00C270D6" w:rsidRPr="00A15DCB" w:rsidRDefault="00C270D6">
            <w:pPr>
              <w:pStyle w:val="TAH"/>
            </w:pPr>
            <w:r w:rsidRPr="00A15DCB">
              <w:t>Condition</w:t>
            </w:r>
          </w:p>
        </w:tc>
      </w:tr>
      <w:tr w:rsidR="00C270D6" w:rsidRPr="00A15DCB" w14:paraId="3C3BC064"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82824A7" w14:textId="77777777" w:rsidR="00C270D6" w:rsidRPr="00A15DCB" w:rsidRDefault="00C270D6">
            <w:pPr>
              <w:pStyle w:val="TAL"/>
            </w:pPr>
            <w:r w:rsidRPr="00A15DCB">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67130B82"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60AD6932"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7A97D60" w14:textId="77777777" w:rsidR="00C270D6" w:rsidRPr="00A15DCB" w:rsidRDefault="00C270D6">
            <w:pPr>
              <w:pStyle w:val="TAL"/>
            </w:pPr>
          </w:p>
        </w:tc>
      </w:tr>
      <w:tr w:rsidR="00C270D6" w:rsidRPr="00A15DCB" w14:paraId="3C7EA57C" w14:textId="77777777" w:rsidTr="00C270D6">
        <w:tc>
          <w:tcPr>
            <w:tcW w:w="4535" w:type="dxa"/>
            <w:tcBorders>
              <w:top w:val="single" w:sz="4" w:space="0" w:color="auto"/>
              <w:left w:val="single" w:sz="4" w:space="0" w:color="auto"/>
              <w:bottom w:val="nil"/>
              <w:right w:val="single" w:sz="4" w:space="0" w:color="auto"/>
            </w:tcBorders>
            <w:hideMark/>
          </w:tcPr>
          <w:p w14:paraId="5B508130" w14:textId="77777777" w:rsidR="00C270D6" w:rsidRPr="00A15DCB" w:rsidRDefault="00C270D6">
            <w:pPr>
              <w:pStyle w:val="TAL"/>
            </w:pPr>
            <w:r w:rsidRPr="00A15DCB">
              <w:t xml:space="preserve">  uplinkConfigCommon-v1700 ::= SEQUENCE {</w:t>
            </w:r>
          </w:p>
        </w:tc>
        <w:tc>
          <w:tcPr>
            <w:tcW w:w="2267" w:type="dxa"/>
            <w:tcBorders>
              <w:top w:val="single" w:sz="4" w:space="0" w:color="auto"/>
              <w:left w:val="single" w:sz="4" w:space="0" w:color="auto"/>
              <w:bottom w:val="single" w:sz="4" w:space="0" w:color="auto"/>
              <w:right w:val="single" w:sz="4" w:space="0" w:color="auto"/>
            </w:tcBorders>
          </w:tcPr>
          <w:p w14:paraId="3A78E581"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4B09624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420B09AA" w14:textId="77777777" w:rsidR="00C270D6" w:rsidRPr="00A15DCB" w:rsidRDefault="00C270D6">
            <w:pPr>
              <w:pStyle w:val="TAL"/>
            </w:pPr>
          </w:p>
        </w:tc>
      </w:tr>
      <w:tr w:rsidR="00C270D6" w:rsidRPr="00A15DCB" w14:paraId="0C528A8F" w14:textId="77777777" w:rsidTr="00C270D6">
        <w:tc>
          <w:tcPr>
            <w:tcW w:w="4535" w:type="dxa"/>
            <w:tcBorders>
              <w:top w:val="single" w:sz="4" w:space="0" w:color="auto"/>
              <w:left w:val="single" w:sz="4" w:space="0" w:color="auto"/>
              <w:bottom w:val="nil"/>
              <w:right w:val="single" w:sz="4" w:space="0" w:color="auto"/>
            </w:tcBorders>
            <w:hideMark/>
          </w:tcPr>
          <w:p w14:paraId="619F6102" w14:textId="77777777" w:rsidR="00C270D6" w:rsidRPr="00A15DCB" w:rsidRDefault="00C270D6">
            <w:pPr>
              <w:pStyle w:val="TAL"/>
            </w:pPr>
            <w:r w:rsidRPr="00A15DCB">
              <w:t xml:space="preserve">    initialUplinkBWP-RedCap-r17</w:t>
            </w:r>
          </w:p>
        </w:tc>
        <w:tc>
          <w:tcPr>
            <w:tcW w:w="2267" w:type="dxa"/>
            <w:tcBorders>
              <w:top w:val="single" w:sz="4" w:space="0" w:color="auto"/>
              <w:left w:val="single" w:sz="4" w:space="0" w:color="auto"/>
              <w:bottom w:val="single" w:sz="4" w:space="0" w:color="auto"/>
              <w:right w:val="single" w:sz="4" w:space="0" w:color="auto"/>
            </w:tcBorders>
            <w:hideMark/>
          </w:tcPr>
          <w:p w14:paraId="3A597733" w14:textId="77777777" w:rsidR="00C270D6" w:rsidRPr="00A15DCB" w:rsidRDefault="00C270D6">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153EA178" w14:textId="77777777" w:rsidR="00C270D6" w:rsidRPr="00A15DCB" w:rsidRDefault="00C270D6">
            <w:pPr>
              <w:pStyle w:val="TAL"/>
            </w:pPr>
            <w:r w:rsidRPr="00A15DCB">
              <w:t>Table 7.1.1.1.15.3.3-3</w:t>
            </w:r>
          </w:p>
        </w:tc>
        <w:tc>
          <w:tcPr>
            <w:tcW w:w="1245" w:type="dxa"/>
            <w:tcBorders>
              <w:top w:val="single" w:sz="4" w:space="0" w:color="auto"/>
              <w:left w:val="single" w:sz="4" w:space="0" w:color="auto"/>
              <w:bottom w:val="single" w:sz="4" w:space="0" w:color="auto"/>
              <w:right w:val="single" w:sz="4" w:space="0" w:color="auto"/>
            </w:tcBorders>
          </w:tcPr>
          <w:p w14:paraId="1EC52614" w14:textId="77777777" w:rsidR="00C270D6" w:rsidRPr="00A15DCB" w:rsidRDefault="00C270D6">
            <w:pPr>
              <w:pStyle w:val="TAL"/>
            </w:pPr>
          </w:p>
        </w:tc>
      </w:tr>
      <w:tr w:rsidR="00C270D6" w:rsidRPr="00A15DCB" w14:paraId="27C0E9A6" w14:textId="77777777" w:rsidTr="00C270D6">
        <w:tc>
          <w:tcPr>
            <w:tcW w:w="4535" w:type="dxa"/>
            <w:tcBorders>
              <w:top w:val="single" w:sz="4" w:space="0" w:color="auto"/>
              <w:left w:val="single" w:sz="4" w:space="0" w:color="auto"/>
              <w:bottom w:val="nil"/>
              <w:right w:val="single" w:sz="4" w:space="0" w:color="auto"/>
            </w:tcBorders>
            <w:hideMark/>
          </w:tcPr>
          <w:p w14:paraId="559A59C1" w14:textId="77777777" w:rsidR="00C270D6" w:rsidRPr="00A15DCB" w:rsidRDefault="00C270D6">
            <w:pPr>
              <w:pStyle w:val="TAL"/>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7217BC"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3D0539E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0C8A1128" w14:textId="77777777" w:rsidR="00C270D6" w:rsidRPr="00A15DCB" w:rsidRDefault="00C270D6">
            <w:pPr>
              <w:pStyle w:val="TAL"/>
            </w:pPr>
          </w:p>
        </w:tc>
      </w:tr>
      <w:tr w:rsidR="00C270D6" w:rsidRPr="00A15DCB" w14:paraId="0CC4FE9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D04F09" w14:textId="77777777" w:rsidR="00C270D6" w:rsidRPr="00A15DCB" w:rsidRDefault="00C270D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874DBEC"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0625A37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CFBA3BA" w14:textId="77777777" w:rsidR="00C270D6" w:rsidRPr="00A15DCB" w:rsidRDefault="00C270D6">
            <w:pPr>
              <w:pStyle w:val="TAL"/>
            </w:pPr>
          </w:p>
        </w:tc>
      </w:tr>
    </w:tbl>
    <w:p w14:paraId="7C67055F" w14:textId="77777777" w:rsidR="00C270D6" w:rsidRPr="00A15DCB" w:rsidRDefault="00C270D6" w:rsidP="00C270D6">
      <w:pPr>
        <w:rPr>
          <w:lang w:eastAsia="en-US"/>
        </w:rPr>
      </w:pPr>
    </w:p>
    <w:p w14:paraId="174601A7" w14:textId="77777777" w:rsidR="00C270D6" w:rsidRPr="00A15DCB" w:rsidRDefault="00C270D6" w:rsidP="00C270D6">
      <w:pPr>
        <w:pStyle w:val="TH"/>
      </w:pPr>
      <w:r w:rsidRPr="00A15DCB">
        <w:t xml:space="preserve">Table 7.1.1.1.15.3.3-3: </w:t>
      </w:r>
      <w:r w:rsidRPr="00A15DCB">
        <w:rPr>
          <w:i/>
        </w:rPr>
        <w:t xml:space="preserve">BWP-UplinkCommon </w:t>
      </w:r>
      <w:r w:rsidRPr="00A15DCB">
        <w:t>(Table 7.1.1.1.15.3.3-2)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A15DCB" w14:paraId="483B93E7"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73BA2C1F" w14:textId="77777777" w:rsidR="00C270D6" w:rsidRPr="00A15DCB" w:rsidRDefault="00C270D6">
            <w:pPr>
              <w:pStyle w:val="TAH"/>
              <w:jc w:val="left"/>
              <w:rPr>
                <w:b w:val="0"/>
              </w:rPr>
            </w:pPr>
            <w:r w:rsidRPr="00A15DCB">
              <w:rPr>
                <w:b w:val="0"/>
              </w:rPr>
              <w:t>Derivation Path: TS 38.508-1 [4],</w:t>
            </w:r>
            <w:r w:rsidRPr="00A15DCB">
              <w:t xml:space="preserve"> </w:t>
            </w:r>
            <w:r w:rsidRPr="00A15DCB">
              <w:rPr>
                <w:b w:val="0"/>
              </w:rPr>
              <w:t>Table 4.6.3-14</w:t>
            </w:r>
          </w:p>
        </w:tc>
      </w:tr>
      <w:tr w:rsidR="00C270D6" w:rsidRPr="00A15DCB" w14:paraId="59FA34D8"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0A5DB76"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0FD6"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6297A02"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03A5C79" w14:textId="77777777" w:rsidR="00C270D6" w:rsidRPr="00A15DCB" w:rsidRDefault="00C270D6">
            <w:pPr>
              <w:pStyle w:val="TAH"/>
            </w:pPr>
            <w:r w:rsidRPr="00A15DCB">
              <w:t>Condition</w:t>
            </w:r>
          </w:p>
        </w:tc>
      </w:tr>
      <w:tr w:rsidR="00C270D6" w:rsidRPr="00A15DCB" w14:paraId="7EF0B54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ECA26B9" w14:textId="77777777" w:rsidR="00C270D6" w:rsidRPr="00A15DCB" w:rsidRDefault="00C270D6">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C3C70C8"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5BF7FF3"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E9C5834" w14:textId="77777777" w:rsidR="00C270D6" w:rsidRPr="00A15DCB" w:rsidRDefault="00C270D6">
            <w:pPr>
              <w:pStyle w:val="TAL"/>
            </w:pPr>
          </w:p>
        </w:tc>
      </w:tr>
      <w:tr w:rsidR="00C270D6" w:rsidRPr="00A15DCB" w14:paraId="5289ACE6"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73685942" w14:textId="77777777" w:rsidR="00C270D6" w:rsidRPr="00A15DCB" w:rsidRDefault="00C270D6">
            <w:pPr>
              <w:pStyle w:val="TAL"/>
            </w:pPr>
            <w:r w:rsidRPr="00A15DCB">
              <w:t xml:space="preserve">  pucch-ConfigCommon CHOICE {</w:t>
            </w:r>
          </w:p>
        </w:tc>
        <w:tc>
          <w:tcPr>
            <w:tcW w:w="2267" w:type="dxa"/>
            <w:tcBorders>
              <w:top w:val="single" w:sz="4" w:space="0" w:color="auto"/>
              <w:left w:val="single" w:sz="4" w:space="0" w:color="auto"/>
              <w:bottom w:val="single" w:sz="4" w:space="0" w:color="auto"/>
              <w:right w:val="single" w:sz="4" w:space="0" w:color="auto"/>
            </w:tcBorders>
          </w:tcPr>
          <w:p w14:paraId="053536C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65836F98"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E5D0B5B" w14:textId="77777777" w:rsidR="00C270D6" w:rsidRPr="00A15DCB" w:rsidRDefault="00C270D6">
            <w:pPr>
              <w:pStyle w:val="TAL"/>
            </w:pPr>
          </w:p>
        </w:tc>
      </w:tr>
      <w:tr w:rsidR="00C270D6" w:rsidRPr="00A15DCB" w14:paraId="55D4551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06BAE3BA" w14:textId="77777777" w:rsidR="00C270D6" w:rsidRPr="00A15DCB" w:rsidRDefault="00C270D6">
            <w:pPr>
              <w:pStyle w:val="TAL"/>
            </w:pPr>
            <w:r w:rsidRPr="00A15DCB">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4ABF06D3" w14:textId="77777777" w:rsidR="00C270D6" w:rsidRPr="00A15DCB" w:rsidRDefault="00C270D6">
            <w:pPr>
              <w:pStyle w:val="TAL"/>
            </w:pPr>
            <w:r w:rsidRPr="00A15DCB">
              <w:t>PUCCH-ConfigCommon</w:t>
            </w:r>
          </w:p>
        </w:tc>
        <w:tc>
          <w:tcPr>
            <w:tcW w:w="1700" w:type="dxa"/>
            <w:tcBorders>
              <w:top w:val="single" w:sz="4" w:space="0" w:color="auto"/>
              <w:left w:val="single" w:sz="4" w:space="0" w:color="auto"/>
              <w:bottom w:val="single" w:sz="4" w:space="0" w:color="auto"/>
              <w:right w:val="single" w:sz="4" w:space="0" w:color="auto"/>
            </w:tcBorders>
            <w:hideMark/>
          </w:tcPr>
          <w:p w14:paraId="1D75A598" w14:textId="77777777" w:rsidR="00C270D6" w:rsidRPr="00A15DCB" w:rsidRDefault="00C270D6">
            <w:pPr>
              <w:pStyle w:val="TAL"/>
            </w:pPr>
            <w:r w:rsidRPr="00A15DCB">
              <w:t>Table 7.1.1.1.15.3.3-4</w:t>
            </w:r>
          </w:p>
        </w:tc>
        <w:tc>
          <w:tcPr>
            <w:tcW w:w="1245" w:type="dxa"/>
            <w:tcBorders>
              <w:top w:val="single" w:sz="4" w:space="0" w:color="auto"/>
              <w:left w:val="single" w:sz="4" w:space="0" w:color="auto"/>
              <w:bottom w:val="single" w:sz="4" w:space="0" w:color="auto"/>
              <w:right w:val="single" w:sz="4" w:space="0" w:color="auto"/>
            </w:tcBorders>
          </w:tcPr>
          <w:p w14:paraId="455E82FF" w14:textId="77777777" w:rsidR="00C270D6" w:rsidRPr="00A15DCB" w:rsidRDefault="00C270D6">
            <w:pPr>
              <w:pStyle w:val="TAL"/>
            </w:pPr>
          </w:p>
        </w:tc>
      </w:tr>
      <w:tr w:rsidR="00C270D6" w:rsidRPr="00A15DCB" w14:paraId="7B3B9CA9"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D229A1" w14:textId="77777777" w:rsidR="00C270D6" w:rsidRPr="00A15DCB" w:rsidRDefault="00C270D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293D52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4C647CC6"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4613A8B2" w14:textId="77777777" w:rsidR="00C270D6" w:rsidRPr="00A15DCB" w:rsidRDefault="00C270D6">
            <w:pPr>
              <w:pStyle w:val="TAL"/>
            </w:pPr>
          </w:p>
        </w:tc>
      </w:tr>
      <w:tr w:rsidR="00C270D6" w:rsidRPr="00A15DCB" w14:paraId="439F53F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8F60418" w14:textId="77777777" w:rsidR="00C270D6" w:rsidRPr="00A15DCB" w:rsidRDefault="00C270D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107DA92"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3558E25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2DEEF7A6" w14:textId="77777777" w:rsidR="00C270D6" w:rsidRPr="00A15DCB" w:rsidRDefault="00C270D6">
            <w:pPr>
              <w:pStyle w:val="TAL"/>
            </w:pPr>
          </w:p>
        </w:tc>
      </w:tr>
    </w:tbl>
    <w:p w14:paraId="52647767" w14:textId="77777777" w:rsidR="00C270D6" w:rsidRPr="00A15DCB" w:rsidRDefault="00C270D6" w:rsidP="00C270D6">
      <w:pPr>
        <w:rPr>
          <w:lang w:eastAsia="en-US"/>
        </w:rPr>
      </w:pPr>
    </w:p>
    <w:p w14:paraId="73459A5C" w14:textId="77777777" w:rsidR="00C270D6" w:rsidRPr="00A15DCB" w:rsidRDefault="00C270D6" w:rsidP="00C270D6">
      <w:pPr>
        <w:pStyle w:val="TH"/>
      </w:pPr>
      <w:r w:rsidRPr="00A15DCB">
        <w:t xml:space="preserve">Table 7.1.1.1.15.3.3-4: </w:t>
      </w:r>
      <w:r w:rsidRPr="00A15DCB">
        <w:rPr>
          <w:i/>
        </w:rPr>
        <w:t xml:space="preserve">PUCCH-ConfigCommon </w:t>
      </w:r>
      <w:r w:rsidRPr="00A15DCB">
        <w:t>(Table 7.1.1.1.15.3.3-3)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A15DCB" w14:paraId="34702484"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503FA37F" w14:textId="77777777" w:rsidR="00C270D6" w:rsidRPr="00A15DCB" w:rsidRDefault="00C270D6">
            <w:pPr>
              <w:pStyle w:val="TAH"/>
              <w:jc w:val="left"/>
              <w:rPr>
                <w:b w:val="0"/>
              </w:rPr>
            </w:pPr>
            <w:r w:rsidRPr="00A15DCB">
              <w:rPr>
                <w:b w:val="0"/>
              </w:rPr>
              <w:t>Derivation Path: TS 38.508-1 [4], Table 4.6.3-113</w:t>
            </w:r>
          </w:p>
        </w:tc>
      </w:tr>
      <w:tr w:rsidR="00C270D6" w:rsidRPr="00A15DCB" w14:paraId="3CEAEC0B"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35AC93"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2A6E54"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9D747B6"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2E6D7A1" w14:textId="77777777" w:rsidR="00C270D6" w:rsidRPr="00A15DCB" w:rsidRDefault="00C270D6">
            <w:pPr>
              <w:pStyle w:val="TAH"/>
            </w:pPr>
            <w:r w:rsidRPr="00A15DCB">
              <w:t>Condition</w:t>
            </w:r>
          </w:p>
        </w:tc>
      </w:tr>
      <w:tr w:rsidR="00C270D6" w:rsidRPr="00A15DCB" w14:paraId="65A94231"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1B6E3073" w14:textId="77777777" w:rsidR="00C270D6" w:rsidRPr="00A15DCB" w:rsidRDefault="00C270D6">
            <w:pPr>
              <w:pStyle w:val="TAL"/>
            </w:pPr>
            <w:r w:rsidRPr="00A15DCB">
              <w:t xml:space="preserve">PUCCH-ConfigCommon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D456612"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A69A685"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225F808" w14:textId="77777777" w:rsidR="00C270D6" w:rsidRPr="00A15DCB" w:rsidRDefault="00C270D6">
            <w:pPr>
              <w:pStyle w:val="TAL"/>
            </w:pPr>
          </w:p>
        </w:tc>
      </w:tr>
      <w:tr w:rsidR="00C270D6" w:rsidRPr="00A15DCB" w14:paraId="4FC0D3EE"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95D323C" w14:textId="77777777" w:rsidR="00C270D6" w:rsidRPr="00A15DCB" w:rsidRDefault="00C270D6">
            <w:pPr>
              <w:pStyle w:val="TAL"/>
            </w:pPr>
            <w:r w:rsidRPr="00A15DCB">
              <w:rPr>
                <w:lang w:eastAsia="zh-CN"/>
              </w:rPr>
              <w:t xml:space="preserve">  </w:t>
            </w:r>
            <w:r w:rsidRPr="00A15DCB">
              <w:t>pucch-ResourceCommon</w:t>
            </w:r>
          </w:p>
        </w:tc>
        <w:tc>
          <w:tcPr>
            <w:tcW w:w="2267" w:type="dxa"/>
            <w:tcBorders>
              <w:top w:val="single" w:sz="4" w:space="0" w:color="auto"/>
              <w:left w:val="single" w:sz="4" w:space="0" w:color="auto"/>
              <w:bottom w:val="single" w:sz="4" w:space="0" w:color="auto"/>
              <w:right w:val="single" w:sz="4" w:space="0" w:color="auto"/>
            </w:tcBorders>
            <w:hideMark/>
          </w:tcPr>
          <w:p w14:paraId="775CF8DE" w14:textId="77777777" w:rsidR="00C270D6" w:rsidRPr="00A15DCB" w:rsidRDefault="00C270D6">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44C44B05"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397EC7B9" w14:textId="77777777" w:rsidR="00C270D6" w:rsidRPr="00A15DCB" w:rsidRDefault="00C270D6">
            <w:pPr>
              <w:pStyle w:val="TAL"/>
            </w:pPr>
          </w:p>
        </w:tc>
      </w:tr>
      <w:tr w:rsidR="00C270D6" w:rsidRPr="00A15DCB" w14:paraId="20350DBF"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38F357E" w14:textId="77777777" w:rsidR="00C270D6" w:rsidRPr="00A15DCB" w:rsidRDefault="00C270D6">
            <w:pPr>
              <w:pStyle w:val="TAL"/>
            </w:pPr>
            <w:r w:rsidRPr="00A15DCB">
              <w:t xml:space="preserve">  pucch-ResourceCommonRedCap-r17</w:t>
            </w:r>
          </w:p>
        </w:tc>
        <w:tc>
          <w:tcPr>
            <w:tcW w:w="2267" w:type="dxa"/>
            <w:tcBorders>
              <w:top w:val="single" w:sz="4" w:space="0" w:color="auto"/>
              <w:left w:val="single" w:sz="4" w:space="0" w:color="auto"/>
              <w:bottom w:val="single" w:sz="4" w:space="0" w:color="auto"/>
              <w:right w:val="single" w:sz="4" w:space="0" w:color="auto"/>
            </w:tcBorders>
            <w:hideMark/>
          </w:tcPr>
          <w:p w14:paraId="1803E90F" w14:textId="77777777" w:rsidR="00C270D6" w:rsidRPr="00A15DCB" w:rsidRDefault="00C270D6">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910A675" w14:textId="77777777" w:rsidR="00C270D6" w:rsidRPr="00A15DCB" w:rsidRDefault="00C270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CED7AE" w14:textId="77777777" w:rsidR="00C270D6" w:rsidRPr="00A15DCB" w:rsidRDefault="00C270D6">
            <w:pPr>
              <w:pStyle w:val="TAL"/>
            </w:pPr>
          </w:p>
        </w:tc>
      </w:tr>
      <w:tr w:rsidR="00C270D6" w:rsidRPr="00A15DCB" w14:paraId="648FD1E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5D2291" w14:textId="77777777" w:rsidR="00C270D6" w:rsidRPr="00A15DCB" w:rsidRDefault="00C270D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603E7C5"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EDF5B44"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9BD0C5A" w14:textId="77777777" w:rsidR="00C270D6" w:rsidRPr="00A15DCB" w:rsidRDefault="00C270D6">
            <w:pPr>
              <w:pStyle w:val="TAL"/>
            </w:pPr>
          </w:p>
        </w:tc>
      </w:tr>
    </w:tbl>
    <w:p w14:paraId="7C756D66" w14:textId="77777777" w:rsidR="00C270D6" w:rsidRPr="00A15DCB" w:rsidRDefault="00C270D6" w:rsidP="00C270D6">
      <w:pPr>
        <w:rPr>
          <w:lang w:eastAsia="zh-CN"/>
        </w:rPr>
      </w:pPr>
    </w:p>
    <w:p w14:paraId="3FF2EF5F" w14:textId="77777777" w:rsidR="00C270D6" w:rsidRPr="00A15DCB" w:rsidRDefault="00C270D6" w:rsidP="00C270D6">
      <w:pPr>
        <w:pStyle w:val="TH"/>
        <w:rPr>
          <w:lang w:eastAsia="en-US"/>
        </w:rPr>
      </w:pPr>
      <w:r w:rsidRPr="00A15DCB">
        <w:t xml:space="preserve">Table 7.1.1.1.15.3.3-5: </w:t>
      </w:r>
      <w:r w:rsidRPr="00A15DCB">
        <w:rPr>
          <w:i/>
        </w:rPr>
        <w:t>SIB3</w:t>
      </w:r>
      <w:r w:rsidRPr="00A15DCB">
        <w:t xml:space="preserve"> on NR Cell 1 (Preamble and Step 9A, Table 7.1.1.1.15.3.2-3)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C270D6" w:rsidRPr="00A15DCB" w14:paraId="57F90F4D"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65D5D92A" w14:textId="77777777" w:rsidR="00C270D6" w:rsidRPr="00A15DCB" w:rsidRDefault="00C270D6">
            <w:pPr>
              <w:pStyle w:val="TAL"/>
              <w:rPr>
                <w:rFonts w:cs="Arial"/>
              </w:rPr>
            </w:pPr>
            <w:r w:rsidRPr="00A15DCB">
              <w:rPr>
                <w:rFonts w:cs="Arial"/>
              </w:rPr>
              <w:t>Derivation Path: TS 38.508-1 [4], Table 4.6.2-2</w:t>
            </w:r>
          </w:p>
        </w:tc>
      </w:tr>
      <w:tr w:rsidR="00C270D6" w:rsidRPr="00A15DCB" w14:paraId="058FD0A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CDE29" w14:textId="77777777" w:rsidR="00C270D6" w:rsidRPr="00A15DCB" w:rsidRDefault="00C270D6">
            <w:pPr>
              <w:pStyle w:val="TAH"/>
              <w:rPr>
                <w:rFonts w:cs="Arial"/>
              </w:rPr>
            </w:pPr>
            <w:r w:rsidRPr="00A15DCB">
              <w:rPr>
                <w:rFonts w:cs="Arial"/>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36E90" w14:textId="77777777" w:rsidR="00C270D6" w:rsidRPr="00A15DCB" w:rsidRDefault="00C270D6">
            <w:pPr>
              <w:pStyle w:val="TAH"/>
              <w:rPr>
                <w:rFonts w:cs="Arial"/>
              </w:rPr>
            </w:pPr>
            <w:r w:rsidRPr="00A15DCB">
              <w:rPr>
                <w:rFonts w:cs="Arial"/>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54F7A" w14:textId="77777777" w:rsidR="00C270D6" w:rsidRPr="00A15DCB" w:rsidRDefault="00C270D6">
            <w:pPr>
              <w:pStyle w:val="TAH"/>
              <w:rPr>
                <w:rFonts w:cs="Arial"/>
              </w:rPr>
            </w:pPr>
            <w:r w:rsidRPr="00A15DCB">
              <w:rPr>
                <w:rFonts w:cs="Arial"/>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6A189" w14:textId="77777777" w:rsidR="00C270D6" w:rsidRPr="00A15DCB" w:rsidRDefault="00C270D6">
            <w:pPr>
              <w:pStyle w:val="TAH"/>
              <w:rPr>
                <w:rFonts w:cs="Arial"/>
              </w:rPr>
            </w:pPr>
            <w:r w:rsidRPr="00A15DCB">
              <w:rPr>
                <w:rFonts w:cs="Arial"/>
              </w:rPr>
              <w:t>Condition</w:t>
            </w:r>
          </w:p>
        </w:tc>
      </w:tr>
      <w:tr w:rsidR="00C270D6" w:rsidRPr="00A15DCB" w14:paraId="690C489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53065" w14:textId="77777777" w:rsidR="00C270D6" w:rsidRPr="00A15DCB" w:rsidRDefault="00C270D6">
            <w:pPr>
              <w:pStyle w:val="TAL"/>
              <w:rPr>
                <w:rFonts w:cs="Arial"/>
              </w:rPr>
            </w:pPr>
            <w:r w:rsidRPr="00A15DCB">
              <w:t>SIB3</w:t>
            </w:r>
            <w:r w:rsidRPr="00A15DCB">
              <w:rPr>
                <w:rFonts w:cs="Arial"/>
              </w:rPr>
              <w:t xml:space="preserve">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E91B1"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82F02"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00355E" w14:textId="77777777" w:rsidR="00C270D6" w:rsidRPr="00A15DCB" w:rsidRDefault="00C270D6">
            <w:pPr>
              <w:pStyle w:val="TAL"/>
              <w:rPr>
                <w:rFonts w:cs="Arial"/>
                <w:lang w:eastAsia="zh-CN"/>
              </w:rPr>
            </w:pPr>
          </w:p>
        </w:tc>
      </w:tr>
      <w:tr w:rsidR="00C270D6" w:rsidRPr="00A15DCB" w14:paraId="3DADFD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A2FF" w14:textId="77777777" w:rsidR="00C270D6" w:rsidRPr="00A15DCB" w:rsidRDefault="00C270D6">
            <w:pPr>
              <w:pStyle w:val="TAL"/>
              <w:rPr>
                <w:rFonts w:cs="Arial"/>
                <w:lang w:eastAsia="en-US"/>
              </w:rPr>
            </w:pPr>
            <w:r w:rsidRPr="00A15DCB">
              <w:rPr>
                <w:rFonts w:cs="Arial"/>
              </w:rPr>
              <w:t xml:space="preserve">  </w:t>
            </w:r>
            <w:r w:rsidRPr="00A15DCB">
              <w:t>intraFreqNeighCellList</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ED7D1"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A5C33"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B9F6" w14:textId="77777777" w:rsidR="00C270D6" w:rsidRPr="00A15DCB" w:rsidRDefault="00C270D6">
            <w:pPr>
              <w:pStyle w:val="TAL"/>
              <w:rPr>
                <w:rFonts w:cs="Arial"/>
              </w:rPr>
            </w:pPr>
          </w:p>
        </w:tc>
      </w:tr>
      <w:tr w:rsidR="00C270D6" w:rsidRPr="00A15DCB" w14:paraId="755667A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DC14F" w14:textId="77777777" w:rsidR="00C270D6" w:rsidRPr="00A15DCB" w:rsidRDefault="00C270D6">
            <w:pPr>
              <w:pStyle w:val="TAL"/>
              <w:rPr>
                <w:rFonts w:cs="Arial"/>
              </w:rPr>
            </w:pPr>
            <w:r w:rsidRPr="00A15DCB">
              <w:t xml:space="preserve">    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DDC74" w14:textId="77777777" w:rsidR="00C270D6" w:rsidRPr="00A15DCB" w:rsidRDefault="00C270D6">
            <w:pPr>
              <w:pStyle w:val="TAL"/>
              <w:rPr>
                <w:rFonts w:cs="Arial"/>
              </w:rPr>
            </w:pPr>
            <w:r w:rsidRPr="00A15DCB">
              <w:rPr>
                <w:rFonts w:cs="Arial"/>
              </w:rPr>
              <w:t xml:space="preserve">The cell identity of NR Cell 11 defined in 38.508-1 [4] clause 4.4.2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0EFF13"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C2077" w14:textId="77777777" w:rsidR="00C270D6" w:rsidRPr="00A15DCB" w:rsidRDefault="00C270D6">
            <w:pPr>
              <w:pStyle w:val="TAL"/>
              <w:rPr>
                <w:rFonts w:cs="Arial"/>
              </w:rPr>
            </w:pPr>
          </w:p>
        </w:tc>
      </w:tr>
      <w:tr w:rsidR="00C270D6" w:rsidRPr="00A15DCB" w14:paraId="7D83418D" w14:textId="77777777" w:rsidTr="00C270D6">
        <w:tc>
          <w:tcPr>
            <w:tcW w:w="453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0CDF" w14:textId="77777777" w:rsidR="00C270D6" w:rsidRPr="00A15DCB" w:rsidRDefault="00C270D6">
            <w:pPr>
              <w:pStyle w:val="TAL"/>
              <w:rPr>
                <w:rFonts w:cs="Arial"/>
              </w:rPr>
            </w:pPr>
            <w:r w:rsidRPr="00A15DCB">
              <w:t xml:space="preserve">    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17817" w14:textId="77777777" w:rsidR="00C270D6" w:rsidRPr="00A15DCB" w:rsidRDefault="00C270D6">
            <w:pPr>
              <w:pStyle w:val="TAL"/>
              <w:rPr>
                <w:rFonts w:cs="Arial"/>
              </w:rPr>
            </w:pPr>
            <w:r w:rsidRPr="00A15DCB">
              <w:rPr>
                <w:rFonts w:cs="Arial"/>
              </w:rPr>
              <w:t>16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8E339" w14:textId="77777777" w:rsidR="00C270D6" w:rsidRPr="00A15DCB" w:rsidRDefault="00C270D6">
            <w:pPr>
              <w:pStyle w:val="TAL"/>
              <w:rPr>
                <w:rFonts w:cs="Arial"/>
              </w:rPr>
            </w:pPr>
            <w:r w:rsidRPr="00A15DCB">
              <w:rPr>
                <w:rFonts w:cs="Arial"/>
              </w:rPr>
              <w:t>Preamble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1C585" w14:textId="77777777" w:rsidR="00C270D6" w:rsidRPr="00A15DCB" w:rsidRDefault="00C270D6">
            <w:pPr>
              <w:pStyle w:val="TAL"/>
              <w:rPr>
                <w:rFonts w:cs="Arial"/>
              </w:rPr>
            </w:pPr>
          </w:p>
        </w:tc>
      </w:tr>
      <w:tr w:rsidR="00C270D6" w:rsidRPr="00A15DCB" w14:paraId="341C9B74" w14:textId="77777777" w:rsidTr="00C270D6">
        <w:tc>
          <w:tcPr>
            <w:tcW w:w="14273" w:type="dxa"/>
            <w:vMerge/>
            <w:tcBorders>
              <w:top w:val="single" w:sz="4" w:space="0" w:color="auto"/>
              <w:left w:val="single" w:sz="4" w:space="0" w:color="auto"/>
              <w:bottom w:val="single" w:sz="4" w:space="0" w:color="auto"/>
              <w:right w:val="single" w:sz="4" w:space="0" w:color="auto"/>
            </w:tcBorders>
            <w:vAlign w:val="center"/>
            <w:hideMark/>
          </w:tcPr>
          <w:p w14:paraId="2F76ADF1" w14:textId="77777777" w:rsidR="00C270D6" w:rsidRPr="00A15DCB" w:rsidRDefault="00C270D6">
            <w:pPr>
              <w:spacing w:after="0"/>
              <w:rPr>
                <w:rFonts w:ascii="Arial" w:hAnsi="Arial" w:cs="Arial"/>
                <w:sz w:val="18"/>
                <w:lang w:eastAsia="en-US"/>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BC9CB" w14:textId="77777777" w:rsidR="00C270D6" w:rsidRPr="00A15DCB" w:rsidRDefault="00C270D6">
            <w:pPr>
              <w:pStyle w:val="TAL"/>
              <w:rPr>
                <w:rFonts w:cs="Arial"/>
              </w:rPr>
            </w:pPr>
            <w:r w:rsidRPr="00A15DCB">
              <w:rPr>
                <w:rFonts w:cs="Arial"/>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96962" w14:textId="77777777" w:rsidR="00C270D6" w:rsidRPr="00A15DCB" w:rsidRDefault="00C270D6">
            <w:pPr>
              <w:pStyle w:val="TAL"/>
              <w:rPr>
                <w:rFonts w:cs="Arial"/>
              </w:rPr>
            </w:pPr>
            <w:r w:rsidRPr="00A15DCB">
              <w:rPr>
                <w:rFonts w:cs="Arial"/>
              </w:rPr>
              <w:t>Step 9A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C992A" w14:textId="77777777" w:rsidR="00C270D6" w:rsidRPr="00A15DCB" w:rsidRDefault="00C270D6">
            <w:pPr>
              <w:pStyle w:val="TAL"/>
              <w:rPr>
                <w:rFonts w:cs="Arial"/>
              </w:rPr>
            </w:pPr>
          </w:p>
        </w:tc>
      </w:tr>
      <w:tr w:rsidR="00C270D6" w:rsidRPr="00A15DCB" w14:paraId="5F3BB5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477A6"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EF23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F4329"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03630" w14:textId="77777777" w:rsidR="00C270D6" w:rsidRPr="00A15DCB" w:rsidRDefault="00C270D6">
            <w:pPr>
              <w:pStyle w:val="TAL"/>
              <w:rPr>
                <w:rFonts w:cs="Arial"/>
              </w:rPr>
            </w:pPr>
          </w:p>
        </w:tc>
      </w:tr>
      <w:tr w:rsidR="00C270D6" w:rsidRPr="00A15DCB" w14:paraId="3DE0269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B8584" w14:textId="77777777" w:rsidR="00C270D6" w:rsidRPr="00A15DCB" w:rsidRDefault="00C270D6">
            <w:pPr>
              <w:pStyle w:val="TAL"/>
              <w:rPr>
                <w:rFonts w:cs="Arial"/>
                <w:lang w:eastAsia="zh-CN"/>
              </w:rPr>
            </w:pPr>
            <w:r w:rsidRPr="00A15DCB">
              <w:rPr>
                <w:rFonts w:cs="Arial"/>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DE2E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6C2D6"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4D5C72" w14:textId="77777777" w:rsidR="00C270D6" w:rsidRPr="00A15DCB" w:rsidRDefault="00C270D6">
            <w:pPr>
              <w:pStyle w:val="TAL"/>
              <w:rPr>
                <w:rFonts w:cs="Arial"/>
                <w:lang w:eastAsia="zh-CN"/>
              </w:rPr>
            </w:pPr>
          </w:p>
        </w:tc>
      </w:tr>
    </w:tbl>
    <w:p w14:paraId="5B34D933" w14:textId="77777777" w:rsidR="00C270D6" w:rsidRPr="00A15DCB" w:rsidRDefault="00C270D6" w:rsidP="00C270D6">
      <w:pPr>
        <w:rPr>
          <w:lang w:eastAsia="en-US"/>
        </w:rPr>
      </w:pPr>
    </w:p>
    <w:p w14:paraId="58124536" w14:textId="70C120BB" w:rsidR="0044677F" w:rsidRPr="00A15DCB" w:rsidRDefault="0044677F" w:rsidP="0044677F">
      <w:pPr>
        <w:pStyle w:val="Heading5"/>
      </w:pPr>
      <w:r w:rsidRPr="00A15DCB">
        <w:rPr>
          <w:lang w:eastAsia="zh-CN"/>
        </w:rPr>
        <w:t>7.1.1.1.16</w:t>
      </w:r>
      <w:r w:rsidRPr="00A15DCB">
        <w:tab/>
        <w:t>Random access procedure / RedCap UE identification / Msg3-based / CCCH1</w:t>
      </w:r>
    </w:p>
    <w:p w14:paraId="4FF61C15" w14:textId="77777777" w:rsidR="0044677F" w:rsidRPr="00A15DCB" w:rsidRDefault="0044677F" w:rsidP="0044677F">
      <w:pPr>
        <w:pStyle w:val="H6"/>
      </w:pPr>
      <w:r w:rsidRPr="00A15DCB">
        <w:t>7.1.1.1.16.1</w:t>
      </w:r>
      <w:r w:rsidRPr="00A15DCB">
        <w:tab/>
        <w:t>Test Purpose (TP)</w:t>
      </w:r>
    </w:p>
    <w:p w14:paraId="2FA027F3" w14:textId="77777777" w:rsidR="0044677F" w:rsidRPr="00A15DCB" w:rsidRDefault="0044677F" w:rsidP="0044677F">
      <w:pPr>
        <w:pStyle w:val="H6"/>
      </w:pPr>
      <w:r w:rsidRPr="00A15DCB">
        <w:t>(1)</w:t>
      </w:r>
    </w:p>
    <w:p w14:paraId="2E295258" w14:textId="77777777" w:rsidR="0044677F" w:rsidRPr="00A15DCB" w:rsidRDefault="0044677F" w:rsidP="0044677F">
      <w:pPr>
        <w:pStyle w:val="PL"/>
        <w:rPr>
          <w:noProof w:val="0"/>
        </w:rPr>
      </w:pPr>
      <w:r w:rsidRPr="00A15DCB">
        <w:rPr>
          <w:b/>
          <w:bCs/>
          <w:noProof w:val="0"/>
        </w:rPr>
        <w:t xml:space="preserve">with </w:t>
      </w:r>
      <w:r w:rsidRPr="00A15DCB">
        <w:rPr>
          <w:noProof w:val="0"/>
        </w:rPr>
        <w:t>{ UE supporting RedCap and in NR RRC_Inactive state }</w:t>
      </w:r>
    </w:p>
    <w:p w14:paraId="0248D53C" w14:textId="77777777" w:rsidR="0044677F" w:rsidRPr="00A15DCB" w:rsidRDefault="0044677F" w:rsidP="0044677F">
      <w:pPr>
        <w:pStyle w:val="PL"/>
        <w:rPr>
          <w:noProof w:val="0"/>
        </w:rPr>
      </w:pPr>
      <w:r w:rsidRPr="00A15DCB">
        <w:rPr>
          <w:b/>
          <w:bCs/>
          <w:noProof w:val="0"/>
        </w:rPr>
        <w:t>ensure that</w:t>
      </w:r>
      <w:r w:rsidRPr="00A15DCB">
        <w:rPr>
          <w:noProof w:val="0"/>
        </w:rPr>
        <w:t xml:space="preserve"> {</w:t>
      </w:r>
    </w:p>
    <w:p w14:paraId="3F291B6A" w14:textId="77777777" w:rsidR="0044677F" w:rsidRPr="00A15DCB" w:rsidRDefault="0044677F" w:rsidP="0044677F">
      <w:pPr>
        <w:pStyle w:val="PL"/>
        <w:rPr>
          <w:noProof w:val="0"/>
        </w:rPr>
      </w:pPr>
      <w:r w:rsidRPr="00A15DCB">
        <w:rPr>
          <w:b/>
          <w:bCs/>
          <w:noProof w:val="0"/>
        </w:rPr>
        <w:t xml:space="preserve">  when</w:t>
      </w:r>
      <w:r w:rsidRPr="00A15DCB">
        <w:rPr>
          <w:noProof w:val="0"/>
        </w:rPr>
        <w:t xml:space="preserve"> { UE starts Random Access procedure }</w:t>
      </w:r>
    </w:p>
    <w:p w14:paraId="270D8954" w14:textId="77777777" w:rsidR="0044677F" w:rsidRPr="00A15DCB" w:rsidRDefault="0044677F" w:rsidP="0044677F">
      <w:pPr>
        <w:pStyle w:val="PL"/>
        <w:rPr>
          <w:noProof w:val="0"/>
        </w:rPr>
      </w:pPr>
      <w:r w:rsidRPr="00A15DCB">
        <w:rPr>
          <w:b/>
          <w:bCs/>
          <w:noProof w:val="0"/>
        </w:rPr>
        <w:t xml:space="preserve">    then</w:t>
      </w:r>
      <w:r w:rsidRPr="00A15DCB">
        <w:rPr>
          <w:noProof w:val="0"/>
        </w:rPr>
        <w:t xml:space="preserve"> { the UE uses the RedCap specific LCID in Msg3}</w:t>
      </w:r>
    </w:p>
    <w:p w14:paraId="4D5A2180" w14:textId="77777777" w:rsidR="0044677F" w:rsidRPr="00A15DCB" w:rsidRDefault="0044677F" w:rsidP="0044677F">
      <w:pPr>
        <w:pStyle w:val="PL"/>
        <w:rPr>
          <w:noProof w:val="0"/>
        </w:rPr>
      </w:pPr>
      <w:r w:rsidRPr="00A15DCB">
        <w:rPr>
          <w:noProof w:val="0"/>
        </w:rPr>
        <w:t xml:space="preserve">            }</w:t>
      </w:r>
    </w:p>
    <w:p w14:paraId="15C3F801" w14:textId="77777777" w:rsidR="0044677F" w:rsidRPr="00A15DCB" w:rsidRDefault="0044677F" w:rsidP="0044677F">
      <w:pPr>
        <w:pStyle w:val="PL"/>
        <w:rPr>
          <w:noProof w:val="0"/>
        </w:rPr>
      </w:pPr>
    </w:p>
    <w:p w14:paraId="1A0E034D" w14:textId="77777777" w:rsidR="0044677F" w:rsidRPr="00A15DCB" w:rsidRDefault="0044677F" w:rsidP="0044677F">
      <w:pPr>
        <w:pStyle w:val="H6"/>
      </w:pPr>
      <w:r w:rsidRPr="00A15DCB">
        <w:t>7.1.1.1.16.2</w:t>
      </w:r>
      <w:r w:rsidRPr="00A15DCB">
        <w:tab/>
        <w:t>Conformance requirements</w:t>
      </w:r>
    </w:p>
    <w:p w14:paraId="26A158A5" w14:textId="77777777" w:rsidR="0044677F" w:rsidRPr="00A15DCB" w:rsidRDefault="0044677F" w:rsidP="0044677F">
      <w:r w:rsidRPr="00A15DCB">
        <w:t>References: The conformance requirements covered in the present test case are specified in: TS 38.321, clause 6.2.1 and TS38.331,clause 5.3.13.3. Unless otherwise stated these are Rel-17 requirements.</w:t>
      </w:r>
    </w:p>
    <w:p w14:paraId="16D28A36" w14:textId="77777777" w:rsidR="0044677F" w:rsidRPr="00A15DCB" w:rsidRDefault="0044677F" w:rsidP="0044677F">
      <w:r w:rsidRPr="00A15DCB">
        <w:t>[TS 38.321, clause 6.2.1]</w:t>
      </w:r>
    </w:p>
    <w:p w14:paraId="260CEC0C" w14:textId="77777777" w:rsidR="0044677F" w:rsidRPr="00A15DCB" w:rsidRDefault="0044677F" w:rsidP="0044677F">
      <w:pPr>
        <w:pStyle w:val="TH"/>
        <w:rPr>
          <w:lang w:eastAsia="ko-KR"/>
        </w:rPr>
      </w:pPr>
      <w:r w:rsidRPr="00A15DCB">
        <w:rPr>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44677F" w:rsidRPr="00A15DCB" w14:paraId="0A443A3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8C84533" w14:textId="77777777" w:rsidR="0044677F" w:rsidRPr="00A15DCB" w:rsidRDefault="0044677F">
            <w:pPr>
              <w:pStyle w:val="TAH"/>
              <w:rPr>
                <w:lang w:eastAsia="ko-KR"/>
              </w:rPr>
            </w:pPr>
            <w:r w:rsidRPr="00A15DCB">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1613A240" w14:textId="77777777" w:rsidR="0044677F" w:rsidRPr="00A15DCB" w:rsidRDefault="0044677F">
            <w:pPr>
              <w:pStyle w:val="TAH"/>
              <w:rPr>
                <w:lang w:eastAsia="ko-KR"/>
              </w:rPr>
            </w:pPr>
            <w:r w:rsidRPr="00A15DCB">
              <w:rPr>
                <w:lang w:eastAsia="ko-KR"/>
              </w:rPr>
              <w:t>LCID values</w:t>
            </w:r>
          </w:p>
        </w:tc>
      </w:tr>
      <w:tr w:rsidR="0044677F" w:rsidRPr="00A15DCB" w14:paraId="760F2D6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7AC01F" w14:textId="77777777" w:rsidR="0044677F" w:rsidRPr="00A15DCB" w:rsidRDefault="0044677F">
            <w:pPr>
              <w:pStyle w:val="TAC"/>
              <w:rPr>
                <w:lang w:eastAsia="ko-KR"/>
              </w:rPr>
            </w:pPr>
            <w:r w:rsidRPr="00A15DCB">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5E296B88" w14:textId="77777777" w:rsidR="0044677F" w:rsidRPr="00A15DCB" w:rsidRDefault="0044677F">
            <w:pPr>
              <w:pStyle w:val="TAL"/>
              <w:rPr>
                <w:lang w:eastAsia="ko-KR"/>
              </w:rPr>
            </w:pPr>
            <w:r w:rsidRPr="00A15DCB">
              <w:rPr>
                <w:lang w:eastAsia="ko-KR"/>
              </w:rPr>
              <w:t>CCCH of size 64 bits (referred to as "CCCH1" in TS 38.331 [5]), except for a RedCap UE</w:t>
            </w:r>
          </w:p>
        </w:tc>
      </w:tr>
      <w:tr w:rsidR="0044677F" w:rsidRPr="00A15DCB" w14:paraId="533CEA7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F4E9374" w14:textId="77777777" w:rsidR="0044677F" w:rsidRPr="00A15DCB" w:rsidRDefault="0044677F">
            <w:pPr>
              <w:pStyle w:val="TAC"/>
              <w:rPr>
                <w:lang w:eastAsia="ko-KR"/>
              </w:rPr>
            </w:pPr>
            <w:r w:rsidRPr="00A15DCB">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447B8F80" w14:textId="77777777" w:rsidR="0044677F" w:rsidRPr="00A15DCB" w:rsidRDefault="0044677F">
            <w:pPr>
              <w:pStyle w:val="TAL"/>
              <w:rPr>
                <w:lang w:eastAsia="ko-KR"/>
              </w:rPr>
            </w:pPr>
            <w:r w:rsidRPr="00A15DCB">
              <w:rPr>
                <w:lang w:eastAsia="ko-KR"/>
              </w:rPr>
              <w:t>Identity of the logical channel of DCCH and DTCH</w:t>
            </w:r>
          </w:p>
        </w:tc>
      </w:tr>
      <w:tr w:rsidR="0044677F" w:rsidRPr="00A15DCB" w14:paraId="715C9EA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2FC4760" w14:textId="77777777" w:rsidR="0044677F" w:rsidRPr="00A15DCB" w:rsidRDefault="0044677F">
            <w:pPr>
              <w:pStyle w:val="TAC"/>
              <w:rPr>
                <w:lang w:eastAsia="ko-KR"/>
              </w:rPr>
            </w:pPr>
            <w:r w:rsidRPr="00A15DCB">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034B0DCA" w14:textId="77777777" w:rsidR="0044677F" w:rsidRPr="00A15DCB" w:rsidRDefault="0044677F">
            <w:pPr>
              <w:pStyle w:val="TAL"/>
              <w:rPr>
                <w:lang w:eastAsia="ko-KR"/>
              </w:rPr>
            </w:pPr>
            <w:r w:rsidRPr="00A15DCB">
              <w:rPr>
                <w:lang w:eastAsia="ko-KR"/>
              </w:rPr>
              <w:t>Extended logical channel ID field (two-octet eLCID field)</w:t>
            </w:r>
          </w:p>
        </w:tc>
      </w:tr>
      <w:tr w:rsidR="0044677F" w:rsidRPr="00A15DCB" w14:paraId="1769B92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94037B5" w14:textId="77777777" w:rsidR="0044677F" w:rsidRPr="00A15DCB" w:rsidRDefault="0044677F">
            <w:pPr>
              <w:pStyle w:val="TAC"/>
              <w:rPr>
                <w:lang w:eastAsia="ko-KR"/>
              </w:rPr>
            </w:pPr>
            <w:r w:rsidRPr="00A15DCB">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7FA5D1AC" w14:textId="77777777" w:rsidR="0044677F" w:rsidRPr="00A15DCB" w:rsidRDefault="0044677F">
            <w:pPr>
              <w:pStyle w:val="TAL"/>
              <w:rPr>
                <w:lang w:eastAsia="ko-KR"/>
              </w:rPr>
            </w:pPr>
            <w:r w:rsidRPr="00A15DCB">
              <w:rPr>
                <w:lang w:eastAsia="ko-KR"/>
              </w:rPr>
              <w:t>Extended logical channel ID field (one-octet eLCID field)</w:t>
            </w:r>
          </w:p>
        </w:tc>
      </w:tr>
      <w:tr w:rsidR="0044677F" w:rsidRPr="00A15DCB" w14:paraId="2A721CD7"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4DF10F2B" w14:textId="77777777" w:rsidR="0044677F" w:rsidRPr="00A15DCB" w:rsidRDefault="0044677F">
            <w:pPr>
              <w:pStyle w:val="TAC"/>
              <w:rPr>
                <w:lang w:eastAsia="zh-CN"/>
              </w:rPr>
            </w:pPr>
            <w:r w:rsidRPr="00A15DCB">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33DFC415" w14:textId="77777777" w:rsidR="0044677F" w:rsidRPr="00A15DCB" w:rsidRDefault="0044677F">
            <w:pPr>
              <w:pStyle w:val="TAL"/>
              <w:rPr>
                <w:lang w:eastAsia="zh-CN"/>
              </w:rPr>
            </w:pPr>
            <w:r w:rsidRPr="00A15DCB">
              <w:rPr>
                <w:lang w:eastAsia="zh-CN"/>
              </w:rPr>
              <w:t>CCCH of size 48 bits</w:t>
            </w:r>
            <w:r w:rsidRPr="00A15DCB">
              <w:t xml:space="preserve"> </w:t>
            </w:r>
            <w:r w:rsidRPr="00A15DCB">
              <w:rPr>
                <w:lang w:eastAsia="zh-CN"/>
              </w:rPr>
              <w:t xml:space="preserve">(referred to as "CCCH" in TS 38.331 [5]) for a RedCap UE </w:t>
            </w:r>
          </w:p>
        </w:tc>
      </w:tr>
      <w:tr w:rsidR="0044677F" w:rsidRPr="00A15DCB" w14:paraId="0A7F5FC9"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76C93B52" w14:textId="77777777" w:rsidR="0044677F" w:rsidRPr="00A15DCB" w:rsidRDefault="0044677F">
            <w:pPr>
              <w:pStyle w:val="TAC"/>
              <w:rPr>
                <w:lang w:eastAsia="zh-CN"/>
              </w:rPr>
            </w:pPr>
            <w:r w:rsidRPr="00A15DCB">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20F5A31D" w14:textId="77777777" w:rsidR="0044677F" w:rsidRPr="00A15DCB" w:rsidRDefault="0044677F">
            <w:pPr>
              <w:pStyle w:val="TAL"/>
              <w:rPr>
                <w:lang w:eastAsia="zh-CN"/>
              </w:rPr>
            </w:pPr>
            <w:r w:rsidRPr="00A15DCB">
              <w:rPr>
                <w:lang w:eastAsia="zh-CN"/>
              </w:rPr>
              <w:t>CCCH of size 64 bits (referred to as "CCCH1" in TS 38.331 [5]) for a RedCap UE</w:t>
            </w:r>
          </w:p>
        </w:tc>
      </w:tr>
      <w:tr w:rsidR="0044677F" w:rsidRPr="00A15DCB" w14:paraId="48F5308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38A6A1A" w14:textId="77777777" w:rsidR="0044677F" w:rsidRPr="00A15DCB" w:rsidRDefault="0044677F">
            <w:pPr>
              <w:pStyle w:val="TAC"/>
              <w:rPr>
                <w:lang w:eastAsia="ko-KR"/>
              </w:rPr>
            </w:pPr>
            <w:r w:rsidRPr="00A15DCB">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00153740" w14:textId="77777777" w:rsidR="0044677F" w:rsidRPr="00A15DCB" w:rsidRDefault="0044677F">
            <w:pPr>
              <w:pStyle w:val="TAL"/>
              <w:rPr>
                <w:lang w:eastAsia="ko-KR"/>
              </w:rPr>
            </w:pPr>
            <w:r w:rsidRPr="00A15DCB">
              <w:rPr>
                <w:lang w:eastAsia="ko-KR"/>
              </w:rPr>
              <w:t>Reserved</w:t>
            </w:r>
          </w:p>
        </w:tc>
      </w:tr>
      <w:tr w:rsidR="0044677F" w:rsidRPr="00A15DCB" w14:paraId="6E6D6750"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5346D9" w14:textId="77777777" w:rsidR="0044677F" w:rsidRPr="00A15DCB" w:rsidRDefault="0044677F">
            <w:pPr>
              <w:pStyle w:val="TAC"/>
              <w:rPr>
                <w:lang w:eastAsia="ko-KR"/>
              </w:rPr>
            </w:pPr>
            <w:r w:rsidRPr="00A15DCB">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72D19C7D" w14:textId="77777777" w:rsidR="0044677F" w:rsidRPr="00A15DCB" w:rsidRDefault="0044677F">
            <w:pPr>
              <w:pStyle w:val="TAL"/>
              <w:rPr>
                <w:lang w:eastAsia="ko-KR"/>
              </w:rPr>
            </w:pPr>
            <w:r w:rsidRPr="00A15DCB">
              <w:rPr>
                <w:lang w:eastAsia="ko-KR"/>
              </w:rPr>
              <w:t xml:space="preserve">Truncated Enhanced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44677F" w:rsidRPr="00A15DCB" w14:paraId="711DA5D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214FD6" w14:textId="77777777" w:rsidR="0044677F" w:rsidRPr="00A15DCB" w:rsidRDefault="0044677F">
            <w:pPr>
              <w:pStyle w:val="TAC"/>
              <w:rPr>
                <w:lang w:eastAsia="ko-KR"/>
              </w:rPr>
            </w:pPr>
            <w:r w:rsidRPr="00A15DCB">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7700B49B" w14:textId="77777777" w:rsidR="0044677F" w:rsidRPr="00A15DCB" w:rsidRDefault="0044677F">
            <w:pPr>
              <w:pStyle w:val="TAL"/>
              <w:rPr>
                <w:lang w:eastAsia="ko-KR"/>
              </w:rPr>
            </w:pPr>
            <w:r w:rsidRPr="00A15DCB">
              <w:rPr>
                <w:lang w:eastAsia="ko-KR"/>
              </w:rPr>
              <w:t>Timing Advance Report</w:t>
            </w:r>
          </w:p>
        </w:tc>
      </w:tr>
      <w:tr w:rsidR="0044677F" w:rsidRPr="00A15DCB" w14:paraId="2B10A9C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9708CAA" w14:textId="77777777" w:rsidR="0044677F" w:rsidRPr="00A15DCB" w:rsidRDefault="0044677F">
            <w:pPr>
              <w:pStyle w:val="TAC"/>
              <w:rPr>
                <w:lang w:eastAsia="ko-KR"/>
              </w:rPr>
            </w:pPr>
            <w:r w:rsidRPr="00A15DCB">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0DD121F7" w14:textId="77777777" w:rsidR="0044677F" w:rsidRPr="00A15DCB" w:rsidRDefault="0044677F">
            <w:pPr>
              <w:pStyle w:val="TAL"/>
              <w:rPr>
                <w:lang w:eastAsia="ko-KR"/>
              </w:rPr>
            </w:pPr>
            <w:r w:rsidRPr="00A15DCB">
              <w:t xml:space="preserve">Truncated </w:t>
            </w:r>
            <w:r w:rsidRPr="00A15DCB">
              <w:rPr>
                <w:lang w:eastAsia="ko-KR"/>
              </w:rPr>
              <w:t>Sidelink BSR</w:t>
            </w:r>
          </w:p>
        </w:tc>
      </w:tr>
      <w:tr w:rsidR="0044677F" w:rsidRPr="00A15DCB" w14:paraId="73899C7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94E98E7" w14:textId="77777777" w:rsidR="0044677F" w:rsidRPr="00A15DCB" w:rsidRDefault="0044677F">
            <w:pPr>
              <w:pStyle w:val="TAC"/>
              <w:rPr>
                <w:lang w:eastAsia="ko-KR"/>
              </w:rPr>
            </w:pPr>
            <w:r w:rsidRPr="00A15DCB">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174CACB0" w14:textId="77777777" w:rsidR="0044677F" w:rsidRPr="00A15DCB" w:rsidRDefault="0044677F">
            <w:pPr>
              <w:pStyle w:val="TAL"/>
              <w:rPr>
                <w:lang w:eastAsia="ko-KR"/>
              </w:rPr>
            </w:pPr>
            <w:r w:rsidRPr="00A15DCB">
              <w:rPr>
                <w:lang w:eastAsia="ko-KR"/>
              </w:rPr>
              <w:t>Sidelink BSR</w:t>
            </w:r>
          </w:p>
        </w:tc>
      </w:tr>
      <w:tr w:rsidR="0044677F" w:rsidRPr="00A15DCB" w14:paraId="7A245BF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43D0AE" w14:textId="77777777" w:rsidR="0044677F" w:rsidRPr="00A15DCB" w:rsidRDefault="0044677F">
            <w:pPr>
              <w:pStyle w:val="TAC"/>
              <w:rPr>
                <w:lang w:eastAsia="ko-KR"/>
              </w:rPr>
            </w:pPr>
            <w:r w:rsidRPr="00A15DCB">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1A96214" w14:textId="77777777" w:rsidR="0044677F" w:rsidRPr="00A15DCB" w:rsidRDefault="0044677F">
            <w:pPr>
              <w:pStyle w:val="TAL"/>
              <w:rPr>
                <w:lang w:eastAsia="ko-KR"/>
              </w:rPr>
            </w:pPr>
            <w:r w:rsidRPr="00A15DCB">
              <w:rPr>
                <w:rFonts w:eastAsia="Malgun Gothic"/>
                <w:lang w:eastAsia="ko-KR"/>
              </w:rPr>
              <w:t>Reserved</w:t>
            </w:r>
          </w:p>
        </w:tc>
      </w:tr>
      <w:tr w:rsidR="0044677F" w:rsidRPr="00A15DCB" w14:paraId="7A31927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FE877F1" w14:textId="77777777" w:rsidR="0044677F" w:rsidRPr="00A15DCB" w:rsidRDefault="0044677F">
            <w:pPr>
              <w:pStyle w:val="TAC"/>
              <w:rPr>
                <w:lang w:eastAsia="ko-KR"/>
              </w:rPr>
            </w:pPr>
            <w:r w:rsidRPr="00A15DCB">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44E481E" w14:textId="77777777" w:rsidR="0044677F" w:rsidRPr="00A15DCB" w:rsidRDefault="0044677F">
            <w:pPr>
              <w:pStyle w:val="TAL"/>
              <w:rPr>
                <w:lang w:eastAsia="ko-KR"/>
              </w:rPr>
            </w:pPr>
            <w:r w:rsidRPr="00A15DCB">
              <w:rPr>
                <w:lang w:eastAsia="ko-KR"/>
              </w:rPr>
              <w:t>LBT failure (four octets)</w:t>
            </w:r>
          </w:p>
        </w:tc>
      </w:tr>
      <w:tr w:rsidR="0044677F" w:rsidRPr="00A15DCB" w14:paraId="6B288737"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ACDE5AE" w14:textId="77777777" w:rsidR="0044677F" w:rsidRPr="00A15DCB" w:rsidRDefault="0044677F">
            <w:pPr>
              <w:pStyle w:val="TAC"/>
              <w:rPr>
                <w:lang w:eastAsia="ko-KR"/>
              </w:rPr>
            </w:pPr>
            <w:r w:rsidRPr="00A15DCB">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27F1326F" w14:textId="77777777" w:rsidR="0044677F" w:rsidRPr="00A15DCB" w:rsidRDefault="0044677F">
            <w:pPr>
              <w:pStyle w:val="TAL"/>
              <w:rPr>
                <w:lang w:eastAsia="ko-KR"/>
              </w:rPr>
            </w:pPr>
            <w:r w:rsidRPr="00A15DCB">
              <w:rPr>
                <w:lang w:eastAsia="ko-KR"/>
              </w:rPr>
              <w:t>LBT failure (one octet)</w:t>
            </w:r>
          </w:p>
        </w:tc>
      </w:tr>
      <w:tr w:rsidR="0044677F" w:rsidRPr="00A15DCB" w14:paraId="4A4CC68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CD84058" w14:textId="77777777" w:rsidR="0044677F" w:rsidRPr="00A15DCB" w:rsidRDefault="0044677F">
            <w:pPr>
              <w:pStyle w:val="TAC"/>
              <w:rPr>
                <w:lang w:eastAsia="ko-KR"/>
              </w:rPr>
            </w:pPr>
            <w:r w:rsidRPr="00A15DCB">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5F293114" w14:textId="77777777" w:rsidR="0044677F" w:rsidRPr="00A15DCB" w:rsidRDefault="0044677F">
            <w:pPr>
              <w:pStyle w:val="TAL"/>
              <w:rPr>
                <w:lang w:eastAsia="ko-KR"/>
              </w:rPr>
            </w:pPr>
            <w:r w:rsidRPr="00A15DCB">
              <w:rPr>
                <w:lang w:eastAsia="ko-KR"/>
              </w:rPr>
              <w:t xml:space="preserve">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44677F" w:rsidRPr="00A15DCB" w14:paraId="6BC63A1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E69D37B" w14:textId="77777777" w:rsidR="0044677F" w:rsidRPr="00A15DCB" w:rsidRDefault="0044677F">
            <w:pPr>
              <w:pStyle w:val="TAC"/>
              <w:rPr>
                <w:lang w:eastAsia="ko-KR"/>
              </w:rPr>
            </w:pPr>
            <w:r w:rsidRPr="00A15DCB">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3CE301BB" w14:textId="77777777" w:rsidR="0044677F" w:rsidRPr="00A15DCB" w:rsidRDefault="0044677F">
            <w:pPr>
              <w:pStyle w:val="TAL"/>
              <w:rPr>
                <w:lang w:eastAsia="ko-KR"/>
              </w:rPr>
            </w:pPr>
            <w:r w:rsidRPr="00A15DCB">
              <w:rPr>
                <w:lang w:eastAsia="ko-KR"/>
              </w:rPr>
              <w:t xml:space="preserve">Truncated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44677F" w:rsidRPr="00A15DCB" w14:paraId="390393E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EAECE42" w14:textId="77777777" w:rsidR="0044677F" w:rsidRPr="00A15DCB" w:rsidRDefault="0044677F">
            <w:pPr>
              <w:pStyle w:val="TAC"/>
              <w:rPr>
                <w:lang w:eastAsia="ko-KR"/>
              </w:rPr>
            </w:pPr>
            <w:r w:rsidRPr="00A15DCB">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032B8E6D" w14:textId="77777777" w:rsidR="0044677F" w:rsidRPr="00A15DCB" w:rsidRDefault="0044677F">
            <w:pPr>
              <w:pStyle w:val="TAL"/>
              <w:rPr>
                <w:lang w:eastAsia="ko-KR"/>
              </w:rPr>
            </w:pPr>
            <w:r w:rsidRPr="00A15DCB">
              <w:rPr>
                <w:lang w:eastAsia="ko-KR"/>
              </w:rPr>
              <w:t>CCCH of size 48 bits (referred to as "CCCH" in TS 38.331 [5]), except for a RedCap UE</w:t>
            </w:r>
          </w:p>
        </w:tc>
      </w:tr>
      <w:tr w:rsidR="0044677F" w:rsidRPr="00A15DCB" w14:paraId="6036F90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94E20D8" w14:textId="77777777" w:rsidR="0044677F" w:rsidRPr="00A15DCB" w:rsidRDefault="0044677F">
            <w:pPr>
              <w:pStyle w:val="TAC"/>
              <w:rPr>
                <w:lang w:eastAsia="ko-KR"/>
              </w:rPr>
            </w:pPr>
            <w:r w:rsidRPr="00A15DCB">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254EEF17" w14:textId="77777777" w:rsidR="0044677F" w:rsidRPr="00A15DCB" w:rsidRDefault="0044677F">
            <w:pPr>
              <w:pStyle w:val="TAL"/>
              <w:rPr>
                <w:lang w:eastAsia="ko-KR"/>
              </w:rPr>
            </w:pPr>
            <w:r w:rsidRPr="00A15DCB">
              <w:rPr>
                <w:lang w:eastAsia="ko-KR"/>
              </w:rPr>
              <w:t>Recommended bit rate query</w:t>
            </w:r>
          </w:p>
        </w:tc>
      </w:tr>
      <w:tr w:rsidR="0044677F" w:rsidRPr="00A15DCB" w14:paraId="471A705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7FD74AA" w14:textId="77777777" w:rsidR="0044677F" w:rsidRPr="00A15DCB" w:rsidRDefault="0044677F">
            <w:pPr>
              <w:pStyle w:val="TAC"/>
              <w:rPr>
                <w:lang w:eastAsia="ko-KR"/>
              </w:rPr>
            </w:pPr>
            <w:r w:rsidRPr="00A15DCB">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11716ACA" w14:textId="77777777" w:rsidR="0044677F" w:rsidRPr="00A15DCB" w:rsidRDefault="0044677F">
            <w:pPr>
              <w:pStyle w:val="TAL"/>
              <w:rPr>
                <w:lang w:eastAsia="ko-KR"/>
              </w:rPr>
            </w:pPr>
            <w:r w:rsidRPr="00A15DCB">
              <w:rPr>
                <w:lang w:eastAsia="ko-KR"/>
              </w:rPr>
              <w:t>Multiple Entry PHR (four octets C</w:t>
            </w:r>
            <w:r w:rsidRPr="00A15DCB">
              <w:rPr>
                <w:vertAlign w:val="subscript"/>
                <w:lang w:eastAsia="ko-KR"/>
              </w:rPr>
              <w:t>i</w:t>
            </w:r>
            <w:r w:rsidRPr="00A15DCB">
              <w:rPr>
                <w:lang w:eastAsia="ko-KR"/>
              </w:rPr>
              <w:t>)</w:t>
            </w:r>
          </w:p>
        </w:tc>
      </w:tr>
      <w:tr w:rsidR="0044677F" w:rsidRPr="00A15DCB" w14:paraId="2F45A58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C55ADB3" w14:textId="77777777" w:rsidR="0044677F" w:rsidRPr="00A15DCB" w:rsidRDefault="0044677F">
            <w:pPr>
              <w:pStyle w:val="TAC"/>
              <w:rPr>
                <w:lang w:eastAsia="ko-KR"/>
              </w:rPr>
            </w:pPr>
            <w:r w:rsidRPr="00A15DCB">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DF586EA" w14:textId="77777777" w:rsidR="0044677F" w:rsidRPr="00A15DCB" w:rsidRDefault="0044677F">
            <w:pPr>
              <w:pStyle w:val="TAL"/>
              <w:rPr>
                <w:lang w:eastAsia="ko-KR"/>
              </w:rPr>
            </w:pPr>
            <w:r w:rsidRPr="00A15DCB">
              <w:rPr>
                <w:lang w:eastAsia="ko-KR"/>
              </w:rPr>
              <w:t>Configured Grant Confirmation</w:t>
            </w:r>
          </w:p>
        </w:tc>
      </w:tr>
      <w:tr w:rsidR="0044677F" w:rsidRPr="00A15DCB" w14:paraId="762EB21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DEB58A6" w14:textId="77777777" w:rsidR="0044677F" w:rsidRPr="00A15DCB" w:rsidRDefault="0044677F">
            <w:pPr>
              <w:pStyle w:val="TAC"/>
              <w:rPr>
                <w:lang w:eastAsia="ko-KR"/>
              </w:rPr>
            </w:pPr>
            <w:r w:rsidRPr="00A15DCB">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8B4ABC6" w14:textId="77777777" w:rsidR="0044677F" w:rsidRPr="00A15DCB" w:rsidRDefault="0044677F">
            <w:pPr>
              <w:pStyle w:val="TAL"/>
              <w:rPr>
                <w:lang w:eastAsia="ko-KR"/>
              </w:rPr>
            </w:pPr>
            <w:r w:rsidRPr="00A15DCB">
              <w:rPr>
                <w:lang w:eastAsia="ko-KR"/>
              </w:rPr>
              <w:t>Multiple Entry PHR (one octet C</w:t>
            </w:r>
            <w:r w:rsidRPr="00A15DCB">
              <w:rPr>
                <w:vertAlign w:val="subscript"/>
                <w:lang w:eastAsia="ko-KR"/>
              </w:rPr>
              <w:t>i</w:t>
            </w:r>
            <w:r w:rsidRPr="00A15DCB">
              <w:rPr>
                <w:lang w:eastAsia="ko-KR"/>
              </w:rPr>
              <w:t>)</w:t>
            </w:r>
          </w:p>
        </w:tc>
      </w:tr>
      <w:tr w:rsidR="0044677F" w:rsidRPr="00A15DCB" w14:paraId="6B3F1F9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8739437" w14:textId="77777777" w:rsidR="0044677F" w:rsidRPr="00A15DCB" w:rsidRDefault="0044677F">
            <w:pPr>
              <w:pStyle w:val="TAC"/>
              <w:rPr>
                <w:lang w:eastAsia="ko-KR"/>
              </w:rPr>
            </w:pPr>
            <w:r w:rsidRPr="00A15DCB">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0509FD17" w14:textId="77777777" w:rsidR="0044677F" w:rsidRPr="00A15DCB" w:rsidRDefault="0044677F">
            <w:pPr>
              <w:pStyle w:val="TAL"/>
              <w:rPr>
                <w:lang w:eastAsia="ko-KR"/>
              </w:rPr>
            </w:pPr>
            <w:r w:rsidRPr="00A15DCB">
              <w:rPr>
                <w:lang w:eastAsia="ko-KR"/>
              </w:rPr>
              <w:t>Single Entry PHR</w:t>
            </w:r>
          </w:p>
        </w:tc>
      </w:tr>
      <w:tr w:rsidR="0044677F" w:rsidRPr="00A15DCB" w14:paraId="4A59DAF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FACB614" w14:textId="77777777" w:rsidR="0044677F" w:rsidRPr="00A15DCB" w:rsidRDefault="0044677F">
            <w:pPr>
              <w:pStyle w:val="TAC"/>
              <w:rPr>
                <w:lang w:eastAsia="ko-KR"/>
              </w:rPr>
            </w:pPr>
            <w:r w:rsidRPr="00A15DCB">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4FD21AC5" w14:textId="77777777" w:rsidR="0044677F" w:rsidRPr="00A15DCB" w:rsidRDefault="0044677F">
            <w:pPr>
              <w:pStyle w:val="TAL"/>
              <w:rPr>
                <w:lang w:eastAsia="ko-KR"/>
              </w:rPr>
            </w:pPr>
            <w:r w:rsidRPr="00A15DCB">
              <w:rPr>
                <w:lang w:eastAsia="ko-KR"/>
              </w:rPr>
              <w:t>C-RNTI</w:t>
            </w:r>
          </w:p>
        </w:tc>
      </w:tr>
      <w:tr w:rsidR="0044677F" w:rsidRPr="00A15DCB" w14:paraId="1467ACA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43343E6" w14:textId="77777777" w:rsidR="0044677F" w:rsidRPr="00A15DCB" w:rsidRDefault="0044677F">
            <w:pPr>
              <w:pStyle w:val="TAC"/>
              <w:rPr>
                <w:lang w:eastAsia="ko-KR"/>
              </w:rPr>
            </w:pPr>
            <w:r w:rsidRPr="00A15DCB">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DC0B188" w14:textId="77777777" w:rsidR="0044677F" w:rsidRPr="00A15DCB" w:rsidRDefault="0044677F">
            <w:pPr>
              <w:pStyle w:val="TAL"/>
              <w:rPr>
                <w:lang w:eastAsia="ko-KR"/>
              </w:rPr>
            </w:pPr>
            <w:r w:rsidRPr="00A15DCB">
              <w:rPr>
                <w:lang w:eastAsia="ko-KR"/>
              </w:rPr>
              <w:t>Short Truncated BSR</w:t>
            </w:r>
          </w:p>
        </w:tc>
      </w:tr>
      <w:tr w:rsidR="0044677F" w:rsidRPr="00A15DCB" w14:paraId="0FB7C94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857ABC7" w14:textId="77777777" w:rsidR="0044677F" w:rsidRPr="00A15DCB" w:rsidRDefault="0044677F">
            <w:pPr>
              <w:pStyle w:val="TAC"/>
              <w:rPr>
                <w:lang w:eastAsia="ko-KR"/>
              </w:rPr>
            </w:pPr>
            <w:r w:rsidRPr="00A15DCB">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0665F013" w14:textId="77777777" w:rsidR="0044677F" w:rsidRPr="00A15DCB" w:rsidRDefault="0044677F">
            <w:pPr>
              <w:pStyle w:val="TAL"/>
              <w:rPr>
                <w:lang w:eastAsia="ko-KR"/>
              </w:rPr>
            </w:pPr>
            <w:r w:rsidRPr="00A15DCB">
              <w:rPr>
                <w:lang w:eastAsia="ko-KR"/>
              </w:rPr>
              <w:t>Long Truncated BSR</w:t>
            </w:r>
          </w:p>
        </w:tc>
      </w:tr>
      <w:tr w:rsidR="0044677F" w:rsidRPr="00A15DCB" w14:paraId="3728945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8B110AB" w14:textId="77777777" w:rsidR="0044677F" w:rsidRPr="00A15DCB" w:rsidRDefault="0044677F">
            <w:pPr>
              <w:pStyle w:val="TAC"/>
              <w:rPr>
                <w:lang w:eastAsia="ko-KR"/>
              </w:rPr>
            </w:pPr>
            <w:r w:rsidRPr="00A15DCB">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5BD9373A" w14:textId="77777777" w:rsidR="0044677F" w:rsidRPr="00A15DCB" w:rsidRDefault="0044677F">
            <w:pPr>
              <w:pStyle w:val="TAL"/>
              <w:rPr>
                <w:lang w:eastAsia="ko-KR"/>
              </w:rPr>
            </w:pPr>
            <w:r w:rsidRPr="00A15DCB">
              <w:rPr>
                <w:lang w:eastAsia="ko-KR"/>
              </w:rPr>
              <w:t>Short BSR</w:t>
            </w:r>
          </w:p>
        </w:tc>
      </w:tr>
      <w:tr w:rsidR="0044677F" w:rsidRPr="00A15DCB" w14:paraId="5A29584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AD0D45C" w14:textId="77777777" w:rsidR="0044677F" w:rsidRPr="00A15DCB" w:rsidRDefault="0044677F">
            <w:pPr>
              <w:pStyle w:val="TAC"/>
              <w:rPr>
                <w:lang w:eastAsia="ko-KR"/>
              </w:rPr>
            </w:pPr>
            <w:r w:rsidRPr="00A15DCB">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286F8AB7" w14:textId="77777777" w:rsidR="0044677F" w:rsidRPr="00A15DCB" w:rsidRDefault="0044677F">
            <w:pPr>
              <w:pStyle w:val="TAL"/>
              <w:rPr>
                <w:lang w:eastAsia="ko-KR"/>
              </w:rPr>
            </w:pPr>
            <w:r w:rsidRPr="00A15DCB">
              <w:rPr>
                <w:lang w:eastAsia="ko-KR"/>
              </w:rPr>
              <w:t>Long BSR</w:t>
            </w:r>
          </w:p>
        </w:tc>
      </w:tr>
      <w:tr w:rsidR="0044677F" w:rsidRPr="00A15DCB" w14:paraId="044749E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F2CBF22" w14:textId="77777777" w:rsidR="0044677F" w:rsidRPr="00A15DCB" w:rsidRDefault="0044677F">
            <w:pPr>
              <w:pStyle w:val="TAC"/>
              <w:rPr>
                <w:lang w:eastAsia="ko-KR"/>
              </w:rPr>
            </w:pPr>
            <w:r w:rsidRPr="00A15DCB">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72AD7AA7" w14:textId="77777777" w:rsidR="0044677F" w:rsidRPr="00A15DCB" w:rsidRDefault="0044677F">
            <w:pPr>
              <w:pStyle w:val="TAL"/>
              <w:rPr>
                <w:lang w:eastAsia="ko-KR"/>
              </w:rPr>
            </w:pPr>
            <w:r w:rsidRPr="00A15DCB">
              <w:rPr>
                <w:lang w:eastAsia="ko-KR"/>
              </w:rPr>
              <w:t>Padding</w:t>
            </w:r>
          </w:p>
        </w:tc>
      </w:tr>
    </w:tbl>
    <w:p w14:paraId="3DEA4EA0" w14:textId="77777777" w:rsidR="0044677F" w:rsidRPr="00A15DCB" w:rsidRDefault="0044677F" w:rsidP="0044677F">
      <w:pPr>
        <w:rPr>
          <w:lang w:eastAsia="en-US"/>
        </w:rPr>
      </w:pPr>
    </w:p>
    <w:p w14:paraId="60D71CB3" w14:textId="77777777" w:rsidR="0044677F" w:rsidRPr="00A15DCB" w:rsidRDefault="0044677F" w:rsidP="0044677F">
      <w:pPr>
        <w:rPr>
          <w:rFonts w:eastAsia="Malgun Gothic"/>
          <w:lang w:eastAsia="ko-KR"/>
        </w:rPr>
      </w:pPr>
      <w:r w:rsidRPr="00A15DCB">
        <w:t>[TS 38.331, clause 5.3.13.3]</w:t>
      </w:r>
    </w:p>
    <w:p w14:paraId="3774F14B" w14:textId="77777777" w:rsidR="0044677F" w:rsidRPr="00A15DCB" w:rsidRDefault="0044677F" w:rsidP="0044677F">
      <w:pPr>
        <w:rPr>
          <w:lang w:eastAsia="en-US"/>
        </w:rPr>
      </w:pPr>
      <w:r w:rsidRPr="00A15DCB">
        <w:t xml:space="preserve">The UE shall set the contents of </w:t>
      </w:r>
      <w:r w:rsidRPr="00A15DCB">
        <w:rPr>
          <w:i/>
        </w:rPr>
        <w:t>RRCResumeRequest</w:t>
      </w:r>
      <w:r w:rsidRPr="00A15DCB">
        <w:t xml:space="preserve"> or </w:t>
      </w:r>
      <w:r w:rsidRPr="00A15DCB">
        <w:rPr>
          <w:i/>
        </w:rPr>
        <w:t>RRCResumeRequest1</w:t>
      </w:r>
      <w:r w:rsidRPr="00A15DCB">
        <w:t xml:space="preserve"> message as follows:</w:t>
      </w:r>
    </w:p>
    <w:p w14:paraId="1C59A42A" w14:textId="77777777" w:rsidR="0044677F" w:rsidRPr="00A15DCB" w:rsidRDefault="0044677F" w:rsidP="0044677F">
      <w:pPr>
        <w:pStyle w:val="B1"/>
      </w:pPr>
      <w:r w:rsidRPr="00A15DCB">
        <w:t>1&gt;</w:t>
      </w:r>
      <w:r w:rsidRPr="00A15DCB">
        <w:tab/>
        <w:t xml:space="preserve">if field </w:t>
      </w:r>
      <w:r w:rsidRPr="00A15DCB">
        <w:rPr>
          <w:i/>
        </w:rPr>
        <w:t>useFullResumeID</w:t>
      </w:r>
      <w:r w:rsidRPr="00A15DCB">
        <w:t xml:space="preserve"> is signalled in </w:t>
      </w:r>
      <w:r w:rsidRPr="00A15DCB">
        <w:rPr>
          <w:i/>
        </w:rPr>
        <w:t>SIB1</w:t>
      </w:r>
      <w:r w:rsidRPr="00A15DCB">
        <w:t>:</w:t>
      </w:r>
    </w:p>
    <w:p w14:paraId="35FB9189" w14:textId="77777777" w:rsidR="0044677F" w:rsidRPr="00A15DCB" w:rsidRDefault="0044677F" w:rsidP="0044677F">
      <w:pPr>
        <w:pStyle w:val="B2"/>
      </w:pPr>
      <w:r w:rsidRPr="00A15DCB">
        <w:t>2&gt;</w:t>
      </w:r>
      <w:r w:rsidRPr="00A15DCB">
        <w:tab/>
        <w:t xml:space="preserve">select </w:t>
      </w:r>
      <w:r w:rsidRPr="00A15DCB">
        <w:rPr>
          <w:i/>
        </w:rPr>
        <w:t xml:space="preserve">RRCResumeRequest1 </w:t>
      </w:r>
      <w:r w:rsidRPr="00A15DCB">
        <w:t>as the message to use;</w:t>
      </w:r>
    </w:p>
    <w:p w14:paraId="358CF03C" w14:textId="5707A137" w:rsidR="0044677F" w:rsidRPr="00A15DCB" w:rsidRDefault="0044677F" w:rsidP="000D6F9B">
      <w:pPr>
        <w:pStyle w:val="B2"/>
      </w:pPr>
      <w:r w:rsidRPr="00A15DCB">
        <w:t>2&gt;</w:t>
      </w:r>
      <w:r w:rsidRPr="00A15DCB">
        <w:tab/>
        <w:t xml:space="preserve">set the </w:t>
      </w:r>
      <w:r w:rsidRPr="00A15DCB">
        <w:rPr>
          <w:i/>
        </w:rPr>
        <w:t xml:space="preserve">resumeIdentity </w:t>
      </w:r>
      <w:r w:rsidRPr="00A15DCB">
        <w:t xml:space="preserve">to the stored </w:t>
      </w:r>
      <w:r w:rsidRPr="00A15DCB">
        <w:rPr>
          <w:i/>
        </w:rPr>
        <w:t>fullI-RNTI</w:t>
      </w:r>
      <w:r w:rsidRPr="00A15DCB">
        <w:t xml:space="preserve"> value;</w:t>
      </w:r>
    </w:p>
    <w:p w14:paraId="7AE8F606" w14:textId="77777777" w:rsidR="0044677F" w:rsidRPr="00A15DCB" w:rsidRDefault="0044677F" w:rsidP="0044677F">
      <w:pPr>
        <w:pStyle w:val="H6"/>
        <w:rPr>
          <w:lang w:eastAsia="en-US"/>
        </w:rPr>
      </w:pPr>
      <w:r w:rsidRPr="00A15DCB">
        <w:t>7.1.1.1.16.3</w:t>
      </w:r>
      <w:r w:rsidRPr="00A15DCB">
        <w:tab/>
        <w:t>Test description</w:t>
      </w:r>
    </w:p>
    <w:p w14:paraId="56334847" w14:textId="77777777" w:rsidR="0044677F" w:rsidRPr="00A15DCB" w:rsidRDefault="0044677F" w:rsidP="0044677F">
      <w:pPr>
        <w:pStyle w:val="H6"/>
      </w:pPr>
      <w:r w:rsidRPr="00A15DCB">
        <w:t>7.1.1.1.16.3.1</w:t>
      </w:r>
      <w:r w:rsidRPr="00A15DCB">
        <w:tab/>
        <w:t>Pre-test conditions</w:t>
      </w:r>
    </w:p>
    <w:p w14:paraId="0868AEA1" w14:textId="77777777" w:rsidR="0044677F" w:rsidRPr="00A15DCB" w:rsidRDefault="0044677F" w:rsidP="0044677F">
      <w:pPr>
        <w:pStyle w:val="H6"/>
      </w:pPr>
      <w:r w:rsidRPr="00A15DCB">
        <w:t>System Simulator:</w:t>
      </w:r>
    </w:p>
    <w:p w14:paraId="32FFFA01" w14:textId="77777777" w:rsidR="0044677F" w:rsidRPr="00A15DCB" w:rsidRDefault="0044677F" w:rsidP="0044677F">
      <w:pPr>
        <w:pStyle w:val="B1"/>
        <w:ind w:left="284" w:firstLine="0"/>
      </w:pPr>
      <w:r w:rsidRPr="00A15DCB">
        <w:rPr>
          <w:lang w:eastAsia="sv-SE"/>
        </w:rPr>
        <w:t>-</w:t>
      </w:r>
      <w:r w:rsidRPr="00A15DCB">
        <w:rPr>
          <w:lang w:eastAsia="sv-SE"/>
        </w:rPr>
        <w:tab/>
        <w:t>NR Cell 1.</w:t>
      </w:r>
    </w:p>
    <w:p w14:paraId="2126D5F3" w14:textId="77777777" w:rsidR="0044677F" w:rsidRPr="00A15DCB" w:rsidRDefault="0044677F" w:rsidP="0044677F">
      <w:pPr>
        <w:pStyle w:val="H6"/>
      </w:pPr>
      <w:r w:rsidRPr="00A15DCB">
        <w:t>UE:</w:t>
      </w:r>
    </w:p>
    <w:p w14:paraId="69EAA018" w14:textId="77777777" w:rsidR="0044677F" w:rsidRPr="00A15DCB" w:rsidRDefault="0044677F" w:rsidP="0044677F">
      <w:pPr>
        <w:pStyle w:val="B1"/>
        <w:ind w:left="284" w:firstLine="0"/>
        <w:rPr>
          <w:lang w:eastAsia="sv-SE"/>
        </w:rPr>
      </w:pPr>
      <w:r w:rsidRPr="00A15DCB">
        <w:rPr>
          <w:lang w:eastAsia="sv-SE"/>
        </w:rPr>
        <w:t>-</w:t>
      </w:r>
      <w:r w:rsidRPr="00A15DCB">
        <w:rPr>
          <w:lang w:eastAsia="sv-SE"/>
        </w:rPr>
        <w:tab/>
        <w:t>None</w:t>
      </w:r>
    </w:p>
    <w:p w14:paraId="690CAA3C" w14:textId="77777777" w:rsidR="0044677F" w:rsidRPr="00A15DCB" w:rsidRDefault="0044677F" w:rsidP="0044677F">
      <w:pPr>
        <w:pStyle w:val="H6"/>
        <w:rPr>
          <w:lang w:eastAsia="en-US"/>
        </w:rPr>
      </w:pPr>
      <w:r w:rsidRPr="00A15DCB">
        <w:lastRenderedPageBreak/>
        <w:t>Preamble:</w:t>
      </w:r>
    </w:p>
    <w:p w14:paraId="25EBA0C2" w14:textId="77777777" w:rsidR="0044677F" w:rsidRPr="00A15DCB" w:rsidRDefault="0044677F" w:rsidP="0044677F">
      <w:pPr>
        <w:rPr>
          <w:lang w:eastAsia="zh-CN"/>
        </w:rPr>
      </w:pPr>
      <w:r w:rsidRPr="00A15DCB">
        <w:t>-</w:t>
      </w:r>
      <w:r w:rsidRPr="00A15DCB">
        <w:tab/>
        <w:t>The UE is in 2N-A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5B82E799" w14:textId="77777777" w:rsidR="0044677F" w:rsidRPr="00A15DCB" w:rsidRDefault="0044677F" w:rsidP="0044677F">
      <w:pPr>
        <w:pStyle w:val="H6"/>
        <w:rPr>
          <w:lang w:eastAsia="en-US"/>
        </w:rPr>
      </w:pPr>
      <w:r w:rsidRPr="00A15DCB">
        <w:t>7.1.1.1.16.3.2</w:t>
      </w:r>
      <w:r w:rsidRPr="00A15DCB">
        <w:tab/>
        <w:t>Test procedure sequence</w:t>
      </w:r>
    </w:p>
    <w:p w14:paraId="47FBD078" w14:textId="77777777" w:rsidR="0044677F" w:rsidRPr="00A15DCB" w:rsidRDefault="0044677F" w:rsidP="0044677F">
      <w:pPr>
        <w:pStyle w:val="TH"/>
      </w:pPr>
      <w:r w:rsidRPr="00A15DCB">
        <w:t>Table 7.1.1.1.16.3.2-1: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44677F" w:rsidRPr="00A15DCB" w14:paraId="41FC32BB" w14:textId="77777777" w:rsidTr="0044677F">
        <w:tc>
          <w:tcPr>
            <w:tcW w:w="648" w:type="dxa"/>
            <w:tcBorders>
              <w:top w:val="single" w:sz="4" w:space="0" w:color="auto"/>
              <w:left w:val="single" w:sz="4" w:space="0" w:color="auto"/>
              <w:bottom w:val="nil"/>
              <w:right w:val="single" w:sz="4" w:space="0" w:color="auto"/>
            </w:tcBorders>
            <w:hideMark/>
          </w:tcPr>
          <w:p w14:paraId="2279570C" w14:textId="77777777" w:rsidR="0044677F" w:rsidRPr="00A15DCB" w:rsidRDefault="0044677F">
            <w:pPr>
              <w:pStyle w:val="TAH"/>
            </w:pPr>
            <w:r w:rsidRPr="00A15DCB">
              <w:t>St</w:t>
            </w:r>
          </w:p>
        </w:tc>
        <w:tc>
          <w:tcPr>
            <w:tcW w:w="3969" w:type="dxa"/>
            <w:tcBorders>
              <w:top w:val="single" w:sz="4" w:space="0" w:color="auto"/>
              <w:left w:val="single" w:sz="4" w:space="0" w:color="auto"/>
              <w:bottom w:val="nil"/>
              <w:right w:val="single" w:sz="4" w:space="0" w:color="auto"/>
            </w:tcBorders>
            <w:hideMark/>
          </w:tcPr>
          <w:p w14:paraId="240D3DD4" w14:textId="77777777" w:rsidR="0044677F" w:rsidRPr="00A15DCB" w:rsidRDefault="0044677F">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09B905" w14:textId="77777777" w:rsidR="0044677F" w:rsidRPr="00A15DCB" w:rsidRDefault="0044677F">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2F0BC7D7" w14:textId="77777777" w:rsidR="0044677F" w:rsidRPr="00A15DCB" w:rsidRDefault="0044677F">
            <w:pPr>
              <w:pStyle w:val="TAH"/>
            </w:pPr>
            <w:r w:rsidRPr="00A15DCB">
              <w:t>TP</w:t>
            </w:r>
          </w:p>
        </w:tc>
        <w:tc>
          <w:tcPr>
            <w:tcW w:w="892" w:type="dxa"/>
            <w:tcBorders>
              <w:top w:val="single" w:sz="4" w:space="0" w:color="auto"/>
              <w:left w:val="single" w:sz="4" w:space="0" w:color="auto"/>
              <w:bottom w:val="nil"/>
              <w:right w:val="single" w:sz="4" w:space="0" w:color="auto"/>
            </w:tcBorders>
            <w:hideMark/>
          </w:tcPr>
          <w:p w14:paraId="71FE4078" w14:textId="77777777" w:rsidR="0044677F" w:rsidRPr="00A15DCB" w:rsidRDefault="0044677F">
            <w:pPr>
              <w:pStyle w:val="TAH"/>
            </w:pPr>
            <w:r w:rsidRPr="00A15DCB">
              <w:t>Verdict</w:t>
            </w:r>
          </w:p>
        </w:tc>
      </w:tr>
      <w:tr w:rsidR="0044677F" w:rsidRPr="00A15DCB" w14:paraId="1C59FC15" w14:textId="77777777" w:rsidTr="0044677F">
        <w:tc>
          <w:tcPr>
            <w:tcW w:w="648" w:type="dxa"/>
            <w:tcBorders>
              <w:top w:val="nil"/>
              <w:left w:val="single" w:sz="4" w:space="0" w:color="auto"/>
              <w:bottom w:val="single" w:sz="4" w:space="0" w:color="auto"/>
              <w:right w:val="single" w:sz="4" w:space="0" w:color="auto"/>
            </w:tcBorders>
          </w:tcPr>
          <w:p w14:paraId="03330295" w14:textId="77777777" w:rsidR="0044677F" w:rsidRPr="00A15DCB" w:rsidRDefault="0044677F">
            <w:pPr>
              <w:pStyle w:val="TAH"/>
            </w:pPr>
          </w:p>
        </w:tc>
        <w:tc>
          <w:tcPr>
            <w:tcW w:w="3969" w:type="dxa"/>
            <w:tcBorders>
              <w:top w:val="nil"/>
              <w:left w:val="single" w:sz="4" w:space="0" w:color="auto"/>
              <w:bottom w:val="single" w:sz="4" w:space="0" w:color="auto"/>
              <w:right w:val="single" w:sz="4" w:space="0" w:color="auto"/>
            </w:tcBorders>
          </w:tcPr>
          <w:p w14:paraId="56F6CF04" w14:textId="77777777" w:rsidR="0044677F" w:rsidRPr="00A15DCB" w:rsidRDefault="0044677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570B1D5" w14:textId="77777777" w:rsidR="0044677F" w:rsidRPr="00A15DCB" w:rsidRDefault="0044677F">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5F632001" w14:textId="77777777" w:rsidR="0044677F" w:rsidRPr="00A15DCB" w:rsidRDefault="0044677F">
            <w:pPr>
              <w:pStyle w:val="TAH"/>
            </w:pPr>
            <w:r w:rsidRPr="00A15DCB">
              <w:t>Message</w:t>
            </w:r>
          </w:p>
        </w:tc>
        <w:tc>
          <w:tcPr>
            <w:tcW w:w="567" w:type="dxa"/>
            <w:tcBorders>
              <w:top w:val="nil"/>
              <w:left w:val="single" w:sz="4" w:space="0" w:color="auto"/>
              <w:bottom w:val="single" w:sz="4" w:space="0" w:color="auto"/>
              <w:right w:val="single" w:sz="4" w:space="0" w:color="auto"/>
            </w:tcBorders>
          </w:tcPr>
          <w:p w14:paraId="78CFA837" w14:textId="77777777" w:rsidR="0044677F" w:rsidRPr="00A15DCB" w:rsidRDefault="0044677F">
            <w:pPr>
              <w:pStyle w:val="TAH"/>
            </w:pPr>
          </w:p>
        </w:tc>
        <w:tc>
          <w:tcPr>
            <w:tcW w:w="892" w:type="dxa"/>
            <w:tcBorders>
              <w:top w:val="nil"/>
              <w:left w:val="single" w:sz="4" w:space="0" w:color="auto"/>
              <w:bottom w:val="single" w:sz="4" w:space="0" w:color="auto"/>
              <w:right w:val="single" w:sz="4" w:space="0" w:color="auto"/>
            </w:tcBorders>
          </w:tcPr>
          <w:p w14:paraId="51754EB9" w14:textId="77777777" w:rsidR="0044677F" w:rsidRPr="00A15DCB" w:rsidRDefault="0044677F">
            <w:pPr>
              <w:pStyle w:val="TAH"/>
            </w:pPr>
          </w:p>
        </w:tc>
      </w:tr>
      <w:tr w:rsidR="0044677F" w:rsidRPr="00A15DCB" w14:paraId="5E613256"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328622F" w14:textId="77777777" w:rsidR="0044677F" w:rsidRPr="00A15DCB" w:rsidRDefault="0044677F">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hideMark/>
          </w:tcPr>
          <w:p w14:paraId="7F4B7385" w14:textId="77777777" w:rsidR="0044677F" w:rsidRPr="00A15DCB" w:rsidRDefault="0044677F">
            <w:pPr>
              <w:pStyle w:val="TAL"/>
            </w:pPr>
            <w:r w:rsidRPr="00A15DCB">
              <w:t xml:space="preserve">The SS changes the SIB1 of NR Cell 1 to set the </w:t>
            </w:r>
            <w:r w:rsidRPr="00A15DCB">
              <w:rPr>
                <w:i/>
              </w:rPr>
              <w:t>useFullResumeID</w:t>
            </w:r>
            <w:r w:rsidRPr="00A15DCB">
              <w:t xml:space="preserve"> to True.</w:t>
            </w:r>
          </w:p>
        </w:tc>
        <w:tc>
          <w:tcPr>
            <w:tcW w:w="709" w:type="dxa"/>
            <w:tcBorders>
              <w:top w:val="single" w:sz="4" w:space="0" w:color="auto"/>
              <w:left w:val="single" w:sz="4" w:space="0" w:color="auto"/>
              <w:bottom w:val="single" w:sz="4" w:space="0" w:color="auto"/>
              <w:right w:val="single" w:sz="4" w:space="0" w:color="auto"/>
            </w:tcBorders>
            <w:hideMark/>
          </w:tcPr>
          <w:p w14:paraId="0C9BBC57" w14:textId="77777777" w:rsidR="0044677F" w:rsidRPr="00A15DCB" w:rsidRDefault="0044677F">
            <w:pPr>
              <w:pStyle w:val="TAC"/>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4D95155E" w14:textId="77777777" w:rsidR="0044677F" w:rsidRPr="00A15DCB" w:rsidRDefault="0044677F">
            <w:pPr>
              <w:pStyle w:val="TAL"/>
              <w:rPr>
                <w:i/>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6B61A717"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C54056F" w14:textId="77777777" w:rsidR="0044677F" w:rsidRPr="00A15DCB" w:rsidRDefault="0044677F">
            <w:pPr>
              <w:pStyle w:val="TAC"/>
            </w:pPr>
            <w:r w:rsidRPr="00A15DCB">
              <w:t>-</w:t>
            </w:r>
          </w:p>
        </w:tc>
      </w:tr>
      <w:tr w:rsidR="0044677F" w:rsidRPr="00A15DCB" w14:paraId="7C6845C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51D5043A" w14:textId="77777777" w:rsidR="0044677F" w:rsidRPr="00A15DCB" w:rsidRDefault="0044677F">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74100FFD" w14:textId="77777777" w:rsidR="0044677F" w:rsidRPr="00A15DCB" w:rsidRDefault="0044677F">
            <w:pPr>
              <w:pStyle w:val="TAL"/>
            </w:pPr>
            <w:r w:rsidRPr="00A15DCB">
              <w:t xml:space="preserve">The SS transmits a Short message on PDCCH using P-RNTI indicating a </w:t>
            </w:r>
            <w:r w:rsidRPr="00A15DCB">
              <w:rPr>
                <w:i/>
                <w:iCs/>
              </w:rPr>
              <w:t>systemInfoModification</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274264D5" w14:textId="77777777" w:rsidR="0044677F" w:rsidRPr="00A15DCB" w:rsidRDefault="0044677F">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39230609" w14:textId="77777777" w:rsidR="0044677F" w:rsidRPr="00A15DCB" w:rsidRDefault="0044677F">
            <w:pPr>
              <w:pStyle w:val="TAL"/>
              <w:rPr>
                <w:i/>
              </w:rPr>
            </w:pPr>
            <w:r w:rsidRPr="00A15DCB">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0FAB6C20"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E5FCDD5" w14:textId="77777777" w:rsidR="0044677F" w:rsidRPr="00A15DCB" w:rsidRDefault="0044677F">
            <w:pPr>
              <w:pStyle w:val="TAC"/>
            </w:pPr>
            <w:r w:rsidRPr="00A15DCB">
              <w:t>-</w:t>
            </w:r>
          </w:p>
        </w:tc>
      </w:tr>
      <w:tr w:rsidR="0044677F" w:rsidRPr="00A15DCB" w14:paraId="2E8E3E1E"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74A0EF4" w14:textId="77777777" w:rsidR="0044677F" w:rsidRPr="00A15DCB" w:rsidRDefault="0044677F">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7F2C85DF" w14:textId="77777777" w:rsidR="0044677F" w:rsidRPr="00A15DCB" w:rsidRDefault="0044677F">
            <w:pPr>
              <w:pStyle w:val="TAL"/>
            </w:pPr>
            <w:r w:rsidRPr="00A15DCB">
              <w:t>Wait for 2.1* modification period second for the UE to receive new system information.</w:t>
            </w:r>
          </w:p>
          <w:p w14:paraId="6A18B70B" w14:textId="77777777" w:rsidR="0044677F" w:rsidRPr="00A15DCB" w:rsidRDefault="0044677F">
            <w:pPr>
              <w:pStyle w:val="TAL"/>
            </w:pPr>
            <w:r w:rsidRPr="00A15DCB">
              <w:t>(Note 1)</w:t>
            </w:r>
          </w:p>
        </w:tc>
        <w:tc>
          <w:tcPr>
            <w:tcW w:w="709" w:type="dxa"/>
            <w:tcBorders>
              <w:top w:val="single" w:sz="4" w:space="0" w:color="auto"/>
              <w:left w:val="single" w:sz="4" w:space="0" w:color="auto"/>
              <w:bottom w:val="single" w:sz="4" w:space="0" w:color="auto"/>
              <w:right w:val="single" w:sz="4" w:space="0" w:color="auto"/>
            </w:tcBorders>
            <w:hideMark/>
          </w:tcPr>
          <w:p w14:paraId="513304BA" w14:textId="77777777" w:rsidR="0044677F" w:rsidRPr="00A15DCB" w:rsidRDefault="0044677F">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hideMark/>
          </w:tcPr>
          <w:p w14:paraId="2D492458" w14:textId="77777777" w:rsidR="0044677F" w:rsidRPr="00A15DCB" w:rsidRDefault="0044677F">
            <w:pPr>
              <w:pStyle w:val="TAL"/>
            </w:pP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6A041676"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9DEAC8C" w14:textId="77777777" w:rsidR="0044677F" w:rsidRPr="00A15DCB" w:rsidRDefault="0044677F">
            <w:pPr>
              <w:pStyle w:val="TAC"/>
            </w:pPr>
            <w:r w:rsidRPr="00A15DCB">
              <w:t>-</w:t>
            </w:r>
          </w:p>
        </w:tc>
      </w:tr>
      <w:tr w:rsidR="0044677F" w:rsidRPr="00A15DCB" w14:paraId="63D4842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21F1D4C6" w14:textId="77777777" w:rsidR="0044677F" w:rsidRPr="00A15DCB" w:rsidRDefault="0044677F">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557C7B88" w14:textId="77777777" w:rsidR="0044677F" w:rsidRPr="00A15DCB" w:rsidRDefault="0044677F">
            <w:pPr>
              <w:pStyle w:val="TAL"/>
            </w:pPr>
            <w:r w:rsidRPr="00A15DCB">
              <w:t xml:space="preserve">The SS transmits a </w:t>
            </w:r>
            <w:r w:rsidRPr="00A15DCB">
              <w:rPr>
                <w:i/>
                <w:iCs/>
              </w:rPr>
              <w:t>Paging</w:t>
            </w:r>
            <w:r w:rsidRPr="00A15DCB">
              <w:t xml:space="preserve"> message including a matched identity (correct </w:t>
            </w:r>
            <w:r w:rsidRPr="00A15DCB">
              <w:rPr>
                <w:i/>
              </w:rPr>
              <w:t>fullI-RNTI</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239BF4D0" w14:textId="77777777" w:rsidR="0044677F" w:rsidRPr="00A15DCB" w:rsidRDefault="0044677F">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310B9253"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Paging</w:t>
            </w:r>
          </w:p>
        </w:tc>
        <w:tc>
          <w:tcPr>
            <w:tcW w:w="567" w:type="dxa"/>
            <w:tcBorders>
              <w:top w:val="single" w:sz="4" w:space="0" w:color="auto"/>
              <w:left w:val="single" w:sz="4" w:space="0" w:color="auto"/>
              <w:bottom w:val="single" w:sz="4" w:space="0" w:color="auto"/>
              <w:right w:val="single" w:sz="4" w:space="0" w:color="auto"/>
            </w:tcBorders>
            <w:hideMark/>
          </w:tcPr>
          <w:p w14:paraId="23F94DED"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2E2F336C" w14:textId="77777777" w:rsidR="0044677F" w:rsidRPr="00A15DCB" w:rsidRDefault="0044677F">
            <w:pPr>
              <w:pStyle w:val="TAC"/>
            </w:pPr>
            <w:r w:rsidRPr="00A15DCB">
              <w:t>-</w:t>
            </w:r>
          </w:p>
        </w:tc>
      </w:tr>
      <w:tr w:rsidR="0044677F" w:rsidRPr="00A15DCB" w14:paraId="0267F7B7"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ADEEF22" w14:textId="77777777" w:rsidR="0044677F" w:rsidRPr="00A15DCB" w:rsidRDefault="0044677F">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0588EE2E" w14:textId="77777777" w:rsidR="0044677F" w:rsidRPr="00A15DCB" w:rsidRDefault="0044677F">
            <w:pPr>
              <w:pStyle w:val="TAL"/>
            </w:pPr>
            <w:r w:rsidRPr="00A15DCB">
              <w:t xml:space="preserve">Check: Does the UE transmit an </w:t>
            </w:r>
            <w:r w:rsidRPr="00A15DCB">
              <w:rPr>
                <w:i/>
                <w:iCs/>
              </w:rPr>
              <w:t>RRCResumeRequest1</w:t>
            </w:r>
            <w:r w:rsidRPr="00A15DCB">
              <w:t xml:space="preserve"> message by setting LCID to 36?</w:t>
            </w:r>
          </w:p>
        </w:tc>
        <w:tc>
          <w:tcPr>
            <w:tcW w:w="709" w:type="dxa"/>
            <w:tcBorders>
              <w:top w:val="single" w:sz="4" w:space="0" w:color="auto"/>
              <w:left w:val="single" w:sz="4" w:space="0" w:color="auto"/>
              <w:bottom w:val="single" w:sz="4" w:space="0" w:color="auto"/>
              <w:right w:val="single" w:sz="4" w:space="0" w:color="auto"/>
            </w:tcBorders>
            <w:hideMark/>
          </w:tcPr>
          <w:p w14:paraId="712613E1" w14:textId="77777777" w:rsidR="0044677F" w:rsidRPr="00A15DCB" w:rsidRDefault="0044677F">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CD58F47"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RRCResumeRequest1</w:t>
            </w:r>
          </w:p>
        </w:tc>
        <w:tc>
          <w:tcPr>
            <w:tcW w:w="567" w:type="dxa"/>
            <w:tcBorders>
              <w:top w:val="single" w:sz="4" w:space="0" w:color="auto"/>
              <w:left w:val="single" w:sz="4" w:space="0" w:color="auto"/>
              <w:bottom w:val="single" w:sz="4" w:space="0" w:color="auto"/>
              <w:right w:val="single" w:sz="4" w:space="0" w:color="auto"/>
            </w:tcBorders>
            <w:hideMark/>
          </w:tcPr>
          <w:p w14:paraId="07E69068" w14:textId="77777777" w:rsidR="0044677F" w:rsidRPr="00A15DCB" w:rsidRDefault="0044677F">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333E91B1" w14:textId="77777777" w:rsidR="0044677F" w:rsidRPr="00A15DCB" w:rsidRDefault="0044677F">
            <w:pPr>
              <w:pStyle w:val="TAC"/>
            </w:pPr>
            <w:r w:rsidRPr="00A15DCB">
              <w:t>P</w:t>
            </w:r>
          </w:p>
        </w:tc>
      </w:tr>
      <w:tr w:rsidR="0044677F" w:rsidRPr="00A15DCB" w14:paraId="1958EC02"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996D4BC" w14:textId="77777777" w:rsidR="0044677F" w:rsidRPr="00A15DCB" w:rsidRDefault="0044677F">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hideMark/>
          </w:tcPr>
          <w:p w14:paraId="5A6C2569" w14:textId="77777777" w:rsidR="0044677F" w:rsidRPr="00A15DCB" w:rsidRDefault="0044677F">
            <w:pPr>
              <w:pStyle w:val="TAL"/>
            </w:pPr>
            <w:r w:rsidRPr="00A15DCB">
              <w:t xml:space="preserve">The SS transmits an </w:t>
            </w:r>
            <w:r w:rsidRPr="00A15DCB">
              <w:rPr>
                <w:i/>
                <w:iCs/>
              </w:rPr>
              <w:t>RRCResume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01E41A52" w14:textId="77777777" w:rsidR="0044677F" w:rsidRPr="00A15DCB" w:rsidRDefault="0044677F">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26D261DB"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w:t>
            </w:r>
          </w:p>
        </w:tc>
        <w:tc>
          <w:tcPr>
            <w:tcW w:w="567" w:type="dxa"/>
            <w:tcBorders>
              <w:top w:val="single" w:sz="4" w:space="0" w:color="auto"/>
              <w:left w:val="single" w:sz="4" w:space="0" w:color="auto"/>
              <w:bottom w:val="single" w:sz="4" w:space="0" w:color="auto"/>
              <w:right w:val="single" w:sz="4" w:space="0" w:color="auto"/>
            </w:tcBorders>
            <w:hideMark/>
          </w:tcPr>
          <w:p w14:paraId="7000CC86"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69B329D6" w14:textId="77777777" w:rsidR="0044677F" w:rsidRPr="00A15DCB" w:rsidRDefault="0044677F">
            <w:pPr>
              <w:pStyle w:val="TAC"/>
            </w:pPr>
            <w:r w:rsidRPr="00A15DCB">
              <w:t>-</w:t>
            </w:r>
          </w:p>
        </w:tc>
      </w:tr>
      <w:tr w:rsidR="0044677F" w:rsidRPr="00A15DCB" w14:paraId="55191EE4"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0362C679" w14:textId="77777777" w:rsidR="0044677F" w:rsidRPr="00A15DCB" w:rsidRDefault="0044677F">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hideMark/>
          </w:tcPr>
          <w:p w14:paraId="7F64B6D7" w14:textId="77777777" w:rsidR="0044677F" w:rsidRPr="00A15DCB" w:rsidRDefault="0044677F">
            <w:pPr>
              <w:pStyle w:val="TAL"/>
            </w:pPr>
            <w:r w:rsidRPr="00A15DCB">
              <w:t xml:space="preserve">The UE transmits an </w:t>
            </w:r>
            <w:r w:rsidRPr="00A15DCB">
              <w:rPr>
                <w:i/>
                <w:iCs/>
              </w:rPr>
              <w:t>RRCResumeComplete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55C760B9" w14:textId="77777777" w:rsidR="0044677F" w:rsidRPr="00A15DCB" w:rsidRDefault="0044677F">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CD6748B"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RRCResumeComplete</w:t>
            </w:r>
          </w:p>
        </w:tc>
        <w:tc>
          <w:tcPr>
            <w:tcW w:w="567" w:type="dxa"/>
            <w:tcBorders>
              <w:top w:val="single" w:sz="4" w:space="0" w:color="auto"/>
              <w:left w:val="single" w:sz="4" w:space="0" w:color="auto"/>
              <w:bottom w:val="single" w:sz="4" w:space="0" w:color="auto"/>
              <w:right w:val="single" w:sz="4" w:space="0" w:color="auto"/>
            </w:tcBorders>
            <w:hideMark/>
          </w:tcPr>
          <w:p w14:paraId="2A41E272"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C99031C" w14:textId="77777777" w:rsidR="0044677F" w:rsidRPr="00A15DCB" w:rsidRDefault="0044677F">
            <w:pPr>
              <w:pStyle w:val="TAC"/>
            </w:pPr>
            <w:r w:rsidRPr="00A15DCB">
              <w:t>-</w:t>
            </w:r>
          </w:p>
        </w:tc>
      </w:tr>
      <w:tr w:rsidR="0044677F" w:rsidRPr="00A15DCB" w14:paraId="3286813E" w14:textId="77777777" w:rsidTr="0044677F">
        <w:tc>
          <w:tcPr>
            <w:tcW w:w="9762" w:type="dxa"/>
            <w:gridSpan w:val="6"/>
            <w:tcBorders>
              <w:top w:val="single" w:sz="4" w:space="0" w:color="auto"/>
              <w:left w:val="single" w:sz="4" w:space="0" w:color="auto"/>
              <w:bottom w:val="single" w:sz="4" w:space="0" w:color="auto"/>
              <w:right w:val="single" w:sz="4" w:space="0" w:color="auto"/>
            </w:tcBorders>
            <w:hideMark/>
          </w:tcPr>
          <w:p w14:paraId="3FC2E2E0" w14:textId="77777777" w:rsidR="0044677F" w:rsidRPr="00A15DCB" w:rsidRDefault="0044677F">
            <w:pPr>
              <w:pStyle w:val="TAN"/>
            </w:pPr>
            <w:r w:rsidRPr="00A15DCB">
              <w:t>Note 1:</w:t>
            </w:r>
            <w:r w:rsidRPr="00A15DCB">
              <w:tab/>
              <w:t>The modification period, expressed in number of radio frames = modificationPeriodCoeff * defaultPagingCycle.</w:t>
            </w:r>
          </w:p>
        </w:tc>
      </w:tr>
    </w:tbl>
    <w:p w14:paraId="6D190781" w14:textId="77777777" w:rsidR="0044677F" w:rsidRPr="00A15DCB" w:rsidRDefault="0044677F" w:rsidP="0044677F">
      <w:pPr>
        <w:rPr>
          <w:lang w:eastAsia="en-US"/>
        </w:rPr>
      </w:pPr>
    </w:p>
    <w:p w14:paraId="7441D3D9" w14:textId="77777777" w:rsidR="0044677F" w:rsidRPr="00A15DCB" w:rsidRDefault="0044677F" w:rsidP="0044677F">
      <w:pPr>
        <w:pStyle w:val="H6"/>
      </w:pPr>
      <w:r w:rsidRPr="00A15DCB">
        <w:t>7.1.1.1.16.3.3</w:t>
      </w:r>
      <w:r w:rsidRPr="00A15DCB">
        <w:tab/>
        <w:t>Specific message contents</w:t>
      </w:r>
    </w:p>
    <w:p w14:paraId="1C6932EE" w14:textId="77777777" w:rsidR="0044677F" w:rsidRPr="00A15DCB" w:rsidRDefault="0044677F" w:rsidP="0044677F">
      <w:pPr>
        <w:pStyle w:val="TH"/>
      </w:pPr>
      <w:r w:rsidRPr="00A15DCB">
        <w:t>Table 7.1.1.1.16.3.3-1: SIB1 (step 1,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677F" w:rsidRPr="00A15DCB" w14:paraId="72F2B2C0" w14:textId="77777777" w:rsidTr="0044677F">
        <w:tc>
          <w:tcPr>
            <w:tcW w:w="9747" w:type="dxa"/>
            <w:gridSpan w:val="4"/>
            <w:tcBorders>
              <w:top w:val="single" w:sz="4" w:space="0" w:color="auto"/>
              <w:left w:val="single" w:sz="4" w:space="0" w:color="auto"/>
              <w:bottom w:val="single" w:sz="4" w:space="0" w:color="auto"/>
              <w:right w:val="single" w:sz="4" w:space="0" w:color="auto"/>
            </w:tcBorders>
            <w:hideMark/>
          </w:tcPr>
          <w:p w14:paraId="0AD39B1F" w14:textId="77777777" w:rsidR="0044677F" w:rsidRPr="00A15DCB" w:rsidRDefault="0044677F">
            <w:pPr>
              <w:pStyle w:val="TAL"/>
            </w:pPr>
            <w:r w:rsidRPr="00A15DCB">
              <w:t>Derivation Path: TS 38.508-1 [4], Table 4.6.1-28</w:t>
            </w:r>
          </w:p>
        </w:tc>
      </w:tr>
      <w:tr w:rsidR="0044677F" w:rsidRPr="00A15DCB" w14:paraId="10AAC66E"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63C05C52" w14:textId="77777777" w:rsidR="0044677F" w:rsidRPr="00A15DCB" w:rsidRDefault="0044677F">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A29745" w14:textId="77777777" w:rsidR="0044677F" w:rsidRPr="00A15DCB" w:rsidRDefault="0044677F">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99217F8" w14:textId="77777777" w:rsidR="0044677F" w:rsidRPr="00A15DCB" w:rsidRDefault="0044677F">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4AE6021" w14:textId="77777777" w:rsidR="0044677F" w:rsidRPr="00A15DCB" w:rsidRDefault="0044677F">
            <w:pPr>
              <w:pStyle w:val="TAH"/>
            </w:pPr>
            <w:r w:rsidRPr="00A15DCB">
              <w:t>Condition</w:t>
            </w:r>
          </w:p>
        </w:tc>
      </w:tr>
      <w:tr w:rsidR="0044677F" w:rsidRPr="00A15DCB" w14:paraId="28E5F85B"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028B27C8" w14:textId="77777777" w:rsidR="0044677F" w:rsidRPr="00A15DCB" w:rsidRDefault="0044677F">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2F81D184" w14:textId="77777777" w:rsidR="0044677F" w:rsidRPr="00A15DCB"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224F6EBA" w14:textId="77777777" w:rsidR="0044677F" w:rsidRPr="00A15DCB"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5C57A1C5" w14:textId="77777777" w:rsidR="0044677F" w:rsidRPr="00A15DCB" w:rsidRDefault="0044677F">
            <w:pPr>
              <w:pStyle w:val="TAL"/>
            </w:pPr>
          </w:p>
        </w:tc>
      </w:tr>
      <w:tr w:rsidR="0044677F" w:rsidRPr="00A15DCB" w14:paraId="3BB4DD64"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19758338" w14:textId="77777777" w:rsidR="0044677F" w:rsidRPr="00A15DCB" w:rsidRDefault="0044677F">
            <w:pPr>
              <w:pStyle w:val="TAL"/>
            </w:pPr>
            <w:r w:rsidRPr="00A15DCB">
              <w:t xml:space="preserve">  useFullResumeID</w:t>
            </w:r>
          </w:p>
        </w:tc>
        <w:tc>
          <w:tcPr>
            <w:tcW w:w="2267" w:type="dxa"/>
            <w:tcBorders>
              <w:top w:val="single" w:sz="4" w:space="0" w:color="auto"/>
              <w:left w:val="single" w:sz="4" w:space="0" w:color="auto"/>
              <w:bottom w:val="single" w:sz="4" w:space="0" w:color="auto"/>
              <w:right w:val="single" w:sz="4" w:space="0" w:color="auto"/>
            </w:tcBorders>
            <w:hideMark/>
          </w:tcPr>
          <w:p w14:paraId="4C37ABBF" w14:textId="77777777" w:rsidR="0044677F" w:rsidRPr="00A15DCB" w:rsidRDefault="0044677F">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0EC4A544" w14:textId="77777777" w:rsidR="0044677F" w:rsidRPr="00A15DCB"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2904E43E" w14:textId="77777777" w:rsidR="0044677F" w:rsidRPr="00A15DCB" w:rsidRDefault="0044677F">
            <w:pPr>
              <w:pStyle w:val="TAL"/>
            </w:pPr>
          </w:p>
        </w:tc>
      </w:tr>
      <w:tr w:rsidR="0044677F" w:rsidRPr="00A15DCB" w14:paraId="26B218C9"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249E0804" w14:textId="77777777" w:rsidR="0044677F" w:rsidRPr="00A15DCB" w:rsidRDefault="0044677F">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DA64E41" w14:textId="77777777" w:rsidR="0044677F" w:rsidRPr="00A15DCB"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5014F46C" w14:textId="77777777" w:rsidR="0044677F" w:rsidRPr="00A15DCB"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4EF1A0C9" w14:textId="77777777" w:rsidR="0044677F" w:rsidRPr="00A15DCB" w:rsidRDefault="0044677F">
            <w:pPr>
              <w:pStyle w:val="TAL"/>
            </w:pPr>
          </w:p>
        </w:tc>
      </w:tr>
    </w:tbl>
    <w:p w14:paraId="196DA1BA" w14:textId="77777777" w:rsidR="0044677F" w:rsidRPr="00A15DCB" w:rsidRDefault="0044677F" w:rsidP="0044677F">
      <w:pPr>
        <w:rPr>
          <w:lang w:eastAsia="en-US"/>
        </w:rPr>
      </w:pPr>
    </w:p>
    <w:p w14:paraId="1DE213B8" w14:textId="77777777" w:rsidR="0044677F" w:rsidRPr="00A15DCB" w:rsidRDefault="0044677F" w:rsidP="0044677F">
      <w:pPr>
        <w:pStyle w:val="TH"/>
      </w:pPr>
      <w:r w:rsidRPr="00A15DCB">
        <w:t>Table 7.1.1.1.16.3.3-2: Paging (step 4,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4677F" w:rsidRPr="00A15DCB" w14:paraId="029A46F1" w14:textId="77777777" w:rsidTr="0044677F">
        <w:tc>
          <w:tcPr>
            <w:tcW w:w="9747" w:type="dxa"/>
            <w:tcBorders>
              <w:top w:val="single" w:sz="4" w:space="0" w:color="auto"/>
              <w:left w:val="single" w:sz="4" w:space="0" w:color="auto"/>
              <w:bottom w:val="single" w:sz="4" w:space="0" w:color="auto"/>
              <w:right w:val="single" w:sz="4" w:space="0" w:color="auto"/>
            </w:tcBorders>
            <w:hideMark/>
          </w:tcPr>
          <w:p w14:paraId="051B47B3" w14:textId="77777777" w:rsidR="0044677F" w:rsidRPr="00A15DCB" w:rsidRDefault="0044677F">
            <w:pPr>
              <w:pStyle w:val="TAL"/>
            </w:pPr>
            <w:r w:rsidRPr="00A15DCB">
              <w:t>Derivation Path: TS 38.508-1 [4], Table 4.6.1-9 with condition NR_RRC_RESUME</w:t>
            </w:r>
          </w:p>
        </w:tc>
      </w:tr>
    </w:tbl>
    <w:p w14:paraId="00314E61" w14:textId="34A8E296" w:rsidR="0044677F" w:rsidRPr="00A15DCB" w:rsidRDefault="0044677F" w:rsidP="000D6F9B"/>
    <w:p w14:paraId="272C1DD4" w14:textId="697E9FBC" w:rsidR="0044677F" w:rsidRPr="00A15DCB" w:rsidRDefault="0044677F" w:rsidP="0044677F">
      <w:pPr>
        <w:pStyle w:val="Heading5"/>
      </w:pPr>
      <w:r w:rsidRPr="00A15DCB">
        <w:t>7.1.1.1.17</w:t>
      </w:r>
      <w:r w:rsidRPr="00A15DCB">
        <w:tab/>
        <w:t>Random access procedure / RedCap UE identification</w:t>
      </w:r>
    </w:p>
    <w:p w14:paraId="6281156C" w14:textId="77777777" w:rsidR="0044677F" w:rsidRPr="00A15DCB" w:rsidRDefault="0044677F" w:rsidP="0044677F">
      <w:pPr>
        <w:pStyle w:val="H6"/>
      </w:pPr>
      <w:r w:rsidRPr="00A15DCB">
        <w:t>7.1.1.1.17.1</w:t>
      </w:r>
      <w:r w:rsidRPr="00A15DCB">
        <w:tab/>
        <w:t>Test Purpose (TP)</w:t>
      </w:r>
    </w:p>
    <w:p w14:paraId="0D1FAE0C" w14:textId="77777777" w:rsidR="0044677F" w:rsidRPr="00A15DCB" w:rsidRDefault="0044677F" w:rsidP="0044677F">
      <w:pPr>
        <w:pStyle w:val="H6"/>
      </w:pPr>
      <w:r w:rsidRPr="00A15DCB">
        <w:t>(1)</w:t>
      </w:r>
    </w:p>
    <w:p w14:paraId="1364C5B9" w14:textId="77777777" w:rsidR="0044677F" w:rsidRPr="00A15DCB" w:rsidRDefault="0044677F" w:rsidP="0044677F">
      <w:pPr>
        <w:pStyle w:val="PL"/>
        <w:rPr>
          <w:noProof w:val="0"/>
        </w:rPr>
      </w:pPr>
      <w:r w:rsidRPr="00A15DCB">
        <w:rPr>
          <w:b/>
          <w:bCs/>
          <w:noProof w:val="0"/>
        </w:rPr>
        <w:t xml:space="preserve">with </w:t>
      </w:r>
      <w:r w:rsidRPr="00A15DCB">
        <w:rPr>
          <w:noProof w:val="0"/>
        </w:rPr>
        <w:t>{ UE supporting RedCap and in NR RRC_IDLE state }</w:t>
      </w:r>
    </w:p>
    <w:p w14:paraId="1C020900" w14:textId="77777777" w:rsidR="0044677F" w:rsidRPr="00A15DCB" w:rsidRDefault="0044677F" w:rsidP="0044677F">
      <w:pPr>
        <w:pStyle w:val="PL"/>
        <w:rPr>
          <w:noProof w:val="0"/>
        </w:rPr>
      </w:pPr>
      <w:r w:rsidRPr="00A15DCB">
        <w:rPr>
          <w:b/>
          <w:bCs/>
          <w:noProof w:val="0"/>
        </w:rPr>
        <w:t>ensure that</w:t>
      </w:r>
      <w:r w:rsidRPr="00A15DCB">
        <w:rPr>
          <w:noProof w:val="0"/>
        </w:rPr>
        <w:t xml:space="preserve"> {</w:t>
      </w:r>
    </w:p>
    <w:p w14:paraId="152000B9" w14:textId="77777777" w:rsidR="0044677F" w:rsidRPr="00A15DCB" w:rsidRDefault="0044677F" w:rsidP="0044677F">
      <w:pPr>
        <w:pStyle w:val="PL"/>
        <w:rPr>
          <w:noProof w:val="0"/>
        </w:rPr>
      </w:pPr>
      <w:r w:rsidRPr="00A15DCB">
        <w:rPr>
          <w:b/>
          <w:bCs/>
          <w:noProof w:val="0"/>
        </w:rPr>
        <w:t xml:space="preserve">  when</w:t>
      </w:r>
      <w:r w:rsidRPr="00A15DCB">
        <w:rPr>
          <w:noProof w:val="0"/>
        </w:rPr>
        <w:t xml:space="preserve"> { UE starts Random Access procedure  }</w:t>
      </w:r>
    </w:p>
    <w:p w14:paraId="07C863C5" w14:textId="77777777" w:rsidR="0044677F" w:rsidRPr="00A15DCB" w:rsidRDefault="0044677F" w:rsidP="0044677F">
      <w:pPr>
        <w:pStyle w:val="PL"/>
        <w:rPr>
          <w:noProof w:val="0"/>
        </w:rPr>
      </w:pPr>
      <w:r w:rsidRPr="00A15DCB">
        <w:rPr>
          <w:b/>
          <w:bCs/>
          <w:noProof w:val="0"/>
        </w:rPr>
        <w:t xml:space="preserve">    then</w:t>
      </w:r>
      <w:r w:rsidRPr="00A15DCB">
        <w:rPr>
          <w:noProof w:val="0"/>
        </w:rPr>
        <w:t xml:space="preserve"> { the UE uses the RedCap specific random access resource in Msg1}</w:t>
      </w:r>
    </w:p>
    <w:p w14:paraId="2DA836A3" w14:textId="77777777" w:rsidR="0044677F" w:rsidRPr="00A15DCB" w:rsidRDefault="0044677F" w:rsidP="0044677F">
      <w:pPr>
        <w:pStyle w:val="PL"/>
        <w:rPr>
          <w:noProof w:val="0"/>
        </w:rPr>
      </w:pPr>
      <w:r w:rsidRPr="00A15DCB">
        <w:rPr>
          <w:noProof w:val="0"/>
        </w:rPr>
        <w:t xml:space="preserve">            }</w:t>
      </w:r>
    </w:p>
    <w:p w14:paraId="2372A573" w14:textId="77777777" w:rsidR="00622C24" w:rsidRPr="00A15DCB" w:rsidRDefault="00622C24" w:rsidP="00622C24">
      <w:pPr>
        <w:pStyle w:val="PL"/>
        <w:rPr>
          <w:noProof w:val="0"/>
        </w:rPr>
      </w:pPr>
    </w:p>
    <w:p w14:paraId="0041FBE8" w14:textId="77777777" w:rsidR="00622C24" w:rsidRPr="00A15DCB" w:rsidRDefault="00622C24" w:rsidP="00622C24">
      <w:pPr>
        <w:pStyle w:val="H6"/>
      </w:pPr>
      <w:r w:rsidRPr="00A15DCB">
        <w:t>(2)</w:t>
      </w:r>
    </w:p>
    <w:p w14:paraId="7E699F8F" w14:textId="77777777" w:rsidR="00622C24" w:rsidRPr="00A15DCB" w:rsidRDefault="00622C24" w:rsidP="00622C24">
      <w:pPr>
        <w:pStyle w:val="PL"/>
        <w:rPr>
          <w:noProof w:val="0"/>
        </w:rPr>
      </w:pPr>
      <w:r w:rsidRPr="00A15DCB">
        <w:rPr>
          <w:b/>
          <w:bCs/>
          <w:noProof w:val="0"/>
        </w:rPr>
        <w:t xml:space="preserve">with </w:t>
      </w:r>
      <w:r w:rsidRPr="00A15DCB">
        <w:rPr>
          <w:noProof w:val="0"/>
        </w:rPr>
        <w:t>{ UE supporting RedCap and in NR RRC_IDLE state }</w:t>
      </w:r>
    </w:p>
    <w:p w14:paraId="351B3E91" w14:textId="77777777" w:rsidR="00622C24" w:rsidRPr="00A15DCB" w:rsidRDefault="00622C24" w:rsidP="00622C24">
      <w:pPr>
        <w:pStyle w:val="PL"/>
        <w:rPr>
          <w:noProof w:val="0"/>
        </w:rPr>
      </w:pPr>
      <w:r w:rsidRPr="00A15DCB">
        <w:rPr>
          <w:b/>
          <w:bCs/>
          <w:noProof w:val="0"/>
        </w:rPr>
        <w:t>ensure that</w:t>
      </w:r>
      <w:r w:rsidRPr="00A15DCB">
        <w:rPr>
          <w:noProof w:val="0"/>
        </w:rPr>
        <w:t xml:space="preserve"> {</w:t>
      </w:r>
    </w:p>
    <w:p w14:paraId="713C0E13" w14:textId="77777777" w:rsidR="00622C24" w:rsidRPr="00A15DCB" w:rsidRDefault="00622C24" w:rsidP="00622C24">
      <w:pPr>
        <w:pStyle w:val="PL"/>
        <w:rPr>
          <w:noProof w:val="0"/>
        </w:rPr>
      </w:pPr>
      <w:r w:rsidRPr="00A15DCB">
        <w:rPr>
          <w:b/>
          <w:bCs/>
          <w:noProof w:val="0"/>
        </w:rPr>
        <w:t xml:space="preserve">  when</w:t>
      </w:r>
      <w:r w:rsidRPr="00A15DCB">
        <w:rPr>
          <w:noProof w:val="0"/>
        </w:rPr>
        <w:t xml:space="preserve"> { UE starts Random Access procedure  }</w:t>
      </w:r>
    </w:p>
    <w:p w14:paraId="27F4E118" w14:textId="77777777" w:rsidR="00622C24" w:rsidRPr="00A15DCB" w:rsidRDefault="00622C24" w:rsidP="00622C24">
      <w:pPr>
        <w:pStyle w:val="PL"/>
        <w:rPr>
          <w:noProof w:val="0"/>
        </w:rPr>
      </w:pPr>
      <w:r w:rsidRPr="00A15DCB">
        <w:rPr>
          <w:b/>
          <w:bCs/>
          <w:noProof w:val="0"/>
        </w:rPr>
        <w:t xml:space="preserve">    then</w:t>
      </w:r>
      <w:r w:rsidRPr="00A15DCB">
        <w:rPr>
          <w:noProof w:val="0"/>
        </w:rPr>
        <w:t xml:space="preserve"> { the UE uses the RedCap specific LCID in Msg3 }</w:t>
      </w:r>
    </w:p>
    <w:p w14:paraId="786C28A9" w14:textId="77777777" w:rsidR="00622C24" w:rsidRPr="00A15DCB" w:rsidRDefault="00622C24" w:rsidP="00622C24">
      <w:pPr>
        <w:pStyle w:val="PL"/>
        <w:rPr>
          <w:noProof w:val="0"/>
        </w:rPr>
      </w:pPr>
      <w:r w:rsidRPr="00A15DCB">
        <w:rPr>
          <w:noProof w:val="0"/>
        </w:rPr>
        <w:lastRenderedPageBreak/>
        <w:t xml:space="preserve">            }</w:t>
      </w:r>
    </w:p>
    <w:p w14:paraId="2944DC4A" w14:textId="77777777" w:rsidR="0044677F" w:rsidRPr="00A15DCB" w:rsidRDefault="0044677F" w:rsidP="0044677F">
      <w:pPr>
        <w:pStyle w:val="PL"/>
        <w:rPr>
          <w:noProof w:val="0"/>
        </w:rPr>
      </w:pPr>
    </w:p>
    <w:p w14:paraId="51C3CAE3" w14:textId="77777777" w:rsidR="0044677F" w:rsidRPr="00A15DCB" w:rsidRDefault="0044677F" w:rsidP="0044677F">
      <w:pPr>
        <w:pStyle w:val="H6"/>
      </w:pPr>
      <w:r w:rsidRPr="00A15DCB">
        <w:t>7.1.1.1.17.2</w:t>
      </w:r>
      <w:r w:rsidRPr="00A15DCB">
        <w:tab/>
        <w:t>Conformance requirements</w:t>
      </w:r>
    </w:p>
    <w:p w14:paraId="5F4B55A8" w14:textId="39C2F019" w:rsidR="0044677F" w:rsidRPr="00A15DCB" w:rsidRDefault="0044677F" w:rsidP="0044677F">
      <w:r w:rsidRPr="00A15DCB">
        <w:t xml:space="preserve">References: The conformance requirements covered in the present test case are specified in: TS 38.321, clauses 5.1.1, 5.1.1b, 5.1.1c </w:t>
      </w:r>
      <w:r w:rsidR="00622C24" w:rsidRPr="00A15DCB">
        <w:t>,</w:t>
      </w:r>
      <w:r w:rsidRPr="00A15DCB">
        <w:t>5.1.1d</w:t>
      </w:r>
      <w:r w:rsidR="00622C24" w:rsidRPr="00A15DCB">
        <w:t xml:space="preserve"> and 6.2.1, TS38.300, clauses 16.13.3</w:t>
      </w:r>
      <w:r w:rsidRPr="00A15DCB">
        <w:t>. Unless otherwise stated these are Rel-17 requirements.</w:t>
      </w:r>
    </w:p>
    <w:p w14:paraId="6821FD26" w14:textId="77777777" w:rsidR="0044677F" w:rsidRPr="00A15DCB" w:rsidRDefault="0044677F" w:rsidP="0044677F">
      <w:r w:rsidRPr="00A15DCB">
        <w:t>[TS 38.321, clause 5.1.1]</w:t>
      </w:r>
    </w:p>
    <w:p w14:paraId="7AF982F4" w14:textId="77777777" w:rsidR="0044677F" w:rsidRPr="00A15DCB" w:rsidRDefault="0044677F" w:rsidP="0044677F">
      <w:r w:rsidRPr="00A15DCB">
        <w:rPr>
          <w:lang w:eastAsia="zh-CN"/>
        </w:rPr>
        <w:t>…</w:t>
      </w:r>
    </w:p>
    <w:p w14:paraId="5121B6E9" w14:textId="77777777" w:rsidR="0044677F" w:rsidRPr="00A15DCB" w:rsidRDefault="0044677F" w:rsidP="0044677F">
      <w:pPr>
        <w:rPr>
          <w:lang w:eastAsia="ko-KR"/>
        </w:rPr>
      </w:pPr>
      <w:r w:rsidRPr="00A15DCB">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1572F49E" w14:textId="77777777" w:rsidR="0044677F" w:rsidRPr="00A15DCB" w:rsidRDefault="0044677F" w:rsidP="0044677F">
      <w:pPr>
        <w:pStyle w:val="B1"/>
        <w:rPr>
          <w:lang w:eastAsia="ko-KR"/>
        </w:rPr>
      </w:pPr>
      <w:r w:rsidRPr="00A15DCB">
        <w:rPr>
          <w:lang w:eastAsia="ko-KR"/>
        </w:rPr>
        <w:t>…</w:t>
      </w:r>
    </w:p>
    <w:p w14:paraId="761F216B" w14:textId="77777777" w:rsidR="0044677F" w:rsidRPr="00A15DCB" w:rsidRDefault="0044677F" w:rsidP="0044677F">
      <w:pPr>
        <w:pStyle w:val="B1"/>
        <w:rPr>
          <w:lang w:eastAsia="ko-KR"/>
        </w:rPr>
      </w:pPr>
      <w:r w:rsidRPr="00A15DCB">
        <w:rPr>
          <w:i/>
          <w:iCs/>
          <w:lang w:eastAsia="ko-KR"/>
        </w:rPr>
        <w:t>-</w:t>
      </w:r>
      <w:r w:rsidRPr="00A15DCB">
        <w:rPr>
          <w:i/>
          <w:iCs/>
          <w:lang w:eastAsia="ko-KR"/>
        </w:rPr>
        <w:tab/>
      </w:r>
      <w:r w:rsidRPr="00A15DCB">
        <w:rPr>
          <w:i/>
          <w:iCs/>
        </w:rPr>
        <w:t>featurePriorities</w:t>
      </w:r>
      <w:r w:rsidRPr="00A15DCB">
        <w:rPr>
          <w:lang w:eastAsia="ko-KR"/>
        </w:rPr>
        <w:t>: p</w:t>
      </w:r>
      <w:r w:rsidRPr="00A15DCB">
        <w:rPr>
          <w:szCs w:val="22"/>
        </w:rPr>
        <w:t>riorities for features, such as REDCAP, Slice group(s), etc. (see clause 5.1.1d)</w:t>
      </w:r>
      <w:r w:rsidRPr="00A15DCB">
        <w:rPr>
          <w:lang w:eastAsia="ko-KR"/>
        </w:rPr>
        <w:t>;</w:t>
      </w:r>
    </w:p>
    <w:p w14:paraId="235205C7" w14:textId="77777777" w:rsidR="0044677F" w:rsidRPr="00A15DCB" w:rsidRDefault="0044677F" w:rsidP="0044677F">
      <w:pPr>
        <w:pStyle w:val="B1"/>
        <w:rPr>
          <w:lang w:eastAsia="ko-KR"/>
        </w:rPr>
      </w:pPr>
      <w:r w:rsidRPr="00A15DCB">
        <w:rPr>
          <w:lang w:eastAsia="ko-KR"/>
        </w:rPr>
        <w:t>…</w:t>
      </w:r>
    </w:p>
    <w:p w14:paraId="1CB4592B" w14:textId="77777777" w:rsidR="0044677F" w:rsidRPr="00A15DCB" w:rsidRDefault="0044677F" w:rsidP="0044677F">
      <w:pPr>
        <w:pStyle w:val="B1"/>
        <w:rPr>
          <w:lang w:eastAsia="ko-KR"/>
        </w:rPr>
      </w:pPr>
      <w:r w:rsidRPr="00A15DCB">
        <w:rPr>
          <w:lang w:eastAsia="ko-KR"/>
        </w:rPr>
        <w:t>-</w:t>
      </w:r>
      <w:r w:rsidRPr="00A15DCB">
        <w:rPr>
          <w:lang w:eastAsia="ko-KR"/>
        </w:rPr>
        <w:tab/>
      </w:r>
      <w:r w:rsidRPr="00A15DCB">
        <w:rPr>
          <w:i/>
          <w:lang w:eastAsia="ko-KR"/>
        </w:rPr>
        <w:t>startPreambleForThisPartition</w:t>
      </w:r>
      <w:r w:rsidRPr="00A15DCB">
        <w:rPr>
          <w:lang w:eastAsia="ko-KR"/>
        </w:rPr>
        <w:t xml:space="preserve">: the </w:t>
      </w:r>
      <w:r w:rsidRPr="00A15DCB">
        <w:rPr>
          <w:bCs/>
          <w:iCs/>
          <w:szCs w:val="22"/>
          <w:lang w:eastAsia="sv-SE"/>
        </w:rPr>
        <w:t>first preamble associated with the set of Random Access Resources applicable to the Random Access procedure</w:t>
      </w:r>
      <w:r w:rsidRPr="00A15DCB">
        <w:rPr>
          <w:lang w:eastAsia="ko-KR"/>
        </w:rPr>
        <w:t>;</w:t>
      </w:r>
    </w:p>
    <w:p w14:paraId="4DCD9119" w14:textId="77777777" w:rsidR="0044677F" w:rsidRPr="00A15DCB" w:rsidRDefault="0044677F" w:rsidP="0044677F">
      <w:pPr>
        <w:pStyle w:val="B1"/>
        <w:rPr>
          <w:lang w:eastAsia="ko-KR"/>
        </w:rPr>
      </w:pPr>
      <w:r w:rsidRPr="00A15DCB">
        <w:rPr>
          <w:lang w:eastAsia="ko-KR"/>
        </w:rPr>
        <w:t>…</w:t>
      </w:r>
    </w:p>
    <w:p w14:paraId="62445B0D" w14:textId="77777777" w:rsidR="0044677F" w:rsidRPr="00A15DCB" w:rsidRDefault="0044677F" w:rsidP="0044677F">
      <w:pPr>
        <w:pStyle w:val="B1"/>
        <w:rPr>
          <w:lang w:eastAsia="ko-KR"/>
        </w:rPr>
      </w:pPr>
      <w:r w:rsidRPr="00A15DCB">
        <w:rPr>
          <w:lang w:eastAsia="ko-KR"/>
        </w:rPr>
        <w:t>-</w:t>
      </w:r>
      <w:r w:rsidRPr="00A15DCB">
        <w:rPr>
          <w:lang w:eastAsia="ko-KR"/>
        </w:rPr>
        <w:tab/>
      </w:r>
      <w:r w:rsidRPr="00A15DCB">
        <w:rPr>
          <w:i/>
          <w:lang w:eastAsia="ko-KR"/>
        </w:rPr>
        <w:t>numberOfPreamblesForThisPartition</w:t>
      </w:r>
      <w:r w:rsidRPr="00A15DCB">
        <w:rPr>
          <w:lang w:eastAsia="ko-KR"/>
        </w:rPr>
        <w:t xml:space="preserve">: the </w:t>
      </w:r>
      <w:r w:rsidRPr="00A15DCB">
        <w:rPr>
          <w:bCs/>
          <w:iCs/>
          <w:szCs w:val="22"/>
          <w:lang w:eastAsia="sv-SE"/>
        </w:rPr>
        <w:t>number of consequtive preambles associated with the set of Random Access Resources applicable to the Random Access procedure</w:t>
      </w:r>
      <w:r w:rsidRPr="00A15DCB">
        <w:rPr>
          <w:lang w:eastAsia="ko-KR"/>
        </w:rPr>
        <w:t>;</w:t>
      </w:r>
    </w:p>
    <w:p w14:paraId="7365DBEF" w14:textId="77777777" w:rsidR="0044677F" w:rsidRPr="00A15DCB" w:rsidRDefault="0044677F" w:rsidP="0044677F">
      <w:pPr>
        <w:pStyle w:val="B3"/>
        <w:ind w:left="0" w:firstLineChars="150" w:firstLine="300"/>
        <w:rPr>
          <w:lang w:eastAsia="zh-CN"/>
        </w:rPr>
      </w:pPr>
      <w:r w:rsidRPr="00A15DCB">
        <w:rPr>
          <w:lang w:eastAsia="zh-CN"/>
        </w:rPr>
        <w:t>…</w:t>
      </w:r>
    </w:p>
    <w:p w14:paraId="25B35457" w14:textId="77777777" w:rsidR="0044677F" w:rsidRPr="00A15DCB" w:rsidRDefault="0044677F" w:rsidP="0044677F">
      <w:pPr>
        <w:rPr>
          <w:lang w:eastAsia="ko-KR"/>
        </w:rPr>
      </w:pPr>
      <w:r w:rsidRPr="00A15DCB">
        <w:rPr>
          <w:lang w:eastAsia="ko-KR"/>
        </w:rPr>
        <w:t>When the Random Access procedure is initiated on a Serving Cell, the MAC entity shall:</w:t>
      </w:r>
    </w:p>
    <w:p w14:paraId="6BB75276" w14:textId="77777777" w:rsidR="0044677F" w:rsidRPr="00A15DCB" w:rsidRDefault="0044677F" w:rsidP="0044677F">
      <w:pPr>
        <w:pStyle w:val="NO"/>
        <w:rPr>
          <w:lang w:eastAsia="zh-CN"/>
        </w:rPr>
      </w:pPr>
      <w:r w:rsidRPr="00A15DCB">
        <w:rPr>
          <w:lang w:eastAsia="zh-CN"/>
        </w:rPr>
        <w:t>…</w:t>
      </w:r>
    </w:p>
    <w:p w14:paraId="72E3764B" w14:textId="77777777" w:rsidR="0044677F" w:rsidRPr="00A15DCB" w:rsidRDefault="0044677F" w:rsidP="0044677F">
      <w:pPr>
        <w:pStyle w:val="B1"/>
        <w:rPr>
          <w:lang w:eastAsia="ko-KR"/>
        </w:rPr>
      </w:pPr>
      <w:r w:rsidRPr="00A15DCB">
        <w:rPr>
          <w:lang w:eastAsia="ko-KR"/>
        </w:rPr>
        <w:t>1&gt;</w:t>
      </w:r>
      <w:r w:rsidRPr="00A15DCB">
        <w:rPr>
          <w:lang w:eastAsia="ko-KR"/>
        </w:rPr>
        <w:tab/>
        <w:t>perform the BWP operation as specified in clause 5.15;</w:t>
      </w:r>
    </w:p>
    <w:p w14:paraId="1B3E1E26" w14:textId="77777777" w:rsidR="0044677F" w:rsidRPr="00A15DCB" w:rsidRDefault="0044677F" w:rsidP="0044677F">
      <w:pPr>
        <w:pStyle w:val="B1"/>
      </w:pPr>
      <w:r w:rsidRPr="00A15DCB">
        <w:rPr>
          <w:lang w:eastAsia="ko-KR"/>
        </w:rPr>
        <w:t>1&gt;</w:t>
      </w:r>
      <w:r w:rsidRPr="00A15DCB">
        <w:rPr>
          <w:lang w:eastAsia="ko-KR"/>
        </w:rPr>
        <w:tab/>
        <w:t>select the set of Random Access resources applicable to the current Random Access procedure according to clause 5.1.1b;</w:t>
      </w:r>
    </w:p>
    <w:p w14:paraId="391757DE" w14:textId="77777777" w:rsidR="0044677F" w:rsidRPr="00A15DCB" w:rsidRDefault="0044677F" w:rsidP="0044677F">
      <w:pPr>
        <w:ind w:firstLineChars="150" w:firstLine="300"/>
        <w:rPr>
          <w:lang w:eastAsia="zh-CN"/>
        </w:rPr>
      </w:pPr>
      <w:r w:rsidRPr="00A15DCB">
        <w:rPr>
          <w:lang w:eastAsia="zh-CN"/>
        </w:rPr>
        <w:t>…</w:t>
      </w:r>
    </w:p>
    <w:p w14:paraId="4F92C51A" w14:textId="77777777" w:rsidR="0044677F" w:rsidRPr="00A15DCB" w:rsidRDefault="0044677F" w:rsidP="0044677F">
      <w:r w:rsidRPr="00A15DCB">
        <w:t>[TS 38.321, clause 5.1.1b]</w:t>
      </w:r>
    </w:p>
    <w:p w14:paraId="4CA04E09" w14:textId="77777777" w:rsidR="0044677F" w:rsidRPr="00A15DCB" w:rsidRDefault="0044677F" w:rsidP="0044677F">
      <w:pPr>
        <w:rPr>
          <w:lang w:eastAsia="ko-KR"/>
        </w:rPr>
      </w:pPr>
      <w:r w:rsidRPr="00A15DCB">
        <w:rPr>
          <w:lang w:eastAsia="ko-KR"/>
        </w:rPr>
        <w:t>The MAC entity shall:</w:t>
      </w:r>
    </w:p>
    <w:p w14:paraId="3CDE9612" w14:textId="77777777" w:rsidR="0044677F" w:rsidRPr="00A15DCB" w:rsidRDefault="0044677F" w:rsidP="0044677F">
      <w:pPr>
        <w:pStyle w:val="NO"/>
        <w:rPr>
          <w:rFonts w:eastAsia="Malgun Gothic"/>
          <w:lang w:eastAsia="ko-KR"/>
        </w:rPr>
      </w:pPr>
      <w:r w:rsidRPr="00A15DCB">
        <w:rPr>
          <w:lang w:eastAsia="zh-CN"/>
        </w:rPr>
        <w:t>…</w:t>
      </w:r>
    </w:p>
    <w:p w14:paraId="42301278" w14:textId="77777777" w:rsidR="0044677F" w:rsidRPr="00A15DCB" w:rsidRDefault="0044677F" w:rsidP="0044677F">
      <w:pPr>
        <w:pStyle w:val="B1"/>
        <w:rPr>
          <w:lang w:eastAsia="ko-KR"/>
        </w:rPr>
      </w:pPr>
      <w:r w:rsidRPr="00A15DCB">
        <w:rPr>
          <w:lang w:eastAsia="ko-KR"/>
        </w:rPr>
        <w:t>1&gt;</w:t>
      </w:r>
      <w:r w:rsidRPr="00A15DCB">
        <w:rPr>
          <w:lang w:eastAsia="ko-KR"/>
        </w:rPr>
        <w:tab/>
        <w:t>if contention-free Random Access Resources have not been provided for this Random Access procedure and one or more of the features including REDCAP and/or a specific slice group(s) and/or SDT and/or MSG3 repetition is applicable for this Random Access procedure:</w:t>
      </w:r>
    </w:p>
    <w:p w14:paraId="49416EF1" w14:textId="77777777" w:rsidR="0044677F" w:rsidRPr="00A15DCB" w:rsidRDefault="0044677F" w:rsidP="0044677F">
      <w:pPr>
        <w:pStyle w:val="EditorsNote"/>
        <w:rPr>
          <w:color w:val="auto"/>
          <w:lang w:eastAsia="ko-KR"/>
        </w:rPr>
      </w:pPr>
      <w:r w:rsidRPr="00A15DCB">
        <w:rPr>
          <w:color w:val="auto"/>
          <w:lang w:eastAsia="ko-KR"/>
        </w:rPr>
        <w:t>Editor's Note: FFS if some clarification is needed on how feature applicability is known (e.g. from RRC etc)</w:t>
      </w:r>
    </w:p>
    <w:p w14:paraId="6E49FC39" w14:textId="77777777" w:rsidR="0044677F" w:rsidRPr="00A15DCB" w:rsidRDefault="0044677F" w:rsidP="0044677F">
      <w:pPr>
        <w:pStyle w:val="B2"/>
        <w:rPr>
          <w:lang w:eastAsia="ko-KR"/>
        </w:rPr>
      </w:pPr>
      <w:r w:rsidRPr="00A15DCB">
        <w:rPr>
          <w:lang w:eastAsia="ko-KR"/>
        </w:rPr>
        <w:t>2&gt;</w:t>
      </w:r>
      <w:r w:rsidRPr="00A15DCB">
        <w:rPr>
          <w:lang w:eastAsia="ko-KR"/>
        </w:rPr>
        <w:tab/>
        <w:t>if none of the sets of Random Access resources are available for the current Random Access procedure (as specified in clause 5.1.1c):</w:t>
      </w:r>
    </w:p>
    <w:p w14:paraId="275E0D65" w14:textId="77777777" w:rsidR="0044677F" w:rsidRPr="00A15DCB" w:rsidRDefault="0044677F" w:rsidP="0044677F">
      <w:pPr>
        <w:pStyle w:val="B3"/>
        <w:rPr>
          <w:lang w:eastAsia="ko-KR"/>
        </w:rPr>
      </w:pPr>
      <w:r w:rsidRPr="00A15DCB">
        <w:rPr>
          <w:lang w:eastAsia="ko-KR"/>
        </w:rPr>
        <w:t>3&gt;</w:t>
      </w:r>
      <w:r w:rsidRPr="00A15DCB">
        <w:rPr>
          <w:lang w:eastAsia="ko-KR"/>
        </w:rPr>
        <w:tab/>
        <w:t>select the set of Random Access resources that are not associated with any feature indication (as specified in clause 5.1.1c) for this Random Access procedure.</w:t>
      </w:r>
    </w:p>
    <w:p w14:paraId="5E34AABD" w14:textId="77777777" w:rsidR="0044677F" w:rsidRPr="00A15DCB" w:rsidRDefault="0044677F" w:rsidP="0044677F">
      <w:pPr>
        <w:pStyle w:val="B2"/>
        <w:rPr>
          <w:lang w:eastAsia="ko-KR"/>
        </w:rPr>
      </w:pPr>
      <w:r w:rsidRPr="00A15DCB">
        <w:rPr>
          <w:lang w:eastAsia="ko-KR"/>
        </w:rPr>
        <w:t>2&gt;</w:t>
      </w:r>
      <w:r w:rsidRPr="00A15DCB">
        <w:rPr>
          <w:lang w:eastAsia="ko-KR"/>
        </w:rPr>
        <w:tab/>
        <w:t>else if there are one or more set(s) of Random Access resources available (as specified in clause 5.1.1c) and one of these set(s) of Random Access resources can be used for indicating all features triggering this Random Access procedure:</w:t>
      </w:r>
    </w:p>
    <w:p w14:paraId="258706B4" w14:textId="77777777" w:rsidR="0044677F" w:rsidRPr="00A15DCB" w:rsidRDefault="0044677F" w:rsidP="0044677F">
      <w:pPr>
        <w:pStyle w:val="B3"/>
        <w:rPr>
          <w:lang w:eastAsia="ko-KR"/>
        </w:rPr>
      </w:pPr>
      <w:r w:rsidRPr="00A15DCB">
        <w:rPr>
          <w:lang w:eastAsia="ko-KR"/>
        </w:rPr>
        <w:t>3&gt;</w:t>
      </w:r>
      <w:r w:rsidRPr="00A15DCB">
        <w:rPr>
          <w:lang w:eastAsia="ko-KR"/>
        </w:rPr>
        <w:tab/>
        <w:t>select the available set of Random Access resources for this Random Access procedure.</w:t>
      </w:r>
    </w:p>
    <w:p w14:paraId="4818EC66" w14:textId="77777777" w:rsidR="0044677F" w:rsidRPr="00A15DCB" w:rsidRDefault="0044677F" w:rsidP="0044677F">
      <w:pPr>
        <w:pStyle w:val="B1"/>
        <w:rPr>
          <w:lang w:eastAsia="ko-KR"/>
        </w:rPr>
      </w:pPr>
      <w:r w:rsidRPr="00A15DCB">
        <w:rPr>
          <w:lang w:eastAsia="ko-KR"/>
        </w:rPr>
        <w:t>…</w:t>
      </w:r>
    </w:p>
    <w:p w14:paraId="7F31EA0E" w14:textId="77777777" w:rsidR="0044677F" w:rsidRPr="00A15DCB" w:rsidRDefault="0044677F" w:rsidP="0044677F">
      <w:r w:rsidRPr="00A15DCB">
        <w:lastRenderedPageBreak/>
        <w:t>[TS 38.321, clause 5.1.1c]</w:t>
      </w:r>
    </w:p>
    <w:p w14:paraId="38ED1598" w14:textId="77777777" w:rsidR="0044677F" w:rsidRPr="00A15DCB" w:rsidRDefault="0044677F" w:rsidP="0044677F">
      <w:pPr>
        <w:rPr>
          <w:lang w:eastAsia="ko-KR"/>
        </w:rPr>
      </w:pPr>
      <w:r w:rsidRPr="00A15DCB">
        <w:rPr>
          <w:lang w:eastAsia="ko-KR"/>
        </w:rPr>
        <w:t>The MAC entity shall for each set of configured Random Access resources for 4-step RA type and for each set of configured Random Access resources for 2-step RA type:</w:t>
      </w:r>
    </w:p>
    <w:p w14:paraId="7A624175" w14:textId="77777777" w:rsidR="0044677F" w:rsidRPr="00A15DCB" w:rsidRDefault="0044677F" w:rsidP="0044677F">
      <w:pPr>
        <w:pStyle w:val="B1"/>
        <w:rPr>
          <w:lang w:eastAsia="ko-KR"/>
        </w:rPr>
      </w:pPr>
      <w:r w:rsidRPr="00A15DCB">
        <w:rPr>
          <w:lang w:eastAsia="ko-KR"/>
        </w:rPr>
        <w:t>1&gt;</w:t>
      </w:r>
      <w:r w:rsidRPr="00A15DCB">
        <w:rPr>
          <w:lang w:eastAsia="ko-KR"/>
        </w:rPr>
        <w:tab/>
        <w:t>if REDCAP indication is configured for a set of Random Access resources:</w:t>
      </w:r>
    </w:p>
    <w:p w14:paraId="26760C28" w14:textId="77777777" w:rsidR="0044677F" w:rsidRPr="00A15DCB" w:rsidRDefault="0044677F" w:rsidP="0044677F">
      <w:pPr>
        <w:pStyle w:val="B2"/>
        <w:rPr>
          <w:lang w:eastAsia="ko-KR"/>
        </w:rPr>
      </w:pPr>
      <w:r w:rsidRPr="00A15DCB">
        <w:rPr>
          <w:lang w:eastAsia="ko-KR"/>
        </w:rPr>
        <w:t>2&gt;</w:t>
      </w:r>
      <w:r w:rsidRPr="00A15DCB">
        <w:rPr>
          <w:lang w:eastAsia="ko-KR"/>
        </w:rPr>
        <w:tab/>
        <w:t>consider the set of Random Access resources as not available for a RACH procedure for which REDCAP indication is not applicable.</w:t>
      </w:r>
    </w:p>
    <w:p w14:paraId="19BD2EAE" w14:textId="77777777" w:rsidR="0044677F" w:rsidRPr="00A15DCB" w:rsidRDefault="0044677F" w:rsidP="0044677F">
      <w:pPr>
        <w:pStyle w:val="B1"/>
        <w:rPr>
          <w:lang w:eastAsia="ko-KR"/>
        </w:rPr>
      </w:pPr>
      <w:r w:rsidRPr="00A15DCB">
        <w:rPr>
          <w:lang w:eastAsia="ko-KR"/>
        </w:rPr>
        <w:t>…</w:t>
      </w:r>
    </w:p>
    <w:p w14:paraId="09B47C04" w14:textId="77777777" w:rsidR="0044677F" w:rsidRPr="00A15DCB" w:rsidRDefault="0044677F" w:rsidP="0044677F">
      <w:r w:rsidRPr="00A15DCB">
        <w:t>[TS 38.321, clause 5.1.1d]</w:t>
      </w:r>
    </w:p>
    <w:p w14:paraId="6C065EC5" w14:textId="77777777" w:rsidR="0044677F" w:rsidRPr="00A15DCB" w:rsidRDefault="0044677F" w:rsidP="0044677F">
      <w:pPr>
        <w:rPr>
          <w:lang w:eastAsia="ko-KR"/>
        </w:rPr>
      </w:pPr>
      <w:r w:rsidRPr="00A15DCB">
        <w:rPr>
          <w:lang w:eastAsia="ko-KR"/>
        </w:rPr>
        <w:t>The MAC entity shall:</w:t>
      </w:r>
    </w:p>
    <w:p w14:paraId="4B6EAA0C" w14:textId="77777777" w:rsidR="0044677F" w:rsidRPr="00A15DCB" w:rsidRDefault="0044677F" w:rsidP="0044677F">
      <w:pPr>
        <w:pStyle w:val="B1"/>
      </w:pPr>
      <w:r w:rsidRPr="00A15DCB">
        <w:rPr>
          <w:lang w:eastAsia="ko-KR"/>
        </w:rPr>
        <w:t>1&gt;</w:t>
      </w:r>
      <w:r w:rsidRPr="00A15DCB">
        <w:rPr>
          <w:lang w:eastAsia="ko-KR"/>
        </w:rPr>
        <w:tab/>
        <w:t xml:space="preserve">among the available </w:t>
      </w:r>
      <w:r w:rsidRPr="00A15DCB">
        <w:t xml:space="preserve">sets of Random Access resources,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6F7E5936" w14:textId="77777777" w:rsidR="0044677F" w:rsidRPr="00A15DCB" w:rsidRDefault="0044677F" w:rsidP="0044677F">
      <w:pPr>
        <w:pStyle w:val="B1"/>
        <w:rPr>
          <w:lang w:eastAsia="ko-KR"/>
        </w:rPr>
      </w:pPr>
      <w:r w:rsidRPr="00A15DCB">
        <w:rPr>
          <w:lang w:eastAsia="ko-KR"/>
        </w:rPr>
        <w:t>1&gt;</w:t>
      </w:r>
      <w:r w:rsidRPr="00A15DCB">
        <w:rPr>
          <w:lang w:eastAsia="ko-KR"/>
        </w:rPr>
        <w:tab/>
        <w:t>if a single set of Random Access resources is identified:</w:t>
      </w:r>
    </w:p>
    <w:p w14:paraId="5D315810" w14:textId="77777777" w:rsidR="0044677F" w:rsidRPr="00A15DCB" w:rsidRDefault="0044677F" w:rsidP="0044677F">
      <w:pPr>
        <w:pStyle w:val="B2"/>
        <w:rPr>
          <w:lang w:eastAsia="ko-KR"/>
        </w:rPr>
      </w:pPr>
      <w:r w:rsidRPr="00A15DCB">
        <w:rPr>
          <w:lang w:eastAsia="ko-KR"/>
        </w:rPr>
        <w:t>2&gt;</w:t>
      </w:r>
      <w:r w:rsidRPr="00A15DCB">
        <w:rPr>
          <w:lang w:eastAsia="ko-KR"/>
        </w:rPr>
        <w:tab/>
        <w:t>select this set of Random Access resources.</w:t>
      </w:r>
    </w:p>
    <w:p w14:paraId="4F0BD6A6" w14:textId="77777777" w:rsidR="00622C24" w:rsidRPr="00A15DCB" w:rsidRDefault="0044677F" w:rsidP="00622C24">
      <w:r w:rsidRPr="00A15DCB">
        <w:t xml:space="preserve"> …</w:t>
      </w:r>
    </w:p>
    <w:p w14:paraId="777D33C8" w14:textId="14366F74" w:rsidR="0044677F" w:rsidRPr="00A15DCB" w:rsidRDefault="00622C24" w:rsidP="00622C24">
      <w:r w:rsidRPr="00A15DCB">
        <w:t>[TS 38.300, clause 16.13.3]</w:t>
      </w:r>
    </w:p>
    <w:p w14:paraId="264B5ACB" w14:textId="77777777" w:rsidR="00622C24" w:rsidRPr="00A15DCB" w:rsidRDefault="00622C24" w:rsidP="00622C24">
      <w:r w:rsidRPr="00A15DCB">
        <w:t>A RedCap UE can be identified by the network during Random Access procedure via MSG3/MSGA from a RedCap specific LCID(s) and optionally via MSG1/MSGA (PRACH occasion or PRACH preamble). For RedCap UE identification via MSG1/MSGA, RedCap specific Random Access configuration may be configured by the network. For MSG3/MSGA, a RedCap UE is identified by the dedicated LCID(s) indicated for CCCH identification (CCCH or CCCH1) regardless whether RedCap specific Random Access configuration is configured by the network.</w:t>
      </w:r>
    </w:p>
    <w:p w14:paraId="33E6D857" w14:textId="77777777" w:rsidR="00622C24" w:rsidRPr="00A15DCB" w:rsidRDefault="00622C24" w:rsidP="00622C24">
      <w:r w:rsidRPr="00A15DCB">
        <w:t>[TS 38.321, clause 6.2.1]</w:t>
      </w:r>
    </w:p>
    <w:p w14:paraId="3A065D18" w14:textId="77777777" w:rsidR="00622C24" w:rsidRPr="00A15DCB" w:rsidRDefault="00622C24" w:rsidP="00622C24">
      <w:pPr>
        <w:pStyle w:val="TH"/>
        <w:rPr>
          <w:lang w:eastAsia="ko-KR"/>
        </w:rPr>
      </w:pPr>
      <w:r w:rsidRPr="00A15DCB">
        <w:rPr>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622C24" w:rsidRPr="00A15DCB" w14:paraId="6F42F94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12E333E" w14:textId="77777777" w:rsidR="00622C24" w:rsidRPr="00A15DCB" w:rsidRDefault="00622C24" w:rsidP="00AB7AF6">
            <w:pPr>
              <w:pStyle w:val="TAH"/>
              <w:rPr>
                <w:lang w:eastAsia="ko-KR"/>
              </w:rPr>
            </w:pPr>
            <w:r w:rsidRPr="00A15DCB">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04709CFB" w14:textId="77777777" w:rsidR="00622C24" w:rsidRPr="00A15DCB" w:rsidRDefault="00622C24" w:rsidP="00AB7AF6">
            <w:pPr>
              <w:pStyle w:val="TAH"/>
              <w:rPr>
                <w:lang w:eastAsia="ko-KR"/>
              </w:rPr>
            </w:pPr>
            <w:r w:rsidRPr="00A15DCB">
              <w:rPr>
                <w:lang w:eastAsia="ko-KR"/>
              </w:rPr>
              <w:t>LCID values</w:t>
            </w:r>
          </w:p>
        </w:tc>
      </w:tr>
      <w:tr w:rsidR="00622C24" w:rsidRPr="00A15DCB" w14:paraId="6EC3F9B8"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76256E2" w14:textId="77777777" w:rsidR="00622C24" w:rsidRPr="00A15DCB" w:rsidRDefault="00622C24" w:rsidP="00AB7AF6">
            <w:pPr>
              <w:pStyle w:val="TAC"/>
              <w:rPr>
                <w:lang w:eastAsia="ko-KR"/>
              </w:rPr>
            </w:pPr>
            <w:r w:rsidRPr="00A15DCB">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12AC1590" w14:textId="77777777" w:rsidR="00622C24" w:rsidRPr="00A15DCB" w:rsidRDefault="00622C24" w:rsidP="00AB7AF6">
            <w:pPr>
              <w:pStyle w:val="TAL"/>
              <w:rPr>
                <w:lang w:eastAsia="ko-KR"/>
              </w:rPr>
            </w:pPr>
            <w:r w:rsidRPr="00A15DCB">
              <w:rPr>
                <w:lang w:eastAsia="ko-KR"/>
              </w:rPr>
              <w:t>CCCH of size 64 bits (referred to as "CCCH1" in TS 38.331 [5]), except for a RedCap UE</w:t>
            </w:r>
          </w:p>
        </w:tc>
      </w:tr>
      <w:tr w:rsidR="00622C24" w:rsidRPr="00A15DCB" w14:paraId="4DBB6572"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F5001D3" w14:textId="77777777" w:rsidR="00622C24" w:rsidRPr="00A15DCB" w:rsidRDefault="00622C24" w:rsidP="00AB7AF6">
            <w:pPr>
              <w:pStyle w:val="TAC"/>
              <w:rPr>
                <w:lang w:eastAsia="ko-KR"/>
              </w:rPr>
            </w:pPr>
            <w:r w:rsidRPr="00A15DCB">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6B62F0C3" w14:textId="77777777" w:rsidR="00622C24" w:rsidRPr="00A15DCB" w:rsidRDefault="00622C24" w:rsidP="00AB7AF6">
            <w:pPr>
              <w:pStyle w:val="TAL"/>
              <w:rPr>
                <w:lang w:eastAsia="ko-KR"/>
              </w:rPr>
            </w:pPr>
            <w:r w:rsidRPr="00A15DCB">
              <w:rPr>
                <w:lang w:eastAsia="ko-KR"/>
              </w:rPr>
              <w:t>Identity of the logical channel of DCCH and DTCH</w:t>
            </w:r>
          </w:p>
        </w:tc>
      </w:tr>
      <w:tr w:rsidR="00622C24" w:rsidRPr="00A15DCB" w14:paraId="2CEF40F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2FA2F4" w14:textId="77777777" w:rsidR="00622C24" w:rsidRPr="00A15DCB" w:rsidRDefault="00622C24" w:rsidP="00AB7AF6">
            <w:pPr>
              <w:pStyle w:val="TAC"/>
              <w:rPr>
                <w:lang w:eastAsia="ko-KR"/>
              </w:rPr>
            </w:pPr>
            <w:r w:rsidRPr="00A15DCB">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238B2AA2" w14:textId="77777777" w:rsidR="00622C24" w:rsidRPr="00A15DCB" w:rsidRDefault="00622C24" w:rsidP="00AB7AF6">
            <w:pPr>
              <w:pStyle w:val="TAL"/>
              <w:rPr>
                <w:lang w:eastAsia="ko-KR"/>
              </w:rPr>
            </w:pPr>
            <w:r w:rsidRPr="00A15DCB">
              <w:rPr>
                <w:lang w:eastAsia="ko-KR"/>
              </w:rPr>
              <w:t>Extended logical channel ID field (two-octet eLCID field)</w:t>
            </w:r>
          </w:p>
        </w:tc>
      </w:tr>
      <w:tr w:rsidR="00622C24" w:rsidRPr="00A15DCB" w14:paraId="13B275E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19C6C2B" w14:textId="77777777" w:rsidR="00622C24" w:rsidRPr="00A15DCB" w:rsidRDefault="00622C24" w:rsidP="00AB7AF6">
            <w:pPr>
              <w:pStyle w:val="TAC"/>
              <w:rPr>
                <w:lang w:eastAsia="ko-KR"/>
              </w:rPr>
            </w:pPr>
            <w:r w:rsidRPr="00A15DCB">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18EE940D" w14:textId="77777777" w:rsidR="00622C24" w:rsidRPr="00A15DCB" w:rsidRDefault="00622C24" w:rsidP="00AB7AF6">
            <w:pPr>
              <w:pStyle w:val="TAL"/>
              <w:rPr>
                <w:lang w:eastAsia="ko-KR"/>
              </w:rPr>
            </w:pPr>
            <w:r w:rsidRPr="00A15DCB">
              <w:rPr>
                <w:lang w:eastAsia="ko-KR"/>
              </w:rPr>
              <w:t>Extended logical channel ID field (one-octet eLCID field)</w:t>
            </w:r>
          </w:p>
        </w:tc>
      </w:tr>
      <w:tr w:rsidR="00622C24" w:rsidRPr="00A15DCB" w14:paraId="0A2B063B"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40616406" w14:textId="77777777" w:rsidR="00622C24" w:rsidRPr="00A15DCB" w:rsidRDefault="00622C24" w:rsidP="00AB7AF6">
            <w:pPr>
              <w:pStyle w:val="TAC"/>
              <w:rPr>
                <w:lang w:eastAsia="zh-CN"/>
              </w:rPr>
            </w:pPr>
            <w:r w:rsidRPr="00A15DCB">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73471CDC" w14:textId="77777777" w:rsidR="00622C24" w:rsidRPr="00A15DCB" w:rsidRDefault="00622C24" w:rsidP="00AB7AF6">
            <w:pPr>
              <w:pStyle w:val="TAL"/>
              <w:rPr>
                <w:lang w:eastAsia="zh-CN"/>
              </w:rPr>
            </w:pPr>
            <w:r w:rsidRPr="00A15DCB">
              <w:rPr>
                <w:lang w:eastAsia="zh-CN"/>
              </w:rPr>
              <w:t>CCCH of size 48 bits</w:t>
            </w:r>
            <w:r w:rsidRPr="00A15DCB">
              <w:t xml:space="preserve"> </w:t>
            </w:r>
            <w:r w:rsidRPr="00A15DCB">
              <w:rPr>
                <w:lang w:eastAsia="zh-CN"/>
              </w:rPr>
              <w:t xml:space="preserve">(referred to as "CCCH" in TS 38.331 [5]) for a RedCap UE </w:t>
            </w:r>
          </w:p>
        </w:tc>
      </w:tr>
      <w:tr w:rsidR="00622C24" w:rsidRPr="00A15DCB" w14:paraId="5FACEF52"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2F9AC4E6" w14:textId="77777777" w:rsidR="00622C24" w:rsidRPr="00A15DCB" w:rsidRDefault="00622C24" w:rsidP="00AB7AF6">
            <w:pPr>
              <w:pStyle w:val="TAC"/>
              <w:rPr>
                <w:lang w:eastAsia="zh-CN"/>
              </w:rPr>
            </w:pPr>
            <w:r w:rsidRPr="00A15DCB">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5F807F9F" w14:textId="77777777" w:rsidR="00622C24" w:rsidRPr="00A15DCB" w:rsidRDefault="00622C24" w:rsidP="00AB7AF6">
            <w:pPr>
              <w:pStyle w:val="TAL"/>
              <w:rPr>
                <w:lang w:eastAsia="zh-CN"/>
              </w:rPr>
            </w:pPr>
            <w:r w:rsidRPr="00A15DCB">
              <w:rPr>
                <w:lang w:eastAsia="zh-CN"/>
              </w:rPr>
              <w:t>CCCH of size 64 bits (referred to as "CCCH1" in TS 38.331 [5]) for a RedCap UE</w:t>
            </w:r>
          </w:p>
        </w:tc>
      </w:tr>
      <w:tr w:rsidR="00622C24" w:rsidRPr="00A15DCB" w14:paraId="26AC11B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8660099" w14:textId="77777777" w:rsidR="00622C24" w:rsidRPr="00A15DCB" w:rsidRDefault="00622C24" w:rsidP="00AB7AF6">
            <w:pPr>
              <w:pStyle w:val="TAC"/>
              <w:rPr>
                <w:lang w:eastAsia="ko-KR"/>
              </w:rPr>
            </w:pPr>
            <w:r w:rsidRPr="00A15DCB">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4C319EF6" w14:textId="77777777" w:rsidR="00622C24" w:rsidRPr="00A15DCB" w:rsidRDefault="00622C24" w:rsidP="00AB7AF6">
            <w:pPr>
              <w:pStyle w:val="TAL"/>
              <w:rPr>
                <w:lang w:eastAsia="ko-KR"/>
              </w:rPr>
            </w:pPr>
            <w:r w:rsidRPr="00A15DCB">
              <w:rPr>
                <w:lang w:eastAsia="ko-KR"/>
              </w:rPr>
              <w:t>Reserved</w:t>
            </w:r>
          </w:p>
        </w:tc>
      </w:tr>
      <w:tr w:rsidR="00622C24" w:rsidRPr="00A15DCB" w14:paraId="246E469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2317FB7" w14:textId="77777777" w:rsidR="00622C24" w:rsidRPr="00A15DCB" w:rsidRDefault="00622C24" w:rsidP="00AB7AF6">
            <w:pPr>
              <w:pStyle w:val="TAC"/>
              <w:rPr>
                <w:lang w:eastAsia="ko-KR"/>
              </w:rPr>
            </w:pPr>
            <w:r w:rsidRPr="00A15DCB">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2FFD5338" w14:textId="77777777" w:rsidR="00622C24" w:rsidRPr="00A15DCB" w:rsidRDefault="00622C24" w:rsidP="00AB7AF6">
            <w:pPr>
              <w:pStyle w:val="TAL"/>
              <w:rPr>
                <w:lang w:eastAsia="ko-KR"/>
              </w:rPr>
            </w:pPr>
            <w:r w:rsidRPr="00A15DCB">
              <w:rPr>
                <w:lang w:eastAsia="ko-KR"/>
              </w:rPr>
              <w:t xml:space="preserve">Truncated Enhanced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622C24" w:rsidRPr="00A15DCB" w14:paraId="237F1AC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597C283" w14:textId="77777777" w:rsidR="00622C24" w:rsidRPr="00A15DCB" w:rsidRDefault="00622C24" w:rsidP="00AB7AF6">
            <w:pPr>
              <w:pStyle w:val="TAC"/>
              <w:rPr>
                <w:lang w:eastAsia="ko-KR"/>
              </w:rPr>
            </w:pPr>
            <w:r w:rsidRPr="00A15DCB">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1A0DEE63" w14:textId="77777777" w:rsidR="00622C24" w:rsidRPr="00A15DCB" w:rsidRDefault="00622C24" w:rsidP="00AB7AF6">
            <w:pPr>
              <w:pStyle w:val="TAL"/>
              <w:rPr>
                <w:lang w:eastAsia="ko-KR"/>
              </w:rPr>
            </w:pPr>
            <w:r w:rsidRPr="00A15DCB">
              <w:rPr>
                <w:lang w:eastAsia="ko-KR"/>
              </w:rPr>
              <w:t>Timing Advance Report</w:t>
            </w:r>
          </w:p>
        </w:tc>
      </w:tr>
      <w:tr w:rsidR="00622C24" w:rsidRPr="00A15DCB" w14:paraId="4929DAD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E339484" w14:textId="77777777" w:rsidR="00622C24" w:rsidRPr="00A15DCB" w:rsidRDefault="00622C24" w:rsidP="00AB7AF6">
            <w:pPr>
              <w:pStyle w:val="TAC"/>
              <w:rPr>
                <w:lang w:eastAsia="ko-KR"/>
              </w:rPr>
            </w:pPr>
            <w:r w:rsidRPr="00A15DCB">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7BD583AF" w14:textId="77777777" w:rsidR="00622C24" w:rsidRPr="00A15DCB" w:rsidRDefault="00622C24" w:rsidP="00AB7AF6">
            <w:pPr>
              <w:pStyle w:val="TAL"/>
              <w:rPr>
                <w:lang w:eastAsia="ko-KR"/>
              </w:rPr>
            </w:pPr>
            <w:r w:rsidRPr="00A15DCB">
              <w:t xml:space="preserve">Truncated </w:t>
            </w:r>
            <w:r w:rsidRPr="00A15DCB">
              <w:rPr>
                <w:lang w:eastAsia="ko-KR"/>
              </w:rPr>
              <w:t>Sidelink BSR</w:t>
            </w:r>
          </w:p>
        </w:tc>
      </w:tr>
      <w:tr w:rsidR="00622C24" w:rsidRPr="00A15DCB" w14:paraId="7F572C8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5BC62B5" w14:textId="77777777" w:rsidR="00622C24" w:rsidRPr="00A15DCB" w:rsidRDefault="00622C24" w:rsidP="00AB7AF6">
            <w:pPr>
              <w:pStyle w:val="TAC"/>
              <w:rPr>
                <w:lang w:eastAsia="ko-KR"/>
              </w:rPr>
            </w:pPr>
            <w:r w:rsidRPr="00A15DCB">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0723B158" w14:textId="77777777" w:rsidR="00622C24" w:rsidRPr="00A15DCB" w:rsidRDefault="00622C24" w:rsidP="00AB7AF6">
            <w:pPr>
              <w:pStyle w:val="TAL"/>
              <w:rPr>
                <w:lang w:eastAsia="ko-KR"/>
              </w:rPr>
            </w:pPr>
            <w:r w:rsidRPr="00A15DCB">
              <w:rPr>
                <w:lang w:eastAsia="ko-KR"/>
              </w:rPr>
              <w:t>Sidelink BSR</w:t>
            </w:r>
          </w:p>
        </w:tc>
      </w:tr>
      <w:tr w:rsidR="00622C24" w:rsidRPr="00A15DCB" w14:paraId="0B35B30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E54DDCF" w14:textId="77777777" w:rsidR="00622C24" w:rsidRPr="00A15DCB" w:rsidRDefault="00622C24" w:rsidP="00AB7AF6">
            <w:pPr>
              <w:pStyle w:val="TAC"/>
              <w:rPr>
                <w:lang w:eastAsia="ko-KR"/>
              </w:rPr>
            </w:pPr>
            <w:r w:rsidRPr="00A15DCB">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8CE3E38" w14:textId="77777777" w:rsidR="00622C24" w:rsidRPr="00A15DCB" w:rsidRDefault="00622C24" w:rsidP="00AB7AF6">
            <w:pPr>
              <w:pStyle w:val="TAL"/>
              <w:rPr>
                <w:lang w:eastAsia="ko-KR"/>
              </w:rPr>
            </w:pPr>
            <w:r w:rsidRPr="00A15DCB">
              <w:rPr>
                <w:rFonts w:eastAsia="Malgun Gothic"/>
                <w:lang w:eastAsia="ko-KR"/>
              </w:rPr>
              <w:t>Reserved</w:t>
            </w:r>
          </w:p>
        </w:tc>
      </w:tr>
      <w:tr w:rsidR="00622C24" w:rsidRPr="00A15DCB" w14:paraId="02F80A1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621CE5D" w14:textId="77777777" w:rsidR="00622C24" w:rsidRPr="00A15DCB" w:rsidRDefault="00622C24" w:rsidP="00AB7AF6">
            <w:pPr>
              <w:pStyle w:val="TAC"/>
              <w:rPr>
                <w:lang w:eastAsia="ko-KR"/>
              </w:rPr>
            </w:pPr>
            <w:r w:rsidRPr="00A15DCB">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9F68FD0" w14:textId="77777777" w:rsidR="00622C24" w:rsidRPr="00A15DCB" w:rsidRDefault="00622C24" w:rsidP="00AB7AF6">
            <w:pPr>
              <w:pStyle w:val="TAL"/>
              <w:rPr>
                <w:lang w:eastAsia="ko-KR"/>
              </w:rPr>
            </w:pPr>
            <w:r w:rsidRPr="00A15DCB">
              <w:rPr>
                <w:lang w:eastAsia="ko-KR"/>
              </w:rPr>
              <w:t>LBT failure (four octets)</w:t>
            </w:r>
          </w:p>
        </w:tc>
      </w:tr>
      <w:tr w:rsidR="00622C24" w:rsidRPr="00A15DCB" w14:paraId="289AFE5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0A7BAA6" w14:textId="77777777" w:rsidR="00622C24" w:rsidRPr="00A15DCB" w:rsidRDefault="00622C24" w:rsidP="00AB7AF6">
            <w:pPr>
              <w:pStyle w:val="TAC"/>
              <w:rPr>
                <w:lang w:eastAsia="ko-KR"/>
              </w:rPr>
            </w:pPr>
            <w:r w:rsidRPr="00A15DCB">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3DB01ED1" w14:textId="77777777" w:rsidR="00622C24" w:rsidRPr="00A15DCB" w:rsidRDefault="00622C24" w:rsidP="00AB7AF6">
            <w:pPr>
              <w:pStyle w:val="TAL"/>
              <w:rPr>
                <w:lang w:eastAsia="ko-KR"/>
              </w:rPr>
            </w:pPr>
            <w:r w:rsidRPr="00A15DCB">
              <w:rPr>
                <w:lang w:eastAsia="ko-KR"/>
              </w:rPr>
              <w:t>LBT failure (one octet)</w:t>
            </w:r>
          </w:p>
        </w:tc>
      </w:tr>
      <w:tr w:rsidR="00622C24" w:rsidRPr="00A15DCB" w14:paraId="60754DC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D1CA5E6" w14:textId="77777777" w:rsidR="00622C24" w:rsidRPr="00A15DCB" w:rsidRDefault="00622C24" w:rsidP="00AB7AF6">
            <w:pPr>
              <w:pStyle w:val="TAC"/>
              <w:rPr>
                <w:lang w:eastAsia="ko-KR"/>
              </w:rPr>
            </w:pPr>
            <w:r w:rsidRPr="00A15DCB">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2F155547" w14:textId="77777777" w:rsidR="00622C24" w:rsidRPr="00A15DCB" w:rsidRDefault="00622C24" w:rsidP="00AB7AF6">
            <w:pPr>
              <w:pStyle w:val="TAL"/>
              <w:rPr>
                <w:lang w:eastAsia="ko-KR"/>
              </w:rPr>
            </w:pPr>
            <w:r w:rsidRPr="00A15DCB">
              <w:rPr>
                <w:lang w:eastAsia="ko-KR"/>
              </w:rPr>
              <w:t xml:space="preserve">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622C24" w:rsidRPr="00A15DCB" w14:paraId="1BDA272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F357BA0" w14:textId="77777777" w:rsidR="00622C24" w:rsidRPr="00A15DCB" w:rsidRDefault="00622C24" w:rsidP="00AB7AF6">
            <w:pPr>
              <w:pStyle w:val="TAC"/>
              <w:rPr>
                <w:lang w:eastAsia="ko-KR"/>
              </w:rPr>
            </w:pPr>
            <w:r w:rsidRPr="00A15DCB">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11D462AC" w14:textId="77777777" w:rsidR="00622C24" w:rsidRPr="00A15DCB" w:rsidRDefault="00622C24" w:rsidP="00AB7AF6">
            <w:pPr>
              <w:pStyle w:val="TAL"/>
              <w:rPr>
                <w:lang w:eastAsia="ko-KR"/>
              </w:rPr>
            </w:pPr>
            <w:r w:rsidRPr="00A15DCB">
              <w:rPr>
                <w:lang w:eastAsia="ko-KR"/>
              </w:rPr>
              <w:t xml:space="preserve">Truncated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622C24" w:rsidRPr="00A15DCB" w14:paraId="091A035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B1C74EF" w14:textId="77777777" w:rsidR="00622C24" w:rsidRPr="00A15DCB" w:rsidRDefault="00622C24" w:rsidP="00AB7AF6">
            <w:pPr>
              <w:pStyle w:val="TAC"/>
              <w:rPr>
                <w:lang w:eastAsia="ko-KR"/>
              </w:rPr>
            </w:pPr>
            <w:r w:rsidRPr="00A15DCB">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2DBEBB09" w14:textId="77777777" w:rsidR="00622C24" w:rsidRPr="00A15DCB" w:rsidRDefault="00622C24" w:rsidP="00AB7AF6">
            <w:pPr>
              <w:pStyle w:val="TAL"/>
              <w:rPr>
                <w:lang w:eastAsia="ko-KR"/>
              </w:rPr>
            </w:pPr>
            <w:r w:rsidRPr="00A15DCB">
              <w:rPr>
                <w:lang w:eastAsia="ko-KR"/>
              </w:rPr>
              <w:t>CCCH of size 48 bits (referred to as "CCCH" in TS 38.331 [5]), except for a RedCap UE</w:t>
            </w:r>
          </w:p>
        </w:tc>
      </w:tr>
      <w:tr w:rsidR="00622C24" w:rsidRPr="00A15DCB" w14:paraId="0FE502D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5FDF2FF" w14:textId="77777777" w:rsidR="00622C24" w:rsidRPr="00A15DCB" w:rsidRDefault="00622C24" w:rsidP="00AB7AF6">
            <w:pPr>
              <w:pStyle w:val="TAC"/>
              <w:rPr>
                <w:lang w:eastAsia="ko-KR"/>
              </w:rPr>
            </w:pPr>
            <w:r w:rsidRPr="00A15DCB">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3A5FFFCC" w14:textId="77777777" w:rsidR="00622C24" w:rsidRPr="00A15DCB" w:rsidRDefault="00622C24" w:rsidP="00AB7AF6">
            <w:pPr>
              <w:pStyle w:val="TAL"/>
              <w:rPr>
                <w:lang w:eastAsia="ko-KR"/>
              </w:rPr>
            </w:pPr>
            <w:r w:rsidRPr="00A15DCB">
              <w:rPr>
                <w:lang w:eastAsia="ko-KR"/>
              </w:rPr>
              <w:t>Recommended bit rate query</w:t>
            </w:r>
          </w:p>
        </w:tc>
      </w:tr>
      <w:tr w:rsidR="00622C24" w:rsidRPr="00A15DCB" w14:paraId="39529D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FA9A6E6" w14:textId="77777777" w:rsidR="00622C24" w:rsidRPr="00A15DCB" w:rsidRDefault="00622C24" w:rsidP="00AB7AF6">
            <w:pPr>
              <w:pStyle w:val="TAC"/>
              <w:rPr>
                <w:lang w:eastAsia="ko-KR"/>
              </w:rPr>
            </w:pPr>
            <w:r w:rsidRPr="00A15DCB">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0A74AE62" w14:textId="77777777" w:rsidR="00622C24" w:rsidRPr="00A15DCB" w:rsidRDefault="00622C24" w:rsidP="00AB7AF6">
            <w:pPr>
              <w:pStyle w:val="TAL"/>
              <w:rPr>
                <w:lang w:eastAsia="ko-KR"/>
              </w:rPr>
            </w:pPr>
            <w:r w:rsidRPr="00A15DCB">
              <w:rPr>
                <w:lang w:eastAsia="ko-KR"/>
              </w:rPr>
              <w:t>Multiple Entry PHR (four octets C</w:t>
            </w:r>
            <w:r w:rsidRPr="00A15DCB">
              <w:rPr>
                <w:vertAlign w:val="subscript"/>
                <w:lang w:eastAsia="ko-KR"/>
              </w:rPr>
              <w:t>i</w:t>
            </w:r>
            <w:r w:rsidRPr="00A15DCB">
              <w:rPr>
                <w:lang w:eastAsia="ko-KR"/>
              </w:rPr>
              <w:t>)</w:t>
            </w:r>
          </w:p>
        </w:tc>
      </w:tr>
      <w:tr w:rsidR="00622C24" w:rsidRPr="00A15DCB" w14:paraId="5A7454F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170FE4F" w14:textId="77777777" w:rsidR="00622C24" w:rsidRPr="00A15DCB" w:rsidRDefault="00622C24" w:rsidP="00AB7AF6">
            <w:pPr>
              <w:pStyle w:val="TAC"/>
              <w:rPr>
                <w:lang w:eastAsia="ko-KR"/>
              </w:rPr>
            </w:pPr>
            <w:r w:rsidRPr="00A15DCB">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6D8E920" w14:textId="77777777" w:rsidR="00622C24" w:rsidRPr="00A15DCB" w:rsidRDefault="00622C24" w:rsidP="00AB7AF6">
            <w:pPr>
              <w:pStyle w:val="TAL"/>
              <w:rPr>
                <w:lang w:eastAsia="ko-KR"/>
              </w:rPr>
            </w:pPr>
            <w:r w:rsidRPr="00A15DCB">
              <w:rPr>
                <w:lang w:eastAsia="ko-KR"/>
              </w:rPr>
              <w:t>Configured Grant Confirmation</w:t>
            </w:r>
          </w:p>
        </w:tc>
      </w:tr>
      <w:tr w:rsidR="00622C24" w:rsidRPr="00A15DCB" w14:paraId="3670845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BEBF6CC" w14:textId="77777777" w:rsidR="00622C24" w:rsidRPr="00A15DCB" w:rsidRDefault="00622C24" w:rsidP="00AB7AF6">
            <w:pPr>
              <w:pStyle w:val="TAC"/>
              <w:rPr>
                <w:lang w:eastAsia="ko-KR"/>
              </w:rPr>
            </w:pPr>
            <w:r w:rsidRPr="00A15DCB">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667C800" w14:textId="77777777" w:rsidR="00622C24" w:rsidRPr="00A15DCB" w:rsidRDefault="00622C24" w:rsidP="00AB7AF6">
            <w:pPr>
              <w:pStyle w:val="TAL"/>
              <w:rPr>
                <w:lang w:eastAsia="ko-KR"/>
              </w:rPr>
            </w:pPr>
            <w:r w:rsidRPr="00A15DCB">
              <w:rPr>
                <w:lang w:eastAsia="ko-KR"/>
              </w:rPr>
              <w:t>Multiple Entry PHR (one octet C</w:t>
            </w:r>
            <w:r w:rsidRPr="00A15DCB">
              <w:rPr>
                <w:vertAlign w:val="subscript"/>
                <w:lang w:eastAsia="ko-KR"/>
              </w:rPr>
              <w:t>i</w:t>
            </w:r>
            <w:r w:rsidRPr="00A15DCB">
              <w:rPr>
                <w:lang w:eastAsia="ko-KR"/>
              </w:rPr>
              <w:t>)</w:t>
            </w:r>
          </w:p>
        </w:tc>
      </w:tr>
      <w:tr w:rsidR="00622C24" w:rsidRPr="00A15DCB" w14:paraId="50DB137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590C283" w14:textId="77777777" w:rsidR="00622C24" w:rsidRPr="00A15DCB" w:rsidRDefault="00622C24" w:rsidP="00AB7AF6">
            <w:pPr>
              <w:pStyle w:val="TAC"/>
              <w:rPr>
                <w:lang w:eastAsia="ko-KR"/>
              </w:rPr>
            </w:pPr>
            <w:r w:rsidRPr="00A15DCB">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6D82E012" w14:textId="77777777" w:rsidR="00622C24" w:rsidRPr="00A15DCB" w:rsidRDefault="00622C24" w:rsidP="00AB7AF6">
            <w:pPr>
              <w:pStyle w:val="TAL"/>
              <w:rPr>
                <w:lang w:eastAsia="ko-KR"/>
              </w:rPr>
            </w:pPr>
            <w:r w:rsidRPr="00A15DCB">
              <w:rPr>
                <w:lang w:eastAsia="ko-KR"/>
              </w:rPr>
              <w:t>Single Entry PHR</w:t>
            </w:r>
          </w:p>
        </w:tc>
      </w:tr>
      <w:tr w:rsidR="00622C24" w:rsidRPr="00A15DCB" w14:paraId="7AF4953A"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F879379" w14:textId="77777777" w:rsidR="00622C24" w:rsidRPr="00A15DCB" w:rsidRDefault="00622C24" w:rsidP="00AB7AF6">
            <w:pPr>
              <w:pStyle w:val="TAC"/>
              <w:rPr>
                <w:lang w:eastAsia="ko-KR"/>
              </w:rPr>
            </w:pPr>
            <w:r w:rsidRPr="00A15DCB">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0F318CD6" w14:textId="77777777" w:rsidR="00622C24" w:rsidRPr="00A15DCB" w:rsidRDefault="00622C24" w:rsidP="00AB7AF6">
            <w:pPr>
              <w:pStyle w:val="TAL"/>
              <w:rPr>
                <w:lang w:eastAsia="ko-KR"/>
              </w:rPr>
            </w:pPr>
            <w:r w:rsidRPr="00A15DCB">
              <w:rPr>
                <w:lang w:eastAsia="ko-KR"/>
              </w:rPr>
              <w:t>C-RNTI</w:t>
            </w:r>
          </w:p>
        </w:tc>
      </w:tr>
      <w:tr w:rsidR="00622C24" w:rsidRPr="00A15DCB" w14:paraId="4C63C0F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40DC7B6" w14:textId="77777777" w:rsidR="00622C24" w:rsidRPr="00A15DCB" w:rsidRDefault="00622C24" w:rsidP="00AB7AF6">
            <w:pPr>
              <w:pStyle w:val="TAC"/>
              <w:rPr>
                <w:lang w:eastAsia="ko-KR"/>
              </w:rPr>
            </w:pPr>
            <w:r w:rsidRPr="00A15DCB">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FB34B7C" w14:textId="77777777" w:rsidR="00622C24" w:rsidRPr="00A15DCB" w:rsidRDefault="00622C24" w:rsidP="00AB7AF6">
            <w:pPr>
              <w:pStyle w:val="TAL"/>
              <w:rPr>
                <w:lang w:eastAsia="ko-KR"/>
              </w:rPr>
            </w:pPr>
            <w:r w:rsidRPr="00A15DCB">
              <w:rPr>
                <w:lang w:eastAsia="ko-KR"/>
              </w:rPr>
              <w:t>Short Truncated BSR</w:t>
            </w:r>
          </w:p>
        </w:tc>
      </w:tr>
      <w:tr w:rsidR="00622C24" w:rsidRPr="00A15DCB" w14:paraId="4FA2B08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EFAE4F" w14:textId="77777777" w:rsidR="00622C24" w:rsidRPr="00A15DCB" w:rsidRDefault="00622C24" w:rsidP="00AB7AF6">
            <w:pPr>
              <w:pStyle w:val="TAC"/>
              <w:rPr>
                <w:lang w:eastAsia="ko-KR"/>
              </w:rPr>
            </w:pPr>
            <w:r w:rsidRPr="00A15DCB">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6AFEE4F6" w14:textId="77777777" w:rsidR="00622C24" w:rsidRPr="00A15DCB" w:rsidRDefault="00622C24" w:rsidP="00AB7AF6">
            <w:pPr>
              <w:pStyle w:val="TAL"/>
              <w:rPr>
                <w:lang w:eastAsia="ko-KR"/>
              </w:rPr>
            </w:pPr>
            <w:r w:rsidRPr="00A15DCB">
              <w:rPr>
                <w:lang w:eastAsia="ko-KR"/>
              </w:rPr>
              <w:t>Long Truncated BSR</w:t>
            </w:r>
          </w:p>
        </w:tc>
      </w:tr>
      <w:tr w:rsidR="00622C24" w:rsidRPr="00A15DCB" w14:paraId="7284CA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F5AC199" w14:textId="77777777" w:rsidR="00622C24" w:rsidRPr="00A15DCB" w:rsidRDefault="00622C24" w:rsidP="00AB7AF6">
            <w:pPr>
              <w:pStyle w:val="TAC"/>
              <w:rPr>
                <w:lang w:eastAsia="ko-KR"/>
              </w:rPr>
            </w:pPr>
            <w:r w:rsidRPr="00A15DCB">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47C1D7E8" w14:textId="77777777" w:rsidR="00622C24" w:rsidRPr="00A15DCB" w:rsidRDefault="00622C24" w:rsidP="00AB7AF6">
            <w:pPr>
              <w:pStyle w:val="TAL"/>
              <w:rPr>
                <w:lang w:eastAsia="ko-KR"/>
              </w:rPr>
            </w:pPr>
            <w:r w:rsidRPr="00A15DCB">
              <w:rPr>
                <w:lang w:eastAsia="ko-KR"/>
              </w:rPr>
              <w:t>Short BSR</w:t>
            </w:r>
          </w:p>
        </w:tc>
      </w:tr>
      <w:tr w:rsidR="00622C24" w:rsidRPr="00A15DCB" w14:paraId="4920801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B598DED" w14:textId="77777777" w:rsidR="00622C24" w:rsidRPr="00A15DCB" w:rsidRDefault="00622C24" w:rsidP="00AB7AF6">
            <w:pPr>
              <w:pStyle w:val="TAC"/>
              <w:rPr>
                <w:lang w:eastAsia="ko-KR"/>
              </w:rPr>
            </w:pPr>
            <w:r w:rsidRPr="00A15DCB">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65A6BFFF" w14:textId="77777777" w:rsidR="00622C24" w:rsidRPr="00A15DCB" w:rsidRDefault="00622C24" w:rsidP="00AB7AF6">
            <w:pPr>
              <w:pStyle w:val="TAL"/>
              <w:rPr>
                <w:lang w:eastAsia="ko-KR"/>
              </w:rPr>
            </w:pPr>
            <w:r w:rsidRPr="00A15DCB">
              <w:rPr>
                <w:lang w:eastAsia="ko-KR"/>
              </w:rPr>
              <w:t>Long BSR</w:t>
            </w:r>
          </w:p>
        </w:tc>
      </w:tr>
      <w:tr w:rsidR="00622C24" w:rsidRPr="00A15DCB" w14:paraId="2DA96F2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EDDCB43" w14:textId="77777777" w:rsidR="00622C24" w:rsidRPr="00A15DCB" w:rsidRDefault="00622C24" w:rsidP="00AB7AF6">
            <w:pPr>
              <w:pStyle w:val="TAC"/>
              <w:rPr>
                <w:lang w:eastAsia="ko-KR"/>
              </w:rPr>
            </w:pPr>
            <w:r w:rsidRPr="00A15DCB">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1DCBC74C" w14:textId="77777777" w:rsidR="00622C24" w:rsidRPr="00A15DCB" w:rsidRDefault="00622C24" w:rsidP="00AB7AF6">
            <w:pPr>
              <w:pStyle w:val="TAL"/>
              <w:rPr>
                <w:lang w:eastAsia="ko-KR"/>
              </w:rPr>
            </w:pPr>
            <w:r w:rsidRPr="00A15DCB">
              <w:rPr>
                <w:lang w:eastAsia="ko-KR"/>
              </w:rPr>
              <w:t>Padding</w:t>
            </w:r>
          </w:p>
        </w:tc>
      </w:tr>
    </w:tbl>
    <w:p w14:paraId="14FA69FD" w14:textId="77777777" w:rsidR="00622C24" w:rsidRPr="00A15DCB" w:rsidRDefault="00622C24" w:rsidP="00BB5D0C"/>
    <w:p w14:paraId="19387752" w14:textId="27C03D3F" w:rsidR="0044677F" w:rsidRPr="00A15DCB" w:rsidRDefault="0044677F" w:rsidP="0044677F">
      <w:pPr>
        <w:pStyle w:val="H6"/>
      </w:pPr>
      <w:r w:rsidRPr="00A15DCB">
        <w:t>7.1.1.1.17.3</w:t>
      </w:r>
      <w:r w:rsidRPr="00A15DCB">
        <w:tab/>
        <w:t>Test description</w:t>
      </w:r>
    </w:p>
    <w:p w14:paraId="26463B6A" w14:textId="77777777" w:rsidR="0044677F" w:rsidRPr="00A15DCB" w:rsidRDefault="0044677F" w:rsidP="0044677F">
      <w:pPr>
        <w:pStyle w:val="H6"/>
      </w:pPr>
      <w:r w:rsidRPr="00A15DCB">
        <w:t>7.1.1.1.17.3.1</w:t>
      </w:r>
      <w:r w:rsidRPr="00A15DCB">
        <w:tab/>
        <w:t>Pre-test conditions</w:t>
      </w:r>
    </w:p>
    <w:p w14:paraId="6F6214F1" w14:textId="77777777" w:rsidR="0044677F" w:rsidRPr="00A15DCB" w:rsidRDefault="0044677F" w:rsidP="0044677F">
      <w:pPr>
        <w:pStyle w:val="H6"/>
      </w:pPr>
      <w:r w:rsidRPr="00A15DCB">
        <w:t>System Simulator:</w:t>
      </w:r>
    </w:p>
    <w:p w14:paraId="20CA4DAD" w14:textId="77777777" w:rsidR="0044677F" w:rsidRPr="00A15DCB" w:rsidRDefault="0044677F" w:rsidP="0044677F">
      <w:pPr>
        <w:pStyle w:val="B1"/>
        <w:ind w:left="284" w:firstLine="0"/>
      </w:pPr>
      <w:r w:rsidRPr="00A15DCB">
        <w:rPr>
          <w:lang w:eastAsia="sv-SE"/>
        </w:rPr>
        <w:t>-</w:t>
      </w:r>
      <w:r w:rsidRPr="00A15DCB">
        <w:rPr>
          <w:lang w:eastAsia="sv-SE"/>
        </w:rPr>
        <w:tab/>
        <w:t>NR Cell 1.</w:t>
      </w:r>
    </w:p>
    <w:p w14:paraId="0C129D86" w14:textId="77777777" w:rsidR="0044677F" w:rsidRPr="00A15DCB" w:rsidRDefault="0044677F" w:rsidP="0044677F">
      <w:pPr>
        <w:pStyle w:val="H6"/>
      </w:pPr>
      <w:r w:rsidRPr="00A15DCB">
        <w:t>UE:</w:t>
      </w:r>
    </w:p>
    <w:p w14:paraId="4131CF95" w14:textId="77777777" w:rsidR="0044677F" w:rsidRPr="00A15DCB" w:rsidRDefault="0044677F" w:rsidP="0044677F">
      <w:pPr>
        <w:pStyle w:val="B1"/>
        <w:ind w:left="284" w:firstLine="0"/>
        <w:rPr>
          <w:lang w:eastAsia="sv-SE"/>
        </w:rPr>
      </w:pPr>
      <w:r w:rsidRPr="00A15DCB">
        <w:rPr>
          <w:lang w:eastAsia="sv-SE"/>
        </w:rPr>
        <w:t>-</w:t>
      </w:r>
      <w:r w:rsidRPr="00A15DCB">
        <w:rPr>
          <w:lang w:eastAsia="sv-SE"/>
        </w:rPr>
        <w:tab/>
        <w:t>None</w:t>
      </w:r>
    </w:p>
    <w:p w14:paraId="2EF55FEC" w14:textId="77777777" w:rsidR="0044677F" w:rsidRPr="00A15DCB" w:rsidRDefault="0044677F" w:rsidP="0044677F">
      <w:pPr>
        <w:pStyle w:val="H6"/>
      </w:pPr>
      <w:r w:rsidRPr="00A15DCB">
        <w:t>Preamble:</w:t>
      </w:r>
    </w:p>
    <w:p w14:paraId="166D9D94" w14:textId="77777777" w:rsidR="0044677F" w:rsidRPr="00A15DCB" w:rsidRDefault="0044677F" w:rsidP="0044677F">
      <w:pPr>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0642FD21" w14:textId="77777777" w:rsidR="0044677F" w:rsidRPr="00A15DCB" w:rsidRDefault="0044677F" w:rsidP="0044677F">
      <w:pPr>
        <w:pStyle w:val="H6"/>
      </w:pPr>
      <w:r w:rsidRPr="00A15DCB">
        <w:lastRenderedPageBreak/>
        <w:t>7.1.1.1.17.3.2</w:t>
      </w:r>
      <w:r w:rsidRPr="00A15DCB">
        <w:tab/>
        <w:t>Test procedure sequence</w:t>
      </w:r>
    </w:p>
    <w:p w14:paraId="52F57D9B" w14:textId="77777777" w:rsidR="0044677F" w:rsidRPr="00A15DCB" w:rsidRDefault="0044677F" w:rsidP="0044677F">
      <w:pPr>
        <w:pStyle w:val="TH"/>
      </w:pPr>
      <w:r w:rsidRPr="00A15DCB">
        <w:t>Table 7.1.1.1.17.3.2-1: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4677F" w:rsidRPr="00A15DCB" w14:paraId="626B2901" w14:textId="77777777" w:rsidTr="00BB5D0C">
        <w:tc>
          <w:tcPr>
            <w:tcW w:w="648" w:type="dxa"/>
            <w:tcBorders>
              <w:bottom w:val="nil"/>
            </w:tcBorders>
          </w:tcPr>
          <w:p w14:paraId="2EE07A01" w14:textId="77777777" w:rsidR="0044677F" w:rsidRPr="00A15DCB" w:rsidRDefault="0044677F" w:rsidP="00AB7AF6">
            <w:pPr>
              <w:pStyle w:val="TAH"/>
            </w:pPr>
            <w:r w:rsidRPr="00A15DCB">
              <w:t>St</w:t>
            </w:r>
          </w:p>
        </w:tc>
        <w:tc>
          <w:tcPr>
            <w:tcW w:w="3969" w:type="dxa"/>
            <w:tcBorders>
              <w:bottom w:val="nil"/>
            </w:tcBorders>
          </w:tcPr>
          <w:p w14:paraId="74B531E8" w14:textId="77777777" w:rsidR="0044677F" w:rsidRPr="00A15DCB" w:rsidRDefault="0044677F" w:rsidP="00AB7AF6">
            <w:pPr>
              <w:pStyle w:val="TAH"/>
            </w:pPr>
            <w:r w:rsidRPr="00A15DCB">
              <w:t>Procedure</w:t>
            </w:r>
          </w:p>
        </w:tc>
        <w:tc>
          <w:tcPr>
            <w:tcW w:w="3686" w:type="dxa"/>
            <w:gridSpan w:val="2"/>
          </w:tcPr>
          <w:p w14:paraId="66487E4D" w14:textId="77777777" w:rsidR="0044677F" w:rsidRPr="00A15DCB" w:rsidRDefault="0044677F" w:rsidP="00AB7AF6">
            <w:pPr>
              <w:pStyle w:val="TAH"/>
            </w:pPr>
            <w:r w:rsidRPr="00A15DCB">
              <w:t>Message Sequence</w:t>
            </w:r>
          </w:p>
        </w:tc>
        <w:tc>
          <w:tcPr>
            <w:tcW w:w="567" w:type="dxa"/>
            <w:tcBorders>
              <w:bottom w:val="nil"/>
            </w:tcBorders>
          </w:tcPr>
          <w:p w14:paraId="062234E8" w14:textId="77777777" w:rsidR="0044677F" w:rsidRPr="00A15DCB" w:rsidRDefault="0044677F" w:rsidP="00AB7AF6">
            <w:pPr>
              <w:pStyle w:val="TAH"/>
            </w:pPr>
            <w:r w:rsidRPr="00A15DCB">
              <w:t>TP</w:t>
            </w:r>
          </w:p>
        </w:tc>
        <w:tc>
          <w:tcPr>
            <w:tcW w:w="892" w:type="dxa"/>
            <w:tcBorders>
              <w:bottom w:val="nil"/>
            </w:tcBorders>
          </w:tcPr>
          <w:p w14:paraId="69544F18" w14:textId="77777777" w:rsidR="0044677F" w:rsidRPr="00A15DCB" w:rsidRDefault="0044677F" w:rsidP="00AB7AF6">
            <w:pPr>
              <w:pStyle w:val="TAH"/>
            </w:pPr>
            <w:r w:rsidRPr="00A15DCB">
              <w:t>Verdict</w:t>
            </w:r>
          </w:p>
        </w:tc>
      </w:tr>
      <w:tr w:rsidR="0044677F" w:rsidRPr="00A15DCB" w14:paraId="28A2759A" w14:textId="77777777" w:rsidTr="00BB5D0C">
        <w:tc>
          <w:tcPr>
            <w:tcW w:w="648" w:type="dxa"/>
            <w:tcBorders>
              <w:top w:val="nil"/>
            </w:tcBorders>
          </w:tcPr>
          <w:p w14:paraId="4410EAAC" w14:textId="77777777" w:rsidR="0044677F" w:rsidRPr="00A15DCB" w:rsidRDefault="0044677F" w:rsidP="00AB7AF6">
            <w:pPr>
              <w:pStyle w:val="TAH"/>
            </w:pPr>
          </w:p>
        </w:tc>
        <w:tc>
          <w:tcPr>
            <w:tcW w:w="3969" w:type="dxa"/>
            <w:tcBorders>
              <w:top w:val="nil"/>
            </w:tcBorders>
          </w:tcPr>
          <w:p w14:paraId="5807A41F" w14:textId="77777777" w:rsidR="0044677F" w:rsidRPr="00A15DCB" w:rsidRDefault="0044677F" w:rsidP="00AB7AF6">
            <w:pPr>
              <w:pStyle w:val="TAH"/>
            </w:pPr>
          </w:p>
        </w:tc>
        <w:tc>
          <w:tcPr>
            <w:tcW w:w="709" w:type="dxa"/>
          </w:tcPr>
          <w:p w14:paraId="383018B9" w14:textId="77777777" w:rsidR="0044677F" w:rsidRPr="00A15DCB" w:rsidRDefault="0044677F" w:rsidP="00AB7AF6">
            <w:pPr>
              <w:pStyle w:val="TAH"/>
            </w:pPr>
            <w:r w:rsidRPr="00A15DCB">
              <w:t>U - S</w:t>
            </w:r>
          </w:p>
        </w:tc>
        <w:tc>
          <w:tcPr>
            <w:tcW w:w="2977" w:type="dxa"/>
          </w:tcPr>
          <w:p w14:paraId="2831346B" w14:textId="77777777" w:rsidR="0044677F" w:rsidRPr="00A15DCB" w:rsidRDefault="0044677F" w:rsidP="00AB7AF6">
            <w:pPr>
              <w:pStyle w:val="TAH"/>
            </w:pPr>
            <w:r w:rsidRPr="00A15DCB">
              <w:t>Message</w:t>
            </w:r>
          </w:p>
        </w:tc>
        <w:tc>
          <w:tcPr>
            <w:tcW w:w="567" w:type="dxa"/>
            <w:tcBorders>
              <w:top w:val="nil"/>
            </w:tcBorders>
          </w:tcPr>
          <w:p w14:paraId="02B4C417" w14:textId="77777777" w:rsidR="0044677F" w:rsidRPr="00A15DCB" w:rsidRDefault="0044677F" w:rsidP="00AB7AF6">
            <w:pPr>
              <w:pStyle w:val="TAH"/>
            </w:pPr>
          </w:p>
        </w:tc>
        <w:tc>
          <w:tcPr>
            <w:tcW w:w="892" w:type="dxa"/>
            <w:tcBorders>
              <w:top w:val="nil"/>
            </w:tcBorders>
          </w:tcPr>
          <w:p w14:paraId="6BD36A50" w14:textId="77777777" w:rsidR="0044677F" w:rsidRPr="00A15DCB" w:rsidRDefault="0044677F" w:rsidP="00AB7AF6">
            <w:pPr>
              <w:pStyle w:val="TAH"/>
            </w:pPr>
          </w:p>
        </w:tc>
      </w:tr>
      <w:tr w:rsidR="0044677F" w:rsidRPr="00A15DCB" w14:paraId="1FE7F6AE" w14:textId="77777777" w:rsidTr="00BB5D0C">
        <w:tc>
          <w:tcPr>
            <w:tcW w:w="648" w:type="dxa"/>
          </w:tcPr>
          <w:p w14:paraId="7B866D22" w14:textId="77777777" w:rsidR="0044677F" w:rsidRPr="00A15DCB" w:rsidRDefault="0044677F" w:rsidP="00AB7AF6">
            <w:pPr>
              <w:pStyle w:val="TAC"/>
            </w:pPr>
            <w:r w:rsidRPr="00A15DCB">
              <w:t>1</w:t>
            </w:r>
          </w:p>
        </w:tc>
        <w:tc>
          <w:tcPr>
            <w:tcW w:w="3969" w:type="dxa"/>
          </w:tcPr>
          <w:p w14:paraId="6F15A989" w14:textId="1E19BD02" w:rsidR="0044677F" w:rsidRPr="00A15DCB" w:rsidRDefault="0044677F" w:rsidP="00AB7AF6">
            <w:pPr>
              <w:pStyle w:val="TAL"/>
            </w:pPr>
            <w:r w:rsidRPr="00A15DCB">
              <w:t>The SS changes the SIB1 of NR Cell 1 to configure the specific PRACH resource for RedCap</w:t>
            </w:r>
            <w:r w:rsidR="00622C24" w:rsidRPr="00A15DCB">
              <w:t xml:space="preserve"> in initialUplinkBWP</w:t>
            </w:r>
            <w:r w:rsidRPr="00A15DCB">
              <w:t>.</w:t>
            </w:r>
          </w:p>
        </w:tc>
        <w:tc>
          <w:tcPr>
            <w:tcW w:w="709" w:type="dxa"/>
          </w:tcPr>
          <w:p w14:paraId="2D15D419" w14:textId="77777777" w:rsidR="0044677F" w:rsidRPr="00A15DCB" w:rsidRDefault="0044677F" w:rsidP="00AB7AF6">
            <w:pPr>
              <w:pStyle w:val="TAC"/>
            </w:pPr>
            <w:r w:rsidRPr="00A15DCB">
              <w:rPr>
                <w:lang w:eastAsia="zh-CN"/>
              </w:rPr>
              <w:t>-</w:t>
            </w:r>
          </w:p>
        </w:tc>
        <w:tc>
          <w:tcPr>
            <w:tcW w:w="2977" w:type="dxa"/>
          </w:tcPr>
          <w:p w14:paraId="39768924" w14:textId="77777777" w:rsidR="0044677F" w:rsidRPr="00A15DCB" w:rsidRDefault="0044677F" w:rsidP="00AB7AF6">
            <w:pPr>
              <w:pStyle w:val="TAL"/>
              <w:rPr>
                <w:i/>
              </w:rPr>
            </w:pPr>
            <w:r w:rsidRPr="00A15DCB">
              <w:rPr>
                <w:iCs/>
              </w:rPr>
              <w:t>-</w:t>
            </w:r>
          </w:p>
        </w:tc>
        <w:tc>
          <w:tcPr>
            <w:tcW w:w="567" w:type="dxa"/>
          </w:tcPr>
          <w:p w14:paraId="1377FD8D" w14:textId="77777777" w:rsidR="0044677F" w:rsidRPr="00A15DCB" w:rsidRDefault="0044677F" w:rsidP="00AB7AF6">
            <w:pPr>
              <w:pStyle w:val="TAC"/>
            </w:pPr>
            <w:r w:rsidRPr="00A15DCB">
              <w:t>-</w:t>
            </w:r>
          </w:p>
        </w:tc>
        <w:tc>
          <w:tcPr>
            <w:tcW w:w="892" w:type="dxa"/>
          </w:tcPr>
          <w:p w14:paraId="7D46CB08" w14:textId="77777777" w:rsidR="0044677F" w:rsidRPr="00A15DCB" w:rsidRDefault="0044677F" w:rsidP="00AB7AF6">
            <w:pPr>
              <w:pStyle w:val="TAC"/>
            </w:pPr>
            <w:r w:rsidRPr="00A15DCB">
              <w:t>-</w:t>
            </w:r>
          </w:p>
        </w:tc>
      </w:tr>
      <w:tr w:rsidR="0044677F" w:rsidRPr="00A15DCB" w14:paraId="7869E202" w14:textId="77777777" w:rsidTr="00BB5D0C">
        <w:tc>
          <w:tcPr>
            <w:tcW w:w="648" w:type="dxa"/>
          </w:tcPr>
          <w:p w14:paraId="20EF45F5" w14:textId="77777777" w:rsidR="0044677F" w:rsidRPr="00A15DCB" w:rsidRDefault="0044677F" w:rsidP="00AB7AF6">
            <w:pPr>
              <w:pStyle w:val="TAC"/>
            </w:pPr>
            <w:r w:rsidRPr="00A15DCB">
              <w:t>2</w:t>
            </w:r>
          </w:p>
        </w:tc>
        <w:tc>
          <w:tcPr>
            <w:tcW w:w="3969" w:type="dxa"/>
          </w:tcPr>
          <w:p w14:paraId="165B8C31" w14:textId="77777777" w:rsidR="0044677F" w:rsidRPr="00A15DCB" w:rsidRDefault="0044677F" w:rsidP="00AB7AF6">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511DF284" w14:textId="77777777" w:rsidR="0044677F" w:rsidRPr="00A15DCB" w:rsidRDefault="0044677F" w:rsidP="00AB7AF6">
            <w:pPr>
              <w:pStyle w:val="TAC"/>
            </w:pPr>
            <w:r w:rsidRPr="00A15DCB">
              <w:t>&lt;--</w:t>
            </w:r>
          </w:p>
        </w:tc>
        <w:tc>
          <w:tcPr>
            <w:tcW w:w="2977" w:type="dxa"/>
          </w:tcPr>
          <w:p w14:paraId="04ED8D12" w14:textId="77777777" w:rsidR="0044677F" w:rsidRPr="00A15DCB" w:rsidRDefault="0044677F" w:rsidP="00AB7AF6">
            <w:pPr>
              <w:pStyle w:val="TAL"/>
              <w:rPr>
                <w:i/>
              </w:rPr>
            </w:pPr>
            <w:r w:rsidRPr="00A15DCB">
              <w:t>PDCCH (DCI 1_0): Short Message</w:t>
            </w:r>
          </w:p>
        </w:tc>
        <w:tc>
          <w:tcPr>
            <w:tcW w:w="567" w:type="dxa"/>
          </w:tcPr>
          <w:p w14:paraId="28499A39" w14:textId="77777777" w:rsidR="0044677F" w:rsidRPr="00A15DCB" w:rsidRDefault="0044677F" w:rsidP="00AB7AF6">
            <w:pPr>
              <w:pStyle w:val="TAC"/>
            </w:pPr>
            <w:r w:rsidRPr="00A15DCB">
              <w:t>-</w:t>
            </w:r>
          </w:p>
        </w:tc>
        <w:tc>
          <w:tcPr>
            <w:tcW w:w="892" w:type="dxa"/>
          </w:tcPr>
          <w:p w14:paraId="2AAE3667" w14:textId="77777777" w:rsidR="0044677F" w:rsidRPr="00A15DCB" w:rsidRDefault="0044677F" w:rsidP="00AB7AF6">
            <w:pPr>
              <w:pStyle w:val="TAC"/>
            </w:pPr>
            <w:r w:rsidRPr="00A15DCB">
              <w:t>-</w:t>
            </w:r>
          </w:p>
        </w:tc>
      </w:tr>
      <w:tr w:rsidR="0044677F" w:rsidRPr="00A15DCB" w14:paraId="3E500F16" w14:textId="77777777" w:rsidTr="00BB5D0C">
        <w:tc>
          <w:tcPr>
            <w:tcW w:w="648" w:type="dxa"/>
          </w:tcPr>
          <w:p w14:paraId="111069B4" w14:textId="77777777" w:rsidR="0044677F" w:rsidRPr="00A15DCB" w:rsidRDefault="0044677F" w:rsidP="00AB7AF6">
            <w:pPr>
              <w:pStyle w:val="TAC"/>
            </w:pPr>
            <w:r w:rsidRPr="00A15DCB">
              <w:t>3</w:t>
            </w:r>
          </w:p>
        </w:tc>
        <w:tc>
          <w:tcPr>
            <w:tcW w:w="3969" w:type="dxa"/>
          </w:tcPr>
          <w:p w14:paraId="3DB3E559" w14:textId="77777777" w:rsidR="0044677F" w:rsidRPr="00A15DCB" w:rsidRDefault="0044677F" w:rsidP="00AB7AF6">
            <w:pPr>
              <w:pStyle w:val="TAL"/>
            </w:pPr>
            <w:r w:rsidRPr="00A15DCB">
              <w:t>Wait for 2.1* modification period second for the UE to receive new system information.</w:t>
            </w:r>
          </w:p>
          <w:p w14:paraId="397261B2" w14:textId="77777777" w:rsidR="0044677F" w:rsidRPr="00A15DCB" w:rsidRDefault="0044677F" w:rsidP="00AB7AF6">
            <w:pPr>
              <w:pStyle w:val="TAL"/>
            </w:pPr>
            <w:r w:rsidRPr="00A15DCB">
              <w:t>(Note 1)</w:t>
            </w:r>
          </w:p>
        </w:tc>
        <w:tc>
          <w:tcPr>
            <w:tcW w:w="709" w:type="dxa"/>
          </w:tcPr>
          <w:p w14:paraId="741AC5C0" w14:textId="77777777" w:rsidR="0044677F" w:rsidRPr="00A15DCB" w:rsidRDefault="0044677F" w:rsidP="00AB7AF6">
            <w:pPr>
              <w:pStyle w:val="TAC"/>
            </w:pPr>
            <w:r w:rsidRPr="00A15DCB">
              <w:t>-</w:t>
            </w:r>
          </w:p>
        </w:tc>
        <w:tc>
          <w:tcPr>
            <w:tcW w:w="2977" w:type="dxa"/>
          </w:tcPr>
          <w:p w14:paraId="422139A8" w14:textId="77777777" w:rsidR="0044677F" w:rsidRPr="00A15DCB" w:rsidRDefault="0044677F" w:rsidP="00AB7AF6">
            <w:pPr>
              <w:pStyle w:val="TAL"/>
              <w:rPr>
                <w:i/>
              </w:rPr>
            </w:pPr>
            <w:r w:rsidRPr="00A15DCB">
              <w:t>-</w:t>
            </w:r>
          </w:p>
        </w:tc>
        <w:tc>
          <w:tcPr>
            <w:tcW w:w="567" w:type="dxa"/>
          </w:tcPr>
          <w:p w14:paraId="0FADB2E2" w14:textId="77777777" w:rsidR="0044677F" w:rsidRPr="00A15DCB" w:rsidRDefault="0044677F" w:rsidP="00AB7AF6">
            <w:pPr>
              <w:pStyle w:val="TAC"/>
            </w:pPr>
            <w:r w:rsidRPr="00A15DCB">
              <w:t>-</w:t>
            </w:r>
          </w:p>
        </w:tc>
        <w:tc>
          <w:tcPr>
            <w:tcW w:w="892" w:type="dxa"/>
          </w:tcPr>
          <w:p w14:paraId="15B43B35" w14:textId="77777777" w:rsidR="0044677F" w:rsidRPr="00A15DCB" w:rsidRDefault="0044677F" w:rsidP="00AB7AF6">
            <w:pPr>
              <w:pStyle w:val="TAC"/>
            </w:pPr>
            <w:r w:rsidRPr="00A15DCB">
              <w:t>-</w:t>
            </w:r>
          </w:p>
        </w:tc>
      </w:tr>
      <w:tr w:rsidR="0044677F" w:rsidRPr="00A15DCB" w14:paraId="4F4C9F83" w14:textId="77777777" w:rsidTr="00BB5D0C">
        <w:tc>
          <w:tcPr>
            <w:tcW w:w="648" w:type="dxa"/>
          </w:tcPr>
          <w:p w14:paraId="205F86A0" w14:textId="77777777" w:rsidR="0044677F" w:rsidRPr="00A15DCB" w:rsidRDefault="0044677F" w:rsidP="00AB7AF6">
            <w:pPr>
              <w:pStyle w:val="TAC"/>
            </w:pPr>
            <w:r w:rsidRPr="00A15DCB">
              <w:rPr>
                <w:lang w:eastAsia="zh-CN"/>
              </w:rPr>
              <w:t>4</w:t>
            </w:r>
          </w:p>
        </w:tc>
        <w:tc>
          <w:tcPr>
            <w:tcW w:w="3969" w:type="dxa"/>
          </w:tcPr>
          <w:p w14:paraId="0BBC747B" w14:textId="77777777" w:rsidR="0044677F" w:rsidRPr="00A15DCB" w:rsidRDefault="0044677F" w:rsidP="00AB7AF6">
            <w:pPr>
              <w:pStyle w:val="TAL"/>
            </w:pPr>
            <w:r w:rsidRPr="00A15DCB">
              <w:t>The SS transmits a Paging message including a matched identity.</w:t>
            </w:r>
          </w:p>
        </w:tc>
        <w:tc>
          <w:tcPr>
            <w:tcW w:w="709" w:type="dxa"/>
          </w:tcPr>
          <w:p w14:paraId="57CD49AE" w14:textId="77777777" w:rsidR="0044677F" w:rsidRPr="00A15DCB" w:rsidRDefault="0044677F" w:rsidP="00AB7AF6">
            <w:pPr>
              <w:pStyle w:val="TAC"/>
            </w:pPr>
            <w:r w:rsidRPr="00A15DCB">
              <w:t>&lt;--</w:t>
            </w:r>
          </w:p>
        </w:tc>
        <w:tc>
          <w:tcPr>
            <w:tcW w:w="2977" w:type="dxa"/>
          </w:tcPr>
          <w:p w14:paraId="79907E7C" w14:textId="112BC58E" w:rsidR="0044677F" w:rsidRPr="00A15DCB" w:rsidRDefault="008F6659" w:rsidP="00AB7AF6">
            <w:pPr>
              <w:pStyle w:val="TAL"/>
            </w:pPr>
            <w:r w:rsidRPr="00A15DCB">
              <w:t>NR RRC: Paging</w:t>
            </w:r>
          </w:p>
        </w:tc>
        <w:tc>
          <w:tcPr>
            <w:tcW w:w="567" w:type="dxa"/>
          </w:tcPr>
          <w:p w14:paraId="375158ED" w14:textId="77777777" w:rsidR="0044677F" w:rsidRPr="00A15DCB" w:rsidRDefault="0044677F" w:rsidP="00AB7AF6">
            <w:pPr>
              <w:pStyle w:val="TAC"/>
            </w:pPr>
            <w:r w:rsidRPr="00A15DCB">
              <w:t>-</w:t>
            </w:r>
          </w:p>
        </w:tc>
        <w:tc>
          <w:tcPr>
            <w:tcW w:w="892" w:type="dxa"/>
          </w:tcPr>
          <w:p w14:paraId="46CD5BEE" w14:textId="77777777" w:rsidR="0044677F" w:rsidRPr="00A15DCB" w:rsidRDefault="0044677F" w:rsidP="00AB7AF6">
            <w:pPr>
              <w:pStyle w:val="TAC"/>
            </w:pPr>
            <w:r w:rsidRPr="00A15DCB">
              <w:t>-</w:t>
            </w:r>
          </w:p>
        </w:tc>
      </w:tr>
      <w:tr w:rsidR="0044677F" w:rsidRPr="00A15DCB" w14:paraId="43282030" w14:textId="77777777" w:rsidTr="00BB5D0C">
        <w:tc>
          <w:tcPr>
            <w:tcW w:w="648" w:type="dxa"/>
          </w:tcPr>
          <w:p w14:paraId="49904D90" w14:textId="77777777" w:rsidR="0044677F" w:rsidRPr="00A15DCB" w:rsidRDefault="0044677F" w:rsidP="00AB7AF6">
            <w:pPr>
              <w:pStyle w:val="TAC"/>
            </w:pPr>
            <w:r w:rsidRPr="00A15DCB">
              <w:t>5</w:t>
            </w:r>
          </w:p>
        </w:tc>
        <w:tc>
          <w:tcPr>
            <w:tcW w:w="3969" w:type="dxa"/>
          </w:tcPr>
          <w:p w14:paraId="3FFC7982" w14:textId="6650F48C" w:rsidR="0044677F" w:rsidRPr="00A15DCB" w:rsidRDefault="0044677F" w:rsidP="00AB7AF6">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8 to 11 on NR Cell 1?</w:t>
            </w:r>
          </w:p>
        </w:tc>
        <w:tc>
          <w:tcPr>
            <w:tcW w:w="709" w:type="dxa"/>
          </w:tcPr>
          <w:p w14:paraId="53CE5527" w14:textId="77777777" w:rsidR="0044677F" w:rsidRPr="00A15DCB" w:rsidRDefault="0044677F" w:rsidP="00AB7AF6">
            <w:pPr>
              <w:pStyle w:val="TAC"/>
            </w:pPr>
            <w:r w:rsidRPr="00A15DCB">
              <w:t>--&gt;</w:t>
            </w:r>
          </w:p>
        </w:tc>
        <w:tc>
          <w:tcPr>
            <w:tcW w:w="2977" w:type="dxa"/>
          </w:tcPr>
          <w:p w14:paraId="2DA5ACB5" w14:textId="77777777" w:rsidR="0044677F" w:rsidRPr="00A15DCB" w:rsidRDefault="0044677F" w:rsidP="00AB7AF6">
            <w:pPr>
              <w:pStyle w:val="TAL"/>
            </w:pPr>
            <w:r w:rsidRPr="00A15DCB">
              <w:t>PRACH Preamble</w:t>
            </w:r>
          </w:p>
        </w:tc>
        <w:tc>
          <w:tcPr>
            <w:tcW w:w="567" w:type="dxa"/>
          </w:tcPr>
          <w:p w14:paraId="47DF790A" w14:textId="77777777" w:rsidR="0044677F" w:rsidRPr="00A15DCB" w:rsidRDefault="0044677F" w:rsidP="00AB7AF6">
            <w:pPr>
              <w:pStyle w:val="TAC"/>
            </w:pPr>
            <w:r w:rsidRPr="00A15DCB">
              <w:t>1</w:t>
            </w:r>
          </w:p>
        </w:tc>
        <w:tc>
          <w:tcPr>
            <w:tcW w:w="892" w:type="dxa"/>
          </w:tcPr>
          <w:p w14:paraId="633353F1" w14:textId="77777777" w:rsidR="0044677F" w:rsidRPr="00A15DCB" w:rsidRDefault="0044677F" w:rsidP="00AB7AF6">
            <w:pPr>
              <w:pStyle w:val="TAC"/>
            </w:pPr>
            <w:r w:rsidRPr="00A15DCB">
              <w:t>P</w:t>
            </w:r>
          </w:p>
        </w:tc>
      </w:tr>
      <w:tr w:rsidR="0044677F" w:rsidRPr="00A15DCB" w14:paraId="03B49523" w14:textId="77777777" w:rsidTr="00BB5D0C">
        <w:tc>
          <w:tcPr>
            <w:tcW w:w="648" w:type="dxa"/>
          </w:tcPr>
          <w:p w14:paraId="7567B0E5" w14:textId="77777777" w:rsidR="0044677F" w:rsidRPr="00A15DCB" w:rsidRDefault="0044677F" w:rsidP="00AB7AF6">
            <w:pPr>
              <w:pStyle w:val="TAC"/>
            </w:pPr>
            <w:r w:rsidRPr="00A15DCB">
              <w:t>6</w:t>
            </w:r>
          </w:p>
        </w:tc>
        <w:tc>
          <w:tcPr>
            <w:tcW w:w="3969" w:type="dxa"/>
          </w:tcPr>
          <w:p w14:paraId="25FA2AC4" w14:textId="77777777" w:rsidR="0044677F" w:rsidRPr="00A15DCB" w:rsidRDefault="0044677F" w:rsidP="00AB7AF6">
            <w:pPr>
              <w:pStyle w:val="TAL"/>
            </w:pPr>
            <w:r w:rsidRPr="00A15DCB">
              <w:t>The SS transmits Random Access Response with RAPID corresponding to the transmitted Preamble in step 5.</w:t>
            </w:r>
          </w:p>
        </w:tc>
        <w:tc>
          <w:tcPr>
            <w:tcW w:w="709" w:type="dxa"/>
          </w:tcPr>
          <w:p w14:paraId="09477880" w14:textId="77777777" w:rsidR="0044677F" w:rsidRPr="00A15DCB" w:rsidRDefault="0044677F" w:rsidP="00AB7AF6">
            <w:pPr>
              <w:pStyle w:val="TAC"/>
            </w:pPr>
            <w:r w:rsidRPr="00A15DCB">
              <w:t>&lt;--</w:t>
            </w:r>
          </w:p>
        </w:tc>
        <w:tc>
          <w:tcPr>
            <w:tcW w:w="2977" w:type="dxa"/>
          </w:tcPr>
          <w:p w14:paraId="15E66B11" w14:textId="77777777" w:rsidR="0044677F" w:rsidRPr="00A15DCB" w:rsidRDefault="0044677F" w:rsidP="00AB7AF6">
            <w:pPr>
              <w:pStyle w:val="TAL"/>
            </w:pPr>
            <w:r w:rsidRPr="00A15DCB">
              <w:t>Random Access Response</w:t>
            </w:r>
          </w:p>
        </w:tc>
        <w:tc>
          <w:tcPr>
            <w:tcW w:w="567" w:type="dxa"/>
          </w:tcPr>
          <w:p w14:paraId="43A6373A" w14:textId="77777777" w:rsidR="0044677F" w:rsidRPr="00A15DCB" w:rsidRDefault="0044677F" w:rsidP="00AB7AF6">
            <w:pPr>
              <w:pStyle w:val="TAC"/>
            </w:pPr>
            <w:r w:rsidRPr="00A15DCB">
              <w:t>-</w:t>
            </w:r>
          </w:p>
        </w:tc>
        <w:tc>
          <w:tcPr>
            <w:tcW w:w="892" w:type="dxa"/>
          </w:tcPr>
          <w:p w14:paraId="5AA193EB" w14:textId="77777777" w:rsidR="0044677F" w:rsidRPr="00A15DCB" w:rsidRDefault="0044677F" w:rsidP="00AB7AF6">
            <w:pPr>
              <w:pStyle w:val="TAC"/>
            </w:pPr>
          </w:p>
        </w:tc>
      </w:tr>
      <w:tr w:rsidR="0044677F" w:rsidRPr="00A15DCB" w14:paraId="3C5B5A52" w14:textId="77777777" w:rsidTr="00BB5D0C">
        <w:tc>
          <w:tcPr>
            <w:tcW w:w="648" w:type="dxa"/>
          </w:tcPr>
          <w:p w14:paraId="41CA0F5F" w14:textId="77777777" w:rsidR="0044677F" w:rsidRPr="00A15DCB" w:rsidRDefault="0044677F" w:rsidP="00AB7AF6">
            <w:pPr>
              <w:pStyle w:val="TAC"/>
            </w:pPr>
            <w:r w:rsidRPr="00A15DCB">
              <w:t>7</w:t>
            </w:r>
          </w:p>
        </w:tc>
        <w:tc>
          <w:tcPr>
            <w:tcW w:w="3969" w:type="dxa"/>
          </w:tcPr>
          <w:p w14:paraId="7FBC7711" w14:textId="251E145A" w:rsidR="0044677F" w:rsidRPr="00A15DCB" w:rsidRDefault="00622C24" w:rsidP="00AB7AF6">
            <w:pPr>
              <w:pStyle w:val="TAL"/>
            </w:pPr>
            <w:r w:rsidRPr="00A15DCB">
              <w:t>Check: Does t</w:t>
            </w:r>
            <w:r w:rsidR="0044677F" w:rsidRPr="00A15DCB">
              <w:t xml:space="preserve">he UE transmit a MAC PDU containing an </w:t>
            </w:r>
            <w:r w:rsidR="0044677F" w:rsidRPr="00A15DCB">
              <w:rPr>
                <w:i/>
                <w:iCs/>
              </w:rPr>
              <w:t>RRCSetupRequest</w:t>
            </w:r>
            <w:r w:rsidR="0044677F" w:rsidRPr="00A15DCB">
              <w:t xml:space="preserve"> message</w:t>
            </w:r>
            <w:r w:rsidRPr="00A15DCB">
              <w:t xml:space="preserve"> by setting LCID to 35?</w:t>
            </w:r>
          </w:p>
        </w:tc>
        <w:tc>
          <w:tcPr>
            <w:tcW w:w="709" w:type="dxa"/>
          </w:tcPr>
          <w:p w14:paraId="7C30B2EB" w14:textId="77777777" w:rsidR="0044677F" w:rsidRPr="00A15DCB" w:rsidRDefault="0044677F" w:rsidP="00AB7AF6">
            <w:pPr>
              <w:pStyle w:val="TAC"/>
            </w:pPr>
            <w:r w:rsidRPr="00A15DCB">
              <w:t>-</w:t>
            </w:r>
            <w:r w:rsidRPr="00A15DCB">
              <w:rPr>
                <w:lang w:eastAsia="zh-CN"/>
              </w:rPr>
              <w:t>-&gt;</w:t>
            </w:r>
          </w:p>
        </w:tc>
        <w:tc>
          <w:tcPr>
            <w:tcW w:w="2977" w:type="dxa"/>
          </w:tcPr>
          <w:p w14:paraId="734CE95D" w14:textId="77777777" w:rsidR="0044677F" w:rsidRPr="00A15DCB" w:rsidRDefault="0044677F" w:rsidP="00AB7AF6">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68A188B2" w14:textId="42FA6AB9" w:rsidR="0044677F" w:rsidRPr="00A15DCB" w:rsidRDefault="00622C24" w:rsidP="00AB7AF6">
            <w:pPr>
              <w:pStyle w:val="TAC"/>
            </w:pPr>
            <w:r w:rsidRPr="00A15DCB">
              <w:t>2</w:t>
            </w:r>
          </w:p>
        </w:tc>
        <w:tc>
          <w:tcPr>
            <w:tcW w:w="892" w:type="dxa"/>
          </w:tcPr>
          <w:p w14:paraId="180614DE" w14:textId="1BDD1127" w:rsidR="0044677F" w:rsidRPr="00A15DCB" w:rsidRDefault="00622C24" w:rsidP="00AB7AF6">
            <w:pPr>
              <w:pStyle w:val="TAC"/>
            </w:pPr>
            <w:r w:rsidRPr="00A15DCB">
              <w:t>P</w:t>
            </w:r>
          </w:p>
        </w:tc>
      </w:tr>
      <w:tr w:rsidR="0044677F" w:rsidRPr="00A15DCB" w14:paraId="7F845512" w14:textId="77777777" w:rsidTr="00BB5D0C">
        <w:tc>
          <w:tcPr>
            <w:tcW w:w="648" w:type="dxa"/>
          </w:tcPr>
          <w:p w14:paraId="17A4D52E" w14:textId="77777777" w:rsidR="0044677F" w:rsidRPr="00A15DCB" w:rsidRDefault="0044677F" w:rsidP="00AB7AF6">
            <w:pPr>
              <w:pStyle w:val="TAC"/>
            </w:pPr>
            <w:r w:rsidRPr="00A15DCB">
              <w:t>8</w:t>
            </w:r>
          </w:p>
        </w:tc>
        <w:tc>
          <w:tcPr>
            <w:tcW w:w="3969" w:type="dxa"/>
          </w:tcPr>
          <w:p w14:paraId="299313F0" w14:textId="77777777" w:rsidR="0044677F" w:rsidRPr="00A15DCB" w:rsidRDefault="0044677F" w:rsidP="00AB7AF6">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0A70A9F2" w14:textId="77777777" w:rsidR="0044677F" w:rsidRPr="00A15DCB" w:rsidRDefault="0044677F" w:rsidP="00AB7AF6">
            <w:pPr>
              <w:pStyle w:val="TAC"/>
            </w:pPr>
            <w:r w:rsidRPr="00A15DCB">
              <w:t>&lt;--</w:t>
            </w:r>
          </w:p>
        </w:tc>
        <w:tc>
          <w:tcPr>
            <w:tcW w:w="2977" w:type="dxa"/>
          </w:tcPr>
          <w:p w14:paraId="1F344E88" w14:textId="77777777" w:rsidR="0044677F" w:rsidRPr="00A15DCB" w:rsidRDefault="0044677F" w:rsidP="00AB7AF6">
            <w:pPr>
              <w:pStyle w:val="TAL"/>
              <w:rPr>
                <w:lang w:eastAsia="zh-CN"/>
              </w:rPr>
            </w:pPr>
            <w:r w:rsidRPr="00A15DCB">
              <w:rPr>
                <w:lang w:eastAsia="zh-CN"/>
              </w:rPr>
              <w:t>MAC PDU</w:t>
            </w:r>
          </w:p>
          <w:p w14:paraId="34B571ED" w14:textId="77777777" w:rsidR="0044677F" w:rsidRPr="00A15DCB" w:rsidRDefault="0044677F" w:rsidP="00AB7AF6">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2FE0659E" w14:textId="77777777" w:rsidR="0044677F" w:rsidRPr="00A15DCB" w:rsidRDefault="0044677F" w:rsidP="00AB7AF6">
            <w:pPr>
              <w:pStyle w:val="TAC"/>
            </w:pPr>
            <w:r w:rsidRPr="00A15DCB">
              <w:t>-</w:t>
            </w:r>
          </w:p>
        </w:tc>
        <w:tc>
          <w:tcPr>
            <w:tcW w:w="892" w:type="dxa"/>
          </w:tcPr>
          <w:p w14:paraId="4EA7340A" w14:textId="77777777" w:rsidR="0044677F" w:rsidRPr="00A15DCB" w:rsidRDefault="0044677F" w:rsidP="00AB7AF6">
            <w:pPr>
              <w:pStyle w:val="TAC"/>
            </w:pPr>
            <w:r w:rsidRPr="00A15DCB">
              <w:t>-</w:t>
            </w:r>
          </w:p>
        </w:tc>
      </w:tr>
      <w:tr w:rsidR="0044677F" w:rsidRPr="00A15DCB" w14:paraId="0028A74D" w14:textId="77777777" w:rsidTr="00BB5D0C">
        <w:tc>
          <w:tcPr>
            <w:tcW w:w="648" w:type="dxa"/>
          </w:tcPr>
          <w:p w14:paraId="12C093E5" w14:textId="77777777" w:rsidR="0044677F" w:rsidRPr="00A15DCB" w:rsidRDefault="0044677F" w:rsidP="00AB7AF6">
            <w:pPr>
              <w:pStyle w:val="TAC"/>
            </w:pPr>
            <w:r w:rsidRPr="00A15DCB">
              <w:t>9</w:t>
            </w:r>
          </w:p>
        </w:tc>
        <w:tc>
          <w:tcPr>
            <w:tcW w:w="3969" w:type="dxa"/>
          </w:tcPr>
          <w:p w14:paraId="00F67184" w14:textId="77777777" w:rsidR="0044677F" w:rsidRPr="00A15DCB" w:rsidRDefault="0044677F" w:rsidP="00AB7AF6">
            <w:pPr>
              <w:pStyle w:val="TAL"/>
            </w:pPr>
            <w:r w:rsidRPr="00A15DCB">
              <w:t xml:space="preserve">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Pr>
          <w:p w14:paraId="096D86B6" w14:textId="77777777" w:rsidR="0044677F" w:rsidRPr="00A15DCB" w:rsidRDefault="0044677F" w:rsidP="00AB7AF6">
            <w:pPr>
              <w:pStyle w:val="TAC"/>
            </w:pPr>
            <w:r w:rsidRPr="00A15DCB">
              <w:t>--&gt;</w:t>
            </w:r>
          </w:p>
        </w:tc>
        <w:tc>
          <w:tcPr>
            <w:tcW w:w="2977" w:type="dxa"/>
          </w:tcPr>
          <w:p w14:paraId="49D5989C" w14:textId="77777777" w:rsidR="0044677F" w:rsidRPr="00A15DCB" w:rsidRDefault="0044677F" w:rsidP="00AB7AF6">
            <w:pPr>
              <w:pStyle w:val="TAL"/>
            </w:pPr>
            <w:r w:rsidRPr="00A15DCB">
              <w:t>MAC PDU (</w:t>
            </w:r>
            <w:r w:rsidRPr="00A15DCB">
              <w:rPr>
                <w:i/>
                <w:iCs/>
              </w:rPr>
              <w:t>RRCSetupComplete)</w:t>
            </w:r>
          </w:p>
        </w:tc>
        <w:tc>
          <w:tcPr>
            <w:tcW w:w="567" w:type="dxa"/>
          </w:tcPr>
          <w:p w14:paraId="224C6942" w14:textId="77777777" w:rsidR="0044677F" w:rsidRPr="00A15DCB" w:rsidRDefault="0044677F" w:rsidP="00AB7AF6">
            <w:pPr>
              <w:pStyle w:val="TAC"/>
            </w:pPr>
            <w:r w:rsidRPr="00A15DCB">
              <w:t>-</w:t>
            </w:r>
          </w:p>
        </w:tc>
        <w:tc>
          <w:tcPr>
            <w:tcW w:w="892" w:type="dxa"/>
          </w:tcPr>
          <w:p w14:paraId="686EDD32" w14:textId="77777777" w:rsidR="0044677F" w:rsidRPr="00A15DCB" w:rsidRDefault="0044677F" w:rsidP="00AB7AF6">
            <w:pPr>
              <w:pStyle w:val="TAC"/>
            </w:pPr>
            <w:r w:rsidRPr="00A15DCB">
              <w:t>-</w:t>
            </w:r>
          </w:p>
        </w:tc>
      </w:tr>
      <w:tr w:rsidR="00622C24" w:rsidRPr="00A15DCB" w14:paraId="2ABDE744" w14:textId="77777777" w:rsidTr="00BB5D0C">
        <w:tc>
          <w:tcPr>
            <w:tcW w:w="648" w:type="dxa"/>
          </w:tcPr>
          <w:p w14:paraId="65A7E8CF" w14:textId="474054EF" w:rsidR="00622C24" w:rsidRPr="00A15DCB" w:rsidRDefault="00622C24" w:rsidP="00622C24">
            <w:pPr>
              <w:pStyle w:val="TAC"/>
            </w:pPr>
            <w:r w:rsidRPr="00A15DCB">
              <w:rPr>
                <w:lang w:eastAsia="zh-CN"/>
              </w:rPr>
              <w:t>10</w:t>
            </w:r>
          </w:p>
        </w:tc>
        <w:tc>
          <w:tcPr>
            <w:tcW w:w="3969" w:type="dxa"/>
          </w:tcPr>
          <w:p w14:paraId="759B29A8" w14:textId="0A0741D9" w:rsidR="00622C24" w:rsidRPr="00A15DCB" w:rsidRDefault="00622C24" w:rsidP="00622C24">
            <w:pPr>
              <w:pStyle w:val="TAL"/>
            </w:pPr>
            <w:r w:rsidRPr="00A15DCB">
              <w:t xml:space="preserve">The test steps 5 to 8 of generic test procedure in TS 38.508-1 </w:t>
            </w:r>
            <w:r w:rsidRPr="00A15DCB">
              <w:rPr>
                <w:lang w:eastAsia="zh-CN"/>
              </w:rPr>
              <w:t>[4]</w:t>
            </w:r>
            <w:r w:rsidRPr="00A15DCB">
              <w:t xml:space="preserve"> Table 4.5.4.2-3 are performed on NR Cell </w:t>
            </w:r>
            <w:r w:rsidRPr="00A15DCB">
              <w:rPr>
                <w:lang w:eastAsia="zh-CN"/>
              </w:rPr>
              <w:t>1.</w:t>
            </w:r>
          </w:p>
        </w:tc>
        <w:tc>
          <w:tcPr>
            <w:tcW w:w="709" w:type="dxa"/>
          </w:tcPr>
          <w:p w14:paraId="5C9A17C7" w14:textId="5375E052" w:rsidR="00622C24" w:rsidRPr="00A15DCB" w:rsidRDefault="00622C24" w:rsidP="00622C24">
            <w:pPr>
              <w:pStyle w:val="TAC"/>
            </w:pPr>
            <w:r w:rsidRPr="00A15DCB">
              <w:rPr>
                <w:lang w:eastAsia="zh-CN"/>
              </w:rPr>
              <w:t>-</w:t>
            </w:r>
          </w:p>
        </w:tc>
        <w:tc>
          <w:tcPr>
            <w:tcW w:w="2977" w:type="dxa"/>
          </w:tcPr>
          <w:p w14:paraId="1E8F0FFA" w14:textId="6C2B965C" w:rsidR="00622C24" w:rsidRPr="00A15DCB" w:rsidRDefault="00622C24" w:rsidP="00622C24">
            <w:pPr>
              <w:pStyle w:val="TAL"/>
            </w:pPr>
            <w:r w:rsidRPr="00A15DCB">
              <w:rPr>
                <w:iCs/>
              </w:rPr>
              <w:t>-</w:t>
            </w:r>
          </w:p>
        </w:tc>
        <w:tc>
          <w:tcPr>
            <w:tcW w:w="567" w:type="dxa"/>
          </w:tcPr>
          <w:p w14:paraId="7164A5C3" w14:textId="5F3428D4" w:rsidR="00622C24" w:rsidRPr="00A15DCB" w:rsidRDefault="00622C24" w:rsidP="00622C24">
            <w:pPr>
              <w:pStyle w:val="TAC"/>
            </w:pPr>
            <w:r w:rsidRPr="00A15DCB">
              <w:t>-</w:t>
            </w:r>
          </w:p>
        </w:tc>
        <w:tc>
          <w:tcPr>
            <w:tcW w:w="892" w:type="dxa"/>
          </w:tcPr>
          <w:p w14:paraId="3D380FAB" w14:textId="6F0F2BF2" w:rsidR="00622C24" w:rsidRPr="00A15DCB" w:rsidRDefault="00622C24" w:rsidP="00622C24">
            <w:pPr>
              <w:pStyle w:val="TAC"/>
            </w:pPr>
            <w:r w:rsidRPr="00A15DCB">
              <w:t>-</w:t>
            </w:r>
          </w:p>
        </w:tc>
      </w:tr>
      <w:tr w:rsidR="00622C24" w:rsidRPr="00A15DCB" w14:paraId="00269A15" w14:textId="77777777" w:rsidTr="00BB5D0C">
        <w:tc>
          <w:tcPr>
            <w:tcW w:w="648" w:type="dxa"/>
          </w:tcPr>
          <w:p w14:paraId="4C89D023" w14:textId="3415E870" w:rsidR="00622C24" w:rsidRPr="00A15DCB" w:rsidRDefault="00622C24" w:rsidP="00622C24">
            <w:pPr>
              <w:pStyle w:val="TAC"/>
            </w:pPr>
            <w:r w:rsidRPr="00A15DCB">
              <w:rPr>
                <w:lang w:eastAsia="zh-CN"/>
              </w:rPr>
              <w:t>11</w:t>
            </w:r>
          </w:p>
        </w:tc>
        <w:tc>
          <w:tcPr>
            <w:tcW w:w="3969" w:type="dxa"/>
          </w:tcPr>
          <w:p w14:paraId="5E02A40F" w14:textId="4782DE8A" w:rsidR="00622C24" w:rsidRPr="00A15DCB" w:rsidRDefault="00622C24" w:rsidP="00622C24">
            <w:pPr>
              <w:pStyle w:val="TAL"/>
            </w:pPr>
            <w:r w:rsidRPr="00A15DCB">
              <w:t xml:space="preserve">The SS transmits </w:t>
            </w:r>
            <w:r w:rsidRPr="00A15DCB">
              <w:rPr>
                <w:i/>
              </w:rPr>
              <w:t>RRCRelease.</w:t>
            </w:r>
          </w:p>
        </w:tc>
        <w:tc>
          <w:tcPr>
            <w:tcW w:w="709" w:type="dxa"/>
          </w:tcPr>
          <w:p w14:paraId="265CA905" w14:textId="02A02369" w:rsidR="00622C24" w:rsidRPr="00A15DCB" w:rsidRDefault="00622C24" w:rsidP="00622C24">
            <w:pPr>
              <w:pStyle w:val="TAC"/>
            </w:pPr>
            <w:r w:rsidRPr="00A15DCB">
              <w:t>&lt;--</w:t>
            </w:r>
          </w:p>
        </w:tc>
        <w:tc>
          <w:tcPr>
            <w:tcW w:w="2977" w:type="dxa"/>
          </w:tcPr>
          <w:p w14:paraId="4BCCE8ED" w14:textId="0AA54F06" w:rsidR="00622C24" w:rsidRPr="00A15DCB" w:rsidRDefault="008F6659" w:rsidP="00622C24">
            <w:pPr>
              <w:pStyle w:val="TAL"/>
            </w:pPr>
            <w:r w:rsidRPr="00A15DCB">
              <w:t xml:space="preserve">NR RRC: </w:t>
            </w:r>
            <w:r w:rsidR="00622C24" w:rsidRPr="00A15DCB">
              <w:t>RRCRelease</w:t>
            </w:r>
          </w:p>
        </w:tc>
        <w:tc>
          <w:tcPr>
            <w:tcW w:w="567" w:type="dxa"/>
          </w:tcPr>
          <w:p w14:paraId="0F10AA36" w14:textId="148827CD" w:rsidR="00622C24" w:rsidRPr="00A15DCB" w:rsidRDefault="00622C24" w:rsidP="00622C24">
            <w:pPr>
              <w:pStyle w:val="TAC"/>
            </w:pPr>
            <w:r w:rsidRPr="00A15DCB">
              <w:t>-</w:t>
            </w:r>
          </w:p>
        </w:tc>
        <w:tc>
          <w:tcPr>
            <w:tcW w:w="892" w:type="dxa"/>
          </w:tcPr>
          <w:p w14:paraId="0D5E927E" w14:textId="77777777" w:rsidR="00622C24" w:rsidRPr="00A15DCB" w:rsidRDefault="00622C24" w:rsidP="00622C24">
            <w:pPr>
              <w:pStyle w:val="TAC"/>
            </w:pPr>
          </w:p>
        </w:tc>
      </w:tr>
      <w:tr w:rsidR="00622C24" w:rsidRPr="00A15DCB" w14:paraId="0ECD5412" w14:textId="77777777" w:rsidTr="00BB5D0C">
        <w:tc>
          <w:tcPr>
            <w:tcW w:w="648" w:type="dxa"/>
          </w:tcPr>
          <w:p w14:paraId="56A1BCC8" w14:textId="466B93E0" w:rsidR="00622C24" w:rsidRPr="00A15DCB" w:rsidRDefault="00622C24" w:rsidP="00622C24">
            <w:pPr>
              <w:pStyle w:val="TAC"/>
            </w:pPr>
            <w:r w:rsidRPr="00A15DCB">
              <w:rPr>
                <w:lang w:eastAsia="zh-CN"/>
              </w:rPr>
              <w:t>12</w:t>
            </w:r>
          </w:p>
        </w:tc>
        <w:tc>
          <w:tcPr>
            <w:tcW w:w="3969" w:type="dxa"/>
          </w:tcPr>
          <w:p w14:paraId="15D42551" w14:textId="2814DF41" w:rsidR="00622C24" w:rsidRPr="00A15DCB" w:rsidRDefault="00622C24" w:rsidP="00622C24">
            <w:pPr>
              <w:pStyle w:val="TAL"/>
            </w:pPr>
            <w:r w:rsidRPr="00A15DCB">
              <w:t>The SS changes the SIB1 of NR Cell 1 to configure the specific PRACH resource for RedCap in initialUplinkBWP-RedCap.</w:t>
            </w:r>
          </w:p>
        </w:tc>
        <w:tc>
          <w:tcPr>
            <w:tcW w:w="709" w:type="dxa"/>
          </w:tcPr>
          <w:p w14:paraId="06A8540B" w14:textId="43C58326" w:rsidR="00622C24" w:rsidRPr="00A15DCB" w:rsidRDefault="00622C24" w:rsidP="00622C24">
            <w:pPr>
              <w:pStyle w:val="TAC"/>
            </w:pPr>
            <w:r w:rsidRPr="00A15DCB">
              <w:rPr>
                <w:lang w:eastAsia="zh-CN"/>
              </w:rPr>
              <w:t>-</w:t>
            </w:r>
          </w:p>
        </w:tc>
        <w:tc>
          <w:tcPr>
            <w:tcW w:w="2977" w:type="dxa"/>
          </w:tcPr>
          <w:p w14:paraId="02ACE5A5" w14:textId="0B452E09" w:rsidR="00622C24" w:rsidRPr="00A15DCB" w:rsidRDefault="00622C24" w:rsidP="00622C24">
            <w:pPr>
              <w:pStyle w:val="TAL"/>
            </w:pPr>
            <w:r w:rsidRPr="00A15DCB">
              <w:rPr>
                <w:iCs/>
              </w:rPr>
              <w:t>-</w:t>
            </w:r>
          </w:p>
        </w:tc>
        <w:tc>
          <w:tcPr>
            <w:tcW w:w="567" w:type="dxa"/>
          </w:tcPr>
          <w:p w14:paraId="3DF28E88" w14:textId="7803D1F4" w:rsidR="00622C24" w:rsidRPr="00A15DCB" w:rsidRDefault="00622C24" w:rsidP="00622C24">
            <w:pPr>
              <w:pStyle w:val="TAC"/>
            </w:pPr>
            <w:r w:rsidRPr="00A15DCB">
              <w:t>-</w:t>
            </w:r>
          </w:p>
        </w:tc>
        <w:tc>
          <w:tcPr>
            <w:tcW w:w="892" w:type="dxa"/>
          </w:tcPr>
          <w:p w14:paraId="1D52DBF7" w14:textId="459A70CE" w:rsidR="00622C24" w:rsidRPr="00A15DCB" w:rsidRDefault="00622C24" w:rsidP="00622C24">
            <w:pPr>
              <w:pStyle w:val="TAC"/>
            </w:pPr>
            <w:r w:rsidRPr="00A15DCB">
              <w:t>-</w:t>
            </w:r>
          </w:p>
        </w:tc>
      </w:tr>
      <w:tr w:rsidR="00622C24" w:rsidRPr="00A15DCB" w14:paraId="7F8A54A8" w14:textId="77777777" w:rsidTr="00BB5D0C">
        <w:tc>
          <w:tcPr>
            <w:tcW w:w="648" w:type="dxa"/>
          </w:tcPr>
          <w:p w14:paraId="2B98D296" w14:textId="50E66FB8" w:rsidR="00622C24" w:rsidRPr="00A15DCB" w:rsidRDefault="00622C24" w:rsidP="00622C24">
            <w:pPr>
              <w:pStyle w:val="TAC"/>
            </w:pPr>
            <w:r w:rsidRPr="00A15DCB">
              <w:rPr>
                <w:lang w:eastAsia="zh-CN"/>
              </w:rPr>
              <w:t>13</w:t>
            </w:r>
          </w:p>
        </w:tc>
        <w:tc>
          <w:tcPr>
            <w:tcW w:w="3969" w:type="dxa"/>
          </w:tcPr>
          <w:p w14:paraId="20D38A41" w14:textId="3358BA5D" w:rsidR="00622C24" w:rsidRPr="00A15DCB" w:rsidRDefault="00622C24" w:rsidP="00622C24">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6E6B9735" w14:textId="6DF2576D" w:rsidR="00622C24" w:rsidRPr="00A15DCB" w:rsidRDefault="00622C24" w:rsidP="00622C24">
            <w:pPr>
              <w:pStyle w:val="TAC"/>
            </w:pPr>
            <w:r w:rsidRPr="00A15DCB">
              <w:t>&lt;--</w:t>
            </w:r>
          </w:p>
        </w:tc>
        <w:tc>
          <w:tcPr>
            <w:tcW w:w="2977" w:type="dxa"/>
          </w:tcPr>
          <w:p w14:paraId="3094C3EA" w14:textId="0510E20B" w:rsidR="00622C24" w:rsidRPr="00A15DCB" w:rsidRDefault="00622C24" w:rsidP="00622C24">
            <w:pPr>
              <w:pStyle w:val="TAL"/>
            </w:pPr>
            <w:r w:rsidRPr="00A15DCB">
              <w:t>PDCCH (DCI 1_0): Short Message</w:t>
            </w:r>
          </w:p>
        </w:tc>
        <w:tc>
          <w:tcPr>
            <w:tcW w:w="567" w:type="dxa"/>
          </w:tcPr>
          <w:p w14:paraId="562CC4FE" w14:textId="73BC73C5" w:rsidR="00622C24" w:rsidRPr="00A15DCB" w:rsidRDefault="00622C24" w:rsidP="00622C24">
            <w:pPr>
              <w:pStyle w:val="TAC"/>
            </w:pPr>
            <w:r w:rsidRPr="00A15DCB">
              <w:t>-</w:t>
            </w:r>
          </w:p>
        </w:tc>
        <w:tc>
          <w:tcPr>
            <w:tcW w:w="892" w:type="dxa"/>
          </w:tcPr>
          <w:p w14:paraId="0E8E2E13" w14:textId="1FB23A1D" w:rsidR="00622C24" w:rsidRPr="00A15DCB" w:rsidRDefault="00622C24" w:rsidP="00622C24">
            <w:pPr>
              <w:pStyle w:val="TAC"/>
            </w:pPr>
            <w:r w:rsidRPr="00A15DCB">
              <w:t>-</w:t>
            </w:r>
          </w:p>
        </w:tc>
      </w:tr>
      <w:tr w:rsidR="00622C24" w:rsidRPr="00A15DCB" w14:paraId="6FA84E9D" w14:textId="77777777" w:rsidTr="00BB5D0C">
        <w:tc>
          <w:tcPr>
            <w:tcW w:w="648" w:type="dxa"/>
          </w:tcPr>
          <w:p w14:paraId="40DF7C5F" w14:textId="136C3398" w:rsidR="00622C24" w:rsidRPr="00A15DCB" w:rsidRDefault="00622C24" w:rsidP="00622C24">
            <w:pPr>
              <w:pStyle w:val="TAC"/>
            </w:pPr>
            <w:r w:rsidRPr="00A15DCB">
              <w:rPr>
                <w:lang w:eastAsia="zh-CN"/>
              </w:rPr>
              <w:t>14</w:t>
            </w:r>
          </w:p>
        </w:tc>
        <w:tc>
          <w:tcPr>
            <w:tcW w:w="3969" w:type="dxa"/>
          </w:tcPr>
          <w:p w14:paraId="39040584" w14:textId="77777777" w:rsidR="00622C24" w:rsidRPr="00A15DCB" w:rsidRDefault="00622C24" w:rsidP="00622C24">
            <w:pPr>
              <w:pStyle w:val="TAL"/>
            </w:pPr>
            <w:r w:rsidRPr="00A15DCB">
              <w:t>Wait for 2.1* modification period second for the UE to receive new system information.</w:t>
            </w:r>
          </w:p>
          <w:p w14:paraId="58B31D1B" w14:textId="6A5474BD" w:rsidR="00622C24" w:rsidRPr="00A15DCB" w:rsidRDefault="00622C24" w:rsidP="00622C24">
            <w:pPr>
              <w:pStyle w:val="TAL"/>
            </w:pPr>
            <w:r w:rsidRPr="00A15DCB">
              <w:t>(Note 1)</w:t>
            </w:r>
          </w:p>
        </w:tc>
        <w:tc>
          <w:tcPr>
            <w:tcW w:w="709" w:type="dxa"/>
          </w:tcPr>
          <w:p w14:paraId="6A70716B" w14:textId="450F640E" w:rsidR="00622C24" w:rsidRPr="00A15DCB" w:rsidRDefault="00622C24" w:rsidP="00622C24">
            <w:pPr>
              <w:pStyle w:val="TAC"/>
            </w:pPr>
            <w:r w:rsidRPr="00A15DCB">
              <w:t>-</w:t>
            </w:r>
          </w:p>
        </w:tc>
        <w:tc>
          <w:tcPr>
            <w:tcW w:w="2977" w:type="dxa"/>
          </w:tcPr>
          <w:p w14:paraId="76BC0330" w14:textId="7A7E4E6A" w:rsidR="00622C24" w:rsidRPr="00A15DCB" w:rsidRDefault="00622C24" w:rsidP="00622C24">
            <w:pPr>
              <w:pStyle w:val="TAL"/>
            </w:pPr>
            <w:r w:rsidRPr="00A15DCB">
              <w:t>-</w:t>
            </w:r>
          </w:p>
        </w:tc>
        <w:tc>
          <w:tcPr>
            <w:tcW w:w="567" w:type="dxa"/>
          </w:tcPr>
          <w:p w14:paraId="25D3492B" w14:textId="5A9336D6" w:rsidR="00622C24" w:rsidRPr="00A15DCB" w:rsidRDefault="00622C24" w:rsidP="00622C24">
            <w:pPr>
              <w:pStyle w:val="TAC"/>
            </w:pPr>
            <w:r w:rsidRPr="00A15DCB">
              <w:t>-</w:t>
            </w:r>
          </w:p>
        </w:tc>
        <w:tc>
          <w:tcPr>
            <w:tcW w:w="892" w:type="dxa"/>
          </w:tcPr>
          <w:p w14:paraId="35AAAC7F" w14:textId="5CAB932C" w:rsidR="00622C24" w:rsidRPr="00A15DCB" w:rsidRDefault="00622C24" w:rsidP="00622C24">
            <w:pPr>
              <w:pStyle w:val="TAC"/>
            </w:pPr>
            <w:r w:rsidRPr="00A15DCB">
              <w:t>-</w:t>
            </w:r>
          </w:p>
        </w:tc>
      </w:tr>
      <w:tr w:rsidR="00622C24" w:rsidRPr="00A15DCB" w14:paraId="6832163E" w14:textId="77777777" w:rsidTr="00BB5D0C">
        <w:tc>
          <w:tcPr>
            <w:tcW w:w="648" w:type="dxa"/>
          </w:tcPr>
          <w:p w14:paraId="50C04D17" w14:textId="3D39DA3F" w:rsidR="00622C24" w:rsidRPr="00A15DCB" w:rsidRDefault="00622C24" w:rsidP="00622C24">
            <w:pPr>
              <w:pStyle w:val="TAC"/>
            </w:pPr>
            <w:r w:rsidRPr="00A15DCB">
              <w:rPr>
                <w:lang w:eastAsia="zh-CN"/>
              </w:rPr>
              <w:t>15</w:t>
            </w:r>
          </w:p>
        </w:tc>
        <w:tc>
          <w:tcPr>
            <w:tcW w:w="3969" w:type="dxa"/>
          </w:tcPr>
          <w:p w14:paraId="7C5A572D" w14:textId="6F7685DD" w:rsidR="00622C24" w:rsidRPr="00A15DCB" w:rsidRDefault="00622C24" w:rsidP="00622C24">
            <w:pPr>
              <w:pStyle w:val="TAL"/>
            </w:pPr>
            <w:r w:rsidRPr="00A15DCB">
              <w:t>The SS transmits a Paging message including a matched identity.</w:t>
            </w:r>
          </w:p>
        </w:tc>
        <w:tc>
          <w:tcPr>
            <w:tcW w:w="709" w:type="dxa"/>
          </w:tcPr>
          <w:p w14:paraId="30CF41CD" w14:textId="30FA6D77" w:rsidR="00622C24" w:rsidRPr="00A15DCB" w:rsidRDefault="00622C24" w:rsidP="00622C24">
            <w:pPr>
              <w:pStyle w:val="TAC"/>
            </w:pPr>
            <w:r w:rsidRPr="00A15DCB">
              <w:t>&lt;--</w:t>
            </w:r>
          </w:p>
        </w:tc>
        <w:tc>
          <w:tcPr>
            <w:tcW w:w="2977" w:type="dxa"/>
          </w:tcPr>
          <w:p w14:paraId="1A1C110B" w14:textId="5746901B" w:rsidR="00622C24" w:rsidRPr="00A15DCB" w:rsidRDefault="008F6659" w:rsidP="00622C24">
            <w:pPr>
              <w:pStyle w:val="TAL"/>
            </w:pPr>
            <w:r w:rsidRPr="00A15DCB">
              <w:t>NR RRC: Paging</w:t>
            </w:r>
          </w:p>
        </w:tc>
        <w:tc>
          <w:tcPr>
            <w:tcW w:w="567" w:type="dxa"/>
          </w:tcPr>
          <w:p w14:paraId="41C695FB" w14:textId="2C9B33F9" w:rsidR="00622C24" w:rsidRPr="00A15DCB" w:rsidRDefault="00622C24" w:rsidP="00622C24">
            <w:pPr>
              <w:pStyle w:val="TAC"/>
            </w:pPr>
            <w:r w:rsidRPr="00A15DCB">
              <w:t>-</w:t>
            </w:r>
          </w:p>
        </w:tc>
        <w:tc>
          <w:tcPr>
            <w:tcW w:w="892" w:type="dxa"/>
          </w:tcPr>
          <w:p w14:paraId="7A74A6DB" w14:textId="59259B91" w:rsidR="00622C24" w:rsidRPr="00A15DCB" w:rsidRDefault="00622C24" w:rsidP="00622C24">
            <w:pPr>
              <w:pStyle w:val="TAC"/>
            </w:pPr>
            <w:r w:rsidRPr="00A15DCB">
              <w:t>-</w:t>
            </w:r>
          </w:p>
        </w:tc>
      </w:tr>
      <w:tr w:rsidR="00622C24" w:rsidRPr="00A15DCB" w14:paraId="10602479" w14:textId="77777777" w:rsidTr="00BB5D0C">
        <w:tc>
          <w:tcPr>
            <w:tcW w:w="648" w:type="dxa"/>
          </w:tcPr>
          <w:p w14:paraId="277ACE89" w14:textId="12CDE7CA" w:rsidR="00622C24" w:rsidRPr="00A15DCB" w:rsidRDefault="00622C24" w:rsidP="00622C24">
            <w:pPr>
              <w:pStyle w:val="TAC"/>
            </w:pPr>
            <w:r w:rsidRPr="00A15DCB">
              <w:rPr>
                <w:lang w:eastAsia="zh-CN"/>
              </w:rPr>
              <w:t>16</w:t>
            </w:r>
          </w:p>
        </w:tc>
        <w:tc>
          <w:tcPr>
            <w:tcW w:w="3969" w:type="dxa"/>
          </w:tcPr>
          <w:p w14:paraId="2D52178A" w14:textId="0041E942" w:rsidR="00622C24" w:rsidRPr="00A15DCB" w:rsidRDefault="00622C24" w:rsidP="00622C24">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12 to 15 on NR Cell 1?</w:t>
            </w:r>
          </w:p>
        </w:tc>
        <w:tc>
          <w:tcPr>
            <w:tcW w:w="709" w:type="dxa"/>
          </w:tcPr>
          <w:p w14:paraId="415DE4B2" w14:textId="7B9E3747" w:rsidR="00622C24" w:rsidRPr="00A15DCB" w:rsidRDefault="00622C24" w:rsidP="00622C24">
            <w:pPr>
              <w:pStyle w:val="TAC"/>
            </w:pPr>
            <w:r w:rsidRPr="00A15DCB">
              <w:t>--&gt;</w:t>
            </w:r>
          </w:p>
        </w:tc>
        <w:tc>
          <w:tcPr>
            <w:tcW w:w="2977" w:type="dxa"/>
          </w:tcPr>
          <w:p w14:paraId="4A1B5927" w14:textId="7FBBA8BC" w:rsidR="00622C24" w:rsidRPr="00A15DCB" w:rsidRDefault="00622C24" w:rsidP="00622C24">
            <w:pPr>
              <w:pStyle w:val="TAL"/>
            </w:pPr>
            <w:r w:rsidRPr="00A15DCB">
              <w:t>PRACH Preamble</w:t>
            </w:r>
          </w:p>
        </w:tc>
        <w:tc>
          <w:tcPr>
            <w:tcW w:w="567" w:type="dxa"/>
          </w:tcPr>
          <w:p w14:paraId="16381ADE" w14:textId="5D452BF5" w:rsidR="00622C24" w:rsidRPr="00A15DCB" w:rsidRDefault="00622C24" w:rsidP="00622C24">
            <w:pPr>
              <w:pStyle w:val="TAC"/>
            </w:pPr>
            <w:r w:rsidRPr="00A15DCB">
              <w:t>1</w:t>
            </w:r>
          </w:p>
        </w:tc>
        <w:tc>
          <w:tcPr>
            <w:tcW w:w="892" w:type="dxa"/>
          </w:tcPr>
          <w:p w14:paraId="016B6722" w14:textId="41B432FD" w:rsidR="00622C24" w:rsidRPr="00A15DCB" w:rsidRDefault="00622C24" w:rsidP="00622C24">
            <w:pPr>
              <w:pStyle w:val="TAC"/>
            </w:pPr>
            <w:r w:rsidRPr="00A15DCB">
              <w:t>P</w:t>
            </w:r>
          </w:p>
        </w:tc>
      </w:tr>
      <w:tr w:rsidR="00622C24" w:rsidRPr="00A15DCB" w14:paraId="0F3774FF" w14:textId="77777777" w:rsidTr="00BB5D0C">
        <w:tc>
          <w:tcPr>
            <w:tcW w:w="648" w:type="dxa"/>
          </w:tcPr>
          <w:p w14:paraId="4A9C9318" w14:textId="77EF3675" w:rsidR="00622C24" w:rsidRPr="00A15DCB" w:rsidRDefault="00622C24" w:rsidP="00622C24">
            <w:pPr>
              <w:pStyle w:val="TAC"/>
            </w:pPr>
            <w:r w:rsidRPr="00A15DCB">
              <w:rPr>
                <w:lang w:eastAsia="zh-CN"/>
              </w:rPr>
              <w:t>17</w:t>
            </w:r>
          </w:p>
        </w:tc>
        <w:tc>
          <w:tcPr>
            <w:tcW w:w="3969" w:type="dxa"/>
          </w:tcPr>
          <w:p w14:paraId="73C3EA1D" w14:textId="2F092BCD" w:rsidR="00622C24" w:rsidRPr="00A15DCB" w:rsidRDefault="00622C24" w:rsidP="00622C24">
            <w:pPr>
              <w:pStyle w:val="TAL"/>
            </w:pPr>
            <w:r w:rsidRPr="00A15DCB">
              <w:t>The SS transmits Random Access Response with RAPID corresponding to the transmitted Preamble in step 16.</w:t>
            </w:r>
          </w:p>
        </w:tc>
        <w:tc>
          <w:tcPr>
            <w:tcW w:w="709" w:type="dxa"/>
          </w:tcPr>
          <w:p w14:paraId="3DF9580A" w14:textId="0DE236B6" w:rsidR="00622C24" w:rsidRPr="00A15DCB" w:rsidRDefault="00622C24" w:rsidP="00622C24">
            <w:pPr>
              <w:pStyle w:val="TAC"/>
            </w:pPr>
            <w:r w:rsidRPr="00A15DCB">
              <w:t>&lt;--</w:t>
            </w:r>
          </w:p>
        </w:tc>
        <w:tc>
          <w:tcPr>
            <w:tcW w:w="2977" w:type="dxa"/>
          </w:tcPr>
          <w:p w14:paraId="21B35B11" w14:textId="3A59926C" w:rsidR="00622C24" w:rsidRPr="00A15DCB" w:rsidRDefault="00622C24" w:rsidP="00622C24">
            <w:pPr>
              <w:pStyle w:val="TAL"/>
            </w:pPr>
            <w:r w:rsidRPr="00A15DCB">
              <w:t>Random Access Response</w:t>
            </w:r>
          </w:p>
        </w:tc>
        <w:tc>
          <w:tcPr>
            <w:tcW w:w="567" w:type="dxa"/>
          </w:tcPr>
          <w:p w14:paraId="78B95012" w14:textId="19531CD1" w:rsidR="00622C24" w:rsidRPr="00A15DCB" w:rsidRDefault="00622C24" w:rsidP="00622C24">
            <w:pPr>
              <w:pStyle w:val="TAC"/>
            </w:pPr>
            <w:r w:rsidRPr="00A15DCB">
              <w:t>-</w:t>
            </w:r>
          </w:p>
        </w:tc>
        <w:tc>
          <w:tcPr>
            <w:tcW w:w="892" w:type="dxa"/>
          </w:tcPr>
          <w:p w14:paraId="7841CBE1" w14:textId="77777777" w:rsidR="00622C24" w:rsidRPr="00A15DCB" w:rsidRDefault="00622C24" w:rsidP="00622C24">
            <w:pPr>
              <w:pStyle w:val="TAC"/>
            </w:pPr>
          </w:p>
        </w:tc>
      </w:tr>
      <w:tr w:rsidR="00622C24" w:rsidRPr="00A15DCB" w14:paraId="5F99459A" w14:textId="77777777" w:rsidTr="00BB5D0C">
        <w:tc>
          <w:tcPr>
            <w:tcW w:w="648" w:type="dxa"/>
          </w:tcPr>
          <w:p w14:paraId="1C59811A" w14:textId="248540C4" w:rsidR="00622C24" w:rsidRPr="00A15DCB" w:rsidRDefault="00622C24" w:rsidP="00622C24">
            <w:pPr>
              <w:pStyle w:val="TAC"/>
            </w:pPr>
            <w:r w:rsidRPr="00A15DCB">
              <w:rPr>
                <w:lang w:eastAsia="zh-CN"/>
              </w:rPr>
              <w:t>18</w:t>
            </w:r>
          </w:p>
        </w:tc>
        <w:tc>
          <w:tcPr>
            <w:tcW w:w="3969" w:type="dxa"/>
          </w:tcPr>
          <w:p w14:paraId="30BA801D" w14:textId="27125394" w:rsidR="00622C24" w:rsidRPr="00A15DCB" w:rsidRDefault="00622C24" w:rsidP="00622C24">
            <w:pPr>
              <w:pStyle w:val="TAL"/>
            </w:pPr>
            <w:r w:rsidRPr="00A15DCB">
              <w:t xml:space="preserve">Check: </w:t>
            </w:r>
            <w:r w:rsidRPr="00A15DCB">
              <w:rPr>
                <w:lang w:eastAsia="zh-CN"/>
              </w:rPr>
              <w:t>D</w:t>
            </w:r>
            <w:r w:rsidRPr="00A15DCB">
              <w:t xml:space="preserve">oes the UE transmit a MAC PDU containing an </w:t>
            </w:r>
            <w:r w:rsidRPr="00A15DCB">
              <w:rPr>
                <w:i/>
                <w:iCs/>
              </w:rPr>
              <w:t>RRCSetupRequest</w:t>
            </w:r>
            <w:r w:rsidRPr="00A15DCB">
              <w:t xml:space="preserve"> message by setting LCID to 35? </w:t>
            </w:r>
          </w:p>
        </w:tc>
        <w:tc>
          <w:tcPr>
            <w:tcW w:w="709" w:type="dxa"/>
          </w:tcPr>
          <w:p w14:paraId="7DD19ED0" w14:textId="051D2D56" w:rsidR="00622C24" w:rsidRPr="00A15DCB" w:rsidRDefault="00622C24" w:rsidP="00622C24">
            <w:pPr>
              <w:pStyle w:val="TAC"/>
            </w:pPr>
            <w:r w:rsidRPr="00A15DCB">
              <w:t>-</w:t>
            </w:r>
            <w:r w:rsidRPr="00A15DCB">
              <w:rPr>
                <w:lang w:eastAsia="zh-CN"/>
              </w:rPr>
              <w:t>-&gt;</w:t>
            </w:r>
          </w:p>
        </w:tc>
        <w:tc>
          <w:tcPr>
            <w:tcW w:w="2977" w:type="dxa"/>
          </w:tcPr>
          <w:p w14:paraId="6DC6A04C" w14:textId="4B60E42E" w:rsidR="00622C24" w:rsidRPr="00A15DCB" w:rsidRDefault="00622C24" w:rsidP="00622C24">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780084DC" w14:textId="5F1E8B6E" w:rsidR="00622C24" w:rsidRPr="00A15DCB" w:rsidRDefault="00622C24" w:rsidP="00622C24">
            <w:pPr>
              <w:pStyle w:val="TAC"/>
            </w:pPr>
            <w:r w:rsidRPr="00A15DCB">
              <w:t>2</w:t>
            </w:r>
          </w:p>
        </w:tc>
        <w:tc>
          <w:tcPr>
            <w:tcW w:w="892" w:type="dxa"/>
          </w:tcPr>
          <w:p w14:paraId="46F5D280" w14:textId="31D7E92F" w:rsidR="00622C24" w:rsidRPr="00A15DCB" w:rsidRDefault="00622C24" w:rsidP="00622C24">
            <w:pPr>
              <w:pStyle w:val="TAC"/>
            </w:pPr>
            <w:r w:rsidRPr="00A15DCB">
              <w:t>P</w:t>
            </w:r>
          </w:p>
        </w:tc>
      </w:tr>
      <w:tr w:rsidR="00622C24" w:rsidRPr="00A15DCB" w14:paraId="62F72239" w14:textId="77777777" w:rsidTr="00BB5D0C">
        <w:tc>
          <w:tcPr>
            <w:tcW w:w="648" w:type="dxa"/>
          </w:tcPr>
          <w:p w14:paraId="014C86D7" w14:textId="43196AF8" w:rsidR="00622C24" w:rsidRPr="00A15DCB" w:rsidRDefault="00622C24" w:rsidP="00622C24">
            <w:pPr>
              <w:pStyle w:val="TAC"/>
            </w:pPr>
            <w:r w:rsidRPr="00A15DCB">
              <w:rPr>
                <w:lang w:eastAsia="zh-CN"/>
              </w:rPr>
              <w:t>19</w:t>
            </w:r>
          </w:p>
        </w:tc>
        <w:tc>
          <w:tcPr>
            <w:tcW w:w="3969" w:type="dxa"/>
          </w:tcPr>
          <w:p w14:paraId="6FDD9B4D" w14:textId="41297D17" w:rsidR="00622C24" w:rsidRPr="00A15DCB" w:rsidRDefault="00622C24" w:rsidP="00622C24">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239BD7D4" w14:textId="6FB0C2C1" w:rsidR="00622C24" w:rsidRPr="00A15DCB" w:rsidRDefault="00622C24" w:rsidP="00622C24">
            <w:pPr>
              <w:pStyle w:val="TAC"/>
            </w:pPr>
            <w:r w:rsidRPr="00A15DCB">
              <w:t>&lt;--</w:t>
            </w:r>
          </w:p>
        </w:tc>
        <w:tc>
          <w:tcPr>
            <w:tcW w:w="2977" w:type="dxa"/>
          </w:tcPr>
          <w:p w14:paraId="6B2C596D" w14:textId="77777777" w:rsidR="00622C24" w:rsidRPr="00A15DCB" w:rsidRDefault="00622C24" w:rsidP="00622C24">
            <w:pPr>
              <w:pStyle w:val="TAL"/>
              <w:rPr>
                <w:lang w:eastAsia="zh-CN"/>
              </w:rPr>
            </w:pPr>
            <w:r w:rsidRPr="00A15DCB">
              <w:rPr>
                <w:lang w:eastAsia="zh-CN"/>
              </w:rPr>
              <w:t>MAC PDU</w:t>
            </w:r>
          </w:p>
          <w:p w14:paraId="2CB3B2F6" w14:textId="1F6F996B" w:rsidR="00622C24" w:rsidRPr="00A15DCB" w:rsidRDefault="00622C24" w:rsidP="00622C24">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04E56422" w14:textId="175D6A3A" w:rsidR="00622C24" w:rsidRPr="00A15DCB" w:rsidRDefault="00622C24" w:rsidP="00622C24">
            <w:pPr>
              <w:pStyle w:val="TAC"/>
            </w:pPr>
            <w:r w:rsidRPr="00A15DCB">
              <w:t>-</w:t>
            </w:r>
          </w:p>
        </w:tc>
        <w:tc>
          <w:tcPr>
            <w:tcW w:w="892" w:type="dxa"/>
          </w:tcPr>
          <w:p w14:paraId="6F3F1AE1" w14:textId="75C0EA11" w:rsidR="00622C24" w:rsidRPr="00A15DCB" w:rsidRDefault="00622C24" w:rsidP="00622C24">
            <w:pPr>
              <w:pStyle w:val="TAC"/>
            </w:pPr>
            <w:r w:rsidRPr="00A15DCB">
              <w:t>-</w:t>
            </w:r>
          </w:p>
        </w:tc>
      </w:tr>
      <w:tr w:rsidR="00622C24" w:rsidRPr="00A15DCB" w14:paraId="4692E353" w14:textId="77777777" w:rsidTr="00BB5D0C">
        <w:tc>
          <w:tcPr>
            <w:tcW w:w="648" w:type="dxa"/>
          </w:tcPr>
          <w:p w14:paraId="47EA5BDA" w14:textId="04E07475" w:rsidR="00622C24" w:rsidRPr="00A15DCB" w:rsidRDefault="00622C24" w:rsidP="00622C24">
            <w:pPr>
              <w:pStyle w:val="TAC"/>
            </w:pPr>
            <w:r w:rsidRPr="00A15DCB">
              <w:rPr>
                <w:lang w:eastAsia="zh-CN"/>
              </w:rPr>
              <w:t>20</w:t>
            </w:r>
          </w:p>
        </w:tc>
        <w:tc>
          <w:tcPr>
            <w:tcW w:w="3969" w:type="dxa"/>
          </w:tcPr>
          <w:p w14:paraId="04D28F3E" w14:textId="31E05DBC" w:rsidR="00622C24" w:rsidRPr="00A15DCB" w:rsidRDefault="00622C24" w:rsidP="00622C24">
            <w:pPr>
              <w:pStyle w:val="TAL"/>
            </w:pPr>
            <w:r w:rsidRPr="00A15DCB">
              <w:t xml:space="preserve">UE transmit a MAC PDU containing an </w:t>
            </w:r>
            <w:r w:rsidRPr="00A15DCB">
              <w:rPr>
                <w:i/>
                <w:iCs/>
              </w:rPr>
              <w:t>RRCSetupComplete</w:t>
            </w:r>
            <w:r w:rsidRPr="00A15DCB">
              <w:t xml:space="preserve"> message indicating </w:t>
            </w:r>
            <w:r w:rsidRPr="00A15DCB">
              <w:lastRenderedPageBreak/>
              <w:t xml:space="preserve">acceptance of </w:t>
            </w:r>
            <w:r w:rsidRPr="00A15DCB">
              <w:rPr>
                <w:i/>
                <w:iCs/>
              </w:rPr>
              <w:t>RRCSetup</w:t>
            </w:r>
            <w:r w:rsidRPr="00A15DCB">
              <w:t xml:space="preserve"> message</w:t>
            </w:r>
          </w:p>
        </w:tc>
        <w:tc>
          <w:tcPr>
            <w:tcW w:w="709" w:type="dxa"/>
          </w:tcPr>
          <w:p w14:paraId="1CCDF738" w14:textId="0778B5BD" w:rsidR="00622C24" w:rsidRPr="00A15DCB" w:rsidRDefault="00622C24" w:rsidP="00622C24">
            <w:pPr>
              <w:pStyle w:val="TAC"/>
            </w:pPr>
            <w:r w:rsidRPr="00A15DCB">
              <w:lastRenderedPageBreak/>
              <w:t>--&gt;</w:t>
            </w:r>
          </w:p>
        </w:tc>
        <w:tc>
          <w:tcPr>
            <w:tcW w:w="2977" w:type="dxa"/>
          </w:tcPr>
          <w:p w14:paraId="2491F3F1" w14:textId="3CE0CF3B" w:rsidR="00622C24" w:rsidRPr="00A15DCB" w:rsidRDefault="00622C24" w:rsidP="00622C24">
            <w:pPr>
              <w:pStyle w:val="TAL"/>
            </w:pPr>
            <w:r w:rsidRPr="00A15DCB">
              <w:t>MAC PDU (</w:t>
            </w:r>
            <w:r w:rsidRPr="00A15DCB">
              <w:rPr>
                <w:i/>
                <w:iCs/>
              </w:rPr>
              <w:t>RRCSetupComplete)</w:t>
            </w:r>
          </w:p>
        </w:tc>
        <w:tc>
          <w:tcPr>
            <w:tcW w:w="567" w:type="dxa"/>
          </w:tcPr>
          <w:p w14:paraId="0E481ACD" w14:textId="177ACD6C" w:rsidR="00622C24" w:rsidRPr="00A15DCB" w:rsidRDefault="00622C24" w:rsidP="00622C24">
            <w:pPr>
              <w:pStyle w:val="TAC"/>
            </w:pPr>
            <w:r w:rsidRPr="00A15DCB">
              <w:t>-</w:t>
            </w:r>
          </w:p>
        </w:tc>
        <w:tc>
          <w:tcPr>
            <w:tcW w:w="892" w:type="dxa"/>
          </w:tcPr>
          <w:p w14:paraId="7F38F16D" w14:textId="5D276A8B" w:rsidR="00622C24" w:rsidRPr="00A15DCB" w:rsidRDefault="00622C24" w:rsidP="00622C24">
            <w:pPr>
              <w:pStyle w:val="TAC"/>
            </w:pPr>
            <w:r w:rsidRPr="00A15DCB">
              <w:t>-</w:t>
            </w:r>
          </w:p>
        </w:tc>
      </w:tr>
      <w:tr w:rsidR="00622C24" w:rsidRPr="00A15DCB" w14:paraId="4872727A" w14:textId="77777777" w:rsidTr="00BB5D0C">
        <w:tc>
          <w:tcPr>
            <w:tcW w:w="9762" w:type="dxa"/>
            <w:gridSpan w:val="6"/>
          </w:tcPr>
          <w:p w14:paraId="32A6EA2C" w14:textId="77777777" w:rsidR="00622C24" w:rsidRPr="00A15DCB" w:rsidRDefault="00622C24" w:rsidP="00622C24">
            <w:pPr>
              <w:pStyle w:val="TAN"/>
            </w:pPr>
            <w:r w:rsidRPr="00A15DCB">
              <w:t>Note 1:</w:t>
            </w:r>
            <w:r w:rsidRPr="00A15DCB">
              <w:tab/>
              <w:t>The modification period, expressed in number of radio frames = modificationPeriodCoeff * defaultPagingCycle.</w:t>
            </w:r>
          </w:p>
        </w:tc>
      </w:tr>
    </w:tbl>
    <w:p w14:paraId="699E8809" w14:textId="77777777" w:rsidR="0044677F" w:rsidRPr="00A15DCB" w:rsidRDefault="0044677F" w:rsidP="0044677F"/>
    <w:p w14:paraId="01D5B9AF" w14:textId="77777777" w:rsidR="0044677F" w:rsidRPr="00A15DCB" w:rsidRDefault="0044677F" w:rsidP="0044677F">
      <w:pPr>
        <w:pStyle w:val="H6"/>
      </w:pPr>
      <w:r w:rsidRPr="00A15DCB">
        <w:t>7.1.1.1.17.3.3</w:t>
      </w:r>
      <w:r w:rsidRPr="00A15DCB">
        <w:tab/>
        <w:t>Specific message contents</w:t>
      </w:r>
    </w:p>
    <w:p w14:paraId="7F411E13" w14:textId="23759B52" w:rsidR="0044677F" w:rsidRPr="00A15DCB" w:rsidRDefault="0044677F" w:rsidP="0044677F">
      <w:pPr>
        <w:pStyle w:val="TH"/>
      </w:pPr>
      <w:r w:rsidRPr="00A15DCB">
        <w:t xml:space="preserve">Table 7.1.1.1.17.3.3-1: </w:t>
      </w:r>
      <w:r w:rsidRPr="00A15DCB">
        <w:rPr>
          <w:i/>
        </w:rPr>
        <w:t xml:space="preserve">SIB1 </w:t>
      </w:r>
      <w:r w:rsidRPr="00A15DCB">
        <w:t>(step 1</w:t>
      </w:r>
      <w:r w:rsidR="00622C24" w:rsidRPr="00A15DCB">
        <w:t xml:space="preserve"> and step12</w:t>
      </w:r>
      <w:r w:rsidRPr="00A15DCB">
        <w:t>, Table 7.1.1.1.17.3.2-1)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4677F" w:rsidRPr="00A15DCB" w14:paraId="2A3B0CE1" w14:textId="77777777" w:rsidTr="00AB7AF6">
        <w:tc>
          <w:tcPr>
            <w:tcW w:w="9738" w:type="dxa"/>
            <w:gridSpan w:val="4"/>
          </w:tcPr>
          <w:p w14:paraId="002BC541" w14:textId="77777777" w:rsidR="0044677F" w:rsidRPr="00A15DCB" w:rsidRDefault="0044677F" w:rsidP="00AB7AF6">
            <w:pPr>
              <w:pStyle w:val="TAL"/>
            </w:pPr>
            <w:r w:rsidRPr="00A15DCB">
              <w:t>Derivation Path: TS 38.508-1 [4], Table 4.6.1-28</w:t>
            </w:r>
          </w:p>
        </w:tc>
      </w:tr>
      <w:tr w:rsidR="0044677F" w:rsidRPr="00A15DCB" w14:paraId="40E991D5" w14:textId="77777777" w:rsidTr="00AB7AF6">
        <w:tblPrEx>
          <w:tblCellMar>
            <w:left w:w="108" w:type="dxa"/>
            <w:right w:w="108" w:type="dxa"/>
          </w:tblCellMar>
        </w:tblPrEx>
        <w:tc>
          <w:tcPr>
            <w:tcW w:w="4535" w:type="dxa"/>
          </w:tcPr>
          <w:p w14:paraId="3669EB68" w14:textId="77777777" w:rsidR="0044677F" w:rsidRPr="00A15DCB" w:rsidRDefault="0044677F" w:rsidP="00AB7AF6">
            <w:pPr>
              <w:pStyle w:val="TAH"/>
            </w:pPr>
            <w:r w:rsidRPr="00A15DCB">
              <w:t>Information Element</w:t>
            </w:r>
          </w:p>
        </w:tc>
        <w:tc>
          <w:tcPr>
            <w:tcW w:w="2267" w:type="dxa"/>
          </w:tcPr>
          <w:p w14:paraId="1878CA94" w14:textId="77777777" w:rsidR="0044677F" w:rsidRPr="00A15DCB" w:rsidRDefault="0044677F" w:rsidP="00AB7AF6">
            <w:pPr>
              <w:pStyle w:val="TAH"/>
            </w:pPr>
            <w:r w:rsidRPr="00A15DCB">
              <w:t>Value/remark</w:t>
            </w:r>
          </w:p>
        </w:tc>
        <w:tc>
          <w:tcPr>
            <w:tcW w:w="1700" w:type="dxa"/>
          </w:tcPr>
          <w:p w14:paraId="6D00426A" w14:textId="77777777" w:rsidR="0044677F" w:rsidRPr="00A15DCB" w:rsidRDefault="0044677F" w:rsidP="00AB7AF6">
            <w:pPr>
              <w:pStyle w:val="TAH"/>
            </w:pPr>
            <w:r w:rsidRPr="00A15DCB">
              <w:t>Comment</w:t>
            </w:r>
          </w:p>
        </w:tc>
        <w:tc>
          <w:tcPr>
            <w:tcW w:w="1245" w:type="dxa"/>
          </w:tcPr>
          <w:p w14:paraId="3E00D49E" w14:textId="77777777" w:rsidR="0044677F" w:rsidRPr="00A15DCB" w:rsidRDefault="0044677F" w:rsidP="00AB7AF6">
            <w:pPr>
              <w:pStyle w:val="TAH"/>
            </w:pPr>
            <w:r w:rsidRPr="00A15DCB">
              <w:t>Condition</w:t>
            </w:r>
          </w:p>
        </w:tc>
      </w:tr>
      <w:tr w:rsidR="0044677F" w:rsidRPr="00A15DCB" w:rsidDel="00C812DE" w14:paraId="7B6FA83E" w14:textId="77777777" w:rsidTr="00AB7AF6">
        <w:tblPrEx>
          <w:tblCellMar>
            <w:left w:w="108" w:type="dxa"/>
            <w:right w:w="108" w:type="dxa"/>
          </w:tblCellMar>
        </w:tblPrEx>
        <w:tc>
          <w:tcPr>
            <w:tcW w:w="4535" w:type="dxa"/>
          </w:tcPr>
          <w:p w14:paraId="5B8C6973" w14:textId="77777777" w:rsidR="0044677F" w:rsidRPr="00A15DCB" w:rsidRDefault="0044677F" w:rsidP="00AB7AF6">
            <w:pPr>
              <w:pStyle w:val="TAL"/>
            </w:pPr>
            <w:r w:rsidRPr="00A15DCB">
              <w:t>SIB1 ::= SEQUENCE {</w:t>
            </w:r>
          </w:p>
        </w:tc>
        <w:tc>
          <w:tcPr>
            <w:tcW w:w="2267" w:type="dxa"/>
          </w:tcPr>
          <w:p w14:paraId="34B64F26" w14:textId="77777777" w:rsidR="0044677F" w:rsidRPr="00A15DCB" w:rsidDel="00C812DE" w:rsidRDefault="0044677F" w:rsidP="00AB7AF6">
            <w:pPr>
              <w:pStyle w:val="TAL"/>
            </w:pPr>
          </w:p>
        </w:tc>
        <w:tc>
          <w:tcPr>
            <w:tcW w:w="1700" w:type="dxa"/>
          </w:tcPr>
          <w:p w14:paraId="51072DA2" w14:textId="77777777" w:rsidR="0044677F" w:rsidRPr="00A15DCB" w:rsidDel="00C812DE" w:rsidRDefault="0044677F" w:rsidP="00AB7AF6">
            <w:pPr>
              <w:pStyle w:val="TAL"/>
            </w:pPr>
          </w:p>
        </w:tc>
        <w:tc>
          <w:tcPr>
            <w:tcW w:w="1245" w:type="dxa"/>
          </w:tcPr>
          <w:p w14:paraId="1B6E8EF9" w14:textId="77777777" w:rsidR="0044677F" w:rsidRPr="00A15DCB" w:rsidDel="00C812DE" w:rsidRDefault="0044677F" w:rsidP="00AB7AF6">
            <w:pPr>
              <w:pStyle w:val="TAL"/>
            </w:pPr>
          </w:p>
        </w:tc>
      </w:tr>
      <w:tr w:rsidR="0044677F" w:rsidRPr="00A15DCB" w:rsidDel="00C812DE" w14:paraId="6FC336AC" w14:textId="77777777" w:rsidTr="00AB7AF6">
        <w:tblPrEx>
          <w:tblCellMar>
            <w:left w:w="108" w:type="dxa"/>
            <w:right w:w="108" w:type="dxa"/>
          </w:tblCellMar>
        </w:tblPrEx>
        <w:tc>
          <w:tcPr>
            <w:tcW w:w="4535" w:type="dxa"/>
          </w:tcPr>
          <w:p w14:paraId="05963ECC" w14:textId="77777777" w:rsidR="0044677F" w:rsidRPr="00A15DCB" w:rsidRDefault="0044677F" w:rsidP="00AB7AF6">
            <w:pPr>
              <w:pStyle w:val="TAL"/>
            </w:pPr>
            <w:r w:rsidRPr="00A15DCB">
              <w:t xml:space="preserve">  servingCellConfigCommon</w:t>
            </w:r>
          </w:p>
        </w:tc>
        <w:tc>
          <w:tcPr>
            <w:tcW w:w="2267" w:type="dxa"/>
          </w:tcPr>
          <w:p w14:paraId="6FF3DDB7" w14:textId="77777777" w:rsidR="0044677F" w:rsidRPr="00A15DCB" w:rsidDel="00C812DE" w:rsidRDefault="0044677F" w:rsidP="00AB7AF6">
            <w:pPr>
              <w:pStyle w:val="TAL"/>
            </w:pPr>
            <w:r w:rsidRPr="00A15DCB">
              <w:t>ServingCellConfigCommonSIB</w:t>
            </w:r>
          </w:p>
        </w:tc>
        <w:tc>
          <w:tcPr>
            <w:tcW w:w="1700" w:type="dxa"/>
          </w:tcPr>
          <w:p w14:paraId="798DABDD" w14:textId="77777777" w:rsidR="0044677F" w:rsidRPr="00A15DCB" w:rsidDel="00C812DE" w:rsidRDefault="0044677F" w:rsidP="00AB7AF6">
            <w:pPr>
              <w:pStyle w:val="TAL"/>
            </w:pPr>
            <w:r w:rsidRPr="00A15DCB">
              <w:t>Table 7.1.1.1.17.3.3-2</w:t>
            </w:r>
          </w:p>
        </w:tc>
        <w:tc>
          <w:tcPr>
            <w:tcW w:w="1245" w:type="dxa"/>
          </w:tcPr>
          <w:p w14:paraId="4B073D30" w14:textId="77777777" w:rsidR="0044677F" w:rsidRPr="00A15DCB" w:rsidDel="00C812DE" w:rsidRDefault="0044677F" w:rsidP="00AB7AF6">
            <w:pPr>
              <w:pStyle w:val="TAL"/>
            </w:pPr>
          </w:p>
        </w:tc>
      </w:tr>
      <w:tr w:rsidR="0044677F" w:rsidRPr="00A15DCB" w:rsidDel="00C812DE" w14:paraId="521A7C25" w14:textId="77777777" w:rsidTr="00AB7AF6">
        <w:tblPrEx>
          <w:tblCellMar>
            <w:left w:w="108" w:type="dxa"/>
            <w:right w:w="108" w:type="dxa"/>
          </w:tblCellMar>
        </w:tblPrEx>
        <w:tc>
          <w:tcPr>
            <w:tcW w:w="4535" w:type="dxa"/>
          </w:tcPr>
          <w:p w14:paraId="2F155554" w14:textId="77777777" w:rsidR="0044677F" w:rsidRPr="00A15DCB" w:rsidRDefault="0044677F" w:rsidP="00AB7AF6">
            <w:pPr>
              <w:pStyle w:val="TAL"/>
            </w:pPr>
            <w:r w:rsidRPr="00A15DCB">
              <w:t xml:space="preserve">  nonCriticalExtension</w:t>
            </w:r>
            <w:r w:rsidRPr="00A15DCB">
              <w:rPr>
                <w:lang w:eastAsia="zh-CN"/>
              </w:rPr>
              <w:t xml:space="preserve"> </w:t>
            </w:r>
            <w:r w:rsidRPr="00A15DCB">
              <w:t>SEQUENCE {</w:t>
            </w:r>
          </w:p>
        </w:tc>
        <w:tc>
          <w:tcPr>
            <w:tcW w:w="2267" w:type="dxa"/>
          </w:tcPr>
          <w:p w14:paraId="60774045" w14:textId="77777777" w:rsidR="0044677F" w:rsidRPr="00A15DCB" w:rsidRDefault="0044677F" w:rsidP="00AB7AF6">
            <w:pPr>
              <w:pStyle w:val="TAL"/>
            </w:pPr>
          </w:p>
        </w:tc>
        <w:tc>
          <w:tcPr>
            <w:tcW w:w="1700" w:type="dxa"/>
          </w:tcPr>
          <w:p w14:paraId="59E97F37" w14:textId="77777777" w:rsidR="0044677F" w:rsidRPr="00A15DCB" w:rsidDel="00C812DE" w:rsidRDefault="0044677F" w:rsidP="00AB7AF6">
            <w:pPr>
              <w:pStyle w:val="TAL"/>
            </w:pPr>
          </w:p>
        </w:tc>
        <w:tc>
          <w:tcPr>
            <w:tcW w:w="1245" w:type="dxa"/>
          </w:tcPr>
          <w:p w14:paraId="6DC24D40" w14:textId="77777777" w:rsidR="0044677F" w:rsidRPr="00A15DCB" w:rsidDel="00C812DE" w:rsidRDefault="0044677F" w:rsidP="00AB7AF6">
            <w:pPr>
              <w:pStyle w:val="TAL"/>
            </w:pPr>
          </w:p>
        </w:tc>
      </w:tr>
      <w:tr w:rsidR="0044677F" w:rsidRPr="00A15DCB" w:rsidDel="00C812DE" w14:paraId="60A00CC0" w14:textId="77777777" w:rsidTr="00AB7AF6">
        <w:tblPrEx>
          <w:tblCellMar>
            <w:left w:w="108" w:type="dxa"/>
            <w:right w:w="108" w:type="dxa"/>
          </w:tblCellMar>
        </w:tblPrEx>
        <w:tc>
          <w:tcPr>
            <w:tcW w:w="4535" w:type="dxa"/>
          </w:tcPr>
          <w:p w14:paraId="5D1986DC" w14:textId="77777777" w:rsidR="0044677F" w:rsidRPr="00A15DCB" w:rsidRDefault="0044677F" w:rsidP="00AB7AF6">
            <w:pPr>
              <w:pStyle w:val="TAL"/>
            </w:pPr>
            <w:r w:rsidRPr="00A15DCB">
              <w:t xml:space="preserve">    nonCriticalExtension</w:t>
            </w:r>
            <w:r w:rsidRPr="00A15DCB">
              <w:rPr>
                <w:lang w:eastAsia="zh-CN"/>
              </w:rPr>
              <w:t xml:space="preserve"> </w:t>
            </w:r>
            <w:r w:rsidRPr="00A15DCB">
              <w:t>SEQUENCE {</w:t>
            </w:r>
          </w:p>
        </w:tc>
        <w:tc>
          <w:tcPr>
            <w:tcW w:w="2267" w:type="dxa"/>
          </w:tcPr>
          <w:p w14:paraId="37578395" w14:textId="77777777" w:rsidR="0044677F" w:rsidRPr="00A15DCB" w:rsidRDefault="0044677F" w:rsidP="00AB7AF6">
            <w:pPr>
              <w:pStyle w:val="TAL"/>
            </w:pPr>
          </w:p>
        </w:tc>
        <w:tc>
          <w:tcPr>
            <w:tcW w:w="1700" w:type="dxa"/>
          </w:tcPr>
          <w:p w14:paraId="335FC6EB" w14:textId="77777777" w:rsidR="0044677F" w:rsidRPr="00A15DCB" w:rsidDel="00C812DE" w:rsidRDefault="0044677F" w:rsidP="00AB7AF6">
            <w:pPr>
              <w:pStyle w:val="TAL"/>
            </w:pPr>
          </w:p>
        </w:tc>
        <w:tc>
          <w:tcPr>
            <w:tcW w:w="1245" w:type="dxa"/>
          </w:tcPr>
          <w:p w14:paraId="7C5EEC66" w14:textId="77777777" w:rsidR="0044677F" w:rsidRPr="00A15DCB" w:rsidDel="00C812DE" w:rsidRDefault="0044677F" w:rsidP="00AB7AF6">
            <w:pPr>
              <w:pStyle w:val="TAL"/>
            </w:pPr>
          </w:p>
        </w:tc>
      </w:tr>
      <w:tr w:rsidR="0044677F" w:rsidRPr="00A15DCB" w:rsidDel="00C812DE" w14:paraId="555918E6" w14:textId="77777777" w:rsidTr="00AB7AF6">
        <w:tblPrEx>
          <w:tblCellMar>
            <w:left w:w="108" w:type="dxa"/>
            <w:right w:w="108" w:type="dxa"/>
          </w:tblCellMar>
        </w:tblPrEx>
        <w:tc>
          <w:tcPr>
            <w:tcW w:w="4535" w:type="dxa"/>
          </w:tcPr>
          <w:p w14:paraId="7715F9CA" w14:textId="77777777" w:rsidR="0044677F" w:rsidRPr="00A15DCB" w:rsidRDefault="0044677F" w:rsidP="00AB7AF6">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211CA4A2" w14:textId="77777777" w:rsidR="0044677F" w:rsidRPr="00A15DCB" w:rsidRDefault="0044677F" w:rsidP="00AB7AF6">
            <w:pPr>
              <w:pStyle w:val="TAL"/>
            </w:pPr>
          </w:p>
        </w:tc>
        <w:tc>
          <w:tcPr>
            <w:tcW w:w="1700" w:type="dxa"/>
          </w:tcPr>
          <w:p w14:paraId="62E4A434" w14:textId="77777777" w:rsidR="0044677F" w:rsidRPr="00A15DCB" w:rsidDel="00C812DE" w:rsidRDefault="0044677F" w:rsidP="00AB7AF6">
            <w:pPr>
              <w:pStyle w:val="TAL"/>
            </w:pPr>
          </w:p>
        </w:tc>
        <w:tc>
          <w:tcPr>
            <w:tcW w:w="1245" w:type="dxa"/>
          </w:tcPr>
          <w:p w14:paraId="787C586C" w14:textId="77777777" w:rsidR="0044677F" w:rsidRPr="00A15DCB" w:rsidDel="00C812DE" w:rsidRDefault="0044677F" w:rsidP="00AB7AF6">
            <w:pPr>
              <w:pStyle w:val="TAL"/>
            </w:pPr>
          </w:p>
        </w:tc>
      </w:tr>
      <w:tr w:rsidR="0044677F" w:rsidRPr="00A15DCB" w:rsidDel="00C812DE" w14:paraId="411DDB36" w14:textId="77777777" w:rsidTr="00AB7AF6">
        <w:tblPrEx>
          <w:tblCellMar>
            <w:left w:w="108" w:type="dxa"/>
            <w:right w:w="108" w:type="dxa"/>
          </w:tblCellMar>
        </w:tblPrEx>
        <w:tc>
          <w:tcPr>
            <w:tcW w:w="4535" w:type="dxa"/>
          </w:tcPr>
          <w:p w14:paraId="561D1E86" w14:textId="77777777" w:rsidR="0044677F" w:rsidRPr="00A15DCB" w:rsidRDefault="0044677F" w:rsidP="00AB7AF6">
            <w:pPr>
              <w:pStyle w:val="TAL"/>
            </w:pPr>
            <w:r w:rsidRPr="00A15DCB">
              <w:t xml:space="preserve">  </w:t>
            </w:r>
            <w:r w:rsidRPr="00A15DCB">
              <w:rPr>
                <w:lang w:eastAsia="zh-CN"/>
              </w:rPr>
              <w:t xml:space="preserve">  </w:t>
            </w:r>
            <w:r w:rsidRPr="00A15DCB">
              <w:t xml:space="preserve">    featurePriorities-r17 SEQUENCE {</w:t>
            </w:r>
          </w:p>
        </w:tc>
        <w:tc>
          <w:tcPr>
            <w:tcW w:w="2267" w:type="dxa"/>
          </w:tcPr>
          <w:p w14:paraId="3628D4E5" w14:textId="77777777" w:rsidR="0044677F" w:rsidRPr="00A15DCB" w:rsidRDefault="0044677F" w:rsidP="00AB7AF6">
            <w:pPr>
              <w:pStyle w:val="TAL"/>
            </w:pPr>
          </w:p>
        </w:tc>
        <w:tc>
          <w:tcPr>
            <w:tcW w:w="1700" w:type="dxa"/>
          </w:tcPr>
          <w:p w14:paraId="577C2357" w14:textId="77777777" w:rsidR="0044677F" w:rsidRPr="00A15DCB" w:rsidDel="00C812DE" w:rsidRDefault="0044677F" w:rsidP="00AB7AF6">
            <w:pPr>
              <w:pStyle w:val="TAL"/>
            </w:pPr>
          </w:p>
        </w:tc>
        <w:tc>
          <w:tcPr>
            <w:tcW w:w="1245" w:type="dxa"/>
          </w:tcPr>
          <w:p w14:paraId="5064ABC1" w14:textId="77777777" w:rsidR="0044677F" w:rsidRPr="00A15DCB" w:rsidDel="00C812DE" w:rsidRDefault="0044677F" w:rsidP="00AB7AF6">
            <w:pPr>
              <w:pStyle w:val="TAL"/>
            </w:pPr>
          </w:p>
        </w:tc>
      </w:tr>
      <w:tr w:rsidR="0044677F" w:rsidRPr="00A15DCB" w:rsidDel="00C812DE" w14:paraId="68162121" w14:textId="77777777" w:rsidTr="00AB7AF6">
        <w:tblPrEx>
          <w:tblCellMar>
            <w:left w:w="108" w:type="dxa"/>
            <w:right w:w="108" w:type="dxa"/>
          </w:tblCellMar>
        </w:tblPrEx>
        <w:tc>
          <w:tcPr>
            <w:tcW w:w="4535" w:type="dxa"/>
          </w:tcPr>
          <w:p w14:paraId="316F8720" w14:textId="77777777" w:rsidR="0044677F" w:rsidRPr="00A15DCB" w:rsidRDefault="0044677F" w:rsidP="00AB7AF6">
            <w:pPr>
              <w:pStyle w:val="TAL"/>
            </w:pPr>
            <w:r w:rsidRPr="00A15DCB">
              <w:t xml:space="preserve">  </w:t>
            </w:r>
            <w:r w:rsidRPr="00A15DCB">
              <w:rPr>
                <w:lang w:eastAsia="zh-CN"/>
              </w:rPr>
              <w:t xml:space="preserve">  </w:t>
            </w:r>
            <w:r w:rsidRPr="00A15DCB">
              <w:t xml:space="preserve">      redCapPriority-r17</w:t>
            </w:r>
          </w:p>
        </w:tc>
        <w:tc>
          <w:tcPr>
            <w:tcW w:w="2267" w:type="dxa"/>
          </w:tcPr>
          <w:p w14:paraId="1E9FAEAB" w14:textId="77777777" w:rsidR="0044677F" w:rsidRPr="00A15DCB" w:rsidRDefault="0044677F" w:rsidP="00AB7AF6">
            <w:pPr>
              <w:pStyle w:val="TAL"/>
            </w:pPr>
            <w:r w:rsidRPr="00A15DCB">
              <w:t>0</w:t>
            </w:r>
          </w:p>
        </w:tc>
        <w:tc>
          <w:tcPr>
            <w:tcW w:w="1700" w:type="dxa"/>
          </w:tcPr>
          <w:p w14:paraId="6EFC9A01" w14:textId="77777777" w:rsidR="0044677F" w:rsidRPr="00A15DCB" w:rsidDel="00C812DE" w:rsidRDefault="0044677F" w:rsidP="00AB7AF6">
            <w:pPr>
              <w:pStyle w:val="TAL"/>
            </w:pPr>
          </w:p>
        </w:tc>
        <w:tc>
          <w:tcPr>
            <w:tcW w:w="1245" w:type="dxa"/>
          </w:tcPr>
          <w:p w14:paraId="6BAD07EE" w14:textId="77777777" w:rsidR="0044677F" w:rsidRPr="00A15DCB" w:rsidDel="00C812DE" w:rsidRDefault="0044677F" w:rsidP="00AB7AF6">
            <w:pPr>
              <w:pStyle w:val="TAL"/>
            </w:pPr>
          </w:p>
        </w:tc>
      </w:tr>
      <w:tr w:rsidR="0044677F" w:rsidRPr="00A15DCB" w:rsidDel="00C812DE" w14:paraId="360DB665" w14:textId="77777777" w:rsidTr="00AB7AF6">
        <w:tblPrEx>
          <w:tblCellMar>
            <w:left w:w="108" w:type="dxa"/>
            <w:right w:w="108" w:type="dxa"/>
          </w:tblCellMar>
        </w:tblPrEx>
        <w:tc>
          <w:tcPr>
            <w:tcW w:w="4535" w:type="dxa"/>
          </w:tcPr>
          <w:p w14:paraId="3401EFF1" w14:textId="77777777" w:rsidR="0044677F" w:rsidRPr="00A15DCB" w:rsidRDefault="0044677F" w:rsidP="00AB7AF6">
            <w:pPr>
              <w:pStyle w:val="TAL"/>
            </w:pPr>
            <w:r w:rsidRPr="00A15DCB">
              <w:rPr>
                <w:lang w:eastAsia="zh-CN"/>
              </w:rPr>
              <w:t xml:space="preserve">        }</w:t>
            </w:r>
          </w:p>
        </w:tc>
        <w:tc>
          <w:tcPr>
            <w:tcW w:w="2267" w:type="dxa"/>
          </w:tcPr>
          <w:p w14:paraId="495EBB2E" w14:textId="77777777" w:rsidR="0044677F" w:rsidRPr="00A15DCB" w:rsidRDefault="0044677F" w:rsidP="00AB7AF6">
            <w:pPr>
              <w:pStyle w:val="TAL"/>
            </w:pPr>
          </w:p>
        </w:tc>
        <w:tc>
          <w:tcPr>
            <w:tcW w:w="1700" w:type="dxa"/>
          </w:tcPr>
          <w:p w14:paraId="523FAA41" w14:textId="77777777" w:rsidR="0044677F" w:rsidRPr="00A15DCB" w:rsidDel="00C812DE" w:rsidRDefault="0044677F" w:rsidP="00AB7AF6">
            <w:pPr>
              <w:pStyle w:val="TAL"/>
            </w:pPr>
          </w:p>
        </w:tc>
        <w:tc>
          <w:tcPr>
            <w:tcW w:w="1245" w:type="dxa"/>
          </w:tcPr>
          <w:p w14:paraId="6F735195" w14:textId="77777777" w:rsidR="0044677F" w:rsidRPr="00A15DCB" w:rsidDel="00C812DE" w:rsidRDefault="0044677F" w:rsidP="00AB7AF6">
            <w:pPr>
              <w:pStyle w:val="TAL"/>
              <w:rPr>
                <w:lang w:eastAsia="zh-CN"/>
              </w:rPr>
            </w:pPr>
          </w:p>
        </w:tc>
      </w:tr>
      <w:tr w:rsidR="0044677F" w:rsidRPr="00A15DCB" w14:paraId="3B29EB99" w14:textId="77777777" w:rsidTr="00AB7AF6">
        <w:tblPrEx>
          <w:tblCellMar>
            <w:left w:w="108" w:type="dxa"/>
            <w:right w:w="108" w:type="dxa"/>
          </w:tblCellMar>
        </w:tblPrEx>
        <w:tc>
          <w:tcPr>
            <w:tcW w:w="4535" w:type="dxa"/>
          </w:tcPr>
          <w:p w14:paraId="471AFE82" w14:textId="77777777" w:rsidR="0044677F" w:rsidRPr="00A15DCB" w:rsidRDefault="0044677F" w:rsidP="00AB7AF6">
            <w:pPr>
              <w:pStyle w:val="TAL"/>
            </w:pPr>
            <w:r w:rsidRPr="00A15DCB">
              <w:t xml:space="preserve">  </w:t>
            </w:r>
            <w:r w:rsidRPr="00A15DCB">
              <w:rPr>
                <w:lang w:eastAsia="zh-CN"/>
              </w:rPr>
              <w:t xml:space="preserve">  </w:t>
            </w:r>
            <w:r w:rsidRPr="00A15DCB">
              <w:t xml:space="preserve">  }</w:t>
            </w:r>
          </w:p>
        </w:tc>
        <w:tc>
          <w:tcPr>
            <w:tcW w:w="2267" w:type="dxa"/>
          </w:tcPr>
          <w:p w14:paraId="71A29571" w14:textId="77777777" w:rsidR="0044677F" w:rsidRPr="00A15DCB" w:rsidRDefault="0044677F" w:rsidP="00AB7AF6">
            <w:pPr>
              <w:pStyle w:val="TAL"/>
            </w:pPr>
          </w:p>
        </w:tc>
        <w:tc>
          <w:tcPr>
            <w:tcW w:w="1700" w:type="dxa"/>
          </w:tcPr>
          <w:p w14:paraId="054C168D" w14:textId="77777777" w:rsidR="0044677F" w:rsidRPr="00A15DCB" w:rsidDel="00C812DE" w:rsidRDefault="0044677F" w:rsidP="00AB7AF6">
            <w:pPr>
              <w:pStyle w:val="TAL"/>
            </w:pPr>
          </w:p>
        </w:tc>
        <w:tc>
          <w:tcPr>
            <w:tcW w:w="1245" w:type="dxa"/>
          </w:tcPr>
          <w:p w14:paraId="5309D47F" w14:textId="77777777" w:rsidR="0044677F" w:rsidRPr="00A15DCB" w:rsidRDefault="0044677F" w:rsidP="00AB7AF6">
            <w:pPr>
              <w:pStyle w:val="TAL"/>
              <w:rPr>
                <w:lang w:eastAsia="zh-CN"/>
              </w:rPr>
            </w:pPr>
          </w:p>
        </w:tc>
      </w:tr>
      <w:tr w:rsidR="0044677F" w:rsidRPr="00A15DCB" w14:paraId="67EDEF60" w14:textId="77777777" w:rsidTr="00AB7AF6">
        <w:tblPrEx>
          <w:tblCellMar>
            <w:left w:w="108" w:type="dxa"/>
            <w:right w:w="108" w:type="dxa"/>
          </w:tblCellMar>
        </w:tblPrEx>
        <w:tc>
          <w:tcPr>
            <w:tcW w:w="4535" w:type="dxa"/>
          </w:tcPr>
          <w:p w14:paraId="52400FCB" w14:textId="77777777" w:rsidR="0044677F" w:rsidRPr="00A15DCB" w:rsidRDefault="0044677F" w:rsidP="00AB7AF6">
            <w:pPr>
              <w:pStyle w:val="TAL"/>
            </w:pPr>
            <w:r w:rsidRPr="00A15DCB">
              <w:t xml:space="preserve">    }</w:t>
            </w:r>
          </w:p>
        </w:tc>
        <w:tc>
          <w:tcPr>
            <w:tcW w:w="2267" w:type="dxa"/>
          </w:tcPr>
          <w:p w14:paraId="7EAAB5F6" w14:textId="77777777" w:rsidR="0044677F" w:rsidRPr="00A15DCB" w:rsidRDefault="0044677F" w:rsidP="00AB7AF6">
            <w:pPr>
              <w:pStyle w:val="TAL"/>
            </w:pPr>
          </w:p>
        </w:tc>
        <w:tc>
          <w:tcPr>
            <w:tcW w:w="1700" w:type="dxa"/>
          </w:tcPr>
          <w:p w14:paraId="761388B0" w14:textId="77777777" w:rsidR="0044677F" w:rsidRPr="00A15DCB" w:rsidDel="00C812DE" w:rsidRDefault="0044677F" w:rsidP="00AB7AF6">
            <w:pPr>
              <w:pStyle w:val="TAL"/>
            </w:pPr>
          </w:p>
        </w:tc>
        <w:tc>
          <w:tcPr>
            <w:tcW w:w="1245" w:type="dxa"/>
          </w:tcPr>
          <w:p w14:paraId="666FBE8C" w14:textId="77777777" w:rsidR="0044677F" w:rsidRPr="00A15DCB" w:rsidRDefault="0044677F" w:rsidP="00AB7AF6">
            <w:pPr>
              <w:pStyle w:val="TAL"/>
              <w:rPr>
                <w:lang w:eastAsia="zh-CN"/>
              </w:rPr>
            </w:pPr>
          </w:p>
        </w:tc>
      </w:tr>
      <w:tr w:rsidR="0044677F" w:rsidRPr="00A15DCB" w:rsidDel="00C812DE" w14:paraId="681502E5" w14:textId="77777777" w:rsidTr="00AB7AF6">
        <w:tblPrEx>
          <w:tblCellMar>
            <w:left w:w="108" w:type="dxa"/>
            <w:right w:w="108" w:type="dxa"/>
          </w:tblCellMar>
        </w:tblPrEx>
        <w:tc>
          <w:tcPr>
            <w:tcW w:w="4535" w:type="dxa"/>
          </w:tcPr>
          <w:p w14:paraId="2E053302" w14:textId="77777777" w:rsidR="0044677F" w:rsidRPr="00A15DCB" w:rsidRDefault="0044677F" w:rsidP="00AB7AF6">
            <w:pPr>
              <w:pStyle w:val="TAL"/>
            </w:pPr>
            <w:r w:rsidRPr="00A15DCB">
              <w:t xml:space="preserve">  }</w:t>
            </w:r>
          </w:p>
        </w:tc>
        <w:tc>
          <w:tcPr>
            <w:tcW w:w="2267" w:type="dxa"/>
          </w:tcPr>
          <w:p w14:paraId="1882943E" w14:textId="77777777" w:rsidR="0044677F" w:rsidRPr="00A15DCB" w:rsidRDefault="0044677F" w:rsidP="00AB7AF6">
            <w:pPr>
              <w:pStyle w:val="TAL"/>
            </w:pPr>
          </w:p>
        </w:tc>
        <w:tc>
          <w:tcPr>
            <w:tcW w:w="1700" w:type="dxa"/>
          </w:tcPr>
          <w:p w14:paraId="647DD10F" w14:textId="77777777" w:rsidR="0044677F" w:rsidRPr="00A15DCB" w:rsidDel="00C812DE" w:rsidRDefault="0044677F" w:rsidP="00AB7AF6">
            <w:pPr>
              <w:pStyle w:val="TAL"/>
            </w:pPr>
          </w:p>
        </w:tc>
        <w:tc>
          <w:tcPr>
            <w:tcW w:w="1245" w:type="dxa"/>
          </w:tcPr>
          <w:p w14:paraId="49CA11AD" w14:textId="77777777" w:rsidR="0044677F" w:rsidRPr="00A15DCB" w:rsidDel="00C812DE" w:rsidRDefault="0044677F" w:rsidP="00AB7AF6">
            <w:pPr>
              <w:pStyle w:val="TAL"/>
            </w:pPr>
          </w:p>
        </w:tc>
      </w:tr>
      <w:tr w:rsidR="0044677F" w:rsidRPr="00A15DCB" w14:paraId="566DDD19" w14:textId="77777777" w:rsidTr="00AB7AF6">
        <w:tblPrEx>
          <w:tblCellMar>
            <w:left w:w="108" w:type="dxa"/>
            <w:right w:w="108" w:type="dxa"/>
          </w:tblCellMar>
        </w:tblPrEx>
        <w:tc>
          <w:tcPr>
            <w:tcW w:w="4535" w:type="dxa"/>
          </w:tcPr>
          <w:p w14:paraId="091CFE5C" w14:textId="77777777" w:rsidR="0044677F" w:rsidRPr="00A15DCB" w:rsidRDefault="0044677F" w:rsidP="00AB7AF6">
            <w:pPr>
              <w:pStyle w:val="TAL"/>
            </w:pPr>
            <w:r w:rsidRPr="00A15DCB">
              <w:t>}</w:t>
            </w:r>
          </w:p>
        </w:tc>
        <w:tc>
          <w:tcPr>
            <w:tcW w:w="2267" w:type="dxa"/>
          </w:tcPr>
          <w:p w14:paraId="3856C9DE" w14:textId="77777777" w:rsidR="0044677F" w:rsidRPr="00A15DCB" w:rsidRDefault="0044677F" w:rsidP="00AB7AF6">
            <w:pPr>
              <w:pStyle w:val="TAL"/>
            </w:pPr>
          </w:p>
        </w:tc>
        <w:tc>
          <w:tcPr>
            <w:tcW w:w="1700" w:type="dxa"/>
          </w:tcPr>
          <w:p w14:paraId="748B1732" w14:textId="77777777" w:rsidR="0044677F" w:rsidRPr="00A15DCB" w:rsidRDefault="0044677F" w:rsidP="00AB7AF6">
            <w:pPr>
              <w:pStyle w:val="TAL"/>
            </w:pPr>
          </w:p>
        </w:tc>
        <w:tc>
          <w:tcPr>
            <w:tcW w:w="1245" w:type="dxa"/>
          </w:tcPr>
          <w:p w14:paraId="1705D94B" w14:textId="77777777" w:rsidR="0044677F" w:rsidRPr="00A15DCB" w:rsidRDefault="0044677F" w:rsidP="00AB7AF6">
            <w:pPr>
              <w:pStyle w:val="TAL"/>
            </w:pPr>
          </w:p>
        </w:tc>
      </w:tr>
    </w:tbl>
    <w:p w14:paraId="4FC7F387" w14:textId="77777777" w:rsidR="0044677F" w:rsidRPr="00A15DCB" w:rsidRDefault="0044677F" w:rsidP="0044677F">
      <w:pPr>
        <w:rPr>
          <w:rFonts w:eastAsia="MS Mincho"/>
        </w:rPr>
      </w:pPr>
    </w:p>
    <w:p w14:paraId="44D66E04" w14:textId="77777777" w:rsidR="0044677F" w:rsidRPr="00A15DCB" w:rsidRDefault="0044677F" w:rsidP="0044677F">
      <w:pPr>
        <w:pStyle w:val="TH"/>
        <w:rPr>
          <w:i/>
          <w:iCs/>
        </w:rPr>
      </w:pPr>
      <w:r w:rsidRPr="00A15DCB">
        <w:t xml:space="preserve">Table 7.1.1.1.17.3.3-2: </w:t>
      </w:r>
      <w:r w:rsidRPr="00A15DCB">
        <w:rPr>
          <w:i/>
          <w:iCs/>
        </w:rPr>
        <w:t xml:space="preserve">ServingCellConfigCommonSIB </w:t>
      </w:r>
      <w:r w:rsidRPr="00A15DCB">
        <w:t>(Table 7.1.1.1.17.3.3-1)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5A26A4DC" w14:textId="77777777" w:rsidTr="00BB5D0C">
        <w:tc>
          <w:tcPr>
            <w:tcW w:w="9747" w:type="dxa"/>
            <w:gridSpan w:val="4"/>
          </w:tcPr>
          <w:p w14:paraId="71475F79" w14:textId="77777777" w:rsidR="0044677F" w:rsidRPr="00A15DCB" w:rsidRDefault="0044677F" w:rsidP="00AB7AF6">
            <w:pPr>
              <w:pStyle w:val="TAH"/>
              <w:jc w:val="left"/>
              <w:rPr>
                <w:b w:val="0"/>
              </w:rPr>
            </w:pPr>
            <w:r w:rsidRPr="00A15DCB">
              <w:rPr>
                <w:b w:val="0"/>
              </w:rPr>
              <w:t>Derivation Path: TS 38.508-1 [4],</w:t>
            </w:r>
            <w:r w:rsidRPr="00A15DCB">
              <w:t xml:space="preserve"> </w:t>
            </w:r>
            <w:r w:rsidRPr="00A15DCB">
              <w:rPr>
                <w:b w:val="0"/>
              </w:rPr>
              <w:t>Table 4.6.3-169</w:t>
            </w:r>
          </w:p>
        </w:tc>
      </w:tr>
      <w:tr w:rsidR="0044677F" w:rsidRPr="00A15DCB" w14:paraId="4455A393" w14:textId="77777777" w:rsidTr="00BB5D0C">
        <w:tc>
          <w:tcPr>
            <w:tcW w:w="4535" w:type="dxa"/>
          </w:tcPr>
          <w:p w14:paraId="178F6829" w14:textId="77777777" w:rsidR="0044677F" w:rsidRPr="00A15DCB" w:rsidRDefault="0044677F" w:rsidP="00AB7AF6">
            <w:pPr>
              <w:pStyle w:val="TAH"/>
            </w:pPr>
            <w:r w:rsidRPr="00A15DCB">
              <w:t>Information Element</w:t>
            </w:r>
          </w:p>
        </w:tc>
        <w:tc>
          <w:tcPr>
            <w:tcW w:w="2267" w:type="dxa"/>
          </w:tcPr>
          <w:p w14:paraId="739BB75F" w14:textId="77777777" w:rsidR="0044677F" w:rsidRPr="00A15DCB" w:rsidRDefault="0044677F" w:rsidP="00AB7AF6">
            <w:pPr>
              <w:pStyle w:val="TAH"/>
            </w:pPr>
            <w:r w:rsidRPr="00A15DCB">
              <w:t>Value/remark</w:t>
            </w:r>
          </w:p>
        </w:tc>
        <w:tc>
          <w:tcPr>
            <w:tcW w:w="1700" w:type="dxa"/>
          </w:tcPr>
          <w:p w14:paraId="37D6A67B" w14:textId="77777777" w:rsidR="0044677F" w:rsidRPr="00A15DCB" w:rsidRDefault="0044677F" w:rsidP="00AB7AF6">
            <w:pPr>
              <w:pStyle w:val="TAH"/>
            </w:pPr>
            <w:r w:rsidRPr="00A15DCB">
              <w:t>Comment</w:t>
            </w:r>
          </w:p>
        </w:tc>
        <w:tc>
          <w:tcPr>
            <w:tcW w:w="1245" w:type="dxa"/>
          </w:tcPr>
          <w:p w14:paraId="40BD96F9" w14:textId="77777777" w:rsidR="0044677F" w:rsidRPr="00A15DCB" w:rsidRDefault="0044677F" w:rsidP="00AB7AF6">
            <w:pPr>
              <w:pStyle w:val="TAH"/>
            </w:pPr>
            <w:r w:rsidRPr="00A15DCB">
              <w:t>Condition</w:t>
            </w:r>
          </w:p>
        </w:tc>
      </w:tr>
      <w:tr w:rsidR="0044677F" w:rsidRPr="00A15DCB" w14:paraId="66BE1C42" w14:textId="77777777" w:rsidTr="00BB5D0C">
        <w:tc>
          <w:tcPr>
            <w:tcW w:w="4535" w:type="dxa"/>
          </w:tcPr>
          <w:p w14:paraId="2471256E" w14:textId="77777777" w:rsidR="0044677F" w:rsidRPr="00A15DCB" w:rsidRDefault="0044677F" w:rsidP="00AB7AF6">
            <w:pPr>
              <w:pStyle w:val="TAL"/>
            </w:pPr>
            <w:r w:rsidRPr="00A15DCB">
              <w:t>ServingCellConfigCommonSIB ::= SEQUENCE {</w:t>
            </w:r>
          </w:p>
        </w:tc>
        <w:tc>
          <w:tcPr>
            <w:tcW w:w="2267" w:type="dxa"/>
          </w:tcPr>
          <w:p w14:paraId="23B5BD70" w14:textId="77777777" w:rsidR="0044677F" w:rsidRPr="00A15DCB" w:rsidRDefault="0044677F" w:rsidP="00AB7AF6">
            <w:pPr>
              <w:pStyle w:val="TAL"/>
            </w:pPr>
          </w:p>
        </w:tc>
        <w:tc>
          <w:tcPr>
            <w:tcW w:w="1700" w:type="dxa"/>
          </w:tcPr>
          <w:p w14:paraId="0E312850" w14:textId="77777777" w:rsidR="0044677F" w:rsidRPr="00A15DCB" w:rsidRDefault="0044677F" w:rsidP="00AB7AF6">
            <w:pPr>
              <w:pStyle w:val="TAL"/>
            </w:pPr>
          </w:p>
        </w:tc>
        <w:tc>
          <w:tcPr>
            <w:tcW w:w="1245" w:type="dxa"/>
          </w:tcPr>
          <w:p w14:paraId="0EE44880" w14:textId="77777777" w:rsidR="0044677F" w:rsidRPr="00A15DCB" w:rsidRDefault="0044677F" w:rsidP="00AB7AF6">
            <w:pPr>
              <w:pStyle w:val="TAL"/>
            </w:pPr>
          </w:p>
        </w:tc>
      </w:tr>
      <w:tr w:rsidR="0044677F" w:rsidRPr="00A15DCB" w14:paraId="4E028E9F" w14:textId="77777777" w:rsidTr="00BB5D0C">
        <w:tc>
          <w:tcPr>
            <w:tcW w:w="4535" w:type="dxa"/>
            <w:tcBorders>
              <w:bottom w:val="nil"/>
            </w:tcBorders>
          </w:tcPr>
          <w:p w14:paraId="264EEDF0" w14:textId="77777777" w:rsidR="0044677F" w:rsidRPr="00A15DCB" w:rsidDel="003E109C" w:rsidRDefault="0044677F" w:rsidP="00AB7AF6">
            <w:pPr>
              <w:pStyle w:val="TAL"/>
            </w:pPr>
            <w:r w:rsidRPr="00A15DCB">
              <w:t xml:space="preserve">  uplinkConfigCommon</w:t>
            </w:r>
          </w:p>
        </w:tc>
        <w:tc>
          <w:tcPr>
            <w:tcW w:w="2267" w:type="dxa"/>
          </w:tcPr>
          <w:p w14:paraId="3D0AE17C" w14:textId="77777777" w:rsidR="0044677F" w:rsidRPr="00A15DCB" w:rsidRDefault="0044677F" w:rsidP="00AB7AF6">
            <w:pPr>
              <w:pStyle w:val="TAL"/>
            </w:pPr>
            <w:r w:rsidRPr="00A15DCB">
              <w:t>UplinkConfigCommonSIB</w:t>
            </w:r>
          </w:p>
        </w:tc>
        <w:tc>
          <w:tcPr>
            <w:tcW w:w="1700" w:type="dxa"/>
          </w:tcPr>
          <w:p w14:paraId="65792EF5" w14:textId="77777777" w:rsidR="0044677F" w:rsidRPr="00A15DCB" w:rsidRDefault="0044677F" w:rsidP="00AB7AF6">
            <w:pPr>
              <w:pStyle w:val="TAL"/>
            </w:pPr>
            <w:r w:rsidRPr="00A15DCB">
              <w:t>Table 7.1.1.1.17.3.3-3</w:t>
            </w:r>
          </w:p>
        </w:tc>
        <w:tc>
          <w:tcPr>
            <w:tcW w:w="1245" w:type="dxa"/>
          </w:tcPr>
          <w:p w14:paraId="750B4FD5" w14:textId="6414BC8C" w:rsidR="0044677F" w:rsidRPr="00A15DCB" w:rsidRDefault="00622C24" w:rsidP="00AB7AF6">
            <w:pPr>
              <w:pStyle w:val="TAL"/>
            </w:pPr>
            <w:r w:rsidRPr="00A15DCB">
              <w:rPr>
                <w:lang w:eastAsia="zh-CN"/>
              </w:rPr>
              <w:t>Step1</w:t>
            </w:r>
          </w:p>
        </w:tc>
      </w:tr>
      <w:tr w:rsidR="0051146C" w:rsidRPr="00A15DCB" w14:paraId="6782BA95" w14:textId="77777777" w:rsidTr="00BB5D0C">
        <w:tc>
          <w:tcPr>
            <w:tcW w:w="4535" w:type="dxa"/>
            <w:tcBorders>
              <w:bottom w:val="nil"/>
            </w:tcBorders>
          </w:tcPr>
          <w:p w14:paraId="6A411332" w14:textId="6BB7D55B" w:rsidR="0051146C" w:rsidRPr="00A15DCB" w:rsidRDefault="0051146C" w:rsidP="0051146C">
            <w:pPr>
              <w:pStyle w:val="TAL"/>
            </w:pPr>
            <w:r w:rsidRPr="00A15DCB">
              <w:rPr>
                <w:lang w:eastAsia="zh-CN"/>
              </w:rPr>
              <w:t xml:space="preserve">  </w:t>
            </w:r>
            <w:r w:rsidRPr="00A15DCB">
              <w:t>uplinkConfigCommon</w:t>
            </w:r>
          </w:p>
        </w:tc>
        <w:tc>
          <w:tcPr>
            <w:tcW w:w="2267" w:type="dxa"/>
          </w:tcPr>
          <w:p w14:paraId="5D8A436C" w14:textId="0681022B" w:rsidR="0051146C" w:rsidRPr="00A15DCB" w:rsidRDefault="0051146C" w:rsidP="0051146C">
            <w:pPr>
              <w:pStyle w:val="TAL"/>
            </w:pPr>
            <w:r w:rsidRPr="00A15DCB">
              <w:t>UplinkConfigCommonSIB</w:t>
            </w:r>
          </w:p>
        </w:tc>
        <w:tc>
          <w:tcPr>
            <w:tcW w:w="1700" w:type="dxa"/>
          </w:tcPr>
          <w:p w14:paraId="1C497368" w14:textId="1E3CD3B6" w:rsidR="0051146C" w:rsidRPr="00A15DCB" w:rsidRDefault="0051146C" w:rsidP="0051146C">
            <w:pPr>
              <w:pStyle w:val="TAL"/>
            </w:pPr>
            <w:r w:rsidRPr="00A15DCB">
              <w:t>TS 38.508-1 [4] Table 4.6.3-202</w:t>
            </w:r>
          </w:p>
        </w:tc>
        <w:tc>
          <w:tcPr>
            <w:tcW w:w="1245" w:type="dxa"/>
          </w:tcPr>
          <w:p w14:paraId="48DD2935" w14:textId="1E92A76A" w:rsidR="0051146C" w:rsidRPr="00A15DCB" w:rsidRDefault="0051146C" w:rsidP="0051146C">
            <w:pPr>
              <w:pStyle w:val="TAL"/>
              <w:rPr>
                <w:lang w:eastAsia="zh-CN"/>
              </w:rPr>
            </w:pPr>
            <w:r w:rsidRPr="00A15DCB">
              <w:rPr>
                <w:lang w:eastAsia="zh-CN"/>
              </w:rPr>
              <w:t>Step 12</w:t>
            </w:r>
          </w:p>
        </w:tc>
      </w:tr>
      <w:tr w:rsidR="0051146C" w:rsidRPr="00A15DCB" w14:paraId="689E3033" w14:textId="77777777" w:rsidTr="00BB5D0C">
        <w:tc>
          <w:tcPr>
            <w:tcW w:w="4535" w:type="dxa"/>
            <w:tcBorders>
              <w:bottom w:val="nil"/>
            </w:tcBorders>
          </w:tcPr>
          <w:p w14:paraId="7846C9CA" w14:textId="7B2D4D1E" w:rsidR="0051146C" w:rsidRPr="00A15DCB" w:rsidRDefault="0051146C" w:rsidP="0051146C">
            <w:pPr>
              <w:pStyle w:val="TAL"/>
            </w:pPr>
            <w:r w:rsidRPr="00A15DCB">
              <w:t xml:space="preserve">  uplinkConfigCommon-v1700</w:t>
            </w:r>
          </w:p>
        </w:tc>
        <w:tc>
          <w:tcPr>
            <w:tcW w:w="2267" w:type="dxa"/>
          </w:tcPr>
          <w:p w14:paraId="4EB83754" w14:textId="13F48045" w:rsidR="0051146C" w:rsidRPr="00A15DCB" w:rsidRDefault="0051146C" w:rsidP="0051146C">
            <w:pPr>
              <w:pStyle w:val="TAL"/>
            </w:pPr>
            <w:r w:rsidRPr="00A15DCB">
              <w:rPr>
                <w:lang w:eastAsia="zh-CN"/>
              </w:rPr>
              <w:t>Not present</w:t>
            </w:r>
          </w:p>
        </w:tc>
        <w:tc>
          <w:tcPr>
            <w:tcW w:w="1700" w:type="dxa"/>
          </w:tcPr>
          <w:p w14:paraId="0C2F6F8E" w14:textId="77777777" w:rsidR="0051146C" w:rsidRPr="00A15DCB" w:rsidRDefault="0051146C" w:rsidP="0051146C">
            <w:pPr>
              <w:pStyle w:val="TAL"/>
            </w:pPr>
          </w:p>
        </w:tc>
        <w:tc>
          <w:tcPr>
            <w:tcW w:w="1245" w:type="dxa"/>
          </w:tcPr>
          <w:p w14:paraId="12D74C7E" w14:textId="25E9A106" w:rsidR="0051146C" w:rsidRPr="00A15DCB" w:rsidRDefault="0051146C" w:rsidP="0051146C">
            <w:pPr>
              <w:pStyle w:val="TAL"/>
              <w:rPr>
                <w:lang w:eastAsia="zh-CN"/>
              </w:rPr>
            </w:pPr>
            <w:r w:rsidRPr="00A15DCB">
              <w:rPr>
                <w:lang w:eastAsia="zh-CN"/>
              </w:rPr>
              <w:t>Step 1</w:t>
            </w:r>
          </w:p>
        </w:tc>
      </w:tr>
      <w:tr w:rsidR="00622C24" w:rsidRPr="00A15DCB" w14:paraId="4738D814" w14:textId="77777777" w:rsidTr="00BB5D0C">
        <w:tc>
          <w:tcPr>
            <w:tcW w:w="4535" w:type="dxa"/>
            <w:tcBorders>
              <w:bottom w:val="nil"/>
            </w:tcBorders>
          </w:tcPr>
          <w:p w14:paraId="4CCB4FC9" w14:textId="23F76631" w:rsidR="00622C24" w:rsidRPr="00A15DCB" w:rsidRDefault="00622C24" w:rsidP="00622C24">
            <w:pPr>
              <w:pStyle w:val="TAL"/>
            </w:pPr>
            <w:r w:rsidRPr="00A15DCB">
              <w:t xml:space="preserve">  uplinkConfigCommon-v1700 SEQUENCE {</w:t>
            </w:r>
          </w:p>
        </w:tc>
        <w:tc>
          <w:tcPr>
            <w:tcW w:w="2267" w:type="dxa"/>
          </w:tcPr>
          <w:p w14:paraId="2EC0A079" w14:textId="77777777" w:rsidR="00622C24" w:rsidRPr="00A15DCB" w:rsidRDefault="00622C24" w:rsidP="00622C24">
            <w:pPr>
              <w:pStyle w:val="TAL"/>
            </w:pPr>
          </w:p>
        </w:tc>
        <w:tc>
          <w:tcPr>
            <w:tcW w:w="1700" w:type="dxa"/>
          </w:tcPr>
          <w:p w14:paraId="2ED8FC41" w14:textId="77777777" w:rsidR="00622C24" w:rsidRPr="00A15DCB" w:rsidRDefault="00622C24" w:rsidP="00622C24">
            <w:pPr>
              <w:pStyle w:val="TAL"/>
            </w:pPr>
          </w:p>
        </w:tc>
        <w:tc>
          <w:tcPr>
            <w:tcW w:w="1245" w:type="dxa"/>
          </w:tcPr>
          <w:p w14:paraId="5552093A" w14:textId="49134C80" w:rsidR="00622C24" w:rsidRPr="00A15DCB" w:rsidRDefault="0051146C" w:rsidP="00622C24">
            <w:pPr>
              <w:pStyle w:val="TAL"/>
              <w:rPr>
                <w:lang w:eastAsia="zh-CN"/>
              </w:rPr>
            </w:pPr>
            <w:r w:rsidRPr="00A15DCB">
              <w:rPr>
                <w:lang w:eastAsia="zh-CN"/>
              </w:rPr>
              <w:t>Step12</w:t>
            </w:r>
          </w:p>
        </w:tc>
      </w:tr>
      <w:tr w:rsidR="00622C24" w:rsidRPr="00A15DCB" w14:paraId="0F0F8B4B" w14:textId="77777777" w:rsidTr="00BB5D0C">
        <w:tc>
          <w:tcPr>
            <w:tcW w:w="4535" w:type="dxa"/>
            <w:tcBorders>
              <w:bottom w:val="nil"/>
            </w:tcBorders>
          </w:tcPr>
          <w:p w14:paraId="023E60AF" w14:textId="6A2997F8" w:rsidR="00622C24" w:rsidRPr="00A15DCB" w:rsidRDefault="00622C24" w:rsidP="00622C24">
            <w:pPr>
              <w:pStyle w:val="TAL"/>
            </w:pPr>
            <w:r w:rsidRPr="00A15DCB">
              <w:t xml:space="preserve">    initialUplinkBWP-RedCap-r17</w:t>
            </w:r>
          </w:p>
        </w:tc>
        <w:tc>
          <w:tcPr>
            <w:tcW w:w="2267" w:type="dxa"/>
          </w:tcPr>
          <w:p w14:paraId="2E0FC08A" w14:textId="58B7F6FC" w:rsidR="00622C24" w:rsidRPr="00A15DCB" w:rsidRDefault="00622C24" w:rsidP="00622C24">
            <w:pPr>
              <w:pStyle w:val="TAL"/>
            </w:pPr>
            <w:r w:rsidRPr="00A15DCB">
              <w:t>BWP-UplinkCommon-RedCap</w:t>
            </w:r>
          </w:p>
        </w:tc>
        <w:tc>
          <w:tcPr>
            <w:tcW w:w="1700" w:type="dxa"/>
          </w:tcPr>
          <w:p w14:paraId="2D5A32FF" w14:textId="248AFEFC" w:rsidR="00622C24" w:rsidRPr="00A15DCB" w:rsidRDefault="00622C24" w:rsidP="00622C24">
            <w:pPr>
              <w:pStyle w:val="TAL"/>
            </w:pPr>
            <w:r w:rsidRPr="00A15DCB">
              <w:t>Table 7.1.1.1.17.3.3-4A</w:t>
            </w:r>
          </w:p>
        </w:tc>
        <w:tc>
          <w:tcPr>
            <w:tcW w:w="1245" w:type="dxa"/>
          </w:tcPr>
          <w:p w14:paraId="78632857" w14:textId="77777777" w:rsidR="00622C24" w:rsidRPr="00A15DCB" w:rsidRDefault="00622C24" w:rsidP="00622C24">
            <w:pPr>
              <w:pStyle w:val="TAL"/>
              <w:rPr>
                <w:lang w:eastAsia="zh-CN"/>
              </w:rPr>
            </w:pPr>
          </w:p>
        </w:tc>
      </w:tr>
      <w:tr w:rsidR="00622C24" w:rsidRPr="00A15DCB" w14:paraId="25BA6F56" w14:textId="77777777" w:rsidTr="00BB5D0C">
        <w:tc>
          <w:tcPr>
            <w:tcW w:w="4535" w:type="dxa"/>
            <w:tcBorders>
              <w:bottom w:val="nil"/>
            </w:tcBorders>
          </w:tcPr>
          <w:p w14:paraId="05084697" w14:textId="0364D06F" w:rsidR="00622C24" w:rsidRPr="00A15DCB" w:rsidRDefault="00622C24" w:rsidP="00622C24">
            <w:pPr>
              <w:pStyle w:val="TAL"/>
            </w:pPr>
            <w:r w:rsidRPr="00A15DCB">
              <w:t xml:space="preserve">  </w:t>
            </w:r>
            <w:r w:rsidRPr="00A15DCB">
              <w:rPr>
                <w:lang w:eastAsia="zh-CN"/>
              </w:rPr>
              <w:t>}</w:t>
            </w:r>
          </w:p>
        </w:tc>
        <w:tc>
          <w:tcPr>
            <w:tcW w:w="2267" w:type="dxa"/>
          </w:tcPr>
          <w:p w14:paraId="2988C255" w14:textId="77777777" w:rsidR="00622C24" w:rsidRPr="00A15DCB" w:rsidRDefault="00622C24" w:rsidP="00622C24">
            <w:pPr>
              <w:pStyle w:val="TAL"/>
            </w:pPr>
          </w:p>
        </w:tc>
        <w:tc>
          <w:tcPr>
            <w:tcW w:w="1700" w:type="dxa"/>
          </w:tcPr>
          <w:p w14:paraId="7E94088C" w14:textId="77777777" w:rsidR="00622C24" w:rsidRPr="00A15DCB" w:rsidRDefault="00622C24" w:rsidP="00622C24">
            <w:pPr>
              <w:pStyle w:val="TAL"/>
            </w:pPr>
          </w:p>
        </w:tc>
        <w:tc>
          <w:tcPr>
            <w:tcW w:w="1245" w:type="dxa"/>
          </w:tcPr>
          <w:p w14:paraId="1018E29E" w14:textId="77777777" w:rsidR="00622C24" w:rsidRPr="00A15DCB" w:rsidRDefault="00622C24" w:rsidP="00622C24">
            <w:pPr>
              <w:pStyle w:val="TAL"/>
              <w:rPr>
                <w:lang w:eastAsia="zh-CN"/>
              </w:rPr>
            </w:pPr>
          </w:p>
        </w:tc>
      </w:tr>
      <w:tr w:rsidR="00622C24" w:rsidRPr="00A15DCB" w14:paraId="70B3147B" w14:textId="77777777" w:rsidTr="00BB5D0C">
        <w:tc>
          <w:tcPr>
            <w:tcW w:w="4535" w:type="dxa"/>
          </w:tcPr>
          <w:p w14:paraId="5326477F" w14:textId="77777777" w:rsidR="00622C24" w:rsidRPr="00A15DCB" w:rsidRDefault="00622C24" w:rsidP="00622C24">
            <w:pPr>
              <w:pStyle w:val="TAL"/>
            </w:pPr>
            <w:r w:rsidRPr="00A15DCB">
              <w:t>}</w:t>
            </w:r>
          </w:p>
        </w:tc>
        <w:tc>
          <w:tcPr>
            <w:tcW w:w="2267" w:type="dxa"/>
          </w:tcPr>
          <w:p w14:paraId="7E91B5E4" w14:textId="77777777" w:rsidR="00622C24" w:rsidRPr="00A15DCB" w:rsidRDefault="00622C24" w:rsidP="00622C24">
            <w:pPr>
              <w:pStyle w:val="TAL"/>
            </w:pPr>
          </w:p>
        </w:tc>
        <w:tc>
          <w:tcPr>
            <w:tcW w:w="1700" w:type="dxa"/>
          </w:tcPr>
          <w:p w14:paraId="36FBD51A" w14:textId="77777777" w:rsidR="00622C24" w:rsidRPr="00A15DCB" w:rsidRDefault="00622C24" w:rsidP="00622C24">
            <w:pPr>
              <w:pStyle w:val="TAL"/>
            </w:pPr>
          </w:p>
        </w:tc>
        <w:tc>
          <w:tcPr>
            <w:tcW w:w="1245" w:type="dxa"/>
          </w:tcPr>
          <w:p w14:paraId="762B2839" w14:textId="77777777" w:rsidR="00622C24" w:rsidRPr="00A15DCB" w:rsidRDefault="00622C24" w:rsidP="00622C24">
            <w:pPr>
              <w:pStyle w:val="TAL"/>
            </w:pPr>
          </w:p>
        </w:tc>
      </w:tr>
    </w:tbl>
    <w:p w14:paraId="2125A39A" w14:textId="77777777" w:rsidR="0044677F" w:rsidRPr="00A15DCB" w:rsidRDefault="0044677F" w:rsidP="0044677F"/>
    <w:p w14:paraId="3C021A98" w14:textId="77777777" w:rsidR="0044677F" w:rsidRPr="00A15DCB" w:rsidRDefault="0044677F" w:rsidP="0044677F">
      <w:pPr>
        <w:pStyle w:val="TH"/>
        <w:rPr>
          <w:i/>
        </w:rPr>
      </w:pPr>
      <w:r w:rsidRPr="00A15DCB">
        <w:t xml:space="preserve">Table 7.1.1.1.17.3.3-3: </w:t>
      </w:r>
      <w:r w:rsidRPr="00A15DCB">
        <w:rPr>
          <w:i/>
        </w:rPr>
        <w:t xml:space="preserve">UplinkConfigCommonSIB </w:t>
      </w:r>
      <w:r w:rsidRPr="00A15DCB">
        <w:t>(Table 7.1.1.1.17.3.3-2)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523A928F" w14:textId="77777777" w:rsidTr="00AB7AF6">
        <w:tc>
          <w:tcPr>
            <w:tcW w:w="9747" w:type="dxa"/>
            <w:gridSpan w:val="4"/>
          </w:tcPr>
          <w:p w14:paraId="37C31648" w14:textId="77777777" w:rsidR="0044677F" w:rsidRPr="00A15DCB" w:rsidRDefault="0044677F" w:rsidP="00AB7AF6">
            <w:pPr>
              <w:pStyle w:val="TAH"/>
              <w:jc w:val="left"/>
              <w:rPr>
                <w:b w:val="0"/>
              </w:rPr>
            </w:pPr>
            <w:r w:rsidRPr="00A15DCB">
              <w:rPr>
                <w:b w:val="0"/>
              </w:rPr>
              <w:t>Derivation Path: TS 38.508-1 [4],</w:t>
            </w:r>
            <w:r w:rsidRPr="00A15DCB">
              <w:t xml:space="preserve"> </w:t>
            </w:r>
            <w:r w:rsidRPr="00A15DCB">
              <w:rPr>
                <w:b w:val="0"/>
              </w:rPr>
              <w:t>Table 4.6.3-202</w:t>
            </w:r>
          </w:p>
        </w:tc>
      </w:tr>
      <w:tr w:rsidR="0044677F" w:rsidRPr="00A15DCB" w14:paraId="24A35B5B" w14:textId="77777777" w:rsidTr="00AB7AF6">
        <w:tc>
          <w:tcPr>
            <w:tcW w:w="4535" w:type="dxa"/>
          </w:tcPr>
          <w:p w14:paraId="2C155FF4" w14:textId="77777777" w:rsidR="0044677F" w:rsidRPr="00A15DCB" w:rsidRDefault="0044677F" w:rsidP="00AB7AF6">
            <w:pPr>
              <w:pStyle w:val="TAH"/>
            </w:pPr>
            <w:r w:rsidRPr="00A15DCB">
              <w:t>Information Element</w:t>
            </w:r>
          </w:p>
        </w:tc>
        <w:tc>
          <w:tcPr>
            <w:tcW w:w="2267" w:type="dxa"/>
          </w:tcPr>
          <w:p w14:paraId="4B0ECB9D" w14:textId="77777777" w:rsidR="0044677F" w:rsidRPr="00A15DCB" w:rsidRDefault="0044677F" w:rsidP="00AB7AF6">
            <w:pPr>
              <w:pStyle w:val="TAH"/>
            </w:pPr>
            <w:r w:rsidRPr="00A15DCB">
              <w:t>Value/remark</w:t>
            </w:r>
          </w:p>
        </w:tc>
        <w:tc>
          <w:tcPr>
            <w:tcW w:w="1700" w:type="dxa"/>
          </w:tcPr>
          <w:p w14:paraId="11A613D0" w14:textId="77777777" w:rsidR="0044677F" w:rsidRPr="00A15DCB" w:rsidRDefault="0044677F" w:rsidP="00AB7AF6">
            <w:pPr>
              <w:pStyle w:val="TAH"/>
            </w:pPr>
            <w:r w:rsidRPr="00A15DCB">
              <w:t>Comment</w:t>
            </w:r>
          </w:p>
        </w:tc>
        <w:tc>
          <w:tcPr>
            <w:tcW w:w="1245" w:type="dxa"/>
          </w:tcPr>
          <w:p w14:paraId="2B52DADF" w14:textId="77777777" w:rsidR="0044677F" w:rsidRPr="00A15DCB" w:rsidRDefault="0044677F" w:rsidP="00AB7AF6">
            <w:pPr>
              <w:pStyle w:val="TAH"/>
            </w:pPr>
            <w:r w:rsidRPr="00A15DCB">
              <w:t>Condition</w:t>
            </w:r>
          </w:p>
        </w:tc>
      </w:tr>
      <w:tr w:rsidR="0044677F" w:rsidRPr="00A15DCB" w14:paraId="2B8B2A2A" w14:textId="77777777" w:rsidTr="00AB7AF6">
        <w:tc>
          <w:tcPr>
            <w:tcW w:w="4535" w:type="dxa"/>
          </w:tcPr>
          <w:p w14:paraId="29F46A55" w14:textId="77777777" w:rsidR="0044677F" w:rsidRPr="00A15DCB" w:rsidRDefault="0044677F" w:rsidP="00AB7AF6">
            <w:pPr>
              <w:pStyle w:val="TAL"/>
            </w:pPr>
            <w:r w:rsidRPr="00A15DCB">
              <w:t xml:space="preserve">UplinkConfigCommonSIB ::= </w:t>
            </w:r>
            <w:r w:rsidRPr="00A15DCB">
              <w:rPr>
                <w:snapToGrid w:val="0"/>
              </w:rPr>
              <w:t xml:space="preserve">SEQUENCE </w:t>
            </w:r>
            <w:r w:rsidRPr="00A15DCB">
              <w:t>{</w:t>
            </w:r>
          </w:p>
        </w:tc>
        <w:tc>
          <w:tcPr>
            <w:tcW w:w="2267" w:type="dxa"/>
          </w:tcPr>
          <w:p w14:paraId="20A0022B" w14:textId="77777777" w:rsidR="0044677F" w:rsidRPr="00A15DCB" w:rsidRDefault="0044677F" w:rsidP="00AB7AF6">
            <w:pPr>
              <w:pStyle w:val="TAL"/>
            </w:pPr>
          </w:p>
        </w:tc>
        <w:tc>
          <w:tcPr>
            <w:tcW w:w="1700" w:type="dxa"/>
          </w:tcPr>
          <w:p w14:paraId="357FE372" w14:textId="77777777" w:rsidR="0044677F" w:rsidRPr="00A15DCB" w:rsidRDefault="0044677F" w:rsidP="00AB7AF6">
            <w:pPr>
              <w:pStyle w:val="TAL"/>
            </w:pPr>
          </w:p>
        </w:tc>
        <w:tc>
          <w:tcPr>
            <w:tcW w:w="1245" w:type="dxa"/>
          </w:tcPr>
          <w:p w14:paraId="06454C42" w14:textId="77777777" w:rsidR="0044677F" w:rsidRPr="00A15DCB" w:rsidRDefault="0044677F" w:rsidP="00AB7AF6">
            <w:pPr>
              <w:pStyle w:val="TAL"/>
            </w:pPr>
          </w:p>
        </w:tc>
      </w:tr>
      <w:tr w:rsidR="0044677F" w:rsidRPr="00A15DCB" w14:paraId="42535EFF" w14:textId="77777777" w:rsidTr="00AB7AF6">
        <w:tc>
          <w:tcPr>
            <w:tcW w:w="4535" w:type="dxa"/>
            <w:tcBorders>
              <w:bottom w:val="nil"/>
            </w:tcBorders>
          </w:tcPr>
          <w:p w14:paraId="14DD4ADA" w14:textId="77777777" w:rsidR="0044677F" w:rsidRPr="00A15DCB" w:rsidRDefault="0044677F" w:rsidP="00AB7AF6">
            <w:pPr>
              <w:pStyle w:val="TAL"/>
            </w:pPr>
            <w:r w:rsidRPr="00A15DCB">
              <w:t xml:space="preserve">  initialUplinkBWP</w:t>
            </w:r>
          </w:p>
        </w:tc>
        <w:tc>
          <w:tcPr>
            <w:tcW w:w="2267" w:type="dxa"/>
          </w:tcPr>
          <w:p w14:paraId="088D4C83" w14:textId="77777777" w:rsidR="0044677F" w:rsidRPr="00A15DCB" w:rsidRDefault="0044677F" w:rsidP="00AB7AF6">
            <w:pPr>
              <w:pStyle w:val="TAL"/>
            </w:pPr>
            <w:r w:rsidRPr="00A15DCB">
              <w:t>BWP-UplinkCommon</w:t>
            </w:r>
          </w:p>
        </w:tc>
        <w:tc>
          <w:tcPr>
            <w:tcW w:w="1700" w:type="dxa"/>
          </w:tcPr>
          <w:p w14:paraId="2FBD03B9" w14:textId="77777777" w:rsidR="0044677F" w:rsidRPr="00A15DCB" w:rsidRDefault="0044677F" w:rsidP="00AB7AF6">
            <w:pPr>
              <w:pStyle w:val="TAL"/>
            </w:pPr>
            <w:r w:rsidRPr="00A15DCB">
              <w:t>Table 7.1.1.1.17.3.3-4</w:t>
            </w:r>
          </w:p>
        </w:tc>
        <w:tc>
          <w:tcPr>
            <w:tcW w:w="1245" w:type="dxa"/>
          </w:tcPr>
          <w:p w14:paraId="0144AAA6" w14:textId="77777777" w:rsidR="0044677F" w:rsidRPr="00A15DCB" w:rsidRDefault="0044677F" w:rsidP="00AB7AF6">
            <w:pPr>
              <w:pStyle w:val="TAL"/>
            </w:pPr>
          </w:p>
        </w:tc>
      </w:tr>
      <w:tr w:rsidR="0044677F" w:rsidRPr="00A15DCB" w14:paraId="4F2F53AD" w14:textId="77777777" w:rsidTr="00AB7AF6">
        <w:tc>
          <w:tcPr>
            <w:tcW w:w="4535" w:type="dxa"/>
          </w:tcPr>
          <w:p w14:paraId="13703B6D" w14:textId="77777777" w:rsidR="0044677F" w:rsidRPr="00A15DCB" w:rsidRDefault="0044677F" w:rsidP="00AB7AF6">
            <w:pPr>
              <w:pStyle w:val="TAL"/>
            </w:pPr>
            <w:r w:rsidRPr="00A15DCB">
              <w:t>}</w:t>
            </w:r>
          </w:p>
        </w:tc>
        <w:tc>
          <w:tcPr>
            <w:tcW w:w="2267" w:type="dxa"/>
          </w:tcPr>
          <w:p w14:paraId="53A47AEB" w14:textId="77777777" w:rsidR="0044677F" w:rsidRPr="00A15DCB" w:rsidRDefault="0044677F" w:rsidP="00AB7AF6">
            <w:pPr>
              <w:pStyle w:val="TAL"/>
            </w:pPr>
          </w:p>
        </w:tc>
        <w:tc>
          <w:tcPr>
            <w:tcW w:w="1700" w:type="dxa"/>
          </w:tcPr>
          <w:p w14:paraId="680C7DA8" w14:textId="77777777" w:rsidR="0044677F" w:rsidRPr="00A15DCB" w:rsidRDefault="0044677F" w:rsidP="00AB7AF6">
            <w:pPr>
              <w:pStyle w:val="TAL"/>
            </w:pPr>
          </w:p>
        </w:tc>
        <w:tc>
          <w:tcPr>
            <w:tcW w:w="1245" w:type="dxa"/>
          </w:tcPr>
          <w:p w14:paraId="423D92A3" w14:textId="77777777" w:rsidR="0044677F" w:rsidRPr="00A15DCB" w:rsidRDefault="0044677F" w:rsidP="00AB7AF6">
            <w:pPr>
              <w:pStyle w:val="TAL"/>
            </w:pPr>
          </w:p>
        </w:tc>
      </w:tr>
    </w:tbl>
    <w:p w14:paraId="65A9F33B" w14:textId="77777777" w:rsidR="0044677F" w:rsidRPr="00A15DCB" w:rsidRDefault="0044677F" w:rsidP="0044677F">
      <w:pPr>
        <w:rPr>
          <w:rFonts w:eastAsia="MS Mincho"/>
        </w:rPr>
      </w:pPr>
    </w:p>
    <w:p w14:paraId="43E5010A" w14:textId="77777777" w:rsidR="0044677F" w:rsidRPr="00A15DCB" w:rsidRDefault="0044677F" w:rsidP="0044677F">
      <w:pPr>
        <w:pStyle w:val="TH"/>
      </w:pPr>
      <w:r w:rsidRPr="00A15DCB">
        <w:t xml:space="preserve">Table 7.1.1.1.17.3.3-4: </w:t>
      </w:r>
      <w:r w:rsidRPr="00A15DCB">
        <w:rPr>
          <w:i/>
        </w:rPr>
        <w:t xml:space="preserve">BWP-UplinkCommon </w:t>
      </w:r>
      <w:r w:rsidRPr="00A15DCB">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304F8F0B" w14:textId="77777777" w:rsidTr="00AB7AF6">
        <w:tc>
          <w:tcPr>
            <w:tcW w:w="9747" w:type="dxa"/>
            <w:gridSpan w:val="4"/>
          </w:tcPr>
          <w:p w14:paraId="4365B7F8" w14:textId="77777777" w:rsidR="0044677F" w:rsidRPr="00A15DCB" w:rsidRDefault="0044677F" w:rsidP="00AB7AF6">
            <w:pPr>
              <w:pStyle w:val="TAH"/>
              <w:jc w:val="left"/>
              <w:rPr>
                <w:b w:val="0"/>
              </w:rPr>
            </w:pPr>
            <w:r w:rsidRPr="00A15DCB">
              <w:rPr>
                <w:b w:val="0"/>
              </w:rPr>
              <w:t>Derivation Path: TS 38.508-1 [4],</w:t>
            </w:r>
            <w:r w:rsidRPr="00A15DCB">
              <w:t xml:space="preserve"> </w:t>
            </w:r>
            <w:r w:rsidRPr="00A15DCB">
              <w:rPr>
                <w:b w:val="0"/>
              </w:rPr>
              <w:t>Table 4.6.3-14</w:t>
            </w:r>
          </w:p>
        </w:tc>
      </w:tr>
      <w:tr w:rsidR="0044677F" w:rsidRPr="00A15DCB" w14:paraId="3B830D19" w14:textId="77777777" w:rsidTr="00AB7AF6">
        <w:tc>
          <w:tcPr>
            <w:tcW w:w="4535" w:type="dxa"/>
          </w:tcPr>
          <w:p w14:paraId="772F6CB0" w14:textId="77777777" w:rsidR="0044677F" w:rsidRPr="00A15DCB" w:rsidRDefault="0044677F" w:rsidP="00AB7AF6">
            <w:pPr>
              <w:pStyle w:val="TAH"/>
            </w:pPr>
            <w:r w:rsidRPr="00A15DCB">
              <w:t>Information Element</w:t>
            </w:r>
          </w:p>
        </w:tc>
        <w:tc>
          <w:tcPr>
            <w:tcW w:w="2267" w:type="dxa"/>
          </w:tcPr>
          <w:p w14:paraId="71699804" w14:textId="77777777" w:rsidR="0044677F" w:rsidRPr="00A15DCB" w:rsidRDefault="0044677F" w:rsidP="00AB7AF6">
            <w:pPr>
              <w:pStyle w:val="TAH"/>
            </w:pPr>
            <w:r w:rsidRPr="00A15DCB">
              <w:t>Value/remark</w:t>
            </w:r>
          </w:p>
        </w:tc>
        <w:tc>
          <w:tcPr>
            <w:tcW w:w="1700" w:type="dxa"/>
          </w:tcPr>
          <w:p w14:paraId="7AF9C9DC" w14:textId="77777777" w:rsidR="0044677F" w:rsidRPr="00A15DCB" w:rsidRDefault="0044677F" w:rsidP="00AB7AF6">
            <w:pPr>
              <w:pStyle w:val="TAH"/>
            </w:pPr>
            <w:r w:rsidRPr="00A15DCB">
              <w:t>Comment</w:t>
            </w:r>
          </w:p>
        </w:tc>
        <w:tc>
          <w:tcPr>
            <w:tcW w:w="1245" w:type="dxa"/>
          </w:tcPr>
          <w:p w14:paraId="5BC1F93A" w14:textId="77777777" w:rsidR="0044677F" w:rsidRPr="00A15DCB" w:rsidRDefault="0044677F" w:rsidP="00AB7AF6">
            <w:pPr>
              <w:pStyle w:val="TAH"/>
            </w:pPr>
            <w:r w:rsidRPr="00A15DCB">
              <w:t>Condition</w:t>
            </w:r>
          </w:p>
        </w:tc>
      </w:tr>
      <w:tr w:rsidR="0044677F" w:rsidRPr="00A15DCB" w14:paraId="093DFB53" w14:textId="77777777" w:rsidTr="00AB7AF6">
        <w:tc>
          <w:tcPr>
            <w:tcW w:w="4535" w:type="dxa"/>
          </w:tcPr>
          <w:p w14:paraId="2D9A488E" w14:textId="77777777" w:rsidR="0044677F" w:rsidRPr="00A15DCB" w:rsidRDefault="0044677F" w:rsidP="00AB7AF6">
            <w:pPr>
              <w:pStyle w:val="TAL"/>
            </w:pPr>
            <w:r w:rsidRPr="00A15DCB">
              <w:t xml:space="preserve">BWP-UplinkCommon ::= </w:t>
            </w:r>
            <w:r w:rsidRPr="00A15DCB">
              <w:rPr>
                <w:snapToGrid w:val="0"/>
              </w:rPr>
              <w:t xml:space="preserve">SEQUENCE </w:t>
            </w:r>
            <w:r w:rsidRPr="00A15DCB">
              <w:t>{</w:t>
            </w:r>
          </w:p>
        </w:tc>
        <w:tc>
          <w:tcPr>
            <w:tcW w:w="2267" w:type="dxa"/>
          </w:tcPr>
          <w:p w14:paraId="12DE4C93" w14:textId="77777777" w:rsidR="0044677F" w:rsidRPr="00A15DCB" w:rsidRDefault="0044677F" w:rsidP="00AB7AF6">
            <w:pPr>
              <w:pStyle w:val="TAL"/>
            </w:pPr>
          </w:p>
        </w:tc>
        <w:tc>
          <w:tcPr>
            <w:tcW w:w="1700" w:type="dxa"/>
          </w:tcPr>
          <w:p w14:paraId="752C66D6" w14:textId="77777777" w:rsidR="0044677F" w:rsidRPr="00A15DCB" w:rsidRDefault="0044677F" w:rsidP="00AB7AF6">
            <w:pPr>
              <w:pStyle w:val="TAL"/>
            </w:pPr>
          </w:p>
        </w:tc>
        <w:tc>
          <w:tcPr>
            <w:tcW w:w="1245" w:type="dxa"/>
          </w:tcPr>
          <w:p w14:paraId="43720BDD" w14:textId="77777777" w:rsidR="0044677F" w:rsidRPr="00A15DCB" w:rsidRDefault="0044677F" w:rsidP="00AB7AF6">
            <w:pPr>
              <w:pStyle w:val="TAL"/>
            </w:pPr>
          </w:p>
        </w:tc>
      </w:tr>
      <w:tr w:rsidR="0044677F" w:rsidRPr="00A15DCB" w14:paraId="5B53E064" w14:textId="77777777" w:rsidTr="00AB7AF6">
        <w:tc>
          <w:tcPr>
            <w:tcW w:w="4535" w:type="dxa"/>
          </w:tcPr>
          <w:p w14:paraId="29DF510E" w14:textId="789A6CFA" w:rsidR="0044677F" w:rsidRPr="00A15DCB" w:rsidRDefault="0044677F" w:rsidP="00AB7AF6">
            <w:pPr>
              <w:pStyle w:val="TAL"/>
            </w:pPr>
            <w:r w:rsidRPr="00A15DCB">
              <w:t xml:space="preserve">  </w:t>
            </w:r>
            <w:r w:rsidR="00622C24" w:rsidRPr="00A15DCB">
              <w:t>rach-ConfigCommon</w:t>
            </w:r>
            <w:r w:rsidRPr="00A15DCB">
              <w:t xml:space="preserve"> CHOICE {</w:t>
            </w:r>
          </w:p>
        </w:tc>
        <w:tc>
          <w:tcPr>
            <w:tcW w:w="2267" w:type="dxa"/>
          </w:tcPr>
          <w:p w14:paraId="77355EDF" w14:textId="77777777" w:rsidR="0044677F" w:rsidRPr="00A15DCB" w:rsidRDefault="0044677F" w:rsidP="00AB7AF6">
            <w:pPr>
              <w:pStyle w:val="TAL"/>
            </w:pPr>
          </w:p>
        </w:tc>
        <w:tc>
          <w:tcPr>
            <w:tcW w:w="1700" w:type="dxa"/>
          </w:tcPr>
          <w:p w14:paraId="55859A94" w14:textId="77777777" w:rsidR="0044677F" w:rsidRPr="00A15DCB" w:rsidRDefault="0044677F" w:rsidP="00AB7AF6">
            <w:pPr>
              <w:pStyle w:val="TAL"/>
            </w:pPr>
          </w:p>
        </w:tc>
        <w:tc>
          <w:tcPr>
            <w:tcW w:w="1245" w:type="dxa"/>
          </w:tcPr>
          <w:p w14:paraId="01880C7E" w14:textId="77777777" w:rsidR="0044677F" w:rsidRPr="00A15DCB" w:rsidRDefault="0044677F" w:rsidP="00AB7AF6">
            <w:pPr>
              <w:pStyle w:val="TAL"/>
            </w:pPr>
          </w:p>
        </w:tc>
      </w:tr>
      <w:tr w:rsidR="0044677F" w:rsidRPr="00A15DCB" w14:paraId="0D2FD581" w14:textId="77777777" w:rsidTr="00AB7AF6">
        <w:tc>
          <w:tcPr>
            <w:tcW w:w="4535" w:type="dxa"/>
          </w:tcPr>
          <w:p w14:paraId="2ADA37B8" w14:textId="5753BA4A" w:rsidR="0044677F" w:rsidRPr="00A15DCB" w:rsidRDefault="0044677F" w:rsidP="00AB7AF6">
            <w:pPr>
              <w:pStyle w:val="TAL"/>
              <w:rPr>
                <w:lang w:eastAsia="zh-CN"/>
              </w:rPr>
            </w:pPr>
            <w:r w:rsidRPr="00A15DCB">
              <w:rPr>
                <w:lang w:eastAsia="zh-CN"/>
              </w:rPr>
              <w:t xml:space="preserve">    </w:t>
            </w:r>
            <w:r w:rsidR="00622C24" w:rsidRPr="00A15DCB">
              <w:t>setup</w:t>
            </w:r>
          </w:p>
        </w:tc>
        <w:tc>
          <w:tcPr>
            <w:tcW w:w="2267" w:type="dxa"/>
          </w:tcPr>
          <w:p w14:paraId="10985448" w14:textId="77777777" w:rsidR="0044677F" w:rsidRPr="00A15DCB" w:rsidRDefault="0044677F" w:rsidP="00AB7AF6">
            <w:pPr>
              <w:pStyle w:val="TAL"/>
            </w:pPr>
            <w:r w:rsidRPr="00A15DCB">
              <w:t>RACH-ConfigCommon</w:t>
            </w:r>
          </w:p>
        </w:tc>
        <w:tc>
          <w:tcPr>
            <w:tcW w:w="1700" w:type="dxa"/>
          </w:tcPr>
          <w:p w14:paraId="3EE5F7BE" w14:textId="77777777" w:rsidR="0044677F" w:rsidRPr="00A15DCB" w:rsidRDefault="0044677F" w:rsidP="00AB7AF6">
            <w:pPr>
              <w:pStyle w:val="TAL"/>
            </w:pPr>
            <w:r w:rsidRPr="00A15DCB">
              <w:t>Table 7.1.1.1.17.3.3-5</w:t>
            </w:r>
          </w:p>
        </w:tc>
        <w:tc>
          <w:tcPr>
            <w:tcW w:w="1245" w:type="dxa"/>
          </w:tcPr>
          <w:p w14:paraId="175E0699" w14:textId="4D4366BE" w:rsidR="0044677F" w:rsidRPr="00A15DCB" w:rsidRDefault="0051146C" w:rsidP="00AB7AF6">
            <w:pPr>
              <w:pStyle w:val="TAL"/>
            </w:pPr>
            <w:r w:rsidRPr="00A15DCB">
              <w:t>Step 1</w:t>
            </w:r>
          </w:p>
        </w:tc>
      </w:tr>
      <w:tr w:rsidR="0044677F" w:rsidRPr="00A15DCB" w14:paraId="7A808DE2" w14:textId="77777777" w:rsidTr="00AB7AF6">
        <w:tc>
          <w:tcPr>
            <w:tcW w:w="4535" w:type="dxa"/>
          </w:tcPr>
          <w:p w14:paraId="7F1E78FF" w14:textId="77777777" w:rsidR="0044677F" w:rsidRPr="00A15DCB" w:rsidRDefault="0044677F" w:rsidP="00AB7AF6">
            <w:pPr>
              <w:pStyle w:val="TAL"/>
              <w:rPr>
                <w:lang w:eastAsia="zh-CN"/>
              </w:rPr>
            </w:pPr>
            <w:r w:rsidRPr="00A15DCB">
              <w:t xml:space="preserve">  </w:t>
            </w:r>
            <w:r w:rsidRPr="00A15DCB">
              <w:rPr>
                <w:lang w:eastAsia="zh-CN"/>
              </w:rPr>
              <w:t>}</w:t>
            </w:r>
          </w:p>
        </w:tc>
        <w:tc>
          <w:tcPr>
            <w:tcW w:w="2267" w:type="dxa"/>
          </w:tcPr>
          <w:p w14:paraId="4F14C53F" w14:textId="77777777" w:rsidR="0044677F" w:rsidRPr="00A15DCB" w:rsidRDefault="0044677F" w:rsidP="00AB7AF6">
            <w:pPr>
              <w:pStyle w:val="TAL"/>
            </w:pPr>
          </w:p>
        </w:tc>
        <w:tc>
          <w:tcPr>
            <w:tcW w:w="1700" w:type="dxa"/>
          </w:tcPr>
          <w:p w14:paraId="6ADFF067" w14:textId="77777777" w:rsidR="0044677F" w:rsidRPr="00A15DCB" w:rsidRDefault="0044677F" w:rsidP="00AB7AF6">
            <w:pPr>
              <w:pStyle w:val="TAL"/>
            </w:pPr>
          </w:p>
        </w:tc>
        <w:tc>
          <w:tcPr>
            <w:tcW w:w="1245" w:type="dxa"/>
          </w:tcPr>
          <w:p w14:paraId="2C169C8D" w14:textId="77777777" w:rsidR="0044677F" w:rsidRPr="00A15DCB" w:rsidRDefault="0044677F" w:rsidP="00AB7AF6">
            <w:pPr>
              <w:pStyle w:val="TAL"/>
            </w:pPr>
          </w:p>
        </w:tc>
      </w:tr>
      <w:tr w:rsidR="0044677F" w:rsidRPr="00A15DCB" w14:paraId="5E672EA8" w14:textId="77777777" w:rsidTr="00AB7AF6">
        <w:tc>
          <w:tcPr>
            <w:tcW w:w="4535" w:type="dxa"/>
          </w:tcPr>
          <w:p w14:paraId="30D00DF0" w14:textId="77777777" w:rsidR="0044677F" w:rsidRPr="00A15DCB" w:rsidRDefault="0044677F" w:rsidP="00AB7AF6">
            <w:pPr>
              <w:pStyle w:val="TAL"/>
            </w:pPr>
            <w:r w:rsidRPr="00A15DCB">
              <w:t>}</w:t>
            </w:r>
          </w:p>
        </w:tc>
        <w:tc>
          <w:tcPr>
            <w:tcW w:w="2267" w:type="dxa"/>
          </w:tcPr>
          <w:p w14:paraId="38B38D53" w14:textId="77777777" w:rsidR="0044677F" w:rsidRPr="00A15DCB" w:rsidRDefault="0044677F" w:rsidP="00AB7AF6">
            <w:pPr>
              <w:pStyle w:val="TAL"/>
            </w:pPr>
          </w:p>
        </w:tc>
        <w:tc>
          <w:tcPr>
            <w:tcW w:w="1700" w:type="dxa"/>
          </w:tcPr>
          <w:p w14:paraId="5B417A86" w14:textId="77777777" w:rsidR="0044677F" w:rsidRPr="00A15DCB" w:rsidRDefault="0044677F" w:rsidP="00AB7AF6">
            <w:pPr>
              <w:pStyle w:val="TAL"/>
            </w:pPr>
          </w:p>
        </w:tc>
        <w:tc>
          <w:tcPr>
            <w:tcW w:w="1245" w:type="dxa"/>
          </w:tcPr>
          <w:p w14:paraId="7A064A8E" w14:textId="77777777" w:rsidR="0044677F" w:rsidRPr="00A15DCB" w:rsidRDefault="0044677F" w:rsidP="00AB7AF6">
            <w:pPr>
              <w:pStyle w:val="TAL"/>
            </w:pPr>
          </w:p>
        </w:tc>
      </w:tr>
    </w:tbl>
    <w:p w14:paraId="028B7DAD" w14:textId="77777777" w:rsidR="00622C24" w:rsidRPr="00A15DCB" w:rsidRDefault="00622C24" w:rsidP="00622C24"/>
    <w:p w14:paraId="3C6117DC" w14:textId="77777777" w:rsidR="00622C24" w:rsidRPr="00A15DCB" w:rsidRDefault="00622C24" w:rsidP="00622C24">
      <w:pPr>
        <w:pStyle w:val="TH"/>
      </w:pPr>
      <w:r w:rsidRPr="00A15DCB">
        <w:lastRenderedPageBreak/>
        <w:t xml:space="preserve">Table 7.1.1.1.17.3.3-4A: </w:t>
      </w:r>
      <w:r w:rsidRPr="00A15DCB">
        <w:rPr>
          <w:i/>
        </w:rPr>
        <w:t xml:space="preserve">BWP-UplinkCommon-RedCap </w:t>
      </w:r>
      <w:r w:rsidRPr="00A15DCB">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A15DCB" w14:paraId="07307BD6" w14:textId="77777777" w:rsidTr="00AB7AF6">
        <w:tc>
          <w:tcPr>
            <w:tcW w:w="9747" w:type="dxa"/>
            <w:gridSpan w:val="4"/>
          </w:tcPr>
          <w:p w14:paraId="73DD2DBC" w14:textId="77777777" w:rsidR="00622C24" w:rsidRPr="00A15DCB" w:rsidRDefault="00622C24" w:rsidP="00AB7AF6">
            <w:pPr>
              <w:pStyle w:val="TAH"/>
              <w:jc w:val="left"/>
              <w:rPr>
                <w:b w:val="0"/>
              </w:rPr>
            </w:pPr>
            <w:r w:rsidRPr="00A15DCB">
              <w:rPr>
                <w:b w:val="0"/>
              </w:rPr>
              <w:t>Derivation Path: TS 38.508-1 [4],</w:t>
            </w:r>
            <w:r w:rsidRPr="00A15DCB">
              <w:t xml:space="preserve"> </w:t>
            </w:r>
            <w:r w:rsidRPr="00A15DCB">
              <w:rPr>
                <w:b w:val="0"/>
              </w:rPr>
              <w:t>Table 4.6.3-14</w:t>
            </w:r>
          </w:p>
        </w:tc>
      </w:tr>
      <w:tr w:rsidR="00622C24" w:rsidRPr="00A15DCB" w14:paraId="760B844F" w14:textId="77777777" w:rsidTr="00AB7AF6">
        <w:tc>
          <w:tcPr>
            <w:tcW w:w="4535" w:type="dxa"/>
          </w:tcPr>
          <w:p w14:paraId="6A0B8201" w14:textId="77777777" w:rsidR="00622C24" w:rsidRPr="00A15DCB" w:rsidRDefault="00622C24" w:rsidP="00AB7AF6">
            <w:pPr>
              <w:pStyle w:val="TAH"/>
            </w:pPr>
            <w:r w:rsidRPr="00A15DCB">
              <w:t>Information Element</w:t>
            </w:r>
          </w:p>
        </w:tc>
        <w:tc>
          <w:tcPr>
            <w:tcW w:w="2267" w:type="dxa"/>
          </w:tcPr>
          <w:p w14:paraId="56874238" w14:textId="77777777" w:rsidR="00622C24" w:rsidRPr="00A15DCB" w:rsidRDefault="00622C24" w:rsidP="00AB7AF6">
            <w:pPr>
              <w:pStyle w:val="TAH"/>
            </w:pPr>
            <w:r w:rsidRPr="00A15DCB">
              <w:t>Value/remark</w:t>
            </w:r>
          </w:p>
        </w:tc>
        <w:tc>
          <w:tcPr>
            <w:tcW w:w="1700" w:type="dxa"/>
          </w:tcPr>
          <w:p w14:paraId="1E0440BA" w14:textId="77777777" w:rsidR="00622C24" w:rsidRPr="00A15DCB" w:rsidRDefault="00622C24" w:rsidP="00AB7AF6">
            <w:pPr>
              <w:pStyle w:val="TAH"/>
            </w:pPr>
            <w:r w:rsidRPr="00A15DCB">
              <w:t>Comment</w:t>
            </w:r>
          </w:p>
        </w:tc>
        <w:tc>
          <w:tcPr>
            <w:tcW w:w="1245" w:type="dxa"/>
          </w:tcPr>
          <w:p w14:paraId="2433E601" w14:textId="77777777" w:rsidR="00622C24" w:rsidRPr="00A15DCB" w:rsidRDefault="00622C24" w:rsidP="00AB7AF6">
            <w:pPr>
              <w:pStyle w:val="TAH"/>
            </w:pPr>
            <w:r w:rsidRPr="00A15DCB">
              <w:t>Condition</w:t>
            </w:r>
          </w:p>
        </w:tc>
      </w:tr>
      <w:tr w:rsidR="00622C24" w:rsidRPr="00A15DCB" w14:paraId="2FB2EBE7" w14:textId="77777777" w:rsidTr="00AB7AF6">
        <w:tc>
          <w:tcPr>
            <w:tcW w:w="4535" w:type="dxa"/>
          </w:tcPr>
          <w:p w14:paraId="32DFC3A2" w14:textId="77777777" w:rsidR="00622C24" w:rsidRPr="00A15DCB" w:rsidRDefault="00622C24" w:rsidP="00AB7AF6">
            <w:pPr>
              <w:pStyle w:val="TAL"/>
            </w:pPr>
            <w:r w:rsidRPr="00A15DCB">
              <w:t xml:space="preserve">BWP-UplinkCommon ::= </w:t>
            </w:r>
            <w:r w:rsidRPr="00A15DCB">
              <w:rPr>
                <w:snapToGrid w:val="0"/>
              </w:rPr>
              <w:t xml:space="preserve">SEQUENCE </w:t>
            </w:r>
            <w:r w:rsidRPr="00A15DCB">
              <w:t>{</w:t>
            </w:r>
          </w:p>
        </w:tc>
        <w:tc>
          <w:tcPr>
            <w:tcW w:w="2267" w:type="dxa"/>
          </w:tcPr>
          <w:p w14:paraId="4D60FE49" w14:textId="77777777" w:rsidR="00622C24" w:rsidRPr="00A15DCB" w:rsidRDefault="00622C24" w:rsidP="00AB7AF6">
            <w:pPr>
              <w:pStyle w:val="TAL"/>
            </w:pPr>
          </w:p>
        </w:tc>
        <w:tc>
          <w:tcPr>
            <w:tcW w:w="1700" w:type="dxa"/>
          </w:tcPr>
          <w:p w14:paraId="1D080798" w14:textId="77777777" w:rsidR="00622C24" w:rsidRPr="00A15DCB" w:rsidRDefault="00622C24" w:rsidP="00AB7AF6">
            <w:pPr>
              <w:pStyle w:val="TAL"/>
            </w:pPr>
          </w:p>
        </w:tc>
        <w:tc>
          <w:tcPr>
            <w:tcW w:w="1245" w:type="dxa"/>
          </w:tcPr>
          <w:p w14:paraId="58181A39" w14:textId="77777777" w:rsidR="00622C24" w:rsidRPr="00A15DCB" w:rsidRDefault="00622C24" w:rsidP="00AB7AF6">
            <w:pPr>
              <w:pStyle w:val="TAL"/>
            </w:pPr>
          </w:p>
        </w:tc>
      </w:tr>
      <w:tr w:rsidR="00622C24" w:rsidRPr="00A15DCB" w14:paraId="3108B4BB" w14:textId="77777777" w:rsidTr="00AB7AF6">
        <w:tc>
          <w:tcPr>
            <w:tcW w:w="4535" w:type="dxa"/>
          </w:tcPr>
          <w:p w14:paraId="7E10C5AB" w14:textId="77777777" w:rsidR="00622C24" w:rsidRPr="00A15DCB" w:rsidRDefault="00622C24" w:rsidP="00AB7AF6">
            <w:pPr>
              <w:pStyle w:val="TAL"/>
            </w:pPr>
            <w:r w:rsidRPr="00A15DCB">
              <w:t xml:space="preserve">  rach-ConfigCommon CHOICE {</w:t>
            </w:r>
          </w:p>
        </w:tc>
        <w:tc>
          <w:tcPr>
            <w:tcW w:w="2267" w:type="dxa"/>
          </w:tcPr>
          <w:p w14:paraId="647C3FA2" w14:textId="77777777" w:rsidR="00622C24" w:rsidRPr="00A15DCB" w:rsidRDefault="00622C24" w:rsidP="00AB7AF6">
            <w:pPr>
              <w:pStyle w:val="TAL"/>
            </w:pPr>
          </w:p>
        </w:tc>
        <w:tc>
          <w:tcPr>
            <w:tcW w:w="1700" w:type="dxa"/>
          </w:tcPr>
          <w:p w14:paraId="0DA21647" w14:textId="77777777" w:rsidR="00622C24" w:rsidRPr="00A15DCB" w:rsidRDefault="00622C24" w:rsidP="00AB7AF6">
            <w:pPr>
              <w:pStyle w:val="TAL"/>
            </w:pPr>
          </w:p>
        </w:tc>
        <w:tc>
          <w:tcPr>
            <w:tcW w:w="1245" w:type="dxa"/>
          </w:tcPr>
          <w:p w14:paraId="1E3D4EE7" w14:textId="77777777" w:rsidR="00622C24" w:rsidRPr="00A15DCB" w:rsidRDefault="00622C24" w:rsidP="00AB7AF6">
            <w:pPr>
              <w:pStyle w:val="TAL"/>
            </w:pPr>
          </w:p>
        </w:tc>
      </w:tr>
      <w:tr w:rsidR="00622C24" w:rsidRPr="00A15DCB" w14:paraId="600D9EDA" w14:textId="77777777" w:rsidTr="00AB7AF6">
        <w:tc>
          <w:tcPr>
            <w:tcW w:w="4535" w:type="dxa"/>
          </w:tcPr>
          <w:p w14:paraId="360A4858" w14:textId="77777777" w:rsidR="00622C24" w:rsidRPr="00A15DCB" w:rsidRDefault="00622C24" w:rsidP="00AB7AF6">
            <w:pPr>
              <w:pStyle w:val="TAL"/>
              <w:rPr>
                <w:lang w:eastAsia="zh-CN"/>
              </w:rPr>
            </w:pPr>
            <w:r w:rsidRPr="00A15DCB">
              <w:rPr>
                <w:lang w:eastAsia="zh-CN"/>
              </w:rPr>
              <w:t xml:space="preserve">    </w:t>
            </w:r>
            <w:r w:rsidRPr="00A15DCB">
              <w:t>setup</w:t>
            </w:r>
          </w:p>
        </w:tc>
        <w:tc>
          <w:tcPr>
            <w:tcW w:w="2267" w:type="dxa"/>
          </w:tcPr>
          <w:p w14:paraId="43862CB6" w14:textId="77777777" w:rsidR="00622C24" w:rsidRPr="00A15DCB" w:rsidRDefault="00622C24" w:rsidP="00AB7AF6">
            <w:pPr>
              <w:pStyle w:val="TAL"/>
            </w:pPr>
            <w:r w:rsidRPr="00A15DCB">
              <w:t>RACH-ConfigCommon</w:t>
            </w:r>
          </w:p>
        </w:tc>
        <w:tc>
          <w:tcPr>
            <w:tcW w:w="1700" w:type="dxa"/>
          </w:tcPr>
          <w:p w14:paraId="0D6E2CAB" w14:textId="77777777" w:rsidR="00622C24" w:rsidRPr="00A15DCB" w:rsidRDefault="00622C24" w:rsidP="00AB7AF6">
            <w:pPr>
              <w:pStyle w:val="TAL"/>
            </w:pPr>
            <w:r w:rsidRPr="00A15DCB">
              <w:t>Table 7.1.1.1.17.3.3-5</w:t>
            </w:r>
          </w:p>
        </w:tc>
        <w:tc>
          <w:tcPr>
            <w:tcW w:w="1245" w:type="dxa"/>
          </w:tcPr>
          <w:p w14:paraId="56B45AD6" w14:textId="50855457" w:rsidR="00622C24" w:rsidRPr="00A15DCB" w:rsidRDefault="0051146C" w:rsidP="00AB7AF6">
            <w:pPr>
              <w:pStyle w:val="TAL"/>
            </w:pPr>
            <w:r w:rsidRPr="00A15DCB">
              <w:t>Step 12</w:t>
            </w:r>
          </w:p>
        </w:tc>
      </w:tr>
      <w:tr w:rsidR="00622C24" w:rsidRPr="00A15DCB" w14:paraId="08C0B55C" w14:textId="77777777" w:rsidTr="00AB7AF6">
        <w:tc>
          <w:tcPr>
            <w:tcW w:w="4535" w:type="dxa"/>
          </w:tcPr>
          <w:p w14:paraId="05940C9B" w14:textId="77777777" w:rsidR="00622C24" w:rsidRPr="00A15DCB" w:rsidRDefault="00622C24" w:rsidP="00AB7AF6">
            <w:pPr>
              <w:pStyle w:val="TAL"/>
              <w:rPr>
                <w:lang w:eastAsia="zh-CN"/>
              </w:rPr>
            </w:pPr>
            <w:r w:rsidRPr="00A15DCB">
              <w:t xml:space="preserve">  </w:t>
            </w:r>
            <w:r w:rsidRPr="00A15DCB">
              <w:rPr>
                <w:lang w:eastAsia="zh-CN"/>
              </w:rPr>
              <w:t>}</w:t>
            </w:r>
          </w:p>
        </w:tc>
        <w:tc>
          <w:tcPr>
            <w:tcW w:w="2267" w:type="dxa"/>
          </w:tcPr>
          <w:p w14:paraId="1BB45002" w14:textId="77777777" w:rsidR="00622C24" w:rsidRPr="00A15DCB" w:rsidRDefault="00622C24" w:rsidP="00AB7AF6">
            <w:pPr>
              <w:pStyle w:val="TAL"/>
            </w:pPr>
          </w:p>
        </w:tc>
        <w:tc>
          <w:tcPr>
            <w:tcW w:w="1700" w:type="dxa"/>
          </w:tcPr>
          <w:p w14:paraId="6F6E0AF4" w14:textId="77777777" w:rsidR="00622C24" w:rsidRPr="00A15DCB" w:rsidRDefault="00622C24" w:rsidP="00AB7AF6">
            <w:pPr>
              <w:pStyle w:val="TAL"/>
            </w:pPr>
          </w:p>
        </w:tc>
        <w:tc>
          <w:tcPr>
            <w:tcW w:w="1245" w:type="dxa"/>
          </w:tcPr>
          <w:p w14:paraId="6BA7359D" w14:textId="77777777" w:rsidR="00622C24" w:rsidRPr="00A15DCB" w:rsidRDefault="00622C24" w:rsidP="00AB7AF6">
            <w:pPr>
              <w:pStyle w:val="TAL"/>
            </w:pPr>
          </w:p>
        </w:tc>
      </w:tr>
      <w:tr w:rsidR="00622C24" w:rsidRPr="00A15DCB" w14:paraId="634F1C6C" w14:textId="77777777" w:rsidTr="00AB7AF6">
        <w:tc>
          <w:tcPr>
            <w:tcW w:w="4535" w:type="dxa"/>
          </w:tcPr>
          <w:p w14:paraId="63FA3E7F" w14:textId="77777777" w:rsidR="00622C24" w:rsidRPr="00A15DCB" w:rsidRDefault="00622C24" w:rsidP="00AB7AF6">
            <w:pPr>
              <w:pStyle w:val="TAL"/>
            </w:pPr>
            <w:r w:rsidRPr="00A15DCB">
              <w:t xml:space="preserve">  pucch-ConfigCommon CHOICE {</w:t>
            </w:r>
          </w:p>
        </w:tc>
        <w:tc>
          <w:tcPr>
            <w:tcW w:w="2267" w:type="dxa"/>
          </w:tcPr>
          <w:p w14:paraId="123C7132" w14:textId="77777777" w:rsidR="00622C24" w:rsidRPr="00A15DCB" w:rsidRDefault="00622C24" w:rsidP="00AB7AF6">
            <w:pPr>
              <w:pStyle w:val="TAL"/>
            </w:pPr>
          </w:p>
        </w:tc>
        <w:tc>
          <w:tcPr>
            <w:tcW w:w="1700" w:type="dxa"/>
          </w:tcPr>
          <w:p w14:paraId="33CF4396" w14:textId="77777777" w:rsidR="00622C24" w:rsidRPr="00A15DCB" w:rsidRDefault="00622C24" w:rsidP="00AB7AF6">
            <w:pPr>
              <w:pStyle w:val="TAL"/>
            </w:pPr>
          </w:p>
        </w:tc>
        <w:tc>
          <w:tcPr>
            <w:tcW w:w="1245" w:type="dxa"/>
          </w:tcPr>
          <w:p w14:paraId="3160A2B7" w14:textId="77777777" w:rsidR="00622C24" w:rsidRPr="00A15DCB" w:rsidRDefault="00622C24" w:rsidP="00AB7AF6">
            <w:pPr>
              <w:pStyle w:val="TAL"/>
              <w:rPr>
                <w:lang w:eastAsia="zh-CN"/>
              </w:rPr>
            </w:pPr>
          </w:p>
        </w:tc>
      </w:tr>
      <w:tr w:rsidR="00622C24" w:rsidRPr="00A15DCB" w14:paraId="6C95EBAC" w14:textId="77777777" w:rsidTr="00AB7AF6">
        <w:tc>
          <w:tcPr>
            <w:tcW w:w="4535" w:type="dxa"/>
          </w:tcPr>
          <w:p w14:paraId="6D02422F" w14:textId="77777777" w:rsidR="00622C24" w:rsidRPr="00A15DCB" w:rsidRDefault="00622C24" w:rsidP="00AB7AF6">
            <w:pPr>
              <w:pStyle w:val="TAL"/>
            </w:pPr>
            <w:r w:rsidRPr="00A15DCB">
              <w:t xml:space="preserve">    setup</w:t>
            </w:r>
          </w:p>
        </w:tc>
        <w:tc>
          <w:tcPr>
            <w:tcW w:w="2267" w:type="dxa"/>
          </w:tcPr>
          <w:p w14:paraId="0AB1F4F2" w14:textId="77777777" w:rsidR="00622C24" w:rsidRPr="00A15DCB" w:rsidRDefault="00622C24" w:rsidP="00AB7AF6">
            <w:pPr>
              <w:pStyle w:val="TAL"/>
            </w:pPr>
            <w:r w:rsidRPr="00A15DCB">
              <w:t>PUCCH-ConfigCommon-RedCap</w:t>
            </w:r>
          </w:p>
        </w:tc>
        <w:tc>
          <w:tcPr>
            <w:tcW w:w="1700" w:type="dxa"/>
          </w:tcPr>
          <w:p w14:paraId="680EA2BB" w14:textId="77777777" w:rsidR="00622C24" w:rsidRPr="00A15DCB" w:rsidRDefault="00622C24" w:rsidP="00AB7AF6">
            <w:pPr>
              <w:pStyle w:val="TAL"/>
            </w:pPr>
            <w:r w:rsidRPr="00A15DCB">
              <w:t>Table 7.1.1.1.17.3.3-6</w:t>
            </w:r>
          </w:p>
        </w:tc>
        <w:tc>
          <w:tcPr>
            <w:tcW w:w="1245" w:type="dxa"/>
          </w:tcPr>
          <w:p w14:paraId="1485D054" w14:textId="096BFA1F" w:rsidR="00622C24" w:rsidRPr="00A15DCB" w:rsidRDefault="0051146C" w:rsidP="00AB7AF6">
            <w:pPr>
              <w:pStyle w:val="TAL"/>
            </w:pPr>
            <w:r w:rsidRPr="00A15DCB">
              <w:rPr>
                <w:lang w:eastAsia="zh-CN"/>
              </w:rPr>
              <w:t>Step 12</w:t>
            </w:r>
          </w:p>
        </w:tc>
      </w:tr>
      <w:tr w:rsidR="00622C24" w:rsidRPr="00A15DCB" w14:paraId="5DB55B38" w14:textId="77777777" w:rsidTr="00AB7AF6">
        <w:tc>
          <w:tcPr>
            <w:tcW w:w="4535" w:type="dxa"/>
          </w:tcPr>
          <w:p w14:paraId="4E7F186D" w14:textId="77777777" w:rsidR="00622C24" w:rsidRPr="00A15DCB" w:rsidRDefault="00622C24" w:rsidP="00AB7AF6">
            <w:pPr>
              <w:pStyle w:val="TAL"/>
            </w:pPr>
            <w:r w:rsidRPr="00A15DCB">
              <w:t xml:space="preserve">  }</w:t>
            </w:r>
          </w:p>
        </w:tc>
        <w:tc>
          <w:tcPr>
            <w:tcW w:w="2267" w:type="dxa"/>
          </w:tcPr>
          <w:p w14:paraId="7CD8D9A6" w14:textId="77777777" w:rsidR="00622C24" w:rsidRPr="00A15DCB" w:rsidRDefault="00622C24" w:rsidP="00AB7AF6">
            <w:pPr>
              <w:pStyle w:val="TAL"/>
            </w:pPr>
          </w:p>
        </w:tc>
        <w:tc>
          <w:tcPr>
            <w:tcW w:w="1700" w:type="dxa"/>
          </w:tcPr>
          <w:p w14:paraId="26229D28" w14:textId="77777777" w:rsidR="00622C24" w:rsidRPr="00A15DCB" w:rsidRDefault="00622C24" w:rsidP="00AB7AF6">
            <w:pPr>
              <w:pStyle w:val="TAL"/>
            </w:pPr>
          </w:p>
        </w:tc>
        <w:tc>
          <w:tcPr>
            <w:tcW w:w="1245" w:type="dxa"/>
          </w:tcPr>
          <w:p w14:paraId="18F3D815" w14:textId="77777777" w:rsidR="00622C24" w:rsidRPr="00A15DCB" w:rsidRDefault="00622C24" w:rsidP="00AB7AF6">
            <w:pPr>
              <w:pStyle w:val="TAL"/>
            </w:pPr>
          </w:p>
        </w:tc>
      </w:tr>
      <w:tr w:rsidR="00622C24" w:rsidRPr="00A15DCB" w14:paraId="6F12073D" w14:textId="77777777" w:rsidTr="00AB7AF6">
        <w:tc>
          <w:tcPr>
            <w:tcW w:w="4535" w:type="dxa"/>
          </w:tcPr>
          <w:p w14:paraId="11795906" w14:textId="77777777" w:rsidR="00622C24" w:rsidRPr="00A15DCB" w:rsidRDefault="00622C24" w:rsidP="00AB7AF6">
            <w:pPr>
              <w:pStyle w:val="TAL"/>
            </w:pPr>
            <w:r w:rsidRPr="00A15DCB">
              <w:t>}</w:t>
            </w:r>
          </w:p>
        </w:tc>
        <w:tc>
          <w:tcPr>
            <w:tcW w:w="2267" w:type="dxa"/>
          </w:tcPr>
          <w:p w14:paraId="7759014F" w14:textId="77777777" w:rsidR="00622C24" w:rsidRPr="00A15DCB" w:rsidRDefault="00622C24" w:rsidP="00AB7AF6">
            <w:pPr>
              <w:pStyle w:val="TAL"/>
            </w:pPr>
          </w:p>
        </w:tc>
        <w:tc>
          <w:tcPr>
            <w:tcW w:w="1700" w:type="dxa"/>
          </w:tcPr>
          <w:p w14:paraId="2C943481" w14:textId="77777777" w:rsidR="00622C24" w:rsidRPr="00A15DCB" w:rsidRDefault="00622C24" w:rsidP="00AB7AF6">
            <w:pPr>
              <w:pStyle w:val="TAL"/>
            </w:pPr>
          </w:p>
        </w:tc>
        <w:tc>
          <w:tcPr>
            <w:tcW w:w="1245" w:type="dxa"/>
          </w:tcPr>
          <w:p w14:paraId="4CAEF5A1" w14:textId="77777777" w:rsidR="00622C24" w:rsidRPr="00A15DCB" w:rsidRDefault="00622C24" w:rsidP="00AB7AF6">
            <w:pPr>
              <w:pStyle w:val="TAL"/>
            </w:pPr>
          </w:p>
        </w:tc>
      </w:tr>
    </w:tbl>
    <w:p w14:paraId="3775D3A6" w14:textId="77777777" w:rsidR="0044677F" w:rsidRPr="00A15DCB" w:rsidRDefault="0044677F" w:rsidP="0044677F"/>
    <w:p w14:paraId="3E45615E" w14:textId="77777777" w:rsidR="0044677F" w:rsidRPr="00A15DCB" w:rsidRDefault="0044677F" w:rsidP="0044677F">
      <w:pPr>
        <w:pStyle w:val="TH"/>
      </w:pPr>
      <w:r w:rsidRPr="00A15DCB">
        <w:t xml:space="preserve">Table 7.1.1.1.17.3.3-5: </w:t>
      </w:r>
      <w:r w:rsidRPr="00A15DCB">
        <w:rPr>
          <w:i/>
        </w:rPr>
        <w:t xml:space="preserve">RACH-ConfigCommon </w:t>
      </w:r>
      <w:r w:rsidRPr="00A15DCB">
        <w:t>(Table 7.1.1.1.17.3.3-4)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71746198" w14:textId="77777777" w:rsidTr="00BB5D0C">
        <w:tc>
          <w:tcPr>
            <w:tcW w:w="9747" w:type="dxa"/>
            <w:gridSpan w:val="4"/>
          </w:tcPr>
          <w:p w14:paraId="06B539BB" w14:textId="77777777" w:rsidR="0044677F" w:rsidRPr="00A15DCB" w:rsidRDefault="0044677F" w:rsidP="00AB7AF6">
            <w:pPr>
              <w:pStyle w:val="TAH"/>
              <w:jc w:val="left"/>
              <w:rPr>
                <w:b w:val="0"/>
              </w:rPr>
            </w:pPr>
            <w:r w:rsidRPr="00A15DCB">
              <w:rPr>
                <w:b w:val="0"/>
              </w:rPr>
              <w:t>Derivation Path: TS 38.508-1 [4], Table 4.6.3-128</w:t>
            </w:r>
          </w:p>
        </w:tc>
      </w:tr>
      <w:tr w:rsidR="0044677F" w:rsidRPr="00A15DCB" w14:paraId="4296E76A" w14:textId="77777777" w:rsidTr="00BB5D0C">
        <w:tc>
          <w:tcPr>
            <w:tcW w:w="4535" w:type="dxa"/>
          </w:tcPr>
          <w:p w14:paraId="18D0F9EF" w14:textId="77777777" w:rsidR="0044677F" w:rsidRPr="00A15DCB" w:rsidRDefault="0044677F" w:rsidP="00AB7AF6">
            <w:pPr>
              <w:pStyle w:val="TAH"/>
            </w:pPr>
            <w:r w:rsidRPr="00A15DCB">
              <w:t>Information Element</w:t>
            </w:r>
          </w:p>
        </w:tc>
        <w:tc>
          <w:tcPr>
            <w:tcW w:w="2267" w:type="dxa"/>
          </w:tcPr>
          <w:p w14:paraId="24110717" w14:textId="77777777" w:rsidR="0044677F" w:rsidRPr="00A15DCB" w:rsidRDefault="0044677F" w:rsidP="00AB7AF6">
            <w:pPr>
              <w:pStyle w:val="TAH"/>
            </w:pPr>
            <w:r w:rsidRPr="00A15DCB">
              <w:t>Value/remark</w:t>
            </w:r>
          </w:p>
        </w:tc>
        <w:tc>
          <w:tcPr>
            <w:tcW w:w="1700" w:type="dxa"/>
          </w:tcPr>
          <w:p w14:paraId="3C49B8D9" w14:textId="77777777" w:rsidR="0044677F" w:rsidRPr="00A15DCB" w:rsidRDefault="0044677F" w:rsidP="00AB7AF6">
            <w:pPr>
              <w:pStyle w:val="TAH"/>
            </w:pPr>
            <w:r w:rsidRPr="00A15DCB">
              <w:t>Comment</w:t>
            </w:r>
          </w:p>
        </w:tc>
        <w:tc>
          <w:tcPr>
            <w:tcW w:w="1245" w:type="dxa"/>
          </w:tcPr>
          <w:p w14:paraId="73453F36" w14:textId="77777777" w:rsidR="0044677F" w:rsidRPr="00A15DCB" w:rsidRDefault="0044677F" w:rsidP="00AB7AF6">
            <w:pPr>
              <w:pStyle w:val="TAH"/>
            </w:pPr>
            <w:r w:rsidRPr="00A15DCB">
              <w:t>Condition</w:t>
            </w:r>
          </w:p>
        </w:tc>
      </w:tr>
      <w:tr w:rsidR="0044677F" w:rsidRPr="00A15DCB" w14:paraId="709AB0A6" w14:textId="77777777" w:rsidTr="00BB5D0C">
        <w:tc>
          <w:tcPr>
            <w:tcW w:w="4535" w:type="dxa"/>
          </w:tcPr>
          <w:p w14:paraId="32389D75" w14:textId="77777777" w:rsidR="0044677F" w:rsidRPr="00A15DCB" w:rsidRDefault="0044677F" w:rsidP="00AB7AF6">
            <w:pPr>
              <w:pStyle w:val="TAL"/>
            </w:pPr>
            <w:r w:rsidRPr="00A15DCB">
              <w:t xml:space="preserve">RACH-ConfigCommon ::= </w:t>
            </w:r>
            <w:r w:rsidRPr="00A15DCB">
              <w:rPr>
                <w:snapToGrid w:val="0"/>
              </w:rPr>
              <w:t xml:space="preserve">SEQUENCE </w:t>
            </w:r>
            <w:r w:rsidRPr="00A15DCB">
              <w:t>{</w:t>
            </w:r>
          </w:p>
        </w:tc>
        <w:tc>
          <w:tcPr>
            <w:tcW w:w="2267" w:type="dxa"/>
          </w:tcPr>
          <w:p w14:paraId="40FD6413" w14:textId="77777777" w:rsidR="0044677F" w:rsidRPr="00A15DCB" w:rsidRDefault="0044677F" w:rsidP="00AB7AF6">
            <w:pPr>
              <w:pStyle w:val="TAL"/>
            </w:pPr>
          </w:p>
        </w:tc>
        <w:tc>
          <w:tcPr>
            <w:tcW w:w="1700" w:type="dxa"/>
          </w:tcPr>
          <w:p w14:paraId="53F50D2F" w14:textId="77777777" w:rsidR="0044677F" w:rsidRPr="00A15DCB" w:rsidRDefault="0044677F" w:rsidP="00AB7AF6">
            <w:pPr>
              <w:pStyle w:val="TAL"/>
            </w:pPr>
          </w:p>
        </w:tc>
        <w:tc>
          <w:tcPr>
            <w:tcW w:w="1245" w:type="dxa"/>
          </w:tcPr>
          <w:p w14:paraId="7B07AD92" w14:textId="77777777" w:rsidR="0044677F" w:rsidRPr="00A15DCB" w:rsidRDefault="0044677F" w:rsidP="00AB7AF6">
            <w:pPr>
              <w:pStyle w:val="TAL"/>
            </w:pPr>
          </w:p>
        </w:tc>
      </w:tr>
      <w:tr w:rsidR="0044677F" w:rsidRPr="00A15DCB" w14:paraId="254DE64B" w14:textId="77777777" w:rsidTr="00BB5D0C">
        <w:tc>
          <w:tcPr>
            <w:tcW w:w="4535" w:type="dxa"/>
          </w:tcPr>
          <w:p w14:paraId="3496547C" w14:textId="77777777" w:rsidR="0044677F" w:rsidRPr="00A15DCB" w:rsidRDefault="0044677F" w:rsidP="00AB7AF6">
            <w:pPr>
              <w:pStyle w:val="PL"/>
              <w:rPr>
                <w:rFonts w:ascii="Arial" w:hAnsi="Arial"/>
                <w:noProof w:val="0"/>
                <w:sz w:val="18"/>
              </w:rPr>
            </w:pPr>
            <w:r w:rsidRPr="00A15DCB">
              <w:rPr>
                <w:rFonts w:ascii="Arial" w:hAnsi="Arial"/>
                <w:noProof w:val="0"/>
                <w:sz w:val="18"/>
              </w:rPr>
              <w:t xml:space="preserve">  featureCombinationPreamblesList-r17 SEQUENCE (SIZE(1..maxFeatureCombPreamblesPerRACHResource-r17)) OF FeatureCombinationPreambles-r17 {</w:t>
            </w:r>
          </w:p>
        </w:tc>
        <w:tc>
          <w:tcPr>
            <w:tcW w:w="2267" w:type="dxa"/>
          </w:tcPr>
          <w:p w14:paraId="0633F477" w14:textId="77777777" w:rsidR="0044677F" w:rsidRPr="00A15DCB" w:rsidRDefault="0044677F" w:rsidP="00AB7AF6">
            <w:pPr>
              <w:pStyle w:val="TAL"/>
              <w:rPr>
                <w:lang w:eastAsia="zh-CN"/>
              </w:rPr>
            </w:pPr>
            <w:r w:rsidRPr="00A15DCB">
              <w:rPr>
                <w:lang w:eastAsia="zh-CN"/>
              </w:rPr>
              <w:t>1 entry</w:t>
            </w:r>
          </w:p>
        </w:tc>
        <w:tc>
          <w:tcPr>
            <w:tcW w:w="1700" w:type="dxa"/>
          </w:tcPr>
          <w:p w14:paraId="12361D6D" w14:textId="77777777" w:rsidR="0044677F" w:rsidRPr="00A15DCB" w:rsidRDefault="0044677F" w:rsidP="00AB7AF6">
            <w:pPr>
              <w:pStyle w:val="TAL"/>
            </w:pPr>
          </w:p>
        </w:tc>
        <w:tc>
          <w:tcPr>
            <w:tcW w:w="1245" w:type="dxa"/>
          </w:tcPr>
          <w:p w14:paraId="411387CF" w14:textId="77777777" w:rsidR="0044677F" w:rsidRPr="00A15DCB" w:rsidRDefault="0044677F" w:rsidP="00AB7AF6">
            <w:pPr>
              <w:pStyle w:val="TAL"/>
            </w:pPr>
          </w:p>
        </w:tc>
      </w:tr>
      <w:tr w:rsidR="0044677F" w:rsidRPr="00A15DCB" w14:paraId="1735A6AF" w14:textId="77777777" w:rsidTr="00BB5D0C">
        <w:tc>
          <w:tcPr>
            <w:tcW w:w="4535" w:type="dxa"/>
          </w:tcPr>
          <w:p w14:paraId="388899C6" w14:textId="77777777" w:rsidR="0044677F" w:rsidRPr="00A15DCB" w:rsidRDefault="0044677F" w:rsidP="00AB7AF6">
            <w:pPr>
              <w:pStyle w:val="TAL"/>
            </w:pPr>
            <w:r w:rsidRPr="00A15DCB">
              <w:t xml:space="preserve">    FeatureCombinationPreambles-r17[1]</w:t>
            </w:r>
            <w:r w:rsidRPr="00A15DCB">
              <w:rPr>
                <w:snapToGrid w:val="0"/>
              </w:rPr>
              <w:t xml:space="preserve"> SEQUENCE </w:t>
            </w:r>
            <w:r w:rsidRPr="00A15DCB">
              <w:t>{</w:t>
            </w:r>
          </w:p>
        </w:tc>
        <w:tc>
          <w:tcPr>
            <w:tcW w:w="2267" w:type="dxa"/>
          </w:tcPr>
          <w:p w14:paraId="6B800231" w14:textId="77777777" w:rsidR="0044677F" w:rsidRPr="00A15DCB" w:rsidRDefault="0044677F" w:rsidP="00AB7AF6">
            <w:pPr>
              <w:pStyle w:val="TAL"/>
            </w:pPr>
          </w:p>
        </w:tc>
        <w:tc>
          <w:tcPr>
            <w:tcW w:w="1700" w:type="dxa"/>
          </w:tcPr>
          <w:p w14:paraId="28E0F3A9" w14:textId="77777777" w:rsidR="0044677F" w:rsidRPr="00A15DCB" w:rsidRDefault="0044677F" w:rsidP="00AB7AF6">
            <w:pPr>
              <w:pStyle w:val="TAL"/>
            </w:pPr>
            <w:r w:rsidRPr="00A15DCB">
              <w:rPr>
                <w:rFonts w:cs="Arial"/>
                <w:kern w:val="2"/>
                <w:szCs w:val="18"/>
              </w:rPr>
              <w:t>entry 1</w:t>
            </w:r>
          </w:p>
        </w:tc>
        <w:tc>
          <w:tcPr>
            <w:tcW w:w="1245" w:type="dxa"/>
          </w:tcPr>
          <w:p w14:paraId="58F05690" w14:textId="77777777" w:rsidR="0044677F" w:rsidRPr="00A15DCB" w:rsidRDefault="0044677F" w:rsidP="00AB7AF6">
            <w:pPr>
              <w:pStyle w:val="TAL"/>
            </w:pPr>
          </w:p>
        </w:tc>
      </w:tr>
      <w:tr w:rsidR="0044677F" w:rsidRPr="00A15DCB" w14:paraId="0AFCABFC" w14:textId="77777777" w:rsidTr="00BB5D0C">
        <w:tc>
          <w:tcPr>
            <w:tcW w:w="4535" w:type="dxa"/>
          </w:tcPr>
          <w:p w14:paraId="00484F49" w14:textId="77777777" w:rsidR="0044677F" w:rsidRPr="00A15DCB" w:rsidRDefault="0044677F" w:rsidP="00AB7AF6">
            <w:pPr>
              <w:pStyle w:val="TAL"/>
            </w:pPr>
            <w:r w:rsidRPr="00A15DCB">
              <w:t xml:space="preserve">      featureCombination-r17 </w:t>
            </w:r>
            <w:r w:rsidRPr="00A15DCB">
              <w:rPr>
                <w:snapToGrid w:val="0"/>
              </w:rPr>
              <w:t xml:space="preserve">SEQUENCE </w:t>
            </w:r>
            <w:r w:rsidRPr="00A15DCB">
              <w:t>{</w:t>
            </w:r>
          </w:p>
        </w:tc>
        <w:tc>
          <w:tcPr>
            <w:tcW w:w="2267" w:type="dxa"/>
          </w:tcPr>
          <w:p w14:paraId="71165079" w14:textId="77777777" w:rsidR="0044677F" w:rsidRPr="00A15DCB" w:rsidRDefault="0044677F" w:rsidP="00AB7AF6">
            <w:pPr>
              <w:pStyle w:val="TAL"/>
            </w:pPr>
          </w:p>
        </w:tc>
        <w:tc>
          <w:tcPr>
            <w:tcW w:w="1700" w:type="dxa"/>
          </w:tcPr>
          <w:p w14:paraId="001A3191" w14:textId="77777777" w:rsidR="0044677F" w:rsidRPr="00A15DCB" w:rsidRDefault="0044677F" w:rsidP="00AB7AF6">
            <w:pPr>
              <w:pStyle w:val="TAL"/>
            </w:pPr>
          </w:p>
        </w:tc>
        <w:tc>
          <w:tcPr>
            <w:tcW w:w="1245" w:type="dxa"/>
          </w:tcPr>
          <w:p w14:paraId="07EC3011" w14:textId="77777777" w:rsidR="0044677F" w:rsidRPr="00A15DCB" w:rsidRDefault="0044677F" w:rsidP="00AB7AF6">
            <w:pPr>
              <w:pStyle w:val="TAL"/>
            </w:pPr>
          </w:p>
        </w:tc>
      </w:tr>
      <w:tr w:rsidR="0044677F" w:rsidRPr="00A15DCB" w14:paraId="2ECEA15C" w14:textId="77777777" w:rsidTr="00BB5D0C">
        <w:tc>
          <w:tcPr>
            <w:tcW w:w="4535" w:type="dxa"/>
          </w:tcPr>
          <w:p w14:paraId="1A5EA00E" w14:textId="77777777" w:rsidR="0044677F" w:rsidRPr="00A15DCB" w:rsidRDefault="0044677F" w:rsidP="00AB7AF6">
            <w:pPr>
              <w:pStyle w:val="TAL"/>
            </w:pPr>
            <w:r w:rsidRPr="00A15DCB">
              <w:t xml:space="preserve">        redCap-r17</w:t>
            </w:r>
          </w:p>
        </w:tc>
        <w:tc>
          <w:tcPr>
            <w:tcW w:w="2267" w:type="dxa"/>
          </w:tcPr>
          <w:p w14:paraId="3B2F088A" w14:textId="77777777" w:rsidR="0044677F" w:rsidRPr="00A15DCB" w:rsidRDefault="0044677F" w:rsidP="00AB7AF6">
            <w:pPr>
              <w:pStyle w:val="TAL"/>
              <w:rPr>
                <w:lang w:eastAsia="zh-CN"/>
              </w:rPr>
            </w:pPr>
            <w:r w:rsidRPr="00A15DCB">
              <w:rPr>
                <w:lang w:eastAsia="zh-CN"/>
              </w:rPr>
              <w:t>True</w:t>
            </w:r>
          </w:p>
        </w:tc>
        <w:tc>
          <w:tcPr>
            <w:tcW w:w="1700" w:type="dxa"/>
          </w:tcPr>
          <w:p w14:paraId="166765B6" w14:textId="77777777" w:rsidR="0044677F" w:rsidRPr="00A15DCB" w:rsidRDefault="0044677F" w:rsidP="00AB7AF6">
            <w:pPr>
              <w:pStyle w:val="TAL"/>
            </w:pPr>
          </w:p>
        </w:tc>
        <w:tc>
          <w:tcPr>
            <w:tcW w:w="1245" w:type="dxa"/>
          </w:tcPr>
          <w:p w14:paraId="17B5A6D9" w14:textId="77777777" w:rsidR="0044677F" w:rsidRPr="00A15DCB" w:rsidRDefault="0044677F" w:rsidP="00AB7AF6">
            <w:pPr>
              <w:pStyle w:val="TAL"/>
            </w:pPr>
          </w:p>
        </w:tc>
      </w:tr>
      <w:tr w:rsidR="0044677F" w:rsidRPr="00A15DCB" w14:paraId="4E16A95E" w14:textId="77777777" w:rsidTr="00BB5D0C">
        <w:tc>
          <w:tcPr>
            <w:tcW w:w="4535" w:type="dxa"/>
          </w:tcPr>
          <w:p w14:paraId="481107AF" w14:textId="77777777" w:rsidR="0044677F" w:rsidRPr="00A15DCB" w:rsidRDefault="0044677F" w:rsidP="00AB7AF6">
            <w:pPr>
              <w:pStyle w:val="TAL"/>
            </w:pPr>
            <w:r w:rsidRPr="00A15DCB">
              <w:t xml:space="preserve">      }</w:t>
            </w:r>
          </w:p>
        </w:tc>
        <w:tc>
          <w:tcPr>
            <w:tcW w:w="2267" w:type="dxa"/>
          </w:tcPr>
          <w:p w14:paraId="5060A66E" w14:textId="77777777" w:rsidR="0044677F" w:rsidRPr="00A15DCB" w:rsidRDefault="0044677F" w:rsidP="00AB7AF6">
            <w:pPr>
              <w:pStyle w:val="TAL"/>
            </w:pPr>
          </w:p>
        </w:tc>
        <w:tc>
          <w:tcPr>
            <w:tcW w:w="1700" w:type="dxa"/>
          </w:tcPr>
          <w:p w14:paraId="26DDAC58" w14:textId="77777777" w:rsidR="0044677F" w:rsidRPr="00A15DCB" w:rsidRDefault="0044677F" w:rsidP="00AB7AF6">
            <w:pPr>
              <w:pStyle w:val="TAL"/>
            </w:pPr>
          </w:p>
        </w:tc>
        <w:tc>
          <w:tcPr>
            <w:tcW w:w="1245" w:type="dxa"/>
          </w:tcPr>
          <w:p w14:paraId="21297267" w14:textId="77777777" w:rsidR="0044677F" w:rsidRPr="00A15DCB" w:rsidRDefault="0044677F" w:rsidP="00AB7AF6">
            <w:pPr>
              <w:pStyle w:val="TAL"/>
            </w:pPr>
          </w:p>
        </w:tc>
      </w:tr>
      <w:tr w:rsidR="0044677F" w:rsidRPr="00A15DCB" w14:paraId="1825E175" w14:textId="77777777" w:rsidTr="00BB5D0C">
        <w:tc>
          <w:tcPr>
            <w:tcW w:w="4535" w:type="dxa"/>
            <w:tcBorders>
              <w:bottom w:val="nil"/>
            </w:tcBorders>
          </w:tcPr>
          <w:p w14:paraId="566C4DB8" w14:textId="77777777" w:rsidR="0044677F" w:rsidRPr="00A15DCB" w:rsidRDefault="0044677F" w:rsidP="00AB7AF6">
            <w:pPr>
              <w:pStyle w:val="TAL"/>
            </w:pPr>
            <w:r w:rsidRPr="00A15DCB">
              <w:t xml:space="preserve">      startPreambleForThisPartition-r17</w:t>
            </w:r>
          </w:p>
        </w:tc>
        <w:tc>
          <w:tcPr>
            <w:tcW w:w="2267" w:type="dxa"/>
          </w:tcPr>
          <w:p w14:paraId="13EE6C21" w14:textId="77777777" w:rsidR="0044677F" w:rsidRPr="00A15DCB" w:rsidRDefault="0044677F" w:rsidP="00AB7AF6">
            <w:pPr>
              <w:pStyle w:val="TAL"/>
              <w:rPr>
                <w:lang w:eastAsia="zh-CN"/>
              </w:rPr>
            </w:pPr>
            <w:r w:rsidRPr="00A15DCB">
              <w:rPr>
                <w:lang w:eastAsia="zh-CN"/>
              </w:rPr>
              <w:t>8</w:t>
            </w:r>
          </w:p>
        </w:tc>
        <w:tc>
          <w:tcPr>
            <w:tcW w:w="1700" w:type="dxa"/>
          </w:tcPr>
          <w:p w14:paraId="3CB6F120" w14:textId="77777777" w:rsidR="0044677F" w:rsidRPr="00A15DCB" w:rsidRDefault="0044677F" w:rsidP="00AB7AF6">
            <w:pPr>
              <w:pStyle w:val="TAL"/>
            </w:pPr>
          </w:p>
        </w:tc>
        <w:tc>
          <w:tcPr>
            <w:tcW w:w="1245" w:type="dxa"/>
          </w:tcPr>
          <w:p w14:paraId="514D28DF" w14:textId="4A2A6A53" w:rsidR="0044677F" w:rsidRPr="00A15DCB" w:rsidRDefault="00622C24" w:rsidP="00AB7AF6">
            <w:pPr>
              <w:pStyle w:val="TAL"/>
            </w:pPr>
            <w:r w:rsidRPr="00A15DCB">
              <w:rPr>
                <w:lang w:eastAsia="zh-CN"/>
              </w:rPr>
              <w:t>Step 1</w:t>
            </w:r>
          </w:p>
        </w:tc>
      </w:tr>
      <w:tr w:rsidR="00622C24" w:rsidRPr="00A15DCB" w14:paraId="5F491B25" w14:textId="77777777" w:rsidTr="00BB5D0C">
        <w:tc>
          <w:tcPr>
            <w:tcW w:w="4535" w:type="dxa"/>
            <w:tcBorders>
              <w:top w:val="nil"/>
            </w:tcBorders>
          </w:tcPr>
          <w:p w14:paraId="35C8BF73" w14:textId="77777777" w:rsidR="00622C24" w:rsidRPr="00A15DCB" w:rsidRDefault="00622C24" w:rsidP="00622C24">
            <w:pPr>
              <w:pStyle w:val="TAL"/>
            </w:pPr>
          </w:p>
        </w:tc>
        <w:tc>
          <w:tcPr>
            <w:tcW w:w="2267" w:type="dxa"/>
          </w:tcPr>
          <w:p w14:paraId="716562A9" w14:textId="2312C363" w:rsidR="00622C24" w:rsidRPr="00A15DCB" w:rsidRDefault="00622C24" w:rsidP="00622C24">
            <w:pPr>
              <w:pStyle w:val="TAL"/>
              <w:rPr>
                <w:lang w:eastAsia="zh-CN"/>
              </w:rPr>
            </w:pPr>
            <w:r w:rsidRPr="00A15DCB">
              <w:rPr>
                <w:lang w:eastAsia="zh-CN"/>
              </w:rPr>
              <w:t>12</w:t>
            </w:r>
          </w:p>
        </w:tc>
        <w:tc>
          <w:tcPr>
            <w:tcW w:w="1700" w:type="dxa"/>
          </w:tcPr>
          <w:p w14:paraId="5986DCF6" w14:textId="77777777" w:rsidR="00622C24" w:rsidRPr="00A15DCB" w:rsidRDefault="00622C24" w:rsidP="00622C24">
            <w:pPr>
              <w:pStyle w:val="TAL"/>
            </w:pPr>
          </w:p>
        </w:tc>
        <w:tc>
          <w:tcPr>
            <w:tcW w:w="1245" w:type="dxa"/>
          </w:tcPr>
          <w:p w14:paraId="25D7B50B" w14:textId="046AAB89" w:rsidR="00622C24" w:rsidRPr="00A15DCB" w:rsidRDefault="00622C24" w:rsidP="00622C24">
            <w:pPr>
              <w:pStyle w:val="TAL"/>
              <w:rPr>
                <w:lang w:eastAsia="zh-CN"/>
              </w:rPr>
            </w:pPr>
            <w:r w:rsidRPr="00A15DCB">
              <w:rPr>
                <w:lang w:eastAsia="zh-CN"/>
              </w:rPr>
              <w:t xml:space="preserve">Step </w:t>
            </w:r>
            <w:r w:rsidR="0051146C" w:rsidRPr="00A15DCB">
              <w:rPr>
                <w:lang w:eastAsia="zh-CN"/>
              </w:rPr>
              <w:t>12</w:t>
            </w:r>
          </w:p>
        </w:tc>
      </w:tr>
      <w:tr w:rsidR="00622C24" w:rsidRPr="00A15DCB" w14:paraId="58F8796A" w14:textId="77777777" w:rsidTr="00BB5D0C">
        <w:tc>
          <w:tcPr>
            <w:tcW w:w="4535" w:type="dxa"/>
          </w:tcPr>
          <w:p w14:paraId="0047154F" w14:textId="77777777" w:rsidR="00622C24" w:rsidRPr="00A15DCB" w:rsidRDefault="00622C24" w:rsidP="00622C24">
            <w:pPr>
              <w:pStyle w:val="TAL"/>
            </w:pPr>
            <w:r w:rsidRPr="00A15DCB">
              <w:t xml:space="preserve">      numberOfPreamblesPerSSB-ForThisPartition-r17</w:t>
            </w:r>
          </w:p>
        </w:tc>
        <w:tc>
          <w:tcPr>
            <w:tcW w:w="2267" w:type="dxa"/>
          </w:tcPr>
          <w:p w14:paraId="420915F8" w14:textId="77777777" w:rsidR="00622C24" w:rsidRPr="00A15DCB" w:rsidRDefault="00622C24" w:rsidP="00622C24">
            <w:pPr>
              <w:pStyle w:val="TAL"/>
              <w:rPr>
                <w:lang w:eastAsia="zh-CN"/>
              </w:rPr>
            </w:pPr>
            <w:r w:rsidRPr="00A15DCB">
              <w:rPr>
                <w:lang w:eastAsia="zh-CN"/>
              </w:rPr>
              <w:t>4</w:t>
            </w:r>
          </w:p>
        </w:tc>
        <w:tc>
          <w:tcPr>
            <w:tcW w:w="1700" w:type="dxa"/>
          </w:tcPr>
          <w:p w14:paraId="719CB39E" w14:textId="77777777" w:rsidR="00622C24" w:rsidRPr="00A15DCB" w:rsidRDefault="00622C24" w:rsidP="00622C24">
            <w:pPr>
              <w:pStyle w:val="TAL"/>
            </w:pPr>
          </w:p>
        </w:tc>
        <w:tc>
          <w:tcPr>
            <w:tcW w:w="1245" w:type="dxa"/>
          </w:tcPr>
          <w:p w14:paraId="23A3AB89" w14:textId="77777777" w:rsidR="00622C24" w:rsidRPr="00A15DCB" w:rsidRDefault="00622C24" w:rsidP="00622C24">
            <w:pPr>
              <w:pStyle w:val="TAL"/>
            </w:pPr>
          </w:p>
        </w:tc>
      </w:tr>
      <w:tr w:rsidR="00622C24" w:rsidRPr="00A15DCB" w14:paraId="198C7E69" w14:textId="77777777" w:rsidTr="00BB5D0C">
        <w:tc>
          <w:tcPr>
            <w:tcW w:w="4535" w:type="dxa"/>
          </w:tcPr>
          <w:p w14:paraId="4F56BEC2" w14:textId="77777777" w:rsidR="00622C24" w:rsidRPr="00A15DCB" w:rsidRDefault="00622C24" w:rsidP="00622C24">
            <w:pPr>
              <w:pStyle w:val="TAL"/>
            </w:pPr>
            <w:r w:rsidRPr="00A15DCB">
              <w:t xml:space="preserve">    }</w:t>
            </w:r>
          </w:p>
        </w:tc>
        <w:tc>
          <w:tcPr>
            <w:tcW w:w="2267" w:type="dxa"/>
          </w:tcPr>
          <w:p w14:paraId="4DE0FDDB" w14:textId="77777777" w:rsidR="00622C24" w:rsidRPr="00A15DCB" w:rsidRDefault="00622C24" w:rsidP="00622C24">
            <w:pPr>
              <w:pStyle w:val="TAL"/>
            </w:pPr>
          </w:p>
        </w:tc>
        <w:tc>
          <w:tcPr>
            <w:tcW w:w="1700" w:type="dxa"/>
          </w:tcPr>
          <w:p w14:paraId="4B778B2E" w14:textId="77777777" w:rsidR="00622C24" w:rsidRPr="00A15DCB" w:rsidRDefault="00622C24" w:rsidP="00622C24">
            <w:pPr>
              <w:pStyle w:val="TAL"/>
            </w:pPr>
          </w:p>
        </w:tc>
        <w:tc>
          <w:tcPr>
            <w:tcW w:w="1245" w:type="dxa"/>
          </w:tcPr>
          <w:p w14:paraId="44234EA2" w14:textId="77777777" w:rsidR="00622C24" w:rsidRPr="00A15DCB" w:rsidRDefault="00622C24" w:rsidP="00622C24">
            <w:pPr>
              <w:pStyle w:val="TAL"/>
            </w:pPr>
          </w:p>
        </w:tc>
      </w:tr>
      <w:tr w:rsidR="00622C24" w:rsidRPr="00A15DCB" w14:paraId="6A059E1A" w14:textId="77777777" w:rsidTr="00BB5D0C">
        <w:tc>
          <w:tcPr>
            <w:tcW w:w="4535" w:type="dxa"/>
          </w:tcPr>
          <w:p w14:paraId="3DDA48A7" w14:textId="77777777" w:rsidR="00622C24" w:rsidRPr="00A15DCB" w:rsidRDefault="00622C24" w:rsidP="00622C24">
            <w:pPr>
              <w:pStyle w:val="TAL"/>
            </w:pPr>
            <w:r w:rsidRPr="00A15DCB">
              <w:t xml:space="preserve">  }</w:t>
            </w:r>
          </w:p>
        </w:tc>
        <w:tc>
          <w:tcPr>
            <w:tcW w:w="2267" w:type="dxa"/>
          </w:tcPr>
          <w:p w14:paraId="7A220595" w14:textId="77777777" w:rsidR="00622C24" w:rsidRPr="00A15DCB" w:rsidRDefault="00622C24" w:rsidP="00622C24">
            <w:pPr>
              <w:pStyle w:val="TAL"/>
            </w:pPr>
          </w:p>
        </w:tc>
        <w:tc>
          <w:tcPr>
            <w:tcW w:w="1700" w:type="dxa"/>
          </w:tcPr>
          <w:p w14:paraId="063D19F2" w14:textId="77777777" w:rsidR="00622C24" w:rsidRPr="00A15DCB" w:rsidRDefault="00622C24" w:rsidP="00622C24">
            <w:pPr>
              <w:pStyle w:val="TAL"/>
            </w:pPr>
          </w:p>
        </w:tc>
        <w:tc>
          <w:tcPr>
            <w:tcW w:w="1245" w:type="dxa"/>
          </w:tcPr>
          <w:p w14:paraId="71191348" w14:textId="77777777" w:rsidR="00622C24" w:rsidRPr="00A15DCB" w:rsidRDefault="00622C24" w:rsidP="00622C24">
            <w:pPr>
              <w:pStyle w:val="TAL"/>
            </w:pPr>
          </w:p>
        </w:tc>
      </w:tr>
      <w:tr w:rsidR="00622C24" w:rsidRPr="00A15DCB" w14:paraId="568E0EBD" w14:textId="77777777" w:rsidTr="00BB5D0C">
        <w:tc>
          <w:tcPr>
            <w:tcW w:w="4535" w:type="dxa"/>
          </w:tcPr>
          <w:p w14:paraId="748F297A" w14:textId="77777777" w:rsidR="00622C24" w:rsidRPr="00A15DCB" w:rsidRDefault="00622C24" w:rsidP="00622C24">
            <w:pPr>
              <w:pStyle w:val="TAL"/>
            </w:pPr>
            <w:r w:rsidRPr="00A15DCB">
              <w:t>}</w:t>
            </w:r>
          </w:p>
        </w:tc>
        <w:tc>
          <w:tcPr>
            <w:tcW w:w="2267" w:type="dxa"/>
          </w:tcPr>
          <w:p w14:paraId="33372BF3" w14:textId="77777777" w:rsidR="00622C24" w:rsidRPr="00A15DCB" w:rsidRDefault="00622C24" w:rsidP="00622C24">
            <w:pPr>
              <w:pStyle w:val="TAL"/>
            </w:pPr>
          </w:p>
        </w:tc>
        <w:tc>
          <w:tcPr>
            <w:tcW w:w="1700" w:type="dxa"/>
          </w:tcPr>
          <w:p w14:paraId="669DE237" w14:textId="77777777" w:rsidR="00622C24" w:rsidRPr="00A15DCB" w:rsidRDefault="00622C24" w:rsidP="00622C24">
            <w:pPr>
              <w:pStyle w:val="TAL"/>
            </w:pPr>
          </w:p>
        </w:tc>
        <w:tc>
          <w:tcPr>
            <w:tcW w:w="1245" w:type="dxa"/>
          </w:tcPr>
          <w:p w14:paraId="51FC491F" w14:textId="77777777" w:rsidR="00622C24" w:rsidRPr="00A15DCB" w:rsidRDefault="00622C24" w:rsidP="00622C24">
            <w:pPr>
              <w:pStyle w:val="TAL"/>
            </w:pPr>
          </w:p>
        </w:tc>
      </w:tr>
    </w:tbl>
    <w:p w14:paraId="784D7D19" w14:textId="77777777" w:rsidR="00622C24" w:rsidRPr="00A15DCB" w:rsidRDefault="00622C24" w:rsidP="00622C24"/>
    <w:p w14:paraId="4FC52D3B" w14:textId="77777777" w:rsidR="00622C24" w:rsidRPr="00A15DCB" w:rsidRDefault="00622C24" w:rsidP="00622C24">
      <w:pPr>
        <w:pStyle w:val="TH"/>
      </w:pPr>
      <w:r w:rsidRPr="00A15DCB">
        <w:t xml:space="preserve">Table 7.1.1.1.17.3.3-6: </w:t>
      </w:r>
      <w:r w:rsidRPr="00A15DCB">
        <w:rPr>
          <w:i/>
        </w:rPr>
        <w:t xml:space="preserve">PUCCH-ConfigCommon-RedCap </w:t>
      </w:r>
      <w:r w:rsidRPr="00A15DCB">
        <w:t>(Table 7.1.1.1.17.3.3-4A)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A15DCB" w14:paraId="70003FD8" w14:textId="77777777" w:rsidTr="00AB7AF6">
        <w:tc>
          <w:tcPr>
            <w:tcW w:w="9747" w:type="dxa"/>
            <w:gridSpan w:val="4"/>
          </w:tcPr>
          <w:p w14:paraId="5A6501BB" w14:textId="77777777" w:rsidR="00622C24" w:rsidRPr="00A15DCB" w:rsidRDefault="00622C24" w:rsidP="00AB7AF6">
            <w:pPr>
              <w:pStyle w:val="TAH"/>
              <w:jc w:val="left"/>
              <w:rPr>
                <w:b w:val="0"/>
              </w:rPr>
            </w:pPr>
            <w:r w:rsidRPr="00A15DCB">
              <w:rPr>
                <w:b w:val="0"/>
              </w:rPr>
              <w:t>Derivation Path: TS 38.508-1 [4],</w:t>
            </w:r>
            <w:r w:rsidRPr="00A15DCB">
              <w:t xml:space="preserve"> </w:t>
            </w:r>
            <w:r w:rsidRPr="00A15DCB">
              <w:rPr>
                <w:b w:val="0"/>
              </w:rPr>
              <w:t>Table 4.6.3-113</w:t>
            </w:r>
          </w:p>
        </w:tc>
      </w:tr>
      <w:tr w:rsidR="00622C24" w:rsidRPr="00A15DCB" w14:paraId="6A76A7AD" w14:textId="77777777" w:rsidTr="00AB7AF6">
        <w:tc>
          <w:tcPr>
            <w:tcW w:w="4535" w:type="dxa"/>
          </w:tcPr>
          <w:p w14:paraId="549E244C" w14:textId="77777777" w:rsidR="00622C24" w:rsidRPr="00A15DCB" w:rsidRDefault="00622C24" w:rsidP="00AB7AF6">
            <w:pPr>
              <w:pStyle w:val="TAH"/>
            </w:pPr>
            <w:r w:rsidRPr="00A15DCB">
              <w:t>Information Element</w:t>
            </w:r>
          </w:p>
        </w:tc>
        <w:tc>
          <w:tcPr>
            <w:tcW w:w="2267" w:type="dxa"/>
          </w:tcPr>
          <w:p w14:paraId="51E367ED" w14:textId="77777777" w:rsidR="00622C24" w:rsidRPr="00A15DCB" w:rsidRDefault="00622C24" w:rsidP="00AB7AF6">
            <w:pPr>
              <w:pStyle w:val="TAH"/>
            </w:pPr>
            <w:r w:rsidRPr="00A15DCB">
              <w:t>Value/remark</w:t>
            </w:r>
          </w:p>
        </w:tc>
        <w:tc>
          <w:tcPr>
            <w:tcW w:w="1700" w:type="dxa"/>
          </w:tcPr>
          <w:p w14:paraId="1C16D3A7" w14:textId="77777777" w:rsidR="00622C24" w:rsidRPr="00A15DCB" w:rsidRDefault="00622C24" w:rsidP="00AB7AF6">
            <w:pPr>
              <w:pStyle w:val="TAH"/>
            </w:pPr>
            <w:r w:rsidRPr="00A15DCB">
              <w:t>Comment</w:t>
            </w:r>
          </w:p>
        </w:tc>
        <w:tc>
          <w:tcPr>
            <w:tcW w:w="1245" w:type="dxa"/>
          </w:tcPr>
          <w:p w14:paraId="32C27E5E" w14:textId="77777777" w:rsidR="00622C24" w:rsidRPr="00A15DCB" w:rsidRDefault="00622C24" w:rsidP="00AB7AF6">
            <w:pPr>
              <w:pStyle w:val="TAH"/>
            </w:pPr>
            <w:r w:rsidRPr="00A15DCB">
              <w:t>Condition</w:t>
            </w:r>
          </w:p>
        </w:tc>
      </w:tr>
      <w:tr w:rsidR="00622C24" w:rsidRPr="00A15DCB" w14:paraId="0592511A" w14:textId="77777777" w:rsidTr="00AB7AF6">
        <w:tc>
          <w:tcPr>
            <w:tcW w:w="4535" w:type="dxa"/>
          </w:tcPr>
          <w:p w14:paraId="650B7548" w14:textId="77777777" w:rsidR="00622C24" w:rsidRPr="00A15DCB" w:rsidRDefault="00622C24" w:rsidP="00AB7AF6">
            <w:pPr>
              <w:pStyle w:val="TAL"/>
            </w:pPr>
            <w:r w:rsidRPr="00A15DCB">
              <w:t xml:space="preserve">PUCCH-ConfigCommon ::= </w:t>
            </w:r>
            <w:r w:rsidRPr="00A15DCB">
              <w:rPr>
                <w:snapToGrid w:val="0"/>
              </w:rPr>
              <w:t xml:space="preserve">SEQUENCE </w:t>
            </w:r>
            <w:r w:rsidRPr="00A15DCB">
              <w:t>{</w:t>
            </w:r>
          </w:p>
        </w:tc>
        <w:tc>
          <w:tcPr>
            <w:tcW w:w="2267" w:type="dxa"/>
          </w:tcPr>
          <w:p w14:paraId="039F3868" w14:textId="77777777" w:rsidR="00622C24" w:rsidRPr="00A15DCB" w:rsidRDefault="00622C24" w:rsidP="00AB7AF6">
            <w:pPr>
              <w:pStyle w:val="TAL"/>
            </w:pPr>
          </w:p>
        </w:tc>
        <w:tc>
          <w:tcPr>
            <w:tcW w:w="1700" w:type="dxa"/>
          </w:tcPr>
          <w:p w14:paraId="0E439AD1" w14:textId="77777777" w:rsidR="00622C24" w:rsidRPr="00A15DCB" w:rsidRDefault="00622C24" w:rsidP="00AB7AF6">
            <w:pPr>
              <w:pStyle w:val="TAL"/>
            </w:pPr>
          </w:p>
        </w:tc>
        <w:tc>
          <w:tcPr>
            <w:tcW w:w="1245" w:type="dxa"/>
          </w:tcPr>
          <w:p w14:paraId="5296FDC5" w14:textId="77777777" w:rsidR="00622C24" w:rsidRPr="00A15DCB" w:rsidRDefault="00622C24" w:rsidP="00AB7AF6">
            <w:pPr>
              <w:pStyle w:val="TAL"/>
            </w:pPr>
          </w:p>
        </w:tc>
      </w:tr>
      <w:tr w:rsidR="00622C24" w:rsidRPr="00A15DCB" w14:paraId="5FFBAE6E" w14:textId="77777777" w:rsidTr="00AB7AF6">
        <w:tc>
          <w:tcPr>
            <w:tcW w:w="4535" w:type="dxa"/>
          </w:tcPr>
          <w:p w14:paraId="593E0073" w14:textId="77777777" w:rsidR="00622C24" w:rsidRPr="00A15DCB" w:rsidRDefault="00622C24" w:rsidP="00AB7AF6">
            <w:pPr>
              <w:pStyle w:val="TAL"/>
            </w:pPr>
            <w:r w:rsidRPr="00A15DCB">
              <w:t xml:space="preserve">  pucch-ResourceCommon</w:t>
            </w:r>
          </w:p>
        </w:tc>
        <w:tc>
          <w:tcPr>
            <w:tcW w:w="2267" w:type="dxa"/>
          </w:tcPr>
          <w:p w14:paraId="3AA429D9" w14:textId="77777777" w:rsidR="00622C24" w:rsidRPr="00A15DCB" w:rsidRDefault="00622C24" w:rsidP="00AB7AF6">
            <w:pPr>
              <w:pStyle w:val="TAL"/>
            </w:pPr>
            <w:r w:rsidRPr="00A15DCB">
              <w:t>Not present</w:t>
            </w:r>
          </w:p>
        </w:tc>
        <w:tc>
          <w:tcPr>
            <w:tcW w:w="1700" w:type="dxa"/>
          </w:tcPr>
          <w:p w14:paraId="46E63D27" w14:textId="77777777" w:rsidR="00622C24" w:rsidRPr="00A15DCB" w:rsidRDefault="00622C24" w:rsidP="00AB7AF6">
            <w:pPr>
              <w:pStyle w:val="TAL"/>
            </w:pPr>
          </w:p>
        </w:tc>
        <w:tc>
          <w:tcPr>
            <w:tcW w:w="1245" w:type="dxa"/>
          </w:tcPr>
          <w:p w14:paraId="09C4DA69" w14:textId="77777777" w:rsidR="00622C24" w:rsidRPr="00A15DCB" w:rsidRDefault="00622C24" w:rsidP="00AB7AF6">
            <w:pPr>
              <w:pStyle w:val="TAL"/>
            </w:pPr>
          </w:p>
        </w:tc>
      </w:tr>
      <w:tr w:rsidR="00622C24" w:rsidRPr="00A15DCB" w14:paraId="19620A35" w14:textId="77777777" w:rsidTr="00AB7AF6">
        <w:tc>
          <w:tcPr>
            <w:tcW w:w="4535" w:type="dxa"/>
          </w:tcPr>
          <w:p w14:paraId="555FAC51" w14:textId="77777777" w:rsidR="00622C24" w:rsidRPr="00A15DCB" w:rsidRDefault="00622C24" w:rsidP="00AB7AF6">
            <w:pPr>
              <w:pStyle w:val="TAL"/>
            </w:pPr>
            <w:r w:rsidRPr="00A15DCB">
              <w:t xml:space="preserve">  pucch-ResourceCommonRedCap-r17</w:t>
            </w:r>
          </w:p>
        </w:tc>
        <w:tc>
          <w:tcPr>
            <w:tcW w:w="2267" w:type="dxa"/>
          </w:tcPr>
          <w:p w14:paraId="52629104" w14:textId="77777777" w:rsidR="00622C24" w:rsidRPr="00A15DCB" w:rsidRDefault="00622C24" w:rsidP="00AB7AF6">
            <w:pPr>
              <w:pStyle w:val="TAL"/>
            </w:pPr>
            <w:r w:rsidRPr="00A15DCB">
              <w:t>0</w:t>
            </w:r>
          </w:p>
        </w:tc>
        <w:tc>
          <w:tcPr>
            <w:tcW w:w="1700" w:type="dxa"/>
          </w:tcPr>
          <w:p w14:paraId="2A622E61" w14:textId="77777777" w:rsidR="00622C24" w:rsidRPr="00A15DCB" w:rsidRDefault="00622C24" w:rsidP="00AB7AF6">
            <w:pPr>
              <w:pStyle w:val="TAL"/>
            </w:pPr>
          </w:p>
        </w:tc>
        <w:tc>
          <w:tcPr>
            <w:tcW w:w="1245" w:type="dxa"/>
          </w:tcPr>
          <w:p w14:paraId="139A169C" w14:textId="77777777" w:rsidR="00622C24" w:rsidRPr="00A15DCB" w:rsidRDefault="00622C24" w:rsidP="00AB7AF6">
            <w:pPr>
              <w:pStyle w:val="TAL"/>
            </w:pPr>
          </w:p>
        </w:tc>
      </w:tr>
      <w:tr w:rsidR="00622C24" w:rsidRPr="00A15DCB" w14:paraId="63F6F61A" w14:textId="77777777" w:rsidTr="00AB7AF6">
        <w:tc>
          <w:tcPr>
            <w:tcW w:w="4535" w:type="dxa"/>
          </w:tcPr>
          <w:p w14:paraId="612E5B2F" w14:textId="77777777" w:rsidR="00622C24" w:rsidRPr="00A15DCB" w:rsidRDefault="00622C24" w:rsidP="00AB7AF6">
            <w:pPr>
              <w:pStyle w:val="TAL"/>
            </w:pPr>
            <w:r w:rsidRPr="00A15DCB">
              <w:t>}</w:t>
            </w:r>
          </w:p>
        </w:tc>
        <w:tc>
          <w:tcPr>
            <w:tcW w:w="2267" w:type="dxa"/>
          </w:tcPr>
          <w:p w14:paraId="4A6D024D" w14:textId="77777777" w:rsidR="00622C24" w:rsidRPr="00A15DCB" w:rsidRDefault="00622C24" w:rsidP="00AB7AF6">
            <w:pPr>
              <w:pStyle w:val="TAL"/>
            </w:pPr>
          </w:p>
        </w:tc>
        <w:tc>
          <w:tcPr>
            <w:tcW w:w="1700" w:type="dxa"/>
          </w:tcPr>
          <w:p w14:paraId="52FE10D9" w14:textId="77777777" w:rsidR="00622C24" w:rsidRPr="00A15DCB" w:rsidRDefault="00622C24" w:rsidP="00AB7AF6">
            <w:pPr>
              <w:pStyle w:val="TAL"/>
            </w:pPr>
          </w:p>
        </w:tc>
        <w:tc>
          <w:tcPr>
            <w:tcW w:w="1245" w:type="dxa"/>
          </w:tcPr>
          <w:p w14:paraId="77D93C9B" w14:textId="77777777" w:rsidR="00622C24" w:rsidRPr="00A15DCB" w:rsidRDefault="00622C24" w:rsidP="00AB7AF6">
            <w:pPr>
              <w:pStyle w:val="TAL"/>
            </w:pPr>
          </w:p>
        </w:tc>
      </w:tr>
    </w:tbl>
    <w:p w14:paraId="22D858C1" w14:textId="77777777" w:rsidR="0044677F" w:rsidRPr="00A15DCB" w:rsidRDefault="0044677F" w:rsidP="0044677F"/>
    <w:p w14:paraId="3B90E70D" w14:textId="77777777" w:rsidR="00C453EA" w:rsidRPr="00A15DCB" w:rsidRDefault="00C453EA" w:rsidP="00C453EA">
      <w:pPr>
        <w:pStyle w:val="Heading5"/>
        <w:rPr>
          <w:rFonts w:eastAsia="MS Gothic"/>
        </w:rPr>
      </w:pPr>
      <w:r w:rsidRPr="00A15DCB">
        <w:t>7.1.1.1.18</w:t>
      </w:r>
      <w:r w:rsidRPr="00A15DCB">
        <w:tab/>
      </w:r>
      <w:r w:rsidRPr="00A15DCB">
        <w:rPr>
          <w:rFonts w:eastAsia="MS Gothic"/>
        </w:rPr>
        <w:t>Random access procedure / Msg3 repetition indication / Random access resources selection</w:t>
      </w:r>
    </w:p>
    <w:p w14:paraId="0E8779DC" w14:textId="77777777" w:rsidR="00C453EA" w:rsidRPr="00A15DCB" w:rsidRDefault="00C453EA" w:rsidP="00C453EA">
      <w:pPr>
        <w:pStyle w:val="H6"/>
      </w:pPr>
      <w:r w:rsidRPr="00A15DCB">
        <w:t>7.1.1.1.18.1</w:t>
      </w:r>
      <w:r w:rsidRPr="00A15DCB">
        <w:tab/>
        <w:t>Test Purpose (TP)</w:t>
      </w:r>
    </w:p>
    <w:p w14:paraId="7E5A9827" w14:textId="77777777" w:rsidR="00C453EA" w:rsidRPr="00A15DCB" w:rsidRDefault="00C453EA" w:rsidP="00C453EA">
      <w:pPr>
        <w:pStyle w:val="H6"/>
      </w:pPr>
      <w:r w:rsidRPr="00A15DCB">
        <w:t>(</w:t>
      </w:r>
      <w:r w:rsidRPr="00A15DCB">
        <w:rPr>
          <w:lang w:eastAsia="zh-CN"/>
        </w:rPr>
        <w:t>1</w:t>
      </w:r>
      <w:r w:rsidRPr="00A15DCB">
        <w:t>)</w:t>
      </w:r>
    </w:p>
    <w:p w14:paraId="748C08F3" w14:textId="77777777" w:rsidR="00C453EA" w:rsidRPr="00A15DCB" w:rsidRDefault="00C453EA" w:rsidP="00C453EA">
      <w:pPr>
        <w:pStyle w:val="PL"/>
        <w:rPr>
          <w:noProof w:val="0"/>
        </w:rPr>
      </w:pPr>
      <w:r w:rsidRPr="00A15DCB">
        <w:rPr>
          <w:b/>
          <w:bCs/>
          <w:noProof w:val="0"/>
        </w:rPr>
        <w:t>with</w:t>
      </w:r>
      <w:r w:rsidRPr="00A15DCB">
        <w:rPr>
          <w:noProof w:val="0"/>
        </w:rPr>
        <w:t xml:space="preserve"> { UE in RRC_IDLE state and supporting MSG3 repetition</w:t>
      </w:r>
      <w:r w:rsidRPr="00A15DCB" w:rsidDel="00A073E3">
        <w:rPr>
          <w:noProof w:val="0"/>
        </w:rPr>
        <w:t xml:space="preserve"> </w:t>
      </w:r>
      <w:r w:rsidRPr="00A15DCB">
        <w:rPr>
          <w:noProof w:val="0"/>
        </w:rPr>
        <w:t>}</w:t>
      </w:r>
    </w:p>
    <w:p w14:paraId="3B404AFD" w14:textId="77777777" w:rsidR="00C453EA" w:rsidRPr="00A15DCB" w:rsidRDefault="00C453EA" w:rsidP="00C453EA">
      <w:pPr>
        <w:pStyle w:val="PL"/>
        <w:rPr>
          <w:noProof w:val="0"/>
        </w:rPr>
      </w:pPr>
      <w:r w:rsidRPr="00A15DCB">
        <w:rPr>
          <w:b/>
          <w:bCs/>
          <w:noProof w:val="0"/>
        </w:rPr>
        <w:t>ensure t</w:t>
      </w:r>
      <w:r w:rsidRPr="00A15DCB">
        <w:rPr>
          <w:b/>
          <w:noProof w:val="0"/>
        </w:rPr>
        <w:t>hat</w:t>
      </w:r>
      <w:r w:rsidRPr="00A15DCB">
        <w:rPr>
          <w:noProof w:val="0"/>
        </w:rPr>
        <w:t xml:space="preserve"> {</w:t>
      </w:r>
    </w:p>
    <w:p w14:paraId="2C89975D" w14:textId="696C9FC4" w:rsidR="00C453EA" w:rsidRPr="00A15DCB" w:rsidRDefault="00C453EA" w:rsidP="00C453EA">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configured </w:t>
      </w:r>
      <w:r w:rsidR="0020433A" w:rsidRPr="00A15DCB">
        <w:rPr>
          <w:noProof w:val="0"/>
          <w:lang w:eastAsia="zh-CN"/>
        </w:rPr>
        <w:t xml:space="preserve">with </w:t>
      </w:r>
      <w:r w:rsidRPr="00A15DCB">
        <w:rPr>
          <w:noProof w:val="0"/>
          <w:lang w:eastAsia="zh-CN"/>
        </w:rPr>
        <w:t xml:space="preserve">both sets of Random Access resources with and without MSG3 repetition indication AND the RSRP of the downlink pathloss reference is less than the configured threshold </w:t>
      </w:r>
      <w:r w:rsidRPr="00A15DCB">
        <w:rPr>
          <w:noProof w:val="0"/>
        </w:rPr>
        <w:t>}</w:t>
      </w:r>
    </w:p>
    <w:p w14:paraId="3580A141" w14:textId="073A1FDD" w:rsidR="00C453EA" w:rsidRPr="00A15DCB" w:rsidRDefault="00C453EA" w:rsidP="00C453EA">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requests MSG3 repetition via separate RACH resources</w:t>
      </w:r>
      <w:r w:rsidRPr="00A15DCB" w:rsidDel="00A073E3">
        <w:rPr>
          <w:noProof w:val="0"/>
          <w:lang w:eastAsia="zh-CN"/>
        </w:rPr>
        <w:t xml:space="preserve"> </w:t>
      </w:r>
      <w:r w:rsidR="000C132F" w:rsidRPr="00A15DCB">
        <w:rPr>
          <w:noProof w:val="0"/>
          <w:lang w:eastAsia="zh-CN"/>
        </w:rPr>
        <w:t xml:space="preserve">and performs MSG3 repetition for MSG3 initial transmission and retransmission as </w:t>
      </w:r>
      <w:r w:rsidR="0020433A" w:rsidRPr="00A15DCB">
        <w:rPr>
          <w:noProof w:val="0"/>
          <w:lang w:eastAsia="zh-CN"/>
        </w:rPr>
        <w:t xml:space="preserve">per </w:t>
      </w:r>
      <w:r w:rsidR="000C132F" w:rsidRPr="00A15DCB">
        <w:rPr>
          <w:noProof w:val="0"/>
          <w:lang w:eastAsia="zh-CN"/>
        </w:rPr>
        <w:t>network indication</w:t>
      </w:r>
      <w:r w:rsidR="0020433A" w:rsidRPr="00A15DCB">
        <w:rPr>
          <w:noProof w:val="0"/>
          <w:lang w:eastAsia="zh-CN"/>
        </w:rPr>
        <w:t xml:space="preserve"> </w:t>
      </w:r>
      <w:r w:rsidRPr="00A15DCB">
        <w:rPr>
          <w:noProof w:val="0"/>
        </w:rPr>
        <w:t>}</w:t>
      </w:r>
    </w:p>
    <w:p w14:paraId="22B7059E" w14:textId="77777777" w:rsidR="00C453EA" w:rsidRPr="00A15DCB" w:rsidRDefault="00C453EA" w:rsidP="00C453EA">
      <w:pPr>
        <w:pStyle w:val="PL"/>
        <w:rPr>
          <w:noProof w:val="0"/>
        </w:rPr>
      </w:pPr>
      <w:r w:rsidRPr="00A15DCB">
        <w:rPr>
          <w:noProof w:val="0"/>
        </w:rPr>
        <w:t xml:space="preserve">            }</w:t>
      </w:r>
    </w:p>
    <w:p w14:paraId="3E54D07B" w14:textId="77777777" w:rsidR="000C132F" w:rsidRPr="00A15DCB" w:rsidRDefault="000C132F" w:rsidP="000C132F">
      <w:pPr>
        <w:pStyle w:val="PL"/>
        <w:rPr>
          <w:noProof w:val="0"/>
          <w:lang w:eastAsia="zh-CN"/>
        </w:rPr>
      </w:pPr>
    </w:p>
    <w:p w14:paraId="56CEC245" w14:textId="77777777" w:rsidR="000C132F" w:rsidRPr="00A15DCB" w:rsidRDefault="000C132F" w:rsidP="000C132F">
      <w:pPr>
        <w:pStyle w:val="H6"/>
      </w:pPr>
      <w:r w:rsidRPr="00A15DCB">
        <w:t>(</w:t>
      </w:r>
      <w:r w:rsidRPr="00A15DCB">
        <w:rPr>
          <w:lang w:eastAsia="zh-CN"/>
        </w:rPr>
        <w:t>2</w:t>
      </w:r>
      <w:r w:rsidRPr="00A15DCB">
        <w:t>)</w:t>
      </w:r>
    </w:p>
    <w:p w14:paraId="54FFBBC3" w14:textId="77777777" w:rsidR="000C132F" w:rsidRPr="00A15DCB" w:rsidRDefault="000C132F" w:rsidP="000C132F">
      <w:pPr>
        <w:pStyle w:val="PL"/>
        <w:rPr>
          <w:noProof w:val="0"/>
        </w:rPr>
      </w:pPr>
      <w:r w:rsidRPr="00A15DCB">
        <w:rPr>
          <w:b/>
          <w:bCs/>
          <w:noProof w:val="0"/>
        </w:rPr>
        <w:t>with</w:t>
      </w:r>
      <w:r w:rsidRPr="00A15DCB">
        <w:rPr>
          <w:noProof w:val="0"/>
        </w:rPr>
        <w:t xml:space="preserve"> { UE in RRC_IDLE state and supporting MSG3 repetition</w:t>
      </w:r>
      <w:r w:rsidRPr="00A15DCB" w:rsidDel="00A073E3">
        <w:rPr>
          <w:noProof w:val="0"/>
        </w:rPr>
        <w:t xml:space="preserve"> </w:t>
      </w:r>
      <w:r w:rsidRPr="00A15DCB">
        <w:rPr>
          <w:noProof w:val="0"/>
        </w:rPr>
        <w:t>}</w:t>
      </w:r>
    </w:p>
    <w:p w14:paraId="71D31ADA" w14:textId="77777777" w:rsidR="000C132F" w:rsidRPr="00A15DCB" w:rsidRDefault="000C132F" w:rsidP="000C132F">
      <w:pPr>
        <w:pStyle w:val="PL"/>
        <w:rPr>
          <w:noProof w:val="0"/>
        </w:rPr>
      </w:pPr>
      <w:r w:rsidRPr="00A15DCB">
        <w:rPr>
          <w:b/>
          <w:bCs/>
          <w:noProof w:val="0"/>
        </w:rPr>
        <w:lastRenderedPageBreak/>
        <w:t>ensure t</w:t>
      </w:r>
      <w:r w:rsidRPr="00A15DCB">
        <w:rPr>
          <w:b/>
          <w:noProof w:val="0"/>
        </w:rPr>
        <w:t>hat</w:t>
      </w:r>
      <w:r w:rsidRPr="00A15DCB">
        <w:rPr>
          <w:noProof w:val="0"/>
        </w:rPr>
        <w:t xml:space="preserve"> {</w:t>
      </w:r>
    </w:p>
    <w:p w14:paraId="4ABA166E" w14:textId="4A45A335" w:rsidR="000C132F" w:rsidRPr="00A15DCB" w:rsidRDefault="000C132F" w:rsidP="000C132F">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configured </w:t>
      </w:r>
      <w:r w:rsidR="0020433A" w:rsidRPr="00A15DCB">
        <w:rPr>
          <w:noProof w:val="0"/>
          <w:lang w:eastAsia="zh-CN"/>
        </w:rPr>
        <w:t xml:space="preserve">with </w:t>
      </w:r>
      <w:r w:rsidRPr="00A15DCB">
        <w:rPr>
          <w:noProof w:val="0"/>
          <w:lang w:eastAsia="zh-CN"/>
        </w:rPr>
        <w:t xml:space="preserve">both sets of Random Access resources with and without MSG3 repetition indication AND the RSRP of the downlink pathloss reference is higher than the configured threshold </w:t>
      </w:r>
      <w:r w:rsidRPr="00A15DCB">
        <w:rPr>
          <w:noProof w:val="0"/>
        </w:rPr>
        <w:t>}</w:t>
      </w:r>
    </w:p>
    <w:p w14:paraId="5FFB4FE7" w14:textId="6C930C35" w:rsidR="000C132F" w:rsidRPr="00A15DCB" w:rsidRDefault="000C132F" w:rsidP="000C132F">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does</w:t>
      </w:r>
      <w:r w:rsidR="0020433A" w:rsidRPr="00A15DCB">
        <w:rPr>
          <w:noProof w:val="0"/>
          <w:lang w:eastAsia="zh-CN"/>
        </w:rPr>
        <w:t xml:space="preserve"> </w:t>
      </w:r>
      <w:r w:rsidRPr="00A15DCB">
        <w:rPr>
          <w:noProof w:val="0"/>
          <w:lang w:eastAsia="zh-CN"/>
        </w:rPr>
        <w:t>n</w:t>
      </w:r>
      <w:r w:rsidR="0020433A" w:rsidRPr="00A15DCB">
        <w:rPr>
          <w:noProof w:val="0"/>
          <w:lang w:eastAsia="zh-CN"/>
        </w:rPr>
        <w:t>o</w:t>
      </w:r>
      <w:r w:rsidRPr="00A15DCB">
        <w:rPr>
          <w:noProof w:val="0"/>
          <w:lang w:eastAsia="zh-CN"/>
        </w:rPr>
        <w:t>t request MSG3 repetition</w:t>
      </w:r>
      <w:r w:rsidRPr="00A15DCB">
        <w:rPr>
          <w:noProof w:val="0"/>
        </w:rPr>
        <w:t xml:space="preserve"> }</w:t>
      </w:r>
    </w:p>
    <w:p w14:paraId="473537DF" w14:textId="77777777" w:rsidR="000C132F" w:rsidRPr="00A15DCB" w:rsidRDefault="000C132F" w:rsidP="000C132F">
      <w:pPr>
        <w:pStyle w:val="PL"/>
        <w:rPr>
          <w:noProof w:val="0"/>
        </w:rPr>
      </w:pPr>
      <w:r w:rsidRPr="00A15DCB">
        <w:rPr>
          <w:noProof w:val="0"/>
        </w:rPr>
        <w:t xml:space="preserve">            }</w:t>
      </w:r>
    </w:p>
    <w:p w14:paraId="625F516B" w14:textId="77777777" w:rsidR="00C453EA" w:rsidRPr="00A15DCB" w:rsidRDefault="00C453EA" w:rsidP="00C453EA">
      <w:pPr>
        <w:pStyle w:val="PL"/>
        <w:rPr>
          <w:noProof w:val="0"/>
          <w:lang w:eastAsia="zh-CN"/>
        </w:rPr>
      </w:pPr>
    </w:p>
    <w:p w14:paraId="7DC35999" w14:textId="359DFE69" w:rsidR="00C453EA" w:rsidRPr="00A15DCB" w:rsidRDefault="00C453EA" w:rsidP="00C453EA">
      <w:pPr>
        <w:pStyle w:val="H6"/>
      </w:pPr>
      <w:r w:rsidRPr="00A15DCB">
        <w:t>(</w:t>
      </w:r>
      <w:r w:rsidR="000C132F" w:rsidRPr="00A15DCB">
        <w:rPr>
          <w:lang w:eastAsia="zh-CN"/>
        </w:rPr>
        <w:t>3</w:t>
      </w:r>
      <w:r w:rsidRPr="00A15DCB">
        <w:t>)</w:t>
      </w:r>
    </w:p>
    <w:p w14:paraId="4A5139B8" w14:textId="77777777" w:rsidR="00C453EA" w:rsidRPr="00A15DCB" w:rsidRDefault="00C453EA" w:rsidP="00C453EA">
      <w:pPr>
        <w:pStyle w:val="PL"/>
        <w:rPr>
          <w:noProof w:val="0"/>
        </w:rPr>
      </w:pPr>
      <w:r w:rsidRPr="00A15DCB">
        <w:rPr>
          <w:b/>
          <w:bCs/>
          <w:noProof w:val="0"/>
        </w:rPr>
        <w:t>with</w:t>
      </w:r>
      <w:r w:rsidRPr="00A15DCB">
        <w:rPr>
          <w:noProof w:val="0"/>
        </w:rPr>
        <w:t xml:space="preserve"> { UE in RRC_IDLE state and supporting MSG3 repetition</w:t>
      </w:r>
      <w:r w:rsidRPr="00A15DCB" w:rsidDel="00A073E3">
        <w:rPr>
          <w:noProof w:val="0"/>
        </w:rPr>
        <w:t xml:space="preserve"> </w:t>
      </w:r>
      <w:r w:rsidRPr="00A15DCB">
        <w:rPr>
          <w:noProof w:val="0"/>
        </w:rPr>
        <w:t>}</w:t>
      </w:r>
    </w:p>
    <w:p w14:paraId="29201A7E" w14:textId="77777777" w:rsidR="00C453EA" w:rsidRPr="00A15DCB" w:rsidRDefault="00C453EA" w:rsidP="00C453EA">
      <w:pPr>
        <w:pStyle w:val="PL"/>
        <w:rPr>
          <w:noProof w:val="0"/>
        </w:rPr>
      </w:pPr>
      <w:r w:rsidRPr="00A15DCB">
        <w:rPr>
          <w:b/>
          <w:bCs/>
          <w:noProof w:val="0"/>
        </w:rPr>
        <w:t>ensure t</w:t>
      </w:r>
      <w:r w:rsidRPr="00A15DCB">
        <w:rPr>
          <w:b/>
          <w:noProof w:val="0"/>
        </w:rPr>
        <w:t>hat</w:t>
      </w:r>
      <w:r w:rsidRPr="00A15DCB">
        <w:rPr>
          <w:noProof w:val="0"/>
        </w:rPr>
        <w:t xml:space="preserve"> {</w:t>
      </w:r>
    </w:p>
    <w:p w14:paraId="4FA514A9" w14:textId="604832EE" w:rsidR="00C453EA" w:rsidRPr="00A15DCB" w:rsidRDefault="00C453EA" w:rsidP="00C453EA">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only configured </w:t>
      </w:r>
      <w:r w:rsidR="0020433A" w:rsidRPr="00A15DCB">
        <w:rPr>
          <w:noProof w:val="0"/>
          <w:lang w:eastAsia="zh-CN"/>
        </w:rPr>
        <w:t xml:space="preserve">with </w:t>
      </w:r>
      <w:r w:rsidRPr="00A15DCB">
        <w:rPr>
          <w:noProof w:val="0"/>
          <w:lang w:eastAsia="zh-CN"/>
        </w:rPr>
        <w:t xml:space="preserve">Random Access resources with MSG3 repetition indication </w:t>
      </w:r>
      <w:r w:rsidRPr="00A15DCB">
        <w:rPr>
          <w:noProof w:val="0"/>
        </w:rPr>
        <w:t>}</w:t>
      </w:r>
    </w:p>
    <w:p w14:paraId="0B167CC7" w14:textId="4CD6C108" w:rsidR="00C453EA" w:rsidRPr="00A15DCB" w:rsidRDefault="00C453EA" w:rsidP="00C453EA">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requests MSG3 repetition via separate RACH resources</w:t>
      </w:r>
      <w:r w:rsidRPr="00A15DCB" w:rsidDel="00A073E3">
        <w:rPr>
          <w:noProof w:val="0"/>
          <w:lang w:eastAsia="zh-CN"/>
        </w:rPr>
        <w:t xml:space="preserve"> </w:t>
      </w:r>
      <w:r w:rsidR="000C132F" w:rsidRPr="00A15DCB">
        <w:rPr>
          <w:noProof w:val="0"/>
          <w:lang w:eastAsia="zh-CN"/>
        </w:rPr>
        <w:t xml:space="preserve">and performs MSG3 repetition for MSG3 initial transmission and retransmission as </w:t>
      </w:r>
      <w:r w:rsidR="0020433A" w:rsidRPr="00A15DCB">
        <w:rPr>
          <w:noProof w:val="0"/>
          <w:lang w:eastAsia="zh-CN"/>
        </w:rPr>
        <w:t xml:space="preserve">per </w:t>
      </w:r>
      <w:r w:rsidR="000C132F" w:rsidRPr="00A15DCB">
        <w:rPr>
          <w:noProof w:val="0"/>
          <w:lang w:eastAsia="zh-CN"/>
        </w:rPr>
        <w:t xml:space="preserve">network indication </w:t>
      </w:r>
      <w:r w:rsidRPr="00A15DCB">
        <w:rPr>
          <w:noProof w:val="0"/>
        </w:rPr>
        <w:t>}</w:t>
      </w:r>
    </w:p>
    <w:p w14:paraId="78BD888D" w14:textId="77777777" w:rsidR="00C453EA" w:rsidRPr="00A15DCB" w:rsidRDefault="00C453EA" w:rsidP="00C453EA">
      <w:pPr>
        <w:pStyle w:val="PL"/>
        <w:rPr>
          <w:noProof w:val="0"/>
        </w:rPr>
      </w:pPr>
      <w:r w:rsidRPr="00A15DCB">
        <w:rPr>
          <w:noProof w:val="0"/>
        </w:rPr>
        <w:t xml:space="preserve">            }</w:t>
      </w:r>
    </w:p>
    <w:p w14:paraId="1A2C7426" w14:textId="77777777" w:rsidR="00C453EA" w:rsidRPr="00A15DCB" w:rsidRDefault="00C453EA" w:rsidP="00C453EA">
      <w:pPr>
        <w:pStyle w:val="PL"/>
        <w:rPr>
          <w:noProof w:val="0"/>
          <w:lang w:eastAsia="zh-CN"/>
        </w:rPr>
      </w:pPr>
    </w:p>
    <w:p w14:paraId="36709113" w14:textId="77777777" w:rsidR="00C453EA" w:rsidRPr="00A15DCB" w:rsidRDefault="00C453EA" w:rsidP="00C453EA">
      <w:pPr>
        <w:pStyle w:val="H6"/>
      </w:pPr>
      <w:r w:rsidRPr="00A15DCB">
        <w:t>7.1.1.1.18.2</w:t>
      </w:r>
      <w:r w:rsidRPr="00A15DCB">
        <w:tab/>
        <w:t>Conformance requirements</w:t>
      </w:r>
    </w:p>
    <w:p w14:paraId="39CE7755" w14:textId="77777777" w:rsidR="000C132F" w:rsidRPr="00A15DCB" w:rsidRDefault="00C453EA" w:rsidP="000C132F">
      <w:r w:rsidRPr="00A15DCB">
        <w:t xml:space="preserve">References: The conformance requirements covered in the present test case are specified in: </w:t>
      </w:r>
      <w:r w:rsidR="000C132F" w:rsidRPr="00A15DCB">
        <w:t xml:space="preserve">TS 38.213 clause 8.1, 8.3, TS 38.214 clause 6.1.2.1, </w:t>
      </w:r>
      <w:r w:rsidRPr="00A15DCB">
        <w:t>TS 38.300, clause 19, and TS 38.321 clause 5.1.1b.</w:t>
      </w:r>
      <w:r w:rsidR="000C132F" w:rsidRPr="00A15DCB">
        <w:t xml:space="preserve"> Unless otherwise stated these are Rel-17 requirements.</w:t>
      </w:r>
    </w:p>
    <w:p w14:paraId="40C4D012" w14:textId="77777777" w:rsidR="000C132F" w:rsidRPr="00A15DCB" w:rsidRDefault="000C132F" w:rsidP="000C132F">
      <w:pPr>
        <w:rPr>
          <w:lang w:eastAsia="zh-CN"/>
        </w:rPr>
      </w:pPr>
      <w:r w:rsidRPr="00A15DCB">
        <w:rPr>
          <w:lang w:eastAsia="zh-CN"/>
        </w:rPr>
        <w:t>[TS 38.213 clause 8.1]</w:t>
      </w:r>
    </w:p>
    <w:p w14:paraId="596F145C" w14:textId="77777777" w:rsidR="000C132F" w:rsidRPr="00A15DCB" w:rsidRDefault="000C132F" w:rsidP="000C132F">
      <w:r w:rsidRPr="00A15DCB">
        <w:t xml:space="preserve">For a random access procedure associated with a feature combination indicated by </w:t>
      </w:r>
      <w:r w:rsidRPr="00A15DCB">
        <w:rPr>
          <w:i/>
        </w:rPr>
        <w:t>FeatureCombinationPreambles</w:t>
      </w:r>
      <w:r w:rsidRPr="00A15DCB">
        <w:t xml:space="preserve">, a UE is provided a number </w:t>
      </w:r>
      <m:oMath>
        <m:r>
          <w:rPr>
            <w:rFonts w:ascii="Cambria Math"/>
          </w:rPr>
          <m:t>N</m:t>
        </m:r>
      </m:oMath>
      <w:r w:rsidRPr="00A15DCB">
        <w:t xml:space="preserve"> of SS/PBCH block indexes associated with one PRACH occasion by </w:t>
      </w:r>
      <w:r w:rsidRPr="00A15DCB">
        <w:rPr>
          <w:i/>
        </w:rPr>
        <w:t>ssb-perRACH-OccasionAndCB-PreamblesPerSSB</w:t>
      </w:r>
      <w:r w:rsidRPr="00A15DCB">
        <w:t xml:space="preserve"> or </w:t>
      </w:r>
      <w:r w:rsidRPr="00A15DCB">
        <w:rPr>
          <w:i/>
        </w:rPr>
        <w:t>msgA-SSB-PerRACH-OccasionAndCB-PreamblesPerSSB</w:t>
      </w:r>
      <w:r w:rsidRPr="00A15DCB">
        <w:rPr>
          <w:iCs/>
        </w:rPr>
        <w:t xml:space="preserve"> when provided </w:t>
      </w:r>
      <w:r w:rsidRPr="00A15DCB">
        <w:t xml:space="preserve">and a number </w:t>
      </w:r>
      <m:oMath>
        <m:r>
          <w:rPr>
            <w:rFonts w:ascii="Cambria Math"/>
          </w:rPr>
          <m:t>S</m:t>
        </m:r>
      </m:oMath>
      <w:r w:rsidRPr="00A15DCB">
        <w:t xml:space="preserve"> of contention based preambles per SS/PBCH block index per valid PRACH occasion by </w:t>
      </w:r>
      <w:r w:rsidRPr="00A15DCB">
        <w:rPr>
          <w:i/>
        </w:rPr>
        <w:t>startPreambleForThisPartition</w:t>
      </w:r>
      <w:r w:rsidRPr="00A15DCB">
        <w:t xml:space="preserve"> and </w:t>
      </w:r>
      <w:r w:rsidRPr="00A15DCB">
        <w:rPr>
          <w:i/>
          <w:lang w:eastAsia="zh-CN"/>
        </w:rPr>
        <w:t>n</w:t>
      </w:r>
      <w:r w:rsidRPr="00A15DCB">
        <w:rPr>
          <w:i/>
        </w:rPr>
        <w:t>umberOfPreamblesPerSSB-ForThisPartition</w:t>
      </w:r>
      <w:r w:rsidRPr="00A15DCB">
        <w:t xml:space="preserve">. </w:t>
      </w:r>
      <w:r w:rsidRPr="00A15DCB">
        <w:rPr>
          <w:shd w:val="clear" w:color="auto" w:fill="FFFFFF"/>
        </w:rPr>
        <w:t xml:space="preserve">The PRACH transmission can be on a subset of PRACH occasions associated with a same SS/PBCH block index </w:t>
      </w:r>
      <w:r w:rsidRPr="00A15DCB">
        <w:rPr>
          <w:shd w:val="clear" w:color="auto" w:fill="FFFFFF"/>
          <w:lang w:eastAsia="zh-CN"/>
        </w:rPr>
        <w:t>within an SSB-RO mapping cycle</w:t>
      </w:r>
      <w:r w:rsidRPr="00A15DCB">
        <w:rPr>
          <w:shd w:val="clear" w:color="auto" w:fill="FFFFFF"/>
        </w:rPr>
        <w:t xml:space="preserve"> for a UE provided with a PRACH mask index by </w:t>
      </w:r>
      <w:r w:rsidRPr="00A15DCB">
        <w:rPr>
          <w:i/>
        </w:rPr>
        <w:t>ssb-SharedRO-MaskIndex</w:t>
      </w:r>
      <w:r w:rsidRPr="00A15DCB">
        <w:rPr>
          <w:shd w:val="clear" w:color="auto" w:fill="FFFFFF"/>
        </w:rPr>
        <w:t xml:space="preserve"> according to [11, TS 38.321]</w:t>
      </w:r>
      <w:r w:rsidRPr="00A15DCB">
        <w:t>.</w:t>
      </w:r>
    </w:p>
    <w:p w14:paraId="156CF4C0" w14:textId="77777777" w:rsidR="000C132F" w:rsidRPr="00A15DCB" w:rsidRDefault="000C132F" w:rsidP="000C132F">
      <w:pPr>
        <w:rPr>
          <w:lang w:eastAsia="zh-CN"/>
        </w:rPr>
      </w:pPr>
      <w:r w:rsidRPr="00A15DCB">
        <w:rPr>
          <w:lang w:eastAsia="zh-CN"/>
        </w:rPr>
        <w:t>[TS 38.213 clause 8.3]</w:t>
      </w:r>
    </w:p>
    <w:p w14:paraId="0FF62FBC" w14:textId="77777777" w:rsidR="000C132F" w:rsidRPr="00A15DCB" w:rsidRDefault="000C132F" w:rsidP="000C132F">
      <w:r w:rsidRPr="00A15DCB">
        <w:t xml:space="preserve">A UE can be provided in </w:t>
      </w:r>
      <w:r w:rsidRPr="00A15DCB">
        <w:rPr>
          <w:i/>
        </w:rPr>
        <w:t>BWP-</w:t>
      </w:r>
      <w:r w:rsidRPr="00A15DCB">
        <w:rPr>
          <w:i/>
          <w:lang w:eastAsia="zh-CN"/>
        </w:rPr>
        <w:t>U</w:t>
      </w:r>
      <w:r w:rsidRPr="00A15DCB">
        <w:rPr>
          <w:i/>
        </w:rPr>
        <w:t>plinkCommon</w:t>
      </w:r>
      <w:r w:rsidRPr="00A15DCB">
        <w:t xml:space="preserve"> a set of numbers of repetitions for a PUSCH transmission with PUSCH repetition Type A that is scheduled by a RAR UL grant or by a DCI format 0_0 with CRC scrambled by a TC-RNTI. If the UE requests repetitions for the PUSCH transmission [11, TS 38.321], the UE transmits the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slots,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is indicated by the 2 MSBs of the MCS field in the RAR UL grant or in the DCI format 0_0 from a set of four values provided by </w:t>
      </w:r>
      <w:r w:rsidRPr="00A15DCB">
        <w:rPr>
          <w:i/>
          <w:iCs/>
        </w:rPr>
        <w:t>numberOfMsg3-RepetitionsList</w:t>
      </w:r>
      <w:r w:rsidRPr="00A15DCB">
        <w:t xml:space="preserve"> or from {1, 2, 3, 4} if </w:t>
      </w:r>
      <w:r w:rsidRPr="00A15DCB">
        <w:rPr>
          <w:i/>
          <w:iCs/>
        </w:rPr>
        <w:t>numberOfMsg3-RepetitionsList</w:t>
      </w:r>
      <w:r w:rsidRPr="00A15DCB">
        <w:t xml:space="preserve"> is not provided. The UE determines an MCS for the PUSCH transmission by the 2 LSBs of the MCS field in the RAR UL grant or by the 3 LSBs of the MCS field in the DCI format 0_0, and determines a redundancy version and RBs for each repetition as described in [6, TS 38.214]. 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slots 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A15DCB">
        <w:t xml:space="preserve"> where a repetition of the PUSCH transmission does not include a symbol indicated as downlink by </w:t>
      </w:r>
      <w:r w:rsidRPr="00A15DCB">
        <w:rPr>
          <w:i/>
          <w:iCs/>
        </w:rPr>
        <w:t>tdd-UL-DL-ConfigurationCommon</w:t>
      </w:r>
      <w:r w:rsidRPr="00A15DCB">
        <w:t xml:space="preserve"> or indicated as a symbol of an SS/PBCH block with index provided by </w:t>
      </w:r>
      <w:r w:rsidRPr="00A15DCB">
        <w:rPr>
          <w:i/>
        </w:rPr>
        <w:t>ssb-PositionsInBurst</w:t>
      </w:r>
      <w:r w:rsidRPr="00A15DCB">
        <w:rPr>
          <w:iCs/>
        </w:rPr>
        <w:t>.</w:t>
      </w:r>
    </w:p>
    <w:p w14:paraId="72920BCC" w14:textId="77777777" w:rsidR="000C132F" w:rsidRPr="00A15DCB" w:rsidRDefault="000C132F" w:rsidP="000C132F">
      <w:pPr>
        <w:rPr>
          <w:lang w:eastAsia="zh-CN"/>
        </w:rPr>
      </w:pPr>
      <w:r w:rsidRPr="00A15DCB">
        <w:rPr>
          <w:lang w:eastAsia="zh-CN"/>
        </w:rPr>
        <w:t>[TS 38.214 clause 6.1.2.1]</w:t>
      </w:r>
    </w:p>
    <w:p w14:paraId="67DB7C68" w14:textId="77777777" w:rsidR="000C132F" w:rsidRPr="00A15DCB" w:rsidRDefault="000C132F" w:rsidP="000C132F">
      <w:r w:rsidRPr="00A15DCB">
        <w:t xml:space="preserve">For PUSCH repetition type A, when transmitting PUSCH scheduled by RAR UL grant, the 2 MSBs of the MCS information field of the RAR UL grant provide a codepoint to determine the number of repetitions </w:t>
      </w:r>
      <w:r w:rsidRPr="00A15DCB">
        <w:rPr>
          <w:i/>
          <w:iCs/>
        </w:rPr>
        <w:t xml:space="preserve">K </w:t>
      </w:r>
      <w:r w:rsidRPr="00A15DCB">
        <w:t xml:space="preserve">according to Table </w:t>
      </w:r>
      <w:r w:rsidRPr="00A15DCB">
        <w:rPr>
          <w:color w:val="000000"/>
        </w:rPr>
        <w:t>6.1.2.1-1A</w:t>
      </w:r>
      <w:r w:rsidRPr="00A15DCB">
        <w:t xml:space="preserve">, based on whether or not the higher layer parameter </w:t>
      </w:r>
      <w:r w:rsidRPr="00A15DCB">
        <w:rPr>
          <w:i/>
          <w:iCs/>
        </w:rPr>
        <w:t xml:space="preserve">numberOfMsg3-RepetitionsList </w:t>
      </w:r>
      <w:r w:rsidRPr="00A15DCB">
        <w:t xml:space="preserve">is configured. </w:t>
      </w:r>
      <w:r w:rsidRPr="00A15DCB">
        <w:rPr>
          <w:rFonts w:eastAsia="Microsoft YaHei UI"/>
          <w:color w:val="000000" w:themeColor="text1"/>
          <w:lang w:eastAsia="zh-CN"/>
        </w:rPr>
        <w:t>The number of slots used for TBS determination N is equal to 1.</w:t>
      </w:r>
    </w:p>
    <w:p w14:paraId="6A407FD0" w14:textId="77777777" w:rsidR="000C132F" w:rsidRPr="00A15DCB" w:rsidRDefault="000C132F" w:rsidP="000C132F">
      <w:r w:rsidRPr="00A15DCB">
        <w:t xml:space="preserve">For PUSCH repetition type A, when transmitting PUSCH scheduled by DCI format 0_0 with CRC scrambled by TC-RNTI, the 2 MSBs of the MCS information field of the DCI format 0_0 with CRC scrambled by TC-RNTI provide a codepoint to determine the number of repetitions </w:t>
      </w:r>
      <w:r w:rsidRPr="00A15DCB">
        <w:rPr>
          <w:i/>
          <w:iCs/>
        </w:rPr>
        <w:t xml:space="preserve">K </w:t>
      </w:r>
      <w:r w:rsidRPr="00A15DCB">
        <w:t xml:space="preserve">according to Table </w:t>
      </w:r>
      <w:r w:rsidRPr="00A15DCB">
        <w:rPr>
          <w:color w:val="000000"/>
        </w:rPr>
        <w:t>6.1.2.1-1A</w:t>
      </w:r>
      <w:r w:rsidRPr="00A15DCB">
        <w:t xml:space="preserve">, based on whether or not the higher layer parameter </w:t>
      </w:r>
      <w:r w:rsidRPr="00A15DCB">
        <w:rPr>
          <w:i/>
          <w:iCs/>
        </w:rPr>
        <w:t xml:space="preserve">numberOfMsg3-RepetitionsList </w:t>
      </w:r>
      <w:r w:rsidRPr="00A15DCB">
        <w:t xml:space="preserve">is configured. </w:t>
      </w:r>
      <w:r w:rsidRPr="00A15DCB">
        <w:rPr>
          <w:rFonts w:eastAsia="Microsoft YaHei UI"/>
          <w:color w:val="000000" w:themeColor="text1"/>
          <w:lang w:eastAsia="zh-CN"/>
        </w:rPr>
        <w:t>The number of slots used for TBS determination N is equal to 1.</w:t>
      </w:r>
    </w:p>
    <w:p w14:paraId="47744D31" w14:textId="77777777" w:rsidR="000C132F" w:rsidRPr="00A15DCB" w:rsidRDefault="000C132F" w:rsidP="000C132F">
      <w:pPr>
        <w:pStyle w:val="TH"/>
      </w:pPr>
      <w:r w:rsidRPr="00A15DCB">
        <w:lastRenderedPageBreak/>
        <w:t xml:space="preserve">Table </w:t>
      </w:r>
      <w:r w:rsidRPr="00A15DCB">
        <w:rPr>
          <w:color w:val="000000"/>
        </w:rPr>
        <w:t>6.1.2.1-1A</w:t>
      </w:r>
      <w:r w:rsidRPr="00A15DCB">
        <w:t xml:space="preserve">: Number of repetition </w:t>
      </w:r>
      <w:r w:rsidRPr="00A15DCB">
        <w:rPr>
          <w:i/>
          <w:iCs/>
        </w:rPr>
        <w:t>K</w:t>
      </w:r>
      <w:r w:rsidRPr="00A15DCB">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0C132F" w:rsidRPr="00A15DCB" w14:paraId="5147CDF7" w14:textId="77777777" w:rsidTr="0036007E">
        <w:trPr>
          <w:trHeight w:val="202"/>
          <w:jc w:val="center"/>
        </w:trPr>
        <w:tc>
          <w:tcPr>
            <w:tcW w:w="4736" w:type="dxa"/>
            <w:gridSpan w:val="2"/>
            <w:shd w:val="clear" w:color="auto" w:fill="E7E6E6"/>
            <w:vAlign w:val="center"/>
          </w:tcPr>
          <w:p w14:paraId="53C22997" w14:textId="77777777" w:rsidR="000C132F" w:rsidRPr="00A15DCB" w:rsidRDefault="000C132F" w:rsidP="0036007E">
            <w:pPr>
              <w:pStyle w:val="TAH"/>
              <w:rPr>
                <w:lang w:eastAsia="zh-CN"/>
              </w:rPr>
            </w:pPr>
            <w:r w:rsidRPr="00A15DCB">
              <w:rPr>
                <w:i/>
                <w:iCs/>
              </w:rPr>
              <w:t>numberOfMsg3-RepetitionsList is configured</w:t>
            </w:r>
          </w:p>
        </w:tc>
        <w:tc>
          <w:tcPr>
            <w:tcW w:w="290" w:type="dxa"/>
            <w:shd w:val="clear" w:color="auto" w:fill="E7E6E6"/>
          </w:tcPr>
          <w:p w14:paraId="5AC2690F" w14:textId="77777777" w:rsidR="000C132F" w:rsidRPr="00A15DCB" w:rsidRDefault="000C132F" w:rsidP="0036007E">
            <w:pPr>
              <w:pStyle w:val="TAH"/>
              <w:rPr>
                <w:lang w:eastAsia="zh-CN"/>
              </w:rPr>
            </w:pPr>
          </w:p>
        </w:tc>
        <w:tc>
          <w:tcPr>
            <w:tcW w:w="4607" w:type="dxa"/>
            <w:gridSpan w:val="2"/>
            <w:shd w:val="clear" w:color="auto" w:fill="E7E6E6"/>
          </w:tcPr>
          <w:p w14:paraId="6F45512B" w14:textId="77777777" w:rsidR="000C132F" w:rsidRPr="00A15DCB" w:rsidRDefault="000C132F" w:rsidP="0036007E">
            <w:pPr>
              <w:pStyle w:val="TAH"/>
              <w:rPr>
                <w:lang w:eastAsia="zh-CN"/>
              </w:rPr>
            </w:pPr>
            <w:r w:rsidRPr="00A15DCB">
              <w:rPr>
                <w:i/>
                <w:iCs/>
              </w:rPr>
              <w:t>numberOfMsg3-RepetitionsList is not configured</w:t>
            </w:r>
          </w:p>
        </w:tc>
      </w:tr>
      <w:tr w:rsidR="000C132F" w:rsidRPr="00A15DCB" w14:paraId="4C11DDE9" w14:textId="77777777" w:rsidTr="0036007E">
        <w:trPr>
          <w:trHeight w:val="192"/>
          <w:jc w:val="center"/>
        </w:trPr>
        <w:tc>
          <w:tcPr>
            <w:tcW w:w="2367" w:type="dxa"/>
            <w:shd w:val="clear" w:color="auto" w:fill="E7E6E6"/>
            <w:vAlign w:val="center"/>
          </w:tcPr>
          <w:p w14:paraId="4AB55392" w14:textId="77777777" w:rsidR="000C132F" w:rsidRPr="00A15DCB" w:rsidRDefault="000C132F" w:rsidP="0036007E">
            <w:pPr>
              <w:pStyle w:val="TAH"/>
              <w:rPr>
                <w:i/>
                <w:lang w:eastAsia="zh-CN"/>
              </w:rPr>
            </w:pPr>
            <w:r w:rsidRPr="00A15DCB">
              <w:rPr>
                <w:i/>
                <w:lang w:eastAsia="zh-CN"/>
              </w:rPr>
              <w:t>Codepoint</w:t>
            </w:r>
          </w:p>
        </w:tc>
        <w:tc>
          <w:tcPr>
            <w:tcW w:w="2368" w:type="dxa"/>
            <w:shd w:val="clear" w:color="auto" w:fill="E7E6E6"/>
          </w:tcPr>
          <w:p w14:paraId="2953F5E3" w14:textId="77777777" w:rsidR="000C132F" w:rsidRPr="00A15DCB" w:rsidRDefault="000C132F" w:rsidP="0036007E">
            <w:pPr>
              <w:pStyle w:val="TAH"/>
              <w:rPr>
                <w:i/>
                <w:iCs/>
                <w:lang w:eastAsia="zh-CN"/>
              </w:rPr>
            </w:pPr>
            <w:r w:rsidRPr="00A15DCB">
              <w:rPr>
                <w:i/>
                <w:iCs/>
                <w:lang w:eastAsia="zh-CN"/>
              </w:rPr>
              <w:t>K</w:t>
            </w:r>
          </w:p>
        </w:tc>
        <w:tc>
          <w:tcPr>
            <w:tcW w:w="290" w:type="dxa"/>
            <w:shd w:val="clear" w:color="auto" w:fill="E7E6E6"/>
          </w:tcPr>
          <w:p w14:paraId="150CC3E2" w14:textId="77777777" w:rsidR="000C132F" w:rsidRPr="00A15DCB" w:rsidRDefault="000C132F" w:rsidP="0036007E">
            <w:pPr>
              <w:pStyle w:val="TAH"/>
              <w:rPr>
                <w:lang w:eastAsia="zh-CN"/>
              </w:rPr>
            </w:pPr>
          </w:p>
        </w:tc>
        <w:tc>
          <w:tcPr>
            <w:tcW w:w="2303" w:type="dxa"/>
            <w:shd w:val="clear" w:color="auto" w:fill="E7E6E6"/>
          </w:tcPr>
          <w:p w14:paraId="25C37458" w14:textId="77777777" w:rsidR="000C132F" w:rsidRPr="00A15DCB" w:rsidRDefault="000C132F" w:rsidP="0036007E">
            <w:pPr>
              <w:pStyle w:val="TAH"/>
              <w:rPr>
                <w:lang w:eastAsia="zh-CN"/>
              </w:rPr>
            </w:pPr>
            <w:r w:rsidRPr="00A15DCB">
              <w:rPr>
                <w:lang w:eastAsia="zh-CN"/>
              </w:rPr>
              <w:t>Codepoint</w:t>
            </w:r>
          </w:p>
        </w:tc>
        <w:tc>
          <w:tcPr>
            <w:tcW w:w="2304" w:type="dxa"/>
            <w:shd w:val="clear" w:color="auto" w:fill="E7E6E6"/>
          </w:tcPr>
          <w:p w14:paraId="56531322" w14:textId="77777777" w:rsidR="000C132F" w:rsidRPr="00A15DCB" w:rsidRDefault="000C132F" w:rsidP="0036007E">
            <w:pPr>
              <w:pStyle w:val="TAH"/>
              <w:rPr>
                <w:i/>
                <w:iCs/>
                <w:lang w:eastAsia="zh-CN"/>
              </w:rPr>
            </w:pPr>
            <w:r w:rsidRPr="00A15DCB">
              <w:rPr>
                <w:i/>
                <w:iCs/>
                <w:lang w:eastAsia="zh-CN"/>
              </w:rPr>
              <w:t>K</w:t>
            </w:r>
          </w:p>
        </w:tc>
      </w:tr>
      <w:tr w:rsidR="000C132F" w:rsidRPr="00A15DCB" w14:paraId="469957C3" w14:textId="77777777" w:rsidTr="0036007E">
        <w:trPr>
          <w:trHeight w:val="202"/>
          <w:jc w:val="center"/>
        </w:trPr>
        <w:tc>
          <w:tcPr>
            <w:tcW w:w="2367" w:type="dxa"/>
            <w:vAlign w:val="center"/>
          </w:tcPr>
          <w:p w14:paraId="647B1653" w14:textId="77777777" w:rsidR="000C132F" w:rsidRPr="00A15DCB" w:rsidRDefault="000C132F" w:rsidP="0036007E">
            <w:pPr>
              <w:pStyle w:val="TAC"/>
              <w:rPr>
                <w:lang w:eastAsia="zh-CN"/>
              </w:rPr>
            </w:pPr>
            <w:r w:rsidRPr="00A15DCB">
              <w:rPr>
                <w:lang w:eastAsia="zh-CN"/>
              </w:rPr>
              <w:t>00</w:t>
            </w:r>
          </w:p>
        </w:tc>
        <w:tc>
          <w:tcPr>
            <w:tcW w:w="2368" w:type="dxa"/>
          </w:tcPr>
          <w:p w14:paraId="61145075" w14:textId="77777777" w:rsidR="000C132F" w:rsidRPr="00A15DCB" w:rsidRDefault="000C132F" w:rsidP="0036007E">
            <w:pPr>
              <w:pStyle w:val="TAC"/>
              <w:rPr>
                <w:lang w:eastAsia="zh-CN"/>
              </w:rPr>
            </w:pPr>
            <w:r w:rsidRPr="00A15DCB">
              <w:rPr>
                <w:lang w:eastAsia="zh-CN"/>
              </w:rPr>
              <w:t xml:space="preserve">First value of </w:t>
            </w:r>
            <w:r w:rsidRPr="00A15DCB">
              <w:rPr>
                <w:i/>
                <w:iCs/>
              </w:rPr>
              <w:t>numberOfMsg3-RepetitionsList</w:t>
            </w:r>
          </w:p>
        </w:tc>
        <w:tc>
          <w:tcPr>
            <w:tcW w:w="290" w:type="dxa"/>
          </w:tcPr>
          <w:p w14:paraId="635F7E54" w14:textId="77777777" w:rsidR="000C132F" w:rsidRPr="00A15DCB" w:rsidRDefault="000C132F" w:rsidP="0036007E">
            <w:pPr>
              <w:pStyle w:val="TAC"/>
              <w:rPr>
                <w:lang w:eastAsia="zh-CN"/>
              </w:rPr>
            </w:pPr>
          </w:p>
        </w:tc>
        <w:tc>
          <w:tcPr>
            <w:tcW w:w="2303" w:type="dxa"/>
            <w:vAlign w:val="center"/>
          </w:tcPr>
          <w:p w14:paraId="617E56F2" w14:textId="77777777" w:rsidR="000C132F" w:rsidRPr="00A15DCB" w:rsidRDefault="000C132F" w:rsidP="0036007E">
            <w:pPr>
              <w:pStyle w:val="TAC"/>
              <w:rPr>
                <w:lang w:eastAsia="zh-CN"/>
              </w:rPr>
            </w:pPr>
            <w:r w:rsidRPr="00A15DCB">
              <w:rPr>
                <w:lang w:eastAsia="zh-CN"/>
              </w:rPr>
              <w:t>00</w:t>
            </w:r>
          </w:p>
        </w:tc>
        <w:tc>
          <w:tcPr>
            <w:tcW w:w="2304" w:type="dxa"/>
            <w:vAlign w:val="center"/>
          </w:tcPr>
          <w:p w14:paraId="46DA7A79" w14:textId="77777777" w:rsidR="000C132F" w:rsidRPr="00A15DCB" w:rsidRDefault="000C132F" w:rsidP="0036007E">
            <w:pPr>
              <w:pStyle w:val="TAC"/>
              <w:rPr>
                <w:lang w:eastAsia="zh-CN"/>
              </w:rPr>
            </w:pPr>
            <w:r w:rsidRPr="00A15DCB">
              <w:rPr>
                <w:lang w:eastAsia="zh-CN"/>
              </w:rPr>
              <w:t>1</w:t>
            </w:r>
          </w:p>
        </w:tc>
      </w:tr>
      <w:tr w:rsidR="000C132F" w:rsidRPr="00A15DCB" w14:paraId="0CC535B7" w14:textId="77777777" w:rsidTr="0036007E">
        <w:trPr>
          <w:trHeight w:val="472"/>
          <w:jc w:val="center"/>
        </w:trPr>
        <w:tc>
          <w:tcPr>
            <w:tcW w:w="2367" w:type="dxa"/>
            <w:vAlign w:val="center"/>
          </w:tcPr>
          <w:p w14:paraId="03C8AB96" w14:textId="77777777" w:rsidR="000C132F" w:rsidRPr="00A15DCB" w:rsidRDefault="000C132F" w:rsidP="0036007E">
            <w:pPr>
              <w:pStyle w:val="TAC"/>
              <w:rPr>
                <w:lang w:eastAsia="zh-CN"/>
              </w:rPr>
            </w:pPr>
            <w:r w:rsidRPr="00A15DCB">
              <w:rPr>
                <w:lang w:eastAsia="zh-CN"/>
              </w:rPr>
              <w:t>01</w:t>
            </w:r>
          </w:p>
        </w:tc>
        <w:tc>
          <w:tcPr>
            <w:tcW w:w="2368" w:type="dxa"/>
          </w:tcPr>
          <w:p w14:paraId="446B4181" w14:textId="77777777" w:rsidR="000C132F" w:rsidRPr="00A15DCB" w:rsidRDefault="000C132F" w:rsidP="0036007E">
            <w:pPr>
              <w:pStyle w:val="TAC"/>
              <w:rPr>
                <w:lang w:eastAsia="zh-CN"/>
              </w:rPr>
            </w:pPr>
            <w:r w:rsidRPr="00A15DCB">
              <w:rPr>
                <w:lang w:eastAsia="zh-CN"/>
              </w:rPr>
              <w:t xml:space="preserve">Second value of </w:t>
            </w:r>
            <w:r w:rsidRPr="00A15DCB">
              <w:rPr>
                <w:i/>
                <w:iCs/>
              </w:rPr>
              <w:t>numberOfMsg3-RepetitionsList</w:t>
            </w:r>
          </w:p>
        </w:tc>
        <w:tc>
          <w:tcPr>
            <w:tcW w:w="290" w:type="dxa"/>
          </w:tcPr>
          <w:p w14:paraId="61BCCB8D" w14:textId="77777777" w:rsidR="000C132F" w:rsidRPr="00A15DCB" w:rsidRDefault="000C132F" w:rsidP="0036007E">
            <w:pPr>
              <w:pStyle w:val="TAC"/>
              <w:rPr>
                <w:lang w:eastAsia="zh-CN"/>
              </w:rPr>
            </w:pPr>
          </w:p>
        </w:tc>
        <w:tc>
          <w:tcPr>
            <w:tcW w:w="2303" w:type="dxa"/>
            <w:vAlign w:val="center"/>
          </w:tcPr>
          <w:p w14:paraId="22D9CA53" w14:textId="77777777" w:rsidR="000C132F" w:rsidRPr="00A15DCB" w:rsidRDefault="000C132F" w:rsidP="0036007E">
            <w:pPr>
              <w:pStyle w:val="TAC"/>
              <w:rPr>
                <w:lang w:eastAsia="zh-CN"/>
              </w:rPr>
            </w:pPr>
            <w:r w:rsidRPr="00A15DCB">
              <w:rPr>
                <w:lang w:eastAsia="zh-CN"/>
              </w:rPr>
              <w:t>01</w:t>
            </w:r>
          </w:p>
        </w:tc>
        <w:tc>
          <w:tcPr>
            <w:tcW w:w="2304" w:type="dxa"/>
            <w:vAlign w:val="center"/>
          </w:tcPr>
          <w:p w14:paraId="18338D6C" w14:textId="77777777" w:rsidR="000C132F" w:rsidRPr="00A15DCB" w:rsidRDefault="000C132F" w:rsidP="0036007E">
            <w:pPr>
              <w:pStyle w:val="TAC"/>
              <w:rPr>
                <w:lang w:eastAsia="zh-CN"/>
              </w:rPr>
            </w:pPr>
            <w:r w:rsidRPr="00A15DCB">
              <w:rPr>
                <w:lang w:eastAsia="zh-CN"/>
              </w:rPr>
              <w:t>2</w:t>
            </w:r>
          </w:p>
        </w:tc>
      </w:tr>
      <w:tr w:rsidR="000C132F" w:rsidRPr="00A15DCB" w14:paraId="544AD25B" w14:textId="77777777" w:rsidTr="0036007E">
        <w:trPr>
          <w:trHeight w:val="472"/>
          <w:jc w:val="center"/>
        </w:trPr>
        <w:tc>
          <w:tcPr>
            <w:tcW w:w="2367" w:type="dxa"/>
            <w:vAlign w:val="center"/>
          </w:tcPr>
          <w:p w14:paraId="04AA59EB" w14:textId="77777777" w:rsidR="000C132F" w:rsidRPr="00A15DCB" w:rsidRDefault="000C132F" w:rsidP="0036007E">
            <w:pPr>
              <w:pStyle w:val="TAC"/>
              <w:rPr>
                <w:lang w:eastAsia="zh-CN"/>
              </w:rPr>
            </w:pPr>
            <w:r w:rsidRPr="00A15DCB">
              <w:rPr>
                <w:lang w:eastAsia="zh-CN"/>
              </w:rPr>
              <w:t>10</w:t>
            </w:r>
          </w:p>
        </w:tc>
        <w:tc>
          <w:tcPr>
            <w:tcW w:w="2368" w:type="dxa"/>
          </w:tcPr>
          <w:p w14:paraId="164834D6" w14:textId="77777777" w:rsidR="000C132F" w:rsidRPr="00A15DCB" w:rsidRDefault="000C132F" w:rsidP="0036007E">
            <w:pPr>
              <w:pStyle w:val="TAC"/>
              <w:rPr>
                <w:lang w:eastAsia="zh-CN"/>
              </w:rPr>
            </w:pPr>
            <w:r w:rsidRPr="00A15DCB">
              <w:rPr>
                <w:lang w:eastAsia="zh-CN"/>
              </w:rPr>
              <w:t xml:space="preserve">Third value of </w:t>
            </w:r>
            <w:r w:rsidRPr="00A15DCB">
              <w:rPr>
                <w:i/>
                <w:iCs/>
              </w:rPr>
              <w:t>numberOfMsg3-RepetitionsList</w:t>
            </w:r>
          </w:p>
        </w:tc>
        <w:tc>
          <w:tcPr>
            <w:tcW w:w="290" w:type="dxa"/>
          </w:tcPr>
          <w:p w14:paraId="6B1FAC83" w14:textId="77777777" w:rsidR="000C132F" w:rsidRPr="00A15DCB" w:rsidRDefault="000C132F" w:rsidP="0036007E">
            <w:pPr>
              <w:pStyle w:val="TAC"/>
              <w:rPr>
                <w:lang w:eastAsia="zh-CN"/>
              </w:rPr>
            </w:pPr>
          </w:p>
        </w:tc>
        <w:tc>
          <w:tcPr>
            <w:tcW w:w="2303" w:type="dxa"/>
            <w:vAlign w:val="center"/>
          </w:tcPr>
          <w:p w14:paraId="392A1553" w14:textId="77777777" w:rsidR="000C132F" w:rsidRPr="00A15DCB" w:rsidRDefault="000C132F" w:rsidP="0036007E">
            <w:pPr>
              <w:pStyle w:val="TAC"/>
              <w:rPr>
                <w:lang w:eastAsia="zh-CN"/>
              </w:rPr>
            </w:pPr>
            <w:r w:rsidRPr="00A15DCB">
              <w:rPr>
                <w:lang w:eastAsia="zh-CN"/>
              </w:rPr>
              <w:t>10</w:t>
            </w:r>
          </w:p>
        </w:tc>
        <w:tc>
          <w:tcPr>
            <w:tcW w:w="2304" w:type="dxa"/>
            <w:vAlign w:val="center"/>
          </w:tcPr>
          <w:p w14:paraId="1E80F52F" w14:textId="77777777" w:rsidR="000C132F" w:rsidRPr="00A15DCB" w:rsidRDefault="000C132F" w:rsidP="0036007E">
            <w:pPr>
              <w:pStyle w:val="TAC"/>
              <w:rPr>
                <w:lang w:eastAsia="zh-CN"/>
              </w:rPr>
            </w:pPr>
            <w:r w:rsidRPr="00A15DCB">
              <w:rPr>
                <w:lang w:eastAsia="zh-CN"/>
              </w:rPr>
              <w:t>3</w:t>
            </w:r>
          </w:p>
        </w:tc>
      </w:tr>
      <w:tr w:rsidR="000C132F" w:rsidRPr="00A15DCB" w14:paraId="1EA21DD4" w14:textId="77777777" w:rsidTr="0036007E">
        <w:trPr>
          <w:trHeight w:val="472"/>
          <w:jc w:val="center"/>
        </w:trPr>
        <w:tc>
          <w:tcPr>
            <w:tcW w:w="2367" w:type="dxa"/>
            <w:vAlign w:val="center"/>
          </w:tcPr>
          <w:p w14:paraId="5574D56F" w14:textId="77777777" w:rsidR="000C132F" w:rsidRPr="00A15DCB" w:rsidRDefault="000C132F" w:rsidP="0036007E">
            <w:pPr>
              <w:pStyle w:val="TAC"/>
              <w:rPr>
                <w:lang w:eastAsia="zh-CN"/>
              </w:rPr>
            </w:pPr>
            <w:r w:rsidRPr="00A15DCB">
              <w:rPr>
                <w:lang w:eastAsia="zh-CN"/>
              </w:rPr>
              <w:t>11</w:t>
            </w:r>
          </w:p>
        </w:tc>
        <w:tc>
          <w:tcPr>
            <w:tcW w:w="2368" w:type="dxa"/>
          </w:tcPr>
          <w:p w14:paraId="7E2CDE22" w14:textId="77777777" w:rsidR="000C132F" w:rsidRPr="00A15DCB" w:rsidRDefault="000C132F" w:rsidP="0036007E">
            <w:pPr>
              <w:pStyle w:val="TAC"/>
              <w:rPr>
                <w:lang w:eastAsia="zh-CN"/>
              </w:rPr>
            </w:pPr>
            <w:r w:rsidRPr="00A15DCB">
              <w:rPr>
                <w:lang w:eastAsia="zh-CN"/>
              </w:rPr>
              <w:t xml:space="preserve">Fourth value of </w:t>
            </w:r>
            <w:r w:rsidRPr="00A15DCB">
              <w:rPr>
                <w:i/>
                <w:iCs/>
              </w:rPr>
              <w:t>numberOfMsg3-RepetitionsList</w:t>
            </w:r>
          </w:p>
        </w:tc>
        <w:tc>
          <w:tcPr>
            <w:tcW w:w="290" w:type="dxa"/>
          </w:tcPr>
          <w:p w14:paraId="1A52C440" w14:textId="77777777" w:rsidR="000C132F" w:rsidRPr="00A15DCB" w:rsidRDefault="000C132F" w:rsidP="0036007E">
            <w:pPr>
              <w:pStyle w:val="TAC"/>
              <w:rPr>
                <w:lang w:eastAsia="zh-CN"/>
              </w:rPr>
            </w:pPr>
          </w:p>
        </w:tc>
        <w:tc>
          <w:tcPr>
            <w:tcW w:w="2303" w:type="dxa"/>
            <w:vAlign w:val="center"/>
          </w:tcPr>
          <w:p w14:paraId="743F9580" w14:textId="77777777" w:rsidR="000C132F" w:rsidRPr="00A15DCB" w:rsidRDefault="000C132F" w:rsidP="0036007E">
            <w:pPr>
              <w:pStyle w:val="TAC"/>
              <w:rPr>
                <w:lang w:eastAsia="zh-CN"/>
              </w:rPr>
            </w:pPr>
            <w:r w:rsidRPr="00A15DCB">
              <w:rPr>
                <w:lang w:eastAsia="zh-CN"/>
              </w:rPr>
              <w:t>11</w:t>
            </w:r>
          </w:p>
        </w:tc>
        <w:tc>
          <w:tcPr>
            <w:tcW w:w="2304" w:type="dxa"/>
            <w:vAlign w:val="center"/>
          </w:tcPr>
          <w:p w14:paraId="46574FED" w14:textId="77777777" w:rsidR="000C132F" w:rsidRPr="00A15DCB" w:rsidRDefault="000C132F" w:rsidP="0036007E">
            <w:pPr>
              <w:pStyle w:val="TAC"/>
              <w:rPr>
                <w:lang w:eastAsia="zh-CN"/>
              </w:rPr>
            </w:pPr>
            <w:r w:rsidRPr="00A15DCB">
              <w:rPr>
                <w:lang w:eastAsia="zh-CN"/>
              </w:rPr>
              <w:t>4</w:t>
            </w:r>
          </w:p>
        </w:tc>
      </w:tr>
    </w:tbl>
    <w:p w14:paraId="72ED8FB4" w14:textId="77777777" w:rsidR="000C132F" w:rsidRPr="00A15DCB" w:rsidRDefault="000C132F" w:rsidP="000C132F">
      <w:pPr>
        <w:rPr>
          <w:lang w:eastAsia="zh-CN"/>
        </w:rPr>
      </w:pPr>
    </w:p>
    <w:p w14:paraId="4C5F029D" w14:textId="32654AA6" w:rsidR="000C132F" w:rsidRPr="00A15DCB" w:rsidRDefault="000C132F" w:rsidP="000C132F">
      <w:pPr>
        <w:rPr>
          <w:lang w:eastAsia="zh-CN"/>
        </w:rPr>
      </w:pPr>
      <w:r w:rsidRPr="00A15DCB">
        <w:rPr>
          <w:lang w:eastAsia="zh-CN"/>
        </w:rPr>
        <w:t>…</w:t>
      </w:r>
    </w:p>
    <w:p w14:paraId="73F42E81" w14:textId="096F7823" w:rsidR="000C132F" w:rsidRPr="00A15DCB" w:rsidRDefault="000C132F" w:rsidP="000C132F">
      <w:r w:rsidRPr="00A15DCB">
        <w:t xml:space="preserve">For a PUSCH transmission scheduled by DCI format 0_1, or 0_2, or 0_0 with CRC scrambled by TC-RNTI, the redundancy version to be applied on the </w:t>
      </w:r>
      <w:r w:rsidRPr="00A15DCB">
        <w:rPr>
          <w:i/>
        </w:rPr>
        <w:t>n</w:t>
      </w:r>
      <w:r w:rsidRPr="00A15DCB">
        <w:t>th transmission occasion of the TB, where n = 0, 1, …</w:t>
      </w:r>
      <w:r w:rsidRPr="00A15DCB">
        <w:rPr>
          <w:i/>
        </w:rPr>
        <w:t xml:space="preserve"> </w:t>
      </w:r>
      <m:oMath>
        <m:r>
          <w:rPr>
            <w:rFonts w:ascii="Cambria Math" w:hAnsi="Cambria Math"/>
          </w:rPr>
          <m:t>N∙K</m:t>
        </m:r>
      </m:oMath>
      <w:r w:rsidRPr="00A15DCB" w:rsidDel="00240F27">
        <w:rPr>
          <w:i/>
          <w:iCs/>
        </w:rPr>
        <w:t xml:space="preserve"> </w:t>
      </w:r>
      <w:r w:rsidRPr="00A15DCB">
        <w:t>-1, is determined according to table 6.1.2.1-2.</w:t>
      </w:r>
    </w:p>
    <w:p w14:paraId="79A8F329" w14:textId="7A9F2B7F" w:rsidR="000C132F" w:rsidRPr="00A15DCB" w:rsidRDefault="000C132F" w:rsidP="000C132F">
      <w:r w:rsidRPr="00A15DCB">
        <w:t xml:space="preserve">For a PUSCH transmission of a PUSCH repetition Type A </w:t>
      </w:r>
      <w:r w:rsidRPr="00A15DCB">
        <w:rPr>
          <w:color w:val="000000"/>
        </w:rPr>
        <w:t>scheduled by RAR UL grant</w:t>
      </w:r>
      <w:r w:rsidRPr="00A15DCB">
        <w:t xml:space="preserve">, the redundancy version to be applied on the </w:t>
      </w:r>
      <w:r w:rsidRPr="00A15DCB">
        <w:rPr>
          <w:i/>
        </w:rPr>
        <w:t>n</w:t>
      </w:r>
      <w:r w:rsidRPr="00A15DCB">
        <w:t>th transmission occasion of the TB, where n = 0, 1, …</w:t>
      </w:r>
      <w:r w:rsidRPr="00A15DCB">
        <w:rPr>
          <w:i/>
        </w:rPr>
        <w:t xml:space="preserve"> </w:t>
      </w:r>
      <m:oMath>
        <m:r>
          <w:rPr>
            <w:rFonts w:ascii="Cambria Math" w:hAnsi="Cambria Math"/>
          </w:rPr>
          <m:t>N∙K</m:t>
        </m:r>
      </m:oMath>
      <w:r w:rsidRPr="00A15DCB" w:rsidDel="00240F27">
        <w:rPr>
          <w:i/>
        </w:rPr>
        <w:t xml:space="preserve"> </w:t>
      </w:r>
      <w:r w:rsidRPr="00A15DCB">
        <w:t>-1, is determined according to the first row of Table 6.1.2.1-2.</w:t>
      </w:r>
    </w:p>
    <w:p w14:paraId="6185661A" w14:textId="77777777" w:rsidR="000C132F" w:rsidRPr="00A15DCB" w:rsidRDefault="000C132F" w:rsidP="000C132F">
      <w:pPr>
        <w:pStyle w:val="TH"/>
        <w:rPr>
          <w:color w:val="000000"/>
        </w:rPr>
      </w:pPr>
      <w:r w:rsidRPr="00A15DCB">
        <w:rPr>
          <w:color w:val="000000"/>
        </w:rPr>
        <w:t>Table 6.1.2.1-2: Redundancy version 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0C132F" w:rsidRPr="00A15DCB" w14:paraId="254439C2" w14:textId="77777777" w:rsidTr="0036007E">
        <w:tc>
          <w:tcPr>
            <w:tcW w:w="2263" w:type="dxa"/>
            <w:vMerge w:val="restart"/>
          </w:tcPr>
          <w:p w14:paraId="55AAD72D" w14:textId="77777777" w:rsidR="000C132F" w:rsidRPr="00A15DCB" w:rsidRDefault="000C132F" w:rsidP="0036007E">
            <w:pPr>
              <w:pStyle w:val="TAH"/>
              <w:rPr>
                <w:rFonts w:eastAsia="Batang"/>
                <w:color w:val="000000"/>
              </w:rPr>
            </w:pPr>
            <w:r w:rsidRPr="00A15DCB">
              <w:rPr>
                <w:rFonts w:eastAsia="Batang"/>
                <w:i/>
                <w:color w:val="000000"/>
              </w:rPr>
              <w:t>rv</w:t>
            </w:r>
            <w:r w:rsidRPr="00A15DCB">
              <w:rPr>
                <w:rFonts w:eastAsia="Batang"/>
                <w:i/>
                <w:color w:val="000000"/>
                <w:vertAlign w:val="subscript"/>
              </w:rPr>
              <w:t xml:space="preserve">id </w:t>
            </w:r>
            <w:r w:rsidRPr="00A15DCB">
              <w:rPr>
                <w:rFonts w:eastAsia="Batang"/>
                <w:color w:val="000000"/>
              </w:rPr>
              <w:t>indicated by the DCI scheduling the PUSCH</w:t>
            </w:r>
          </w:p>
        </w:tc>
        <w:tc>
          <w:tcPr>
            <w:tcW w:w="6804" w:type="dxa"/>
            <w:gridSpan w:val="4"/>
          </w:tcPr>
          <w:p w14:paraId="160DAA20" w14:textId="77777777" w:rsidR="000C132F" w:rsidRPr="00A15DCB" w:rsidRDefault="000C132F" w:rsidP="0036007E">
            <w:pPr>
              <w:pStyle w:val="TAH"/>
              <w:rPr>
                <w:rFonts w:eastAsia="Batang"/>
                <w:color w:val="000000"/>
              </w:rPr>
            </w:pPr>
            <w:r w:rsidRPr="00A15DCB">
              <w:rPr>
                <w:rFonts w:eastAsia="Batang"/>
                <w:i/>
                <w:color w:val="000000"/>
              </w:rPr>
              <w:t>rv</w:t>
            </w:r>
            <w:r w:rsidRPr="00A15DCB">
              <w:rPr>
                <w:rFonts w:eastAsia="Batang"/>
                <w:i/>
                <w:color w:val="000000"/>
                <w:vertAlign w:val="subscript"/>
              </w:rPr>
              <w:t>id</w:t>
            </w:r>
            <w:r w:rsidRPr="00A15DCB">
              <w:rPr>
                <w:rFonts w:eastAsia="Batang"/>
                <w:color w:val="000000"/>
              </w:rPr>
              <w:t xml:space="preserve"> to be applied to </w:t>
            </w:r>
            <w:r w:rsidRPr="00A15DCB">
              <w:rPr>
                <w:rFonts w:eastAsia="Batang"/>
                <w:i/>
                <w:color w:val="000000"/>
              </w:rPr>
              <w:t>n</w:t>
            </w:r>
            <w:r w:rsidRPr="00A15DCB">
              <w:rPr>
                <w:rFonts w:eastAsia="Batang"/>
                <w:color w:val="000000"/>
                <w:vertAlign w:val="superscript"/>
              </w:rPr>
              <w:t>th</w:t>
            </w:r>
            <w:r w:rsidRPr="00A15DCB">
              <w:rPr>
                <w:rFonts w:eastAsia="Batang"/>
                <w:color w:val="000000"/>
              </w:rPr>
              <w:t xml:space="preserve"> transmission occasion (repetition Type A) or TB processing over multiple slots) or </w:t>
            </w:r>
            <w:r w:rsidRPr="00A15DCB">
              <w:rPr>
                <w:rFonts w:eastAsia="Batang"/>
                <w:i/>
                <w:color w:val="000000"/>
              </w:rPr>
              <w:t>n</w:t>
            </w:r>
            <w:r w:rsidRPr="00A15DCB">
              <w:rPr>
                <w:rFonts w:eastAsia="Batang"/>
                <w:color w:val="000000"/>
                <w:vertAlign w:val="superscript"/>
              </w:rPr>
              <w:t>th</w:t>
            </w:r>
            <w:r w:rsidRPr="00A15DCB">
              <w:rPr>
                <w:rFonts w:eastAsia="Batang"/>
                <w:color w:val="000000"/>
              </w:rPr>
              <w:t xml:space="preserve"> actual repetition (repetition Type B)</w:t>
            </w:r>
          </w:p>
        </w:tc>
      </w:tr>
      <w:tr w:rsidR="000C132F" w:rsidRPr="00A15DCB" w14:paraId="30F30027" w14:textId="77777777" w:rsidTr="0036007E">
        <w:tc>
          <w:tcPr>
            <w:tcW w:w="2263" w:type="dxa"/>
            <w:vMerge/>
          </w:tcPr>
          <w:p w14:paraId="4568A0CB" w14:textId="77777777" w:rsidR="000C132F" w:rsidRPr="00A15DCB" w:rsidRDefault="000C132F" w:rsidP="0036007E">
            <w:pPr>
              <w:pStyle w:val="TAH"/>
              <w:rPr>
                <w:rFonts w:eastAsia="Batang"/>
                <w:color w:val="000000"/>
              </w:rPr>
            </w:pPr>
          </w:p>
        </w:tc>
        <w:tc>
          <w:tcPr>
            <w:tcW w:w="1701" w:type="dxa"/>
          </w:tcPr>
          <w:p w14:paraId="59ED5300"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0</w:t>
            </w:r>
          </w:p>
        </w:tc>
        <w:tc>
          <w:tcPr>
            <w:tcW w:w="1701" w:type="dxa"/>
          </w:tcPr>
          <w:p w14:paraId="00961D3E"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1</w:t>
            </w:r>
          </w:p>
        </w:tc>
        <w:tc>
          <w:tcPr>
            <w:tcW w:w="1701" w:type="dxa"/>
          </w:tcPr>
          <w:p w14:paraId="19EC78C4"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2</w:t>
            </w:r>
          </w:p>
        </w:tc>
        <w:tc>
          <w:tcPr>
            <w:tcW w:w="1701" w:type="dxa"/>
          </w:tcPr>
          <w:p w14:paraId="1FE1B53F"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3</w:t>
            </w:r>
          </w:p>
        </w:tc>
      </w:tr>
      <w:tr w:rsidR="000C132F" w:rsidRPr="00A15DCB" w14:paraId="39A4CDDA" w14:textId="77777777" w:rsidTr="0036007E">
        <w:tc>
          <w:tcPr>
            <w:tcW w:w="2263" w:type="dxa"/>
          </w:tcPr>
          <w:p w14:paraId="75599438"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08982BCF"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50D55F04"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24AB0CD9"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5118A5FD" w14:textId="77777777" w:rsidR="000C132F" w:rsidRPr="00A15DCB" w:rsidRDefault="000C132F" w:rsidP="0036007E">
            <w:pPr>
              <w:pStyle w:val="TAC"/>
              <w:rPr>
                <w:rFonts w:eastAsia="Batang"/>
                <w:color w:val="000000"/>
              </w:rPr>
            </w:pPr>
            <w:r w:rsidRPr="00A15DCB">
              <w:rPr>
                <w:rFonts w:eastAsia="Batang"/>
                <w:color w:val="000000"/>
              </w:rPr>
              <w:t>1</w:t>
            </w:r>
          </w:p>
        </w:tc>
      </w:tr>
      <w:tr w:rsidR="000C132F" w:rsidRPr="00A15DCB" w14:paraId="561FFF0B" w14:textId="77777777" w:rsidTr="0036007E">
        <w:tc>
          <w:tcPr>
            <w:tcW w:w="2263" w:type="dxa"/>
          </w:tcPr>
          <w:p w14:paraId="0279F01A"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1AFCC900"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6EB7B747"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18FF0B11"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0B5850CA" w14:textId="77777777" w:rsidR="000C132F" w:rsidRPr="00A15DCB" w:rsidRDefault="000C132F" w:rsidP="0036007E">
            <w:pPr>
              <w:pStyle w:val="TAC"/>
              <w:rPr>
                <w:rFonts w:eastAsia="Batang"/>
                <w:color w:val="000000"/>
              </w:rPr>
            </w:pPr>
            <w:r w:rsidRPr="00A15DCB">
              <w:rPr>
                <w:rFonts w:eastAsia="Batang"/>
                <w:color w:val="000000"/>
              </w:rPr>
              <w:t>0</w:t>
            </w:r>
          </w:p>
        </w:tc>
      </w:tr>
      <w:tr w:rsidR="000C132F" w:rsidRPr="00A15DCB" w14:paraId="0AD45180" w14:textId="77777777" w:rsidTr="0036007E">
        <w:tc>
          <w:tcPr>
            <w:tcW w:w="2263" w:type="dxa"/>
          </w:tcPr>
          <w:p w14:paraId="2488228A"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15A1BDEF"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79003D55"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193DD8F9"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74B97BEE" w14:textId="77777777" w:rsidR="000C132F" w:rsidRPr="00A15DCB" w:rsidRDefault="000C132F" w:rsidP="0036007E">
            <w:pPr>
              <w:pStyle w:val="TAC"/>
              <w:rPr>
                <w:rFonts w:eastAsia="Batang"/>
                <w:color w:val="000000"/>
              </w:rPr>
            </w:pPr>
            <w:r w:rsidRPr="00A15DCB">
              <w:rPr>
                <w:rFonts w:eastAsia="Batang"/>
                <w:color w:val="000000"/>
              </w:rPr>
              <w:t>2</w:t>
            </w:r>
          </w:p>
        </w:tc>
      </w:tr>
      <w:tr w:rsidR="000C132F" w:rsidRPr="00A15DCB" w14:paraId="79B29ED2" w14:textId="77777777" w:rsidTr="0036007E">
        <w:tc>
          <w:tcPr>
            <w:tcW w:w="2263" w:type="dxa"/>
          </w:tcPr>
          <w:p w14:paraId="0E474EAE"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60A21F02"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468C799A"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1621D5AD"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2B0F0153" w14:textId="77777777" w:rsidR="000C132F" w:rsidRPr="00A15DCB" w:rsidRDefault="000C132F" w:rsidP="0036007E">
            <w:pPr>
              <w:pStyle w:val="TAC"/>
              <w:rPr>
                <w:rFonts w:eastAsia="Batang"/>
                <w:color w:val="000000"/>
              </w:rPr>
            </w:pPr>
            <w:r w:rsidRPr="00A15DCB">
              <w:rPr>
                <w:rFonts w:eastAsia="Batang"/>
                <w:color w:val="000000"/>
              </w:rPr>
              <w:t>3</w:t>
            </w:r>
          </w:p>
        </w:tc>
      </w:tr>
    </w:tbl>
    <w:p w14:paraId="177A5362" w14:textId="5483DE0A" w:rsidR="00C453EA" w:rsidRPr="00A15DCB" w:rsidRDefault="00C453EA" w:rsidP="00C453EA"/>
    <w:p w14:paraId="4ADD8309" w14:textId="77777777" w:rsidR="00C453EA" w:rsidRPr="00A15DCB" w:rsidRDefault="00C453EA" w:rsidP="00C453EA">
      <w:r w:rsidRPr="00A15DCB">
        <w:t>[TS 38.300, clause 19]</w:t>
      </w:r>
    </w:p>
    <w:p w14:paraId="2EF8BF18" w14:textId="77777777" w:rsidR="00C453EA" w:rsidRPr="00A15DCB" w:rsidRDefault="00C453EA" w:rsidP="00C453EA">
      <w:r w:rsidRPr="00A15DCB">
        <w:t>To improve NR uplink coverage for both FR1 and FR2, the following enhancements on PUSCH, PUCCH and MSG3 PUSCH are supported:</w:t>
      </w:r>
    </w:p>
    <w:p w14:paraId="17C7D8DB" w14:textId="77777777" w:rsidR="00C453EA" w:rsidRPr="00A15DCB" w:rsidRDefault="00C453EA" w:rsidP="00C453EA">
      <w:pPr>
        <w:pStyle w:val="B1"/>
      </w:pPr>
      <w:r w:rsidRPr="00A15DCB">
        <w:t>-</w:t>
      </w:r>
      <w:r w:rsidRPr="00A15DCB">
        <w:tab/>
        <w:t>…</w:t>
      </w:r>
    </w:p>
    <w:p w14:paraId="68D71AEE" w14:textId="77777777" w:rsidR="00C453EA" w:rsidRPr="00A15DCB" w:rsidRDefault="00C453EA" w:rsidP="00C453EA">
      <w:pPr>
        <w:pStyle w:val="B1"/>
      </w:pPr>
      <w:r w:rsidRPr="00A15DCB">
        <w:t>-</w:t>
      </w:r>
      <w:r w:rsidRPr="00A15DCB">
        <w:tab/>
        <w:t xml:space="preserve">Aggregation of multiple slots with TB repetition for MSG3 transmission is supported on both NUL and SUL, applicable to CBRA with 4-step RA type. If configured, the UE requests MSG3 repetition via separate RACH resources when the RSRP of DL path-loss reference is lower than a configured threshold. </w:t>
      </w:r>
      <w:bookmarkStart w:id="67" w:name="_Hlk103845580"/>
      <w:r w:rsidRPr="00A15DCB">
        <w:t xml:space="preserve">BWP configured with RACH resources solely for MSG3 repetition is also supported without </w:t>
      </w:r>
      <w:r w:rsidRPr="00A15DCB">
        <w:rPr>
          <w:lang w:eastAsia="zh-CN"/>
        </w:rPr>
        <w:t>the</w:t>
      </w:r>
      <w:r w:rsidRPr="00A15DCB">
        <w:t xml:space="preserve"> need to consider the RSRP of DL path-loss reference by the UE.</w:t>
      </w:r>
      <w:bookmarkEnd w:id="67"/>
    </w:p>
    <w:p w14:paraId="1F310058" w14:textId="77777777" w:rsidR="00C453EA" w:rsidRPr="00A15DCB" w:rsidRDefault="00C453EA" w:rsidP="00C453EA">
      <w:pPr>
        <w:rPr>
          <w:b/>
          <w:bCs/>
          <w:lang w:eastAsia="zh-CN"/>
        </w:rPr>
      </w:pPr>
    </w:p>
    <w:p w14:paraId="35E6E851" w14:textId="77777777" w:rsidR="00C453EA" w:rsidRPr="00A15DCB" w:rsidRDefault="00C453EA" w:rsidP="00C453EA">
      <w:r w:rsidRPr="00A15DCB">
        <w:t>[TS 38.321, clause 5.1.1b]</w:t>
      </w:r>
    </w:p>
    <w:p w14:paraId="766B35AD" w14:textId="77777777" w:rsidR="00C453EA" w:rsidRPr="00A15DCB" w:rsidRDefault="00C453EA" w:rsidP="00C453EA">
      <w:pPr>
        <w:rPr>
          <w:lang w:eastAsia="ko-KR"/>
        </w:rPr>
      </w:pPr>
      <w:r w:rsidRPr="00A15DCB">
        <w:rPr>
          <w:lang w:eastAsia="ko-KR"/>
        </w:rPr>
        <w:t>The MAC entity shall:</w:t>
      </w:r>
    </w:p>
    <w:p w14:paraId="09F72E47" w14:textId="77777777" w:rsidR="00C453EA" w:rsidRPr="00A15DCB" w:rsidRDefault="00C453EA" w:rsidP="00C453EA">
      <w:pPr>
        <w:pStyle w:val="B1"/>
        <w:rPr>
          <w:i/>
          <w:iCs/>
        </w:rPr>
      </w:pPr>
      <w:r w:rsidRPr="00A15DCB">
        <w:rPr>
          <w:lang w:eastAsia="ko-KR"/>
        </w:rPr>
        <w:t>1&gt;</w:t>
      </w:r>
      <w:r w:rsidRPr="00A15DCB">
        <w:rPr>
          <w:lang w:eastAsia="ko-KR"/>
        </w:rPr>
        <w:tab/>
        <w:t xml:space="preserve">if the BWP selected for Random Access procedure is configured with both set(s) of Random Access resources with MSG3 repetition indication and set(s) of Random Access resources without MSG3 repetition indication and the RSRP of the downlink pathloss reference is less than </w:t>
      </w:r>
      <w:r w:rsidRPr="00A15DCB">
        <w:rPr>
          <w:i/>
          <w:iCs/>
        </w:rPr>
        <w:t>rsrp-ThresholdMsg3</w:t>
      </w:r>
      <w:r w:rsidRPr="00A15DCB">
        <w:t>; or</w:t>
      </w:r>
    </w:p>
    <w:p w14:paraId="6AB71A27" w14:textId="77777777" w:rsidR="00C453EA" w:rsidRPr="00A15DCB" w:rsidRDefault="00C453EA" w:rsidP="00C453EA">
      <w:pPr>
        <w:pStyle w:val="B1"/>
        <w:rPr>
          <w:i/>
          <w:iCs/>
        </w:rPr>
      </w:pPr>
      <w:r w:rsidRPr="00A15DCB">
        <w:rPr>
          <w:lang w:eastAsia="ko-KR"/>
        </w:rPr>
        <w:t>1&gt;</w:t>
      </w:r>
      <w:r w:rsidRPr="00A15DCB">
        <w:rPr>
          <w:lang w:eastAsia="ko-KR"/>
        </w:rPr>
        <w:tab/>
        <w:t>if the BWP</w:t>
      </w:r>
      <w:r w:rsidRPr="00A15DCB">
        <w:t xml:space="preserve"> </w:t>
      </w:r>
      <w:r w:rsidRPr="00A15DCB">
        <w:rPr>
          <w:lang w:eastAsia="ko-KR"/>
        </w:rPr>
        <w:t>selected for Random Access procedure is only configured with the set(s) of Random Access resources with MSG3 repetition indication;</w:t>
      </w:r>
    </w:p>
    <w:p w14:paraId="0D734B7F" w14:textId="77777777" w:rsidR="00C453EA" w:rsidRPr="00A15DCB" w:rsidRDefault="00C453EA" w:rsidP="00C453EA">
      <w:pPr>
        <w:pStyle w:val="B2"/>
        <w:rPr>
          <w:lang w:eastAsia="ko-KR"/>
        </w:rPr>
      </w:pPr>
      <w:r w:rsidRPr="00A15DCB">
        <w:rPr>
          <w:lang w:eastAsia="ko-KR"/>
        </w:rPr>
        <w:lastRenderedPageBreak/>
        <w:t>2&gt;</w:t>
      </w:r>
      <w:r w:rsidRPr="00A15DCB">
        <w:rPr>
          <w:lang w:eastAsia="ko-KR"/>
        </w:rPr>
        <w:tab/>
        <w:t>assume MSG3 repetition is applicable for the current Random Access procedure.</w:t>
      </w:r>
    </w:p>
    <w:p w14:paraId="1B240E3F" w14:textId="77777777" w:rsidR="00C453EA" w:rsidRPr="00A15DCB" w:rsidRDefault="00C453EA" w:rsidP="00C453EA">
      <w:pPr>
        <w:pStyle w:val="B1"/>
        <w:rPr>
          <w:lang w:eastAsia="ko-KR"/>
        </w:rPr>
      </w:pPr>
      <w:r w:rsidRPr="00A15DCB">
        <w:rPr>
          <w:lang w:eastAsia="ko-KR"/>
        </w:rPr>
        <w:t>1&gt;</w:t>
      </w:r>
      <w:r w:rsidRPr="00A15DCB">
        <w:rPr>
          <w:lang w:eastAsia="ko-KR"/>
        </w:rPr>
        <w:tab/>
        <w:t>else:</w:t>
      </w:r>
    </w:p>
    <w:p w14:paraId="514348D3" w14:textId="77777777" w:rsidR="00C453EA" w:rsidRPr="00A15DCB" w:rsidRDefault="00C453EA" w:rsidP="00C453EA">
      <w:pPr>
        <w:pStyle w:val="B2"/>
        <w:rPr>
          <w:lang w:eastAsia="ko-KR"/>
        </w:rPr>
      </w:pPr>
      <w:r w:rsidRPr="00A15DCB">
        <w:rPr>
          <w:lang w:eastAsia="ko-KR"/>
        </w:rPr>
        <w:t>2&gt;</w:t>
      </w:r>
      <w:r w:rsidRPr="00A15DCB">
        <w:rPr>
          <w:lang w:eastAsia="ko-KR"/>
        </w:rPr>
        <w:tab/>
        <w:t>assume MSG3 repetition is not applicable for the current Random Access procedure.</w:t>
      </w:r>
    </w:p>
    <w:p w14:paraId="1D4D9A80" w14:textId="77777777" w:rsidR="00C453EA" w:rsidRPr="00A15DCB" w:rsidRDefault="00C453EA" w:rsidP="00C453EA">
      <w:pPr>
        <w:pStyle w:val="NO"/>
        <w:rPr>
          <w:lang w:eastAsia="ko-KR"/>
        </w:rPr>
      </w:pPr>
      <w:r w:rsidRPr="00A15DCB">
        <w:rPr>
          <w:lang w:eastAsia="ko-KR"/>
        </w:rPr>
        <w:t>NOTE 1:</w:t>
      </w:r>
      <w:r w:rsidRPr="00A15DCB">
        <w:rPr>
          <w:lang w:eastAsia="ko-KR"/>
        </w:rPr>
        <w:tab/>
        <w:t>Void.</w:t>
      </w:r>
    </w:p>
    <w:p w14:paraId="452CDDCB" w14:textId="77777777" w:rsidR="00C453EA" w:rsidRPr="00A15DCB" w:rsidRDefault="00C453EA" w:rsidP="00C453EA">
      <w:pPr>
        <w:pStyle w:val="B1"/>
        <w:rPr>
          <w:lang w:eastAsia="ko-KR"/>
        </w:rPr>
      </w:pPr>
      <w:r w:rsidRPr="00A15DCB">
        <w:rPr>
          <w:lang w:eastAsia="ko-KR"/>
        </w:rPr>
        <w:t>1&gt;</w:t>
      </w:r>
      <w:r w:rsidRPr="00A15DCB">
        <w:rPr>
          <w:lang w:eastAsia="ko-KR"/>
        </w:rPr>
        <w:tab/>
        <w:t>if contention-free Random Access Resources have not been provided for this Random Access procedure and one or more of the features including RedCap and/or a specific NSAG(s) and/or SDT and/or MSG3 repetition is applicable for this Random Access procedure:</w:t>
      </w:r>
    </w:p>
    <w:p w14:paraId="65457E8C" w14:textId="77777777" w:rsidR="00C453EA" w:rsidRPr="00A15DCB" w:rsidRDefault="00C453EA" w:rsidP="00C453EA">
      <w:pPr>
        <w:pStyle w:val="NO"/>
        <w:rPr>
          <w:lang w:eastAsia="ko-KR"/>
        </w:rPr>
      </w:pPr>
      <w:r w:rsidRPr="00A15DCB">
        <w:rPr>
          <w:rFonts w:eastAsia="DengXian"/>
          <w:lang w:eastAsia="zh-CN"/>
        </w:rPr>
        <w:t xml:space="preserve">NOTE 2: </w:t>
      </w:r>
      <w:r w:rsidRPr="00A15DCB">
        <w:rPr>
          <w:lang w:eastAsia="zh-CN"/>
        </w:rPr>
        <w:t>The applicability of SDT is determined by MAC entity according to clause 5.27. The applicability of</w:t>
      </w:r>
      <w:r w:rsidRPr="00A15DCB">
        <w:rPr>
          <w:lang w:eastAsia="ko-KR"/>
        </w:rPr>
        <w:t xml:space="preserve"> specific slice group(s) is </w:t>
      </w:r>
      <w:r w:rsidRPr="00A15DCB">
        <w:rPr>
          <w:lang w:eastAsia="zh-CN"/>
        </w:rPr>
        <w:t xml:space="preserve">determined by upper layers when the Random Access procedure is initiated by the upper layers. The applicability of </w:t>
      </w:r>
      <w:r w:rsidRPr="00A15DCB">
        <w:rPr>
          <w:lang w:eastAsia="ko-KR"/>
        </w:rPr>
        <w:t xml:space="preserve">RedCap is also determined by upper layers when Random Access procedure is initiated and it is applicable to the </w:t>
      </w:r>
      <w:r w:rsidRPr="00A15DCB">
        <w:rPr>
          <w:lang w:eastAsia="zh-CN"/>
        </w:rPr>
        <w:t>Random Access procedures initiated by PDCCH orders and any Random Access procedure initiated by the MAC entity.</w:t>
      </w:r>
    </w:p>
    <w:p w14:paraId="3614BDD7" w14:textId="77777777" w:rsidR="00C453EA" w:rsidRPr="00A15DCB" w:rsidRDefault="00C453EA" w:rsidP="00C453EA">
      <w:pPr>
        <w:pStyle w:val="B2"/>
        <w:rPr>
          <w:lang w:eastAsia="ko-KR"/>
        </w:rPr>
      </w:pPr>
      <w:r w:rsidRPr="00A15DCB">
        <w:rPr>
          <w:lang w:eastAsia="ko-KR"/>
        </w:rPr>
        <w:t>2&gt;</w:t>
      </w:r>
      <w:r w:rsidRPr="00A15DCB">
        <w:rPr>
          <w:lang w:eastAsia="ko-KR"/>
        </w:rPr>
        <w:tab/>
        <w:t>if none of the sets of Random Access resources are available for any feature applicable to the current Random Access procedure (as specified in clause 5.1.1c):</w:t>
      </w:r>
    </w:p>
    <w:p w14:paraId="54C3BA0B" w14:textId="77777777" w:rsidR="00C453EA" w:rsidRPr="00A15DCB" w:rsidRDefault="00C453EA" w:rsidP="00C453EA">
      <w:pPr>
        <w:pStyle w:val="B3"/>
        <w:rPr>
          <w:lang w:eastAsia="ko-KR"/>
        </w:rPr>
      </w:pPr>
      <w:r w:rsidRPr="00A15DCB">
        <w:rPr>
          <w:lang w:eastAsia="ko-KR"/>
        </w:rPr>
        <w:t>3&gt;</w:t>
      </w:r>
      <w:r w:rsidRPr="00A15DCB">
        <w:rPr>
          <w:lang w:eastAsia="ko-KR"/>
        </w:rPr>
        <w:tab/>
        <w:t>select the set(s) of Random Access resources that are not associated with any feature indication (as specified in clause 5.1.1c) for this Random Access procedure.</w:t>
      </w:r>
    </w:p>
    <w:p w14:paraId="73C52923" w14:textId="77777777" w:rsidR="00C453EA" w:rsidRPr="00A15DCB" w:rsidRDefault="00C453EA" w:rsidP="00C453EA">
      <w:pPr>
        <w:pStyle w:val="B2"/>
        <w:rPr>
          <w:lang w:eastAsia="ko-KR"/>
        </w:rPr>
      </w:pPr>
      <w:r w:rsidRPr="00A15DCB">
        <w:rPr>
          <w:lang w:eastAsia="ko-KR"/>
        </w:rPr>
        <w:t>2&gt;</w:t>
      </w:r>
      <w:r w:rsidRPr="00A15DCB">
        <w:rPr>
          <w:lang w:eastAsia="ko-KR"/>
        </w:rPr>
        <w:tab/>
        <w:t>else if there is one set of Random Access resources available which can be used for indicating all features triggering this Random Access procedure:</w:t>
      </w:r>
    </w:p>
    <w:p w14:paraId="6DC80831" w14:textId="77777777" w:rsidR="00C453EA" w:rsidRPr="00A15DCB" w:rsidRDefault="00C453EA" w:rsidP="00C453EA">
      <w:pPr>
        <w:pStyle w:val="B3"/>
        <w:rPr>
          <w:lang w:eastAsia="ko-KR"/>
        </w:rPr>
      </w:pPr>
      <w:r w:rsidRPr="00A15DCB">
        <w:rPr>
          <w:lang w:eastAsia="ko-KR"/>
        </w:rPr>
        <w:t>3&gt;</w:t>
      </w:r>
      <w:r w:rsidRPr="00A15DCB">
        <w:rPr>
          <w:lang w:eastAsia="ko-KR"/>
        </w:rPr>
        <w:tab/>
        <w:t>select this set of Random Access resources for this Random Access procedure.</w:t>
      </w:r>
    </w:p>
    <w:p w14:paraId="2DEF2FF8" w14:textId="77777777" w:rsidR="00C453EA" w:rsidRPr="00A15DCB" w:rsidRDefault="00C453EA" w:rsidP="00C453EA">
      <w:pPr>
        <w:pStyle w:val="B2"/>
        <w:rPr>
          <w:lang w:eastAsia="ko-KR"/>
        </w:rPr>
      </w:pPr>
      <w:r w:rsidRPr="00A15DCB">
        <w:rPr>
          <w:lang w:eastAsia="ko-KR"/>
        </w:rPr>
        <w:t>2&gt;</w:t>
      </w:r>
      <w:r w:rsidRPr="00A15DCB">
        <w:rPr>
          <w:lang w:eastAsia="ko-KR"/>
        </w:rPr>
        <w:tab/>
        <w:t>else (i.e. there are one or more sets of Random Access resources available that are configured with indication(s) for a subset of all features triggering this Random Access procedure):</w:t>
      </w:r>
    </w:p>
    <w:p w14:paraId="4C1013C9" w14:textId="77777777" w:rsidR="00C453EA" w:rsidRPr="00A15DCB" w:rsidRDefault="00C453EA" w:rsidP="00C453EA">
      <w:pPr>
        <w:ind w:left="1135" w:hanging="284"/>
        <w:rPr>
          <w:lang w:eastAsia="ko-KR"/>
        </w:rPr>
      </w:pPr>
      <w:r w:rsidRPr="00A15DCB">
        <w:rPr>
          <w:lang w:eastAsia="ko-KR"/>
        </w:rPr>
        <w:t>3&gt;</w:t>
      </w:r>
      <w:r w:rsidRPr="00A15DCB">
        <w:rPr>
          <w:lang w:eastAsia="ko-KR"/>
        </w:rPr>
        <w:tab/>
        <w:t>select a set of Random Access resources from the available set(s) of Random Access resources based on the priority order indicated by upper layers as specified in clause 5.1.1d for this Random Access Procedure.</w:t>
      </w:r>
    </w:p>
    <w:p w14:paraId="1FD3E5EE" w14:textId="77777777" w:rsidR="00C453EA" w:rsidRPr="00A15DCB" w:rsidRDefault="00C453EA" w:rsidP="00C453EA">
      <w:pPr>
        <w:pStyle w:val="B1"/>
        <w:rPr>
          <w:lang w:eastAsia="ko-KR"/>
        </w:rPr>
      </w:pPr>
      <w:r w:rsidRPr="00A15DCB">
        <w:rPr>
          <w:lang w:eastAsia="ko-KR"/>
        </w:rPr>
        <w:t>1&gt;</w:t>
      </w:r>
      <w:r w:rsidRPr="00A15DCB">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1F28A21F" w14:textId="77777777" w:rsidR="00C453EA" w:rsidRPr="00A15DCB" w:rsidRDefault="00C453EA" w:rsidP="00C453EA">
      <w:pPr>
        <w:pStyle w:val="B2"/>
        <w:rPr>
          <w:lang w:eastAsia="ko-KR"/>
        </w:rPr>
      </w:pPr>
      <w:r w:rsidRPr="00A15DCB">
        <w:rPr>
          <w:lang w:eastAsia="ko-KR"/>
        </w:rPr>
        <w:t>2&gt;</w:t>
      </w:r>
      <w:r w:rsidRPr="00A15DCB">
        <w:rPr>
          <w:lang w:eastAsia="ko-KR"/>
        </w:rPr>
        <w:tab/>
        <w:t>select this set of Random Access resources for this Random Access procedure.</w:t>
      </w:r>
    </w:p>
    <w:p w14:paraId="74E03DC0" w14:textId="77777777" w:rsidR="00C453EA" w:rsidRPr="00A15DCB" w:rsidRDefault="00C453EA" w:rsidP="00C453EA">
      <w:pPr>
        <w:pStyle w:val="B1"/>
        <w:rPr>
          <w:lang w:eastAsia="ko-KR"/>
        </w:rPr>
      </w:pPr>
      <w:r w:rsidRPr="00A15DCB">
        <w:rPr>
          <w:lang w:eastAsia="ko-KR"/>
        </w:rPr>
        <w:t>1&gt;</w:t>
      </w:r>
      <w:r w:rsidRPr="00A15DCB">
        <w:rPr>
          <w:lang w:eastAsia="ko-KR"/>
        </w:rPr>
        <w:tab/>
        <w:t>else:</w:t>
      </w:r>
    </w:p>
    <w:p w14:paraId="59ADDB52" w14:textId="77777777" w:rsidR="00C453EA" w:rsidRPr="00A15DCB" w:rsidRDefault="00C453EA" w:rsidP="00C453EA">
      <w:pPr>
        <w:pStyle w:val="B2"/>
        <w:rPr>
          <w:lang w:eastAsia="ko-KR"/>
        </w:rPr>
      </w:pPr>
      <w:r w:rsidRPr="00A15DCB">
        <w:rPr>
          <w:lang w:eastAsia="ko-KR"/>
        </w:rPr>
        <w:t>2&gt;</w:t>
      </w:r>
      <w:r w:rsidRPr="00A15DCB">
        <w:rPr>
          <w:lang w:eastAsia="ko-KR"/>
        </w:rPr>
        <w:tab/>
        <w:t>select the set of Random Access resources that are not associated with any feature indication</w:t>
      </w:r>
      <w:r w:rsidRPr="00A15DCB" w:rsidDel="00F5079B">
        <w:rPr>
          <w:lang w:eastAsia="ko-KR"/>
        </w:rPr>
        <w:t xml:space="preserve"> </w:t>
      </w:r>
      <w:r w:rsidRPr="00A15DCB">
        <w:rPr>
          <w:lang w:eastAsia="ko-KR"/>
        </w:rPr>
        <w:t>(as specified in clause 5.1.1c) for the current Random Access procedure.</w:t>
      </w:r>
    </w:p>
    <w:p w14:paraId="7DC3BA44" w14:textId="77777777" w:rsidR="00C453EA" w:rsidRPr="00A15DCB" w:rsidRDefault="00C453EA" w:rsidP="00C453EA">
      <w:pPr>
        <w:pStyle w:val="H6"/>
      </w:pPr>
      <w:r w:rsidRPr="00A15DCB">
        <w:t>7.1.1.1.18.3</w:t>
      </w:r>
      <w:r w:rsidRPr="00A15DCB">
        <w:tab/>
        <w:t>Test description</w:t>
      </w:r>
    </w:p>
    <w:p w14:paraId="6204DB7E" w14:textId="77777777" w:rsidR="000C132F" w:rsidRPr="00A15DCB" w:rsidRDefault="000C132F" w:rsidP="000C132F">
      <w:pPr>
        <w:pStyle w:val="H6"/>
      </w:pPr>
      <w:r w:rsidRPr="00A15DCB">
        <w:t>7.1.1.1.18.3.1</w:t>
      </w:r>
      <w:r w:rsidRPr="00A15DCB">
        <w:tab/>
        <w:t>Pre-test conditions</w:t>
      </w:r>
    </w:p>
    <w:p w14:paraId="6F655C85" w14:textId="77777777" w:rsidR="000C132F" w:rsidRPr="00A15DCB" w:rsidRDefault="000C132F" w:rsidP="000C132F">
      <w:pPr>
        <w:pStyle w:val="H6"/>
      </w:pPr>
      <w:r w:rsidRPr="00A15DCB">
        <w:t>System Simulator:</w:t>
      </w:r>
    </w:p>
    <w:p w14:paraId="1E9B3BCD" w14:textId="77777777" w:rsidR="000C132F" w:rsidRPr="00A15DCB" w:rsidRDefault="000C132F" w:rsidP="000C132F">
      <w:pPr>
        <w:pStyle w:val="B1"/>
        <w:ind w:left="284" w:firstLine="0"/>
        <w:rPr>
          <w:lang w:eastAsia="sv-SE"/>
        </w:rPr>
      </w:pPr>
      <w:r w:rsidRPr="00A15DCB">
        <w:rPr>
          <w:lang w:eastAsia="sv-SE"/>
        </w:rPr>
        <w:t>-</w:t>
      </w:r>
      <w:r w:rsidRPr="00A15DCB">
        <w:rPr>
          <w:lang w:eastAsia="sv-SE"/>
        </w:rPr>
        <w:tab/>
        <w:t>NR Cell 1.</w:t>
      </w:r>
    </w:p>
    <w:p w14:paraId="4451E716" w14:textId="77777777" w:rsidR="000C132F" w:rsidRPr="00A15DCB" w:rsidRDefault="000C132F" w:rsidP="000C132F">
      <w:pPr>
        <w:pStyle w:val="B1"/>
      </w:pPr>
      <w:r w:rsidRPr="00A15DCB">
        <w:t>-</w:t>
      </w:r>
      <w:r w:rsidRPr="00A15DCB">
        <w:tab/>
        <w:t>System information combination NR-1 as defined in TS 38.508-1 [4] clause 4.4.3.1 is used in NR Cell 1.</w:t>
      </w:r>
    </w:p>
    <w:p w14:paraId="151B1900" w14:textId="77777777" w:rsidR="000C132F" w:rsidRPr="00A15DCB" w:rsidRDefault="000C132F" w:rsidP="000C132F">
      <w:pPr>
        <w:pStyle w:val="H6"/>
      </w:pPr>
      <w:r w:rsidRPr="00A15DCB">
        <w:t>UE:</w:t>
      </w:r>
    </w:p>
    <w:p w14:paraId="4B9ADEF4" w14:textId="77777777" w:rsidR="000C132F" w:rsidRPr="00A15DCB" w:rsidRDefault="000C132F" w:rsidP="000C132F">
      <w:pPr>
        <w:pStyle w:val="B1"/>
        <w:ind w:left="284" w:firstLine="0"/>
        <w:rPr>
          <w:lang w:eastAsia="sv-SE"/>
        </w:rPr>
      </w:pPr>
      <w:r w:rsidRPr="00A15DCB">
        <w:rPr>
          <w:lang w:eastAsia="sv-SE"/>
        </w:rPr>
        <w:t>-</w:t>
      </w:r>
      <w:r w:rsidRPr="00A15DCB">
        <w:rPr>
          <w:lang w:eastAsia="sv-SE"/>
        </w:rPr>
        <w:tab/>
        <w:t>None</w:t>
      </w:r>
    </w:p>
    <w:p w14:paraId="0F681B33" w14:textId="77777777" w:rsidR="000C132F" w:rsidRPr="00A15DCB" w:rsidRDefault="000C132F" w:rsidP="000C132F">
      <w:pPr>
        <w:pStyle w:val="H6"/>
      </w:pPr>
      <w:r w:rsidRPr="00A15DCB">
        <w:lastRenderedPageBreak/>
        <w:t>Preamble:</w:t>
      </w:r>
    </w:p>
    <w:p w14:paraId="27E81DDD" w14:textId="77777777" w:rsidR="000C132F" w:rsidRPr="00A15DCB" w:rsidRDefault="000C132F" w:rsidP="0020433A">
      <w:pPr>
        <w:pStyle w:val="B1"/>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0ECE72D1" w14:textId="77777777" w:rsidR="000C132F" w:rsidRPr="00A15DCB" w:rsidRDefault="000C132F" w:rsidP="000C132F">
      <w:pPr>
        <w:pStyle w:val="H6"/>
      </w:pPr>
      <w:r w:rsidRPr="00A15DCB">
        <w:t>7.1.1.1.18.3.2</w:t>
      </w:r>
      <w:r w:rsidRPr="00A15DCB">
        <w:tab/>
        <w:t>Test procedure sequence</w:t>
      </w:r>
    </w:p>
    <w:p w14:paraId="21177300" w14:textId="77777777" w:rsidR="000C132F" w:rsidRPr="00A15DCB" w:rsidRDefault="000C132F" w:rsidP="000C132F">
      <w:r w:rsidRPr="00A15DCB">
        <w:t>Table 7.1.1.1.18.3.2-1/2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A15DCB">
        <w:rPr>
          <w:lang w:eastAsia="zh-CN"/>
        </w:rPr>
        <w:t xml:space="preserve">. </w:t>
      </w:r>
      <w:r w:rsidRPr="00A15DCB">
        <w:t>Configurations marked "T1" are applied at the points indicated in the Main behaviour description in Table 7.1.1.1.18.3.2-3.</w:t>
      </w:r>
    </w:p>
    <w:p w14:paraId="1BA38DE2" w14:textId="77777777" w:rsidR="000C132F" w:rsidRPr="00A15DCB" w:rsidRDefault="000C132F" w:rsidP="000C132F">
      <w:pPr>
        <w:pStyle w:val="TH"/>
      </w:pPr>
      <w:r w:rsidRPr="00A15DCB">
        <w:t>Table 7.1.1.1.18.3.2-1: Time instances of cell power level and parameter changes for FR1</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A15DCB" w14:paraId="11AD862B"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6C86EA7F" w14:textId="77777777" w:rsidR="000C132F" w:rsidRPr="00A15DCB"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0EDEEA59" w14:textId="77777777" w:rsidR="000C132F" w:rsidRPr="00A15DCB" w:rsidRDefault="000C132F" w:rsidP="0036007E">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18D11481" w14:textId="77777777" w:rsidR="000C132F" w:rsidRPr="00A15DCB" w:rsidRDefault="000C132F" w:rsidP="0036007E">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280C46DF" w14:textId="77777777" w:rsidR="000C132F" w:rsidRPr="00A15DCB" w:rsidRDefault="000C132F" w:rsidP="0036007E">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7A07A0B7" w14:textId="77777777" w:rsidR="000C132F" w:rsidRPr="00A15DCB" w:rsidRDefault="000C132F" w:rsidP="0036007E">
            <w:pPr>
              <w:pStyle w:val="TAH"/>
            </w:pPr>
            <w:r w:rsidRPr="00A15DCB">
              <w:t>Remark</w:t>
            </w:r>
          </w:p>
        </w:tc>
      </w:tr>
      <w:tr w:rsidR="000C132F" w:rsidRPr="00A15DCB" w14:paraId="3B6F37F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4900D27F" w14:textId="77777777" w:rsidR="000C132F" w:rsidRPr="00A15DCB" w:rsidRDefault="000C132F" w:rsidP="0036007E">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3F9838CA" w14:textId="77777777" w:rsidR="000C132F" w:rsidRPr="00A15DCB" w:rsidRDefault="000C132F" w:rsidP="0036007E">
            <w:pPr>
              <w:pStyle w:val="TAL"/>
              <w:jc w:val="center"/>
            </w:pPr>
            <w:r w:rsidRPr="00A15DCB">
              <w:t>SS/PBCH</w:t>
            </w:r>
          </w:p>
          <w:p w14:paraId="4DC77160"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7556177" w14:textId="77777777" w:rsidR="000C132F" w:rsidRPr="00A15DCB" w:rsidRDefault="000C132F" w:rsidP="0036007E">
            <w:pPr>
              <w:pStyle w:val="TAC"/>
            </w:pPr>
            <w:r w:rsidRPr="00A15DCB">
              <w:t>dBm/</w:t>
            </w:r>
          </w:p>
          <w:p w14:paraId="2188FA28"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1EF1A7FA" w14:textId="65B83150" w:rsidR="000C132F" w:rsidRPr="00A15DCB" w:rsidRDefault="000C132F" w:rsidP="0036007E">
            <w:pPr>
              <w:pStyle w:val="TAC"/>
            </w:pPr>
            <w:r w:rsidRPr="00A15DCB">
              <w:t>-</w:t>
            </w:r>
            <w:r w:rsidR="0020433A" w:rsidRPr="00A15DCB">
              <w:t>77</w:t>
            </w:r>
          </w:p>
        </w:tc>
        <w:tc>
          <w:tcPr>
            <w:tcW w:w="2679" w:type="pct"/>
            <w:tcBorders>
              <w:top w:val="single" w:sz="4" w:space="0" w:color="auto"/>
              <w:left w:val="single" w:sz="4" w:space="0" w:color="auto"/>
              <w:bottom w:val="single" w:sz="4" w:space="0" w:color="auto"/>
              <w:right w:val="single" w:sz="4" w:space="0" w:color="auto"/>
            </w:tcBorders>
            <w:hideMark/>
          </w:tcPr>
          <w:p w14:paraId="37C5D453" w14:textId="6648A8FF"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&gt;</w:t>
            </w:r>
            <w:r w:rsidRPr="00A15DCB">
              <w:rPr>
                <w:i/>
              </w:rPr>
              <w:t>rsrp-ThresholdMsg3</w:t>
            </w:r>
          </w:p>
        </w:tc>
      </w:tr>
      <w:tr w:rsidR="000C132F" w:rsidRPr="00A15DCB" w14:paraId="700CAFB0"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34C2C0F8" w14:textId="77777777" w:rsidR="000C132F" w:rsidRPr="00A15DCB" w:rsidRDefault="000C132F" w:rsidP="0036007E">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2E71B373" w14:textId="77777777" w:rsidR="000C132F" w:rsidRPr="00A15DCB" w:rsidRDefault="000C132F" w:rsidP="0036007E">
            <w:pPr>
              <w:pStyle w:val="TAL"/>
              <w:jc w:val="center"/>
            </w:pPr>
            <w:r w:rsidRPr="00A15DCB">
              <w:t>SS/PBCH</w:t>
            </w:r>
          </w:p>
          <w:p w14:paraId="5AFE15F2"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609CD694" w14:textId="77777777" w:rsidR="000C132F" w:rsidRPr="00A15DCB" w:rsidRDefault="000C132F" w:rsidP="0036007E">
            <w:pPr>
              <w:pStyle w:val="TAC"/>
            </w:pPr>
            <w:r w:rsidRPr="00A15DCB">
              <w:t>dBm/</w:t>
            </w:r>
          </w:p>
          <w:p w14:paraId="7BE0DAA8"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0C225DEE" w14:textId="0C881DCD" w:rsidR="000C132F" w:rsidRPr="00A15DCB" w:rsidRDefault="000C132F" w:rsidP="0036007E">
            <w:pPr>
              <w:pStyle w:val="TAC"/>
            </w:pPr>
            <w:r w:rsidRPr="00A15DCB">
              <w:t>-</w:t>
            </w:r>
            <w:r w:rsidR="0020433A" w:rsidRPr="00A15DCB">
              <w:t>93</w:t>
            </w:r>
          </w:p>
        </w:tc>
        <w:tc>
          <w:tcPr>
            <w:tcW w:w="2679" w:type="pct"/>
            <w:tcBorders>
              <w:top w:val="single" w:sz="4" w:space="0" w:color="auto"/>
              <w:left w:val="single" w:sz="4" w:space="0" w:color="auto"/>
              <w:bottom w:val="single" w:sz="4" w:space="0" w:color="auto"/>
              <w:right w:val="single" w:sz="4" w:space="0" w:color="auto"/>
            </w:tcBorders>
            <w:hideMark/>
          </w:tcPr>
          <w:p w14:paraId="1D7A188E" w14:textId="5CEBE8CF"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 xml:space="preserve">&lt; </w:t>
            </w:r>
            <w:r w:rsidRPr="00A15DCB">
              <w:rPr>
                <w:i/>
              </w:rPr>
              <w:t>rsrp-ThresholdMsg3</w:t>
            </w:r>
          </w:p>
        </w:tc>
      </w:tr>
      <w:tr w:rsidR="000C132F" w:rsidRPr="00A15DCB" w14:paraId="368F576F"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31BCE44E" w14:textId="77777777" w:rsidR="000C132F" w:rsidRPr="00A15DCB" w:rsidRDefault="000C132F" w:rsidP="0036007E">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341A01A9" w14:textId="77777777" w:rsidR="000C132F" w:rsidRPr="00A15DCB" w:rsidRDefault="000C132F" w:rsidP="000C132F"/>
    <w:p w14:paraId="64BE7D0B" w14:textId="77777777" w:rsidR="000C132F" w:rsidRPr="00A15DCB" w:rsidRDefault="000C132F" w:rsidP="000C132F">
      <w:pPr>
        <w:pStyle w:val="TH"/>
      </w:pPr>
      <w:r w:rsidRPr="00A15DCB">
        <w:t>Table 7.1.1.1.18.3.2-2: Time instances of cell power level and parameter changes for FR2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A15DCB" w14:paraId="58F37D20"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7AD0083A" w14:textId="77777777" w:rsidR="000C132F" w:rsidRPr="00A15DCB"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19D8953B" w14:textId="77777777" w:rsidR="000C132F" w:rsidRPr="00A15DCB" w:rsidRDefault="000C132F" w:rsidP="0036007E">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24E1AB29" w14:textId="77777777" w:rsidR="000C132F" w:rsidRPr="00A15DCB" w:rsidRDefault="000C132F" w:rsidP="0036007E">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00701C9D" w14:textId="77777777" w:rsidR="000C132F" w:rsidRPr="00A15DCB" w:rsidRDefault="000C132F" w:rsidP="0036007E">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680668E8" w14:textId="77777777" w:rsidR="000C132F" w:rsidRPr="00A15DCB" w:rsidRDefault="000C132F" w:rsidP="0036007E">
            <w:pPr>
              <w:pStyle w:val="TAH"/>
            </w:pPr>
            <w:r w:rsidRPr="00A15DCB">
              <w:t>Remark</w:t>
            </w:r>
          </w:p>
        </w:tc>
      </w:tr>
      <w:tr w:rsidR="000C132F" w:rsidRPr="00A15DCB" w14:paraId="12D5131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01408B3" w14:textId="77777777" w:rsidR="000C132F" w:rsidRPr="00A15DCB" w:rsidRDefault="000C132F" w:rsidP="0036007E">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6B9E66DC" w14:textId="77777777" w:rsidR="000C132F" w:rsidRPr="00A15DCB" w:rsidRDefault="000C132F" w:rsidP="0036007E">
            <w:pPr>
              <w:pStyle w:val="TAL"/>
              <w:jc w:val="center"/>
            </w:pPr>
            <w:r w:rsidRPr="00A15DCB">
              <w:t>SS/PBCH</w:t>
            </w:r>
          </w:p>
          <w:p w14:paraId="36DCE9BA"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53FF5C4F" w14:textId="77777777" w:rsidR="000C132F" w:rsidRPr="00A15DCB" w:rsidRDefault="000C132F" w:rsidP="0036007E">
            <w:pPr>
              <w:pStyle w:val="TAC"/>
            </w:pPr>
            <w:r w:rsidRPr="00A15DCB">
              <w:t>dBm/</w:t>
            </w:r>
          </w:p>
          <w:p w14:paraId="06853771"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3FAC9D61" w14:textId="614F34E6" w:rsidR="000C132F" w:rsidRPr="00A15DCB" w:rsidRDefault="000C132F" w:rsidP="0036007E">
            <w:pPr>
              <w:pStyle w:val="TAC"/>
            </w:pPr>
            <w:r w:rsidRPr="00A15DCB">
              <w:t>-</w:t>
            </w:r>
            <w:r w:rsidR="0020433A" w:rsidRPr="00A15DCB">
              <w:t>71</w:t>
            </w:r>
          </w:p>
        </w:tc>
        <w:tc>
          <w:tcPr>
            <w:tcW w:w="2679" w:type="pct"/>
            <w:tcBorders>
              <w:top w:val="single" w:sz="4" w:space="0" w:color="auto"/>
              <w:left w:val="single" w:sz="4" w:space="0" w:color="auto"/>
              <w:bottom w:val="single" w:sz="4" w:space="0" w:color="auto"/>
              <w:right w:val="single" w:sz="4" w:space="0" w:color="auto"/>
            </w:tcBorders>
            <w:hideMark/>
          </w:tcPr>
          <w:p w14:paraId="5C1E55F9" w14:textId="36AD4461"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 xml:space="preserve">&gt; </w:t>
            </w:r>
            <w:r w:rsidRPr="00A15DCB">
              <w:rPr>
                <w:i/>
              </w:rPr>
              <w:t>rsrp-ThresholdMsg3</w:t>
            </w:r>
          </w:p>
        </w:tc>
      </w:tr>
      <w:tr w:rsidR="000C132F" w:rsidRPr="00A15DCB" w14:paraId="0EB85A33"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34A26D6" w14:textId="77777777" w:rsidR="000C132F" w:rsidRPr="00A15DCB" w:rsidRDefault="000C132F" w:rsidP="0036007E">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1EC08C2D" w14:textId="77777777" w:rsidR="000C132F" w:rsidRPr="00A15DCB" w:rsidRDefault="000C132F" w:rsidP="0036007E">
            <w:pPr>
              <w:pStyle w:val="TAL"/>
              <w:jc w:val="center"/>
            </w:pPr>
            <w:r w:rsidRPr="00A15DCB">
              <w:t>SS/PBCH</w:t>
            </w:r>
          </w:p>
          <w:p w14:paraId="5BCE692C"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18A59A1F" w14:textId="77777777" w:rsidR="000C132F" w:rsidRPr="00A15DCB" w:rsidRDefault="000C132F" w:rsidP="0036007E">
            <w:pPr>
              <w:pStyle w:val="TAC"/>
            </w:pPr>
            <w:r w:rsidRPr="00A15DCB">
              <w:t>dBm/</w:t>
            </w:r>
          </w:p>
          <w:p w14:paraId="241668A3"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0AB8F2BC" w14:textId="30251B80" w:rsidR="000C132F" w:rsidRPr="00A15DCB" w:rsidRDefault="000C132F" w:rsidP="0036007E">
            <w:pPr>
              <w:pStyle w:val="TAC"/>
            </w:pPr>
            <w:r w:rsidRPr="00A15DCB">
              <w:t>-</w:t>
            </w:r>
            <w:r w:rsidR="0020433A" w:rsidRPr="00A15DCB">
              <w:t>99</w:t>
            </w:r>
          </w:p>
        </w:tc>
        <w:tc>
          <w:tcPr>
            <w:tcW w:w="2679" w:type="pct"/>
            <w:tcBorders>
              <w:top w:val="single" w:sz="4" w:space="0" w:color="auto"/>
              <w:left w:val="single" w:sz="4" w:space="0" w:color="auto"/>
              <w:bottom w:val="single" w:sz="4" w:space="0" w:color="auto"/>
              <w:right w:val="single" w:sz="4" w:space="0" w:color="auto"/>
            </w:tcBorders>
            <w:hideMark/>
          </w:tcPr>
          <w:p w14:paraId="7444CEA4" w14:textId="1A9CC44F"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 xml:space="preserve">&lt; </w:t>
            </w:r>
            <w:r w:rsidRPr="00A15DCB">
              <w:rPr>
                <w:i/>
              </w:rPr>
              <w:t>rsrp-ThresholdMsg3</w:t>
            </w:r>
          </w:p>
        </w:tc>
      </w:tr>
      <w:tr w:rsidR="000C132F" w:rsidRPr="00A15DCB" w14:paraId="45BD1985"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51690A4D" w14:textId="77777777" w:rsidR="000C132F" w:rsidRPr="00A15DCB" w:rsidRDefault="000C132F" w:rsidP="0036007E">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0288CC3A" w14:textId="77777777" w:rsidR="000C132F" w:rsidRPr="00A15DCB" w:rsidRDefault="000C132F" w:rsidP="000C132F"/>
    <w:p w14:paraId="550F766E" w14:textId="77777777" w:rsidR="000C132F" w:rsidRPr="00A15DCB" w:rsidRDefault="000C132F" w:rsidP="000C132F">
      <w:pPr>
        <w:pStyle w:val="TH"/>
      </w:pPr>
      <w:r w:rsidRPr="00A15DCB">
        <w:lastRenderedPageBreak/>
        <w:t>Table 7.1.1.1.18.3.2-3: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
        <w:gridCol w:w="4319"/>
        <w:gridCol w:w="544"/>
        <w:gridCol w:w="3237"/>
        <w:gridCol w:w="447"/>
        <w:gridCol w:w="827"/>
      </w:tblGrid>
      <w:tr w:rsidR="000C132F" w:rsidRPr="00A15DCB" w14:paraId="76754758" w14:textId="77777777" w:rsidTr="00EC2D33">
        <w:tc>
          <w:tcPr>
            <w:tcW w:w="245" w:type="pct"/>
            <w:vMerge w:val="restart"/>
            <w:tcBorders>
              <w:top w:val="single" w:sz="4" w:space="0" w:color="auto"/>
              <w:left w:val="single" w:sz="4" w:space="0" w:color="auto"/>
              <w:right w:val="single" w:sz="4" w:space="0" w:color="auto"/>
            </w:tcBorders>
          </w:tcPr>
          <w:p w14:paraId="4D3F3DFE" w14:textId="77777777" w:rsidR="000C132F" w:rsidRPr="00A15DCB" w:rsidRDefault="000C132F" w:rsidP="0036007E">
            <w:pPr>
              <w:pStyle w:val="TAH"/>
            </w:pPr>
            <w:r w:rsidRPr="00A15DCB">
              <w:t>St</w:t>
            </w:r>
          </w:p>
        </w:tc>
        <w:tc>
          <w:tcPr>
            <w:tcW w:w="2191" w:type="pct"/>
            <w:tcBorders>
              <w:top w:val="single" w:sz="4" w:space="0" w:color="auto"/>
              <w:left w:val="single" w:sz="4" w:space="0" w:color="auto"/>
              <w:bottom w:val="nil"/>
              <w:right w:val="single" w:sz="4" w:space="0" w:color="auto"/>
            </w:tcBorders>
          </w:tcPr>
          <w:p w14:paraId="0E3A1690" w14:textId="77777777" w:rsidR="000C132F" w:rsidRPr="00A15DCB" w:rsidRDefault="000C132F" w:rsidP="0036007E">
            <w:pPr>
              <w:pStyle w:val="TAH"/>
            </w:pPr>
            <w:r w:rsidRPr="00A15DCB">
              <w:t>Procedure</w:t>
            </w:r>
          </w:p>
        </w:tc>
        <w:tc>
          <w:tcPr>
            <w:tcW w:w="1918" w:type="pct"/>
            <w:gridSpan w:val="2"/>
            <w:tcBorders>
              <w:top w:val="single" w:sz="4" w:space="0" w:color="auto"/>
              <w:left w:val="single" w:sz="4" w:space="0" w:color="auto"/>
              <w:bottom w:val="single" w:sz="4" w:space="0" w:color="auto"/>
              <w:right w:val="single" w:sz="4" w:space="0" w:color="auto"/>
            </w:tcBorders>
          </w:tcPr>
          <w:p w14:paraId="65804B42" w14:textId="77777777" w:rsidR="000C132F" w:rsidRPr="00A15DCB" w:rsidRDefault="000C132F" w:rsidP="0036007E">
            <w:pPr>
              <w:pStyle w:val="TAH"/>
            </w:pPr>
            <w:r w:rsidRPr="00A15DCB">
              <w:t>Message Sequence</w:t>
            </w:r>
          </w:p>
        </w:tc>
        <w:tc>
          <w:tcPr>
            <w:tcW w:w="227" w:type="pct"/>
            <w:vMerge w:val="restart"/>
            <w:tcBorders>
              <w:top w:val="single" w:sz="4" w:space="0" w:color="auto"/>
              <w:left w:val="single" w:sz="4" w:space="0" w:color="auto"/>
              <w:right w:val="single" w:sz="4" w:space="0" w:color="auto"/>
            </w:tcBorders>
          </w:tcPr>
          <w:p w14:paraId="05D3FE9E" w14:textId="77777777" w:rsidR="000C132F" w:rsidRPr="00A15DCB" w:rsidRDefault="000C132F" w:rsidP="0036007E">
            <w:pPr>
              <w:pStyle w:val="TAH"/>
            </w:pPr>
            <w:r w:rsidRPr="00A15DCB">
              <w:t>TP</w:t>
            </w:r>
          </w:p>
        </w:tc>
        <w:tc>
          <w:tcPr>
            <w:tcW w:w="420" w:type="pct"/>
            <w:vMerge w:val="restart"/>
            <w:tcBorders>
              <w:top w:val="single" w:sz="4" w:space="0" w:color="auto"/>
              <w:left w:val="single" w:sz="4" w:space="0" w:color="auto"/>
              <w:right w:val="single" w:sz="4" w:space="0" w:color="auto"/>
            </w:tcBorders>
          </w:tcPr>
          <w:p w14:paraId="30DBAC7F" w14:textId="77777777" w:rsidR="000C132F" w:rsidRPr="00A15DCB" w:rsidRDefault="000C132F" w:rsidP="0036007E">
            <w:pPr>
              <w:pStyle w:val="TAH"/>
            </w:pPr>
            <w:r w:rsidRPr="00A15DCB">
              <w:t>Verdict</w:t>
            </w:r>
          </w:p>
        </w:tc>
      </w:tr>
      <w:tr w:rsidR="000C132F" w:rsidRPr="00A15DCB" w14:paraId="44130A23" w14:textId="77777777" w:rsidTr="00EC2D33">
        <w:tc>
          <w:tcPr>
            <w:tcW w:w="245" w:type="pct"/>
            <w:vMerge/>
            <w:tcBorders>
              <w:left w:val="single" w:sz="4" w:space="0" w:color="auto"/>
              <w:bottom w:val="single" w:sz="4" w:space="0" w:color="auto"/>
              <w:right w:val="single" w:sz="4" w:space="0" w:color="auto"/>
            </w:tcBorders>
          </w:tcPr>
          <w:p w14:paraId="0C3EF88D" w14:textId="77777777" w:rsidR="000C132F" w:rsidRPr="00A15DCB" w:rsidRDefault="000C132F" w:rsidP="0036007E">
            <w:pPr>
              <w:keepNext/>
              <w:keepLines/>
              <w:spacing w:after="0"/>
              <w:jc w:val="center"/>
              <w:rPr>
                <w:sz w:val="18"/>
                <w:lang w:eastAsia="sv-SE"/>
              </w:rPr>
            </w:pPr>
          </w:p>
        </w:tc>
        <w:tc>
          <w:tcPr>
            <w:tcW w:w="2191" w:type="pct"/>
            <w:tcBorders>
              <w:top w:val="nil"/>
              <w:left w:val="single" w:sz="4" w:space="0" w:color="auto"/>
              <w:bottom w:val="single" w:sz="4" w:space="0" w:color="auto"/>
              <w:right w:val="single" w:sz="4" w:space="0" w:color="auto"/>
            </w:tcBorders>
          </w:tcPr>
          <w:p w14:paraId="66D1FD2E" w14:textId="77777777" w:rsidR="000C132F" w:rsidRPr="00A15DCB" w:rsidRDefault="000C132F" w:rsidP="0036007E">
            <w:pPr>
              <w:pStyle w:val="TAH"/>
            </w:pPr>
          </w:p>
        </w:tc>
        <w:tc>
          <w:tcPr>
            <w:tcW w:w="276" w:type="pct"/>
            <w:tcBorders>
              <w:top w:val="single" w:sz="4" w:space="0" w:color="auto"/>
              <w:left w:val="single" w:sz="4" w:space="0" w:color="auto"/>
              <w:bottom w:val="single" w:sz="4" w:space="0" w:color="auto"/>
              <w:right w:val="single" w:sz="4" w:space="0" w:color="auto"/>
            </w:tcBorders>
          </w:tcPr>
          <w:p w14:paraId="20EAC440" w14:textId="77777777" w:rsidR="000C132F" w:rsidRPr="00A15DCB" w:rsidRDefault="000C132F" w:rsidP="0036007E">
            <w:pPr>
              <w:pStyle w:val="TAH"/>
            </w:pPr>
            <w:r w:rsidRPr="00A15DCB">
              <w:t>U - S</w:t>
            </w:r>
          </w:p>
        </w:tc>
        <w:tc>
          <w:tcPr>
            <w:tcW w:w="1642" w:type="pct"/>
            <w:tcBorders>
              <w:top w:val="single" w:sz="4" w:space="0" w:color="auto"/>
              <w:left w:val="single" w:sz="4" w:space="0" w:color="auto"/>
              <w:bottom w:val="single" w:sz="4" w:space="0" w:color="auto"/>
              <w:right w:val="single" w:sz="4" w:space="0" w:color="auto"/>
            </w:tcBorders>
          </w:tcPr>
          <w:p w14:paraId="69778C5C" w14:textId="77777777" w:rsidR="000C132F" w:rsidRPr="00A15DCB" w:rsidRDefault="000C132F" w:rsidP="0036007E">
            <w:pPr>
              <w:pStyle w:val="TAH"/>
            </w:pPr>
            <w:r w:rsidRPr="00A15DCB">
              <w:t>Message</w:t>
            </w:r>
          </w:p>
        </w:tc>
        <w:tc>
          <w:tcPr>
            <w:tcW w:w="227" w:type="pct"/>
            <w:vMerge/>
            <w:tcBorders>
              <w:left w:val="single" w:sz="4" w:space="0" w:color="auto"/>
              <w:bottom w:val="single" w:sz="4" w:space="0" w:color="auto"/>
              <w:right w:val="single" w:sz="4" w:space="0" w:color="auto"/>
            </w:tcBorders>
          </w:tcPr>
          <w:p w14:paraId="2A509FB5" w14:textId="77777777" w:rsidR="000C132F" w:rsidRPr="00A15DCB" w:rsidRDefault="000C132F" w:rsidP="0036007E">
            <w:pPr>
              <w:keepNext/>
              <w:keepLines/>
              <w:spacing w:after="0"/>
              <w:jc w:val="center"/>
              <w:rPr>
                <w:sz w:val="18"/>
                <w:lang w:eastAsia="sv-SE"/>
              </w:rPr>
            </w:pPr>
          </w:p>
        </w:tc>
        <w:tc>
          <w:tcPr>
            <w:tcW w:w="420" w:type="pct"/>
            <w:vMerge/>
            <w:tcBorders>
              <w:left w:val="single" w:sz="4" w:space="0" w:color="auto"/>
              <w:bottom w:val="single" w:sz="4" w:space="0" w:color="auto"/>
              <w:right w:val="single" w:sz="4" w:space="0" w:color="auto"/>
            </w:tcBorders>
          </w:tcPr>
          <w:p w14:paraId="720BA703" w14:textId="77777777" w:rsidR="000C132F" w:rsidRPr="00A15DCB" w:rsidRDefault="000C132F" w:rsidP="0036007E">
            <w:pPr>
              <w:keepNext/>
              <w:keepLines/>
              <w:spacing w:after="0"/>
              <w:jc w:val="center"/>
              <w:rPr>
                <w:sz w:val="18"/>
                <w:lang w:eastAsia="sv-SE"/>
              </w:rPr>
            </w:pPr>
          </w:p>
        </w:tc>
      </w:tr>
      <w:tr w:rsidR="00EC2D33" w:rsidRPr="00A15DCB" w14:paraId="1CBFB19E" w14:textId="77777777" w:rsidTr="00EC2D33">
        <w:tc>
          <w:tcPr>
            <w:tcW w:w="245" w:type="pct"/>
            <w:tcBorders>
              <w:left w:val="single" w:sz="4" w:space="0" w:color="auto"/>
              <w:bottom w:val="single" w:sz="4" w:space="0" w:color="auto"/>
              <w:right w:val="single" w:sz="4" w:space="0" w:color="auto"/>
            </w:tcBorders>
          </w:tcPr>
          <w:p w14:paraId="430E48D5" w14:textId="7F123FA0" w:rsidR="00EC2D33" w:rsidRPr="00A15DCB" w:rsidRDefault="00EC2D33" w:rsidP="00EC2D33">
            <w:pPr>
              <w:pStyle w:val="TAC"/>
              <w:rPr>
                <w:lang w:eastAsia="sv-SE"/>
              </w:rPr>
            </w:pPr>
            <w:r w:rsidRPr="00A15DCB">
              <w:rPr>
                <w:lang w:eastAsia="sv-SE"/>
              </w:rPr>
              <w:t>0A</w:t>
            </w:r>
          </w:p>
        </w:tc>
        <w:tc>
          <w:tcPr>
            <w:tcW w:w="2191" w:type="pct"/>
            <w:tcBorders>
              <w:top w:val="nil"/>
              <w:left w:val="single" w:sz="4" w:space="0" w:color="auto"/>
              <w:bottom w:val="single" w:sz="4" w:space="0" w:color="auto"/>
              <w:right w:val="single" w:sz="4" w:space="0" w:color="auto"/>
            </w:tcBorders>
          </w:tcPr>
          <w:p w14:paraId="160CF3D1" w14:textId="179AB07F" w:rsidR="00EC2D33" w:rsidRPr="00A15DCB" w:rsidRDefault="00EC2D33" w:rsidP="00EC2D33">
            <w:pPr>
              <w:pStyle w:val="TAL"/>
            </w:pPr>
            <w:r w:rsidRPr="00A15DCB">
              <w:t>The SS changes NR Cell 1 power level according to the row "T1" in Table 7.1.1.1.18.3.2-1/2</w:t>
            </w:r>
          </w:p>
        </w:tc>
        <w:tc>
          <w:tcPr>
            <w:tcW w:w="276" w:type="pct"/>
            <w:tcBorders>
              <w:top w:val="single" w:sz="4" w:space="0" w:color="auto"/>
              <w:left w:val="single" w:sz="4" w:space="0" w:color="auto"/>
              <w:bottom w:val="single" w:sz="4" w:space="0" w:color="auto"/>
              <w:right w:val="single" w:sz="4" w:space="0" w:color="auto"/>
            </w:tcBorders>
          </w:tcPr>
          <w:p w14:paraId="09F243A3" w14:textId="6F64F9AA" w:rsidR="00EC2D33" w:rsidRPr="00A15DCB" w:rsidRDefault="00EC2D33" w:rsidP="00EC2D33">
            <w:pPr>
              <w:pStyle w:val="TAH"/>
            </w:pPr>
            <w:r w:rsidRPr="00A15DCB">
              <w:rPr>
                <w:lang w:eastAsia="zh-CN"/>
              </w:rPr>
              <w:t>-</w:t>
            </w:r>
          </w:p>
        </w:tc>
        <w:tc>
          <w:tcPr>
            <w:tcW w:w="1642" w:type="pct"/>
            <w:tcBorders>
              <w:top w:val="single" w:sz="4" w:space="0" w:color="auto"/>
              <w:left w:val="single" w:sz="4" w:space="0" w:color="auto"/>
              <w:bottom w:val="single" w:sz="4" w:space="0" w:color="auto"/>
              <w:right w:val="single" w:sz="4" w:space="0" w:color="auto"/>
            </w:tcBorders>
          </w:tcPr>
          <w:p w14:paraId="2E198C39" w14:textId="0FCACFB8" w:rsidR="00EC2D33" w:rsidRPr="00A15DCB" w:rsidRDefault="00EC2D33" w:rsidP="00EC2D33">
            <w:pPr>
              <w:pStyle w:val="TAH"/>
            </w:pPr>
            <w:r w:rsidRPr="00A15DCB">
              <w:rPr>
                <w:lang w:eastAsia="zh-CN"/>
              </w:rPr>
              <w:t>-</w:t>
            </w:r>
          </w:p>
        </w:tc>
        <w:tc>
          <w:tcPr>
            <w:tcW w:w="227" w:type="pct"/>
            <w:tcBorders>
              <w:left w:val="single" w:sz="4" w:space="0" w:color="auto"/>
              <w:bottom w:val="single" w:sz="4" w:space="0" w:color="auto"/>
              <w:right w:val="single" w:sz="4" w:space="0" w:color="auto"/>
            </w:tcBorders>
          </w:tcPr>
          <w:p w14:paraId="25252F8A" w14:textId="728F7B1D" w:rsidR="00EC2D33" w:rsidRPr="00A15DCB" w:rsidRDefault="00EC2D33" w:rsidP="00EC2D33">
            <w:pPr>
              <w:keepNext/>
              <w:keepLines/>
              <w:spacing w:after="0"/>
              <w:jc w:val="center"/>
              <w:rPr>
                <w:sz w:val="18"/>
                <w:lang w:eastAsia="sv-SE"/>
              </w:rPr>
            </w:pPr>
            <w:r w:rsidRPr="00A15DCB">
              <w:rPr>
                <w:lang w:eastAsia="zh-CN"/>
              </w:rPr>
              <w:t>-</w:t>
            </w:r>
          </w:p>
        </w:tc>
        <w:tc>
          <w:tcPr>
            <w:tcW w:w="420" w:type="pct"/>
            <w:tcBorders>
              <w:left w:val="single" w:sz="4" w:space="0" w:color="auto"/>
              <w:bottom w:val="single" w:sz="4" w:space="0" w:color="auto"/>
              <w:right w:val="single" w:sz="4" w:space="0" w:color="auto"/>
            </w:tcBorders>
          </w:tcPr>
          <w:p w14:paraId="1E9D89E4" w14:textId="05730D5C" w:rsidR="00EC2D33" w:rsidRPr="00A15DCB" w:rsidRDefault="00EC2D33" w:rsidP="00EC2D33">
            <w:pPr>
              <w:keepNext/>
              <w:keepLines/>
              <w:spacing w:after="0"/>
              <w:jc w:val="center"/>
              <w:rPr>
                <w:sz w:val="18"/>
                <w:lang w:eastAsia="sv-SE"/>
              </w:rPr>
            </w:pPr>
            <w:r w:rsidRPr="00A15DCB">
              <w:rPr>
                <w:lang w:eastAsia="zh-CN"/>
              </w:rPr>
              <w:t>-</w:t>
            </w:r>
          </w:p>
        </w:tc>
      </w:tr>
      <w:tr w:rsidR="00EC2D33" w:rsidRPr="00A15DCB" w14:paraId="150E7A6D" w14:textId="77777777" w:rsidTr="00EC2D33">
        <w:tc>
          <w:tcPr>
            <w:tcW w:w="245" w:type="pct"/>
            <w:tcBorders>
              <w:top w:val="single" w:sz="4" w:space="0" w:color="auto"/>
              <w:left w:val="single" w:sz="4" w:space="0" w:color="auto"/>
              <w:bottom w:val="single" w:sz="4" w:space="0" w:color="auto"/>
              <w:right w:val="single" w:sz="4" w:space="0" w:color="auto"/>
            </w:tcBorders>
          </w:tcPr>
          <w:p w14:paraId="2978B7DC" w14:textId="77777777" w:rsidR="00EC2D33" w:rsidRPr="00A15DCB" w:rsidRDefault="00EC2D33" w:rsidP="00EC2D33">
            <w:pPr>
              <w:pStyle w:val="TAC"/>
              <w:rPr>
                <w:rFonts w:cs="Arial"/>
              </w:rPr>
            </w:pPr>
            <w:r w:rsidRPr="00A15DCB">
              <w:rPr>
                <w:rFonts w:cs="Arial"/>
              </w:rPr>
              <w:t>1</w:t>
            </w:r>
          </w:p>
        </w:tc>
        <w:tc>
          <w:tcPr>
            <w:tcW w:w="2191" w:type="pct"/>
            <w:tcBorders>
              <w:top w:val="single" w:sz="4" w:space="0" w:color="auto"/>
              <w:left w:val="single" w:sz="4" w:space="0" w:color="auto"/>
              <w:bottom w:val="single" w:sz="4" w:space="0" w:color="auto"/>
              <w:right w:val="single" w:sz="4" w:space="0" w:color="auto"/>
            </w:tcBorders>
          </w:tcPr>
          <w:p w14:paraId="17322FEB" w14:textId="77777777" w:rsidR="00EC2D33" w:rsidRPr="00A15DCB" w:rsidDel="004D1A24" w:rsidRDefault="00EC2D33" w:rsidP="00EC2D33">
            <w:pPr>
              <w:pStyle w:val="TAL"/>
              <w:rPr>
                <w:rFonts w:cs="Arial"/>
              </w:rPr>
            </w:pPr>
            <w:r w:rsidRPr="00A15DCB">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7B64F84D"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6B968912" w14:textId="77777777" w:rsidR="00EC2D33" w:rsidRPr="00A15DCB" w:rsidRDefault="00EC2D33" w:rsidP="00EC2D33">
            <w:pPr>
              <w:pStyle w:val="TAL"/>
              <w:rPr>
                <w:rFonts w:cs="Arial"/>
                <w:i/>
                <w:iCs/>
              </w:rPr>
            </w:pPr>
            <w:r w:rsidRPr="00A15DCB">
              <w:t>NR RRC</w:t>
            </w:r>
            <w:r w:rsidRPr="00A15DCB">
              <w:rPr>
                <w:i/>
              </w:rPr>
              <w:t>: Paging</w:t>
            </w:r>
          </w:p>
        </w:tc>
        <w:tc>
          <w:tcPr>
            <w:tcW w:w="227" w:type="pct"/>
            <w:tcBorders>
              <w:top w:val="single" w:sz="4" w:space="0" w:color="auto"/>
              <w:left w:val="single" w:sz="4" w:space="0" w:color="auto"/>
              <w:bottom w:val="single" w:sz="4" w:space="0" w:color="auto"/>
              <w:right w:val="single" w:sz="4" w:space="0" w:color="auto"/>
            </w:tcBorders>
          </w:tcPr>
          <w:p w14:paraId="09157559"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74389E9" w14:textId="77777777" w:rsidR="00EC2D33" w:rsidRPr="00A15DCB" w:rsidRDefault="00EC2D33" w:rsidP="00EC2D33">
            <w:pPr>
              <w:pStyle w:val="TAC"/>
              <w:rPr>
                <w:rFonts w:cs="Arial"/>
              </w:rPr>
            </w:pPr>
            <w:r w:rsidRPr="00A15DCB">
              <w:rPr>
                <w:rFonts w:cs="Arial"/>
              </w:rPr>
              <w:t>-</w:t>
            </w:r>
          </w:p>
        </w:tc>
      </w:tr>
      <w:tr w:rsidR="00EC2D33" w:rsidRPr="00A15DCB" w14:paraId="3B3FF309" w14:textId="77777777" w:rsidTr="00EC2D33">
        <w:tc>
          <w:tcPr>
            <w:tcW w:w="245" w:type="pct"/>
            <w:tcBorders>
              <w:top w:val="single" w:sz="4" w:space="0" w:color="auto"/>
              <w:left w:val="single" w:sz="4" w:space="0" w:color="auto"/>
              <w:bottom w:val="single" w:sz="4" w:space="0" w:color="auto"/>
              <w:right w:val="single" w:sz="4" w:space="0" w:color="auto"/>
            </w:tcBorders>
          </w:tcPr>
          <w:p w14:paraId="677B65B6" w14:textId="77777777" w:rsidR="00EC2D33" w:rsidRPr="00A15DCB" w:rsidRDefault="00EC2D33" w:rsidP="00EC2D33">
            <w:pPr>
              <w:pStyle w:val="TAC"/>
              <w:rPr>
                <w:rFonts w:cs="Arial"/>
                <w:lang w:eastAsia="zh-CN"/>
              </w:rPr>
            </w:pPr>
            <w:r w:rsidRPr="00A15DCB">
              <w:rPr>
                <w:rFonts w:cs="Arial"/>
                <w:lang w:eastAsia="zh-CN"/>
              </w:rPr>
              <w:t>2</w:t>
            </w:r>
          </w:p>
        </w:tc>
        <w:tc>
          <w:tcPr>
            <w:tcW w:w="2191" w:type="pct"/>
            <w:tcBorders>
              <w:top w:val="single" w:sz="4" w:space="0" w:color="auto"/>
              <w:left w:val="single" w:sz="4" w:space="0" w:color="auto"/>
              <w:bottom w:val="single" w:sz="4" w:space="0" w:color="auto"/>
              <w:right w:val="single" w:sz="4" w:space="0" w:color="auto"/>
            </w:tcBorders>
          </w:tcPr>
          <w:p w14:paraId="03F9E737" w14:textId="7900CAF3" w:rsidR="00EC2D33" w:rsidRPr="00A15DCB" w:rsidRDefault="00EC2D33" w:rsidP="00EC2D33">
            <w:pPr>
              <w:pStyle w:val="TAL"/>
              <w:rPr>
                <w:rFonts w:cs="Arial"/>
              </w:rPr>
            </w:pPr>
            <w:r w:rsidRPr="00A15DCB">
              <w:rPr>
                <w:rFonts w:cs="Arial"/>
                <w:lang w:eastAsia="zh-CN"/>
              </w:rPr>
              <w:t>Check</w:t>
            </w:r>
            <w:r w:rsidRPr="00A15DCB">
              <w:rPr>
                <w:rFonts w:cs="Arial"/>
              </w:rPr>
              <w:t>: Does the UE</w:t>
            </w:r>
            <w:r w:rsidRPr="00A15DCB">
              <w:t xml:space="preserve"> transmit a PRACH preamble belonging to the random access resource set </w:t>
            </w:r>
            <w:r w:rsidRPr="00A15DCB">
              <w:rPr>
                <w:lang w:eastAsia="zh-CN"/>
              </w:rPr>
              <w:t>for Msg3 repetition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2527D245"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3BA57C5" w14:textId="77777777" w:rsidR="00EC2D33" w:rsidRPr="00A15DCB" w:rsidRDefault="00EC2D33" w:rsidP="00EC2D33">
            <w:pPr>
              <w:pStyle w:val="TAL"/>
              <w:rPr>
                <w:rFonts w:cs="Arial"/>
                <w:iCs/>
                <w:lang w:eastAsia="zh-CN"/>
              </w:rPr>
            </w:pPr>
            <w:r w:rsidRPr="00A15DCB">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1EC5C49C" w14:textId="77777777" w:rsidR="00EC2D33" w:rsidRPr="00A15DCB" w:rsidRDefault="00EC2D33" w:rsidP="00EC2D33">
            <w:pPr>
              <w:pStyle w:val="TAC"/>
              <w:rPr>
                <w:rFonts w:cs="Arial"/>
                <w:lang w:eastAsia="zh-CN"/>
              </w:rPr>
            </w:pPr>
            <w:r w:rsidRPr="00A15DCB">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24145650"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6777DC1C" w14:textId="77777777" w:rsidTr="00EC2D33">
        <w:tc>
          <w:tcPr>
            <w:tcW w:w="245" w:type="pct"/>
            <w:tcBorders>
              <w:top w:val="single" w:sz="4" w:space="0" w:color="auto"/>
              <w:left w:val="single" w:sz="4" w:space="0" w:color="auto"/>
              <w:bottom w:val="single" w:sz="4" w:space="0" w:color="auto"/>
              <w:right w:val="single" w:sz="4" w:space="0" w:color="auto"/>
            </w:tcBorders>
          </w:tcPr>
          <w:p w14:paraId="1F5B6E0C" w14:textId="77777777" w:rsidR="00EC2D33" w:rsidRPr="00A15DCB" w:rsidRDefault="00EC2D33" w:rsidP="00EC2D33">
            <w:pPr>
              <w:pStyle w:val="TAC"/>
              <w:rPr>
                <w:rFonts w:cs="Arial"/>
                <w:lang w:eastAsia="zh-CN"/>
              </w:rPr>
            </w:pPr>
            <w:r w:rsidRPr="00A15DCB">
              <w:rPr>
                <w:rFonts w:cs="Arial"/>
                <w:lang w:eastAsia="zh-CN"/>
              </w:rPr>
              <w:t>3</w:t>
            </w:r>
          </w:p>
        </w:tc>
        <w:tc>
          <w:tcPr>
            <w:tcW w:w="2191" w:type="pct"/>
            <w:tcBorders>
              <w:top w:val="single" w:sz="4" w:space="0" w:color="auto"/>
              <w:left w:val="single" w:sz="4" w:space="0" w:color="auto"/>
              <w:bottom w:val="single" w:sz="4" w:space="0" w:color="auto"/>
              <w:right w:val="single" w:sz="4" w:space="0" w:color="auto"/>
            </w:tcBorders>
          </w:tcPr>
          <w:p w14:paraId="11998AAB" w14:textId="77777777" w:rsidR="00EC2D33" w:rsidRPr="00A15DCB" w:rsidRDefault="00EC2D33" w:rsidP="00EC2D33">
            <w:pPr>
              <w:pStyle w:val="TAL"/>
              <w:rPr>
                <w:rFonts w:cs="Arial"/>
              </w:rPr>
            </w:pPr>
            <w:r w:rsidRPr="00A15DCB">
              <w:t>The SS transmits Random Access Response with RAPID corresponding to the transmitted Preamble in step 2 and MCS = “0000”.</w:t>
            </w:r>
          </w:p>
        </w:tc>
        <w:tc>
          <w:tcPr>
            <w:tcW w:w="276" w:type="pct"/>
            <w:tcBorders>
              <w:top w:val="single" w:sz="4" w:space="0" w:color="auto"/>
              <w:left w:val="single" w:sz="4" w:space="0" w:color="auto"/>
              <w:bottom w:val="single" w:sz="4" w:space="0" w:color="auto"/>
              <w:right w:val="single" w:sz="4" w:space="0" w:color="auto"/>
            </w:tcBorders>
          </w:tcPr>
          <w:p w14:paraId="4A698076"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4C720D80" w14:textId="77777777" w:rsidR="00EC2D33" w:rsidRPr="00A15DCB" w:rsidRDefault="00EC2D33" w:rsidP="00EC2D33">
            <w:pPr>
              <w:pStyle w:val="TAL"/>
              <w:rPr>
                <w:rFonts w:cs="Arial"/>
              </w:rPr>
            </w:pPr>
            <w:r w:rsidRPr="00A15DCB">
              <w:t>Random Access Response</w:t>
            </w:r>
          </w:p>
        </w:tc>
        <w:tc>
          <w:tcPr>
            <w:tcW w:w="227" w:type="pct"/>
            <w:tcBorders>
              <w:top w:val="single" w:sz="4" w:space="0" w:color="auto"/>
              <w:left w:val="single" w:sz="4" w:space="0" w:color="auto"/>
              <w:bottom w:val="single" w:sz="4" w:space="0" w:color="auto"/>
              <w:right w:val="single" w:sz="4" w:space="0" w:color="auto"/>
            </w:tcBorders>
          </w:tcPr>
          <w:p w14:paraId="4E7CD126"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707CFE" w14:textId="77777777" w:rsidR="00EC2D33" w:rsidRPr="00A15DCB" w:rsidRDefault="00EC2D33" w:rsidP="00EC2D33">
            <w:pPr>
              <w:pStyle w:val="TAC"/>
              <w:rPr>
                <w:rFonts w:cs="Arial"/>
              </w:rPr>
            </w:pPr>
            <w:r w:rsidRPr="00A15DCB">
              <w:rPr>
                <w:rFonts w:cs="Arial"/>
              </w:rPr>
              <w:t>-</w:t>
            </w:r>
          </w:p>
        </w:tc>
      </w:tr>
      <w:tr w:rsidR="00EC2D33" w:rsidRPr="00A15DCB" w14:paraId="01D34FD2" w14:textId="77777777" w:rsidTr="00EC2D33">
        <w:tc>
          <w:tcPr>
            <w:tcW w:w="245" w:type="pct"/>
            <w:tcBorders>
              <w:top w:val="single" w:sz="4" w:space="0" w:color="auto"/>
              <w:left w:val="single" w:sz="4" w:space="0" w:color="auto"/>
              <w:bottom w:val="single" w:sz="4" w:space="0" w:color="auto"/>
              <w:right w:val="single" w:sz="4" w:space="0" w:color="auto"/>
            </w:tcBorders>
          </w:tcPr>
          <w:p w14:paraId="7C441514" w14:textId="77777777" w:rsidR="00EC2D33" w:rsidRPr="00A15DCB" w:rsidRDefault="00EC2D33" w:rsidP="00EC2D33">
            <w:pPr>
              <w:pStyle w:val="TAC"/>
              <w:rPr>
                <w:rFonts w:cs="Arial"/>
                <w:lang w:eastAsia="zh-CN"/>
              </w:rPr>
            </w:pPr>
            <w:r w:rsidRPr="00A15DCB">
              <w:rPr>
                <w:rFonts w:cs="Arial"/>
                <w:lang w:eastAsia="zh-CN"/>
              </w:rPr>
              <w:t>4</w:t>
            </w:r>
          </w:p>
        </w:tc>
        <w:tc>
          <w:tcPr>
            <w:tcW w:w="2191" w:type="pct"/>
            <w:tcBorders>
              <w:top w:val="single" w:sz="4" w:space="0" w:color="auto"/>
              <w:left w:val="single" w:sz="4" w:space="0" w:color="auto"/>
              <w:bottom w:val="single" w:sz="4" w:space="0" w:color="auto"/>
              <w:right w:val="single" w:sz="4" w:space="0" w:color="auto"/>
            </w:tcBorders>
          </w:tcPr>
          <w:p w14:paraId="5AE9AA95" w14:textId="77777777" w:rsidR="00EC2D33" w:rsidRPr="00A15DCB" w:rsidRDefault="00EC2D33" w:rsidP="00EC2D33">
            <w:pPr>
              <w:pStyle w:val="TAL"/>
            </w:pPr>
            <w:r w:rsidRPr="00A15DCB">
              <w:rPr>
                <w:rFonts w:cs="Arial"/>
                <w:lang w:eastAsia="zh-CN"/>
              </w:rPr>
              <w:t xml:space="preserve">Check: </w:t>
            </w:r>
            <w:r w:rsidRPr="00A15DCB">
              <w:t xml:space="preserve">Does the UE transmit a MAC PDU containing an </w:t>
            </w:r>
            <w:r w:rsidRPr="00A15DCB">
              <w:rPr>
                <w:i/>
                <w:iCs/>
              </w:rPr>
              <w:t>RRCSetupRequest</w:t>
            </w:r>
            <w:r w:rsidRPr="00A15DCB">
              <w:t xml:space="preserve"> message and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every slot which is suitable for UL transmission in the next consecutive N-1</w:t>
            </w:r>
            <w:r w:rsidRPr="00A15DCB">
              <w:rPr>
                <w:rFonts w:eastAsia="DengXian"/>
                <w:lang w:eastAsia="zh-CN"/>
              </w:rPr>
              <w:t xml:space="preserve"> </w:t>
            </w:r>
            <w:r w:rsidRPr="00A15DCB">
              <w:rPr>
                <w:rFonts w:eastAsia="DengXian"/>
              </w:rPr>
              <w:t>slots</w:t>
            </w:r>
            <w:r w:rsidRPr="00A15DCB">
              <w:rPr>
                <w:rFonts w:eastAsia="DengXian"/>
                <w:lang w:eastAsia="zh-CN"/>
              </w:rPr>
              <w:t xml:space="preserve"> with same resource allocation but different redundancy version?</w:t>
            </w:r>
          </w:p>
          <w:p w14:paraId="5141FBF5" w14:textId="77777777" w:rsidR="00EC2D33" w:rsidRPr="00A15DCB" w:rsidRDefault="00EC2D33" w:rsidP="00EC2D33">
            <w:pPr>
              <w:pStyle w:val="TAL"/>
              <w:rPr>
                <w:rFonts w:cs="Arial"/>
                <w:lang w:eastAsia="zh-CN"/>
              </w:rPr>
            </w:pPr>
          </w:p>
          <w:p w14:paraId="6B6BBA12" w14:textId="77777777" w:rsidR="00EC2D33" w:rsidRPr="00A15DCB" w:rsidRDefault="00EC2D33" w:rsidP="00EC2D33">
            <w:pPr>
              <w:pStyle w:val="TAL"/>
            </w:pPr>
            <w:r w:rsidRPr="00A15DCB">
              <w:rPr>
                <w:rFonts w:cs="Arial"/>
                <w:lang w:eastAsia="zh-CN"/>
              </w:rPr>
              <w:t xml:space="preserve">NOTE 1: N is the repetition number indicated by the 1st entry of </w:t>
            </w:r>
            <w:r w:rsidRPr="00A15DCB">
              <w:rPr>
                <w:i/>
                <w:iCs/>
              </w:rPr>
              <w:t>numberOfMsg3-RepetitionsList</w:t>
            </w:r>
            <w:r w:rsidRPr="00A15DCB">
              <w:t>.</w:t>
            </w:r>
          </w:p>
          <w:p w14:paraId="1ECE3D1A" w14:textId="2699F34C" w:rsidR="00EC2D33" w:rsidRPr="00A15DCB" w:rsidRDefault="00EC2D33" w:rsidP="00EC2D33">
            <w:pPr>
              <w:pStyle w:val="TAL"/>
              <w:rPr>
                <w:rFonts w:cs="Arial"/>
              </w:rPr>
            </w:pPr>
            <w:r w:rsidRPr="00A15DCB">
              <w:rPr>
                <w:rFonts w:eastAsia="DengXian"/>
                <w:lang w:eastAsia="zh-CN"/>
              </w:rPr>
              <w:t xml:space="preserve">NOTE 2: </w:t>
            </w:r>
            <w:r w:rsidRPr="00A15DCB">
              <w:rPr>
                <w:rFonts w:eastAsia="DengXian"/>
              </w:rPr>
              <w:t xml:space="preserve">The </w:t>
            </w:r>
            <w:r w:rsidRPr="00A15DCB">
              <w:rPr>
                <w:rFonts w:eastAsia="DengXian"/>
                <w:lang w:eastAsia="zh-CN"/>
              </w:rPr>
              <w:t>redundancy version for the first transmission and all possible repetitions are set in the following order {0, 2, 3, 1} according to TS 38.214 [15] Table 6.1.2.1-2, first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690ACBF6" w14:textId="77777777" w:rsidR="00EC2D33" w:rsidRPr="00A15DCB" w:rsidRDefault="00EC2D33" w:rsidP="00EC2D33">
            <w:pPr>
              <w:pStyle w:val="TAC"/>
              <w:rPr>
                <w:rFonts w:cs="Arial"/>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E3F7B13" w14:textId="77777777" w:rsidR="00EC2D33" w:rsidRPr="00A15DCB" w:rsidRDefault="00EC2D33" w:rsidP="00EC2D33">
            <w:pPr>
              <w:pStyle w:val="TAL"/>
              <w:rPr>
                <w:rFonts w:cs="Arial"/>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4617885" w14:textId="77777777" w:rsidR="00EC2D33" w:rsidRPr="00A15DCB" w:rsidRDefault="00EC2D33" w:rsidP="00EC2D33">
            <w:pPr>
              <w:pStyle w:val="TAC"/>
              <w:rPr>
                <w:rFonts w:cs="Arial"/>
                <w:lang w:eastAsia="zh-CN"/>
              </w:rPr>
            </w:pPr>
            <w:r w:rsidRPr="00A15DCB">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6A596061"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3B42F542" w14:textId="77777777" w:rsidTr="00EC2D33">
        <w:tc>
          <w:tcPr>
            <w:tcW w:w="245" w:type="pct"/>
            <w:tcBorders>
              <w:top w:val="single" w:sz="4" w:space="0" w:color="auto"/>
              <w:left w:val="single" w:sz="4" w:space="0" w:color="auto"/>
              <w:bottom w:val="single" w:sz="4" w:space="0" w:color="auto"/>
              <w:right w:val="single" w:sz="4" w:space="0" w:color="auto"/>
            </w:tcBorders>
          </w:tcPr>
          <w:p w14:paraId="22A9D1F4" w14:textId="77777777" w:rsidR="00EC2D33" w:rsidRPr="00A15DCB" w:rsidRDefault="00EC2D33" w:rsidP="00EC2D33">
            <w:pPr>
              <w:pStyle w:val="TAC"/>
              <w:rPr>
                <w:rFonts w:cs="Arial"/>
                <w:lang w:eastAsia="zh-CN"/>
              </w:rPr>
            </w:pPr>
            <w:r w:rsidRPr="00A15DCB">
              <w:rPr>
                <w:rFonts w:cs="Arial"/>
                <w:lang w:eastAsia="zh-CN"/>
              </w:rPr>
              <w:t>5</w:t>
            </w:r>
          </w:p>
        </w:tc>
        <w:tc>
          <w:tcPr>
            <w:tcW w:w="2191" w:type="pct"/>
            <w:tcBorders>
              <w:top w:val="single" w:sz="4" w:space="0" w:color="auto"/>
              <w:left w:val="single" w:sz="4" w:space="0" w:color="auto"/>
              <w:bottom w:val="single" w:sz="4" w:space="0" w:color="auto"/>
              <w:right w:val="single" w:sz="4" w:space="0" w:color="auto"/>
            </w:tcBorders>
          </w:tcPr>
          <w:p w14:paraId="4B299644" w14:textId="77777777" w:rsidR="001F5583" w:rsidRPr="00A15DCB" w:rsidRDefault="00EC2D33" w:rsidP="001F5583">
            <w:pPr>
              <w:pStyle w:val="TAL"/>
            </w:pPr>
            <w:r w:rsidRPr="00A15DCB">
              <w:t xml:space="preserve">The SS transmits a DCI </w:t>
            </w:r>
            <w:r w:rsidRPr="00A15DCB">
              <w:rPr>
                <w:lang w:eastAsia="zh-CN"/>
              </w:rPr>
              <w:t>format</w:t>
            </w:r>
            <w:r w:rsidRPr="00A15DCB">
              <w:t xml:space="preserve"> 0_0 addressed to TC-RNTI with MCS = “01000” and </w:t>
            </w:r>
            <w:r w:rsidRPr="00A15DCB">
              <w:rPr>
                <w:rFonts w:eastAsia="DengXian"/>
                <w:lang w:eastAsia="zh-CN"/>
              </w:rPr>
              <w:t>rv</w:t>
            </w:r>
            <w:r w:rsidRPr="00A15DCB">
              <w:rPr>
                <w:rFonts w:eastAsia="DengXian"/>
                <w:vertAlign w:val="superscript"/>
                <w:lang w:eastAsia="zh-CN"/>
              </w:rPr>
              <w:t xml:space="preserve">ID </w:t>
            </w:r>
            <w:r w:rsidRPr="00A15DCB">
              <w:rPr>
                <w:rFonts w:eastAsia="DengXian"/>
                <w:lang w:eastAsia="zh-CN"/>
              </w:rPr>
              <w:t>= 2 to indicate Msg.3 retransmission</w:t>
            </w:r>
            <w:r w:rsidRPr="00A15DCB">
              <w:t>.</w:t>
            </w:r>
          </w:p>
          <w:p w14:paraId="67E84CFD" w14:textId="15769CA0" w:rsidR="00EC2D33" w:rsidRPr="00A15DCB" w:rsidRDefault="001F5583" w:rsidP="001F5583">
            <w:pPr>
              <w:pStyle w:val="TAL"/>
              <w:rPr>
                <w:rFonts w:cs="Arial"/>
                <w:lang w:eastAsia="zh-CN"/>
              </w:rPr>
            </w:pPr>
            <w:r w:rsidRPr="00A15DCB">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55DE8477"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548C9B0D" w14:textId="77777777" w:rsidR="00EC2D33" w:rsidRPr="00A15DCB" w:rsidRDefault="00EC2D33" w:rsidP="00EC2D33">
            <w:pPr>
              <w:pStyle w:val="TAL"/>
              <w:rPr>
                <w:lang w:eastAsia="zh-CN"/>
              </w:rPr>
            </w:pPr>
            <w:r w:rsidRPr="00A15DCB">
              <w:rPr>
                <w:lang w:eastAsia="zh-CN"/>
              </w:rPr>
              <w:t>DCI format 0_0 (TC-RNTI)</w:t>
            </w:r>
          </w:p>
        </w:tc>
        <w:tc>
          <w:tcPr>
            <w:tcW w:w="227" w:type="pct"/>
            <w:tcBorders>
              <w:top w:val="single" w:sz="4" w:space="0" w:color="auto"/>
              <w:left w:val="single" w:sz="4" w:space="0" w:color="auto"/>
              <w:bottom w:val="single" w:sz="4" w:space="0" w:color="auto"/>
              <w:right w:val="single" w:sz="4" w:space="0" w:color="auto"/>
            </w:tcBorders>
          </w:tcPr>
          <w:p w14:paraId="3125290D"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79A49DB4"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5AFD8C90" w14:textId="77777777" w:rsidTr="00EC2D33">
        <w:tc>
          <w:tcPr>
            <w:tcW w:w="245" w:type="pct"/>
            <w:tcBorders>
              <w:top w:val="single" w:sz="4" w:space="0" w:color="auto"/>
              <w:left w:val="single" w:sz="4" w:space="0" w:color="auto"/>
              <w:bottom w:val="single" w:sz="4" w:space="0" w:color="auto"/>
              <w:right w:val="single" w:sz="4" w:space="0" w:color="auto"/>
            </w:tcBorders>
          </w:tcPr>
          <w:p w14:paraId="12C7A9FD" w14:textId="77777777" w:rsidR="00EC2D33" w:rsidRPr="00A15DCB" w:rsidRDefault="00EC2D33" w:rsidP="00EC2D33">
            <w:pPr>
              <w:pStyle w:val="TAC"/>
              <w:rPr>
                <w:rFonts w:cs="Arial"/>
                <w:lang w:eastAsia="zh-CN"/>
              </w:rPr>
            </w:pPr>
            <w:r w:rsidRPr="00A15DCB">
              <w:rPr>
                <w:rFonts w:cs="Arial"/>
                <w:lang w:eastAsia="zh-CN"/>
              </w:rPr>
              <w:t>6</w:t>
            </w:r>
          </w:p>
        </w:tc>
        <w:tc>
          <w:tcPr>
            <w:tcW w:w="2191" w:type="pct"/>
            <w:tcBorders>
              <w:top w:val="single" w:sz="4" w:space="0" w:color="auto"/>
              <w:left w:val="single" w:sz="4" w:space="0" w:color="auto"/>
              <w:bottom w:val="single" w:sz="4" w:space="0" w:color="auto"/>
              <w:right w:val="single" w:sz="4" w:space="0" w:color="auto"/>
            </w:tcBorders>
          </w:tcPr>
          <w:p w14:paraId="10D10D8E" w14:textId="77777777" w:rsidR="00EC2D33" w:rsidRPr="00A15DCB" w:rsidRDefault="00EC2D33" w:rsidP="00EC2D33">
            <w:pPr>
              <w:pStyle w:val="TAL"/>
            </w:pPr>
            <w:r w:rsidRPr="00A15DCB">
              <w:rPr>
                <w:rFonts w:cs="Arial"/>
                <w:lang w:eastAsia="zh-CN"/>
              </w:rPr>
              <w:t xml:space="preserve">Check: </w:t>
            </w:r>
            <w:r w:rsidRPr="00A15DCB">
              <w:t xml:space="preserve">Does the UE retransmit the MAC PDU containing </w:t>
            </w:r>
            <w:r w:rsidRPr="00A15DCB">
              <w:rPr>
                <w:i/>
                <w:iCs/>
              </w:rPr>
              <w:t>RRCSetupRequest</w:t>
            </w:r>
            <w:r w:rsidRPr="00A15DCB">
              <w:t xml:space="preserve"> message and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every slot which is suitable for UL transmission in the next consecutive N-1</w:t>
            </w:r>
            <w:r w:rsidRPr="00A15DCB">
              <w:rPr>
                <w:rFonts w:eastAsia="DengXian"/>
                <w:lang w:eastAsia="zh-CN"/>
              </w:rPr>
              <w:t xml:space="preserve"> </w:t>
            </w:r>
            <w:r w:rsidRPr="00A15DCB">
              <w:rPr>
                <w:rFonts w:eastAsia="DengXian"/>
              </w:rPr>
              <w:t>slots</w:t>
            </w:r>
            <w:r w:rsidRPr="00A15DCB">
              <w:rPr>
                <w:rFonts w:eastAsia="DengXian"/>
                <w:lang w:eastAsia="zh-CN"/>
              </w:rPr>
              <w:t xml:space="preserve"> with same resource allocation but different redundancy version?</w:t>
            </w:r>
          </w:p>
          <w:p w14:paraId="3F01AE5E" w14:textId="77777777" w:rsidR="00EC2D33" w:rsidRPr="00A15DCB" w:rsidRDefault="00EC2D33" w:rsidP="00EC2D33">
            <w:pPr>
              <w:pStyle w:val="TAL"/>
              <w:rPr>
                <w:rFonts w:cs="Arial"/>
                <w:lang w:eastAsia="zh-CN"/>
              </w:rPr>
            </w:pPr>
          </w:p>
          <w:p w14:paraId="3E8B2550" w14:textId="77777777" w:rsidR="00EC2D33" w:rsidRPr="00A15DCB" w:rsidRDefault="00EC2D33" w:rsidP="00EC2D33">
            <w:pPr>
              <w:pStyle w:val="TAL"/>
            </w:pPr>
            <w:r w:rsidRPr="00A15DCB">
              <w:rPr>
                <w:rFonts w:cs="Arial"/>
                <w:lang w:eastAsia="zh-CN"/>
              </w:rPr>
              <w:t xml:space="preserve">NOTE 1: N is the repetition number indicated by the 2nd entry of </w:t>
            </w:r>
            <w:r w:rsidRPr="00A15DCB">
              <w:rPr>
                <w:i/>
                <w:iCs/>
              </w:rPr>
              <w:t>numberOfMsg3-RepetitionsList</w:t>
            </w:r>
            <w:r w:rsidRPr="00A15DCB">
              <w:t>.</w:t>
            </w:r>
          </w:p>
          <w:p w14:paraId="7B234DBE" w14:textId="22218DC6" w:rsidR="00EC2D33" w:rsidRPr="00A15DCB" w:rsidRDefault="00EC2D33" w:rsidP="00EC2D33">
            <w:pPr>
              <w:pStyle w:val="TAL"/>
            </w:pPr>
            <w:r w:rsidRPr="00A15DCB">
              <w:rPr>
                <w:rFonts w:eastAsia="DengXian"/>
                <w:lang w:eastAsia="zh-CN"/>
              </w:rPr>
              <w:t xml:space="preserve">NOTE 2: </w:t>
            </w:r>
            <w:r w:rsidRPr="00A15DCB">
              <w:rPr>
                <w:rFonts w:eastAsia="DengXian"/>
              </w:rPr>
              <w:t xml:space="preserve">The </w:t>
            </w:r>
            <w:r w:rsidRPr="00A15DCB">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146A7081"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26ACFB7" w14:textId="77777777" w:rsidR="00EC2D33" w:rsidRPr="00A15DCB" w:rsidRDefault="00EC2D33" w:rsidP="00EC2D33">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66AF8AED" w14:textId="77777777" w:rsidR="00EC2D33" w:rsidRPr="00A15DCB" w:rsidRDefault="00EC2D33" w:rsidP="00EC2D33">
            <w:pPr>
              <w:pStyle w:val="TAC"/>
              <w:rPr>
                <w:rFonts w:cs="Arial"/>
                <w:lang w:eastAsia="zh-CN"/>
              </w:rPr>
            </w:pPr>
            <w:r w:rsidRPr="00A15DCB">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77719211"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629FF56F" w14:textId="77777777" w:rsidTr="00EC2D33">
        <w:tc>
          <w:tcPr>
            <w:tcW w:w="245" w:type="pct"/>
            <w:tcBorders>
              <w:top w:val="single" w:sz="4" w:space="0" w:color="auto"/>
              <w:left w:val="single" w:sz="4" w:space="0" w:color="auto"/>
              <w:bottom w:val="single" w:sz="4" w:space="0" w:color="auto"/>
              <w:right w:val="single" w:sz="4" w:space="0" w:color="auto"/>
            </w:tcBorders>
          </w:tcPr>
          <w:p w14:paraId="4C0649DA" w14:textId="77777777" w:rsidR="00EC2D33" w:rsidRPr="00A15DCB" w:rsidRDefault="00EC2D33" w:rsidP="00EC2D33">
            <w:pPr>
              <w:pStyle w:val="TAC"/>
              <w:rPr>
                <w:rFonts w:cs="Arial"/>
                <w:lang w:eastAsia="zh-CN"/>
              </w:rPr>
            </w:pPr>
            <w:r w:rsidRPr="00A15DCB">
              <w:rPr>
                <w:rFonts w:cs="Arial"/>
                <w:lang w:eastAsia="zh-CN"/>
              </w:rPr>
              <w:t>7-12</w:t>
            </w:r>
          </w:p>
        </w:tc>
        <w:tc>
          <w:tcPr>
            <w:tcW w:w="2191" w:type="pct"/>
            <w:tcBorders>
              <w:top w:val="single" w:sz="4" w:space="0" w:color="auto"/>
              <w:left w:val="single" w:sz="4" w:space="0" w:color="auto"/>
              <w:bottom w:val="single" w:sz="4" w:space="0" w:color="auto"/>
              <w:right w:val="single" w:sz="4" w:space="0" w:color="auto"/>
            </w:tcBorders>
          </w:tcPr>
          <w:p w14:paraId="284C0C5C" w14:textId="77777777" w:rsidR="00EC2D33" w:rsidRPr="00A15DCB" w:rsidRDefault="00EC2D33" w:rsidP="00EC2D33">
            <w:pPr>
              <w:pStyle w:val="TAL"/>
              <w:rPr>
                <w:rFonts w:cs="Arial"/>
                <w:lang w:eastAsia="zh-CN"/>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0882E8F0"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212EE58E" w14:textId="77777777" w:rsidR="00EC2D33" w:rsidRPr="00A15DCB" w:rsidRDefault="00EC2D33" w:rsidP="00EC2D33">
            <w:pPr>
              <w:pStyle w:val="TAL"/>
              <w:rPr>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1F292C10"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098C337D"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4658C261" w14:textId="77777777" w:rsidTr="00EC2D33">
        <w:tc>
          <w:tcPr>
            <w:tcW w:w="245" w:type="pct"/>
            <w:tcBorders>
              <w:top w:val="single" w:sz="4" w:space="0" w:color="auto"/>
              <w:left w:val="single" w:sz="4" w:space="0" w:color="auto"/>
              <w:bottom w:val="single" w:sz="4" w:space="0" w:color="auto"/>
              <w:right w:val="single" w:sz="4" w:space="0" w:color="auto"/>
            </w:tcBorders>
          </w:tcPr>
          <w:p w14:paraId="2D9797EA" w14:textId="77777777" w:rsidR="00EC2D33" w:rsidRPr="00A15DCB" w:rsidRDefault="00EC2D33" w:rsidP="00EC2D33">
            <w:pPr>
              <w:pStyle w:val="TAC"/>
              <w:rPr>
                <w:rFonts w:cs="Arial"/>
                <w:lang w:eastAsia="zh-CN"/>
              </w:rPr>
            </w:pPr>
            <w:r w:rsidRPr="00A15DCB">
              <w:rPr>
                <w:rFonts w:cs="Arial"/>
                <w:lang w:eastAsia="zh-CN"/>
              </w:rPr>
              <w:t>13</w:t>
            </w:r>
          </w:p>
        </w:tc>
        <w:tc>
          <w:tcPr>
            <w:tcW w:w="2191" w:type="pct"/>
            <w:tcBorders>
              <w:top w:val="single" w:sz="4" w:space="0" w:color="auto"/>
              <w:left w:val="single" w:sz="4" w:space="0" w:color="auto"/>
              <w:bottom w:val="single" w:sz="4" w:space="0" w:color="auto"/>
              <w:right w:val="single" w:sz="4" w:space="0" w:color="auto"/>
            </w:tcBorders>
          </w:tcPr>
          <w:p w14:paraId="2BABB7C3" w14:textId="77777777" w:rsidR="00EC2D33" w:rsidRPr="00A15DCB" w:rsidRDefault="00EC2D33" w:rsidP="00EC2D33">
            <w:pPr>
              <w:pStyle w:val="TAL"/>
            </w:pPr>
            <w:r w:rsidRPr="00A15DCB">
              <w:t xml:space="preserve">The SS transmits an </w:t>
            </w:r>
            <w:r w:rsidRPr="00A15DCB">
              <w:rPr>
                <w:i/>
              </w:rPr>
              <w:t xml:space="preserve">RRCRelease </w:t>
            </w:r>
            <w:r w:rsidRPr="00A15DCB">
              <w:t>message</w:t>
            </w:r>
            <w:r w:rsidRPr="00A15DCB">
              <w:rPr>
                <w:i/>
              </w:rPr>
              <w:t>.</w:t>
            </w:r>
          </w:p>
        </w:tc>
        <w:tc>
          <w:tcPr>
            <w:tcW w:w="276" w:type="pct"/>
            <w:tcBorders>
              <w:top w:val="single" w:sz="4" w:space="0" w:color="auto"/>
              <w:left w:val="single" w:sz="4" w:space="0" w:color="auto"/>
              <w:bottom w:val="single" w:sz="4" w:space="0" w:color="auto"/>
              <w:right w:val="single" w:sz="4" w:space="0" w:color="auto"/>
            </w:tcBorders>
          </w:tcPr>
          <w:p w14:paraId="75B57FD0"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4EF555CF" w14:textId="77777777" w:rsidR="00EC2D33" w:rsidRPr="00A15DCB" w:rsidRDefault="00EC2D33" w:rsidP="00EC2D33">
            <w:pPr>
              <w:pStyle w:val="TAL"/>
              <w:rPr>
                <w:rFonts w:cs="Arial"/>
                <w:lang w:eastAsia="zh-CN"/>
              </w:rPr>
            </w:pPr>
            <w:r w:rsidRPr="00A15DCB">
              <w:t>NR RRC</w:t>
            </w:r>
            <w:r w:rsidRPr="00A15DCB">
              <w:rPr>
                <w:i/>
              </w:rPr>
              <w:t>: RRCRelease</w:t>
            </w:r>
          </w:p>
        </w:tc>
        <w:tc>
          <w:tcPr>
            <w:tcW w:w="227" w:type="pct"/>
            <w:tcBorders>
              <w:top w:val="single" w:sz="4" w:space="0" w:color="auto"/>
              <w:left w:val="single" w:sz="4" w:space="0" w:color="auto"/>
              <w:bottom w:val="single" w:sz="4" w:space="0" w:color="auto"/>
              <w:right w:val="single" w:sz="4" w:space="0" w:color="auto"/>
            </w:tcBorders>
          </w:tcPr>
          <w:p w14:paraId="34E9BACB"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5AFDA5D" w14:textId="77777777" w:rsidR="00EC2D33" w:rsidRPr="00A15DCB" w:rsidRDefault="00EC2D33" w:rsidP="00EC2D33">
            <w:pPr>
              <w:pStyle w:val="TAC"/>
              <w:rPr>
                <w:rFonts w:cs="Arial"/>
                <w:lang w:eastAsia="zh-CN"/>
              </w:rPr>
            </w:pPr>
            <w:r w:rsidRPr="00A15DCB">
              <w:rPr>
                <w:rFonts w:cs="Arial"/>
              </w:rPr>
              <w:t>-</w:t>
            </w:r>
          </w:p>
        </w:tc>
      </w:tr>
      <w:tr w:rsidR="00EC2D33" w:rsidRPr="00A15DCB" w14:paraId="021B205C" w14:textId="77777777" w:rsidTr="00EC2D33">
        <w:tc>
          <w:tcPr>
            <w:tcW w:w="245" w:type="pct"/>
            <w:tcBorders>
              <w:top w:val="single" w:sz="4" w:space="0" w:color="auto"/>
              <w:left w:val="single" w:sz="4" w:space="0" w:color="auto"/>
              <w:bottom w:val="single" w:sz="4" w:space="0" w:color="auto"/>
              <w:right w:val="single" w:sz="4" w:space="0" w:color="auto"/>
            </w:tcBorders>
          </w:tcPr>
          <w:p w14:paraId="5625DD9A" w14:textId="77777777" w:rsidR="00EC2D33" w:rsidRPr="00A15DCB" w:rsidRDefault="00EC2D33" w:rsidP="00EC2D33">
            <w:pPr>
              <w:pStyle w:val="TAC"/>
              <w:rPr>
                <w:rFonts w:cs="Arial"/>
                <w:lang w:eastAsia="zh-CN"/>
              </w:rPr>
            </w:pPr>
            <w:r w:rsidRPr="00A15DCB">
              <w:rPr>
                <w:rFonts w:cs="Arial"/>
                <w:lang w:eastAsia="zh-CN"/>
              </w:rPr>
              <w:t>14</w:t>
            </w:r>
          </w:p>
        </w:tc>
        <w:tc>
          <w:tcPr>
            <w:tcW w:w="2191" w:type="pct"/>
            <w:tcBorders>
              <w:top w:val="single" w:sz="4" w:space="0" w:color="auto"/>
              <w:left w:val="single" w:sz="4" w:space="0" w:color="auto"/>
              <w:bottom w:val="single" w:sz="4" w:space="0" w:color="auto"/>
              <w:right w:val="single" w:sz="4" w:space="0" w:color="auto"/>
            </w:tcBorders>
          </w:tcPr>
          <w:p w14:paraId="05B33909" w14:textId="2E76D4CC" w:rsidR="00EC2D33" w:rsidRPr="00A15DCB" w:rsidRDefault="00EC2D33" w:rsidP="00EC2D33">
            <w:pPr>
              <w:pStyle w:val="TAL"/>
              <w:rPr>
                <w:szCs w:val="18"/>
              </w:rPr>
            </w:pPr>
            <w:r w:rsidRPr="00A15DCB">
              <w:t>The SS changes NR Cell 1 power level according to the row "T0" in Table 7.1.1.1.18.3.2-1/2</w:t>
            </w:r>
          </w:p>
        </w:tc>
        <w:tc>
          <w:tcPr>
            <w:tcW w:w="276" w:type="pct"/>
            <w:tcBorders>
              <w:top w:val="single" w:sz="4" w:space="0" w:color="auto"/>
              <w:left w:val="single" w:sz="4" w:space="0" w:color="auto"/>
              <w:bottom w:val="single" w:sz="4" w:space="0" w:color="auto"/>
              <w:right w:val="single" w:sz="4" w:space="0" w:color="auto"/>
            </w:tcBorders>
          </w:tcPr>
          <w:p w14:paraId="479FCAD0" w14:textId="77777777" w:rsidR="00EC2D33" w:rsidRPr="00A15DCB" w:rsidRDefault="00EC2D33" w:rsidP="00EC2D33">
            <w:pPr>
              <w:pStyle w:val="TAC"/>
              <w:rPr>
                <w:rFonts w:cs="Arial"/>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8345E69" w14:textId="77777777" w:rsidR="00EC2D33" w:rsidRPr="00A15DCB" w:rsidRDefault="00EC2D33" w:rsidP="00EC2D33">
            <w:pPr>
              <w:pStyle w:val="TAL"/>
              <w:rPr>
                <w:rFonts w:cs="Arial"/>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6C16BB9B" w14:textId="77777777" w:rsidR="00EC2D33" w:rsidRPr="00A15DCB" w:rsidRDefault="00EC2D33" w:rsidP="00EC2D33">
            <w:pPr>
              <w:pStyle w:val="TAC"/>
              <w:rPr>
                <w:rFonts w:cs="Arial"/>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F2824DE" w14:textId="77777777" w:rsidR="00EC2D33" w:rsidRPr="00A15DCB" w:rsidRDefault="00EC2D33" w:rsidP="00EC2D33">
            <w:pPr>
              <w:pStyle w:val="TAC"/>
              <w:rPr>
                <w:rFonts w:cs="Arial"/>
              </w:rPr>
            </w:pPr>
            <w:r w:rsidRPr="00A15DCB">
              <w:rPr>
                <w:rFonts w:cs="Arial"/>
                <w:lang w:eastAsia="zh-CN"/>
              </w:rPr>
              <w:t>-</w:t>
            </w:r>
          </w:p>
        </w:tc>
      </w:tr>
      <w:tr w:rsidR="00EC2D33" w:rsidRPr="00A15DCB" w14:paraId="1DE36DA5" w14:textId="77777777" w:rsidTr="00EC2D33">
        <w:tc>
          <w:tcPr>
            <w:tcW w:w="245" w:type="pct"/>
            <w:tcBorders>
              <w:top w:val="single" w:sz="4" w:space="0" w:color="auto"/>
              <w:left w:val="single" w:sz="4" w:space="0" w:color="auto"/>
              <w:bottom w:val="single" w:sz="4" w:space="0" w:color="auto"/>
              <w:right w:val="single" w:sz="4" w:space="0" w:color="auto"/>
            </w:tcBorders>
          </w:tcPr>
          <w:p w14:paraId="65B51660" w14:textId="77777777" w:rsidR="00EC2D33" w:rsidRPr="00A15DCB" w:rsidRDefault="00EC2D33" w:rsidP="00EC2D33">
            <w:pPr>
              <w:pStyle w:val="TAC"/>
              <w:rPr>
                <w:rFonts w:cs="Arial"/>
                <w:lang w:eastAsia="zh-CN"/>
              </w:rPr>
            </w:pPr>
            <w:r w:rsidRPr="00A15DCB">
              <w:rPr>
                <w:rFonts w:cs="Arial"/>
                <w:lang w:eastAsia="zh-CN"/>
              </w:rPr>
              <w:t>15</w:t>
            </w:r>
          </w:p>
        </w:tc>
        <w:tc>
          <w:tcPr>
            <w:tcW w:w="2191" w:type="pct"/>
            <w:tcBorders>
              <w:top w:val="single" w:sz="4" w:space="0" w:color="auto"/>
              <w:left w:val="single" w:sz="4" w:space="0" w:color="auto"/>
              <w:bottom w:val="single" w:sz="4" w:space="0" w:color="auto"/>
              <w:right w:val="single" w:sz="4" w:space="0" w:color="auto"/>
            </w:tcBorders>
          </w:tcPr>
          <w:p w14:paraId="6F28607A" w14:textId="77777777" w:rsidR="00EC2D33" w:rsidRPr="00A15DCB" w:rsidRDefault="00EC2D33" w:rsidP="00EC2D33">
            <w:pPr>
              <w:pStyle w:val="TAL"/>
              <w:rPr>
                <w:lang w:eastAsia="zh-CN"/>
              </w:rPr>
            </w:pPr>
            <w:r w:rsidRPr="00A15DCB">
              <w:rPr>
                <w:lang w:eastAsia="zh-CN"/>
              </w:rPr>
              <w:t>Wait 10s.</w:t>
            </w:r>
          </w:p>
        </w:tc>
        <w:tc>
          <w:tcPr>
            <w:tcW w:w="276" w:type="pct"/>
            <w:tcBorders>
              <w:top w:val="single" w:sz="4" w:space="0" w:color="auto"/>
              <w:left w:val="single" w:sz="4" w:space="0" w:color="auto"/>
              <w:bottom w:val="single" w:sz="4" w:space="0" w:color="auto"/>
              <w:right w:val="single" w:sz="4" w:space="0" w:color="auto"/>
            </w:tcBorders>
          </w:tcPr>
          <w:p w14:paraId="7B0A25F9" w14:textId="77777777" w:rsidR="00EC2D33" w:rsidRPr="00A15DCB" w:rsidRDefault="00EC2D33" w:rsidP="00EC2D33">
            <w:pPr>
              <w:pStyle w:val="TAC"/>
              <w:rPr>
                <w:rFonts w:cs="Arial"/>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F5FB2D3" w14:textId="77777777" w:rsidR="00EC2D33" w:rsidRPr="00A15DCB" w:rsidRDefault="00EC2D33" w:rsidP="00EC2D33">
            <w:pPr>
              <w:pStyle w:val="TAL"/>
              <w:rPr>
                <w:rFonts w:cs="Arial"/>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255C1BC0"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59A15915"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6D3A1969" w14:textId="77777777" w:rsidTr="00EC2D33">
        <w:tc>
          <w:tcPr>
            <w:tcW w:w="245" w:type="pct"/>
            <w:tcBorders>
              <w:top w:val="single" w:sz="4" w:space="0" w:color="auto"/>
              <w:left w:val="single" w:sz="4" w:space="0" w:color="auto"/>
              <w:bottom w:val="single" w:sz="4" w:space="0" w:color="auto"/>
              <w:right w:val="single" w:sz="4" w:space="0" w:color="auto"/>
            </w:tcBorders>
          </w:tcPr>
          <w:p w14:paraId="38F225D0" w14:textId="77777777" w:rsidR="00EC2D33" w:rsidRPr="00A15DCB" w:rsidRDefault="00EC2D33" w:rsidP="00EC2D33">
            <w:pPr>
              <w:pStyle w:val="TAC"/>
              <w:rPr>
                <w:rFonts w:cs="Arial"/>
                <w:lang w:eastAsia="zh-CN"/>
              </w:rPr>
            </w:pPr>
            <w:r w:rsidRPr="00A15DCB">
              <w:rPr>
                <w:rFonts w:cs="Arial"/>
                <w:lang w:eastAsia="zh-CN"/>
              </w:rPr>
              <w:t>16</w:t>
            </w:r>
          </w:p>
        </w:tc>
        <w:tc>
          <w:tcPr>
            <w:tcW w:w="2191" w:type="pct"/>
            <w:tcBorders>
              <w:top w:val="single" w:sz="4" w:space="0" w:color="auto"/>
              <w:left w:val="single" w:sz="4" w:space="0" w:color="auto"/>
              <w:bottom w:val="single" w:sz="4" w:space="0" w:color="auto"/>
              <w:right w:val="single" w:sz="4" w:space="0" w:color="auto"/>
            </w:tcBorders>
          </w:tcPr>
          <w:p w14:paraId="3CA1725B" w14:textId="77777777" w:rsidR="00EC2D33" w:rsidRPr="00A15DCB" w:rsidRDefault="00EC2D33" w:rsidP="00EC2D33">
            <w:pPr>
              <w:pStyle w:val="TAL"/>
              <w:rPr>
                <w:rFonts w:cs="Arial"/>
              </w:rPr>
            </w:pPr>
            <w:r w:rsidRPr="00A15DCB">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18ACE613" w14:textId="77777777" w:rsidR="00EC2D33" w:rsidRPr="00A15DCB" w:rsidRDefault="00EC2D33" w:rsidP="00EC2D33">
            <w:pPr>
              <w:pStyle w:val="TAC"/>
              <w:rPr>
                <w:rFonts w:cs="Arial"/>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C0338A6" w14:textId="77777777" w:rsidR="00EC2D33" w:rsidRPr="00A15DCB" w:rsidRDefault="00EC2D33" w:rsidP="00EC2D33">
            <w:pPr>
              <w:pStyle w:val="TAL"/>
              <w:rPr>
                <w:rFonts w:cs="Arial"/>
              </w:rPr>
            </w:pPr>
            <w:r w:rsidRPr="00A15DCB">
              <w:t>NR RRC</w:t>
            </w:r>
            <w:r w:rsidRPr="00A15DCB">
              <w:rPr>
                <w:i/>
              </w:rPr>
              <w:t>: Paging</w:t>
            </w:r>
          </w:p>
        </w:tc>
        <w:tc>
          <w:tcPr>
            <w:tcW w:w="227" w:type="pct"/>
            <w:tcBorders>
              <w:top w:val="single" w:sz="4" w:space="0" w:color="auto"/>
              <w:left w:val="single" w:sz="4" w:space="0" w:color="auto"/>
              <w:bottom w:val="single" w:sz="4" w:space="0" w:color="auto"/>
              <w:right w:val="single" w:sz="4" w:space="0" w:color="auto"/>
            </w:tcBorders>
          </w:tcPr>
          <w:p w14:paraId="62A118A9"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93BFBDC" w14:textId="77777777" w:rsidR="00EC2D33" w:rsidRPr="00A15DCB" w:rsidRDefault="00EC2D33" w:rsidP="00EC2D33">
            <w:pPr>
              <w:pStyle w:val="TAC"/>
              <w:rPr>
                <w:rFonts w:cs="Arial"/>
              </w:rPr>
            </w:pPr>
            <w:r w:rsidRPr="00A15DCB">
              <w:rPr>
                <w:rFonts w:cs="Arial"/>
              </w:rPr>
              <w:t>-</w:t>
            </w:r>
          </w:p>
        </w:tc>
      </w:tr>
      <w:tr w:rsidR="00EC2D33" w:rsidRPr="00A15DCB" w14:paraId="11F9E903" w14:textId="77777777" w:rsidTr="00EC2D33">
        <w:tc>
          <w:tcPr>
            <w:tcW w:w="245" w:type="pct"/>
            <w:tcBorders>
              <w:top w:val="single" w:sz="4" w:space="0" w:color="auto"/>
              <w:left w:val="single" w:sz="4" w:space="0" w:color="auto"/>
              <w:bottom w:val="single" w:sz="4" w:space="0" w:color="auto"/>
              <w:right w:val="single" w:sz="4" w:space="0" w:color="auto"/>
            </w:tcBorders>
          </w:tcPr>
          <w:p w14:paraId="68EDBFF6" w14:textId="77777777" w:rsidR="00EC2D33" w:rsidRPr="00A15DCB" w:rsidRDefault="00EC2D33" w:rsidP="00EC2D33">
            <w:pPr>
              <w:pStyle w:val="TAC"/>
              <w:rPr>
                <w:rFonts w:cs="Arial"/>
                <w:lang w:eastAsia="zh-CN"/>
              </w:rPr>
            </w:pPr>
            <w:r w:rsidRPr="00A15DCB">
              <w:rPr>
                <w:rFonts w:cs="Arial"/>
                <w:lang w:eastAsia="zh-CN"/>
              </w:rPr>
              <w:t>17</w:t>
            </w:r>
          </w:p>
        </w:tc>
        <w:tc>
          <w:tcPr>
            <w:tcW w:w="2191" w:type="pct"/>
            <w:tcBorders>
              <w:top w:val="single" w:sz="4" w:space="0" w:color="auto"/>
              <w:left w:val="single" w:sz="4" w:space="0" w:color="auto"/>
              <w:bottom w:val="single" w:sz="4" w:space="0" w:color="auto"/>
              <w:right w:val="single" w:sz="4" w:space="0" w:color="auto"/>
            </w:tcBorders>
          </w:tcPr>
          <w:p w14:paraId="03EA3316" w14:textId="4D64920D" w:rsidR="00EC2D33" w:rsidRPr="00A15DCB" w:rsidRDefault="00EC2D33" w:rsidP="00EC2D33">
            <w:pPr>
              <w:pStyle w:val="TAL"/>
              <w:rPr>
                <w:rFonts w:cs="Arial"/>
              </w:rPr>
            </w:pPr>
            <w:r w:rsidRPr="00A15DCB">
              <w:rPr>
                <w:rFonts w:cs="Arial"/>
                <w:lang w:eastAsia="zh-CN"/>
              </w:rPr>
              <w:t>Check</w:t>
            </w:r>
            <w:r w:rsidRPr="00A15DCB">
              <w:rPr>
                <w:rFonts w:cs="Arial"/>
              </w:rPr>
              <w:t>: Does the UE</w:t>
            </w:r>
            <w:r w:rsidRPr="00A15DCB">
              <w:t xml:space="preserve"> transmit a PRACH preamble belonging to the random access resource set not for</w:t>
            </w:r>
            <w:r w:rsidRPr="00A15DCB">
              <w:rPr>
                <w:lang w:eastAsia="zh-CN"/>
              </w:rPr>
              <w:t xml:space="preserve"> Msg3 repetition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4AB689FD" w14:textId="77777777" w:rsidR="00EC2D33" w:rsidRPr="00A15DCB" w:rsidRDefault="00EC2D33" w:rsidP="00EC2D33">
            <w:pPr>
              <w:pStyle w:val="TAC"/>
              <w:rPr>
                <w:rFonts w:cs="Arial"/>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7D89530" w14:textId="77777777" w:rsidR="00EC2D33" w:rsidRPr="00A15DCB" w:rsidRDefault="00EC2D33" w:rsidP="00EC2D33">
            <w:pPr>
              <w:pStyle w:val="TAL"/>
              <w:rPr>
                <w:rFonts w:cs="Arial"/>
              </w:rPr>
            </w:pPr>
            <w:r w:rsidRPr="00A15DCB">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2AE029F5" w14:textId="77777777" w:rsidR="00EC2D33" w:rsidRPr="00A15DCB" w:rsidRDefault="00EC2D33" w:rsidP="00EC2D33">
            <w:pPr>
              <w:pStyle w:val="TAC"/>
              <w:rPr>
                <w:rFonts w:cs="Arial"/>
              </w:rPr>
            </w:pPr>
            <w:r w:rsidRPr="00A15DCB">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74B65579"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41B6D8EA" w14:textId="77777777" w:rsidTr="00EC2D33">
        <w:tc>
          <w:tcPr>
            <w:tcW w:w="245" w:type="pct"/>
            <w:tcBorders>
              <w:top w:val="single" w:sz="4" w:space="0" w:color="auto"/>
              <w:left w:val="single" w:sz="4" w:space="0" w:color="auto"/>
              <w:bottom w:val="single" w:sz="4" w:space="0" w:color="auto"/>
              <w:right w:val="single" w:sz="4" w:space="0" w:color="auto"/>
            </w:tcBorders>
          </w:tcPr>
          <w:p w14:paraId="3B6CDADA" w14:textId="77777777" w:rsidR="00EC2D33" w:rsidRPr="00A15DCB" w:rsidRDefault="00EC2D33" w:rsidP="00EC2D33">
            <w:pPr>
              <w:pStyle w:val="TAC"/>
              <w:rPr>
                <w:rFonts w:cs="Arial"/>
                <w:lang w:eastAsia="zh-CN"/>
              </w:rPr>
            </w:pPr>
            <w:r w:rsidRPr="00A15DCB">
              <w:rPr>
                <w:rFonts w:cs="Arial"/>
                <w:lang w:eastAsia="zh-CN"/>
              </w:rPr>
              <w:t>18</w:t>
            </w:r>
          </w:p>
        </w:tc>
        <w:tc>
          <w:tcPr>
            <w:tcW w:w="2191" w:type="pct"/>
            <w:tcBorders>
              <w:top w:val="single" w:sz="4" w:space="0" w:color="auto"/>
              <w:left w:val="single" w:sz="4" w:space="0" w:color="auto"/>
              <w:bottom w:val="single" w:sz="4" w:space="0" w:color="auto"/>
              <w:right w:val="single" w:sz="4" w:space="0" w:color="auto"/>
            </w:tcBorders>
          </w:tcPr>
          <w:p w14:paraId="5A14B0F7" w14:textId="77777777" w:rsidR="00EC2D33" w:rsidRPr="00A15DCB" w:rsidRDefault="00EC2D33" w:rsidP="00EC2D33">
            <w:pPr>
              <w:pStyle w:val="TAL"/>
              <w:rPr>
                <w:rFonts w:cs="Arial"/>
              </w:rPr>
            </w:pPr>
            <w:r w:rsidRPr="00A15DCB">
              <w:t>The SS transmits Random Access Response with RAPID corresponding to the transmitted Preamble in step 17 and MCS = “0000”.</w:t>
            </w:r>
          </w:p>
        </w:tc>
        <w:tc>
          <w:tcPr>
            <w:tcW w:w="276" w:type="pct"/>
            <w:tcBorders>
              <w:top w:val="single" w:sz="4" w:space="0" w:color="auto"/>
              <w:left w:val="single" w:sz="4" w:space="0" w:color="auto"/>
              <w:bottom w:val="single" w:sz="4" w:space="0" w:color="auto"/>
              <w:right w:val="single" w:sz="4" w:space="0" w:color="auto"/>
            </w:tcBorders>
          </w:tcPr>
          <w:p w14:paraId="66D5D06A" w14:textId="77777777" w:rsidR="00EC2D33" w:rsidRPr="00A15DCB" w:rsidRDefault="00EC2D33" w:rsidP="00EC2D33">
            <w:pPr>
              <w:pStyle w:val="TAC"/>
              <w:rPr>
                <w:rFonts w:cs="Arial"/>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3A966CC" w14:textId="77777777" w:rsidR="00EC2D33" w:rsidRPr="00A15DCB" w:rsidRDefault="00EC2D33" w:rsidP="00EC2D33">
            <w:pPr>
              <w:pStyle w:val="TAL"/>
              <w:rPr>
                <w:rFonts w:cs="Arial"/>
              </w:rPr>
            </w:pPr>
            <w:r w:rsidRPr="00A15DCB">
              <w:t>Random Access Response</w:t>
            </w:r>
          </w:p>
        </w:tc>
        <w:tc>
          <w:tcPr>
            <w:tcW w:w="227" w:type="pct"/>
            <w:tcBorders>
              <w:top w:val="single" w:sz="4" w:space="0" w:color="auto"/>
              <w:left w:val="single" w:sz="4" w:space="0" w:color="auto"/>
              <w:bottom w:val="single" w:sz="4" w:space="0" w:color="auto"/>
              <w:right w:val="single" w:sz="4" w:space="0" w:color="auto"/>
            </w:tcBorders>
          </w:tcPr>
          <w:p w14:paraId="04D9765B"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9E3729" w14:textId="77777777" w:rsidR="00EC2D33" w:rsidRPr="00A15DCB" w:rsidRDefault="00EC2D33" w:rsidP="00EC2D33">
            <w:pPr>
              <w:pStyle w:val="TAC"/>
              <w:rPr>
                <w:rFonts w:cs="Arial"/>
              </w:rPr>
            </w:pPr>
            <w:r w:rsidRPr="00A15DCB">
              <w:rPr>
                <w:rFonts w:cs="Arial"/>
              </w:rPr>
              <w:t>-</w:t>
            </w:r>
          </w:p>
        </w:tc>
      </w:tr>
      <w:tr w:rsidR="00EC2D33" w:rsidRPr="00A15DCB" w14:paraId="4231D182" w14:textId="77777777" w:rsidTr="00EC2D33">
        <w:tc>
          <w:tcPr>
            <w:tcW w:w="245" w:type="pct"/>
            <w:tcBorders>
              <w:top w:val="single" w:sz="4" w:space="0" w:color="auto"/>
              <w:left w:val="single" w:sz="4" w:space="0" w:color="auto"/>
              <w:bottom w:val="single" w:sz="4" w:space="0" w:color="auto"/>
              <w:right w:val="single" w:sz="4" w:space="0" w:color="auto"/>
            </w:tcBorders>
          </w:tcPr>
          <w:p w14:paraId="1EAC6B9E" w14:textId="77777777" w:rsidR="00EC2D33" w:rsidRPr="00A15DCB" w:rsidRDefault="00EC2D33" w:rsidP="00EC2D33">
            <w:pPr>
              <w:pStyle w:val="TAC"/>
              <w:rPr>
                <w:rFonts w:cs="Arial"/>
                <w:lang w:eastAsia="zh-CN"/>
              </w:rPr>
            </w:pPr>
            <w:r w:rsidRPr="00A15DCB">
              <w:rPr>
                <w:rFonts w:cs="Arial"/>
                <w:lang w:eastAsia="zh-CN"/>
              </w:rPr>
              <w:t>19</w:t>
            </w:r>
          </w:p>
        </w:tc>
        <w:tc>
          <w:tcPr>
            <w:tcW w:w="2191" w:type="pct"/>
            <w:tcBorders>
              <w:top w:val="single" w:sz="4" w:space="0" w:color="auto"/>
              <w:left w:val="single" w:sz="4" w:space="0" w:color="auto"/>
              <w:bottom w:val="single" w:sz="4" w:space="0" w:color="auto"/>
              <w:right w:val="single" w:sz="4" w:space="0" w:color="auto"/>
            </w:tcBorders>
          </w:tcPr>
          <w:p w14:paraId="57A9415F" w14:textId="32AC32F1" w:rsidR="00EC2D33" w:rsidRPr="00A15DCB" w:rsidRDefault="00EC2D33" w:rsidP="00EC2D33">
            <w:pPr>
              <w:pStyle w:val="TAL"/>
              <w:rPr>
                <w:rFonts w:cs="Arial"/>
                <w:lang w:eastAsia="zh-CN"/>
              </w:rPr>
            </w:pPr>
            <w:r w:rsidRPr="00A15DCB">
              <w:rPr>
                <w:rFonts w:cs="Arial"/>
                <w:lang w:eastAsia="zh-CN"/>
              </w:rPr>
              <w:t xml:space="preserve">Check: </w:t>
            </w:r>
            <w:r w:rsidRPr="00A15DCB">
              <w:t xml:space="preserve">Does the UE transmit a MAC PDU </w:t>
            </w:r>
            <w:r w:rsidRPr="00A15DCB">
              <w:lastRenderedPageBreak/>
              <w:t xml:space="preserve">containing an </w:t>
            </w:r>
            <w:r w:rsidRPr="00A15DCB">
              <w:rPr>
                <w:i/>
                <w:iCs/>
              </w:rPr>
              <w:t>RRCSetupRequest</w:t>
            </w:r>
            <w:r w:rsidRPr="00A15DCB">
              <w:t xml:space="preserve"> message and not repeat transmitting this MAC PDU in following slots which are suitable for UL transmission?</w:t>
            </w:r>
          </w:p>
        </w:tc>
        <w:tc>
          <w:tcPr>
            <w:tcW w:w="276" w:type="pct"/>
            <w:tcBorders>
              <w:top w:val="single" w:sz="4" w:space="0" w:color="auto"/>
              <w:left w:val="single" w:sz="4" w:space="0" w:color="auto"/>
              <w:bottom w:val="single" w:sz="4" w:space="0" w:color="auto"/>
              <w:right w:val="single" w:sz="4" w:space="0" w:color="auto"/>
            </w:tcBorders>
          </w:tcPr>
          <w:p w14:paraId="133DC377" w14:textId="77777777" w:rsidR="00EC2D33" w:rsidRPr="00A15DCB" w:rsidRDefault="00EC2D33" w:rsidP="00EC2D33">
            <w:pPr>
              <w:pStyle w:val="TAC"/>
              <w:rPr>
                <w:rFonts w:cs="Arial"/>
              </w:rPr>
            </w:pPr>
            <w:r w:rsidRPr="00A15DCB">
              <w:rPr>
                <w:rFonts w:cs="Arial"/>
                <w:lang w:eastAsia="zh-CN"/>
              </w:rPr>
              <w:lastRenderedPageBreak/>
              <w:t>--&gt;</w:t>
            </w:r>
          </w:p>
        </w:tc>
        <w:tc>
          <w:tcPr>
            <w:tcW w:w="1642" w:type="pct"/>
            <w:tcBorders>
              <w:top w:val="single" w:sz="4" w:space="0" w:color="auto"/>
              <w:left w:val="single" w:sz="4" w:space="0" w:color="auto"/>
              <w:bottom w:val="single" w:sz="4" w:space="0" w:color="auto"/>
              <w:right w:val="single" w:sz="4" w:space="0" w:color="auto"/>
            </w:tcBorders>
          </w:tcPr>
          <w:p w14:paraId="43805990" w14:textId="77777777" w:rsidR="00EC2D33" w:rsidRPr="00A15DCB" w:rsidRDefault="00EC2D33" w:rsidP="00EC2D33">
            <w:pPr>
              <w:pStyle w:val="TAL"/>
              <w:rPr>
                <w:rFonts w:cs="Arial"/>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2DF8BF08" w14:textId="77777777" w:rsidR="00EC2D33" w:rsidRPr="00A15DCB" w:rsidRDefault="00EC2D33" w:rsidP="00EC2D33">
            <w:pPr>
              <w:pStyle w:val="TAC"/>
              <w:rPr>
                <w:rFonts w:cs="Arial"/>
                <w:lang w:eastAsia="zh-CN"/>
              </w:rPr>
            </w:pPr>
            <w:r w:rsidRPr="00A15DCB">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3AC567F4"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127528C7" w14:textId="77777777" w:rsidTr="00EC2D33">
        <w:tc>
          <w:tcPr>
            <w:tcW w:w="245" w:type="pct"/>
            <w:tcBorders>
              <w:top w:val="single" w:sz="4" w:space="0" w:color="auto"/>
              <w:left w:val="single" w:sz="4" w:space="0" w:color="auto"/>
              <w:bottom w:val="single" w:sz="4" w:space="0" w:color="auto"/>
              <w:right w:val="single" w:sz="4" w:space="0" w:color="auto"/>
            </w:tcBorders>
          </w:tcPr>
          <w:p w14:paraId="0C3F4837" w14:textId="77777777" w:rsidR="00EC2D33" w:rsidRPr="00A15DCB" w:rsidRDefault="00EC2D33" w:rsidP="00EC2D33">
            <w:pPr>
              <w:pStyle w:val="TAC"/>
              <w:rPr>
                <w:rFonts w:cs="Arial"/>
                <w:lang w:eastAsia="zh-CN"/>
              </w:rPr>
            </w:pPr>
            <w:r w:rsidRPr="00A15DCB">
              <w:rPr>
                <w:rFonts w:cs="Arial"/>
                <w:lang w:eastAsia="zh-CN"/>
              </w:rPr>
              <w:t>20-25</w:t>
            </w:r>
          </w:p>
        </w:tc>
        <w:tc>
          <w:tcPr>
            <w:tcW w:w="2191" w:type="pct"/>
            <w:tcBorders>
              <w:top w:val="single" w:sz="4" w:space="0" w:color="auto"/>
              <w:left w:val="single" w:sz="4" w:space="0" w:color="auto"/>
              <w:bottom w:val="single" w:sz="4" w:space="0" w:color="auto"/>
              <w:right w:val="single" w:sz="4" w:space="0" w:color="auto"/>
            </w:tcBorders>
          </w:tcPr>
          <w:p w14:paraId="72C20D3D" w14:textId="77777777" w:rsidR="00EC2D33" w:rsidRPr="00A15DCB" w:rsidRDefault="00EC2D33" w:rsidP="00EC2D33">
            <w:pPr>
              <w:pStyle w:val="TAL"/>
              <w:rPr>
                <w:rFonts w:cs="Arial"/>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1982E442"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D7B7EA2" w14:textId="77777777" w:rsidR="00EC2D33" w:rsidRPr="00A15DCB" w:rsidRDefault="00EC2D33" w:rsidP="00EC2D33">
            <w:pPr>
              <w:pStyle w:val="TAL"/>
              <w:rPr>
                <w:rFonts w:cs="Arial"/>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F1B5"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000672F7"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409F66EB" w14:textId="77777777" w:rsidTr="00EC2D33">
        <w:tc>
          <w:tcPr>
            <w:tcW w:w="245" w:type="pct"/>
            <w:tcBorders>
              <w:top w:val="single" w:sz="4" w:space="0" w:color="auto"/>
              <w:left w:val="single" w:sz="4" w:space="0" w:color="auto"/>
              <w:bottom w:val="single" w:sz="4" w:space="0" w:color="auto"/>
              <w:right w:val="single" w:sz="4" w:space="0" w:color="auto"/>
            </w:tcBorders>
          </w:tcPr>
          <w:p w14:paraId="33AA12DE" w14:textId="77777777" w:rsidR="00EC2D33" w:rsidRPr="00A15DCB" w:rsidRDefault="00EC2D33" w:rsidP="00EC2D33">
            <w:pPr>
              <w:pStyle w:val="TAC"/>
              <w:rPr>
                <w:rFonts w:cs="Arial"/>
                <w:lang w:eastAsia="zh-CN"/>
              </w:rPr>
            </w:pPr>
            <w:r w:rsidRPr="00A15DCB">
              <w:rPr>
                <w:rFonts w:cs="Arial"/>
                <w:lang w:eastAsia="zh-CN"/>
              </w:rPr>
              <w:t>26</w:t>
            </w:r>
          </w:p>
        </w:tc>
        <w:tc>
          <w:tcPr>
            <w:tcW w:w="2191" w:type="pct"/>
            <w:tcBorders>
              <w:top w:val="single" w:sz="4" w:space="0" w:color="auto"/>
              <w:left w:val="single" w:sz="4" w:space="0" w:color="auto"/>
              <w:bottom w:val="single" w:sz="4" w:space="0" w:color="auto"/>
              <w:right w:val="single" w:sz="4" w:space="0" w:color="auto"/>
            </w:tcBorders>
          </w:tcPr>
          <w:p w14:paraId="1EA2951A" w14:textId="77777777" w:rsidR="00EC2D33" w:rsidRPr="00A15DCB" w:rsidRDefault="00EC2D33" w:rsidP="00EC2D33">
            <w:pPr>
              <w:pStyle w:val="TAL"/>
            </w:pPr>
            <w:r w:rsidRPr="00A15DCB">
              <w:t xml:space="preserve">The SS transmits an </w:t>
            </w:r>
            <w:r w:rsidRPr="00A15DCB">
              <w:rPr>
                <w:i/>
              </w:rPr>
              <w:t xml:space="preserve">RRCRelease </w:t>
            </w:r>
            <w:r w:rsidRPr="00A15DCB">
              <w:t>message</w:t>
            </w:r>
            <w:r w:rsidRPr="00A15DCB">
              <w:rPr>
                <w:i/>
              </w:rPr>
              <w:t>.</w:t>
            </w:r>
          </w:p>
        </w:tc>
        <w:tc>
          <w:tcPr>
            <w:tcW w:w="276" w:type="pct"/>
            <w:tcBorders>
              <w:top w:val="single" w:sz="4" w:space="0" w:color="auto"/>
              <w:left w:val="single" w:sz="4" w:space="0" w:color="auto"/>
              <w:bottom w:val="single" w:sz="4" w:space="0" w:color="auto"/>
              <w:right w:val="single" w:sz="4" w:space="0" w:color="auto"/>
            </w:tcBorders>
          </w:tcPr>
          <w:p w14:paraId="5E3ECE86" w14:textId="77777777" w:rsidR="00EC2D33" w:rsidRPr="00A15DCB" w:rsidRDefault="00EC2D33" w:rsidP="00EC2D33">
            <w:pPr>
              <w:pStyle w:val="TAC"/>
              <w:rPr>
                <w:rFonts w:cs="Arial"/>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2A85E0D8" w14:textId="77777777" w:rsidR="00EC2D33" w:rsidRPr="00A15DCB" w:rsidRDefault="00EC2D33" w:rsidP="00EC2D33">
            <w:pPr>
              <w:pStyle w:val="TAL"/>
              <w:rPr>
                <w:rFonts w:cs="Arial"/>
              </w:rPr>
            </w:pPr>
            <w:r w:rsidRPr="00A15DCB">
              <w:t>NR RRC</w:t>
            </w:r>
            <w:r w:rsidRPr="00A15DCB">
              <w:rPr>
                <w:i/>
              </w:rPr>
              <w:t>: RRCRelease</w:t>
            </w:r>
          </w:p>
        </w:tc>
        <w:tc>
          <w:tcPr>
            <w:tcW w:w="227" w:type="pct"/>
            <w:tcBorders>
              <w:top w:val="single" w:sz="4" w:space="0" w:color="auto"/>
              <w:left w:val="single" w:sz="4" w:space="0" w:color="auto"/>
              <w:bottom w:val="single" w:sz="4" w:space="0" w:color="auto"/>
              <w:right w:val="single" w:sz="4" w:space="0" w:color="auto"/>
            </w:tcBorders>
          </w:tcPr>
          <w:p w14:paraId="6D0F831A"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72564F9" w14:textId="77777777" w:rsidR="00EC2D33" w:rsidRPr="00A15DCB" w:rsidRDefault="00EC2D33" w:rsidP="00EC2D33">
            <w:pPr>
              <w:pStyle w:val="TAC"/>
              <w:rPr>
                <w:rFonts w:cs="Arial"/>
              </w:rPr>
            </w:pPr>
            <w:r w:rsidRPr="00A15DCB">
              <w:rPr>
                <w:rFonts w:cs="Arial"/>
              </w:rPr>
              <w:t>-</w:t>
            </w:r>
          </w:p>
        </w:tc>
      </w:tr>
      <w:tr w:rsidR="00EC2D33" w:rsidRPr="00A15DCB" w14:paraId="35E43DA2" w14:textId="77777777" w:rsidTr="00EC2D33">
        <w:tc>
          <w:tcPr>
            <w:tcW w:w="245" w:type="pct"/>
            <w:tcBorders>
              <w:top w:val="single" w:sz="4" w:space="0" w:color="auto"/>
              <w:left w:val="single" w:sz="4" w:space="0" w:color="auto"/>
              <w:bottom w:val="single" w:sz="4" w:space="0" w:color="auto"/>
              <w:right w:val="single" w:sz="4" w:space="0" w:color="auto"/>
            </w:tcBorders>
          </w:tcPr>
          <w:p w14:paraId="3E3C23A2" w14:textId="77777777" w:rsidR="00EC2D33" w:rsidRPr="00A15DCB" w:rsidRDefault="00EC2D33" w:rsidP="00EC2D33">
            <w:pPr>
              <w:pStyle w:val="TAC"/>
              <w:rPr>
                <w:rFonts w:cs="Arial"/>
                <w:lang w:eastAsia="zh-CN"/>
              </w:rPr>
            </w:pPr>
            <w:r w:rsidRPr="00A15DCB">
              <w:rPr>
                <w:rFonts w:cs="Arial"/>
                <w:lang w:eastAsia="zh-CN"/>
              </w:rPr>
              <w:t>27</w:t>
            </w:r>
          </w:p>
        </w:tc>
        <w:tc>
          <w:tcPr>
            <w:tcW w:w="2191" w:type="pct"/>
            <w:tcBorders>
              <w:top w:val="single" w:sz="4" w:space="0" w:color="auto"/>
              <w:left w:val="single" w:sz="4" w:space="0" w:color="auto"/>
              <w:bottom w:val="single" w:sz="4" w:space="0" w:color="auto"/>
              <w:right w:val="single" w:sz="4" w:space="0" w:color="auto"/>
            </w:tcBorders>
          </w:tcPr>
          <w:p w14:paraId="242FC4A9" w14:textId="2643EC4B" w:rsidR="00EC2D33" w:rsidRPr="00A15DCB" w:rsidRDefault="00EC2D33" w:rsidP="00EC2D33">
            <w:pPr>
              <w:pStyle w:val="TAL"/>
              <w:rPr>
                <w:rFonts w:cs="Arial"/>
                <w:lang w:eastAsia="zh-CN"/>
              </w:rPr>
            </w:pPr>
            <w:r w:rsidRPr="00A15DCB">
              <w:t xml:space="preserve">The SS changes the SIB1 of NR Cell 1 to release the random access resource set </w:t>
            </w:r>
            <w:r w:rsidRPr="00A15DCB">
              <w:rPr>
                <w:lang w:eastAsia="zh-CN"/>
              </w:rPr>
              <w:t>not for Msg3 repetition.</w:t>
            </w:r>
          </w:p>
        </w:tc>
        <w:tc>
          <w:tcPr>
            <w:tcW w:w="276" w:type="pct"/>
            <w:tcBorders>
              <w:top w:val="single" w:sz="4" w:space="0" w:color="auto"/>
              <w:left w:val="single" w:sz="4" w:space="0" w:color="auto"/>
              <w:bottom w:val="single" w:sz="4" w:space="0" w:color="auto"/>
              <w:right w:val="single" w:sz="4" w:space="0" w:color="auto"/>
            </w:tcBorders>
          </w:tcPr>
          <w:p w14:paraId="579853D2"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09D4839F" w14:textId="77777777" w:rsidR="00EC2D33" w:rsidRPr="00A15DCB" w:rsidRDefault="00EC2D33" w:rsidP="00EC2D33">
            <w:pPr>
              <w:pStyle w:val="TAL"/>
              <w:rPr>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38CA268E"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E35ED7A"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066FF93C" w14:textId="77777777" w:rsidTr="00EC2D33">
        <w:tc>
          <w:tcPr>
            <w:tcW w:w="245" w:type="pct"/>
            <w:tcBorders>
              <w:top w:val="single" w:sz="4" w:space="0" w:color="auto"/>
              <w:left w:val="single" w:sz="4" w:space="0" w:color="auto"/>
              <w:bottom w:val="single" w:sz="4" w:space="0" w:color="auto"/>
              <w:right w:val="single" w:sz="4" w:space="0" w:color="auto"/>
            </w:tcBorders>
          </w:tcPr>
          <w:p w14:paraId="101D414D" w14:textId="77777777" w:rsidR="00EC2D33" w:rsidRPr="00A15DCB" w:rsidRDefault="00EC2D33" w:rsidP="00EC2D33">
            <w:pPr>
              <w:pStyle w:val="TAC"/>
              <w:rPr>
                <w:rFonts w:cs="Arial"/>
                <w:lang w:eastAsia="zh-CN"/>
              </w:rPr>
            </w:pPr>
            <w:r w:rsidRPr="00A15DCB">
              <w:rPr>
                <w:lang w:eastAsia="zh-CN"/>
              </w:rPr>
              <w:t>28</w:t>
            </w:r>
          </w:p>
        </w:tc>
        <w:tc>
          <w:tcPr>
            <w:tcW w:w="2191" w:type="pct"/>
            <w:tcBorders>
              <w:top w:val="single" w:sz="4" w:space="0" w:color="auto"/>
              <w:left w:val="single" w:sz="4" w:space="0" w:color="auto"/>
              <w:bottom w:val="single" w:sz="4" w:space="0" w:color="auto"/>
              <w:right w:val="single" w:sz="4" w:space="0" w:color="auto"/>
            </w:tcBorders>
          </w:tcPr>
          <w:p w14:paraId="4D5EEB75" w14:textId="16CCBE7C" w:rsidR="00EC2D33" w:rsidRPr="00A15DCB" w:rsidRDefault="00EC2D33" w:rsidP="00EC2D33">
            <w:pPr>
              <w:pStyle w:val="TAL"/>
              <w:rPr>
                <w:rFonts w:cs="Arial"/>
                <w:lang w:eastAsia="zh-CN"/>
              </w:rPr>
            </w:pPr>
            <w:r w:rsidRPr="00A15DCB">
              <w:t xml:space="preserve">The SS transmits a Short Message on PDCCH using P-RNTI indicating a </w:t>
            </w:r>
            <w:r w:rsidRPr="00A15DCB">
              <w:rPr>
                <w:i/>
                <w:iCs/>
              </w:rPr>
              <w:t>systemInfoModification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4D7BC217" w14:textId="77777777" w:rsidR="00EC2D33" w:rsidRPr="00A15DCB" w:rsidRDefault="00EC2D33" w:rsidP="00EC2D33">
            <w:pPr>
              <w:pStyle w:val="TAC"/>
              <w:rPr>
                <w:rFonts w:cs="Arial"/>
                <w:lang w:eastAsia="zh-CN"/>
              </w:rPr>
            </w:pPr>
            <w:r w:rsidRPr="00A15DCB">
              <w:t>&lt;--</w:t>
            </w:r>
          </w:p>
        </w:tc>
        <w:tc>
          <w:tcPr>
            <w:tcW w:w="1642" w:type="pct"/>
            <w:tcBorders>
              <w:top w:val="single" w:sz="4" w:space="0" w:color="auto"/>
              <w:left w:val="single" w:sz="4" w:space="0" w:color="auto"/>
              <w:bottom w:val="single" w:sz="4" w:space="0" w:color="auto"/>
              <w:right w:val="single" w:sz="4" w:space="0" w:color="auto"/>
            </w:tcBorders>
          </w:tcPr>
          <w:p w14:paraId="1FD1DD5A" w14:textId="77777777" w:rsidR="00EC2D33" w:rsidRPr="00A15DCB" w:rsidRDefault="00EC2D33" w:rsidP="00EC2D33">
            <w:pPr>
              <w:pStyle w:val="TAL"/>
              <w:rPr>
                <w:lang w:eastAsia="zh-CN"/>
              </w:rPr>
            </w:pPr>
            <w:r w:rsidRPr="00A15DCB">
              <w:t>PDCCH (DCI 1_0): Short Message</w:t>
            </w:r>
          </w:p>
        </w:tc>
        <w:tc>
          <w:tcPr>
            <w:tcW w:w="227" w:type="pct"/>
            <w:tcBorders>
              <w:top w:val="single" w:sz="4" w:space="0" w:color="auto"/>
              <w:left w:val="single" w:sz="4" w:space="0" w:color="auto"/>
              <w:bottom w:val="single" w:sz="4" w:space="0" w:color="auto"/>
              <w:right w:val="single" w:sz="4" w:space="0" w:color="auto"/>
            </w:tcBorders>
          </w:tcPr>
          <w:p w14:paraId="512575E0" w14:textId="77777777" w:rsidR="00EC2D33" w:rsidRPr="00A15DCB" w:rsidRDefault="00EC2D33" w:rsidP="00EC2D33">
            <w:pPr>
              <w:pStyle w:val="TAC"/>
              <w:rPr>
                <w:rFonts w:cs="Arial"/>
                <w:lang w:eastAsia="zh-CN"/>
              </w:rPr>
            </w:pPr>
            <w:r w:rsidRPr="00A15DCB">
              <w:t>-</w:t>
            </w:r>
          </w:p>
        </w:tc>
        <w:tc>
          <w:tcPr>
            <w:tcW w:w="420" w:type="pct"/>
            <w:tcBorders>
              <w:top w:val="single" w:sz="4" w:space="0" w:color="auto"/>
              <w:left w:val="single" w:sz="4" w:space="0" w:color="auto"/>
              <w:bottom w:val="single" w:sz="4" w:space="0" w:color="auto"/>
              <w:right w:val="single" w:sz="4" w:space="0" w:color="auto"/>
            </w:tcBorders>
          </w:tcPr>
          <w:p w14:paraId="2527E459" w14:textId="77777777" w:rsidR="00EC2D33" w:rsidRPr="00A15DCB" w:rsidRDefault="00EC2D33" w:rsidP="00EC2D33">
            <w:pPr>
              <w:pStyle w:val="TAC"/>
              <w:rPr>
                <w:rFonts w:cs="Arial"/>
                <w:lang w:eastAsia="zh-CN"/>
              </w:rPr>
            </w:pPr>
            <w:r w:rsidRPr="00A15DCB">
              <w:t>-</w:t>
            </w:r>
          </w:p>
        </w:tc>
      </w:tr>
      <w:tr w:rsidR="00EC2D33" w:rsidRPr="00A15DCB" w14:paraId="7CD3E0BF" w14:textId="77777777" w:rsidTr="00EC2D33">
        <w:tc>
          <w:tcPr>
            <w:tcW w:w="245" w:type="pct"/>
            <w:tcBorders>
              <w:top w:val="single" w:sz="4" w:space="0" w:color="auto"/>
              <w:left w:val="single" w:sz="4" w:space="0" w:color="auto"/>
              <w:bottom w:val="single" w:sz="4" w:space="0" w:color="auto"/>
              <w:right w:val="single" w:sz="4" w:space="0" w:color="auto"/>
            </w:tcBorders>
          </w:tcPr>
          <w:p w14:paraId="10B9308A" w14:textId="77777777" w:rsidR="00EC2D33" w:rsidRPr="00A15DCB" w:rsidRDefault="00EC2D33" w:rsidP="00EC2D33">
            <w:pPr>
              <w:pStyle w:val="TAC"/>
              <w:rPr>
                <w:rFonts w:cs="Arial"/>
                <w:lang w:eastAsia="zh-CN"/>
              </w:rPr>
            </w:pPr>
            <w:r w:rsidRPr="00A15DCB">
              <w:rPr>
                <w:rFonts w:cs="Arial"/>
                <w:lang w:eastAsia="zh-CN"/>
              </w:rPr>
              <w:t>29</w:t>
            </w:r>
          </w:p>
        </w:tc>
        <w:tc>
          <w:tcPr>
            <w:tcW w:w="2191" w:type="pct"/>
            <w:tcBorders>
              <w:top w:val="single" w:sz="4" w:space="0" w:color="auto"/>
              <w:left w:val="single" w:sz="4" w:space="0" w:color="auto"/>
              <w:bottom w:val="single" w:sz="4" w:space="0" w:color="auto"/>
              <w:right w:val="single" w:sz="4" w:space="0" w:color="auto"/>
            </w:tcBorders>
          </w:tcPr>
          <w:p w14:paraId="2B87EB63" w14:textId="0F0ADF6D" w:rsidR="00EC2D33" w:rsidRPr="00A15DCB" w:rsidRDefault="00EC2D33" w:rsidP="00EC2D33">
            <w:pPr>
              <w:pStyle w:val="TAL"/>
              <w:rPr>
                <w:rFonts w:cs="Arial"/>
                <w:lang w:eastAsia="zh-CN"/>
              </w:rPr>
            </w:pPr>
            <w:r w:rsidRPr="00A15DCB">
              <w:rPr>
                <w:rFonts w:cs="Arial"/>
                <w:lang w:eastAsia="zh-CN"/>
              </w:rPr>
              <w:t>Wait for 2.1* modification period seconds for the UE to receive new system information.</w:t>
            </w:r>
          </w:p>
          <w:p w14:paraId="185DF2DC" w14:textId="77777777" w:rsidR="00EC2D33" w:rsidRPr="00A15DCB" w:rsidRDefault="00EC2D33" w:rsidP="00EC2D33">
            <w:pPr>
              <w:pStyle w:val="TAL"/>
              <w:rPr>
                <w:rFonts w:cs="Arial"/>
                <w:lang w:eastAsia="zh-CN"/>
              </w:rPr>
            </w:pPr>
          </w:p>
          <w:p w14:paraId="673A96BF" w14:textId="77777777" w:rsidR="00EC2D33" w:rsidRPr="00A15DCB" w:rsidRDefault="00EC2D33" w:rsidP="00EC2D33">
            <w:pPr>
              <w:pStyle w:val="TAL"/>
              <w:rPr>
                <w:rFonts w:cs="Arial"/>
                <w:lang w:eastAsia="zh-CN"/>
              </w:rPr>
            </w:pPr>
            <w:r w:rsidRPr="00A15DCB">
              <w:t>NOTE: The modification period, expressed in number of radio frames = modificationPeriodCoeff * defaultPagingCycle.</w:t>
            </w:r>
          </w:p>
        </w:tc>
        <w:tc>
          <w:tcPr>
            <w:tcW w:w="276" w:type="pct"/>
            <w:tcBorders>
              <w:top w:val="single" w:sz="4" w:space="0" w:color="auto"/>
              <w:left w:val="single" w:sz="4" w:space="0" w:color="auto"/>
              <w:bottom w:val="single" w:sz="4" w:space="0" w:color="auto"/>
              <w:right w:val="single" w:sz="4" w:space="0" w:color="auto"/>
            </w:tcBorders>
          </w:tcPr>
          <w:p w14:paraId="4DB5F966" w14:textId="19CDA73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92D99FE" w14:textId="27B6DE2F" w:rsidR="00EC2D33" w:rsidRPr="00A15DCB" w:rsidRDefault="00EC2D33" w:rsidP="00EC2D33">
            <w:pPr>
              <w:pStyle w:val="TAL"/>
              <w:rPr>
                <w:lang w:eastAsia="zh-CN"/>
              </w:rPr>
            </w:pP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5797A3E" w14:textId="1E9B27F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6053759D" w14:textId="15147EE9" w:rsidR="00EC2D33" w:rsidRPr="00A15DCB" w:rsidRDefault="00EC2D33" w:rsidP="00EC2D33">
            <w:pPr>
              <w:pStyle w:val="TAC"/>
              <w:rPr>
                <w:rFonts w:cs="Arial"/>
                <w:lang w:eastAsia="zh-CN"/>
              </w:rPr>
            </w:pPr>
            <w:r w:rsidRPr="00A15DCB">
              <w:rPr>
                <w:rFonts w:cs="Arial"/>
                <w:lang w:eastAsia="zh-CN"/>
              </w:rPr>
              <w:t>-</w:t>
            </w:r>
          </w:p>
        </w:tc>
      </w:tr>
      <w:tr w:rsidR="00EC2D33" w:rsidRPr="00A15DCB" w14:paraId="2C81037B" w14:textId="77777777" w:rsidTr="00EC2D33">
        <w:tc>
          <w:tcPr>
            <w:tcW w:w="245" w:type="pct"/>
            <w:tcBorders>
              <w:top w:val="single" w:sz="4" w:space="0" w:color="auto"/>
              <w:left w:val="single" w:sz="4" w:space="0" w:color="auto"/>
              <w:bottom w:val="single" w:sz="4" w:space="0" w:color="auto"/>
              <w:right w:val="single" w:sz="4" w:space="0" w:color="auto"/>
            </w:tcBorders>
          </w:tcPr>
          <w:p w14:paraId="676201FC" w14:textId="77777777" w:rsidR="00EC2D33" w:rsidRPr="00A15DCB" w:rsidRDefault="00EC2D33" w:rsidP="00EC2D33">
            <w:pPr>
              <w:pStyle w:val="TAC"/>
              <w:rPr>
                <w:rFonts w:cs="Arial"/>
                <w:lang w:eastAsia="zh-CN"/>
              </w:rPr>
            </w:pPr>
            <w:r w:rsidRPr="00A15DCB">
              <w:rPr>
                <w:rFonts w:cs="Arial"/>
                <w:lang w:eastAsia="zh-CN"/>
              </w:rPr>
              <w:t>30</w:t>
            </w:r>
          </w:p>
        </w:tc>
        <w:tc>
          <w:tcPr>
            <w:tcW w:w="2191" w:type="pct"/>
            <w:tcBorders>
              <w:top w:val="single" w:sz="4" w:space="0" w:color="auto"/>
              <w:left w:val="single" w:sz="4" w:space="0" w:color="auto"/>
              <w:bottom w:val="single" w:sz="4" w:space="0" w:color="auto"/>
              <w:right w:val="single" w:sz="4" w:space="0" w:color="auto"/>
            </w:tcBorders>
          </w:tcPr>
          <w:p w14:paraId="35F31177" w14:textId="77777777" w:rsidR="00EC2D33" w:rsidRPr="00A15DCB" w:rsidRDefault="00EC2D33" w:rsidP="00EC2D33">
            <w:pPr>
              <w:pStyle w:val="TAL"/>
              <w:rPr>
                <w:rFonts w:cs="Arial"/>
                <w:lang w:eastAsia="zh-CN"/>
              </w:rPr>
            </w:pPr>
            <w:r w:rsidRPr="00A15DCB">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48F1D1CE"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000AA1EF" w14:textId="77777777" w:rsidR="00EC2D33" w:rsidRPr="00A15DCB" w:rsidRDefault="00EC2D33" w:rsidP="00EC2D33">
            <w:pPr>
              <w:pStyle w:val="TAL"/>
              <w:rPr>
                <w:lang w:eastAsia="zh-CN"/>
              </w:rPr>
            </w:pPr>
            <w:r w:rsidRPr="00A15DCB">
              <w:t>NR RRC</w:t>
            </w:r>
            <w:r w:rsidRPr="00A15DCB">
              <w:rPr>
                <w:i/>
              </w:rPr>
              <w:t>: Paging</w:t>
            </w:r>
          </w:p>
        </w:tc>
        <w:tc>
          <w:tcPr>
            <w:tcW w:w="227" w:type="pct"/>
            <w:tcBorders>
              <w:top w:val="single" w:sz="4" w:space="0" w:color="auto"/>
              <w:left w:val="single" w:sz="4" w:space="0" w:color="auto"/>
              <w:bottom w:val="single" w:sz="4" w:space="0" w:color="auto"/>
              <w:right w:val="single" w:sz="4" w:space="0" w:color="auto"/>
            </w:tcBorders>
          </w:tcPr>
          <w:p w14:paraId="32F2F5FD"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DD3AC2D" w14:textId="77777777" w:rsidR="00EC2D33" w:rsidRPr="00A15DCB" w:rsidRDefault="00EC2D33" w:rsidP="00EC2D33">
            <w:pPr>
              <w:pStyle w:val="TAC"/>
              <w:rPr>
                <w:rFonts w:cs="Arial"/>
                <w:lang w:eastAsia="zh-CN"/>
              </w:rPr>
            </w:pPr>
            <w:r w:rsidRPr="00A15DCB">
              <w:rPr>
                <w:rFonts w:cs="Arial"/>
              </w:rPr>
              <w:t>-</w:t>
            </w:r>
          </w:p>
        </w:tc>
      </w:tr>
      <w:tr w:rsidR="00EC2D33" w:rsidRPr="00A15DCB" w14:paraId="485BB23B" w14:textId="77777777" w:rsidTr="00EC2D33">
        <w:tc>
          <w:tcPr>
            <w:tcW w:w="245" w:type="pct"/>
            <w:tcBorders>
              <w:top w:val="single" w:sz="4" w:space="0" w:color="auto"/>
              <w:left w:val="single" w:sz="4" w:space="0" w:color="auto"/>
              <w:bottom w:val="single" w:sz="4" w:space="0" w:color="auto"/>
              <w:right w:val="single" w:sz="4" w:space="0" w:color="auto"/>
            </w:tcBorders>
          </w:tcPr>
          <w:p w14:paraId="6C6F43F2" w14:textId="77777777" w:rsidR="00EC2D33" w:rsidRPr="00A15DCB" w:rsidRDefault="00EC2D33" w:rsidP="00EC2D33">
            <w:pPr>
              <w:pStyle w:val="TAC"/>
              <w:rPr>
                <w:rFonts w:cs="Arial"/>
                <w:lang w:eastAsia="zh-CN"/>
              </w:rPr>
            </w:pPr>
            <w:r w:rsidRPr="00A15DCB">
              <w:rPr>
                <w:rFonts w:cs="Arial"/>
                <w:lang w:eastAsia="zh-CN"/>
              </w:rPr>
              <w:t>31</w:t>
            </w:r>
          </w:p>
        </w:tc>
        <w:tc>
          <w:tcPr>
            <w:tcW w:w="2191" w:type="pct"/>
            <w:tcBorders>
              <w:top w:val="single" w:sz="4" w:space="0" w:color="auto"/>
              <w:left w:val="single" w:sz="4" w:space="0" w:color="auto"/>
              <w:bottom w:val="single" w:sz="4" w:space="0" w:color="auto"/>
              <w:right w:val="single" w:sz="4" w:space="0" w:color="auto"/>
            </w:tcBorders>
          </w:tcPr>
          <w:p w14:paraId="038E98F3" w14:textId="6A43C736" w:rsidR="00EC2D33" w:rsidRPr="00A15DCB" w:rsidRDefault="00EC2D33" w:rsidP="00EC2D33">
            <w:pPr>
              <w:pStyle w:val="TAL"/>
              <w:rPr>
                <w:rFonts w:cs="Arial"/>
                <w:lang w:eastAsia="zh-CN"/>
              </w:rPr>
            </w:pPr>
            <w:r w:rsidRPr="00A15DCB">
              <w:rPr>
                <w:rFonts w:cs="Arial"/>
                <w:lang w:eastAsia="zh-CN"/>
              </w:rPr>
              <w:t>Check</w:t>
            </w:r>
            <w:r w:rsidRPr="00A15DCB">
              <w:rPr>
                <w:rFonts w:cs="Arial"/>
              </w:rPr>
              <w:t>: Does the UE</w:t>
            </w:r>
            <w:r w:rsidRPr="00A15DCB">
              <w:t xml:space="preserve"> transmit a PRACH preamble belonging to the random access resource set </w:t>
            </w:r>
            <w:r w:rsidRPr="00A15DCB">
              <w:rPr>
                <w:lang w:eastAsia="zh-CN"/>
              </w:rPr>
              <w:t>for Msg3 repetition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108E4379"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CBF3E57" w14:textId="77777777" w:rsidR="00EC2D33" w:rsidRPr="00A15DCB" w:rsidRDefault="00EC2D33" w:rsidP="00EC2D33">
            <w:pPr>
              <w:pStyle w:val="TAL"/>
              <w:rPr>
                <w:lang w:eastAsia="zh-CN"/>
              </w:rPr>
            </w:pPr>
            <w:r w:rsidRPr="00A15DCB">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0FC77117" w14:textId="77777777" w:rsidR="00EC2D33" w:rsidRPr="00A15DCB" w:rsidRDefault="00EC2D33" w:rsidP="00EC2D33">
            <w:pPr>
              <w:pStyle w:val="TAC"/>
              <w:rPr>
                <w:rFonts w:cs="Arial"/>
                <w:lang w:eastAsia="zh-CN"/>
              </w:rPr>
            </w:pPr>
            <w:r w:rsidRPr="00A15DCB">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714A3EE4"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0C5B496B" w14:textId="77777777" w:rsidTr="00EC2D33">
        <w:tc>
          <w:tcPr>
            <w:tcW w:w="245" w:type="pct"/>
            <w:tcBorders>
              <w:top w:val="single" w:sz="4" w:space="0" w:color="auto"/>
              <w:left w:val="single" w:sz="4" w:space="0" w:color="auto"/>
              <w:bottom w:val="single" w:sz="4" w:space="0" w:color="auto"/>
              <w:right w:val="single" w:sz="4" w:space="0" w:color="auto"/>
            </w:tcBorders>
          </w:tcPr>
          <w:p w14:paraId="00D14F97" w14:textId="77777777" w:rsidR="00EC2D33" w:rsidRPr="00A15DCB" w:rsidRDefault="00EC2D33" w:rsidP="00EC2D33">
            <w:pPr>
              <w:pStyle w:val="TAC"/>
              <w:rPr>
                <w:rFonts w:cs="Arial"/>
                <w:lang w:eastAsia="zh-CN"/>
              </w:rPr>
            </w:pPr>
            <w:r w:rsidRPr="00A15DCB">
              <w:rPr>
                <w:rFonts w:cs="Arial"/>
                <w:lang w:eastAsia="zh-CN"/>
              </w:rPr>
              <w:t>32</w:t>
            </w:r>
          </w:p>
        </w:tc>
        <w:tc>
          <w:tcPr>
            <w:tcW w:w="2191" w:type="pct"/>
            <w:tcBorders>
              <w:top w:val="single" w:sz="4" w:space="0" w:color="auto"/>
              <w:left w:val="single" w:sz="4" w:space="0" w:color="auto"/>
              <w:bottom w:val="single" w:sz="4" w:space="0" w:color="auto"/>
              <w:right w:val="single" w:sz="4" w:space="0" w:color="auto"/>
            </w:tcBorders>
          </w:tcPr>
          <w:p w14:paraId="78E6F246" w14:textId="77777777" w:rsidR="00EC2D33" w:rsidRPr="00A15DCB" w:rsidRDefault="00EC2D33" w:rsidP="00EC2D33">
            <w:pPr>
              <w:pStyle w:val="TAL"/>
              <w:rPr>
                <w:rFonts w:cs="Arial"/>
                <w:lang w:eastAsia="zh-CN"/>
              </w:rPr>
            </w:pPr>
            <w:r w:rsidRPr="00A15DCB">
              <w:t>The SS transmits Random Access Response with RAPID corresponding to the transmitted Preamble in step 31 and MCS = “0000”.</w:t>
            </w:r>
          </w:p>
        </w:tc>
        <w:tc>
          <w:tcPr>
            <w:tcW w:w="276" w:type="pct"/>
            <w:tcBorders>
              <w:top w:val="single" w:sz="4" w:space="0" w:color="auto"/>
              <w:left w:val="single" w:sz="4" w:space="0" w:color="auto"/>
              <w:bottom w:val="single" w:sz="4" w:space="0" w:color="auto"/>
              <w:right w:val="single" w:sz="4" w:space="0" w:color="auto"/>
            </w:tcBorders>
          </w:tcPr>
          <w:p w14:paraId="4EE95DE4"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69C3DFF3" w14:textId="77777777" w:rsidR="00EC2D33" w:rsidRPr="00A15DCB" w:rsidRDefault="00EC2D33" w:rsidP="00EC2D33">
            <w:pPr>
              <w:pStyle w:val="TAL"/>
              <w:rPr>
                <w:lang w:eastAsia="zh-CN"/>
              </w:rPr>
            </w:pPr>
            <w:r w:rsidRPr="00A15DCB">
              <w:t>Random Access Response</w:t>
            </w:r>
          </w:p>
        </w:tc>
        <w:tc>
          <w:tcPr>
            <w:tcW w:w="227" w:type="pct"/>
            <w:tcBorders>
              <w:top w:val="single" w:sz="4" w:space="0" w:color="auto"/>
              <w:left w:val="single" w:sz="4" w:space="0" w:color="auto"/>
              <w:bottom w:val="single" w:sz="4" w:space="0" w:color="auto"/>
              <w:right w:val="single" w:sz="4" w:space="0" w:color="auto"/>
            </w:tcBorders>
          </w:tcPr>
          <w:p w14:paraId="1A734B3D"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41A3475" w14:textId="77777777" w:rsidR="00EC2D33" w:rsidRPr="00A15DCB" w:rsidRDefault="00EC2D33" w:rsidP="00EC2D33">
            <w:pPr>
              <w:pStyle w:val="TAC"/>
              <w:rPr>
                <w:rFonts w:cs="Arial"/>
                <w:lang w:eastAsia="zh-CN"/>
              </w:rPr>
            </w:pPr>
            <w:r w:rsidRPr="00A15DCB">
              <w:rPr>
                <w:rFonts w:cs="Arial"/>
              </w:rPr>
              <w:t>-</w:t>
            </w:r>
          </w:p>
        </w:tc>
      </w:tr>
      <w:tr w:rsidR="00EC2D33" w:rsidRPr="00A15DCB" w14:paraId="51A4CC79" w14:textId="77777777" w:rsidTr="00EC2D33">
        <w:tc>
          <w:tcPr>
            <w:tcW w:w="245" w:type="pct"/>
            <w:tcBorders>
              <w:top w:val="single" w:sz="4" w:space="0" w:color="auto"/>
              <w:left w:val="single" w:sz="4" w:space="0" w:color="auto"/>
              <w:bottom w:val="single" w:sz="4" w:space="0" w:color="auto"/>
              <w:right w:val="single" w:sz="4" w:space="0" w:color="auto"/>
            </w:tcBorders>
          </w:tcPr>
          <w:p w14:paraId="251C4A57" w14:textId="77777777" w:rsidR="00EC2D33" w:rsidRPr="00A15DCB" w:rsidRDefault="00EC2D33" w:rsidP="00EC2D33">
            <w:pPr>
              <w:pStyle w:val="TAC"/>
              <w:rPr>
                <w:rFonts w:cs="Arial"/>
                <w:lang w:eastAsia="zh-CN"/>
              </w:rPr>
            </w:pPr>
            <w:r w:rsidRPr="00A15DCB">
              <w:rPr>
                <w:rFonts w:cs="Arial"/>
                <w:lang w:eastAsia="zh-CN"/>
              </w:rPr>
              <w:t>33</w:t>
            </w:r>
          </w:p>
        </w:tc>
        <w:tc>
          <w:tcPr>
            <w:tcW w:w="2191" w:type="pct"/>
            <w:tcBorders>
              <w:top w:val="single" w:sz="4" w:space="0" w:color="auto"/>
              <w:left w:val="single" w:sz="4" w:space="0" w:color="auto"/>
              <w:bottom w:val="single" w:sz="4" w:space="0" w:color="auto"/>
              <w:right w:val="single" w:sz="4" w:space="0" w:color="auto"/>
            </w:tcBorders>
          </w:tcPr>
          <w:p w14:paraId="495CB57C" w14:textId="77777777" w:rsidR="00EC2D33" w:rsidRPr="00A15DCB" w:rsidRDefault="00EC2D33" w:rsidP="00EC2D33">
            <w:pPr>
              <w:pStyle w:val="TAL"/>
            </w:pPr>
            <w:r w:rsidRPr="00A15DCB">
              <w:rPr>
                <w:rFonts w:cs="Arial"/>
                <w:lang w:eastAsia="zh-CN"/>
              </w:rPr>
              <w:t xml:space="preserve">Check: </w:t>
            </w:r>
            <w:r w:rsidRPr="00A15DCB">
              <w:t xml:space="preserve">Does the UE transmit a MAC PDU containing an </w:t>
            </w:r>
            <w:r w:rsidRPr="00A15DCB">
              <w:rPr>
                <w:i/>
                <w:iCs/>
              </w:rPr>
              <w:t>RRCSetupRequest</w:t>
            </w:r>
            <w:r w:rsidRPr="00A15DCB">
              <w:t xml:space="preserve"> message and not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following slots which is suitable for UL transmission</w:t>
            </w:r>
            <w:r w:rsidRPr="00A15DCB">
              <w:rPr>
                <w:rFonts w:eastAsia="DengXian"/>
                <w:lang w:eastAsia="zh-CN"/>
              </w:rPr>
              <w:t>?</w:t>
            </w:r>
          </w:p>
        </w:tc>
        <w:tc>
          <w:tcPr>
            <w:tcW w:w="276" w:type="pct"/>
            <w:tcBorders>
              <w:top w:val="single" w:sz="4" w:space="0" w:color="auto"/>
              <w:left w:val="single" w:sz="4" w:space="0" w:color="auto"/>
              <w:bottom w:val="single" w:sz="4" w:space="0" w:color="auto"/>
              <w:right w:val="single" w:sz="4" w:space="0" w:color="auto"/>
            </w:tcBorders>
          </w:tcPr>
          <w:p w14:paraId="04AB33A3"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6E8A2AC" w14:textId="77777777" w:rsidR="00EC2D33" w:rsidRPr="00A15DCB" w:rsidRDefault="00EC2D33" w:rsidP="00EC2D33">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6BA4" w14:textId="77777777" w:rsidR="00EC2D33" w:rsidRPr="00A15DCB" w:rsidRDefault="00EC2D33" w:rsidP="00EC2D33">
            <w:pPr>
              <w:pStyle w:val="TAC"/>
              <w:rPr>
                <w:rFonts w:cs="Arial"/>
                <w:lang w:eastAsia="zh-CN"/>
              </w:rPr>
            </w:pPr>
            <w:r w:rsidRPr="00A15DCB">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BEF2D2B"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66865DF5" w14:textId="77777777" w:rsidTr="00EC2D33">
        <w:tc>
          <w:tcPr>
            <w:tcW w:w="245" w:type="pct"/>
            <w:tcBorders>
              <w:top w:val="single" w:sz="4" w:space="0" w:color="auto"/>
              <w:left w:val="single" w:sz="4" w:space="0" w:color="auto"/>
              <w:bottom w:val="single" w:sz="4" w:space="0" w:color="auto"/>
              <w:right w:val="single" w:sz="4" w:space="0" w:color="auto"/>
            </w:tcBorders>
          </w:tcPr>
          <w:p w14:paraId="3A450F8E" w14:textId="77777777" w:rsidR="00EC2D33" w:rsidRPr="00A15DCB" w:rsidRDefault="00EC2D33" w:rsidP="00EC2D33">
            <w:pPr>
              <w:pStyle w:val="TAC"/>
              <w:rPr>
                <w:rFonts w:cs="Arial"/>
                <w:lang w:eastAsia="zh-CN"/>
              </w:rPr>
            </w:pPr>
            <w:r w:rsidRPr="00A15DCB">
              <w:rPr>
                <w:rFonts w:cs="Arial"/>
                <w:lang w:eastAsia="zh-CN"/>
              </w:rPr>
              <w:t>34</w:t>
            </w:r>
          </w:p>
        </w:tc>
        <w:tc>
          <w:tcPr>
            <w:tcW w:w="2191" w:type="pct"/>
            <w:tcBorders>
              <w:top w:val="single" w:sz="4" w:space="0" w:color="auto"/>
              <w:left w:val="single" w:sz="4" w:space="0" w:color="auto"/>
              <w:bottom w:val="single" w:sz="4" w:space="0" w:color="auto"/>
              <w:right w:val="single" w:sz="4" w:space="0" w:color="auto"/>
            </w:tcBorders>
          </w:tcPr>
          <w:p w14:paraId="49615C07" w14:textId="77777777" w:rsidR="001F5583" w:rsidRPr="00A15DCB" w:rsidRDefault="00EC2D33" w:rsidP="001F5583">
            <w:pPr>
              <w:pStyle w:val="TAL"/>
            </w:pPr>
            <w:r w:rsidRPr="00A15DCB">
              <w:t xml:space="preserve">The SS transmits a DCI </w:t>
            </w:r>
            <w:r w:rsidRPr="00A15DCB">
              <w:rPr>
                <w:lang w:eastAsia="zh-CN"/>
              </w:rPr>
              <w:t>format</w:t>
            </w:r>
            <w:r w:rsidRPr="00A15DCB">
              <w:t xml:space="preserve"> 0_0 addressed to TC-RNTI with MCS = “01000” and </w:t>
            </w:r>
            <w:r w:rsidRPr="00A15DCB">
              <w:rPr>
                <w:rFonts w:eastAsia="DengXian"/>
                <w:lang w:eastAsia="zh-CN"/>
              </w:rPr>
              <w:t>rv</w:t>
            </w:r>
            <w:r w:rsidRPr="00A15DCB">
              <w:rPr>
                <w:rFonts w:eastAsia="DengXian"/>
                <w:vertAlign w:val="superscript"/>
                <w:lang w:eastAsia="zh-CN"/>
              </w:rPr>
              <w:t xml:space="preserve">ID </w:t>
            </w:r>
            <w:r w:rsidRPr="00A15DCB">
              <w:rPr>
                <w:rFonts w:eastAsia="DengXian"/>
                <w:lang w:eastAsia="zh-CN"/>
              </w:rPr>
              <w:t>= 2 to indicate Msg3 retransmission</w:t>
            </w:r>
            <w:r w:rsidRPr="00A15DCB">
              <w:t>.</w:t>
            </w:r>
          </w:p>
          <w:p w14:paraId="06728D03" w14:textId="3714444C" w:rsidR="00EC2D33" w:rsidRPr="00A15DCB" w:rsidRDefault="001F5583" w:rsidP="001F5583">
            <w:pPr>
              <w:pStyle w:val="TAL"/>
            </w:pPr>
            <w:r w:rsidRPr="00A15DCB">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73985812"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6779C48" w14:textId="77777777" w:rsidR="00EC2D33" w:rsidRPr="00A15DCB" w:rsidRDefault="00EC2D33" w:rsidP="00EC2D33">
            <w:pPr>
              <w:pStyle w:val="TAL"/>
              <w:rPr>
                <w:rFonts w:cs="Arial"/>
                <w:lang w:eastAsia="zh-CN"/>
              </w:rPr>
            </w:pPr>
            <w:r w:rsidRPr="00A15DCB">
              <w:rPr>
                <w:lang w:eastAsia="zh-CN"/>
              </w:rPr>
              <w:t>DCI format 0_0 (TC-RNTI)</w:t>
            </w:r>
          </w:p>
        </w:tc>
        <w:tc>
          <w:tcPr>
            <w:tcW w:w="227" w:type="pct"/>
            <w:tcBorders>
              <w:top w:val="single" w:sz="4" w:space="0" w:color="auto"/>
              <w:left w:val="single" w:sz="4" w:space="0" w:color="auto"/>
              <w:bottom w:val="single" w:sz="4" w:space="0" w:color="auto"/>
              <w:right w:val="single" w:sz="4" w:space="0" w:color="auto"/>
            </w:tcBorders>
          </w:tcPr>
          <w:p w14:paraId="25B345CF"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6989CCE5"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07535348" w14:textId="77777777" w:rsidTr="00EC2D33">
        <w:tc>
          <w:tcPr>
            <w:tcW w:w="245" w:type="pct"/>
            <w:tcBorders>
              <w:top w:val="single" w:sz="4" w:space="0" w:color="auto"/>
              <w:left w:val="single" w:sz="4" w:space="0" w:color="auto"/>
              <w:bottom w:val="single" w:sz="4" w:space="0" w:color="auto"/>
              <w:right w:val="single" w:sz="4" w:space="0" w:color="auto"/>
            </w:tcBorders>
          </w:tcPr>
          <w:p w14:paraId="4BCF6801" w14:textId="77777777" w:rsidR="00EC2D33" w:rsidRPr="00A15DCB" w:rsidRDefault="00EC2D33" w:rsidP="00EC2D33">
            <w:pPr>
              <w:pStyle w:val="TAC"/>
              <w:rPr>
                <w:rFonts w:cs="Arial"/>
                <w:lang w:eastAsia="zh-CN"/>
              </w:rPr>
            </w:pPr>
            <w:r w:rsidRPr="00A15DCB">
              <w:rPr>
                <w:rFonts w:cs="Arial"/>
                <w:lang w:eastAsia="zh-CN"/>
              </w:rPr>
              <w:t>35</w:t>
            </w:r>
          </w:p>
        </w:tc>
        <w:tc>
          <w:tcPr>
            <w:tcW w:w="2191" w:type="pct"/>
            <w:tcBorders>
              <w:top w:val="single" w:sz="4" w:space="0" w:color="auto"/>
              <w:left w:val="single" w:sz="4" w:space="0" w:color="auto"/>
              <w:bottom w:val="single" w:sz="4" w:space="0" w:color="auto"/>
              <w:right w:val="single" w:sz="4" w:space="0" w:color="auto"/>
            </w:tcBorders>
          </w:tcPr>
          <w:p w14:paraId="6ED5CCB2" w14:textId="77777777" w:rsidR="00EC2D33" w:rsidRPr="00A15DCB" w:rsidRDefault="00EC2D33" w:rsidP="00EC2D33">
            <w:pPr>
              <w:pStyle w:val="TAL"/>
            </w:pPr>
            <w:r w:rsidRPr="00A15DCB">
              <w:rPr>
                <w:rFonts w:cs="Arial"/>
                <w:lang w:eastAsia="zh-CN"/>
              </w:rPr>
              <w:t xml:space="preserve">Check: </w:t>
            </w:r>
            <w:r w:rsidRPr="00A15DCB">
              <w:t xml:space="preserve">Does the UE retransmit the MAC PDU containing </w:t>
            </w:r>
            <w:r w:rsidRPr="00A15DCB">
              <w:rPr>
                <w:i/>
                <w:iCs/>
              </w:rPr>
              <w:t>RRCSetupRequest</w:t>
            </w:r>
            <w:r w:rsidRPr="00A15DCB">
              <w:t xml:space="preserve"> message and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every slot which is suitable for UL transmission in the next consecutive 1</w:t>
            </w:r>
            <w:r w:rsidRPr="00A15DCB">
              <w:rPr>
                <w:rFonts w:eastAsia="DengXian"/>
                <w:lang w:eastAsia="zh-CN"/>
              </w:rPr>
              <w:t xml:space="preserve"> </w:t>
            </w:r>
            <w:r w:rsidRPr="00A15DCB">
              <w:rPr>
                <w:rFonts w:eastAsia="DengXian"/>
              </w:rPr>
              <w:t>slot</w:t>
            </w:r>
            <w:r w:rsidRPr="00A15DCB">
              <w:rPr>
                <w:rFonts w:eastAsia="DengXian"/>
                <w:lang w:eastAsia="zh-CN"/>
              </w:rPr>
              <w:t xml:space="preserve"> with same resource allocation but different redundancy version?</w:t>
            </w:r>
          </w:p>
          <w:p w14:paraId="1B1ABCCE" w14:textId="77777777" w:rsidR="00EC2D33" w:rsidRPr="00A15DCB" w:rsidRDefault="00EC2D33" w:rsidP="00EC2D33">
            <w:pPr>
              <w:pStyle w:val="TAL"/>
              <w:rPr>
                <w:rFonts w:cs="Arial"/>
                <w:lang w:eastAsia="zh-CN"/>
              </w:rPr>
            </w:pPr>
          </w:p>
          <w:p w14:paraId="6BC9F34A" w14:textId="2FB3F4C2" w:rsidR="00EC2D33" w:rsidRPr="00A15DCB" w:rsidRDefault="00EC2D33" w:rsidP="00EC2D33">
            <w:pPr>
              <w:pStyle w:val="TAL"/>
            </w:pPr>
            <w:r w:rsidRPr="00A15DCB">
              <w:rPr>
                <w:rFonts w:eastAsia="DengXian"/>
                <w:lang w:eastAsia="zh-CN"/>
              </w:rPr>
              <w:t xml:space="preserve">NOTE: </w:t>
            </w:r>
            <w:r w:rsidRPr="00A15DCB">
              <w:rPr>
                <w:rFonts w:eastAsia="DengXian"/>
              </w:rPr>
              <w:t xml:space="preserve">The </w:t>
            </w:r>
            <w:r w:rsidRPr="00A15DCB">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3D875086"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B28FB3A" w14:textId="77777777" w:rsidR="00EC2D33" w:rsidRPr="00A15DCB" w:rsidRDefault="00EC2D33" w:rsidP="00EC2D33">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3E3A8BAE" w14:textId="77777777" w:rsidR="00EC2D33" w:rsidRPr="00A15DCB" w:rsidRDefault="00EC2D33" w:rsidP="00EC2D33">
            <w:pPr>
              <w:pStyle w:val="TAC"/>
              <w:rPr>
                <w:rFonts w:cs="Arial"/>
                <w:lang w:eastAsia="zh-CN"/>
              </w:rPr>
            </w:pPr>
            <w:r w:rsidRPr="00A15DCB">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70D611C"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4F30A244" w14:textId="77777777" w:rsidTr="00EC2D33">
        <w:tc>
          <w:tcPr>
            <w:tcW w:w="245" w:type="pct"/>
            <w:tcBorders>
              <w:top w:val="single" w:sz="4" w:space="0" w:color="auto"/>
              <w:left w:val="single" w:sz="4" w:space="0" w:color="auto"/>
              <w:bottom w:val="single" w:sz="4" w:space="0" w:color="auto"/>
              <w:right w:val="single" w:sz="4" w:space="0" w:color="auto"/>
            </w:tcBorders>
          </w:tcPr>
          <w:p w14:paraId="22AE980C" w14:textId="77777777" w:rsidR="00EC2D33" w:rsidRPr="00A15DCB" w:rsidRDefault="00EC2D33" w:rsidP="00EC2D33">
            <w:pPr>
              <w:pStyle w:val="TAC"/>
              <w:rPr>
                <w:rFonts w:cs="Arial"/>
                <w:lang w:eastAsia="zh-CN"/>
              </w:rPr>
            </w:pPr>
            <w:r w:rsidRPr="00A15DCB">
              <w:rPr>
                <w:rFonts w:cs="Arial"/>
                <w:lang w:eastAsia="zh-CN"/>
              </w:rPr>
              <w:t>36-41</w:t>
            </w:r>
          </w:p>
        </w:tc>
        <w:tc>
          <w:tcPr>
            <w:tcW w:w="2191" w:type="pct"/>
            <w:tcBorders>
              <w:top w:val="single" w:sz="4" w:space="0" w:color="auto"/>
              <w:left w:val="single" w:sz="4" w:space="0" w:color="auto"/>
              <w:bottom w:val="single" w:sz="4" w:space="0" w:color="auto"/>
              <w:right w:val="single" w:sz="4" w:space="0" w:color="auto"/>
            </w:tcBorders>
          </w:tcPr>
          <w:p w14:paraId="1F0BC241" w14:textId="77777777" w:rsidR="00EC2D33" w:rsidRPr="00A15DCB" w:rsidRDefault="00EC2D33" w:rsidP="00EC2D33">
            <w:pPr>
              <w:pStyle w:val="TAL"/>
              <w:rPr>
                <w:rFonts w:cs="Arial"/>
                <w:lang w:eastAsia="zh-CN"/>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2127EC71"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13A660B4" w14:textId="77777777" w:rsidR="00EC2D33" w:rsidRPr="00A15DCB" w:rsidRDefault="00EC2D33" w:rsidP="00EC2D33">
            <w:pPr>
              <w:pStyle w:val="TAL"/>
              <w:rPr>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70D88EF6"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EF16EB3"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6DF90E1F" w14:textId="77777777" w:rsidTr="00EC2D33">
        <w:tc>
          <w:tcPr>
            <w:tcW w:w="245" w:type="pct"/>
            <w:tcBorders>
              <w:top w:val="single" w:sz="4" w:space="0" w:color="auto"/>
              <w:left w:val="single" w:sz="4" w:space="0" w:color="auto"/>
              <w:bottom w:val="single" w:sz="4" w:space="0" w:color="auto"/>
              <w:right w:val="single" w:sz="4" w:space="0" w:color="auto"/>
            </w:tcBorders>
          </w:tcPr>
          <w:p w14:paraId="17CDF15C" w14:textId="77777777" w:rsidR="00EC2D33" w:rsidRPr="00A15DCB" w:rsidRDefault="00EC2D33" w:rsidP="00EC2D33">
            <w:pPr>
              <w:pStyle w:val="TAC"/>
              <w:rPr>
                <w:rFonts w:cs="Arial"/>
                <w:lang w:eastAsia="zh-CN"/>
              </w:rPr>
            </w:pPr>
            <w:r w:rsidRPr="00A15DCB">
              <w:rPr>
                <w:rFonts w:cs="Arial"/>
                <w:lang w:eastAsia="zh-CN"/>
              </w:rPr>
              <w:t>42</w:t>
            </w:r>
          </w:p>
        </w:tc>
        <w:tc>
          <w:tcPr>
            <w:tcW w:w="2191" w:type="pct"/>
            <w:tcBorders>
              <w:top w:val="single" w:sz="4" w:space="0" w:color="auto"/>
              <w:left w:val="single" w:sz="4" w:space="0" w:color="auto"/>
              <w:bottom w:val="single" w:sz="4" w:space="0" w:color="auto"/>
              <w:right w:val="single" w:sz="4" w:space="0" w:color="auto"/>
            </w:tcBorders>
          </w:tcPr>
          <w:p w14:paraId="52B1040D" w14:textId="77777777" w:rsidR="00EC2D33" w:rsidRPr="00A15DCB" w:rsidRDefault="00EC2D33" w:rsidP="00EC2D33">
            <w:pPr>
              <w:pStyle w:val="TAL"/>
              <w:rPr>
                <w:rFonts w:cs="Arial"/>
                <w:lang w:eastAsia="zh-CN"/>
              </w:rPr>
            </w:pPr>
            <w:r w:rsidRPr="00A15DCB">
              <w:t xml:space="preserve">The SS transmits an </w:t>
            </w:r>
            <w:r w:rsidRPr="00A15DCB">
              <w:rPr>
                <w:i/>
              </w:rPr>
              <w:t xml:space="preserve">RRCRelease </w:t>
            </w:r>
            <w:r w:rsidRPr="00A15DCB">
              <w:t>message</w:t>
            </w:r>
            <w:r w:rsidRPr="00A15DCB">
              <w:rPr>
                <w:i/>
              </w:rPr>
              <w:t>.</w:t>
            </w:r>
          </w:p>
        </w:tc>
        <w:tc>
          <w:tcPr>
            <w:tcW w:w="276" w:type="pct"/>
            <w:tcBorders>
              <w:top w:val="single" w:sz="4" w:space="0" w:color="auto"/>
              <w:left w:val="single" w:sz="4" w:space="0" w:color="auto"/>
              <w:bottom w:val="single" w:sz="4" w:space="0" w:color="auto"/>
              <w:right w:val="single" w:sz="4" w:space="0" w:color="auto"/>
            </w:tcBorders>
          </w:tcPr>
          <w:p w14:paraId="6BF55850"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E49DCFD" w14:textId="77777777" w:rsidR="00EC2D33" w:rsidRPr="00A15DCB" w:rsidRDefault="00EC2D33" w:rsidP="00EC2D33">
            <w:pPr>
              <w:pStyle w:val="TAL"/>
              <w:rPr>
                <w:lang w:eastAsia="zh-CN"/>
              </w:rPr>
            </w:pPr>
            <w:r w:rsidRPr="00A15DCB">
              <w:t>NR RRC</w:t>
            </w:r>
            <w:r w:rsidRPr="00A15DCB">
              <w:rPr>
                <w:i/>
              </w:rPr>
              <w:t>: RRCRelease</w:t>
            </w:r>
          </w:p>
        </w:tc>
        <w:tc>
          <w:tcPr>
            <w:tcW w:w="227" w:type="pct"/>
            <w:tcBorders>
              <w:top w:val="single" w:sz="4" w:space="0" w:color="auto"/>
              <w:left w:val="single" w:sz="4" w:space="0" w:color="auto"/>
              <w:bottom w:val="single" w:sz="4" w:space="0" w:color="auto"/>
              <w:right w:val="single" w:sz="4" w:space="0" w:color="auto"/>
            </w:tcBorders>
          </w:tcPr>
          <w:p w14:paraId="32AFAD5A"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89A2E90" w14:textId="77777777" w:rsidR="00EC2D33" w:rsidRPr="00A15DCB" w:rsidRDefault="00EC2D33" w:rsidP="00EC2D33">
            <w:pPr>
              <w:pStyle w:val="TAC"/>
              <w:rPr>
                <w:rFonts w:cs="Arial"/>
                <w:lang w:eastAsia="zh-CN"/>
              </w:rPr>
            </w:pPr>
            <w:r w:rsidRPr="00A15DCB">
              <w:rPr>
                <w:rFonts w:cs="Arial"/>
              </w:rPr>
              <w:t>-</w:t>
            </w:r>
          </w:p>
        </w:tc>
      </w:tr>
    </w:tbl>
    <w:p w14:paraId="069FA3DE" w14:textId="77777777" w:rsidR="000C132F" w:rsidRPr="00A15DCB" w:rsidRDefault="000C132F" w:rsidP="000C132F"/>
    <w:p w14:paraId="355E1EA4" w14:textId="77777777" w:rsidR="000C132F" w:rsidRPr="00A15DCB" w:rsidRDefault="000C132F" w:rsidP="000C132F">
      <w:pPr>
        <w:pStyle w:val="H6"/>
      </w:pPr>
      <w:r w:rsidRPr="00A15DCB">
        <w:lastRenderedPageBreak/>
        <w:t>7.1.1.1.18.3.3</w:t>
      </w:r>
      <w:r w:rsidRPr="00A15DCB">
        <w:tab/>
        <w:t>Specific message contents</w:t>
      </w:r>
    </w:p>
    <w:p w14:paraId="76CA4CBF" w14:textId="77777777" w:rsidR="000C132F" w:rsidRPr="00A15DCB" w:rsidRDefault="000C132F" w:rsidP="000C132F">
      <w:pPr>
        <w:pStyle w:val="TH"/>
      </w:pPr>
      <w:r w:rsidRPr="00A15DCB">
        <w:t xml:space="preserve">Table 7.1.1.1.18.3.3-1: </w:t>
      </w:r>
      <w:r w:rsidRPr="00A15DCB">
        <w:rPr>
          <w:i/>
        </w:rPr>
        <w:t xml:space="preserve">SIB1 </w:t>
      </w:r>
      <w:r w:rsidRPr="00A15DCB">
        <w:t>(Cell 1, Preamble and Step 27, Table 7.1.1.1.18.3.2-3)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C132F" w:rsidRPr="00A15DCB" w14:paraId="77A03AB0" w14:textId="77777777" w:rsidTr="0036007E">
        <w:trPr>
          <w:gridBefore w:val="1"/>
          <w:wBefore w:w="9" w:type="dxa"/>
        </w:trPr>
        <w:tc>
          <w:tcPr>
            <w:tcW w:w="9738" w:type="dxa"/>
            <w:gridSpan w:val="4"/>
          </w:tcPr>
          <w:p w14:paraId="49EF2D0D" w14:textId="77777777" w:rsidR="000C132F" w:rsidRPr="00A15DCB" w:rsidRDefault="000C132F" w:rsidP="0036007E">
            <w:pPr>
              <w:pStyle w:val="TAL"/>
            </w:pPr>
            <w:r w:rsidRPr="00A15DCB">
              <w:t>Derivation Path: TS 38.508-1 [4] Table 4.6.1-28</w:t>
            </w:r>
          </w:p>
        </w:tc>
      </w:tr>
      <w:tr w:rsidR="000C132F" w:rsidRPr="00A15DCB" w14:paraId="10BA2EF0" w14:textId="77777777" w:rsidTr="0036007E">
        <w:tblPrEx>
          <w:tblCellMar>
            <w:left w:w="108" w:type="dxa"/>
            <w:right w:w="108" w:type="dxa"/>
          </w:tblCellMar>
        </w:tblPrEx>
        <w:tc>
          <w:tcPr>
            <w:tcW w:w="4535" w:type="dxa"/>
            <w:gridSpan w:val="2"/>
          </w:tcPr>
          <w:p w14:paraId="58F87283" w14:textId="77777777" w:rsidR="000C132F" w:rsidRPr="00A15DCB" w:rsidRDefault="000C132F" w:rsidP="0036007E">
            <w:pPr>
              <w:pStyle w:val="TAH"/>
            </w:pPr>
            <w:r w:rsidRPr="00A15DCB">
              <w:t>Information Element</w:t>
            </w:r>
          </w:p>
        </w:tc>
        <w:tc>
          <w:tcPr>
            <w:tcW w:w="2267" w:type="dxa"/>
          </w:tcPr>
          <w:p w14:paraId="4E4E001A" w14:textId="77777777" w:rsidR="000C132F" w:rsidRPr="00A15DCB" w:rsidRDefault="000C132F" w:rsidP="0036007E">
            <w:pPr>
              <w:pStyle w:val="TAH"/>
            </w:pPr>
            <w:r w:rsidRPr="00A15DCB">
              <w:t>Value/remark</w:t>
            </w:r>
          </w:p>
        </w:tc>
        <w:tc>
          <w:tcPr>
            <w:tcW w:w="1700" w:type="dxa"/>
          </w:tcPr>
          <w:p w14:paraId="2166D098" w14:textId="77777777" w:rsidR="000C132F" w:rsidRPr="00A15DCB" w:rsidRDefault="000C132F" w:rsidP="0036007E">
            <w:pPr>
              <w:pStyle w:val="TAH"/>
            </w:pPr>
            <w:r w:rsidRPr="00A15DCB">
              <w:t>Comment</w:t>
            </w:r>
          </w:p>
        </w:tc>
        <w:tc>
          <w:tcPr>
            <w:tcW w:w="1245" w:type="dxa"/>
          </w:tcPr>
          <w:p w14:paraId="005D2752" w14:textId="77777777" w:rsidR="000C132F" w:rsidRPr="00A15DCB" w:rsidRDefault="000C132F" w:rsidP="0036007E">
            <w:pPr>
              <w:pStyle w:val="TAH"/>
            </w:pPr>
            <w:r w:rsidRPr="00A15DCB">
              <w:t>Condition</w:t>
            </w:r>
          </w:p>
        </w:tc>
      </w:tr>
      <w:tr w:rsidR="000C132F" w:rsidRPr="00A15DCB" w14:paraId="51051BFC" w14:textId="77777777" w:rsidTr="0036007E">
        <w:tblPrEx>
          <w:tblCellMar>
            <w:left w:w="108" w:type="dxa"/>
            <w:right w:w="108" w:type="dxa"/>
          </w:tblCellMar>
        </w:tblPrEx>
        <w:tc>
          <w:tcPr>
            <w:tcW w:w="4535" w:type="dxa"/>
            <w:gridSpan w:val="2"/>
          </w:tcPr>
          <w:p w14:paraId="51A75EDE" w14:textId="77777777" w:rsidR="000C132F" w:rsidRPr="00A15DCB" w:rsidRDefault="000C132F" w:rsidP="0036007E">
            <w:pPr>
              <w:pStyle w:val="TAL"/>
            </w:pPr>
            <w:r w:rsidRPr="00A15DCB">
              <w:t>SIB1 ::= SEQUENCE {</w:t>
            </w:r>
          </w:p>
        </w:tc>
        <w:tc>
          <w:tcPr>
            <w:tcW w:w="2267" w:type="dxa"/>
          </w:tcPr>
          <w:p w14:paraId="1CEF3CE7" w14:textId="77777777" w:rsidR="000C132F" w:rsidRPr="00A15DCB" w:rsidRDefault="000C132F" w:rsidP="0036007E">
            <w:pPr>
              <w:pStyle w:val="TAL"/>
            </w:pPr>
          </w:p>
        </w:tc>
        <w:tc>
          <w:tcPr>
            <w:tcW w:w="1700" w:type="dxa"/>
          </w:tcPr>
          <w:p w14:paraId="21003632" w14:textId="77777777" w:rsidR="000C132F" w:rsidRPr="00A15DCB" w:rsidRDefault="000C132F" w:rsidP="0036007E">
            <w:pPr>
              <w:pStyle w:val="TAL"/>
            </w:pPr>
          </w:p>
        </w:tc>
        <w:tc>
          <w:tcPr>
            <w:tcW w:w="1245" w:type="dxa"/>
          </w:tcPr>
          <w:p w14:paraId="202BF28F" w14:textId="77777777" w:rsidR="000C132F" w:rsidRPr="00A15DCB" w:rsidRDefault="000C132F" w:rsidP="0036007E">
            <w:pPr>
              <w:pStyle w:val="TAL"/>
            </w:pPr>
          </w:p>
        </w:tc>
      </w:tr>
      <w:tr w:rsidR="000C132F" w:rsidRPr="00A15DCB" w14:paraId="04C9573E" w14:textId="77777777" w:rsidTr="0036007E">
        <w:tblPrEx>
          <w:tblCellMar>
            <w:left w:w="108" w:type="dxa"/>
            <w:right w:w="108" w:type="dxa"/>
          </w:tblCellMar>
        </w:tblPrEx>
        <w:tc>
          <w:tcPr>
            <w:tcW w:w="4535" w:type="dxa"/>
            <w:gridSpan w:val="2"/>
            <w:tcBorders>
              <w:bottom w:val="nil"/>
            </w:tcBorders>
          </w:tcPr>
          <w:p w14:paraId="4C0F69B0" w14:textId="77777777" w:rsidR="000C132F" w:rsidRPr="00A15DCB" w:rsidRDefault="000C132F" w:rsidP="0036007E">
            <w:pPr>
              <w:pStyle w:val="TAL"/>
            </w:pPr>
            <w:r w:rsidRPr="00A15DCB">
              <w:t xml:space="preserve">  servingCellConfigCommon SEQUENCE {</w:t>
            </w:r>
          </w:p>
        </w:tc>
        <w:tc>
          <w:tcPr>
            <w:tcW w:w="2267" w:type="dxa"/>
          </w:tcPr>
          <w:p w14:paraId="0656684C" w14:textId="77777777" w:rsidR="000C132F" w:rsidRPr="00A15DCB" w:rsidRDefault="000C132F" w:rsidP="0036007E">
            <w:pPr>
              <w:pStyle w:val="TAL"/>
            </w:pPr>
          </w:p>
        </w:tc>
        <w:tc>
          <w:tcPr>
            <w:tcW w:w="1700" w:type="dxa"/>
          </w:tcPr>
          <w:p w14:paraId="3BEBD98A" w14:textId="77777777" w:rsidR="000C132F" w:rsidRPr="00A15DCB" w:rsidRDefault="000C132F" w:rsidP="0036007E">
            <w:pPr>
              <w:pStyle w:val="TAL"/>
            </w:pPr>
          </w:p>
        </w:tc>
        <w:tc>
          <w:tcPr>
            <w:tcW w:w="1245" w:type="dxa"/>
          </w:tcPr>
          <w:p w14:paraId="62056A3B" w14:textId="77777777" w:rsidR="000C132F" w:rsidRPr="00A15DCB" w:rsidRDefault="000C132F" w:rsidP="0036007E">
            <w:pPr>
              <w:pStyle w:val="TAL"/>
            </w:pPr>
          </w:p>
        </w:tc>
      </w:tr>
      <w:tr w:rsidR="000C132F" w:rsidRPr="00A15DCB" w14:paraId="6C9947E6" w14:textId="77777777" w:rsidTr="0036007E">
        <w:tblPrEx>
          <w:tblCellMar>
            <w:left w:w="108" w:type="dxa"/>
            <w:right w:w="108" w:type="dxa"/>
          </w:tblCellMar>
        </w:tblPrEx>
        <w:tc>
          <w:tcPr>
            <w:tcW w:w="4535" w:type="dxa"/>
            <w:gridSpan w:val="2"/>
            <w:tcBorders>
              <w:bottom w:val="nil"/>
            </w:tcBorders>
          </w:tcPr>
          <w:p w14:paraId="3B249807" w14:textId="77777777" w:rsidR="000C132F" w:rsidRPr="00A15DCB" w:rsidRDefault="000C132F" w:rsidP="0036007E">
            <w:pPr>
              <w:pStyle w:val="TAL"/>
              <w:rPr>
                <w:lang w:eastAsia="zh-CN"/>
              </w:rPr>
            </w:pPr>
            <w:r w:rsidRPr="00A15DCB">
              <w:rPr>
                <w:lang w:eastAsia="zh-CN"/>
              </w:rPr>
              <w:t xml:space="preserve">    </w:t>
            </w:r>
            <w:r w:rsidRPr="00A15DCB">
              <w:t>uplinkConfigCommon SEQUENCE {</w:t>
            </w:r>
          </w:p>
        </w:tc>
        <w:tc>
          <w:tcPr>
            <w:tcW w:w="2267" w:type="dxa"/>
          </w:tcPr>
          <w:p w14:paraId="05E9085B" w14:textId="77777777" w:rsidR="000C132F" w:rsidRPr="00A15DCB" w:rsidRDefault="000C132F" w:rsidP="0036007E">
            <w:pPr>
              <w:pStyle w:val="TAL"/>
            </w:pPr>
          </w:p>
        </w:tc>
        <w:tc>
          <w:tcPr>
            <w:tcW w:w="1700" w:type="dxa"/>
          </w:tcPr>
          <w:p w14:paraId="57F24D4B" w14:textId="77777777" w:rsidR="000C132F" w:rsidRPr="00A15DCB" w:rsidRDefault="000C132F" w:rsidP="0036007E">
            <w:pPr>
              <w:pStyle w:val="TAL"/>
            </w:pPr>
          </w:p>
        </w:tc>
        <w:tc>
          <w:tcPr>
            <w:tcW w:w="1245" w:type="dxa"/>
          </w:tcPr>
          <w:p w14:paraId="058C25F8" w14:textId="77777777" w:rsidR="000C132F" w:rsidRPr="00A15DCB" w:rsidRDefault="000C132F" w:rsidP="0036007E">
            <w:pPr>
              <w:pStyle w:val="TAL"/>
            </w:pPr>
          </w:p>
        </w:tc>
      </w:tr>
      <w:tr w:rsidR="000C132F" w:rsidRPr="00A15DCB" w14:paraId="4DF7F7B3" w14:textId="77777777" w:rsidTr="0036007E">
        <w:tblPrEx>
          <w:tblCellMar>
            <w:left w:w="108" w:type="dxa"/>
            <w:right w:w="108" w:type="dxa"/>
          </w:tblCellMar>
        </w:tblPrEx>
        <w:tc>
          <w:tcPr>
            <w:tcW w:w="4535" w:type="dxa"/>
            <w:gridSpan w:val="2"/>
            <w:tcBorders>
              <w:bottom w:val="nil"/>
            </w:tcBorders>
          </w:tcPr>
          <w:p w14:paraId="4F683438" w14:textId="77777777" w:rsidR="000C132F" w:rsidRPr="00A15DCB" w:rsidRDefault="000C132F" w:rsidP="0036007E">
            <w:pPr>
              <w:pStyle w:val="TAL"/>
              <w:rPr>
                <w:lang w:eastAsia="zh-CN"/>
              </w:rPr>
            </w:pPr>
            <w:r w:rsidRPr="00A15DCB">
              <w:rPr>
                <w:lang w:eastAsia="zh-CN"/>
              </w:rPr>
              <w:t xml:space="preserve">      </w:t>
            </w:r>
            <w:r w:rsidRPr="00A15DCB">
              <w:t>initialUplinkBWP</w:t>
            </w:r>
          </w:p>
        </w:tc>
        <w:tc>
          <w:tcPr>
            <w:tcW w:w="2267" w:type="dxa"/>
          </w:tcPr>
          <w:p w14:paraId="6BA8374F" w14:textId="77777777" w:rsidR="000C132F" w:rsidRPr="00A15DCB" w:rsidRDefault="000C132F" w:rsidP="0036007E">
            <w:pPr>
              <w:pStyle w:val="TAL"/>
            </w:pPr>
            <w:r w:rsidRPr="00A15DCB">
              <w:t>BWP-UplinkCommon</w:t>
            </w:r>
          </w:p>
        </w:tc>
        <w:tc>
          <w:tcPr>
            <w:tcW w:w="1700" w:type="dxa"/>
          </w:tcPr>
          <w:p w14:paraId="2F5ED247" w14:textId="77777777" w:rsidR="000C132F" w:rsidRPr="00A15DCB" w:rsidRDefault="000C132F" w:rsidP="0036007E">
            <w:pPr>
              <w:pStyle w:val="TAL"/>
            </w:pPr>
            <w:r w:rsidRPr="00A15DCB">
              <w:t>Table 7.1.1.1.18.3.3-2</w:t>
            </w:r>
          </w:p>
        </w:tc>
        <w:tc>
          <w:tcPr>
            <w:tcW w:w="1245" w:type="dxa"/>
          </w:tcPr>
          <w:p w14:paraId="63B5BBF1" w14:textId="77777777" w:rsidR="000C132F" w:rsidRPr="00A15DCB" w:rsidRDefault="000C132F" w:rsidP="0036007E">
            <w:pPr>
              <w:pStyle w:val="TAL"/>
            </w:pPr>
          </w:p>
        </w:tc>
      </w:tr>
      <w:tr w:rsidR="000C132F" w:rsidRPr="00A15DCB" w14:paraId="694EEED7" w14:textId="77777777" w:rsidTr="0036007E">
        <w:tblPrEx>
          <w:tblCellMar>
            <w:left w:w="108" w:type="dxa"/>
            <w:right w:w="108" w:type="dxa"/>
          </w:tblCellMar>
        </w:tblPrEx>
        <w:tc>
          <w:tcPr>
            <w:tcW w:w="4535" w:type="dxa"/>
            <w:gridSpan w:val="2"/>
            <w:tcBorders>
              <w:bottom w:val="nil"/>
            </w:tcBorders>
          </w:tcPr>
          <w:p w14:paraId="3CE65E20" w14:textId="77777777" w:rsidR="000C132F" w:rsidRPr="00A15DCB" w:rsidRDefault="000C132F" w:rsidP="0036007E">
            <w:pPr>
              <w:pStyle w:val="TAL"/>
              <w:rPr>
                <w:lang w:eastAsia="zh-CN"/>
              </w:rPr>
            </w:pPr>
            <w:r w:rsidRPr="00A15DCB">
              <w:rPr>
                <w:lang w:eastAsia="zh-CN"/>
              </w:rPr>
              <w:t xml:space="preserve">    }</w:t>
            </w:r>
          </w:p>
        </w:tc>
        <w:tc>
          <w:tcPr>
            <w:tcW w:w="2267" w:type="dxa"/>
          </w:tcPr>
          <w:p w14:paraId="6CB5D221" w14:textId="77777777" w:rsidR="000C132F" w:rsidRPr="00A15DCB" w:rsidRDefault="000C132F" w:rsidP="0036007E">
            <w:pPr>
              <w:pStyle w:val="TAL"/>
            </w:pPr>
          </w:p>
        </w:tc>
        <w:tc>
          <w:tcPr>
            <w:tcW w:w="1700" w:type="dxa"/>
          </w:tcPr>
          <w:p w14:paraId="164B3A65" w14:textId="77777777" w:rsidR="000C132F" w:rsidRPr="00A15DCB" w:rsidRDefault="000C132F" w:rsidP="0036007E">
            <w:pPr>
              <w:pStyle w:val="TAL"/>
            </w:pPr>
          </w:p>
        </w:tc>
        <w:tc>
          <w:tcPr>
            <w:tcW w:w="1245" w:type="dxa"/>
          </w:tcPr>
          <w:p w14:paraId="5F0BF8A6" w14:textId="77777777" w:rsidR="000C132F" w:rsidRPr="00A15DCB" w:rsidRDefault="000C132F" w:rsidP="0036007E">
            <w:pPr>
              <w:pStyle w:val="TAL"/>
            </w:pPr>
          </w:p>
        </w:tc>
      </w:tr>
      <w:tr w:rsidR="000C132F" w:rsidRPr="00A15DCB" w14:paraId="48CBC66D" w14:textId="77777777" w:rsidTr="0036007E">
        <w:tblPrEx>
          <w:tblCellMar>
            <w:left w:w="108" w:type="dxa"/>
            <w:right w:w="108" w:type="dxa"/>
          </w:tblCellMar>
        </w:tblPrEx>
        <w:tc>
          <w:tcPr>
            <w:tcW w:w="4535" w:type="dxa"/>
            <w:gridSpan w:val="2"/>
            <w:tcBorders>
              <w:bottom w:val="nil"/>
            </w:tcBorders>
          </w:tcPr>
          <w:p w14:paraId="142D9596" w14:textId="77777777" w:rsidR="000C132F" w:rsidRPr="00A15DCB" w:rsidRDefault="000C132F" w:rsidP="0036007E">
            <w:pPr>
              <w:pStyle w:val="TAL"/>
              <w:rPr>
                <w:lang w:eastAsia="zh-CN"/>
              </w:rPr>
            </w:pPr>
            <w:r w:rsidRPr="00A15DCB">
              <w:rPr>
                <w:lang w:eastAsia="zh-CN"/>
              </w:rPr>
              <w:t xml:space="preserve">  }</w:t>
            </w:r>
          </w:p>
        </w:tc>
        <w:tc>
          <w:tcPr>
            <w:tcW w:w="2267" w:type="dxa"/>
          </w:tcPr>
          <w:p w14:paraId="33D0490D" w14:textId="77777777" w:rsidR="000C132F" w:rsidRPr="00A15DCB" w:rsidRDefault="000C132F" w:rsidP="0036007E">
            <w:pPr>
              <w:pStyle w:val="TAL"/>
            </w:pPr>
          </w:p>
        </w:tc>
        <w:tc>
          <w:tcPr>
            <w:tcW w:w="1700" w:type="dxa"/>
          </w:tcPr>
          <w:p w14:paraId="588F3BFB" w14:textId="77777777" w:rsidR="000C132F" w:rsidRPr="00A15DCB" w:rsidRDefault="000C132F" w:rsidP="0036007E">
            <w:pPr>
              <w:pStyle w:val="TAL"/>
            </w:pPr>
          </w:p>
        </w:tc>
        <w:tc>
          <w:tcPr>
            <w:tcW w:w="1245" w:type="dxa"/>
          </w:tcPr>
          <w:p w14:paraId="09FCF83C" w14:textId="77777777" w:rsidR="000C132F" w:rsidRPr="00A15DCB" w:rsidRDefault="000C132F" w:rsidP="0036007E">
            <w:pPr>
              <w:pStyle w:val="TAL"/>
            </w:pPr>
          </w:p>
        </w:tc>
      </w:tr>
      <w:tr w:rsidR="000C132F" w:rsidRPr="00A15DCB" w14:paraId="3E3AC45D" w14:textId="77777777" w:rsidTr="0036007E">
        <w:tblPrEx>
          <w:tblCellMar>
            <w:left w:w="108" w:type="dxa"/>
            <w:right w:w="108" w:type="dxa"/>
          </w:tblCellMar>
        </w:tblPrEx>
        <w:tc>
          <w:tcPr>
            <w:tcW w:w="4535" w:type="dxa"/>
            <w:gridSpan w:val="2"/>
          </w:tcPr>
          <w:p w14:paraId="4C881904" w14:textId="77777777" w:rsidR="000C132F" w:rsidRPr="00A15DCB" w:rsidRDefault="000C132F" w:rsidP="0036007E">
            <w:pPr>
              <w:pStyle w:val="TAL"/>
            </w:pPr>
            <w:r w:rsidRPr="00A15DCB">
              <w:t>}</w:t>
            </w:r>
          </w:p>
        </w:tc>
        <w:tc>
          <w:tcPr>
            <w:tcW w:w="2267" w:type="dxa"/>
          </w:tcPr>
          <w:p w14:paraId="1C348AFE" w14:textId="77777777" w:rsidR="000C132F" w:rsidRPr="00A15DCB" w:rsidRDefault="000C132F" w:rsidP="0036007E">
            <w:pPr>
              <w:pStyle w:val="TAL"/>
            </w:pPr>
          </w:p>
        </w:tc>
        <w:tc>
          <w:tcPr>
            <w:tcW w:w="1700" w:type="dxa"/>
          </w:tcPr>
          <w:p w14:paraId="26C4F244" w14:textId="77777777" w:rsidR="000C132F" w:rsidRPr="00A15DCB" w:rsidRDefault="000C132F" w:rsidP="0036007E">
            <w:pPr>
              <w:pStyle w:val="TAL"/>
            </w:pPr>
          </w:p>
        </w:tc>
        <w:tc>
          <w:tcPr>
            <w:tcW w:w="1245" w:type="dxa"/>
          </w:tcPr>
          <w:p w14:paraId="6C8ED2D2" w14:textId="77777777" w:rsidR="000C132F" w:rsidRPr="00A15DCB" w:rsidRDefault="000C132F" w:rsidP="0036007E">
            <w:pPr>
              <w:pStyle w:val="TAL"/>
            </w:pPr>
          </w:p>
        </w:tc>
      </w:tr>
    </w:tbl>
    <w:p w14:paraId="6F8C0A36" w14:textId="77777777" w:rsidR="000C132F" w:rsidRPr="00A15DCB" w:rsidRDefault="000C132F" w:rsidP="000C132F"/>
    <w:p w14:paraId="6A709F11" w14:textId="77777777" w:rsidR="000C132F" w:rsidRPr="00A15DCB" w:rsidRDefault="000C132F" w:rsidP="000C132F">
      <w:pPr>
        <w:pStyle w:val="TH"/>
      </w:pPr>
      <w:r w:rsidRPr="00A15DCB">
        <w:t xml:space="preserve">Table 7.1.1.1.18.3.3-2: </w:t>
      </w:r>
      <w:r w:rsidRPr="00A15DCB">
        <w:rPr>
          <w:i/>
        </w:rPr>
        <w:t>BWP-UplinkCommon</w:t>
      </w:r>
      <w:r w:rsidRPr="00A15DCB">
        <w:t xml:space="preserve"> (Table 7.1.1.1.18.3.3-1)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5"/>
      </w:tblGrid>
      <w:tr w:rsidR="000C132F" w:rsidRPr="00A15DCB" w14:paraId="17089189" w14:textId="77777777" w:rsidTr="0036007E">
        <w:tc>
          <w:tcPr>
            <w:tcW w:w="9750" w:type="dxa"/>
            <w:gridSpan w:val="4"/>
          </w:tcPr>
          <w:p w14:paraId="7D934D47" w14:textId="77777777" w:rsidR="000C132F" w:rsidRPr="00A15DCB" w:rsidRDefault="000C132F" w:rsidP="0036007E">
            <w:pPr>
              <w:pStyle w:val="TAH"/>
              <w:jc w:val="left"/>
              <w:rPr>
                <w:b w:val="0"/>
              </w:rPr>
            </w:pPr>
            <w:r w:rsidRPr="00A15DCB">
              <w:rPr>
                <w:b w:val="0"/>
              </w:rPr>
              <w:t>Derivation Path: TS 38.508-1 [4], Table 4.6.3-14</w:t>
            </w:r>
          </w:p>
        </w:tc>
      </w:tr>
      <w:tr w:rsidR="000C132F" w:rsidRPr="00A15DCB" w14:paraId="40192301" w14:textId="77777777" w:rsidTr="0036007E">
        <w:tc>
          <w:tcPr>
            <w:tcW w:w="4536" w:type="dxa"/>
          </w:tcPr>
          <w:p w14:paraId="3EC3E83F" w14:textId="77777777" w:rsidR="000C132F" w:rsidRPr="00A15DCB" w:rsidRDefault="000C132F" w:rsidP="0036007E">
            <w:pPr>
              <w:pStyle w:val="TAH"/>
            </w:pPr>
            <w:r w:rsidRPr="00A15DCB">
              <w:t>Information Element</w:t>
            </w:r>
          </w:p>
        </w:tc>
        <w:tc>
          <w:tcPr>
            <w:tcW w:w="2268" w:type="dxa"/>
          </w:tcPr>
          <w:p w14:paraId="7CB18A8E" w14:textId="77777777" w:rsidR="000C132F" w:rsidRPr="00A15DCB" w:rsidRDefault="000C132F" w:rsidP="0036007E">
            <w:pPr>
              <w:pStyle w:val="TAH"/>
            </w:pPr>
            <w:r w:rsidRPr="00A15DCB">
              <w:t>Value/remark</w:t>
            </w:r>
          </w:p>
        </w:tc>
        <w:tc>
          <w:tcPr>
            <w:tcW w:w="1701" w:type="dxa"/>
          </w:tcPr>
          <w:p w14:paraId="421D6957" w14:textId="77777777" w:rsidR="000C132F" w:rsidRPr="00A15DCB" w:rsidRDefault="000C132F" w:rsidP="0036007E">
            <w:pPr>
              <w:pStyle w:val="TAH"/>
            </w:pPr>
            <w:r w:rsidRPr="00A15DCB">
              <w:t>Comment</w:t>
            </w:r>
          </w:p>
        </w:tc>
        <w:tc>
          <w:tcPr>
            <w:tcW w:w="1245" w:type="dxa"/>
          </w:tcPr>
          <w:p w14:paraId="7D5EFCE7" w14:textId="77777777" w:rsidR="000C132F" w:rsidRPr="00A15DCB" w:rsidRDefault="000C132F" w:rsidP="0036007E">
            <w:pPr>
              <w:pStyle w:val="TAH"/>
            </w:pPr>
            <w:r w:rsidRPr="00A15DCB">
              <w:t>Condition</w:t>
            </w:r>
          </w:p>
        </w:tc>
      </w:tr>
      <w:tr w:rsidR="000C132F" w:rsidRPr="00A15DCB" w14:paraId="51B5E397" w14:textId="77777777" w:rsidTr="0036007E">
        <w:tc>
          <w:tcPr>
            <w:tcW w:w="4536" w:type="dxa"/>
          </w:tcPr>
          <w:p w14:paraId="1F60A539" w14:textId="77777777" w:rsidR="000C132F" w:rsidRPr="00A15DCB" w:rsidRDefault="000C132F" w:rsidP="0036007E">
            <w:pPr>
              <w:pStyle w:val="TAL"/>
            </w:pPr>
            <w:r w:rsidRPr="00A15DCB">
              <w:t xml:space="preserve">BWP-UplinkCommon ::= </w:t>
            </w:r>
            <w:r w:rsidRPr="00A15DCB">
              <w:rPr>
                <w:snapToGrid w:val="0"/>
              </w:rPr>
              <w:t xml:space="preserve">SEQUENCE </w:t>
            </w:r>
            <w:r w:rsidRPr="00A15DCB">
              <w:t>{</w:t>
            </w:r>
          </w:p>
        </w:tc>
        <w:tc>
          <w:tcPr>
            <w:tcW w:w="2268" w:type="dxa"/>
          </w:tcPr>
          <w:p w14:paraId="59AF3699" w14:textId="77777777" w:rsidR="000C132F" w:rsidRPr="00A15DCB" w:rsidRDefault="000C132F" w:rsidP="0036007E">
            <w:pPr>
              <w:pStyle w:val="TAL"/>
            </w:pPr>
          </w:p>
        </w:tc>
        <w:tc>
          <w:tcPr>
            <w:tcW w:w="1701" w:type="dxa"/>
          </w:tcPr>
          <w:p w14:paraId="31CE82F2" w14:textId="77777777" w:rsidR="000C132F" w:rsidRPr="00A15DCB" w:rsidRDefault="000C132F" w:rsidP="0036007E">
            <w:pPr>
              <w:pStyle w:val="TAL"/>
            </w:pPr>
          </w:p>
        </w:tc>
        <w:tc>
          <w:tcPr>
            <w:tcW w:w="1245" w:type="dxa"/>
          </w:tcPr>
          <w:p w14:paraId="5A823EF3" w14:textId="77777777" w:rsidR="000C132F" w:rsidRPr="00A15DCB" w:rsidRDefault="000C132F" w:rsidP="0036007E">
            <w:pPr>
              <w:pStyle w:val="TAL"/>
            </w:pPr>
          </w:p>
        </w:tc>
      </w:tr>
      <w:tr w:rsidR="000C132F" w:rsidRPr="00A15DCB" w14:paraId="294AF6F8" w14:textId="77777777" w:rsidTr="0036007E">
        <w:tc>
          <w:tcPr>
            <w:tcW w:w="4536" w:type="dxa"/>
            <w:tcBorders>
              <w:bottom w:val="single" w:sz="4" w:space="0" w:color="auto"/>
            </w:tcBorders>
          </w:tcPr>
          <w:p w14:paraId="49E90699" w14:textId="77777777" w:rsidR="000C132F" w:rsidRPr="00A15DCB" w:rsidRDefault="000C132F" w:rsidP="0036007E">
            <w:pPr>
              <w:pStyle w:val="TAL"/>
            </w:pPr>
            <w:r w:rsidRPr="00A15DCB">
              <w:t xml:space="preserve">  rach-ConfigCommon CHOICE {</w:t>
            </w:r>
          </w:p>
        </w:tc>
        <w:tc>
          <w:tcPr>
            <w:tcW w:w="2268" w:type="dxa"/>
          </w:tcPr>
          <w:p w14:paraId="0BAF0742" w14:textId="77777777" w:rsidR="000C132F" w:rsidRPr="00A15DCB" w:rsidRDefault="000C132F" w:rsidP="0036007E">
            <w:pPr>
              <w:pStyle w:val="TAL"/>
            </w:pPr>
          </w:p>
        </w:tc>
        <w:tc>
          <w:tcPr>
            <w:tcW w:w="1701" w:type="dxa"/>
          </w:tcPr>
          <w:p w14:paraId="54B62320" w14:textId="77777777" w:rsidR="000C132F" w:rsidRPr="00A15DCB" w:rsidRDefault="000C132F" w:rsidP="0036007E">
            <w:pPr>
              <w:pStyle w:val="TAL"/>
            </w:pPr>
          </w:p>
        </w:tc>
        <w:tc>
          <w:tcPr>
            <w:tcW w:w="1245" w:type="dxa"/>
          </w:tcPr>
          <w:p w14:paraId="6A6E6CA5" w14:textId="77777777" w:rsidR="000C132F" w:rsidRPr="00A15DCB" w:rsidRDefault="000C132F" w:rsidP="0036007E">
            <w:pPr>
              <w:pStyle w:val="TAL"/>
            </w:pPr>
          </w:p>
        </w:tc>
      </w:tr>
      <w:tr w:rsidR="000C132F" w:rsidRPr="00A15DCB" w14:paraId="730FE160" w14:textId="77777777" w:rsidTr="0036007E">
        <w:tc>
          <w:tcPr>
            <w:tcW w:w="4536" w:type="dxa"/>
            <w:tcBorders>
              <w:bottom w:val="nil"/>
            </w:tcBorders>
          </w:tcPr>
          <w:p w14:paraId="3BF159B1" w14:textId="77777777" w:rsidR="000C132F" w:rsidRPr="00A15DCB" w:rsidRDefault="000C132F" w:rsidP="0036007E">
            <w:pPr>
              <w:pStyle w:val="TAL"/>
            </w:pPr>
            <w:r w:rsidRPr="00A15DCB">
              <w:t xml:space="preserve">    setup</w:t>
            </w:r>
          </w:p>
        </w:tc>
        <w:tc>
          <w:tcPr>
            <w:tcW w:w="2268" w:type="dxa"/>
          </w:tcPr>
          <w:p w14:paraId="350AADB9" w14:textId="77777777" w:rsidR="000C132F" w:rsidRPr="00A15DCB" w:rsidRDefault="000C132F" w:rsidP="0036007E">
            <w:pPr>
              <w:pStyle w:val="TAL"/>
            </w:pPr>
            <w:r w:rsidRPr="00A15DCB">
              <w:t>RACH-ConfigCommon-2Group</w:t>
            </w:r>
          </w:p>
        </w:tc>
        <w:tc>
          <w:tcPr>
            <w:tcW w:w="1701" w:type="dxa"/>
          </w:tcPr>
          <w:p w14:paraId="75B7648D" w14:textId="77777777" w:rsidR="000C132F" w:rsidRPr="00A15DCB" w:rsidRDefault="000C132F" w:rsidP="0036007E">
            <w:pPr>
              <w:pStyle w:val="TAL"/>
            </w:pPr>
            <w:r w:rsidRPr="00A15DCB">
              <w:t>Table 7.1.1.1.18.3.3-3</w:t>
            </w:r>
          </w:p>
        </w:tc>
        <w:tc>
          <w:tcPr>
            <w:tcW w:w="1245" w:type="dxa"/>
          </w:tcPr>
          <w:p w14:paraId="179966F7" w14:textId="77777777" w:rsidR="000C132F" w:rsidRPr="00A15DCB" w:rsidRDefault="000C132F" w:rsidP="0036007E">
            <w:pPr>
              <w:pStyle w:val="TAL"/>
              <w:rPr>
                <w:lang w:eastAsia="zh-CN"/>
              </w:rPr>
            </w:pPr>
            <w:r w:rsidRPr="00A15DCB">
              <w:rPr>
                <w:lang w:eastAsia="zh-CN"/>
              </w:rPr>
              <w:t>Preamble</w:t>
            </w:r>
          </w:p>
        </w:tc>
      </w:tr>
      <w:tr w:rsidR="000C132F" w:rsidRPr="00A15DCB" w14:paraId="539F180A" w14:textId="77777777" w:rsidTr="0036007E">
        <w:tc>
          <w:tcPr>
            <w:tcW w:w="4536" w:type="dxa"/>
            <w:tcBorders>
              <w:top w:val="nil"/>
              <w:bottom w:val="single" w:sz="4" w:space="0" w:color="auto"/>
            </w:tcBorders>
          </w:tcPr>
          <w:p w14:paraId="4346234D" w14:textId="77777777" w:rsidR="000C132F" w:rsidRPr="00A15DCB" w:rsidRDefault="000C132F" w:rsidP="0036007E">
            <w:pPr>
              <w:pStyle w:val="TAL"/>
            </w:pPr>
          </w:p>
        </w:tc>
        <w:tc>
          <w:tcPr>
            <w:tcW w:w="2268" w:type="dxa"/>
          </w:tcPr>
          <w:p w14:paraId="74C50B86" w14:textId="77777777" w:rsidR="000C132F" w:rsidRPr="00A15DCB" w:rsidRDefault="000C132F" w:rsidP="0036007E">
            <w:pPr>
              <w:pStyle w:val="TAL"/>
            </w:pPr>
            <w:r w:rsidRPr="00A15DCB">
              <w:t>RACH-ConfigCommon-1Group</w:t>
            </w:r>
          </w:p>
        </w:tc>
        <w:tc>
          <w:tcPr>
            <w:tcW w:w="1701" w:type="dxa"/>
          </w:tcPr>
          <w:p w14:paraId="4658099E" w14:textId="77777777" w:rsidR="000C132F" w:rsidRPr="00A15DCB" w:rsidRDefault="000C132F" w:rsidP="0036007E">
            <w:pPr>
              <w:pStyle w:val="TAL"/>
            </w:pPr>
            <w:r w:rsidRPr="00A15DCB">
              <w:t>Table 7.1.1.1.18.3.3-4</w:t>
            </w:r>
          </w:p>
        </w:tc>
        <w:tc>
          <w:tcPr>
            <w:tcW w:w="1245" w:type="dxa"/>
          </w:tcPr>
          <w:p w14:paraId="3A75C8A4" w14:textId="77777777" w:rsidR="000C132F" w:rsidRPr="00A15DCB" w:rsidRDefault="000C132F" w:rsidP="0036007E">
            <w:pPr>
              <w:pStyle w:val="TAL"/>
            </w:pPr>
            <w:r w:rsidRPr="00A15DCB">
              <w:t>Step 27</w:t>
            </w:r>
          </w:p>
        </w:tc>
      </w:tr>
      <w:tr w:rsidR="000C132F" w:rsidRPr="00A15DCB" w14:paraId="3B1282CA" w14:textId="77777777" w:rsidTr="0036007E">
        <w:tc>
          <w:tcPr>
            <w:tcW w:w="4536" w:type="dxa"/>
            <w:tcBorders>
              <w:top w:val="single" w:sz="4" w:space="0" w:color="auto"/>
              <w:bottom w:val="single" w:sz="4" w:space="0" w:color="auto"/>
            </w:tcBorders>
          </w:tcPr>
          <w:p w14:paraId="196A1705" w14:textId="77777777" w:rsidR="000C132F" w:rsidRPr="00A15DCB" w:rsidRDefault="000C132F" w:rsidP="0036007E">
            <w:pPr>
              <w:pStyle w:val="TAL"/>
            </w:pPr>
            <w:r w:rsidRPr="00A15DCB">
              <w:t xml:space="preserve">  }</w:t>
            </w:r>
          </w:p>
        </w:tc>
        <w:tc>
          <w:tcPr>
            <w:tcW w:w="2268" w:type="dxa"/>
          </w:tcPr>
          <w:p w14:paraId="1601D710" w14:textId="77777777" w:rsidR="000C132F" w:rsidRPr="00A15DCB" w:rsidRDefault="000C132F" w:rsidP="0036007E">
            <w:pPr>
              <w:pStyle w:val="TAL"/>
            </w:pPr>
          </w:p>
        </w:tc>
        <w:tc>
          <w:tcPr>
            <w:tcW w:w="1701" w:type="dxa"/>
          </w:tcPr>
          <w:p w14:paraId="5FA435C9" w14:textId="77777777" w:rsidR="000C132F" w:rsidRPr="00A15DCB" w:rsidRDefault="000C132F" w:rsidP="0036007E">
            <w:pPr>
              <w:pStyle w:val="TAL"/>
            </w:pPr>
          </w:p>
        </w:tc>
        <w:tc>
          <w:tcPr>
            <w:tcW w:w="1245" w:type="dxa"/>
          </w:tcPr>
          <w:p w14:paraId="39B049F8" w14:textId="77777777" w:rsidR="000C132F" w:rsidRPr="00A15DCB" w:rsidRDefault="000C132F" w:rsidP="0036007E">
            <w:pPr>
              <w:pStyle w:val="TAL"/>
            </w:pPr>
          </w:p>
        </w:tc>
      </w:tr>
      <w:tr w:rsidR="000C132F" w:rsidRPr="00A15DCB" w14:paraId="3AC4D004" w14:textId="77777777" w:rsidTr="0036007E">
        <w:tc>
          <w:tcPr>
            <w:tcW w:w="4536" w:type="dxa"/>
            <w:tcBorders>
              <w:bottom w:val="nil"/>
            </w:tcBorders>
          </w:tcPr>
          <w:p w14:paraId="5030551A" w14:textId="77777777" w:rsidR="000C132F" w:rsidRPr="00A15DCB" w:rsidRDefault="000C132F" w:rsidP="0036007E">
            <w:pPr>
              <w:pStyle w:val="TAL"/>
            </w:pPr>
            <w:r w:rsidRPr="00A15DCB">
              <w:t xml:space="preserve">  rsrp-ThresholdMsg3-r17</w:t>
            </w:r>
          </w:p>
        </w:tc>
        <w:tc>
          <w:tcPr>
            <w:tcW w:w="2268" w:type="dxa"/>
          </w:tcPr>
          <w:p w14:paraId="693D987D" w14:textId="77777777" w:rsidR="000C132F" w:rsidRPr="00A15DCB" w:rsidRDefault="000C132F" w:rsidP="0036007E">
            <w:pPr>
              <w:pStyle w:val="TAL"/>
            </w:pPr>
            <w:r w:rsidRPr="00A15DCB">
              <w:t>71</w:t>
            </w:r>
          </w:p>
        </w:tc>
        <w:tc>
          <w:tcPr>
            <w:tcW w:w="1701" w:type="dxa"/>
          </w:tcPr>
          <w:p w14:paraId="7B0FEFA3" w14:textId="77777777" w:rsidR="000C132F" w:rsidRPr="00A15DCB" w:rsidRDefault="000C132F" w:rsidP="0036007E">
            <w:pPr>
              <w:pStyle w:val="TAL"/>
              <w:rPr>
                <w:lang w:eastAsia="zh-CN"/>
              </w:rPr>
            </w:pPr>
            <w:r w:rsidRPr="00A15DCB">
              <w:rPr>
                <w:lang w:eastAsia="zh-CN"/>
              </w:rPr>
              <w:t>Actual value = 71-156 = -85 dBm/SCS</w:t>
            </w:r>
          </w:p>
        </w:tc>
        <w:tc>
          <w:tcPr>
            <w:tcW w:w="1245" w:type="dxa"/>
          </w:tcPr>
          <w:p w14:paraId="2D694690" w14:textId="77777777" w:rsidR="000C132F" w:rsidRPr="00A15DCB" w:rsidRDefault="000C132F" w:rsidP="0036007E">
            <w:pPr>
              <w:pStyle w:val="TAL"/>
            </w:pPr>
            <w:r w:rsidRPr="00A15DCB">
              <w:rPr>
                <w:lang w:eastAsia="zh-CN"/>
              </w:rPr>
              <w:t>Preamble</w:t>
            </w:r>
          </w:p>
        </w:tc>
      </w:tr>
      <w:tr w:rsidR="000C132F" w:rsidRPr="00A15DCB" w14:paraId="10141258" w14:textId="77777777" w:rsidTr="0036007E">
        <w:tc>
          <w:tcPr>
            <w:tcW w:w="4536" w:type="dxa"/>
            <w:tcBorders>
              <w:top w:val="nil"/>
            </w:tcBorders>
          </w:tcPr>
          <w:p w14:paraId="2B6CEACB" w14:textId="77777777" w:rsidR="000C132F" w:rsidRPr="00A15DCB" w:rsidRDefault="000C132F" w:rsidP="0036007E">
            <w:pPr>
              <w:pStyle w:val="TAL"/>
            </w:pPr>
          </w:p>
        </w:tc>
        <w:tc>
          <w:tcPr>
            <w:tcW w:w="2268" w:type="dxa"/>
          </w:tcPr>
          <w:p w14:paraId="0C783036" w14:textId="77777777" w:rsidR="000C132F" w:rsidRPr="00A15DCB" w:rsidRDefault="000C132F" w:rsidP="0036007E">
            <w:pPr>
              <w:pStyle w:val="TAL"/>
              <w:rPr>
                <w:lang w:eastAsia="zh-CN"/>
              </w:rPr>
            </w:pPr>
            <w:r w:rsidRPr="00A15DCB">
              <w:rPr>
                <w:lang w:eastAsia="zh-CN"/>
              </w:rPr>
              <w:t>Not present</w:t>
            </w:r>
          </w:p>
        </w:tc>
        <w:tc>
          <w:tcPr>
            <w:tcW w:w="1701" w:type="dxa"/>
          </w:tcPr>
          <w:p w14:paraId="79DE3F83" w14:textId="77777777" w:rsidR="000C132F" w:rsidRPr="00A15DCB" w:rsidRDefault="000C132F" w:rsidP="0036007E">
            <w:pPr>
              <w:pStyle w:val="TAL"/>
              <w:rPr>
                <w:lang w:eastAsia="zh-CN"/>
              </w:rPr>
            </w:pPr>
          </w:p>
        </w:tc>
        <w:tc>
          <w:tcPr>
            <w:tcW w:w="1245" w:type="dxa"/>
          </w:tcPr>
          <w:p w14:paraId="5E3771C2" w14:textId="77777777" w:rsidR="000C132F" w:rsidRPr="00A15DCB" w:rsidRDefault="000C132F" w:rsidP="0036007E">
            <w:pPr>
              <w:pStyle w:val="TAL"/>
            </w:pPr>
            <w:r w:rsidRPr="00A15DCB">
              <w:t>Step 27</w:t>
            </w:r>
          </w:p>
        </w:tc>
      </w:tr>
      <w:tr w:rsidR="000C132F" w:rsidRPr="00A15DCB" w14:paraId="54B0F5A2" w14:textId="77777777" w:rsidTr="0036007E">
        <w:tc>
          <w:tcPr>
            <w:tcW w:w="4536" w:type="dxa"/>
          </w:tcPr>
          <w:p w14:paraId="6D107EE6" w14:textId="77777777" w:rsidR="000C132F" w:rsidRPr="00A15DCB" w:rsidRDefault="000C132F" w:rsidP="0036007E">
            <w:pPr>
              <w:pStyle w:val="TAL"/>
            </w:pPr>
            <w:r w:rsidRPr="00A15DCB">
              <w:t xml:space="preserve">  numberOfMsg3-RepetitionsList-r17</w:t>
            </w:r>
          </w:p>
        </w:tc>
        <w:tc>
          <w:tcPr>
            <w:tcW w:w="2268" w:type="dxa"/>
          </w:tcPr>
          <w:p w14:paraId="2CE141F4" w14:textId="77777777" w:rsidR="000C132F" w:rsidRPr="00A15DCB" w:rsidRDefault="000C132F" w:rsidP="0036007E">
            <w:pPr>
              <w:pStyle w:val="TAL"/>
              <w:rPr>
                <w:lang w:eastAsia="zh-CN"/>
              </w:rPr>
            </w:pPr>
            <w:r w:rsidRPr="00A15DCB">
              <w:rPr>
                <w:lang w:eastAsia="zh-CN"/>
              </w:rPr>
              <w:t>Not present</w:t>
            </w:r>
          </w:p>
        </w:tc>
        <w:tc>
          <w:tcPr>
            <w:tcW w:w="1701" w:type="dxa"/>
          </w:tcPr>
          <w:p w14:paraId="58AC05FB" w14:textId="77777777" w:rsidR="000C132F" w:rsidRPr="00A15DCB" w:rsidRDefault="000C132F" w:rsidP="0036007E">
            <w:pPr>
              <w:pStyle w:val="TAL"/>
            </w:pPr>
          </w:p>
        </w:tc>
        <w:tc>
          <w:tcPr>
            <w:tcW w:w="1245" w:type="dxa"/>
          </w:tcPr>
          <w:p w14:paraId="5A6E4DF1" w14:textId="77777777" w:rsidR="000C132F" w:rsidRPr="00A15DCB" w:rsidRDefault="000C132F" w:rsidP="0036007E">
            <w:pPr>
              <w:pStyle w:val="TAL"/>
            </w:pPr>
            <w:r w:rsidRPr="00A15DCB">
              <w:t>Step 27</w:t>
            </w:r>
          </w:p>
        </w:tc>
      </w:tr>
      <w:tr w:rsidR="000C132F" w:rsidRPr="00A15DCB" w14:paraId="49A7FCDA" w14:textId="77777777" w:rsidTr="0036007E">
        <w:tc>
          <w:tcPr>
            <w:tcW w:w="4536" w:type="dxa"/>
          </w:tcPr>
          <w:p w14:paraId="23CC34F3" w14:textId="77777777" w:rsidR="000C132F" w:rsidRPr="00A15DCB" w:rsidRDefault="000C132F" w:rsidP="0036007E">
            <w:pPr>
              <w:pStyle w:val="TAL"/>
            </w:pPr>
            <w:r w:rsidRPr="00A15DCB">
              <w:t xml:space="preserve">  numberOfMsg3-RepetitionsList-r17 SEQUENCE (SIZE (4)) OF NumberOfMsg3-Repetitions-r17 { </w:t>
            </w:r>
          </w:p>
        </w:tc>
        <w:tc>
          <w:tcPr>
            <w:tcW w:w="2268" w:type="dxa"/>
          </w:tcPr>
          <w:p w14:paraId="6C1813BC" w14:textId="77777777" w:rsidR="000C132F" w:rsidRPr="00A15DCB" w:rsidRDefault="000C132F" w:rsidP="0036007E">
            <w:pPr>
              <w:pStyle w:val="TAL"/>
              <w:rPr>
                <w:lang w:eastAsia="zh-CN"/>
              </w:rPr>
            </w:pPr>
            <w:r w:rsidRPr="00A15DCB">
              <w:rPr>
                <w:lang w:eastAsia="zh-CN"/>
              </w:rPr>
              <w:t>4 entries</w:t>
            </w:r>
          </w:p>
        </w:tc>
        <w:tc>
          <w:tcPr>
            <w:tcW w:w="1701" w:type="dxa"/>
          </w:tcPr>
          <w:p w14:paraId="72B9FBBF" w14:textId="77777777" w:rsidR="000C132F" w:rsidRPr="00A15DCB" w:rsidRDefault="000C132F" w:rsidP="0036007E">
            <w:pPr>
              <w:pStyle w:val="TAL"/>
            </w:pPr>
          </w:p>
        </w:tc>
        <w:tc>
          <w:tcPr>
            <w:tcW w:w="1245" w:type="dxa"/>
          </w:tcPr>
          <w:p w14:paraId="63FBB051" w14:textId="77777777" w:rsidR="000C132F" w:rsidRPr="00A15DCB" w:rsidRDefault="000C132F" w:rsidP="0036007E">
            <w:pPr>
              <w:pStyle w:val="TAL"/>
            </w:pPr>
            <w:r w:rsidRPr="00A15DCB">
              <w:rPr>
                <w:lang w:eastAsia="zh-CN"/>
              </w:rPr>
              <w:t>Preamble</w:t>
            </w:r>
          </w:p>
        </w:tc>
      </w:tr>
      <w:tr w:rsidR="000C132F" w:rsidRPr="00A15DCB" w14:paraId="3B5EE97F" w14:textId="77777777" w:rsidTr="0036007E">
        <w:tc>
          <w:tcPr>
            <w:tcW w:w="4536" w:type="dxa"/>
          </w:tcPr>
          <w:p w14:paraId="4C9C007A" w14:textId="77777777" w:rsidR="000C132F" w:rsidRPr="00A15DCB" w:rsidRDefault="000C132F" w:rsidP="0036007E">
            <w:pPr>
              <w:pStyle w:val="TAL"/>
              <w:rPr>
                <w:lang w:eastAsia="zh-CN"/>
              </w:rPr>
            </w:pPr>
            <w:r w:rsidRPr="00A15DCB">
              <w:rPr>
                <w:lang w:eastAsia="zh-CN"/>
              </w:rPr>
              <w:t xml:space="preserve">    </w:t>
            </w:r>
            <w:r w:rsidRPr="00A15DCB">
              <w:t>NumberOfMsg3-Repetitions-r17[1]</w:t>
            </w:r>
          </w:p>
        </w:tc>
        <w:tc>
          <w:tcPr>
            <w:tcW w:w="2268" w:type="dxa"/>
          </w:tcPr>
          <w:p w14:paraId="17CB1486" w14:textId="77777777" w:rsidR="000C132F" w:rsidRPr="00A15DCB" w:rsidRDefault="000C132F" w:rsidP="0036007E">
            <w:pPr>
              <w:pStyle w:val="TAL"/>
              <w:rPr>
                <w:lang w:eastAsia="zh-CN"/>
              </w:rPr>
            </w:pPr>
            <w:r w:rsidRPr="00A15DCB">
              <w:rPr>
                <w:lang w:eastAsia="zh-CN"/>
              </w:rPr>
              <w:t>n4</w:t>
            </w:r>
          </w:p>
        </w:tc>
        <w:tc>
          <w:tcPr>
            <w:tcW w:w="1701" w:type="dxa"/>
          </w:tcPr>
          <w:p w14:paraId="64DF281A" w14:textId="77777777" w:rsidR="000C132F" w:rsidRPr="00A15DCB" w:rsidRDefault="000C132F" w:rsidP="0036007E">
            <w:pPr>
              <w:pStyle w:val="TAL"/>
              <w:rPr>
                <w:lang w:eastAsia="zh-CN"/>
              </w:rPr>
            </w:pPr>
            <w:r w:rsidRPr="00A15DCB">
              <w:rPr>
                <w:lang w:eastAsia="zh-CN"/>
              </w:rPr>
              <w:t>Entry 1</w:t>
            </w:r>
          </w:p>
        </w:tc>
        <w:tc>
          <w:tcPr>
            <w:tcW w:w="1245" w:type="dxa"/>
          </w:tcPr>
          <w:p w14:paraId="60125BF7" w14:textId="77777777" w:rsidR="000C132F" w:rsidRPr="00A15DCB" w:rsidRDefault="000C132F" w:rsidP="0036007E">
            <w:pPr>
              <w:pStyle w:val="TAL"/>
            </w:pPr>
          </w:p>
        </w:tc>
      </w:tr>
      <w:tr w:rsidR="000C132F" w:rsidRPr="00A15DCB" w14:paraId="4ED37927" w14:textId="77777777" w:rsidTr="0036007E">
        <w:tc>
          <w:tcPr>
            <w:tcW w:w="4536" w:type="dxa"/>
          </w:tcPr>
          <w:p w14:paraId="43309403" w14:textId="77777777" w:rsidR="000C132F" w:rsidRPr="00A15DCB" w:rsidRDefault="000C132F" w:rsidP="0036007E">
            <w:pPr>
              <w:pStyle w:val="TAL"/>
              <w:rPr>
                <w:lang w:eastAsia="zh-CN"/>
              </w:rPr>
            </w:pPr>
            <w:r w:rsidRPr="00A15DCB">
              <w:rPr>
                <w:lang w:eastAsia="zh-CN"/>
              </w:rPr>
              <w:t xml:space="preserve">    </w:t>
            </w:r>
            <w:r w:rsidRPr="00A15DCB">
              <w:t>NumberOfMsg3-Repetitions-r17[2]</w:t>
            </w:r>
          </w:p>
        </w:tc>
        <w:tc>
          <w:tcPr>
            <w:tcW w:w="2268" w:type="dxa"/>
          </w:tcPr>
          <w:p w14:paraId="39AB1FFD" w14:textId="77777777" w:rsidR="000C132F" w:rsidRPr="00A15DCB" w:rsidRDefault="000C132F" w:rsidP="0036007E">
            <w:pPr>
              <w:pStyle w:val="TAL"/>
              <w:rPr>
                <w:lang w:eastAsia="zh-CN"/>
              </w:rPr>
            </w:pPr>
            <w:r w:rsidRPr="00A15DCB">
              <w:rPr>
                <w:lang w:eastAsia="zh-CN"/>
              </w:rPr>
              <w:t>n3</w:t>
            </w:r>
          </w:p>
        </w:tc>
        <w:tc>
          <w:tcPr>
            <w:tcW w:w="1701" w:type="dxa"/>
          </w:tcPr>
          <w:p w14:paraId="74F71223" w14:textId="77777777" w:rsidR="000C132F" w:rsidRPr="00A15DCB" w:rsidRDefault="000C132F" w:rsidP="0036007E">
            <w:pPr>
              <w:pStyle w:val="TAL"/>
            </w:pPr>
            <w:r w:rsidRPr="00A15DCB">
              <w:rPr>
                <w:lang w:eastAsia="zh-CN"/>
              </w:rPr>
              <w:t>Entry 2</w:t>
            </w:r>
          </w:p>
        </w:tc>
        <w:tc>
          <w:tcPr>
            <w:tcW w:w="1245" w:type="dxa"/>
          </w:tcPr>
          <w:p w14:paraId="457FB1C4" w14:textId="77777777" w:rsidR="000C132F" w:rsidRPr="00A15DCB" w:rsidRDefault="000C132F" w:rsidP="0036007E">
            <w:pPr>
              <w:pStyle w:val="TAL"/>
            </w:pPr>
          </w:p>
        </w:tc>
      </w:tr>
      <w:tr w:rsidR="000C132F" w:rsidRPr="00A15DCB" w14:paraId="6F642D47" w14:textId="77777777" w:rsidTr="0036007E">
        <w:tc>
          <w:tcPr>
            <w:tcW w:w="4536" w:type="dxa"/>
          </w:tcPr>
          <w:p w14:paraId="21DBBBEA" w14:textId="77777777" w:rsidR="000C132F" w:rsidRPr="00A15DCB" w:rsidRDefault="000C132F" w:rsidP="0036007E">
            <w:pPr>
              <w:pStyle w:val="TAL"/>
              <w:rPr>
                <w:lang w:eastAsia="zh-CN"/>
              </w:rPr>
            </w:pPr>
            <w:r w:rsidRPr="00A15DCB">
              <w:rPr>
                <w:lang w:eastAsia="zh-CN"/>
              </w:rPr>
              <w:t xml:space="preserve">    </w:t>
            </w:r>
            <w:r w:rsidRPr="00A15DCB">
              <w:t>NumberOfMsg3-Repetitions-r17[3]</w:t>
            </w:r>
          </w:p>
        </w:tc>
        <w:tc>
          <w:tcPr>
            <w:tcW w:w="2268" w:type="dxa"/>
          </w:tcPr>
          <w:p w14:paraId="05C4C552" w14:textId="77777777" w:rsidR="000C132F" w:rsidRPr="00A15DCB" w:rsidRDefault="000C132F" w:rsidP="0036007E">
            <w:pPr>
              <w:pStyle w:val="TAL"/>
              <w:rPr>
                <w:lang w:eastAsia="zh-CN"/>
              </w:rPr>
            </w:pPr>
            <w:r w:rsidRPr="00A15DCB">
              <w:rPr>
                <w:lang w:eastAsia="zh-CN"/>
              </w:rPr>
              <w:t>n2</w:t>
            </w:r>
          </w:p>
        </w:tc>
        <w:tc>
          <w:tcPr>
            <w:tcW w:w="1701" w:type="dxa"/>
          </w:tcPr>
          <w:p w14:paraId="68D28EF0" w14:textId="77777777" w:rsidR="000C132F" w:rsidRPr="00A15DCB" w:rsidRDefault="000C132F" w:rsidP="0036007E">
            <w:pPr>
              <w:pStyle w:val="TAL"/>
            </w:pPr>
            <w:r w:rsidRPr="00A15DCB">
              <w:rPr>
                <w:lang w:eastAsia="zh-CN"/>
              </w:rPr>
              <w:t>Entry 3</w:t>
            </w:r>
          </w:p>
        </w:tc>
        <w:tc>
          <w:tcPr>
            <w:tcW w:w="1245" w:type="dxa"/>
          </w:tcPr>
          <w:p w14:paraId="70C27735" w14:textId="77777777" w:rsidR="000C132F" w:rsidRPr="00A15DCB" w:rsidRDefault="000C132F" w:rsidP="0036007E">
            <w:pPr>
              <w:pStyle w:val="TAL"/>
            </w:pPr>
          </w:p>
        </w:tc>
      </w:tr>
      <w:tr w:rsidR="000C132F" w:rsidRPr="00A15DCB" w14:paraId="158131FF" w14:textId="77777777" w:rsidTr="0036007E">
        <w:tc>
          <w:tcPr>
            <w:tcW w:w="4536" w:type="dxa"/>
          </w:tcPr>
          <w:p w14:paraId="7129F4E6" w14:textId="77777777" w:rsidR="000C132F" w:rsidRPr="00A15DCB" w:rsidRDefault="000C132F" w:rsidP="0036007E">
            <w:pPr>
              <w:pStyle w:val="TAL"/>
              <w:rPr>
                <w:lang w:eastAsia="zh-CN"/>
              </w:rPr>
            </w:pPr>
            <w:r w:rsidRPr="00A15DCB">
              <w:rPr>
                <w:lang w:eastAsia="zh-CN"/>
              </w:rPr>
              <w:t xml:space="preserve">    </w:t>
            </w:r>
            <w:r w:rsidRPr="00A15DCB">
              <w:t>NumberOfMsg3-Repetitions-r17[4]</w:t>
            </w:r>
          </w:p>
        </w:tc>
        <w:tc>
          <w:tcPr>
            <w:tcW w:w="2268" w:type="dxa"/>
          </w:tcPr>
          <w:p w14:paraId="71A52259" w14:textId="77777777" w:rsidR="000C132F" w:rsidRPr="00A15DCB" w:rsidRDefault="000C132F" w:rsidP="0036007E">
            <w:pPr>
              <w:pStyle w:val="TAL"/>
              <w:rPr>
                <w:lang w:eastAsia="zh-CN"/>
              </w:rPr>
            </w:pPr>
            <w:r w:rsidRPr="00A15DCB">
              <w:rPr>
                <w:lang w:eastAsia="zh-CN"/>
              </w:rPr>
              <w:t>n1</w:t>
            </w:r>
          </w:p>
        </w:tc>
        <w:tc>
          <w:tcPr>
            <w:tcW w:w="1701" w:type="dxa"/>
          </w:tcPr>
          <w:p w14:paraId="6723A7D7" w14:textId="77777777" w:rsidR="000C132F" w:rsidRPr="00A15DCB" w:rsidRDefault="000C132F" w:rsidP="0036007E">
            <w:pPr>
              <w:pStyle w:val="TAL"/>
            </w:pPr>
            <w:r w:rsidRPr="00A15DCB">
              <w:rPr>
                <w:lang w:eastAsia="zh-CN"/>
              </w:rPr>
              <w:t>Entry 4</w:t>
            </w:r>
          </w:p>
        </w:tc>
        <w:tc>
          <w:tcPr>
            <w:tcW w:w="1245" w:type="dxa"/>
          </w:tcPr>
          <w:p w14:paraId="5DEAD884" w14:textId="77777777" w:rsidR="000C132F" w:rsidRPr="00A15DCB" w:rsidRDefault="000C132F" w:rsidP="0036007E">
            <w:pPr>
              <w:pStyle w:val="TAL"/>
            </w:pPr>
          </w:p>
        </w:tc>
      </w:tr>
      <w:tr w:rsidR="000C132F" w:rsidRPr="00A15DCB" w14:paraId="00D254B9" w14:textId="77777777" w:rsidTr="0036007E">
        <w:tc>
          <w:tcPr>
            <w:tcW w:w="4536" w:type="dxa"/>
          </w:tcPr>
          <w:p w14:paraId="1867C8A6" w14:textId="77777777" w:rsidR="000C132F" w:rsidRPr="00A15DCB" w:rsidRDefault="000C132F" w:rsidP="0036007E">
            <w:pPr>
              <w:pStyle w:val="TAL"/>
              <w:rPr>
                <w:lang w:eastAsia="zh-CN"/>
              </w:rPr>
            </w:pPr>
            <w:r w:rsidRPr="00A15DCB">
              <w:rPr>
                <w:lang w:eastAsia="zh-CN"/>
              </w:rPr>
              <w:t xml:space="preserve">  }</w:t>
            </w:r>
          </w:p>
        </w:tc>
        <w:tc>
          <w:tcPr>
            <w:tcW w:w="2268" w:type="dxa"/>
          </w:tcPr>
          <w:p w14:paraId="608946F1" w14:textId="77777777" w:rsidR="000C132F" w:rsidRPr="00A15DCB" w:rsidRDefault="000C132F" w:rsidP="0036007E">
            <w:pPr>
              <w:pStyle w:val="TAL"/>
            </w:pPr>
          </w:p>
        </w:tc>
        <w:tc>
          <w:tcPr>
            <w:tcW w:w="1701" w:type="dxa"/>
          </w:tcPr>
          <w:p w14:paraId="0D738610" w14:textId="77777777" w:rsidR="000C132F" w:rsidRPr="00A15DCB" w:rsidRDefault="000C132F" w:rsidP="0036007E">
            <w:pPr>
              <w:pStyle w:val="TAL"/>
            </w:pPr>
          </w:p>
        </w:tc>
        <w:tc>
          <w:tcPr>
            <w:tcW w:w="1245" w:type="dxa"/>
          </w:tcPr>
          <w:p w14:paraId="23EAC69E" w14:textId="77777777" w:rsidR="000C132F" w:rsidRPr="00A15DCB" w:rsidRDefault="000C132F" w:rsidP="0036007E">
            <w:pPr>
              <w:pStyle w:val="TAL"/>
            </w:pPr>
          </w:p>
        </w:tc>
      </w:tr>
      <w:tr w:rsidR="000C132F" w:rsidRPr="00A15DCB" w14:paraId="3C9C5B4D" w14:textId="77777777" w:rsidTr="0036007E">
        <w:tc>
          <w:tcPr>
            <w:tcW w:w="4536" w:type="dxa"/>
          </w:tcPr>
          <w:p w14:paraId="2008EEF6" w14:textId="77777777" w:rsidR="000C132F" w:rsidRPr="00A15DCB" w:rsidRDefault="000C132F" w:rsidP="0036007E">
            <w:pPr>
              <w:pStyle w:val="TAL"/>
            </w:pPr>
            <w:r w:rsidRPr="00A15DCB">
              <w:t>}</w:t>
            </w:r>
          </w:p>
        </w:tc>
        <w:tc>
          <w:tcPr>
            <w:tcW w:w="2268" w:type="dxa"/>
          </w:tcPr>
          <w:p w14:paraId="11C41E3A" w14:textId="77777777" w:rsidR="000C132F" w:rsidRPr="00A15DCB" w:rsidRDefault="000C132F" w:rsidP="0036007E">
            <w:pPr>
              <w:pStyle w:val="TAL"/>
            </w:pPr>
          </w:p>
        </w:tc>
        <w:tc>
          <w:tcPr>
            <w:tcW w:w="1701" w:type="dxa"/>
          </w:tcPr>
          <w:p w14:paraId="2BC8414B" w14:textId="77777777" w:rsidR="000C132F" w:rsidRPr="00A15DCB" w:rsidRDefault="000C132F" w:rsidP="0036007E">
            <w:pPr>
              <w:pStyle w:val="TAL"/>
            </w:pPr>
          </w:p>
        </w:tc>
        <w:tc>
          <w:tcPr>
            <w:tcW w:w="1245" w:type="dxa"/>
          </w:tcPr>
          <w:p w14:paraId="3C7DAE81" w14:textId="77777777" w:rsidR="000C132F" w:rsidRPr="00A15DCB" w:rsidRDefault="000C132F" w:rsidP="0036007E">
            <w:pPr>
              <w:pStyle w:val="TAL"/>
            </w:pPr>
          </w:p>
        </w:tc>
      </w:tr>
    </w:tbl>
    <w:p w14:paraId="55675F41" w14:textId="77777777" w:rsidR="000C132F" w:rsidRPr="00A15DCB" w:rsidRDefault="000C132F" w:rsidP="000C132F"/>
    <w:p w14:paraId="79BE28FC" w14:textId="77777777" w:rsidR="000C132F" w:rsidRPr="00A15DCB" w:rsidRDefault="000C132F" w:rsidP="000C132F">
      <w:pPr>
        <w:pStyle w:val="TH"/>
      </w:pPr>
      <w:r w:rsidRPr="00A15DCB">
        <w:t xml:space="preserve">Table 7.1.1.1.18.3.3-3: </w:t>
      </w:r>
      <w:r w:rsidRPr="00A15DCB">
        <w:rPr>
          <w:i/>
        </w:rPr>
        <w:t>RACH-ConfigCommon-2Group</w:t>
      </w:r>
      <w:r w:rsidRPr="00A15DCB">
        <w:t xml:space="preserve"> </w:t>
      </w:r>
      <w:r w:rsidRPr="00A15DCB">
        <w:rPr>
          <w:lang w:eastAsia="zh-CN"/>
        </w:rPr>
        <w:t>(</w:t>
      </w:r>
      <w:r w:rsidRPr="00A15DCB">
        <w:t>Table 7.1.1.1.18.3.3-2</w:t>
      </w:r>
      <w:r w:rsidRPr="00A15DCB">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A15DCB" w14:paraId="578734BD" w14:textId="77777777" w:rsidTr="0036007E">
        <w:tc>
          <w:tcPr>
            <w:tcW w:w="9747" w:type="dxa"/>
            <w:gridSpan w:val="4"/>
          </w:tcPr>
          <w:p w14:paraId="0F374CBA" w14:textId="77777777" w:rsidR="000C132F" w:rsidRPr="00A15DCB" w:rsidRDefault="000C132F" w:rsidP="0036007E">
            <w:pPr>
              <w:pStyle w:val="TAH"/>
              <w:jc w:val="left"/>
              <w:rPr>
                <w:b w:val="0"/>
              </w:rPr>
            </w:pPr>
            <w:r w:rsidRPr="00A15DCB">
              <w:rPr>
                <w:b w:val="0"/>
              </w:rPr>
              <w:t>Derivation Path: TS 38.508-1 [4], Table 4.6.3-128</w:t>
            </w:r>
          </w:p>
        </w:tc>
      </w:tr>
      <w:tr w:rsidR="000C132F" w:rsidRPr="00A15DCB" w14:paraId="1EDC79D8" w14:textId="77777777" w:rsidTr="0036007E">
        <w:tc>
          <w:tcPr>
            <w:tcW w:w="4535" w:type="dxa"/>
          </w:tcPr>
          <w:p w14:paraId="78FF2733" w14:textId="77777777" w:rsidR="000C132F" w:rsidRPr="00A15DCB" w:rsidRDefault="000C132F" w:rsidP="0036007E">
            <w:pPr>
              <w:pStyle w:val="TAH"/>
            </w:pPr>
            <w:r w:rsidRPr="00A15DCB">
              <w:t>Information Element</w:t>
            </w:r>
          </w:p>
        </w:tc>
        <w:tc>
          <w:tcPr>
            <w:tcW w:w="2267" w:type="dxa"/>
          </w:tcPr>
          <w:p w14:paraId="6F8FC8FC" w14:textId="77777777" w:rsidR="000C132F" w:rsidRPr="00A15DCB" w:rsidRDefault="000C132F" w:rsidP="0036007E">
            <w:pPr>
              <w:pStyle w:val="TAH"/>
            </w:pPr>
            <w:r w:rsidRPr="00A15DCB">
              <w:t>Value/remark</w:t>
            </w:r>
          </w:p>
        </w:tc>
        <w:tc>
          <w:tcPr>
            <w:tcW w:w="1700" w:type="dxa"/>
          </w:tcPr>
          <w:p w14:paraId="7A1E5651" w14:textId="77777777" w:rsidR="000C132F" w:rsidRPr="00A15DCB" w:rsidRDefault="000C132F" w:rsidP="0036007E">
            <w:pPr>
              <w:pStyle w:val="TAH"/>
            </w:pPr>
            <w:r w:rsidRPr="00A15DCB">
              <w:t>Comment</w:t>
            </w:r>
          </w:p>
        </w:tc>
        <w:tc>
          <w:tcPr>
            <w:tcW w:w="1245" w:type="dxa"/>
          </w:tcPr>
          <w:p w14:paraId="78E25B7B" w14:textId="77777777" w:rsidR="000C132F" w:rsidRPr="00A15DCB" w:rsidRDefault="000C132F" w:rsidP="0036007E">
            <w:pPr>
              <w:pStyle w:val="TAH"/>
            </w:pPr>
            <w:r w:rsidRPr="00A15DCB">
              <w:t>Condition</w:t>
            </w:r>
          </w:p>
        </w:tc>
      </w:tr>
      <w:tr w:rsidR="000C132F" w:rsidRPr="00A15DCB" w14:paraId="504ACE73" w14:textId="77777777" w:rsidTr="0036007E">
        <w:tc>
          <w:tcPr>
            <w:tcW w:w="4535" w:type="dxa"/>
          </w:tcPr>
          <w:p w14:paraId="0B3B0633" w14:textId="77777777" w:rsidR="000C132F" w:rsidRPr="00A15DCB" w:rsidRDefault="000C132F" w:rsidP="0036007E">
            <w:pPr>
              <w:pStyle w:val="TAL"/>
            </w:pPr>
            <w:r w:rsidRPr="00A15DCB">
              <w:t xml:space="preserve">RACH-ConfigCommon ::= </w:t>
            </w:r>
            <w:r w:rsidRPr="00A15DCB">
              <w:rPr>
                <w:snapToGrid w:val="0"/>
              </w:rPr>
              <w:t xml:space="preserve">SEQUENCE </w:t>
            </w:r>
            <w:r w:rsidRPr="00A15DCB">
              <w:t>{</w:t>
            </w:r>
          </w:p>
        </w:tc>
        <w:tc>
          <w:tcPr>
            <w:tcW w:w="2267" w:type="dxa"/>
          </w:tcPr>
          <w:p w14:paraId="726984E0" w14:textId="77777777" w:rsidR="000C132F" w:rsidRPr="00A15DCB" w:rsidRDefault="000C132F" w:rsidP="0036007E">
            <w:pPr>
              <w:pStyle w:val="TAL"/>
            </w:pPr>
          </w:p>
        </w:tc>
        <w:tc>
          <w:tcPr>
            <w:tcW w:w="1700" w:type="dxa"/>
          </w:tcPr>
          <w:p w14:paraId="551B87F9" w14:textId="77777777" w:rsidR="000C132F" w:rsidRPr="00A15DCB" w:rsidRDefault="000C132F" w:rsidP="0036007E">
            <w:pPr>
              <w:pStyle w:val="TAL"/>
            </w:pPr>
          </w:p>
        </w:tc>
        <w:tc>
          <w:tcPr>
            <w:tcW w:w="1245" w:type="dxa"/>
          </w:tcPr>
          <w:p w14:paraId="1C3C4C60" w14:textId="77777777" w:rsidR="000C132F" w:rsidRPr="00A15DCB" w:rsidRDefault="000C132F" w:rsidP="0036007E">
            <w:pPr>
              <w:pStyle w:val="TAL"/>
            </w:pPr>
          </w:p>
        </w:tc>
      </w:tr>
      <w:tr w:rsidR="000C132F" w:rsidRPr="00A15DCB" w14:paraId="2E752C3E" w14:textId="77777777" w:rsidTr="0036007E">
        <w:tc>
          <w:tcPr>
            <w:tcW w:w="4535" w:type="dxa"/>
            <w:tcBorders>
              <w:top w:val="single" w:sz="4" w:space="0" w:color="auto"/>
              <w:left w:val="single" w:sz="4" w:space="0" w:color="auto"/>
              <w:bottom w:val="single" w:sz="4" w:space="0" w:color="auto"/>
              <w:right w:val="single" w:sz="4" w:space="0" w:color="auto"/>
            </w:tcBorders>
          </w:tcPr>
          <w:p w14:paraId="60DEE7DE" w14:textId="77777777" w:rsidR="000C132F" w:rsidRPr="00A15DCB" w:rsidRDefault="000C132F" w:rsidP="0036007E">
            <w:pPr>
              <w:pStyle w:val="TAL"/>
            </w:pPr>
            <w:r w:rsidRPr="00A15DCB">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62722489" w14:textId="77777777" w:rsidR="000C132F" w:rsidRPr="00A15DCB" w:rsidRDefault="000C132F" w:rsidP="0036007E">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4FF08365"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8ED9B8C" w14:textId="77777777" w:rsidR="000C132F" w:rsidRPr="00A15DCB" w:rsidRDefault="000C132F" w:rsidP="0036007E">
            <w:pPr>
              <w:pStyle w:val="TAL"/>
            </w:pPr>
          </w:p>
        </w:tc>
      </w:tr>
      <w:tr w:rsidR="000C132F" w:rsidRPr="00A15DCB" w14:paraId="61818655" w14:textId="77777777" w:rsidTr="0036007E">
        <w:tc>
          <w:tcPr>
            <w:tcW w:w="4535" w:type="dxa"/>
            <w:tcBorders>
              <w:top w:val="single" w:sz="4" w:space="0" w:color="auto"/>
              <w:left w:val="single" w:sz="4" w:space="0" w:color="auto"/>
              <w:bottom w:val="single" w:sz="4" w:space="0" w:color="auto"/>
              <w:right w:val="single" w:sz="4" w:space="0" w:color="auto"/>
            </w:tcBorders>
          </w:tcPr>
          <w:p w14:paraId="602F0CF4" w14:textId="77777777" w:rsidR="000C132F" w:rsidRPr="00A15DCB" w:rsidRDefault="000C132F" w:rsidP="0036007E">
            <w:pPr>
              <w:pStyle w:val="TAL"/>
              <w:rPr>
                <w:lang w:eastAsia="zh-CN"/>
              </w:rPr>
            </w:pPr>
            <w:r w:rsidRPr="00A15DCB">
              <w:rPr>
                <w:lang w:eastAsia="zh-CN"/>
              </w:rPr>
              <w:t xml:space="preserve">    </w:t>
            </w:r>
            <w:r w:rsidRPr="00A15DCB">
              <w:t xml:space="preserve">FeatureCombinationPreambles-r17[1] </w:t>
            </w:r>
          </w:p>
        </w:tc>
        <w:tc>
          <w:tcPr>
            <w:tcW w:w="2267" w:type="dxa"/>
            <w:tcBorders>
              <w:top w:val="single" w:sz="4" w:space="0" w:color="auto"/>
              <w:left w:val="single" w:sz="4" w:space="0" w:color="auto"/>
              <w:bottom w:val="single" w:sz="4" w:space="0" w:color="auto"/>
              <w:right w:val="single" w:sz="4" w:space="0" w:color="auto"/>
            </w:tcBorders>
          </w:tcPr>
          <w:p w14:paraId="0810E2F5" w14:textId="77777777" w:rsidR="000C132F" w:rsidRPr="00A15DCB" w:rsidRDefault="000C132F" w:rsidP="0036007E">
            <w:pPr>
              <w:pStyle w:val="TAL"/>
            </w:pPr>
            <w:r w:rsidRPr="00A15DCB">
              <w:t>FeatureCombinationPreamble-NoMsg3Repetition</w:t>
            </w:r>
          </w:p>
        </w:tc>
        <w:tc>
          <w:tcPr>
            <w:tcW w:w="1700" w:type="dxa"/>
            <w:tcBorders>
              <w:top w:val="single" w:sz="4" w:space="0" w:color="auto"/>
              <w:left w:val="single" w:sz="4" w:space="0" w:color="auto"/>
              <w:bottom w:val="single" w:sz="4" w:space="0" w:color="auto"/>
              <w:right w:val="single" w:sz="4" w:space="0" w:color="auto"/>
            </w:tcBorders>
          </w:tcPr>
          <w:p w14:paraId="0ADF7D37" w14:textId="77777777" w:rsidR="000C132F" w:rsidRPr="00A15DCB" w:rsidRDefault="000C132F" w:rsidP="0036007E">
            <w:pPr>
              <w:pStyle w:val="TAL"/>
              <w:rPr>
                <w:lang w:eastAsia="zh-CN"/>
              </w:rPr>
            </w:pPr>
            <w:r w:rsidRPr="00A15DCB">
              <w:rPr>
                <w:lang w:eastAsia="zh-CN"/>
              </w:rPr>
              <w:t>Entry 1</w:t>
            </w:r>
          </w:p>
          <w:p w14:paraId="3AD360E7" w14:textId="77777777" w:rsidR="000C132F" w:rsidRPr="00A15DCB" w:rsidRDefault="000C132F" w:rsidP="0036007E">
            <w:pPr>
              <w:pStyle w:val="TAL"/>
              <w:rPr>
                <w:lang w:eastAsia="zh-CN"/>
              </w:rPr>
            </w:pPr>
            <w:r w:rsidRPr="00A15DCB">
              <w:t>Table 7.1.1.1.18.3.3-5</w:t>
            </w:r>
          </w:p>
        </w:tc>
        <w:tc>
          <w:tcPr>
            <w:tcW w:w="1245" w:type="dxa"/>
            <w:tcBorders>
              <w:top w:val="single" w:sz="4" w:space="0" w:color="auto"/>
              <w:left w:val="single" w:sz="4" w:space="0" w:color="auto"/>
              <w:bottom w:val="single" w:sz="4" w:space="0" w:color="auto"/>
              <w:right w:val="single" w:sz="4" w:space="0" w:color="auto"/>
            </w:tcBorders>
          </w:tcPr>
          <w:p w14:paraId="5A39410D" w14:textId="77777777" w:rsidR="000C132F" w:rsidRPr="00A15DCB" w:rsidRDefault="000C132F" w:rsidP="0036007E">
            <w:pPr>
              <w:pStyle w:val="TAL"/>
            </w:pPr>
          </w:p>
        </w:tc>
      </w:tr>
      <w:tr w:rsidR="000C132F" w:rsidRPr="00A15DCB" w14:paraId="0E2B929F" w14:textId="77777777" w:rsidTr="0036007E">
        <w:tc>
          <w:tcPr>
            <w:tcW w:w="4535" w:type="dxa"/>
            <w:tcBorders>
              <w:top w:val="single" w:sz="4" w:space="0" w:color="auto"/>
              <w:left w:val="single" w:sz="4" w:space="0" w:color="auto"/>
              <w:bottom w:val="single" w:sz="4" w:space="0" w:color="auto"/>
              <w:right w:val="single" w:sz="4" w:space="0" w:color="auto"/>
            </w:tcBorders>
          </w:tcPr>
          <w:p w14:paraId="410B5953" w14:textId="77777777" w:rsidR="000C132F" w:rsidRPr="00A15DCB" w:rsidRDefault="000C132F" w:rsidP="0036007E">
            <w:pPr>
              <w:pStyle w:val="TAL"/>
              <w:rPr>
                <w:lang w:eastAsia="zh-CN"/>
              </w:rPr>
            </w:pPr>
            <w:r w:rsidRPr="00A15DCB">
              <w:rPr>
                <w:lang w:eastAsia="zh-CN"/>
              </w:rPr>
              <w:t xml:space="preserve">    </w:t>
            </w:r>
            <w:r w:rsidRPr="00A15DCB">
              <w:t>FeatureCombinationPreambles-r17[2]</w:t>
            </w:r>
          </w:p>
        </w:tc>
        <w:tc>
          <w:tcPr>
            <w:tcW w:w="2267" w:type="dxa"/>
            <w:tcBorders>
              <w:top w:val="single" w:sz="4" w:space="0" w:color="auto"/>
              <w:left w:val="single" w:sz="4" w:space="0" w:color="auto"/>
              <w:bottom w:val="single" w:sz="4" w:space="0" w:color="auto"/>
              <w:right w:val="single" w:sz="4" w:space="0" w:color="auto"/>
            </w:tcBorders>
          </w:tcPr>
          <w:p w14:paraId="6B6E94F3" w14:textId="77777777" w:rsidR="000C132F" w:rsidRPr="00A15DCB" w:rsidRDefault="000C132F" w:rsidP="0036007E">
            <w:pPr>
              <w:pStyle w:val="TAL"/>
            </w:pPr>
            <w:r w:rsidRPr="00A15DCB">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0C551947" w14:textId="77777777" w:rsidR="000C132F" w:rsidRPr="00A15DCB" w:rsidRDefault="000C132F" w:rsidP="0036007E">
            <w:pPr>
              <w:pStyle w:val="TAL"/>
              <w:rPr>
                <w:lang w:eastAsia="zh-CN"/>
              </w:rPr>
            </w:pPr>
            <w:r w:rsidRPr="00A15DCB">
              <w:rPr>
                <w:lang w:eastAsia="zh-CN"/>
              </w:rPr>
              <w:t>Entry 2</w:t>
            </w:r>
          </w:p>
          <w:p w14:paraId="37B77AF5" w14:textId="77777777" w:rsidR="000C132F" w:rsidRPr="00A15DCB" w:rsidRDefault="000C132F" w:rsidP="0036007E">
            <w:pPr>
              <w:pStyle w:val="TAL"/>
              <w:rPr>
                <w:lang w:eastAsia="zh-CN"/>
              </w:rPr>
            </w:pPr>
            <w:r w:rsidRPr="00A15DCB">
              <w:t>Table 7.1.1.1.18.3.3-6</w:t>
            </w:r>
          </w:p>
        </w:tc>
        <w:tc>
          <w:tcPr>
            <w:tcW w:w="1245" w:type="dxa"/>
            <w:tcBorders>
              <w:top w:val="single" w:sz="4" w:space="0" w:color="auto"/>
              <w:left w:val="single" w:sz="4" w:space="0" w:color="auto"/>
              <w:bottom w:val="single" w:sz="4" w:space="0" w:color="auto"/>
              <w:right w:val="single" w:sz="4" w:space="0" w:color="auto"/>
            </w:tcBorders>
          </w:tcPr>
          <w:p w14:paraId="14F4CB65" w14:textId="77777777" w:rsidR="000C132F" w:rsidRPr="00A15DCB" w:rsidRDefault="000C132F" w:rsidP="0036007E">
            <w:pPr>
              <w:pStyle w:val="TAL"/>
            </w:pPr>
          </w:p>
        </w:tc>
      </w:tr>
      <w:tr w:rsidR="000C132F" w:rsidRPr="00A15DCB" w14:paraId="2DE5BEFF" w14:textId="77777777" w:rsidTr="0036007E">
        <w:tc>
          <w:tcPr>
            <w:tcW w:w="4535" w:type="dxa"/>
            <w:tcBorders>
              <w:top w:val="single" w:sz="4" w:space="0" w:color="auto"/>
              <w:left w:val="single" w:sz="4" w:space="0" w:color="auto"/>
              <w:bottom w:val="single" w:sz="4" w:space="0" w:color="auto"/>
              <w:right w:val="single" w:sz="4" w:space="0" w:color="auto"/>
            </w:tcBorders>
          </w:tcPr>
          <w:p w14:paraId="38A4A8B1" w14:textId="77777777" w:rsidR="000C132F" w:rsidRPr="00A15DCB" w:rsidRDefault="000C132F" w:rsidP="0036007E">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FE85A5B"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2FDF168C"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C70C943" w14:textId="77777777" w:rsidR="000C132F" w:rsidRPr="00A15DCB" w:rsidRDefault="000C132F" w:rsidP="0036007E">
            <w:pPr>
              <w:pStyle w:val="TAL"/>
            </w:pPr>
          </w:p>
        </w:tc>
      </w:tr>
      <w:tr w:rsidR="000C132F" w:rsidRPr="00A15DCB" w14:paraId="24D45836" w14:textId="77777777" w:rsidTr="0036007E">
        <w:tc>
          <w:tcPr>
            <w:tcW w:w="4535" w:type="dxa"/>
          </w:tcPr>
          <w:p w14:paraId="61DD0431" w14:textId="77777777" w:rsidR="000C132F" w:rsidRPr="00A15DCB" w:rsidRDefault="000C132F" w:rsidP="0036007E">
            <w:pPr>
              <w:pStyle w:val="TAL"/>
            </w:pPr>
            <w:r w:rsidRPr="00A15DCB">
              <w:t>}</w:t>
            </w:r>
          </w:p>
        </w:tc>
        <w:tc>
          <w:tcPr>
            <w:tcW w:w="2267" w:type="dxa"/>
          </w:tcPr>
          <w:p w14:paraId="76F6B78B" w14:textId="77777777" w:rsidR="000C132F" w:rsidRPr="00A15DCB" w:rsidRDefault="000C132F" w:rsidP="0036007E">
            <w:pPr>
              <w:pStyle w:val="TAL"/>
            </w:pPr>
          </w:p>
        </w:tc>
        <w:tc>
          <w:tcPr>
            <w:tcW w:w="1700" w:type="dxa"/>
          </w:tcPr>
          <w:p w14:paraId="71EC5757" w14:textId="77777777" w:rsidR="000C132F" w:rsidRPr="00A15DCB" w:rsidRDefault="000C132F" w:rsidP="0036007E">
            <w:pPr>
              <w:pStyle w:val="TAL"/>
            </w:pPr>
          </w:p>
        </w:tc>
        <w:tc>
          <w:tcPr>
            <w:tcW w:w="1245" w:type="dxa"/>
          </w:tcPr>
          <w:p w14:paraId="12DF8A96" w14:textId="77777777" w:rsidR="000C132F" w:rsidRPr="00A15DCB" w:rsidRDefault="000C132F" w:rsidP="0036007E">
            <w:pPr>
              <w:pStyle w:val="TAL"/>
            </w:pPr>
          </w:p>
        </w:tc>
      </w:tr>
    </w:tbl>
    <w:p w14:paraId="0148E08B" w14:textId="77777777" w:rsidR="000C132F" w:rsidRPr="00A15DCB" w:rsidRDefault="000C132F" w:rsidP="000C132F"/>
    <w:p w14:paraId="63DAEE90" w14:textId="77777777" w:rsidR="000C132F" w:rsidRPr="00A15DCB" w:rsidRDefault="000C132F" w:rsidP="000C132F">
      <w:pPr>
        <w:pStyle w:val="TH"/>
      </w:pPr>
      <w:r w:rsidRPr="00A15DCB">
        <w:lastRenderedPageBreak/>
        <w:t xml:space="preserve">Table 7.1.1.1.18.3.3-4: </w:t>
      </w:r>
      <w:r w:rsidRPr="00A15DCB">
        <w:rPr>
          <w:i/>
        </w:rPr>
        <w:t>RACH-ConfigCommon-1Group</w:t>
      </w:r>
      <w:r w:rsidRPr="00A15DCB">
        <w:t xml:space="preserve"> </w:t>
      </w:r>
      <w:r w:rsidRPr="00A15DCB">
        <w:rPr>
          <w:lang w:eastAsia="zh-CN"/>
        </w:rPr>
        <w:t>(</w:t>
      </w:r>
      <w:r w:rsidRPr="00A15DCB">
        <w:t>Table 7.1.1.1.18.3.3-2</w:t>
      </w:r>
      <w:r w:rsidRPr="00A15DCB">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A15DCB" w14:paraId="31F2F639" w14:textId="77777777" w:rsidTr="0036007E">
        <w:tc>
          <w:tcPr>
            <w:tcW w:w="9747" w:type="dxa"/>
            <w:gridSpan w:val="4"/>
          </w:tcPr>
          <w:p w14:paraId="60FF01BF" w14:textId="77777777" w:rsidR="000C132F" w:rsidRPr="00A15DCB" w:rsidRDefault="000C132F" w:rsidP="0036007E">
            <w:pPr>
              <w:pStyle w:val="TAH"/>
              <w:jc w:val="left"/>
              <w:rPr>
                <w:b w:val="0"/>
              </w:rPr>
            </w:pPr>
            <w:r w:rsidRPr="00A15DCB">
              <w:rPr>
                <w:b w:val="0"/>
              </w:rPr>
              <w:t>Derivation Path: TS 38.508-1 [4], Table 4.6.3-128</w:t>
            </w:r>
          </w:p>
        </w:tc>
      </w:tr>
      <w:tr w:rsidR="000C132F" w:rsidRPr="00A15DCB" w14:paraId="087C79C1" w14:textId="77777777" w:rsidTr="0036007E">
        <w:tc>
          <w:tcPr>
            <w:tcW w:w="4535" w:type="dxa"/>
          </w:tcPr>
          <w:p w14:paraId="50DCA985" w14:textId="77777777" w:rsidR="000C132F" w:rsidRPr="00A15DCB" w:rsidRDefault="000C132F" w:rsidP="0036007E">
            <w:pPr>
              <w:pStyle w:val="TAH"/>
            </w:pPr>
            <w:r w:rsidRPr="00A15DCB">
              <w:t>Information Element</w:t>
            </w:r>
          </w:p>
        </w:tc>
        <w:tc>
          <w:tcPr>
            <w:tcW w:w="2267" w:type="dxa"/>
          </w:tcPr>
          <w:p w14:paraId="3C6031BA" w14:textId="77777777" w:rsidR="000C132F" w:rsidRPr="00A15DCB" w:rsidRDefault="000C132F" w:rsidP="0036007E">
            <w:pPr>
              <w:pStyle w:val="TAH"/>
            </w:pPr>
            <w:r w:rsidRPr="00A15DCB">
              <w:t>Value/remark</w:t>
            </w:r>
          </w:p>
        </w:tc>
        <w:tc>
          <w:tcPr>
            <w:tcW w:w="1700" w:type="dxa"/>
          </w:tcPr>
          <w:p w14:paraId="51608150" w14:textId="77777777" w:rsidR="000C132F" w:rsidRPr="00A15DCB" w:rsidRDefault="000C132F" w:rsidP="0036007E">
            <w:pPr>
              <w:pStyle w:val="TAH"/>
            </w:pPr>
            <w:r w:rsidRPr="00A15DCB">
              <w:t>Comment</w:t>
            </w:r>
          </w:p>
        </w:tc>
        <w:tc>
          <w:tcPr>
            <w:tcW w:w="1245" w:type="dxa"/>
          </w:tcPr>
          <w:p w14:paraId="7E4DC49B" w14:textId="77777777" w:rsidR="000C132F" w:rsidRPr="00A15DCB" w:rsidRDefault="000C132F" w:rsidP="0036007E">
            <w:pPr>
              <w:pStyle w:val="TAH"/>
            </w:pPr>
            <w:r w:rsidRPr="00A15DCB">
              <w:t>Condition</w:t>
            </w:r>
          </w:p>
        </w:tc>
      </w:tr>
      <w:tr w:rsidR="000C132F" w:rsidRPr="00A15DCB" w14:paraId="6C4F637C" w14:textId="77777777" w:rsidTr="0036007E">
        <w:tc>
          <w:tcPr>
            <w:tcW w:w="4535" w:type="dxa"/>
          </w:tcPr>
          <w:p w14:paraId="2A5795F0" w14:textId="77777777" w:rsidR="000C132F" w:rsidRPr="00A15DCB" w:rsidRDefault="000C132F" w:rsidP="0036007E">
            <w:pPr>
              <w:pStyle w:val="TAL"/>
            </w:pPr>
            <w:r w:rsidRPr="00A15DCB">
              <w:t xml:space="preserve">RACH-ConfigCommon ::= </w:t>
            </w:r>
            <w:r w:rsidRPr="00A15DCB">
              <w:rPr>
                <w:snapToGrid w:val="0"/>
              </w:rPr>
              <w:t xml:space="preserve">SEQUENCE </w:t>
            </w:r>
            <w:r w:rsidRPr="00A15DCB">
              <w:t>{</w:t>
            </w:r>
          </w:p>
        </w:tc>
        <w:tc>
          <w:tcPr>
            <w:tcW w:w="2267" w:type="dxa"/>
          </w:tcPr>
          <w:p w14:paraId="7D1FF432" w14:textId="77777777" w:rsidR="000C132F" w:rsidRPr="00A15DCB" w:rsidRDefault="000C132F" w:rsidP="0036007E">
            <w:pPr>
              <w:pStyle w:val="TAL"/>
            </w:pPr>
          </w:p>
        </w:tc>
        <w:tc>
          <w:tcPr>
            <w:tcW w:w="1700" w:type="dxa"/>
          </w:tcPr>
          <w:p w14:paraId="4DE82477" w14:textId="77777777" w:rsidR="000C132F" w:rsidRPr="00A15DCB" w:rsidRDefault="000C132F" w:rsidP="0036007E">
            <w:pPr>
              <w:pStyle w:val="TAL"/>
            </w:pPr>
          </w:p>
        </w:tc>
        <w:tc>
          <w:tcPr>
            <w:tcW w:w="1245" w:type="dxa"/>
          </w:tcPr>
          <w:p w14:paraId="5DCBBE46" w14:textId="77777777" w:rsidR="000C132F" w:rsidRPr="00A15DCB" w:rsidRDefault="000C132F" w:rsidP="0036007E">
            <w:pPr>
              <w:pStyle w:val="TAL"/>
            </w:pPr>
          </w:p>
        </w:tc>
      </w:tr>
      <w:tr w:rsidR="000C132F" w:rsidRPr="00A15DCB" w14:paraId="51ADFB52" w14:textId="77777777" w:rsidTr="0036007E">
        <w:tc>
          <w:tcPr>
            <w:tcW w:w="4535" w:type="dxa"/>
            <w:tcBorders>
              <w:top w:val="single" w:sz="4" w:space="0" w:color="auto"/>
              <w:left w:val="single" w:sz="4" w:space="0" w:color="auto"/>
              <w:bottom w:val="single" w:sz="4" w:space="0" w:color="auto"/>
              <w:right w:val="single" w:sz="4" w:space="0" w:color="auto"/>
            </w:tcBorders>
          </w:tcPr>
          <w:p w14:paraId="3CA88701" w14:textId="77777777" w:rsidR="000C132F" w:rsidRPr="00A15DCB" w:rsidRDefault="000C132F" w:rsidP="0036007E">
            <w:pPr>
              <w:pStyle w:val="TAL"/>
            </w:pPr>
            <w:r w:rsidRPr="00A15DCB">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28500E0D" w14:textId="77777777" w:rsidR="000C132F" w:rsidRPr="00A15DCB" w:rsidRDefault="000C132F" w:rsidP="0036007E">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2237D6A6"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332748C" w14:textId="77777777" w:rsidR="000C132F" w:rsidRPr="00A15DCB" w:rsidRDefault="000C132F" w:rsidP="0036007E">
            <w:pPr>
              <w:pStyle w:val="TAL"/>
            </w:pPr>
          </w:p>
        </w:tc>
      </w:tr>
      <w:tr w:rsidR="000C132F" w:rsidRPr="00A15DCB" w14:paraId="2CB70735" w14:textId="77777777" w:rsidTr="0036007E">
        <w:tc>
          <w:tcPr>
            <w:tcW w:w="4535" w:type="dxa"/>
            <w:tcBorders>
              <w:top w:val="single" w:sz="4" w:space="0" w:color="auto"/>
              <w:left w:val="single" w:sz="4" w:space="0" w:color="auto"/>
              <w:bottom w:val="single" w:sz="4" w:space="0" w:color="auto"/>
              <w:right w:val="single" w:sz="4" w:space="0" w:color="auto"/>
            </w:tcBorders>
          </w:tcPr>
          <w:p w14:paraId="1A8F582D" w14:textId="77777777" w:rsidR="000C132F" w:rsidRPr="00A15DCB" w:rsidRDefault="000C132F" w:rsidP="0036007E">
            <w:pPr>
              <w:pStyle w:val="TAL"/>
              <w:rPr>
                <w:lang w:eastAsia="zh-CN"/>
              </w:rPr>
            </w:pPr>
            <w:r w:rsidRPr="00A15DCB">
              <w:rPr>
                <w:lang w:eastAsia="zh-CN"/>
              </w:rPr>
              <w:t xml:space="preserve">    </w:t>
            </w:r>
            <w:r w:rsidRPr="00A15DCB">
              <w:t>FeatureCombinationPreambles-r17[1]</w:t>
            </w:r>
          </w:p>
        </w:tc>
        <w:tc>
          <w:tcPr>
            <w:tcW w:w="2267" w:type="dxa"/>
            <w:tcBorders>
              <w:top w:val="single" w:sz="4" w:space="0" w:color="auto"/>
              <w:left w:val="single" w:sz="4" w:space="0" w:color="auto"/>
              <w:bottom w:val="single" w:sz="4" w:space="0" w:color="auto"/>
              <w:right w:val="single" w:sz="4" w:space="0" w:color="auto"/>
            </w:tcBorders>
          </w:tcPr>
          <w:p w14:paraId="08367298" w14:textId="77777777" w:rsidR="000C132F" w:rsidRPr="00A15DCB" w:rsidRDefault="000C132F" w:rsidP="0036007E">
            <w:pPr>
              <w:pStyle w:val="TAL"/>
            </w:pPr>
            <w:r w:rsidRPr="00A15DCB">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2BD6E632" w14:textId="77777777" w:rsidR="000C132F" w:rsidRPr="00A15DCB" w:rsidRDefault="000C132F" w:rsidP="0036007E">
            <w:pPr>
              <w:pStyle w:val="TAL"/>
              <w:rPr>
                <w:lang w:eastAsia="zh-CN"/>
              </w:rPr>
            </w:pPr>
            <w:r w:rsidRPr="00A15DCB">
              <w:rPr>
                <w:lang w:eastAsia="zh-CN"/>
              </w:rPr>
              <w:t>Entry 1</w:t>
            </w:r>
          </w:p>
          <w:p w14:paraId="6E49CFBF" w14:textId="77777777" w:rsidR="000C132F" w:rsidRPr="00A15DCB" w:rsidRDefault="000C132F" w:rsidP="0036007E">
            <w:pPr>
              <w:pStyle w:val="TAL"/>
              <w:rPr>
                <w:lang w:eastAsia="zh-CN"/>
              </w:rPr>
            </w:pPr>
            <w:r w:rsidRPr="00A15DCB">
              <w:t>Table 7.1.1.1.18.3.3-6</w:t>
            </w:r>
          </w:p>
        </w:tc>
        <w:tc>
          <w:tcPr>
            <w:tcW w:w="1245" w:type="dxa"/>
            <w:tcBorders>
              <w:top w:val="single" w:sz="4" w:space="0" w:color="auto"/>
              <w:left w:val="single" w:sz="4" w:space="0" w:color="auto"/>
              <w:bottom w:val="single" w:sz="4" w:space="0" w:color="auto"/>
              <w:right w:val="single" w:sz="4" w:space="0" w:color="auto"/>
            </w:tcBorders>
          </w:tcPr>
          <w:p w14:paraId="20B3CC72" w14:textId="77777777" w:rsidR="000C132F" w:rsidRPr="00A15DCB" w:rsidRDefault="000C132F" w:rsidP="0036007E">
            <w:pPr>
              <w:pStyle w:val="TAL"/>
            </w:pPr>
          </w:p>
        </w:tc>
      </w:tr>
      <w:tr w:rsidR="000C132F" w:rsidRPr="00A15DCB" w14:paraId="10B6BEFA" w14:textId="77777777" w:rsidTr="0036007E">
        <w:tc>
          <w:tcPr>
            <w:tcW w:w="4535" w:type="dxa"/>
            <w:tcBorders>
              <w:top w:val="single" w:sz="4" w:space="0" w:color="auto"/>
              <w:left w:val="single" w:sz="4" w:space="0" w:color="auto"/>
              <w:bottom w:val="single" w:sz="4" w:space="0" w:color="auto"/>
              <w:right w:val="single" w:sz="4" w:space="0" w:color="auto"/>
            </w:tcBorders>
          </w:tcPr>
          <w:p w14:paraId="049C5546" w14:textId="77777777" w:rsidR="000C132F" w:rsidRPr="00A15DCB" w:rsidRDefault="000C132F" w:rsidP="0036007E">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8009CF"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70550EB"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1FE37FE" w14:textId="77777777" w:rsidR="000C132F" w:rsidRPr="00A15DCB" w:rsidRDefault="000C132F" w:rsidP="0036007E">
            <w:pPr>
              <w:pStyle w:val="TAL"/>
            </w:pPr>
          </w:p>
        </w:tc>
      </w:tr>
      <w:tr w:rsidR="000C132F" w:rsidRPr="00A15DCB" w14:paraId="3ED683B9" w14:textId="77777777" w:rsidTr="0036007E">
        <w:tc>
          <w:tcPr>
            <w:tcW w:w="4535" w:type="dxa"/>
          </w:tcPr>
          <w:p w14:paraId="4DC93D09" w14:textId="77777777" w:rsidR="000C132F" w:rsidRPr="00A15DCB" w:rsidRDefault="000C132F" w:rsidP="0036007E">
            <w:pPr>
              <w:pStyle w:val="TAL"/>
            </w:pPr>
            <w:r w:rsidRPr="00A15DCB">
              <w:t>}</w:t>
            </w:r>
          </w:p>
        </w:tc>
        <w:tc>
          <w:tcPr>
            <w:tcW w:w="2267" w:type="dxa"/>
          </w:tcPr>
          <w:p w14:paraId="3C37664D" w14:textId="77777777" w:rsidR="000C132F" w:rsidRPr="00A15DCB" w:rsidRDefault="000C132F" w:rsidP="0036007E">
            <w:pPr>
              <w:pStyle w:val="TAL"/>
            </w:pPr>
          </w:p>
        </w:tc>
        <w:tc>
          <w:tcPr>
            <w:tcW w:w="1700" w:type="dxa"/>
          </w:tcPr>
          <w:p w14:paraId="345C5E42" w14:textId="77777777" w:rsidR="000C132F" w:rsidRPr="00A15DCB" w:rsidRDefault="000C132F" w:rsidP="0036007E">
            <w:pPr>
              <w:pStyle w:val="TAL"/>
            </w:pPr>
          </w:p>
        </w:tc>
        <w:tc>
          <w:tcPr>
            <w:tcW w:w="1245" w:type="dxa"/>
          </w:tcPr>
          <w:p w14:paraId="5698CBFD" w14:textId="77777777" w:rsidR="000C132F" w:rsidRPr="00A15DCB" w:rsidRDefault="000C132F" w:rsidP="0036007E">
            <w:pPr>
              <w:pStyle w:val="TAL"/>
            </w:pPr>
          </w:p>
        </w:tc>
      </w:tr>
    </w:tbl>
    <w:p w14:paraId="46882FBE" w14:textId="77777777" w:rsidR="000C132F" w:rsidRPr="00A15DCB" w:rsidRDefault="000C132F" w:rsidP="000C132F"/>
    <w:p w14:paraId="719C5633" w14:textId="77777777" w:rsidR="000C132F" w:rsidRPr="00A15DCB" w:rsidRDefault="000C132F" w:rsidP="000C132F">
      <w:pPr>
        <w:pStyle w:val="TH"/>
      </w:pPr>
      <w:r w:rsidRPr="00A15DCB">
        <w:t xml:space="preserve">Table 7.1.1.1.18.3.3-5: </w:t>
      </w:r>
      <w:r w:rsidRPr="00A15DCB">
        <w:rPr>
          <w:i/>
        </w:rPr>
        <w:t>FeatureCombinationPreambles</w:t>
      </w:r>
      <w:r w:rsidRPr="00A15DCB">
        <w:t>-</w:t>
      </w:r>
      <w:r w:rsidRPr="00A15DCB">
        <w:rPr>
          <w:i/>
        </w:rPr>
        <w:t>NoMsg3Repetition</w:t>
      </w:r>
      <w:r w:rsidRPr="00A15DCB">
        <w:t xml:space="preserve"> (Table 7.1.1.1.18.3.3-3)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A15DCB" w14:paraId="4A3B3D5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5A3DBFD" w14:textId="77777777" w:rsidR="000C132F" w:rsidRPr="00A15DCB" w:rsidRDefault="000C132F" w:rsidP="0036007E">
            <w:pPr>
              <w:pStyle w:val="TAH"/>
              <w:jc w:val="left"/>
              <w:rPr>
                <w:b w:val="0"/>
              </w:rPr>
            </w:pPr>
            <w:r w:rsidRPr="00A15DCB">
              <w:rPr>
                <w:b w:val="0"/>
              </w:rPr>
              <w:t>Derivation Path: TS 38.508-1 [4], Table 4.6.3-56E</w:t>
            </w:r>
          </w:p>
        </w:tc>
      </w:tr>
      <w:tr w:rsidR="000C132F" w:rsidRPr="00A15DCB" w14:paraId="434DD18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DAC4668" w14:textId="77777777" w:rsidR="000C132F" w:rsidRPr="00A15DCB" w:rsidRDefault="000C132F" w:rsidP="0036007E">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15F8E5" w14:textId="77777777" w:rsidR="000C132F" w:rsidRPr="00A15DCB" w:rsidRDefault="000C132F" w:rsidP="0036007E">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6FA3F5C" w14:textId="77777777" w:rsidR="000C132F" w:rsidRPr="00A15DCB" w:rsidRDefault="000C132F" w:rsidP="0036007E">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95D81EA" w14:textId="77777777" w:rsidR="000C132F" w:rsidRPr="00A15DCB" w:rsidRDefault="000C132F" w:rsidP="0036007E">
            <w:pPr>
              <w:pStyle w:val="TAH"/>
            </w:pPr>
            <w:r w:rsidRPr="00A15DCB">
              <w:t>Condition</w:t>
            </w:r>
          </w:p>
        </w:tc>
      </w:tr>
      <w:tr w:rsidR="000C132F" w:rsidRPr="00A15DCB" w14:paraId="35270BD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6B70D3" w14:textId="77777777" w:rsidR="000C132F" w:rsidRPr="00A15DCB" w:rsidRDefault="000C132F" w:rsidP="0036007E">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03D40727"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82314FE"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E94C75" w14:textId="77777777" w:rsidR="000C132F" w:rsidRPr="00A15DCB" w:rsidRDefault="000C132F" w:rsidP="0036007E">
            <w:pPr>
              <w:pStyle w:val="TAL"/>
            </w:pPr>
          </w:p>
        </w:tc>
      </w:tr>
      <w:tr w:rsidR="000C132F" w:rsidRPr="00A15DCB" w14:paraId="5B95EF00" w14:textId="77777777" w:rsidTr="0036007E">
        <w:tc>
          <w:tcPr>
            <w:tcW w:w="4535" w:type="dxa"/>
            <w:tcBorders>
              <w:top w:val="single" w:sz="4" w:space="0" w:color="auto"/>
              <w:left w:val="single" w:sz="4" w:space="0" w:color="auto"/>
              <w:bottom w:val="nil"/>
              <w:right w:val="single" w:sz="4" w:space="0" w:color="auto"/>
            </w:tcBorders>
            <w:hideMark/>
          </w:tcPr>
          <w:p w14:paraId="35FDB070" w14:textId="77777777" w:rsidR="000C132F" w:rsidRPr="00A15DCB" w:rsidRDefault="000C132F" w:rsidP="0036007E">
            <w:pPr>
              <w:pStyle w:val="TAL"/>
            </w:pPr>
            <w:r w:rsidRPr="00A15DCB">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60668C28" w14:textId="77777777" w:rsidR="000C132F" w:rsidRPr="00A15DCB" w:rsidRDefault="000C132F" w:rsidP="0036007E">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591BC1B5" w14:textId="77777777" w:rsidR="000C132F" w:rsidRPr="00A15DCB" w:rsidRDefault="000C132F" w:rsidP="0036007E">
            <w:pPr>
              <w:pStyle w:val="TAL"/>
              <w:rPr>
                <w:lang w:eastAsia="zh-CN"/>
              </w:rPr>
            </w:pPr>
            <w:r w:rsidRPr="00A15DCB">
              <w:rPr>
                <w:lang w:eastAsia="zh-CN"/>
              </w:rPr>
              <w:t>RAP index 0,1,2,3 belong to this group</w:t>
            </w:r>
          </w:p>
        </w:tc>
        <w:tc>
          <w:tcPr>
            <w:tcW w:w="1245" w:type="dxa"/>
            <w:tcBorders>
              <w:top w:val="single" w:sz="4" w:space="0" w:color="auto"/>
              <w:left w:val="single" w:sz="4" w:space="0" w:color="auto"/>
              <w:bottom w:val="single" w:sz="4" w:space="0" w:color="auto"/>
              <w:right w:val="single" w:sz="4" w:space="0" w:color="auto"/>
            </w:tcBorders>
          </w:tcPr>
          <w:p w14:paraId="18E31B2B" w14:textId="77777777" w:rsidR="000C132F" w:rsidRPr="00A15DCB" w:rsidRDefault="000C132F" w:rsidP="0036007E">
            <w:pPr>
              <w:pStyle w:val="TAL"/>
              <w:rPr>
                <w:lang w:eastAsia="zh-CN"/>
              </w:rPr>
            </w:pPr>
            <w:r w:rsidRPr="00A15DCB">
              <w:rPr>
                <w:lang w:eastAsia="zh-CN"/>
              </w:rPr>
              <w:t>FR1</w:t>
            </w:r>
          </w:p>
        </w:tc>
      </w:tr>
      <w:tr w:rsidR="000C132F" w:rsidRPr="00A15DCB" w14:paraId="4D458683" w14:textId="77777777" w:rsidTr="0036007E">
        <w:tc>
          <w:tcPr>
            <w:tcW w:w="4535" w:type="dxa"/>
            <w:tcBorders>
              <w:top w:val="nil"/>
              <w:left w:val="single" w:sz="4" w:space="0" w:color="auto"/>
              <w:bottom w:val="single" w:sz="4" w:space="0" w:color="auto"/>
              <w:right w:val="single" w:sz="4" w:space="0" w:color="auto"/>
            </w:tcBorders>
          </w:tcPr>
          <w:p w14:paraId="21FEBD8D" w14:textId="77777777" w:rsidR="000C132F" w:rsidRPr="00A15DCB"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4BA88F0" w14:textId="77777777" w:rsidR="000C132F" w:rsidRPr="00A15DCB" w:rsidRDefault="000C132F" w:rsidP="0036007E">
            <w:pPr>
              <w:pStyle w:val="TAL"/>
              <w:rPr>
                <w:lang w:eastAsia="zh-CN"/>
              </w:rPr>
            </w:pPr>
            <w:r w:rsidRPr="00A15DCB">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3243A4D" w14:textId="77777777" w:rsidR="000C132F" w:rsidRPr="00A15DCB" w:rsidRDefault="000C132F" w:rsidP="0036007E">
            <w:pPr>
              <w:pStyle w:val="TAL"/>
              <w:rPr>
                <w:lang w:eastAsia="zh-CN"/>
              </w:rPr>
            </w:pPr>
            <w:r w:rsidRPr="00A15DCB">
              <w:rPr>
                <w:lang w:eastAsia="zh-CN"/>
              </w:rPr>
              <w:t>RAP index 0,1 belong to this group</w:t>
            </w:r>
          </w:p>
        </w:tc>
        <w:tc>
          <w:tcPr>
            <w:tcW w:w="1245" w:type="dxa"/>
            <w:tcBorders>
              <w:top w:val="single" w:sz="4" w:space="0" w:color="auto"/>
              <w:left w:val="single" w:sz="4" w:space="0" w:color="auto"/>
              <w:bottom w:val="single" w:sz="4" w:space="0" w:color="auto"/>
              <w:right w:val="single" w:sz="4" w:space="0" w:color="auto"/>
            </w:tcBorders>
          </w:tcPr>
          <w:p w14:paraId="5FDD7104" w14:textId="77777777" w:rsidR="000C132F" w:rsidRPr="00A15DCB" w:rsidRDefault="000C132F" w:rsidP="0036007E">
            <w:pPr>
              <w:pStyle w:val="TAL"/>
              <w:rPr>
                <w:lang w:eastAsia="zh-CN"/>
              </w:rPr>
            </w:pPr>
            <w:r w:rsidRPr="00A15DCB">
              <w:rPr>
                <w:lang w:eastAsia="zh-CN"/>
              </w:rPr>
              <w:t>FR2</w:t>
            </w:r>
          </w:p>
        </w:tc>
      </w:tr>
      <w:tr w:rsidR="000C132F" w:rsidRPr="00A15DCB" w14:paraId="280C7FD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F46242E" w14:textId="77777777" w:rsidR="000C132F" w:rsidRPr="00A15DCB" w:rsidRDefault="000C132F" w:rsidP="0036007E">
            <w:pPr>
              <w:pStyle w:val="TAL"/>
            </w:pPr>
            <w:r w:rsidRPr="00A15DCB">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40E6FBB0"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85255E4"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9B60C8F" w14:textId="77777777" w:rsidR="000C132F" w:rsidRPr="00A15DCB" w:rsidRDefault="000C132F" w:rsidP="0036007E">
            <w:pPr>
              <w:pStyle w:val="TAL"/>
            </w:pPr>
          </w:p>
        </w:tc>
      </w:tr>
      <w:tr w:rsidR="000C132F" w:rsidRPr="00A15DCB" w14:paraId="1A5BD4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2908C23" w14:textId="77777777" w:rsidR="000C132F" w:rsidRPr="00A15DCB" w:rsidRDefault="000C132F" w:rsidP="0036007E">
            <w:pPr>
              <w:pStyle w:val="TAL"/>
            </w:pPr>
            <w:r w:rsidRPr="00A15DCB">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7E5CBCF4"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46C9DD38"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9389292" w14:textId="77777777" w:rsidR="000C132F" w:rsidRPr="00A15DCB" w:rsidRDefault="000C132F" w:rsidP="0036007E">
            <w:pPr>
              <w:pStyle w:val="TAL"/>
            </w:pPr>
          </w:p>
        </w:tc>
      </w:tr>
      <w:tr w:rsidR="000C132F" w:rsidRPr="00A15DCB" w14:paraId="03EB9A6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FE44328" w14:textId="77777777" w:rsidR="000C132F" w:rsidRPr="00A15DCB" w:rsidRDefault="000C132F" w:rsidP="0036007E">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2F13658"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ABE7527"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7A1594B" w14:textId="77777777" w:rsidR="000C132F" w:rsidRPr="00A15DCB" w:rsidRDefault="000C132F" w:rsidP="0036007E">
            <w:pPr>
              <w:pStyle w:val="TAL"/>
            </w:pPr>
          </w:p>
        </w:tc>
      </w:tr>
    </w:tbl>
    <w:p w14:paraId="008EC9D2" w14:textId="77777777" w:rsidR="000C132F" w:rsidRPr="00A15DCB" w:rsidRDefault="000C132F" w:rsidP="000C132F"/>
    <w:p w14:paraId="00E12874" w14:textId="77777777" w:rsidR="000C132F" w:rsidRPr="00A15DCB" w:rsidRDefault="000C132F" w:rsidP="000C132F">
      <w:pPr>
        <w:pStyle w:val="TH"/>
      </w:pPr>
      <w:r w:rsidRPr="00A15DCB">
        <w:t xml:space="preserve">Table 7.1.1.1.18.3.3-6: </w:t>
      </w:r>
      <w:r w:rsidRPr="00A15DCB">
        <w:rPr>
          <w:i/>
        </w:rPr>
        <w:t>FeatureCombinationPreambles</w:t>
      </w:r>
      <w:r w:rsidRPr="00A15DCB">
        <w:t>-</w:t>
      </w:r>
      <w:r w:rsidRPr="00A15DCB">
        <w:rPr>
          <w:i/>
        </w:rPr>
        <w:t>Msg3Repetition</w:t>
      </w:r>
      <w:r w:rsidRPr="00A15DCB">
        <w:t xml:space="preserve"> (Table 7.1.1.1.18.3.3-3 and Table 7.1.1.1.18.3.3-4)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A15DCB" w14:paraId="2D58AC6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8D98F3B" w14:textId="77777777" w:rsidR="000C132F" w:rsidRPr="00A15DCB" w:rsidRDefault="000C132F" w:rsidP="0036007E">
            <w:pPr>
              <w:pStyle w:val="TAH"/>
              <w:jc w:val="left"/>
              <w:rPr>
                <w:b w:val="0"/>
              </w:rPr>
            </w:pPr>
            <w:r w:rsidRPr="00A15DCB">
              <w:rPr>
                <w:b w:val="0"/>
              </w:rPr>
              <w:t>Derivation Path: TS 38.508-1 [4], Table 4.6.3-56E</w:t>
            </w:r>
          </w:p>
        </w:tc>
      </w:tr>
      <w:tr w:rsidR="000C132F" w:rsidRPr="00A15DCB" w14:paraId="1E68F2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DDAAE1B" w14:textId="77777777" w:rsidR="000C132F" w:rsidRPr="00A15DCB" w:rsidRDefault="000C132F" w:rsidP="0036007E">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60E9D" w14:textId="77777777" w:rsidR="000C132F" w:rsidRPr="00A15DCB" w:rsidRDefault="000C132F" w:rsidP="0036007E">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57B577B" w14:textId="77777777" w:rsidR="000C132F" w:rsidRPr="00A15DCB" w:rsidRDefault="000C132F" w:rsidP="0036007E">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27D7D73C" w14:textId="77777777" w:rsidR="000C132F" w:rsidRPr="00A15DCB" w:rsidRDefault="000C132F" w:rsidP="0036007E">
            <w:pPr>
              <w:pStyle w:val="TAH"/>
            </w:pPr>
            <w:r w:rsidRPr="00A15DCB">
              <w:t>Condition</w:t>
            </w:r>
          </w:p>
        </w:tc>
      </w:tr>
      <w:tr w:rsidR="000C132F" w:rsidRPr="00A15DCB" w14:paraId="1C1AE6E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4904" w14:textId="77777777" w:rsidR="000C132F" w:rsidRPr="00A15DCB" w:rsidRDefault="000C132F" w:rsidP="0036007E">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9B3FBF6"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08D60096"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4E1237B" w14:textId="77777777" w:rsidR="000C132F" w:rsidRPr="00A15DCB" w:rsidRDefault="000C132F" w:rsidP="0036007E">
            <w:pPr>
              <w:pStyle w:val="TAL"/>
            </w:pPr>
          </w:p>
        </w:tc>
      </w:tr>
      <w:tr w:rsidR="000C132F" w:rsidRPr="00A15DCB" w14:paraId="5DA8EFD7" w14:textId="77777777" w:rsidTr="0036007E">
        <w:tc>
          <w:tcPr>
            <w:tcW w:w="4535" w:type="dxa"/>
            <w:tcBorders>
              <w:top w:val="single" w:sz="4" w:space="0" w:color="auto"/>
              <w:left w:val="single" w:sz="4" w:space="0" w:color="auto"/>
              <w:bottom w:val="single" w:sz="4" w:space="0" w:color="auto"/>
              <w:right w:val="single" w:sz="4" w:space="0" w:color="auto"/>
            </w:tcBorders>
          </w:tcPr>
          <w:p w14:paraId="4F17D3E6" w14:textId="77777777" w:rsidR="000C132F" w:rsidRPr="00A15DCB" w:rsidRDefault="000C132F" w:rsidP="0036007E">
            <w:pPr>
              <w:pStyle w:val="TAL"/>
              <w:rPr>
                <w:lang w:eastAsia="zh-CN"/>
              </w:rPr>
            </w:pPr>
            <w:r w:rsidRPr="00A15DCB">
              <w:rPr>
                <w:lang w:eastAsia="zh-CN"/>
              </w:rPr>
              <w:t xml:space="preserve">  </w:t>
            </w:r>
            <w:r w:rsidRPr="00A15DCB">
              <w:t xml:space="preserve">featureCombination-r17 </w:t>
            </w:r>
          </w:p>
        </w:tc>
        <w:tc>
          <w:tcPr>
            <w:tcW w:w="2267" w:type="dxa"/>
            <w:tcBorders>
              <w:top w:val="single" w:sz="4" w:space="0" w:color="auto"/>
              <w:left w:val="single" w:sz="4" w:space="0" w:color="auto"/>
              <w:bottom w:val="single" w:sz="4" w:space="0" w:color="auto"/>
              <w:right w:val="single" w:sz="4" w:space="0" w:color="auto"/>
            </w:tcBorders>
          </w:tcPr>
          <w:p w14:paraId="6029050E" w14:textId="77777777" w:rsidR="000C132F" w:rsidRPr="00A15DCB" w:rsidRDefault="000C132F" w:rsidP="0036007E">
            <w:pPr>
              <w:pStyle w:val="TAL"/>
            </w:pPr>
            <w:r w:rsidRPr="00A15DCB">
              <w:t>FeatureCombination-r17 with condition MSG3_REP</w:t>
            </w:r>
          </w:p>
        </w:tc>
        <w:tc>
          <w:tcPr>
            <w:tcW w:w="1700" w:type="dxa"/>
            <w:tcBorders>
              <w:top w:val="single" w:sz="4" w:space="0" w:color="auto"/>
              <w:left w:val="single" w:sz="4" w:space="0" w:color="auto"/>
              <w:bottom w:val="single" w:sz="4" w:space="0" w:color="auto"/>
              <w:right w:val="single" w:sz="4" w:space="0" w:color="auto"/>
            </w:tcBorders>
          </w:tcPr>
          <w:p w14:paraId="20B3D682"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2E390CB3" w14:textId="77777777" w:rsidR="000C132F" w:rsidRPr="00A15DCB" w:rsidRDefault="000C132F" w:rsidP="0036007E">
            <w:pPr>
              <w:pStyle w:val="TAL"/>
            </w:pPr>
          </w:p>
        </w:tc>
      </w:tr>
      <w:tr w:rsidR="000C132F" w:rsidRPr="00A15DCB" w14:paraId="24D4E7C7" w14:textId="77777777" w:rsidTr="0036007E">
        <w:tc>
          <w:tcPr>
            <w:tcW w:w="4535" w:type="dxa"/>
            <w:tcBorders>
              <w:top w:val="single" w:sz="4" w:space="0" w:color="auto"/>
              <w:left w:val="single" w:sz="4" w:space="0" w:color="auto"/>
              <w:bottom w:val="nil"/>
              <w:right w:val="single" w:sz="4" w:space="0" w:color="auto"/>
            </w:tcBorders>
            <w:hideMark/>
          </w:tcPr>
          <w:p w14:paraId="3505E984" w14:textId="77777777" w:rsidR="000C132F" w:rsidRPr="00A15DCB" w:rsidRDefault="000C132F" w:rsidP="0036007E">
            <w:pPr>
              <w:pStyle w:val="TAL"/>
            </w:pPr>
            <w:r w:rsidRPr="00A15DCB">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hideMark/>
          </w:tcPr>
          <w:p w14:paraId="3EDC41B3" w14:textId="77777777" w:rsidR="000C132F" w:rsidRPr="00A15DCB" w:rsidRDefault="000C132F" w:rsidP="0036007E">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22D13437"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ECCE0B2" w14:textId="77777777" w:rsidR="000C132F" w:rsidRPr="00A15DCB" w:rsidRDefault="000C132F" w:rsidP="0036007E">
            <w:pPr>
              <w:pStyle w:val="TAL"/>
              <w:rPr>
                <w:lang w:eastAsia="zh-CN"/>
              </w:rPr>
            </w:pPr>
            <w:r w:rsidRPr="00A15DCB">
              <w:rPr>
                <w:lang w:eastAsia="zh-CN"/>
              </w:rPr>
              <w:t>FR1</w:t>
            </w:r>
          </w:p>
        </w:tc>
      </w:tr>
      <w:tr w:rsidR="000C132F" w:rsidRPr="00A15DCB" w14:paraId="0B3487D8" w14:textId="77777777" w:rsidTr="0036007E">
        <w:tc>
          <w:tcPr>
            <w:tcW w:w="4535" w:type="dxa"/>
            <w:tcBorders>
              <w:top w:val="nil"/>
              <w:left w:val="single" w:sz="4" w:space="0" w:color="auto"/>
              <w:bottom w:val="single" w:sz="4" w:space="0" w:color="auto"/>
              <w:right w:val="single" w:sz="4" w:space="0" w:color="auto"/>
            </w:tcBorders>
          </w:tcPr>
          <w:p w14:paraId="16CC9257" w14:textId="77777777" w:rsidR="000C132F" w:rsidRPr="00A15DCB"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116CD4D" w14:textId="77777777" w:rsidR="000C132F" w:rsidRPr="00A15DCB" w:rsidRDefault="000C132F" w:rsidP="0036007E">
            <w:pPr>
              <w:pStyle w:val="TAL"/>
              <w:rPr>
                <w:lang w:eastAsia="zh-CN"/>
              </w:rPr>
            </w:pPr>
            <w:r w:rsidRPr="00A15DCB">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2CED792"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30B249" w14:textId="77777777" w:rsidR="000C132F" w:rsidRPr="00A15DCB" w:rsidRDefault="000C132F" w:rsidP="0036007E">
            <w:pPr>
              <w:pStyle w:val="TAL"/>
              <w:rPr>
                <w:lang w:eastAsia="zh-CN"/>
              </w:rPr>
            </w:pPr>
            <w:r w:rsidRPr="00A15DCB">
              <w:rPr>
                <w:lang w:eastAsia="zh-CN"/>
              </w:rPr>
              <w:t>FR2</w:t>
            </w:r>
          </w:p>
        </w:tc>
      </w:tr>
      <w:tr w:rsidR="000C132F" w:rsidRPr="00A15DCB" w14:paraId="1FF3BCE0" w14:textId="77777777" w:rsidTr="0036007E">
        <w:tc>
          <w:tcPr>
            <w:tcW w:w="4535" w:type="dxa"/>
            <w:tcBorders>
              <w:top w:val="single" w:sz="4" w:space="0" w:color="auto"/>
              <w:left w:val="single" w:sz="4" w:space="0" w:color="auto"/>
              <w:bottom w:val="nil"/>
              <w:right w:val="single" w:sz="4" w:space="0" w:color="auto"/>
            </w:tcBorders>
            <w:hideMark/>
          </w:tcPr>
          <w:p w14:paraId="794C1D8A" w14:textId="77777777" w:rsidR="000C132F" w:rsidRPr="00A15DCB" w:rsidRDefault="000C132F" w:rsidP="0036007E">
            <w:pPr>
              <w:pStyle w:val="TAL"/>
            </w:pPr>
            <w:r w:rsidRPr="00A15DCB">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7816408C" w14:textId="77777777" w:rsidR="000C132F" w:rsidRPr="00A15DCB" w:rsidRDefault="000C132F" w:rsidP="0036007E">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08B74029" w14:textId="77777777" w:rsidR="000C132F" w:rsidRPr="00A15DCB" w:rsidRDefault="000C132F" w:rsidP="0036007E">
            <w:pPr>
              <w:pStyle w:val="TAL"/>
              <w:rPr>
                <w:lang w:eastAsia="zh-CN"/>
              </w:rPr>
            </w:pPr>
            <w:r w:rsidRPr="00A15DCB">
              <w:rPr>
                <w:lang w:eastAsia="zh-CN"/>
              </w:rPr>
              <w:t>RAP index 4,5,6,7 belong to this group</w:t>
            </w:r>
          </w:p>
        </w:tc>
        <w:tc>
          <w:tcPr>
            <w:tcW w:w="1245" w:type="dxa"/>
            <w:tcBorders>
              <w:top w:val="single" w:sz="4" w:space="0" w:color="auto"/>
              <w:left w:val="single" w:sz="4" w:space="0" w:color="auto"/>
              <w:bottom w:val="single" w:sz="4" w:space="0" w:color="auto"/>
              <w:right w:val="single" w:sz="4" w:space="0" w:color="auto"/>
            </w:tcBorders>
          </w:tcPr>
          <w:p w14:paraId="79251DC3" w14:textId="77777777" w:rsidR="000C132F" w:rsidRPr="00A15DCB" w:rsidRDefault="000C132F" w:rsidP="0036007E">
            <w:pPr>
              <w:pStyle w:val="TAL"/>
              <w:rPr>
                <w:lang w:eastAsia="zh-CN"/>
              </w:rPr>
            </w:pPr>
            <w:r w:rsidRPr="00A15DCB">
              <w:rPr>
                <w:lang w:eastAsia="zh-CN"/>
              </w:rPr>
              <w:t>FR1</w:t>
            </w:r>
          </w:p>
        </w:tc>
      </w:tr>
      <w:tr w:rsidR="000C132F" w:rsidRPr="00A15DCB" w14:paraId="2CB25362" w14:textId="77777777" w:rsidTr="0036007E">
        <w:tc>
          <w:tcPr>
            <w:tcW w:w="4535" w:type="dxa"/>
            <w:tcBorders>
              <w:top w:val="nil"/>
              <w:left w:val="single" w:sz="4" w:space="0" w:color="auto"/>
              <w:bottom w:val="single" w:sz="4" w:space="0" w:color="auto"/>
              <w:right w:val="single" w:sz="4" w:space="0" w:color="auto"/>
            </w:tcBorders>
          </w:tcPr>
          <w:p w14:paraId="64A19ABD" w14:textId="77777777" w:rsidR="000C132F" w:rsidRPr="00A15DCB"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26BA3BCC" w14:textId="77777777" w:rsidR="000C132F" w:rsidRPr="00A15DCB" w:rsidRDefault="000C132F" w:rsidP="0036007E">
            <w:pPr>
              <w:pStyle w:val="TAL"/>
              <w:rPr>
                <w:lang w:eastAsia="zh-CN"/>
              </w:rPr>
            </w:pPr>
            <w:r w:rsidRPr="00A15DCB">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194D39B" w14:textId="77777777" w:rsidR="000C132F" w:rsidRPr="00A15DCB" w:rsidRDefault="000C132F" w:rsidP="0036007E">
            <w:pPr>
              <w:pStyle w:val="TAL"/>
              <w:rPr>
                <w:lang w:eastAsia="zh-CN"/>
              </w:rPr>
            </w:pPr>
            <w:r w:rsidRPr="00A15DCB">
              <w:rPr>
                <w:lang w:eastAsia="zh-CN"/>
              </w:rPr>
              <w:t>RAP index 2,3 belong to this group</w:t>
            </w:r>
          </w:p>
        </w:tc>
        <w:tc>
          <w:tcPr>
            <w:tcW w:w="1245" w:type="dxa"/>
            <w:tcBorders>
              <w:top w:val="single" w:sz="4" w:space="0" w:color="auto"/>
              <w:left w:val="single" w:sz="4" w:space="0" w:color="auto"/>
              <w:bottom w:val="single" w:sz="4" w:space="0" w:color="auto"/>
              <w:right w:val="single" w:sz="4" w:space="0" w:color="auto"/>
            </w:tcBorders>
          </w:tcPr>
          <w:p w14:paraId="5586BA9F" w14:textId="77777777" w:rsidR="000C132F" w:rsidRPr="00A15DCB" w:rsidRDefault="000C132F" w:rsidP="0036007E">
            <w:pPr>
              <w:pStyle w:val="TAL"/>
              <w:rPr>
                <w:lang w:eastAsia="zh-CN"/>
              </w:rPr>
            </w:pPr>
            <w:r w:rsidRPr="00A15DCB">
              <w:rPr>
                <w:lang w:eastAsia="zh-CN"/>
              </w:rPr>
              <w:t>FR2</w:t>
            </w:r>
          </w:p>
        </w:tc>
      </w:tr>
      <w:tr w:rsidR="000C132F" w:rsidRPr="00A15DCB" w14:paraId="2336EDE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5A679" w14:textId="77777777" w:rsidR="000C132F" w:rsidRPr="00A15DCB" w:rsidRDefault="000C132F" w:rsidP="0036007E">
            <w:pPr>
              <w:pStyle w:val="TAL"/>
            </w:pPr>
            <w:r w:rsidRPr="00A15DCB">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354061ED"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01F97F24"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B8F4AD6" w14:textId="77777777" w:rsidR="000C132F" w:rsidRPr="00A15DCB" w:rsidRDefault="000C132F" w:rsidP="0036007E">
            <w:pPr>
              <w:pStyle w:val="TAL"/>
            </w:pPr>
          </w:p>
        </w:tc>
      </w:tr>
      <w:tr w:rsidR="000C132F" w:rsidRPr="00A15DCB" w14:paraId="1D649EE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D509E11" w14:textId="77777777" w:rsidR="000C132F" w:rsidRPr="00A15DCB" w:rsidRDefault="000C132F" w:rsidP="0036007E">
            <w:pPr>
              <w:pStyle w:val="TAL"/>
            </w:pPr>
            <w:r w:rsidRPr="00A15DCB">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68CCB708"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1096AB57"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F37DEA0" w14:textId="77777777" w:rsidR="000C132F" w:rsidRPr="00A15DCB" w:rsidRDefault="000C132F" w:rsidP="0036007E">
            <w:pPr>
              <w:pStyle w:val="TAL"/>
            </w:pPr>
          </w:p>
        </w:tc>
      </w:tr>
      <w:tr w:rsidR="000C132F" w:rsidRPr="00A15DCB" w14:paraId="66C31B8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30EAA5" w14:textId="77777777" w:rsidR="000C132F" w:rsidRPr="00A15DCB" w:rsidRDefault="000C132F" w:rsidP="0036007E">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7A696E7"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CF80963"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328D0344" w14:textId="77777777" w:rsidR="000C132F" w:rsidRPr="00A15DCB" w:rsidRDefault="000C132F" w:rsidP="0036007E">
            <w:pPr>
              <w:pStyle w:val="TAL"/>
            </w:pPr>
          </w:p>
        </w:tc>
      </w:tr>
    </w:tbl>
    <w:p w14:paraId="58CDCEF8" w14:textId="0935C9A1" w:rsidR="00C453EA" w:rsidRPr="00A15DCB" w:rsidRDefault="00C453EA" w:rsidP="000D6F9B">
      <w:pPr>
        <w:rPr>
          <w:lang w:eastAsia="zh-CN"/>
        </w:rPr>
      </w:pPr>
    </w:p>
    <w:p w14:paraId="0EF5F604" w14:textId="2D19A91A" w:rsidR="009A2718" w:rsidRPr="00A15DCB" w:rsidRDefault="009A2718" w:rsidP="009A2718">
      <w:pPr>
        <w:pStyle w:val="Heading5"/>
        <w:rPr>
          <w:rFonts w:eastAsia="MS Gothic"/>
          <w:color w:val="000000" w:themeColor="text1"/>
        </w:rPr>
      </w:pPr>
      <w:r w:rsidRPr="00A15DCB">
        <w:rPr>
          <w:color w:val="000000" w:themeColor="text1"/>
        </w:rPr>
        <w:t>7.1.1.1.19</w:t>
      </w:r>
      <w:r w:rsidRPr="00A15DCB">
        <w:rPr>
          <w:color w:val="000000" w:themeColor="text1"/>
        </w:rPr>
        <w:tab/>
      </w:r>
      <w:r w:rsidR="00B76BC9" w:rsidRPr="00A15DCB">
        <w:rPr>
          <w:color w:val="000000" w:themeColor="text1"/>
        </w:rPr>
        <w:t>Random access procedure / Successful / Beam Failure / Unified TCI</w:t>
      </w:r>
    </w:p>
    <w:p w14:paraId="0CEBAEC1" w14:textId="77777777" w:rsidR="009A2718" w:rsidRPr="00A15DCB" w:rsidRDefault="009A2718" w:rsidP="009A2718">
      <w:pPr>
        <w:pStyle w:val="H6"/>
        <w:rPr>
          <w:color w:val="000000" w:themeColor="text1"/>
        </w:rPr>
      </w:pPr>
      <w:r w:rsidRPr="00A15DCB">
        <w:rPr>
          <w:color w:val="000000" w:themeColor="text1"/>
        </w:rPr>
        <w:t>7.1.1.1.19.1</w:t>
      </w:r>
      <w:r w:rsidRPr="00A15DCB">
        <w:rPr>
          <w:color w:val="000000" w:themeColor="text1"/>
        </w:rPr>
        <w:tab/>
        <w:t>Test Purpose (TP)</w:t>
      </w:r>
    </w:p>
    <w:p w14:paraId="489BD789" w14:textId="77777777" w:rsidR="009A2718" w:rsidRPr="00A15DCB" w:rsidRDefault="009A2718" w:rsidP="009A2718">
      <w:pPr>
        <w:pStyle w:val="H6"/>
        <w:rPr>
          <w:color w:val="000000" w:themeColor="text1"/>
          <w:lang w:eastAsia="sv-SE"/>
        </w:rPr>
      </w:pPr>
      <w:r w:rsidRPr="00A15DCB">
        <w:rPr>
          <w:color w:val="000000" w:themeColor="text1"/>
          <w:lang w:eastAsia="sv-SE"/>
        </w:rPr>
        <w:t>(1)</w:t>
      </w:r>
    </w:p>
    <w:p w14:paraId="1DA8902B"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with</w:t>
      </w:r>
      <w:r w:rsidRPr="00A15DCB">
        <w:rPr>
          <w:noProof w:val="0"/>
          <w:color w:val="000000" w:themeColor="text1"/>
          <w:lang w:eastAsia="sv-SE"/>
        </w:rPr>
        <w:t xml:space="preserve"> { UE in RRC_CONNECTED state with TCI-State_r17 configured and periodic SRS resource configured, and RACH procedure due to beam failure is triggered }</w:t>
      </w:r>
    </w:p>
    <w:p w14:paraId="66AF7C96"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ensure that</w:t>
      </w:r>
      <w:r w:rsidRPr="00A15DCB">
        <w:rPr>
          <w:noProof w:val="0"/>
          <w:color w:val="000000" w:themeColor="text1"/>
          <w:lang w:eastAsia="sv-SE"/>
        </w:rPr>
        <w:t xml:space="preserve"> {</w:t>
      </w:r>
    </w:p>
    <w:p w14:paraId="754B84D1"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 xml:space="preserve">when </w:t>
      </w:r>
      <w:r w:rsidRPr="00A15DCB">
        <w:rPr>
          <w:noProof w:val="0"/>
          <w:color w:val="000000" w:themeColor="text1"/>
          <w:lang w:eastAsia="sv-SE"/>
        </w:rPr>
        <w:t>{ UE initiates the Random Access Procedure, and receives the first PDCCH in the search space provided by recoverySearchSpaceID}</w:t>
      </w:r>
    </w:p>
    <w:p w14:paraId="6D334F91"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then</w:t>
      </w:r>
      <w:r w:rsidRPr="00A15DCB">
        <w:rPr>
          <w:noProof w:val="0"/>
          <w:color w:val="000000" w:themeColor="text1"/>
          <w:lang w:eastAsia="sv-SE"/>
        </w:rPr>
        <w:t xml:space="preserve"> { UE starts to transmit SRS that associates with the indicated unified TCI state }</w:t>
      </w:r>
    </w:p>
    <w:p w14:paraId="64806170"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p>
    <w:p w14:paraId="6E03258D" w14:textId="77777777" w:rsidR="009A2718" w:rsidRPr="00A15DCB" w:rsidRDefault="009A2718" w:rsidP="009A2718">
      <w:pPr>
        <w:pStyle w:val="PL"/>
        <w:rPr>
          <w:noProof w:val="0"/>
          <w:color w:val="000000" w:themeColor="text1"/>
        </w:rPr>
      </w:pPr>
    </w:p>
    <w:p w14:paraId="09C4913B" w14:textId="77777777" w:rsidR="009A2718" w:rsidRPr="00A15DCB" w:rsidRDefault="009A2718" w:rsidP="009A2718">
      <w:pPr>
        <w:pStyle w:val="H6"/>
        <w:rPr>
          <w:color w:val="000000" w:themeColor="text1"/>
        </w:rPr>
      </w:pPr>
      <w:r w:rsidRPr="00A15DCB">
        <w:rPr>
          <w:color w:val="000000" w:themeColor="text1"/>
        </w:rPr>
        <w:t>7.1.1.1.19.2</w:t>
      </w:r>
      <w:r w:rsidRPr="00A15DCB">
        <w:rPr>
          <w:color w:val="000000" w:themeColor="text1"/>
        </w:rPr>
        <w:tab/>
        <w:t>Conformance requirements</w:t>
      </w:r>
    </w:p>
    <w:p w14:paraId="5504336A" w14:textId="5BAB4B09" w:rsidR="009A2718" w:rsidRPr="00A15DCB" w:rsidRDefault="009A2718" w:rsidP="009A2718">
      <w:pPr>
        <w:rPr>
          <w:color w:val="000000" w:themeColor="text1"/>
        </w:rPr>
      </w:pPr>
      <w:r w:rsidRPr="00A15DCB">
        <w:rPr>
          <w:color w:val="000000" w:themeColor="text1"/>
        </w:rPr>
        <w:t xml:space="preserve">References: The conformance requirements covered in the present test case are specified in: </w:t>
      </w:r>
      <w:r w:rsidRPr="00A15DCB">
        <w:rPr>
          <w:color w:val="000000" w:themeColor="text1"/>
          <w:lang w:eastAsia="zh-CN"/>
        </w:rPr>
        <w:t>TS</w:t>
      </w:r>
      <w:r w:rsidRPr="00A15DCB">
        <w:rPr>
          <w:color w:val="000000" w:themeColor="text1"/>
          <w:lang w:eastAsia="sv-SE"/>
        </w:rPr>
        <w:t xml:space="preserve"> 38.21</w:t>
      </w:r>
      <w:r w:rsidRPr="00A15DCB">
        <w:rPr>
          <w:color w:val="000000" w:themeColor="text1"/>
          <w:lang w:eastAsia="zh-CN"/>
        </w:rPr>
        <w:t>3</w:t>
      </w:r>
      <w:r w:rsidRPr="00A15DCB">
        <w:rPr>
          <w:color w:val="000000" w:themeColor="text1"/>
          <w:lang w:eastAsia="sv-SE"/>
        </w:rPr>
        <w:t xml:space="preserve"> clause </w:t>
      </w:r>
      <w:r w:rsidRPr="00A15DCB">
        <w:rPr>
          <w:color w:val="000000" w:themeColor="text1"/>
          <w:lang w:eastAsia="zh-CN"/>
        </w:rPr>
        <w:t>6</w:t>
      </w:r>
      <w:r w:rsidRPr="00A15DCB">
        <w:rPr>
          <w:color w:val="000000" w:themeColor="text1"/>
          <w:lang w:eastAsia="sv-SE"/>
        </w:rPr>
        <w:t xml:space="preserve">, </w:t>
      </w:r>
      <w:r w:rsidRPr="00A15DCB">
        <w:rPr>
          <w:color w:val="000000" w:themeColor="text1"/>
        </w:rPr>
        <w:t>TS 38.321, clause</w:t>
      </w:r>
      <w:r w:rsidR="0016692E" w:rsidRPr="0016692E">
        <w:rPr>
          <w:color w:val="000000" w:themeColor="text1"/>
        </w:rPr>
        <w:t>s</w:t>
      </w:r>
      <w:r w:rsidRPr="00A15DCB">
        <w:rPr>
          <w:color w:val="000000" w:themeColor="text1"/>
        </w:rPr>
        <w:t xml:space="preserve"> 5.1.2, 5.1.3, 5.1.4 and 5.17</w:t>
      </w:r>
      <w:r w:rsidR="0016692E" w:rsidRPr="0016692E">
        <w:rPr>
          <w:color w:val="000000" w:themeColor="text1"/>
        </w:rPr>
        <w:t xml:space="preserve"> and TS 38.214, clause 6.2.1</w:t>
      </w:r>
      <w:r w:rsidRPr="00A15DCB">
        <w:rPr>
          <w:color w:val="000000" w:themeColor="text1"/>
        </w:rPr>
        <w:t>. Unless otherwise stated these are Rel-17 requirements.</w:t>
      </w:r>
    </w:p>
    <w:p w14:paraId="1D353F14" w14:textId="77777777" w:rsidR="009A2718" w:rsidRPr="00A15DCB" w:rsidRDefault="009A2718" w:rsidP="009A2718">
      <w:pPr>
        <w:rPr>
          <w:color w:val="000000" w:themeColor="text1"/>
        </w:rPr>
      </w:pPr>
      <w:r w:rsidRPr="00A15DCB">
        <w:rPr>
          <w:color w:val="000000" w:themeColor="text1"/>
        </w:rPr>
        <w:t>[TS 38.</w:t>
      </w:r>
      <w:r w:rsidRPr="00A15DCB">
        <w:rPr>
          <w:color w:val="000000" w:themeColor="text1"/>
          <w:lang w:eastAsia="zh-CN"/>
        </w:rPr>
        <w:t>213</w:t>
      </w:r>
      <w:r w:rsidRPr="00A15DCB">
        <w:rPr>
          <w:color w:val="000000" w:themeColor="text1"/>
        </w:rPr>
        <w:t xml:space="preserve">, clause </w:t>
      </w:r>
      <w:r w:rsidRPr="00A15DCB">
        <w:rPr>
          <w:color w:val="000000" w:themeColor="text1"/>
          <w:lang w:eastAsia="zh-CN"/>
        </w:rPr>
        <w:t>6</w:t>
      </w:r>
      <w:r w:rsidRPr="00A15DCB">
        <w:rPr>
          <w:color w:val="000000" w:themeColor="text1"/>
        </w:rPr>
        <w:t>]</w:t>
      </w:r>
    </w:p>
    <w:p w14:paraId="1EC1A661" w14:textId="77777777" w:rsidR="009A2718" w:rsidRPr="00A15DCB" w:rsidRDefault="009A2718" w:rsidP="009A2718">
      <w:pPr>
        <w:rPr>
          <w:color w:val="000000" w:themeColor="text1"/>
        </w:rPr>
      </w:pPr>
      <w:r w:rsidRPr="00A15DCB">
        <w:rPr>
          <w:color w:val="000000" w:themeColor="text1"/>
        </w:rPr>
        <w:t xml:space="preserve">For the PCell or the PSCell, a UE can be provided a CORESET through a link to a search space set provided by </w:t>
      </w:r>
      <w:r w:rsidRPr="00A15DCB">
        <w:rPr>
          <w:i/>
          <w:color w:val="000000" w:themeColor="text1"/>
        </w:rPr>
        <w:t>recoverySearchSpaceId,</w:t>
      </w:r>
      <w:r w:rsidRPr="00A15DCB">
        <w:rPr>
          <w:color w:val="000000" w:themeColor="text1"/>
        </w:rPr>
        <w:t xml:space="preserve"> as described in clause 10.1, for monitoring PDCCH in the CORESET. If the UE is provided </w:t>
      </w:r>
      <w:r w:rsidRPr="00A15DCB">
        <w:rPr>
          <w:i/>
          <w:color w:val="000000" w:themeColor="text1"/>
        </w:rPr>
        <w:t>recoverySearchSpaceId</w:t>
      </w:r>
      <w:r w:rsidRPr="00A15DCB">
        <w:rPr>
          <w:color w:val="000000" w:themeColor="text1"/>
        </w:rPr>
        <w:t>, the UE does not expect to be provided another search space set for monitoring PDCCH in the CORESET associated with the search space set provided by</w:t>
      </w:r>
      <w:r w:rsidRPr="00A15DCB">
        <w:rPr>
          <w:i/>
          <w:iCs/>
          <w:color w:val="000000" w:themeColor="text1"/>
        </w:rPr>
        <w:t xml:space="preserve"> recoverySearchSpaceId</w:t>
      </w:r>
      <w:r w:rsidRPr="00A15DCB">
        <w:rPr>
          <w:color w:val="000000" w:themeColor="text1"/>
        </w:rPr>
        <w:t>.</w:t>
      </w:r>
    </w:p>
    <w:p w14:paraId="06188EFD" w14:textId="77777777" w:rsidR="009A2718" w:rsidRPr="00A15DCB" w:rsidRDefault="009A2718" w:rsidP="009A2718">
      <w:pPr>
        <w:rPr>
          <w:i/>
          <w:iCs/>
          <w:color w:val="000000" w:themeColor="text1"/>
        </w:rPr>
      </w:pPr>
      <w:r w:rsidRPr="00A15DCB">
        <w:rPr>
          <w:color w:val="000000" w:themeColor="text1"/>
        </w:rPr>
        <w:t xml:space="preserve">For the PCell or the PSCell, the UE can be provided, by </w:t>
      </w:r>
      <w:r w:rsidRPr="00A15DCB">
        <w:rPr>
          <w:i/>
          <w:color w:val="000000" w:themeColor="text1"/>
        </w:rPr>
        <w:t>PRACH-ResourceDedicatedBFR</w:t>
      </w:r>
      <w:r w:rsidRPr="00A15DCB">
        <w:rPr>
          <w:color w:val="000000" w:themeColor="text1"/>
        </w:rPr>
        <w:t xml:space="preserve">, a configuration for PRACH transmission as described in clause 8.1. For PRACH transmission in slot </w:t>
      </w:r>
      <m:oMath>
        <m:r>
          <w:rPr>
            <w:rFonts w:ascii="Cambria Math" w:eastAsia="DengXian" w:hAnsi="Cambria Math"/>
            <w:color w:val="000000" w:themeColor="text1"/>
            <w:lang w:eastAsia="zh-CN"/>
          </w:rPr>
          <m:t>n</m:t>
        </m:r>
      </m:oMath>
      <w:r w:rsidRPr="00A15DCB">
        <w:rPr>
          <w:iCs/>
          <w:color w:val="000000" w:themeColor="text1"/>
        </w:rPr>
        <w:t xml:space="preserve"> </w:t>
      </w:r>
      <w:r w:rsidRPr="00A15DCB">
        <w:rPr>
          <w:color w:val="000000" w:themeColor="text1"/>
        </w:rPr>
        <w:t xml:space="preserve">and according to antenna port quasi co-location parameters associated with periodic CSI-RS resource configuration or with SS/PBCH block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iCs/>
          <w:color w:val="000000" w:themeColor="text1"/>
        </w:rPr>
        <w:t xml:space="preserve"> provided by higher layers </w:t>
      </w:r>
      <w:r w:rsidRPr="00A15DCB">
        <w:rPr>
          <w:color w:val="000000" w:themeColor="text1"/>
        </w:rPr>
        <w:t xml:space="preserve">[11, TS 38.321], the UE monitors PDCCH in a search space set provided by </w:t>
      </w:r>
      <w:r w:rsidRPr="00A15DCB">
        <w:rPr>
          <w:i/>
          <w:iCs/>
          <w:color w:val="000000" w:themeColor="text1"/>
        </w:rPr>
        <w:t>recoverySearchSpaceId</w:t>
      </w:r>
      <w:r w:rsidRPr="00A15DCB">
        <w:rPr>
          <w:color w:val="000000" w:themeColor="text1"/>
        </w:rPr>
        <w:t xml:space="preserve"> for detection of a DCI format with CRC scrambled by C-RNTI or MCS-C-RNTI starting from slot </w:t>
      </w:r>
      <m:oMath>
        <m:r>
          <w:rPr>
            <w:rFonts w:ascii="Cambria Math" w:hAnsi="Cambria Math"/>
            <w:color w:val="000000" w:themeColor="text1"/>
          </w:rPr>
          <m:t>n</m:t>
        </m:r>
        <m:r>
          <m:rPr>
            <m:sty m:val="p"/>
          </m:rPr>
          <w:rPr>
            <w:rFonts w:ascii="Cambria Math" w:hAnsi="Cambria Math"/>
            <w:color w:val="000000" w:themeColor="text1"/>
          </w:rPr>
          <m:t>+</m:t>
        </m:r>
        <m:r>
          <m:rPr>
            <m:sty m:val="p"/>
          </m:rPr>
          <w:rPr>
            <w:rFonts w:ascii="Cambria Math" w:hAnsi="Cambria Math" w:cs="Calibri"/>
            <w:color w:val="000000" w:themeColor="text1"/>
            <w:sz w:val="18"/>
          </w:rPr>
          <m:t>4</m:t>
        </m:r>
        <m:r>
          <w:rPr>
            <w:rFonts w:ascii="Cambria Math" w:hAnsi="Cambria Math"/>
            <w:color w:val="000000" w:themeColor="text1"/>
          </w:rPr>
          <m:t>+</m:t>
        </m:r>
        <m:sSub>
          <m:sSubPr>
            <m:ctrlPr>
              <w:rPr>
                <w:rFonts w:ascii="Cambria Math" w:hAnsi="Cambria Math"/>
                <w:i/>
                <w:color w:val="000000" w:themeColor="text1"/>
              </w:rPr>
            </m:ctrlPr>
          </m:sSubPr>
          <m:e>
            <m:sSup>
              <m:sSupPr>
                <m:ctrlPr>
                  <w:rPr>
                    <w:rFonts w:ascii="Cambria Math" w:eastAsia="MS Mincho" w:hAnsi="Cambria Math"/>
                    <w:i/>
                    <w:color w:val="000000" w:themeColor="text1"/>
                    <w:kern w:val="2"/>
                  </w:rPr>
                </m:ctrlPr>
              </m:sSupPr>
              <m:e>
                <m:r>
                  <w:rPr>
                    <w:rFonts w:ascii="Cambria Math" w:eastAsia="MS Mincho" w:hAnsi="Cambria Math"/>
                    <w:color w:val="000000" w:themeColor="text1"/>
                    <w:kern w:val="2"/>
                  </w:rPr>
                  <m:t>2</m:t>
                </m:r>
              </m:e>
              <m:sup>
                <m:r>
                  <w:rPr>
                    <w:rFonts w:ascii="Cambria Math" w:eastAsia="MS Mincho" w:hAnsi="Cambria Math"/>
                    <w:color w:val="000000" w:themeColor="text1"/>
                    <w:kern w:val="2"/>
                  </w:rPr>
                  <m:t>μ</m:t>
                </m:r>
              </m:sup>
            </m:sSup>
            <m:r>
              <w:rPr>
                <w:rFonts w:ascii="Cambria Math" w:eastAsia="MS Mincho" w:hAnsi="Cambria Math"/>
                <w:color w:val="000000" w:themeColor="text1"/>
                <w:kern w:val="2"/>
              </w:rPr>
              <m:t>∙</m:t>
            </m:r>
            <m:r>
              <w:rPr>
                <w:rFonts w:ascii="Cambria Math" w:hAnsi="Cambria Math"/>
                <w:color w:val="000000" w:themeColor="text1"/>
              </w:rPr>
              <m:t>k</m:t>
            </m:r>
          </m:e>
          <m:sub>
            <m:r>
              <m:rPr>
                <m:sty m:val="p"/>
              </m:rPr>
              <w:rPr>
                <w:rFonts w:ascii="Cambria Math" w:hAnsi="Cambria Math"/>
                <w:color w:val="000000" w:themeColor="text1"/>
              </w:rPr>
              <m:t>mac</m:t>
            </m:r>
          </m:sub>
        </m:sSub>
      </m:oMath>
      <w:r w:rsidRPr="00A15DCB">
        <w:rPr>
          <w:color w:val="000000" w:themeColor="text1"/>
        </w:rPr>
        <w:t>,</w:t>
      </w:r>
      <w:r w:rsidRPr="00A15DCB">
        <w:rPr>
          <w:color w:val="000000" w:themeColor="text1"/>
          <w:sz w:val="18"/>
        </w:rPr>
        <w:t xml:space="preserve"> </w:t>
      </w:r>
      <w:r w:rsidRPr="00A15DCB">
        <w:rPr>
          <w:color w:val="000000" w:themeColor="text1"/>
        </w:rPr>
        <w:t xml:space="preserve">where </w:t>
      </w:r>
      <m:oMath>
        <m:r>
          <w:rPr>
            <w:rFonts w:ascii="Cambria Math" w:hAnsi="Cambria Math"/>
            <w:color w:val="000000" w:themeColor="text1"/>
          </w:rPr>
          <m:t>μ</m:t>
        </m:r>
      </m:oMath>
      <w:r w:rsidRPr="00A15DCB">
        <w:rPr>
          <w:color w:val="000000" w:themeColor="text1"/>
        </w:rPr>
        <w:t xml:space="preserve"> is the SCS configuration for the PRACH transmission and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oMath>
      <w:r w:rsidRPr="00A15DCB">
        <w:rPr>
          <w:color w:val="000000" w:themeColor="text1"/>
        </w:rPr>
        <w:t xml:space="preserve"> is a number of slots provided by </w:t>
      </w:r>
      <w:r w:rsidRPr="00A15DCB">
        <w:rPr>
          <w:i/>
          <w:iCs/>
          <w:color w:val="000000" w:themeColor="text1"/>
        </w:rPr>
        <w:t>kmac</w:t>
      </w:r>
      <w:r w:rsidRPr="00A15DCB">
        <w:rPr>
          <w:color w:val="000000" w:themeColor="text1"/>
        </w:rPr>
        <w:t xml:space="preserve"> [12, TS 38.331] or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r>
          <w:rPr>
            <w:rFonts w:ascii="Cambria Math" w:hAnsi="Cambria Math"/>
            <w:color w:val="000000" w:themeColor="text1"/>
          </w:rPr>
          <m:t>=0</m:t>
        </m:r>
      </m:oMath>
      <w:r w:rsidRPr="00A15DCB">
        <w:rPr>
          <w:color w:val="000000" w:themeColor="text1"/>
        </w:rPr>
        <w:t xml:space="preserve"> if </w:t>
      </w:r>
      <w:r w:rsidRPr="00A15DCB">
        <w:rPr>
          <w:i/>
          <w:iCs/>
          <w:color w:val="000000" w:themeColor="text1"/>
        </w:rPr>
        <w:t>kmac</w:t>
      </w:r>
      <w:r w:rsidRPr="00A15DCB">
        <w:rPr>
          <w:color w:val="000000" w:themeColor="text1"/>
        </w:rPr>
        <w:t xml:space="preserve"> is not provided,</w:t>
      </w:r>
      <w:r w:rsidRPr="00A15DCB">
        <w:rPr>
          <w:iCs/>
          <w:color w:val="000000" w:themeColor="text1"/>
        </w:rPr>
        <w:t xml:space="preserve"> </w:t>
      </w:r>
      <w:r w:rsidRPr="00A15DCB">
        <w:rPr>
          <w:color w:val="000000" w:themeColor="text1"/>
        </w:rPr>
        <w:t xml:space="preserve">within a window configured by </w:t>
      </w:r>
      <w:r w:rsidRPr="00A15DCB">
        <w:rPr>
          <w:i/>
          <w:iCs/>
          <w:color w:val="000000" w:themeColor="text1"/>
        </w:rPr>
        <w:t>BeamFailureRecoveryConfig</w:t>
      </w:r>
      <w:r w:rsidRPr="00A15DCB">
        <w:rPr>
          <w:iCs/>
          <w:color w:val="000000" w:themeColor="text1"/>
        </w:rPr>
        <w:t xml:space="preserve">. For PDCCH monitoring </w:t>
      </w:r>
      <w:r w:rsidRPr="00A15DCB">
        <w:rPr>
          <w:color w:val="000000" w:themeColor="text1"/>
        </w:rPr>
        <w:t xml:space="preserve">in a search space set provided by </w:t>
      </w:r>
      <w:r w:rsidRPr="00A15DCB">
        <w:rPr>
          <w:i/>
          <w:color w:val="000000" w:themeColor="text1"/>
        </w:rPr>
        <w:t>recoverySearchSpaceId</w:t>
      </w:r>
      <w:r w:rsidRPr="00A15DCB">
        <w:rPr>
          <w:color w:val="000000" w:themeColor="text1"/>
        </w:rPr>
        <w:t xml:space="preserve"> </w:t>
      </w:r>
      <w:r w:rsidRPr="00A15DCB">
        <w:rPr>
          <w:iCs/>
          <w:color w:val="000000" w:themeColor="text1"/>
        </w:rPr>
        <w:t xml:space="preserve">and for corresponding PDSCH receptions, the UE assumes the same antenna port quasi-collocation parameters as the ones associated with </w:t>
      </w:r>
      <w:r w:rsidRPr="00A15DCB">
        <w:rPr>
          <w:color w:val="000000" w:themeColor="text1"/>
        </w:rPr>
        <w:t xml:space="preserve">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iCs/>
          <w:color w:val="000000" w:themeColor="text1"/>
        </w:rPr>
        <w:t xml:space="preserve"> until the UE receives by higher layers an activation for a TCI state or any of the parameters </w:t>
      </w:r>
      <w:r w:rsidRPr="00A15DCB">
        <w:rPr>
          <w:i/>
          <w:iCs/>
          <w:color w:val="000000" w:themeColor="text1"/>
        </w:rPr>
        <w:t xml:space="preserve">tci-StatesPDCCH-ToAddList </w:t>
      </w:r>
      <w:r w:rsidRPr="00A15DCB">
        <w:rPr>
          <w:iCs/>
          <w:color w:val="000000" w:themeColor="text1"/>
        </w:rPr>
        <w:t>and/or</w:t>
      </w:r>
      <w:r w:rsidRPr="00A15DCB">
        <w:rPr>
          <w:i/>
          <w:iCs/>
          <w:color w:val="000000" w:themeColor="text1"/>
        </w:rPr>
        <w:t xml:space="preserve"> tci-StatesPDCCH-ToReleaseList</w:t>
      </w:r>
      <w:r w:rsidRPr="00A15DCB">
        <w:rPr>
          <w:iCs/>
          <w:color w:val="000000" w:themeColor="text1"/>
        </w:rPr>
        <w:t xml:space="preserve">. </w:t>
      </w:r>
      <w:r w:rsidRPr="00A15DCB">
        <w:rPr>
          <w:color w:val="000000" w:themeColor="text1"/>
        </w:rPr>
        <w:t xml:space="preserve">After the UE detects a DCI format with CRC scrambled by C-RNTI or MCS-C-RNTI in the search space set provided by </w:t>
      </w:r>
      <w:r w:rsidRPr="00A15DCB">
        <w:rPr>
          <w:i/>
          <w:iCs/>
          <w:color w:val="000000" w:themeColor="text1"/>
        </w:rPr>
        <w:t>recoverySearchSpaceId</w:t>
      </w:r>
      <w:r w:rsidRPr="00A15DCB">
        <w:rPr>
          <w:color w:val="000000" w:themeColor="text1"/>
        </w:rPr>
        <w:t xml:space="preserve">, the UE continues to monitor PDCCH candidates in the search space set provided by </w:t>
      </w:r>
      <w:r w:rsidRPr="00A15DCB">
        <w:rPr>
          <w:i/>
          <w:iCs/>
          <w:color w:val="000000" w:themeColor="text1"/>
        </w:rPr>
        <w:t>recoverySearchSpaceId</w:t>
      </w:r>
      <w:r w:rsidRPr="00A15DCB">
        <w:rPr>
          <w:color w:val="000000" w:themeColor="text1"/>
        </w:rPr>
        <w:t xml:space="preserve"> until the UE receives a MAC CE activation command for a TCI state or </w:t>
      </w:r>
      <w:r w:rsidRPr="00A15DCB">
        <w:rPr>
          <w:i/>
          <w:iCs/>
          <w:color w:val="000000" w:themeColor="text1"/>
        </w:rPr>
        <w:t xml:space="preserve">tci-StatesPDCCH-ToAddList </w:t>
      </w:r>
      <w:r w:rsidRPr="00A15DCB">
        <w:rPr>
          <w:iCs/>
          <w:color w:val="000000" w:themeColor="text1"/>
        </w:rPr>
        <w:t>and/or</w:t>
      </w:r>
      <w:r w:rsidRPr="00A15DCB">
        <w:rPr>
          <w:i/>
          <w:iCs/>
          <w:color w:val="000000" w:themeColor="text1"/>
        </w:rPr>
        <w:t xml:space="preserve"> tci-StatesPDCCH-ToReleaseList.</w:t>
      </w:r>
    </w:p>
    <w:p w14:paraId="773238C7" w14:textId="77777777" w:rsidR="009A2718" w:rsidRPr="00A15DCB" w:rsidRDefault="009A2718" w:rsidP="009A2718">
      <w:pPr>
        <w:rPr>
          <w:iCs/>
          <w:color w:val="000000" w:themeColor="text1"/>
        </w:rPr>
      </w:pPr>
      <w:r w:rsidRPr="00A15DCB">
        <w:rPr>
          <w:iCs/>
          <w:color w:val="000000" w:themeColor="text1"/>
        </w:rPr>
        <w:t xml:space="preserve">For the PCell or the PSCell, after 28 symbols from a last symbol of </w:t>
      </w:r>
      <w:r w:rsidRPr="00A15DCB">
        <w:rPr>
          <w:color w:val="000000" w:themeColor="text1"/>
        </w:rPr>
        <w:t xml:space="preserve">a first PDCCH reception in a search space set provided by </w:t>
      </w:r>
      <w:r w:rsidRPr="00A15DCB">
        <w:rPr>
          <w:i/>
          <w:iCs/>
          <w:color w:val="000000" w:themeColor="text1"/>
        </w:rPr>
        <w:t>recoverySearchSpaceId</w:t>
      </w:r>
      <w:r w:rsidRPr="00A15DCB">
        <w:rPr>
          <w:iCs/>
          <w:color w:val="000000" w:themeColor="text1"/>
        </w:rPr>
        <w:t xml:space="preserve"> </w:t>
      </w:r>
      <w:r w:rsidRPr="00A15DCB">
        <w:rPr>
          <w:color w:val="000000" w:themeColor="text1"/>
        </w:rPr>
        <w:t xml:space="preserve">for which the UE detects a DCI format with CRC scrambled by C-RNTI or MCS-C-RNTI </w:t>
      </w:r>
      <w:r w:rsidRPr="00A15DCB">
        <w:rPr>
          <w:iCs/>
          <w:color w:val="000000" w:themeColor="text1"/>
        </w:rPr>
        <w:t xml:space="preserve">and </w:t>
      </w:r>
      <w:r w:rsidRPr="00A15DCB">
        <w:rPr>
          <w:color w:val="000000" w:themeColor="text1"/>
        </w:rPr>
        <w:t xml:space="preserve">until the UE receives an activation command for </w:t>
      </w:r>
      <w:r w:rsidRPr="00A15DCB">
        <w:rPr>
          <w:i/>
          <w:color w:val="000000" w:themeColor="text1"/>
        </w:rPr>
        <w:t>PUCCH-SpatialRelationInfo</w:t>
      </w:r>
      <w:r w:rsidRPr="00A15DCB">
        <w:rPr>
          <w:color w:val="000000" w:themeColor="text1"/>
        </w:rPr>
        <w:t xml:space="preserve"> [11, TS 38.321] or is provided </w:t>
      </w:r>
      <w:r w:rsidRPr="00A15DCB">
        <w:rPr>
          <w:i/>
          <w:color w:val="000000" w:themeColor="text1"/>
        </w:rPr>
        <w:t>PUCCH-SpatialRelationInfo</w:t>
      </w:r>
      <w:r w:rsidRPr="00A15DCB">
        <w:rPr>
          <w:color w:val="000000" w:themeColor="text1"/>
        </w:rPr>
        <w:t xml:space="preserve"> for PUCCH resource(s), t</w:t>
      </w:r>
      <w:r w:rsidRPr="00A15DCB">
        <w:rPr>
          <w:iCs/>
          <w:color w:val="000000" w:themeColor="text1"/>
        </w:rPr>
        <w:t xml:space="preserve">he UE transmits a PUCCH on a same cell as the PRACH transmission using </w:t>
      </w:r>
    </w:p>
    <w:p w14:paraId="5CB92553"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r>
      <w:r w:rsidRPr="00A15DCB">
        <w:rPr>
          <w:iCs/>
          <w:color w:val="000000" w:themeColor="text1"/>
        </w:rPr>
        <w:t xml:space="preserve">a </w:t>
      </w:r>
      <w:r w:rsidRPr="00A15DCB">
        <w:rPr>
          <w:color w:val="000000" w:themeColor="text1"/>
        </w:rPr>
        <w:t>same spatial filter as for the last PRACH transmission</w:t>
      </w:r>
    </w:p>
    <w:p w14:paraId="45D9C4E2"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r>
      <w:r w:rsidRPr="00A15DCB">
        <w:rPr>
          <w:iCs/>
          <w:color w:val="000000" w:themeColor="text1"/>
        </w:rPr>
        <w:t xml:space="preserve">a </w:t>
      </w:r>
      <w:r w:rsidRPr="00A15DCB">
        <w:rPr>
          <w:color w:val="000000" w:themeColor="text1"/>
        </w:rPr>
        <w:t xml:space="preserve">power determined as described in clause 7.2.1 with </w:t>
      </w:r>
      <m:oMath>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u</m:t>
            </m:r>
          </m:sub>
        </m:sSub>
        <m:r>
          <w:rPr>
            <w:rFonts w:ascii="Cambria Math" w:hAnsi="Cambria Math"/>
            <w:color w:val="000000" w:themeColor="text1"/>
          </w:rPr>
          <m:t>=0</m:t>
        </m:r>
      </m:oMath>
      <w:r w:rsidRPr="00A15DCB">
        <w:rPr>
          <w:color w:val="000000" w:themeColor="text1"/>
        </w:rPr>
        <w:t xml:space="preserve">, </w:t>
      </w:r>
      <m:oMath>
        <m:sSub>
          <m:sSubPr>
            <m:ctrlPr>
              <w:rPr>
                <w:rFonts w:ascii="Cambria Math" w:hAnsi="Cambria Math"/>
                <w:i/>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color w:val="000000" w:themeColor="text1"/>
        </w:rPr>
        <w:t xml:space="preserve">, and </w:t>
      </w:r>
      <m:oMath>
        <m:r>
          <w:rPr>
            <w:rFonts w:ascii="Cambria Math" w:hAnsi="Cambria Math"/>
            <w:color w:val="000000" w:themeColor="text1"/>
          </w:rPr>
          <m:t>l=0</m:t>
        </m:r>
      </m:oMath>
      <w:r w:rsidRPr="00A15DCB">
        <w:rPr>
          <w:color w:val="000000" w:themeColor="text1"/>
        </w:rPr>
        <w:t xml:space="preserve"> </w:t>
      </w:r>
    </w:p>
    <w:p w14:paraId="4E62E2E0" w14:textId="77777777" w:rsidR="009A2718" w:rsidRPr="00A15DCB" w:rsidRDefault="009A2718" w:rsidP="009A2718">
      <w:pPr>
        <w:rPr>
          <w:iCs/>
          <w:color w:val="000000" w:themeColor="text1"/>
          <w:lang w:eastAsia="ja-JP"/>
        </w:rPr>
      </w:pPr>
      <w:r w:rsidRPr="00A15DCB">
        <w:rPr>
          <w:iCs/>
          <w:color w:val="000000" w:themeColor="text1"/>
          <w:lang w:eastAsia="ja-JP"/>
        </w:rPr>
        <w:t>For the PCell or the PSCell</w:t>
      </w:r>
      <w:r w:rsidRPr="00A15DCB">
        <w:rPr>
          <w:iCs/>
          <w:color w:val="000000" w:themeColor="text1"/>
        </w:rPr>
        <w:t xml:space="preserve"> and for sets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0</m:t>
            </m:r>
          </m:sub>
        </m:sSub>
      </m:oMath>
      <w:r w:rsidRPr="00A15DCB">
        <w:rPr>
          <w:color w:val="000000" w:themeColor="text1"/>
        </w:rPr>
        <w:t xml:space="preserve"> and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1</m:t>
            </m:r>
          </m:sub>
        </m:sSub>
      </m:oMath>
      <w:r w:rsidRPr="00A15DCB">
        <w:rPr>
          <w:iCs/>
          <w:color w:val="000000" w:themeColor="text1"/>
          <w:lang w:eastAsia="ja-JP"/>
        </w:rPr>
        <w:t xml:space="preserve">, after 28 symbols from a last symbol of a first PDCCH reception in a search space set provided by </w:t>
      </w:r>
      <w:r w:rsidRPr="00A15DCB">
        <w:rPr>
          <w:i/>
          <w:iCs/>
          <w:color w:val="000000" w:themeColor="text1"/>
          <w:lang w:eastAsia="ja-JP"/>
        </w:rPr>
        <w:t>recoverySearchSpaceId</w:t>
      </w:r>
      <w:r w:rsidRPr="00A15DCB">
        <w:rPr>
          <w:iCs/>
          <w:color w:val="000000" w:themeColor="text1"/>
          <w:lang w:eastAsia="ja-JP"/>
        </w:rPr>
        <w:t xml:space="preserve"> where a UE detects a DCI format with CRC scrambled by C-RNTI or MCS-C-RNTI, the UE assumes same antenna port quasi-collocation parameters as the ones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iCs/>
          <w:color w:val="000000" w:themeColor="text1"/>
          <w:lang w:eastAsia="ja-JP"/>
        </w:rPr>
        <w:t xml:space="preserve"> for PDCCH monitoring in a CORESET with index 0.</w:t>
      </w:r>
    </w:p>
    <w:p w14:paraId="42A67DDF" w14:textId="77777777" w:rsidR="009A2718" w:rsidRPr="00A15DCB" w:rsidRDefault="009A2718" w:rsidP="009A2718">
      <w:pPr>
        <w:tabs>
          <w:tab w:val="left" w:pos="2116"/>
        </w:tabs>
        <w:rPr>
          <w:color w:val="000000" w:themeColor="text1"/>
        </w:rPr>
      </w:pPr>
      <w:r w:rsidRPr="00A15DCB">
        <w:rPr>
          <w:iCs/>
          <w:color w:val="000000" w:themeColor="text1"/>
        </w:rPr>
        <w:t xml:space="preserve">If a UE is provided </w:t>
      </w:r>
      <w:r w:rsidRPr="00A15DCB">
        <w:rPr>
          <w:rFonts w:cs="Times"/>
          <w:i/>
          <w:color w:val="000000" w:themeColor="text1"/>
          <w:szCs w:val="18"/>
          <w:lang w:eastAsia="zh-CN"/>
        </w:rPr>
        <w:t>dl-OrJointTCI-StateList</w:t>
      </w:r>
      <w:r w:rsidRPr="00A15DCB">
        <w:rPr>
          <w:rFonts w:cs="Times"/>
          <w:iCs/>
          <w:color w:val="000000" w:themeColor="text1"/>
          <w:szCs w:val="18"/>
          <w:lang w:eastAsia="zh-CN"/>
        </w:rPr>
        <w:t xml:space="preserve"> or</w:t>
      </w:r>
      <w:r w:rsidRPr="00A15DCB">
        <w:rPr>
          <w:color w:val="000000" w:themeColor="text1"/>
        </w:rPr>
        <w:t xml:space="preserve"> </w:t>
      </w:r>
      <w:r w:rsidRPr="00A15DCB">
        <w:rPr>
          <w:i/>
          <w:iCs/>
          <w:color w:val="000000" w:themeColor="text1"/>
          <w:lang w:eastAsia="zh-CN"/>
        </w:rPr>
        <w:t>ul</w:t>
      </w:r>
      <w:r w:rsidRPr="00A15DCB">
        <w:rPr>
          <w:i/>
          <w:iCs/>
          <w:color w:val="000000" w:themeColor="text1"/>
        </w:rPr>
        <w:t>-TCI-StateList</w:t>
      </w:r>
      <w:r w:rsidRPr="00A15DCB">
        <w:rPr>
          <w:iCs/>
          <w:color w:val="000000" w:themeColor="text1"/>
        </w:rPr>
        <w:t xml:space="preserve"> indicating a unified TCI state for the PCell or the PSCell [6, TS 38.214], after 28 symbols from a last symbol of </w:t>
      </w:r>
      <w:r w:rsidRPr="00A15DCB">
        <w:rPr>
          <w:color w:val="000000" w:themeColor="text1"/>
        </w:rPr>
        <w:t xml:space="preserve">a first PDCCH reception in a search space set provided by </w:t>
      </w:r>
      <w:r w:rsidRPr="00A15DCB">
        <w:rPr>
          <w:i/>
          <w:iCs/>
          <w:color w:val="000000" w:themeColor="text1"/>
        </w:rPr>
        <w:t>recoverySearchSpaceId</w:t>
      </w:r>
      <w:r w:rsidRPr="00A15DCB">
        <w:rPr>
          <w:iCs/>
          <w:color w:val="000000" w:themeColor="text1"/>
        </w:rPr>
        <w:t xml:space="preserve"> </w:t>
      </w:r>
      <w:r w:rsidRPr="00A15DCB">
        <w:rPr>
          <w:color w:val="000000" w:themeColor="text1"/>
        </w:rPr>
        <w:t>where the UE detects a DCI format with CRC scrambled by C-RNTI or MCS-C-RNTI, the UE</w:t>
      </w:r>
    </w:p>
    <w:p w14:paraId="0837AD54" w14:textId="77777777" w:rsidR="009A2718" w:rsidRPr="00A15DCB" w:rsidRDefault="009A2718" w:rsidP="009A2718">
      <w:pPr>
        <w:pStyle w:val="B1"/>
        <w:rPr>
          <w:iCs/>
          <w:color w:val="000000" w:themeColor="text1"/>
        </w:rPr>
      </w:pPr>
      <w:r w:rsidRPr="00A15DCB">
        <w:rPr>
          <w:color w:val="000000" w:themeColor="text1"/>
        </w:rPr>
        <w:t>-</w:t>
      </w:r>
      <w:r w:rsidRPr="00A15DCB">
        <w:rPr>
          <w:color w:val="000000" w:themeColor="text1"/>
        </w:rPr>
        <w:tab/>
        <w:t xml:space="preserve">if </w:t>
      </w:r>
      <w:r w:rsidRPr="00A15DCB">
        <w:rPr>
          <w:i/>
          <w:color w:val="000000" w:themeColor="text1"/>
          <w:szCs w:val="22"/>
          <w:lang w:eastAsia="sv-SE"/>
        </w:rPr>
        <w:t>SSB-MTC-AdditionalPCI</w:t>
      </w:r>
      <w:r w:rsidRPr="00A15DCB">
        <w:rPr>
          <w:color w:val="000000" w:themeColor="text1"/>
        </w:rPr>
        <w:t xml:space="preserve"> is not provided, monitors PDCCH in all CORESETs, and receives PDSCH and aperiodic CSI-RS resource in a CSI-RS resource set with same indicated TCI state as for the PDCCH and PDSCH, using the </w:t>
      </w:r>
      <w:r w:rsidRPr="00A15DCB">
        <w:rPr>
          <w:iCs/>
          <w:color w:val="000000" w:themeColor="text1"/>
          <w:lang w:eastAsia="ja-JP"/>
        </w:rPr>
        <w:t xml:space="preserve">same antenna port quasi co-location parameters as the ones associated with the corresponding index </w:t>
      </w:r>
      <m:oMath>
        <m:sSub>
          <m:sSubPr>
            <m:ctrlPr>
              <w:rPr>
                <w:rFonts w:ascii="Cambria Math" w:hAnsi="Cambria Math"/>
                <w:i/>
                <w:iCs/>
                <w:color w:val="000000" w:themeColor="text1"/>
              </w:rPr>
            </m:ctrlPr>
          </m:sSubPr>
          <m:e>
            <m:r>
              <w:rPr>
                <w:rFonts w:ascii="Cambria Math"/>
                <w:color w:val="000000" w:themeColor="text1"/>
              </w:rPr>
              <m:t>q</m:t>
            </m:r>
          </m:e>
          <m:sub>
            <m:r>
              <m:rPr>
                <m:nor/>
              </m:rPr>
              <w:rPr>
                <w:rFonts w:ascii="Cambria Math"/>
                <w:iCs/>
                <w:color w:val="000000" w:themeColor="text1"/>
              </w:rPr>
              <m:t>new</m:t>
            </m:r>
            <m:ctrlPr>
              <w:rPr>
                <w:rFonts w:ascii="Cambria Math" w:hAnsi="Cambria Math"/>
                <w:iCs/>
                <w:color w:val="000000" w:themeColor="text1"/>
              </w:rPr>
            </m:ctrlPr>
          </m:sub>
        </m:sSub>
      </m:oMath>
      <w:r w:rsidRPr="00A15DCB">
        <w:rPr>
          <w:iCs/>
          <w:color w:val="000000" w:themeColor="text1"/>
        </w:rPr>
        <w:t>, if any</w:t>
      </w:r>
    </w:p>
    <w:p w14:paraId="5B0136C5" w14:textId="77777777" w:rsidR="009A2718" w:rsidRPr="00A15DCB" w:rsidRDefault="009A2718" w:rsidP="009A2718">
      <w:pPr>
        <w:pStyle w:val="B1"/>
        <w:rPr>
          <w:iCs/>
          <w:color w:val="000000" w:themeColor="text1"/>
        </w:rPr>
      </w:pPr>
      <w:r w:rsidRPr="00A15DCB">
        <w:rPr>
          <w:color w:val="000000" w:themeColor="text1"/>
        </w:rPr>
        <w:t>-</w:t>
      </w:r>
      <w:r w:rsidRPr="00A15DCB">
        <w:rPr>
          <w:color w:val="000000" w:themeColor="text1"/>
        </w:rPr>
        <w:tab/>
        <w:t xml:space="preserve">transmits PUSCH, PUCCH and SRS that uses a same spatial domain filter with same indicated TCI state as for the PUSCH and the PUCCH, using a same spatial domain filter as </w:t>
      </w:r>
      <w:r w:rsidRPr="00A15DCB">
        <w:rPr>
          <w:iCs/>
          <w:color w:val="000000" w:themeColor="text1"/>
        </w:rPr>
        <w:t xml:space="preserve">for the last PRACH transmission using the following parameters for determination of a corresponding power as described in clauses 7.1.1, 7.2.1, and 7.3.1 </w:t>
      </w:r>
    </w:p>
    <w:p w14:paraId="589F19CD"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the RS index</w:t>
      </w:r>
      <w:r w:rsidRPr="00A15DCB">
        <w:rPr>
          <w:color w:val="000000" w:themeColor="text1"/>
          <w:lang w:eastAsia="zh-CN"/>
        </w:rPr>
        <w:t xml:space="preserve"> </w:t>
      </w:r>
      <m:oMath>
        <m:sSub>
          <m:sSubPr>
            <m:ctrlPr>
              <w:rPr>
                <w:rFonts w:ascii="Cambria Math" w:hAnsi="Cambria Math"/>
                <w:i/>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color w:val="000000" w:themeColor="text1"/>
        </w:rPr>
        <w:t xml:space="preserve"> for obtaining the downlink pathloss estimate</w:t>
      </w:r>
    </w:p>
    <w:p w14:paraId="6AADBF70" w14:textId="77777777" w:rsidR="009A2718" w:rsidRPr="00A15DCB" w:rsidRDefault="009A2718" w:rsidP="009A2718">
      <w:pPr>
        <w:pStyle w:val="B2"/>
        <w:rPr>
          <w:b/>
          <w:i/>
          <w:color w:val="000000" w:themeColor="text1"/>
        </w:rPr>
      </w:pPr>
      <w:r w:rsidRPr="00A15DCB">
        <w:rPr>
          <w:color w:val="000000" w:themeColor="text1"/>
        </w:rPr>
        <w:t>-</w:t>
      </w:r>
      <w:r w:rsidRPr="00A15DCB">
        <w:rPr>
          <w:color w:val="000000" w:themeColor="text1"/>
        </w:rPr>
        <w:tab/>
      </w:r>
      <w:r w:rsidRPr="00A15DCB">
        <w:rPr>
          <w:color w:val="000000" w:themeColor="text1"/>
          <w:lang w:eastAsia="ko-KR"/>
        </w:rPr>
        <w:t xml:space="preserve">the values of </w:t>
      </w:r>
      <m:oMath>
        <m:sSub>
          <m:sSubPr>
            <m:ctrlPr>
              <w:rPr>
                <w:rFonts w:ascii="Cambria Math" w:hAnsi="Cambria Math"/>
                <w:color w:val="000000" w:themeColor="text1"/>
              </w:rPr>
            </m:ctrlPr>
          </m:sSubPr>
          <m:e>
            <m:r>
              <w:rPr>
                <w:rFonts w:ascii="Cambria Math" w:hAnsi="Cambria Math"/>
                <w:color w:val="000000" w:themeColor="text1"/>
              </w:rPr>
              <m:t>P</m:t>
            </m:r>
          </m:e>
          <m:sub>
            <m:r>
              <m:rPr>
                <m:nor/>
              </m:rPr>
              <w:rPr>
                <w:color w:val="000000" w:themeColor="text1"/>
              </w:rPr>
              <m:t>O_UE_PUSCH</m:t>
            </m:r>
            <m:r>
              <m:rPr>
                <m:sty m:val="p"/>
              </m:rPr>
              <w:rPr>
                <w:rFonts w:ascii="Cambria Math" w:hAnsi="Cambria Math"/>
                <w:color w:val="000000" w:themeColor="text1"/>
              </w:rPr>
              <m:t>,</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r>
              <w:rPr>
                <w:rFonts w:ascii="Cambria Math" w:hAnsi="Cambria Math"/>
                <w:color w:val="000000" w:themeColor="text1"/>
              </w:rPr>
              <m:t>j</m:t>
            </m:r>
          </m:e>
        </m:d>
      </m:oMath>
      <w:r w:rsidRPr="00A15DCB">
        <w:rPr>
          <w:color w:val="000000" w:themeColor="text1"/>
        </w:rPr>
        <w:t xml:space="preserve">, </w:t>
      </w:r>
      <m:oMath>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r>
              <w:rPr>
                <w:rFonts w:ascii="Cambria Math" w:hAnsi="Cambria Math"/>
                <w:color w:val="000000" w:themeColor="text1"/>
              </w:rPr>
              <m:t>j</m:t>
            </m:r>
          </m:e>
        </m:d>
      </m:oMath>
      <w:r w:rsidRPr="00A15DCB">
        <w:rPr>
          <w:color w:val="000000" w:themeColor="text1"/>
        </w:rPr>
        <w:t xml:space="preserve">, and the PUSCH power control adjustment state </w:t>
      </w:r>
      <m:oMath>
        <m:r>
          <w:rPr>
            <w:rFonts w:ascii="Cambria Math" w:hAnsi="Cambria Math"/>
            <w:color w:val="000000" w:themeColor="text1"/>
          </w:rPr>
          <m:t>l</m:t>
        </m:r>
      </m:oMath>
      <w:r w:rsidRPr="00A15DCB">
        <w:rPr>
          <w:color w:val="000000" w:themeColor="text1"/>
        </w:rPr>
        <w:t xml:space="preserve"> provided by </w:t>
      </w:r>
      <w:r w:rsidRPr="00A15DCB">
        <w:rPr>
          <w:i/>
          <w:color w:val="000000" w:themeColor="text1"/>
        </w:rPr>
        <w:t>p0AlphaSetforPUSCH</w:t>
      </w:r>
      <w:r w:rsidRPr="00A15DCB">
        <w:rPr>
          <w:color w:val="000000" w:themeColor="text1"/>
        </w:rPr>
        <w:t xml:space="preserve"> associated </w:t>
      </w:r>
      <w:r w:rsidRPr="00A15DCB">
        <w:rPr>
          <w:color w:val="000000" w:themeColor="text1"/>
          <w:lang w:eastAsia="zh-CN"/>
        </w:rPr>
        <w:t xml:space="preserve">with the smallest value of </w:t>
      </w:r>
      <w:r w:rsidRPr="00A15DCB">
        <w:rPr>
          <w:i/>
          <w:color w:val="000000" w:themeColor="text1"/>
        </w:rPr>
        <w:t>ul-powercontrolId</w:t>
      </w:r>
      <w:r w:rsidRPr="00A15DCB">
        <w:rPr>
          <w:color w:val="000000" w:themeColor="text1"/>
          <w:lang w:eastAsia="zh-CN"/>
        </w:rPr>
        <w:t xml:space="preserve"> for the </w:t>
      </w:r>
      <w:r w:rsidRPr="00A15DCB">
        <w:rPr>
          <w:color w:val="000000" w:themeColor="text1"/>
        </w:rPr>
        <w:t>PCell or the PSCell</w:t>
      </w:r>
    </w:p>
    <w:p w14:paraId="26961018" w14:textId="77777777" w:rsidR="009A2718" w:rsidRPr="00A15DCB" w:rsidRDefault="009A2718" w:rsidP="009A2718">
      <w:pPr>
        <w:pStyle w:val="B2"/>
        <w:rPr>
          <w:color w:val="000000" w:themeColor="text1"/>
          <w:lang w:eastAsia="zh-CN"/>
        </w:rPr>
      </w:pPr>
      <w:r w:rsidRPr="00A15DCB">
        <w:rPr>
          <w:color w:val="000000" w:themeColor="text1"/>
        </w:rPr>
        <w:lastRenderedPageBreak/>
        <w:t>-</w:t>
      </w:r>
      <w:r w:rsidRPr="00A15DCB">
        <w:rPr>
          <w:color w:val="000000" w:themeColor="text1"/>
        </w:rPr>
        <w:tab/>
      </w:r>
      <w:r w:rsidRPr="00A15DCB">
        <w:rPr>
          <w:color w:val="000000" w:themeColor="text1"/>
          <w:lang w:eastAsia="ko-KR"/>
        </w:rPr>
        <w:t xml:space="preserve">the value of </w:t>
      </w:r>
      <m:oMath>
        <m:sSub>
          <m:sSubPr>
            <m:ctrlPr>
              <w:rPr>
                <w:rFonts w:ascii="Cambria Math" w:hAnsi="Cambria Math"/>
                <w:iCs/>
                <w:color w:val="000000" w:themeColor="text1"/>
              </w:rPr>
            </m:ctrlPr>
          </m:sSubPr>
          <m:e>
            <m:r>
              <w:rPr>
                <w:rFonts w:ascii="Cambria Math" w:hAnsi="Cambria Math"/>
                <w:color w:val="000000" w:themeColor="text1"/>
              </w:rPr>
              <m:t>P</m:t>
            </m:r>
          </m:e>
          <m:sub>
            <m:r>
              <m:rPr>
                <m:nor/>
              </m:rPr>
              <w:rPr>
                <w:rFonts w:ascii="Cambria Math"/>
                <w:iCs/>
                <w:color w:val="000000" w:themeColor="text1"/>
              </w:rPr>
              <m:t>O_UE_PUCCH</m:t>
            </m:r>
          </m:sub>
        </m:sSub>
        <m:d>
          <m:dPr>
            <m:ctrlPr>
              <w:rPr>
                <w:rFonts w:ascii="Cambria Math" w:hAnsi="Cambria Math"/>
                <w:color w:val="000000" w:themeColor="text1"/>
              </w:rPr>
            </m:ctrlPr>
          </m:dPr>
          <m:e>
            <m:sSub>
              <m:sSubPr>
                <m:ctrlPr>
                  <w:rPr>
                    <w:rFonts w:ascii="Cambria Math" w:hAnsi="Cambria Math"/>
                    <w:iCs/>
                    <w:color w:val="000000" w:themeColor="text1"/>
                  </w:rPr>
                </m:ctrlPr>
              </m:sSubPr>
              <m:e>
                <m:r>
                  <w:rPr>
                    <w:rFonts w:ascii="Cambria Math" w:hAnsi="Cambria Math"/>
                    <w:color w:val="000000" w:themeColor="text1"/>
                  </w:rPr>
                  <m:t>q</m:t>
                </m:r>
              </m:e>
              <m:sub>
                <m:r>
                  <w:rPr>
                    <w:rFonts w:ascii="Cambria Math"/>
                    <w:color w:val="000000" w:themeColor="text1"/>
                  </w:rPr>
                  <m:t>u</m:t>
                </m:r>
              </m:sub>
            </m:sSub>
          </m:e>
        </m:d>
      </m:oMath>
      <w:r w:rsidRPr="00A15DCB">
        <w:rPr>
          <w:color w:val="000000" w:themeColor="text1"/>
        </w:rPr>
        <w:t xml:space="preserve"> and the PUCCH power control adjustment state </w:t>
      </w:r>
      <m:oMath>
        <m:r>
          <w:rPr>
            <w:rFonts w:ascii="Cambria Math" w:hAnsi="Cambria Math"/>
            <w:color w:val="000000" w:themeColor="text1"/>
          </w:rPr>
          <m:t>l</m:t>
        </m:r>
      </m:oMath>
      <w:r w:rsidRPr="00A15DCB">
        <w:rPr>
          <w:color w:val="000000" w:themeColor="text1"/>
        </w:rPr>
        <w:t xml:space="preserve"> provided by </w:t>
      </w:r>
      <w:r w:rsidRPr="00A15DCB">
        <w:rPr>
          <w:i/>
          <w:color w:val="000000" w:themeColor="text1"/>
        </w:rPr>
        <w:t>p0AlphaSetforPUCCH</w:t>
      </w:r>
      <w:r w:rsidRPr="00A15DCB">
        <w:rPr>
          <w:color w:val="000000" w:themeColor="text1"/>
        </w:rPr>
        <w:t xml:space="preserve"> associated </w:t>
      </w:r>
      <w:r w:rsidRPr="00A15DCB">
        <w:rPr>
          <w:color w:val="000000" w:themeColor="text1"/>
          <w:lang w:eastAsia="zh-CN"/>
        </w:rPr>
        <w:t xml:space="preserve">with the smallest value of </w:t>
      </w:r>
      <w:r w:rsidRPr="00A15DCB">
        <w:rPr>
          <w:i/>
          <w:color w:val="000000" w:themeColor="text1"/>
        </w:rPr>
        <w:t>ul-powercontrolId</w:t>
      </w:r>
      <w:r w:rsidRPr="00A15DCB">
        <w:rPr>
          <w:color w:val="000000" w:themeColor="text1"/>
          <w:lang w:eastAsia="zh-CN"/>
        </w:rPr>
        <w:t xml:space="preserve"> for the </w:t>
      </w:r>
      <w:r w:rsidRPr="00A15DCB">
        <w:rPr>
          <w:color w:val="000000" w:themeColor="text1"/>
        </w:rPr>
        <w:t xml:space="preserve">PCell or the PSCell </w:t>
      </w:r>
    </w:p>
    <w:p w14:paraId="65F42B7A" w14:textId="77777777" w:rsidR="009A2718" w:rsidRPr="00A15DCB" w:rsidRDefault="009A2718" w:rsidP="009A2718">
      <w:pPr>
        <w:pStyle w:val="B2"/>
        <w:rPr>
          <w:bCs/>
          <w:color w:val="000000" w:themeColor="text1"/>
        </w:rPr>
      </w:pPr>
      <w:r w:rsidRPr="00A15DCB">
        <w:rPr>
          <w:color w:val="000000" w:themeColor="text1"/>
        </w:rPr>
        <w:t>-</w:t>
      </w:r>
      <w:r w:rsidRPr="00A15DCB">
        <w:rPr>
          <w:color w:val="000000" w:themeColor="text1"/>
        </w:rPr>
        <w:tab/>
      </w:r>
      <w:r w:rsidRPr="00A15DCB">
        <w:rPr>
          <w:color w:val="000000" w:themeColor="text1"/>
          <w:lang w:eastAsia="ko-KR"/>
        </w:rPr>
        <w:t xml:space="preserve">the values of </w:t>
      </w:r>
      <m:oMath>
        <m:sSub>
          <m:sSubPr>
            <m:ctrlPr>
              <w:rPr>
                <w:rFonts w:ascii="Cambria Math" w:hAnsi="Cambria Math"/>
                <w:iCs/>
                <w:color w:val="000000" w:themeColor="text1"/>
              </w:rPr>
            </m:ctrlPr>
          </m:sSubPr>
          <m:e>
            <m:r>
              <w:rPr>
                <w:rFonts w:ascii="Cambria Math" w:hAnsi="Cambria Math"/>
                <w:color w:val="000000" w:themeColor="text1"/>
              </w:rPr>
              <m:t>P</m:t>
            </m:r>
          </m:e>
          <m:sub>
            <m:r>
              <m:rPr>
                <m:nor/>
              </m:rPr>
              <w:rPr>
                <w:rFonts w:ascii="Cambria Math"/>
                <w:iCs/>
                <w:color w:val="000000" w:themeColor="text1"/>
              </w:rPr>
              <m:t>O_UE_SRS</m:t>
            </m:r>
            <m:r>
              <m:rPr>
                <m:sty m:val="p"/>
              </m:rPr>
              <w:rPr>
                <w:rFonts w:ascii="Cambria Math"/>
                <w:color w:val="000000" w:themeColor="text1"/>
              </w:rPr>
              <m:t>,</m:t>
            </m:r>
            <m:r>
              <w:rPr>
                <w:rFonts w:ascii="Cambria Math"/>
                <w:color w:val="000000" w:themeColor="text1"/>
              </w:rPr>
              <m:t>b</m:t>
            </m:r>
            <m:r>
              <m:rPr>
                <m:sty m:val="p"/>
              </m:rPr>
              <w:rPr>
                <w:rFonts w:ascii="Cambria Math"/>
                <w:color w:val="000000" w:themeColor="text1"/>
              </w:rPr>
              <m:t>,</m:t>
            </m:r>
            <m:r>
              <w:rPr>
                <w:rFonts w:ascii="Cambria Math"/>
                <w:color w:val="000000" w:themeColor="text1"/>
              </w:rPr>
              <m:t>f</m:t>
            </m:r>
            <m:r>
              <m:rPr>
                <m:sty m:val="p"/>
              </m:rPr>
              <w:rPr>
                <w:rFonts w:ascii="Cambria Math"/>
                <w:color w:val="000000" w:themeColor="text1"/>
              </w:rPr>
              <m:t>,</m:t>
            </m:r>
            <m:r>
              <w:rPr>
                <w:rFonts w:ascii="Cambria Math"/>
                <w:color w:val="000000" w:themeColor="text1"/>
              </w:rPr>
              <m:t>c</m:t>
            </m:r>
          </m:sub>
        </m:sSub>
        <m:d>
          <m:dPr>
            <m:ctrlPr>
              <w:rPr>
                <w:rFonts w:ascii="Cambria Math" w:hAnsi="Cambria Math"/>
                <w:color w:val="000000" w:themeColor="text1"/>
              </w:rPr>
            </m:ctrlPr>
          </m:dPr>
          <m:e>
            <m:sSub>
              <m:sSubPr>
                <m:ctrlPr>
                  <w:rPr>
                    <w:rFonts w:ascii="Cambria Math" w:hAnsi="Cambria Math"/>
                    <w:iCs/>
                    <w:color w:val="000000" w:themeColor="text1"/>
                  </w:rPr>
                </m:ctrlPr>
              </m:sSubPr>
              <m:e>
                <m:r>
                  <w:rPr>
                    <w:rFonts w:ascii="Cambria Math" w:hAnsi="Cambria Math"/>
                    <w:color w:val="000000" w:themeColor="text1"/>
                  </w:rPr>
                  <m:t>q</m:t>
                </m:r>
              </m:e>
              <m:sub>
                <m:r>
                  <w:rPr>
                    <w:rFonts w:ascii="Cambria Math"/>
                    <w:color w:val="000000" w:themeColor="text1"/>
                  </w:rPr>
                  <m:t>s</m:t>
                </m:r>
              </m:sub>
            </m:sSub>
          </m:e>
        </m:d>
      </m:oMath>
      <w:r w:rsidRPr="00A15DCB">
        <w:rPr>
          <w:color w:val="000000" w:themeColor="text1"/>
        </w:rPr>
        <w:t xml:space="preserve">, </w:t>
      </w:r>
      <m:oMath>
        <m:sSub>
          <m:sSubPr>
            <m:ctrlPr>
              <w:rPr>
                <w:rFonts w:ascii="Cambria Math" w:hAnsi="Cambria Math"/>
                <w:color w:val="000000" w:themeColor="text1"/>
              </w:rPr>
            </m:ctrlPr>
          </m:sSubPr>
          <m:e>
            <m:r>
              <w:rPr>
                <w:rFonts w:ascii="Cambria Math" w:hAnsi="Cambria Math"/>
                <w:color w:val="000000" w:themeColor="text1"/>
              </w:rPr>
              <m:t>α</m:t>
            </m:r>
          </m:e>
          <m:sub>
            <m:r>
              <m:rPr>
                <m:sty m:val="p"/>
              </m:rPr>
              <w:rPr>
                <w:rFonts w:ascii="Cambria Math" w:hAnsi="Cambria Math"/>
                <w:color w:val="000000" w:themeColor="text1"/>
              </w:rPr>
              <m:t>SRS</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sSub>
              <m:sSubPr>
                <m:ctrlPr>
                  <w:rPr>
                    <w:rFonts w:ascii="Cambria Math" w:hAnsi="Cambria Math"/>
                    <w:color w:val="000000" w:themeColor="text1"/>
                  </w:rPr>
                </m:ctrlPr>
              </m:sSubPr>
              <m:e>
                <m:r>
                  <w:rPr>
                    <w:rFonts w:ascii="Cambria Math" w:hAnsi="Cambria Math"/>
                    <w:color w:val="000000" w:themeColor="text1"/>
                  </w:rPr>
                  <m:t>q</m:t>
                </m:r>
              </m:e>
              <m:sub>
                <m:r>
                  <w:rPr>
                    <w:rFonts w:ascii="Cambria Math" w:hAnsi="Cambria Math"/>
                    <w:color w:val="000000" w:themeColor="text1"/>
                  </w:rPr>
                  <m:t>s</m:t>
                </m:r>
              </m:sub>
            </m:sSub>
          </m:e>
        </m:d>
      </m:oMath>
      <w:r w:rsidRPr="00A15DCB">
        <w:rPr>
          <w:color w:val="000000" w:themeColor="text1"/>
        </w:rPr>
        <w:t xml:space="preserve">, and the SRS power control adjustment state </w:t>
      </w:r>
      <m:oMath>
        <m:r>
          <w:rPr>
            <w:rFonts w:ascii="Cambria Math" w:hAnsi="Cambria Math"/>
            <w:color w:val="000000" w:themeColor="text1"/>
          </w:rPr>
          <m:t>l</m:t>
        </m:r>
      </m:oMath>
      <w:r w:rsidRPr="00A15DCB">
        <w:rPr>
          <w:color w:val="000000" w:themeColor="text1"/>
        </w:rPr>
        <w:t xml:space="preserve"> provided by </w:t>
      </w:r>
      <w:r w:rsidRPr="00A15DCB">
        <w:rPr>
          <w:i/>
          <w:color w:val="000000" w:themeColor="text1"/>
        </w:rPr>
        <w:t>p0AlphaSetforSRS</w:t>
      </w:r>
      <w:r w:rsidRPr="00A15DCB">
        <w:rPr>
          <w:color w:val="000000" w:themeColor="text1"/>
        </w:rPr>
        <w:t xml:space="preserve"> associated </w:t>
      </w:r>
      <w:r w:rsidRPr="00A15DCB">
        <w:rPr>
          <w:color w:val="000000" w:themeColor="text1"/>
          <w:lang w:eastAsia="zh-CN"/>
        </w:rPr>
        <w:t xml:space="preserve">with the smallest value of </w:t>
      </w:r>
      <w:r w:rsidRPr="00A15DCB">
        <w:rPr>
          <w:i/>
          <w:color w:val="000000" w:themeColor="text1"/>
        </w:rPr>
        <w:t>ul-powercontrolId</w:t>
      </w:r>
      <w:r w:rsidRPr="00A15DCB">
        <w:rPr>
          <w:color w:val="000000" w:themeColor="text1"/>
          <w:lang w:eastAsia="zh-CN"/>
        </w:rPr>
        <w:t xml:space="preserve"> for the </w:t>
      </w:r>
      <w:r w:rsidRPr="00A15DCB">
        <w:rPr>
          <w:color w:val="000000" w:themeColor="text1"/>
        </w:rPr>
        <w:t>PCell or the PSCell</w:t>
      </w:r>
    </w:p>
    <w:p w14:paraId="6334E174" w14:textId="77777777" w:rsidR="009A2718" w:rsidRPr="00A15DCB" w:rsidRDefault="009A2718" w:rsidP="009A2718">
      <w:pPr>
        <w:tabs>
          <w:tab w:val="left" w:pos="2116"/>
        </w:tabs>
        <w:rPr>
          <w:color w:val="000000" w:themeColor="text1"/>
        </w:rPr>
      </w:pPr>
      <w:bookmarkStart w:id="68" w:name="_Hlk89107146"/>
      <w:r w:rsidRPr="00A15DCB">
        <w:rPr>
          <w:iCs/>
          <w:color w:val="000000" w:themeColor="text1"/>
        </w:rPr>
        <w:t xml:space="preserve">For the remaining of this clause, </w:t>
      </w:r>
      <w:r w:rsidRPr="00A15DCB">
        <w:rPr>
          <w:color w:val="000000" w:themeColor="text1"/>
          <w:lang w:eastAsia="ko-KR"/>
        </w:rPr>
        <w:t xml:space="preserve">if a PDCCH reception includes two PDCCH candidates from two linked search space sets based on </w:t>
      </w:r>
      <w:r w:rsidRPr="00A15DCB">
        <w:rPr>
          <w:i/>
          <w:iCs/>
          <w:color w:val="000000" w:themeColor="text1"/>
        </w:rPr>
        <w:t>searchSpaceLinkingId</w:t>
      </w:r>
      <w:r w:rsidRPr="00A15DCB">
        <w:rPr>
          <w:color w:val="000000" w:themeColor="text1"/>
          <w:lang w:eastAsia="ko-KR"/>
        </w:rPr>
        <w:t>, as described in clause 10.1, the last symbol of the PDCCH reception is the last symbol of the PDCCH candidate that ends later.</w:t>
      </w:r>
      <w:r w:rsidRPr="00A15DCB">
        <w:rPr>
          <w:rFonts w:cstheme="minorHAnsi"/>
          <w:color w:val="000000" w:themeColor="text1"/>
        </w:rPr>
        <w:t xml:space="preserve"> </w:t>
      </w:r>
      <w:r w:rsidRPr="00A15DCB">
        <w:rPr>
          <w:color w:val="000000" w:themeColor="text1"/>
          <w:lang w:eastAsia="ko-KR"/>
        </w:rPr>
        <w:t xml:space="preserve">The PDCCH reception includes the two PDCCH candidates also when </w:t>
      </w:r>
      <w:r w:rsidRPr="00A15DCB">
        <w:rPr>
          <w:iCs/>
          <w:color w:val="000000" w:themeColor="text1"/>
          <w:lang w:eastAsia="zh-CN"/>
        </w:rPr>
        <w:t>the UE is not required to monitor one of the two PDCCH candidates as described in clauses 10 (except clause 10.4), 11.1, 11.1.1 and 17.2.</w:t>
      </w:r>
      <w:bookmarkEnd w:id="68"/>
    </w:p>
    <w:p w14:paraId="7EB9FBD3" w14:textId="77777777" w:rsidR="009A2718" w:rsidRPr="00A15DCB" w:rsidRDefault="009A2718" w:rsidP="009A2718">
      <w:pPr>
        <w:rPr>
          <w:color w:val="000000" w:themeColor="text1"/>
        </w:rPr>
      </w:pPr>
      <w:r w:rsidRPr="00A15DCB">
        <w:rPr>
          <w:color w:val="000000" w:themeColor="text1"/>
        </w:rPr>
        <w:t>[TS 38.321, clause 5.1.2]</w:t>
      </w:r>
    </w:p>
    <w:p w14:paraId="3FFEC1F1" w14:textId="77777777" w:rsidR="009A2718" w:rsidRPr="00A15DCB" w:rsidRDefault="009A2718" w:rsidP="009A2718">
      <w:pPr>
        <w:rPr>
          <w:color w:val="000000" w:themeColor="text1"/>
        </w:rPr>
      </w:pPr>
      <w:r w:rsidRPr="00A15DCB">
        <w:rPr>
          <w:color w:val="000000" w:themeColor="text1"/>
        </w:rPr>
        <w:t>The MAC entity shall:</w:t>
      </w:r>
    </w:p>
    <w:p w14:paraId="2B6310CB"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if the Random Access procedure was initiated for beam failure recovery (as specified in subclause 5.17); and</w:t>
      </w:r>
    </w:p>
    <w:p w14:paraId="12881836"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if the </w:t>
      </w:r>
      <w:r w:rsidRPr="00A15DCB">
        <w:rPr>
          <w:i/>
          <w:color w:val="000000" w:themeColor="text1"/>
        </w:rPr>
        <w:t>beamFailureRecoveryTimer</w:t>
      </w:r>
      <w:r w:rsidRPr="00A15DCB">
        <w:rPr>
          <w:color w:val="000000" w:themeColor="text1"/>
        </w:rPr>
        <w:t xml:space="preserve"> (in subclause 5.17) is either running or not configured; and</w:t>
      </w:r>
    </w:p>
    <w:p w14:paraId="0A1588A4"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if the contention-free Random Access Resources for beam failure recovery request associated with any of the SSBs and/or CSI-RSs have been explicitly provided by RRC; and</w:t>
      </w:r>
    </w:p>
    <w:p w14:paraId="7727B7D1"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if at least one of the SSBs with SS-RSRP above </w:t>
      </w:r>
      <w:r w:rsidRPr="00A15DCB">
        <w:rPr>
          <w:i/>
          <w:color w:val="000000" w:themeColor="text1"/>
        </w:rPr>
        <w:t>rsrp-ThresholdSSB</w:t>
      </w:r>
      <w:r w:rsidRPr="00A15DCB">
        <w:rPr>
          <w:color w:val="000000" w:themeColor="text1"/>
        </w:rPr>
        <w:t xml:space="preserve"> amongst the SSBs in </w:t>
      </w:r>
      <w:r w:rsidRPr="00A15DCB">
        <w:rPr>
          <w:i/>
          <w:color w:val="000000" w:themeColor="text1"/>
        </w:rPr>
        <w:t>candidateBeamRSList</w:t>
      </w:r>
      <w:r w:rsidRPr="00A15DCB">
        <w:rPr>
          <w:color w:val="000000" w:themeColor="text1"/>
        </w:rPr>
        <w:t xml:space="preserve"> or the CSI-RSs with CSI-RSRP above </w:t>
      </w:r>
      <w:r w:rsidRPr="00A15DCB">
        <w:rPr>
          <w:i/>
          <w:color w:val="000000" w:themeColor="text1"/>
        </w:rPr>
        <w:t>rsrp-ThresholdCSI-RS</w:t>
      </w:r>
      <w:r w:rsidRPr="00A15DCB">
        <w:rPr>
          <w:color w:val="000000" w:themeColor="text1"/>
        </w:rPr>
        <w:t xml:space="preserve"> amongst the CSI-RSs in </w:t>
      </w:r>
      <w:r w:rsidRPr="00A15DCB">
        <w:rPr>
          <w:i/>
          <w:color w:val="000000" w:themeColor="text1"/>
        </w:rPr>
        <w:t>candidateBeamRSList</w:t>
      </w:r>
      <w:r w:rsidRPr="00A15DCB">
        <w:rPr>
          <w:color w:val="000000" w:themeColor="text1"/>
        </w:rPr>
        <w:t xml:space="preserve"> is available:</w:t>
      </w:r>
    </w:p>
    <w:p w14:paraId="49C3CEA0"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 xml:space="preserve"> amongst the SSBs in </w:t>
      </w:r>
      <w:r w:rsidRPr="00A15DCB">
        <w:rPr>
          <w:i/>
          <w:color w:val="000000" w:themeColor="text1"/>
        </w:rPr>
        <w:t>candidateBeamRSList</w:t>
      </w:r>
      <w:r w:rsidRPr="00A15DCB">
        <w:rPr>
          <w:color w:val="000000" w:themeColor="text1"/>
        </w:rPr>
        <w:t xml:space="preserve"> or a CSI-RS with CSI-RSRP above </w:t>
      </w:r>
      <w:r w:rsidRPr="00A15DCB">
        <w:rPr>
          <w:i/>
          <w:color w:val="000000" w:themeColor="text1"/>
        </w:rPr>
        <w:t>rsrp-ThresholdCSI-RS</w:t>
      </w:r>
      <w:r w:rsidRPr="00A15DCB">
        <w:rPr>
          <w:color w:val="000000" w:themeColor="text1"/>
        </w:rPr>
        <w:t xml:space="preserve"> amongst the CSI-RSs in </w:t>
      </w:r>
      <w:r w:rsidRPr="00A15DCB">
        <w:rPr>
          <w:i/>
          <w:color w:val="000000" w:themeColor="text1"/>
        </w:rPr>
        <w:t>candidateBeamRSList</w:t>
      </w:r>
      <w:r w:rsidRPr="00A15DCB">
        <w:rPr>
          <w:color w:val="000000" w:themeColor="text1"/>
        </w:rPr>
        <w:t>;</w:t>
      </w:r>
    </w:p>
    <w:p w14:paraId="77DABA25"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if CSI-RS is selected, and there is no </w:t>
      </w:r>
      <w:r w:rsidRPr="00A15DCB">
        <w:rPr>
          <w:i/>
          <w:color w:val="000000" w:themeColor="text1"/>
        </w:rPr>
        <w:t>ra-PreambleIndex</w:t>
      </w:r>
      <w:r w:rsidRPr="00A15DCB">
        <w:rPr>
          <w:color w:val="000000" w:themeColor="text1"/>
        </w:rPr>
        <w:t xml:space="preserve"> associated with the selected CSI-RS:</w:t>
      </w:r>
    </w:p>
    <w:p w14:paraId="1D241E78"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ra-PreambleIndex corresponding to the SSB in </w:t>
      </w:r>
      <w:r w:rsidRPr="00A15DCB">
        <w:rPr>
          <w:i/>
          <w:color w:val="000000" w:themeColor="text1"/>
        </w:rPr>
        <w:t>candidateBeamRSList</w:t>
      </w:r>
      <w:r w:rsidRPr="00A15DCB">
        <w:rPr>
          <w:color w:val="000000" w:themeColor="text1"/>
        </w:rPr>
        <w:t xml:space="preserve"> which is quasi-collocated with the selected CSI-RS as specified in TS 38.214 [7].</w:t>
      </w:r>
    </w:p>
    <w:p w14:paraId="0DB1B358"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else:</w:t>
      </w:r>
    </w:p>
    <w:p w14:paraId="7539F0F6"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w:t>
      </w:r>
      <w:r w:rsidRPr="00A15DCB">
        <w:rPr>
          <w:i/>
          <w:color w:val="000000" w:themeColor="text1"/>
        </w:rPr>
        <w:t>ra-PreambleIndex</w:t>
      </w:r>
      <w:r w:rsidRPr="00A15DCB">
        <w:rPr>
          <w:color w:val="000000" w:themeColor="text1"/>
        </w:rPr>
        <w:t xml:space="preserve"> corresponding to the selected SSB or CSI-RS from the set of Random Access Preambles for beam failure recovery request.</w:t>
      </w:r>
    </w:p>
    <w:p w14:paraId="4ADDFDD6"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else if the </w:t>
      </w:r>
      <w:r w:rsidRPr="00A15DCB">
        <w:rPr>
          <w:i/>
          <w:color w:val="000000" w:themeColor="text1"/>
        </w:rPr>
        <w:t>ra-PreambleIndex</w:t>
      </w:r>
      <w:r w:rsidRPr="00A15DCB">
        <w:rPr>
          <w:color w:val="000000" w:themeColor="text1"/>
        </w:rPr>
        <w:t xml:space="preserve"> has been explicitly provided by PDCCH; and</w:t>
      </w:r>
    </w:p>
    <w:p w14:paraId="415FC6F2"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if the </w:t>
      </w:r>
      <w:r w:rsidRPr="00A15DCB">
        <w:rPr>
          <w:i/>
          <w:color w:val="000000" w:themeColor="text1"/>
        </w:rPr>
        <w:t>ra-PreambleIndex</w:t>
      </w:r>
      <w:r w:rsidRPr="00A15DCB">
        <w:rPr>
          <w:color w:val="000000" w:themeColor="text1"/>
        </w:rPr>
        <w:t xml:space="preserve"> is not 0b000000:</w:t>
      </w:r>
    </w:p>
    <w:p w14:paraId="12600157"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the signalled </w:t>
      </w:r>
      <w:r w:rsidRPr="00A15DCB">
        <w:rPr>
          <w:i/>
          <w:color w:val="000000" w:themeColor="text1"/>
        </w:rPr>
        <w:t>ra-PreambleIndex</w:t>
      </w:r>
      <w:r w:rsidRPr="00A15DCB">
        <w:rPr>
          <w:color w:val="000000" w:themeColor="text1"/>
        </w:rPr>
        <w:t>;</w:t>
      </w:r>
    </w:p>
    <w:p w14:paraId="08202EC4"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select the SSB signalled by PDCCH.</w:t>
      </w:r>
    </w:p>
    <w:p w14:paraId="55AEC59B"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else if the contention-free Random Access Resources associated with SSBs have been explicitly provided by RRC and at least one SSB with SS-RSRP above </w:t>
      </w:r>
      <w:r w:rsidRPr="00A15DCB">
        <w:rPr>
          <w:i/>
          <w:color w:val="000000" w:themeColor="text1"/>
        </w:rPr>
        <w:t>rsrp-ThresholdSSB</w:t>
      </w:r>
      <w:r w:rsidRPr="00A15DCB">
        <w:rPr>
          <w:color w:val="000000" w:themeColor="text1"/>
        </w:rPr>
        <w:t xml:space="preserve"> amongst the associated SSBs is available:</w:t>
      </w:r>
    </w:p>
    <w:p w14:paraId="2CDFB230"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 xml:space="preserve"> amongst the associated SSBs;</w:t>
      </w:r>
    </w:p>
    <w:p w14:paraId="1CC39DFA"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w:t>
      </w:r>
      <w:r w:rsidRPr="00A15DCB">
        <w:rPr>
          <w:i/>
          <w:color w:val="000000" w:themeColor="text1"/>
        </w:rPr>
        <w:t>ra-PreambleIndex</w:t>
      </w:r>
      <w:r w:rsidRPr="00A15DCB">
        <w:rPr>
          <w:color w:val="000000" w:themeColor="text1"/>
        </w:rPr>
        <w:t xml:space="preserve"> corresponding to the selected SSB.</w:t>
      </w:r>
    </w:p>
    <w:p w14:paraId="17903EB0"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else if the contention-free Random Access Resources associated with CSI-RSs have been explicitly provided by RRC and at least one CSI-RS with CSI-RSRP above </w:t>
      </w:r>
      <w:r w:rsidRPr="00A15DCB">
        <w:rPr>
          <w:i/>
          <w:color w:val="000000" w:themeColor="text1"/>
        </w:rPr>
        <w:t>rsrp-ThresholdCSI-RS</w:t>
      </w:r>
      <w:r w:rsidRPr="00A15DCB">
        <w:rPr>
          <w:color w:val="000000" w:themeColor="text1"/>
        </w:rPr>
        <w:t xml:space="preserve"> amongst the associated CSI-RSs is available:</w:t>
      </w:r>
    </w:p>
    <w:p w14:paraId="13C1A8A0"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 CSI-RS with CSI-RSRP above </w:t>
      </w:r>
      <w:r w:rsidRPr="00A15DCB">
        <w:rPr>
          <w:i/>
          <w:color w:val="000000" w:themeColor="text1"/>
        </w:rPr>
        <w:t>rsrp-ThresholdCSI-RS</w:t>
      </w:r>
      <w:r w:rsidRPr="00A15DCB">
        <w:rPr>
          <w:color w:val="000000" w:themeColor="text1"/>
        </w:rPr>
        <w:t xml:space="preserve"> amongst the associated CSI-RSs;</w:t>
      </w:r>
    </w:p>
    <w:p w14:paraId="076ECEEE"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w:t>
      </w:r>
      <w:r w:rsidRPr="00A15DCB">
        <w:rPr>
          <w:i/>
          <w:color w:val="000000" w:themeColor="text1"/>
        </w:rPr>
        <w:t>ra-PreambleIndex</w:t>
      </w:r>
      <w:r w:rsidRPr="00A15DCB">
        <w:rPr>
          <w:color w:val="000000" w:themeColor="text1"/>
        </w:rPr>
        <w:t xml:space="preserve"> corresponding to the selected CSI-RS.</w:t>
      </w:r>
    </w:p>
    <w:p w14:paraId="41053AE8"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else if the Random Access procedure was initiated for SI request (as specified in TS 38.331 [5]); and</w:t>
      </w:r>
    </w:p>
    <w:p w14:paraId="00B1A3D6"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if the Random Access Resources for SI request have been explicitly provided by RRC:</w:t>
      </w:r>
    </w:p>
    <w:p w14:paraId="39E6FC25" w14:textId="77777777" w:rsidR="009A2718" w:rsidRPr="00A15DCB" w:rsidRDefault="009A2718" w:rsidP="009A2718">
      <w:pPr>
        <w:pStyle w:val="B2"/>
        <w:rPr>
          <w:color w:val="000000" w:themeColor="text1"/>
        </w:rPr>
      </w:pPr>
      <w:r w:rsidRPr="00A15DCB">
        <w:rPr>
          <w:color w:val="000000" w:themeColor="text1"/>
        </w:rPr>
        <w:lastRenderedPageBreak/>
        <w:t>2&gt;</w:t>
      </w:r>
      <w:r w:rsidRPr="00A15DCB">
        <w:rPr>
          <w:color w:val="000000" w:themeColor="text1"/>
        </w:rPr>
        <w:tab/>
        <w:t xml:space="preserve">if at least one of the SSBs with SS-RSRP above </w:t>
      </w:r>
      <w:r w:rsidRPr="00A15DCB">
        <w:rPr>
          <w:i/>
          <w:color w:val="000000" w:themeColor="text1"/>
        </w:rPr>
        <w:t>rsrp-ThresholdSSB</w:t>
      </w:r>
      <w:r w:rsidRPr="00A15DCB">
        <w:rPr>
          <w:color w:val="000000" w:themeColor="text1"/>
        </w:rPr>
        <w:t xml:space="preserve"> is available:</w:t>
      </w:r>
    </w:p>
    <w:p w14:paraId="6D63E225"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w:t>
      </w:r>
    </w:p>
    <w:p w14:paraId="2BE78E6B"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else:</w:t>
      </w:r>
    </w:p>
    <w:p w14:paraId="6D4F64C7"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select any SSB.</w:t>
      </w:r>
    </w:p>
    <w:p w14:paraId="19DA1231"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 Random Access Preamble corresponding to the selected SSB, from the Random Access Preamble(s) determined according to </w:t>
      </w:r>
      <w:r w:rsidRPr="00A15DCB">
        <w:rPr>
          <w:i/>
          <w:color w:val="000000" w:themeColor="text1"/>
        </w:rPr>
        <w:t xml:space="preserve">ra-PreambleStartIndex </w:t>
      </w:r>
      <w:r w:rsidRPr="00A15DCB">
        <w:rPr>
          <w:color w:val="000000" w:themeColor="text1"/>
        </w:rPr>
        <w:t>as specified in TS 38.331 [5];</w:t>
      </w:r>
    </w:p>
    <w:p w14:paraId="5DF8AADB"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selected Random Access Preamble.</w:t>
      </w:r>
    </w:p>
    <w:p w14:paraId="27BF7139"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else (i.e. for the contention-based Random Access preamble selection):</w:t>
      </w:r>
    </w:p>
    <w:p w14:paraId="76674D21"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if at least one of the SSBs with SS-RSRP above </w:t>
      </w:r>
      <w:r w:rsidRPr="00A15DCB">
        <w:rPr>
          <w:i/>
          <w:color w:val="000000" w:themeColor="text1"/>
        </w:rPr>
        <w:t>rsrp-ThresholdSSB</w:t>
      </w:r>
      <w:r w:rsidRPr="00A15DCB">
        <w:rPr>
          <w:color w:val="000000" w:themeColor="text1"/>
        </w:rPr>
        <w:t xml:space="preserve"> is available:</w:t>
      </w:r>
    </w:p>
    <w:p w14:paraId="7406D861"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w:t>
      </w:r>
    </w:p>
    <w:p w14:paraId="45A808EF"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else:</w:t>
      </w:r>
    </w:p>
    <w:p w14:paraId="5A6B90DD"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select any SSB.</w:t>
      </w:r>
    </w:p>
    <w:p w14:paraId="6BA15888"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if the </w:t>
      </w:r>
      <w:r w:rsidRPr="00A15DCB">
        <w:rPr>
          <w:i/>
          <w:iCs/>
          <w:color w:val="000000" w:themeColor="text1"/>
          <w:lang w:eastAsia="ko-KR"/>
        </w:rPr>
        <w:t>RA_TYPE</w:t>
      </w:r>
      <w:r w:rsidRPr="00A15DCB">
        <w:rPr>
          <w:iCs/>
          <w:color w:val="000000" w:themeColor="text1"/>
          <w:lang w:eastAsia="ko-KR"/>
        </w:rPr>
        <w:t xml:space="preserve"> </w:t>
      </w:r>
      <w:r w:rsidRPr="00A15DCB">
        <w:rPr>
          <w:color w:val="000000" w:themeColor="text1"/>
          <w:lang w:eastAsia="ko-KR"/>
        </w:rPr>
        <w:t xml:space="preserve">is switched from </w:t>
      </w:r>
      <w:r w:rsidRPr="00A15DCB">
        <w:rPr>
          <w:i/>
          <w:iCs/>
          <w:color w:val="000000" w:themeColor="text1"/>
          <w:lang w:eastAsia="ko-KR"/>
        </w:rPr>
        <w:t>2-stepRA</w:t>
      </w:r>
      <w:r w:rsidRPr="00A15DCB">
        <w:rPr>
          <w:color w:val="000000" w:themeColor="text1"/>
          <w:lang w:eastAsia="ko-KR"/>
        </w:rPr>
        <w:t xml:space="preserve"> to </w:t>
      </w:r>
      <w:r w:rsidRPr="00A15DCB">
        <w:rPr>
          <w:i/>
          <w:iCs/>
          <w:color w:val="000000" w:themeColor="text1"/>
          <w:lang w:eastAsia="ko-KR"/>
        </w:rPr>
        <w:t>4-stepRA</w:t>
      </w:r>
      <w:r w:rsidRPr="00A15DCB">
        <w:rPr>
          <w:color w:val="000000" w:themeColor="text1"/>
          <w:lang w:eastAsia="ko-KR"/>
        </w:rPr>
        <w:t>:</w:t>
      </w:r>
    </w:p>
    <w:p w14:paraId="27CE48F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a Random Access Preambles group was selected during the current Random Access procedure:</w:t>
      </w:r>
    </w:p>
    <w:p w14:paraId="2FD26421"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select the same group of Random Access Preambles as was selected for the 2-step RA type.</w:t>
      </w:r>
    </w:p>
    <w:p w14:paraId="35582081"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10E3B887"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if Random Access Preambles group B is configured; and</w:t>
      </w:r>
    </w:p>
    <w:p w14:paraId="0B2AC759"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 xml:space="preserve">if the transport block size of the MSGA payload configured in the </w:t>
      </w:r>
      <w:r w:rsidRPr="00A15DCB">
        <w:rPr>
          <w:i/>
          <w:iCs/>
          <w:color w:val="000000" w:themeColor="text1"/>
          <w:lang w:eastAsia="ko-KR"/>
        </w:rPr>
        <w:t>rach-ConfigDedicated</w:t>
      </w:r>
      <w:r w:rsidRPr="00A15DCB">
        <w:rPr>
          <w:color w:val="000000" w:themeColor="text1"/>
          <w:lang w:eastAsia="ko-KR"/>
        </w:rPr>
        <w:t xml:space="preserve"> corresponds to the transport block size of the MSGA payload associated with Random Access Preambles group B:</w:t>
      </w:r>
    </w:p>
    <w:p w14:paraId="032E4C92"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B.</w:t>
      </w:r>
    </w:p>
    <w:p w14:paraId="223C2919"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else:</w:t>
      </w:r>
    </w:p>
    <w:p w14:paraId="7901766D"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A.</w:t>
      </w:r>
    </w:p>
    <w:p w14:paraId="48293C57"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 if Msg3 buffer is empty:</w:t>
      </w:r>
    </w:p>
    <w:p w14:paraId="70FCC279"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Random Access Preambles group B is configured:</w:t>
      </w:r>
    </w:p>
    <w:p w14:paraId="2BBD993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 xml:space="preserve">if the potential Msg3 size (UL data available for transmission plus MAC subheader(s) and, where required, MAC CEs) is greater than </w:t>
      </w:r>
      <w:r w:rsidRPr="00A15DCB">
        <w:rPr>
          <w:i/>
          <w:color w:val="000000" w:themeColor="text1"/>
          <w:lang w:eastAsia="ko-KR"/>
        </w:rPr>
        <w:t>ra-Msg3SizeGroupA</w:t>
      </w:r>
      <w:r w:rsidRPr="00A15DCB">
        <w:rPr>
          <w:color w:val="000000" w:themeColor="text1"/>
          <w:lang w:eastAsia="ko-KR"/>
        </w:rPr>
        <w:t xml:space="preserve"> and the pathloss is less than </w:t>
      </w:r>
      <w:r w:rsidRPr="00A15DCB">
        <w:rPr>
          <w:i/>
          <w:color w:val="000000" w:themeColor="text1"/>
          <w:lang w:eastAsia="ko-KR"/>
        </w:rPr>
        <w:t>PCMAX</w:t>
      </w:r>
      <w:r w:rsidRPr="00A15DCB">
        <w:rPr>
          <w:color w:val="000000" w:themeColor="text1"/>
          <w:lang w:eastAsia="ko-KR"/>
        </w:rPr>
        <w:t xml:space="preserve"> (of the Serving Cell performing the Random Access Procedure) – </w:t>
      </w:r>
      <w:r w:rsidRPr="00A15DCB">
        <w:rPr>
          <w:i/>
          <w:color w:val="000000" w:themeColor="text1"/>
          <w:lang w:eastAsia="ko-KR"/>
        </w:rPr>
        <w:t>preambleReceivedTargetPower</w:t>
      </w:r>
      <w:r w:rsidRPr="00A15DCB">
        <w:rPr>
          <w:color w:val="000000" w:themeColor="text1"/>
        </w:rPr>
        <w:t xml:space="preserve"> </w:t>
      </w:r>
      <w:r w:rsidRPr="00A15DCB">
        <w:rPr>
          <w:color w:val="000000" w:themeColor="text1"/>
          <w:lang w:eastAsia="ko-KR"/>
        </w:rPr>
        <w:t>–</w:t>
      </w:r>
      <w:r w:rsidRPr="00A15DCB">
        <w:rPr>
          <w:color w:val="000000" w:themeColor="text1"/>
        </w:rPr>
        <w:t xml:space="preserve"> </w:t>
      </w:r>
      <w:r w:rsidRPr="00A15DCB">
        <w:rPr>
          <w:i/>
          <w:color w:val="000000" w:themeColor="text1"/>
          <w:lang w:eastAsia="ko-KR"/>
        </w:rPr>
        <w:t>msg3-DeltaPreamble</w:t>
      </w:r>
      <w:r w:rsidRPr="00A15DCB">
        <w:rPr>
          <w:color w:val="000000" w:themeColor="text1"/>
        </w:rPr>
        <w:t xml:space="preserve"> </w:t>
      </w:r>
      <w:r w:rsidRPr="00A15DCB">
        <w:rPr>
          <w:color w:val="000000" w:themeColor="text1"/>
          <w:lang w:eastAsia="ko-KR"/>
        </w:rPr>
        <w:t>–</w:t>
      </w:r>
      <w:r w:rsidRPr="00A15DCB">
        <w:rPr>
          <w:color w:val="000000" w:themeColor="text1"/>
        </w:rPr>
        <w:t xml:space="preserve"> </w:t>
      </w:r>
      <w:r w:rsidRPr="00A15DCB">
        <w:rPr>
          <w:i/>
          <w:color w:val="000000" w:themeColor="text1"/>
          <w:lang w:eastAsia="ko-KR"/>
        </w:rPr>
        <w:t>messagePowerOffsetGroupB</w:t>
      </w:r>
      <w:r w:rsidRPr="00A15DCB">
        <w:rPr>
          <w:color w:val="000000" w:themeColor="text1"/>
          <w:lang w:eastAsia="ko-KR"/>
        </w:rPr>
        <w:t>; or</w:t>
      </w:r>
    </w:p>
    <w:p w14:paraId="23AC879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 xml:space="preserve">if the Random Access procedure was initiated for the CCCH logical channel and the CCCH SDU size plus MAC subheader is greater than </w:t>
      </w:r>
      <w:r w:rsidRPr="00A15DCB">
        <w:rPr>
          <w:i/>
          <w:color w:val="000000" w:themeColor="text1"/>
          <w:lang w:eastAsia="ko-KR"/>
        </w:rPr>
        <w:t>ra-Msg3SizeGroupA</w:t>
      </w:r>
      <w:r w:rsidRPr="00A15DCB">
        <w:rPr>
          <w:color w:val="000000" w:themeColor="text1"/>
          <w:lang w:eastAsia="ko-KR"/>
        </w:rPr>
        <w:t>:</w:t>
      </w:r>
    </w:p>
    <w:p w14:paraId="2CDB4C55"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B.</w:t>
      </w:r>
    </w:p>
    <w:p w14:paraId="740C187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else:</w:t>
      </w:r>
    </w:p>
    <w:p w14:paraId="0F147BC8"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A.</w:t>
      </w:r>
    </w:p>
    <w:p w14:paraId="1FDD719D"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0D5C523B"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select the Random Access Preambles group A.</w:t>
      </w:r>
    </w:p>
    <w:p w14:paraId="29CB4BC5"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 (i.e. Msg3 is being retransmitted):</w:t>
      </w:r>
    </w:p>
    <w:p w14:paraId="77269017"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select the same group of Random Access Preambles as was used for the Random Access Preamble transmission attempt corresponding to the first transmission of Msg3.</w:t>
      </w:r>
    </w:p>
    <w:p w14:paraId="1D72C628" w14:textId="77777777" w:rsidR="009A2718" w:rsidRPr="00A15DCB" w:rsidRDefault="009A2718" w:rsidP="009A2718">
      <w:pPr>
        <w:pStyle w:val="B2"/>
        <w:rPr>
          <w:color w:val="000000" w:themeColor="text1"/>
          <w:lang w:eastAsia="ko-KR"/>
        </w:rPr>
      </w:pPr>
      <w:r w:rsidRPr="00A15DCB">
        <w:rPr>
          <w:color w:val="000000" w:themeColor="text1"/>
          <w:lang w:eastAsia="ko-KR"/>
        </w:rPr>
        <w:lastRenderedPageBreak/>
        <w:t>2&gt;</w:t>
      </w:r>
      <w:r w:rsidRPr="00A15DCB">
        <w:rPr>
          <w:color w:val="000000" w:themeColor="text1"/>
          <w:lang w:eastAsia="ko-KR"/>
        </w:rPr>
        <w:tab/>
        <w:t>select a Random Access Preamble randomly with equal probability from the Random Access Preambles associated with the selected SSB and the selected Random Access Preambles group;</w:t>
      </w:r>
    </w:p>
    <w:p w14:paraId="5728B37D"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set the </w:t>
      </w:r>
      <w:r w:rsidRPr="00A15DCB">
        <w:rPr>
          <w:i/>
          <w:color w:val="000000" w:themeColor="text1"/>
          <w:lang w:eastAsia="ko-KR"/>
        </w:rPr>
        <w:t>PREAMBLE_INDEX</w:t>
      </w:r>
      <w:r w:rsidRPr="00A15DCB">
        <w:rPr>
          <w:color w:val="000000" w:themeColor="text1"/>
          <w:lang w:eastAsia="ko-KR"/>
        </w:rPr>
        <w:t xml:space="preserve"> to the selected Random Access Preamble.</w:t>
      </w:r>
    </w:p>
    <w:p w14:paraId="4F7A9CC6"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Random Access procedure was initiated for SI request (as specified in TS 38.331 [5]); and</w:t>
      </w:r>
    </w:p>
    <w:p w14:paraId="2DDD3405"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 xml:space="preserve">if </w:t>
      </w:r>
      <w:r w:rsidRPr="00A15DCB">
        <w:rPr>
          <w:i/>
          <w:color w:val="000000" w:themeColor="text1"/>
        </w:rPr>
        <w:t>ra-AssociationPeriodIndex</w:t>
      </w:r>
      <w:r w:rsidRPr="00A15DCB">
        <w:rPr>
          <w:color w:val="000000" w:themeColor="text1"/>
        </w:rPr>
        <w:t xml:space="preserve"> and </w:t>
      </w:r>
      <w:r w:rsidRPr="00A15DCB">
        <w:rPr>
          <w:i/>
          <w:color w:val="000000" w:themeColor="text1"/>
        </w:rPr>
        <w:t>si-RequestPeriod</w:t>
      </w:r>
      <w:r w:rsidRPr="00A15DCB">
        <w:rPr>
          <w:color w:val="000000" w:themeColor="text1"/>
        </w:rPr>
        <w:t xml:space="preserve"> are configured:</w:t>
      </w:r>
    </w:p>
    <w:p w14:paraId="1A21605C"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determine the next available PRACH occasion from the PRACH occasions corresponding to the selected SSB in the association period given by </w:t>
      </w:r>
      <w:r w:rsidRPr="00A15DCB">
        <w:rPr>
          <w:i/>
          <w:color w:val="000000" w:themeColor="text1"/>
        </w:rPr>
        <w:t>ra-AssociationPeriodIndex</w:t>
      </w:r>
      <w:r w:rsidRPr="00A15DCB">
        <w:rPr>
          <w:color w:val="000000" w:themeColor="text1"/>
        </w:rPr>
        <w:t xml:space="preserve"> in the </w:t>
      </w:r>
      <w:r w:rsidRPr="00A15DCB">
        <w:rPr>
          <w:i/>
          <w:color w:val="000000" w:themeColor="text1"/>
        </w:rPr>
        <w:t>si-RequestPeriod</w:t>
      </w:r>
      <w:r w:rsidRPr="00A15DCB">
        <w:rPr>
          <w:rFonts w:ascii="Arial" w:hAnsi="Arial"/>
          <w:b/>
          <w:color w:val="000000" w:themeColor="text1"/>
          <w:sz w:val="18"/>
          <w:szCs w:val="22"/>
        </w:rPr>
        <w:t xml:space="preserve"> </w:t>
      </w:r>
      <w:r w:rsidRPr="00A15DCB">
        <w:rPr>
          <w:color w:val="000000" w:themeColor="text1"/>
          <w:lang w:eastAsia="ko-KR"/>
        </w:rPr>
        <w:t xml:space="preserve">permitted by the restrictions given by the </w:t>
      </w:r>
      <w:r w:rsidRPr="00A15DCB">
        <w:rPr>
          <w:i/>
          <w:color w:val="000000" w:themeColor="text1"/>
          <w:lang w:eastAsia="ko-KR"/>
        </w:rPr>
        <w:t>ra-ssb-OccasionMaskIndex</w:t>
      </w:r>
      <w:r w:rsidRPr="00A15DCB">
        <w:rPr>
          <w:color w:val="000000" w:themeColor="text1"/>
          <w:lang w:eastAsia="ko-KR"/>
        </w:rPr>
        <w:t xml:space="preserve"> if configured (the MAC entity shall select a PRACH occasion randomly with equal probability amongst the consecutive PRACH occasions</w:t>
      </w:r>
      <w:r w:rsidRPr="00A15DCB">
        <w:rPr>
          <w:color w:val="000000" w:themeColor="text1"/>
        </w:rPr>
        <w:t xml:space="preserve"> </w:t>
      </w:r>
      <w:r w:rsidRPr="00A15DCB">
        <w:rPr>
          <w:color w:val="000000" w:themeColor="text1"/>
          <w:lang w:eastAsia="ko-KR"/>
        </w:rPr>
        <w:t>according to clause 8.1 of TS 38.213 [6] corresponding to the selected SSB).</w:t>
      </w:r>
    </w:p>
    <w:p w14:paraId="0D7A7A46"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 if an SSB is selected above:</w:t>
      </w:r>
    </w:p>
    <w:p w14:paraId="2EB18288"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determine the next available PRACH occasion from the PRACH occasions corresponding to the selected SSB permitted by the restrictions given by the </w:t>
      </w:r>
      <w:r w:rsidRPr="00A15DCB">
        <w:rPr>
          <w:i/>
          <w:color w:val="000000" w:themeColor="text1"/>
          <w:lang w:eastAsia="ko-KR"/>
        </w:rPr>
        <w:t>ra-ssb-OccasionMaskIndex</w:t>
      </w:r>
      <w:r w:rsidRPr="00A15DCB">
        <w:rPr>
          <w:color w:val="000000" w:themeColor="text1"/>
          <w:lang w:eastAsia="ko-KR"/>
        </w:rPr>
        <w:t xml:space="preserve"> if configured, or </w:t>
      </w:r>
      <w:r w:rsidRPr="00A15DCB">
        <w:rPr>
          <w:i/>
          <w:color w:val="000000" w:themeColor="text1"/>
          <w:szCs w:val="22"/>
          <w:lang w:eastAsia="sv-SE"/>
        </w:rPr>
        <w:t>ssb-SharedRO-MaskIndex</w:t>
      </w:r>
      <w:r w:rsidRPr="00A15DCB">
        <w:rPr>
          <w:color w:val="000000" w:themeColor="text1"/>
          <w:lang w:eastAsia="ko-KR"/>
        </w:rPr>
        <w:t xml:space="preserve"> if configured, or indicated by PDCCH (the MAC entity shall select a PRACH occasion randomly with equal probability amongst the consecutive PRACH occasions according to clause 8.1 of TS 38.213 [6] regardless the FR2 UL gap, corresponding to the selected SSB; the MAC entity may take into account the possible occurrence of measurement gaps and MUSIM gaps when determining the next available PRACH occasion corresponding to the selected SSB).</w:t>
      </w:r>
    </w:p>
    <w:p w14:paraId="6AE97099"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 if a CSI-RS is selected above:</w:t>
      </w:r>
    </w:p>
    <w:p w14:paraId="18918B94"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there is no contention-free Random Access Resource associated with the selected CSI-RS:</w:t>
      </w:r>
    </w:p>
    <w:p w14:paraId="22A4791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determine the next available PRACH occasion from the PRACH occasions, permitted by the restrictions given by the </w:t>
      </w:r>
      <w:r w:rsidRPr="00A15DCB">
        <w:rPr>
          <w:i/>
          <w:color w:val="000000" w:themeColor="text1"/>
          <w:lang w:eastAsia="ko-KR"/>
        </w:rPr>
        <w:t>ra-ssb-OccasionMaskIndex</w:t>
      </w:r>
      <w:r w:rsidRPr="00A15DCB">
        <w:rPr>
          <w:color w:val="000000" w:themeColor="text1"/>
          <w:lang w:eastAsia="ko-KR"/>
        </w:rPr>
        <w:t xml:space="preserve"> if configured, corresponding to the SSB in </w:t>
      </w:r>
      <w:r w:rsidRPr="00A15DCB">
        <w:rPr>
          <w:i/>
          <w:color w:val="000000" w:themeColor="text1"/>
          <w:lang w:eastAsia="ko-KR"/>
        </w:rPr>
        <w:t>candidateBeamRSList</w:t>
      </w:r>
      <w:r w:rsidRPr="00A15DCB">
        <w:rPr>
          <w:color w:val="000000" w:themeColor="text1"/>
          <w:lang w:eastAsia="ko-KR"/>
        </w:rPr>
        <w:t xml:space="preserve"> which is quasi-colocated with the selected CSI-RS as specified in TS 38.214 [7] (the MAC entity shall select a PRACH occasion randomly with equal probability amongst the consecutive PRACH occasions according to clause 8.1 of TS 38.213 [6] regardless the FR2 UL gap, corresponding to the SSB which is quasi-colocated with the selected CSI-RS; the MAC entity may take into account the possible occurrence of measurement gaps and MUSIM gaps when determining the next available PRACH occasion corresponding to the SSB which is quasi-colocated with the selected CSI-RS).</w:t>
      </w:r>
    </w:p>
    <w:p w14:paraId="1AC75143"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6B853740"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determine the next available PRACH occasion from the PRACH occasions in </w:t>
      </w:r>
      <w:r w:rsidRPr="00A15DCB">
        <w:rPr>
          <w:i/>
          <w:color w:val="000000" w:themeColor="text1"/>
          <w:lang w:eastAsia="ko-KR"/>
        </w:rPr>
        <w:t>ra-OccasionList</w:t>
      </w:r>
      <w:r w:rsidRPr="00A15DCB">
        <w:rPr>
          <w:color w:val="000000" w:themeColor="text1"/>
          <w:lang w:eastAsia="ko-KR"/>
        </w:rPr>
        <w:t xml:space="preserve"> corresponding to the selected CSI-RS (the MAC entity shall select a PRACH occasion randomly with equal probability amongst the PRACH occasions occurring simultaneously but on different subcarriers regardless the FR2 UL gap, corresponding to the selected CSI-RS; the MAC entity may take into account the possible occurrence of measurement gaps and MUSIM gaps when determining the next available PRACH occasion corresponding to the selected CSI-RS).</w:t>
      </w:r>
    </w:p>
    <w:p w14:paraId="70A59020"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perform the Random Access Preamble transmission procedure (see clause 5.1.3).</w:t>
      </w:r>
    </w:p>
    <w:p w14:paraId="1A9721D3" w14:textId="77777777" w:rsidR="009A2718" w:rsidRPr="00A15DCB" w:rsidRDefault="009A2718" w:rsidP="009A2718">
      <w:pPr>
        <w:pStyle w:val="NO"/>
        <w:rPr>
          <w:color w:val="000000" w:themeColor="text1"/>
          <w:lang w:eastAsia="ko-KR"/>
        </w:rPr>
      </w:pPr>
      <w:r w:rsidRPr="00A15DCB">
        <w:rPr>
          <w:color w:val="000000" w:themeColor="text1"/>
          <w:lang w:eastAsia="ko-KR"/>
        </w:rPr>
        <w:t>NOTE 1:</w:t>
      </w:r>
      <w:r w:rsidRPr="00A15DCB">
        <w:rPr>
          <w:color w:val="000000" w:themeColor="text1"/>
          <w:lang w:eastAsia="ko-KR"/>
        </w:rPr>
        <w:tab/>
        <w:t xml:space="preserve">When the UE determines if there is an SSB with SS-RSRP above </w:t>
      </w:r>
      <w:r w:rsidRPr="00A15DCB">
        <w:rPr>
          <w:i/>
          <w:color w:val="000000" w:themeColor="text1"/>
          <w:lang w:eastAsia="ko-KR"/>
        </w:rPr>
        <w:t>rsrp-ThresholdSSB</w:t>
      </w:r>
      <w:r w:rsidRPr="00A15DCB">
        <w:rPr>
          <w:color w:val="000000" w:themeColor="text1"/>
          <w:lang w:eastAsia="ko-KR"/>
        </w:rPr>
        <w:t xml:space="preserve"> or a CSI-RS with CSI-RSRP above </w:t>
      </w:r>
      <w:r w:rsidRPr="00A15DCB">
        <w:rPr>
          <w:i/>
          <w:color w:val="000000" w:themeColor="text1"/>
          <w:lang w:eastAsia="ko-KR"/>
        </w:rPr>
        <w:t>rsrp-ThresholdCSI-RS</w:t>
      </w:r>
      <w:r w:rsidRPr="00A15DCB">
        <w:rPr>
          <w:color w:val="000000" w:themeColor="text1"/>
          <w:lang w:eastAsia="ko-KR"/>
        </w:rPr>
        <w:t>, the UE uses the latest unfiltered L1-RSRP measurement.</w:t>
      </w:r>
    </w:p>
    <w:p w14:paraId="32F95B6B" w14:textId="77777777" w:rsidR="009A2718" w:rsidRPr="00A15DCB" w:rsidRDefault="009A2718" w:rsidP="009A2718">
      <w:pPr>
        <w:pStyle w:val="NO"/>
        <w:rPr>
          <w:color w:val="000000" w:themeColor="text1"/>
          <w:lang w:eastAsia="ko-KR"/>
        </w:rPr>
      </w:pPr>
      <w:r w:rsidRPr="00A15DCB">
        <w:rPr>
          <w:color w:val="000000" w:themeColor="text1"/>
          <w:lang w:eastAsia="ko-KR"/>
        </w:rPr>
        <w:t>NOTE 2:</w:t>
      </w:r>
      <w:r w:rsidRPr="00A15DCB">
        <w:rPr>
          <w:color w:val="000000" w:themeColor="text1"/>
          <w:lang w:eastAsia="ko-KR"/>
        </w:rPr>
        <w:tab/>
        <w:t>Void.</w:t>
      </w:r>
    </w:p>
    <w:p w14:paraId="2334E174" w14:textId="77777777" w:rsidR="009A2718" w:rsidRPr="00A15DCB" w:rsidRDefault="009A2718" w:rsidP="009A2718">
      <w:pPr>
        <w:pStyle w:val="NO"/>
        <w:rPr>
          <w:rFonts w:ascii="Tms Rmn" w:eastAsia="MS Mincho" w:hAnsi="Tms Rmn"/>
          <w:color w:val="000000" w:themeColor="text1"/>
        </w:rPr>
      </w:pPr>
      <w:r w:rsidRPr="00A15DCB">
        <w:rPr>
          <w:rFonts w:ascii="Tms Rmn" w:eastAsia="MS Mincho" w:hAnsi="Tms Rmn"/>
          <w:color w:val="000000" w:themeColor="text1"/>
        </w:rPr>
        <w:t>NOTE 3</w:t>
      </w:r>
      <w:r w:rsidRPr="00A15DCB">
        <w:rPr>
          <w:color w:val="000000" w:themeColor="text1"/>
          <w:lang w:eastAsia="ko-KR"/>
        </w:rPr>
        <w:t>:</w:t>
      </w:r>
      <w:r w:rsidRPr="00A15DCB">
        <w:rPr>
          <w:color w:val="000000" w:themeColor="text1"/>
          <w:lang w:eastAsia="ko-KR"/>
        </w:rPr>
        <w:tab/>
      </w:r>
      <w:r w:rsidRPr="00A15DCB">
        <w:rPr>
          <w:rFonts w:ascii="Tms Rmn" w:eastAsia="MS Mincho" w:hAnsi="Tms Rmn"/>
          <w:color w:val="000000" w:themeColor="text1"/>
        </w:rPr>
        <w:t xml:space="preserve">If a RedCap UE in RRC_IDLE or RRC_INACTIVE mode is configured with a BWP indicated by </w:t>
      </w:r>
      <w:r w:rsidRPr="00A15DCB">
        <w:rPr>
          <w:rFonts w:ascii="Tms Rmn" w:eastAsia="MS Mincho" w:hAnsi="Tms Rmn"/>
          <w:i/>
          <w:iCs/>
          <w:color w:val="000000" w:themeColor="text1"/>
        </w:rPr>
        <w:t>initialDownlinkBWP-RedCap</w:t>
      </w:r>
      <w:r w:rsidRPr="00A15DCB">
        <w:rPr>
          <w:rFonts w:ascii="Tms Rmn" w:eastAsia="MS Mincho" w:hAnsi="Tms Rmn"/>
          <w:color w:val="000000" w:themeColor="text1"/>
        </w:rPr>
        <w:t xml:space="preserve"> which is not associated with any SSB, SS-RSRP measurement is performed based on the SSB associated with the BWP indicated by </w:t>
      </w:r>
      <w:r w:rsidRPr="00A15DCB">
        <w:rPr>
          <w:rFonts w:ascii="Tms Rmn" w:eastAsia="MS Mincho" w:hAnsi="Tms Rmn"/>
          <w:i/>
          <w:iCs/>
          <w:color w:val="000000" w:themeColor="text1"/>
        </w:rPr>
        <w:t>initialDownlinkBWP</w:t>
      </w:r>
      <w:r w:rsidRPr="00A15DCB">
        <w:rPr>
          <w:rFonts w:ascii="Tms Rmn" w:eastAsia="MS Mincho" w:hAnsi="Tms Rmn"/>
          <w:color w:val="000000" w:themeColor="text1"/>
        </w:rPr>
        <w:t>.</w:t>
      </w:r>
      <w:r w:rsidRPr="00A15DCB">
        <w:rPr>
          <w:rFonts w:ascii="Tms Rmn" w:eastAsia="MS Mincho" w:hAnsi="Tms Rmn"/>
          <w:color w:val="000000" w:themeColor="text1"/>
          <w:lang w:eastAsia="zh-CN"/>
        </w:rPr>
        <w:t xml:space="preserve"> If a RedCap UE in RRC_INACTIVE mode is configured with SDT and with a BWP indicated by </w:t>
      </w:r>
      <w:r w:rsidRPr="00A15DCB">
        <w:rPr>
          <w:rFonts w:ascii="Tms Rmn" w:eastAsia="MS Mincho" w:hAnsi="Tms Rmn"/>
          <w:i/>
          <w:color w:val="000000" w:themeColor="text1"/>
          <w:lang w:eastAsia="zh-CN"/>
        </w:rPr>
        <w:t>initialDownlinkBWP-RedCap</w:t>
      </w:r>
      <w:r w:rsidRPr="00A15DCB">
        <w:rPr>
          <w:rFonts w:ascii="Tms Rmn" w:eastAsia="MS Mincho" w:hAnsi="Tms Rmn"/>
          <w:color w:val="000000" w:themeColor="text1"/>
          <w:lang w:eastAsia="zh-CN"/>
        </w:rPr>
        <w:t xml:space="preserve"> which is associated with NCD-SSB, SS-RSRP measurement can also be performed based on this NCD-SSB during SDT.</w:t>
      </w:r>
    </w:p>
    <w:p w14:paraId="3EB9E0DA" w14:textId="77777777" w:rsidR="009A2718" w:rsidRPr="00A15DCB" w:rsidRDefault="009A2718" w:rsidP="009A2718">
      <w:pPr>
        <w:pStyle w:val="NO"/>
        <w:rPr>
          <w:color w:val="000000" w:themeColor="text1"/>
        </w:rPr>
      </w:pPr>
      <w:r w:rsidRPr="00A15DCB">
        <w:rPr>
          <w:rFonts w:ascii="Tms Rmn" w:eastAsia="MS Mincho" w:hAnsi="Tms Rmn"/>
          <w:color w:val="000000" w:themeColor="text1"/>
        </w:rPr>
        <w:t>NOTE 4:</w:t>
      </w:r>
      <w:r w:rsidRPr="00A15DCB">
        <w:rPr>
          <w:rFonts w:ascii="Tms Rmn" w:eastAsia="MS Mincho" w:hAnsi="Tms Rmn"/>
          <w:color w:val="000000" w:themeColor="text1"/>
        </w:rPr>
        <w:tab/>
        <w:t xml:space="preserve">If a RedCap UE in RRC_IDLE or RRC_INACTIVE mode is configured with a BWP indicated by </w:t>
      </w:r>
      <w:r w:rsidRPr="00A15DCB">
        <w:rPr>
          <w:rFonts w:ascii="Tms Rmn" w:eastAsia="MS Mincho" w:hAnsi="Tms Rmn"/>
          <w:i/>
          <w:iCs/>
          <w:color w:val="000000" w:themeColor="text1"/>
        </w:rPr>
        <w:t>initialDownlinkBWP-RedCap</w:t>
      </w:r>
      <w:r w:rsidRPr="00A15DCB">
        <w:rPr>
          <w:rFonts w:ascii="Tms Rmn" w:eastAsia="MS Mincho" w:hAnsi="Tms Rmn"/>
          <w:color w:val="000000" w:themeColor="text1"/>
        </w:rPr>
        <w:t xml:space="preserve"> which is not associated with any SSB for RACH, it is up to the UE implementation to perform a new RSRP measurements before Msg1/MsgA retransmission.</w:t>
      </w:r>
    </w:p>
    <w:p w14:paraId="7BF3F07F" w14:textId="77777777" w:rsidR="009A2718" w:rsidRPr="00A15DCB" w:rsidRDefault="009A2718" w:rsidP="009A2718">
      <w:pPr>
        <w:rPr>
          <w:color w:val="000000" w:themeColor="text1"/>
        </w:rPr>
      </w:pPr>
      <w:r w:rsidRPr="00A15DCB">
        <w:rPr>
          <w:color w:val="000000" w:themeColor="text1"/>
        </w:rPr>
        <w:lastRenderedPageBreak/>
        <w:t>[TS 38.321, clause 5.1.4]</w:t>
      </w:r>
    </w:p>
    <w:p w14:paraId="585E2827" w14:textId="77777777" w:rsidR="009A2718" w:rsidRPr="00A15DCB" w:rsidRDefault="009A2718" w:rsidP="009A2718">
      <w:pPr>
        <w:rPr>
          <w:color w:val="000000" w:themeColor="text1"/>
        </w:rPr>
      </w:pPr>
      <w:r w:rsidRPr="00A15DCB">
        <w:rPr>
          <w:color w:val="000000" w:themeColor="text1"/>
        </w:rPr>
        <w:t>Once the Random Access Preamble is transmitted and regardless of the possible occurrence of a measurement gap, the MAC entity shall:</w:t>
      </w:r>
    </w:p>
    <w:p w14:paraId="2F374F4A"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contention-free Random Access Preamble for beam failure recovery request was transmitted by the MAC entity:</w:t>
      </w:r>
    </w:p>
    <w:p w14:paraId="77E98BAB"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contention-free Random Access Preamble for beam failure recovery request was transmitted on a non-terrestrial network:</w:t>
      </w:r>
    </w:p>
    <w:p w14:paraId="55A00B64"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iCs/>
          <w:color w:val="000000" w:themeColor="text1"/>
          <w:lang w:eastAsia="ko-KR"/>
        </w:rPr>
        <w:t>ra-ResponseWindow</w:t>
      </w:r>
      <w:r w:rsidRPr="00A15DCB">
        <w:rPr>
          <w:color w:val="000000" w:themeColor="text1"/>
          <w:lang w:eastAsia="ko-KR"/>
        </w:rPr>
        <w:t xml:space="preserve"> configured in </w:t>
      </w:r>
      <w:r w:rsidRPr="00A15DCB">
        <w:rPr>
          <w:i/>
          <w:iCs/>
          <w:color w:val="000000" w:themeColor="text1"/>
          <w:lang w:eastAsia="ko-KR"/>
        </w:rPr>
        <w:t>BeamFailureRecoveryConfig</w:t>
      </w:r>
      <w:r w:rsidRPr="00A15DCB">
        <w:rPr>
          <w:color w:val="000000" w:themeColor="text1"/>
          <w:lang w:eastAsia="ko-KR"/>
        </w:rPr>
        <w:t xml:space="preserve"> at the PDCCH occasion as specified in TS 38.213 [6].</w:t>
      </w:r>
    </w:p>
    <w:p w14:paraId="77E1E74C"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307344F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BeamFailureRecoveryConfig</w:t>
      </w:r>
      <w:r w:rsidRPr="00A15DCB">
        <w:rPr>
          <w:color w:val="000000" w:themeColor="text1"/>
          <w:lang w:eastAsia="ko-KR"/>
        </w:rPr>
        <w:t xml:space="preserve"> at the first PDCCH occasion as specified in TS 38.213 [6] from the end of the Random Access Preamble transmission.</w:t>
      </w:r>
    </w:p>
    <w:p w14:paraId="512AC42D"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monitor for a PDCCH transmission on the search space indicated by </w:t>
      </w:r>
      <w:r w:rsidRPr="00A15DCB">
        <w:rPr>
          <w:i/>
          <w:color w:val="000000" w:themeColor="text1"/>
          <w:lang w:eastAsia="ko-KR"/>
        </w:rPr>
        <w:t>recoverySearchSpaceId</w:t>
      </w:r>
      <w:r w:rsidRPr="00A15DCB">
        <w:rPr>
          <w:color w:val="000000" w:themeColor="text1"/>
          <w:lang w:eastAsia="ko-KR"/>
        </w:rPr>
        <w:t xml:space="preserve"> of the SpCell identified by the C-RNTI while </w:t>
      </w:r>
      <w:r w:rsidRPr="00A15DCB">
        <w:rPr>
          <w:i/>
          <w:color w:val="000000" w:themeColor="text1"/>
          <w:lang w:eastAsia="ko-KR"/>
        </w:rPr>
        <w:t>ra-ResponseWindow</w:t>
      </w:r>
      <w:r w:rsidRPr="00A15DCB">
        <w:rPr>
          <w:color w:val="000000" w:themeColor="text1"/>
          <w:lang w:eastAsia="ko-KR"/>
        </w:rPr>
        <w:t xml:space="preserve"> is running.</w:t>
      </w:r>
    </w:p>
    <w:p w14:paraId="70B4CE82"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w:t>
      </w:r>
    </w:p>
    <w:p w14:paraId="63633B19"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Preamble was transmitted on a non-terrestrial network:</w:t>
      </w:r>
    </w:p>
    <w:p w14:paraId="70DF213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iCs/>
          <w:color w:val="000000" w:themeColor="text1"/>
          <w:lang w:eastAsia="ko-KR"/>
        </w:rPr>
        <w:t>ra-ResponseWindow</w:t>
      </w:r>
      <w:r w:rsidRPr="00A15DCB">
        <w:rPr>
          <w:color w:val="000000" w:themeColor="text1"/>
          <w:lang w:eastAsia="ko-KR"/>
        </w:rPr>
        <w:t xml:space="preserve"> configured in </w:t>
      </w:r>
      <w:r w:rsidRPr="00A15DCB">
        <w:rPr>
          <w:i/>
          <w:iCs/>
          <w:color w:val="000000" w:themeColor="text1"/>
          <w:lang w:eastAsia="ko-KR"/>
        </w:rPr>
        <w:t>RACH-ConfigCommon</w:t>
      </w:r>
      <w:r w:rsidRPr="00A15DCB">
        <w:rPr>
          <w:color w:val="000000" w:themeColor="text1"/>
          <w:lang w:eastAsia="ko-KR"/>
        </w:rPr>
        <w:t xml:space="preserve"> at the PDCCH occasion as specified in TS 38.213 [6].</w:t>
      </w:r>
    </w:p>
    <w:p w14:paraId="3B0B4EB2"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3BD6D037"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RACH-ConfigCommon</w:t>
      </w:r>
      <w:r w:rsidRPr="00A15DCB">
        <w:rPr>
          <w:color w:val="000000" w:themeColor="text1"/>
          <w:lang w:eastAsia="ko-KR"/>
        </w:rPr>
        <w:t xml:space="preserve"> at the first PDCCH occasion as specified in TS 38.213 [6] from the end of the Random Access Preamble transmission.</w:t>
      </w:r>
    </w:p>
    <w:p w14:paraId="3AFEA7BF"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monitor the PDCCH of the SpCell for Random Access Response(s) identified by the RA-RNTI while the </w:t>
      </w:r>
      <w:r w:rsidRPr="00A15DCB">
        <w:rPr>
          <w:i/>
          <w:color w:val="000000" w:themeColor="text1"/>
          <w:lang w:eastAsia="ko-KR"/>
        </w:rPr>
        <w:t>ra-ResponseWindow</w:t>
      </w:r>
      <w:r w:rsidRPr="00A15DCB">
        <w:rPr>
          <w:color w:val="000000" w:themeColor="text1"/>
          <w:lang w:eastAsia="ko-KR"/>
        </w:rPr>
        <w:t xml:space="preserve"> is running.</w:t>
      </w:r>
    </w:p>
    <w:p w14:paraId="56761517"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 xml:space="preserve">if notification of a reception of a PDCCH transmission on the search space indicated by </w:t>
      </w:r>
      <w:r w:rsidRPr="00A15DCB">
        <w:rPr>
          <w:i/>
          <w:color w:val="000000" w:themeColor="text1"/>
          <w:lang w:eastAsia="ko-KR"/>
        </w:rPr>
        <w:t>recoverySearchSpaceId</w:t>
      </w:r>
      <w:r w:rsidRPr="00A15DCB">
        <w:rPr>
          <w:color w:val="000000" w:themeColor="text1"/>
          <w:lang w:eastAsia="ko-KR"/>
        </w:rPr>
        <w:t xml:space="preserve"> is received from lower layers on the Serving Cell where the preamble was transmitted; and</w:t>
      </w:r>
    </w:p>
    <w:p w14:paraId="0B13F0DF"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PDCCH transmission is addressed to the C-RNTI; and</w:t>
      </w:r>
    </w:p>
    <w:p w14:paraId="170C4280"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contention-free Random Access Preamble for beam failure recovery request was transmitted by the MAC entity:</w:t>
      </w:r>
    </w:p>
    <w:p w14:paraId="4C5FF7C6"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consider the Random Access procedure successfully completed.</w:t>
      </w:r>
    </w:p>
    <w:p w14:paraId="18B14784"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 if a valid (as specified in TS 38.213 [6]) downlink assignment has been received on the PDCCH for the RA-RNTI and the received TB is successfully decoded:</w:t>
      </w:r>
    </w:p>
    <w:p w14:paraId="64114B99"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Response contains a MAC subPDU with Backoff Indicator:</w:t>
      </w:r>
    </w:p>
    <w:p w14:paraId="068E12B7"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set the </w:t>
      </w:r>
      <w:r w:rsidRPr="00A15DCB">
        <w:rPr>
          <w:i/>
          <w:color w:val="000000" w:themeColor="text1"/>
          <w:lang w:eastAsia="ko-KR"/>
        </w:rPr>
        <w:t>PREAMBLE_BACKOFF</w:t>
      </w:r>
      <w:r w:rsidRPr="00A15DCB">
        <w:rPr>
          <w:color w:val="000000" w:themeColor="text1"/>
          <w:lang w:eastAsia="ko-KR"/>
        </w:rPr>
        <w:t xml:space="preserve"> to value of the BI field of the MAC subPDU using Table 7.2-1, multiplied with </w:t>
      </w:r>
      <w:r w:rsidRPr="00A15DCB">
        <w:rPr>
          <w:i/>
          <w:color w:val="000000" w:themeColor="text1"/>
          <w:lang w:eastAsia="ko-KR"/>
        </w:rPr>
        <w:t>SCALING_FACTOR_BI</w:t>
      </w:r>
      <w:r w:rsidRPr="00A15DCB">
        <w:rPr>
          <w:color w:val="000000" w:themeColor="text1"/>
          <w:lang w:eastAsia="ko-KR"/>
        </w:rPr>
        <w:t>.</w:t>
      </w:r>
    </w:p>
    <w:p w14:paraId="137099B3"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61C529BD"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set the </w:t>
      </w:r>
      <w:r w:rsidRPr="00A15DCB">
        <w:rPr>
          <w:i/>
          <w:color w:val="000000" w:themeColor="text1"/>
          <w:lang w:eastAsia="ko-KR"/>
        </w:rPr>
        <w:t>PREAMBLE_BACKOFF</w:t>
      </w:r>
      <w:r w:rsidRPr="00A15DCB">
        <w:rPr>
          <w:color w:val="000000" w:themeColor="text1"/>
          <w:lang w:eastAsia="ko-KR"/>
        </w:rPr>
        <w:t xml:space="preserve"> to 0 ms.</w:t>
      </w:r>
    </w:p>
    <w:p w14:paraId="63DF1CF6"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if the Random Access Response contains a MAC subPDU with Random Access Preamble identifier corresponding to the transmitted </w:t>
      </w:r>
      <w:r w:rsidRPr="00A15DCB">
        <w:rPr>
          <w:i/>
          <w:color w:val="000000" w:themeColor="text1"/>
          <w:lang w:eastAsia="ko-KR"/>
        </w:rPr>
        <w:t>PREAMBLE_INDEX</w:t>
      </w:r>
      <w:r w:rsidRPr="00A15DCB">
        <w:rPr>
          <w:color w:val="000000" w:themeColor="text1"/>
          <w:lang w:eastAsia="ko-KR"/>
        </w:rPr>
        <w:t xml:space="preserve"> (see clause 5.1.3):</w:t>
      </w:r>
    </w:p>
    <w:p w14:paraId="0166F964"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consider this Random Access Response reception successful.</w:t>
      </w:r>
    </w:p>
    <w:p w14:paraId="667A13A5"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Response reception is considered successful:</w:t>
      </w:r>
    </w:p>
    <w:p w14:paraId="7450821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the Random Access Response includes a MAC subPDU with RAPID only:</w:t>
      </w:r>
    </w:p>
    <w:p w14:paraId="4F9CDB1E" w14:textId="77777777" w:rsidR="009A2718" w:rsidRPr="00A15DCB" w:rsidRDefault="009A2718" w:rsidP="009A2718">
      <w:pPr>
        <w:pStyle w:val="B4"/>
        <w:rPr>
          <w:color w:val="000000" w:themeColor="text1"/>
          <w:lang w:eastAsia="ko-KR"/>
        </w:rPr>
      </w:pPr>
      <w:r w:rsidRPr="00A15DCB">
        <w:rPr>
          <w:color w:val="000000" w:themeColor="text1"/>
          <w:lang w:eastAsia="ko-KR"/>
        </w:rPr>
        <w:lastRenderedPageBreak/>
        <w:t>4&gt;</w:t>
      </w:r>
      <w:r w:rsidRPr="00A15DCB">
        <w:rPr>
          <w:color w:val="000000" w:themeColor="text1"/>
          <w:lang w:eastAsia="ko-KR"/>
        </w:rPr>
        <w:tab/>
        <w:t>consider this Random Access procedure successfully completed;</w:t>
      </w:r>
    </w:p>
    <w:p w14:paraId="4F8EF17A"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indicate the reception of an acknowledgement for SI request to upper layers.</w:t>
      </w:r>
    </w:p>
    <w:p w14:paraId="39D2BE85"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64E3CF0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apply the following actions for the Serving Cell where the Random Access Preamble was transmitted:</w:t>
      </w:r>
    </w:p>
    <w:p w14:paraId="128B24A7"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process the received Timing Advance Command (see clause 5.2);</w:t>
      </w:r>
    </w:p>
    <w:p w14:paraId="7F09E8F7"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 xml:space="preserve">indicate the </w:t>
      </w:r>
      <w:r w:rsidRPr="00A15DCB">
        <w:rPr>
          <w:i/>
          <w:color w:val="000000" w:themeColor="text1"/>
          <w:lang w:eastAsia="ko-KR"/>
        </w:rPr>
        <w:t>preambleReceivedTargetPower</w:t>
      </w:r>
      <w:r w:rsidRPr="00A15DCB">
        <w:rPr>
          <w:color w:val="000000" w:themeColor="text1"/>
          <w:lang w:eastAsia="ko-KR"/>
        </w:rPr>
        <w:t xml:space="preserve"> and the amount of power ramping applied to the latest Random Access Preamble transmission to lower layers (i.e. (</w:t>
      </w:r>
      <w:r w:rsidRPr="00A15DCB">
        <w:rPr>
          <w:i/>
          <w:color w:val="000000" w:themeColor="text1"/>
          <w:lang w:eastAsia="ko-KR"/>
        </w:rPr>
        <w:t>PREAMBLE_POWER_RAMPING_COUNTER</w:t>
      </w:r>
      <w:r w:rsidRPr="00A15DCB">
        <w:rPr>
          <w:color w:val="000000" w:themeColor="text1"/>
          <w:lang w:eastAsia="ko-KR"/>
        </w:rPr>
        <w:t xml:space="preserve"> – 1) × </w:t>
      </w:r>
      <w:r w:rsidRPr="00A15DCB">
        <w:rPr>
          <w:i/>
          <w:color w:val="000000" w:themeColor="text1"/>
          <w:lang w:eastAsia="ko-KR"/>
        </w:rPr>
        <w:t>PREAMBLE_POWER_RAMPING_STEP</w:t>
      </w:r>
      <w:r w:rsidRPr="00A15DCB">
        <w:rPr>
          <w:color w:val="000000" w:themeColor="text1"/>
          <w:lang w:eastAsia="ko-KR"/>
        </w:rPr>
        <w:t>);</w:t>
      </w:r>
    </w:p>
    <w:p w14:paraId="3A3B44D1"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 xml:space="preserve">if the Random Access procedure for an SCell is performed on uplink carrier where </w:t>
      </w:r>
      <w:r w:rsidRPr="00A15DCB">
        <w:rPr>
          <w:i/>
          <w:color w:val="000000" w:themeColor="text1"/>
          <w:lang w:eastAsia="ko-KR"/>
        </w:rPr>
        <w:t>pusch-Config</w:t>
      </w:r>
      <w:r w:rsidRPr="00A15DCB">
        <w:rPr>
          <w:color w:val="000000" w:themeColor="text1"/>
          <w:lang w:eastAsia="ko-KR"/>
        </w:rPr>
        <w:t xml:space="preserve"> is not configured:</w:t>
      </w:r>
    </w:p>
    <w:p w14:paraId="0ECBCDC9"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ignore the received UL grant.</w:t>
      </w:r>
    </w:p>
    <w:p w14:paraId="3BA252EA"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else:</w:t>
      </w:r>
    </w:p>
    <w:p w14:paraId="5D53AC01"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process the received UL grant value and indicate it to the lower layers.</w:t>
      </w:r>
    </w:p>
    <w:p w14:paraId="6DFA89C3"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if the Random Access Preamble was not selected by the MAC entity among the contention-based Random Access Preamble(s):</w:t>
      </w:r>
    </w:p>
    <w:p w14:paraId="3F83F128"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consider the Random Access procedure successfully completed.</w:t>
      </w:r>
    </w:p>
    <w:p w14:paraId="43C753F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else:</w:t>
      </w:r>
    </w:p>
    <w:p w14:paraId="50EDDD30"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 xml:space="preserve">set the </w:t>
      </w:r>
      <w:r w:rsidRPr="00A15DCB">
        <w:rPr>
          <w:i/>
          <w:color w:val="000000" w:themeColor="text1"/>
          <w:lang w:eastAsia="ko-KR"/>
        </w:rPr>
        <w:t>TEMPORARY_C-RNTI</w:t>
      </w:r>
      <w:r w:rsidRPr="00A15DCB">
        <w:rPr>
          <w:color w:val="000000" w:themeColor="text1"/>
          <w:lang w:eastAsia="ko-KR"/>
        </w:rPr>
        <w:t xml:space="preserve"> to the value received in the Random Access Response;</w:t>
      </w:r>
    </w:p>
    <w:p w14:paraId="504B50D4"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if this is the first successfully received Random Access Response within this Random Access procedure:</w:t>
      </w:r>
    </w:p>
    <w:p w14:paraId="7468BF69"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if the transmission is not being made for the CCCH logical channel:</w:t>
      </w:r>
    </w:p>
    <w:p w14:paraId="71841CA6" w14:textId="77777777" w:rsidR="009A2718" w:rsidRPr="00A15DCB" w:rsidRDefault="009A2718" w:rsidP="009A2718">
      <w:pPr>
        <w:pStyle w:val="B7"/>
        <w:ind w:left="2268" w:hanging="283"/>
        <w:rPr>
          <w:color w:val="000000" w:themeColor="text1"/>
        </w:rPr>
      </w:pPr>
      <w:r w:rsidRPr="00A15DCB">
        <w:rPr>
          <w:color w:val="000000" w:themeColor="text1"/>
          <w:lang w:eastAsia="ko-KR"/>
        </w:rPr>
        <w:t>7</w:t>
      </w:r>
      <w:r w:rsidRPr="00A15DCB">
        <w:rPr>
          <w:color w:val="000000" w:themeColor="text1"/>
        </w:rPr>
        <w:t>&gt;</w:t>
      </w:r>
      <w:r w:rsidRPr="00A15DCB">
        <w:rPr>
          <w:color w:val="000000" w:themeColor="text1"/>
          <w:lang w:eastAsia="ko-KR"/>
        </w:rPr>
        <w:tab/>
      </w:r>
      <w:r w:rsidRPr="00A15DCB">
        <w:rPr>
          <w:color w:val="000000" w:themeColor="text1"/>
        </w:rPr>
        <w:t xml:space="preserve">indicate to the Multiplexing and assembly entity to include a C-RNTI MAC </w:t>
      </w:r>
      <w:r w:rsidRPr="00A15DCB">
        <w:rPr>
          <w:color w:val="000000" w:themeColor="text1"/>
          <w:lang w:eastAsia="ko-KR"/>
        </w:rPr>
        <w:t>CE</w:t>
      </w:r>
      <w:r w:rsidRPr="00A15DCB">
        <w:rPr>
          <w:color w:val="000000" w:themeColor="text1"/>
        </w:rPr>
        <w:t xml:space="preserve"> in the subsequent uplink transmission.</w:t>
      </w:r>
    </w:p>
    <w:p w14:paraId="744BEFBB" w14:textId="77777777" w:rsidR="009A2718" w:rsidRPr="00A15DCB" w:rsidRDefault="009A2718" w:rsidP="009A2718">
      <w:pPr>
        <w:pStyle w:val="B6"/>
        <w:rPr>
          <w:color w:val="000000" w:themeColor="text1"/>
        </w:rPr>
      </w:pPr>
      <w:r w:rsidRPr="00A15DCB">
        <w:rPr>
          <w:color w:val="000000" w:themeColor="text1"/>
        </w:rPr>
        <w:t>6&gt;</w:t>
      </w:r>
      <w:r w:rsidRPr="00A15DCB">
        <w:rPr>
          <w:color w:val="000000" w:themeColor="text1"/>
        </w:rPr>
        <w:tab/>
        <w:t xml:space="preserve">if the Random Access procedure was initiated for SpCell beam failure recovery and </w:t>
      </w:r>
      <w:r w:rsidRPr="00A15DCB">
        <w:rPr>
          <w:i/>
          <w:color w:val="000000" w:themeColor="text1"/>
        </w:rPr>
        <w:t>spCell-BFR-CBRA</w:t>
      </w:r>
      <w:r w:rsidRPr="00A15DCB">
        <w:rPr>
          <w:iCs/>
          <w:color w:val="000000" w:themeColor="text1"/>
        </w:rPr>
        <w:t xml:space="preserve"> </w:t>
      </w:r>
      <w:r w:rsidRPr="00A15DCB">
        <w:rPr>
          <w:color w:val="000000" w:themeColor="text1"/>
        </w:rPr>
        <w:t>with value</w:t>
      </w:r>
      <w:r w:rsidRPr="00A15DCB">
        <w:rPr>
          <w:iCs/>
          <w:color w:val="000000" w:themeColor="text1"/>
        </w:rPr>
        <w:t xml:space="preserve"> </w:t>
      </w:r>
      <w:r w:rsidRPr="00A15DCB">
        <w:rPr>
          <w:i/>
          <w:color w:val="000000" w:themeColor="text1"/>
        </w:rPr>
        <w:t>true</w:t>
      </w:r>
      <w:r w:rsidRPr="00A15DCB">
        <w:rPr>
          <w:iCs/>
          <w:color w:val="000000" w:themeColor="text1"/>
        </w:rPr>
        <w:t xml:space="preserve"> </w:t>
      </w:r>
      <w:r w:rsidRPr="00A15DCB">
        <w:rPr>
          <w:color w:val="000000" w:themeColor="text1"/>
        </w:rPr>
        <w:t>is configured:</w:t>
      </w:r>
    </w:p>
    <w:p w14:paraId="2038DAA3" w14:textId="77777777" w:rsidR="009A2718" w:rsidRPr="00A15DCB" w:rsidRDefault="009A2718" w:rsidP="009A2718">
      <w:pPr>
        <w:pStyle w:val="B7"/>
        <w:ind w:left="2268" w:hanging="283"/>
        <w:rPr>
          <w:color w:val="000000" w:themeColor="text1"/>
        </w:rPr>
      </w:pPr>
      <w:r w:rsidRPr="00A15DCB">
        <w:rPr>
          <w:color w:val="000000" w:themeColor="text1"/>
        </w:rPr>
        <w:t>7&gt;</w:t>
      </w:r>
      <w:r w:rsidRPr="00A15DCB">
        <w:rPr>
          <w:color w:val="000000" w:themeColor="text1"/>
        </w:rPr>
        <w:tab/>
        <w:t>if there is at least one Serving Cell of this MAC entity configured with two BFD-RS sets:</w:t>
      </w:r>
    </w:p>
    <w:p w14:paraId="402862E0" w14:textId="77777777" w:rsidR="009A2718" w:rsidRPr="00A15DCB" w:rsidRDefault="009A2718" w:rsidP="009A2718">
      <w:pPr>
        <w:pStyle w:val="B8"/>
        <w:rPr>
          <w:color w:val="000000" w:themeColor="text1"/>
        </w:rPr>
      </w:pPr>
      <w:r w:rsidRPr="00A15DCB">
        <w:rPr>
          <w:color w:val="000000" w:themeColor="text1"/>
        </w:rPr>
        <w:t>8&gt;</w:t>
      </w:r>
      <w:r w:rsidRPr="00A15DCB">
        <w:rPr>
          <w:color w:val="000000" w:themeColor="text1"/>
        </w:rPr>
        <w:tab/>
        <w:t>indicate to the Multiplexing and assembly entity to include an Enhanced BFR MAC CE or a Truncated Enhanced BFR MAC CE in the subsequent uplink transmission.</w:t>
      </w:r>
    </w:p>
    <w:p w14:paraId="68660609" w14:textId="77777777" w:rsidR="009A2718" w:rsidRPr="00A15DCB" w:rsidRDefault="009A2718" w:rsidP="009A2718">
      <w:pPr>
        <w:pStyle w:val="B7"/>
        <w:ind w:left="2268" w:hanging="283"/>
        <w:rPr>
          <w:color w:val="000000" w:themeColor="text1"/>
        </w:rPr>
      </w:pPr>
      <w:r w:rsidRPr="00A15DCB">
        <w:rPr>
          <w:color w:val="000000" w:themeColor="text1"/>
        </w:rPr>
        <w:t>7&gt;</w:t>
      </w:r>
      <w:r w:rsidRPr="00A15DCB">
        <w:rPr>
          <w:color w:val="000000" w:themeColor="text1"/>
        </w:rPr>
        <w:tab/>
        <w:t>else:</w:t>
      </w:r>
    </w:p>
    <w:p w14:paraId="2D027F3B" w14:textId="77777777" w:rsidR="009A2718" w:rsidRPr="00A15DCB" w:rsidRDefault="009A2718" w:rsidP="009A2718">
      <w:pPr>
        <w:pStyle w:val="B8"/>
        <w:rPr>
          <w:color w:val="000000" w:themeColor="text1"/>
        </w:rPr>
      </w:pPr>
      <w:r w:rsidRPr="00A15DCB">
        <w:rPr>
          <w:color w:val="000000" w:themeColor="text1"/>
        </w:rPr>
        <w:t>8&gt;</w:t>
      </w:r>
      <w:r w:rsidRPr="00A15DCB">
        <w:rPr>
          <w:color w:val="000000" w:themeColor="text1"/>
        </w:rPr>
        <w:tab/>
        <w:t>indicate to the Multiplexing and assembly entity to include a BFR MAC CE or a Truncated BFR MAC CE in the subsequent uplink transmission.</w:t>
      </w:r>
    </w:p>
    <w:p w14:paraId="53D7CCDB"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else if the Random Access procedure was initiated for beam failure recovery of both BFD-RS sets of SpCell:</w:t>
      </w:r>
    </w:p>
    <w:p w14:paraId="18DABFE8" w14:textId="77777777" w:rsidR="009A2718" w:rsidRPr="00A15DCB" w:rsidRDefault="009A2718" w:rsidP="009A2718">
      <w:pPr>
        <w:pStyle w:val="B7"/>
        <w:ind w:left="2268" w:hanging="283"/>
        <w:rPr>
          <w:color w:val="000000" w:themeColor="text1"/>
          <w:lang w:eastAsia="ko-KR"/>
        </w:rPr>
      </w:pPr>
      <w:r w:rsidRPr="00A15DCB">
        <w:rPr>
          <w:color w:val="000000" w:themeColor="text1"/>
          <w:lang w:eastAsia="ko-KR"/>
        </w:rPr>
        <w:t>7&gt;</w:t>
      </w:r>
      <w:r w:rsidRPr="00A15DCB">
        <w:rPr>
          <w:color w:val="000000" w:themeColor="text1"/>
          <w:lang w:eastAsia="ko-KR"/>
        </w:rPr>
        <w:tab/>
        <w:t>indicate to the Multiplexing and assembly entity to include an Enhanced BFR MAC CE or a Truncated Enhanced BFR MAC CE in the subsequent uplink transmission.</w:t>
      </w:r>
    </w:p>
    <w:p w14:paraId="1B00F2A9"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obtain the MAC PDU to transmit from the Multiplexing and assembly entity and store it in the Msg3 buffer.</w:t>
      </w:r>
    </w:p>
    <w:p w14:paraId="0E6A0CE6" w14:textId="77777777" w:rsidR="009A2718" w:rsidRPr="00A15DCB" w:rsidRDefault="009A2718" w:rsidP="009A2718">
      <w:pPr>
        <w:pStyle w:val="NO"/>
        <w:rPr>
          <w:color w:val="000000" w:themeColor="text1"/>
          <w:lang w:eastAsia="ko-KR"/>
        </w:rPr>
      </w:pPr>
      <w:r w:rsidRPr="00A15DCB">
        <w:rPr>
          <w:color w:val="000000" w:themeColor="text1"/>
          <w:lang w:eastAsia="ko-KR"/>
        </w:rPr>
        <w:t>NOTE:</w:t>
      </w:r>
      <w:r w:rsidRPr="00A15DCB">
        <w:rPr>
          <w:color w:val="000000" w:themeColor="text1"/>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57D7C52" w14:textId="77777777" w:rsidR="009A2718" w:rsidRPr="00A15DCB" w:rsidRDefault="009A2718" w:rsidP="009A2718">
      <w:pPr>
        <w:pStyle w:val="B1"/>
        <w:rPr>
          <w:color w:val="000000" w:themeColor="text1"/>
          <w:lang w:eastAsia="ko-KR"/>
        </w:rPr>
      </w:pPr>
      <w:r w:rsidRPr="00A15DCB">
        <w:rPr>
          <w:color w:val="000000" w:themeColor="text1"/>
          <w:lang w:eastAsia="ko-KR"/>
        </w:rPr>
        <w:lastRenderedPageBreak/>
        <w:t>1&gt;</w:t>
      </w:r>
      <w:r w:rsidRPr="00A15DCB">
        <w:rPr>
          <w:color w:val="000000" w:themeColor="text1"/>
          <w:lang w:eastAsia="ko-KR"/>
        </w:rPr>
        <w:tab/>
        <w:t xml:space="preserve">if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BeamFailureRecoveryConfig</w:t>
      </w:r>
      <w:r w:rsidRPr="00A15DCB">
        <w:rPr>
          <w:color w:val="000000" w:themeColor="text1"/>
          <w:lang w:eastAsia="ko-KR"/>
        </w:rPr>
        <w:t xml:space="preserve"> expires and if a PDCCH transmission on the search space indicated by </w:t>
      </w:r>
      <w:r w:rsidRPr="00A15DCB">
        <w:rPr>
          <w:i/>
          <w:color w:val="000000" w:themeColor="text1"/>
          <w:lang w:eastAsia="ko-KR"/>
        </w:rPr>
        <w:t>recoverySearchSpaceId</w:t>
      </w:r>
      <w:r w:rsidRPr="00A15DCB">
        <w:rPr>
          <w:color w:val="000000" w:themeColor="text1"/>
          <w:lang w:eastAsia="ko-KR"/>
        </w:rPr>
        <w:t xml:space="preserve"> addressed to the C-RNTI has not been received on the Serving Cell where the preamble was transmitted; or</w:t>
      </w:r>
    </w:p>
    <w:p w14:paraId="0A170213"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 xml:space="preserve">if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RACH-ConfigCommon</w:t>
      </w:r>
      <w:r w:rsidRPr="00A15DCB">
        <w:rPr>
          <w:color w:val="000000" w:themeColor="text1"/>
          <w:lang w:eastAsia="ko-KR"/>
        </w:rPr>
        <w:t xml:space="preserve"> expires, and if the Random Access Response containing Random Access Preamble identifiers that matches the transmitted </w:t>
      </w:r>
      <w:r w:rsidRPr="00A15DCB">
        <w:rPr>
          <w:i/>
          <w:color w:val="000000" w:themeColor="text1"/>
          <w:lang w:eastAsia="ko-KR"/>
        </w:rPr>
        <w:t>PREAMBLE_INDEX</w:t>
      </w:r>
      <w:r w:rsidRPr="00A15DCB">
        <w:rPr>
          <w:color w:val="000000" w:themeColor="text1"/>
          <w:lang w:eastAsia="ko-KR"/>
        </w:rPr>
        <w:t xml:space="preserve"> has not been received:</w:t>
      </w:r>
    </w:p>
    <w:p w14:paraId="2FB753CB"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consider the Random Access Response reception not successful;</w:t>
      </w:r>
    </w:p>
    <w:p w14:paraId="271651C3"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 xml:space="preserve">increment </w:t>
      </w:r>
      <w:r w:rsidRPr="00A15DCB">
        <w:rPr>
          <w:i/>
          <w:color w:val="000000" w:themeColor="text1"/>
        </w:rPr>
        <w:t>PREAMBLE_TRANSMISSION_COUNTER</w:t>
      </w:r>
      <w:r w:rsidRPr="00A15DCB">
        <w:rPr>
          <w:color w:val="000000" w:themeColor="text1"/>
        </w:rPr>
        <w:t xml:space="preserve"> by 1;</w:t>
      </w:r>
    </w:p>
    <w:p w14:paraId="1E4B7677"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if </w:t>
      </w:r>
      <w:r w:rsidRPr="00A15DCB">
        <w:rPr>
          <w:i/>
          <w:color w:val="000000" w:themeColor="text1"/>
          <w:lang w:eastAsia="ko-KR"/>
        </w:rPr>
        <w:t>PREAMBLE_TRANSMISSION_COUNTER</w:t>
      </w:r>
      <w:r w:rsidRPr="00A15DCB">
        <w:rPr>
          <w:color w:val="000000" w:themeColor="text1"/>
          <w:lang w:eastAsia="ko-KR"/>
        </w:rPr>
        <w:t xml:space="preserve"> = </w:t>
      </w:r>
      <w:r w:rsidRPr="00A15DCB">
        <w:rPr>
          <w:i/>
          <w:color w:val="000000" w:themeColor="text1"/>
          <w:lang w:eastAsia="ko-KR"/>
        </w:rPr>
        <w:t>preambleTransMax</w:t>
      </w:r>
      <w:r w:rsidRPr="00A15DCB">
        <w:rPr>
          <w:color w:val="000000" w:themeColor="text1"/>
          <w:lang w:eastAsia="ko-KR"/>
        </w:rPr>
        <w:t xml:space="preserve"> + 1:</w:t>
      </w:r>
    </w:p>
    <w:p w14:paraId="500C77C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the Random Access Preamble is transmitted on the SpCell:</w:t>
      </w:r>
    </w:p>
    <w:p w14:paraId="095C61F1"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indicate a Random Access problem to upper layers;</w:t>
      </w:r>
    </w:p>
    <w:p w14:paraId="3826210F"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if this Random Access procedure was triggered for SI request:</w:t>
      </w:r>
    </w:p>
    <w:p w14:paraId="29CF135E"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consider the Random Access procedure unsuccessfully completed.</w:t>
      </w:r>
    </w:p>
    <w:p w14:paraId="0826CB9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 if the Random Access Preamble is transmitted on an SCell:</w:t>
      </w:r>
    </w:p>
    <w:p w14:paraId="535D8D3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consider the Random Access procedure unsuccessfully completed.</w:t>
      </w:r>
    </w:p>
    <w:p w14:paraId="47004323"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procedure is not completed:</w:t>
      </w:r>
    </w:p>
    <w:p w14:paraId="701C77B8"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select a random backoff time according to a uniform distribution between 0 and the </w:t>
      </w:r>
      <w:r w:rsidRPr="00A15DCB">
        <w:rPr>
          <w:i/>
          <w:color w:val="000000" w:themeColor="text1"/>
          <w:lang w:eastAsia="ko-KR"/>
        </w:rPr>
        <w:t>PREAMBLE_BACKOFF</w:t>
      </w:r>
      <w:r w:rsidRPr="00A15DCB">
        <w:rPr>
          <w:color w:val="000000" w:themeColor="text1"/>
          <w:lang w:eastAsia="ko-KR"/>
        </w:rPr>
        <w:t>;</w:t>
      </w:r>
    </w:p>
    <w:p w14:paraId="0F29BE2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the criteria (as defined in clause 5.1.2) to select contention-free Random Access Resources is met during the backoff time:</w:t>
      </w:r>
    </w:p>
    <w:p w14:paraId="4F710F86" w14:textId="77777777" w:rsidR="009A2718" w:rsidRPr="00A15DCB" w:rsidRDefault="009A2718" w:rsidP="009A2718">
      <w:pPr>
        <w:pStyle w:val="B4"/>
        <w:rPr>
          <w:color w:val="000000" w:themeColor="text1"/>
          <w:lang w:eastAsia="ko-KR"/>
        </w:rPr>
      </w:pPr>
      <w:r w:rsidRPr="00A15DCB">
        <w:rPr>
          <w:color w:val="000000" w:themeColor="text1"/>
        </w:rPr>
        <w:t>4&gt;</w:t>
      </w:r>
      <w:r w:rsidRPr="00A15DCB">
        <w:rPr>
          <w:color w:val="000000" w:themeColor="text1"/>
        </w:rPr>
        <w:tab/>
      </w:r>
      <w:r w:rsidRPr="00A15DCB">
        <w:rPr>
          <w:color w:val="000000" w:themeColor="text1"/>
          <w:lang w:eastAsia="ko-KR"/>
        </w:rPr>
        <w:t>perform the Random Access Resource selection procedure (see clause 5.1.2).</w:t>
      </w:r>
    </w:p>
    <w:p w14:paraId="3F6D5F59" w14:textId="77777777" w:rsidR="009A2718" w:rsidRPr="00A15DCB" w:rsidRDefault="009A2718" w:rsidP="009A2718">
      <w:pPr>
        <w:pStyle w:val="B3"/>
        <w:rPr>
          <w:color w:val="000000" w:themeColor="text1"/>
          <w:lang w:eastAsia="ko-KR"/>
        </w:rPr>
      </w:pPr>
      <w:r w:rsidRPr="00A15DCB">
        <w:rPr>
          <w:color w:val="000000" w:themeColor="text1"/>
          <w:lang w:eastAsia="zh-CN"/>
        </w:rPr>
        <w:t>3&gt;</w:t>
      </w:r>
      <w:r w:rsidRPr="00A15DCB">
        <w:rPr>
          <w:color w:val="000000" w:themeColor="text1"/>
          <w:lang w:eastAsia="zh-CN"/>
        </w:rPr>
        <w:tab/>
      </w:r>
      <w:r w:rsidRPr="00A15DCB">
        <w:rPr>
          <w:color w:val="000000" w:themeColor="text1"/>
          <w:lang w:eastAsia="ko-KR"/>
        </w:rPr>
        <w:t xml:space="preserve">else if the Random Access procedure for an SCell is performed on uplink carrier where </w:t>
      </w:r>
      <w:r w:rsidRPr="00A15DCB">
        <w:rPr>
          <w:i/>
          <w:color w:val="000000" w:themeColor="text1"/>
          <w:lang w:eastAsia="ko-KR"/>
        </w:rPr>
        <w:t>pusch-Config</w:t>
      </w:r>
      <w:r w:rsidRPr="00A15DCB">
        <w:rPr>
          <w:color w:val="000000" w:themeColor="text1"/>
          <w:lang w:eastAsia="ko-KR"/>
        </w:rPr>
        <w:t xml:space="preserve"> is not configured:</w:t>
      </w:r>
    </w:p>
    <w:p w14:paraId="61EFA0BD" w14:textId="77777777" w:rsidR="009A2718" w:rsidRPr="00A15DCB" w:rsidRDefault="009A2718" w:rsidP="009A2718">
      <w:pPr>
        <w:pStyle w:val="B4"/>
        <w:rPr>
          <w:color w:val="000000" w:themeColor="text1"/>
          <w:lang w:eastAsia="ko-KR"/>
        </w:rPr>
      </w:pPr>
      <w:r w:rsidRPr="00A15DCB">
        <w:rPr>
          <w:color w:val="000000" w:themeColor="text1"/>
        </w:rPr>
        <w:t>4&gt;</w:t>
      </w:r>
      <w:r w:rsidRPr="00A15DCB">
        <w:rPr>
          <w:color w:val="000000" w:themeColor="text1"/>
        </w:rPr>
        <w:tab/>
      </w:r>
      <w:r w:rsidRPr="00A15DCB">
        <w:rPr>
          <w:color w:val="000000" w:themeColor="text1"/>
          <w:lang w:eastAsia="ko-KR"/>
        </w:rPr>
        <w:t xml:space="preserve">delay the subsequent Random Access transmission until the Random Access Procedure is triggered by a PDCCH order with the same </w:t>
      </w:r>
      <w:r w:rsidRPr="00A15DCB">
        <w:rPr>
          <w:i/>
          <w:color w:val="000000" w:themeColor="text1"/>
          <w:lang w:eastAsia="ko-KR"/>
        </w:rPr>
        <w:t>ra-PreambleIndex</w:t>
      </w:r>
      <w:r w:rsidRPr="00A15DCB">
        <w:rPr>
          <w:color w:val="000000" w:themeColor="text1"/>
          <w:lang w:eastAsia="ko-KR"/>
        </w:rPr>
        <w:t xml:space="preserve">, </w:t>
      </w:r>
      <w:r w:rsidRPr="00A15DCB">
        <w:rPr>
          <w:i/>
          <w:color w:val="000000" w:themeColor="text1"/>
          <w:lang w:eastAsia="ko-KR"/>
        </w:rPr>
        <w:t>ra-ssb-OccasionMaskIndex</w:t>
      </w:r>
      <w:r w:rsidRPr="00A15DCB">
        <w:rPr>
          <w:color w:val="000000" w:themeColor="text1"/>
          <w:lang w:eastAsia="ko-KR"/>
        </w:rPr>
        <w:t>, and UL/SUL indicator TS 38.212 [9].</w:t>
      </w:r>
    </w:p>
    <w:p w14:paraId="40F65078"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4479F551"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perform the Random Access Resource selection procedure (see clause 5.1.2) after the backoff time.</w:t>
      </w:r>
    </w:p>
    <w:p w14:paraId="15C50995" w14:textId="77777777" w:rsidR="009A2718" w:rsidRPr="00A15DCB" w:rsidRDefault="009A2718" w:rsidP="009A2718">
      <w:pPr>
        <w:rPr>
          <w:color w:val="000000" w:themeColor="text1"/>
          <w:lang w:eastAsia="ko-KR"/>
        </w:rPr>
      </w:pPr>
      <w:r w:rsidRPr="00A15DCB">
        <w:rPr>
          <w:color w:val="000000" w:themeColor="text1"/>
          <w:lang w:eastAsia="ko-KR"/>
        </w:rPr>
        <w:t xml:space="preserve">The MAC entity may stop </w:t>
      </w:r>
      <w:r w:rsidRPr="00A15DCB">
        <w:rPr>
          <w:i/>
          <w:color w:val="000000" w:themeColor="text1"/>
          <w:lang w:eastAsia="ko-KR"/>
        </w:rPr>
        <w:t>ra-ResponseWindow</w:t>
      </w:r>
      <w:r w:rsidRPr="00A15DCB">
        <w:rPr>
          <w:color w:val="000000" w:themeColor="text1"/>
          <w:lang w:eastAsia="ko-KR"/>
        </w:rPr>
        <w:t xml:space="preserve"> (and hence monitoring for Random Access Response(s)) after successful reception of a Random Access Response containing Random Access Preamble identifiers that matches the transmitted </w:t>
      </w:r>
      <w:r w:rsidRPr="00A15DCB">
        <w:rPr>
          <w:i/>
          <w:color w:val="000000" w:themeColor="text1"/>
          <w:lang w:eastAsia="ko-KR"/>
        </w:rPr>
        <w:t>PREAMBLE_INDEX</w:t>
      </w:r>
      <w:r w:rsidRPr="00A15DCB">
        <w:rPr>
          <w:color w:val="000000" w:themeColor="text1"/>
          <w:lang w:eastAsia="ko-KR"/>
        </w:rPr>
        <w:t>.</w:t>
      </w:r>
    </w:p>
    <w:p w14:paraId="430D54D9" w14:textId="77777777" w:rsidR="009A2718" w:rsidRPr="00A15DCB" w:rsidRDefault="009A2718" w:rsidP="009A2718">
      <w:pPr>
        <w:rPr>
          <w:color w:val="000000" w:themeColor="text1"/>
          <w:lang w:eastAsia="ko-KR"/>
        </w:rPr>
      </w:pPr>
      <w:r w:rsidRPr="00A15DCB">
        <w:rPr>
          <w:color w:val="000000" w:themeColor="text1"/>
          <w:lang w:eastAsia="ko-KR"/>
        </w:rPr>
        <w:t>HARQ operation is not applicable to the Random Access Response reception.</w:t>
      </w:r>
    </w:p>
    <w:p w14:paraId="717CD9C0" w14:textId="77777777" w:rsidR="009A2718" w:rsidRPr="00A15DCB" w:rsidRDefault="009A2718" w:rsidP="009A2718">
      <w:pPr>
        <w:rPr>
          <w:color w:val="000000" w:themeColor="text1"/>
        </w:rPr>
      </w:pPr>
      <w:r w:rsidRPr="00A15DCB">
        <w:rPr>
          <w:color w:val="000000" w:themeColor="text1"/>
        </w:rPr>
        <w:t>[TS 38.214, clause 6.2.1]</w:t>
      </w:r>
    </w:p>
    <w:p w14:paraId="5DBAA18B" w14:textId="77777777" w:rsidR="009A2718" w:rsidRPr="00A15DCB" w:rsidRDefault="009A2718" w:rsidP="009A2718">
      <w:pPr>
        <w:rPr>
          <w:color w:val="000000" w:themeColor="text1"/>
        </w:rPr>
      </w:pPr>
      <w:r w:rsidRPr="00A15DCB">
        <w:rPr>
          <w:rFonts w:eastAsia="MS Mincho"/>
          <w:color w:val="000000" w:themeColor="text1"/>
          <w:lang w:eastAsia="ja-JP"/>
        </w:rPr>
        <w:t xml:space="preserve">The </w:t>
      </w:r>
      <w:r w:rsidRPr="00A15DCB">
        <w:rPr>
          <w:color w:val="000000" w:themeColor="text1"/>
        </w:rPr>
        <w:t xml:space="preserve">UE may be configured with one or more Sounding Reference Signal (SRS) resource sets as configured by the higher layer parameter </w:t>
      </w:r>
      <w:r w:rsidRPr="00A15DCB">
        <w:rPr>
          <w:i/>
          <w:color w:val="000000" w:themeColor="text1"/>
        </w:rPr>
        <w:t xml:space="preserve">SRS-ResourceSet </w:t>
      </w:r>
      <w:r w:rsidRPr="00A15DCB">
        <w:rPr>
          <w:color w:val="000000" w:themeColor="text1"/>
        </w:rPr>
        <w:t>or</w:t>
      </w:r>
      <w:r w:rsidRPr="00A15DCB">
        <w:rPr>
          <w:i/>
          <w:color w:val="000000" w:themeColor="text1"/>
        </w:rPr>
        <w:t xml:space="preserve"> SRS-PosResourceSet</w:t>
      </w:r>
      <w:r w:rsidRPr="00A15DCB">
        <w:rPr>
          <w:color w:val="000000" w:themeColor="text1"/>
        </w:rPr>
        <w:t>.</w:t>
      </w:r>
      <w:r w:rsidRPr="00A15DCB">
        <w:rPr>
          <w:rFonts w:eastAsia="MS Mincho"/>
          <w:color w:val="000000" w:themeColor="text1"/>
          <w:lang w:eastAsia="ja-JP"/>
        </w:rPr>
        <w:t xml:space="preserve"> For each SRS resource set configured by </w:t>
      </w:r>
      <w:r w:rsidRPr="00A15DCB">
        <w:rPr>
          <w:rFonts w:eastAsia="MS Mincho"/>
          <w:i/>
          <w:color w:val="000000" w:themeColor="text1"/>
          <w:lang w:eastAsia="ja-JP"/>
        </w:rPr>
        <w:t>SRS-ResourceSet</w:t>
      </w:r>
      <w:r w:rsidRPr="00A15DCB">
        <w:rPr>
          <w:rFonts w:eastAsia="MS Mincho"/>
          <w:color w:val="000000" w:themeColor="text1"/>
          <w:lang w:eastAsia="ja-JP"/>
        </w:rPr>
        <w:t xml:space="preserve">, </w:t>
      </w:r>
      <w:r w:rsidRPr="00A15DCB">
        <w:rPr>
          <w:color w:val="000000" w:themeColor="text1"/>
        </w:rPr>
        <w:t xml:space="preserve">a UE may be configured with </w:t>
      </w:r>
      <w:r w:rsidRPr="00A15DCB">
        <w:rPr>
          <w:rFonts w:eastAsia="SimSun"/>
          <w:color w:val="000000" w:themeColor="text1"/>
          <w:position w:val="-4"/>
        </w:rPr>
        <w:object w:dxaOrig="570" w:dyaOrig="285" w14:anchorId="2C4C8779">
          <v:shape id="_x0000_i1040" type="#_x0000_t75" style="width:28.5pt;height:14.5pt" o:ole="">
            <v:imagedata r:id="rId25" o:title=""/>
          </v:shape>
          <o:OLEObject Type="Embed" ProgID="Equation.3" ShapeID="_x0000_i1040" DrawAspect="Content" ObjectID="_1821682550" r:id="rId26"/>
        </w:object>
      </w:r>
      <w:r w:rsidRPr="00A15DCB">
        <w:rPr>
          <w:color w:val="000000" w:themeColor="text1"/>
        </w:rPr>
        <w:t xml:space="preserve">SRS resources (higher layer parameter </w:t>
      </w:r>
      <w:r w:rsidRPr="00A15DCB">
        <w:rPr>
          <w:i/>
          <w:color w:val="000000" w:themeColor="text1"/>
        </w:rPr>
        <w:t>SRS-Resource</w:t>
      </w:r>
      <w:r w:rsidRPr="00A15DCB">
        <w:rPr>
          <w:color w:val="000000" w:themeColor="text1"/>
        </w:rPr>
        <w:t>), where the maximum value of K is indicated by UE capability</w:t>
      </w:r>
      <w:r w:rsidRPr="00A15DCB">
        <w:rPr>
          <w:i/>
          <w:color w:val="000000" w:themeColor="text1"/>
        </w:rPr>
        <w:t xml:space="preserve"> </w:t>
      </w:r>
      <w:r w:rsidRPr="00A15DCB">
        <w:rPr>
          <w:color w:val="000000" w:themeColor="text1"/>
        </w:rPr>
        <w:t xml:space="preserve">[13, 38.306]. When SRS resource set is configured with the higher layer parameter </w:t>
      </w:r>
      <w:r w:rsidRPr="00A15DCB">
        <w:rPr>
          <w:i/>
          <w:color w:val="000000" w:themeColor="text1"/>
        </w:rPr>
        <w:t>SRS-PosResourceSet,</w:t>
      </w:r>
      <w:r w:rsidRPr="00A15DCB">
        <w:rPr>
          <w:color w:val="000000" w:themeColor="text1"/>
        </w:rPr>
        <w:t xml:space="preserve"> a UE may be configured with </w:t>
      </w:r>
      <w:r w:rsidRPr="00A15DCB">
        <w:rPr>
          <w:i/>
          <w:iCs/>
          <w:color w:val="000000" w:themeColor="text1"/>
        </w:rPr>
        <w:t xml:space="preserve">K </w:t>
      </w:r>
      <w:r w:rsidRPr="00A15DCB">
        <w:rPr>
          <w:color w:val="000000" w:themeColor="text1"/>
        </w:rPr>
        <w:t xml:space="preserve">≥1 SRS resources (higher layer parameter </w:t>
      </w:r>
      <w:r w:rsidRPr="00A15DCB">
        <w:rPr>
          <w:i/>
          <w:color w:val="000000" w:themeColor="text1"/>
        </w:rPr>
        <w:t>SRS-PosResource</w:t>
      </w:r>
      <w:r w:rsidRPr="00A15DCB">
        <w:rPr>
          <w:color w:val="000000" w:themeColor="text1"/>
        </w:rPr>
        <w:t xml:space="preserve">), where the maximum value of K is 16. The SRS resource set applicability is configured by the higher layer parameter </w:t>
      </w:r>
      <w:r w:rsidRPr="00A15DCB">
        <w:rPr>
          <w:i/>
          <w:color w:val="000000" w:themeColor="text1"/>
        </w:rPr>
        <w:t xml:space="preserve">usage </w:t>
      </w:r>
      <w:r w:rsidRPr="00A15DCB">
        <w:rPr>
          <w:color w:val="000000" w:themeColor="text1"/>
        </w:rPr>
        <w:t>in</w:t>
      </w:r>
      <w:r w:rsidRPr="00A15DCB">
        <w:rPr>
          <w:i/>
          <w:color w:val="000000" w:themeColor="text1"/>
        </w:rPr>
        <w:t xml:space="preserve"> SRS-ResourceSet.</w:t>
      </w:r>
      <w:r w:rsidRPr="00A15DCB">
        <w:rPr>
          <w:color w:val="000000" w:themeColor="text1"/>
        </w:rPr>
        <w:t xml:space="preserve"> When the higher layer parameter</w:t>
      </w:r>
      <w:r w:rsidRPr="00A15DCB">
        <w:rPr>
          <w:i/>
          <w:color w:val="000000" w:themeColor="text1"/>
        </w:rPr>
        <w:t xml:space="preserve"> usage </w:t>
      </w:r>
      <w:r w:rsidRPr="00A15DCB">
        <w:rPr>
          <w:color w:val="000000" w:themeColor="text1"/>
        </w:rPr>
        <w:t>is set to 'beamManagement'</w:t>
      </w:r>
      <w:r w:rsidRPr="00A15DCB">
        <w:rPr>
          <w:i/>
          <w:color w:val="000000" w:themeColor="text1"/>
        </w:rPr>
        <w:t xml:space="preserve">, </w:t>
      </w:r>
      <w:r w:rsidRPr="00A15DCB">
        <w:rPr>
          <w:color w:val="000000" w:themeColor="text1"/>
        </w:rPr>
        <w:t>only one SRS resource in each of multiple SRS resource sets may be transmitted at a given time instant, but the SRS resources in different SRS resource sets with the same time domain behaviour in the same BWP may be transmitted simultaneously.</w:t>
      </w:r>
    </w:p>
    <w:p w14:paraId="5BD44901" w14:textId="77777777" w:rsidR="009A2718" w:rsidRPr="00A15DCB" w:rsidRDefault="009A2718" w:rsidP="009A2718">
      <w:pPr>
        <w:rPr>
          <w:color w:val="000000" w:themeColor="text1"/>
        </w:rPr>
      </w:pPr>
      <w:r w:rsidRPr="00A15DCB">
        <w:rPr>
          <w:color w:val="000000" w:themeColor="text1"/>
        </w:rPr>
        <w:lastRenderedPageBreak/>
        <w:t>During non-active periods of cell DRX, the UE configured with cell DRX is not expected to transmit the periodic SRS, or semi-persistent SRS for channel acquisition. SRS for positioning is not impacted by cell DRX operation.</w:t>
      </w:r>
    </w:p>
    <w:p w14:paraId="7A01A0B3" w14:textId="77777777" w:rsidR="009A2718" w:rsidRPr="00A15DCB" w:rsidRDefault="009A2718" w:rsidP="009A2718">
      <w:pPr>
        <w:rPr>
          <w:color w:val="000000" w:themeColor="text1"/>
        </w:rPr>
      </w:pPr>
      <w:r w:rsidRPr="00A15DCB">
        <w:rPr>
          <w:color w:val="000000" w:themeColor="text1"/>
          <w:lang w:eastAsia="ko-KR"/>
        </w:rPr>
        <w:t xml:space="preserve">For the SRS resource set(s) configured </w:t>
      </w:r>
      <w:r w:rsidRPr="00A15DCB">
        <w:rPr>
          <w:i/>
          <w:iCs/>
          <w:color w:val="000000" w:themeColor="text1"/>
          <w:lang w:eastAsia="ko-KR"/>
        </w:rPr>
        <w:t>in srs-ResourceSetToAddModListDCI-0-2</w:t>
      </w:r>
      <w:r w:rsidRPr="00A15DCB">
        <w:rPr>
          <w:color w:val="000000" w:themeColor="text1"/>
          <w:lang w:eastAsia="ko-KR"/>
        </w:rPr>
        <w:t xml:space="preserve"> with higher layer parameter </w:t>
      </w:r>
      <w:r w:rsidRPr="00A15DCB">
        <w:rPr>
          <w:i/>
          <w:color w:val="000000" w:themeColor="text1"/>
          <w:lang w:eastAsia="ko-KR"/>
        </w:rPr>
        <w:t>usage</w:t>
      </w:r>
      <w:r w:rsidRPr="00A15DCB">
        <w:rPr>
          <w:color w:val="000000" w:themeColor="text1"/>
          <w:lang w:eastAsia="ko-KR"/>
        </w:rPr>
        <w:t xml:space="preserve"> set to </w:t>
      </w:r>
      <w:r w:rsidRPr="00A15DCB">
        <w:rPr>
          <w:color w:val="000000" w:themeColor="text1"/>
        </w:rPr>
        <w:t>'</w:t>
      </w:r>
      <w:r w:rsidRPr="00A15DCB">
        <w:rPr>
          <w:i/>
          <w:color w:val="000000" w:themeColor="text1"/>
        </w:rPr>
        <w:t>antennaSwitching</w:t>
      </w:r>
      <w:r w:rsidRPr="00A15DCB">
        <w:rPr>
          <w:color w:val="000000" w:themeColor="text1"/>
        </w:rPr>
        <w:t>' or '</w:t>
      </w:r>
      <w:r w:rsidRPr="00A15DCB">
        <w:rPr>
          <w:i/>
          <w:color w:val="000000" w:themeColor="text1"/>
        </w:rPr>
        <w:t>beamManagement</w:t>
      </w:r>
      <w:r w:rsidRPr="00A15DCB">
        <w:rPr>
          <w:color w:val="000000" w:themeColor="text1"/>
        </w:rPr>
        <w:t xml:space="preserve">', the UE expects the same SRS resource set(s) with the same </w:t>
      </w:r>
      <w:r w:rsidRPr="00A15DCB">
        <w:rPr>
          <w:i/>
          <w:color w:val="000000" w:themeColor="text1"/>
        </w:rPr>
        <w:t>usage</w:t>
      </w:r>
      <w:r w:rsidRPr="00A15DCB">
        <w:rPr>
          <w:color w:val="000000" w:themeColor="text1"/>
        </w:rPr>
        <w:t xml:space="preserve"> being configured in </w:t>
      </w:r>
      <w:r w:rsidRPr="00A15DCB">
        <w:rPr>
          <w:i/>
          <w:color w:val="000000" w:themeColor="text1"/>
          <w:lang w:eastAsia="zh-CN"/>
        </w:rPr>
        <w:t>srs-</w:t>
      </w:r>
      <w:r w:rsidRPr="00A15DCB">
        <w:rPr>
          <w:i/>
          <w:color w:val="000000" w:themeColor="text1"/>
        </w:rPr>
        <w:t>ResourceSetToAddModList.</w:t>
      </w:r>
    </w:p>
    <w:p w14:paraId="2B7EDE1A" w14:textId="77777777" w:rsidR="009A2718" w:rsidRPr="00A15DCB" w:rsidRDefault="009A2718" w:rsidP="009A2718">
      <w:pPr>
        <w:rPr>
          <w:strike/>
          <w:color w:val="000000" w:themeColor="text1"/>
        </w:rPr>
      </w:pPr>
      <w:r w:rsidRPr="00A15DCB">
        <w:rPr>
          <w:color w:val="000000" w:themeColor="text1"/>
        </w:rPr>
        <w:t xml:space="preserve">When the UE is configured </w:t>
      </w:r>
      <w:r w:rsidRPr="00A15DCB">
        <w:rPr>
          <w:i/>
          <w:iCs/>
          <w:color w:val="000000" w:themeColor="text1"/>
        </w:rPr>
        <w:t>dl-OrJointTCI-StateList</w:t>
      </w:r>
      <w:r w:rsidRPr="00A15DCB">
        <w:rPr>
          <w:color w:val="000000" w:themeColor="text1"/>
        </w:rPr>
        <w:t xml:space="preserve"> or </w:t>
      </w:r>
      <w:r w:rsidRPr="00A15DCB">
        <w:rPr>
          <w:i/>
          <w:iCs/>
          <w:color w:val="000000" w:themeColor="text1"/>
        </w:rPr>
        <w:t>ul-TCI-StateList</w:t>
      </w:r>
      <w:r w:rsidRPr="00A15DCB">
        <w:rPr>
          <w:i/>
          <w:color w:val="000000" w:themeColor="text1"/>
        </w:rPr>
        <w:t>,</w:t>
      </w:r>
      <w:r w:rsidRPr="00A15DCB">
        <w:rPr>
          <w:color w:val="000000" w:themeColor="text1"/>
        </w:rPr>
        <w:t xml:space="preserve"> the UE can assume that SRS resource(s) in any SRS resource set, except SRS resource set for positioning and an SRS resource set configured with </w:t>
      </w:r>
      <w:r w:rsidRPr="00A15DCB">
        <w:rPr>
          <w:i/>
          <w:iCs/>
          <w:color w:val="000000" w:themeColor="text1"/>
        </w:rPr>
        <w:t>followUnifiedTCI-StateSRS</w:t>
      </w:r>
      <w:r w:rsidRPr="00A15DCB">
        <w:rPr>
          <w:color w:val="000000" w:themeColor="text1"/>
        </w:rPr>
        <w:t xml:space="preserve">, can be configured with </w:t>
      </w:r>
      <w:r w:rsidRPr="00A15DCB">
        <w:rPr>
          <w:i/>
          <w:color w:val="000000" w:themeColor="text1"/>
        </w:rPr>
        <w:t>TCI-State</w:t>
      </w:r>
      <w:r w:rsidRPr="00A15DCB">
        <w:rPr>
          <w:color w:val="000000" w:themeColor="text1"/>
        </w:rPr>
        <w:t xml:space="preserve"> or </w:t>
      </w:r>
      <w:r w:rsidRPr="00A15DCB">
        <w:rPr>
          <w:i/>
          <w:iCs/>
          <w:color w:val="000000" w:themeColor="text1"/>
        </w:rPr>
        <w:t>TCI-UL-State</w:t>
      </w:r>
      <w:r w:rsidRPr="00A15DCB">
        <w:rPr>
          <w:color w:val="000000" w:themeColor="text1"/>
        </w:rPr>
        <w:t xml:space="preserve"> or updated </w:t>
      </w:r>
      <w:r w:rsidRPr="00A15DCB">
        <w:rPr>
          <w:rFonts w:eastAsia="MS Mincho"/>
          <w:color w:val="000000" w:themeColor="text1"/>
          <w:lang w:eastAsia="ja-JP"/>
        </w:rPr>
        <w:t>as described in clause 6.1.3.59 or 6.1.3.60 of [10</w:t>
      </w:r>
      <w:r w:rsidRPr="00A15DCB">
        <w:rPr>
          <w:color w:val="000000" w:themeColor="text1"/>
        </w:rPr>
        <w:t>, TS 38.321</w:t>
      </w:r>
      <w:r w:rsidRPr="00A15DCB">
        <w:rPr>
          <w:rFonts w:eastAsia="MS Mincho"/>
          <w:color w:val="000000" w:themeColor="text1"/>
          <w:lang w:eastAsia="ja-JP"/>
        </w:rPr>
        <w:t xml:space="preserve">]. </w:t>
      </w:r>
      <w:r w:rsidRPr="00A15DCB">
        <w:rPr>
          <w:color w:val="000000" w:themeColor="text1"/>
        </w:rPr>
        <w:t xml:space="preserve">The reference RS in the </w:t>
      </w:r>
      <w:r w:rsidRPr="00A15DCB">
        <w:rPr>
          <w:i/>
          <w:color w:val="000000" w:themeColor="text1"/>
        </w:rPr>
        <w:t>TCI-State</w:t>
      </w:r>
      <w:r w:rsidRPr="00A15DCB">
        <w:rPr>
          <w:color w:val="000000" w:themeColor="text1"/>
        </w:rPr>
        <w:t xml:space="preserve"> can be a CSI-RS resource in a </w:t>
      </w:r>
      <w:r w:rsidRPr="00A15DCB">
        <w:rPr>
          <w:i/>
          <w:color w:val="000000" w:themeColor="text1"/>
        </w:rPr>
        <w:t>NZP-CSI-RS-ResourceSet</w:t>
      </w:r>
      <w:r w:rsidRPr="00A15DCB">
        <w:rPr>
          <w:color w:val="000000" w:themeColor="text1"/>
        </w:rPr>
        <w:t xml:space="preserve"> configured with higher layer parameter </w:t>
      </w:r>
      <w:r w:rsidRPr="00A15DCB">
        <w:rPr>
          <w:i/>
          <w:color w:val="000000" w:themeColor="text1"/>
        </w:rPr>
        <w:t>repetition</w:t>
      </w:r>
      <w:r w:rsidRPr="00A15DCB">
        <w:rPr>
          <w:color w:val="000000" w:themeColor="text1"/>
        </w:rPr>
        <w:t xml:space="preserve">, or a CSI-RS resource in an </w:t>
      </w:r>
      <w:r w:rsidRPr="00A15DCB">
        <w:rPr>
          <w:i/>
          <w:color w:val="000000" w:themeColor="text1"/>
        </w:rPr>
        <w:t xml:space="preserve">NZP-CSI-RS-ResourceSet </w:t>
      </w:r>
      <w:r w:rsidRPr="00A15DCB">
        <w:rPr>
          <w:color w:val="000000" w:themeColor="text1"/>
        </w:rPr>
        <w:t xml:space="preserve">configured with higher layer parameter </w:t>
      </w:r>
      <w:r w:rsidRPr="00A15DCB">
        <w:rPr>
          <w:i/>
          <w:color w:val="000000" w:themeColor="text1"/>
        </w:rPr>
        <w:t>trs-Info</w:t>
      </w:r>
      <w:r w:rsidRPr="00A15DCB">
        <w:rPr>
          <w:color w:val="000000" w:themeColor="text1"/>
        </w:rPr>
        <w:t xml:space="preserve">. The reference RS in the </w:t>
      </w:r>
      <w:r w:rsidRPr="00A15DCB">
        <w:rPr>
          <w:i/>
          <w:iCs/>
          <w:color w:val="000000" w:themeColor="text1"/>
        </w:rPr>
        <w:t>TCI-UL-State</w:t>
      </w:r>
      <w:r w:rsidRPr="00A15DCB">
        <w:rPr>
          <w:iCs/>
          <w:color w:val="000000" w:themeColor="text1"/>
        </w:rPr>
        <w:t>(s)</w:t>
      </w:r>
      <w:r w:rsidRPr="00A15DCB">
        <w:rPr>
          <w:color w:val="000000" w:themeColor="text1"/>
        </w:rPr>
        <w:t xml:space="preserve"> can be a CSI-RS resource in a </w:t>
      </w:r>
      <w:r w:rsidRPr="00A15DCB">
        <w:rPr>
          <w:i/>
          <w:iCs/>
          <w:color w:val="000000" w:themeColor="text1"/>
        </w:rPr>
        <w:t xml:space="preserve">NZP-CSI-RS-ResourceSet </w:t>
      </w:r>
      <w:r w:rsidRPr="00A15DCB">
        <w:rPr>
          <w:color w:val="000000" w:themeColor="text1"/>
        </w:rPr>
        <w:t xml:space="preserve">configured with higher layer parameter </w:t>
      </w:r>
      <w:r w:rsidRPr="00A15DCB">
        <w:rPr>
          <w:i/>
          <w:iCs/>
          <w:color w:val="000000" w:themeColor="text1"/>
        </w:rPr>
        <w:t>repetition</w:t>
      </w:r>
      <w:r w:rsidRPr="00A15DCB">
        <w:rPr>
          <w:color w:val="000000" w:themeColor="text1"/>
        </w:rPr>
        <w:t xml:space="preserve">, a CSI-RS resource in an </w:t>
      </w:r>
      <w:r w:rsidRPr="00A15DCB">
        <w:rPr>
          <w:i/>
          <w:iCs/>
          <w:color w:val="000000" w:themeColor="text1"/>
        </w:rPr>
        <w:t>NZP-CSI-RS-ResourceSet</w:t>
      </w:r>
      <w:r w:rsidRPr="00A15DCB">
        <w:rPr>
          <w:color w:val="000000" w:themeColor="text1"/>
        </w:rPr>
        <w:t xml:space="preserve"> configured with higher layer parameter </w:t>
      </w:r>
      <w:r w:rsidRPr="00A15DCB">
        <w:rPr>
          <w:i/>
          <w:iCs/>
          <w:color w:val="000000" w:themeColor="text1"/>
        </w:rPr>
        <w:t>trs-Info</w:t>
      </w:r>
      <w:r w:rsidRPr="00A15DCB">
        <w:rPr>
          <w:color w:val="000000" w:themeColor="text1"/>
        </w:rPr>
        <w:t>, an SRS resource with the higher layer parameter</w:t>
      </w:r>
      <w:r w:rsidRPr="00A15DCB">
        <w:rPr>
          <w:i/>
          <w:color w:val="000000" w:themeColor="text1"/>
        </w:rPr>
        <w:t xml:space="preserve"> usage </w:t>
      </w:r>
      <w:r w:rsidRPr="00A15DCB">
        <w:rPr>
          <w:color w:val="000000" w:themeColor="text1"/>
        </w:rPr>
        <w:t>set to 'beamManagement', or SS/PBCH block associated with the same or different PCI from the PCI of the serving cell.</w:t>
      </w:r>
    </w:p>
    <w:p w14:paraId="3D1B54A7" w14:textId="77777777" w:rsidR="009A2718" w:rsidRPr="00A15DCB" w:rsidRDefault="009A2718" w:rsidP="009A2718">
      <w:pPr>
        <w:spacing w:after="240"/>
        <w:rPr>
          <w:strike/>
          <w:color w:val="000000" w:themeColor="text1"/>
        </w:rPr>
      </w:pPr>
      <w:r w:rsidRPr="00A15DCB">
        <w:rPr>
          <w:color w:val="000000" w:themeColor="text1"/>
        </w:rPr>
        <w:t xml:space="preserve">If an SRS resource set, except an SRS resource set for positioning, is configured with </w:t>
      </w:r>
      <w:r w:rsidRPr="00A15DCB">
        <w:rPr>
          <w:i/>
          <w:iCs/>
          <w:color w:val="000000" w:themeColor="text1"/>
        </w:rPr>
        <w:t>followUnifiedTCI-StateSRS</w:t>
      </w:r>
      <w:r w:rsidRPr="00A15DCB">
        <w:rPr>
          <w:color w:val="000000" w:themeColor="text1"/>
        </w:rPr>
        <w:t xml:space="preserve">, the UE shall transmit the target SRS resource(s) within the SRS resource set according to the spatial relation, if applicable, with a reference to the RS used for determining UL TX spatial filter. The RS </w:t>
      </w:r>
      <w:r w:rsidRPr="00A15DCB">
        <w:rPr>
          <w:color w:val="000000" w:themeColor="text1"/>
          <w:lang w:eastAsia="zh-CN"/>
        </w:rPr>
        <w:t xml:space="preserve">is determined based on an RS </w:t>
      </w:r>
      <w:r w:rsidRPr="00A15DCB">
        <w:rPr>
          <w:color w:val="000000" w:themeColor="text1"/>
        </w:rPr>
        <w:t xml:space="preserve">configured with </w:t>
      </w:r>
      <w:r w:rsidRPr="00A15DCB">
        <w:rPr>
          <w:i/>
          <w:iCs/>
          <w:color w:val="000000" w:themeColor="text1"/>
        </w:rPr>
        <w:t>qcl-Type</w:t>
      </w:r>
      <w:r w:rsidRPr="00A15DCB">
        <w:rPr>
          <w:color w:val="000000" w:themeColor="text1"/>
        </w:rPr>
        <w:t xml:space="preserve"> set to 'typeD' in </w:t>
      </w:r>
      <w:r w:rsidRPr="00A15DCB">
        <w:rPr>
          <w:i/>
          <w:iCs/>
          <w:color w:val="000000" w:themeColor="text1"/>
        </w:rPr>
        <w:t>QCL-Info</w:t>
      </w:r>
      <w:r w:rsidRPr="00A15DCB">
        <w:rPr>
          <w:color w:val="000000" w:themeColor="text1"/>
        </w:rPr>
        <w:t xml:space="preserve"> of the indicated </w:t>
      </w:r>
      <w:r w:rsidRPr="00A15DCB">
        <w:rPr>
          <w:i/>
          <w:iCs/>
          <w:color w:val="000000" w:themeColor="text1"/>
        </w:rPr>
        <w:t>TCI-State</w:t>
      </w:r>
      <w:r w:rsidRPr="00A15DCB">
        <w:rPr>
          <w:color w:val="000000" w:themeColor="text1"/>
        </w:rPr>
        <w:t xml:space="preserve"> or </w:t>
      </w:r>
      <w:r w:rsidRPr="00A15DCB">
        <w:rPr>
          <w:color w:val="000000" w:themeColor="text1"/>
          <w:lang w:eastAsia="zh-CN"/>
        </w:rPr>
        <w:t>an RS in the indicated</w:t>
      </w:r>
      <w:r w:rsidRPr="00A15DCB">
        <w:rPr>
          <w:color w:val="000000" w:themeColor="text1"/>
        </w:rPr>
        <w:t xml:space="preserve"> </w:t>
      </w:r>
      <w:r w:rsidRPr="00A15DCB">
        <w:rPr>
          <w:i/>
          <w:iCs/>
          <w:color w:val="000000" w:themeColor="text1"/>
        </w:rPr>
        <w:t>TCI-UL-State</w:t>
      </w:r>
      <w:r w:rsidRPr="00A15DCB">
        <w:rPr>
          <w:color w:val="000000" w:themeColor="text1"/>
        </w:rPr>
        <w:t xml:space="preserve">. The reference RS in the indicated </w:t>
      </w:r>
      <w:r w:rsidRPr="00A15DCB">
        <w:rPr>
          <w:i/>
          <w:iCs/>
          <w:color w:val="000000" w:themeColor="text1"/>
        </w:rPr>
        <w:t>TCI-State</w:t>
      </w:r>
      <w:r w:rsidRPr="00A15DCB">
        <w:rPr>
          <w:color w:val="000000" w:themeColor="text1"/>
        </w:rPr>
        <w:t xml:space="preserve"> can be a CSI-RS resource in a </w:t>
      </w:r>
      <w:r w:rsidRPr="00A15DCB">
        <w:rPr>
          <w:i/>
          <w:iCs/>
          <w:color w:val="000000" w:themeColor="text1"/>
        </w:rPr>
        <w:t>NZP-CSI-RS-ResourceSet</w:t>
      </w:r>
      <w:r w:rsidRPr="00A15DCB">
        <w:rPr>
          <w:color w:val="000000" w:themeColor="text1"/>
        </w:rPr>
        <w:t xml:space="preserve"> configured with higher layer parameter </w:t>
      </w:r>
      <w:r w:rsidRPr="00A15DCB">
        <w:rPr>
          <w:i/>
          <w:iCs/>
          <w:color w:val="000000" w:themeColor="text1"/>
        </w:rPr>
        <w:t>repetition</w:t>
      </w:r>
      <w:r w:rsidRPr="00A15DCB">
        <w:rPr>
          <w:color w:val="000000" w:themeColor="text1"/>
        </w:rPr>
        <w:t xml:space="preserve">, or a CSI-RS resource in an </w:t>
      </w:r>
      <w:r w:rsidRPr="00A15DCB">
        <w:rPr>
          <w:i/>
          <w:iCs/>
          <w:color w:val="000000" w:themeColor="text1"/>
        </w:rPr>
        <w:t xml:space="preserve">NZP-CSI-RS-ResourceSet </w:t>
      </w:r>
      <w:r w:rsidRPr="00A15DCB">
        <w:rPr>
          <w:color w:val="000000" w:themeColor="text1"/>
        </w:rPr>
        <w:t xml:space="preserve">configured with higher layer parameter </w:t>
      </w:r>
      <w:r w:rsidRPr="00A15DCB">
        <w:rPr>
          <w:i/>
          <w:iCs/>
          <w:color w:val="000000" w:themeColor="text1"/>
        </w:rPr>
        <w:t xml:space="preserve">trs-Info. </w:t>
      </w:r>
      <w:r w:rsidRPr="00A15DCB">
        <w:rPr>
          <w:color w:val="000000" w:themeColor="text1"/>
        </w:rPr>
        <w:t xml:space="preserve">The reference RS in the indicated </w:t>
      </w:r>
      <w:r w:rsidRPr="00A15DCB">
        <w:rPr>
          <w:i/>
          <w:iCs/>
          <w:color w:val="000000" w:themeColor="text1"/>
        </w:rPr>
        <w:t xml:space="preserve">TCI-UL-State </w:t>
      </w:r>
      <w:r w:rsidRPr="00A15DCB">
        <w:rPr>
          <w:color w:val="000000" w:themeColor="text1"/>
        </w:rPr>
        <w:t xml:space="preserve">can be a CSI-RS resource in a </w:t>
      </w:r>
      <w:r w:rsidRPr="00A15DCB">
        <w:rPr>
          <w:i/>
          <w:iCs/>
          <w:color w:val="000000" w:themeColor="text1"/>
        </w:rPr>
        <w:t>NZP-CSI-RS-ResourceSet</w:t>
      </w:r>
      <w:r w:rsidRPr="00A15DCB">
        <w:rPr>
          <w:color w:val="000000" w:themeColor="text1"/>
        </w:rPr>
        <w:t xml:space="preserve"> configured with higher layer parameter </w:t>
      </w:r>
      <w:r w:rsidRPr="00A15DCB">
        <w:rPr>
          <w:i/>
          <w:iCs/>
          <w:color w:val="000000" w:themeColor="text1"/>
        </w:rPr>
        <w:t>repetition</w:t>
      </w:r>
      <w:r w:rsidRPr="00A15DCB">
        <w:rPr>
          <w:color w:val="000000" w:themeColor="text1"/>
        </w:rPr>
        <w:t xml:space="preserve">, a CSI-RS resource in an </w:t>
      </w:r>
      <w:r w:rsidRPr="00A15DCB">
        <w:rPr>
          <w:i/>
          <w:iCs/>
          <w:color w:val="000000" w:themeColor="text1"/>
        </w:rPr>
        <w:t xml:space="preserve">NZP-CSI-RS-ResourceSet </w:t>
      </w:r>
      <w:r w:rsidRPr="00A15DCB">
        <w:rPr>
          <w:color w:val="000000" w:themeColor="text1"/>
        </w:rPr>
        <w:t xml:space="preserve">configured with higher layer parameter </w:t>
      </w:r>
      <w:r w:rsidRPr="00A15DCB">
        <w:rPr>
          <w:i/>
          <w:iCs/>
          <w:color w:val="000000" w:themeColor="text1"/>
        </w:rPr>
        <w:t>trs-Info,</w:t>
      </w:r>
      <w:r w:rsidRPr="00A15DCB">
        <w:rPr>
          <w:color w:val="000000" w:themeColor="text1"/>
        </w:rPr>
        <w:t xml:space="preserve"> an SRS resource with the higher layer parameter</w:t>
      </w:r>
      <w:r w:rsidRPr="00A15DCB">
        <w:rPr>
          <w:i/>
          <w:iCs/>
          <w:color w:val="000000" w:themeColor="text1"/>
        </w:rPr>
        <w:t xml:space="preserve"> usage </w:t>
      </w:r>
      <w:r w:rsidRPr="00A15DCB">
        <w:rPr>
          <w:color w:val="000000" w:themeColor="text1"/>
        </w:rPr>
        <w:t>set to 'beamManagement', or SS/PBCH block associated with the same or different PCI from the PCI of the serving cell.</w:t>
      </w:r>
    </w:p>
    <w:p w14:paraId="5C8B4FE6" w14:textId="77777777" w:rsidR="009A2718" w:rsidRPr="00A15DCB" w:rsidRDefault="009A2718" w:rsidP="009A2718">
      <w:pPr>
        <w:spacing w:after="240"/>
        <w:rPr>
          <w:color w:val="000000" w:themeColor="text1"/>
        </w:rPr>
      </w:pPr>
      <w:r w:rsidRPr="00A15DCB">
        <w:rPr>
          <w:color w:val="000000" w:themeColor="text1"/>
        </w:rPr>
        <w:t xml:space="preserve">When the UE is configured </w:t>
      </w:r>
      <w:r w:rsidRPr="00A15DCB">
        <w:rPr>
          <w:i/>
          <w:iCs/>
          <w:color w:val="000000" w:themeColor="text1"/>
        </w:rPr>
        <w:t>dl-OrJointTCI-StateList</w:t>
      </w:r>
      <w:r w:rsidRPr="00A15DCB">
        <w:rPr>
          <w:color w:val="000000" w:themeColor="text1"/>
        </w:rPr>
        <w:t xml:space="preserve"> or </w:t>
      </w:r>
      <w:r w:rsidRPr="00A15DCB">
        <w:rPr>
          <w:i/>
          <w:iCs/>
          <w:color w:val="000000" w:themeColor="text1"/>
        </w:rPr>
        <w:t>TCI-UL-State</w:t>
      </w:r>
      <w:r w:rsidRPr="00A15DCB">
        <w:rPr>
          <w:color w:val="000000" w:themeColor="text1"/>
        </w:rPr>
        <w:t xml:space="preserve"> and is having two indicated TCI-States or TCI-UL-States, and if the UE is configured with [[</w:t>
      </w:r>
      <w:r w:rsidRPr="00A15DCB">
        <w:rPr>
          <w:i/>
          <w:iCs/>
          <w:color w:val="000000" w:themeColor="text1"/>
        </w:rPr>
        <w:t>followUnifiedTCI-StateSRS]]</w:t>
      </w:r>
      <w:r w:rsidRPr="00A15DCB">
        <w:rPr>
          <w:color w:val="000000" w:themeColor="text1"/>
        </w:rPr>
        <w:t xml:space="preserve"> to</w:t>
      </w:r>
      <w:r w:rsidRPr="00A15DCB">
        <w:rPr>
          <w:i/>
          <w:iCs/>
          <w:color w:val="000000" w:themeColor="text1"/>
        </w:rPr>
        <w:t xml:space="preserve">, </w:t>
      </w:r>
      <w:r w:rsidRPr="00A15DCB">
        <w:rPr>
          <w:color w:val="000000" w:themeColor="text1"/>
        </w:rPr>
        <w:t xml:space="preserve">a periodic, semi-persistent or aperiodic SRS resource set with higher layer parameter </w:t>
      </w:r>
      <w:r w:rsidRPr="00A15DCB">
        <w:rPr>
          <w:i/>
          <w:color w:val="000000" w:themeColor="text1"/>
        </w:rPr>
        <w:t xml:space="preserve">usage </w:t>
      </w:r>
      <w:r w:rsidRPr="00A15DCB">
        <w:rPr>
          <w:color w:val="000000" w:themeColor="text1"/>
        </w:rPr>
        <w:t xml:space="preserve">in </w:t>
      </w:r>
      <w:r w:rsidRPr="00A15DCB">
        <w:rPr>
          <w:i/>
          <w:color w:val="000000" w:themeColor="text1"/>
        </w:rPr>
        <w:t>SRS-ResourceSet</w:t>
      </w:r>
      <w:r w:rsidRPr="00A15DCB">
        <w:rPr>
          <w:color w:val="000000" w:themeColor="text1"/>
        </w:rPr>
        <w:t xml:space="preserve"> set to ‘</w:t>
      </w:r>
      <w:r w:rsidRPr="00A15DCB">
        <w:rPr>
          <w:i/>
          <w:iCs/>
          <w:color w:val="000000" w:themeColor="text1"/>
        </w:rPr>
        <w:t>codebook</w:t>
      </w:r>
      <w:r w:rsidRPr="00A15DCB">
        <w:rPr>
          <w:color w:val="000000" w:themeColor="text1"/>
        </w:rPr>
        <w:t>’, ‘</w:t>
      </w:r>
      <w:r w:rsidRPr="00A15DCB">
        <w:rPr>
          <w:i/>
          <w:iCs/>
          <w:color w:val="000000" w:themeColor="text1"/>
        </w:rPr>
        <w:t>nonCodebook</w:t>
      </w:r>
      <w:r w:rsidRPr="00A15DCB">
        <w:rPr>
          <w:color w:val="000000" w:themeColor="text1"/>
        </w:rPr>
        <w:t>’ or ‘</w:t>
      </w:r>
      <w:r w:rsidRPr="00A15DCB">
        <w:rPr>
          <w:i/>
          <w:iCs/>
          <w:color w:val="000000" w:themeColor="text1"/>
        </w:rPr>
        <w:t>antennaSwitching</w:t>
      </w:r>
      <w:r w:rsidRPr="00A15DCB">
        <w:rPr>
          <w:color w:val="000000" w:themeColor="text1"/>
        </w:rPr>
        <w:t xml:space="preserve">’ or to an aperiodic SRS resource set with higher layer parameter </w:t>
      </w:r>
      <w:r w:rsidRPr="00A15DCB">
        <w:rPr>
          <w:i/>
          <w:color w:val="000000" w:themeColor="text1"/>
        </w:rPr>
        <w:t xml:space="preserve">usage </w:t>
      </w:r>
      <w:r w:rsidRPr="00A15DCB">
        <w:rPr>
          <w:color w:val="000000" w:themeColor="text1"/>
        </w:rPr>
        <w:t xml:space="preserve">in </w:t>
      </w:r>
      <w:r w:rsidRPr="00A15DCB">
        <w:rPr>
          <w:i/>
          <w:color w:val="000000" w:themeColor="text1"/>
        </w:rPr>
        <w:t>SRS-ResourceSet</w:t>
      </w:r>
      <w:r w:rsidRPr="00A15DCB">
        <w:rPr>
          <w:color w:val="000000" w:themeColor="text1"/>
        </w:rPr>
        <w:t xml:space="preserve"> set to ‘</w:t>
      </w:r>
      <w:r w:rsidRPr="00A15DCB">
        <w:rPr>
          <w:i/>
          <w:iCs/>
          <w:color w:val="000000" w:themeColor="text1"/>
        </w:rPr>
        <w:t>beamManagement</w:t>
      </w:r>
      <w:r w:rsidRPr="00A15DCB">
        <w:rPr>
          <w:color w:val="000000" w:themeColor="text1"/>
        </w:rPr>
        <w:t xml:space="preserve">’ </w:t>
      </w:r>
    </w:p>
    <w:p w14:paraId="67852476"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The UE may be configured by higher layer parameter </w:t>
      </w:r>
      <w:r w:rsidRPr="00A15DCB">
        <w:rPr>
          <w:i/>
          <w:color w:val="000000" w:themeColor="text1"/>
        </w:rPr>
        <w:t>applyIndicatedTCIState</w:t>
      </w:r>
      <w:r w:rsidRPr="00A15DCB">
        <w:rPr>
          <w:color w:val="000000" w:themeColor="text1"/>
        </w:rPr>
        <w:t xml:space="preserve"> to the SRS resource set to indicate whether the UE shall apply the first or the second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to the SRS resource set. </w:t>
      </w:r>
    </w:p>
    <w:p w14:paraId="79D4B102"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 xml:space="preserve">When a UE is configured by higher layer parameter </w:t>
      </w:r>
      <w:r w:rsidRPr="00A15DCB">
        <w:rPr>
          <w:i/>
          <w:color w:val="000000" w:themeColor="text1"/>
        </w:rPr>
        <w:t>PDCCH-Config</w:t>
      </w:r>
      <w:r w:rsidRPr="00A15DCB">
        <w:rPr>
          <w:color w:val="000000" w:themeColor="text1"/>
        </w:rPr>
        <w:t xml:space="preserve"> that contains two different values of </w:t>
      </w:r>
      <w:r w:rsidRPr="00A15DCB">
        <w:rPr>
          <w:i/>
          <w:color w:val="000000" w:themeColor="text1"/>
        </w:rPr>
        <w:t>coresetPoolIndex</w:t>
      </w:r>
      <w:r w:rsidRPr="00A15DCB">
        <w:rPr>
          <w:color w:val="000000" w:themeColor="text1"/>
        </w:rPr>
        <w:t xml:space="preserve"> in </w:t>
      </w:r>
      <w:r w:rsidRPr="00A15DCB">
        <w:rPr>
          <w:i/>
          <w:color w:val="000000" w:themeColor="text1"/>
        </w:rPr>
        <w:t>ControlResourceSet</w:t>
      </w:r>
      <w:r w:rsidRPr="00A15DCB">
        <w:rPr>
          <w:color w:val="000000" w:themeColor="text1"/>
        </w:rPr>
        <w:t xml:space="preserve">, the first and second indicated </w:t>
      </w:r>
      <w:r w:rsidRPr="00A15DCB">
        <w:rPr>
          <w:i/>
          <w:color w:val="000000" w:themeColor="text1"/>
        </w:rPr>
        <w:t>TCI-States</w:t>
      </w:r>
      <w:r w:rsidRPr="00A15DCB">
        <w:rPr>
          <w:color w:val="000000" w:themeColor="text1"/>
        </w:rPr>
        <w:t xml:space="preserve"> or </w:t>
      </w:r>
      <w:r w:rsidRPr="00A15DCB">
        <w:rPr>
          <w:i/>
          <w:color w:val="000000" w:themeColor="text1"/>
        </w:rPr>
        <w:t>TCI-UL-States</w:t>
      </w:r>
      <w:r w:rsidRPr="00A15DCB">
        <w:rPr>
          <w:color w:val="000000" w:themeColor="text1"/>
        </w:rPr>
        <w:t xml:space="preserve"> correspond to the indicated </w:t>
      </w:r>
      <w:r w:rsidRPr="00A15DCB">
        <w:rPr>
          <w:i/>
          <w:color w:val="000000" w:themeColor="text1"/>
        </w:rPr>
        <w:t>TCI-States</w:t>
      </w:r>
      <w:r w:rsidRPr="00A15DCB">
        <w:rPr>
          <w:color w:val="000000" w:themeColor="text1"/>
        </w:rPr>
        <w:t xml:space="preserve"> or </w:t>
      </w:r>
      <w:r w:rsidRPr="00A15DCB">
        <w:rPr>
          <w:i/>
          <w:color w:val="000000" w:themeColor="text1"/>
        </w:rPr>
        <w:t>TCI-UL-States</w:t>
      </w:r>
      <w:r w:rsidRPr="00A15DCB">
        <w:rPr>
          <w:color w:val="000000" w:themeColor="text1"/>
        </w:rPr>
        <w:t xml:space="preserve"> specific to </w:t>
      </w:r>
      <w:r w:rsidRPr="00A15DCB">
        <w:rPr>
          <w:i/>
          <w:color w:val="000000" w:themeColor="text1"/>
        </w:rPr>
        <w:t>coresetPoolIndex</w:t>
      </w:r>
      <w:r w:rsidRPr="00A15DCB">
        <w:rPr>
          <w:color w:val="000000" w:themeColor="text1"/>
        </w:rPr>
        <w:t xml:space="preserve"> value 0 and value 1, respectively. </w:t>
      </w:r>
    </w:p>
    <w:p w14:paraId="6F979A60"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When a UE is configured by higher layer parameter </w:t>
      </w:r>
      <w:r w:rsidRPr="00A15DCB">
        <w:rPr>
          <w:i/>
          <w:color w:val="000000" w:themeColor="text1"/>
        </w:rPr>
        <w:t>PDCCH-Config</w:t>
      </w:r>
      <w:r w:rsidRPr="00A15DCB">
        <w:rPr>
          <w:color w:val="000000" w:themeColor="text1"/>
        </w:rPr>
        <w:t xml:space="preserve"> that contains two different values of </w:t>
      </w:r>
      <w:r w:rsidRPr="00A15DCB">
        <w:rPr>
          <w:i/>
          <w:color w:val="000000" w:themeColor="text1"/>
        </w:rPr>
        <w:t>coresetPoolIndex</w:t>
      </w:r>
      <w:r w:rsidRPr="00A15DCB">
        <w:rPr>
          <w:color w:val="000000" w:themeColor="text1"/>
        </w:rPr>
        <w:t xml:space="preserve"> in </w:t>
      </w:r>
      <w:r w:rsidRPr="00A15DCB">
        <w:rPr>
          <w:i/>
          <w:color w:val="000000" w:themeColor="text1"/>
        </w:rPr>
        <w:t>ControlResourceSet</w:t>
      </w:r>
      <w:r w:rsidRPr="00A15DCB">
        <w:rPr>
          <w:color w:val="000000" w:themeColor="text1"/>
        </w:rPr>
        <w:t xml:space="preserve">, and the aperiodic SRS resource set which is not configured with higher layer parameter </w:t>
      </w:r>
      <w:r w:rsidRPr="00A15DCB">
        <w:rPr>
          <w:i/>
          <w:color w:val="000000" w:themeColor="text1"/>
        </w:rPr>
        <w:t>applyIndicatedTCIState</w:t>
      </w:r>
      <w:r w:rsidRPr="00A15DCB">
        <w:rPr>
          <w:i/>
          <w:iCs/>
          <w:color w:val="000000" w:themeColor="text1"/>
        </w:rPr>
        <w:t xml:space="preserve"> </w:t>
      </w:r>
      <w:r w:rsidRPr="00A15DCB">
        <w:rPr>
          <w:color w:val="000000" w:themeColor="text1"/>
        </w:rPr>
        <w:t xml:space="preserve">and the aperiodic SRS resource set is triggered by PDCCH on a CORESET associated with a </w:t>
      </w:r>
      <w:r w:rsidRPr="00A15DCB">
        <w:rPr>
          <w:i/>
          <w:color w:val="000000" w:themeColor="text1"/>
        </w:rPr>
        <w:t>coresetPoolIndex</w:t>
      </w:r>
      <w:r w:rsidRPr="00A15DCB">
        <w:rPr>
          <w:color w:val="000000" w:themeColor="text1"/>
        </w:rPr>
        <w:t xml:space="preserve"> value, the UE shall apply the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specific to the </w:t>
      </w:r>
      <w:r w:rsidRPr="00A15DCB">
        <w:rPr>
          <w:i/>
          <w:color w:val="000000" w:themeColor="text1"/>
        </w:rPr>
        <w:t>coresetPoolIndex</w:t>
      </w:r>
      <w:r w:rsidRPr="00A15DCB">
        <w:rPr>
          <w:color w:val="000000" w:themeColor="text1"/>
        </w:rPr>
        <w:t xml:space="preserve"> value to the aperiodic SRS resource set. </w:t>
      </w:r>
    </w:p>
    <w:p w14:paraId="260A506F"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When two SRS resource sets with higher layer parameter </w:t>
      </w:r>
      <w:r w:rsidRPr="00A15DCB">
        <w:rPr>
          <w:i/>
          <w:color w:val="000000" w:themeColor="text1"/>
        </w:rPr>
        <w:t xml:space="preserve">usage </w:t>
      </w:r>
      <w:r w:rsidRPr="00A15DCB">
        <w:rPr>
          <w:color w:val="000000" w:themeColor="text1"/>
        </w:rPr>
        <w:t xml:space="preserve">in </w:t>
      </w:r>
      <w:r w:rsidRPr="00A15DCB">
        <w:rPr>
          <w:i/>
          <w:color w:val="000000" w:themeColor="text1"/>
        </w:rPr>
        <w:t>SRS-ResourceSet</w:t>
      </w:r>
      <w:r w:rsidRPr="00A15DCB">
        <w:rPr>
          <w:color w:val="000000" w:themeColor="text1"/>
        </w:rPr>
        <w:t xml:space="preserve"> set to 'codebook' or ‘nonCodebook’ are configured, the UE does not expectthat the first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is applied to the second SRS resource set and that the second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is applied to the first SRS resource set.</w:t>
      </w:r>
    </w:p>
    <w:p w14:paraId="74BC7A07" w14:textId="77777777" w:rsidR="009A2718" w:rsidRPr="00A15DCB" w:rsidRDefault="009A2718" w:rsidP="009A2718">
      <w:pPr>
        <w:rPr>
          <w:color w:val="000000" w:themeColor="text1"/>
        </w:rPr>
      </w:pPr>
      <w:r w:rsidRPr="00A15DCB">
        <w:rPr>
          <w:color w:val="000000" w:themeColor="text1"/>
        </w:rPr>
        <w:t>For aperiodic SRS at least one state of the DCI field is used to select at least one out of the configured SRS resource set(s).</w:t>
      </w:r>
    </w:p>
    <w:p w14:paraId="7DA25839" w14:textId="77777777" w:rsidR="009A2718" w:rsidRPr="00A15DCB" w:rsidRDefault="009A2718" w:rsidP="009A2718">
      <w:pPr>
        <w:pStyle w:val="H6"/>
        <w:rPr>
          <w:color w:val="000000" w:themeColor="text1"/>
        </w:rPr>
      </w:pPr>
      <w:r w:rsidRPr="00A15DCB">
        <w:rPr>
          <w:color w:val="000000" w:themeColor="text1"/>
        </w:rPr>
        <w:t>7.1.1.1.19.3</w:t>
      </w:r>
      <w:r w:rsidRPr="00A15DCB">
        <w:rPr>
          <w:color w:val="000000" w:themeColor="text1"/>
        </w:rPr>
        <w:tab/>
        <w:t>Test description</w:t>
      </w:r>
    </w:p>
    <w:p w14:paraId="581F824F" w14:textId="77777777" w:rsidR="009A2718" w:rsidRPr="00A15DCB" w:rsidRDefault="009A2718" w:rsidP="009A2718">
      <w:pPr>
        <w:pStyle w:val="H6"/>
        <w:rPr>
          <w:color w:val="000000" w:themeColor="text1"/>
        </w:rPr>
      </w:pPr>
      <w:r w:rsidRPr="00A15DCB">
        <w:rPr>
          <w:color w:val="000000" w:themeColor="text1"/>
        </w:rPr>
        <w:t>7.1.1.1.19.3.1</w:t>
      </w:r>
      <w:r w:rsidRPr="00A15DCB">
        <w:rPr>
          <w:color w:val="000000" w:themeColor="text1"/>
        </w:rPr>
        <w:tab/>
        <w:t>Pre-test conditions</w:t>
      </w:r>
    </w:p>
    <w:p w14:paraId="4BD6F76D" w14:textId="77777777" w:rsidR="009A2718" w:rsidRPr="00A15DCB" w:rsidRDefault="009A2718" w:rsidP="009A2718">
      <w:pPr>
        <w:rPr>
          <w:color w:val="000000" w:themeColor="text1"/>
          <w:lang w:eastAsia="zh-CN"/>
        </w:rPr>
      </w:pPr>
      <w:r w:rsidRPr="00A15DCB">
        <w:rPr>
          <w:color w:val="000000" w:themeColor="text1"/>
        </w:rPr>
        <w:t xml:space="preserve">Same Pre-test conditions as in clause 7.1.1.0 </w:t>
      </w:r>
      <w:r w:rsidRPr="00A15DCB">
        <w:rPr>
          <w:color w:val="000000" w:themeColor="text1"/>
          <w:lang w:eastAsia="sv-SE"/>
        </w:rPr>
        <w:t>except that set to return no data in uplink.</w:t>
      </w:r>
    </w:p>
    <w:p w14:paraId="10DEEB90" w14:textId="77777777" w:rsidR="009A2718" w:rsidRPr="00A15DCB" w:rsidRDefault="009A2718" w:rsidP="009A2718">
      <w:pPr>
        <w:pStyle w:val="H6"/>
        <w:rPr>
          <w:color w:val="000000" w:themeColor="text1"/>
        </w:rPr>
      </w:pPr>
      <w:r w:rsidRPr="00A15DCB">
        <w:rPr>
          <w:color w:val="000000" w:themeColor="text1"/>
        </w:rPr>
        <w:lastRenderedPageBreak/>
        <w:t>7.1.1.1.19.3.2</w:t>
      </w:r>
      <w:r w:rsidRPr="00A15DCB">
        <w:rPr>
          <w:color w:val="000000" w:themeColor="text1"/>
        </w:rPr>
        <w:tab/>
        <w:t>Test procedure sequence</w:t>
      </w:r>
    </w:p>
    <w:p w14:paraId="52FFBA6B" w14:textId="77777777" w:rsidR="009A2718" w:rsidRPr="00A15DCB" w:rsidRDefault="009A2718" w:rsidP="009A2718">
      <w:pPr>
        <w:rPr>
          <w:color w:val="000000" w:themeColor="text1"/>
        </w:rPr>
      </w:pPr>
      <w:r w:rsidRPr="00A15DCB">
        <w:rPr>
          <w:color w:val="000000" w:themeColor="text1"/>
        </w:rPr>
        <w:t>Table 7.1.1.1.19.3.2-1 illustrates the downlink power levels and other changing parameters to be applied for the cells at various time instants of the test execution. Row marked "T0" denotes the initial conditions after preamble, while columns marked "T1" is to be applied subsequently. The exact instants on which these values shall be applied are described in the texts in this clause.</w:t>
      </w:r>
    </w:p>
    <w:p w14:paraId="36E92E8E" w14:textId="77777777" w:rsidR="001C682B" w:rsidRPr="00A15DCB" w:rsidRDefault="001C682B" w:rsidP="001C682B">
      <w:pPr>
        <w:keepNext/>
        <w:keepLines/>
        <w:spacing w:before="60"/>
        <w:jc w:val="center"/>
        <w:rPr>
          <w:rFonts w:ascii="Arial" w:eastAsia="SimSun" w:hAnsi="Arial"/>
          <w:b/>
        </w:rPr>
      </w:pPr>
      <w:r w:rsidRPr="00A15DCB">
        <w:rPr>
          <w:rFonts w:ascii="Arial" w:eastAsia="SimSun" w:hAnsi="Arial"/>
          <w:b/>
          <w:lang w:eastAsia="en-US"/>
        </w:rPr>
        <w:t xml:space="preserve">Table </w:t>
      </w:r>
      <w:r w:rsidRPr="00A15DCB">
        <w:rPr>
          <w:rFonts w:ascii="Arial" w:eastAsia="SimSun" w:hAnsi="Arial"/>
          <w:b/>
          <w:color w:val="000000" w:themeColor="text1"/>
        </w:rPr>
        <w:t>7.1.1.1.19.3.2-1</w:t>
      </w:r>
      <w:r w:rsidRPr="00A15DCB">
        <w:rPr>
          <w:rFonts w:ascii="Arial" w:eastAsia="SimSun" w:hAnsi="Arial"/>
          <w:b/>
          <w:lang w:eastAsia="en-US"/>
        </w:rPr>
        <w:t>: Time instances of cell power level and parameter changes for FR1</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1C682B" w:rsidRPr="00A15DCB" w14:paraId="462341C4"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tcPr>
          <w:p w14:paraId="2AABC90A" w14:textId="77777777" w:rsidR="001C682B" w:rsidRPr="00A15DCB" w:rsidRDefault="001C682B" w:rsidP="001C682B">
            <w:pPr>
              <w:keepNext/>
              <w:keepLines/>
              <w:spacing w:after="0"/>
              <w:jc w:val="center"/>
              <w:rPr>
                <w:rFonts w:ascii="Arial" w:eastAsia="SimSun" w:hAnsi="Arial"/>
                <w:b/>
                <w:sz w:val="18"/>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1B4C5B1A"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5B4FBF72"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1D7071CD"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7DCA82D6" w14:textId="77777777" w:rsidR="001C682B" w:rsidRPr="00A15DCB" w:rsidRDefault="001C682B" w:rsidP="001C682B">
            <w:pPr>
              <w:keepNext/>
              <w:keepLines/>
              <w:spacing w:after="0"/>
              <w:jc w:val="center"/>
              <w:rPr>
                <w:rFonts w:ascii="Arial" w:eastAsia="SimSun" w:hAnsi="Arial"/>
                <w:b/>
                <w:sz w:val="18"/>
                <w:lang w:eastAsia="zh-CN"/>
              </w:rPr>
            </w:pPr>
            <w:r w:rsidRPr="00A15DCB">
              <w:rPr>
                <w:rFonts w:ascii="Arial" w:eastAsia="SimSun" w:hAnsi="Arial"/>
                <w:b/>
                <w:sz w:val="18"/>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5D0A42E0"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6DB48462"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NR Cell 1</w:t>
            </w:r>
          </w:p>
          <w:p w14:paraId="41478ADA"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70A6B2B8"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Remark</w:t>
            </w:r>
          </w:p>
        </w:tc>
      </w:tr>
      <w:tr w:rsidR="001C682B" w:rsidRPr="00A15DCB" w14:paraId="0B25E996" w14:textId="77777777" w:rsidTr="009B330A">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519EDF08"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6DF2626"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49C75D64"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00569A27"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15646EF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9018DF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BB00039"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0A055F4E" w14:textId="77777777" w:rsidR="001C682B" w:rsidRPr="00A15DCB" w:rsidRDefault="001C682B" w:rsidP="001C682B">
            <w:pPr>
              <w:keepNext/>
              <w:keepLines/>
              <w:spacing w:after="0"/>
              <w:rPr>
                <w:rFonts w:ascii="Arial" w:eastAsia="SimSun" w:hAnsi="Arial"/>
                <w:sz w:val="18"/>
                <w:lang w:eastAsia="zh-CN"/>
              </w:rPr>
            </w:pPr>
            <w:r w:rsidRPr="00A15DCB">
              <w:rPr>
                <w:rFonts w:ascii="Arial" w:eastAsia="SimSun" w:hAnsi="Arial"/>
                <w:sz w:val="18"/>
                <w:lang w:eastAsia="zh-CN"/>
              </w:rPr>
              <w:t>Beam#1 Switch ON and Beam#0 Switch OFF</w:t>
            </w:r>
          </w:p>
        </w:tc>
      </w:tr>
      <w:tr w:rsidR="001C682B" w:rsidRPr="00A15DCB" w14:paraId="26602CD3" w14:textId="77777777" w:rsidTr="009B330A">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487EE673"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475BA424"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1B4D52B"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31628F2A"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D1B0F1B"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021F5847"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78A4AA0"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5F5DA3C2"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07B804D0" w14:textId="77777777" w:rsidTr="009B330A">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2A45FA9"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06F6BB67"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CSI-RS EPRE</w:t>
            </w:r>
          </w:p>
          <w:p w14:paraId="42800C33"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SS/PBCH</w:t>
            </w:r>
          </w:p>
          <w:p w14:paraId="4560D9B1"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F8C3AFC" w14:textId="77777777" w:rsidR="001C682B" w:rsidRPr="00A15DCB" w:rsidRDefault="001C682B" w:rsidP="001C682B">
            <w:pPr>
              <w:keepNext/>
              <w:keepLines/>
              <w:spacing w:after="0"/>
              <w:jc w:val="center"/>
              <w:rPr>
                <w:rFonts w:ascii="Arial" w:eastAsia="SimSun" w:hAnsi="Arial"/>
                <w:sz w:val="18"/>
                <w:lang w:eastAsia="zh-CN"/>
              </w:rPr>
            </w:pPr>
            <w:r w:rsidRPr="00A15DCB">
              <w:rPr>
                <w:rFonts w:ascii="Arial" w:eastAsia="SimSun" w:hAnsi="Arial"/>
                <w:sz w:val="18"/>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31BFADAA"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1761D9D"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B5AD51E"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6AECBDE"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ACFFA09"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6FC64172" w14:textId="77777777" w:rsidTr="009B330A">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399D555D"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3E0944B"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39A5F45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E9B6115"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19E8344E"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C2B475C"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35D8903"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565E03D7"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zh-CN"/>
              </w:rPr>
              <w:t>Beam#1 Switch OFF and Beam#0 Switch ON</w:t>
            </w:r>
          </w:p>
        </w:tc>
      </w:tr>
      <w:tr w:rsidR="001C682B" w:rsidRPr="00A15DCB" w14:paraId="5CE7DF39" w14:textId="77777777" w:rsidTr="009B330A">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3C9934C"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07249F35"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2FC6A81"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488E9DD2"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2495BA8"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734DF1C1"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10405C0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1016FCAB"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42AB18E1" w14:textId="77777777" w:rsidTr="009B330A">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466B62E7"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20BDFF8D"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CSI-RS EPRE</w:t>
            </w:r>
          </w:p>
          <w:p w14:paraId="34019093"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SS/PBCH</w:t>
            </w:r>
          </w:p>
          <w:p w14:paraId="3B1434C3"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139031F"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53396D6A"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D275B57"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9E7FEA8"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-57</w:t>
            </w:r>
          </w:p>
        </w:tc>
        <w:tc>
          <w:tcPr>
            <w:tcW w:w="1134" w:type="dxa"/>
            <w:tcBorders>
              <w:top w:val="single" w:sz="4" w:space="0" w:color="auto"/>
              <w:left w:val="single" w:sz="4" w:space="0" w:color="auto"/>
              <w:bottom w:val="single" w:sz="4" w:space="0" w:color="auto"/>
              <w:right w:val="single" w:sz="4" w:space="0" w:color="auto"/>
            </w:tcBorders>
            <w:vAlign w:val="center"/>
          </w:tcPr>
          <w:p w14:paraId="64215C01"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ED37E8F"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73BE9A29" w14:textId="77777777" w:rsidTr="009B330A">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38E63CFD" w14:textId="77777777" w:rsidR="001C682B" w:rsidRPr="00A15DCB" w:rsidRDefault="001C682B" w:rsidP="001C682B">
            <w:pPr>
              <w:keepNext/>
              <w:keepLines/>
              <w:spacing w:after="0"/>
              <w:ind w:left="851" w:hanging="851"/>
              <w:rPr>
                <w:rFonts w:ascii="Arial" w:eastAsia="SimSun" w:hAnsi="Arial"/>
                <w:sz w:val="18"/>
                <w:lang w:eastAsia="zh-CN"/>
              </w:rPr>
            </w:pPr>
            <w:r w:rsidRPr="00A15DCB">
              <w:rPr>
                <w:rFonts w:ascii="Arial" w:eastAsia="SimSun" w:hAnsi="Arial"/>
                <w:sz w:val="18"/>
                <w:lang w:eastAsia="zh-CN"/>
              </w:rPr>
              <w:t>NOTE:</w:t>
            </w:r>
            <w:r w:rsidRPr="00A15DCB">
              <w:rPr>
                <w:rFonts w:ascii="Arial" w:eastAsia="SimSun" w:hAnsi="Arial"/>
                <w:sz w:val="18"/>
                <w:lang w:eastAsia="zh-CN"/>
              </w:rPr>
              <w:tab/>
              <w:t xml:space="preserve">"Beam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 </w:t>
            </w:r>
          </w:p>
        </w:tc>
      </w:tr>
    </w:tbl>
    <w:p w14:paraId="6BB2E69A" w14:textId="77777777" w:rsidR="001C682B" w:rsidRPr="00A15DCB" w:rsidRDefault="001C682B" w:rsidP="009A2718">
      <w:pPr>
        <w:rPr>
          <w:rFonts w:eastAsia="SimSun"/>
          <w:color w:val="000000" w:themeColor="text1"/>
        </w:rPr>
      </w:pPr>
    </w:p>
    <w:p w14:paraId="379F832C" w14:textId="2FCF9662" w:rsidR="009A2718" w:rsidRPr="00A15DCB" w:rsidRDefault="009A2718" w:rsidP="009A2718">
      <w:pPr>
        <w:pStyle w:val="TH"/>
        <w:rPr>
          <w:rFonts w:eastAsia="SimSun"/>
          <w:color w:val="000000" w:themeColor="text1"/>
        </w:rPr>
      </w:pPr>
      <w:r w:rsidRPr="00A15DCB">
        <w:rPr>
          <w:rFonts w:eastAsia="SimSun"/>
          <w:color w:val="000000" w:themeColor="text1"/>
        </w:rPr>
        <w:t>Table 7.1.1.1.19.3.2-1</w:t>
      </w:r>
      <w:r w:rsidR="001C682B" w:rsidRPr="00A15DCB">
        <w:rPr>
          <w:rFonts w:eastAsia="SimSun"/>
          <w:color w:val="000000" w:themeColor="text1"/>
        </w:rPr>
        <w:t>A</w:t>
      </w:r>
      <w:r w:rsidRPr="00A15DCB">
        <w:rPr>
          <w:rFonts w:eastAsia="SimSun"/>
          <w:color w:val="000000" w:themeColor="text1"/>
        </w:rPr>
        <w:t>: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9A2718" w:rsidRPr="00A15DCB" w14:paraId="120490E6" w14:textId="77777777" w:rsidTr="0036007E">
        <w:trPr>
          <w:jc w:val="center"/>
        </w:trPr>
        <w:tc>
          <w:tcPr>
            <w:tcW w:w="534" w:type="dxa"/>
            <w:tcBorders>
              <w:top w:val="single" w:sz="4" w:space="0" w:color="auto"/>
              <w:left w:val="single" w:sz="4" w:space="0" w:color="auto"/>
              <w:bottom w:val="single" w:sz="4" w:space="0" w:color="auto"/>
              <w:right w:val="single" w:sz="4" w:space="0" w:color="auto"/>
            </w:tcBorders>
          </w:tcPr>
          <w:p w14:paraId="7D7802D3" w14:textId="77777777" w:rsidR="009A2718" w:rsidRPr="00A15DCB" w:rsidRDefault="009A2718" w:rsidP="0036007E">
            <w:pPr>
              <w:pStyle w:val="TAH"/>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hideMark/>
          </w:tcPr>
          <w:p w14:paraId="001162AD" w14:textId="77777777" w:rsidR="009A2718" w:rsidRPr="00A15DCB" w:rsidRDefault="009A2718" w:rsidP="0036007E">
            <w:pPr>
              <w:pStyle w:val="TAH"/>
              <w:rPr>
                <w:rFonts w:eastAsia="SimSun"/>
                <w:color w:val="000000" w:themeColor="text1"/>
              </w:rPr>
            </w:pPr>
            <w:r w:rsidRPr="00A15DCB">
              <w:rPr>
                <w:rFonts w:eastAsia="SimSun"/>
                <w:color w:val="000000" w:themeColor="text1"/>
              </w:rPr>
              <w:t>Parameter</w:t>
            </w:r>
          </w:p>
        </w:tc>
        <w:tc>
          <w:tcPr>
            <w:tcW w:w="923" w:type="dxa"/>
            <w:tcBorders>
              <w:top w:val="single" w:sz="4" w:space="0" w:color="auto"/>
              <w:left w:val="single" w:sz="4" w:space="0" w:color="auto"/>
              <w:bottom w:val="single" w:sz="4" w:space="0" w:color="auto"/>
              <w:right w:val="single" w:sz="4" w:space="0" w:color="auto"/>
            </w:tcBorders>
            <w:hideMark/>
          </w:tcPr>
          <w:p w14:paraId="36032A71" w14:textId="77777777" w:rsidR="009A2718" w:rsidRPr="00A15DCB" w:rsidRDefault="009A2718" w:rsidP="0036007E">
            <w:pPr>
              <w:pStyle w:val="TAH"/>
              <w:rPr>
                <w:rFonts w:eastAsia="SimSun"/>
                <w:color w:val="000000" w:themeColor="text1"/>
              </w:rPr>
            </w:pPr>
            <w:r w:rsidRPr="00A15DCB">
              <w:rPr>
                <w:rFonts w:eastAsia="SimSun"/>
                <w:color w:val="000000" w:themeColor="text1"/>
              </w:rPr>
              <w:t>Unit</w:t>
            </w:r>
          </w:p>
        </w:tc>
        <w:tc>
          <w:tcPr>
            <w:tcW w:w="904" w:type="dxa"/>
            <w:tcBorders>
              <w:top w:val="single" w:sz="4" w:space="0" w:color="auto"/>
              <w:left w:val="single" w:sz="4" w:space="0" w:color="auto"/>
              <w:bottom w:val="single" w:sz="4" w:space="0" w:color="auto"/>
              <w:right w:val="single" w:sz="4" w:space="0" w:color="auto"/>
            </w:tcBorders>
            <w:hideMark/>
          </w:tcPr>
          <w:p w14:paraId="327FEF3E" w14:textId="77777777" w:rsidR="009A2718" w:rsidRPr="00A15DCB" w:rsidRDefault="009A2718" w:rsidP="0036007E">
            <w:pPr>
              <w:pStyle w:val="TAH"/>
              <w:rPr>
                <w:rFonts w:eastAsia="SimSun"/>
                <w:color w:val="000000" w:themeColor="text1"/>
              </w:rPr>
            </w:pPr>
            <w:r w:rsidRPr="00A15DCB">
              <w:rPr>
                <w:rFonts w:eastAsia="SimSun"/>
                <w:color w:val="000000" w:themeColor="text1"/>
              </w:rPr>
              <w:t>E-UTRA Cell 1</w:t>
            </w:r>
          </w:p>
        </w:tc>
        <w:tc>
          <w:tcPr>
            <w:tcW w:w="1089" w:type="dxa"/>
            <w:tcBorders>
              <w:top w:val="single" w:sz="4" w:space="0" w:color="auto"/>
              <w:left w:val="single" w:sz="4" w:space="0" w:color="auto"/>
              <w:bottom w:val="single" w:sz="4" w:space="0" w:color="auto"/>
              <w:right w:val="single" w:sz="4" w:space="0" w:color="auto"/>
            </w:tcBorders>
          </w:tcPr>
          <w:p w14:paraId="7109FBDB" w14:textId="77777777" w:rsidR="009A2718" w:rsidRPr="00A15DCB" w:rsidRDefault="009A2718" w:rsidP="0036007E">
            <w:pPr>
              <w:pStyle w:val="TAH"/>
              <w:rPr>
                <w:rFonts w:eastAsia="SimSun"/>
                <w:color w:val="000000" w:themeColor="text1"/>
                <w:lang w:eastAsia="zh-CN"/>
              </w:rPr>
            </w:pPr>
            <w:r w:rsidRPr="00A15DCB">
              <w:rPr>
                <w:rFonts w:eastAsia="SimSun"/>
                <w:color w:val="000000" w:themeColor="text1"/>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270FF4B3" w14:textId="77777777" w:rsidR="009A2718" w:rsidRPr="00A15DCB" w:rsidRDefault="009A2718" w:rsidP="0036007E">
            <w:pPr>
              <w:pStyle w:val="TAH"/>
              <w:rPr>
                <w:rFonts w:eastAsia="SimSun"/>
                <w:color w:val="000000" w:themeColor="text1"/>
              </w:rPr>
            </w:pPr>
            <w:r w:rsidRPr="00A15DCB">
              <w:rPr>
                <w:rFonts w:eastAsia="SimSun"/>
                <w:color w:val="000000" w:themeColor="text1"/>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2A2B3F7C" w14:textId="77777777" w:rsidR="009A2718" w:rsidRPr="00A15DCB" w:rsidRDefault="009A2718" w:rsidP="0036007E">
            <w:pPr>
              <w:pStyle w:val="TAH"/>
              <w:rPr>
                <w:rFonts w:eastAsia="SimSun"/>
                <w:color w:val="000000" w:themeColor="text1"/>
              </w:rPr>
            </w:pPr>
            <w:r w:rsidRPr="00A15DCB">
              <w:rPr>
                <w:rFonts w:eastAsia="SimSun"/>
                <w:color w:val="000000" w:themeColor="text1"/>
              </w:rPr>
              <w:t>NR Cell 1</w:t>
            </w:r>
          </w:p>
          <w:p w14:paraId="582F4453" w14:textId="77777777" w:rsidR="009A2718" w:rsidRPr="00A15DCB" w:rsidRDefault="009A2718" w:rsidP="0036007E">
            <w:pPr>
              <w:pStyle w:val="TAH"/>
              <w:rPr>
                <w:rFonts w:eastAsia="SimSun"/>
                <w:color w:val="000000" w:themeColor="text1"/>
              </w:rPr>
            </w:pPr>
            <w:r w:rsidRPr="00A15DCB">
              <w:rPr>
                <w:rFonts w:eastAsia="SimSun"/>
                <w:color w:val="000000" w:themeColor="text1"/>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285CFA8C" w14:textId="77777777" w:rsidR="009A2718" w:rsidRPr="00A15DCB" w:rsidRDefault="009A2718" w:rsidP="0036007E">
            <w:pPr>
              <w:pStyle w:val="TAH"/>
              <w:rPr>
                <w:rFonts w:eastAsia="SimSun"/>
                <w:color w:val="000000" w:themeColor="text1"/>
              </w:rPr>
            </w:pPr>
            <w:r w:rsidRPr="00A15DCB">
              <w:rPr>
                <w:rFonts w:eastAsia="SimSun"/>
                <w:color w:val="000000" w:themeColor="text1"/>
              </w:rPr>
              <w:t>Remark</w:t>
            </w:r>
          </w:p>
        </w:tc>
      </w:tr>
      <w:tr w:rsidR="009A2718" w:rsidRPr="00A15DCB" w14:paraId="4DE19675" w14:textId="77777777" w:rsidTr="0036007E">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54377855" w14:textId="77777777" w:rsidR="009A2718" w:rsidRPr="00A15DCB" w:rsidRDefault="009A2718" w:rsidP="0036007E">
            <w:pPr>
              <w:pStyle w:val="TAC"/>
              <w:rPr>
                <w:rFonts w:eastAsia="SimSun"/>
                <w:color w:val="000000" w:themeColor="text1"/>
              </w:rPr>
            </w:pPr>
            <w:r w:rsidRPr="00A15DCB">
              <w:rPr>
                <w:rFonts w:eastAsia="SimSun"/>
                <w:color w:val="000000" w:themeColor="text1"/>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F10383B" w14:textId="77777777" w:rsidR="009A2718" w:rsidRPr="00A15DCB" w:rsidRDefault="009A2718" w:rsidP="0036007E">
            <w:pPr>
              <w:pStyle w:val="TAL"/>
              <w:rPr>
                <w:rFonts w:eastAsia="SimSun"/>
                <w:color w:val="000000" w:themeColor="text1"/>
              </w:rPr>
            </w:pPr>
            <w:r w:rsidRPr="00A15DCB">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C4A2A17" w14:textId="77777777" w:rsidR="009A2718" w:rsidRPr="00A15DCB" w:rsidRDefault="009A2718" w:rsidP="0036007E">
            <w:pPr>
              <w:pStyle w:val="TAC"/>
              <w:rPr>
                <w:rFonts w:eastAsia="SimSun"/>
                <w:color w:val="000000" w:themeColor="text1"/>
              </w:rPr>
            </w:pPr>
            <w:r w:rsidRPr="00A15DCB">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43D9B89" w14:textId="77777777" w:rsidR="009A2718" w:rsidRPr="00A15DCB" w:rsidRDefault="009A2718" w:rsidP="0036007E">
            <w:pPr>
              <w:pStyle w:val="TAC"/>
              <w:rPr>
                <w:rFonts w:eastAsia="SimSun"/>
                <w:color w:val="000000" w:themeColor="text1"/>
              </w:rPr>
            </w:pPr>
            <w:r w:rsidRPr="00A15DCB">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6A848ED0"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A67BCAB"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78BDD6AA"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5E1435A" w14:textId="77777777" w:rsidR="009A2718" w:rsidRPr="00A15DCB" w:rsidRDefault="009A2718" w:rsidP="0036007E">
            <w:pPr>
              <w:pStyle w:val="TAL"/>
              <w:rPr>
                <w:rFonts w:eastAsia="SimSun"/>
                <w:color w:val="000000" w:themeColor="text1"/>
                <w:lang w:eastAsia="zh-CN"/>
              </w:rPr>
            </w:pPr>
            <w:r w:rsidRPr="00A15DCB">
              <w:rPr>
                <w:rFonts w:eastAsia="SimSun"/>
                <w:color w:val="000000" w:themeColor="text1"/>
                <w:lang w:eastAsia="zh-CN"/>
              </w:rPr>
              <w:t>Beam#1 Switch ON and Beam#0 Switch OFF</w:t>
            </w:r>
          </w:p>
        </w:tc>
      </w:tr>
      <w:tr w:rsidR="009A2718" w:rsidRPr="00A15DCB" w14:paraId="2C8A6625"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6255DA46"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12A38C1E" w14:textId="77777777" w:rsidR="009A2718" w:rsidRPr="00A15DCB" w:rsidRDefault="009A2718" w:rsidP="0036007E">
            <w:pPr>
              <w:pStyle w:val="TAL"/>
              <w:rPr>
                <w:rFonts w:eastAsia="SimSun"/>
                <w:color w:val="000000" w:themeColor="text1"/>
              </w:rPr>
            </w:pPr>
            <w:r w:rsidRPr="00A15DCB">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74328D3" w14:textId="77777777" w:rsidR="009A2718" w:rsidRPr="00A15DCB" w:rsidRDefault="009A2718" w:rsidP="0036007E">
            <w:pPr>
              <w:pStyle w:val="TAC"/>
              <w:rPr>
                <w:rFonts w:eastAsia="SimSun"/>
                <w:color w:val="000000" w:themeColor="text1"/>
              </w:rPr>
            </w:pPr>
            <w:r w:rsidRPr="00A15DCB">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5681FCE5"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53CFB9A7" w14:textId="77777777" w:rsidR="009A2718" w:rsidRPr="00A15DCB" w:rsidRDefault="009A2718" w:rsidP="0036007E">
            <w:pPr>
              <w:pStyle w:val="TAC"/>
              <w:rPr>
                <w:rFonts w:eastAsia="SimSun"/>
                <w:color w:val="000000" w:themeColor="text1"/>
              </w:rPr>
            </w:pPr>
            <w:r w:rsidRPr="00A15DCB">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63121B0D"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48A4A454"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F4105DA" w14:textId="77777777" w:rsidR="009A2718" w:rsidRPr="00A15DCB" w:rsidRDefault="009A2718" w:rsidP="0036007E">
            <w:pPr>
              <w:pStyle w:val="TAL"/>
              <w:rPr>
                <w:rFonts w:eastAsia="SimSun"/>
                <w:color w:val="000000" w:themeColor="text1"/>
              </w:rPr>
            </w:pPr>
          </w:p>
        </w:tc>
      </w:tr>
      <w:tr w:rsidR="009A2718" w:rsidRPr="00A15DCB" w14:paraId="0E48C7CE"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47D6D49"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AD66D2C" w14:textId="77777777" w:rsidR="009A2718" w:rsidRPr="00A15DCB" w:rsidRDefault="009A2718" w:rsidP="0036007E">
            <w:pPr>
              <w:pStyle w:val="TAL"/>
              <w:rPr>
                <w:color w:val="000000" w:themeColor="text1"/>
              </w:rPr>
            </w:pPr>
            <w:r w:rsidRPr="00A15DCB">
              <w:rPr>
                <w:rFonts w:eastAsia="SimSun"/>
                <w:color w:val="000000" w:themeColor="text1"/>
              </w:rPr>
              <w:t>CSI-RS EPRE</w:t>
            </w:r>
          </w:p>
          <w:p w14:paraId="3F272127" w14:textId="77777777" w:rsidR="009A2718" w:rsidRPr="00A15DCB" w:rsidRDefault="009A2718" w:rsidP="0036007E">
            <w:pPr>
              <w:pStyle w:val="TAL"/>
              <w:rPr>
                <w:color w:val="000000" w:themeColor="text1"/>
              </w:rPr>
            </w:pPr>
            <w:r w:rsidRPr="00A15DCB">
              <w:rPr>
                <w:color w:val="000000" w:themeColor="text1"/>
              </w:rPr>
              <w:t>SS/PBCH</w:t>
            </w:r>
          </w:p>
          <w:p w14:paraId="5B2FABDC" w14:textId="6A1690DD" w:rsidR="009A2718" w:rsidRPr="00A15DCB" w:rsidRDefault="009A2718" w:rsidP="0036007E">
            <w:pPr>
              <w:pStyle w:val="TAL"/>
              <w:rPr>
                <w:rFonts w:eastAsia="SimSun"/>
                <w:color w:val="000000" w:themeColor="text1"/>
              </w:rPr>
            </w:pPr>
            <w:r w:rsidRPr="00A15DCB">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4EE0F6D4" w14:textId="77777777" w:rsidR="009A2718" w:rsidRPr="00A15DCB" w:rsidRDefault="009A2718" w:rsidP="0036007E">
            <w:pPr>
              <w:pStyle w:val="TAC"/>
              <w:rPr>
                <w:rFonts w:eastAsia="SimSun"/>
                <w:color w:val="000000" w:themeColor="text1"/>
                <w:lang w:eastAsia="zh-CN"/>
              </w:rPr>
            </w:pPr>
            <w:r w:rsidRPr="00A15DCB">
              <w:rPr>
                <w:rFonts w:eastAsia="SimSun"/>
                <w:color w:val="000000" w:themeColor="text1"/>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276A100A"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AF60E20"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C88A7D5" w14:textId="77777777" w:rsidR="009A2718" w:rsidRPr="00A15DCB" w:rsidRDefault="009A2718" w:rsidP="0036007E">
            <w:pPr>
              <w:pStyle w:val="TAC"/>
              <w:rPr>
                <w:rFonts w:eastAsia="SimSun"/>
                <w:color w:val="000000" w:themeColor="text1"/>
              </w:rPr>
            </w:pPr>
            <w:r w:rsidRPr="00A15DCB">
              <w:rPr>
                <w:rFonts w:eastAsia="SimSun"/>
                <w:color w:val="000000" w:themeColor="text1"/>
              </w:rPr>
              <w:t>0</w:t>
            </w:r>
          </w:p>
        </w:tc>
        <w:tc>
          <w:tcPr>
            <w:tcW w:w="1134" w:type="dxa"/>
            <w:tcBorders>
              <w:top w:val="single" w:sz="4" w:space="0" w:color="auto"/>
              <w:left w:val="single" w:sz="4" w:space="0" w:color="auto"/>
              <w:bottom w:val="single" w:sz="4" w:space="0" w:color="auto"/>
              <w:right w:val="single" w:sz="4" w:space="0" w:color="auto"/>
            </w:tcBorders>
            <w:vAlign w:val="center"/>
          </w:tcPr>
          <w:p w14:paraId="619B77C9" w14:textId="77777777" w:rsidR="009A2718" w:rsidRPr="00A15DCB" w:rsidRDefault="009A2718" w:rsidP="0036007E">
            <w:pPr>
              <w:pStyle w:val="TAC"/>
              <w:rPr>
                <w:rFonts w:eastAsia="SimSun"/>
                <w:color w:val="000000" w:themeColor="text1"/>
              </w:rPr>
            </w:pPr>
            <w:r w:rsidRPr="00A15DCB">
              <w:rPr>
                <w:rFonts w:eastAsia="SimSun"/>
                <w:color w:val="000000" w:themeColor="text1"/>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44F38F5" w14:textId="77777777" w:rsidR="009A2718" w:rsidRPr="00A15DCB" w:rsidRDefault="009A2718" w:rsidP="0036007E">
            <w:pPr>
              <w:pStyle w:val="TAL"/>
              <w:rPr>
                <w:rFonts w:eastAsia="SimSun"/>
                <w:color w:val="000000" w:themeColor="text1"/>
              </w:rPr>
            </w:pPr>
          </w:p>
        </w:tc>
      </w:tr>
      <w:tr w:rsidR="009A2718" w:rsidRPr="00A15DCB" w14:paraId="782B076D" w14:textId="77777777" w:rsidTr="0036007E">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1925D12D" w14:textId="77777777" w:rsidR="009A2718" w:rsidRPr="00A15DCB" w:rsidRDefault="009A2718" w:rsidP="0036007E">
            <w:pPr>
              <w:pStyle w:val="TAC"/>
              <w:rPr>
                <w:rFonts w:eastAsia="SimSun"/>
                <w:color w:val="000000" w:themeColor="text1"/>
              </w:rPr>
            </w:pPr>
            <w:r w:rsidRPr="00A15DCB">
              <w:rPr>
                <w:rFonts w:eastAsia="SimSun"/>
                <w:color w:val="000000" w:themeColor="text1"/>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AD66CAF" w14:textId="77777777" w:rsidR="009A2718" w:rsidRPr="00A15DCB" w:rsidRDefault="009A2718" w:rsidP="0036007E">
            <w:pPr>
              <w:pStyle w:val="TAL"/>
              <w:rPr>
                <w:rFonts w:eastAsia="SimSun"/>
                <w:color w:val="000000" w:themeColor="text1"/>
              </w:rPr>
            </w:pPr>
            <w:r w:rsidRPr="00A15DCB">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F145E65" w14:textId="77777777" w:rsidR="009A2718" w:rsidRPr="00A15DCB" w:rsidRDefault="009A2718" w:rsidP="0036007E">
            <w:pPr>
              <w:pStyle w:val="TAC"/>
              <w:rPr>
                <w:rFonts w:eastAsia="SimSun"/>
                <w:color w:val="000000" w:themeColor="text1"/>
              </w:rPr>
            </w:pPr>
            <w:r w:rsidRPr="00A15DCB">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7B764D50" w14:textId="77777777" w:rsidR="009A2718" w:rsidRPr="00A15DCB" w:rsidRDefault="009A2718" w:rsidP="0036007E">
            <w:pPr>
              <w:pStyle w:val="TAC"/>
              <w:rPr>
                <w:rFonts w:eastAsia="SimSun"/>
                <w:color w:val="000000" w:themeColor="text1"/>
              </w:rPr>
            </w:pPr>
            <w:r w:rsidRPr="00A15DCB">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480E363"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A0010A"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1854BFB1"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064AA1BA" w14:textId="77777777" w:rsidR="009A2718" w:rsidRPr="00A15DCB" w:rsidRDefault="009A2718" w:rsidP="0036007E">
            <w:pPr>
              <w:pStyle w:val="TAL"/>
              <w:rPr>
                <w:rFonts w:eastAsia="SimSun"/>
                <w:color w:val="000000" w:themeColor="text1"/>
              </w:rPr>
            </w:pPr>
            <w:r w:rsidRPr="00A15DCB">
              <w:rPr>
                <w:rFonts w:eastAsia="SimSun"/>
                <w:color w:val="000000" w:themeColor="text1"/>
                <w:lang w:eastAsia="zh-CN"/>
              </w:rPr>
              <w:t>Beam#1 Switch OFF and Beam#0 Switch ON</w:t>
            </w:r>
          </w:p>
        </w:tc>
      </w:tr>
      <w:tr w:rsidR="009A2718" w:rsidRPr="00A15DCB" w14:paraId="01831CCB"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5C8DCE8"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25CF70F2" w14:textId="77777777" w:rsidR="009A2718" w:rsidRPr="00A15DCB" w:rsidRDefault="009A2718" w:rsidP="0036007E">
            <w:pPr>
              <w:pStyle w:val="TAL"/>
              <w:rPr>
                <w:rFonts w:eastAsia="SimSun"/>
                <w:color w:val="000000" w:themeColor="text1"/>
              </w:rPr>
            </w:pPr>
            <w:r w:rsidRPr="00A15DCB">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22CC464" w14:textId="77777777" w:rsidR="009A2718" w:rsidRPr="00A15DCB" w:rsidRDefault="009A2718" w:rsidP="0036007E">
            <w:pPr>
              <w:pStyle w:val="TAC"/>
              <w:rPr>
                <w:rFonts w:eastAsia="SimSun"/>
                <w:color w:val="000000" w:themeColor="text1"/>
              </w:rPr>
            </w:pPr>
            <w:r w:rsidRPr="00A15DCB">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A76E6F4"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E86E214" w14:textId="77777777" w:rsidR="009A2718" w:rsidRPr="00A15DCB" w:rsidRDefault="009A2718" w:rsidP="0036007E">
            <w:pPr>
              <w:pStyle w:val="TAC"/>
              <w:rPr>
                <w:rFonts w:eastAsia="SimSun"/>
                <w:color w:val="000000" w:themeColor="text1"/>
              </w:rPr>
            </w:pPr>
            <w:r w:rsidRPr="00A15DCB">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079BDF07"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01C7C725"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82F8160" w14:textId="77777777" w:rsidR="009A2718" w:rsidRPr="00A15DCB" w:rsidRDefault="009A2718" w:rsidP="0036007E">
            <w:pPr>
              <w:pStyle w:val="TAL"/>
              <w:rPr>
                <w:rFonts w:eastAsia="SimSun"/>
                <w:color w:val="000000" w:themeColor="text1"/>
              </w:rPr>
            </w:pPr>
          </w:p>
        </w:tc>
      </w:tr>
      <w:tr w:rsidR="009A2718" w:rsidRPr="00A15DCB" w14:paraId="00C179FC"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F444DB"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F024660" w14:textId="77777777" w:rsidR="009A2718" w:rsidRPr="00A15DCB" w:rsidRDefault="009A2718" w:rsidP="0036007E">
            <w:pPr>
              <w:pStyle w:val="TAL"/>
              <w:rPr>
                <w:color w:val="000000" w:themeColor="text1"/>
              </w:rPr>
            </w:pPr>
            <w:r w:rsidRPr="00A15DCB">
              <w:rPr>
                <w:rFonts w:eastAsia="SimSun"/>
                <w:color w:val="000000" w:themeColor="text1"/>
              </w:rPr>
              <w:t>CSI-RS EPRE</w:t>
            </w:r>
          </w:p>
          <w:p w14:paraId="5552946C" w14:textId="77777777" w:rsidR="009A2718" w:rsidRPr="00A15DCB" w:rsidRDefault="009A2718" w:rsidP="0036007E">
            <w:pPr>
              <w:pStyle w:val="TAL"/>
              <w:rPr>
                <w:color w:val="000000" w:themeColor="text1"/>
              </w:rPr>
            </w:pPr>
            <w:r w:rsidRPr="00A15DCB">
              <w:rPr>
                <w:color w:val="000000" w:themeColor="text1"/>
              </w:rPr>
              <w:t>SS/PBCH</w:t>
            </w:r>
          </w:p>
          <w:p w14:paraId="5C14D697" w14:textId="7EC0614C" w:rsidR="009A2718" w:rsidRPr="00A15DCB" w:rsidRDefault="009A2718" w:rsidP="0036007E">
            <w:pPr>
              <w:pStyle w:val="TAL"/>
              <w:rPr>
                <w:rFonts w:eastAsia="SimSun"/>
                <w:color w:val="000000" w:themeColor="text1"/>
              </w:rPr>
            </w:pPr>
            <w:r w:rsidRPr="00A15DCB">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6793327" w14:textId="77777777" w:rsidR="009A2718" w:rsidRPr="00A15DCB" w:rsidRDefault="009A2718" w:rsidP="0036007E">
            <w:pPr>
              <w:pStyle w:val="TAC"/>
              <w:rPr>
                <w:rFonts w:eastAsia="SimSun"/>
                <w:color w:val="000000" w:themeColor="text1"/>
              </w:rPr>
            </w:pPr>
            <w:r w:rsidRPr="00A15DCB">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12AC1FE9"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7050DEB8"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97D3812" w14:textId="77777777" w:rsidR="009A2718" w:rsidRPr="00A15DCB" w:rsidRDefault="009A2718" w:rsidP="0036007E">
            <w:pPr>
              <w:pStyle w:val="TAC"/>
              <w:rPr>
                <w:rFonts w:eastAsia="SimSun"/>
                <w:color w:val="000000" w:themeColor="text1"/>
              </w:rPr>
            </w:pPr>
            <w:r w:rsidRPr="00A15DCB">
              <w:rPr>
                <w:rFonts w:eastAsia="SimSun"/>
                <w:color w:val="000000" w:themeColor="text1"/>
              </w:rPr>
              <w:t>-63</w:t>
            </w:r>
          </w:p>
        </w:tc>
        <w:tc>
          <w:tcPr>
            <w:tcW w:w="1134" w:type="dxa"/>
            <w:tcBorders>
              <w:top w:val="single" w:sz="4" w:space="0" w:color="auto"/>
              <w:left w:val="single" w:sz="4" w:space="0" w:color="auto"/>
              <w:bottom w:val="single" w:sz="4" w:space="0" w:color="auto"/>
              <w:right w:val="single" w:sz="4" w:space="0" w:color="auto"/>
            </w:tcBorders>
            <w:vAlign w:val="center"/>
          </w:tcPr>
          <w:p w14:paraId="03DCF4DE" w14:textId="77777777" w:rsidR="009A2718" w:rsidRPr="00A15DCB" w:rsidRDefault="009A2718" w:rsidP="0036007E">
            <w:pPr>
              <w:pStyle w:val="TAC"/>
              <w:rPr>
                <w:rFonts w:eastAsia="SimSun"/>
                <w:color w:val="000000" w:themeColor="text1"/>
              </w:rPr>
            </w:pPr>
            <w:r w:rsidRPr="00A15DCB">
              <w:rPr>
                <w:rFonts w:eastAsia="SimSun"/>
                <w:color w:val="000000" w:themeColor="text1"/>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4EAA9275" w14:textId="77777777" w:rsidR="009A2718" w:rsidRPr="00A15DCB" w:rsidRDefault="009A2718" w:rsidP="0036007E">
            <w:pPr>
              <w:pStyle w:val="TAL"/>
              <w:rPr>
                <w:rFonts w:eastAsia="SimSun"/>
                <w:color w:val="000000" w:themeColor="text1"/>
              </w:rPr>
            </w:pPr>
          </w:p>
        </w:tc>
      </w:tr>
      <w:tr w:rsidR="009A2718" w:rsidRPr="00A15DCB" w14:paraId="2E66DE12" w14:textId="77777777" w:rsidTr="0036007E">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971661B" w14:textId="77777777" w:rsidR="009A2718" w:rsidRPr="00A15DCB" w:rsidRDefault="009A2718" w:rsidP="0036007E">
            <w:pPr>
              <w:pStyle w:val="TAN"/>
              <w:rPr>
                <w:rFonts w:eastAsia="SimSun"/>
                <w:color w:val="000000" w:themeColor="text1"/>
              </w:rPr>
            </w:pPr>
            <w:r w:rsidRPr="00A15DCB">
              <w:rPr>
                <w:rFonts w:eastAsia="SimSun"/>
                <w:color w:val="000000" w:themeColor="text1"/>
              </w:rPr>
              <w:t>NOTE:</w:t>
            </w:r>
            <w:r w:rsidRPr="00A15DCB">
              <w:rPr>
                <w:rFonts w:eastAsia="SimSun"/>
                <w:color w:val="000000" w:themeColor="text1"/>
              </w:rPr>
              <w:tab/>
              <w:t>"Beam index #1" refers to transmission of the SS/PBCH block with SSB index #1 (according to the ssb-PositionsInBurst) and CSI-RS with index #1 (according to the CSI-MeasConfig being signalled to the UE at step 1/8); "Beam index #0" refers to transmission of the SS/PBCH block with SSB index #0 (according to the ssb-PositionsInBurst) and CSI-RS with index #0 (according to the CSI-MeasConfig being signalled to the UE at step 1/8).</w:t>
            </w:r>
          </w:p>
        </w:tc>
      </w:tr>
    </w:tbl>
    <w:p w14:paraId="3B6229B9" w14:textId="77777777" w:rsidR="009A2718" w:rsidRPr="00A15DCB" w:rsidRDefault="009A2718" w:rsidP="009A2718">
      <w:pPr>
        <w:rPr>
          <w:rFonts w:eastAsiaTheme="minorEastAsia"/>
        </w:rPr>
      </w:pPr>
    </w:p>
    <w:p w14:paraId="3FE783D9" w14:textId="77777777" w:rsidR="009A2718" w:rsidRPr="00A15DCB" w:rsidRDefault="009A2718" w:rsidP="009A2718">
      <w:pPr>
        <w:pStyle w:val="TH"/>
        <w:rPr>
          <w:color w:val="000000" w:themeColor="text1"/>
        </w:rPr>
      </w:pPr>
      <w:r w:rsidRPr="00A15DCB">
        <w:rPr>
          <w:color w:val="000000" w:themeColor="text1"/>
        </w:rPr>
        <w:lastRenderedPageBreak/>
        <w:t>Table 7.1.1.1.19.3.2-</w:t>
      </w:r>
      <w:r w:rsidRPr="00A15DCB">
        <w:rPr>
          <w:color w:val="000000" w:themeColor="text1"/>
          <w:lang w:eastAsia="zh-CN"/>
        </w:rPr>
        <w:t>2</w:t>
      </w:r>
      <w:r w:rsidRPr="00A15DCB">
        <w:rPr>
          <w:color w:val="000000" w:themeColor="text1"/>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A2718" w:rsidRPr="00A15DCB" w14:paraId="46ADBB11" w14:textId="77777777" w:rsidTr="0036007E">
        <w:tc>
          <w:tcPr>
            <w:tcW w:w="648" w:type="dxa"/>
            <w:tcBorders>
              <w:bottom w:val="nil"/>
            </w:tcBorders>
          </w:tcPr>
          <w:p w14:paraId="2FB9F1B4" w14:textId="77777777" w:rsidR="009A2718" w:rsidRPr="00A15DCB" w:rsidRDefault="009A2718" w:rsidP="0036007E">
            <w:pPr>
              <w:pStyle w:val="TAH"/>
              <w:rPr>
                <w:color w:val="000000" w:themeColor="text1"/>
              </w:rPr>
            </w:pPr>
            <w:r w:rsidRPr="00A15DCB">
              <w:rPr>
                <w:color w:val="000000" w:themeColor="text1"/>
              </w:rPr>
              <w:t>St</w:t>
            </w:r>
          </w:p>
        </w:tc>
        <w:tc>
          <w:tcPr>
            <w:tcW w:w="3969" w:type="dxa"/>
            <w:tcBorders>
              <w:bottom w:val="nil"/>
            </w:tcBorders>
          </w:tcPr>
          <w:p w14:paraId="0B7A4004" w14:textId="77777777" w:rsidR="009A2718" w:rsidRPr="00A15DCB" w:rsidRDefault="009A2718" w:rsidP="0036007E">
            <w:pPr>
              <w:pStyle w:val="TAH"/>
              <w:rPr>
                <w:color w:val="000000" w:themeColor="text1"/>
              </w:rPr>
            </w:pPr>
            <w:r w:rsidRPr="00A15DCB">
              <w:rPr>
                <w:color w:val="000000" w:themeColor="text1"/>
              </w:rPr>
              <w:t>Procedure</w:t>
            </w:r>
          </w:p>
        </w:tc>
        <w:tc>
          <w:tcPr>
            <w:tcW w:w="3686" w:type="dxa"/>
            <w:gridSpan w:val="2"/>
          </w:tcPr>
          <w:p w14:paraId="6BF680B7" w14:textId="77777777" w:rsidR="009A2718" w:rsidRPr="00A15DCB" w:rsidRDefault="009A2718" w:rsidP="0036007E">
            <w:pPr>
              <w:pStyle w:val="TAH"/>
              <w:rPr>
                <w:color w:val="000000" w:themeColor="text1"/>
              </w:rPr>
            </w:pPr>
            <w:r w:rsidRPr="00A15DCB">
              <w:rPr>
                <w:color w:val="000000" w:themeColor="text1"/>
              </w:rPr>
              <w:t>Message Sequence</w:t>
            </w:r>
          </w:p>
        </w:tc>
        <w:tc>
          <w:tcPr>
            <w:tcW w:w="567" w:type="dxa"/>
            <w:tcBorders>
              <w:bottom w:val="nil"/>
            </w:tcBorders>
          </w:tcPr>
          <w:p w14:paraId="6AB4CD36" w14:textId="77777777" w:rsidR="009A2718" w:rsidRPr="00A15DCB" w:rsidRDefault="009A2718" w:rsidP="0036007E">
            <w:pPr>
              <w:pStyle w:val="TAH"/>
              <w:rPr>
                <w:color w:val="000000" w:themeColor="text1"/>
              </w:rPr>
            </w:pPr>
            <w:r w:rsidRPr="00A15DCB">
              <w:rPr>
                <w:color w:val="000000" w:themeColor="text1"/>
              </w:rPr>
              <w:t>TP</w:t>
            </w:r>
          </w:p>
        </w:tc>
        <w:tc>
          <w:tcPr>
            <w:tcW w:w="892" w:type="dxa"/>
            <w:tcBorders>
              <w:bottom w:val="nil"/>
            </w:tcBorders>
          </w:tcPr>
          <w:p w14:paraId="35317DA4" w14:textId="77777777" w:rsidR="009A2718" w:rsidRPr="00A15DCB" w:rsidRDefault="009A2718" w:rsidP="0036007E">
            <w:pPr>
              <w:pStyle w:val="TAH"/>
              <w:rPr>
                <w:color w:val="000000" w:themeColor="text1"/>
              </w:rPr>
            </w:pPr>
            <w:r w:rsidRPr="00A15DCB">
              <w:rPr>
                <w:color w:val="000000" w:themeColor="text1"/>
              </w:rPr>
              <w:t>Verdict</w:t>
            </w:r>
          </w:p>
        </w:tc>
      </w:tr>
      <w:tr w:rsidR="009A2718" w:rsidRPr="00A15DCB" w14:paraId="5CF538AF" w14:textId="77777777" w:rsidTr="0036007E">
        <w:tc>
          <w:tcPr>
            <w:tcW w:w="648" w:type="dxa"/>
            <w:tcBorders>
              <w:top w:val="nil"/>
            </w:tcBorders>
          </w:tcPr>
          <w:p w14:paraId="11EE67C0" w14:textId="77777777" w:rsidR="009A2718" w:rsidRPr="00A15DCB" w:rsidRDefault="009A2718" w:rsidP="0036007E">
            <w:pPr>
              <w:pStyle w:val="TAH"/>
              <w:rPr>
                <w:color w:val="000000" w:themeColor="text1"/>
              </w:rPr>
            </w:pPr>
          </w:p>
        </w:tc>
        <w:tc>
          <w:tcPr>
            <w:tcW w:w="3969" w:type="dxa"/>
            <w:tcBorders>
              <w:top w:val="nil"/>
            </w:tcBorders>
          </w:tcPr>
          <w:p w14:paraId="020EEBCC" w14:textId="77777777" w:rsidR="009A2718" w:rsidRPr="00A15DCB" w:rsidRDefault="009A2718" w:rsidP="0036007E">
            <w:pPr>
              <w:pStyle w:val="TAH"/>
              <w:rPr>
                <w:color w:val="000000" w:themeColor="text1"/>
              </w:rPr>
            </w:pPr>
          </w:p>
        </w:tc>
        <w:tc>
          <w:tcPr>
            <w:tcW w:w="709" w:type="dxa"/>
          </w:tcPr>
          <w:p w14:paraId="1178A9AF" w14:textId="77777777" w:rsidR="009A2718" w:rsidRPr="00A15DCB" w:rsidRDefault="009A2718" w:rsidP="0036007E">
            <w:pPr>
              <w:pStyle w:val="TAH"/>
              <w:rPr>
                <w:color w:val="000000" w:themeColor="text1"/>
              </w:rPr>
            </w:pPr>
            <w:r w:rsidRPr="00A15DCB">
              <w:rPr>
                <w:color w:val="000000" w:themeColor="text1"/>
              </w:rPr>
              <w:t>U - S</w:t>
            </w:r>
          </w:p>
        </w:tc>
        <w:tc>
          <w:tcPr>
            <w:tcW w:w="2977" w:type="dxa"/>
          </w:tcPr>
          <w:p w14:paraId="5D12575F" w14:textId="77777777" w:rsidR="009A2718" w:rsidRPr="00A15DCB" w:rsidRDefault="009A2718" w:rsidP="0036007E">
            <w:pPr>
              <w:pStyle w:val="TAH"/>
              <w:rPr>
                <w:color w:val="000000" w:themeColor="text1"/>
              </w:rPr>
            </w:pPr>
            <w:r w:rsidRPr="00A15DCB">
              <w:rPr>
                <w:color w:val="000000" w:themeColor="text1"/>
              </w:rPr>
              <w:t>Message</w:t>
            </w:r>
          </w:p>
        </w:tc>
        <w:tc>
          <w:tcPr>
            <w:tcW w:w="567" w:type="dxa"/>
            <w:tcBorders>
              <w:top w:val="nil"/>
            </w:tcBorders>
          </w:tcPr>
          <w:p w14:paraId="23AEBC38" w14:textId="77777777" w:rsidR="009A2718" w:rsidRPr="00A15DCB" w:rsidRDefault="009A2718" w:rsidP="0036007E">
            <w:pPr>
              <w:pStyle w:val="TAH"/>
              <w:rPr>
                <w:color w:val="000000" w:themeColor="text1"/>
              </w:rPr>
            </w:pPr>
          </w:p>
        </w:tc>
        <w:tc>
          <w:tcPr>
            <w:tcW w:w="892" w:type="dxa"/>
            <w:tcBorders>
              <w:top w:val="nil"/>
            </w:tcBorders>
          </w:tcPr>
          <w:p w14:paraId="0177689E" w14:textId="77777777" w:rsidR="009A2718" w:rsidRPr="00A15DCB" w:rsidRDefault="009A2718" w:rsidP="0036007E">
            <w:pPr>
              <w:pStyle w:val="TAH"/>
              <w:rPr>
                <w:color w:val="000000" w:themeColor="text1"/>
              </w:rPr>
            </w:pPr>
          </w:p>
        </w:tc>
      </w:tr>
      <w:tr w:rsidR="009A2718" w:rsidRPr="00A15DCB" w14:paraId="14B32B3E" w14:textId="77777777" w:rsidTr="0036007E">
        <w:tc>
          <w:tcPr>
            <w:tcW w:w="648" w:type="dxa"/>
          </w:tcPr>
          <w:p w14:paraId="468C6FC3" w14:textId="77777777" w:rsidR="009A2718" w:rsidRPr="00A15DCB" w:rsidRDefault="009A2718" w:rsidP="0036007E">
            <w:pPr>
              <w:pStyle w:val="TAC"/>
              <w:rPr>
                <w:color w:val="000000" w:themeColor="text1"/>
                <w:lang w:eastAsia="zh-CN"/>
              </w:rPr>
            </w:pPr>
            <w:r w:rsidRPr="00A15DCB">
              <w:rPr>
                <w:color w:val="000000" w:themeColor="text1"/>
                <w:lang w:eastAsia="zh-CN"/>
              </w:rPr>
              <w:t>1</w:t>
            </w:r>
          </w:p>
        </w:tc>
        <w:tc>
          <w:tcPr>
            <w:tcW w:w="3969" w:type="dxa"/>
          </w:tcPr>
          <w:p w14:paraId="14A85725" w14:textId="77777777" w:rsidR="009A2718" w:rsidRPr="00A15DCB" w:rsidRDefault="009A2718" w:rsidP="0036007E">
            <w:pPr>
              <w:pStyle w:val="TAL"/>
              <w:rPr>
                <w:color w:val="000000" w:themeColor="text1"/>
              </w:rPr>
            </w:pPr>
            <w:r w:rsidRPr="00A15DCB">
              <w:rPr>
                <w:color w:val="000000" w:themeColor="text1"/>
              </w:rPr>
              <w:t>The SS transmits an NR</w:t>
            </w:r>
            <w:r w:rsidRPr="00A15DCB">
              <w:rPr>
                <w:i/>
                <w:color w:val="000000" w:themeColor="text1"/>
              </w:rPr>
              <w:t xml:space="preserve"> RRCReconfiguration</w:t>
            </w:r>
            <w:r w:rsidRPr="00A15DCB">
              <w:rPr>
                <w:color w:val="000000" w:themeColor="text1"/>
              </w:rPr>
              <w:t xml:space="preserve"> message to establish random access resources for BFR associated with SS blocks explicitly. Note 1.</w:t>
            </w:r>
          </w:p>
        </w:tc>
        <w:tc>
          <w:tcPr>
            <w:tcW w:w="709" w:type="dxa"/>
          </w:tcPr>
          <w:p w14:paraId="1923EEFA" w14:textId="77777777" w:rsidR="009A2718" w:rsidRPr="00A15DCB" w:rsidRDefault="009A2718" w:rsidP="0036007E">
            <w:pPr>
              <w:pStyle w:val="TAC"/>
              <w:rPr>
                <w:color w:val="000000" w:themeColor="text1"/>
                <w:lang w:eastAsia="zh-CN"/>
              </w:rPr>
            </w:pPr>
            <w:r w:rsidRPr="00A15DCB">
              <w:rPr>
                <w:color w:val="000000" w:themeColor="text1"/>
              </w:rPr>
              <w:t>&lt;--</w:t>
            </w:r>
          </w:p>
        </w:tc>
        <w:tc>
          <w:tcPr>
            <w:tcW w:w="2977" w:type="dxa"/>
          </w:tcPr>
          <w:p w14:paraId="129399B5" w14:textId="77777777" w:rsidR="009A2718" w:rsidRPr="00A15DCB" w:rsidRDefault="009A2718" w:rsidP="0036007E">
            <w:pPr>
              <w:pStyle w:val="TAL"/>
              <w:rPr>
                <w:color w:val="000000" w:themeColor="text1"/>
                <w:lang w:eastAsia="zh-CN"/>
              </w:rPr>
            </w:pPr>
            <w:r w:rsidRPr="00A15DCB">
              <w:rPr>
                <w:color w:val="000000" w:themeColor="text1"/>
              </w:rPr>
              <w:t>NR RRC: RRCReconfiguration</w:t>
            </w:r>
          </w:p>
        </w:tc>
        <w:tc>
          <w:tcPr>
            <w:tcW w:w="567" w:type="dxa"/>
          </w:tcPr>
          <w:p w14:paraId="437C60A9"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15951E2C"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23D47557" w14:textId="77777777" w:rsidTr="0036007E">
        <w:tc>
          <w:tcPr>
            <w:tcW w:w="648" w:type="dxa"/>
          </w:tcPr>
          <w:p w14:paraId="388EB846" w14:textId="77777777" w:rsidR="009A2718" w:rsidRPr="00A15DCB" w:rsidRDefault="009A2718" w:rsidP="0036007E">
            <w:pPr>
              <w:pStyle w:val="TAC"/>
              <w:rPr>
                <w:color w:val="000000" w:themeColor="text1"/>
                <w:lang w:eastAsia="zh-CN"/>
              </w:rPr>
            </w:pPr>
            <w:r w:rsidRPr="00A15DCB">
              <w:rPr>
                <w:color w:val="000000" w:themeColor="text1"/>
                <w:lang w:eastAsia="zh-CN"/>
              </w:rPr>
              <w:t>2</w:t>
            </w:r>
          </w:p>
        </w:tc>
        <w:tc>
          <w:tcPr>
            <w:tcW w:w="3969" w:type="dxa"/>
          </w:tcPr>
          <w:p w14:paraId="56402B99" w14:textId="7CDBCB79" w:rsidR="009A2718" w:rsidRPr="00A15DCB" w:rsidRDefault="009A2718" w:rsidP="0036007E">
            <w:pPr>
              <w:pStyle w:val="TAL"/>
              <w:rPr>
                <w:color w:val="000000" w:themeColor="text1"/>
              </w:rPr>
            </w:pPr>
            <w:r w:rsidRPr="00A15DCB">
              <w:rPr>
                <w:color w:val="000000" w:themeColor="text1"/>
                <w:lang w:eastAsia="zh-CN"/>
              </w:rPr>
              <w:t xml:space="preserve">UE </w:t>
            </w:r>
            <w:r w:rsidR="001C682B" w:rsidRPr="00A15DCB">
              <w:rPr>
                <w:color w:val="000000" w:themeColor="text1"/>
                <w:lang w:eastAsia="zh-CN"/>
              </w:rPr>
              <w:t>transmits an</w:t>
            </w:r>
            <w:r w:rsidRPr="00A15DCB">
              <w:rPr>
                <w:i/>
                <w:color w:val="000000" w:themeColor="text1"/>
              </w:rPr>
              <w:t xml:space="preserve"> RRCReconfigurationComplete</w:t>
            </w:r>
            <w:r w:rsidRPr="00A15DCB">
              <w:rPr>
                <w:color w:val="000000" w:themeColor="text1"/>
                <w:lang w:eastAsia="zh-CN"/>
              </w:rPr>
              <w:t xml:space="preserve"> </w:t>
            </w:r>
            <w:r w:rsidRPr="00A15DCB">
              <w:rPr>
                <w:color w:val="000000" w:themeColor="text1"/>
              </w:rPr>
              <w:t>message. Note 2.</w:t>
            </w:r>
          </w:p>
        </w:tc>
        <w:tc>
          <w:tcPr>
            <w:tcW w:w="709" w:type="dxa"/>
          </w:tcPr>
          <w:p w14:paraId="76D56212" w14:textId="77777777" w:rsidR="009A2718" w:rsidRPr="00A15DCB" w:rsidRDefault="009A2718" w:rsidP="0036007E">
            <w:pPr>
              <w:pStyle w:val="TAC"/>
              <w:rPr>
                <w:color w:val="000000" w:themeColor="text1"/>
                <w:lang w:eastAsia="zh-CN"/>
              </w:rPr>
            </w:pPr>
            <w:r w:rsidRPr="00A15DCB">
              <w:rPr>
                <w:color w:val="000000" w:themeColor="text1"/>
              </w:rPr>
              <w:t>--&gt;</w:t>
            </w:r>
          </w:p>
        </w:tc>
        <w:tc>
          <w:tcPr>
            <w:tcW w:w="2977" w:type="dxa"/>
          </w:tcPr>
          <w:p w14:paraId="73205668" w14:textId="77777777" w:rsidR="009A2718" w:rsidRPr="00A15DCB" w:rsidRDefault="009A2718" w:rsidP="0036007E">
            <w:pPr>
              <w:pStyle w:val="TAL"/>
              <w:rPr>
                <w:color w:val="000000" w:themeColor="text1"/>
                <w:lang w:eastAsia="zh-CN"/>
              </w:rPr>
            </w:pPr>
            <w:r w:rsidRPr="00A15DCB">
              <w:rPr>
                <w:color w:val="000000" w:themeColor="text1"/>
              </w:rPr>
              <w:t>NR RRC: RRCReconfigurationComplete</w:t>
            </w:r>
          </w:p>
        </w:tc>
        <w:tc>
          <w:tcPr>
            <w:tcW w:w="567" w:type="dxa"/>
          </w:tcPr>
          <w:p w14:paraId="3A9FB603"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1C167007"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5654B223" w14:textId="77777777" w:rsidTr="0036007E">
        <w:tc>
          <w:tcPr>
            <w:tcW w:w="648" w:type="dxa"/>
          </w:tcPr>
          <w:p w14:paraId="28A6584F" w14:textId="77777777" w:rsidR="009A2718" w:rsidRPr="00A15DCB" w:rsidRDefault="009A2718" w:rsidP="0036007E">
            <w:pPr>
              <w:pStyle w:val="TAC"/>
              <w:rPr>
                <w:color w:val="000000" w:themeColor="text1"/>
                <w:lang w:eastAsia="zh-CN"/>
              </w:rPr>
            </w:pPr>
            <w:r w:rsidRPr="00A15DCB">
              <w:rPr>
                <w:color w:val="000000" w:themeColor="text1"/>
                <w:lang w:eastAsia="zh-CN"/>
              </w:rPr>
              <w:t>3</w:t>
            </w:r>
          </w:p>
        </w:tc>
        <w:tc>
          <w:tcPr>
            <w:tcW w:w="3969" w:type="dxa"/>
          </w:tcPr>
          <w:p w14:paraId="1096900A" w14:textId="77777777" w:rsidR="009A2718" w:rsidRPr="00A15DCB" w:rsidRDefault="009A2718" w:rsidP="0036007E">
            <w:pPr>
              <w:pStyle w:val="TAL"/>
              <w:rPr>
                <w:color w:val="000000" w:themeColor="text1"/>
              </w:rPr>
            </w:pPr>
            <w:r w:rsidRPr="00A15DCB">
              <w:rPr>
                <w:color w:val="000000" w:themeColor="text1"/>
              </w:rPr>
              <w:t>The SS changes NR Cell 1 power level according to the row "T1" in table 7.1.1.1.</w:t>
            </w:r>
            <w:r w:rsidRPr="00A15DCB">
              <w:rPr>
                <w:color w:val="000000" w:themeColor="text1"/>
                <w:lang w:eastAsia="zh-CN"/>
              </w:rPr>
              <w:t>19</w:t>
            </w:r>
            <w:r w:rsidRPr="00A15DCB">
              <w:rPr>
                <w:color w:val="000000" w:themeColor="text1"/>
              </w:rPr>
              <w:t>.3.2-1/1A.</w:t>
            </w:r>
          </w:p>
        </w:tc>
        <w:tc>
          <w:tcPr>
            <w:tcW w:w="709" w:type="dxa"/>
          </w:tcPr>
          <w:p w14:paraId="7B209217"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2977" w:type="dxa"/>
          </w:tcPr>
          <w:p w14:paraId="2B9180FB" w14:textId="77777777" w:rsidR="009A2718" w:rsidRPr="00A15DCB" w:rsidRDefault="009A2718" w:rsidP="0036007E">
            <w:pPr>
              <w:pStyle w:val="TAL"/>
              <w:rPr>
                <w:color w:val="000000" w:themeColor="text1"/>
                <w:lang w:eastAsia="zh-CN"/>
              </w:rPr>
            </w:pPr>
            <w:r w:rsidRPr="00A15DCB">
              <w:rPr>
                <w:color w:val="000000" w:themeColor="text1"/>
                <w:lang w:eastAsia="zh-CN"/>
              </w:rPr>
              <w:t>-</w:t>
            </w:r>
          </w:p>
        </w:tc>
        <w:tc>
          <w:tcPr>
            <w:tcW w:w="567" w:type="dxa"/>
          </w:tcPr>
          <w:p w14:paraId="080DE42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17F61372"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53003ACD" w14:textId="77777777" w:rsidTr="0036007E">
        <w:tc>
          <w:tcPr>
            <w:tcW w:w="648" w:type="dxa"/>
          </w:tcPr>
          <w:p w14:paraId="0A42CBA0" w14:textId="77777777" w:rsidR="009A2718" w:rsidRPr="00A15DCB" w:rsidRDefault="009A2718" w:rsidP="0036007E">
            <w:pPr>
              <w:pStyle w:val="TAC"/>
              <w:rPr>
                <w:color w:val="000000" w:themeColor="text1"/>
                <w:lang w:eastAsia="zh-CN"/>
              </w:rPr>
            </w:pPr>
            <w:r w:rsidRPr="00A15DCB">
              <w:rPr>
                <w:color w:val="000000" w:themeColor="text1"/>
                <w:lang w:eastAsia="zh-CN"/>
              </w:rPr>
              <w:t>4</w:t>
            </w:r>
          </w:p>
        </w:tc>
        <w:tc>
          <w:tcPr>
            <w:tcW w:w="3969" w:type="dxa"/>
          </w:tcPr>
          <w:p w14:paraId="3F8A639C" w14:textId="3BD3875D" w:rsidR="009A2718" w:rsidRPr="00A15DCB" w:rsidRDefault="009A2718" w:rsidP="0036007E">
            <w:pPr>
              <w:pStyle w:val="TAL"/>
              <w:rPr>
                <w:color w:val="000000" w:themeColor="text1"/>
              </w:rPr>
            </w:pPr>
            <w:r w:rsidRPr="00A15DCB">
              <w:rPr>
                <w:color w:val="000000" w:themeColor="text1"/>
              </w:rPr>
              <w:t>UE transmit</w:t>
            </w:r>
            <w:r w:rsidR="001C682B" w:rsidRPr="00A15DCB">
              <w:rPr>
                <w:color w:val="000000" w:themeColor="text1"/>
              </w:rPr>
              <w:t>s</w:t>
            </w:r>
            <w:r w:rsidRPr="00A15DCB">
              <w:rPr>
                <w:color w:val="000000" w:themeColor="text1"/>
              </w:rPr>
              <w:t xml:space="preserve"> preamble on PRACH using a preamble with PREAMBLE_INDEX to a ra-PreambleIndex corresponding to the selected SS block</w:t>
            </w:r>
            <w:r w:rsidRPr="00A15DCB">
              <w:rPr>
                <w:color w:val="000000" w:themeColor="text1"/>
                <w:lang w:eastAsia="zh-CN"/>
              </w:rPr>
              <w:t xml:space="preserve"> </w:t>
            </w:r>
            <w:r w:rsidRPr="00A15DCB">
              <w:rPr>
                <w:color w:val="000000" w:themeColor="text1"/>
              </w:rPr>
              <w:t>provided by RRC on NR Cell 1 Beam index #0.</w:t>
            </w:r>
          </w:p>
        </w:tc>
        <w:tc>
          <w:tcPr>
            <w:tcW w:w="709" w:type="dxa"/>
          </w:tcPr>
          <w:p w14:paraId="3B1C3123" w14:textId="77777777" w:rsidR="009A2718" w:rsidRPr="00A15DCB" w:rsidRDefault="009A2718" w:rsidP="0036007E">
            <w:pPr>
              <w:pStyle w:val="TAC"/>
              <w:rPr>
                <w:color w:val="000000" w:themeColor="text1"/>
              </w:rPr>
            </w:pPr>
            <w:r w:rsidRPr="00A15DCB">
              <w:rPr>
                <w:color w:val="000000" w:themeColor="text1"/>
              </w:rPr>
              <w:t>--&gt;</w:t>
            </w:r>
          </w:p>
        </w:tc>
        <w:tc>
          <w:tcPr>
            <w:tcW w:w="2977" w:type="dxa"/>
          </w:tcPr>
          <w:p w14:paraId="4395E0E9" w14:textId="77777777" w:rsidR="009A2718" w:rsidRPr="00A15DCB" w:rsidRDefault="009A2718" w:rsidP="0036007E">
            <w:pPr>
              <w:pStyle w:val="TAL"/>
              <w:rPr>
                <w:color w:val="000000" w:themeColor="text1"/>
              </w:rPr>
            </w:pPr>
            <w:r w:rsidRPr="00A15DCB">
              <w:rPr>
                <w:color w:val="000000" w:themeColor="text1"/>
              </w:rPr>
              <w:t>PRACH Preamble</w:t>
            </w:r>
          </w:p>
        </w:tc>
        <w:tc>
          <w:tcPr>
            <w:tcW w:w="567" w:type="dxa"/>
          </w:tcPr>
          <w:p w14:paraId="67E21246" w14:textId="77777777" w:rsidR="009A2718" w:rsidRPr="00A15DCB" w:rsidRDefault="009A2718" w:rsidP="0036007E">
            <w:pPr>
              <w:pStyle w:val="TAC"/>
              <w:rPr>
                <w:color w:val="000000" w:themeColor="text1"/>
              </w:rPr>
            </w:pPr>
            <w:r w:rsidRPr="00A15DCB">
              <w:rPr>
                <w:color w:val="000000" w:themeColor="text1"/>
              </w:rPr>
              <w:t>-</w:t>
            </w:r>
          </w:p>
        </w:tc>
        <w:tc>
          <w:tcPr>
            <w:tcW w:w="892" w:type="dxa"/>
          </w:tcPr>
          <w:p w14:paraId="66E3FA2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2DE78D93" w14:textId="77777777" w:rsidTr="0036007E">
        <w:tc>
          <w:tcPr>
            <w:tcW w:w="648" w:type="dxa"/>
          </w:tcPr>
          <w:p w14:paraId="4ADCB0C0" w14:textId="77777777" w:rsidR="009A2718" w:rsidRPr="00A15DCB" w:rsidRDefault="009A2718" w:rsidP="0036007E">
            <w:pPr>
              <w:pStyle w:val="TAC"/>
              <w:rPr>
                <w:color w:val="000000" w:themeColor="text1"/>
                <w:lang w:eastAsia="zh-CN"/>
              </w:rPr>
            </w:pPr>
            <w:r w:rsidRPr="00A15DCB">
              <w:rPr>
                <w:color w:val="000000" w:themeColor="text1"/>
                <w:lang w:eastAsia="zh-CN"/>
              </w:rPr>
              <w:t>5</w:t>
            </w:r>
          </w:p>
        </w:tc>
        <w:tc>
          <w:tcPr>
            <w:tcW w:w="3969" w:type="dxa"/>
          </w:tcPr>
          <w:p w14:paraId="0F758D45" w14:textId="77777777" w:rsidR="009A2718" w:rsidRPr="00A15DCB" w:rsidRDefault="009A2718" w:rsidP="0036007E">
            <w:pPr>
              <w:pStyle w:val="TAL"/>
              <w:rPr>
                <w:color w:val="000000" w:themeColor="text1"/>
              </w:rPr>
            </w:pPr>
            <w:r w:rsidRPr="00A15DCB">
              <w:rPr>
                <w:color w:val="000000" w:themeColor="text1"/>
              </w:rPr>
              <w:t xml:space="preserve">The SS transmits a MAC PDU addressed to UE </w:t>
            </w:r>
            <w:r w:rsidRPr="00A15DCB">
              <w:rPr>
                <w:color w:val="000000" w:themeColor="text1"/>
                <w:lang w:eastAsia="zh-CN"/>
              </w:rPr>
              <w:t>C</w:t>
            </w:r>
            <w:r w:rsidRPr="00A15DCB">
              <w:rPr>
                <w:color w:val="000000" w:themeColor="text1"/>
              </w:rPr>
              <w:t>-RNTI, containing multiple RAR’s and one of the MAC sub headers contains a matching RAPID on NR Cell 1.</w:t>
            </w:r>
          </w:p>
        </w:tc>
        <w:tc>
          <w:tcPr>
            <w:tcW w:w="709" w:type="dxa"/>
          </w:tcPr>
          <w:p w14:paraId="2BB9498A" w14:textId="77777777" w:rsidR="009A2718" w:rsidRPr="00A15DCB" w:rsidRDefault="009A2718" w:rsidP="0036007E">
            <w:pPr>
              <w:pStyle w:val="TAC"/>
              <w:rPr>
                <w:color w:val="000000" w:themeColor="text1"/>
              </w:rPr>
            </w:pPr>
            <w:r w:rsidRPr="00A15DCB">
              <w:rPr>
                <w:color w:val="000000" w:themeColor="text1"/>
              </w:rPr>
              <w:t>&lt;--</w:t>
            </w:r>
          </w:p>
        </w:tc>
        <w:tc>
          <w:tcPr>
            <w:tcW w:w="2977" w:type="dxa"/>
          </w:tcPr>
          <w:p w14:paraId="7E46F2D2" w14:textId="77777777" w:rsidR="009A2718" w:rsidRPr="00A15DCB" w:rsidRDefault="009A2718" w:rsidP="0036007E">
            <w:pPr>
              <w:pStyle w:val="TAL"/>
              <w:rPr>
                <w:color w:val="000000" w:themeColor="text1"/>
              </w:rPr>
            </w:pPr>
            <w:r w:rsidRPr="00A15DCB">
              <w:rPr>
                <w:color w:val="000000" w:themeColor="text1"/>
              </w:rPr>
              <w:t>Random Access Response</w:t>
            </w:r>
          </w:p>
        </w:tc>
        <w:tc>
          <w:tcPr>
            <w:tcW w:w="567" w:type="dxa"/>
          </w:tcPr>
          <w:p w14:paraId="02DE4B4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24FA359D"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0D2EF60B" w14:textId="77777777" w:rsidTr="0036007E">
        <w:tc>
          <w:tcPr>
            <w:tcW w:w="648" w:type="dxa"/>
          </w:tcPr>
          <w:p w14:paraId="272EFA19" w14:textId="77777777" w:rsidR="009A2718" w:rsidRPr="00A15DCB" w:rsidRDefault="009A2718" w:rsidP="0036007E">
            <w:pPr>
              <w:pStyle w:val="TAC"/>
              <w:rPr>
                <w:color w:val="000000" w:themeColor="text1"/>
                <w:lang w:eastAsia="zh-CN"/>
              </w:rPr>
            </w:pPr>
            <w:r w:rsidRPr="00A15DCB">
              <w:rPr>
                <w:color w:val="000000" w:themeColor="text1"/>
                <w:lang w:eastAsia="zh-CN"/>
              </w:rPr>
              <w:t>6</w:t>
            </w:r>
          </w:p>
        </w:tc>
        <w:tc>
          <w:tcPr>
            <w:tcW w:w="3969" w:type="dxa"/>
          </w:tcPr>
          <w:p w14:paraId="503D65AD"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UE receives the first PDCCH transmission on the search space indicated by recoverySearchSpaceId of the SpCell identified by the </w:t>
            </w:r>
            <w:bookmarkStart w:id="69" w:name="OLE_LINK8"/>
            <w:r w:rsidRPr="00A15DCB">
              <w:rPr>
                <w:color w:val="000000" w:themeColor="text1"/>
                <w:lang w:eastAsia="zh-CN"/>
              </w:rPr>
              <w:t>C-RNTI</w:t>
            </w:r>
            <w:bookmarkEnd w:id="69"/>
            <w:r w:rsidRPr="00A15DCB">
              <w:rPr>
                <w:color w:val="000000" w:themeColor="text1"/>
                <w:lang w:eastAsia="zh-CN"/>
              </w:rPr>
              <w:t xml:space="preserve"> before ra-ResponseWindow expire.</w:t>
            </w:r>
          </w:p>
        </w:tc>
        <w:tc>
          <w:tcPr>
            <w:tcW w:w="709" w:type="dxa"/>
          </w:tcPr>
          <w:p w14:paraId="5E727A75"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68D0C7D2" w14:textId="77777777" w:rsidR="009A2718" w:rsidRPr="00A15DCB" w:rsidRDefault="009A2718" w:rsidP="0036007E">
            <w:pPr>
              <w:pStyle w:val="TAL"/>
              <w:rPr>
                <w:color w:val="000000" w:themeColor="text1"/>
              </w:rPr>
            </w:pPr>
            <w:r w:rsidRPr="00A15DCB">
              <w:rPr>
                <w:color w:val="000000" w:themeColor="text1"/>
                <w:lang w:eastAsia="zh-CN"/>
              </w:rPr>
              <w:t>-</w:t>
            </w:r>
          </w:p>
        </w:tc>
        <w:tc>
          <w:tcPr>
            <w:tcW w:w="567" w:type="dxa"/>
          </w:tcPr>
          <w:p w14:paraId="2C8EC404"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7C02A989"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41D33087" w14:textId="77777777" w:rsidTr="0036007E">
        <w:trPr>
          <w:trHeight w:val="530"/>
        </w:trPr>
        <w:tc>
          <w:tcPr>
            <w:tcW w:w="648" w:type="dxa"/>
          </w:tcPr>
          <w:p w14:paraId="5DA1AE7B" w14:textId="77777777" w:rsidR="009A2718" w:rsidRPr="00A15DCB" w:rsidRDefault="009A2718" w:rsidP="0036007E">
            <w:pPr>
              <w:pStyle w:val="TAC"/>
              <w:rPr>
                <w:color w:val="000000" w:themeColor="text1"/>
                <w:lang w:eastAsia="zh-CN"/>
              </w:rPr>
            </w:pPr>
            <w:r w:rsidRPr="00A15DCB">
              <w:rPr>
                <w:color w:val="000000" w:themeColor="text1"/>
                <w:lang w:eastAsia="zh-CN"/>
              </w:rPr>
              <w:t>7</w:t>
            </w:r>
          </w:p>
        </w:tc>
        <w:tc>
          <w:tcPr>
            <w:tcW w:w="3969" w:type="dxa"/>
          </w:tcPr>
          <w:p w14:paraId="1EAF7E26" w14:textId="77777777" w:rsidR="009A2718" w:rsidRPr="00A15DCB" w:rsidRDefault="009A2718" w:rsidP="0036007E">
            <w:pPr>
              <w:pStyle w:val="TAL"/>
              <w:rPr>
                <w:color w:val="000000" w:themeColor="text1"/>
              </w:rPr>
            </w:pPr>
            <w:r w:rsidRPr="00A15DCB">
              <w:rPr>
                <w:color w:val="000000" w:themeColor="text1"/>
              </w:rPr>
              <w:t>Check: Does UE start to transmit SRS that associates with the indicated unified TCI state?</w:t>
            </w:r>
          </w:p>
        </w:tc>
        <w:tc>
          <w:tcPr>
            <w:tcW w:w="709" w:type="dxa"/>
          </w:tcPr>
          <w:p w14:paraId="4D874CFF"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5AA1C0A1" w14:textId="77777777" w:rsidR="009A2718" w:rsidRPr="00A15DCB" w:rsidRDefault="009A2718" w:rsidP="0036007E">
            <w:pPr>
              <w:pStyle w:val="TAL"/>
              <w:rPr>
                <w:color w:val="000000" w:themeColor="text1"/>
              </w:rPr>
            </w:pPr>
            <w:r w:rsidRPr="00A15DCB">
              <w:rPr>
                <w:color w:val="000000" w:themeColor="text1"/>
                <w:lang w:eastAsia="zh-CN"/>
              </w:rPr>
              <w:t>-</w:t>
            </w:r>
          </w:p>
        </w:tc>
        <w:tc>
          <w:tcPr>
            <w:tcW w:w="567" w:type="dxa"/>
          </w:tcPr>
          <w:p w14:paraId="0A67D335" w14:textId="77777777" w:rsidR="009A2718" w:rsidRPr="00A15DCB" w:rsidRDefault="009A2718" w:rsidP="0036007E">
            <w:pPr>
              <w:pStyle w:val="TAC"/>
              <w:rPr>
                <w:color w:val="000000" w:themeColor="text1"/>
                <w:lang w:eastAsia="zh-CN"/>
              </w:rPr>
            </w:pPr>
            <w:r w:rsidRPr="00A15DCB">
              <w:rPr>
                <w:color w:val="000000" w:themeColor="text1"/>
                <w:lang w:eastAsia="zh-CN"/>
              </w:rPr>
              <w:t>1</w:t>
            </w:r>
          </w:p>
        </w:tc>
        <w:tc>
          <w:tcPr>
            <w:tcW w:w="892" w:type="dxa"/>
          </w:tcPr>
          <w:p w14:paraId="4C1E4F40" w14:textId="77777777" w:rsidR="009A2718" w:rsidRPr="00A15DCB" w:rsidRDefault="009A2718" w:rsidP="0036007E">
            <w:pPr>
              <w:pStyle w:val="TAC"/>
              <w:rPr>
                <w:color w:val="000000" w:themeColor="text1"/>
                <w:lang w:eastAsia="zh-CN"/>
              </w:rPr>
            </w:pPr>
            <w:r w:rsidRPr="00A15DCB">
              <w:rPr>
                <w:color w:val="000000" w:themeColor="text1"/>
                <w:lang w:eastAsia="zh-CN"/>
              </w:rPr>
              <w:t>P</w:t>
            </w:r>
          </w:p>
        </w:tc>
      </w:tr>
      <w:tr w:rsidR="009A2718" w:rsidRPr="00A15DCB" w14:paraId="4F0F5D87" w14:textId="77777777" w:rsidTr="0036007E">
        <w:tc>
          <w:tcPr>
            <w:tcW w:w="648" w:type="dxa"/>
          </w:tcPr>
          <w:p w14:paraId="5DF9828F" w14:textId="77777777" w:rsidR="009A2718" w:rsidRPr="00A15DCB" w:rsidRDefault="009A2718" w:rsidP="0036007E">
            <w:pPr>
              <w:pStyle w:val="TAC"/>
              <w:rPr>
                <w:color w:val="000000" w:themeColor="text1"/>
                <w:lang w:eastAsia="zh-CN"/>
              </w:rPr>
            </w:pPr>
            <w:r w:rsidRPr="00A15DCB">
              <w:rPr>
                <w:color w:val="000000" w:themeColor="text1"/>
                <w:lang w:eastAsia="zh-CN"/>
              </w:rPr>
              <w:t>8</w:t>
            </w:r>
          </w:p>
        </w:tc>
        <w:tc>
          <w:tcPr>
            <w:tcW w:w="3969" w:type="dxa"/>
          </w:tcPr>
          <w:p w14:paraId="481287C8" w14:textId="77777777" w:rsidR="009A2718" w:rsidRPr="00A15DCB" w:rsidRDefault="009A2718" w:rsidP="0036007E">
            <w:pPr>
              <w:pStyle w:val="TAL"/>
              <w:rPr>
                <w:color w:val="000000" w:themeColor="text1"/>
                <w:lang w:eastAsia="zh-CN"/>
              </w:rPr>
            </w:pPr>
            <w:r w:rsidRPr="00A15DCB">
              <w:rPr>
                <w:color w:val="000000" w:themeColor="text1"/>
              </w:rPr>
              <w:t>The SS waits for ra-ResponseWindowBFR expire.</w:t>
            </w:r>
          </w:p>
        </w:tc>
        <w:tc>
          <w:tcPr>
            <w:tcW w:w="709" w:type="dxa"/>
          </w:tcPr>
          <w:p w14:paraId="09EFE9B6"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53E5ADBA" w14:textId="77777777" w:rsidR="009A2718" w:rsidRPr="00A15DCB" w:rsidRDefault="009A2718" w:rsidP="0036007E">
            <w:pPr>
              <w:pStyle w:val="TAL"/>
              <w:rPr>
                <w:i/>
                <w:color w:val="000000" w:themeColor="text1"/>
                <w:lang w:eastAsia="zh-CN"/>
              </w:rPr>
            </w:pPr>
            <w:r w:rsidRPr="00A15DCB">
              <w:rPr>
                <w:color w:val="000000" w:themeColor="text1"/>
                <w:lang w:eastAsia="zh-CN"/>
              </w:rPr>
              <w:t>-</w:t>
            </w:r>
          </w:p>
        </w:tc>
        <w:tc>
          <w:tcPr>
            <w:tcW w:w="567" w:type="dxa"/>
          </w:tcPr>
          <w:p w14:paraId="2D46A4C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0A2BD823"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7C22BA4A" w14:textId="77777777" w:rsidTr="0036007E">
        <w:tc>
          <w:tcPr>
            <w:tcW w:w="648" w:type="dxa"/>
          </w:tcPr>
          <w:p w14:paraId="1B83E155" w14:textId="77777777" w:rsidR="009A2718" w:rsidRPr="00A15DCB" w:rsidRDefault="009A2718" w:rsidP="0036007E">
            <w:pPr>
              <w:pStyle w:val="TAC"/>
              <w:rPr>
                <w:color w:val="000000" w:themeColor="text1"/>
                <w:lang w:eastAsia="zh-CN"/>
              </w:rPr>
            </w:pPr>
            <w:r w:rsidRPr="00A15DCB">
              <w:rPr>
                <w:color w:val="000000" w:themeColor="text1"/>
                <w:lang w:eastAsia="zh-CN"/>
              </w:rPr>
              <w:t>9</w:t>
            </w:r>
          </w:p>
        </w:tc>
        <w:tc>
          <w:tcPr>
            <w:tcW w:w="3969" w:type="dxa"/>
          </w:tcPr>
          <w:p w14:paraId="2D6832D3" w14:textId="54C34BF4" w:rsidR="009A2718" w:rsidRPr="00A15DCB" w:rsidRDefault="001C682B" w:rsidP="0036007E">
            <w:pPr>
              <w:pStyle w:val="TAL"/>
              <w:rPr>
                <w:color w:val="000000" w:themeColor="text1"/>
                <w:lang w:eastAsia="zh-CN"/>
              </w:rPr>
            </w:pPr>
            <w:r w:rsidRPr="00A15DCB">
              <w:rPr>
                <w:color w:val="000000" w:themeColor="text1"/>
                <w:lang w:eastAsia="zh-CN"/>
              </w:rPr>
              <w:t xml:space="preserve">The </w:t>
            </w:r>
            <w:r w:rsidR="009A2718" w:rsidRPr="00A15DCB">
              <w:rPr>
                <w:color w:val="000000" w:themeColor="text1"/>
                <w:lang w:eastAsia="zh-CN"/>
              </w:rPr>
              <w:t xml:space="preserve">UE </w:t>
            </w:r>
            <w:r w:rsidRPr="00A15DCB">
              <w:rPr>
                <w:color w:val="000000" w:themeColor="text1"/>
                <w:lang w:eastAsia="zh-CN"/>
              </w:rPr>
              <w:t>stops transmitting</w:t>
            </w:r>
            <w:r w:rsidR="009A2718" w:rsidRPr="00A15DCB">
              <w:rPr>
                <w:color w:val="000000" w:themeColor="text1"/>
              </w:rPr>
              <w:t xml:space="preserve"> preamble on PRACH.</w:t>
            </w:r>
          </w:p>
        </w:tc>
        <w:tc>
          <w:tcPr>
            <w:tcW w:w="709" w:type="dxa"/>
          </w:tcPr>
          <w:p w14:paraId="1172A44B"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76158A57" w14:textId="77777777" w:rsidR="009A2718" w:rsidRPr="00A15DCB" w:rsidRDefault="009A2718" w:rsidP="0036007E">
            <w:pPr>
              <w:pStyle w:val="TAL"/>
              <w:rPr>
                <w:i/>
                <w:color w:val="000000" w:themeColor="text1"/>
              </w:rPr>
            </w:pPr>
            <w:r w:rsidRPr="00A15DCB">
              <w:rPr>
                <w:color w:val="000000" w:themeColor="text1"/>
                <w:lang w:eastAsia="zh-CN"/>
              </w:rPr>
              <w:t>-</w:t>
            </w:r>
          </w:p>
        </w:tc>
        <w:tc>
          <w:tcPr>
            <w:tcW w:w="567" w:type="dxa"/>
          </w:tcPr>
          <w:p w14:paraId="3369152E" w14:textId="77777777" w:rsidR="009A2718" w:rsidRPr="00A15DCB" w:rsidRDefault="009A2718" w:rsidP="0036007E">
            <w:pPr>
              <w:pStyle w:val="TAC"/>
              <w:rPr>
                <w:color w:val="000000" w:themeColor="text1"/>
                <w:lang w:eastAsia="zh-CN"/>
              </w:rPr>
            </w:pPr>
            <w:r w:rsidRPr="00A15DCB">
              <w:rPr>
                <w:color w:val="000000" w:themeColor="text1"/>
              </w:rPr>
              <w:t>-</w:t>
            </w:r>
          </w:p>
        </w:tc>
        <w:tc>
          <w:tcPr>
            <w:tcW w:w="892" w:type="dxa"/>
          </w:tcPr>
          <w:p w14:paraId="615E5D00"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25985123" w14:textId="77777777" w:rsidTr="0036007E">
        <w:tc>
          <w:tcPr>
            <w:tcW w:w="9762" w:type="dxa"/>
            <w:gridSpan w:val="6"/>
          </w:tcPr>
          <w:p w14:paraId="5B519B4C" w14:textId="77777777" w:rsidR="009A2718" w:rsidRPr="00A15DCB" w:rsidRDefault="009A2718" w:rsidP="0036007E">
            <w:pPr>
              <w:pStyle w:val="TAN"/>
              <w:rPr>
                <w:i/>
                <w:color w:val="000000" w:themeColor="text1"/>
              </w:rPr>
            </w:pPr>
            <w:r w:rsidRPr="00A15DCB">
              <w:rPr>
                <w:color w:val="000000" w:themeColor="text1"/>
              </w:rPr>
              <w:t>Note 1:</w:t>
            </w:r>
            <w:r w:rsidRPr="00A15DCB">
              <w:rPr>
                <w:color w:val="000000" w:themeColor="text1"/>
              </w:rPr>
              <w:tab/>
              <w:t xml:space="preserve">for EN-DC the NR </w:t>
            </w:r>
            <w:r w:rsidRPr="00A15DCB">
              <w:rPr>
                <w:i/>
                <w:color w:val="000000" w:themeColor="text1"/>
              </w:rPr>
              <w:t>RRCReconfiguration</w:t>
            </w:r>
            <w:r w:rsidRPr="00A15DCB">
              <w:rPr>
                <w:color w:val="000000" w:themeColor="text1"/>
              </w:rPr>
              <w:t xml:space="preserve"> message is contained in </w:t>
            </w:r>
            <w:r w:rsidRPr="00A15DCB">
              <w:rPr>
                <w:i/>
                <w:color w:val="000000" w:themeColor="text1"/>
              </w:rPr>
              <w:t xml:space="preserve">RRCConnectionReconfiguration </w:t>
            </w:r>
            <w:r w:rsidRPr="00A15DCB">
              <w:rPr>
                <w:color w:val="000000" w:themeColor="text1"/>
              </w:rPr>
              <w:t>36.508 [7], Table 4.6.1-8 using condition EN-DC_EmbedNR_RRCRecon.</w:t>
            </w:r>
          </w:p>
          <w:p w14:paraId="64BF9A88" w14:textId="77777777" w:rsidR="009A2718" w:rsidRPr="00A15DCB" w:rsidRDefault="009A2718" w:rsidP="0036007E">
            <w:pPr>
              <w:pStyle w:val="TAN"/>
              <w:rPr>
                <w:color w:val="000000" w:themeColor="text1"/>
                <w:lang w:eastAsia="zh-CN"/>
              </w:rPr>
            </w:pPr>
            <w:r w:rsidRPr="00A15DCB">
              <w:rPr>
                <w:color w:val="000000" w:themeColor="text1"/>
              </w:rPr>
              <w:t>Note 2:</w:t>
            </w:r>
            <w:r w:rsidRPr="00A15DCB">
              <w:rPr>
                <w:color w:val="000000" w:themeColor="text1"/>
              </w:rPr>
              <w:tab/>
              <w:t xml:space="preserve">for EN-DC the NR </w:t>
            </w:r>
            <w:r w:rsidRPr="00A15DCB">
              <w:rPr>
                <w:i/>
                <w:color w:val="000000" w:themeColor="text1"/>
              </w:rPr>
              <w:t>RRCReconfigurationComplete</w:t>
            </w:r>
            <w:r w:rsidRPr="00A15DCB">
              <w:rPr>
                <w:color w:val="000000" w:themeColor="text1"/>
              </w:rPr>
              <w:t xml:space="preserve"> message is contained in </w:t>
            </w:r>
            <w:r w:rsidRPr="00A15DCB">
              <w:rPr>
                <w:i/>
                <w:color w:val="000000" w:themeColor="text1"/>
              </w:rPr>
              <w:t>RRCConnectionReconfigurationComplete</w:t>
            </w:r>
            <w:r w:rsidRPr="00A15DCB">
              <w:rPr>
                <w:color w:val="000000" w:themeColor="text1"/>
              </w:rPr>
              <w:t>.</w:t>
            </w:r>
          </w:p>
        </w:tc>
      </w:tr>
    </w:tbl>
    <w:p w14:paraId="727707A5" w14:textId="77777777" w:rsidR="003D4359" w:rsidRPr="00A15DCB" w:rsidRDefault="003D4359" w:rsidP="003D4359"/>
    <w:p w14:paraId="5F6D7D9C" w14:textId="527520C5" w:rsidR="009A2718" w:rsidRPr="00A15DCB" w:rsidRDefault="009A2718" w:rsidP="009A2718">
      <w:pPr>
        <w:pStyle w:val="H6"/>
        <w:rPr>
          <w:color w:val="000000" w:themeColor="text1"/>
        </w:rPr>
      </w:pPr>
      <w:r w:rsidRPr="00A15DCB">
        <w:rPr>
          <w:color w:val="000000" w:themeColor="text1"/>
        </w:rPr>
        <w:t>7.1.1.1.</w:t>
      </w:r>
      <w:r w:rsidRPr="00A15DCB">
        <w:rPr>
          <w:color w:val="000000" w:themeColor="text1"/>
          <w:lang w:eastAsia="zh-CN"/>
        </w:rPr>
        <w:t>19</w:t>
      </w:r>
      <w:r w:rsidRPr="00A15DCB">
        <w:rPr>
          <w:color w:val="000000" w:themeColor="text1"/>
        </w:rPr>
        <w:t>.3.3</w:t>
      </w:r>
      <w:r w:rsidRPr="00A15DCB">
        <w:rPr>
          <w:color w:val="000000" w:themeColor="text1"/>
        </w:rPr>
        <w:tab/>
        <w:t>Specific message contents</w:t>
      </w:r>
    </w:p>
    <w:p w14:paraId="0678B7F8" w14:textId="77777777" w:rsidR="009A2718" w:rsidRPr="00A15DCB" w:rsidRDefault="009A2718" w:rsidP="009A2718">
      <w:pPr>
        <w:pStyle w:val="TH"/>
        <w:rPr>
          <w:color w:val="000000" w:themeColor="text1"/>
        </w:rPr>
      </w:pPr>
      <w:r w:rsidRPr="00A15DCB">
        <w:rPr>
          <w:color w:val="000000" w:themeColor="text1"/>
        </w:rPr>
        <w:t xml:space="preserve">Table 7.1.1.1.19.3.3-1: </w:t>
      </w:r>
      <w:r w:rsidRPr="00A15DCB">
        <w:rPr>
          <w:i/>
          <w:iCs/>
          <w:color w:val="000000" w:themeColor="text1"/>
        </w:rPr>
        <w:t>RRCReconfiguration</w:t>
      </w:r>
      <w:r w:rsidRPr="00A15DCB" w:rsidDel="00E41EF6">
        <w:rPr>
          <w:color w:val="000000" w:themeColor="text1"/>
        </w:rPr>
        <w:t xml:space="preserve"> </w:t>
      </w:r>
      <w:r w:rsidRPr="00A15DCB">
        <w:rPr>
          <w:color w:val="000000" w:themeColor="text1"/>
        </w:rPr>
        <w:t>(Step 1, Table 7.1.1.1.19.3.2-2)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A2718" w:rsidRPr="00A15DCB" w14:paraId="221891E2" w14:textId="77777777" w:rsidTr="0036007E">
        <w:tc>
          <w:tcPr>
            <w:tcW w:w="9738" w:type="dxa"/>
            <w:gridSpan w:val="4"/>
          </w:tcPr>
          <w:p w14:paraId="603666F4" w14:textId="77777777" w:rsidR="009A2718" w:rsidRPr="00A15DCB" w:rsidRDefault="009A2718" w:rsidP="0036007E">
            <w:pPr>
              <w:pStyle w:val="TAL"/>
              <w:rPr>
                <w:color w:val="000000" w:themeColor="text1"/>
              </w:rPr>
            </w:pPr>
            <w:r w:rsidRPr="00A15DCB">
              <w:rPr>
                <w:color w:val="000000" w:themeColor="text1"/>
              </w:rPr>
              <w:t>Derivation path: 38.508-1 [4], Table 4.6.1-13</w:t>
            </w:r>
          </w:p>
        </w:tc>
      </w:tr>
      <w:tr w:rsidR="009A2718" w:rsidRPr="00A15DCB" w14:paraId="64854C07" w14:textId="77777777" w:rsidTr="0036007E">
        <w:tblPrEx>
          <w:tblCellMar>
            <w:left w:w="108" w:type="dxa"/>
            <w:right w:w="108" w:type="dxa"/>
          </w:tblCellMar>
        </w:tblPrEx>
        <w:tc>
          <w:tcPr>
            <w:tcW w:w="4535" w:type="dxa"/>
          </w:tcPr>
          <w:p w14:paraId="23A14C84"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7E012D61"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0E36E2BE"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6AA55A47"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6D251385" w14:textId="77777777" w:rsidTr="0036007E">
        <w:tblPrEx>
          <w:tblCellMar>
            <w:left w:w="108" w:type="dxa"/>
            <w:right w:w="108" w:type="dxa"/>
          </w:tblCellMar>
        </w:tblPrEx>
        <w:tc>
          <w:tcPr>
            <w:tcW w:w="4535" w:type="dxa"/>
          </w:tcPr>
          <w:p w14:paraId="68C29A82" w14:textId="77777777" w:rsidR="009A2718" w:rsidRPr="00A15DCB" w:rsidRDefault="009A2718" w:rsidP="0036007E">
            <w:pPr>
              <w:pStyle w:val="TAL"/>
              <w:rPr>
                <w:color w:val="000000" w:themeColor="text1"/>
                <w:lang w:eastAsia="zh-CN"/>
              </w:rPr>
            </w:pPr>
            <w:r w:rsidRPr="00A15DCB">
              <w:rPr>
                <w:color w:val="000000" w:themeColor="text1"/>
              </w:rPr>
              <w:t>RRCReconfiguration::=SEQUENCE{</w:t>
            </w:r>
          </w:p>
        </w:tc>
        <w:tc>
          <w:tcPr>
            <w:tcW w:w="2267" w:type="dxa"/>
          </w:tcPr>
          <w:p w14:paraId="0CAE51A2" w14:textId="77777777" w:rsidR="009A2718" w:rsidRPr="00A15DCB" w:rsidRDefault="009A2718" w:rsidP="0036007E">
            <w:pPr>
              <w:pStyle w:val="TAL"/>
              <w:rPr>
                <w:color w:val="000000" w:themeColor="text1"/>
              </w:rPr>
            </w:pPr>
          </w:p>
        </w:tc>
        <w:tc>
          <w:tcPr>
            <w:tcW w:w="1700" w:type="dxa"/>
          </w:tcPr>
          <w:p w14:paraId="167E769E" w14:textId="77777777" w:rsidR="009A2718" w:rsidRPr="00A15DCB" w:rsidRDefault="009A2718" w:rsidP="0036007E">
            <w:pPr>
              <w:pStyle w:val="TAL"/>
              <w:rPr>
                <w:color w:val="000000" w:themeColor="text1"/>
              </w:rPr>
            </w:pPr>
          </w:p>
        </w:tc>
        <w:tc>
          <w:tcPr>
            <w:tcW w:w="1245" w:type="dxa"/>
          </w:tcPr>
          <w:p w14:paraId="0C9938CF" w14:textId="77777777" w:rsidR="009A2718" w:rsidRPr="00A15DCB" w:rsidRDefault="009A2718" w:rsidP="0036007E">
            <w:pPr>
              <w:pStyle w:val="TAL"/>
              <w:rPr>
                <w:color w:val="000000" w:themeColor="text1"/>
              </w:rPr>
            </w:pPr>
          </w:p>
        </w:tc>
      </w:tr>
      <w:tr w:rsidR="009A2718" w:rsidRPr="00A15DCB" w14:paraId="22AF5F9D" w14:textId="77777777" w:rsidTr="0036007E">
        <w:tblPrEx>
          <w:tblCellMar>
            <w:left w:w="108" w:type="dxa"/>
            <w:right w:w="108" w:type="dxa"/>
          </w:tblCellMar>
        </w:tblPrEx>
        <w:tc>
          <w:tcPr>
            <w:tcW w:w="4535" w:type="dxa"/>
          </w:tcPr>
          <w:p w14:paraId="426AC99B"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criticalExtensions</w:t>
            </w:r>
            <w:r w:rsidRPr="00A15DCB">
              <w:rPr>
                <w:color w:val="000000" w:themeColor="text1"/>
                <w:lang w:eastAsia="zh-CN"/>
              </w:rPr>
              <w:t xml:space="preserve"> CHOICE{</w:t>
            </w:r>
          </w:p>
        </w:tc>
        <w:tc>
          <w:tcPr>
            <w:tcW w:w="2267" w:type="dxa"/>
          </w:tcPr>
          <w:p w14:paraId="15C5158E" w14:textId="77777777" w:rsidR="009A2718" w:rsidRPr="00A15DCB" w:rsidRDefault="009A2718" w:rsidP="0036007E">
            <w:pPr>
              <w:pStyle w:val="TAL"/>
              <w:rPr>
                <w:color w:val="000000" w:themeColor="text1"/>
              </w:rPr>
            </w:pPr>
          </w:p>
        </w:tc>
        <w:tc>
          <w:tcPr>
            <w:tcW w:w="1700" w:type="dxa"/>
          </w:tcPr>
          <w:p w14:paraId="44D89EAF" w14:textId="77777777" w:rsidR="009A2718" w:rsidRPr="00A15DCB" w:rsidRDefault="009A2718" w:rsidP="0036007E">
            <w:pPr>
              <w:pStyle w:val="TAL"/>
              <w:rPr>
                <w:color w:val="000000" w:themeColor="text1"/>
              </w:rPr>
            </w:pPr>
          </w:p>
        </w:tc>
        <w:tc>
          <w:tcPr>
            <w:tcW w:w="1245" w:type="dxa"/>
          </w:tcPr>
          <w:p w14:paraId="454C7EF5" w14:textId="77777777" w:rsidR="009A2718" w:rsidRPr="00A15DCB" w:rsidRDefault="009A2718" w:rsidP="0036007E">
            <w:pPr>
              <w:pStyle w:val="TAL"/>
              <w:rPr>
                <w:color w:val="000000" w:themeColor="text1"/>
              </w:rPr>
            </w:pPr>
          </w:p>
        </w:tc>
      </w:tr>
      <w:tr w:rsidR="009A2718" w:rsidRPr="00A15DCB" w14:paraId="33056EE6" w14:textId="77777777" w:rsidTr="0036007E">
        <w:tblPrEx>
          <w:tblCellMar>
            <w:left w:w="108" w:type="dxa"/>
            <w:right w:w="108" w:type="dxa"/>
          </w:tblCellMar>
        </w:tblPrEx>
        <w:tc>
          <w:tcPr>
            <w:tcW w:w="4535" w:type="dxa"/>
          </w:tcPr>
          <w:p w14:paraId="3CF3BF0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r</w:t>
            </w:r>
            <w:r w:rsidRPr="00A15DCB">
              <w:rPr>
                <w:color w:val="000000" w:themeColor="text1"/>
              </w:rPr>
              <w:t>rcReconfiguration</w:t>
            </w:r>
            <w:r w:rsidRPr="00A15DCB">
              <w:rPr>
                <w:color w:val="000000" w:themeColor="text1"/>
                <w:lang w:eastAsia="zh-CN"/>
              </w:rPr>
              <w:t xml:space="preserve"> SEQUENCE{</w:t>
            </w:r>
          </w:p>
        </w:tc>
        <w:tc>
          <w:tcPr>
            <w:tcW w:w="2267" w:type="dxa"/>
          </w:tcPr>
          <w:p w14:paraId="6DF399AC" w14:textId="77777777" w:rsidR="009A2718" w:rsidRPr="00A15DCB" w:rsidRDefault="009A2718" w:rsidP="0036007E">
            <w:pPr>
              <w:pStyle w:val="TAL"/>
              <w:rPr>
                <w:color w:val="000000" w:themeColor="text1"/>
              </w:rPr>
            </w:pPr>
          </w:p>
        </w:tc>
        <w:tc>
          <w:tcPr>
            <w:tcW w:w="1700" w:type="dxa"/>
          </w:tcPr>
          <w:p w14:paraId="355B558B" w14:textId="77777777" w:rsidR="009A2718" w:rsidRPr="00A15DCB" w:rsidRDefault="009A2718" w:rsidP="0036007E">
            <w:pPr>
              <w:pStyle w:val="TAL"/>
              <w:rPr>
                <w:color w:val="000000" w:themeColor="text1"/>
              </w:rPr>
            </w:pPr>
          </w:p>
        </w:tc>
        <w:tc>
          <w:tcPr>
            <w:tcW w:w="1245" w:type="dxa"/>
          </w:tcPr>
          <w:p w14:paraId="0BED8B4B" w14:textId="77777777" w:rsidR="009A2718" w:rsidRPr="00A15DCB" w:rsidRDefault="009A2718" w:rsidP="0036007E">
            <w:pPr>
              <w:pStyle w:val="TAL"/>
              <w:rPr>
                <w:color w:val="000000" w:themeColor="text1"/>
              </w:rPr>
            </w:pPr>
          </w:p>
        </w:tc>
      </w:tr>
      <w:tr w:rsidR="009A2718" w:rsidRPr="00A15DCB" w14:paraId="40563316" w14:textId="77777777" w:rsidTr="0036007E">
        <w:tblPrEx>
          <w:tblCellMar>
            <w:left w:w="108" w:type="dxa"/>
            <w:right w:w="108" w:type="dxa"/>
          </w:tblCellMar>
        </w:tblPrEx>
        <w:tc>
          <w:tcPr>
            <w:tcW w:w="4535" w:type="dxa"/>
          </w:tcPr>
          <w:p w14:paraId="727C3F4C" w14:textId="77777777" w:rsidR="009A2718" w:rsidRPr="00A15DCB" w:rsidRDefault="009A2718" w:rsidP="0036007E">
            <w:pPr>
              <w:pStyle w:val="TAL"/>
              <w:rPr>
                <w:color w:val="000000" w:themeColor="text1"/>
              </w:rPr>
            </w:pPr>
            <w:r w:rsidRPr="00A15DCB">
              <w:rPr>
                <w:color w:val="000000" w:themeColor="text1"/>
                <w:lang w:eastAsia="zh-CN"/>
              </w:rPr>
              <w:t xml:space="preserve">      </w:t>
            </w:r>
            <w:r w:rsidRPr="00A15DCB">
              <w:rPr>
                <w:color w:val="000000" w:themeColor="text1"/>
              </w:rPr>
              <w:t>secondaryCellGroup</w:t>
            </w:r>
          </w:p>
        </w:tc>
        <w:tc>
          <w:tcPr>
            <w:tcW w:w="2267" w:type="dxa"/>
          </w:tcPr>
          <w:p w14:paraId="23954D55" w14:textId="77777777" w:rsidR="009A2718" w:rsidRPr="00A15DCB" w:rsidRDefault="009A2718" w:rsidP="0036007E">
            <w:pPr>
              <w:pStyle w:val="TAL"/>
              <w:rPr>
                <w:color w:val="000000" w:themeColor="text1"/>
              </w:rPr>
            </w:pPr>
            <w:r w:rsidRPr="00A15DCB">
              <w:rPr>
                <w:color w:val="000000" w:themeColor="text1"/>
              </w:rPr>
              <w:t>CellGroupConfig</w:t>
            </w:r>
          </w:p>
        </w:tc>
        <w:tc>
          <w:tcPr>
            <w:tcW w:w="1700" w:type="dxa"/>
          </w:tcPr>
          <w:p w14:paraId="31C48022" w14:textId="77777777" w:rsidR="009A2718" w:rsidRPr="00A15DCB" w:rsidRDefault="009A2718" w:rsidP="0036007E">
            <w:pPr>
              <w:pStyle w:val="TAL"/>
              <w:rPr>
                <w:color w:val="000000" w:themeColor="text1"/>
              </w:rPr>
            </w:pPr>
            <w:r w:rsidRPr="00A15DCB">
              <w:rPr>
                <w:color w:val="000000" w:themeColor="text1"/>
              </w:rPr>
              <w:t>OCTET STRING</w:t>
            </w:r>
          </w:p>
        </w:tc>
        <w:tc>
          <w:tcPr>
            <w:tcW w:w="1245" w:type="dxa"/>
          </w:tcPr>
          <w:p w14:paraId="5A74726A" w14:textId="77777777" w:rsidR="009A2718" w:rsidRPr="00A15DCB" w:rsidRDefault="009A2718" w:rsidP="0036007E">
            <w:pPr>
              <w:pStyle w:val="TAL"/>
              <w:rPr>
                <w:color w:val="000000" w:themeColor="text1"/>
                <w:lang w:eastAsia="zh-CN"/>
              </w:rPr>
            </w:pPr>
            <w:r w:rsidRPr="00A15DCB">
              <w:rPr>
                <w:color w:val="000000" w:themeColor="text1"/>
                <w:lang w:eastAsia="zh-CN"/>
              </w:rPr>
              <w:t>EN-DC</w:t>
            </w:r>
          </w:p>
        </w:tc>
      </w:tr>
      <w:tr w:rsidR="009A2718" w:rsidRPr="00A15DCB" w14:paraId="6EAD3F7E" w14:textId="77777777" w:rsidTr="0036007E">
        <w:tblPrEx>
          <w:tblCellMar>
            <w:left w:w="108" w:type="dxa"/>
            <w:right w:w="108" w:type="dxa"/>
          </w:tblCellMar>
        </w:tblPrEx>
        <w:tc>
          <w:tcPr>
            <w:tcW w:w="4535" w:type="dxa"/>
          </w:tcPr>
          <w:p w14:paraId="45F2A005" w14:textId="77777777" w:rsidR="009A2718" w:rsidRPr="00A15DCB" w:rsidRDefault="009A2718" w:rsidP="0036007E">
            <w:pPr>
              <w:pStyle w:val="TAL"/>
              <w:rPr>
                <w:color w:val="000000" w:themeColor="text1"/>
                <w:lang w:eastAsia="zh-CN"/>
              </w:rPr>
            </w:pPr>
            <w:r w:rsidRPr="00A15DCB">
              <w:rPr>
                <w:color w:val="000000" w:themeColor="text1"/>
              </w:rPr>
              <w:t xml:space="preserve">      nonCriticalExtension SEQUENCE {</w:t>
            </w:r>
          </w:p>
        </w:tc>
        <w:tc>
          <w:tcPr>
            <w:tcW w:w="2267" w:type="dxa"/>
          </w:tcPr>
          <w:p w14:paraId="07F1AF2B" w14:textId="77777777" w:rsidR="009A2718" w:rsidRPr="00A15DCB" w:rsidRDefault="009A2718" w:rsidP="0036007E">
            <w:pPr>
              <w:pStyle w:val="TAL"/>
              <w:rPr>
                <w:color w:val="000000" w:themeColor="text1"/>
              </w:rPr>
            </w:pPr>
          </w:p>
        </w:tc>
        <w:tc>
          <w:tcPr>
            <w:tcW w:w="1700" w:type="dxa"/>
          </w:tcPr>
          <w:p w14:paraId="5DD9C5CF" w14:textId="77777777" w:rsidR="009A2718" w:rsidRPr="00A15DCB" w:rsidRDefault="009A2718" w:rsidP="0036007E">
            <w:pPr>
              <w:pStyle w:val="TAL"/>
              <w:rPr>
                <w:color w:val="000000" w:themeColor="text1"/>
              </w:rPr>
            </w:pPr>
          </w:p>
        </w:tc>
        <w:tc>
          <w:tcPr>
            <w:tcW w:w="1245" w:type="dxa"/>
          </w:tcPr>
          <w:p w14:paraId="06867117" w14:textId="77777777" w:rsidR="009A2718" w:rsidRPr="00A15DCB" w:rsidRDefault="009A2718" w:rsidP="0036007E">
            <w:pPr>
              <w:pStyle w:val="TAL"/>
              <w:rPr>
                <w:color w:val="000000" w:themeColor="text1"/>
              </w:rPr>
            </w:pPr>
            <w:r w:rsidRPr="00A15DCB">
              <w:rPr>
                <w:color w:val="000000" w:themeColor="text1"/>
                <w:lang w:eastAsia="zh-CN"/>
              </w:rPr>
              <w:t>NR</w:t>
            </w:r>
          </w:p>
        </w:tc>
      </w:tr>
      <w:tr w:rsidR="009A2718" w:rsidRPr="00A15DCB" w14:paraId="75A2AB53" w14:textId="77777777" w:rsidTr="0036007E">
        <w:tblPrEx>
          <w:tblCellMar>
            <w:left w:w="108" w:type="dxa"/>
            <w:right w:w="108" w:type="dxa"/>
          </w:tblCellMar>
        </w:tblPrEx>
        <w:tc>
          <w:tcPr>
            <w:tcW w:w="4535" w:type="dxa"/>
          </w:tcPr>
          <w:p w14:paraId="0769B133" w14:textId="77777777" w:rsidR="009A2718" w:rsidRPr="00A15DCB" w:rsidRDefault="009A2718" w:rsidP="0036007E">
            <w:pPr>
              <w:pStyle w:val="TAL"/>
              <w:rPr>
                <w:color w:val="000000" w:themeColor="text1"/>
                <w:lang w:eastAsia="zh-CN"/>
              </w:rPr>
            </w:pPr>
            <w:r w:rsidRPr="00A15DCB">
              <w:rPr>
                <w:color w:val="000000" w:themeColor="text1"/>
              </w:rPr>
              <w:t xml:space="preserve">        masterCellGroup</w:t>
            </w:r>
          </w:p>
        </w:tc>
        <w:tc>
          <w:tcPr>
            <w:tcW w:w="2267" w:type="dxa"/>
          </w:tcPr>
          <w:p w14:paraId="7CBF9EB5" w14:textId="77777777" w:rsidR="009A2718" w:rsidRPr="00A15DCB" w:rsidRDefault="009A2718" w:rsidP="0036007E">
            <w:pPr>
              <w:pStyle w:val="TAL"/>
              <w:rPr>
                <w:color w:val="000000" w:themeColor="text1"/>
              </w:rPr>
            </w:pPr>
            <w:r w:rsidRPr="00A15DCB">
              <w:rPr>
                <w:color w:val="000000" w:themeColor="text1"/>
              </w:rPr>
              <w:t>CellGroupConfig</w:t>
            </w:r>
          </w:p>
        </w:tc>
        <w:tc>
          <w:tcPr>
            <w:tcW w:w="1700" w:type="dxa"/>
          </w:tcPr>
          <w:p w14:paraId="5E3873E6" w14:textId="77777777" w:rsidR="009A2718" w:rsidRPr="00A15DCB" w:rsidRDefault="009A2718" w:rsidP="0036007E">
            <w:pPr>
              <w:pStyle w:val="TAL"/>
              <w:rPr>
                <w:color w:val="000000" w:themeColor="text1"/>
              </w:rPr>
            </w:pPr>
            <w:r w:rsidRPr="00A15DCB">
              <w:rPr>
                <w:color w:val="000000" w:themeColor="text1"/>
              </w:rPr>
              <w:t>OCTET STRING (CONTAINING CellGroupConfig)</w:t>
            </w:r>
          </w:p>
        </w:tc>
        <w:tc>
          <w:tcPr>
            <w:tcW w:w="1245" w:type="dxa"/>
          </w:tcPr>
          <w:p w14:paraId="36C318FE" w14:textId="77777777" w:rsidR="009A2718" w:rsidRPr="00A15DCB" w:rsidRDefault="009A2718" w:rsidP="0036007E">
            <w:pPr>
              <w:pStyle w:val="TAL"/>
              <w:rPr>
                <w:color w:val="000000" w:themeColor="text1"/>
              </w:rPr>
            </w:pPr>
          </w:p>
        </w:tc>
      </w:tr>
      <w:tr w:rsidR="009A2718" w:rsidRPr="00A15DCB" w14:paraId="7B64356F"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3944C"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AD1F45" w14:textId="77777777" w:rsidR="009A2718" w:rsidRPr="00A15DCB" w:rsidRDefault="009A2718"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770D" w14:textId="77777777" w:rsidR="009A2718" w:rsidRPr="00A15DCB" w:rsidRDefault="009A2718"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051786" w14:textId="77777777" w:rsidR="009A2718" w:rsidRPr="00A15DCB" w:rsidRDefault="009A2718" w:rsidP="0036007E">
            <w:pPr>
              <w:pStyle w:val="TAL"/>
              <w:rPr>
                <w:color w:val="000000" w:themeColor="text1"/>
              </w:rPr>
            </w:pPr>
          </w:p>
        </w:tc>
      </w:tr>
      <w:tr w:rsidR="009A2718" w:rsidRPr="00A15DCB" w14:paraId="382246B0" w14:textId="77777777" w:rsidTr="0036007E">
        <w:tblPrEx>
          <w:tblCellMar>
            <w:left w:w="108" w:type="dxa"/>
            <w:right w:w="108" w:type="dxa"/>
          </w:tblCellMar>
        </w:tblPrEx>
        <w:tc>
          <w:tcPr>
            <w:tcW w:w="4535" w:type="dxa"/>
          </w:tcPr>
          <w:p w14:paraId="4E62E7A6"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tcPr>
          <w:p w14:paraId="435D9CC0" w14:textId="77777777" w:rsidR="009A2718" w:rsidRPr="00A15DCB" w:rsidRDefault="009A2718" w:rsidP="0036007E">
            <w:pPr>
              <w:pStyle w:val="TAL"/>
              <w:rPr>
                <w:color w:val="000000" w:themeColor="text1"/>
              </w:rPr>
            </w:pPr>
          </w:p>
        </w:tc>
        <w:tc>
          <w:tcPr>
            <w:tcW w:w="1700" w:type="dxa"/>
          </w:tcPr>
          <w:p w14:paraId="79535C98" w14:textId="77777777" w:rsidR="009A2718" w:rsidRPr="00A15DCB" w:rsidRDefault="009A2718" w:rsidP="0036007E">
            <w:pPr>
              <w:pStyle w:val="TAL"/>
              <w:rPr>
                <w:color w:val="000000" w:themeColor="text1"/>
              </w:rPr>
            </w:pPr>
          </w:p>
        </w:tc>
        <w:tc>
          <w:tcPr>
            <w:tcW w:w="1245" w:type="dxa"/>
          </w:tcPr>
          <w:p w14:paraId="0E14342C" w14:textId="77777777" w:rsidR="009A2718" w:rsidRPr="00A15DCB" w:rsidRDefault="009A2718" w:rsidP="0036007E">
            <w:pPr>
              <w:pStyle w:val="TAL"/>
              <w:rPr>
                <w:color w:val="000000" w:themeColor="text1"/>
              </w:rPr>
            </w:pPr>
          </w:p>
        </w:tc>
      </w:tr>
      <w:tr w:rsidR="009A2718" w:rsidRPr="00A15DCB" w14:paraId="53E5923E" w14:textId="77777777" w:rsidTr="0036007E">
        <w:tblPrEx>
          <w:tblCellMar>
            <w:left w:w="108" w:type="dxa"/>
            <w:right w:w="108" w:type="dxa"/>
          </w:tblCellMar>
        </w:tblPrEx>
        <w:tc>
          <w:tcPr>
            <w:tcW w:w="4535" w:type="dxa"/>
          </w:tcPr>
          <w:p w14:paraId="15FEAB7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tcPr>
          <w:p w14:paraId="660428A0" w14:textId="77777777" w:rsidR="009A2718" w:rsidRPr="00A15DCB" w:rsidRDefault="009A2718" w:rsidP="0036007E">
            <w:pPr>
              <w:pStyle w:val="TAL"/>
              <w:rPr>
                <w:color w:val="000000" w:themeColor="text1"/>
              </w:rPr>
            </w:pPr>
          </w:p>
        </w:tc>
        <w:tc>
          <w:tcPr>
            <w:tcW w:w="1700" w:type="dxa"/>
          </w:tcPr>
          <w:p w14:paraId="489777C3" w14:textId="77777777" w:rsidR="009A2718" w:rsidRPr="00A15DCB" w:rsidRDefault="009A2718" w:rsidP="0036007E">
            <w:pPr>
              <w:pStyle w:val="TAL"/>
              <w:rPr>
                <w:color w:val="000000" w:themeColor="text1"/>
              </w:rPr>
            </w:pPr>
          </w:p>
        </w:tc>
        <w:tc>
          <w:tcPr>
            <w:tcW w:w="1245" w:type="dxa"/>
          </w:tcPr>
          <w:p w14:paraId="75DA546B" w14:textId="77777777" w:rsidR="009A2718" w:rsidRPr="00A15DCB" w:rsidRDefault="009A2718" w:rsidP="0036007E">
            <w:pPr>
              <w:pStyle w:val="TAL"/>
              <w:rPr>
                <w:color w:val="000000" w:themeColor="text1"/>
              </w:rPr>
            </w:pPr>
          </w:p>
        </w:tc>
      </w:tr>
      <w:tr w:rsidR="009A2718" w:rsidRPr="00A15DCB" w14:paraId="55F38C23" w14:textId="77777777" w:rsidTr="0036007E">
        <w:tblPrEx>
          <w:tblCellMar>
            <w:left w:w="108" w:type="dxa"/>
            <w:right w:w="108" w:type="dxa"/>
          </w:tblCellMar>
        </w:tblPrEx>
        <w:tc>
          <w:tcPr>
            <w:tcW w:w="4535" w:type="dxa"/>
          </w:tcPr>
          <w:p w14:paraId="29283AA7"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075EE240" w14:textId="77777777" w:rsidR="009A2718" w:rsidRPr="00A15DCB" w:rsidRDefault="009A2718" w:rsidP="0036007E">
            <w:pPr>
              <w:pStyle w:val="TAL"/>
              <w:rPr>
                <w:color w:val="000000" w:themeColor="text1"/>
              </w:rPr>
            </w:pPr>
          </w:p>
        </w:tc>
        <w:tc>
          <w:tcPr>
            <w:tcW w:w="1700" w:type="dxa"/>
          </w:tcPr>
          <w:p w14:paraId="5E1A72F6" w14:textId="77777777" w:rsidR="009A2718" w:rsidRPr="00A15DCB" w:rsidRDefault="009A2718" w:rsidP="0036007E">
            <w:pPr>
              <w:pStyle w:val="TAL"/>
              <w:rPr>
                <w:color w:val="000000" w:themeColor="text1"/>
              </w:rPr>
            </w:pPr>
          </w:p>
        </w:tc>
        <w:tc>
          <w:tcPr>
            <w:tcW w:w="1245" w:type="dxa"/>
          </w:tcPr>
          <w:p w14:paraId="37B92CAC" w14:textId="77777777" w:rsidR="009A2718" w:rsidRPr="00A15DCB" w:rsidRDefault="009A2718" w:rsidP="0036007E">
            <w:pPr>
              <w:pStyle w:val="TAL"/>
              <w:rPr>
                <w:color w:val="000000" w:themeColor="text1"/>
              </w:rPr>
            </w:pPr>
          </w:p>
        </w:tc>
      </w:tr>
    </w:tbl>
    <w:p w14:paraId="7B5409C1" w14:textId="77777777" w:rsidR="009A2718" w:rsidRPr="00A15DCB" w:rsidRDefault="009A2718" w:rsidP="009A2718">
      <w:pPr>
        <w:rPr>
          <w:color w:val="000000" w:themeColor="text1"/>
        </w:rPr>
      </w:pPr>
    </w:p>
    <w:p w14:paraId="620738A8" w14:textId="77777777" w:rsidR="009A2718" w:rsidRPr="00A15DCB" w:rsidRDefault="009A2718" w:rsidP="009A2718">
      <w:pPr>
        <w:pStyle w:val="TH"/>
        <w:rPr>
          <w:color w:val="000000" w:themeColor="text1"/>
        </w:rPr>
      </w:pPr>
      <w:r w:rsidRPr="00A15DCB">
        <w:rPr>
          <w:color w:val="000000" w:themeColor="text1"/>
        </w:rPr>
        <w:lastRenderedPageBreak/>
        <w:t xml:space="preserve">Table 7.1.1.1.19.3.3-2: </w:t>
      </w:r>
      <w:r w:rsidRPr="00A15DCB">
        <w:rPr>
          <w:i/>
          <w:iCs/>
          <w:color w:val="000000" w:themeColor="text1"/>
        </w:rPr>
        <w:t xml:space="preserve">CellGroupConfig </w:t>
      </w:r>
      <w:r w:rsidRPr="00A15DCB">
        <w:rPr>
          <w:color w:val="000000" w:themeColor="text1"/>
        </w:rPr>
        <w:t>(Table 7.1.1.1.19.3.3-1)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34497BA1" w14:textId="77777777" w:rsidTr="0036007E">
        <w:tc>
          <w:tcPr>
            <w:tcW w:w="9747" w:type="dxa"/>
            <w:gridSpan w:val="4"/>
          </w:tcPr>
          <w:p w14:paraId="4A157580"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4.6.3-19</w:t>
            </w:r>
          </w:p>
        </w:tc>
      </w:tr>
      <w:tr w:rsidR="009A2718" w:rsidRPr="00A15DCB" w14:paraId="78C646F3" w14:textId="77777777" w:rsidTr="0036007E">
        <w:tc>
          <w:tcPr>
            <w:tcW w:w="4535" w:type="dxa"/>
          </w:tcPr>
          <w:p w14:paraId="021897F3"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0489EB32"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3A108D32"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28059232"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25C362E9" w14:textId="77777777" w:rsidTr="0036007E">
        <w:tc>
          <w:tcPr>
            <w:tcW w:w="4535" w:type="dxa"/>
          </w:tcPr>
          <w:p w14:paraId="699CE0B8" w14:textId="77777777" w:rsidR="009A2718" w:rsidRPr="00A15DCB" w:rsidRDefault="009A2718" w:rsidP="0036007E">
            <w:pPr>
              <w:pStyle w:val="TAL"/>
              <w:rPr>
                <w:color w:val="000000" w:themeColor="text1"/>
              </w:rPr>
            </w:pPr>
            <w:r w:rsidRPr="00A15DCB">
              <w:rPr>
                <w:color w:val="000000" w:themeColor="text1"/>
              </w:rPr>
              <w:t xml:space="preserve">CellGroupConfig ::= </w:t>
            </w:r>
            <w:r w:rsidRPr="00A15DCB">
              <w:rPr>
                <w:snapToGrid w:val="0"/>
                <w:color w:val="000000" w:themeColor="text1"/>
              </w:rPr>
              <w:t xml:space="preserve">SEQUENCE </w:t>
            </w:r>
            <w:r w:rsidRPr="00A15DCB">
              <w:rPr>
                <w:color w:val="000000" w:themeColor="text1"/>
              </w:rPr>
              <w:t>{</w:t>
            </w:r>
          </w:p>
        </w:tc>
        <w:tc>
          <w:tcPr>
            <w:tcW w:w="2267" w:type="dxa"/>
          </w:tcPr>
          <w:p w14:paraId="4265EA34" w14:textId="77777777" w:rsidR="009A2718" w:rsidRPr="00A15DCB" w:rsidRDefault="009A2718" w:rsidP="0036007E">
            <w:pPr>
              <w:pStyle w:val="TAL"/>
              <w:rPr>
                <w:color w:val="000000" w:themeColor="text1"/>
              </w:rPr>
            </w:pPr>
          </w:p>
        </w:tc>
        <w:tc>
          <w:tcPr>
            <w:tcW w:w="1700" w:type="dxa"/>
          </w:tcPr>
          <w:p w14:paraId="5AD6B44A" w14:textId="77777777" w:rsidR="009A2718" w:rsidRPr="00A15DCB" w:rsidRDefault="009A2718" w:rsidP="0036007E">
            <w:pPr>
              <w:pStyle w:val="TAL"/>
              <w:rPr>
                <w:color w:val="000000" w:themeColor="text1"/>
              </w:rPr>
            </w:pPr>
          </w:p>
        </w:tc>
        <w:tc>
          <w:tcPr>
            <w:tcW w:w="1245" w:type="dxa"/>
          </w:tcPr>
          <w:p w14:paraId="79CF6E32" w14:textId="77777777" w:rsidR="009A2718" w:rsidRPr="00A15DCB" w:rsidRDefault="009A2718" w:rsidP="0036007E">
            <w:pPr>
              <w:pStyle w:val="TAL"/>
              <w:rPr>
                <w:color w:val="000000" w:themeColor="text1"/>
              </w:rPr>
            </w:pPr>
          </w:p>
        </w:tc>
      </w:tr>
      <w:tr w:rsidR="009A2718" w:rsidRPr="00A15DCB" w14:paraId="7AD68190" w14:textId="77777777" w:rsidTr="0036007E">
        <w:tc>
          <w:tcPr>
            <w:tcW w:w="4535" w:type="dxa"/>
          </w:tcPr>
          <w:p w14:paraId="53B64A1A" w14:textId="77777777" w:rsidR="009A2718" w:rsidRPr="00A15DCB" w:rsidRDefault="009A2718" w:rsidP="0036007E">
            <w:pPr>
              <w:pStyle w:val="TAL"/>
              <w:rPr>
                <w:color w:val="000000" w:themeColor="text1"/>
              </w:rPr>
            </w:pPr>
            <w:r w:rsidRPr="00A15DCB">
              <w:rPr>
                <w:color w:val="000000" w:themeColor="text1"/>
              </w:rPr>
              <w:t xml:space="preserve">  spCellConfig SEQUENCE {</w:t>
            </w:r>
          </w:p>
        </w:tc>
        <w:tc>
          <w:tcPr>
            <w:tcW w:w="2267" w:type="dxa"/>
          </w:tcPr>
          <w:p w14:paraId="1345AFE6" w14:textId="77777777" w:rsidR="009A2718" w:rsidRPr="00A15DCB" w:rsidRDefault="009A2718" w:rsidP="0036007E">
            <w:pPr>
              <w:pStyle w:val="TAL"/>
              <w:rPr>
                <w:color w:val="000000" w:themeColor="text1"/>
              </w:rPr>
            </w:pPr>
          </w:p>
        </w:tc>
        <w:tc>
          <w:tcPr>
            <w:tcW w:w="1700" w:type="dxa"/>
          </w:tcPr>
          <w:p w14:paraId="7379C5F8" w14:textId="77777777" w:rsidR="009A2718" w:rsidRPr="00A15DCB" w:rsidRDefault="009A2718" w:rsidP="0036007E">
            <w:pPr>
              <w:pStyle w:val="TAL"/>
              <w:rPr>
                <w:color w:val="000000" w:themeColor="text1"/>
              </w:rPr>
            </w:pPr>
          </w:p>
        </w:tc>
        <w:tc>
          <w:tcPr>
            <w:tcW w:w="1245" w:type="dxa"/>
          </w:tcPr>
          <w:p w14:paraId="21ACBCDF" w14:textId="77777777" w:rsidR="009A2718" w:rsidRPr="00A15DCB" w:rsidRDefault="009A2718" w:rsidP="0036007E">
            <w:pPr>
              <w:pStyle w:val="TAL"/>
              <w:rPr>
                <w:color w:val="000000" w:themeColor="text1"/>
              </w:rPr>
            </w:pPr>
          </w:p>
        </w:tc>
      </w:tr>
      <w:tr w:rsidR="009A2718" w:rsidRPr="00A15DCB" w14:paraId="4BA77651" w14:textId="77777777" w:rsidTr="0036007E">
        <w:tc>
          <w:tcPr>
            <w:tcW w:w="4535" w:type="dxa"/>
          </w:tcPr>
          <w:p w14:paraId="12356741" w14:textId="77777777" w:rsidR="009A2718" w:rsidRPr="00A15DCB" w:rsidRDefault="009A2718" w:rsidP="0036007E">
            <w:pPr>
              <w:pStyle w:val="TAL"/>
              <w:rPr>
                <w:color w:val="000000" w:themeColor="text1"/>
              </w:rPr>
            </w:pPr>
            <w:r w:rsidRPr="00A15DCB">
              <w:rPr>
                <w:color w:val="000000" w:themeColor="text1"/>
              </w:rPr>
              <w:t xml:space="preserve">    spCellConfigDedicated</w:t>
            </w:r>
          </w:p>
        </w:tc>
        <w:tc>
          <w:tcPr>
            <w:tcW w:w="2267" w:type="dxa"/>
          </w:tcPr>
          <w:p w14:paraId="25C6D87F" w14:textId="77777777" w:rsidR="009A2718" w:rsidRPr="00A15DCB" w:rsidRDefault="009A2718" w:rsidP="0036007E">
            <w:pPr>
              <w:pStyle w:val="TAL"/>
              <w:rPr>
                <w:color w:val="000000" w:themeColor="text1"/>
              </w:rPr>
            </w:pPr>
            <w:r w:rsidRPr="00A15DCB">
              <w:rPr>
                <w:color w:val="000000" w:themeColor="text1"/>
              </w:rPr>
              <w:t>ServingCellConfig</w:t>
            </w:r>
          </w:p>
        </w:tc>
        <w:tc>
          <w:tcPr>
            <w:tcW w:w="1700" w:type="dxa"/>
          </w:tcPr>
          <w:p w14:paraId="586C363C" w14:textId="77777777" w:rsidR="009A2718" w:rsidRPr="00A15DCB" w:rsidRDefault="009A2718" w:rsidP="0036007E">
            <w:pPr>
              <w:pStyle w:val="TAL"/>
              <w:rPr>
                <w:color w:val="000000" w:themeColor="text1"/>
              </w:rPr>
            </w:pPr>
          </w:p>
        </w:tc>
        <w:tc>
          <w:tcPr>
            <w:tcW w:w="1245" w:type="dxa"/>
          </w:tcPr>
          <w:p w14:paraId="4A697B2E" w14:textId="77777777" w:rsidR="009A2718" w:rsidRPr="00A15DCB" w:rsidRDefault="009A2718" w:rsidP="0036007E">
            <w:pPr>
              <w:pStyle w:val="TAL"/>
              <w:rPr>
                <w:color w:val="000000" w:themeColor="text1"/>
              </w:rPr>
            </w:pPr>
          </w:p>
        </w:tc>
      </w:tr>
      <w:tr w:rsidR="009A2718" w:rsidRPr="00A15DCB" w14:paraId="11EF5461" w14:textId="77777777" w:rsidTr="0036007E">
        <w:tc>
          <w:tcPr>
            <w:tcW w:w="4535" w:type="dxa"/>
          </w:tcPr>
          <w:p w14:paraId="7272DCC3"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3B8C0ECA" w14:textId="77777777" w:rsidR="009A2718" w:rsidRPr="00A15DCB" w:rsidRDefault="009A2718" w:rsidP="0036007E">
            <w:pPr>
              <w:pStyle w:val="TAL"/>
              <w:rPr>
                <w:color w:val="000000" w:themeColor="text1"/>
              </w:rPr>
            </w:pPr>
          </w:p>
        </w:tc>
        <w:tc>
          <w:tcPr>
            <w:tcW w:w="1700" w:type="dxa"/>
          </w:tcPr>
          <w:p w14:paraId="07202F3B" w14:textId="77777777" w:rsidR="009A2718" w:rsidRPr="00A15DCB" w:rsidRDefault="009A2718" w:rsidP="0036007E">
            <w:pPr>
              <w:pStyle w:val="TAL"/>
              <w:rPr>
                <w:color w:val="000000" w:themeColor="text1"/>
              </w:rPr>
            </w:pPr>
          </w:p>
        </w:tc>
        <w:tc>
          <w:tcPr>
            <w:tcW w:w="1245" w:type="dxa"/>
          </w:tcPr>
          <w:p w14:paraId="78C0A7B9" w14:textId="77777777" w:rsidR="009A2718" w:rsidRPr="00A15DCB" w:rsidRDefault="009A2718" w:rsidP="0036007E">
            <w:pPr>
              <w:pStyle w:val="TAL"/>
              <w:rPr>
                <w:color w:val="000000" w:themeColor="text1"/>
              </w:rPr>
            </w:pPr>
          </w:p>
        </w:tc>
      </w:tr>
      <w:tr w:rsidR="009A2718" w:rsidRPr="00A15DCB" w14:paraId="2F3ECF79" w14:textId="77777777" w:rsidTr="0036007E">
        <w:tc>
          <w:tcPr>
            <w:tcW w:w="4535" w:type="dxa"/>
          </w:tcPr>
          <w:p w14:paraId="2584BD92" w14:textId="77777777" w:rsidR="009A2718" w:rsidRPr="00A15DCB" w:rsidRDefault="009A2718" w:rsidP="0036007E">
            <w:pPr>
              <w:pStyle w:val="TAL"/>
              <w:rPr>
                <w:color w:val="000000" w:themeColor="text1"/>
                <w:lang w:eastAsia="zh-CN"/>
              </w:rPr>
            </w:pPr>
            <w:r w:rsidRPr="00A15DCB">
              <w:rPr>
                <w:color w:val="000000" w:themeColor="text1"/>
                <w:lang w:eastAsia="zh-CN"/>
              </w:rPr>
              <w:t>}</w:t>
            </w:r>
          </w:p>
        </w:tc>
        <w:tc>
          <w:tcPr>
            <w:tcW w:w="2267" w:type="dxa"/>
          </w:tcPr>
          <w:p w14:paraId="70694395" w14:textId="77777777" w:rsidR="009A2718" w:rsidRPr="00A15DCB" w:rsidRDefault="009A2718" w:rsidP="0036007E">
            <w:pPr>
              <w:pStyle w:val="TAL"/>
              <w:rPr>
                <w:color w:val="000000" w:themeColor="text1"/>
              </w:rPr>
            </w:pPr>
          </w:p>
        </w:tc>
        <w:tc>
          <w:tcPr>
            <w:tcW w:w="1700" w:type="dxa"/>
          </w:tcPr>
          <w:p w14:paraId="11529827" w14:textId="77777777" w:rsidR="009A2718" w:rsidRPr="00A15DCB" w:rsidRDefault="009A2718" w:rsidP="0036007E">
            <w:pPr>
              <w:pStyle w:val="TAL"/>
              <w:rPr>
                <w:color w:val="000000" w:themeColor="text1"/>
              </w:rPr>
            </w:pPr>
          </w:p>
        </w:tc>
        <w:tc>
          <w:tcPr>
            <w:tcW w:w="1245" w:type="dxa"/>
          </w:tcPr>
          <w:p w14:paraId="28A3CEBC" w14:textId="77777777" w:rsidR="009A2718" w:rsidRPr="00A15DCB" w:rsidRDefault="009A2718" w:rsidP="0036007E">
            <w:pPr>
              <w:pStyle w:val="TAL"/>
              <w:rPr>
                <w:color w:val="000000" w:themeColor="text1"/>
              </w:rPr>
            </w:pPr>
          </w:p>
        </w:tc>
      </w:tr>
    </w:tbl>
    <w:p w14:paraId="17AA323F" w14:textId="77777777" w:rsidR="009A2718" w:rsidRPr="00A15DCB" w:rsidRDefault="009A2718" w:rsidP="009A2718">
      <w:pPr>
        <w:rPr>
          <w:color w:val="000000" w:themeColor="text1"/>
          <w:lang w:eastAsia="zh-CN"/>
        </w:rPr>
      </w:pPr>
    </w:p>
    <w:p w14:paraId="775653D4" w14:textId="77777777" w:rsidR="009A2718" w:rsidRPr="00A15DCB" w:rsidRDefault="009A2718" w:rsidP="009A2718">
      <w:pPr>
        <w:pStyle w:val="TH"/>
        <w:rPr>
          <w:i/>
          <w:color w:val="000000" w:themeColor="text1"/>
        </w:rPr>
      </w:pPr>
      <w:r w:rsidRPr="00A15DCB">
        <w:rPr>
          <w:color w:val="000000" w:themeColor="text1"/>
        </w:rPr>
        <w:t>Table 7.1.1.1.19.3.3-3</w:t>
      </w:r>
      <w:r w:rsidRPr="00A15DCB">
        <w:rPr>
          <w:color w:val="000000" w:themeColor="text1"/>
          <w:lang w:eastAsia="zh-CN"/>
        </w:rPr>
        <w:t>:</w:t>
      </w:r>
      <w:r w:rsidRPr="00A15DCB">
        <w:rPr>
          <w:color w:val="000000" w:themeColor="text1"/>
        </w:rPr>
        <w:t xml:space="preserve"> </w:t>
      </w:r>
      <w:r w:rsidRPr="00A15DCB">
        <w:rPr>
          <w:i/>
          <w:color w:val="000000" w:themeColor="text1"/>
        </w:rPr>
        <w:t xml:space="preserve">ServingCellConfig </w:t>
      </w:r>
      <w:r w:rsidRPr="00A15DCB">
        <w:rPr>
          <w:color w:val="000000" w:themeColor="text1"/>
        </w:rPr>
        <w:t>(Table 7.1.1.1.19.3.3-2)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7AE9EEFC" w14:textId="77777777" w:rsidTr="0036007E">
        <w:tc>
          <w:tcPr>
            <w:tcW w:w="9747" w:type="dxa"/>
            <w:gridSpan w:val="4"/>
          </w:tcPr>
          <w:p w14:paraId="45DAEE04"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4.6.3-168</w:t>
            </w:r>
          </w:p>
        </w:tc>
      </w:tr>
      <w:tr w:rsidR="009A2718" w:rsidRPr="00A15DCB" w14:paraId="7E70EA9F" w14:textId="77777777" w:rsidTr="0036007E">
        <w:tc>
          <w:tcPr>
            <w:tcW w:w="4535" w:type="dxa"/>
          </w:tcPr>
          <w:p w14:paraId="7B822A16"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4B95879A"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427FF14B"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415895A0"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0F961096" w14:textId="77777777" w:rsidTr="0036007E">
        <w:tc>
          <w:tcPr>
            <w:tcW w:w="4535" w:type="dxa"/>
          </w:tcPr>
          <w:p w14:paraId="4CE5CB40" w14:textId="77777777" w:rsidR="009A2718" w:rsidRPr="00A15DCB" w:rsidRDefault="009A2718" w:rsidP="0036007E">
            <w:pPr>
              <w:pStyle w:val="TAL"/>
              <w:rPr>
                <w:color w:val="000000" w:themeColor="text1"/>
              </w:rPr>
            </w:pPr>
            <w:r w:rsidRPr="00A15DCB">
              <w:rPr>
                <w:color w:val="000000" w:themeColor="text1"/>
              </w:rPr>
              <w:t>ServingCellConfig ::= SEQUENCE {</w:t>
            </w:r>
          </w:p>
        </w:tc>
        <w:tc>
          <w:tcPr>
            <w:tcW w:w="2267" w:type="dxa"/>
          </w:tcPr>
          <w:p w14:paraId="26B328E6" w14:textId="77777777" w:rsidR="009A2718" w:rsidRPr="00A15DCB" w:rsidRDefault="009A2718" w:rsidP="0036007E">
            <w:pPr>
              <w:pStyle w:val="TAL"/>
              <w:rPr>
                <w:color w:val="000000" w:themeColor="text1"/>
              </w:rPr>
            </w:pPr>
          </w:p>
        </w:tc>
        <w:tc>
          <w:tcPr>
            <w:tcW w:w="1700" w:type="dxa"/>
          </w:tcPr>
          <w:p w14:paraId="4234C071" w14:textId="77777777" w:rsidR="009A2718" w:rsidRPr="00A15DCB" w:rsidRDefault="009A2718" w:rsidP="0036007E">
            <w:pPr>
              <w:pStyle w:val="TAL"/>
              <w:rPr>
                <w:color w:val="000000" w:themeColor="text1"/>
              </w:rPr>
            </w:pPr>
          </w:p>
        </w:tc>
        <w:tc>
          <w:tcPr>
            <w:tcW w:w="1245" w:type="dxa"/>
          </w:tcPr>
          <w:p w14:paraId="7CC7946D" w14:textId="77777777" w:rsidR="009A2718" w:rsidRPr="00A15DCB" w:rsidRDefault="009A2718" w:rsidP="0036007E">
            <w:pPr>
              <w:pStyle w:val="TAL"/>
              <w:rPr>
                <w:color w:val="000000" w:themeColor="text1"/>
              </w:rPr>
            </w:pPr>
          </w:p>
        </w:tc>
      </w:tr>
      <w:tr w:rsidR="009A2718" w:rsidRPr="00A15DCB" w14:paraId="53783E4C" w14:textId="77777777" w:rsidTr="0036007E">
        <w:tc>
          <w:tcPr>
            <w:tcW w:w="4535" w:type="dxa"/>
          </w:tcPr>
          <w:p w14:paraId="0B070F0E" w14:textId="77777777" w:rsidR="009A2718" w:rsidRPr="00A15DCB" w:rsidRDefault="009A2718" w:rsidP="0036007E">
            <w:pPr>
              <w:pStyle w:val="TAL"/>
              <w:rPr>
                <w:color w:val="000000" w:themeColor="text1"/>
              </w:rPr>
            </w:pPr>
            <w:r w:rsidRPr="00A15DCB">
              <w:rPr>
                <w:color w:val="000000" w:themeColor="text1"/>
              </w:rPr>
              <w:t xml:space="preserve">  initialDownlinkBWP</w:t>
            </w:r>
          </w:p>
        </w:tc>
        <w:tc>
          <w:tcPr>
            <w:tcW w:w="2267" w:type="dxa"/>
          </w:tcPr>
          <w:p w14:paraId="28D94748" w14:textId="77777777" w:rsidR="009A2718" w:rsidRPr="00A15DCB" w:rsidRDefault="009A2718" w:rsidP="0036007E">
            <w:pPr>
              <w:pStyle w:val="TAL"/>
              <w:rPr>
                <w:color w:val="000000" w:themeColor="text1"/>
                <w:lang w:eastAsia="zh-CN"/>
              </w:rPr>
            </w:pPr>
            <w:r w:rsidRPr="00A15DCB">
              <w:rPr>
                <w:color w:val="000000" w:themeColor="text1"/>
              </w:rPr>
              <w:t>BWP-DownlinkDedicated</w:t>
            </w:r>
          </w:p>
        </w:tc>
        <w:tc>
          <w:tcPr>
            <w:tcW w:w="1700" w:type="dxa"/>
          </w:tcPr>
          <w:p w14:paraId="32905BAA" w14:textId="77777777" w:rsidR="009A2718" w:rsidRPr="00A15DCB" w:rsidRDefault="009A2718" w:rsidP="0036007E">
            <w:pPr>
              <w:pStyle w:val="TAL"/>
              <w:rPr>
                <w:color w:val="000000" w:themeColor="text1"/>
              </w:rPr>
            </w:pPr>
          </w:p>
        </w:tc>
        <w:tc>
          <w:tcPr>
            <w:tcW w:w="1245" w:type="dxa"/>
          </w:tcPr>
          <w:p w14:paraId="67195FAC" w14:textId="77777777" w:rsidR="009A2718" w:rsidRPr="00A15DCB" w:rsidRDefault="009A2718" w:rsidP="0036007E">
            <w:pPr>
              <w:pStyle w:val="TAL"/>
              <w:rPr>
                <w:color w:val="000000" w:themeColor="text1"/>
              </w:rPr>
            </w:pPr>
          </w:p>
        </w:tc>
      </w:tr>
      <w:tr w:rsidR="009A2718" w:rsidRPr="00A15DCB" w14:paraId="42BDB33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FACA44" w14:textId="77777777" w:rsidR="009A2718" w:rsidRPr="00A15DCB" w:rsidRDefault="009A2718" w:rsidP="0036007E">
            <w:pPr>
              <w:pStyle w:val="TAL"/>
              <w:rPr>
                <w:color w:val="000000" w:themeColor="text1"/>
              </w:rPr>
            </w:pPr>
            <w:r w:rsidRPr="00A15DCB">
              <w:rPr>
                <w:color w:val="000000" w:themeColor="text1"/>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1E2E78A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7D88D3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E674C" w14:textId="77777777" w:rsidR="009A2718" w:rsidRPr="00A15DCB" w:rsidRDefault="009A2718" w:rsidP="0036007E">
            <w:pPr>
              <w:pStyle w:val="TAL"/>
              <w:rPr>
                <w:color w:val="000000" w:themeColor="text1"/>
                <w:lang w:eastAsia="zh-CN"/>
              </w:rPr>
            </w:pPr>
          </w:p>
        </w:tc>
      </w:tr>
      <w:tr w:rsidR="009A2718" w:rsidRPr="00A15DCB" w14:paraId="5CC7764B"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29202D5" w14:textId="77777777" w:rsidR="009A2718" w:rsidRPr="00A15DCB" w:rsidRDefault="009A2718" w:rsidP="0036007E">
            <w:pPr>
              <w:pStyle w:val="TAL"/>
              <w:rPr>
                <w:color w:val="000000" w:themeColor="text1"/>
              </w:rPr>
            </w:pPr>
            <w:r w:rsidRPr="00A15DCB">
              <w:rPr>
                <w:color w:val="000000" w:themeColor="text1"/>
              </w:rPr>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3683466C" w14:textId="77777777" w:rsidR="009A2718" w:rsidRPr="00A15DCB" w:rsidRDefault="009A2718" w:rsidP="0036007E">
            <w:pPr>
              <w:pStyle w:val="TAL"/>
              <w:rPr>
                <w:color w:val="000000" w:themeColor="text1"/>
              </w:rPr>
            </w:pPr>
            <w:r w:rsidRPr="00A15DCB">
              <w:rPr>
                <w:color w:val="000000" w:themeColor="text1"/>
              </w:rPr>
              <w:t>BWP-UplinkDedicated</w:t>
            </w:r>
          </w:p>
        </w:tc>
        <w:tc>
          <w:tcPr>
            <w:tcW w:w="1700" w:type="dxa"/>
            <w:tcBorders>
              <w:top w:val="single" w:sz="4" w:space="0" w:color="auto"/>
              <w:left w:val="single" w:sz="4" w:space="0" w:color="auto"/>
              <w:bottom w:val="single" w:sz="4" w:space="0" w:color="auto"/>
              <w:right w:val="single" w:sz="4" w:space="0" w:color="auto"/>
            </w:tcBorders>
          </w:tcPr>
          <w:p w14:paraId="65317B0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4A55B9" w14:textId="77777777" w:rsidR="009A2718" w:rsidRPr="00A15DCB" w:rsidRDefault="009A2718" w:rsidP="0036007E">
            <w:pPr>
              <w:pStyle w:val="TAL"/>
              <w:rPr>
                <w:color w:val="000000" w:themeColor="text1"/>
              </w:rPr>
            </w:pPr>
          </w:p>
        </w:tc>
      </w:tr>
      <w:tr w:rsidR="009A2718" w:rsidRPr="00A15DCB" w14:paraId="11A5753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B11FE26"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C4FEF04"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9145FF"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36FD70" w14:textId="77777777" w:rsidR="009A2718" w:rsidRPr="00A15DCB" w:rsidRDefault="009A2718" w:rsidP="0036007E">
            <w:pPr>
              <w:pStyle w:val="TAL"/>
              <w:rPr>
                <w:color w:val="000000" w:themeColor="text1"/>
              </w:rPr>
            </w:pPr>
          </w:p>
        </w:tc>
      </w:tr>
      <w:tr w:rsidR="009A2718" w:rsidRPr="00A15DCB" w14:paraId="1BCD62DF" w14:textId="77777777" w:rsidTr="0036007E">
        <w:tc>
          <w:tcPr>
            <w:tcW w:w="4535" w:type="dxa"/>
            <w:tcBorders>
              <w:bottom w:val="single" w:sz="4" w:space="0" w:color="auto"/>
            </w:tcBorders>
          </w:tcPr>
          <w:p w14:paraId="138DF242"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47938174" w14:textId="77777777" w:rsidR="009A2718" w:rsidRPr="00A15DCB" w:rsidRDefault="009A2718" w:rsidP="0036007E">
            <w:pPr>
              <w:pStyle w:val="TAL"/>
              <w:rPr>
                <w:color w:val="000000" w:themeColor="text1"/>
              </w:rPr>
            </w:pPr>
          </w:p>
        </w:tc>
        <w:tc>
          <w:tcPr>
            <w:tcW w:w="1700" w:type="dxa"/>
          </w:tcPr>
          <w:p w14:paraId="00DA10D1" w14:textId="77777777" w:rsidR="009A2718" w:rsidRPr="00A15DCB" w:rsidRDefault="009A2718" w:rsidP="0036007E">
            <w:pPr>
              <w:pStyle w:val="TAL"/>
              <w:rPr>
                <w:color w:val="000000" w:themeColor="text1"/>
              </w:rPr>
            </w:pPr>
          </w:p>
        </w:tc>
        <w:tc>
          <w:tcPr>
            <w:tcW w:w="1245" w:type="dxa"/>
          </w:tcPr>
          <w:p w14:paraId="48C3D4F4" w14:textId="77777777" w:rsidR="009A2718" w:rsidRPr="00A15DCB" w:rsidRDefault="009A2718" w:rsidP="0036007E">
            <w:pPr>
              <w:pStyle w:val="TAL"/>
              <w:rPr>
                <w:color w:val="000000" w:themeColor="text1"/>
              </w:rPr>
            </w:pPr>
          </w:p>
        </w:tc>
      </w:tr>
    </w:tbl>
    <w:p w14:paraId="3156B5DE" w14:textId="77777777" w:rsidR="009A2718" w:rsidRPr="00A15DCB" w:rsidRDefault="009A2718" w:rsidP="009A2718">
      <w:pPr>
        <w:rPr>
          <w:color w:val="000000" w:themeColor="text1"/>
        </w:rPr>
      </w:pPr>
    </w:p>
    <w:p w14:paraId="668BC99B" w14:textId="77777777" w:rsidR="009A2718" w:rsidRPr="00A15DCB" w:rsidRDefault="009A2718" w:rsidP="009A2718">
      <w:pPr>
        <w:pStyle w:val="TH"/>
        <w:rPr>
          <w:i/>
          <w:color w:val="000000" w:themeColor="text1"/>
        </w:rPr>
      </w:pPr>
      <w:r w:rsidRPr="00A15DCB">
        <w:rPr>
          <w:color w:val="000000" w:themeColor="text1"/>
        </w:rPr>
        <w:t xml:space="preserve">Table 7.1.1.1.19.3.3-4: </w:t>
      </w:r>
      <w:r w:rsidRPr="00A15DCB">
        <w:rPr>
          <w:i/>
          <w:color w:val="000000" w:themeColor="text1"/>
        </w:rPr>
        <w:t xml:space="preserve">BWP-DownlinkDedicated </w:t>
      </w:r>
      <w:r w:rsidRPr="00A15DCB">
        <w:rPr>
          <w:color w:val="000000" w:themeColor="text1"/>
        </w:rPr>
        <w:t>(Table 7.1.1.1.19.3.3-3)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049886F3" w14:textId="77777777" w:rsidTr="0036007E">
        <w:tc>
          <w:tcPr>
            <w:tcW w:w="9747" w:type="dxa"/>
            <w:gridSpan w:val="4"/>
          </w:tcPr>
          <w:p w14:paraId="1BC235D9"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4.6.3-11</w:t>
            </w:r>
          </w:p>
        </w:tc>
      </w:tr>
      <w:tr w:rsidR="009A2718" w:rsidRPr="00A15DCB" w14:paraId="130597DC" w14:textId="77777777" w:rsidTr="0036007E">
        <w:tc>
          <w:tcPr>
            <w:tcW w:w="4535" w:type="dxa"/>
          </w:tcPr>
          <w:p w14:paraId="6A7DC5D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761B6700"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144B570D"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29573E81"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EE8B089" w14:textId="77777777" w:rsidTr="0036007E">
        <w:tc>
          <w:tcPr>
            <w:tcW w:w="4535" w:type="dxa"/>
          </w:tcPr>
          <w:p w14:paraId="589F80DA" w14:textId="77777777" w:rsidR="009A2718" w:rsidRPr="00A15DCB" w:rsidRDefault="009A2718" w:rsidP="0036007E">
            <w:pPr>
              <w:pStyle w:val="TAL"/>
              <w:rPr>
                <w:color w:val="000000" w:themeColor="text1"/>
                <w:lang w:eastAsia="zh-CN"/>
              </w:rPr>
            </w:pPr>
            <w:r w:rsidRPr="00A15DCB">
              <w:rPr>
                <w:color w:val="000000" w:themeColor="text1"/>
              </w:rPr>
              <w:t xml:space="preserve">BWP-DownlinkDedicated ::= </w:t>
            </w:r>
            <w:r w:rsidRPr="00A15DCB">
              <w:rPr>
                <w:color w:val="000000" w:themeColor="text1"/>
                <w:lang w:eastAsia="zh-CN"/>
              </w:rPr>
              <w:t>SEQUENCE {</w:t>
            </w:r>
          </w:p>
        </w:tc>
        <w:tc>
          <w:tcPr>
            <w:tcW w:w="2267" w:type="dxa"/>
          </w:tcPr>
          <w:p w14:paraId="7A1F124B" w14:textId="77777777" w:rsidR="009A2718" w:rsidRPr="00A15DCB" w:rsidRDefault="009A2718" w:rsidP="0036007E">
            <w:pPr>
              <w:pStyle w:val="TAL"/>
              <w:rPr>
                <w:color w:val="000000" w:themeColor="text1"/>
              </w:rPr>
            </w:pPr>
          </w:p>
        </w:tc>
        <w:tc>
          <w:tcPr>
            <w:tcW w:w="1700" w:type="dxa"/>
          </w:tcPr>
          <w:p w14:paraId="150DC50E" w14:textId="77777777" w:rsidR="009A2718" w:rsidRPr="00A15DCB" w:rsidRDefault="009A2718" w:rsidP="0036007E">
            <w:pPr>
              <w:pStyle w:val="TAL"/>
              <w:rPr>
                <w:color w:val="000000" w:themeColor="text1"/>
              </w:rPr>
            </w:pPr>
          </w:p>
        </w:tc>
        <w:tc>
          <w:tcPr>
            <w:tcW w:w="1245" w:type="dxa"/>
          </w:tcPr>
          <w:p w14:paraId="4C4D5CAA" w14:textId="77777777" w:rsidR="009A2718" w:rsidRPr="00A15DCB" w:rsidRDefault="009A2718" w:rsidP="0036007E">
            <w:pPr>
              <w:pStyle w:val="TAL"/>
              <w:rPr>
                <w:color w:val="000000" w:themeColor="text1"/>
              </w:rPr>
            </w:pPr>
          </w:p>
        </w:tc>
      </w:tr>
      <w:tr w:rsidR="009A2718" w:rsidRPr="00A15DCB" w14:paraId="1240095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FC95C3F" w14:textId="77777777" w:rsidR="009A2718" w:rsidRPr="00A15DCB" w:rsidRDefault="009A2718" w:rsidP="0036007E">
            <w:pPr>
              <w:pStyle w:val="TAL"/>
              <w:rPr>
                <w:color w:val="000000" w:themeColor="text1"/>
              </w:rPr>
            </w:pPr>
            <w:r w:rsidRPr="00A15DCB">
              <w:rPr>
                <w:color w:val="000000" w:themeColor="text1"/>
              </w:rP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7AE4CCF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69888D5"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C63085" w14:textId="77777777" w:rsidR="009A2718" w:rsidRPr="00A15DCB" w:rsidRDefault="009A2718" w:rsidP="0036007E">
            <w:pPr>
              <w:pStyle w:val="TAL"/>
              <w:rPr>
                <w:color w:val="000000" w:themeColor="text1"/>
              </w:rPr>
            </w:pPr>
            <w:r w:rsidRPr="00A15DCB">
              <w:rPr>
                <w:color w:val="000000" w:themeColor="text1"/>
              </w:rPr>
              <w:t>Step 1</w:t>
            </w:r>
          </w:p>
        </w:tc>
      </w:tr>
      <w:tr w:rsidR="009A2718" w:rsidRPr="00A15DCB" w14:paraId="7D93F9A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B29908"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07A5A69F" w14:textId="77777777" w:rsidR="009A2718" w:rsidRPr="00A15DCB" w:rsidRDefault="009A2718" w:rsidP="0036007E">
            <w:pPr>
              <w:pStyle w:val="TAL"/>
              <w:rPr>
                <w:color w:val="000000" w:themeColor="text1"/>
              </w:rPr>
            </w:pPr>
            <w:r w:rsidRPr="00A15DCB">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78F5C5A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AC71BC" w14:textId="77777777" w:rsidR="009A2718" w:rsidRPr="00A15DCB" w:rsidRDefault="009A2718" w:rsidP="0036007E">
            <w:pPr>
              <w:pStyle w:val="TAL"/>
              <w:rPr>
                <w:color w:val="000000" w:themeColor="text1"/>
              </w:rPr>
            </w:pPr>
          </w:p>
        </w:tc>
      </w:tr>
      <w:tr w:rsidR="009A2718" w:rsidRPr="00A15DCB" w14:paraId="211124A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0DDA35C"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1D0C7A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892E1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6B9CD99" w14:textId="77777777" w:rsidR="009A2718" w:rsidRPr="00A15DCB" w:rsidRDefault="009A2718" w:rsidP="0036007E">
            <w:pPr>
              <w:pStyle w:val="TAL"/>
              <w:rPr>
                <w:color w:val="000000" w:themeColor="text1"/>
              </w:rPr>
            </w:pPr>
          </w:p>
        </w:tc>
      </w:tr>
      <w:tr w:rsidR="009A2718" w:rsidRPr="00A15DCB" w14:paraId="684B85C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9B6DC64" w14:textId="77777777" w:rsidR="009A2718" w:rsidRPr="00A15DCB" w:rsidRDefault="009A2718" w:rsidP="0036007E">
            <w:pPr>
              <w:pStyle w:val="TAL"/>
              <w:rPr>
                <w:color w:val="000000" w:themeColor="text1"/>
              </w:rPr>
            </w:pPr>
            <w:r w:rsidRPr="00A15DCB">
              <w:rPr>
                <w:color w:val="000000" w:themeColor="text1"/>
              </w:rP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731A462"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67C20B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2FF5423" w14:textId="77777777" w:rsidR="009A2718" w:rsidRPr="00A15DCB" w:rsidRDefault="009A2718" w:rsidP="0036007E">
            <w:pPr>
              <w:pStyle w:val="TAL"/>
              <w:rPr>
                <w:color w:val="000000" w:themeColor="text1"/>
              </w:rPr>
            </w:pPr>
          </w:p>
        </w:tc>
      </w:tr>
      <w:tr w:rsidR="009A2718" w:rsidRPr="00A15DCB" w14:paraId="6F68B8E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457EC93"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C1B8F9B" w14:textId="77777777" w:rsidR="009A2718" w:rsidRPr="00A15DCB" w:rsidRDefault="009A2718" w:rsidP="0036007E">
            <w:pPr>
              <w:pStyle w:val="TAL"/>
              <w:rPr>
                <w:color w:val="000000" w:themeColor="text1"/>
              </w:rPr>
            </w:pPr>
            <w:r w:rsidRPr="00A15DCB">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3860FCB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C8073" w14:textId="77777777" w:rsidR="009A2718" w:rsidRPr="00A15DCB" w:rsidRDefault="009A2718" w:rsidP="0036007E">
            <w:pPr>
              <w:pStyle w:val="TAL"/>
              <w:rPr>
                <w:color w:val="000000" w:themeColor="text1"/>
              </w:rPr>
            </w:pPr>
          </w:p>
        </w:tc>
      </w:tr>
      <w:tr w:rsidR="009A2718" w:rsidRPr="00A15DCB" w14:paraId="63259827"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F8A834F"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1FDC3E40"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F4CDAD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2744FC9" w14:textId="77777777" w:rsidR="009A2718" w:rsidRPr="00A15DCB" w:rsidRDefault="009A2718" w:rsidP="0036007E">
            <w:pPr>
              <w:pStyle w:val="TAL"/>
              <w:rPr>
                <w:color w:val="000000" w:themeColor="text1"/>
              </w:rPr>
            </w:pPr>
          </w:p>
        </w:tc>
      </w:tr>
      <w:tr w:rsidR="009A2718" w:rsidRPr="00A15DCB" w14:paraId="1BEAE349" w14:textId="77777777" w:rsidTr="0036007E">
        <w:tc>
          <w:tcPr>
            <w:tcW w:w="4535" w:type="dxa"/>
          </w:tcPr>
          <w:p w14:paraId="344AEA9C" w14:textId="77777777" w:rsidR="009A2718" w:rsidRPr="00A15DCB" w:rsidRDefault="009A2718" w:rsidP="0036007E">
            <w:pPr>
              <w:pStyle w:val="TAL"/>
              <w:rPr>
                <w:color w:val="000000" w:themeColor="text1"/>
              </w:rPr>
            </w:pPr>
            <w:r w:rsidRPr="00A15DCB">
              <w:rPr>
                <w:color w:val="000000" w:themeColor="text1"/>
              </w:rPr>
              <w:t xml:space="preserve">  radioLinkMonitoringConfig CHOICE {</w:t>
            </w:r>
          </w:p>
        </w:tc>
        <w:tc>
          <w:tcPr>
            <w:tcW w:w="2267" w:type="dxa"/>
          </w:tcPr>
          <w:p w14:paraId="39171F5D" w14:textId="77777777" w:rsidR="009A2718" w:rsidRPr="00A15DCB" w:rsidRDefault="009A2718" w:rsidP="0036007E">
            <w:pPr>
              <w:pStyle w:val="TAL"/>
              <w:rPr>
                <w:color w:val="000000" w:themeColor="text1"/>
                <w:lang w:eastAsia="zh-CN"/>
              </w:rPr>
            </w:pPr>
          </w:p>
        </w:tc>
        <w:tc>
          <w:tcPr>
            <w:tcW w:w="1700" w:type="dxa"/>
          </w:tcPr>
          <w:p w14:paraId="471B1192" w14:textId="77777777" w:rsidR="009A2718" w:rsidRPr="00A15DCB" w:rsidRDefault="009A2718" w:rsidP="0036007E">
            <w:pPr>
              <w:pStyle w:val="TAL"/>
              <w:rPr>
                <w:color w:val="000000" w:themeColor="text1"/>
              </w:rPr>
            </w:pPr>
          </w:p>
        </w:tc>
        <w:tc>
          <w:tcPr>
            <w:tcW w:w="1245" w:type="dxa"/>
          </w:tcPr>
          <w:p w14:paraId="747DDF42" w14:textId="77777777" w:rsidR="009A2718" w:rsidRPr="00A15DCB" w:rsidRDefault="009A2718" w:rsidP="0036007E">
            <w:pPr>
              <w:pStyle w:val="TAL"/>
              <w:rPr>
                <w:color w:val="000000" w:themeColor="text1"/>
              </w:rPr>
            </w:pPr>
          </w:p>
        </w:tc>
      </w:tr>
      <w:tr w:rsidR="009A2718" w:rsidRPr="00A15DCB" w14:paraId="58B902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D1E282F" w14:textId="77777777" w:rsidR="009A2718" w:rsidRPr="00A15DCB" w:rsidRDefault="009A2718" w:rsidP="0036007E">
            <w:pPr>
              <w:pStyle w:val="TAL"/>
              <w:rPr>
                <w:color w:val="000000" w:themeColor="text1"/>
                <w:lang w:eastAsia="zh-CN"/>
              </w:rPr>
            </w:pPr>
            <w:r w:rsidRPr="00A15DCB">
              <w:rPr>
                <w:color w:val="000000" w:themeColor="text1"/>
              </w:rPr>
              <w:t xml:space="preserve">    </w:t>
            </w:r>
            <w:r w:rsidRPr="00A15DCB">
              <w:rPr>
                <w:color w:val="000000" w:themeColor="text1"/>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28F8638D" w14:textId="77777777" w:rsidR="009A2718" w:rsidRPr="00A15DCB" w:rsidDel="004B1676" w:rsidRDefault="009A2718" w:rsidP="0036007E">
            <w:pPr>
              <w:pStyle w:val="TAL"/>
              <w:rPr>
                <w:color w:val="000000" w:themeColor="text1"/>
                <w:lang w:eastAsia="zh-CN"/>
              </w:rPr>
            </w:pPr>
            <w:r w:rsidRPr="00A15DCB">
              <w:rPr>
                <w:color w:val="000000" w:themeColor="text1"/>
                <w:lang w:eastAsia="zh-CN"/>
              </w:rPr>
              <w:t>RadioLinkMonitoringConfig</w:t>
            </w:r>
          </w:p>
        </w:tc>
        <w:tc>
          <w:tcPr>
            <w:tcW w:w="1700" w:type="dxa"/>
            <w:tcBorders>
              <w:top w:val="single" w:sz="4" w:space="0" w:color="auto"/>
              <w:left w:val="single" w:sz="4" w:space="0" w:color="auto"/>
              <w:bottom w:val="single" w:sz="4" w:space="0" w:color="auto"/>
              <w:right w:val="single" w:sz="4" w:space="0" w:color="auto"/>
            </w:tcBorders>
          </w:tcPr>
          <w:p w14:paraId="5C0FCED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57F1E44" w14:textId="77777777" w:rsidR="009A2718" w:rsidRPr="00A15DCB" w:rsidRDefault="009A2718" w:rsidP="0036007E">
            <w:pPr>
              <w:pStyle w:val="TAL"/>
              <w:rPr>
                <w:color w:val="000000" w:themeColor="text1"/>
              </w:rPr>
            </w:pPr>
          </w:p>
        </w:tc>
      </w:tr>
      <w:tr w:rsidR="009A2718" w:rsidRPr="00A15DCB" w14:paraId="1C2A7EF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AE369D" w14:textId="77777777" w:rsidR="009A2718" w:rsidRPr="00A15DCB" w:rsidRDefault="009A2718" w:rsidP="0036007E">
            <w:pPr>
              <w:pStyle w:val="TAL"/>
              <w:rPr>
                <w:color w:val="000000" w:themeColor="text1"/>
                <w:lang w:eastAsia="zh-CN"/>
              </w:rPr>
            </w:pPr>
            <w:r w:rsidRPr="00A15DCB">
              <w:rPr>
                <w:color w:val="000000" w:themeColor="text1"/>
              </w:rPr>
              <w:t xml:space="preserve">  </w:t>
            </w:r>
            <w:r w:rsidRPr="00A15DCB">
              <w:rPr>
                <w:color w:val="000000" w:themeColor="text1"/>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71F655"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903F7C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45E337" w14:textId="77777777" w:rsidR="009A2718" w:rsidRPr="00A15DCB" w:rsidRDefault="009A2718" w:rsidP="0036007E">
            <w:pPr>
              <w:pStyle w:val="TAL"/>
              <w:rPr>
                <w:color w:val="000000" w:themeColor="text1"/>
              </w:rPr>
            </w:pPr>
          </w:p>
        </w:tc>
      </w:tr>
      <w:tr w:rsidR="009A2718" w:rsidRPr="00A15DCB" w14:paraId="21B0FD55" w14:textId="77777777" w:rsidTr="0036007E">
        <w:tc>
          <w:tcPr>
            <w:tcW w:w="4535" w:type="dxa"/>
            <w:tcBorders>
              <w:bottom w:val="single" w:sz="4" w:space="0" w:color="auto"/>
            </w:tcBorders>
          </w:tcPr>
          <w:p w14:paraId="25547B61"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350E08F0" w14:textId="77777777" w:rsidR="009A2718" w:rsidRPr="00A15DCB" w:rsidRDefault="009A2718" w:rsidP="0036007E">
            <w:pPr>
              <w:pStyle w:val="TAL"/>
              <w:rPr>
                <w:color w:val="000000" w:themeColor="text1"/>
              </w:rPr>
            </w:pPr>
          </w:p>
        </w:tc>
        <w:tc>
          <w:tcPr>
            <w:tcW w:w="1700" w:type="dxa"/>
          </w:tcPr>
          <w:p w14:paraId="7679AAB6" w14:textId="77777777" w:rsidR="009A2718" w:rsidRPr="00A15DCB" w:rsidRDefault="009A2718" w:rsidP="0036007E">
            <w:pPr>
              <w:pStyle w:val="TAL"/>
              <w:rPr>
                <w:color w:val="000000" w:themeColor="text1"/>
              </w:rPr>
            </w:pPr>
          </w:p>
        </w:tc>
        <w:tc>
          <w:tcPr>
            <w:tcW w:w="1245" w:type="dxa"/>
          </w:tcPr>
          <w:p w14:paraId="34970BEB" w14:textId="77777777" w:rsidR="009A2718" w:rsidRPr="00A15DCB" w:rsidRDefault="009A2718" w:rsidP="0036007E">
            <w:pPr>
              <w:pStyle w:val="TAL"/>
              <w:rPr>
                <w:color w:val="000000" w:themeColor="text1"/>
              </w:rPr>
            </w:pPr>
          </w:p>
        </w:tc>
      </w:tr>
    </w:tbl>
    <w:p w14:paraId="1DF359E2" w14:textId="77777777" w:rsidR="009A2718" w:rsidRPr="00A15DCB" w:rsidRDefault="009A2718" w:rsidP="009A2718">
      <w:pPr>
        <w:rPr>
          <w:color w:val="000000" w:themeColor="text1"/>
        </w:rPr>
      </w:pPr>
    </w:p>
    <w:p w14:paraId="1BCBE8D4" w14:textId="77777777" w:rsidR="009A2718" w:rsidRPr="00A15DCB" w:rsidRDefault="009A2718" w:rsidP="009A2718">
      <w:pPr>
        <w:pStyle w:val="TH"/>
        <w:rPr>
          <w:i/>
          <w:color w:val="000000" w:themeColor="text1"/>
        </w:rPr>
      </w:pPr>
      <w:bookmarkStart w:id="70" w:name="_Hlk149655102"/>
      <w:r w:rsidRPr="00A15DCB">
        <w:rPr>
          <w:color w:val="000000" w:themeColor="text1"/>
        </w:rPr>
        <w:t>Table 7.1.1.1.19.3.3-5: RadioLinkMonitoringConfig</w:t>
      </w:r>
      <w:r w:rsidRPr="00A15DCB">
        <w:rPr>
          <w:i/>
          <w:color w:val="000000" w:themeColor="text1"/>
        </w:rPr>
        <w:t xml:space="preserve"> </w:t>
      </w:r>
      <w:r w:rsidRPr="00A15DCB">
        <w:rPr>
          <w:color w:val="000000" w:themeColor="text1"/>
        </w:rPr>
        <w:t>(Table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0AD443CD" w14:textId="77777777" w:rsidTr="0036007E">
        <w:tc>
          <w:tcPr>
            <w:tcW w:w="9747" w:type="dxa"/>
            <w:gridSpan w:val="4"/>
          </w:tcPr>
          <w:p w14:paraId="78AFC98E"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4.6.3-133</w:t>
            </w:r>
          </w:p>
        </w:tc>
      </w:tr>
      <w:tr w:rsidR="009A2718" w:rsidRPr="00A15DCB" w14:paraId="5E48DE9B" w14:textId="77777777" w:rsidTr="0036007E">
        <w:tc>
          <w:tcPr>
            <w:tcW w:w="4535" w:type="dxa"/>
          </w:tcPr>
          <w:p w14:paraId="0C39C2A7"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1EED3678"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0D4F5D1C"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38B3A189"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14549B6E" w14:textId="77777777" w:rsidTr="0036007E">
        <w:tc>
          <w:tcPr>
            <w:tcW w:w="4535" w:type="dxa"/>
          </w:tcPr>
          <w:p w14:paraId="2C90D858" w14:textId="77777777" w:rsidR="009A2718" w:rsidRPr="00A15DCB" w:rsidRDefault="009A2718" w:rsidP="0036007E">
            <w:pPr>
              <w:pStyle w:val="TAL"/>
              <w:rPr>
                <w:color w:val="000000" w:themeColor="text1"/>
                <w:lang w:eastAsia="zh-CN"/>
              </w:rPr>
            </w:pPr>
            <w:r w:rsidRPr="00A15DCB">
              <w:rPr>
                <w:color w:val="000000" w:themeColor="text1"/>
              </w:rPr>
              <w:t xml:space="preserve">RadioLinkMonitoringConfig ::= </w:t>
            </w:r>
            <w:r w:rsidRPr="00A15DCB">
              <w:rPr>
                <w:snapToGrid w:val="0"/>
                <w:color w:val="000000" w:themeColor="text1"/>
              </w:rPr>
              <w:t xml:space="preserve">SEQUENCE </w:t>
            </w:r>
            <w:r w:rsidRPr="00A15DCB">
              <w:rPr>
                <w:color w:val="000000" w:themeColor="text1"/>
              </w:rPr>
              <w:t>{</w:t>
            </w:r>
          </w:p>
        </w:tc>
        <w:tc>
          <w:tcPr>
            <w:tcW w:w="2267" w:type="dxa"/>
          </w:tcPr>
          <w:p w14:paraId="4BC8815C" w14:textId="77777777" w:rsidR="009A2718" w:rsidRPr="00A15DCB" w:rsidRDefault="009A2718" w:rsidP="0036007E">
            <w:pPr>
              <w:pStyle w:val="TAL"/>
              <w:rPr>
                <w:color w:val="000000" w:themeColor="text1"/>
              </w:rPr>
            </w:pPr>
          </w:p>
        </w:tc>
        <w:tc>
          <w:tcPr>
            <w:tcW w:w="1700" w:type="dxa"/>
          </w:tcPr>
          <w:p w14:paraId="661774A5" w14:textId="77777777" w:rsidR="009A2718" w:rsidRPr="00A15DCB" w:rsidRDefault="009A2718" w:rsidP="0036007E">
            <w:pPr>
              <w:pStyle w:val="TAL"/>
              <w:rPr>
                <w:color w:val="000000" w:themeColor="text1"/>
              </w:rPr>
            </w:pPr>
          </w:p>
        </w:tc>
        <w:tc>
          <w:tcPr>
            <w:tcW w:w="1245" w:type="dxa"/>
          </w:tcPr>
          <w:p w14:paraId="2CE2D00F" w14:textId="77777777" w:rsidR="009A2718" w:rsidRPr="00A15DCB" w:rsidRDefault="009A2718" w:rsidP="0036007E">
            <w:pPr>
              <w:pStyle w:val="TAL"/>
              <w:rPr>
                <w:color w:val="000000" w:themeColor="text1"/>
              </w:rPr>
            </w:pPr>
          </w:p>
        </w:tc>
      </w:tr>
      <w:tr w:rsidR="009A2718" w:rsidRPr="00A15DCB" w14:paraId="6474ACF8" w14:textId="77777777" w:rsidTr="0036007E">
        <w:tc>
          <w:tcPr>
            <w:tcW w:w="4535" w:type="dxa"/>
          </w:tcPr>
          <w:p w14:paraId="0CDB857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failureDetectionResourcesToAddModList SEQUENCE (SIZE(1..maxNrofFailureDetectionResources)) OF </w:t>
            </w:r>
            <w:r w:rsidRPr="00A15DCB">
              <w:rPr>
                <w:color w:val="000000" w:themeColor="text1"/>
              </w:rPr>
              <w:t>RadioLinkMonitoringRS</w:t>
            </w:r>
            <w:r w:rsidRPr="00A15DCB">
              <w:rPr>
                <w:rFonts w:cs="Arial"/>
                <w:color w:val="000000" w:themeColor="text1"/>
                <w:kern w:val="2"/>
                <w:szCs w:val="18"/>
              </w:rPr>
              <w:t xml:space="preserve"> {</w:t>
            </w:r>
          </w:p>
        </w:tc>
        <w:tc>
          <w:tcPr>
            <w:tcW w:w="2267" w:type="dxa"/>
          </w:tcPr>
          <w:p w14:paraId="5C9C9434" w14:textId="77777777" w:rsidR="009A2718" w:rsidRPr="00A15DCB" w:rsidRDefault="009A2718" w:rsidP="0036007E">
            <w:pPr>
              <w:pStyle w:val="TAL"/>
              <w:rPr>
                <w:color w:val="000000" w:themeColor="text1"/>
                <w:lang w:eastAsia="zh-CN"/>
              </w:rPr>
            </w:pPr>
            <w:r w:rsidRPr="00A15DCB">
              <w:rPr>
                <w:color w:val="000000" w:themeColor="text1"/>
              </w:rPr>
              <w:t>1 entry</w:t>
            </w:r>
          </w:p>
        </w:tc>
        <w:tc>
          <w:tcPr>
            <w:tcW w:w="1700" w:type="dxa"/>
          </w:tcPr>
          <w:p w14:paraId="7DEE6488" w14:textId="77777777" w:rsidR="009A2718" w:rsidRPr="00A15DCB" w:rsidRDefault="009A2718" w:rsidP="0036007E">
            <w:pPr>
              <w:pStyle w:val="TAL"/>
              <w:rPr>
                <w:color w:val="000000" w:themeColor="text1"/>
              </w:rPr>
            </w:pPr>
          </w:p>
        </w:tc>
        <w:tc>
          <w:tcPr>
            <w:tcW w:w="1245" w:type="dxa"/>
          </w:tcPr>
          <w:p w14:paraId="3D93A6D9" w14:textId="77777777" w:rsidR="009A2718" w:rsidRPr="00A15DCB" w:rsidRDefault="009A2718" w:rsidP="0036007E">
            <w:pPr>
              <w:pStyle w:val="TAL"/>
              <w:rPr>
                <w:color w:val="000000" w:themeColor="text1"/>
              </w:rPr>
            </w:pPr>
          </w:p>
        </w:tc>
      </w:tr>
      <w:tr w:rsidR="009A2718" w:rsidRPr="00A15DCB" w14:paraId="24F595C2" w14:textId="77777777" w:rsidTr="0036007E">
        <w:tc>
          <w:tcPr>
            <w:tcW w:w="4535" w:type="dxa"/>
          </w:tcPr>
          <w:p w14:paraId="6B1C93A3" w14:textId="77777777" w:rsidR="009A2718" w:rsidRPr="00A15DCB" w:rsidRDefault="009A2718" w:rsidP="0036007E">
            <w:pPr>
              <w:pStyle w:val="TAL"/>
              <w:rPr>
                <w:color w:val="000000" w:themeColor="text1"/>
              </w:rPr>
            </w:pPr>
            <w:r w:rsidRPr="00A15DCB">
              <w:rPr>
                <w:color w:val="000000" w:themeColor="text1"/>
              </w:rPr>
              <w:t xml:space="preserve">    RadioLinkMonitoringRS[1] </w:t>
            </w:r>
            <w:r w:rsidRPr="00A15DCB">
              <w:rPr>
                <w:snapToGrid w:val="0"/>
                <w:color w:val="000000" w:themeColor="text1"/>
              </w:rPr>
              <w:t xml:space="preserve">SEQUENCE </w:t>
            </w:r>
            <w:r w:rsidRPr="00A15DCB">
              <w:rPr>
                <w:color w:val="000000" w:themeColor="text1"/>
              </w:rPr>
              <w:t>{</w:t>
            </w:r>
          </w:p>
        </w:tc>
        <w:tc>
          <w:tcPr>
            <w:tcW w:w="2267" w:type="dxa"/>
          </w:tcPr>
          <w:p w14:paraId="4258C37C" w14:textId="77777777" w:rsidR="009A2718" w:rsidRPr="00A15DCB" w:rsidRDefault="009A2718" w:rsidP="0036007E">
            <w:pPr>
              <w:pStyle w:val="TAL"/>
              <w:rPr>
                <w:color w:val="000000" w:themeColor="text1"/>
              </w:rPr>
            </w:pPr>
          </w:p>
        </w:tc>
        <w:tc>
          <w:tcPr>
            <w:tcW w:w="1700" w:type="dxa"/>
          </w:tcPr>
          <w:p w14:paraId="62503BD8" w14:textId="77777777" w:rsidR="009A2718" w:rsidRPr="00A15DCB" w:rsidRDefault="009A2718" w:rsidP="0036007E">
            <w:pPr>
              <w:pStyle w:val="TAL"/>
              <w:rPr>
                <w:color w:val="000000" w:themeColor="text1"/>
              </w:rPr>
            </w:pPr>
          </w:p>
        </w:tc>
        <w:tc>
          <w:tcPr>
            <w:tcW w:w="1245" w:type="dxa"/>
          </w:tcPr>
          <w:p w14:paraId="3B14B878" w14:textId="77777777" w:rsidR="009A2718" w:rsidRPr="00A15DCB" w:rsidRDefault="009A2718" w:rsidP="0036007E">
            <w:pPr>
              <w:pStyle w:val="TAL"/>
              <w:rPr>
                <w:color w:val="000000" w:themeColor="text1"/>
              </w:rPr>
            </w:pPr>
          </w:p>
        </w:tc>
      </w:tr>
      <w:tr w:rsidR="009A2718" w:rsidRPr="00A15DCB" w14:paraId="20A8DC39" w14:textId="77777777" w:rsidTr="0036007E">
        <w:tc>
          <w:tcPr>
            <w:tcW w:w="4535" w:type="dxa"/>
          </w:tcPr>
          <w:p w14:paraId="7C7EF5D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radioLinkMonitoringRS-Id</w:t>
            </w:r>
          </w:p>
        </w:tc>
        <w:tc>
          <w:tcPr>
            <w:tcW w:w="2267" w:type="dxa"/>
          </w:tcPr>
          <w:p w14:paraId="2DAAF694" w14:textId="77777777" w:rsidR="009A2718" w:rsidRPr="00A15DCB" w:rsidRDefault="009A2718" w:rsidP="0036007E">
            <w:pPr>
              <w:pStyle w:val="TAL"/>
              <w:rPr>
                <w:color w:val="000000" w:themeColor="text1"/>
              </w:rPr>
            </w:pPr>
            <w:r w:rsidRPr="00A15DCB">
              <w:rPr>
                <w:color w:val="000000" w:themeColor="text1"/>
              </w:rPr>
              <w:t>0</w:t>
            </w:r>
          </w:p>
        </w:tc>
        <w:tc>
          <w:tcPr>
            <w:tcW w:w="1700" w:type="dxa"/>
          </w:tcPr>
          <w:p w14:paraId="12C256C6" w14:textId="77777777" w:rsidR="009A2718" w:rsidRPr="00A15DCB" w:rsidRDefault="009A2718" w:rsidP="0036007E">
            <w:pPr>
              <w:pStyle w:val="TAL"/>
              <w:rPr>
                <w:color w:val="000000" w:themeColor="text1"/>
              </w:rPr>
            </w:pPr>
          </w:p>
        </w:tc>
        <w:tc>
          <w:tcPr>
            <w:tcW w:w="1245" w:type="dxa"/>
          </w:tcPr>
          <w:p w14:paraId="44879696" w14:textId="77777777" w:rsidR="009A2718" w:rsidRPr="00A15DCB" w:rsidRDefault="009A2718" w:rsidP="0036007E">
            <w:pPr>
              <w:pStyle w:val="TAL"/>
              <w:rPr>
                <w:color w:val="000000" w:themeColor="text1"/>
              </w:rPr>
            </w:pPr>
          </w:p>
        </w:tc>
      </w:tr>
      <w:tr w:rsidR="009A2718" w:rsidRPr="00A15DCB" w14:paraId="739D9958" w14:textId="77777777" w:rsidTr="0036007E">
        <w:tc>
          <w:tcPr>
            <w:tcW w:w="4535" w:type="dxa"/>
            <w:tcBorders>
              <w:bottom w:val="nil"/>
            </w:tcBorders>
          </w:tcPr>
          <w:p w14:paraId="0915477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purpose</w:t>
            </w:r>
          </w:p>
        </w:tc>
        <w:tc>
          <w:tcPr>
            <w:tcW w:w="2267" w:type="dxa"/>
          </w:tcPr>
          <w:p w14:paraId="10640C2F" w14:textId="77777777" w:rsidR="009A2718" w:rsidRPr="00A15DCB" w:rsidRDefault="009A2718" w:rsidP="0036007E">
            <w:pPr>
              <w:pStyle w:val="TAL"/>
              <w:rPr>
                <w:color w:val="000000" w:themeColor="text1"/>
              </w:rPr>
            </w:pPr>
            <w:r w:rsidRPr="00A15DCB">
              <w:rPr>
                <w:color w:val="000000" w:themeColor="text1"/>
              </w:rPr>
              <w:t>both</w:t>
            </w:r>
          </w:p>
        </w:tc>
        <w:tc>
          <w:tcPr>
            <w:tcW w:w="1700" w:type="dxa"/>
          </w:tcPr>
          <w:p w14:paraId="69341A06" w14:textId="77777777" w:rsidR="009A2718" w:rsidRPr="00A15DCB" w:rsidRDefault="009A2718" w:rsidP="0036007E">
            <w:pPr>
              <w:pStyle w:val="TAL"/>
              <w:rPr>
                <w:color w:val="000000" w:themeColor="text1"/>
              </w:rPr>
            </w:pPr>
          </w:p>
        </w:tc>
        <w:tc>
          <w:tcPr>
            <w:tcW w:w="1245" w:type="dxa"/>
          </w:tcPr>
          <w:p w14:paraId="0ED745CE" w14:textId="77777777" w:rsidR="009A2718" w:rsidRPr="00A15DCB" w:rsidRDefault="009A2718" w:rsidP="0036007E">
            <w:pPr>
              <w:pStyle w:val="TAL"/>
              <w:rPr>
                <w:color w:val="000000" w:themeColor="text1"/>
              </w:rPr>
            </w:pPr>
          </w:p>
        </w:tc>
      </w:tr>
      <w:tr w:rsidR="009A2718" w:rsidRPr="00A15DCB" w14:paraId="62D19C2D" w14:textId="77777777" w:rsidTr="0036007E">
        <w:tc>
          <w:tcPr>
            <w:tcW w:w="4535" w:type="dxa"/>
          </w:tcPr>
          <w:p w14:paraId="0010B6F0"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detectionResource CHOICE {</w:t>
            </w:r>
          </w:p>
        </w:tc>
        <w:tc>
          <w:tcPr>
            <w:tcW w:w="2267" w:type="dxa"/>
          </w:tcPr>
          <w:p w14:paraId="1C46D34E" w14:textId="77777777" w:rsidR="009A2718" w:rsidRPr="00A15DCB" w:rsidRDefault="009A2718" w:rsidP="0036007E">
            <w:pPr>
              <w:pStyle w:val="TAL"/>
              <w:rPr>
                <w:color w:val="000000" w:themeColor="text1"/>
              </w:rPr>
            </w:pPr>
          </w:p>
        </w:tc>
        <w:tc>
          <w:tcPr>
            <w:tcW w:w="1700" w:type="dxa"/>
          </w:tcPr>
          <w:p w14:paraId="64252111" w14:textId="77777777" w:rsidR="009A2718" w:rsidRPr="00A15DCB" w:rsidRDefault="009A2718" w:rsidP="0036007E">
            <w:pPr>
              <w:pStyle w:val="TAL"/>
              <w:rPr>
                <w:color w:val="000000" w:themeColor="text1"/>
              </w:rPr>
            </w:pPr>
          </w:p>
        </w:tc>
        <w:tc>
          <w:tcPr>
            <w:tcW w:w="1245" w:type="dxa"/>
          </w:tcPr>
          <w:p w14:paraId="7F726675" w14:textId="77777777" w:rsidR="009A2718" w:rsidRPr="00A15DCB" w:rsidRDefault="009A2718" w:rsidP="0036007E">
            <w:pPr>
              <w:pStyle w:val="TAL"/>
              <w:rPr>
                <w:color w:val="000000" w:themeColor="text1"/>
              </w:rPr>
            </w:pPr>
          </w:p>
        </w:tc>
      </w:tr>
      <w:tr w:rsidR="009A2718" w:rsidRPr="00A15DCB" w14:paraId="4D407ABE" w14:textId="77777777" w:rsidTr="0036007E">
        <w:tc>
          <w:tcPr>
            <w:tcW w:w="4535" w:type="dxa"/>
            <w:tcBorders>
              <w:bottom w:val="nil"/>
            </w:tcBorders>
          </w:tcPr>
          <w:p w14:paraId="1E6145FD"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csi-rs</w:t>
            </w:r>
          </w:p>
        </w:tc>
        <w:tc>
          <w:tcPr>
            <w:tcW w:w="2267" w:type="dxa"/>
          </w:tcPr>
          <w:p w14:paraId="14C6B402" w14:textId="77777777" w:rsidR="009A2718" w:rsidRPr="00A15DCB" w:rsidRDefault="009A2718" w:rsidP="0036007E">
            <w:pPr>
              <w:pStyle w:val="TAL"/>
              <w:rPr>
                <w:color w:val="000000" w:themeColor="text1"/>
              </w:rPr>
            </w:pPr>
            <w:r w:rsidRPr="00A15DCB">
              <w:rPr>
                <w:color w:val="000000" w:themeColor="text1"/>
              </w:rPr>
              <w:t>0</w:t>
            </w:r>
          </w:p>
        </w:tc>
        <w:tc>
          <w:tcPr>
            <w:tcW w:w="1700" w:type="dxa"/>
          </w:tcPr>
          <w:p w14:paraId="25F473F0" w14:textId="77777777" w:rsidR="009A2718" w:rsidRPr="00A15DCB" w:rsidRDefault="009A2718" w:rsidP="0036007E">
            <w:pPr>
              <w:pStyle w:val="TAL"/>
              <w:rPr>
                <w:color w:val="000000" w:themeColor="text1"/>
              </w:rPr>
            </w:pPr>
            <w:r w:rsidRPr="00A15DCB">
              <w:rPr>
                <w:color w:val="000000" w:themeColor="text1"/>
              </w:rPr>
              <w:t>NR Cell 1 Beam index #0</w:t>
            </w:r>
          </w:p>
        </w:tc>
        <w:tc>
          <w:tcPr>
            <w:tcW w:w="1245" w:type="dxa"/>
          </w:tcPr>
          <w:p w14:paraId="2E109568" w14:textId="77777777" w:rsidR="009A2718" w:rsidRPr="00A15DCB" w:rsidRDefault="009A2718" w:rsidP="0036007E">
            <w:pPr>
              <w:pStyle w:val="TAL"/>
              <w:rPr>
                <w:color w:val="000000" w:themeColor="text1"/>
              </w:rPr>
            </w:pPr>
          </w:p>
        </w:tc>
      </w:tr>
      <w:tr w:rsidR="009A2718" w:rsidRPr="00A15DCB" w14:paraId="62C44B85" w14:textId="77777777" w:rsidTr="0036007E">
        <w:tc>
          <w:tcPr>
            <w:tcW w:w="4535" w:type="dxa"/>
          </w:tcPr>
          <w:p w14:paraId="3DB19B32"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w:t>
            </w:r>
          </w:p>
        </w:tc>
        <w:tc>
          <w:tcPr>
            <w:tcW w:w="2267" w:type="dxa"/>
          </w:tcPr>
          <w:p w14:paraId="619BB4A3" w14:textId="77777777" w:rsidR="009A2718" w:rsidRPr="00A15DCB" w:rsidRDefault="009A2718" w:rsidP="0036007E">
            <w:pPr>
              <w:pStyle w:val="TAL"/>
              <w:rPr>
                <w:color w:val="000000" w:themeColor="text1"/>
              </w:rPr>
            </w:pPr>
          </w:p>
        </w:tc>
        <w:tc>
          <w:tcPr>
            <w:tcW w:w="1700" w:type="dxa"/>
          </w:tcPr>
          <w:p w14:paraId="2D6DCB80" w14:textId="77777777" w:rsidR="009A2718" w:rsidRPr="00A15DCB" w:rsidRDefault="009A2718" w:rsidP="0036007E">
            <w:pPr>
              <w:pStyle w:val="TAL"/>
              <w:rPr>
                <w:color w:val="000000" w:themeColor="text1"/>
              </w:rPr>
            </w:pPr>
          </w:p>
        </w:tc>
        <w:tc>
          <w:tcPr>
            <w:tcW w:w="1245" w:type="dxa"/>
          </w:tcPr>
          <w:p w14:paraId="6824B1C2" w14:textId="77777777" w:rsidR="009A2718" w:rsidRPr="00A15DCB" w:rsidRDefault="009A2718" w:rsidP="0036007E">
            <w:pPr>
              <w:pStyle w:val="TAL"/>
              <w:rPr>
                <w:color w:val="000000" w:themeColor="text1"/>
              </w:rPr>
            </w:pPr>
          </w:p>
        </w:tc>
      </w:tr>
      <w:tr w:rsidR="009A2718" w:rsidRPr="00A15DCB" w14:paraId="263C0343" w14:textId="77777777" w:rsidTr="0036007E">
        <w:tc>
          <w:tcPr>
            <w:tcW w:w="4535" w:type="dxa"/>
          </w:tcPr>
          <w:p w14:paraId="1F922AA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w:t>
            </w:r>
          </w:p>
        </w:tc>
        <w:tc>
          <w:tcPr>
            <w:tcW w:w="2267" w:type="dxa"/>
          </w:tcPr>
          <w:p w14:paraId="457BDDE7" w14:textId="77777777" w:rsidR="009A2718" w:rsidRPr="00A15DCB" w:rsidRDefault="009A2718" w:rsidP="0036007E">
            <w:pPr>
              <w:pStyle w:val="TAL"/>
              <w:rPr>
                <w:color w:val="000000" w:themeColor="text1"/>
              </w:rPr>
            </w:pPr>
          </w:p>
        </w:tc>
        <w:tc>
          <w:tcPr>
            <w:tcW w:w="1700" w:type="dxa"/>
          </w:tcPr>
          <w:p w14:paraId="3BFCC374" w14:textId="77777777" w:rsidR="009A2718" w:rsidRPr="00A15DCB" w:rsidRDefault="009A2718" w:rsidP="0036007E">
            <w:pPr>
              <w:pStyle w:val="TAL"/>
              <w:rPr>
                <w:color w:val="000000" w:themeColor="text1"/>
              </w:rPr>
            </w:pPr>
          </w:p>
        </w:tc>
        <w:tc>
          <w:tcPr>
            <w:tcW w:w="1245" w:type="dxa"/>
          </w:tcPr>
          <w:p w14:paraId="6AE31F7E" w14:textId="77777777" w:rsidR="009A2718" w:rsidRPr="00A15DCB" w:rsidRDefault="009A2718" w:rsidP="0036007E">
            <w:pPr>
              <w:pStyle w:val="TAL"/>
              <w:rPr>
                <w:color w:val="000000" w:themeColor="text1"/>
              </w:rPr>
            </w:pPr>
          </w:p>
        </w:tc>
      </w:tr>
      <w:tr w:rsidR="009A2718" w:rsidRPr="00A15DCB" w14:paraId="4CFD03EC" w14:textId="77777777" w:rsidTr="0036007E">
        <w:tc>
          <w:tcPr>
            <w:tcW w:w="4535" w:type="dxa"/>
          </w:tcPr>
          <w:p w14:paraId="6755D6C3"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w:t>
            </w:r>
          </w:p>
        </w:tc>
        <w:tc>
          <w:tcPr>
            <w:tcW w:w="2267" w:type="dxa"/>
          </w:tcPr>
          <w:p w14:paraId="631CE43C" w14:textId="77777777" w:rsidR="009A2718" w:rsidRPr="00A15DCB" w:rsidRDefault="009A2718" w:rsidP="0036007E">
            <w:pPr>
              <w:pStyle w:val="TAL"/>
              <w:rPr>
                <w:color w:val="000000" w:themeColor="text1"/>
              </w:rPr>
            </w:pPr>
          </w:p>
        </w:tc>
        <w:tc>
          <w:tcPr>
            <w:tcW w:w="1700" w:type="dxa"/>
          </w:tcPr>
          <w:p w14:paraId="666CB320" w14:textId="77777777" w:rsidR="009A2718" w:rsidRPr="00A15DCB" w:rsidRDefault="009A2718" w:rsidP="0036007E">
            <w:pPr>
              <w:pStyle w:val="TAL"/>
              <w:rPr>
                <w:color w:val="000000" w:themeColor="text1"/>
              </w:rPr>
            </w:pPr>
          </w:p>
        </w:tc>
        <w:tc>
          <w:tcPr>
            <w:tcW w:w="1245" w:type="dxa"/>
          </w:tcPr>
          <w:p w14:paraId="7320D0F4" w14:textId="77777777" w:rsidR="009A2718" w:rsidRPr="00A15DCB" w:rsidRDefault="009A2718" w:rsidP="0036007E">
            <w:pPr>
              <w:pStyle w:val="TAL"/>
              <w:rPr>
                <w:color w:val="000000" w:themeColor="text1"/>
              </w:rPr>
            </w:pPr>
          </w:p>
        </w:tc>
      </w:tr>
      <w:tr w:rsidR="009A2718" w:rsidRPr="00A15DCB" w14:paraId="0F11F276" w14:textId="77777777" w:rsidTr="0036007E">
        <w:tc>
          <w:tcPr>
            <w:tcW w:w="4535" w:type="dxa"/>
          </w:tcPr>
          <w:p w14:paraId="218C4223"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beamFailureInstanceMaxCount</w:t>
            </w:r>
          </w:p>
        </w:tc>
        <w:tc>
          <w:tcPr>
            <w:tcW w:w="2267" w:type="dxa"/>
          </w:tcPr>
          <w:p w14:paraId="1CD2048B" w14:textId="77777777" w:rsidR="009A2718" w:rsidRPr="00A15DCB" w:rsidRDefault="009A2718" w:rsidP="0036007E">
            <w:pPr>
              <w:pStyle w:val="TAL"/>
              <w:rPr>
                <w:color w:val="000000" w:themeColor="text1"/>
              </w:rPr>
            </w:pPr>
            <w:r w:rsidRPr="00A15DCB">
              <w:rPr>
                <w:color w:val="000000" w:themeColor="text1"/>
                <w:lang w:eastAsia="zh-CN"/>
              </w:rPr>
              <w:t>n1</w:t>
            </w:r>
          </w:p>
        </w:tc>
        <w:tc>
          <w:tcPr>
            <w:tcW w:w="1700" w:type="dxa"/>
          </w:tcPr>
          <w:p w14:paraId="40051B71" w14:textId="77777777" w:rsidR="009A2718" w:rsidRPr="00A15DCB" w:rsidRDefault="009A2718" w:rsidP="0036007E">
            <w:pPr>
              <w:pStyle w:val="TAL"/>
              <w:rPr>
                <w:color w:val="000000" w:themeColor="text1"/>
              </w:rPr>
            </w:pPr>
          </w:p>
        </w:tc>
        <w:tc>
          <w:tcPr>
            <w:tcW w:w="1245" w:type="dxa"/>
          </w:tcPr>
          <w:p w14:paraId="1EFA9AD0" w14:textId="77777777" w:rsidR="009A2718" w:rsidRPr="00A15DCB" w:rsidRDefault="009A2718" w:rsidP="0036007E">
            <w:pPr>
              <w:pStyle w:val="TAL"/>
              <w:rPr>
                <w:color w:val="000000" w:themeColor="text1"/>
              </w:rPr>
            </w:pPr>
          </w:p>
        </w:tc>
      </w:tr>
      <w:tr w:rsidR="009A2718" w:rsidRPr="00A15DCB" w14:paraId="27526389" w14:textId="77777777" w:rsidTr="0036007E">
        <w:tc>
          <w:tcPr>
            <w:tcW w:w="4535" w:type="dxa"/>
          </w:tcPr>
          <w:p w14:paraId="3E8F44A0"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beamFailureDetectionTimer</w:t>
            </w:r>
          </w:p>
        </w:tc>
        <w:tc>
          <w:tcPr>
            <w:tcW w:w="2267" w:type="dxa"/>
          </w:tcPr>
          <w:p w14:paraId="19488AF7" w14:textId="77777777" w:rsidR="009A2718" w:rsidRPr="00A15DCB" w:rsidRDefault="009A2718" w:rsidP="0036007E">
            <w:pPr>
              <w:pStyle w:val="TAL"/>
              <w:rPr>
                <w:color w:val="000000" w:themeColor="text1"/>
              </w:rPr>
            </w:pPr>
            <w:r w:rsidRPr="00A15DCB">
              <w:rPr>
                <w:color w:val="000000" w:themeColor="text1"/>
              </w:rPr>
              <w:t>pbfd1</w:t>
            </w:r>
          </w:p>
        </w:tc>
        <w:tc>
          <w:tcPr>
            <w:tcW w:w="1700" w:type="dxa"/>
          </w:tcPr>
          <w:p w14:paraId="0F07DB3C" w14:textId="77777777" w:rsidR="009A2718" w:rsidRPr="00A15DCB" w:rsidRDefault="009A2718" w:rsidP="0036007E">
            <w:pPr>
              <w:pStyle w:val="TAL"/>
              <w:rPr>
                <w:color w:val="000000" w:themeColor="text1"/>
              </w:rPr>
            </w:pPr>
          </w:p>
        </w:tc>
        <w:tc>
          <w:tcPr>
            <w:tcW w:w="1245" w:type="dxa"/>
          </w:tcPr>
          <w:p w14:paraId="3B72346F" w14:textId="77777777" w:rsidR="009A2718" w:rsidRPr="00A15DCB" w:rsidRDefault="009A2718" w:rsidP="0036007E">
            <w:pPr>
              <w:pStyle w:val="TAL"/>
              <w:rPr>
                <w:color w:val="000000" w:themeColor="text1"/>
              </w:rPr>
            </w:pPr>
          </w:p>
        </w:tc>
      </w:tr>
      <w:tr w:rsidR="009A2718" w:rsidRPr="00A15DCB" w14:paraId="03C6768D" w14:textId="77777777" w:rsidTr="0036007E">
        <w:tc>
          <w:tcPr>
            <w:tcW w:w="4535" w:type="dxa"/>
          </w:tcPr>
          <w:p w14:paraId="1EC1571D"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7A37ACED" w14:textId="77777777" w:rsidR="009A2718" w:rsidRPr="00A15DCB" w:rsidRDefault="009A2718" w:rsidP="0036007E">
            <w:pPr>
              <w:pStyle w:val="TAL"/>
              <w:rPr>
                <w:color w:val="000000" w:themeColor="text1"/>
                <w:lang w:eastAsia="zh-CN"/>
              </w:rPr>
            </w:pPr>
          </w:p>
        </w:tc>
        <w:tc>
          <w:tcPr>
            <w:tcW w:w="1700" w:type="dxa"/>
          </w:tcPr>
          <w:p w14:paraId="44F2058C" w14:textId="77777777" w:rsidR="009A2718" w:rsidRPr="00A15DCB" w:rsidRDefault="009A2718" w:rsidP="0036007E">
            <w:pPr>
              <w:pStyle w:val="TAL"/>
              <w:rPr>
                <w:color w:val="000000" w:themeColor="text1"/>
              </w:rPr>
            </w:pPr>
          </w:p>
        </w:tc>
        <w:tc>
          <w:tcPr>
            <w:tcW w:w="1245" w:type="dxa"/>
          </w:tcPr>
          <w:p w14:paraId="13CB92AB" w14:textId="77777777" w:rsidR="009A2718" w:rsidRPr="00A15DCB" w:rsidRDefault="009A2718" w:rsidP="0036007E">
            <w:pPr>
              <w:pStyle w:val="TAL"/>
              <w:rPr>
                <w:color w:val="000000" w:themeColor="text1"/>
              </w:rPr>
            </w:pPr>
          </w:p>
        </w:tc>
      </w:tr>
      <w:bookmarkEnd w:id="70"/>
    </w:tbl>
    <w:p w14:paraId="6FBEBD30" w14:textId="77777777" w:rsidR="009A2718" w:rsidRPr="00A15DCB" w:rsidRDefault="009A2718" w:rsidP="009A2718">
      <w:pPr>
        <w:rPr>
          <w:color w:val="000000" w:themeColor="text1"/>
        </w:rPr>
      </w:pPr>
    </w:p>
    <w:p w14:paraId="036CBC99" w14:textId="77777777" w:rsidR="009A2718" w:rsidRPr="00A15DCB" w:rsidRDefault="009A2718" w:rsidP="009A2718">
      <w:pPr>
        <w:pStyle w:val="TH"/>
        <w:rPr>
          <w:color w:val="000000" w:themeColor="text1"/>
        </w:rPr>
      </w:pPr>
      <w:r w:rsidRPr="00A15DCB">
        <w:rPr>
          <w:color w:val="000000" w:themeColor="text1"/>
        </w:rPr>
        <w:lastRenderedPageBreak/>
        <w:t xml:space="preserve">Table 7.1.1.1.19.3.3-6: </w:t>
      </w:r>
      <w:r w:rsidRPr="00A15DCB">
        <w:rPr>
          <w:i/>
          <w:color w:val="000000" w:themeColor="text1"/>
        </w:rPr>
        <w:t>PDSCH-Config</w:t>
      </w:r>
      <w:r w:rsidRPr="00A15DCB">
        <w:rPr>
          <w:color w:val="000000" w:themeColor="text1"/>
        </w:rPr>
        <w:t xml:space="preserve"> (Table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7BCD2D39"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D8BEB42"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4.6.3-100</w:t>
            </w:r>
          </w:p>
        </w:tc>
      </w:tr>
      <w:tr w:rsidR="009A2718" w:rsidRPr="00A15DCB" w14:paraId="428059F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4CD36E"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57CFD7"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ACD63BE"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478346E"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23822A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0767AA" w14:textId="77777777" w:rsidR="009A2718" w:rsidRPr="00A15DCB" w:rsidRDefault="009A2718" w:rsidP="0036007E">
            <w:pPr>
              <w:pStyle w:val="TAL"/>
              <w:rPr>
                <w:color w:val="000000" w:themeColor="text1"/>
              </w:rPr>
            </w:pPr>
            <w:r w:rsidRPr="00A15DCB">
              <w:rPr>
                <w:color w:val="000000" w:themeColor="text1"/>
              </w:rPr>
              <w:t xml:space="preserve">PDSCH-Config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2420BAED"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6AFEB9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5EDE35B" w14:textId="77777777" w:rsidR="009A2718" w:rsidRPr="00A15DCB" w:rsidRDefault="009A2718" w:rsidP="0036007E">
            <w:pPr>
              <w:pStyle w:val="TAL"/>
              <w:rPr>
                <w:color w:val="000000" w:themeColor="text1"/>
              </w:rPr>
            </w:pPr>
          </w:p>
        </w:tc>
      </w:tr>
      <w:tr w:rsidR="00B52000" w:rsidRPr="00A15DCB" w14:paraId="5AFC6126" w14:textId="77777777" w:rsidTr="0036007E">
        <w:tc>
          <w:tcPr>
            <w:tcW w:w="4535" w:type="dxa"/>
            <w:tcBorders>
              <w:top w:val="single" w:sz="4" w:space="0" w:color="auto"/>
              <w:left w:val="single" w:sz="4" w:space="0" w:color="auto"/>
              <w:bottom w:val="single" w:sz="4" w:space="0" w:color="auto"/>
              <w:right w:val="single" w:sz="4" w:space="0" w:color="auto"/>
            </w:tcBorders>
          </w:tcPr>
          <w:p w14:paraId="167A2DA8" w14:textId="6638CFBE" w:rsidR="00B52000" w:rsidRPr="00A15DCB" w:rsidRDefault="00B52000" w:rsidP="00B52000">
            <w:pPr>
              <w:pStyle w:val="TAL"/>
              <w:rPr>
                <w:color w:val="000000" w:themeColor="text1"/>
              </w:rPr>
            </w:pPr>
            <w:r>
              <w:rPr>
                <w:color w:val="000000" w:themeColor="text1"/>
              </w:rPr>
              <w:t xml:space="preserve">  </w:t>
            </w:r>
            <w:r w:rsidRPr="002A4AAD">
              <w:rPr>
                <w:color w:val="000000" w:themeColor="text1"/>
              </w:rPr>
              <w:t xml:space="preserve">dl-OrJointTCI-StateList-r17   </w:t>
            </w:r>
            <w:r w:rsidRPr="00F375CF">
              <w:rPr>
                <w:color w:val="000000" w:themeColor="text1"/>
                <w:lang w:eastAsia="zh-CN"/>
              </w:rPr>
              <w:t>CHOICE{</w:t>
            </w:r>
          </w:p>
        </w:tc>
        <w:tc>
          <w:tcPr>
            <w:tcW w:w="2267" w:type="dxa"/>
            <w:tcBorders>
              <w:top w:val="single" w:sz="4" w:space="0" w:color="auto"/>
              <w:left w:val="single" w:sz="4" w:space="0" w:color="auto"/>
              <w:bottom w:val="single" w:sz="4" w:space="0" w:color="auto"/>
              <w:right w:val="single" w:sz="4" w:space="0" w:color="auto"/>
            </w:tcBorders>
          </w:tcPr>
          <w:p w14:paraId="683638CB" w14:textId="77777777" w:rsidR="00B52000" w:rsidRPr="00A15DCB" w:rsidRDefault="00B52000" w:rsidP="00B52000">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32DB322" w14:textId="77777777" w:rsidR="00B52000" w:rsidRPr="00A15DCB" w:rsidRDefault="00B52000" w:rsidP="00B52000">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B3DC006" w14:textId="77777777" w:rsidR="00B52000" w:rsidRPr="00A15DCB" w:rsidRDefault="00B52000" w:rsidP="00B52000">
            <w:pPr>
              <w:pStyle w:val="TAL"/>
              <w:rPr>
                <w:color w:val="000000" w:themeColor="text1"/>
              </w:rPr>
            </w:pPr>
          </w:p>
        </w:tc>
      </w:tr>
      <w:tr w:rsidR="009A2718" w:rsidRPr="00A15DCB" w14:paraId="4B0A69B4" w14:textId="77777777" w:rsidTr="0036007E">
        <w:tc>
          <w:tcPr>
            <w:tcW w:w="4535" w:type="dxa"/>
            <w:tcBorders>
              <w:top w:val="single" w:sz="4" w:space="0" w:color="auto"/>
              <w:left w:val="single" w:sz="4" w:space="0" w:color="auto"/>
              <w:bottom w:val="single" w:sz="4" w:space="0" w:color="auto"/>
              <w:right w:val="single" w:sz="4" w:space="0" w:color="auto"/>
            </w:tcBorders>
          </w:tcPr>
          <w:p w14:paraId="7E963F99" w14:textId="564A34E4" w:rsidR="009A2718" w:rsidRPr="00A15DCB" w:rsidRDefault="009A2718" w:rsidP="0036007E">
            <w:pPr>
              <w:pStyle w:val="TAL"/>
              <w:rPr>
                <w:color w:val="000000" w:themeColor="text1"/>
              </w:rPr>
            </w:pPr>
            <w:r w:rsidRPr="00A15DCB">
              <w:rPr>
                <w:color w:val="000000" w:themeColor="text1"/>
              </w:rPr>
              <w:t xml:space="preserve">  </w:t>
            </w:r>
            <w:r w:rsidR="00B52000" w:rsidRPr="00B52000">
              <w:rPr>
                <w:color w:val="000000" w:themeColor="text1"/>
              </w:rPr>
              <w:t xml:space="preserve"> </w:t>
            </w:r>
            <w:r w:rsidRPr="00A15DCB">
              <w:rPr>
                <w:color w:val="000000" w:themeColor="text1"/>
              </w:rPr>
              <w:t>unifiedTCI-StateRef-r17</w:t>
            </w:r>
          </w:p>
        </w:tc>
        <w:tc>
          <w:tcPr>
            <w:tcW w:w="2267" w:type="dxa"/>
            <w:tcBorders>
              <w:top w:val="single" w:sz="4" w:space="0" w:color="auto"/>
              <w:left w:val="single" w:sz="4" w:space="0" w:color="auto"/>
              <w:bottom w:val="single" w:sz="4" w:space="0" w:color="auto"/>
              <w:right w:val="single" w:sz="4" w:space="0" w:color="auto"/>
            </w:tcBorders>
          </w:tcPr>
          <w:p w14:paraId="6512D61A" w14:textId="77777777" w:rsidR="009A2718" w:rsidRPr="00A15DCB" w:rsidRDefault="009A2718" w:rsidP="0036007E">
            <w:pPr>
              <w:pStyle w:val="TAL"/>
              <w:rPr>
                <w:color w:val="000000" w:themeColor="text1"/>
              </w:rPr>
            </w:pPr>
            <w:r w:rsidRPr="00A15DCB">
              <w:rPr>
                <w:color w:val="000000" w:themeColor="text1"/>
              </w:rPr>
              <w:t>ServingCellAndBWP-Id-r17</w:t>
            </w:r>
          </w:p>
        </w:tc>
        <w:tc>
          <w:tcPr>
            <w:tcW w:w="1700" w:type="dxa"/>
            <w:tcBorders>
              <w:top w:val="single" w:sz="4" w:space="0" w:color="auto"/>
              <w:left w:val="single" w:sz="4" w:space="0" w:color="auto"/>
              <w:bottom w:val="single" w:sz="4" w:space="0" w:color="auto"/>
              <w:right w:val="single" w:sz="4" w:space="0" w:color="auto"/>
            </w:tcBorders>
          </w:tcPr>
          <w:p w14:paraId="1EAC97A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E42FDAB" w14:textId="77777777" w:rsidR="009A2718" w:rsidRPr="00A15DCB" w:rsidRDefault="009A2718" w:rsidP="0036007E">
            <w:pPr>
              <w:pStyle w:val="TAL"/>
              <w:rPr>
                <w:color w:val="000000" w:themeColor="text1"/>
              </w:rPr>
            </w:pPr>
          </w:p>
        </w:tc>
      </w:tr>
      <w:tr w:rsidR="00B52000" w:rsidRPr="00A15DCB" w14:paraId="17570A3B" w14:textId="77777777" w:rsidTr="0036007E">
        <w:tc>
          <w:tcPr>
            <w:tcW w:w="4535" w:type="dxa"/>
            <w:tcBorders>
              <w:top w:val="single" w:sz="4" w:space="0" w:color="auto"/>
              <w:left w:val="single" w:sz="4" w:space="0" w:color="auto"/>
              <w:bottom w:val="single" w:sz="4" w:space="0" w:color="auto"/>
              <w:right w:val="single" w:sz="4" w:space="0" w:color="auto"/>
            </w:tcBorders>
          </w:tcPr>
          <w:p w14:paraId="7D8B238A" w14:textId="12F8AE40" w:rsidR="00B52000" w:rsidRPr="00A15DCB" w:rsidRDefault="00B52000" w:rsidP="00B52000">
            <w:pPr>
              <w:pStyle w:val="TAL"/>
              <w:rPr>
                <w:color w:val="000000" w:themeColor="text1"/>
              </w:rPr>
            </w:pPr>
            <w:r>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DDF5992" w14:textId="77777777" w:rsidR="00B52000" w:rsidRPr="00A15DCB" w:rsidRDefault="00B52000" w:rsidP="00B52000">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C7C1A5E" w14:textId="77777777" w:rsidR="00B52000" w:rsidRPr="00A15DCB" w:rsidRDefault="00B52000" w:rsidP="00B52000">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00C6A4F" w14:textId="77777777" w:rsidR="00B52000" w:rsidRPr="00A15DCB" w:rsidRDefault="00B52000" w:rsidP="00B52000">
            <w:pPr>
              <w:pStyle w:val="TAL"/>
              <w:rPr>
                <w:color w:val="000000" w:themeColor="text1"/>
              </w:rPr>
            </w:pPr>
          </w:p>
        </w:tc>
      </w:tr>
      <w:tr w:rsidR="009A2718" w:rsidRPr="00A15DCB" w14:paraId="23CDC0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85FD66"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457182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C478CA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FEBCABE" w14:textId="77777777" w:rsidR="009A2718" w:rsidRPr="00A15DCB" w:rsidRDefault="009A2718" w:rsidP="0036007E">
            <w:pPr>
              <w:pStyle w:val="TAL"/>
              <w:rPr>
                <w:color w:val="000000" w:themeColor="text1"/>
              </w:rPr>
            </w:pPr>
          </w:p>
        </w:tc>
      </w:tr>
    </w:tbl>
    <w:p w14:paraId="2758202C" w14:textId="77777777" w:rsidR="009A2718" w:rsidRPr="00A15DCB" w:rsidRDefault="009A2718" w:rsidP="009A2718">
      <w:pPr>
        <w:rPr>
          <w:color w:val="000000" w:themeColor="text1"/>
        </w:rPr>
      </w:pPr>
    </w:p>
    <w:p w14:paraId="7AD700A9" w14:textId="77777777" w:rsidR="009A2718" w:rsidRPr="00A15DCB" w:rsidRDefault="009A2718" w:rsidP="009A2718">
      <w:pPr>
        <w:pStyle w:val="TH"/>
        <w:rPr>
          <w:color w:val="000000" w:themeColor="text1"/>
        </w:rPr>
      </w:pPr>
      <w:r w:rsidRPr="00A15DCB">
        <w:rPr>
          <w:color w:val="000000" w:themeColor="text1"/>
        </w:rPr>
        <w:t>Table 7.1.1.1.19.3.3-7: ServingCellAndBWP-Id-r17 (Table 7.1.1.1.19.3.3-6)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A15DCB" w14:paraId="574A99A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5415AF1" w14:textId="77777777" w:rsidR="009A2718" w:rsidRPr="00A15DCB" w:rsidRDefault="009A2718" w:rsidP="0036007E">
            <w:pPr>
              <w:pStyle w:val="TAH"/>
              <w:jc w:val="left"/>
              <w:rPr>
                <w:b w:val="0"/>
                <w:color w:val="000000" w:themeColor="text1"/>
              </w:rPr>
            </w:pPr>
            <w:r w:rsidRPr="00A15DCB">
              <w:rPr>
                <w:b w:val="0"/>
                <w:color w:val="000000" w:themeColor="text1"/>
              </w:rPr>
              <w:t>Derivation Path: TS 38.331 [6], clause 6.3.2</w:t>
            </w:r>
          </w:p>
        </w:tc>
      </w:tr>
      <w:tr w:rsidR="009A2718" w:rsidRPr="00A15DCB" w14:paraId="23F554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3F58E28"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5B8359"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CADFF8"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FF29DA"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38B3F07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B01273" w14:textId="77777777" w:rsidR="009A2718" w:rsidRPr="00A15DCB" w:rsidRDefault="009A2718" w:rsidP="0036007E">
            <w:pPr>
              <w:pStyle w:val="TAL"/>
              <w:rPr>
                <w:color w:val="000000" w:themeColor="text1"/>
              </w:rPr>
            </w:pPr>
            <w:r w:rsidRPr="00A15DCB">
              <w:rPr>
                <w:color w:val="000000" w:themeColor="text1"/>
              </w:rPr>
              <w:t xml:space="preserve">ServingCellAndBWP-Id-r17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C07EA6"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9C77AF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4C58609" w14:textId="77777777" w:rsidR="009A2718" w:rsidRPr="00A15DCB" w:rsidRDefault="009A2718" w:rsidP="0036007E">
            <w:pPr>
              <w:pStyle w:val="TAL"/>
              <w:rPr>
                <w:color w:val="000000" w:themeColor="text1"/>
              </w:rPr>
            </w:pPr>
          </w:p>
        </w:tc>
      </w:tr>
      <w:tr w:rsidR="009A2718" w:rsidRPr="00A15DCB" w14:paraId="0C225FB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A1D0654" w14:textId="77777777" w:rsidR="009A2718" w:rsidRPr="00A15DCB" w:rsidRDefault="009A2718" w:rsidP="0036007E">
            <w:pPr>
              <w:pStyle w:val="TAL"/>
              <w:rPr>
                <w:color w:val="000000" w:themeColor="text1"/>
              </w:rPr>
            </w:pPr>
            <w:r w:rsidRPr="00A15DCB">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hideMark/>
          </w:tcPr>
          <w:p w14:paraId="7688C371" w14:textId="77777777" w:rsidR="009A2718" w:rsidRPr="00A15DCB" w:rsidRDefault="009A2718" w:rsidP="0036007E">
            <w:pPr>
              <w:pStyle w:val="TAL"/>
              <w:rPr>
                <w:color w:val="000000" w:themeColor="text1"/>
                <w:lang w:eastAsia="zh-CN"/>
              </w:rPr>
            </w:pPr>
            <w:r w:rsidRPr="00A15DCB">
              <w:rPr>
                <w:color w:val="000000" w:themeColor="text1"/>
                <w:lang w:eastAsia="zh-CN"/>
              </w:rPr>
              <w:t>Cell ID</w:t>
            </w:r>
          </w:p>
        </w:tc>
        <w:tc>
          <w:tcPr>
            <w:tcW w:w="1700" w:type="dxa"/>
            <w:tcBorders>
              <w:top w:val="single" w:sz="4" w:space="0" w:color="auto"/>
              <w:left w:val="single" w:sz="4" w:space="0" w:color="auto"/>
              <w:bottom w:val="single" w:sz="4" w:space="0" w:color="auto"/>
              <w:right w:val="single" w:sz="4" w:space="0" w:color="auto"/>
            </w:tcBorders>
          </w:tcPr>
          <w:p w14:paraId="77BEBAB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B0DD146" w14:textId="77777777" w:rsidR="009A2718" w:rsidRPr="00A15DCB" w:rsidRDefault="009A2718" w:rsidP="0036007E">
            <w:pPr>
              <w:pStyle w:val="TAL"/>
              <w:rPr>
                <w:color w:val="000000" w:themeColor="text1"/>
              </w:rPr>
            </w:pPr>
          </w:p>
        </w:tc>
      </w:tr>
      <w:tr w:rsidR="009A2718" w:rsidRPr="00A15DCB" w14:paraId="37F2542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DBDED7B" w14:textId="77777777" w:rsidR="009A2718" w:rsidRPr="00A15DCB" w:rsidRDefault="009A2718" w:rsidP="0036007E">
            <w:pPr>
              <w:pStyle w:val="TAL"/>
              <w:rPr>
                <w:color w:val="000000" w:themeColor="text1"/>
              </w:rPr>
            </w:pPr>
            <w:r w:rsidRPr="00A15DCB">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hideMark/>
          </w:tcPr>
          <w:p w14:paraId="1A4C5BE8" w14:textId="77777777" w:rsidR="009A2718" w:rsidRPr="00A15DCB" w:rsidRDefault="009A2718" w:rsidP="0036007E">
            <w:pPr>
              <w:pStyle w:val="TAL"/>
              <w:rPr>
                <w:color w:val="000000" w:themeColor="text1"/>
                <w:lang w:eastAsia="zh-CN"/>
              </w:rPr>
            </w:pPr>
            <w:r w:rsidRPr="00A15DCB">
              <w:rPr>
                <w:color w:val="000000" w:themeColor="text1"/>
                <w:lang w:eastAsia="zh-CN"/>
              </w:rPr>
              <w:t>BWP ID</w:t>
            </w:r>
          </w:p>
        </w:tc>
        <w:tc>
          <w:tcPr>
            <w:tcW w:w="1700" w:type="dxa"/>
            <w:tcBorders>
              <w:top w:val="single" w:sz="4" w:space="0" w:color="auto"/>
              <w:left w:val="single" w:sz="4" w:space="0" w:color="auto"/>
              <w:bottom w:val="single" w:sz="4" w:space="0" w:color="auto"/>
              <w:right w:val="single" w:sz="4" w:space="0" w:color="auto"/>
            </w:tcBorders>
          </w:tcPr>
          <w:p w14:paraId="7E6E8D0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260748" w14:textId="77777777" w:rsidR="009A2718" w:rsidRPr="00A15DCB" w:rsidRDefault="009A2718" w:rsidP="0036007E">
            <w:pPr>
              <w:pStyle w:val="TAL"/>
              <w:rPr>
                <w:color w:val="000000" w:themeColor="text1"/>
              </w:rPr>
            </w:pPr>
          </w:p>
        </w:tc>
      </w:tr>
      <w:tr w:rsidR="009A2718" w:rsidRPr="00A15DCB" w14:paraId="0029340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937E3C"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35EBFB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4EE2D0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42DD1B" w14:textId="77777777" w:rsidR="009A2718" w:rsidRPr="00A15DCB" w:rsidRDefault="009A2718" w:rsidP="0036007E">
            <w:pPr>
              <w:pStyle w:val="TAL"/>
              <w:rPr>
                <w:color w:val="000000" w:themeColor="text1"/>
              </w:rPr>
            </w:pPr>
          </w:p>
        </w:tc>
      </w:tr>
    </w:tbl>
    <w:p w14:paraId="47BE5EAA" w14:textId="77777777" w:rsidR="009A2718" w:rsidRPr="00A15DCB" w:rsidRDefault="009A2718" w:rsidP="009A2718">
      <w:pPr>
        <w:rPr>
          <w:color w:val="000000" w:themeColor="text1"/>
        </w:rPr>
      </w:pPr>
    </w:p>
    <w:p w14:paraId="6D428356" w14:textId="77777777" w:rsidR="009A2718" w:rsidRPr="00A15DCB" w:rsidRDefault="009A2718" w:rsidP="009A2718">
      <w:pPr>
        <w:pStyle w:val="TH"/>
        <w:rPr>
          <w:i/>
          <w:color w:val="000000" w:themeColor="text1"/>
        </w:rPr>
      </w:pPr>
      <w:r w:rsidRPr="00A15DCB">
        <w:rPr>
          <w:color w:val="000000" w:themeColor="text1"/>
        </w:rPr>
        <w:t xml:space="preserve">Table 7.1.1.1.19.3.3-8: </w:t>
      </w:r>
      <w:r w:rsidRPr="00A15DCB">
        <w:rPr>
          <w:i/>
          <w:color w:val="000000" w:themeColor="text1"/>
        </w:rPr>
        <w:t xml:space="preserve">PDCCH-Config </w:t>
      </w:r>
      <w:r w:rsidRPr="00A15DCB">
        <w:rPr>
          <w:color w:val="000000" w:themeColor="text1"/>
        </w:rPr>
        <w:t>(Table 7.1.1.1.19.3.3-4)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6ADCA7F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B571D4"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[4],Table 4.6.3-95</w:t>
            </w:r>
          </w:p>
        </w:tc>
      </w:tr>
      <w:tr w:rsidR="009A2718" w:rsidRPr="00A15DCB" w14:paraId="1588EC0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E2448F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0FA8A9"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C62414"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C62CE16"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799A5F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0D36757" w14:textId="77777777" w:rsidR="009A2718" w:rsidRPr="00A15DCB" w:rsidRDefault="009A2718" w:rsidP="0036007E">
            <w:pPr>
              <w:pStyle w:val="TAL"/>
              <w:rPr>
                <w:color w:val="000000" w:themeColor="text1"/>
              </w:rPr>
            </w:pPr>
            <w:r w:rsidRPr="00A15DCB">
              <w:rPr>
                <w:color w:val="000000" w:themeColor="text1"/>
              </w:rPr>
              <w:t xml:space="preserve">PDCCH-Config::=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9304130"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B4173F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0B17BC" w14:textId="77777777" w:rsidR="009A2718" w:rsidRPr="00A15DCB" w:rsidRDefault="009A2718" w:rsidP="0036007E">
            <w:pPr>
              <w:pStyle w:val="TAL"/>
              <w:rPr>
                <w:color w:val="000000" w:themeColor="text1"/>
              </w:rPr>
            </w:pPr>
          </w:p>
        </w:tc>
      </w:tr>
      <w:tr w:rsidR="009A2718" w:rsidRPr="00A15DCB" w14:paraId="399C08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5F4F75" w14:textId="77777777" w:rsidR="009A2718" w:rsidRPr="00A15DCB" w:rsidRDefault="009A2718" w:rsidP="0036007E">
            <w:pPr>
              <w:pStyle w:val="TAL"/>
              <w:rPr>
                <w:color w:val="000000" w:themeColor="text1"/>
              </w:rPr>
            </w:pPr>
            <w:r w:rsidRPr="00A15DCB">
              <w:rPr>
                <w:color w:val="000000" w:themeColor="text1"/>
              </w:rPr>
              <w:t xml:space="preserve">  controlResourceSetToAddModList SEQUENCE(SEQUENCE(SIZE (1..3)) OF </w:t>
            </w:r>
            <w:r w:rsidRPr="00A15DCB">
              <w:rPr>
                <w:rFonts w:eastAsia="MS Mincho"/>
                <w:color w:val="000000" w:themeColor="text1"/>
              </w:rPr>
              <w:t>ControlResourceSet</w:t>
            </w: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D780A42" w14:textId="77777777" w:rsidR="009A2718" w:rsidRPr="00A15DCB" w:rsidRDefault="009A2718" w:rsidP="0036007E">
            <w:pPr>
              <w:pStyle w:val="TAL"/>
              <w:rPr>
                <w:color w:val="000000" w:themeColor="text1"/>
              </w:rPr>
            </w:pPr>
            <w:r w:rsidRPr="00A15DCB">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512E35C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4D20F26" w14:textId="77777777" w:rsidR="009A2718" w:rsidRPr="00A15DCB" w:rsidRDefault="009A2718" w:rsidP="0036007E">
            <w:pPr>
              <w:pStyle w:val="TAL"/>
              <w:rPr>
                <w:color w:val="000000" w:themeColor="text1"/>
              </w:rPr>
            </w:pPr>
          </w:p>
        </w:tc>
      </w:tr>
      <w:tr w:rsidR="009A2718" w:rsidRPr="00A15DCB" w14:paraId="367596B1" w14:textId="77777777" w:rsidTr="0036007E">
        <w:tc>
          <w:tcPr>
            <w:tcW w:w="4535" w:type="dxa"/>
            <w:tcBorders>
              <w:top w:val="single" w:sz="4" w:space="0" w:color="auto"/>
              <w:left w:val="single" w:sz="4" w:space="0" w:color="auto"/>
              <w:bottom w:val="single" w:sz="4" w:space="0" w:color="auto"/>
              <w:right w:val="single" w:sz="4" w:space="0" w:color="auto"/>
            </w:tcBorders>
          </w:tcPr>
          <w:p w14:paraId="31F7A0EE"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ControlResourceSet[1]</w:t>
            </w:r>
          </w:p>
        </w:tc>
        <w:tc>
          <w:tcPr>
            <w:tcW w:w="2267" w:type="dxa"/>
            <w:tcBorders>
              <w:top w:val="single" w:sz="4" w:space="0" w:color="auto"/>
              <w:left w:val="single" w:sz="4" w:space="0" w:color="auto"/>
              <w:bottom w:val="single" w:sz="4" w:space="0" w:color="auto"/>
              <w:right w:val="single" w:sz="4" w:space="0" w:color="auto"/>
            </w:tcBorders>
          </w:tcPr>
          <w:p w14:paraId="03E5A953" w14:textId="77777777" w:rsidR="009A2718" w:rsidRPr="00A15DCB" w:rsidRDefault="009A2718" w:rsidP="0036007E">
            <w:pPr>
              <w:pStyle w:val="TAL"/>
              <w:rPr>
                <w:color w:val="000000" w:themeColor="text1"/>
              </w:rPr>
            </w:pPr>
            <w:r w:rsidRPr="00A15DCB">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1C9D86FB"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2501D01" w14:textId="77777777" w:rsidR="009A2718" w:rsidRPr="00A15DCB" w:rsidRDefault="009A2718" w:rsidP="0036007E">
            <w:pPr>
              <w:pStyle w:val="TAL"/>
              <w:rPr>
                <w:color w:val="000000" w:themeColor="text1"/>
              </w:rPr>
            </w:pPr>
          </w:p>
        </w:tc>
      </w:tr>
      <w:tr w:rsidR="009A2718" w:rsidRPr="00A15DCB" w14:paraId="762D354D" w14:textId="77777777" w:rsidTr="0036007E">
        <w:tc>
          <w:tcPr>
            <w:tcW w:w="4535" w:type="dxa"/>
            <w:tcBorders>
              <w:top w:val="single" w:sz="4" w:space="0" w:color="auto"/>
              <w:left w:val="single" w:sz="4" w:space="0" w:color="auto"/>
              <w:bottom w:val="single" w:sz="4" w:space="0" w:color="auto"/>
              <w:right w:val="single" w:sz="4" w:space="0" w:color="auto"/>
            </w:tcBorders>
          </w:tcPr>
          <w:p w14:paraId="5822CA48"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ControlResourceSet[2]</w:t>
            </w:r>
          </w:p>
        </w:tc>
        <w:tc>
          <w:tcPr>
            <w:tcW w:w="2267" w:type="dxa"/>
            <w:tcBorders>
              <w:top w:val="single" w:sz="4" w:space="0" w:color="auto"/>
              <w:left w:val="single" w:sz="4" w:space="0" w:color="auto"/>
              <w:bottom w:val="single" w:sz="4" w:space="0" w:color="auto"/>
              <w:right w:val="single" w:sz="4" w:space="0" w:color="auto"/>
            </w:tcBorders>
          </w:tcPr>
          <w:p w14:paraId="49B71F05" w14:textId="77777777" w:rsidR="009A2718" w:rsidRPr="00A15DCB" w:rsidRDefault="009A2718" w:rsidP="0036007E">
            <w:pPr>
              <w:pStyle w:val="TAL"/>
              <w:rPr>
                <w:color w:val="000000" w:themeColor="text1"/>
              </w:rPr>
            </w:pPr>
            <w:r w:rsidRPr="00A15DCB">
              <w:rPr>
                <w:color w:val="000000" w:themeColor="text1"/>
              </w:rPr>
              <w:t>ControlResourceSetid2</w:t>
            </w:r>
          </w:p>
        </w:tc>
        <w:tc>
          <w:tcPr>
            <w:tcW w:w="1700" w:type="dxa"/>
            <w:tcBorders>
              <w:top w:val="single" w:sz="4" w:space="0" w:color="auto"/>
              <w:left w:val="single" w:sz="4" w:space="0" w:color="auto"/>
              <w:bottom w:val="single" w:sz="4" w:space="0" w:color="auto"/>
              <w:right w:val="single" w:sz="4" w:space="0" w:color="auto"/>
            </w:tcBorders>
          </w:tcPr>
          <w:p w14:paraId="112DEE1E" w14:textId="77777777" w:rsidR="009A2718" w:rsidRPr="00A15DCB" w:rsidRDefault="009A2718" w:rsidP="0036007E">
            <w:pPr>
              <w:pStyle w:val="TAL"/>
              <w:rPr>
                <w:color w:val="000000" w:themeColor="text1"/>
              </w:rPr>
            </w:pPr>
            <w:r w:rsidRPr="00A15DCB">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A14AC92" w14:textId="77777777" w:rsidR="009A2718" w:rsidRPr="00A15DCB" w:rsidRDefault="009A2718" w:rsidP="0036007E">
            <w:pPr>
              <w:pStyle w:val="TAL"/>
              <w:rPr>
                <w:color w:val="000000" w:themeColor="text1"/>
              </w:rPr>
            </w:pPr>
          </w:p>
        </w:tc>
      </w:tr>
      <w:tr w:rsidR="009A2718" w:rsidRPr="00A15DCB" w14:paraId="7A5BD28B" w14:textId="77777777" w:rsidTr="0036007E">
        <w:tc>
          <w:tcPr>
            <w:tcW w:w="4535" w:type="dxa"/>
            <w:tcBorders>
              <w:top w:val="single" w:sz="4" w:space="0" w:color="auto"/>
              <w:left w:val="single" w:sz="4" w:space="0" w:color="auto"/>
              <w:bottom w:val="single" w:sz="4" w:space="0" w:color="auto"/>
              <w:right w:val="single" w:sz="4" w:space="0" w:color="auto"/>
            </w:tcBorders>
          </w:tcPr>
          <w:p w14:paraId="3F62CA20"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BF110E8"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22619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076289" w14:textId="77777777" w:rsidR="009A2718" w:rsidRPr="00A15DCB" w:rsidRDefault="009A2718" w:rsidP="0036007E">
            <w:pPr>
              <w:pStyle w:val="TAL"/>
              <w:rPr>
                <w:color w:val="000000" w:themeColor="text1"/>
              </w:rPr>
            </w:pPr>
          </w:p>
        </w:tc>
      </w:tr>
      <w:tr w:rsidR="009A2718" w:rsidRPr="00A15DCB" w14:paraId="5D03DC1A"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FA92837" w14:textId="77777777" w:rsidR="009A2718" w:rsidRPr="00A15DCB" w:rsidRDefault="009A2718" w:rsidP="0036007E">
            <w:pPr>
              <w:pStyle w:val="TAL"/>
              <w:rPr>
                <w:color w:val="000000" w:themeColor="text1"/>
              </w:rPr>
            </w:pPr>
            <w:r w:rsidRPr="00A15DCB">
              <w:rPr>
                <w:color w:val="000000" w:themeColor="text1"/>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07789A6E" w14:textId="77777777" w:rsidR="009A2718" w:rsidRPr="00A15DCB" w:rsidRDefault="009A2718" w:rsidP="0036007E">
            <w:pPr>
              <w:pStyle w:val="TAL"/>
              <w:rPr>
                <w:color w:val="000000" w:themeColor="text1"/>
              </w:rPr>
            </w:pPr>
            <w:r w:rsidRPr="00A15DCB">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38C9164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684AA2" w14:textId="77777777" w:rsidR="009A2718" w:rsidRPr="00A15DCB" w:rsidRDefault="009A2718" w:rsidP="0036007E">
            <w:pPr>
              <w:pStyle w:val="TAL"/>
              <w:rPr>
                <w:color w:val="000000" w:themeColor="text1"/>
              </w:rPr>
            </w:pPr>
          </w:p>
        </w:tc>
      </w:tr>
      <w:tr w:rsidR="009A2718" w:rsidRPr="00A15DCB" w14:paraId="683189B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81FB493" w14:textId="77777777" w:rsidR="009A2718" w:rsidRPr="00A15DCB" w:rsidRDefault="009A2718" w:rsidP="0036007E">
            <w:pPr>
              <w:pStyle w:val="TAL"/>
              <w:rPr>
                <w:color w:val="000000" w:themeColor="text1"/>
              </w:rPr>
            </w:pPr>
            <w:r w:rsidRPr="00A15DCB">
              <w:rPr>
                <w:color w:val="000000" w:themeColor="text1"/>
              </w:rPr>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735F5127" w14:textId="77777777" w:rsidR="009A2718" w:rsidRPr="00A15DCB" w:rsidRDefault="009A2718" w:rsidP="0036007E">
            <w:pPr>
              <w:pStyle w:val="TAL"/>
              <w:rPr>
                <w:color w:val="000000" w:themeColor="text1"/>
              </w:rPr>
            </w:pPr>
            <w:r w:rsidRPr="00A15DCB">
              <w:rPr>
                <w:color w:val="000000" w:themeColor="text1"/>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AB938C9"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1EC434FD" w14:textId="77777777" w:rsidR="009A2718" w:rsidRPr="00A15DCB" w:rsidRDefault="009A2718" w:rsidP="0036007E">
            <w:pPr>
              <w:pStyle w:val="TAL"/>
              <w:rPr>
                <w:color w:val="000000" w:themeColor="text1"/>
              </w:rPr>
            </w:pPr>
          </w:p>
        </w:tc>
      </w:tr>
      <w:tr w:rsidR="009A2718" w:rsidRPr="00A15DCB" w14:paraId="26D95425" w14:textId="77777777" w:rsidTr="0036007E">
        <w:tc>
          <w:tcPr>
            <w:tcW w:w="4535" w:type="dxa"/>
            <w:tcBorders>
              <w:top w:val="single" w:sz="4" w:space="0" w:color="auto"/>
              <w:left w:val="single" w:sz="4" w:space="0" w:color="auto"/>
              <w:bottom w:val="single" w:sz="4" w:space="0" w:color="auto"/>
              <w:right w:val="single" w:sz="4" w:space="0" w:color="auto"/>
            </w:tcBorders>
          </w:tcPr>
          <w:p w14:paraId="4F7C9648" w14:textId="77777777" w:rsidR="009A2718" w:rsidRPr="00A15DCB" w:rsidRDefault="009A2718" w:rsidP="0036007E">
            <w:pPr>
              <w:pStyle w:val="TAL"/>
              <w:rPr>
                <w:color w:val="000000" w:themeColor="text1"/>
              </w:rPr>
            </w:pPr>
            <w:r w:rsidRPr="00A15DCB">
              <w:rPr>
                <w:color w:val="000000" w:themeColor="text1"/>
              </w:rPr>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799E2477" w14:textId="77777777" w:rsidR="009A2718" w:rsidRPr="00A15DCB" w:rsidRDefault="009A2718" w:rsidP="0036007E">
            <w:pPr>
              <w:pStyle w:val="TAL"/>
              <w:rPr>
                <w:color w:val="000000" w:themeColor="text1"/>
              </w:rPr>
            </w:pPr>
            <w:r w:rsidRPr="00A15DCB">
              <w:rPr>
                <w:color w:val="000000" w:themeColor="text1"/>
              </w:rPr>
              <w:t>SearchSpaceBFR</w:t>
            </w:r>
          </w:p>
        </w:tc>
        <w:tc>
          <w:tcPr>
            <w:tcW w:w="1700" w:type="dxa"/>
            <w:tcBorders>
              <w:top w:val="single" w:sz="4" w:space="0" w:color="auto"/>
              <w:left w:val="single" w:sz="4" w:space="0" w:color="auto"/>
              <w:bottom w:val="single" w:sz="4" w:space="0" w:color="auto"/>
              <w:right w:val="single" w:sz="4" w:space="0" w:color="auto"/>
            </w:tcBorders>
          </w:tcPr>
          <w:p w14:paraId="42E9E10A" w14:textId="77777777" w:rsidR="009A2718" w:rsidRPr="00A15DCB" w:rsidRDefault="009A2718" w:rsidP="0036007E">
            <w:pPr>
              <w:pStyle w:val="TAL"/>
              <w:rPr>
                <w:color w:val="000000" w:themeColor="text1"/>
              </w:rPr>
            </w:pPr>
            <w:r w:rsidRPr="00A15DCB">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16B278F" w14:textId="77777777" w:rsidR="009A2718" w:rsidRPr="00A15DCB" w:rsidRDefault="009A2718" w:rsidP="0036007E">
            <w:pPr>
              <w:pStyle w:val="TAL"/>
              <w:rPr>
                <w:color w:val="000000" w:themeColor="text1"/>
              </w:rPr>
            </w:pPr>
          </w:p>
        </w:tc>
      </w:tr>
      <w:tr w:rsidR="009A2718" w:rsidRPr="00A15DCB" w14:paraId="28E2AD4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A7DD5F2"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885A232"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9AC269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5235B1" w14:textId="77777777" w:rsidR="009A2718" w:rsidRPr="00A15DCB" w:rsidRDefault="009A2718" w:rsidP="0036007E">
            <w:pPr>
              <w:pStyle w:val="TAL"/>
              <w:rPr>
                <w:color w:val="000000" w:themeColor="text1"/>
              </w:rPr>
            </w:pPr>
          </w:p>
        </w:tc>
      </w:tr>
      <w:tr w:rsidR="009A2718" w:rsidRPr="00A15DCB" w14:paraId="2753A16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1E5EE0"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72A884B"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5BBAC0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3F324" w14:textId="77777777" w:rsidR="009A2718" w:rsidRPr="00A15DCB" w:rsidRDefault="009A2718" w:rsidP="0036007E">
            <w:pPr>
              <w:pStyle w:val="TAL"/>
              <w:rPr>
                <w:color w:val="000000" w:themeColor="text1"/>
              </w:rPr>
            </w:pPr>
          </w:p>
        </w:tc>
      </w:tr>
    </w:tbl>
    <w:p w14:paraId="4E644ABB" w14:textId="77777777" w:rsidR="009A2718" w:rsidRPr="00A15DCB" w:rsidRDefault="009A2718" w:rsidP="009A2718">
      <w:pPr>
        <w:rPr>
          <w:color w:val="000000" w:themeColor="text1"/>
        </w:rPr>
      </w:pPr>
    </w:p>
    <w:p w14:paraId="7893BEFF" w14:textId="77777777" w:rsidR="009A2718" w:rsidRPr="00A15DCB" w:rsidRDefault="009A2718" w:rsidP="009A2718">
      <w:pPr>
        <w:pStyle w:val="TH"/>
        <w:rPr>
          <w:i/>
          <w:color w:val="000000" w:themeColor="text1"/>
        </w:rPr>
      </w:pPr>
      <w:r w:rsidRPr="00A15DCB">
        <w:rPr>
          <w:color w:val="000000" w:themeColor="text1"/>
        </w:rPr>
        <w:t xml:space="preserve">Table 7.1.1.1.19.3.3-9: </w:t>
      </w:r>
      <w:r w:rsidRPr="00A15DCB">
        <w:rPr>
          <w:i/>
          <w:color w:val="000000" w:themeColor="text1"/>
        </w:rPr>
        <w:t xml:space="preserve">ControlResourceSetId1 </w:t>
      </w:r>
      <w:r w:rsidRPr="00A15DCB">
        <w:rPr>
          <w:color w:val="000000" w:themeColor="text1"/>
        </w:rPr>
        <w:t>(Table 7.1.1.1.19.3.3-8)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18739175" w14:textId="77777777" w:rsidTr="0036007E">
        <w:tc>
          <w:tcPr>
            <w:tcW w:w="9747" w:type="dxa"/>
            <w:gridSpan w:val="4"/>
          </w:tcPr>
          <w:p w14:paraId="57133F63"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4.6.3-28</w:t>
            </w:r>
          </w:p>
        </w:tc>
      </w:tr>
      <w:tr w:rsidR="009A2718" w:rsidRPr="00A15DCB" w14:paraId="5EFD7166" w14:textId="77777777" w:rsidTr="0036007E">
        <w:tc>
          <w:tcPr>
            <w:tcW w:w="4535" w:type="dxa"/>
          </w:tcPr>
          <w:p w14:paraId="249FFCD6"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28B37496"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078C65FA"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3030E63D"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317C938" w14:textId="77777777" w:rsidTr="0036007E">
        <w:tc>
          <w:tcPr>
            <w:tcW w:w="4535" w:type="dxa"/>
          </w:tcPr>
          <w:p w14:paraId="3BF43B95" w14:textId="77777777" w:rsidR="009A2718" w:rsidRPr="00A15DCB" w:rsidRDefault="009A2718" w:rsidP="0036007E">
            <w:pPr>
              <w:pStyle w:val="TAL"/>
              <w:rPr>
                <w:color w:val="000000" w:themeColor="text1"/>
              </w:rPr>
            </w:pPr>
            <w:r w:rsidRPr="00A15DCB">
              <w:rPr>
                <w:color w:val="000000" w:themeColor="text1"/>
              </w:rPr>
              <w:t xml:space="preserve">ControlResourceSet ::= </w:t>
            </w:r>
            <w:r w:rsidRPr="00A15DCB">
              <w:rPr>
                <w:snapToGrid w:val="0"/>
                <w:color w:val="000000" w:themeColor="text1"/>
              </w:rPr>
              <w:t xml:space="preserve">SEQUENCE </w:t>
            </w:r>
            <w:r w:rsidRPr="00A15DCB">
              <w:rPr>
                <w:color w:val="000000" w:themeColor="text1"/>
              </w:rPr>
              <w:t>{</w:t>
            </w:r>
          </w:p>
        </w:tc>
        <w:tc>
          <w:tcPr>
            <w:tcW w:w="2267" w:type="dxa"/>
          </w:tcPr>
          <w:p w14:paraId="239EA1B1" w14:textId="77777777" w:rsidR="009A2718" w:rsidRPr="00A15DCB" w:rsidRDefault="009A2718" w:rsidP="0036007E">
            <w:pPr>
              <w:pStyle w:val="TAL"/>
              <w:rPr>
                <w:color w:val="000000" w:themeColor="text1"/>
              </w:rPr>
            </w:pPr>
          </w:p>
        </w:tc>
        <w:tc>
          <w:tcPr>
            <w:tcW w:w="1700" w:type="dxa"/>
          </w:tcPr>
          <w:p w14:paraId="17ADBF9F" w14:textId="77777777" w:rsidR="009A2718" w:rsidRPr="00A15DCB" w:rsidRDefault="009A2718" w:rsidP="0036007E">
            <w:pPr>
              <w:pStyle w:val="TAL"/>
              <w:rPr>
                <w:color w:val="000000" w:themeColor="text1"/>
              </w:rPr>
            </w:pPr>
          </w:p>
        </w:tc>
        <w:tc>
          <w:tcPr>
            <w:tcW w:w="1245" w:type="dxa"/>
          </w:tcPr>
          <w:p w14:paraId="7F9CF2B3" w14:textId="77777777" w:rsidR="009A2718" w:rsidRPr="00A15DCB" w:rsidRDefault="009A2718" w:rsidP="0036007E">
            <w:pPr>
              <w:pStyle w:val="TAL"/>
              <w:rPr>
                <w:color w:val="000000" w:themeColor="text1"/>
              </w:rPr>
            </w:pPr>
          </w:p>
        </w:tc>
      </w:tr>
      <w:tr w:rsidR="009A2718" w:rsidRPr="00A15DCB" w14:paraId="4C649966" w14:textId="77777777" w:rsidTr="0036007E">
        <w:tc>
          <w:tcPr>
            <w:tcW w:w="4535" w:type="dxa"/>
          </w:tcPr>
          <w:p w14:paraId="028F3D7E" w14:textId="77777777" w:rsidR="009A2718" w:rsidRPr="00A15DCB" w:rsidRDefault="009A2718" w:rsidP="0036007E">
            <w:pPr>
              <w:pStyle w:val="TAL"/>
              <w:rPr>
                <w:color w:val="000000" w:themeColor="text1"/>
              </w:rPr>
            </w:pPr>
            <w:r w:rsidRPr="00A15DCB">
              <w:rPr>
                <w:color w:val="000000" w:themeColor="text1"/>
              </w:rPr>
              <w:t xml:space="preserve">  controlResourceSetId</w:t>
            </w:r>
          </w:p>
        </w:tc>
        <w:tc>
          <w:tcPr>
            <w:tcW w:w="2267" w:type="dxa"/>
          </w:tcPr>
          <w:p w14:paraId="4C36BD93" w14:textId="77777777" w:rsidR="009A2718" w:rsidRPr="00A15DCB" w:rsidRDefault="009A2718" w:rsidP="0036007E">
            <w:pPr>
              <w:pStyle w:val="TAL"/>
              <w:rPr>
                <w:color w:val="000000" w:themeColor="text1"/>
                <w:lang w:eastAsia="zh-CN"/>
              </w:rPr>
            </w:pPr>
            <w:r w:rsidRPr="00A15DCB">
              <w:rPr>
                <w:color w:val="000000" w:themeColor="text1"/>
                <w:lang w:eastAsia="zh-CN"/>
              </w:rPr>
              <w:t>1</w:t>
            </w:r>
          </w:p>
        </w:tc>
        <w:tc>
          <w:tcPr>
            <w:tcW w:w="1700" w:type="dxa"/>
          </w:tcPr>
          <w:p w14:paraId="6B139016" w14:textId="77777777" w:rsidR="009A2718" w:rsidRPr="00A15DCB" w:rsidRDefault="009A2718" w:rsidP="0036007E">
            <w:pPr>
              <w:pStyle w:val="TAL"/>
              <w:rPr>
                <w:color w:val="000000" w:themeColor="text1"/>
              </w:rPr>
            </w:pPr>
          </w:p>
        </w:tc>
        <w:tc>
          <w:tcPr>
            <w:tcW w:w="1245" w:type="dxa"/>
          </w:tcPr>
          <w:p w14:paraId="688B8B1C" w14:textId="77777777" w:rsidR="009A2718" w:rsidRPr="00A15DCB" w:rsidRDefault="009A2718" w:rsidP="0036007E">
            <w:pPr>
              <w:pStyle w:val="TAL"/>
              <w:rPr>
                <w:color w:val="000000" w:themeColor="text1"/>
              </w:rPr>
            </w:pPr>
          </w:p>
        </w:tc>
      </w:tr>
      <w:tr w:rsidR="009A2718" w:rsidRPr="00A15DCB" w14:paraId="784308D1" w14:textId="77777777" w:rsidTr="0036007E">
        <w:tc>
          <w:tcPr>
            <w:tcW w:w="4535" w:type="dxa"/>
          </w:tcPr>
          <w:p w14:paraId="4A5DAAEE" w14:textId="77777777" w:rsidR="009A2718" w:rsidRPr="00A15DCB" w:rsidRDefault="009A2718" w:rsidP="0036007E">
            <w:pPr>
              <w:pStyle w:val="TAL"/>
              <w:rPr>
                <w:color w:val="000000" w:themeColor="text1"/>
              </w:rPr>
            </w:pPr>
            <w:r w:rsidRPr="00A15DCB">
              <w:rPr>
                <w:color w:val="000000" w:themeColor="text1"/>
              </w:rPr>
              <w:t xml:space="preserve">  tci-StatesPDCCH-ToReleaseList SEQUENCE (SIZE (1..maxNrofTCI-StatesPDCCH)) OF TCI-StateId {</w:t>
            </w:r>
          </w:p>
        </w:tc>
        <w:tc>
          <w:tcPr>
            <w:tcW w:w="2267" w:type="dxa"/>
          </w:tcPr>
          <w:p w14:paraId="0673543E" w14:textId="77777777" w:rsidR="009A2718" w:rsidRPr="00A15DCB" w:rsidRDefault="009A2718" w:rsidP="0036007E">
            <w:pPr>
              <w:pStyle w:val="TAL"/>
              <w:rPr>
                <w:color w:val="000000" w:themeColor="text1"/>
              </w:rPr>
            </w:pPr>
            <w:r w:rsidRPr="00A15DCB">
              <w:rPr>
                <w:color w:val="000000" w:themeColor="text1"/>
              </w:rPr>
              <w:t>1 entry</w:t>
            </w:r>
          </w:p>
        </w:tc>
        <w:tc>
          <w:tcPr>
            <w:tcW w:w="1700" w:type="dxa"/>
          </w:tcPr>
          <w:p w14:paraId="11737198" w14:textId="77777777" w:rsidR="009A2718" w:rsidRPr="00A15DCB" w:rsidRDefault="009A2718" w:rsidP="0036007E">
            <w:pPr>
              <w:pStyle w:val="TAL"/>
              <w:rPr>
                <w:color w:val="000000" w:themeColor="text1"/>
              </w:rPr>
            </w:pPr>
          </w:p>
        </w:tc>
        <w:tc>
          <w:tcPr>
            <w:tcW w:w="1245" w:type="dxa"/>
          </w:tcPr>
          <w:p w14:paraId="14D987FF" w14:textId="77777777" w:rsidR="009A2718" w:rsidRPr="00A15DCB" w:rsidRDefault="009A2718" w:rsidP="0036007E">
            <w:pPr>
              <w:pStyle w:val="TAL"/>
              <w:rPr>
                <w:color w:val="000000" w:themeColor="text1"/>
              </w:rPr>
            </w:pPr>
            <w:r w:rsidRPr="00A15DCB">
              <w:rPr>
                <w:color w:val="000000" w:themeColor="text1"/>
              </w:rPr>
              <w:t>Step 1</w:t>
            </w:r>
          </w:p>
        </w:tc>
      </w:tr>
      <w:tr w:rsidR="009A2718" w:rsidRPr="00A15DCB" w14:paraId="3E87C812" w14:textId="77777777" w:rsidTr="0036007E">
        <w:tc>
          <w:tcPr>
            <w:tcW w:w="4535" w:type="dxa"/>
          </w:tcPr>
          <w:p w14:paraId="3EB62932" w14:textId="77777777" w:rsidR="009A2718" w:rsidRPr="00A15DCB" w:rsidRDefault="009A2718" w:rsidP="0036007E">
            <w:pPr>
              <w:pStyle w:val="TAL"/>
              <w:rPr>
                <w:color w:val="000000" w:themeColor="text1"/>
              </w:rPr>
            </w:pPr>
            <w:r w:rsidRPr="00A15DCB">
              <w:rPr>
                <w:color w:val="000000" w:themeColor="text1"/>
              </w:rPr>
              <w:t xml:space="preserve">    TCI-StateId[1]</w:t>
            </w:r>
          </w:p>
        </w:tc>
        <w:tc>
          <w:tcPr>
            <w:tcW w:w="2267" w:type="dxa"/>
          </w:tcPr>
          <w:p w14:paraId="6D5732F6" w14:textId="77777777" w:rsidR="009A2718" w:rsidRPr="00A15DCB" w:rsidRDefault="009A2718" w:rsidP="0036007E">
            <w:pPr>
              <w:pStyle w:val="TAL"/>
              <w:rPr>
                <w:color w:val="000000" w:themeColor="text1"/>
              </w:rPr>
            </w:pPr>
            <w:r w:rsidRPr="00A15DCB">
              <w:rPr>
                <w:color w:val="000000" w:themeColor="text1"/>
                <w:lang w:eastAsia="zh-CN"/>
              </w:rPr>
              <w:t>2</w:t>
            </w:r>
          </w:p>
        </w:tc>
        <w:tc>
          <w:tcPr>
            <w:tcW w:w="1700" w:type="dxa"/>
          </w:tcPr>
          <w:p w14:paraId="454AF25D" w14:textId="77777777" w:rsidR="009A2718" w:rsidRPr="00A15DCB" w:rsidRDefault="009A2718" w:rsidP="0036007E">
            <w:pPr>
              <w:pStyle w:val="TAL"/>
              <w:rPr>
                <w:color w:val="000000" w:themeColor="text1"/>
                <w:lang w:eastAsia="zh-CN"/>
              </w:rPr>
            </w:pPr>
            <w:r w:rsidRPr="00A15DCB">
              <w:rPr>
                <w:color w:val="000000" w:themeColor="text1"/>
                <w:lang w:eastAsia="zh-CN"/>
              </w:rPr>
              <w:t>entry 1</w:t>
            </w:r>
          </w:p>
          <w:p w14:paraId="6740C24F" w14:textId="77777777" w:rsidR="009A2718" w:rsidRPr="00A15DCB" w:rsidRDefault="009A2718" w:rsidP="0036007E">
            <w:pPr>
              <w:pStyle w:val="TAL"/>
              <w:rPr>
                <w:color w:val="000000" w:themeColor="text1"/>
              </w:rPr>
            </w:pPr>
            <w:r w:rsidRPr="00A15DCB">
              <w:rPr>
                <w:color w:val="000000" w:themeColor="text1"/>
                <w:lang w:eastAsia="zh-CN"/>
              </w:rPr>
              <w:t>TCI-State Id 2</w:t>
            </w:r>
          </w:p>
        </w:tc>
        <w:tc>
          <w:tcPr>
            <w:tcW w:w="1245" w:type="dxa"/>
          </w:tcPr>
          <w:p w14:paraId="3A6B3973" w14:textId="77777777" w:rsidR="009A2718" w:rsidRPr="00A15DCB" w:rsidRDefault="009A2718" w:rsidP="0036007E">
            <w:pPr>
              <w:pStyle w:val="TAL"/>
              <w:rPr>
                <w:color w:val="000000" w:themeColor="text1"/>
              </w:rPr>
            </w:pPr>
          </w:p>
        </w:tc>
      </w:tr>
      <w:tr w:rsidR="009A2718" w:rsidRPr="00A15DCB" w14:paraId="1FF4185A" w14:textId="77777777" w:rsidTr="0036007E">
        <w:tc>
          <w:tcPr>
            <w:tcW w:w="4535" w:type="dxa"/>
          </w:tcPr>
          <w:p w14:paraId="7A132577" w14:textId="77777777" w:rsidR="009A2718" w:rsidRPr="00A15DCB" w:rsidRDefault="009A2718" w:rsidP="0036007E">
            <w:pPr>
              <w:pStyle w:val="TAL"/>
              <w:rPr>
                <w:color w:val="000000" w:themeColor="text1"/>
              </w:rPr>
            </w:pPr>
            <w:r w:rsidRPr="00A15DCB">
              <w:rPr>
                <w:color w:val="000000" w:themeColor="text1"/>
              </w:rPr>
              <w:t xml:space="preserve">  </w:t>
            </w:r>
            <w:r w:rsidRPr="00A15DCB">
              <w:rPr>
                <w:color w:val="000000" w:themeColor="text1"/>
                <w:lang w:eastAsia="zh-CN"/>
              </w:rPr>
              <w:t>}</w:t>
            </w:r>
          </w:p>
        </w:tc>
        <w:tc>
          <w:tcPr>
            <w:tcW w:w="2267" w:type="dxa"/>
          </w:tcPr>
          <w:p w14:paraId="4B9138A5" w14:textId="77777777" w:rsidR="009A2718" w:rsidRPr="00A15DCB" w:rsidRDefault="009A2718" w:rsidP="0036007E">
            <w:pPr>
              <w:pStyle w:val="TAL"/>
              <w:rPr>
                <w:color w:val="000000" w:themeColor="text1"/>
              </w:rPr>
            </w:pPr>
          </w:p>
        </w:tc>
        <w:tc>
          <w:tcPr>
            <w:tcW w:w="1700" w:type="dxa"/>
          </w:tcPr>
          <w:p w14:paraId="1D36F9DF" w14:textId="77777777" w:rsidR="009A2718" w:rsidRPr="00A15DCB" w:rsidRDefault="009A2718" w:rsidP="0036007E">
            <w:pPr>
              <w:pStyle w:val="TAL"/>
              <w:rPr>
                <w:color w:val="000000" w:themeColor="text1"/>
              </w:rPr>
            </w:pPr>
          </w:p>
        </w:tc>
        <w:tc>
          <w:tcPr>
            <w:tcW w:w="1245" w:type="dxa"/>
          </w:tcPr>
          <w:p w14:paraId="611C9103" w14:textId="77777777" w:rsidR="009A2718" w:rsidRPr="00A15DCB" w:rsidRDefault="009A2718" w:rsidP="0036007E">
            <w:pPr>
              <w:pStyle w:val="TAL"/>
              <w:rPr>
                <w:color w:val="000000" w:themeColor="text1"/>
              </w:rPr>
            </w:pPr>
          </w:p>
        </w:tc>
      </w:tr>
      <w:tr w:rsidR="009A2718" w:rsidRPr="00A15DCB" w14:paraId="2BFDA466" w14:textId="77777777" w:rsidTr="0036007E">
        <w:tc>
          <w:tcPr>
            <w:tcW w:w="4535" w:type="dxa"/>
          </w:tcPr>
          <w:p w14:paraId="7256FCA0"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0E266E5B" w14:textId="77777777" w:rsidR="009A2718" w:rsidRPr="00A15DCB" w:rsidRDefault="009A2718" w:rsidP="0036007E">
            <w:pPr>
              <w:pStyle w:val="TAL"/>
              <w:rPr>
                <w:color w:val="000000" w:themeColor="text1"/>
              </w:rPr>
            </w:pPr>
          </w:p>
        </w:tc>
        <w:tc>
          <w:tcPr>
            <w:tcW w:w="1700" w:type="dxa"/>
          </w:tcPr>
          <w:p w14:paraId="73643FA5" w14:textId="77777777" w:rsidR="009A2718" w:rsidRPr="00A15DCB" w:rsidRDefault="009A2718" w:rsidP="0036007E">
            <w:pPr>
              <w:pStyle w:val="TAL"/>
              <w:rPr>
                <w:color w:val="000000" w:themeColor="text1"/>
              </w:rPr>
            </w:pPr>
          </w:p>
        </w:tc>
        <w:tc>
          <w:tcPr>
            <w:tcW w:w="1245" w:type="dxa"/>
          </w:tcPr>
          <w:p w14:paraId="67EA8BAF" w14:textId="77777777" w:rsidR="009A2718" w:rsidRPr="00A15DCB" w:rsidRDefault="009A2718" w:rsidP="0036007E">
            <w:pPr>
              <w:pStyle w:val="TAL"/>
              <w:rPr>
                <w:color w:val="000000" w:themeColor="text1"/>
              </w:rPr>
            </w:pPr>
          </w:p>
        </w:tc>
      </w:tr>
    </w:tbl>
    <w:p w14:paraId="3C989F24" w14:textId="77777777" w:rsidR="009A2718" w:rsidRPr="00A15DCB" w:rsidRDefault="009A2718" w:rsidP="009A2718">
      <w:pPr>
        <w:rPr>
          <w:color w:val="000000" w:themeColor="text1"/>
        </w:rPr>
      </w:pPr>
    </w:p>
    <w:p w14:paraId="461E09DC" w14:textId="77777777" w:rsidR="009A2718" w:rsidRPr="00A15DCB" w:rsidRDefault="009A2718" w:rsidP="009A2718">
      <w:pPr>
        <w:pStyle w:val="TH"/>
        <w:rPr>
          <w:i/>
          <w:color w:val="000000" w:themeColor="text1"/>
        </w:rPr>
      </w:pPr>
      <w:r w:rsidRPr="00A15DCB">
        <w:rPr>
          <w:color w:val="000000" w:themeColor="text1"/>
        </w:rPr>
        <w:t xml:space="preserve">Table 7.1.1.1.19.3.3-10: </w:t>
      </w:r>
      <w:r w:rsidRPr="00A15DCB">
        <w:rPr>
          <w:i/>
          <w:color w:val="000000" w:themeColor="text1"/>
        </w:rPr>
        <w:t xml:space="preserve">ControlResourceSetId2 </w:t>
      </w:r>
      <w:r w:rsidRPr="00A15DCB">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394B65CC" w14:textId="77777777" w:rsidTr="0036007E">
        <w:tc>
          <w:tcPr>
            <w:tcW w:w="9747" w:type="dxa"/>
            <w:gridSpan w:val="4"/>
          </w:tcPr>
          <w:p w14:paraId="096D1857"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4.6.3-28</w:t>
            </w:r>
          </w:p>
        </w:tc>
      </w:tr>
      <w:tr w:rsidR="009A2718" w:rsidRPr="00A15DCB" w14:paraId="09FB7489" w14:textId="77777777" w:rsidTr="0036007E">
        <w:tc>
          <w:tcPr>
            <w:tcW w:w="4535" w:type="dxa"/>
          </w:tcPr>
          <w:p w14:paraId="1C8D12B0"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6B1299AA"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439E03A5"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1FFEB892"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7493224" w14:textId="77777777" w:rsidTr="0036007E">
        <w:tc>
          <w:tcPr>
            <w:tcW w:w="4535" w:type="dxa"/>
          </w:tcPr>
          <w:p w14:paraId="0EB267CA" w14:textId="77777777" w:rsidR="009A2718" w:rsidRPr="00A15DCB" w:rsidRDefault="009A2718" w:rsidP="0036007E">
            <w:pPr>
              <w:pStyle w:val="TAL"/>
              <w:rPr>
                <w:color w:val="000000" w:themeColor="text1"/>
              </w:rPr>
            </w:pPr>
            <w:r w:rsidRPr="00A15DCB">
              <w:rPr>
                <w:color w:val="000000" w:themeColor="text1"/>
              </w:rPr>
              <w:t xml:space="preserve">ControlResourceSet ::= </w:t>
            </w:r>
            <w:r w:rsidRPr="00A15DCB">
              <w:rPr>
                <w:snapToGrid w:val="0"/>
                <w:color w:val="000000" w:themeColor="text1"/>
              </w:rPr>
              <w:t xml:space="preserve">SEQUENCE </w:t>
            </w:r>
            <w:r w:rsidRPr="00A15DCB">
              <w:rPr>
                <w:color w:val="000000" w:themeColor="text1"/>
              </w:rPr>
              <w:t>{</w:t>
            </w:r>
          </w:p>
        </w:tc>
        <w:tc>
          <w:tcPr>
            <w:tcW w:w="2267" w:type="dxa"/>
          </w:tcPr>
          <w:p w14:paraId="6D4476D0" w14:textId="77777777" w:rsidR="009A2718" w:rsidRPr="00A15DCB" w:rsidRDefault="009A2718" w:rsidP="0036007E">
            <w:pPr>
              <w:pStyle w:val="TAL"/>
              <w:rPr>
                <w:color w:val="000000" w:themeColor="text1"/>
              </w:rPr>
            </w:pPr>
          </w:p>
        </w:tc>
        <w:tc>
          <w:tcPr>
            <w:tcW w:w="1700" w:type="dxa"/>
          </w:tcPr>
          <w:p w14:paraId="768EFFDF" w14:textId="77777777" w:rsidR="009A2718" w:rsidRPr="00A15DCB" w:rsidRDefault="009A2718" w:rsidP="0036007E">
            <w:pPr>
              <w:pStyle w:val="TAL"/>
              <w:rPr>
                <w:color w:val="000000" w:themeColor="text1"/>
              </w:rPr>
            </w:pPr>
          </w:p>
        </w:tc>
        <w:tc>
          <w:tcPr>
            <w:tcW w:w="1245" w:type="dxa"/>
          </w:tcPr>
          <w:p w14:paraId="66FB0705" w14:textId="77777777" w:rsidR="009A2718" w:rsidRPr="00A15DCB" w:rsidRDefault="009A2718" w:rsidP="0036007E">
            <w:pPr>
              <w:pStyle w:val="TAL"/>
              <w:rPr>
                <w:color w:val="000000" w:themeColor="text1"/>
              </w:rPr>
            </w:pPr>
          </w:p>
        </w:tc>
      </w:tr>
      <w:tr w:rsidR="009A2718" w:rsidRPr="00A15DCB" w14:paraId="0D154FB3" w14:textId="77777777" w:rsidTr="0036007E">
        <w:tc>
          <w:tcPr>
            <w:tcW w:w="4535" w:type="dxa"/>
          </w:tcPr>
          <w:p w14:paraId="5E157B6C" w14:textId="77777777" w:rsidR="009A2718" w:rsidRPr="00A15DCB" w:rsidRDefault="009A2718" w:rsidP="0036007E">
            <w:pPr>
              <w:pStyle w:val="TAL"/>
              <w:rPr>
                <w:color w:val="000000" w:themeColor="text1"/>
              </w:rPr>
            </w:pPr>
            <w:r w:rsidRPr="00A15DCB">
              <w:rPr>
                <w:color w:val="000000" w:themeColor="text1"/>
              </w:rPr>
              <w:t xml:space="preserve">  controlResourceSetId</w:t>
            </w:r>
          </w:p>
        </w:tc>
        <w:tc>
          <w:tcPr>
            <w:tcW w:w="2267" w:type="dxa"/>
          </w:tcPr>
          <w:p w14:paraId="792CD119" w14:textId="77777777" w:rsidR="009A2718" w:rsidRPr="00A15DCB" w:rsidRDefault="009A2718" w:rsidP="0036007E">
            <w:pPr>
              <w:pStyle w:val="TAL"/>
              <w:rPr>
                <w:color w:val="000000" w:themeColor="text1"/>
              </w:rPr>
            </w:pPr>
            <w:r w:rsidRPr="00A15DCB">
              <w:rPr>
                <w:color w:val="000000" w:themeColor="text1"/>
                <w:lang w:eastAsia="zh-CN"/>
              </w:rPr>
              <w:t>2</w:t>
            </w:r>
          </w:p>
        </w:tc>
        <w:tc>
          <w:tcPr>
            <w:tcW w:w="1700" w:type="dxa"/>
          </w:tcPr>
          <w:p w14:paraId="475E9761" w14:textId="77777777" w:rsidR="009A2718" w:rsidRPr="00A15DCB" w:rsidRDefault="009A2718" w:rsidP="0036007E">
            <w:pPr>
              <w:pStyle w:val="TAL"/>
              <w:rPr>
                <w:color w:val="000000" w:themeColor="text1"/>
              </w:rPr>
            </w:pPr>
          </w:p>
        </w:tc>
        <w:tc>
          <w:tcPr>
            <w:tcW w:w="1245" w:type="dxa"/>
          </w:tcPr>
          <w:p w14:paraId="12E24247" w14:textId="77777777" w:rsidR="009A2718" w:rsidRPr="00A15DCB" w:rsidRDefault="009A2718" w:rsidP="0036007E">
            <w:pPr>
              <w:pStyle w:val="TAL"/>
              <w:rPr>
                <w:color w:val="000000" w:themeColor="text1"/>
              </w:rPr>
            </w:pPr>
          </w:p>
        </w:tc>
      </w:tr>
      <w:tr w:rsidR="009A2718" w:rsidRPr="00A15DCB" w14:paraId="734960D8" w14:textId="77777777" w:rsidTr="0036007E">
        <w:tc>
          <w:tcPr>
            <w:tcW w:w="4535" w:type="dxa"/>
          </w:tcPr>
          <w:p w14:paraId="059F3875"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48459D58" w14:textId="77777777" w:rsidR="009A2718" w:rsidRPr="00A15DCB" w:rsidRDefault="009A2718" w:rsidP="0036007E">
            <w:pPr>
              <w:pStyle w:val="TAL"/>
              <w:rPr>
                <w:color w:val="000000" w:themeColor="text1"/>
              </w:rPr>
            </w:pPr>
          </w:p>
        </w:tc>
        <w:tc>
          <w:tcPr>
            <w:tcW w:w="1700" w:type="dxa"/>
          </w:tcPr>
          <w:p w14:paraId="31B225B1" w14:textId="77777777" w:rsidR="009A2718" w:rsidRPr="00A15DCB" w:rsidRDefault="009A2718" w:rsidP="0036007E">
            <w:pPr>
              <w:pStyle w:val="TAL"/>
              <w:rPr>
                <w:color w:val="000000" w:themeColor="text1"/>
              </w:rPr>
            </w:pPr>
          </w:p>
        </w:tc>
        <w:tc>
          <w:tcPr>
            <w:tcW w:w="1245" w:type="dxa"/>
          </w:tcPr>
          <w:p w14:paraId="1A5CC049" w14:textId="77777777" w:rsidR="009A2718" w:rsidRPr="00A15DCB" w:rsidRDefault="009A2718" w:rsidP="0036007E">
            <w:pPr>
              <w:pStyle w:val="TAL"/>
              <w:rPr>
                <w:color w:val="000000" w:themeColor="text1"/>
              </w:rPr>
            </w:pPr>
          </w:p>
        </w:tc>
      </w:tr>
    </w:tbl>
    <w:p w14:paraId="07FAF3AF" w14:textId="77777777" w:rsidR="009A2718" w:rsidRPr="00A15DCB" w:rsidRDefault="009A2718" w:rsidP="009A2718">
      <w:pPr>
        <w:rPr>
          <w:color w:val="000000" w:themeColor="text1"/>
        </w:rPr>
      </w:pPr>
    </w:p>
    <w:p w14:paraId="41633F11" w14:textId="77777777" w:rsidR="009A2718" w:rsidRPr="00A15DCB" w:rsidRDefault="009A2718" w:rsidP="009A2718">
      <w:pPr>
        <w:pStyle w:val="TH"/>
        <w:rPr>
          <w:i/>
          <w:color w:val="000000" w:themeColor="text1"/>
        </w:rPr>
      </w:pPr>
      <w:r w:rsidRPr="00A15DCB">
        <w:rPr>
          <w:color w:val="000000" w:themeColor="text1"/>
        </w:rPr>
        <w:lastRenderedPageBreak/>
        <w:t xml:space="preserve">Table 7.1.1.1.19.3.3-11: </w:t>
      </w:r>
      <w:r w:rsidRPr="00A15DCB">
        <w:rPr>
          <w:i/>
          <w:color w:val="000000" w:themeColor="text1"/>
        </w:rPr>
        <w:t xml:space="preserve">SearchSpaceBFR </w:t>
      </w:r>
      <w:r w:rsidRPr="00A15DCB">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5347D20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7773563"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4.6.3-162</w:t>
            </w:r>
          </w:p>
        </w:tc>
      </w:tr>
      <w:tr w:rsidR="009A2718" w:rsidRPr="00A15DCB" w14:paraId="09A6A10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5075AA"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BEB38D"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0FB1C4A"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79044C"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0CCE2B7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87CE23C" w14:textId="77777777" w:rsidR="009A2718" w:rsidRPr="00A15DCB" w:rsidRDefault="009A2718" w:rsidP="0036007E">
            <w:pPr>
              <w:pStyle w:val="TAL"/>
              <w:rPr>
                <w:color w:val="000000" w:themeColor="text1"/>
              </w:rPr>
            </w:pPr>
            <w:r w:rsidRPr="00A15DCB">
              <w:rPr>
                <w:color w:val="000000" w:themeColor="text1"/>
              </w:rPr>
              <w:t xml:space="preserve">SearchSpace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9FFFD53"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CA637B5"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FB423CD" w14:textId="77777777" w:rsidR="009A2718" w:rsidRPr="00A15DCB" w:rsidRDefault="009A2718" w:rsidP="0036007E">
            <w:pPr>
              <w:pStyle w:val="TAL"/>
              <w:rPr>
                <w:color w:val="000000" w:themeColor="text1"/>
              </w:rPr>
            </w:pPr>
          </w:p>
        </w:tc>
      </w:tr>
      <w:tr w:rsidR="009A2718" w:rsidRPr="00A15DCB" w14:paraId="4B909AC4" w14:textId="77777777" w:rsidTr="0036007E">
        <w:tc>
          <w:tcPr>
            <w:tcW w:w="4535" w:type="dxa"/>
            <w:tcBorders>
              <w:top w:val="single" w:sz="4" w:space="0" w:color="auto"/>
              <w:left w:val="single" w:sz="4" w:space="0" w:color="auto"/>
              <w:bottom w:val="nil"/>
              <w:right w:val="single" w:sz="4" w:space="0" w:color="auto"/>
            </w:tcBorders>
            <w:hideMark/>
          </w:tcPr>
          <w:p w14:paraId="5C674734" w14:textId="77777777" w:rsidR="009A2718" w:rsidRPr="00A15DCB" w:rsidRDefault="009A2718" w:rsidP="0036007E">
            <w:pPr>
              <w:pStyle w:val="TAL"/>
              <w:rPr>
                <w:color w:val="000000" w:themeColor="text1"/>
              </w:rPr>
            </w:pPr>
            <w:r w:rsidRPr="00A15DCB">
              <w:rPr>
                <w:color w:val="000000" w:themeColor="text1"/>
              </w:rPr>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01238C35" w14:textId="77777777" w:rsidR="009A2718" w:rsidRPr="00A15DCB" w:rsidRDefault="009A2718" w:rsidP="0036007E">
            <w:pPr>
              <w:pStyle w:val="TAL"/>
              <w:rPr>
                <w:color w:val="000000" w:themeColor="text1"/>
              </w:rPr>
            </w:pPr>
            <w:r w:rsidRPr="00A15DCB">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tcPr>
          <w:p w14:paraId="4BC6797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182E8427" w14:textId="77777777" w:rsidR="009A2718" w:rsidRPr="00A15DCB" w:rsidRDefault="009A2718" w:rsidP="0036007E">
            <w:pPr>
              <w:pStyle w:val="TAL"/>
              <w:rPr>
                <w:color w:val="000000" w:themeColor="text1"/>
              </w:rPr>
            </w:pPr>
          </w:p>
        </w:tc>
      </w:tr>
      <w:tr w:rsidR="009A2718" w:rsidRPr="00A15DCB" w14:paraId="779FE8E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8E3FCD" w14:textId="77777777" w:rsidR="009A2718" w:rsidRPr="00A15DCB" w:rsidRDefault="009A2718" w:rsidP="0036007E">
            <w:pPr>
              <w:pStyle w:val="TAL"/>
              <w:rPr>
                <w:color w:val="000000" w:themeColor="text1"/>
              </w:rPr>
            </w:pPr>
            <w:r w:rsidRPr="00A15DCB">
              <w:rPr>
                <w:color w:val="000000" w:themeColor="text1"/>
              </w:rPr>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3D3252D8" w14:textId="77777777" w:rsidR="009A2718" w:rsidRPr="00A15DCB" w:rsidRDefault="009A2718" w:rsidP="0036007E">
            <w:pPr>
              <w:pStyle w:val="TAL"/>
              <w:rPr>
                <w:color w:val="000000" w:themeColor="text1"/>
              </w:rPr>
            </w:pPr>
            <w:r w:rsidRPr="00A15DCB">
              <w:rPr>
                <w:color w:val="000000" w:themeColor="text1"/>
              </w:rPr>
              <w:t>2</w:t>
            </w:r>
          </w:p>
        </w:tc>
        <w:tc>
          <w:tcPr>
            <w:tcW w:w="1700" w:type="dxa"/>
            <w:tcBorders>
              <w:top w:val="single" w:sz="4" w:space="0" w:color="auto"/>
              <w:left w:val="single" w:sz="4" w:space="0" w:color="auto"/>
              <w:bottom w:val="single" w:sz="4" w:space="0" w:color="auto"/>
              <w:right w:val="single" w:sz="4" w:space="0" w:color="auto"/>
            </w:tcBorders>
          </w:tcPr>
          <w:p w14:paraId="4EA10B3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33872FC" w14:textId="77777777" w:rsidR="009A2718" w:rsidRPr="00A15DCB" w:rsidRDefault="009A2718" w:rsidP="0036007E">
            <w:pPr>
              <w:pStyle w:val="TAL"/>
              <w:rPr>
                <w:color w:val="000000" w:themeColor="text1"/>
              </w:rPr>
            </w:pPr>
          </w:p>
        </w:tc>
      </w:tr>
      <w:tr w:rsidR="009A2718" w:rsidRPr="00A15DCB" w14:paraId="32F170F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CB64746" w14:textId="77777777" w:rsidR="009A2718" w:rsidRPr="00A15DCB" w:rsidRDefault="009A2718" w:rsidP="0036007E">
            <w:pPr>
              <w:pStyle w:val="TAL"/>
              <w:rPr>
                <w:color w:val="000000" w:themeColor="text1"/>
              </w:rPr>
            </w:pPr>
            <w:r w:rsidRPr="00A15DCB">
              <w:rPr>
                <w:color w:val="000000" w:themeColor="text1"/>
              </w:rPr>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07D9172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E5B15E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632E3A" w14:textId="77777777" w:rsidR="009A2718" w:rsidRPr="00A15DCB" w:rsidRDefault="009A2718" w:rsidP="0036007E">
            <w:pPr>
              <w:pStyle w:val="TAL"/>
              <w:rPr>
                <w:color w:val="000000" w:themeColor="text1"/>
              </w:rPr>
            </w:pPr>
          </w:p>
        </w:tc>
      </w:tr>
      <w:tr w:rsidR="009A2718" w:rsidRPr="00A15DCB" w14:paraId="1E5883A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386896A" w14:textId="77777777" w:rsidR="009A2718" w:rsidRPr="00A15DCB" w:rsidRDefault="009A2718" w:rsidP="0036007E">
            <w:pPr>
              <w:pStyle w:val="TAL"/>
              <w:rPr>
                <w:color w:val="000000" w:themeColor="text1"/>
              </w:rPr>
            </w:pPr>
            <w:r w:rsidRPr="00A15DCB">
              <w:rPr>
                <w:color w:val="000000" w:themeColor="text1"/>
              </w:rPr>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0B52ACBC"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DB95A45"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4AC90F30" w14:textId="77777777" w:rsidR="009A2718" w:rsidRPr="00A15DCB" w:rsidRDefault="009A2718" w:rsidP="0036007E">
            <w:pPr>
              <w:pStyle w:val="TAL"/>
              <w:rPr>
                <w:color w:val="000000" w:themeColor="text1"/>
              </w:rPr>
            </w:pPr>
          </w:p>
        </w:tc>
      </w:tr>
      <w:tr w:rsidR="009A2718" w:rsidRPr="00A15DCB" w14:paraId="2A09D20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4C03227" w14:textId="77777777" w:rsidR="009A2718" w:rsidRPr="00A15DCB" w:rsidRDefault="009A2718" w:rsidP="0036007E">
            <w:pPr>
              <w:pStyle w:val="TAL"/>
              <w:rPr>
                <w:color w:val="000000" w:themeColor="text1"/>
              </w:rPr>
            </w:pPr>
            <w:r w:rsidRPr="00A15DCB">
              <w:rPr>
                <w:color w:val="000000" w:themeColor="text1"/>
              </w:rPr>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C50E5C0" w14:textId="77777777" w:rsidR="009A2718" w:rsidRPr="00A15DCB" w:rsidRDefault="009A2718" w:rsidP="0036007E">
            <w:pPr>
              <w:pStyle w:val="TAL"/>
              <w:rPr>
                <w:color w:val="000000" w:themeColor="text1"/>
              </w:rPr>
            </w:pPr>
            <w:r w:rsidRPr="00A15DCB">
              <w:rPr>
                <w:color w:val="000000" w:themeColor="text1"/>
              </w:rPr>
              <w:t>formats0-0-And-1-0</w:t>
            </w:r>
          </w:p>
        </w:tc>
        <w:tc>
          <w:tcPr>
            <w:tcW w:w="1700" w:type="dxa"/>
            <w:tcBorders>
              <w:top w:val="single" w:sz="4" w:space="0" w:color="auto"/>
              <w:left w:val="single" w:sz="4" w:space="0" w:color="auto"/>
              <w:bottom w:val="single" w:sz="4" w:space="0" w:color="auto"/>
              <w:right w:val="single" w:sz="4" w:space="0" w:color="auto"/>
            </w:tcBorders>
          </w:tcPr>
          <w:p w14:paraId="668AB99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FE8A3A" w14:textId="77777777" w:rsidR="009A2718" w:rsidRPr="00A15DCB" w:rsidRDefault="009A2718" w:rsidP="0036007E">
            <w:pPr>
              <w:pStyle w:val="TAL"/>
              <w:rPr>
                <w:color w:val="000000" w:themeColor="text1"/>
              </w:rPr>
            </w:pPr>
          </w:p>
        </w:tc>
      </w:tr>
      <w:tr w:rsidR="009A2718" w:rsidRPr="00A15DCB" w14:paraId="1DA7322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5CA1873"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518D46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9A8C4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0547FB" w14:textId="77777777" w:rsidR="009A2718" w:rsidRPr="00A15DCB" w:rsidRDefault="009A2718" w:rsidP="0036007E">
            <w:pPr>
              <w:pStyle w:val="TAL"/>
              <w:rPr>
                <w:color w:val="000000" w:themeColor="text1"/>
              </w:rPr>
            </w:pPr>
          </w:p>
        </w:tc>
      </w:tr>
      <w:tr w:rsidR="009A2718" w:rsidRPr="00A15DCB" w14:paraId="1715146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3B4D45"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81020C4"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DC5CAB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FF455E" w14:textId="77777777" w:rsidR="009A2718" w:rsidRPr="00A15DCB" w:rsidRDefault="009A2718" w:rsidP="0036007E">
            <w:pPr>
              <w:pStyle w:val="TAL"/>
              <w:rPr>
                <w:color w:val="000000" w:themeColor="text1"/>
              </w:rPr>
            </w:pPr>
          </w:p>
        </w:tc>
      </w:tr>
      <w:tr w:rsidR="009A2718" w:rsidRPr="00A15DCB" w14:paraId="5E350AB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EBC3A3D"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612FDF1"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A4E0D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D526D38" w14:textId="77777777" w:rsidR="009A2718" w:rsidRPr="00A15DCB" w:rsidRDefault="009A2718" w:rsidP="0036007E">
            <w:pPr>
              <w:pStyle w:val="TAL"/>
              <w:rPr>
                <w:color w:val="000000" w:themeColor="text1"/>
              </w:rPr>
            </w:pPr>
          </w:p>
        </w:tc>
      </w:tr>
    </w:tbl>
    <w:p w14:paraId="33E99ED9" w14:textId="77777777" w:rsidR="009A2718" w:rsidRPr="00A15DCB" w:rsidRDefault="009A2718" w:rsidP="009A2718">
      <w:pPr>
        <w:rPr>
          <w:color w:val="000000" w:themeColor="text1"/>
        </w:rPr>
      </w:pPr>
    </w:p>
    <w:p w14:paraId="247FA86D" w14:textId="77777777" w:rsidR="009A2718" w:rsidRPr="00A15DCB" w:rsidRDefault="009A2718" w:rsidP="009A2718">
      <w:pPr>
        <w:pStyle w:val="TH"/>
        <w:rPr>
          <w:i/>
          <w:color w:val="000000" w:themeColor="text1"/>
        </w:rPr>
      </w:pPr>
      <w:r w:rsidRPr="00A15DCB">
        <w:rPr>
          <w:color w:val="000000" w:themeColor="text1"/>
        </w:rPr>
        <w:t xml:space="preserve">Table 7.1.1.1.19.3.3-12: </w:t>
      </w:r>
      <w:r w:rsidRPr="00A15DCB">
        <w:rPr>
          <w:i/>
          <w:color w:val="000000" w:themeColor="text1"/>
        </w:rPr>
        <w:t xml:space="preserve">BWP-UplinkDedicated </w:t>
      </w:r>
      <w:r w:rsidRPr="00A15DCB">
        <w:rPr>
          <w:color w:val="000000" w:themeColor="text1"/>
        </w:rPr>
        <w:t>(Table 7.1.1.1.19.3-3)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04FB032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06D1CE9"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4.6.3-15</w:t>
            </w:r>
          </w:p>
        </w:tc>
      </w:tr>
      <w:tr w:rsidR="009A2718" w:rsidRPr="00A15DCB" w14:paraId="1E06BB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CB4568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67E903"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62D083"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07E602D1"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2BD9AC8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3542AD2" w14:textId="77777777" w:rsidR="009A2718" w:rsidRPr="00A15DCB" w:rsidRDefault="009A2718" w:rsidP="0036007E">
            <w:pPr>
              <w:pStyle w:val="TAL"/>
              <w:rPr>
                <w:color w:val="000000" w:themeColor="text1"/>
              </w:rPr>
            </w:pPr>
            <w:r w:rsidRPr="00A15DCB">
              <w:rPr>
                <w:color w:val="000000" w:themeColor="text1"/>
              </w:rPr>
              <w:t>BWP-UplinkDedicated ::= SEQUENCE {</w:t>
            </w:r>
          </w:p>
        </w:tc>
        <w:tc>
          <w:tcPr>
            <w:tcW w:w="2267" w:type="dxa"/>
            <w:tcBorders>
              <w:top w:val="single" w:sz="4" w:space="0" w:color="auto"/>
              <w:left w:val="single" w:sz="4" w:space="0" w:color="auto"/>
              <w:bottom w:val="single" w:sz="4" w:space="0" w:color="auto"/>
              <w:right w:val="single" w:sz="4" w:space="0" w:color="auto"/>
            </w:tcBorders>
          </w:tcPr>
          <w:p w14:paraId="4EFB5D6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C3C2613"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A8D5A9A" w14:textId="77777777" w:rsidR="009A2718" w:rsidRPr="00A15DCB" w:rsidRDefault="009A2718" w:rsidP="0036007E">
            <w:pPr>
              <w:pStyle w:val="TAL"/>
              <w:rPr>
                <w:color w:val="000000" w:themeColor="text1"/>
              </w:rPr>
            </w:pPr>
          </w:p>
        </w:tc>
      </w:tr>
      <w:tr w:rsidR="009A2718" w:rsidRPr="00A15DCB" w14:paraId="7EB2EC2E" w14:textId="77777777" w:rsidTr="0036007E">
        <w:tc>
          <w:tcPr>
            <w:tcW w:w="4535" w:type="dxa"/>
            <w:tcBorders>
              <w:top w:val="single" w:sz="4" w:space="0" w:color="auto"/>
              <w:left w:val="single" w:sz="4" w:space="0" w:color="auto"/>
              <w:bottom w:val="single" w:sz="4" w:space="0" w:color="auto"/>
              <w:right w:val="single" w:sz="4" w:space="0" w:color="auto"/>
            </w:tcBorders>
          </w:tcPr>
          <w:p w14:paraId="58BC5DB4" w14:textId="77777777" w:rsidR="009A2718" w:rsidRPr="00A15DCB" w:rsidRDefault="009A2718" w:rsidP="0036007E">
            <w:pPr>
              <w:pStyle w:val="TAL"/>
              <w:rPr>
                <w:color w:val="000000" w:themeColor="text1"/>
              </w:rPr>
            </w:pPr>
            <w:r w:rsidRPr="00A15DCB">
              <w:rPr>
                <w:color w:val="000000" w:themeColor="text1"/>
              </w:rPr>
              <w:t xml:space="preserve">  pucch-Config CHOICE {</w:t>
            </w:r>
          </w:p>
        </w:tc>
        <w:tc>
          <w:tcPr>
            <w:tcW w:w="2267" w:type="dxa"/>
            <w:tcBorders>
              <w:top w:val="single" w:sz="4" w:space="0" w:color="auto"/>
              <w:left w:val="single" w:sz="4" w:space="0" w:color="auto"/>
              <w:bottom w:val="single" w:sz="4" w:space="0" w:color="auto"/>
              <w:right w:val="single" w:sz="4" w:space="0" w:color="auto"/>
            </w:tcBorders>
          </w:tcPr>
          <w:p w14:paraId="4D63B81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59AA50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8A587" w14:textId="77777777" w:rsidR="009A2718" w:rsidRPr="00A15DCB" w:rsidRDefault="009A2718" w:rsidP="0036007E">
            <w:pPr>
              <w:pStyle w:val="TAL"/>
              <w:rPr>
                <w:color w:val="000000" w:themeColor="text1"/>
              </w:rPr>
            </w:pPr>
          </w:p>
        </w:tc>
      </w:tr>
      <w:tr w:rsidR="009A2718" w:rsidRPr="00A15DCB" w14:paraId="054F0A87" w14:textId="77777777" w:rsidTr="0036007E">
        <w:tc>
          <w:tcPr>
            <w:tcW w:w="4535" w:type="dxa"/>
          </w:tcPr>
          <w:p w14:paraId="311B8D22"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Pr>
          <w:p w14:paraId="090224E6" w14:textId="77777777" w:rsidR="009A2718" w:rsidRPr="00A15DCB" w:rsidRDefault="009A2718" w:rsidP="0036007E">
            <w:pPr>
              <w:pStyle w:val="TAL"/>
              <w:rPr>
                <w:color w:val="000000" w:themeColor="text1"/>
              </w:rPr>
            </w:pPr>
            <w:r w:rsidRPr="00A15DCB">
              <w:rPr>
                <w:color w:val="000000" w:themeColor="text1"/>
              </w:rPr>
              <w:t>PUCCH-Config</w:t>
            </w:r>
          </w:p>
        </w:tc>
        <w:tc>
          <w:tcPr>
            <w:tcW w:w="1700" w:type="dxa"/>
          </w:tcPr>
          <w:p w14:paraId="324E5356" w14:textId="77777777" w:rsidR="009A2718" w:rsidRPr="00A15DCB" w:rsidRDefault="009A2718" w:rsidP="0036007E">
            <w:pPr>
              <w:pStyle w:val="TAL"/>
              <w:rPr>
                <w:color w:val="000000" w:themeColor="text1"/>
              </w:rPr>
            </w:pPr>
          </w:p>
        </w:tc>
        <w:tc>
          <w:tcPr>
            <w:tcW w:w="1245" w:type="dxa"/>
          </w:tcPr>
          <w:p w14:paraId="01DFE489" w14:textId="77777777" w:rsidR="009A2718" w:rsidRPr="00A15DCB" w:rsidRDefault="009A2718" w:rsidP="0036007E">
            <w:pPr>
              <w:pStyle w:val="TAL"/>
              <w:rPr>
                <w:color w:val="000000" w:themeColor="text1"/>
              </w:rPr>
            </w:pPr>
          </w:p>
        </w:tc>
      </w:tr>
      <w:tr w:rsidR="009A2718" w:rsidRPr="00A15DCB" w14:paraId="5C271BD0" w14:textId="77777777" w:rsidTr="0036007E">
        <w:tc>
          <w:tcPr>
            <w:tcW w:w="4535" w:type="dxa"/>
          </w:tcPr>
          <w:p w14:paraId="44539DB5"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56D61038" w14:textId="77777777" w:rsidR="009A2718" w:rsidRPr="00A15DCB" w:rsidRDefault="009A2718" w:rsidP="0036007E">
            <w:pPr>
              <w:pStyle w:val="TAL"/>
              <w:rPr>
                <w:color w:val="000000" w:themeColor="text1"/>
              </w:rPr>
            </w:pPr>
          </w:p>
        </w:tc>
        <w:tc>
          <w:tcPr>
            <w:tcW w:w="1700" w:type="dxa"/>
          </w:tcPr>
          <w:p w14:paraId="6D391F57" w14:textId="77777777" w:rsidR="009A2718" w:rsidRPr="00A15DCB" w:rsidRDefault="009A2718" w:rsidP="0036007E">
            <w:pPr>
              <w:pStyle w:val="TAL"/>
              <w:rPr>
                <w:color w:val="000000" w:themeColor="text1"/>
              </w:rPr>
            </w:pPr>
          </w:p>
        </w:tc>
        <w:tc>
          <w:tcPr>
            <w:tcW w:w="1245" w:type="dxa"/>
          </w:tcPr>
          <w:p w14:paraId="43743521" w14:textId="77777777" w:rsidR="009A2718" w:rsidRPr="00A15DCB" w:rsidRDefault="009A2718" w:rsidP="0036007E">
            <w:pPr>
              <w:pStyle w:val="TAL"/>
              <w:rPr>
                <w:color w:val="000000" w:themeColor="text1"/>
              </w:rPr>
            </w:pPr>
          </w:p>
        </w:tc>
      </w:tr>
      <w:tr w:rsidR="009A2718" w:rsidRPr="00A15DCB" w14:paraId="76EACA8E" w14:textId="77777777" w:rsidTr="0036007E">
        <w:tc>
          <w:tcPr>
            <w:tcW w:w="4535" w:type="dxa"/>
            <w:tcBorders>
              <w:top w:val="single" w:sz="4" w:space="0" w:color="auto"/>
              <w:left w:val="single" w:sz="4" w:space="0" w:color="auto"/>
              <w:bottom w:val="single" w:sz="4" w:space="0" w:color="auto"/>
              <w:right w:val="single" w:sz="4" w:space="0" w:color="auto"/>
            </w:tcBorders>
          </w:tcPr>
          <w:p w14:paraId="6362D8D2" w14:textId="77777777" w:rsidR="009A2718" w:rsidRPr="00A15DCB" w:rsidRDefault="009A2718" w:rsidP="0036007E">
            <w:pPr>
              <w:pStyle w:val="TAL"/>
              <w:rPr>
                <w:color w:val="000000" w:themeColor="text1"/>
              </w:rPr>
            </w:pPr>
            <w:r w:rsidRPr="00A15DCB">
              <w:rPr>
                <w:color w:val="000000" w:themeColor="text1"/>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6224DD75"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50C44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875594" w14:textId="77777777" w:rsidR="009A2718" w:rsidRPr="00A15DCB" w:rsidRDefault="009A2718" w:rsidP="0036007E">
            <w:pPr>
              <w:pStyle w:val="TAL"/>
              <w:rPr>
                <w:color w:val="000000" w:themeColor="text1"/>
              </w:rPr>
            </w:pPr>
          </w:p>
        </w:tc>
      </w:tr>
      <w:tr w:rsidR="009A2718" w:rsidRPr="00A15DCB" w14:paraId="071EA34D" w14:textId="77777777" w:rsidTr="0036007E">
        <w:tc>
          <w:tcPr>
            <w:tcW w:w="4535" w:type="dxa"/>
            <w:tcBorders>
              <w:bottom w:val="single" w:sz="4" w:space="0" w:color="auto"/>
            </w:tcBorders>
          </w:tcPr>
          <w:p w14:paraId="2869A7D8"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Pr>
          <w:p w14:paraId="7858BF7D" w14:textId="77777777" w:rsidR="009A2718" w:rsidRPr="00A15DCB" w:rsidRDefault="009A2718" w:rsidP="0036007E">
            <w:pPr>
              <w:pStyle w:val="TAL"/>
              <w:rPr>
                <w:color w:val="000000" w:themeColor="text1"/>
              </w:rPr>
            </w:pPr>
            <w:r w:rsidRPr="00A15DCB">
              <w:rPr>
                <w:color w:val="000000" w:themeColor="text1"/>
              </w:rPr>
              <w:t>PUSCH-Config</w:t>
            </w:r>
          </w:p>
        </w:tc>
        <w:tc>
          <w:tcPr>
            <w:tcW w:w="1700" w:type="dxa"/>
          </w:tcPr>
          <w:p w14:paraId="7FB71D2F" w14:textId="77777777" w:rsidR="009A2718" w:rsidRPr="00A15DCB" w:rsidRDefault="009A2718" w:rsidP="0036007E">
            <w:pPr>
              <w:pStyle w:val="TAL"/>
              <w:rPr>
                <w:color w:val="000000" w:themeColor="text1"/>
              </w:rPr>
            </w:pPr>
          </w:p>
        </w:tc>
        <w:tc>
          <w:tcPr>
            <w:tcW w:w="1245" w:type="dxa"/>
          </w:tcPr>
          <w:p w14:paraId="2EE7A12A" w14:textId="77777777" w:rsidR="009A2718" w:rsidRPr="00A15DCB" w:rsidRDefault="009A2718" w:rsidP="0036007E">
            <w:pPr>
              <w:pStyle w:val="TAL"/>
              <w:rPr>
                <w:color w:val="000000" w:themeColor="text1"/>
              </w:rPr>
            </w:pPr>
          </w:p>
        </w:tc>
      </w:tr>
      <w:tr w:rsidR="009A2718" w:rsidRPr="00A15DCB" w14:paraId="002490A8" w14:textId="77777777" w:rsidTr="0036007E">
        <w:tc>
          <w:tcPr>
            <w:tcW w:w="4535" w:type="dxa"/>
            <w:tcBorders>
              <w:bottom w:val="single" w:sz="4" w:space="0" w:color="auto"/>
            </w:tcBorders>
          </w:tcPr>
          <w:p w14:paraId="3D6B68AF"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5C9BE5C0" w14:textId="77777777" w:rsidR="009A2718" w:rsidRPr="00A15DCB" w:rsidRDefault="009A2718" w:rsidP="0036007E">
            <w:pPr>
              <w:pStyle w:val="TAL"/>
              <w:rPr>
                <w:color w:val="000000" w:themeColor="text1"/>
              </w:rPr>
            </w:pPr>
          </w:p>
        </w:tc>
        <w:tc>
          <w:tcPr>
            <w:tcW w:w="1700" w:type="dxa"/>
          </w:tcPr>
          <w:p w14:paraId="63C9F155" w14:textId="77777777" w:rsidR="009A2718" w:rsidRPr="00A15DCB" w:rsidRDefault="009A2718" w:rsidP="0036007E">
            <w:pPr>
              <w:pStyle w:val="TAL"/>
              <w:rPr>
                <w:color w:val="000000" w:themeColor="text1"/>
              </w:rPr>
            </w:pPr>
          </w:p>
        </w:tc>
        <w:tc>
          <w:tcPr>
            <w:tcW w:w="1245" w:type="dxa"/>
          </w:tcPr>
          <w:p w14:paraId="553C2A03" w14:textId="77777777" w:rsidR="009A2718" w:rsidRPr="00A15DCB" w:rsidRDefault="009A2718" w:rsidP="0036007E">
            <w:pPr>
              <w:pStyle w:val="TAL"/>
              <w:rPr>
                <w:color w:val="000000" w:themeColor="text1"/>
              </w:rPr>
            </w:pPr>
          </w:p>
        </w:tc>
      </w:tr>
      <w:tr w:rsidR="009A2718" w:rsidRPr="00A15DCB" w14:paraId="065D9AB2" w14:textId="77777777" w:rsidTr="0036007E">
        <w:tc>
          <w:tcPr>
            <w:tcW w:w="4535" w:type="dxa"/>
            <w:tcBorders>
              <w:bottom w:val="single" w:sz="4" w:space="0" w:color="auto"/>
            </w:tcBorders>
          </w:tcPr>
          <w:p w14:paraId="15CE2F29" w14:textId="77777777" w:rsidR="009A2718" w:rsidRPr="00A15DCB" w:rsidRDefault="009A2718" w:rsidP="0036007E">
            <w:pPr>
              <w:pStyle w:val="TAL"/>
              <w:rPr>
                <w:color w:val="000000" w:themeColor="text1"/>
              </w:rPr>
            </w:pPr>
            <w:r w:rsidRPr="00A15DCB">
              <w:rPr>
                <w:color w:val="000000" w:themeColor="text1"/>
              </w:rPr>
              <w:t xml:space="preserve">  srs-Config CHOICE {</w:t>
            </w:r>
          </w:p>
        </w:tc>
        <w:tc>
          <w:tcPr>
            <w:tcW w:w="2267" w:type="dxa"/>
          </w:tcPr>
          <w:p w14:paraId="21F3FF3B" w14:textId="77777777" w:rsidR="009A2718" w:rsidRPr="00A15DCB" w:rsidRDefault="009A2718" w:rsidP="0036007E">
            <w:pPr>
              <w:pStyle w:val="TAL"/>
              <w:rPr>
                <w:color w:val="000000" w:themeColor="text1"/>
              </w:rPr>
            </w:pPr>
          </w:p>
        </w:tc>
        <w:tc>
          <w:tcPr>
            <w:tcW w:w="1700" w:type="dxa"/>
          </w:tcPr>
          <w:p w14:paraId="28933948" w14:textId="77777777" w:rsidR="009A2718" w:rsidRPr="00A15DCB" w:rsidRDefault="009A2718" w:rsidP="0036007E">
            <w:pPr>
              <w:pStyle w:val="TAL"/>
              <w:rPr>
                <w:color w:val="000000" w:themeColor="text1"/>
              </w:rPr>
            </w:pPr>
          </w:p>
        </w:tc>
        <w:tc>
          <w:tcPr>
            <w:tcW w:w="1245" w:type="dxa"/>
          </w:tcPr>
          <w:p w14:paraId="330949B6" w14:textId="77777777" w:rsidR="009A2718" w:rsidRPr="00A15DCB" w:rsidRDefault="009A2718" w:rsidP="0036007E">
            <w:pPr>
              <w:pStyle w:val="TAL"/>
              <w:rPr>
                <w:color w:val="000000" w:themeColor="text1"/>
              </w:rPr>
            </w:pPr>
          </w:p>
        </w:tc>
      </w:tr>
      <w:tr w:rsidR="009A2718" w:rsidRPr="00A15DCB" w14:paraId="1BFDC9A4" w14:textId="77777777" w:rsidTr="0036007E">
        <w:tc>
          <w:tcPr>
            <w:tcW w:w="4535" w:type="dxa"/>
            <w:tcBorders>
              <w:bottom w:val="single" w:sz="4" w:space="0" w:color="auto"/>
            </w:tcBorders>
          </w:tcPr>
          <w:p w14:paraId="50044E65"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Pr>
          <w:p w14:paraId="50404737" w14:textId="77777777" w:rsidR="009A2718" w:rsidRPr="00A15DCB" w:rsidRDefault="009A2718" w:rsidP="0036007E">
            <w:pPr>
              <w:pStyle w:val="TAL"/>
              <w:rPr>
                <w:color w:val="000000" w:themeColor="text1"/>
                <w:lang w:eastAsia="zh-CN"/>
              </w:rPr>
            </w:pPr>
            <w:r w:rsidRPr="00A15DCB">
              <w:rPr>
                <w:color w:val="000000" w:themeColor="text1"/>
                <w:lang w:eastAsia="zh-CN"/>
              </w:rPr>
              <w:t>SRS-Config</w:t>
            </w:r>
          </w:p>
        </w:tc>
        <w:tc>
          <w:tcPr>
            <w:tcW w:w="1700" w:type="dxa"/>
          </w:tcPr>
          <w:p w14:paraId="4CF8F09B" w14:textId="77777777" w:rsidR="009A2718" w:rsidRPr="00A15DCB" w:rsidRDefault="009A2718" w:rsidP="0036007E">
            <w:pPr>
              <w:pStyle w:val="TAL"/>
              <w:rPr>
                <w:color w:val="000000" w:themeColor="text1"/>
              </w:rPr>
            </w:pPr>
          </w:p>
        </w:tc>
        <w:tc>
          <w:tcPr>
            <w:tcW w:w="1245" w:type="dxa"/>
          </w:tcPr>
          <w:p w14:paraId="05334C2B" w14:textId="77777777" w:rsidR="009A2718" w:rsidRPr="00A15DCB" w:rsidRDefault="009A2718" w:rsidP="0036007E">
            <w:pPr>
              <w:pStyle w:val="TAL"/>
              <w:rPr>
                <w:color w:val="000000" w:themeColor="text1"/>
              </w:rPr>
            </w:pPr>
          </w:p>
        </w:tc>
      </w:tr>
      <w:tr w:rsidR="009A2718" w:rsidRPr="00A15DCB" w14:paraId="64E44A86" w14:textId="77777777" w:rsidTr="0036007E">
        <w:tc>
          <w:tcPr>
            <w:tcW w:w="4535" w:type="dxa"/>
            <w:tcBorders>
              <w:bottom w:val="single" w:sz="4" w:space="0" w:color="auto"/>
            </w:tcBorders>
          </w:tcPr>
          <w:p w14:paraId="722D5F02"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51A2C60A" w14:textId="77777777" w:rsidR="009A2718" w:rsidRPr="00A15DCB" w:rsidRDefault="009A2718" w:rsidP="0036007E">
            <w:pPr>
              <w:pStyle w:val="TAL"/>
              <w:rPr>
                <w:color w:val="000000" w:themeColor="text1"/>
              </w:rPr>
            </w:pPr>
          </w:p>
        </w:tc>
        <w:tc>
          <w:tcPr>
            <w:tcW w:w="1700" w:type="dxa"/>
          </w:tcPr>
          <w:p w14:paraId="6C944047" w14:textId="77777777" w:rsidR="009A2718" w:rsidRPr="00A15DCB" w:rsidRDefault="009A2718" w:rsidP="0036007E">
            <w:pPr>
              <w:pStyle w:val="TAL"/>
              <w:rPr>
                <w:color w:val="000000" w:themeColor="text1"/>
              </w:rPr>
            </w:pPr>
          </w:p>
        </w:tc>
        <w:tc>
          <w:tcPr>
            <w:tcW w:w="1245" w:type="dxa"/>
          </w:tcPr>
          <w:p w14:paraId="0E72CB0C" w14:textId="77777777" w:rsidR="009A2718" w:rsidRPr="00A15DCB" w:rsidRDefault="009A2718" w:rsidP="0036007E">
            <w:pPr>
              <w:pStyle w:val="TAL"/>
              <w:rPr>
                <w:color w:val="000000" w:themeColor="text1"/>
              </w:rPr>
            </w:pPr>
          </w:p>
        </w:tc>
      </w:tr>
      <w:tr w:rsidR="009A2718" w:rsidRPr="00A15DCB" w14:paraId="0C940E9B" w14:textId="77777777" w:rsidTr="0036007E">
        <w:tc>
          <w:tcPr>
            <w:tcW w:w="4535" w:type="dxa"/>
            <w:tcBorders>
              <w:top w:val="single" w:sz="4" w:space="0" w:color="auto"/>
              <w:left w:val="single" w:sz="4" w:space="0" w:color="auto"/>
              <w:bottom w:val="nil"/>
              <w:right w:val="single" w:sz="4" w:space="0" w:color="auto"/>
            </w:tcBorders>
            <w:hideMark/>
          </w:tcPr>
          <w:p w14:paraId="250BD53E" w14:textId="77777777" w:rsidR="009A2718" w:rsidRPr="00A15DCB" w:rsidRDefault="009A2718" w:rsidP="0036007E">
            <w:pPr>
              <w:pStyle w:val="TAL"/>
              <w:rPr>
                <w:color w:val="000000" w:themeColor="text1"/>
              </w:rPr>
            </w:pPr>
            <w:r w:rsidRPr="00A15DCB">
              <w:rPr>
                <w:color w:val="000000" w:themeColor="text1"/>
              </w:rPr>
              <w:t xml:space="preserve">  </w:t>
            </w:r>
            <w:r w:rsidRPr="00A15DCB">
              <w:rPr>
                <w:color w:val="000000" w:themeColor="text1"/>
                <w:lang w:eastAsia="zh-CN"/>
              </w:rPr>
              <w:t>beamFailureRecoveryConfig</w:t>
            </w:r>
          </w:p>
        </w:tc>
        <w:tc>
          <w:tcPr>
            <w:tcW w:w="2267" w:type="dxa"/>
            <w:tcBorders>
              <w:top w:val="single" w:sz="4" w:space="0" w:color="auto"/>
              <w:left w:val="single" w:sz="4" w:space="0" w:color="auto"/>
              <w:bottom w:val="single" w:sz="4" w:space="0" w:color="auto"/>
              <w:right w:val="single" w:sz="4" w:space="0" w:color="auto"/>
            </w:tcBorders>
            <w:hideMark/>
          </w:tcPr>
          <w:p w14:paraId="520067D7" w14:textId="77777777" w:rsidR="009A2718" w:rsidRPr="00A15DCB" w:rsidRDefault="009A2718" w:rsidP="0036007E">
            <w:pPr>
              <w:pStyle w:val="TAL"/>
              <w:rPr>
                <w:color w:val="000000" w:themeColor="text1"/>
                <w:lang w:eastAsia="zh-CN"/>
              </w:rPr>
            </w:pPr>
            <w:r w:rsidRPr="00A15DCB">
              <w:rPr>
                <w:color w:val="000000" w:themeColor="text1"/>
              </w:rPr>
              <w:t>BeamFailureRecoveryConfig_SSB</w:t>
            </w:r>
          </w:p>
        </w:tc>
        <w:tc>
          <w:tcPr>
            <w:tcW w:w="1700" w:type="dxa"/>
            <w:tcBorders>
              <w:top w:val="single" w:sz="4" w:space="0" w:color="auto"/>
              <w:left w:val="single" w:sz="4" w:space="0" w:color="auto"/>
              <w:bottom w:val="single" w:sz="4" w:space="0" w:color="auto"/>
              <w:right w:val="single" w:sz="4" w:space="0" w:color="auto"/>
            </w:tcBorders>
          </w:tcPr>
          <w:p w14:paraId="749C856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3B6F2F9" w14:textId="77777777" w:rsidR="009A2718" w:rsidRPr="00A15DCB" w:rsidRDefault="009A2718" w:rsidP="0036007E">
            <w:pPr>
              <w:pStyle w:val="TAL"/>
              <w:rPr>
                <w:color w:val="000000" w:themeColor="text1"/>
                <w:lang w:eastAsia="zh-CN"/>
              </w:rPr>
            </w:pPr>
          </w:p>
        </w:tc>
      </w:tr>
      <w:tr w:rsidR="009A2718" w:rsidRPr="00A15DCB" w14:paraId="5AA6B27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01031D"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6CE128D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4E931A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2384B3" w14:textId="77777777" w:rsidR="009A2718" w:rsidRPr="00A15DCB" w:rsidRDefault="009A2718" w:rsidP="0036007E">
            <w:pPr>
              <w:pStyle w:val="TAL"/>
              <w:rPr>
                <w:color w:val="000000" w:themeColor="text1"/>
              </w:rPr>
            </w:pPr>
          </w:p>
        </w:tc>
      </w:tr>
    </w:tbl>
    <w:p w14:paraId="4819B7EE" w14:textId="77777777" w:rsidR="009A2718" w:rsidRPr="00A15DCB" w:rsidRDefault="009A2718" w:rsidP="009A2718">
      <w:pPr>
        <w:rPr>
          <w:color w:val="000000" w:themeColor="text1"/>
        </w:rPr>
      </w:pPr>
    </w:p>
    <w:p w14:paraId="1DB1F57D" w14:textId="524BEBAA" w:rsidR="009A2718" w:rsidRPr="00A15DCB" w:rsidRDefault="009A2718" w:rsidP="009A2718">
      <w:pPr>
        <w:pStyle w:val="TH"/>
        <w:rPr>
          <w:i/>
          <w:color w:val="000000" w:themeColor="text1"/>
        </w:rPr>
      </w:pPr>
      <w:r w:rsidRPr="00A15DCB">
        <w:rPr>
          <w:color w:val="000000" w:themeColor="text1"/>
        </w:rPr>
        <w:t>Table 7.1.1.1.19.3.3-13</w:t>
      </w:r>
      <w:r w:rsidR="00DE61EF" w:rsidRPr="00A15DCB">
        <w:rPr>
          <w:color w:val="000000" w:themeColor="text1"/>
        </w:rPr>
        <w:t>:</w:t>
      </w:r>
      <w:r w:rsidRPr="00A15DCB">
        <w:rPr>
          <w:color w:val="000000" w:themeColor="text1"/>
        </w:rPr>
        <w:t xml:space="preserve"> </w:t>
      </w:r>
      <w:r w:rsidRPr="00A15DCB">
        <w:rPr>
          <w:i/>
          <w:color w:val="000000" w:themeColor="text1"/>
        </w:rPr>
        <w:t xml:space="preserve">SRS-Config </w:t>
      </w:r>
      <w:r w:rsidRPr="00A15DCB">
        <w:rPr>
          <w:color w:val="000000" w:themeColor="text1"/>
        </w:rPr>
        <w:t>(Table 7.1.1.1.19.3-12)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1D7CA9A8" w14:textId="77777777" w:rsidTr="0036007E">
        <w:tc>
          <w:tcPr>
            <w:tcW w:w="9747" w:type="dxa"/>
            <w:gridSpan w:val="4"/>
          </w:tcPr>
          <w:p w14:paraId="4F236F9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Derivation Path: TS 38.508-1 [4], Table 4.6.3-182</w:t>
            </w:r>
          </w:p>
        </w:tc>
      </w:tr>
      <w:tr w:rsidR="009A2718" w:rsidRPr="00A15DCB" w14:paraId="49CD64CC" w14:textId="77777777" w:rsidTr="0036007E">
        <w:tc>
          <w:tcPr>
            <w:tcW w:w="4535" w:type="dxa"/>
          </w:tcPr>
          <w:p w14:paraId="5285558A"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Information Element</w:t>
            </w:r>
          </w:p>
        </w:tc>
        <w:tc>
          <w:tcPr>
            <w:tcW w:w="2267" w:type="dxa"/>
          </w:tcPr>
          <w:p w14:paraId="602F8239"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Value/remark</w:t>
            </w:r>
          </w:p>
        </w:tc>
        <w:tc>
          <w:tcPr>
            <w:tcW w:w="1700" w:type="dxa"/>
          </w:tcPr>
          <w:p w14:paraId="19A39E8C"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Comment</w:t>
            </w:r>
          </w:p>
        </w:tc>
        <w:tc>
          <w:tcPr>
            <w:tcW w:w="1245" w:type="dxa"/>
          </w:tcPr>
          <w:p w14:paraId="35063288"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Condition</w:t>
            </w:r>
          </w:p>
        </w:tc>
      </w:tr>
      <w:tr w:rsidR="009A2718" w:rsidRPr="00A15DCB" w14:paraId="244962E4" w14:textId="77777777" w:rsidTr="0036007E">
        <w:tc>
          <w:tcPr>
            <w:tcW w:w="4535" w:type="dxa"/>
          </w:tcPr>
          <w:p w14:paraId="67A0B455"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SRS-Config ::= SEQUENCE {</w:t>
            </w:r>
          </w:p>
        </w:tc>
        <w:tc>
          <w:tcPr>
            <w:tcW w:w="2267" w:type="dxa"/>
          </w:tcPr>
          <w:p w14:paraId="1B3312F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116C8C9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0C5B43E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543088A3" w14:textId="77777777" w:rsidTr="0036007E">
        <w:tc>
          <w:tcPr>
            <w:tcW w:w="4535" w:type="dxa"/>
          </w:tcPr>
          <w:p w14:paraId="2E639A79"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r w:rsidRPr="00A15DCB">
              <w:rPr>
                <w:rFonts w:ascii="Arial" w:hAnsi="Arial"/>
                <w:color w:val="000000" w:themeColor="text1"/>
                <w:sz w:val="18"/>
              </w:rPr>
              <w:t>srs-ResourceSetToAddModList SEQUENCE (SIZE(1..maxNrofSRS-ResourceSets)) OF SRS-ResourceSet{</w:t>
            </w:r>
          </w:p>
        </w:tc>
        <w:tc>
          <w:tcPr>
            <w:tcW w:w="2267" w:type="dxa"/>
          </w:tcPr>
          <w:p w14:paraId="3E29DF09"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675E3642"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24546196"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77C9B8D" w14:textId="77777777" w:rsidTr="0036007E">
        <w:tc>
          <w:tcPr>
            <w:tcW w:w="4535" w:type="dxa"/>
          </w:tcPr>
          <w:p w14:paraId="64F6CA8D" w14:textId="77777777" w:rsidR="009A2718" w:rsidRPr="00A15DCB" w:rsidRDefault="009A2718" w:rsidP="0036007E">
            <w:pPr>
              <w:pStyle w:val="PL"/>
              <w:rPr>
                <w:noProof w:val="0"/>
                <w:color w:val="000000" w:themeColor="text1"/>
              </w:rPr>
            </w:pPr>
            <w:r w:rsidRPr="00A15DCB">
              <w:rPr>
                <w:rFonts w:ascii="Arial" w:hAnsi="Arial"/>
                <w:noProof w:val="0"/>
                <w:color w:val="000000" w:themeColor="text1"/>
                <w:sz w:val="18"/>
                <w:lang w:eastAsia="zh-CN"/>
              </w:rPr>
              <w:t xml:space="preserve">    </w:t>
            </w:r>
            <w:r w:rsidRPr="00A15DCB">
              <w:rPr>
                <w:rFonts w:ascii="Arial" w:hAnsi="Arial"/>
                <w:noProof w:val="0"/>
                <w:color w:val="000000" w:themeColor="text1"/>
                <w:sz w:val="18"/>
              </w:rPr>
              <w:t>SRS-ResourceSet[1] SEQUENCE {</w:t>
            </w:r>
          </w:p>
        </w:tc>
        <w:tc>
          <w:tcPr>
            <w:tcW w:w="2267" w:type="dxa"/>
          </w:tcPr>
          <w:p w14:paraId="6AC56E4B"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32522BE"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entry 1</w:t>
            </w:r>
          </w:p>
        </w:tc>
        <w:tc>
          <w:tcPr>
            <w:tcW w:w="1245" w:type="dxa"/>
          </w:tcPr>
          <w:p w14:paraId="32B2914A"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8B657FD" w14:textId="77777777" w:rsidTr="0036007E">
        <w:tc>
          <w:tcPr>
            <w:tcW w:w="4535" w:type="dxa"/>
          </w:tcPr>
          <w:p w14:paraId="526837A1"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lastRenderedPageBreak/>
              <w:t xml:space="preserve">      </w:t>
            </w:r>
            <w:r w:rsidRPr="00A15DCB">
              <w:rPr>
                <w:rFonts w:ascii="Arial" w:hAnsi="Arial"/>
                <w:color w:val="000000" w:themeColor="text1"/>
                <w:sz w:val="18"/>
              </w:rPr>
              <w:t>followUnifiedTCI-StateSRS-r17</w:t>
            </w:r>
          </w:p>
        </w:tc>
        <w:tc>
          <w:tcPr>
            <w:tcW w:w="2267" w:type="dxa"/>
          </w:tcPr>
          <w:p w14:paraId="032AF94D"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enabled</w:t>
            </w:r>
          </w:p>
        </w:tc>
        <w:tc>
          <w:tcPr>
            <w:tcW w:w="1700" w:type="dxa"/>
          </w:tcPr>
          <w:p w14:paraId="22AAC256"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0BEE1C0A"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7F1FBDD0" w14:textId="77777777" w:rsidTr="0036007E">
        <w:tc>
          <w:tcPr>
            <w:tcW w:w="4535" w:type="dxa"/>
          </w:tcPr>
          <w:p w14:paraId="165A7322"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p>
        </w:tc>
        <w:tc>
          <w:tcPr>
            <w:tcW w:w="2267" w:type="dxa"/>
          </w:tcPr>
          <w:p w14:paraId="26FF9A3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6CD33E3"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94C4C8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347D6B33" w14:textId="77777777" w:rsidTr="0036007E">
        <w:tc>
          <w:tcPr>
            <w:tcW w:w="4535" w:type="dxa"/>
          </w:tcPr>
          <w:p w14:paraId="7FC1C361"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p>
        </w:tc>
        <w:tc>
          <w:tcPr>
            <w:tcW w:w="2267" w:type="dxa"/>
          </w:tcPr>
          <w:p w14:paraId="477152F4"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61883813"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1DC1E26"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5BEDCCD" w14:textId="77777777" w:rsidTr="0036007E">
        <w:tc>
          <w:tcPr>
            <w:tcW w:w="4535" w:type="dxa"/>
          </w:tcPr>
          <w:p w14:paraId="4A8663B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srs-ResourceToReleaseList </w:t>
            </w:r>
          </w:p>
        </w:tc>
        <w:tc>
          <w:tcPr>
            <w:tcW w:w="2267" w:type="dxa"/>
          </w:tcPr>
          <w:p w14:paraId="20AD05D4"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Not present</w:t>
            </w:r>
          </w:p>
        </w:tc>
        <w:tc>
          <w:tcPr>
            <w:tcW w:w="1700" w:type="dxa"/>
          </w:tcPr>
          <w:p w14:paraId="28C56A63"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88F1FA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38AE9FFC" w14:textId="77777777" w:rsidTr="0036007E">
        <w:tc>
          <w:tcPr>
            <w:tcW w:w="4535" w:type="dxa"/>
          </w:tcPr>
          <w:p w14:paraId="6629A413"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srs-ResourceToAddModList SEQUENCE (SIZE(1..maxNrofSRS-Resources)) OF SRS-Resource {</w:t>
            </w:r>
          </w:p>
        </w:tc>
        <w:tc>
          <w:tcPr>
            <w:tcW w:w="2267" w:type="dxa"/>
          </w:tcPr>
          <w:p w14:paraId="6688538D"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1 entry</w:t>
            </w:r>
          </w:p>
        </w:tc>
        <w:tc>
          <w:tcPr>
            <w:tcW w:w="1700" w:type="dxa"/>
          </w:tcPr>
          <w:p w14:paraId="16FA4295"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9D9195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58B1158" w14:textId="77777777" w:rsidTr="0036007E">
        <w:tc>
          <w:tcPr>
            <w:tcW w:w="4535" w:type="dxa"/>
          </w:tcPr>
          <w:p w14:paraId="1E3C5DEA"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SRS-Resource[1] SEQUENCE {</w:t>
            </w:r>
          </w:p>
        </w:tc>
        <w:tc>
          <w:tcPr>
            <w:tcW w:w="2267" w:type="dxa"/>
          </w:tcPr>
          <w:p w14:paraId="0CEBABE8"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482EAB3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entry 1</w:t>
            </w:r>
          </w:p>
        </w:tc>
        <w:tc>
          <w:tcPr>
            <w:tcW w:w="1245" w:type="dxa"/>
          </w:tcPr>
          <w:p w14:paraId="416B1ED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287249A0" w14:textId="77777777" w:rsidTr="0036007E">
        <w:tc>
          <w:tcPr>
            <w:tcW w:w="4535" w:type="dxa"/>
          </w:tcPr>
          <w:p w14:paraId="032544C0"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resourceType CHOICE {</w:t>
            </w:r>
          </w:p>
        </w:tc>
        <w:tc>
          <w:tcPr>
            <w:tcW w:w="2267" w:type="dxa"/>
          </w:tcPr>
          <w:p w14:paraId="47CB1CD1"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561D5811"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EC8625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48EFF99" w14:textId="77777777" w:rsidTr="0036007E">
        <w:tc>
          <w:tcPr>
            <w:tcW w:w="4535" w:type="dxa"/>
          </w:tcPr>
          <w:p w14:paraId="437F4FA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periodic SEQUENCE {</w:t>
            </w:r>
          </w:p>
        </w:tc>
        <w:tc>
          <w:tcPr>
            <w:tcW w:w="2267" w:type="dxa"/>
          </w:tcPr>
          <w:p w14:paraId="06205D71"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22AD775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3C91747"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FB30D7B" w14:textId="77777777" w:rsidTr="0036007E">
        <w:tc>
          <w:tcPr>
            <w:tcW w:w="4535" w:type="dxa"/>
          </w:tcPr>
          <w:p w14:paraId="7CF04D58"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r w:rsidRPr="00A15DCB">
              <w:rPr>
                <w:rFonts w:ascii="Arial" w:hAnsi="Arial"/>
                <w:color w:val="000000" w:themeColor="text1"/>
                <w:sz w:val="18"/>
              </w:rPr>
              <w:t xml:space="preserve">    periodicityAndOffset-p</w:t>
            </w:r>
          </w:p>
        </w:tc>
        <w:tc>
          <w:tcPr>
            <w:tcW w:w="2267" w:type="dxa"/>
          </w:tcPr>
          <w:p w14:paraId="29D4351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SRS-PeriodicityAndOffset</w:t>
            </w:r>
          </w:p>
        </w:tc>
        <w:tc>
          <w:tcPr>
            <w:tcW w:w="1700" w:type="dxa"/>
          </w:tcPr>
          <w:p w14:paraId="4D055A3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6163E0C7"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1B53DCCD" w14:textId="77777777" w:rsidTr="0036007E">
        <w:tc>
          <w:tcPr>
            <w:tcW w:w="4535" w:type="dxa"/>
          </w:tcPr>
          <w:p w14:paraId="231903B3"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11AF9F9B"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198AABE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7F2091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21F3808C" w14:textId="77777777" w:rsidTr="0036007E">
        <w:tc>
          <w:tcPr>
            <w:tcW w:w="4535" w:type="dxa"/>
          </w:tcPr>
          <w:p w14:paraId="7B4A5A58"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6E78D2C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2C3C3E52"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E2F91A7"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B02378A" w14:textId="77777777" w:rsidTr="0036007E">
        <w:tc>
          <w:tcPr>
            <w:tcW w:w="4535" w:type="dxa"/>
          </w:tcPr>
          <w:p w14:paraId="15973C4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sequenceId</w:t>
            </w:r>
          </w:p>
        </w:tc>
        <w:tc>
          <w:tcPr>
            <w:tcW w:w="2267" w:type="dxa"/>
          </w:tcPr>
          <w:p w14:paraId="65F012D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0</w:t>
            </w:r>
          </w:p>
        </w:tc>
        <w:tc>
          <w:tcPr>
            <w:tcW w:w="1700" w:type="dxa"/>
          </w:tcPr>
          <w:p w14:paraId="46105C10"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CA898FE"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7844BCAA" w14:textId="77777777" w:rsidTr="0036007E">
        <w:tc>
          <w:tcPr>
            <w:tcW w:w="4535" w:type="dxa"/>
          </w:tcPr>
          <w:p w14:paraId="4F199F4B"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spatialRelationInfo SEQUENCE {</w:t>
            </w:r>
          </w:p>
        </w:tc>
        <w:tc>
          <w:tcPr>
            <w:tcW w:w="2267" w:type="dxa"/>
          </w:tcPr>
          <w:p w14:paraId="2500EB52"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SRS-SpatialRelationInfo</w:t>
            </w:r>
          </w:p>
        </w:tc>
        <w:tc>
          <w:tcPr>
            <w:tcW w:w="1700" w:type="dxa"/>
          </w:tcPr>
          <w:p w14:paraId="2F5071EC"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C2F290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500A6A6D" w14:textId="77777777" w:rsidTr="0036007E">
        <w:tc>
          <w:tcPr>
            <w:tcW w:w="4535" w:type="dxa"/>
          </w:tcPr>
          <w:p w14:paraId="0006B388"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servingCellId</w:t>
            </w:r>
          </w:p>
        </w:tc>
        <w:tc>
          <w:tcPr>
            <w:tcW w:w="2267" w:type="dxa"/>
          </w:tcPr>
          <w:p w14:paraId="1C221FEE"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Not present</w:t>
            </w:r>
          </w:p>
        </w:tc>
        <w:tc>
          <w:tcPr>
            <w:tcW w:w="1700" w:type="dxa"/>
          </w:tcPr>
          <w:p w14:paraId="642FB7CA"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5AAAF0E"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1AF012C1" w14:textId="77777777" w:rsidTr="0036007E">
        <w:tc>
          <w:tcPr>
            <w:tcW w:w="4535" w:type="dxa"/>
          </w:tcPr>
          <w:p w14:paraId="3AA1B63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referenceSignal  CHOICE {</w:t>
            </w:r>
          </w:p>
        </w:tc>
        <w:tc>
          <w:tcPr>
            <w:tcW w:w="2267" w:type="dxa"/>
          </w:tcPr>
          <w:p w14:paraId="68D8DF15"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62F306D0"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20593FC4"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B2F96DD" w14:textId="77777777" w:rsidTr="0036007E">
        <w:tc>
          <w:tcPr>
            <w:tcW w:w="4535" w:type="dxa"/>
          </w:tcPr>
          <w:p w14:paraId="070C33B5"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ssb-Index</w:t>
            </w:r>
          </w:p>
        </w:tc>
        <w:tc>
          <w:tcPr>
            <w:tcW w:w="2267" w:type="dxa"/>
          </w:tcPr>
          <w:p w14:paraId="7A286611"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0</w:t>
            </w:r>
          </w:p>
        </w:tc>
        <w:tc>
          <w:tcPr>
            <w:tcW w:w="1700" w:type="dxa"/>
          </w:tcPr>
          <w:p w14:paraId="7AE086AB"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SSB index #0</w:t>
            </w:r>
          </w:p>
        </w:tc>
        <w:tc>
          <w:tcPr>
            <w:tcW w:w="1245" w:type="dxa"/>
          </w:tcPr>
          <w:p w14:paraId="129B4EED"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296502E6" w14:textId="77777777" w:rsidTr="0036007E">
        <w:tc>
          <w:tcPr>
            <w:tcW w:w="4535" w:type="dxa"/>
          </w:tcPr>
          <w:p w14:paraId="1BBB820A"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037886E3"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41DB705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A722E4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867CD7D" w14:textId="77777777" w:rsidTr="0036007E">
        <w:tc>
          <w:tcPr>
            <w:tcW w:w="4535" w:type="dxa"/>
          </w:tcPr>
          <w:p w14:paraId="232D0D7E"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126B6FB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EAAA51D"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38D224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C023A4F" w14:textId="77777777" w:rsidTr="0036007E">
        <w:tc>
          <w:tcPr>
            <w:tcW w:w="4535" w:type="dxa"/>
          </w:tcPr>
          <w:p w14:paraId="5142FEE3" w14:textId="2D5DDE4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r w:rsidRPr="00A15DCB">
              <w:rPr>
                <w:rFonts w:ascii="Arial" w:hAnsi="Arial"/>
                <w:color w:val="000000" w:themeColor="text1"/>
                <w:sz w:val="18"/>
              </w:rPr>
              <w:t xml:space="preserve">  srs-TCI-State-r17 CHOICE {</w:t>
            </w:r>
          </w:p>
        </w:tc>
        <w:tc>
          <w:tcPr>
            <w:tcW w:w="2267" w:type="dxa"/>
          </w:tcPr>
          <w:p w14:paraId="12393970"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85D318A"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6A42494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2126C6B" w14:textId="77777777" w:rsidTr="0036007E">
        <w:tc>
          <w:tcPr>
            <w:tcW w:w="4535" w:type="dxa"/>
          </w:tcPr>
          <w:p w14:paraId="4C83926F" w14:textId="787201B6"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srs-UL-TCI-State</w:t>
            </w:r>
          </w:p>
        </w:tc>
        <w:tc>
          <w:tcPr>
            <w:tcW w:w="2267" w:type="dxa"/>
          </w:tcPr>
          <w:p w14:paraId="6E958CD4" w14:textId="7435200B" w:rsidR="009A2718" w:rsidRPr="00A15DCB" w:rsidRDefault="00B52000" w:rsidP="0036007E">
            <w:pPr>
              <w:keepNext/>
              <w:keepLines/>
              <w:spacing w:after="0"/>
              <w:rPr>
                <w:rFonts w:ascii="Arial" w:hAnsi="Arial"/>
                <w:color w:val="000000" w:themeColor="text1"/>
                <w:sz w:val="18"/>
              </w:rPr>
            </w:pPr>
            <w:r w:rsidRPr="00B52000">
              <w:rPr>
                <w:rFonts w:ascii="Arial" w:hAnsi="Arial"/>
                <w:color w:val="000000" w:themeColor="text1"/>
                <w:sz w:val="18"/>
              </w:rPr>
              <w:t>0</w:t>
            </w:r>
          </w:p>
        </w:tc>
        <w:tc>
          <w:tcPr>
            <w:tcW w:w="1700" w:type="dxa"/>
          </w:tcPr>
          <w:p w14:paraId="7A489F6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F18B632"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5819787D" w14:textId="77777777" w:rsidTr="0036007E">
        <w:tc>
          <w:tcPr>
            <w:tcW w:w="4535" w:type="dxa"/>
          </w:tcPr>
          <w:p w14:paraId="17D5E697"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03FBFEA9"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75654EAA"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A87D594"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7EBD08AA" w14:textId="77777777" w:rsidTr="0036007E">
        <w:tc>
          <w:tcPr>
            <w:tcW w:w="4535" w:type="dxa"/>
          </w:tcPr>
          <w:p w14:paraId="64303890"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28F6CE65"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1F58C99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2C3B6C7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03458EB" w14:textId="77777777" w:rsidTr="0036007E">
        <w:tc>
          <w:tcPr>
            <w:tcW w:w="4535" w:type="dxa"/>
          </w:tcPr>
          <w:p w14:paraId="35025021"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tpc-Accumulation</w:t>
            </w:r>
          </w:p>
        </w:tc>
        <w:tc>
          <w:tcPr>
            <w:tcW w:w="2267" w:type="dxa"/>
          </w:tcPr>
          <w:p w14:paraId="34C8CAE5"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Not present</w:t>
            </w:r>
          </w:p>
        </w:tc>
        <w:tc>
          <w:tcPr>
            <w:tcW w:w="1700" w:type="dxa"/>
          </w:tcPr>
          <w:p w14:paraId="161C82E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5ED72F09"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5587173" w14:textId="77777777" w:rsidTr="0036007E">
        <w:tc>
          <w:tcPr>
            <w:tcW w:w="4535" w:type="dxa"/>
            <w:tcBorders>
              <w:bottom w:val="single" w:sz="4" w:space="0" w:color="auto"/>
            </w:tcBorders>
          </w:tcPr>
          <w:p w14:paraId="7343F161"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w:t>
            </w:r>
          </w:p>
        </w:tc>
        <w:tc>
          <w:tcPr>
            <w:tcW w:w="2267" w:type="dxa"/>
          </w:tcPr>
          <w:p w14:paraId="1090176B"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02DF2B6F"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691E058" w14:textId="77777777" w:rsidR="009A2718" w:rsidRPr="00A15DCB" w:rsidRDefault="009A2718" w:rsidP="0036007E">
            <w:pPr>
              <w:keepNext/>
              <w:keepLines/>
              <w:spacing w:after="0"/>
              <w:rPr>
                <w:rFonts w:ascii="Arial" w:hAnsi="Arial"/>
                <w:color w:val="000000" w:themeColor="text1"/>
                <w:sz w:val="18"/>
              </w:rPr>
            </w:pPr>
          </w:p>
        </w:tc>
      </w:tr>
    </w:tbl>
    <w:p w14:paraId="0D0545B0" w14:textId="77777777" w:rsidR="009A2718" w:rsidRPr="00A15DCB" w:rsidRDefault="009A2718" w:rsidP="009A2718">
      <w:pPr>
        <w:rPr>
          <w:color w:val="000000" w:themeColor="text1"/>
        </w:rPr>
      </w:pPr>
    </w:p>
    <w:p w14:paraId="1E4F1C8C" w14:textId="77777777" w:rsidR="009A2718" w:rsidRPr="00A15DCB" w:rsidRDefault="009A2718" w:rsidP="009A2718">
      <w:pPr>
        <w:pStyle w:val="TH"/>
        <w:rPr>
          <w:color w:val="000000" w:themeColor="text1"/>
        </w:rPr>
      </w:pPr>
      <w:r w:rsidRPr="00A15DCB">
        <w:rPr>
          <w:color w:val="000000" w:themeColor="text1"/>
        </w:rPr>
        <w:t xml:space="preserve">Table 7.1.1.1.19.3.3-14: </w:t>
      </w:r>
      <w:r w:rsidRPr="00A15DCB">
        <w:rPr>
          <w:i/>
          <w:iCs/>
          <w:color w:val="000000" w:themeColor="text1"/>
        </w:rPr>
        <w:t>SRS-PeriodicityAndOffset</w:t>
      </w:r>
      <w:r w:rsidRPr="00A15DCB">
        <w:rPr>
          <w:color w:val="000000" w:themeColor="text1"/>
        </w:rPr>
        <w:t xml:space="preserve"> (Table 7.1.1.1.19.3.3-13)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A15DCB" w14:paraId="120EF795" w14:textId="77777777" w:rsidTr="0036007E">
        <w:tc>
          <w:tcPr>
            <w:tcW w:w="9750" w:type="dxa"/>
            <w:gridSpan w:val="4"/>
            <w:tcBorders>
              <w:top w:val="single" w:sz="4" w:space="0" w:color="auto"/>
              <w:left w:val="single" w:sz="4" w:space="0" w:color="auto"/>
              <w:bottom w:val="single" w:sz="4" w:space="0" w:color="auto"/>
              <w:right w:val="single" w:sz="4" w:space="0" w:color="auto"/>
            </w:tcBorders>
            <w:hideMark/>
          </w:tcPr>
          <w:p w14:paraId="5C06F5C2" w14:textId="77777777" w:rsidR="009A2718" w:rsidRPr="00A15DCB" w:rsidRDefault="009A2718" w:rsidP="0036007E">
            <w:pPr>
              <w:pStyle w:val="TAH"/>
              <w:jc w:val="left"/>
              <w:rPr>
                <w:b w:val="0"/>
                <w:color w:val="000000" w:themeColor="text1"/>
              </w:rPr>
            </w:pPr>
            <w:r w:rsidRPr="00A15DCB">
              <w:rPr>
                <w:b w:val="0"/>
                <w:color w:val="000000" w:themeColor="text1"/>
              </w:rPr>
              <w:t>Derivation Path: TS 38.331 [6], clause 6.3.2</w:t>
            </w:r>
          </w:p>
        </w:tc>
      </w:tr>
      <w:tr w:rsidR="009A2718" w:rsidRPr="00A15DCB" w14:paraId="283CF32D"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633CDC61" w14:textId="77777777" w:rsidR="009A2718" w:rsidRPr="00A15DCB" w:rsidRDefault="009A2718" w:rsidP="0036007E">
            <w:pPr>
              <w:pStyle w:val="TAH"/>
              <w:rPr>
                <w:color w:val="000000" w:themeColor="text1"/>
              </w:rPr>
            </w:pPr>
            <w:r w:rsidRPr="00A15DCB">
              <w:rPr>
                <w:color w:val="000000" w:themeColor="text1"/>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DF597E" w14:textId="77777777" w:rsidR="009A2718" w:rsidRPr="00A15DCB" w:rsidRDefault="009A2718" w:rsidP="0036007E">
            <w:pPr>
              <w:pStyle w:val="TAH"/>
              <w:rPr>
                <w:color w:val="000000" w:themeColor="text1"/>
              </w:rPr>
            </w:pPr>
            <w:r w:rsidRPr="00A15DCB">
              <w:rPr>
                <w:color w:val="000000" w:themeColor="text1"/>
              </w:rPr>
              <w:t>Value/remark</w:t>
            </w:r>
          </w:p>
        </w:tc>
        <w:tc>
          <w:tcPr>
            <w:tcW w:w="1701" w:type="dxa"/>
            <w:tcBorders>
              <w:top w:val="single" w:sz="4" w:space="0" w:color="auto"/>
              <w:left w:val="single" w:sz="4" w:space="0" w:color="auto"/>
              <w:bottom w:val="single" w:sz="4" w:space="0" w:color="auto"/>
              <w:right w:val="single" w:sz="4" w:space="0" w:color="auto"/>
            </w:tcBorders>
            <w:hideMark/>
          </w:tcPr>
          <w:p w14:paraId="037911F7"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56B2E661"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399925E7"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549DA51" w14:textId="351B4347" w:rsidR="009A2718" w:rsidRPr="00A15DCB" w:rsidRDefault="009A2718" w:rsidP="0036007E">
            <w:pPr>
              <w:pStyle w:val="TAL"/>
              <w:rPr>
                <w:color w:val="000000" w:themeColor="text1"/>
              </w:rPr>
            </w:pPr>
            <w:r w:rsidRPr="00A15DCB">
              <w:rPr>
                <w:color w:val="000000" w:themeColor="text1"/>
              </w:rPr>
              <w:t xml:space="preserve">SRS-PeriodicityAndOffset ::= </w:t>
            </w:r>
            <w:r w:rsidR="0016692E" w:rsidRPr="0016692E">
              <w:rPr>
                <w:snapToGrid w:val="0"/>
                <w:color w:val="000000" w:themeColor="text1"/>
              </w:rPr>
              <w:t>CHOICE</w:t>
            </w:r>
            <w:r w:rsidRPr="00A15DCB">
              <w:rPr>
                <w:snapToGrid w:val="0"/>
                <w:color w:val="000000" w:themeColor="text1"/>
              </w:rPr>
              <w:t xml:space="preserve"> </w:t>
            </w:r>
            <w:r w:rsidRPr="00A15DCB">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3D492E84" w14:textId="77777777" w:rsidR="009A2718" w:rsidRPr="00A15DCB"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3B8A56A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52BBA5C" w14:textId="77777777" w:rsidR="009A2718" w:rsidRPr="00A15DCB" w:rsidRDefault="009A2718" w:rsidP="0036007E">
            <w:pPr>
              <w:pStyle w:val="TAL"/>
              <w:rPr>
                <w:color w:val="000000" w:themeColor="text1"/>
              </w:rPr>
            </w:pPr>
          </w:p>
        </w:tc>
      </w:tr>
      <w:tr w:rsidR="009A2718" w:rsidRPr="00A15DCB" w14:paraId="6FF5E436"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34FD786" w14:textId="71F0C93D" w:rsidR="009A2718" w:rsidRPr="00A15DCB" w:rsidRDefault="009A2718" w:rsidP="0036007E">
            <w:pPr>
              <w:pStyle w:val="TAL"/>
              <w:rPr>
                <w:color w:val="000000" w:themeColor="text1"/>
              </w:rPr>
            </w:pPr>
            <w:r w:rsidRPr="00A15DCB">
              <w:rPr>
                <w:color w:val="000000" w:themeColor="text1"/>
              </w:rPr>
              <w:t xml:space="preserve">  </w:t>
            </w:r>
            <w:r w:rsidR="0016692E" w:rsidRPr="0016692E">
              <w:rPr>
                <w:color w:val="000000" w:themeColor="text1"/>
              </w:rPr>
              <w:t>sl</w:t>
            </w:r>
            <w:r w:rsidRPr="00A15DCB">
              <w:rPr>
                <w:color w:val="000000" w:themeColor="text1"/>
              </w:rPr>
              <w:t>320</w:t>
            </w:r>
          </w:p>
        </w:tc>
        <w:tc>
          <w:tcPr>
            <w:tcW w:w="2268" w:type="dxa"/>
            <w:tcBorders>
              <w:top w:val="single" w:sz="4" w:space="0" w:color="auto"/>
              <w:left w:val="single" w:sz="4" w:space="0" w:color="auto"/>
              <w:bottom w:val="single" w:sz="4" w:space="0" w:color="auto"/>
              <w:right w:val="single" w:sz="4" w:space="0" w:color="auto"/>
            </w:tcBorders>
            <w:hideMark/>
          </w:tcPr>
          <w:p w14:paraId="690C09E4" w14:textId="77777777" w:rsidR="009A2718" w:rsidRPr="00A15DCB" w:rsidRDefault="009A2718" w:rsidP="0036007E">
            <w:pPr>
              <w:pStyle w:val="TAL"/>
              <w:rPr>
                <w:color w:val="000000" w:themeColor="text1"/>
                <w:lang w:eastAsia="zh-CN"/>
              </w:rPr>
            </w:pPr>
            <w:r w:rsidRPr="00A15DCB">
              <w:rPr>
                <w:color w:val="000000" w:themeColor="text1"/>
                <w:lang w:eastAsia="zh-CN"/>
              </w:rPr>
              <w:t>41</w:t>
            </w:r>
          </w:p>
        </w:tc>
        <w:tc>
          <w:tcPr>
            <w:tcW w:w="1701" w:type="dxa"/>
            <w:tcBorders>
              <w:top w:val="single" w:sz="4" w:space="0" w:color="auto"/>
              <w:left w:val="single" w:sz="4" w:space="0" w:color="auto"/>
              <w:bottom w:val="single" w:sz="4" w:space="0" w:color="auto"/>
              <w:right w:val="single" w:sz="4" w:space="0" w:color="auto"/>
            </w:tcBorders>
          </w:tcPr>
          <w:p w14:paraId="0DE4645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EA48C2" w14:textId="77777777" w:rsidR="009A2718" w:rsidRPr="00A15DCB" w:rsidRDefault="009A2718" w:rsidP="0036007E">
            <w:pPr>
              <w:pStyle w:val="TAL"/>
              <w:rPr>
                <w:color w:val="000000" w:themeColor="text1"/>
              </w:rPr>
            </w:pPr>
          </w:p>
        </w:tc>
      </w:tr>
      <w:tr w:rsidR="009A2718" w:rsidRPr="00A15DCB" w14:paraId="0AB27610"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740CC20" w14:textId="77777777" w:rsidR="009A2718" w:rsidRPr="00A15DCB" w:rsidRDefault="009A2718" w:rsidP="0036007E">
            <w:pPr>
              <w:pStyle w:val="TAL"/>
              <w:rPr>
                <w:color w:val="000000" w:themeColor="text1"/>
              </w:rPr>
            </w:pPr>
            <w:r w:rsidRPr="00A15DCB">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1BE3BFAB" w14:textId="77777777" w:rsidR="009A2718" w:rsidRPr="00A15DCB"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0B3CC70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5AB60EF" w14:textId="77777777" w:rsidR="009A2718" w:rsidRPr="00A15DCB" w:rsidRDefault="009A2718" w:rsidP="0036007E">
            <w:pPr>
              <w:pStyle w:val="TAL"/>
              <w:rPr>
                <w:color w:val="000000" w:themeColor="text1"/>
              </w:rPr>
            </w:pPr>
          </w:p>
        </w:tc>
      </w:tr>
    </w:tbl>
    <w:p w14:paraId="7B67F0FE" w14:textId="77777777" w:rsidR="009A2718" w:rsidRPr="00A15DCB" w:rsidRDefault="009A2718" w:rsidP="009A2718">
      <w:pPr>
        <w:rPr>
          <w:color w:val="000000" w:themeColor="text1"/>
        </w:rPr>
      </w:pPr>
    </w:p>
    <w:p w14:paraId="5D952E6B" w14:textId="0BAF5784" w:rsidR="009A2718" w:rsidRPr="00A15DCB" w:rsidRDefault="009A2718" w:rsidP="009A2718">
      <w:pPr>
        <w:pStyle w:val="TH"/>
        <w:rPr>
          <w:i/>
          <w:color w:val="000000" w:themeColor="text1"/>
        </w:rPr>
      </w:pPr>
      <w:r w:rsidRPr="00A15DCB">
        <w:rPr>
          <w:color w:val="000000" w:themeColor="text1"/>
        </w:rPr>
        <w:lastRenderedPageBreak/>
        <w:t xml:space="preserve">Table 7.1.1.1.19.3.3-15: </w:t>
      </w:r>
      <w:r w:rsidRPr="00A15DCB">
        <w:rPr>
          <w:i/>
          <w:color w:val="000000" w:themeColor="text1"/>
        </w:rPr>
        <w:t xml:space="preserve">BeamFailureRecoveryConfig_SSB </w:t>
      </w:r>
      <w:r w:rsidRPr="00A15DCB">
        <w:rPr>
          <w:color w:val="000000" w:themeColor="text1"/>
        </w:rPr>
        <w:t>(Table 7.1.1.1.19.3.3-12)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2D604EC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3F22994F"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4.6.3-6</w:t>
            </w:r>
          </w:p>
        </w:tc>
      </w:tr>
      <w:tr w:rsidR="009A2718" w:rsidRPr="00A15DCB" w14:paraId="297BD34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2BA20E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98CE8C8"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DCAF03C"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D6F14BF"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275E69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E6445CC" w14:textId="77777777" w:rsidR="009A2718" w:rsidRPr="00A15DCB" w:rsidRDefault="009A2718" w:rsidP="0036007E">
            <w:pPr>
              <w:pStyle w:val="TAL"/>
              <w:rPr>
                <w:color w:val="000000" w:themeColor="text1"/>
              </w:rPr>
            </w:pPr>
            <w:r w:rsidRPr="00A15DCB">
              <w:rPr>
                <w:color w:val="000000" w:themeColor="text1"/>
              </w:rPr>
              <w:t xml:space="preserve">BeamFailureRecoveryConfig ::= </w:t>
            </w:r>
            <w:r w:rsidRPr="00A15DCB">
              <w:rPr>
                <w:snapToGrid w:val="0"/>
                <w:color w:val="000000" w:themeColor="text1"/>
              </w:rPr>
              <w:t>SEQUENCE</w:t>
            </w: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7D66D24"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825C33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BBFC7BD" w14:textId="77777777" w:rsidR="009A2718" w:rsidRPr="00A15DCB" w:rsidRDefault="009A2718" w:rsidP="0036007E">
            <w:pPr>
              <w:pStyle w:val="TAL"/>
              <w:rPr>
                <w:color w:val="000000" w:themeColor="text1"/>
              </w:rPr>
            </w:pPr>
          </w:p>
        </w:tc>
      </w:tr>
      <w:tr w:rsidR="009A2718" w:rsidRPr="00A15DCB" w14:paraId="3C8C6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C049339" w14:textId="77777777" w:rsidR="009A2718" w:rsidRPr="00A15DCB" w:rsidRDefault="009A2718" w:rsidP="0036007E">
            <w:pPr>
              <w:pStyle w:val="TAL"/>
              <w:rPr>
                <w:color w:val="000000" w:themeColor="text1"/>
              </w:rPr>
            </w:pPr>
            <w:r w:rsidRPr="00A15DCB">
              <w:rPr>
                <w:color w:val="000000" w:themeColor="text1"/>
              </w:rPr>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0690F0B7" w14:textId="77777777" w:rsidR="009A2718" w:rsidRPr="00A15DCB" w:rsidRDefault="009A2718" w:rsidP="0036007E">
            <w:pPr>
              <w:pStyle w:val="TAL"/>
              <w:rPr>
                <w:color w:val="000000" w:themeColor="text1"/>
              </w:rPr>
            </w:pPr>
            <w:r w:rsidRPr="00A15DCB">
              <w:rPr>
                <w:color w:val="000000" w:themeColor="text1"/>
              </w:rPr>
              <w:t>0</w:t>
            </w:r>
          </w:p>
        </w:tc>
        <w:tc>
          <w:tcPr>
            <w:tcW w:w="1700" w:type="dxa"/>
            <w:tcBorders>
              <w:top w:val="single" w:sz="4" w:space="0" w:color="auto"/>
              <w:left w:val="single" w:sz="4" w:space="0" w:color="auto"/>
              <w:bottom w:val="single" w:sz="4" w:space="0" w:color="auto"/>
              <w:right w:val="single" w:sz="4" w:space="0" w:color="auto"/>
            </w:tcBorders>
            <w:hideMark/>
          </w:tcPr>
          <w:p w14:paraId="016F4B77" w14:textId="77777777" w:rsidR="009A2718" w:rsidRPr="00A15DCB" w:rsidRDefault="009A2718" w:rsidP="0036007E">
            <w:pPr>
              <w:pStyle w:val="TAL"/>
              <w:rPr>
                <w:color w:val="000000" w:themeColor="text1"/>
              </w:rPr>
            </w:pPr>
            <w:r w:rsidRPr="00A15DCB">
              <w:rPr>
                <w:color w:val="000000" w:themeColor="text1"/>
              </w:rPr>
              <w:t>See TS 38.508-1 [4] clause 4.4.2, Table 4.4.2-2</w:t>
            </w:r>
          </w:p>
        </w:tc>
        <w:tc>
          <w:tcPr>
            <w:tcW w:w="1245" w:type="dxa"/>
            <w:tcBorders>
              <w:top w:val="single" w:sz="4" w:space="0" w:color="auto"/>
              <w:left w:val="single" w:sz="4" w:space="0" w:color="auto"/>
              <w:bottom w:val="single" w:sz="4" w:space="0" w:color="auto"/>
              <w:right w:val="single" w:sz="4" w:space="0" w:color="auto"/>
            </w:tcBorders>
          </w:tcPr>
          <w:p w14:paraId="25AEC370" w14:textId="77777777" w:rsidR="009A2718" w:rsidRPr="00A15DCB" w:rsidRDefault="009A2718" w:rsidP="0036007E">
            <w:pPr>
              <w:pStyle w:val="TAL"/>
              <w:rPr>
                <w:color w:val="000000" w:themeColor="text1"/>
              </w:rPr>
            </w:pPr>
          </w:p>
        </w:tc>
      </w:tr>
      <w:tr w:rsidR="009A2718" w:rsidRPr="00A15DCB" w14:paraId="05EC7ED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DD72B8"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7A86EAAF" w14:textId="77777777" w:rsidR="009A2718" w:rsidRPr="00A15DCB" w:rsidRDefault="009A2718" w:rsidP="0036007E">
            <w:pPr>
              <w:pStyle w:val="TAL"/>
              <w:rPr>
                <w:color w:val="000000" w:themeColor="text1"/>
              </w:rPr>
            </w:pPr>
            <w:r w:rsidRPr="00A15DCB">
              <w:rPr>
                <w:color w:val="000000" w:themeColor="text1"/>
              </w:rPr>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24E646DE" w14:textId="77777777" w:rsidR="009A2718" w:rsidRPr="00A15DCB" w:rsidRDefault="009A2718" w:rsidP="0036007E">
            <w:pPr>
              <w:pStyle w:val="TAL"/>
              <w:rPr>
                <w:color w:val="000000" w:themeColor="text1"/>
              </w:rPr>
            </w:pPr>
            <w:r w:rsidRPr="00A15DCB">
              <w:rPr>
                <w:color w:val="000000" w:themeColor="text1"/>
              </w:rPr>
              <w:t>38.508-1 [4] Table 4.6.3-130</w:t>
            </w:r>
          </w:p>
        </w:tc>
        <w:tc>
          <w:tcPr>
            <w:tcW w:w="1245" w:type="dxa"/>
            <w:tcBorders>
              <w:top w:val="single" w:sz="4" w:space="0" w:color="auto"/>
              <w:left w:val="single" w:sz="4" w:space="0" w:color="auto"/>
              <w:bottom w:val="single" w:sz="4" w:space="0" w:color="auto"/>
              <w:right w:val="single" w:sz="4" w:space="0" w:color="auto"/>
            </w:tcBorders>
          </w:tcPr>
          <w:p w14:paraId="31397FE7" w14:textId="77777777" w:rsidR="009A2718" w:rsidRPr="00A15DCB" w:rsidRDefault="009A2718" w:rsidP="0036007E">
            <w:pPr>
              <w:pStyle w:val="TAL"/>
              <w:rPr>
                <w:color w:val="000000" w:themeColor="text1"/>
              </w:rPr>
            </w:pPr>
          </w:p>
        </w:tc>
      </w:tr>
      <w:tr w:rsidR="009A2718" w:rsidRPr="00A15DCB" w14:paraId="0FEA36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CC9A66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rsrp-ThresholdSSB</w:t>
            </w:r>
          </w:p>
        </w:tc>
        <w:tc>
          <w:tcPr>
            <w:tcW w:w="2267" w:type="dxa"/>
            <w:tcBorders>
              <w:top w:val="single" w:sz="4" w:space="0" w:color="auto"/>
              <w:left w:val="single" w:sz="4" w:space="0" w:color="auto"/>
              <w:bottom w:val="single" w:sz="4" w:space="0" w:color="auto"/>
              <w:right w:val="single" w:sz="4" w:space="0" w:color="auto"/>
            </w:tcBorders>
            <w:hideMark/>
          </w:tcPr>
          <w:p w14:paraId="3F00FFFA" w14:textId="77777777" w:rsidR="009A2718" w:rsidRPr="00A15DCB" w:rsidRDefault="009A2718" w:rsidP="0036007E">
            <w:pPr>
              <w:pStyle w:val="TAL"/>
              <w:rPr>
                <w:color w:val="000000" w:themeColor="text1"/>
                <w:lang w:eastAsia="zh-CN"/>
              </w:rPr>
            </w:pPr>
            <w:r w:rsidRPr="00A15DCB">
              <w:rPr>
                <w:color w:val="000000" w:themeColor="text1"/>
                <w:lang w:eastAsia="zh-CN"/>
              </w:rPr>
              <w:t>57(-99dBm)</w:t>
            </w:r>
          </w:p>
        </w:tc>
        <w:tc>
          <w:tcPr>
            <w:tcW w:w="1700" w:type="dxa"/>
            <w:tcBorders>
              <w:top w:val="single" w:sz="4" w:space="0" w:color="auto"/>
              <w:left w:val="single" w:sz="4" w:space="0" w:color="auto"/>
              <w:bottom w:val="single" w:sz="4" w:space="0" w:color="auto"/>
              <w:right w:val="single" w:sz="4" w:space="0" w:color="auto"/>
            </w:tcBorders>
          </w:tcPr>
          <w:p w14:paraId="2468F5C2" w14:textId="77777777" w:rsidR="009A2718" w:rsidRPr="00A15DCB" w:rsidRDefault="009A2718" w:rsidP="0036007E">
            <w:pPr>
              <w:pStyle w:val="TAL"/>
              <w:rPr>
                <w:color w:val="000000" w:themeColor="text1"/>
                <w:lang w:eastAsia="zh-CN"/>
              </w:rPr>
            </w:pPr>
          </w:p>
        </w:tc>
        <w:tc>
          <w:tcPr>
            <w:tcW w:w="1245" w:type="dxa"/>
            <w:tcBorders>
              <w:top w:val="single" w:sz="4" w:space="0" w:color="auto"/>
              <w:left w:val="single" w:sz="4" w:space="0" w:color="auto"/>
              <w:bottom w:val="single" w:sz="4" w:space="0" w:color="auto"/>
              <w:right w:val="single" w:sz="4" w:space="0" w:color="auto"/>
            </w:tcBorders>
          </w:tcPr>
          <w:p w14:paraId="69A8E871" w14:textId="77777777" w:rsidR="009A2718" w:rsidRPr="00A15DCB" w:rsidRDefault="009A2718" w:rsidP="0036007E">
            <w:pPr>
              <w:pStyle w:val="TAL"/>
              <w:rPr>
                <w:color w:val="000000" w:themeColor="text1"/>
              </w:rPr>
            </w:pPr>
          </w:p>
        </w:tc>
      </w:tr>
      <w:tr w:rsidR="009A2718" w:rsidRPr="00A15DCB" w14:paraId="54F9FAD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39CB95" w14:textId="3D65302E" w:rsidR="009A2718" w:rsidRPr="00A15DCB" w:rsidRDefault="009A2718" w:rsidP="0036007E">
            <w:pPr>
              <w:pStyle w:val="TAL"/>
              <w:rPr>
                <w:color w:val="000000" w:themeColor="text1"/>
                <w:lang w:eastAsia="zh-CN"/>
              </w:rPr>
            </w:pPr>
            <w:r w:rsidRPr="00A15DCB">
              <w:rPr>
                <w:color w:val="000000" w:themeColor="text1"/>
                <w:lang w:eastAsia="zh-CN"/>
              </w:rPr>
              <w:t xml:space="preserve">  c</w:t>
            </w:r>
            <w:r w:rsidRPr="00A15DCB">
              <w:rPr>
                <w:color w:val="000000" w:themeColor="text1"/>
              </w:rPr>
              <w:t>andidateBeamRSList SEQUENCE (SIZE(1..maxNrofCandidateBeams)) OF PRACH-ResourceDedicatedBFR{</w:t>
            </w:r>
          </w:p>
        </w:tc>
        <w:tc>
          <w:tcPr>
            <w:tcW w:w="2267" w:type="dxa"/>
            <w:tcBorders>
              <w:top w:val="single" w:sz="4" w:space="0" w:color="auto"/>
              <w:left w:val="single" w:sz="4" w:space="0" w:color="auto"/>
              <w:bottom w:val="single" w:sz="4" w:space="0" w:color="auto"/>
              <w:right w:val="single" w:sz="4" w:space="0" w:color="auto"/>
            </w:tcBorders>
          </w:tcPr>
          <w:p w14:paraId="6F43C900" w14:textId="4D00FC27" w:rsidR="009A2718" w:rsidRPr="00A15DCB" w:rsidRDefault="0016692E" w:rsidP="0036007E">
            <w:pPr>
              <w:pStyle w:val="TAL"/>
              <w:rPr>
                <w:color w:val="000000" w:themeColor="text1"/>
              </w:rPr>
            </w:pPr>
            <w:r w:rsidRPr="0016692E">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1682F5D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1E283A" w14:textId="77777777" w:rsidR="009A2718" w:rsidRPr="00A15DCB" w:rsidRDefault="009A2718" w:rsidP="0036007E">
            <w:pPr>
              <w:pStyle w:val="TAL"/>
              <w:rPr>
                <w:color w:val="000000" w:themeColor="text1"/>
              </w:rPr>
            </w:pPr>
          </w:p>
        </w:tc>
      </w:tr>
      <w:tr w:rsidR="0016692E" w:rsidRPr="00A15DCB" w14:paraId="77B6F5DA" w14:textId="77777777" w:rsidTr="0036007E">
        <w:tc>
          <w:tcPr>
            <w:tcW w:w="4535" w:type="dxa"/>
            <w:tcBorders>
              <w:top w:val="single" w:sz="4" w:space="0" w:color="auto"/>
              <w:left w:val="single" w:sz="4" w:space="0" w:color="auto"/>
              <w:bottom w:val="single" w:sz="4" w:space="0" w:color="auto"/>
              <w:right w:val="single" w:sz="4" w:space="0" w:color="auto"/>
            </w:tcBorders>
          </w:tcPr>
          <w:p w14:paraId="516C1BA0" w14:textId="560F304B" w:rsidR="0016692E" w:rsidRPr="00A15DCB" w:rsidRDefault="0016692E" w:rsidP="0016692E">
            <w:pPr>
              <w:pStyle w:val="TAL"/>
              <w:rPr>
                <w:color w:val="000000" w:themeColor="text1"/>
                <w:lang w:eastAsia="zh-CN"/>
              </w:rPr>
            </w:pPr>
            <w:r>
              <w:rPr>
                <w:lang w:eastAsia="zh-CN"/>
              </w:rPr>
              <w:t xml:space="preserve">    </w:t>
            </w:r>
            <w:r>
              <w:t>PRACH-ResourceDedicatedBFR[1] CHOICE {</w:t>
            </w:r>
          </w:p>
        </w:tc>
        <w:tc>
          <w:tcPr>
            <w:tcW w:w="2267" w:type="dxa"/>
            <w:tcBorders>
              <w:top w:val="single" w:sz="4" w:space="0" w:color="auto"/>
              <w:left w:val="single" w:sz="4" w:space="0" w:color="auto"/>
              <w:bottom w:val="single" w:sz="4" w:space="0" w:color="auto"/>
              <w:right w:val="single" w:sz="4" w:space="0" w:color="auto"/>
            </w:tcBorders>
          </w:tcPr>
          <w:p w14:paraId="3B6C9E52" w14:textId="77777777" w:rsidR="0016692E" w:rsidRPr="0016692E" w:rsidRDefault="0016692E" w:rsidP="0016692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102776B" w14:textId="1FBC8E0E" w:rsidR="0016692E" w:rsidRPr="00A15DCB" w:rsidRDefault="0016692E" w:rsidP="0016692E">
            <w:pPr>
              <w:pStyle w:val="TAL"/>
              <w:rPr>
                <w:color w:val="000000" w:themeColor="text1"/>
              </w:rPr>
            </w:pPr>
            <w:r>
              <w:rPr>
                <w:rFonts w:hint="eastAsia"/>
                <w:color w:val="000000" w:themeColor="text1"/>
                <w:lang w:val="en-US"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6AC3696" w14:textId="77777777" w:rsidR="0016692E" w:rsidRPr="00A15DCB" w:rsidRDefault="0016692E" w:rsidP="0016692E">
            <w:pPr>
              <w:pStyle w:val="TAL"/>
              <w:rPr>
                <w:color w:val="000000" w:themeColor="text1"/>
              </w:rPr>
            </w:pPr>
          </w:p>
        </w:tc>
      </w:tr>
      <w:tr w:rsidR="009A2718" w:rsidRPr="00A15DCB" w14:paraId="69E6ADB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198FD5" w14:textId="6505BDD4"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0016692E" w:rsidRPr="0016692E">
              <w:rPr>
                <w:color w:val="000000" w:themeColor="text1"/>
                <w:lang w:eastAsia="zh-CN"/>
              </w:rPr>
              <w:t xml:space="preserve">  </w:t>
            </w:r>
            <w:r w:rsidRPr="00A15DCB">
              <w:rPr>
                <w:color w:val="000000" w:themeColor="text1"/>
              </w:rPr>
              <w:t>ssb SEQUENCE {</w:t>
            </w:r>
          </w:p>
        </w:tc>
        <w:tc>
          <w:tcPr>
            <w:tcW w:w="2267" w:type="dxa"/>
            <w:tcBorders>
              <w:top w:val="single" w:sz="4" w:space="0" w:color="auto"/>
              <w:left w:val="single" w:sz="4" w:space="0" w:color="auto"/>
              <w:bottom w:val="single" w:sz="4" w:space="0" w:color="auto"/>
              <w:right w:val="single" w:sz="4" w:space="0" w:color="auto"/>
            </w:tcBorders>
          </w:tcPr>
          <w:p w14:paraId="10AFA3E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D30111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80B7078" w14:textId="77777777" w:rsidR="009A2718" w:rsidRPr="00A15DCB" w:rsidRDefault="009A2718" w:rsidP="0036007E">
            <w:pPr>
              <w:pStyle w:val="TAL"/>
              <w:rPr>
                <w:color w:val="000000" w:themeColor="text1"/>
              </w:rPr>
            </w:pPr>
          </w:p>
        </w:tc>
      </w:tr>
      <w:tr w:rsidR="009A2718" w:rsidRPr="00A15DCB" w14:paraId="3FBE7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A43F7E" w14:textId="71D6D83F"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0016692E" w:rsidRPr="0016692E">
              <w:rPr>
                <w:color w:val="000000" w:themeColor="text1"/>
                <w:lang w:eastAsia="zh-CN"/>
              </w:rPr>
              <w:t xml:space="preserve">  </w:t>
            </w:r>
            <w:r w:rsidRPr="00A15DCB">
              <w:rPr>
                <w:color w:val="000000" w:themeColor="text1"/>
              </w:rPr>
              <w:t>ssb</w:t>
            </w:r>
          </w:p>
        </w:tc>
        <w:tc>
          <w:tcPr>
            <w:tcW w:w="2267" w:type="dxa"/>
            <w:tcBorders>
              <w:top w:val="single" w:sz="4" w:space="0" w:color="auto"/>
              <w:left w:val="single" w:sz="4" w:space="0" w:color="auto"/>
              <w:bottom w:val="single" w:sz="4" w:space="0" w:color="auto"/>
              <w:right w:val="single" w:sz="4" w:space="0" w:color="auto"/>
            </w:tcBorders>
            <w:hideMark/>
          </w:tcPr>
          <w:p w14:paraId="2524AD13" w14:textId="77777777" w:rsidR="009A2718" w:rsidRPr="00A15DCB" w:rsidRDefault="009A2718" w:rsidP="0036007E">
            <w:pPr>
              <w:pStyle w:val="TAL"/>
              <w:rPr>
                <w:color w:val="000000" w:themeColor="text1"/>
                <w:lang w:eastAsia="zh-CN"/>
              </w:rPr>
            </w:pPr>
            <w:r w:rsidRPr="00A15DCB">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0B1085C0" w14:textId="77777777" w:rsidR="009A2718" w:rsidRPr="00A15DCB" w:rsidRDefault="009A2718" w:rsidP="0036007E">
            <w:pPr>
              <w:pStyle w:val="TAL"/>
              <w:rPr>
                <w:color w:val="000000" w:themeColor="text1"/>
              </w:rPr>
            </w:pPr>
            <w:r w:rsidRPr="00A15DCB">
              <w:rPr>
                <w:color w:val="000000" w:themeColor="text1"/>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13E7D40B" w14:textId="77777777" w:rsidR="009A2718" w:rsidRPr="00A15DCB" w:rsidRDefault="009A2718" w:rsidP="0036007E">
            <w:pPr>
              <w:pStyle w:val="TAL"/>
              <w:rPr>
                <w:color w:val="000000" w:themeColor="text1"/>
                <w:lang w:eastAsia="zh-CN"/>
              </w:rPr>
            </w:pPr>
          </w:p>
        </w:tc>
      </w:tr>
      <w:tr w:rsidR="009A2718" w:rsidRPr="00A15DCB" w14:paraId="35853C2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86D5618" w14:textId="53E1AE8C"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0016692E" w:rsidRPr="0016692E">
              <w:rPr>
                <w:color w:val="000000" w:themeColor="text1"/>
                <w:lang w:eastAsia="zh-CN"/>
              </w:rPr>
              <w:t xml:space="preserve">  </w:t>
            </w:r>
            <w:r w:rsidRPr="00A15DCB">
              <w:rPr>
                <w:color w:val="000000" w:themeColor="text1"/>
              </w:rPr>
              <w:t>ra-PreambleIndex</w:t>
            </w:r>
          </w:p>
        </w:tc>
        <w:tc>
          <w:tcPr>
            <w:tcW w:w="2267" w:type="dxa"/>
            <w:tcBorders>
              <w:top w:val="single" w:sz="4" w:space="0" w:color="auto"/>
              <w:left w:val="single" w:sz="4" w:space="0" w:color="auto"/>
              <w:bottom w:val="single" w:sz="4" w:space="0" w:color="auto"/>
              <w:right w:val="single" w:sz="4" w:space="0" w:color="auto"/>
            </w:tcBorders>
            <w:hideMark/>
          </w:tcPr>
          <w:p w14:paraId="658C894B" w14:textId="77777777" w:rsidR="009A2718" w:rsidRPr="00A15DCB" w:rsidRDefault="009A2718" w:rsidP="0036007E">
            <w:pPr>
              <w:pStyle w:val="TAL"/>
              <w:rPr>
                <w:color w:val="000000" w:themeColor="text1"/>
                <w:lang w:eastAsia="zh-CN"/>
              </w:rPr>
            </w:pPr>
            <w:r w:rsidRPr="00A15DCB">
              <w:rPr>
                <w:color w:val="000000" w:themeColor="text1"/>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5B7BF363" w14:textId="77777777" w:rsidR="009A2718" w:rsidRPr="00A15DCB" w:rsidRDefault="009A2718" w:rsidP="0036007E">
            <w:pPr>
              <w:pStyle w:val="TAL"/>
              <w:rPr>
                <w:color w:val="000000" w:themeColor="text1"/>
              </w:rPr>
            </w:pPr>
            <w:r w:rsidRPr="00A15DCB">
              <w:rPr>
                <w:color w:val="000000" w:themeColor="text1"/>
              </w:rPr>
              <w:t>(0..63)</w:t>
            </w:r>
          </w:p>
        </w:tc>
        <w:tc>
          <w:tcPr>
            <w:tcW w:w="1245" w:type="dxa"/>
            <w:tcBorders>
              <w:top w:val="single" w:sz="4" w:space="0" w:color="auto"/>
              <w:left w:val="single" w:sz="4" w:space="0" w:color="auto"/>
              <w:bottom w:val="single" w:sz="4" w:space="0" w:color="auto"/>
              <w:right w:val="single" w:sz="4" w:space="0" w:color="auto"/>
            </w:tcBorders>
          </w:tcPr>
          <w:p w14:paraId="3D350172" w14:textId="77777777" w:rsidR="009A2718" w:rsidRPr="00A15DCB" w:rsidRDefault="009A2718" w:rsidP="0036007E">
            <w:pPr>
              <w:pStyle w:val="TAL"/>
              <w:rPr>
                <w:color w:val="000000" w:themeColor="text1"/>
              </w:rPr>
            </w:pPr>
          </w:p>
        </w:tc>
      </w:tr>
      <w:tr w:rsidR="0016692E" w:rsidRPr="00A15DCB" w14:paraId="32E12CFD" w14:textId="77777777" w:rsidTr="0036007E">
        <w:tc>
          <w:tcPr>
            <w:tcW w:w="4535" w:type="dxa"/>
            <w:tcBorders>
              <w:top w:val="single" w:sz="4" w:space="0" w:color="auto"/>
              <w:left w:val="single" w:sz="4" w:space="0" w:color="auto"/>
              <w:bottom w:val="single" w:sz="4" w:space="0" w:color="auto"/>
              <w:right w:val="single" w:sz="4" w:space="0" w:color="auto"/>
            </w:tcBorders>
          </w:tcPr>
          <w:p w14:paraId="0AD50325" w14:textId="35F0922D" w:rsidR="0016692E" w:rsidRPr="00A15DCB" w:rsidRDefault="0016692E" w:rsidP="0016692E">
            <w:pPr>
              <w:pStyle w:val="TAL"/>
              <w:rPr>
                <w:color w:val="000000" w:themeColor="text1"/>
                <w:lang w:eastAsia="zh-CN"/>
              </w:rPr>
            </w:pPr>
            <w:r>
              <w:rPr>
                <w:color w:val="000000" w:themeColor="text1"/>
                <w:lang w:eastAsia="zh-CN"/>
              </w:rPr>
              <w:t xml:space="preserve">    </w:t>
            </w:r>
            <w:r>
              <w:rPr>
                <w:rFonts w:hint="eastAsia"/>
                <w:color w:val="000000" w:themeColor="text1"/>
                <w:lang w:val="en-US" w:eastAsia="zh-CN"/>
              </w:rPr>
              <w:t xml:space="preserve">  </w:t>
            </w:r>
            <w:r>
              <w:rPr>
                <w:color w:val="000000" w:themeColor="text1"/>
                <w:lang w:eastAsia="zh-CN"/>
              </w:rPr>
              <w:t>}</w:t>
            </w:r>
          </w:p>
        </w:tc>
        <w:tc>
          <w:tcPr>
            <w:tcW w:w="2267" w:type="dxa"/>
            <w:tcBorders>
              <w:top w:val="single" w:sz="4" w:space="0" w:color="auto"/>
              <w:left w:val="single" w:sz="4" w:space="0" w:color="auto"/>
              <w:bottom w:val="single" w:sz="4" w:space="0" w:color="auto"/>
              <w:right w:val="single" w:sz="4" w:space="0" w:color="auto"/>
            </w:tcBorders>
          </w:tcPr>
          <w:p w14:paraId="28E6661A" w14:textId="77777777" w:rsidR="0016692E" w:rsidRPr="00A15DCB" w:rsidRDefault="0016692E" w:rsidP="0016692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29E7CE1C" w14:textId="77777777" w:rsidR="0016692E" w:rsidRPr="00A15DCB" w:rsidRDefault="0016692E" w:rsidP="0016692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CDAD9C5" w14:textId="77777777" w:rsidR="0016692E" w:rsidRPr="00A15DCB" w:rsidRDefault="0016692E" w:rsidP="0016692E">
            <w:pPr>
              <w:pStyle w:val="TAL"/>
              <w:rPr>
                <w:color w:val="000000" w:themeColor="text1"/>
              </w:rPr>
            </w:pPr>
          </w:p>
        </w:tc>
      </w:tr>
      <w:tr w:rsidR="009A2718" w:rsidRPr="00A15DCB" w14:paraId="550F184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612717"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57A6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5D6254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360D66F" w14:textId="77777777" w:rsidR="009A2718" w:rsidRPr="00A15DCB" w:rsidRDefault="009A2718" w:rsidP="0036007E">
            <w:pPr>
              <w:pStyle w:val="TAL"/>
              <w:rPr>
                <w:color w:val="000000" w:themeColor="text1"/>
              </w:rPr>
            </w:pPr>
          </w:p>
        </w:tc>
      </w:tr>
      <w:tr w:rsidR="009A2718" w:rsidRPr="00A15DCB" w14:paraId="2929844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F23E96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BD4345"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CA92C4"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6D6E33" w14:textId="77777777" w:rsidR="009A2718" w:rsidRPr="00A15DCB" w:rsidRDefault="009A2718" w:rsidP="0036007E">
            <w:pPr>
              <w:pStyle w:val="TAL"/>
              <w:rPr>
                <w:color w:val="000000" w:themeColor="text1"/>
              </w:rPr>
            </w:pPr>
          </w:p>
        </w:tc>
      </w:tr>
      <w:tr w:rsidR="009A2718" w:rsidRPr="00A15DCB" w14:paraId="54C5203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C37067"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3CBC0180" w14:textId="77777777" w:rsidR="009A2718" w:rsidRPr="00A15DCB" w:rsidRDefault="009A2718" w:rsidP="0036007E">
            <w:pPr>
              <w:pStyle w:val="TAL"/>
              <w:rPr>
                <w:color w:val="000000" w:themeColor="text1"/>
                <w:lang w:eastAsia="zh-CN"/>
              </w:rPr>
            </w:pPr>
            <w:r w:rsidRPr="00A15DCB">
              <w:rPr>
                <w:color w:val="000000" w:themeColor="text1"/>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13925C6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F07BAA" w14:textId="77777777" w:rsidR="009A2718" w:rsidRPr="00A15DCB" w:rsidRDefault="009A2718" w:rsidP="0036007E">
            <w:pPr>
              <w:pStyle w:val="TAL"/>
              <w:rPr>
                <w:color w:val="000000" w:themeColor="text1"/>
              </w:rPr>
            </w:pPr>
          </w:p>
        </w:tc>
      </w:tr>
      <w:tr w:rsidR="009A2718" w:rsidRPr="00A15DCB" w14:paraId="65B3834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970E652"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6B40AE8E" w14:textId="77777777" w:rsidR="009A2718" w:rsidRPr="00A15DCB" w:rsidRDefault="009A2718" w:rsidP="0036007E">
            <w:pPr>
              <w:pStyle w:val="TAL"/>
              <w:rPr>
                <w:color w:val="000000" w:themeColor="text1"/>
                <w:lang w:eastAsia="zh-CN"/>
              </w:rPr>
            </w:pPr>
            <w:r w:rsidRPr="00A15DCB">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tcPr>
          <w:p w14:paraId="2B75647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9BEBD7" w14:textId="77777777" w:rsidR="009A2718" w:rsidRPr="00A15DCB" w:rsidRDefault="009A2718" w:rsidP="0036007E">
            <w:pPr>
              <w:pStyle w:val="TAL"/>
              <w:rPr>
                <w:color w:val="000000" w:themeColor="text1"/>
              </w:rPr>
            </w:pPr>
          </w:p>
        </w:tc>
      </w:tr>
      <w:tr w:rsidR="009A2718" w:rsidRPr="00A15DCB" w14:paraId="4BC745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C105E7"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320C3C18" w14:textId="77777777" w:rsidR="009A2718" w:rsidRPr="00A15DCB" w:rsidRDefault="009A2718" w:rsidP="0036007E">
            <w:pPr>
              <w:pStyle w:val="TAL"/>
              <w:rPr>
                <w:color w:val="000000" w:themeColor="text1"/>
                <w:lang w:eastAsia="zh-CN"/>
              </w:rPr>
            </w:pPr>
            <w:r w:rsidRPr="00A15DCB">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hideMark/>
          </w:tcPr>
          <w:p w14:paraId="1A6A420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72FFAB" w14:textId="77777777" w:rsidR="009A2718" w:rsidRPr="00A15DCB" w:rsidRDefault="009A2718" w:rsidP="0036007E">
            <w:pPr>
              <w:pStyle w:val="TAL"/>
              <w:rPr>
                <w:color w:val="000000" w:themeColor="text1"/>
              </w:rPr>
            </w:pPr>
          </w:p>
        </w:tc>
      </w:tr>
      <w:tr w:rsidR="009A2718" w:rsidRPr="00A15DCB" w14:paraId="7FE759F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6B395CC"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ra-Prioritization</w:t>
            </w:r>
          </w:p>
        </w:tc>
        <w:tc>
          <w:tcPr>
            <w:tcW w:w="2267" w:type="dxa"/>
            <w:tcBorders>
              <w:top w:val="single" w:sz="4" w:space="0" w:color="auto"/>
              <w:left w:val="single" w:sz="4" w:space="0" w:color="auto"/>
              <w:bottom w:val="single" w:sz="4" w:space="0" w:color="auto"/>
              <w:right w:val="single" w:sz="4" w:space="0" w:color="auto"/>
            </w:tcBorders>
            <w:hideMark/>
          </w:tcPr>
          <w:p w14:paraId="22867D4A" w14:textId="77777777" w:rsidR="009A2718" w:rsidRPr="00A15DCB" w:rsidRDefault="009A2718" w:rsidP="0036007E">
            <w:pPr>
              <w:pStyle w:val="TAL"/>
              <w:rPr>
                <w:color w:val="000000" w:themeColor="text1"/>
                <w:lang w:eastAsia="zh-CN"/>
              </w:rPr>
            </w:pPr>
            <w:r w:rsidRPr="00A15DCB">
              <w:rPr>
                <w:color w:val="000000" w:themeColor="text1"/>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8152F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592B85" w14:textId="77777777" w:rsidR="009A2718" w:rsidRPr="00A15DCB" w:rsidRDefault="009A2718" w:rsidP="0036007E">
            <w:pPr>
              <w:pStyle w:val="TAL"/>
              <w:rPr>
                <w:color w:val="000000" w:themeColor="text1"/>
              </w:rPr>
            </w:pPr>
          </w:p>
        </w:tc>
      </w:tr>
      <w:tr w:rsidR="009A2718" w:rsidRPr="00A15DCB" w14:paraId="3BD275E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7351F6"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081C46AD" w14:textId="77777777" w:rsidR="009A2718" w:rsidRPr="00A15DCB" w:rsidRDefault="009A2718" w:rsidP="0036007E">
            <w:pPr>
              <w:pStyle w:val="TAL"/>
              <w:rPr>
                <w:color w:val="000000" w:themeColor="text1"/>
                <w:lang w:eastAsia="zh-CN"/>
              </w:rPr>
            </w:pPr>
            <w:r w:rsidRPr="00A15DCB">
              <w:rPr>
                <w:color w:val="000000" w:themeColor="text1"/>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FD01B7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B96132" w14:textId="77777777" w:rsidR="009A2718" w:rsidRPr="00A15DCB" w:rsidRDefault="009A2718" w:rsidP="0036007E">
            <w:pPr>
              <w:pStyle w:val="TAL"/>
              <w:rPr>
                <w:color w:val="000000" w:themeColor="text1"/>
              </w:rPr>
            </w:pPr>
          </w:p>
        </w:tc>
      </w:tr>
      <w:tr w:rsidR="009A2718" w:rsidRPr="00A15DCB" w14:paraId="0EA42CC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4022EB5"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C69F09"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8CFE87A"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163962" w14:textId="77777777" w:rsidR="009A2718" w:rsidRPr="00A15DCB" w:rsidRDefault="009A2718" w:rsidP="0036007E">
            <w:pPr>
              <w:pStyle w:val="TAL"/>
              <w:rPr>
                <w:color w:val="000000" w:themeColor="text1"/>
              </w:rPr>
            </w:pPr>
          </w:p>
        </w:tc>
      </w:tr>
    </w:tbl>
    <w:p w14:paraId="39486267" w14:textId="77777777" w:rsidR="009A2718" w:rsidRPr="00A15DCB" w:rsidRDefault="009A2718" w:rsidP="009A2718">
      <w:pPr>
        <w:rPr>
          <w:color w:val="000000" w:themeColor="text1"/>
        </w:rPr>
      </w:pPr>
    </w:p>
    <w:p w14:paraId="28F3CBF5" w14:textId="77777777" w:rsidR="009A2718" w:rsidRPr="00A15DCB" w:rsidRDefault="009A2718" w:rsidP="009A2718">
      <w:pPr>
        <w:pStyle w:val="TH"/>
        <w:rPr>
          <w:i/>
          <w:color w:val="000000" w:themeColor="text1"/>
        </w:rPr>
      </w:pPr>
      <w:r w:rsidRPr="00A15DCB">
        <w:rPr>
          <w:color w:val="000000" w:themeColor="text1"/>
        </w:rPr>
        <w:t xml:space="preserve">Table 7.1.1.1.19.3.3-16: </w:t>
      </w:r>
      <w:r w:rsidRPr="00A15DCB">
        <w:rPr>
          <w:i/>
          <w:color w:val="000000" w:themeColor="text1"/>
        </w:rPr>
        <w:t xml:space="preserve">PUCCH-Config </w:t>
      </w:r>
      <w:r w:rsidRPr="00A15DCB">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6CCD11B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E434DF"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4.6.3-112</w:t>
            </w:r>
          </w:p>
        </w:tc>
      </w:tr>
      <w:tr w:rsidR="009A2718" w:rsidRPr="00A15DCB" w14:paraId="7F546C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22CCCD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BAC1E6"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6AD6913"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65A4D38B"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1CAEC1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E40D2D" w14:textId="77777777" w:rsidR="009A2718" w:rsidRPr="00A15DCB" w:rsidRDefault="009A2718" w:rsidP="0036007E">
            <w:pPr>
              <w:pStyle w:val="TAL"/>
              <w:rPr>
                <w:color w:val="000000" w:themeColor="text1"/>
              </w:rPr>
            </w:pPr>
            <w:r w:rsidRPr="00A15DCB">
              <w:rPr>
                <w:color w:val="000000" w:themeColor="text1"/>
              </w:rPr>
              <w:t>pucch-Config::= SEQUENCE {</w:t>
            </w:r>
          </w:p>
        </w:tc>
        <w:tc>
          <w:tcPr>
            <w:tcW w:w="2267" w:type="dxa"/>
            <w:tcBorders>
              <w:top w:val="single" w:sz="4" w:space="0" w:color="auto"/>
              <w:left w:val="single" w:sz="4" w:space="0" w:color="auto"/>
              <w:bottom w:val="single" w:sz="4" w:space="0" w:color="auto"/>
              <w:right w:val="single" w:sz="4" w:space="0" w:color="auto"/>
            </w:tcBorders>
          </w:tcPr>
          <w:p w14:paraId="1BDA5709"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249A60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E72FF08" w14:textId="77777777" w:rsidR="009A2718" w:rsidRPr="00A15DCB" w:rsidRDefault="009A2718" w:rsidP="0036007E">
            <w:pPr>
              <w:pStyle w:val="TAL"/>
              <w:rPr>
                <w:color w:val="000000" w:themeColor="text1"/>
              </w:rPr>
            </w:pPr>
          </w:p>
        </w:tc>
      </w:tr>
      <w:tr w:rsidR="009A2718" w:rsidRPr="00A15DCB" w14:paraId="06A4DA5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73C85D0" w14:textId="77777777" w:rsidR="009A2718" w:rsidRPr="00A15DCB" w:rsidRDefault="009A2718" w:rsidP="0036007E">
            <w:pPr>
              <w:pStyle w:val="TAL"/>
              <w:rPr>
                <w:color w:val="000000" w:themeColor="text1"/>
              </w:rPr>
            </w:pPr>
            <w:r w:rsidRPr="00A15DCB">
              <w:rPr>
                <w:color w:val="000000" w:themeColor="text1"/>
                <w:kern w:val="2"/>
              </w:rPr>
              <w:t xml:space="preserve">  pucch-PowerControl </w:t>
            </w:r>
            <w:r w:rsidRPr="00A15DCB">
              <w:rPr>
                <w:snapToGrid w:val="0"/>
                <w:color w:val="000000" w:themeColor="text1"/>
                <w:kern w:val="2"/>
              </w:rPr>
              <w:t xml:space="preserve">SEQUENCE </w:t>
            </w:r>
            <w:r w:rsidRPr="00A15DCB">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tcPr>
          <w:p w14:paraId="67E680E2"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10EB55EA"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F4BB67E" w14:textId="77777777" w:rsidR="009A2718" w:rsidRPr="00A15DCB" w:rsidRDefault="009A2718" w:rsidP="0036007E">
            <w:pPr>
              <w:pStyle w:val="TAL"/>
              <w:rPr>
                <w:color w:val="000000" w:themeColor="text1"/>
              </w:rPr>
            </w:pPr>
          </w:p>
        </w:tc>
      </w:tr>
      <w:tr w:rsidR="009A2718" w:rsidRPr="00A15DCB" w14:paraId="1BC69E2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D59EC69" w14:textId="77777777" w:rsidR="009A2718" w:rsidRPr="00A15DCB" w:rsidRDefault="009A2718" w:rsidP="0036007E">
            <w:pPr>
              <w:pStyle w:val="TAL"/>
              <w:rPr>
                <w:color w:val="000000" w:themeColor="text1"/>
                <w:lang w:eastAsia="zh-CN"/>
              </w:rPr>
            </w:pPr>
            <w:r w:rsidRPr="00A15DCB">
              <w:rPr>
                <w:color w:val="000000" w:themeColor="text1"/>
                <w:kern w:val="2"/>
              </w:rPr>
              <w:t xml:space="preserve">    pathlossReferenceRSs SEQUENCE (SIZE (1..maxNrofPUCCH-PathlossReferenceRSs)) OF </w:t>
            </w:r>
            <w:r w:rsidRPr="00A15DCB">
              <w:rPr>
                <w:color w:val="000000" w:themeColor="text1"/>
              </w:rPr>
              <w:t>PUCCH-PathlossReferenceRS</w:t>
            </w: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CF750C" w14:textId="77777777" w:rsidR="009A2718" w:rsidRPr="00A15DCB" w:rsidRDefault="009A2718" w:rsidP="0036007E">
            <w:pPr>
              <w:pStyle w:val="TAL"/>
              <w:rPr>
                <w:color w:val="000000" w:themeColor="text1"/>
                <w:lang w:eastAsia="zh-CN"/>
              </w:rPr>
            </w:pPr>
            <w:r w:rsidRPr="00A15DCB">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1ACA45C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CE36C82" w14:textId="77777777" w:rsidR="009A2718" w:rsidRPr="00A15DCB" w:rsidRDefault="009A2718" w:rsidP="0036007E">
            <w:pPr>
              <w:pStyle w:val="TAL"/>
              <w:rPr>
                <w:color w:val="000000" w:themeColor="text1"/>
              </w:rPr>
            </w:pPr>
          </w:p>
        </w:tc>
      </w:tr>
      <w:tr w:rsidR="009A2718" w:rsidRPr="00A15DCB" w14:paraId="4F2E7A5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DAF1438" w14:textId="77777777" w:rsidR="009A2718" w:rsidRPr="00A15DCB" w:rsidRDefault="009A2718" w:rsidP="0036007E">
            <w:pPr>
              <w:pStyle w:val="TAL"/>
              <w:rPr>
                <w:color w:val="000000" w:themeColor="text1"/>
                <w:lang w:eastAsia="zh-CN"/>
              </w:rPr>
            </w:pPr>
            <w:r w:rsidRPr="00A15DCB">
              <w:rPr>
                <w:color w:val="000000" w:themeColor="text1"/>
              </w:rPr>
              <w:t xml:space="preserve">      PUCCH-PathlossReferenceRS[1]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0A76317"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0912C6B"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7C61CE26" w14:textId="77777777" w:rsidR="009A2718" w:rsidRPr="00A15DCB" w:rsidRDefault="009A2718" w:rsidP="0036007E">
            <w:pPr>
              <w:pStyle w:val="TAL"/>
              <w:rPr>
                <w:color w:val="000000" w:themeColor="text1"/>
              </w:rPr>
            </w:pPr>
          </w:p>
        </w:tc>
      </w:tr>
      <w:tr w:rsidR="009A2718" w:rsidRPr="00A15DCB" w14:paraId="589D7D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195E03" w14:textId="77777777" w:rsidR="009A2718" w:rsidRPr="00A15DCB" w:rsidRDefault="009A2718" w:rsidP="0036007E">
            <w:pPr>
              <w:pStyle w:val="TAL"/>
              <w:rPr>
                <w:color w:val="000000" w:themeColor="text1"/>
                <w:lang w:eastAsia="zh-CN"/>
              </w:rPr>
            </w:pPr>
            <w:r w:rsidRPr="00A15DCB">
              <w:rPr>
                <w:color w:val="000000" w:themeColor="text1"/>
                <w:kern w:val="2"/>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79386836"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402D8A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3D5973" w14:textId="77777777" w:rsidR="009A2718" w:rsidRPr="00A15DCB" w:rsidRDefault="009A2718" w:rsidP="0036007E">
            <w:pPr>
              <w:pStyle w:val="TAL"/>
              <w:rPr>
                <w:color w:val="000000" w:themeColor="text1"/>
              </w:rPr>
            </w:pPr>
          </w:p>
        </w:tc>
      </w:tr>
      <w:tr w:rsidR="009A2718" w:rsidRPr="00A15DCB" w14:paraId="7EB3EDE7" w14:textId="77777777" w:rsidTr="0036007E">
        <w:tc>
          <w:tcPr>
            <w:tcW w:w="4535" w:type="dxa"/>
            <w:tcBorders>
              <w:top w:val="single" w:sz="4" w:space="0" w:color="auto"/>
              <w:left w:val="single" w:sz="4" w:space="0" w:color="auto"/>
              <w:bottom w:val="nil"/>
              <w:right w:val="single" w:sz="4" w:space="0" w:color="auto"/>
            </w:tcBorders>
            <w:hideMark/>
          </w:tcPr>
          <w:p w14:paraId="2CD60147" w14:textId="77777777" w:rsidR="009A2718" w:rsidRPr="00A15DCB" w:rsidRDefault="009A2718" w:rsidP="0036007E">
            <w:pPr>
              <w:pStyle w:val="TAL"/>
              <w:rPr>
                <w:color w:val="000000" w:themeColor="text1"/>
                <w:lang w:eastAsia="zh-CN"/>
              </w:rPr>
            </w:pPr>
            <w:r w:rsidRPr="00A15DCB">
              <w:rPr>
                <w:color w:val="000000" w:themeColor="text1"/>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28FBD3AA" w14:textId="77777777" w:rsidR="009A2718" w:rsidRPr="00A15DCB" w:rsidRDefault="009A2718" w:rsidP="0036007E">
            <w:pPr>
              <w:pStyle w:val="TAL"/>
              <w:rPr>
                <w:color w:val="000000" w:themeColor="text1"/>
              </w:rPr>
            </w:pPr>
            <w:r w:rsidRPr="00A15DCB">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5FF3F68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46583D" w14:textId="77777777" w:rsidR="009A2718" w:rsidRPr="00A15DCB" w:rsidRDefault="009A2718" w:rsidP="0036007E">
            <w:pPr>
              <w:pStyle w:val="TAL"/>
              <w:rPr>
                <w:color w:val="000000" w:themeColor="text1"/>
                <w:lang w:eastAsia="zh-CN"/>
              </w:rPr>
            </w:pPr>
          </w:p>
        </w:tc>
      </w:tr>
      <w:tr w:rsidR="009A2718" w:rsidRPr="00A15DCB" w14:paraId="0213198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7BABDA3"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20A06D5"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5B4F37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EC1CA1" w14:textId="77777777" w:rsidR="009A2718" w:rsidRPr="00A15DCB" w:rsidRDefault="009A2718" w:rsidP="0036007E">
            <w:pPr>
              <w:pStyle w:val="TAL"/>
              <w:rPr>
                <w:color w:val="000000" w:themeColor="text1"/>
              </w:rPr>
            </w:pPr>
          </w:p>
        </w:tc>
      </w:tr>
      <w:tr w:rsidR="009A2718" w:rsidRPr="00A15DCB" w14:paraId="1C766C3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1C6AC4E"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DCCED87"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29C11F93"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E50179" w14:textId="77777777" w:rsidR="009A2718" w:rsidRPr="00A15DCB" w:rsidRDefault="009A2718" w:rsidP="0036007E">
            <w:pPr>
              <w:pStyle w:val="TAL"/>
              <w:rPr>
                <w:color w:val="000000" w:themeColor="text1"/>
              </w:rPr>
            </w:pPr>
          </w:p>
        </w:tc>
      </w:tr>
      <w:tr w:rsidR="009A2718" w:rsidRPr="00A15DCB" w14:paraId="1381596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21DA71"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C5C278"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CC24FE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57F6638" w14:textId="77777777" w:rsidR="009A2718" w:rsidRPr="00A15DCB" w:rsidRDefault="009A2718" w:rsidP="0036007E">
            <w:pPr>
              <w:pStyle w:val="TAL"/>
              <w:rPr>
                <w:color w:val="000000" w:themeColor="text1"/>
              </w:rPr>
            </w:pPr>
          </w:p>
        </w:tc>
      </w:tr>
      <w:tr w:rsidR="009A2718" w:rsidRPr="00A15DCB" w14:paraId="5D42002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4E61FC"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E11DD89"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E6C9434"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7E7B04" w14:textId="77777777" w:rsidR="009A2718" w:rsidRPr="00A15DCB" w:rsidRDefault="009A2718" w:rsidP="0036007E">
            <w:pPr>
              <w:pStyle w:val="TAL"/>
              <w:rPr>
                <w:color w:val="000000" w:themeColor="text1"/>
              </w:rPr>
            </w:pPr>
          </w:p>
        </w:tc>
      </w:tr>
      <w:tr w:rsidR="009A2718" w:rsidRPr="00A15DCB" w14:paraId="2897A69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80BA3E4"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19B3A9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24A29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7EDAAC" w14:textId="77777777" w:rsidR="009A2718" w:rsidRPr="00A15DCB" w:rsidRDefault="009A2718" w:rsidP="0036007E">
            <w:pPr>
              <w:pStyle w:val="TAL"/>
              <w:rPr>
                <w:color w:val="000000" w:themeColor="text1"/>
              </w:rPr>
            </w:pPr>
          </w:p>
        </w:tc>
      </w:tr>
    </w:tbl>
    <w:p w14:paraId="5CDDD759" w14:textId="77777777" w:rsidR="009A2718" w:rsidRPr="00A15DCB" w:rsidRDefault="009A2718" w:rsidP="009A2718">
      <w:pPr>
        <w:rPr>
          <w:color w:val="000000" w:themeColor="text1"/>
        </w:rPr>
      </w:pPr>
    </w:p>
    <w:p w14:paraId="459B66E5" w14:textId="77777777" w:rsidR="009A2718" w:rsidRPr="00A15DCB" w:rsidRDefault="009A2718" w:rsidP="009A2718">
      <w:pPr>
        <w:pStyle w:val="TH"/>
        <w:rPr>
          <w:i/>
          <w:color w:val="000000" w:themeColor="text1"/>
        </w:rPr>
      </w:pPr>
      <w:r w:rsidRPr="00A15DCB">
        <w:rPr>
          <w:color w:val="000000" w:themeColor="text1"/>
        </w:rPr>
        <w:t xml:space="preserve">Table 7.1.1.1.19.3.3-17: </w:t>
      </w:r>
      <w:r w:rsidRPr="00A15DCB">
        <w:rPr>
          <w:i/>
          <w:color w:val="000000" w:themeColor="text1"/>
        </w:rPr>
        <w:t xml:space="preserve">PUSCH-Config </w:t>
      </w:r>
      <w:r w:rsidRPr="00A15DCB">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76DB19F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5C738CD"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4.6.3-118</w:t>
            </w:r>
          </w:p>
        </w:tc>
      </w:tr>
      <w:tr w:rsidR="009A2718" w:rsidRPr="00A15DCB" w14:paraId="2475012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E7FFE8F"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558819"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F52D9E2"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87D92CA"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582127D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7B96692" w14:textId="77777777" w:rsidR="009A2718" w:rsidRPr="00A15DCB" w:rsidRDefault="009A2718" w:rsidP="0036007E">
            <w:pPr>
              <w:pStyle w:val="TAL"/>
              <w:rPr>
                <w:color w:val="000000" w:themeColor="text1"/>
              </w:rPr>
            </w:pPr>
            <w:r w:rsidRPr="00A15DCB">
              <w:rPr>
                <w:color w:val="000000" w:themeColor="text1"/>
              </w:rPr>
              <w:t>pusch-Config::= SEQUENCE {</w:t>
            </w:r>
          </w:p>
        </w:tc>
        <w:tc>
          <w:tcPr>
            <w:tcW w:w="2267" w:type="dxa"/>
            <w:tcBorders>
              <w:top w:val="single" w:sz="4" w:space="0" w:color="auto"/>
              <w:left w:val="single" w:sz="4" w:space="0" w:color="auto"/>
              <w:bottom w:val="single" w:sz="4" w:space="0" w:color="auto"/>
              <w:right w:val="single" w:sz="4" w:space="0" w:color="auto"/>
            </w:tcBorders>
          </w:tcPr>
          <w:p w14:paraId="5EA0B41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62AF53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0ECED2" w14:textId="77777777" w:rsidR="009A2718" w:rsidRPr="00A15DCB" w:rsidRDefault="009A2718" w:rsidP="0036007E">
            <w:pPr>
              <w:pStyle w:val="TAL"/>
              <w:rPr>
                <w:color w:val="000000" w:themeColor="text1"/>
              </w:rPr>
            </w:pPr>
          </w:p>
        </w:tc>
      </w:tr>
      <w:tr w:rsidR="009A2718" w:rsidRPr="00A15DCB" w14:paraId="535B4BE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B01CC2E" w14:textId="77777777" w:rsidR="009A2718" w:rsidRPr="00A15DCB" w:rsidRDefault="009A2718" w:rsidP="0036007E">
            <w:pPr>
              <w:pStyle w:val="TAL"/>
              <w:rPr>
                <w:color w:val="000000" w:themeColor="text1"/>
              </w:rPr>
            </w:pPr>
            <w:r w:rsidRPr="00A15DCB">
              <w:rPr>
                <w:color w:val="000000" w:themeColor="text1"/>
                <w:kern w:val="2"/>
              </w:rPr>
              <w:t xml:space="preserve">  pusch-PowerControl </w:t>
            </w:r>
            <w:r w:rsidRPr="00A15DCB">
              <w:rPr>
                <w:snapToGrid w:val="0"/>
                <w:color w:val="000000" w:themeColor="text1"/>
                <w:kern w:val="2"/>
              </w:rPr>
              <w:t xml:space="preserve">SEQUENCE </w:t>
            </w:r>
            <w:r w:rsidRPr="00A15DCB">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5F02C438"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082E8B7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A7FB29" w14:textId="77777777" w:rsidR="009A2718" w:rsidRPr="00A15DCB" w:rsidRDefault="009A2718" w:rsidP="0036007E">
            <w:pPr>
              <w:pStyle w:val="TAL"/>
              <w:rPr>
                <w:color w:val="000000" w:themeColor="text1"/>
              </w:rPr>
            </w:pPr>
          </w:p>
        </w:tc>
      </w:tr>
      <w:tr w:rsidR="009A2718" w:rsidRPr="00A15DCB" w14:paraId="32F011B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7CC2FF" w14:textId="77777777" w:rsidR="009A2718" w:rsidRPr="00A15DCB" w:rsidRDefault="009A2718" w:rsidP="0036007E">
            <w:pPr>
              <w:pStyle w:val="TAL"/>
              <w:rPr>
                <w:color w:val="000000" w:themeColor="text1"/>
                <w:lang w:eastAsia="zh-CN"/>
              </w:rPr>
            </w:pPr>
            <w:r w:rsidRPr="00A15DCB">
              <w:rPr>
                <w:color w:val="000000" w:themeColor="text1"/>
                <w:kern w:val="2"/>
              </w:rPr>
              <w:t xml:space="preserve">    pathlossReferenceRSToAddModList SEQUENCE (SIZE (1..maxNrofPUSCH-PathlossReferenceRSs)) OF </w:t>
            </w:r>
            <w:r w:rsidRPr="00A15DCB">
              <w:rPr>
                <w:color w:val="000000" w:themeColor="text1"/>
              </w:rPr>
              <w:t>PUSCH-PathlossReferenceRS</w:t>
            </w: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51B329" w14:textId="77777777" w:rsidR="009A2718" w:rsidRPr="00A15DCB" w:rsidRDefault="009A2718" w:rsidP="0036007E">
            <w:pPr>
              <w:pStyle w:val="TAL"/>
              <w:rPr>
                <w:color w:val="000000" w:themeColor="text1"/>
                <w:lang w:eastAsia="zh-CN"/>
              </w:rPr>
            </w:pPr>
            <w:r w:rsidRPr="00A15DCB">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425315E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87CB31D" w14:textId="77777777" w:rsidR="009A2718" w:rsidRPr="00A15DCB" w:rsidRDefault="009A2718" w:rsidP="0036007E">
            <w:pPr>
              <w:pStyle w:val="TAL"/>
              <w:rPr>
                <w:color w:val="000000" w:themeColor="text1"/>
              </w:rPr>
            </w:pPr>
          </w:p>
        </w:tc>
      </w:tr>
      <w:tr w:rsidR="009A2718" w:rsidRPr="00A15DCB" w14:paraId="33D6315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EE54DF6" w14:textId="77777777" w:rsidR="009A2718" w:rsidRPr="00A15DCB" w:rsidRDefault="009A2718" w:rsidP="0036007E">
            <w:pPr>
              <w:pStyle w:val="TAL"/>
              <w:rPr>
                <w:color w:val="000000" w:themeColor="text1"/>
                <w:lang w:eastAsia="zh-CN"/>
              </w:rPr>
            </w:pPr>
            <w:r w:rsidRPr="00A15DCB">
              <w:rPr>
                <w:color w:val="000000" w:themeColor="text1"/>
              </w:rPr>
              <w:t xml:space="preserve">      PUSCH-PathlossReferenceRS[1]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DECA916"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B1F9F35"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072BBBF4" w14:textId="77777777" w:rsidR="009A2718" w:rsidRPr="00A15DCB" w:rsidRDefault="009A2718" w:rsidP="0036007E">
            <w:pPr>
              <w:pStyle w:val="TAL"/>
              <w:rPr>
                <w:color w:val="000000" w:themeColor="text1"/>
              </w:rPr>
            </w:pPr>
          </w:p>
        </w:tc>
      </w:tr>
      <w:tr w:rsidR="009A2718" w:rsidRPr="00A15DCB" w14:paraId="3B010A1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DAAD" w14:textId="77777777" w:rsidR="009A2718" w:rsidRPr="00A15DCB" w:rsidRDefault="009A2718" w:rsidP="0036007E">
            <w:pPr>
              <w:pStyle w:val="TAL"/>
              <w:rPr>
                <w:color w:val="000000" w:themeColor="text1"/>
                <w:lang w:eastAsia="zh-CN"/>
              </w:rPr>
            </w:pPr>
            <w:r w:rsidRPr="00A15DCB">
              <w:rPr>
                <w:color w:val="000000" w:themeColor="text1"/>
                <w:kern w:val="2"/>
              </w:rPr>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0F87E80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BDE265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470EB56" w14:textId="77777777" w:rsidR="009A2718" w:rsidRPr="00A15DCB" w:rsidRDefault="009A2718" w:rsidP="0036007E">
            <w:pPr>
              <w:pStyle w:val="TAL"/>
              <w:rPr>
                <w:color w:val="000000" w:themeColor="text1"/>
              </w:rPr>
            </w:pPr>
          </w:p>
        </w:tc>
      </w:tr>
      <w:tr w:rsidR="009A2718" w:rsidRPr="00A15DCB" w14:paraId="5969A6E6" w14:textId="77777777" w:rsidTr="0036007E">
        <w:tc>
          <w:tcPr>
            <w:tcW w:w="4535" w:type="dxa"/>
            <w:tcBorders>
              <w:top w:val="single" w:sz="4" w:space="0" w:color="auto"/>
              <w:left w:val="single" w:sz="4" w:space="0" w:color="auto"/>
              <w:bottom w:val="nil"/>
              <w:right w:val="single" w:sz="4" w:space="0" w:color="auto"/>
            </w:tcBorders>
            <w:hideMark/>
          </w:tcPr>
          <w:p w14:paraId="31ED4257" w14:textId="77777777" w:rsidR="009A2718" w:rsidRPr="00A15DCB" w:rsidRDefault="009A2718" w:rsidP="0036007E">
            <w:pPr>
              <w:pStyle w:val="TAL"/>
              <w:rPr>
                <w:color w:val="000000" w:themeColor="text1"/>
                <w:lang w:eastAsia="zh-CN"/>
              </w:rPr>
            </w:pPr>
            <w:r w:rsidRPr="00A15DCB">
              <w:rPr>
                <w:color w:val="000000" w:themeColor="text1"/>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7616D49A" w14:textId="77777777" w:rsidR="009A2718" w:rsidRPr="00A15DCB" w:rsidRDefault="009A2718" w:rsidP="0036007E">
            <w:pPr>
              <w:pStyle w:val="TAL"/>
              <w:rPr>
                <w:color w:val="000000" w:themeColor="text1"/>
              </w:rPr>
            </w:pPr>
            <w:r w:rsidRPr="00A15DCB">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64E6FF5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CDEC649" w14:textId="77777777" w:rsidR="009A2718" w:rsidRPr="00A15DCB" w:rsidRDefault="009A2718" w:rsidP="0036007E">
            <w:pPr>
              <w:pStyle w:val="TAL"/>
              <w:rPr>
                <w:color w:val="000000" w:themeColor="text1"/>
                <w:lang w:eastAsia="zh-CN"/>
              </w:rPr>
            </w:pPr>
          </w:p>
        </w:tc>
      </w:tr>
      <w:tr w:rsidR="009A2718" w:rsidRPr="00A15DCB" w14:paraId="0D144D2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34B13A"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17FD896"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0A4B62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ECD0D4" w14:textId="77777777" w:rsidR="009A2718" w:rsidRPr="00A15DCB" w:rsidRDefault="009A2718" w:rsidP="0036007E">
            <w:pPr>
              <w:pStyle w:val="TAL"/>
              <w:rPr>
                <w:color w:val="000000" w:themeColor="text1"/>
              </w:rPr>
            </w:pPr>
          </w:p>
        </w:tc>
      </w:tr>
      <w:tr w:rsidR="009A2718" w:rsidRPr="00A15DCB" w14:paraId="0750975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EDFA50E"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4CC0186"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616339AF"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A8DDC5" w14:textId="77777777" w:rsidR="009A2718" w:rsidRPr="00A15DCB" w:rsidRDefault="009A2718" w:rsidP="0036007E">
            <w:pPr>
              <w:pStyle w:val="TAL"/>
              <w:rPr>
                <w:color w:val="000000" w:themeColor="text1"/>
              </w:rPr>
            </w:pPr>
          </w:p>
        </w:tc>
      </w:tr>
      <w:tr w:rsidR="009A2718" w:rsidRPr="00A15DCB" w14:paraId="4250A69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9CA0CF1"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75F3F76"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3C12576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AFD37A" w14:textId="77777777" w:rsidR="009A2718" w:rsidRPr="00A15DCB" w:rsidRDefault="009A2718" w:rsidP="0036007E">
            <w:pPr>
              <w:pStyle w:val="TAL"/>
              <w:rPr>
                <w:color w:val="000000" w:themeColor="text1"/>
              </w:rPr>
            </w:pPr>
          </w:p>
        </w:tc>
      </w:tr>
      <w:tr w:rsidR="009A2718" w:rsidRPr="00A15DCB" w14:paraId="5897D0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B14D730"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9901378"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0747C3EE"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7343310" w14:textId="77777777" w:rsidR="009A2718" w:rsidRPr="00A15DCB" w:rsidRDefault="009A2718" w:rsidP="0036007E">
            <w:pPr>
              <w:pStyle w:val="TAL"/>
              <w:rPr>
                <w:color w:val="000000" w:themeColor="text1"/>
              </w:rPr>
            </w:pPr>
          </w:p>
        </w:tc>
      </w:tr>
      <w:tr w:rsidR="009A2718" w:rsidRPr="00A15DCB" w14:paraId="66986FD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16F60B"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E9EF38"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38B0E6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4AE89" w14:textId="77777777" w:rsidR="009A2718" w:rsidRPr="00A15DCB" w:rsidRDefault="009A2718" w:rsidP="0036007E">
            <w:pPr>
              <w:pStyle w:val="TAL"/>
              <w:rPr>
                <w:color w:val="000000" w:themeColor="text1"/>
              </w:rPr>
            </w:pPr>
          </w:p>
        </w:tc>
      </w:tr>
    </w:tbl>
    <w:p w14:paraId="0106B205" w14:textId="77777777" w:rsidR="009A2718" w:rsidRPr="00A15DCB" w:rsidRDefault="009A2718" w:rsidP="009A2718"/>
    <w:p w14:paraId="1F77988D" w14:textId="49D6EFE0" w:rsidR="00EB6A36" w:rsidRPr="00A15DCB" w:rsidRDefault="00EB6A36" w:rsidP="00EB6A36">
      <w:pPr>
        <w:pStyle w:val="Heading5"/>
        <w:rPr>
          <w:rFonts w:eastAsia="MS Gothic"/>
        </w:rPr>
      </w:pPr>
      <w:r w:rsidRPr="00A15DCB">
        <w:lastRenderedPageBreak/>
        <w:t>7.1.1.1.20</w:t>
      </w:r>
      <w:r w:rsidRPr="00A15DCB">
        <w:tab/>
      </w:r>
      <w:r w:rsidRPr="00A15DCB">
        <w:rPr>
          <w:rFonts w:eastAsia="MS Gothic"/>
        </w:rPr>
        <w:t>Random access procedure / Msg1 repetition / Contention-based</w:t>
      </w:r>
    </w:p>
    <w:p w14:paraId="4A242978" w14:textId="77777777" w:rsidR="00EB6A36" w:rsidRPr="00A15DCB" w:rsidRDefault="00EB6A36" w:rsidP="00EB6A36">
      <w:pPr>
        <w:pStyle w:val="H6"/>
      </w:pPr>
      <w:r w:rsidRPr="00A15DCB">
        <w:t>7.1.1.1.20.1</w:t>
      </w:r>
      <w:r w:rsidRPr="00A15DCB">
        <w:tab/>
        <w:t>Test Purpose (TP)</w:t>
      </w:r>
    </w:p>
    <w:p w14:paraId="6857CF09" w14:textId="77777777" w:rsidR="00EB6A36" w:rsidRPr="00A15DCB" w:rsidRDefault="00EB6A36" w:rsidP="00EB6A36">
      <w:pPr>
        <w:pStyle w:val="H6"/>
      </w:pPr>
      <w:r w:rsidRPr="00A15DCB">
        <w:t>(</w:t>
      </w:r>
      <w:r w:rsidRPr="00A15DCB">
        <w:rPr>
          <w:lang w:eastAsia="zh-CN"/>
        </w:rPr>
        <w:t>1</w:t>
      </w:r>
      <w:r w:rsidRPr="00A15DCB">
        <w:t>)</w:t>
      </w:r>
    </w:p>
    <w:p w14:paraId="0BAE826F"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RACH and Msg1 repetition</w:t>
      </w:r>
      <w:r w:rsidRPr="00A15DCB" w:rsidDel="00A073E3">
        <w:rPr>
          <w:noProof w:val="0"/>
        </w:rPr>
        <w:t xml:space="preserve"> </w:t>
      </w:r>
      <w:r w:rsidRPr="00A15DCB">
        <w:rPr>
          <w:noProof w:val="0"/>
        </w:rPr>
        <w:t>}</w:t>
      </w:r>
    </w:p>
    <w:p w14:paraId="40CEA0F5"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5201BF87"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PL-RS RSRP results is higher than the threshold(s) for Msg1 repetition </w:t>
      </w:r>
      <w:r w:rsidRPr="00A15DCB">
        <w:rPr>
          <w:noProof w:val="0"/>
        </w:rPr>
        <w:t>}</w:t>
      </w:r>
    </w:p>
    <w:p w14:paraId="281D86CB"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performs legacy RACH procedure </w:t>
      </w:r>
      <w:r w:rsidRPr="00A15DCB">
        <w:rPr>
          <w:noProof w:val="0"/>
        </w:rPr>
        <w:t>}</w:t>
      </w:r>
    </w:p>
    <w:p w14:paraId="0FC8F10A" w14:textId="77777777" w:rsidR="00EB6A36" w:rsidRPr="00A15DCB" w:rsidRDefault="00EB6A36" w:rsidP="00EB6A36">
      <w:pPr>
        <w:pStyle w:val="PL"/>
        <w:rPr>
          <w:noProof w:val="0"/>
        </w:rPr>
      </w:pPr>
      <w:r w:rsidRPr="00A15DCB">
        <w:rPr>
          <w:noProof w:val="0"/>
        </w:rPr>
        <w:t xml:space="preserve">            }</w:t>
      </w:r>
    </w:p>
    <w:p w14:paraId="2AD3D790" w14:textId="77777777" w:rsidR="00EB6A36" w:rsidRPr="00A15DCB" w:rsidRDefault="00EB6A36" w:rsidP="00EB6A36">
      <w:pPr>
        <w:pStyle w:val="PL"/>
        <w:rPr>
          <w:noProof w:val="0"/>
          <w:lang w:eastAsia="zh-CN"/>
        </w:rPr>
      </w:pPr>
    </w:p>
    <w:p w14:paraId="1C017B5E" w14:textId="77777777" w:rsidR="00EB6A36" w:rsidRPr="00A15DCB" w:rsidRDefault="00EB6A36" w:rsidP="00EB6A36">
      <w:pPr>
        <w:pStyle w:val="H6"/>
      </w:pPr>
      <w:r w:rsidRPr="00A15DCB">
        <w:t>(</w:t>
      </w:r>
      <w:r w:rsidRPr="00A15DCB">
        <w:rPr>
          <w:lang w:eastAsia="zh-CN"/>
        </w:rPr>
        <w:t>2</w:t>
      </w:r>
      <w:r w:rsidRPr="00A15DCB">
        <w:t>)</w:t>
      </w:r>
    </w:p>
    <w:p w14:paraId="7FE686A2" w14:textId="3FE6A656"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 xml:space="preserve">UE is in RRC_idle state and is configured with RACH resources for both legacy RACH and Msg1 repetition and UE is </w:t>
      </w:r>
      <w:r w:rsidR="00D05204" w:rsidRPr="00A15DCB">
        <w:rPr>
          <w:noProof w:val="0"/>
          <w:lang w:eastAsia="zh-CN"/>
        </w:rPr>
        <w:t>performing</w:t>
      </w:r>
      <w:r w:rsidRPr="00A15DCB">
        <w:rPr>
          <w:noProof w:val="0"/>
          <w:lang w:eastAsia="zh-CN"/>
        </w:rPr>
        <w:t xml:space="preserve"> legacy RACH</w:t>
      </w:r>
      <w:r w:rsidRPr="00A15DCB" w:rsidDel="00A073E3">
        <w:rPr>
          <w:noProof w:val="0"/>
        </w:rPr>
        <w:t xml:space="preserve"> </w:t>
      </w:r>
      <w:r w:rsidRPr="00A15DCB">
        <w:rPr>
          <w:noProof w:val="0"/>
        </w:rPr>
        <w:t>}</w:t>
      </w:r>
    </w:p>
    <w:p w14:paraId="49C7EB9D"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15A6BC21"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performing legacy RACH procedure and PREAMBLE_TRANSMISSION_COUNTER exceeds preambleTransMax </w:t>
      </w:r>
      <w:r w:rsidRPr="00A15DCB">
        <w:rPr>
          <w:noProof w:val="0"/>
        </w:rPr>
        <w:t>}</w:t>
      </w:r>
    </w:p>
    <w:p w14:paraId="388C0C84" w14:textId="54625AF9"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does</w:t>
      </w:r>
      <w:r w:rsidR="00BE0385" w:rsidRPr="00A15DCB">
        <w:rPr>
          <w:noProof w:val="0"/>
          <w:lang w:eastAsia="zh-CN"/>
        </w:rPr>
        <w:t xml:space="preserve"> not</w:t>
      </w:r>
      <w:r w:rsidRPr="00A15DCB">
        <w:rPr>
          <w:noProof w:val="0"/>
          <w:lang w:eastAsia="zh-CN"/>
        </w:rPr>
        <w:t xml:space="preserve"> perform Msg1 repetition</w:t>
      </w:r>
      <w:r w:rsidRPr="00A15DCB">
        <w:rPr>
          <w:noProof w:val="0"/>
        </w:rPr>
        <w:t xml:space="preserve"> }</w:t>
      </w:r>
    </w:p>
    <w:p w14:paraId="6FC8E537" w14:textId="77777777" w:rsidR="00EB6A36" w:rsidRPr="00A15DCB" w:rsidRDefault="00EB6A36" w:rsidP="00EB6A36">
      <w:pPr>
        <w:pStyle w:val="PL"/>
        <w:rPr>
          <w:noProof w:val="0"/>
        </w:rPr>
      </w:pPr>
      <w:r w:rsidRPr="00A15DCB">
        <w:rPr>
          <w:noProof w:val="0"/>
        </w:rPr>
        <w:t xml:space="preserve">            }</w:t>
      </w:r>
    </w:p>
    <w:p w14:paraId="090E50D7" w14:textId="77777777" w:rsidR="00EB6A36" w:rsidRPr="00A15DCB" w:rsidRDefault="00EB6A36" w:rsidP="00EB6A36">
      <w:pPr>
        <w:pStyle w:val="PL"/>
        <w:rPr>
          <w:noProof w:val="0"/>
          <w:lang w:eastAsia="zh-CN"/>
        </w:rPr>
      </w:pPr>
    </w:p>
    <w:p w14:paraId="05400447" w14:textId="77777777" w:rsidR="00EB6A36" w:rsidRPr="00A15DCB" w:rsidRDefault="00EB6A36" w:rsidP="00EB6A36">
      <w:pPr>
        <w:pStyle w:val="H6"/>
      </w:pPr>
      <w:r w:rsidRPr="00A15DCB">
        <w:t>(</w:t>
      </w:r>
      <w:r w:rsidRPr="00A15DCB">
        <w:rPr>
          <w:lang w:eastAsia="zh-CN"/>
        </w:rPr>
        <w:t>3</w:t>
      </w:r>
      <w:r w:rsidRPr="00A15DCB">
        <w:t>)</w:t>
      </w:r>
    </w:p>
    <w:p w14:paraId="03F0C5CE"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RACH and Msg1 repetition</w:t>
      </w:r>
      <w:r w:rsidRPr="00A15DCB" w:rsidDel="00A073E3">
        <w:rPr>
          <w:noProof w:val="0"/>
        </w:rPr>
        <w:t xml:space="preserve"> </w:t>
      </w:r>
      <w:r w:rsidRPr="00A15DCB">
        <w:rPr>
          <w:noProof w:val="0"/>
        </w:rPr>
        <w:t>}</w:t>
      </w:r>
    </w:p>
    <w:p w14:paraId="46E1112E"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435CE508"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PL-RS RSRP results is lower than the threshold for Msg1 repetition </w:t>
      </w:r>
      <w:r w:rsidRPr="00A15DCB">
        <w:rPr>
          <w:noProof w:val="0"/>
        </w:rPr>
        <w:t>}</w:t>
      </w:r>
    </w:p>
    <w:p w14:paraId="5DCB3D25"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performs Msg1 repetition </w:t>
      </w:r>
      <w:r w:rsidRPr="00A15DCB">
        <w:rPr>
          <w:noProof w:val="0"/>
        </w:rPr>
        <w:t>}</w:t>
      </w:r>
    </w:p>
    <w:p w14:paraId="58F59B18" w14:textId="77777777" w:rsidR="00EB6A36" w:rsidRPr="00A15DCB" w:rsidRDefault="00EB6A36" w:rsidP="00EB6A36">
      <w:pPr>
        <w:pStyle w:val="PL"/>
        <w:rPr>
          <w:noProof w:val="0"/>
        </w:rPr>
      </w:pPr>
      <w:r w:rsidRPr="00A15DCB">
        <w:rPr>
          <w:noProof w:val="0"/>
        </w:rPr>
        <w:t xml:space="preserve">            }</w:t>
      </w:r>
    </w:p>
    <w:p w14:paraId="614BBBB6" w14:textId="77777777" w:rsidR="00EB6A36" w:rsidRPr="00A15DCB" w:rsidRDefault="00EB6A36" w:rsidP="00EB6A36">
      <w:pPr>
        <w:pStyle w:val="PL"/>
        <w:rPr>
          <w:noProof w:val="0"/>
          <w:lang w:eastAsia="zh-CN"/>
        </w:rPr>
      </w:pPr>
    </w:p>
    <w:p w14:paraId="316D26B6" w14:textId="77777777" w:rsidR="00EB6A36" w:rsidRPr="00A15DCB" w:rsidRDefault="00EB6A36" w:rsidP="00EB6A36">
      <w:pPr>
        <w:pStyle w:val="H6"/>
      </w:pPr>
      <w:r w:rsidRPr="00A15DCB">
        <w:t>(</w:t>
      </w:r>
      <w:r w:rsidRPr="00A15DCB">
        <w:rPr>
          <w:lang w:eastAsia="zh-CN"/>
        </w:rPr>
        <w:t>4</w:t>
      </w:r>
      <w:r w:rsidRPr="00A15DCB">
        <w:t>)</w:t>
      </w:r>
    </w:p>
    <w:p w14:paraId="4372D5AE" w14:textId="396EACAC"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 xml:space="preserve">UE is in RRC_idle state and is configured with RACH resources for different Msg1 repetition numbers and is </w:t>
      </w:r>
      <w:r w:rsidR="00D05204" w:rsidRPr="00A15DCB">
        <w:rPr>
          <w:noProof w:val="0"/>
          <w:lang w:eastAsia="zh-CN"/>
        </w:rPr>
        <w:t>performing</w:t>
      </w:r>
      <w:r w:rsidRPr="00A15DCB">
        <w:rPr>
          <w:noProof w:val="0"/>
          <w:lang w:eastAsia="zh-CN"/>
        </w:rPr>
        <w:t xml:space="preserve"> Msg1 repetition</w:t>
      </w:r>
      <w:r w:rsidRPr="00A15DCB" w:rsidDel="00A073E3">
        <w:rPr>
          <w:noProof w:val="0"/>
        </w:rPr>
        <w:t xml:space="preserve"> </w:t>
      </w:r>
      <w:r w:rsidRPr="00A15DCB">
        <w:rPr>
          <w:noProof w:val="0"/>
        </w:rPr>
        <w:t>}</w:t>
      </w:r>
    </w:p>
    <w:p w14:paraId="277C4B94"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666C3EA9"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PREAMBLE_TRANSMISSION_COUNTER exceeds preambleTransMax-Msg1-Repetition or 2*preambleTransMax-Msg1-Repetition </w:t>
      </w:r>
      <w:r w:rsidRPr="00A15DCB">
        <w:rPr>
          <w:noProof w:val="0"/>
        </w:rPr>
        <w:t>}</w:t>
      </w:r>
    </w:p>
    <w:p w14:paraId="61ACC7B0"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fallbacks to next higher PRACH repetition number </w:t>
      </w:r>
      <w:r w:rsidRPr="00A15DCB">
        <w:rPr>
          <w:noProof w:val="0"/>
        </w:rPr>
        <w:t>}</w:t>
      </w:r>
    </w:p>
    <w:p w14:paraId="3C75932A" w14:textId="77777777" w:rsidR="00EB6A36" w:rsidRPr="00A15DCB" w:rsidRDefault="00EB6A36" w:rsidP="00EB6A36">
      <w:pPr>
        <w:pStyle w:val="PL"/>
        <w:rPr>
          <w:noProof w:val="0"/>
        </w:rPr>
      </w:pPr>
      <w:r w:rsidRPr="00A15DCB">
        <w:rPr>
          <w:noProof w:val="0"/>
        </w:rPr>
        <w:t xml:space="preserve">            }</w:t>
      </w:r>
    </w:p>
    <w:p w14:paraId="059B7F23" w14:textId="77777777" w:rsidR="00EB6A36" w:rsidRPr="00A15DCB" w:rsidRDefault="00EB6A36" w:rsidP="00EB6A36">
      <w:pPr>
        <w:pStyle w:val="PL"/>
        <w:rPr>
          <w:noProof w:val="0"/>
          <w:lang w:eastAsia="zh-CN"/>
        </w:rPr>
      </w:pPr>
    </w:p>
    <w:p w14:paraId="39692321" w14:textId="77777777" w:rsidR="00EB6A36" w:rsidRPr="00A15DCB" w:rsidRDefault="00EB6A36" w:rsidP="00EB6A36">
      <w:pPr>
        <w:pStyle w:val="H6"/>
      </w:pPr>
      <w:r w:rsidRPr="00A15DCB">
        <w:t>(</w:t>
      </w:r>
      <w:r w:rsidRPr="00A15DCB">
        <w:rPr>
          <w:lang w:eastAsia="zh-CN"/>
        </w:rPr>
        <w:t>5</w:t>
      </w:r>
      <w:r w:rsidRPr="00A15DCB">
        <w:t>)</w:t>
      </w:r>
    </w:p>
    <w:p w14:paraId="1175726C" w14:textId="73D35B6F"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 xml:space="preserve">UE is in RRC_idle state and is configured with RACH resources for Msg1 repetition and is </w:t>
      </w:r>
      <w:r w:rsidR="00D05204" w:rsidRPr="00A15DCB">
        <w:rPr>
          <w:noProof w:val="0"/>
          <w:lang w:eastAsia="zh-CN"/>
        </w:rPr>
        <w:t>performing</w:t>
      </w:r>
      <w:r w:rsidRPr="00A15DCB">
        <w:rPr>
          <w:noProof w:val="0"/>
          <w:lang w:eastAsia="zh-CN"/>
        </w:rPr>
        <w:t xml:space="preserve"> Msg1 repetition</w:t>
      </w:r>
      <w:r w:rsidRPr="00A15DCB" w:rsidDel="00A073E3">
        <w:rPr>
          <w:noProof w:val="0"/>
        </w:rPr>
        <w:t xml:space="preserve"> </w:t>
      </w:r>
      <w:r w:rsidRPr="00A15DCB">
        <w:rPr>
          <w:noProof w:val="0"/>
        </w:rPr>
        <w:t>}</w:t>
      </w:r>
    </w:p>
    <w:p w14:paraId="61B34D02"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369E3346"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receives a RAR scrambled by RA-RNTI based on the RO used by the last preamble of Msg1 repetition </w:t>
      </w:r>
      <w:r w:rsidRPr="00A15DCB">
        <w:rPr>
          <w:noProof w:val="0"/>
        </w:rPr>
        <w:t>}</w:t>
      </w:r>
    </w:p>
    <w:p w14:paraId="6E21CD55"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transmits Msg3 </w:t>
      </w:r>
      <w:r w:rsidRPr="00A15DCB">
        <w:rPr>
          <w:noProof w:val="0"/>
        </w:rPr>
        <w:t>}</w:t>
      </w:r>
    </w:p>
    <w:p w14:paraId="21CF2BF8" w14:textId="77777777" w:rsidR="00EB6A36" w:rsidRPr="00A15DCB" w:rsidRDefault="00EB6A36" w:rsidP="00EB6A36">
      <w:pPr>
        <w:pStyle w:val="PL"/>
        <w:rPr>
          <w:noProof w:val="0"/>
        </w:rPr>
      </w:pPr>
      <w:r w:rsidRPr="00A15DCB">
        <w:rPr>
          <w:noProof w:val="0"/>
        </w:rPr>
        <w:t xml:space="preserve">            }</w:t>
      </w:r>
    </w:p>
    <w:p w14:paraId="23D686C3" w14:textId="77777777" w:rsidR="00EB6A36" w:rsidRPr="00A15DCB" w:rsidRDefault="00EB6A36" w:rsidP="00EB6A36">
      <w:pPr>
        <w:pStyle w:val="PL"/>
        <w:rPr>
          <w:noProof w:val="0"/>
          <w:lang w:eastAsia="zh-CN"/>
        </w:rPr>
      </w:pPr>
    </w:p>
    <w:p w14:paraId="77FCAD1F" w14:textId="77777777" w:rsidR="00EB6A36" w:rsidRPr="00A15DCB" w:rsidRDefault="00EB6A36" w:rsidP="00EB6A36">
      <w:pPr>
        <w:pStyle w:val="H6"/>
      </w:pPr>
      <w:r w:rsidRPr="00A15DCB">
        <w:t>7.1.1.1.20.2</w:t>
      </w:r>
      <w:r w:rsidRPr="00A15DCB">
        <w:tab/>
        <w:t>Conformance requirements</w:t>
      </w:r>
    </w:p>
    <w:p w14:paraId="338A66A3" w14:textId="77777777" w:rsidR="00EB6A36" w:rsidRPr="00A15DCB" w:rsidRDefault="00EB6A36" w:rsidP="00EB6A36">
      <w:r w:rsidRPr="00A15DCB">
        <w:t>References: The conformance requirements covered in the present test case are specified in: TS 38.213 clause 8.1, 8.2</w:t>
      </w:r>
      <w:r w:rsidRPr="00A15DCB">
        <w:rPr>
          <w:lang w:eastAsia="zh-CN"/>
        </w:rPr>
        <w:t xml:space="preserve">, </w:t>
      </w:r>
      <w:r w:rsidRPr="00A15DCB">
        <w:t>TS 38.321 clause 5.1.1b, 5.1.2, 5.1.4. Unless otherwise stated these are Rel-18 requirements.</w:t>
      </w:r>
    </w:p>
    <w:p w14:paraId="5F90561A" w14:textId="77777777" w:rsidR="00EB6A36" w:rsidRPr="00A15DCB" w:rsidRDefault="00EB6A36" w:rsidP="00EB6A36">
      <w:pPr>
        <w:rPr>
          <w:lang w:eastAsia="zh-CN"/>
        </w:rPr>
      </w:pPr>
      <w:r w:rsidRPr="00A15DCB">
        <w:rPr>
          <w:lang w:eastAsia="zh-CN"/>
        </w:rPr>
        <w:t>[TS 38.213 clause 8.1]</w:t>
      </w:r>
    </w:p>
    <w:p w14:paraId="3F4409F3" w14:textId="77777777" w:rsidR="00EB6A36" w:rsidRPr="00A15DCB" w:rsidRDefault="00EB6A36" w:rsidP="00EB6A36">
      <w:r w:rsidRPr="00A15DCB">
        <w:t xml:space="preserve">Physical random access procedure for a UE is triggered upon request of a PRACH transmission by higher layers or by a PDCCH order </w:t>
      </w:r>
      <w:r w:rsidRPr="00A15DCB">
        <w:rPr>
          <w:lang w:eastAsia="zh-CN"/>
        </w:rPr>
        <w:t xml:space="preserve">or LTM </w:t>
      </w:r>
      <w:r w:rsidRPr="00A15DCB">
        <w:t>Cell Switch Command MAC CE</w:t>
      </w:r>
      <w:r w:rsidRPr="00A15DCB">
        <w:rPr>
          <w:lang w:eastAsia="zh-CN"/>
        </w:rPr>
        <w:t xml:space="preserve"> in clause 6.1.3.75 </w:t>
      </w:r>
      <w:r w:rsidRPr="00A15DCB">
        <w:t>[</w:t>
      </w:r>
      <w:r w:rsidRPr="00A15DCB">
        <w:rPr>
          <w:lang w:eastAsia="zh-CN"/>
        </w:rPr>
        <w:t>11</w:t>
      </w:r>
      <w:r w:rsidRPr="00A15DCB">
        <w:t>, TS 38.</w:t>
      </w:r>
      <w:r w:rsidRPr="00A15DCB">
        <w:rPr>
          <w:lang w:eastAsia="zh-CN"/>
        </w:rPr>
        <w:t>321</w:t>
      </w:r>
      <w:r w:rsidRPr="00A15DCB">
        <w:t xml:space="preserve">] for a cell. A configuration by higher layers for a PRACH transmission includes the following: </w:t>
      </w:r>
    </w:p>
    <w:p w14:paraId="303E7556" w14:textId="77777777" w:rsidR="00EB6A36" w:rsidRPr="00A15DCB" w:rsidRDefault="00EB6A36" w:rsidP="00EB6A36">
      <w:pPr>
        <w:pStyle w:val="B1"/>
      </w:pPr>
      <w:r w:rsidRPr="00A15DCB">
        <w:t>-</w:t>
      </w:r>
      <w:r w:rsidRPr="00A15DCB">
        <w:tab/>
        <w:t xml:space="preserve">A configuration for PRACH transmission on the cell [4, TS 38.211]. </w:t>
      </w:r>
    </w:p>
    <w:p w14:paraId="672837B6" w14:textId="77777777" w:rsidR="00EB6A36" w:rsidRPr="00A15DCB" w:rsidRDefault="00EB6A36" w:rsidP="00EB6A36">
      <w:pPr>
        <w:pStyle w:val="B1"/>
      </w:pPr>
      <w:r w:rsidRPr="00A15DCB">
        <w:t>-</w:t>
      </w:r>
      <w:r w:rsidRPr="00A15DCB">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A15DCB">
        <w:t xml:space="preserve">, a corresponding RA-RNTI when applicable [11, TS 38.321], and a PRACH resource for the cell. </w:t>
      </w:r>
    </w:p>
    <w:p w14:paraId="0CEE284C" w14:textId="77777777" w:rsidR="00EB6A36" w:rsidRPr="00A15DCB" w:rsidRDefault="00EB6A36" w:rsidP="00EB6A36">
      <w:pPr>
        <w:pStyle w:val="B1"/>
      </w:pPr>
      <w:r w:rsidRPr="00A15DCB">
        <w:lastRenderedPageBreak/>
        <w:t>-</w:t>
      </w:r>
      <w:r w:rsidRPr="00A15DCB">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A15DCB">
        <w:t xml:space="preserve"> preamble repetitions for the PRACH transmission if the UE would transmit the PRACH with repetitions. </w:t>
      </w:r>
    </w:p>
    <w:p w14:paraId="278CA3A8" w14:textId="77777777" w:rsidR="00EB6A36" w:rsidRPr="00A15DCB" w:rsidRDefault="00EB6A36" w:rsidP="00EB6A36">
      <w:r w:rsidRPr="00A15DCB">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A15DCB">
        <w:t>,</w:t>
      </w:r>
      <w:r w:rsidRPr="00A15DCB">
        <w:rPr>
          <w:vertAlign w:val="subscript"/>
        </w:rPr>
        <w:t xml:space="preserve"> </w:t>
      </w:r>
      <w:r w:rsidRPr="00A15DCB">
        <w:t>as described in clause 7.4, on the indicated PRACH resource</w:t>
      </w:r>
      <w:r w:rsidRPr="00A15DCB">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w:t>
      </w:r>
    </w:p>
    <w:p w14:paraId="596F38C6" w14:textId="77777777" w:rsidR="00EB6A36" w:rsidRPr="00A15DCB" w:rsidRDefault="00EB6A36" w:rsidP="00EB6A36">
      <w:r w:rsidRPr="00A15DCB">
        <w:t>…</w:t>
      </w:r>
    </w:p>
    <w:p w14:paraId="1AE1EE7B" w14:textId="77777777" w:rsidR="00EB6A36" w:rsidRPr="00A15DCB" w:rsidRDefault="00EB6A36" w:rsidP="00EB6A36">
      <w:r w:rsidRPr="00A15DCB">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A15DCB">
        <w:rPr>
          <w:rFonts w:eastAsia="DengXian"/>
          <w:lang w:eastAsia="zh-CN"/>
        </w:rPr>
        <w:t>.</w:t>
      </w:r>
    </w:p>
    <w:p w14:paraId="6886A365" w14:textId="77777777" w:rsidR="00EB6A36" w:rsidRPr="00A15DCB" w:rsidRDefault="00EB6A36" w:rsidP="00EB6A36">
      <w:pPr>
        <w:rPr>
          <w:kern w:val="2"/>
          <w:lang w:eastAsia="zh-CN"/>
        </w:rPr>
      </w:pPr>
      <w:r w:rsidRPr="00A15DCB">
        <w:t xml:space="preserve">For a PRACH transmission with preamble repetitions, a time period, starting from frame 0, is the smallest integer number </w:t>
      </w:r>
      <w:r w:rsidRPr="00A15DCB">
        <w:rPr>
          <w:lang w:eastAsia="zh-CN"/>
        </w:rPr>
        <w:t>of</w:t>
      </w:r>
      <w:r w:rsidRPr="00A15DCB">
        <w:t xml:space="preserve"> association pattern periods such that at least </w:t>
      </w:r>
      <w:r w:rsidRPr="00A15DCB">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A15DCB">
        <w:rPr>
          <w:rFonts w:ascii="Times" w:hAnsi="Times" w:cs="Times"/>
          <w:szCs w:val="21"/>
        </w:rPr>
        <w:t xml:space="preserve"> SS/PBCH block indexes can be determined within the time period for all</w:t>
      </w:r>
      <w:r w:rsidRPr="00A15DCB">
        <w:t xml:space="preserve"> configured number of preamble repetitions. The set(s) of valid PRACH occasions for each </w:t>
      </w:r>
      <w:r w:rsidRPr="00A15DCB">
        <w:rPr>
          <w:rFonts w:ascii="Times" w:hAnsi="Times" w:cs="Times"/>
          <w:szCs w:val="21"/>
        </w:rPr>
        <w:t xml:space="preserve">configured number of preamble repetitions </w:t>
      </w:r>
      <w:r w:rsidRPr="00A15DCB">
        <w:t>repeats every time period.</w:t>
      </w:r>
    </w:p>
    <w:p w14:paraId="10375B2C" w14:textId="77777777" w:rsidR="00EB6A36" w:rsidRPr="00A15DCB" w:rsidRDefault="00EB6A36" w:rsidP="00EB6A36">
      <w:r w:rsidRPr="00A15DCB">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rPr>
          <w:rFonts w:eastAsia="DengXian" w:cs="Times"/>
          <w:color w:val="000000"/>
        </w:rPr>
        <w:t xml:space="preserve"> valid PRACH occasions</w:t>
      </w:r>
      <w:r w:rsidRPr="00A15DCB">
        <w:rPr>
          <w:rFonts w:eastAsia="DengXian"/>
          <w:color w:val="000000"/>
          <w:szCs w:val="21"/>
        </w:rPr>
        <w:t xml:space="preserve"> </w:t>
      </w:r>
      <w:r w:rsidRPr="00A15DCB">
        <w:rPr>
          <w:rFonts w:eastAsia="DengXian" w:cs="Times"/>
          <w:color w:val="000000"/>
        </w:rPr>
        <w:t xml:space="preserve">for </w:t>
      </w:r>
      <w:r w:rsidRPr="00A15DCB">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w:t>
      </w:r>
    </w:p>
    <w:p w14:paraId="36B155AA"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4C303AD1" w14:textId="77777777" w:rsidR="00EB6A36" w:rsidRPr="00A15DCB" w:rsidRDefault="00EB6A36" w:rsidP="00EB6A36">
      <w:pPr>
        <w:pStyle w:val="B1"/>
      </w:pPr>
      <w:r w:rsidRPr="00A15DCB">
        <w:t>-</w:t>
      </w:r>
      <w:r w:rsidRPr="00A15DCB">
        <w:tab/>
        <w:t>the first valid PRACH occasion of subsequent sets, if any, is determined according to an ordering of valid PRACH occasions</w:t>
      </w:r>
      <w:r w:rsidRPr="00A15DCB" w:rsidDel="00F7447F">
        <w:t xml:space="preserve"> </w:t>
      </w:r>
    </w:p>
    <w:p w14:paraId="714D3884" w14:textId="77777777" w:rsidR="00EB6A36" w:rsidRPr="00A15DCB" w:rsidRDefault="00EB6A36" w:rsidP="00EB6A36">
      <w:pPr>
        <w:pStyle w:val="B2"/>
      </w:pPr>
      <w:r w:rsidRPr="00A15DCB">
        <w:t>-</w:t>
      </w:r>
      <w:r w:rsidRPr="00A15DCB">
        <w:tab/>
        <w:t>first, in increasing order of frequency resource indexes for frequency multiplexed PRACH occasions</w:t>
      </w:r>
    </w:p>
    <w:p w14:paraId="3A7E22EE" w14:textId="77777777" w:rsidR="00EB6A36" w:rsidRPr="00A15DCB" w:rsidRDefault="00EB6A36" w:rsidP="00EB6A36">
      <w:pPr>
        <w:pStyle w:val="B2"/>
      </w:pPr>
      <w:r w:rsidRPr="00A15DCB">
        <w:t>-</w:t>
      </w:r>
      <w:r w:rsidRPr="00A15DCB">
        <w:tab/>
        <w:t xml:space="preserve">second, in increasing order of time resource indexes for time multiplexed PRACH occasions </w:t>
      </w:r>
    </w:p>
    <w:p w14:paraId="140ECB6C" w14:textId="77777777" w:rsidR="00EB6A36" w:rsidRPr="00A15DCB" w:rsidRDefault="00EB6A36" w:rsidP="00EB6A36">
      <w:r w:rsidRPr="00A15DCB">
        <w:t>where, for each frequency resource index for frequency multiplexed PRACH occasions</w:t>
      </w:r>
    </w:p>
    <w:p w14:paraId="169EA23D"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5EC2B3E2" w14:textId="77777777" w:rsidR="00EB6A36" w:rsidRPr="00A15DCB" w:rsidRDefault="00EB6A36" w:rsidP="00EB6A36">
      <w:pPr>
        <w:pStyle w:val="B1"/>
      </w:pPr>
      <w:r w:rsidRPr="00A15DCB">
        <w:t>-</w:t>
      </w:r>
      <w:r w:rsidRPr="00A15DCB">
        <w:tab/>
        <w:t xml:space="preserve">the first valid PRACH occasion of subsequent sets, if any,  </w:t>
      </w:r>
    </w:p>
    <w:p w14:paraId="6E7BC801" w14:textId="77777777" w:rsidR="00EB6A36" w:rsidRPr="00A15DCB" w:rsidRDefault="00EB6A36" w:rsidP="00EB6A36">
      <w:pPr>
        <w:pStyle w:val="B2"/>
      </w:pPr>
      <w:r w:rsidRPr="00A15DCB">
        <w:t>-</w:t>
      </w:r>
      <w:r w:rsidRPr="00A15DCB">
        <w:tab/>
        <w:t xml:space="preserve">is after </w:t>
      </w:r>
      <w:r w:rsidRPr="00A15DCB">
        <w:rPr>
          <w:i/>
          <w:iCs/>
          <w:szCs w:val="21"/>
        </w:rPr>
        <w:t>msg1-RepetitionTimeOffsetROGroup</w:t>
      </w:r>
      <w:r w:rsidRPr="00A15DCB">
        <w:t xml:space="preserve"> consecutive valid PRACH occasions in time from the first valid PRACH occasion of the previous set, where each PRACH occasion is associated with same SS/PBCH block index(es) and each SS/PBCH block index is associated with same preambles, if </w:t>
      </w:r>
      <w:r w:rsidRPr="00A15DCB">
        <w:rPr>
          <w:i/>
          <w:iCs/>
          <w:szCs w:val="21"/>
        </w:rPr>
        <w:t>msg1-RepetitionTimeOffsetROGroup</w:t>
      </w:r>
      <w:r w:rsidRPr="00A15DCB">
        <w:t xml:space="preserve"> is provided </w:t>
      </w:r>
    </w:p>
    <w:p w14:paraId="1DB4C594" w14:textId="77777777" w:rsidR="00EB6A36" w:rsidRPr="00A15DCB" w:rsidRDefault="00EB6A36" w:rsidP="00EB6A36">
      <w:pPr>
        <w:pStyle w:val="B2"/>
      </w:pPr>
      <w:r w:rsidRPr="00A15DCB">
        <w:t>-</w:t>
      </w:r>
      <w:r w:rsidRPr="00A15DCB">
        <w:tab/>
        <w:t xml:space="preserve">is after </w:t>
      </w:r>
      <w:r w:rsidRPr="00A15DCB">
        <w:rPr>
          <w:bCs/>
        </w:rPr>
        <w:t xml:space="preserve">the </w:t>
      </w:r>
      <w:r w:rsidRPr="00A15DCB">
        <w:t>PRACH occasions</w:t>
      </w:r>
      <w:r w:rsidRPr="00A15DCB">
        <w:rPr>
          <w:bCs/>
        </w:rPr>
        <w:t xml:space="preserve"> for the previous </w:t>
      </w:r>
      <w:r w:rsidRPr="00A15DCB">
        <w:t xml:space="preserve">set, if </w:t>
      </w:r>
      <w:r w:rsidRPr="00A15DCB">
        <w:rPr>
          <w:i/>
          <w:iCs/>
          <w:szCs w:val="21"/>
        </w:rPr>
        <w:t>msg1-RepetitionTimeOffsetROGroup</w:t>
      </w:r>
      <w:r w:rsidRPr="00A15DCB">
        <w:t xml:space="preserve"> is not provided</w:t>
      </w:r>
    </w:p>
    <w:p w14:paraId="3B0C71F1" w14:textId="77777777" w:rsidR="00EB6A36" w:rsidRPr="00A15DCB" w:rsidRDefault="00EB6A36" w:rsidP="00EB6A36">
      <w:pPr>
        <w:rPr>
          <w:rFonts w:eastAsia="DengXian"/>
          <w:lang w:eastAsia="zh-CN"/>
        </w:rPr>
      </w:pPr>
      <w:r w:rsidRPr="00A15DCB">
        <w:rPr>
          <w:rFonts w:eastAsia="DengXian"/>
          <w:lang w:eastAsia="zh-CN"/>
        </w:rPr>
        <w:t>…</w:t>
      </w:r>
    </w:p>
    <w:p w14:paraId="677C06B6" w14:textId="77777777" w:rsidR="00EB6A36" w:rsidRPr="00A15DCB" w:rsidRDefault="00EB6A36" w:rsidP="00EB6A36">
      <w:pPr>
        <w:rPr>
          <w:lang w:eastAsia="zh-CN"/>
        </w:rPr>
      </w:pPr>
      <w:r w:rsidRPr="00A15DCB">
        <w:rPr>
          <w:lang w:eastAsia="zh-CN"/>
        </w:rPr>
        <w:t>[TS 38.213 clause 8.2]</w:t>
      </w:r>
    </w:p>
    <w:p w14:paraId="1C1A5DFE" w14:textId="77777777" w:rsidR="00EB6A36" w:rsidRPr="00A15DCB" w:rsidRDefault="00EB6A36" w:rsidP="00EB6A36">
      <w:r w:rsidRPr="00A15DCB">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A15DCB">
        <w:rPr>
          <w:b/>
          <w:bCs/>
          <w:i/>
          <w:iCs/>
        </w:rPr>
        <w:t xml:space="preserve"> </w:t>
      </w:r>
      <w:r w:rsidRPr="00A15DCB">
        <w:t>or</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A15DCB">
        <w:t>, as defined in [4, TS 38.211], is not zero,</w:t>
      </w:r>
      <w:r w:rsidRPr="00A15DCB">
        <w:rPr>
          <w:iCs/>
        </w:rPr>
        <w:t xml:space="preserve"> the </w:t>
      </w:r>
      <w:r w:rsidRPr="00A15DCB">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A15DCB">
        <w:rPr>
          <w:iCs/>
        </w:rPr>
        <w:t xml:space="preserve"> is defined in [4, TS 38.211] and</w:t>
      </w:r>
      <w:r w:rsidRPr="00A15DCB">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is provided by </w:t>
      </w:r>
      <w:r w:rsidRPr="00A15DCB">
        <w:rPr>
          <w:i/>
          <w:iCs/>
        </w:rPr>
        <w:t>kmac</w:t>
      </w:r>
      <w:r w:rsidRPr="00A15DCB">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A15DCB">
        <w:t xml:space="preserve"> if </w:t>
      </w:r>
      <w:r w:rsidRPr="00A15DCB">
        <w:rPr>
          <w:i/>
          <w:iCs/>
        </w:rPr>
        <w:t>kmac</w:t>
      </w:r>
      <w:r w:rsidRPr="00A15DCB">
        <w:t xml:space="preserve"> is not provided. The length of the window in number of slots, based on the SCS for Type1-PDCCH CSS set, is provided by </w:t>
      </w:r>
      <w:bookmarkStart w:id="71" w:name="_Hlk505324461"/>
      <w:r w:rsidRPr="00A15DCB">
        <w:rPr>
          <w:i/>
        </w:rPr>
        <w:t>ra-ResponseWindow</w:t>
      </w:r>
      <w:bookmarkEnd w:id="71"/>
      <w:r w:rsidRPr="00A15DCB">
        <w:t>.</w:t>
      </w:r>
    </w:p>
    <w:p w14:paraId="3A94A600" w14:textId="77777777" w:rsidR="00EB6A36" w:rsidRPr="00A15DCB" w:rsidRDefault="00EB6A36" w:rsidP="00EB6A36">
      <w:pPr>
        <w:rPr>
          <w:lang w:eastAsia="zh-CN"/>
        </w:rPr>
      </w:pPr>
      <w:r w:rsidRPr="00A15DCB">
        <w:rPr>
          <w:lang w:eastAsia="zh-CN"/>
        </w:rPr>
        <w:t>…</w:t>
      </w:r>
    </w:p>
    <w:p w14:paraId="73B127D6" w14:textId="77777777" w:rsidR="00EB6A36" w:rsidRPr="00A15DCB" w:rsidRDefault="00EB6A36" w:rsidP="00EB6A36">
      <w:r w:rsidRPr="00A15DCB">
        <w:t>[TS 38.321, clause 5.1.1b]</w:t>
      </w:r>
    </w:p>
    <w:p w14:paraId="6E5234C6" w14:textId="77777777" w:rsidR="00EB6A36" w:rsidRPr="00A15DCB" w:rsidRDefault="00EB6A36" w:rsidP="00EB6A36">
      <w:pPr>
        <w:rPr>
          <w:lang w:eastAsia="ko-KR"/>
        </w:rPr>
      </w:pPr>
      <w:r w:rsidRPr="00A15DCB">
        <w:rPr>
          <w:lang w:eastAsia="ko-KR"/>
        </w:rPr>
        <w:t>The MAC entity shall:</w:t>
      </w:r>
    </w:p>
    <w:p w14:paraId="62BF8FD5" w14:textId="77777777" w:rsidR="00EB6A36" w:rsidRPr="00A15DCB" w:rsidRDefault="00EB6A36" w:rsidP="00EB6A36">
      <w:pPr>
        <w:pStyle w:val="B1"/>
        <w:rPr>
          <w:lang w:eastAsia="zh-CN"/>
        </w:rPr>
      </w:pPr>
      <w:r w:rsidRPr="00A15DCB">
        <w:rPr>
          <w:lang w:eastAsia="zh-CN"/>
        </w:rPr>
        <w:lastRenderedPageBreak/>
        <w:t>…</w:t>
      </w:r>
    </w:p>
    <w:p w14:paraId="69FDBA9D" w14:textId="77777777" w:rsidR="00EB6A36" w:rsidRPr="00A15DCB" w:rsidRDefault="00EB6A36" w:rsidP="00EB6A36">
      <w:pPr>
        <w:pStyle w:val="B1"/>
        <w:rPr>
          <w:i/>
          <w:iCs/>
          <w:lang w:eastAsia="ko-KR"/>
        </w:rPr>
      </w:pPr>
      <w:r w:rsidRPr="00A15DCB">
        <w:rPr>
          <w:lang w:eastAsia="ko-KR"/>
        </w:rPr>
        <w:t>1&gt;</w:t>
      </w:r>
      <w:r w:rsidRPr="00A15DCB">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A15DCB">
        <w:rPr>
          <w:i/>
          <w:iCs/>
          <w:lang w:eastAsia="ko-KR"/>
        </w:rPr>
        <w:t>msg1-Repetitions</w:t>
      </w:r>
      <w:r w:rsidRPr="00A15DCB">
        <w:rPr>
          <w:lang w:eastAsia="ko-KR"/>
        </w:rPr>
        <w:t xml:space="preserve"> set to </w:t>
      </w:r>
      <w:r w:rsidRPr="00A15DCB">
        <w:rPr>
          <w:i/>
          <w:iCs/>
          <w:lang w:eastAsia="ko-KR"/>
        </w:rPr>
        <w:t>true</w:t>
      </w:r>
      <w:r w:rsidRPr="00A15DCB">
        <w:rPr>
          <w:lang w:eastAsia="ko-KR"/>
        </w:rPr>
        <w:t xml:space="preserve"> and set(s) of Random Access resources without </w:t>
      </w:r>
      <w:r w:rsidRPr="00A15DCB">
        <w:rPr>
          <w:i/>
          <w:iCs/>
          <w:lang w:eastAsia="ko-KR"/>
        </w:rPr>
        <w:t>msg1-Repetitions</w:t>
      </w:r>
      <w:r w:rsidRPr="00A15DCB">
        <w:rPr>
          <w:lang w:eastAsia="ko-KR"/>
        </w:rPr>
        <w:t xml:space="preserve"> set to </w:t>
      </w:r>
      <w:r w:rsidRPr="00A15DCB">
        <w:rPr>
          <w:i/>
          <w:iCs/>
          <w:lang w:eastAsia="ko-KR"/>
        </w:rPr>
        <w:t>true</w:t>
      </w:r>
      <w:r w:rsidRPr="00A15DCB">
        <w:rPr>
          <w:iCs/>
          <w:lang w:eastAsia="ko-KR"/>
        </w:rPr>
        <w:t>:</w:t>
      </w:r>
    </w:p>
    <w:p w14:paraId="45ED09E1" w14:textId="77777777" w:rsidR="00EB6A36" w:rsidRPr="00A15DCB" w:rsidRDefault="00EB6A36" w:rsidP="00EB6A36">
      <w:pPr>
        <w:pStyle w:val="B2"/>
        <w:rPr>
          <w:lang w:eastAsia="ko-KR"/>
        </w:rPr>
      </w:pPr>
      <w:r w:rsidRPr="00A15DCB">
        <w:rPr>
          <w:lang w:eastAsia="ko-KR"/>
        </w:rPr>
        <w:t>2&gt;</w:t>
      </w:r>
      <w:r w:rsidRPr="00A15DCB">
        <w:rPr>
          <w:lang w:eastAsia="ko-KR"/>
        </w:rPr>
        <w:tab/>
        <w:t xml:space="preserve">if </w:t>
      </w:r>
      <w:r w:rsidRPr="00A15DCB">
        <w:rPr>
          <w:iCs/>
        </w:rPr>
        <w:t xml:space="preserve">the BWP selected for the Random Access procedure is configured with set(s) of Random Access resources associated with Msg1 repetition number 8 and </w:t>
      </w:r>
      <w:r w:rsidRPr="00A15DCB">
        <w:rPr>
          <w:lang w:eastAsia="ko-KR"/>
        </w:rPr>
        <w:t xml:space="preserve">the RSRP of the downlink pathloss reference is less than </w:t>
      </w:r>
      <w:r w:rsidRPr="00A15DCB">
        <w:rPr>
          <w:i/>
          <w:iCs/>
        </w:rPr>
        <w:t>rsrp-ThresholdMsg1-RepetitionNum8</w:t>
      </w:r>
      <w:r w:rsidRPr="00A15DCB">
        <w:rPr>
          <w:iCs/>
        </w:rPr>
        <w:t>:</w:t>
      </w:r>
    </w:p>
    <w:p w14:paraId="31A0C558"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applicable and Msg1 repetition number applicable for the current Random Access procedure includes 8.</w:t>
      </w:r>
    </w:p>
    <w:p w14:paraId="7FBF9B2E" w14:textId="77777777" w:rsidR="00EB6A36" w:rsidRPr="00A15DCB" w:rsidRDefault="00EB6A36" w:rsidP="00EB6A36">
      <w:pPr>
        <w:pStyle w:val="B2"/>
        <w:rPr>
          <w:lang w:eastAsia="ko-KR"/>
        </w:rPr>
      </w:pPr>
      <w:r w:rsidRPr="00A15DCB">
        <w:rPr>
          <w:lang w:eastAsia="ko-KR"/>
        </w:rPr>
        <w:t>2&gt;</w:t>
      </w:r>
      <w:r w:rsidRPr="00A15DCB">
        <w:rPr>
          <w:lang w:eastAsia="ko-KR"/>
        </w:rPr>
        <w:tab/>
        <w:t xml:space="preserve">if </w:t>
      </w:r>
      <w:r w:rsidRPr="00A15DCB">
        <w:rPr>
          <w:iCs/>
        </w:rPr>
        <w:t xml:space="preserve">the BWP selected for the Random Access procedure is configured with set(s) of Random Access resources associated with Msg1 repetition number 4 and </w:t>
      </w:r>
      <w:r w:rsidRPr="00A15DCB">
        <w:rPr>
          <w:lang w:eastAsia="ko-KR"/>
        </w:rPr>
        <w:t xml:space="preserve">the RSRP of the downlink pathloss reference is less than </w:t>
      </w:r>
      <w:r w:rsidRPr="00A15DCB">
        <w:rPr>
          <w:i/>
          <w:iCs/>
        </w:rPr>
        <w:t>rsrp-ThresholdMsg1-RepetitionNum4</w:t>
      </w:r>
      <w:r w:rsidRPr="00A15DCB">
        <w:rPr>
          <w:iCs/>
        </w:rPr>
        <w:t>:</w:t>
      </w:r>
    </w:p>
    <w:p w14:paraId="74B12839"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applicable and Msg1 repetition number applicable for the current Random Access procedure includes 4.</w:t>
      </w:r>
    </w:p>
    <w:p w14:paraId="4B60FDEE" w14:textId="77777777" w:rsidR="00EB6A36" w:rsidRPr="00A15DCB" w:rsidRDefault="00EB6A36" w:rsidP="00EB6A36">
      <w:pPr>
        <w:pStyle w:val="B2"/>
        <w:rPr>
          <w:lang w:eastAsia="ko-KR"/>
        </w:rPr>
      </w:pPr>
      <w:r w:rsidRPr="00A15DCB">
        <w:rPr>
          <w:lang w:eastAsia="ko-KR"/>
        </w:rPr>
        <w:t>2&gt;</w:t>
      </w:r>
      <w:r w:rsidRPr="00A15DCB">
        <w:rPr>
          <w:lang w:eastAsia="ko-KR"/>
        </w:rPr>
        <w:tab/>
        <w:t xml:space="preserve">if </w:t>
      </w:r>
      <w:r w:rsidRPr="00A15DCB">
        <w:rPr>
          <w:iCs/>
        </w:rPr>
        <w:t xml:space="preserve">the BWP selected for the Random Access procedure is configured with set(s) of Random Access resources associated with Msg1 repetition number 2 and </w:t>
      </w:r>
      <w:r w:rsidRPr="00A15DCB">
        <w:rPr>
          <w:lang w:eastAsia="ko-KR"/>
        </w:rPr>
        <w:t xml:space="preserve">the RSRP of the downlink pathloss reference is less than </w:t>
      </w:r>
      <w:r w:rsidRPr="00A15DCB">
        <w:rPr>
          <w:i/>
          <w:iCs/>
        </w:rPr>
        <w:t>rsrp-ThresholdMsg1-RepetitionNum2</w:t>
      </w:r>
      <w:r w:rsidRPr="00A15DCB">
        <w:rPr>
          <w:iCs/>
        </w:rPr>
        <w:t>:</w:t>
      </w:r>
    </w:p>
    <w:p w14:paraId="62FA6A9A"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applicable and Msg1 repetition number applicable for the current Random Access procedure includes 2.</w:t>
      </w:r>
    </w:p>
    <w:p w14:paraId="3BD8794D" w14:textId="77777777" w:rsidR="00EB6A36" w:rsidRPr="00A15DCB" w:rsidRDefault="00EB6A36" w:rsidP="00EB6A36">
      <w:pPr>
        <w:pStyle w:val="B2"/>
        <w:rPr>
          <w:lang w:eastAsia="ko-KR"/>
        </w:rPr>
      </w:pPr>
      <w:r w:rsidRPr="00A15DCB">
        <w:rPr>
          <w:lang w:eastAsia="ko-KR"/>
        </w:rPr>
        <w:t>2&gt;</w:t>
      </w:r>
      <w:r w:rsidRPr="00A15DCB">
        <w:rPr>
          <w:lang w:eastAsia="ko-KR"/>
        </w:rPr>
        <w:tab/>
        <w:t xml:space="preserve">else if the RSRP of the downlink pathloss reference is not less than any configured </w:t>
      </w:r>
      <w:r w:rsidRPr="00A15DCB">
        <w:rPr>
          <w:i/>
          <w:lang w:eastAsia="ko-KR"/>
        </w:rPr>
        <w:t>rsrp-ThresholdMsg1-RepetitionNumX</w:t>
      </w:r>
      <w:r w:rsidRPr="00A15DCB">
        <w:rPr>
          <w:iCs/>
        </w:rPr>
        <w:t>:</w:t>
      </w:r>
    </w:p>
    <w:p w14:paraId="7AB25344"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not applicable for the current Random Access procedure.</w:t>
      </w:r>
    </w:p>
    <w:p w14:paraId="26313ECE" w14:textId="5C48D2EE" w:rsidR="00EB6A36" w:rsidRPr="00A15DCB" w:rsidRDefault="00EB6A36" w:rsidP="00EB6A36">
      <w:r w:rsidRPr="00A15DCB">
        <w:t>[TS 38.321, clause 5.1.</w:t>
      </w:r>
      <w:r w:rsidR="00BE0385" w:rsidRPr="00A15DCB">
        <w:t>3</w:t>
      </w:r>
      <w:r w:rsidRPr="00A15DCB">
        <w:t>]</w:t>
      </w:r>
    </w:p>
    <w:p w14:paraId="4A433C47" w14:textId="77777777" w:rsidR="00EB6A36" w:rsidRPr="00A15DCB" w:rsidRDefault="00EB6A36" w:rsidP="00EB6A36">
      <w:pPr>
        <w:pStyle w:val="B1"/>
        <w:rPr>
          <w:lang w:eastAsia="zh-CN"/>
        </w:rPr>
      </w:pPr>
      <w:r w:rsidRPr="00A15DCB">
        <w:rPr>
          <w:lang w:eastAsia="zh-CN"/>
        </w:rPr>
        <w:t>…</w:t>
      </w:r>
    </w:p>
    <w:p w14:paraId="106C48A9" w14:textId="77777777" w:rsidR="00EB6A36" w:rsidRPr="00A15DCB" w:rsidRDefault="00EB6A36" w:rsidP="00EB6A36">
      <w:pPr>
        <w:pStyle w:val="B1"/>
        <w:rPr>
          <w:lang w:eastAsia="ko-KR"/>
        </w:rPr>
      </w:pPr>
      <w:r w:rsidRPr="00A15DCB">
        <w:rPr>
          <w:lang w:eastAsia="ko-KR"/>
        </w:rPr>
        <w:t>1&gt;</w:t>
      </w:r>
      <w:r w:rsidRPr="00A15DCB">
        <w:rPr>
          <w:lang w:eastAsia="ko-KR"/>
        </w:rPr>
        <w:tab/>
        <w:t>else if an SSB is selected above:</w:t>
      </w:r>
    </w:p>
    <w:p w14:paraId="252C3F35" w14:textId="77777777" w:rsidR="00EB6A36" w:rsidRPr="00A15DCB" w:rsidRDefault="00EB6A36" w:rsidP="00EB6A36">
      <w:pPr>
        <w:pStyle w:val="B2"/>
        <w:rPr>
          <w:lang w:eastAsia="ko-KR"/>
        </w:rPr>
      </w:pPr>
      <w:r w:rsidRPr="00A15DCB">
        <w:rPr>
          <w:lang w:eastAsia="ko-KR"/>
        </w:rPr>
        <w:t>2&gt;</w:t>
      </w:r>
      <w:r w:rsidRPr="00A15DCB">
        <w:rPr>
          <w:lang w:eastAsia="ko-KR"/>
        </w:rPr>
        <w:tab/>
        <w:t>if the set of Random Access resources associated with Msg1 repetition is selected for this Random Access procedure:</w:t>
      </w:r>
    </w:p>
    <w:p w14:paraId="2D81967E" w14:textId="77777777" w:rsidR="00EB6A36" w:rsidRPr="00A15DCB" w:rsidRDefault="00EB6A36" w:rsidP="00EB6A36">
      <w:pPr>
        <w:pStyle w:val="B3"/>
        <w:rPr>
          <w:lang w:eastAsia="ko-KR"/>
        </w:rPr>
      </w:pPr>
      <w:r w:rsidRPr="00A15DCB">
        <w:rPr>
          <w:lang w:eastAsia="ko-KR"/>
        </w:rPr>
        <w:t>3&gt;</w:t>
      </w:r>
      <w:r w:rsidRPr="00A15DCB">
        <w:rPr>
          <w:lang w:eastAsia="ko-KR"/>
        </w:rPr>
        <w:tab/>
        <w:t>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sets of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5F772920" w14:textId="77777777" w:rsidR="00EB6A36" w:rsidRPr="00A15DCB" w:rsidRDefault="00EB6A36" w:rsidP="00EB6A36">
      <w:pPr>
        <w:pStyle w:val="B1"/>
        <w:rPr>
          <w:lang w:eastAsia="zh-CN"/>
        </w:rPr>
      </w:pPr>
      <w:r w:rsidRPr="00A15DCB">
        <w:rPr>
          <w:lang w:eastAsia="zh-CN"/>
        </w:rPr>
        <w:t>…</w:t>
      </w:r>
    </w:p>
    <w:p w14:paraId="7971AA28" w14:textId="77777777" w:rsidR="00EB6A36" w:rsidRPr="00A15DCB" w:rsidRDefault="00EB6A36" w:rsidP="00EB6A36">
      <w:r w:rsidRPr="00A15DCB">
        <w:t>[TS 38.321, clause 5.1.2]</w:t>
      </w:r>
    </w:p>
    <w:p w14:paraId="1899B233" w14:textId="77777777" w:rsidR="00EB6A36" w:rsidRPr="00A15DCB" w:rsidRDefault="00EB6A36" w:rsidP="00EB6A36">
      <w:pPr>
        <w:rPr>
          <w:lang w:eastAsia="ko-KR"/>
        </w:rPr>
      </w:pPr>
      <w:r w:rsidRPr="00A15DCB">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5B561722" w14:textId="77777777" w:rsidR="00EB6A36" w:rsidRPr="00A15DCB" w:rsidRDefault="00EB6A36" w:rsidP="00EB6A36">
      <w:pPr>
        <w:pStyle w:val="EQ"/>
        <w:rPr>
          <w:noProof w:val="0"/>
          <w:lang w:eastAsia="ko-KR"/>
        </w:rPr>
      </w:pPr>
      <w:r w:rsidRPr="00A15DCB">
        <w:rPr>
          <w:noProof w:val="0"/>
          <w:lang w:eastAsia="ko-KR"/>
        </w:rPr>
        <w:tab/>
        <w:t>RA-RNTI = 1 + s_id + 14 × t_id + 14 × 80 × f_id + 14 × 80 × 8 × ul_carrier_id</w:t>
      </w:r>
    </w:p>
    <w:p w14:paraId="10C24D92" w14:textId="77777777" w:rsidR="00EB6A36" w:rsidRPr="00A15DCB" w:rsidRDefault="00EB6A36" w:rsidP="00EB6A36">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A15DCB">
        <w:t>≤</w:t>
      </w:r>
      <w:r w:rsidRPr="00A15DCB">
        <w:rPr>
          <w:lang w:eastAsia="ko-KR"/>
        </w:rPr>
        <w:t xml:space="preserve"> t_id &lt; 80),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w:t>
      </w:r>
    </w:p>
    <w:p w14:paraId="092681D4" w14:textId="77777777" w:rsidR="00EB6A36" w:rsidRPr="00A15DCB" w:rsidRDefault="00EB6A36" w:rsidP="00EB6A36">
      <w:r w:rsidRPr="00A15DCB">
        <w:lastRenderedPageBreak/>
        <w:t>[TS 38.321, clause 5.1.4]</w:t>
      </w:r>
    </w:p>
    <w:p w14:paraId="254F66CD" w14:textId="77777777" w:rsidR="00EB6A36" w:rsidRPr="00A15DCB" w:rsidRDefault="00EB6A36" w:rsidP="00EB6A36">
      <w:pPr>
        <w:pStyle w:val="B1"/>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RACH-ConfigCommon</w:t>
      </w:r>
      <w:r w:rsidRPr="00A15DCB">
        <w:rPr>
          <w:lang w:eastAsia="ko-KR"/>
        </w:rPr>
        <w:t xml:space="preserve"> expires, and if the Random Access Response containing Random Access Preamble identifiers that matches the transmitted </w:t>
      </w:r>
      <w:r w:rsidRPr="00A15DCB">
        <w:rPr>
          <w:i/>
          <w:lang w:eastAsia="ko-KR"/>
        </w:rPr>
        <w:t>PREAMBLE_INDEX</w:t>
      </w:r>
      <w:r w:rsidRPr="00A15DCB">
        <w:rPr>
          <w:lang w:eastAsia="ko-KR"/>
        </w:rPr>
        <w:t xml:space="preserve"> has not been received:</w:t>
      </w:r>
    </w:p>
    <w:p w14:paraId="72279691" w14:textId="77777777" w:rsidR="00EB6A36" w:rsidRPr="00A15DCB" w:rsidRDefault="00EB6A36" w:rsidP="00EB6A36">
      <w:pPr>
        <w:pStyle w:val="B2"/>
        <w:rPr>
          <w:lang w:eastAsia="ko-KR"/>
        </w:rPr>
      </w:pPr>
      <w:r w:rsidRPr="00A15DCB">
        <w:rPr>
          <w:lang w:eastAsia="ko-KR"/>
        </w:rPr>
        <w:t>2&gt;</w:t>
      </w:r>
      <w:r w:rsidRPr="00A15DCB">
        <w:rPr>
          <w:lang w:eastAsia="ko-KR"/>
        </w:rPr>
        <w:tab/>
        <w:t>consider the Random Access Response reception not successful;</w:t>
      </w:r>
    </w:p>
    <w:p w14:paraId="73C83F8B" w14:textId="77777777" w:rsidR="00EB6A36" w:rsidRPr="00A15DCB" w:rsidRDefault="00EB6A36" w:rsidP="00EB6A36">
      <w:pPr>
        <w:pStyle w:val="B2"/>
      </w:pPr>
      <w:r w:rsidRPr="00A15DCB">
        <w:rPr>
          <w:lang w:eastAsia="ko-KR"/>
        </w:rPr>
        <w:t>2&gt;</w:t>
      </w:r>
      <w:r w:rsidRPr="00A15DCB">
        <w:tab/>
        <w:t xml:space="preserve">increment </w:t>
      </w:r>
      <w:r w:rsidRPr="00A15DCB">
        <w:rPr>
          <w:i/>
        </w:rPr>
        <w:t>PREAMBLE_TRANSMISSION_COUNTER</w:t>
      </w:r>
      <w:r w:rsidRPr="00A15DCB">
        <w:t xml:space="preserve"> by 1;</w:t>
      </w:r>
    </w:p>
    <w:p w14:paraId="643AB5E6" w14:textId="77777777" w:rsidR="00EB6A36" w:rsidRPr="00A15DCB" w:rsidRDefault="00EB6A36" w:rsidP="00EB6A36">
      <w:pPr>
        <w:pStyle w:val="B2"/>
        <w:rPr>
          <w:lang w:eastAsia="ko-KR"/>
        </w:rPr>
      </w:pPr>
      <w:r w:rsidRPr="00A15DCB">
        <w:rPr>
          <w:lang w:eastAsia="zh-CN"/>
        </w:rPr>
        <w:t>…</w:t>
      </w:r>
    </w:p>
    <w:p w14:paraId="3B6122E1" w14:textId="77777777" w:rsidR="00EB6A36" w:rsidRPr="00A15DCB" w:rsidRDefault="00EB6A36" w:rsidP="00EB6A36">
      <w:pPr>
        <w:pStyle w:val="B2"/>
        <w:rPr>
          <w:lang w:eastAsia="ko-KR"/>
        </w:rPr>
      </w:pPr>
      <w:r w:rsidRPr="00A15DCB">
        <w:rPr>
          <w:lang w:eastAsia="ko-KR"/>
        </w:rPr>
        <w:t>2&gt;</w:t>
      </w:r>
      <w:r w:rsidRPr="00A15DCB">
        <w:rPr>
          <w:lang w:eastAsia="ko-KR"/>
        </w:rPr>
        <w:tab/>
        <w:t>if the Random Access procedure is not completed:</w:t>
      </w:r>
    </w:p>
    <w:p w14:paraId="1883E1EA" w14:textId="77777777" w:rsidR="00EB6A36" w:rsidRPr="00A15DCB" w:rsidRDefault="00EB6A36" w:rsidP="00EB6A36">
      <w:pPr>
        <w:pStyle w:val="B3"/>
        <w:rPr>
          <w:lang w:eastAsia="ko-KR"/>
        </w:rPr>
      </w:pPr>
      <w:r w:rsidRPr="00A15DCB">
        <w:rPr>
          <w:lang w:eastAsia="ko-KR"/>
        </w:rPr>
        <w:t>3&gt;</w:t>
      </w:r>
      <w:r w:rsidRPr="00A15DCB">
        <w:rPr>
          <w:lang w:eastAsia="ko-KR"/>
        </w:rPr>
        <w:tab/>
        <w:t>if the Random Access Preamble is transmitted with repetitions and neither contention-free Random Access Resources nor Random Access resources for SI request have been provided for this Random Access procedure:</w:t>
      </w:r>
    </w:p>
    <w:p w14:paraId="167E8F20" w14:textId="77777777" w:rsidR="00EB6A36" w:rsidRPr="00A15DCB" w:rsidRDefault="00EB6A36" w:rsidP="00EB6A36">
      <w:pPr>
        <w:pStyle w:val="B4"/>
        <w:rPr>
          <w:lang w:eastAsia="ko-KR"/>
        </w:rPr>
      </w:pPr>
      <w:r w:rsidRPr="00A15DCB">
        <w:rPr>
          <w:lang w:eastAsia="ko-KR"/>
        </w:rPr>
        <w:t>4&gt;</w:t>
      </w:r>
      <w:r w:rsidRPr="00A15DCB">
        <w:rPr>
          <w:lang w:eastAsia="ko-KR"/>
        </w:rPr>
        <w:tab/>
        <w:t xml:space="preserve">if </w:t>
      </w:r>
      <w:r w:rsidRPr="00A15DCB">
        <w:rPr>
          <w:i/>
          <w:iCs/>
          <w:lang w:eastAsia="ko-KR"/>
        </w:rPr>
        <w:t>PREAMBLE_TRANSMISSION_COUNTER</w:t>
      </w:r>
      <w:r w:rsidRPr="00A15DCB">
        <w:rPr>
          <w:lang w:eastAsia="ko-KR"/>
        </w:rPr>
        <w:t xml:space="preserve"> = [</w:t>
      </w:r>
      <w:r w:rsidRPr="00A15DCB">
        <w:rPr>
          <w:i/>
          <w:lang w:eastAsia="ko-KR"/>
        </w:rPr>
        <w:t>preambleTransMax-Msg1-Repetition</w:t>
      </w:r>
      <w:r w:rsidRPr="00A15DCB">
        <w:rPr>
          <w:lang w:eastAsia="ko-KR"/>
        </w:rPr>
        <w:t>] + 1; or</w:t>
      </w:r>
    </w:p>
    <w:p w14:paraId="10456C2F" w14:textId="77777777" w:rsidR="00EB6A36" w:rsidRPr="00A15DCB" w:rsidRDefault="00EB6A36" w:rsidP="00EB6A36">
      <w:pPr>
        <w:pStyle w:val="B4"/>
        <w:rPr>
          <w:lang w:eastAsia="ko-KR"/>
        </w:rPr>
      </w:pPr>
      <w:r w:rsidRPr="00A15DCB">
        <w:rPr>
          <w:lang w:eastAsia="ko-KR"/>
        </w:rPr>
        <w:t>4&gt;</w:t>
      </w:r>
      <w:r w:rsidRPr="00A15DCB">
        <w:rPr>
          <w:lang w:eastAsia="ko-KR"/>
        </w:rPr>
        <w:tab/>
        <w:t xml:space="preserve">if </w:t>
      </w:r>
      <w:r w:rsidRPr="00A15DCB">
        <w:rPr>
          <w:i/>
          <w:iCs/>
          <w:lang w:eastAsia="ko-KR"/>
        </w:rPr>
        <w:t>PREAMBLE_TRANSMISSION_COUNTER</w:t>
      </w:r>
      <w:r w:rsidRPr="00A15DCB">
        <w:rPr>
          <w:lang w:eastAsia="ko-KR"/>
        </w:rPr>
        <w:t xml:space="preserve"> = 2 × [</w:t>
      </w:r>
      <w:r w:rsidRPr="00A15DCB">
        <w:rPr>
          <w:i/>
          <w:lang w:eastAsia="ko-KR"/>
        </w:rPr>
        <w:t>preambleTransMax-Msg1-Repetition</w:t>
      </w:r>
      <w:r w:rsidRPr="00A15DCB">
        <w:rPr>
          <w:lang w:eastAsia="ko-KR"/>
        </w:rPr>
        <w:t>] + 1:</w:t>
      </w:r>
    </w:p>
    <w:p w14:paraId="52540B55" w14:textId="77777777" w:rsidR="00EB6A36" w:rsidRPr="00A15DCB" w:rsidRDefault="00EB6A36" w:rsidP="00EB6A36">
      <w:pPr>
        <w:pStyle w:val="B5"/>
        <w:rPr>
          <w:lang w:eastAsia="ko-KR"/>
        </w:rPr>
      </w:pPr>
      <w:r w:rsidRPr="00A15DCB">
        <w:rPr>
          <w:lang w:eastAsia="ko-KR"/>
        </w:rPr>
        <w:t>5&gt;</w:t>
      </w:r>
      <w:r w:rsidRPr="00A15DCB">
        <w:rPr>
          <w:lang w:eastAsia="ko-KR"/>
        </w:rPr>
        <w:tab/>
        <w:t xml:space="preserve">if set of Random Access resources configured with the same </w:t>
      </w:r>
      <w:r w:rsidRPr="00A15DCB">
        <w:rPr>
          <w:i/>
          <w:lang w:eastAsia="ko-KR"/>
        </w:rPr>
        <w:t>prach-ConfigurationIndex</w:t>
      </w:r>
      <w:r w:rsidRPr="00A15DCB">
        <w:rPr>
          <w:lang w:eastAsia="ko-KR"/>
        </w:rPr>
        <w:t xml:space="preserve"> and associated with a higher Msg1 repetition number with the same feature or feature combination as the current set of Random Access resources is available:</w:t>
      </w:r>
    </w:p>
    <w:p w14:paraId="7D43A7EC" w14:textId="77777777" w:rsidR="00EB6A36" w:rsidRPr="00A15DCB" w:rsidRDefault="00EB6A36" w:rsidP="00EB6A36">
      <w:pPr>
        <w:pStyle w:val="B6"/>
        <w:rPr>
          <w:lang w:eastAsia="ko-KR"/>
        </w:rPr>
      </w:pPr>
      <w:r w:rsidRPr="00A15DCB">
        <w:rPr>
          <w:lang w:eastAsia="ko-KR"/>
        </w:rPr>
        <w:t>6&gt;</w:t>
      </w:r>
      <w:r w:rsidRPr="00A15DCB">
        <w:rPr>
          <w:lang w:eastAsia="ko-KR"/>
        </w:rPr>
        <w:tab/>
        <w:t>select the set of Random Access resources associated with the next higher Msg1 repetition number with the same feature or feature combination for this Random Access procedure;</w:t>
      </w:r>
    </w:p>
    <w:p w14:paraId="278E0617" w14:textId="77777777" w:rsidR="00EB6A36" w:rsidRPr="00A15DCB" w:rsidRDefault="00EB6A36" w:rsidP="00EB6A36">
      <w:pPr>
        <w:pStyle w:val="B6"/>
        <w:rPr>
          <w:lang w:eastAsia="ko-KR"/>
        </w:rPr>
      </w:pPr>
      <w:r w:rsidRPr="00A15DCB">
        <w:rPr>
          <w:lang w:eastAsia="ko-KR"/>
        </w:rPr>
        <w:t>6&gt;</w:t>
      </w:r>
      <w:r w:rsidRPr="00A15DCB">
        <w:rPr>
          <w:lang w:eastAsia="ko-KR"/>
        </w:rPr>
        <w:tab/>
        <w:t xml:space="preserve">initialize </w:t>
      </w:r>
      <w:r w:rsidRPr="00A15DCB">
        <w:rPr>
          <w:i/>
          <w:lang w:eastAsia="ko-KR"/>
        </w:rPr>
        <w:t>startPreambleForThisPartition</w:t>
      </w:r>
      <w:r w:rsidRPr="00A15DCB">
        <w:rPr>
          <w:lang w:eastAsia="ko-KR"/>
        </w:rPr>
        <w:t xml:space="preserve">, </w:t>
      </w:r>
      <w:r w:rsidRPr="00A15DCB">
        <w:rPr>
          <w:i/>
        </w:rPr>
        <w:t>numberOfPreamblesPerSSB-ForThisPartition</w:t>
      </w:r>
      <w:r w:rsidRPr="00A15DCB">
        <w:rPr>
          <w:lang w:eastAsia="ko-KR"/>
        </w:rPr>
        <w:t xml:space="preserve">, </w:t>
      </w:r>
      <w:r w:rsidRPr="00A15DCB">
        <w:rPr>
          <w:i/>
        </w:rPr>
        <w:t>ssb-SharedRO-MaskIndex</w:t>
      </w:r>
      <w:r w:rsidRPr="00A15DCB">
        <w:rPr>
          <w:lang w:eastAsia="ko-KR"/>
        </w:rPr>
        <w:t xml:space="preserve"> and </w:t>
      </w:r>
      <w:r w:rsidRPr="00A15DCB">
        <w:rPr>
          <w:i/>
        </w:rPr>
        <w:t>numberOfRA-PreamblesGroupA</w:t>
      </w:r>
      <w:r w:rsidRPr="00A15DCB">
        <w:rPr>
          <w:lang w:eastAsia="ko-KR"/>
        </w:rPr>
        <w:t xml:space="preserve"> parameters for the Random Access procedure according to the values configured by RRC for the selected set of Random Access resources.</w:t>
      </w:r>
    </w:p>
    <w:p w14:paraId="0E8C75DA" w14:textId="77777777" w:rsidR="00EB6A36" w:rsidRPr="00A15DCB" w:rsidRDefault="00EB6A36" w:rsidP="00EB6A36">
      <w:pPr>
        <w:pStyle w:val="B3"/>
        <w:rPr>
          <w:rFonts w:eastAsiaTheme="minorEastAsia"/>
          <w:lang w:eastAsia="ko-KR"/>
        </w:rPr>
      </w:pPr>
      <w:r w:rsidRPr="00A15DCB">
        <w:rPr>
          <w:lang w:eastAsia="zh-CN"/>
        </w:rPr>
        <w:t>…</w:t>
      </w:r>
    </w:p>
    <w:p w14:paraId="3D91E956" w14:textId="77777777" w:rsidR="00EB6A36" w:rsidRPr="00A15DCB" w:rsidRDefault="00EB6A36" w:rsidP="00EB6A36">
      <w:pPr>
        <w:pStyle w:val="H6"/>
      </w:pPr>
      <w:r w:rsidRPr="00A15DCB">
        <w:t>7.1.1.1.20.3</w:t>
      </w:r>
      <w:r w:rsidRPr="00A15DCB">
        <w:tab/>
        <w:t>Test description</w:t>
      </w:r>
    </w:p>
    <w:p w14:paraId="21B16A7A" w14:textId="77777777" w:rsidR="00EB6A36" w:rsidRPr="00A15DCB" w:rsidRDefault="00EB6A36" w:rsidP="00EB6A36">
      <w:pPr>
        <w:pStyle w:val="H6"/>
      </w:pPr>
      <w:r w:rsidRPr="00A15DCB">
        <w:t>7.1.1.1.20.3.1</w:t>
      </w:r>
      <w:r w:rsidRPr="00A15DCB">
        <w:tab/>
        <w:t>Pre-test conditions</w:t>
      </w:r>
    </w:p>
    <w:p w14:paraId="2E4E82D1" w14:textId="77777777" w:rsidR="00EB6A36" w:rsidRPr="00A15DCB" w:rsidRDefault="00EB6A36" w:rsidP="00EB6A36">
      <w:pPr>
        <w:pStyle w:val="H6"/>
      </w:pPr>
      <w:r w:rsidRPr="00A15DCB">
        <w:t>System Simulator:</w:t>
      </w:r>
    </w:p>
    <w:p w14:paraId="14FD641F" w14:textId="77777777" w:rsidR="00EB6A36" w:rsidRPr="00A15DCB" w:rsidRDefault="00EB6A36" w:rsidP="00EB6A36">
      <w:pPr>
        <w:pStyle w:val="B1"/>
        <w:ind w:left="284" w:firstLine="0"/>
        <w:rPr>
          <w:lang w:eastAsia="sv-SE"/>
        </w:rPr>
      </w:pPr>
      <w:r w:rsidRPr="00A15DCB">
        <w:rPr>
          <w:lang w:eastAsia="sv-SE"/>
        </w:rPr>
        <w:t>-</w:t>
      </w:r>
      <w:r w:rsidRPr="00A15DCB">
        <w:rPr>
          <w:lang w:eastAsia="sv-SE"/>
        </w:rPr>
        <w:tab/>
        <w:t>NR Cell 1.</w:t>
      </w:r>
    </w:p>
    <w:p w14:paraId="57F6A4B8" w14:textId="77777777" w:rsidR="00EB6A36" w:rsidRPr="00A15DCB" w:rsidRDefault="00EB6A36" w:rsidP="00EB6A36">
      <w:pPr>
        <w:pStyle w:val="B1"/>
      </w:pPr>
      <w:r w:rsidRPr="00A15DCB">
        <w:t>-</w:t>
      </w:r>
      <w:r w:rsidRPr="00A15DCB">
        <w:tab/>
        <w:t>System information combination NR-1 as defined in TS 38.508-1 [4] clause 4.4.3.1 is used in NR Cell 1.</w:t>
      </w:r>
    </w:p>
    <w:p w14:paraId="2C1A0E2C" w14:textId="77777777" w:rsidR="00EB6A36" w:rsidRPr="00A15DCB" w:rsidRDefault="00EB6A36" w:rsidP="00EB6A36">
      <w:pPr>
        <w:pStyle w:val="H6"/>
      </w:pPr>
      <w:r w:rsidRPr="00A15DCB">
        <w:t>UE:</w:t>
      </w:r>
    </w:p>
    <w:p w14:paraId="7E9E73F7" w14:textId="77777777" w:rsidR="00EB6A36" w:rsidRPr="00A15DCB" w:rsidRDefault="00EB6A36" w:rsidP="00EB6A36">
      <w:pPr>
        <w:pStyle w:val="B1"/>
        <w:ind w:left="284" w:firstLine="0"/>
        <w:rPr>
          <w:lang w:eastAsia="sv-SE"/>
        </w:rPr>
      </w:pPr>
      <w:r w:rsidRPr="00A15DCB">
        <w:rPr>
          <w:lang w:eastAsia="sv-SE"/>
        </w:rPr>
        <w:t>-</w:t>
      </w:r>
      <w:r w:rsidRPr="00A15DCB">
        <w:rPr>
          <w:lang w:eastAsia="sv-SE"/>
        </w:rPr>
        <w:tab/>
        <w:t>None</w:t>
      </w:r>
    </w:p>
    <w:p w14:paraId="1FD3BD99" w14:textId="77777777" w:rsidR="00EB6A36" w:rsidRPr="00A15DCB" w:rsidRDefault="00EB6A36" w:rsidP="00EB6A36">
      <w:pPr>
        <w:pStyle w:val="H6"/>
      </w:pPr>
      <w:r w:rsidRPr="00A15DCB">
        <w:t>Preamble:</w:t>
      </w:r>
    </w:p>
    <w:p w14:paraId="191D5B98" w14:textId="77777777" w:rsidR="00EB6A36" w:rsidRPr="00A15DCB" w:rsidRDefault="00EB6A36" w:rsidP="00EB6A36">
      <w:pPr>
        <w:pStyle w:val="B1"/>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164F94DD" w14:textId="77777777" w:rsidR="00EB6A36" w:rsidRPr="00A15DCB" w:rsidRDefault="00EB6A36" w:rsidP="00EB6A36">
      <w:pPr>
        <w:pStyle w:val="H6"/>
      </w:pPr>
      <w:r w:rsidRPr="00A15DCB">
        <w:t>7.1.1.1.20.3.2</w:t>
      </w:r>
      <w:r w:rsidRPr="00A15DCB">
        <w:tab/>
        <w:t>Test procedure sequence</w:t>
      </w:r>
    </w:p>
    <w:p w14:paraId="060E9012" w14:textId="6345B77D" w:rsidR="00EB6A36" w:rsidRPr="00A15DCB" w:rsidRDefault="00EB6A36" w:rsidP="00EB6A36">
      <w:r w:rsidRPr="00A15DCB">
        <w:t>Table</w:t>
      </w:r>
      <w:r w:rsidR="00BE0385" w:rsidRPr="00A15DCB">
        <w:t>s</w:t>
      </w:r>
      <w:r w:rsidRPr="00A15DCB">
        <w:t xml:space="preserve"> 7.1.1.1.20.3.2-1/2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w:t>
      </w:r>
      <w:r w:rsidR="003E71D3" w:rsidRPr="00A15DCB">
        <w:t>after the</w:t>
      </w:r>
      <w:r w:rsidRPr="00A15DCB">
        <w:t xml:space="preserve"> Preamble</w:t>
      </w:r>
      <w:r w:rsidRPr="00A15DCB">
        <w:rPr>
          <w:lang w:eastAsia="zh-CN"/>
        </w:rPr>
        <w:t xml:space="preserve">. </w:t>
      </w:r>
      <w:r w:rsidRPr="00A15DCB">
        <w:t>Configurations marked "T1" are applied at the points indicated in the Main behaviour description in Table 7.1.1.1.20.3.2-3.</w:t>
      </w:r>
    </w:p>
    <w:p w14:paraId="77B9B556" w14:textId="77777777" w:rsidR="00EB6A36" w:rsidRPr="00A15DCB" w:rsidRDefault="00EB6A36" w:rsidP="00EB6A36">
      <w:pPr>
        <w:pStyle w:val="TH"/>
      </w:pPr>
      <w:r w:rsidRPr="00A15DCB">
        <w:lastRenderedPageBreak/>
        <w:t>Table 7.1.1.1.20.3.2-1: Time instances of cell power level and parameter changes for FR1</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EB6A36" w:rsidRPr="00A15DCB" w14:paraId="33D324C4" w14:textId="77777777" w:rsidTr="009B330A">
        <w:trPr>
          <w:jc w:val="center"/>
        </w:trPr>
        <w:tc>
          <w:tcPr>
            <w:tcW w:w="378" w:type="pct"/>
            <w:tcBorders>
              <w:top w:val="single" w:sz="4" w:space="0" w:color="auto"/>
              <w:left w:val="single" w:sz="4" w:space="0" w:color="auto"/>
              <w:bottom w:val="single" w:sz="4" w:space="0" w:color="auto"/>
              <w:right w:val="single" w:sz="4" w:space="0" w:color="auto"/>
            </w:tcBorders>
          </w:tcPr>
          <w:p w14:paraId="2A6EAA4A" w14:textId="77777777" w:rsidR="00EB6A36" w:rsidRPr="00A15DCB" w:rsidRDefault="00EB6A36" w:rsidP="009B330A">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7287B112" w14:textId="77777777" w:rsidR="00EB6A36" w:rsidRPr="00A15DCB" w:rsidRDefault="00EB6A36" w:rsidP="009B330A">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5AA0F7B9" w14:textId="77777777" w:rsidR="00EB6A36" w:rsidRPr="00A15DCB" w:rsidRDefault="00EB6A36" w:rsidP="009B330A">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6C4C5B88" w14:textId="77777777" w:rsidR="00EB6A36" w:rsidRPr="00A15DCB" w:rsidRDefault="00EB6A36" w:rsidP="009B330A">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48605CC1" w14:textId="77777777" w:rsidR="00EB6A36" w:rsidRPr="00A15DCB" w:rsidRDefault="00EB6A36" w:rsidP="009B330A">
            <w:pPr>
              <w:pStyle w:val="TAH"/>
            </w:pPr>
            <w:r w:rsidRPr="00A15DCB">
              <w:t>Remark</w:t>
            </w:r>
          </w:p>
        </w:tc>
      </w:tr>
      <w:tr w:rsidR="00EB6A36" w:rsidRPr="00A15DCB" w14:paraId="3E85E63E" w14:textId="77777777" w:rsidTr="009B330A">
        <w:trPr>
          <w:trHeight w:val="597"/>
          <w:jc w:val="center"/>
        </w:trPr>
        <w:tc>
          <w:tcPr>
            <w:tcW w:w="378" w:type="pct"/>
            <w:tcBorders>
              <w:top w:val="single" w:sz="4" w:space="0" w:color="auto"/>
              <w:left w:val="single" w:sz="4" w:space="0" w:color="auto"/>
              <w:bottom w:val="nil"/>
              <w:right w:val="single" w:sz="4" w:space="0" w:color="auto"/>
            </w:tcBorders>
            <w:hideMark/>
          </w:tcPr>
          <w:p w14:paraId="46364613" w14:textId="77777777" w:rsidR="00EB6A36" w:rsidRPr="00A15DCB" w:rsidRDefault="00EB6A36" w:rsidP="009B330A">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2B2B1CB2" w14:textId="77777777" w:rsidR="00EB6A36" w:rsidRPr="00A15DCB" w:rsidRDefault="00EB6A36" w:rsidP="009B330A">
            <w:pPr>
              <w:pStyle w:val="TAL"/>
              <w:jc w:val="center"/>
            </w:pPr>
            <w:r w:rsidRPr="00A15DCB">
              <w:t>SS/PBCH</w:t>
            </w:r>
          </w:p>
          <w:p w14:paraId="2FF8B1AE" w14:textId="77777777" w:rsidR="00EB6A36" w:rsidRPr="00A15DCB" w:rsidRDefault="00EB6A36" w:rsidP="009B330A">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2C531F4" w14:textId="77777777" w:rsidR="00EB6A36" w:rsidRPr="00A15DCB" w:rsidRDefault="00EB6A36" w:rsidP="009B330A">
            <w:pPr>
              <w:pStyle w:val="TAC"/>
            </w:pPr>
            <w:r w:rsidRPr="00A15DCB">
              <w:t>dBm/</w:t>
            </w:r>
          </w:p>
          <w:p w14:paraId="121A645D" w14:textId="77777777" w:rsidR="00EB6A36" w:rsidRPr="00A15DCB" w:rsidRDefault="00EB6A36" w:rsidP="009B330A">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19890E0B" w14:textId="77777777" w:rsidR="00EB6A36" w:rsidRPr="00A15DCB" w:rsidRDefault="00EB6A36" w:rsidP="009B330A">
            <w:pPr>
              <w:pStyle w:val="TAC"/>
            </w:pPr>
            <w:r w:rsidRPr="00A15DCB">
              <w:t>-93</w:t>
            </w:r>
          </w:p>
        </w:tc>
        <w:tc>
          <w:tcPr>
            <w:tcW w:w="2679" w:type="pct"/>
            <w:tcBorders>
              <w:top w:val="single" w:sz="4" w:space="0" w:color="auto"/>
              <w:left w:val="single" w:sz="4" w:space="0" w:color="auto"/>
              <w:bottom w:val="single" w:sz="4" w:space="0" w:color="auto"/>
              <w:right w:val="single" w:sz="4" w:space="0" w:color="auto"/>
            </w:tcBorders>
            <w:hideMark/>
          </w:tcPr>
          <w:p w14:paraId="39EC6FB3" w14:textId="0852AF20" w:rsidR="00EB6A36" w:rsidRPr="00A15DCB" w:rsidRDefault="00EB6A36" w:rsidP="009B330A">
            <w:pPr>
              <w:pStyle w:val="TAL"/>
            </w:pPr>
            <w:r w:rsidRPr="00A15DCB">
              <w:t xml:space="preserve">The power level is such that </w:t>
            </w:r>
            <w:r w:rsidRPr="00A15DCB">
              <w:rPr>
                <w:lang w:eastAsia="zh-CN"/>
              </w:rPr>
              <w:t>RSRP</w:t>
            </w:r>
            <w:r w:rsidRPr="00A15DCB">
              <w:t xml:space="preserve"> of PL-RS &lt; </w:t>
            </w:r>
            <w:r w:rsidRPr="00A15DCB">
              <w:rPr>
                <w:i/>
              </w:rPr>
              <w:t>rsrp-ThresholdMsg1-RepetitionNum2</w:t>
            </w:r>
            <w:r w:rsidR="003E71D3" w:rsidRPr="00A15DCB">
              <w:rPr>
                <w:i/>
              </w:rPr>
              <w:t xml:space="preserve"> </w:t>
            </w:r>
            <w:r w:rsidR="003E71D3" w:rsidRPr="00A15DCB">
              <w:t xml:space="preserve">but &gt; </w:t>
            </w:r>
            <w:r w:rsidR="003E71D3" w:rsidRPr="00A15DCB">
              <w:rPr>
                <w:i/>
              </w:rPr>
              <w:t xml:space="preserve">rsrp-ThresholdMsg1-RepetitionNum4 </w:t>
            </w:r>
            <w:r w:rsidR="003E71D3" w:rsidRPr="00A15DCB">
              <w:t xml:space="preserve">and </w:t>
            </w:r>
            <w:r w:rsidR="003E71D3" w:rsidRPr="00A15DCB">
              <w:rPr>
                <w:i/>
              </w:rPr>
              <w:t>rsrp-ThresholdMsg1-RepetitionNum8</w:t>
            </w:r>
          </w:p>
        </w:tc>
      </w:tr>
      <w:tr w:rsidR="00EB6A36" w:rsidRPr="00A15DCB" w14:paraId="1A470030" w14:textId="77777777" w:rsidTr="009B330A">
        <w:trPr>
          <w:trHeight w:val="597"/>
          <w:jc w:val="center"/>
        </w:trPr>
        <w:tc>
          <w:tcPr>
            <w:tcW w:w="378" w:type="pct"/>
            <w:tcBorders>
              <w:top w:val="single" w:sz="4" w:space="0" w:color="auto"/>
              <w:left w:val="single" w:sz="4" w:space="0" w:color="auto"/>
              <w:bottom w:val="nil"/>
              <w:right w:val="single" w:sz="4" w:space="0" w:color="auto"/>
            </w:tcBorders>
            <w:hideMark/>
          </w:tcPr>
          <w:p w14:paraId="31DEA58D" w14:textId="77777777" w:rsidR="00EB6A36" w:rsidRPr="00A15DCB" w:rsidRDefault="00EB6A36" w:rsidP="009B330A">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4581E192" w14:textId="77777777" w:rsidR="00EB6A36" w:rsidRPr="00A15DCB" w:rsidRDefault="00EB6A36" w:rsidP="009B330A">
            <w:pPr>
              <w:pStyle w:val="TAL"/>
              <w:jc w:val="center"/>
            </w:pPr>
            <w:r w:rsidRPr="00A15DCB">
              <w:t>SS/PBCH</w:t>
            </w:r>
          </w:p>
          <w:p w14:paraId="22B78598" w14:textId="77777777" w:rsidR="00EB6A36" w:rsidRPr="00A15DCB" w:rsidRDefault="00EB6A36" w:rsidP="009B330A">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58CCCBE" w14:textId="77777777" w:rsidR="00EB6A36" w:rsidRPr="00A15DCB" w:rsidRDefault="00EB6A36" w:rsidP="009B330A">
            <w:pPr>
              <w:pStyle w:val="TAC"/>
            </w:pPr>
            <w:r w:rsidRPr="00A15DCB">
              <w:t>dBm/</w:t>
            </w:r>
          </w:p>
          <w:p w14:paraId="35977B87" w14:textId="77777777" w:rsidR="00EB6A36" w:rsidRPr="00A15DCB" w:rsidRDefault="00EB6A36" w:rsidP="009B330A">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0F6AB01B" w14:textId="77777777" w:rsidR="00EB6A36" w:rsidRPr="00A15DCB" w:rsidRDefault="00EB6A36" w:rsidP="009B330A">
            <w:pPr>
              <w:pStyle w:val="TAC"/>
            </w:pPr>
            <w:r w:rsidRPr="00A15DCB">
              <w:t>-77</w:t>
            </w:r>
          </w:p>
        </w:tc>
        <w:tc>
          <w:tcPr>
            <w:tcW w:w="2679" w:type="pct"/>
            <w:tcBorders>
              <w:top w:val="single" w:sz="4" w:space="0" w:color="auto"/>
              <w:left w:val="single" w:sz="4" w:space="0" w:color="auto"/>
              <w:bottom w:val="single" w:sz="4" w:space="0" w:color="auto"/>
              <w:right w:val="single" w:sz="4" w:space="0" w:color="auto"/>
            </w:tcBorders>
            <w:hideMark/>
          </w:tcPr>
          <w:p w14:paraId="0AF2A8EB" w14:textId="049D2D2D" w:rsidR="00EB6A36" w:rsidRPr="00A15DCB" w:rsidRDefault="00EB6A36" w:rsidP="009B330A">
            <w:pPr>
              <w:pStyle w:val="TAL"/>
            </w:pPr>
            <w:r w:rsidRPr="00A15DCB">
              <w:t xml:space="preserve">The power level is such that </w:t>
            </w:r>
            <w:r w:rsidRPr="00A15DCB">
              <w:rPr>
                <w:lang w:eastAsia="zh-CN"/>
              </w:rPr>
              <w:t>RSRP</w:t>
            </w:r>
            <w:r w:rsidRPr="00A15DCB">
              <w:t xml:space="preserve"> of PL-RS &gt; </w:t>
            </w:r>
            <w:r w:rsidRPr="00A15DCB">
              <w:rPr>
                <w:i/>
              </w:rPr>
              <w:t>rsrp-ThresholdMsg1-</w:t>
            </w:r>
            <w:r w:rsidR="003E71D3" w:rsidRPr="00A15DCB">
              <w:rPr>
                <w:i/>
              </w:rPr>
              <w:t>RepetitionNum2</w:t>
            </w:r>
          </w:p>
        </w:tc>
      </w:tr>
      <w:tr w:rsidR="00EB6A36" w:rsidRPr="00A15DCB" w14:paraId="72B00ECA" w14:textId="77777777" w:rsidTr="009B330A">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30DEE97C" w14:textId="77777777" w:rsidR="00EB6A36" w:rsidRPr="00A15DCB" w:rsidRDefault="00EB6A36" w:rsidP="009B330A">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673445EE" w14:textId="77777777" w:rsidR="00EB6A36" w:rsidRPr="00A15DCB" w:rsidRDefault="00EB6A36" w:rsidP="00EB6A36"/>
    <w:p w14:paraId="5B6BA0B0" w14:textId="77777777" w:rsidR="00EB6A36" w:rsidRPr="00A15DCB" w:rsidRDefault="00EB6A36" w:rsidP="00EB6A36">
      <w:pPr>
        <w:pStyle w:val="TH"/>
      </w:pPr>
      <w:r w:rsidRPr="00A15DCB">
        <w:t>Table 7.1.1.1.20.3.2-2: Time instances of cell power level and parameter changes for FR2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EB6A36" w:rsidRPr="00A15DCB" w14:paraId="03F6443F" w14:textId="77777777" w:rsidTr="009B330A">
        <w:trPr>
          <w:jc w:val="center"/>
        </w:trPr>
        <w:tc>
          <w:tcPr>
            <w:tcW w:w="378" w:type="pct"/>
            <w:tcBorders>
              <w:top w:val="single" w:sz="4" w:space="0" w:color="auto"/>
              <w:left w:val="single" w:sz="4" w:space="0" w:color="auto"/>
              <w:bottom w:val="single" w:sz="4" w:space="0" w:color="auto"/>
              <w:right w:val="single" w:sz="4" w:space="0" w:color="auto"/>
            </w:tcBorders>
          </w:tcPr>
          <w:p w14:paraId="4B0068FD" w14:textId="77777777" w:rsidR="00EB6A36" w:rsidRPr="00A15DCB" w:rsidRDefault="00EB6A36" w:rsidP="009B330A">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69C87EB6" w14:textId="77777777" w:rsidR="00EB6A36" w:rsidRPr="00A15DCB" w:rsidRDefault="00EB6A36" w:rsidP="009B330A">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4BB1ECED" w14:textId="77777777" w:rsidR="00EB6A36" w:rsidRPr="00A15DCB" w:rsidRDefault="00EB6A36" w:rsidP="009B330A">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03DB0DA7" w14:textId="77777777" w:rsidR="00EB6A36" w:rsidRPr="00A15DCB" w:rsidRDefault="00EB6A36" w:rsidP="009B330A">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05A77313" w14:textId="77777777" w:rsidR="00EB6A36" w:rsidRPr="00A15DCB" w:rsidRDefault="00EB6A36" w:rsidP="009B330A">
            <w:pPr>
              <w:pStyle w:val="TAH"/>
            </w:pPr>
            <w:r w:rsidRPr="00A15DCB">
              <w:t>Remark</w:t>
            </w:r>
          </w:p>
        </w:tc>
      </w:tr>
      <w:tr w:rsidR="00EB6A36" w:rsidRPr="00A15DCB" w14:paraId="44BAB944" w14:textId="77777777" w:rsidTr="009B330A">
        <w:trPr>
          <w:trHeight w:val="597"/>
          <w:jc w:val="center"/>
        </w:trPr>
        <w:tc>
          <w:tcPr>
            <w:tcW w:w="378" w:type="pct"/>
            <w:tcBorders>
              <w:top w:val="single" w:sz="4" w:space="0" w:color="auto"/>
              <w:left w:val="single" w:sz="4" w:space="0" w:color="auto"/>
              <w:bottom w:val="nil"/>
              <w:right w:val="single" w:sz="4" w:space="0" w:color="auto"/>
            </w:tcBorders>
            <w:hideMark/>
          </w:tcPr>
          <w:p w14:paraId="19A4DC09" w14:textId="77777777" w:rsidR="00EB6A36" w:rsidRPr="00A15DCB" w:rsidRDefault="00EB6A36" w:rsidP="009B330A">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649A131E" w14:textId="77777777" w:rsidR="00EB6A36" w:rsidRPr="00A15DCB" w:rsidRDefault="00EB6A36" w:rsidP="009B330A">
            <w:pPr>
              <w:pStyle w:val="TAL"/>
              <w:jc w:val="center"/>
            </w:pPr>
            <w:r w:rsidRPr="00A15DCB">
              <w:t>SS/PBCH</w:t>
            </w:r>
          </w:p>
          <w:p w14:paraId="05DC5B8A" w14:textId="77777777" w:rsidR="00EB6A36" w:rsidRPr="00A15DCB" w:rsidRDefault="00EB6A36" w:rsidP="009B330A">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1B07759" w14:textId="77777777" w:rsidR="00EB6A36" w:rsidRPr="00A15DCB" w:rsidRDefault="00EB6A36" w:rsidP="009B330A">
            <w:pPr>
              <w:pStyle w:val="TAC"/>
            </w:pPr>
            <w:r w:rsidRPr="00A15DCB">
              <w:t>dBm/</w:t>
            </w:r>
          </w:p>
          <w:p w14:paraId="19DF96B5" w14:textId="77777777" w:rsidR="00EB6A36" w:rsidRPr="00A15DCB" w:rsidRDefault="00EB6A36" w:rsidP="009B330A">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31A55D85" w14:textId="77777777" w:rsidR="00EB6A36" w:rsidRPr="00A15DCB" w:rsidRDefault="00EB6A36" w:rsidP="009B330A">
            <w:pPr>
              <w:pStyle w:val="TAC"/>
            </w:pPr>
            <w:r w:rsidRPr="00A15DCB">
              <w:t>-99</w:t>
            </w:r>
          </w:p>
        </w:tc>
        <w:tc>
          <w:tcPr>
            <w:tcW w:w="2679" w:type="pct"/>
            <w:tcBorders>
              <w:top w:val="single" w:sz="4" w:space="0" w:color="auto"/>
              <w:left w:val="single" w:sz="4" w:space="0" w:color="auto"/>
              <w:bottom w:val="single" w:sz="4" w:space="0" w:color="auto"/>
              <w:right w:val="single" w:sz="4" w:space="0" w:color="auto"/>
            </w:tcBorders>
            <w:hideMark/>
          </w:tcPr>
          <w:p w14:paraId="300180E6" w14:textId="2F2E6808" w:rsidR="00EB6A36" w:rsidRPr="00A15DCB" w:rsidRDefault="00EB6A36" w:rsidP="009B330A">
            <w:pPr>
              <w:pStyle w:val="TAL"/>
            </w:pPr>
            <w:r w:rsidRPr="00A15DCB">
              <w:t xml:space="preserve">The power level is such that </w:t>
            </w:r>
            <w:r w:rsidRPr="00A15DCB">
              <w:rPr>
                <w:lang w:eastAsia="zh-CN"/>
              </w:rPr>
              <w:t>RSRP</w:t>
            </w:r>
            <w:r w:rsidRPr="00A15DCB">
              <w:t xml:space="preserve"> of PL-RS &lt; </w:t>
            </w:r>
            <w:r w:rsidRPr="00A15DCB">
              <w:rPr>
                <w:i/>
              </w:rPr>
              <w:t>rsrp-ThresholdMsg1-RepetitionNum2</w:t>
            </w:r>
            <w:r w:rsidR="004C69EF" w:rsidRPr="00A15DCB">
              <w:rPr>
                <w:i/>
              </w:rPr>
              <w:t xml:space="preserve"> </w:t>
            </w:r>
            <w:r w:rsidR="004C69EF" w:rsidRPr="00A15DCB">
              <w:t xml:space="preserve">but &gt; </w:t>
            </w:r>
            <w:r w:rsidR="004C69EF" w:rsidRPr="00A15DCB">
              <w:rPr>
                <w:i/>
              </w:rPr>
              <w:t xml:space="preserve">rsrp-ThresholdMsg1-RepetitionNum4 </w:t>
            </w:r>
            <w:r w:rsidR="004C69EF" w:rsidRPr="00A15DCB">
              <w:t xml:space="preserve">and </w:t>
            </w:r>
            <w:r w:rsidR="004C69EF" w:rsidRPr="00A15DCB">
              <w:rPr>
                <w:i/>
              </w:rPr>
              <w:t>rsrp-ThresholdMsg1-RepetitionNum8</w:t>
            </w:r>
          </w:p>
        </w:tc>
      </w:tr>
      <w:tr w:rsidR="00EB6A36" w:rsidRPr="00A15DCB" w14:paraId="2A79A20B" w14:textId="77777777" w:rsidTr="009B330A">
        <w:trPr>
          <w:trHeight w:val="597"/>
          <w:jc w:val="center"/>
        </w:trPr>
        <w:tc>
          <w:tcPr>
            <w:tcW w:w="378" w:type="pct"/>
            <w:tcBorders>
              <w:top w:val="single" w:sz="4" w:space="0" w:color="auto"/>
              <w:left w:val="single" w:sz="4" w:space="0" w:color="auto"/>
              <w:bottom w:val="nil"/>
              <w:right w:val="single" w:sz="4" w:space="0" w:color="auto"/>
            </w:tcBorders>
            <w:hideMark/>
          </w:tcPr>
          <w:p w14:paraId="4A624B02" w14:textId="77777777" w:rsidR="00EB6A36" w:rsidRPr="00A15DCB" w:rsidRDefault="00EB6A36" w:rsidP="009B330A">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37E45562" w14:textId="77777777" w:rsidR="00EB6A36" w:rsidRPr="00A15DCB" w:rsidRDefault="00EB6A36" w:rsidP="009B330A">
            <w:pPr>
              <w:pStyle w:val="TAL"/>
              <w:jc w:val="center"/>
            </w:pPr>
            <w:r w:rsidRPr="00A15DCB">
              <w:t>SS/PBCH</w:t>
            </w:r>
          </w:p>
          <w:p w14:paraId="4DAC5948" w14:textId="77777777" w:rsidR="00EB6A36" w:rsidRPr="00A15DCB" w:rsidRDefault="00EB6A36" w:rsidP="009B330A">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67EA0056" w14:textId="77777777" w:rsidR="00EB6A36" w:rsidRPr="00A15DCB" w:rsidRDefault="00EB6A36" w:rsidP="009B330A">
            <w:pPr>
              <w:pStyle w:val="TAC"/>
            </w:pPr>
            <w:r w:rsidRPr="00A15DCB">
              <w:t>dBm/</w:t>
            </w:r>
          </w:p>
          <w:p w14:paraId="171BD3A3" w14:textId="77777777" w:rsidR="00EB6A36" w:rsidRPr="00A15DCB" w:rsidRDefault="00EB6A36" w:rsidP="009B330A">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2192D960" w14:textId="77777777" w:rsidR="00EB6A36" w:rsidRPr="00A15DCB" w:rsidRDefault="00EB6A36" w:rsidP="009B330A">
            <w:pPr>
              <w:pStyle w:val="TAC"/>
            </w:pPr>
            <w:r w:rsidRPr="00A15DCB">
              <w:t>-71</w:t>
            </w:r>
          </w:p>
        </w:tc>
        <w:tc>
          <w:tcPr>
            <w:tcW w:w="2679" w:type="pct"/>
            <w:tcBorders>
              <w:top w:val="single" w:sz="4" w:space="0" w:color="auto"/>
              <w:left w:val="single" w:sz="4" w:space="0" w:color="auto"/>
              <w:bottom w:val="single" w:sz="4" w:space="0" w:color="auto"/>
              <w:right w:val="single" w:sz="4" w:space="0" w:color="auto"/>
            </w:tcBorders>
            <w:hideMark/>
          </w:tcPr>
          <w:p w14:paraId="19AA0474" w14:textId="1CDAC701" w:rsidR="00EB6A36" w:rsidRPr="00A15DCB" w:rsidRDefault="00EB6A36" w:rsidP="009B330A">
            <w:pPr>
              <w:pStyle w:val="TAL"/>
            </w:pPr>
            <w:r w:rsidRPr="00A15DCB">
              <w:t xml:space="preserve">The power level is such that </w:t>
            </w:r>
            <w:r w:rsidRPr="00A15DCB">
              <w:rPr>
                <w:lang w:eastAsia="zh-CN"/>
              </w:rPr>
              <w:t>RSRP</w:t>
            </w:r>
            <w:r w:rsidRPr="00A15DCB">
              <w:t xml:space="preserve"> of PL-RS &gt; </w:t>
            </w:r>
            <w:r w:rsidRPr="00A15DCB">
              <w:rPr>
                <w:i/>
              </w:rPr>
              <w:t>rsrp-ThresholdMsg1-</w:t>
            </w:r>
            <w:r w:rsidR="004C69EF" w:rsidRPr="00A15DCB">
              <w:rPr>
                <w:i/>
              </w:rPr>
              <w:t>RepetitionNum2</w:t>
            </w:r>
          </w:p>
        </w:tc>
      </w:tr>
      <w:tr w:rsidR="00EB6A36" w:rsidRPr="00A15DCB" w14:paraId="1A68184A" w14:textId="77777777" w:rsidTr="009B330A">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174A59EA" w14:textId="77777777" w:rsidR="00EB6A36" w:rsidRPr="00A15DCB" w:rsidRDefault="00EB6A36" w:rsidP="009B330A">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26787DCA" w14:textId="77777777" w:rsidR="00EB6A36" w:rsidRPr="00A15DCB" w:rsidRDefault="00EB6A36" w:rsidP="00EB6A36"/>
    <w:p w14:paraId="777E7CFB" w14:textId="77777777" w:rsidR="00EB6A36" w:rsidRPr="00A15DCB" w:rsidRDefault="00EB6A36" w:rsidP="00EB6A36">
      <w:pPr>
        <w:pStyle w:val="TH"/>
      </w:pPr>
      <w:r w:rsidRPr="00A15DCB">
        <w:lastRenderedPageBreak/>
        <w:t>Table 7.1.1.1.20.3.2-3: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
        <w:gridCol w:w="4307"/>
        <w:gridCol w:w="532"/>
        <w:gridCol w:w="3225"/>
        <w:gridCol w:w="457"/>
        <w:gridCol w:w="840"/>
      </w:tblGrid>
      <w:tr w:rsidR="00EB6A36" w:rsidRPr="00A15DCB" w14:paraId="39510EA5" w14:textId="77777777" w:rsidTr="00BE0385">
        <w:tc>
          <w:tcPr>
            <w:tcW w:w="251" w:type="pct"/>
            <w:vMerge w:val="restart"/>
            <w:tcBorders>
              <w:top w:val="single" w:sz="4" w:space="0" w:color="auto"/>
              <w:left w:val="single" w:sz="4" w:space="0" w:color="auto"/>
              <w:right w:val="single" w:sz="4" w:space="0" w:color="auto"/>
            </w:tcBorders>
          </w:tcPr>
          <w:p w14:paraId="4A8D97C7" w14:textId="77777777" w:rsidR="00EB6A36" w:rsidRPr="00A15DCB" w:rsidRDefault="00EB6A36" w:rsidP="009B330A">
            <w:pPr>
              <w:pStyle w:val="TAH"/>
            </w:pPr>
            <w:r w:rsidRPr="00A15DCB">
              <w:t>St</w:t>
            </w:r>
          </w:p>
        </w:tc>
        <w:tc>
          <w:tcPr>
            <w:tcW w:w="2185" w:type="pct"/>
            <w:tcBorders>
              <w:top w:val="single" w:sz="4" w:space="0" w:color="auto"/>
              <w:left w:val="single" w:sz="4" w:space="0" w:color="auto"/>
              <w:bottom w:val="nil"/>
              <w:right w:val="single" w:sz="4" w:space="0" w:color="auto"/>
            </w:tcBorders>
          </w:tcPr>
          <w:p w14:paraId="35048B07" w14:textId="77777777" w:rsidR="00EB6A36" w:rsidRPr="00A15DCB" w:rsidRDefault="00EB6A36" w:rsidP="009B330A">
            <w:pPr>
              <w:pStyle w:val="TAH"/>
            </w:pPr>
            <w:r w:rsidRPr="00A15DCB">
              <w:t>Procedure</w:t>
            </w:r>
          </w:p>
        </w:tc>
        <w:tc>
          <w:tcPr>
            <w:tcW w:w="1906" w:type="pct"/>
            <w:gridSpan w:val="2"/>
            <w:tcBorders>
              <w:top w:val="single" w:sz="4" w:space="0" w:color="auto"/>
              <w:left w:val="single" w:sz="4" w:space="0" w:color="auto"/>
              <w:bottom w:val="single" w:sz="4" w:space="0" w:color="auto"/>
              <w:right w:val="single" w:sz="4" w:space="0" w:color="auto"/>
            </w:tcBorders>
          </w:tcPr>
          <w:p w14:paraId="0A566E4D" w14:textId="77777777" w:rsidR="00EB6A36" w:rsidRPr="00A15DCB" w:rsidRDefault="00EB6A36" w:rsidP="009B330A">
            <w:pPr>
              <w:pStyle w:val="TAH"/>
            </w:pPr>
            <w:r w:rsidRPr="00A15DCB">
              <w:t>Message Sequence</w:t>
            </w:r>
          </w:p>
        </w:tc>
        <w:tc>
          <w:tcPr>
            <w:tcW w:w="232" w:type="pct"/>
            <w:vMerge w:val="restart"/>
            <w:tcBorders>
              <w:top w:val="single" w:sz="4" w:space="0" w:color="auto"/>
              <w:left w:val="single" w:sz="4" w:space="0" w:color="auto"/>
              <w:right w:val="single" w:sz="4" w:space="0" w:color="auto"/>
            </w:tcBorders>
          </w:tcPr>
          <w:p w14:paraId="30D242E3" w14:textId="77777777" w:rsidR="00EB6A36" w:rsidRPr="00A15DCB" w:rsidRDefault="00EB6A36" w:rsidP="009B330A">
            <w:pPr>
              <w:pStyle w:val="TAH"/>
            </w:pPr>
            <w:r w:rsidRPr="00A15DCB">
              <w:t>TP</w:t>
            </w:r>
          </w:p>
        </w:tc>
        <w:tc>
          <w:tcPr>
            <w:tcW w:w="427" w:type="pct"/>
            <w:vMerge w:val="restart"/>
            <w:tcBorders>
              <w:top w:val="single" w:sz="4" w:space="0" w:color="auto"/>
              <w:left w:val="single" w:sz="4" w:space="0" w:color="auto"/>
              <w:right w:val="single" w:sz="4" w:space="0" w:color="auto"/>
            </w:tcBorders>
          </w:tcPr>
          <w:p w14:paraId="0D5CB9D0" w14:textId="77777777" w:rsidR="00EB6A36" w:rsidRPr="00A15DCB" w:rsidRDefault="00EB6A36" w:rsidP="009B330A">
            <w:pPr>
              <w:pStyle w:val="TAH"/>
            </w:pPr>
            <w:r w:rsidRPr="00A15DCB">
              <w:t>Verdict</w:t>
            </w:r>
          </w:p>
        </w:tc>
      </w:tr>
      <w:tr w:rsidR="00EB6A36" w:rsidRPr="00A15DCB" w14:paraId="1BFE1D22" w14:textId="77777777" w:rsidTr="00BE0385">
        <w:tc>
          <w:tcPr>
            <w:tcW w:w="251" w:type="pct"/>
            <w:vMerge/>
            <w:tcBorders>
              <w:left w:val="single" w:sz="4" w:space="0" w:color="auto"/>
              <w:bottom w:val="single" w:sz="4" w:space="0" w:color="auto"/>
              <w:right w:val="single" w:sz="4" w:space="0" w:color="auto"/>
            </w:tcBorders>
          </w:tcPr>
          <w:p w14:paraId="75AB9E9D" w14:textId="77777777" w:rsidR="00EB6A36" w:rsidRPr="00A15DCB" w:rsidRDefault="00EB6A36" w:rsidP="009B330A">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53F0E299" w14:textId="77777777" w:rsidR="00EB6A36" w:rsidRPr="00A15DCB" w:rsidRDefault="00EB6A36" w:rsidP="009B330A">
            <w:pPr>
              <w:pStyle w:val="TAH"/>
            </w:pPr>
          </w:p>
        </w:tc>
        <w:tc>
          <w:tcPr>
            <w:tcW w:w="270" w:type="pct"/>
            <w:tcBorders>
              <w:top w:val="single" w:sz="4" w:space="0" w:color="auto"/>
              <w:left w:val="single" w:sz="4" w:space="0" w:color="auto"/>
              <w:bottom w:val="single" w:sz="4" w:space="0" w:color="auto"/>
              <w:right w:val="single" w:sz="4" w:space="0" w:color="auto"/>
            </w:tcBorders>
          </w:tcPr>
          <w:p w14:paraId="5B31E145" w14:textId="77777777" w:rsidR="00EB6A36" w:rsidRPr="00A15DCB" w:rsidRDefault="00EB6A36" w:rsidP="009B330A">
            <w:pPr>
              <w:pStyle w:val="TAH"/>
            </w:pPr>
            <w:r w:rsidRPr="00A15DCB">
              <w:t>U - S</w:t>
            </w:r>
          </w:p>
        </w:tc>
        <w:tc>
          <w:tcPr>
            <w:tcW w:w="1636" w:type="pct"/>
            <w:tcBorders>
              <w:top w:val="single" w:sz="4" w:space="0" w:color="auto"/>
              <w:left w:val="single" w:sz="4" w:space="0" w:color="auto"/>
              <w:bottom w:val="single" w:sz="4" w:space="0" w:color="auto"/>
              <w:right w:val="single" w:sz="4" w:space="0" w:color="auto"/>
            </w:tcBorders>
          </w:tcPr>
          <w:p w14:paraId="239BFE2B" w14:textId="77777777" w:rsidR="00EB6A36" w:rsidRPr="00A15DCB" w:rsidRDefault="00EB6A36" w:rsidP="009B330A">
            <w:pPr>
              <w:pStyle w:val="TAH"/>
            </w:pPr>
            <w:r w:rsidRPr="00A15DCB">
              <w:t>Message</w:t>
            </w:r>
          </w:p>
        </w:tc>
        <w:tc>
          <w:tcPr>
            <w:tcW w:w="232" w:type="pct"/>
            <w:vMerge/>
            <w:tcBorders>
              <w:left w:val="single" w:sz="4" w:space="0" w:color="auto"/>
              <w:bottom w:val="single" w:sz="4" w:space="0" w:color="auto"/>
              <w:right w:val="single" w:sz="4" w:space="0" w:color="auto"/>
            </w:tcBorders>
          </w:tcPr>
          <w:p w14:paraId="327272E4" w14:textId="77777777" w:rsidR="00EB6A36" w:rsidRPr="00A15DCB" w:rsidRDefault="00EB6A36" w:rsidP="009B330A">
            <w:pPr>
              <w:keepNext/>
              <w:keepLines/>
              <w:spacing w:after="0"/>
              <w:jc w:val="center"/>
              <w:rPr>
                <w:sz w:val="18"/>
                <w:lang w:eastAsia="sv-SE"/>
              </w:rPr>
            </w:pPr>
          </w:p>
        </w:tc>
        <w:tc>
          <w:tcPr>
            <w:tcW w:w="427" w:type="pct"/>
            <w:vMerge/>
            <w:tcBorders>
              <w:left w:val="single" w:sz="4" w:space="0" w:color="auto"/>
              <w:bottom w:val="single" w:sz="4" w:space="0" w:color="auto"/>
              <w:right w:val="single" w:sz="4" w:space="0" w:color="auto"/>
            </w:tcBorders>
          </w:tcPr>
          <w:p w14:paraId="6BAE624D" w14:textId="77777777" w:rsidR="00EB6A36" w:rsidRPr="00A15DCB" w:rsidRDefault="00EB6A36" w:rsidP="009B330A">
            <w:pPr>
              <w:keepNext/>
              <w:keepLines/>
              <w:spacing w:after="0"/>
              <w:jc w:val="center"/>
              <w:rPr>
                <w:sz w:val="18"/>
                <w:lang w:eastAsia="sv-SE"/>
              </w:rPr>
            </w:pPr>
          </w:p>
        </w:tc>
      </w:tr>
      <w:tr w:rsidR="00EB6A36" w:rsidRPr="00A15DCB" w14:paraId="49C6497B" w14:textId="77777777" w:rsidTr="00BE0385">
        <w:tc>
          <w:tcPr>
            <w:tcW w:w="251" w:type="pct"/>
            <w:tcBorders>
              <w:top w:val="single" w:sz="4" w:space="0" w:color="auto"/>
              <w:left w:val="single" w:sz="4" w:space="0" w:color="auto"/>
              <w:bottom w:val="single" w:sz="4" w:space="0" w:color="auto"/>
              <w:right w:val="single" w:sz="4" w:space="0" w:color="auto"/>
            </w:tcBorders>
          </w:tcPr>
          <w:p w14:paraId="7EB0703F" w14:textId="77777777" w:rsidR="00EB6A36" w:rsidRPr="00A15DCB" w:rsidRDefault="00EB6A36" w:rsidP="009B330A">
            <w:pPr>
              <w:pStyle w:val="TAC"/>
              <w:rPr>
                <w:rFonts w:cs="Arial"/>
              </w:rPr>
            </w:pPr>
            <w:r w:rsidRPr="00A15DCB">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51CF2B5A" w14:textId="77777777" w:rsidR="00EB6A36" w:rsidRPr="00A15DCB" w:rsidDel="004D1A24" w:rsidRDefault="00EB6A36" w:rsidP="009B330A">
            <w:pPr>
              <w:pStyle w:val="TAL"/>
              <w:rPr>
                <w:rFonts w:cs="Arial"/>
              </w:rPr>
            </w:pPr>
            <w:r w:rsidRPr="00A15DCB">
              <w:t>The SS transmits a Paging message including a matched UE identity.</w:t>
            </w:r>
          </w:p>
        </w:tc>
        <w:tc>
          <w:tcPr>
            <w:tcW w:w="270" w:type="pct"/>
            <w:tcBorders>
              <w:top w:val="single" w:sz="4" w:space="0" w:color="auto"/>
              <w:left w:val="single" w:sz="4" w:space="0" w:color="auto"/>
              <w:bottom w:val="single" w:sz="4" w:space="0" w:color="auto"/>
              <w:right w:val="single" w:sz="4" w:space="0" w:color="auto"/>
            </w:tcBorders>
          </w:tcPr>
          <w:p w14:paraId="13BF0F50" w14:textId="77777777" w:rsidR="00EB6A36" w:rsidRPr="00A15DCB" w:rsidRDefault="00EB6A36" w:rsidP="009B330A">
            <w:pPr>
              <w:pStyle w:val="TAC"/>
              <w:rPr>
                <w:rFonts w:cs="Arial"/>
                <w:lang w:eastAsia="zh-CN"/>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23BB2DF5" w14:textId="77777777" w:rsidR="00EB6A36" w:rsidRPr="00A15DCB" w:rsidRDefault="00EB6A36" w:rsidP="009B330A">
            <w:pPr>
              <w:pStyle w:val="TAL"/>
              <w:rPr>
                <w:rFonts w:cs="Arial"/>
                <w:i/>
                <w:iCs/>
              </w:rPr>
            </w:pPr>
            <w:r w:rsidRPr="00A15DCB">
              <w:t>NR RRC</w:t>
            </w:r>
            <w:r w:rsidRPr="00A15DCB">
              <w:rPr>
                <w:i/>
              </w:rPr>
              <w:t>: Paging</w:t>
            </w:r>
          </w:p>
        </w:tc>
        <w:tc>
          <w:tcPr>
            <w:tcW w:w="232" w:type="pct"/>
            <w:tcBorders>
              <w:top w:val="single" w:sz="4" w:space="0" w:color="auto"/>
              <w:left w:val="single" w:sz="4" w:space="0" w:color="auto"/>
              <w:bottom w:val="single" w:sz="4" w:space="0" w:color="auto"/>
              <w:right w:val="single" w:sz="4" w:space="0" w:color="auto"/>
            </w:tcBorders>
          </w:tcPr>
          <w:p w14:paraId="5EDEC4D4" w14:textId="77777777" w:rsidR="00EB6A36" w:rsidRPr="00A15DCB" w:rsidRDefault="00EB6A36" w:rsidP="009B330A">
            <w:pPr>
              <w:pStyle w:val="TAC"/>
              <w:rPr>
                <w:rFonts w:cs="Arial"/>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2331D508" w14:textId="77777777" w:rsidR="00EB6A36" w:rsidRPr="00A15DCB" w:rsidRDefault="00EB6A36" w:rsidP="009B330A">
            <w:pPr>
              <w:pStyle w:val="TAC"/>
              <w:rPr>
                <w:rFonts w:cs="Arial"/>
              </w:rPr>
            </w:pPr>
            <w:r w:rsidRPr="00A15DCB">
              <w:rPr>
                <w:rFonts w:cs="Arial"/>
              </w:rPr>
              <w:t>-</w:t>
            </w:r>
          </w:p>
        </w:tc>
      </w:tr>
      <w:tr w:rsidR="00EB6A36" w:rsidRPr="00A15DCB" w14:paraId="56EC972F" w14:textId="77777777" w:rsidTr="00BE0385">
        <w:tc>
          <w:tcPr>
            <w:tcW w:w="251" w:type="pct"/>
            <w:tcBorders>
              <w:top w:val="single" w:sz="4" w:space="0" w:color="auto"/>
              <w:left w:val="single" w:sz="4" w:space="0" w:color="auto"/>
              <w:bottom w:val="single" w:sz="4" w:space="0" w:color="auto"/>
              <w:right w:val="single" w:sz="4" w:space="0" w:color="auto"/>
            </w:tcBorders>
          </w:tcPr>
          <w:p w14:paraId="56FDC8A7" w14:textId="77777777" w:rsidR="00EB6A36" w:rsidRPr="00A15DCB" w:rsidRDefault="00EB6A36" w:rsidP="009B330A">
            <w:pPr>
              <w:pStyle w:val="TAC"/>
              <w:rPr>
                <w:rFonts w:cs="Arial"/>
                <w:lang w:eastAsia="zh-CN"/>
              </w:rPr>
            </w:pPr>
            <w:r w:rsidRPr="00A15DCB">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610787C2" w14:textId="703A0EDB" w:rsidR="00EB6A36" w:rsidRPr="00A15DCB" w:rsidRDefault="00EB6A36" w:rsidP="00F375CF">
            <w:pPr>
              <w:pStyle w:val="TAL"/>
              <w:rPr>
                <w:lang w:eastAsia="zh-CN"/>
              </w:rPr>
            </w:pPr>
            <w:r w:rsidRPr="00A15DCB">
              <w:rPr>
                <w:rFonts w:cs="Arial"/>
                <w:lang w:eastAsia="zh-CN"/>
              </w:rPr>
              <w:t>Check</w:t>
            </w:r>
            <w:r w:rsidRPr="00A15DCB">
              <w:rPr>
                <w:rFonts w:cs="Arial"/>
              </w:rPr>
              <w:t>: Does the UE</w:t>
            </w:r>
            <w:r w:rsidRPr="00A15DCB">
              <w:t xml:space="preserve"> transmit PRACH preambles with preamble index k</w:t>
            </w:r>
            <w:r w:rsidRPr="00A15DCB">
              <w:rPr>
                <w:lang w:eastAsia="zh-CN"/>
              </w:rPr>
              <w:t xml:space="preserve"> on 2 </w:t>
            </w:r>
            <w:r w:rsidRPr="00A15DCB">
              <w:t>consecutive</w:t>
            </w:r>
            <w:r w:rsidRPr="00A15DCB">
              <w:rPr>
                <w:lang w:eastAsia="zh-CN"/>
              </w:rPr>
              <w:t xml:space="preserve"> ROs</w:t>
            </w:r>
            <w:r w:rsidR="00BE0385" w:rsidRPr="00A15DCB">
              <w:rPr>
                <w:lang w:eastAsia="zh-CN"/>
              </w:rPr>
              <w:t>?</w:t>
            </w:r>
            <w:r w:rsidRPr="00A15DCB">
              <w:rPr>
                <w:lang w:eastAsia="zh-CN"/>
              </w:rPr>
              <w:t xml:space="preserve"> </w:t>
            </w:r>
            <w:r w:rsidR="00BE0385" w:rsidRPr="00A15DCB">
              <w:rPr>
                <w:lang w:eastAsia="zh-CN"/>
              </w:rPr>
              <w:t>where</w:t>
            </w:r>
          </w:p>
          <w:p w14:paraId="764F5F83" w14:textId="6F5123C5" w:rsidR="00BE0385" w:rsidRPr="00A15DCB" w:rsidRDefault="00F375CF" w:rsidP="00F375CF">
            <w:pPr>
              <w:pStyle w:val="TAL"/>
              <w:rPr>
                <w:rFonts w:eastAsia="Arial Unicode MS"/>
                <w:lang w:eastAsia="zh-CN"/>
              </w:rPr>
            </w:pPr>
            <w:r w:rsidRPr="00A15DCB">
              <w:rPr>
                <w:lang w:eastAsia="zh-CN"/>
              </w:rPr>
              <w:t>-</w:t>
            </w:r>
            <w:r w:rsidRPr="00A15DCB">
              <w:rPr>
                <w:lang w:eastAsia="zh-CN"/>
              </w:rPr>
              <w:tab/>
            </w:r>
            <w:r w:rsidR="00EB6A36" w:rsidRPr="00A15DCB">
              <w:rPr>
                <w:lang w:eastAsia="zh-CN"/>
              </w:rPr>
              <w:t xml:space="preserve">8 </w:t>
            </w:r>
            <w:r w:rsidR="00EB6A36" w:rsidRPr="00A15DCB">
              <w:rPr>
                <w:rFonts w:eastAsia="Arial Unicode MS"/>
                <w:lang w:eastAsia="zh-CN"/>
              </w:rPr>
              <w:t xml:space="preserve">≤ </w:t>
            </w:r>
            <w:r w:rsidR="00EB6A36" w:rsidRPr="00A15DCB">
              <w:rPr>
                <w:lang w:eastAsia="zh-CN"/>
              </w:rPr>
              <w:t>k &lt;</w:t>
            </w:r>
            <w:r w:rsidR="00EB6A36" w:rsidRPr="00A15DCB">
              <w:rPr>
                <w:rFonts w:eastAsia="Arial Unicode MS"/>
                <w:lang w:eastAsia="zh-CN"/>
              </w:rPr>
              <w:t xml:space="preserve"> 16 for FR1, 4</w:t>
            </w:r>
            <w:r w:rsidR="00EB6A36" w:rsidRPr="00A15DCB">
              <w:rPr>
                <w:lang w:eastAsia="zh-CN"/>
              </w:rPr>
              <w:t xml:space="preserve"> </w:t>
            </w:r>
            <w:r w:rsidR="00EB6A36" w:rsidRPr="00A15DCB">
              <w:rPr>
                <w:rFonts w:eastAsia="Arial Unicode MS"/>
                <w:lang w:eastAsia="zh-CN"/>
              </w:rPr>
              <w:t xml:space="preserve">≤ </w:t>
            </w:r>
            <w:r w:rsidR="00EB6A36" w:rsidRPr="00A15DCB">
              <w:rPr>
                <w:lang w:eastAsia="zh-CN"/>
              </w:rPr>
              <w:t>k &lt;</w:t>
            </w:r>
            <w:r w:rsidR="00EB6A36" w:rsidRPr="00A15DCB">
              <w:rPr>
                <w:rFonts w:eastAsia="Arial Unicode MS"/>
                <w:lang w:eastAsia="zh-CN"/>
              </w:rPr>
              <w:t xml:space="preserve"> 8 for FR2;</w:t>
            </w:r>
          </w:p>
          <w:p w14:paraId="18235430" w14:textId="31C9BBA1" w:rsidR="00EB6A36" w:rsidRPr="00A15DCB" w:rsidRDefault="00F375CF" w:rsidP="00F375CF">
            <w:pPr>
              <w:pStyle w:val="TAL"/>
              <w:rPr>
                <w:lang w:eastAsia="zh-CN"/>
              </w:rPr>
            </w:pPr>
            <w:r w:rsidRPr="00A15DCB">
              <w:rPr>
                <w:rFonts w:eastAsia="Arial Unicode MS"/>
                <w:lang w:eastAsia="zh-CN"/>
              </w:rPr>
              <w:t>-</w:t>
            </w:r>
            <w:r w:rsidRPr="00A15DCB">
              <w:rPr>
                <w:rFonts w:eastAsia="Arial Unicode MS"/>
                <w:lang w:eastAsia="zh-CN"/>
              </w:rPr>
              <w:tab/>
            </w:r>
            <w:r w:rsidR="00BE0385" w:rsidRPr="00A15DCB">
              <w:rPr>
                <w:rFonts w:eastAsia="Arial Unicode MS"/>
                <w:lang w:eastAsia="zh-CN"/>
              </w:rPr>
              <w:t>RO #n is located at the time-domain position as specified in NOTE 1, n = 0,1.</w:t>
            </w:r>
          </w:p>
        </w:tc>
        <w:tc>
          <w:tcPr>
            <w:tcW w:w="270" w:type="pct"/>
            <w:tcBorders>
              <w:top w:val="single" w:sz="4" w:space="0" w:color="auto"/>
              <w:left w:val="single" w:sz="4" w:space="0" w:color="auto"/>
              <w:bottom w:val="single" w:sz="4" w:space="0" w:color="auto"/>
              <w:right w:val="single" w:sz="4" w:space="0" w:color="auto"/>
            </w:tcBorders>
          </w:tcPr>
          <w:p w14:paraId="1E618504" w14:textId="77777777" w:rsidR="00EB6A36" w:rsidRPr="00A15DCB" w:rsidRDefault="00EB6A36" w:rsidP="009B330A">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1E389A2F" w14:textId="77777777" w:rsidR="00EB6A36" w:rsidRPr="00A15DCB" w:rsidRDefault="00EB6A36" w:rsidP="009B330A">
            <w:pPr>
              <w:pStyle w:val="TAL"/>
              <w:rPr>
                <w:rFonts w:cs="Arial"/>
                <w:iCs/>
                <w:lang w:eastAsia="zh-CN"/>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7C7FCB99" w14:textId="77777777" w:rsidR="00EB6A36" w:rsidRPr="00A15DCB" w:rsidRDefault="00EB6A36" w:rsidP="009B330A">
            <w:pPr>
              <w:pStyle w:val="TAC"/>
              <w:rPr>
                <w:rFonts w:cs="Arial"/>
                <w:lang w:eastAsia="zh-CN"/>
              </w:rPr>
            </w:pPr>
            <w:r w:rsidRPr="00A15DCB">
              <w:rPr>
                <w:rFonts w:cs="Arial"/>
                <w:lang w:eastAsia="zh-CN"/>
              </w:rPr>
              <w:t>3</w:t>
            </w:r>
          </w:p>
        </w:tc>
        <w:tc>
          <w:tcPr>
            <w:tcW w:w="427" w:type="pct"/>
            <w:tcBorders>
              <w:top w:val="single" w:sz="4" w:space="0" w:color="auto"/>
              <w:left w:val="single" w:sz="4" w:space="0" w:color="auto"/>
              <w:bottom w:val="single" w:sz="4" w:space="0" w:color="auto"/>
              <w:right w:val="single" w:sz="4" w:space="0" w:color="auto"/>
            </w:tcBorders>
          </w:tcPr>
          <w:p w14:paraId="4DB29435"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0A1D4626" w14:textId="77777777" w:rsidTr="00BE0385">
        <w:tc>
          <w:tcPr>
            <w:tcW w:w="251" w:type="pct"/>
            <w:tcBorders>
              <w:top w:val="single" w:sz="4" w:space="0" w:color="auto"/>
              <w:left w:val="single" w:sz="4" w:space="0" w:color="auto"/>
              <w:bottom w:val="single" w:sz="4" w:space="0" w:color="auto"/>
              <w:right w:val="single" w:sz="4" w:space="0" w:color="auto"/>
            </w:tcBorders>
          </w:tcPr>
          <w:p w14:paraId="4D70CF6C" w14:textId="77777777" w:rsidR="00EB6A36" w:rsidRPr="00A15DCB" w:rsidRDefault="00EB6A36" w:rsidP="009B330A">
            <w:pPr>
              <w:pStyle w:val="TAC"/>
              <w:rPr>
                <w:rFonts w:cs="Arial"/>
                <w:lang w:eastAsia="zh-CN"/>
              </w:rPr>
            </w:pPr>
            <w:r w:rsidRPr="00A15DCB">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7BD24AE8" w14:textId="77777777" w:rsidR="00EB6A36" w:rsidRPr="00A15DCB" w:rsidRDefault="00EB6A36" w:rsidP="009B330A">
            <w:pPr>
              <w:pStyle w:val="TAL"/>
              <w:rPr>
                <w:rFonts w:cs="Arial"/>
                <w:lang w:eastAsia="zh-CN"/>
              </w:rPr>
            </w:pPr>
            <w:r w:rsidRPr="00A15DCB">
              <w:rPr>
                <w:rFonts w:cs="Arial"/>
                <w:lang w:eastAsia="zh-CN"/>
              </w:rPr>
              <w:t xml:space="preserve">The SS ignores UE’s RACH attempts to let </w:t>
            </w:r>
            <w:r w:rsidRPr="00A15DCB">
              <w:rPr>
                <w:i/>
                <w:iCs/>
                <w:lang w:eastAsia="ko-KR"/>
              </w:rPr>
              <w:t xml:space="preserve">PREAMBLE_TRANSMISSION_COUNTER &gt; </w:t>
            </w:r>
            <w:r w:rsidRPr="00A15DCB">
              <w:rPr>
                <w:i/>
              </w:rPr>
              <w:t>preambleTransMax-Msg1-Repetition-r18</w:t>
            </w:r>
          </w:p>
        </w:tc>
        <w:tc>
          <w:tcPr>
            <w:tcW w:w="270" w:type="pct"/>
            <w:tcBorders>
              <w:top w:val="single" w:sz="4" w:space="0" w:color="auto"/>
              <w:left w:val="single" w:sz="4" w:space="0" w:color="auto"/>
              <w:bottom w:val="single" w:sz="4" w:space="0" w:color="auto"/>
              <w:right w:val="single" w:sz="4" w:space="0" w:color="auto"/>
            </w:tcBorders>
          </w:tcPr>
          <w:p w14:paraId="4D909CF8"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3FE2A525" w14:textId="77777777" w:rsidR="00EB6A36" w:rsidRPr="00A15DCB" w:rsidRDefault="00EB6A36" w:rsidP="009B330A">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74E6481E" w14:textId="77777777" w:rsidR="00EB6A36" w:rsidRPr="00A15DCB" w:rsidRDefault="00EB6A36" w:rsidP="009B330A">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41699245" w14:textId="77777777" w:rsidR="00EB6A36" w:rsidRPr="00A15DCB" w:rsidRDefault="00EB6A36" w:rsidP="009B330A">
            <w:pPr>
              <w:pStyle w:val="TAC"/>
              <w:rPr>
                <w:rFonts w:cs="Arial"/>
                <w:lang w:eastAsia="zh-CN"/>
              </w:rPr>
            </w:pPr>
            <w:r w:rsidRPr="00A15DCB">
              <w:rPr>
                <w:rFonts w:cs="Arial"/>
              </w:rPr>
              <w:t>-</w:t>
            </w:r>
          </w:p>
        </w:tc>
      </w:tr>
      <w:tr w:rsidR="00EB6A36" w:rsidRPr="00A15DCB" w14:paraId="018A533A" w14:textId="77777777" w:rsidTr="00BE0385">
        <w:tc>
          <w:tcPr>
            <w:tcW w:w="251" w:type="pct"/>
            <w:tcBorders>
              <w:top w:val="single" w:sz="4" w:space="0" w:color="auto"/>
              <w:left w:val="single" w:sz="4" w:space="0" w:color="auto"/>
              <w:bottom w:val="single" w:sz="4" w:space="0" w:color="auto"/>
              <w:right w:val="single" w:sz="4" w:space="0" w:color="auto"/>
            </w:tcBorders>
          </w:tcPr>
          <w:p w14:paraId="2018D48E" w14:textId="77777777" w:rsidR="00EB6A36" w:rsidRPr="00A15DCB" w:rsidRDefault="00EB6A36" w:rsidP="009B330A">
            <w:pPr>
              <w:pStyle w:val="TAC"/>
              <w:rPr>
                <w:rFonts w:cs="Arial"/>
                <w:lang w:eastAsia="zh-CN"/>
              </w:rPr>
            </w:pPr>
            <w:r w:rsidRPr="00A15DCB">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739F20A0" w14:textId="2EBF038C" w:rsidR="00EB6A36" w:rsidRPr="00A15DCB" w:rsidRDefault="00EB6A36" w:rsidP="009B330A">
            <w:pPr>
              <w:pStyle w:val="TAL"/>
              <w:rPr>
                <w:lang w:eastAsia="zh-CN"/>
              </w:rPr>
            </w:pPr>
            <w:r w:rsidRPr="00A15DCB">
              <w:rPr>
                <w:rFonts w:cs="Arial"/>
                <w:lang w:eastAsia="zh-CN"/>
              </w:rPr>
              <w:t>Check</w:t>
            </w:r>
            <w:r w:rsidRPr="00A15DCB">
              <w:rPr>
                <w:rFonts w:cs="Arial"/>
              </w:rPr>
              <w:t>: Does the UE</w:t>
            </w:r>
            <w:r w:rsidRPr="00A15DCB">
              <w:t xml:space="preserve"> transmit a PRACH preamble with preamble index </w:t>
            </w:r>
            <w:r w:rsidRPr="00A15DCB">
              <w:rPr>
                <w:rFonts w:ascii="Arial Unicode MS" w:eastAsia="Arial Unicode MS" w:hAnsi="Arial Unicode MS" w:cs="Arial Unicode MS"/>
                <w:lang w:eastAsia="zh-CN"/>
              </w:rPr>
              <w:t>k</w:t>
            </w:r>
            <w:r w:rsidRPr="00A15DCB">
              <w:rPr>
                <w:lang w:eastAsia="zh-CN"/>
              </w:rPr>
              <w:t xml:space="preserve"> on 4 </w:t>
            </w:r>
            <w:r w:rsidRPr="00A15DCB">
              <w:t>consecutive</w:t>
            </w:r>
            <w:r w:rsidRPr="00A15DCB">
              <w:rPr>
                <w:lang w:eastAsia="zh-CN"/>
              </w:rPr>
              <w:t xml:space="preserve"> ROs</w:t>
            </w:r>
            <w:r w:rsidR="00BE0385" w:rsidRPr="00A15DCB">
              <w:rPr>
                <w:lang w:eastAsia="zh-CN"/>
              </w:rPr>
              <w:t xml:space="preserve">? </w:t>
            </w:r>
            <w:r w:rsidRPr="00A15DCB">
              <w:rPr>
                <w:lang w:eastAsia="zh-CN"/>
              </w:rPr>
              <w:t>where</w:t>
            </w:r>
          </w:p>
          <w:p w14:paraId="3AB3A08C" w14:textId="77777777" w:rsidR="00EB6A36" w:rsidRPr="00A15DCB" w:rsidRDefault="00EB6A36">
            <w:pPr>
              <w:pStyle w:val="TAL"/>
              <w:numPr>
                <w:ilvl w:val="0"/>
                <w:numId w:val="41"/>
              </w:numPr>
              <w:tabs>
                <w:tab w:val="left" w:pos="1492"/>
              </w:tabs>
              <w:overflowPunct/>
              <w:autoSpaceDE/>
              <w:autoSpaceDN/>
              <w:adjustRightInd/>
              <w:textAlignment w:val="auto"/>
              <w:rPr>
                <w:lang w:eastAsia="zh-CN"/>
              </w:rPr>
            </w:pPr>
            <w:r w:rsidRPr="00A15DCB">
              <w:rPr>
                <w:lang w:eastAsia="zh-CN"/>
              </w:rPr>
              <w:t xml:space="preserve">16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24 for FR1, </w:t>
            </w:r>
            <w:r w:rsidRPr="00A15DCB">
              <w:rPr>
                <w:rFonts w:eastAsia="Arial Unicode MS" w:cs="Arial Unicode MS"/>
                <w:lang w:eastAsia="zh-CN"/>
              </w:rPr>
              <w:t>8</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12 for FR2;</w:t>
            </w:r>
          </w:p>
          <w:p w14:paraId="0F4ED17F" w14:textId="41A67BEF" w:rsidR="00EB6A36" w:rsidRPr="00A15DCB" w:rsidRDefault="00BE0385">
            <w:pPr>
              <w:pStyle w:val="TAL"/>
              <w:numPr>
                <w:ilvl w:val="0"/>
                <w:numId w:val="41"/>
              </w:numPr>
              <w:tabs>
                <w:tab w:val="left" w:pos="1492"/>
              </w:tabs>
              <w:overflowPunct/>
              <w:autoSpaceDE/>
              <w:autoSpaceDN/>
              <w:adjustRightInd/>
              <w:textAlignment w:val="auto"/>
              <w:rPr>
                <w:rFonts w:cs="Arial"/>
              </w:rPr>
            </w:pPr>
            <w:r w:rsidRPr="00A15DCB">
              <w:rPr>
                <w:lang w:eastAsia="zh-CN"/>
              </w:rPr>
              <w:t>RO #n is located at the time-domain position as specified in NOTE 1, n = 0,1,2,3.</w:t>
            </w:r>
          </w:p>
        </w:tc>
        <w:tc>
          <w:tcPr>
            <w:tcW w:w="270" w:type="pct"/>
            <w:tcBorders>
              <w:top w:val="single" w:sz="4" w:space="0" w:color="auto"/>
              <w:left w:val="single" w:sz="4" w:space="0" w:color="auto"/>
              <w:bottom w:val="single" w:sz="4" w:space="0" w:color="auto"/>
              <w:right w:val="single" w:sz="4" w:space="0" w:color="auto"/>
            </w:tcBorders>
          </w:tcPr>
          <w:p w14:paraId="5DC7B3DA" w14:textId="77777777" w:rsidR="00EB6A36" w:rsidRPr="00A15DCB" w:rsidRDefault="00EB6A36" w:rsidP="009B330A">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514B8D4F" w14:textId="77777777" w:rsidR="00EB6A36" w:rsidRPr="00A15DCB" w:rsidRDefault="00EB6A36" w:rsidP="009B330A">
            <w:pPr>
              <w:pStyle w:val="TAL"/>
              <w:rPr>
                <w:rFonts w:cs="Arial"/>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5A78E4BE" w14:textId="77777777" w:rsidR="00EB6A36" w:rsidRPr="00A15DCB" w:rsidRDefault="00EB6A36" w:rsidP="009B330A">
            <w:pPr>
              <w:pStyle w:val="TAC"/>
              <w:rPr>
                <w:rFonts w:cs="Arial"/>
              </w:rPr>
            </w:pPr>
            <w:r w:rsidRPr="00A15DCB">
              <w:rPr>
                <w:rFonts w:cs="Arial"/>
                <w:lang w:eastAsia="zh-CN"/>
              </w:rPr>
              <w:t>4</w:t>
            </w:r>
          </w:p>
        </w:tc>
        <w:tc>
          <w:tcPr>
            <w:tcW w:w="427" w:type="pct"/>
            <w:tcBorders>
              <w:top w:val="single" w:sz="4" w:space="0" w:color="auto"/>
              <w:left w:val="single" w:sz="4" w:space="0" w:color="auto"/>
              <w:bottom w:val="single" w:sz="4" w:space="0" w:color="auto"/>
              <w:right w:val="single" w:sz="4" w:space="0" w:color="auto"/>
            </w:tcBorders>
          </w:tcPr>
          <w:p w14:paraId="6AEC2D14" w14:textId="77777777" w:rsidR="00EB6A36" w:rsidRPr="00A15DCB" w:rsidRDefault="00EB6A36" w:rsidP="009B330A">
            <w:pPr>
              <w:pStyle w:val="TAC"/>
              <w:rPr>
                <w:rFonts w:cs="Arial"/>
              </w:rPr>
            </w:pPr>
            <w:r w:rsidRPr="00A15DCB">
              <w:rPr>
                <w:rFonts w:cs="Arial"/>
                <w:lang w:eastAsia="zh-CN"/>
              </w:rPr>
              <w:t>P</w:t>
            </w:r>
          </w:p>
        </w:tc>
      </w:tr>
      <w:tr w:rsidR="00EB6A36" w:rsidRPr="00A15DCB" w14:paraId="4F793A07" w14:textId="77777777" w:rsidTr="00BE0385">
        <w:tc>
          <w:tcPr>
            <w:tcW w:w="251" w:type="pct"/>
            <w:tcBorders>
              <w:top w:val="single" w:sz="4" w:space="0" w:color="auto"/>
              <w:left w:val="single" w:sz="4" w:space="0" w:color="auto"/>
              <w:bottom w:val="single" w:sz="4" w:space="0" w:color="auto"/>
              <w:right w:val="single" w:sz="4" w:space="0" w:color="auto"/>
            </w:tcBorders>
          </w:tcPr>
          <w:p w14:paraId="32A78E65" w14:textId="77777777" w:rsidR="00EB6A36" w:rsidRPr="00A15DCB" w:rsidRDefault="00EB6A36" w:rsidP="009B330A">
            <w:pPr>
              <w:pStyle w:val="TAC"/>
              <w:rPr>
                <w:rFonts w:cs="Arial"/>
                <w:lang w:eastAsia="zh-CN"/>
              </w:rPr>
            </w:pPr>
            <w:r w:rsidRPr="00A15DCB">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610E869E" w14:textId="77777777" w:rsidR="00EB6A36" w:rsidRPr="00A15DCB" w:rsidRDefault="00EB6A36" w:rsidP="009B330A">
            <w:pPr>
              <w:pStyle w:val="TAL"/>
              <w:rPr>
                <w:rFonts w:cs="Arial"/>
                <w:lang w:eastAsia="zh-CN"/>
              </w:rPr>
            </w:pPr>
            <w:r w:rsidRPr="00A15DCB">
              <w:rPr>
                <w:rFonts w:cs="Arial"/>
                <w:lang w:eastAsia="zh-CN"/>
              </w:rPr>
              <w:t xml:space="preserve">The SS ignores UE’s RACH attempts to let </w:t>
            </w:r>
            <w:r w:rsidRPr="00A15DCB">
              <w:rPr>
                <w:i/>
                <w:iCs/>
                <w:lang w:eastAsia="ko-KR"/>
              </w:rPr>
              <w:t>PREAMBLE_TRANSMISSION_COUNTER &gt; 2*</w:t>
            </w:r>
            <w:r w:rsidRPr="00A15DCB">
              <w:rPr>
                <w:i/>
              </w:rPr>
              <w:t>preambleTransMax-Msg1-Repetition-r18</w:t>
            </w:r>
          </w:p>
        </w:tc>
        <w:tc>
          <w:tcPr>
            <w:tcW w:w="270" w:type="pct"/>
            <w:tcBorders>
              <w:top w:val="single" w:sz="4" w:space="0" w:color="auto"/>
              <w:left w:val="single" w:sz="4" w:space="0" w:color="auto"/>
              <w:bottom w:val="single" w:sz="4" w:space="0" w:color="auto"/>
              <w:right w:val="single" w:sz="4" w:space="0" w:color="auto"/>
            </w:tcBorders>
          </w:tcPr>
          <w:p w14:paraId="054F3D25"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4BE9793A" w14:textId="77777777" w:rsidR="00EB6A36" w:rsidRPr="00A15DCB" w:rsidRDefault="00EB6A36" w:rsidP="009B330A">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6DC762B" w14:textId="77777777" w:rsidR="00EB6A36" w:rsidRPr="00A15DCB" w:rsidRDefault="00EB6A36" w:rsidP="009B330A">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62AE3020" w14:textId="77777777" w:rsidR="00EB6A36" w:rsidRPr="00A15DCB" w:rsidRDefault="00EB6A36" w:rsidP="009B330A">
            <w:pPr>
              <w:pStyle w:val="TAC"/>
              <w:rPr>
                <w:rFonts w:cs="Arial"/>
                <w:lang w:eastAsia="zh-CN"/>
              </w:rPr>
            </w:pPr>
            <w:r w:rsidRPr="00A15DCB">
              <w:rPr>
                <w:rFonts w:cs="Arial"/>
              </w:rPr>
              <w:t>-</w:t>
            </w:r>
          </w:p>
        </w:tc>
      </w:tr>
      <w:tr w:rsidR="00EB6A36" w:rsidRPr="00A15DCB" w14:paraId="1C7410B8" w14:textId="77777777" w:rsidTr="00BE0385">
        <w:tc>
          <w:tcPr>
            <w:tcW w:w="251" w:type="pct"/>
            <w:tcBorders>
              <w:top w:val="single" w:sz="4" w:space="0" w:color="auto"/>
              <w:left w:val="single" w:sz="4" w:space="0" w:color="auto"/>
              <w:bottom w:val="single" w:sz="4" w:space="0" w:color="auto"/>
              <w:right w:val="single" w:sz="4" w:space="0" w:color="auto"/>
            </w:tcBorders>
          </w:tcPr>
          <w:p w14:paraId="78B408CA" w14:textId="77777777" w:rsidR="00EB6A36" w:rsidRPr="00A15DCB" w:rsidRDefault="00EB6A36" w:rsidP="009B330A">
            <w:pPr>
              <w:pStyle w:val="TAC"/>
              <w:rPr>
                <w:rFonts w:cs="Arial"/>
                <w:lang w:eastAsia="zh-CN"/>
              </w:rPr>
            </w:pPr>
            <w:r w:rsidRPr="00A15DCB">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2DC21CF4" w14:textId="57B89800" w:rsidR="00EB6A36" w:rsidRPr="00A15DCB" w:rsidRDefault="00EB6A36" w:rsidP="009B330A">
            <w:pPr>
              <w:pStyle w:val="TAL"/>
              <w:rPr>
                <w:lang w:eastAsia="zh-CN"/>
              </w:rPr>
            </w:pPr>
            <w:r w:rsidRPr="00A15DCB">
              <w:rPr>
                <w:rFonts w:cs="Arial"/>
                <w:lang w:eastAsia="zh-CN"/>
              </w:rPr>
              <w:t>Check</w:t>
            </w:r>
            <w:r w:rsidRPr="00A15DCB">
              <w:rPr>
                <w:rFonts w:cs="Arial"/>
              </w:rPr>
              <w:t>: Does the UE</w:t>
            </w:r>
            <w:r w:rsidRPr="00A15DCB">
              <w:t xml:space="preserve"> transmit a PRACH preamble with preamble index </w:t>
            </w:r>
            <w:r w:rsidRPr="00A15DCB">
              <w:rPr>
                <w:rFonts w:ascii="Arial Unicode MS" w:eastAsia="Arial Unicode MS" w:hAnsi="Arial Unicode MS" w:cs="Arial Unicode MS"/>
                <w:lang w:eastAsia="zh-CN"/>
              </w:rPr>
              <w:t>k</w:t>
            </w:r>
            <w:r w:rsidRPr="00A15DCB">
              <w:rPr>
                <w:lang w:eastAsia="zh-CN"/>
              </w:rPr>
              <w:t xml:space="preserve"> on 8 </w:t>
            </w:r>
            <w:r w:rsidRPr="00A15DCB">
              <w:t>consecutive</w:t>
            </w:r>
            <w:r w:rsidRPr="00A15DCB">
              <w:rPr>
                <w:lang w:eastAsia="zh-CN"/>
              </w:rPr>
              <w:t xml:space="preserve"> ROs</w:t>
            </w:r>
            <w:r w:rsidR="00BE0385" w:rsidRPr="00A15DCB">
              <w:rPr>
                <w:lang w:eastAsia="zh-CN"/>
              </w:rPr>
              <w:t>?</w:t>
            </w:r>
            <w:r w:rsidRPr="00A15DCB">
              <w:rPr>
                <w:lang w:eastAsia="zh-CN"/>
              </w:rPr>
              <w:t xml:space="preserve"> where</w:t>
            </w:r>
          </w:p>
          <w:p w14:paraId="0ADD81F4" w14:textId="77777777" w:rsidR="00EB6A36" w:rsidRPr="00A15DCB" w:rsidRDefault="00EB6A36">
            <w:pPr>
              <w:pStyle w:val="TAL"/>
              <w:numPr>
                <w:ilvl w:val="0"/>
                <w:numId w:val="41"/>
              </w:numPr>
              <w:tabs>
                <w:tab w:val="left" w:pos="1492"/>
              </w:tabs>
              <w:overflowPunct/>
              <w:autoSpaceDE/>
              <w:autoSpaceDN/>
              <w:adjustRightInd/>
              <w:textAlignment w:val="auto"/>
              <w:rPr>
                <w:lang w:eastAsia="zh-CN"/>
              </w:rPr>
            </w:pPr>
            <w:r w:rsidRPr="00A15DCB">
              <w:rPr>
                <w:lang w:eastAsia="zh-CN"/>
              </w:rPr>
              <w:t xml:space="preserve">24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32 for FR1, </w:t>
            </w:r>
            <w:r w:rsidRPr="00A15DCB">
              <w:rPr>
                <w:rFonts w:eastAsia="Arial Unicode MS" w:cs="Arial Unicode MS"/>
                <w:lang w:eastAsia="zh-CN"/>
              </w:rPr>
              <w:t>12</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16 for FR2;</w:t>
            </w:r>
          </w:p>
          <w:p w14:paraId="1B502C69" w14:textId="59EF9152" w:rsidR="00EB6A36" w:rsidRPr="00A15DCB" w:rsidRDefault="00BE0385">
            <w:pPr>
              <w:pStyle w:val="TAL"/>
              <w:numPr>
                <w:ilvl w:val="0"/>
                <w:numId w:val="41"/>
              </w:numPr>
              <w:tabs>
                <w:tab w:val="left" w:pos="1492"/>
              </w:tabs>
              <w:overflowPunct/>
              <w:autoSpaceDE/>
              <w:autoSpaceDN/>
              <w:adjustRightInd/>
              <w:textAlignment w:val="auto"/>
              <w:rPr>
                <w:rFonts w:cs="Arial"/>
                <w:lang w:eastAsia="zh-CN"/>
              </w:rPr>
            </w:pPr>
            <w:r w:rsidRPr="00A15DCB">
              <w:rPr>
                <w:lang w:eastAsia="zh-CN"/>
              </w:rPr>
              <w:t>RO #n is located at the time-domain position as specified in NOTE 1, n = 0,1,2,3,4,5,6,7</w:t>
            </w:r>
            <w:r w:rsidR="00EB6A36" w:rsidRPr="00A15DCB">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6DC46C84" w14:textId="77777777" w:rsidR="00EB6A36" w:rsidRPr="00A15DCB" w:rsidRDefault="00EB6A36" w:rsidP="009B330A">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238402E2" w14:textId="77777777" w:rsidR="00EB6A36" w:rsidRPr="00A15DCB" w:rsidRDefault="00EB6A36" w:rsidP="009B330A">
            <w:pPr>
              <w:pStyle w:val="TAL"/>
              <w:rPr>
                <w:rFonts w:cs="Arial"/>
                <w:iCs/>
                <w:lang w:eastAsia="zh-CN"/>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1A6F668E" w14:textId="77777777" w:rsidR="00EB6A36" w:rsidRPr="00A15DCB" w:rsidRDefault="00EB6A36" w:rsidP="009B330A">
            <w:pPr>
              <w:pStyle w:val="TAC"/>
              <w:rPr>
                <w:rFonts w:cs="Arial"/>
                <w:lang w:eastAsia="zh-CN"/>
              </w:rPr>
            </w:pPr>
            <w:r w:rsidRPr="00A15DCB">
              <w:rPr>
                <w:rFonts w:cs="Arial"/>
                <w:lang w:eastAsia="zh-CN"/>
              </w:rPr>
              <w:t>4</w:t>
            </w:r>
          </w:p>
        </w:tc>
        <w:tc>
          <w:tcPr>
            <w:tcW w:w="427" w:type="pct"/>
            <w:tcBorders>
              <w:top w:val="single" w:sz="4" w:space="0" w:color="auto"/>
              <w:left w:val="single" w:sz="4" w:space="0" w:color="auto"/>
              <w:bottom w:val="single" w:sz="4" w:space="0" w:color="auto"/>
              <w:right w:val="single" w:sz="4" w:space="0" w:color="auto"/>
            </w:tcBorders>
          </w:tcPr>
          <w:p w14:paraId="3EBE0FE1"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0168073D" w14:textId="77777777" w:rsidTr="00BE0385">
        <w:tc>
          <w:tcPr>
            <w:tcW w:w="251" w:type="pct"/>
            <w:tcBorders>
              <w:top w:val="single" w:sz="4" w:space="0" w:color="auto"/>
              <w:left w:val="single" w:sz="4" w:space="0" w:color="auto"/>
              <w:bottom w:val="single" w:sz="4" w:space="0" w:color="auto"/>
              <w:right w:val="single" w:sz="4" w:space="0" w:color="auto"/>
            </w:tcBorders>
          </w:tcPr>
          <w:p w14:paraId="2BB21E7D" w14:textId="77777777" w:rsidR="00EB6A36" w:rsidRPr="00A15DCB" w:rsidRDefault="00EB6A36" w:rsidP="009B330A">
            <w:pPr>
              <w:pStyle w:val="TAC"/>
              <w:rPr>
                <w:rFonts w:cs="Arial"/>
                <w:lang w:eastAsia="zh-CN"/>
              </w:rPr>
            </w:pPr>
            <w:r w:rsidRPr="00A15DCB">
              <w:rPr>
                <w:rFonts w:cs="Arial"/>
                <w:lang w:eastAsia="zh-CN"/>
              </w:rPr>
              <w:t>7</w:t>
            </w:r>
          </w:p>
        </w:tc>
        <w:tc>
          <w:tcPr>
            <w:tcW w:w="2185" w:type="pct"/>
            <w:tcBorders>
              <w:top w:val="single" w:sz="4" w:space="0" w:color="auto"/>
              <w:left w:val="single" w:sz="4" w:space="0" w:color="auto"/>
              <w:bottom w:val="single" w:sz="4" w:space="0" w:color="auto"/>
              <w:right w:val="single" w:sz="4" w:space="0" w:color="auto"/>
            </w:tcBorders>
          </w:tcPr>
          <w:p w14:paraId="6B486B5D" w14:textId="70611F53" w:rsidR="00EB6A36" w:rsidRPr="00A15DCB" w:rsidRDefault="00EB6A36" w:rsidP="009B330A">
            <w:pPr>
              <w:pStyle w:val="TAL"/>
              <w:rPr>
                <w:rFonts w:cs="Arial"/>
                <w:lang w:eastAsia="zh-CN"/>
              </w:rPr>
            </w:pPr>
            <w:r w:rsidRPr="00A15DCB">
              <w:t xml:space="preserve">The SS transmits Random Access Response with RAPID corresponding to preamble index k and </w:t>
            </w:r>
            <w:r w:rsidRPr="00A15DCB">
              <w:rPr>
                <w:lang w:eastAsia="ko-KR"/>
              </w:rPr>
              <w:t xml:space="preserve">RA-RNTI associated with the </w:t>
            </w:r>
            <w:r w:rsidRPr="00A15DCB">
              <w:rPr>
                <w:lang w:eastAsia="zh-CN"/>
              </w:rPr>
              <w:t>RO</w:t>
            </w:r>
            <w:r w:rsidR="00BE0385" w:rsidRPr="00A15DCB">
              <w:rPr>
                <w:lang w:eastAsia="zh-CN"/>
              </w:rPr>
              <w:t xml:space="preserve"> #7</w:t>
            </w:r>
            <w:r w:rsidRPr="00A15DCB">
              <w:rPr>
                <w:lang w:eastAsia="zh-CN"/>
              </w:rPr>
              <w:t>, where k</w:t>
            </w:r>
            <w:r w:rsidR="00BE0385" w:rsidRPr="00A15DCB">
              <w:rPr>
                <w:lang w:eastAsia="zh-CN"/>
              </w:rPr>
              <w:t xml:space="preserve"> and RO #7</w:t>
            </w:r>
            <w:r w:rsidRPr="00A15DCB">
              <w:rPr>
                <w:lang w:eastAsia="zh-CN"/>
              </w:rPr>
              <w:t xml:space="preserve"> are same as step 6</w:t>
            </w:r>
            <w:r w:rsidR="00BE0385" w:rsidRPr="00A15DCB">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544BB357" w14:textId="77777777" w:rsidR="00EB6A36" w:rsidRPr="00A15DCB" w:rsidRDefault="00EB6A36" w:rsidP="009B330A">
            <w:pPr>
              <w:pStyle w:val="TAC"/>
              <w:rPr>
                <w:rFonts w:cs="Arial"/>
                <w:lang w:eastAsia="zh-CN"/>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772BE173" w14:textId="77777777" w:rsidR="00EB6A36" w:rsidRPr="00A15DCB" w:rsidRDefault="00EB6A36" w:rsidP="009B330A">
            <w:pPr>
              <w:pStyle w:val="TAL"/>
              <w:rPr>
                <w:rFonts w:cs="Arial"/>
                <w:iCs/>
                <w:lang w:eastAsia="zh-CN"/>
              </w:rPr>
            </w:pPr>
            <w:r w:rsidRPr="00A15DCB">
              <w:t>Random Access Response</w:t>
            </w:r>
          </w:p>
        </w:tc>
        <w:tc>
          <w:tcPr>
            <w:tcW w:w="232" w:type="pct"/>
            <w:tcBorders>
              <w:top w:val="single" w:sz="4" w:space="0" w:color="auto"/>
              <w:left w:val="single" w:sz="4" w:space="0" w:color="auto"/>
              <w:bottom w:val="single" w:sz="4" w:space="0" w:color="auto"/>
              <w:right w:val="single" w:sz="4" w:space="0" w:color="auto"/>
            </w:tcBorders>
          </w:tcPr>
          <w:p w14:paraId="6974F89A" w14:textId="77777777" w:rsidR="00EB6A36" w:rsidRPr="00A15DCB" w:rsidRDefault="00EB6A36" w:rsidP="009B330A">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477227A7" w14:textId="77777777" w:rsidR="00EB6A36" w:rsidRPr="00A15DCB" w:rsidRDefault="00EB6A36" w:rsidP="009B330A">
            <w:pPr>
              <w:pStyle w:val="TAC"/>
              <w:rPr>
                <w:rFonts w:cs="Arial"/>
                <w:lang w:eastAsia="zh-CN"/>
              </w:rPr>
            </w:pPr>
            <w:r w:rsidRPr="00A15DCB">
              <w:rPr>
                <w:rFonts w:cs="Arial"/>
              </w:rPr>
              <w:t>-</w:t>
            </w:r>
          </w:p>
        </w:tc>
      </w:tr>
      <w:tr w:rsidR="00EB6A36" w:rsidRPr="00A15DCB" w14:paraId="072CDB7B" w14:textId="77777777" w:rsidTr="00BE0385">
        <w:tc>
          <w:tcPr>
            <w:tcW w:w="251" w:type="pct"/>
            <w:tcBorders>
              <w:top w:val="single" w:sz="4" w:space="0" w:color="auto"/>
              <w:left w:val="single" w:sz="4" w:space="0" w:color="auto"/>
              <w:bottom w:val="single" w:sz="4" w:space="0" w:color="auto"/>
              <w:right w:val="single" w:sz="4" w:space="0" w:color="auto"/>
            </w:tcBorders>
          </w:tcPr>
          <w:p w14:paraId="0EEA7346" w14:textId="77777777" w:rsidR="00EB6A36" w:rsidRPr="00A15DCB" w:rsidRDefault="00EB6A36" w:rsidP="009B330A">
            <w:pPr>
              <w:pStyle w:val="TAC"/>
              <w:rPr>
                <w:rFonts w:cs="Arial"/>
                <w:lang w:eastAsia="zh-CN"/>
              </w:rPr>
            </w:pPr>
            <w:r w:rsidRPr="00A15DCB">
              <w:rPr>
                <w:rFonts w:cs="Arial"/>
                <w:lang w:eastAsia="zh-CN"/>
              </w:rPr>
              <w:t>8</w:t>
            </w:r>
          </w:p>
        </w:tc>
        <w:tc>
          <w:tcPr>
            <w:tcW w:w="2185" w:type="pct"/>
            <w:tcBorders>
              <w:top w:val="single" w:sz="4" w:space="0" w:color="auto"/>
              <w:left w:val="single" w:sz="4" w:space="0" w:color="auto"/>
              <w:bottom w:val="single" w:sz="4" w:space="0" w:color="auto"/>
              <w:right w:val="single" w:sz="4" w:space="0" w:color="auto"/>
            </w:tcBorders>
          </w:tcPr>
          <w:p w14:paraId="5354FC2D" w14:textId="77777777" w:rsidR="00EB6A36" w:rsidRPr="00A15DCB" w:rsidRDefault="00EB6A36" w:rsidP="009B330A">
            <w:pPr>
              <w:pStyle w:val="TAL"/>
              <w:rPr>
                <w:rFonts w:cs="Arial"/>
                <w:lang w:eastAsia="zh-CN"/>
              </w:rPr>
            </w:pPr>
            <w:r w:rsidRPr="00A15DCB">
              <w:rPr>
                <w:rFonts w:cs="Arial"/>
                <w:lang w:eastAsia="zh-CN"/>
              </w:rPr>
              <w:t xml:space="preserve">Check: </w:t>
            </w:r>
            <w:r w:rsidRPr="00A15DCB">
              <w:t xml:space="preserve">Does the UE transmit a MAC PDU containing an </w:t>
            </w:r>
            <w:r w:rsidRPr="00A15DCB">
              <w:rPr>
                <w:i/>
                <w:iCs/>
              </w:rPr>
              <w:t>RRCSetupRequest</w:t>
            </w:r>
            <w:r w:rsidRPr="00A15DCB">
              <w:t xml:space="preserve"> message?</w:t>
            </w:r>
          </w:p>
        </w:tc>
        <w:tc>
          <w:tcPr>
            <w:tcW w:w="270" w:type="pct"/>
            <w:tcBorders>
              <w:top w:val="single" w:sz="4" w:space="0" w:color="auto"/>
              <w:left w:val="single" w:sz="4" w:space="0" w:color="auto"/>
              <w:bottom w:val="single" w:sz="4" w:space="0" w:color="auto"/>
              <w:right w:val="single" w:sz="4" w:space="0" w:color="auto"/>
            </w:tcBorders>
          </w:tcPr>
          <w:p w14:paraId="7E5B3514" w14:textId="77777777" w:rsidR="00EB6A36" w:rsidRPr="00A15DCB" w:rsidRDefault="00EB6A36" w:rsidP="009B330A">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0C1049FD" w14:textId="77777777" w:rsidR="00EB6A36" w:rsidRPr="00A15DCB" w:rsidRDefault="00EB6A36" w:rsidP="009B330A">
            <w:pPr>
              <w:pStyle w:val="TAL"/>
              <w:rPr>
                <w:rFonts w:cs="Arial"/>
                <w:iCs/>
                <w:lang w:eastAsia="zh-CN"/>
              </w:rPr>
            </w:pPr>
            <w:r w:rsidRPr="00A15DCB">
              <w:rPr>
                <w:lang w:eastAsia="zh-CN"/>
              </w:rPr>
              <w:t>MAC PDU (</w:t>
            </w:r>
            <w:r w:rsidRPr="00A15DCB">
              <w:rPr>
                <w:i/>
                <w:lang w:eastAsia="zh-CN"/>
              </w:rPr>
              <w:t>RRCSetupRequest</w:t>
            </w:r>
            <w:r w:rsidRPr="00A15DCB">
              <w:rPr>
                <w:lang w:eastAsia="zh-CN"/>
              </w:rPr>
              <w:t>)</w:t>
            </w:r>
          </w:p>
        </w:tc>
        <w:tc>
          <w:tcPr>
            <w:tcW w:w="232" w:type="pct"/>
            <w:tcBorders>
              <w:top w:val="single" w:sz="4" w:space="0" w:color="auto"/>
              <w:left w:val="single" w:sz="4" w:space="0" w:color="auto"/>
              <w:bottom w:val="single" w:sz="4" w:space="0" w:color="auto"/>
              <w:right w:val="single" w:sz="4" w:space="0" w:color="auto"/>
            </w:tcBorders>
          </w:tcPr>
          <w:p w14:paraId="67F31CFD" w14:textId="77777777" w:rsidR="00EB6A36" w:rsidRPr="00A15DCB" w:rsidRDefault="00EB6A36" w:rsidP="009B330A">
            <w:pPr>
              <w:pStyle w:val="TAC"/>
              <w:rPr>
                <w:rFonts w:cs="Arial"/>
                <w:lang w:eastAsia="zh-CN"/>
              </w:rPr>
            </w:pPr>
            <w:r w:rsidRPr="00A15DCB">
              <w:rPr>
                <w:rFonts w:cs="Arial"/>
                <w:lang w:eastAsia="zh-CN"/>
              </w:rPr>
              <w:t>5</w:t>
            </w:r>
          </w:p>
        </w:tc>
        <w:tc>
          <w:tcPr>
            <w:tcW w:w="427" w:type="pct"/>
            <w:tcBorders>
              <w:top w:val="single" w:sz="4" w:space="0" w:color="auto"/>
              <w:left w:val="single" w:sz="4" w:space="0" w:color="auto"/>
              <w:bottom w:val="single" w:sz="4" w:space="0" w:color="auto"/>
              <w:right w:val="single" w:sz="4" w:space="0" w:color="auto"/>
            </w:tcBorders>
          </w:tcPr>
          <w:p w14:paraId="74AC0AF2"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010524F2" w14:textId="77777777" w:rsidTr="00BE0385">
        <w:tc>
          <w:tcPr>
            <w:tcW w:w="251" w:type="pct"/>
            <w:tcBorders>
              <w:top w:val="single" w:sz="4" w:space="0" w:color="auto"/>
              <w:left w:val="single" w:sz="4" w:space="0" w:color="auto"/>
              <w:bottom w:val="single" w:sz="4" w:space="0" w:color="auto"/>
              <w:right w:val="single" w:sz="4" w:space="0" w:color="auto"/>
            </w:tcBorders>
          </w:tcPr>
          <w:p w14:paraId="5EECB102" w14:textId="77777777" w:rsidR="00EB6A36" w:rsidRPr="00A15DCB" w:rsidRDefault="00EB6A36" w:rsidP="009B330A">
            <w:pPr>
              <w:pStyle w:val="TAC"/>
              <w:rPr>
                <w:rFonts w:cs="Arial"/>
                <w:lang w:eastAsia="zh-CN"/>
              </w:rPr>
            </w:pPr>
            <w:r w:rsidRPr="00A15DCB">
              <w:rPr>
                <w:rFonts w:cs="Arial"/>
                <w:lang w:eastAsia="zh-CN"/>
              </w:rPr>
              <w:t>9-14</w:t>
            </w:r>
          </w:p>
        </w:tc>
        <w:tc>
          <w:tcPr>
            <w:tcW w:w="2185" w:type="pct"/>
            <w:tcBorders>
              <w:top w:val="single" w:sz="4" w:space="0" w:color="auto"/>
              <w:left w:val="single" w:sz="4" w:space="0" w:color="auto"/>
              <w:bottom w:val="single" w:sz="4" w:space="0" w:color="auto"/>
              <w:right w:val="single" w:sz="4" w:space="0" w:color="auto"/>
            </w:tcBorders>
          </w:tcPr>
          <w:p w14:paraId="394F83D3" w14:textId="77777777" w:rsidR="00EB6A36" w:rsidRPr="00A15DCB" w:rsidRDefault="00EB6A36" w:rsidP="009B330A">
            <w:pPr>
              <w:pStyle w:val="TAL"/>
              <w:rPr>
                <w:rFonts w:cs="Arial"/>
                <w:lang w:eastAsia="zh-CN"/>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0" w:type="pct"/>
            <w:tcBorders>
              <w:top w:val="single" w:sz="4" w:space="0" w:color="auto"/>
              <w:left w:val="single" w:sz="4" w:space="0" w:color="auto"/>
              <w:bottom w:val="single" w:sz="4" w:space="0" w:color="auto"/>
              <w:right w:val="single" w:sz="4" w:space="0" w:color="auto"/>
            </w:tcBorders>
          </w:tcPr>
          <w:p w14:paraId="3A811749" w14:textId="77777777" w:rsidR="00EB6A36" w:rsidRPr="00A15DCB" w:rsidRDefault="00EB6A36" w:rsidP="009B330A">
            <w:pPr>
              <w:pStyle w:val="TAC"/>
              <w:rPr>
                <w:rFonts w:cs="Arial"/>
                <w:lang w:eastAsia="zh-CN"/>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05671900" w14:textId="77777777" w:rsidR="00EB6A36" w:rsidRPr="00A15DCB" w:rsidRDefault="00EB6A36" w:rsidP="009B330A">
            <w:pPr>
              <w:pStyle w:val="TAL"/>
              <w:rPr>
                <w:lang w:eastAsia="zh-CN"/>
              </w:rPr>
            </w:pPr>
            <w:r w:rsidRPr="00A15DCB">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5F36C16E" w14:textId="77777777" w:rsidR="00EB6A36" w:rsidRPr="00A15DCB" w:rsidRDefault="00EB6A36" w:rsidP="009B330A">
            <w:pPr>
              <w:pStyle w:val="TAC"/>
              <w:rPr>
                <w:rFonts w:cs="Arial"/>
                <w:lang w:eastAsia="zh-CN"/>
              </w:rPr>
            </w:pPr>
            <w:r w:rsidRPr="00A15DCB">
              <w:rPr>
                <w:rFonts w:cs="Arial"/>
                <w:lang w:eastAsia="zh-CN"/>
              </w:rPr>
              <w:t>-</w:t>
            </w:r>
          </w:p>
        </w:tc>
        <w:tc>
          <w:tcPr>
            <w:tcW w:w="427" w:type="pct"/>
            <w:tcBorders>
              <w:top w:val="single" w:sz="4" w:space="0" w:color="auto"/>
              <w:left w:val="single" w:sz="4" w:space="0" w:color="auto"/>
              <w:bottom w:val="single" w:sz="4" w:space="0" w:color="auto"/>
              <w:right w:val="single" w:sz="4" w:space="0" w:color="auto"/>
            </w:tcBorders>
          </w:tcPr>
          <w:p w14:paraId="52A78E26" w14:textId="77777777" w:rsidR="00EB6A36" w:rsidRPr="00A15DCB" w:rsidRDefault="00EB6A36" w:rsidP="009B330A">
            <w:pPr>
              <w:pStyle w:val="TAC"/>
              <w:rPr>
                <w:rFonts w:cs="Arial"/>
                <w:lang w:eastAsia="zh-CN"/>
              </w:rPr>
            </w:pPr>
            <w:r w:rsidRPr="00A15DCB">
              <w:rPr>
                <w:rFonts w:cs="Arial"/>
                <w:lang w:eastAsia="zh-CN"/>
              </w:rPr>
              <w:t>-</w:t>
            </w:r>
          </w:p>
        </w:tc>
      </w:tr>
      <w:tr w:rsidR="00EB6A36" w:rsidRPr="00A15DCB" w14:paraId="21104B04" w14:textId="77777777" w:rsidTr="00BE0385">
        <w:tc>
          <w:tcPr>
            <w:tcW w:w="251" w:type="pct"/>
            <w:tcBorders>
              <w:top w:val="single" w:sz="4" w:space="0" w:color="auto"/>
              <w:left w:val="single" w:sz="4" w:space="0" w:color="auto"/>
              <w:bottom w:val="single" w:sz="4" w:space="0" w:color="auto"/>
              <w:right w:val="single" w:sz="4" w:space="0" w:color="auto"/>
            </w:tcBorders>
          </w:tcPr>
          <w:p w14:paraId="3D6702EC" w14:textId="77777777" w:rsidR="00EB6A36" w:rsidRPr="00A15DCB" w:rsidRDefault="00EB6A36" w:rsidP="009B330A">
            <w:pPr>
              <w:pStyle w:val="TAC"/>
              <w:rPr>
                <w:rFonts w:cs="Arial"/>
                <w:lang w:eastAsia="zh-CN"/>
              </w:rPr>
            </w:pPr>
            <w:r w:rsidRPr="00A15DCB">
              <w:rPr>
                <w:rFonts w:cs="Arial"/>
                <w:lang w:eastAsia="zh-CN"/>
              </w:rPr>
              <w:t>15</w:t>
            </w:r>
          </w:p>
        </w:tc>
        <w:tc>
          <w:tcPr>
            <w:tcW w:w="2185" w:type="pct"/>
            <w:tcBorders>
              <w:top w:val="single" w:sz="4" w:space="0" w:color="auto"/>
              <w:left w:val="single" w:sz="4" w:space="0" w:color="auto"/>
              <w:bottom w:val="single" w:sz="4" w:space="0" w:color="auto"/>
              <w:right w:val="single" w:sz="4" w:space="0" w:color="auto"/>
            </w:tcBorders>
          </w:tcPr>
          <w:p w14:paraId="33E7FB9E" w14:textId="77777777" w:rsidR="00EB6A36" w:rsidRPr="00A15DCB" w:rsidRDefault="00EB6A36" w:rsidP="009B330A">
            <w:pPr>
              <w:pStyle w:val="TAL"/>
            </w:pPr>
            <w:r w:rsidRPr="00A15DCB">
              <w:t xml:space="preserve">The SS transmits an </w:t>
            </w:r>
            <w:r w:rsidRPr="00A15DCB">
              <w:rPr>
                <w:i/>
              </w:rPr>
              <w:t xml:space="preserve">RRCRelease </w:t>
            </w:r>
            <w:r w:rsidRPr="00A15DCB">
              <w:t>message</w:t>
            </w:r>
            <w:r w:rsidRPr="00A15DCB">
              <w:rPr>
                <w:i/>
              </w:rPr>
              <w:t>.</w:t>
            </w:r>
          </w:p>
        </w:tc>
        <w:tc>
          <w:tcPr>
            <w:tcW w:w="270" w:type="pct"/>
            <w:tcBorders>
              <w:top w:val="single" w:sz="4" w:space="0" w:color="auto"/>
              <w:left w:val="single" w:sz="4" w:space="0" w:color="auto"/>
              <w:bottom w:val="single" w:sz="4" w:space="0" w:color="auto"/>
              <w:right w:val="single" w:sz="4" w:space="0" w:color="auto"/>
            </w:tcBorders>
          </w:tcPr>
          <w:p w14:paraId="65ACA035" w14:textId="77777777" w:rsidR="00EB6A36" w:rsidRPr="00A15DCB" w:rsidRDefault="00EB6A36" w:rsidP="009B330A">
            <w:pPr>
              <w:pStyle w:val="TAC"/>
              <w:rPr>
                <w:rFonts w:cs="Arial"/>
                <w:lang w:eastAsia="zh-CN"/>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2A8AF9DB" w14:textId="77777777" w:rsidR="00EB6A36" w:rsidRPr="00A15DCB" w:rsidRDefault="00EB6A36" w:rsidP="009B330A">
            <w:pPr>
              <w:pStyle w:val="TAL"/>
              <w:rPr>
                <w:rFonts w:cs="Arial"/>
                <w:lang w:eastAsia="zh-CN"/>
              </w:rPr>
            </w:pPr>
            <w:r w:rsidRPr="00A15DCB">
              <w:t>NR RRC</w:t>
            </w:r>
            <w:r w:rsidRPr="00A15DCB">
              <w:rPr>
                <w:i/>
              </w:rPr>
              <w:t>: RRCRelease</w:t>
            </w:r>
          </w:p>
        </w:tc>
        <w:tc>
          <w:tcPr>
            <w:tcW w:w="232" w:type="pct"/>
            <w:tcBorders>
              <w:top w:val="single" w:sz="4" w:space="0" w:color="auto"/>
              <w:left w:val="single" w:sz="4" w:space="0" w:color="auto"/>
              <w:bottom w:val="single" w:sz="4" w:space="0" w:color="auto"/>
              <w:right w:val="single" w:sz="4" w:space="0" w:color="auto"/>
            </w:tcBorders>
          </w:tcPr>
          <w:p w14:paraId="30A00FEA" w14:textId="77777777" w:rsidR="00EB6A36" w:rsidRPr="00A15DCB" w:rsidRDefault="00EB6A36" w:rsidP="009B330A">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078F572F" w14:textId="77777777" w:rsidR="00EB6A36" w:rsidRPr="00A15DCB" w:rsidRDefault="00EB6A36" w:rsidP="009B330A">
            <w:pPr>
              <w:pStyle w:val="TAC"/>
              <w:rPr>
                <w:rFonts w:cs="Arial"/>
                <w:lang w:eastAsia="zh-CN"/>
              </w:rPr>
            </w:pPr>
            <w:r w:rsidRPr="00A15DCB">
              <w:rPr>
                <w:rFonts w:cs="Arial"/>
              </w:rPr>
              <w:t>-</w:t>
            </w:r>
          </w:p>
        </w:tc>
      </w:tr>
      <w:tr w:rsidR="00EB6A36" w:rsidRPr="00A15DCB" w14:paraId="1588FDE5" w14:textId="77777777" w:rsidTr="00BE0385">
        <w:tc>
          <w:tcPr>
            <w:tcW w:w="251" w:type="pct"/>
            <w:tcBorders>
              <w:top w:val="single" w:sz="4" w:space="0" w:color="auto"/>
              <w:left w:val="single" w:sz="4" w:space="0" w:color="auto"/>
              <w:bottom w:val="single" w:sz="4" w:space="0" w:color="auto"/>
              <w:right w:val="single" w:sz="4" w:space="0" w:color="auto"/>
            </w:tcBorders>
          </w:tcPr>
          <w:p w14:paraId="091AA0FD" w14:textId="77777777" w:rsidR="00EB6A36" w:rsidRPr="00A15DCB" w:rsidRDefault="00EB6A36" w:rsidP="009B330A">
            <w:pPr>
              <w:pStyle w:val="TAC"/>
              <w:rPr>
                <w:rFonts w:cs="Arial"/>
                <w:lang w:eastAsia="zh-CN"/>
              </w:rPr>
            </w:pPr>
            <w:r w:rsidRPr="00A15DCB">
              <w:rPr>
                <w:rFonts w:cs="Arial"/>
                <w:lang w:eastAsia="zh-CN"/>
              </w:rPr>
              <w:t>16</w:t>
            </w:r>
          </w:p>
        </w:tc>
        <w:tc>
          <w:tcPr>
            <w:tcW w:w="2185" w:type="pct"/>
            <w:tcBorders>
              <w:top w:val="single" w:sz="4" w:space="0" w:color="auto"/>
              <w:left w:val="single" w:sz="4" w:space="0" w:color="auto"/>
              <w:bottom w:val="single" w:sz="4" w:space="0" w:color="auto"/>
              <w:right w:val="single" w:sz="4" w:space="0" w:color="auto"/>
            </w:tcBorders>
          </w:tcPr>
          <w:p w14:paraId="5D9EB6CA" w14:textId="77777777" w:rsidR="00EB6A36" w:rsidRPr="00A15DCB" w:rsidRDefault="00EB6A36" w:rsidP="009B330A">
            <w:pPr>
              <w:pStyle w:val="TAL"/>
              <w:rPr>
                <w:szCs w:val="18"/>
              </w:rPr>
            </w:pPr>
            <w:r w:rsidRPr="00A15DCB">
              <w:t>The SS changes NR Cell 1 power level according to the row "T1" in Table 7.1.1.1.20.3.2-1/2</w:t>
            </w:r>
          </w:p>
        </w:tc>
        <w:tc>
          <w:tcPr>
            <w:tcW w:w="270" w:type="pct"/>
            <w:tcBorders>
              <w:top w:val="single" w:sz="4" w:space="0" w:color="auto"/>
              <w:left w:val="single" w:sz="4" w:space="0" w:color="auto"/>
              <w:bottom w:val="single" w:sz="4" w:space="0" w:color="auto"/>
              <w:right w:val="single" w:sz="4" w:space="0" w:color="auto"/>
            </w:tcBorders>
          </w:tcPr>
          <w:p w14:paraId="2CD75C05" w14:textId="77777777" w:rsidR="00EB6A36" w:rsidRPr="00A15DCB" w:rsidRDefault="00EB6A36" w:rsidP="009B330A">
            <w:pPr>
              <w:pStyle w:val="TAC"/>
              <w:rPr>
                <w:rFonts w:cs="Arial"/>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5CF1F039" w14:textId="77777777" w:rsidR="00EB6A36" w:rsidRPr="00A15DCB" w:rsidRDefault="00EB6A36" w:rsidP="009B330A">
            <w:pPr>
              <w:pStyle w:val="TAL"/>
              <w:rPr>
                <w:rFonts w:cs="Arial"/>
                <w:lang w:eastAsia="zh-CN"/>
              </w:rPr>
            </w:pPr>
            <w:r w:rsidRPr="00A15DCB">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4899B4B1" w14:textId="77777777" w:rsidR="00EB6A36" w:rsidRPr="00A15DCB" w:rsidRDefault="00EB6A36" w:rsidP="009B330A">
            <w:pPr>
              <w:pStyle w:val="TAC"/>
              <w:rPr>
                <w:rFonts w:cs="Arial"/>
              </w:rPr>
            </w:pPr>
            <w:r w:rsidRPr="00A15DCB">
              <w:rPr>
                <w:rFonts w:cs="Arial"/>
                <w:lang w:eastAsia="zh-CN"/>
              </w:rPr>
              <w:t>-</w:t>
            </w:r>
          </w:p>
        </w:tc>
        <w:tc>
          <w:tcPr>
            <w:tcW w:w="427" w:type="pct"/>
            <w:tcBorders>
              <w:top w:val="single" w:sz="4" w:space="0" w:color="auto"/>
              <w:left w:val="single" w:sz="4" w:space="0" w:color="auto"/>
              <w:bottom w:val="single" w:sz="4" w:space="0" w:color="auto"/>
              <w:right w:val="single" w:sz="4" w:space="0" w:color="auto"/>
            </w:tcBorders>
          </w:tcPr>
          <w:p w14:paraId="4BB5B90D" w14:textId="77777777" w:rsidR="00EB6A36" w:rsidRPr="00A15DCB" w:rsidRDefault="00EB6A36" w:rsidP="009B330A">
            <w:pPr>
              <w:pStyle w:val="TAC"/>
              <w:rPr>
                <w:rFonts w:cs="Arial"/>
              </w:rPr>
            </w:pPr>
            <w:r w:rsidRPr="00A15DCB">
              <w:rPr>
                <w:rFonts w:cs="Arial"/>
                <w:lang w:eastAsia="zh-CN"/>
              </w:rPr>
              <w:t>-</w:t>
            </w:r>
          </w:p>
        </w:tc>
      </w:tr>
      <w:tr w:rsidR="00EB6A36" w:rsidRPr="00A15DCB" w14:paraId="5FA8A4FC" w14:textId="77777777" w:rsidTr="00BE0385">
        <w:tc>
          <w:tcPr>
            <w:tcW w:w="251" w:type="pct"/>
            <w:tcBorders>
              <w:top w:val="single" w:sz="4" w:space="0" w:color="auto"/>
              <w:left w:val="single" w:sz="4" w:space="0" w:color="auto"/>
              <w:bottom w:val="single" w:sz="4" w:space="0" w:color="auto"/>
              <w:right w:val="single" w:sz="4" w:space="0" w:color="auto"/>
            </w:tcBorders>
          </w:tcPr>
          <w:p w14:paraId="4380E952" w14:textId="77777777" w:rsidR="00EB6A36" w:rsidRPr="00A15DCB" w:rsidRDefault="00EB6A36" w:rsidP="009B330A">
            <w:pPr>
              <w:pStyle w:val="TAC"/>
              <w:rPr>
                <w:rFonts w:cs="Arial"/>
                <w:lang w:eastAsia="zh-CN"/>
              </w:rPr>
            </w:pPr>
            <w:r w:rsidRPr="00A15DCB">
              <w:rPr>
                <w:rFonts w:cs="Arial"/>
                <w:lang w:eastAsia="zh-CN"/>
              </w:rPr>
              <w:t>17</w:t>
            </w:r>
          </w:p>
        </w:tc>
        <w:tc>
          <w:tcPr>
            <w:tcW w:w="2185" w:type="pct"/>
            <w:tcBorders>
              <w:top w:val="single" w:sz="4" w:space="0" w:color="auto"/>
              <w:left w:val="single" w:sz="4" w:space="0" w:color="auto"/>
              <w:bottom w:val="single" w:sz="4" w:space="0" w:color="auto"/>
              <w:right w:val="single" w:sz="4" w:space="0" w:color="auto"/>
            </w:tcBorders>
          </w:tcPr>
          <w:p w14:paraId="4383D24B" w14:textId="77777777" w:rsidR="00EB6A36" w:rsidRPr="00A15DCB" w:rsidRDefault="00EB6A36" w:rsidP="009B330A">
            <w:pPr>
              <w:pStyle w:val="TAL"/>
              <w:rPr>
                <w:lang w:eastAsia="zh-CN"/>
              </w:rPr>
            </w:pPr>
            <w:r w:rsidRPr="00A15DCB">
              <w:rPr>
                <w:lang w:eastAsia="zh-CN"/>
              </w:rPr>
              <w:t>Wait 10s.</w:t>
            </w:r>
          </w:p>
        </w:tc>
        <w:tc>
          <w:tcPr>
            <w:tcW w:w="270" w:type="pct"/>
            <w:tcBorders>
              <w:top w:val="single" w:sz="4" w:space="0" w:color="auto"/>
              <w:left w:val="single" w:sz="4" w:space="0" w:color="auto"/>
              <w:bottom w:val="single" w:sz="4" w:space="0" w:color="auto"/>
              <w:right w:val="single" w:sz="4" w:space="0" w:color="auto"/>
            </w:tcBorders>
          </w:tcPr>
          <w:p w14:paraId="3327697A" w14:textId="77777777" w:rsidR="00EB6A36" w:rsidRPr="00A15DCB" w:rsidRDefault="00EB6A36" w:rsidP="009B330A">
            <w:pPr>
              <w:pStyle w:val="TAC"/>
              <w:rPr>
                <w:rFonts w:cs="Arial"/>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0A064C2F" w14:textId="77777777" w:rsidR="00EB6A36" w:rsidRPr="00A15DCB" w:rsidRDefault="00EB6A36" w:rsidP="009B330A">
            <w:pPr>
              <w:pStyle w:val="TAL"/>
              <w:rPr>
                <w:rFonts w:cs="Arial"/>
              </w:rPr>
            </w:pPr>
            <w:r w:rsidRPr="00A15DCB">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2EA558E7" w14:textId="77777777" w:rsidR="00EB6A36" w:rsidRPr="00A15DCB" w:rsidRDefault="00EB6A36" w:rsidP="009B330A">
            <w:pPr>
              <w:pStyle w:val="TAC"/>
              <w:rPr>
                <w:rFonts w:cs="Arial"/>
                <w:lang w:eastAsia="zh-CN"/>
              </w:rPr>
            </w:pPr>
            <w:r w:rsidRPr="00A15DCB">
              <w:rPr>
                <w:rFonts w:cs="Arial"/>
                <w:lang w:eastAsia="zh-CN"/>
              </w:rPr>
              <w:t>-</w:t>
            </w:r>
          </w:p>
        </w:tc>
        <w:tc>
          <w:tcPr>
            <w:tcW w:w="427" w:type="pct"/>
            <w:tcBorders>
              <w:top w:val="single" w:sz="4" w:space="0" w:color="auto"/>
              <w:left w:val="single" w:sz="4" w:space="0" w:color="auto"/>
              <w:bottom w:val="single" w:sz="4" w:space="0" w:color="auto"/>
              <w:right w:val="single" w:sz="4" w:space="0" w:color="auto"/>
            </w:tcBorders>
          </w:tcPr>
          <w:p w14:paraId="185067BE" w14:textId="77777777" w:rsidR="00EB6A36" w:rsidRPr="00A15DCB" w:rsidRDefault="00EB6A36" w:rsidP="009B330A">
            <w:pPr>
              <w:pStyle w:val="TAC"/>
              <w:rPr>
                <w:rFonts w:cs="Arial"/>
                <w:lang w:eastAsia="zh-CN"/>
              </w:rPr>
            </w:pPr>
            <w:r w:rsidRPr="00A15DCB">
              <w:rPr>
                <w:rFonts w:cs="Arial"/>
                <w:lang w:eastAsia="zh-CN"/>
              </w:rPr>
              <w:t>-</w:t>
            </w:r>
          </w:p>
        </w:tc>
      </w:tr>
      <w:tr w:rsidR="00EB6A36" w:rsidRPr="00A15DCB" w14:paraId="408AB111" w14:textId="77777777" w:rsidTr="00BE0385">
        <w:tc>
          <w:tcPr>
            <w:tcW w:w="251" w:type="pct"/>
            <w:tcBorders>
              <w:top w:val="single" w:sz="4" w:space="0" w:color="auto"/>
              <w:left w:val="single" w:sz="4" w:space="0" w:color="auto"/>
              <w:bottom w:val="single" w:sz="4" w:space="0" w:color="auto"/>
              <w:right w:val="single" w:sz="4" w:space="0" w:color="auto"/>
            </w:tcBorders>
          </w:tcPr>
          <w:p w14:paraId="63CE43E4" w14:textId="77777777" w:rsidR="00EB6A36" w:rsidRPr="00A15DCB" w:rsidRDefault="00EB6A36" w:rsidP="009B330A">
            <w:pPr>
              <w:pStyle w:val="TAC"/>
              <w:rPr>
                <w:rFonts w:cs="Arial"/>
                <w:lang w:eastAsia="zh-CN"/>
              </w:rPr>
            </w:pPr>
            <w:r w:rsidRPr="00A15DCB">
              <w:rPr>
                <w:rFonts w:cs="Arial"/>
                <w:lang w:eastAsia="zh-CN"/>
              </w:rPr>
              <w:t>18</w:t>
            </w:r>
          </w:p>
        </w:tc>
        <w:tc>
          <w:tcPr>
            <w:tcW w:w="2185" w:type="pct"/>
            <w:tcBorders>
              <w:top w:val="single" w:sz="4" w:space="0" w:color="auto"/>
              <w:left w:val="single" w:sz="4" w:space="0" w:color="auto"/>
              <w:bottom w:val="single" w:sz="4" w:space="0" w:color="auto"/>
              <w:right w:val="single" w:sz="4" w:space="0" w:color="auto"/>
            </w:tcBorders>
          </w:tcPr>
          <w:p w14:paraId="7B0F74B1" w14:textId="77777777" w:rsidR="00EB6A36" w:rsidRPr="00A15DCB" w:rsidRDefault="00EB6A36" w:rsidP="009B330A">
            <w:pPr>
              <w:pStyle w:val="TAL"/>
              <w:rPr>
                <w:rFonts w:cs="Arial"/>
              </w:rPr>
            </w:pPr>
            <w:r w:rsidRPr="00A15DCB">
              <w:t>The SS transmits a Paging message including a matched UE identity.</w:t>
            </w:r>
          </w:p>
        </w:tc>
        <w:tc>
          <w:tcPr>
            <w:tcW w:w="270" w:type="pct"/>
            <w:tcBorders>
              <w:top w:val="single" w:sz="4" w:space="0" w:color="auto"/>
              <w:left w:val="single" w:sz="4" w:space="0" w:color="auto"/>
              <w:bottom w:val="single" w:sz="4" w:space="0" w:color="auto"/>
              <w:right w:val="single" w:sz="4" w:space="0" w:color="auto"/>
            </w:tcBorders>
          </w:tcPr>
          <w:p w14:paraId="1AFC959A" w14:textId="77777777" w:rsidR="00EB6A36" w:rsidRPr="00A15DCB" w:rsidRDefault="00EB6A36" w:rsidP="009B330A">
            <w:pPr>
              <w:pStyle w:val="TAC"/>
              <w:rPr>
                <w:rFonts w:cs="Arial"/>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6703EC9D" w14:textId="77777777" w:rsidR="00EB6A36" w:rsidRPr="00A15DCB" w:rsidRDefault="00EB6A36" w:rsidP="009B330A">
            <w:pPr>
              <w:pStyle w:val="TAL"/>
              <w:rPr>
                <w:rFonts w:cs="Arial"/>
              </w:rPr>
            </w:pPr>
            <w:r w:rsidRPr="00A15DCB">
              <w:t>NR RRC</w:t>
            </w:r>
            <w:r w:rsidRPr="00A15DCB">
              <w:rPr>
                <w:i/>
              </w:rPr>
              <w:t>: Paging</w:t>
            </w:r>
          </w:p>
        </w:tc>
        <w:tc>
          <w:tcPr>
            <w:tcW w:w="232" w:type="pct"/>
            <w:tcBorders>
              <w:top w:val="single" w:sz="4" w:space="0" w:color="auto"/>
              <w:left w:val="single" w:sz="4" w:space="0" w:color="auto"/>
              <w:bottom w:val="single" w:sz="4" w:space="0" w:color="auto"/>
              <w:right w:val="single" w:sz="4" w:space="0" w:color="auto"/>
            </w:tcBorders>
          </w:tcPr>
          <w:p w14:paraId="1C9941AB" w14:textId="77777777" w:rsidR="00EB6A36" w:rsidRPr="00A15DCB" w:rsidRDefault="00EB6A36" w:rsidP="009B330A">
            <w:pPr>
              <w:pStyle w:val="TAC"/>
              <w:rPr>
                <w:rFonts w:cs="Arial"/>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3E78EF8C" w14:textId="77777777" w:rsidR="00EB6A36" w:rsidRPr="00A15DCB" w:rsidRDefault="00EB6A36" w:rsidP="009B330A">
            <w:pPr>
              <w:pStyle w:val="TAC"/>
              <w:rPr>
                <w:rFonts w:cs="Arial"/>
              </w:rPr>
            </w:pPr>
            <w:r w:rsidRPr="00A15DCB">
              <w:rPr>
                <w:rFonts w:cs="Arial"/>
              </w:rPr>
              <w:t>-</w:t>
            </w:r>
          </w:p>
        </w:tc>
      </w:tr>
      <w:tr w:rsidR="00EB6A36" w:rsidRPr="00A15DCB" w14:paraId="509AE2C4" w14:textId="77777777" w:rsidTr="00BE0385">
        <w:tc>
          <w:tcPr>
            <w:tcW w:w="251" w:type="pct"/>
            <w:tcBorders>
              <w:top w:val="single" w:sz="4" w:space="0" w:color="auto"/>
              <w:left w:val="single" w:sz="4" w:space="0" w:color="auto"/>
              <w:bottom w:val="single" w:sz="4" w:space="0" w:color="auto"/>
              <w:right w:val="single" w:sz="4" w:space="0" w:color="auto"/>
            </w:tcBorders>
          </w:tcPr>
          <w:p w14:paraId="23B79F89" w14:textId="77777777" w:rsidR="00EB6A36" w:rsidRPr="00A15DCB" w:rsidRDefault="00EB6A36" w:rsidP="009B330A">
            <w:pPr>
              <w:pStyle w:val="TAC"/>
              <w:rPr>
                <w:rFonts w:cs="Arial"/>
                <w:lang w:eastAsia="zh-CN"/>
              </w:rPr>
            </w:pPr>
            <w:r w:rsidRPr="00A15DCB">
              <w:rPr>
                <w:rFonts w:cs="Arial"/>
                <w:lang w:eastAsia="zh-CN"/>
              </w:rPr>
              <w:t>19</w:t>
            </w:r>
          </w:p>
        </w:tc>
        <w:tc>
          <w:tcPr>
            <w:tcW w:w="2185" w:type="pct"/>
            <w:tcBorders>
              <w:top w:val="single" w:sz="4" w:space="0" w:color="auto"/>
              <w:left w:val="single" w:sz="4" w:space="0" w:color="auto"/>
              <w:bottom w:val="single" w:sz="4" w:space="0" w:color="auto"/>
              <w:right w:val="single" w:sz="4" w:space="0" w:color="auto"/>
            </w:tcBorders>
          </w:tcPr>
          <w:p w14:paraId="567013C0" w14:textId="77777777" w:rsidR="00EB6A36" w:rsidRPr="00A15DCB" w:rsidRDefault="00EB6A36" w:rsidP="009B330A">
            <w:pPr>
              <w:pStyle w:val="TAL"/>
              <w:rPr>
                <w:lang w:eastAsia="zh-CN"/>
              </w:rPr>
            </w:pPr>
            <w:r w:rsidRPr="00A15DCB">
              <w:rPr>
                <w:rFonts w:cs="Arial"/>
                <w:lang w:eastAsia="zh-CN"/>
              </w:rPr>
              <w:t>Check</w:t>
            </w:r>
            <w:r w:rsidRPr="00A15DCB">
              <w:rPr>
                <w:rFonts w:cs="Arial"/>
              </w:rPr>
              <w:t>: Does the UE</w:t>
            </w:r>
            <w:r w:rsidRPr="00A15DCB">
              <w:t xml:space="preserve"> transmit PRACH preambles with preamble index k</w:t>
            </w:r>
            <w:r w:rsidRPr="00A15DCB">
              <w:rPr>
                <w:lang w:eastAsia="zh-CN"/>
              </w:rPr>
              <w:t xml:space="preserve"> without any repetition? where </w:t>
            </w:r>
          </w:p>
          <w:p w14:paraId="24B28372" w14:textId="77777777" w:rsidR="00EB6A36" w:rsidRPr="00A15DCB" w:rsidRDefault="00EB6A36">
            <w:pPr>
              <w:pStyle w:val="TAL"/>
              <w:numPr>
                <w:ilvl w:val="0"/>
                <w:numId w:val="40"/>
              </w:numPr>
              <w:overflowPunct/>
              <w:autoSpaceDE/>
              <w:autoSpaceDN/>
              <w:adjustRightInd/>
              <w:textAlignment w:val="auto"/>
              <w:rPr>
                <w:lang w:eastAsia="zh-CN"/>
              </w:rPr>
            </w:pPr>
            <w:r w:rsidRPr="00A15DCB">
              <w:rPr>
                <w:lang w:eastAsia="zh-CN"/>
              </w:rPr>
              <w:t xml:space="preserve">0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8 for FR1, </w:t>
            </w:r>
            <w:r w:rsidRPr="00A15DCB">
              <w:rPr>
                <w:rFonts w:eastAsia="Arial Unicode MS" w:cs="Arial Unicode MS"/>
                <w:lang w:eastAsia="zh-CN"/>
              </w:rPr>
              <w:t>0</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4 for FR2;</w:t>
            </w:r>
          </w:p>
        </w:tc>
        <w:tc>
          <w:tcPr>
            <w:tcW w:w="270" w:type="pct"/>
            <w:tcBorders>
              <w:top w:val="single" w:sz="4" w:space="0" w:color="auto"/>
              <w:left w:val="single" w:sz="4" w:space="0" w:color="auto"/>
              <w:bottom w:val="single" w:sz="4" w:space="0" w:color="auto"/>
              <w:right w:val="single" w:sz="4" w:space="0" w:color="auto"/>
            </w:tcBorders>
          </w:tcPr>
          <w:p w14:paraId="6F6965F5" w14:textId="77777777" w:rsidR="00EB6A36" w:rsidRPr="00A15DCB" w:rsidRDefault="00EB6A36" w:rsidP="009B330A">
            <w:pPr>
              <w:pStyle w:val="TAC"/>
              <w:rPr>
                <w:rFonts w:cs="Arial"/>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39795506" w14:textId="77777777" w:rsidR="00EB6A36" w:rsidRPr="00A15DCB" w:rsidRDefault="00EB6A36" w:rsidP="009B330A">
            <w:pPr>
              <w:pStyle w:val="TAL"/>
              <w:rPr>
                <w:rFonts w:cs="Arial"/>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7EBFAC1B" w14:textId="77777777" w:rsidR="00EB6A36" w:rsidRPr="00A15DCB" w:rsidRDefault="00EB6A36" w:rsidP="009B330A">
            <w:pPr>
              <w:pStyle w:val="TAC"/>
              <w:rPr>
                <w:rFonts w:cs="Arial"/>
              </w:rPr>
            </w:pPr>
            <w:r w:rsidRPr="00A15DCB">
              <w:rPr>
                <w:rFonts w:cs="Arial"/>
                <w:lang w:eastAsia="zh-CN"/>
              </w:rPr>
              <w:t>1</w:t>
            </w:r>
          </w:p>
        </w:tc>
        <w:tc>
          <w:tcPr>
            <w:tcW w:w="427" w:type="pct"/>
            <w:tcBorders>
              <w:top w:val="single" w:sz="4" w:space="0" w:color="auto"/>
              <w:left w:val="single" w:sz="4" w:space="0" w:color="auto"/>
              <w:bottom w:val="single" w:sz="4" w:space="0" w:color="auto"/>
              <w:right w:val="single" w:sz="4" w:space="0" w:color="auto"/>
            </w:tcBorders>
          </w:tcPr>
          <w:p w14:paraId="1A3A7B5A"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15ABFA8B" w14:textId="77777777" w:rsidTr="00BE0385">
        <w:tc>
          <w:tcPr>
            <w:tcW w:w="251" w:type="pct"/>
            <w:tcBorders>
              <w:top w:val="single" w:sz="4" w:space="0" w:color="auto"/>
              <w:left w:val="single" w:sz="4" w:space="0" w:color="auto"/>
              <w:bottom w:val="single" w:sz="4" w:space="0" w:color="auto"/>
              <w:right w:val="single" w:sz="4" w:space="0" w:color="auto"/>
            </w:tcBorders>
          </w:tcPr>
          <w:p w14:paraId="60FA6672" w14:textId="77777777" w:rsidR="00EB6A36" w:rsidRPr="00A15DCB" w:rsidRDefault="00EB6A36" w:rsidP="009B330A">
            <w:pPr>
              <w:pStyle w:val="TAC"/>
              <w:rPr>
                <w:rFonts w:cs="Arial"/>
                <w:lang w:eastAsia="zh-CN"/>
              </w:rPr>
            </w:pPr>
            <w:r w:rsidRPr="00A15DCB">
              <w:rPr>
                <w:rFonts w:cs="Arial"/>
                <w:lang w:eastAsia="zh-CN"/>
              </w:rPr>
              <w:t>20</w:t>
            </w:r>
          </w:p>
        </w:tc>
        <w:tc>
          <w:tcPr>
            <w:tcW w:w="2185" w:type="pct"/>
            <w:tcBorders>
              <w:top w:val="single" w:sz="4" w:space="0" w:color="auto"/>
              <w:left w:val="single" w:sz="4" w:space="0" w:color="auto"/>
              <w:bottom w:val="single" w:sz="4" w:space="0" w:color="auto"/>
              <w:right w:val="single" w:sz="4" w:space="0" w:color="auto"/>
            </w:tcBorders>
          </w:tcPr>
          <w:p w14:paraId="01391D2D" w14:textId="77777777" w:rsidR="00EB6A36" w:rsidRPr="00A15DCB" w:rsidRDefault="00EB6A36" w:rsidP="009B330A">
            <w:pPr>
              <w:pStyle w:val="TAL"/>
              <w:rPr>
                <w:rFonts w:cs="Arial"/>
                <w:lang w:eastAsia="zh-CN"/>
              </w:rPr>
            </w:pPr>
            <w:r w:rsidRPr="00A15DCB">
              <w:rPr>
                <w:rFonts w:cs="Arial"/>
                <w:lang w:eastAsia="zh-CN"/>
              </w:rPr>
              <w:t xml:space="preserve">The SS ignores UE’s RACH attempts to let </w:t>
            </w:r>
            <w:r w:rsidRPr="00A15DCB">
              <w:rPr>
                <w:i/>
                <w:iCs/>
                <w:lang w:eastAsia="ko-KR"/>
              </w:rPr>
              <w:t xml:space="preserve">PREAMBLE_TRANSMISSION_COUNTER &gt; </w:t>
            </w:r>
            <w:r w:rsidRPr="00A15DCB">
              <w:rPr>
                <w:i/>
              </w:rPr>
              <w:t>preambleTransMax</w:t>
            </w:r>
          </w:p>
        </w:tc>
        <w:tc>
          <w:tcPr>
            <w:tcW w:w="270" w:type="pct"/>
            <w:tcBorders>
              <w:top w:val="single" w:sz="4" w:space="0" w:color="auto"/>
              <w:left w:val="single" w:sz="4" w:space="0" w:color="auto"/>
              <w:bottom w:val="single" w:sz="4" w:space="0" w:color="auto"/>
              <w:right w:val="single" w:sz="4" w:space="0" w:color="auto"/>
            </w:tcBorders>
          </w:tcPr>
          <w:p w14:paraId="07210132"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8379756" w14:textId="77777777" w:rsidR="00EB6A36" w:rsidRPr="00A15DCB" w:rsidRDefault="00EB6A36" w:rsidP="009B330A">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7B577C0" w14:textId="77777777" w:rsidR="00EB6A36" w:rsidRPr="00A15DCB" w:rsidRDefault="00EB6A36" w:rsidP="009B330A">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77BFD71A" w14:textId="77777777" w:rsidR="00EB6A36" w:rsidRPr="00A15DCB" w:rsidRDefault="00EB6A36" w:rsidP="009B330A">
            <w:pPr>
              <w:pStyle w:val="TAC"/>
              <w:rPr>
                <w:rFonts w:cs="Arial"/>
                <w:lang w:eastAsia="zh-CN"/>
              </w:rPr>
            </w:pPr>
            <w:r w:rsidRPr="00A15DCB">
              <w:rPr>
                <w:rFonts w:cs="Arial"/>
              </w:rPr>
              <w:t>-</w:t>
            </w:r>
          </w:p>
        </w:tc>
      </w:tr>
      <w:tr w:rsidR="00EB6A36" w:rsidRPr="00A15DCB" w14:paraId="2AD0761E" w14:textId="77777777" w:rsidTr="00BE0385">
        <w:tc>
          <w:tcPr>
            <w:tcW w:w="251" w:type="pct"/>
            <w:tcBorders>
              <w:top w:val="single" w:sz="4" w:space="0" w:color="auto"/>
              <w:left w:val="single" w:sz="4" w:space="0" w:color="auto"/>
              <w:bottom w:val="single" w:sz="4" w:space="0" w:color="auto"/>
              <w:right w:val="single" w:sz="4" w:space="0" w:color="auto"/>
            </w:tcBorders>
          </w:tcPr>
          <w:p w14:paraId="01B76C8F" w14:textId="77777777" w:rsidR="00EB6A36" w:rsidRPr="00A15DCB" w:rsidRDefault="00EB6A36" w:rsidP="009B330A">
            <w:pPr>
              <w:pStyle w:val="TAC"/>
              <w:rPr>
                <w:rFonts w:cs="Arial"/>
                <w:lang w:eastAsia="zh-CN"/>
              </w:rPr>
            </w:pPr>
            <w:r w:rsidRPr="00A15DCB">
              <w:rPr>
                <w:rFonts w:cs="Arial"/>
                <w:lang w:eastAsia="zh-CN"/>
              </w:rPr>
              <w:t>21</w:t>
            </w:r>
          </w:p>
        </w:tc>
        <w:tc>
          <w:tcPr>
            <w:tcW w:w="2185" w:type="pct"/>
            <w:tcBorders>
              <w:top w:val="single" w:sz="4" w:space="0" w:color="auto"/>
              <w:left w:val="single" w:sz="4" w:space="0" w:color="auto"/>
              <w:bottom w:val="single" w:sz="4" w:space="0" w:color="auto"/>
              <w:right w:val="single" w:sz="4" w:space="0" w:color="auto"/>
            </w:tcBorders>
          </w:tcPr>
          <w:p w14:paraId="74CC570E" w14:textId="77777777" w:rsidR="00EB6A36" w:rsidRPr="00A15DCB" w:rsidRDefault="00EB6A36" w:rsidP="009B330A">
            <w:pPr>
              <w:pStyle w:val="TAL"/>
              <w:rPr>
                <w:lang w:eastAsia="zh-CN"/>
              </w:rPr>
            </w:pPr>
            <w:r w:rsidRPr="00A15DCB">
              <w:rPr>
                <w:rFonts w:cs="Arial"/>
                <w:lang w:eastAsia="zh-CN"/>
              </w:rPr>
              <w:t>Check</w:t>
            </w:r>
            <w:r w:rsidRPr="00A15DCB">
              <w:rPr>
                <w:rFonts w:cs="Arial"/>
              </w:rPr>
              <w:t>: Does the UE</w:t>
            </w:r>
            <w:r w:rsidRPr="00A15DCB">
              <w:t xml:space="preserve"> transmit PRACH preambles </w:t>
            </w:r>
            <w:r w:rsidRPr="00A15DCB">
              <w:rPr>
                <w:lang w:eastAsia="zh-CN"/>
              </w:rPr>
              <w:t xml:space="preserve">with any repetition? </w:t>
            </w:r>
          </w:p>
        </w:tc>
        <w:tc>
          <w:tcPr>
            <w:tcW w:w="270" w:type="pct"/>
            <w:tcBorders>
              <w:top w:val="single" w:sz="4" w:space="0" w:color="auto"/>
              <w:left w:val="single" w:sz="4" w:space="0" w:color="auto"/>
              <w:bottom w:val="single" w:sz="4" w:space="0" w:color="auto"/>
              <w:right w:val="single" w:sz="4" w:space="0" w:color="auto"/>
            </w:tcBorders>
          </w:tcPr>
          <w:p w14:paraId="5E349B43" w14:textId="77777777" w:rsidR="00EB6A36" w:rsidRPr="00A15DCB" w:rsidRDefault="00EB6A36" w:rsidP="009B330A">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23354EC1" w14:textId="77777777" w:rsidR="00EB6A36" w:rsidRPr="00A15DCB" w:rsidRDefault="00EB6A36" w:rsidP="009B330A">
            <w:pPr>
              <w:pStyle w:val="TAL"/>
              <w:rPr>
                <w:rFonts w:cs="Arial"/>
                <w:iCs/>
                <w:lang w:eastAsia="zh-CN"/>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4F1B0DCA" w14:textId="77777777" w:rsidR="00EB6A36" w:rsidRPr="00A15DCB" w:rsidRDefault="00EB6A36" w:rsidP="009B330A">
            <w:pPr>
              <w:pStyle w:val="TAC"/>
              <w:rPr>
                <w:rFonts w:cs="Arial"/>
                <w:lang w:eastAsia="zh-CN"/>
              </w:rPr>
            </w:pPr>
            <w:r w:rsidRPr="00A15DCB">
              <w:rPr>
                <w:rFonts w:cs="Arial"/>
                <w:lang w:eastAsia="zh-CN"/>
              </w:rPr>
              <w:t>2</w:t>
            </w:r>
          </w:p>
        </w:tc>
        <w:tc>
          <w:tcPr>
            <w:tcW w:w="427" w:type="pct"/>
            <w:tcBorders>
              <w:top w:val="single" w:sz="4" w:space="0" w:color="auto"/>
              <w:left w:val="single" w:sz="4" w:space="0" w:color="auto"/>
              <w:bottom w:val="single" w:sz="4" w:space="0" w:color="auto"/>
              <w:right w:val="single" w:sz="4" w:space="0" w:color="auto"/>
            </w:tcBorders>
          </w:tcPr>
          <w:p w14:paraId="5BECE9C1" w14:textId="77777777" w:rsidR="00EB6A36" w:rsidRPr="00A15DCB" w:rsidRDefault="00EB6A36" w:rsidP="009B330A">
            <w:pPr>
              <w:pStyle w:val="TAC"/>
              <w:rPr>
                <w:rFonts w:cs="Arial"/>
                <w:lang w:eastAsia="zh-CN"/>
              </w:rPr>
            </w:pPr>
            <w:r w:rsidRPr="00A15DCB">
              <w:rPr>
                <w:rFonts w:cs="Arial"/>
                <w:lang w:eastAsia="zh-CN"/>
              </w:rPr>
              <w:t>F</w:t>
            </w:r>
          </w:p>
        </w:tc>
      </w:tr>
      <w:tr w:rsidR="00EB6A36" w:rsidRPr="00A15DCB" w14:paraId="6F9C013F" w14:textId="77777777" w:rsidTr="00BE0385">
        <w:tc>
          <w:tcPr>
            <w:tcW w:w="251" w:type="pct"/>
            <w:tcBorders>
              <w:top w:val="single" w:sz="4" w:space="0" w:color="auto"/>
              <w:left w:val="single" w:sz="4" w:space="0" w:color="auto"/>
              <w:bottom w:val="single" w:sz="4" w:space="0" w:color="auto"/>
              <w:right w:val="single" w:sz="4" w:space="0" w:color="auto"/>
            </w:tcBorders>
          </w:tcPr>
          <w:p w14:paraId="1A50310C" w14:textId="77777777" w:rsidR="00EB6A36" w:rsidRPr="00A15DCB" w:rsidRDefault="00EB6A36" w:rsidP="009B330A">
            <w:pPr>
              <w:pStyle w:val="TAC"/>
              <w:rPr>
                <w:rFonts w:cs="Arial"/>
                <w:lang w:eastAsia="zh-CN"/>
              </w:rPr>
            </w:pPr>
            <w:r w:rsidRPr="00A15DCB">
              <w:rPr>
                <w:rFonts w:cs="Arial"/>
                <w:lang w:eastAsia="zh-CN"/>
              </w:rPr>
              <w:t>22</w:t>
            </w:r>
          </w:p>
        </w:tc>
        <w:tc>
          <w:tcPr>
            <w:tcW w:w="2185" w:type="pct"/>
            <w:tcBorders>
              <w:top w:val="single" w:sz="4" w:space="0" w:color="auto"/>
              <w:left w:val="single" w:sz="4" w:space="0" w:color="auto"/>
              <w:bottom w:val="single" w:sz="4" w:space="0" w:color="auto"/>
              <w:right w:val="single" w:sz="4" w:space="0" w:color="auto"/>
            </w:tcBorders>
          </w:tcPr>
          <w:p w14:paraId="11764C2A" w14:textId="77777777" w:rsidR="00EB6A36" w:rsidRPr="00A15DCB" w:rsidRDefault="00EB6A36" w:rsidP="009B330A">
            <w:pPr>
              <w:pStyle w:val="TAL"/>
              <w:rPr>
                <w:rFonts w:cs="Arial"/>
                <w:lang w:eastAsia="zh-CN"/>
              </w:rPr>
            </w:pPr>
            <w:r w:rsidRPr="00A15DCB">
              <w:rPr>
                <w:rFonts w:cs="Arial"/>
                <w:lang w:eastAsia="zh-CN"/>
              </w:rPr>
              <w:t>Power off the UE.</w:t>
            </w:r>
          </w:p>
        </w:tc>
        <w:tc>
          <w:tcPr>
            <w:tcW w:w="270" w:type="pct"/>
            <w:tcBorders>
              <w:top w:val="single" w:sz="4" w:space="0" w:color="auto"/>
              <w:left w:val="single" w:sz="4" w:space="0" w:color="auto"/>
              <w:bottom w:val="single" w:sz="4" w:space="0" w:color="auto"/>
              <w:right w:val="single" w:sz="4" w:space="0" w:color="auto"/>
            </w:tcBorders>
          </w:tcPr>
          <w:p w14:paraId="0254A095"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03A125E3" w14:textId="77777777" w:rsidR="00EB6A36" w:rsidRPr="00A15DCB" w:rsidRDefault="00EB6A36" w:rsidP="009B330A">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83719F5" w14:textId="77777777" w:rsidR="00EB6A36" w:rsidRPr="00A15DCB" w:rsidRDefault="00EB6A36" w:rsidP="009B330A">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54EBA815" w14:textId="77777777" w:rsidR="00EB6A36" w:rsidRPr="00A15DCB" w:rsidRDefault="00EB6A36" w:rsidP="009B330A">
            <w:pPr>
              <w:pStyle w:val="TAC"/>
              <w:rPr>
                <w:rFonts w:cs="Arial"/>
                <w:lang w:eastAsia="zh-CN"/>
              </w:rPr>
            </w:pPr>
            <w:r w:rsidRPr="00A15DCB">
              <w:rPr>
                <w:rFonts w:cs="Arial"/>
              </w:rPr>
              <w:t>-</w:t>
            </w:r>
          </w:p>
        </w:tc>
      </w:tr>
      <w:tr w:rsidR="00BE0385" w:rsidRPr="00A15DCB" w14:paraId="38C3A2EC" w14:textId="77777777" w:rsidTr="00BE0385">
        <w:tc>
          <w:tcPr>
            <w:tcW w:w="5000" w:type="pct"/>
            <w:gridSpan w:val="6"/>
            <w:tcBorders>
              <w:top w:val="single" w:sz="4" w:space="0" w:color="auto"/>
              <w:left w:val="single" w:sz="4" w:space="0" w:color="auto"/>
              <w:bottom w:val="single" w:sz="4" w:space="0" w:color="auto"/>
              <w:right w:val="single" w:sz="4" w:space="0" w:color="auto"/>
            </w:tcBorders>
          </w:tcPr>
          <w:p w14:paraId="13157203" w14:textId="1CA0C844" w:rsidR="00BE0385" w:rsidRPr="00A15DCB" w:rsidRDefault="00BE0385" w:rsidP="00BE0385">
            <w:pPr>
              <w:pStyle w:val="TAN"/>
              <w:rPr>
                <w:rFonts w:cs="Arial"/>
              </w:rPr>
            </w:pPr>
            <w:r w:rsidRPr="00A15DCB">
              <w:rPr>
                <w:lang w:eastAsia="zh-CN"/>
              </w:rPr>
              <w:t>NOTE 1: The RO #n starts from the symbol#a in the slot #b in the radio frame #m with a duration of c symbols, where the value of a, b, c, m are specified as follows:</w:t>
            </w:r>
            <w:r w:rsidRPr="00A15DCB">
              <w:rPr>
                <w:lang w:eastAsia="zh-CN"/>
              </w:rPr>
              <w:br/>
            </w:r>
            <w:r w:rsidRPr="00A15DCB">
              <w:rPr>
                <w:lang w:eastAsia="zh-CN"/>
              </w:rPr>
              <w:br/>
              <w:t>For FR1 FDD + 15kHz SCS, m mod 8 = floor(n/2), a = (n mod 2)*6, b = 1, c = 6;</w:t>
            </w:r>
            <w:r w:rsidRPr="00A15DCB">
              <w:rPr>
                <w:lang w:eastAsia="zh-CN"/>
              </w:rPr>
              <w:br/>
            </w:r>
            <w:r w:rsidRPr="00A15DCB">
              <w:rPr>
                <w:lang w:eastAsia="zh-CN"/>
              </w:rPr>
              <w:br/>
              <w:t>For FR1 TDD + 15kHz SCS, m mod 16 = n, a = 2, b = 9, c = 12;</w:t>
            </w:r>
            <w:r w:rsidRPr="00A15DCB">
              <w:rPr>
                <w:lang w:eastAsia="zh-CN"/>
              </w:rPr>
              <w:br/>
            </w:r>
            <w:r w:rsidRPr="00A15DCB">
              <w:rPr>
                <w:lang w:eastAsia="zh-CN"/>
              </w:rPr>
              <w:br/>
              <w:t>For FR1 TDD + 30kHz SCS, m mod 16 = n, a = 2, b = 19, c = 12;</w:t>
            </w:r>
            <w:r w:rsidRPr="00A15DCB">
              <w:rPr>
                <w:lang w:eastAsia="zh-CN"/>
              </w:rPr>
              <w:br/>
            </w:r>
            <w:r w:rsidRPr="00A15DCB">
              <w:rPr>
                <w:lang w:eastAsia="zh-CN"/>
              </w:rPr>
              <w:br/>
            </w:r>
            <w:r w:rsidRPr="00A15DCB">
              <w:rPr>
                <w:lang w:eastAsia="zh-CN"/>
              </w:rPr>
              <w:lastRenderedPageBreak/>
              <w:t xml:space="preserve">For FR2 TDD + 120kHz SCS, m mod 4 = 1, a = 2*((16*d+n) mod 7), </w:t>
            </w:r>
            <w:bookmarkStart w:id="72" w:name="_Hlk182935163"/>
            <w:r w:rsidRPr="00A15DCB">
              <w:rPr>
                <w:lang w:eastAsia="zh-CN"/>
              </w:rPr>
              <w:t xml:space="preserve">b = </w:t>
            </w:r>
            <w:bookmarkStart w:id="73" w:name="_Hlk182587396"/>
            <w:r w:rsidRPr="00A15DCB">
              <w:rPr>
                <w:lang w:eastAsia="zh-CN"/>
              </w:rPr>
              <w:t>9+10*((floor((16*d+n)/7)) mod 8</w:t>
            </w:r>
            <w:bookmarkEnd w:id="72"/>
            <w:bookmarkEnd w:id="73"/>
            <w:r w:rsidRPr="00A15DCB">
              <w:rPr>
                <w:lang w:eastAsia="zh-CN"/>
              </w:rPr>
              <w:t>), c =2, d =0, 1, 2, 3, 4, 5, 6.</w:t>
            </w:r>
          </w:p>
        </w:tc>
      </w:tr>
    </w:tbl>
    <w:p w14:paraId="4EE8C300" w14:textId="77777777" w:rsidR="00EB6A36" w:rsidRPr="00A15DCB" w:rsidRDefault="00EB6A36" w:rsidP="00EB6A36"/>
    <w:p w14:paraId="528DAD3E" w14:textId="77777777" w:rsidR="00EB6A36" w:rsidRPr="00A15DCB" w:rsidRDefault="00EB6A36" w:rsidP="00EB6A36">
      <w:pPr>
        <w:pStyle w:val="H6"/>
      </w:pPr>
      <w:r w:rsidRPr="00A15DCB">
        <w:t>7.1.1.1.20.3.3</w:t>
      </w:r>
      <w:r w:rsidRPr="00A15DCB">
        <w:tab/>
        <w:t>Specific message contents</w:t>
      </w:r>
    </w:p>
    <w:p w14:paraId="203BFFFD" w14:textId="77777777" w:rsidR="00EB6A36" w:rsidRPr="00A15DCB" w:rsidRDefault="00EB6A36" w:rsidP="00EB6A36">
      <w:pPr>
        <w:pStyle w:val="TH"/>
      </w:pPr>
      <w:r w:rsidRPr="00A15DCB">
        <w:t xml:space="preserve">Table 7.1.1.1.20.3.3-1: </w:t>
      </w:r>
      <w:r w:rsidRPr="00A15DCB">
        <w:rPr>
          <w:i/>
        </w:rPr>
        <w:t xml:space="preserve">SIB1 </w:t>
      </w:r>
      <w:r w:rsidRPr="00A15DCB">
        <w:t>(Preamble, Cell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B6A36" w:rsidRPr="00A15DCB" w14:paraId="5BFF9E11" w14:textId="77777777" w:rsidTr="009B330A">
        <w:trPr>
          <w:gridBefore w:val="1"/>
          <w:wBefore w:w="9" w:type="dxa"/>
        </w:trPr>
        <w:tc>
          <w:tcPr>
            <w:tcW w:w="9738" w:type="dxa"/>
            <w:gridSpan w:val="4"/>
          </w:tcPr>
          <w:p w14:paraId="38D845EE" w14:textId="77777777" w:rsidR="00EB6A36" w:rsidRPr="00A15DCB" w:rsidRDefault="00EB6A36" w:rsidP="009B330A">
            <w:pPr>
              <w:pStyle w:val="TAL"/>
            </w:pPr>
            <w:r w:rsidRPr="00A15DCB">
              <w:t>Derivation Path: TS 38.508-1 [4] Table 4.6.1-28</w:t>
            </w:r>
          </w:p>
        </w:tc>
      </w:tr>
      <w:tr w:rsidR="00EB6A36" w:rsidRPr="00A15DCB" w14:paraId="353D2147" w14:textId="77777777" w:rsidTr="009B330A">
        <w:tblPrEx>
          <w:tblCellMar>
            <w:left w:w="108" w:type="dxa"/>
            <w:right w:w="108" w:type="dxa"/>
          </w:tblCellMar>
        </w:tblPrEx>
        <w:tc>
          <w:tcPr>
            <w:tcW w:w="4535" w:type="dxa"/>
            <w:gridSpan w:val="2"/>
          </w:tcPr>
          <w:p w14:paraId="785FCD83" w14:textId="77777777" w:rsidR="00EB6A36" w:rsidRPr="00A15DCB" w:rsidRDefault="00EB6A36" w:rsidP="009B330A">
            <w:pPr>
              <w:pStyle w:val="TAH"/>
            </w:pPr>
            <w:r w:rsidRPr="00A15DCB">
              <w:t>Information Element</w:t>
            </w:r>
          </w:p>
        </w:tc>
        <w:tc>
          <w:tcPr>
            <w:tcW w:w="2267" w:type="dxa"/>
          </w:tcPr>
          <w:p w14:paraId="0E5C048B" w14:textId="77777777" w:rsidR="00EB6A36" w:rsidRPr="00A15DCB" w:rsidRDefault="00EB6A36" w:rsidP="009B330A">
            <w:pPr>
              <w:pStyle w:val="TAH"/>
            </w:pPr>
            <w:r w:rsidRPr="00A15DCB">
              <w:t>Value/remark</w:t>
            </w:r>
          </w:p>
        </w:tc>
        <w:tc>
          <w:tcPr>
            <w:tcW w:w="1700" w:type="dxa"/>
          </w:tcPr>
          <w:p w14:paraId="7B26F5F9" w14:textId="77777777" w:rsidR="00EB6A36" w:rsidRPr="00A15DCB" w:rsidRDefault="00EB6A36" w:rsidP="009B330A">
            <w:pPr>
              <w:pStyle w:val="TAH"/>
            </w:pPr>
            <w:r w:rsidRPr="00A15DCB">
              <w:t>Comment</w:t>
            </w:r>
          </w:p>
        </w:tc>
        <w:tc>
          <w:tcPr>
            <w:tcW w:w="1245" w:type="dxa"/>
          </w:tcPr>
          <w:p w14:paraId="20B75B7A" w14:textId="77777777" w:rsidR="00EB6A36" w:rsidRPr="00A15DCB" w:rsidRDefault="00EB6A36" w:rsidP="009B330A">
            <w:pPr>
              <w:pStyle w:val="TAH"/>
            </w:pPr>
            <w:r w:rsidRPr="00A15DCB">
              <w:t>Condition</w:t>
            </w:r>
          </w:p>
        </w:tc>
      </w:tr>
      <w:tr w:rsidR="00EB6A36" w:rsidRPr="00A15DCB" w14:paraId="754B2BCB" w14:textId="77777777" w:rsidTr="009B330A">
        <w:tblPrEx>
          <w:tblCellMar>
            <w:left w:w="108" w:type="dxa"/>
            <w:right w:w="108" w:type="dxa"/>
          </w:tblCellMar>
        </w:tblPrEx>
        <w:tc>
          <w:tcPr>
            <w:tcW w:w="4535" w:type="dxa"/>
            <w:gridSpan w:val="2"/>
          </w:tcPr>
          <w:p w14:paraId="05325EFD" w14:textId="77777777" w:rsidR="00EB6A36" w:rsidRPr="00A15DCB" w:rsidRDefault="00EB6A36" w:rsidP="009B330A">
            <w:pPr>
              <w:pStyle w:val="TAL"/>
            </w:pPr>
            <w:r w:rsidRPr="00A15DCB">
              <w:t>SIB1 ::= SEQUENCE {</w:t>
            </w:r>
          </w:p>
        </w:tc>
        <w:tc>
          <w:tcPr>
            <w:tcW w:w="2267" w:type="dxa"/>
          </w:tcPr>
          <w:p w14:paraId="7872BA3E" w14:textId="77777777" w:rsidR="00EB6A36" w:rsidRPr="00A15DCB" w:rsidRDefault="00EB6A36" w:rsidP="009B330A">
            <w:pPr>
              <w:pStyle w:val="TAL"/>
            </w:pPr>
          </w:p>
        </w:tc>
        <w:tc>
          <w:tcPr>
            <w:tcW w:w="1700" w:type="dxa"/>
          </w:tcPr>
          <w:p w14:paraId="645FCE6A" w14:textId="77777777" w:rsidR="00EB6A36" w:rsidRPr="00A15DCB" w:rsidRDefault="00EB6A36" w:rsidP="009B330A">
            <w:pPr>
              <w:pStyle w:val="TAL"/>
            </w:pPr>
          </w:p>
        </w:tc>
        <w:tc>
          <w:tcPr>
            <w:tcW w:w="1245" w:type="dxa"/>
          </w:tcPr>
          <w:p w14:paraId="4A7E95F1" w14:textId="77777777" w:rsidR="00EB6A36" w:rsidRPr="00A15DCB" w:rsidRDefault="00EB6A36" w:rsidP="009B330A">
            <w:pPr>
              <w:pStyle w:val="TAL"/>
            </w:pPr>
          </w:p>
        </w:tc>
      </w:tr>
      <w:tr w:rsidR="00EB6A36" w:rsidRPr="00A15DCB" w14:paraId="5484FAA1" w14:textId="77777777" w:rsidTr="009B330A">
        <w:tblPrEx>
          <w:tblCellMar>
            <w:left w:w="108" w:type="dxa"/>
            <w:right w:w="108" w:type="dxa"/>
          </w:tblCellMar>
        </w:tblPrEx>
        <w:tc>
          <w:tcPr>
            <w:tcW w:w="4535" w:type="dxa"/>
            <w:gridSpan w:val="2"/>
            <w:tcBorders>
              <w:bottom w:val="nil"/>
            </w:tcBorders>
          </w:tcPr>
          <w:p w14:paraId="5FDC0481" w14:textId="77777777" w:rsidR="00EB6A36" w:rsidRPr="00A15DCB" w:rsidRDefault="00EB6A36" w:rsidP="009B330A">
            <w:pPr>
              <w:pStyle w:val="TAL"/>
            </w:pPr>
            <w:r w:rsidRPr="00A15DCB">
              <w:t xml:space="preserve">  servingCellConfigCommon SEQUENCE {</w:t>
            </w:r>
          </w:p>
        </w:tc>
        <w:tc>
          <w:tcPr>
            <w:tcW w:w="2267" w:type="dxa"/>
          </w:tcPr>
          <w:p w14:paraId="16A5A926" w14:textId="77777777" w:rsidR="00EB6A36" w:rsidRPr="00A15DCB" w:rsidRDefault="00EB6A36" w:rsidP="009B330A">
            <w:pPr>
              <w:pStyle w:val="TAL"/>
            </w:pPr>
          </w:p>
        </w:tc>
        <w:tc>
          <w:tcPr>
            <w:tcW w:w="1700" w:type="dxa"/>
          </w:tcPr>
          <w:p w14:paraId="6C56D9F0" w14:textId="77777777" w:rsidR="00EB6A36" w:rsidRPr="00A15DCB" w:rsidRDefault="00EB6A36" w:rsidP="009B330A">
            <w:pPr>
              <w:pStyle w:val="TAL"/>
            </w:pPr>
          </w:p>
        </w:tc>
        <w:tc>
          <w:tcPr>
            <w:tcW w:w="1245" w:type="dxa"/>
          </w:tcPr>
          <w:p w14:paraId="5AF3C2CC" w14:textId="77777777" w:rsidR="00EB6A36" w:rsidRPr="00A15DCB" w:rsidRDefault="00EB6A36" w:rsidP="009B330A">
            <w:pPr>
              <w:pStyle w:val="TAL"/>
            </w:pPr>
          </w:p>
        </w:tc>
      </w:tr>
      <w:tr w:rsidR="00EB6A36" w:rsidRPr="00A15DCB" w14:paraId="41AD8426" w14:textId="77777777" w:rsidTr="009B330A">
        <w:tblPrEx>
          <w:tblCellMar>
            <w:left w:w="108" w:type="dxa"/>
            <w:right w:w="108" w:type="dxa"/>
          </w:tblCellMar>
        </w:tblPrEx>
        <w:tc>
          <w:tcPr>
            <w:tcW w:w="4535" w:type="dxa"/>
            <w:gridSpan w:val="2"/>
            <w:tcBorders>
              <w:bottom w:val="nil"/>
            </w:tcBorders>
          </w:tcPr>
          <w:p w14:paraId="0C8FC942" w14:textId="77777777" w:rsidR="00EB6A36" w:rsidRPr="00A15DCB" w:rsidRDefault="00EB6A36" w:rsidP="009B330A">
            <w:pPr>
              <w:pStyle w:val="TAL"/>
              <w:rPr>
                <w:lang w:eastAsia="zh-CN"/>
              </w:rPr>
            </w:pPr>
            <w:r w:rsidRPr="00A15DCB">
              <w:rPr>
                <w:lang w:eastAsia="zh-CN"/>
              </w:rPr>
              <w:t xml:space="preserve">    </w:t>
            </w:r>
            <w:r w:rsidRPr="00A15DCB">
              <w:t>uplinkConfigCommon SEQUENCE {</w:t>
            </w:r>
          </w:p>
        </w:tc>
        <w:tc>
          <w:tcPr>
            <w:tcW w:w="2267" w:type="dxa"/>
          </w:tcPr>
          <w:p w14:paraId="0328A97E" w14:textId="77777777" w:rsidR="00EB6A36" w:rsidRPr="00A15DCB" w:rsidRDefault="00EB6A36" w:rsidP="009B330A">
            <w:pPr>
              <w:pStyle w:val="TAL"/>
            </w:pPr>
          </w:p>
        </w:tc>
        <w:tc>
          <w:tcPr>
            <w:tcW w:w="1700" w:type="dxa"/>
          </w:tcPr>
          <w:p w14:paraId="49FB094F" w14:textId="77777777" w:rsidR="00EB6A36" w:rsidRPr="00A15DCB" w:rsidRDefault="00EB6A36" w:rsidP="009B330A">
            <w:pPr>
              <w:pStyle w:val="TAL"/>
            </w:pPr>
          </w:p>
        </w:tc>
        <w:tc>
          <w:tcPr>
            <w:tcW w:w="1245" w:type="dxa"/>
          </w:tcPr>
          <w:p w14:paraId="3EA100EE" w14:textId="77777777" w:rsidR="00EB6A36" w:rsidRPr="00A15DCB" w:rsidRDefault="00EB6A36" w:rsidP="009B330A">
            <w:pPr>
              <w:pStyle w:val="TAL"/>
            </w:pPr>
          </w:p>
        </w:tc>
      </w:tr>
      <w:tr w:rsidR="00EB6A36" w:rsidRPr="00A15DCB" w14:paraId="00B1767B" w14:textId="77777777" w:rsidTr="009B330A">
        <w:tblPrEx>
          <w:tblCellMar>
            <w:left w:w="108" w:type="dxa"/>
            <w:right w:w="108" w:type="dxa"/>
          </w:tblCellMar>
        </w:tblPrEx>
        <w:tc>
          <w:tcPr>
            <w:tcW w:w="4535" w:type="dxa"/>
            <w:gridSpan w:val="2"/>
            <w:tcBorders>
              <w:bottom w:val="nil"/>
            </w:tcBorders>
          </w:tcPr>
          <w:p w14:paraId="38B38FE7" w14:textId="77777777" w:rsidR="00EB6A36" w:rsidRPr="00A15DCB" w:rsidRDefault="00EB6A36" w:rsidP="009B330A">
            <w:pPr>
              <w:pStyle w:val="TAL"/>
              <w:rPr>
                <w:lang w:eastAsia="zh-CN"/>
              </w:rPr>
            </w:pPr>
            <w:r w:rsidRPr="00A15DCB">
              <w:rPr>
                <w:lang w:eastAsia="zh-CN"/>
              </w:rPr>
              <w:t xml:space="preserve">      </w:t>
            </w:r>
            <w:r w:rsidRPr="00A15DCB">
              <w:t>initialUplinkBWP</w:t>
            </w:r>
          </w:p>
        </w:tc>
        <w:tc>
          <w:tcPr>
            <w:tcW w:w="2267" w:type="dxa"/>
          </w:tcPr>
          <w:p w14:paraId="5BA4728C" w14:textId="77777777" w:rsidR="00EB6A36" w:rsidRPr="00A15DCB" w:rsidRDefault="00EB6A36" w:rsidP="009B330A">
            <w:pPr>
              <w:pStyle w:val="TAL"/>
            </w:pPr>
            <w:r w:rsidRPr="00A15DCB">
              <w:t>BWP-UplinkCommon</w:t>
            </w:r>
          </w:p>
        </w:tc>
        <w:tc>
          <w:tcPr>
            <w:tcW w:w="1700" w:type="dxa"/>
          </w:tcPr>
          <w:p w14:paraId="4ECB58B3" w14:textId="77777777" w:rsidR="00EB6A36" w:rsidRPr="00A15DCB" w:rsidRDefault="00EB6A36" w:rsidP="009B330A">
            <w:pPr>
              <w:pStyle w:val="TAL"/>
            </w:pPr>
            <w:r w:rsidRPr="00A15DCB">
              <w:t>Table 7.1.1.1.20.3.3-2</w:t>
            </w:r>
          </w:p>
        </w:tc>
        <w:tc>
          <w:tcPr>
            <w:tcW w:w="1245" w:type="dxa"/>
          </w:tcPr>
          <w:p w14:paraId="6A169DD2" w14:textId="77777777" w:rsidR="00EB6A36" w:rsidRPr="00A15DCB" w:rsidRDefault="00EB6A36" w:rsidP="009B330A">
            <w:pPr>
              <w:pStyle w:val="TAL"/>
            </w:pPr>
          </w:p>
        </w:tc>
      </w:tr>
      <w:tr w:rsidR="00EB6A36" w:rsidRPr="00A15DCB" w14:paraId="6AED7195" w14:textId="77777777" w:rsidTr="009B330A">
        <w:tblPrEx>
          <w:tblCellMar>
            <w:left w:w="108" w:type="dxa"/>
            <w:right w:w="108" w:type="dxa"/>
          </w:tblCellMar>
        </w:tblPrEx>
        <w:tc>
          <w:tcPr>
            <w:tcW w:w="4535" w:type="dxa"/>
            <w:gridSpan w:val="2"/>
            <w:tcBorders>
              <w:bottom w:val="nil"/>
            </w:tcBorders>
          </w:tcPr>
          <w:p w14:paraId="331B0375" w14:textId="77777777" w:rsidR="00EB6A36" w:rsidRPr="00A15DCB" w:rsidRDefault="00EB6A36" w:rsidP="009B330A">
            <w:pPr>
              <w:pStyle w:val="TAL"/>
              <w:rPr>
                <w:lang w:eastAsia="zh-CN"/>
              </w:rPr>
            </w:pPr>
            <w:r w:rsidRPr="00A15DCB">
              <w:rPr>
                <w:lang w:eastAsia="zh-CN"/>
              </w:rPr>
              <w:t xml:space="preserve">    }</w:t>
            </w:r>
          </w:p>
        </w:tc>
        <w:tc>
          <w:tcPr>
            <w:tcW w:w="2267" w:type="dxa"/>
          </w:tcPr>
          <w:p w14:paraId="2E6070E1" w14:textId="77777777" w:rsidR="00EB6A36" w:rsidRPr="00A15DCB" w:rsidRDefault="00EB6A36" w:rsidP="009B330A">
            <w:pPr>
              <w:pStyle w:val="TAL"/>
            </w:pPr>
          </w:p>
        </w:tc>
        <w:tc>
          <w:tcPr>
            <w:tcW w:w="1700" w:type="dxa"/>
          </w:tcPr>
          <w:p w14:paraId="44D730C2" w14:textId="77777777" w:rsidR="00EB6A36" w:rsidRPr="00A15DCB" w:rsidRDefault="00EB6A36" w:rsidP="009B330A">
            <w:pPr>
              <w:pStyle w:val="TAL"/>
            </w:pPr>
          </w:p>
        </w:tc>
        <w:tc>
          <w:tcPr>
            <w:tcW w:w="1245" w:type="dxa"/>
          </w:tcPr>
          <w:p w14:paraId="0E764979" w14:textId="77777777" w:rsidR="00EB6A36" w:rsidRPr="00A15DCB" w:rsidRDefault="00EB6A36" w:rsidP="009B330A">
            <w:pPr>
              <w:pStyle w:val="TAL"/>
            </w:pPr>
          </w:p>
        </w:tc>
      </w:tr>
      <w:tr w:rsidR="00EB6A36" w:rsidRPr="00A15DCB" w14:paraId="36AF440F" w14:textId="77777777" w:rsidTr="009B330A">
        <w:tblPrEx>
          <w:tblCellMar>
            <w:left w:w="108" w:type="dxa"/>
            <w:right w:w="108" w:type="dxa"/>
          </w:tblCellMar>
        </w:tblPrEx>
        <w:tc>
          <w:tcPr>
            <w:tcW w:w="4535" w:type="dxa"/>
            <w:gridSpan w:val="2"/>
            <w:tcBorders>
              <w:bottom w:val="nil"/>
            </w:tcBorders>
          </w:tcPr>
          <w:p w14:paraId="322B5E09" w14:textId="77777777" w:rsidR="00EB6A36" w:rsidRPr="00A15DCB" w:rsidRDefault="00EB6A36" w:rsidP="009B330A">
            <w:pPr>
              <w:pStyle w:val="TAL"/>
              <w:rPr>
                <w:lang w:eastAsia="zh-CN"/>
              </w:rPr>
            </w:pPr>
            <w:r w:rsidRPr="00A15DCB">
              <w:rPr>
                <w:lang w:eastAsia="zh-CN"/>
              </w:rPr>
              <w:t xml:space="preserve">  }</w:t>
            </w:r>
          </w:p>
        </w:tc>
        <w:tc>
          <w:tcPr>
            <w:tcW w:w="2267" w:type="dxa"/>
          </w:tcPr>
          <w:p w14:paraId="44C35151" w14:textId="77777777" w:rsidR="00EB6A36" w:rsidRPr="00A15DCB" w:rsidRDefault="00EB6A36" w:rsidP="009B330A">
            <w:pPr>
              <w:pStyle w:val="TAL"/>
            </w:pPr>
          </w:p>
        </w:tc>
        <w:tc>
          <w:tcPr>
            <w:tcW w:w="1700" w:type="dxa"/>
          </w:tcPr>
          <w:p w14:paraId="1413664C" w14:textId="77777777" w:rsidR="00EB6A36" w:rsidRPr="00A15DCB" w:rsidRDefault="00EB6A36" w:rsidP="009B330A">
            <w:pPr>
              <w:pStyle w:val="TAL"/>
            </w:pPr>
          </w:p>
        </w:tc>
        <w:tc>
          <w:tcPr>
            <w:tcW w:w="1245" w:type="dxa"/>
          </w:tcPr>
          <w:p w14:paraId="47482B3B" w14:textId="77777777" w:rsidR="00EB6A36" w:rsidRPr="00A15DCB" w:rsidRDefault="00EB6A36" w:rsidP="009B330A">
            <w:pPr>
              <w:pStyle w:val="TAL"/>
            </w:pPr>
          </w:p>
        </w:tc>
      </w:tr>
      <w:tr w:rsidR="00EB6A36" w:rsidRPr="00A15DCB" w14:paraId="55A0E7D7" w14:textId="77777777" w:rsidTr="009B330A">
        <w:tblPrEx>
          <w:tblCellMar>
            <w:left w:w="108" w:type="dxa"/>
            <w:right w:w="108" w:type="dxa"/>
          </w:tblCellMar>
        </w:tblPrEx>
        <w:tc>
          <w:tcPr>
            <w:tcW w:w="4535" w:type="dxa"/>
            <w:gridSpan w:val="2"/>
          </w:tcPr>
          <w:p w14:paraId="7CD2D42E" w14:textId="77777777" w:rsidR="00EB6A36" w:rsidRPr="00A15DCB" w:rsidRDefault="00EB6A36" w:rsidP="009B330A">
            <w:pPr>
              <w:pStyle w:val="TAL"/>
            </w:pPr>
            <w:r w:rsidRPr="00A15DCB">
              <w:t>}</w:t>
            </w:r>
          </w:p>
        </w:tc>
        <w:tc>
          <w:tcPr>
            <w:tcW w:w="2267" w:type="dxa"/>
          </w:tcPr>
          <w:p w14:paraId="3F22D5A8" w14:textId="77777777" w:rsidR="00EB6A36" w:rsidRPr="00A15DCB" w:rsidRDefault="00EB6A36" w:rsidP="009B330A">
            <w:pPr>
              <w:pStyle w:val="TAL"/>
            </w:pPr>
          </w:p>
        </w:tc>
        <w:tc>
          <w:tcPr>
            <w:tcW w:w="1700" w:type="dxa"/>
          </w:tcPr>
          <w:p w14:paraId="366B6C11" w14:textId="77777777" w:rsidR="00EB6A36" w:rsidRPr="00A15DCB" w:rsidRDefault="00EB6A36" w:rsidP="009B330A">
            <w:pPr>
              <w:pStyle w:val="TAL"/>
            </w:pPr>
          </w:p>
        </w:tc>
        <w:tc>
          <w:tcPr>
            <w:tcW w:w="1245" w:type="dxa"/>
          </w:tcPr>
          <w:p w14:paraId="521DA071" w14:textId="77777777" w:rsidR="00EB6A36" w:rsidRPr="00A15DCB" w:rsidRDefault="00EB6A36" w:rsidP="009B330A">
            <w:pPr>
              <w:pStyle w:val="TAL"/>
            </w:pPr>
          </w:p>
        </w:tc>
      </w:tr>
    </w:tbl>
    <w:p w14:paraId="18EB0650" w14:textId="77777777" w:rsidR="00EB6A36" w:rsidRPr="00A15DCB" w:rsidRDefault="00EB6A36" w:rsidP="00EB6A36"/>
    <w:p w14:paraId="0B5DF16C" w14:textId="77777777" w:rsidR="00EB6A36" w:rsidRPr="00A15DCB" w:rsidRDefault="00EB6A36" w:rsidP="00EB6A36">
      <w:pPr>
        <w:pStyle w:val="TH"/>
      </w:pPr>
      <w:r w:rsidRPr="00A15DCB">
        <w:t xml:space="preserve">Table 7.1.1.1.20.3.3-2: </w:t>
      </w:r>
      <w:r w:rsidRPr="00A15DCB">
        <w:rPr>
          <w:i/>
        </w:rPr>
        <w:t>BWP-UplinkCommon</w:t>
      </w:r>
      <w:r w:rsidRPr="00A15DCB">
        <w:t xml:space="preserve"> (Table 7.1.1.1.20.3.3-1)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122"/>
        <w:gridCol w:w="1847"/>
        <w:gridCol w:w="1245"/>
      </w:tblGrid>
      <w:tr w:rsidR="00EB6A36" w:rsidRPr="00A15DCB" w14:paraId="581A65AC" w14:textId="77777777" w:rsidTr="009B330A">
        <w:tc>
          <w:tcPr>
            <w:tcW w:w="9750" w:type="dxa"/>
            <w:gridSpan w:val="4"/>
          </w:tcPr>
          <w:p w14:paraId="2E038537" w14:textId="77777777" w:rsidR="00EB6A36" w:rsidRPr="00A15DCB" w:rsidRDefault="00EB6A36" w:rsidP="009B330A">
            <w:pPr>
              <w:pStyle w:val="TAH"/>
              <w:jc w:val="left"/>
              <w:rPr>
                <w:b w:val="0"/>
              </w:rPr>
            </w:pPr>
            <w:r w:rsidRPr="00A15DCB">
              <w:rPr>
                <w:b w:val="0"/>
              </w:rPr>
              <w:t>Derivation Path: TS 38.508-1 [4], Table 4.6.3-14</w:t>
            </w:r>
          </w:p>
        </w:tc>
      </w:tr>
      <w:tr w:rsidR="00EB6A36" w:rsidRPr="00A15DCB" w14:paraId="02BE3D5A" w14:textId="77777777" w:rsidTr="009B330A">
        <w:tc>
          <w:tcPr>
            <w:tcW w:w="4536" w:type="dxa"/>
          </w:tcPr>
          <w:p w14:paraId="07BB5765" w14:textId="77777777" w:rsidR="00EB6A36" w:rsidRPr="00A15DCB" w:rsidRDefault="00EB6A36" w:rsidP="009B330A">
            <w:pPr>
              <w:pStyle w:val="TAH"/>
            </w:pPr>
            <w:r w:rsidRPr="00A15DCB">
              <w:t>Information Element</w:t>
            </w:r>
          </w:p>
        </w:tc>
        <w:tc>
          <w:tcPr>
            <w:tcW w:w="2122" w:type="dxa"/>
          </w:tcPr>
          <w:p w14:paraId="39148459" w14:textId="77777777" w:rsidR="00EB6A36" w:rsidRPr="00A15DCB" w:rsidRDefault="00EB6A36" w:rsidP="009B330A">
            <w:pPr>
              <w:pStyle w:val="TAH"/>
            </w:pPr>
            <w:r w:rsidRPr="00A15DCB">
              <w:t>Value/remark</w:t>
            </w:r>
          </w:p>
        </w:tc>
        <w:tc>
          <w:tcPr>
            <w:tcW w:w="1847" w:type="dxa"/>
          </w:tcPr>
          <w:p w14:paraId="63262F2F" w14:textId="77777777" w:rsidR="00EB6A36" w:rsidRPr="00A15DCB" w:rsidRDefault="00EB6A36" w:rsidP="009B330A">
            <w:pPr>
              <w:pStyle w:val="TAH"/>
            </w:pPr>
            <w:r w:rsidRPr="00A15DCB">
              <w:t>Comment</w:t>
            </w:r>
          </w:p>
        </w:tc>
        <w:tc>
          <w:tcPr>
            <w:tcW w:w="1245" w:type="dxa"/>
          </w:tcPr>
          <w:p w14:paraId="4AED0AA5" w14:textId="77777777" w:rsidR="00EB6A36" w:rsidRPr="00A15DCB" w:rsidRDefault="00EB6A36" w:rsidP="009B330A">
            <w:pPr>
              <w:pStyle w:val="TAH"/>
            </w:pPr>
            <w:r w:rsidRPr="00A15DCB">
              <w:t>Condition</w:t>
            </w:r>
          </w:p>
        </w:tc>
      </w:tr>
      <w:tr w:rsidR="00EB6A36" w:rsidRPr="00A15DCB" w14:paraId="3BAC0138" w14:textId="77777777" w:rsidTr="009B330A">
        <w:tc>
          <w:tcPr>
            <w:tcW w:w="4536" w:type="dxa"/>
          </w:tcPr>
          <w:p w14:paraId="57445E44" w14:textId="77777777" w:rsidR="00EB6A36" w:rsidRPr="00A15DCB" w:rsidRDefault="00EB6A36" w:rsidP="009B330A">
            <w:pPr>
              <w:pStyle w:val="TAL"/>
            </w:pPr>
            <w:r w:rsidRPr="00A15DCB">
              <w:t xml:space="preserve">BWP-UplinkCommon ::= </w:t>
            </w:r>
            <w:r w:rsidRPr="00A15DCB">
              <w:rPr>
                <w:snapToGrid w:val="0"/>
              </w:rPr>
              <w:t xml:space="preserve">SEQUENCE </w:t>
            </w:r>
            <w:r w:rsidRPr="00A15DCB">
              <w:t>{</w:t>
            </w:r>
          </w:p>
        </w:tc>
        <w:tc>
          <w:tcPr>
            <w:tcW w:w="2122" w:type="dxa"/>
          </w:tcPr>
          <w:p w14:paraId="74E135DD" w14:textId="77777777" w:rsidR="00EB6A36" w:rsidRPr="00A15DCB" w:rsidRDefault="00EB6A36" w:rsidP="009B330A">
            <w:pPr>
              <w:pStyle w:val="TAL"/>
            </w:pPr>
          </w:p>
        </w:tc>
        <w:tc>
          <w:tcPr>
            <w:tcW w:w="1847" w:type="dxa"/>
          </w:tcPr>
          <w:p w14:paraId="7EDC43FC" w14:textId="77777777" w:rsidR="00EB6A36" w:rsidRPr="00A15DCB" w:rsidRDefault="00EB6A36" w:rsidP="009B330A">
            <w:pPr>
              <w:pStyle w:val="TAL"/>
            </w:pPr>
          </w:p>
        </w:tc>
        <w:tc>
          <w:tcPr>
            <w:tcW w:w="1245" w:type="dxa"/>
          </w:tcPr>
          <w:p w14:paraId="63291F8B" w14:textId="77777777" w:rsidR="00EB6A36" w:rsidRPr="00A15DCB" w:rsidRDefault="00EB6A36" w:rsidP="009B330A">
            <w:pPr>
              <w:pStyle w:val="TAL"/>
            </w:pPr>
          </w:p>
        </w:tc>
      </w:tr>
      <w:tr w:rsidR="00EB6A36" w:rsidRPr="00A15DCB" w14:paraId="33E8F1CA" w14:textId="77777777" w:rsidTr="009B330A">
        <w:tc>
          <w:tcPr>
            <w:tcW w:w="4536" w:type="dxa"/>
            <w:tcBorders>
              <w:bottom w:val="single" w:sz="4" w:space="0" w:color="auto"/>
            </w:tcBorders>
          </w:tcPr>
          <w:p w14:paraId="50B7A67F" w14:textId="77777777" w:rsidR="00EB6A36" w:rsidRPr="00A15DCB" w:rsidRDefault="00EB6A36" w:rsidP="009B330A">
            <w:pPr>
              <w:pStyle w:val="TAL"/>
            </w:pPr>
            <w:r w:rsidRPr="00A15DCB">
              <w:t xml:space="preserve">  rach-ConfigCommon CHOICE {</w:t>
            </w:r>
          </w:p>
        </w:tc>
        <w:tc>
          <w:tcPr>
            <w:tcW w:w="2122" w:type="dxa"/>
          </w:tcPr>
          <w:p w14:paraId="307B3838" w14:textId="77777777" w:rsidR="00EB6A36" w:rsidRPr="00A15DCB" w:rsidRDefault="00EB6A36" w:rsidP="009B330A">
            <w:pPr>
              <w:pStyle w:val="TAL"/>
            </w:pPr>
          </w:p>
        </w:tc>
        <w:tc>
          <w:tcPr>
            <w:tcW w:w="1847" w:type="dxa"/>
          </w:tcPr>
          <w:p w14:paraId="02288D45" w14:textId="77777777" w:rsidR="00EB6A36" w:rsidRPr="00A15DCB" w:rsidRDefault="00EB6A36" w:rsidP="009B330A">
            <w:pPr>
              <w:pStyle w:val="TAL"/>
            </w:pPr>
          </w:p>
        </w:tc>
        <w:tc>
          <w:tcPr>
            <w:tcW w:w="1245" w:type="dxa"/>
          </w:tcPr>
          <w:p w14:paraId="68C04A22" w14:textId="77777777" w:rsidR="00EB6A36" w:rsidRPr="00A15DCB" w:rsidRDefault="00EB6A36" w:rsidP="009B330A">
            <w:pPr>
              <w:pStyle w:val="TAL"/>
            </w:pPr>
          </w:p>
        </w:tc>
      </w:tr>
      <w:tr w:rsidR="00EB6A36" w:rsidRPr="00A15DCB" w14:paraId="3ABBA470" w14:textId="77777777" w:rsidTr="009B330A">
        <w:tc>
          <w:tcPr>
            <w:tcW w:w="4536" w:type="dxa"/>
            <w:tcBorders>
              <w:bottom w:val="nil"/>
            </w:tcBorders>
          </w:tcPr>
          <w:p w14:paraId="0A90B165" w14:textId="77777777" w:rsidR="00EB6A36" w:rsidRPr="00A15DCB" w:rsidRDefault="00EB6A36" w:rsidP="009B330A">
            <w:pPr>
              <w:pStyle w:val="TAL"/>
            </w:pPr>
            <w:r w:rsidRPr="00A15DCB">
              <w:t xml:space="preserve">    setup</w:t>
            </w:r>
          </w:p>
        </w:tc>
        <w:tc>
          <w:tcPr>
            <w:tcW w:w="2122" w:type="dxa"/>
          </w:tcPr>
          <w:p w14:paraId="6BF22F74" w14:textId="77777777" w:rsidR="00EB6A36" w:rsidRPr="00A15DCB" w:rsidRDefault="00EB6A36" w:rsidP="009B330A">
            <w:pPr>
              <w:pStyle w:val="TAL"/>
            </w:pPr>
            <w:r w:rsidRPr="00A15DCB">
              <w:t>RACH-ConfigCommon</w:t>
            </w:r>
          </w:p>
        </w:tc>
        <w:tc>
          <w:tcPr>
            <w:tcW w:w="1847" w:type="dxa"/>
          </w:tcPr>
          <w:p w14:paraId="45136515" w14:textId="77777777" w:rsidR="00EB6A36" w:rsidRPr="00A15DCB" w:rsidRDefault="00EB6A36" w:rsidP="009B330A">
            <w:pPr>
              <w:pStyle w:val="TAL"/>
            </w:pPr>
            <w:r w:rsidRPr="00A15DCB">
              <w:t>Table 7.1.1.1.20.3.3-3</w:t>
            </w:r>
          </w:p>
        </w:tc>
        <w:tc>
          <w:tcPr>
            <w:tcW w:w="1245" w:type="dxa"/>
          </w:tcPr>
          <w:p w14:paraId="1419BEDB" w14:textId="77777777" w:rsidR="00EB6A36" w:rsidRPr="00A15DCB" w:rsidRDefault="00EB6A36" w:rsidP="009B330A">
            <w:pPr>
              <w:pStyle w:val="TAL"/>
              <w:rPr>
                <w:lang w:eastAsia="zh-CN"/>
              </w:rPr>
            </w:pPr>
          </w:p>
        </w:tc>
      </w:tr>
      <w:tr w:rsidR="00EB6A36" w:rsidRPr="00A15DCB" w14:paraId="1F9EE19F" w14:textId="77777777" w:rsidTr="009B330A">
        <w:tc>
          <w:tcPr>
            <w:tcW w:w="4536" w:type="dxa"/>
            <w:tcBorders>
              <w:top w:val="single" w:sz="4" w:space="0" w:color="auto"/>
              <w:bottom w:val="single" w:sz="4" w:space="0" w:color="auto"/>
            </w:tcBorders>
          </w:tcPr>
          <w:p w14:paraId="4BA01E19" w14:textId="77777777" w:rsidR="00EB6A36" w:rsidRPr="00A15DCB" w:rsidRDefault="00EB6A36" w:rsidP="009B330A">
            <w:pPr>
              <w:pStyle w:val="TAL"/>
            </w:pPr>
            <w:r w:rsidRPr="00A15DCB">
              <w:t xml:space="preserve">  }</w:t>
            </w:r>
          </w:p>
        </w:tc>
        <w:tc>
          <w:tcPr>
            <w:tcW w:w="2122" w:type="dxa"/>
          </w:tcPr>
          <w:p w14:paraId="58AF94E0" w14:textId="77777777" w:rsidR="00EB6A36" w:rsidRPr="00A15DCB" w:rsidRDefault="00EB6A36" w:rsidP="009B330A">
            <w:pPr>
              <w:pStyle w:val="TAL"/>
            </w:pPr>
          </w:p>
        </w:tc>
        <w:tc>
          <w:tcPr>
            <w:tcW w:w="1847" w:type="dxa"/>
          </w:tcPr>
          <w:p w14:paraId="62EF2F83" w14:textId="77777777" w:rsidR="00EB6A36" w:rsidRPr="00A15DCB" w:rsidRDefault="00EB6A36" w:rsidP="009B330A">
            <w:pPr>
              <w:pStyle w:val="TAL"/>
            </w:pPr>
          </w:p>
        </w:tc>
        <w:tc>
          <w:tcPr>
            <w:tcW w:w="1245" w:type="dxa"/>
          </w:tcPr>
          <w:p w14:paraId="0CFEA223" w14:textId="77777777" w:rsidR="00EB6A36" w:rsidRPr="00A15DCB" w:rsidRDefault="00EB6A36" w:rsidP="009B330A">
            <w:pPr>
              <w:pStyle w:val="TAL"/>
            </w:pPr>
          </w:p>
        </w:tc>
      </w:tr>
      <w:tr w:rsidR="00EB6A36" w:rsidRPr="00A15DCB" w14:paraId="5DDFB99C" w14:textId="77777777" w:rsidTr="009B330A">
        <w:tc>
          <w:tcPr>
            <w:tcW w:w="4536" w:type="dxa"/>
            <w:tcBorders>
              <w:bottom w:val="nil"/>
            </w:tcBorders>
          </w:tcPr>
          <w:p w14:paraId="2D42607D" w14:textId="77777777" w:rsidR="00EB6A36" w:rsidRPr="00A15DCB" w:rsidRDefault="00EB6A36" w:rsidP="009B330A">
            <w:pPr>
              <w:pStyle w:val="TAL"/>
            </w:pPr>
            <w:r w:rsidRPr="00A15DCB">
              <w:t xml:space="preserve">  additionalRACH-perPCI-ToAddModList-r18</w:t>
            </w:r>
          </w:p>
        </w:tc>
        <w:tc>
          <w:tcPr>
            <w:tcW w:w="2122" w:type="dxa"/>
          </w:tcPr>
          <w:p w14:paraId="667C5913" w14:textId="77777777" w:rsidR="00EB6A36" w:rsidRPr="00A15DCB" w:rsidRDefault="00EB6A36" w:rsidP="009B330A">
            <w:pPr>
              <w:pStyle w:val="TAL"/>
            </w:pPr>
            <w:r w:rsidRPr="00A15DCB">
              <w:rPr>
                <w:lang w:eastAsia="zh-CN"/>
              </w:rPr>
              <w:t>Not present</w:t>
            </w:r>
          </w:p>
        </w:tc>
        <w:tc>
          <w:tcPr>
            <w:tcW w:w="1847" w:type="dxa"/>
          </w:tcPr>
          <w:p w14:paraId="4B721A8C" w14:textId="77777777" w:rsidR="00EB6A36" w:rsidRPr="00A15DCB" w:rsidRDefault="00EB6A36" w:rsidP="009B330A">
            <w:pPr>
              <w:pStyle w:val="TAL"/>
              <w:rPr>
                <w:lang w:eastAsia="zh-CN"/>
              </w:rPr>
            </w:pPr>
          </w:p>
        </w:tc>
        <w:tc>
          <w:tcPr>
            <w:tcW w:w="1245" w:type="dxa"/>
          </w:tcPr>
          <w:p w14:paraId="7371553B" w14:textId="77777777" w:rsidR="00EB6A36" w:rsidRPr="00A15DCB" w:rsidRDefault="00EB6A36" w:rsidP="009B330A">
            <w:pPr>
              <w:pStyle w:val="TAL"/>
            </w:pPr>
          </w:p>
        </w:tc>
      </w:tr>
      <w:tr w:rsidR="00EB6A36" w:rsidRPr="00A15DCB" w14:paraId="7C99D19E" w14:textId="77777777" w:rsidTr="009B330A">
        <w:tc>
          <w:tcPr>
            <w:tcW w:w="4536" w:type="dxa"/>
          </w:tcPr>
          <w:p w14:paraId="6AE07534" w14:textId="77777777" w:rsidR="00EB6A36" w:rsidRPr="00A15DCB" w:rsidRDefault="00EB6A36" w:rsidP="009B330A">
            <w:pPr>
              <w:pStyle w:val="TAL"/>
            </w:pPr>
            <w:r w:rsidRPr="00A15DCB">
              <w:t xml:space="preserve">  additionalRACH-perPCI-ToReleaseList-r18</w:t>
            </w:r>
          </w:p>
        </w:tc>
        <w:tc>
          <w:tcPr>
            <w:tcW w:w="2122" w:type="dxa"/>
          </w:tcPr>
          <w:p w14:paraId="3FFD3C6F" w14:textId="77777777" w:rsidR="00EB6A36" w:rsidRPr="00A15DCB" w:rsidRDefault="00EB6A36" w:rsidP="009B330A">
            <w:pPr>
              <w:pStyle w:val="TAL"/>
              <w:rPr>
                <w:lang w:eastAsia="zh-CN"/>
              </w:rPr>
            </w:pPr>
            <w:r w:rsidRPr="00A15DCB">
              <w:rPr>
                <w:lang w:eastAsia="zh-CN"/>
              </w:rPr>
              <w:t>Not present</w:t>
            </w:r>
          </w:p>
        </w:tc>
        <w:tc>
          <w:tcPr>
            <w:tcW w:w="1847" w:type="dxa"/>
          </w:tcPr>
          <w:p w14:paraId="71044191" w14:textId="77777777" w:rsidR="00EB6A36" w:rsidRPr="00A15DCB" w:rsidRDefault="00EB6A36" w:rsidP="009B330A">
            <w:pPr>
              <w:pStyle w:val="TAL"/>
            </w:pPr>
          </w:p>
        </w:tc>
        <w:tc>
          <w:tcPr>
            <w:tcW w:w="1245" w:type="dxa"/>
          </w:tcPr>
          <w:p w14:paraId="4B54504F" w14:textId="77777777" w:rsidR="00EB6A36" w:rsidRPr="00A15DCB" w:rsidRDefault="00EB6A36" w:rsidP="009B330A">
            <w:pPr>
              <w:pStyle w:val="TAL"/>
            </w:pPr>
          </w:p>
        </w:tc>
      </w:tr>
      <w:tr w:rsidR="00EB6A36" w:rsidRPr="00A15DCB" w14:paraId="0A90C3EA" w14:textId="77777777" w:rsidTr="009B330A">
        <w:tc>
          <w:tcPr>
            <w:tcW w:w="4536" w:type="dxa"/>
          </w:tcPr>
          <w:p w14:paraId="340BA252" w14:textId="77777777" w:rsidR="00EB6A36" w:rsidRPr="00A15DCB" w:rsidRDefault="00EB6A36" w:rsidP="009B330A">
            <w:pPr>
              <w:pStyle w:val="TAL"/>
              <w:rPr>
                <w:lang w:eastAsia="zh-CN"/>
              </w:rPr>
            </w:pPr>
            <w:r w:rsidRPr="00A15DCB">
              <w:rPr>
                <w:lang w:eastAsia="zh-CN"/>
              </w:rPr>
              <w:t xml:space="preserve">  </w:t>
            </w:r>
            <w:r w:rsidRPr="00A15DCB">
              <w:t>rsrp-ThresholdMsg1-RepetitionNum2-r18</w:t>
            </w:r>
          </w:p>
        </w:tc>
        <w:tc>
          <w:tcPr>
            <w:tcW w:w="2122" w:type="dxa"/>
          </w:tcPr>
          <w:p w14:paraId="3D5EEA72" w14:textId="77777777" w:rsidR="00EB6A36" w:rsidRPr="00A15DCB" w:rsidRDefault="00EB6A36" w:rsidP="009B330A">
            <w:pPr>
              <w:pStyle w:val="TAL"/>
              <w:rPr>
                <w:lang w:eastAsia="zh-CN"/>
              </w:rPr>
            </w:pPr>
            <w:r w:rsidRPr="00A15DCB">
              <w:rPr>
                <w:lang w:eastAsia="zh-CN"/>
              </w:rPr>
              <w:t>69</w:t>
            </w:r>
          </w:p>
        </w:tc>
        <w:tc>
          <w:tcPr>
            <w:tcW w:w="1847" w:type="dxa"/>
          </w:tcPr>
          <w:p w14:paraId="7D54FC44" w14:textId="77777777" w:rsidR="00EB6A36" w:rsidRPr="00A15DCB" w:rsidRDefault="00EB6A36" w:rsidP="009B330A">
            <w:pPr>
              <w:pStyle w:val="TAL"/>
              <w:rPr>
                <w:lang w:eastAsia="zh-CN"/>
              </w:rPr>
            </w:pPr>
            <w:r w:rsidRPr="00A15DCB">
              <w:rPr>
                <w:lang w:eastAsia="zh-CN"/>
              </w:rPr>
              <w:t>Actual threshold = 69 -156 = -87dBm</w:t>
            </w:r>
          </w:p>
        </w:tc>
        <w:tc>
          <w:tcPr>
            <w:tcW w:w="1245" w:type="dxa"/>
          </w:tcPr>
          <w:p w14:paraId="405EA946" w14:textId="77777777" w:rsidR="00EB6A36" w:rsidRPr="00A15DCB" w:rsidRDefault="00EB6A36" w:rsidP="009B330A">
            <w:pPr>
              <w:pStyle w:val="TAL"/>
            </w:pPr>
          </w:p>
        </w:tc>
      </w:tr>
      <w:tr w:rsidR="00EB6A36" w:rsidRPr="00A15DCB" w14:paraId="3287FF3B" w14:textId="77777777" w:rsidTr="009B330A">
        <w:tc>
          <w:tcPr>
            <w:tcW w:w="4536" w:type="dxa"/>
          </w:tcPr>
          <w:p w14:paraId="6EB8A78B" w14:textId="77777777" w:rsidR="00EB6A36" w:rsidRPr="00A15DCB" w:rsidRDefault="00EB6A36" w:rsidP="009B330A">
            <w:pPr>
              <w:pStyle w:val="TAL"/>
              <w:rPr>
                <w:lang w:eastAsia="zh-CN"/>
              </w:rPr>
            </w:pPr>
            <w:r w:rsidRPr="00A15DCB">
              <w:rPr>
                <w:lang w:eastAsia="zh-CN"/>
              </w:rPr>
              <w:t xml:space="preserve">  </w:t>
            </w:r>
            <w:r w:rsidRPr="00A15DCB">
              <w:t>rsrp-ThresholdMsg1-RepetitionNum4-r18</w:t>
            </w:r>
          </w:p>
        </w:tc>
        <w:tc>
          <w:tcPr>
            <w:tcW w:w="2122" w:type="dxa"/>
          </w:tcPr>
          <w:p w14:paraId="3D0080E6" w14:textId="101138EC" w:rsidR="00EB6A36" w:rsidRPr="00A15DCB" w:rsidRDefault="004C69EF" w:rsidP="009B330A">
            <w:pPr>
              <w:pStyle w:val="TAL"/>
              <w:rPr>
                <w:lang w:eastAsia="zh-CN"/>
              </w:rPr>
            </w:pPr>
            <w:r w:rsidRPr="00A15DCB">
              <w:rPr>
                <w:lang w:eastAsia="zh-CN"/>
              </w:rPr>
              <w:t>45</w:t>
            </w:r>
          </w:p>
        </w:tc>
        <w:tc>
          <w:tcPr>
            <w:tcW w:w="1847" w:type="dxa"/>
          </w:tcPr>
          <w:p w14:paraId="575DC5B4" w14:textId="3C9D0F61" w:rsidR="00EB6A36" w:rsidRPr="00A15DCB" w:rsidRDefault="00EB6A36" w:rsidP="009B330A">
            <w:pPr>
              <w:pStyle w:val="TAL"/>
            </w:pPr>
            <w:r w:rsidRPr="00A15DCB">
              <w:rPr>
                <w:lang w:eastAsia="zh-CN"/>
              </w:rPr>
              <w:t xml:space="preserve">Actual threshold = </w:t>
            </w:r>
            <w:r w:rsidR="004C69EF" w:rsidRPr="00A15DCB">
              <w:rPr>
                <w:lang w:eastAsia="zh-CN"/>
              </w:rPr>
              <w:t xml:space="preserve">45 </w:t>
            </w:r>
            <w:r w:rsidRPr="00A15DCB">
              <w:rPr>
                <w:lang w:eastAsia="zh-CN"/>
              </w:rPr>
              <w:t>-156 = -</w:t>
            </w:r>
            <w:r w:rsidR="004C69EF" w:rsidRPr="00A15DCB">
              <w:rPr>
                <w:lang w:eastAsia="zh-CN"/>
              </w:rPr>
              <w:t>111dBm</w:t>
            </w:r>
          </w:p>
        </w:tc>
        <w:tc>
          <w:tcPr>
            <w:tcW w:w="1245" w:type="dxa"/>
          </w:tcPr>
          <w:p w14:paraId="4376758A" w14:textId="77777777" w:rsidR="00EB6A36" w:rsidRPr="00A15DCB" w:rsidRDefault="00EB6A36" w:rsidP="009B330A">
            <w:pPr>
              <w:pStyle w:val="TAL"/>
            </w:pPr>
          </w:p>
        </w:tc>
      </w:tr>
      <w:tr w:rsidR="00EB6A36" w:rsidRPr="00A15DCB" w14:paraId="1A333427" w14:textId="77777777" w:rsidTr="009B330A">
        <w:tc>
          <w:tcPr>
            <w:tcW w:w="4536" w:type="dxa"/>
          </w:tcPr>
          <w:p w14:paraId="26575AF1" w14:textId="77777777" w:rsidR="00EB6A36" w:rsidRPr="00A15DCB" w:rsidRDefault="00EB6A36" w:rsidP="009B330A">
            <w:pPr>
              <w:pStyle w:val="TAL"/>
              <w:rPr>
                <w:lang w:eastAsia="zh-CN"/>
              </w:rPr>
            </w:pPr>
            <w:r w:rsidRPr="00A15DCB">
              <w:rPr>
                <w:lang w:eastAsia="zh-CN"/>
              </w:rPr>
              <w:t xml:space="preserve">  </w:t>
            </w:r>
            <w:r w:rsidRPr="00A15DCB">
              <w:t>rsrp-ThresholdMsg1-RepetitionNum8-r18</w:t>
            </w:r>
          </w:p>
        </w:tc>
        <w:tc>
          <w:tcPr>
            <w:tcW w:w="2122" w:type="dxa"/>
          </w:tcPr>
          <w:p w14:paraId="0048A799" w14:textId="7063E237" w:rsidR="00EB6A36" w:rsidRPr="00A15DCB" w:rsidRDefault="004C69EF" w:rsidP="009B330A">
            <w:pPr>
              <w:pStyle w:val="TAL"/>
              <w:rPr>
                <w:lang w:eastAsia="zh-CN"/>
              </w:rPr>
            </w:pPr>
            <w:r w:rsidRPr="00A15DCB">
              <w:rPr>
                <w:lang w:eastAsia="zh-CN"/>
              </w:rPr>
              <w:t>39</w:t>
            </w:r>
          </w:p>
        </w:tc>
        <w:tc>
          <w:tcPr>
            <w:tcW w:w="1847" w:type="dxa"/>
          </w:tcPr>
          <w:p w14:paraId="7E52361A" w14:textId="2EBF68DE" w:rsidR="00EB6A36" w:rsidRPr="00A15DCB" w:rsidRDefault="00EB6A36" w:rsidP="009B330A">
            <w:pPr>
              <w:pStyle w:val="TAL"/>
            </w:pPr>
            <w:r w:rsidRPr="00A15DCB">
              <w:rPr>
                <w:lang w:eastAsia="zh-CN"/>
              </w:rPr>
              <w:t xml:space="preserve">Actual threshold = </w:t>
            </w:r>
            <w:r w:rsidR="004C69EF" w:rsidRPr="00A15DCB">
              <w:rPr>
                <w:lang w:eastAsia="zh-CN"/>
              </w:rPr>
              <w:t xml:space="preserve">39 </w:t>
            </w:r>
            <w:r w:rsidRPr="00A15DCB">
              <w:rPr>
                <w:lang w:eastAsia="zh-CN"/>
              </w:rPr>
              <w:t>-156 = -</w:t>
            </w:r>
            <w:r w:rsidR="004C69EF" w:rsidRPr="00A15DCB">
              <w:rPr>
                <w:lang w:eastAsia="zh-CN"/>
              </w:rPr>
              <w:t>117dBm</w:t>
            </w:r>
          </w:p>
        </w:tc>
        <w:tc>
          <w:tcPr>
            <w:tcW w:w="1245" w:type="dxa"/>
          </w:tcPr>
          <w:p w14:paraId="32F27304" w14:textId="77777777" w:rsidR="00EB6A36" w:rsidRPr="00A15DCB" w:rsidRDefault="00EB6A36" w:rsidP="009B330A">
            <w:pPr>
              <w:pStyle w:val="TAL"/>
            </w:pPr>
          </w:p>
        </w:tc>
      </w:tr>
      <w:tr w:rsidR="00EB6A36" w:rsidRPr="00A15DCB" w14:paraId="36D0921C" w14:textId="77777777" w:rsidTr="009B330A">
        <w:tc>
          <w:tcPr>
            <w:tcW w:w="4536" w:type="dxa"/>
          </w:tcPr>
          <w:p w14:paraId="39646B86" w14:textId="77777777" w:rsidR="00EB6A36" w:rsidRPr="00A15DCB" w:rsidRDefault="00EB6A36" w:rsidP="009B330A">
            <w:pPr>
              <w:pStyle w:val="TAL"/>
              <w:rPr>
                <w:lang w:eastAsia="zh-CN"/>
              </w:rPr>
            </w:pPr>
            <w:r w:rsidRPr="00A15DCB">
              <w:rPr>
                <w:lang w:eastAsia="zh-CN"/>
              </w:rPr>
              <w:t xml:space="preserve">  </w:t>
            </w:r>
            <w:r w:rsidRPr="00A15DCB">
              <w:t>preambleTransMax-Msg1-Repetition-r18</w:t>
            </w:r>
          </w:p>
        </w:tc>
        <w:tc>
          <w:tcPr>
            <w:tcW w:w="2122" w:type="dxa"/>
          </w:tcPr>
          <w:p w14:paraId="5C7DC5BA" w14:textId="77777777" w:rsidR="00EB6A36" w:rsidRPr="00A15DCB" w:rsidRDefault="00EB6A36" w:rsidP="009B330A">
            <w:pPr>
              <w:pStyle w:val="TAL"/>
              <w:rPr>
                <w:lang w:eastAsia="zh-CN"/>
              </w:rPr>
            </w:pPr>
            <w:r w:rsidRPr="00A15DCB">
              <w:rPr>
                <w:lang w:eastAsia="zh-CN"/>
              </w:rPr>
              <w:t>n4</w:t>
            </w:r>
          </w:p>
        </w:tc>
        <w:tc>
          <w:tcPr>
            <w:tcW w:w="1847" w:type="dxa"/>
          </w:tcPr>
          <w:p w14:paraId="60174670" w14:textId="77777777" w:rsidR="00EB6A36" w:rsidRPr="00A15DCB" w:rsidRDefault="00EB6A36" w:rsidP="009B330A">
            <w:pPr>
              <w:pStyle w:val="TAL"/>
            </w:pPr>
          </w:p>
        </w:tc>
        <w:tc>
          <w:tcPr>
            <w:tcW w:w="1245" w:type="dxa"/>
          </w:tcPr>
          <w:p w14:paraId="77F616AB" w14:textId="77777777" w:rsidR="00EB6A36" w:rsidRPr="00A15DCB" w:rsidRDefault="00EB6A36" w:rsidP="009B330A">
            <w:pPr>
              <w:pStyle w:val="TAL"/>
            </w:pPr>
          </w:p>
        </w:tc>
      </w:tr>
      <w:tr w:rsidR="00EB6A36" w:rsidRPr="00A15DCB" w14:paraId="43A095BF" w14:textId="77777777" w:rsidTr="009B330A">
        <w:tc>
          <w:tcPr>
            <w:tcW w:w="4536" w:type="dxa"/>
          </w:tcPr>
          <w:p w14:paraId="7A821CE7" w14:textId="77777777" w:rsidR="00EB6A36" w:rsidRPr="00A15DCB" w:rsidRDefault="00EB6A36" w:rsidP="009B330A">
            <w:pPr>
              <w:pStyle w:val="TAL"/>
            </w:pPr>
            <w:r w:rsidRPr="00A15DCB">
              <w:t>}</w:t>
            </w:r>
          </w:p>
        </w:tc>
        <w:tc>
          <w:tcPr>
            <w:tcW w:w="2122" w:type="dxa"/>
          </w:tcPr>
          <w:p w14:paraId="6C9BB6DC" w14:textId="77777777" w:rsidR="00EB6A36" w:rsidRPr="00A15DCB" w:rsidRDefault="00EB6A36" w:rsidP="009B330A">
            <w:pPr>
              <w:pStyle w:val="TAL"/>
            </w:pPr>
          </w:p>
        </w:tc>
        <w:tc>
          <w:tcPr>
            <w:tcW w:w="1847" w:type="dxa"/>
          </w:tcPr>
          <w:p w14:paraId="2CC31A52" w14:textId="77777777" w:rsidR="00EB6A36" w:rsidRPr="00A15DCB" w:rsidRDefault="00EB6A36" w:rsidP="009B330A">
            <w:pPr>
              <w:pStyle w:val="TAL"/>
            </w:pPr>
          </w:p>
        </w:tc>
        <w:tc>
          <w:tcPr>
            <w:tcW w:w="1245" w:type="dxa"/>
          </w:tcPr>
          <w:p w14:paraId="53D59421" w14:textId="77777777" w:rsidR="00EB6A36" w:rsidRPr="00A15DCB" w:rsidRDefault="00EB6A36" w:rsidP="009B330A">
            <w:pPr>
              <w:pStyle w:val="TAL"/>
            </w:pPr>
          </w:p>
        </w:tc>
      </w:tr>
    </w:tbl>
    <w:p w14:paraId="029D9F7A" w14:textId="77777777" w:rsidR="00EB6A36" w:rsidRPr="00A15DCB" w:rsidRDefault="00EB6A36" w:rsidP="00EB6A36"/>
    <w:p w14:paraId="73FBABB0" w14:textId="77777777" w:rsidR="00EB6A36" w:rsidRPr="00A15DCB" w:rsidRDefault="00EB6A36" w:rsidP="00EB6A36">
      <w:pPr>
        <w:pStyle w:val="TH"/>
      </w:pPr>
      <w:r w:rsidRPr="00A15DCB">
        <w:t xml:space="preserve">Table 7.1.1.1.20.3.3-3: </w:t>
      </w:r>
      <w:r w:rsidRPr="00A15DCB">
        <w:rPr>
          <w:i/>
        </w:rPr>
        <w:t>RACH-ConfigCommon</w:t>
      </w:r>
      <w:r w:rsidRPr="00A15DCB">
        <w:t xml:space="preserve"> </w:t>
      </w:r>
      <w:r w:rsidRPr="00A15DCB">
        <w:rPr>
          <w:lang w:eastAsia="zh-CN"/>
        </w:rPr>
        <w:t>(</w:t>
      </w:r>
      <w:r w:rsidRPr="00A15DCB">
        <w:t>Table 7.1.1.1.20.3.3-2</w:t>
      </w:r>
      <w:r w:rsidRPr="00A15DCB">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548"/>
        <w:gridCol w:w="1559"/>
        <w:gridCol w:w="1105"/>
      </w:tblGrid>
      <w:tr w:rsidR="00EB6A36" w:rsidRPr="00A15DCB" w14:paraId="406A93EE" w14:textId="77777777" w:rsidTr="009B330A">
        <w:tc>
          <w:tcPr>
            <w:tcW w:w="9747" w:type="dxa"/>
            <w:gridSpan w:val="4"/>
          </w:tcPr>
          <w:p w14:paraId="18F66AC4" w14:textId="77777777" w:rsidR="00EB6A36" w:rsidRPr="00A15DCB" w:rsidRDefault="00EB6A36" w:rsidP="009B330A">
            <w:pPr>
              <w:pStyle w:val="TAH"/>
              <w:jc w:val="left"/>
              <w:rPr>
                <w:b w:val="0"/>
              </w:rPr>
            </w:pPr>
            <w:r w:rsidRPr="00A15DCB">
              <w:rPr>
                <w:b w:val="0"/>
              </w:rPr>
              <w:t>Derivation Path: TS 38.508-1 [4], Table 4.6.3-128</w:t>
            </w:r>
          </w:p>
        </w:tc>
      </w:tr>
      <w:tr w:rsidR="00EB6A36" w:rsidRPr="00A15DCB" w14:paraId="2D7CC51A" w14:textId="77777777" w:rsidTr="009B330A">
        <w:tc>
          <w:tcPr>
            <w:tcW w:w="4535" w:type="dxa"/>
          </w:tcPr>
          <w:p w14:paraId="53B9EA2D" w14:textId="77777777" w:rsidR="00EB6A36" w:rsidRPr="00A15DCB" w:rsidRDefault="00EB6A36" w:rsidP="009B330A">
            <w:pPr>
              <w:pStyle w:val="TAH"/>
            </w:pPr>
            <w:r w:rsidRPr="00A15DCB">
              <w:t>Information Element</w:t>
            </w:r>
          </w:p>
        </w:tc>
        <w:tc>
          <w:tcPr>
            <w:tcW w:w="2548" w:type="dxa"/>
          </w:tcPr>
          <w:p w14:paraId="1E599C96" w14:textId="77777777" w:rsidR="00EB6A36" w:rsidRPr="00A15DCB" w:rsidRDefault="00EB6A36" w:rsidP="009B330A">
            <w:pPr>
              <w:pStyle w:val="TAH"/>
            </w:pPr>
            <w:r w:rsidRPr="00A15DCB">
              <w:t>Value/remark</w:t>
            </w:r>
          </w:p>
        </w:tc>
        <w:tc>
          <w:tcPr>
            <w:tcW w:w="1559" w:type="dxa"/>
          </w:tcPr>
          <w:p w14:paraId="6ED8F0F8" w14:textId="77777777" w:rsidR="00EB6A36" w:rsidRPr="00A15DCB" w:rsidRDefault="00EB6A36" w:rsidP="009B330A">
            <w:pPr>
              <w:pStyle w:val="TAH"/>
            </w:pPr>
            <w:r w:rsidRPr="00A15DCB">
              <w:t>Comment</w:t>
            </w:r>
          </w:p>
        </w:tc>
        <w:tc>
          <w:tcPr>
            <w:tcW w:w="1105" w:type="dxa"/>
          </w:tcPr>
          <w:p w14:paraId="13A14911" w14:textId="77777777" w:rsidR="00EB6A36" w:rsidRPr="00A15DCB" w:rsidRDefault="00EB6A36" w:rsidP="009B330A">
            <w:pPr>
              <w:pStyle w:val="TAH"/>
            </w:pPr>
            <w:r w:rsidRPr="00A15DCB">
              <w:t>Condition</w:t>
            </w:r>
          </w:p>
        </w:tc>
      </w:tr>
      <w:tr w:rsidR="00EB6A36" w:rsidRPr="00A15DCB" w14:paraId="5D30390C" w14:textId="77777777" w:rsidTr="009B330A">
        <w:tc>
          <w:tcPr>
            <w:tcW w:w="4535" w:type="dxa"/>
          </w:tcPr>
          <w:p w14:paraId="26A24B91" w14:textId="77777777" w:rsidR="00EB6A36" w:rsidRPr="00A15DCB" w:rsidRDefault="00EB6A36" w:rsidP="009B330A">
            <w:pPr>
              <w:pStyle w:val="TAL"/>
            </w:pPr>
            <w:r w:rsidRPr="00A15DCB">
              <w:t xml:space="preserve">RACH-ConfigCommon ::= </w:t>
            </w:r>
            <w:r w:rsidRPr="00A15DCB">
              <w:rPr>
                <w:snapToGrid w:val="0"/>
              </w:rPr>
              <w:t xml:space="preserve">SEQUENCE </w:t>
            </w:r>
            <w:r w:rsidRPr="00A15DCB">
              <w:t>{</w:t>
            </w:r>
          </w:p>
        </w:tc>
        <w:tc>
          <w:tcPr>
            <w:tcW w:w="2548" w:type="dxa"/>
          </w:tcPr>
          <w:p w14:paraId="3B39BA57" w14:textId="77777777" w:rsidR="00EB6A36" w:rsidRPr="00A15DCB" w:rsidRDefault="00EB6A36" w:rsidP="009B330A">
            <w:pPr>
              <w:pStyle w:val="TAL"/>
            </w:pPr>
          </w:p>
        </w:tc>
        <w:tc>
          <w:tcPr>
            <w:tcW w:w="1559" w:type="dxa"/>
          </w:tcPr>
          <w:p w14:paraId="30AE6C14" w14:textId="77777777" w:rsidR="00EB6A36" w:rsidRPr="00A15DCB" w:rsidRDefault="00EB6A36" w:rsidP="009B330A">
            <w:pPr>
              <w:pStyle w:val="TAL"/>
            </w:pPr>
          </w:p>
        </w:tc>
        <w:tc>
          <w:tcPr>
            <w:tcW w:w="1105" w:type="dxa"/>
          </w:tcPr>
          <w:p w14:paraId="2E751841" w14:textId="77777777" w:rsidR="00EB6A36" w:rsidRPr="00A15DCB" w:rsidRDefault="00EB6A36" w:rsidP="009B330A">
            <w:pPr>
              <w:pStyle w:val="TAL"/>
            </w:pPr>
          </w:p>
        </w:tc>
      </w:tr>
      <w:tr w:rsidR="00EB6A36" w:rsidRPr="00A15DCB" w14:paraId="02D68E60" w14:textId="77777777" w:rsidTr="009B330A">
        <w:tc>
          <w:tcPr>
            <w:tcW w:w="4535" w:type="dxa"/>
            <w:tcBorders>
              <w:top w:val="single" w:sz="4" w:space="0" w:color="auto"/>
              <w:left w:val="single" w:sz="4" w:space="0" w:color="auto"/>
              <w:bottom w:val="single" w:sz="4" w:space="0" w:color="auto"/>
              <w:right w:val="single" w:sz="4" w:space="0" w:color="auto"/>
            </w:tcBorders>
          </w:tcPr>
          <w:p w14:paraId="1E096D7C" w14:textId="77777777" w:rsidR="00EB6A36" w:rsidRPr="00A15DCB" w:rsidRDefault="00EB6A36" w:rsidP="009B330A">
            <w:pPr>
              <w:pStyle w:val="TAL"/>
            </w:pPr>
            <w:r w:rsidRPr="00A15DCB">
              <w:t xml:space="preserve">  featureCombinationPreambles-r17 SEQUENCE (SIZE(1..maxFeatureCombPreamblesPerRACHResource-r17)) OF FeatureCombinationPreambles-r17 {</w:t>
            </w:r>
          </w:p>
        </w:tc>
        <w:tc>
          <w:tcPr>
            <w:tcW w:w="2548" w:type="dxa"/>
            <w:tcBorders>
              <w:top w:val="single" w:sz="4" w:space="0" w:color="auto"/>
              <w:left w:val="single" w:sz="4" w:space="0" w:color="auto"/>
              <w:bottom w:val="single" w:sz="4" w:space="0" w:color="auto"/>
              <w:right w:val="single" w:sz="4" w:space="0" w:color="auto"/>
            </w:tcBorders>
          </w:tcPr>
          <w:p w14:paraId="6AB9E5A4" w14:textId="77777777" w:rsidR="00EB6A36" w:rsidRPr="00A15DCB" w:rsidRDefault="00EB6A36" w:rsidP="009B330A">
            <w:pPr>
              <w:pStyle w:val="TAL"/>
            </w:pPr>
            <w:r w:rsidRPr="00A15DCB">
              <w:t>3 entries</w:t>
            </w:r>
          </w:p>
        </w:tc>
        <w:tc>
          <w:tcPr>
            <w:tcW w:w="1559" w:type="dxa"/>
            <w:tcBorders>
              <w:top w:val="single" w:sz="4" w:space="0" w:color="auto"/>
              <w:left w:val="single" w:sz="4" w:space="0" w:color="auto"/>
              <w:bottom w:val="single" w:sz="4" w:space="0" w:color="auto"/>
              <w:right w:val="single" w:sz="4" w:space="0" w:color="auto"/>
            </w:tcBorders>
          </w:tcPr>
          <w:p w14:paraId="78ABBC3C" w14:textId="77777777" w:rsidR="00EB6A36" w:rsidRPr="00A15DCB" w:rsidRDefault="00EB6A36" w:rsidP="009B330A">
            <w:pPr>
              <w:pStyle w:val="TAL"/>
            </w:pPr>
          </w:p>
        </w:tc>
        <w:tc>
          <w:tcPr>
            <w:tcW w:w="1105" w:type="dxa"/>
            <w:tcBorders>
              <w:top w:val="single" w:sz="4" w:space="0" w:color="auto"/>
              <w:left w:val="single" w:sz="4" w:space="0" w:color="auto"/>
              <w:bottom w:val="single" w:sz="4" w:space="0" w:color="auto"/>
              <w:right w:val="single" w:sz="4" w:space="0" w:color="auto"/>
            </w:tcBorders>
          </w:tcPr>
          <w:p w14:paraId="6F614D12" w14:textId="77777777" w:rsidR="00EB6A36" w:rsidRPr="00A15DCB" w:rsidRDefault="00EB6A36" w:rsidP="009B330A">
            <w:pPr>
              <w:pStyle w:val="TAL"/>
            </w:pPr>
          </w:p>
        </w:tc>
      </w:tr>
      <w:tr w:rsidR="00EB6A36" w:rsidRPr="00A15DCB" w14:paraId="741E4645" w14:textId="77777777" w:rsidTr="009B330A">
        <w:tc>
          <w:tcPr>
            <w:tcW w:w="4535" w:type="dxa"/>
            <w:tcBorders>
              <w:top w:val="single" w:sz="4" w:space="0" w:color="auto"/>
              <w:left w:val="single" w:sz="4" w:space="0" w:color="auto"/>
              <w:bottom w:val="single" w:sz="4" w:space="0" w:color="auto"/>
              <w:right w:val="single" w:sz="4" w:space="0" w:color="auto"/>
            </w:tcBorders>
          </w:tcPr>
          <w:p w14:paraId="7C209C76" w14:textId="77777777" w:rsidR="00EB6A36" w:rsidRPr="00A15DCB" w:rsidRDefault="00EB6A36" w:rsidP="009B330A">
            <w:pPr>
              <w:pStyle w:val="TAL"/>
              <w:rPr>
                <w:lang w:eastAsia="zh-CN"/>
              </w:rPr>
            </w:pPr>
            <w:r w:rsidRPr="00A15DCB">
              <w:rPr>
                <w:lang w:eastAsia="zh-CN"/>
              </w:rPr>
              <w:t xml:space="preserve">    </w:t>
            </w:r>
            <w:r w:rsidRPr="00A15DCB">
              <w:t>FeatureCombinationPreambles-r17[1]</w:t>
            </w:r>
          </w:p>
        </w:tc>
        <w:tc>
          <w:tcPr>
            <w:tcW w:w="2548" w:type="dxa"/>
            <w:tcBorders>
              <w:top w:val="single" w:sz="4" w:space="0" w:color="auto"/>
              <w:left w:val="single" w:sz="4" w:space="0" w:color="auto"/>
              <w:bottom w:val="single" w:sz="4" w:space="0" w:color="auto"/>
              <w:right w:val="single" w:sz="4" w:space="0" w:color="auto"/>
            </w:tcBorders>
          </w:tcPr>
          <w:p w14:paraId="0A1F65CA" w14:textId="77777777" w:rsidR="00EB6A36" w:rsidRPr="00A15DCB" w:rsidRDefault="00EB6A36" w:rsidP="009B330A">
            <w:pPr>
              <w:pStyle w:val="TAL"/>
            </w:pPr>
            <w:r w:rsidRPr="00A15DCB">
              <w:t>FeatureCombinationPreambles specified in TS 38.508-1 [4], Table 4.6.3-56E with condition MSG1_REP</w:t>
            </w:r>
          </w:p>
        </w:tc>
        <w:tc>
          <w:tcPr>
            <w:tcW w:w="1559" w:type="dxa"/>
            <w:tcBorders>
              <w:top w:val="single" w:sz="4" w:space="0" w:color="auto"/>
              <w:left w:val="single" w:sz="4" w:space="0" w:color="auto"/>
              <w:bottom w:val="single" w:sz="4" w:space="0" w:color="auto"/>
              <w:right w:val="single" w:sz="4" w:space="0" w:color="auto"/>
            </w:tcBorders>
          </w:tcPr>
          <w:p w14:paraId="7190B7CB" w14:textId="77777777" w:rsidR="00EB6A36" w:rsidRPr="00A15DCB" w:rsidRDefault="00EB6A36" w:rsidP="009B330A">
            <w:pPr>
              <w:pStyle w:val="TAL"/>
              <w:rPr>
                <w:lang w:eastAsia="zh-CN"/>
              </w:rPr>
            </w:pPr>
            <w:r w:rsidRPr="00A15DCB">
              <w:rPr>
                <w:lang w:eastAsia="zh-CN"/>
              </w:rPr>
              <w:t>entry 1</w:t>
            </w:r>
          </w:p>
        </w:tc>
        <w:tc>
          <w:tcPr>
            <w:tcW w:w="1105" w:type="dxa"/>
            <w:tcBorders>
              <w:top w:val="single" w:sz="4" w:space="0" w:color="auto"/>
              <w:left w:val="single" w:sz="4" w:space="0" w:color="auto"/>
              <w:bottom w:val="single" w:sz="4" w:space="0" w:color="auto"/>
              <w:right w:val="single" w:sz="4" w:space="0" w:color="auto"/>
            </w:tcBorders>
          </w:tcPr>
          <w:p w14:paraId="57E7D68A" w14:textId="77777777" w:rsidR="00EB6A36" w:rsidRPr="00A15DCB" w:rsidRDefault="00EB6A36" w:rsidP="009B330A">
            <w:pPr>
              <w:pStyle w:val="TAL"/>
            </w:pPr>
          </w:p>
        </w:tc>
      </w:tr>
      <w:tr w:rsidR="00EB6A36" w:rsidRPr="00A15DCB" w14:paraId="5B93DCEB" w14:textId="77777777" w:rsidTr="009B330A">
        <w:tc>
          <w:tcPr>
            <w:tcW w:w="4535" w:type="dxa"/>
            <w:tcBorders>
              <w:top w:val="single" w:sz="4" w:space="0" w:color="auto"/>
              <w:left w:val="single" w:sz="4" w:space="0" w:color="auto"/>
              <w:bottom w:val="single" w:sz="4" w:space="0" w:color="auto"/>
              <w:right w:val="single" w:sz="4" w:space="0" w:color="auto"/>
            </w:tcBorders>
          </w:tcPr>
          <w:p w14:paraId="487AB29D" w14:textId="77777777" w:rsidR="00EB6A36" w:rsidRPr="00A15DCB" w:rsidRDefault="00EB6A36" w:rsidP="009B330A">
            <w:pPr>
              <w:pStyle w:val="TAL"/>
              <w:rPr>
                <w:lang w:eastAsia="zh-CN"/>
              </w:rPr>
            </w:pPr>
            <w:r w:rsidRPr="00A15DCB">
              <w:rPr>
                <w:lang w:eastAsia="zh-CN"/>
              </w:rPr>
              <w:t xml:space="preserve">    </w:t>
            </w:r>
            <w:r w:rsidRPr="00A15DCB">
              <w:t>FeatureCombinationPreambles-r17[2]</w:t>
            </w:r>
          </w:p>
        </w:tc>
        <w:tc>
          <w:tcPr>
            <w:tcW w:w="2548" w:type="dxa"/>
            <w:tcBorders>
              <w:top w:val="single" w:sz="4" w:space="0" w:color="auto"/>
              <w:left w:val="single" w:sz="4" w:space="0" w:color="auto"/>
              <w:bottom w:val="single" w:sz="4" w:space="0" w:color="auto"/>
              <w:right w:val="single" w:sz="4" w:space="0" w:color="auto"/>
            </w:tcBorders>
          </w:tcPr>
          <w:p w14:paraId="2622FA18" w14:textId="77777777" w:rsidR="00EB6A36" w:rsidRPr="00A15DCB" w:rsidRDefault="00EB6A36" w:rsidP="009B330A">
            <w:pPr>
              <w:pStyle w:val="TAL"/>
            </w:pPr>
            <w:r w:rsidRPr="00A15DCB">
              <w:t>FeatureCombinationPreambles-rep4</w:t>
            </w:r>
          </w:p>
        </w:tc>
        <w:tc>
          <w:tcPr>
            <w:tcW w:w="1559" w:type="dxa"/>
            <w:tcBorders>
              <w:top w:val="single" w:sz="4" w:space="0" w:color="auto"/>
              <w:left w:val="single" w:sz="4" w:space="0" w:color="auto"/>
              <w:bottom w:val="single" w:sz="4" w:space="0" w:color="auto"/>
              <w:right w:val="single" w:sz="4" w:space="0" w:color="auto"/>
            </w:tcBorders>
          </w:tcPr>
          <w:p w14:paraId="26E12205" w14:textId="77777777" w:rsidR="00EB6A36" w:rsidRPr="00A15DCB" w:rsidRDefault="00EB6A36" w:rsidP="009B330A">
            <w:pPr>
              <w:pStyle w:val="TAL"/>
              <w:rPr>
                <w:lang w:eastAsia="zh-CN"/>
              </w:rPr>
            </w:pPr>
            <w:r w:rsidRPr="00A15DCB">
              <w:rPr>
                <w:lang w:eastAsia="zh-CN"/>
              </w:rPr>
              <w:t>entry 2</w:t>
            </w:r>
          </w:p>
          <w:p w14:paraId="25E2CF3E" w14:textId="77777777" w:rsidR="00EB6A36" w:rsidRPr="00A15DCB" w:rsidRDefault="00EB6A36" w:rsidP="009B330A">
            <w:pPr>
              <w:pStyle w:val="TAL"/>
              <w:rPr>
                <w:lang w:eastAsia="zh-CN"/>
              </w:rPr>
            </w:pPr>
            <w:r w:rsidRPr="00A15DCB">
              <w:t>Table 7.1.1.1.20.3.3-4</w:t>
            </w:r>
          </w:p>
        </w:tc>
        <w:tc>
          <w:tcPr>
            <w:tcW w:w="1105" w:type="dxa"/>
            <w:tcBorders>
              <w:top w:val="single" w:sz="4" w:space="0" w:color="auto"/>
              <w:left w:val="single" w:sz="4" w:space="0" w:color="auto"/>
              <w:bottom w:val="single" w:sz="4" w:space="0" w:color="auto"/>
              <w:right w:val="single" w:sz="4" w:space="0" w:color="auto"/>
            </w:tcBorders>
          </w:tcPr>
          <w:p w14:paraId="0935448F" w14:textId="77777777" w:rsidR="00EB6A36" w:rsidRPr="00A15DCB" w:rsidRDefault="00EB6A36" w:rsidP="009B330A">
            <w:pPr>
              <w:pStyle w:val="TAL"/>
            </w:pPr>
          </w:p>
        </w:tc>
      </w:tr>
      <w:tr w:rsidR="00EB6A36" w:rsidRPr="00A15DCB" w14:paraId="0C6A5F36" w14:textId="77777777" w:rsidTr="009B330A">
        <w:tc>
          <w:tcPr>
            <w:tcW w:w="4535" w:type="dxa"/>
            <w:tcBorders>
              <w:top w:val="single" w:sz="4" w:space="0" w:color="auto"/>
              <w:left w:val="single" w:sz="4" w:space="0" w:color="auto"/>
              <w:bottom w:val="single" w:sz="4" w:space="0" w:color="auto"/>
              <w:right w:val="single" w:sz="4" w:space="0" w:color="auto"/>
            </w:tcBorders>
          </w:tcPr>
          <w:p w14:paraId="528EFB56" w14:textId="77777777" w:rsidR="00EB6A36" w:rsidRPr="00A15DCB" w:rsidRDefault="00EB6A36" w:rsidP="009B330A">
            <w:pPr>
              <w:pStyle w:val="TAL"/>
              <w:rPr>
                <w:lang w:eastAsia="zh-CN"/>
              </w:rPr>
            </w:pPr>
            <w:r w:rsidRPr="00A15DCB">
              <w:rPr>
                <w:lang w:eastAsia="zh-CN"/>
              </w:rPr>
              <w:t xml:space="preserve">    </w:t>
            </w:r>
            <w:r w:rsidRPr="00A15DCB">
              <w:t>FeatureCombinationPreambles-r17[3]</w:t>
            </w:r>
          </w:p>
        </w:tc>
        <w:tc>
          <w:tcPr>
            <w:tcW w:w="2548" w:type="dxa"/>
            <w:tcBorders>
              <w:top w:val="single" w:sz="4" w:space="0" w:color="auto"/>
              <w:left w:val="single" w:sz="4" w:space="0" w:color="auto"/>
              <w:bottom w:val="single" w:sz="4" w:space="0" w:color="auto"/>
              <w:right w:val="single" w:sz="4" w:space="0" w:color="auto"/>
            </w:tcBorders>
          </w:tcPr>
          <w:p w14:paraId="524CF585" w14:textId="77777777" w:rsidR="00EB6A36" w:rsidRPr="00A15DCB" w:rsidRDefault="00EB6A36" w:rsidP="009B330A">
            <w:pPr>
              <w:pStyle w:val="TAL"/>
            </w:pPr>
            <w:r w:rsidRPr="00A15DCB">
              <w:t>FeatureCombinationPreambles-rep8</w:t>
            </w:r>
          </w:p>
        </w:tc>
        <w:tc>
          <w:tcPr>
            <w:tcW w:w="1559" w:type="dxa"/>
            <w:tcBorders>
              <w:top w:val="single" w:sz="4" w:space="0" w:color="auto"/>
              <w:left w:val="single" w:sz="4" w:space="0" w:color="auto"/>
              <w:bottom w:val="single" w:sz="4" w:space="0" w:color="auto"/>
              <w:right w:val="single" w:sz="4" w:space="0" w:color="auto"/>
            </w:tcBorders>
          </w:tcPr>
          <w:p w14:paraId="6D73E301" w14:textId="77777777" w:rsidR="00EB6A36" w:rsidRPr="00A15DCB" w:rsidRDefault="00EB6A36" w:rsidP="009B330A">
            <w:pPr>
              <w:pStyle w:val="TAL"/>
              <w:rPr>
                <w:lang w:eastAsia="zh-CN"/>
              </w:rPr>
            </w:pPr>
            <w:r w:rsidRPr="00A15DCB">
              <w:rPr>
                <w:lang w:eastAsia="zh-CN"/>
              </w:rPr>
              <w:t>entry 3</w:t>
            </w:r>
          </w:p>
          <w:p w14:paraId="11D88897" w14:textId="77777777" w:rsidR="00EB6A36" w:rsidRPr="00A15DCB" w:rsidRDefault="00EB6A36" w:rsidP="009B330A">
            <w:pPr>
              <w:pStyle w:val="TAL"/>
              <w:rPr>
                <w:lang w:eastAsia="zh-CN"/>
              </w:rPr>
            </w:pPr>
            <w:r w:rsidRPr="00A15DCB">
              <w:t>Table 7.1.1.1.20.3.3-5</w:t>
            </w:r>
          </w:p>
        </w:tc>
        <w:tc>
          <w:tcPr>
            <w:tcW w:w="1105" w:type="dxa"/>
            <w:tcBorders>
              <w:top w:val="single" w:sz="4" w:space="0" w:color="auto"/>
              <w:left w:val="single" w:sz="4" w:space="0" w:color="auto"/>
              <w:bottom w:val="single" w:sz="4" w:space="0" w:color="auto"/>
              <w:right w:val="single" w:sz="4" w:space="0" w:color="auto"/>
            </w:tcBorders>
          </w:tcPr>
          <w:p w14:paraId="3AFCB9A2" w14:textId="77777777" w:rsidR="00EB6A36" w:rsidRPr="00A15DCB" w:rsidRDefault="00EB6A36" w:rsidP="009B330A">
            <w:pPr>
              <w:pStyle w:val="TAL"/>
            </w:pPr>
          </w:p>
        </w:tc>
      </w:tr>
      <w:tr w:rsidR="00EB6A36" w:rsidRPr="00A15DCB" w14:paraId="0CC476FD" w14:textId="77777777" w:rsidTr="009B330A">
        <w:tc>
          <w:tcPr>
            <w:tcW w:w="4535" w:type="dxa"/>
            <w:tcBorders>
              <w:top w:val="single" w:sz="4" w:space="0" w:color="auto"/>
              <w:left w:val="single" w:sz="4" w:space="0" w:color="auto"/>
              <w:bottom w:val="single" w:sz="4" w:space="0" w:color="auto"/>
              <w:right w:val="single" w:sz="4" w:space="0" w:color="auto"/>
            </w:tcBorders>
          </w:tcPr>
          <w:p w14:paraId="67D3488C" w14:textId="77777777" w:rsidR="00EB6A36" w:rsidRPr="00A15DCB" w:rsidRDefault="00EB6A36" w:rsidP="009B330A">
            <w:pPr>
              <w:pStyle w:val="TAL"/>
              <w:rPr>
                <w:lang w:eastAsia="zh-CN"/>
              </w:rPr>
            </w:pPr>
            <w:r w:rsidRPr="00A15DCB">
              <w:rPr>
                <w:lang w:eastAsia="zh-CN"/>
              </w:rPr>
              <w:t xml:space="preserve">  }</w:t>
            </w:r>
          </w:p>
        </w:tc>
        <w:tc>
          <w:tcPr>
            <w:tcW w:w="2548" w:type="dxa"/>
            <w:tcBorders>
              <w:top w:val="single" w:sz="4" w:space="0" w:color="auto"/>
              <w:left w:val="single" w:sz="4" w:space="0" w:color="auto"/>
              <w:bottom w:val="single" w:sz="4" w:space="0" w:color="auto"/>
              <w:right w:val="single" w:sz="4" w:space="0" w:color="auto"/>
            </w:tcBorders>
          </w:tcPr>
          <w:p w14:paraId="2F9309F6" w14:textId="77777777" w:rsidR="00EB6A36" w:rsidRPr="00A15DCB" w:rsidRDefault="00EB6A36" w:rsidP="009B330A">
            <w:pPr>
              <w:pStyle w:val="TAL"/>
            </w:pPr>
          </w:p>
        </w:tc>
        <w:tc>
          <w:tcPr>
            <w:tcW w:w="1559" w:type="dxa"/>
            <w:tcBorders>
              <w:top w:val="single" w:sz="4" w:space="0" w:color="auto"/>
              <w:left w:val="single" w:sz="4" w:space="0" w:color="auto"/>
              <w:bottom w:val="single" w:sz="4" w:space="0" w:color="auto"/>
              <w:right w:val="single" w:sz="4" w:space="0" w:color="auto"/>
            </w:tcBorders>
          </w:tcPr>
          <w:p w14:paraId="36F1F9CF" w14:textId="77777777" w:rsidR="00EB6A36" w:rsidRPr="00A15DCB" w:rsidRDefault="00EB6A36" w:rsidP="009B330A">
            <w:pPr>
              <w:pStyle w:val="TAL"/>
            </w:pPr>
          </w:p>
        </w:tc>
        <w:tc>
          <w:tcPr>
            <w:tcW w:w="1105" w:type="dxa"/>
            <w:tcBorders>
              <w:top w:val="single" w:sz="4" w:space="0" w:color="auto"/>
              <w:left w:val="single" w:sz="4" w:space="0" w:color="auto"/>
              <w:bottom w:val="single" w:sz="4" w:space="0" w:color="auto"/>
              <w:right w:val="single" w:sz="4" w:space="0" w:color="auto"/>
            </w:tcBorders>
          </w:tcPr>
          <w:p w14:paraId="7C095310" w14:textId="77777777" w:rsidR="00EB6A36" w:rsidRPr="00A15DCB" w:rsidRDefault="00EB6A36" w:rsidP="009B330A">
            <w:pPr>
              <w:pStyle w:val="TAL"/>
            </w:pPr>
          </w:p>
        </w:tc>
      </w:tr>
      <w:tr w:rsidR="00EB6A36" w:rsidRPr="00A15DCB" w14:paraId="44C97295" w14:textId="77777777" w:rsidTr="009B330A">
        <w:tc>
          <w:tcPr>
            <w:tcW w:w="4535" w:type="dxa"/>
          </w:tcPr>
          <w:p w14:paraId="68158A38" w14:textId="77777777" w:rsidR="00EB6A36" w:rsidRPr="00A15DCB" w:rsidRDefault="00EB6A36" w:rsidP="009B330A">
            <w:pPr>
              <w:pStyle w:val="TAL"/>
            </w:pPr>
            <w:r w:rsidRPr="00A15DCB">
              <w:t>}</w:t>
            </w:r>
          </w:p>
        </w:tc>
        <w:tc>
          <w:tcPr>
            <w:tcW w:w="2548" w:type="dxa"/>
          </w:tcPr>
          <w:p w14:paraId="1D647D08" w14:textId="77777777" w:rsidR="00EB6A36" w:rsidRPr="00A15DCB" w:rsidRDefault="00EB6A36" w:rsidP="009B330A">
            <w:pPr>
              <w:pStyle w:val="TAL"/>
            </w:pPr>
          </w:p>
        </w:tc>
        <w:tc>
          <w:tcPr>
            <w:tcW w:w="1559" w:type="dxa"/>
          </w:tcPr>
          <w:p w14:paraId="331D6AF5" w14:textId="77777777" w:rsidR="00EB6A36" w:rsidRPr="00A15DCB" w:rsidRDefault="00EB6A36" w:rsidP="009B330A">
            <w:pPr>
              <w:pStyle w:val="TAL"/>
            </w:pPr>
          </w:p>
        </w:tc>
        <w:tc>
          <w:tcPr>
            <w:tcW w:w="1105" w:type="dxa"/>
          </w:tcPr>
          <w:p w14:paraId="0A9D04AF" w14:textId="77777777" w:rsidR="00EB6A36" w:rsidRPr="00A15DCB" w:rsidRDefault="00EB6A36" w:rsidP="009B330A">
            <w:pPr>
              <w:pStyle w:val="TAL"/>
            </w:pPr>
          </w:p>
        </w:tc>
      </w:tr>
    </w:tbl>
    <w:p w14:paraId="7F3DA321" w14:textId="77777777" w:rsidR="00EB6A36" w:rsidRPr="00A15DCB" w:rsidRDefault="00EB6A36" w:rsidP="00EB6A36"/>
    <w:p w14:paraId="7AA8237E" w14:textId="77777777" w:rsidR="00EB6A36" w:rsidRPr="00A15DCB" w:rsidRDefault="00EB6A36" w:rsidP="00EB6A36">
      <w:pPr>
        <w:pStyle w:val="TH"/>
      </w:pPr>
      <w:r w:rsidRPr="00A15DCB">
        <w:lastRenderedPageBreak/>
        <w:t xml:space="preserve">Table 7.1.1.1.20.3.3-4: </w:t>
      </w:r>
      <w:r w:rsidRPr="00A15DCB">
        <w:rPr>
          <w:i/>
        </w:rPr>
        <w:t>FeatureCombinationPreambles-rep4</w:t>
      </w:r>
      <w:r w:rsidRPr="00A15DCB">
        <w:t xml:space="preserve"> (Table 7.1.1.1.20.3.3-3)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40"/>
        <w:gridCol w:w="1105"/>
      </w:tblGrid>
      <w:tr w:rsidR="00EB6A36" w:rsidRPr="00A15DCB" w14:paraId="3DF0819A" w14:textId="77777777" w:rsidTr="009B330A">
        <w:tc>
          <w:tcPr>
            <w:tcW w:w="9747" w:type="dxa"/>
            <w:gridSpan w:val="4"/>
            <w:tcBorders>
              <w:top w:val="single" w:sz="4" w:space="0" w:color="auto"/>
              <w:left w:val="single" w:sz="4" w:space="0" w:color="auto"/>
              <w:bottom w:val="single" w:sz="4" w:space="0" w:color="auto"/>
              <w:right w:val="single" w:sz="4" w:space="0" w:color="auto"/>
            </w:tcBorders>
            <w:hideMark/>
          </w:tcPr>
          <w:p w14:paraId="1F669861" w14:textId="77777777" w:rsidR="00EB6A36" w:rsidRPr="00A15DCB" w:rsidRDefault="00EB6A36" w:rsidP="009B330A">
            <w:pPr>
              <w:pStyle w:val="TAH"/>
              <w:jc w:val="left"/>
              <w:rPr>
                <w:b w:val="0"/>
              </w:rPr>
            </w:pPr>
            <w:r w:rsidRPr="00A15DCB">
              <w:rPr>
                <w:b w:val="0"/>
              </w:rPr>
              <w:t>Derivation Path: TS 38.508-1 [4], Table 4.6.3-56E with condition MSG1_REP</w:t>
            </w:r>
          </w:p>
        </w:tc>
      </w:tr>
      <w:tr w:rsidR="00EB6A36" w:rsidRPr="00A15DCB" w14:paraId="3AC55A55"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4EA8CBE8" w14:textId="77777777" w:rsidR="00EB6A36" w:rsidRPr="00A15DCB" w:rsidRDefault="00EB6A36" w:rsidP="009B330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A370C1" w14:textId="77777777" w:rsidR="00EB6A36" w:rsidRPr="00A15DCB" w:rsidRDefault="00EB6A36" w:rsidP="009B330A">
            <w:pPr>
              <w:pStyle w:val="TAH"/>
            </w:pPr>
            <w:r w:rsidRPr="00A15DCB">
              <w:t>Value/remark</w:t>
            </w:r>
          </w:p>
        </w:tc>
        <w:tc>
          <w:tcPr>
            <w:tcW w:w="1840" w:type="dxa"/>
            <w:tcBorders>
              <w:top w:val="single" w:sz="4" w:space="0" w:color="auto"/>
              <w:left w:val="single" w:sz="4" w:space="0" w:color="auto"/>
              <w:bottom w:val="single" w:sz="4" w:space="0" w:color="auto"/>
              <w:right w:val="single" w:sz="4" w:space="0" w:color="auto"/>
            </w:tcBorders>
            <w:hideMark/>
          </w:tcPr>
          <w:p w14:paraId="65295E0C" w14:textId="77777777" w:rsidR="00EB6A36" w:rsidRPr="00A15DCB" w:rsidRDefault="00EB6A36" w:rsidP="009B330A">
            <w:pPr>
              <w:pStyle w:val="TAH"/>
            </w:pPr>
            <w:r w:rsidRPr="00A15DCB">
              <w:t>Comment</w:t>
            </w:r>
          </w:p>
        </w:tc>
        <w:tc>
          <w:tcPr>
            <w:tcW w:w="1105" w:type="dxa"/>
            <w:tcBorders>
              <w:top w:val="single" w:sz="4" w:space="0" w:color="auto"/>
              <w:left w:val="single" w:sz="4" w:space="0" w:color="auto"/>
              <w:bottom w:val="single" w:sz="4" w:space="0" w:color="auto"/>
              <w:right w:val="single" w:sz="4" w:space="0" w:color="auto"/>
            </w:tcBorders>
            <w:hideMark/>
          </w:tcPr>
          <w:p w14:paraId="7F09EC90" w14:textId="77777777" w:rsidR="00EB6A36" w:rsidRPr="00A15DCB" w:rsidRDefault="00EB6A36" w:rsidP="009B330A">
            <w:pPr>
              <w:pStyle w:val="TAH"/>
            </w:pPr>
            <w:r w:rsidRPr="00A15DCB">
              <w:t>Condition</w:t>
            </w:r>
          </w:p>
        </w:tc>
      </w:tr>
      <w:tr w:rsidR="00EB6A36" w:rsidRPr="00A15DCB" w14:paraId="04765AB2"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402738D5" w14:textId="77777777" w:rsidR="00EB6A36" w:rsidRPr="00A15DCB" w:rsidRDefault="00EB6A36" w:rsidP="009B330A">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BBC27EF" w14:textId="77777777" w:rsidR="00EB6A36" w:rsidRPr="00A15DCB" w:rsidRDefault="00EB6A36" w:rsidP="009B330A">
            <w:pPr>
              <w:pStyle w:val="TAL"/>
            </w:pPr>
          </w:p>
        </w:tc>
        <w:tc>
          <w:tcPr>
            <w:tcW w:w="1840" w:type="dxa"/>
            <w:tcBorders>
              <w:top w:val="single" w:sz="4" w:space="0" w:color="auto"/>
              <w:left w:val="single" w:sz="4" w:space="0" w:color="auto"/>
              <w:bottom w:val="single" w:sz="4" w:space="0" w:color="auto"/>
              <w:right w:val="single" w:sz="4" w:space="0" w:color="auto"/>
            </w:tcBorders>
          </w:tcPr>
          <w:p w14:paraId="3C54CC86" w14:textId="77777777" w:rsidR="00EB6A36" w:rsidRPr="00A15DCB" w:rsidRDefault="00EB6A36" w:rsidP="009B330A">
            <w:pPr>
              <w:pStyle w:val="TAL"/>
            </w:pPr>
          </w:p>
        </w:tc>
        <w:tc>
          <w:tcPr>
            <w:tcW w:w="1105" w:type="dxa"/>
            <w:tcBorders>
              <w:top w:val="single" w:sz="4" w:space="0" w:color="auto"/>
              <w:left w:val="single" w:sz="4" w:space="0" w:color="auto"/>
              <w:bottom w:val="single" w:sz="4" w:space="0" w:color="auto"/>
              <w:right w:val="single" w:sz="4" w:space="0" w:color="auto"/>
            </w:tcBorders>
          </w:tcPr>
          <w:p w14:paraId="1C36FC36" w14:textId="77777777" w:rsidR="00EB6A36" w:rsidRPr="00A15DCB" w:rsidRDefault="00EB6A36" w:rsidP="009B330A">
            <w:pPr>
              <w:pStyle w:val="TAL"/>
            </w:pPr>
          </w:p>
        </w:tc>
      </w:tr>
      <w:tr w:rsidR="00EB6A36" w:rsidRPr="00A15DCB" w14:paraId="445CC1BC" w14:textId="77777777" w:rsidTr="009B330A">
        <w:tc>
          <w:tcPr>
            <w:tcW w:w="4535" w:type="dxa"/>
            <w:tcBorders>
              <w:top w:val="single" w:sz="4" w:space="0" w:color="auto"/>
              <w:left w:val="single" w:sz="4" w:space="0" w:color="auto"/>
              <w:bottom w:val="nil"/>
              <w:right w:val="single" w:sz="4" w:space="0" w:color="auto"/>
            </w:tcBorders>
          </w:tcPr>
          <w:p w14:paraId="4B81FF2F" w14:textId="77777777" w:rsidR="00EB6A36" w:rsidRPr="00A15DCB" w:rsidRDefault="00EB6A36" w:rsidP="009B330A">
            <w:pPr>
              <w:pStyle w:val="TAL"/>
              <w:rPr>
                <w:lang w:eastAsia="zh-CN"/>
              </w:rPr>
            </w:pPr>
            <w:r w:rsidRPr="00A15DCB">
              <w:rPr>
                <w:lang w:eastAsia="zh-CN"/>
              </w:rPr>
              <w:t xml:space="preserve">  </w:t>
            </w:r>
            <w:r w:rsidRPr="00A15DCB">
              <w:t>startPreambleForThisPartition-r17</w:t>
            </w:r>
          </w:p>
        </w:tc>
        <w:tc>
          <w:tcPr>
            <w:tcW w:w="2267" w:type="dxa"/>
            <w:tcBorders>
              <w:top w:val="single" w:sz="4" w:space="0" w:color="auto"/>
              <w:left w:val="single" w:sz="4" w:space="0" w:color="auto"/>
              <w:bottom w:val="single" w:sz="4" w:space="0" w:color="auto"/>
              <w:right w:val="single" w:sz="4" w:space="0" w:color="auto"/>
            </w:tcBorders>
          </w:tcPr>
          <w:p w14:paraId="55278178" w14:textId="77777777" w:rsidR="00EB6A36" w:rsidRPr="00A15DCB" w:rsidRDefault="00EB6A36" w:rsidP="009B330A">
            <w:pPr>
              <w:pStyle w:val="TAL"/>
              <w:rPr>
                <w:lang w:eastAsia="zh-CN"/>
              </w:rPr>
            </w:pPr>
            <w:r w:rsidRPr="00A15DCB">
              <w:rPr>
                <w:lang w:eastAsia="zh-CN"/>
              </w:rPr>
              <w:t>16</w:t>
            </w:r>
          </w:p>
        </w:tc>
        <w:tc>
          <w:tcPr>
            <w:tcW w:w="1840" w:type="dxa"/>
            <w:tcBorders>
              <w:top w:val="single" w:sz="4" w:space="0" w:color="auto"/>
              <w:left w:val="single" w:sz="4" w:space="0" w:color="auto"/>
              <w:bottom w:val="single" w:sz="4" w:space="0" w:color="auto"/>
              <w:right w:val="single" w:sz="4" w:space="0" w:color="auto"/>
            </w:tcBorders>
          </w:tcPr>
          <w:p w14:paraId="679EB8CD" w14:textId="77777777" w:rsidR="00EB6A36" w:rsidRPr="00A15DCB" w:rsidRDefault="00EB6A36" w:rsidP="009B330A">
            <w:pPr>
              <w:pStyle w:val="TAL"/>
            </w:pPr>
            <w:r w:rsidRPr="00A15DCB">
              <w:rPr>
                <w:lang w:eastAsia="zh-CN"/>
              </w:rPr>
              <w:t>PRACH preamble indice 16 - 23 belong to this group</w:t>
            </w:r>
          </w:p>
        </w:tc>
        <w:tc>
          <w:tcPr>
            <w:tcW w:w="1105" w:type="dxa"/>
            <w:tcBorders>
              <w:top w:val="single" w:sz="4" w:space="0" w:color="auto"/>
              <w:left w:val="single" w:sz="4" w:space="0" w:color="auto"/>
              <w:bottom w:val="single" w:sz="4" w:space="0" w:color="auto"/>
              <w:right w:val="single" w:sz="4" w:space="0" w:color="auto"/>
            </w:tcBorders>
          </w:tcPr>
          <w:p w14:paraId="4F247301" w14:textId="77777777" w:rsidR="00EB6A36" w:rsidRPr="00A15DCB" w:rsidRDefault="00EB6A36" w:rsidP="009B330A">
            <w:pPr>
              <w:pStyle w:val="TAL"/>
              <w:rPr>
                <w:lang w:eastAsia="zh-CN"/>
              </w:rPr>
            </w:pPr>
            <w:r w:rsidRPr="00A15DCB">
              <w:rPr>
                <w:lang w:eastAsia="zh-CN"/>
              </w:rPr>
              <w:t>FR1</w:t>
            </w:r>
          </w:p>
        </w:tc>
      </w:tr>
      <w:tr w:rsidR="00EB6A36" w:rsidRPr="00A15DCB" w14:paraId="3DB97BFA" w14:textId="77777777" w:rsidTr="009B330A">
        <w:tc>
          <w:tcPr>
            <w:tcW w:w="4535" w:type="dxa"/>
            <w:tcBorders>
              <w:top w:val="nil"/>
              <w:left w:val="single" w:sz="4" w:space="0" w:color="auto"/>
              <w:bottom w:val="single" w:sz="4" w:space="0" w:color="auto"/>
              <w:right w:val="single" w:sz="4" w:space="0" w:color="auto"/>
            </w:tcBorders>
          </w:tcPr>
          <w:p w14:paraId="35811101" w14:textId="77777777" w:rsidR="00EB6A36" w:rsidRPr="00A15DCB" w:rsidRDefault="00EB6A36" w:rsidP="009B330A">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37626AF" w14:textId="77777777" w:rsidR="00EB6A36" w:rsidRPr="00A15DCB" w:rsidRDefault="00EB6A36" w:rsidP="009B330A">
            <w:pPr>
              <w:pStyle w:val="TAL"/>
              <w:rPr>
                <w:lang w:eastAsia="zh-CN"/>
              </w:rPr>
            </w:pPr>
            <w:r w:rsidRPr="00A15DCB">
              <w:rPr>
                <w:lang w:eastAsia="zh-CN"/>
              </w:rPr>
              <w:t>8</w:t>
            </w:r>
          </w:p>
        </w:tc>
        <w:tc>
          <w:tcPr>
            <w:tcW w:w="1840" w:type="dxa"/>
            <w:tcBorders>
              <w:top w:val="single" w:sz="4" w:space="0" w:color="auto"/>
              <w:left w:val="single" w:sz="4" w:space="0" w:color="auto"/>
              <w:bottom w:val="single" w:sz="4" w:space="0" w:color="auto"/>
              <w:right w:val="single" w:sz="4" w:space="0" w:color="auto"/>
            </w:tcBorders>
          </w:tcPr>
          <w:p w14:paraId="56B6E0D0" w14:textId="77777777" w:rsidR="00EB6A36" w:rsidRPr="00A15DCB" w:rsidRDefault="00EB6A36" w:rsidP="009B330A">
            <w:pPr>
              <w:pStyle w:val="TAL"/>
            </w:pPr>
            <w:r w:rsidRPr="00A15DCB">
              <w:rPr>
                <w:lang w:eastAsia="zh-CN"/>
              </w:rPr>
              <w:t>PRACH preamble indice 8 - 11 belong to this group</w:t>
            </w:r>
          </w:p>
        </w:tc>
        <w:tc>
          <w:tcPr>
            <w:tcW w:w="1105" w:type="dxa"/>
            <w:tcBorders>
              <w:top w:val="single" w:sz="4" w:space="0" w:color="auto"/>
              <w:left w:val="single" w:sz="4" w:space="0" w:color="auto"/>
              <w:bottom w:val="single" w:sz="4" w:space="0" w:color="auto"/>
              <w:right w:val="single" w:sz="4" w:space="0" w:color="auto"/>
            </w:tcBorders>
          </w:tcPr>
          <w:p w14:paraId="40DB7237" w14:textId="77777777" w:rsidR="00EB6A36" w:rsidRPr="00A15DCB" w:rsidRDefault="00EB6A36" w:rsidP="009B330A">
            <w:pPr>
              <w:pStyle w:val="TAL"/>
              <w:rPr>
                <w:lang w:eastAsia="zh-CN"/>
              </w:rPr>
            </w:pPr>
            <w:r w:rsidRPr="00A15DCB">
              <w:rPr>
                <w:lang w:eastAsia="zh-CN"/>
              </w:rPr>
              <w:t>FR2</w:t>
            </w:r>
          </w:p>
        </w:tc>
      </w:tr>
      <w:tr w:rsidR="00EB6A36" w:rsidRPr="00A15DCB" w14:paraId="3D02F9B8" w14:textId="77777777" w:rsidTr="009B330A">
        <w:tc>
          <w:tcPr>
            <w:tcW w:w="4535" w:type="dxa"/>
            <w:tcBorders>
              <w:top w:val="single" w:sz="4" w:space="0" w:color="auto"/>
              <w:left w:val="single" w:sz="4" w:space="0" w:color="auto"/>
              <w:bottom w:val="single" w:sz="4" w:space="0" w:color="auto"/>
              <w:right w:val="single" w:sz="4" w:space="0" w:color="auto"/>
            </w:tcBorders>
          </w:tcPr>
          <w:p w14:paraId="0FD5F10D" w14:textId="77777777" w:rsidR="00EB6A36" w:rsidRPr="00A15DCB" w:rsidRDefault="00EB6A36" w:rsidP="009B330A">
            <w:pPr>
              <w:pStyle w:val="TAL"/>
              <w:rPr>
                <w:lang w:eastAsia="zh-CN"/>
              </w:rPr>
            </w:pPr>
            <w:r w:rsidRPr="00A15DCB">
              <w:rPr>
                <w:lang w:eastAsia="zh-CN"/>
              </w:rPr>
              <w:t xml:space="preserve">  </w:t>
            </w:r>
            <w:r w:rsidRPr="00A15DCB">
              <w:t>msg1-RepetitionNum-r18</w:t>
            </w:r>
          </w:p>
        </w:tc>
        <w:tc>
          <w:tcPr>
            <w:tcW w:w="2267" w:type="dxa"/>
            <w:tcBorders>
              <w:top w:val="single" w:sz="4" w:space="0" w:color="auto"/>
              <w:left w:val="single" w:sz="4" w:space="0" w:color="auto"/>
              <w:bottom w:val="single" w:sz="4" w:space="0" w:color="auto"/>
              <w:right w:val="single" w:sz="4" w:space="0" w:color="auto"/>
            </w:tcBorders>
          </w:tcPr>
          <w:p w14:paraId="1D8D414A" w14:textId="77777777" w:rsidR="00EB6A36" w:rsidRPr="00A15DCB" w:rsidRDefault="00EB6A36" w:rsidP="009B330A">
            <w:pPr>
              <w:pStyle w:val="TAL"/>
              <w:rPr>
                <w:lang w:eastAsia="zh-CN"/>
              </w:rPr>
            </w:pPr>
            <w:r w:rsidRPr="00A15DCB">
              <w:rPr>
                <w:lang w:eastAsia="zh-CN"/>
              </w:rPr>
              <w:t>n4</w:t>
            </w:r>
          </w:p>
        </w:tc>
        <w:tc>
          <w:tcPr>
            <w:tcW w:w="1840" w:type="dxa"/>
            <w:tcBorders>
              <w:top w:val="single" w:sz="4" w:space="0" w:color="auto"/>
              <w:left w:val="single" w:sz="4" w:space="0" w:color="auto"/>
              <w:bottom w:val="single" w:sz="4" w:space="0" w:color="auto"/>
              <w:right w:val="single" w:sz="4" w:space="0" w:color="auto"/>
            </w:tcBorders>
          </w:tcPr>
          <w:p w14:paraId="4F0E64E3" w14:textId="77777777" w:rsidR="00EB6A36" w:rsidRPr="00A15DCB" w:rsidRDefault="00EB6A36" w:rsidP="009B330A">
            <w:pPr>
              <w:pStyle w:val="TAL"/>
            </w:pPr>
            <w:r w:rsidRPr="00A15DCB">
              <w:rPr>
                <w:lang w:eastAsia="zh-CN"/>
              </w:rPr>
              <w:t>For PRACH repetition number 4</w:t>
            </w:r>
          </w:p>
        </w:tc>
        <w:tc>
          <w:tcPr>
            <w:tcW w:w="1105" w:type="dxa"/>
            <w:tcBorders>
              <w:top w:val="single" w:sz="4" w:space="0" w:color="auto"/>
              <w:left w:val="single" w:sz="4" w:space="0" w:color="auto"/>
              <w:bottom w:val="single" w:sz="4" w:space="0" w:color="auto"/>
              <w:right w:val="single" w:sz="4" w:space="0" w:color="auto"/>
            </w:tcBorders>
          </w:tcPr>
          <w:p w14:paraId="76412A5C" w14:textId="77777777" w:rsidR="00EB6A36" w:rsidRPr="00A15DCB" w:rsidRDefault="00EB6A36" w:rsidP="009B330A">
            <w:pPr>
              <w:pStyle w:val="TAL"/>
              <w:rPr>
                <w:lang w:eastAsia="zh-CN"/>
              </w:rPr>
            </w:pPr>
          </w:p>
        </w:tc>
      </w:tr>
      <w:tr w:rsidR="00EB6A36" w:rsidRPr="00A15DCB" w14:paraId="04FEC17F"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3632C9B5" w14:textId="77777777" w:rsidR="00EB6A36" w:rsidRPr="00A15DCB" w:rsidRDefault="00EB6A36"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570F1A1" w14:textId="77777777" w:rsidR="00EB6A36" w:rsidRPr="00A15DCB" w:rsidRDefault="00EB6A36" w:rsidP="009B330A">
            <w:pPr>
              <w:pStyle w:val="TAL"/>
            </w:pPr>
          </w:p>
        </w:tc>
        <w:tc>
          <w:tcPr>
            <w:tcW w:w="1840" w:type="dxa"/>
            <w:tcBorders>
              <w:top w:val="single" w:sz="4" w:space="0" w:color="auto"/>
              <w:left w:val="single" w:sz="4" w:space="0" w:color="auto"/>
              <w:bottom w:val="single" w:sz="4" w:space="0" w:color="auto"/>
              <w:right w:val="single" w:sz="4" w:space="0" w:color="auto"/>
            </w:tcBorders>
          </w:tcPr>
          <w:p w14:paraId="68F29543" w14:textId="77777777" w:rsidR="00EB6A36" w:rsidRPr="00A15DCB" w:rsidRDefault="00EB6A36" w:rsidP="009B330A">
            <w:pPr>
              <w:pStyle w:val="TAL"/>
            </w:pPr>
          </w:p>
        </w:tc>
        <w:tc>
          <w:tcPr>
            <w:tcW w:w="1105" w:type="dxa"/>
            <w:tcBorders>
              <w:top w:val="single" w:sz="4" w:space="0" w:color="auto"/>
              <w:left w:val="single" w:sz="4" w:space="0" w:color="auto"/>
              <w:bottom w:val="single" w:sz="4" w:space="0" w:color="auto"/>
              <w:right w:val="single" w:sz="4" w:space="0" w:color="auto"/>
            </w:tcBorders>
          </w:tcPr>
          <w:p w14:paraId="3D551B22" w14:textId="77777777" w:rsidR="00EB6A36" w:rsidRPr="00A15DCB" w:rsidRDefault="00EB6A36" w:rsidP="009B330A">
            <w:pPr>
              <w:pStyle w:val="TAL"/>
            </w:pPr>
          </w:p>
        </w:tc>
      </w:tr>
    </w:tbl>
    <w:p w14:paraId="3C51C5F5" w14:textId="77777777" w:rsidR="00EB6A36" w:rsidRPr="00A15DCB" w:rsidRDefault="00EB6A36" w:rsidP="00EB6A36"/>
    <w:p w14:paraId="282410E9" w14:textId="77777777" w:rsidR="00EB6A36" w:rsidRPr="00A15DCB" w:rsidRDefault="00EB6A36" w:rsidP="00EB6A36">
      <w:pPr>
        <w:pStyle w:val="TH"/>
      </w:pPr>
      <w:r w:rsidRPr="00A15DCB">
        <w:t xml:space="preserve">Table 7.1.1.1.20.3.3-5: </w:t>
      </w:r>
      <w:r w:rsidRPr="00A15DCB">
        <w:rPr>
          <w:i/>
        </w:rPr>
        <w:t>FeatureCombinationPreambles-rep8</w:t>
      </w:r>
      <w:r w:rsidRPr="00A15DCB">
        <w:t xml:space="preserve"> (Table 7.1.1.1.20.3.3-3)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40"/>
        <w:gridCol w:w="1105"/>
      </w:tblGrid>
      <w:tr w:rsidR="00EB6A36" w:rsidRPr="00A15DCB" w14:paraId="252E1C2E" w14:textId="77777777" w:rsidTr="009B330A">
        <w:tc>
          <w:tcPr>
            <w:tcW w:w="9747" w:type="dxa"/>
            <w:gridSpan w:val="4"/>
            <w:tcBorders>
              <w:top w:val="single" w:sz="4" w:space="0" w:color="auto"/>
              <w:left w:val="single" w:sz="4" w:space="0" w:color="auto"/>
              <w:bottom w:val="single" w:sz="4" w:space="0" w:color="auto"/>
              <w:right w:val="single" w:sz="4" w:space="0" w:color="auto"/>
            </w:tcBorders>
            <w:hideMark/>
          </w:tcPr>
          <w:p w14:paraId="0AA98A5F" w14:textId="77777777" w:rsidR="00EB6A36" w:rsidRPr="00A15DCB" w:rsidRDefault="00EB6A36" w:rsidP="009B330A">
            <w:pPr>
              <w:pStyle w:val="TAH"/>
              <w:jc w:val="left"/>
              <w:rPr>
                <w:b w:val="0"/>
              </w:rPr>
            </w:pPr>
            <w:r w:rsidRPr="00A15DCB">
              <w:rPr>
                <w:b w:val="0"/>
              </w:rPr>
              <w:t>Derivation Path: TS 38.508-1 [4], Table 4.6.3-56E with condition MSG1_REP</w:t>
            </w:r>
          </w:p>
        </w:tc>
      </w:tr>
      <w:tr w:rsidR="00EB6A36" w:rsidRPr="00A15DCB" w14:paraId="79CB3D56"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74FBD6FE" w14:textId="77777777" w:rsidR="00EB6A36" w:rsidRPr="00A15DCB" w:rsidRDefault="00EB6A36" w:rsidP="009B330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73B6A5" w14:textId="77777777" w:rsidR="00EB6A36" w:rsidRPr="00A15DCB" w:rsidRDefault="00EB6A36" w:rsidP="009B330A">
            <w:pPr>
              <w:pStyle w:val="TAH"/>
            </w:pPr>
            <w:r w:rsidRPr="00A15DCB">
              <w:t>Value/remark</w:t>
            </w:r>
          </w:p>
        </w:tc>
        <w:tc>
          <w:tcPr>
            <w:tcW w:w="1840" w:type="dxa"/>
            <w:tcBorders>
              <w:top w:val="single" w:sz="4" w:space="0" w:color="auto"/>
              <w:left w:val="single" w:sz="4" w:space="0" w:color="auto"/>
              <w:bottom w:val="single" w:sz="4" w:space="0" w:color="auto"/>
              <w:right w:val="single" w:sz="4" w:space="0" w:color="auto"/>
            </w:tcBorders>
            <w:hideMark/>
          </w:tcPr>
          <w:p w14:paraId="7E32D930" w14:textId="77777777" w:rsidR="00EB6A36" w:rsidRPr="00A15DCB" w:rsidRDefault="00EB6A36" w:rsidP="009B330A">
            <w:pPr>
              <w:pStyle w:val="TAH"/>
            </w:pPr>
            <w:r w:rsidRPr="00A15DCB">
              <w:t>Comment</w:t>
            </w:r>
          </w:p>
        </w:tc>
        <w:tc>
          <w:tcPr>
            <w:tcW w:w="1105" w:type="dxa"/>
            <w:tcBorders>
              <w:top w:val="single" w:sz="4" w:space="0" w:color="auto"/>
              <w:left w:val="single" w:sz="4" w:space="0" w:color="auto"/>
              <w:bottom w:val="single" w:sz="4" w:space="0" w:color="auto"/>
              <w:right w:val="single" w:sz="4" w:space="0" w:color="auto"/>
            </w:tcBorders>
            <w:hideMark/>
          </w:tcPr>
          <w:p w14:paraId="7FC31360" w14:textId="77777777" w:rsidR="00EB6A36" w:rsidRPr="00A15DCB" w:rsidRDefault="00EB6A36" w:rsidP="009B330A">
            <w:pPr>
              <w:pStyle w:val="TAH"/>
            </w:pPr>
            <w:r w:rsidRPr="00A15DCB">
              <w:t>Condition</w:t>
            </w:r>
          </w:p>
        </w:tc>
      </w:tr>
      <w:tr w:rsidR="00EB6A36" w:rsidRPr="00A15DCB" w14:paraId="4C92F2FF"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04FD0900" w14:textId="77777777" w:rsidR="00EB6A36" w:rsidRPr="00A15DCB" w:rsidRDefault="00EB6A36" w:rsidP="009B330A">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A4F091B" w14:textId="77777777" w:rsidR="00EB6A36" w:rsidRPr="00A15DCB" w:rsidRDefault="00EB6A36" w:rsidP="009B330A">
            <w:pPr>
              <w:pStyle w:val="TAL"/>
            </w:pPr>
          </w:p>
        </w:tc>
        <w:tc>
          <w:tcPr>
            <w:tcW w:w="1840" w:type="dxa"/>
            <w:tcBorders>
              <w:top w:val="single" w:sz="4" w:space="0" w:color="auto"/>
              <w:left w:val="single" w:sz="4" w:space="0" w:color="auto"/>
              <w:bottom w:val="single" w:sz="4" w:space="0" w:color="auto"/>
              <w:right w:val="single" w:sz="4" w:space="0" w:color="auto"/>
            </w:tcBorders>
          </w:tcPr>
          <w:p w14:paraId="451D5548" w14:textId="77777777" w:rsidR="00EB6A36" w:rsidRPr="00A15DCB" w:rsidRDefault="00EB6A36" w:rsidP="009B330A">
            <w:pPr>
              <w:pStyle w:val="TAL"/>
            </w:pPr>
          </w:p>
        </w:tc>
        <w:tc>
          <w:tcPr>
            <w:tcW w:w="1105" w:type="dxa"/>
            <w:tcBorders>
              <w:top w:val="single" w:sz="4" w:space="0" w:color="auto"/>
              <w:left w:val="single" w:sz="4" w:space="0" w:color="auto"/>
              <w:bottom w:val="single" w:sz="4" w:space="0" w:color="auto"/>
              <w:right w:val="single" w:sz="4" w:space="0" w:color="auto"/>
            </w:tcBorders>
          </w:tcPr>
          <w:p w14:paraId="115D8A65" w14:textId="77777777" w:rsidR="00EB6A36" w:rsidRPr="00A15DCB" w:rsidRDefault="00EB6A36" w:rsidP="009B330A">
            <w:pPr>
              <w:pStyle w:val="TAL"/>
            </w:pPr>
          </w:p>
        </w:tc>
      </w:tr>
      <w:tr w:rsidR="00EB6A36" w:rsidRPr="00A15DCB" w14:paraId="44554045" w14:textId="77777777" w:rsidTr="009B330A">
        <w:tc>
          <w:tcPr>
            <w:tcW w:w="4535" w:type="dxa"/>
            <w:tcBorders>
              <w:top w:val="single" w:sz="4" w:space="0" w:color="auto"/>
              <w:left w:val="single" w:sz="4" w:space="0" w:color="auto"/>
              <w:bottom w:val="nil"/>
              <w:right w:val="single" w:sz="4" w:space="0" w:color="auto"/>
            </w:tcBorders>
          </w:tcPr>
          <w:p w14:paraId="3C810438" w14:textId="77777777" w:rsidR="00EB6A36" w:rsidRPr="00A15DCB" w:rsidRDefault="00EB6A36" w:rsidP="009B330A">
            <w:pPr>
              <w:pStyle w:val="TAL"/>
              <w:rPr>
                <w:lang w:eastAsia="zh-CN"/>
              </w:rPr>
            </w:pPr>
            <w:r w:rsidRPr="00A15DCB">
              <w:rPr>
                <w:lang w:eastAsia="zh-CN"/>
              </w:rPr>
              <w:t xml:space="preserve">  </w:t>
            </w:r>
            <w:r w:rsidRPr="00A15DCB">
              <w:t>startPreambleForThisPartition-r17</w:t>
            </w:r>
          </w:p>
        </w:tc>
        <w:tc>
          <w:tcPr>
            <w:tcW w:w="2267" w:type="dxa"/>
            <w:tcBorders>
              <w:top w:val="single" w:sz="4" w:space="0" w:color="auto"/>
              <w:left w:val="single" w:sz="4" w:space="0" w:color="auto"/>
              <w:bottom w:val="single" w:sz="4" w:space="0" w:color="auto"/>
              <w:right w:val="single" w:sz="4" w:space="0" w:color="auto"/>
            </w:tcBorders>
          </w:tcPr>
          <w:p w14:paraId="3C8B9B2E" w14:textId="77777777" w:rsidR="00EB6A36" w:rsidRPr="00A15DCB" w:rsidRDefault="00EB6A36" w:rsidP="009B330A">
            <w:pPr>
              <w:pStyle w:val="TAL"/>
              <w:rPr>
                <w:lang w:eastAsia="zh-CN"/>
              </w:rPr>
            </w:pPr>
            <w:r w:rsidRPr="00A15DCB">
              <w:rPr>
                <w:lang w:eastAsia="zh-CN"/>
              </w:rPr>
              <w:t>24</w:t>
            </w:r>
          </w:p>
        </w:tc>
        <w:tc>
          <w:tcPr>
            <w:tcW w:w="1840" w:type="dxa"/>
            <w:tcBorders>
              <w:top w:val="single" w:sz="4" w:space="0" w:color="auto"/>
              <w:left w:val="single" w:sz="4" w:space="0" w:color="auto"/>
              <w:bottom w:val="single" w:sz="4" w:space="0" w:color="auto"/>
              <w:right w:val="single" w:sz="4" w:space="0" w:color="auto"/>
            </w:tcBorders>
          </w:tcPr>
          <w:p w14:paraId="52CD0E73" w14:textId="77777777" w:rsidR="00EB6A36" w:rsidRPr="00A15DCB" w:rsidRDefault="00EB6A36" w:rsidP="009B330A">
            <w:pPr>
              <w:pStyle w:val="TAL"/>
            </w:pPr>
            <w:r w:rsidRPr="00A15DCB">
              <w:rPr>
                <w:lang w:eastAsia="zh-CN"/>
              </w:rPr>
              <w:t>PRACH preamble indice 24 – 31 belong to this group</w:t>
            </w:r>
          </w:p>
        </w:tc>
        <w:tc>
          <w:tcPr>
            <w:tcW w:w="1105" w:type="dxa"/>
            <w:tcBorders>
              <w:top w:val="single" w:sz="4" w:space="0" w:color="auto"/>
              <w:left w:val="single" w:sz="4" w:space="0" w:color="auto"/>
              <w:bottom w:val="single" w:sz="4" w:space="0" w:color="auto"/>
              <w:right w:val="single" w:sz="4" w:space="0" w:color="auto"/>
            </w:tcBorders>
          </w:tcPr>
          <w:p w14:paraId="1FB02A58" w14:textId="77777777" w:rsidR="00EB6A36" w:rsidRPr="00A15DCB" w:rsidRDefault="00EB6A36" w:rsidP="009B330A">
            <w:pPr>
              <w:pStyle w:val="TAL"/>
              <w:rPr>
                <w:lang w:eastAsia="zh-CN"/>
              </w:rPr>
            </w:pPr>
            <w:r w:rsidRPr="00A15DCB">
              <w:rPr>
                <w:lang w:eastAsia="zh-CN"/>
              </w:rPr>
              <w:t>FR1</w:t>
            </w:r>
          </w:p>
        </w:tc>
      </w:tr>
      <w:tr w:rsidR="00EB6A36" w:rsidRPr="00A15DCB" w14:paraId="4C2CE80D" w14:textId="77777777" w:rsidTr="009B330A">
        <w:tc>
          <w:tcPr>
            <w:tcW w:w="4535" w:type="dxa"/>
            <w:tcBorders>
              <w:top w:val="nil"/>
              <w:left w:val="single" w:sz="4" w:space="0" w:color="auto"/>
              <w:bottom w:val="single" w:sz="4" w:space="0" w:color="auto"/>
              <w:right w:val="single" w:sz="4" w:space="0" w:color="auto"/>
            </w:tcBorders>
          </w:tcPr>
          <w:p w14:paraId="158F69CA" w14:textId="77777777" w:rsidR="00EB6A36" w:rsidRPr="00A15DCB" w:rsidRDefault="00EB6A36" w:rsidP="009B330A">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9DA323D" w14:textId="77777777" w:rsidR="00EB6A36" w:rsidRPr="00A15DCB" w:rsidRDefault="00EB6A36" w:rsidP="009B330A">
            <w:pPr>
              <w:pStyle w:val="TAL"/>
              <w:rPr>
                <w:lang w:eastAsia="zh-CN"/>
              </w:rPr>
            </w:pPr>
            <w:r w:rsidRPr="00A15DCB">
              <w:rPr>
                <w:lang w:eastAsia="zh-CN"/>
              </w:rPr>
              <w:t>12</w:t>
            </w:r>
          </w:p>
        </w:tc>
        <w:tc>
          <w:tcPr>
            <w:tcW w:w="1840" w:type="dxa"/>
            <w:tcBorders>
              <w:top w:val="single" w:sz="4" w:space="0" w:color="auto"/>
              <w:left w:val="single" w:sz="4" w:space="0" w:color="auto"/>
              <w:bottom w:val="single" w:sz="4" w:space="0" w:color="auto"/>
              <w:right w:val="single" w:sz="4" w:space="0" w:color="auto"/>
            </w:tcBorders>
          </w:tcPr>
          <w:p w14:paraId="02C62F6C" w14:textId="77777777" w:rsidR="00EB6A36" w:rsidRPr="00A15DCB" w:rsidRDefault="00EB6A36" w:rsidP="009B330A">
            <w:pPr>
              <w:pStyle w:val="TAL"/>
            </w:pPr>
            <w:r w:rsidRPr="00A15DCB">
              <w:rPr>
                <w:lang w:eastAsia="zh-CN"/>
              </w:rPr>
              <w:t>PRACH preamble indice 12 - 15 belong to this group</w:t>
            </w:r>
          </w:p>
        </w:tc>
        <w:tc>
          <w:tcPr>
            <w:tcW w:w="1105" w:type="dxa"/>
            <w:tcBorders>
              <w:top w:val="single" w:sz="4" w:space="0" w:color="auto"/>
              <w:left w:val="single" w:sz="4" w:space="0" w:color="auto"/>
              <w:bottom w:val="single" w:sz="4" w:space="0" w:color="auto"/>
              <w:right w:val="single" w:sz="4" w:space="0" w:color="auto"/>
            </w:tcBorders>
          </w:tcPr>
          <w:p w14:paraId="0815ECDF" w14:textId="77777777" w:rsidR="00EB6A36" w:rsidRPr="00A15DCB" w:rsidRDefault="00EB6A36" w:rsidP="009B330A">
            <w:pPr>
              <w:pStyle w:val="TAL"/>
              <w:rPr>
                <w:lang w:eastAsia="zh-CN"/>
              </w:rPr>
            </w:pPr>
            <w:r w:rsidRPr="00A15DCB">
              <w:rPr>
                <w:lang w:eastAsia="zh-CN"/>
              </w:rPr>
              <w:t>FR2</w:t>
            </w:r>
          </w:p>
        </w:tc>
      </w:tr>
      <w:tr w:rsidR="00EB6A36" w:rsidRPr="00A15DCB" w14:paraId="50B14BF8" w14:textId="77777777" w:rsidTr="009B330A">
        <w:tc>
          <w:tcPr>
            <w:tcW w:w="4535" w:type="dxa"/>
            <w:tcBorders>
              <w:top w:val="single" w:sz="4" w:space="0" w:color="auto"/>
              <w:left w:val="single" w:sz="4" w:space="0" w:color="auto"/>
              <w:bottom w:val="single" w:sz="4" w:space="0" w:color="auto"/>
              <w:right w:val="single" w:sz="4" w:space="0" w:color="auto"/>
            </w:tcBorders>
          </w:tcPr>
          <w:p w14:paraId="71CF1EAA" w14:textId="77777777" w:rsidR="00EB6A36" w:rsidRPr="00A15DCB" w:rsidRDefault="00EB6A36" w:rsidP="009B330A">
            <w:pPr>
              <w:pStyle w:val="TAL"/>
              <w:rPr>
                <w:lang w:eastAsia="zh-CN"/>
              </w:rPr>
            </w:pPr>
            <w:r w:rsidRPr="00A15DCB">
              <w:rPr>
                <w:lang w:eastAsia="zh-CN"/>
              </w:rPr>
              <w:t xml:space="preserve">  </w:t>
            </w:r>
            <w:r w:rsidRPr="00A15DCB">
              <w:t>msg1-RepetitionNum-r18</w:t>
            </w:r>
          </w:p>
        </w:tc>
        <w:tc>
          <w:tcPr>
            <w:tcW w:w="2267" w:type="dxa"/>
            <w:tcBorders>
              <w:top w:val="single" w:sz="4" w:space="0" w:color="auto"/>
              <w:left w:val="single" w:sz="4" w:space="0" w:color="auto"/>
              <w:bottom w:val="single" w:sz="4" w:space="0" w:color="auto"/>
              <w:right w:val="single" w:sz="4" w:space="0" w:color="auto"/>
            </w:tcBorders>
          </w:tcPr>
          <w:p w14:paraId="31D85C84" w14:textId="77777777" w:rsidR="00EB6A36" w:rsidRPr="00A15DCB" w:rsidRDefault="00EB6A36" w:rsidP="009B330A">
            <w:pPr>
              <w:pStyle w:val="TAL"/>
              <w:rPr>
                <w:lang w:eastAsia="zh-CN"/>
              </w:rPr>
            </w:pPr>
            <w:r w:rsidRPr="00A15DCB">
              <w:rPr>
                <w:lang w:eastAsia="zh-CN"/>
              </w:rPr>
              <w:t>n8</w:t>
            </w:r>
          </w:p>
        </w:tc>
        <w:tc>
          <w:tcPr>
            <w:tcW w:w="1840" w:type="dxa"/>
            <w:tcBorders>
              <w:top w:val="single" w:sz="4" w:space="0" w:color="auto"/>
              <w:left w:val="single" w:sz="4" w:space="0" w:color="auto"/>
              <w:bottom w:val="single" w:sz="4" w:space="0" w:color="auto"/>
              <w:right w:val="single" w:sz="4" w:space="0" w:color="auto"/>
            </w:tcBorders>
          </w:tcPr>
          <w:p w14:paraId="5461F810" w14:textId="77777777" w:rsidR="00EB6A36" w:rsidRPr="00A15DCB" w:rsidRDefault="00EB6A36" w:rsidP="009B330A">
            <w:pPr>
              <w:pStyle w:val="TAL"/>
            </w:pPr>
            <w:r w:rsidRPr="00A15DCB">
              <w:rPr>
                <w:lang w:eastAsia="zh-CN"/>
              </w:rPr>
              <w:t>For PRACH repetition number 8</w:t>
            </w:r>
          </w:p>
        </w:tc>
        <w:tc>
          <w:tcPr>
            <w:tcW w:w="1105" w:type="dxa"/>
            <w:tcBorders>
              <w:top w:val="single" w:sz="4" w:space="0" w:color="auto"/>
              <w:left w:val="single" w:sz="4" w:space="0" w:color="auto"/>
              <w:bottom w:val="single" w:sz="4" w:space="0" w:color="auto"/>
              <w:right w:val="single" w:sz="4" w:space="0" w:color="auto"/>
            </w:tcBorders>
          </w:tcPr>
          <w:p w14:paraId="4D765BEC" w14:textId="77777777" w:rsidR="00EB6A36" w:rsidRPr="00A15DCB" w:rsidRDefault="00EB6A36" w:rsidP="009B330A">
            <w:pPr>
              <w:pStyle w:val="TAL"/>
              <w:rPr>
                <w:lang w:eastAsia="zh-CN"/>
              </w:rPr>
            </w:pPr>
          </w:p>
        </w:tc>
      </w:tr>
      <w:tr w:rsidR="00EB6A36" w:rsidRPr="00A15DCB" w14:paraId="68FB105B"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3CBC3DC3" w14:textId="77777777" w:rsidR="00EB6A36" w:rsidRPr="00A15DCB" w:rsidRDefault="00EB6A36"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C9A456C" w14:textId="77777777" w:rsidR="00EB6A36" w:rsidRPr="00A15DCB" w:rsidRDefault="00EB6A36" w:rsidP="009B330A">
            <w:pPr>
              <w:pStyle w:val="TAL"/>
            </w:pPr>
          </w:p>
        </w:tc>
        <w:tc>
          <w:tcPr>
            <w:tcW w:w="1840" w:type="dxa"/>
            <w:tcBorders>
              <w:top w:val="single" w:sz="4" w:space="0" w:color="auto"/>
              <w:left w:val="single" w:sz="4" w:space="0" w:color="auto"/>
              <w:bottom w:val="single" w:sz="4" w:space="0" w:color="auto"/>
              <w:right w:val="single" w:sz="4" w:space="0" w:color="auto"/>
            </w:tcBorders>
          </w:tcPr>
          <w:p w14:paraId="65660312" w14:textId="77777777" w:rsidR="00EB6A36" w:rsidRPr="00A15DCB" w:rsidRDefault="00EB6A36" w:rsidP="009B330A">
            <w:pPr>
              <w:pStyle w:val="TAL"/>
            </w:pPr>
          </w:p>
        </w:tc>
        <w:tc>
          <w:tcPr>
            <w:tcW w:w="1105" w:type="dxa"/>
            <w:tcBorders>
              <w:top w:val="single" w:sz="4" w:space="0" w:color="auto"/>
              <w:left w:val="single" w:sz="4" w:space="0" w:color="auto"/>
              <w:bottom w:val="single" w:sz="4" w:space="0" w:color="auto"/>
              <w:right w:val="single" w:sz="4" w:space="0" w:color="auto"/>
            </w:tcBorders>
          </w:tcPr>
          <w:p w14:paraId="1590A448" w14:textId="77777777" w:rsidR="00EB6A36" w:rsidRPr="00A15DCB" w:rsidRDefault="00EB6A36" w:rsidP="009B330A">
            <w:pPr>
              <w:pStyle w:val="TAL"/>
            </w:pPr>
          </w:p>
        </w:tc>
      </w:tr>
    </w:tbl>
    <w:p w14:paraId="02AF67BA" w14:textId="77777777" w:rsidR="00EB6A36" w:rsidRPr="00A15DCB" w:rsidRDefault="00EB6A36" w:rsidP="00EB6A36">
      <w:pPr>
        <w:rPr>
          <w:lang w:eastAsia="zh-CN"/>
        </w:rPr>
      </w:pPr>
    </w:p>
    <w:p w14:paraId="3053AB51" w14:textId="751DDA5E" w:rsidR="00EB6A36" w:rsidRPr="00A15DCB" w:rsidRDefault="00EB6A36" w:rsidP="00EB6A36">
      <w:pPr>
        <w:pStyle w:val="Heading5"/>
        <w:rPr>
          <w:rFonts w:eastAsia="MS Gothic"/>
        </w:rPr>
      </w:pPr>
      <w:r w:rsidRPr="00A15DCB">
        <w:t>7.1.1.1.21</w:t>
      </w:r>
      <w:r w:rsidRPr="00A15DCB">
        <w:tab/>
      </w:r>
      <w:r w:rsidRPr="00A15DCB">
        <w:rPr>
          <w:rFonts w:eastAsia="MS Gothic"/>
        </w:rPr>
        <w:t>Random access procedure / Msg1 repetition / Msg1-based SI request</w:t>
      </w:r>
    </w:p>
    <w:p w14:paraId="14E0147A" w14:textId="77777777" w:rsidR="00EB6A36" w:rsidRPr="00A15DCB" w:rsidRDefault="00EB6A36" w:rsidP="00EB6A36">
      <w:pPr>
        <w:pStyle w:val="H6"/>
      </w:pPr>
      <w:r w:rsidRPr="00A15DCB">
        <w:t>7.1.1.1.21.1</w:t>
      </w:r>
      <w:r w:rsidRPr="00A15DCB">
        <w:tab/>
        <w:t>Test Purpose (TP)</w:t>
      </w:r>
    </w:p>
    <w:p w14:paraId="737E3BD2" w14:textId="77777777" w:rsidR="00EB6A36" w:rsidRPr="00A15DCB" w:rsidRDefault="00EB6A36" w:rsidP="00EB6A36">
      <w:pPr>
        <w:pStyle w:val="H6"/>
      </w:pPr>
      <w:r w:rsidRPr="00A15DCB">
        <w:t>(</w:t>
      </w:r>
      <w:r w:rsidRPr="00A15DCB">
        <w:rPr>
          <w:lang w:eastAsia="zh-CN"/>
        </w:rPr>
        <w:t>1</w:t>
      </w:r>
      <w:r w:rsidRPr="00A15DCB">
        <w:t>)</w:t>
      </w:r>
    </w:p>
    <w:p w14:paraId="4CC9EDA3"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SI request and SI request with Msg1 repetition</w:t>
      </w:r>
      <w:r w:rsidRPr="00A15DCB" w:rsidDel="00A073E3">
        <w:rPr>
          <w:noProof w:val="0"/>
        </w:rPr>
        <w:t xml:space="preserve"> </w:t>
      </w:r>
      <w:r w:rsidRPr="00A15DCB">
        <w:rPr>
          <w:noProof w:val="0"/>
        </w:rPr>
        <w:t>}</w:t>
      </w:r>
    </w:p>
    <w:p w14:paraId="79AE53EA"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2FD61FB6"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PL-RS RSRP results is higher than the threshold for Msg1 repetition </w:t>
      </w:r>
      <w:r w:rsidRPr="00A15DCB">
        <w:rPr>
          <w:noProof w:val="0"/>
        </w:rPr>
        <w:t>}</w:t>
      </w:r>
    </w:p>
    <w:p w14:paraId="448B4B94"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performs legacy SI request procedure </w:t>
      </w:r>
      <w:r w:rsidRPr="00A15DCB">
        <w:rPr>
          <w:noProof w:val="0"/>
        </w:rPr>
        <w:t>}</w:t>
      </w:r>
    </w:p>
    <w:p w14:paraId="2EDF4B07" w14:textId="77777777" w:rsidR="00EB6A36" w:rsidRPr="00A15DCB" w:rsidRDefault="00EB6A36" w:rsidP="00EB6A36">
      <w:pPr>
        <w:pStyle w:val="PL"/>
        <w:rPr>
          <w:noProof w:val="0"/>
        </w:rPr>
      </w:pPr>
      <w:r w:rsidRPr="00A15DCB">
        <w:rPr>
          <w:noProof w:val="0"/>
        </w:rPr>
        <w:t xml:space="preserve">            }</w:t>
      </w:r>
    </w:p>
    <w:p w14:paraId="474E125A" w14:textId="77777777" w:rsidR="00EB6A36" w:rsidRPr="00A15DCB" w:rsidRDefault="00EB6A36" w:rsidP="00EB6A36">
      <w:pPr>
        <w:pStyle w:val="PL"/>
        <w:rPr>
          <w:noProof w:val="0"/>
          <w:lang w:eastAsia="zh-CN"/>
        </w:rPr>
      </w:pPr>
    </w:p>
    <w:p w14:paraId="1922D320" w14:textId="77777777" w:rsidR="00EB6A36" w:rsidRPr="00A15DCB" w:rsidRDefault="00EB6A36" w:rsidP="00EB6A36">
      <w:pPr>
        <w:pStyle w:val="H6"/>
      </w:pPr>
      <w:r w:rsidRPr="00A15DCB">
        <w:t>(</w:t>
      </w:r>
      <w:r w:rsidRPr="00A15DCB">
        <w:rPr>
          <w:lang w:eastAsia="zh-CN"/>
        </w:rPr>
        <w:t>2</w:t>
      </w:r>
      <w:r w:rsidRPr="00A15DCB">
        <w:t>)</w:t>
      </w:r>
    </w:p>
    <w:p w14:paraId="680A3097"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SI request and SI request with Msg1 repetition</w:t>
      </w:r>
      <w:r w:rsidRPr="00A15DCB" w:rsidDel="00A073E3">
        <w:rPr>
          <w:noProof w:val="0"/>
        </w:rPr>
        <w:t xml:space="preserve"> </w:t>
      </w:r>
      <w:r w:rsidRPr="00A15DCB">
        <w:rPr>
          <w:noProof w:val="0"/>
        </w:rPr>
        <w:t>}</w:t>
      </w:r>
    </w:p>
    <w:p w14:paraId="69F6F302"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41D591FB"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PL-RS RSRP results is lower than the threshold for Msg1 repetition </w:t>
      </w:r>
      <w:r w:rsidRPr="00A15DCB">
        <w:rPr>
          <w:noProof w:val="0"/>
        </w:rPr>
        <w:t>}</w:t>
      </w:r>
    </w:p>
    <w:p w14:paraId="394E267F"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performs SI request with Msg1 repetition of the highest applicable repetition number</w:t>
      </w:r>
      <w:r w:rsidRPr="00A15DCB">
        <w:rPr>
          <w:noProof w:val="0"/>
        </w:rPr>
        <w:t xml:space="preserve"> }</w:t>
      </w:r>
    </w:p>
    <w:p w14:paraId="0627A796" w14:textId="77777777" w:rsidR="00EB6A36" w:rsidRPr="00A15DCB" w:rsidRDefault="00EB6A36" w:rsidP="00EB6A36">
      <w:pPr>
        <w:pStyle w:val="PL"/>
        <w:rPr>
          <w:noProof w:val="0"/>
        </w:rPr>
      </w:pPr>
      <w:r w:rsidRPr="00A15DCB">
        <w:rPr>
          <w:noProof w:val="0"/>
        </w:rPr>
        <w:t xml:space="preserve">            }</w:t>
      </w:r>
    </w:p>
    <w:p w14:paraId="3A54E9FA" w14:textId="77777777" w:rsidR="00EB6A36" w:rsidRPr="00A15DCB" w:rsidRDefault="00EB6A36" w:rsidP="00EB6A36">
      <w:pPr>
        <w:pStyle w:val="PL"/>
        <w:rPr>
          <w:noProof w:val="0"/>
          <w:lang w:eastAsia="zh-CN"/>
        </w:rPr>
      </w:pPr>
    </w:p>
    <w:p w14:paraId="66A0F668" w14:textId="77777777" w:rsidR="00EB6A36" w:rsidRPr="00A15DCB" w:rsidRDefault="00EB6A36" w:rsidP="00EB6A36">
      <w:pPr>
        <w:pStyle w:val="H6"/>
      </w:pPr>
      <w:r w:rsidRPr="00A15DCB">
        <w:t>7.1.1.1.21.2</w:t>
      </w:r>
      <w:r w:rsidRPr="00A15DCB">
        <w:tab/>
        <w:t>Conformance requirements</w:t>
      </w:r>
    </w:p>
    <w:p w14:paraId="4819E4C6" w14:textId="77777777" w:rsidR="00EB6A36" w:rsidRPr="00A15DCB" w:rsidRDefault="00EB6A36" w:rsidP="00EB6A36">
      <w:r w:rsidRPr="00A15DCB">
        <w:t>References: The conformance requirements covered in the present test case are specified in: TS 38.213 clause 8.1, 8.2</w:t>
      </w:r>
      <w:r w:rsidRPr="00A15DCB">
        <w:rPr>
          <w:lang w:eastAsia="zh-CN"/>
        </w:rPr>
        <w:t xml:space="preserve">, </w:t>
      </w:r>
      <w:r w:rsidRPr="00A15DCB">
        <w:t>TS 38.321 clause 5.1.1b, 5.1.2, 5.1.4. Unless otherwise stated these are Rel-18 requirements.</w:t>
      </w:r>
    </w:p>
    <w:p w14:paraId="246A5679" w14:textId="77777777" w:rsidR="00EB6A36" w:rsidRPr="00A15DCB" w:rsidRDefault="00EB6A36" w:rsidP="00EB6A36">
      <w:pPr>
        <w:rPr>
          <w:lang w:eastAsia="zh-CN"/>
        </w:rPr>
      </w:pPr>
      <w:r w:rsidRPr="00A15DCB">
        <w:rPr>
          <w:lang w:eastAsia="zh-CN"/>
        </w:rPr>
        <w:t>[TS 38.213 clause 8.1]</w:t>
      </w:r>
    </w:p>
    <w:p w14:paraId="1E8431EE" w14:textId="77777777" w:rsidR="00EB6A36" w:rsidRPr="00A15DCB" w:rsidRDefault="00EB6A36" w:rsidP="00EB6A36">
      <w:r w:rsidRPr="00A15DCB">
        <w:t xml:space="preserve">Physical random access procedure for a UE is triggered upon request of a PRACH transmission by higher layers or by a PDCCH order </w:t>
      </w:r>
      <w:r w:rsidRPr="00A15DCB">
        <w:rPr>
          <w:lang w:eastAsia="zh-CN"/>
        </w:rPr>
        <w:t xml:space="preserve">or LTM </w:t>
      </w:r>
      <w:r w:rsidRPr="00A15DCB">
        <w:t>Cell Switch Command MAC CE</w:t>
      </w:r>
      <w:r w:rsidRPr="00A15DCB">
        <w:rPr>
          <w:lang w:eastAsia="zh-CN"/>
        </w:rPr>
        <w:t xml:space="preserve"> in clause 6.1.3.75 </w:t>
      </w:r>
      <w:r w:rsidRPr="00A15DCB">
        <w:t>[</w:t>
      </w:r>
      <w:r w:rsidRPr="00A15DCB">
        <w:rPr>
          <w:lang w:eastAsia="zh-CN"/>
        </w:rPr>
        <w:t>11</w:t>
      </w:r>
      <w:r w:rsidRPr="00A15DCB">
        <w:t>, TS 38.</w:t>
      </w:r>
      <w:r w:rsidRPr="00A15DCB">
        <w:rPr>
          <w:lang w:eastAsia="zh-CN"/>
        </w:rPr>
        <w:t>321</w:t>
      </w:r>
      <w:r w:rsidRPr="00A15DCB">
        <w:t xml:space="preserve">] for a cell. A configuration by higher layers for a PRACH transmission includes the following: </w:t>
      </w:r>
    </w:p>
    <w:p w14:paraId="507C465C" w14:textId="77777777" w:rsidR="00EB6A36" w:rsidRPr="00A15DCB" w:rsidRDefault="00EB6A36" w:rsidP="00EB6A36">
      <w:pPr>
        <w:pStyle w:val="B1"/>
      </w:pPr>
      <w:r w:rsidRPr="00A15DCB">
        <w:t>-</w:t>
      </w:r>
      <w:r w:rsidRPr="00A15DCB">
        <w:tab/>
        <w:t xml:space="preserve">A configuration for PRACH transmission on the cell [4, TS 38.211]. </w:t>
      </w:r>
    </w:p>
    <w:p w14:paraId="4AA41B87" w14:textId="77777777" w:rsidR="00EB6A36" w:rsidRPr="00A15DCB" w:rsidRDefault="00EB6A36" w:rsidP="00EB6A36">
      <w:pPr>
        <w:pStyle w:val="B1"/>
      </w:pPr>
      <w:r w:rsidRPr="00A15DCB">
        <w:lastRenderedPageBreak/>
        <w:t>-</w:t>
      </w:r>
      <w:r w:rsidRPr="00A15DCB">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A15DCB">
        <w:t xml:space="preserve">, a corresponding RA-RNTI when applicable [11, TS 38.321], and a PRACH resource for the cell. </w:t>
      </w:r>
    </w:p>
    <w:p w14:paraId="14C0D74C" w14:textId="77777777" w:rsidR="00EB6A36" w:rsidRPr="00A15DCB" w:rsidRDefault="00EB6A36" w:rsidP="00EB6A36">
      <w:pPr>
        <w:pStyle w:val="B1"/>
      </w:pPr>
      <w:r w:rsidRPr="00A15DCB">
        <w:t>-</w:t>
      </w:r>
      <w:r w:rsidRPr="00A15DCB">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A15DCB">
        <w:t xml:space="preserve"> preamble repetitions for the PRACH transmission if the UE would transmit the PRACH with repetitions. </w:t>
      </w:r>
    </w:p>
    <w:p w14:paraId="45103C80" w14:textId="77777777" w:rsidR="00EB6A36" w:rsidRPr="00A15DCB" w:rsidRDefault="00EB6A36" w:rsidP="00EB6A36">
      <w:r w:rsidRPr="00A15DCB">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A15DCB">
        <w:t>,</w:t>
      </w:r>
      <w:r w:rsidRPr="00A15DCB">
        <w:rPr>
          <w:vertAlign w:val="subscript"/>
        </w:rPr>
        <w:t xml:space="preserve"> </w:t>
      </w:r>
      <w:r w:rsidRPr="00A15DCB">
        <w:t>as described in clause 7.4, on the indicated PRACH resource</w:t>
      </w:r>
      <w:r w:rsidRPr="00A15DCB">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w:t>
      </w:r>
    </w:p>
    <w:p w14:paraId="1AEDD5B1" w14:textId="77777777" w:rsidR="00EB6A36" w:rsidRPr="00A15DCB" w:rsidRDefault="00EB6A36" w:rsidP="00EB6A36">
      <w:r w:rsidRPr="00A15DCB">
        <w:t>…</w:t>
      </w:r>
    </w:p>
    <w:p w14:paraId="312B9CF3" w14:textId="77777777" w:rsidR="00EB6A36" w:rsidRPr="00A15DCB" w:rsidRDefault="00EB6A36" w:rsidP="00EB6A36">
      <w:r w:rsidRPr="00A15DCB">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A15DCB">
        <w:rPr>
          <w:rFonts w:eastAsia="DengXian"/>
          <w:lang w:eastAsia="zh-CN"/>
        </w:rPr>
        <w:t>.</w:t>
      </w:r>
    </w:p>
    <w:p w14:paraId="7130F236" w14:textId="77777777" w:rsidR="00EB6A36" w:rsidRPr="00A15DCB" w:rsidRDefault="00EB6A36" w:rsidP="00EB6A36">
      <w:pPr>
        <w:rPr>
          <w:kern w:val="2"/>
          <w:lang w:eastAsia="zh-CN"/>
        </w:rPr>
      </w:pPr>
      <w:r w:rsidRPr="00A15DCB">
        <w:t xml:space="preserve">For a PRACH transmission with preamble repetitions, a time period, starting from frame 0, is the smallest integer number </w:t>
      </w:r>
      <w:r w:rsidRPr="00A15DCB">
        <w:rPr>
          <w:lang w:eastAsia="zh-CN"/>
        </w:rPr>
        <w:t>of</w:t>
      </w:r>
      <w:r w:rsidRPr="00A15DCB">
        <w:t xml:space="preserve"> association pattern periods such that at least </w:t>
      </w:r>
      <w:r w:rsidRPr="00A15DCB">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A15DCB">
        <w:rPr>
          <w:rFonts w:ascii="Times" w:hAnsi="Times" w:cs="Times"/>
          <w:szCs w:val="21"/>
        </w:rPr>
        <w:t xml:space="preserve"> SS/PBCH block indexes can be determined within the time period for all</w:t>
      </w:r>
      <w:r w:rsidRPr="00A15DCB">
        <w:t xml:space="preserve"> configured number of preamble repetitions. The set(s) of valid PRACH occasions for each </w:t>
      </w:r>
      <w:r w:rsidRPr="00A15DCB">
        <w:rPr>
          <w:rFonts w:ascii="Times" w:hAnsi="Times" w:cs="Times"/>
          <w:szCs w:val="21"/>
        </w:rPr>
        <w:t xml:space="preserve">configured number of preamble repetitions </w:t>
      </w:r>
      <w:r w:rsidRPr="00A15DCB">
        <w:t>repeats every time period.</w:t>
      </w:r>
    </w:p>
    <w:p w14:paraId="7DC8FCF2" w14:textId="77777777" w:rsidR="00EB6A36" w:rsidRPr="00A15DCB" w:rsidRDefault="00EB6A36" w:rsidP="00EB6A36">
      <w:r w:rsidRPr="00A15DCB">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rPr>
          <w:rFonts w:eastAsia="DengXian" w:cs="Times"/>
          <w:color w:val="000000"/>
        </w:rPr>
        <w:t xml:space="preserve"> valid PRACH occasions</w:t>
      </w:r>
      <w:r w:rsidRPr="00A15DCB">
        <w:rPr>
          <w:rFonts w:eastAsia="DengXian"/>
          <w:color w:val="000000"/>
          <w:szCs w:val="21"/>
        </w:rPr>
        <w:t xml:space="preserve"> </w:t>
      </w:r>
      <w:r w:rsidRPr="00A15DCB">
        <w:rPr>
          <w:rFonts w:eastAsia="DengXian" w:cs="Times"/>
          <w:color w:val="000000"/>
        </w:rPr>
        <w:t xml:space="preserve">for </w:t>
      </w:r>
      <w:r w:rsidRPr="00A15DCB">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w:t>
      </w:r>
    </w:p>
    <w:p w14:paraId="229CCF85"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74D1E1AD" w14:textId="77777777" w:rsidR="00EB6A36" w:rsidRPr="00A15DCB" w:rsidRDefault="00EB6A36" w:rsidP="00EB6A36">
      <w:pPr>
        <w:pStyle w:val="B1"/>
      </w:pPr>
      <w:r w:rsidRPr="00A15DCB">
        <w:t>-</w:t>
      </w:r>
      <w:r w:rsidRPr="00A15DCB">
        <w:tab/>
        <w:t>the first valid PRACH occasion of subsequent sets, if any, is determined according to an ordering of valid PRACH occasions</w:t>
      </w:r>
      <w:r w:rsidRPr="00A15DCB" w:rsidDel="00F7447F">
        <w:t xml:space="preserve"> </w:t>
      </w:r>
    </w:p>
    <w:p w14:paraId="32CBAB2D" w14:textId="77777777" w:rsidR="00EB6A36" w:rsidRPr="00A15DCB" w:rsidRDefault="00EB6A36" w:rsidP="00EB6A36">
      <w:pPr>
        <w:pStyle w:val="B2"/>
      </w:pPr>
      <w:r w:rsidRPr="00A15DCB">
        <w:t>-</w:t>
      </w:r>
      <w:r w:rsidRPr="00A15DCB">
        <w:tab/>
        <w:t>first, in increasing order of frequency resource indexes for frequency multiplexed PRACH occasions</w:t>
      </w:r>
    </w:p>
    <w:p w14:paraId="4A72A49B" w14:textId="77777777" w:rsidR="00EB6A36" w:rsidRPr="00A15DCB" w:rsidRDefault="00EB6A36" w:rsidP="00EB6A36">
      <w:pPr>
        <w:pStyle w:val="B2"/>
      </w:pPr>
      <w:r w:rsidRPr="00A15DCB">
        <w:t>-</w:t>
      </w:r>
      <w:r w:rsidRPr="00A15DCB">
        <w:tab/>
        <w:t xml:space="preserve">second, in increasing order of time resource indexes for time multiplexed PRACH occasions </w:t>
      </w:r>
    </w:p>
    <w:p w14:paraId="2B219E2F" w14:textId="77777777" w:rsidR="00EB6A36" w:rsidRPr="00A15DCB" w:rsidRDefault="00EB6A36" w:rsidP="00EB6A36">
      <w:r w:rsidRPr="00A15DCB">
        <w:t>where, for each frequency resource index for frequency multiplexed PRACH occasions</w:t>
      </w:r>
    </w:p>
    <w:p w14:paraId="43BE3CAD"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742A9D40" w14:textId="77777777" w:rsidR="00EB6A36" w:rsidRPr="00A15DCB" w:rsidRDefault="00EB6A36" w:rsidP="00EB6A36">
      <w:pPr>
        <w:pStyle w:val="B1"/>
      </w:pPr>
      <w:r w:rsidRPr="00A15DCB">
        <w:t>-</w:t>
      </w:r>
      <w:r w:rsidRPr="00A15DCB">
        <w:tab/>
        <w:t xml:space="preserve">the first valid PRACH occasion of subsequent sets, if any,  </w:t>
      </w:r>
    </w:p>
    <w:p w14:paraId="21DF8960" w14:textId="77777777" w:rsidR="00EB6A36" w:rsidRPr="00A15DCB" w:rsidRDefault="00EB6A36" w:rsidP="00EB6A36">
      <w:pPr>
        <w:pStyle w:val="B2"/>
      </w:pPr>
      <w:r w:rsidRPr="00A15DCB">
        <w:t>-</w:t>
      </w:r>
      <w:r w:rsidRPr="00A15DCB">
        <w:tab/>
        <w:t xml:space="preserve">is after </w:t>
      </w:r>
      <w:r w:rsidRPr="00A15DCB">
        <w:rPr>
          <w:i/>
          <w:iCs/>
          <w:szCs w:val="21"/>
        </w:rPr>
        <w:t>msg1-RepetitionTimeOffsetROGroup</w:t>
      </w:r>
      <w:r w:rsidRPr="00A15DCB">
        <w:t xml:space="preserve"> consecutive valid PRACH occasions in time from the first valid PRACH occasion of the previous set, where each PRACH occasion is associated with same SS/PBCH block index(es) and each SS/PBCH block index is associated with same preambles, if </w:t>
      </w:r>
      <w:r w:rsidRPr="00A15DCB">
        <w:rPr>
          <w:i/>
          <w:iCs/>
          <w:szCs w:val="21"/>
        </w:rPr>
        <w:t>msg1-RepetitionTimeOffsetROGroup</w:t>
      </w:r>
      <w:r w:rsidRPr="00A15DCB">
        <w:t xml:space="preserve"> is provided </w:t>
      </w:r>
    </w:p>
    <w:p w14:paraId="17A5FBB9" w14:textId="77777777" w:rsidR="00EB6A36" w:rsidRPr="00A15DCB" w:rsidRDefault="00EB6A36" w:rsidP="00EB6A36">
      <w:pPr>
        <w:pStyle w:val="B2"/>
      </w:pPr>
      <w:r w:rsidRPr="00A15DCB">
        <w:t>-</w:t>
      </w:r>
      <w:r w:rsidRPr="00A15DCB">
        <w:tab/>
        <w:t xml:space="preserve">is after </w:t>
      </w:r>
      <w:r w:rsidRPr="00A15DCB">
        <w:rPr>
          <w:bCs/>
        </w:rPr>
        <w:t xml:space="preserve">the </w:t>
      </w:r>
      <w:r w:rsidRPr="00A15DCB">
        <w:t>PRACH occasions</w:t>
      </w:r>
      <w:r w:rsidRPr="00A15DCB">
        <w:rPr>
          <w:bCs/>
        </w:rPr>
        <w:t xml:space="preserve"> for the previous </w:t>
      </w:r>
      <w:r w:rsidRPr="00A15DCB">
        <w:t xml:space="preserve">set, if </w:t>
      </w:r>
      <w:r w:rsidRPr="00A15DCB">
        <w:rPr>
          <w:i/>
          <w:iCs/>
          <w:szCs w:val="21"/>
        </w:rPr>
        <w:t>msg1-RepetitionTimeOffsetROGroup</w:t>
      </w:r>
      <w:r w:rsidRPr="00A15DCB">
        <w:t xml:space="preserve"> is not provided</w:t>
      </w:r>
    </w:p>
    <w:p w14:paraId="55B6A57F" w14:textId="77777777" w:rsidR="00EB6A36" w:rsidRPr="00A15DCB" w:rsidRDefault="00EB6A36" w:rsidP="00EB6A36">
      <w:pPr>
        <w:rPr>
          <w:rFonts w:eastAsia="DengXian"/>
          <w:lang w:eastAsia="zh-CN"/>
        </w:rPr>
      </w:pPr>
      <w:r w:rsidRPr="00A15DCB">
        <w:rPr>
          <w:rFonts w:eastAsia="DengXian"/>
          <w:lang w:eastAsia="zh-CN"/>
        </w:rPr>
        <w:t>…</w:t>
      </w:r>
    </w:p>
    <w:p w14:paraId="5AF7E94E" w14:textId="77777777" w:rsidR="00EB6A36" w:rsidRPr="00A15DCB" w:rsidRDefault="00EB6A36" w:rsidP="00EB6A36">
      <w:pPr>
        <w:rPr>
          <w:lang w:eastAsia="zh-CN"/>
        </w:rPr>
      </w:pPr>
      <w:r w:rsidRPr="00A15DCB">
        <w:rPr>
          <w:lang w:eastAsia="zh-CN"/>
        </w:rPr>
        <w:t>[TS 38.213 clause 8.2]</w:t>
      </w:r>
    </w:p>
    <w:p w14:paraId="73BE2BF3" w14:textId="77777777" w:rsidR="00EB6A36" w:rsidRPr="00A15DCB" w:rsidRDefault="00EB6A36" w:rsidP="00EB6A36">
      <w:r w:rsidRPr="00A15DCB">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A15DCB">
        <w:rPr>
          <w:b/>
          <w:bCs/>
          <w:i/>
          <w:iCs/>
        </w:rPr>
        <w:t xml:space="preserve"> </w:t>
      </w:r>
      <w:r w:rsidRPr="00A15DCB">
        <w:t>or</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A15DCB">
        <w:t>, as defined in [4, TS 38.211], is not zero,</w:t>
      </w:r>
      <w:r w:rsidRPr="00A15DCB">
        <w:rPr>
          <w:iCs/>
        </w:rPr>
        <w:t xml:space="preserve"> the </w:t>
      </w:r>
      <w:r w:rsidRPr="00A15DCB">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A15DCB">
        <w:rPr>
          <w:iCs/>
        </w:rPr>
        <w:t xml:space="preserve"> is defined in [4, TS 38.211] and</w:t>
      </w:r>
      <w:r w:rsidRPr="00A15DCB">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is provided by </w:t>
      </w:r>
      <w:r w:rsidRPr="00A15DCB">
        <w:rPr>
          <w:i/>
          <w:iCs/>
        </w:rPr>
        <w:t>kmac</w:t>
      </w:r>
      <w:r w:rsidRPr="00A15DCB">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A15DCB">
        <w:t xml:space="preserve"> if </w:t>
      </w:r>
      <w:r w:rsidRPr="00A15DCB">
        <w:rPr>
          <w:i/>
          <w:iCs/>
        </w:rPr>
        <w:t>kmac</w:t>
      </w:r>
      <w:r w:rsidRPr="00A15DCB">
        <w:t xml:space="preserve"> is not provided. The length of the window in number of slots, based on the SCS for Type1-PDCCH CSS set, is provided by </w:t>
      </w:r>
      <w:r w:rsidRPr="00A15DCB">
        <w:rPr>
          <w:i/>
        </w:rPr>
        <w:t>ra-ResponseWindow</w:t>
      </w:r>
      <w:r w:rsidRPr="00A15DCB">
        <w:t>.</w:t>
      </w:r>
    </w:p>
    <w:p w14:paraId="61A90894" w14:textId="77777777" w:rsidR="00EB6A36" w:rsidRPr="00A15DCB" w:rsidRDefault="00EB6A36" w:rsidP="00EB6A36">
      <w:pPr>
        <w:rPr>
          <w:lang w:eastAsia="zh-CN"/>
        </w:rPr>
      </w:pPr>
      <w:r w:rsidRPr="00A15DCB">
        <w:rPr>
          <w:lang w:eastAsia="zh-CN"/>
        </w:rPr>
        <w:t>…</w:t>
      </w:r>
    </w:p>
    <w:p w14:paraId="2CBB06FC" w14:textId="77777777" w:rsidR="00EB6A36" w:rsidRPr="00A15DCB" w:rsidRDefault="00EB6A36" w:rsidP="00EB6A36">
      <w:r w:rsidRPr="00A15DCB">
        <w:lastRenderedPageBreak/>
        <w:t>[TS 38.321, clause 5.1.1b]</w:t>
      </w:r>
    </w:p>
    <w:p w14:paraId="779EC948" w14:textId="77777777" w:rsidR="00BE0385" w:rsidRPr="00A15DCB" w:rsidRDefault="00BE0385" w:rsidP="00BE0385">
      <w:pPr>
        <w:rPr>
          <w:lang w:eastAsia="ko-KR"/>
        </w:rPr>
      </w:pPr>
      <w:r w:rsidRPr="00A15DCB">
        <w:rPr>
          <w:lang w:eastAsia="ko-KR"/>
        </w:rPr>
        <w:t>1&gt;</w:t>
      </w:r>
      <w:r w:rsidRPr="00A15DCB">
        <w:rPr>
          <w:lang w:eastAsia="ko-KR"/>
        </w:rPr>
        <w:tab/>
        <w:t>else if Random Access resources for SI request have been provided for this Random Access procedure:</w:t>
      </w:r>
    </w:p>
    <w:p w14:paraId="219CCF36" w14:textId="77777777" w:rsidR="00BE0385" w:rsidRPr="00A15DCB" w:rsidRDefault="00BE0385" w:rsidP="00BE0385">
      <w:pPr>
        <w:rPr>
          <w:lang w:eastAsia="ko-KR"/>
        </w:rPr>
      </w:pPr>
      <w:r w:rsidRPr="00A15DCB">
        <w:rPr>
          <w:lang w:eastAsia="ko-KR"/>
        </w:rPr>
        <w:t>2&gt;</w:t>
      </w:r>
      <w:r w:rsidRPr="00A15DCB">
        <w:rPr>
          <w:lang w:eastAsia="ko-KR"/>
        </w:rPr>
        <w:tab/>
        <w:t>if Random Access Resources associated with Msg1 repetition for SI request and Msg1 repetition number have been provided for this Random Access procedure:</w:t>
      </w:r>
    </w:p>
    <w:p w14:paraId="17C60E6E" w14:textId="77777777" w:rsidR="00BE0385" w:rsidRPr="00A15DCB" w:rsidRDefault="00BE0385" w:rsidP="00BE0385">
      <w:pPr>
        <w:rPr>
          <w:lang w:eastAsia="ko-KR"/>
        </w:rPr>
      </w:pPr>
      <w:r w:rsidRPr="00A15DCB">
        <w:rPr>
          <w:lang w:eastAsia="ko-KR"/>
        </w:rPr>
        <w:t>…</w:t>
      </w:r>
    </w:p>
    <w:p w14:paraId="24245433" w14:textId="77777777" w:rsidR="00BE0385" w:rsidRPr="00A15DCB" w:rsidRDefault="00BE0385" w:rsidP="00BE0385">
      <w:pPr>
        <w:rPr>
          <w:lang w:eastAsia="ko-KR"/>
        </w:rPr>
      </w:pPr>
      <w:r w:rsidRPr="00A15DCB">
        <w:rPr>
          <w:lang w:eastAsia="ko-KR"/>
        </w:rPr>
        <w:t>3&gt;</w:t>
      </w:r>
      <w:r w:rsidRPr="00A15DCB">
        <w:rPr>
          <w:lang w:eastAsia="ko-KR"/>
        </w:rPr>
        <w:tab/>
        <w:t>else:</w:t>
      </w:r>
    </w:p>
    <w:p w14:paraId="4344EBBA" w14:textId="77777777" w:rsidR="00BE0385" w:rsidRPr="00A15DCB" w:rsidRDefault="00BE0385" w:rsidP="00BE0385">
      <w:pPr>
        <w:rPr>
          <w:lang w:eastAsia="ko-KR"/>
        </w:rPr>
      </w:pPr>
      <w:r w:rsidRPr="00A15DCB">
        <w:rPr>
          <w:lang w:eastAsia="ko-KR"/>
        </w:rPr>
        <w:t>4&gt;</w:t>
      </w:r>
      <w:r w:rsidRPr="00A15DCB">
        <w:rPr>
          <w:lang w:eastAsia="ko-KR"/>
        </w:rPr>
        <w:tab/>
        <w:t>select the set of Random Access resources that is only configured with Msg1 repetition indication and associated with the indicated Msg1 repetition number for this Random Access procedure.</w:t>
      </w:r>
    </w:p>
    <w:p w14:paraId="50D16A21" w14:textId="77777777" w:rsidR="00EB6A36" w:rsidRPr="00A15DCB" w:rsidRDefault="00EB6A36" w:rsidP="00EB6A36">
      <w:r w:rsidRPr="00A15DCB">
        <w:t>[TS 38.321, clause 5.1.1</w:t>
      </w:r>
      <w:r w:rsidRPr="00A15DCB">
        <w:rPr>
          <w:lang w:eastAsia="zh-CN"/>
        </w:rPr>
        <w:t>e</w:t>
      </w:r>
      <w:r w:rsidRPr="00A15DCB">
        <w:t>]</w:t>
      </w:r>
    </w:p>
    <w:p w14:paraId="0CE1595F" w14:textId="77777777" w:rsidR="00EB6A36" w:rsidRPr="00A15DCB" w:rsidRDefault="00EB6A36" w:rsidP="00EB6A36">
      <w:pPr>
        <w:ind w:left="284" w:hanging="284"/>
        <w:rPr>
          <w:lang w:eastAsia="ko-KR"/>
        </w:rPr>
      </w:pPr>
      <w:r w:rsidRPr="00A15DCB">
        <w:rPr>
          <w:lang w:eastAsia="ko-KR"/>
        </w:rPr>
        <w:t>The MAC entity shall:</w:t>
      </w:r>
    </w:p>
    <w:p w14:paraId="3C2E3BC6" w14:textId="77777777" w:rsidR="00EB6A36" w:rsidRPr="00A15DCB" w:rsidRDefault="00EB6A36" w:rsidP="00EB6A36">
      <w:pPr>
        <w:pStyle w:val="B1"/>
        <w:rPr>
          <w:lang w:eastAsia="ko-KR"/>
        </w:rPr>
      </w:pPr>
      <w:r w:rsidRPr="00A15DCB">
        <w:rPr>
          <w:lang w:eastAsia="ko-KR"/>
        </w:rPr>
        <w:t>1&gt;</w:t>
      </w:r>
      <w:r w:rsidRPr="00A15DCB">
        <w:rPr>
          <w:lang w:eastAsia="ko-KR"/>
        </w:rPr>
        <w:tab/>
        <w:t xml:space="preserve">if </w:t>
      </w:r>
      <w:r w:rsidRPr="00A15DCB">
        <w:rPr>
          <w:i/>
          <w:lang w:eastAsia="ko-KR"/>
        </w:rPr>
        <w:t>si-RequestResourcesRepetitionNum8</w:t>
      </w:r>
      <w:r w:rsidRPr="00A15DCB">
        <w:rPr>
          <w:lang w:eastAsia="ko-KR"/>
        </w:rPr>
        <w:t xml:space="preserve"> is configured and the RSRP of the downlink pathloss reference is less than </w:t>
      </w:r>
      <w:r w:rsidRPr="00A15DCB">
        <w:rPr>
          <w:i/>
          <w:lang w:eastAsia="ko-KR"/>
        </w:rPr>
        <w:t>rsrp-ThresholdMsg1-RepetitionNum8</w:t>
      </w:r>
      <w:r w:rsidRPr="00A15DCB">
        <w:rPr>
          <w:lang w:eastAsia="ko-KR"/>
        </w:rPr>
        <w:t>:</w:t>
      </w:r>
    </w:p>
    <w:p w14:paraId="54B7DF7D" w14:textId="77777777" w:rsidR="00EB6A36" w:rsidRPr="00A15DCB" w:rsidRDefault="00EB6A36" w:rsidP="00EB6A36">
      <w:pPr>
        <w:pStyle w:val="B2"/>
        <w:rPr>
          <w:lang w:eastAsia="ko-KR"/>
        </w:rPr>
      </w:pPr>
      <w:r w:rsidRPr="00A15DCB">
        <w:rPr>
          <w:lang w:eastAsia="ko-KR"/>
        </w:rPr>
        <w:t>2&gt;</w:t>
      </w:r>
      <w:r w:rsidRPr="00A15DCB">
        <w:rPr>
          <w:lang w:eastAsia="ko-KR"/>
        </w:rPr>
        <w:tab/>
        <w:t>criteria to apply Msg1 repetition for SI request is considered met and Msg1 repetition number applicable is 8.</w:t>
      </w:r>
    </w:p>
    <w:p w14:paraId="2D059FF8" w14:textId="77777777" w:rsidR="00EB6A36" w:rsidRPr="00A15DCB" w:rsidRDefault="00EB6A36" w:rsidP="00EB6A36">
      <w:pPr>
        <w:pStyle w:val="B1"/>
        <w:rPr>
          <w:lang w:eastAsia="ko-KR"/>
        </w:rPr>
      </w:pPr>
      <w:r w:rsidRPr="00A15DCB">
        <w:rPr>
          <w:lang w:eastAsia="ko-KR"/>
        </w:rPr>
        <w:t>1&gt;</w:t>
      </w:r>
      <w:r w:rsidRPr="00A15DCB">
        <w:rPr>
          <w:lang w:eastAsia="ko-KR"/>
        </w:rPr>
        <w:tab/>
        <w:t xml:space="preserve">else if </w:t>
      </w:r>
      <w:r w:rsidRPr="00A15DCB">
        <w:rPr>
          <w:i/>
          <w:lang w:eastAsia="ko-KR"/>
        </w:rPr>
        <w:t>si-RequestResourcesRepetitionNum4</w:t>
      </w:r>
      <w:r w:rsidRPr="00A15DCB">
        <w:rPr>
          <w:lang w:eastAsia="ko-KR"/>
        </w:rPr>
        <w:t xml:space="preserve"> is configured and the RSRP of the downlink pathloss reference is less than </w:t>
      </w:r>
      <w:r w:rsidRPr="00A15DCB">
        <w:rPr>
          <w:i/>
          <w:lang w:eastAsia="ko-KR"/>
        </w:rPr>
        <w:t>rsrp-ThresholdMsg1-RepetitionNum4</w:t>
      </w:r>
      <w:r w:rsidRPr="00A15DCB">
        <w:rPr>
          <w:lang w:eastAsia="ko-KR"/>
        </w:rPr>
        <w:t>:</w:t>
      </w:r>
    </w:p>
    <w:p w14:paraId="4BD6B39A" w14:textId="77777777" w:rsidR="00EB6A36" w:rsidRPr="00A15DCB" w:rsidRDefault="00EB6A36" w:rsidP="00EB6A36">
      <w:pPr>
        <w:pStyle w:val="B2"/>
        <w:rPr>
          <w:lang w:eastAsia="ko-KR"/>
        </w:rPr>
      </w:pPr>
      <w:r w:rsidRPr="00A15DCB">
        <w:rPr>
          <w:lang w:eastAsia="ko-KR"/>
        </w:rPr>
        <w:t>2&gt;</w:t>
      </w:r>
      <w:r w:rsidRPr="00A15DCB">
        <w:rPr>
          <w:lang w:eastAsia="ko-KR"/>
        </w:rPr>
        <w:tab/>
        <w:t>criteria to apply Msg1 repetition for SI request is considered met and Msg1 repetition number applicable is 4.</w:t>
      </w:r>
    </w:p>
    <w:p w14:paraId="06B4F1DE" w14:textId="77777777" w:rsidR="00EB6A36" w:rsidRPr="00A15DCB" w:rsidRDefault="00EB6A36" w:rsidP="00EB6A36">
      <w:pPr>
        <w:pStyle w:val="B1"/>
        <w:rPr>
          <w:iCs/>
        </w:rPr>
      </w:pPr>
      <w:r w:rsidRPr="00A15DCB">
        <w:rPr>
          <w:lang w:eastAsia="ko-KR"/>
        </w:rPr>
        <w:t>1&gt;</w:t>
      </w:r>
      <w:r w:rsidRPr="00A15DCB">
        <w:rPr>
          <w:lang w:eastAsia="ko-KR"/>
        </w:rPr>
        <w:tab/>
        <w:t xml:space="preserve">else </w:t>
      </w:r>
      <w:r w:rsidRPr="00A15DCB">
        <w:rPr>
          <w:i/>
          <w:lang w:eastAsia="ko-KR"/>
        </w:rPr>
        <w:t>si-RequestResourcesRepetitionNum2</w:t>
      </w:r>
      <w:r w:rsidRPr="00A15DCB">
        <w:rPr>
          <w:lang w:eastAsia="ko-KR"/>
        </w:rPr>
        <w:t xml:space="preserve"> is configured </w:t>
      </w:r>
      <w:r w:rsidRPr="00A15DCB">
        <w:rPr>
          <w:iCs/>
        </w:rPr>
        <w:t xml:space="preserve">and </w:t>
      </w:r>
      <w:r w:rsidRPr="00A15DCB">
        <w:rPr>
          <w:lang w:eastAsia="ko-KR"/>
        </w:rPr>
        <w:t xml:space="preserve">the RSRP of the downlink pathloss reference is less than </w:t>
      </w:r>
      <w:r w:rsidRPr="00A15DCB">
        <w:rPr>
          <w:i/>
          <w:iCs/>
        </w:rPr>
        <w:t>rsrp-ThresholdMsg1-RepetitionNum2</w:t>
      </w:r>
      <w:r w:rsidRPr="00A15DCB">
        <w:rPr>
          <w:iCs/>
        </w:rPr>
        <w:t>:</w:t>
      </w:r>
    </w:p>
    <w:p w14:paraId="66AF79BC" w14:textId="77777777" w:rsidR="00EB6A36" w:rsidRPr="00A15DCB" w:rsidRDefault="00EB6A36" w:rsidP="00EB6A36">
      <w:pPr>
        <w:pStyle w:val="B2"/>
        <w:rPr>
          <w:lang w:eastAsia="ko-KR"/>
        </w:rPr>
      </w:pPr>
      <w:r w:rsidRPr="00A15DCB">
        <w:rPr>
          <w:lang w:eastAsia="ko-KR"/>
        </w:rPr>
        <w:t>2&gt;</w:t>
      </w:r>
      <w:r w:rsidRPr="00A15DCB">
        <w:rPr>
          <w:lang w:eastAsia="ko-KR"/>
        </w:rPr>
        <w:tab/>
        <w:t>criteria to apply Msg1 repetition for SI request is considered met and Msg1 repetition number applicable is 2.</w:t>
      </w:r>
    </w:p>
    <w:p w14:paraId="74DE01F4" w14:textId="064E3179" w:rsidR="00EB6A36" w:rsidRPr="00A15DCB" w:rsidRDefault="00EB6A36" w:rsidP="00EB6A36">
      <w:r w:rsidRPr="00A15DCB">
        <w:t>[TS 38.321, clause 5.1.</w:t>
      </w:r>
      <w:r w:rsidR="00BE0385" w:rsidRPr="00A15DCB">
        <w:t>3</w:t>
      </w:r>
      <w:r w:rsidRPr="00A15DCB">
        <w:t>]</w:t>
      </w:r>
    </w:p>
    <w:p w14:paraId="03FDD39F" w14:textId="77777777" w:rsidR="00EB6A36" w:rsidRPr="00A15DCB" w:rsidRDefault="00EB6A36" w:rsidP="00EB6A36">
      <w:pPr>
        <w:rPr>
          <w:lang w:eastAsia="ko-KR"/>
        </w:rPr>
      </w:pPr>
      <w:r w:rsidRPr="00A15DCB">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3BAC367B" w14:textId="77777777" w:rsidR="00EB6A36" w:rsidRPr="00A15DCB" w:rsidRDefault="00EB6A36" w:rsidP="00EB6A36">
      <w:pPr>
        <w:pStyle w:val="EQ"/>
        <w:rPr>
          <w:noProof w:val="0"/>
          <w:lang w:eastAsia="ko-KR"/>
        </w:rPr>
      </w:pPr>
      <w:r w:rsidRPr="00A15DCB">
        <w:rPr>
          <w:noProof w:val="0"/>
          <w:lang w:eastAsia="ko-KR"/>
        </w:rPr>
        <w:tab/>
        <w:t>RA-RNTI = 1 + s_id + 14 × t_id + 14 × 80 × f_id + 14 × 80 × 8 × ul_carrier_id</w:t>
      </w:r>
    </w:p>
    <w:p w14:paraId="58B2DD9B" w14:textId="77777777" w:rsidR="00EB6A36" w:rsidRPr="00A15DCB" w:rsidRDefault="00EB6A36" w:rsidP="00EB6A36">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A15DCB">
        <w:t>≤</w:t>
      </w:r>
      <w:r w:rsidRPr="00A15DCB">
        <w:rPr>
          <w:lang w:eastAsia="ko-KR"/>
        </w:rPr>
        <w:t xml:space="preserve"> t_id &lt; 80),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w:t>
      </w:r>
    </w:p>
    <w:p w14:paraId="60EC63BD" w14:textId="77777777" w:rsidR="00EB6A36" w:rsidRPr="00A15DCB" w:rsidRDefault="00EB6A36" w:rsidP="00EB6A36">
      <w:pPr>
        <w:pStyle w:val="H6"/>
      </w:pPr>
      <w:r w:rsidRPr="00A15DCB">
        <w:t>7.1.1.1.21.3</w:t>
      </w:r>
      <w:r w:rsidRPr="00A15DCB">
        <w:tab/>
        <w:t>Test description</w:t>
      </w:r>
    </w:p>
    <w:p w14:paraId="67BB4118" w14:textId="77777777" w:rsidR="00EB6A36" w:rsidRPr="00A15DCB" w:rsidRDefault="00EB6A36" w:rsidP="00EB6A36">
      <w:pPr>
        <w:pStyle w:val="H6"/>
      </w:pPr>
      <w:r w:rsidRPr="00A15DCB">
        <w:t>7.1.1.1.21.3.1</w:t>
      </w:r>
      <w:r w:rsidRPr="00A15DCB">
        <w:tab/>
        <w:t>Pre-test conditions</w:t>
      </w:r>
    </w:p>
    <w:p w14:paraId="15BD2417" w14:textId="77777777" w:rsidR="00EB6A36" w:rsidRPr="00A15DCB" w:rsidRDefault="00EB6A36" w:rsidP="00EB6A36">
      <w:pPr>
        <w:pStyle w:val="H6"/>
      </w:pPr>
      <w:r w:rsidRPr="00A15DCB">
        <w:t>System Simulator:</w:t>
      </w:r>
    </w:p>
    <w:p w14:paraId="141E4F30" w14:textId="77777777" w:rsidR="00EB6A36" w:rsidRPr="00A15DCB" w:rsidRDefault="00EB6A36" w:rsidP="00EB6A36">
      <w:pPr>
        <w:ind w:left="568" w:hanging="284"/>
      </w:pPr>
      <w:r w:rsidRPr="00A15DCB">
        <w:t>-</w:t>
      </w:r>
      <w:r w:rsidRPr="00A15DCB">
        <w:tab/>
        <w:t>NR Cell 1 and NR Cell 11.</w:t>
      </w:r>
    </w:p>
    <w:p w14:paraId="69D0AD31" w14:textId="77777777" w:rsidR="00EB6A36" w:rsidRPr="00A15DCB" w:rsidRDefault="00EB6A36" w:rsidP="00EB6A36">
      <w:pPr>
        <w:pStyle w:val="B1"/>
      </w:pPr>
      <w:r w:rsidRPr="00A15DCB">
        <w:t>-</w:t>
      </w:r>
      <w:r w:rsidRPr="00A15DCB">
        <w:tab/>
        <w:t>System information combination NR-3 as defined in TS 38.508-1 [4] clause 4.4.3.1.3 is used in NR Cell 1 and NR Cell 11.</w:t>
      </w:r>
    </w:p>
    <w:p w14:paraId="059118F4" w14:textId="77777777" w:rsidR="00EB6A36" w:rsidRPr="00A15DCB" w:rsidRDefault="00EB6A36" w:rsidP="00EB6A36">
      <w:pPr>
        <w:pStyle w:val="H6"/>
      </w:pPr>
      <w:r w:rsidRPr="00A15DCB">
        <w:t>UE:</w:t>
      </w:r>
    </w:p>
    <w:p w14:paraId="2A770E8D" w14:textId="77777777" w:rsidR="00EB6A36" w:rsidRPr="00A15DCB" w:rsidRDefault="00EB6A36" w:rsidP="00EB6A36">
      <w:pPr>
        <w:pStyle w:val="B1"/>
        <w:ind w:left="284" w:firstLine="0"/>
        <w:rPr>
          <w:lang w:eastAsia="sv-SE"/>
        </w:rPr>
      </w:pPr>
      <w:r w:rsidRPr="00A15DCB">
        <w:rPr>
          <w:lang w:eastAsia="sv-SE"/>
        </w:rPr>
        <w:t>-</w:t>
      </w:r>
      <w:r w:rsidRPr="00A15DCB">
        <w:rPr>
          <w:lang w:eastAsia="sv-SE"/>
        </w:rPr>
        <w:tab/>
        <w:t>None</w:t>
      </w:r>
    </w:p>
    <w:p w14:paraId="3475FCC2" w14:textId="77777777" w:rsidR="00EB6A36" w:rsidRPr="00A15DCB" w:rsidRDefault="00EB6A36" w:rsidP="00EB6A36">
      <w:pPr>
        <w:pStyle w:val="H6"/>
      </w:pPr>
      <w:r w:rsidRPr="00A15DCB">
        <w:lastRenderedPageBreak/>
        <w:t>Preamble:</w:t>
      </w:r>
    </w:p>
    <w:p w14:paraId="2D6E6788" w14:textId="77777777" w:rsidR="00EB6A36" w:rsidRPr="00A15DCB" w:rsidRDefault="00EB6A36" w:rsidP="00EB6A36">
      <w:pPr>
        <w:pStyle w:val="B1"/>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7F86AA10" w14:textId="77777777" w:rsidR="00EB6A36" w:rsidRPr="00A15DCB" w:rsidRDefault="00EB6A36" w:rsidP="00EB6A36">
      <w:pPr>
        <w:pStyle w:val="H6"/>
      </w:pPr>
      <w:r w:rsidRPr="00A15DCB">
        <w:t>7.1.1.1.21.3.2</w:t>
      </w:r>
      <w:r w:rsidRPr="00A15DCB">
        <w:tab/>
        <w:t>Test procedure sequence</w:t>
      </w:r>
    </w:p>
    <w:p w14:paraId="6C3729F6" w14:textId="0026CAD8" w:rsidR="00EB6A36" w:rsidRPr="00A15DCB" w:rsidRDefault="00EB6A36" w:rsidP="00EB6A36">
      <w:r w:rsidRPr="00A15DCB">
        <w:t>Table 7.1.1.1.21.3.2-1/2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A15DCB">
        <w:rPr>
          <w:lang w:eastAsia="zh-CN"/>
        </w:rPr>
        <w:t xml:space="preserve">. </w:t>
      </w:r>
      <w:r w:rsidRPr="00A15DCB">
        <w:t>Configurations marked "T1"</w:t>
      </w:r>
      <w:r w:rsidR="004C69EF" w:rsidRPr="00A15DCB">
        <w:t>, “T2”</w:t>
      </w:r>
      <w:r w:rsidRPr="00A15DCB">
        <w:t xml:space="preserve"> and "</w:t>
      </w:r>
      <w:r w:rsidR="004C69EF" w:rsidRPr="00A15DCB">
        <w:t>T3</w:t>
      </w:r>
      <w:r w:rsidRPr="00A15DCB">
        <w:t>" are applied at the points indicated in the Main behaviour description in Table 7.1.1.1.21.3.2-3.</w:t>
      </w:r>
    </w:p>
    <w:p w14:paraId="1B51AFD7" w14:textId="77777777" w:rsidR="00EB6A36" w:rsidRPr="00A15DCB" w:rsidRDefault="00EB6A36" w:rsidP="00EB6A36">
      <w:pPr>
        <w:pStyle w:val="TH"/>
      </w:pPr>
      <w:r w:rsidRPr="00A15DCB">
        <w:t>Table 7.1.1.1.21.3.2-1: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EB6A36" w:rsidRPr="00A15DCB" w14:paraId="2EC262F7" w14:textId="77777777" w:rsidTr="009B330A">
        <w:tc>
          <w:tcPr>
            <w:tcW w:w="527" w:type="dxa"/>
            <w:tcBorders>
              <w:top w:val="single" w:sz="4" w:space="0" w:color="auto"/>
              <w:left w:val="single" w:sz="4" w:space="0" w:color="auto"/>
              <w:bottom w:val="single" w:sz="4" w:space="0" w:color="auto"/>
              <w:right w:val="single" w:sz="4" w:space="0" w:color="auto"/>
            </w:tcBorders>
          </w:tcPr>
          <w:p w14:paraId="27D38D1E"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79D992B5" w14:textId="77777777" w:rsidR="00EB6A36" w:rsidRPr="00A15DCB" w:rsidRDefault="00EB6A36" w:rsidP="009B330A">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2ADE2FA7" w14:textId="77777777" w:rsidR="00EB6A36" w:rsidRPr="00A15DCB" w:rsidRDefault="00EB6A36" w:rsidP="009B330A">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28D6E3EC" w14:textId="77777777" w:rsidR="00EB6A36" w:rsidRPr="00A15DCB" w:rsidRDefault="00EB6A36" w:rsidP="009B330A">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56F2AECC" w14:textId="77777777" w:rsidR="00EB6A36" w:rsidRPr="00A15DCB" w:rsidRDefault="00EB6A36" w:rsidP="009B330A">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3728AEB0" w14:textId="77777777" w:rsidR="00EB6A36" w:rsidRPr="00A15DCB" w:rsidRDefault="00EB6A36" w:rsidP="009B330A">
            <w:pPr>
              <w:pStyle w:val="TAH"/>
            </w:pPr>
            <w:r w:rsidRPr="00A15DCB">
              <w:t>Remark</w:t>
            </w:r>
          </w:p>
        </w:tc>
      </w:tr>
      <w:tr w:rsidR="00EB6A36" w:rsidRPr="00A15DCB" w14:paraId="2490FEF6" w14:textId="77777777" w:rsidTr="009B330A">
        <w:tc>
          <w:tcPr>
            <w:tcW w:w="527" w:type="dxa"/>
            <w:tcBorders>
              <w:top w:val="single" w:sz="4" w:space="0" w:color="auto"/>
              <w:left w:val="single" w:sz="4" w:space="0" w:color="auto"/>
              <w:bottom w:val="nil"/>
              <w:right w:val="single" w:sz="4" w:space="0" w:color="auto"/>
            </w:tcBorders>
            <w:hideMark/>
          </w:tcPr>
          <w:p w14:paraId="725B6D14" w14:textId="77777777" w:rsidR="00EB6A36" w:rsidRPr="00A15DCB" w:rsidRDefault="00EB6A36" w:rsidP="009B330A">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38747FD1" w14:textId="77777777" w:rsidR="00EB6A36" w:rsidRPr="00A15DCB" w:rsidRDefault="00EB6A36" w:rsidP="009B330A">
            <w:pPr>
              <w:pStyle w:val="TAL"/>
              <w:jc w:val="center"/>
            </w:pPr>
            <w:r w:rsidRPr="00A15DCB">
              <w:t>SS/PBCH</w:t>
            </w:r>
          </w:p>
          <w:p w14:paraId="68584FF6" w14:textId="77777777" w:rsidR="00EB6A36" w:rsidRPr="00A15DCB" w:rsidRDefault="00EB6A36" w:rsidP="009B330A">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1F0084CF"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1F3B703" w14:textId="6DF63AD6" w:rsidR="00EB6A36" w:rsidRPr="00A15DCB" w:rsidRDefault="008D4187" w:rsidP="009B330A">
            <w:pPr>
              <w:pStyle w:val="TAC"/>
            </w:pPr>
            <w:r w:rsidRPr="008D4187">
              <w:t>-88</w:t>
            </w:r>
          </w:p>
        </w:tc>
        <w:tc>
          <w:tcPr>
            <w:tcW w:w="1097" w:type="dxa"/>
            <w:tcBorders>
              <w:top w:val="single" w:sz="4" w:space="0" w:color="auto"/>
              <w:left w:val="single" w:sz="4" w:space="0" w:color="auto"/>
              <w:bottom w:val="single" w:sz="4" w:space="0" w:color="auto"/>
              <w:right w:val="single" w:sz="4" w:space="0" w:color="auto"/>
            </w:tcBorders>
          </w:tcPr>
          <w:p w14:paraId="2DC0E8AD" w14:textId="77777777" w:rsidR="00EB6A36" w:rsidRPr="00A15DCB" w:rsidRDefault="00EB6A36" w:rsidP="009B330A">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5CAAEE9E" w14:textId="77777777" w:rsidR="00EB6A36" w:rsidRPr="00A15DCB" w:rsidRDefault="00EB6A36" w:rsidP="009B330A">
            <w:pPr>
              <w:pStyle w:val="TAL"/>
            </w:pPr>
            <w:r w:rsidRPr="00A15DCB">
              <w:t>The power level is such that Srxlev</w:t>
            </w:r>
            <w:r w:rsidRPr="00A15DCB">
              <w:rPr>
                <w:vertAlign w:val="subscript"/>
              </w:rPr>
              <w:t>NR Cell1</w:t>
            </w:r>
            <w:r w:rsidRPr="00A15DCB">
              <w:t xml:space="preserve"> &gt; 0</w:t>
            </w:r>
          </w:p>
        </w:tc>
      </w:tr>
      <w:tr w:rsidR="00EB6A36" w:rsidRPr="00A15DCB" w14:paraId="39E34FA4" w14:textId="77777777" w:rsidTr="009B330A">
        <w:tc>
          <w:tcPr>
            <w:tcW w:w="527" w:type="dxa"/>
            <w:tcBorders>
              <w:top w:val="nil"/>
              <w:left w:val="single" w:sz="4" w:space="0" w:color="auto"/>
              <w:bottom w:val="nil"/>
              <w:right w:val="single" w:sz="4" w:space="0" w:color="auto"/>
            </w:tcBorders>
            <w:vAlign w:val="center"/>
            <w:hideMark/>
          </w:tcPr>
          <w:p w14:paraId="6991FBDB" w14:textId="77777777" w:rsidR="00EB6A36" w:rsidRPr="00A15DCB" w:rsidRDefault="00EB6A36" w:rsidP="009B330A">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2077EE42" w14:textId="77777777" w:rsidR="00EB6A36" w:rsidRPr="00A15DCB" w:rsidRDefault="00EB6A36" w:rsidP="009B330A">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33FC0A75"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6729F1FC" w14:textId="77777777" w:rsidR="00EB6A36" w:rsidRPr="00A15DCB" w:rsidRDefault="00EB6A36" w:rsidP="009B330A">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4F353553" w14:textId="6B406ACD" w:rsidR="00EB6A36" w:rsidRPr="00A15DCB" w:rsidRDefault="004C69EF" w:rsidP="009B330A">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474B96C1" w14:textId="77777777" w:rsidR="00EB6A36" w:rsidRPr="00A15DCB" w:rsidRDefault="00EB6A36" w:rsidP="009B330A">
            <w:pPr>
              <w:pStyle w:val="TAL"/>
            </w:pPr>
          </w:p>
        </w:tc>
      </w:tr>
      <w:tr w:rsidR="00EB6A36" w:rsidRPr="00A15DCB" w14:paraId="7560D650" w14:textId="77777777" w:rsidTr="009B330A">
        <w:tc>
          <w:tcPr>
            <w:tcW w:w="527" w:type="dxa"/>
            <w:tcBorders>
              <w:top w:val="nil"/>
              <w:left w:val="single" w:sz="4" w:space="0" w:color="auto"/>
              <w:bottom w:val="single" w:sz="4" w:space="0" w:color="auto"/>
              <w:right w:val="single" w:sz="4" w:space="0" w:color="auto"/>
            </w:tcBorders>
            <w:vAlign w:val="center"/>
          </w:tcPr>
          <w:p w14:paraId="60732523" w14:textId="77777777" w:rsidR="00EB6A36" w:rsidRPr="00A15DCB" w:rsidRDefault="00EB6A36" w:rsidP="009B330A">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3C649265"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79510EFF"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5B93277" w14:textId="214E2C5E" w:rsidR="00EB6A36" w:rsidRPr="00A15DCB" w:rsidRDefault="004C69EF" w:rsidP="009B330A">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CD1D361" w14:textId="77777777" w:rsidR="00EB6A36" w:rsidRPr="00A15DCB" w:rsidRDefault="00EB6A36" w:rsidP="009B330A">
            <w:pPr>
              <w:pStyle w:val="TAC"/>
            </w:pPr>
            <w:r w:rsidRPr="00A15DCB">
              <w:t xml:space="preserve">12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38A6E30A" w14:textId="77777777" w:rsidR="00EB6A36" w:rsidRPr="00A15DCB" w:rsidRDefault="00EB6A36" w:rsidP="009B330A">
            <w:pPr>
              <w:pStyle w:val="TAL"/>
            </w:pPr>
          </w:p>
        </w:tc>
      </w:tr>
      <w:tr w:rsidR="00EB6A36" w:rsidRPr="00A15DCB" w14:paraId="0A74AB7F" w14:textId="77777777" w:rsidTr="009B330A">
        <w:tc>
          <w:tcPr>
            <w:tcW w:w="527" w:type="dxa"/>
            <w:tcBorders>
              <w:top w:val="single" w:sz="4" w:space="0" w:color="auto"/>
              <w:left w:val="single" w:sz="4" w:space="0" w:color="auto"/>
              <w:bottom w:val="nil"/>
              <w:right w:val="single" w:sz="4" w:space="0" w:color="auto"/>
            </w:tcBorders>
            <w:hideMark/>
          </w:tcPr>
          <w:p w14:paraId="1F0AB98B" w14:textId="77777777" w:rsidR="00EB6A36" w:rsidRPr="00A15DCB" w:rsidRDefault="00EB6A36" w:rsidP="009B330A">
            <w:pPr>
              <w:pStyle w:val="TAH"/>
            </w:pPr>
            <w:r w:rsidRPr="00A15DCB">
              <w:t>T1</w:t>
            </w:r>
          </w:p>
        </w:tc>
        <w:tc>
          <w:tcPr>
            <w:tcW w:w="1554" w:type="dxa"/>
            <w:tcBorders>
              <w:top w:val="single" w:sz="4" w:space="0" w:color="auto"/>
              <w:left w:val="single" w:sz="4" w:space="0" w:color="auto"/>
              <w:bottom w:val="single" w:sz="4" w:space="0" w:color="auto"/>
              <w:right w:val="single" w:sz="4" w:space="0" w:color="auto"/>
            </w:tcBorders>
            <w:hideMark/>
          </w:tcPr>
          <w:p w14:paraId="797CD459" w14:textId="77777777" w:rsidR="00EB6A36" w:rsidRPr="00A15DCB" w:rsidRDefault="00EB6A36" w:rsidP="009B330A">
            <w:pPr>
              <w:pStyle w:val="TAL"/>
              <w:jc w:val="center"/>
            </w:pPr>
            <w:r w:rsidRPr="00A15DCB">
              <w:t>SS/PBCH</w:t>
            </w:r>
          </w:p>
          <w:p w14:paraId="44EB45C7" w14:textId="77777777" w:rsidR="00EB6A36" w:rsidRPr="00A15DCB" w:rsidRDefault="00EB6A36" w:rsidP="009B330A">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10E0CF6B"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1B81F378" w14:textId="77777777" w:rsidR="00EB6A36" w:rsidRPr="00A15DCB" w:rsidRDefault="00EB6A36" w:rsidP="009B330A">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636613E4" w14:textId="77777777" w:rsidR="00EB6A36" w:rsidRPr="00A15DCB" w:rsidRDefault="00EB6A36" w:rsidP="009B330A">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hideMark/>
          </w:tcPr>
          <w:p w14:paraId="5E15EEBD" w14:textId="77777777" w:rsidR="00EB6A36" w:rsidRPr="00A15DCB" w:rsidRDefault="00EB6A36" w:rsidP="009B330A">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 xml:space="preserve">NR Cell 11 </w:t>
            </w:r>
          </w:p>
        </w:tc>
      </w:tr>
      <w:tr w:rsidR="00EB6A36" w:rsidRPr="00A15DCB" w14:paraId="230010AE" w14:textId="77777777" w:rsidTr="009B330A">
        <w:tc>
          <w:tcPr>
            <w:tcW w:w="527" w:type="dxa"/>
            <w:tcBorders>
              <w:top w:val="nil"/>
              <w:left w:val="single" w:sz="4" w:space="0" w:color="auto"/>
              <w:bottom w:val="nil"/>
              <w:right w:val="single" w:sz="4" w:space="0" w:color="auto"/>
            </w:tcBorders>
          </w:tcPr>
          <w:p w14:paraId="38E3CAA7"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15E24642" w14:textId="77777777" w:rsidR="00EB6A36" w:rsidRPr="00A15DCB" w:rsidRDefault="00EB6A36" w:rsidP="009B330A">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24AE006F"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42536D7A" w14:textId="77777777" w:rsidR="00EB6A36" w:rsidRPr="00A15DCB" w:rsidRDefault="00EB6A36" w:rsidP="009B330A">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159BC248" w14:textId="77777777" w:rsidR="00EB6A36" w:rsidRPr="00A15DCB" w:rsidRDefault="00EB6A36" w:rsidP="009B330A">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1378F949" w14:textId="77777777" w:rsidR="00EB6A36" w:rsidRPr="00A15DCB" w:rsidRDefault="00EB6A36" w:rsidP="009B330A">
            <w:pPr>
              <w:pStyle w:val="TAL"/>
            </w:pPr>
          </w:p>
        </w:tc>
      </w:tr>
      <w:tr w:rsidR="00EB6A36" w:rsidRPr="00A15DCB" w14:paraId="0B5CF0DD" w14:textId="77777777" w:rsidTr="009B330A">
        <w:tc>
          <w:tcPr>
            <w:tcW w:w="527" w:type="dxa"/>
            <w:tcBorders>
              <w:top w:val="nil"/>
              <w:left w:val="single" w:sz="4" w:space="0" w:color="auto"/>
              <w:bottom w:val="single" w:sz="4" w:space="0" w:color="auto"/>
              <w:right w:val="single" w:sz="4" w:space="0" w:color="auto"/>
            </w:tcBorders>
          </w:tcPr>
          <w:p w14:paraId="548CAEAA"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3415863A"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38CB2A13"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519EDEC" w14:textId="4F08D79B" w:rsidR="00EB6A36" w:rsidRPr="00A15DCB" w:rsidRDefault="004C69EF" w:rsidP="009B330A">
            <w:pPr>
              <w:pStyle w:val="TAC"/>
              <w:rPr>
                <w:lang w:eastAsia="zh-CN"/>
              </w:rPr>
            </w:pPr>
            <w:r w:rsidRPr="00A15DCB">
              <w:rPr>
                <w:lang w:eastAsia="zh-CN"/>
              </w:rPr>
              <w:t>0</w:t>
            </w:r>
          </w:p>
        </w:tc>
        <w:tc>
          <w:tcPr>
            <w:tcW w:w="1097" w:type="dxa"/>
            <w:tcBorders>
              <w:top w:val="single" w:sz="4" w:space="0" w:color="auto"/>
              <w:left w:val="single" w:sz="4" w:space="0" w:color="auto"/>
              <w:bottom w:val="single" w:sz="4" w:space="0" w:color="auto"/>
              <w:right w:val="single" w:sz="4" w:space="0" w:color="auto"/>
            </w:tcBorders>
          </w:tcPr>
          <w:p w14:paraId="2EC95A77" w14:textId="77777777" w:rsidR="00EB6A36" w:rsidRPr="00A15DCB" w:rsidRDefault="00EB6A36" w:rsidP="009B330A">
            <w:pPr>
              <w:pStyle w:val="TAC"/>
            </w:pPr>
            <w:r w:rsidRPr="00A15DCB">
              <w:t xml:space="preserve">12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7DA05800" w14:textId="77777777" w:rsidR="00EB6A36" w:rsidRPr="00A15DCB" w:rsidRDefault="00EB6A36" w:rsidP="009B330A">
            <w:pPr>
              <w:pStyle w:val="TAL"/>
            </w:pPr>
          </w:p>
        </w:tc>
      </w:tr>
      <w:tr w:rsidR="00EB6A36" w:rsidRPr="00A15DCB" w14:paraId="128271DE" w14:textId="77777777" w:rsidTr="009B330A">
        <w:tc>
          <w:tcPr>
            <w:tcW w:w="527" w:type="dxa"/>
            <w:tcBorders>
              <w:top w:val="single" w:sz="4" w:space="0" w:color="auto"/>
              <w:left w:val="single" w:sz="4" w:space="0" w:color="auto"/>
              <w:bottom w:val="nil"/>
              <w:right w:val="single" w:sz="4" w:space="0" w:color="auto"/>
            </w:tcBorders>
          </w:tcPr>
          <w:p w14:paraId="07910151" w14:textId="77777777" w:rsidR="00EB6A36" w:rsidRPr="00A15DCB" w:rsidRDefault="00EB6A36" w:rsidP="009B330A">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60EC2849" w14:textId="77777777" w:rsidR="00EB6A36" w:rsidRPr="00A15DCB" w:rsidRDefault="00EB6A36" w:rsidP="009B330A">
            <w:pPr>
              <w:pStyle w:val="TAL"/>
              <w:jc w:val="center"/>
            </w:pPr>
            <w:r w:rsidRPr="00A15DCB">
              <w:t>SS/PBCH</w:t>
            </w:r>
          </w:p>
          <w:p w14:paraId="5ED26AA2" w14:textId="77777777" w:rsidR="00EB6A36" w:rsidRPr="00A15DCB" w:rsidRDefault="00EB6A36" w:rsidP="009B330A">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4951BB31"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5F8727AE" w14:textId="77777777" w:rsidR="00EB6A36" w:rsidRPr="00A15DCB" w:rsidRDefault="00EB6A36" w:rsidP="009B330A">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5F0A3917" w14:textId="77777777" w:rsidR="00EB6A36" w:rsidRPr="00A15DCB" w:rsidRDefault="00EB6A36" w:rsidP="009B330A">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tcPr>
          <w:p w14:paraId="263D235D" w14:textId="77777777" w:rsidR="00EB6A36" w:rsidRPr="00A15DCB" w:rsidRDefault="00EB6A36" w:rsidP="009B330A">
            <w:pPr>
              <w:pStyle w:val="TAL"/>
            </w:pPr>
            <w:r w:rsidRPr="00A15DCB">
              <w:t>The power level values are assigned to satisfy R</w:t>
            </w:r>
            <w:r w:rsidRPr="00A15DCB">
              <w:rPr>
                <w:vertAlign w:val="subscript"/>
              </w:rPr>
              <w:t>NR Cell 1</w:t>
            </w:r>
            <w:r w:rsidRPr="00A15DCB">
              <w:t xml:space="preserve"> &lt; R</w:t>
            </w:r>
            <w:r w:rsidRPr="00A15DCB">
              <w:rPr>
                <w:vertAlign w:val="subscript"/>
              </w:rPr>
              <w:t xml:space="preserve">NR Cell 11 </w:t>
            </w:r>
          </w:p>
        </w:tc>
      </w:tr>
      <w:tr w:rsidR="00EB6A36" w:rsidRPr="00A15DCB" w14:paraId="549258E2" w14:textId="77777777" w:rsidTr="009B330A">
        <w:tc>
          <w:tcPr>
            <w:tcW w:w="527" w:type="dxa"/>
            <w:tcBorders>
              <w:top w:val="nil"/>
              <w:left w:val="single" w:sz="4" w:space="0" w:color="auto"/>
              <w:bottom w:val="nil"/>
              <w:right w:val="single" w:sz="4" w:space="0" w:color="auto"/>
            </w:tcBorders>
          </w:tcPr>
          <w:p w14:paraId="31570546"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72722E09" w14:textId="77777777" w:rsidR="00EB6A36" w:rsidRPr="00A15DCB" w:rsidRDefault="00EB6A36" w:rsidP="009B330A">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215D06C8"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08D9F5B6" w14:textId="77777777" w:rsidR="00EB6A36" w:rsidRPr="00A15DCB" w:rsidRDefault="00EB6A36" w:rsidP="009B330A">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2CB3EC6F" w14:textId="77777777" w:rsidR="00EB6A36" w:rsidRPr="00A15DCB" w:rsidRDefault="00EB6A36" w:rsidP="009B330A">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0D822356" w14:textId="77777777" w:rsidR="00EB6A36" w:rsidRPr="00A15DCB" w:rsidRDefault="00EB6A36" w:rsidP="009B330A">
            <w:pPr>
              <w:pStyle w:val="TAL"/>
            </w:pPr>
          </w:p>
        </w:tc>
      </w:tr>
      <w:tr w:rsidR="00EB6A36" w:rsidRPr="00A15DCB" w14:paraId="740BFB0A" w14:textId="77777777" w:rsidTr="009B330A">
        <w:tc>
          <w:tcPr>
            <w:tcW w:w="527" w:type="dxa"/>
            <w:tcBorders>
              <w:top w:val="nil"/>
              <w:left w:val="single" w:sz="4" w:space="0" w:color="auto"/>
              <w:bottom w:val="single" w:sz="4" w:space="0" w:color="auto"/>
              <w:right w:val="single" w:sz="4" w:space="0" w:color="auto"/>
            </w:tcBorders>
          </w:tcPr>
          <w:p w14:paraId="0D68AA40"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03580C0E"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63D32E67"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7A823E6" w14:textId="21443DC3" w:rsidR="00EB6A36" w:rsidRPr="00A15DCB" w:rsidRDefault="004C69EF" w:rsidP="009B330A">
            <w:pPr>
              <w:pStyle w:val="TAC"/>
            </w:pPr>
            <w:r w:rsidRPr="00A15DCB">
              <w:rPr>
                <w:lang w:eastAsia="zh-CN"/>
              </w:rPr>
              <w:t>0</w:t>
            </w:r>
          </w:p>
        </w:tc>
        <w:tc>
          <w:tcPr>
            <w:tcW w:w="1097" w:type="dxa"/>
            <w:tcBorders>
              <w:top w:val="single" w:sz="4" w:space="0" w:color="auto"/>
              <w:left w:val="single" w:sz="4" w:space="0" w:color="auto"/>
              <w:bottom w:val="single" w:sz="4" w:space="0" w:color="auto"/>
              <w:right w:val="single" w:sz="4" w:space="0" w:color="auto"/>
            </w:tcBorders>
          </w:tcPr>
          <w:p w14:paraId="4875F968" w14:textId="52021D42" w:rsidR="00EB6A36" w:rsidRPr="00A15DCB" w:rsidRDefault="004C69EF" w:rsidP="009B330A">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70EDF63A" w14:textId="77777777" w:rsidR="00EB6A36" w:rsidRPr="00A15DCB" w:rsidRDefault="00EB6A36" w:rsidP="009B330A">
            <w:pPr>
              <w:pStyle w:val="TAL"/>
            </w:pPr>
          </w:p>
        </w:tc>
      </w:tr>
      <w:tr w:rsidR="00EB6A36" w:rsidRPr="00A15DCB" w14:paraId="74065EFB" w14:textId="77777777" w:rsidTr="009B330A">
        <w:tc>
          <w:tcPr>
            <w:tcW w:w="527" w:type="dxa"/>
            <w:tcBorders>
              <w:top w:val="single" w:sz="4" w:space="0" w:color="auto"/>
              <w:left w:val="single" w:sz="4" w:space="0" w:color="auto"/>
              <w:bottom w:val="nil"/>
              <w:right w:val="single" w:sz="4" w:space="0" w:color="auto"/>
            </w:tcBorders>
          </w:tcPr>
          <w:p w14:paraId="0AAAA519" w14:textId="77777777" w:rsidR="00EB6A36" w:rsidRPr="00A15DCB" w:rsidRDefault="00EB6A36" w:rsidP="009B330A">
            <w:pPr>
              <w:pStyle w:val="TAH"/>
              <w:rPr>
                <w:lang w:eastAsia="zh-CN"/>
              </w:rPr>
            </w:pPr>
            <w:r w:rsidRPr="00A15DCB">
              <w:rPr>
                <w:lang w:eastAsia="zh-CN"/>
              </w:rPr>
              <w:t>T3</w:t>
            </w:r>
          </w:p>
        </w:tc>
        <w:tc>
          <w:tcPr>
            <w:tcW w:w="1554" w:type="dxa"/>
            <w:tcBorders>
              <w:top w:val="single" w:sz="4" w:space="0" w:color="auto"/>
              <w:left w:val="single" w:sz="4" w:space="0" w:color="auto"/>
              <w:bottom w:val="single" w:sz="4" w:space="0" w:color="auto"/>
              <w:right w:val="single" w:sz="4" w:space="0" w:color="auto"/>
            </w:tcBorders>
          </w:tcPr>
          <w:p w14:paraId="4F8C6A4D" w14:textId="77777777" w:rsidR="00EB6A36" w:rsidRPr="00A15DCB" w:rsidRDefault="00EB6A36" w:rsidP="009B330A">
            <w:pPr>
              <w:pStyle w:val="TAL"/>
              <w:jc w:val="center"/>
            </w:pPr>
            <w:r w:rsidRPr="00A15DCB">
              <w:t>SS/PBCH</w:t>
            </w:r>
          </w:p>
          <w:p w14:paraId="58D6EAFB" w14:textId="77777777" w:rsidR="00EB6A36" w:rsidRPr="00A15DCB" w:rsidRDefault="00EB6A36" w:rsidP="009B330A">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48018550"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D6417A3" w14:textId="77777777" w:rsidR="00EB6A36" w:rsidRPr="00A15DCB" w:rsidRDefault="00EB6A36" w:rsidP="009B330A">
            <w:pPr>
              <w:pStyle w:val="TAC"/>
              <w:rPr>
                <w:lang w:eastAsia="zh-CN"/>
              </w:rPr>
            </w:pPr>
            <w:r w:rsidRPr="00A15DCB">
              <w:rPr>
                <w:lang w:eastAsia="zh-CN"/>
              </w:rPr>
              <w:t>-90</w:t>
            </w:r>
          </w:p>
        </w:tc>
        <w:tc>
          <w:tcPr>
            <w:tcW w:w="1097" w:type="dxa"/>
            <w:tcBorders>
              <w:top w:val="single" w:sz="4" w:space="0" w:color="auto"/>
              <w:left w:val="single" w:sz="4" w:space="0" w:color="auto"/>
              <w:bottom w:val="single" w:sz="4" w:space="0" w:color="auto"/>
              <w:right w:val="single" w:sz="4" w:space="0" w:color="auto"/>
            </w:tcBorders>
          </w:tcPr>
          <w:p w14:paraId="03EBD6A8" w14:textId="77777777" w:rsidR="00EB6A36" w:rsidRPr="00A15DCB" w:rsidRDefault="00EB6A36" w:rsidP="009B330A">
            <w:pPr>
              <w:pStyle w:val="TAC"/>
              <w:rPr>
                <w:lang w:eastAsia="zh-CN"/>
              </w:rPr>
            </w:pPr>
            <w:r w:rsidRPr="00A15DCB">
              <w:rPr>
                <w:lang w:eastAsia="zh-CN"/>
              </w:rPr>
              <w:t>-84</w:t>
            </w:r>
          </w:p>
        </w:tc>
        <w:tc>
          <w:tcPr>
            <w:tcW w:w="4325" w:type="dxa"/>
            <w:tcBorders>
              <w:top w:val="single" w:sz="4" w:space="0" w:color="auto"/>
              <w:left w:val="single" w:sz="4" w:space="0" w:color="auto"/>
              <w:bottom w:val="single" w:sz="4" w:space="0" w:color="auto"/>
              <w:right w:val="single" w:sz="4" w:space="0" w:color="auto"/>
            </w:tcBorders>
          </w:tcPr>
          <w:p w14:paraId="0996AA0D" w14:textId="77777777" w:rsidR="00EB6A36" w:rsidRPr="00A15DCB" w:rsidRDefault="00EB6A36" w:rsidP="009B330A">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NR Cell 11</w:t>
            </w:r>
          </w:p>
        </w:tc>
      </w:tr>
      <w:tr w:rsidR="00EB6A36" w:rsidRPr="00A15DCB" w14:paraId="5B95446F" w14:textId="77777777" w:rsidTr="009B330A">
        <w:tc>
          <w:tcPr>
            <w:tcW w:w="527" w:type="dxa"/>
            <w:tcBorders>
              <w:top w:val="nil"/>
              <w:left w:val="single" w:sz="4" w:space="0" w:color="auto"/>
              <w:bottom w:val="nil"/>
              <w:right w:val="single" w:sz="4" w:space="0" w:color="auto"/>
            </w:tcBorders>
          </w:tcPr>
          <w:p w14:paraId="3376AE1B"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6B022370" w14:textId="77777777" w:rsidR="00EB6A36" w:rsidRPr="00A15DCB" w:rsidRDefault="00EB6A36" w:rsidP="009B330A">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4C167387"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145AD4FE" w14:textId="77777777" w:rsidR="00EB6A36" w:rsidRPr="00A15DCB" w:rsidRDefault="00EB6A36" w:rsidP="009B330A">
            <w:pPr>
              <w:pStyle w:val="TAC"/>
              <w:rPr>
                <w:lang w:eastAsia="zh-CN"/>
              </w:rPr>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7BA9CAAB" w14:textId="77777777" w:rsidR="00EB6A36" w:rsidRPr="00A15DCB" w:rsidRDefault="00EB6A36" w:rsidP="009B330A">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3BD0FD61" w14:textId="77777777" w:rsidR="00EB6A36" w:rsidRPr="00A15DCB" w:rsidRDefault="00EB6A36" w:rsidP="009B330A">
            <w:pPr>
              <w:pStyle w:val="TAL"/>
            </w:pPr>
          </w:p>
        </w:tc>
      </w:tr>
      <w:tr w:rsidR="00EB6A36" w:rsidRPr="00A15DCB" w14:paraId="456AB0E4" w14:textId="77777777" w:rsidTr="009B330A">
        <w:tc>
          <w:tcPr>
            <w:tcW w:w="527" w:type="dxa"/>
            <w:tcBorders>
              <w:top w:val="nil"/>
              <w:left w:val="single" w:sz="4" w:space="0" w:color="auto"/>
              <w:bottom w:val="single" w:sz="4" w:space="0" w:color="auto"/>
              <w:right w:val="single" w:sz="4" w:space="0" w:color="auto"/>
            </w:tcBorders>
          </w:tcPr>
          <w:p w14:paraId="086F3A22"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2E15DBBB"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179B6350"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F3DA764" w14:textId="77777777" w:rsidR="00EB6A36" w:rsidRPr="00A15DCB" w:rsidRDefault="00EB6A36" w:rsidP="009B330A">
            <w:pPr>
              <w:pStyle w:val="TAC"/>
              <w:rPr>
                <w:lang w:eastAsia="zh-CN"/>
              </w:rPr>
            </w:pPr>
            <w:r w:rsidRPr="00A15DCB">
              <w:rPr>
                <w:lang w:eastAsia="zh-CN"/>
              </w:rPr>
              <w:t>-12</w:t>
            </w:r>
            <w:r w:rsidRPr="00A15DCB">
              <w:t xml:space="preserve"> </w:t>
            </w:r>
            <w:r w:rsidRPr="00A15DCB">
              <w:rPr>
                <w:vertAlign w:val="superscript"/>
              </w:rPr>
              <w:t>NOTE 3</w:t>
            </w:r>
          </w:p>
        </w:tc>
        <w:tc>
          <w:tcPr>
            <w:tcW w:w="1097" w:type="dxa"/>
            <w:tcBorders>
              <w:top w:val="single" w:sz="4" w:space="0" w:color="auto"/>
              <w:left w:val="single" w:sz="4" w:space="0" w:color="auto"/>
              <w:bottom w:val="single" w:sz="4" w:space="0" w:color="auto"/>
              <w:right w:val="single" w:sz="4" w:space="0" w:color="auto"/>
            </w:tcBorders>
          </w:tcPr>
          <w:p w14:paraId="3B4B6B10" w14:textId="77777777" w:rsidR="00EB6A36" w:rsidRPr="00A15DCB" w:rsidRDefault="00EB6A36" w:rsidP="009B330A">
            <w:pPr>
              <w:pStyle w:val="TAC"/>
            </w:pPr>
            <w:r w:rsidRPr="00A15DCB">
              <w:t xml:space="preserve">12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57572671" w14:textId="77777777" w:rsidR="00EB6A36" w:rsidRPr="00A15DCB" w:rsidRDefault="00EB6A36" w:rsidP="009B330A">
            <w:pPr>
              <w:pStyle w:val="TAL"/>
            </w:pPr>
          </w:p>
        </w:tc>
      </w:tr>
      <w:tr w:rsidR="00EB6A36" w:rsidRPr="00A15DCB" w14:paraId="599327E1" w14:textId="77777777" w:rsidTr="009B330A">
        <w:tc>
          <w:tcPr>
            <w:tcW w:w="9606" w:type="dxa"/>
            <w:gridSpan w:val="6"/>
            <w:tcBorders>
              <w:top w:val="single" w:sz="4" w:space="0" w:color="auto"/>
              <w:left w:val="single" w:sz="4" w:space="0" w:color="auto"/>
              <w:bottom w:val="single" w:sz="4" w:space="0" w:color="auto"/>
              <w:right w:val="single" w:sz="4" w:space="0" w:color="auto"/>
            </w:tcBorders>
          </w:tcPr>
          <w:p w14:paraId="2910EDA0" w14:textId="77777777" w:rsidR="00EB6A36" w:rsidRPr="00A15DCB" w:rsidRDefault="00EB6A36" w:rsidP="009B330A">
            <w:pPr>
              <w:pStyle w:val="TAN"/>
            </w:pPr>
            <w:r w:rsidRPr="00A15DCB">
              <w:t>NOTE 1:</w:t>
            </w:r>
            <w:r w:rsidRPr="00A15DCB">
              <w:tab/>
              <w:t>The downlink signal level uncertainty is specified in TS 38.508-1</w:t>
            </w:r>
            <w:r w:rsidRPr="00A15DCB">
              <w:rPr>
                <w:lang w:eastAsia="zh-CN"/>
              </w:rPr>
              <w:t xml:space="preserve"> [4]</w:t>
            </w:r>
            <w:r w:rsidRPr="00A15DCB">
              <w:t xml:space="preserve"> clause 6.2.2.1.</w:t>
            </w:r>
          </w:p>
          <w:p w14:paraId="0978E1F4" w14:textId="77777777" w:rsidR="00EB6A36" w:rsidRPr="00A15DCB" w:rsidRDefault="00EB6A36" w:rsidP="009B330A">
            <w:pPr>
              <w:pStyle w:val="TAN"/>
            </w:pPr>
            <w:r w:rsidRPr="00A15DCB">
              <w:t>NOTE 2:</w:t>
            </w:r>
            <w:r w:rsidRPr="00A15DCB">
              <w:tab/>
              <w:t>q-OffsetCell for Cell 11 is configured in SIB3 of Cell 1.</w:t>
            </w:r>
          </w:p>
          <w:p w14:paraId="7D810469" w14:textId="77777777" w:rsidR="00EB6A36" w:rsidRPr="00A15DCB" w:rsidRDefault="00EB6A36" w:rsidP="009B330A">
            <w:pPr>
              <w:pStyle w:val="TAN"/>
            </w:pPr>
            <w:r w:rsidRPr="00A15DCB">
              <w:t>NOTE 3:</w:t>
            </w:r>
            <w:r w:rsidRPr="00A15DCB">
              <w:tab/>
              <w:t>q-OffsetCell for Cell 1 is configured in SIB3 of Cell 11.</w:t>
            </w:r>
          </w:p>
        </w:tc>
      </w:tr>
    </w:tbl>
    <w:p w14:paraId="7D6DC6C4" w14:textId="77777777" w:rsidR="00EB6A36" w:rsidRPr="00A15DCB" w:rsidRDefault="00EB6A36" w:rsidP="00EB6A36"/>
    <w:p w14:paraId="776F39D9" w14:textId="77777777" w:rsidR="00EB6A36" w:rsidRPr="00A15DCB" w:rsidRDefault="00EB6A36" w:rsidP="00EB6A36">
      <w:pPr>
        <w:pStyle w:val="TH"/>
      </w:pPr>
      <w:r w:rsidRPr="00A15DCB">
        <w:t>Table 7.1.1.1.21.3.2-2: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EB6A36" w:rsidRPr="00A15DCB" w14:paraId="03EE615F" w14:textId="77777777" w:rsidTr="009B330A">
        <w:tc>
          <w:tcPr>
            <w:tcW w:w="527" w:type="dxa"/>
            <w:tcBorders>
              <w:top w:val="single" w:sz="4" w:space="0" w:color="auto"/>
              <w:left w:val="single" w:sz="4" w:space="0" w:color="auto"/>
              <w:bottom w:val="single" w:sz="4" w:space="0" w:color="auto"/>
              <w:right w:val="single" w:sz="4" w:space="0" w:color="auto"/>
            </w:tcBorders>
          </w:tcPr>
          <w:p w14:paraId="010B225C"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2331E5E3" w14:textId="77777777" w:rsidR="00EB6A36" w:rsidRPr="00A15DCB" w:rsidRDefault="00EB6A36" w:rsidP="009B330A">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4C4CED5D" w14:textId="77777777" w:rsidR="00EB6A36" w:rsidRPr="00A15DCB" w:rsidRDefault="00EB6A36" w:rsidP="009B330A">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3E3ADB18" w14:textId="77777777" w:rsidR="00EB6A36" w:rsidRPr="00A15DCB" w:rsidRDefault="00EB6A36" w:rsidP="009B330A">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72F402D4" w14:textId="77777777" w:rsidR="00EB6A36" w:rsidRPr="00A15DCB" w:rsidRDefault="00EB6A36" w:rsidP="009B330A">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161D7A6D" w14:textId="77777777" w:rsidR="00EB6A36" w:rsidRPr="00A15DCB" w:rsidRDefault="00EB6A36" w:rsidP="009B330A">
            <w:pPr>
              <w:pStyle w:val="TAH"/>
            </w:pPr>
            <w:r w:rsidRPr="00A15DCB">
              <w:t>Remark</w:t>
            </w:r>
          </w:p>
        </w:tc>
      </w:tr>
      <w:tr w:rsidR="00EB6A36" w:rsidRPr="00A15DCB" w14:paraId="414C7D0A" w14:textId="77777777" w:rsidTr="009B330A">
        <w:tc>
          <w:tcPr>
            <w:tcW w:w="527" w:type="dxa"/>
            <w:tcBorders>
              <w:top w:val="single" w:sz="4" w:space="0" w:color="auto"/>
              <w:left w:val="single" w:sz="4" w:space="0" w:color="auto"/>
              <w:bottom w:val="nil"/>
              <w:right w:val="single" w:sz="4" w:space="0" w:color="auto"/>
            </w:tcBorders>
            <w:hideMark/>
          </w:tcPr>
          <w:p w14:paraId="6B1A2EB5" w14:textId="77777777" w:rsidR="00EB6A36" w:rsidRPr="00A15DCB" w:rsidRDefault="00EB6A36" w:rsidP="009B330A">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667ED49B" w14:textId="77777777" w:rsidR="00EB6A36" w:rsidRPr="00A15DCB" w:rsidRDefault="00EB6A36" w:rsidP="009B330A">
            <w:pPr>
              <w:pStyle w:val="TAL"/>
              <w:jc w:val="center"/>
            </w:pPr>
            <w:r w:rsidRPr="00A15DCB">
              <w:t>SS/PBCH</w:t>
            </w:r>
          </w:p>
          <w:p w14:paraId="2AAF2C15" w14:textId="77777777" w:rsidR="00EB6A36" w:rsidRPr="00A15DCB" w:rsidRDefault="00EB6A36" w:rsidP="009B330A">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1D3AD914"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5A697A0" w14:textId="1A3C13B0" w:rsidR="00EB6A36" w:rsidRPr="00A15DCB" w:rsidRDefault="008D4187" w:rsidP="009B330A">
            <w:pPr>
              <w:pStyle w:val="TAC"/>
            </w:pPr>
            <w:r w:rsidRPr="008D4187">
              <w:t>-82</w:t>
            </w:r>
          </w:p>
        </w:tc>
        <w:tc>
          <w:tcPr>
            <w:tcW w:w="1097" w:type="dxa"/>
            <w:tcBorders>
              <w:top w:val="single" w:sz="4" w:space="0" w:color="auto"/>
              <w:left w:val="single" w:sz="4" w:space="0" w:color="auto"/>
              <w:bottom w:val="single" w:sz="4" w:space="0" w:color="auto"/>
              <w:right w:val="single" w:sz="4" w:space="0" w:color="auto"/>
            </w:tcBorders>
          </w:tcPr>
          <w:p w14:paraId="1313BA48" w14:textId="77777777" w:rsidR="00EB6A36" w:rsidRPr="00A15DCB" w:rsidRDefault="00EB6A36" w:rsidP="009B330A">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76DE1805" w14:textId="77777777" w:rsidR="00EB6A36" w:rsidRPr="00A15DCB" w:rsidRDefault="00EB6A36" w:rsidP="009B330A">
            <w:pPr>
              <w:pStyle w:val="TAL"/>
            </w:pPr>
            <w:r w:rsidRPr="00A15DCB">
              <w:t>The power level is such that Srxlev</w:t>
            </w:r>
            <w:r w:rsidRPr="00A15DCB">
              <w:rPr>
                <w:vertAlign w:val="subscript"/>
              </w:rPr>
              <w:t>NR Cell1</w:t>
            </w:r>
            <w:r w:rsidRPr="00A15DCB">
              <w:t xml:space="preserve"> &gt; 0</w:t>
            </w:r>
          </w:p>
        </w:tc>
      </w:tr>
      <w:tr w:rsidR="00EB6A36" w:rsidRPr="00A15DCB" w14:paraId="390632D8" w14:textId="77777777" w:rsidTr="009B330A">
        <w:tc>
          <w:tcPr>
            <w:tcW w:w="527" w:type="dxa"/>
            <w:tcBorders>
              <w:top w:val="nil"/>
              <w:left w:val="single" w:sz="4" w:space="0" w:color="auto"/>
              <w:bottom w:val="nil"/>
              <w:right w:val="single" w:sz="4" w:space="0" w:color="auto"/>
            </w:tcBorders>
            <w:vAlign w:val="center"/>
            <w:hideMark/>
          </w:tcPr>
          <w:p w14:paraId="2E65C0FA" w14:textId="77777777" w:rsidR="00EB6A36" w:rsidRPr="00A15DCB" w:rsidRDefault="00EB6A36" w:rsidP="009B330A">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10A8F038" w14:textId="77777777" w:rsidR="00EB6A36" w:rsidRPr="00A15DCB" w:rsidRDefault="00EB6A36" w:rsidP="009B330A">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3C144D11"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71DD4BE8" w14:textId="77777777" w:rsidR="00EB6A36" w:rsidRPr="00A15DCB" w:rsidRDefault="00EB6A36" w:rsidP="009B330A">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51B5EF1A" w14:textId="36294864" w:rsidR="00EB6A36" w:rsidRPr="00A15DCB" w:rsidRDefault="004C69EF" w:rsidP="009B330A">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4BA2A0F8" w14:textId="77777777" w:rsidR="00EB6A36" w:rsidRPr="00A15DCB" w:rsidRDefault="00EB6A36" w:rsidP="009B330A">
            <w:pPr>
              <w:pStyle w:val="TAL"/>
            </w:pPr>
          </w:p>
        </w:tc>
      </w:tr>
      <w:tr w:rsidR="00EB6A36" w:rsidRPr="00A15DCB" w14:paraId="04374CB6" w14:textId="77777777" w:rsidTr="009B330A">
        <w:tc>
          <w:tcPr>
            <w:tcW w:w="527" w:type="dxa"/>
            <w:tcBorders>
              <w:top w:val="nil"/>
              <w:left w:val="single" w:sz="4" w:space="0" w:color="auto"/>
              <w:bottom w:val="single" w:sz="4" w:space="0" w:color="auto"/>
              <w:right w:val="single" w:sz="4" w:space="0" w:color="auto"/>
            </w:tcBorders>
            <w:vAlign w:val="center"/>
          </w:tcPr>
          <w:p w14:paraId="3DD95FC3" w14:textId="77777777" w:rsidR="00EB6A36" w:rsidRPr="00A15DCB" w:rsidRDefault="00EB6A36" w:rsidP="009B330A">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573B86C4"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21ADFF9F"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B343840" w14:textId="68CAEEE1" w:rsidR="00EB6A36" w:rsidRPr="00A15DCB" w:rsidRDefault="004C69EF" w:rsidP="009B330A">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0D5EBFA7" w14:textId="77777777" w:rsidR="00EB6A36" w:rsidRPr="00A15DCB" w:rsidRDefault="00EB6A36" w:rsidP="009B330A">
            <w:pPr>
              <w:pStyle w:val="TAC"/>
            </w:pPr>
            <w:r w:rsidRPr="00A15DCB">
              <w:t xml:space="preserve">20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06EB1954" w14:textId="77777777" w:rsidR="00EB6A36" w:rsidRPr="00A15DCB" w:rsidRDefault="00EB6A36" w:rsidP="009B330A">
            <w:pPr>
              <w:pStyle w:val="TAL"/>
            </w:pPr>
          </w:p>
        </w:tc>
      </w:tr>
      <w:tr w:rsidR="00EB6A36" w:rsidRPr="00A15DCB" w14:paraId="5CC9AB5E" w14:textId="77777777" w:rsidTr="009B330A">
        <w:tc>
          <w:tcPr>
            <w:tcW w:w="527" w:type="dxa"/>
            <w:tcBorders>
              <w:top w:val="single" w:sz="4" w:space="0" w:color="auto"/>
              <w:left w:val="single" w:sz="4" w:space="0" w:color="auto"/>
              <w:bottom w:val="nil"/>
              <w:right w:val="single" w:sz="4" w:space="0" w:color="auto"/>
            </w:tcBorders>
            <w:hideMark/>
          </w:tcPr>
          <w:p w14:paraId="5886A780" w14:textId="77777777" w:rsidR="00EB6A36" w:rsidRPr="00A15DCB" w:rsidRDefault="00EB6A36" w:rsidP="009B330A">
            <w:pPr>
              <w:pStyle w:val="TAH"/>
            </w:pPr>
            <w:r w:rsidRPr="00A15DCB">
              <w:lastRenderedPageBreak/>
              <w:t>T1</w:t>
            </w:r>
          </w:p>
        </w:tc>
        <w:tc>
          <w:tcPr>
            <w:tcW w:w="1554" w:type="dxa"/>
            <w:tcBorders>
              <w:top w:val="single" w:sz="4" w:space="0" w:color="auto"/>
              <w:left w:val="single" w:sz="4" w:space="0" w:color="auto"/>
              <w:bottom w:val="single" w:sz="4" w:space="0" w:color="auto"/>
              <w:right w:val="single" w:sz="4" w:space="0" w:color="auto"/>
            </w:tcBorders>
            <w:hideMark/>
          </w:tcPr>
          <w:p w14:paraId="40D4BAFB" w14:textId="77777777" w:rsidR="00EB6A36" w:rsidRPr="00A15DCB" w:rsidRDefault="00EB6A36" w:rsidP="009B330A">
            <w:pPr>
              <w:pStyle w:val="TAL"/>
              <w:jc w:val="center"/>
            </w:pPr>
            <w:r w:rsidRPr="00A15DCB">
              <w:t>SS/PBCH</w:t>
            </w:r>
          </w:p>
          <w:p w14:paraId="3C161516" w14:textId="77777777" w:rsidR="00EB6A36" w:rsidRPr="00A15DCB" w:rsidRDefault="00EB6A36" w:rsidP="009B330A">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3633C808"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B8DA8FA" w14:textId="77777777" w:rsidR="00EB6A36" w:rsidRPr="00A15DCB" w:rsidRDefault="00EB6A36" w:rsidP="009B330A">
            <w:pPr>
              <w:pStyle w:val="TAC"/>
            </w:pPr>
            <w:r w:rsidRPr="00A15DCB">
              <w:t>-92</w:t>
            </w:r>
          </w:p>
        </w:tc>
        <w:tc>
          <w:tcPr>
            <w:tcW w:w="1097" w:type="dxa"/>
            <w:tcBorders>
              <w:top w:val="single" w:sz="4" w:space="0" w:color="auto"/>
              <w:left w:val="single" w:sz="4" w:space="0" w:color="auto"/>
              <w:bottom w:val="single" w:sz="4" w:space="0" w:color="auto"/>
              <w:right w:val="single" w:sz="4" w:space="0" w:color="auto"/>
            </w:tcBorders>
          </w:tcPr>
          <w:p w14:paraId="0498895E" w14:textId="77777777" w:rsidR="00EB6A36" w:rsidRPr="00A15DCB" w:rsidRDefault="00EB6A36" w:rsidP="009B330A">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hideMark/>
          </w:tcPr>
          <w:p w14:paraId="6ADA8914" w14:textId="77777777" w:rsidR="00EB6A36" w:rsidRPr="00A15DCB" w:rsidRDefault="00EB6A36" w:rsidP="009B330A">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 xml:space="preserve">NR Cell 11 </w:t>
            </w:r>
          </w:p>
        </w:tc>
      </w:tr>
      <w:tr w:rsidR="00EB6A36" w:rsidRPr="00A15DCB" w14:paraId="749DE9E1" w14:textId="77777777" w:rsidTr="009B330A">
        <w:tc>
          <w:tcPr>
            <w:tcW w:w="527" w:type="dxa"/>
            <w:tcBorders>
              <w:top w:val="nil"/>
              <w:left w:val="single" w:sz="4" w:space="0" w:color="auto"/>
              <w:bottom w:val="nil"/>
              <w:right w:val="single" w:sz="4" w:space="0" w:color="auto"/>
            </w:tcBorders>
          </w:tcPr>
          <w:p w14:paraId="3FC00C97"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45AFD5B8" w14:textId="77777777" w:rsidR="00EB6A36" w:rsidRPr="00A15DCB" w:rsidRDefault="00EB6A36" w:rsidP="009B330A">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05A6DE05"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6DA0280D" w14:textId="77777777" w:rsidR="00EB6A36" w:rsidRPr="00A15DCB" w:rsidRDefault="00EB6A36" w:rsidP="009B330A">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342D6A71" w14:textId="77777777" w:rsidR="00EB6A36" w:rsidRPr="00A15DCB" w:rsidRDefault="00EB6A36" w:rsidP="009B330A">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4D59444C" w14:textId="77777777" w:rsidR="00EB6A36" w:rsidRPr="00A15DCB" w:rsidRDefault="00EB6A36" w:rsidP="009B330A">
            <w:pPr>
              <w:pStyle w:val="TAL"/>
            </w:pPr>
          </w:p>
        </w:tc>
      </w:tr>
      <w:tr w:rsidR="00EB6A36" w:rsidRPr="00A15DCB" w14:paraId="781E8282" w14:textId="77777777" w:rsidTr="009B330A">
        <w:tc>
          <w:tcPr>
            <w:tcW w:w="527" w:type="dxa"/>
            <w:tcBorders>
              <w:top w:val="nil"/>
              <w:left w:val="single" w:sz="4" w:space="0" w:color="auto"/>
              <w:bottom w:val="single" w:sz="4" w:space="0" w:color="auto"/>
              <w:right w:val="single" w:sz="4" w:space="0" w:color="auto"/>
            </w:tcBorders>
          </w:tcPr>
          <w:p w14:paraId="69224782"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631E4048"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1A95063D"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21D2434" w14:textId="4C3B23AD" w:rsidR="00EB6A36" w:rsidRPr="00A15DCB" w:rsidRDefault="004C69EF" w:rsidP="009B330A">
            <w:pPr>
              <w:pStyle w:val="TAC"/>
              <w:rPr>
                <w:lang w:eastAsia="zh-CN"/>
              </w:rPr>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302DB20" w14:textId="77777777" w:rsidR="00EB6A36" w:rsidRPr="00A15DCB" w:rsidRDefault="00EB6A36" w:rsidP="009B330A">
            <w:pPr>
              <w:pStyle w:val="TAC"/>
            </w:pPr>
            <w:r w:rsidRPr="00A15DCB">
              <w:t xml:space="preserve">20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6F9D143E" w14:textId="77777777" w:rsidR="00EB6A36" w:rsidRPr="00A15DCB" w:rsidRDefault="00EB6A36" w:rsidP="009B330A">
            <w:pPr>
              <w:pStyle w:val="TAL"/>
            </w:pPr>
          </w:p>
        </w:tc>
      </w:tr>
      <w:tr w:rsidR="00EB6A36" w:rsidRPr="00A15DCB" w14:paraId="5E47E682" w14:textId="77777777" w:rsidTr="009B330A">
        <w:tc>
          <w:tcPr>
            <w:tcW w:w="527" w:type="dxa"/>
            <w:tcBorders>
              <w:top w:val="single" w:sz="4" w:space="0" w:color="auto"/>
              <w:left w:val="single" w:sz="4" w:space="0" w:color="auto"/>
              <w:bottom w:val="nil"/>
              <w:right w:val="single" w:sz="4" w:space="0" w:color="auto"/>
            </w:tcBorders>
          </w:tcPr>
          <w:p w14:paraId="4581BC52" w14:textId="77777777" w:rsidR="00EB6A36" w:rsidRPr="00A15DCB" w:rsidRDefault="00EB6A36" w:rsidP="009B330A">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1D2282D0" w14:textId="77777777" w:rsidR="00EB6A36" w:rsidRPr="00A15DCB" w:rsidRDefault="00EB6A36" w:rsidP="009B330A">
            <w:pPr>
              <w:pStyle w:val="TAL"/>
              <w:jc w:val="center"/>
            </w:pPr>
            <w:r w:rsidRPr="00A15DCB">
              <w:t>SS/PBCH</w:t>
            </w:r>
          </w:p>
          <w:p w14:paraId="5001240D" w14:textId="77777777" w:rsidR="00EB6A36" w:rsidRPr="00A15DCB" w:rsidRDefault="00EB6A36" w:rsidP="009B330A">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56D0F34B"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291265A8" w14:textId="77777777" w:rsidR="00EB6A36" w:rsidRPr="00A15DCB" w:rsidRDefault="00EB6A36" w:rsidP="009B330A">
            <w:pPr>
              <w:pStyle w:val="TAC"/>
            </w:pPr>
            <w:r w:rsidRPr="00A15DCB">
              <w:t>-92</w:t>
            </w:r>
          </w:p>
        </w:tc>
        <w:tc>
          <w:tcPr>
            <w:tcW w:w="1097" w:type="dxa"/>
            <w:tcBorders>
              <w:top w:val="single" w:sz="4" w:space="0" w:color="auto"/>
              <w:left w:val="single" w:sz="4" w:space="0" w:color="auto"/>
              <w:bottom w:val="single" w:sz="4" w:space="0" w:color="auto"/>
              <w:right w:val="single" w:sz="4" w:space="0" w:color="auto"/>
            </w:tcBorders>
          </w:tcPr>
          <w:p w14:paraId="41D2969A" w14:textId="77777777" w:rsidR="00EB6A36" w:rsidRPr="00A15DCB" w:rsidRDefault="00EB6A36" w:rsidP="009B330A">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tcPr>
          <w:p w14:paraId="46E8711B" w14:textId="77777777" w:rsidR="00EB6A36" w:rsidRPr="00A15DCB" w:rsidRDefault="00EB6A36" w:rsidP="009B330A">
            <w:pPr>
              <w:pStyle w:val="TAL"/>
            </w:pPr>
            <w:r w:rsidRPr="00A15DCB">
              <w:t>The power level values are assigned to satisfy R</w:t>
            </w:r>
            <w:r w:rsidRPr="00A15DCB">
              <w:rPr>
                <w:vertAlign w:val="subscript"/>
              </w:rPr>
              <w:t>NR Cell 1</w:t>
            </w:r>
            <w:r w:rsidRPr="00A15DCB">
              <w:t xml:space="preserve"> &lt; R</w:t>
            </w:r>
            <w:r w:rsidRPr="00A15DCB">
              <w:rPr>
                <w:vertAlign w:val="subscript"/>
              </w:rPr>
              <w:t xml:space="preserve">NR Cell 11 </w:t>
            </w:r>
          </w:p>
        </w:tc>
      </w:tr>
      <w:tr w:rsidR="00EB6A36" w:rsidRPr="00A15DCB" w14:paraId="396581E3" w14:textId="77777777" w:rsidTr="009B330A">
        <w:tc>
          <w:tcPr>
            <w:tcW w:w="527" w:type="dxa"/>
            <w:tcBorders>
              <w:top w:val="nil"/>
              <w:left w:val="single" w:sz="4" w:space="0" w:color="auto"/>
              <w:bottom w:val="nil"/>
              <w:right w:val="single" w:sz="4" w:space="0" w:color="auto"/>
            </w:tcBorders>
          </w:tcPr>
          <w:p w14:paraId="0762F0EE"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79C19CEB" w14:textId="77777777" w:rsidR="00EB6A36" w:rsidRPr="00A15DCB" w:rsidRDefault="00EB6A36" w:rsidP="009B330A">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13ADE7FF"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11A9E899" w14:textId="77777777" w:rsidR="00EB6A36" w:rsidRPr="00A15DCB" w:rsidRDefault="00EB6A36" w:rsidP="009B330A">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3E4CE995" w14:textId="77777777" w:rsidR="00EB6A36" w:rsidRPr="00A15DCB" w:rsidRDefault="00EB6A36" w:rsidP="009B330A">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27A9D538" w14:textId="77777777" w:rsidR="00EB6A36" w:rsidRPr="00A15DCB" w:rsidRDefault="00EB6A36" w:rsidP="009B330A">
            <w:pPr>
              <w:pStyle w:val="TAL"/>
            </w:pPr>
          </w:p>
        </w:tc>
      </w:tr>
      <w:tr w:rsidR="00EB6A36" w:rsidRPr="00A15DCB" w14:paraId="64F4A053" w14:textId="77777777" w:rsidTr="009B330A">
        <w:tc>
          <w:tcPr>
            <w:tcW w:w="527" w:type="dxa"/>
            <w:tcBorders>
              <w:top w:val="nil"/>
              <w:left w:val="single" w:sz="4" w:space="0" w:color="auto"/>
              <w:bottom w:val="single" w:sz="4" w:space="0" w:color="auto"/>
              <w:right w:val="single" w:sz="4" w:space="0" w:color="auto"/>
            </w:tcBorders>
          </w:tcPr>
          <w:p w14:paraId="0634B251"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2EA98087"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37B4903D"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50E3BCB" w14:textId="13D479F1" w:rsidR="00EB6A36" w:rsidRPr="00A15DCB" w:rsidRDefault="004C69EF" w:rsidP="009B330A">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2E18A719" w14:textId="5956E113" w:rsidR="00EB6A36" w:rsidRPr="00A15DCB" w:rsidRDefault="004C69EF" w:rsidP="009B330A">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02CF4772" w14:textId="77777777" w:rsidR="00EB6A36" w:rsidRPr="00A15DCB" w:rsidRDefault="00EB6A36" w:rsidP="009B330A">
            <w:pPr>
              <w:pStyle w:val="TAL"/>
            </w:pPr>
          </w:p>
        </w:tc>
      </w:tr>
      <w:tr w:rsidR="00EB6A36" w:rsidRPr="00A15DCB" w14:paraId="3BA87031" w14:textId="77777777" w:rsidTr="009B330A">
        <w:tc>
          <w:tcPr>
            <w:tcW w:w="527" w:type="dxa"/>
            <w:tcBorders>
              <w:top w:val="single" w:sz="4" w:space="0" w:color="auto"/>
              <w:left w:val="single" w:sz="4" w:space="0" w:color="auto"/>
              <w:bottom w:val="nil"/>
              <w:right w:val="single" w:sz="4" w:space="0" w:color="auto"/>
            </w:tcBorders>
          </w:tcPr>
          <w:p w14:paraId="17B78E09" w14:textId="77777777" w:rsidR="00EB6A36" w:rsidRPr="00A15DCB" w:rsidRDefault="00EB6A36" w:rsidP="009B330A">
            <w:pPr>
              <w:pStyle w:val="TAH"/>
              <w:rPr>
                <w:lang w:eastAsia="zh-CN"/>
              </w:rPr>
            </w:pPr>
            <w:r w:rsidRPr="00A15DCB">
              <w:rPr>
                <w:lang w:eastAsia="zh-CN"/>
              </w:rPr>
              <w:t>T3</w:t>
            </w:r>
          </w:p>
        </w:tc>
        <w:tc>
          <w:tcPr>
            <w:tcW w:w="1554" w:type="dxa"/>
            <w:tcBorders>
              <w:top w:val="single" w:sz="4" w:space="0" w:color="auto"/>
              <w:left w:val="single" w:sz="4" w:space="0" w:color="auto"/>
              <w:bottom w:val="single" w:sz="4" w:space="0" w:color="auto"/>
              <w:right w:val="single" w:sz="4" w:space="0" w:color="auto"/>
            </w:tcBorders>
          </w:tcPr>
          <w:p w14:paraId="77D0BFBD" w14:textId="77777777" w:rsidR="00EB6A36" w:rsidRPr="00A15DCB" w:rsidRDefault="00EB6A36" w:rsidP="009B330A">
            <w:pPr>
              <w:pStyle w:val="TAL"/>
              <w:jc w:val="center"/>
            </w:pPr>
            <w:r w:rsidRPr="00A15DCB">
              <w:t>SS/PBCH</w:t>
            </w:r>
          </w:p>
          <w:p w14:paraId="1E58B903" w14:textId="77777777" w:rsidR="00EB6A36" w:rsidRPr="00A15DCB" w:rsidRDefault="00EB6A36" w:rsidP="009B330A">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4CBE6B9A"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4032BFAC" w14:textId="77777777" w:rsidR="00EB6A36" w:rsidRPr="00A15DCB" w:rsidRDefault="00EB6A36" w:rsidP="009B330A">
            <w:pPr>
              <w:pStyle w:val="TAC"/>
              <w:rPr>
                <w:lang w:eastAsia="zh-CN"/>
              </w:rPr>
            </w:pPr>
            <w:r w:rsidRPr="00A15DCB">
              <w:t>-92</w:t>
            </w:r>
          </w:p>
        </w:tc>
        <w:tc>
          <w:tcPr>
            <w:tcW w:w="1097" w:type="dxa"/>
            <w:tcBorders>
              <w:top w:val="single" w:sz="4" w:space="0" w:color="auto"/>
              <w:left w:val="single" w:sz="4" w:space="0" w:color="auto"/>
              <w:bottom w:val="single" w:sz="4" w:space="0" w:color="auto"/>
              <w:right w:val="single" w:sz="4" w:space="0" w:color="auto"/>
            </w:tcBorders>
          </w:tcPr>
          <w:p w14:paraId="75F00352" w14:textId="77777777" w:rsidR="00EB6A36" w:rsidRPr="00A15DCB" w:rsidRDefault="00EB6A36" w:rsidP="009B330A">
            <w:pPr>
              <w:pStyle w:val="TAC"/>
              <w:rPr>
                <w:lang w:eastAsia="zh-CN"/>
              </w:rPr>
            </w:pPr>
            <w:r w:rsidRPr="00A15DCB">
              <w:t>-82</w:t>
            </w:r>
          </w:p>
        </w:tc>
        <w:tc>
          <w:tcPr>
            <w:tcW w:w="4325" w:type="dxa"/>
            <w:tcBorders>
              <w:top w:val="single" w:sz="4" w:space="0" w:color="auto"/>
              <w:left w:val="single" w:sz="4" w:space="0" w:color="auto"/>
              <w:bottom w:val="single" w:sz="4" w:space="0" w:color="auto"/>
              <w:right w:val="single" w:sz="4" w:space="0" w:color="auto"/>
            </w:tcBorders>
          </w:tcPr>
          <w:p w14:paraId="13BC58D4" w14:textId="77777777" w:rsidR="00EB6A36" w:rsidRPr="00A15DCB" w:rsidRDefault="00EB6A36" w:rsidP="009B330A">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NR Cell 11</w:t>
            </w:r>
          </w:p>
        </w:tc>
      </w:tr>
      <w:tr w:rsidR="00EB6A36" w:rsidRPr="00A15DCB" w14:paraId="7A39960C" w14:textId="77777777" w:rsidTr="009B330A">
        <w:tc>
          <w:tcPr>
            <w:tcW w:w="527" w:type="dxa"/>
            <w:tcBorders>
              <w:top w:val="nil"/>
              <w:left w:val="single" w:sz="4" w:space="0" w:color="auto"/>
              <w:bottom w:val="nil"/>
              <w:right w:val="single" w:sz="4" w:space="0" w:color="auto"/>
            </w:tcBorders>
          </w:tcPr>
          <w:p w14:paraId="47E4E3F6"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330A3E3E" w14:textId="77777777" w:rsidR="00EB6A36" w:rsidRPr="00A15DCB" w:rsidRDefault="00EB6A36" w:rsidP="009B330A">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2B029D40"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1E577A17" w14:textId="77777777" w:rsidR="00EB6A36" w:rsidRPr="00A15DCB" w:rsidRDefault="00EB6A36" w:rsidP="009B330A">
            <w:pPr>
              <w:pStyle w:val="TAC"/>
              <w:rPr>
                <w:lang w:eastAsia="zh-CN"/>
              </w:rPr>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1CF39608" w14:textId="77777777" w:rsidR="00EB6A36" w:rsidRPr="00A15DCB" w:rsidRDefault="00EB6A36" w:rsidP="009B330A">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47CF63EF" w14:textId="77777777" w:rsidR="00EB6A36" w:rsidRPr="00A15DCB" w:rsidRDefault="00EB6A36" w:rsidP="009B330A">
            <w:pPr>
              <w:pStyle w:val="TAL"/>
            </w:pPr>
          </w:p>
        </w:tc>
      </w:tr>
      <w:tr w:rsidR="00EB6A36" w:rsidRPr="00A15DCB" w14:paraId="7CBFBFEF" w14:textId="77777777" w:rsidTr="009B330A">
        <w:tc>
          <w:tcPr>
            <w:tcW w:w="527" w:type="dxa"/>
            <w:tcBorders>
              <w:top w:val="nil"/>
              <w:left w:val="single" w:sz="4" w:space="0" w:color="auto"/>
              <w:bottom w:val="single" w:sz="4" w:space="0" w:color="auto"/>
              <w:right w:val="single" w:sz="4" w:space="0" w:color="auto"/>
            </w:tcBorders>
          </w:tcPr>
          <w:p w14:paraId="0E3E3C7B"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04A2E060"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7786845C"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7E90B42E" w14:textId="77777777" w:rsidR="00EB6A36" w:rsidRPr="00A15DCB" w:rsidRDefault="00EB6A36" w:rsidP="009B330A">
            <w:pPr>
              <w:pStyle w:val="TAC"/>
              <w:rPr>
                <w:lang w:eastAsia="zh-CN"/>
              </w:rPr>
            </w:pPr>
            <w:r w:rsidRPr="00A15DCB">
              <w:rPr>
                <w:lang w:eastAsia="zh-CN"/>
              </w:rPr>
              <w:t>-20</w:t>
            </w:r>
            <w:r w:rsidRPr="00A15DCB">
              <w:t xml:space="preserve"> </w:t>
            </w:r>
            <w:r w:rsidRPr="00A15DCB">
              <w:rPr>
                <w:vertAlign w:val="superscript"/>
              </w:rPr>
              <w:t>NOTE 3</w:t>
            </w:r>
          </w:p>
        </w:tc>
        <w:tc>
          <w:tcPr>
            <w:tcW w:w="1097" w:type="dxa"/>
            <w:tcBorders>
              <w:top w:val="single" w:sz="4" w:space="0" w:color="auto"/>
              <w:left w:val="single" w:sz="4" w:space="0" w:color="auto"/>
              <w:bottom w:val="single" w:sz="4" w:space="0" w:color="auto"/>
              <w:right w:val="single" w:sz="4" w:space="0" w:color="auto"/>
            </w:tcBorders>
          </w:tcPr>
          <w:p w14:paraId="105D452C" w14:textId="77777777" w:rsidR="00EB6A36" w:rsidRPr="00A15DCB" w:rsidRDefault="00EB6A36" w:rsidP="009B330A">
            <w:pPr>
              <w:pStyle w:val="TAC"/>
            </w:pPr>
            <w:r w:rsidRPr="00A15DCB">
              <w:t xml:space="preserve">20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65335138" w14:textId="77777777" w:rsidR="00EB6A36" w:rsidRPr="00A15DCB" w:rsidRDefault="00EB6A36" w:rsidP="009B330A">
            <w:pPr>
              <w:pStyle w:val="TAL"/>
            </w:pPr>
          </w:p>
        </w:tc>
      </w:tr>
      <w:tr w:rsidR="00EB6A36" w:rsidRPr="00A15DCB" w14:paraId="165E6C2D" w14:textId="77777777" w:rsidTr="009B330A">
        <w:tc>
          <w:tcPr>
            <w:tcW w:w="9606" w:type="dxa"/>
            <w:gridSpan w:val="6"/>
            <w:tcBorders>
              <w:top w:val="single" w:sz="4" w:space="0" w:color="auto"/>
              <w:left w:val="single" w:sz="4" w:space="0" w:color="auto"/>
              <w:bottom w:val="single" w:sz="4" w:space="0" w:color="auto"/>
              <w:right w:val="single" w:sz="4" w:space="0" w:color="auto"/>
            </w:tcBorders>
          </w:tcPr>
          <w:p w14:paraId="633337EC" w14:textId="77777777" w:rsidR="00EB6A36" w:rsidRPr="00A15DCB" w:rsidRDefault="00EB6A36" w:rsidP="009B330A">
            <w:pPr>
              <w:pStyle w:val="TAN"/>
            </w:pPr>
            <w:r w:rsidRPr="00A15DCB">
              <w:t>NOTE 1:</w:t>
            </w:r>
            <w:r w:rsidRPr="00A15DCB">
              <w:tab/>
              <w:t>The downlink signal level uncertainty is specified in TS 38.508-1</w:t>
            </w:r>
            <w:r w:rsidRPr="00A15DCB">
              <w:rPr>
                <w:lang w:eastAsia="zh-CN"/>
              </w:rPr>
              <w:t xml:space="preserve"> [4]</w:t>
            </w:r>
            <w:r w:rsidRPr="00A15DCB">
              <w:t xml:space="preserve"> clause 6.2.2.2.</w:t>
            </w:r>
          </w:p>
          <w:p w14:paraId="3EF53B91" w14:textId="77777777" w:rsidR="00EB6A36" w:rsidRPr="00A15DCB" w:rsidRDefault="00EB6A36" w:rsidP="009B330A">
            <w:pPr>
              <w:pStyle w:val="TAN"/>
            </w:pPr>
            <w:r w:rsidRPr="00A15DCB">
              <w:t>NOTE 2:</w:t>
            </w:r>
            <w:r w:rsidRPr="00A15DCB">
              <w:tab/>
              <w:t>q-OffsetCell for Cell 11 is configured in SIB3 of Cell 1.</w:t>
            </w:r>
          </w:p>
          <w:p w14:paraId="60FAF38E" w14:textId="77777777" w:rsidR="00EB6A36" w:rsidRPr="00A15DCB" w:rsidRDefault="00EB6A36" w:rsidP="009B330A">
            <w:pPr>
              <w:pStyle w:val="TAN"/>
            </w:pPr>
            <w:r w:rsidRPr="00A15DCB">
              <w:t>NOTE 3:</w:t>
            </w:r>
            <w:r w:rsidRPr="00A15DCB">
              <w:tab/>
              <w:t>q-OffsetCell for Cell 1 is configured in SIB3 of Cell 11.</w:t>
            </w:r>
          </w:p>
        </w:tc>
      </w:tr>
    </w:tbl>
    <w:p w14:paraId="3F68A8CE" w14:textId="77777777" w:rsidR="00EB6A36" w:rsidRPr="00A15DCB" w:rsidRDefault="00EB6A36" w:rsidP="00EB6A36"/>
    <w:p w14:paraId="2D20B1FE" w14:textId="77777777" w:rsidR="00EB6A36" w:rsidRPr="00A15DCB" w:rsidRDefault="00EB6A36" w:rsidP="00EB6A36">
      <w:pPr>
        <w:pStyle w:val="TH"/>
      </w:pPr>
      <w:r w:rsidRPr="00A15DCB">
        <w:lastRenderedPageBreak/>
        <w:t>Table 7.1.1.1.21.3.2-3: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
        <w:gridCol w:w="4307"/>
        <w:gridCol w:w="532"/>
        <w:gridCol w:w="3225"/>
        <w:gridCol w:w="457"/>
        <w:gridCol w:w="846"/>
      </w:tblGrid>
      <w:tr w:rsidR="00EB6A36" w:rsidRPr="00A15DCB" w14:paraId="6A904ADD" w14:textId="77777777" w:rsidTr="009B330A">
        <w:tc>
          <w:tcPr>
            <w:tcW w:w="248" w:type="pct"/>
            <w:vMerge w:val="restart"/>
            <w:tcBorders>
              <w:top w:val="single" w:sz="4" w:space="0" w:color="auto"/>
              <w:left w:val="single" w:sz="4" w:space="0" w:color="auto"/>
              <w:right w:val="single" w:sz="4" w:space="0" w:color="auto"/>
            </w:tcBorders>
          </w:tcPr>
          <w:p w14:paraId="5A5917DE" w14:textId="77777777" w:rsidR="00EB6A36" w:rsidRPr="00A15DCB" w:rsidRDefault="00EB6A36" w:rsidP="009B330A">
            <w:pPr>
              <w:pStyle w:val="TAH"/>
            </w:pPr>
            <w:r w:rsidRPr="00A15DCB">
              <w:t>St</w:t>
            </w:r>
          </w:p>
        </w:tc>
        <w:tc>
          <w:tcPr>
            <w:tcW w:w="2185" w:type="pct"/>
            <w:tcBorders>
              <w:top w:val="single" w:sz="4" w:space="0" w:color="auto"/>
              <w:left w:val="single" w:sz="4" w:space="0" w:color="auto"/>
              <w:bottom w:val="nil"/>
              <w:right w:val="single" w:sz="4" w:space="0" w:color="auto"/>
            </w:tcBorders>
          </w:tcPr>
          <w:p w14:paraId="26F57B23" w14:textId="77777777" w:rsidR="00EB6A36" w:rsidRPr="00A15DCB" w:rsidRDefault="00EB6A36" w:rsidP="009B330A">
            <w:pPr>
              <w:pStyle w:val="TAH"/>
            </w:pPr>
            <w:r w:rsidRPr="00A15DCB">
              <w:t>Procedure</w:t>
            </w:r>
          </w:p>
        </w:tc>
        <w:tc>
          <w:tcPr>
            <w:tcW w:w="1906" w:type="pct"/>
            <w:gridSpan w:val="2"/>
            <w:tcBorders>
              <w:top w:val="single" w:sz="4" w:space="0" w:color="auto"/>
              <w:left w:val="single" w:sz="4" w:space="0" w:color="auto"/>
              <w:bottom w:val="single" w:sz="4" w:space="0" w:color="auto"/>
              <w:right w:val="single" w:sz="4" w:space="0" w:color="auto"/>
            </w:tcBorders>
          </w:tcPr>
          <w:p w14:paraId="3281BF3D" w14:textId="77777777" w:rsidR="00EB6A36" w:rsidRPr="00A15DCB" w:rsidRDefault="00EB6A36" w:rsidP="009B330A">
            <w:pPr>
              <w:pStyle w:val="TAH"/>
            </w:pPr>
            <w:r w:rsidRPr="00A15DCB">
              <w:t>Message Sequence</w:t>
            </w:r>
          </w:p>
        </w:tc>
        <w:tc>
          <w:tcPr>
            <w:tcW w:w="232" w:type="pct"/>
            <w:vMerge w:val="restart"/>
            <w:tcBorders>
              <w:top w:val="single" w:sz="4" w:space="0" w:color="auto"/>
              <w:left w:val="single" w:sz="4" w:space="0" w:color="auto"/>
              <w:right w:val="single" w:sz="4" w:space="0" w:color="auto"/>
            </w:tcBorders>
          </w:tcPr>
          <w:p w14:paraId="3692529D" w14:textId="77777777" w:rsidR="00EB6A36" w:rsidRPr="00A15DCB" w:rsidRDefault="00EB6A36" w:rsidP="009B330A">
            <w:pPr>
              <w:pStyle w:val="TAH"/>
            </w:pPr>
            <w:r w:rsidRPr="00A15DCB">
              <w:t>TP</w:t>
            </w:r>
          </w:p>
        </w:tc>
        <w:tc>
          <w:tcPr>
            <w:tcW w:w="429" w:type="pct"/>
            <w:vMerge w:val="restart"/>
            <w:tcBorders>
              <w:top w:val="single" w:sz="4" w:space="0" w:color="auto"/>
              <w:left w:val="single" w:sz="4" w:space="0" w:color="auto"/>
              <w:right w:val="single" w:sz="4" w:space="0" w:color="auto"/>
            </w:tcBorders>
          </w:tcPr>
          <w:p w14:paraId="26782781" w14:textId="77777777" w:rsidR="00EB6A36" w:rsidRPr="00A15DCB" w:rsidRDefault="00EB6A36" w:rsidP="009B330A">
            <w:pPr>
              <w:pStyle w:val="TAH"/>
            </w:pPr>
            <w:r w:rsidRPr="00A15DCB">
              <w:t>Verdict</w:t>
            </w:r>
          </w:p>
        </w:tc>
      </w:tr>
      <w:tr w:rsidR="00EB6A36" w:rsidRPr="00A15DCB" w14:paraId="43565666" w14:textId="77777777" w:rsidTr="009B330A">
        <w:tc>
          <w:tcPr>
            <w:tcW w:w="248" w:type="pct"/>
            <w:vMerge/>
            <w:tcBorders>
              <w:left w:val="single" w:sz="4" w:space="0" w:color="auto"/>
              <w:bottom w:val="single" w:sz="4" w:space="0" w:color="auto"/>
              <w:right w:val="single" w:sz="4" w:space="0" w:color="auto"/>
            </w:tcBorders>
          </w:tcPr>
          <w:p w14:paraId="3C94F9AB" w14:textId="77777777" w:rsidR="00EB6A36" w:rsidRPr="00A15DCB" w:rsidRDefault="00EB6A36" w:rsidP="009B330A">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3A3AF8DA" w14:textId="77777777" w:rsidR="00EB6A36" w:rsidRPr="00A15DCB" w:rsidRDefault="00EB6A36" w:rsidP="009B330A">
            <w:pPr>
              <w:pStyle w:val="TAH"/>
            </w:pPr>
          </w:p>
        </w:tc>
        <w:tc>
          <w:tcPr>
            <w:tcW w:w="270" w:type="pct"/>
            <w:tcBorders>
              <w:top w:val="single" w:sz="4" w:space="0" w:color="auto"/>
              <w:left w:val="single" w:sz="4" w:space="0" w:color="auto"/>
              <w:bottom w:val="single" w:sz="4" w:space="0" w:color="auto"/>
              <w:right w:val="single" w:sz="4" w:space="0" w:color="auto"/>
            </w:tcBorders>
          </w:tcPr>
          <w:p w14:paraId="036993F9" w14:textId="77777777" w:rsidR="00EB6A36" w:rsidRPr="00A15DCB" w:rsidRDefault="00EB6A36" w:rsidP="009B330A">
            <w:pPr>
              <w:pStyle w:val="TAH"/>
            </w:pPr>
            <w:r w:rsidRPr="00A15DCB">
              <w:t>U - S</w:t>
            </w:r>
          </w:p>
        </w:tc>
        <w:tc>
          <w:tcPr>
            <w:tcW w:w="1636" w:type="pct"/>
            <w:tcBorders>
              <w:top w:val="single" w:sz="4" w:space="0" w:color="auto"/>
              <w:left w:val="single" w:sz="4" w:space="0" w:color="auto"/>
              <w:bottom w:val="single" w:sz="4" w:space="0" w:color="auto"/>
              <w:right w:val="single" w:sz="4" w:space="0" w:color="auto"/>
            </w:tcBorders>
          </w:tcPr>
          <w:p w14:paraId="045E6398" w14:textId="77777777" w:rsidR="00EB6A36" w:rsidRPr="00A15DCB" w:rsidRDefault="00EB6A36" w:rsidP="009B330A">
            <w:pPr>
              <w:pStyle w:val="TAH"/>
            </w:pPr>
            <w:r w:rsidRPr="00A15DCB">
              <w:t>Message</w:t>
            </w:r>
          </w:p>
        </w:tc>
        <w:tc>
          <w:tcPr>
            <w:tcW w:w="232" w:type="pct"/>
            <w:vMerge/>
            <w:tcBorders>
              <w:left w:val="single" w:sz="4" w:space="0" w:color="auto"/>
              <w:bottom w:val="single" w:sz="4" w:space="0" w:color="auto"/>
              <w:right w:val="single" w:sz="4" w:space="0" w:color="auto"/>
            </w:tcBorders>
          </w:tcPr>
          <w:p w14:paraId="341F712C" w14:textId="77777777" w:rsidR="00EB6A36" w:rsidRPr="00A15DCB" w:rsidRDefault="00EB6A36" w:rsidP="009B330A">
            <w:pPr>
              <w:keepNext/>
              <w:keepLines/>
              <w:spacing w:after="0"/>
              <w:jc w:val="center"/>
              <w:rPr>
                <w:sz w:val="18"/>
                <w:lang w:eastAsia="sv-SE"/>
              </w:rPr>
            </w:pPr>
          </w:p>
        </w:tc>
        <w:tc>
          <w:tcPr>
            <w:tcW w:w="429" w:type="pct"/>
            <w:vMerge/>
            <w:tcBorders>
              <w:left w:val="single" w:sz="4" w:space="0" w:color="auto"/>
              <w:bottom w:val="single" w:sz="4" w:space="0" w:color="auto"/>
              <w:right w:val="single" w:sz="4" w:space="0" w:color="auto"/>
            </w:tcBorders>
          </w:tcPr>
          <w:p w14:paraId="35456C3E" w14:textId="77777777" w:rsidR="00EB6A36" w:rsidRPr="00A15DCB" w:rsidRDefault="00EB6A36" w:rsidP="009B330A">
            <w:pPr>
              <w:keepNext/>
              <w:keepLines/>
              <w:spacing w:after="0"/>
              <w:jc w:val="center"/>
              <w:rPr>
                <w:sz w:val="18"/>
                <w:lang w:eastAsia="sv-SE"/>
              </w:rPr>
            </w:pPr>
          </w:p>
        </w:tc>
      </w:tr>
      <w:tr w:rsidR="00EB6A36" w:rsidRPr="00A15DCB" w14:paraId="43BD73CD" w14:textId="77777777" w:rsidTr="009B330A">
        <w:tc>
          <w:tcPr>
            <w:tcW w:w="248" w:type="pct"/>
            <w:tcBorders>
              <w:top w:val="single" w:sz="4" w:space="0" w:color="auto"/>
              <w:left w:val="single" w:sz="4" w:space="0" w:color="auto"/>
              <w:bottom w:val="single" w:sz="4" w:space="0" w:color="auto"/>
              <w:right w:val="single" w:sz="4" w:space="0" w:color="auto"/>
            </w:tcBorders>
          </w:tcPr>
          <w:p w14:paraId="623D52A8" w14:textId="77777777" w:rsidR="00EB6A36" w:rsidRPr="00A15DCB" w:rsidRDefault="00EB6A36" w:rsidP="009B330A">
            <w:pPr>
              <w:pStyle w:val="TAC"/>
              <w:rPr>
                <w:rFonts w:cs="Arial"/>
              </w:rPr>
            </w:pPr>
            <w:r w:rsidRPr="00A15DCB">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6598DB6F" w14:textId="77777777" w:rsidR="00EB6A36" w:rsidRPr="00A15DCB" w:rsidRDefault="00EB6A36" w:rsidP="009B330A">
            <w:pPr>
              <w:pStyle w:val="TAL"/>
            </w:pPr>
            <w:r w:rsidRPr="00A15DCB">
              <w:t xml:space="preserve">The </w:t>
            </w:r>
            <w:r w:rsidRPr="00A15DCB">
              <w:rPr>
                <w:rFonts w:cs="Arial"/>
              </w:rPr>
              <w:t xml:space="preserve">SS changes </w:t>
            </w:r>
            <w:r w:rsidRPr="00A15DCB">
              <w:t>SS/PBCH</w:t>
            </w:r>
          </w:p>
          <w:p w14:paraId="34271A73" w14:textId="77777777" w:rsidR="00EB6A36" w:rsidRPr="00A15DCB" w:rsidDel="004D1A24" w:rsidRDefault="00EB6A36" w:rsidP="009B330A">
            <w:pPr>
              <w:pStyle w:val="TAL"/>
              <w:rPr>
                <w:rFonts w:cs="Arial"/>
              </w:rPr>
            </w:pPr>
            <w:r w:rsidRPr="00A15DCB">
              <w:t xml:space="preserve"> EPRE level of</w:t>
            </w:r>
            <w:r w:rsidRPr="00A15DCB">
              <w:rPr>
                <w:rFonts w:cs="Arial"/>
              </w:rPr>
              <w:t xml:space="preserve"> NR </w:t>
            </w:r>
            <w:r w:rsidRPr="00A15DCB">
              <w:t>Cell 11</w:t>
            </w:r>
            <w:r w:rsidRPr="00A15DCB">
              <w:rPr>
                <w:rFonts w:cs="Arial"/>
              </w:rPr>
              <w:t xml:space="preserve"> according to the </w:t>
            </w:r>
            <w:r w:rsidRPr="00A15DCB">
              <w:t>row "T1"</w:t>
            </w:r>
            <w:r w:rsidRPr="00A15DCB">
              <w:rPr>
                <w:rFonts w:cs="Arial"/>
              </w:rPr>
              <w:t xml:space="preserve"> in </w:t>
            </w:r>
            <w:r w:rsidRPr="00A15DCB">
              <w:t>Table 7.1.1.1.21.3.2-1/2</w:t>
            </w:r>
            <w:r w:rsidRPr="00A15DCB">
              <w:rPr>
                <w:rFonts w:cs="Arial"/>
              </w:rPr>
              <w:t>.</w:t>
            </w:r>
          </w:p>
        </w:tc>
        <w:tc>
          <w:tcPr>
            <w:tcW w:w="270" w:type="pct"/>
            <w:tcBorders>
              <w:top w:val="single" w:sz="4" w:space="0" w:color="auto"/>
              <w:left w:val="single" w:sz="4" w:space="0" w:color="auto"/>
              <w:bottom w:val="single" w:sz="4" w:space="0" w:color="auto"/>
              <w:right w:val="single" w:sz="4" w:space="0" w:color="auto"/>
            </w:tcBorders>
          </w:tcPr>
          <w:p w14:paraId="5B2E818C"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22CB48C" w14:textId="77777777" w:rsidR="00EB6A36" w:rsidRPr="00A15DCB" w:rsidRDefault="00EB6A36" w:rsidP="009B330A">
            <w:pPr>
              <w:pStyle w:val="TAL"/>
              <w:rPr>
                <w:rFonts w:cs="Arial"/>
                <w:i/>
                <w:iCs/>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8172CC9" w14:textId="77777777" w:rsidR="00EB6A36" w:rsidRPr="00A15DCB" w:rsidRDefault="00EB6A36" w:rsidP="009B330A">
            <w:pPr>
              <w:pStyle w:val="TAC"/>
              <w:rPr>
                <w:rFonts w:cs="Arial"/>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C1DF144" w14:textId="77777777" w:rsidR="00EB6A36" w:rsidRPr="00A15DCB" w:rsidRDefault="00EB6A36" w:rsidP="009B330A">
            <w:pPr>
              <w:pStyle w:val="TAC"/>
              <w:rPr>
                <w:rFonts w:cs="Arial"/>
              </w:rPr>
            </w:pPr>
            <w:r w:rsidRPr="00A15DCB">
              <w:rPr>
                <w:rFonts w:cs="Arial"/>
              </w:rPr>
              <w:t>-</w:t>
            </w:r>
          </w:p>
        </w:tc>
      </w:tr>
      <w:tr w:rsidR="00EB6A36" w:rsidRPr="00A15DCB" w14:paraId="168C4C7E" w14:textId="77777777" w:rsidTr="009B330A">
        <w:tc>
          <w:tcPr>
            <w:tcW w:w="248" w:type="pct"/>
            <w:tcBorders>
              <w:top w:val="single" w:sz="4" w:space="0" w:color="auto"/>
              <w:left w:val="single" w:sz="4" w:space="0" w:color="auto"/>
              <w:bottom w:val="single" w:sz="4" w:space="0" w:color="auto"/>
              <w:right w:val="single" w:sz="4" w:space="0" w:color="auto"/>
            </w:tcBorders>
          </w:tcPr>
          <w:p w14:paraId="56105EDB" w14:textId="77777777" w:rsidR="00EB6A36" w:rsidRPr="00A15DCB" w:rsidRDefault="00EB6A36" w:rsidP="009B330A">
            <w:pPr>
              <w:pStyle w:val="TAC"/>
              <w:rPr>
                <w:rFonts w:cs="Arial"/>
                <w:lang w:eastAsia="zh-CN"/>
              </w:rPr>
            </w:pPr>
            <w:r w:rsidRPr="00A15DCB">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4D13DA2A" w14:textId="77777777" w:rsidR="00EB6A36" w:rsidRPr="00A15DCB" w:rsidRDefault="00EB6A36" w:rsidP="009B330A">
            <w:pPr>
              <w:pStyle w:val="TAL"/>
              <w:rPr>
                <w:lang w:eastAsia="zh-CN"/>
              </w:rPr>
            </w:pPr>
            <w:r w:rsidRPr="00A15DCB">
              <w:rPr>
                <w:rFonts w:cs="Arial"/>
              </w:rPr>
              <w:t>Wait 60s to ensure UE detects NR Cell 11.</w:t>
            </w:r>
          </w:p>
        </w:tc>
        <w:tc>
          <w:tcPr>
            <w:tcW w:w="270" w:type="pct"/>
            <w:tcBorders>
              <w:top w:val="single" w:sz="4" w:space="0" w:color="auto"/>
              <w:left w:val="single" w:sz="4" w:space="0" w:color="auto"/>
              <w:bottom w:val="single" w:sz="4" w:space="0" w:color="auto"/>
              <w:right w:val="single" w:sz="4" w:space="0" w:color="auto"/>
            </w:tcBorders>
          </w:tcPr>
          <w:p w14:paraId="0DA55899"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B44A92B" w14:textId="77777777" w:rsidR="00EB6A36" w:rsidRPr="00A15DCB" w:rsidRDefault="00EB6A36" w:rsidP="009B330A">
            <w:pPr>
              <w:pStyle w:val="TAL"/>
              <w:rPr>
                <w:rFonts w:cs="Arial"/>
                <w:iCs/>
                <w:lang w:eastAsia="zh-CN"/>
              </w:rPr>
            </w:pPr>
            <w:r w:rsidRPr="00A15DCB">
              <w:rPr>
                <w:rFonts w:cs="Arial"/>
                <w:i/>
                <w:iCs/>
              </w:rPr>
              <w:t>-</w:t>
            </w:r>
          </w:p>
        </w:tc>
        <w:tc>
          <w:tcPr>
            <w:tcW w:w="232" w:type="pct"/>
            <w:tcBorders>
              <w:top w:val="single" w:sz="4" w:space="0" w:color="auto"/>
              <w:left w:val="single" w:sz="4" w:space="0" w:color="auto"/>
              <w:bottom w:val="single" w:sz="4" w:space="0" w:color="auto"/>
              <w:right w:val="single" w:sz="4" w:space="0" w:color="auto"/>
            </w:tcBorders>
          </w:tcPr>
          <w:p w14:paraId="341AAA51"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E04BB24" w14:textId="77777777" w:rsidR="00EB6A36" w:rsidRPr="00A15DCB" w:rsidRDefault="00EB6A36" w:rsidP="009B330A">
            <w:pPr>
              <w:pStyle w:val="TAC"/>
              <w:rPr>
                <w:rFonts w:cs="Arial"/>
                <w:lang w:eastAsia="zh-CN"/>
              </w:rPr>
            </w:pPr>
            <w:r w:rsidRPr="00A15DCB">
              <w:rPr>
                <w:rFonts w:cs="Arial"/>
              </w:rPr>
              <w:t>-</w:t>
            </w:r>
          </w:p>
        </w:tc>
      </w:tr>
      <w:tr w:rsidR="00EB6A36" w:rsidRPr="00A15DCB" w14:paraId="2A2BCF9E" w14:textId="77777777" w:rsidTr="009B330A">
        <w:tc>
          <w:tcPr>
            <w:tcW w:w="248" w:type="pct"/>
            <w:tcBorders>
              <w:top w:val="single" w:sz="4" w:space="0" w:color="auto"/>
              <w:left w:val="single" w:sz="4" w:space="0" w:color="auto"/>
              <w:bottom w:val="single" w:sz="4" w:space="0" w:color="auto"/>
              <w:right w:val="single" w:sz="4" w:space="0" w:color="auto"/>
            </w:tcBorders>
          </w:tcPr>
          <w:p w14:paraId="1F5F2D5B" w14:textId="77777777" w:rsidR="00EB6A36" w:rsidRPr="00A15DCB" w:rsidRDefault="00EB6A36" w:rsidP="009B330A">
            <w:pPr>
              <w:pStyle w:val="TAC"/>
              <w:rPr>
                <w:rFonts w:cs="Arial"/>
                <w:lang w:eastAsia="zh-CN"/>
              </w:rPr>
            </w:pPr>
            <w:r w:rsidRPr="00A15DCB">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215BBCA6" w14:textId="77777777" w:rsidR="00EB6A36" w:rsidRPr="00A15DCB" w:rsidRDefault="00EB6A36" w:rsidP="009B330A">
            <w:pPr>
              <w:pStyle w:val="TAL"/>
              <w:rPr>
                <w:rFonts w:cs="Arial"/>
                <w:lang w:eastAsia="zh-CN"/>
              </w:rPr>
            </w:pPr>
            <w:r w:rsidRPr="00A15DCB">
              <w:rPr>
                <w:rFonts w:cs="Arial"/>
              </w:rPr>
              <w:t>SS transmits Short Message on PDCCH addressed to P-RNTI using Short Message field in DCI format 1_0</w:t>
            </w:r>
            <w:r w:rsidRPr="00A15DCB">
              <w:rPr>
                <w:rFonts w:cs="Arial"/>
                <w:lang w:eastAsia="zh-CN"/>
              </w:rPr>
              <w:t xml:space="preserve">. Bit 1 of </w:t>
            </w:r>
            <w:r w:rsidRPr="00A15DCB">
              <w:rPr>
                <w:rFonts w:cs="Arial"/>
              </w:rPr>
              <w:t xml:space="preserve">Short Message field is set to 1 to indicate the SI </w:t>
            </w:r>
            <w:r w:rsidRPr="00A15DCB">
              <w:rPr>
                <w:rFonts w:eastAsia="v3.7.0" w:cs="Arial"/>
                <w:iCs/>
                <w:kern w:val="2"/>
              </w:rPr>
              <w:t>modification.</w:t>
            </w:r>
          </w:p>
        </w:tc>
        <w:tc>
          <w:tcPr>
            <w:tcW w:w="270" w:type="pct"/>
            <w:tcBorders>
              <w:top w:val="single" w:sz="4" w:space="0" w:color="auto"/>
              <w:left w:val="single" w:sz="4" w:space="0" w:color="auto"/>
              <w:bottom w:val="single" w:sz="4" w:space="0" w:color="auto"/>
              <w:right w:val="single" w:sz="4" w:space="0" w:color="auto"/>
            </w:tcBorders>
          </w:tcPr>
          <w:p w14:paraId="5760F5CF" w14:textId="77777777" w:rsidR="00EB6A36" w:rsidRPr="00A15DCB" w:rsidRDefault="00EB6A36" w:rsidP="009B330A">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3DC2E74F" w14:textId="77777777" w:rsidR="00EB6A36" w:rsidRPr="00A15DCB" w:rsidRDefault="00EB6A36" w:rsidP="009B330A">
            <w:pPr>
              <w:pStyle w:val="TAL"/>
              <w:rPr>
                <w:rFonts w:cs="Arial"/>
                <w:iCs/>
                <w:lang w:eastAsia="zh-CN"/>
              </w:rPr>
            </w:pPr>
            <w:r w:rsidRPr="00A15DCB">
              <w:rPr>
                <w:rFonts w:cs="Arial"/>
              </w:rPr>
              <w:t>Short Message</w:t>
            </w:r>
          </w:p>
        </w:tc>
        <w:tc>
          <w:tcPr>
            <w:tcW w:w="232" w:type="pct"/>
            <w:tcBorders>
              <w:top w:val="single" w:sz="4" w:space="0" w:color="auto"/>
              <w:left w:val="single" w:sz="4" w:space="0" w:color="auto"/>
              <w:bottom w:val="single" w:sz="4" w:space="0" w:color="auto"/>
              <w:right w:val="single" w:sz="4" w:space="0" w:color="auto"/>
            </w:tcBorders>
          </w:tcPr>
          <w:p w14:paraId="793084C2"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5561F61E" w14:textId="77777777" w:rsidR="00EB6A36" w:rsidRPr="00A15DCB" w:rsidRDefault="00EB6A36" w:rsidP="009B330A">
            <w:pPr>
              <w:pStyle w:val="TAC"/>
              <w:rPr>
                <w:rFonts w:cs="Arial"/>
                <w:lang w:eastAsia="zh-CN"/>
              </w:rPr>
            </w:pPr>
            <w:r w:rsidRPr="00A15DCB">
              <w:rPr>
                <w:rFonts w:cs="Arial"/>
              </w:rPr>
              <w:t>-</w:t>
            </w:r>
          </w:p>
        </w:tc>
      </w:tr>
      <w:tr w:rsidR="00EB6A36" w:rsidRPr="00A15DCB" w14:paraId="4F5F97C0" w14:textId="77777777" w:rsidTr="009B330A">
        <w:tc>
          <w:tcPr>
            <w:tcW w:w="248" w:type="pct"/>
            <w:tcBorders>
              <w:top w:val="single" w:sz="4" w:space="0" w:color="auto"/>
              <w:left w:val="single" w:sz="4" w:space="0" w:color="auto"/>
              <w:bottom w:val="single" w:sz="4" w:space="0" w:color="auto"/>
              <w:right w:val="single" w:sz="4" w:space="0" w:color="auto"/>
            </w:tcBorders>
          </w:tcPr>
          <w:p w14:paraId="6DC89765" w14:textId="77777777" w:rsidR="00EB6A36" w:rsidRPr="00A15DCB" w:rsidRDefault="00EB6A36" w:rsidP="009B330A">
            <w:pPr>
              <w:pStyle w:val="TAC"/>
              <w:rPr>
                <w:rFonts w:cs="Arial"/>
                <w:lang w:eastAsia="zh-CN"/>
              </w:rPr>
            </w:pPr>
            <w:r w:rsidRPr="00A15DCB">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4364E3F8" w14:textId="77777777" w:rsidR="00EB6A36" w:rsidRPr="00A15DCB" w:rsidRDefault="00EB6A36" w:rsidP="009B330A">
            <w:pPr>
              <w:pStyle w:val="TAL"/>
              <w:rPr>
                <w:lang w:eastAsia="zh-CN"/>
              </w:rPr>
            </w:pPr>
            <w:r w:rsidRPr="00A15DCB">
              <w:t xml:space="preserve">The </w:t>
            </w:r>
            <w:r w:rsidRPr="00A15DCB">
              <w:rPr>
                <w:i/>
              </w:rPr>
              <w:t xml:space="preserve">valueTag </w:t>
            </w:r>
            <w:r w:rsidRPr="00A15DCB">
              <w:t xml:space="preserve">for SIB3 in the SIB1 message is increased and </w:t>
            </w:r>
            <w:r w:rsidRPr="00A15DCB">
              <w:rPr>
                <w:rFonts w:cs="Arial"/>
                <w:i/>
              </w:rPr>
              <w:t>si</w:t>
            </w:r>
            <w:r w:rsidRPr="00A15DCB">
              <w:rPr>
                <w:rFonts w:cs="Arial"/>
              </w:rPr>
              <w:t>-</w:t>
            </w:r>
            <w:r w:rsidRPr="00A15DCB">
              <w:rPr>
                <w:rFonts w:cs="Arial"/>
                <w:i/>
              </w:rPr>
              <w:t>BroadcastStatus</w:t>
            </w:r>
            <w:r w:rsidRPr="00A15DCB">
              <w:rPr>
                <w:rFonts w:cs="Arial"/>
              </w:rPr>
              <w:t xml:space="preserve"> for SIB3 is set to ‘</w:t>
            </w:r>
            <w:r w:rsidRPr="00A15DCB">
              <w:rPr>
                <w:rFonts w:cs="Arial"/>
                <w:i/>
              </w:rPr>
              <w:t xml:space="preserve">notBroadcasted’ </w:t>
            </w:r>
            <w:r w:rsidRPr="00A15DCB">
              <w:rPr>
                <w:rFonts w:cs="Arial"/>
                <w:iCs/>
              </w:rPr>
              <w:t>and SS stops broadcasting SIB3</w:t>
            </w:r>
            <w:r w:rsidRPr="00A15DCB">
              <w:t>.</w:t>
            </w:r>
          </w:p>
        </w:tc>
        <w:tc>
          <w:tcPr>
            <w:tcW w:w="270" w:type="pct"/>
            <w:tcBorders>
              <w:top w:val="single" w:sz="4" w:space="0" w:color="auto"/>
              <w:left w:val="single" w:sz="4" w:space="0" w:color="auto"/>
              <w:bottom w:val="single" w:sz="4" w:space="0" w:color="auto"/>
              <w:right w:val="single" w:sz="4" w:space="0" w:color="auto"/>
            </w:tcBorders>
          </w:tcPr>
          <w:p w14:paraId="108A78B0" w14:textId="55D2380B" w:rsidR="00EB6A36" w:rsidRPr="00A15DCB" w:rsidRDefault="00BE0385"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B44B861" w14:textId="2F8B0D70" w:rsidR="00EB6A36" w:rsidRPr="00A15DCB" w:rsidRDefault="00BE0385" w:rsidP="009B330A">
            <w:pPr>
              <w:pStyle w:val="TAL"/>
              <w:rPr>
                <w:rFonts w:cs="Arial"/>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06621CCF" w14:textId="77777777" w:rsidR="00EB6A36" w:rsidRPr="00A15DCB" w:rsidRDefault="00EB6A36" w:rsidP="009B330A">
            <w:pPr>
              <w:pStyle w:val="TAC"/>
              <w:rPr>
                <w:rFonts w:cs="Arial"/>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CF7F42F" w14:textId="77777777" w:rsidR="00EB6A36" w:rsidRPr="00A15DCB" w:rsidRDefault="00EB6A36" w:rsidP="009B330A">
            <w:pPr>
              <w:pStyle w:val="TAC"/>
              <w:rPr>
                <w:rFonts w:cs="Arial"/>
              </w:rPr>
            </w:pPr>
            <w:r w:rsidRPr="00A15DCB">
              <w:rPr>
                <w:rFonts w:cs="Arial"/>
              </w:rPr>
              <w:t>-</w:t>
            </w:r>
          </w:p>
        </w:tc>
      </w:tr>
      <w:tr w:rsidR="00EB6A36" w:rsidRPr="00A15DCB" w14:paraId="79663FED" w14:textId="77777777" w:rsidTr="009B330A">
        <w:tc>
          <w:tcPr>
            <w:tcW w:w="248" w:type="pct"/>
            <w:tcBorders>
              <w:top w:val="single" w:sz="4" w:space="0" w:color="auto"/>
              <w:left w:val="single" w:sz="4" w:space="0" w:color="auto"/>
              <w:bottom w:val="single" w:sz="4" w:space="0" w:color="auto"/>
              <w:right w:val="single" w:sz="4" w:space="0" w:color="auto"/>
            </w:tcBorders>
          </w:tcPr>
          <w:p w14:paraId="214D7126" w14:textId="77777777" w:rsidR="00EB6A36" w:rsidRPr="00A15DCB" w:rsidRDefault="00EB6A36" w:rsidP="009B330A">
            <w:pPr>
              <w:pStyle w:val="TAC"/>
              <w:rPr>
                <w:rFonts w:cs="Arial"/>
                <w:lang w:eastAsia="zh-CN"/>
              </w:rPr>
            </w:pPr>
            <w:r w:rsidRPr="00A15DCB">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5A664A91" w14:textId="77777777" w:rsidR="00F375CF" w:rsidRPr="00A15DCB" w:rsidRDefault="00EB6A36" w:rsidP="009B330A">
            <w:pPr>
              <w:pStyle w:val="TAL"/>
              <w:rPr>
                <w:lang w:eastAsia="zh-CN"/>
              </w:rPr>
            </w:pPr>
            <w:r w:rsidRPr="00A15DCB">
              <w:rPr>
                <w:rFonts w:cs="Arial"/>
              </w:rPr>
              <w:t>Check: Does the UE transmit a preamble on PRACH</w:t>
            </w:r>
            <w:r w:rsidRPr="00A15DCB">
              <w:rPr>
                <w:rFonts w:cs="Arial"/>
                <w:lang w:eastAsia="zh-CN"/>
              </w:rPr>
              <w:t xml:space="preserve"> </w:t>
            </w:r>
            <w:r w:rsidRPr="00A15DCB">
              <w:rPr>
                <w:rFonts w:cs="Arial"/>
              </w:rPr>
              <w:t xml:space="preserve">using the </w:t>
            </w:r>
            <w:r w:rsidRPr="00A15DCB">
              <w:rPr>
                <w:rFonts w:cs="Arial"/>
                <w:szCs w:val="22"/>
              </w:rPr>
              <w:t xml:space="preserve">preamble indicated by </w:t>
            </w:r>
            <w:r w:rsidRPr="00A15DCB">
              <w:rPr>
                <w:rFonts w:cs="Arial"/>
                <w:i/>
                <w:szCs w:val="22"/>
              </w:rPr>
              <w:t>ra-PreambleStartIndex-r18</w:t>
            </w:r>
            <w:r w:rsidRPr="00A15DCB">
              <w:rPr>
                <w:rFonts w:cs="Arial"/>
              </w:rPr>
              <w:t xml:space="preserve"> defined in </w:t>
            </w:r>
            <w:r w:rsidRPr="00A15DCB">
              <w:rPr>
                <w:bCs/>
                <w:i/>
                <w:iCs/>
              </w:rPr>
              <w:t>SI-RequestConfigRepetition</w:t>
            </w:r>
            <w:r w:rsidRPr="00A15DCB">
              <w:rPr>
                <w:rFonts w:cs="Arial"/>
                <w:i/>
              </w:rPr>
              <w:t xml:space="preserve"> </w:t>
            </w:r>
            <w:r w:rsidRPr="00A15DCB">
              <w:rPr>
                <w:rFonts w:cs="Arial"/>
              </w:rPr>
              <w:t>in</w:t>
            </w:r>
            <w:r w:rsidRPr="00A15DCB">
              <w:rPr>
                <w:rFonts w:cs="Arial"/>
                <w:i/>
              </w:rPr>
              <w:t xml:space="preserve"> SIB1</w:t>
            </w:r>
            <w:r w:rsidRPr="00A15DCB">
              <w:rPr>
                <w:rFonts w:cs="Arial"/>
              </w:rPr>
              <w:t xml:space="preserve"> </w:t>
            </w:r>
            <w:r w:rsidRPr="00A15DCB">
              <w:rPr>
                <w:lang w:eastAsia="zh-CN"/>
              </w:rPr>
              <w:t xml:space="preserve">on 2 </w:t>
            </w:r>
            <w:r w:rsidRPr="00A15DCB">
              <w:t>consecutive</w:t>
            </w:r>
            <w:r w:rsidRPr="00A15DCB">
              <w:rPr>
                <w:lang w:eastAsia="zh-CN"/>
              </w:rPr>
              <w:t xml:space="preserve"> ROs?</w:t>
            </w:r>
          </w:p>
          <w:p w14:paraId="035C1F01" w14:textId="543A4497" w:rsidR="00EB6A36" w:rsidRPr="00A15DCB" w:rsidRDefault="00BE0385" w:rsidP="009B330A">
            <w:pPr>
              <w:pStyle w:val="TAL"/>
              <w:rPr>
                <w:lang w:eastAsia="zh-CN"/>
              </w:rPr>
            </w:pPr>
            <w:r w:rsidRPr="00A15DCB">
              <w:rPr>
                <w:lang w:eastAsia="zh-CN"/>
              </w:rPr>
              <w:t>where</w:t>
            </w:r>
          </w:p>
          <w:p w14:paraId="1F6A6897" w14:textId="3A8850FA" w:rsidR="00EB6A36" w:rsidRPr="00A15DCB" w:rsidRDefault="00BE0385">
            <w:pPr>
              <w:pStyle w:val="TAL"/>
              <w:numPr>
                <w:ilvl w:val="0"/>
                <w:numId w:val="41"/>
              </w:numPr>
              <w:tabs>
                <w:tab w:val="left" w:pos="1492"/>
              </w:tabs>
              <w:overflowPunct/>
              <w:autoSpaceDE/>
              <w:autoSpaceDN/>
              <w:adjustRightInd/>
              <w:textAlignment w:val="auto"/>
              <w:rPr>
                <w:lang w:eastAsia="zh-CN"/>
              </w:rPr>
            </w:pPr>
            <w:r w:rsidRPr="00A15DCB">
              <w:rPr>
                <w:lang w:eastAsia="zh-CN"/>
              </w:rPr>
              <w:t>RO #n is located at the time-domain position as specified in NOTE 2, n = 0,1.</w:t>
            </w:r>
          </w:p>
        </w:tc>
        <w:tc>
          <w:tcPr>
            <w:tcW w:w="270" w:type="pct"/>
            <w:tcBorders>
              <w:top w:val="single" w:sz="4" w:space="0" w:color="auto"/>
              <w:left w:val="single" w:sz="4" w:space="0" w:color="auto"/>
              <w:bottom w:val="single" w:sz="4" w:space="0" w:color="auto"/>
              <w:right w:val="single" w:sz="4" w:space="0" w:color="auto"/>
            </w:tcBorders>
          </w:tcPr>
          <w:p w14:paraId="503B1D88" w14:textId="0B4F9EBF" w:rsidR="00EB6A36" w:rsidRPr="00A15DCB" w:rsidRDefault="00BE0385" w:rsidP="009B330A">
            <w:pPr>
              <w:pStyle w:val="TAC"/>
              <w:rPr>
                <w:rFonts w:cs="Arial"/>
                <w:lang w:eastAsia="zh-CN"/>
              </w:rPr>
            </w:pPr>
            <w:r w:rsidRPr="00A15DCB">
              <w:rPr>
                <w:rFonts w:cs="Arial"/>
              </w:rPr>
              <w:t>--&gt;</w:t>
            </w:r>
          </w:p>
        </w:tc>
        <w:tc>
          <w:tcPr>
            <w:tcW w:w="1636" w:type="pct"/>
            <w:tcBorders>
              <w:top w:val="single" w:sz="4" w:space="0" w:color="auto"/>
              <w:left w:val="single" w:sz="4" w:space="0" w:color="auto"/>
              <w:bottom w:val="single" w:sz="4" w:space="0" w:color="auto"/>
              <w:right w:val="single" w:sz="4" w:space="0" w:color="auto"/>
            </w:tcBorders>
          </w:tcPr>
          <w:p w14:paraId="06E8C6DF" w14:textId="31191F94" w:rsidR="00EB6A36" w:rsidRPr="00A15DCB" w:rsidRDefault="00BE0385" w:rsidP="009B330A">
            <w:pPr>
              <w:pStyle w:val="TAL"/>
              <w:rPr>
                <w:rFonts w:cs="Arial"/>
                <w:iCs/>
                <w:lang w:eastAsia="zh-CN"/>
              </w:rPr>
            </w:pPr>
            <w:r w:rsidRPr="00A15DCB">
              <w:rPr>
                <w:rFonts w:cs="Arial"/>
              </w:rPr>
              <w:t>PRACH Preamble</w:t>
            </w:r>
          </w:p>
        </w:tc>
        <w:tc>
          <w:tcPr>
            <w:tcW w:w="232" w:type="pct"/>
            <w:tcBorders>
              <w:top w:val="single" w:sz="4" w:space="0" w:color="auto"/>
              <w:left w:val="single" w:sz="4" w:space="0" w:color="auto"/>
              <w:bottom w:val="single" w:sz="4" w:space="0" w:color="auto"/>
              <w:right w:val="single" w:sz="4" w:space="0" w:color="auto"/>
            </w:tcBorders>
          </w:tcPr>
          <w:p w14:paraId="2B221209" w14:textId="77777777" w:rsidR="00EB6A36" w:rsidRPr="00A15DCB" w:rsidRDefault="00EB6A36" w:rsidP="009B330A">
            <w:pPr>
              <w:pStyle w:val="TAC"/>
              <w:rPr>
                <w:rFonts w:cs="Arial"/>
                <w:lang w:eastAsia="zh-CN"/>
              </w:rPr>
            </w:pPr>
            <w:r w:rsidRPr="00A15DCB">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551A9F83"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147C5101" w14:textId="77777777" w:rsidTr="009B330A">
        <w:tc>
          <w:tcPr>
            <w:tcW w:w="248" w:type="pct"/>
            <w:tcBorders>
              <w:top w:val="single" w:sz="4" w:space="0" w:color="auto"/>
              <w:left w:val="single" w:sz="4" w:space="0" w:color="auto"/>
              <w:bottom w:val="single" w:sz="4" w:space="0" w:color="auto"/>
              <w:right w:val="single" w:sz="4" w:space="0" w:color="auto"/>
            </w:tcBorders>
          </w:tcPr>
          <w:p w14:paraId="62AF510B" w14:textId="77777777" w:rsidR="00EB6A36" w:rsidRPr="00A15DCB" w:rsidRDefault="00EB6A36" w:rsidP="009B330A">
            <w:pPr>
              <w:pStyle w:val="TAC"/>
              <w:rPr>
                <w:rFonts w:cs="Arial"/>
                <w:lang w:eastAsia="zh-CN"/>
              </w:rPr>
            </w:pPr>
            <w:r w:rsidRPr="00A15DCB">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7AC50D33" w14:textId="77777777" w:rsidR="00EB6A36" w:rsidRPr="00A15DCB" w:rsidRDefault="00EB6A36" w:rsidP="009B330A">
            <w:pPr>
              <w:pStyle w:val="TAL"/>
              <w:rPr>
                <w:rFonts w:cs="Arial"/>
                <w:lang w:eastAsia="zh-CN"/>
              </w:rPr>
            </w:pPr>
            <w:r w:rsidRPr="00A15DCB">
              <w:rPr>
                <w:rFonts w:cs="Arial"/>
              </w:rPr>
              <w:t xml:space="preserve">The SS transmits a RAR message addressed to UE RA-RNTI </w:t>
            </w:r>
            <w:r w:rsidRPr="00A15DCB">
              <w:rPr>
                <w:rFonts w:cs="Arial"/>
                <w:lang w:eastAsia="ko-KR"/>
              </w:rPr>
              <w:t>including a MAC subPDU with a matching RAPID only</w:t>
            </w:r>
            <w:r w:rsidRPr="00A15DCB">
              <w:rPr>
                <w:rFonts w:cs="Arial"/>
              </w:rPr>
              <w:t>. (Note 1)</w:t>
            </w:r>
          </w:p>
        </w:tc>
        <w:tc>
          <w:tcPr>
            <w:tcW w:w="270" w:type="pct"/>
            <w:tcBorders>
              <w:top w:val="single" w:sz="4" w:space="0" w:color="auto"/>
              <w:left w:val="single" w:sz="4" w:space="0" w:color="auto"/>
              <w:bottom w:val="single" w:sz="4" w:space="0" w:color="auto"/>
              <w:right w:val="single" w:sz="4" w:space="0" w:color="auto"/>
            </w:tcBorders>
          </w:tcPr>
          <w:p w14:paraId="7498678B" w14:textId="77777777" w:rsidR="00EB6A36" w:rsidRPr="00A15DCB" w:rsidRDefault="00EB6A36" w:rsidP="009B330A">
            <w:pPr>
              <w:pStyle w:val="TAC"/>
              <w:rPr>
                <w:rFonts w:cs="Arial"/>
                <w:lang w:eastAsia="zh-CN"/>
              </w:rPr>
            </w:pPr>
            <w:r w:rsidRPr="00A15DCB">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15C92FD1" w14:textId="77777777" w:rsidR="00EB6A36" w:rsidRPr="00A15DCB" w:rsidRDefault="00EB6A36" w:rsidP="009B330A">
            <w:pPr>
              <w:pStyle w:val="TAL"/>
              <w:rPr>
                <w:rFonts w:cs="Arial"/>
                <w:iCs/>
                <w:lang w:eastAsia="zh-CN"/>
              </w:rPr>
            </w:pPr>
            <w:r w:rsidRPr="00A15DCB">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623C2330"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381EE678" w14:textId="77777777" w:rsidR="00EB6A36" w:rsidRPr="00A15DCB" w:rsidRDefault="00EB6A36" w:rsidP="009B330A">
            <w:pPr>
              <w:pStyle w:val="TAC"/>
              <w:rPr>
                <w:rFonts w:cs="Arial"/>
                <w:lang w:eastAsia="zh-CN"/>
              </w:rPr>
            </w:pPr>
            <w:r w:rsidRPr="00A15DCB">
              <w:rPr>
                <w:rFonts w:cs="Arial"/>
              </w:rPr>
              <w:t>-</w:t>
            </w:r>
          </w:p>
        </w:tc>
      </w:tr>
      <w:tr w:rsidR="00EB6A36" w:rsidRPr="00A15DCB" w14:paraId="561EA9D0" w14:textId="77777777" w:rsidTr="009B330A">
        <w:tc>
          <w:tcPr>
            <w:tcW w:w="248" w:type="pct"/>
            <w:tcBorders>
              <w:top w:val="single" w:sz="4" w:space="0" w:color="auto"/>
              <w:left w:val="single" w:sz="4" w:space="0" w:color="auto"/>
              <w:bottom w:val="single" w:sz="4" w:space="0" w:color="auto"/>
              <w:right w:val="single" w:sz="4" w:space="0" w:color="auto"/>
            </w:tcBorders>
          </w:tcPr>
          <w:p w14:paraId="003C4AD0" w14:textId="77777777" w:rsidR="00EB6A36" w:rsidRPr="00A15DCB" w:rsidRDefault="00EB6A36" w:rsidP="009B330A">
            <w:pPr>
              <w:pStyle w:val="TAC"/>
              <w:rPr>
                <w:rFonts w:cs="Arial"/>
                <w:lang w:eastAsia="zh-CN"/>
              </w:rPr>
            </w:pPr>
            <w:r w:rsidRPr="00A15DCB">
              <w:rPr>
                <w:rFonts w:cs="Arial"/>
                <w:lang w:eastAsia="zh-CN"/>
              </w:rPr>
              <w:t>7</w:t>
            </w:r>
          </w:p>
        </w:tc>
        <w:tc>
          <w:tcPr>
            <w:tcW w:w="2185" w:type="pct"/>
            <w:tcBorders>
              <w:top w:val="single" w:sz="4" w:space="0" w:color="auto"/>
              <w:left w:val="single" w:sz="4" w:space="0" w:color="auto"/>
              <w:bottom w:val="single" w:sz="4" w:space="0" w:color="auto"/>
              <w:right w:val="single" w:sz="4" w:space="0" w:color="auto"/>
            </w:tcBorders>
          </w:tcPr>
          <w:p w14:paraId="240ED0ED" w14:textId="77777777" w:rsidR="00EB6A36" w:rsidRPr="00A15DCB" w:rsidRDefault="00EB6A36" w:rsidP="009B330A">
            <w:pPr>
              <w:pStyle w:val="TAL"/>
            </w:pPr>
            <w:r w:rsidRPr="00A15DCB">
              <w:t xml:space="preserve">The </w:t>
            </w:r>
            <w:r w:rsidRPr="00A15DCB">
              <w:rPr>
                <w:rFonts w:cs="Arial"/>
              </w:rPr>
              <w:t xml:space="preserve">SS changes </w:t>
            </w:r>
            <w:r w:rsidRPr="00A15DCB">
              <w:t>SS/PBCH</w:t>
            </w:r>
          </w:p>
          <w:p w14:paraId="6771D2E3" w14:textId="77777777" w:rsidR="00EB6A36" w:rsidRPr="00A15DCB" w:rsidRDefault="00EB6A36" w:rsidP="009B330A">
            <w:pPr>
              <w:pStyle w:val="TAL"/>
              <w:rPr>
                <w:rFonts w:cs="Arial"/>
                <w:lang w:eastAsia="zh-CN"/>
              </w:rPr>
            </w:pPr>
            <w:r w:rsidRPr="00A15DCB">
              <w:t xml:space="preserve"> EPRE level of</w:t>
            </w:r>
            <w:r w:rsidRPr="00A15DCB">
              <w:rPr>
                <w:rFonts w:cs="Arial"/>
              </w:rPr>
              <w:t xml:space="preserve"> NR </w:t>
            </w:r>
            <w:r w:rsidRPr="00A15DCB">
              <w:t xml:space="preserve">Cell 1 </w:t>
            </w:r>
            <w:r w:rsidRPr="00A15DCB">
              <w:rPr>
                <w:lang w:eastAsia="zh-CN"/>
              </w:rPr>
              <w:t>and</w:t>
            </w:r>
            <w:r w:rsidRPr="00A15DCB">
              <w:t xml:space="preserve"> NR Cell 11, as well as </w:t>
            </w:r>
            <w:r w:rsidRPr="00A15DCB">
              <w:rPr>
                <w:rFonts w:cs="Arial"/>
              </w:rPr>
              <w:t xml:space="preserve">the </w:t>
            </w:r>
            <w:r w:rsidRPr="00A15DCB">
              <w:t>parameter ‘</w:t>
            </w:r>
            <w:r w:rsidRPr="00A15DCB">
              <w:rPr>
                <w:i/>
              </w:rPr>
              <w:t>Qoffset’</w:t>
            </w:r>
            <w:r w:rsidRPr="00A15DCB">
              <w:t xml:space="preserve"> in SIB3 of NR Cell 1 and NR Cell 11 </w:t>
            </w:r>
            <w:r w:rsidRPr="00A15DCB">
              <w:rPr>
                <w:rFonts w:cs="Arial"/>
              </w:rPr>
              <w:t xml:space="preserve">according to the </w:t>
            </w:r>
            <w:r w:rsidRPr="00A15DCB">
              <w:t>row "T2"</w:t>
            </w:r>
            <w:r w:rsidRPr="00A15DCB">
              <w:rPr>
                <w:rFonts w:cs="Arial"/>
              </w:rPr>
              <w:t xml:space="preserve"> in </w:t>
            </w:r>
            <w:r w:rsidRPr="00A15DCB">
              <w:t>Table 7.1.1.1.21.3.2-1/2 and starts broadcasting SIB3.</w:t>
            </w:r>
          </w:p>
        </w:tc>
        <w:tc>
          <w:tcPr>
            <w:tcW w:w="270" w:type="pct"/>
            <w:tcBorders>
              <w:top w:val="single" w:sz="4" w:space="0" w:color="auto"/>
              <w:left w:val="single" w:sz="4" w:space="0" w:color="auto"/>
              <w:bottom w:val="single" w:sz="4" w:space="0" w:color="auto"/>
              <w:right w:val="single" w:sz="4" w:space="0" w:color="auto"/>
            </w:tcBorders>
          </w:tcPr>
          <w:p w14:paraId="14B43EEF" w14:textId="77777777" w:rsidR="00EB6A36" w:rsidRPr="00A15DCB" w:rsidRDefault="00EB6A36" w:rsidP="009B330A">
            <w:pPr>
              <w:pStyle w:val="TAC"/>
              <w:rPr>
                <w:rFonts w:cs="Arial"/>
                <w:lang w:eastAsia="zh-CN"/>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61DF22F3" w14:textId="77777777" w:rsidR="00EB6A36" w:rsidRPr="00A15DCB" w:rsidRDefault="00EB6A36" w:rsidP="009B330A">
            <w:pPr>
              <w:pStyle w:val="TAL"/>
              <w:rPr>
                <w:rFonts w:cs="Arial"/>
                <w:iCs/>
                <w:lang w:eastAsia="zh-CN"/>
              </w:rPr>
            </w:pPr>
            <w:r w:rsidRPr="00A15DCB">
              <w:t>-</w:t>
            </w:r>
          </w:p>
        </w:tc>
        <w:tc>
          <w:tcPr>
            <w:tcW w:w="232" w:type="pct"/>
            <w:tcBorders>
              <w:top w:val="single" w:sz="4" w:space="0" w:color="auto"/>
              <w:left w:val="single" w:sz="4" w:space="0" w:color="auto"/>
              <w:bottom w:val="single" w:sz="4" w:space="0" w:color="auto"/>
              <w:right w:val="single" w:sz="4" w:space="0" w:color="auto"/>
            </w:tcBorders>
          </w:tcPr>
          <w:p w14:paraId="484CB319"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17F925C" w14:textId="77777777" w:rsidR="00EB6A36" w:rsidRPr="00A15DCB" w:rsidRDefault="00EB6A36" w:rsidP="009B330A">
            <w:pPr>
              <w:pStyle w:val="TAC"/>
              <w:rPr>
                <w:rFonts w:cs="Arial"/>
                <w:lang w:eastAsia="zh-CN"/>
              </w:rPr>
            </w:pPr>
            <w:r w:rsidRPr="00A15DCB">
              <w:rPr>
                <w:rFonts w:cs="Arial"/>
              </w:rPr>
              <w:t>-</w:t>
            </w:r>
          </w:p>
        </w:tc>
      </w:tr>
      <w:tr w:rsidR="00EB6A36" w:rsidRPr="00A15DCB" w14:paraId="483BD5CF" w14:textId="77777777" w:rsidTr="009B330A">
        <w:tc>
          <w:tcPr>
            <w:tcW w:w="248" w:type="pct"/>
            <w:tcBorders>
              <w:top w:val="single" w:sz="4" w:space="0" w:color="auto"/>
              <w:left w:val="single" w:sz="4" w:space="0" w:color="auto"/>
              <w:bottom w:val="single" w:sz="4" w:space="0" w:color="auto"/>
              <w:right w:val="single" w:sz="4" w:space="0" w:color="auto"/>
            </w:tcBorders>
          </w:tcPr>
          <w:p w14:paraId="71657AF5" w14:textId="77777777" w:rsidR="00EB6A36" w:rsidRPr="00A15DCB" w:rsidRDefault="00EB6A36" w:rsidP="009B330A">
            <w:pPr>
              <w:pStyle w:val="TAC"/>
              <w:rPr>
                <w:rFonts w:cs="Arial"/>
                <w:lang w:eastAsia="zh-CN"/>
              </w:rPr>
            </w:pPr>
            <w:r w:rsidRPr="00A15DCB">
              <w:rPr>
                <w:rFonts w:cs="Arial"/>
                <w:lang w:eastAsia="zh-CN"/>
              </w:rPr>
              <w:t>8</w:t>
            </w:r>
          </w:p>
        </w:tc>
        <w:tc>
          <w:tcPr>
            <w:tcW w:w="2185" w:type="pct"/>
            <w:tcBorders>
              <w:top w:val="single" w:sz="4" w:space="0" w:color="auto"/>
              <w:left w:val="single" w:sz="4" w:space="0" w:color="auto"/>
              <w:bottom w:val="single" w:sz="4" w:space="0" w:color="auto"/>
              <w:right w:val="single" w:sz="4" w:space="0" w:color="auto"/>
            </w:tcBorders>
          </w:tcPr>
          <w:p w14:paraId="5D2B0682" w14:textId="77777777" w:rsidR="00EB6A36" w:rsidRPr="00A15DCB" w:rsidRDefault="00EB6A36" w:rsidP="009B330A">
            <w:pPr>
              <w:pStyle w:val="TAL"/>
              <w:rPr>
                <w:rFonts w:cs="Arial"/>
                <w:lang w:eastAsia="zh-CN"/>
              </w:rPr>
            </w:pPr>
            <w:r w:rsidRPr="00A15DCB">
              <w:t xml:space="preserve">Check: Does the test result of generic test procedure in TS 38.508-1 </w:t>
            </w:r>
            <w:r w:rsidRPr="00A15DCB">
              <w:rPr>
                <w:lang w:eastAsia="zh-CN"/>
              </w:rPr>
              <w:t>[4]</w:t>
            </w:r>
            <w:r w:rsidRPr="00A15DCB">
              <w:t xml:space="preserve"> Table 4.9.5.2.2-1 indicate that the UE is camped on NR Cell </w:t>
            </w:r>
            <w:r w:rsidRPr="00A15DCB">
              <w:rPr>
                <w:lang w:eastAsia="zh-CN"/>
              </w:rPr>
              <w:t>11 belonging to a new TA</w:t>
            </w:r>
            <w:r w:rsidRPr="00A15DCB">
              <w:t>?</w:t>
            </w:r>
          </w:p>
        </w:tc>
        <w:tc>
          <w:tcPr>
            <w:tcW w:w="270" w:type="pct"/>
            <w:tcBorders>
              <w:top w:val="single" w:sz="4" w:space="0" w:color="auto"/>
              <w:left w:val="single" w:sz="4" w:space="0" w:color="auto"/>
              <w:bottom w:val="single" w:sz="4" w:space="0" w:color="auto"/>
              <w:right w:val="single" w:sz="4" w:space="0" w:color="auto"/>
            </w:tcBorders>
          </w:tcPr>
          <w:p w14:paraId="56A58CA8"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811E44C" w14:textId="77777777" w:rsidR="00EB6A36" w:rsidRPr="00A15DCB" w:rsidRDefault="00EB6A36" w:rsidP="009B330A">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16FF43A" w14:textId="77777777" w:rsidR="00EB6A36" w:rsidRPr="00A15DCB" w:rsidRDefault="00EB6A36" w:rsidP="009B330A">
            <w:pPr>
              <w:pStyle w:val="TAC"/>
              <w:rPr>
                <w:rFonts w:cs="Arial"/>
                <w:lang w:eastAsia="zh-CN"/>
              </w:rPr>
            </w:pPr>
            <w:r w:rsidRPr="00A15DCB">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4EF92CE3"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4C8AA06B" w14:textId="77777777" w:rsidTr="009B330A">
        <w:tc>
          <w:tcPr>
            <w:tcW w:w="248" w:type="pct"/>
            <w:tcBorders>
              <w:top w:val="single" w:sz="4" w:space="0" w:color="auto"/>
              <w:left w:val="single" w:sz="4" w:space="0" w:color="auto"/>
              <w:bottom w:val="single" w:sz="4" w:space="0" w:color="auto"/>
              <w:right w:val="single" w:sz="4" w:space="0" w:color="auto"/>
            </w:tcBorders>
          </w:tcPr>
          <w:p w14:paraId="3A863BC5" w14:textId="77777777" w:rsidR="00EB6A36" w:rsidRPr="00A15DCB" w:rsidRDefault="00EB6A36" w:rsidP="009B330A">
            <w:pPr>
              <w:pStyle w:val="TAC"/>
              <w:rPr>
                <w:rFonts w:cs="Arial"/>
                <w:lang w:eastAsia="zh-CN"/>
              </w:rPr>
            </w:pPr>
            <w:r w:rsidRPr="00A15DCB">
              <w:rPr>
                <w:rFonts w:cs="Arial"/>
                <w:lang w:eastAsia="zh-CN"/>
              </w:rPr>
              <w:t>9</w:t>
            </w:r>
          </w:p>
        </w:tc>
        <w:tc>
          <w:tcPr>
            <w:tcW w:w="2185" w:type="pct"/>
            <w:tcBorders>
              <w:top w:val="single" w:sz="4" w:space="0" w:color="auto"/>
              <w:left w:val="single" w:sz="4" w:space="0" w:color="auto"/>
              <w:bottom w:val="single" w:sz="4" w:space="0" w:color="auto"/>
              <w:right w:val="single" w:sz="4" w:space="0" w:color="auto"/>
            </w:tcBorders>
          </w:tcPr>
          <w:p w14:paraId="4AAFB8AD" w14:textId="77777777" w:rsidR="00EB6A36" w:rsidRPr="00A15DCB" w:rsidRDefault="00EB6A36" w:rsidP="009B330A">
            <w:pPr>
              <w:pStyle w:val="TAL"/>
              <w:rPr>
                <w:rFonts w:cs="Arial"/>
                <w:lang w:eastAsia="zh-CN"/>
              </w:rPr>
            </w:pPr>
            <w:r w:rsidRPr="00A15DCB">
              <w:rPr>
                <w:rFonts w:cs="Arial"/>
              </w:rPr>
              <w:t>SS transmits Short Message on PDCCH addressed to P-RNTI using Short Message field in DCI format 1_0</w:t>
            </w:r>
            <w:r w:rsidRPr="00A15DCB">
              <w:rPr>
                <w:rFonts w:cs="Arial"/>
                <w:lang w:eastAsia="zh-CN"/>
              </w:rPr>
              <w:t xml:space="preserve">. Bit 1 of </w:t>
            </w:r>
            <w:r w:rsidRPr="00A15DCB">
              <w:rPr>
                <w:rFonts w:cs="Arial"/>
              </w:rPr>
              <w:t xml:space="preserve">Short Message field is set to 1 to indicate the SI </w:t>
            </w:r>
            <w:r w:rsidRPr="00A15DCB">
              <w:rPr>
                <w:rFonts w:eastAsia="v3.7.0" w:cs="Arial"/>
                <w:iCs/>
                <w:kern w:val="2"/>
              </w:rPr>
              <w:t>modification.</w:t>
            </w:r>
          </w:p>
        </w:tc>
        <w:tc>
          <w:tcPr>
            <w:tcW w:w="270" w:type="pct"/>
            <w:tcBorders>
              <w:top w:val="single" w:sz="4" w:space="0" w:color="auto"/>
              <w:left w:val="single" w:sz="4" w:space="0" w:color="auto"/>
              <w:bottom w:val="single" w:sz="4" w:space="0" w:color="auto"/>
              <w:right w:val="single" w:sz="4" w:space="0" w:color="auto"/>
            </w:tcBorders>
          </w:tcPr>
          <w:p w14:paraId="524CA2F5" w14:textId="77777777" w:rsidR="00EB6A36" w:rsidRPr="00A15DCB" w:rsidRDefault="00EB6A36" w:rsidP="009B330A">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6114703C" w14:textId="77777777" w:rsidR="00EB6A36" w:rsidRPr="00A15DCB" w:rsidRDefault="00EB6A36" w:rsidP="009B330A">
            <w:pPr>
              <w:pStyle w:val="TAL"/>
              <w:rPr>
                <w:lang w:eastAsia="zh-CN"/>
              </w:rPr>
            </w:pPr>
            <w:r w:rsidRPr="00A15DCB">
              <w:rPr>
                <w:rFonts w:cs="Arial"/>
              </w:rPr>
              <w:t>Short Message</w:t>
            </w:r>
          </w:p>
        </w:tc>
        <w:tc>
          <w:tcPr>
            <w:tcW w:w="232" w:type="pct"/>
            <w:tcBorders>
              <w:top w:val="single" w:sz="4" w:space="0" w:color="auto"/>
              <w:left w:val="single" w:sz="4" w:space="0" w:color="auto"/>
              <w:bottom w:val="single" w:sz="4" w:space="0" w:color="auto"/>
              <w:right w:val="single" w:sz="4" w:space="0" w:color="auto"/>
            </w:tcBorders>
          </w:tcPr>
          <w:p w14:paraId="6822A8D4"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4B3B099" w14:textId="77777777" w:rsidR="00EB6A36" w:rsidRPr="00A15DCB" w:rsidRDefault="00EB6A36" w:rsidP="009B330A">
            <w:pPr>
              <w:pStyle w:val="TAC"/>
              <w:rPr>
                <w:rFonts w:cs="Arial"/>
                <w:lang w:eastAsia="zh-CN"/>
              </w:rPr>
            </w:pPr>
            <w:r w:rsidRPr="00A15DCB">
              <w:rPr>
                <w:rFonts w:cs="Arial"/>
              </w:rPr>
              <w:t>-</w:t>
            </w:r>
          </w:p>
        </w:tc>
      </w:tr>
      <w:tr w:rsidR="00EB6A36" w:rsidRPr="00A15DCB" w14:paraId="57EDB064" w14:textId="77777777" w:rsidTr="009B330A">
        <w:tc>
          <w:tcPr>
            <w:tcW w:w="248" w:type="pct"/>
            <w:tcBorders>
              <w:top w:val="single" w:sz="4" w:space="0" w:color="auto"/>
              <w:left w:val="single" w:sz="4" w:space="0" w:color="auto"/>
              <w:bottom w:val="single" w:sz="4" w:space="0" w:color="auto"/>
              <w:right w:val="single" w:sz="4" w:space="0" w:color="auto"/>
            </w:tcBorders>
          </w:tcPr>
          <w:p w14:paraId="7D39039B" w14:textId="77777777" w:rsidR="00EB6A36" w:rsidRPr="00A15DCB" w:rsidRDefault="00EB6A36" w:rsidP="009B330A">
            <w:pPr>
              <w:pStyle w:val="TAC"/>
              <w:rPr>
                <w:rFonts w:cs="Arial"/>
                <w:lang w:eastAsia="zh-CN"/>
              </w:rPr>
            </w:pPr>
            <w:r w:rsidRPr="00A15DCB">
              <w:rPr>
                <w:rFonts w:cs="Arial"/>
                <w:lang w:eastAsia="zh-CN"/>
              </w:rPr>
              <w:t>10</w:t>
            </w:r>
          </w:p>
        </w:tc>
        <w:tc>
          <w:tcPr>
            <w:tcW w:w="2185" w:type="pct"/>
            <w:tcBorders>
              <w:top w:val="single" w:sz="4" w:space="0" w:color="auto"/>
              <w:left w:val="single" w:sz="4" w:space="0" w:color="auto"/>
              <w:bottom w:val="single" w:sz="4" w:space="0" w:color="auto"/>
              <w:right w:val="single" w:sz="4" w:space="0" w:color="auto"/>
            </w:tcBorders>
          </w:tcPr>
          <w:p w14:paraId="0F4C503E" w14:textId="77777777" w:rsidR="00EB6A36" w:rsidRPr="00A15DCB" w:rsidRDefault="00EB6A36" w:rsidP="009B330A">
            <w:pPr>
              <w:pStyle w:val="TAL"/>
            </w:pPr>
            <w:r w:rsidRPr="00A15DCB">
              <w:t xml:space="preserve">The </w:t>
            </w:r>
            <w:r w:rsidRPr="00A15DCB">
              <w:rPr>
                <w:i/>
              </w:rPr>
              <w:t xml:space="preserve">valueTag </w:t>
            </w:r>
            <w:r w:rsidRPr="00A15DCB">
              <w:t xml:space="preserve">for SIB3 in the SIB1 message is increased and </w:t>
            </w:r>
            <w:r w:rsidRPr="00A15DCB">
              <w:rPr>
                <w:rFonts w:cs="Arial"/>
                <w:i/>
              </w:rPr>
              <w:t>si</w:t>
            </w:r>
            <w:r w:rsidRPr="00A15DCB">
              <w:rPr>
                <w:rFonts w:cs="Arial"/>
              </w:rPr>
              <w:t>-</w:t>
            </w:r>
            <w:r w:rsidRPr="00A15DCB">
              <w:rPr>
                <w:rFonts w:cs="Arial"/>
                <w:i/>
              </w:rPr>
              <w:t>BroadcastStatus</w:t>
            </w:r>
            <w:r w:rsidRPr="00A15DCB">
              <w:rPr>
                <w:rFonts w:cs="Arial"/>
              </w:rPr>
              <w:t xml:space="preserve"> for SIB3 is set to ‘</w:t>
            </w:r>
            <w:r w:rsidRPr="00A15DCB">
              <w:rPr>
                <w:rFonts w:cs="Arial"/>
                <w:i/>
              </w:rPr>
              <w:t xml:space="preserve">notBroadcasted’ </w:t>
            </w:r>
            <w:r w:rsidRPr="00A15DCB">
              <w:rPr>
                <w:rFonts w:cs="Arial"/>
                <w:iCs/>
              </w:rPr>
              <w:t>and SS stops broadcasting SIB3</w:t>
            </w:r>
            <w:r w:rsidRPr="00A15DCB">
              <w:t>.</w:t>
            </w:r>
          </w:p>
        </w:tc>
        <w:tc>
          <w:tcPr>
            <w:tcW w:w="270" w:type="pct"/>
            <w:tcBorders>
              <w:top w:val="single" w:sz="4" w:space="0" w:color="auto"/>
              <w:left w:val="single" w:sz="4" w:space="0" w:color="auto"/>
              <w:bottom w:val="single" w:sz="4" w:space="0" w:color="auto"/>
              <w:right w:val="single" w:sz="4" w:space="0" w:color="auto"/>
            </w:tcBorders>
          </w:tcPr>
          <w:p w14:paraId="7DAF029B" w14:textId="259FEACC" w:rsidR="00EB6A36" w:rsidRPr="00A15DCB" w:rsidRDefault="00BE0385"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3E03FB54" w14:textId="6C09D963" w:rsidR="00EB6A36" w:rsidRPr="00A15DCB" w:rsidRDefault="00BE0385" w:rsidP="009B330A">
            <w:pPr>
              <w:pStyle w:val="TAL"/>
              <w:rPr>
                <w:rFonts w:cs="Arial"/>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39CDABA5"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223EA286" w14:textId="77777777" w:rsidR="00EB6A36" w:rsidRPr="00A15DCB" w:rsidRDefault="00EB6A36" w:rsidP="009B330A">
            <w:pPr>
              <w:pStyle w:val="TAC"/>
              <w:rPr>
                <w:rFonts w:cs="Arial"/>
                <w:lang w:eastAsia="zh-CN"/>
              </w:rPr>
            </w:pPr>
            <w:r w:rsidRPr="00A15DCB">
              <w:rPr>
                <w:rFonts w:cs="Arial"/>
              </w:rPr>
              <w:t>-</w:t>
            </w:r>
          </w:p>
        </w:tc>
      </w:tr>
      <w:tr w:rsidR="00EB6A36" w:rsidRPr="00A15DCB" w14:paraId="1DB3CA7C" w14:textId="77777777" w:rsidTr="009B330A">
        <w:tc>
          <w:tcPr>
            <w:tcW w:w="248" w:type="pct"/>
            <w:tcBorders>
              <w:top w:val="single" w:sz="4" w:space="0" w:color="auto"/>
              <w:left w:val="single" w:sz="4" w:space="0" w:color="auto"/>
              <w:bottom w:val="single" w:sz="4" w:space="0" w:color="auto"/>
              <w:right w:val="single" w:sz="4" w:space="0" w:color="auto"/>
            </w:tcBorders>
          </w:tcPr>
          <w:p w14:paraId="5494D1A1" w14:textId="77777777" w:rsidR="00EB6A36" w:rsidRPr="00A15DCB" w:rsidRDefault="00EB6A36" w:rsidP="009B330A">
            <w:pPr>
              <w:pStyle w:val="TAC"/>
              <w:rPr>
                <w:rFonts w:cs="Arial"/>
                <w:lang w:eastAsia="zh-CN"/>
              </w:rPr>
            </w:pPr>
            <w:r w:rsidRPr="00A15DCB">
              <w:rPr>
                <w:rFonts w:cs="Arial"/>
                <w:lang w:eastAsia="zh-CN"/>
              </w:rPr>
              <w:t>11</w:t>
            </w:r>
          </w:p>
        </w:tc>
        <w:tc>
          <w:tcPr>
            <w:tcW w:w="2185" w:type="pct"/>
            <w:tcBorders>
              <w:top w:val="single" w:sz="4" w:space="0" w:color="auto"/>
              <w:left w:val="single" w:sz="4" w:space="0" w:color="auto"/>
              <w:bottom w:val="single" w:sz="4" w:space="0" w:color="auto"/>
              <w:right w:val="single" w:sz="4" w:space="0" w:color="auto"/>
            </w:tcBorders>
          </w:tcPr>
          <w:p w14:paraId="6C3AFD81" w14:textId="77777777" w:rsidR="00EB6A36" w:rsidRPr="00A15DCB" w:rsidRDefault="00EB6A36" w:rsidP="009B330A">
            <w:pPr>
              <w:pStyle w:val="TAL"/>
              <w:rPr>
                <w:szCs w:val="18"/>
              </w:rPr>
            </w:pPr>
            <w:r w:rsidRPr="00A15DCB">
              <w:rPr>
                <w:rFonts w:cs="Arial"/>
              </w:rPr>
              <w:t>Check: Does the UE transmit a preamble on PRACH</w:t>
            </w:r>
            <w:r w:rsidRPr="00A15DCB">
              <w:rPr>
                <w:rFonts w:cs="Arial"/>
                <w:lang w:eastAsia="zh-CN"/>
              </w:rPr>
              <w:t xml:space="preserve"> </w:t>
            </w:r>
            <w:r w:rsidRPr="00A15DCB">
              <w:rPr>
                <w:rFonts w:cs="Arial"/>
              </w:rPr>
              <w:t xml:space="preserve">using the </w:t>
            </w:r>
            <w:r w:rsidRPr="00A15DCB">
              <w:rPr>
                <w:rFonts w:cs="Arial"/>
                <w:szCs w:val="22"/>
              </w:rPr>
              <w:t xml:space="preserve">preamble indicated by </w:t>
            </w:r>
            <w:r w:rsidRPr="00A15DCB">
              <w:rPr>
                <w:rFonts w:cs="Arial"/>
                <w:i/>
                <w:szCs w:val="22"/>
              </w:rPr>
              <w:t>ra-PreambleStartIndex</w:t>
            </w:r>
            <w:r w:rsidRPr="00A15DCB">
              <w:rPr>
                <w:rFonts w:cs="Arial"/>
              </w:rPr>
              <w:t xml:space="preserve"> defined in SI-</w:t>
            </w:r>
            <w:r w:rsidRPr="00A15DCB">
              <w:rPr>
                <w:rFonts w:cs="Arial"/>
                <w:i/>
              </w:rPr>
              <w:t xml:space="preserve">RequestConfig </w:t>
            </w:r>
            <w:r w:rsidRPr="00A15DCB">
              <w:rPr>
                <w:rFonts w:cs="Arial"/>
              </w:rPr>
              <w:t>in</w:t>
            </w:r>
            <w:r w:rsidRPr="00A15DCB">
              <w:rPr>
                <w:rFonts w:cs="Arial"/>
                <w:i/>
              </w:rPr>
              <w:t xml:space="preserve"> SIB1</w:t>
            </w:r>
            <w:r w:rsidRPr="00A15DCB">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2E1C2CE9" w14:textId="20CE932A" w:rsidR="00EB6A36" w:rsidRPr="00A15DCB" w:rsidRDefault="00BE0385" w:rsidP="009B330A">
            <w:pPr>
              <w:pStyle w:val="TAC"/>
              <w:rPr>
                <w:rFonts w:cs="Arial"/>
              </w:rPr>
            </w:pPr>
            <w:r w:rsidRPr="00A15DCB">
              <w:rPr>
                <w:rFonts w:cs="Arial"/>
              </w:rPr>
              <w:t>--&gt;</w:t>
            </w:r>
          </w:p>
        </w:tc>
        <w:tc>
          <w:tcPr>
            <w:tcW w:w="1636" w:type="pct"/>
            <w:tcBorders>
              <w:top w:val="single" w:sz="4" w:space="0" w:color="auto"/>
              <w:left w:val="single" w:sz="4" w:space="0" w:color="auto"/>
              <w:bottom w:val="single" w:sz="4" w:space="0" w:color="auto"/>
              <w:right w:val="single" w:sz="4" w:space="0" w:color="auto"/>
            </w:tcBorders>
          </w:tcPr>
          <w:p w14:paraId="09F3A19E" w14:textId="1F623B59" w:rsidR="00EB6A36" w:rsidRPr="00A15DCB" w:rsidRDefault="00BE0385" w:rsidP="009B330A">
            <w:pPr>
              <w:pStyle w:val="TAL"/>
              <w:rPr>
                <w:rFonts w:cs="Arial"/>
                <w:lang w:eastAsia="zh-CN"/>
              </w:rPr>
            </w:pPr>
            <w:r w:rsidRPr="00A15DCB">
              <w:rPr>
                <w:rFonts w:cs="Arial"/>
              </w:rPr>
              <w:t>PRACH Preamble</w:t>
            </w:r>
          </w:p>
        </w:tc>
        <w:tc>
          <w:tcPr>
            <w:tcW w:w="232" w:type="pct"/>
            <w:tcBorders>
              <w:top w:val="single" w:sz="4" w:space="0" w:color="auto"/>
              <w:left w:val="single" w:sz="4" w:space="0" w:color="auto"/>
              <w:bottom w:val="single" w:sz="4" w:space="0" w:color="auto"/>
              <w:right w:val="single" w:sz="4" w:space="0" w:color="auto"/>
            </w:tcBorders>
          </w:tcPr>
          <w:p w14:paraId="628BDC00" w14:textId="77777777" w:rsidR="00EB6A36" w:rsidRPr="00A15DCB" w:rsidRDefault="00EB6A36" w:rsidP="009B330A">
            <w:pPr>
              <w:pStyle w:val="TAC"/>
              <w:rPr>
                <w:rFonts w:cs="Arial"/>
              </w:rPr>
            </w:pPr>
            <w:r w:rsidRPr="00A15DCB">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2A83CF48" w14:textId="77777777" w:rsidR="00EB6A36" w:rsidRPr="00A15DCB" w:rsidRDefault="00EB6A36" w:rsidP="009B330A">
            <w:pPr>
              <w:pStyle w:val="TAC"/>
              <w:rPr>
                <w:rFonts w:cs="Arial"/>
              </w:rPr>
            </w:pPr>
            <w:r w:rsidRPr="00A15DCB">
              <w:rPr>
                <w:rFonts w:cs="Arial"/>
                <w:lang w:eastAsia="zh-CN"/>
              </w:rPr>
              <w:t>P</w:t>
            </w:r>
          </w:p>
        </w:tc>
      </w:tr>
      <w:tr w:rsidR="00EB6A36" w:rsidRPr="00A15DCB" w14:paraId="284FB32B" w14:textId="77777777" w:rsidTr="009B330A">
        <w:tc>
          <w:tcPr>
            <w:tcW w:w="248" w:type="pct"/>
            <w:tcBorders>
              <w:top w:val="single" w:sz="4" w:space="0" w:color="auto"/>
              <w:left w:val="single" w:sz="4" w:space="0" w:color="auto"/>
              <w:bottom w:val="single" w:sz="4" w:space="0" w:color="auto"/>
              <w:right w:val="single" w:sz="4" w:space="0" w:color="auto"/>
            </w:tcBorders>
          </w:tcPr>
          <w:p w14:paraId="156BBBE9" w14:textId="77777777" w:rsidR="00EB6A36" w:rsidRPr="00A15DCB" w:rsidRDefault="00EB6A36" w:rsidP="009B330A">
            <w:pPr>
              <w:pStyle w:val="TAC"/>
              <w:rPr>
                <w:rFonts w:cs="Arial"/>
                <w:lang w:eastAsia="zh-CN"/>
              </w:rPr>
            </w:pPr>
            <w:r w:rsidRPr="00A15DCB">
              <w:rPr>
                <w:rFonts w:cs="Arial"/>
                <w:lang w:eastAsia="zh-CN"/>
              </w:rPr>
              <w:t>12</w:t>
            </w:r>
          </w:p>
        </w:tc>
        <w:tc>
          <w:tcPr>
            <w:tcW w:w="2185" w:type="pct"/>
            <w:tcBorders>
              <w:top w:val="single" w:sz="4" w:space="0" w:color="auto"/>
              <w:left w:val="single" w:sz="4" w:space="0" w:color="auto"/>
              <w:bottom w:val="single" w:sz="4" w:space="0" w:color="auto"/>
              <w:right w:val="single" w:sz="4" w:space="0" w:color="auto"/>
            </w:tcBorders>
          </w:tcPr>
          <w:p w14:paraId="61148A59" w14:textId="77777777" w:rsidR="00EB6A36" w:rsidRPr="00A15DCB" w:rsidRDefault="00EB6A36" w:rsidP="009B330A">
            <w:pPr>
              <w:pStyle w:val="TAL"/>
              <w:rPr>
                <w:lang w:eastAsia="zh-CN"/>
              </w:rPr>
            </w:pPr>
            <w:r w:rsidRPr="00A15DCB">
              <w:rPr>
                <w:rFonts w:cs="Arial"/>
              </w:rPr>
              <w:t xml:space="preserve">The SS transmits a RAR message addressed to UE RA-RNTI </w:t>
            </w:r>
            <w:r w:rsidRPr="00A15DCB">
              <w:rPr>
                <w:rFonts w:cs="Arial"/>
                <w:lang w:eastAsia="ko-KR"/>
              </w:rPr>
              <w:t>including a MAC subPDU with a matching RAPID only</w:t>
            </w:r>
            <w:r w:rsidRPr="00A15DCB">
              <w:rPr>
                <w:rFonts w:cs="Arial"/>
              </w:rPr>
              <w:t>. (Note 1)</w:t>
            </w:r>
          </w:p>
        </w:tc>
        <w:tc>
          <w:tcPr>
            <w:tcW w:w="270" w:type="pct"/>
            <w:tcBorders>
              <w:top w:val="single" w:sz="4" w:space="0" w:color="auto"/>
              <w:left w:val="single" w:sz="4" w:space="0" w:color="auto"/>
              <w:bottom w:val="single" w:sz="4" w:space="0" w:color="auto"/>
              <w:right w:val="single" w:sz="4" w:space="0" w:color="auto"/>
            </w:tcBorders>
          </w:tcPr>
          <w:p w14:paraId="6C0C54B7" w14:textId="77777777" w:rsidR="00EB6A36" w:rsidRPr="00A15DCB" w:rsidRDefault="00EB6A36" w:rsidP="009B330A">
            <w:pPr>
              <w:pStyle w:val="TAC"/>
              <w:rPr>
                <w:rFonts w:cs="Arial"/>
              </w:rPr>
            </w:pPr>
            <w:r w:rsidRPr="00A15DCB">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301AEF43" w14:textId="77777777" w:rsidR="00EB6A36" w:rsidRPr="00A15DCB" w:rsidRDefault="00EB6A36" w:rsidP="009B330A">
            <w:pPr>
              <w:pStyle w:val="TAL"/>
              <w:rPr>
                <w:rFonts w:cs="Arial"/>
              </w:rPr>
            </w:pPr>
            <w:r w:rsidRPr="00A15DCB">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14599DB5"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D03DD5A" w14:textId="77777777" w:rsidR="00EB6A36" w:rsidRPr="00A15DCB" w:rsidRDefault="00EB6A36" w:rsidP="009B330A">
            <w:pPr>
              <w:pStyle w:val="TAC"/>
              <w:rPr>
                <w:rFonts w:cs="Arial"/>
                <w:lang w:eastAsia="zh-CN"/>
              </w:rPr>
            </w:pPr>
            <w:r w:rsidRPr="00A15DCB">
              <w:rPr>
                <w:rFonts w:cs="Arial"/>
              </w:rPr>
              <w:t>-</w:t>
            </w:r>
          </w:p>
        </w:tc>
      </w:tr>
      <w:tr w:rsidR="00EB6A36" w:rsidRPr="00A15DCB" w14:paraId="7370C07C" w14:textId="77777777" w:rsidTr="009B330A">
        <w:tc>
          <w:tcPr>
            <w:tcW w:w="248" w:type="pct"/>
            <w:tcBorders>
              <w:top w:val="single" w:sz="4" w:space="0" w:color="auto"/>
              <w:left w:val="single" w:sz="4" w:space="0" w:color="auto"/>
              <w:bottom w:val="single" w:sz="4" w:space="0" w:color="auto"/>
              <w:right w:val="single" w:sz="4" w:space="0" w:color="auto"/>
            </w:tcBorders>
          </w:tcPr>
          <w:p w14:paraId="14993A90" w14:textId="77777777" w:rsidR="00EB6A36" w:rsidRPr="00A15DCB" w:rsidRDefault="00EB6A36" w:rsidP="009B330A">
            <w:pPr>
              <w:pStyle w:val="TAC"/>
              <w:rPr>
                <w:rFonts w:cs="Arial"/>
                <w:lang w:eastAsia="zh-CN"/>
              </w:rPr>
            </w:pPr>
            <w:r w:rsidRPr="00A15DCB">
              <w:rPr>
                <w:rFonts w:cs="Arial"/>
                <w:lang w:eastAsia="zh-CN"/>
              </w:rPr>
              <w:t>13</w:t>
            </w:r>
          </w:p>
        </w:tc>
        <w:tc>
          <w:tcPr>
            <w:tcW w:w="2185" w:type="pct"/>
            <w:tcBorders>
              <w:top w:val="single" w:sz="4" w:space="0" w:color="auto"/>
              <w:left w:val="single" w:sz="4" w:space="0" w:color="auto"/>
              <w:bottom w:val="single" w:sz="4" w:space="0" w:color="auto"/>
              <w:right w:val="single" w:sz="4" w:space="0" w:color="auto"/>
            </w:tcBorders>
          </w:tcPr>
          <w:p w14:paraId="556853CB" w14:textId="77777777" w:rsidR="00EB6A36" w:rsidRPr="00A15DCB" w:rsidRDefault="00EB6A36" w:rsidP="009B330A">
            <w:pPr>
              <w:pStyle w:val="TAL"/>
            </w:pPr>
            <w:r w:rsidRPr="00A15DCB">
              <w:t xml:space="preserve">The </w:t>
            </w:r>
            <w:r w:rsidRPr="00A15DCB">
              <w:rPr>
                <w:rFonts w:cs="Arial"/>
              </w:rPr>
              <w:t xml:space="preserve">SS changes </w:t>
            </w:r>
            <w:r w:rsidRPr="00A15DCB">
              <w:t>SS/PBCH</w:t>
            </w:r>
          </w:p>
          <w:p w14:paraId="1E637667" w14:textId="77777777" w:rsidR="00EB6A36" w:rsidRPr="00A15DCB" w:rsidRDefault="00EB6A36" w:rsidP="009B330A">
            <w:pPr>
              <w:pStyle w:val="TAL"/>
              <w:rPr>
                <w:rFonts w:cs="Arial"/>
              </w:rPr>
            </w:pPr>
            <w:r w:rsidRPr="00A15DCB">
              <w:t xml:space="preserve"> EPRE level of</w:t>
            </w:r>
            <w:r w:rsidRPr="00A15DCB">
              <w:rPr>
                <w:rFonts w:cs="Arial"/>
              </w:rPr>
              <w:t xml:space="preserve"> NR </w:t>
            </w:r>
            <w:r w:rsidRPr="00A15DCB">
              <w:t xml:space="preserve">Cell 1 </w:t>
            </w:r>
            <w:r w:rsidRPr="00A15DCB">
              <w:rPr>
                <w:lang w:eastAsia="zh-CN"/>
              </w:rPr>
              <w:t>and</w:t>
            </w:r>
            <w:r w:rsidRPr="00A15DCB">
              <w:t xml:space="preserve"> NR Cell 11, as well as </w:t>
            </w:r>
            <w:r w:rsidRPr="00A15DCB">
              <w:rPr>
                <w:rFonts w:cs="Arial"/>
              </w:rPr>
              <w:t xml:space="preserve">the </w:t>
            </w:r>
            <w:r w:rsidRPr="00A15DCB">
              <w:t>parameter ‘</w:t>
            </w:r>
            <w:r w:rsidRPr="00A15DCB">
              <w:rPr>
                <w:i/>
              </w:rPr>
              <w:t>Qoffset’</w:t>
            </w:r>
            <w:r w:rsidRPr="00A15DCB">
              <w:t xml:space="preserve"> in SIB3 of NR Cell 1 and NR Cell 11 </w:t>
            </w:r>
            <w:r w:rsidRPr="00A15DCB">
              <w:rPr>
                <w:rFonts w:cs="Arial"/>
              </w:rPr>
              <w:t xml:space="preserve">according to the </w:t>
            </w:r>
            <w:r w:rsidRPr="00A15DCB">
              <w:t>row "T3"</w:t>
            </w:r>
            <w:r w:rsidRPr="00A15DCB">
              <w:rPr>
                <w:rFonts w:cs="Arial"/>
              </w:rPr>
              <w:t xml:space="preserve"> in </w:t>
            </w:r>
            <w:r w:rsidRPr="00A15DCB">
              <w:t>Table 7.1.1.1.21.3.2-1/2 and starts broadcasting SIB3.</w:t>
            </w:r>
          </w:p>
        </w:tc>
        <w:tc>
          <w:tcPr>
            <w:tcW w:w="270" w:type="pct"/>
            <w:tcBorders>
              <w:top w:val="single" w:sz="4" w:space="0" w:color="auto"/>
              <w:left w:val="single" w:sz="4" w:space="0" w:color="auto"/>
              <w:bottom w:val="single" w:sz="4" w:space="0" w:color="auto"/>
              <w:right w:val="single" w:sz="4" w:space="0" w:color="auto"/>
            </w:tcBorders>
          </w:tcPr>
          <w:p w14:paraId="68C21738" w14:textId="77777777" w:rsidR="00EB6A36" w:rsidRPr="00A15DCB" w:rsidRDefault="00EB6A36" w:rsidP="009B330A">
            <w:pPr>
              <w:pStyle w:val="TAC"/>
              <w:rPr>
                <w:rFonts w:cs="Arial"/>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7901BC52" w14:textId="77777777" w:rsidR="00EB6A36" w:rsidRPr="00A15DCB" w:rsidRDefault="00EB6A36" w:rsidP="009B330A">
            <w:pPr>
              <w:pStyle w:val="TAL"/>
              <w:rPr>
                <w:rFonts w:cs="Arial"/>
              </w:rPr>
            </w:pPr>
            <w:r w:rsidRPr="00A15DCB">
              <w:t>-</w:t>
            </w:r>
          </w:p>
        </w:tc>
        <w:tc>
          <w:tcPr>
            <w:tcW w:w="232" w:type="pct"/>
            <w:tcBorders>
              <w:top w:val="single" w:sz="4" w:space="0" w:color="auto"/>
              <w:left w:val="single" w:sz="4" w:space="0" w:color="auto"/>
              <w:bottom w:val="single" w:sz="4" w:space="0" w:color="auto"/>
              <w:right w:val="single" w:sz="4" w:space="0" w:color="auto"/>
            </w:tcBorders>
          </w:tcPr>
          <w:p w14:paraId="52A29517" w14:textId="77777777" w:rsidR="00EB6A36" w:rsidRPr="00A15DCB" w:rsidRDefault="00EB6A36" w:rsidP="009B330A">
            <w:pPr>
              <w:pStyle w:val="TAC"/>
              <w:rPr>
                <w:rFonts w:cs="Arial"/>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23E8493" w14:textId="77777777" w:rsidR="00EB6A36" w:rsidRPr="00A15DCB" w:rsidRDefault="00EB6A36" w:rsidP="009B330A">
            <w:pPr>
              <w:pStyle w:val="TAC"/>
              <w:rPr>
                <w:rFonts w:cs="Arial"/>
              </w:rPr>
            </w:pPr>
            <w:r w:rsidRPr="00A15DCB">
              <w:rPr>
                <w:rFonts w:cs="Arial"/>
              </w:rPr>
              <w:t>-</w:t>
            </w:r>
          </w:p>
        </w:tc>
      </w:tr>
      <w:tr w:rsidR="00EB6A36" w:rsidRPr="00A15DCB" w14:paraId="416FF4C6" w14:textId="77777777" w:rsidTr="009B330A">
        <w:tc>
          <w:tcPr>
            <w:tcW w:w="248" w:type="pct"/>
            <w:tcBorders>
              <w:top w:val="single" w:sz="4" w:space="0" w:color="auto"/>
              <w:left w:val="single" w:sz="4" w:space="0" w:color="auto"/>
              <w:bottom w:val="single" w:sz="4" w:space="0" w:color="auto"/>
              <w:right w:val="single" w:sz="4" w:space="0" w:color="auto"/>
            </w:tcBorders>
          </w:tcPr>
          <w:p w14:paraId="47954105" w14:textId="77777777" w:rsidR="00EB6A36" w:rsidRPr="00A15DCB" w:rsidRDefault="00EB6A36" w:rsidP="009B330A">
            <w:pPr>
              <w:pStyle w:val="TAC"/>
              <w:rPr>
                <w:rFonts w:cs="Arial"/>
                <w:lang w:eastAsia="zh-CN"/>
              </w:rPr>
            </w:pPr>
            <w:r w:rsidRPr="00A15DCB">
              <w:rPr>
                <w:rFonts w:cs="Arial"/>
                <w:lang w:eastAsia="zh-CN"/>
              </w:rPr>
              <w:t>14</w:t>
            </w:r>
          </w:p>
        </w:tc>
        <w:tc>
          <w:tcPr>
            <w:tcW w:w="2185" w:type="pct"/>
            <w:tcBorders>
              <w:top w:val="single" w:sz="4" w:space="0" w:color="auto"/>
              <w:left w:val="single" w:sz="4" w:space="0" w:color="auto"/>
              <w:bottom w:val="single" w:sz="4" w:space="0" w:color="auto"/>
              <w:right w:val="single" w:sz="4" w:space="0" w:color="auto"/>
            </w:tcBorders>
          </w:tcPr>
          <w:p w14:paraId="43EC2CEA" w14:textId="77777777" w:rsidR="00EB6A36" w:rsidRPr="00A15DCB" w:rsidRDefault="00EB6A36" w:rsidP="009B330A">
            <w:pPr>
              <w:pStyle w:val="TAL"/>
              <w:rPr>
                <w:lang w:eastAsia="zh-CN"/>
              </w:rPr>
            </w:pPr>
            <w:r w:rsidRPr="00A15DCB">
              <w:t xml:space="preserve">Check: Does the test result of generic test procedure in TS 38.508-1 </w:t>
            </w:r>
            <w:r w:rsidRPr="00A15DCB">
              <w:rPr>
                <w:lang w:eastAsia="zh-CN"/>
              </w:rPr>
              <w:t>[4]</w:t>
            </w:r>
            <w:r w:rsidRPr="00A15DCB">
              <w:t xml:space="preserve"> Table 4.9.5.2.2-1 indicate that the UE is camped on NR Cell </w:t>
            </w:r>
            <w:r w:rsidRPr="00A15DCB">
              <w:rPr>
                <w:lang w:eastAsia="zh-CN"/>
              </w:rPr>
              <w:t>1 belonging to a new TA</w:t>
            </w:r>
            <w:r w:rsidRPr="00A15DCB">
              <w:t>?</w:t>
            </w:r>
          </w:p>
        </w:tc>
        <w:tc>
          <w:tcPr>
            <w:tcW w:w="270" w:type="pct"/>
            <w:tcBorders>
              <w:top w:val="single" w:sz="4" w:space="0" w:color="auto"/>
              <w:left w:val="single" w:sz="4" w:space="0" w:color="auto"/>
              <w:bottom w:val="single" w:sz="4" w:space="0" w:color="auto"/>
              <w:right w:val="single" w:sz="4" w:space="0" w:color="auto"/>
            </w:tcBorders>
          </w:tcPr>
          <w:p w14:paraId="5683ED84" w14:textId="77777777" w:rsidR="00EB6A36" w:rsidRPr="00A15DCB" w:rsidRDefault="00EB6A36" w:rsidP="009B330A">
            <w:pPr>
              <w:pStyle w:val="TAC"/>
              <w:rPr>
                <w:rFonts w:cs="Arial"/>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E3BB8FF" w14:textId="77777777" w:rsidR="00EB6A36" w:rsidRPr="00A15DCB" w:rsidRDefault="00EB6A36" w:rsidP="009B330A">
            <w:pPr>
              <w:pStyle w:val="TAL"/>
              <w:rPr>
                <w:rFonts w:cs="Arial"/>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7434D285" w14:textId="77777777" w:rsidR="00EB6A36" w:rsidRPr="00A15DCB" w:rsidRDefault="00EB6A36" w:rsidP="009B330A">
            <w:pPr>
              <w:pStyle w:val="TAC"/>
              <w:rPr>
                <w:rFonts w:cs="Arial"/>
              </w:rPr>
            </w:pPr>
            <w:r w:rsidRPr="00A15DCB">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297D27E3"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5D7F1B13" w14:textId="77777777" w:rsidTr="009B330A">
        <w:tc>
          <w:tcPr>
            <w:tcW w:w="5000" w:type="pct"/>
            <w:gridSpan w:val="6"/>
            <w:tcBorders>
              <w:top w:val="single" w:sz="4" w:space="0" w:color="auto"/>
              <w:left w:val="single" w:sz="4" w:space="0" w:color="auto"/>
              <w:bottom w:val="single" w:sz="4" w:space="0" w:color="auto"/>
              <w:right w:val="single" w:sz="4" w:space="0" w:color="auto"/>
            </w:tcBorders>
          </w:tcPr>
          <w:p w14:paraId="0A70C789" w14:textId="77777777" w:rsidR="00BE0385" w:rsidRPr="00A15DCB" w:rsidRDefault="00EB6A36" w:rsidP="00BE0385">
            <w:pPr>
              <w:pStyle w:val="TAN"/>
            </w:pPr>
            <w:r w:rsidRPr="00A15DCB">
              <w:t>Note 1:</w:t>
            </w:r>
            <w:r w:rsidRPr="00A15DCB">
              <w:tab/>
              <w:t>The UE will indicate the reception of an acknowledgement for SI request to upper layers after UE receives the RAR message including a MAC subPDU with a matching RAPID only</w:t>
            </w:r>
            <w:r w:rsidRPr="00A15DCB">
              <w:rPr>
                <w:rFonts w:ascii="Microsoft YaHei" w:eastAsia="Microsoft YaHei" w:hAnsi="Microsoft YaHei" w:cs="Microsoft YaHei"/>
                <w:lang w:eastAsia="zh-CN"/>
              </w:rPr>
              <w:t xml:space="preserve">, </w:t>
            </w:r>
            <w:r w:rsidRPr="00A15DCB">
              <w:rPr>
                <w:lang w:eastAsia="zh-CN"/>
              </w:rPr>
              <w:t>according to TS 38.321 [18] clause 5.1.4</w:t>
            </w:r>
            <w:r w:rsidRPr="00A15DCB">
              <w:t>.</w:t>
            </w:r>
          </w:p>
          <w:p w14:paraId="23A3850C" w14:textId="77777777" w:rsidR="00BE0385" w:rsidRPr="00A15DCB" w:rsidRDefault="00BE0385" w:rsidP="00BE0385">
            <w:pPr>
              <w:pStyle w:val="TAN"/>
            </w:pPr>
            <w:r w:rsidRPr="00A15DCB">
              <w:t>Note 2:</w:t>
            </w:r>
            <w:r w:rsidRPr="00A15DCB">
              <w:tab/>
              <w:t>RO #n starts from the symbol#a in the slot #b in the radio frame #m with a duration of c symbols, where the value of a, b, c, m are specified as follows:</w:t>
            </w:r>
          </w:p>
          <w:p w14:paraId="5333F2A0" w14:textId="77777777" w:rsidR="00BE0385" w:rsidRPr="00A15DCB" w:rsidRDefault="00BE0385" w:rsidP="00BE0385">
            <w:pPr>
              <w:pStyle w:val="TAN"/>
            </w:pPr>
          </w:p>
          <w:p w14:paraId="0AEFD917" w14:textId="77777777" w:rsidR="00BE0385" w:rsidRPr="00A15DCB" w:rsidRDefault="00BE0385" w:rsidP="00BE0385">
            <w:pPr>
              <w:pStyle w:val="TAN"/>
            </w:pPr>
            <w:r w:rsidRPr="00A15DCB">
              <w:t>For FR1 FDD + 15kHz SCS, m mod 8 = floor(n/2), a = (n mod 2)*6, b = 1, c = 6;</w:t>
            </w:r>
          </w:p>
          <w:p w14:paraId="2E680F96" w14:textId="77777777" w:rsidR="00BE0385" w:rsidRPr="00A15DCB" w:rsidRDefault="00BE0385" w:rsidP="00BE0385">
            <w:pPr>
              <w:pStyle w:val="TAN"/>
            </w:pPr>
          </w:p>
          <w:p w14:paraId="692ACB3A" w14:textId="77777777" w:rsidR="00BE0385" w:rsidRPr="00A15DCB" w:rsidRDefault="00BE0385" w:rsidP="00BE0385">
            <w:pPr>
              <w:pStyle w:val="TAN"/>
            </w:pPr>
            <w:r w:rsidRPr="00A15DCB">
              <w:lastRenderedPageBreak/>
              <w:t>For FR1 TDD + 15kHz SCS, m mod 16 = n, a = 2, b = 9, c = 12;</w:t>
            </w:r>
          </w:p>
          <w:p w14:paraId="29C352D4" w14:textId="77777777" w:rsidR="00BE0385" w:rsidRPr="00A15DCB" w:rsidRDefault="00BE0385" w:rsidP="00BE0385">
            <w:pPr>
              <w:pStyle w:val="TAN"/>
            </w:pPr>
          </w:p>
          <w:p w14:paraId="454D51ED" w14:textId="77777777" w:rsidR="00BE0385" w:rsidRPr="00A15DCB" w:rsidRDefault="00BE0385" w:rsidP="00BE0385">
            <w:pPr>
              <w:pStyle w:val="TAN"/>
            </w:pPr>
            <w:r w:rsidRPr="00A15DCB">
              <w:t>For FR1 TDD + 30kHz SCS, m mod 16 = n, a = 2, b = 19, c = 12;</w:t>
            </w:r>
          </w:p>
          <w:p w14:paraId="424CD2CE" w14:textId="77777777" w:rsidR="00BE0385" w:rsidRPr="00A15DCB" w:rsidRDefault="00BE0385" w:rsidP="00BE0385">
            <w:pPr>
              <w:pStyle w:val="TAN"/>
            </w:pPr>
          </w:p>
          <w:p w14:paraId="7F0E2A71" w14:textId="183FFD48" w:rsidR="00EB6A36" w:rsidRPr="00A15DCB" w:rsidRDefault="00BE0385" w:rsidP="00BE0385">
            <w:pPr>
              <w:pStyle w:val="TAN"/>
              <w:rPr>
                <w:lang w:eastAsia="zh-CN"/>
              </w:rPr>
            </w:pPr>
            <w:r w:rsidRPr="00A15DCB">
              <w:t>For FR2 TDD + 120kHz SCS, m mod 4 = 1, a = 2*((16*d+n) mod 7), b = 9+10*((floor((16*d+n)/7)) mod 8), c =2, d =0, 1, 2, 3, 4, 5, 6.</w:t>
            </w:r>
          </w:p>
        </w:tc>
      </w:tr>
    </w:tbl>
    <w:p w14:paraId="703E82A3" w14:textId="77777777" w:rsidR="00EB6A36" w:rsidRPr="00A15DCB" w:rsidRDefault="00EB6A36" w:rsidP="00EB6A36"/>
    <w:p w14:paraId="2926A625" w14:textId="77777777" w:rsidR="00EB6A36" w:rsidRPr="00A15DCB" w:rsidRDefault="00EB6A36" w:rsidP="00EB6A36">
      <w:pPr>
        <w:pStyle w:val="H6"/>
      </w:pPr>
      <w:r w:rsidRPr="00A15DCB">
        <w:t>7.1.1.1.21.3.3</w:t>
      </w:r>
      <w:r w:rsidRPr="00A15DCB">
        <w:tab/>
        <w:t>Specific message contents</w:t>
      </w:r>
    </w:p>
    <w:p w14:paraId="4AC0A7E4" w14:textId="2F0DE231" w:rsidR="00EB6A36" w:rsidRPr="00A15DCB" w:rsidRDefault="00EB6A36" w:rsidP="00EB6A36">
      <w:pPr>
        <w:pStyle w:val="TH"/>
      </w:pPr>
      <w:r w:rsidRPr="00A15DCB">
        <w:t xml:space="preserve">Table 7.1.1.1.21.3.3-1: </w:t>
      </w:r>
      <w:r w:rsidRPr="00A15DCB">
        <w:rPr>
          <w:i/>
        </w:rPr>
        <w:t xml:space="preserve">SIB1 </w:t>
      </w:r>
      <w:r w:rsidRPr="00A15DCB">
        <w:t xml:space="preserve">(Preamble, test procedure, step 4 and 10, Cell 1 and Cell </w:t>
      </w:r>
      <w:r w:rsidR="003B0444" w:rsidRPr="00A15DCB">
        <w:t>11</w:t>
      </w:r>
      <w:r w:rsidRPr="00A15DCB">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B6A36" w:rsidRPr="00A15DCB" w14:paraId="7C669905" w14:textId="77777777" w:rsidTr="009B330A">
        <w:trPr>
          <w:gridBefore w:val="1"/>
          <w:wBefore w:w="9" w:type="dxa"/>
        </w:trPr>
        <w:tc>
          <w:tcPr>
            <w:tcW w:w="9738" w:type="dxa"/>
            <w:gridSpan w:val="4"/>
          </w:tcPr>
          <w:p w14:paraId="5BF5B67C" w14:textId="77777777" w:rsidR="00EB6A36" w:rsidRPr="00A15DCB" w:rsidRDefault="00EB6A36" w:rsidP="009B330A">
            <w:pPr>
              <w:pStyle w:val="TAL"/>
            </w:pPr>
            <w:r w:rsidRPr="00A15DCB">
              <w:t xml:space="preserve">Derivation Path: TS 38.508-1 [4] Table 4.6.1-28 with condition </w:t>
            </w:r>
            <w:r w:rsidRPr="00A15DCB">
              <w:rPr>
                <w:lang w:eastAsia="zh-CN"/>
              </w:rPr>
              <w:t>SI_Msg1Repetition</w:t>
            </w:r>
          </w:p>
        </w:tc>
      </w:tr>
      <w:tr w:rsidR="00EB6A36" w:rsidRPr="00A15DCB" w14:paraId="0DC36E01" w14:textId="77777777" w:rsidTr="009B330A">
        <w:tblPrEx>
          <w:tblCellMar>
            <w:left w:w="108" w:type="dxa"/>
            <w:right w:w="108" w:type="dxa"/>
          </w:tblCellMar>
        </w:tblPrEx>
        <w:tc>
          <w:tcPr>
            <w:tcW w:w="4535" w:type="dxa"/>
            <w:gridSpan w:val="2"/>
          </w:tcPr>
          <w:p w14:paraId="07095D31" w14:textId="77777777" w:rsidR="00EB6A36" w:rsidRPr="00A15DCB" w:rsidRDefault="00EB6A36" w:rsidP="009B330A">
            <w:pPr>
              <w:pStyle w:val="TAH"/>
            </w:pPr>
            <w:r w:rsidRPr="00A15DCB">
              <w:t>Information Element</w:t>
            </w:r>
          </w:p>
        </w:tc>
        <w:tc>
          <w:tcPr>
            <w:tcW w:w="2267" w:type="dxa"/>
          </w:tcPr>
          <w:p w14:paraId="0D48C465" w14:textId="77777777" w:rsidR="00EB6A36" w:rsidRPr="00A15DCB" w:rsidRDefault="00EB6A36" w:rsidP="009B330A">
            <w:pPr>
              <w:pStyle w:val="TAH"/>
            </w:pPr>
            <w:r w:rsidRPr="00A15DCB">
              <w:t>Value/remark</w:t>
            </w:r>
          </w:p>
        </w:tc>
        <w:tc>
          <w:tcPr>
            <w:tcW w:w="1700" w:type="dxa"/>
          </w:tcPr>
          <w:p w14:paraId="3BA314E2" w14:textId="77777777" w:rsidR="00EB6A36" w:rsidRPr="00A15DCB" w:rsidRDefault="00EB6A36" w:rsidP="009B330A">
            <w:pPr>
              <w:pStyle w:val="TAH"/>
            </w:pPr>
            <w:r w:rsidRPr="00A15DCB">
              <w:t>Comment</w:t>
            </w:r>
          </w:p>
        </w:tc>
        <w:tc>
          <w:tcPr>
            <w:tcW w:w="1245" w:type="dxa"/>
          </w:tcPr>
          <w:p w14:paraId="7A64F2CC" w14:textId="77777777" w:rsidR="00EB6A36" w:rsidRPr="00A15DCB" w:rsidRDefault="00EB6A36" w:rsidP="009B330A">
            <w:pPr>
              <w:pStyle w:val="TAH"/>
            </w:pPr>
            <w:r w:rsidRPr="00A15DCB">
              <w:t>Condition</w:t>
            </w:r>
          </w:p>
        </w:tc>
      </w:tr>
      <w:tr w:rsidR="00EB6A36" w:rsidRPr="00A15DCB" w14:paraId="74B4EE4D" w14:textId="77777777" w:rsidTr="009B330A">
        <w:tblPrEx>
          <w:tblCellMar>
            <w:left w:w="108" w:type="dxa"/>
            <w:right w:w="108" w:type="dxa"/>
          </w:tblCellMar>
        </w:tblPrEx>
        <w:tc>
          <w:tcPr>
            <w:tcW w:w="4535" w:type="dxa"/>
            <w:gridSpan w:val="2"/>
          </w:tcPr>
          <w:p w14:paraId="1D5FD370" w14:textId="77777777" w:rsidR="00EB6A36" w:rsidRPr="00A15DCB" w:rsidRDefault="00EB6A36" w:rsidP="009B330A">
            <w:pPr>
              <w:pStyle w:val="TAL"/>
            </w:pPr>
            <w:r w:rsidRPr="00A15DCB">
              <w:t>SIB1 ::= SEQUENCE {</w:t>
            </w:r>
          </w:p>
        </w:tc>
        <w:tc>
          <w:tcPr>
            <w:tcW w:w="2267" w:type="dxa"/>
          </w:tcPr>
          <w:p w14:paraId="003F3693" w14:textId="77777777" w:rsidR="00EB6A36" w:rsidRPr="00A15DCB" w:rsidRDefault="00EB6A36" w:rsidP="009B330A">
            <w:pPr>
              <w:pStyle w:val="TAL"/>
            </w:pPr>
          </w:p>
        </w:tc>
        <w:tc>
          <w:tcPr>
            <w:tcW w:w="1700" w:type="dxa"/>
          </w:tcPr>
          <w:p w14:paraId="141D5270" w14:textId="77777777" w:rsidR="00EB6A36" w:rsidRPr="00A15DCB" w:rsidRDefault="00EB6A36" w:rsidP="009B330A">
            <w:pPr>
              <w:pStyle w:val="TAL"/>
            </w:pPr>
          </w:p>
        </w:tc>
        <w:tc>
          <w:tcPr>
            <w:tcW w:w="1245" w:type="dxa"/>
          </w:tcPr>
          <w:p w14:paraId="43F04C89" w14:textId="77777777" w:rsidR="00EB6A36" w:rsidRPr="00A15DCB" w:rsidRDefault="00EB6A36" w:rsidP="009B330A">
            <w:pPr>
              <w:pStyle w:val="TAL"/>
            </w:pPr>
          </w:p>
        </w:tc>
      </w:tr>
      <w:tr w:rsidR="00EB6A36" w:rsidRPr="00A15DCB" w14:paraId="108EF2D6" w14:textId="77777777" w:rsidTr="009B330A">
        <w:tblPrEx>
          <w:tblCellMar>
            <w:left w:w="108" w:type="dxa"/>
            <w:right w:w="108" w:type="dxa"/>
          </w:tblCellMar>
        </w:tblPrEx>
        <w:tc>
          <w:tcPr>
            <w:tcW w:w="4535" w:type="dxa"/>
            <w:gridSpan w:val="2"/>
            <w:tcBorders>
              <w:bottom w:val="nil"/>
            </w:tcBorders>
          </w:tcPr>
          <w:p w14:paraId="5C26FDC7" w14:textId="77777777" w:rsidR="00EB6A36" w:rsidRPr="00A15DCB" w:rsidRDefault="00EB6A36" w:rsidP="009B330A">
            <w:pPr>
              <w:pStyle w:val="TAL"/>
            </w:pPr>
            <w:r w:rsidRPr="00A15DCB">
              <w:t xml:space="preserve">  si-SchedulingInfo</w:t>
            </w:r>
          </w:p>
        </w:tc>
        <w:tc>
          <w:tcPr>
            <w:tcW w:w="2267" w:type="dxa"/>
          </w:tcPr>
          <w:p w14:paraId="5EE2943B" w14:textId="77777777" w:rsidR="00EB6A36" w:rsidRPr="00A15DCB" w:rsidRDefault="00EB6A36" w:rsidP="009B330A">
            <w:pPr>
              <w:pStyle w:val="TAL"/>
            </w:pPr>
            <w:r w:rsidRPr="00A15DCB">
              <w:t>SI-SchedulingInfo</w:t>
            </w:r>
          </w:p>
        </w:tc>
        <w:tc>
          <w:tcPr>
            <w:tcW w:w="1700" w:type="dxa"/>
          </w:tcPr>
          <w:p w14:paraId="355D8C94" w14:textId="77777777" w:rsidR="00EB6A36" w:rsidRPr="00A15DCB" w:rsidRDefault="00EB6A36" w:rsidP="009B330A">
            <w:pPr>
              <w:pStyle w:val="TAL"/>
            </w:pPr>
            <w:r w:rsidRPr="00A15DCB">
              <w:t>Table 7.1.1.1.21.3.3-2</w:t>
            </w:r>
          </w:p>
        </w:tc>
        <w:tc>
          <w:tcPr>
            <w:tcW w:w="1245" w:type="dxa"/>
          </w:tcPr>
          <w:p w14:paraId="60E6C7E1" w14:textId="77777777" w:rsidR="00EB6A36" w:rsidRPr="00A15DCB" w:rsidRDefault="00EB6A36" w:rsidP="009B330A">
            <w:pPr>
              <w:pStyle w:val="TAL"/>
            </w:pPr>
          </w:p>
        </w:tc>
      </w:tr>
      <w:tr w:rsidR="00EB6A36" w:rsidRPr="00A15DCB" w14:paraId="1AD6793C" w14:textId="77777777" w:rsidTr="009B330A">
        <w:tblPrEx>
          <w:tblCellMar>
            <w:left w:w="108" w:type="dxa"/>
            <w:right w:w="108" w:type="dxa"/>
          </w:tblCellMar>
        </w:tblPrEx>
        <w:tc>
          <w:tcPr>
            <w:tcW w:w="4535" w:type="dxa"/>
            <w:gridSpan w:val="2"/>
            <w:tcBorders>
              <w:bottom w:val="nil"/>
            </w:tcBorders>
          </w:tcPr>
          <w:p w14:paraId="5706A507" w14:textId="77777777" w:rsidR="00EB6A36" w:rsidRPr="00A15DCB" w:rsidRDefault="00EB6A36" w:rsidP="009B330A">
            <w:pPr>
              <w:pStyle w:val="TAL"/>
              <w:rPr>
                <w:lang w:eastAsia="zh-CN"/>
              </w:rPr>
            </w:pPr>
            <w:r w:rsidRPr="00A15DCB">
              <w:rPr>
                <w:lang w:eastAsia="zh-CN"/>
              </w:rPr>
              <w:t xml:space="preserve">  </w:t>
            </w:r>
            <w:r w:rsidRPr="00A15DCB">
              <w:t>servingCellConfigCommon SEQUENCE {</w:t>
            </w:r>
          </w:p>
        </w:tc>
        <w:tc>
          <w:tcPr>
            <w:tcW w:w="2267" w:type="dxa"/>
          </w:tcPr>
          <w:p w14:paraId="34F5DA9B" w14:textId="77777777" w:rsidR="00EB6A36" w:rsidRPr="00A15DCB" w:rsidRDefault="00EB6A36" w:rsidP="009B330A">
            <w:pPr>
              <w:pStyle w:val="TAL"/>
            </w:pPr>
          </w:p>
        </w:tc>
        <w:tc>
          <w:tcPr>
            <w:tcW w:w="1700" w:type="dxa"/>
          </w:tcPr>
          <w:p w14:paraId="56D036B6" w14:textId="77777777" w:rsidR="00EB6A36" w:rsidRPr="00A15DCB" w:rsidRDefault="00EB6A36" w:rsidP="009B330A">
            <w:pPr>
              <w:pStyle w:val="TAL"/>
            </w:pPr>
          </w:p>
        </w:tc>
        <w:tc>
          <w:tcPr>
            <w:tcW w:w="1245" w:type="dxa"/>
          </w:tcPr>
          <w:p w14:paraId="0CCFCC1F" w14:textId="77777777" w:rsidR="00EB6A36" w:rsidRPr="00A15DCB" w:rsidRDefault="00EB6A36" w:rsidP="009B330A">
            <w:pPr>
              <w:pStyle w:val="TAL"/>
            </w:pPr>
          </w:p>
        </w:tc>
      </w:tr>
      <w:tr w:rsidR="00EB6A36" w:rsidRPr="00A15DCB" w14:paraId="010E825E" w14:textId="77777777" w:rsidTr="009B330A">
        <w:tblPrEx>
          <w:tblCellMar>
            <w:left w:w="108" w:type="dxa"/>
            <w:right w:w="108" w:type="dxa"/>
          </w:tblCellMar>
        </w:tblPrEx>
        <w:tc>
          <w:tcPr>
            <w:tcW w:w="4535" w:type="dxa"/>
            <w:gridSpan w:val="2"/>
            <w:tcBorders>
              <w:bottom w:val="nil"/>
            </w:tcBorders>
          </w:tcPr>
          <w:p w14:paraId="30F5C093" w14:textId="77777777" w:rsidR="00EB6A36" w:rsidRPr="00A15DCB" w:rsidRDefault="00EB6A36" w:rsidP="009B330A">
            <w:pPr>
              <w:pStyle w:val="TAL"/>
              <w:rPr>
                <w:lang w:eastAsia="zh-CN"/>
              </w:rPr>
            </w:pPr>
            <w:r w:rsidRPr="00A15DCB">
              <w:rPr>
                <w:lang w:eastAsia="zh-CN"/>
              </w:rPr>
              <w:t xml:space="preserve">    </w:t>
            </w:r>
            <w:r w:rsidRPr="00A15DCB">
              <w:t>uplinkConfigCommon SEQUENCE {</w:t>
            </w:r>
          </w:p>
        </w:tc>
        <w:tc>
          <w:tcPr>
            <w:tcW w:w="2267" w:type="dxa"/>
          </w:tcPr>
          <w:p w14:paraId="5EE98FB5" w14:textId="77777777" w:rsidR="00EB6A36" w:rsidRPr="00A15DCB" w:rsidRDefault="00EB6A36" w:rsidP="009B330A">
            <w:pPr>
              <w:pStyle w:val="TAL"/>
            </w:pPr>
          </w:p>
        </w:tc>
        <w:tc>
          <w:tcPr>
            <w:tcW w:w="1700" w:type="dxa"/>
          </w:tcPr>
          <w:p w14:paraId="413AF775" w14:textId="77777777" w:rsidR="00EB6A36" w:rsidRPr="00A15DCB" w:rsidRDefault="00EB6A36" w:rsidP="009B330A">
            <w:pPr>
              <w:pStyle w:val="TAL"/>
            </w:pPr>
          </w:p>
        </w:tc>
        <w:tc>
          <w:tcPr>
            <w:tcW w:w="1245" w:type="dxa"/>
          </w:tcPr>
          <w:p w14:paraId="0E342224" w14:textId="77777777" w:rsidR="00EB6A36" w:rsidRPr="00A15DCB" w:rsidRDefault="00EB6A36" w:rsidP="009B330A">
            <w:pPr>
              <w:pStyle w:val="TAL"/>
            </w:pPr>
          </w:p>
        </w:tc>
      </w:tr>
      <w:tr w:rsidR="00EB6A36" w:rsidRPr="00A15DCB" w14:paraId="29E63DD3" w14:textId="77777777" w:rsidTr="009B330A">
        <w:tblPrEx>
          <w:tblCellMar>
            <w:left w:w="108" w:type="dxa"/>
            <w:right w:w="108" w:type="dxa"/>
          </w:tblCellMar>
        </w:tblPrEx>
        <w:tc>
          <w:tcPr>
            <w:tcW w:w="4535" w:type="dxa"/>
            <w:gridSpan w:val="2"/>
            <w:tcBorders>
              <w:bottom w:val="nil"/>
            </w:tcBorders>
          </w:tcPr>
          <w:p w14:paraId="24AC07F9" w14:textId="77777777" w:rsidR="00EB6A36" w:rsidRPr="00A15DCB" w:rsidRDefault="00EB6A36" w:rsidP="009B330A">
            <w:pPr>
              <w:pStyle w:val="TAL"/>
              <w:rPr>
                <w:lang w:eastAsia="zh-CN"/>
              </w:rPr>
            </w:pPr>
            <w:r w:rsidRPr="00A15DCB">
              <w:rPr>
                <w:lang w:eastAsia="zh-CN"/>
              </w:rPr>
              <w:t xml:space="preserve">      </w:t>
            </w:r>
            <w:r w:rsidRPr="00A15DCB">
              <w:t>initialUplinkBWP SEQUENCE {</w:t>
            </w:r>
          </w:p>
        </w:tc>
        <w:tc>
          <w:tcPr>
            <w:tcW w:w="2267" w:type="dxa"/>
          </w:tcPr>
          <w:p w14:paraId="76BA9B4B" w14:textId="77777777" w:rsidR="00EB6A36" w:rsidRPr="00A15DCB" w:rsidRDefault="00EB6A36" w:rsidP="009B330A">
            <w:pPr>
              <w:pStyle w:val="TAL"/>
            </w:pPr>
          </w:p>
        </w:tc>
        <w:tc>
          <w:tcPr>
            <w:tcW w:w="1700" w:type="dxa"/>
          </w:tcPr>
          <w:p w14:paraId="6FE48EA8" w14:textId="77777777" w:rsidR="00EB6A36" w:rsidRPr="00A15DCB" w:rsidRDefault="00EB6A36" w:rsidP="009B330A">
            <w:pPr>
              <w:pStyle w:val="TAL"/>
            </w:pPr>
          </w:p>
        </w:tc>
        <w:tc>
          <w:tcPr>
            <w:tcW w:w="1245" w:type="dxa"/>
          </w:tcPr>
          <w:p w14:paraId="2E41B5BF" w14:textId="77777777" w:rsidR="00EB6A36" w:rsidRPr="00A15DCB" w:rsidRDefault="00EB6A36" w:rsidP="009B330A">
            <w:pPr>
              <w:pStyle w:val="TAL"/>
            </w:pPr>
          </w:p>
        </w:tc>
      </w:tr>
      <w:tr w:rsidR="00EB6A36" w:rsidRPr="00A15DCB" w14:paraId="1C95AC4C" w14:textId="77777777" w:rsidTr="009B330A">
        <w:tblPrEx>
          <w:tblCellMar>
            <w:left w:w="108" w:type="dxa"/>
            <w:right w:w="108" w:type="dxa"/>
          </w:tblCellMar>
        </w:tblPrEx>
        <w:tc>
          <w:tcPr>
            <w:tcW w:w="4535" w:type="dxa"/>
            <w:gridSpan w:val="2"/>
            <w:tcBorders>
              <w:bottom w:val="nil"/>
            </w:tcBorders>
          </w:tcPr>
          <w:p w14:paraId="00DE8E8A" w14:textId="77777777" w:rsidR="00EB6A36" w:rsidRPr="00A15DCB" w:rsidRDefault="00EB6A36" w:rsidP="009B330A">
            <w:pPr>
              <w:pStyle w:val="TAL"/>
              <w:rPr>
                <w:lang w:eastAsia="zh-CN"/>
              </w:rPr>
            </w:pPr>
            <w:r w:rsidRPr="00A15DCB">
              <w:rPr>
                <w:lang w:eastAsia="zh-CN"/>
              </w:rPr>
              <w:t xml:space="preserve">        </w:t>
            </w:r>
            <w:r w:rsidRPr="00A15DCB">
              <w:t>rach-ConfigCommon CHOICE {</w:t>
            </w:r>
          </w:p>
        </w:tc>
        <w:tc>
          <w:tcPr>
            <w:tcW w:w="2267" w:type="dxa"/>
          </w:tcPr>
          <w:p w14:paraId="750EF129" w14:textId="77777777" w:rsidR="00EB6A36" w:rsidRPr="00A15DCB" w:rsidRDefault="00EB6A36" w:rsidP="009B330A">
            <w:pPr>
              <w:pStyle w:val="TAL"/>
            </w:pPr>
          </w:p>
        </w:tc>
        <w:tc>
          <w:tcPr>
            <w:tcW w:w="1700" w:type="dxa"/>
          </w:tcPr>
          <w:p w14:paraId="5946B877" w14:textId="77777777" w:rsidR="00EB6A36" w:rsidRPr="00A15DCB" w:rsidRDefault="00EB6A36" w:rsidP="009B330A">
            <w:pPr>
              <w:pStyle w:val="TAL"/>
            </w:pPr>
          </w:p>
        </w:tc>
        <w:tc>
          <w:tcPr>
            <w:tcW w:w="1245" w:type="dxa"/>
          </w:tcPr>
          <w:p w14:paraId="091F9B4E" w14:textId="77777777" w:rsidR="00EB6A36" w:rsidRPr="00A15DCB" w:rsidRDefault="00EB6A36" w:rsidP="009B330A">
            <w:pPr>
              <w:pStyle w:val="TAL"/>
            </w:pPr>
          </w:p>
        </w:tc>
      </w:tr>
      <w:tr w:rsidR="00EB6A36" w:rsidRPr="00A15DCB" w14:paraId="01E282B6" w14:textId="77777777" w:rsidTr="009B330A">
        <w:tblPrEx>
          <w:tblCellMar>
            <w:left w:w="108" w:type="dxa"/>
            <w:right w:w="108" w:type="dxa"/>
          </w:tblCellMar>
        </w:tblPrEx>
        <w:tc>
          <w:tcPr>
            <w:tcW w:w="4535" w:type="dxa"/>
            <w:gridSpan w:val="2"/>
            <w:tcBorders>
              <w:bottom w:val="nil"/>
            </w:tcBorders>
          </w:tcPr>
          <w:p w14:paraId="34FF927D" w14:textId="77777777" w:rsidR="00EB6A36" w:rsidRPr="00A15DCB" w:rsidRDefault="00EB6A36" w:rsidP="009B330A">
            <w:pPr>
              <w:pStyle w:val="TAL"/>
              <w:rPr>
                <w:lang w:eastAsia="zh-CN"/>
              </w:rPr>
            </w:pPr>
            <w:r w:rsidRPr="00A15DCB">
              <w:rPr>
                <w:lang w:eastAsia="zh-CN"/>
              </w:rPr>
              <w:t xml:space="preserve">          setup SEQUENCE {</w:t>
            </w:r>
          </w:p>
        </w:tc>
        <w:tc>
          <w:tcPr>
            <w:tcW w:w="2267" w:type="dxa"/>
          </w:tcPr>
          <w:p w14:paraId="4BA385B3" w14:textId="77777777" w:rsidR="00EB6A36" w:rsidRPr="00A15DCB" w:rsidRDefault="00EB6A36" w:rsidP="009B330A">
            <w:pPr>
              <w:pStyle w:val="TAL"/>
            </w:pPr>
          </w:p>
        </w:tc>
        <w:tc>
          <w:tcPr>
            <w:tcW w:w="1700" w:type="dxa"/>
          </w:tcPr>
          <w:p w14:paraId="5B4CF805" w14:textId="77777777" w:rsidR="00EB6A36" w:rsidRPr="00A15DCB" w:rsidRDefault="00EB6A36" w:rsidP="009B330A">
            <w:pPr>
              <w:pStyle w:val="TAL"/>
            </w:pPr>
          </w:p>
        </w:tc>
        <w:tc>
          <w:tcPr>
            <w:tcW w:w="1245" w:type="dxa"/>
          </w:tcPr>
          <w:p w14:paraId="32D3C969" w14:textId="77777777" w:rsidR="00EB6A36" w:rsidRPr="00A15DCB" w:rsidRDefault="00EB6A36" w:rsidP="009B330A">
            <w:pPr>
              <w:pStyle w:val="TAL"/>
            </w:pPr>
          </w:p>
        </w:tc>
      </w:tr>
      <w:tr w:rsidR="00EB6A36" w:rsidRPr="00A15DCB" w14:paraId="7642CF0C" w14:textId="77777777" w:rsidTr="009B330A">
        <w:tblPrEx>
          <w:tblCellMar>
            <w:left w:w="108" w:type="dxa"/>
            <w:right w:w="108" w:type="dxa"/>
          </w:tblCellMar>
        </w:tblPrEx>
        <w:tc>
          <w:tcPr>
            <w:tcW w:w="4535" w:type="dxa"/>
            <w:gridSpan w:val="2"/>
            <w:tcBorders>
              <w:bottom w:val="nil"/>
            </w:tcBorders>
          </w:tcPr>
          <w:p w14:paraId="69BD311E" w14:textId="77777777" w:rsidR="00EB6A36" w:rsidRPr="00A15DCB" w:rsidRDefault="00EB6A36" w:rsidP="009B330A">
            <w:pPr>
              <w:pStyle w:val="TAL"/>
              <w:rPr>
                <w:lang w:eastAsia="zh-CN"/>
              </w:rPr>
            </w:pPr>
            <w:r w:rsidRPr="00A15DCB">
              <w:rPr>
                <w:lang w:eastAsia="zh-CN"/>
              </w:rPr>
              <w:t xml:space="preserve">            </w:t>
            </w:r>
            <w:r w:rsidRPr="00A15DCB">
              <w:t>totalNumberOfRA-Preambles</w:t>
            </w:r>
          </w:p>
        </w:tc>
        <w:tc>
          <w:tcPr>
            <w:tcW w:w="2267" w:type="dxa"/>
          </w:tcPr>
          <w:p w14:paraId="1A12442A" w14:textId="77777777" w:rsidR="00EB6A36" w:rsidRPr="00A15DCB" w:rsidRDefault="00EB6A36" w:rsidP="009B330A">
            <w:pPr>
              <w:pStyle w:val="TAL"/>
              <w:rPr>
                <w:lang w:eastAsia="zh-CN"/>
              </w:rPr>
            </w:pPr>
            <w:r w:rsidRPr="00A15DCB">
              <w:rPr>
                <w:lang w:eastAsia="zh-CN"/>
              </w:rPr>
              <w:t>56</w:t>
            </w:r>
          </w:p>
        </w:tc>
        <w:tc>
          <w:tcPr>
            <w:tcW w:w="1700" w:type="dxa"/>
          </w:tcPr>
          <w:p w14:paraId="49CDB7D4" w14:textId="77777777" w:rsidR="00EB6A36" w:rsidRPr="00A15DCB" w:rsidRDefault="00EB6A36" w:rsidP="009B330A">
            <w:pPr>
              <w:pStyle w:val="TAL"/>
              <w:rPr>
                <w:lang w:eastAsia="zh-CN"/>
              </w:rPr>
            </w:pPr>
            <w:r w:rsidRPr="00A15DCB">
              <w:rPr>
                <w:lang w:eastAsia="zh-CN"/>
              </w:rPr>
              <w:t>Last 8 preamble indice are left for SI request and other purpose.</w:t>
            </w:r>
          </w:p>
        </w:tc>
        <w:tc>
          <w:tcPr>
            <w:tcW w:w="1245" w:type="dxa"/>
          </w:tcPr>
          <w:p w14:paraId="74121F2C" w14:textId="77777777" w:rsidR="00EB6A36" w:rsidRPr="00A15DCB" w:rsidRDefault="00EB6A36" w:rsidP="009B330A">
            <w:pPr>
              <w:pStyle w:val="TAL"/>
            </w:pPr>
          </w:p>
        </w:tc>
      </w:tr>
      <w:tr w:rsidR="00EB6A36" w:rsidRPr="00A15DCB" w14:paraId="44555B10" w14:textId="77777777" w:rsidTr="009B330A">
        <w:tblPrEx>
          <w:tblCellMar>
            <w:left w:w="108" w:type="dxa"/>
            <w:right w:w="108" w:type="dxa"/>
          </w:tblCellMar>
        </w:tblPrEx>
        <w:tc>
          <w:tcPr>
            <w:tcW w:w="4535" w:type="dxa"/>
            <w:gridSpan w:val="2"/>
            <w:tcBorders>
              <w:bottom w:val="nil"/>
            </w:tcBorders>
          </w:tcPr>
          <w:p w14:paraId="7C0DE722" w14:textId="77777777" w:rsidR="00EB6A36" w:rsidRPr="00A15DCB" w:rsidRDefault="00EB6A36" w:rsidP="009B330A">
            <w:pPr>
              <w:pStyle w:val="TAL"/>
              <w:rPr>
                <w:lang w:eastAsia="zh-CN"/>
              </w:rPr>
            </w:pPr>
            <w:r w:rsidRPr="00A15DCB">
              <w:rPr>
                <w:lang w:eastAsia="zh-CN"/>
              </w:rPr>
              <w:t xml:space="preserve">            </w:t>
            </w:r>
            <w:r w:rsidRPr="00A15DCB">
              <w:t>featureCombinationPreamblesList-r17 SEQUENCE (SIZE(1..maxFeatureCombPreamblesPerRACHResource-r17)) OF FeatureCombinationPreambles-r17 {</w:t>
            </w:r>
          </w:p>
        </w:tc>
        <w:tc>
          <w:tcPr>
            <w:tcW w:w="2267" w:type="dxa"/>
          </w:tcPr>
          <w:p w14:paraId="3C68F338" w14:textId="77777777" w:rsidR="00EB6A36" w:rsidRPr="00A15DCB" w:rsidRDefault="00EB6A36" w:rsidP="009B330A">
            <w:pPr>
              <w:pStyle w:val="TAL"/>
              <w:rPr>
                <w:lang w:eastAsia="zh-CN"/>
              </w:rPr>
            </w:pPr>
            <w:r w:rsidRPr="00A15DCB">
              <w:rPr>
                <w:lang w:eastAsia="zh-CN"/>
              </w:rPr>
              <w:t>1 entry</w:t>
            </w:r>
          </w:p>
        </w:tc>
        <w:tc>
          <w:tcPr>
            <w:tcW w:w="1700" w:type="dxa"/>
          </w:tcPr>
          <w:p w14:paraId="21478C87" w14:textId="77777777" w:rsidR="00EB6A36" w:rsidRPr="00A15DCB" w:rsidRDefault="00EB6A36" w:rsidP="009B330A">
            <w:pPr>
              <w:pStyle w:val="TAL"/>
              <w:rPr>
                <w:lang w:eastAsia="zh-CN"/>
              </w:rPr>
            </w:pPr>
          </w:p>
        </w:tc>
        <w:tc>
          <w:tcPr>
            <w:tcW w:w="1245" w:type="dxa"/>
          </w:tcPr>
          <w:p w14:paraId="50E6E112" w14:textId="77777777" w:rsidR="00EB6A36" w:rsidRPr="00A15DCB" w:rsidRDefault="00EB6A36" w:rsidP="009B330A">
            <w:pPr>
              <w:pStyle w:val="TAL"/>
            </w:pPr>
          </w:p>
        </w:tc>
      </w:tr>
      <w:tr w:rsidR="00EB6A36" w:rsidRPr="00A15DCB" w14:paraId="0167CDBB" w14:textId="77777777" w:rsidTr="009B330A">
        <w:tblPrEx>
          <w:tblCellMar>
            <w:left w:w="108" w:type="dxa"/>
            <w:right w:w="108" w:type="dxa"/>
          </w:tblCellMar>
        </w:tblPrEx>
        <w:tc>
          <w:tcPr>
            <w:tcW w:w="4535" w:type="dxa"/>
            <w:gridSpan w:val="2"/>
            <w:tcBorders>
              <w:bottom w:val="nil"/>
            </w:tcBorders>
          </w:tcPr>
          <w:p w14:paraId="19934164" w14:textId="77777777" w:rsidR="00EB6A36" w:rsidRPr="00A15DCB" w:rsidRDefault="00EB6A36" w:rsidP="009B330A">
            <w:pPr>
              <w:pStyle w:val="TAL"/>
              <w:rPr>
                <w:lang w:eastAsia="zh-CN"/>
              </w:rPr>
            </w:pPr>
            <w:r w:rsidRPr="00A15DCB">
              <w:rPr>
                <w:lang w:eastAsia="zh-CN"/>
              </w:rPr>
              <w:t xml:space="preserve">              </w:t>
            </w:r>
            <w:r w:rsidRPr="00A15DCB">
              <w:t>FeatureCombinationPreambles-r17[1]</w:t>
            </w:r>
          </w:p>
        </w:tc>
        <w:tc>
          <w:tcPr>
            <w:tcW w:w="2267" w:type="dxa"/>
          </w:tcPr>
          <w:p w14:paraId="4140653B" w14:textId="77777777" w:rsidR="00EB6A36" w:rsidRPr="00A15DCB" w:rsidRDefault="00EB6A36" w:rsidP="009B330A">
            <w:pPr>
              <w:pStyle w:val="TAL"/>
              <w:rPr>
                <w:lang w:eastAsia="zh-CN"/>
              </w:rPr>
            </w:pPr>
            <w:r w:rsidRPr="00A15DCB">
              <w:t>FeatureCombinationPreambles specified in TS 38.508-1 [4], Table 4.6.3-56E with condition MSG1_REP</w:t>
            </w:r>
          </w:p>
        </w:tc>
        <w:tc>
          <w:tcPr>
            <w:tcW w:w="1700" w:type="dxa"/>
          </w:tcPr>
          <w:p w14:paraId="5E786259" w14:textId="77777777" w:rsidR="00EB6A36" w:rsidRPr="00A15DCB" w:rsidRDefault="00EB6A36" w:rsidP="009B330A">
            <w:pPr>
              <w:pStyle w:val="TAL"/>
              <w:rPr>
                <w:lang w:eastAsia="zh-CN"/>
              </w:rPr>
            </w:pPr>
            <w:r w:rsidRPr="00A15DCB">
              <w:rPr>
                <w:lang w:eastAsia="zh-CN"/>
              </w:rPr>
              <w:t>entry 1</w:t>
            </w:r>
          </w:p>
        </w:tc>
        <w:tc>
          <w:tcPr>
            <w:tcW w:w="1245" w:type="dxa"/>
          </w:tcPr>
          <w:p w14:paraId="4B61C8F9" w14:textId="77777777" w:rsidR="00EB6A36" w:rsidRPr="00A15DCB" w:rsidRDefault="00EB6A36" w:rsidP="009B330A">
            <w:pPr>
              <w:pStyle w:val="TAL"/>
            </w:pPr>
          </w:p>
        </w:tc>
      </w:tr>
      <w:tr w:rsidR="00EB6A36" w:rsidRPr="00A15DCB" w14:paraId="7C8711B1" w14:textId="77777777" w:rsidTr="009B330A">
        <w:tblPrEx>
          <w:tblCellMar>
            <w:left w:w="108" w:type="dxa"/>
            <w:right w:w="108" w:type="dxa"/>
          </w:tblCellMar>
        </w:tblPrEx>
        <w:tc>
          <w:tcPr>
            <w:tcW w:w="4535" w:type="dxa"/>
            <w:gridSpan w:val="2"/>
            <w:tcBorders>
              <w:bottom w:val="nil"/>
            </w:tcBorders>
          </w:tcPr>
          <w:p w14:paraId="064C272D" w14:textId="77777777" w:rsidR="00EB6A36" w:rsidRPr="00A15DCB" w:rsidRDefault="00EB6A36" w:rsidP="009B330A">
            <w:pPr>
              <w:pStyle w:val="TAL"/>
              <w:rPr>
                <w:lang w:eastAsia="zh-CN"/>
              </w:rPr>
            </w:pPr>
            <w:r w:rsidRPr="00A15DCB">
              <w:rPr>
                <w:lang w:eastAsia="zh-CN"/>
              </w:rPr>
              <w:t xml:space="preserve">            }</w:t>
            </w:r>
          </w:p>
        </w:tc>
        <w:tc>
          <w:tcPr>
            <w:tcW w:w="2267" w:type="dxa"/>
          </w:tcPr>
          <w:p w14:paraId="32878B38" w14:textId="77777777" w:rsidR="00EB6A36" w:rsidRPr="00A15DCB" w:rsidRDefault="00EB6A36" w:rsidP="009B330A">
            <w:pPr>
              <w:pStyle w:val="TAL"/>
              <w:rPr>
                <w:lang w:eastAsia="zh-CN"/>
              </w:rPr>
            </w:pPr>
          </w:p>
        </w:tc>
        <w:tc>
          <w:tcPr>
            <w:tcW w:w="1700" w:type="dxa"/>
          </w:tcPr>
          <w:p w14:paraId="14F4A637" w14:textId="77777777" w:rsidR="00EB6A36" w:rsidRPr="00A15DCB" w:rsidRDefault="00EB6A36" w:rsidP="009B330A">
            <w:pPr>
              <w:pStyle w:val="TAL"/>
              <w:rPr>
                <w:lang w:eastAsia="zh-CN"/>
              </w:rPr>
            </w:pPr>
          </w:p>
        </w:tc>
        <w:tc>
          <w:tcPr>
            <w:tcW w:w="1245" w:type="dxa"/>
          </w:tcPr>
          <w:p w14:paraId="08994F62" w14:textId="77777777" w:rsidR="00EB6A36" w:rsidRPr="00A15DCB" w:rsidRDefault="00EB6A36" w:rsidP="009B330A">
            <w:pPr>
              <w:pStyle w:val="TAL"/>
            </w:pPr>
          </w:p>
        </w:tc>
      </w:tr>
      <w:tr w:rsidR="00EB6A36" w:rsidRPr="00A15DCB" w14:paraId="2681FF36" w14:textId="77777777" w:rsidTr="009B330A">
        <w:tblPrEx>
          <w:tblCellMar>
            <w:left w:w="108" w:type="dxa"/>
            <w:right w:w="108" w:type="dxa"/>
          </w:tblCellMar>
        </w:tblPrEx>
        <w:tc>
          <w:tcPr>
            <w:tcW w:w="4535" w:type="dxa"/>
            <w:gridSpan w:val="2"/>
            <w:tcBorders>
              <w:bottom w:val="nil"/>
            </w:tcBorders>
          </w:tcPr>
          <w:p w14:paraId="64BEA680" w14:textId="77777777" w:rsidR="00EB6A36" w:rsidRPr="00A15DCB" w:rsidRDefault="00EB6A36" w:rsidP="009B330A">
            <w:pPr>
              <w:pStyle w:val="TAL"/>
              <w:rPr>
                <w:lang w:eastAsia="zh-CN"/>
              </w:rPr>
            </w:pPr>
            <w:r w:rsidRPr="00A15DCB">
              <w:rPr>
                <w:lang w:eastAsia="zh-CN"/>
              </w:rPr>
              <w:t xml:space="preserve">          }</w:t>
            </w:r>
          </w:p>
        </w:tc>
        <w:tc>
          <w:tcPr>
            <w:tcW w:w="2267" w:type="dxa"/>
          </w:tcPr>
          <w:p w14:paraId="01067404" w14:textId="77777777" w:rsidR="00EB6A36" w:rsidRPr="00A15DCB" w:rsidRDefault="00EB6A36" w:rsidP="009B330A">
            <w:pPr>
              <w:pStyle w:val="TAL"/>
            </w:pPr>
          </w:p>
        </w:tc>
        <w:tc>
          <w:tcPr>
            <w:tcW w:w="1700" w:type="dxa"/>
          </w:tcPr>
          <w:p w14:paraId="6F9D6610" w14:textId="77777777" w:rsidR="00EB6A36" w:rsidRPr="00A15DCB" w:rsidRDefault="00EB6A36" w:rsidP="009B330A">
            <w:pPr>
              <w:pStyle w:val="TAL"/>
            </w:pPr>
          </w:p>
        </w:tc>
        <w:tc>
          <w:tcPr>
            <w:tcW w:w="1245" w:type="dxa"/>
          </w:tcPr>
          <w:p w14:paraId="04615EE4" w14:textId="77777777" w:rsidR="00EB6A36" w:rsidRPr="00A15DCB" w:rsidRDefault="00EB6A36" w:rsidP="009B330A">
            <w:pPr>
              <w:pStyle w:val="TAL"/>
            </w:pPr>
          </w:p>
        </w:tc>
      </w:tr>
      <w:tr w:rsidR="00EB6A36" w:rsidRPr="00A15DCB" w14:paraId="7EBD7F30" w14:textId="77777777" w:rsidTr="009B330A">
        <w:tblPrEx>
          <w:tblCellMar>
            <w:left w:w="108" w:type="dxa"/>
            <w:right w:w="108" w:type="dxa"/>
          </w:tblCellMar>
        </w:tblPrEx>
        <w:tc>
          <w:tcPr>
            <w:tcW w:w="4535" w:type="dxa"/>
            <w:gridSpan w:val="2"/>
            <w:tcBorders>
              <w:bottom w:val="nil"/>
            </w:tcBorders>
          </w:tcPr>
          <w:p w14:paraId="64287ECD" w14:textId="77777777" w:rsidR="00EB6A36" w:rsidRPr="00A15DCB" w:rsidRDefault="00EB6A36" w:rsidP="009B330A">
            <w:pPr>
              <w:pStyle w:val="TAL"/>
              <w:rPr>
                <w:lang w:eastAsia="zh-CN"/>
              </w:rPr>
            </w:pPr>
            <w:r w:rsidRPr="00A15DCB">
              <w:rPr>
                <w:lang w:eastAsia="zh-CN"/>
              </w:rPr>
              <w:t xml:space="preserve">        }</w:t>
            </w:r>
          </w:p>
        </w:tc>
        <w:tc>
          <w:tcPr>
            <w:tcW w:w="2267" w:type="dxa"/>
          </w:tcPr>
          <w:p w14:paraId="0095638E" w14:textId="77777777" w:rsidR="00EB6A36" w:rsidRPr="00A15DCB" w:rsidRDefault="00EB6A36" w:rsidP="009B330A">
            <w:pPr>
              <w:pStyle w:val="TAL"/>
            </w:pPr>
          </w:p>
        </w:tc>
        <w:tc>
          <w:tcPr>
            <w:tcW w:w="1700" w:type="dxa"/>
          </w:tcPr>
          <w:p w14:paraId="7E18F355" w14:textId="77777777" w:rsidR="00EB6A36" w:rsidRPr="00A15DCB" w:rsidRDefault="00EB6A36" w:rsidP="009B330A">
            <w:pPr>
              <w:pStyle w:val="TAL"/>
            </w:pPr>
          </w:p>
        </w:tc>
        <w:tc>
          <w:tcPr>
            <w:tcW w:w="1245" w:type="dxa"/>
          </w:tcPr>
          <w:p w14:paraId="1E3BFF4A" w14:textId="77777777" w:rsidR="00EB6A36" w:rsidRPr="00A15DCB" w:rsidRDefault="00EB6A36" w:rsidP="009B330A">
            <w:pPr>
              <w:pStyle w:val="TAL"/>
            </w:pPr>
          </w:p>
        </w:tc>
      </w:tr>
      <w:tr w:rsidR="00EB6A36" w:rsidRPr="00A15DCB" w14:paraId="4EA3F6E9" w14:textId="77777777" w:rsidTr="009B330A">
        <w:tblPrEx>
          <w:tblCellMar>
            <w:left w:w="108" w:type="dxa"/>
            <w:right w:w="108" w:type="dxa"/>
          </w:tblCellMar>
        </w:tblPrEx>
        <w:tc>
          <w:tcPr>
            <w:tcW w:w="4535" w:type="dxa"/>
            <w:gridSpan w:val="2"/>
            <w:tcBorders>
              <w:bottom w:val="nil"/>
            </w:tcBorders>
          </w:tcPr>
          <w:p w14:paraId="46C55550" w14:textId="77777777" w:rsidR="00EB6A36" w:rsidRPr="00A15DCB" w:rsidRDefault="00EB6A36" w:rsidP="009B330A">
            <w:pPr>
              <w:pStyle w:val="TAL"/>
              <w:rPr>
                <w:lang w:eastAsia="zh-CN"/>
              </w:rPr>
            </w:pPr>
            <w:r w:rsidRPr="00A15DCB">
              <w:rPr>
                <w:lang w:eastAsia="zh-CN"/>
              </w:rPr>
              <w:t xml:space="preserve">        </w:t>
            </w:r>
            <w:r w:rsidRPr="00A15DCB">
              <w:t>additionalRACH-perPCI-ToAddModList-r18</w:t>
            </w:r>
          </w:p>
        </w:tc>
        <w:tc>
          <w:tcPr>
            <w:tcW w:w="2267" w:type="dxa"/>
          </w:tcPr>
          <w:p w14:paraId="1B66C817" w14:textId="77777777" w:rsidR="00EB6A36" w:rsidRPr="00A15DCB" w:rsidRDefault="00EB6A36" w:rsidP="009B330A">
            <w:pPr>
              <w:pStyle w:val="TAL"/>
              <w:rPr>
                <w:lang w:eastAsia="zh-CN"/>
              </w:rPr>
            </w:pPr>
            <w:r w:rsidRPr="00A15DCB">
              <w:rPr>
                <w:lang w:eastAsia="zh-CN"/>
              </w:rPr>
              <w:t>Not present</w:t>
            </w:r>
          </w:p>
        </w:tc>
        <w:tc>
          <w:tcPr>
            <w:tcW w:w="1700" w:type="dxa"/>
          </w:tcPr>
          <w:p w14:paraId="5116CEA8" w14:textId="77777777" w:rsidR="00EB6A36" w:rsidRPr="00A15DCB" w:rsidRDefault="00EB6A36" w:rsidP="009B330A">
            <w:pPr>
              <w:pStyle w:val="TAL"/>
            </w:pPr>
          </w:p>
        </w:tc>
        <w:tc>
          <w:tcPr>
            <w:tcW w:w="1245" w:type="dxa"/>
          </w:tcPr>
          <w:p w14:paraId="7302D4A0" w14:textId="77777777" w:rsidR="00EB6A36" w:rsidRPr="00A15DCB" w:rsidRDefault="00EB6A36" w:rsidP="009B330A">
            <w:pPr>
              <w:pStyle w:val="TAL"/>
            </w:pPr>
          </w:p>
        </w:tc>
      </w:tr>
      <w:tr w:rsidR="00EB6A36" w:rsidRPr="00A15DCB" w14:paraId="4EF2B154" w14:textId="77777777" w:rsidTr="009B330A">
        <w:tblPrEx>
          <w:tblCellMar>
            <w:left w:w="108" w:type="dxa"/>
            <w:right w:w="108" w:type="dxa"/>
          </w:tblCellMar>
        </w:tblPrEx>
        <w:tc>
          <w:tcPr>
            <w:tcW w:w="4535" w:type="dxa"/>
            <w:gridSpan w:val="2"/>
            <w:tcBorders>
              <w:bottom w:val="nil"/>
            </w:tcBorders>
          </w:tcPr>
          <w:p w14:paraId="03441AFF" w14:textId="77777777" w:rsidR="00EB6A36" w:rsidRPr="00A15DCB" w:rsidRDefault="00EB6A36" w:rsidP="009B330A">
            <w:pPr>
              <w:pStyle w:val="TAL"/>
              <w:rPr>
                <w:lang w:eastAsia="zh-CN"/>
              </w:rPr>
            </w:pPr>
            <w:r w:rsidRPr="00A15DCB">
              <w:rPr>
                <w:lang w:eastAsia="zh-CN"/>
              </w:rPr>
              <w:t xml:space="preserve">        </w:t>
            </w:r>
            <w:r w:rsidRPr="00A15DCB">
              <w:t>additionalRACH-perPCI-ToReleaseList-r18</w:t>
            </w:r>
          </w:p>
        </w:tc>
        <w:tc>
          <w:tcPr>
            <w:tcW w:w="2267" w:type="dxa"/>
          </w:tcPr>
          <w:p w14:paraId="66CC4DA6" w14:textId="77777777" w:rsidR="00EB6A36" w:rsidRPr="00A15DCB" w:rsidRDefault="00EB6A36" w:rsidP="009B330A">
            <w:pPr>
              <w:pStyle w:val="TAL"/>
            </w:pPr>
            <w:r w:rsidRPr="00A15DCB">
              <w:rPr>
                <w:lang w:eastAsia="zh-CN"/>
              </w:rPr>
              <w:t>Not present</w:t>
            </w:r>
          </w:p>
        </w:tc>
        <w:tc>
          <w:tcPr>
            <w:tcW w:w="1700" w:type="dxa"/>
          </w:tcPr>
          <w:p w14:paraId="46CBCF2B" w14:textId="77777777" w:rsidR="00EB6A36" w:rsidRPr="00A15DCB" w:rsidRDefault="00EB6A36" w:rsidP="009B330A">
            <w:pPr>
              <w:pStyle w:val="TAL"/>
            </w:pPr>
          </w:p>
        </w:tc>
        <w:tc>
          <w:tcPr>
            <w:tcW w:w="1245" w:type="dxa"/>
          </w:tcPr>
          <w:p w14:paraId="13D78AC0" w14:textId="77777777" w:rsidR="00EB6A36" w:rsidRPr="00A15DCB" w:rsidRDefault="00EB6A36" w:rsidP="009B330A">
            <w:pPr>
              <w:pStyle w:val="TAL"/>
            </w:pPr>
          </w:p>
        </w:tc>
      </w:tr>
      <w:tr w:rsidR="00EB6A36" w:rsidRPr="00A15DCB" w14:paraId="473A3AF8" w14:textId="77777777" w:rsidTr="009B330A">
        <w:tblPrEx>
          <w:tblCellMar>
            <w:left w:w="108" w:type="dxa"/>
            <w:right w:w="108" w:type="dxa"/>
          </w:tblCellMar>
        </w:tblPrEx>
        <w:tc>
          <w:tcPr>
            <w:tcW w:w="4535" w:type="dxa"/>
            <w:gridSpan w:val="2"/>
            <w:tcBorders>
              <w:bottom w:val="nil"/>
            </w:tcBorders>
          </w:tcPr>
          <w:p w14:paraId="4F89CB97" w14:textId="77777777" w:rsidR="00EB6A36" w:rsidRPr="00A15DCB" w:rsidRDefault="00EB6A36" w:rsidP="009B330A">
            <w:pPr>
              <w:pStyle w:val="TAL"/>
              <w:rPr>
                <w:lang w:eastAsia="zh-CN"/>
              </w:rPr>
            </w:pPr>
            <w:r w:rsidRPr="00A15DCB">
              <w:rPr>
                <w:lang w:eastAsia="zh-CN"/>
              </w:rPr>
              <w:t xml:space="preserve">        </w:t>
            </w:r>
            <w:r w:rsidRPr="00A15DCB">
              <w:t>rsrp-ThresholdMsg1-RepetitionNum2-r18</w:t>
            </w:r>
          </w:p>
        </w:tc>
        <w:tc>
          <w:tcPr>
            <w:tcW w:w="2267" w:type="dxa"/>
          </w:tcPr>
          <w:p w14:paraId="74544528" w14:textId="77777777" w:rsidR="00EB6A36" w:rsidRPr="00A15DCB" w:rsidRDefault="00EB6A36" w:rsidP="009B330A">
            <w:pPr>
              <w:pStyle w:val="TAL"/>
              <w:rPr>
                <w:lang w:eastAsia="zh-CN"/>
              </w:rPr>
            </w:pPr>
            <w:r w:rsidRPr="00A15DCB">
              <w:rPr>
                <w:lang w:eastAsia="zh-CN"/>
              </w:rPr>
              <w:t>69</w:t>
            </w:r>
          </w:p>
        </w:tc>
        <w:tc>
          <w:tcPr>
            <w:tcW w:w="1700" w:type="dxa"/>
          </w:tcPr>
          <w:p w14:paraId="5FEDFF8C" w14:textId="77777777" w:rsidR="00EB6A36" w:rsidRPr="00A15DCB" w:rsidRDefault="00EB6A36" w:rsidP="009B330A">
            <w:pPr>
              <w:pStyle w:val="TAL"/>
              <w:rPr>
                <w:lang w:eastAsia="zh-CN"/>
              </w:rPr>
            </w:pPr>
            <w:r w:rsidRPr="00A15DCB">
              <w:rPr>
                <w:lang w:eastAsia="zh-CN"/>
              </w:rPr>
              <w:t>Actual threshold = 69 - 156 = -87dBm</w:t>
            </w:r>
          </w:p>
        </w:tc>
        <w:tc>
          <w:tcPr>
            <w:tcW w:w="1245" w:type="dxa"/>
          </w:tcPr>
          <w:p w14:paraId="48718CFA" w14:textId="77777777" w:rsidR="00EB6A36" w:rsidRPr="00A15DCB" w:rsidRDefault="00EB6A36" w:rsidP="009B330A">
            <w:pPr>
              <w:pStyle w:val="TAL"/>
            </w:pPr>
          </w:p>
        </w:tc>
      </w:tr>
      <w:tr w:rsidR="00EB6A36" w:rsidRPr="00A15DCB" w14:paraId="4F2D5497" w14:textId="77777777" w:rsidTr="009B330A">
        <w:tblPrEx>
          <w:tblCellMar>
            <w:left w:w="108" w:type="dxa"/>
            <w:right w:w="108" w:type="dxa"/>
          </w:tblCellMar>
        </w:tblPrEx>
        <w:tc>
          <w:tcPr>
            <w:tcW w:w="4535" w:type="dxa"/>
            <w:gridSpan w:val="2"/>
            <w:tcBorders>
              <w:bottom w:val="nil"/>
            </w:tcBorders>
          </w:tcPr>
          <w:p w14:paraId="1FF5285E" w14:textId="77777777" w:rsidR="00EB6A36" w:rsidRPr="00A15DCB" w:rsidRDefault="00EB6A36" w:rsidP="009B330A">
            <w:pPr>
              <w:pStyle w:val="TAL"/>
            </w:pPr>
            <w:r w:rsidRPr="00A15DCB">
              <w:rPr>
                <w:lang w:eastAsia="zh-CN"/>
              </w:rPr>
              <w:t xml:space="preserve">        </w:t>
            </w:r>
            <w:r w:rsidRPr="00A15DCB">
              <w:t>rsrp-ThresholdMsg1-RepetitionNum4-r18</w:t>
            </w:r>
          </w:p>
        </w:tc>
        <w:tc>
          <w:tcPr>
            <w:tcW w:w="2267" w:type="dxa"/>
          </w:tcPr>
          <w:p w14:paraId="1B1A63AF" w14:textId="77777777" w:rsidR="00EB6A36" w:rsidRPr="00A15DCB" w:rsidRDefault="00EB6A36" w:rsidP="009B330A">
            <w:pPr>
              <w:pStyle w:val="TAL"/>
              <w:rPr>
                <w:lang w:eastAsia="zh-CN"/>
              </w:rPr>
            </w:pPr>
            <w:r w:rsidRPr="00A15DCB">
              <w:rPr>
                <w:lang w:eastAsia="zh-CN"/>
              </w:rPr>
              <w:t>Not present</w:t>
            </w:r>
          </w:p>
        </w:tc>
        <w:tc>
          <w:tcPr>
            <w:tcW w:w="1700" w:type="dxa"/>
          </w:tcPr>
          <w:p w14:paraId="5E6EF9A1" w14:textId="77777777" w:rsidR="00EB6A36" w:rsidRPr="00A15DCB" w:rsidRDefault="00EB6A36" w:rsidP="009B330A">
            <w:pPr>
              <w:pStyle w:val="TAL"/>
            </w:pPr>
          </w:p>
        </w:tc>
        <w:tc>
          <w:tcPr>
            <w:tcW w:w="1245" w:type="dxa"/>
          </w:tcPr>
          <w:p w14:paraId="626B7326" w14:textId="77777777" w:rsidR="00EB6A36" w:rsidRPr="00A15DCB" w:rsidRDefault="00EB6A36" w:rsidP="009B330A">
            <w:pPr>
              <w:pStyle w:val="TAL"/>
            </w:pPr>
          </w:p>
        </w:tc>
      </w:tr>
      <w:tr w:rsidR="00EB6A36" w:rsidRPr="00A15DCB" w14:paraId="5E8B6F66" w14:textId="77777777" w:rsidTr="009B330A">
        <w:tblPrEx>
          <w:tblCellMar>
            <w:left w:w="108" w:type="dxa"/>
            <w:right w:w="108" w:type="dxa"/>
          </w:tblCellMar>
        </w:tblPrEx>
        <w:tc>
          <w:tcPr>
            <w:tcW w:w="4535" w:type="dxa"/>
            <w:gridSpan w:val="2"/>
            <w:tcBorders>
              <w:bottom w:val="nil"/>
            </w:tcBorders>
          </w:tcPr>
          <w:p w14:paraId="19131241" w14:textId="77777777" w:rsidR="00EB6A36" w:rsidRPr="00A15DCB" w:rsidRDefault="00EB6A36" w:rsidP="009B330A">
            <w:pPr>
              <w:pStyle w:val="TAL"/>
            </w:pPr>
            <w:r w:rsidRPr="00A15DCB">
              <w:rPr>
                <w:lang w:eastAsia="zh-CN"/>
              </w:rPr>
              <w:t xml:space="preserve">        </w:t>
            </w:r>
            <w:r w:rsidRPr="00A15DCB">
              <w:t>rsrp-ThresholdMsg1-RepetitionNum8-r18</w:t>
            </w:r>
          </w:p>
        </w:tc>
        <w:tc>
          <w:tcPr>
            <w:tcW w:w="2267" w:type="dxa"/>
          </w:tcPr>
          <w:p w14:paraId="0BB00296" w14:textId="77777777" w:rsidR="00EB6A36" w:rsidRPr="00A15DCB" w:rsidRDefault="00EB6A36" w:rsidP="009B330A">
            <w:pPr>
              <w:pStyle w:val="TAL"/>
              <w:rPr>
                <w:lang w:eastAsia="zh-CN"/>
              </w:rPr>
            </w:pPr>
            <w:r w:rsidRPr="00A15DCB">
              <w:rPr>
                <w:lang w:eastAsia="zh-CN"/>
              </w:rPr>
              <w:t>Not present</w:t>
            </w:r>
          </w:p>
        </w:tc>
        <w:tc>
          <w:tcPr>
            <w:tcW w:w="1700" w:type="dxa"/>
          </w:tcPr>
          <w:p w14:paraId="7A5FE617" w14:textId="77777777" w:rsidR="00EB6A36" w:rsidRPr="00A15DCB" w:rsidRDefault="00EB6A36" w:rsidP="009B330A">
            <w:pPr>
              <w:pStyle w:val="TAL"/>
            </w:pPr>
          </w:p>
        </w:tc>
        <w:tc>
          <w:tcPr>
            <w:tcW w:w="1245" w:type="dxa"/>
          </w:tcPr>
          <w:p w14:paraId="4C0B0A00" w14:textId="77777777" w:rsidR="00EB6A36" w:rsidRPr="00A15DCB" w:rsidRDefault="00EB6A36" w:rsidP="009B330A">
            <w:pPr>
              <w:pStyle w:val="TAL"/>
            </w:pPr>
          </w:p>
        </w:tc>
      </w:tr>
      <w:tr w:rsidR="00EB6A36" w:rsidRPr="00A15DCB" w14:paraId="24421C95" w14:textId="77777777" w:rsidTr="009B330A">
        <w:tblPrEx>
          <w:tblCellMar>
            <w:left w:w="108" w:type="dxa"/>
            <w:right w:w="108" w:type="dxa"/>
          </w:tblCellMar>
        </w:tblPrEx>
        <w:tc>
          <w:tcPr>
            <w:tcW w:w="4535" w:type="dxa"/>
            <w:gridSpan w:val="2"/>
            <w:tcBorders>
              <w:bottom w:val="nil"/>
            </w:tcBorders>
          </w:tcPr>
          <w:p w14:paraId="263D8E3F" w14:textId="77777777" w:rsidR="00EB6A36" w:rsidRPr="00A15DCB" w:rsidRDefault="00EB6A36" w:rsidP="009B330A">
            <w:pPr>
              <w:pStyle w:val="TAL"/>
              <w:rPr>
                <w:lang w:eastAsia="zh-CN"/>
              </w:rPr>
            </w:pPr>
            <w:r w:rsidRPr="00A15DCB">
              <w:rPr>
                <w:lang w:eastAsia="zh-CN"/>
              </w:rPr>
              <w:t xml:space="preserve">        </w:t>
            </w:r>
            <w:r w:rsidRPr="00A15DCB">
              <w:t>preambleTransMax-Msg1-Repetition-r18</w:t>
            </w:r>
          </w:p>
        </w:tc>
        <w:tc>
          <w:tcPr>
            <w:tcW w:w="2267" w:type="dxa"/>
          </w:tcPr>
          <w:p w14:paraId="2286D9D6" w14:textId="77777777" w:rsidR="00EB6A36" w:rsidRPr="00A15DCB" w:rsidRDefault="00EB6A36" w:rsidP="009B330A">
            <w:pPr>
              <w:pStyle w:val="TAL"/>
              <w:rPr>
                <w:lang w:eastAsia="zh-CN"/>
              </w:rPr>
            </w:pPr>
            <w:r w:rsidRPr="00A15DCB">
              <w:rPr>
                <w:lang w:eastAsia="zh-CN"/>
              </w:rPr>
              <w:t>Not present</w:t>
            </w:r>
          </w:p>
        </w:tc>
        <w:tc>
          <w:tcPr>
            <w:tcW w:w="1700" w:type="dxa"/>
          </w:tcPr>
          <w:p w14:paraId="2A5F9D24" w14:textId="77777777" w:rsidR="00EB6A36" w:rsidRPr="00A15DCB" w:rsidRDefault="00EB6A36" w:rsidP="009B330A">
            <w:pPr>
              <w:pStyle w:val="TAL"/>
            </w:pPr>
          </w:p>
        </w:tc>
        <w:tc>
          <w:tcPr>
            <w:tcW w:w="1245" w:type="dxa"/>
          </w:tcPr>
          <w:p w14:paraId="311C42F9" w14:textId="77777777" w:rsidR="00EB6A36" w:rsidRPr="00A15DCB" w:rsidRDefault="00EB6A36" w:rsidP="009B330A">
            <w:pPr>
              <w:pStyle w:val="TAL"/>
            </w:pPr>
          </w:p>
        </w:tc>
      </w:tr>
      <w:tr w:rsidR="00EB6A36" w:rsidRPr="00A15DCB" w14:paraId="57C27400" w14:textId="77777777" w:rsidTr="009B330A">
        <w:tblPrEx>
          <w:tblCellMar>
            <w:left w:w="108" w:type="dxa"/>
            <w:right w:w="108" w:type="dxa"/>
          </w:tblCellMar>
        </w:tblPrEx>
        <w:tc>
          <w:tcPr>
            <w:tcW w:w="4535" w:type="dxa"/>
            <w:gridSpan w:val="2"/>
            <w:tcBorders>
              <w:bottom w:val="nil"/>
            </w:tcBorders>
          </w:tcPr>
          <w:p w14:paraId="174F369B" w14:textId="77777777" w:rsidR="00EB6A36" w:rsidRPr="00A15DCB" w:rsidRDefault="00EB6A36" w:rsidP="009B330A">
            <w:pPr>
              <w:pStyle w:val="TAL"/>
              <w:rPr>
                <w:lang w:eastAsia="zh-CN"/>
              </w:rPr>
            </w:pPr>
            <w:r w:rsidRPr="00A15DCB">
              <w:rPr>
                <w:lang w:eastAsia="zh-CN"/>
              </w:rPr>
              <w:t xml:space="preserve">      }</w:t>
            </w:r>
          </w:p>
        </w:tc>
        <w:tc>
          <w:tcPr>
            <w:tcW w:w="2267" w:type="dxa"/>
          </w:tcPr>
          <w:p w14:paraId="54EE8DCE" w14:textId="77777777" w:rsidR="00EB6A36" w:rsidRPr="00A15DCB" w:rsidRDefault="00EB6A36" w:rsidP="009B330A">
            <w:pPr>
              <w:pStyle w:val="TAL"/>
            </w:pPr>
          </w:p>
        </w:tc>
        <w:tc>
          <w:tcPr>
            <w:tcW w:w="1700" w:type="dxa"/>
          </w:tcPr>
          <w:p w14:paraId="5EC30C33" w14:textId="77777777" w:rsidR="00EB6A36" w:rsidRPr="00A15DCB" w:rsidRDefault="00EB6A36" w:rsidP="009B330A">
            <w:pPr>
              <w:pStyle w:val="TAL"/>
            </w:pPr>
          </w:p>
        </w:tc>
        <w:tc>
          <w:tcPr>
            <w:tcW w:w="1245" w:type="dxa"/>
          </w:tcPr>
          <w:p w14:paraId="7BB7DDBC" w14:textId="77777777" w:rsidR="00EB6A36" w:rsidRPr="00A15DCB" w:rsidRDefault="00EB6A36" w:rsidP="009B330A">
            <w:pPr>
              <w:pStyle w:val="TAL"/>
            </w:pPr>
          </w:p>
        </w:tc>
      </w:tr>
      <w:tr w:rsidR="00EB6A36" w:rsidRPr="00A15DCB" w14:paraId="265059BF" w14:textId="77777777" w:rsidTr="009B330A">
        <w:tblPrEx>
          <w:tblCellMar>
            <w:left w:w="108" w:type="dxa"/>
            <w:right w:w="108" w:type="dxa"/>
          </w:tblCellMar>
        </w:tblPrEx>
        <w:tc>
          <w:tcPr>
            <w:tcW w:w="4535" w:type="dxa"/>
            <w:gridSpan w:val="2"/>
            <w:tcBorders>
              <w:bottom w:val="nil"/>
            </w:tcBorders>
          </w:tcPr>
          <w:p w14:paraId="59E903D5" w14:textId="77777777" w:rsidR="00EB6A36" w:rsidRPr="00A15DCB" w:rsidRDefault="00EB6A36" w:rsidP="009B330A">
            <w:pPr>
              <w:pStyle w:val="TAL"/>
              <w:rPr>
                <w:lang w:eastAsia="zh-CN"/>
              </w:rPr>
            </w:pPr>
            <w:r w:rsidRPr="00A15DCB">
              <w:rPr>
                <w:lang w:eastAsia="zh-CN"/>
              </w:rPr>
              <w:t xml:space="preserve">    }</w:t>
            </w:r>
          </w:p>
        </w:tc>
        <w:tc>
          <w:tcPr>
            <w:tcW w:w="2267" w:type="dxa"/>
          </w:tcPr>
          <w:p w14:paraId="5B44E86E" w14:textId="77777777" w:rsidR="00EB6A36" w:rsidRPr="00A15DCB" w:rsidRDefault="00EB6A36" w:rsidP="009B330A">
            <w:pPr>
              <w:pStyle w:val="TAL"/>
            </w:pPr>
          </w:p>
        </w:tc>
        <w:tc>
          <w:tcPr>
            <w:tcW w:w="1700" w:type="dxa"/>
          </w:tcPr>
          <w:p w14:paraId="7D95ACEF" w14:textId="77777777" w:rsidR="00EB6A36" w:rsidRPr="00A15DCB" w:rsidRDefault="00EB6A36" w:rsidP="009B330A">
            <w:pPr>
              <w:pStyle w:val="TAL"/>
            </w:pPr>
          </w:p>
        </w:tc>
        <w:tc>
          <w:tcPr>
            <w:tcW w:w="1245" w:type="dxa"/>
          </w:tcPr>
          <w:p w14:paraId="72183905" w14:textId="77777777" w:rsidR="00EB6A36" w:rsidRPr="00A15DCB" w:rsidRDefault="00EB6A36" w:rsidP="009B330A">
            <w:pPr>
              <w:pStyle w:val="TAL"/>
            </w:pPr>
          </w:p>
        </w:tc>
      </w:tr>
      <w:tr w:rsidR="00EB6A36" w:rsidRPr="00A15DCB" w14:paraId="2BF75FB6" w14:textId="77777777" w:rsidTr="009B330A">
        <w:tblPrEx>
          <w:tblCellMar>
            <w:left w:w="108" w:type="dxa"/>
            <w:right w:w="108" w:type="dxa"/>
          </w:tblCellMar>
        </w:tblPrEx>
        <w:tc>
          <w:tcPr>
            <w:tcW w:w="4535" w:type="dxa"/>
            <w:gridSpan w:val="2"/>
            <w:tcBorders>
              <w:bottom w:val="nil"/>
            </w:tcBorders>
          </w:tcPr>
          <w:p w14:paraId="738FC1A3" w14:textId="77777777" w:rsidR="00EB6A36" w:rsidRPr="00A15DCB" w:rsidRDefault="00EB6A36" w:rsidP="009B330A">
            <w:pPr>
              <w:pStyle w:val="TAL"/>
              <w:rPr>
                <w:lang w:eastAsia="zh-CN"/>
              </w:rPr>
            </w:pPr>
            <w:r w:rsidRPr="00A15DCB">
              <w:rPr>
                <w:lang w:eastAsia="zh-CN"/>
              </w:rPr>
              <w:t xml:space="preserve">  }</w:t>
            </w:r>
          </w:p>
        </w:tc>
        <w:tc>
          <w:tcPr>
            <w:tcW w:w="2267" w:type="dxa"/>
          </w:tcPr>
          <w:p w14:paraId="6D046E77" w14:textId="77777777" w:rsidR="00EB6A36" w:rsidRPr="00A15DCB" w:rsidRDefault="00EB6A36" w:rsidP="009B330A">
            <w:pPr>
              <w:pStyle w:val="TAL"/>
            </w:pPr>
          </w:p>
        </w:tc>
        <w:tc>
          <w:tcPr>
            <w:tcW w:w="1700" w:type="dxa"/>
          </w:tcPr>
          <w:p w14:paraId="5E0ECCEE" w14:textId="77777777" w:rsidR="00EB6A36" w:rsidRPr="00A15DCB" w:rsidRDefault="00EB6A36" w:rsidP="009B330A">
            <w:pPr>
              <w:pStyle w:val="TAL"/>
            </w:pPr>
          </w:p>
        </w:tc>
        <w:tc>
          <w:tcPr>
            <w:tcW w:w="1245" w:type="dxa"/>
          </w:tcPr>
          <w:p w14:paraId="78D8B07B" w14:textId="77777777" w:rsidR="00EB6A36" w:rsidRPr="00A15DCB" w:rsidRDefault="00EB6A36" w:rsidP="009B330A">
            <w:pPr>
              <w:pStyle w:val="TAL"/>
            </w:pPr>
          </w:p>
        </w:tc>
      </w:tr>
      <w:tr w:rsidR="00EB6A36" w:rsidRPr="00A15DCB" w14:paraId="0600EFBE" w14:textId="77777777" w:rsidTr="009B330A">
        <w:tblPrEx>
          <w:tblCellMar>
            <w:left w:w="108" w:type="dxa"/>
            <w:right w:w="108" w:type="dxa"/>
          </w:tblCellMar>
        </w:tblPrEx>
        <w:tc>
          <w:tcPr>
            <w:tcW w:w="4535" w:type="dxa"/>
            <w:gridSpan w:val="2"/>
            <w:tcBorders>
              <w:bottom w:val="nil"/>
            </w:tcBorders>
          </w:tcPr>
          <w:p w14:paraId="4C1F9ADD" w14:textId="77777777" w:rsidR="00EB6A36" w:rsidRPr="00A15DCB" w:rsidRDefault="00EB6A36" w:rsidP="009B330A">
            <w:pPr>
              <w:pStyle w:val="TAL"/>
              <w:rPr>
                <w:lang w:eastAsia="zh-CN"/>
              </w:rPr>
            </w:pPr>
            <w:r w:rsidRPr="00A15DCB">
              <w:rPr>
                <w:lang w:eastAsia="zh-CN"/>
              </w:rPr>
              <w:t xml:space="preserve">  </w:t>
            </w:r>
            <w:r w:rsidRPr="00A15DCB">
              <w:t>nonCriticalExtension SEQUENCE {</w:t>
            </w:r>
          </w:p>
        </w:tc>
        <w:tc>
          <w:tcPr>
            <w:tcW w:w="2267" w:type="dxa"/>
          </w:tcPr>
          <w:p w14:paraId="7384F0A4" w14:textId="77777777" w:rsidR="00EB6A36" w:rsidRPr="00A15DCB" w:rsidRDefault="00EB6A36" w:rsidP="009B330A">
            <w:pPr>
              <w:pStyle w:val="TAL"/>
            </w:pPr>
          </w:p>
        </w:tc>
        <w:tc>
          <w:tcPr>
            <w:tcW w:w="1700" w:type="dxa"/>
          </w:tcPr>
          <w:p w14:paraId="4E10B40C" w14:textId="77777777" w:rsidR="00EB6A36" w:rsidRPr="00A15DCB" w:rsidRDefault="00EB6A36" w:rsidP="009B330A">
            <w:pPr>
              <w:pStyle w:val="TAL"/>
            </w:pPr>
            <w:r w:rsidRPr="00A15DCB">
              <w:t>SIB1-v1610-IEs</w:t>
            </w:r>
          </w:p>
        </w:tc>
        <w:tc>
          <w:tcPr>
            <w:tcW w:w="1245" w:type="dxa"/>
          </w:tcPr>
          <w:p w14:paraId="71D7FC8F" w14:textId="77777777" w:rsidR="00EB6A36" w:rsidRPr="00A15DCB" w:rsidRDefault="00EB6A36" w:rsidP="009B330A">
            <w:pPr>
              <w:pStyle w:val="TAL"/>
            </w:pPr>
          </w:p>
        </w:tc>
      </w:tr>
      <w:tr w:rsidR="00EB6A36" w:rsidRPr="00A15DCB" w14:paraId="1E80AF0C" w14:textId="77777777" w:rsidTr="009B330A">
        <w:tblPrEx>
          <w:tblCellMar>
            <w:left w:w="108" w:type="dxa"/>
            <w:right w:w="108" w:type="dxa"/>
          </w:tblCellMar>
        </w:tblPrEx>
        <w:tc>
          <w:tcPr>
            <w:tcW w:w="4535" w:type="dxa"/>
            <w:gridSpan w:val="2"/>
            <w:tcBorders>
              <w:bottom w:val="nil"/>
            </w:tcBorders>
          </w:tcPr>
          <w:p w14:paraId="6CF9EDD0" w14:textId="77777777" w:rsidR="00EB6A36" w:rsidRPr="00A15DCB" w:rsidRDefault="00EB6A36" w:rsidP="009B330A">
            <w:pPr>
              <w:pStyle w:val="TAL"/>
              <w:rPr>
                <w:lang w:eastAsia="zh-CN"/>
              </w:rPr>
            </w:pPr>
            <w:r w:rsidRPr="00A15DCB">
              <w:rPr>
                <w:lang w:eastAsia="zh-CN"/>
              </w:rPr>
              <w:t xml:space="preserve">    </w:t>
            </w:r>
            <w:r w:rsidRPr="00A15DCB">
              <w:t>nonCriticalExtension SEQUENCE {</w:t>
            </w:r>
          </w:p>
        </w:tc>
        <w:tc>
          <w:tcPr>
            <w:tcW w:w="2267" w:type="dxa"/>
          </w:tcPr>
          <w:p w14:paraId="4B2541B1" w14:textId="77777777" w:rsidR="00EB6A36" w:rsidRPr="00A15DCB" w:rsidRDefault="00EB6A36" w:rsidP="009B330A">
            <w:pPr>
              <w:pStyle w:val="TAL"/>
            </w:pPr>
          </w:p>
        </w:tc>
        <w:tc>
          <w:tcPr>
            <w:tcW w:w="1700" w:type="dxa"/>
          </w:tcPr>
          <w:p w14:paraId="6F560A53" w14:textId="77777777" w:rsidR="00EB6A36" w:rsidRPr="00A15DCB" w:rsidRDefault="00EB6A36" w:rsidP="009B330A">
            <w:pPr>
              <w:pStyle w:val="TAL"/>
            </w:pPr>
            <w:r w:rsidRPr="00A15DCB">
              <w:t>SIB1-v1630-IEs</w:t>
            </w:r>
          </w:p>
        </w:tc>
        <w:tc>
          <w:tcPr>
            <w:tcW w:w="1245" w:type="dxa"/>
          </w:tcPr>
          <w:p w14:paraId="52D708FD" w14:textId="77777777" w:rsidR="00EB6A36" w:rsidRPr="00A15DCB" w:rsidRDefault="00EB6A36" w:rsidP="009B330A">
            <w:pPr>
              <w:pStyle w:val="TAL"/>
            </w:pPr>
          </w:p>
        </w:tc>
      </w:tr>
      <w:tr w:rsidR="00EB6A36" w:rsidRPr="00A15DCB" w14:paraId="06AF75A4" w14:textId="77777777" w:rsidTr="009B330A">
        <w:tblPrEx>
          <w:tblCellMar>
            <w:left w:w="108" w:type="dxa"/>
            <w:right w:w="108" w:type="dxa"/>
          </w:tblCellMar>
        </w:tblPrEx>
        <w:tc>
          <w:tcPr>
            <w:tcW w:w="4535" w:type="dxa"/>
            <w:gridSpan w:val="2"/>
            <w:tcBorders>
              <w:bottom w:val="nil"/>
            </w:tcBorders>
          </w:tcPr>
          <w:p w14:paraId="49C830BB" w14:textId="77777777" w:rsidR="00EB6A36" w:rsidRPr="00A15DCB" w:rsidRDefault="00EB6A36" w:rsidP="009B330A">
            <w:pPr>
              <w:pStyle w:val="TAL"/>
              <w:rPr>
                <w:lang w:eastAsia="zh-CN"/>
              </w:rPr>
            </w:pPr>
            <w:r w:rsidRPr="00A15DCB">
              <w:rPr>
                <w:lang w:eastAsia="zh-CN"/>
              </w:rPr>
              <w:t xml:space="preserve">      </w:t>
            </w:r>
            <w:r w:rsidRPr="00A15DCB">
              <w:t>nonCriticalExtension SEQUENCE {</w:t>
            </w:r>
          </w:p>
        </w:tc>
        <w:tc>
          <w:tcPr>
            <w:tcW w:w="2267" w:type="dxa"/>
          </w:tcPr>
          <w:p w14:paraId="200259D1" w14:textId="77777777" w:rsidR="00EB6A36" w:rsidRPr="00A15DCB" w:rsidRDefault="00EB6A36" w:rsidP="009B330A">
            <w:pPr>
              <w:pStyle w:val="TAL"/>
            </w:pPr>
          </w:p>
        </w:tc>
        <w:tc>
          <w:tcPr>
            <w:tcW w:w="1700" w:type="dxa"/>
          </w:tcPr>
          <w:p w14:paraId="153C5F46" w14:textId="77777777" w:rsidR="00EB6A36" w:rsidRPr="00A15DCB" w:rsidRDefault="00EB6A36" w:rsidP="009B330A">
            <w:pPr>
              <w:pStyle w:val="TAL"/>
            </w:pPr>
            <w:r w:rsidRPr="00A15DCB">
              <w:t>SIB1-v1700-IEs</w:t>
            </w:r>
          </w:p>
        </w:tc>
        <w:tc>
          <w:tcPr>
            <w:tcW w:w="1245" w:type="dxa"/>
          </w:tcPr>
          <w:p w14:paraId="481FCAAF" w14:textId="77777777" w:rsidR="00EB6A36" w:rsidRPr="00A15DCB" w:rsidRDefault="00EB6A36" w:rsidP="009B330A">
            <w:pPr>
              <w:pStyle w:val="TAL"/>
            </w:pPr>
          </w:p>
        </w:tc>
      </w:tr>
      <w:tr w:rsidR="00EB6A36" w:rsidRPr="00A15DCB" w14:paraId="794448DB" w14:textId="77777777" w:rsidTr="009B330A">
        <w:tblPrEx>
          <w:tblCellMar>
            <w:left w:w="108" w:type="dxa"/>
            <w:right w:w="108" w:type="dxa"/>
          </w:tblCellMar>
        </w:tblPrEx>
        <w:tc>
          <w:tcPr>
            <w:tcW w:w="4535" w:type="dxa"/>
            <w:gridSpan w:val="2"/>
            <w:tcBorders>
              <w:bottom w:val="nil"/>
            </w:tcBorders>
          </w:tcPr>
          <w:p w14:paraId="1440D4CB" w14:textId="77777777" w:rsidR="00EB6A36" w:rsidRPr="00A15DCB" w:rsidRDefault="00EB6A36" w:rsidP="009B330A">
            <w:pPr>
              <w:pStyle w:val="TAL"/>
              <w:rPr>
                <w:lang w:eastAsia="zh-CN"/>
              </w:rPr>
            </w:pPr>
            <w:r w:rsidRPr="00A15DCB">
              <w:rPr>
                <w:lang w:eastAsia="zh-CN"/>
              </w:rPr>
              <w:t xml:space="preserve">        </w:t>
            </w:r>
            <w:r w:rsidRPr="00A15DCB">
              <w:t>nonCriticalExtension SEQUENCE {</w:t>
            </w:r>
          </w:p>
        </w:tc>
        <w:tc>
          <w:tcPr>
            <w:tcW w:w="2267" w:type="dxa"/>
          </w:tcPr>
          <w:p w14:paraId="16303CC6" w14:textId="77777777" w:rsidR="00EB6A36" w:rsidRPr="00A15DCB" w:rsidRDefault="00EB6A36" w:rsidP="009B330A">
            <w:pPr>
              <w:pStyle w:val="TAL"/>
            </w:pPr>
          </w:p>
        </w:tc>
        <w:tc>
          <w:tcPr>
            <w:tcW w:w="1700" w:type="dxa"/>
          </w:tcPr>
          <w:p w14:paraId="53984747" w14:textId="77777777" w:rsidR="00EB6A36" w:rsidRPr="00A15DCB" w:rsidRDefault="00EB6A36" w:rsidP="009B330A">
            <w:pPr>
              <w:pStyle w:val="TAL"/>
            </w:pPr>
            <w:r w:rsidRPr="00A15DCB">
              <w:t>SIB1-v1740-IEs</w:t>
            </w:r>
          </w:p>
        </w:tc>
        <w:tc>
          <w:tcPr>
            <w:tcW w:w="1245" w:type="dxa"/>
          </w:tcPr>
          <w:p w14:paraId="13F35659" w14:textId="77777777" w:rsidR="00EB6A36" w:rsidRPr="00A15DCB" w:rsidRDefault="00EB6A36" w:rsidP="009B330A">
            <w:pPr>
              <w:pStyle w:val="TAL"/>
            </w:pPr>
          </w:p>
        </w:tc>
      </w:tr>
      <w:tr w:rsidR="00EB6A36" w:rsidRPr="00A15DCB" w14:paraId="19981C56" w14:textId="77777777" w:rsidTr="009B330A">
        <w:tblPrEx>
          <w:tblCellMar>
            <w:left w:w="108" w:type="dxa"/>
            <w:right w:w="108" w:type="dxa"/>
          </w:tblCellMar>
        </w:tblPrEx>
        <w:tc>
          <w:tcPr>
            <w:tcW w:w="4535" w:type="dxa"/>
            <w:gridSpan w:val="2"/>
            <w:tcBorders>
              <w:bottom w:val="nil"/>
            </w:tcBorders>
          </w:tcPr>
          <w:p w14:paraId="4BABE00F" w14:textId="77777777" w:rsidR="00EB6A36" w:rsidRPr="00A15DCB" w:rsidRDefault="00EB6A36" w:rsidP="009B330A">
            <w:pPr>
              <w:pStyle w:val="TAL"/>
              <w:rPr>
                <w:lang w:eastAsia="zh-CN"/>
              </w:rPr>
            </w:pPr>
            <w:r w:rsidRPr="00A15DCB">
              <w:rPr>
                <w:lang w:eastAsia="zh-CN"/>
              </w:rPr>
              <w:t xml:space="preserve">          </w:t>
            </w:r>
            <w:r w:rsidRPr="00A15DCB">
              <w:t>nonCriticalExtension SEQUENCE {</w:t>
            </w:r>
          </w:p>
        </w:tc>
        <w:tc>
          <w:tcPr>
            <w:tcW w:w="2267" w:type="dxa"/>
          </w:tcPr>
          <w:p w14:paraId="1BBF8BDF" w14:textId="77777777" w:rsidR="00EB6A36" w:rsidRPr="00A15DCB" w:rsidRDefault="00EB6A36" w:rsidP="009B330A">
            <w:pPr>
              <w:pStyle w:val="TAL"/>
            </w:pPr>
          </w:p>
        </w:tc>
        <w:tc>
          <w:tcPr>
            <w:tcW w:w="1700" w:type="dxa"/>
          </w:tcPr>
          <w:p w14:paraId="1E65BD7C" w14:textId="77777777" w:rsidR="00EB6A36" w:rsidRPr="00A15DCB" w:rsidRDefault="00EB6A36" w:rsidP="009B330A">
            <w:pPr>
              <w:pStyle w:val="TAL"/>
            </w:pPr>
            <w:r w:rsidRPr="00A15DCB">
              <w:t>SIB1-v1800-IEs</w:t>
            </w:r>
          </w:p>
        </w:tc>
        <w:tc>
          <w:tcPr>
            <w:tcW w:w="1245" w:type="dxa"/>
          </w:tcPr>
          <w:p w14:paraId="4022FEDC" w14:textId="77777777" w:rsidR="00EB6A36" w:rsidRPr="00A15DCB" w:rsidRDefault="00EB6A36" w:rsidP="009B330A">
            <w:pPr>
              <w:pStyle w:val="TAL"/>
            </w:pPr>
          </w:p>
        </w:tc>
      </w:tr>
      <w:tr w:rsidR="00EB6A36" w:rsidRPr="00A15DCB" w14:paraId="0711ED9C" w14:textId="77777777" w:rsidTr="009B330A">
        <w:tblPrEx>
          <w:tblCellMar>
            <w:left w:w="108" w:type="dxa"/>
            <w:right w:w="108" w:type="dxa"/>
          </w:tblCellMar>
        </w:tblPrEx>
        <w:tc>
          <w:tcPr>
            <w:tcW w:w="4535" w:type="dxa"/>
            <w:gridSpan w:val="2"/>
            <w:tcBorders>
              <w:bottom w:val="nil"/>
            </w:tcBorders>
          </w:tcPr>
          <w:p w14:paraId="7B83BD9F" w14:textId="77777777" w:rsidR="00EB6A36" w:rsidRPr="00A15DCB" w:rsidRDefault="00EB6A36" w:rsidP="009B330A">
            <w:pPr>
              <w:pStyle w:val="TAL"/>
              <w:rPr>
                <w:lang w:eastAsia="zh-CN"/>
              </w:rPr>
            </w:pPr>
            <w:r w:rsidRPr="00A15DCB">
              <w:rPr>
                <w:lang w:eastAsia="zh-CN"/>
              </w:rPr>
              <w:t xml:space="preserve">            </w:t>
            </w:r>
            <w:r w:rsidRPr="00A15DCB">
              <w:t>si-SchedulingInfo-v1800</w:t>
            </w:r>
          </w:p>
        </w:tc>
        <w:tc>
          <w:tcPr>
            <w:tcW w:w="2267" w:type="dxa"/>
          </w:tcPr>
          <w:p w14:paraId="080E6750" w14:textId="77777777" w:rsidR="00EB6A36" w:rsidRPr="00A15DCB" w:rsidRDefault="00EB6A36" w:rsidP="009B330A">
            <w:pPr>
              <w:pStyle w:val="TAL"/>
            </w:pPr>
            <w:r w:rsidRPr="00A15DCB">
              <w:t>SI-SchedulingInfo-v1800 specified in TS 38.508-1 [4] Table 4.6.3-173AB</w:t>
            </w:r>
          </w:p>
        </w:tc>
        <w:tc>
          <w:tcPr>
            <w:tcW w:w="1700" w:type="dxa"/>
          </w:tcPr>
          <w:p w14:paraId="2B9E26EE" w14:textId="77777777" w:rsidR="00EB6A36" w:rsidRPr="00A15DCB" w:rsidRDefault="00EB6A36" w:rsidP="009B330A">
            <w:pPr>
              <w:pStyle w:val="TAL"/>
            </w:pPr>
          </w:p>
        </w:tc>
        <w:tc>
          <w:tcPr>
            <w:tcW w:w="1245" w:type="dxa"/>
          </w:tcPr>
          <w:p w14:paraId="6D483B25" w14:textId="77777777" w:rsidR="00EB6A36" w:rsidRPr="00A15DCB" w:rsidRDefault="00EB6A36" w:rsidP="009B330A">
            <w:pPr>
              <w:pStyle w:val="TAL"/>
            </w:pPr>
          </w:p>
        </w:tc>
      </w:tr>
      <w:tr w:rsidR="00EB6A36" w:rsidRPr="00A15DCB" w14:paraId="2F5A6947" w14:textId="77777777" w:rsidTr="009B330A">
        <w:tblPrEx>
          <w:tblCellMar>
            <w:left w:w="108" w:type="dxa"/>
            <w:right w:w="108" w:type="dxa"/>
          </w:tblCellMar>
        </w:tblPrEx>
        <w:tc>
          <w:tcPr>
            <w:tcW w:w="4535" w:type="dxa"/>
            <w:gridSpan w:val="2"/>
            <w:tcBorders>
              <w:bottom w:val="nil"/>
            </w:tcBorders>
          </w:tcPr>
          <w:p w14:paraId="55D53431" w14:textId="77777777" w:rsidR="00EB6A36" w:rsidRPr="00A15DCB" w:rsidRDefault="00EB6A36" w:rsidP="009B330A">
            <w:pPr>
              <w:pStyle w:val="TAL"/>
              <w:rPr>
                <w:lang w:eastAsia="zh-CN"/>
              </w:rPr>
            </w:pPr>
            <w:r w:rsidRPr="00A15DCB">
              <w:rPr>
                <w:lang w:eastAsia="zh-CN"/>
              </w:rPr>
              <w:t xml:space="preserve">          }</w:t>
            </w:r>
          </w:p>
        </w:tc>
        <w:tc>
          <w:tcPr>
            <w:tcW w:w="2267" w:type="dxa"/>
          </w:tcPr>
          <w:p w14:paraId="6F401051" w14:textId="77777777" w:rsidR="00EB6A36" w:rsidRPr="00A15DCB" w:rsidRDefault="00EB6A36" w:rsidP="009B330A">
            <w:pPr>
              <w:pStyle w:val="TAL"/>
            </w:pPr>
          </w:p>
        </w:tc>
        <w:tc>
          <w:tcPr>
            <w:tcW w:w="1700" w:type="dxa"/>
          </w:tcPr>
          <w:p w14:paraId="07BEEF70" w14:textId="77777777" w:rsidR="00EB6A36" w:rsidRPr="00A15DCB" w:rsidRDefault="00EB6A36" w:rsidP="009B330A">
            <w:pPr>
              <w:pStyle w:val="TAL"/>
            </w:pPr>
          </w:p>
        </w:tc>
        <w:tc>
          <w:tcPr>
            <w:tcW w:w="1245" w:type="dxa"/>
          </w:tcPr>
          <w:p w14:paraId="42F4407A" w14:textId="77777777" w:rsidR="00EB6A36" w:rsidRPr="00A15DCB" w:rsidRDefault="00EB6A36" w:rsidP="009B330A">
            <w:pPr>
              <w:pStyle w:val="TAL"/>
            </w:pPr>
          </w:p>
        </w:tc>
      </w:tr>
      <w:tr w:rsidR="00EB6A36" w:rsidRPr="00A15DCB" w14:paraId="12EFC53A" w14:textId="77777777" w:rsidTr="009B330A">
        <w:tblPrEx>
          <w:tblCellMar>
            <w:left w:w="108" w:type="dxa"/>
            <w:right w:w="108" w:type="dxa"/>
          </w:tblCellMar>
        </w:tblPrEx>
        <w:tc>
          <w:tcPr>
            <w:tcW w:w="4535" w:type="dxa"/>
            <w:gridSpan w:val="2"/>
            <w:tcBorders>
              <w:bottom w:val="nil"/>
            </w:tcBorders>
          </w:tcPr>
          <w:p w14:paraId="3A85A448" w14:textId="77777777" w:rsidR="00EB6A36" w:rsidRPr="00A15DCB" w:rsidRDefault="00EB6A36" w:rsidP="009B330A">
            <w:pPr>
              <w:pStyle w:val="TAL"/>
              <w:rPr>
                <w:lang w:eastAsia="zh-CN"/>
              </w:rPr>
            </w:pPr>
            <w:r w:rsidRPr="00A15DCB">
              <w:rPr>
                <w:lang w:eastAsia="zh-CN"/>
              </w:rPr>
              <w:t xml:space="preserve">        }</w:t>
            </w:r>
          </w:p>
        </w:tc>
        <w:tc>
          <w:tcPr>
            <w:tcW w:w="2267" w:type="dxa"/>
          </w:tcPr>
          <w:p w14:paraId="33FC2FAE" w14:textId="77777777" w:rsidR="00EB6A36" w:rsidRPr="00A15DCB" w:rsidRDefault="00EB6A36" w:rsidP="009B330A">
            <w:pPr>
              <w:pStyle w:val="TAL"/>
            </w:pPr>
          </w:p>
        </w:tc>
        <w:tc>
          <w:tcPr>
            <w:tcW w:w="1700" w:type="dxa"/>
          </w:tcPr>
          <w:p w14:paraId="6CBDF1A9" w14:textId="77777777" w:rsidR="00EB6A36" w:rsidRPr="00A15DCB" w:rsidRDefault="00EB6A36" w:rsidP="009B330A">
            <w:pPr>
              <w:pStyle w:val="TAL"/>
            </w:pPr>
          </w:p>
        </w:tc>
        <w:tc>
          <w:tcPr>
            <w:tcW w:w="1245" w:type="dxa"/>
          </w:tcPr>
          <w:p w14:paraId="4DECDD39" w14:textId="77777777" w:rsidR="00EB6A36" w:rsidRPr="00A15DCB" w:rsidRDefault="00EB6A36" w:rsidP="009B330A">
            <w:pPr>
              <w:pStyle w:val="TAL"/>
            </w:pPr>
          </w:p>
        </w:tc>
      </w:tr>
      <w:tr w:rsidR="00EB6A36" w:rsidRPr="00A15DCB" w14:paraId="4815060D" w14:textId="77777777" w:rsidTr="009B330A">
        <w:tblPrEx>
          <w:tblCellMar>
            <w:left w:w="108" w:type="dxa"/>
            <w:right w:w="108" w:type="dxa"/>
          </w:tblCellMar>
        </w:tblPrEx>
        <w:tc>
          <w:tcPr>
            <w:tcW w:w="4535" w:type="dxa"/>
            <w:gridSpan w:val="2"/>
            <w:tcBorders>
              <w:bottom w:val="nil"/>
            </w:tcBorders>
          </w:tcPr>
          <w:p w14:paraId="136DFCAB" w14:textId="77777777" w:rsidR="00EB6A36" w:rsidRPr="00A15DCB" w:rsidRDefault="00EB6A36" w:rsidP="009B330A">
            <w:pPr>
              <w:pStyle w:val="TAL"/>
              <w:rPr>
                <w:lang w:eastAsia="zh-CN"/>
              </w:rPr>
            </w:pPr>
            <w:r w:rsidRPr="00A15DCB">
              <w:rPr>
                <w:lang w:eastAsia="zh-CN"/>
              </w:rPr>
              <w:t xml:space="preserve">      }</w:t>
            </w:r>
          </w:p>
        </w:tc>
        <w:tc>
          <w:tcPr>
            <w:tcW w:w="2267" w:type="dxa"/>
          </w:tcPr>
          <w:p w14:paraId="7D82E13E" w14:textId="77777777" w:rsidR="00EB6A36" w:rsidRPr="00A15DCB" w:rsidRDefault="00EB6A36" w:rsidP="009B330A">
            <w:pPr>
              <w:pStyle w:val="TAL"/>
            </w:pPr>
          </w:p>
        </w:tc>
        <w:tc>
          <w:tcPr>
            <w:tcW w:w="1700" w:type="dxa"/>
          </w:tcPr>
          <w:p w14:paraId="2107FF69" w14:textId="77777777" w:rsidR="00EB6A36" w:rsidRPr="00A15DCB" w:rsidRDefault="00EB6A36" w:rsidP="009B330A">
            <w:pPr>
              <w:pStyle w:val="TAL"/>
            </w:pPr>
          </w:p>
        </w:tc>
        <w:tc>
          <w:tcPr>
            <w:tcW w:w="1245" w:type="dxa"/>
          </w:tcPr>
          <w:p w14:paraId="4ADE2A99" w14:textId="77777777" w:rsidR="00EB6A36" w:rsidRPr="00A15DCB" w:rsidRDefault="00EB6A36" w:rsidP="009B330A">
            <w:pPr>
              <w:pStyle w:val="TAL"/>
            </w:pPr>
          </w:p>
        </w:tc>
      </w:tr>
      <w:tr w:rsidR="00EB6A36" w:rsidRPr="00A15DCB" w14:paraId="252F3B5A" w14:textId="77777777" w:rsidTr="009B330A">
        <w:tblPrEx>
          <w:tblCellMar>
            <w:left w:w="108" w:type="dxa"/>
            <w:right w:w="108" w:type="dxa"/>
          </w:tblCellMar>
        </w:tblPrEx>
        <w:tc>
          <w:tcPr>
            <w:tcW w:w="4535" w:type="dxa"/>
            <w:gridSpan w:val="2"/>
            <w:tcBorders>
              <w:bottom w:val="nil"/>
            </w:tcBorders>
          </w:tcPr>
          <w:p w14:paraId="6995EBB9" w14:textId="77777777" w:rsidR="00EB6A36" w:rsidRPr="00A15DCB" w:rsidRDefault="00EB6A36" w:rsidP="009B330A">
            <w:pPr>
              <w:pStyle w:val="TAL"/>
              <w:rPr>
                <w:lang w:eastAsia="zh-CN"/>
              </w:rPr>
            </w:pPr>
            <w:r w:rsidRPr="00A15DCB">
              <w:rPr>
                <w:lang w:eastAsia="zh-CN"/>
              </w:rPr>
              <w:t xml:space="preserve">    }</w:t>
            </w:r>
          </w:p>
        </w:tc>
        <w:tc>
          <w:tcPr>
            <w:tcW w:w="2267" w:type="dxa"/>
          </w:tcPr>
          <w:p w14:paraId="37811197" w14:textId="77777777" w:rsidR="00EB6A36" w:rsidRPr="00A15DCB" w:rsidRDefault="00EB6A36" w:rsidP="009B330A">
            <w:pPr>
              <w:pStyle w:val="TAL"/>
            </w:pPr>
          </w:p>
        </w:tc>
        <w:tc>
          <w:tcPr>
            <w:tcW w:w="1700" w:type="dxa"/>
          </w:tcPr>
          <w:p w14:paraId="6D8CB195" w14:textId="77777777" w:rsidR="00EB6A36" w:rsidRPr="00A15DCB" w:rsidRDefault="00EB6A36" w:rsidP="009B330A">
            <w:pPr>
              <w:pStyle w:val="TAL"/>
            </w:pPr>
          </w:p>
        </w:tc>
        <w:tc>
          <w:tcPr>
            <w:tcW w:w="1245" w:type="dxa"/>
          </w:tcPr>
          <w:p w14:paraId="49859844" w14:textId="77777777" w:rsidR="00EB6A36" w:rsidRPr="00A15DCB" w:rsidRDefault="00EB6A36" w:rsidP="009B330A">
            <w:pPr>
              <w:pStyle w:val="TAL"/>
            </w:pPr>
          </w:p>
        </w:tc>
      </w:tr>
      <w:tr w:rsidR="00EB6A36" w:rsidRPr="00A15DCB" w14:paraId="5E1B8CAB" w14:textId="77777777" w:rsidTr="009B330A">
        <w:tblPrEx>
          <w:tblCellMar>
            <w:left w:w="108" w:type="dxa"/>
            <w:right w:w="108" w:type="dxa"/>
          </w:tblCellMar>
        </w:tblPrEx>
        <w:tc>
          <w:tcPr>
            <w:tcW w:w="4535" w:type="dxa"/>
            <w:gridSpan w:val="2"/>
            <w:tcBorders>
              <w:bottom w:val="nil"/>
            </w:tcBorders>
          </w:tcPr>
          <w:p w14:paraId="2004AC96" w14:textId="77777777" w:rsidR="00EB6A36" w:rsidRPr="00A15DCB" w:rsidRDefault="00EB6A36" w:rsidP="009B330A">
            <w:pPr>
              <w:pStyle w:val="TAL"/>
              <w:rPr>
                <w:lang w:eastAsia="zh-CN"/>
              </w:rPr>
            </w:pPr>
            <w:r w:rsidRPr="00A15DCB">
              <w:rPr>
                <w:lang w:eastAsia="zh-CN"/>
              </w:rPr>
              <w:t xml:space="preserve">  }</w:t>
            </w:r>
          </w:p>
        </w:tc>
        <w:tc>
          <w:tcPr>
            <w:tcW w:w="2267" w:type="dxa"/>
          </w:tcPr>
          <w:p w14:paraId="6E5DB581" w14:textId="77777777" w:rsidR="00EB6A36" w:rsidRPr="00A15DCB" w:rsidRDefault="00EB6A36" w:rsidP="009B330A">
            <w:pPr>
              <w:pStyle w:val="TAL"/>
            </w:pPr>
          </w:p>
        </w:tc>
        <w:tc>
          <w:tcPr>
            <w:tcW w:w="1700" w:type="dxa"/>
          </w:tcPr>
          <w:p w14:paraId="1C090CDA" w14:textId="77777777" w:rsidR="00EB6A36" w:rsidRPr="00A15DCB" w:rsidRDefault="00EB6A36" w:rsidP="009B330A">
            <w:pPr>
              <w:pStyle w:val="TAL"/>
            </w:pPr>
          </w:p>
        </w:tc>
        <w:tc>
          <w:tcPr>
            <w:tcW w:w="1245" w:type="dxa"/>
          </w:tcPr>
          <w:p w14:paraId="223ECBC2" w14:textId="77777777" w:rsidR="00EB6A36" w:rsidRPr="00A15DCB" w:rsidRDefault="00EB6A36" w:rsidP="009B330A">
            <w:pPr>
              <w:pStyle w:val="TAL"/>
            </w:pPr>
          </w:p>
        </w:tc>
      </w:tr>
      <w:tr w:rsidR="00EB6A36" w:rsidRPr="00A15DCB" w14:paraId="25762643" w14:textId="77777777" w:rsidTr="009B330A">
        <w:tblPrEx>
          <w:tblCellMar>
            <w:left w:w="108" w:type="dxa"/>
            <w:right w:w="108" w:type="dxa"/>
          </w:tblCellMar>
        </w:tblPrEx>
        <w:tc>
          <w:tcPr>
            <w:tcW w:w="4535" w:type="dxa"/>
            <w:gridSpan w:val="2"/>
          </w:tcPr>
          <w:p w14:paraId="61F068FD" w14:textId="77777777" w:rsidR="00EB6A36" w:rsidRPr="00A15DCB" w:rsidRDefault="00EB6A36" w:rsidP="009B330A">
            <w:pPr>
              <w:pStyle w:val="TAL"/>
            </w:pPr>
            <w:r w:rsidRPr="00A15DCB">
              <w:t>}</w:t>
            </w:r>
          </w:p>
        </w:tc>
        <w:tc>
          <w:tcPr>
            <w:tcW w:w="2267" w:type="dxa"/>
          </w:tcPr>
          <w:p w14:paraId="5EF8AF30" w14:textId="77777777" w:rsidR="00EB6A36" w:rsidRPr="00A15DCB" w:rsidRDefault="00EB6A36" w:rsidP="009B330A">
            <w:pPr>
              <w:pStyle w:val="TAL"/>
            </w:pPr>
          </w:p>
        </w:tc>
        <w:tc>
          <w:tcPr>
            <w:tcW w:w="1700" w:type="dxa"/>
          </w:tcPr>
          <w:p w14:paraId="0565B941" w14:textId="77777777" w:rsidR="00EB6A36" w:rsidRPr="00A15DCB" w:rsidRDefault="00EB6A36" w:rsidP="009B330A">
            <w:pPr>
              <w:pStyle w:val="TAL"/>
            </w:pPr>
          </w:p>
        </w:tc>
        <w:tc>
          <w:tcPr>
            <w:tcW w:w="1245" w:type="dxa"/>
          </w:tcPr>
          <w:p w14:paraId="2A80ACE9" w14:textId="77777777" w:rsidR="00EB6A36" w:rsidRPr="00A15DCB" w:rsidRDefault="00EB6A36" w:rsidP="009B330A">
            <w:pPr>
              <w:pStyle w:val="TAL"/>
            </w:pPr>
          </w:p>
        </w:tc>
      </w:tr>
    </w:tbl>
    <w:p w14:paraId="40A693FC" w14:textId="77777777" w:rsidR="00EB6A36" w:rsidRPr="00A15DCB" w:rsidRDefault="00EB6A36" w:rsidP="00EB6A36"/>
    <w:p w14:paraId="5187F480" w14:textId="77777777" w:rsidR="00EB6A36" w:rsidRPr="00A15DCB" w:rsidRDefault="00EB6A36" w:rsidP="00EB6A36">
      <w:pPr>
        <w:pStyle w:val="TH"/>
      </w:pPr>
      <w:r w:rsidRPr="00A15DCB">
        <w:lastRenderedPageBreak/>
        <w:t xml:space="preserve">Table 7.1.1.1.21.3.3-2: </w:t>
      </w:r>
      <w:r w:rsidRPr="00A15DCB">
        <w:rPr>
          <w:i/>
        </w:rPr>
        <w:t>SI-SchedulingInfo</w:t>
      </w:r>
      <w:r w:rsidRPr="00A15DCB">
        <w:t xml:space="preserve"> (Table 7.1.1.1.21.3.3-1)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1"/>
        <w:gridCol w:w="2271"/>
        <w:gridCol w:w="1700"/>
        <w:gridCol w:w="1245"/>
      </w:tblGrid>
      <w:tr w:rsidR="00EB6A36" w:rsidRPr="00A15DCB" w14:paraId="276A64C9" w14:textId="77777777" w:rsidTr="009B330A">
        <w:tc>
          <w:tcPr>
            <w:tcW w:w="9747" w:type="dxa"/>
            <w:gridSpan w:val="4"/>
          </w:tcPr>
          <w:p w14:paraId="67BBB70D" w14:textId="77777777" w:rsidR="00EB6A36" w:rsidRPr="00A15DCB" w:rsidRDefault="00EB6A36" w:rsidP="009B330A">
            <w:pPr>
              <w:pStyle w:val="TAH"/>
              <w:jc w:val="left"/>
              <w:rPr>
                <w:b w:val="0"/>
              </w:rPr>
            </w:pPr>
            <w:r w:rsidRPr="00A15DCB">
              <w:rPr>
                <w:b w:val="0"/>
              </w:rPr>
              <w:t>Derivation Path: TS 38.508-1 [4], Table 4.6.3-173</w:t>
            </w:r>
          </w:p>
        </w:tc>
      </w:tr>
      <w:tr w:rsidR="00EB6A36" w:rsidRPr="00A15DCB" w14:paraId="66FDA291" w14:textId="77777777" w:rsidTr="009B330A">
        <w:tc>
          <w:tcPr>
            <w:tcW w:w="4531" w:type="dxa"/>
          </w:tcPr>
          <w:p w14:paraId="37A93E8C" w14:textId="77777777" w:rsidR="00EB6A36" w:rsidRPr="00A15DCB" w:rsidRDefault="00EB6A36" w:rsidP="009B330A">
            <w:pPr>
              <w:pStyle w:val="TAH"/>
            </w:pPr>
            <w:r w:rsidRPr="00A15DCB">
              <w:t>Information Element</w:t>
            </w:r>
          </w:p>
        </w:tc>
        <w:tc>
          <w:tcPr>
            <w:tcW w:w="2271" w:type="dxa"/>
          </w:tcPr>
          <w:p w14:paraId="72D15E4B" w14:textId="77777777" w:rsidR="00EB6A36" w:rsidRPr="00A15DCB" w:rsidRDefault="00EB6A36" w:rsidP="009B330A">
            <w:pPr>
              <w:pStyle w:val="TAH"/>
            </w:pPr>
            <w:r w:rsidRPr="00A15DCB">
              <w:t>Value/remark</w:t>
            </w:r>
          </w:p>
        </w:tc>
        <w:tc>
          <w:tcPr>
            <w:tcW w:w="1700" w:type="dxa"/>
          </w:tcPr>
          <w:p w14:paraId="651B507D" w14:textId="77777777" w:rsidR="00EB6A36" w:rsidRPr="00A15DCB" w:rsidRDefault="00EB6A36" w:rsidP="009B330A">
            <w:pPr>
              <w:pStyle w:val="TAH"/>
            </w:pPr>
            <w:r w:rsidRPr="00A15DCB">
              <w:t>Comment</w:t>
            </w:r>
          </w:p>
        </w:tc>
        <w:tc>
          <w:tcPr>
            <w:tcW w:w="1245" w:type="dxa"/>
          </w:tcPr>
          <w:p w14:paraId="63EBC551" w14:textId="77777777" w:rsidR="00EB6A36" w:rsidRPr="00A15DCB" w:rsidRDefault="00EB6A36" w:rsidP="009B330A">
            <w:pPr>
              <w:pStyle w:val="TAH"/>
            </w:pPr>
            <w:r w:rsidRPr="00A15DCB">
              <w:t>Condition</w:t>
            </w:r>
          </w:p>
        </w:tc>
      </w:tr>
      <w:tr w:rsidR="00EB6A36" w:rsidRPr="00A15DCB" w14:paraId="050B6D9B" w14:textId="77777777" w:rsidTr="009B330A">
        <w:tc>
          <w:tcPr>
            <w:tcW w:w="4531" w:type="dxa"/>
          </w:tcPr>
          <w:p w14:paraId="2B529554" w14:textId="77777777" w:rsidR="00EB6A36" w:rsidRPr="00A15DCB" w:rsidRDefault="00EB6A36" w:rsidP="009B330A">
            <w:pPr>
              <w:pStyle w:val="TAL"/>
            </w:pPr>
            <w:r w:rsidRPr="00A15DCB">
              <w:t>SI-SchedulingInfo ::= SEQUENCE {</w:t>
            </w:r>
          </w:p>
        </w:tc>
        <w:tc>
          <w:tcPr>
            <w:tcW w:w="2271" w:type="dxa"/>
          </w:tcPr>
          <w:p w14:paraId="1A378CA3" w14:textId="77777777" w:rsidR="00EB6A36" w:rsidRPr="00A15DCB" w:rsidRDefault="00EB6A36" w:rsidP="009B330A">
            <w:pPr>
              <w:pStyle w:val="TAL"/>
            </w:pPr>
          </w:p>
        </w:tc>
        <w:tc>
          <w:tcPr>
            <w:tcW w:w="1700" w:type="dxa"/>
          </w:tcPr>
          <w:p w14:paraId="601B09E0" w14:textId="77777777" w:rsidR="00EB6A36" w:rsidRPr="00A15DCB" w:rsidRDefault="00EB6A36" w:rsidP="009B330A">
            <w:pPr>
              <w:pStyle w:val="TAL"/>
            </w:pPr>
          </w:p>
        </w:tc>
        <w:tc>
          <w:tcPr>
            <w:tcW w:w="1245" w:type="dxa"/>
          </w:tcPr>
          <w:p w14:paraId="0856CD37" w14:textId="77777777" w:rsidR="00EB6A36" w:rsidRPr="00A15DCB" w:rsidRDefault="00EB6A36" w:rsidP="009B330A">
            <w:pPr>
              <w:pStyle w:val="TAL"/>
            </w:pPr>
          </w:p>
        </w:tc>
      </w:tr>
      <w:tr w:rsidR="00EB6A36" w:rsidRPr="00A15DCB" w14:paraId="5C686964" w14:textId="77777777" w:rsidTr="009B330A">
        <w:tc>
          <w:tcPr>
            <w:tcW w:w="4531" w:type="dxa"/>
          </w:tcPr>
          <w:p w14:paraId="227896BF" w14:textId="77777777" w:rsidR="00EB6A36" w:rsidRPr="00A15DCB" w:rsidRDefault="00EB6A36" w:rsidP="009B330A">
            <w:pPr>
              <w:pStyle w:val="TAL"/>
            </w:pPr>
            <w:r w:rsidRPr="00A15DCB">
              <w:t xml:space="preserve">  schedulingInfoList SEQUENCE (SIZE (1..maxSI-Message)) OF SchedulingInfo {</w:t>
            </w:r>
          </w:p>
        </w:tc>
        <w:tc>
          <w:tcPr>
            <w:tcW w:w="2271" w:type="dxa"/>
          </w:tcPr>
          <w:p w14:paraId="073BE326" w14:textId="77777777" w:rsidR="00EB6A36" w:rsidRPr="00A15DCB" w:rsidRDefault="00EB6A36" w:rsidP="009B330A">
            <w:pPr>
              <w:pStyle w:val="TAL"/>
            </w:pPr>
            <w:r w:rsidRPr="00A15DCB">
              <w:t>2 entries</w:t>
            </w:r>
          </w:p>
        </w:tc>
        <w:tc>
          <w:tcPr>
            <w:tcW w:w="1700" w:type="dxa"/>
          </w:tcPr>
          <w:p w14:paraId="1F85E067" w14:textId="77777777" w:rsidR="00EB6A36" w:rsidRPr="00A15DCB" w:rsidRDefault="00EB6A36" w:rsidP="009B330A">
            <w:pPr>
              <w:pStyle w:val="TAL"/>
            </w:pPr>
          </w:p>
        </w:tc>
        <w:tc>
          <w:tcPr>
            <w:tcW w:w="1245" w:type="dxa"/>
          </w:tcPr>
          <w:p w14:paraId="6DFEA0B6" w14:textId="77777777" w:rsidR="00EB6A36" w:rsidRPr="00A15DCB" w:rsidRDefault="00EB6A36" w:rsidP="009B330A">
            <w:pPr>
              <w:pStyle w:val="TAL"/>
            </w:pPr>
          </w:p>
        </w:tc>
      </w:tr>
      <w:tr w:rsidR="00EB6A36" w:rsidRPr="00A15DCB" w14:paraId="0B439E16" w14:textId="77777777" w:rsidTr="009B330A">
        <w:tc>
          <w:tcPr>
            <w:tcW w:w="4531" w:type="dxa"/>
          </w:tcPr>
          <w:p w14:paraId="2CA00429" w14:textId="77777777" w:rsidR="00EB6A36" w:rsidRPr="00A15DCB" w:rsidRDefault="00EB6A36" w:rsidP="009B330A">
            <w:pPr>
              <w:pStyle w:val="TAL"/>
            </w:pPr>
            <w:r w:rsidRPr="00A15DCB">
              <w:t xml:space="preserve">    SchedulingInfo[1] SEQUENCE {</w:t>
            </w:r>
          </w:p>
        </w:tc>
        <w:tc>
          <w:tcPr>
            <w:tcW w:w="2271" w:type="dxa"/>
          </w:tcPr>
          <w:p w14:paraId="11CC62C7" w14:textId="77777777" w:rsidR="00EB6A36" w:rsidRPr="00A15DCB" w:rsidRDefault="00EB6A36" w:rsidP="009B330A">
            <w:pPr>
              <w:pStyle w:val="TAL"/>
            </w:pPr>
          </w:p>
        </w:tc>
        <w:tc>
          <w:tcPr>
            <w:tcW w:w="1700" w:type="dxa"/>
          </w:tcPr>
          <w:p w14:paraId="68F62383" w14:textId="77777777" w:rsidR="00EB6A36" w:rsidRPr="00A15DCB" w:rsidRDefault="00EB6A36" w:rsidP="009B330A">
            <w:pPr>
              <w:pStyle w:val="TAL"/>
            </w:pPr>
            <w:r w:rsidRPr="00A15DCB">
              <w:t>entry 1</w:t>
            </w:r>
          </w:p>
        </w:tc>
        <w:tc>
          <w:tcPr>
            <w:tcW w:w="1245" w:type="dxa"/>
          </w:tcPr>
          <w:p w14:paraId="45BD53C6" w14:textId="77777777" w:rsidR="00EB6A36" w:rsidRPr="00A15DCB" w:rsidRDefault="00EB6A36" w:rsidP="009B330A">
            <w:pPr>
              <w:pStyle w:val="TAL"/>
            </w:pPr>
          </w:p>
        </w:tc>
      </w:tr>
      <w:tr w:rsidR="00EB6A36" w:rsidRPr="00A15DCB" w14:paraId="027E59BA" w14:textId="77777777" w:rsidTr="009B330A">
        <w:tc>
          <w:tcPr>
            <w:tcW w:w="4531" w:type="dxa"/>
          </w:tcPr>
          <w:p w14:paraId="3C146C96" w14:textId="77777777" w:rsidR="00EB6A36" w:rsidRPr="00A15DCB" w:rsidDel="00BE79F0" w:rsidRDefault="00EB6A36" w:rsidP="009B330A">
            <w:pPr>
              <w:pStyle w:val="TAL"/>
            </w:pPr>
            <w:r w:rsidRPr="00A15DCB">
              <w:t xml:space="preserve">      si-BroadcastStatus</w:t>
            </w:r>
          </w:p>
        </w:tc>
        <w:tc>
          <w:tcPr>
            <w:tcW w:w="2271" w:type="dxa"/>
          </w:tcPr>
          <w:p w14:paraId="769691FA" w14:textId="77777777" w:rsidR="00EB6A36" w:rsidRPr="00A15DCB" w:rsidRDefault="00EB6A36" w:rsidP="009B330A">
            <w:pPr>
              <w:pStyle w:val="TAL"/>
            </w:pPr>
            <w:r w:rsidRPr="00A15DCB">
              <w:t>broadcasting</w:t>
            </w:r>
          </w:p>
        </w:tc>
        <w:tc>
          <w:tcPr>
            <w:tcW w:w="1700" w:type="dxa"/>
          </w:tcPr>
          <w:p w14:paraId="096B1BB6" w14:textId="77777777" w:rsidR="00EB6A36" w:rsidRPr="00A15DCB" w:rsidRDefault="00EB6A36" w:rsidP="009B330A">
            <w:pPr>
              <w:pStyle w:val="TAL"/>
            </w:pPr>
          </w:p>
        </w:tc>
        <w:tc>
          <w:tcPr>
            <w:tcW w:w="1245" w:type="dxa"/>
          </w:tcPr>
          <w:p w14:paraId="6D12BA34" w14:textId="77777777" w:rsidR="00EB6A36" w:rsidRPr="00A15DCB" w:rsidRDefault="00EB6A36" w:rsidP="009B330A">
            <w:pPr>
              <w:pStyle w:val="TAL"/>
            </w:pPr>
          </w:p>
        </w:tc>
      </w:tr>
      <w:tr w:rsidR="00EB6A36" w:rsidRPr="00A15DCB" w14:paraId="68BEAC9A" w14:textId="77777777" w:rsidTr="009B330A">
        <w:tc>
          <w:tcPr>
            <w:tcW w:w="4531" w:type="dxa"/>
          </w:tcPr>
          <w:p w14:paraId="4444D95C" w14:textId="77777777" w:rsidR="00EB6A36" w:rsidRPr="00A15DCB" w:rsidRDefault="00EB6A36" w:rsidP="009B330A">
            <w:pPr>
              <w:pStyle w:val="TAL"/>
            </w:pPr>
            <w:r w:rsidRPr="00A15DCB">
              <w:t xml:space="preserve">      si-Periodicity</w:t>
            </w:r>
          </w:p>
        </w:tc>
        <w:tc>
          <w:tcPr>
            <w:tcW w:w="2271" w:type="dxa"/>
          </w:tcPr>
          <w:p w14:paraId="20537F62" w14:textId="77777777" w:rsidR="00EB6A36" w:rsidRPr="00A15DCB" w:rsidRDefault="00EB6A36" w:rsidP="009B330A">
            <w:pPr>
              <w:pStyle w:val="TAL"/>
            </w:pPr>
            <w:r w:rsidRPr="00A15DCB">
              <w:t>rf32</w:t>
            </w:r>
          </w:p>
        </w:tc>
        <w:tc>
          <w:tcPr>
            <w:tcW w:w="1700" w:type="dxa"/>
          </w:tcPr>
          <w:p w14:paraId="3E4A9EBB" w14:textId="77777777" w:rsidR="00EB6A36" w:rsidRPr="00A15DCB" w:rsidRDefault="00EB6A36" w:rsidP="009B330A">
            <w:pPr>
              <w:pStyle w:val="TAL"/>
            </w:pPr>
          </w:p>
        </w:tc>
        <w:tc>
          <w:tcPr>
            <w:tcW w:w="1245" w:type="dxa"/>
          </w:tcPr>
          <w:p w14:paraId="4FB83463" w14:textId="77777777" w:rsidR="00EB6A36" w:rsidRPr="00A15DCB" w:rsidRDefault="00EB6A36" w:rsidP="009B330A">
            <w:pPr>
              <w:pStyle w:val="TAL"/>
            </w:pPr>
          </w:p>
        </w:tc>
      </w:tr>
      <w:tr w:rsidR="00EB6A36" w:rsidRPr="00A15DCB" w14:paraId="2A9294C0" w14:textId="77777777" w:rsidTr="009B330A">
        <w:tc>
          <w:tcPr>
            <w:tcW w:w="4531" w:type="dxa"/>
          </w:tcPr>
          <w:p w14:paraId="75F08CB3" w14:textId="77777777" w:rsidR="00EB6A36" w:rsidRPr="00A15DCB" w:rsidRDefault="00EB6A36" w:rsidP="009B330A">
            <w:pPr>
              <w:pStyle w:val="TAL"/>
            </w:pPr>
            <w:r w:rsidRPr="00A15DCB">
              <w:t xml:space="preserve">      sib-MappingInfo SEQUENCE (SIZE (1..maxSIB))  OF SIB-TypeInfo {</w:t>
            </w:r>
          </w:p>
        </w:tc>
        <w:tc>
          <w:tcPr>
            <w:tcW w:w="2271" w:type="dxa"/>
          </w:tcPr>
          <w:p w14:paraId="2852996D" w14:textId="77777777" w:rsidR="00EB6A36" w:rsidRPr="00A15DCB" w:rsidRDefault="00EB6A36" w:rsidP="009B330A">
            <w:pPr>
              <w:pStyle w:val="TAL"/>
            </w:pPr>
            <w:r w:rsidRPr="00A15DCB">
              <w:t>1 entry</w:t>
            </w:r>
          </w:p>
        </w:tc>
        <w:tc>
          <w:tcPr>
            <w:tcW w:w="1700" w:type="dxa"/>
          </w:tcPr>
          <w:p w14:paraId="03D4C1BE" w14:textId="77777777" w:rsidR="00EB6A36" w:rsidRPr="00A15DCB" w:rsidRDefault="00EB6A36" w:rsidP="009B330A">
            <w:pPr>
              <w:pStyle w:val="TAL"/>
            </w:pPr>
          </w:p>
        </w:tc>
        <w:tc>
          <w:tcPr>
            <w:tcW w:w="1245" w:type="dxa"/>
          </w:tcPr>
          <w:p w14:paraId="14195305" w14:textId="77777777" w:rsidR="00EB6A36" w:rsidRPr="00A15DCB" w:rsidRDefault="00EB6A36" w:rsidP="009B330A">
            <w:pPr>
              <w:pStyle w:val="TAL"/>
            </w:pPr>
          </w:p>
        </w:tc>
      </w:tr>
      <w:tr w:rsidR="00EB6A36" w:rsidRPr="00A15DCB" w14:paraId="6CCE896F" w14:textId="77777777" w:rsidTr="009B330A">
        <w:tc>
          <w:tcPr>
            <w:tcW w:w="4531" w:type="dxa"/>
          </w:tcPr>
          <w:p w14:paraId="54614A7D" w14:textId="77777777" w:rsidR="00EB6A36" w:rsidRPr="00A15DCB" w:rsidRDefault="00EB6A36" w:rsidP="009B330A">
            <w:pPr>
              <w:pStyle w:val="TAL"/>
            </w:pPr>
            <w:r w:rsidRPr="00A15DCB">
              <w:t xml:space="preserve">        SIB-TypeInfo[1] SEQUENCE {</w:t>
            </w:r>
          </w:p>
        </w:tc>
        <w:tc>
          <w:tcPr>
            <w:tcW w:w="2271" w:type="dxa"/>
          </w:tcPr>
          <w:p w14:paraId="337374DA" w14:textId="77777777" w:rsidR="00EB6A36" w:rsidRPr="00A15DCB" w:rsidRDefault="00EB6A36" w:rsidP="009B330A">
            <w:pPr>
              <w:pStyle w:val="TAL"/>
            </w:pPr>
          </w:p>
        </w:tc>
        <w:tc>
          <w:tcPr>
            <w:tcW w:w="1700" w:type="dxa"/>
          </w:tcPr>
          <w:p w14:paraId="6F56A80F" w14:textId="77777777" w:rsidR="00EB6A36" w:rsidRPr="00A15DCB" w:rsidRDefault="00EB6A36" w:rsidP="009B330A">
            <w:pPr>
              <w:pStyle w:val="TAL"/>
            </w:pPr>
            <w:r w:rsidRPr="00A15DCB">
              <w:t>entry 1</w:t>
            </w:r>
          </w:p>
        </w:tc>
        <w:tc>
          <w:tcPr>
            <w:tcW w:w="1245" w:type="dxa"/>
          </w:tcPr>
          <w:p w14:paraId="6A7A319F" w14:textId="77777777" w:rsidR="00EB6A36" w:rsidRPr="00A15DCB" w:rsidRDefault="00EB6A36" w:rsidP="009B330A">
            <w:pPr>
              <w:pStyle w:val="TAL"/>
            </w:pPr>
          </w:p>
        </w:tc>
      </w:tr>
      <w:tr w:rsidR="00EB6A36" w:rsidRPr="00A15DCB" w14:paraId="28560CCB" w14:textId="77777777" w:rsidTr="009B330A">
        <w:tc>
          <w:tcPr>
            <w:tcW w:w="4531" w:type="dxa"/>
          </w:tcPr>
          <w:p w14:paraId="4A7B5E03" w14:textId="77777777" w:rsidR="00EB6A36" w:rsidRPr="00A15DCB" w:rsidRDefault="00EB6A36" w:rsidP="009B330A">
            <w:pPr>
              <w:pStyle w:val="TAL"/>
            </w:pPr>
            <w:r w:rsidRPr="00A15DCB">
              <w:t xml:space="preserve">          type</w:t>
            </w:r>
          </w:p>
        </w:tc>
        <w:tc>
          <w:tcPr>
            <w:tcW w:w="2271" w:type="dxa"/>
          </w:tcPr>
          <w:p w14:paraId="79D26823" w14:textId="77777777" w:rsidR="00EB6A36" w:rsidRPr="00A15DCB" w:rsidRDefault="00EB6A36" w:rsidP="009B330A">
            <w:pPr>
              <w:pStyle w:val="TAL"/>
            </w:pPr>
            <w:r w:rsidRPr="00A15DCB">
              <w:t>sibType2</w:t>
            </w:r>
          </w:p>
        </w:tc>
        <w:tc>
          <w:tcPr>
            <w:tcW w:w="1700" w:type="dxa"/>
          </w:tcPr>
          <w:p w14:paraId="17F1F8C2" w14:textId="77777777" w:rsidR="00EB6A36" w:rsidRPr="00A15DCB" w:rsidRDefault="00EB6A36" w:rsidP="009B330A">
            <w:pPr>
              <w:pStyle w:val="TAL"/>
            </w:pPr>
          </w:p>
        </w:tc>
        <w:tc>
          <w:tcPr>
            <w:tcW w:w="1245" w:type="dxa"/>
          </w:tcPr>
          <w:p w14:paraId="38E0EFA3" w14:textId="77777777" w:rsidR="00EB6A36" w:rsidRPr="00A15DCB" w:rsidRDefault="00EB6A36" w:rsidP="009B330A">
            <w:pPr>
              <w:pStyle w:val="TAL"/>
            </w:pPr>
          </w:p>
        </w:tc>
      </w:tr>
      <w:tr w:rsidR="00EB6A36" w:rsidRPr="00A15DCB" w14:paraId="25041987" w14:textId="77777777" w:rsidTr="009B330A">
        <w:tc>
          <w:tcPr>
            <w:tcW w:w="4531" w:type="dxa"/>
          </w:tcPr>
          <w:p w14:paraId="083593A7" w14:textId="77777777" w:rsidR="00EB6A36" w:rsidRPr="00A15DCB" w:rsidRDefault="00EB6A36" w:rsidP="009B330A">
            <w:pPr>
              <w:pStyle w:val="TAL"/>
            </w:pPr>
            <w:r w:rsidRPr="00A15DCB">
              <w:t xml:space="preserve">          valueTag</w:t>
            </w:r>
          </w:p>
        </w:tc>
        <w:tc>
          <w:tcPr>
            <w:tcW w:w="2271" w:type="dxa"/>
          </w:tcPr>
          <w:p w14:paraId="0A6E2139" w14:textId="77777777" w:rsidR="00EB6A36" w:rsidRPr="00A15DCB" w:rsidRDefault="00EB6A36" w:rsidP="009B330A">
            <w:pPr>
              <w:pStyle w:val="TAL"/>
            </w:pPr>
            <w:r w:rsidRPr="00A15DCB">
              <w:t>0</w:t>
            </w:r>
          </w:p>
        </w:tc>
        <w:tc>
          <w:tcPr>
            <w:tcW w:w="1700" w:type="dxa"/>
          </w:tcPr>
          <w:p w14:paraId="3DFD39FC" w14:textId="77777777" w:rsidR="00EB6A36" w:rsidRPr="00A15DCB" w:rsidRDefault="00EB6A36" w:rsidP="009B330A">
            <w:pPr>
              <w:pStyle w:val="TAL"/>
            </w:pPr>
          </w:p>
        </w:tc>
        <w:tc>
          <w:tcPr>
            <w:tcW w:w="1245" w:type="dxa"/>
          </w:tcPr>
          <w:p w14:paraId="36A64DD1" w14:textId="77777777" w:rsidR="00EB6A36" w:rsidRPr="00A15DCB" w:rsidRDefault="00EB6A36" w:rsidP="009B330A">
            <w:pPr>
              <w:pStyle w:val="TAL"/>
            </w:pPr>
          </w:p>
        </w:tc>
      </w:tr>
      <w:tr w:rsidR="00EB6A36" w:rsidRPr="00A15DCB" w14:paraId="027EBA7F" w14:textId="77777777" w:rsidTr="009B330A">
        <w:tc>
          <w:tcPr>
            <w:tcW w:w="4531" w:type="dxa"/>
          </w:tcPr>
          <w:p w14:paraId="29541847" w14:textId="77777777" w:rsidR="00EB6A36" w:rsidRPr="00A15DCB" w:rsidRDefault="00EB6A36" w:rsidP="009B330A">
            <w:pPr>
              <w:pStyle w:val="TAL"/>
            </w:pPr>
            <w:r w:rsidRPr="00A15DCB">
              <w:t xml:space="preserve">          areaScope</w:t>
            </w:r>
          </w:p>
        </w:tc>
        <w:tc>
          <w:tcPr>
            <w:tcW w:w="2271" w:type="dxa"/>
          </w:tcPr>
          <w:p w14:paraId="1A34132B" w14:textId="77777777" w:rsidR="00EB6A36" w:rsidRPr="00A15DCB" w:rsidRDefault="00EB6A36" w:rsidP="009B330A">
            <w:pPr>
              <w:pStyle w:val="TAL"/>
            </w:pPr>
            <w:r w:rsidRPr="00A15DCB">
              <w:t>Not present</w:t>
            </w:r>
          </w:p>
        </w:tc>
        <w:tc>
          <w:tcPr>
            <w:tcW w:w="1700" w:type="dxa"/>
          </w:tcPr>
          <w:p w14:paraId="5AD01503" w14:textId="77777777" w:rsidR="00EB6A36" w:rsidRPr="00A15DCB" w:rsidRDefault="00EB6A36" w:rsidP="009B330A">
            <w:pPr>
              <w:pStyle w:val="TAL"/>
            </w:pPr>
          </w:p>
        </w:tc>
        <w:tc>
          <w:tcPr>
            <w:tcW w:w="1245" w:type="dxa"/>
          </w:tcPr>
          <w:p w14:paraId="7BC2FD5C" w14:textId="77777777" w:rsidR="00EB6A36" w:rsidRPr="00A15DCB" w:rsidRDefault="00EB6A36" w:rsidP="009B330A">
            <w:pPr>
              <w:pStyle w:val="TAL"/>
            </w:pPr>
          </w:p>
        </w:tc>
      </w:tr>
      <w:tr w:rsidR="00EB6A36" w:rsidRPr="00A15DCB" w14:paraId="30F740D1" w14:textId="77777777" w:rsidTr="009B330A">
        <w:tc>
          <w:tcPr>
            <w:tcW w:w="4531" w:type="dxa"/>
          </w:tcPr>
          <w:p w14:paraId="52C54838" w14:textId="77777777" w:rsidR="00EB6A36" w:rsidRPr="00A15DCB" w:rsidRDefault="00EB6A36" w:rsidP="009B330A">
            <w:pPr>
              <w:pStyle w:val="TAL"/>
            </w:pPr>
            <w:r w:rsidRPr="00A15DCB">
              <w:t xml:space="preserve">        }</w:t>
            </w:r>
          </w:p>
        </w:tc>
        <w:tc>
          <w:tcPr>
            <w:tcW w:w="2271" w:type="dxa"/>
          </w:tcPr>
          <w:p w14:paraId="75705B05" w14:textId="77777777" w:rsidR="00EB6A36" w:rsidRPr="00A15DCB" w:rsidRDefault="00EB6A36" w:rsidP="009B330A">
            <w:pPr>
              <w:pStyle w:val="TAL"/>
            </w:pPr>
          </w:p>
        </w:tc>
        <w:tc>
          <w:tcPr>
            <w:tcW w:w="1700" w:type="dxa"/>
          </w:tcPr>
          <w:p w14:paraId="7260B504" w14:textId="77777777" w:rsidR="00EB6A36" w:rsidRPr="00A15DCB" w:rsidRDefault="00EB6A36" w:rsidP="009B330A">
            <w:pPr>
              <w:pStyle w:val="TAL"/>
            </w:pPr>
          </w:p>
        </w:tc>
        <w:tc>
          <w:tcPr>
            <w:tcW w:w="1245" w:type="dxa"/>
          </w:tcPr>
          <w:p w14:paraId="030D515E" w14:textId="77777777" w:rsidR="00EB6A36" w:rsidRPr="00A15DCB" w:rsidRDefault="00EB6A36" w:rsidP="009B330A">
            <w:pPr>
              <w:pStyle w:val="TAL"/>
            </w:pPr>
          </w:p>
        </w:tc>
      </w:tr>
      <w:tr w:rsidR="00EB6A36" w:rsidRPr="00A15DCB" w14:paraId="69EEC0A7" w14:textId="77777777" w:rsidTr="009B330A">
        <w:tc>
          <w:tcPr>
            <w:tcW w:w="4531" w:type="dxa"/>
          </w:tcPr>
          <w:p w14:paraId="187E5837" w14:textId="77777777" w:rsidR="00EB6A36" w:rsidRPr="00A15DCB" w:rsidRDefault="00EB6A36" w:rsidP="009B330A">
            <w:pPr>
              <w:pStyle w:val="TAL"/>
            </w:pPr>
            <w:r w:rsidRPr="00A15DCB">
              <w:t xml:space="preserve">      }</w:t>
            </w:r>
          </w:p>
        </w:tc>
        <w:tc>
          <w:tcPr>
            <w:tcW w:w="2271" w:type="dxa"/>
          </w:tcPr>
          <w:p w14:paraId="420AE8A2" w14:textId="77777777" w:rsidR="00EB6A36" w:rsidRPr="00A15DCB" w:rsidRDefault="00EB6A36" w:rsidP="009B330A">
            <w:pPr>
              <w:pStyle w:val="TAL"/>
            </w:pPr>
          </w:p>
        </w:tc>
        <w:tc>
          <w:tcPr>
            <w:tcW w:w="1700" w:type="dxa"/>
          </w:tcPr>
          <w:p w14:paraId="378B6099" w14:textId="77777777" w:rsidR="00EB6A36" w:rsidRPr="00A15DCB" w:rsidRDefault="00EB6A36" w:rsidP="009B330A">
            <w:pPr>
              <w:pStyle w:val="TAL"/>
            </w:pPr>
          </w:p>
        </w:tc>
        <w:tc>
          <w:tcPr>
            <w:tcW w:w="1245" w:type="dxa"/>
          </w:tcPr>
          <w:p w14:paraId="7905ADF0" w14:textId="77777777" w:rsidR="00EB6A36" w:rsidRPr="00A15DCB" w:rsidRDefault="00EB6A36" w:rsidP="009B330A">
            <w:pPr>
              <w:pStyle w:val="TAL"/>
            </w:pPr>
          </w:p>
        </w:tc>
      </w:tr>
      <w:tr w:rsidR="00EB6A36" w:rsidRPr="00A15DCB" w14:paraId="7B324699" w14:textId="77777777" w:rsidTr="009B330A">
        <w:tc>
          <w:tcPr>
            <w:tcW w:w="4531" w:type="dxa"/>
          </w:tcPr>
          <w:p w14:paraId="0761B93D" w14:textId="77777777" w:rsidR="00EB6A36" w:rsidRPr="00A15DCB" w:rsidDel="00BE79F0" w:rsidRDefault="00EB6A36" w:rsidP="009B330A">
            <w:pPr>
              <w:pStyle w:val="TAL"/>
            </w:pPr>
            <w:r w:rsidRPr="00A15DCB">
              <w:t xml:space="preserve">    }</w:t>
            </w:r>
          </w:p>
        </w:tc>
        <w:tc>
          <w:tcPr>
            <w:tcW w:w="2271" w:type="dxa"/>
          </w:tcPr>
          <w:p w14:paraId="4B0C0238" w14:textId="77777777" w:rsidR="00EB6A36" w:rsidRPr="00A15DCB" w:rsidRDefault="00EB6A36" w:rsidP="009B330A">
            <w:pPr>
              <w:pStyle w:val="TAL"/>
            </w:pPr>
          </w:p>
        </w:tc>
        <w:tc>
          <w:tcPr>
            <w:tcW w:w="1700" w:type="dxa"/>
          </w:tcPr>
          <w:p w14:paraId="26BE0CDD" w14:textId="77777777" w:rsidR="00EB6A36" w:rsidRPr="00A15DCB" w:rsidRDefault="00EB6A36" w:rsidP="009B330A">
            <w:pPr>
              <w:pStyle w:val="TAL"/>
            </w:pPr>
          </w:p>
        </w:tc>
        <w:tc>
          <w:tcPr>
            <w:tcW w:w="1245" w:type="dxa"/>
          </w:tcPr>
          <w:p w14:paraId="6400510D" w14:textId="77777777" w:rsidR="00EB6A36" w:rsidRPr="00A15DCB" w:rsidRDefault="00EB6A36" w:rsidP="009B330A">
            <w:pPr>
              <w:pStyle w:val="TAL"/>
            </w:pPr>
          </w:p>
        </w:tc>
      </w:tr>
      <w:tr w:rsidR="00EB6A36" w:rsidRPr="00A15DCB" w14:paraId="3282790A" w14:textId="77777777" w:rsidTr="009B330A">
        <w:tc>
          <w:tcPr>
            <w:tcW w:w="4531" w:type="dxa"/>
            <w:tcBorders>
              <w:bottom w:val="single" w:sz="4" w:space="0" w:color="auto"/>
            </w:tcBorders>
          </w:tcPr>
          <w:p w14:paraId="52CB447B" w14:textId="77777777" w:rsidR="00EB6A36" w:rsidRPr="00A15DCB" w:rsidRDefault="00EB6A36" w:rsidP="009B330A">
            <w:pPr>
              <w:pStyle w:val="TAL"/>
            </w:pPr>
            <w:r w:rsidRPr="00A15DCB">
              <w:t xml:space="preserve">    SchedulingInfo[2] SEQUENCE {</w:t>
            </w:r>
          </w:p>
        </w:tc>
        <w:tc>
          <w:tcPr>
            <w:tcW w:w="2271" w:type="dxa"/>
          </w:tcPr>
          <w:p w14:paraId="5B0F07E9" w14:textId="77777777" w:rsidR="00EB6A36" w:rsidRPr="00A15DCB" w:rsidRDefault="00EB6A36" w:rsidP="009B330A">
            <w:pPr>
              <w:pStyle w:val="TAL"/>
            </w:pPr>
          </w:p>
        </w:tc>
        <w:tc>
          <w:tcPr>
            <w:tcW w:w="1700" w:type="dxa"/>
          </w:tcPr>
          <w:p w14:paraId="6AAF5EB1" w14:textId="77777777" w:rsidR="00EB6A36" w:rsidRPr="00A15DCB" w:rsidRDefault="00EB6A36" w:rsidP="009B330A">
            <w:pPr>
              <w:pStyle w:val="TAL"/>
            </w:pPr>
            <w:r w:rsidRPr="00A15DCB">
              <w:t>entry 2</w:t>
            </w:r>
          </w:p>
        </w:tc>
        <w:tc>
          <w:tcPr>
            <w:tcW w:w="1245" w:type="dxa"/>
          </w:tcPr>
          <w:p w14:paraId="64D09F77" w14:textId="77777777" w:rsidR="00EB6A36" w:rsidRPr="00A15DCB" w:rsidRDefault="00EB6A36" w:rsidP="009B330A">
            <w:pPr>
              <w:pStyle w:val="TAL"/>
            </w:pPr>
          </w:p>
        </w:tc>
      </w:tr>
      <w:tr w:rsidR="00EB6A36" w:rsidRPr="00A15DCB" w14:paraId="534715F8" w14:textId="77777777" w:rsidTr="009B330A">
        <w:tc>
          <w:tcPr>
            <w:tcW w:w="4531" w:type="dxa"/>
            <w:tcBorders>
              <w:bottom w:val="nil"/>
            </w:tcBorders>
          </w:tcPr>
          <w:p w14:paraId="526A422F" w14:textId="77777777" w:rsidR="00EB6A36" w:rsidRPr="00A15DCB" w:rsidDel="00BE79F0" w:rsidRDefault="00EB6A36" w:rsidP="009B330A">
            <w:pPr>
              <w:pStyle w:val="TAL"/>
            </w:pPr>
            <w:r w:rsidRPr="00A15DCB">
              <w:t xml:space="preserve">      si-BroadcastStatus</w:t>
            </w:r>
          </w:p>
        </w:tc>
        <w:tc>
          <w:tcPr>
            <w:tcW w:w="2271" w:type="dxa"/>
          </w:tcPr>
          <w:p w14:paraId="5179DED6" w14:textId="77777777" w:rsidR="00EB6A36" w:rsidRPr="00A15DCB" w:rsidRDefault="00EB6A36" w:rsidP="009B330A">
            <w:pPr>
              <w:pStyle w:val="TAL"/>
            </w:pPr>
            <w:r w:rsidRPr="00A15DCB">
              <w:t>broadcasting</w:t>
            </w:r>
          </w:p>
        </w:tc>
        <w:tc>
          <w:tcPr>
            <w:tcW w:w="1700" w:type="dxa"/>
          </w:tcPr>
          <w:p w14:paraId="4B66A8CF" w14:textId="77777777" w:rsidR="00EB6A36" w:rsidRPr="00A15DCB" w:rsidRDefault="00EB6A36" w:rsidP="009B330A">
            <w:pPr>
              <w:pStyle w:val="TAL"/>
            </w:pPr>
          </w:p>
        </w:tc>
        <w:tc>
          <w:tcPr>
            <w:tcW w:w="1245" w:type="dxa"/>
          </w:tcPr>
          <w:p w14:paraId="3C66EAB6" w14:textId="77777777" w:rsidR="00EB6A36" w:rsidRPr="00A15DCB" w:rsidRDefault="00EB6A36" w:rsidP="009B330A">
            <w:pPr>
              <w:pStyle w:val="TAL"/>
              <w:rPr>
                <w:lang w:eastAsia="zh-CN"/>
              </w:rPr>
            </w:pPr>
            <w:r w:rsidRPr="00A15DCB">
              <w:rPr>
                <w:lang w:eastAsia="zh-CN"/>
              </w:rPr>
              <w:t xml:space="preserve">Preamble </w:t>
            </w:r>
          </w:p>
        </w:tc>
      </w:tr>
      <w:tr w:rsidR="00EB6A36" w:rsidRPr="00A15DCB" w14:paraId="3CC27FDE" w14:textId="77777777" w:rsidTr="009B330A">
        <w:tc>
          <w:tcPr>
            <w:tcW w:w="4531" w:type="dxa"/>
            <w:tcBorders>
              <w:top w:val="nil"/>
            </w:tcBorders>
          </w:tcPr>
          <w:p w14:paraId="69229A5E" w14:textId="77777777" w:rsidR="00EB6A36" w:rsidRPr="00A15DCB" w:rsidRDefault="00EB6A36" w:rsidP="009B330A">
            <w:pPr>
              <w:pStyle w:val="TAL"/>
            </w:pPr>
          </w:p>
        </w:tc>
        <w:tc>
          <w:tcPr>
            <w:tcW w:w="2271" w:type="dxa"/>
          </w:tcPr>
          <w:p w14:paraId="6F88E8BA" w14:textId="77777777" w:rsidR="00EB6A36" w:rsidRPr="00A15DCB" w:rsidRDefault="00EB6A36" w:rsidP="009B330A">
            <w:pPr>
              <w:pStyle w:val="TAL"/>
              <w:rPr>
                <w:lang w:eastAsia="zh-CN"/>
              </w:rPr>
            </w:pPr>
            <w:r w:rsidRPr="00A15DCB">
              <w:t>notBroadcasting</w:t>
            </w:r>
          </w:p>
        </w:tc>
        <w:tc>
          <w:tcPr>
            <w:tcW w:w="1700" w:type="dxa"/>
          </w:tcPr>
          <w:p w14:paraId="72552CF1" w14:textId="77777777" w:rsidR="00EB6A36" w:rsidRPr="00A15DCB" w:rsidRDefault="00EB6A36" w:rsidP="009B330A">
            <w:pPr>
              <w:pStyle w:val="TAL"/>
            </w:pPr>
          </w:p>
        </w:tc>
        <w:tc>
          <w:tcPr>
            <w:tcW w:w="1245" w:type="dxa"/>
          </w:tcPr>
          <w:p w14:paraId="48A9FFAE" w14:textId="77777777" w:rsidR="00EB6A36" w:rsidRPr="00A15DCB" w:rsidRDefault="00EB6A36" w:rsidP="009B330A">
            <w:pPr>
              <w:pStyle w:val="TAL"/>
            </w:pPr>
            <w:r w:rsidRPr="00A15DCB">
              <w:rPr>
                <w:lang w:eastAsia="zh-CN"/>
              </w:rPr>
              <w:t>Step 4, Step 10</w:t>
            </w:r>
          </w:p>
        </w:tc>
      </w:tr>
      <w:tr w:rsidR="00EB6A36" w:rsidRPr="00A15DCB" w14:paraId="1ED26940" w14:textId="77777777" w:rsidTr="009B330A">
        <w:tc>
          <w:tcPr>
            <w:tcW w:w="4531" w:type="dxa"/>
          </w:tcPr>
          <w:p w14:paraId="0CB03055" w14:textId="77777777" w:rsidR="00EB6A36" w:rsidRPr="00A15DCB" w:rsidRDefault="00EB6A36" w:rsidP="009B330A">
            <w:pPr>
              <w:pStyle w:val="TAL"/>
            </w:pPr>
            <w:r w:rsidRPr="00A15DCB">
              <w:t xml:space="preserve">      si-Periodicity</w:t>
            </w:r>
          </w:p>
        </w:tc>
        <w:tc>
          <w:tcPr>
            <w:tcW w:w="2271" w:type="dxa"/>
          </w:tcPr>
          <w:p w14:paraId="5E3AE7B2" w14:textId="77777777" w:rsidR="00EB6A36" w:rsidRPr="00A15DCB" w:rsidRDefault="00EB6A36" w:rsidP="009B330A">
            <w:pPr>
              <w:pStyle w:val="TAL"/>
            </w:pPr>
            <w:r w:rsidRPr="00A15DCB">
              <w:t>rf64</w:t>
            </w:r>
          </w:p>
        </w:tc>
        <w:tc>
          <w:tcPr>
            <w:tcW w:w="1700" w:type="dxa"/>
          </w:tcPr>
          <w:p w14:paraId="14D7880F" w14:textId="77777777" w:rsidR="00EB6A36" w:rsidRPr="00A15DCB" w:rsidRDefault="00EB6A36" w:rsidP="009B330A">
            <w:pPr>
              <w:pStyle w:val="TAL"/>
            </w:pPr>
          </w:p>
        </w:tc>
        <w:tc>
          <w:tcPr>
            <w:tcW w:w="1245" w:type="dxa"/>
          </w:tcPr>
          <w:p w14:paraId="2B8B6C9C" w14:textId="77777777" w:rsidR="00EB6A36" w:rsidRPr="00A15DCB" w:rsidRDefault="00EB6A36" w:rsidP="009B330A">
            <w:pPr>
              <w:pStyle w:val="TAL"/>
            </w:pPr>
          </w:p>
        </w:tc>
      </w:tr>
      <w:tr w:rsidR="00EB6A36" w:rsidRPr="00A15DCB" w14:paraId="36919DD8" w14:textId="77777777" w:rsidTr="009B330A">
        <w:tc>
          <w:tcPr>
            <w:tcW w:w="4531" w:type="dxa"/>
          </w:tcPr>
          <w:p w14:paraId="091C8828" w14:textId="77777777" w:rsidR="00EB6A36" w:rsidRPr="00A15DCB" w:rsidRDefault="00EB6A36" w:rsidP="009B330A">
            <w:pPr>
              <w:pStyle w:val="TAL"/>
            </w:pPr>
            <w:r w:rsidRPr="00A15DCB">
              <w:t xml:space="preserve">      sib-MappingInfo SEQUENCE (SIZE (1..maxSIB))  OF SIB-TypeInfo {</w:t>
            </w:r>
          </w:p>
        </w:tc>
        <w:tc>
          <w:tcPr>
            <w:tcW w:w="2271" w:type="dxa"/>
          </w:tcPr>
          <w:p w14:paraId="26A01A15" w14:textId="77777777" w:rsidR="00EB6A36" w:rsidRPr="00A15DCB" w:rsidRDefault="00EB6A36" w:rsidP="009B330A">
            <w:pPr>
              <w:pStyle w:val="TAL"/>
            </w:pPr>
            <w:r w:rsidRPr="00A15DCB">
              <w:t>1 entry</w:t>
            </w:r>
          </w:p>
        </w:tc>
        <w:tc>
          <w:tcPr>
            <w:tcW w:w="1700" w:type="dxa"/>
          </w:tcPr>
          <w:p w14:paraId="67157044" w14:textId="77777777" w:rsidR="00EB6A36" w:rsidRPr="00A15DCB" w:rsidRDefault="00EB6A36" w:rsidP="009B330A">
            <w:pPr>
              <w:pStyle w:val="TAL"/>
            </w:pPr>
          </w:p>
        </w:tc>
        <w:tc>
          <w:tcPr>
            <w:tcW w:w="1245" w:type="dxa"/>
          </w:tcPr>
          <w:p w14:paraId="3C80DC56" w14:textId="77777777" w:rsidR="00EB6A36" w:rsidRPr="00A15DCB" w:rsidRDefault="00EB6A36" w:rsidP="009B330A">
            <w:pPr>
              <w:pStyle w:val="TAL"/>
            </w:pPr>
          </w:p>
        </w:tc>
      </w:tr>
      <w:tr w:rsidR="00EB6A36" w:rsidRPr="00A15DCB" w14:paraId="2FBBB57B" w14:textId="77777777" w:rsidTr="009B330A">
        <w:tc>
          <w:tcPr>
            <w:tcW w:w="4531" w:type="dxa"/>
          </w:tcPr>
          <w:p w14:paraId="0B612FB4" w14:textId="77777777" w:rsidR="00EB6A36" w:rsidRPr="00A15DCB" w:rsidRDefault="00EB6A36" w:rsidP="009B330A">
            <w:pPr>
              <w:pStyle w:val="TAL"/>
            </w:pPr>
            <w:r w:rsidRPr="00A15DCB">
              <w:t xml:space="preserve">        SIB-TypeInfo[1] SEQUENCE {</w:t>
            </w:r>
          </w:p>
        </w:tc>
        <w:tc>
          <w:tcPr>
            <w:tcW w:w="2271" w:type="dxa"/>
          </w:tcPr>
          <w:p w14:paraId="2A6FC3C4" w14:textId="77777777" w:rsidR="00EB6A36" w:rsidRPr="00A15DCB" w:rsidRDefault="00EB6A36" w:rsidP="009B330A">
            <w:pPr>
              <w:pStyle w:val="TAL"/>
            </w:pPr>
          </w:p>
        </w:tc>
        <w:tc>
          <w:tcPr>
            <w:tcW w:w="1700" w:type="dxa"/>
          </w:tcPr>
          <w:p w14:paraId="1CB5F299" w14:textId="77777777" w:rsidR="00EB6A36" w:rsidRPr="00A15DCB" w:rsidRDefault="00EB6A36" w:rsidP="009B330A">
            <w:pPr>
              <w:pStyle w:val="TAL"/>
            </w:pPr>
            <w:r w:rsidRPr="00A15DCB">
              <w:t>entry 1</w:t>
            </w:r>
          </w:p>
        </w:tc>
        <w:tc>
          <w:tcPr>
            <w:tcW w:w="1245" w:type="dxa"/>
          </w:tcPr>
          <w:p w14:paraId="0B289A7F" w14:textId="77777777" w:rsidR="00EB6A36" w:rsidRPr="00A15DCB" w:rsidRDefault="00EB6A36" w:rsidP="009B330A">
            <w:pPr>
              <w:pStyle w:val="TAL"/>
            </w:pPr>
          </w:p>
        </w:tc>
      </w:tr>
      <w:tr w:rsidR="00EB6A36" w:rsidRPr="00A15DCB" w14:paraId="71426C87" w14:textId="77777777" w:rsidTr="009B330A">
        <w:tc>
          <w:tcPr>
            <w:tcW w:w="4531" w:type="dxa"/>
            <w:tcBorders>
              <w:bottom w:val="single" w:sz="4" w:space="0" w:color="auto"/>
            </w:tcBorders>
          </w:tcPr>
          <w:p w14:paraId="4F2E0421" w14:textId="77777777" w:rsidR="00EB6A36" w:rsidRPr="00A15DCB" w:rsidRDefault="00EB6A36" w:rsidP="009B330A">
            <w:pPr>
              <w:pStyle w:val="TAL"/>
            </w:pPr>
            <w:r w:rsidRPr="00A15DCB">
              <w:t xml:space="preserve">          type</w:t>
            </w:r>
          </w:p>
        </w:tc>
        <w:tc>
          <w:tcPr>
            <w:tcW w:w="2271" w:type="dxa"/>
          </w:tcPr>
          <w:p w14:paraId="336134AA" w14:textId="77777777" w:rsidR="00EB6A36" w:rsidRPr="00A15DCB" w:rsidRDefault="00EB6A36" w:rsidP="009B330A">
            <w:pPr>
              <w:pStyle w:val="TAL"/>
            </w:pPr>
            <w:r w:rsidRPr="00A15DCB">
              <w:t>sibType3</w:t>
            </w:r>
          </w:p>
        </w:tc>
        <w:tc>
          <w:tcPr>
            <w:tcW w:w="1700" w:type="dxa"/>
          </w:tcPr>
          <w:p w14:paraId="332E2CF5" w14:textId="77777777" w:rsidR="00EB6A36" w:rsidRPr="00A15DCB" w:rsidRDefault="00EB6A36" w:rsidP="009B330A">
            <w:pPr>
              <w:pStyle w:val="TAL"/>
            </w:pPr>
          </w:p>
        </w:tc>
        <w:tc>
          <w:tcPr>
            <w:tcW w:w="1245" w:type="dxa"/>
          </w:tcPr>
          <w:p w14:paraId="0D7F8C9F" w14:textId="77777777" w:rsidR="00EB6A36" w:rsidRPr="00A15DCB" w:rsidRDefault="00EB6A36" w:rsidP="009B330A">
            <w:pPr>
              <w:pStyle w:val="TAL"/>
            </w:pPr>
          </w:p>
        </w:tc>
      </w:tr>
      <w:tr w:rsidR="00EB6A36" w:rsidRPr="00A15DCB" w14:paraId="014F6907" w14:textId="77777777" w:rsidTr="009B330A">
        <w:tc>
          <w:tcPr>
            <w:tcW w:w="4531" w:type="dxa"/>
            <w:tcBorders>
              <w:bottom w:val="nil"/>
            </w:tcBorders>
          </w:tcPr>
          <w:p w14:paraId="1C4A5CCC" w14:textId="77777777" w:rsidR="00EB6A36" w:rsidRPr="00A15DCB" w:rsidRDefault="00EB6A36" w:rsidP="009B330A">
            <w:pPr>
              <w:pStyle w:val="TAL"/>
            </w:pPr>
            <w:r w:rsidRPr="00A15DCB">
              <w:t xml:space="preserve">          valueTag</w:t>
            </w:r>
          </w:p>
        </w:tc>
        <w:tc>
          <w:tcPr>
            <w:tcW w:w="2271" w:type="dxa"/>
          </w:tcPr>
          <w:p w14:paraId="6BD6CB5C" w14:textId="77777777" w:rsidR="00EB6A36" w:rsidRPr="00A15DCB" w:rsidRDefault="00EB6A36" w:rsidP="009B330A">
            <w:pPr>
              <w:pStyle w:val="TAL"/>
            </w:pPr>
            <w:r w:rsidRPr="00A15DCB">
              <w:t>0</w:t>
            </w:r>
          </w:p>
        </w:tc>
        <w:tc>
          <w:tcPr>
            <w:tcW w:w="1700" w:type="dxa"/>
          </w:tcPr>
          <w:p w14:paraId="2A446CAD" w14:textId="77777777" w:rsidR="00EB6A36" w:rsidRPr="00A15DCB" w:rsidRDefault="00EB6A36" w:rsidP="009B330A">
            <w:pPr>
              <w:pStyle w:val="TAL"/>
            </w:pPr>
          </w:p>
        </w:tc>
        <w:tc>
          <w:tcPr>
            <w:tcW w:w="1245" w:type="dxa"/>
          </w:tcPr>
          <w:p w14:paraId="1E0A0430" w14:textId="77777777" w:rsidR="00EB6A36" w:rsidRPr="00A15DCB" w:rsidRDefault="00EB6A36" w:rsidP="009B330A">
            <w:pPr>
              <w:pStyle w:val="TAL"/>
              <w:rPr>
                <w:lang w:eastAsia="zh-CN"/>
              </w:rPr>
            </w:pPr>
            <w:r w:rsidRPr="00A15DCB">
              <w:rPr>
                <w:lang w:eastAsia="zh-CN"/>
              </w:rPr>
              <w:t xml:space="preserve">Preamble </w:t>
            </w:r>
          </w:p>
        </w:tc>
      </w:tr>
      <w:tr w:rsidR="00EB6A36" w:rsidRPr="00A15DCB" w14:paraId="682097CB" w14:textId="77777777" w:rsidTr="009B330A">
        <w:tc>
          <w:tcPr>
            <w:tcW w:w="4531" w:type="dxa"/>
            <w:tcBorders>
              <w:top w:val="nil"/>
              <w:bottom w:val="nil"/>
            </w:tcBorders>
          </w:tcPr>
          <w:p w14:paraId="5E7CDEE0" w14:textId="77777777" w:rsidR="00EB6A36" w:rsidRPr="00A15DCB" w:rsidRDefault="00EB6A36" w:rsidP="009B330A">
            <w:pPr>
              <w:pStyle w:val="TAL"/>
            </w:pPr>
          </w:p>
        </w:tc>
        <w:tc>
          <w:tcPr>
            <w:tcW w:w="2271" w:type="dxa"/>
          </w:tcPr>
          <w:p w14:paraId="777F0D17" w14:textId="77777777" w:rsidR="00EB6A36" w:rsidRPr="00A15DCB" w:rsidRDefault="00EB6A36" w:rsidP="009B330A">
            <w:pPr>
              <w:pStyle w:val="TAL"/>
              <w:rPr>
                <w:lang w:eastAsia="zh-CN"/>
              </w:rPr>
            </w:pPr>
            <w:r w:rsidRPr="00A15DCB">
              <w:rPr>
                <w:lang w:eastAsia="zh-CN"/>
              </w:rPr>
              <w:t>1</w:t>
            </w:r>
          </w:p>
        </w:tc>
        <w:tc>
          <w:tcPr>
            <w:tcW w:w="1700" w:type="dxa"/>
          </w:tcPr>
          <w:p w14:paraId="60262F3A" w14:textId="77777777" w:rsidR="00EB6A36" w:rsidRPr="00A15DCB" w:rsidRDefault="00EB6A36" w:rsidP="009B330A">
            <w:pPr>
              <w:pStyle w:val="TAL"/>
            </w:pPr>
          </w:p>
        </w:tc>
        <w:tc>
          <w:tcPr>
            <w:tcW w:w="1245" w:type="dxa"/>
          </w:tcPr>
          <w:p w14:paraId="33EEB849" w14:textId="77777777" w:rsidR="00EB6A36" w:rsidRPr="00A15DCB" w:rsidRDefault="00EB6A36" w:rsidP="009B330A">
            <w:pPr>
              <w:pStyle w:val="TAL"/>
              <w:rPr>
                <w:lang w:eastAsia="zh-CN"/>
              </w:rPr>
            </w:pPr>
            <w:r w:rsidRPr="00A15DCB">
              <w:rPr>
                <w:lang w:eastAsia="zh-CN"/>
              </w:rPr>
              <w:t>Step 4</w:t>
            </w:r>
          </w:p>
        </w:tc>
      </w:tr>
      <w:tr w:rsidR="00EB6A36" w:rsidRPr="00A15DCB" w14:paraId="1102FA5F" w14:textId="77777777" w:rsidTr="009B330A">
        <w:tc>
          <w:tcPr>
            <w:tcW w:w="4531" w:type="dxa"/>
            <w:tcBorders>
              <w:top w:val="nil"/>
            </w:tcBorders>
          </w:tcPr>
          <w:p w14:paraId="456C2754" w14:textId="77777777" w:rsidR="00EB6A36" w:rsidRPr="00A15DCB" w:rsidRDefault="00EB6A36" w:rsidP="009B330A">
            <w:pPr>
              <w:pStyle w:val="TAL"/>
            </w:pPr>
          </w:p>
        </w:tc>
        <w:tc>
          <w:tcPr>
            <w:tcW w:w="2271" w:type="dxa"/>
          </w:tcPr>
          <w:p w14:paraId="612DA086" w14:textId="77777777" w:rsidR="00EB6A36" w:rsidRPr="00A15DCB" w:rsidRDefault="00EB6A36" w:rsidP="009B330A">
            <w:pPr>
              <w:pStyle w:val="TAL"/>
              <w:rPr>
                <w:lang w:eastAsia="zh-CN"/>
              </w:rPr>
            </w:pPr>
            <w:r w:rsidRPr="00A15DCB">
              <w:rPr>
                <w:lang w:eastAsia="zh-CN"/>
              </w:rPr>
              <w:t>2</w:t>
            </w:r>
          </w:p>
        </w:tc>
        <w:tc>
          <w:tcPr>
            <w:tcW w:w="1700" w:type="dxa"/>
          </w:tcPr>
          <w:p w14:paraId="2E741ACF" w14:textId="77777777" w:rsidR="00EB6A36" w:rsidRPr="00A15DCB" w:rsidRDefault="00EB6A36" w:rsidP="009B330A">
            <w:pPr>
              <w:pStyle w:val="TAL"/>
            </w:pPr>
          </w:p>
        </w:tc>
        <w:tc>
          <w:tcPr>
            <w:tcW w:w="1245" w:type="dxa"/>
          </w:tcPr>
          <w:p w14:paraId="373540C8" w14:textId="77777777" w:rsidR="00EB6A36" w:rsidRPr="00A15DCB" w:rsidRDefault="00EB6A36" w:rsidP="009B330A">
            <w:pPr>
              <w:pStyle w:val="TAL"/>
              <w:rPr>
                <w:lang w:eastAsia="zh-CN"/>
              </w:rPr>
            </w:pPr>
            <w:r w:rsidRPr="00A15DCB">
              <w:rPr>
                <w:lang w:eastAsia="zh-CN"/>
              </w:rPr>
              <w:t>Step 10</w:t>
            </w:r>
          </w:p>
        </w:tc>
      </w:tr>
      <w:tr w:rsidR="00EB6A36" w:rsidRPr="00A15DCB" w14:paraId="1F7B30B5" w14:textId="77777777" w:rsidTr="009B330A">
        <w:tc>
          <w:tcPr>
            <w:tcW w:w="4531" w:type="dxa"/>
          </w:tcPr>
          <w:p w14:paraId="3A4BCD74" w14:textId="77777777" w:rsidR="00EB6A36" w:rsidRPr="00A15DCB" w:rsidRDefault="00EB6A36" w:rsidP="009B330A">
            <w:pPr>
              <w:pStyle w:val="TAL"/>
            </w:pPr>
            <w:r w:rsidRPr="00A15DCB">
              <w:t xml:space="preserve">          areaScope</w:t>
            </w:r>
          </w:p>
        </w:tc>
        <w:tc>
          <w:tcPr>
            <w:tcW w:w="2271" w:type="dxa"/>
          </w:tcPr>
          <w:p w14:paraId="0915A4CC" w14:textId="77777777" w:rsidR="00EB6A36" w:rsidRPr="00A15DCB" w:rsidRDefault="00EB6A36" w:rsidP="009B330A">
            <w:pPr>
              <w:pStyle w:val="TAL"/>
            </w:pPr>
            <w:r w:rsidRPr="00A15DCB">
              <w:t>Not present</w:t>
            </w:r>
          </w:p>
        </w:tc>
        <w:tc>
          <w:tcPr>
            <w:tcW w:w="1700" w:type="dxa"/>
          </w:tcPr>
          <w:p w14:paraId="1E5FEECB" w14:textId="77777777" w:rsidR="00EB6A36" w:rsidRPr="00A15DCB" w:rsidRDefault="00EB6A36" w:rsidP="009B330A">
            <w:pPr>
              <w:pStyle w:val="TAL"/>
            </w:pPr>
          </w:p>
        </w:tc>
        <w:tc>
          <w:tcPr>
            <w:tcW w:w="1245" w:type="dxa"/>
          </w:tcPr>
          <w:p w14:paraId="61589C90" w14:textId="77777777" w:rsidR="00EB6A36" w:rsidRPr="00A15DCB" w:rsidRDefault="00EB6A36" w:rsidP="009B330A">
            <w:pPr>
              <w:pStyle w:val="TAL"/>
            </w:pPr>
          </w:p>
        </w:tc>
      </w:tr>
      <w:tr w:rsidR="00EB6A36" w:rsidRPr="00A15DCB" w14:paraId="374679F3" w14:textId="77777777" w:rsidTr="009B330A">
        <w:tc>
          <w:tcPr>
            <w:tcW w:w="4531" w:type="dxa"/>
          </w:tcPr>
          <w:p w14:paraId="540854E9" w14:textId="77777777" w:rsidR="00EB6A36" w:rsidRPr="00A15DCB" w:rsidRDefault="00EB6A36" w:rsidP="009B330A">
            <w:pPr>
              <w:pStyle w:val="TAL"/>
            </w:pPr>
            <w:r w:rsidRPr="00A15DCB">
              <w:t xml:space="preserve">        }</w:t>
            </w:r>
          </w:p>
        </w:tc>
        <w:tc>
          <w:tcPr>
            <w:tcW w:w="2271" w:type="dxa"/>
          </w:tcPr>
          <w:p w14:paraId="5EAE6195" w14:textId="77777777" w:rsidR="00EB6A36" w:rsidRPr="00A15DCB" w:rsidRDefault="00EB6A36" w:rsidP="009B330A">
            <w:pPr>
              <w:pStyle w:val="TAL"/>
            </w:pPr>
          </w:p>
        </w:tc>
        <w:tc>
          <w:tcPr>
            <w:tcW w:w="1700" w:type="dxa"/>
          </w:tcPr>
          <w:p w14:paraId="62E28365" w14:textId="77777777" w:rsidR="00EB6A36" w:rsidRPr="00A15DCB" w:rsidRDefault="00EB6A36" w:rsidP="009B330A">
            <w:pPr>
              <w:pStyle w:val="TAL"/>
            </w:pPr>
          </w:p>
        </w:tc>
        <w:tc>
          <w:tcPr>
            <w:tcW w:w="1245" w:type="dxa"/>
          </w:tcPr>
          <w:p w14:paraId="26D7939B" w14:textId="77777777" w:rsidR="00EB6A36" w:rsidRPr="00A15DCB" w:rsidRDefault="00EB6A36" w:rsidP="009B330A">
            <w:pPr>
              <w:pStyle w:val="TAL"/>
            </w:pPr>
          </w:p>
        </w:tc>
      </w:tr>
      <w:tr w:rsidR="00EB6A36" w:rsidRPr="00A15DCB" w14:paraId="1F7BBE57" w14:textId="77777777" w:rsidTr="009B330A">
        <w:tc>
          <w:tcPr>
            <w:tcW w:w="4531" w:type="dxa"/>
          </w:tcPr>
          <w:p w14:paraId="25C1348C" w14:textId="77777777" w:rsidR="00EB6A36" w:rsidRPr="00A15DCB" w:rsidRDefault="00EB6A36" w:rsidP="009B330A">
            <w:pPr>
              <w:pStyle w:val="TAL"/>
            </w:pPr>
            <w:r w:rsidRPr="00A15DCB">
              <w:t xml:space="preserve">      }</w:t>
            </w:r>
          </w:p>
        </w:tc>
        <w:tc>
          <w:tcPr>
            <w:tcW w:w="2271" w:type="dxa"/>
          </w:tcPr>
          <w:p w14:paraId="0009AD77" w14:textId="77777777" w:rsidR="00EB6A36" w:rsidRPr="00A15DCB" w:rsidRDefault="00EB6A36" w:rsidP="009B330A">
            <w:pPr>
              <w:pStyle w:val="TAL"/>
            </w:pPr>
          </w:p>
        </w:tc>
        <w:tc>
          <w:tcPr>
            <w:tcW w:w="1700" w:type="dxa"/>
          </w:tcPr>
          <w:p w14:paraId="0E50501A" w14:textId="77777777" w:rsidR="00EB6A36" w:rsidRPr="00A15DCB" w:rsidRDefault="00EB6A36" w:rsidP="009B330A">
            <w:pPr>
              <w:pStyle w:val="TAL"/>
            </w:pPr>
          </w:p>
        </w:tc>
        <w:tc>
          <w:tcPr>
            <w:tcW w:w="1245" w:type="dxa"/>
          </w:tcPr>
          <w:p w14:paraId="3A1DACD2" w14:textId="77777777" w:rsidR="00EB6A36" w:rsidRPr="00A15DCB" w:rsidRDefault="00EB6A36" w:rsidP="009B330A">
            <w:pPr>
              <w:pStyle w:val="TAL"/>
            </w:pPr>
          </w:p>
        </w:tc>
      </w:tr>
      <w:tr w:rsidR="00EB6A36" w:rsidRPr="00A15DCB" w14:paraId="4DF03B41" w14:textId="77777777" w:rsidTr="009B330A">
        <w:tc>
          <w:tcPr>
            <w:tcW w:w="4531" w:type="dxa"/>
          </w:tcPr>
          <w:p w14:paraId="6941CCE5" w14:textId="77777777" w:rsidR="00EB6A36" w:rsidRPr="00A15DCB" w:rsidDel="00BE79F0" w:rsidRDefault="00EB6A36" w:rsidP="009B330A">
            <w:pPr>
              <w:pStyle w:val="TAL"/>
            </w:pPr>
            <w:r w:rsidRPr="00A15DCB">
              <w:t xml:space="preserve">    }</w:t>
            </w:r>
          </w:p>
        </w:tc>
        <w:tc>
          <w:tcPr>
            <w:tcW w:w="2271" w:type="dxa"/>
          </w:tcPr>
          <w:p w14:paraId="1C5E5D5D" w14:textId="77777777" w:rsidR="00EB6A36" w:rsidRPr="00A15DCB" w:rsidRDefault="00EB6A36" w:rsidP="009B330A">
            <w:pPr>
              <w:pStyle w:val="TAL"/>
            </w:pPr>
          </w:p>
        </w:tc>
        <w:tc>
          <w:tcPr>
            <w:tcW w:w="1700" w:type="dxa"/>
          </w:tcPr>
          <w:p w14:paraId="6B306909" w14:textId="77777777" w:rsidR="00EB6A36" w:rsidRPr="00A15DCB" w:rsidRDefault="00EB6A36" w:rsidP="009B330A">
            <w:pPr>
              <w:pStyle w:val="TAL"/>
            </w:pPr>
          </w:p>
        </w:tc>
        <w:tc>
          <w:tcPr>
            <w:tcW w:w="1245" w:type="dxa"/>
          </w:tcPr>
          <w:p w14:paraId="3B3A7D93" w14:textId="77777777" w:rsidR="00EB6A36" w:rsidRPr="00A15DCB" w:rsidRDefault="00EB6A36" w:rsidP="009B330A">
            <w:pPr>
              <w:pStyle w:val="TAL"/>
            </w:pPr>
          </w:p>
        </w:tc>
      </w:tr>
      <w:tr w:rsidR="00EB6A36" w:rsidRPr="00A15DCB" w14:paraId="1F95F31E" w14:textId="77777777" w:rsidTr="009B330A">
        <w:tc>
          <w:tcPr>
            <w:tcW w:w="4531" w:type="dxa"/>
          </w:tcPr>
          <w:p w14:paraId="141E1810" w14:textId="77777777" w:rsidR="00EB6A36" w:rsidRPr="00A15DCB" w:rsidDel="00BE79F0" w:rsidRDefault="00EB6A36" w:rsidP="009B330A">
            <w:pPr>
              <w:pStyle w:val="TAL"/>
            </w:pPr>
            <w:r w:rsidRPr="00A15DCB">
              <w:t xml:space="preserve">  }</w:t>
            </w:r>
          </w:p>
        </w:tc>
        <w:tc>
          <w:tcPr>
            <w:tcW w:w="2271" w:type="dxa"/>
          </w:tcPr>
          <w:p w14:paraId="618DE36B" w14:textId="77777777" w:rsidR="00EB6A36" w:rsidRPr="00A15DCB" w:rsidRDefault="00EB6A36" w:rsidP="009B330A">
            <w:pPr>
              <w:pStyle w:val="TAL"/>
            </w:pPr>
          </w:p>
        </w:tc>
        <w:tc>
          <w:tcPr>
            <w:tcW w:w="1700" w:type="dxa"/>
          </w:tcPr>
          <w:p w14:paraId="1B5A7643" w14:textId="77777777" w:rsidR="00EB6A36" w:rsidRPr="00A15DCB" w:rsidRDefault="00EB6A36" w:rsidP="009B330A">
            <w:pPr>
              <w:pStyle w:val="TAL"/>
            </w:pPr>
          </w:p>
        </w:tc>
        <w:tc>
          <w:tcPr>
            <w:tcW w:w="1245" w:type="dxa"/>
          </w:tcPr>
          <w:p w14:paraId="78779B83" w14:textId="77777777" w:rsidR="00EB6A36" w:rsidRPr="00A15DCB" w:rsidRDefault="00EB6A36" w:rsidP="009B330A">
            <w:pPr>
              <w:pStyle w:val="TAL"/>
            </w:pPr>
          </w:p>
        </w:tc>
      </w:tr>
      <w:tr w:rsidR="00EB6A36" w:rsidRPr="00A15DCB" w14:paraId="3E9EBDC7" w14:textId="77777777" w:rsidTr="009B330A">
        <w:tc>
          <w:tcPr>
            <w:tcW w:w="4531" w:type="dxa"/>
          </w:tcPr>
          <w:p w14:paraId="569C898F" w14:textId="77777777" w:rsidR="00EB6A36" w:rsidRPr="00A15DCB" w:rsidRDefault="00EB6A36" w:rsidP="009B330A">
            <w:pPr>
              <w:pStyle w:val="TAL"/>
            </w:pPr>
            <w:r w:rsidRPr="00A15DCB">
              <w:t xml:space="preserve">  si-RequestConfig</w:t>
            </w:r>
          </w:p>
        </w:tc>
        <w:tc>
          <w:tcPr>
            <w:tcW w:w="2271" w:type="dxa"/>
          </w:tcPr>
          <w:p w14:paraId="4E560D9D" w14:textId="1FA9CAA8" w:rsidR="00EB6A36" w:rsidRPr="00A15DCB" w:rsidRDefault="00EB6A36" w:rsidP="009B330A">
            <w:pPr>
              <w:pStyle w:val="TAL"/>
            </w:pPr>
            <w:r w:rsidRPr="00A15DCB">
              <w:t>SI-RequestConfig</w:t>
            </w:r>
            <w:r w:rsidR="003B0444" w:rsidRPr="00A15DCB">
              <w:t xml:space="preserve"> specified in 38.508-1 [4] Table 4.6.3-172A</w:t>
            </w:r>
          </w:p>
        </w:tc>
        <w:tc>
          <w:tcPr>
            <w:tcW w:w="1700" w:type="dxa"/>
          </w:tcPr>
          <w:p w14:paraId="565511A2" w14:textId="548FDAB3" w:rsidR="00EB6A36" w:rsidRPr="00A15DCB" w:rsidRDefault="00EB6A36" w:rsidP="009B330A">
            <w:pPr>
              <w:pStyle w:val="TAL"/>
            </w:pPr>
          </w:p>
        </w:tc>
        <w:tc>
          <w:tcPr>
            <w:tcW w:w="1245" w:type="dxa"/>
          </w:tcPr>
          <w:p w14:paraId="18924647" w14:textId="77777777" w:rsidR="00EB6A36" w:rsidRPr="00A15DCB" w:rsidRDefault="00EB6A36" w:rsidP="009B330A">
            <w:pPr>
              <w:pStyle w:val="TAL"/>
            </w:pPr>
          </w:p>
        </w:tc>
      </w:tr>
      <w:tr w:rsidR="00EB6A36" w:rsidRPr="00A15DCB" w14:paraId="2F718922" w14:textId="77777777" w:rsidTr="009B330A">
        <w:tc>
          <w:tcPr>
            <w:tcW w:w="4531" w:type="dxa"/>
          </w:tcPr>
          <w:p w14:paraId="6AE346AB" w14:textId="77777777" w:rsidR="00EB6A36" w:rsidRPr="00A15DCB" w:rsidRDefault="00EB6A36" w:rsidP="009B330A">
            <w:pPr>
              <w:pStyle w:val="TAL"/>
            </w:pPr>
            <w:r w:rsidRPr="00A15DCB">
              <w:t>}</w:t>
            </w:r>
          </w:p>
        </w:tc>
        <w:tc>
          <w:tcPr>
            <w:tcW w:w="2271" w:type="dxa"/>
          </w:tcPr>
          <w:p w14:paraId="2C1B03FC" w14:textId="77777777" w:rsidR="00EB6A36" w:rsidRPr="00A15DCB" w:rsidRDefault="00EB6A36" w:rsidP="009B330A">
            <w:pPr>
              <w:pStyle w:val="TAL"/>
            </w:pPr>
          </w:p>
        </w:tc>
        <w:tc>
          <w:tcPr>
            <w:tcW w:w="1700" w:type="dxa"/>
          </w:tcPr>
          <w:p w14:paraId="2374A9C0" w14:textId="77777777" w:rsidR="00EB6A36" w:rsidRPr="00A15DCB" w:rsidRDefault="00EB6A36" w:rsidP="009B330A">
            <w:pPr>
              <w:pStyle w:val="TAL"/>
            </w:pPr>
          </w:p>
        </w:tc>
        <w:tc>
          <w:tcPr>
            <w:tcW w:w="1245" w:type="dxa"/>
          </w:tcPr>
          <w:p w14:paraId="4DA0DE00" w14:textId="77777777" w:rsidR="00EB6A36" w:rsidRPr="00A15DCB" w:rsidRDefault="00EB6A36" w:rsidP="009B330A">
            <w:pPr>
              <w:pStyle w:val="TAL"/>
            </w:pPr>
          </w:p>
        </w:tc>
      </w:tr>
    </w:tbl>
    <w:p w14:paraId="31A69CBE" w14:textId="77777777" w:rsidR="00EB6A36" w:rsidRPr="00A15DCB" w:rsidRDefault="00EB6A36" w:rsidP="00EB6A36"/>
    <w:p w14:paraId="5FD7F21F" w14:textId="66A52DFA" w:rsidR="00EB6A36" w:rsidRPr="00A15DCB" w:rsidRDefault="00EB6A36" w:rsidP="00EB6A36">
      <w:pPr>
        <w:pStyle w:val="TH"/>
        <w:rPr>
          <w:iCs/>
        </w:rPr>
      </w:pPr>
      <w:r w:rsidRPr="00A15DCB">
        <w:t xml:space="preserve">Table 7.1.1.1.21.3.3-3: </w:t>
      </w:r>
      <w:r w:rsidR="003B0444" w:rsidRPr="00A15DCB">
        <w:rPr>
          <w:iCs/>
          <w:lang w:eastAsia="zh-CN"/>
        </w:rPr>
        <w:t>Void</w:t>
      </w:r>
    </w:p>
    <w:p w14:paraId="0333E7DB" w14:textId="77777777" w:rsidR="00EB6A36" w:rsidRPr="00A15DCB" w:rsidRDefault="00EB6A36" w:rsidP="00EB6A36"/>
    <w:p w14:paraId="79527128" w14:textId="77777777" w:rsidR="00EB6A36" w:rsidRPr="00A15DCB" w:rsidRDefault="00EB6A36" w:rsidP="00EB6A36">
      <w:pPr>
        <w:pStyle w:val="TH"/>
      </w:pPr>
      <w:r w:rsidRPr="00A15DCB">
        <w:lastRenderedPageBreak/>
        <w:t xml:space="preserve">Table 7.1.1.1.21.3.3-4: </w:t>
      </w:r>
      <w:r w:rsidRPr="00A15DCB">
        <w:rPr>
          <w:i/>
        </w:rPr>
        <w:t xml:space="preserve">SIB3 </w:t>
      </w:r>
      <w:r w:rsidRPr="00A15DCB">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EB6A36" w:rsidRPr="00A15DCB" w14:paraId="2E1C744E" w14:textId="77777777" w:rsidTr="009B330A">
        <w:tc>
          <w:tcPr>
            <w:tcW w:w="9639" w:type="dxa"/>
            <w:gridSpan w:val="4"/>
            <w:tcBorders>
              <w:top w:val="single" w:sz="4" w:space="0" w:color="auto"/>
              <w:left w:val="single" w:sz="4" w:space="0" w:color="auto"/>
              <w:bottom w:val="single" w:sz="4" w:space="0" w:color="auto"/>
              <w:right w:val="single" w:sz="4" w:space="0" w:color="auto"/>
            </w:tcBorders>
            <w:hideMark/>
          </w:tcPr>
          <w:p w14:paraId="6ACBF900" w14:textId="025F3542" w:rsidR="00EB6A36" w:rsidRPr="00A15DCB" w:rsidRDefault="00EB6A36" w:rsidP="009B330A">
            <w:pPr>
              <w:pStyle w:val="TAL"/>
            </w:pPr>
            <w:r w:rsidRPr="00A15DCB">
              <w:t xml:space="preserve">Derivation Path: TS 38.508-1 [4], </w:t>
            </w:r>
            <w:bookmarkStart w:id="74" w:name="_CRTable6_3_1_11"/>
            <w:r w:rsidR="003B0444" w:rsidRPr="00A15DCB">
              <w:t>Table 4.6.2-2</w:t>
            </w:r>
            <w:bookmarkEnd w:id="74"/>
          </w:p>
        </w:tc>
      </w:tr>
      <w:tr w:rsidR="00EB6A36" w:rsidRPr="00A15DCB" w14:paraId="72F45AA2"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69F31" w14:textId="77777777" w:rsidR="00EB6A36" w:rsidRPr="00A15DCB" w:rsidRDefault="00EB6A36" w:rsidP="009B330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5DFE2" w14:textId="77777777" w:rsidR="00EB6A36" w:rsidRPr="00A15DCB" w:rsidRDefault="00EB6A36" w:rsidP="009B330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ACD13" w14:textId="77777777" w:rsidR="00EB6A36" w:rsidRPr="00A15DCB" w:rsidRDefault="00EB6A36" w:rsidP="009B330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A21EE" w14:textId="77777777" w:rsidR="00EB6A36" w:rsidRPr="00A15DCB" w:rsidRDefault="00EB6A36" w:rsidP="009B330A">
            <w:pPr>
              <w:pStyle w:val="TAH"/>
            </w:pPr>
            <w:r w:rsidRPr="00A15DCB">
              <w:t>Condition</w:t>
            </w:r>
          </w:p>
        </w:tc>
      </w:tr>
      <w:tr w:rsidR="00EB6A36" w:rsidRPr="00A15DCB" w14:paraId="607BF9F8"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5FB61" w14:textId="77777777" w:rsidR="00EB6A36" w:rsidRPr="00A15DCB" w:rsidRDefault="00EB6A36" w:rsidP="009B330A">
            <w:pPr>
              <w:pStyle w:val="TAL"/>
            </w:pPr>
            <w:r w:rsidRPr="00A15DCB">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C97BE6" w14:textId="77777777" w:rsidR="00EB6A36" w:rsidRPr="00A15DCB" w:rsidRDefault="00EB6A36" w:rsidP="009B330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30138" w14:textId="77777777" w:rsidR="00EB6A36" w:rsidRPr="00A15DCB" w:rsidRDefault="00EB6A36" w:rsidP="009B330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292F0" w14:textId="77777777" w:rsidR="00EB6A36" w:rsidRPr="00A15DCB" w:rsidRDefault="00EB6A36" w:rsidP="009B330A">
            <w:pPr>
              <w:pStyle w:val="TAL"/>
            </w:pPr>
          </w:p>
        </w:tc>
      </w:tr>
      <w:tr w:rsidR="00EB6A36" w:rsidRPr="00A15DCB" w14:paraId="179DAEB8"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197CE" w14:textId="77777777" w:rsidR="00EB6A36" w:rsidRPr="00A15DCB" w:rsidRDefault="00EB6A36" w:rsidP="009B330A">
            <w:pPr>
              <w:pStyle w:val="TAL"/>
            </w:pPr>
            <w:r w:rsidRPr="00A15DCB">
              <w:t xml:space="preserve">  intraFreqNeighCellList SEQUENCE (SIZE (1..maxCellIntra)) OF IntraFreqNeighCellInfo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98536" w14:textId="5959EED8" w:rsidR="00EB6A36" w:rsidRPr="00A15DCB" w:rsidRDefault="003B0444" w:rsidP="009B330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85E7B" w14:textId="77777777" w:rsidR="00EB6A36" w:rsidRPr="00A15DCB" w:rsidRDefault="00EB6A36" w:rsidP="009B330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D63E1" w14:textId="77777777" w:rsidR="00EB6A36" w:rsidRPr="00A15DCB" w:rsidRDefault="00EB6A36" w:rsidP="009B330A">
            <w:pPr>
              <w:pStyle w:val="TAL"/>
            </w:pPr>
          </w:p>
        </w:tc>
      </w:tr>
      <w:tr w:rsidR="00EB6A36" w:rsidRPr="00A15DCB" w14:paraId="232CDF68"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4859D" w14:textId="312CDF38" w:rsidR="00EB6A36" w:rsidRPr="00A15DCB" w:rsidRDefault="00EB6A36" w:rsidP="009B330A">
            <w:pPr>
              <w:pStyle w:val="TAL"/>
              <w:rPr>
                <w:lang w:eastAsia="zh-CN"/>
              </w:rPr>
            </w:pPr>
            <w:r w:rsidRPr="00A15DCB">
              <w:rPr>
                <w:lang w:eastAsia="zh-CN"/>
              </w:rPr>
              <w:t xml:space="preserve">    </w:t>
            </w:r>
            <w:r w:rsidRPr="00A15DCB">
              <w:t>IntraFreqNeighCellInfo</w:t>
            </w:r>
            <w:r w:rsidRPr="00A15DCB">
              <w:rPr>
                <w:lang w:eastAsia="zh-CN"/>
              </w:rPr>
              <w:t>[</w:t>
            </w:r>
            <w:r w:rsidR="003B0444" w:rsidRPr="00A15DCB">
              <w:rPr>
                <w:lang w:eastAsia="zh-CN"/>
              </w:rPr>
              <w:t>1</w:t>
            </w:r>
            <w:r w:rsidRPr="00A15DCB">
              <w:rPr>
                <w:lang w:eastAsia="zh-CN"/>
              </w:rPr>
              <w: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6976D" w14:textId="77777777" w:rsidR="00EB6A36" w:rsidRPr="00A15DCB" w:rsidRDefault="00EB6A36" w:rsidP="009B330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BFDB2" w14:textId="70D0DCE9" w:rsidR="00EB6A36" w:rsidRPr="00A15DCB" w:rsidRDefault="00EB6A36" w:rsidP="009B330A">
            <w:pPr>
              <w:pStyle w:val="TAL"/>
              <w:rPr>
                <w:lang w:eastAsia="zh-CN"/>
              </w:rPr>
            </w:pPr>
            <w:r w:rsidRPr="00A15DCB">
              <w:rPr>
                <w:lang w:eastAsia="zh-CN"/>
              </w:rPr>
              <w:t xml:space="preserve">entry </w:t>
            </w:r>
            <w:r w:rsidR="003B0444" w:rsidRPr="00A15DCB">
              <w:rPr>
                <w:lang w:eastAsia="zh-CN"/>
              </w:rPr>
              <w:t>1</w:t>
            </w:r>
          </w:p>
          <w:p w14:paraId="466B1D66" w14:textId="7E2B0915" w:rsidR="00EB6A36" w:rsidRPr="00A15DCB" w:rsidRDefault="00EB6A36" w:rsidP="009B330A">
            <w:pPr>
              <w:pStyle w:val="TAL"/>
              <w:rPr>
                <w:lang w:eastAsia="zh-CN"/>
              </w:rPr>
            </w:pPr>
            <w:r w:rsidRPr="00A15DCB">
              <w:rPr>
                <w:lang w:eastAsia="zh-CN"/>
              </w:rPr>
              <w:t>For NR Cell 11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3AD52" w14:textId="77777777" w:rsidR="00EB6A36" w:rsidRPr="00A15DCB" w:rsidRDefault="00EB6A36" w:rsidP="009B330A">
            <w:pPr>
              <w:pStyle w:val="TAL"/>
            </w:pPr>
          </w:p>
        </w:tc>
      </w:tr>
      <w:tr w:rsidR="003B0444" w:rsidRPr="00A15DCB" w14:paraId="4B763B2B"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AB602" w14:textId="4A3E1776" w:rsidR="003B0444" w:rsidRPr="00A15DCB" w:rsidRDefault="003B0444" w:rsidP="003B0444">
            <w:pPr>
              <w:pStyle w:val="TAL"/>
              <w:rPr>
                <w:lang w:eastAsia="zh-CN"/>
              </w:rPr>
            </w:pPr>
            <w:r w:rsidRPr="00A15DCB">
              <w:rPr>
                <w:lang w:eastAsia="zh-CN"/>
              </w:rPr>
              <w:t xml:space="preserve">      </w:t>
            </w:r>
            <w:r w:rsidRPr="00A15DCB">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5569F" w14:textId="4B16E295" w:rsidR="003B0444" w:rsidRPr="00A15DCB" w:rsidRDefault="003B0444" w:rsidP="003B0444">
            <w:pPr>
              <w:pStyle w:val="TAL"/>
            </w:pPr>
            <w:r w:rsidRPr="00A15DCB">
              <w:t>PhysicalCellID of NR Cell 11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9012F"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F1F72" w14:textId="77777777" w:rsidR="003B0444" w:rsidRPr="00A15DCB" w:rsidRDefault="003B0444" w:rsidP="003B0444">
            <w:pPr>
              <w:pStyle w:val="TAL"/>
            </w:pPr>
          </w:p>
        </w:tc>
      </w:tr>
      <w:tr w:rsidR="00EB6A36" w:rsidRPr="00A15DCB" w14:paraId="422C248B" w14:textId="77777777" w:rsidTr="009B330A">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B83709A" w14:textId="77777777" w:rsidR="00EB6A36" w:rsidRPr="00A15DCB" w:rsidRDefault="00EB6A36" w:rsidP="009B330A">
            <w:pPr>
              <w:pStyle w:val="TAL"/>
              <w:rPr>
                <w:lang w:eastAsia="zh-CN"/>
              </w:rPr>
            </w:pPr>
            <w:r w:rsidRPr="00A15DCB">
              <w:rPr>
                <w:lang w:eastAsia="zh-CN"/>
              </w:rPr>
              <w:t xml:space="preserve">      </w:t>
            </w:r>
            <w:r w:rsidRPr="00A15DCB">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372ED" w14:textId="77777777" w:rsidR="00EB6A36" w:rsidRPr="00A15DCB" w:rsidRDefault="00EB6A36" w:rsidP="009B330A">
            <w:pPr>
              <w:pStyle w:val="TAL"/>
              <w:rPr>
                <w:lang w:eastAsia="zh-CN"/>
              </w:rPr>
            </w:pPr>
            <w:r w:rsidRPr="00A15DCB">
              <w:rPr>
                <w:lang w:eastAsia="zh-CN"/>
              </w:rPr>
              <w:t>dB12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CC3AA" w14:textId="77777777" w:rsidR="00EB6A36" w:rsidRPr="00A15DCB" w:rsidRDefault="00EB6A36" w:rsidP="009B330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B3B3B" w14:textId="7D377A2C" w:rsidR="00EB6A36" w:rsidRPr="00A15DCB" w:rsidRDefault="00EB6A36" w:rsidP="009B330A">
            <w:pPr>
              <w:pStyle w:val="TAL"/>
            </w:pPr>
            <w:r w:rsidRPr="00A15DCB">
              <w:rPr>
                <w:lang w:eastAsia="zh-CN"/>
              </w:rPr>
              <w:t>FR1</w:t>
            </w:r>
            <w:r w:rsidR="003B0444" w:rsidRPr="00A15DCB">
              <w:rPr>
                <w:lang w:eastAsia="zh-CN"/>
              </w:rPr>
              <w:t xml:space="preserve"> AND </w:t>
            </w:r>
            <w:r w:rsidR="004C69EF" w:rsidRPr="00A15DCB">
              <w:rPr>
                <w:lang w:eastAsia="zh-CN"/>
              </w:rPr>
              <w:t>(</w:t>
            </w:r>
            <w:r w:rsidR="003B0444" w:rsidRPr="00A15DCB">
              <w:rPr>
                <w:lang w:eastAsia="zh-CN"/>
              </w:rPr>
              <w:t>preamble</w:t>
            </w:r>
            <w:r w:rsidR="004C69EF" w:rsidRPr="00A15DCB">
              <w:rPr>
                <w:lang w:eastAsia="zh-CN"/>
              </w:rPr>
              <w:t xml:space="preserve"> OR Step 13)</w:t>
            </w:r>
          </w:p>
        </w:tc>
      </w:tr>
      <w:tr w:rsidR="00EB6A36" w:rsidRPr="00A15DCB" w14:paraId="5C42237A" w14:textId="77777777" w:rsidTr="009B330A">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3282C7BB" w14:textId="77777777" w:rsidR="00EB6A36" w:rsidRPr="00A15DCB" w:rsidRDefault="00EB6A36" w:rsidP="009B330A">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5259A" w14:textId="77777777" w:rsidR="00EB6A36" w:rsidRPr="00A15DCB" w:rsidRDefault="00EB6A36" w:rsidP="009B330A">
            <w:pPr>
              <w:pStyle w:val="TAL"/>
              <w:rPr>
                <w:lang w:eastAsia="zh-CN"/>
              </w:rPr>
            </w:pPr>
            <w:r w:rsidRPr="00A15DCB">
              <w:rPr>
                <w:lang w:eastAsia="zh-CN"/>
              </w:rPr>
              <w:t>dB20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06887" w14:textId="77777777" w:rsidR="00EB6A36" w:rsidRPr="00A15DCB" w:rsidRDefault="00EB6A36" w:rsidP="009B330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6C5E2" w14:textId="411599F1" w:rsidR="00EB6A36" w:rsidRPr="00A15DCB" w:rsidRDefault="00EB6A36" w:rsidP="009B330A">
            <w:pPr>
              <w:pStyle w:val="TAL"/>
            </w:pPr>
            <w:r w:rsidRPr="00A15DCB">
              <w:rPr>
                <w:lang w:eastAsia="zh-CN"/>
              </w:rPr>
              <w:t>FR2</w:t>
            </w:r>
            <w:r w:rsidR="003B0444" w:rsidRPr="00A15DCB">
              <w:rPr>
                <w:lang w:eastAsia="zh-CN"/>
              </w:rPr>
              <w:t xml:space="preserve"> AND </w:t>
            </w:r>
            <w:r w:rsidR="004C69EF" w:rsidRPr="00A15DCB">
              <w:rPr>
                <w:lang w:eastAsia="zh-CN"/>
              </w:rPr>
              <w:t>(</w:t>
            </w:r>
            <w:r w:rsidR="003B0444" w:rsidRPr="00A15DCB">
              <w:rPr>
                <w:lang w:eastAsia="zh-CN"/>
              </w:rPr>
              <w:t>preamble</w:t>
            </w:r>
            <w:r w:rsidR="004C69EF" w:rsidRPr="00A15DCB">
              <w:rPr>
                <w:lang w:eastAsia="zh-CN"/>
              </w:rPr>
              <w:t xml:space="preserve"> OR Step 13)</w:t>
            </w:r>
          </w:p>
        </w:tc>
      </w:tr>
      <w:tr w:rsidR="00EB6A36" w:rsidRPr="00A15DCB" w14:paraId="3FA714A9"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057D7E2" w14:textId="77777777" w:rsidR="00EB6A36" w:rsidRPr="00A15DCB" w:rsidRDefault="00EB6A36" w:rsidP="009B330A">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01EDC3" w14:textId="54086283" w:rsidR="00EB6A36" w:rsidRPr="00A15DCB" w:rsidRDefault="003B0444" w:rsidP="009B330A">
            <w:pPr>
              <w:pStyle w:val="TAL"/>
              <w:rPr>
                <w:lang w:eastAsia="zh-CN"/>
              </w:rPr>
            </w:pPr>
            <w:r w:rsidRPr="00A15DCB">
              <w:rPr>
                <w:lang w:eastAsia="zh-CN"/>
              </w:rPr>
              <w:t>dB0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B4AFF" w14:textId="77777777" w:rsidR="00EB6A36" w:rsidRPr="00A15DCB" w:rsidRDefault="00EB6A36" w:rsidP="009B330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90DE6" w14:textId="77777777" w:rsidR="00EB6A36" w:rsidRPr="00A15DCB" w:rsidRDefault="00EB6A36" w:rsidP="009B330A">
            <w:pPr>
              <w:pStyle w:val="TAL"/>
              <w:rPr>
                <w:lang w:eastAsia="zh-CN"/>
              </w:rPr>
            </w:pPr>
            <w:r w:rsidRPr="00A15DCB">
              <w:rPr>
                <w:lang w:eastAsia="zh-CN"/>
              </w:rPr>
              <w:t>Step 7</w:t>
            </w:r>
          </w:p>
        </w:tc>
      </w:tr>
      <w:tr w:rsidR="003B0444" w:rsidRPr="00A15DCB" w14:paraId="00C32F04"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475E9B4" w14:textId="6F479E7A" w:rsidR="003B0444" w:rsidRPr="00A15DCB" w:rsidRDefault="003B0444" w:rsidP="003B0444">
            <w:pPr>
              <w:pStyle w:val="TAL"/>
              <w:rPr>
                <w:lang w:eastAsia="zh-CN"/>
              </w:rPr>
            </w:pPr>
            <w:r w:rsidRPr="00A15DCB">
              <w:rPr>
                <w:lang w:eastAsia="zh-CN"/>
              </w:rPr>
              <w:t xml:space="preserve">      </w:t>
            </w:r>
            <w:r w:rsidRPr="00A15DCB">
              <w:t>q-RxLevMinOffsetCell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38D0F" w14:textId="29979174" w:rsidR="003B0444" w:rsidRPr="00A15DCB" w:rsidDel="003B0444" w:rsidRDefault="003B0444" w:rsidP="003B0444">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75D3A"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05FAB" w14:textId="77777777" w:rsidR="003B0444" w:rsidRPr="00A15DCB" w:rsidRDefault="003B0444" w:rsidP="003B0444">
            <w:pPr>
              <w:pStyle w:val="TAL"/>
              <w:rPr>
                <w:lang w:eastAsia="zh-CN"/>
              </w:rPr>
            </w:pPr>
          </w:p>
        </w:tc>
      </w:tr>
      <w:tr w:rsidR="003B0444" w:rsidRPr="00A15DCB" w14:paraId="67F20BE4"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3BC0018" w14:textId="36B3CE9B" w:rsidR="003B0444" w:rsidRPr="00A15DCB" w:rsidRDefault="003B0444" w:rsidP="003B0444">
            <w:pPr>
              <w:pStyle w:val="TAL"/>
              <w:rPr>
                <w:lang w:eastAsia="zh-CN"/>
              </w:rPr>
            </w:pPr>
            <w:r w:rsidRPr="00A15DCB">
              <w:rPr>
                <w:lang w:eastAsia="zh-CN"/>
              </w:rPr>
              <w:t xml:space="preserve">      </w:t>
            </w:r>
            <w:r w:rsidRPr="00A15DCB">
              <w:t>q-RxLevMinOffsetCellSUL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C89AD" w14:textId="2B09E461" w:rsidR="003B0444" w:rsidRPr="00A15DCB" w:rsidDel="003B0444" w:rsidRDefault="003B0444" w:rsidP="003B0444">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A71C4"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B1D5C" w14:textId="77777777" w:rsidR="003B0444" w:rsidRPr="00A15DCB" w:rsidRDefault="003B0444" w:rsidP="003B0444">
            <w:pPr>
              <w:pStyle w:val="TAL"/>
              <w:rPr>
                <w:lang w:eastAsia="zh-CN"/>
              </w:rPr>
            </w:pPr>
          </w:p>
        </w:tc>
      </w:tr>
      <w:tr w:rsidR="003B0444" w:rsidRPr="00A15DCB" w14:paraId="62E8B87A"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BC4E981" w14:textId="358B2F70" w:rsidR="003B0444" w:rsidRPr="00A15DCB" w:rsidRDefault="003B0444" w:rsidP="003B0444">
            <w:pPr>
              <w:pStyle w:val="TAL"/>
              <w:rPr>
                <w:lang w:eastAsia="zh-CN"/>
              </w:rPr>
            </w:pPr>
            <w:r w:rsidRPr="00A15DCB">
              <w:rPr>
                <w:lang w:eastAsia="zh-CN"/>
              </w:rPr>
              <w:t xml:space="preserve">      </w:t>
            </w:r>
            <w:r w:rsidRPr="00A15DCB">
              <w:t>q-QualMinOffsetCell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EDD72" w14:textId="37A79921" w:rsidR="003B0444" w:rsidRPr="00A15DCB" w:rsidDel="003B0444" w:rsidRDefault="003B0444" w:rsidP="003B0444">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C22141"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26EFC" w14:textId="77777777" w:rsidR="003B0444" w:rsidRPr="00A15DCB" w:rsidRDefault="003B0444" w:rsidP="003B0444">
            <w:pPr>
              <w:pStyle w:val="TAL"/>
              <w:rPr>
                <w:lang w:eastAsia="zh-CN"/>
              </w:rPr>
            </w:pPr>
          </w:p>
        </w:tc>
      </w:tr>
      <w:tr w:rsidR="00EB6A36" w:rsidRPr="00A15DCB" w14:paraId="6B028EB0"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064A6" w14:textId="77777777" w:rsidR="00EB6A36" w:rsidRPr="00A15DCB" w:rsidRDefault="00EB6A36" w:rsidP="009B330A">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1F232" w14:textId="77777777" w:rsidR="00EB6A36" w:rsidRPr="00A15DCB" w:rsidRDefault="00EB6A36" w:rsidP="009B330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A5435B" w14:textId="77777777" w:rsidR="00EB6A36" w:rsidRPr="00A15DCB" w:rsidRDefault="00EB6A36" w:rsidP="009B330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5AFB5" w14:textId="77777777" w:rsidR="00EB6A36" w:rsidRPr="00A15DCB" w:rsidRDefault="00EB6A36" w:rsidP="009B330A">
            <w:pPr>
              <w:pStyle w:val="TAL"/>
            </w:pPr>
          </w:p>
        </w:tc>
      </w:tr>
      <w:tr w:rsidR="00EB6A36" w:rsidRPr="00A15DCB" w14:paraId="670FAF82"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8F145" w14:textId="77777777" w:rsidR="00EB6A36" w:rsidRPr="00A15DCB" w:rsidRDefault="00EB6A36" w:rsidP="009B330A">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CBD4F" w14:textId="77777777" w:rsidR="00EB6A36" w:rsidRPr="00A15DCB" w:rsidRDefault="00EB6A36" w:rsidP="009B330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73FFD" w14:textId="77777777" w:rsidR="00EB6A36" w:rsidRPr="00A15DCB" w:rsidRDefault="00EB6A36" w:rsidP="009B330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EA0E8" w14:textId="77777777" w:rsidR="00EB6A36" w:rsidRPr="00A15DCB" w:rsidRDefault="00EB6A36" w:rsidP="009B330A">
            <w:pPr>
              <w:pStyle w:val="TAL"/>
            </w:pPr>
          </w:p>
        </w:tc>
      </w:tr>
      <w:tr w:rsidR="00EB6A36" w:rsidRPr="00A15DCB" w14:paraId="48BAC4F3"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CF627" w14:textId="77777777" w:rsidR="00EB6A36" w:rsidRPr="00A15DCB" w:rsidRDefault="00EB6A36"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C0D89" w14:textId="77777777" w:rsidR="00EB6A36" w:rsidRPr="00A15DCB" w:rsidRDefault="00EB6A36" w:rsidP="009B330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12AA" w14:textId="77777777" w:rsidR="00EB6A36" w:rsidRPr="00A15DCB" w:rsidRDefault="00EB6A36" w:rsidP="009B330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8F20D" w14:textId="77777777" w:rsidR="00EB6A36" w:rsidRPr="00A15DCB" w:rsidRDefault="00EB6A36" w:rsidP="009B330A">
            <w:pPr>
              <w:pStyle w:val="TAL"/>
            </w:pPr>
          </w:p>
        </w:tc>
      </w:tr>
    </w:tbl>
    <w:p w14:paraId="40226B27" w14:textId="77777777" w:rsidR="00EB6A36" w:rsidRPr="00A15DCB" w:rsidRDefault="00EB6A36" w:rsidP="00EB6A36">
      <w:pPr>
        <w:rPr>
          <w:lang w:eastAsia="zh-CN"/>
        </w:rPr>
      </w:pPr>
    </w:p>
    <w:p w14:paraId="03759EF3" w14:textId="77777777" w:rsidR="00EB6A36" w:rsidRPr="00A15DCB" w:rsidRDefault="00EB6A36" w:rsidP="00EB6A36">
      <w:pPr>
        <w:pStyle w:val="TH"/>
      </w:pPr>
      <w:r w:rsidRPr="00A15DCB">
        <w:t xml:space="preserve">Table 7.1.1.1.21.3.3-5: </w:t>
      </w:r>
      <w:r w:rsidRPr="00A15DCB">
        <w:rPr>
          <w:i/>
        </w:rPr>
        <w:t>SIB3</w:t>
      </w:r>
      <w:r w:rsidRPr="00A15DCB">
        <w:t xml:space="preserve"> (Cell 11)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7"/>
        <w:gridCol w:w="1238"/>
      </w:tblGrid>
      <w:tr w:rsidR="00EB6A36" w:rsidRPr="00A15DCB" w14:paraId="32D8D11C" w14:textId="77777777" w:rsidTr="009B330A">
        <w:tc>
          <w:tcPr>
            <w:tcW w:w="9639" w:type="dxa"/>
            <w:gridSpan w:val="4"/>
            <w:tcBorders>
              <w:top w:val="single" w:sz="4" w:space="0" w:color="auto"/>
              <w:left w:val="single" w:sz="4" w:space="0" w:color="auto"/>
              <w:bottom w:val="single" w:sz="4" w:space="0" w:color="auto"/>
              <w:right w:val="single" w:sz="4" w:space="0" w:color="auto"/>
            </w:tcBorders>
            <w:hideMark/>
          </w:tcPr>
          <w:p w14:paraId="525F7358" w14:textId="60B82D67" w:rsidR="00EB6A36" w:rsidRPr="00A15DCB" w:rsidRDefault="00EB6A36" w:rsidP="009B330A">
            <w:pPr>
              <w:pStyle w:val="TAL"/>
            </w:pPr>
            <w:r w:rsidRPr="00A15DCB">
              <w:t xml:space="preserve">Derivation Path: TS 38.508-1 [4], </w:t>
            </w:r>
            <w:r w:rsidR="003B0444" w:rsidRPr="00A15DCB">
              <w:t>Table 4.6.2-2</w:t>
            </w:r>
          </w:p>
        </w:tc>
      </w:tr>
      <w:tr w:rsidR="00EB6A36" w:rsidRPr="00A15DCB" w14:paraId="46B85444"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AE65B" w14:textId="77777777" w:rsidR="00EB6A36" w:rsidRPr="00A15DCB" w:rsidRDefault="00EB6A36" w:rsidP="009B330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3F9F6" w14:textId="77777777" w:rsidR="00EB6A36" w:rsidRPr="00A15DCB" w:rsidRDefault="00EB6A36" w:rsidP="009B330A">
            <w:pPr>
              <w:pStyle w:val="TAH"/>
            </w:pPr>
            <w:r w:rsidRPr="00A15DCB">
              <w:t>Value/remark</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94875" w14:textId="77777777" w:rsidR="00EB6A36" w:rsidRPr="00A15DCB" w:rsidRDefault="00EB6A36" w:rsidP="009B330A">
            <w:pPr>
              <w:pStyle w:val="TAH"/>
            </w:pPr>
            <w:r w:rsidRPr="00A15DCB">
              <w:t>Comment</w:t>
            </w: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D6E2B" w14:textId="77777777" w:rsidR="00EB6A36" w:rsidRPr="00A15DCB" w:rsidRDefault="00EB6A36" w:rsidP="009B330A">
            <w:pPr>
              <w:pStyle w:val="TAH"/>
            </w:pPr>
            <w:r w:rsidRPr="00A15DCB">
              <w:t>Condition</w:t>
            </w:r>
          </w:p>
        </w:tc>
      </w:tr>
      <w:tr w:rsidR="00EB6A36" w:rsidRPr="00A15DCB" w14:paraId="167AD0C4"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59D14" w14:textId="77777777" w:rsidR="00EB6A36" w:rsidRPr="00A15DCB" w:rsidRDefault="00EB6A36" w:rsidP="009B330A">
            <w:pPr>
              <w:pStyle w:val="TAL"/>
            </w:pPr>
            <w:r w:rsidRPr="00A15DCB">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7E315" w14:textId="77777777" w:rsidR="00EB6A36" w:rsidRPr="00A15DCB" w:rsidRDefault="00EB6A36" w:rsidP="009B330A">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F55CC" w14:textId="77777777" w:rsidR="00EB6A36" w:rsidRPr="00A15DCB" w:rsidRDefault="00EB6A36" w:rsidP="009B330A">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B63A6" w14:textId="77777777" w:rsidR="00EB6A36" w:rsidRPr="00A15DCB" w:rsidRDefault="00EB6A36" w:rsidP="009B330A">
            <w:pPr>
              <w:pStyle w:val="TAL"/>
            </w:pPr>
          </w:p>
        </w:tc>
      </w:tr>
      <w:tr w:rsidR="00EB6A36" w:rsidRPr="00A15DCB" w14:paraId="741A0E5B"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7B39E" w14:textId="77777777" w:rsidR="00EB6A36" w:rsidRPr="00A15DCB" w:rsidRDefault="00EB6A36" w:rsidP="009B330A">
            <w:pPr>
              <w:pStyle w:val="TAL"/>
            </w:pPr>
            <w:r w:rsidRPr="00A15DCB">
              <w:t xml:space="preserve">  intraFreqNeighCellList SEQUENCE (SIZE (1..maxCellIntra)) OF IntraFreqNeighCellInfo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261A8" w14:textId="14B2C540" w:rsidR="00EB6A36" w:rsidRPr="00A15DCB" w:rsidRDefault="003B0444" w:rsidP="009B330A">
            <w:pPr>
              <w:pStyle w:val="TAL"/>
            </w:pPr>
            <w:r w:rsidRPr="00A15DCB">
              <w:t>1 entry</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938C8" w14:textId="77777777" w:rsidR="00EB6A36" w:rsidRPr="00A15DCB" w:rsidRDefault="00EB6A36" w:rsidP="009B330A">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43249" w14:textId="77777777" w:rsidR="00EB6A36" w:rsidRPr="00A15DCB" w:rsidRDefault="00EB6A36" w:rsidP="009B330A">
            <w:pPr>
              <w:pStyle w:val="TAL"/>
            </w:pPr>
          </w:p>
        </w:tc>
      </w:tr>
      <w:tr w:rsidR="00EB6A36" w:rsidRPr="00A15DCB" w14:paraId="378F2E60"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5B25F" w14:textId="77777777" w:rsidR="00EB6A36" w:rsidRPr="00A15DCB" w:rsidRDefault="00EB6A36" w:rsidP="009B330A">
            <w:pPr>
              <w:pStyle w:val="TAL"/>
              <w:rPr>
                <w:lang w:eastAsia="zh-CN"/>
              </w:rPr>
            </w:pPr>
            <w:r w:rsidRPr="00A15DCB">
              <w:rPr>
                <w:lang w:eastAsia="zh-CN"/>
              </w:rPr>
              <w:t xml:space="preserve">    </w:t>
            </w:r>
            <w:r w:rsidRPr="00A15DCB">
              <w:t>IntraFreqNeighCellInfo</w:t>
            </w:r>
            <w:r w:rsidRPr="00A15DCB">
              <w:rPr>
                <w:lang w:eastAsia="zh-CN"/>
              </w:rPr>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89CFC" w14:textId="77777777" w:rsidR="00EB6A36" w:rsidRPr="00A15DCB" w:rsidRDefault="00EB6A36" w:rsidP="009B330A">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B4B68" w14:textId="77777777" w:rsidR="00EB6A36" w:rsidRPr="00A15DCB" w:rsidRDefault="00EB6A36" w:rsidP="009B330A">
            <w:pPr>
              <w:pStyle w:val="TAL"/>
              <w:rPr>
                <w:lang w:eastAsia="zh-CN"/>
              </w:rPr>
            </w:pPr>
            <w:r w:rsidRPr="00A15DCB">
              <w:rPr>
                <w:lang w:eastAsia="zh-CN"/>
              </w:rPr>
              <w:t>entry 1</w:t>
            </w:r>
          </w:p>
          <w:p w14:paraId="0E896DBB" w14:textId="7B91D7A1" w:rsidR="00EB6A36" w:rsidRPr="00A15DCB" w:rsidRDefault="00EB6A36" w:rsidP="009B330A">
            <w:pPr>
              <w:pStyle w:val="TAL"/>
              <w:rPr>
                <w:lang w:eastAsia="zh-CN"/>
              </w:rPr>
            </w:pPr>
            <w:r w:rsidRPr="00A15DCB">
              <w:rPr>
                <w:lang w:eastAsia="zh-CN"/>
              </w:rPr>
              <w:t>For NR Cell 1</w:t>
            </w: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4357E1" w14:textId="77777777" w:rsidR="00EB6A36" w:rsidRPr="00A15DCB" w:rsidRDefault="00EB6A36" w:rsidP="009B330A">
            <w:pPr>
              <w:pStyle w:val="TAL"/>
            </w:pPr>
          </w:p>
        </w:tc>
      </w:tr>
      <w:tr w:rsidR="003B0444" w:rsidRPr="00A15DCB" w14:paraId="1A4FB96B"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E2167" w14:textId="16A505D1" w:rsidR="003B0444" w:rsidRPr="00A15DCB" w:rsidRDefault="003B0444" w:rsidP="003B0444">
            <w:pPr>
              <w:pStyle w:val="TAL"/>
              <w:rPr>
                <w:lang w:eastAsia="zh-CN"/>
              </w:rPr>
            </w:pPr>
            <w:r w:rsidRPr="00A15DCB">
              <w:rPr>
                <w:lang w:eastAsia="zh-CN"/>
              </w:rPr>
              <w:t xml:space="preserve">      </w:t>
            </w:r>
            <w:r w:rsidRPr="00A15DCB">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433FA" w14:textId="53DCD67A" w:rsidR="003B0444" w:rsidRPr="00A15DCB" w:rsidRDefault="003B0444" w:rsidP="003B0444">
            <w:pPr>
              <w:pStyle w:val="TAL"/>
            </w:pPr>
            <w:r w:rsidRPr="00A15DCB">
              <w:t>PhysicalCellID of NR Cell 1</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AC335"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F835F" w14:textId="77777777" w:rsidR="003B0444" w:rsidRPr="00A15DCB" w:rsidRDefault="003B0444" w:rsidP="003B0444">
            <w:pPr>
              <w:pStyle w:val="TAL"/>
            </w:pPr>
          </w:p>
        </w:tc>
      </w:tr>
      <w:tr w:rsidR="00EB6A36" w:rsidRPr="00A15DCB" w14:paraId="1BD32FC7" w14:textId="77777777" w:rsidTr="009B330A">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AF2F856" w14:textId="77777777" w:rsidR="00EB6A36" w:rsidRPr="00A15DCB" w:rsidRDefault="00EB6A36" w:rsidP="009B330A">
            <w:pPr>
              <w:pStyle w:val="TAL"/>
              <w:rPr>
                <w:lang w:eastAsia="zh-CN"/>
              </w:rPr>
            </w:pPr>
            <w:r w:rsidRPr="00A15DCB">
              <w:rPr>
                <w:lang w:eastAsia="zh-CN"/>
              </w:rPr>
              <w:t xml:space="preserve">      </w:t>
            </w:r>
            <w:r w:rsidRPr="00A15DCB">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DBE74" w14:textId="77777777" w:rsidR="00EB6A36" w:rsidRPr="00A15DCB" w:rsidRDefault="00EB6A36" w:rsidP="009B330A">
            <w:pPr>
              <w:pStyle w:val="TAL"/>
              <w:rPr>
                <w:lang w:eastAsia="zh-CN"/>
              </w:rPr>
            </w:pPr>
            <w:r w:rsidRPr="00A15DCB">
              <w:rPr>
                <w:lang w:eastAsia="zh-CN"/>
              </w:rPr>
              <w:t>dB-12</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3F5B" w14:textId="77777777" w:rsidR="00EB6A36" w:rsidRPr="00A15DCB" w:rsidRDefault="00EB6A36" w:rsidP="009B330A">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B7061" w14:textId="77777777" w:rsidR="00EB6A36" w:rsidRPr="00A15DCB" w:rsidRDefault="00EB6A36" w:rsidP="009B330A">
            <w:pPr>
              <w:pStyle w:val="TAL"/>
              <w:rPr>
                <w:lang w:eastAsia="zh-CN"/>
              </w:rPr>
            </w:pPr>
            <w:r w:rsidRPr="00A15DCB">
              <w:rPr>
                <w:lang w:eastAsia="zh-CN"/>
              </w:rPr>
              <w:t>FR1 AND step 13</w:t>
            </w:r>
          </w:p>
        </w:tc>
      </w:tr>
      <w:tr w:rsidR="00EB6A36" w:rsidRPr="00A15DCB" w14:paraId="0B9F166E" w14:textId="77777777" w:rsidTr="009B330A">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0FDCA68F" w14:textId="77777777" w:rsidR="00EB6A36" w:rsidRPr="00A15DCB" w:rsidRDefault="00EB6A36" w:rsidP="009B330A">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E7772" w14:textId="77777777" w:rsidR="00EB6A36" w:rsidRPr="00A15DCB" w:rsidRDefault="00EB6A36" w:rsidP="009B330A">
            <w:pPr>
              <w:pStyle w:val="TAL"/>
              <w:rPr>
                <w:lang w:eastAsia="zh-CN"/>
              </w:rPr>
            </w:pPr>
            <w:r w:rsidRPr="00A15DCB">
              <w:rPr>
                <w:lang w:eastAsia="zh-CN"/>
              </w:rPr>
              <w:t>dB-20</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0C6F" w14:textId="77777777" w:rsidR="00EB6A36" w:rsidRPr="00A15DCB" w:rsidRDefault="00EB6A36" w:rsidP="009B330A">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EC4C3" w14:textId="77777777" w:rsidR="00EB6A36" w:rsidRPr="00A15DCB" w:rsidRDefault="00EB6A36" w:rsidP="009B330A">
            <w:pPr>
              <w:pStyle w:val="TAL"/>
            </w:pPr>
            <w:r w:rsidRPr="00A15DCB">
              <w:rPr>
                <w:lang w:eastAsia="zh-CN"/>
              </w:rPr>
              <w:t>FR2 AND step 13</w:t>
            </w:r>
          </w:p>
        </w:tc>
      </w:tr>
      <w:tr w:rsidR="00EB6A36" w:rsidRPr="00A15DCB" w14:paraId="0608ECA5"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12C262B" w14:textId="77777777" w:rsidR="00EB6A36" w:rsidRPr="00A15DCB" w:rsidRDefault="00EB6A36" w:rsidP="009B330A">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136E6" w14:textId="250A4595" w:rsidR="00EB6A36" w:rsidRPr="00A15DCB" w:rsidRDefault="003B0444" w:rsidP="009B330A">
            <w:pPr>
              <w:pStyle w:val="TAL"/>
              <w:rPr>
                <w:lang w:eastAsia="zh-CN"/>
              </w:rPr>
            </w:pPr>
            <w:r w:rsidRPr="00A15DCB">
              <w:rPr>
                <w:lang w:eastAsia="zh-CN"/>
              </w:rPr>
              <w:t>dB0</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3E6DB" w14:textId="77777777" w:rsidR="00EB6A36" w:rsidRPr="00A15DCB" w:rsidRDefault="00EB6A36" w:rsidP="009B330A">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C161C" w14:textId="1351856F" w:rsidR="00EB6A36" w:rsidRPr="00A15DCB" w:rsidRDefault="003B0444" w:rsidP="009B330A">
            <w:pPr>
              <w:pStyle w:val="TAL"/>
            </w:pPr>
            <w:r w:rsidRPr="00A15DCB">
              <w:t>Preamble</w:t>
            </w:r>
            <w:r w:rsidR="004C69EF" w:rsidRPr="00A15DCB">
              <w:t xml:space="preserve"> and Step 7</w:t>
            </w:r>
          </w:p>
        </w:tc>
      </w:tr>
      <w:tr w:rsidR="003B0444" w:rsidRPr="00A15DCB" w14:paraId="55AEF020"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5322520" w14:textId="4FF939FF" w:rsidR="003B0444" w:rsidRPr="00A15DCB" w:rsidRDefault="003B0444" w:rsidP="003B0444">
            <w:pPr>
              <w:pStyle w:val="TAL"/>
              <w:rPr>
                <w:lang w:eastAsia="zh-CN"/>
              </w:rPr>
            </w:pPr>
            <w:r w:rsidRPr="00A15DCB">
              <w:rPr>
                <w:lang w:eastAsia="zh-CN"/>
              </w:rPr>
              <w:t xml:space="preserve">      </w:t>
            </w:r>
            <w:r w:rsidRPr="00A15DCB">
              <w:t>q-RxLevMinOffsetCell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726CC" w14:textId="2732C16E" w:rsidR="003B0444" w:rsidRPr="00A15DCB" w:rsidRDefault="003B0444" w:rsidP="003B0444">
            <w:pPr>
              <w:pStyle w:val="TAL"/>
              <w:rPr>
                <w:lang w:eastAsia="zh-CN"/>
              </w:rPr>
            </w:pPr>
            <w:r w:rsidRPr="00A15DCB">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848B6"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A3778" w14:textId="77777777" w:rsidR="003B0444" w:rsidRPr="00A15DCB" w:rsidRDefault="003B0444" w:rsidP="003B0444">
            <w:pPr>
              <w:pStyle w:val="TAL"/>
            </w:pPr>
          </w:p>
        </w:tc>
      </w:tr>
      <w:tr w:rsidR="003B0444" w:rsidRPr="00A15DCB" w14:paraId="6823A8A6"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4AA68CC7" w14:textId="613371F9" w:rsidR="003B0444" w:rsidRPr="00A15DCB" w:rsidRDefault="003B0444" w:rsidP="003B0444">
            <w:pPr>
              <w:pStyle w:val="TAL"/>
              <w:rPr>
                <w:lang w:eastAsia="zh-CN"/>
              </w:rPr>
            </w:pPr>
            <w:r w:rsidRPr="00A15DCB">
              <w:rPr>
                <w:lang w:eastAsia="zh-CN"/>
              </w:rPr>
              <w:t xml:space="preserve">      </w:t>
            </w:r>
            <w:r w:rsidRPr="00A15DCB">
              <w:t>q-RxLevMinOffsetCellSUL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83EF" w14:textId="0DA85592" w:rsidR="003B0444" w:rsidRPr="00A15DCB" w:rsidRDefault="003B0444" w:rsidP="003B0444">
            <w:pPr>
              <w:pStyle w:val="TAL"/>
              <w:rPr>
                <w:lang w:eastAsia="zh-CN"/>
              </w:rPr>
            </w:pPr>
            <w:r w:rsidRPr="00A15DCB">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95944"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25FD8" w14:textId="77777777" w:rsidR="003B0444" w:rsidRPr="00A15DCB" w:rsidRDefault="003B0444" w:rsidP="003B0444">
            <w:pPr>
              <w:pStyle w:val="TAL"/>
            </w:pPr>
          </w:p>
        </w:tc>
      </w:tr>
      <w:tr w:rsidR="003B0444" w:rsidRPr="00A15DCB" w14:paraId="015A5BBB"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0158BE5F" w14:textId="0DE77C09" w:rsidR="003B0444" w:rsidRPr="00A15DCB" w:rsidRDefault="003B0444" w:rsidP="003B0444">
            <w:pPr>
              <w:pStyle w:val="TAL"/>
              <w:rPr>
                <w:lang w:eastAsia="zh-CN"/>
              </w:rPr>
            </w:pPr>
            <w:r w:rsidRPr="00A15DCB">
              <w:rPr>
                <w:lang w:eastAsia="zh-CN"/>
              </w:rPr>
              <w:t xml:space="preserve">      </w:t>
            </w:r>
            <w:r w:rsidRPr="00A15DCB">
              <w:t>q-QualMinOffsetCell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BF53D" w14:textId="048E2F61" w:rsidR="003B0444" w:rsidRPr="00A15DCB" w:rsidRDefault="003B0444" w:rsidP="003B0444">
            <w:pPr>
              <w:pStyle w:val="TAL"/>
              <w:rPr>
                <w:lang w:eastAsia="zh-CN"/>
              </w:rPr>
            </w:pPr>
            <w:r w:rsidRPr="00A15DCB">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BFDE0"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76214" w14:textId="77777777" w:rsidR="003B0444" w:rsidRPr="00A15DCB" w:rsidRDefault="003B0444" w:rsidP="003B0444">
            <w:pPr>
              <w:pStyle w:val="TAL"/>
            </w:pPr>
          </w:p>
        </w:tc>
      </w:tr>
      <w:tr w:rsidR="00EB6A36" w:rsidRPr="00A15DCB" w14:paraId="4B87FA75"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B1976" w14:textId="77777777" w:rsidR="00EB6A36" w:rsidRPr="00A15DCB" w:rsidRDefault="00EB6A36" w:rsidP="009B330A">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C7B16" w14:textId="77777777" w:rsidR="00EB6A36" w:rsidRPr="00A15DCB" w:rsidRDefault="00EB6A36" w:rsidP="009B330A">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AF62C" w14:textId="77777777" w:rsidR="00EB6A36" w:rsidRPr="00A15DCB" w:rsidRDefault="00EB6A36" w:rsidP="009B330A">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E781" w14:textId="77777777" w:rsidR="00EB6A36" w:rsidRPr="00A15DCB" w:rsidRDefault="00EB6A36" w:rsidP="009B330A">
            <w:pPr>
              <w:pStyle w:val="TAL"/>
            </w:pPr>
          </w:p>
        </w:tc>
      </w:tr>
      <w:tr w:rsidR="00EB6A36" w:rsidRPr="00A15DCB" w14:paraId="7B00F4A8"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035FE" w14:textId="77777777" w:rsidR="00EB6A36" w:rsidRPr="00A15DCB" w:rsidRDefault="00EB6A36" w:rsidP="009B330A">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422CC" w14:textId="77777777" w:rsidR="00EB6A36" w:rsidRPr="00A15DCB" w:rsidRDefault="00EB6A36" w:rsidP="009B330A">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B78F" w14:textId="77777777" w:rsidR="00EB6A36" w:rsidRPr="00A15DCB" w:rsidRDefault="00EB6A36" w:rsidP="009B330A">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9E5C8" w14:textId="77777777" w:rsidR="00EB6A36" w:rsidRPr="00A15DCB" w:rsidRDefault="00EB6A36" w:rsidP="009B330A">
            <w:pPr>
              <w:pStyle w:val="TAL"/>
            </w:pPr>
          </w:p>
        </w:tc>
      </w:tr>
      <w:tr w:rsidR="00EB6A36" w:rsidRPr="00A15DCB" w14:paraId="0A60FFDE"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6CA6A" w14:textId="77777777" w:rsidR="00EB6A36" w:rsidRPr="00A15DCB" w:rsidRDefault="00EB6A36"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283C" w14:textId="77777777" w:rsidR="00EB6A36" w:rsidRPr="00A15DCB" w:rsidRDefault="00EB6A36" w:rsidP="009B330A">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47D02" w14:textId="77777777" w:rsidR="00EB6A36" w:rsidRPr="00A15DCB" w:rsidRDefault="00EB6A36" w:rsidP="009B330A">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C8F43" w14:textId="77777777" w:rsidR="00EB6A36" w:rsidRPr="00A15DCB" w:rsidRDefault="00EB6A36" w:rsidP="009B330A">
            <w:pPr>
              <w:pStyle w:val="TAL"/>
            </w:pPr>
          </w:p>
        </w:tc>
      </w:tr>
    </w:tbl>
    <w:p w14:paraId="4644AB4F" w14:textId="77777777" w:rsidR="00EB6A36" w:rsidRPr="00A15DCB" w:rsidRDefault="00EB6A36" w:rsidP="00EB6A36">
      <w:pPr>
        <w:rPr>
          <w:lang w:eastAsia="zh-CN"/>
        </w:rPr>
      </w:pPr>
    </w:p>
    <w:p w14:paraId="5FCEFD31" w14:textId="161C35FB" w:rsidR="00B04F8F" w:rsidRPr="00A15DCB" w:rsidRDefault="00B04F8F" w:rsidP="00B04F8F">
      <w:pPr>
        <w:pStyle w:val="Heading5"/>
        <w:rPr>
          <w:rFonts w:eastAsia="MS Gothic"/>
        </w:rPr>
      </w:pPr>
      <w:r w:rsidRPr="00A15DCB">
        <w:t>7.1.1.1.22</w:t>
      </w:r>
      <w:r w:rsidRPr="00A15DCB">
        <w:tab/>
      </w:r>
      <w:r w:rsidRPr="00A15DCB">
        <w:rPr>
          <w:rFonts w:eastAsia="MS Gothic"/>
        </w:rPr>
        <w:t xml:space="preserve">Random access procedure / Msg1 repetition / </w:t>
      </w:r>
      <w:r w:rsidRPr="00A15DCB">
        <w:t>BWP</w:t>
      </w:r>
      <w:r w:rsidR="003B0444" w:rsidRPr="00A15DCB">
        <w:t xml:space="preserve"> only configured with RACH resource for coverage enhancement</w:t>
      </w:r>
    </w:p>
    <w:p w14:paraId="22D42D86" w14:textId="77777777" w:rsidR="00B04F8F" w:rsidRPr="00A15DCB" w:rsidRDefault="00B04F8F" w:rsidP="00B04F8F">
      <w:pPr>
        <w:pStyle w:val="H6"/>
      </w:pPr>
      <w:r w:rsidRPr="00A15DCB">
        <w:t>7.1.1.1.22.1</w:t>
      </w:r>
      <w:r w:rsidRPr="00A15DCB">
        <w:tab/>
        <w:t>Test Purpose (TP)</w:t>
      </w:r>
    </w:p>
    <w:p w14:paraId="40E336A9" w14:textId="77777777" w:rsidR="00B04F8F" w:rsidRPr="00A15DCB" w:rsidRDefault="00B04F8F" w:rsidP="00B04F8F">
      <w:pPr>
        <w:pStyle w:val="H6"/>
      </w:pPr>
      <w:r w:rsidRPr="00A15DCB">
        <w:t>(</w:t>
      </w:r>
      <w:r w:rsidRPr="00A15DCB">
        <w:rPr>
          <w:lang w:eastAsia="zh-CN"/>
        </w:rPr>
        <w:t>1</w:t>
      </w:r>
      <w:r w:rsidRPr="00A15DCB">
        <w:t>)</w:t>
      </w:r>
    </w:p>
    <w:p w14:paraId="67B4C816" w14:textId="77777777" w:rsidR="00B04F8F" w:rsidRPr="00A15DCB" w:rsidRDefault="00B04F8F" w:rsidP="00B04F8F">
      <w:pPr>
        <w:pStyle w:val="PL"/>
        <w:rPr>
          <w:noProof w:val="0"/>
        </w:rPr>
      </w:pPr>
      <w:r w:rsidRPr="00A15DCB">
        <w:rPr>
          <w:b/>
          <w:bCs/>
          <w:noProof w:val="0"/>
        </w:rPr>
        <w:t>with</w:t>
      </w:r>
      <w:r w:rsidRPr="00A15DCB">
        <w:rPr>
          <w:noProof w:val="0"/>
        </w:rPr>
        <w:t xml:space="preserve"> { </w:t>
      </w:r>
      <w:r w:rsidRPr="00A15DCB">
        <w:rPr>
          <w:noProof w:val="0"/>
          <w:lang w:eastAsia="zh-CN"/>
        </w:rPr>
        <w:t>UE is in RRC_connected state and is configured with only RACH resources for Msg1 repetition in active BWP</w:t>
      </w:r>
      <w:r w:rsidRPr="00A15DCB" w:rsidDel="00A073E3">
        <w:rPr>
          <w:noProof w:val="0"/>
        </w:rPr>
        <w:t xml:space="preserve"> </w:t>
      </w:r>
      <w:r w:rsidRPr="00A15DCB">
        <w:rPr>
          <w:noProof w:val="0"/>
        </w:rPr>
        <w:t>}</w:t>
      </w:r>
    </w:p>
    <w:p w14:paraId="1D6CD3E7" w14:textId="77777777" w:rsidR="00B04F8F" w:rsidRPr="00A15DCB" w:rsidRDefault="00B04F8F" w:rsidP="00B04F8F">
      <w:pPr>
        <w:pStyle w:val="PL"/>
        <w:rPr>
          <w:noProof w:val="0"/>
        </w:rPr>
      </w:pPr>
      <w:r w:rsidRPr="00A15DCB">
        <w:rPr>
          <w:b/>
          <w:bCs/>
          <w:noProof w:val="0"/>
        </w:rPr>
        <w:t>ensure t</w:t>
      </w:r>
      <w:r w:rsidRPr="00A15DCB">
        <w:rPr>
          <w:b/>
          <w:noProof w:val="0"/>
        </w:rPr>
        <w:t>hat</w:t>
      </w:r>
      <w:r w:rsidRPr="00A15DCB">
        <w:rPr>
          <w:noProof w:val="0"/>
        </w:rPr>
        <w:t xml:space="preserve"> {</w:t>
      </w:r>
    </w:p>
    <w:p w14:paraId="730A0B93" w14:textId="534F9149" w:rsidR="00B04F8F" w:rsidRPr="00A15DCB" w:rsidRDefault="00B04F8F" w:rsidP="00B04F8F">
      <w:pPr>
        <w:pStyle w:val="PL"/>
        <w:rPr>
          <w:noProof w:val="0"/>
        </w:rPr>
      </w:pPr>
      <w:r w:rsidRPr="00A15DCB">
        <w:rPr>
          <w:noProof w:val="0"/>
        </w:rPr>
        <w:t xml:space="preserve">  </w:t>
      </w:r>
      <w:r w:rsidRPr="00A15DCB">
        <w:rPr>
          <w:b/>
          <w:bCs/>
          <w:noProof w:val="0"/>
        </w:rPr>
        <w:t>when</w:t>
      </w:r>
      <w:r w:rsidRPr="00A15DCB">
        <w:rPr>
          <w:noProof w:val="0"/>
        </w:rPr>
        <w:t xml:space="preserve"> { UE has data available for transmission</w:t>
      </w:r>
      <w:r w:rsidRPr="00A15DCB">
        <w:rPr>
          <w:noProof w:val="0"/>
          <w:lang w:eastAsia="zh-CN"/>
        </w:rPr>
        <w:t xml:space="preserve"> but does</w:t>
      </w:r>
      <w:r w:rsidR="003B0444" w:rsidRPr="00A15DCB">
        <w:rPr>
          <w:noProof w:val="0"/>
          <w:lang w:eastAsia="zh-CN"/>
        </w:rPr>
        <w:t xml:space="preserve"> not</w:t>
      </w:r>
      <w:r w:rsidRPr="00A15DCB">
        <w:rPr>
          <w:noProof w:val="0"/>
          <w:lang w:eastAsia="zh-CN"/>
        </w:rPr>
        <w:t xml:space="preserve"> receive any UL grant </w:t>
      </w:r>
      <w:r w:rsidRPr="00A15DCB">
        <w:rPr>
          <w:noProof w:val="0"/>
        </w:rPr>
        <w:t>}</w:t>
      </w:r>
    </w:p>
    <w:p w14:paraId="636AEB41" w14:textId="77777777" w:rsidR="00B04F8F" w:rsidRPr="00A15DCB" w:rsidRDefault="00B04F8F" w:rsidP="00B04F8F">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w:t>
      </w:r>
      <w:r w:rsidRPr="00A15DCB">
        <w:rPr>
          <w:noProof w:val="0"/>
        </w:rPr>
        <w:t xml:space="preserve">initiates a Random Access procedure with </w:t>
      </w:r>
      <w:r w:rsidRPr="00A15DCB">
        <w:rPr>
          <w:noProof w:val="0"/>
          <w:lang w:eastAsia="zh-CN"/>
        </w:rPr>
        <w:t xml:space="preserve">Msg1 repetition of configured repetition number </w:t>
      </w:r>
      <w:r w:rsidRPr="00A15DCB">
        <w:rPr>
          <w:noProof w:val="0"/>
        </w:rPr>
        <w:t>}</w:t>
      </w:r>
    </w:p>
    <w:p w14:paraId="17D00956" w14:textId="77777777" w:rsidR="00B04F8F" w:rsidRPr="00A15DCB" w:rsidRDefault="00B04F8F" w:rsidP="00B04F8F">
      <w:pPr>
        <w:pStyle w:val="PL"/>
        <w:rPr>
          <w:noProof w:val="0"/>
        </w:rPr>
      </w:pPr>
      <w:r w:rsidRPr="00A15DCB">
        <w:rPr>
          <w:noProof w:val="0"/>
        </w:rPr>
        <w:t xml:space="preserve">            }</w:t>
      </w:r>
    </w:p>
    <w:p w14:paraId="2302F139" w14:textId="77777777" w:rsidR="00B04F8F" w:rsidRPr="00A15DCB" w:rsidRDefault="00B04F8F" w:rsidP="00B04F8F">
      <w:pPr>
        <w:pStyle w:val="PL"/>
        <w:rPr>
          <w:noProof w:val="0"/>
          <w:lang w:eastAsia="zh-CN"/>
        </w:rPr>
      </w:pPr>
    </w:p>
    <w:p w14:paraId="42ECEE66" w14:textId="77777777" w:rsidR="00B04F8F" w:rsidRPr="00A15DCB" w:rsidRDefault="00B04F8F" w:rsidP="00B04F8F">
      <w:pPr>
        <w:pStyle w:val="H6"/>
      </w:pPr>
      <w:r w:rsidRPr="00A15DCB">
        <w:lastRenderedPageBreak/>
        <w:t>7.1.1.1.22.2</w:t>
      </w:r>
      <w:r w:rsidRPr="00A15DCB">
        <w:tab/>
        <w:t>Conformance requirements</w:t>
      </w:r>
    </w:p>
    <w:p w14:paraId="16829EF7" w14:textId="77777777" w:rsidR="00B04F8F" w:rsidRPr="00A15DCB" w:rsidRDefault="00B04F8F" w:rsidP="00B04F8F">
      <w:r w:rsidRPr="00A15DCB">
        <w:t>References: The conformance requirements covered in the present test case are specified in: TS 38.213 clause 8.1, 8.2</w:t>
      </w:r>
      <w:r w:rsidRPr="00A15DCB">
        <w:rPr>
          <w:lang w:eastAsia="zh-CN"/>
        </w:rPr>
        <w:t xml:space="preserve">, </w:t>
      </w:r>
      <w:r w:rsidRPr="00A15DCB">
        <w:t>TS 38.321 clause 5.1.1b, 5.1.2, 5.1.4. Unless otherwise stated these are Rel-18 requirements.</w:t>
      </w:r>
    </w:p>
    <w:p w14:paraId="2C193064" w14:textId="77777777" w:rsidR="00B04F8F" w:rsidRPr="00A15DCB" w:rsidRDefault="00B04F8F" w:rsidP="00B04F8F">
      <w:pPr>
        <w:rPr>
          <w:lang w:eastAsia="zh-CN"/>
        </w:rPr>
      </w:pPr>
      <w:r w:rsidRPr="00A15DCB">
        <w:rPr>
          <w:lang w:eastAsia="zh-CN"/>
        </w:rPr>
        <w:t>[TS 38.213 clause 8.1]</w:t>
      </w:r>
    </w:p>
    <w:p w14:paraId="5D622AD1" w14:textId="77777777" w:rsidR="00B04F8F" w:rsidRPr="00A15DCB" w:rsidRDefault="00B04F8F" w:rsidP="00B04F8F">
      <w:r w:rsidRPr="00A15DCB">
        <w:t xml:space="preserve">Physical random access procedure for a UE is triggered upon request of a PRACH transmission by higher layers or by a PDCCH order </w:t>
      </w:r>
      <w:r w:rsidRPr="00A15DCB">
        <w:rPr>
          <w:lang w:eastAsia="zh-CN"/>
        </w:rPr>
        <w:t xml:space="preserve">or LTM </w:t>
      </w:r>
      <w:r w:rsidRPr="00A15DCB">
        <w:t>Cell Switch Command MAC CE</w:t>
      </w:r>
      <w:r w:rsidRPr="00A15DCB">
        <w:rPr>
          <w:lang w:eastAsia="zh-CN"/>
        </w:rPr>
        <w:t xml:space="preserve"> in clause 6.1.3.75 </w:t>
      </w:r>
      <w:r w:rsidRPr="00A15DCB">
        <w:t>[</w:t>
      </w:r>
      <w:r w:rsidRPr="00A15DCB">
        <w:rPr>
          <w:lang w:eastAsia="zh-CN"/>
        </w:rPr>
        <w:t>11</w:t>
      </w:r>
      <w:r w:rsidRPr="00A15DCB">
        <w:t>, TS 38.</w:t>
      </w:r>
      <w:r w:rsidRPr="00A15DCB">
        <w:rPr>
          <w:lang w:eastAsia="zh-CN"/>
        </w:rPr>
        <w:t>321</w:t>
      </w:r>
      <w:r w:rsidRPr="00A15DCB">
        <w:t xml:space="preserve">] for a cell. A configuration by higher layers for a PRACH transmission includes the following: </w:t>
      </w:r>
    </w:p>
    <w:p w14:paraId="1A118080" w14:textId="77777777" w:rsidR="00B04F8F" w:rsidRPr="00A15DCB" w:rsidRDefault="00B04F8F" w:rsidP="00B04F8F">
      <w:pPr>
        <w:pStyle w:val="B1"/>
      </w:pPr>
      <w:r w:rsidRPr="00A15DCB">
        <w:t>-</w:t>
      </w:r>
      <w:r w:rsidRPr="00A15DCB">
        <w:tab/>
        <w:t xml:space="preserve">A configuration for PRACH transmission on the cell [4, TS 38.211]. </w:t>
      </w:r>
    </w:p>
    <w:p w14:paraId="2C7B698C" w14:textId="1283AF19" w:rsidR="00B04F8F" w:rsidRPr="00A15DCB" w:rsidRDefault="00B04F8F" w:rsidP="00B04F8F">
      <w:pPr>
        <w:pStyle w:val="B1"/>
      </w:pPr>
      <w:r w:rsidRPr="00A15DCB">
        <w:t>-</w:t>
      </w:r>
      <w:r w:rsidRPr="00A15DCB">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A15DCB">
        <w:t>, a corresponding RA-RNTI when applicable [11, TS 38.321], and a PRACH resource for the cell.</w:t>
      </w:r>
    </w:p>
    <w:p w14:paraId="158CD86F" w14:textId="77777777" w:rsidR="00B04F8F" w:rsidRPr="00A15DCB" w:rsidRDefault="00B04F8F" w:rsidP="00B04F8F">
      <w:pPr>
        <w:pStyle w:val="B1"/>
      </w:pPr>
      <w:r w:rsidRPr="00A15DCB">
        <w:t>-</w:t>
      </w:r>
      <w:r w:rsidRPr="00A15DCB">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A15DCB">
        <w:t xml:space="preserve"> preamble repetitions for the PRACH transmission if the UE would transmit the PRACH with repetitions. </w:t>
      </w:r>
    </w:p>
    <w:p w14:paraId="5757D31E" w14:textId="77777777" w:rsidR="00B04F8F" w:rsidRPr="00A15DCB" w:rsidRDefault="00B04F8F" w:rsidP="00B04F8F">
      <w:r w:rsidRPr="00A15DCB">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A15DCB">
        <w:t>,</w:t>
      </w:r>
      <w:r w:rsidRPr="00A15DCB">
        <w:rPr>
          <w:vertAlign w:val="subscript"/>
        </w:rPr>
        <w:t xml:space="preserve"> </w:t>
      </w:r>
      <w:r w:rsidRPr="00A15DCB">
        <w:t>as described in clause 7.4, on the indicated PRACH resource</w:t>
      </w:r>
      <w:r w:rsidRPr="00A15DCB">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w:t>
      </w:r>
    </w:p>
    <w:p w14:paraId="5F4B19F6" w14:textId="77777777" w:rsidR="00B04F8F" w:rsidRPr="00A15DCB" w:rsidRDefault="00B04F8F" w:rsidP="00B04F8F">
      <w:r w:rsidRPr="00A15DCB">
        <w:t>…</w:t>
      </w:r>
    </w:p>
    <w:p w14:paraId="5F2FDA11" w14:textId="77777777" w:rsidR="00B04F8F" w:rsidRPr="00A15DCB" w:rsidRDefault="00B04F8F" w:rsidP="00B04F8F">
      <w:r w:rsidRPr="00A15DCB">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A15DCB">
        <w:rPr>
          <w:rFonts w:eastAsia="DengXian"/>
          <w:lang w:eastAsia="zh-CN"/>
        </w:rPr>
        <w:t>.</w:t>
      </w:r>
    </w:p>
    <w:p w14:paraId="49CDA700" w14:textId="77777777" w:rsidR="00B04F8F" w:rsidRPr="00A15DCB" w:rsidRDefault="00B04F8F" w:rsidP="00B04F8F">
      <w:pPr>
        <w:rPr>
          <w:kern w:val="2"/>
          <w:lang w:eastAsia="zh-CN"/>
        </w:rPr>
      </w:pPr>
      <w:r w:rsidRPr="00A15DCB">
        <w:t xml:space="preserve">For a PRACH transmission with preamble repetitions, a time period, starting from frame 0, is the smallest integer number </w:t>
      </w:r>
      <w:r w:rsidRPr="00A15DCB">
        <w:rPr>
          <w:lang w:eastAsia="zh-CN"/>
        </w:rPr>
        <w:t>of</w:t>
      </w:r>
      <w:r w:rsidRPr="00A15DCB">
        <w:t xml:space="preserve"> association pattern periods such that at least </w:t>
      </w:r>
      <w:r w:rsidRPr="00A15DCB">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A15DCB">
        <w:rPr>
          <w:rFonts w:ascii="Times" w:hAnsi="Times" w:cs="Times"/>
          <w:szCs w:val="21"/>
        </w:rPr>
        <w:t xml:space="preserve"> SS/PBCH block indexes can be determined within the time period for all</w:t>
      </w:r>
      <w:r w:rsidRPr="00A15DCB">
        <w:t xml:space="preserve"> configured number of preamble repetitions. The set(s) of valid PRACH occasions for each </w:t>
      </w:r>
      <w:r w:rsidRPr="00A15DCB">
        <w:rPr>
          <w:rFonts w:ascii="Times" w:hAnsi="Times" w:cs="Times"/>
          <w:szCs w:val="21"/>
        </w:rPr>
        <w:t xml:space="preserve">configured number of preamble repetitions </w:t>
      </w:r>
      <w:r w:rsidRPr="00A15DCB">
        <w:t>repeats every time period.</w:t>
      </w:r>
    </w:p>
    <w:p w14:paraId="718C8942" w14:textId="77777777" w:rsidR="00B04F8F" w:rsidRPr="00A15DCB" w:rsidRDefault="00B04F8F" w:rsidP="00B04F8F">
      <w:r w:rsidRPr="00A15DCB">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rPr>
          <w:rFonts w:eastAsia="DengXian" w:cs="Times"/>
          <w:color w:val="000000"/>
        </w:rPr>
        <w:t xml:space="preserve"> valid PRACH occasions</w:t>
      </w:r>
      <w:r w:rsidRPr="00A15DCB">
        <w:rPr>
          <w:rFonts w:eastAsia="DengXian"/>
          <w:color w:val="000000"/>
          <w:szCs w:val="21"/>
        </w:rPr>
        <w:t xml:space="preserve"> </w:t>
      </w:r>
      <w:r w:rsidRPr="00A15DCB">
        <w:rPr>
          <w:rFonts w:eastAsia="DengXian" w:cs="Times"/>
          <w:color w:val="000000"/>
        </w:rPr>
        <w:t xml:space="preserve">for </w:t>
      </w:r>
      <w:r w:rsidRPr="00A15DCB">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w:t>
      </w:r>
    </w:p>
    <w:p w14:paraId="377A9626" w14:textId="77777777" w:rsidR="00B04F8F" w:rsidRPr="00A15DCB" w:rsidRDefault="00B04F8F" w:rsidP="00B04F8F">
      <w:pPr>
        <w:pStyle w:val="B1"/>
      </w:pPr>
      <w:r w:rsidRPr="00A15DCB">
        <w:t>-</w:t>
      </w:r>
      <w:r w:rsidRPr="00A15DCB">
        <w:tab/>
        <w:t xml:space="preserve">the first valid PRACH occasion of the first set is the first valid PRACH occasion </w:t>
      </w:r>
    </w:p>
    <w:p w14:paraId="74DEFC4E" w14:textId="77777777" w:rsidR="00B04F8F" w:rsidRPr="00A15DCB" w:rsidRDefault="00B04F8F" w:rsidP="00B04F8F">
      <w:pPr>
        <w:pStyle w:val="B1"/>
      </w:pPr>
      <w:r w:rsidRPr="00A15DCB">
        <w:t>-</w:t>
      </w:r>
      <w:r w:rsidRPr="00A15DCB">
        <w:tab/>
        <w:t>the first valid PRACH occasion of subsequent sets, if any, is determined according to an ordering of valid PRACH occasions</w:t>
      </w:r>
      <w:r w:rsidRPr="00A15DCB" w:rsidDel="00F7447F">
        <w:t xml:space="preserve"> </w:t>
      </w:r>
    </w:p>
    <w:p w14:paraId="298227A3" w14:textId="77777777" w:rsidR="00B04F8F" w:rsidRPr="00A15DCB" w:rsidRDefault="00B04F8F" w:rsidP="00B04F8F">
      <w:pPr>
        <w:pStyle w:val="B2"/>
      </w:pPr>
      <w:r w:rsidRPr="00A15DCB">
        <w:t>-</w:t>
      </w:r>
      <w:r w:rsidRPr="00A15DCB">
        <w:tab/>
        <w:t>first, in increasing order of frequency resource indexes for frequency multiplexed PRACH occasions</w:t>
      </w:r>
    </w:p>
    <w:p w14:paraId="01374FE4" w14:textId="77777777" w:rsidR="00B04F8F" w:rsidRPr="00A15DCB" w:rsidRDefault="00B04F8F" w:rsidP="00B04F8F">
      <w:pPr>
        <w:pStyle w:val="B2"/>
      </w:pPr>
      <w:r w:rsidRPr="00A15DCB">
        <w:t>-</w:t>
      </w:r>
      <w:r w:rsidRPr="00A15DCB">
        <w:tab/>
        <w:t xml:space="preserve">second, in increasing order of time resource indexes for time multiplexed PRACH occasions </w:t>
      </w:r>
    </w:p>
    <w:p w14:paraId="42008FBB" w14:textId="77777777" w:rsidR="00B04F8F" w:rsidRPr="00A15DCB" w:rsidRDefault="00B04F8F" w:rsidP="00B04F8F">
      <w:r w:rsidRPr="00A15DCB">
        <w:t>where, for each frequency resource index for frequency multiplexed PRACH occasions</w:t>
      </w:r>
    </w:p>
    <w:p w14:paraId="2A96D1BA" w14:textId="77777777" w:rsidR="00B04F8F" w:rsidRPr="00A15DCB" w:rsidRDefault="00B04F8F" w:rsidP="00B04F8F">
      <w:pPr>
        <w:pStyle w:val="B1"/>
      </w:pPr>
      <w:r w:rsidRPr="00A15DCB">
        <w:t>-</w:t>
      </w:r>
      <w:r w:rsidRPr="00A15DCB">
        <w:tab/>
        <w:t xml:space="preserve">the first valid PRACH occasion of the first set is the first valid PRACH occasion </w:t>
      </w:r>
    </w:p>
    <w:p w14:paraId="76F894E0" w14:textId="77777777" w:rsidR="00B04F8F" w:rsidRPr="00A15DCB" w:rsidRDefault="00B04F8F" w:rsidP="00B04F8F">
      <w:pPr>
        <w:pStyle w:val="B1"/>
      </w:pPr>
      <w:r w:rsidRPr="00A15DCB">
        <w:t>-</w:t>
      </w:r>
      <w:r w:rsidRPr="00A15DCB">
        <w:tab/>
        <w:t xml:space="preserve">the first valid PRACH occasion of subsequent sets, if any,  </w:t>
      </w:r>
    </w:p>
    <w:p w14:paraId="39743A14" w14:textId="77777777" w:rsidR="00B04F8F" w:rsidRPr="00A15DCB" w:rsidRDefault="00B04F8F" w:rsidP="00B04F8F">
      <w:pPr>
        <w:pStyle w:val="B2"/>
      </w:pPr>
      <w:r w:rsidRPr="00A15DCB">
        <w:t>-</w:t>
      </w:r>
      <w:r w:rsidRPr="00A15DCB">
        <w:tab/>
        <w:t xml:space="preserve">is after </w:t>
      </w:r>
      <w:r w:rsidRPr="00A15DCB">
        <w:rPr>
          <w:i/>
          <w:iCs/>
          <w:szCs w:val="21"/>
        </w:rPr>
        <w:t>msg1-RepetitionTimeOffsetROGroup</w:t>
      </w:r>
      <w:r w:rsidRPr="00A15DCB">
        <w:t xml:space="preserve"> consecutive valid PRACH occasions in time from the first valid PRACH occasion of the previous set, where each PRACH occasion is associated with same SS/PBCH block index(es) and each SS/PBCH block index is associated with same preambles, if </w:t>
      </w:r>
      <w:r w:rsidRPr="00A15DCB">
        <w:rPr>
          <w:i/>
          <w:iCs/>
          <w:szCs w:val="21"/>
        </w:rPr>
        <w:t>msg1-RepetitionTimeOffsetROGroup</w:t>
      </w:r>
      <w:r w:rsidRPr="00A15DCB">
        <w:t xml:space="preserve"> is provided </w:t>
      </w:r>
    </w:p>
    <w:p w14:paraId="3AE4EFE7" w14:textId="77777777" w:rsidR="00B04F8F" w:rsidRPr="00A15DCB" w:rsidRDefault="00B04F8F" w:rsidP="00B04F8F">
      <w:pPr>
        <w:pStyle w:val="B2"/>
      </w:pPr>
      <w:r w:rsidRPr="00A15DCB">
        <w:t>-</w:t>
      </w:r>
      <w:r w:rsidRPr="00A15DCB">
        <w:tab/>
        <w:t xml:space="preserve">is after </w:t>
      </w:r>
      <w:r w:rsidRPr="00A15DCB">
        <w:rPr>
          <w:bCs/>
        </w:rPr>
        <w:t xml:space="preserve">the </w:t>
      </w:r>
      <w:r w:rsidRPr="00A15DCB">
        <w:t>PRACH occasions</w:t>
      </w:r>
      <w:r w:rsidRPr="00A15DCB">
        <w:rPr>
          <w:bCs/>
        </w:rPr>
        <w:t xml:space="preserve"> for the previous </w:t>
      </w:r>
      <w:r w:rsidRPr="00A15DCB">
        <w:t xml:space="preserve">set, if </w:t>
      </w:r>
      <w:r w:rsidRPr="00A15DCB">
        <w:rPr>
          <w:i/>
          <w:iCs/>
          <w:szCs w:val="21"/>
        </w:rPr>
        <w:t>msg1-RepetitionTimeOffsetROGroup</w:t>
      </w:r>
      <w:r w:rsidRPr="00A15DCB">
        <w:t xml:space="preserve"> is not provided</w:t>
      </w:r>
    </w:p>
    <w:p w14:paraId="7BD43433" w14:textId="77777777" w:rsidR="00B04F8F" w:rsidRPr="00A15DCB" w:rsidRDefault="00B04F8F" w:rsidP="00B04F8F">
      <w:pPr>
        <w:rPr>
          <w:rFonts w:eastAsia="DengXian"/>
          <w:lang w:eastAsia="zh-CN"/>
        </w:rPr>
      </w:pPr>
      <w:r w:rsidRPr="00A15DCB">
        <w:rPr>
          <w:rFonts w:eastAsia="DengXian"/>
          <w:lang w:eastAsia="zh-CN"/>
        </w:rPr>
        <w:t>…</w:t>
      </w:r>
    </w:p>
    <w:p w14:paraId="16E38D14" w14:textId="77777777" w:rsidR="00B04F8F" w:rsidRPr="00A15DCB" w:rsidRDefault="00B04F8F" w:rsidP="00B04F8F">
      <w:pPr>
        <w:rPr>
          <w:lang w:eastAsia="zh-CN"/>
        </w:rPr>
      </w:pPr>
      <w:r w:rsidRPr="00A15DCB">
        <w:rPr>
          <w:lang w:eastAsia="zh-CN"/>
        </w:rPr>
        <w:t>[TS 38.213 clause 8.2]</w:t>
      </w:r>
    </w:p>
    <w:p w14:paraId="32A7F82E" w14:textId="77777777" w:rsidR="00B04F8F" w:rsidRPr="00A15DCB" w:rsidRDefault="00B04F8F" w:rsidP="00B04F8F">
      <w:r w:rsidRPr="00A15DCB">
        <w:lastRenderedPageBreak/>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A15DCB">
        <w:rPr>
          <w:b/>
          <w:bCs/>
          <w:i/>
          <w:iCs/>
        </w:rPr>
        <w:t xml:space="preserve"> </w:t>
      </w:r>
      <w:r w:rsidRPr="00A15DCB">
        <w:t>or</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A15DCB">
        <w:t>, as defined in [4, TS 38.211], is not zero,</w:t>
      </w:r>
      <w:r w:rsidRPr="00A15DCB">
        <w:rPr>
          <w:iCs/>
        </w:rPr>
        <w:t xml:space="preserve"> the </w:t>
      </w:r>
      <w:r w:rsidRPr="00A15DCB">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A15DCB">
        <w:rPr>
          <w:iCs/>
        </w:rPr>
        <w:t xml:space="preserve"> is defined in [4, TS 38.211] and</w:t>
      </w:r>
      <w:r w:rsidRPr="00A15DCB">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is provided by </w:t>
      </w:r>
      <w:r w:rsidRPr="00A15DCB">
        <w:rPr>
          <w:i/>
          <w:iCs/>
        </w:rPr>
        <w:t>kmac</w:t>
      </w:r>
      <w:r w:rsidRPr="00A15DCB">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A15DCB">
        <w:t xml:space="preserve"> if </w:t>
      </w:r>
      <w:r w:rsidRPr="00A15DCB">
        <w:rPr>
          <w:i/>
          <w:iCs/>
        </w:rPr>
        <w:t>kmac</w:t>
      </w:r>
      <w:r w:rsidRPr="00A15DCB">
        <w:t xml:space="preserve"> is not provided. The length of the window in number of slots, based on the SCS for Type1-PDCCH CSS set, is provided by </w:t>
      </w:r>
      <w:r w:rsidRPr="00A15DCB">
        <w:rPr>
          <w:i/>
        </w:rPr>
        <w:t>ra-ResponseWindow</w:t>
      </w:r>
      <w:r w:rsidRPr="00A15DCB">
        <w:t>.</w:t>
      </w:r>
    </w:p>
    <w:p w14:paraId="70E8D439" w14:textId="77777777" w:rsidR="00B04F8F" w:rsidRPr="00A15DCB" w:rsidRDefault="00B04F8F" w:rsidP="00B04F8F">
      <w:pPr>
        <w:rPr>
          <w:lang w:eastAsia="zh-CN"/>
        </w:rPr>
      </w:pPr>
      <w:r w:rsidRPr="00A15DCB">
        <w:rPr>
          <w:lang w:eastAsia="zh-CN"/>
        </w:rPr>
        <w:t>…</w:t>
      </w:r>
    </w:p>
    <w:p w14:paraId="2F2294E8" w14:textId="77777777" w:rsidR="00B04F8F" w:rsidRPr="00A15DCB" w:rsidRDefault="00B04F8F" w:rsidP="00B04F8F">
      <w:r w:rsidRPr="00A15DCB">
        <w:t>[TS 38.321, clause 5.1.1b]</w:t>
      </w:r>
    </w:p>
    <w:p w14:paraId="5CB7480B" w14:textId="77777777" w:rsidR="00B04F8F" w:rsidRPr="00A15DCB" w:rsidRDefault="00B04F8F" w:rsidP="00B04F8F">
      <w:pPr>
        <w:rPr>
          <w:lang w:eastAsia="ko-KR"/>
        </w:rPr>
      </w:pPr>
      <w:r w:rsidRPr="00A15DCB">
        <w:rPr>
          <w:lang w:eastAsia="ko-KR"/>
        </w:rPr>
        <w:t>The MAC entity shall:</w:t>
      </w:r>
    </w:p>
    <w:p w14:paraId="7E53BDEF" w14:textId="77777777" w:rsidR="00B04F8F" w:rsidRPr="00A15DCB" w:rsidRDefault="00B04F8F" w:rsidP="00B04F8F">
      <w:pPr>
        <w:pStyle w:val="B1"/>
        <w:rPr>
          <w:lang w:eastAsia="zh-CN"/>
        </w:rPr>
      </w:pPr>
      <w:r w:rsidRPr="00A15DCB">
        <w:rPr>
          <w:lang w:eastAsia="zh-CN"/>
        </w:rPr>
        <w:t>…</w:t>
      </w:r>
    </w:p>
    <w:p w14:paraId="6DAA8843" w14:textId="77777777" w:rsidR="00B04F8F" w:rsidRPr="00A15DCB" w:rsidRDefault="00B04F8F" w:rsidP="00B04F8F">
      <w:pPr>
        <w:pStyle w:val="B1"/>
        <w:rPr>
          <w:iCs/>
          <w:lang w:eastAsia="ko-KR"/>
        </w:rPr>
      </w:pPr>
      <w:r w:rsidRPr="00A15DCB">
        <w:rPr>
          <w:lang w:eastAsia="ko-KR"/>
        </w:rPr>
        <w:t>1&gt;</w:t>
      </w:r>
      <w:r w:rsidRPr="00A15DCB">
        <w:rPr>
          <w:lang w:eastAsia="ko-KR"/>
        </w:rPr>
        <w:tab/>
        <w:t>else if</w:t>
      </w:r>
      <w:r w:rsidRPr="00A15DCB">
        <w:rPr>
          <w:i/>
          <w:iCs/>
          <w:lang w:eastAsia="ko-KR"/>
        </w:rPr>
        <w:t xml:space="preserve"> </w:t>
      </w:r>
      <w:r w:rsidRPr="00A15DCB">
        <w:rPr>
          <w:iCs/>
          <w:lang w:eastAsia="ko-KR"/>
        </w:rPr>
        <w:t xml:space="preserve">the BWP selected for Random Access procedure is configured only with Random Access resources with </w:t>
      </w:r>
      <w:r w:rsidRPr="00A15DCB">
        <w:rPr>
          <w:i/>
          <w:iCs/>
          <w:lang w:eastAsia="ko-KR"/>
        </w:rPr>
        <w:t>msg1-Repetitions</w:t>
      </w:r>
      <w:r w:rsidRPr="00A15DCB">
        <w:rPr>
          <w:iCs/>
          <w:lang w:eastAsia="ko-KR"/>
        </w:rPr>
        <w:t xml:space="preserve"> set to </w:t>
      </w:r>
      <w:r w:rsidRPr="00A15DCB">
        <w:rPr>
          <w:i/>
          <w:iCs/>
          <w:lang w:eastAsia="ko-KR"/>
        </w:rPr>
        <w:t>true</w:t>
      </w:r>
      <w:r w:rsidRPr="00A15DCB">
        <w:rPr>
          <w:iCs/>
          <w:lang w:eastAsia="ko-KR"/>
        </w:rPr>
        <w:t>:</w:t>
      </w:r>
    </w:p>
    <w:p w14:paraId="423A57B8" w14:textId="77777777" w:rsidR="00B04F8F" w:rsidRPr="00A15DCB" w:rsidRDefault="00B04F8F" w:rsidP="00B04F8F">
      <w:pPr>
        <w:pStyle w:val="B2"/>
        <w:rPr>
          <w:lang w:eastAsia="ko-KR"/>
        </w:rPr>
      </w:pPr>
      <w:r w:rsidRPr="00A15DCB">
        <w:rPr>
          <w:lang w:eastAsia="ko-KR"/>
        </w:rPr>
        <w:t>2&gt;</w:t>
      </w:r>
      <w:r w:rsidRPr="00A15DCB">
        <w:rPr>
          <w:lang w:eastAsia="ko-KR"/>
        </w:rPr>
        <w:tab/>
        <w:t>assume Msg1 repetition is applicable for the current Random Access procedure;</w:t>
      </w:r>
    </w:p>
    <w:p w14:paraId="5343FE8A" w14:textId="77777777" w:rsidR="00B04F8F" w:rsidRPr="00A15DCB" w:rsidRDefault="00B04F8F" w:rsidP="00B04F8F">
      <w:pPr>
        <w:pStyle w:val="B2"/>
        <w:rPr>
          <w:rFonts w:eastAsiaTheme="minorEastAsia"/>
          <w:lang w:eastAsia="ko-KR"/>
        </w:rPr>
      </w:pPr>
      <w:r w:rsidRPr="00A15DCB">
        <w:rPr>
          <w:lang w:eastAsia="zh-CN"/>
        </w:rPr>
        <w:t>…</w:t>
      </w:r>
    </w:p>
    <w:p w14:paraId="7288E605" w14:textId="77777777" w:rsidR="00B04F8F" w:rsidRPr="00A15DCB" w:rsidRDefault="00B04F8F" w:rsidP="00B04F8F">
      <w:pPr>
        <w:pStyle w:val="B2"/>
        <w:rPr>
          <w:lang w:eastAsia="ko-KR"/>
        </w:rPr>
      </w:pPr>
      <w:r w:rsidRPr="00A15DCB">
        <w:rPr>
          <w:lang w:eastAsia="ko-KR"/>
        </w:rPr>
        <w:t>2&gt;</w:t>
      </w:r>
      <w:r w:rsidRPr="00A15DCB">
        <w:rPr>
          <w:lang w:eastAsia="ko-KR"/>
        </w:rPr>
        <w:tab/>
        <w:t xml:space="preserve">else (none of </w:t>
      </w:r>
      <w:r w:rsidRPr="00A15DCB">
        <w:rPr>
          <w:i/>
          <w:lang w:eastAsia="ko-KR"/>
        </w:rPr>
        <w:t>rsrp-ThresholdMsg1-RepetitionNumX</w:t>
      </w:r>
      <w:r w:rsidRPr="00A15DCB">
        <w:rPr>
          <w:lang w:eastAsia="ko-KR"/>
        </w:rPr>
        <w:t xml:space="preserve"> is configured):</w:t>
      </w:r>
    </w:p>
    <w:p w14:paraId="08ED519E" w14:textId="77777777" w:rsidR="00B04F8F" w:rsidRPr="00A15DCB" w:rsidRDefault="00B04F8F" w:rsidP="00B04F8F">
      <w:pPr>
        <w:pStyle w:val="B3"/>
        <w:rPr>
          <w:lang w:eastAsia="ko-KR"/>
        </w:rPr>
      </w:pPr>
      <w:r w:rsidRPr="00A15DCB">
        <w:rPr>
          <w:lang w:eastAsia="ko-KR"/>
        </w:rPr>
        <w:t>3&gt;</w:t>
      </w:r>
      <w:r w:rsidRPr="00A15DCB">
        <w:rPr>
          <w:lang w:eastAsia="ko-KR"/>
        </w:rPr>
        <w:tab/>
        <w:t>assume Msg1 repetition number applicable for the current Random Access procedure is the Msg1 repetition number that configured for this BWP</w:t>
      </w:r>
      <w:r w:rsidRPr="00A15DCB">
        <w:rPr>
          <w:iCs/>
        </w:rPr>
        <w:t>.</w:t>
      </w:r>
    </w:p>
    <w:p w14:paraId="1360E15C" w14:textId="2E8572B7" w:rsidR="00B04F8F" w:rsidRPr="00A15DCB" w:rsidRDefault="00B04F8F" w:rsidP="00B04F8F">
      <w:r w:rsidRPr="00A15DCB">
        <w:t>[TS 38.321, clause 5.1.</w:t>
      </w:r>
      <w:r w:rsidR="003B0444" w:rsidRPr="00A15DCB">
        <w:t>3</w:t>
      </w:r>
      <w:r w:rsidRPr="00A15DCB">
        <w:t>]</w:t>
      </w:r>
    </w:p>
    <w:p w14:paraId="06B23A6D" w14:textId="77777777" w:rsidR="00B04F8F" w:rsidRPr="00A15DCB" w:rsidRDefault="00B04F8F" w:rsidP="00B04F8F">
      <w:pPr>
        <w:rPr>
          <w:lang w:eastAsia="ko-KR"/>
        </w:rPr>
      </w:pPr>
      <w:r w:rsidRPr="00A15DCB">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7E781D51" w14:textId="77777777" w:rsidR="00B04F8F" w:rsidRPr="00A15DCB" w:rsidRDefault="00B04F8F" w:rsidP="00B04F8F">
      <w:pPr>
        <w:pStyle w:val="EQ"/>
        <w:rPr>
          <w:noProof w:val="0"/>
          <w:lang w:eastAsia="ko-KR"/>
        </w:rPr>
      </w:pPr>
      <w:r w:rsidRPr="00A15DCB">
        <w:rPr>
          <w:noProof w:val="0"/>
          <w:lang w:eastAsia="ko-KR"/>
        </w:rPr>
        <w:tab/>
        <w:t>RA-RNTI = 1 + s_id + 14 × t_id + 14 × 80 × f_id + 14 × 80 × 8 × ul_carrier_id</w:t>
      </w:r>
    </w:p>
    <w:p w14:paraId="6109B5B1" w14:textId="77777777" w:rsidR="00B04F8F" w:rsidRPr="00A15DCB" w:rsidRDefault="00B04F8F" w:rsidP="00B04F8F">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A15DCB">
        <w:t>≤</w:t>
      </w:r>
      <w:r w:rsidRPr="00A15DCB">
        <w:rPr>
          <w:lang w:eastAsia="ko-KR"/>
        </w:rPr>
        <w:t xml:space="preserve"> t_id &lt; 80),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w:t>
      </w:r>
    </w:p>
    <w:p w14:paraId="4C8C3E83" w14:textId="77777777" w:rsidR="00B04F8F" w:rsidRPr="00A15DCB" w:rsidRDefault="00B04F8F" w:rsidP="00B04F8F">
      <w:pPr>
        <w:pStyle w:val="H6"/>
      </w:pPr>
      <w:r w:rsidRPr="00A15DCB">
        <w:t>7.1.1.1.22.3</w:t>
      </w:r>
      <w:r w:rsidRPr="00A15DCB">
        <w:tab/>
        <w:t>Test description</w:t>
      </w:r>
    </w:p>
    <w:p w14:paraId="3B47010E" w14:textId="77777777" w:rsidR="00B04F8F" w:rsidRPr="00A15DCB" w:rsidRDefault="00B04F8F" w:rsidP="00B04F8F">
      <w:pPr>
        <w:pStyle w:val="H6"/>
      </w:pPr>
      <w:r w:rsidRPr="00A15DCB">
        <w:t>7.1.1.1.22.3.1</w:t>
      </w:r>
      <w:r w:rsidRPr="00A15DCB">
        <w:tab/>
        <w:t>Pre-test conditions</w:t>
      </w:r>
    </w:p>
    <w:p w14:paraId="2E004B48" w14:textId="77777777" w:rsidR="00B04F8F" w:rsidRPr="00A15DCB" w:rsidRDefault="00B04F8F" w:rsidP="00B04F8F">
      <w:r w:rsidRPr="00A15DCB">
        <w:t>Same Pre-test conditions as in clause 7.1.1.0 except that Short_DCI condition is applied in NR Serving cell configuration.</w:t>
      </w:r>
    </w:p>
    <w:p w14:paraId="5C54D0C9" w14:textId="77777777" w:rsidR="00B04F8F" w:rsidRPr="00A15DCB" w:rsidRDefault="00B04F8F" w:rsidP="00B04F8F">
      <w:pPr>
        <w:pStyle w:val="H6"/>
      </w:pPr>
      <w:r w:rsidRPr="00A15DCB">
        <w:lastRenderedPageBreak/>
        <w:t>7.1.1.1.22.3.2</w:t>
      </w:r>
      <w:r w:rsidRPr="00A15DCB">
        <w:tab/>
        <w:t>Test procedure sequence</w:t>
      </w:r>
    </w:p>
    <w:p w14:paraId="3CDAA1BC" w14:textId="77777777" w:rsidR="00B04F8F" w:rsidRPr="00A15DCB" w:rsidRDefault="00B04F8F" w:rsidP="00B04F8F">
      <w:pPr>
        <w:pStyle w:val="TH"/>
      </w:pPr>
      <w:r w:rsidRPr="00A15DCB">
        <w:t>Table 7.1.1.1.22.3.2-1: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
        <w:gridCol w:w="4307"/>
        <w:gridCol w:w="532"/>
        <w:gridCol w:w="3225"/>
        <w:gridCol w:w="457"/>
        <w:gridCol w:w="840"/>
      </w:tblGrid>
      <w:tr w:rsidR="00B04F8F" w:rsidRPr="00A15DCB" w14:paraId="35925929" w14:textId="77777777" w:rsidTr="005449EA">
        <w:tc>
          <w:tcPr>
            <w:tcW w:w="251" w:type="pct"/>
            <w:vMerge w:val="restart"/>
            <w:tcBorders>
              <w:top w:val="single" w:sz="4" w:space="0" w:color="auto"/>
              <w:left w:val="single" w:sz="4" w:space="0" w:color="auto"/>
              <w:right w:val="single" w:sz="4" w:space="0" w:color="auto"/>
            </w:tcBorders>
          </w:tcPr>
          <w:p w14:paraId="2A7B86A9" w14:textId="77777777" w:rsidR="00B04F8F" w:rsidRPr="00A15DCB" w:rsidRDefault="00B04F8F" w:rsidP="009B330A">
            <w:pPr>
              <w:pStyle w:val="TAH"/>
            </w:pPr>
            <w:r w:rsidRPr="00A15DCB">
              <w:t>St</w:t>
            </w:r>
          </w:p>
        </w:tc>
        <w:tc>
          <w:tcPr>
            <w:tcW w:w="2185" w:type="pct"/>
            <w:tcBorders>
              <w:top w:val="single" w:sz="4" w:space="0" w:color="auto"/>
              <w:left w:val="single" w:sz="4" w:space="0" w:color="auto"/>
              <w:bottom w:val="nil"/>
              <w:right w:val="single" w:sz="4" w:space="0" w:color="auto"/>
            </w:tcBorders>
          </w:tcPr>
          <w:p w14:paraId="5FE9C14F" w14:textId="77777777" w:rsidR="00B04F8F" w:rsidRPr="00A15DCB" w:rsidRDefault="00B04F8F" w:rsidP="009B330A">
            <w:pPr>
              <w:pStyle w:val="TAH"/>
            </w:pPr>
            <w:r w:rsidRPr="00A15DCB">
              <w:t>Procedure</w:t>
            </w:r>
          </w:p>
        </w:tc>
        <w:tc>
          <w:tcPr>
            <w:tcW w:w="1906" w:type="pct"/>
            <w:gridSpan w:val="2"/>
            <w:tcBorders>
              <w:top w:val="single" w:sz="4" w:space="0" w:color="auto"/>
              <w:left w:val="single" w:sz="4" w:space="0" w:color="auto"/>
              <w:bottom w:val="single" w:sz="4" w:space="0" w:color="auto"/>
              <w:right w:val="single" w:sz="4" w:space="0" w:color="auto"/>
            </w:tcBorders>
          </w:tcPr>
          <w:p w14:paraId="25A9CB38" w14:textId="77777777" w:rsidR="00B04F8F" w:rsidRPr="00A15DCB" w:rsidRDefault="00B04F8F" w:rsidP="009B330A">
            <w:pPr>
              <w:pStyle w:val="TAH"/>
            </w:pPr>
            <w:r w:rsidRPr="00A15DCB">
              <w:t>Message Sequence</w:t>
            </w:r>
          </w:p>
        </w:tc>
        <w:tc>
          <w:tcPr>
            <w:tcW w:w="232" w:type="pct"/>
            <w:vMerge w:val="restart"/>
            <w:tcBorders>
              <w:top w:val="single" w:sz="4" w:space="0" w:color="auto"/>
              <w:left w:val="single" w:sz="4" w:space="0" w:color="auto"/>
              <w:right w:val="single" w:sz="4" w:space="0" w:color="auto"/>
            </w:tcBorders>
          </w:tcPr>
          <w:p w14:paraId="7DE5DCCF" w14:textId="77777777" w:rsidR="00B04F8F" w:rsidRPr="00A15DCB" w:rsidRDefault="00B04F8F" w:rsidP="009B330A">
            <w:pPr>
              <w:pStyle w:val="TAH"/>
            </w:pPr>
            <w:r w:rsidRPr="00A15DCB">
              <w:t>TP</w:t>
            </w:r>
          </w:p>
        </w:tc>
        <w:tc>
          <w:tcPr>
            <w:tcW w:w="426" w:type="pct"/>
            <w:vMerge w:val="restart"/>
            <w:tcBorders>
              <w:top w:val="single" w:sz="4" w:space="0" w:color="auto"/>
              <w:left w:val="single" w:sz="4" w:space="0" w:color="auto"/>
              <w:right w:val="single" w:sz="4" w:space="0" w:color="auto"/>
            </w:tcBorders>
          </w:tcPr>
          <w:p w14:paraId="7654FD9D" w14:textId="77777777" w:rsidR="00B04F8F" w:rsidRPr="00A15DCB" w:rsidRDefault="00B04F8F" w:rsidP="009B330A">
            <w:pPr>
              <w:pStyle w:val="TAH"/>
            </w:pPr>
            <w:r w:rsidRPr="00A15DCB">
              <w:t>Verdict</w:t>
            </w:r>
          </w:p>
        </w:tc>
      </w:tr>
      <w:tr w:rsidR="00B04F8F" w:rsidRPr="00A15DCB" w14:paraId="7F4EE93F" w14:textId="77777777" w:rsidTr="005449EA">
        <w:tc>
          <w:tcPr>
            <w:tcW w:w="251" w:type="pct"/>
            <w:vMerge/>
            <w:tcBorders>
              <w:left w:val="single" w:sz="4" w:space="0" w:color="auto"/>
              <w:bottom w:val="single" w:sz="4" w:space="0" w:color="auto"/>
              <w:right w:val="single" w:sz="4" w:space="0" w:color="auto"/>
            </w:tcBorders>
          </w:tcPr>
          <w:p w14:paraId="4A734DBD" w14:textId="77777777" w:rsidR="00B04F8F" w:rsidRPr="00A15DCB" w:rsidRDefault="00B04F8F" w:rsidP="009B330A">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447A2F51" w14:textId="77777777" w:rsidR="00B04F8F" w:rsidRPr="00A15DCB" w:rsidRDefault="00B04F8F" w:rsidP="009B330A">
            <w:pPr>
              <w:pStyle w:val="TAH"/>
            </w:pPr>
          </w:p>
        </w:tc>
        <w:tc>
          <w:tcPr>
            <w:tcW w:w="270" w:type="pct"/>
            <w:tcBorders>
              <w:top w:val="single" w:sz="4" w:space="0" w:color="auto"/>
              <w:left w:val="single" w:sz="4" w:space="0" w:color="auto"/>
              <w:bottom w:val="single" w:sz="4" w:space="0" w:color="auto"/>
              <w:right w:val="single" w:sz="4" w:space="0" w:color="auto"/>
            </w:tcBorders>
          </w:tcPr>
          <w:p w14:paraId="1E76003C" w14:textId="77777777" w:rsidR="00B04F8F" w:rsidRPr="00A15DCB" w:rsidRDefault="00B04F8F" w:rsidP="009B330A">
            <w:pPr>
              <w:pStyle w:val="TAH"/>
            </w:pPr>
            <w:r w:rsidRPr="00A15DCB">
              <w:t>U - S</w:t>
            </w:r>
          </w:p>
        </w:tc>
        <w:tc>
          <w:tcPr>
            <w:tcW w:w="1636" w:type="pct"/>
            <w:tcBorders>
              <w:top w:val="single" w:sz="4" w:space="0" w:color="auto"/>
              <w:left w:val="single" w:sz="4" w:space="0" w:color="auto"/>
              <w:bottom w:val="single" w:sz="4" w:space="0" w:color="auto"/>
              <w:right w:val="single" w:sz="4" w:space="0" w:color="auto"/>
            </w:tcBorders>
          </w:tcPr>
          <w:p w14:paraId="2FF3AE0D" w14:textId="77777777" w:rsidR="00B04F8F" w:rsidRPr="00A15DCB" w:rsidRDefault="00B04F8F" w:rsidP="009B330A">
            <w:pPr>
              <w:pStyle w:val="TAH"/>
            </w:pPr>
            <w:r w:rsidRPr="00A15DCB">
              <w:t>Message</w:t>
            </w:r>
          </w:p>
        </w:tc>
        <w:tc>
          <w:tcPr>
            <w:tcW w:w="232" w:type="pct"/>
            <w:vMerge/>
            <w:tcBorders>
              <w:left w:val="single" w:sz="4" w:space="0" w:color="auto"/>
              <w:bottom w:val="single" w:sz="4" w:space="0" w:color="auto"/>
              <w:right w:val="single" w:sz="4" w:space="0" w:color="auto"/>
            </w:tcBorders>
          </w:tcPr>
          <w:p w14:paraId="326901AA" w14:textId="77777777" w:rsidR="00B04F8F" w:rsidRPr="00A15DCB" w:rsidRDefault="00B04F8F" w:rsidP="009B330A">
            <w:pPr>
              <w:keepNext/>
              <w:keepLines/>
              <w:spacing w:after="0"/>
              <w:jc w:val="center"/>
              <w:rPr>
                <w:sz w:val="18"/>
                <w:lang w:eastAsia="sv-SE"/>
              </w:rPr>
            </w:pPr>
          </w:p>
        </w:tc>
        <w:tc>
          <w:tcPr>
            <w:tcW w:w="426" w:type="pct"/>
            <w:vMerge/>
            <w:tcBorders>
              <w:left w:val="single" w:sz="4" w:space="0" w:color="auto"/>
              <w:bottom w:val="single" w:sz="4" w:space="0" w:color="auto"/>
              <w:right w:val="single" w:sz="4" w:space="0" w:color="auto"/>
            </w:tcBorders>
          </w:tcPr>
          <w:p w14:paraId="0171A18A" w14:textId="77777777" w:rsidR="00B04F8F" w:rsidRPr="00A15DCB" w:rsidRDefault="00B04F8F" w:rsidP="009B330A">
            <w:pPr>
              <w:keepNext/>
              <w:keepLines/>
              <w:spacing w:after="0"/>
              <w:jc w:val="center"/>
              <w:rPr>
                <w:sz w:val="18"/>
                <w:lang w:eastAsia="sv-SE"/>
              </w:rPr>
            </w:pPr>
          </w:p>
        </w:tc>
      </w:tr>
      <w:tr w:rsidR="00B04F8F" w:rsidRPr="00A15DCB" w14:paraId="1C50BEE1" w14:textId="77777777" w:rsidTr="005449EA">
        <w:tc>
          <w:tcPr>
            <w:tcW w:w="251" w:type="pct"/>
            <w:tcBorders>
              <w:top w:val="single" w:sz="4" w:space="0" w:color="auto"/>
              <w:left w:val="single" w:sz="4" w:space="0" w:color="auto"/>
              <w:bottom w:val="single" w:sz="4" w:space="0" w:color="auto"/>
              <w:right w:val="single" w:sz="4" w:space="0" w:color="auto"/>
            </w:tcBorders>
          </w:tcPr>
          <w:p w14:paraId="115705FC" w14:textId="77777777" w:rsidR="00B04F8F" w:rsidRPr="00A15DCB" w:rsidRDefault="00B04F8F" w:rsidP="009B330A">
            <w:pPr>
              <w:pStyle w:val="TAC"/>
              <w:rPr>
                <w:rFonts w:cs="Arial"/>
              </w:rPr>
            </w:pPr>
            <w:r w:rsidRPr="00A15DCB">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528D495F" w14:textId="0AC0D453" w:rsidR="00B04F8F" w:rsidRPr="00A15DCB" w:rsidDel="004D1A24" w:rsidRDefault="00B04F8F" w:rsidP="009B330A">
            <w:pPr>
              <w:pStyle w:val="TAL"/>
              <w:rPr>
                <w:rFonts w:cs="Arial"/>
              </w:rPr>
            </w:pPr>
            <w:r w:rsidRPr="00A15DCB">
              <w:t>SS transmits an RRCReconfiguration message to</w:t>
            </w:r>
            <w:r w:rsidRPr="00A15DCB">
              <w:rPr>
                <w:b/>
                <w:lang w:eastAsia="zh-CN"/>
              </w:rPr>
              <w:t xml:space="preserve"> </w:t>
            </w:r>
            <w:r w:rsidRPr="00A15DCB">
              <w:rPr>
                <w:lang w:eastAsia="zh-CN"/>
              </w:rPr>
              <w:t>re</w:t>
            </w:r>
            <w:r w:rsidRPr="00A15DCB">
              <w:rPr>
                <w:iCs/>
              </w:rPr>
              <w:t>configure active BWP as a BWP</w:t>
            </w:r>
            <w:r w:rsidR="003B0444" w:rsidRPr="00A15DCB">
              <w:rPr>
                <w:iCs/>
              </w:rPr>
              <w:t xml:space="preserve"> only including RACH resource for coverage enhancement</w:t>
            </w:r>
            <w:r w:rsidR="004C69EF" w:rsidRPr="00A15DCB">
              <w:rPr>
                <w:iCs/>
              </w:rPr>
              <w:t xml:space="preserve"> (Note 2)</w:t>
            </w:r>
            <w:r w:rsidRPr="00A15DCB">
              <w:rPr>
                <w:iCs/>
              </w:rPr>
              <w:t>.</w:t>
            </w:r>
          </w:p>
        </w:tc>
        <w:tc>
          <w:tcPr>
            <w:tcW w:w="270" w:type="pct"/>
            <w:tcBorders>
              <w:top w:val="single" w:sz="4" w:space="0" w:color="auto"/>
              <w:left w:val="single" w:sz="4" w:space="0" w:color="auto"/>
              <w:bottom w:val="single" w:sz="4" w:space="0" w:color="auto"/>
              <w:right w:val="single" w:sz="4" w:space="0" w:color="auto"/>
            </w:tcBorders>
          </w:tcPr>
          <w:p w14:paraId="11449D87" w14:textId="77777777" w:rsidR="00B04F8F" w:rsidRPr="00A15DCB" w:rsidRDefault="00B04F8F" w:rsidP="009B330A">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105BF99F" w14:textId="77777777" w:rsidR="00B04F8F" w:rsidRPr="00A15DCB" w:rsidRDefault="00B04F8F" w:rsidP="009B330A">
            <w:pPr>
              <w:pStyle w:val="TAL"/>
              <w:rPr>
                <w:rFonts w:cs="Arial"/>
                <w:i/>
                <w:iCs/>
              </w:rPr>
            </w:pPr>
            <w:r w:rsidRPr="00A15DCB">
              <w:rPr>
                <w:rFonts w:eastAsia="MS Mincho"/>
              </w:rPr>
              <w:t>RRCReconfiguration</w:t>
            </w:r>
          </w:p>
        </w:tc>
        <w:tc>
          <w:tcPr>
            <w:tcW w:w="232" w:type="pct"/>
            <w:tcBorders>
              <w:top w:val="single" w:sz="4" w:space="0" w:color="auto"/>
              <w:left w:val="single" w:sz="4" w:space="0" w:color="auto"/>
              <w:bottom w:val="single" w:sz="4" w:space="0" w:color="auto"/>
              <w:right w:val="single" w:sz="4" w:space="0" w:color="auto"/>
            </w:tcBorders>
          </w:tcPr>
          <w:p w14:paraId="3383F75E" w14:textId="77777777" w:rsidR="00B04F8F" w:rsidRPr="00A15DCB" w:rsidRDefault="00B04F8F" w:rsidP="009B330A">
            <w:pPr>
              <w:pStyle w:val="TAC"/>
              <w:rPr>
                <w:rFonts w:cs="Arial"/>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68B5AA3C" w14:textId="77777777" w:rsidR="00B04F8F" w:rsidRPr="00A15DCB" w:rsidRDefault="00B04F8F" w:rsidP="009B330A">
            <w:pPr>
              <w:pStyle w:val="TAC"/>
              <w:rPr>
                <w:rFonts w:cs="Arial"/>
              </w:rPr>
            </w:pPr>
            <w:r w:rsidRPr="00A15DCB">
              <w:t>-</w:t>
            </w:r>
          </w:p>
        </w:tc>
      </w:tr>
      <w:tr w:rsidR="00B04F8F" w:rsidRPr="00A15DCB" w14:paraId="35311BC3" w14:textId="77777777" w:rsidTr="005449EA">
        <w:tc>
          <w:tcPr>
            <w:tcW w:w="251" w:type="pct"/>
            <w:tcBorders>
              <w:top w:val="single" w:sz="4" w:space="0" w:color="auto"/>
              <w:left w:val="single" w:sz="4" w:space="0" w:color="auto"/>
              <w:bottom w:val="single" w:sz="4" w:space="0" w:color="auto"/>
              <w:right w:val="single" w:sz="4" w:space="0" w:color="auto"/>
            </w:tcBorders>
          </w:tcPr>
          <w:p w14:paraId="60B7739C" w14:textId="77777777" w:rsidR="00B04F8F" w:rsidRPr="00A15DCB" w:rsidRDefault="00B04F8F" w:rsidP="009B330A">
            <w:pPr>
              <w:pStyle w:val="TAC"/>
              <w:rPr>
                <w:rFonts w:cs="Arial"/>
                <w:lang w:eastAsia="zh-CN"/>
              </w:rPr>
            </w:pPr>
            <w:r w:rsidRPr="00A15DCB">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78DB1883" w14:textId="4683B6EC" w:rsidR="00B04F8F" w:rsidRPr="00A15DCB" w:rsidRDefault="00B04F8F" w:rsidP="009B330A">
            <w:pPr>
              <w:pStyle w:val="TAL"/>
              <w:rPr>
                <w:lang w:eastAsia="zh-CN"/>
              </w:rPr>
            </w:pPr>
            <w:r w:rsidRPr="00A15DCB">
              <w:t>The UE transmit</w:t>
            </w:r>
            <w:r w:rsidRPr="00A15DCB">
              <w:rPr>
                <w:lang w:eastAsia="zh-CN"/>
              </w:rPr>
              <w:t>s</w:t>
            </w:r>
            <w:r w:rsidRPr="00A15DCB">
              <w:t xml:space="preserve"> </w:t>
            </w:r>
            <w:r w:rsidRPr="00A15DCB">
              <w:rPr>
                <w:rFonts w:eastAsia="MS Mincho"/>
              </w:rPr>
              <w:t>RRCReconfigurationComplete message</w:t>
            </w:r>
            <w:r w:rsidR="004C69EF" w:rsidRPr="00A15DCB">
              <w:rPr>
                <w:iCs/>
              </w:rPr>
              <w:t xml:space="preserve"> (Note 3).</w:t>
            </w:r>
          </w:p>
        </w:tc>
        <w:tc>
          <w:tcPr>
            <w:tcW w:w="270" w:type="pct"/>
            <w:tcBorders>
              <w:top w:val="single" w:sz="4" w:space="0" w:color="auto"/>
              <w:left w:val="single" w:sz="4" w:space="0" w:color="auto"/>
              <w:bottom w:val="single" w:sz="4" w:space="0" w:color="auto"/>
              <w:right w:val="single" w:sz="4" w:space="0" w:color="auto"/>
            </w:tcBorders>
          </w:tcPr>
          <w:p w14:paraId="08484890" w14:textId="77777777" w:rsidR="00B04F8F" w:rsidRPr="00A15DCB" w:rsidRDefault="00B04F8F" w:rsidP="009B330A">
            <w:pPr>
              <w:pStyle w:val="TAC"/>
              <w:rPr>
                <w:rFonts w:cs="Arial"/>
                <w:lang w:eastAsia="zh-CN"/>
              </w:rPr>
            </w:pPr>
            <w:r w:rsidRPr="00A15DCB">
              <w:t>--&gt;</w:t>
            </w:r>
          </w:p>
        </w:tc>
        <w:tc>
          <w:tcPr>
            <w:tcW w:w="1636" w:type="pct"/>
            <w:tcBorders>
              <w:top w:val="single" w:sz="4" w:space="0" w:color="auto"/>
              <w:left w:val="single" w:sz="4" w:space="0" w:color="auto"/>
              <w:bottom w:val="single" w:sz="4" w:space="0" w:color="auto"/>
              <w:right w:val="single" w:sz="4" w:space="0" w:color="auto"/>
            </w:tcBorders>
          </w:tcPr>
          <w:p w14:paraId="5814703D" w14:textId="77777777" w:rsidR="00B04F8F" w:rsidRPr="00A15DCB" w:rsidRDefault="00B04F8F" w:rsidP="009B330A">
            <w:pPr>
              <w:pStyle w:val="TAL"/>
              <w:rPr>
                <w:rFonts w:cs="Arial"/>
                <w:iCs/>
                <w:lang w:eastAsia="zh-CN"/>
              </w:rPr>
            </w:pPr>
            <w:r w:rsidRPr="00A15DCB">
              <w:rPr>
                <w:iCs/>
              </w:rPr>
              <w:t>RRCReconfigurationComplete</w:t>
            </w:r>
          </w:p>
        </w:tc>
        <w:tc>
          <w:tcPr>
            <w:tcW w:w="232" w:type="pct"/>
            <w:tcBorders>
              <w:top w:val="single" w:sz="4" w:space="0" w:color="auto"/>
              <w:left w:val="single" w:sz="4" w:space="0" w:color="auto"/>
              <w:bottom w:val="single" w:sz="4" w:space="0" w:color="auto"/>
              <w:right w:val="single" w:sz="4" w:space="0" w:color="auto"/>
            </w:tcBorders>
          </w:tcPr>
          <w:p w14:paraId="2322A948" w14:textId="77777777" w:rsidR="00B04F8F" w:rsidRPr="00A15DCB" w:rsidRDefault="00B04F8F" w:rsidP="009B330A">
            <w:pPr>
              <w:pStyle w:val="TAC"/>
              <w:rPr>
                <w:rFonts w:cs="Arial"/>
                <w:lang w:eastAsia="zh-CN"/>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03C4EFD3" w14:textId="77777777" w:rsidR="00B04F8F" w:rsidRPr="00A15DCB" w:rsidRDefault="00B04F8F" w:rsidP="009B330A">
            <w:pPr>
              <w:pStyle w:val="TAC"/>
              <w:rPr>
                <w:rFonts w:cs="Arial"/>
                <w:lang w:eastAsia="zh-CN"/>
              </w:rPr>
            </w:pPr>
            <w:r w:rsidRPr="00A15DCB">
              <w:t>-</w:t>
            </w:r>
          </w:p>
        </w:tc>
      </w:tr>
      <w:tr w:rsidR="00B04F8F" w:rsidRPr="00A15DCB" w14:paraId="1445F8BA" w14:textId="77777777" w:rsidTr="005449EA">
        <w:trPr>
          <w:trHeight w:val="771"/>
        </w:trPr>
        <w:tc>
          <w:tcPr>
            <w:tcW w:w="251" w:type="pct"/>
            <w:tcBorders>
              <w:top w:val="single" w:sz="4" w:space="0" w:color="auto"/>
              <w:left w:val="single" w:sz="4" w:space="0" w:color="auto"/>
              <w:bottom w:val="single" w:sz="4" w:space="0" w:color="auto"/>
              <w:right w:val="single" w:sz="4" w:space="0" w:color="auto"/>
            </w:tcBorders>
          </w:tcPr>
          <w:p w14:paraId="3802E4D4" w14:textId="77777777" w:rsidR="00B04F8F" w:rsidRPr="00A15DCB" w:rsidRDefault="00B04F8F" w:rsidP="009B330A">
            <w:pPr>
              <w:pStyle w:val="TAC"/>
              <w:rPr>
                <w:rFonts w:cs="Arial"/>
                <w:lang w:eastAsia="zh-CN"/>
              </w:rPr>
            </w:pPr>
            <w:r w:rsidRPr="00A15DCB">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62115C73" w14:textId="14078276" w:rsidR="00B04F8F" w:rsidRPr="00A15DCB" w:rsidRDefault="00B04F8F" w:rsidP="009B330A">
            <w:pPr>
              <w:pStyle w:val="TAL"/>
              <w:rPr>
                <w:rFonts w:cs="Arial"/>
                <w:lang w:eastAsia="zh-CN"/>
              </w:rPr>
            </w:pPr>
            <w:r w:rsidRPr="00A15DCB">
              <w:t>The SS transmits a MAC PDU containing a PDCP SDU</w:t>
            </w:r>
            <w:r w:rsidR="004C69EF" w:rsidRPr="00A15DCB">
              <w:t>.</w:t>
            </w:r>
          </w:p>
        </w:tc>
        <w:tc>
          <w:tcPr>
            <w:tcW w:w="270" w:type="pct"/>
            <w:tcBorders>
              <w:top w:val="single" w:sz="4" w:space="0" w:color="auto"/>
              <w:left w:val="single" w:sz="4" w:space="0" w:color="auto"/>
              <w:bottom w:val="single" w:sz="4" w:space="0" w:color="auto"/>
              <w:right w:val="single" w:sz="4" w:space="0" w:color="auto"/>
            </w:tcBorders>
          </w:tcPr>
          <w:p w14:paraId="4F1493E6" w14:textId="77777777" w:rsidR="00B04F8F" w:rsidRPr="00A15DCB" w:rsidRDefault="00B04F8F" w:rsidP="009B330A">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637ABC83" w14:textId="77777777" w:rsidR="00B04F8F" w:rsidRPr="00A15DCB" w:rsidRDefault="00B04F8F" w:rsidP="009B330A">
            <w:pPr>
              <w:pStyle w:val="TAL"/>
              <w:rPr>
                <w:rFonts w:cs="Arial"/>
                <w:iCs/>
                <w:lang w:eastAsia="zh-CN"/>
              </w:rPr>
            </w:pPr>
            <w:r w:rsidRPr="00A15DCB">
              <w:t>MAC PDU</w:t>
            </w:r>
          </w:p>
        </w:tc>
        <w:tc>
          <w:tcPr>
            <w:tcW w:w="232" w:type="pct"/>
            <w:tcBorders>
              <w:top w:val="single" w:sz="4" w:space="0" w:color="auto"/>
              <w:left w:val="single" w:sz="4" w:space="0" w:color="auto"/>
              <w:bottom w:val="single" w:sz="4" w:space="0" w:color="auto"/>
              <w:right w:val="single" w:sz="4" w:space="0" w:color="auto"/>
            </w:tcBorders>
          </w:tcPr>
          <w:p w14:paraId="769EE53F" w14:textId="77777777" w:rsidR="00B04F8F" w:rsidRPr="00A15DCB" w:rsidRDefault="00B04F8F" w:rsidP="009B330A">
            <w:pPr>
              <w:pStyle w:val="TAC"/>
              <w:rPr>
                <w:rFonts w:cs="Arial"/>
                <w:lang w:eastAsia="zh-CN"/>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48CDA529" w14:textId="77777777" w:rsidR="00B04F8F" w:rsidRPr="00A15DCB" w:rsidRDefault="00B04F8F" w:rsidP="009B330A">
            <w:pPr>
              <w:pStyle w:val="TAC"/>
              <w:rPr>
                <w:rFonts w:cs="Arial"/>
                <w:lang w:eastAsia="zh-CN"/>
              </w:rPr>
            </w:pPr>
            <w:r w:rsidRPr="00A15DCB">
              <w:t>-</w:t>
            </w:r>
          </w:p>
        </w:tc>
      </w:tr>
      <w:tr w:rsidR="00B04F8F" w:rsidRPr="00A15DCB" w14:paraId="4200EA9A" w14:textId="77777777" w:rsidTr="005449EA">
        <w:tc>
          <w:tcPr>
            <w:tcW w:w="251" w:type="pct"/>
            <w:tcBorders>
              <w:top w:val="single" w:sz="4" w:space="0" w:color="auto"/>
              <w:left w:val="single" w:sz="4" w:space="0" w:color="auto"/>
              <w:bottom w:val="single" w:sz="4" w:space="0" w:color="auto"/>
              <w:right w:val="single" w:sz="4" w:space="0" w:color="auto"/>
            </w:tcBorders>
          </w:tcPr>
          <w:p w14:paraId="5B63C173" w14:textId="77777777" w:rsidR="00B04F8F" w:rsidRPr="00A15DCB" w:rsidRDefault="00B04F8F" w:rsidP="009B330A">
            <w:pPr>
              <w:pStyle w:val="TAC"/>
              <w:rPr>
                <w:rFonts w:cs="Arial"/>
                <w:lang w:eastAsia="zh-CN"/>
              </w:rPr>
            </w:pPr>
            <w:r w:rsidRPr="00A15DCB">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1D01365E" w14:textId="77777777" w:rsidR="00B04F8F" w:rsidRPr="00A15DCB" w:rsidRDefault="00B04F8F" w:rsidP="009B330A">
            <w:pPr>
              <w:pStyle w:val="TAL"/>
              <w:rPr>
                <w:lang w:eastAsia="zh-CN"/>
              </w:rPr>
            </w:pPr>
            <w:r w:rsidRPr="00A15DCB">
              <w:rPr>
                <w:rFonts w:cs="Arial"/>
                <w:szCs w:val="18"/>
              </w:rPr>
              <w:t>The SS ignores scheduling requests and does not allocate any uplink grant.</w:t>
            </w:r>
          </w:p>
        </w:tc>
        <w:tc>
          <w:tcPr>
            <w:tcW w:w="270" w:type="pct"/>
            <w:tcBorders>
              <w:top w:val="single" w:sz="4" w:space="0" w:color="auto"/>
              <w:left w:val="single" w:sz="4" w:space="0" w:color="auto"/>
              <w:bottom w:val="single" w:sz="4" w:space="0" w:color="auto"/>
              <w:right w:val="single" w:sz="4" w:space="0" w:color="auto"/>
            </w:tcBorders>
          </w:tcPr>
          <w:p w14:paraId="528F629A" w14:textId="77777777" w:rsidR="00B04F8F" w:rsidRPr="00A15DCB" w:rsidRDefault="00B04F8F"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61C69F76" w14:textId="77777777" w:rsidR="00B04F8F" w:rsidRPr="00A15DCB" w:rsidRDefault="00B04F8F" w:rsidP="009B330A">
            <w:pPr>
              <w:pStyle w:val="TAL"/>
              <w:rPr>
                <w:rFonts w:cs="Arial"/>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1BE052D4" w14:textId="77777777" w:rsidR="00B04F8F" w:rsidRPr="00A15DCB" w:rsidRDefault="00B04F8F" w:rsidP="009B330A">
            <w:pPr>
              <w:pStyle w:val="TAC"/>
              <w:rPr>
                <w:rFonts w:cs="Arial"/>
              </w:rPr>
            </w:pPr>
            <w:r w:rsidRPr="00A15DCB">
              <w:rPr>
                <w:rFonts w:cs="Arial"/>
              </w:rPr>
              <w:t>-</w:t>
            </w:r>
          </w:p>
        </w:tc>
        <w:tc>
          <w:tcPr>
            <w:tcW w:w="426" w:type="pct"/>
            <w:tcBorders>
              <w:top w:val="single" w:sz="4" w:space="0" w:color="auto"/>
              <w:left w:val="single" w:sz="4" w:space="0" w:color="auto"/>
              <w:bottom w:val="single" w:sz="4" w:space="0" w:color="auto"/>
              <w:right w:val="single" w:sz="4" w:space="0" w:color="auto"/>
            </w:tcBorders>
          </w:tcPr>
          <w:p w14:paraId="07D64425" w14:textId="77777777" w:rsidR="00B04F8F" w:rsidRPr="00A15DCB" w:rsidRDefault="00B04F8F" w:rsidP="009B330A">
            <w:pPr>
              <w:pStyle w:val="TAC"/>
              <w:rPr>
                <w:rFonts w:cs="Arial"/>
              </w:rPr>
            </w:pPr>
            <w:r w:rsidRPr="00A15DCB">
              <w:rPr>
                <w:rFonts w:cs="Arial"/>
              </w:rPr>
              <w:t>-</w:t>
            </w:r>
          </w:p>
        </w:tc>
      </w:tr>
      <w:tr w:rsidR="00B04F8F" w:rsidRPr="00A15DCB" w14:paraId="7D26D06E" w14:textId="77777777" w:rsidTr="005449EA">
        <w:tc>
          <w:tcPr>
            <w:tcW w:w="251" w:type="pct"/>
            <w:tcBorders>
              <w:top w:val="single" w:sz="4" w:space="0" w:color="auto"/>
              <w:left w:val="single" w:sz="4" w:space="0" w:color="auto"/>
              <w:bottom w:val="single" w:sz="4" w:space="0" w:color="auto"/>
              <w:right w:val="single" w:sz="4" w:space="0" w:color="auto"/>
            </w:tcBorders>
          </w:tcPr>
          <w:p w14:paraId="3834E166" w14:textId="77777777" w:rsidR="00B04F8F" w:rsidRPr="00A15DCB" w:rsidRDefault="00B04F8F" w:rsidP="009B330A">
            <w:pPr>
              <w:pStyle w:val="TAC"/>
              <w:rPr>
                <w:rFonts w:cs="Arial"/>
                <w:lang w:eastAsia="zh-CN"/>
              </w:rPr>
            </w:pPr>
            <w:r w:rsidRPr="00A15DCB">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1876D5DA" w14:textId="77777777" w:rsidR="00F375CF" w:rsidRPr="00A15DCB" w:rsidRDefault="00B04F8F" w:rsidP="009B330A">
            <w:pPr>
              <w:pStyle w:val="TAL"/>
              <w:rPr>
                <w:lang w:eastAsia="zh-CN"/>
              </w:rPr>
            </w:pPr>
            <w:r w:rsidRPr="00A15DCB">
              <w:rPr>
                <w:rFonts w:cs="Arial"/>
                <w:lang w:eastAsia="zh-CN"/>
              </w:rPr>
              <w:t>Check</w:t>
            </w:r>
            <w:r w:rsidRPr="00A15DCB">
              <w:rPr>
                <w:rFonts w:cs="Arial"/>
              </w:rPr>
              <w:t>: Does the UE</w:t>
            </w:r>
            <w:r w:rsidRPr="00A15DCB">
              <w:t xml:space="preserve"> transmit PRACH preambles with preamble index k</w:t>
            </w:r>
            <w:r w:rsidRPr="00A15DCB">
              <w:rPr>
                <w:lang w:eastAsia="zh-CN"/>
              </w:rPr>
              <w:t xml:space="preserve"> on 2 </w:t>
            </w:r>
            <w:r w:rsidRPr="00A15DCB">
              <w:t>consecutive</w:t>
            </w:r>
            <w:r w:rsidRPr="00A15DCB">
              <w:rPr>
                <w:lang w:eastAsia="zh-CN"/>
              </w:rPr>
              <w:t xml:space="preserve"> ROs</w:t>
            </w:r>
            <w:r w:rsidR="00F375CF" w:rsidRPr="00A15DCB">
              <w:rPr>
                <w:lang w:eastAsia="zh-CN"/>
              </w:rPr>
              <w:t>?</w:t>
            </w:r>
          </w:p>
          <w:p w14:paraId="5FB7DC85" w14:textId="21F6BFE6" w:rsidR="00B04F8F" w:rsidRPr="00A15DCB" w:rsidRDefault="00F375CF" w:rsidP="009B330A">
            <w:pPr>
              <w:pStyle w:val="TAL"/>
              <w:rPr>
                <w:lang w:eastAsia="zh-CN"/>
              </w:rPr>
            </w:pPr>
            <w:r w:rsidRPr="00A15DCB">
              <w:rPr>
                <w:lang w:eastAsia="zh-CN"/>
              </w:rPr>
              <w:t>w</w:t>
            </w:r>
            <w:r w:rsidR="00B04F8F" w:rsidRPr="00A15DCB">
              <w:rPr>
                <w:lang w:eastAsia="zh-CN"/>
              </w:rPr>
              <w:t xml:space="preserve">here </w:t>
            </w:r>
          </w:p>
          <w:p w14:paraId="2B93CBAF" w14:textId="77777777" w:rsidR="00B04F8F" w:rsidRPr="00A15DCB" w:rsidRDefault="00B04F8F">
            <w:pPr>
              <w:pStyle w:val="TAL"/>
              <w:numPr>
                <w:ilvl w:val="0"/>
                <w:numId w:val="41"/>
              </w:numPr>
              <w:tabs>
                <w:tab w:val="left" w:pos="1492"/>
              </w:tabs>
              <w:overflowPunct/>
              <w:autoSpaceDE/>
              <w:autoSpaceDN/>
              <w:adjustRightInd/>
              <w:textAlignment w:val="auto"/>
              <w:rPr>
                <w:lang w:eastAsia="zh-CN"/>
              </w:rPr>
            </w:pPr>
            <w:r w:rsidRPr="00A15DCB">
              <w:rPr>
                <w:lang w:eastAsia="zh-CN"/>
              </w:rPr>
              <w:t xml:space="preserve">8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16 for FR1, </w:t>
            </w:r>
            <w:r w:rsidRPr="00A15DCB">
              <w:rPr>
                <w:rFonts w:eastAsia="Arial Unicode MS" w:cs="Arial Unicode MS"/>
                <w:lang w:eastAsia="zh-CN"/>
              </w:rPr>
              <w:t>4</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8 for FR2;</w:t>
            </w:r>
          </w:p>
          <w:p w14:paraId="0D0469F4" w14:textId="75057D86" w:rsidR="00B04F8F" w:rsidRPr="00A15DCB" w:rsidRDefault="003B0444">
            <w:pPr>
              <w:pStyle w:val="TAL"/>
              <w:numPr>
                <w:ilvl w:val="0"/>
                <w:numId w:val="41"/>
              </w:numPr>
              <w:tabs>
                <w:tab w:val="left" w:pos="1492"/>
              </w:tabs>
              <w:overflowPunct/>
              <w:autoSpaceDE/>
              <w:autoSpaceDN/>
              <w:adjustRightInd/>
              <w:textAlignment w:val="auto"/>
              <w:rPr>
                <w:lang w:eastAsia="zh-CN"/>
              </w:rPr>
            </w:pPr>
            <w:r w:rsidRPr="00A15DCB">
              <w:rPr>
                <w:lang w:eastAsia="zh-CN"/>
              </w:rPr>
              <w:t>RO #n is located at the time-domain position as specified in N</w:t>
            </w:r>
            <w:r w:rsidR="004C69EF" w:rsidRPr="00A15DCB">
              <w:rPr>
                <w:lang w:eastAsia="zh-CN"/>
              </w:rPr>
              <w:t>ote</w:t>
            </w:r>
            <w:r w:rsidRPr="00A15DCB">
              <w:rPr>
                <w:lang w:eastAsia="zh-CN"/>
              </w:rPr>
              <w:t xml:space="preserve"> 1, n = 0,1.</w:t>
            </w:r>
          </w:p>
        </w:tc>
        <w:tc>
          <w:tcPr>
            <w:tcW w:w="270" w:type="pct"/>
            <w:tcBorders>
              <w:top w:val="single" w:sz="4" w:space="0" w:color="auto"/>
              <w:left w:val="single" w:sz="4" w:space="0" w:color="auto"/>
              <w:bottom w:val="single" w:sz="4" w:space="0" w:color="auto"/>
              <w:right w:val="single" w:sz="4" w:space="0" w:color="auto"/>
            </w:tcBorders>
          </w:tcPr>
          <w:p w14:paraId="7D61600C" w14:textId="77777777" w:rsidR="00B04F8F" w:rsidRPr="00A15DCB" w:rsidRDefault="00B04F8F"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BAEA539" w14:textId="77777777" w:rsidR="00B04F8F" w:rsidRPr="00A15DCB" w:rsidRDefault="00B04F8F" w:rsidP="009B330A">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16052EBC" w14:textId="77777777" w:rsidR="00B04F8F" w:rsidRPr="00A15DCB" w:rsidRDefault="00B04F8F" w:rsidP="009B330A">
            <w:pPr>
              <w:pStyle w:val="TAC"/>
              <w:rPr>
                <w:rFonts w:cs="Arial"/>
                <w:lang w:eastAsia="zh-CN"/>
              </w:rPr>
            </w:pPr>
            <w:r w:rsidRPr="00A15DCB">
              <w:rPr>
                <w:rFonts w:cs="Arial"/>
                <w:lang w:eastAsia="zh-CN"/>
              </w:rPr>
              <w:t>1</w:t>
            </w:r>
          </w:p>
        </w:tc>
        <w:tc>
          <w:tcPr>
            <w:tcW w:w="426" w:type="pct"/>
            <w:tcBorders>
              <w:top w:val="single" w:sz="4" w:space="0" w:color="auto"/>
              <w:left w:val="single" w:sz="4" w:space="0" w:color="auto"/>
              <w:bottom w:val="single" w:sz="4" w:space="0" w:color="auto"/>
              <w:right w:val="single" w:sz="4" w:space="0" w:color="auto"/>
            </w:tcBorders>
          </w:tcPr>
          <w:p w14:paraId="5FDEB085" w14:textId="77777777" w:rsidR="00B04F8F" w:rsidRPr="00A15DCB" w:rsidRDefault="00B04F8F" w:rsidP="009B330A">
            <w:pPr>
              <w:pStyle w:val="TAC"/>
              <w:rPr>
                <w:rFonts w:cs="Arial"/>
                <w:lang w:eastAsia="zh-CN"/>
              </w:rPr>
            </w:pPr>
            <w:r w:rsidRPr="00A15DCB">
              <w:rPr>
                <w:rFonts w:cs="Arial"/>
                <w:lang w:eastAsia="zh-CN"/>
              </w:rPr>
              <w:t>P</w:t>
            </w:r>
          </w:p>
        </w:tc>
      </w:tr>
      <w:tr w:rsidR="00B04F8F" w:rsidRPr="00A15DCB" w14:paraId="243361BC" w14:textId="77777777" w:rsidTr="005449EA">
        <w:tc>
          <w:tcPr>
            <w:tcW w:w="251" w:type="pct"/>
            <w:tcBorders>
              <w:top w:val="single" w:sz="4" w:space="0" w:color="auto"/>
              <w:left w:val="single" w:sz="4" w:space="0" w:color="auto"/>
              <w:bottom w:val="single" w:sz="4" w:space="0" w:color="auto"/>
              <w:right w:val="single" w:sz="4" w:space="0" w:color="auto"/>
            </w:tcBorders>
          </w:tcPr>
          <w:p w14:paraId="5516FE4D" w14:textId="77777777" w:rsidR="00B04F8F" w:rsidRPr="00A15DCB" w:rsidRDefault="00B04F8F" w:rsidP="009B330A">
            <w:pPr>
              <w:pStyle w:val="TAC"/>
              <w:rPr>
                <w:rFonts w:cs="Arial"/>
                <w:lang w:eastAsia="zh-CN"/>
              </w:rPr>
            </w:pPr>
            <w:r w:rsidRPr="00A15DCB">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6E26B101" w14:textId="6CDC9BED" w:rsidR="00B04F8F" w:rsidRPr="00A15DCB" w:rsidRDefault="00B04F8F" w:rsidP="009B330A">
            <w:pPr>
              <w:pStyle w:val="TAL"/>
              <w:rPr>
                <w:rFonts w:cs="Arial"/>
                <w:lang w:eastAsia="zh-CN"/>
              </w:rPr>
            </w:pPr>
            <w:r w:rsidRPr="00A15DCB">
              <w:t xml:space="preserve">The SS transmits Random Access Response with RAPID corresponding to preamble index k and </w:t>
            </w:r>
            <w:r w:rsidRPr="00A15DCB">
              <w:rPr>
                <w:lang w:eastAsia="ko-KR"/>
              </w:rPr>
              <w:t xml:space="preserve">RA-RNTI associated with the </w:t>
            </w:r>
            <w:r w:rsidRPr="00A15DCB">
              <w:rPr>
                <w:lang w:eastAsia="zh-CN"/>
              </w:rPr>
              <w:t xml:space="preserve">RO #1, where k and </w:t>
            </w:r>
            <w:r w:rsidR="003B0444" w:rsidRPr="00A15DCB">
              <w:rPr>
                <w:lang w:eastAsia="zh-CN"/>
              </w:rPr>
              <w:t>RO #1</w:t>
            </w:r>
            <w:r w:rsidRPr="00A15DCB">
              <w:rPr>
                <w:lang w:eastAsia="zh-CN"/>
              </w:rPr>
              <w:t xml:space="preserve"> are same as step 5</w:t>
            </w:r>
          </w:p>
        </w:tc>
        <w:tc>
          <w:tcPr>
            <w:tcW w:w="270" w:type="pct"/>
            <w:tcBorders>
              <w:top w:val="single" w:sz="4" w:space="0" w:color="auto"/>
              <w:left w:val="single" w:sz="4" w:space="0" w:color="auto"/>
              <w:bottom w:val="single" w:sz="4" w:space="0" w:color="auto"/>
              <w:right w:val="single" w:sz="4" w:space="0" w:color="auto"/>
            </w:tcBorders>
          </w:tcPr>
          <w:p w14:paraId="5D6155D1" w14:textId="77777777" w:rsidR="00B04F8F" w:rsidRPr="00A15DCB" w:rsidRDefault="00B04F8F" w:rsidP="009B330A">
            <w:pPr>
              <w:pStyle w:val="TAC"/>
              <w:rPr>
                <w:rFonts w:cs="Arial"/>
                <w:lang w:eastAsia="zh-CN"/>
              </w:rPr>
            </w:pPr>
            <w:r w:rsidRPr="00A15DCB">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7A2626D6" w14:textId="77777777" w:rsidR="00B04F8F" w:rsidRPr="00A15DCB" w:rsidRDefault="00B04F8F" w:rsidP="009B330A">
            <w:pPr>
              <w:pStyle w:val="TAL"/>
              <w:rPr>
                <w:rFonts w:cs="Arial"/>
                <w:iCs/>
                <w:lang w:eastAsia="zh-CN"/>
              </w:rPr>
            </w:pPr>
            <w:r w:rsidRPr="00A15DCB">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24ACDFDF" w14:textId="77777777" w:rsidR="00B04F8F" w:rsidRPr="00A15DCB" w:rsidRDefault="00B04F8F" w:rsidP="009B330A">
            <w:pPr>
              <w:pStyle w:val="TAC"/>
              <w:rPr>
                <w:rFonts w:cs="Arial"/>
                <w:lang w:eastAsia="zh-CN"/>
              </w:rPr>
            </w:pPr>
            <w:r w:rsidRPr="00A15DCB">
              <w:rPr>
                <w:rFonts w:cs="Arial"/>
              </w:rPr>
              <w:t>-</w:t>
            </w:r>
          </w:p>
        </w:tc>
        <w:tc>
          <w:tcPr>
            <w:tcW w:w="426" w:type="pct"/>
            <w:tcBorders>
              <w:top w:val="single" w:sz="4" w:space="0" w:color="auto"/>
              <w:left w:val="single" w:sz="4" w:space="0" w:color="auto"/>
              <w:bottom w:val="single" w:sz="4" w:space="0" w:color="auto"/>
              <w:right w:val="single" w:sz="4" w:space="0" w:color="auto"/>
            </w:tcBorders>
          </w:tcPr>
          <w:p w14:paraId="171538DE" w14:textId="77777777" w:rsidR="00B04F8F" w:rsidRPr="00A15DCB" w:rsidRDefault="00B04F8F" w:rsidP="009B330A">
            <w:pPr>
              <w:pStyle w:val="TAC"/>
              <w:rPr>
                <w:rFonts w:cs="Arial"/>
                <w:lang w:eastAsia="zh-CN"/>
              </w:rPr>
            </w:pPr>
            <w:r w:rsidRPr="00A15DCB">
              <w:rPr>
                <w:rFonts w:cs="Arial"/>
              </w:rPr>
              <w:t>-</w:t>
            </w:r>
          </w:p>
        </w:tc>
      </w:tr>
      <w:tr w:rsidR="005449EA" w:rsidRPr="00A15DCB" w14:paraId="6DB87AEB" w14:textId="77777777" w:rsidTr="005449EA">
        <w:tc>
          <w:tcPr>
            <w:tcW w:w="251" w:type="pct"/>
            <w:tcBorders>
              <w:top w:val="single" w:sz="4" w:space="0" w:color="auto"/>
              <w:left w:val="single" w:sz="4" w:space="0" w:color="auto"/>
              <w:bottom w:val="single" w:sz="4" w:space="0" w:color="auto"/>
              <w:right w:val="single" w:sz="4" w:space="0" w:color="auto"/>
            </w:tcBorders>
          </w:tcPr>
          <w:p w14:paraId="30B07877" w14:textId="0F8F31C5" w:rsidR="005449EA" w:rsidRPr="00A15DCB" w:rsidRDefault="005449EA" w:rsidP="005449EA">
            <w:pPr>
              <w:pStyle w:val="TAC"/>
              <w:rPr>
                <w:rFonts w:cs="Arial"/>
                <w:lang w:eastAsia="zh-CN"/>
              </w:rPr>
            </w:pPr>
            <w:r w:rsidRPr="00A15DCB">
              <w:t>7</w:t>
            </w:r>
          </w:p>
        </w:tc>
        <w:tc>
          <w:tcPr>
            <w:tcW w:w="2185" w:type="pct"/>
            <w:tcBorders>
              <w:top w:val="single" w:sz="4" w:space="0" w:color="auto"/>
              <w:left w:val="single" w:sz="4" w:space="0" w:color="auto"/>
              <w:bottom w:val="single" w:sz="4" w:space="0" w:color="auto"/>
              <w:right w:val="single" w:sz="4" w:space="0" w:color="auto"/>
            </w:tcBorders>
          </w:tcPr>
          <w:p w14:paraId="7D0A3635" w14:textId="03751315" w:rsidR="005449EA" w:rsidRPr="00A15DCB" w:rsidDel="004C69EF" w:rsidRDefault="005449EA" w:rsidP="005449EA">
            <w:pPr>
              <w:pStyle w:val="TAL"/>
            </w:pPr>
            <w:r w:rsidRPr="00A15DCB">
              <w:t xml:space="preserve">UE sends a Msg3 using the grant associated to the Random Access ´Response received in step </w:t>
            </w:r>
            <w:r w:rsidRPr="00A15DCB">
              <w:rPr>
                <w:rFonts w:cs="Arial"/>
                <w:lang w:eastAsia="zh-CN"/>
              </w:rPr>
              <w:t>6</w:t>
            </w:r>
            <w:r w:rsidRPr="00A15DCB">
              <w:t xml:space="preserve"> on SpCell</w:t>
            </w:r>
          </w:p>
        </w:tc>
        <w:tc>
          <w:tcPr>
            <w:tcW w:w="270" w:type="pct"/>
            <w:tcBorders>
              <w:top w:val="single" w:sz="4" w:space="0" w:color="auto"/>
              <w:left w:val="single" w:sz="4" w:space="0" w:color="auto"/>
              <w:bottom w:val="single" w:sz="4" w:space="0" w:color="auto"/>
              <w:right w:val="single" w:sz="4" w:space="0" w:color="auto"/>
            </w:tcBorders>
          </w:tcPr>
          <w:p w14:paraId="0BCE8C50" w14:textId="3D69CF2A" w:rsidR="005449EA" w:rsidRPr="00A15DCB" w:rsidRDefault="005449EA" w:rsidP="005449EA">
            <w:pPr>
              <w:pStyle w:val="TAC"/>
              <w:rPr>
                <w:rFonts w:cs="Arial"/>
              </w:rPr>
            </w:pPr>
            <w:r w:rsidRPr="00A15DCB">
              <w:t>--&gt;</w:t>
            </w:r>
          </w:p>
        </w:tc>
        <w:tc>
          <w:tcPr>
            <w:tcW w:w="1636" w:type="pct"/>
            <w:tcBorders>
              <w:top w:val="single" w:sz="4" w:space="0" w:color="auto"/>
              <w:left w:val="single" w:sz="4" w:space="0" w:color="auto"/>
              <w:bottom w:val="single" w:sz="4" w:space="0" w:color="auto"/>
              <w:right w:val="single" w:sz="4" w:space="0" w:color="auto"/>
            </w:tcBorders>
          </w:tcPr>
          <w:p w14:paraId="0DE992B0" w14:textId="1F3D637D" w:rsidR="005449EA" w:rsidRPr="00A15DCB" w:rsidRDefault="005449EA" w:rsidP="005449EA">
            <w:pPr>
              <w:pStyle w:val="TAL"/>
              <w:rPr>
                <w:rFonts w:cs="Arial"/>
              </w:rPr>
            </w:pPr>
            <w:r w:rsidRPr="00A15DCB">
              <w:t>Msg3 (C-RNTI MAC CONTROL ELEMENT)</w:t>
            </w:r>
          </w:p>
        </w:tc>
        <w:tc>
          <w:tcPr>
            <w:tcW w:w="232" w:type="pct"/>
            <w:tcBorders>
              <w:top w:val="single" w:sz="4" w:space="0" w:color="auto"/>
              <w:left w:val="single" w:sz="4" w:space="0" w:color="auto"/>
              <w:bottom w:val="single" w:sz="4" w:space="0" w:color="auto"/>
              <w:right w:val="single" w:sz="4" w:space="0" w:color="auto"/>
            </w:tcBorders>
          </w:tcPr>
          <w:p w14:paraId="54AD1133" w14:textId="111E7519" w:rsidR="005449EA" w:rsidRPr="00A15DCB" w:rsidRDefault="005449EA" w:rsidP="005449EA">
            <w:pPr>
              <w:pStyle w:val="TAC"/>
              <w:rPr>
                <w:rFonts w:cs="Arial"/>
              </w:rPr>
            </w:pPr>
            <w:r w:rsidRPr="00A15DCB">
              <w:rPr>
                <w:rFonts w:eastAsia="MS Gothic"/>
              </w:rPr>
              <w:t>-</w:t>
            </w:r>
          </w:p>
        </w:tc>
        <w:tc>
          <w:tcPr>
            <w:tcW w:w="426" w:type="pct"/>
            <w:tcBorders>
              <w:top w:val="single" w:sz="4" w:space="0" w:color="auto"/>
              <w:left w:val="single" w:sz="4" w:space="0" w:color="auto"/>
              <w:bottom w:val="single" w:sz="4" w:space="0" w:color="auto"/>
              <w:right w:val="single" w:sz="4" w:space="0" w:color="auto"/>
            </w:tcBorders>
          </w:tcPr>
          <w:p w14:paraId="0E79B243" w14:textId="587F0CE2" w:rsidR="005449EA" w:rsidRPr="00A15DCB" w:rsidRDefault="005449EA" w:rsidP="005449EA">
            <w:pPr>
              <w:pStyle w:val="TAC"/>
              <w:rPr>
                <w:rFonts w:cs="Arial"/>
              </w:rPr>
            </w:pPr>
            <w:r w:rsidRPr="00A15DCB">
              <w:t>-</w:t>
            </w:r>
          </w:p>
        </w:tc>
      </w:tr>
      <w:tr w:rsidR="005449EA" w:rsidRPr="00A15DCB" w14:paraId="5933E2F2" w14:textId="77777777" w:rsidTr="005449EA">
        <w:tc>
          <w:tcPr>
            <w:tcW w:w="251" w:type="pct"/>
            <w:tcBorders>
              <w:top w:val="single" w:sz="4" w:space="0" w:color="auto"/>
              <w:left w:val="single" w:sz="4" w:space="0" w:color="auto"/>
              <w:bottom w:val="single" w:sz="4" w:space="0" w:color="auto"/>
              <w:right w:val="single" w:sz="4" w:space="0" w:color="auto"/>
            </w:tcBorders>
          </w:tcPr>
          <w:p w14:paraId="75809D1B" w14:textId="1D1E1AE9" w:rsidR="005449EA" w:rsidRPr="00A15DCB" w:rsidRDefault="005449EA" w:rsidP="005449EA">
            <w:pPr>
              <w:pStyle w:val="TAC"/>
              <w:rPr>
                <w:rFonts w:cs="Arial"/>
                <w:lang w:eastAsia="zh-CN"/>
              </w:rPr>
            </w:pPr>
            <w:r w:rsidRPr="00A15DCB">
              <w:t>8</w:t>
            </w:r>
          </w:p>
        </w:tc>
        <w:tc>
          <w:tcPr>
            <w:tcW w:w="2185" w:type="pct"/>
            <w:tcBorders>
              <w:top w:val="single" w:sz="4" w:space="0" w:color="auto"/>
              <w:left w:val="single" w:sz="4" w:space="0" w:color="auto"/>
              <w:bottom w:val="single" w:sz="4" w:space="0" w:color="auto"/>
              <w:right w:val="single" w:sz="4" w:space="0" w:color="auto"/>
            </w:tcBorders>
          </w:tcPr>
          <w:p w14:paraId="62180DF7" w14:textId="26FB2A32" w:rsidR="005449EA" w:rsidRPr="00A15DCB" w:rsidDel="004C69EF" w:rsidRDefault="005449EA" w:rsidP="005449EA">
            <w:pPr>
              <w:pStyle w:val="TAL"/>
            </w:pPr>
            <w:r w:rsidRPr="00A15DCB">
              <w:t>SS schedules PDCCH transmission for UE C_RNTI and allocate uplink grant.</w:t>
            </w:r>
          </w:p>
        </w:tc>
        <w:tc>
          <w:tcPr>
            <w:tcW w:w="270" w:type="pct"/>
            <w:tcBorders>
              <w:top w:val="single" w:sz="4" w:space="0" w:color="auto"/>
              <w:left w:val="single" w:sz="4" w:space="0" w:color="auto"/>
              <w:bottom w:val="single" w:sz="4" w:space="0" w:color="auto"/>
              <w:right w:val="single" w:sz="4" w:space="0" w:color="auto"/>
            </w:tcBorders>
          </w:tcPr>
          <w:p w14:paraId="4FDCB1FE" w14:textId="0C8E99EE" w:rsidR="005449EA" w:rsidRPr="00A15DCB" w:rsidRDefault="005449EA" w:rsidP="005449EA">
            <w:pPr>
              <w:pStyle w:val="TAC"/>
              <w:rPr>
                <w:rFonts w:cs="Arial"/>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60A54160" w14:textId="55B40A2A" w:rsidR="005449EA" w:rsidRPr="00A15DCB" w:rsidRDefault="005449EA" w:rsidP="005449EA">
            <w:pPr>
              <w:pStyle w:val="TAL"/>
              <w:rPr>
                <w:rFonts w:cs="Arial"/>
              </w:rPr>
            </w:pPr>
            <w:r w:rsidRPr="00A15DCB">
              <w:t>Contention Resolution</w:t>
            </w:r>
          </w:p>
        </w:tc>
        <w:tc>
          <w:tcPr>
            <w:tcW w:w="232" w:type="pct"/>
            <w:tcBorders>
              <w:top w:val="single" w:sz="4" w:space="0" w:color="auto"/>
              <w:left w:val="single" w:sz="4" w:space="0" w:color="auto"/>
              <w:bottom w:val="single" w:sz="4" w:space="0" w:color="auto"/>
              <w:right w:val="single" w:sz="4" w:space="0" w:color="auto"/>
            </w:tcBorders>
          </w:tcPr>
          <w:p w14:paraId="3EC9F37D" w14:textId="76F6CAC4" w:rsidR="005449EA" w:rsidRPr="00A15DCB" w:rsidRDefault="005449EA" w:rsidP="005449EA">
            <w:pPr>
              <w:pStyle w:val="TAC"/>
              <w:rPr>
                <w:rFonts w:cs="Arial"/>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648EE6AA" w14:textId="74CDB56A" w:rsidR="005449EA" w:rsidRPr="00A15DCB" w:rsidRDefault="005449EA" w:rsidP="005449EA">
            <w:pPr>
              <w:pStyle w:val="TAC"/>
              <w:rPr>
                <w:rFonts w:cs="Arial"/>
              </w:rPr>
            </w:pPr>
            <w:r w:rsidRPr="00A15DCB">
              <w:t>-</w:t>
            </w:r>
          </w:p>
        </w:tc>
      </w:tr>
      <w:tr w:rsidR="005449EA" w:rsidRPr="00A15DCB" w14:paraId="37EBEDD5" w14:textId="77777777" w:rsidTr="005449EA">
        <w:tc>
          <w:tcPr>
            <w:tcW w:w="251" w:type="pct"/>
            <w:tcBorders>
              <w:top w:val="single" w:sz="4" w:space="0" w:color="auto"/>
              <w:left w:val="single" w:sz="4" w:space="0" w:color="auto"/>
              <w:bottom w:val="single" w:sz="4" w:space="0" w:color="auto"/>
              <w:right w:val="single" w:sz="4" w:space="0" w:color="auto"/>
            </w:tcBorders>
          </w:tcPr>
          <w:p w14:paraId="45865A3F" w14:textId="12B59939" w:rsidR="005449EA" w:rsidRPr="00A15DCB" w:rsidRDefault="005449EA" w:rsidP="005449EA">
            <w:pPr>
              <w:pStyle w:val="TAC"/>
              <w:rPr>
                <w:rFonts w:cs="Arial"/>
                <w:lang w:eastAsia="zh-CN"/>
              </w:rPr>
            </w:pPr>
            <w:r w:rsidRPr="00A15DCB">
              <w:t>8A</w:t>
            </w:r>
          </w:p>
        </w:tc>
        <w:tc>
          <w:tcPr>
            <w:tcW w:w="2185" w:type="pct"/>
            <w:tcBorders>
              <w:top w:val="single" w:sz="4" w:space="0" w:color="auto"/>
              <w:left w:val="single" w:sz="4" w:space="0" w:color="auto"/>
              <w:bottom w:val="single" w:sz="4" w:space="0" w:color="auto"/>
              <w:right w:val="single" w:sz="4" w:space="0" w:color="auto"/>
            </w:tcBorders>
          </w:tcPr>
          <w:p w14:paraId="4E40FF6C" w14:textId="5BC3E0F8" w:rsidR="005449EA" w:rsidRPr="00A15DCB" w:rsidDel="004C69EF" w:rsidRDefault="005449EA" w:rsidP="005449EA">
            <w:pPr>
              <w:pStyle w:val="TAL"/>
            </w:pPr>
            <w:r w:rsidRPr="00A15DCB">
              <w:rPr>
                <w:rFonts w:cs="Arial"/>
                <w:szCs w:val="18"/>
              </w:rPr>
              <w:t>The UE transmits a MAC PDU with C-RNTI containing looped back PDCP SDU</w:t>
            </w:r>
          </w:p>
        </w:tc>
        <w:tc>
          <w:tcPr>
            <w:tcW w:w="270" w:type="pct"/>
            <w:tcBorders>
              <w:top w:val="single" w:sz="4" w:space="0" w:color="auto"/>
              <w:left w:val="single" w:sz="4" w:space="0" w:color="auto"/>
              <w:bottom w:val="single" w:sz="4" w:space="0" w:color="auto"/>
              <w:right w:val="single" w:sz="4" w:space="0" w:color="auto"/>
            </w:tcBorders>
          </w:tcPr>
          <w:p w14:paraId="2E93B896" w14:textId="049A6BF4" w:rsidR="005449EA" w:rsidRPr="00A15DCB" w:rsidRDefault="005449EA" w:rsidP="005449EA">
            <w:pPr>
              <w:pStyle w:val="TAC"/>
              <w:rPr>
                <w:rFonts w:cs="Arial"/>
              </w:rPr>
            </w:pPr>
            <w:r w:rsidRPr="00A15DCB">
              <w:t>--&gt;</w:t>
            </w:r>
          </w:p>
        </w:tc>
        <w:tc>
          <w:tcPr>
            <w:tcW w:w="1636" w:type="pct"/>
            <w:tcBorders>
              <w:top w:val="single" w:sz="4" w:space="0" w:color="auto"/>
              <w:left w:val="single" w:sz="4" w:space="0" w:color="auto"/>
              <w:bottom w:val="single" w:sz="4" w:space="0" w:color="auto"/>
              <w:right w:val="single" w:sz="4" w:space="0" w:color="auto"/>
            </w:tcBorders>
          </w:tcPr>
          <w:p w14:paraId="741D30F9" w14:textId="332C2BA9" w:rsidR="005449EA" w:rsidRPr="00A15DCB" w:rsidRDefault="005449EA" w:rsidP="005449EA">
            <w:pPr>
              <w:pStyle w:val="TAL"/>
              <w:rPr>
                <w:rFonts w:cs="Arial"/>
              </w:rPr>
            </w:pPr>
            <w:r w:rsidRPr="00A15DCB">
              <w:rPr>
                <w:rFonts w:cs="Arial"/>
                <w:szCs w:val="18"/>
              </w:rPr>
              <w:t>MAC PDU</w:t>
            </w:r>
          </w:p>
        </w:tc>
        <w:tc>
          <w:tcPr>
            <w:tcW w:w="232" w:type="pct"/>
            <w:tcBorders>
              <w:top w:val="single" w:sz="4" w:space="0" w:color="auto"/>
              <w:left w:val="single" w:sz="4" w:space="0" w:color="auto"/>
              <w:bottom w:val="single" w:sz="4" w:space="0" w:color="auto"/>
              <w:right w:val="single" w:sz="4" w:space="0" w:color="auto"/>
            </w:tcBorders>
          </w:tcPr>
          <w:p w14:paraId="1EECC289" w14:textId="4093B8D4" w:rsidR="005449EA" w:rsidRPr="00A15DCB" w:rsidRDefault="005449EA" w:rsidP="005449EA">
            <w:pPr>
              <w:pStyle w:val="TAC"/>
              <w:rPr>
                <w:rFonts w:cs="Arial"/>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7BEFC1D4" w14:textId="7E266CF6" w:rsidR="005449EA" w:rsidRPr="00A15DCB" w:rsidRDefault="005449EA" w:rsidP="005449EA">
            <w:pPr>
              <w:pStyle w:val="TAC"/>
              <w:rPr>
                <w:rFonts w:cs="Arial"/>
              </w:rPr>
            </w:pPr>
            <w:r w:rsidRPr="00A15DCB">
              <w:t>-</w:t>
            </w:r>
          </w:p>
        </w:tc>
      </w:tr>
      <w:tr w:rsidR="003B0444" w:rsidRPr="00A15DCB" w14:paraId="21557D96" w14:textId="77777777" w:rsidTr="005449EA">
        <w:tc>
          <w:tcPr>
            <w:tcW w:w="251" w:type="pct"/>
            <w:tcBorders>
              <w:top w:val="single" w:sz="4" w:space="0" w:color="auto"/>
              <w:left w:val="single" w:sz="4" w:space="0" w:color="auto"/>
              <w:bottom w:val="single" w:sz="4" w:space="0" w:color="auto"/>
              <w:right w:val="single" w:sz="4" w:space="0" w:color="auto"/>
            </w:tcBorders>
          </w:tcPr>
          <w:p w14:paraId="51ED39D5" w14:textId="77777777" w:rsidR="003B0444" w:rsidRPr="00A15DCB" w:rsidRDefault="003B0444" w:rsidP="009B330A">
            <w:pPr>
              <w:pStyle w:val="TAC"/>
              <w:rPr>
                <w:rFonts w:cs="Arial"/>
                <w:lang w:eastAsia="zh-CN"/>
              </w:rPr>
            </w:pPr>
            <w:r w:rsidRPr="00A15DCB">
              <w:rPr>
                <w:rFonts w:cs="Arial"/>
                <w:lang w:eastAsia="zh-CN"/>
              </w:rPr>
              <w:t>9-15</w:t>
            </w:r>
          </w:p>
        </w:tc>
        <w:tc>
          <w:tcPr>
            <w:tcW w:w="2185" w:type="pct"/>
            <w:tcBorders>
              <w:top w:val="single" w:sz="4" w:space="0" w:color="auto"/>
              <w:left w:val="single" w:sz="4" w:space="0" w:color="auto"/>
              <w:bottom w:val="single" w:sz="4" w:space="0" w:color="auto"/>
              <w:right w:val="single" w:sz="4" w:space="0" w:color="auto"/>
            </w:tcBorders>
          </w:tcPr>
          <w:p w14:paraId="14D08C48" w14:textId="6EAD85E6" w:rsidR="003B0444" w:rsidRPr="00A15DCB" w:rsidRDefault="004C69EF" w:rsidP="009B330A">
            <w:pPr>
              <w:pStyle w:val="TAL"/>
            </w:pPr>
            <w:r w:rsidRPr="00A15DCB">
              <w:t>Void</w:t>
            </w:r>
          </w:p>
        </w:tc>
        <w:tc>
          <w:tcPr>
            <w:tcW w:w="270" w:type="pct"/>
            <w:tcBorders>
              <w:top w:val="single" w:sz="4" w:space="0" w:color="auto"/>
              <w:left w:val="single" w:sz="4" w:space="0" w:color="auto"/>
              <w:bottom w:val="single" w:sz="4" w:space="0" w:color="auto"/>
              <w:right w:val="single" w:sz="4" w:space="0" w:color="auto"/>
            </w:tcBorders>
          </w:tcPr>
          <w:p w14:paraId="1FA25FDA" w14:textId="77777777" w:rsidR="003B0444" w:rsidRPr="00A15DCB" w:rsidRDefault="003B0444" w:rsidP="009B330A">
            <w:pPr>
              <w:pStyle w:val="TAC"/>
              <w:rPr>
                <w:rFonts w:cs="Arial"/>
              </w:rPr>
            </w:pPr>
          </w:p>
        </w:tc>
        <w:tc>
          <w:tcPr>
            <w:tcW w:w="1636" w:type="pct"/>
            <w:tcBorders>
              <w:top w:val="single" w:sz="4" w:space="0" w:color="auto"/>
              <w:left w:val="single" w:sz="4" w:space="0" w:color="auto"/>
              <w:bottom w:val="single" w:sz="4" w:space="0" w:color="auto"/>
              <w:right w:val="single" w:sz="4" w:space="0" w:color="auto"/>
            </w:tcBorders>
          </w:tcPr>
          <w:p w14:paraId="334402CA" w14:textId="77777777" w:rsidR="003B0444" w:rsidRPr="00A15DCB" w:rsidRDefault="003B0444" w:rsidP="009B330A">
            <w:pPr>
              <w:pStyle w:val="TAL"/>
              <w:rPr>
                <w:rFonts w:cs="Arial"/>
              </w:rPr>
            </w:pPr>
          </w:p>
        </w:tc>
        <w:tc>
          <w:tcPr>
            <w:tcW w:w="232" w:type="pct"/>
            <w:tcBorders>
              <w:top w:val="single" w:sz="4" w:space="0" w:color="auto"/>
              <w:left w:val="single" w:sz="4" w:space="0" w:color="auto"/>
              <w:bottom w:val="single" w:sz="4" w:space="0" w:color="auto"/>
              <w:right w:val="single" w:sz="4" w:space="0" w:color="auto"/>
            </w:tcBorders>
          </w:tcPr>
          <w:p w14:paraId="532BDBFE" w14:textId="77777777" w:rsidR="003B0444" w:rsidRPr="00A15DCB" w:rsidRDefault="003B0444" w:rsidP="009B330A">
            <w:pPr>
              <w:pStyle w:val="TAC"/>
              <w:rPr>
                <w:rFonts w:cs="Arial"/>
              </w:rPr>
            </w:pPr>
          </w:p>
        </w:tc>
        <w:tc>
          <w:tcPr>
            <w:tcW w:w="426" w:type="pct"/>
            <w:tcBorders>
              <w:top w:val="single" w:sz="4" w:space="0" w:color="auto"/>
              <w:left w:val="single" w:sz="4" w:space="0" w:color="auto"/>
              <w:bottom w:val="single" w:sz="4" w:space="0" w:color="auto"/>
              <w:right w:val="single" w:sz="4" w:space="0" w:color="auto"/>
            </w:tcBorders>
          </w:tcPr>
          <w:p w14:paraId="54A38C98" w14:textId="77777777" w:rsidR="003B0444" w:rsidRPr="00A15DCB" w:rsidRDefault="003B0444" w:rsidP="009B330A">
            <w:pPr>
              <w:pStyle w:val="TAC"/>
              <w:rPr>
                <w:rFonts w:cs="Arial"/>
              </w:rPr>
            </w:pPr>
          </w:p>
        </w:tc>
      </w:tr>
      <w:tr w:rsidR="003B0444" w:rsidRPr="00A15DCB" w14:paraId="07D8A4E1" w14:textId="77777777" w:rsidTr="003B0444">
        <w:tc>
          <w:tcPr>
            <w:tcW w:w="5000" w:type="pct"/>
            <w:gridSpan w:val="6"/>
            <w:tcBorders>
              <w:top w:val="single" w:sz="4" w:space="0" w:color="auto"/>
              <w:left w:val="single" w:sz="4" w:space="0" w:color="auto"/>
              <w:bottom w:val="single" w:sz="4" w:space="0" w:color="auto"/>
              <w:right w:val="single" w:sz="4" w:space="0" w:color="auto"/>
            </w:tcBorders>
          </w:tcPr>
          <w:p w14:paraId="22C1E8B3" w14:textId="77777777" w:rsidR="005449EA" w:rsidRPr="00A15DCB" w:rsidRDefault="003B0444" w:rsidP="005449EA">
            <w:pPr>
              <w:pStyle w:val="TAN"/>
              <w:rPr>
                <w:rFonts w:eastAsia="SimSun"/>
                <w:lang w:eastAsia="zh-CN"/>
              </w:rPr>
            </w:pPr>
            <w:r w:rsidRPr="00A15DCB">
              <w:t>Note 1:</w:t>
            </w:r>
            <w:r w:rsidRPr="00A15DCB">
              <w:tab/>
              <w:t>The RO #n starts from the symbol#a in the slot #b in the radio frame #m with a duration of c symbols, where the value of a, b, c, m are specified as follows:</w:t>
            </w:r>
            <w:r w:rsidRPr="00A15DCB">
              <w:rPr>
                <w:lang w:eastAsia="zh-CN"/>
              </w:rPr>
              <w:br/>
            </w:r>
            <w:r w:rsidRPr="00A15DCB">
              <w:rPr>
                <w:lang w:eastAsia="zh-CN"/>
              </w:rPr>
              <w:br/>
              <w:t>For FR1 FDD + 15kHz SCS, m mod 8 = floor(n/2), a = (n mod 2)*6, b = 1, c = 6;</w:t>
            </w:r>
            <w:r w:rsidRPr="00A15DCB">
              <w:rPr>
                <w:lang w:eastAsia="zh-CN"/>
              </w:rPr>
              <w:br/>
            </w:r>
            <w:r w:rsidRPr="00A15DCB">
              <w:rPr>
                <w:lang w:eastAsia="zh-CN"/>
              </w:rPr>
              <w:br/>
              <w:t>For FR1 TDD + 15kHz SCS, m mod 16 = n, a = 2, b = 9, c = 12;</w:t>
            </w:r>
            <w:r w:rsidRPr="00A15DCB">
              <w:rPr>
                <w:lang w:eastAsia="zh-CN"/>
              </w:rPr>
              <w:br/>
            </w:r>
            <w:r w:rsidRPr="00A15DCB">
              <w:rPr>
                <w:lang w:eastAsia="zh-CN"/>
              </w:rPr>
              <w:br/>
              <w:t>For FR1 TDD + 30kHz SCS, m mod 16 = n, a = 2, b = 19, c = 12;</w:t>
            </w:r>
            <w:r w:rsidRPr="00A15DCB">
              <w:rPr>
                <w:lang w:eastAsia="zh-CN"/>
              </w:rPr>
              <w:br/>
            </w:r>
            <w:r w:rsidRPr="00A15DCB">
              <w:rPr>
                <w:lang w:eastAsia="zh-CN"/>
              </w:rPr>
              <w:br/>
              <w:t>For FR2 TDD + 120kHz SCS, m mod 4 = 1, a = 2*((16*d+n) mod 7), b = 9+10*((floor((16*d+n)/7)) mod 8), c =2, d =0, 1, 2, 3, 4, 5, 6.</w:t>
            </w:r>
          </w:p>
          <w:p w14:paraId="0408EBE1" w14:textId="385E2CB1" w:rsidR="005449EA" w:rsidRPr="00A15DCB" w:rsidRDefault="005449EA" w:rsidP="005449EA">
            <w:pPr>
              <w:pStyle w:val="TAN"/>
              <w:rPr>
                <w:rFonts w:eastAsia="SimSun"/>
                <w:lang w:eastAsia="en-US"/>
              </w:rPr>
            </w:pPr>
            <w:r w:rsidRPr="00A15DCB">
              <w:rPr>
                <w:rFonts w:eastAsia="SimSun"/>
                <w:lang w:eastAsia="en-US"/>
              </w:rPr>
              <w:t>Note 2:</w:t>
            </w:r>
            <w:r w:rsidRPr="00A15DCB">
              <w:rPr>
                <w:rFonts w:eastAsia="Malgun Gothic" w:cs="Arial"/>
                <w:color w:val="000000"/>
                <w:sz w:val="24"/>
                <w:szCs w:val="24"/>
                <w:lang w:eastAsia="ja-JP"/>
              </w:rPr>
              <w:tab/>
            </w:r>
            <w:r w:rsidRPr="00A15DCB">
              <w:rPr>
                <w:rFonts w:eastAsia="SimSun"/>
                <w:lang w:eastAsia="en-US"/>
              </w:rPr>
              <w:t xml:space="preserve">For EN-DC the NR RRCReconfiguration message is contained in RRCConnectionReconfiguration. </w:t>
            </w:r>
          </w:p>
          <w:p w14:paraId="17E002D0" w14:textId="0091C6AC" w:rsidR="003B0444" w:rsidRPr="00A15DCB" w:rsidRDefault="005449EA" w:rsidP="005449EA">
            <w:pPr>
              <w:pStyle w:val="TAN"/>
              <w:rPr>
                <w:rFonts w:cs="Arial"/>
              </w:rPr>
            </w:pPr>
            <w:r w:rsidRPr="00A15DCB">
              <w:rPr>
                <w:rFonts w:ascii="Times New Roman" w:eastAsia="SimSun" w:hAnsi="Times New Roman"/>
                <w:sz w:val="20"/>
                <w:lang w:eastAsia="en-US"/>
              </w:rPr>
              <w:t>Note 3:</w:t>
            </w:r>
            <w:r w:rsidRPr="00A15DCB">
              <w:rPr>
                <w:rFonts w:ascii="Times New Roman" w:eastAsia="SimSun" w:hAnsi="Times New Roman"/>
                <w:sz w:val="20"/>
                <w:lang w:eastAsia="en-US"/>
              </w:rPr>
              <w:tab/>
              <w:t>For EN-DC the NR RRCReconfigurationComplete message is contained in RRCConnectionReconfigurationComplete.</w:t>
            </w:r>
          </w:p>
        </w:tc>
      </w:tr>
    </w:tbl>
    <w:p w14:paraId="62392EE7" w14:textId="77777777" w:rsidR="00B04F8F" w:rsidRPr="00A15DCB" w:rsidRDefault="00B04F8F" w:rsidP="00B04F8F"/>
    <w:p w14:paraId="46C94A4E" w14:textId="77777777" w:rsidR="00B04F8F" w:rsidRPr="00A15DCB" w:rsidRDefault="00B04F8F" w:rsidP="00B04F8F">
      <w:pPr>
        <w:pStyle w:val="H6"/>
      </w:pPr>
      <w:r w:rsidRPr="00A15DCB">
        <w:lastRenderedPageBreak/>
        <w:t>7.1.1.1.22.3.3</w:t>
      </w:r>
      <w:r w:rsidRPr="00A15DCB">
        <w:tab/>
        <w:t>Specific message contents</w:t>
      </w:r>
    </w:p>
    <w:p w14:paraId="33346BE0" w14:textId="77777777" w:rsidR="00B04F8F" w:rsidRPr="00A15DCB" w:rsidRDefault="00B04F8F" w:rsidP="00B04F8F">
      <w:pPr>
        <w:pStyle w:val="TH"/>
      </w:pPr>
      <w:bookmarkStart w:id="75" w:name="_CRTable4_6_113"/>
      <w:r w:rsidRPr="00A15DCB">
        <w:t>Table 7.1.1.1.22.3.3-1</w:t>
      </w:r>
      <w:bookmarkEnd w:id="75"/>
      <w:r w:rsidRPr="00A15DCB">
        <w:t xml:space="preserve">: </w:t>
      </w:r>
      <w:r w:rsidRPr="00A15DCB">
        <w:rPr>
          <w:i/>
        </w:rPr>
        <w:t>RRCReconfiguration</w:t>
      </w:r>
      <w:r w:rsidRPr="00A15DCB">
        <w:t xml:space="preserve"> (Table 7.1.1.1.22.3.2-1, step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04F8F" w:rsidRPr="00A15DCB" w14:paraId="1B540DA5" w14:textId="77777777" w:rsidTr="009B330A">
        <w:trPr>
          <w:gridBefore w:val="1"/>
          <w:wBefore w:w="9" w:type="dxa"/>
        </w:trPr>
        <w:tc>
          <w:tcPr>
            <w:tcW w:w="9738" w:type="dxa"/>
            <w:gridSpan w:val="4"/>
          </w:tcPr>
          <w:p w14:paraId="7D1B4C89" w14:textId="77777777" w:rsidR="00B04F8F" w:rsidRPr="00A15DCB" w:rsidRDefault="00B04F8F" w:rsidP="009B330A">
            <w:pPr>
              <w:pStyle w:val="TAL"/>
            </w:pPr>
            <w:r w:rsidRPr="00A15DCB">
              <w:t>Derivation Path: TS 38.508-1 [4], Table 4.6.1-13</w:t>
            </w:r>
          </w:p>
        </w:tc>
      </w:tr>
      <w:tr w:rsidR="00B04F8F" w:rsidRPr="00A15DCB" w14:paraId="63F38C12" w14:textId="77777777" w:rsidTr="009B330A">
        <w:tblPrEx>
          <w:tblCellMar>
            <w:left w:w="108" w:type="dxa"/>
            <w:right w:w="108" w:type="dxa"/>
          </w:tblCellMar>
        </w:tblPrEx>
        <w:tc>
          <w:tcPr>
            <w:tcW w:w="4535" w:type="dxa"/>
            <w:gridSpan w:val="2"/>
          </w:tcPr>
          <w:p w14:paraId="029C3FBF" w14:textId="77777777" w:rsidR="00B04F8F" w:rsidRPr="00A15DCB" w:rsidRDefault="00B04F8F" w:rsidP="009B330A">
            <w:pPr>
              <w:pStyle w:val="TAH"/>
            </w:pPr>
            <w:r w:rsidRPr="00A15DCB">
              <w:t>Information Element</w:t>
            </w:r>
          </w:p>
        </w:tc>
        <w:tc>
          <w:tcPr>
            <w:tcW w:w="2267" w:type="dxa"/>
          </w:tcPr>
          <w:p w14:paraId="3F463CD5" w14:textId="77777777" w:rsidR="00B04F8F" w:rsidRPr="00A15DCB" w:rsidRDefault="00B04F8F" w:rsidP="009B330A">
            <w:pPr>
              <w:pStyle w:val="TAH"/>
            </w:pPr>
            <w:r w:rsidRPr="00A15DCB">
              <w:t>Value/remark</w:t>
            </w:r>
          </w:p>
        </w:tc>
        <w:tc>
          <w:tcPr>
            <w:tcW w:w="1700" w:type="dxa"/>
          </w:tcPr>
          <w:p w14:paraId="049884F0" w14:textId="77777777" w:rsidR="00B04F8F" w:rsidRPr="00A15DCB" w:rsidRDefault="00B04F8F" w:rsidP="009B330A">
            <w:pPr>
              <w:pStyle w:val="TAH"/>
            </w:pPr>
            <w:r w:rsidRPr="00A15DCB">
              <w:t>Comment</w:t>
            </w:r>
          </w:p>
        </w:tc>
        <w:tc>
          <w:tcPr>
            <w:tcW w:w="1245" w:type="dxa"/>
          </w:tcPr>
          <w:p w14:paraId="6A308F3A" w14:textId="77777777" w:rsidR="00B04F8F" w:rsidRPr="00A15DCB" w:rsidRDefault="00B04F8F" w:rsidP="009B330A">
            <w:pPr>
              <w:pStyle w:val="TAH"/>
            </w:pPr>
            <w:r w:rsidRPr="00A15DCB">
              <w:t>Condition</w:t>
            </w:r>
          </w:p>
        </w:tc>
      </w:tr>
      <w:tr w:rsidR="00B04F8F" w:rsidRPr="00A15DCB" w14:paraId="671EE6E6" w14:textId="77777777" w:rsidTr="009B330A">
        <w:tblPrEx>
          <w:tblCellMar>
            <w:left w:w="108" w:type="dxa"/>
            <w:right w:w="108" w:type="dxa"/>
          </w:tblCellMar>
        </w:tblPrEx>
        <w:tc>
          <w:tcPr>
            <w:tcW w:w="4535" w:type="dxa"/>
            <w:gridSpan w:val="2"/>
          </w:tcPr>
          <w:p w14:paraId="11516CE1" w14:textId="77777777" w:rsidR="00B04F8F" w:rsidRPr="00A15DCB" w:rsidRDefault="00B04F8F" w:rsidP="009B330A">
            <w:pPr>
              <w:pStyle w:val="TAL"/>
            </w:pPr>
            <w:r w:rsidRPr="00A15DCB">
              <w:t>RRCReconfiguration ::= SEQUENCE {</w:t>
            </w:r>
          </w:p>
        </w:tc>
        <w:tc>
          <w:tcPr>
            <w:tcW w:w="2267" w:type="dxa"/>
          </w:tcPr>
          <w:p w14:paraId="7BCA9B26" w14:textId="77777777" w:rsidR="00B04F8F" w:rsidRPr="00A15DCB" w:rsidRDefault="00B04F8F" w:rsidP="009B330A">
            <w:pPr>
              <w:pStyle w:val="TAL"/>
            </w:pPr>
          </w:p>
        </w:tc>
        <w:tc>
          <w:tcPr>
            <w:tcW w:w="1700" w:type="dxa"/>
          </w:tcPr>
          <w:p w14:paraId="26AEEF7A" w14:textId="77777777" w:rsidR="00B04F8F" w:rsidRPr="00A15DCB" w:rsidRDefault="00B04F8F" w:rsidP="009B330A">
            <w:pPr>
              <w:pStyle w:val="TAL"/>
            </w:pPr>
          </w:p>
        </w:tc>
        <w:tc>
          <w:tcPr>
            <w:tcW w:w="1245" w:type="dxa"/>
          </w:tcPr>
          <w:p w14:paraId="2025D9BD" w14:textId="77777777" w:rsidR="00B04F8F" w:rsidRPr="00A15DCB" w:rsidRDefault="00B04F8F" w:rsidP="009B330A">
            <w:pPr>
              <w:pStyle w:val="TAL"/>
            </w:pPr>
          </w:p>
        </w:tc>
      </w:tr>
      <w:tr w:rsidR="00B04F8F" w:rsidRPr="00A15DCB" w14:paraId="395B90B8" w14:textId="77777777" w:rsidTr="009B330A">
        <w:tblPrEx>
          <w:tblCellMar>
            <w:left w:w="108" w:type="dxa"/>
            <w:right w:w="108" w:type="dxa"/>
          </w:tblCellMar>
        </w:tblPrEx>
        <w:tc>
          <w:tcPr>
            <w:tcW w:w="4535" w:type="dxa"/>
            <w:gridSpan w:val="2"/>
          </w:tcPr>
          <w:p w14:paraId="278CEB16" w14:textId="77777777" w:rsidR="00B04F8F" w:rsidRPr="00A15DCB" w:rsidRDefault="00B04F8F" w:rsidP="009B330A">
            <w:pPr>
              <w:pStyle w:val="TAL"/>
            </w:pPr>
            <w:r w:rsidRPr="00A15DCB">
              <w:t xml:space="preserve">  criticalExtensions CHOICE {</w:t>
            </w:r>
          </w:p>
        </w:tc>
        <w:tc>
          <w:tcPr>
            <w:tcW w:w="2267" w:type="dxa"/>
          </w:tcPr>
          <w:p w14:paraId="64236330" w14:textId="77777777" w:rsidR="00B04F8F" w:rsidRPr="00A15DCB" w:rsidRDefault="00B04F8F" w:rsidP="009B330A">
            <w:pPr>
              <w:pStyle w:val="TAL"/>
            </w:pPr>
          </w:p>
        </w:tc>
        <w:tc>
          <w:tcPr>
            <w:tcW w:w="1700" w:type="dxa"/>
          </w:tcPr>
          <w:p w14:paraId="3CA10B1E" w14:textId="77777777" w:rsidR="00B04F8F" w:rsidRPr="00A15DCB" w:rsidRDefault="00B04F8F" w:rsidP="009B330A">
            <w:pPr>
              <w:pStyle w:val="TAL"/>
            </w:pPr>
          </w:p>
        </w:tc>
        <w:tc>
          <w:tcPr>
            <w:tcW w:w="1245" w:type="dxa"/>
          </w:tcPr>
          <w:p w14:paraId="09346035" w14:textId="77777777" w:rsidR="00B04F8F" w:rsidRPr="00A15DCB" w:rsidRDefault="00B04F8F" w:rsidP="009B330A">
            <w:pPr>
              <w:pStyle w:val="TAL"/>
            </w:pPr>
          </w:p>
        </w:tc>
      </w:tr>
      <w:tr w:rsidR="00B04F8F" w:rsidRPr="00A15DCB" w14:paraId="1E92FB29" w14:textId="77777777" w:rsidTr="009B330A">
        <w:tblPrEx>
          <w:tblCellMar>
            <w:left w:w="108" w:type="dxa"/>
            <w:right w:w="108" w:type="dxa"/>
          </w:tblCellMar>
        </w:tblPrEx>
        <w:tc>
          <w:tcPr>
            <w:tcW w:w="4535" w:type="dxa"/>
            <w:gridSpan w:val="2"/>
            <w:tcBorders>
              <w:bottom w:val="single" w:sz="4" w:space="0" w:color="auto"/>
            </w:tcBorders>
          </w:tcPr>
          <w:p w14:paraId="08CBB6EB" w14:textId="77777777" w:rsidR="00B04F8F" w:rsidRPr="00A15DCB" w:rsidRDefault="00B04F8F" w:rsidP="009B330A">
            <w:pPr>
              <w:pStyle w:val="TAL"/>
            </w:pPr>
            <w:r w:rsidRPr="00A15DCB">
              <w:t xml:space="preserve">    rrcReconfiguration SEQUENCE {</w:t>
            </w:r>
          </w:p>
        </w:tc>
        <w:tc>
          <w:tcPr>
            <w:tcW w:w="2267" w:type="dxa"/>
          </w:tcPr>
          <w:p w14:paraId="0A350135" w14:textId="77777777" w:rsidR="00B04F8F" w:rsidRPr="00A15DCB" w:rsidRDefault="00B04F8F" w:rsidP="009B330A">
            <w:pPr>
              <w:pStyle w:val="TAL"/>
            </w:pPr>
          </w:p>
        </w:tc>
        <w:tc>
          <w:tcPr>
            <w:tcW w:w="1700" w:type="dxa"/>
          </w:tcPr>
          <w:p w14:paraId="2E7C0BB2" w14:textId="77777777" w:rsidR="00B04F8F" w:rsidRPr="00A15DCB" w:rsidRDefault="00B04F8F" w:rsidP="009B330A">
            <w:pPr>
              <w:pStyle w:val="TAL"/>
            </w:pPr>
          </w:p>
        </w:tc>
        <w:tc>
          <w:tcPr>
            <w:tcW w:w="1245" w:type="dxa"/>
          </w:tcPr>
          <w:p w14:paraId="67D98367" w14:textId="77777777" w:rsidR="00B04F8F" w:rsidRPr="00A15DCB" w:rsidRDefault="00B04F8F" w:rsidP="009B330A">
            <w:pPr>
              <w:pStyle w:val="TAL"/>
            </w:pPr>
          </w:p>
        </w:tc>
      </w:tr>
      <w:tr w:rsidR="005449EA" w:rsidRPr="00A15DCB" w14:paraId="7FD63477" w14:textId="77777777" w:rsidTr="009B330A">
        <w:tblPrEx>
          <w:tblCellMar>
            <w:left w:w="108" w:type="dxa"/>
            <w:right w:w="108" w:type="dxa"/>
          </w:tblCellMar>
        </w:tblPrEx>
        <w:tc>
          <w:tcPr>
            <w:tcW w:w="4535" w:type="dxa"/>
            <w:gridSpan w:val="2"/>
            <w:tcBorders>
              <w:bottom w:val="single" w:sz="4" w:space="0" w:color="auto"/>
            </w:tcBorders>
          </w:tcPr>
          <w:p w14:paraId="32FFDD7A" w14:textId="178DA479" w:rsidR="005449EA" w:rsidRPr="00A15DCB" w:rsidRDefault="005449EA" w:rsidP="005449EA">
            <w:pPr>
              <w:pStyle w:val="TAL"/>
            </w:pPr>
            <w:r w:rsidRPr="00A15DCB">
              <w:t xml:space="preserve">      secondaryCellGroup</w:t>
            </w:r>
          </w:p>
        </w:tc>
        <w:tc>
          <w:tcPr>
            <w:tcW w:w="2267" w:type="dxa"/>
          </w:tcPr>
          <w:p w14:paraId="1CE05CC7" w14:textId="2FEB64CA" w:rsidR="005449EA" w:rsidRPr="00A15DCB" w:rsidRDefault="005449EA" w:rsidP="005449EA">
            <w:pPr>
              <w:pStyle w:val="TAL"/>
            </w:pPr>
            <w:r w:rsidRPr="00A15DCB">
              <w:t>CellGroupConfig</w:t>
            </w:r>
          </w:p>
        </w:tc>
        <w:tc>
          <w:tcPr>
            <w:tcW w:w="1700" w:type="dxa"/>
          </w:tcPr>
          <w:p w14:paraId="6653EE65" w14:textId="74866103" w:rsidR="005449EA" w:rsidRPr="00A15DCB" w:rsidRDefault="005449EA" w:rsidP="005449EA">
            <w:pPr>
              <w:pStyle w:val="TAL"/>
            </w:pPr>
            <w:r w:rsidRPr="00A15DCB">
              <w:t>OCTET STRING (CONTAINING CellGroupConfig)</w:t>
            </w:r>
          </w:p>
        </w:tc>
        <w:tc>
          <w:tcPr>
            <w:tcW w:w="1245" w:type="dxa"/>
          </w:tcPr>
          <w:p w14:paraId="3CED8A0F" w14:textId="6244A2CE" w:rsidR="005449EA" w:rsidRPr="00A15DCB" w:rsidRDefault="005449EA" w:rsidP="005449EA">
            <w:pPr>
              <w:pStyle w:val="TAL"/>
            </w:pPr>
            <w:r w:rsidRPr="00A15DCB">
              <w:t>EN-DC</w:t>
            </w:r>
          </w:p>
        </w:tc>
      </w:tr>
      <w:tr w:rsidR="00B04F8F" w:rsidRPr="00A15DCB" w14:paraId="3E49DD85" w14:textId="77777777" w:rsidTr="009B330A">
        <w:tblPrEx>
          <w:tblCellMar>
            <w:left w:w="108" w:type="dxa"/>
            <w:right w:w="108" w:type="dxa"/>
          </w:tblCellMar>
        </w:tblPrEx>
        <w:tc>
          <w:tcPr>
            <w:tcW w:w="4535" w:type="dxa"/>
            <w:gridSpan w:val="2"/>
            <w:tcBorders>
              <w:bottom w:val="single" w:sz="4" w:space="0" w:color="auto"/>
            </w:tcBorders>
          </w:tcPr>
          <w:p w14:paraId="07BA0739" w14:textId="77777777" w:rsidR="00B04F8F" w:rsidRPr="00A15DCB" w:rsidRDefault="00B04F8F" w:rsidP="009B330A">
            <w:pPr>
              <w:pStyle w:val="TAL"/>
            </w:pPr>
            <w:r w:rsidRPr="00A15DCB">
              <w:t xml:space="preserve">      nonCriticalExtension SEQUENCE {</w:t>
            </w:r>
          </w:p>
        </w:tc>
        <w:tc>
          <w:tcPr>
            <w:tcW w:w="2267" w:type="dxa"/>
          </w:tcPr>
          <w:p w14:paraId="06B3D972" w14:textId="77777777" w:rsidR="00B04F8F" w:rsidRPr="00A15DCB" w:rsidRDefault="00B04F8F" w:rsidP="009B330A">
            <w:pPr>
              <w:pStyle w:val="TAL"/>
            </w:pPr>
          </w:p>
        </w:tc>
        <w:tc>
          <w:tcPr>
            <w:tcW w:w="1700" w:type="dxa"/>
          </w:tcPr>
          <w:p w14:paraId="3CA9A5AF" w14:textId="77777777" w:rsidR="00B04F8F" w:rsidRPr="00A15DCB" w:rsidRDefault="00B04F8F" w:rsidP="009B330A">
            <w:pPr>
              <w:pStyle w:val="TAL"/>
            </w:pPr>
          </w:p>
        </w:tc>
        <w:tc>
          <w:tcPr>
            <w:tcW w:w="1245" w:type="dxa"/>
          </w:tcPr>
          <w:p w14:paraId="5345F80D" w14:textId="77777777" w:rsidR="00B04F8F" w:rsidRPr="00A15DCB" w:rsidRDefault="00B04F8F" w:rsidP="009B330A">
            <w:pPr>
              <w:pStyle w:val="TAL"/>
            </w:pPr>
          </w:p>
        </w:tc>
      </w:tr>
      <w:tr w:rsidR="005449EA" w:rsidRPr="00A15DCB" w14:paraId="1FF1BD1D" w14:textId="77777777" w:rsidTr="009B330A">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32C40624" w14:textId="11F6AB17" w:rsidR="005449EA" w:rsidRPr="00A15DCB" w:rsidRDefault="005449EA" w:rsidP="005449EA">
            <w:pPr>
              <w:keepNext/>
              <w:keepLines/>
              <w:spacing w:after="0"/>
              <w:rPr>
                <w:rFonts w:ascii="Arial" w:hAnsi="Arial"/>
                <w:sz w:val="18"/>
              </w:rPr>
            </w:pPr>
            <w:r w:rsidRPr="00A15DCB">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C7037" w14:textId="227FA269" w:rsidR="005449EA" w:rsidRPr="00A15DCB" w:rsidRDefault="005449EA" w:rsidP="005449EA">
            <w:pPr>
              <w:keepNext/>
              <w:keepLines/>
              <w:spacing w:after="0"/>
              <w:rPr>
                <w:rFonts w:ascii="Arial" w:hAnsi="Arial"/>
                <w:sz w:val="18"/>
              </w:rPr>
            </w:pPr>
            <w:r w:rsidRPr="00A15DCB">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9BF5B" w14:textId="15866353" w:rsidR="005449EA" w:rsidRPr="00A15DCB" w:rsidRDefault="005449EA" w:rsidP="005449EA">
            <w:pPr>
              <w:keepNext/>
              <w:keepLines/>
              <w:spacing w:after="0"/>
              <w:rPr>
                <w:rFonts w:ascii="Arial" w:hAnsi="Arial"/>
                <w:sz w:val="18"/>
              </w:rPr>
            </w:pPr>
            <w:r w:rsidRPr="00A15DCB">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EC394" w14:textId="5F9D1E13" w:rsidR="005449EA" w:rsidRPr="00A15DCB" w:rsidRDefault="005449EA" w:rsidP="005449EA">
            <w:pPr>
              <w:keepNext/>
              <w:keepLines/>
              <w:spacing w:after="0"/>
              <w:rPr>
                <w:rFonts w:ascii="Arial" w:hAnsi="Arial"/>
                <w:sz w:val="18"/>
              </w:rPr>
            </w:pPr>
            <w:r w:rsidRPr="00A15DCB">
              <w:rPr>
                <w:rFonts w:ascii="Arial" w:hAnsi="Arial"/>
                <w:sz w:val="18"/>
                <w:lang w:eastAsia="zh-CN"/>
              </w:rPr>
              <w:t>NR</w:t>
            </w:r>
          </w:p>
        </w:tc>
      </w:tr>
      <w:tr w:rsidR="00B04F8F" w:rsidRPr="00A15DCB" w14:paraId="7493052E" w14:textId="77777777" w:rsidTr="009B330A">
        <w:tblPrEx>
          <w:tblCellMar>
            <w:left w:w="108" w:type="dxa"/>
            <w:right w:w="108" w:type="dxa"/>
          </w:tblCellMar>
        </w:tblPrEx>
        <w:tc>
          <w:tcPr>
            <w:tcW w:w="4535" w:type="dxa"/>
            <w:gridSpan w:val="2"/>
            <w:tcBorders>
              <w:bottom w:val="single" w:sz="4" w:space="0" w:color="auto"/>
            </w:tcBorders>
          </w:tcPr>
          <w:p w14:paraId="714E1DAE" w14:textId="77777777" w:rsidR="00B04F8F" w:rsidRPr="00A15DCB" w:rsidRDefault="00B04F8F" w:rsidP="009B330A">
            <w:pPr>
              <w:pStyle w:val="TAL"/>
            </w:pPr>
            <w:r w:rsidRPr="00A15DCB">
              <w:t xml:space="preserve">      }</w:t>
            </w:r>
          </w:p>
        </w:tc>
        <w:tc>
          <w:tcPr>
            <w:tcW w:w="2267" w:type="dxa"/>
          </w:tcPr>
          <w:p w14:paraId="5CD59D03" w14:textId="77777777" w:rsidR="00B04F8F" w:rsidRPr="00A15DCB" w:rsidRDefault="00B04F8F" w:rsidP="009B330A">
            <w:pPr>
              <w:pStyle w:val="TAL"/>
            </w:pPr>
          </w:p>
        </w:tc>
        <w:tc>
          <w:tcPr>
            <w:tcW w:w="1700" w:type="dxa"/>
          </w:tcPr>
          <w:p w14:paraId="09F55F39" w14:textId="77777777" w:rsidR="00B04F8F" w:rsidRPr="00A15DCB" w:rsidRDefault="00B04F8F" w:rsidP="009B330A">
            <w:pPr>
              <w:pStyle w:val="TAL"/>
            </w:pPr>
          </w:p>
        </w:tc>
        <w:tc>
          <w:tcPr>
            <w:tcW w:w="1245" w:type="dxa"/>
          </w:tcPr>
          <w:p w14:paraId="2552CD19" w14:textId="77777777" w:rsidR="00B04F8F" w:rsidRPr="00A15DCB" w:rsidRDefault="00B04F8F" w:rsidP="009B330A">
            <w:pPr>
              <w:pStyle w:val="TAL"/>
            </w:pPr>
          </w:p>
        </w:tc>
      </w:tr>
      <w:tr w:rsidR="00B04F8F" w:rsidRPr="00A15DCB" w14:paraId="512C6E65" w14:textId="77777777" w:rsidTr="009B330A">
        <w:tblPrEx>
          <w:tblCellMar>
            <w:left w:w="108" w:type="dxa"/>
            <w:right w:w="108" w:type="dxa"/>
          </w:tblCellMar>
        </w:tblPrEx>
        <w:tc>
          <w:tcPr>
            <w:tcW w:w="4535" w:type="dxa"/>
            <w:gridSpan w:val="2"/>
            <w:tcBorders>
              <w:bottom w:val="single" w:sz="4" w:space="0" w:color="auto"/>
            </w:tcBorders>
          </w:tcPr>
          <w:p w14:paraId="473AB264" w14:textId="77777777" w:rsidR="00B04F8F" w:rsidRPr="00A15DCB" w:rsidRDefault="00B04F8F" w:rsidP="009B330A">
            <w:pPr>
              <w:pStyle w:val="TAL"/>
            </w:pPr>
            <w:r w:rsidRPr="00A15DCB">
              <w:t xml:space="preserve">    }</w:t>
            </w:r>
          </w:p>
        </w:tc>
        <w:tc>
          <w:tcPr>
            <w:tcW w:w="2267" w:type="dxa"/>
          </w:tcPr>
          <w:p w14:paraId="31DA89C2" w14:textId="77777777" w:rsidR="00B04F8F" w:rsidRPr="00A15DCB" w:rsidRDefault="00B04F8F" w:rsidP="009B330A">
            <w:pPr>
              <w:pStyle w:val="TAL"/>
            </w:pPr>
          </w:p>
        </w:tc>
        <w:tc>
          <w:tcPr>
            <w:tcW w:w="1700" w:type="dxa"/>
          </w:tcPr>
          <w:p w14:paraId="27E3B2BE" w14:textId="77777777" w:rsidR="00B04F8F" w:rsidRPr="00A15DCB" w:rsidRDefault="00B04F8F" w:rsidP="009B330A">
            <w:pPr>
              <w:pStyle w:val="TAL"/>
            </w:pPr>
          </w:p>
        </w:tc>
        <w:tc>
          <w:tcPr>
            <w:tcW w:w="1245" w:type="dxa"/>
          </w:tcPr>
          <w:p w14:paraId="654CDFA3" w14:textId="77777777" w:rsidR="00B04F8F" w:rsidRPr="00A15DCB" w:rsidRDefault="00B04F8F" w:rsidP="009B330A">
            <w:pPr>
              <w:pStyle w:val="TAL"/>
            </w:pPr>
          </w:p>
        </w:tc>
      </w:tr>
      <w:tr w:rsidR="00B04F8F" w:rsidRPr="00A15DCB" w14:paraId="16FF8D98" w14:textId="77777777" w:rsidTr="009B330A">
        <w:tblPrEx>
          <w:tblCellMar>
            <w:left w:w="108" w:type="dxa"/>
            <w:right w:w="108" w:type="dxa"/>
          </w:tblCellMar>
        </w:tblPrEx>
        <w:tc>
          <w:tcPr>
            <w:tcW w:w="4535" w:type="dxa"/>
            <w:gridSpan w:val="2"/>
            <w:tcBorders>
              <w:bottom w:val="single" w:sz="4" w:space="0" w:color="auto"/>
            </w:tcBorders>
          </w:tcPr>
          <w:p w14:paraId="3093EE09" w14:textId="77777777" w:rsidR="00B04F8F" w:rsidRPr="00A15DCB" w:rsidRDefault="00B04F8F" w:rsidP="009B330A">
            <w:pPr>
              <w:pStyle w:val="TAL"/>
            </w:pPr>
            <w:r w:rsidRPr="00A15DCB">
              <w:t xml:space="preserve">  }</w:t>
            </w:r>
          </w:p>
        </w:tc>
        <w:tc>
          <w:tcPr>
            <w:tcW w:w="2267" w:type="dxa"/>
          </w:tcPr>
          <w:p w14:paraId="361FA4D7" w14:textId="77777777" w:rsidR="00B04F8F" w:rsidRPr="00A15DCB" w:rsidRDefault="00B04F8F" w:rsidP="009B330A">
            <w:pPr>
              <w:pStyle w:val="TAL"/>
            </w:pPr>
          </w:p>
        </w:tc>
        <w:tc>
          <w:tcPr>
            <w:tcW w:w="1700" w:type="dxa"/>
          </w:tcPr>
          <w:p w14:paraId="77039036" w14:textId="77777777" w:rsidR="00B04F8F" w:rsidRPr="00A15DCB" w:rsidRDefault="00B04F8F" w:rsidP="009B330A">
            <w:pPr>
              <w:pStyle w:val="TAL"/>
            </w:pPr>
          </w:p>
        </w:tc>
        <w:tc>
          <w:tcPr>
            <w:tcW w:w="1245" w:type="dxa"/>
          </w:tcPr>
          <w:p w14:paraId="5EC06C17" w14:textId="77777777" w:rsidR="00B04F8F" w:rsidRPr="00A15DCB" w:rsidRDefault="00B04F8F" w:rsidP="009B330A">
            <w:pPr>
              <w:pStyle w:val="TAL"/>
            </w:pPr>
          </w:p>
        </w:tc>
      </w:tr>
      <w:tr w:rsidR="00B04F8F" w:rsidRPr="00A15DCB" w14:paraId="70B094A1" w14:textId="77777777" w:rsidTr="009B330A">
        <w:tblPrEx>
          <w:tblCellMar>
            <w:left w:w="108" w:type="dxa"/>
            <w:right w:w="108" w:type="dxa"/>
          </w:tblCellMar>
        </w:tblPrEx>
        <w:tc>
          <w:tcPr>
            <w:tcW w:w="4535" w:type="dxa"/>
            <w:gridSpan w:val="2"/>
            <w:tcBorders>
              <w:bottom w:val="single" w:sz="4" w:space="0" w:color="auto"/>
            </w:tcBorders>
          </w:tcPr>
          <w:p w14:paraId="64E7AE86" w14:textId="77777777" w:rsidR="00B04F8F" w:rsidRPr="00A15DCB" w:rsidRDefault="00B04F8F" w:rsidP="009B330A">
            <w:pPr>
              <w:pStyle w:val="TAL"/>
            </w:pPr>
            <w:r w:rsidRPr="00A15DCB">
              <w:t>}</w:t>
            </w:r>
          </w:p>
        </w:tc>
        <w:tc>
          <w:tcPr>
            <w:tcW w:w="2267" w:type="dxa"/>
          </w:tcPr>
          <w:p w14:paraId="271F2E43" w14:textId="77777777" w:rsidR="00B04F8F" w:rsidRPr="00A15DCB" w:rsidRDefault="00B04F8F" w:rsidP="009B330A">
            <w:pPr>
              <w:pStyle w:val="TAL"/>
            </w:pPr>
          </w:p>
        </w:tc>
        <w:tc>
          <w:tcPr>
            <w:tcW w:w="1700" w:type="dxa"/>
          </w:tcPr>
          <w:p w14:paraId="723E832C" w14:textId="77777777" w:rsidR="00B04F8F" w:rsidRPr="00A15DCB" w:rsidRDefault="00B04F8F" w:rsidP="009B330A">
            <w:pPr>
              <w:pStyle w:val="TAL"/>
            </w:pPr>
          </w:p>
        </w:tc>
        <w:tc>
          <w:tcPr>
            <w:tcW w:w="1245" w:type="dxa"/>
          </w:tcPr>
          <w:p w14:paraId="633B3016" w14:textId="77777777" w:rsidR="00B04F8F" w:rsidRPr="00A15DCB" w:rsidRDefault="00B04F8F" w:rsidP="009B330A">
            <w:pPr>
              <w:pStyle w:val="TAL"/>
            </w:pPr>
          </w:p>
        </w:tc>
      </w:tr>
    </w:tbl>
    <w:p w14:paraId="6BD96495" w14:textId="77777777" w:rsidR="005449EA" w:rsidRPr="00A15DCB" w:rsidRDefault="005449EA" w:rsidP="005449EA">
      <w:pPr>
        <w:overflowPunct/>
        <w:autoSpaceDE/>
        <w:autoSpaceDN/>
        <w:adjustRightInd/>
        <w:textAlignment w:val="auto"/>
        <w:rPr>
          <w:rFonts w:eastAsia="SimSun"/>
          <w:lang w:eastAsia="en-US"/>
        </w:rPr>
      </w:pPr>
    </w:p>
    <w:p w14:paraId="0DF49FDE" w14:textId="77777777" w:rsidR="005449EA" w:rsidRPr="00A15DCB" w:rsidRDefault="005449EA" w:rsidP="005449EA">
      <w:pPr>
        <w:pStyle w:val="TH"/>
        <w:rPr>
          <w:rFonts w:eastAsia="SimSun"/>
          <w:lang w:eastAsia="en-US"/>
        </w:rPr>
      </w:pPr>
      <w:r w:rsidRPr="00A15DCB">
        <w:rPr>
          <w:rFonts w:eastAsia="SimSun"/>
          <w:lang w:eastAsia="en-US"/>
        </w:rPr>
        <w:t xml:space="preserve">Table 7.1.1.1.22.3.3-1A: </w:t>
      </w:r>
      <w:r w:rsidRPr="00A15DCB">
        <w:rPr>
          <w:rFonts w:eastAsia="SimSun"/>
          <w:i/>
          <w:lang w:eastAsia="en-US"/>
        </w:rPr>
        <w:t>CellGroupConfig</w:t>
      </w:r>
      <w:r w:rsidRPr="00A15DCB">
        <w:rPr>
          <w:rFonts w:eastAsia="SimSun"/>
          <w:lang w:eastAsia="en-US"/>
        </w:rPr>
        <w:t xml:space="preserve"> (Table 7.1.1.1.22.3.3-1)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449EA" w:rsidRPr="00A15DCB" w14:paraId="7E8F7AB4" w14:textId="77777777" w:rsidTr="009B330A">
        <w:trPr>
          <w:gridBefore w:val="1"/>
          <w:wBefore w:w="9" w:type="dxa"/>
        </w:trPr>
        <w:tc>
          <w:tcPr>
            <w:tcW w:w="9738" w:type="dxa"/>
            <w:gridSpan w:val="4"/>
          </w:tcPr>
          <w:p w14:paraId="7CA5C550"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Derivation Path: TS 38.508-1 [4], Table 4.6.3-19</w:t>
            </w:r>
          </w:p>
        </w:tc>
      </w:tr>
      <w:tr w:rsidR="005449EA" w:rsidRPr="00A15DCB" w14:paraId="2B406252" w14:textId="77777777" w:rsidTr="009B330A">
        <w:tblPrEx>
          <w:tblCellMar>
            <w:left w:w="108" w:type="dxa"/>
            <w:right w:w="108" w:type="dxa"/>
          </w:tblCellMar>
        </w:tblPrEx>
        <w:tc>
          <w:tcPr>
            <w:tcW w:w="4535" w:type="dxa"/>
            <w:gridSpan w:val="2"/>
          </w:tcPr>
          <w:p w14:paraId="61635A47"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Information Element</w:t>
            </w:r>
          </w:p>
        </w:tc>
        <w:tc>
          <w:tcPr>
            <w:tcW w:w="2267" w:type="dxa"/>
          </w:tcPr>
          <w:p w14:paraId="3B8B3E9E"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Value/remark</w:t>
            </w:r>
          </w:p>
        </w:tc>
        <w:tc>
          <w:tcPr>
            <w:tcW w:w="1700" w:type="dxa"/>
          </w:tcPr>
          <w:p w14:paraId="67EE11A8"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Comment</w:t>
            </w:r>
          </w:p>
        </w:tc>
        <w:tc>
          <w:tcPr>
            <w:tcW w:w="1245" w:type="dxa"/>
          </w:tcPr>
          <w:p w14:paraId="33284734"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Condition</w:t>
            </w:r>
          </w:p>
        </w:tc>
      </w:tr>
      <w:tr w:rsidR="005449EA" w:rsidRPr="00A15DCB" w14:paraId="06A9F0E0" w14:textId="77777777" w:rsidTr="009B330A">
        <w:tblPrEx>
          <w:tblCellMar>
            <w:left w:w="108" w:type="dxa"/>
            <w:right w:w="108" w:type="dxa"/>
          </w:tblCellMar>
        </w:tblPrEx>
        <w:tc>
          <w:tcPr>
            <w:tcW w:w="4535" w:type="dxa"/>
            <w:gridSpan w:val="2"/>
          </w:tcPr>
          <w:p w14:paraId="6008A1C1"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CellGroupConfig ::= SEQUENCE {</w:t>
            </w:r>
          </w:p>
        </w:tc>
        <w:tc>
          <w:tcPr>
            <w:tcW w:w="2267" w:type="dxa"/>
          </w:tcPr>
          <w:p w14:paraId="46324B45"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127E6DF6"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174D2C52"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5F406382" w14:textId="77777777" w:rsidTr="009B330A">
        <w:tblPrEx>
          <w:tblCellMar>
            <w:left w:w="108" w:type="dxa"/>
            <w:right w:w="108" w:type="dxa"/>
          </w:tblCellMar>
        </w:tblPrEx>
        <w:tc>
          <w:tcPr>
            <w:tcW w:w="4535" w:type="dxa"/>
            <w:gridSpan w:val="2"/>
          </w:tcPr>
          <w:p w14:paraId="408A85DC"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spCellConfig SEQUENCE {</w:t>
            </w:r>
          </w:p>
        </w:tc>
        <w:tc>
          <w:tcPr>
            <w:tcW w:w="2267" w:type="dxa"/>
          </w:tcPr>
          <w:p w14:paraId="1D3E2383"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73E52337"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3884F1E3"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2E4565F2" w14:textId="77777777" w:rsidTr="009B330A">
        <w:tblPrEx>
          <w:tblCellMar>
            <w:left w:w="108" w:type="dxa"/>
            <w:right w:w="108" w:type="dxa"/>
          </w:tblCellMar>
        </w:tblPrEx>
        <w:tc>
          <w:tcPr>
            <w:tcW w:w="4535" w:type="dxa"/>
            <w:gridSpan w:val="2"/>
          </w:tcPr>
          <w:p w14:paraId="44366E75"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spCellConfigDedicated</w:t>
            </w:r>
          </w:p>
        </w:tc>
        <w:tc>
          <w:tcPr>
            <w:tcW w:w="2267" w:type="dxa"/>
          </w:tcPr>
          <w:p w14:paraId="77385E7C"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ServingCellConfig</w:t>
            </w:r>
          </w:p>
        </w:tc>
        <w:tc>
          <w:tcPr>
            <w:tcW w:w="1700" w:type="dxa"/>
          </w:tcPr>
          <w:p w14:paraId="488DAF09"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Table 7.1.1.1.22.3.3-2</w:t>
            </w:r>
          </w:p>
        </w:tc>
        <w:tc>
          <w:tcPr>
            <w:tcW w:w="1245" w:type="dxa"/>
          </w:tcPr>
          <w:p w14:paraId="7E80CD00"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2C9FDDEE" w14:textId="77777777" w:rsidTr="009B330A">
        <w:tblPrEx>
          <w:tblCellMar>
            <w:left w:w="108" w:type="dxa"/>
            <w:right w:w="108" w:type="dxa"/>
          </w:tblCellMar>
        </w:tblPrEx>
        <w:tc>
          <w:tcPr>
            <w:tcW w:w="4535" w:type="dxa"/>
            <w:gridSpan w:val="2"/>
          </w:tcPr>
          <w:p w14:paraId="3764D2F3"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w:t>
            </w:r>
          </w:p>
        </w:tc>
        <w:tc>
          <w:tcPr>
            <w:tcW w:w="2267" w:type="dxa"/>
          </w:tcPr>
          <w:p w14:paraId="31FD8C8B"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67058949"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5A7098B9"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59399B89" w14:textId="77777777" w:rsidTr="009B330A">
        <w:tblPrEx>
          <w:tblCellMar>
            <w:left w:w="108" w:type="dxa"/>
            <w:right w:w="108" w:type="dxa"/>
          </w:tblCellMar>
        </w:tblPrEx>
        <w:tc>
          <w:tcPr>
            <w:tcW w:w="4535" w:type="dxa"/>
            <w:gridSpan w:val="2"/>
            <w:tcBorders>
              <w:bottom w:val="single" w:sz="4" w:space="0" w:color="auto"/>
            </w:tcBorders>
          </w:tcPr>
          <w:p w14:paraId="0C11BC72"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w:t>
            </w:r>
          </w:p>
        </w:tc>
        <w:tc>
          <w:tcPr>
            <w:tcW w:w="2267" w:type="dxa"/>
          </w:tcPr>
          <w:p w14:paraId="1F7711BF"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35F085EF"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674EE87B"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bl>
    <w:p w14:paraId="4142E01F" w14:textId="77777777" w:rsidR="00B04F8F" w:rsidRPr="00A15DCB" w:rsidRDefault="00B04F8F" w:rsidP="00B04F8F"/>
    <w:p w14:paraId="3D9CD403" w14:textId="77777777" w:rsidR="00B04F8F" w:rsidRPr="00A15DCB" w:rsidRDefault="00B04F8F" w:rsidP="00B04F8F">
      <w:pPr>
        <w:pStyle w:val="TH"/>
      </w:pPr>
      <w:bookmarkStart w:id="76" w:name="_CRTable4_6_319"/>
      <w:r w:rsidRPr="00A15DCB">
        <w:lastRenderedPageBreak/>
        <w:t>Table 7.1.1.1.22.3.3-2</w:t>
      </w:r>
      <w:bookmarkEnd w:id="76"/>
      <w:r w:rsidRPr="00A15DCB">
        <w:t xml:space="preserve">: </w:t>
      </w:r>
      <w:r w:rsidRPr="00A15DCB">
        <w:rPr>
          <w:i/>
        </w:rPr>
        <w:t>ServingCellConfig</w:t>
      </w:r>
      <w:r w:rsidRPr="00A15DCB">
        <w:t xml:space="preserve"> (Table 7.1.1.1.22.3.3-1)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57"/>
        <w:gridCol w:w="2126"/>
        <w:gridCol w:w="1559"/>
        <w:gridCol w:w="1105"/>
      </w:tblGrid>
      <w:tr w:rsidR="00B04F8F" w:rsidRPr="00A15DCB" w14:paraId="3C66B278" w14:textId="77777777" w:rsidTr="009B330A">
        <w:tc>
          <w:tcPr>
            <w:tcW w:w="9747" w:type="dxa"/>
            <w:gridSpan w:val="4"/>
          </w:tcPr>
          <w:p w14:paraId="447E4D42" w14:textId="77777777" w:rsidR="00B04F8F" w:rsidRPr="00A15DCB" w:rsidRDefault="00B04F8F" w:rsidP="009B330A">
            <w:pPr>
              <w:pStyle w:val="TAH"/>
              <w:jc w:val="left"/>
              <w:rPr>
                <w:b w:val="0"/>
              </w:rPr>
            </w:pPr>
            <w:r w:rsidRPr="00A15DCB">
              <w:rPr>
                <w:b w:val="0"/>
              </w:rPr>
              <w:t xml:space="preserve">Derivation Path: TS 38.508-1 [4], Table 4.6.3-167 </w:t>
            </w:r>
            <w:r w:rsidRPr="00A15DCB">
              <w:rPr>
                <w:b w:val="0"/>
                <w:lang w:eastAsia="zh-CN"/>
              </w:rPr>
              <w:t>with condition DLBWP_add and ULBWP_add</w:t>
            </w:r>
          </w:p>
        </w:tc>
      </w:tr>
      <w:tr w:rsidR="00B04F8F" w:rsidRPr="00A15DCB" w14:paraId="229787FF" w14:textId="77777777" w:rsidTr="009B330A">
        <w:tc>
          <w:tcPr>
            <w:tcW w:w="4957" w:type="dxa"/>
          </w:tcPr>
          <w:p w14:paraId="4AD98919" w14:textId="77777777" w:rsidR="00B04F8F" w:rsidRPr="00A15DCB" w:rsidRDefault="00B04F8F" w:rsidP="009B330A">
            <w:pPr>
              <w:pStyle w:val="TAH"/>
            </w:pPr>
            <w:r w:rsidRPr="00A15DCB">
              <w:t>Information Element</w:t>
            </w:r>
          </w:p>
        </w:tc>
        <w:tc>
          <w:tcPr>
            <w:tcW w:w="2126" w:type="dxa"/>
          </w:tcPr>
          <w:p w14:paraId="166D6651" w14:textId="77777777" w:rsidR="00B04F8F" w:rsidRPr="00A15DCB" w:rsidRDefault="00B04F8F" w:rsidP="009B330A">
            <w:pPr>
              <w:pStyle w:val="TAH"/>
            </w:pPr>
            <w:r w:rsidRPr="00A15DCB">
              <w:t>Value/remark</w:t>
            </w:r>
          </w:p>
        </w:tc>
        <w:tc>
          <w:tcPr>
            <w:tcW w:w="1559" w:type="dxa"/>
          </w:tcPr>
          <w:p w14:paraId="7DFAE9EB" w14:textId="77777777" w:rsidR="00B04F8F" w:rsidRPr="00A15DCB" w:rsidRDefault="00B04F8F" w:rsidP="009B330A">
            <w:pPr>
              <w:pStyle w:val="TAH"/>
            </w:pPr>
            <w:r w:rsidRPr="00A15DCB">
              <w:t>Comment</w:t>
            </w:r>
          </w:p>
        </w:tc>
        <w:tc>
          <w:tcPr>
            <w:tcW w:w="1105" w:type="dxa"/>
          </w:tcPr>
          <w:p w14:paraId="1DECDAED" w14:textId="77777777" w:rsidR="00B04F8F" w:rsidRPr="00A15DCB" w:rsidRDefault="00B04F8F" w:rsidP="009B330A">
            <w:pPr>
              <w:pStyle w:val="TAH"/>
            </w:pPr>
            <w:r w:rsidRPr="00A15DCB">
              <w:t>Condition</w:t>
            </w:r>
          </w:p>
        </w:tc>
      </w:tr>
      <w:tr w:rsidR="00B04F8F" w:rsidRPr="00A15DCB" w14:paraId="7C28C22E" w14:textId="77777777" w:rsidTr="009B330A">
        <w:tc>
          <w:tcPr>
            <w:tcW w:w="4957" w:type="dxa"/>
          </w:tcPr>
          <w:p w14:paraId="2A490992" w14:textId="77777777" w:rsidR="00B04F8F" w:rsidRPr="00A15DCB" w:rsidRDefault="00B04F8F" w:rsidP="009B330A">
            <w:pPr>
              <w:pStyle w:val="TAL"/>
            </w:pPr>
            <w:r w:rsidRPr="00A15DCB">
              <w:t>ServingCellConfig ::= SEQUENCE {</w:t>
            </w:r>
          </w:p>
        </w:tc>
        <w:tc>
          <w:tcPr>
            <w:tcW w:w="2126" w:type="dxa"/>
          </w:tcPr>
          <w:p w14:paraId="4F00E7E7" w14:textId="77777777" w:rsidR="00B04F8F" w:rsidRPr="00A15DCB" w:rsidRDefault="00B04F8F" w:rsidP="009B330A">
            <w:pPr>
              <w:pStyle w:val="TAL"/>
            </w:pPr>
          </w:p>
        </w:tc>
        <w:tc>
          <w:tcPr>
            <w:tcW w:w="1559" w:type="dxa"/>
          </w:tcPr>
          <w:p w14:paraId="70CD55CB" w14:textId="77777777" w:rsidR="00B04F8F" w:rsidRPr="00A15DCB" w:rsidRDefault="00B04F8F" w:rsidP="009B330A">
            <w:pPr>
              <w:pStyle w:val="TAL"/>
            </w:pPr>
          </w:p>
        </w:tc>
        <w:tc>
          <w:tcPr>
            <w:tcW w:w="1105" w:type="dxa"/>
          </w:tcPr>
          <w:p w14:paraId="10613486" w14:textId="77777777" w:rsidR="00B04F8F" w:rsidRPr="00A15DCB" w:rsidRDefault="00B04F8F" w:rsidP="009B330A">
            <w:pPr>
              <w:pStyle w:val="TAL"/>
            </w:pPr>
          </w:p>
        </w:tc>
      </w:tr>
      <w:tr w:rsidR="00D03537" w:rsidRPr="00A15DCB" w14:paraId="207B5FAE" w14:textId="77777777" w:rsidTr="009B330A">
        <w:tc>
          <w:tcPr>
            <w:tcW w:w="4957" w:type="dxa"/>
          </w:tcPr>
          <w:p w14:paraId="57B33B20" w14:textId="4DC16BE8" w:rsidR="00D03537" w:rsidRPr="00A15DCB" w:rsidRDefault="00D03537" w:rsidP="00D03537">
            <w:pPr>
              <w:pStyle w:val="TAL"/>
            </w:pPr>
            <w:r w:rsidRPr="00A15DCB">
              <w:rPr>
                <w:lang w:eastAsia="zh-CN"/>
              </w:rPr>
              <w:t xml:space="preserve">  </w:t>
            </w:r>
            <w:r w:rsidRPr="00A15DCB">
              <w:t>firstActiveDownlinkBWP-Id</w:t>
            </w:r>
          </w:p>
        </w:tc>
        <w:tc>
          <w:tcPr>
            <w:tcW w:w="2126" w:type="dxa"/>
          </w:tcPr>
          <w:p w14:paraId="11F02E3E" w14:textId="10557362" w:rsidR="00D03537" w:rsidRPr="00A15DCB" w:rsidRDefault="00D03537" w:rsidP="00D03537">
            <w:pPr>
              <w:pStyle w:val="TAL"/>
            </w:pPr>
            <w:r w:rsidRPr="00A15DCB">
              <w:rPr>
                <w:lang w:eastAsia="zh-CN"/>
              </w:rPr>
              <w:t>1</w:t>
            </w:r>
          </w:p>
        </w:tc>
        <w:tc>
          <w:tcPr>
            <w:tcW w:w="1559" w:type="dxa"/>
          </w:tcPr>
          <w:p w14:paraId="462ABE6A" w14:textId="393830BF" w:rsidR="00D03537" w:rsidRPr="00A15DCB" w:rsidRDefault="00D03537" w:rsidP="00D03537">
            <w:pPr>
              <w:pStyle w:val="TAL"/>
            </w:pPr>
            <w:r w:rsidRPr="00A15DCB">
              <w:rPr>
                <w:lang w:eastAsia="zh-CN"/>
              </w:rPr>
              <w:t>BWP #1</w:t>
            </w:r>
          </w:p>
        </w:tc>
        <w:tc>
          <w:tcPr>
            <w:tcW w:w="1105" w:type="dxa"/>
          </w:tcPr>
          <w:p w14:paraId="70D7C3B1" w14:textId="77777777" w:rsidR="00D03537" w:rsidRPr="00A15DCB" w:rsidRDefault="00D03537" w:rsidP="00D03537">
            <w:pPr>
              <w:pStyle w:val="TAL"/>
            </w:pPr>
          </w:p>
        </w:tc>
      </w:tr>
      <w:tr w:rsidR="00B04F8F" w:rsidRPr="00A15DCB" w14:paraId="7E118C87" w14:textId="77777777" w:rsidTr="009B330A">
        <w:tc>
          <w:tcPr>
            <w:tcW w:w="4957" w:type="dxa"/>
          </w:tcPr>
          <w:p w14:paraId="42AE662E" w14:textId="77777777" w:rsidR="00B04F8F" w:rsidRPr="00A15DCB" w:rsidRDefault="00B04F8F" w:rsidP="009B330A">
            <w:pPr>
              <w:pStyle w:val="TAL"/>
            </w:pPr>
            <w:r w:rsidRPr="00A15DCB">
              <w:t xml:space="preserve">  uplinkConfig SEQUENCE {</w:t>
            </w:r>
          </w:p>
        </w:tc>
        <w:tc>
          <w:tcPr>
            <w:tcW w:w="2126" w:type="dxa"/>
          </w:tcPr>
          <w:p w14:paraId="3792DC23" w14:textId="77777777" w:rsidR="00B04F8F" w:rsidRPr="00A15DCB" w:rsidRDefault="00B04F8F" w:rsidP="009B330A">
            <w:pPr>
              <w:pStyle w:val="TAL"/>
            </w:pPr>
          </w:p>
        </w:tc>
        <w:tc>
          <w:tcPr>
            <w:tcW w:w="1559" w:type="dxa"/>
          </w:tcPr>
          <w:p w14:paraId="1813F3FF" w14:textId="77777777" w:rsidR="00B04F8F" w:rsidRPr="00A15DCB" w:rsidRDefault="00B04F8F" w:rsidP="009B330A">
            <w:pPr>
              <w:pStyle w:val="TAL"/>
            </w:pPr>
          </w:p>
        </w:tc>
        <w:tc>
          <w:tcPr>
            <w:tcW w:w="1105" w:type="dxa"/>
          </w:tcPr>
          <w:p w14:paraId="508449D7" w14:textId="77777777" w:rsidR="00B04F8F" w:rsidRPr="00A15DCB" w:rsidRDefault="00B04F8F" w:rsidP="009B330A">
            <w:pPr>
              <w:pStyle w:val="TAL"/>
            </w:pPr>
          </w:p>
        </w:tc>
      </w:tr>
      <w:tr w:rsidR="00B04F8F" w:rsidRPr="00A15DCB" w14:paraId="4032DF8D" w14:textId="77777777" w:rsidTr="009B330A">
        <w:tc>
          <w:tcPr>
            <w:tcW w:w="4957" w:type="dxa"/>
          </w:tcPr>
          <w:p w14:paraId="02490591" w14:textId="77777777" w:rsidR="00B04F8F" w:rsidRPr="00A15DCB" w:rsidRDefault="00B04F8F" w:rsidP="009B330A">
            <w:pPr>
              <w:pStyle w:val="TAL"/>
            </w:pPr>
            <w:r w:rsidRPr="00A15DCB">
              <w:t xml:space="preserve">    uplinkBWP-ToAddModList SEQUENCE (SIZE (1..maxNrofBWPs)) OF SEQUENCE {</w:t>
            </w:r>
          </w:p>
        </w:tc>
        <w:tc>
          <w:tcPr>
            <w:tcW w:w="2126" w:type="dxa"/>
          </w:tcPr>
          <w:p w14:paraId="46673C28" w14:textId="77777777" w:rsidR="00B04F8F" w:rsidRPr="00A15DCB" w:rsidRDefault="00B04F8F" w:rsidP="009B330A">
            <w:pPr>
              <w:pStyle w:val="TAL"/>
            </w:pPr>
            <w:r w:rsidRPr="00A15DCB">
              <w:t>1 entry</w:t>
            </w:r>
          </w:p>
        </w:tc>
        <w:tc>
          <w:tcPr>
            <w:tcW w:w="1559" w:type="dxa"/>
          </w:tcPr>
          <w:p w14:paraId="017B9205" w14:textId="77777777" w:rsidR="00B04F8F" w:rsidRPr="00A15DCB" w:rsidRDefault="00B04F8F" w:rsidP="009B330A">
            <w:pPr>
              <w:pStyle w:val="TAL"/>
            </w:pPr>
          </w:p>
        </w:tc>
        <w:tc>
          <w:tcPr>
            <w:tcW w:w="1105" w:type="dxa"/>
          </w:tcPr>
          <w:p w14:paraId="7C9D78DE" w14:textId="77777777" w:rsidR="00B04F8F" w:rsidRPr="00A15DCB" w:rsidRDefault="00B04F8F" w:rsidP="009B330A">
            <w:pPr>
              <w:pStyle w:val="TAL"/>
            </w:pPr>
          </w:p>
        </w:tc>
      </w:tr>
      <w:tr w:rsidR="00B04F8F" w:rsidRPr="00A15DCB" w14:paraId="4E9251A7" w14:textId="77777777" w:rsidTr="009B330A">
        <w:tc>
          <w:tcPr>
            <w:tcW w:w="4957" w:type="dxa"/>
          </w:tcPr>
          <w:p w14:paraId="7AB6EFD2" w14:textId="77777777" w:rsidR="00B04F8F" w:rsidRPr="00A15DCB" w:rsidRDefault="00B04F8F" w:rsidP="009B330A">
            <w:pPr>
              <w:pStyle w:val="TAL"/>
            </w:pPr>
            <w:r w:rsidRPr="00A15DCB">
              <w:t xml:space="preserve">      BWP-Uplink[1] SEQUENCE {</w:t>
            </w:r>
          </w:p>
        </w:tc>
        <w:tc>
          <w:tcPr>
            <w:tcW w:w="2126" w:type="dxa"/>
          </w:tcPr>
          <w:p w14:paraId="571B560E" w14:textId="77777777" w:rsidR="00B04F8F" w:rsidRPr="00A15DCB" w:rsidRDefault="00B04F8F" w:rsidP="009B330A">
            <w:pPr>
              <w:pStyle w:val="TAL"/>
            </w:pPr>
          </w:p>
        </w:tc>
        <w:tc>
          <w:tcPr>
            <w:tcW w:w="1559" w:type="dxa"/>
          </w:tcPr>
          <w:p w14:paraId="4EC14036" w14:textId="77777777" w:rsidR="00B04F8F" w:rsidRPr="00A15DCB" w:rsidRDefault="00B04F8F" w:rsidP="009B330A">
            <w:pPr>
              <w:pStyle w:val="TAL"/>
              <w:rPr>
                <w:lang w:eastAsia="zh-CN"/>
              </w:rPr>
            </w:pPr>
            <w:r w:rsidRPr="00A15DCB">
              <w:rPr>
                <w:lang w:eastAsia="zh-CN"/>
              </w:rPr>
              <w:t>entry 1</w:t>
            </w:r>
          </w:p>
        </w:tc>
        <w:tc>
          <w:tcPr>
            <w:tcW w:w="1105" w:type="dxa"/>
          </w:tcPr>
          <w:p w14:paraId="66C92B63" w14:textId="77777777" w:rsidR="00B04F8F" w:rsidRPr="00A15DCB" w:rsidRDefault="00B04F8F" w:rsidP="009B330A">
            <w:pPr>
              <w:pStyle w:val="TAL"/>
            </w:pPr>
          </w:p>
        </w:tc>
      </w:tr>
      <w:tr w:rsidR="00B04F8F" w:rsidRPr="00A15DCB" w14:paraId="29E02029" w14:textId="77777777" w:rsidTr="009B330A">
        <w:tc>
          <w:tcPr>
            <w:tcW w:w="4957" w:type="dxa"/>
          </w:tcPr>
          <w:p w14:paraId="5E534198" w14:textId="77777777" w:rsidR="00B04F8F" w:rsidRPr="00A15DCB" w:rsidRDefault="00B04F8F" w:rsidP="009B330A">
            <w:pPr>
              <w:pStyle w:val="TAL"/>
              <w:rPr>
                <w:lang w:eastAsia="zh-CN"/>
              </w:rPr>
            </w:pPr>
            <w:r w:rsidRPr="00A15DCB">
              <w:rPr>
                <w:lang w:eastAsia="zh-CN"/>
              </w:rPr>
              <w:t xml:space="preserve">        </w:t>
            </w:r>
            <w:r w:rsidRPr="00A15DCB">
              <w:t>bwp-Common SEQUENCE {</w:t>
            </w:r>
          </w:p>
        </w:tc>
        <w:tc>
          <w:tcPr>
            <w:tcW w:w="2126" w:type="dxa"/>
          </w:tcPr>
          <w:p w14:paraId="3B083A76" w14:textId="77777777" w:rsidR="00B04F8F" w:rsidRPr="00A15DCB" w:rsidRDefault="00B04F8F" w:rsidP="009B330A">
            <w:pPr>
              <w:pStyle w:val="TAL"/>
            </w:pPr>
          </w:p>
        </w:tc>
        <w:tc>
          <w:tcPr>
            <w:tcW w:w="1559" w:type="dxa"/>
          </w:tcPr>
          <w:p w14:paraId="45B79D54" w14:textId="77777777" w:rsidR="00B04F8F" w:rsidRPr="00A15DCB" w:rsidRDefault="00B04F8F" w:rsidP="009B330A">
            <w:pPr>
              <w:pStyle w:val="TAL"/>
              <w:rPr>
                <w:lang w:eastAsia="zh-CN"/>
              </w:rPr>
            </w:pPr>
          </w:p>
        </w:tc>
        <w:tc>
          <w:tcPr>
            <w:tcW w:w="1105" w:type="dxa"/>
          </w:tcPr>
          <w:p w14:paraId="301B7EE7" w14:textId="77777777" w:rsidR="00B04F8F" w:rsidRPr="00A15DCB" w:rsidRDefault="00B04F8F" w:rsidP="009B330A">
            <w:pPr>
              <w:pStyle w:val="TAL"/>
            </w:pPr>
          </w:p>
        </w:tc>
      </w:tr>
      <w:tr w:rsidR="00B04F8F" w:rsidRPr="00A15DCB" w14:paraId="55653D6F" w14:textId="77777777" w:rsidTr="009B330A">
        <w:tc>
          <w:tcPr>
            <w:tcW w:w="4957" w:type="dxa"/>
          </w:tcPr>
          <w:p w14:paraId="163EA03C" w14:textId="77777777" w:rsidR="00B04F8F" w:rsidRPr="00A15DCB" w:rsidRDefault="00B04F8F" w:rsidP="009B330A">
            <w:pPr>
              <w:pStyle w:val="TAL"/>
              <w:rPr>
                <w:lang w:eastAsia="zh-CN"/>
              </w:rPr>
            </w:pPr>
            <w:r w:rsidRPr="00A15DCB">
              <w:rPr>
                <w:lang w:eastAsia="zh-CN"/>
              </w:rPr>
              <w:t xml:space="preserve">          </w:t>
            </w:r>
            <w:r w:rsidRPr="00A15DCB">
              <w:t>rach-ConfigCommon CHOICE {</w:t>
            </w:r>
          </w:p>
        </w:tc>
        <w:tc>
          <w:tcPr>
            <w:tcW w:w="2126" w:type="dxa"/>
          </w:tcPr>
          <w:p w14:paraId="7B95E161" w14:textId="77777777" w:rsidR="00B04F8F" w:rsidRPr="00A15DCB" w:rsidRDefault="00B04F8F" w:rsidP="009B330A">
            <w:pPr>
              <w:pStyle w:val="TAL"/>
            </w:pPr>
          </w:p>
        </w:tc>
        <w:tc>
          <w:tcPr>
            <w:tcW w:w="1559" w:type="dxa"/>
          </w:tcPr>
          <w:p w14:paraId="3FF4404C" w14:textId="77777777" w:rsidR="00B04F8F" w:rsidRPr="00A15DCB" w:rsidRDefault="00B04F8F" w:rsidP="009B330A">
            <w:pPr>
              <w:pStyle w:val="TAL"/>
              <w:rPr>
                <w:lang w:eastAsia="zh-CN"/>
              </w:rPr>
            </w:pPr>
          </w:p>
        </w:tc>
        <w:tc>
          <w:tcPr>
            <w:tcW w:w="1105" w:type="dxa"/>
          </w:tcPr>
          <w:p w14:paraId="18537968" w14:textId="77777777" w:rsidR="00B04F8F" w:rsidRPr="00A15DCB" w:rsidRDefault="00B04F8F" w:rsidP="009B330A">
            <w:pPr>
              <w:pStyle w:val="TAL"/>
            </w:pPr>
          </w:p>
        </w:tc>
      </w:tr>
      <w:tr w:rsidR="00B04F8F" w:rsidRPr="00A15DCB" w14:paraId="3C463023" w14:textId="77777777" w:rsidTr="009B330A">
        <w:tc>
          <w:tcPr>
            <w:tcW w:w="4957" w:type="dxa"/>
          </w:tcPr>
          <w:p w14:paraId="27F29D13" w14:textId="77777777" w:rsidR="00B04F8F" w:rsidRPr="00A15DCB" w:rsidRDefault="00B04F8F" w:rsidP="009B330A">
            <w:pPr>
              <w:pStyle w:val="TAL"/>
              <w:rPr>
                <w:lang w:eastAsia="zh-CN"/>
              </w:rPr>
            </w:pPr>
            <w:r w:rsidRPr="00A15DCB">
              <w:rPr>
                <w:lang w:eastAsia="zh-CN"/>
              </w:rPr>
              <w:t xml:space="preserve">            release</w:t>
            </w:r>
          </w:p>
        </w:tc>
        <w:tc>
          <w:tcPr>
            <w:tcW w:w="2126" w:type="dxa"/>
          </w:tcPr>
          <w:p w14:paraId="21809BE6" w14:textId="77777777" w:rsidR="00B04F8F" w:rsidRPr="00A15DCB" w:rsidRDefault="00B04F8F" w:rsidP="009B330A">
            <w:pPr>
              <w:pStyle w:val="TAL"/>
              <w:rPr>
                <w:lang w:eastAsia="zh-CN"/>
              </w:rPr>
            </w:pPr>
            <w:r w:rsidRPr="00A15DCB">
              <w:rPr>
                <w:lang w:eastAsia="zh-CN"/>
              </w:rPr>
              <w:t>null</w:t>
            </w:r>
          </w:p>
        </w:tc>
        <w:tc>
          <w:tcPr>
            <w:tcW w:w="1559" w:type="dxa"/>
          </w:tcPr>
          <w:p w14:paraId="5DE990A8" w14:textId="77777777" w:rsidR="00B04F8F" w:rsidRPr="00A15DCB" w:rsidRDefault="00B04F8F" w:rsidP="009B330A">
            <w:pPr>
              <w:pStyle w:val="TAL"/>
              <w:rPr>
                <w:lang w:eastAsia="zh-CN"/>
              </w:rPr>
            </w:pPr>
            <w:r w:rsidRPr="00A15DCB">
              <w:rPr>
                <w:lang w:eastAsia="zh-CN"/>
              </w:rPr>
              <w:t>No legacy RACH resource is configured on BWP#1</w:t>
            </w:r>
          </w:p>
        </w:tc>
        <w:tc>
          <w:tcPr>
            <w:tcW w:w="1105" w:type="dxa"/>
          </w:tcPr>
          <w:p w14:paraId="645F6F85" w14:textId="77777777" w:rsidR="00B04F8F" w:rsidRPr="00A15DCB" w:rsidRDefault="00B04F8F" w:rsidP="009B330A">
            <w:pPr>
              <w:pStyle w:val="TAL"/>
            </w:pPr>
          </w:p>
        </w:tc>
      </w:tr>
      <w:tr w:rsidR="00B04F8F" w:rsidRPr="00A15DCB" w14:paraId="618410BA" w14:textId="77777777" w:rsidTr="009B330A">
        <w:tc>
          <w:tcPr>
            <w:tcW w:w="4957" w:type="dxa"/>
          </w:tcPr>
          <w:p w14:paraId="6BB17AFD" w14:textId="77777777" w:rsidR="00B04F8F" w:rsidRPr="00A15DCB" w:rsidRDefault="00B04F8F" w:rsidP="009B330A">
            <w:pPr>
              <w:pStyle w:val="TAL"/>
              <w:rPr>
                <w:lang w:eastAsia="zh-CN"/>
              </w:rPr>
            </w:pPr>
            <w:r w:rsidRPr="00A15DCB">
              <w:rPr>
                <w:lang w:eastAsia="zh-CN"/>
              </w:rPr>
              <w:t xml:space="preserve">          }</w:t>
            </w:r>
          </w:p>
        </w:tc>
        <w:tc>
          <w:tcPr>
            <w:tcW w:w="2126" w:type="dxa"/>
          </w:tcPr>
          <w:p w14:paraId="12C838AB" w14:textId="77777777" w:rsidR="00B04F8F" w:rsidRPr="00A15DCB" w:rsidRDefault="00B04F8F" w:rsidP="009B330A">
            <w:pPr>
              <w:pStyle w:val="TAL"/>
            </w:pPr>
          </w:p>
        </w:tc>
        <w:tc>
          <w:tcPr>
            <w:tcW w:w="1559" w:type="dxa"/>
          </w:tcPr>
          <w:p w14:paraId="2632BC3C" w14:textId="77777777" w:rsidR="00B04F8F" w:rsidRPr="00A15DCB" w:rsidRDefault="00B04F8F" w:rsidP="009B330A">
            <w:pPr>
              <w:pStyle w:val="TAL"/>
              <w:rPr>
                <w:lang w:eastAsia="zh-CN"/>
              </w:rPr>
            </w:pPr>
          </w:p>
        </w:tc>
        <w:tc>
          <w:tcPr>
            <w:tcW w:w="1105" w:type="dxa"/>
          </w:tcPr>
          <w:p w14:paraId="036C018C" w14:textId="77777777" w:rsidR="00B04F8F" w:rsidRPr="00A15DCB" w:rsidRDefault="00B04F8F" w:rsidP="009B330A">
            <w:pPr>
              <w:pStyle w:val="TAL"/>
            </w:pPr>
          </w:p>
        </w:tc>
      </w:tr>
      <w:tr w:rsidR="00B04F8F" w:rsidRPr="00A15DCB" w14:paraId="04246CE4" w14:textId="77777777" w:rsidTr="009B330A">
        <w:tc>
          <w:tcPr>
            <w:tcW w:w="4957" w:type="dxa"/>
          </w:tcPr>
          <w:p w14:paraId="2282AA9B" w14:textId="77777777" w:rsidR="00B04F8F" w:rsidRPr="00A15DCB" w:rsidRDefault="00B04F8F" w:rsidP="009B330A">
            <w:pPr>
              <w:pStyle w:val="TAL"/>
              <w:rPr>
                <w:lang w:eastAsia="zh-CN"/>
              </w:rPr>
            </w:pPr>
            <w:r w:rsidRPr="00A15DCB">
              <w:rPr>
                <w:lang w:eastAsia="zh-CN"/>
              </w:rPr>
              <w:t xml:space="preserve">          </w:t>
            </w:r>
            <w:r w:rsidRPr="00A15DCB">
              <w:t>additionalRACH-ConfigList-r17 CHOICE {</w:t>
            </w:r>
          </w:p>
        </w:tc>
        <w:tc>
          <w:tcPr>
            <w:tcW w:w="2126" w:type="dxa"/>
          </w:tcPr>
          <w:p w14:paraId="09D7B987" w14:textId="77777777" w:rsidR="00B04F8F" w:rsidRPr="00A15DCB" w:rsidRDefault="00B04F8F" w:rsidP="009B330A">
            <w:pPr>
              <w:pStyle w:val="TAL"/>
            </w:pPr>
          </w:p>
        </w:tc>
        <w:tc>
          <w:tcPr>
            <w:tcW w:w="1559" w:type="dxa"/>
          </w:tcPr>
          <w:p w14:paraId="33F532E1" w14:textId="77777777" w:rsidR="00B04F8F" w:rsidRPr="00A15DCB" w:rsidRDefault="00B04F8F" w:rsidP="009B330A">
            <w:pPr>
              <w:pStyle w:val="TAL"/>
              <w:rPr>
                <w:lang w:eastAsia="zh-CN"/>
              </w:rPr>
            </w:pPr>
          </w:p>
        </w:tc>
        <w:tc>
          <w:tcPr>
            <w:tcW w:w="1105" w:type="dxa"/>
          </w:tcPr>
          <w:p w14:paraId="60ADBC7A" w14:textId="77777777" w:rsidR="00B04F8F" w:rsidRPr="00A15DCB" w:rsidRDefault="00B04F8F" w:rsidP="009B330A">
            <w:pPr>
              <w:pStyle w:val="TAL"/>
            </w:pPr>
          </w:p>
        </w:tc>
      </w:tr>
      <w:tr w:rsidR="00B04F8F" w:rsidRPr="00A15DCB" w14:paraId="6E0F9B8D" w14:textId="77777777" w:rsidTr="009B330A">
        <w:tc>
          <w:tcPr>
            <w:tcW w:w="4957" w:type="dxa"/>
          </w:tcPr>
          <w:p w14:paraId="04720EC5" w14:textId="77777777" w:rsidR="00B04F8F" w:rsidRPr="00A15DCB" w:rsidRDefault="00B04F8F" w:rsidP="009B330A">
            <w:pPr>
              <w:pStyle w:val="TAL"/>
              <w:rPr>
                <w:lang w:eastAsia="zh-CN"/>
              </w:rPr>
            </w:pPr>
            <w:r w:rsidRPr="00A15DCB">
              <w:rPr>
                <w:lang w:eastAsia="zh-CN"/>
              </w:rPr>
              <w:t xml:space="preserve">            setup </w:t>
            </w:r>
            <w:r w:rsidRPr="00A15DCB">
              <w:t>SEQUENCE (SIZE(1..maxAdditionalRACH-r17)) OF AdditionalRACH-Config-r17 {</w:t>
            </w:r>
          </w:p>
        </w:tc>
        <w:tc>
          <w:tcPr>
            <w:tcW w:w="2126" w:type="dxa"/>
          </w:tcPr>
          <w:p w14:paraId="26AD47ED" w14:textId="77777777" w:rsidR="00B04F8F" w:rsidRPr="00A15DCB" w:rsidRDefault="00B04F8F" w:rsidP="009B330A">
            <w:pPr>
              <w:pStyle w:val="TAL"/>
              <w:rPr>
                <w:lang w:eastAsia="zh-CN"/>
              </w:rPr>
            </w:pPr>
            <w:r w:rsidRPr="00A15DCB">
              <w:rPr>
                <w:lang w:eastAsia="zh-CN"/>
              </w:rPr>
              <w:t>1 entry</w:t>
            </w:r>
          </w:p>
        </w:tc>
        <w:tc>
          <w:tcPr>
            <w:tcW w:w="1559" w:type="dxa"/>
          </w:tcPr>
          <w:p w14:paraId="60AD16F4" w14:textId="77777777" w:rsidR="00B04F8F" w:rsidRPr="00A15DCB" w:rsidRDefault="00B04F8F" w:rsidP="009B330A">
            <w:pPr>
              <w:pStyle w:val="TAL"/>
              <w:rPr>
                <w:lang w:eastAsia="zh-CN"/>
              </w:rPr>
            </w:pPr>
          </w:p>
        </w:tc>
        <w:tc>
          <w:tcPr>
            <w:tcW w:w="1105" w:type="dxa"/>
          </w:tcPr>
          <w:p w14:paraId="6B566FE5" w14:textId="77777777" w:rsidR="00B04F8F" w:rsidRPr="00A15DCB" w:rsidRDefault="00B04F8F" w:rsidP="009B330A">
            <w:pPr>
              <w:pStyle w:val="TAL"/>
            </w:pPr>
          </w:p>
        </w:tc>
      </w:tr>
      <w:tr w:rsidR="00B04F8F" w:rsidRPr="00A15DCB" w14:paraId="4B01A31F" w14:textId="77777777" w:rsidTr="009B330A">
        <w:tc>
          <w:tcPr>
            <w:tcW w:w="4957" w:type="dxa"/>
          </w:tcPr>
          <w:p w14:paraId="67CF57B2" w14:textId="77777777" w:rsidR="00B04F8F" w:rsidRPr="00A15DCB" w:rsidRDefault="00B04F8F" w:rsidP="009B330A">
            <w:pPr>
              <w:pStyle w:val="TAL"/>
              <w:rPr>
                <w:lang w:eastAsia="zh-CN"/>
              </w:rPr>
            </w:pPr>
            <w:r w:rsidRPr="00A15DCB">
              <w:rPr>
                <w:lang w:eastAsia="zh-CN"/>
              </w:rPr>
              <w:t xml:space="preserve">              </w:t>
            </w:r>
            <w:r w:rsidRPr="00A15DCB">
              <w:t>AdditionalRACH-Config-r17[1] SEQUENCE {</w:t>
            </w:r>
          </w:p>
        </w:tc>
        <w:tc>
          <w:tcPr>
            <w:tcW w:w="2126" w:type="dxa"/>
          </w:tcPr>
          <w:p w14:paraId="18644206" w14:textId="77777777" w:rsidR="00B04F8F" w:rsidRPr="00A15DCB" w:rsidRDefault="00B04F8F" w:rsidP="009B330A">
            <w:pPr>
              <w:pStyle w:val="TAL"/>
              <w:rPr>
                <w:lang w:eastAsia="zh-CN"/>
              </w:rPr>
            </w:pPr>
          </w:p>
        </w:tc>
        <w:tc>
          <w:tcPr>
            <w:tcW w:w="1559" w:type="dxa"/>
          </w:tcPr>
          <w:p w14:paraId="5945AB68" w14:textId="77777777" w:rsidR="00B04F8F" w:rsidRPr="00A15DCB" w:rsidRDefault="00B04F8F" w:rsidP="009B330A">
            <w:pPr>
              <w:pStyle w:val="TAL"/>
              <w:rPr>
                <w:lang w:eastAsia="zh-CN"/>
              </w:rPr>
            </w:pPr>
            <w:r w:rsidRPr="00A15DCB">
              <w:rPr>
                <w:lang w:eastAsia="zh-CN"/>
              </w:rPr>
              <w:t>entry 1</w:t>
            </w:r>
          </w:p>
        </w:tc>
        <w:tc>
          <w:tcPr>
            <w:tcW w:w="1105" w:type="dxa"/>
          </w:tcPr>
          <w:p w14:paraId="60CD9CB5" w14:textId="77777777" w:rsidR="00B04F8F" w:rsidRPr="00A15DCB" w:rsidRDefault="00B04F8F" w:rsidP="009B330A">
            <w:pPr>
              <w:pStyle w:val="TAL"/>
            </w:pPr>
          </w:p>
        </w:tc>
      </w:tr>
      <w:tr w:rsidR="00B04F8F" w:rsidRPr="00A15DCB" w14:paraId="539F42CF" w14:textId="77777777" w:rsidTr="009B330A">
        <w:tc>
          <w:tcPr>
            <w:tcW w:w="4957" w:type="dxa"/>
          </w:tcPr>
          <w:p w14:paraId="18DBAE29" w14:textId="77777777" w:rsidR="00B04F8F" w:rsidRPr="00A15DCB" w:rsidRDefault="00B04F8F" w:rsidP="009B330A">
            <w:pPr>
              <w:pStyle w:val="TAL"/>
              <w:rPr>
                <w:lang w:eastAsia="zh-CN"/>
              </w:rPr>
            </w:pPr>
            <w:r w:rsidRPr="00A15DCB">
              <w:rPr>
                <w:lang w:eastAsia="zh-CN"/>
              </w:rPr>
              <w:t xml:space="preserve">                </w:t>
            </w:r>
            <w:r w:rsidRPr="00A15DCB">
              <w:t>rach-ConfigCommon-r17</w:t>
            </w:r>
          </w:p>
        </w:tc>
        <w:tc>
          <w:tcPr>
            <w:tcW w:w="2126" w:type="dxa"/>
          </w:tcPr>
          <w:p w14:paraId="3EB522D3" w14:textId="77777777" w:rsidR="00B04F8F" w:rsidRPr="00A15DCB" w:rsidRDefault="00B04F8F" w:rsidP="009B330A">
            <w:pPr>
              <w:pStyle w:val="TAL"/>
              <w:rPr>
                <w:lang w:eastAsia="zh-CN"/>
              </w:rPr>
            </w:pPr>
            <w:r w:rsidRPr="00A15DCB">
              <w:t>RACH-ConfigCommon</w:t>
            </w:r>
          </w:p>
        </w:tc>
        <w:tc>
          <w:tcPr>
            <w:tcW w:w="1559" w:type="dxa"/>
          </w:tcPr>
          <w:p w14:paraId="4605E0E1" w14:textId="77777777" w:rsidR="00B04F8F" w:rsidRPr="00A15DCB" w:rsidRDefault="00B04F8F" w:rsidP="009B330A">
            <w:pPr>
              <w:pStyle w:val="TAL"/>
              <w:rPr>
                <w:lang w:eastAsia="zh-CN"/>
              </w:rPr>
            </w:pPr>
          </w:p>
        </w:tc>
        <w:tc>
          <w:tcPr>
            <w:tcW w:w="1105" w:type="dxa"/>
          </w:tcPr>
          <w:p w14:paraId="6A90E49D" w14:textId="77777777" w:rsidR="00B04F8F" w:rsidRPr="00A15DCB" w:rsidRDefault="00B04F8F" w:rsidP="009B330A">
            <w:pPr>
              <w:pStyle w:val="TAL"/>
            </w:pPr>
          </w:p>
        </w:tc>
      </w:tr>
      <w:tr w:rsidR="00B04F8F" w:rsidRPr="00A15DCB" w14:paraId="1D26C4B9" w14:textId="77777777" w:rsidTr="009B330A">
        <w:tc>
          <w:tcPr>
            <w:tcW w:w="4957" w:type="dxa"/>
          </w:tcPr>
          <w:p w14:paraId="1FD2EEFF" w14:textId="77777777" w:rsidR="00B04F8F" w:rsidRPr="00A15DCB" w:rsidRDefault="00B04F8F" w:rsidP="009B330A">
            <w:pPr>
              <w:pStyle w:val="TAL"/>
              <w:rPr>
                <w:lang w:eastAsia="zh-CN"/>
              </w:rPr>
            </w:pPr>
            <w:r w:rsidRPr="00A15DCB">
              <w:rPr>
                <w:lang w:eastAsia="zh-CN"/>
              </w:rPr>
              <w:t xml:space="preserve">                </w:t>
            </w:r>
            <w:r w:rsidRPr="00A15DCB">
              <w:t>msgA-ConfigCommon-r17</w:t>
            </w:r>
          </w:p>
        </w:tc>
        <w:tc>
          <w:tcPr>
            <w:tcW w:w="2126" w:type="dxa"/>
          </w:tcPr>
          <w:p w14:paraId="7A276069" w14:textId="77777777" w:rsidR="00B04F8F" w:rsidRPr="00A15DCB" w:rsidRDefault="00B04F8F" w:rsidP="009B330A">
            <w:pPr>
              <w:pStyle w:val="TAL"/>
              <w:rPr>
                <w:lang w:eastAsia="zh-CN"/>
              </w:rPr>
            </w:pPr>
            <w:r w:rsidRPr="00A15DCB">
              <w:rPr>
                <w:lang w:eastAsia="zh-CN"/>
              </w:rPr>
              <w:t>Not present</w:t>
            </w:r>
          </w:p>
        </w:tc>
        <w:tc>
          <w:tcPr>
            <w:tcW w:w="1559" w:type="dxa"/>
          </w:tcPr>
          <w:p w14:paraId="53AA89B0" w14:textId="77777777" w:rsidR="00B04F8F" w:rsidRPr="00A15DCB" w:rsidRDefault="00B04F8F" w:rsidP="009B330A">
            <w:pPr>
              <w:pStyle w:val="TAL"/>
              <w:rPr>
                <w:lang w:eastAsia="zh-CN"/>
              </w:rPr>
            </w:pPr>
          </w:p>
        </w:tc>
        <w:tc>
          <w:tcPr>
            <w:tcW w:w="1105" w:type="dxa"/>
          </w:tcPr>
          <w:p w14:paraId="5071145B" w14:textId="77777777" w:rsidR="00B04F8F" w:rsidRPr="00A15DCB" w:rsidRDefault="00B04F8F" w:rsidP="009B330A">
            <w:pPr>
              <w:pStyle w:val="TAL"/>
            </w:pPr>
          </w:p>
        </w:tc>
      </w:tr>
      <w:tr w:rsidR="00B04F8F" w:rsidRPr="00A15DCB" w14:paraId="3E98C62A" w14:textId="77777777" w:rsidTr="009B330A">
        <w:tc>
          <w:tcPr>
            <w:tcW w:w="4957" w:type="dxa"/>
          </w:tcPr>
          <w:p w14:paraId="7355A2A1" w14:textId="77777777" w:rsidR="00B04F8F" w:rsidRPr="00A15DCB" w:rsidRDefault="00B04F8F" w:rsidP="009B330A">
            <w:pPr>
              <w:pStyle w:val="TAL"/>
              <w:rPr>
                <w:lang w:eastAsia="zh-CN"/>
              </w:rPr>
            </w:pPr>
            <w:r w:rsidRPr="00A15DCB">
              <w:rPr>
                <w:lang w:eastAsia="zh-CN"/>
              </w:rPr>
              <w:t xml:space="preserve">              }</w:t>
            </w:r>
          </w:p>
        </w:tc>
        <w:tc>
          <w:tcPr>
            <w:tcW w:w="2126" w:type="dxa"/>
          </w:tcPr>
          <w:p w14:paraId="374CE7E2" w14:textId="77777777" w:rsidR="00B04F8F" w:rsidRPr="00A15DCB" w:rsidRDefault="00B04F8F" w:rsidP="009B330A">
            <w:pPr>
              <w:pStyle w:val="TAL"/>
              <w:rPr>
                <w:lang w:eastAsia="zh-CN"/>
              </w:rPr>
            </w:pPr>
          </w:p>
        </w:tc>
        <w:tc>
          <w:tcPr>
            <w:tcW w:w="1559" w:type="dxa"/>
          </w:tcPr>
          <w:p w14:paraId="1C68AA70" w14:textId="77777777" w:rsidR="00B04F8F" w:rsidRPr="00A15DCB" w:rsidRDefault="00B04F8F" w:rsidP="009B330A">
            <w:pPr>
              <w:pStyle w:val="TAL"/>
              <w:rPr>
                <w:lang w:eastAsia="zh-CN"/>
              </w:rPr>
            </w:pPr>
          </w:p>
        </w:tc>
        <w:tc>
          <w:tcPr>
            <w:tcW w:w="1105" w:type="dxa"/>
          </w:tcPr>
          <w:p w14:paraId="765F3C49" w14:textId="77777777" w:rsidR="00B04F8F" w:rsidRPr="00A15DCB" w:rsidRDefault="00B04F8F" w:rsidP="009B330A">
            <w:pPr>
              <w:pStyle w:val="TAL"/>
            </w:pPr>
          </w:p>
        </w:tc>
      </w:tr>
      <w:tr w:rsidR="00B04F8F" w:rsidRPr="00A15DCB" w14:paraId="63112DB9" w14:textId="77777777" w:rsidTr="009B330A">
        <w:tc>
          <w:tcPr>
            <w:tcW w:w="4957" w:type="dxa"/>
          </w:tcPr>
          <w:p w14:paraId="05F706AA" w14:textId="77777777" w:rsidR="00B04F8F" w:rsidRPr="00A15DCB" w:rsidRDefault="00B04F8F" w:rsidP="009B330A">
            <w:pPr>
              <w:pStyle w:val="TAL"/>
              <w:rPr>
                <w:lang w:eastAsia="zh-CN"/>
              </w:rPr>
            </w:pPr>
            <w:r w:rsidRPr="00A15DCB">
              <w:rPr>
                <w:lang w:eastAsia="zh-CN"/>
              </w:rPr>
              <w:t xml:space="preserve">            }</w:t>
            </w:r>
          </w:p>
        </w:tc>
        <w:tc>
          <w:tcPr>
            <w:tcW w:w="2126" w:type="dxa"/>
          </w:tcPr>
          <w:p w14:paraId="70C74D38" w14:textId="77777777" w:rsidR="00B04F8F" w:rsidRPr="00A15DCB" w:rsidRDefault="00B04F8F" w:rsidP="009B330A">
            <w:pPr>
              <w:pStyle w:val="TAL"/>
              <w:rPr>
                <w:lang w:eastAsia="zh-CN"/>
              </w:rPr>
            </w:pPr>
          </w:p>
        </w:tc>
        <w:tc>
          <w:tcPr>
            <w:tcW w:w="1559" w:type="dxa"/>
          </w:tcPr>
          <w:p w14:paraId="28EA56A8" w14:textId="77777777" w:rsidR="00B04F8F" w:rsidRPr="00A15DCB" w:rsidRDefault="00B04F8F" w:rsidP="009B330A">
            <w:pPr>
              <w:pStyle w:val="TAL"/>
              <w:rPr>
                <w:lang w:eastAsia="zh-CN"/>
              </w:rPr>
            </w:pPr>
          </w:p>
        </w:tc>
        <w:tc>
          <w:tcPr>
            <w:tcW w:w="1105" w:type="dxa"/>
          </w:tcPr>
          <w:p w14:paraId="410B2181" w14:textId="77777777" w:rsidR="00B04F8F" w:rsidRPr="00A15DCB" w:rsidRDefault="00B04F8F" w:rsidP="009B330A">
            <w:pPr>
              <w:pStyle w:val="TAL"/>
            </w:pPr>
          </w:p>
        </w:tc>
      </w:tr>
      <w:tr w:rsidR="00B04F8F" w:rsidRPr="00A15DCB" w14:paraId="3B7AA945" w14:textId="77777777" w:rsidTr="009B330A">
        <w:tc>
          <w:tcPr>
            <w:tcW w:w="4957" w:type="dxa"/>
          </w:tcPr>
          <w:p w14:paraId="25140693" w14:textId="77777777" w:rsidR="00B04F8F" w:rsidRPr="00A15DCB" w:rsidRDefault="00B04F8F" w:rsidP="009B330A">
            <w:pPr>
              <w:pStyle w:val="TAL"/>
              <w:rPr>
                <w:lang w:eastAsia="zh-CN"/>
              </w:rPr>
            </w:pPr>
            <w:r w:rsidRPr="00A15DCB">
              <w:rPr>
                <w:lang w:eastAsia="zh-CN"/>
              </w:rPr>
              <w:t xml:space="preserve">          }</w:t>
            </w:r>
          </w:p>
        </w:tc>
        <w:tc>
          <w:tcPr>
            <w:tcW w:w="2126" w:type="dxa"/>
          </w:tcPr>
          <w:p w14:paraId="0C4CEC41" w14:textId="77777777" w:rsidR="00B04F8F" w:rsidRPr="00A15DCB" w:rsidRDefault="00B04F8F" w:rsidP="009B330A">
            <w:pPr>
              <w:pStyle w:val="TAL"/>
            </w:pPr>
          </w:p>
        </w:tc>
        <w:tc>
          <w:tcPr>
            <w:tcW w:w="1559" w:type="dxa"/>
          </w:tcPr>
          <w:p w14:paraId="7E102B96" w14:textId="77777777" w:rsidR="00B04F8F" w:rsidRPr="00A15DCB" w:rsidRDefault="00B04F8F" w:rsidP="009B330A">
            <w:pPr>
              <w:pStyle w:val="TAL"/>
              <w:rPr>
                <w:lang w:eastAsia="zh-CN"/>
              </w:rPr>
            </w:pPr>
          </w:p>
        </w:tc>
        <w:tc>
          <w:tcPr>
            <w:tcW w:w="1105" w:type="dxa"/>
          </w:tcPr>
          <w:p w14:paraId="4D651F9D" w14:textId="77777777" w:rsidR="00B04F8F" w:rsidRPr="00A15DCB" w:rsidRDefault="00B04F8F" w:rsidP="009B330A">
            <w:pPr>
              <w:pStyle w:val="TAL"/>
            </w:pPr>
          </w:p>
        </w:tc>
      </w:tr>
      <w:tr w:rsidR="00B04F8F" w:rsidRPr="00A15DCB" w14:paraId="0B87668A" w14:textId="77777777" w:rsidTr="009B330A">
        <w:tc>
          <w:tcPr>
            <w:tcW w:w="4957" w:type="dxa"/>
          </w:tcPr>
          <w:p w14:paraId="6BBC90BC" w14:textId="77777777" w:rsidR="00B04F8F" w:rsidRPr="00A15DCB" w:rsidRDefault="00B04F8F" w:rsidP="009B330A">
            <w:pPr>
              <w:pStyle w:val="TAL"/>
              <w:rPr>
                <w:lang w:eastAsia="zh-CN"/>
              </w:rPr>
            </w:pPr>
            <w:r w:rsidRPr="00A15DCB">
              <w:rPr>
                <w:lang w:eastAsia="zh-CN"/>
              </w:rPr>
              <w:t xml:space="preserve">          </w:t>
            </w:r>
            <w:r w:rsidRPr="00A15DCB">
              <w:t>additionalRACH-perPCI-ToAddModList-r18</w:t>
            </w:r>
          </w:p>
        </w:tc>
        <w:tc>
          <w:tcPr>
            <w:tcW w:w="2126" w:type="dxa"/>
          </w:tcPr>
          <w:p w14:paraId="3C095FE1" w14:textId="77777777" w:rsidR="00B04F8F" w:rsidRPr="00A15DCB" w:rsidRDefault="00B04F8F" w:rsidP="009B330A">
            <w:pPr>
              <w:pStyle w:val="TAL"/>
              <w:rPr>
                <w:lang w:eastAsia="zh-CN"/>
              </w:rPr>
            </w:pPr>
            <w:r w:rsidRPr="00A15DCB">
              <w:rPr>
                <w:lang w:eastAsia="zh-CN"/>
              </w:rPr>
              <w:t>Not present</w:t>
            </w:r>
          </w:p>
        </w:tc>
        <w:tc>
          <w:tcPr>
            <w:tcW w:w="1559" w:type="dxa"/>
          </w:tcPr>
          <w:p w14:paraId="4EAFFDA6" w14:textId="77777777" w:rsidR="00B04F8F" w:rsidRPr="00A15DCB" w:rsidRDefault="00B04F8F" w:rsidP="009B330A">
            <w:pPr>
              <w:pStyle w:val="TAL"/>
              <w:rPr>
                <w:lang w:eastAsia="zh-CN"/>
              </w:rPr>
            </w:pPr>
          </w:p>
        </w:tc>
        <w:tc>
          <w:tcPr>
            <w:tcW w:w="1105" w:type="dxa"/>
          </w:tcPr>
          <w:p w14:paraId="50A2AB03" w14:textId="77777777" w:rsidR="00B04F8F" w:rsidRPr="00A15DCB" w:rsidRDefault="00B04F8F" w:rsidP="009B330A">
            <w:pPr>
              <w:pStyle w:val="TAL"/>
            </w:pPr>
          </w:p>
        </w:tc>
      </w:tr>
      <w:tr w:rsidR="00B04F8F" w:rsidRPr="00A15DCB" w14:paraId="69FED713" w14:textId="77777777" w:rsidTr="009B330A">
        <w:tc>
          <w:tcPr>
            <w:tcW w:w="4957" w:type="dxa"/>
          </w:tcPr>
          <w:p w14:paraId="64756471" w14:textId="77777777" w:rsidR="00B04F8F" w:rsidRPr="00A15DCB" w:rsidRDefault="00B04F8F" w:rsidP="009B330A">
            <w:pPr>
              <w:pStyle w:val="TAL"/>
              <w:rPr>
                <w:lang w:eastAsia="zh-CN"/>
              </w:rPr>
            </w:pPr>
            <w:r w:rsidRPr="00A15DCB">
              <w:rPr>
                <w:lang w:eastAsia="zh-CN"/>
              </w:rPr>
              <w:t xml:space="preserve">          </w:t>
            </w:r>
            <w:r w:rsidRPr="00A15DCB">
              <w:t>additionalRACH-perPCI-ToReleaseList-r18</w:t>
            </w:r>
          </w:p>
        </w:tc>
        <w:tc>
          <w:tcPr>
            <w:tcW w:w="2126" w:type="dxa"/>
          </w:tcPr>
          <w:p w14:paraId="069B389E" w14:textId="77777777" w:rsidR="00B04F8F" w:rsidRPr="00A15DCB" w:rsidRDefault="00B04F8F" w:rsidP="009B330A">
            <w:pPr>
              <w:pStyle w:val="TAL"/>
            </w:pPr>
            <w:r w:rsidRPr="00A15DCB">
              <w:rPr>
                <w:lang w:eastAsia="zh-CN"/>
              </w:rPr>
              <w:t>Not present</w:t>
            </w:r>
          </w:p>
        </w:tc>
        <w:tc>
          <w:tcPr>
            <w:tcW w:w="1559" w:type="dxa"/>
          </w:tcPr>
          <w:p w14:paraId="0BD7B8A7" w14:textId="77777777" w:rsidR="00B04F8F" w:rsidRPr="00A15DCB" w:rsidRDefault="00B04F8F" w:rsidP="009B330A">
            <w:pPr>
              <w:pStyle w:val="TAL"/>
              <w:rPr>
                <w:lang w:eastAsia="zh-CN"/>
              </w:rPr>
            </w:pPr>
          </w:p>
        </w:tc>
        <w:tc>
          <w:tcPr>
            <w:tcW w:w="1105" w:type="dxa"/>
          </w:tcPr>
          <w:p w14:paraId="6DD39B6F" w14:textId="77777777" w:rsidR="00B04F8F" w:rsidRPr="00A15DCB" w:rsidRDefault="00B04F8F" w:rsidP="009B330A">
            <w:pPr>
              <w:pStyle w:val="TAL"/>
            </w:pPr>
          </w:p>
        </w:tc>
      </w:tr>
      <w:tr w:rsidR="00B04F8F" w:rsidRPr="00A15DCB" w14:paraId="3D4EF388" w14:textId="77777777" w:rsidTr="009B330A">
        <w:tc>
          <w:tcPr>
            <w:tcW w:w="4957" w:type="dxa"/>
          </w:tcPr>
          <w:p w14:paraId="708DE784" w14:textId="77777777" w:rsidR="00B04F8F" w:rsidRPr="00A15DCB" w:rsidRDefault="00B04F8F" w:rsidP="009B330A">
            <w:pPr>
              <w:pStyle w:val="TAL"/>
              <w:rPr>
                <w:lang w:eastAsia="zh-CN"/>
              </w:rPr>
            </w:pPr>
            <w:r w:rsidRPr="00A15DCB">
              <w:rPr>
                <w:lang w:eastAsia="zh-CN"/>
              </w:rPr>
              <w:t xml:space="preserve">          </w:t>
            </w:r>
            <w:r w:rsidRPr="00A15DCB">
              <w:t>rsrp-ThresholdMsg1-RepetitionNum2-r18</w:t>
            </w:r>
          </w:p>
        </w:tc>
        <w:tc>
          <w:tcPr>
            <w:tcW w:w="2126" w:type="dxa"/>
          </w:tcPr>
          <w:p w14:paraId="0EF79736" w14:textId="77777777" w:rsidR="00B04F8F" w:rsidRPr="00A15DCB" w:rsidRDefault="00B04F8F" w:rsidP="009B330A">
            <w:pPr>
              <w:pStyle w:val="TAL"/>
            </w:pPr>
            <w:r w:rsidRPr="00A15DCB">
              <w:rPr>
                <w:lang w:eastAsia="zh-CN"/>
              </w:rPr>
              <w:t>Not present</w:t>
            </w:r>
          </w:p>
        </w:tc>
        <w:tc>
          <w:tcPr>
            <w:tcW w:w="1559" w:type="dxa"/>
          </w:tcPr>
          <w:p w14:paraId="4B70A797" w14:textId="77777777" w:rsidR="00B04F8F" w:rsidRPr="00A15DCB" w:rsidRDefault="00B04F8F" w:rsidP="009B330A">
            <w:pPr>
              <w:pStyle w:val="TAL"/>
              <w:rPr>
                <w:lang w:eastAsia="zh-CN"/>
              </w:rPr>
            </w:pPr>
          </w:p>
        </w:tc>
        <w:tc>
          <w:tcPr>
            <w:tcW w:w="1105" w:type="dxa"/>
          </w:tcPr>
          <w:p w14:paraId="3BDA35CE" w14:textId="77777777" w:rsidR="00B04F8F" w:rsidRPr="00A15DCB" w:rsidRDefault="00B04F8F" w:rsidP="009B330A">
            <w:pPr>
              <w:pStyle w:val="TAL"/>
            </w:pPr>
          </w:p>
        </w:tc>
      </w:tr>
      <w:tr w:rsidR="00B04F8F" w:rsidRPr="00A15DCB" w14:paraId="0EA8B7D7" w14:textId="77777777" w:rsidTr="009B330A">
        <w:tc>
          <w:tcPr>
            <w:tcW w:w="4957" w:type="dxa"/>
          </w:tcPr>
          <w:p w14:paraId="18E17E20" w14:textId="77777777" w:rsidR="00B04F8F" w:rsidRPr="00A15DCB" w:rsidRDefault="00B04F8F" w:rsidP="009B330A">
            <w:pPr>
              <w:pStyle w:val="TAL"/>
              <w:rPr>
                <w:lang w:eastAsia="zh-CN"/>
              </w:rPr>
            </w:pPr>
            <w:r w:rsidRPr="00A15DCB">
              <w:rPr>
                <w:lang w:eastAsia="zh-CN"/>
              </w:rPr>
              <w:t xml:space="preserve">          </w:t>
            </w:r>
            <w:r w:rsidRPr="00A15DCB">
              <w:t>rsrp-ThresholdMsg1-RepetitionNum4-r18</w:t>
            </w:r>
          </w:p>
        </w:tc>
        <w:tc>
          <w:tcPr>
            <w:tcW w:w="2126" w:type="dxa"/>
          </w:tcPr>
          <w:p w14:paraId="1DB063AD" w14:textId="77777777" w:rsidR="00B04F8F" w:rsidRPr="00A15DCB" w:rsidRDefault="00B04F8F" w:rsidP="009B330A">
            <w:pPr>
              <w:pStyle w:val="TAL"/>
            </w:pPr>
            <w:r w:rsidRPr="00A15DCB">
              <w:rPr>
                <w:lang w:eastAsia="zh-CN"/>
              </w:rPr>
              <w:t>Not present</w:t>
            </w:r>
          </w:p>
        </w:tc>
        <w:tc>
          <w:tcPr>
            <w:tcW w:w="1559" w:type="dxa"/>
          </w:tcPr>
          <w:p w14:paraId="12EC935B" w14:textId="77777777" w:rsidR="00B04F8F" w:rsidRPr="00A15DCB" w:rsidRDefault="00B04F8F" w:rsidP="009B330A">
            <w:pPr>
              <w:pStyle w:val="TAL"/>
              <w:rPr>
                <w:lang w:eastAsia="zh-CN"/>
              </w:rPr>
            </w:pPr>
          </w:p>
        </w:tc>
        <w:tc>
          <w:tcPr>
            <w:tcW w:w="1105" w:type="dxa"/>
          </w:tcPr>
          <w:p w14:paraId="18DDC3AE" w14:textId="77777777" w:rsidR="00B04F8F" w:rsidRPr="00A15DCB" w:rsidRDefault="00B04F8F" w:rsidP="009B330A">
            <w:pPr>
              <w:pStyle w:val="TAL"/>
            </w:pPr>
          </w:p>
        </w:tc>
      </w:tr>
      <w:tr w:rsidR="00B04F8F" w:rsidRPr="00A15DCB" w14:paraId="30D93B13" w14:textId="77777777" w:rsidTr="009B330A">
        <w:tc>
          <w:tcPr>
            <w:tcW w:w="4957" w:type="dxa"/>
          </w:tcPr>
          <w:p w14:paraId="79A16D79" w14:textId="77777777" w:rsidR="00B04F8F" w:rsidRPr="00A15DCB" w:rsidRDefault="00B04F8F" w:rsidP="009B330A">
            <w:pPr>
              <w:pStyle w:val="TAL"/>
              <w:rPr>
                <w:lang w:eastAsia="zh-CN"/>
              </w:rPr>
            </w:pPr>
            <w:r w:rsidRPr="00A15DCB">
              <w:rPr>
                <w:lang w:eastAsia="zh-CN"/>
              </w:rPr>
              <w:t xml:space="preserve">          </w:t>
            </w:r>
            <w:r w:rsidRPr="00A15DCB">
              <w:t>rsrp-ThresholdMsg1-RepetitionNum8-r18</w:t>
            </w:r>
          </w:p>
        </w:tc>
        <w:tc>
          <w:tcPr>
            <w:tcW w:w="2126" w:type="dxa"/>
          </w:tcPr>
          <w:p w14:paraId="40F1A7E7" w14:textId="77777777" w:rsidR="00B04F8F" w:rsidRPr="00A15DCB" w:rsidRDefault="00B04F8F" w:rsidP="009B330A">
            <w:pPr>
              <w:pStyle w:val="TAL"/>
            </w:pPr>
            <w:r w:rsidRPr="00A15DCB">
              <w:rPr>
                <w:lang w:eastAsia="zh-CN"/>
              </w:rPr>
              <w:t>Not present</w:t>
            </w:r>
          </w:p>
        </w:tc>
        <w:tc>
          <w:tcPr>
            <w:tcW w:w="1559" w:type="dxa"/>
          </w:tcPr>
          <w:p w14:paraId="11C326F5" w14:textId="77777777" w:rsidR="00B04F8F" w:rsidRPr="00A15DCB" w:rsidRDefault="00B04F8F" w:rsidP="009B330A">
            <w:pPr>
              <w:pStyle w:val="TAL"/>
              <w:rPr>
                <w:lang w:eastAsia="zh-CN"/>
              </w:rPr>
            </w:pPr>
          </w:p>
        </w:tc>
        <w:tc>
          <w:tcPr>
            <w:tcW w:w="1105" w:type="dxa"/>
          </w:tcPr>
          <w:p w14:paraId="06BA36E9" w14:textId="77777777" w:rsidR="00B04F8F" w:rsidRPr="00A15DCB" w:rsidRDefault="00B04F8F" w:rsidP="009B330A">
            <w:pPr>
              <w:pStyle w:val="TAL"/>
            </w:pPr>
          </w:p>
        </w:tc>
      </w:tr>
      <w:tr w:rsidR="00B04F8F" w:rsidRPr="00A15DCB" w14:paraId="6519C6A6" w14:textId="77777777" w:rsidTr="009B330A">
        <w:tc>
          <w:tcPr>
            <w:tcW w:w="4957" w:type="dxa"/>
          </w:tcPr>
          <w:p w14:paraId="18BC04BF" w14:textId="77777777" w:rsidR="00B04F8F" w:rsidRPr="00A15DCB" w:rsidRDefault="00B04F8F" w:rsidP="009B330A">
            <w:pPr>
              <w:pStyle w:val="TAL"/>
              <w:rPr>
                <w:lang w:eastAsia="zh-CN"/>
              </w:rPr>
            </w:pPr>
            <w:r w:rsidRPr="00A15DCB">
              <w:rPr>
                <w:lang w:eastAsia="zh-CN"/>
              </w:rPr>
              <w:t xml:space="preserve">          </w:t>
            </w:r>
            <w:r w:rsidRPr="00A15DCB">
              <w:t>preambleTransMax-Msg1-Repetition-r18</w:t>
            </w:r>
          </w:p>
        </w:tc>
        <w:tc>
          <w:tcPr>
            <w:tcW w:w="2126" w:type="dxa"/>
          </w:tcPr>
          <w:p w14:paraId="000ED9C0" w14:textId="77777777" w:rsidR="00B04F8F" w:rsidRPr="00A15DCB" w:rsidRDefault="00B04F8F" w:rsidP="009B330A">
            <w:pPr>
              <w:pStyle w:val="TAL"/>
            </w:pPr>
            <w:r w:rsidRPr="00A15DCB">
              <w:rPr>
                <w:lang w:eastAsia="zh-CN"/>
              </w:rPr>
              <w:t>Not present</w:t>
            </w:r>
          </w:p>
        </w:tc>
        <w:tc>
          <w:tcPr>
            <w:tcW w:w="1559" w:type="dxa"/>
          </w:tcPr>
          <w:p w14:paraId="54C43D5E" w14:textId="77777777" w:rsidR="00B04F8F" w:rsidRPr="00A15DCB" w:rsidRDefault="00B04F8F" w:rsidP="009B330A">
            <w:pPr>
              <w:pStyle w:val="TAL"/>
              <w:rPr>
                <w:lang w:eastAsia="zh-CN"/>
              </w:rPr>
            </w:pPr>
          </w:p>
        </w:tc>
        <w:tc>
          <w:tcPr>
            <w:tcW w:w="1105" w:type="dxa"/>
          </w:tcPr>
          <w:p w14:paraId="077315D8" w14:textId="77777777" w:rsidR="00B04F8F" w:rsidRPr="00A15DCB" w:rsidRDefault="00B04F8F" w:rsidP="009B330A">
            <w:pPr>
              <w:pStyle w:val="TAL"/>
            </w:pPr>
          </w:p>
        </w:tc>
      </w:tr>
      <w:tr w:rsidR="00B04F8F" w:rsidRPr="00A15DCB" w14:paraId="491B1370" w14:textId="77777777" w:rsidTr="009B330A">
        <w:tc>
          <w:tcPr>
            <w:tcW w:w="4957" w:type="dxa"/>
          </w:tcPr>
          <w:p w14:paraId="28E6BD93" w14:textId="77777777" w:rsidR="00B04F8F" w:rsidRPr="00A15DCB" w:rsidRDefault="00B04F8F" w:rsidP="009B330A">
            <w:pPr>
              <w:pStyle w:val="TAL"/>
              <w:rPr>
                <w:lang w:eastAsia="zh-CN"/>
              </w:rPr>
            </w:pPr>
            <w:r w:rsidRPr="00A15DCB">
              <w:rPr>
                <w:lang w:eastAsia="zh-CN"/>
              </w:rPr>
              <w:t xml:space="preserve">        }</w:t>
            </w:r>
          </w:p>
        </w:tc>
        <w:tc>
          <w:tcPr>
            <w:tcW w:w="2126" w:type="dxa"/>
          </w:tcPr>
          <w:p w14:paraId="37038020" w14:textId="77777777" w:rsidR="00B04F8F" w:rsidRPr="00A15DCB" w:rsidRDefault="00B04F8F" w:rsidP="009B330A">
            <w:pPr>
              <w:pStyle w:val="TAL"/>
            </w:pPr>
          </w:p>
        </w:tc>
        <w:tc>
          <w:tcPr>
            <w:tcW w:w="1559" w:type="dxa"/>
          </w:tcPr>
          <w:p w14:paraId="1C572FA8" w14:textId="77777777" w:rsidR="00B04F8F" w:rsidRPr="00A15DCB" w:rsidRDefault="00B04F8F" w:rsidP="009B330A">
            <w:pPr>
              <w:pStyle w:val="TAL"/>
              <w:rPr>
                <w:lang w:eastAsia="zh-CN"/>
              </w:rPr>
            </w:pPr>
          </w:p>
        </w:tc>
        <w:tc>
          <w:tcPr>
            <w:tcW w:w="1105" w:type="dxa"/>
          </w:tcPr>
          <w:p w14:paraId="57CC0650" w14:textId="77777777" w:rsidR="00B04F8F" w:rsidRPr="00A15DCB" w:rsidRDefault="00B04F8F" w:rsidP="009B330A">
            <w:pPr>
              <w:pStyle w:val="TAL"/>
            </w:pPr>
          </w:p>
        </w:tc>
      </w:tr>
      <w:tr w:rsidR="00B04F8F" w:rsidRPr="00A15DCB" w14:paraId="3C7F9674" w14:textId="77777777" w:rsidTr="009B330A">
        <w:tc>
          <w:tcPr>
            <w:tcW w:w="4957" w:type="dxa"/>
          </w:tcPr>
          <w:p w14:paraId="2EC58A81" w14:textId="77777777" w:rsidR="00B04F8F" w:rsidRPr="00A15DCB" w:rsidRDefault="00B04F8F" w:rsidP="009B330A">
            <w:pPr>
              <w:pStyle w:val="TAL"/>
            </w:pPr>
            <w:r w:rsidRPr="00A15DCB">
              <w:t xml:space="preserve">      }</w:t>
            </w:r>
          </w:p>
        </w:tc>
        <w:tc>
          <w:tcPr>
            <w:tcW w:w="2126" w:type="dxa"/>
          </w:tcPr>
          <w:p w14:paraId="6B5F3008" w14:textId="77777777" w:rsidR="00B04F8F" w:rsidRPr="00A15DCB" w:rsidRDefault="00B04F8F" w:rsidP="009B330A">
            <w:pPr>
              <w:pStyle w:val="TAL"/>
            </w:pPr>
          </w:p>
        </w:tc>
        <w:tc>
          <w:tcPr>
            <w:tcW w:w="1559" w:type="dxa"/>
          </w:tcPr>
          <w:p w14:paraId="3DC29373" w14:textId="77777777" w:rsidR="00B04F8F" w:rsidRPr="00A15DCB" w:rsidRDefault="00B04F8F" w:rsidP="009B330A">
            <w:pPr>
              <w:pStyle w:val="TAL"/>
              <w:rPr>
                <w:lang w:eastAsia="zh-CN"/>
              </w:rPr>
            </w:pPr>
          </w:p>
        </w:tc>
        <w:tc>
          <w:tcPr>
            <w:tcW w:w="1105" w:type="dxa"/>
          </w:tcPr>
          <w:p w14:paraId="6C9F7605" w14:textId="77777777" w:rsidR="00B04F8F" w:rsidRPr="00A15DCB" w:rsidRDefault="00B04F8F" w:rsidP="009B330A">
            <w:pPr>
              <w:pStyle w:val="TAL"/>
            </w:pPr>
          </w:p>
        </w:tc>
      </w:tr>
      <w:tr w:rsidR="00B04F8F" w:rsidRPr="00A15DCB" w14:paraId="40DC34D2" w14:textId="77777777" w:rsidTr="009B330A">
        <w:tc>
          <w:tcPr>
            <w:tcW w:w="4957" w:type="dxa"/>
          </w:tcPr>
          <w:p w14:paraId="05BBA4B4" w14:textId="77777777" w:rsidR="00B04F8F" w:rsidRPr="00A15DCB" w:rsidRDefault="00B04F8F" w:rsidP="009B330A">
            <w:pPr>
              <w:pStyle w:val="TAL"/>
            </w:pPr>
            <w:r w:rsidRPr="00A15DCB">
              <w:t xml:space="preserve">    }</w:t>
            </w:r>
          </w:p>
        </w:tc>
        <w:tc>
          <w:tcPr>
            <w:tcW w:w="2126" w:type="dxa"/>
          </w:tcPr>
          <w:p w14:paraId="0AAA4896" w14:textId="77777777" w:rsidR="00B04F8F" w:rsidRPr="00A15DCB" w:rsidRDefault="00B04F8F" w:rsidP="009B330A">
            <w:pPr>
              <w:pStyle w:val="TAL"/>
            </w:pPr>
          </w:p>
        </w:tc>
        <w:tc>
          <w:tcPr>
            <w:tcW w:w="1559" w:type="dxa"/>
          </w:tcPr>
          <w:p w14:paraId="41AF6900" w14:textId="77777777" w:rsidR="00B04F8F" w:rsidRPr="00A15DCB" w:rsidRDefault="00B04F8F" w:rsidP="009B330A">
            <w:pPr>
              <w:pStyle w:val="TAL"/>
            </w:pPr>
          </w:p>
        </w:tc>
        <w:tc>
          <w:tcPr>
            <w:tcW w:w="1105" w:type="dxa"/>
          </w:tcPr>
          <w:p w14:paraId="015BFBEC" w14:textId="77777777" w:rsidR="00B04F8F" w:rsidRPr="00A15DCB" w:rsidRDefault="00B04F8F" w:rsidP="009B330A">
            <w:pPr>
              <w:pStyle w:val="TAL"/>
            </w:pPr>
          </w:p>
        </w:tc>
      </w:tr>
      <w:tr w:rsidR="00D03537" w:rsidRPr="00A15DCB" w14:paraId="5CF5FCD1" w14:textId="77777777" w:rsidTr="009B330A">
        <w:tc>
          <w:tcPr>
            <w:tcW w:w="4957" w:type="dxa"/>
          </w:tcPr>
          <w:p w14:paraId="39E2BA84" w14:textId="45BA0B68" w:rsidR="00D03537" w:rsidRPr="00A15DCB" w:rsidRDefault="00D03537" w:rsidP="00D03537">
            <w:pPr>
              <w:pStyle w:val="TAL"/>
            </w:pPr>
            <w:r w:rsidRPr="00A15DCB">
              <w:rPr>
                <w:lang w:eastAsia="zh-CN"/>
              </w:rPr>
              <w:t xml:space="preserve">    </w:t>
            </w:r>
            <w:r w:rsidRPr="00A15DCB">
              <w:t>firstActiveUplinkBWP-Id</w:t>
            </w:r>
          </w:p>
        </w:tc>
        <w:tc>
          <w:tcPr>
            <w:tcW w:w="2126" w:type="dxa"/>
          </w:tcPr>
          <w:p w14:paraId="4A1A3BF6" w14:textId="0D54700C" w:rsidR="00D03537" w:rsidRPr="00A15DCB" w:rsidRDefault="00D03537" w:rsidP="00D03537">
            <w:pPr>
              <w:pStyle w:val="TAL"/>
            </w:pPr>
            <w:r w:rsidRPr="00A15DCB">
              <w:rPr>
                <w:lang w:eastAsia="zh-CN"/>
              </w:rPr>
              <w:t>1</w:t>
            </w:r>
          </w:p>
        </w:tc>
        <w:tc>
          <w:tcPr>
            <w:tcW w:w="1559" w:type="dxa"/>
          </w:tcPr>
          <w:p w14:paraId="6B7B1652" w14:textId="7B5B38F9" w:rsidR="00D03537" w:rsidRPr="00A15DCB" w:rsidRDefault="00D03537" w:rsidP="00D03537">
            <w:pPr>
              <w:pStyle w:val="TAL"/>
            </w:pPr>
            <w:r w:rsidRPr="00A15DCB">
              <w:rPr>
                <w:lang w:eastAsia="zh-CN"/>
              </w:rPr>
              <w:t>BWP #1</w:t>
            </w:r>
          </w:p>
        </w:tc>
        <w:tc>
          <w:tcPr>
            <w:tcW w:w="1105" w:type="dxa"/>
          </w:tcPr>
          <w:p w14:paraId="6C142C57" w14:textId="77777777" w:rsidR="00D03537" w:rsidRPr="00A15DCB" w:rsidRDefault="00D03537" w:rsidP="00D03537">
            <w:pPr>
              <w:pStyle w:val="TAL"/>
            </w:pPr>
          </w:p>
        </w:tc>
      </w:tr>
      <w:tr w:rsidR="00B04F8F" w:rsidRPr="00A15DCB" w14:paraId="7F03443D" w14:textId="77777777" w:rsidTr="009B330A">
        <w:tc>
          <w:tcPr>
            <w:tcW w:w="4957" w:type="dxa"/>
          </w:tcPr>
          <w:p w14:paraId="5AE33CF2" w14:textId="77777777" w:rsidR="00B04F8F" w:rsidRPr="00A15DCB" w:rsidRDefault="00B04F8F" w:rsidP="009B330A">
            <w:pPr>
              <w:pStyle w:val="TAL"/>
            </w:pPr>
            <w:r w:rsidRPr="00A15DCB">
              <w:t xml:space="preserve">  }</w:t>
            </w:r>
          </w:p>
        </w:tc>
        <w:tc>
          <w:tcPr>
            <w:tcW w:w="2126" w:type="dxa"/>
          </w:tcPr>
          <w:p w14:paraId="5AA6015B" w14:textId="77777777" w:rsidR="00B04F8F" w:rsidRPr="00A15DCB" w:rsidRDefault="00B04F8F" w:rsidP="009B330A">
            <w:pPr>
              <w:pStyle w:val="TAL"/>
            </w:pPr>
          </w:p>
        </w:tc>
        <w:tc>
          <w:tcPr>
            <w:tcW w:w="1559" w:type="dxa"/>
          </w:tcPr>
          <w:p w14:paraId="2D8EDA0D" w14:textId="77777777" w:rsidR="00B04F8F" w:rsidRPr="00A15DCB" w:rsidRDefault="00B04F8F" w:rsidP="009B330A">
            <w:pPr>
              <w:pStyle w:val="TAL"/>
            </w:pPr>
          </w:p>
        </w:tc>
        <w:tc>
          <w:tcPr>
            <w:tcW w:w="1105" w:type="dxa"/>
          </w:tcPr>
          <w:p w14:paraId="5C4FDDF7" w14:textId="77777777" w:rsidR="00B04F8F" w:rsidRPr="00A15DCB" w:rsidRDefault="00B04F8F" w:rsidP="009B330A">
            <w:pPr>
              <w:pStyle w:val="TAL"/>
            </w:pPr>
          </w:p>
        </w:tc>
      </w:tr>
      <w:tr w:rsidR="00B04F8F" w:rsidRPr="00A15DCB" w14:paraId="119E0187" w14:textId="77777777" w:rsidTr="009B330A">
        <w:tc>
          <w:tcPr>
            <w:tcW w:w="4957" w:type="dxa"/>
            <w:tcBorders>
              <w:bottom w:val="single" w:sz="4" w:space="0" w:color="auto"/>
            </w:tcBorders>
          </w:tcPr>
          <w:p w14:paraId="3B5DCD80" w14:textId="77777777" w:rsidR="00B04F8F" w:rsidRPr="00A15DCB" w:rsidRDefault="00B04F8F" w:rsidP="009B330A">
            <w:pPr>
              <w:pStyle w:val="TAL"/>
            </w:pPr>
            <w:r w:rsidRPr="00A15DCB">
              <w:t>}</w:t>
            </w:r>
          </w:p>
        </w:tc>
        <w:tc>
          <w:tcPr>
            <w:tcW w:w="2126" w:type="dxa"/>
          </w:tcPr>
          <w:p w14:paraId="18A16C5D" w14:textId="77777777" w:rsidR="00B04F8F" w:rsidRPr="00A15DCB" w:rsidRDefault="00B04F8F" w:rsidP="009B330A">
            <w:pPr>
              <w:pStyle w:val="TAL"/>
            </w:pPr>
          </w:p>
        </w:tc>
        <w:tc>
          <w:tcPr>
            <w:tcW w:w="1559" w:type="dxa"/>
          </w:tcPr>
          <w:p w14:paraId="03C6DC7E" w14:textId="77777777" w:rsidR="00B04F8F" w:rsidRPr="00A15DCB" w:rsidRDefault="00B04F8F" w:rsidP="009B330A">
            <w:pPr>
              <w:pStyle w:val="TAL"/>
            </w:pPr>
          </w:p>
        </w:tc>
        <w:tc>
          <w:tcPr>
            <w:tcW w:w="1105" w:type="dxa"/>
          </w:tcPr>
          <w:p w14:paraId="7F0583CB" w14:textId="77777777" w:rsidR="00B04F8F" w:rsidRPr="00A15DCB" w:rsidRDefault="00B04F8F" w:rsidP="009B330A">
            <w:pPr>
              <w:pStyle w:val="TAL"/>
            </w:pPr>
          </w:p>
        </w:tc>
      </w:tr>
    </w:tbl>
    <w:p w14:paraId="75AD5867" w14:textId="77777777" w:rsidR="00B04F8F" w:rsidRPr="00A15DCB" w:rsidRDefault="00B04F8F" w:rsidP="00B04F8F"/>
    <w:p w14:paraId="162568BF" w14:textId="77777777" w:rsidR="00B04F8F" w:rsidRPr="00A15DCB" w:rsidRDefault="00B04F8F" w:rsidP="00B04F8F">
      <w:pPr>
        <w:pStyle w:val="TH"/>
      </w:pPr>
      <w:r w:rsidRPr="00A15DCB">
        <w:t xml:space="preserve">Table 7.1.1.1.22.3.3-3: </w:t>
      </w:r>
      <w:r w:rsidRPr="00A15DCB">
        <w:rPr>
          <w:i/>
        </w:rPr>
        <w:t>RACH-ConfigCommon</w:t>
      </w:r>
      <w:r w:rsidRPr="00A15DCB">
        <w:t xml:space="preserve"> (Table 7.1.1.1.22.3.3-2)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04F8F" w:rsidRPr="00A15DCB" w14:paraId="377A3FD1" w14:textId="77777777" w:rsidTr="009B330A">
        <w:tc>
          <w:tcPr>
            <w:tcW w:w="9747" w:type="dxa"/>
            <w:gridSpan w:val="4"/>
          </w:tcPr>
          <w:p w14:paraId="34302EA5" w14:textId="77777777" w:rsidR="00B04F8F" w:rsidRPr="00A15DCB" w:rsidRDefault="00B04F8F" w:rsidP="009B330A">
            <w:pPr>
              <w:pStyle w:val="TAH"/>
              <w:jc w:val="left"/>
              <w:rPr>
                <w:b w:val="0"/>
              </w:rPr>
            </w:pPr>
            <w:r w:rsidRPr="00A15DCB">
              <w:rPr>
                <w:b w:val="0"/>
              </w:rPr>
              <w:t>Derivation Path: TS 38.508-1 [4], Table 4.6.3-128</w:t>
            </w:r>
          </w:p>
        </w:tc>
      </w:tr>
      <w:tr w:rsidR="00B04F8F" w:rsidRPr="00A15DCB" w14:paraId="589060C1" w14:textId="77777777" w:rsidTr="009B330A">
        <w:tc>
          <w:tcPr>
            <w:tcW w:w="4535" w:type="dxa"/>
          </w:tcPr>
          <w:p w14:paraId="67EF0087" w14:textId="77777777" w:rsidR="00B04F8F" w:rsidRPr="00A15DCB" w:rsidRDefault="00B04F8F" w:rsidP="009B330A">
            <w:pPr>
              <w:pStyle w:val="TAH"/>
            </w:pPr>
            <w:r w:rsidRPr="00A15DCB">
              <w:t>Information Element</w:t>
            </w:r>
          </w:p>
        </w:tc>
        <w:tc>
          <w:tcPr>
            <w:tcW w:w="2267" w:type="dxa"/>
          </w:tcPr>
          <w:p w14:paraId="56F41F72" w14:textId="77777777" w:rsidR="00B04F8F" w:rsidRPr="00A15DCB" w:rsidRDefault="00B04F8F" w:rsidP="009B330A">
            <w:pPr>
              <w:pStyle w:val="TAH"/>
            </w:pPr>
            <w:r w:rsidRPr="00A15DCB">
              <w:t>Value/remark</w:t>
            </w:r>
          </w:p>
        </w:tc>
        <w:tc>
          <w:tcPr>
            <w:tcW w:w="1700" w:type="dxa"/>
          </w:tcPr>
          <w:p w14:paraId="6E674189" w14:textId="77777777" w:rsidR="00B04F8F" w:rsidRPr="00A15DCB" w:rsidRDefault="00B04F8F" w:rsidP="009B330A">
            <w:pPr>
              <w:pStyle w:val="TAH"/>
            </w:pPr>
            <w:r w:rsidRPr="00A15DCB">
              <w:t>Comment</w:t>
            </w:r>
          </w:p>
        </w:tc>
        <w:tc>
          <w:tcPr>
            <w:tcW w:w="1245" w:type="dxa"/>
          </w:tcPr>
          <w:p w14:paraId="0A4A1EE8" w14:textId="77777777" w:rsidR="00B04F8F" w:rsidRPr="00A15DCB" w:rsidRDefault="00B04F8F" w:rsidP="009B330A">
            <w:pPr>
              <w:pStyle w:val="TAH"/>
            </w:pPr>
            <w:r w:rsidRPr="00A15DCB">
              <w:t>Condition</w:t>
            </w:r>
          </w:p>
        </w:tc>
      </w:tr>
      <w:tr w:rsidR="00B04F8F" w:rsidRPr="00A15DCB" w14:paraId="2BB3ADDE" w14:textId="77777777" w:rsidTr="009B330A">
        <w:tc>
          <w:tcPr>
            <w:tcW w:w="4535" w:type="dxa"/>
          </w:tcPr>
          <w:p w14:paraId="35DCA7FA" w14:textId="77777777" w:rsidR="00B04F8F" w:rsidRPr="00A15DCB" w:rsidRDefault="00B04F8F" w:rsidP="009B330A">
            <w:pPr>
              <w:pStyle w:val="TAL"/>
            </w:pPr>
            <w:r w:rsidRPr="00A15DCB">
              <w:t xml:space="preserve">RACH-ConfigCommon ::= </w:t>
            </w:r>
            <w:r w:rsidRPr="00A15DCB">
              <w:rPr>
                <w:snapToGrid w:val="0"/>
              </w:rPr>
              <w:t xml:space="preserve">SEQUENCE </w:t>
            </w:r>
            <w:r w:rsidRPr="00A15DCB">
              <w:t>{</w:t>
            </w:r>
          </w:p>
        </w:tc>
        <w:tc>
          <w:tcPr>
            <w:tcW w:w="2267" w:type="dxa"/>
          </w:tcPr>
          <w:p w14:paraId="6D24EFD1" w14:textId="77777777" w:rsidR="00B04F8F" w:rsidRPr="00A15DCB" w:rsidRDefault="00B04F8F" w:rsidP="009B330A">
            <w:pPr>
              <w:pStyle w:val="TAL"/>
            </w:pPr>
          </w:p>
        </w:tc>
        <w:tc>
          <w:tcPr>
            <w:tcW w:w="1700" w:type="dxa"/>
          </w:tcPr>
          <w:p w14:paraId="3D112880" w14:textId="77777777" w:rsidR="00B04F8F" w:rsidRPr="00A15DCB" w:rsidRDefault="00B04F8F" w:rsidP="009B330A">
            <w:pPr>
              <w:pStyle w:val="TAL"/>
            </w:pPr>
          </w:p>
        </w:tc>
        <w:tc>
          <w:tcPr>
            <w:tcW w:w="1245" w:type="dxa"/>
          </w:tcPr>
          <w:p w14:paraId="564B8ED7" w14:textId="77777777" w:rsidR="00B04F8F" w:rsidRPr="00A15DCB" w:rsidRDefault="00B04F8F" w:rsidP="009B330A">
            <w:pPr>
              <w:pStyle w:val="TAL"/>
            </w:pPr>
          </w:p>
        </w:tc>
      </w:tr>
      <w:tr w:rsidR="00B04F8F" w:rsidRPr="00A15DCB" w14:paraId="320ECDA7" w14:textId="77777777" w:rsidTr="009B330A">
        <w:tc>
          <w:tcPr>
            <w:tcW w:w="4535" w:type="dxa"/>
            <w:tcBorders>
              <w:top w:val="single" w:sz="4" w:space="0" w:color="auto"/>
              <w:left w:val="single" w:sz="4" w:space="0" w:color="auto"/>
              <w:bottom w:val="single" w:sz="4" w:space="0" w:color="auto"/>
              <w:right w:val="single" w:sz="4" w:space="0" w:color="auto"/>
            </w:tcBorders>
          </w:tcPr>
          <w:p w14:paraId="2721D65F" w14:textId="77777777" w:rsidR="00B04F8F" w:rsidRPr="00A15DCB" w:rsidRDefault="00B04F8F" w:rsidP="009B330A">
            <w:pPr>
              <w:pStyle w:val="TAL"/>
            </w:pPr>
            <w:r w:rsidRPr="00A15DCB">
              <w:t xml:space="preserve">  featureCombinationPreambles-r17 SEQUENCE (SIZE(1..maxFeatureCombPreamblesPerRACHResource-r17)) OF FeatureCombinationPreambles-r17{</w:t>
            </w:r>
          </w:p>
        </w:tc>
        <w:tc>
          <w:tcPr>
            <w:tcW w:w="2267" w:type="dxa"/>
            <w:tcBorders>
              <w:top w:val="single" w:sz="4" w:space="0" w:color="auto"/>
              <w:left w:val="single" w:sz="4" w:space="0" w:color="auto"/>
              <w:bottom w:val="single" w:sz="4" w:space="0" w:color="auto"/>
              <w:right w:val="single" w:sz="4" w:space="0" w:color="auto"/>
            </w:tcBorders>
          </w:tcPr>
          <w:p w14:paraId="5829C13E" w14:textId="77777777" w:rsidR="00B04F8F" w:rsidRPr="00A15DCB" w:rsidRDefault="00B04F8F" w:rsidP="009B330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54E75358" w14:textId="77777777" w:rsidR="00B04F8F" w:rsidRPr="00A15DCB" w:rsidRDefault="00B04F8F"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49753F6B" w14:textId="77777777" w:rsidR="00B04F8F" w:rsidRPr="00A15DCB" w:rsidRDefault="00B04F8F" w:rsidP="009B330A">
            <w:pPr>
              <w:pStyle w:val="TAL"/>
            </w:pPr>
          </w:p>
        </w:tc>
      </w:tr>
      <w:tr w:rsidR="00B04F8F" w:rsidRPr="00A15DCB" w14:paraId="495A1798" w14:textId="77777777" w:rsidTr="009B330A">
        <w:tc>
          <w:tcPr>
            <w:tcW w:w="4535" w:type="dxa"/>
            <w:tcBorders>
              <w:top w:val="single" w:sz="4" w:space="0" w:color="auto"/>
              <w:left w:val="single" w:sz="4" w:space="0" w:color="auto"/>
              <w:bottom w:val="single" w:sz="4" w:space="0" w:color="auto"/>
              <w:right w:val="single" w:sz="4" w:space="0" w:color="auto"/>
            </w:tcBorders>
          </w:tcPr>
          <w:p w14:paraId="7CF45B14" w14:textId="77777777" w:rsidR="00B04F8F" w:rsidRPr="00A15DCB" w:rsidRDefault="00B04F8F" w:rsidP="009B330A">
            <w:pPr>
              <w:pStyle w:val="TAL"/>
              <w:rPr>
                <w:lang w:eastAsia="zh-CN"/>
              </w:rPr>
            </w:pPr>
            <w:r w:rsidRPr="00A15DCB">
              <w:rPr>
                <w:lang w:eastAsia="zh-CN"/>
              </w:rPr>
              <w:t xml:space="preserve">    </w:t>
            </w:r>
            <w:r w:rsidRPr="00A15DCB">
              <w:t>FeatureCombinationPreambles-r17[1]</w:t>
            </w:r>
          </w:p>
        </w:tc>
        <w:tc>
          <w:tcPr>
            <w:tcW w:w="2267" w:type="dxa"/>
            <w:tcBorders>
              <w:top w:val="single" w:sz="4" w:space="0" w:color="auto"/>
              <w:left w:val="single" w:sz="4" w:space="0" w:color="auto"/>
              <w:bottom w:val="single" w:sz="4" w:space="0" w:color="auto"/>
              <w:right w:val="single" w:sz="4" w:space="0" w:color="auto"/>
            </w:tcBorders>
          </w:tcPr>
          <w:p w14:paraId="4556FF2F" w14:textId="77777777" w:rsidR="00B04F8F" w:rsidRPr="00A15DCB" w:rsidRDefault="00B04F8F" w:rsidP="009B330A">
            <w:pPr>
              <w:pStyle w:val="TAL"/>
            </w:pPr>
            <w:r w:rsidRPr="00A15DCB">
              <w:t>FeatureCombinationPreambles</w:t>
            </w:r>
          </w:p>
        </w:tc>
        <w:tc>
          <w:tcPr>
            <w:tcW w:w="1700" w:type="dxa"/>
            <w:tcBorders>
              <w:top w:val="single" w:sz="4" w:space="0" w:color="auto"/>
              <w:left w:val="single" w:sz="4" w:space="0" w:color="auto"/>
              <w:bottom w:val="single" w:sz="4" w:space="0" w:color="auto"/>
              <w:right w:val="single" w:sz="4" w:space="0" w:color="auto"/>
            </w:tcBorders>
          </w:tcPr>
          <w:p w14:paraId="35887DB9" w14:textId="77777777" w:rsidR="00B04F8F" w:rsidRPr="00A15DCB" w:rsidRDefault="00B04F8F" w:rsidP="009B330A">
            <w:pPr>
              <w:pStyle w:val="TAL"/>
              <w:rPr>
                <w:lang w:eastAsia="zh-CN"/>
              </w:rPr>
            </w:pPr>
            <w:r w:rsidRPr="00A15DCB">
              <w:rPr>
                <w:lang w:eastAsia="zh-CN"/>
              </w:rPr>
              <w:t>entry 1</w:t>
            </w:r>
          </w:p>
          <w:p w14:paraId="504BFF44" w14:textId="77777777" w:rsidR="00B04F8F" w:rsidRPr="00A15DCB" w:rsidRDefault="00B04F8F" w:rsidP="009B330A">
            <w:pPr>
              <w:pStyle w:val="TAL"/>
              <w:rPr>
                <w:lang w:eastAsia="zh-CN"/>
              </w:rPr>
            </w:pPr>
            <w:r w:rsidRPr="00A15DCB">
              <w:t>Table 7.1.1.1.22.3.3-4</w:t>
            </w:r>
          </w:p>
        </w:tc>
        <w:tc>
          <w:tcPr>
            <w:tcW w:w="1245" w:type="dxa"/>
            <w:tcBorders>
              <w:top w:val="single" w:sz="4" w:space="0" w:color="auto"/>
              <w:left w:val="single" w:sz="4" w:space="0" w:color="auto"/>
              <w:bottom w:val="single" w:sz="4" w:space="0" w:color="auto"/>
              <w:right w:val="single" w:sz="4" w:space="0" w:color="auto"/>
            </w:tcBorders>
          </w:tcPr>
          <w:p w14:paraId="0E8CC479" w14:textId="77777777" w:rsidR="00B04F8F" w:rsidRPr="00A15DCB" w:rsidRDefault="00B04F8F" w:rsidP="009B330A">
            <w:pPr>
              <w:pStyle w:val="TAL"/>
            </w:pPr>
          </w:p>
        </w:tc>
      </w:tr>
      <w:tr w:rsidR="00B04F8F" w:rsidRPr="00A15DCB" w14:paraId="70959A15" w14:textId="77777777" w:rsidTr="009B330A">
        <w:tc>
          <w:tcPr>
            <w:tcW w:w="4535" w:type="dxa"/>
            <w:tcBorders>
              <w:top w:val="single" w:sz="4" w:space="0" w:color="auto"/>
              <w:left w:val="single" w:sz="4" w:space="0" w:color="auto"/>
              <w:bottom w:val="single" w:sz="4" w:space="0" w:color="auto"/>
              <w:right w:val="single" w:sz="4" w:space="0" w:color="auto"/>
            </w:tcBorders>
          </w:tcPr>
          <w:p w14:paraId="2048008E" w14:textId="77777777" w:rsidR="00B04F8F" w:rsidRPr="00A15DCB" w:rsidRDefault="00B04F8F" w:rsidP="009B330A">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54A155E" w14:textId="77777777" w:rsidR="00B04F8F" w:rsidRPr="00A15DCB" w:rsidRDefault="00B04F8F"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06225918" w14:textId="77777777" w:rsidR="00B04F8F" w:rsidRPr="00A15DCB" w:rsidRDefault="00B04F8F"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6EC0AC0E" w14:textId="77777777" w:rsidR="00B04F8F" w:rsidRPr="00A15DCB" w:rsidRDefault="00B04F8F" w:rsidP="009B330A">
            <w:pPr>
              <w:pStyle w:val="TAL"/>
            </w:pPr>
          </w:p>
        </w:tc>
      </w:tr>
      <w:tr w:rsidR="00B04F8F" w:rsidRPr="00A15DCB" w14:paraId="57436418" w14:textId="77777777" w:rsidTr="009B330A">
        <w:tc>
          <w:tcPr>
            <w:tcW w:w="4535" w:type="dxa"/>
            <w:tcBorders>
              <w:top w:val="single" w:sz="4" w:space="0" w:color="auto"/>
              <w:left w:val="single" w:sz="4" w:space="0" w:color="auto"/>
              <w:bottom w:val="single" w:sz="4" w:space="0" w:color="auto"/>
              <w:right w:val="single" w:sz="4" w:space="0" w:color="auto"/>
            </w:tcBorders>
          </w:tcPr>
          <w:p w14:paraId="3645015B" w14:textId="77777777" w:rsidR="00B04F8F" w:rsidRPr="00A15DCB" w:rsidRDefault="00B04F8F" w:rsidP="009B330A">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51BEED" w14:textId="77777777" w:rsidR="00B04F8F" w:rsidRPr="00A15DCB" w:rsidRDefault="00B04F8F"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2B164CC9" w14:textId="77777777" w:rsidR="00B04F8F" w:rsidRPr="00A15DCB" w:rsidRDefault="00B04F8F"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118C87D3" w14:textId="77777777" w:rsidR="00B04F8F" w:rsidRPr="00A15DCB" w:rsidRDefault="00B04F8F" w:rsidP="009B330A">
            <w:pPr>
              <w:pStyle w:val="TAL"/>
            </w:pPr>
          </w:p>
        </w:tc>
      </w:tr>
      <w:tr w:rsidR="00B04F8F" w:rsidRPr="00A15DCB" w14:paraId="19B1B6DB" w14:textId="77777777" w:rsidTr="009B330A">
        <w:tc>
          <w:tcPr>
            <w:tcW w:w="4535" w:type="dxa"/>
          </w:tcPr>
          <w:p w14:paraId="4F63E0A2" w14:textId="77777777" w:rsidR="00B04F8F" w:rsidRPr="00A15DCB" w:rsidRDefault="00B04F8F" w:rsidP="009B330A">
            <w:pPr>
              <w:pStyle w:val="TAL"/>
            </w:pPr>
            <w:r w:rsidRPr="00A15DCB">
              <w:t>}</w:t>
            </w:r>
          </w:p>
        </w:tc>
        <w:tc>
          <w:tcPr>
            <w:tcW w:w="2267" w:type="dxa"/>
          </w:tcPr>
          <w:p w14:paraId="45AD809E" w14:textId="77777777" w:rsidR="00B04F8F" w:rsidRPr="00A15DCB" w:rsidRDefault="00B04F8F" w:rsidP="009B330A">
            <w:pPr>
              <w:pStyle w:val="TAL"/>
            </w:pPr>
          </w:p>
        </w:tc>
        <w:tc>
          <w:tcPr>
            <w:tcW w:w="1700" w:type="dxa"/>
          </w:tcPr>
          <w:p w14:paraId="2C2BF81A" w14:textId="77777777" w:rsidR="00B04F8F" w:rsidRPr="00A15DCB" w:rsidRDefault="00B04F8F" w:rsidP="009B330A">
            <w:pPr>
              <w:pStyle w:val="TAL"/>
            </w:pPr>
          </w:p>
        </w:tc>
        <w:tc>
          <w:tcPr>
            <w:tcW w:w="1245" w:type="dxa"/>
          </w:tcPr>
          <w:p w14:paraId="2DD9DAF5" w14:textId="77777777" w:rsidR="00B04F8F" w:rsidRPr="00A15DCB" w:rsidRDefault="00B04F8F" w:rsidP="009B330A">
            <w:pPr>
              <w:pStyle w:val="TAL"/>
            </w:pPr>
          </w:p>
        </w:tc>
      </w:tr>
    </w:tbl>
    <w:p w14:paraId="6A65D1F6" w14:textId="77777777" w:rsidR="00B04F8F" w:rsidRPr="00A15DCB" w:rsidRDefault="00B04F8F" w:rsidP="00B04F8F">
      <w:pPr>
        <w:pStyle w:val="TH"/>
      </w:pPr>
      <w:bookmarkStart w:id="77" w:name="_CRTable4_6_356E"/>
      <w:r w:rsidRPr="00A15DCB">
        <w:t>Table 7.1.1.1.22.3.3-4</w:t>
      </w:r>
      <w:bookmarkEnd w:id="77"/>
      <w:r w:rsidRPr="00A15DCB">
        <w:t xml:space="preserve">: </w:t>
      </w:r>
      <w:r w:rsidRPr="00A15DCB">
        <w:rPr>
          <w:i/>
        </w:rPr>
        <w:t>FeatureCombinationPreambles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04F8F" w:rsidRPr="00A15DCB" w14:paraId="0252AE02" w14:textId="77777777" w:rsidTr="009B330A">
        <w:tc>
          <w:tcPr>
            <w:tcW w:w="9747" w:type="dxa"/>
            <w:gridSpan w:val="4"/>
            <w:tcBorders>
              <w:top w:val="single" w:sz="4" w:space="0" w:color="auto"/>
              <w:left w:val="single" w:sz="4" w:space="0" w:color="auto"/>
              <w:bottom w:val="single" w:sz="4" w:space="0" w:color="auto"/>
              <w:right w:val="single" w:sz="4" w:space="0" w:color="auto"/>
            </w:tcBorders>
            <w:hideMark/>
          </w:tcPr>
          <w:p w14:paraId="5F34A960" w14:textId="77777777" w:rsidR="00B04F8F" w:rsidRPr="00A15DCB" w:rsidRDefault="00B04F8F" w:rsidP="009B330A">
            <w:pPr>
              <w:pStyle w:val="TAH"/>
              <w:jc w:val="left"/>
              <w:rPr>
                <w:b w:val="0"/>
              </w:rPr>
            </w:pPr>
            <w:r w:rsidRPr="00A15DCB">
              <w:rPr>
                <w:b w:val="0"/>
              </w:rPr>
              <w:t xml:space="preserve">Derivation Path: TS 38.508-1 [4], Table 4.6.3-56E </w:t>
            </w:r>
            <w:r w:rsidRPr="00A15DCB">
              <w:rPr>
                <w:b w:val="0"/>
                <w:lang w:eastAsia="zh-CN"/>
              </w:rPr>
              <w:t>with</w:t>
            </w:r>
            <w:r w:rsidRPr="00A15DCB">
              <w:rPr>
                <w:b w:val="0"/>
              </w:rPr>
              <w:t xml:space="preserve"> condition MSG1_REP</w:t>
            </w:r>
          </w:p>
        </w:tc>
      </w:tr>
      <w:tr w:rsidR="00B04F8F" w:rsidRPr="00A15DCB" w14:paraId="33F3E8AA"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38EA25F2" w14:textId="77777777" w:rsidR="00B04F8F" w:rsidRPr="00A15DCB" w:rsidRDefault="00B04F8F" w:rsidP="009B330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BE76A2" w14:textId="77777777" w:rsidR="00B04F8F" w:rsidRPr="00A15DCB" w:rsidRDefault="00B04F8F" w:rsidP="009B330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AD9D46E" w14:textId="77777777" w:rsidR="00B04F8F" w:rsidRPr="00A15DCB" w:rsidRDefault="00B04F8F" w:rsidP="009B330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1B766EA" w14:textId="77777777" w:rsidR="00B04F8F" w:rsidRPr="00A15DCB" w:rsidRDefault="00B04F8F" w:rsidP="009B330A">
            <w:pPr>
              <w:pStyle w:val="TAH"/>
            </w:pPr>
            <w:r w:rsidRPr="00A15DCB">
              <w:t>Condition</w:t>
            </w:r>
          </w:p>
        </w:tc>
      </w:tr>
      <w:tr w:rsidR="00B04F8F" w:rsidRPr="00A15DCB" w14:paraId="472E3E2F"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2F318A71" w14:textId="77777777" w:rsidR="00B04F8F" w:rsidRPr="00A15DCB" w:rsidRDefault="00B04F8F" w:rsidP="009B330A">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1A98CBDF" w14:textId="77777777" w:rsidR="00B04F8F" w:rsidRPr="00A15DCB" w:rsidRDefault="00B04F8F"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72D1F40A" w14:textId="77777777" w:rsidR="00B04F8F" w:rsidRPr="00A15DCB" w:rsidRDefault="00B04F8F"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7B8C0F27" w14:textId="77777777" w:rsidR="00B04F8F" w:rsidRPr="00A15DCB" w:rsidRDefault="00B04F8F" w:rsidP="009B330A">
            <w:pPr>
              <w:pStyle w:val="TAL"/>
            </w:pPr>
          </w:p>
        </w:tc>
      </w:tr>
      <w:tr w:rsidR="00B04F8F" w:rsidRPr="00A15DCB" w14:paraId="5C7657CA" w14:textId="77777777" w:rsidTr="009B330A">
        <w:tc>
          <w:tcPr>
            <w:tcW w:w="4535" w:type="dxa"/>
            <w:tcBorders>
              <w:top w:val="single" w:sz="4" w:space="0" w:color="auto"/>
              <w:left w:val="single" w:sz="4" w:space="0" w:color="auto"/>
              <w:bottom w:val="nil"/>
              <w:right w:val="single" w:sz="4" w:space="0" w:color="auto"/>
            </w:tcBorders>
            <w:hideMark/>
          </w:tcPr>
          <w:p w14:paraId="54146405" w14:textId="77777777" w:rsidR="00B04F8F" w:rsidRPr="00A15DCB" w:rsidRDefault="00B04F8F" w:rsidP="009B330A">
            <w:pPr>
              <w:pStyle w:val="TAL"/>
            </w:pPr>
            <w:r w:rsidRPr="00A15DCB">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hideMark/>
          </w:tcPr>
          <w:p w14:paraId="2D4DF094" w14:textId="77777777" w:rsidR="00B04F8F" w:rsidRPr="00A15DCB" w:rsidRDefault="00B04F8F" w:rsidP="009B330A">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221332A9" w14:textId="77777777" w:rsidR="00B04F8F" w:rsidRPr="00A15DCB" w:rsidRDefault="00B04F8F" w:rsidP="009B330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58B4F84" w14:textId="77777777" w:rsidR="00B04F8F" w:rsidRPr="00A15DCB" w:rsidRDefault="00B04F8F" w:rsidP="009B330A">
            <w:pPr>
              <w:pStyle w:val="TAL"/>
            </w:pPr>
          </w:p>
        </w:tc>
      </w:tr>
      <w:tr w:rsidR="00B04F8F" w:rsidRPr="00A15DCB" w14:paraId="5A21FD32"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4312BC3F" w14:textId="77777777" w:rsidR="00B04F8F" w:rsidRPr="00A15DCB" w:rsidRDefault="00B04F8F"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0CC8AE3" w14:textId="77777777" w:rsidR="00B04F8F" w:rsidRPr="00A15DCB" w:rsidRDefault="00B04F8F"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01F903AE" w14:textId="77777777" w:rsidR="00B04F8F" w:rsidRPr="00A15DCB" w:rsidRDefault="00B04F8F"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490EDC30" w14:textId="77777777" w:rsidR="00B04F8F" w:rsidRPr="00A15DCB" w:rsidRDefault="00B04F8F" w:rsidP="009B330A">
            <w:pPr>
              <w:pStyle w:val="TAL"/>
            </w:pPr>
          </w:p>
        </w:tc>
      </w:tr>
    </w:tbl>
    <w:p w14:paraId="64FB5D40" w14:textId="77777777" w:rsidR="00B04F8F" w:rsidRPr="00A15DCB" w:rsidRDefault="00B04F8F" w:rsidP="00B04F8F">
      <w:pPr>
        <w:rPr>
          <w:lang w:eastAsia="zh-CN"/>
        </w:rPr>
      </w:pPr>
    </w:p>
    <w:p w14:paraId="1E82F7D1" w14:textId="77777777" w:rsidR="00D10841" w:rsidRPr="00A15DCB" w:rsidRDefault="00D10841" w:rsidP="00D10841">
      <w:pPr>
        <w:pStyle w:val="Heading5"/>
        <w:rPr>
          <w:rFonts w:eastAsia="MS Gothic"/>
        </w:rPr>
      </w:pPr>
      <w:r>
        <w:lastRenderedPageBreak/>
        <w:t>7.1.1.1.23</w:t>
      </w:r>
      <w:r w:rsidRPr="00A15DCB">
        <w:tab/>
      </w:r>
      <w:r w:rsidRPr="00A15DCB">
        <w:rPr>
          <w:rFonts w:eastAsia="MS Gothic"/>
        </w:rPr>
        <w:t>Random access procedure / Msg1 repetition / Contention-</w:t>
      </w:r>
      <w:r>
        <w:rPr>
          <w:rFonts w:eastAsia="MS Gothic"/>
        </w:rPr>
        <w:t>free</w:t>
      </w:r>
    </w:p>
    <w:p w14:paraId="2169E0B3" w14:textId="77777777" w:rsidR="00D10841" w:rsidRPr="00A15DCB" w:rsidRDefault="00D10841" w:rsidP="00D10841">
      <w:pPr>
        <w:pStyle w:val="H6"/>
      </w:pPr>
      <w:r>
        <w:t>7.1.1.1.23</w:t>
      </w:r>
      <w:r w:rsidRPr="00A15DCB">
        <w:t>.1</w:t>
      </w:r>
      <w:r w:rsidRPr="00A15DCB">
        <w:tab/>
        <w:t>Test Purpose (TP)</w:t>
      </w:r>
    </w:p>
    <w:p w14:paraId="75DDE959" w14:textId="77777777" w:rsidR="00D10841" w:rsidRPr="00A15DCB" w:rsidRDefault="00D10841" w:rsidP="00D10841">
      <w:pPr>
        <w:pStyle w:val="H6"/>
      </w:pPr>
      <w:r w:rsidRPr="00A15DCB">
        <w:t>(</w:t>
      </w:r>
      <w:r w:rsidRPr="00A15DCB">
        <w:rPr>
          <w:lang w:eastAsia="zh-CN"/>
        </w:rPr>
        <w:t>1</w:t>
      </w:r>
      <w:r w:rsidRPr="00A15DCB">
        <w:t>)</w:t>
      </w:r>
    </w:p>
    <w:p w14:paraId="5D4DEF9F" w14:textId="77777777" w:rsidR="00D10841" w:rsidRPr="00A15DCB" w:rsidRDefault="00D10841" w:rsidP="00D10841">
      <w:pPr>
        <w:pStyle w:val="PL"/>
        <w:rPr>
          <w:noProof w:val="0"/>
        </w:rPr>
      </w:pPr>
      <w:r w:rsidRPr="00A15DCB">
        <w:rPr>
          <w:b/>
          <w:bCs/>
          <w:noProof w:val="0"/>
        </w:rPr>
        <w:t>with</w:t>
      </w:r>
      <w:r w:rsidRPr="00A15DCB">
        <w:rPr>
          <w:noProof w:val="0"/>
        </w:rPr>
        <w:t xml:space="preserve"> { </w:t>
      </w:r>
      <w:r>
        <w:t>UE is in RRC_connected state. UE is configured with RACH resources for legacy RACH and Msg.1 repetition</w:t>
      </w:r>
      <w:r w:rsidRPr="00A15DCB" w:rsidDel="00A073E3">
        <w:rPr>
          <w:noProof w:val="0"/>
        </w:rPr>
        <w:t xml:space="preserve"> </w:t>
      </w:r>
      <w:r w:rsidRPr="00A15DCB">
        <w:rPr>
          <w:noProof w:val="0"/>
        </w:rPr>
        <w:t>}</w:t>
      </w:r>
    </w:p>
    <w:p w14:paraId="11EE7D02" w14:textId="77777777" w:rsidR="00D10841" w:rsidRPr="00A15DCB" w:rsidRDefault="00D10841" w:rsidP="00D10841">
      <w:pPr>
        <w:pStyle w:val="PL"/>
        <w:rPr>
          <w:noProof w:val="0"/>
        </w:rPr>
      </w:pPr>
      <w:r w:rsidRPr="00A15DCB">
        <w:rPr>
          <w:b/>
          <w:bCs/>
          <w:noProof w:val="0"/>
        </w:rPr>
        <w:t>ensure t</w:t>
      </w:r>
      <w:r w:rsidRPr="00A15DCB">
        <w:rPr>
          <w:b/>
          <w:noProof w:val="0"/>
        </w:rPr>
        <w:t>hat</w:t>
      </w:r>
      <w:r w:rsidRPr="00A15DCB">
        <w:rPr>
          <w:noProof w:val="0"/>
        </w:rPr>
        <w:t xml:space="preserve"> {</w:t>
      </w:r>
    </w:p>
    <w:p w14:paraId="053E6BD4" w14:textId="77777777" w:rsidR="00D10841" w:rsidRPr="00A15DCB" w:rsidRDefault="00D10841" w:rsidP="00D10841">
      <w:pPr>
        <w:pStyle w:val="PL"/>
        <w:rPr>
          <w:noProof w:val="0"/>
        </w:rPr>
      </w:pPr>
      <w:r w:rsidRPr="00A15DCB">
        <w:rPr>
          <w:noProof w:val="0"/>
        </w:rPr>
        <w:t xml:space="preserve">  </w:t>
      </w:r>
      <w:r w:rsidRPr="00A15DCB">
        <w:rPr>
          <w:b/>
          <w:bCs/>
          <w:noProof w:val="0"/>
        </w:rPr>
        <w:t>when</w:t>
      </w:r>
      <w:r w:rsidRPr="00A15DCB">
        <w:rPr>
          <w:noProof w:val="0"/>
        </w:rPr>
        <w:t xml:space="preserve"> { </w:t>
      </w:r>
      <w:r>
        <w:t>UE receives an ReconfigurationWithSync with repetition number</w:t>
      </w:r>
      <w:r w:rsidRPr="00A15DCB">
        <w:rPr>
          <w:noProof w:val="0"/>
        </w:rPr>
        <w:t xml:space="preserve"> }</w:t>
      </w:r>
    </w:p>
    <w:p w14:paraId="46BB5D09" w14:textId="77777777" w:rsidR="00D10841" w:rsidRPr="00A15DCB" w:rsidRDefault="00D10841" w:rsidP="00D10841">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t>UE performs CFRA procedure with PRACH repetition</w:t>
      </w:r>
      <w:r w:rsidRPr="00A15DCB">
        <w:rPr>
          <w:noProof w:val="0"/>
        </w:rPr>
        <w:t xml:space="preserve"> }</w:t>
      </w:r>
    </w:p>
    <w:p w14:paraId="1CED04E1" w14:textId="77777777" w:rsidR="00D10841" w:rsidRPr="00A15DCB" w:rsidRDefault="00D10841" w:rsidP="00D10841">
      <w:pPr>
        <w:pStyle w:val="PL"/>
        <w:rPr>
          <w:noProof w:val="0"/>
        </w:rPr>
      </w:pPr>
      <w:r w:rsidRPr="00A15DCB">
        <w:rPr>
          <w:noProof w:val="0"/>
        </w:rPr>
        <w:t xml:space="preserve">            }</w:t>
      </w:r>
    </w:p>
    <w:p w14:paraId="4BE0E0B6" w14:textId="77777777" w:rsidR="00D10841" w:rsidRPr="00A15DCB" w:rsidRDefault="00D10841" w:rsidP="00D10841">
      <w:pPr>
        <w:pStyle w:val="PL"/>
        <w:rPr>
          <w:noProof w:val="0"/>
          <w:lang w:eastAsia="zh-CN"/>
        </w:rPr>
      </w:pPr>
    </w:p>
    <w:p w14:paraId="0D199012" w14:textId="77777777" w:rsidR="00D10841" w:rsidRPr="00A15DCB" w:rsidRDefault="00D10841" w:rsidP="00D10841">
      <w:pPr>
        <w:pStyle w:val="H6"/>
      </w:pPr>
      <w:r>
        <w:t>7.1.1.1.23</w:t>
      </w:r>
      <w:r w:rsidRPr="00A15DCB">
        <w:t>.2</w:t>
      </w:r>
      <w:r w:rsidRPr="00A15DCB">
        <w:tab/>
        <w:t>Conformance requirements</w:t>
      </w:r>
    </w:p>
    <w:p w14:paraId="28B8AFDF" w14:textId="77777777" w:rsidR="00D10841" w:rsidRPr="00A15DCB" w:rsidRDefault="00D10841" w:rsidP="00D10841">
      <w:r w:rsidRPr="00A15DCB">
        <w:t>References: The conformance requirements covered in the present test case are specified in: TS 38.321 clause</w:t>
      </w:r>
      <w:r w:rsidRPr="00F468CA">
        <w:t>,  5.1.1b, 5.1.1c, 5.1.3</w:t>
      </w:r>
      <w:r>
        <w:t>, 5.1.4</w:t>
      </w:r>
      <w:r w:rsidRPr="00A15DCB">
        <w:t>. Unless otherwise stated these are Rel-18 requirements.</w:t>
      </w:r>
    </w:p>
    <w:p w14:paraId="503FD3BB" w14:textId="77777777" w:rsidR="00D10841" w:rsidRPr="00A15DCB" w:rsidRDefault="00D10841" w:rsidP="00D10841">
      <w:r w:rsidRPr="00A15DCB">
        <w:t>[TS 38.321, clause 5.1.1b]</w:t>
      </w:r>
    </w:p>
    <w:p w14:paraId="3BAA7EFB" w14:textId="77777777" w:rsidR="00D10841" w:rsidRPr="006304FB" w:rsidRDefault="00D10841" w:rsidP="00D10841">
      <w:pPr>
        <w:rPr>
          <w:lang w:eastAsia="ko-KR"/>
        </w:rPr>
      </w:pPr>
      <w:r w:rsidRPr="006304FB">
        <w:rPr>
          <w:lang w:eastAsia="ko-KR"/>
        </w:rPr>
        <w:t>The MAC entity shall:</w:t>
      </w:r>
    </w:p>
    <w:p w14:paraId="16D6390E" w14:textId="77777777" w:rsidR="00D10841" w:rsidRPr="006304FB" w:rsidRDefault="00D10841" w:rsidP="00D10841">
      <w:pPr>
        <w:pStyle w:val="B1"/>
        <w:rPr>
          <w:i/>
          <w:iCs/>
        </w:rPr>
      </w:pPr>
      <w:r w:rsidRPr="006304FB">
        <w:rPr>
          <w:lang w:eastAsia="ko-KR"/>
        </w:rPr>
        <w:t>1&gt;</w:t>
      </w:r>
      <w:r w:rsidRPr="006304FB">
        <w:rPr>
          <w:lang w:eastAsia="ko-KR"/>
        </w:rPr>
        <w:tab/>
        <w:t xml:space="preserve">if the BWP selected for Random Access procedure is configured with both set(s) of Random Access resources with </w:t>
      </w:r>
      <w:r w:rsidRPr="006304FB">
        <w:rPr>
          <w:i/>
          <w:iCs/>
          <w:lang w:eastAsia="ko-KR"/>
        </w:rPr>
        <w:t>msg3-Repetitions</w:t>
      </w:r>
      <w:r w:rsidRPr="006304FB">
        <w:rPr>
          <w:lang w:eastAsia="ko-KR"/>
        </w:rPr>
        <w:t xml:space="preserve"> set to </w:t>
      </w:r>
      <w:r w:rsidRPr="006304FB">
        <w:rPr>
          <w:i/>
          <w:iCs/>
          <w:lang w:eastAsia="ko-KR"/>
        </w:rPr>
        <w:t>true</w:t>
      </w:r>
      <w:r w:rsidRPr="006304FB">
        <w:rPr>
          <w:lang w:eastAsia="ko-KR"/>
        </w:rPr>
        <w:t xml:space="preserve"> and set(s) of Random Access resources without </w:t>
      </w:r>
      <w:r w:rsidRPr="006304FB">
        <w:rPr>
          <w:i/>
          <w:iCs/>
          <w:lang w:eastAsia="ko-KR"/>
        </w:rPr>
        <w:t>msg3-Repetitions</w:t>
      </w:r>
      <w:r w:rsidRPr="006304FB">
        <w:rPr>
          <w:lang w:eastAsia="ko-KR"/>
        </w:rPr>
        <w:t xml:space="preserve"> set to </w:t>
      </w:r>
      <w:r w:rsidRPr="006304FB">
        <w:rPr>
          <w:i/>
          <w:iCs/>
          <w:lang w:eastAsia="ko-KR"/>
        </w:rPr>
        <w:t>true</w:t>
      </w:r>
      <w:r w:rsidRPr="006304FB">
        <w:rPr>
          <w:lang w:eastAsia="ko-KR"/>
        </w:rPr>
        <w:t xml:space="preserve"> and the RSRP of the downlink pathloss reference is less than </w:t>
      </w:r>
      <w:r w:rsidRPr="006304FB">
        <w:rPr>
          <w:i/>
          <w:iCs/>
        </w:rPr>
        <w:t>rsrp-ThresholdMsg3</w:t>
      </w:r>
      <w:r w:rsidRPr="006304FB">
        <w:t>; or</w:t>
      </w:r>
    </w:p>
    <w:p w14:paraId="335787B5" w14:textId="77777777" w:rsidR="00D10841" w:rsidRPr="006304FB" w:rsidRDefault="00D10841" w:rsidP="00D10841">
      <w:pPr>
        <w:pStyle w:val="B1"/>
        <w:rPr>
          <w:i/>
          <w:iCs/>
        </w:rPr>
      </w:pPr>
      <w:r w:rsidRPr="006304FB">
        <w:rPr>
          <w:lang w:eastAsia="ko-KR"/>
        </w:rPr>
        <w:t>1&gt;</w:t>
      </w:r>
      <w:r w:rsidRPr="006304FB">
        <w:rPr>
          <w:lang w:eastAsia="ko-KR"/>
        </w:rPr>
        <w:tab/>
        <w:t>if the BWP</w:t>
      </w:r>
      <w:r w:rsidRPr="006304FB">
        <w:t xml:space="preserve"> </w:t>
      </w:r>
      <w:r w:rsidRPr="006304FB">
        <w:rPr>
          <w:lang w:eastAsia="ko-KR"/>
        </w:rPr>
        <w:t xml:space="preserve">selected for Random Access procedure is only configured with the set(s) of Random Access resources with </w:t>
      </w:r>
      <w:r w:rsidRPr="006304FB">
        <w:rPr>
          <w:i/>
          <w:iCs/>
          <w:lang w:eastAsia="ko-KR"/>
        </w:rPr>
        <w:t>msg3-Repetitions</w:t>
      </w:r>
      <w:r w:rsidRPr="006304FB">
        <w:rPr>
          <w:lang w:eastAsia="ko-KR"/>
        </w:rPr>
        <w:t xml:space="preserve"> set to </w:t>
      </w:r>
      <w:r w:rsidRPr="006304FB">
        <w:rPr>
          <w:i/>
          <w:iCs/>
          <w:lang w:eastAsia="ko-KR"/>
        </w:rPr>
        <w:t>true</w:t>
      </w:r>
      <w:r w:rsidRPr="006304FB">
        <w:rPr>
          <w:lang w:eastAsia="ko-KR"/>
        </w:rPr>
        <w:t>:</w:t>
      </w:r>
    </w:p>
    <w:p w14:paraId="3FFDF861" w14:textId="77777777" w:rsidR="00D10841" w:rsidRPr="006304FB" w:rsidRDefault="00D10841" w:rsidP="00D10841">
      <w:pPr>
        <w:pStyle w:val="B2"/>
        <w:rPr>
          <w:lang w:eastAsia="ko-KR"/>
        </w:rPr>
      </w:pPr>
      <w:r w:rsidRPr="006304FB">
        <w:rPr>
          <w:lang w:eastAsia="ko-KR"/>
        </w:rPr>
        <w:t>2&gt;</w:t>
      </w:r>
      <w:r w:rsidRPr="006304FB">
        <w:rPr>
          <w:lang w:eastAsia="ko-KR"/>
        </w:rPr>
        <w:tab/>
        <w:t>assume Msg3 repetition is applicable for the current Random Access procedure.</w:t>
      </w:r>
    </w:p>
    <w:p w14:paraId="0D2E81F9" w14:textId="77777777" w:rsidR="00D10841" w:rsidRPr="006304FB" w:rsidRDefault="00D10841" w:rsidP="00D10841">
      <w:pPr>
        <w:pStyle w:val="B1"/>
        <w:rPr>
          <w:lang w:eastAsia="ko-KR"/>
        </w:rPr>
      </w:pPr>
      <w:r w:rsidRPr="006304FB">
        <w:rPr>
          <w:lang w:eastAsia="ko-KR"/>
        </w:rPr>
        <w:t>1&gt;</w:t>
      </w:r>
      <w:r w:rsidRPr="006304FB">
        <w:rPr>
          <w:lang w:eastAsia="ko-KR"/>
        </w:rPr>
        <w:tab/>
        <w:t>else:</w:t>
      </w:r>
    </w:p>
    <w:p w14:paraId="4C3CF40A" w14:textId="77777777" w:rsidR="00D10841" w:rsidRPr="006304FB" w:rsidRDefault="00D10841" w:rsidP="00D10841">
      <w:pPr>
        <w:pStyle w:val="B2"/>
        <w:rPr>
          <w:lang w:eastAsia="ko-KR"/>
        </w:rPr>
      </w:pPr>
      <w:r w:rsidRPr="006304FB">
        <w:rPr>
          <w:lang w:eastAsia="ko-KR"/>
        </w:rPr>
        <w:t>2&gt;</w:t>
      </w:r>
      <w:r w:rsidRPr="006304FB">
        <w:rPr>
          <w:lang w:eastAsia="ko-KR"/>
        </w:rPr>
        <w:tab/>
        <w:t>assume Msg3 repetition is not applicable for the current Random Access procedure.</w:t>
      </w:r>
    </w:p>
    <w:p w14:paraId="596B0184" w14:textId="77777777" w:rsidR="00D10841" w:rsidRPr="006304FB" w:rsidRDefault="00D10841" w:rsidP="00D10841">
      <w:pPr>
        <w:pStyle w:val="B1"/>
        <w:rPr>
          <w:lang w:eastAsia="ko-KR"/>
        </w:rPr>
      </w:pPr>
      <w:r w:rsidRPr="006304FB">
        <w:rPr>
          <w:lang w:eastAsia="ko-KR"/>
        </w:rPr>
        <w:t>1&gt;</w:t>
      </w:r>
      <w:r w:rsidRPr="006304FB">
        <w:rPr>
          <w:lang w:eastAsia="ko-KR"/>
        </w:rPr>
        <w:tab/>
        <w:t>if contention-free Random Access Resources have been provided for this Random Access procedure in the LTM Cell Switch Command MAC CE and a non-zero Msg1 repetition number is indicated in the LTM Cell Switch Command MAC CE:</w:t>
      </w:r>
    </w:p>
    <w:p w14:paraId="792615A4" w14:textId="77777777" w:rsidR="00D10841" w:rsidRPr="006304FB" w:rsidRDefault="00D10841" w:rsidP="00D10841">
      <w:pPr>
        <w:pStyle w:val="B2"/>
        <w:rPr>
          <w:lang w:eastAsia="ko-KR"/>
        </w:rPr>
      </w:pPr>
      <w:r w:rsidRPr="006304FB">
        <w:rPr>
          <w:lang w:eastAsia="ko-KR"/>
        </w:rPr>
        <w:t>2&gt;</w:t>
      </w:r>
      <w:r w:rsidRPr="006304FB">
        <w:rPr>
          <w:lang w:eastAsia="ko-KR"/>
        </w:rPr>
        <w:tab/>
        <w:t>assume that Msg1 repetition is applicable and that the Msg1 repetition number applicable for the current Random Access procedure is the Msg1 repetition number indicated in the LTM Cell Switch Command MAC CE.</w:t>
      </w:r>
    </w:p>
    <w:p w14:paraId="45193BF9" w14:textId="77777777" w:rsidR="00D10841" w:rsidRPr="006304FB" w:rsidRDefault="00D10841" w:rsidP="00D10841">
      <w:pPr>
        <w:pStyle w:val="B1"/>
        <w:rPr>
          <w:lang w:eastAsia="ko-KR"/>
        </w:rPr>
      </w:pPr>
      <w:r w:rsidRPr="006304FB">
        <w:rPr>
          <w:lang w:eastAsia="ko-KR"/>
        </w:rPr>
        <w:t>1&gt;</w:t>
      </w:r>
      <w:r w:rsidRPr="006304FB">
        <w:rPr>
          <w:lang w:eastAsia="ko-KR"/>
        </w:rPr>
        <w:tab/>
        <w:t xml:space="preserve">else if contention-free Random Access Resources have been provided for this Random Access procedure and a Msg1 repetition number is indicated in </w:t>
      </w:r>
      <w:r w:rsidRPr="006304FB">
        <w:rPr>
          <w:i/>
          <w:lang w:eastAsia="ko-KR"/>
        </w:rPr>
        <w:t>rach-ConfigDedicated</w:t>
      </w:r>
      <w:r w:rsidRPr="006304FB">
        <w:rPr>
          <w:lang w:eastAsia="ko-KR"/>
        </w:rPr>
        <w:t>:</w:t>
      </w:r>
    </w:p>
    <w:p w14:paraId="741EA1FC" w14:textId="77777777" w:rsidR="00D10841" w:rsidRPr="006304FB" w:rsidRDefault="00D10841" w:rsidP="00D10841">
      <w:pPr>
        <w:pStyle w:val="B2"/>
        <w:rPr>
          <w:lang w:eastAsia="ko-KR"/>
        </w:rPr>
      </w:pPr>
      <w:r w:rsidRPr="006304FB">
        <w:rPr>
          <w:lang w:eastAsia="ko-KR"/>
        </w:rPr>
        <w:t>2&gt;</w:t>
      </w:r>
      <w:r w:rsidRPr="006304FB">
        <w:rPr>
          <w:lang w:eastAsia="ko-KR"/>
        </w:rPr>
        <w:tab/>
        <w:t xml:space="preserve">assume Msg1 repetition is applicable and Msg1 repetition number applicable for the current Random Access procedure is the Msg1 repetition number indicated in </w:t>
      </w:r>
      <w:r w:rsidRPr="006304FB">
        <w:rPr>
          <w:i/>
          <w:lang w:eastAsia="ko-KR"/>
        </w:rPr>
        <w:t>rach-ConfigDedicated</w:t>
      </w:r>
      <w:r w:rsidRPr="006304FB">
        <w:rPr>
          <w:lang w:eastAsia="ko-KR"/>
        </w:rPr>
        <w:t>.</w:t>
      </w:r>
    </w:p>
    <w:p w14:paraId="56393B47" w14:textId="77777777" w:rsidR="00D10841" w:rsidRDefault="00D10841" w:rsidP="00D10841">
      <w:r>
        <w:t>…</w:t>
      </w:r>
    </w:p>
    <w:p w14:paraId="6CA40103" w14:textId="77777777" w:rsidR="00D10841" w:rsidRPr="006304FB" w:rsidRDefault="00D10841" w:rsidP="00D10841">
      <w:pPr>
        <w:pStyle w:val="B1"/>
        <w:rPr>
          <w:lang w:eastAsia="ko-KR"/>
        </w:rPr>
      </w:pPr>
      <w:r w:rsidRPr="006304FB">
        <w:rPr>
          <w:lang w:eastAsia="ko-KR"/>
        </w:rPr>
        <w:t>1&gt;</w:t>
      </w:r>
      <w:r w:rsidRPr="006304FB">
        <w:rPr>
          <w:lang w:eastAsia="ko-KR"/>
        </w:rPr>
        <w:tab/>
        <w:t xml:space="preserve">else if contention-free Random Access Resources have been provided for this Random Access procedure in </w:t>
      </w:r>
      <w:r w:rsidRPr="006304FB">
        <w:rPr>
          <w:i/>
          <w:lang w:eastAsia="ko-KR"/>
        </w:rPr>
        <w:t>rach-ConfigDedicated</w:t>
      </w:r>
      <w:r w:rsidRPr="006304FB">
        <w:rPr>
          <w:lang w:eastAsia="ko-KR"/>
        </w:rPr>
        <w:t>:</w:t>
      </w:r>
    </w:p>
    <w:p w14:paraId="6AC7B158" w14:textId="77777777" w:rsidR="00D10841" w:rsidRPr="006304FB" w:rsidRDefault="00D10841" w:rsidP="00D10841">
      <w:pPr>
        <w:pStyle w:val="B2"/>
        <w:rPr>
          <w:lang w:eastAsia="ko-KR"/>
        </w:rPr>
      </w:pPr>
      <w:r w:rsidRPr="006304FB">
        <w:rPr>
          <w:lang w:eastAsia="ko-KR"/>
        </w:rPr>
        <w:t>2&gt;</w:t>
      </w:r>
      <w:r w:rsidRPr="006304FB">
        <w:rPr>
          <w:lang w:eastAsia="ko-KR"/>
        </w:rPr>
        <w:tab/>
        <w:t>if RedCap is applicable for this Random Access procedure:</w:t>
      </w:r>
    </w:p>
    <w:p w14:paraId="09EB747C" w14:textId="77777777" w:rsidR="00D10841" w:rsidRPr="006304FB" w:rsidRDefault="00D10841" w:rsidP="00D10841">
      <w:pPr>
        <w:pStyle w:val="B3"/>
        <w:rPr>
          <w:lang w:eastAsia="ko-KR"/>
        </w:rPr>
      </w:pPr>
      <w:r w:rsidRPr="006304FB">
        <w:rPr>
          <w:lang w:eastAsia="ko-KR"/>
        </w:rPr>
        <w:t>3&gt;</w:t>
      </w:r>
      <w:r w:rsidRPr="006304FB">
        <w:rPr>
          <w:lang w:eastAsia="ko-KR"/>
        </w:rPr>
        <w:tab/>
        <w:t xml:space="preserve">if Msg1 repetition number is indicated in </w:t>
      </w:r>
      <w:r w:rsidRPr="006304FB">
        <w:rPr>
          <w:i/>
          <w:lang w:eastAsia="ko-KR"/>
        </w:rPr>
        <w:t>rach-ConfigDedicated</w:t>
      </w:r>
      <w:r w:rsidRPr="006304FB">
        <w:rPr>
          <w:lang w:eastAsia="ko-KR"/>
        </w:rPr>
        <w:t>:</w:t>
      </w:r>
    </w:p>
    <w:p w14:paraId="28E061BC" w14:textId="77777777" w:rsidR="00D10841" w:rsidRPr="006304FB" w:rsidRDefault="00D10841" w:rsidP="00D10841">
      <w:pPr>
        <w:pStyle w:val="B4"/>
        <w:rPr>
          <w:lang w:eastAsia="ko-KR"/>
        </w:rPr>
      </w:pPr>
      <w:r w:rsidRPr="006304FB">
        <w:rPr>
          <w:lang w:eastAsia="ko-KR"/>
        </w:rPr>
        <w:t>4&gt;</w:t>
      </w:r>
      <w:r w:rsidRPr="006304FB">
        <w:rPr>
          <w:lang w:eastAsia="ko-KR"/>
        </w:rPr>
        <w:tab/>
        <w:t>select the set of Random Access resources that is only configured with RedCap indication and Msg1 repetition indication and associated with the indicated Msg1 repetition number for this Random Access procedure.</w:t>
      </w:r>
    </w:p>
    <w:p w14:paraId="431234F9" w14:textId="77777777" w:rsidR="00D10841" w:rsidRPr="006304FB" w:rsidRDefault="00D10841" w:rsidP="00D10841">
      <w:pPr>
        <w:pStyle w:val="B3"/>
        <w:rPr>
          <w:lang w:eastAsia="ko-KR"/>
        </w:rPr>
      </w:pPr>
      <w:r w:rsidRPr="006304FB">
        <w:rPr>
          <w:lang w:eastAsia="ko-KR"/>
        </w:rPr>
        <w:t>3&gt;</w:t>
      </w:r>
      <w:r w:rsidRPr="006304FB">
        <w:rPr>
          <w:lang w:eastAsia="ko-KR"/>
        </w:rPr>
        <w:tab/>
        <w:t>else:</w:t>
      </w:r>
    </w:p>
    <w:p w14:paraId="2C871FD5" w14:textId="77777777" w:rsidR="00D10841" w:rsidRPr="006304FB" w:rsidRDefault="00D10841" w:rsidP="00D10841">
      <w:pPr>
        <w:pStyle w:val="B4"/>
        <w:rPr>
          <w:lang w:eastAsia="ko-KR"/>
        </w:rPr>
      </w:pPr>
      <w:r w:rsidRPr="006304FB">
        <w:rPr>
          <w:lang w:eastAsia="ko-KR"/>
        </w:rPr>
        <w:t>4&gt;</w:t>
      </w:r>
      <w:r w:rsidRPr="006304FB">
        <w:rPr>
          <w:lang w:eastAsia="ko-KR"/>
        </w:rPr>
        <w:tab/>
        <w:t>if there is one set of Random Access resources available that is only configured with RedCap indication:</w:t>
      </w:r>
    </w:p>
    <w:p w14:paraId="56DCED05" w14:textId="77777777" w:rsidR="00D10841" w:rsidRPr="006304FB" w:rsidRDefault="00D10841" w:rsidP="00D10841">
      <w:pPr>
        <w:pStyle w:val="B5"/>
        <w:rPr>
          <w:lang w:eastAsia="ko-KR"/>
        </w:rPr>
      </w:pPr>
      <w:r w:rsidRPr="006304FB">
        <w:rPr>
          <w:lang w:eastAsia="ko-KR"/>
        </w:rPr>
        <w:lastRenderedPageBreak/>
        <w:t>5&gt;</w:t>
      </w:r>
      <w:r w:rsidRPr="006304FB">
        <w:rPr>
          <w:lang w:eastAsia="ko-KR"/>
        </w:rPr>
        <w:tab/>
        <w:t>select this set of Random Access resources for this Random Access procedure.</w:t>
      </w:r>
    </w:p>
    <w:p w14:paraId="747DACF5" w14:textId="77777777" w:rsidR="00D10841" w:rsidRPr="006304FB" w:rsidRDefault="00D10841" w:rsidP="00D10841">
      <w:pPr>
        <w:pStyle w:val="B4"/>
        <w:rPr>
          <w:lang w:eastAsia="ko-KR"/>
        </w:rPr>
      </w:pPr>
      <w:r w:rsidRPr="006304FB">
        <w:rPr>
          <w:lang w:eastAsia="ko-KR"/>
        </w:rPr>
        <w:t>4&gt;</w:t>
      </w:r>
      <w:r w:rsidRPr="006304FB">
        <w:rPr>
          <w:lang w:eastAsia="ko-KR"/>
        </w:rPr>
        <w:tab/>
        <w:t>else:</w:t>
      </w:r>
    </w:p>
    <w:p w14:paraId="14613289" w14:textId="77777777" w:rsidR="00D10841" w:rsidRPr="006304FB" w:rsidRDefault="00D10841" w:rsidP="00D10841">
      <w:pPr>
        <w:pStyle w:val="B5"/>
        <w:rPr>
          <w:lang w:eastAsia="ko-KR"/>
        </w:rPr>
      </w:pPr>
      <w:r w:rsidRPr="006304FB">
        <w:rPr>
          <w:lang w:eastAsia="ko-KR"/>
        </w:rPr>
        <w:t>5&gt;</w:t>
      </w:r>
      <w:r w:rsidRPr="006304FB">
        <w:rPr>
          <w:lang w:eastAsia="ko-KR"/>
        </w:rPr>
        <w:tab/>
        <w:t>select the set of Random Access resources that is not associated with any feature indication</w:t>
      </w:r>
      <w:r w:rsidRPr="006304FB" w:rsidDel="00F5079B">
        <w:rPr>
          <w:lang w:eastAsia="ko-KR"/>
        </w:rPr>
        <w:t xml:space="preserve"> </w:t>
      </w:r>
      <w:r w:rsidRPr="006304FB">
        <w:rPr>
          <w:lang w:eastAsia="ko-KR"/>
        </w:rPr>
        <w:t>(as specified in clause 5.1.1c) for this Random Access procedure.</w:t>
      </w:r>
    </w:p>
    <w:p w14:paraId="6FDC6B3D" w14:textId="77777777" w:rsidR="00D10841" w:rsidRPr="006304FB" w:rsidRDefault="00D10841" w:rsidP="00D10841">
      <w:pPr>
        <w:pStyle w:val="B2"/>
        <w:rPr>
          <w:lang w:eastAsia="ko-KR"/>
        </w:rPr>
      </w:pPr>
      <w:r w:rsidRPr="006304FB">
        <w:rPr>
          <w:lang w:eastAsia="ko-KR"/>
        </w:rPr>
        <w:t>2&gt;</w:t>
      </w:r>
      <w:r w:rsidRPr="006304FB">
        <w:rPr>
          <w:lang w:eastAsia="ko-KR"/>
        </w:rPr>
        <w:tab/>
        <w:t>else if eRedCap is applicable for this Random Access procedure:</w:t>
      </w:r>
    </w:p>
    <w:p w14:paraId="760AE936" w14:textId="77777777" w:rsidR="00D10841" w:rsidRPr="006304FB" w:rsidRDefault="00D10841" w:rsidP="00D10841">
      <w:pPr>
        <w:pStyle w:val="B3"/>
        <w:rPr>
          <w:lang w:eastAsia="ko-KR"/>
        </w:rPr>
      </w:pPr>
      <w:r w:rsidRPr="006304FB">
        <w:rPr>
          <w:lang w:eastAsia="ko-KR"/>
        </w:rPr>
        <w:t>3&gt;</w:t>
      </w:r>
      <w:r w:rsidRPr="006304FB">
        <w:rPr>
          <w:lang w:eastAsia="ko-KR"/>
        </w:rPr>
        <w:tab/>
        <w:t xml:space="preserve">if Msg1 repetition number is indicated in </w:t>
      </w:r>
      <w:r w:rsidRPr="006304FB">
        <w:rPr>
          <w:i/>
          <w:lang w:eastAsia="ko-KR"/>
        </w:rPr>
        <w:t>rach-ConfigDedicated</w:t>
      </w:r>
      <w:r w:rsidRPr="006304FB">
        <w:rPr>
          <w:lang w:eastAsia="ko-KR"/>
        </w:rPr>
        <w:t>:</w:t>
      </w:r>
    </w:p>
    <w:p w14:paraId="1BA1A5BE" w14:textId="77777777" w:rsidR="00D10841" w:rsidRPr="006304FB" w:rsidRDefault="00D10841" w:rsidP="00D10841">
      <w:pPr>
        <w:pStyle w:val="B4"/>
        <w:rPr>
          <w:lang w:eastAsia="ko-KR"/>
        </w:rPr>
      </w:pPr>
      <w:r w:rsidRPr="006304FB">
        <w:rPr>
          <w:lang w:eastAsia="ko-KR"/>
        </w:rPr>
        <w:t>4&gt;</w:t>
      </w:r>
      <w:r w:rsidRPr="006304FB">
        <w:rPr>
          <w:lang w:eastAsia="ko-KR"/>
        </w:rPr>
        <w:tab/>
        <w:t>select the set of Random Access resources that is only configured with eRedCap indication and Msg1 repetition indication and associated with the indicated Msg1 repetition number for this Random Access procedure.</w:t>
      </w:r>
    </w:p>
    <w:p w14:paraId="23603DDF" w14:textId="77777777" w:rsidR="00D10841" w:rsidRPr="006304FB" w:rsidRDefault="00D10841" w:rsidP="00D10841">
      <w:pPr>
        <w:pStyle w:val="B3"/>
        <w:rPr>
          <w:lang w:eastAsia="ko-KR"/>
        </w:rPr>
      </w:pPr>
      <w:r w:rsidRPr="006304FB">
        <w:rPr>
          <w:lang w:eastAsia="ko-KR"/>
        </w:rPr>
        <w:t>3&gt;</w:t>
      </w:r>
      <w:r w:rsidRPr="006304FB">
        <w:rPr>
          <w:lang w:eastAsia="ko-KR"/>
        </w:rPr>
        <w:tab/>
        <w:t>else:</w:t>
      </w:r>
    </w:p>
    <w:p w14:paraId="3E32514E" w14:textId="77777777" w:rsidR="00D10841" w:rsidRPr="006304FB" w:rsidRDefault="00D10841" w:rsidP="00D10841">
      <w:pPr>
        <w:pStyle w:val="B4"/>
        <w:rPr>
          <w:lang w:eastAsia="ko-KR"/>
        </w:rPr>
      </w:pPr>
      <w:r w:rsidRPr="006304FB">
        <w:rPr>
          <w:lang w:eastAsia="ko-KR"/>
        </w:rPr>
        <w:t>4&gt;</w:t>
      </w:r>
      <w:r w:rsidRPr="006304FB">
        <w:rPr>
          <w:lang w:eastAsia="ko-KR"/>
        </w:rPr>
        <w:tab/>
        <w:t>if there is one set of Random Access resources available that is only configured with eRedCap indication:</w:t>
      </w:r>
    </w:p>
    <w:p w14:paraId="2B65E724" w14:textId="77777777" w:rsidR="00D10841" w:rsidRPr="006304FB" w:rsidRDefault="00D10841" w:rsidP="00D10841">
      <w:pPr>
        <w:pStyle w:val="B5"/>
        <w:rPr>
          <w:lang w:eastAsia="ko-KR"/>
        </w:rPr>
      </w:pPr>
      <w:r w:rsidRPr="006304FB">
        <w:rPr>
          <w:lang w:eastAsia="ko-KR"/>
        </w:rPr>
        <w:t>5&gt;</w:t>
      </w:r>
      <w:r w:rsidRPr="006304FB">
        <w:rPr>
          <w:lang w:eastAsia="ko-KR"/>
        </w:rPr>
        <w:tab/>
        <w:t>select this set of Random Access resources for this Random Access procedure.</w:t>
      </w:r>
    </w:p>
    <w:p w14:paraId="7F6126B1" w14:textId="77777777" w:rsidR="00D10841" w:rsidRPr="006304FB" w:rsidRDefault="00D10841" w:rsidP="00D10841">
      <w:pPr>
        <w:pStyle w:val="B4"/>
        <w:rPr>
          <w:lang w:eastAsia="ko-KR"/>
        </w:rPr>
      </w:pPr>
      <w:r w:rsidRPr="006304FB">
        <w:rPr>
          <w:lang w:eastAsia="ko-KR"/>
        </w:rPr>
        <w:t>4&gt;</w:t>
      </w:r>
      <w:r w:rsidRPr="006304FB">
        <w:rPr>
          <w:lang w:eastAsia="ko-KR"/>
        </w:rPr>
        <w:tab/>
        <w:t>else if there is one set of Random Access resources available that is only configured with RedCap indication:</w:t>
      </w:r>
    </w:p>
    <w:p w14:paraId="4D16539A" w14:textId="77777777" w:rsidR="00D10841" w:rsidRPr="006304FB" w:rsidRDefault="00D10841" w:rsidP="00D10841">
      <w:pPr>
        <w:pStyle w:val="B5"/>
        <w:rPr>
          <w:lang w:eastAsia="ko-KR"/>
        </w:rPr>
      </w:pPr>
      <w:r w:rsidRPr="006304FB">
        <w:rPr>
          <w:lang w:eastAsia="ko-KR"/>
        </w:rPr>
        <w:t>5&gt;</w:t>
      </w:r>
      <w:r w:rsidRPr="006304FB">
        <w:rPr>
          <w:lang w:eastAsia="ko-KR"/>
        </w:rPr>
        <w:tab/>
        <w:t>select this set of Random Access resources for this Random Access procedure.</w:t>
      </w:r>
    </w:p>
    <w:p w14:paraId="6C922C29" w14:textId="77777777" w:rsidR="00D10841" w:rsidRPr="006304FB" w:rsidRDefault="00D10841" w:rsidP="00D10841">
      <w:pPr>
        <w:pStyle w:val="B4"/>
        <w:rPr>
          <w:lang w:eastAsia="ko-KR"/>
        </w:rPr>
      </w:pPr>
      <w:r w:rsidRPr="006304FB">
        <w:rPr>
          <w:lang w:eastAsia="ko-KR"/>
        </w:rPr>
        <w:t>4&gt;</w:t>
      </w:r>
      <w:r w:rsidRPr="006304FB">
        <w:rPr>
          <w:lang w:eastAsia="ko-KR"/>
        </w:rPr>
        <w:tab/>
        <w:t>else:</w:t>
      </w:r>
    </w:p>
    <w:p w14:paraId="3EB50C58" w14:textId="77777777" w:rsidR="00D10841" w:rsidRPr="006304FB" w:rsidRDefault="00D10841" w:rsidP="00D10841">
      <w:pPr>
        <w:pStyle w:val="B5"/>
        <w:rPr>
          <w:lang w:eastAsia="ko-KR"/>
        </w:rPr>
      </w:pPr>
      <w:r w:rsidRPr="006304FB">
        <w:rPr>
          <w:lang w:eastAsia="ko-KR"/>
        </w:rPr>
        <w:t>5&gt;</w:t>
      </w:r>
      <w:r w:rsidRPr="006304FB">
        <w:rPr>
          <w:lang w:eastAsia="ko-KR"/>
        </w:rPr>
        <w:tab/>
        <w:t>select the set of Random Access resources that not is associated with any feature indication</w:t>
      </w:r>
      <w:r w:rsidRPr="006304FB" w:rsidDel="00F5079B">
        <w:rPr>
          <w:lang w:eastAsia="ko-KR"/>
        </w:rPr>
        <w:t xml:space="preserve"> </w:t>
      </w:r>
      <w:r w:rsidRPr="006304FB">
        <w:rPr>
          <w:lang w:eastAsia="ko-KR"/>
        </w:rPr>
        <w:t>(as specified in clause 5.1.1c) for this Random Access procedure.</w:t>
      </w:r>
    </w:p>
    <w:p w14:paraId="42A751BA" w14:textId="77777777" w:rsidR="00D10841" w:rsidRPr="006304FB" w:rsidRDefault="00D10841" w:rsidP="00D10841">
      <w:pPr>
        <w:pStyle w:val="B2"/>
        <w:rPr>
          <w:lang w:eastAsia="ko-KR"/>
        </w:rPr>
      </w:pPr>
      <w:r w:rsidRPr="006304FB">
        <w:rPr>
          <w:lang w:eastAsia="ko-KR"/>
        </w:rPr>
        <w:t>2&gt;</w:t>
      </w:r>
      <w:r w:rsidRPr="006304FB">
        <w:rPr>
          <w:lang w:eastAsia="ko-KR"/>
        </w:rPr>
        <w:tab/>
        <w:t>else:</w:t>
      </w:r>
    </w:p>
    <w:p w14:paraId="27F72A88" w14:textId="77777777" w:rsidR="00D10841" w:rsidRPr="006304FB" w:rsidRDefault="00D10841" w:rsidP="00D10841">
      <w:pPr>
        <w:pStyle w:val="B3"/>
        <w:rPr>
          <w:lang w:eastAsia="ko-KR"/>
        </w:rPr>
      </w:pPr>
      <w:r w:rsidRPr="006304FB">
        <w:rPr>
          <w:lang w:eastAsia="ko-KR"/>
        </w:rPr>
        <w:t>3&gt;</w:t>
      </w:r>
      <w:r w:rsidRPr="006304FB">
        <w:rPr>
          <w:lang w:eastAsia="ko-KR"/>
        </w:rPr>
        <w:tab/>
        <w:t xml:space="preserve">if Msg1 repetition number is indicated in </w:t>
      </w:r>
      <w:r w:rsidRPr="006304FB">
        <w:rPr>
          <w:i/>
          <w:lang w:eastAsia="ko-KR"/>
        </w:rPr>
        <w:t>rach-ConfigDedicated</w:t>
      </w:r>
      <w:r w:rsidRPr="006304FB">
        <w:rPr>
          <w:lang w:eastAsia="ko-KR"/>
        </w:rPr>
        <w:t>:</w:t>
      </w:r>
    </w:p>
    <w:p w14:paraId="502774B4" w14:textId="77777777" w:rsidR="00D10841" w:rsidRPr="006304FB" w:rsidRDefault="00D10841" w:rsidP="00D10841">
      <w:pPr>
        <w:pStyle w:val="B4"/>
        <w:rPr>
          <w:lang w:eastAsia="ko-KR"/>
        </w:rPr>
      </w:pPr>
      <w:r w:rsidRPr="006304FB">
        <w:rPr>
          <w:lang w:eastAsia="ko-KR"/>
        </w:rPr>
        <w:t>4&gt;</w:t>
      </w:r>
      <w:r w:rsidRPr="006304FB">
        <w:rPr>
          <w:lang w:eastAsia="ko-KR"/>
        </w:rPr>
        <w:tab/>
        <w:t>select the set of Random Access resources that is only configured with Msg1 repetition indication and associated with the indicated Msg1 repetition number for this Random Access procedure.</w:t>
      </w:r>
    </w:p>
    <w:p w14:paraId="14B4FA4E" w14:textId="77777777" w:rsidR="00D10841" w:rsidRPr="006304FB" w:rsidRDefault="00D10841" w:rsidP="00D10841">
      <w:pPr>
        <w:pStyle w:val="B3"/>
        <w:rPr>
          <w:rFonts w:eastAsia="DengXian"/>
          <w:lang w:eastAsia="zh-CN"/>
        </w:rPr>
      </w:pPr>
      <w:r w:rsidRPr="006304FB">
        <w:rPr>
          <w:rFonts w:eastAsia="DengXian"/>
          <w:lang w:eastAsia="zh-CN"/>
        </w:rPr>
        <w:t>3&gt;</w:t>
      </w:r>
      <w:r w:rsidRPr="006304FB">
        <w:rPr>
          <w:rFonts w:eastAsia="DengXian"/>
          <w:lang w:eastAsia="zh-CN"/>
        </w:rPr>
        <w:tab/>
        <w:t>else:</w:t>
      </w:r>
    </w:p>
    <w:p w14:paraId="77BD2EB6" w14:textId="18898973" w:rsidR="00D10841" w:rsidRDefault="00D10841" w:rsidP="00F70AD9">
      <w:pPr>
        <w:pStyle w:val="B4"/>
        <w:rPr>
          <w:lang w:eastAsia="ko-KR"/>
        </w:rPr>
      </w:pPr>
      <w:r w:rsidRPr="006304FB">
        <w:rPr>
          <w:lang w:eastAsia="ko-KR"/>
        </w:rPr>
        <w:t>4&gt;</w:t>
      </w:r>
      <w:r w:rsidRPr="006304FB">
        <w:rPr>
          <w:lang w:eastAsia="ko-KR"/>
        </w:rPr>
        <w:tab/>
        <w:t>select the set of Random Access resources that is not associated with any feature indication</w:t>
      </w:r>
      <w:r w:rsidRPr="006304FB" w:rsidDel="00F5079B">
        <w:rPr>
          <w:lang w:eastAsia="ko-KR"/>
        </w:rPr>
        <w:t xml:space="preserve"> </w:t>
      </w:r>
      <w:r w:rsidRPr="006304FB">
        <w:rPr>
          <w:lang w:eastAsia="ko-KR"/>
        </w:rPr>
        <w:t>(as specified in clause 5.1.1c) for this Random Access procedure.</w:t>
      </w:r>
    </w:p>
    <w:p w14:paraId="2FB60038" w14:textId="77777777" w:rsidR="00D10841" w:rsidRPr="00A15DCB" w:rsidRDefault="00D10841" w:rsidP="00D10841">
      <w:r w:rsidRPr="00A15DCB">
        <w:t>[TS 38.321, clause 5.1.</w:t>
      </w:r>
      <w:r>
        <w:t>2</w:t>
      </w:r>
      <w:r w:rsidRPr="00A15DCB">
        <w:t>]</w:t>
      </w:r>
    </w:p>
    <w:p w14:paraId="743320CF" w14:textId="77777777" w:rsidR="00D10841" w:rsidRPr="00A15DCB" w:rsidRDefault="00D10841" w:rsidP="00D10841">
      <w:pPr>
        <w:pStyle w:val="B1"/>
        <w:rPr>
          <w:lang w:eastAsia="zh-CN"/>
        </w:rPr>
      </w:pPr>
      <w:r w:rsidRPr="00A15DCB">
        <w:rPr>
          <w:lang w:eastAsia="zh-CN"/>
        </w:rPr>
        <w:t>…</w:t>
      </w:r>
    </w:p>
    <w:p w14:paraId="687E9571" w14:textId="77777777" w:rsidR="00D10841" w:rsidRPr="006304FB" w:rsidRDefault="00D10841" w:rsidP="00D10841">
      <w:pPr>
        <w:pStyle w:val="B1"/>
        <w:rPr>
          <w:lang w:eastAsia="ko-KR"/>
        </w:rPr>
      </w:pPr>
      <w:r w:rsidRPr="006304FB">
        <w:rPr>
          <w:lang w:eastAsia="ko-KR"/>
        </w:rPr>
        <w:t>1&gt;</w:t>
      </w:r>
      <w:r w:rsidRPr="006304FB">
        <w:rPr>
          <w:lang w:eastAsia="ko-KR"/>
        </w:rPr>
        <w:tab/>
        <w:t>else if an SSB is selected above:</w:t>
      </w:r>
    </w:p>
    <w:p w14:paraId="5B37EDC9" w14:textId="77777777" w:rsidR="00D10841" w:rsidRPr="006304FB" w:rsidRDefault="00D10841" w:rsidP="00D10841">
      <w:pPr>
        <w:pStyle w:val="B2"/>
        <w:rPr>
          <w:lang w:eastAsia="ko-KR"/>
        </w:rPr>
      </w:pPr>
      <w:r w:rsidRPr="006304FB">
        <w:rPr>
          <w:lang w:eastAsia="ko-KR"/>
        </w:rPr>
        <w:t>2&gt;</w:t>
      </w:r>
      <w:r w:rsidRPr="006304FB">
        <w:rPr>
          <w:lang w:eastAsia="ko-KR"/>
        </w:rPr>
        <w:tab/>
        <w:t>if the set of Random Access resources associated with Msg1 repetition is selected for this Random Access procedure:</w:t>
      </w:r>
    </w:p>
    <w:p w14:paraId="0BAA1AC7" w14:textId="77777777" w:rsidR="00D10841" w:rsidRPr="006304FB" w:rsidRDefault="00D10841" w:rsidP="00D10841">
      <w:pPr>
        <w:pStyle w:val="B3"/>
        <w:rPr>
          <w:lang w:eastAsia="ko-KR"/>
        </w:rPr>
      </w:pPr>
      <w:r w:rsidRPr="006304FB">
        <w:rPr>
          <w:lang w:eastAsia="ko-KR"/>
        </w:rPr>
        <w:t>3&gt;</w:t>
      </w:r>
      <w:r w:rsidRPr="006304FB">
        <w:rPr>
          <w:lang w:eastAsia="ko-KR"/>
        </w:rPr>
        <w:tab/>
        <w:t>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sets of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17D20735" w14:textId="77777777" w:rsidR="00D10841" w:rsidRPr="00A15DCB" w:rsidRDefault="00D10841" w:rsidP="00D10841">
      <w:r>
        <w:t>[</w:t>
      </w:r>
      <w:r w:rsidRPr="00A15DCB">
        <w:t>TS 38.321, clause 5.1.</w:t>
      </w:r>
      <w:r>
        <w:t>3</w:t>
      </w:r>
      <w:r w:rsidRPr="00A15DCB">
        <w:t>]</w:t>
      </w:r>
    </w:p>
    <w:p w14:paraId="6F6B3798" w14:textId="77777777" w:rsidR="00D10841" w:rsidRPr="006304FB" w:rsidRDefault="00D10841" w:rsidP="00D10841">
      <w:pPr>
        <w:rPr>
          <w:lang w:eastAsia="ko-KR"/>
        </w:rPr>
      </w:pPr>
      <w:r w:rsidRPr="006304FB">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7F40BD06" w14:textId="77777777" w:rsidR="00D10841" w:rsidRPr="006304FB" w:rsidRDefault="00D10841" w:rsidP="00D10841">
      <w:pPr>
        <w:pStyle w:val="EQ"/>
        <w:rPr>
          <w:lang w:eastAsia="ko-KR"/>
        </w:rPr>
      </w:pPr>
      <w:r w:rsidRPr="006304FB">
        <w:rPr>
          <w:lang w:eastAsia="ko-KR"/>
        </w:rPr>
        <w:lastRenderedPageBreak/>
        <w:tab/>
        <w:t>RA-RNTI = 1 + s_id + 14 × t_id + 14 × 80 × f_id + 14 × 80 × 8 × ul_carrier_id</w:t>
      </w:r>
    </w:p>
    <w:p w14:paraId="71A0844A" w14:textId="77777777" w:rsidR="00D10841" w:rsidRDefault="00D10841" w:rsidP="00D10841">
      <w:pPr>
        <w:rPr>
          <w:lang w:eastAsia="ko-KR"/>
        </w:rPr>
      </w:pPr>
      <w:r w:rsidRPr="006304FB">
        <w:rPr>
          <w:lang w:eastAsia="ko-KR"/>
        </w:rPr>
        <w:t xml:space="preserve">where s_id is the index of the first OFDM symbol of the PRACH occasion (0 </w:t>
      </w:r>
      <w:r w:rsidRPr="006304FB">
        <w:rPr>
          <w:noProof/>
        </w:rPr>
        <w:t>≤</w:t>
      </w:r>
      <w:r w:rsidRPr="006304FB">
        <w:rPr>
          <w:noProof/>
          <w:lang w:eastAsia="ko-KR"/>
        </w:rPr>
        <w:t xml:space="preserve"> </w:t>
      </w:r>
      <w:r w:rsidRPr="006304FB">
        <w:rPr>
          <w:lang w:eastAsia="ko-KR"/>
        </w:rPr>
        <w:t xml:space="preserve">s_id &lt; 14), t_id is the index of the first slot of the PRACH occasion in a system frame (0 </w:t>
      </w:r>
      <w:r w:rsidRPr="006304FB">
        <w:rPr>
          <w:noProof/>
        </w:rPr>
        <w:t>≤</w:t>
      </w:r>
      <w:r w:rsidRPr="006304FB">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6304FB">
        <w:rPr>
          <w:noProof/>
        </w:rPr>
        <w:t>≤</w:t>
      </w:r>
      <w:r w:rsidRPr="006304FB">
        <w:rPr>
          <w:lang w:eastAsia="ko-KR"/>
        </w:rPr>
        <w:t xml:space="preserve"> t_id &lt; 80), f_id is the index of the PRACH occasion in the frequency domain (0 </w:t>
      </w:r>
      <w:r w:rsidRPr="006304FB">
        <w:rPr>
          <w:noProof/>
        </w:rPr>
        <w:t>≤</w:t>
      </w:r>
      <w:r w:rsidRPr="006304FB">
        <w:rPr>
          <w:lang w:eastAsia="ko-KR"/>
        </w:rPr>
        <w:t xml:space="preserve"> f_id &lt; 8), and ul_carrier_id is the UL carrier used for Random Access Preamble transmission (0 for NUL carrier, and 1 for SUL carrier).</w:t>
      </w:r>
    </w:p>
    <w:p w14:paraId="3600077D" w14:textId="77777777" w:rsidR="00D10841" w:rsidRPr="00A15DCB" w:rsidRDefault="00D10841" w:rsidP="00D10841">
      <w:r>
        <w:t>[</w:t>
      </w:r>
      <w:r w:rsidRPr="00A15DCB">
        <w:t>TS 38.321, clause 5.1.</w:t>
      </w:r>
      <w:r>
        <w:t>4</w:t>
      </w:r>
      <w:r w:rsidRPr="00A15DCB">
        <w:t>]</w:t>
      </w:r>
    </w:p>
    <w:p w14:paraId="3A2C22F3" w14:textId="77777777" w:rsidR="00D10841" w:rsidRPr="006304FB" w:rsidRDefault="00D10841" w:rsidP="00D10841">
      <w:pPr>
        <w:pStyle w:val="B1"/>
        <w:rPr>
          <w:lang w:eastAsia="ko-KR"/>
        </w:rPr>
      </w:pPr>
      <w:r>
        <w:rPr>
          <w:lang w:eastAsia="ko-KR"/>
        </w:rPr>
        <w:t>…</w:t>
      </w:r>
    </w:p>
    <w:p w14:paraId="4A458444" w14:textId="77777777" w:rsidR="00D10841" w:rsidRPr="006304FB" w:rsidRDefault="00D10841" w:rsidP="00D10841">
      <w:pPr>
        <w:pStyle w:val="B1"/>
        <w:rPr>
          <w:lang w:eastAsia="ko-KR"/>
        </w:rPr>
      </w:pPr>
      <w:r w:rsidRPr="006304FB">
        <w:rPr>
          <w:lang w:eastAsia="ko-KR"/>
        </w:rPr>
        <w:t>1&gt;</w:t>
      </w:r>
      <w:r w:rsidRPr="006304FB">
        <w:rPr>
          <w:lang w:eastAsia="ko-KR"/>
        </w:rPr>
        <w:tab/>
        <w:t xml:space="preserve">if </w:t>
      </w:r>
      <w:r w:rsidRPr="006304FB">
        <w:rPr>
          <w:i/>
          <w:lang w:eastAsia="ko-KR"/>
        </w:rPr>
        <w:t>ra-ResponseWindow</w:t>
      </w:r>
      <w:r w:rsidRPr="006304FB">
        <w:rPr>
          <w:lang w:eastAsia="ko-KR"/>
        </w:rPr>
        <w:t xml:space="preserve"> configured in </w:t>
      </w:r>
      <w:r w:rsidRPr="006304FB">
        <w:rPr>
          <w:i/>
          <w:lang w:eastAsia="ko-KR"/>
        </w:rPr>
        <w:t>RACH-ConfigCommon</w:t>
      </w:r>
      <w:r w:rsidRPr="006304FB">
        <w:rPr>
          <w:lang w:eastAsia="ko-KR"/>
        </w:rPr>
        <w:t xml:space="preserve"> expires, and if the Random Access Response containing Random Access Preamble identifiers that matches the transmitted </w:t>
      </w:r>
      <w:r w:rsidRPr="006304FB">
        <w:rPr>
          <w:i/>
          <w:lang w:eastAsia="ko-KR"/>
        </w:rPr>
        <w:t>PREAMBLE_INDEX</w:t>
      </w:r>
      <w:r w:rsidRPr="006304FB">
        <w:rPr>
          <w:lang w:eastAsia="ko-KR"/>
        </w:rPr>
        <w:t xml:space="preserve"> has not been received:</w:t>
      </w:r>
    </w:p>
    <w:p w14:paraId="67F00330" w14:textId="77777777" w:rsidR="00D10841" w:rsidRPr="006304FB" w:rsidRDefault="00D10841" w:rsidP="00D10841">
      <w:pPr>
        <w:pStyle w:val="B2"/>
        <w:rPr>
          <w:lang w:eastAsia="ko-KR"/>
        </w:rPr>
      </w:pPr>
      <w:r w:rsidRPr="006304FB">
        <w:rPr>
          <w:lang w:eastAsia="ko-KR"/>
        </w:rPr>
        <w:t>2&gt;</w:t>
      </w:r>
      <w:r w:rsidRPr="006304FB">
        <w:rPr>
          <w:lang w:eastAsia="ko-KR"/>
        </w:rPr>
        <w:tab/>
        <w:t>consider the Random Access Response reception not successful;</w:t>
      </w:r>
    </w:p>
    <w:p w14:paraId="7DB72425" w14:textId="77777777" w:rsidR="00D10841" w:rsidRPr="006304FB" w:rsidRDefault="00D10841" w:rsidP="00D10841">
      <w:pPr>
        <w:pStyle w:val="B2"/>
        <w:rPr>
          <w:noProof/>
        </w:rPr>
      </w:pPr>
      <w:r w:rsidRPr="006304FB">
        <w:rPr>
          <w:noProof/>
          <w:lang w:eastAsia="ko-KR"/>
        </w:rPr>
        <w:t>2&gt;</w:t>
      </w:r>
      <w:r w:rsidRPr="006304FB">
        <w:rPr>
          <w:noProof/>
        </w:rPr>
        <w:tab/>
        <w:t xml:space="preserve">increment </w:t>
      </w:r>
      <w:r w:rsidRPr="006304FB">
        <w:rPr>
          <w:i/>
          <w:noProof/>
        </w:rPr>
        <w:t>PREAMBLE_TRANSMISSION_COUNTER</w:t>
      </w:r>
      <w:r w:rsidRPr="006304FB">
        <w:rPr>
          <w:noProof/>
        </w:rPr>
        <w:t xml:space="preserve"> by 1;</w:t>
      </w:r>
    </w:p>
    <w:p w14:paraId="75F2AC3B" w14:textId="77777777" w:rsidR="00D10841" w:rsidRPr="006304FB" w:rsidRDefault="00D10841" w:rsidP="00D10841">
      <w:pPr>
        <w:pStyle w:val="B2"/>
        <w:rPr>
          <w:lang w:eastAsia="ko-KR"/>
        </w:rPr>
      </w:pPr>
      <w:r w:rsidRPr="006304FB">
        <w:rPr>
          <w:lang w:eastAsia="ko-KR"/>
        </w:rPr>
        <w:t>2&gt;</w:t>
      </w:r>
      <w:r w:rsidRPr="006304FB">
        <w:rPr>
          <w:lang w:eastAsia="ko-KR"/>
        </w:rPr>
        <w:tab/>
        <w:t xml:space="preserve">if </w:t>
      </w:r>
      <w:r w:rsidRPr="006304FB">
        <w:rPr>
          <w:i/>
          <w:lang w:eastAsia="ko-KR"/>
        </w:rPr>
        <w:t>PREAMBLE_TRANSMISSION_COUNTER</w:t>
      </w:r>
      <w:r w:rsidRPr="006304FB">
        <w:rPr>
          <w:lang w:eastAsia="ko-KR"/>
        </w:rPr>
        <w:t xml:space="preserve"> = </w:t>
      </w:r>
      <w:r w:rsidRPr="006304FB">
        <w:rPr>
          <w:i/>
          <w:lang w:eastAsia="ko-KR"/>
        </w:rPr>
        <w:t>preambleTransMax</w:t>
      </w:r>
      <w:r w:rsidRPr="006304FB">
        <w:rPr>
          <w:lang w:eastAsia="ko-KR"/>
        </w:rPr>
        <w:t xml:space="preserve"> + 1:</w:t>
      </w:r>
    </w:p>
    <w:p w14:paraId="79C638F5" w14:textId="77777777" w:rsidR="00D10841" w:rsidRPr="006304FB" w:rsidRDefault="00D10841" w:rsidP="00D10841">
      <w:pPr>
        <w:pStyle w:val="B3"/>
        <w:rPr>
          <w:lang w:eastAsia="ko-KR"/>
        </w:rPr>
      </w:pPr>
      <w:r w:rsidRPr="006304FB">
        <w:rPr>
          <w:lang w:eastAsia="ko-KR"/>
        </w:rPr>
        <w:t>3&gt;</w:t>
      </w:r>
      <w:r w:rsidRPr="006304FB">
        <w:rPr>
          <w:lang w:eastAsia="ko-KR"/>
        </w:rPr>
        <w:tab/>
        <w:t>if the Random Access Preamble is transmitted on the SpCell:</w:t>
      </w:r>
    </w:p>
    <w:p w14:paraId="44841400" w14:textId="77777777" w:rsidR="00D10841" w:rsidRPr="006304FB" w:rsidRDefault="00D10841" w:rsidP="00D10841">
      <w:pPr>
        <w:pStyle w:val="B4"/>
        <w:rPr>
          <w:lang w:eastAsia="ko-KR"/>
        </w:rPr>
      </w:pPr>
      <w:r w:rsidRPr="006304FB">
        <w:rPr>
          <w:lang w:eastAsia="ko-KR"/>
        </w:rPr>
        <w:t>4&gt;</w:t>
      </w:r>
      <w:r w:rsidRPr="006304FB">
        <w:rPr>
          <w:lang w:eastAsia="ko-KR"/>
        </w:rPr>
        <w:tab/>
        <w:t>indicate a Random Access problem to upper layers;</w:t>
      </w:r>
    </w:p>
    <w:p w14:paraId="1A002DBA" w14:textId="77777777" w:rsidR="00D10841" w:rsidRPr="006304FB" w:rsidRDefault="00D10841" w:rsidP="00D10841">
      <w:pPr>
        <w:pStyle w:val="B4"/>
        <w:rPr>
          <w:lang w:eastAsia="ko-KR"/>
        </w:rPr>
      </w:pPr>
      <w:r w:rsidRPr="006304FB">
        <w:rPr>
          <w:lang w:eastAsia="ko-KR"/>
        </w:rPr>
        <w:t>4&gt;</w:t>
      </w:r>
      <w:r w:rsidRPr="006304FB">
        <w:rPr>
          <w:lang w:eastAsia="ko-KR"/>
        </w:rPr>
        <w:tab/>
        <w:t>if this Random Access procedure was triggered for SI request:</w:t>
      </w:r>
    </w:p>
    <w:p w14:paraId="13E6F75D" w14:textId="77777777" w:rsidR="00D10841" w:rsidRPr="006304FB" w:rsidRDefault="00D10841" w:rsidP="00D10841">
      <w:pPr>
        <w:pStyle w:val="B5"/>
        <w:rPr>
          <w:lang w:eastAsia="ko-KR"/>
        </w:rPr>
      </w:pPr>
      <w:r w:rsidRPr="006304FB">
        <w:rPr>
          <w:lang w:eastAsia="ko-KR"/>
        </w:rPr>
        <w:t>5&gt;</w:t>
      </w:r>
      <w:r w:rsidRPr="006304FB">
        <w:rPr>
          <w:lang w:eastAsia="ko-KR"/>
        </w:rPr>
        <w:tab/>
        <w:t>consider the Random Access procedure unsuccessfully completed.</w:t>
      </w:r>
    </w:p>
    <w:p w14:paraId="1EAC6681" w14:textId="77777777" w:rsidR="00D10841" w:rsidRPr="006304FB" w:rsidRDefault="00D10841" w:rsidP="00D10841">
      <w:pPr>
        <w:pStyle w:val="B3"/>
        <w:rPr>
          <w:lang w:eastAsia="ko-KR"/>
        </w:rPr>
      </w:pPr>
      <w:r w:rsidRPr="006304FB">
        <w:rPr>
          <w:lang w:eastAsia="ko-KR"/>
        </w:rPr>
        <w:t>3&gt;</w:t>
      </w:r>
      <w:r w:rsidRPr="006304FB">
        <w:rPr>
          <w:lang w:eastAsia="ko-KR"/>
        </w:rPr>
        <w:tab/>
        <w:t>else if the Random Access Preamble is transmitted on an SCell:</w:t>
      </w:r>
    </w:p>
    <w:p w14:paraId="56E533C9" w14:textId="77777777" w:rsidR="00D10841" w:rsidRPr="006304FB" w:rsidRDefault="00D10841" w:rsidP="00D10841">
      <w:pPr>
        <w:pStyle w:val="B4"/>
        <w:rPr>
          <w:lang w:eastAsia="ko-KR"/>
        </w:rPr>
      </w:pPr>
      <w:r w:rsidRPr="006304FB">
        <w:rPr>
          <w:lang w:eastAsia="ko-KR"/>
        </w:rPr>
        <w:t>4&gt;</w:t>
      </w:r>
      <w:r w:rsidRPr="006304FB">
        <w:rPr>
          <w:lang w:eastAsia="ko-KR"/>
        </w:rPr>
        <w:tab/>
        <w:t>consider the Random Access procedure unsuccessfully completed.</w:t>
      </w:r>
    </w:p>
    <w:p w14:paraId="32008674" w14:textId="77777777" w:rsidR="00D10841" w:rsidRPr="006304FB" w:rsidRDefault="00D10841" w:rsidP="00D10841">
      <w:pPr>
        <w:pStyle w:val="B2"/>
        <w:rPr>
          <w:lang w:eastAsia="ko-KR"/>
        </w:rPr>
      </w:pPr>
      <w:r w:rsidRPr="006304FB">
        <w:rPr>
          <w:lang w:eastAsia="ko-KR"/>
        </w:rPr>
        <w:t>2&gt;</w:t>
      </w:r>
      <w:r w:rsidRPr="006304FB">
        <w:rPr>
          <w:lang w:eastAsia="ko-KR"/>
        </w:rPr>
        <w:tab/>
        <w:t>if the Random Access procedure is not completed:</w:t>
      </w:r>
    </w:p>
    <w:p w14:paraId="5932E136" w14:textId="77777777" w:rsidR="00D10841" w:rsidRPr="006304FB" w:rsidRDefault="00D10841" w:rsidP="00D10841">
      <w:pPr>
        <w:pStyle w:val="B3"/>
        <w:rPr>
          <w:lang w:eastAsia="ko-KR"/>
        </w:rPr>
      </w:pPr>
      <w:r w:rsidRPr="006304FB">
        <w:rPr>
          <w:lang w:eastAsia="ko-KR"/>
        </w:rPr>
        <w:t>3&gt;</w:t>
      </w:r>
      <w:r w:rsidRPr="006304FB">
        <w:rPr>
          <w:lang w:eastAsia="ko-KR"/>
        </w:rPr>
        <w:tab/>
        <w:t>if the Random Access Preamble is transmitted with repetitions and neither contention-free Random Access Resources nor Random Access resources for SI request have been provided for this Random Access procedure:</w:t>
      </w:r>
    </w:p>
    <w:p w14:paraId="0FF6C2FD" w14:textId="77777777" w:rsidR="00D10841" w:rsidRPr="006304FB" w:rsidRDefault="00D10841" w:rsidP="00D10841">
      <w:pPr>
        <w:pStyle w:val="B4"/>
        <w:rPr>
          <w:lang w:eastAsia="ko-KR"/>
        </w:rPr>
      </w:pPr>
      <w:r w:rsidRPr="006304FB">
        <w:rPr>
          <w:lang w:eastAsia="ko-KR"/>
        </w:rPr>
        <w:t>4&gt;</w:t>
      </w:r>
      <w:r w:rsidRPr="006304FB">
        <w:rPr>
          <w:lang w:eastAsia="ko-KR"/>
        </w:rPr>
        <w:tab/>
        <w:t xml:space="preserve">if </w:t>
      </w:r>
      <w:r w:rsidRPr="006304FB">
        <w:rPr>
          <w:i/>
          <w:iCs/>
          <w:lang w:eastAsia="ko-KR"/>
        </w:rPr>
        <w:t>PREAMBLE_TRANSMISSION_COUNTER</w:t>
      </w:r>
      <w:r w:rsidRPr="006304FB">
        <w:rPr>
          <w:lang w:eastAsia="ko-KR"/>
        </w:rPr>
        <w:t xml:space="preserve"> = [</w:t>
      </w:r>
      <w:r w:rsidRPr="006304FB">
        <w:rPr>
          <w:i/>
          <w:lang w:eastAsia="ko-KR"/>
        </w:rPr>
        <w:t>preambleTransMax-Msg1-Repetition</w:t>
      </w:r>
      <w:r w:rsidRPr="006304FB">
        <w:rPr>
          <w:lang w:eastAsia="ko-KR"/>
        </w:rPr>
        <w:t>] + 1; or</w:t>
      </w:r>
    </w:p>
    <w:p w14:paraId="08A32CBF" w14:textId="77777777" w:rsidR="00D10841" w:rsidRPr="006304FB" w:rsidRDefault="00D10841" w:rsidP="00D10841">
      <w:pPr>
        <w:pStyle w:val="B4"/>
        <w:rPr>
          <w:lang w:eastAsia="ko-KR"/>
        </w:rPr>
      </w:pPr>
      <w:r w:rsidRPr="006304FB">
        <w:rPr>
          <w:lang w:eastAsia="ko-KR"/>
        </w:rPr>
        <w:t>4&gt;</w:t>
      </w:r>
      <w:r w:rsidRPr="006304FB">
        <w:rPr>
          <w:lang w:eastAsia="ko-KR"/>
        </w:rPr>
        <w:tab/>
        <w:t xml:space="preserve">if </w:t>
      </w:r>
      <w:r w:rsidRPr="006304FB">
        <w:rPr>
          <w:i/>
          <w:iCs/>
          <w:lang w:eastAsia="ko-KR"/>
        </w:rPr>
        <w:t>PREAMBLE_TRANSMISSION_COUNTER</w:t>
      </w:r>
      <w:r w:rsidRPr="006304FB">
        <w:rPr>
          <w:lang w:eastAsia="ko-KR"/>
        </w:rPr>
        <w:t xml:space="preserve"> = 2 × [</w:t>
      </w:r>
      <w:r w:rsidRPr="006304FB">
        <w:rPr>
          <w:i/>
          <w:lang w:eastAsia="ko-KR"/>
        </w:rPr>
        <w:t>preambleTransMax-Msg1-Repetition</w:t>
      </w:r>
      <w:r w:rsidRPr="006304FB">
        <w:rPr>
          <w:lang w:eastAsia="ko-KR"/>
        </w:rPr>
        <w:t>] + 1:</w:t>
      </w:r>
    </w:p>
    <w:p w14:paraId="76F83DC7" w14:textId="77777777" w:rsidR="00D10841" w:rsidRPr="006304FB" w:rsidRDefault="00D10841" w:rsidP="00D10841">
      <w:pPr>
        <w:pStyle w:val="B5"/>
        <w:rPr>
          <w:lang w:eastAsia="ko-KR"/>
        </w:rPr>
      </w:pPr>
      <w:r w:rsidRPr="006304FB">
        <w:rPr>
          <w:lang w:eastAsia="ko-KR"/>
        </w:rPr>
        <w:t>5&gt;</w:t>
      </w:r>
      <w:r w:rsidRPr="006304FB">
        <w:rPr>
          <w:lang w:eastAsia="ko-KR"/>
        </w:rPr>
        <w:tab/>
        <w:t xml:space="preserve">if set of Random Access resources configured with the same </w:t>
      </w:r>
      <w:r w:rsidRPr="006304FB">
        <w:rPr>
          <w:i/>
          <w:lang w:eastAsia="ko-KR"/>
        </w:rPr>
        <w:t>prach-ConfigurationIndex</w:t>
      </w:r>
      <w:r w:rsidRPr="006304FB">
        <w:rPr>
          <w:lang w:eastAsia="ko-KR"/>
        </w:rPr>
        <w:t xml:space="preserve"> and associated with a higher Msg1 repetition number with the same feature or feature combination as the current set of Random Access resources is available:</w:t>
      </w:r>
    </w:p>
    <w:p w14:paraId="2C66E372" w14:textId="77777777" w:rsidR="00D10841" w:rsidRPr="006304FB" w:rsidRDefault="00D10841" w:rsidP="00D10841">
      <w:pPr>
        <w:pStyle w:val="B6"/>
        <w:rPr>
          <w:lang w:eastAsia="ko-KR"/>
        </w:rPr>
      </w:pPr>
      <w:r w:rsidRPr="006304FB">
        <w:rPr>
          <w:lang w:eastAsia="ko-KR"/>
        </w:rPr>
        <w:t>6&gt;</w:t>
      </w:r>
      <w:r w:rsidRPr="006304FB">
        <w:rPr>
          <w:lang w:eastAsia="ko-KR"/>
        </w:rPr>
        <w:tab/>
        <w:t>select the set of Random Access resources associated with the next higher Msg1 repetition number with the same feature or feature combination for this Random Access procedure;</w:t>
      </w:r>
    </w:p>
    <w:p w14:paraId="0230527A" w14:textId="77777777" w:rsidR="00D10841" w:rsidRPr="006304FB" w:rsidRDefault="00D10841" w:rsidP="00D10841">
      <w:pPr>
        <w:pStyle w:val="B6"/>
        <w:rPr>
          <w:lang w:eastAsia="ko-KR"/>
        </w:rPr>
      </w:pPr>
      <w:r w:rsidRPr="006304FB">
        <w:rPr>
          <w:lang w:eastAsia="ko-KR"/>
        </w:rPr>
        <w:t>6&gt;</w:t>
      </w:r>
      <w:r w:rsidRPr="006304FB">
        <w:rPr>
          <w:lang w:eastAsia="ko-KR"/>
        </w:rPr>
        <w:tab/>
        <w:t xml:space="preserve">initialize </w:t>
      </w:r>
      <w:r w:rsidRPr="006304FB">
        <w:rPr>
          <w:i/>
          <w:lang w:eastAsia="ko-KR"/>
        </w:rPr>
        <w:t>startPreambleForThisPartition</w:t>
      </w:r>
      <w:r w:rsidRPr="006304FB">
        <w:rPr>
          <w:lang w:eastAsia="ko-KR"/>
        </w:rPr>
        <w:t xml:space="preserve">, </w:t>
      </w:r>
      <w:r w:rsidRPr="006304FB">
        <w:rPr>
          <w:i/>
        </w:rPr>
        <w:t>numberOfPreamblesPerSSB-ForThisPartition</w:t>
      </w:r>
      <w:r w:rsidRPr="006304FB">
        <w:rPr>
          <w:lang w:eastAsia="ko-KR"/>
        </w:rPr>
        <w:t xml:space="preserve">, </w:t>
      </w:r>
      <w:r w:rsidRPr="006304FB">
        <w:rPr>
          <w:i/>
        </w:rPr>
        <w:t>numberOfRA-PreamblesGroupA</w:t>
      </w:r>
      <w:r w:rsidRPr="006304FB">
        <w:rPr>
          <w:lang w:eastAsia="ko-KR"/>
        </w:rPr>
        <w:t xml:space="preserve"> </w:t>
      </w:r>
      <w:r w:rsidRPr="006304FB">
        <w:t xml:space="preserve">and </w:t>
      </w:r>
      <w:r w:rsidRPr="006304FB">
        <w:rPr>
          <w:i/>
        </w:rPr>
        <w:t>msg1-RepetitionTimeOffsetROGroup</w:t>
      </w:r>
      <w:r w:rsidRPr="006304FB">
        <w:t xml:space="preserve"> </w:t>
      </w:r>
      <w:r w:rsidRPr="006304FB">
        <w:rPr>
          <w:lang w:eastAsia="ko-KR"/>
        </w:rPr>
        <w:t>parameters for the Random Access procedure according to the values configured by RRC for the selected set of Random Access resources.</w:t>
      </w:r>
    </w:p>
    <w:p w14:paraId="12D8BF6E" w14:textId="77777777" w:rsidR="00D10841" w:rsidRPr="006304FB" w:rsidRDefault="00D10841" w:rsidP="00D10841">
      <w:pPr>
        <w:pStyle w:val="B3"/>
        <w:rPr>
          <w:lang w:eastAsia="ko-KR"/>
        </w:rPr>
      </w:pPr>
      <w:r w:rsidRPr="006304FB">
        <w:rPr>
          <w:lang w:eastAsia="ko-KR"/>
        </w:rPr>
        <w:t>3&gt;</w:t>
      </w:r>
      <w:r w:rsidRPr="006304FB">
        <w:rPr>
          <w:lang w:eastAsia="ko-KR"/>
        </w:rPr>
        <w:tab/>
        <w:t xml:space="preserve">select a random backoff time according to a uniform distribution between 0 and the </w:t>
      </w:r>
      <w:r w:rsidRPr="006304FB">
        <w:rPr>
          <w:i/>
          <w:lang w:eastAsia="ko-KR"/>
        </w:rPr>
        <w:t>PREAMBLE_BACKOFF</w:t>
      </w:r>
      <w:r w:rsidRPr="006304FB">
        <w:rPr>
          <w:lang w:eastAsia="ko-KR"/>
        </w:rPr>
        <w:t>;</w:t>
      </w:r>
    </w:p>
    <w:p w14:paraId="20349FC7" w14:textId="77777777" w:rsidR="00D10841" w:rsidRPr="006304FB" w:rsidRDefault="00D10841" w:rsidP="00D10841">
      <w:pPr>
        <w:pStyle w:val="B3"/>
        <w:rPr>
          <w:lang w:eastAsia="ko-KR"/>
        </w:rPr>
      </w:pPr>
      <w:r w:rsidRPr="006304FB">
        <w:rPr>
          <w:lang w:eastAsia="ko-KR"/>
        </w:rPr>
        <w:t>3&gt;</w:t>
      </w:r>
      <w:r w:rsidRPr="006304FB">
        <w:rPr>
          <w:lang w:eastAsia="ko-KR"/>
        </w:rPr>
        <w:tab/>
        <w:t>if the criteria (as defined in clause 5.1.2) to select contention-free Random Access Resources is met during the backoff time:</w:t>
      </w:r>
    </w:p>
    <w:p w14:paraId="1DE26458" w14:textId="77777777" w:rsidR="00D10841" w:rsidRPr="006304FB" w:rsidRDefault="00D10841" w:rsidP="00D10841">
      <w:pPr>
        <w:pStyle w:val="B4"/>
        <w:rPr>
          <w:lang w:eastAsia="ko-KR"/>
        </w:rPr>
      </w:pPr>
      <w:r w:rsidRPr="006304FB">
        <w:t>4&gt;</w:t>
      </w:r>
      <w:r w:rsidRPr="006304FB">
        <w:tab/>
      </w:r>
      <w:r w:rsidRPr="006304FB">
        <w:rPr>
          <w:lang w:eastAsia="ko-KR"/>
        </w:rPr>
        <w:t>perform the Random Access Resource selection procedure (see clause 5.1.2).</w:t>
      </w:r>
    </w:p>
    <w:p w14:paraId="11304FA6" w14:textId="77777777" w:rsidR="00D10841" w:rsidRPr="006304FB" w:rsidRDefault="00D10841" w:rsidP="00D10841">
      <w:pPr>
        <w:pStyle w:val="B3"/>
        <w:rPr>
          <w:lang w:eastAsia="ko-KR"/>
        </w:rPr>
      </w:pPr>
      <w:r w:rsidRPr="006304FB">
        <w:rPr>
          <w:lang w:eastAsia="zh-CN"/>
        </w:rPr>
        <w:t>3&gt;</w:t>
      </w:r>
      <w:r w:rsidRPr="006304FB">
        <w:rPr>
          <w:lang w:eastAsia="zh-CN"/>
        </w:rPr>
        <w:tab/>
      </w:r>
      <w:r w:rsidRPr="006304FB">
        <w:rPr>
          <w:lang w:eastAsia="ko-KR"/>
        </w:rPr>
        <w:t xml:space="preserve">else if the Random Access procedure for an SCell is performed on uplink carrier where </w:t>
      </w:r>
      <w:r w:rsidRPr="006304FB">
        <w:rPr>
          <w:i/>
          <w:lang w:eastAsia="ko-KR"/>
        </w:rPr>
        <w:t>pusch-Config</w:t>
      </w:r>
      <w:r w:rsidRPr="006304FB">
        <w:rPr>
          <w:lang w:eastAsia="ko-KR"/>
        </w:rPr>
        <w:t xml:space="preserve"> is not configured:</w:t>
      </w:r>
    </w:p>
    <w:p w14:paraId="056C5851" w14:textId="77777777" w:rsidR="00D10841" w:rsidRPr="006304FB" w:rsidRDefault="00D10841" w:rsidP="00D10841">
      <w:pPr>
        <w:pStyle w:val="B4"/>
        <w:rPr>
          <w:lang w:eastAsia="ko-KR"/>
        </w:rPr>
      </w:pPr>
      <w:r w:rsidRPr="006304FB">
        <w:lastRenderedPageBreak/>
        <w:t>4&gt;</w:t>
      </w:r>
      <w:r w:rsidRPr="006304FB">
        <w:tab/>
      </w:r>
      <w:r w:rsidRPr="006304FB">
        <w:rPr>
          <w:lang w:eastAsia="ko-KR"/>
        </w:rPr>
        <w:t xml:space="preserve">delay the subsequent Random Access transmission until the Random Access Procedure is triggered by a PDCCH order with the same </w:t>
      </w:r>
      <w:r w:rsidRPr="006304FB">
        <w:rPr>
          <w:i/>
          <w:lang w:eastAsia="ko-KR"/>
        </w:rPr>
        <w:t>ra-PreambleIndex</w:t>
      </w:r>
      <w:r w:rsidRPr="006304FB">
        <w:rPr>
          <w:lang w:eastAsia="ko-KR"/>
        </w:rPr>
        <w:t xml:space="preserve">, </w:t>
      </w:r>
      <w:r w:rsidRPr="006304FB">
        <w:rPr>
          <w:i/>
          <w:lang w:eastAsia="ko-KR"/>
        </w:rPr>
        <w:t>ra-ssb-OccasionMaskIndex</w:t>
      </w:r>
      <w:r w:rsidRPr="006304FB">
        <w:rPr>
          <w:lang w:eastAsia="ko-KR"/>
        </w:rPr>
        <w:t>, and UL/SUL indicator TS 38.212 [9].</w:t>
      </w:r>
    </w:p>
    <w:p w14:paraId="2884DA11" w14:textId="77777777" w:rsidR="00D10841" w:rsidRPr="006304FB" w:rsidRDefault="00D10841" w:rsidP="00D10841">
      <w:pPr>
        <w:pStyle w:val="B3"/>
        <w:rPr>
          <w:lang w:eastAsia="ko-KR"/>
        </w:rPr>
      </w:pPr>
      <w:r w:rsidRPr="006304FB">
        <w:rPr>
          <w:lang w:eastAsia="ko-KR"/>
        </w:rPr>
        <w:t>3&gt;</w:t>
      </w:r>
      <w:r w:rsidRPr="006304FB">
        <w:rPr>
          <w:lang w:eastAsia="ko-KR"/>
        </w:rPr>
        <w:tab/>
        <w:t>else:</w:t>
      </w:r>
    </w:p>
    <w:p w14:paraId="0BAE9253" w14:textId="77777777" w:rsidR="00D10841" w:rsidRPr="006304FB" w:rsidRDefault="00D10841" w:rsidP="00D10841">
      <w:pPr>
        <w:pStyle w:val="B4"/>
        <w:rPr>
          <w:lang w:eastAsia="ko-KR"/>
        </w:rPr>
      </w:pPr>
      <w:r w:rsidRPr="006304FB">
        <w:rPr>
          <w:lang w:eastAsia="ko-KR"/>
        </w:rPr>
        <w:t>4&gt;</w:t>
      </w:r>
      <w:r w:rsidRPr="006304FB">
        <w:rPr>
          <w:lang w:eastAsia="ko-KR"/>
        </w:rPr>
        <w:tab/>
        <w:t>perform the Random Access Resource selection procedure (see clause 5.1.2) after the backoff time.</w:t>
      </w:r>
    </w:p>
    <w:p w14:paraId="43302CF4" w14:textId="77777777" w:rsidR="00D10841" w:rsidRPr="006304FB" w:rsidRDefault="00D10841" w:rsidP="00D10841">
      <w:pPr>
        <w:rPr>
          <w:lang w:eastAsia="ko-KR"/>
        </w:rPr>
      </w:pPr>
      <w:r w:rsidRPr="006304FB">
        <w:rPr>
          <w:lang w:eastAsia="ko-KR"/>
        </w:rPr>
        <w:t xml:space="preserve">The MAC entity may stop </w:t>
      </w:r>
      <w:r w:rsidRPr="006304FB">
        <w:rPr>
          <w:i/>
          <w:lang w:eastAsia="ko-KR"/>
        </w:rPr>
        <w:t>ra-ResponseWindow</w:t>
      </w:r>
      <w:r w:rsidRPr="006304FB">
        <w:rPr>
          <w:lang w:eastAsia="ko-KR"/>
        </w:rPr>
        <w:t xml:space="preserve"> (and hence monitoring for Random Access Response(s)) after successful reception of a Random Access Response containing Random Access Preamble identifiers that matches the transmitted </w:t>
      </w:r>
      <w:r w:rsidRPr="006304FB">
        <w:rPr>
          <w:i/>
          <w:lang w:eastAsia="ko-KR"/>
        </w:rPr>
        <w:t>PREAMBLE_INDEX</w:t>
      </w:r>
      <w:r w:rsidRPr="006304FB">
        <w:rPr>
          <w:lang w:eastAsia="ko-KR"/>
        </w:rPr>
        <w:t>.</w:t>
      </w:r>
    </w:p>
    <w:p w14:paraId="2A396C53" w14:textId="77777777" w:rsidR="00D10841" w:rsidRPr="00A15DCB" w:rsidRDefault="00D10841" w:rsidP="00D10841">
      <w:pPr>
        <w:pStyle w:val="H6"/>
      </w:pPr>
      <w:r>
        <w:t>7.1.1.1.23</w:t>
      </w:r>
      <w:r w:rsidRPr="00A15DCB">
        <w:t>.3</w:t>
      </w:r>
      <w:r w:rsidRPr="00A15DCB">
        <w:tab/>
        <w:t>Test description</w:t>
      </w:r>
    </w:p>
    <w:p w14:paraId="77FD8444" w14:textId="77777777" w:rsidR="00D10841" w:rsidRPr="00A15DCB" w:rsidRDefault="00D10841" w:rsidP="00D10841">
      <w:pPr>
        <w:pStyle w:val="H6"/>
      </w:pPr>
      <w:r>
        <w:t>7.1.1.1.23</w:t>
      </w:r>
      <w:r w:rsidRPr="00A15DCB">
        <w:t>.3.1</w:t>
      </w:r>
      <w:r w:rsidRPr="00A15DCB">
        <w:tab/>
        <w:t>Pre-test conditions</w:t>
      </w:r>
    </w:p>
    <w:p w14:paraId="53C815EB" w14:textId="77777777" w:rsidR="00D10841" w:rsidRPr="00A15DCB" w:rsidRDefault="00D10841" w:rsidP="00D10841">
      <w:r w:rsidRPr="00A15DCB">
        <w:t>Same Pre-test conditions as in clause 7.1.1.0 except the following:</w:t>
      </w:r>
    </w:p>
    <w:p w14:paraId="3DFDC3E5" w14:textId="77777777" w:rsidR="00D10841" w:rsidRPr="00A15DCB" w:rsidRDefault="00D10841" w:rsidP="00D10841">
      <w:pPr>
        <w:pStyle w:val="B1"/>
      </w:pPr>
      <w:r w:rsidRPr="00A15DCB">
        <w:t>-</w:t>
      </w:r>
      <w:r w:rsidRPr="00A15DCB">
        <w:tab/>
        <w:t>2 NR cells (NR Cell 1 and NR Cell 2) are configured.</w:t>
      </w:r>
    </w:p>
    <w:p w14:paraId="4B50F4C5" w14:textId="77777777" w:rsidR="00D10841" w:rsidRPr="00A15DCB" w:rsidRDefault="00D10841" w:rsidP="00D10841">
      <w:pPr>
        <w:pStyle w:val="B1"/>
      </w:pPr>
      <w:r w:rsidRPr="00A15DCB">
        <w:t>-</w:t>
      </w:r>
      <w:r w:rsidRPr="00A15DCB">
        <w:tab/>
        <w:t>Test loop function(</w:t>
      </w:r>
      <w:r w:rsidRPr="00A15DCB">
        <w:rPr>
          <w:i/>
          <w:iCs/>
        </w:rPr>
        <w:t>Off</w:t>
      </w:r>
      <w:r w:rsidRPr="00A15DCB">
        <w:t>)</w:t>
      </w:r>
    </w:p>
    <w:p w14:paraId="7BCAF577" w14:textId="77777777" w:rsidR="00D10841" w:rsidRPr="00A15DCB" w:rsidRDefault="00D10841" w:rsidP="00D10841">
      <w:pPr>
        <w:pStyle w:val="H6"/>
      </w:pPr>
      <w:r>
        <w:t>7.1.1.1.23</w:t>
      </w:r>
      <w:r w:rsidRPr="00A15DCB">
        <w:t>.3.2</w:t>
      </w:r>
      <w:r w:rsidRPr="00A15DCB">
        <w:tab/>
        <w:t>Test procedure sequence</w:t>
      </w:r>
    </w:p>
    <w:p w14:paraId="3437D682" w14:textId="77777777" w:rsidR="00D10841" w:rsidRPr="00A15DCB" w:rsidRDefault="00D10841" w:rsidP="00D10841">
      <w:pPr>
        <w:pStyle w:val="TH"/>
      </w:pPr>
      <w:r w:rsidRPr="00A15DCB">
        <w:t xml:space="preserve">Table </w:t>
      </w:r>
      <w:r>
        <w:t>7.1.1.1.23</w:t>
      </w:r>
      <w:r w:rsidRPr="00A15DCB">
        <w:t>.3.2-</w:t>
      </w:r>
      <w:r>
        <w:t>1</w:t>
      </w:r>
      <w:r w:rsidRPr="00A15DCB">
        <w:t>: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3"/>
        <w:gridCol w:w="4305"/>
        <w:gridCol w:w="530"/>
        <w:gridCol w:w="3225"/>
        <w:gridCol w:w="457"/>
        <w:gridCol w:w="846"/>
      </w:tblGrid>
      <w:tr w:rsidR="00D10841" w:rsidRPr="00A15DCB" w14:paraId="7A40E93D" w14:textId="77777777" w:rsidTr="009B330A">
        <w:tc>
          <w:tcPr>
            <w:tcW w:w="250" w:type="pct"/>
            <w:vMerge w:val="restart"/>
            <w:tcBorders>
              <w:top w:val="single" w:sz="4" w:space="0" w:color="auto"/>
              <w:left w:val="single" w:sz="4" w:space="0" w:color="auto"/>
              <w:right w:val="single" w:sz="4" w:space="0" w:color="auto"/>
            </w:tcBorders>
          </w:tcPr>
          <w:p w14:paraId="5D2D11DE" w14:textId="77777777" w:rsidR="00D10841" w:rsidRPr="00A15DCB" w:rsidRDefault="00D10841" w:rsidP="009B330A">
            <w:pPr>
              <w:pStyle w:val="TAH"/>
            </w:pPr>
            <w:r w:rsidRPr="00A15DCB">
              <w:t>St</w:t>
            </w:r>
          </w:p>
        </w:tc>
        <w:tc>
          <w:tcPr>
            <w:tcW w:w="2184" w:type="pct"/>
            <w:tcBorders>
              <w:top w:val="single" w:sz="4" w:space="0" w:color="auto"/>
              <w:left w:val="single" w:sz="4" w:space="0" w:color="auto"/>
              <w:bottom w:val="nil"/>
              <w:right w:val="single" w:sz="4" w:space="0" w:color="auto"/>
            </w:tcBorders>
          </w:tcPr>
          <w:p w14:paraId="251346EB" w14:textId="77777777" w:rsidR="00D10841" w:rsidRPr="00A15DCB" w:rsidRDefault="00D10841" w:rsidP="009B330A">
            <w:pPr>
              <w:pStyle w:val="TAH"/>
            </w:pPr>
            <w:r w:rsidRPr="00A15DCB">
              <w:t>Procedure</w:t>
            </w:r>
          </w:p>
        </w:tc>
        <w:tc>
          <w:tcPr>
            <w:tcW w:w="1905" w:type="pct"/>
            <w:gridSpan w:val="2"/>
            <w:tcBorders>
              <w:top w:val="single" w:sz="4" w:space="0" w:color="auto"/>
              <w:left w:val="single" w:sz="4" w:space="0" w:color="auto"/>
              <w:bottom w:val="single" w:sz="4" w:space="0" w:color="auto"/>
              <w:right w:val="single" w:sz="4" w:space="0" w:color="auto"/>
            </w:tcBorders>
          </w:tcPr>
          <w:p w14:paraId="6F9473F8" w14:textId="77777777" w:rsidR="00D10841" w:rsidRPr="00A15DCB" w:rsidRDefault="00D10841" w:rsidP="009B330A">
            <w:pPr>
              <w:pStyle w:val="TAH"/>
            </w:pPr>
            <w:r w:rsidRPr="00A15DCB">
              <w:t>Message Sequence</w:t>
            </w:r>
          </w:p>
        </w:tc>
        <w:tc>
          <w:tcPr>
            <w:tcW w:w="232" w:type="pct"/>
            <w:vMerge w:val="restart"/>
            <w:tcBorders>
              <w:top w:val="single" w:sz="4" w:space="0" w:color="auto"/>
              <w:left w:val="single" w:sz="4" w:space="0" w:color="auto"/>
              <w:right w:val="single" w:sz="4" w:space="0" w:color="auto"/>
            </w:tcBorders>
          </w:tcPr>
          <w:p w14:paraId="2D31DFB0" w14:textId="77777777" w:rsidR="00D10841" w:rsidRPr="00A15DCB" w:rsidRDefault="00D10841" w:rsidP="009B330A">
            <w:pPr>
              <w:pStyle w:val="TAH"/>
            </w:pPr>
            <w:r w:rsidRPr="00A15DCB">
              <w:t>TP</w:t>
            </w:r>
          </w:p>
        </w:tc>
        <w:tc>
          <w:tcPr>
            <w:tcW w:w="429" w:type="pct"/>
            <w:vMerge w:val="restart"/>
            <w:tcBorders>
              <w:top w:val="single" w:sz="4" w:space="0" w:color="auto"/>
              <w:left w:val="single" w:sz="4" w:space="0" w:color="auto"/>
              <w:right w:val="single" w:sz="4" w:space="0" w:color="auto"/>
            </w:tcBorders>
          </w:tcPr>
          <w:p w14:paraId="6D5F40AC" w14:textId="77777777" w:rsidR="00D10841" w:rsidRPr="00A15DCB" w:rsidRDefault="00D10841" w:rsidP="009B330A">
            <w:pPr>
              <w:pStyle w:val="TAH"/>
            </w:pPr>
            <w:r w:rsidRPr="00A15DCB">
              <w:t>Verdict</w:t>
            </w:r>
          </w:p>
        </w:tc>
      </w:tr>
      <w:tr w:rsidR="00D10841" w:rsidRPr="00A15DCB" w14:paraId="046DF6C3" w14:textId="77777777" w:rsidTr="009B330A">
        <w:tc>
          <w:tcPr>
            <w:tcW w:w="250" w:type="pct"/>
            <w:vMerge/>
            <w:tcBorders>
              <w:left w:val="single" w:sz="4" w:space="0" w:color="auto"/>
              <w:bottom w:val="single" w:sz="4" w:space="0" w:color="auto"/>
              <w:right w:val="single" w:sz="4" w:space="0" w:color="auto"/>
            </w:tcBorders>
          </w:tcPr>
          <w:p w14:paraId="2740B296" w14:textId="77777777" w:rsidR="00D10841" w:rsidRPr="00A15DCB" w:rsidRDefault="00D10841" w:rsidP="009B330A">
            <w:pPr>
              <w:keepNext/>
              <w:keepLines/>
              <w:spacing w:after="0"/>
              <w:jc w:val="center"/>
              <w:rPr>
                <w:sz w:val="18"/>
                <w:lang w:eastAsia="sv-SE"/>
              </w:rPr>
            </w:pPr>
          </w:p>
        </w:tc>
        <w:tc>
          <w:tcPr>
            <w:tcW w:w="2184" w:type="pct"/>
            <w:tcBorders>
              <w:top w:val="nil"/>
              <w:left w:val="single" w:sz="4" w:space="0" w:color="auto"/>
              <w:bottom w:val="single" w:sz="4" w:space="0" w:color="auto"/>
              <w:right w:val="single" w:sz="4" w:space="0" w:color="auto"/>
            </w:tcBorders>
          </w:tcPr>
          <w:p w14:paraId="780FEDD8" w14:textId="77777777" w:rsidR="00D10841" w:rsidRPr="00A15DCB" w:rsidRDefault="00D10841" w:rsidP="009B330A">
            <w:pPr>
              <w:pStyle w:val="TAH"/>
            </w:pPr>
          </w:p>
        </w:tc>
        <w:tc>
          <w:tcPr>
            <w:tcW w:w="269" w:type="pct"/>
            <w:tcBorders>
              <w:top w:val="single" w:sz="4" w:space="0" w:color="auto"/>
              <w:left w:val="single" w:sz="4" w:space="0" w:color="auto"/>
              <w:bottom w:val="single" w:sz="4" w:space="0" w:color="auto"/>
              <w:right w:val="single" w:sz="4" w:space="0" w:color="auto"/>
            </w:tcBorders>
          </w:tcPr>
          <w:p w14:paraId="16247101" w14:textId="77777777" w:rsidR="00D10841" w:rsidRPr="00A15DCB" w:rsidRDefault="00D10841" w:rsidP="009B330A">
            <w:pPr>
              <w:pStyle w:val="TAH"/>
            </w:pPr>
            <w:r w:rsidRPr="00A15DCB">
              <w:t>U - S</w:t>
            </w:r>
          </w:p>
        </w:tc>
        <w:tc>
          <w:tcPr>
            <w:tcW w:w="1636" w:type="pct"/>
            <w:tcBorders>
              <w:top w:val="single" w:sz="4" w:space="0" w:color="auto"/>
              <w:left w:val="single" w:sz="4" w:space="0" w:color="auto"/>
              <w:bottom w:val="single" w:sz="4" w:space="0" w:color="auto"/>
              <w:right w:val="single" w:sz="4" w:space="0" w:color="auto"/>
            </w:tcBorders>
          </w:tcPr>
          <w:p w14:paraId="0F0FFED2" w14:textId="77777777" w:rsidR="00D10841" w:rsidRPr="00A15DCB" w:rsidRDefault="00D10841" w:rsidP="009B330A">
            <w:pPr>
              <w:pStyle w:val="TAH"/>
            </w:pPr>
            <w:r w:rsidRPr="00A15DCB">
              <w:t>Message</w:t>
            </w:r>
          </w:p>
        </w:tc>
        <w:tc>
          <w:tcPr>
            <w:tcW w:w="232" w:type="pct"/>
            <w:vMerge/>
            <w:tcBorders>
              <w:left w:val="single" w:sz="4" w:space="0" w:color="auto"/>
              <w:bottom w:val="single" w:sz="4" w:space="0" w:color="auto"/>
              <w:right w:val="single" w:sz="4" w:space="0" w:color="auto"/>
            </w:tcBorders>
          </w:tcPr>
          <w:p w14:paraId="73AF6E64" w14:textId="77777777" w:rsidR="00D10841" w:rsidRPr="00A15DCB" w:rsidRDefault="00D10841" w:rsidP="009B330A">
            <w:pPr>
              <w:keepNext/>
              <w:keepLines/>
              <w:spacing w:after="0"/>
              <w:jc w:val="center"/>
              <w:rPr>
                <w:sz w:val="18"/>
                <w:lang w:eastAsia="sv-SE"/>
              </w:rPr>
            </w:pPr>
          </w:p>
        </w:tc>
        <w:tc>
          <w:tcPr>
            <w:tcW w:w="429" w:type="pct"/>
            <w:vMerge/>
            <w:tcBorders>
              <w:left w:val="single" w:sz="4" w:space="0" w:color="auto"/>
              <w:bottom w:val="single" w:sz="4" w:space="0" w:color="auto"/>
              <w:right w:val="single" w:sz="4" w:space="0" w:color="auto"/>
            </w:tcBorders>
          </w:tcPr>
          <w:p w14:paraId="2C2AE3B2" w14:textId="77777777" w:rsidR="00D10841" w:rsidRPr="00A15DCB" w:rsidRDefault="00D10841" w:rsidP="009B330A">
            <w:pPr>
              <w:keepNext/>
              <w:keepLines/>
              <w:spacing w:after="0"/>
              <w:jc w:val="center"/>
              <w:rPr>
                <w:sz w:val="18"/>
                <w:lang w:eastAsia="sv-SE"/>
              </w:rPr>
            </w:pPr>
          </w:p>
        </w:tc>
      </w:tr>
      <w:tr w:rsidR="00D10841" w:rsidRPr="00A15DCB" w14:paraId="354C40C0" w14:textId="77777777" w:rsidTr="009B330A">
        <w:tc>
          <w:tcPr>
            <w:tcW w:w="250" w:type="pct"/>
            <w:tcBorders>
              <w:top w:val="single" w:sz="4" w:space="0" w:color="auto"/>
              <w:left w:val="single" w:sz="4" w:space="0" w:color="auto"/>
              <w:bottom w:val="single" w:sz="4" w:space="0" w:color="auto"/>
              <w:right w:val="single" w:sz="4" w:space="0" w:color="auto"/>
            </w:tcBorders>
          </w:tcPr>
          <w:p w14:paraId="09A05B2E" w14:textId="77777777" w:rsidR="00D10841" w:rsidRPr="00A15DCB" w:rsidRDefault="00D10841" w:rsidP="009B330A">
            <w:pPr>
              <w:pStyle w:val="TAC"/>
              <w:rPr>
                <w:rFonts w:cs="Arial"/>
              </w:rPr>
            </w:pPr>
            <w:r w:rsidRPr="00A15DCB">
              <w:rPr>
                <w:lang w:eastAsia="en-US"/>
              </w:rPr>
              <w:t>1</w:t>
            </w:r>
          </w:p>
        </w:tc>
        <w:tc>
          <w:tcPr>
            <w:tcW w:w="2184" w:type="pct"/>
            <w:tcBorders>
              <w:top w:val="single" w:sz="4" w:space="0" w:color="auto"/>
              <w:left w:val="single" w:sz="4" w:space="0" w:color="auto"/>
              <w:bottom w:val="single" w:sz="4" w:space="0" w:color="auto"/>
              <w:right w:val="single" w:sz="4" w:space="0" w:color="auto"/>
            </w:tcBorders>
          </w:tcPr>
          <w:p w14:paraId="67D699FF" w14:textId="77777777" w:rsidR="00D10841" w:rsidRPr="00A15DCB" w:rsidRDefault="00D10841" w:rsidP="009B330A">
            <w:pPr>
              <w:pStyle w:val="TAL"/>
              <w:rPr>
                <w:lang w:eastAsia="en-US"/>
              </w:rPr>
            </w:pPr>
            <w:r w:rsidRPr="00A15DCB">
              <w:rPr>
                <w:lang w:eastAsia="en-US"/>
              </w:rPr>
              <w:t xml:space="preserve">The SS transmits an </w:t>
            </w:r>
            <w:r w:rsidRPr="00A15DCB">
              <w:rPr>
                <w:i/>
                <w:lang w:eastAsia="en-US"/>
              </w:rPr>
              <w:t>RRCReconfiguration</w:t>
            </w:r>
            <w:r w:rsidRPr="00A15DCB">
              <w:rPr>
                <w:lang w:eastAsia="en-US"/>
              </w:rPr>
              <w:t xml:space="preserve"> message to handover NR Cell 1 to target NR Cell 2, including RACH-ConfigDedicated information element.</w:t>
            </w:r>
          </w:p>
          <w:p w14:paraId="2EDEC4DF" w14:textId="77777777" w:rsidR="00D10841" w:rsidRPr="00A15DCB" w:rsidDel="004D1A24" w:rsidRDefault="00D10841" w:rsidP="009B330A">
            <w:pPr>
              <w:pStyle w:val="TAL"/>
              <w:rPr>
                <w:rFonts w:cs="Arial"/>
              </w:rPr>
            </w:pPr>
            <w:r w:rsidRPr="00A15DCB">
              <w:rPr>
                <w:lang w:eastAsia="en-US"/>
              </w:rPr>
              <w:t>(Note 1</w:t>
            </w:r>
            <w:r w:rsidRPr="00A15DCB">
              <w:t>, Note 3</w:t>
            </w:r>
            <w:r w:rsidRPr="00A15DCB">
              <w:rPr>
                <w:lang w:eastAsia="en-US"/>
              </w:rPr>
              <w:t>)</w:t>
            </w:r>
          </w:p>
        </w:tc>
        <w:tc>
          <w:tcPr>
            <w:tcW w:w="269" w:type="pct"/>
            <w:tcBorders>
              <w:top w:val="single" w:sz="4" w:space="0" w:color="auto"/>
              <w:left w:val="single" w:sz="4" w:space="0" w:color="auto"/>
              <w:bottom w:val="single" w:sz="4" w:space="0" w:color="auto"/>
              <w:right w:val="single" w:sz="4" w:space="0" w:color="auto"/>
            </w:tcBorders>
          </w:tcPr>
          <w:p w14:paraId="333374CE" w14:textId="77777777" w:rsidR="00D10841" w:rsidRPr="00A15DCB" w:rsidRDefault="00D10841" w:rsidP="009B330A">
            <w:pPr>
              <w:pStyle w:val="TAC"/>
              <w:rPr>
                <w:rFonts w:cs="Arial"/>
                <w:lang w:eastAsia="zh-CN"/>
              </w:rPr>
            </w:pPr>
            <w:r w:rsidRPr="00A15DCB">
              <w:rPr>
                <w:lang w:eastAsia="en-US"/>
              </w:rPr>
              <w:t>&lt;--</w:t>
            </w:r>
          </w:p>
        </w:tc>
        <w:tc>
          <w:tcPr>
            <w:tcW w:w="1636" w:type="pct"/>
            <w:tcBorders>
              <w:top w:val="single" w:sz="4" w:space="0" w:color="auto"/>
              <w:left w:val="single" w:sz="4" w:space="0" w:color="auto"/>
              <w:bottom w:val="single" w:sz="4" w:space="0" w:color="auto"/>
              <w:right w:val="single" w:sz="4" w:space="0" w:color="auto"/>
            </w:tcBorders>
          </w:tcPr>
          <w:p w14:paraId="5814DBD9" w14:textId="77777777" w:rsidR="00D10841" w:rsidRPr="00A15DCB" w:rsidRDefault="00D10841" w:rsidP="009B330A">
            <w:pPr>
              <w:pStyle w:val="TAL"/>
              <w:rPr>
                <w:rFonts w:cs="Arial"/>
                <w:i/>
                <w:iCs/>
              </w:rPr>
            </w:pPr>
            <w:r w:rsidRPr="00A15DCB">
              <w:rPr>
                <w:i/>
                <w:lang w:eastAsia="en-US"/>
              </w:rPr>
              <w:t>(RRCReconfiguration)</w:t>
            </w:r>
          </w:p>
        </w:tc>
        <w:tc>
          <w:tcPr>
            <w:tcW w:w="232" w:type="pct"/>
            <w:tcBorders>
              <w:top w:val="single" w:sz="4" w:space="0" w:color="auto"/>
              <w:left w:val="single" w:sz="4" w:space="0" w:color="auto"/>
              <w:bottom w:val="single" w:sz="4" w:space="0" w:color="auto"/>
              <w:right w:val="single" w:sz="4" w:space="0" w:color="auto"/>
            </w:tcBorders>
          </w:tcPr>
          <w:p w14:paraId="33430BF1" w14:textId="77777777" w:rsidR="00D10841" w:rsidRPr="00A15DCB" w:rsidRDefault="00D10841" w:rsidP="009B330A">
            <w:pPr>
              <w:pStyle w:val="TAC"/>
              <w:rPr>
                <w:rFonts w:cs="Arial"/>
              </w:rPr>
            </w:pPr>
            <w:r w:rsidRPr="00A15DCB">
              <w:rPr>
                <w:lang w:eastAsia="en-US"/>
              </w:rPr>
              <w:t>-</w:t>
            </w:r>
          </w:p>
        </w:tc>
        <w:tc>
          <w:tcPr>
            <w:tcW w:w="429" w:type="pct"/>
            <w:tcBorders>
              <w:top w:val="single" w:sz="4" w:space="0" w:color="auto"/>
              <w:left w:val="single" w:sz="4" w:space="0" w:color="auto"/>
              <w:bottom w:val="single" w:sz="4" w:space="0" w:color="auto"/>
              <w:right w:val="single" w:sz="4" w:space="0" w:color="auto"/>
            </w:tcBorders>
          </w:tcPr>
          <w:p w14:paraId="2E2DFCE9" w14:textId="77777777" w:rsidR="00D10841" w:rsidRPr="00A15DCB" w:rsidRDefault="00D10841" w:rsidP="009B330A">
            <w:pPr>
              <w:pStyle w:val="TAC"/>
              <w:rPr>
                <w:rFonts w:cs="Arial"/>
              </w:rPr>
            </w:pPr>
            <w:r w:rsidRPr="00A15DCB">
              <w:rPr>
                <w:lang w:eastAsia="en-US"/>
              </w:rPr>
              <w:t>-</w:t>
            </w:r>
          </w:p>
        </w:tc>
      </w:tr>
      <w:tr w:rsidR="00D10841" w:rsidRPr="00A15DCB" w14:paraId="3B739B9E" w14:textId="77777777" w:rsidTr="009B330A">
        <w:tc>
          <w:tcPr>
            <w:tcW w:w="250" w:type="pct"/>
            <w:tcBorders>
              <w:top w:val="single" w:sz="4" w:space="0" w:color="auto"/>
              <w:left w:val="single" w:sz="4" w:space="0" w:color="auto"/>
              <w:bottom w:val="single" w:sz="4" w:space="0" w:color="auto"/>
              <w:right w:val="single" w:sz="4" w:space="0" w:color="auto"/>
            </w:tcBorders>
          </w:tcPr>
          <w:p w14:paraId="495CD1E0" w14:textId="77777777" w:rsidR="00D10841" w:rsidRPr="00A15DCB" w:rsidRDefault="00D10841" w:rsidP="009B330A">
            <w:pPr>
              <w:pStyle w:val="TAC"/>
              <w:rPr>
                <w:rFonts w:cs="Arial"/>
                <w:lang w:eastAsia="zh-CN"/>
              </w:rPr>
            </w:pPr>
            <w:r>
              <w:rPr>
                <w:lang w:eastAsia="en-US"/>
              </w:rPr>
              <w:t>2</w:t>
            </w:r>
          </w:p>
        </w:tc>
        <w:tc>
          <w:tcPr>
            <w:tcW w:w="2184" w:type="pct"/>
            <w:tcBorders>
              <w:top w:val="single" w:sz="4" w:space="0" w:color="auto"/>
              <w:left w:val="single" w:sz="4" w:space="0" w:color="auto"/>
              <w:bottom w:val="single" w:sz="4" w:space="0" w:color="auto"/>
              <w:right w:val="single" w:sz="4" w:space="0" w:color="auto"/>
            </w:tcBorders>
          </w:tcPr>
          <w:p w14:paraId="08EC6D33" w14:textId="77777777" w:rsidR="00D10841" w:rsidRPr="00A15DCB" w:rsidRDefault="00D10841" w:rsidP="009B330A">
            <w:pPr>
              <w:pStyle w:val="TAL"/>
              <w:rPr>
                <w:lang w:eastAsia="zh-CN"/>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 on NR Cell 2?</w:t>
            </w:r>
          </w:p>
        </w:tc>
        <w:tc>
          <w:tcPr>
            <w:tcW w:w="269" w:type="pct"/>
            <w:tcBorders>
              <w:top w:val="single" w:sz="4" w:space="0" w:color="auto"/>
              <w:left w:val="single" w:sz="4" w:space="0" w:color="auto"/>
              <w:bottom w:val="single" w:sz="4" w:space="0" w:color="auto"/>
              <w:right w:val="single" w:sz="4" w:space="0" w:color="auto"/>
            </w:tcBorders>
          </w:tcPr>
          <w:p w14:paraId="7125E370" w14:textId="77777777" w:rsidR="00D10841" w:rsidRPr="00A15DCB" w:rsidRDefault="00D10841" w:rsidP="009B330A">
            <w:pPr>
              <w:pStyle w:val="TAC"/>
              <w:rPr>
                <w:rFonts w:cs="Arial"/>
                <w:lang w:eastAsia="zh-CN"/>
              </w:rPr>
            </w:pPr>
            <w:r w:rsidRPr="00A15DCB">
              <w:rPr>
                <w:lang w:eastAsia="en-US"/>
              </w:rPr>
              <w:t>--&gt;</w:t>
            </w:r>
          </w:p>
        </w:tc>
        <w:tc>
          <w:tcPr>
            <w:tcW w:w="1636" w:type="pct"/>
            <w:tcBorders>
              <w:top w:val="single" w:sz="4" w:space="0" w:color="auto"/>
              <w:left w:val="single" w:sz="4" w:space="0" w:color="auto"/>
              <w:bottom w:val="single" w:sz="4" w:space="0" w:color="auto"/>
              <w:right w:val="single" w:sz="4" w:space="0" w:color="auto"/>
            </w:tcBorders>
          </w:tcPr>
          <w:p w14:paraId="55933C71" w14:textId="77777777" w:rsidR="00D10841" w:rsidRPr="00A15DCB" w:rsidRDefault="00D10841" w:rsidP="009B330A">
            <w:pPr>
              <w:pStyle w:val="TAL"/>
              <w:rPr>
                <w:rFonts w:cs="Arial"/>
                <w:iCs/>
                <w:lang w:eastAsia="zh-CN"/>
              </w:rPr>
            </w:pPr>
            <w:r w:rsidRPr="00A15DCB">
              <w:rPr>
                <w:lang w:eastAsia="en-US"/>
              </w:rPr>
              <w:t>(PRACH Preamble)</w:t>
            </w:r>
          </w:p>
        </w:tc>
        <w:tc>
          <w:tcPr>
            <w:tcW w:w="232" w:type="pct"/>
            <w:tcBorders>
              <w:top w:val="single" w:sz="4" w:space="0" w:color="auto"/>
              <w:left w:val="single" w:sz="4" w:space="0" w:color="auto"/>
              <w:bottom w:val="single" w:sz="4" w:space="0" w:color="auto"/>
              <w:right w:val="single" w:sz="4" w:space="0" w:color="auto"/>
            </w:tcBorders>
          </w:tcPr>
          <w:p w14:paraId="0C82A587" w14:textId="77777777" w:rsidR="00D10841" w:rsidRPr="00A15DCB" w:rsidRDefault="00D10841" w:rsidP="009B330A">
            <w:pPr>
              <w:pStyle w:val="TAC"/>
              <w:rPr>
                <w:rFonts w:cs="Arial"/>
                <w:lang w:eastAsia="zh-CN"/>
              </w:rPr>
            </w:pPr>
            <w:r w:rsidRPr="00A15DCB">
              <w:rPr>
                <w:lang w:eastAsia="en-US"/>
              </w:rPr>
              <w:t>1</w:t>
            </w:r>
          </w:p>
        </w:tc>
        <w:tc>
          <w:tcPr>
            <w:tcW w:w="429" w:type="pct"/>
            <w:tcBorders>
              <w:top w:val="single" w:sz="4" w:space="0" w:color="auto"/>
              <w:left w:val="single" w:sz="4" w:space="0" w:color="auto"/>
              <w:bottom w:val="single" w:sz="4" w:space="0" w:color="auto"/>
              <w:right w:val="single" w:sz="4" w:space="0" w:color="auto"/>
            </w:tcBorders>
          </w:tcPr>
          <w:p w14:paraId="0B14E3CB" w14:textId="77777777" w:rsidR="00D10841" w:rsidRPr="00A15DCB" w:rsidRDefault="00D10841" w:rsidP="009B330A">
            <w:pPr>
              <w:pStyle w:val="TAC"/>
              <w:rPr>
                <w:rFonts w:cs="Arial"/>
                <w:lang w:eastAsia="zh-CN"/>
              </w:rPr>
            </w:pPr>
            <w:r w:rsidRPr="00A15DCB">
              <w:rPr>
                <w:lang w:eastAsia="en-US"/>
              </w:rPr>
              <w:t>P</w:t>
            </w:r>
          </w:p>
        </w:tc>
      </w:tr>
      <w:tr w:rsidR="00D10841" w:rsidRPr="00A15DCB" w14:paraId="3FAFB98C" w14:textId="77777777" w:rsidTr="009B330A">
        <w:tc>
          <w:tcPr>
            <w:tcW w:w="250" w:type="pct"/>
            <w:tcBorders>
              <w:top w:val="single" w:sz="4" w:space="0" w:color="auto"/>
              <w:left w:val="single" w:sz="4" w:space="0" w:color="auto"/>
              <w:bottom w:val="single" w:sz="4" w:space="0" w:color="auto"/>
              <w:right w:val="single" w:sz="4" w:space="0" w:color="auto"/>
            </w:tcBorders>
          </w:tcPr>
          <w:p w14:paraId="5D25D111" w14:textId="77777777" w:rsidR="00D10841" w:rsidRPr="00A15DCB" w:rsidRDefault="00D10841" w:rsidP="009B330A">
            <w:pPr>
              <w:pStyle w:val="TAC"/>
              <w:rPr>
                <w:rFonts w:cs="Arial"/>
                <w:lang w:eastAsia="zh-CN"/>
              </w:rPr>
            </w:pPr>
            <w:r>
              <w:rPr>
                <w:rFonts w:cs="Arial"/>
                <w:lang w:eastAsia="zh-CN"/>
              </w:rPr>
              <w:t>3</w:t>
            </w:r>
          </w:p>
        </w:tc>
        <w:tc>
          <w:tcPr>
            <w:tcW w:w="2184" w:type="pct"/>
            <w:tcBorders>
              <w:top w:val="single" w:sz="4" w:space="0" w:color="auto"/>
              <w:left w:val="single" w:sz="4" w:space="0" w:color="auto"/>
              <w:bottom w:val="single" w:sz="4" w:space="0" w:color="auto"/>
              <w:right w:val="single" w:sz="4" w:space="0" w:color="auto"/>
            </w:tcBorders>
          </w:tcPr>
          <w:p w14:paraId="0ED25CC2" w14:textId="496DDA48" w:rsidR="00D10841" w:rsidRPr="00A15DCB" w:rsidRDefault="00D10841" w:rsidP="009B330A">
            <w:pPr>
              <w:pStyle w:val="TAL"/>
              <w:rPr>
                <w:rFonts w:cs="Arial"/>
              </w:rPr>
            </w:pPr>
            <w:r w:rsidRPr="00A15DCB">
              <w:rPr>
                <w:rFonts w:cs="Arial"/>
                <w:lang w:eastAsia="zh-CN"/>
              </w:rPr>
              <w:t>Check</w:t>
            </w:r>
            <w:r w:rsidRPr="00A15DCB">
              <w:rPr>
                <w:rFonts w:cs="Arial"/>
              </w:rPr>
              <w:t>: Does the UE</w:t>
            </w:r>
            <w:r w:rsidRPr="00A15DCB">
              <w:t xml:space="preserve"> </w:t>
            </w:r>
            <w:r>
              <w:t>repeat</w:t>
            </w:r>
            <w:r w:rsidRPr="00A15DCB">
              <w:t xml:space="preserve"> </w:t>
            </w:r>
            <w:r w:rsidRPr="00D839FF">
              <w:t>msg1-RepetitionNum</w:t>
            </w:r>
            <w:r>
              <w:t xml:space="preserve">  -</w:t>
            </w:r>
            <w:r w:rsidR="00607F1D">
              <w:t>2</w:t>
            </w:r>
            <w:r>
              <w:t xml:space="preserve"> times the </w:t>
            </w:r>
            <w:r w:rsidRPr="00A15DCB">
              <w:t xml:space="preserve">PRACH preamble </w:t>
            </w:r>
            <w:r>
              <w:t>with same index as in step 2?</w:t>
            </w:r>
          </w:p>
        </w:tc>
        <w:tc>
          <w:tcPr>
            <w:tcW w:w="269" w:type="pct"/>
            <w:tcBorders>
              <w:top w:val="single" w:sz="4" w:space="0" w:color="auto"/>
              <w:left w:val="single" w:sz="4" w:space="0" w:color="auto"/>
              <w:bottom w:val="single" w:sz="4" w:space="0" w:color="auto"/>
              <w:right w:val="single" w:sz="4" w:space="0" w:color="auto"/>
            </w:tcBorders>
          </w:tcPr>
          <w:p w14:paraId="373D4150" w14:textId="77777777" w:rsidR="00D10841" w:rsidRPr="00A15DCB" w:rsidRDefault="00D10841" w:rsidP="009B330A">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43FF74CD" w14:textId="77777777" w:rsidR="00D10841" w:rsidRPr="00A15DCB" w:rsidRDefault="00D10841" w:rsidP="009B330A">
            <w:pPr>
              <w:pStyle w:val="TAL"/>
              <w:rPr>
                <w:rFonts w:cs="Arial"/>
              </w:rPr>
            </w:pPr>
            <w:r>
              <w:rPr>
                <w:rFonts w:cs="Arial"/>
                <w:iCs/>
                <w:lang w:eastAsia="zh-CN"/>
              </w:rPr>
              <w:t>(</w:t>
            </w:r>
            <w:r w:rsidRPr="00A15DCB">
              <w:rPr>
                <w:rFonts w:cs="Arial"/>
                <w:iCs/>
                <w:lang w:eastAsia="zh-CN"/>
              </w:rPr>
              <w:t>PRACH preamble</w:t>
            </w:r>
            <w:r>
              <w:rPr>
                <w:rFonts w:cs="Arial"/>
                <w:iCs/>
                <w:lang w:eastAsia="zh-CN"/>
              </w:rPr>
              <w:t>)</w:t>
            </w:r>
          </w:p>
        </w:tc>
        <w:tc>
          <w:tcPr>
            <w:tcW w:w="232" w:type="pct"/>
            <w:tcBorders>
              <w:top w:val="single" w:sz="4" w:space="0" w:color="auto"/>
              <w:left w:val="single" w:sz="4" w:space="0" w:color="auto"/>
              <w:bottom w:val="single" w:sz="4" w:space="0" w:color="auto"/>
              <w:right w:val="single" w:sz="4" w:space="0" w:color="auto"/>
            </w:tcBorders>
          </w:tcPr>
          <w:p w14:paraId="3A30B50A" w14:textId="77777777" w:rsidR="00D10841" w:rsidRPr="00A15DCB" w:rsidRDefault="00D10841" w:rsidP="009B330A">
            <w:pPr>
              <w:pStyle w:val="TAC"/>
              <w:rPr>
                <w:rFonts w:cs="Arial"/>
              </w:rPr>
            </w:pPr>
            <w:r>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799E0EEE" w14:textId="77777777" w:rsidR="00D10841" w:rsidRPr="00A15DCB" w:rsidRDefault="00D10841" w:rsidP="009B330A">
            <w:pPr>
              <w:pStyle w:val="TAC"/>
              <w:rPr>
                <w:rFonts w:cs="Arial"/>
              </w:rPr>
            </w:pPr>
            <w:r w:rsidRPr="00A15DCB">
              <w:rPr>
                <w:rFonts w:cs="Arial"/>
                <w:lang w:eastAsia="zh-CN"/>
              </w:rPr>
              <w:t>P</w:t>
            </w:r>
          </w:p>
        </w:tc>
      </w:tr>
      <w:tr w:rsidR="00D10841" w:rsidRPr="00A15DCB" w14:paraId="03FE45A9" w14:textId="77777777" w:rsidTr="009B330A">
        <w:tc>
          <w:tcPr>
            <w:tcW w:w="250" w:type="pct"/>
            <w:tcBorders>
              <w:top w:val="single" w:sz="4" w:space="0" w:color="auto"/>
              <w:left w:val="single" w:sz="4" w:space="0" w:color="auto"/>
              <w:bottom w:val="single" w:sz="4" w:space="0" w:color="auto"/>
              <w:right w:val="single" w:sz="4" w:space="0" w:color="auto"/>
            </w:tcBorders>
          </w:tcPr>
          <w:p w14:paraId="536DF7B7" w14:textId="77777777" w:rsidR="00D10841" w:rsidRPr="00A15DCB" w:rsidRDefault="00D10841" w:rsidP="009B330A">
            <w:pPr>
              <w:pStyle w:val="TAC"/>
              <w:rPr>
                <w:rFonts w:cs="Arial"/>
                <w:lang w:eastAsia="zh-CN"/>
              </w:rPr>
            </w:pPr>
            <w:r>
              <w:rPr>
                <w:rFonts w:cs="Arial"/>
                <w:lang w:eastAsia="zh-CN"/>
              </w:rPr>
              <w:t>4</w:t>
            </w:r>
          </w:p>
        </w:tc>
        <w:tc>
          <w:tcPr>
            <w:tcW w:w="2184" w:type="pct"/>
            <w:tcBorders>
              <w:top w:val="single" w:sz="4" w:space="0" w:color="auto"/>
              <w:left w:val="single" w:sz="4" w:space="0" w:color="auto"/>
              <w:bottom w:val="single" w:sz="4" w:space="0" w:color="auto"/>
              <w:right w:val="single" w:sz="4" w:space="0" w:color="auto"/>
            </w:tcBorders>
          </w:tcPr>
          <w:p w14:paraId="3CC508BD" w14:textId="77777777" w:rsidR="00D10841" w:rsidRPr="00A15DCB" w:rsidRDefault="00D10841" w:rsidP="009B330A">
            <w:pPr>
              <w:pStyle w:val="TAL"/>
              <w:tabs>
                <w:tab w:val="left" w:pos="1492"/>
              </w:tabs>
              <w:overflowPunct/>
              <w:autoSpaceDE/>
              <w:autoSpaceDN/>
              <w:adjustRightInd/>
              <w:textAlignment w:val="auto"/>
              <w:rPr>
                <w:rFonts w:cs="Arial"/>
                <w:lang w:eastAsia="zh-CN"/>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 on NR Cell 2?</w:t>
            </w:r>
          </w:p>
        </w:tc>
        <w:tc>
          <w:tcPr>
            <w:tcW w:w="269" w:type="pct"/>
            <w:tcBorders>
              <w:top w:val="single" w:sz="4" w:space="0" w:color="auto"/>
              <w:left w:val="single" w:sz="4" w:space="0" w:color="auto"/>
              <w:bottom w:val="single" w:sz="4" w:space="0" w:color="auto"/>
              <w:right w:val="single" w:sz="4" w:space="0" w:color="auto"/>
            </w:tcBorders>
          </w:tcPr>
          <w:p w14:paraId="6DED0BA8" w14:textId="77777777" w:rsidR="00D10841" w:rsidRPr="00A15DCB" w:rsidRDefault="00D10841" w:rsidP="009B330A">
            <w:pPr>
              <w:pStyle w:val="TAC"/>
              <w:rPr>
                <w:rFonts w:cs="Arial"/>
                <w:lang w:eastAsia="zh-CN"/>
              </w:rPr>
            </w:pPr>
            <w:r w:rsidRPr="00A15DCB">
              <w:rPr>
                <w:lang w:eastAsia="en-US"/>
              </w:rPr>
              <w:t>--&gt;</w:t>
            </w:r>
          </w:p>
        </w:tc>
        <w:tc>
          <w:tcPr>
            <w:tcW w:w="1636" w:type="pct"/>
            <w:tcBorders>
              <w:top w:val="single" w:sz="4" w:space="0" w:color="auto"/>
              <w:left w:val="single" w:sz="4" w:space="0" w:color="auto"/>
              <w:bottom w:val="single" w:sz="4" w:space="0" w:color="auto"/>
              <w:right w:val="single" w:sz="4" w:space="0" w:color="auto"/>
            </w:tcBorders>
          </w:tcPr>
          <w:p w14:paraId="39E5136F" w14:textId="77777777" w:rsidR="00D10841" w:rsidRPr="00A15DCB" w:rsidRDefault="00D10841" w:rsidP="009B330A">
            <w:pPr>
              <w:pStyle w:val="TAL"/>
              <w:rPr>
                <w:rFonts w:cs="Arial"/>
                <w:iCs/>
                <w:lang w:eastAsia="zh-CN"/>
              </w:rPr>
            </w:pPr>
            <w:r w:rsidRPr="00A15DCB">
              <w:rPr>
                <w:lang w:eastAsia="en-US"/>
              </w:rPr>
              <w:t>(PRACH Preamble)</w:t>
            </w:r>
          </w:p>
        </w:tc>
        <w:tc>
          <w:tcPr>
            <w:tcW w:w="232" w:type="pct"/>
            <w:tcBorders>
              <w:top w:val="single" w:sz="4" w:space="0" w:color="auto"/>
              <w:left w:val="single" w:sz="4" w:space="0" w:color="auto"/>
              <w:bottom w:val="single" w:sz="4" w:space="0" w:color="auto"/>
              <w:right w:val="single" w:sz="4" w:space="0" w:color="auto"/>
            </w:tcBorders>
          </w:tcPr>
          <w:p w14:paraId="24275647" w14:textId="77777777" w:rsidR="00D10841" w:rsidRPr="00A15DCB" w:rsidRDefault="00D10841" w:rsidP="009B330A">
            <w:pPr>
              <w:pStyle w:val="TAC"/>
              <w:rPr>
                <w:rFonts w:cs="Arial"/>
                <w:lang w:eastAsia="zh-CN"/>
              </w:rPr>
            </w:pPr>
            <w:r w:rsidRPr="00A15DCB">
              <w:rPr>
                <w:lang w:eastAsia="en-US"/>
              </w:rPr>
              <w:t>1</w:t>
            </w:r>
          </w:p>
        </w:tc>
        <w:tc>
          <w:tcPr>
            <w:tcW w:w="429" w:type="pct"/>
            <w:tcBorders>
              <w:top w:val="single" w:sz="4" w:space="0" w:color="auto"/>
              <w:left w:val="single" w:sz="4" w:space="0" w:color="auto"/>
              <w:bottom w:val="single" w:sz="4" w:space="0" w:color="auto"/>
              <w:right w:val="single" w:sz="4" w:space="0" w:color="auto"/>
            </w:tcBorders>
          </w:tcPr>
          <w:p w14:paraId="1425AA2D" w14:textId="77777777" w:rsidR="00D10841" w:rsidRPr="00A15DCB" w:rsidRDefault="00D10841" w:rsidP="009B330A">
            <w:pPr>
              <w:pStyle w:val="TAC"/>
              <w:rPr>
                <w:rFonts w:cs="Arial"/>
                <w:lang w:eastAsia="zh-CN"/>
              </w:rPr>
            </w:pPr>
            <w:r w:rsidRPr="00A15DCB">
              <w:rPr>
                <w:lang w:eastAsia="en-US"/>
              </w:rPr>
              <w:t>P</w:t>
            </w:r>
          </w:p>
        </w:tc>
      </w:tr>
      <w:tr w:rsidR="00D10841" w:rsidRPr="00A15DCB" w14:paraId="2379AE90" w14:textId="77777777" w:rsidTr="009B330A">
        <w:tc>
          <w:tcPr>
            <w:tcW w:w="250" w:type="pct"/>
            <w:tcBorders>
              <w:top w:val="single" w:sz="4" w:space="0" w:color="auto"/>
              <w:left w:val="single" w:sz="4" w:space="0" w:color="auto"/>
              <w:bottom w:val="single" w:sz="4" w:space="0" w:color="auto"/>
              <w:right w:val="single" w:sz="4" w:space="0" w:color="auto"/>
            </w:tcBorders>
          </w:tcPr>
          <w:p w14:paraId="4CC3188B" w14:textId="77777777" w:rsidR="00D10841" w:rsidRPr="00A15DCB" w:rsidRDefault="00D10841" w:rsidP="009B330A">
            <w:pPr>
              <w:pStyle w:val="TAC"/>
              <w:rPr>
                <w:rFonts w:cs="Arial"/>
                <w:lang w:eastAsia="zh-CN"/>
              </w:rPr>
            </w:pPr>
            <w:r w:rsidRPr="00A15DCB">
              <w:rPr>
                <w:lang w:eastAsia="en-US"/>
              </w:rPr>
              <w:t>5</w:t>
            </w:r>
          </w:p>
        </w:tc>
        <w:tc>
          <w:tcPr>
            <w:tcW w:w="2184" w:type="pct"/>
            <w:tcBorders>
              <w:top w:val="single" w:sz="4" w:space="0" w:color="auto"/>
              <w:left w:val="single" w:sz="4" w:space="0" w:color="auto"/>
              <w:bottom w:val="single" w:sz="4" w:space="0" w:color="auto"/>
              <w:right w:val="single" w:sz="4" w:space="0" w:color="auto"/>
            </w:tcBorders>
          </w:tcPr>
          <w:p w14:paraId="73917684" w14:textId="77777777" w:rsidR="00D10841" w:rsidRPr="00A15DCB" w:rsidRDefault="00D10841" w:rsidP="009B330A">
            <w:pPr>
              <w:pStyle w:val="TAL"/>
              <w:rPr>
                <w:rFonts w:cs="Arial"/>
                <w:lang w:eastAsia="zh-CN"/>
              </w:rPr>
            </w:pPr>
            <w:r w:rsidRPr="00A15DCB">
              <w:rPr>
                <w:lang w:eastAsia="en-US"/>
              </w:rPr>
              <w:t xml:space="preserve">The SS transmits Random Access Response on NR cell 2, with RAPID corresponding to </w:t>
            </w:r>
            <w:r w:rsidRPr="00A15DCB">
              <w:rPr>
                <w:i/>
                <w:iCs/>
                <w:lang w:eastAsia="en-US"/>
              </w:rPr>
              <w:t>ra-PreambleIndex</w:t>
            </w:r>
            <w:r w:rsidRPr="00A15DCB">
              <w:rPr>
                <w:lang w:eastAsia="en-US"/>
              </w:rPr>
              <w:t xml:space="preserve"> in step 1.</w:t>
            </w:r>
          </w:p>
        </w:tc>
        <w:tc>
          <w:tcPr>
            <w:tcW w:w="269" w:type="pct"/>
            <w:tcBorders>
              <w:top w:val="single" w:sz="4" w:space="0" w:color="auto"/>
              <w:left w:val="single" w:sz="4" w:space="0" w:color="auto"/>
              <w:bottom w:val="single" w:sz="4" w:space="0" w:color="auto"/>
              <w:right w:val="single" w:sz="4" w:space="0" w:color="auto"/>
            </w:tcBorders>
          </w:tcPr>
          <w:p w14:paraId="2E7CA6FB" w14:textId="77777777" w:rsidR="00D10841" w:rsidRPr="00A15DCB" w:rsidRDefault="00D10841" w:rsidP="009B330A">
            <w:pPr>
              <w:pStyle w:val="TAC"/>
              <w:rPr>
                <w:rFonts w:cs="Arial"/>
                <w:lang w:eastAsia="zh-CN"/>
              </w:rPr>
            </w:pPr>
            <w:r w:rsidRPr="00A15DCB">
              <w:rPr>
                <w:lang w:eastAsia="en-US"/>
              </w:rPr>
              <w:t>&lt;--</w:t>
            </w:r>
          </w:p>
        </w:tc>
        <w:tc>
          <w:tcPr>
            <w:tcW w:w="1636" w:type="pct"/>
            <w:tcBorders>
              <w:top w:val="single" w:sz="4" w:space="0" w:color="auto"/>
              <w:left w:val="single" w:sz="4" w:space="0" w:color="auto"/>
              <w:bottom w:val="single" w:sz="4" w:space="0" w:color="auto"/>
              <w:right w:val="single" w:sz="4" w:space="0" w:color="auto"/>
            </w:tcBorders>
          </w:tcPr>
          <w:p w14:paraId="7F1EBCED" w14:textId="77777777" w:rsidR="00D10841" w:rsidRPr="00A15DCB" w:rsidRDefault="00D10841" w:rsidP="009B330A">
            <w:pPr>
              <w:pStyle w:val="TAL"/>
              <w:rPr>
                <w:rFonts w:cs="Arial"/>
                <w:iCs/>
                <w:lang w:eastAsia="zh-CN"/>
              </w:rPr>
            </w:pPr>
            <w:r w:rsidRPr="00A15DCB">
              <w:rPr>
                <w:lang w:eastAsia="en-US"/>
              </w:rPr>
              <w:t>Random Access Response</w:t>
            </w:r>
          </w:p>
        </w:tc>
        <w:tc>
          <w:tcPr>
            <w:tcW w:w="232" w:type="pct"/>
            <w:tcBorders>
              <w:top w:val="single" w:sz="4" w:space="0" w:color="auto"/>
              <w:left w:val="single" w:sz="4" w:space="0" w:color="auto"/>
              <w:bottom w:val="single" w:sz="4" w:space="0" w:color="auto"/>
              <w:right w:val="single" w:sz="4" w:space="0" w:color="auto"/>
            </w:tcBorders>
          </w:tcPr>
          <w:p w14:paraId="5942D6D1" w14:textId="77777777" w:rsidR="00D10841" w:rsidRPr="00A15DCB" w:rsidRDefault="00D10841" w:rsidP="009B330A">
            <w:pPr>
              <w:pStyle w:val="TAC"/>
              <w:rPr>
                <w:rFonts w:cs="Arial"/>
                <w:lang w:eastAsia="zh-CN"/>
              </w:rPr>
            </w:pPr>
            <w:r w:rsidRPr="00A15DCB">
              <w:rPr>
                <w:lang w:eastAsia="en-US"/>
              </w:rPr>
              <w:t>-</w:t>
            </w:r>
          </w:p>
        </w:tc>
        <w:tc>
          <w:tcPr>
            <w:tcW w:w="429" w:type="pct"/>
            <w:tcBorders>
              <w:top w:val="single" w:sz="4" w:space="0" w:color="auto"/>
              <w:left w:val="single" w:sz="4" w:space="0" w:color="auto"/>
              <w:bottom w:val="single" w:sz="4" w:space="0" w:color="auto"/>
              <w:right w:val="single" w:sz="4" w:space="0" w:color="auto"/>
            </w:tcBorders>
          </w:tcPr>
          <w:p w14:paraId="7438008A" w14:textId="77777777" w:rsidR="00D10841" w:rsidRPr="00A15DCB" w:rsidRDefault="00D10841" w:rsidP="009B330A">
            <w:pPr>
              <w:pStyle w:val="TAC"/>
              <w:rPr>
                <w:rFonts w:cs="Arial"/>
                <w:lang w:eastAsia="zh-CN"/>
              </w:rPr>
            </w:pPr>
            <w:r w:rsidRPr="00A15DCB">
              <w:rPr>
                <w:lang w:eastAsia="en-US"/>
              </w:rPr>
              <w:t>-</w:t>
            </w:r>
          </w:p>
        </w:tc>
      </w:tr>
      <w:tr w:rsidR="00D10841" w:rsidRPr="00A15DCB" w14:paraId="4DC603C0" w14:textId="77777777" w:rsidTr="009B330A">
        <w:tc>
          <w:tcPr>
            <w:tcW w:w="250" w:type="pct"/>
            <w:tcBorders>
              <w:top w:val="single" w:sz="4" w:space="0" w:color="auto"/>
              <w:left w:val="single" w:sz="4" w:space="0" w:color="auto"/>
              <w:bottom w:val="single" w:sz="4" w:space="0" w:color="auto"/>
              <w:right w:val="single" w:sz="4" w:space="0" w:color="auto"/>
            </w:tcBorders>
          </w:tcPr>
          <w:p w14:paraId="0E2A8AAE" w14:textId="77777777" w:rsidR="00D10841" w:rsidRPr="00A15DCB" w:rsidRDefault="00D10841" w:rsidP="009B330A">
            <w:pPr>
              <w:pStyle w:val="TAC"/>
              <w:rPr>
                <w:rFonts w:cs="Arial"/>
                <w:lang w:eastAsia="zh-CN"/>
              </w:rPr>
            </w:pPr>
            <w:r w:rsidRPr="00A15DCB">
              <w:rPr>
                <w:lang w:eastAsia="en-US"/>
              </w:rPr>
              <w:t>6</w:t>
            </w:r>
          </w:p>
        </w:tc>
        <w:tc>
          <w:tcPr>
            <w:tcW w:w="2184" w:type="pct"/>
            <w:tcBorders>
              <w:top w:val="single" w:sz="4" w:space="0" w:color="auto"/>
              <w:left w:val="single" w:sz="4" w:space="0" w:color="auto"/>
              <w:bottom w:val="single" w:sz="4" w:space="0" w:color="auto"/>
              <w:right w:val="single" w:sz="4" w:space="0" w:color="auto"/>
            </w:tcBorders>
          </w:tcPr>
          <w:p w14:paraId="1116E9D0" w14:textId="77777777" w:rsidR="00D10841" w:rsidRPr="00A15DCB" w:rsidRDefault="00D10841" w:rsidP="009B330A">
            <w:pPr>
              <w:pStyle w:val="TAL"/>
              <w:rPr>
                <w:lang w:eastAsia="en-US"/>
              </w:rPr>
            </w:pPr>
            <w:r w:rsidRPr="00A15DCB">
              <w:rPr>
                <w:lang w:eastAsia="en-US"/>
              </w:rPr>
              <w:t xml:space="preserve">The UE transmits an </w:t>
            </w:r>
            <w:r w:rsidRPr="00A15DCB">
              <w:rPr>
                <w:i/>
                <w:lang w:eastAsia="en-US"/>
              </w:rPr>
              <w:t xml:space="preserve">RRCReconfigurationComplete </w:t>
            </w:r>
            <w:r w:rsidRPr="00A15DCB">
              <w:rPr>
                <w:lang w:eastAsia="en-US"/>
              </w:rPr>
              <w:t>message.</w:t>
            </w:r>
          </w:p>
          <w:p w14:paraId="371497AC" w14:textId="77777777" w:rsidR="00D10841" w:rsidRPr="00A15DCB" w:rsidRDefault="00D10841" w:rsidP="009B330A">
            <w:pPr>
              <w:pStyle w:val="TAL"/>
              <w:rPr>
                <w:rFonts w:cs="Arial"/>
                <w:lang w:eastAsia="zh-CN"/>
              </w:rPr>
            </w:pPr>
            <w:r w:rsidRPr="00A15DCB">
              <w:rPr>
                <w:lang w:eastAsia="en-US"/>
              </w:rPr>
              <w:t>(Note 2)</w:t>
            </w:r>
          </w:p>
        </w:tc>
        <w:tc>
          <w:tcPr>
            <w:tcW w:w="269" w:type="pct"/>
            <w:tcBorders>
              <w:top w:val="single" w:sz="4" w:space="0" w:color="auto"/>
              <w:left w:val="single" w:sz="4" w:space="0" w:color="auto"/>
              <w:bottom w:val="single" w:sz="4" w:space="0" w:color="auto"/>
              <w:right w:val="single" w:sz="4" w:space="0" w:color="auto"/>
            </w:tcBorders>
          </w:tcPr>
          <w:p w14:paraId="2C0B636C" w14:textId="77777777" w:rsidR="00D10841" w:rsidRPr="00A15DCB" w:rsidRDefault="00D10841" w:rsidP="009B330A">
            <w:pPr>
              <w:pStyle w:val="TAC"/>
              <w:rPr>
                <w:rFonts w:cs="Arial"/>
                <w:lang w:eastAsia="zh-CN"/>
              </w:rPr>
            </w:pPr>
            <w:r w:rsidRPr="00A15DCB">
              <w:rPr>
                <w:lang w:eastAsia="en-US"/>
              </w:rPr>
              <w:t>--&gt;</w:t>
            </w:r>
          </w:p>
        </w:tc>
        <w:tc>
          <w:tcPr>
            <w:tcW w:w="1636" w:type="pct"/>
            <w:tcBorders>
              <w:top w:val="single" w:sz="4" w:space="0" w:color="auto"/>
              <w:left w:val="single" w:sz="4" w:space="0" w:color="auto"/>
              <w:bottom w:val="single" w:sz="4" w:space="0" w:color="auto"/>
              <w:right w:val="single" w:sz="4" w:space="0" w:color="auto"/>
            </w:tcBorders>
          </w:tcPr>
          <w:p w14:paraId="4BF1FA14" w14:textId="77777777" w:rsidR="00D10841" w:rsidRPr="00A15DCB" w:rsidRDefault="00D10841" w:rsidP="009B330A">
            <w:pPr>
              <w:pStyle w:val="TAL"/>
              <w:rPr>
                <w:rFonts w:cs="Arial"/>
                <w:iCs/>
                <w:lang w:eastAsia="zh-CN"/>
              </w:rPr>
            </w:pPr>
            <w:r w:rsidRPr="00A15DCB">
              <w:rPr>
                <w:i/>
                <w:lang w:eastAsia="en-US"/>
              </w:rPr>
              <w:t>(RRCReconfigurationComplete)</w:t>
            </w:r>
          </w:p>
        </w:tc>
        <w:tc>
          <w:tcPr>
            <w:tcW w:w="232" w:type="pct"/>
            <w:tcBorders>
              <w:top w:val="single" w:sz="4" w:space="0" w:color="auto"/>
              <w:left w:val="single" w:sz="4" w:space="0" w:color="auto"/>
              <w:bottom w:val="single" w:sz="4" w:space="0" w:color="auto"/>
              <w:right w:val="single" w:sz="4" w:space="0" w:color="auto"/>
            </w:tcBorders>
          </w:tcPr>
          <w:p w14:paraId="1D13B4EC" w14:textId="77777777" w:rsidR="00D10841" w:rsidRPr="00A15DCB" w:rsidRDefault="00D10841" w:rsidP="009B330A">
            <w:pPr>
              <w:pStyle w:val="TAC"/>
              <w:rPr>
                <w:rFonts w:cs="Arial"/>
                <w:lang w:eastAsia="zh-CN"/>
              </w:rPr>
            </w:pPr>
            <w:r w:rsidRPr="00A15DCB">
              <w:rPr>
                <w:lang w:eastAsia="en-US"/>
              </w:rPr>
              <w:t>-</w:t>
            </w:r>
          </w:p>
        </w:tc>
        <w:tc>
          <w:tcPr>
            <w:tcW w:w="429" w:type="pct"/>
            <w:tcBorders>
              <w:top w:val="single" w:sz="4" w:space="0" w:color="auto"/>
              <w:left w:val="single" w:sz="4" w:space="0" w:color="auto"/>
              <w:bottom w:val="single" w:sz="4" w:space="0" w:color="auto"/>
              <w:right w:val="single" w:sz="4" w:space="0" w:color="auto"/>
            </w:tcBorders>
          </w:tcPr>
          <w:p w14:paraId="18108B8B" w14:textId="77777777" w:rsidR="00D10841" w:rsidRPr="00A15DCB" w:rsidRDefault="00D10841" w:rsidP="009B330A">
            <w:pPr>
              <w:pStyle w:val="TAC"/>
              <w:rPr>
                <w:rFonts w:cs="Arial"/>
                <w:lang w:eastAsia="zh-CN"/>
              </w:rPr>
            </w:pPr>
            <w:r w:rsidRPr="00A15DCB">
              <w:rPr>
                <w:lang w:eastAsia="en-US"/>
              </w:rPr>
              <w:t>-</w:t>
            </w:r>
          </w:p>
        </w:tc>
      </w:tr>
      <w:tr w:rsidR="00D10841" w:rsidRPr="00A15DCB" w14:paraId="626A021D" w14:textId="77777777" w:rsidTr="009B330A">
        <w:tc>
          <w:tcPr>
            <w:tcW w:w="5000" w:type="pct"/>
            <w:gridSpan w:val="6"/>
            <w:tcBorders>
              <w:top w:val="single" w:sz="4" w:space="0" w:color="auto"/>
              <w:left w:val="single" w:sz="4" w:space="0" w:color="auto"/>
              <w:bottom w:val="single" w:sz="4" w:space="0" w:color="auto"/>
              <w:right w:val="single" w:sz="4" w:space="0" w:color="auto"/>
            </w:tcBorders>
          </w:tcPr>
          <w:p w14:paraId="408AB5B1" w14:textId="77777777" w:rsidR="00D10841" w:rsidRPr="00A15DCB" w:rsidRDefault="00D10841" w:rsidP="009B330A">
            <w:pPr>
              <w:pStyle w:val="TAN"/>
              <w:rPr>
                <w:lang w:eastAsia="en-US"/>
              </w:rPr>
            </w:pPr>
            <w:r w:rsidRPr="00A15DCB">
              <w:rPr>
                <w:lang w:eastAsia="en-US"/>
              </w:rPr>
              <w:t>Note 1:</w:t>
            </w:r>
            <w:r w:rsidRPr="00A15DCB">
              <w:rPr>
                <w:lang w:eastAsia="en-US"/>
              </w:rPr>
              <w:tab/>
              <w:t xml:space="preserve">For EN-DC the NR RRCReconfiguration message is contained in RRCConnectionReconfiguration 36.508 [7], Table 4.6.1-8 using condition </w:t>
            </w:r>
            <w:r w:rsidRPr="00A15DCB">
              <w:t>EN-DC_PSCell_HO AND RBConfig_NoKeyChange.</w:t>
            </w:r>
          </w:p>
          <w:p w14:paraId="24691215" w14:textId="77777777" w:rsidR="00D10841" w:rsidRPr="00A15DCB" w:rsidRDefault="00D10841" w:rsidP="009B330A">
            <w:pPr>
              <w:pStyle w:val="TAN"/>
            </w:pPr>
            <w:r w:rsidRPr="00A15DCB">
              <w:rPr>
                <w:lang w:eastAsia="en-US"/>
              </w:rPr>
              <w:t>Note 2:</w:t>
            </w:r>
            <w:r w:rsidRPr="00A15DCB">
              <w:rPr>
                <w:lang w:eastAsia="en-US"/>
              </w:rPr>
              <w:tab/>
              <w:t>For EN-DC the NR RRCReconfigurationComplete message is contained in RRCConnectionReconfigurationComplete</w:t>
            </w:r>
            <w:r w:rsidRPr="00A15DCB">
              <w:t>.</w:t>
            </w:r>
          </w:p>
          <w:p w14:paraId="6DE76DBE" w14:textId="77777777" w:rsidR="00D10841" w:rsidRPr="00A15DCB" w:rsidRDefault="00D10841" w:rsidP="009B330A">
            <w:pPr>
              <w:pStyle w:val="TAN"/>
              <w:rPr>
                <w:rFonts w:cs="Arial"/>
              </w:rPr>
            </w:pPr>
            <w:r w:rsidRPr="00A15DCB">
              <w:t>Note 3:</w:t>
            </w:r>
            <w:r w:rsidRPr="00A15DCB">
              <w:tab/>
              <w:t>For FR1,PRACH preamble format 0 as per TS 38.211[24] Table 6.3.3.1-1  is configured (real network deployment).</w:t>
            </w:r>
          </w:p>
        </w:tc>
      </w:tr>
    </w:tbl>
    <w:p w14:paraId="17E0088D" w14:textId="77777777" w:rsidR="00D10841" w:rsidRPr="00A15DCB" w:rsidRDefault="00D10841" w:rsidP="00D10841"/>
    <w:p w14:paraId="08B4BFED" w14:textId="77777777" w:rsidR="00D10841" w:rsidRDefault="00D10841" w:rsidP="00D10841">
      <w:pPr>
        <w:pStyle w:val="H6"/>
      </w:pPr>
      <w:r>
        <w:lastRenderedPageBreak/>
        <w:t>7.1.1.1.23</w:t>
      </w:r>
      <w:r w:rsidRPr="00A15DCB">
        <w:t>.3.3</w:t>
      </w:r>
      <w:r w:rsidRPr="00A15DCB">
        <w:tab/>
        <w:t>Specific message contents</w:t>
      </w:r>
    </w:p>
    <w:p w14:paraId="19338B24" w14:textId="77777777" w:rsidR="00D10841" w:rsidRPr="00DE7B59" w:rsidRDefault="00D10841" w:rsidP="00D10841">
      <w:pPr>
        <w:pStyle w:val="TH"/>
      </w:pPr>
      <w:r w:rsidRPr="00DE7B59">
        <w:t xml:space="preserve">Table </w:t>
      </w:r>
      <w:r>
        <w:t>7.1.1.1.23</w:t>
      </w:r>
      <w:r w:rsidRPr="00DE7B59">
        <w:t>.3.3-</w:t>
      </w:r>
      <w:r w:rsidRPr="00DE7B59">
        <w:rPr>
          <w:lang w:eastAsia="zh-CN"/>
        </w:rPr>
        <w:t>1</w:t>
      </w:r>
      <w:r w:rsidRPr="00DE7B59">
        <w:t>: RRCReconfiguration</w:t>
      </w:r>
      <w:r w:rsidRPr="00DE7B59">
        <w:rPr>
          <w:i/>
        </w:rPr>
        <w:t xml:space="preserve"> </w:t>
      </w:r>
      <w:r w:rsidRPr="00DE7B59">
        <w:t>(step</w:t>
      </w:r>
      <w:r>
        <w:t>1</w:t>
      </w:r>
      <w:r w:rsidRPr="00DE7B59">
        <w:t xml:space="preserve"> Table </w:t>
      </w:r>
      <w:r>
        <w:t>7.1.1.1.23</w:t>
      </w:r>
      <w:r w:rsidRPr="00DE7B59">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DE7B59" w14:paraId="2E7B3BD1" w14:textId="77777777" w:rsidTr="009B330A">
        <w:tc>
          <w:tcPr>
            <w:tcW w:w="9747" w:type="dxa"/>
            <w:gridSpan w:val="4"/>
          </w:tcPr>
          <w:p w14:paraId="696DA5B7" w14:textId="77777777" w:rsidR="00D10841" w:rsidRPr="00DE7B59" w:rsidRDefault="00D10841" w:rsidP="009B330A">
            <w:pPr>
              <w:pStyle w:val="TAL"/>
              <w:rPr>
                <w:lang w:eastAsia="zh-CN"/>
              </w:rPr>
            </w:pPr>
            <w:r w:rsidRPr="00DE7B59">
              <w:rPr>
                <w:lang w:eastAsia="en-US"/>
              </w:rPr>
              <w:t xml:space="preserve">Derivation Path: </w:t>
            </w:r>
            <w:r w:rsidRPr="00DE7B59">
              <w:rPr>
                <w:lang w:eastAsia="zh-CN"/>
              </w:rPr>
              <w:t xml:space="preserve">38.508-1 [4], </w:t>
            </w:r>
            <w:r w:rsidRPr="00DE7B59">
              <w:rPr>
                <w:lang w:eastAsia="en-US"/>
              </w:rPr>
              <w:t>Table 4.6.1-13</w:t>
            </w:r>
          </w:p>
        </w:tc>
      </w:tr>
      <w:tr w:rsidR="00D10841" w:rsidRPr="00DE7B59" w14:paraId="45C2124E" w14:textId="77777777" w:rsidTr="009B330A">
        <w:tc>
          <w:tcPr>
            <w:tcW w:w="4535" w:type="dxa"/>
          </w:tcPr>
          <w:p w14:paraId="48B28EB3" w14:textId="77777777" w:rsidR="00D10841" w:rsidRPr="00DE7B59" w:rsidRDefault="00D10841" w:rsidP="009B330A">
            <w:pPr>
              <w:pStyle w:val="TAH"/>
              <w:rPr>
                <w:lang w:eastAsia="en-US"/>
              </w:rPr>
            </w:pPr>
            <w:r w:rsidRPr="00DE7B59">
              <w:rPr>
                <w:lang w:eastAsia="en-US"/>
              </w:rPr>
              <w:t>Information Element</w:t>
            </w:r>
          </w:p>
        </w:tc>
        <w:tc>
          <w:tcPr>
            <w:tcW w:w="2267" w:type="dxa"/>
          </w:tcPr>
          <w:p w14:paraId="051957B3" w14:textId="77777777" w:rsidR="00D10841" w:rsidRPr="00DE7B59" w:rsidRDefault="00D10841" w:rsidP="009B330A">
            <w:pPr>
              <w:pStyle w:val="TAH"/>
              <w:rPr>
                <w:lang w:eastAsia="en-US"/>
              </w:rPr>
            </w:pPr>
            <w:r w:rsidRPr="00DE7B59">
              <w:rPr>
                <w:lang w:eastAsia="en-US"/>
              </w:rPr>
              <w:t>Value/remark</w:t>
            </w:r>
          </w:p>
        </w:tc>
        <w:tc>
          <w:tcPr>
            <w:tcW w:w="1700" w:type="dxa"/>
          </w:tcPr>
          <w:p w14:paraId="38462C5E" w14:textId="77777777" w:rsidR="00D10841" w:rsidRPr="00DE7B59" w:rsidRDefault="00D10841" w:rsidP="009B330A">
            <w:pPr>
              <w:pStyle w:val="TAH"/>
              <w:rPr>
                <w:lang w:eastAsia="en-US"/>
              </w:rPr>
            </w:pPr>
            <w:r w:rsidRPr="00DE7B59">
              <w:rPr>
                <w:lang w:eastAsia="en-US"/>
              </w:rPr>
              <w:t>Comment</w:t>
            </w:r>
          </w:p>
        </w:tc>
        <w:tc>
          <w:tcPr>
            <w:tcW w:w="1245" w:type="dxa"/>
          </w:tcPr>
          <w:p w14:paraId="7720F0C8" w14:textId="77777777" w:rsidR="00D10841" w:rsidRPr="00DE7B59" w:rsidRDefault="00D10841" w:rsidP="009B330A">
            <w:pPr>
              <w:pStyle w:val="TAH"/>
              <w:rPr>
                <w:lang w:eastAsia="en-US"/>
              </w:rPr>
            </w:pPr>
            <w:r w:rsidRPr="00DE7B59">
              <w:rPr>
                <w:lang w:eastAsia="en-US"/>
              </w:rPr>
              <w:t>Condition</w:t>
            </w:r>
          </w:p>
        </w:tc>
      </w:tr>
      <w:tr w:rsidR="00D10841" w:rsidRPr="00DE7B59" w14:paraId="16AA5C94" w14:textId="77777777" w:rsidTr="009B330A">
        <w:tc>
          <w:tcPr>
            <w:tcW w:w="4535" w:type="dxa"/>
          </w:tcPr>
          <w:p w14:paraId="414518AC" w14:textId="77777777" w:rsidR="00D10841" w:rsidRPr="00DE7B59" w:rsidRDefault="00D10841" w:rsidP="009B330A">
            <w:pPr>
              <w:pStyle w:val="TAL"/>
              <w:rPr>
                <w:lang w:eastAsia="en-US"/>
              </w:rPr>
            </w:pPr>
            <w:r w:rsidRPr="00DE7B59">
              <w:rPr>
                <w:lang w:eastAsia="en-US"/>
              </w:rPr>
              <w:t>RRCReconfiguration ::= SEQUENCE {</w:t>
            </w:r>
          </w:p>
        </w:tc>
        <w:tc>
          <w:tcPr>
            <w:tcW w:w="2267" w:type="dxa"/>
          </w:tcPr>
          <w:p w14:paraId="12D04C43" w14:textId="77777777" w:rsidR="00D10841" w:rsidRPr="00DE7B59" w:rsidRDefault="00D10841" w:rsidP="009B330A">
            <w:pPr>
              <w:pStyle w:val="TAL"/>
              <w:rPr>
                <w:lang w:eastAsia="en-US"/>
              </w:rPr>
            </w:pPr>
          </w:p>
        </w:tc>
        <w:tc>
          <w:tcPr>
            <w:tcW w:w="1700" w:type="dxa"/>
          </w:tcPr>
          <w:p w14:paraId="5C0A6EA5" w14:textId="77777777" w:rsidR="00D10841" w:rsidRPr="00DE7B59" w:rsidRDefault="00D10841" w:rsidP="009B330A">
            <w:pPr>
              <w:pStyle w:val="TAL"/>
              <w:rPr>
                <w:lang w:eastAsia="en-US"/>
              </w:rPr>
            </w:pPr>
          </w:p>
        </w:tc>
        <w:tc>
          <w:tcPr>
            <w:tcW w:w="1245" w:type="dxa"/>
          </w:tcPr>
          <w:p w14:paraId="174394A6" w14:textId="77777777" w:rsidR="00D10841" w:rsidRPr="00DE7B59" w:rsidRDefault="00D10841" w:rsidP="009B330A">
            <w:pPr>
              <w:pStyle w:val="TAL"/>
              <w:rPr>
                <w:lang w:eastAsia="en-US"/>
              </w:rPr>
            </w:pPr>
          </w:p>
        </w:tc>
      </w:tr>
      <w:tr w:rsidR="00D10841" w:rsidRPr="00DE7B59" w14:paraId="7D06D32B" w14:textId="77777777" w:rsidTr="009B330A">
        <w:tc>
          <w:tcPr>
            <w:tcW w:w="4535" w:type="dxa"/>
          </w:tcPr>
          <w:p w14:paraId="20AE5D0E" w14:textId="77777777" w:rsidR="00D10841" w:rsidRPr="00DE7B59" w:rsidRDefault="00D10841" w:rsidP="009B330A">
            <w:pPr>
              <w:pStyle w:val="TAL"/>
              <w:rPr>
                <w:lang w:eastAsia="en-US"/>
              </w:rPr>
            </w:pPr>
            <w:r w:rsidRPr="00DE7B59">
              <w:rPr>
                <w:lang w:eastAsia="en-US"/>
              </w:rPr>
              <w:t xml:space="preserve">  criticalExtensions CHOICE {</w:t>
            </w:r>
          </w:p>
        </w:tc>
        <w:tc>
          <w:tcPr>
            <w:tcW w:w="2267" w:type="dxa"/>
          </w:tcPr>
          <w:p w14:paraId="5C3499E8" w14:textId="77777777" w:rsidR="00D10841" w:rsidRPr="00DE7B59" w:rsidRDefault="00D10841" w:rsidP="009B330A">
            <w:pPr>
              <w:pStyle w:val="TAL"/>
              <w:rPr>
                <w:lang w:eastAsia="en-US"/>
              </w:rPr>
            </w:pPr>
          </w:p>
        </w:tc>
        <w:tc>
          <w:tcPr>
            <w:tcW w:w="1700" w:type="dxa"/>
          </w:tcPr>
          <w:p w14:paraId="69013F7B" w14:textId="77777777" w:rsidR="00D10841" w:rsidRPr="00DE7B59" w:rsidRDefault="00D10841" w:rsidP="009B330A">
            <w:pPr>
              <w:pStyle w:val="TAL"/>
              <w:rPr>
                <w:lang w:eastAsia="en-US"/>
              </w:rPr>
            </w:pPr>
          </w:p>
        </w:tc>
        <w:tc>
          <w:tcPr>
            <w:tcW w:w="1245" w:type="dxa"/>
          </w:tcPr>
          <w:p w14:paraId="6FED4898" w14:textId="77777777" w:rsidR="00D10841" w:rsidRPr="00DE7B59" w:rsidRDefault="00D10841" w:rsidP="009B330A">
            <w:pPr>
              <w:pStyle w:val="TAL"/>
              <w:rPr>
                <w:lang w:eastAsia="en-US"/>
              </w:rPr>
            </w:pPr>
          </w:p>
        </w:tc>
      </w:tr>
      <w:tr w:rsidR="00D10841" w:rsidRPr="00DE7B59" w14:paraId="4DFE22F1" w14:textId="77777777" w:rsidTr="009B330A">
        <w:tc>
          <w:tcPr>
            <w:tcW w:w="4535" w:type="dxa"/>
            <w:tcBorders>
              <w:bottom w:val="single" w:sz="4" w:space="0" w:color="auto"/>
            </w:tcBorders>
          </w:tcPr>
          <w:p w14:paraId="09E024D1" w14:textId="77777777" w:rsidR="00D10841" w:rsidRPr="00DE7B59" w:rsidRDefault="00D10841" w:rsidP="009B330A">
            <w:pPr>
              <w:pStyle w:val="TAL"/>
              <w:rPr>
                <w:lang w:eastAsia="en-US"/>
              </w:rPr>
            </w:pPr>
            <w:r w:rsidRPr="00DE7B59">
              <w:rPr>
                <w:lang w:eastAsia="en-US"/>
              </w:rPr>
              <w:t xml:space="preserve">    rrcReconfiguration SEQUENCE {</w:t>
            </w:r>
          </w:p>
        </w:tc>
        <w:tc>
          <w:tcPr>
            <w:tcW w:w="2267" w:type="dxa"/>
          </w:tcPr>
          <w:p w14:paraId="76F113B4" w14:textId="77777777" w:rsidR="00D10841" w:rsidRPr="00DE7B59" w:rsidRDefault="00D10841" w:rsidP="009B330A">
            <w:pPr>
              <w:pStyle w:val="TAL"/>
              <w:rPr>
                <w:lang w:eastAsia="en-US"/>
              </w:rPr>
            </w:pPr>
          </w:p>
        </w:tc>
        <w:tc>
          <w:tcPr>
            <w:tcW w:w="1700" w:type="dxa"/>
          </w:tcPr>
          <w:p w14:paraId="198DDFEC" w14:textId="77777777" w:rsidR="00D10841" w:rsidRPr="00DE7B59" w:rsidRDefault="00D10841" w:rsidP="009B330A">
            <w:pPr>
              <w:pStyle w:val="TAL"/>
              <w:rPr>
                <w:lang w:eastAsia="en-US"/>
              </w:rPr>
            </w:pPr>
          </w:p>
        </w:tc>
        <w:tc>
          <w:tcPr>
            <w:tcW w:w="1245" w:type="dxa"/>
          </w:tcPr>
          <w:p w14:paraId="72D41A34" w14:textId="77777777" w:rsidR="00D10841" w:rsidRPr="00DE7B59" w:rsidRDefault="00D10841" w:rsidP="009B330A">
            <w:pPr>
              <w:pStyle w:val="TAL"/>
              <w:rPr>
                <w:lang w:eastAsia="en-US"/>
              </w:rPr>
            </w:pPr>
          </w:p>
        </w:tc>
      </w:tr>
      <w:tr w:rsidR="00D10841" w:rsidRPr="00DE7B59" w14:paraId="3EC37C7C" w14:textId="77777777" w:rsidTr="009B330A">
        <w:tc>
          <w:tcPr>
            <w:tcW w:w="4535" w:type="dxa"/>
            <w:tcBorders>
              <w:bottom w:val="single" w:sz="4" w:space="0" w:color="auto"/>
            </w:tcBorders>
          </w:tcPr>
          <w:p w14:paraId="298F60AD" w14:textId="77777777" w:rsidR="00D10841" w:rsidRPr="00DE7B59" w:rsidRDefault="00D10841" w:rsidP="009B330A">
            <w:pPr>
              <w:pStyle w:val="TAL"/>
              <w:rPr>
                <w:lang w:eastAsia="en-US"/>
              </w:rPr>
            </w:pPr>
            <w:r w:rsidRPr="00DE7B59">
              <w:rPr>
                <w:lang w:eastAsia="en-US"/>
              </w:rPr>
              <w:t xml:space="preserve">      secondaryCellGroup</w:t>
            </w:r>
          </w:p>
        </w:tc>
        <w:tc>
          <w:tcPr>
            <w:tcW w:w="2267" w:type="dxa"/>
          </w:tcPr>
          <w:p w14:paraId="7C7CA09D" w14:textId="77777777" w:rsidR="00D10841" w:rsidRPr="00DE7B59" w:rsidRDefault="00D10841" w:rsidP="009B330A">
            <w:pPr>
              <w:pStyle w:val="TAL"/>
              <w:rPr>
                <w:lang w:eastAsia="en-US"/>
              </w:rPr>
            </w:pPr>
            <w:r w:rsidRPr="00DE7B59">
              <w:rPr>
                <w:lang w:eastAsia="en-US"/>
              </w:rPr>
              <w:t>CellGroupConfig</w:t>
            </w:r>
          </w:p>
        </w:tc>
        <w:tc>
          <w:tcPr>
            <w:tcW w:w="1700" w:type="dxa"/>
          </w:tcPr>
          <w:p w14:paraId="542AAA15" w14:textId="77777777" w:rsidR="00D10841" w:rsidRPr="00DE7B59" w:rsidRDefault="00D10841" w:rsidP="009B330A">
            <w:pPr>
              <w:pStyle w:val="TAL"/>
              <w:rPr>
                <w:lang w:eastAsia="en-US"/>
              </w:rPr>
            </w:pPr>
            <w:r w:rsidRPr="00DE7B59">
              <w:rPr>
                <w:lang w:eastAsia="en-US"/>
              </w:rPr>
              <w:t>OCTET STRING (CONTAINING CellGroupConfig)</w:t>
            </w:r>
          </w:p>
        </w:tc>
        <w:tc>
          <w:tcPr>
            <w:tcW w:w="1245" w:type="dxa"/>
          </w:tcPr>
          <w:p w14:paraId="03CBDBFF" w14:textId="77777777" w:rsidR="00D10841" w:rsidRPr="00DE7B59" w:rsidRDefault="00D10841" w:rsidP="009B330A">
            <w:pPr>
              <w:pStyle w:val="TAL"/>
              <w:rPr>
                <w:lang w:eastAsia="en-US"/>
              </w:rPr>
            </w:pPr>
            <w:r w:rsidRPr="00DE7B59">
              <w:rPr>
                <w:lang w:eastAsia="zh-CN"/>
              </w:rPr>
              <w:t>EN-DC</w:t>
            </w:r>
          </w:p>
        </w:tc>
      </w:tr>
      <w:tr w:rsidR="00D10841" w:rsidRPr="00DE7B59" w14:paraId="4A80F76C" w14:textId="77777777" w:rsidTr="009B330A">
        <w:tc>
          <w:tcPr>
            <w:tcW w:w="4535" w:type="dxa"/>
            <w:tcBorders>
              <w:bottom w:val="single" w:sz="4" w:space="0" w:color="auto"/>
            </w:tcBorders>
          </w:tcPr>
          <w:p w14:paraId="6C8B7963" w14:textId="77777777" w:rsidR="00D10841" w:rsidRPr="00DE7B59" w:rsidRDefault="00D10841" w:rsidP="009B330A">
            <w:pPr>
              <w:pStyle w:val="TAL"/>
              <w:rPr>
                <w:lang w:eastAsia="en-US"/>
              </w:rPr>
            </w:pPr>
            <w:r w:rsidRPr="00DE7B59">
              <w:rPr>
                <w:lang w:eastAsia="en-US"/>
              </w:rPr>
              <w:t xml:space="preserve">      </w:t>
            </w:r>
            <w:r w:rsidRPr="00DE7B59">
              <w:t>nonCriticalExtension SEQUENCE {</w:t>
            </w:r>
          </w:p>
        </w:tc>
        <w:tc>
          <w:tcPr>
            <w:tcW w:w="2267" w:type="dxa"/>
          </w:tcPr>
          <w:p w14:paraId="3DBCAAB9" w14:textId="77777777" w:rsidR="00D10841" w:rsidRPr="00DE7B59" w:rsidRDefault="00D10841" w:rsidP="009B330A">
            <w:pPr>
              <w:pStyle w:val="TAL"/>
              <w:rPr>
                <w:lang w:eastAsia="en-US"/>
              </w:rPr>
            </w:pPr>
          </w:p>
        </w:tc>
        <w:tc>
          <w:tcPr>
            <w:tcW w:w="1700" w:type="dxa"/>
          </w:tcPr>
          <w:p w14:paraId="09EE5A72" w14:textId="77777777" w:rsidR="00D10841" w:rsidRPr="00DE7B59" w:rsidRDefault="00D10841" w:rsidP="009B330A">
            <w:pPr>
              <w:pStyle w:val="TAL"/>
              <w:rPr>
                <w:lang w:eastAsia="en-US"/>
              </w:rPr>
            </w:pPr>
          </w:p>
        </w:tc>
        <w:tc>
          <w:tcPr>
            <w:tcW w:w="1245" w:type="dxa"/>
          </w:tcPr>
          <w:p w14:paraId="181075B9" w14:textId="77777777" w:rsidR="00D10841" w:rsidRPr="00DE7B59" w:rsidRDefault="00D10841" w:rsidP="009B330A">
            <w:pPr>
              <w:pStyle w:val="TAL"/>
              <w:rPr>
                <w:lang w:eastAsia="zh-CN"/>
              </w:rPr>
            </w:pPr>
            <w:r w:rsidRPr="00DE7B59">
              <w:rPr>
                <w:lang w:eastAsia="zh-CN"/>
              </w:rPr>
              <w:t>NR</w:t>
            </w:r>
          </w:p>
        </w:tc>
      </w:tr>
      <w:tr w:rsidR="00D10841" w:rsidRPr="00DE7B59" w14:paraId="45247DDB" w14:textId="77777777" w:rsidTr="009B330A">
        <w:tc>
          <w:tcPr>
            <w:tcW w:w="4535" w:type="dxa"/>
            <w:tcBorders>
              <w:bottom w:val="single" w:sz="4" w:space="0" w:color="auto"/>
            </w:tcBorders>
          </w:tcPr>
          <w:p w14:paraId="50A0D36F" w14:textId="77777777" w:rsidR="00D10841" w:rsidRPr="00DE7B59" w:rsidRDefault="00D10841" w:rsidP="009B330A">
            <w:pPr>
              <w:pStyle w:val="TAL"/>
              <w:rPr>
                <w:lang w:eastAsia="en-US"/>
              </w:rPr>
            </w:pPr>
            <w:r w:rsidRPr="00DE7B59">
              <w:rPr>
                <w:lang w:eastAsia="en-US"/>
              </w:rPr>
              <w:t xml:space="preserve">        </w:t>
            </w:r>
            <w:r w:rsidRPr="00DE7B59">
              <w:t>masterCellGroup</w:t>
            </w:r>
          </w:p>
        </w:tc>
        <w:tc>
          <w:tcPr>
            <w:tcW w:w="2267" w:type="dxa"/>
          </w:tcPr>
          <w:p w14:paraId="44DC2410" w14:textId="77777777" w:rsidR="00D10841" w:rsidRPr="00DE7B59" w:rsidRDefault="00D10841" w:rsidP="009B330A">
            <w:pPr>
              <w:pStyle w:val="TAL"/>
              <w:rPr>
                <w:lang w:eastAsia="en-US"/>
              </w:rPr>
            </w:pPr>
            <w:r w:rsidRPr="00DE7B59">
              <w:rPr>
                <w:lang w:eastAsia="en-US"/>
              </w:rPr>
              <w:t>CellGroupConfig</w:t>
            </w:r>
          </w:p>
        </w:tc>
        <w:tc>
          <w:tcPr>
            <w:tcW w:w="1700" w:type="dxa"/>
          </w:tcPr>
          <w:p w14:paraId="4C605261" w14:textId="77777777" w:rsidR="00D10841" w:rsidRPr="00DE7B59" w:rsidRDefault="00D10841" w:rsidP="009B330A">
            <w:pPr>
              <w:pStyle w:val="TAL"/>
              <w:rPr>
                <w:lang w:eastAsia="en-US"/>
              </w:rPr>
            </w:pPr>
            <w:r w:rsidRPr="00DE7B59">
              <w:rPr>
                <w:lang w:eastAsia="en-US"/>
              </w:rPr>
              <w:t>OCTET STRING (CONTAINING CellGroupConfig)</w:t>
            </w:r>
          </w:p>
        </w:tc>
        <w:tc>
          <w:tcPr>
            <w:tcW w:w="1245" w:type="dxa"/>
          </w:tcPr>
          <w:p w14:paraId="2645218A" w14:textId="77777777" w:rsidR="00D10841" w:rsidRPr="00DE7B59" w:rsidRDefault="00D10841" w:rsidP="009B330A">
            <w:pPr>
              <w:pStyle w:val="TAL"/>
              <w:rPr>
                <w:lang w:eastAsia="zh-CN"/>
              </w:rPr>
            </w:pPr>
          </w:p>
        </w:tc>
      </w:tr>
      <w:tr w:rsidR="00D10841" w:rsidRPr="00DE7B59" w14:paraId="6E1D1769" w14:textId="77777777" w:rsidTr="009B330A">
        <w:tc>
          <w:tcPr>
            <w:tcW w:w="4535" w:type="dxa"/>
            <w:tcBorders>
              <w:bottom w:val="single" w:sz="4" w:space="0" w:color="auto"/>
            </w:tcBorders>
          </w:tcPr>
          <w:p w14:paraId="23FD026B" w14:textId="77777777" w:rsidR="00D10841" w:rsidRPr="00DE7B59" w:rsidRDefault="00D10841" w:rsidP="009B330A">
            <w:pPr>
              <w:pStyle w:val="TAL"/>
              <w:rPr>
                <w:lang w:eastAsia="zh-CN"/>
              </w:rPr>
            </w:pPr>
            <w:r w:rsidRPr="00DE7B59">
              <w:rPr>
                <w:lang w:eastAsia="zh-CN"/>
              </w:rPr>
              <w:t xml:space="preserve">      }</w:t>
            </w:r>
          </w:p>
        </w:tc>
        <w:tc>
          <w:tcPr>
            <w:tcW w:w="2267" w:type="dxa"/>
          </w:tcPr>
          <w:p w14:paraId="3C527DC4" w14:textId="77777777" w:rsidR="00D10841" w:rsidRPr="00DE7B59" w:rsidRDefault="00D10841" w:rsidP="009B330A">
            <w:pPr>
              <w:pStyle w:val="TAL"/>
              <w:rPr>
                <w:lang w:eastAsia="en-US"/>
              </w:rPr>
            </w:pPr>
          </w:p>
        </w:tc>
        <w:tc>
          <w:tcPr>
            <w:tcW w:w="1700" w:type="dxa"/>
          </w:tcPr>
          <w:p w14:paraId="43AF9933" w14:textId="77777777" w:rsidR="00D10841" w:rsidRPr="00DE7B59" w:rsidRDefault="00D10841" w:rsidP="009B330A">
            <w:pPr>
              <w:pStyle w:val="TAL"/>
              <w:rPr>
                <w:lang w:eastAsia="en-US"/>
              </w:rPr>
            </w:pPr>
          </w:p>
        </w:tc>
        <w:tc>
          <w:tcPr>
            <w:tcW w:w="1245" w:type="dxa"/>
          </w:tcPr>
          <w:p w14:paraId="429520EE" w14:textId="77777777" w:rsidR="00D10841" w:rsidRPr="00DE7B59" w:rsidRDefault="00D10841" w:rsidP="009B330A">
            <w:pPr>
              <w:pStyle w:val="TAL"/>
              <w:rPr>
                <w:lang w:eastAsia="zh-CN"/>
              </w:rPr>
            </w:pPr>
          </w:p>
        </w:tc>
      </w:tr>
      <w:tr w:rsidR="00D10841" w:rsidRPr="00DE7B59" w14:paraId="3E7F32AE" w14:textId="77777777" w:rsidTr="009B330A">
        <w:tc>
          <w:tcPr>
            <w:tcW w:w="4535" w:type="dxa"/>
            <w:tcBorders>
              <w:bottom w:val="single" w:sz="4" w:space="0" w:color="auto"/>
            </w:tcBorders>
          </w:tcPr>
          <w:p w14:paraId="6D1805E3" w14:textId="77777777" w:rsidR="00D10841" w:rsidRPr="00DE7B59" w:rsidRDefault="00D10841" w:rsidP="009B330A">
            <w:pPr>
              <w:pStyle w:val="TAL"/>
              <w:rPr>
                <w:lang w:eastAsia="en-US"/>
              </w:rPr>
            </w:pPr>
            <w:r w:rsidRPr="00DE7B59">
              <w:rPr>
                <w:lang w:eastAsia="en-US"/>
              </w:rPr>
              <w:t xml:space="preserve">    }</w:t>
            </w:r>
          </w:p>
        </w:tc>
        <w:tc>
          <w:tcPr>
            <w:tcW w:w="2267" w:type="dxa"/>
          </w:tcPr>
          <w:p w14:paraId="4DA6C149" w14:textId="77777777" w:rsidR="00D10841" w:rsidRPr="00DE7B59" w:rsidRDefault="00D10841" w:rsidP="009B330A">
            <w:pPr>
              <w:pStyle w:val="TAL"/>
              <w:rPr>
                <w:lang w:eastAsia="en-US"/>
              </w:rPr>
            </w:pPr>
          </w:p>
        </w:tc>
        <w:tc>
          <w:tcPr>
            <w:tcW w:w="1700" w:type="dxa"/>
          </w:tcPr>
          <w:p w14:paraId="1151F60C" w14:textId="77777777" w:rsidR="00D10841" w:rsidRPr="00DE7B59" w:rsidRDefault="00D10841" w:rsidP="009B330A">
            <w:pPr>
              <w:pStyle w:val="TAL"/>
              <w:rPr>
                <w:lang w:eastAsia="en-US"/>
              </w:rPr>
            </w:pPr>
          </w:p>
        </w:tc>
        <w:tc>
          <w:tcPr>
            <w:tcW w:w="1245" w:type="dxa"/>
          </w:tcPr>
          <w:p w14:paraId="1058ECC0" w14:textId="77777777" w:rsidR="00D10841" w:rsidRPr="00DE7B59" w:rsidRDefault="00D10841" w:rsidP="009B330A">
            <w:pPr>
              <w:pStyle w:val="TAL"/>
              <w:rPr>
                <w:lang w:eastAsia="en-US"/>
              </w:rPr>
            </w:pPr>
          </w:p>
        </w:tc>
      </w:tr>
      <w:tr w:rsidR="00D10841" w:rsidRPr="00DE7B59" w14:paraId="6E0DF0E1" w14:textId="77777777" w:rsidTr="009B330A">
        <w:tc>
          <w:tcPr>
            <w:tcW w:w="4535" w:type="dxa"/>
            <w:tcBorders>
              <w:bottom w:val="single" w:sz="4" w:space="0" w:color="auto"/>
            </w:tcBorders>
          </w:tcPr>
          <w:p w14:paraId="30C80824" w14:textId="77777777" w:rsidR="00D10841" w:rsidRPr="00DE7B59" w:rsidRDefault="00D10841" w:rsidP="009B330A">
            <w:pPr>
              <w:pStyle w:val="TAL"/>
              <w:rPr>
                <w:lang w:eastAsia="en-US"/>
              </w:rPr>
            </w:pPr>
            <w:r w:rsidRPr="00DE7B59">
              <w:rPr>
                <w:lang w:eastAsia="en-US"/>
              </w:rPr>
              <w:t xml:space="preserve">  }</w:t>
            </w:r>
          </w:p>
        </w:tc>
        <w:tc>
          <w:tcPr>
            <w:tcW w:w="2267" w:type="dxa"/>
          </w:tcPr>
          <w:p w14:paraId="04ED1922" w14:textId="77777777" w:rsidR="00D10841" w:rsidRPr="00DE7B59" w:rsidRDefault="00D10841" w:rsidP="009B330A">
            <w:pPr>
              <w:pStyle w:val="TAL"/>
              <w:rPr>
                <w:lang w:eastAsia="en-US"/>
              </w:rPr>
            </w:pPr>
          </w:p>
        </w:tc>
        <w:tc>
          <w:tcPr>
            <w:tcW w:w="1700" w:type="dxa"/>
          </w:tcPr>
          <w:p w14:paraId="16E9EED7" w14:textId="77777777" w:rsidR="00D10841" w:rsidRPr="00DE7B59" w:rsidRDefault="00D10841" w:rsidP="009B330A">
            <w:pPr>
              <w:pStyle w:val="TAL"/>
              <w:rPr>
                <w:lang w:eastAsia="en-US"/>
              </w:rPr>
            </w:pPr>
          </w:p>
        </w:tc>
        <w:tc>
          <w:tcPr>
            <w:tcW w:w="1245" w:type="dxa"/>
          </w:tcPr>
          <w:p w14:paraId="277C7E81" w14:textId="77777777" w:rsidR="00D10841" w:rsidRPr="00DE7B59" w:rsidRDefault="00D10841" w:rsidP="009B330A">
            <w:pPr>
              <w:pStyle w:val="TAL"/>
              <w:rPr>
                <w:lang w:eastAsia="en-US"/>
              </w:rPr>
            </w:pPr>
          </w:p>
        </w:tc>
      </w:tr>
      <w:tr w:rsidR="00D10841" w:rsidRPr="00DE7B59" w14:paraId="1D40AB9F" w14:textId="77777777" w:rsidTr="009B330A">
        <w:tc>
          <w:tcPr>
            <w:tcW w:w="4535" w:type="dxa"/>
            <w:tcBorders>
              <w:bottom w:val="single" w:sz="4" w:space="0" w:color="auto"/>
            </w:tcBorders>
          </w:tcPr>
          <w:p w14:paraId="27DED5A9" w14:textId="77777777" w:rsidR="00D10841" w:rsidRPr="00DE7B59" w:rsidRDefault="00D10841" w:rsidP="009B330A">
            <w:pPr>
              <w:pStyle w:val="TAL"/>
              <w:rPr>
                <w:lang w:eastAsia="en-US"/>
              </w:rPr>
            </w:pPr>
            <w:r w:rsidRPr="00DE7B59">
              <w:rPr>
                <w:lang w:eastAsia="en-US"/>
              </w:rPr>
              <w:t>}</w:t>
            </w:r>
          </w:p>
        </w:tc>
        <w:tc>
          <w:tcPr>
            <w:tcW w:w="2267" w:type="dxa"/>
          </w:tcPr>
          <w:p w14:paraId="2AB779DB" w14:textId="77777777" w:rsidR="00D10841" w:rsidRPr="00DE7B59" w:rsidRDefault="00D10841" w:rsidP="009B330A">
            <w:pPr>
              <w:pStyle w:val="TAL"/>
              <w:rPr>
                <w:lang w:eastAsia="en-US"/>
              </w:rPr>
            </w:pPr>
          </w:p>
        </w:tc>
        <w:tc>
          <w:tcPr>
            <w:tcW w:w="1700" w:type="dxa"/>
          </w:tcPr>
          <w:p w14:paraId="5BCA88A5" w14:textId="77777777" w:rsidR="00D10841" w:rsidRPr="00DE7B59" w:rsidRDefault="00D10841" w:rsidP="009B330A">
            <w:pPr>
              <w:pStyle w:val="TAL"/>
              <w:rPr>
                <w:lang w:eastAsia="en-US"/>
              </w:rPr>
            </w:pPr>
          </w:p>
        </w:tc>
        <w:tc>
          <w:tcPr>
            <w:tcW w:w="1245" w:type="dxa"/>
          </w:tcPr>
          <w:p w14:paraId="03E903BA" w14:textId="77777777" w:rsidR="00D10841" w:rsidRPr="00DE7B59" w:rsidRDefault="00D10841" w:rsidP="009B330A">
            <w:pPr>
              <w:pStyle w:val="TAL"/>
              <w:rPr>
                <w:lang w:eastAsia="en-US"/>
              </w:rPr>
            </w:pPr>
          </w:p>
        </w:tc>
      </w:tr>
    </w:tbl>
    <w:p w14:paraId="5504BD50" w14:textId="77777777" w:rsidR="00D10841" w:rsidRPr="00DE7B59" w:rsidRDefault="00D10841" w:rsidP="00D10841">
      <w:pPr>
        <w:overflowPunct/>
        <w:autoSpaceDE/>
        <w:autoSpaceDN/>
        <w:adjustRightInd/>
      </w:pPr>
    </w:p>
    <w:p w14:paraId="31DF9C00" w14:textId="77777777" w:rsidR="00D10841" w:rsidRPr="00A15DCB" w:rsidRDefault="00D10841" w:rsidP="00D10841">
      <w:pPr>
        <w:pStyle w:val="TH"/>
      </w:pPr>
      <w:r w:rsidRPr="00A15DCB">
        <w:t xml:space="preserve">Table </w:t>
      </w:r>
      <w:r>
        <w:t>7.1.1.1.23</w:t>
      </w:r>
      <w:r w:rsidRPr="00A15DCB">
        <w:t>.3.3-</w:t>
      </w:r>
      <w:r>
        <w:t>2</w:t>
      </w:r>
      <w:r w:rsidRPr="00A15DCB">
        <w:t xml:space="preserve">: </w:t>
      </w:r>
      <w:r w:rsidRPr="00A15DCB">
        <w:rPr>
          <w:i/>
          <w:iCs/>
        </w:rPr>
        <w:t>CellGroupConfig</w:t>
      </w:r>
      <w:r w:rsidRPr="00A15DCB">
        <w:rPr>
          <w:i/>
        </w:rPr>
        <w:t xml:space="preserve"> </w:t>
      </w:r>
      <w:r w:rsidRPr="00A15DCB">
        <w:t xml:space="preserve">(Table </w:t>
      </w:r>
      <w:r>
        <w:t>7.1.1.1.23</w:t>
      </w:r>
      <w:r w:rsidRPr="00A15DCB">
        <w:t>.3.3-</w:t>
      </w:r>
      <w:r>
        <w:t>1</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D10841" w:rsidRPr="00A15DCB" w14:paraId="793BA13E" w14:textId="77777777" w:rsidTr="009B330A">
        <w:tc>
          <w:tcPr>
            <w:tcW w:w="9635" w:type="dxa"/>
            <w:gridSpan w:val="4"/>
          </w:tcPr>
          <w:p w14:paraId="6A708217" w14:textId="77777777" w:rsidR="00D10841" w:rsidRPr="00A15DCB" w:rsidRDefault="00D10841" w:rsidP="009B330A">
            <w:pPr>
              <w:pStyle w:val="TAL"/>
            </w:pPr>
            <w:r w:rsidRPr="00A15DCB">
              <w:t xml:space="preserve">Derivation Path: TS 38.508-1 [4], Table 4.6.3-19 </w:t>
            </w:r>
          </w:p>
        </w:tc>
      </w:tr>
      <w:tr w:rsidR="00D10841" w:rsidRPr="00A15DCB" w14:paraId="41C6FC9D" w14:textId="77777777" w:rsidTr="009B330A">
        <w:tc>
          <w:tcPr>
            <w:tcW w:w="4482" w:type="dxa"/>
          </w:tcPr>
          <w:p w14:paraId="7FA5AF25" w14:textId="77777777" w:rsidR="00D10841" w:rsidRPr="00A15DCB" w:rsidRDefault="00D10841" w:rsidP="009B330A">
            <w:pPr>
              <w:pStyle w:val="TAH"/>
            </w:pPr>
            <w:r w:rsidRPr="00A15DCB">
              <w:t>Information Element</w:t>
            </w:r>
          </w:p>
        </w:tc>
        <w:tc>
          <w:tcPr>
            <w:tcW w:w="2240" w:type="dxa"/>
          </w:tcPr>
          <w:p w14:paraId="123D26BD" w14:textId="77777777" w:rsidR="00D10841" w:rsidRPr="00A15DCB" w:rsidRDefault="00D10841" w:rsidP="009B330A">
            <w:pPr>
              <w:pStyle w:val="TAH"/>
            </w:pPr>
            <w:r w:rsidRPr="00A15DCB">
              <w:t>Value/remark</w:t>
            </w:r>
          </w:p>
        </w:tc>
        <w:tc>
          <w:tcPr>
            <w:tcW w:w="1681" w:type="dxa"/>
          </w:tcPr>
          <w:p w14:paraId="4F03E3B8" w14:textId="77777777" w:rsidR="00D10841" w:rsidRPr="00A15DCB" w:rsidRDefault="00D10841" w:rsidP="009B330A">
            <w:pPr>
              <w:pStyle w:val="TAH"/>
            </w:pPr>
            <w:r w:rsidRPr="00A15DCB">
              <w:t>Comment</w:t>
            </w:r>
          </w:p>
        </w:tc>
        <w:tc>
          <w:tcPr>
            <w:tcW w:w="1232" w:type="dxa"/>
          </w:tcPr>
          <w:p w14:paraId="6343F97C" w14:textId="77777777" w:rsidR="00D10841" w:rsidRPr="00A15DCB" w:rsidRDefault="00D10841" w:rsidP="009B330A">
            <w:pPr>
              <w:pStyle w:val="TAH"/>
            </w:pPr>
            <w:r w:rsidRPr="00A15DCB">
              <w:t>Condition</w:t>
            </w:r>
          </w:p>
        </w:tc>
      </w:tr>
      <w:tr w:rsidR="00D10841" w:rsidRPr="00A15DCB" w14:paraId="2CF9A106" w14:textId="77777777" w:rsidTr="009B330A">
        <w:tc>
          <w:tcPr>
            <w:tcW w:w="4482" w:type="dxa"/>
          </w:tcPr>
          <w:p w14:paraId="09D5E276" w14:textId="77777777" w:rsidR="00D10841" w:rsidRPr="00A15DCB" w:rsidRDefault="00D10841" w:rsidP="009B330A">
            <w:pPr>
              <w:pStyle w:val="TAL"/>
            </w:pPr>
            <w:r w:rsidRPr="00A15DCB">
              <w:t xml:space="preserve">CellGroupConfig ::= </w:t>
            </w:r>
            <w:r w:rsidRPr="00A15DCB">
              <w:rPr>
                <w:snapToGrid w:val="0"/>
              </w:rPr>
              <w:t xml:space="preserve">SEQUENCE </w:t>
            </w:r>
            <w:r w:rsidRPr="00A15DCB">
              <w:t>{</w:t>
            </w:r>
          </w:p>
        </w:tc>
        <w:tc>
          <w:tcPr>
            <w:tcW w:w="2240" w:type="dxa"/>
          </w:tcPr>
          <w:p w14:paraId="6D5D9105" w14:textId="77777777" w:rsidR="00D10841" w:rsidRPr="00A15DCB" w:rsidRDefault="00D10841" w:rsidP="009B330A">
            <w:pPr>
              <w:pStyle w:val="TAL"/>
            </w:pPr>
          </w:p>
        </w:tc>
        <w:tc>
          <w:tcPr>
            <w:tcW w:w="1681" w:type="dxa"/>
          </w:tcPr>
          <w:p w14:paraId="399169F3" w14:textId="77777777" w:rsidR="00D10841" w:rsidRPr="00A15DCB" w:rsidRDefault="00D10841" w:rsidP="009B330A">
            <w:pPr>
              <w:pStyle w:val="TAL"/>
            </w:pPr>
          </w:p>
        </w:tc>
        <w:tc>
          <w:tcPr>
            <w:tcW w:w="1232" w:type="dxa"/>
          </w:tcPr>
          <w:p w14:paraId="1A9A4FF1" w14:textId="77777777" w:rsidR="00D10841" w:rsidRPr="00A15DCB" w:rsidRDefault="00D10841" w:rsidP="009B330A">
            <w:pPr>
              <w:pStyle w:val="TAL"/>
            </w:pPr>
          </w:p>
        </w:tc>
      </w:tr>
      <w:tr w:rsidR="00D10841" w:rsidRPr="00A15DCB" w14:paraId="33A97847" w14:textId="77777777" w:rsidTr="009B330A">
        <w:tc>
          <w:tcPr>
            <w:tcW w:w="4482" w:type="dxa"/>
          </w:tcPr>
          <w:p w14:paraId="7FA3402A" w14:textId="77777777" w:rsidR="00D10841" w:rsidRPr="00A15DCB" w:rsidRDefault="00D10841" w:rsidP="009B330A">
            <w:pPr>
              <w:pStyle w:val="TAL"/>
            </w:pPr>
            <w:r w:rsidRPr="00A15DCB">
              <w:t xml:space="preserve">  spCellConfig </w:t>
            </w:r>
            <w:r w:rsidRPr="00A15DCB">
              <w:rPr>
                <w:snapToGrid w:val="0"/>
              </w:rPr>
              <w:t xml:space="preserve">SEQUENCE </w:t>
            </w:r>
            <w:r w:rsidRPr="00A15DCB">
              <w:t>{</w:t>
            </w:r>
          </w:p>
        </w:tc>
        <w:tc>
          <w:tcPr>
            <w:tcW w:w="2240" w:type="dxa"/>
          </w:tcPr>
          <w:p w14:paraId="34E1750F" w14:textId="77777777" w:rsidR="00D10841" w:rsidRPr="00A15DCB" w:rsidRDefault="00D10841" w:rsidP="009B330A">
            <w:pPr>
              <w:pStyle w:val="TAL"/>
            </w:pPr>
          </w:p>
        </w:tc>
        <w:tc>
          <w:tcPr>
            <w:tcW w:w="1681" w:type="dxa"/>
          </w:tcPr>
          <w:p w14:paraId="48548635" w14:textId="77777777" w:rsidR="00D10841" w:rsidRPr="00A15DCB" w:rsidRDefault="00D10841" w:rsidP="009B330A">
            <w:pPr>
              <w:pStyle w:val="TAL"/>
            </w:pPr>
          </w:p>
        </w:tc>
        <w:tc>
          <w:tcPr>
            <w:tcW w:w="1232" w:type="dxa"/>
          </w:tcPr>
          <w:p w14:paraId="6DAD7D36" w14:textId="77777777" w:rsidR="00D10841" w:rsidRPr="00A15DCB" w:rsidRDefault="00D10841" w:rsidP="009B330A">
            <w:pPr>
              <w:pStyle w:val="TAL"/>
            </w:pPr>
          </w:p>
        </w:tc>
      </w:tr>
      <w:tr w:rsidR="00D10841" w:rsidRPr="00A15DCB" w14:paraId="55B57B74" w14:textId="77777777" w:rsidTr="009B330A">
        <w:tc>
          <w:tcPr>
            <w:tcW w:w="4482" w:type="dxa"/>
          </w:tcPr>
          <w:p w14:paraId="077818C8" w14:textId="77777777" w:rsidR="00D10841" w:rsidRPr="00A15DCB" w:rsidRDefault="00D10841" w:rsidP="009B330A">
            <w:pPr>
              <w:pStyle w:val="TAL"/>
            </w:pPr>
            <w:r w:rsidRPr="00A15DCB">
              <w:t xml:space="preserve">    reconfigurationWithSync SEQUENCE {</w:t>
            </w:r>
          </w:p>
        </w:tc>
        <w:tc>
          <w:tcPr>
            <w:tcW w:w="2240" w:type="dxa"/>
          </w:tcPr>
          <w:p w14:paraId="255B7418" w14:textId="77777777" w:rsidR="00D10841" w:rsidRPr="00A15DCB" w:rsidRDefault="00D10841" w:rsidP="009B330A">
            <w:pPr>
              <w:pStyle w:val="TAL"/>
            </w:pPr>
          </w:p>
        </w:tc>
        <w:tc>
          <w:tcPr>
            <w:tcW w:w="1681" w:type="dxa"/>
          </w:tcPr>
          <w:p w14:paraId="4081827A" w14:textId="77777777" w:rsidR="00D10841" w:rsidRPr="00A15DCB" w:rsidRDefault="00D10841" w:rsidP="009B330A">
            <w:pPr>
              <w:pStyle w:val="TAL"/>
            </w:pPr>
          </w:p>
        </w:tc>
        <w:tc>
          <w:tcPr>
            <w:tcW w:w="1232" w:type="dxa"/>
          </w:tcPr>
          <w:p w14:paraId="43776048" w14:textId="77777777" w:rsidR="00D10841" w:rsidRPr="00A15DCB" w:rsidRDefault="00D10841" w:rsidP="009B330A">
            <w:pPr>
              <w:pStyle w:val="TAL"/>
            </w:pPr>
          </w:p>
        </w:tc>
      </w:tr>
      <w:tr w:rsidR="00D10841" w:rsidRPr="00A15DCB" w14:paraId="3C24607D" w14:textId="77777777" w:rsidTr="009B330A">
        <w:tc>
          <w:tcPr>
            <w:tcW w:w="4482" w:type="dxa"/>
          </w:tcPr>
          <w:p w14:paraId="2E4DEE0E" w14:textId="77777777" w:rsidR="00D10841" w:rsidRPr="00A15DCB" w:rsidRDefault="00D10841" w:rsidP="009B330A">
            <w:pPr>
              <w:pStyle w:val="TAL"/>
            </w:pPr>
            <w:r w:rsidRPr="00A15DCB">
              <w:t xml:space="preserve">      spCellConfigCommon</w:t>
            </w:r>
          </w:p>
        </w:tc>
        <w:tc>
          <w:tcPr>
            <w:tcW w:w="2240" w:type="dxa"/>
          </w:tcPr>
          <w:p w14:paraId="7EB24B8D" w14:textId="77777777" w:rsidR="00D10841" w:rsidRPr="00A15DCB" w:rsidRDefault="00D10841" w:rsidP="009B330A">
            <w:pPr>
              <w:pStyle w:val="TAL"/>
            </w:pPr>
            <w:r w:rsidRPr="00A15DCB">
              <w:t>ServingCellConfigCommon</w:t>
            </w:r>
          </w:p>
        </w:tc>
        <w:tc>
          <w:tcPr>
            <w:tcW w:w="1681" w:type="dxa"/>
          </w:tcPr>
          <w:p w14:paraId="19095078" w14:textId="77777777" w:rsidR="00D10841" w:rsidRPr="00A15DCB" w:rsidRDefault="00D10841" w:rsidP="009B330A">
            <w:pPr>
              <w:pStyle w:val="TAL"/>
            </w:pPr>
          </w:p>
        </w:tc>
        <w:tc>
          <w:tcPr>
            <w:tcW w:w="1232" w:type="dxa"/>
          </w:tcPr>
          <w:p w14:paraId="1560C2F8" w14:textId="77777777" w:rsidR="00D10841" w:rsidRPr="00A15DCB" w:rsidRDefault="00D10841" w:rsidP="009B330A">
            <w:pPr>
              <w:pStyle w:val="TAL"/>
            </w:pPr>
          </w:p>
        </w:tc>
      </w:tr>
      <w:tr w:rsidR="00D10841" w:rsidRPr="00A15DCB" w14:paraId="7A15592F" w14:textId="77777777" w:rsidTr="009B330A">
        <w:tc>
          <w:tcPr>
            <w:tcW w:w="4482" w:type="dxa"/>
          </w:tcPr>
          <w:p w14:paraId="5A965E52" w14:textId="77777777" w:rsidR="00D10841" w:rsidRPr="00A15DCB" w:rsidRDefault="00D10841" w:rsidP="009B330A">
            <w:pPr>
              <w:pStyle w:val="TAL"/>
            </w:pPr>
            <w:r w:rsidRPr="00A15DCB">
              <w:t xml:space="preserve">      newUE-Identity</w:t>
            </w:r>
          </w:p>
        </w:tc>
        <w:tc>
          <w:tcPr>
            <w:tcW w:w="2240" w:type="dxa"/>
          </w:tcPr>
          <w:p w14:paraId="55AD517F" w14:textId="77777777" w:rsidR="00D10841" w:rsidRPr="00A15DCB" w:rsidRDefault="00D10841" w:rsidP="009B330A">
            <w:pPr>
              <w:pStyle w:val="TAL"/>
            </w:pPr>
            <w:r w:rsidRPr="00A15DCB">
              <w:t>UE identity different from NR cell 1 UE identity</w:t>
            </w:r>
          </w:p>
        </w:tc>
        <w:tc>
          <w:tcPr>
            <w:tcW w:w="1681" w:type="dxa"/>
          </w:tcPr>
          <w:p w14:paraId="751C4994" w14:textId="77777777" w:rsidR="00D10841" w:rsidRPr="00A15DCB" w:rsidRDefault="00D10841" w:rsidP="009B330A">
            <w:pPr>
              <w:pStyle w:val="TAL"/>
            </w:pPr>
          </w:p>
        </w:tc>
        <w:tc>
          <w:tcPr>
            <w:tcW w:w="1232" w:type="dxa"/>
          </w:tcPr>
          <w:p w14:paraId="593FA7CD" w14:textId="77777777" w:rsidR="00D10841" w:rsidRPr="00A15DCB" w:rsidRDefault="00D10841" w:rsidP="009B330A">
            <w:pPr>
              <w:pStyle w:val="TAL"/>
            </w:pPr>
          </w:p>
        </w:tc>
      </w:tr>
      <w:tr w:rsidR="00D10841" w:rsidRPr="00A15DCB" w14:paraId="33A41169" w14:textId="77777777" w:rsidTr="009B330A">
        <w:tc>
          <w:tcPr>
            <w:tcW w:w="4482" w:type="dxa"/>
          </w:tcPr>
          <w:p w14:paraId="200B47A1" w14:textId="77777777" w:rsidR="00D10841" w:rsidRPr="00A15DCB" w:rsidRDefault="00D10841" w:rsidP="009B330A">
            <w:pPr>
              <w:pStyle w:val="TAL"/>
            </w:pPr>
            <w:r w:rsidRPr="00A15DCB">
              <w:t xml:space="preserve">      rach-ConfigDedicated CHOICE {</w:t>
            </w:r>
          </w:p>
        </w:tc>
        <w:tc>
          <w:tcPr>
            <w:tcW w:w="2240" w:type="dxa"/>
          </w:tcPr>
          <w:p w14:paraId="6BC7A029" w14:textId="77777777" w:rsidR="00D10841" w:rsidRPr="00A15DCB" w:rsidRDefault="00D10841" w:rsidP="009B330A">
            <w:pPr>
              <w:pStyle w:val="TAL"/>
            </w:pPr>
          </w:p>
        </w:tc>
        <w:tc>
          <w:tcPr>
            <w:tcW w:w="1681" w:type="dxa"/>
          </w:tcPr>
          <w:p w14:paraId="64583955" w14:textId="77777777" w:rsidR="00D10841" w:rsidRPr="00A15DCB" w:rsidRDefault="00D10841" w:rsidP="009B330A">
            <w:pPr>
              <w:pStyle w:val="TAL"/>
            </w:pPr>
          </w:p>
        </w:tc>
        <w:tc>
          <w:tcPr>
            <w:tcW w:w="1232" w:type="dxa"/>
          </w:tcPr>
          <w:p w14:paraId="279C5636" w14:textId="77777777" w:rsidR="00D10841" w:rsidRPr="00A15DCB" w:rsidRDefault="00D10841" w:rsidP="009B330A">
            <w:pPr>
              <w:pStyle w:val="TAL"/>
            </w:pPr>
          </w:p>
        </w:tc>
      </w:tr>
      <w:tr w:rsidR="00D10841" w:rsidRPr="00A15DCB" w14:paraId="4D8D02D6" w14:textId="77777777" w:rsidTr="009B330A">
        <w:tc>
          <w:tcPr>
            <w:tcW w:w="4482" w:type="dxa"/>
          </w:tcPr>
          <w:p w14:paraId="383CC109" w14:textId="77777777" w:rsidR="00D10841" w:rsidRPr="00A15DCB" w:rsidRDefault="00D10841" w:rsidP="009B330A">
            <w:pPr>
              <w:pStyle w:val="TAL"/>
            </w:pPr>
            <w:r w:rsidRPr="00A15DCB">
              <w:t xml:space="preserve">        uplink</w:t>
            </w:r>
          </w:p>
        </w:tc>
        <w:tc>
          <w:tcPr>
            <w:tcW w:w="2240" w:type="dxa"/>
          </w:tcPr>
          <w:p w14:paraId="0DC65296" w14:textId="77777777" w:rsidR="00D10841" w:rsidRPr="00A15DCB" w:rsidRDefault="00D10841" w:rsidP="009B330A">
            <w:pPr>
              <w:pStyle w:val="TAL"/>
            </w:pPr>
            <w:r w:rsidRPr="00A15DCB">
              <w:t>RACH-ConfigDedicated</w:t>
            </w:r>
          </w:p>
        </w:tc>
        <w:tc>
          <w:tcPr>
            <w:tcW w:w="1681" w:type="dxa"/>
          </w:tcPr>
          <w:p w14:paraId="0C5AEF94" w14:textId="77777777" w:rsidR="00D10841" w:rsidRPr="00A15DCB" w:rsidRDefault="00D10841" w:rsidP="009B330A">
            <w:pPr>
              <w:pStyle w:val="TAL"/>
            </w:pPr>
          </w:p>
        </w:tc>
        <w:tc>
          <w:tcPr>
            <w:tcW w:w="1232" w:type="dxa"/>
          </w:tcPr>
          <w:p w14:paraId="17A5C541" w14:textId="77777777" w:rsidR="00D10841" w:rsidRPr="00A15DCB" w:rsidRDefault="00D10841" w:rsidP="009B330A">
            <w:pPr>
              <w:pStyle w:val="TAL"/>
            </w:pPr>
          </w:p>
        </w:tc>
      </w:tr>
      <w:tr w:rsidR="00D10841" w:rsidRPr="00A15DCB" w14:paraId="4D106570" w14:textId="77777777" w:rsidTr="009B330A">
        <w:tc>
          <w:tcPr>
            <w:tcW w:w="4482" w:type="dxa"/>
          </w:tcPr>
          <w:p w14:paraId="35B2BCBC" w14:textId="77777777" w:rsidR="00D10841" w:rsidRPr="00A15DCB" w:rsidRDefault="00D10841" w:rsidP="009B330A">
            <w:pPr>
              <w:pStyle w:val="TAL"/>
            </w:pPr>
            <w:r w:rsidRPr="00A15DCB">
              <w:t xml:space="preserve">      }</w:t>
            </w:r>
          </w:p>
        </w:tc>
        <w:tc>
          <w:tcPr>
            <w:tcW w:w="2240" w:type="dxa"/>
          </w:tcPr>
          <w:p w14:paraId="24FF4ED7" w14:textId="77777777" w:rsidR="00D10841" w:rsidRPr="00A15DCB" w:rsidRDefault="00D10841" w:rsidP="009B330A">
            <w:pPr>
              <w:pStyle w:val="TAL"/>
            </w:pPr>
          </w:p>
        </w:tc>
        <w:tc>
          <w:tcPr>
            <w:tcW w:w="1681" w:type="dxa"/>
          </w:tcPr>
          <w:p w14:paraId="71806013" w14:textId="77777777" w:rsidR="00D10841" w:rsidRPr="00A15DCB" w:rsidRDefault="00D10841" w:rsidP="009B330A">
            <w:pPr>
              <w:pStyle w:val="TAL"/>
            </w:pPr>
          </w:p>
        </w:tc>
        <w:tc>
          <w:tcPr>
            <w:tcW w:w="1232" w:type="dxa"/>
          </w:tcPr>
          <w:p w14:paraId="64F2AE2A" w14:textId="77777777" w:rsidR="00D10841" w:rsidRPr="00A15DCB" w:rsidRDefault="00D10841" w:rsidP="009B330A">
            <w:pPr>
              <w:pStyle w:val="TAL"/>
            </w:pPr>
          </w:p>
        </w:tc>
      </w:tr>
      <w:tr w:rsidR="00D10841" w:rsidRPr="00A15DCB" w14:paraId="0384B83E" w14:textId="77777777" w:rsidTr="009B330A">
        <w:tc>
          <w:tcPr>
            <w:tcW w:w="4482" w:type="dxa"/>
            <w:tcBorders>
              <w:top w:val="single" w:sz="4" w:space="0" w:color="auto"/>
              <w:left w:val="single" w:sz="4" w:space="0" w:color="auto"/>
              <w:bottom w:val="single" w:sz="4" w:space="0" w:color="auto"/>
              <w:right w:val="single" w:sz="4" w:space="0" w:color="auto"/>
            </w:tcBorders>
          </w:tcPr>
          <w:p w14:paraId="09104DE9" w14:textId="77777777" w:rsidR="00D10841" w:rsidRPr="00A15DCB" w:rsidRDefault="00D10841" w:rsidP="009B330A">
            <w:pPr>
              <w:pStyle w:val="TAL"/>
            </w:pPr>
            <w:r w:rsidRPr="00A15DCB">
              <w:t xml:space="preserve">    }</w:t>
            </w:r>
          </w:p>
        </w:tc>
        <w:tc>
          <w:tcPr>
            <w:tcW w:w="2240" w:type="dxa"/>
            <w:tcBorders>
              <w:top w:val="single" w:sz="4" w:space="0" w:color="auto"/>
              <w:left w:val="single" w:sz="4" w:space="0" w:color="auto"/>
              <w:bottom w:val="single" w:sz="4" w:space="0" w:color="auto"/>
              <w:right w:val="single" w:sz="4" w:space="0" w:color="auto"/>
            </w:tcBorders>
          </w:tcPr>
          <w:p w14:paraId="51899D6A" w14:textId="77777777" w:rsidR="00D10841" w:rsidRPr="00A15DCB" w:rsidRDefault="00D10841" w:rsidP="009B330A">
            <w:pPr>
              <w:pStyle w:val="TAL"/>
            </w:pPr>
          </w:p>
        </w:tc>
        <w:tc>
          <w:tcPr>
            <w:tcW w:w="1681" w:type="dxa"/>
            <w:tcBorders>
              <w:top w:val="single" w:sz="4" w:space="0" w:color="auto"/>
              <w:left w:val="single" w:sz="4" w:space="0" w:color="auto"/>
              <w:bottom w:val="single" w:sz="4" w:space="0" w:color="auto"/>
              <w:right w:val="single" w:sz="4" w:space="0" w:color="auto"/>
            </w:tcBorders>
          </w:tcPr>
          <w:p w14:paraId="2768C712" w14:textId="77777777" w:rsidR="00D10841" w:rsidRPr="00A15DCB" w:rsidRDefault="00D10841" w:rsidP="009B330A">
            <w:pPr>
              <w:pStyle w:val="TAL"/>
            </w:pPr>
          </w:p>
        </w:tc>
        <w:tc>
          <w:tcPr>
            <w:tcW w:w="1232" w:type="dxa"/>
            <w:tcBorders>
              <w:top w:val="single" w:sz="4" w:space="0" w:color="auto"/>
              <w:left w:val="single" w:sz="4" w:space="0" w:color="auto"/>
              <w:bottom w:val="single" w:sz="4" w:space="0" w:color="auto"/>
              <w:right w:val="single" w:sz="4" w:space="0" w:color="auto"/>
            </w:tcBorders>
          </w:tcPr>
          <w:p w14:paraId="79A9D607" w14:textId="77777777" w:rsidR="00D10841" w:rsidRPr="00A15DCB" w:rsidRDefault="00D10841" w:rsidP="009B330A">
            <w:pPr>
              <w:pStyle w:val="TAL"/>
            </w:pPr>
          </w:p>
        </w:tc>
      </w:tr>
      <w:tr w:rsidR="00D10841" w:rsidRPr="00A15DCB" w14:paraId="16575DF1" w14:textId="77777777" w:rsidTr="009B330A">
        <w:tc>
          <w:tcPr>
            <w:tcW w:w="4482" w:type="dxa"/>
            <w:tcBorders>
              <w:top w:val="single" w:sz="4" w:space="0" w:color="auto"/>
              <w:left w:val="single" w:sz="4" w:space="0" w:color="auto"/>
              <w:bottom w:val="single" w:sz="4" w:space="0" w:color="auto"/>
              <w:right w:val="single" w:sz="4" w:space="0" w:color="auto"/>
            </w:tcBorders>
          </w:tcPr>
          <w:p w14:paraId="159CD301" w14:textId="77777777" w:rsidR="00D10841" w:rsidRPr="00A15DCB" w:rsidRDefault="00D10841" w:rsidP="009B330A">
            <w:pPr>
              <w:pStyle w:val="TAL"/>
            </w:pPr>
            <w:r w:rsidRPr="00A15DCB">
              <w:rPr>
                <w:lang w:eastAsia="zh-CN"/>
              </w:rPr>
              <w:t xml:space="preserve">    spCellConfigDedicated</w:t>
            </w:r>
          </w:p>
        </w:tc>
        <w:tc>
          <w:tcPr>
            <w:tcW w:w="2240" w:type="dxa"/>
            <w:tcBorders>
              <w:top w:val="single" w:sz="4" w:space="0" w:color="auto"/>
              <w:left w:val="single" w:sz="4" w:space="0" w:color="auto"/>
              <w:bottom w:val="single" w:sz="4" w:space="0" w:color="auto"/>
              <w:right w:val="single" w:sz="4" w:space="0" w:color="auto"/>
            </w:tcBorders>
          </w:tcPr>
          <w:p w14:paraId="3C5794D8" w14:textId="77777777" w:rsidR="00D10841" w:rsidRPr="00A15DCB" w:rsidRDefault="00D10841" w:rsidP="009B330A">
            <w:pPr>
              <w:pStyle w:val="TAL"/>
            </w:pPr>
            <w:r w:rsidRPr="00A15DCB">
              <w:t>ServingCellConfig</w:t>
            </w:r>
          </w:p>
        </w:tc>
        <w:tc>
          <w:tcPr>
            <w:tcW w:w="1681" w:type="dxa"/>
            <w:tcBorders>
              <w:top w:val="single" w:sz="4" w:space="0" w:color="auto"/>
              <w:left w:val="single" w:sz="4" w:space="0" w:color="auto"/>
              <w:bottom w:val="single" w:sz="4" w:space="0" w:color="auto"/>
              <w:right w:val="single" w:sz="4" w:space="0" w:color="auto"/>
            </w:tcBorders>
          </w:tcPr>
          <w:p w14:paraId="06F60740" w14:textId="77777777" w:rsidR="00D10841" w:rsidRPr="00A15DCB" w:rsidRDefault="00D10841" w:rsidP="009B330A">
            <w:pPr>
              <w:pStyle w:val="TAL"/>
            </w:pPr>
          </w:p>
        </w:tc>
        <w:tc>
          <w:tcPr>
            <w:tcW w:w="1232" w:type="dxa"/>
            <w:tcBorders>
              <w:top w:val="single" w:sz="4" w:space="0" w:color="auto"/>
              <w:left w:val="single" w:sz="4" w:space="0" w:color="auto"/>
              <w:bottom w:val="single" w:sz="4" w:space="0" w:color="auto"/>
              <w:right w:val="single" w:sz="4" w:space="0" w:color="auto"/>
            </w:tcBorders>
          </w:tcPr>
          <w:p w14:paraId="2780E17E" w14:textId="77777777" w:rsidR="00D10841" w:rsidRPr="00A15DCB" w:rsidRDefault="00D10841" w:rsidP="009B330A">
            <w:pPr>
              <w:pStyle w:val="TAL"/>
            </w:pPr>
            <w:r w:rsidRPr="00A15DCB">
              <w:t>NR</w:t>
            </w:r>
          </w:p>
        </w:tc>
      </w:tr>
      <w:tr w:rsidR="00D10841" w:rsidRPr="00A15DCB" w14:paraId="726ADFA8" w14:textId="77777777" w:rsidTr="009B330A">
        <w:tc>
          <w:tcPr>
            <w:tcW w:w="4482" w:type="dxa"/>
            <w:tcBorders>
              <w:top w:val="single" w:sz="4" w:space="0" w:color="auto"/>
              <w:left w:val="single" w:sz="4" w:space="0" w:color="auto"/>
              <w:bottom w:val="single" w:sz="4" w:space="0" w:color="auto"/>
              <w:right w:val="single" w:sz="4" w:space="0" w:color="auto"/>
            </w:tcBorders>
          </w:tcPr>
          <w:p w14:paraId="30BB9EC0" w14:textId="77777777" w:rsidR="00D10841" w:rsidRPr="00A15DCB" w:rsidRDefault="00D10841" w:rsidP="009B330A">
            <w:pPr>
              <w:pStyle w:val="TAL"/>
            </w:pPr>
            <w:r w:rsidRPr="00A15DCB">
              <w:t xml:space="preserve">  }</w:t>
            </w:r>
          </w:p>
        </w:tc>
        <w:tc>
          <w:tcPr>
            <w:tcW w:w="2240" w:type="dxa"/>
            <w:tcBorders>
              <w:top w:val="single" w:sz="4" w:space="0" w:color="auto"/>
              <w:left w:val="single" w:sz="4" w:space="0" w:color="auto"/>
              <w:bottom w:val="single" w:sz="4" w:space="0" w:color="auto"/>
              <w:right w:val="single" w:sz="4" w:space="0" w:color="auto"/>
            </w:tcBorders>
          </w:tcPr>
          <w:p w14:paraId="28C5E812" w14:textId="77777777" w:rsidR="00D10841" w:rsidRPr="00A15DCB" w:rsidRDefault="00D10841" w:rsidP="009B330A">
            <w:pPr>
              <w:pStyle w:val="TAL"/>
            </w:pPr>
          </w:p>
        </w:tc>
        <w:tc>
          <w:tcPr>
            <w:tcW w:w="1681" w:type="dxa"/>
            <w:tcBorders>
              <w:top w:val="single" w:sz="4" w:space="0" w:color="auto"/>
              <w:left w:val="single" w:sz="4" w:space="0" w:color="auto"/>
              <w:bottom w:val="single" w:sz="4" w:space="0" w:color="auto"/>
              <w:right w:val="single" w:sz="4" w:space="0" w:color="auto"/>
            </w:tcBorders>
          </w:tcPr>
          <w:p w14:paraId="4B64B67B" w14:textId="77777777" w:rsidR="00D10841" w:rsidRPr="00A15DCB" w:rsidRDefault="00D10841" w:rsidP="009B330A">
            <w:pPr>
              <w:pStyle w:val="TAL"/>
            </w:pPr>
          </w:p>
        </w:tc>
        <w:tc>
          <w:tcPr>
            <w:tcW w:w="1232" w:type="dxa"/>
            <w:tcBorders>
              <w:top w:val="single" w:sz="4" w:space="0" w:color="auto"/>
              <w:left w:val="single" w:sz="4" w:space="0" w:color="auto"/>
              <w:bottom w:val="single" w:sz="4" w:space="0" w:color="auto"/>
              <w:right w:val="single" w:sz="4" w:space="0" w:color="auto"/>
            </w:tcBorders>
          </w:tcPr>
          <w:p w14:paraId="71B97282" w14:textId="77777777" w:rsidR="00D10841" w:rsidRPr="00A15DCB" w:rsidRDefault="00D10841" w:rsidP="009B330A">
            <w:pPr>
              <w:pStyle w:val="TAL"/>
            </w:pPr>
          </w:p>
        </w:tc>
      </w:tr>
      <w:tr w:rsidR="00D10841" w:rsidRPr="00A15DCB" w14:paraId="735F02FC" w14:textId="77777777" w:rsidTr="009B330A">
        <w:tc>
          <w:tcPr>
            <w:tcW w:w="4482" w:type="dxa"/>
            <w:tcBorders>
              <w:top w:val="single" w:sz="4" w:space="0" w:color="auto"/>
              <w:left w:val="single" w:sz="4" w:space="0" w:color="auto"/>
              <w:bottom w:val="single" w:sz="4" w:space="0" w:color="auto"/>
              <w:right w:val="single" w:sz="4" w:space="0" w:color="auto"/>
            </w:tcBorders>
          </w:tcPr>
          <w:p w14:paraId="091328BF" w14:textId="77777777" w:rsidR="00D10841" w:rsidRPr="00A15DCB" w:rsidRDefault="00D10841" w:rsidP="009B330A">
            <w:pPr>
              <w:pStyle w:val="TAL"/>
            </w:pPr>
            <w:r w:rsidRPr="00A15DCB">
              <w:t>}</w:t>
            </w:r>
          </w:p>
        </w:tc>
        <w:tc>
          <w:tcPr>
            <w:tcW w:w="2240" w:type="dxa"/>
            <w:tcBorders>
              <w:top w:val="single" w:sz="4" w:space="0" w:color="auto"/>
              <w:left w:val="single" w:sz="4" w:space="0" w:color="auto"/>
              <w:bottom w:val="single" w:sz="4" w:space="0" w:color="auto"/>
              <w:right w:val="single" w:sz="4" w:space="0" w:color="auto"/>
            </w:tcBorders>
          </w:tcPr>
          <w:p w14:paraId="3F0ECC7A" w14:textId="77777777" w:rsidR="00D10841" w:rsidRPr="00A15DCB" w:rsidRDefault="00D10841" w:rsidP="009B330A">
            <w:pPr>
              <w:pStyle w:val="TAL"/>
            </w:pPr>
          </w:p>
        </w:tc>
        <w:tc>
          <w:tcPr>
            <w:tcW w:w="1681" w:type="dxa"/>
            <w:tcBorders>
              <w:top w:val="single" w:sz="4" w:space="0" w:color="auto"/>
              <w:left w:val="single" w:sz="4" w:space="0" w:color="auto"/>
              <w:bottom w:val="single" w:sz="4" w:space="0" w:color="auto"/>
              <w:right w:val="single" w:sz="4" w:space="0" w:color="auto"/>
            </w:tcBorders>
          </w:tcPr>
          <w:p w14:paraId="35C73ACA" w14:textId="77777777" w:rsidR="00D10841" w:rsidRPr="00A15DCB" w:rsidRDefault="00D10841" w:rsidP="009B330A">
            <w:pPr>
              <w:pStyle w:val="TAL"/>
            </w:pPr>
          </w:p>
        </w:tc>
        <w:tc>
          <w:tcPr>
            <w:tcW w:w="1232" w:type="dxa"/>
            <w:tcBorders>
              <w:top w:val="single" w:sz="4" w:space="0" w:color="auto"/>
              <w:left w:val="single" w:sz="4" w:space="0" w:color="auto"/>
              <w:bottom w:val="single" w:sz="4" w:space="0" w:color="auto"/>
              <w:right w:val="single" w:sz="4" w:space="0" w:color="auto"/>
            </w:tcBorders>
          </w:tcPr>
          <w:p w14:paraId="37272263" w14:textId="77777777" w:rsidR="00D10841" w:rsidRPr="00A15DCB" w:rsidRDefault="00D10841" w:rsidP="009B330A">
            <w:pPr>
              <w:pStyle w:val="TAL"/>
            </w:pPr>
          </w:p>
        </w:tc>
      </w:tr>
    </w:tbl>
    <w:p w14:paraId="1F026147" w14:textId="77777777" w:rsidR="00D10841" w:rsidRPr="00A15DCB" w:rsidRDefault="00D10841" w:rsidP="00D10841">
      <w:pPr>
        <w:rPr>
          <w:rFonts w:eastAsia="MS Mincho"/>
        </w:rPr>
      </w:pPr>
    </w:p>
    <w:p w14:paraId="395AB1A4" w14:textId="77777777" w:rsidR="00D10841" w:rsidRPr="00A15DCB" w:rsidRDefault="00D10841" w:rsidP="00D10841">
      <w:pPr>
        <w:pStyle w:val="TH"/>
        <w:rPr>
          <w:i/>
          <w:iCs/>
        </w:rPr>
      </w:pPr>
      <w:r w:rsidRPr="00A15DCB">
        <w:lastRenderedPageBreak/>
        <w:t xml:space="preserve">Table </w:t>
      </w:r>
      <w:r>
        <w:t>7.1.1.1.23</w:t>
      </w:r>
      <w:r w:rsidRPr="00A15DCB">
        <w:t>.3.3-</w:t>
      </w:r>
      <w:r>
        <w:t>3</w:t>
      </w:r>
      <w:r w:rsidRPr="00A15DCB">
        <w:t xml:space="preserve">: </w:t>
      </w:r>
      <w:r w:rsidRPr="00A15DCB">
        <w:rPr>
          <w:i/>
          <w:iCs/>
        </w:rPr>
        <w:t>RACH-ConfigDedicated</w:t>
      </w:r>
      <w:r w:rsidRPr="00A15DCB">
        <w:rPr>
          <w:i/>
        </w:rPr>
        <w:t xml:space="preserve"> </w:t>
      </w:r>
      <w:r w:rsidRPr="00A15DCB">
        <w:t xml:space="preserve">(Table </w:t>
      </w:r>
      <w:r>
        <w:t>7.1.1.1.23</w:t>
      </w:r>
      <w:r w:rsidRPr="00A15DCB">
        <w:t>.3.3-</w:t>
      </w:r>
      <w:r>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D10841" w:rsidRPr="00A15DCB" w14:paraId="11B70D31" w14:textId="77777777" w:rsidTr="009B330A">
        <w:tc>
          <w:tcPr>
            <w:tcW w:w="9752" w:type="dxa"/>
            <w:gridSpan w:val="4"/>
          </w:tcPr>
          <w:p w14:paraId="675DBA0A" w14:textId="77777777" w:rsidR="00D10841" w:rsidRPr="00A15DCB" w:rsidRDefault="00D10841" w:rsidP="009B330A">
            <w:pPr>
              <w:pStyle w:val="TAH"/>
              <w:jc w:val="left"/>
              <w:rPr>
                <w:b w:val="0"/>
                <w:lang w:eastAsia="en-US"/>
              </w:rPr>
            </w:pPr>
            <w:r w:rsidRPr="00A15DCB">
              <w:rPr>
                <w:b w:val="0"/>
                <w:lang w:eastAsia="en-US"/>
              </w:rPr>
              <w:t>Derivation Path: TS 38.508-1 [4], Table 4.6.3-129</w:t>
            </w:r>
          </w:p>
        </w:tc>
      </w:tr>
      <w:tr w:rsidR="00D10841" w:rsidRPr="00A15DCB" w14:paraId="21A06BED" w14:textId="77777777" w:rsidTr="009B330A">
        <w:tc>
          <w:tcPr>
            <w:tcW w:w="4536" w:type="dxa"/>
          </w:tcPr>
          <w:p w14:paraId="3681D86F" w14:textId="77777777" w:rsidR="00D10841" w:rsidRPr="00A15DCB" w:rsidRDefault="00D10841" w:rsidP="009B330A">
            <w:pPr>
              <w:pStyle w:val="TAH"/>
              <w:rPr>
                <w:lang w:eastAsia="en-US"/>
              </w:rPr>
            </w:pPr>
            <w:r w:rsidRPr="00A15DCB">
              <w:rPr>
                <w:lang w:eastAsia="en-US"/>
              </w:rPr>
              <w:t>Information Element</w:t>
            </w:r>
          </w:p>
        </w:tc>
        <w:tc>
          <w:tcPr>
            <w:tcW w:w="2268" w:type="dxa"/>
          </w:tcPr>
          <w:p w14:paraId="2E58E6AD" w14:textId="77777777" w:rsidR="00D10841" w:rsidRPr="00A15DCB" w:rsidRDefault="00D10841" w:rsidP="009B330A">
            <w:pPr>
              <w:pStyle w:val="TAH"/>
              <w:rPr>
                <w:lang w:eastAsia="en-US"/>
              </w:rPr>
            </w:pPr>
            <w:r w:rsidRPr="00A15DCB">
              <w:rPr>
                <w:lang w:eastAsia="en-US"/>
              </w:rPr>
              <w:t>Value/remark</w:t>
            </w:r>
          </w:p>
        </w:tc>
        <w:tc>
          <w:tcPr>
            <w:tcW w:w="1701" w:type="dxa"/>
          </w:tcPr>
          <w:p w14:paraId="23965836" w14:textId="77777777" w:rsidR="00D10841" w:rsidRPr="00A15DCB" w:rsidRDefault="00D10841" w:rsidP="009B330A">
            <w:pPr>
              <w:pStyle w:val="TAH"/>
              <w:rPr>
                <w:lang w:eastAsia="en-US"/>
              </w:rPr>
            </w:pPr>
            <w:r w:rsidRPr="00A15DCB">
              <w:rPr>
                <w:lang w:eastAsia="en-US"/>
              </w:rPr>
              <w:t>Comment</w:t>
            </w:r>
          </w:p>
        </w:tc>
        <w:tc>
          <w:tcPr>
            <w:tcW w:w="1247" w:type="dxa"/>
          </w:tcPr>
          <w:p w14:paraId="59C2CF88" w14:textId="77777777" w:rsidR="00D10841" w:rsidRPr="00A15DCB" w:rsidRDefault="00D10841" w:rsidP="009B330A">
            <w:pPr>
              <w:pStyle w:val="TAH"/>
              <w:rPr>
                <w:lang w:eastAsia="en-US"/>
              </w:rPr>
            </w:pPr>
            <w:r w:rsidRPr="00A15DCB">
              <w:rPr>
                <w:lang w:eastAsia="en-US"/>
              </w:rPr>
              <w:t>Condition</w:t>
            </w:r>
          </w:p>
        </w:tc>
      </w:tr>
      <w:tr w:rsidR="00D10841" w:rsidRPr="00A15DCB" w14:paraId="79482F3A" w14:textId="77777777" w:rsidTr="009B330A">
        <w:tc>
          <w:tcPr>
            <w:tcW w:w="4536" w:type="dxa"/>
          </w:tcPr>
          <w:p w14:paraId="22591C92" w14:textId="77777777" w:rsidR="00D10841" w:rsidRPr="00A15DCB" w:rsidRDefault="00D10841" w:rsidP="009B330A">
            <w:pPr>
              <w:pStyle w:val="TAL"/>
              <w:rPr>
                <w:lang w:eastAsia="en-US"/>
              </w:rPr>
            </w:pPr>
            <w:r w:rsidRPr="00A15DCB">
              <w:rPr>
                <w:lang w:eastAsia="en-US"/>
              </w:rPr>
              <w:t xml:space="preserve">RACH-ConfigDedicated ::= </w:t>
            </w:r>
            <w:r w:rsidRPr="00A15DCB">
              <w:rPr>
                <w:snapToGrid w:val="0"/>
                <w:lang w:eastAsia="en-US"/>
              </w:rPr>
              <w:t xml:space="preserve">SEQUENCE </w:t>
            </w:r>
            <w:r w:rsidRPr="00A15DCB">
              <w:rPr>
                <w:lang w:eastAsia="en-US"/>
              </w:rPr>
              <w:t>{</w:t>
            </w:r>
          </w:p>
        </w:tc>
        <w:tc>
          <w:tcPr>
            <w:tcW w:w="2268" w:type="dxa"/>
          </w:tcPr>
          <w:p w14:paraId="4FA9CCBA" w14:textId="77777777" w:rsidR="00D10841" w:rsidRPr="00A15DCB" w:rsidRDefault="00D10841" w:rsidP="009B330A">
            <w:pPr>
              <w:pStyle w:val="TAL"/>
              <w:rPr>
                <w:lang w:eastAsia="en-US"/>
              </w:rPr>
            </w:pPr>
          </w:p>
        </w:tc>
        <w:tc>
          <w:tcPr>
            <w:tcW w:w="1701" w:type="dxa"/>
          </w:tcPr>
          <w:p w14:paraId="401FE48C" w14:textId="77777777" w:rsidR="00D10841" w:rsidRPr="00A15DCB" w:rsidRDefault="00D10841" w:rsidP="009B330A">
            <w:pPr>
              <w:pStyle w:val="TAL"/>
              <w:rPr>
                <w:lang w:eastAsia="en-US"/>
              </w:rPr>
            </w:pPr>
          </w:p>
        </w:tc>
        <w:tc>
          <w:tcPr>
            <w:tcW w:w="1247" w:type="dxa"/>
          </w:tcPr>
          <w:p w14:paraId="228F94B2" w14:textId="77777777" w:rsidR="00D10841" w:rsidRPr="00A15DCB" w:rsidRDefault="00D10841" w:rsidP="009B330A">
            <w:pPr>
              <w:pStyle w:val="TAL"/>
              <w:rPr>
                <w:lang w:eastAsia="en-US"/>
              </w:rPr>
            </w:pPr>
          </w:p>
        </w:tc>
      </w:tr>
      <w:tr w:rsidR="00D10841" w:rsidRPr="00A15DCB" w14:paraId="35DF28F8" w14:textId="77777777" w:rsidTr="009B330A">
        <w:tc>
          <w:tcPr>
            <w:tcW w:w="4536" w:type="dxa"/>
          </w:tcPr>
          <w:p w14:paraId="6148B79C" w14:textId="77777777" w:rsidR="00D10841" w:rsidRPr="00A15DCB" w:rsidRDefault="00D10841" w:rsidP="009B330A">
            <w:pPr>
              <w:pStyle w:val="TAL"/>
              <w:rPr>
                <w:lang w:eastAsia="en-US"/>
              </w:rPr>
            </w:pPr>
            <w:r w:rsidRPr="00A15DCB">
              <w:rPr>
                <w:rFonts w:cs="Arial"/>
                <w:kern w:val="2"/>
                <w:szCs w:val="18"/>
                <w:lang w:eastAsia="en-US"/>
              </w:rPr>
              <w:t xml:space="preserve">  cfra SEQUENCE {</w:t>
            </w:r>
          </w:p>
        </w:tc>
        <w:tc>
          <w:tcPr>
            <w:tcW w:w="2268" w:type="dxa"/>
          </w:tcPr>
          <w:p w14:paraId="3DB8B91C" w14:textId="77777777" w:rsidR="00D10841" w:rsidRPr="00A15DCB" w:rsidRDefault="00D10841" w:rsidP="009B330A">
            <w:pPr>
              <w:pStyle w:val="TAL"/>
              <w:rPr>
                <w:lang w:eastAsia="en-US"/>
              </w:rPr>
            </w:pPr>
          </w:p>
        </w:tc>
        <w:tc>
          <w:tcPr>
            <w:tcW w:w="1701" w:type="dxa"/>
          </w:tcPr>
          <w:p w14:paraId="72A22E0D" w14:textId="77777777" w:rsidR="00D10841" w:rsidRPr="00A15DCB" w:rsidRDefault="00D10841" w:rsidP="009B330A">
            <w:pPr>
              <w:pStyle w:val="TAL"/>
              <w:rPr>
                <w:lang w:eastAsia="en-US"/>
              </w:rPr>
            </w:pPr>
          </w:p>
        </w:tc>
        <w:tc>
          <w:tcPr>
            <w:tcW w:w="1247" w:type="dxa"/>
          </w:tcPr>
          <w:p w14:paraId="52CDA27B" w14:textId="77777777" w:rsidR="00D10841" w:rsidRPr="00A15DCB" w:rsidRDefault="00D10841" w:rsidP="009B330A">
            <w:pPr>
              <w:pStyle w:val="TAL"/>
              <w:rPr>
                <w:lang w:eastAsia="en-US"/>
              </w:rPr>
            </w:pPr>
          </w:p>
        </w:tc>
      </w:tr>
      <w:tr w:rsidR="00D10841" w:rsidRPr="00A15DCB" w14:paraId="69B7CD03" w14:textId="77777777" w:rsidTr="009B330A">
        <w:tc>
          <w:tcPr>
            <w:tcW w:w="4536" w:type="dxa"/>
          </w:tcPr>
          <w:p w14:paraId="4D33753B" w14:textId="77777777" w:rsidR="00D10841" w:rsidRPr="00A15DCB" w:rsidRDefault="00D10841" w:rsidP="009B330A">
            <w:pPr>
              <w:pStyle w:val="TAL"/>
              <w:rPr>
                <w:rFonts w:cs="Arial"/>
                <w:kern w:val="2"/>
                <w:szCs w:val="18"/>
              </w:rPr>
            </w:pPr>
            <w:r w:rsidRPr="00A15DCB">
              <w:t xml:space="preserve">    occasions SEQUENCE {</w:t>
            </w:r>
          </w:p>
        </w:tc>
        <w:tc>
          <w:tcPr>
            <w:tcW w:w="2268" w:type="dxa"/>
          </w:tcPr>
          <w:p w14:paraId="4A2528AE" w14:textId="77777777" w:rsidR="00D10841" w:rsidRPr="00A15DCB" w:rsidRDefault="00D10841" w:rsidP="009B330A">
            <w:pPr>
              <w:pStyle w:val="TAL"/>
            </w:pPr>
          </w:p>
        </w:tc>
        <w:tc>
          <w:tcPr>
            <w:tcW w:w="1701" w:type="dxa"/>
          </w:tcPr>
          <w:p w14:paraId="0E9689A9" w14:textId="77777777" w:rsidR="00D10841" w:rsidRPr="00A15DCB" w:rsidRDefault="00D10841" w:rsidP="009B330A">
            <w:pPr>
              <w:pStyle w:val="TAL"/>
            </w:pPr>
          </w:p>
        </w:tc>
        <w:tc>
          <w:tcPr>
            <w:tcW w:w="1247" w:type="dxa"/>
          </w:tcPr>
          <w:p w14:paraId="402BC1D5" w14:textId="77777777" w:rsidR="00D10841" w:rsidRPr="00A15DCB" w:rsidRDefault="00D10841" w:rsidP="009B330A">
            <w:pPr>
              <w:pStyle w:val="TAL"/>
            </w:pPr>
          </w:p>
        </w:tc>
      </w:tr>
      <w:tr w:rsidR="00D10841" w:rsidRPr="00A15DCB" w14:paraId="37BD8C54" w14:textId="77777777" w:rsidTr="009B330A">
        <w:tc>
          <w:tcPr>
            <w:tcW w:w="4536" w:type="dxa"/>
          </w:tcPr>
          <w:p w14:paraId="4B40D49D" w14:textId="77777777" w:rsidR="00D10841" w:rsidRPr="00A15DCB" w:rsidRDefault="00D10841" w:rsidP="009B330A">
            <w:pPr>
              <w:pStyle w:val="TAL"/>
              <w:rPr>
                <w:rFonts w:cs="Arial"/>
                <w:kern w:val="2"/>
                <w:szCs w:val="18"/>
              </w:rPr>
            </w:pPr>
            <w:r w:rsidRPr="00A15DCB">
              <w:t xml:space="preserve">      rach-ConfigGeneric</w:t>
            </w:r>
          </w:p>
        </w:tc>
        <w:tc>
          <w:tcPr>
            <w:tcW w:w="2268" w:type="dxa"/>
          </w:tcPr>
          <w:p w14:paraId="112973CA" w14:textId="77777777" w:rsidR="00D10841" w:rsidRPr="00A15DCB" w:rsidRDefault="00D10841" w:rsidP="009B330A">
            <w:pPr>
              <w:pStyle w:val="TAL"/>
            </w:pPr>
            <w:r w:rsidRPr="00A15DCB">
              <w:t>RACH-ConfigGeneric</w:t>
            </w:r>
          </w:p>
        </w:tc>
        <w:tc>
          <w:tcPr>
            <w:tcW w:w="1701" w:type="dxa"/>
          </w:tcPr>
          <w:p w14:paraId="7E4BBD4F" w14:textId="77777777" w:rsidR="00D10841" w:rsidRPr="00A15DCB" w:rsidRDefault="00D10841" w:rsidP="009B330A">
            <w:pPr>
              <w:pStyle w:val="TAL"/>
            </w:pPr>
          </w:p>
        </w:tc>
        <w:tc>
          <w:tcPr>
            <w:tcW w:w="1247" w:type="dxa"/>
          </w:tcPr>
          <w:p w14:paraId="3AAA70FE" w14:textId="77777777" w:rsidR="00D10841" w:rsidRPr="00A15DCB" w:rsidRDefault="00D10841" w:rsidP="009B330A">
            <w:pPr>
              <w:pStyle w:val="TAL"/>
            </w:pPr>
            <w:r w:rsidRPr="00A15DCB">
              <w:t>FR1, PRACH Preamble format 0 used</w:t>
            </w:r>
          </w:p>
        </w:tc>
      </w:tr>
      <w:tr w:rsidR="00D10841" w:rsidRPr="00A15DCB" w14:paraId="368D40F5" w14:textId="77777777" w:rsidTr="009B330A">
        <w:tc>
          <w:tcPr>
            <w:tcW w:w="4536" w:type="dxa"/>
          </w:tcPr>
          <w:p w14:paraId="7DBD3400" w14:textId="77777777" w:rsidR="00D10841" w:rsidRPr="00A15DCB" w:rsidRDefault="00D10841" w:rsidP="009B330A">
            <w:pPr>
              <w:pStyle w:val="TAL"/>
              <w:rPr>
                <w:rFonts w:cs="Arial"/>
                <w:kern w:val="2"/>
                <w:szCs w:val="18"/>
              </w:rPr>
            </w:pPr>
            <w:r w:rsidRPr="00A15DCB">
              <w:t xml:space="preserve">    }</w:t>
            </w:r>
          </w:p>
        </w:tc>
        <w:tc>
          <w:tcPr>
            <w:tcW w:w="2268" w:type="dxa"/>
          </w:tcPr>
          <w:p w14:paraId="5E80DAC3" w14:textId="77777777" w:rsidR="00D10841" w:rsidRPr="00A15DCB" w:rsidRDefault="00D10841" w:rsidP="009B330A">
            <w:pPr>
              <w:pStyle w:val="TAL"/>
            </w:pPr>
          </w:p>
        </w:tc>
        <w:tc>
          <w:tcPr>
            <w:tcW w:w="1701" w:type="dxa"/>
          </w:tcPr>
          <w:p w14:paraId="105540F0" w14:textId="77777777" w:rsidR="00D10841" w:rsidRPr="00A15DCB" w:rsidRDefault="00D10841" w:rsidP="009B330A">
            <w:pPr>
              <w:pStyle w:val="TAL"/>
            </w:pPr>
          </w:p>
        </w:tc>
        <w:tc>
          <w:tcPr>
            <w:tcW w:w="1247" w:type="dxa"/>
          </w:tcPr>
          <w:p w14:paraId="31A8DF5A" w14:textId="77777777" w:rsidR="00D10841" w:rsidRPr="00A15DCB" w:rsidRDefault="00D10841" w:rsidP="009B330A">
            <w:pPr>
              <w:pStyle w:val="TAL"/>
            </w:pPr>
          </w:p>
        </w:tc>
      </w:tr>
      <w:tr w:rsidR="00D10841" w:rsidRPr="00A15DCB" w14:paraId="0D10BB87" w14:textId="77777777" w:rsidTr="009B330A">
        <w:tc>
          <w:tcPr>
            <w:tcW w:w="4536" w:type="dxa"/>
          </w:tcPr>
          <w:p w14:paraId="6401D8DC" w14:textId="77777777" w:rsidR="00D10841" w:rsidRPr="00A15DCB" w:rsidRDefault="00D10841" w:rsidP="009B330A">
            <w:pPr>
              <w:pStyle w:val="TAL"/>
              <w:rPr>
                <w:lang w:eastAsia="en-US"/>
              </w:rPr>
            </w:pPr>
            <w:r w:rsidRPr="00A15DCB">
              <w:rPr>
                <w:lang w:eastAsia="en-US"/>
              </w:rPr>
              <w:t xml:space="preserve">    resources CHOICE {</w:t>
            </w:r>
          </w:p>
        </w:tc>
        <w:tc>
          <w:tcPr>
            <w:tcW w:w="2268" w:type="dxa"/>
          </w:tcPr>
          <w:p w14:paraId="35E9524E" w14:textId="77777777" w:rsidR="00D10841" w:rsidRPr="00A15DCB" w:rsidRDefault="00D10841" w:rsidP="009B330A">
            <w:pPr>
              <w:pStyle w:val="TAL"/>
              <w:rPr>
                <w:lang w:eastAsia="en-US"/>
              </w:rPr>
            </w:pPr>
          </w:p>
        </w:tc>
        <w:tc>
          <w:tcPr>
            <w:tcW w:w="1701" w:type="dxa"/>
          </w:tcPr>
          <w:p w14:paraId="530740C5" w14:textId="77777777" w:rsidR="00D10841" w:rsidRPr="00A15DCB" w:rsidRDefault="00D10841" w:rsidP="009B330A">
            <w:pPr>
              <w:pStyle w:val="TAL"/>
              <w:rPr>
                <w:lang w:eastAsia="en-US"/>
              </w:rPr>
            </w:pPr>
          </w:p>
        </w:tc>
        <w:tc>
          <w:tcPr>
            <w:tcW w:w="1247" w:type="dxa"/>
          </w:tcPr>
          <w:p w14:paraId="584C9584" w14:textId="77777777" w:rsidR="00D10841" w:rsidRPr="00A15DCB" w:rsidRDefault="00D10841" w:rsidP="009B330A">
            <w:pPr>
              <w:pStyle w:val="TAL"/>
              <w:rPr>
                <w:lang w:eastAsia="en-US"/>
              </w:rPr>
            </w:pPr>
          </w:p>
        </w:tc>
      </w:tr>
      <w:tr w:rsidR="00D10841" w:rsidRPr="00A15DCB" w14:paraId="472AE4E3" w14:textId="77777777" w:rsidTr="009B330A">
        <w:trPr>
          <w:trHeight w:val="232"/>
        </w:trPr>
        <w:tc>
          <w:tcPr>
            <w:tcW w:w="4536" w:type="dxa"/>
          </w:tcPr>
          <w:p w14:paraId="55F6E3F6" w14:textId="77777777" w:rsidR="00D10841" w:rsidRPr="00A15DCB" w:rsidRDefault="00D10841" w:rsidP="009B330A">
            <w:pPr>
              <w:pStyle w:val="TAL"/>
              <w:rPr>
                <w:lang w:eastAsia="en-US"/>
              </w:rPr>
            </w:pPr>
            <w:r w:rsidRPr="00A15DCB">
              <w:rPr>
                <w:lang w:eastAsia="en-US"/>
              </w:rPr>
              <w:t xml:space="preserve">      ssb SEQUENCE {</w:t>
            </w:r>
          </w:p>
        </w:tc>
        <w:tc>
          <w:tcPr>
            <w:tcW w:w="2268" w:type="dxa"/>
          </w:tcPr>
          <w:p w14:paraId="7B943DDD" w14:textId="77777777" w:rsidR="00D10841" w:rsidRPr="00A15DCB" w:rsidRDefault="00D10841" w:rsidP="009B330A">
            <w:pPr>
              <w:pStyle w:val="TAL"/>
              <w:rPr>
                <w:lang w:eastAsia="en-US"/>
              </w:rPr>
            </w:pPr>
          </w:p>
        </w:tc>
        <w:tc>
          <w:tcPr>
            <w:tcW w:w="1701" w:type="dxa"/>
          </w:tcPr>
          <w:p w14:paraId="01163DE7" w14:textId="77777777" w:rsidR="00D10841" w:rsidRPr="00A15DCB" w:rsidRDefault="00D10841" w:rsidP="009B330A">
            <w:pPr>
              <w:pStyle w:val="TAL"/>
              <w:rPr>
                <w:lang w:eastAsia="en-US"/>
              </w:rPr>
            </w:pPr>
          </w:p>
        </w:tc>
        <w:tc>
          <w:tcPr>
            <w:tcW w:w="1247" w:type="dxa"/>
          </w:tcPr>
          <w:p w14:paraId="4D5168B6" w14:textId="77777777" w:rsidR="00D10841" w:rsidRPr="00A15DCB" w:rsidRDefault="00D10841" w:rsidP="009B330A">
            <w:pPr>
              <w:pStyle w:val="TAL"/>
              <w:rPr>
                <w:lang w:eastAsia="en-US"/>
              </w:rPr>
            </w:pPr>
          </w:p>
        </w:tc>
      </w:tr>
      <w:tr w:rsidR="00D10841" w:rsidRPr="00A15DCB" w14:paraId="7DB29F1C" w14:textId="77777777" w:rsidTr="009B330A">
        <w:trPr>
          <w:trHeight w:val="232"/>
        </w:trPr>
        <w:tc>
          <w:tcPr>
            <w:tcW w:w="4536" w:type="dxa"/>
          </w:tcPr>
          <w:p w14:paraId="539BA471" w14:textId="77777777" w:rsidR="00D10841" w:rsidRPr="00A15DCB" w:rsidRDefault="00D10841" w:rsidP="009B330A">
            <w:pPr>
              <w:pStyle w:val="TAL"/>
              <w:rPr>
                <w:lang w:eastAsia="en-US"/>
              </w:rPr>
            </w:pPr>
            <w:r w:rsidRPr="00A15DCB">
              <w:rPr>
                <w:lang w:eastAsia="en-US"/>
              </w:rPr>
              <w:t xml:space="preserve">        ssb-ResourceList SEQUENCE (SIZE(1..maxRA-SSB-Resources)) OF </w:t>
            </w:r>
            <w:r w:rsidRPr="00A15DCB">
              <w:rPr>
                <w:rFonts w:cs="Arial"/>
                <w:kern w:val="2"/>
                <w:szCs w:val="18"/>
              </w:rPr>
              <w:t xml:space="preserve">CFRA-SSB-Resource </w:t>
            </w:r>
            <w:r w:rsidRPr="00A15DCB">
              <w:rPr>
                <w:lang w:eastAsia="en-US"/>
              </w:rPr>
              <w:t>{</w:t>
            </w:r>
          </w:p>
        </w:tc>
        <w:tc>
          <w:tcPr>
            <w:tcW w:w="2268" w:type="dxa"/>
          </w:tcPr>
          <w:p w14:paraId="150063F0" w14:textId="77777777" w:rsidR="00D10841" w:rsidRPr="00A15DCB" w:rsidRDefault="00D10841" w:rsidP="009B330A">
            <w:pPr>
              <w:pStyle w:val="TAL"/>
              <w:rPr>
                <w:lang w:eastAsia="en-US"/>
              </w:rPr>
            </w:pPr>
            <w:r w:rsidRPr="00A15DCB">
              <w:rPr>
                <w:lang w:eastAsia="en-US"/>
              </w:rPr>
              <w:t>1 entry</w:t>
            </w:r>
          </w:p>
        </w:tc>
        <w:tc>
          <w:tcPr>
            <w:tcW w:w="1701" w:type="dxa"/>
          </w:tcPr>
          <w:p w14:paraId="4B069C58" w14:textId="77777777" w:rsidR="00D10841" w:rsidRPr="00A15DCB" w:rsidRDefault="00D10841" w:rsidP="009B330A">
            <w:pPr>
              <w:pStyle w:val="TAL"/>
              <w:rPr>
                <w:lang w:eastAsia="en-US"/>
              </w:rPr>
            </w:pPr>
          </w:p>
        </w:tc>
        <w:tc>
          <w:tcPr>
            <w:tcW w:w="1247" w:type="dxa"/>
          </w:tcPr>
          <w:p w14:paraId="57A8B19C" w14:textId="77777777" w:rsidR="00D10841" w:rsidRPr="00A15DCB" w:rsidRDefault="00D10841" w:rsidP="009B330A">
            <w:pPr>
              <w:pStyle w:val="TAL"/>
              <w:rPr>
                <w:lang w:eastAsia="en-US"/>
              </w:rPr>
            </w:pPr>
          </w:p>
        </w:tc>
      </w:tr>
      <w:tr w:rsidR="00D10841" w:rsidRPr="00A15DCB" w14:paraId="4E524103" w14:textId="77777777" w:rsidTr="009B330A">
        <w:trPr>
          <w:trHeight w:val="232"/>
        </w:trPr>
        <w:tc>
          <w:tcPr>
            <w:tcW w:w="4536" w:type="dxa"/>
          </w:tcPr>
          <w:p w14:paraId="488EF586" w14:textId="77777777" w:rsidR="00D10841" w:rsidRPr="00A15DCB" w:rsidRDefault="00D10841" w:rsidP="009B330A">
            <w:pPr>
              <w:pStyle w:val="TAL"/>
              <w:rPr>
                <w:lang w:eastAsia="en-US"/>
              </w:rPr>
            </w:pPr>
            <w:r w:rsidRPr="00A15DCB">
              <w:rPr>
                <w:rFonts w:cs="Arial"/>
                <w:kern w:val="2"/>
                <w:szCs w:val="18"/>
              </w:rPr>
              <w:t xml:space="preserve">          </w:t>
            </w:r>
            <w:r w:rsidRPr="00A15DCB">
              <w:t xml:space="preserve">CFRA-SSB-Resource[1] </w:t>
            </w:r>
            <w:r w:rsidRPr="00A15DCB">
              <w:rPr>
                <w:snapToGrid w:val="0"/>
                <w:lang w:eastAsia="en-US"/>
              </w:rPr>
              <w:t xml:space="preserve">SEQUENCE </w:t>
            </w:r>
            <w:r w:rsidRPr="00A15DCB">
              <w:rPr>
                <w:lang w:eastAsia="en-US"/>
              </w:rPr>
              <w:t>{</w:t>
            </w:r>
          </w:p>
        </w:tc>
        <w:tc>
          <w:tcPr>
            <w:tcW w:w="2268" w:type="dxa"/>
          </w:tcPr>
          <w:p w14:paraId="2F6DF55D" w14:textId="77777777" w:rsidR="00D10841" w:rsidRPr="00A15DCB" w:rsidRDefault="00D10841" w:rsidP="009B330A">
            <w:pPr>
              <w:pStyle w:val="TAL"/>
              <w:rPr>
                <w:lang w:eastAsia="en-US"/>
              </w:rPr>
            </w:pPr>
          </w:p>
        </w:tc>
        <w:tc>
          <w:tcPr>
            <w:tcW w:w="1701" w:type="dxa"/>
          </w:tcPr>
          <w:p w14:paraId="286AC8E7" w14:textId="77777777" w:rsidR="00D10841" w:rsidRPr="00A15DCB" w:rsidRDefault="00D10841" w:rsidP="009B330A">
            <w:pPr>
              <w:pStyle w:val="TAL"/>
              <w:rPr>
                <w:lang w:eastAsia="en-US"/>
              </w:rPr>
            </w:pPr>
            <w:r w:rsidRPr="00A15DCB">
              <w:rPr>
                <w:rFonts w:cs="Arial"/>
                <w:kern w:val="2"/>
                <w:szCs w:val="18"/>
              </w:rPr>
              <w:t>entry 1</w:t>
            </w:r>
          </w:p>
        </w:tc>
        <w:tc>
          <w:tcPr>
            <w:tcW w:w="1247" w:type="dxa"/>
          </w:tcPr>
          <w:p w14:paraId="23AA10C6" w14:textId="77777777" w:rsidR="00D10841" w:rsidRPr="00A15DCB" w:rsidRDefault="00D10841" w:rsidP="009B330A">
            <w:pPr>
              <w:pStyle w:val="TAL"/>
              <w:rPr>
                <w:lang w:eastAsia="en-US"/>
              </w:rPr>
            </w:pPr>
          </w:p>
        </w:tc>
      </w:tr>
      <w:tr w:rsidR="00D10841" w:rsidRPr="00A15DCB" w14:paraId="50D1A34C" w14:textId="77777777" w:rsidTr="009B330A">
        <w:trPr>
          <w:trHeight w:val="232"/>
        </w:trPr>
        <w:tc>
          <w:tcPr>
            <w:tcW w:w="4536" w:type="dxa"/>
          </w:tcPr>
          <w:p w14:paraId="4494FC10" w14:textId="77777777" w:rsidR="00D10841" w:rsidRPr="00A15DCB" w:rsidRDefault="00D10841" w:rsidP="009B330A">
            <w:pPr>
              <w:pStyle w:val="TAL"/>
              <w:rPr>
                <w:lang w:eastAsia="en-US"/>
              </w:rPr>
            </w:pPr>
            <w:r w:rsidRPr="00A15DCB">
              <w:rPr>
                <w:lang w:eastAsia="en-US"/>
              </w:rPr>
              <w:t xml:space="preserve">            ssb</w:t>
            </w:r>
          </w:p>
        </w:tc>
        <w:tc>
          <w:tcPr>
            <w:tcW w:w="2268" w:type="dxa"/>
          </w:tcPr>
          <w:p w14:paraId="2296C1D7" w14:textId="77777777" w:rsidR="00D10841" w:rsidRPr="00A15DCB" w:rsidRDefault="00D10841" w:rsidP="009B330A">
            <w:pPr>
              <w:pStyle w:val="TAL"/>
              <w:rPr>
                <w:lang w:eastAsia="en-US"/>
              </w:rPr>
            </w:pPr>
            <w:r w:rsidRPr="00A15DCB">
              <w:rPr>
                <w:lang w:eastAsia="en-US"/>
              </w:rPr>
              <w:t>0</w:t>
            </w:r>
          </w:p>
        </w:tc>
        <w:tc>
          <w:tcPr>
            <w:tcW w:w="1701" w:type="dxa"/>
          </w:tcPr>
          <w:p w14:paraId="0C970849" w14:textId="77777777" w:rsidR="00D10841" w:rsidRPr="00A15DCB" w:rsidRDefault="00D10841" w:rsidP="009B330A">
            <w:pPr>
              <w:pStyle w:val="TAL"/>
              <w:rPr>
                <w:lang w:eastAsia="en-US"/>
              </w:rPr>
            </w:pPr>
          </w:p>
        </w:tc>
        <w:tc>
          <w:tcPr>
            <w:tcW w:w="1247" w:type="dxa"/>
          </w:tcPr>
          <w:p w14:paraId="19258E52" w14:textId="77777777" w:rsidR="00D10841" w:rsidRPr="00A15DCB" w:rsidRDefault="00D10841" w:rsidP="009B330A">
            <w:pPr>
              <w:pStyle w:val="TAL"/>
              <w:rPr>
                <w:lang w:eastAsia="en-US"/>
              </w:rPr>
            </w:pPr>
          </w:p>
        </w:tc>
      </w:tr>
      <w:tr w:rsidR="00D10841" w:rsidRPr="00A15DCB" w14:paraId="793B2902" w14:textId="77777777" w:rsidTr="009B330A">
        <w:trPr>
          <w:trHeight w:val="232"/>
        </w:trPr>
        <w:tc>
          <w:tcPr>
            <w:tcW w:w="4536" w:type="dxa"/>
          </w:tcPr>
          <w:p w14:paraId="15728DB4" w14:textId="77777777" w:rsidR="00D10841" w:rsidRPr="00A15DCB" w:rsidRDefault="00D10841" w:rsidP="009B330A">
            <w:pPr>
              <w:pStyle w:val="TAL"/>
              <w:rPr>
                <w:lang w:eastAsia="en-US"/>
              </w:rPr>
            </w:pPr>
            <w:r w:rsidRPr="00A15DCB">
              <w:rPr>
                <w:lang w:eastAsia="en-US"/>
              </w:rPr>
              <w:t xml:space="preserve">            ra-PreambleIndex</w:t>
            </w:r>
          </w:p>
        </w:tc>
        <w:tc>
          <w:tcPr>
            <w:tcW w:w="2268" w:type="dxa"/>
          </w:tcPr>
          <w:p w14:paraId="66B2E5DD" w14:textId="77777777" w:rsidR="00D10841" w:rsidRPr="00A15DCB" w:rsidRDefault="00D10841" w:rsidP="009B330A">
            <w:pPr>
              <w:pStyle w:val="TAL"/>
              <w:rPr>
                <w:lang w:eastAsia="en-US"/>
              </w:rPr>
            </w:pPr>
            <w:r w:rsidRPr="00A15DCB">
              <w:rPr>
                <w:lang w:eastAsia="en-US"/>
              </w:rPr>
              <w:t>52</w:t>
            </w:r>
          </w:p>
        </w:tc>
        <w:tc>
          <w:tcPr>
            <w:tcW w:w="1701" w:type="dxa"/>
          </w:tcPr>
          <w:p w14:paraId="78294751" w14:textId="77777777" w:rsidR="00D10841" w:rsidRPr="00A15DCB" w:rsidRDefault="00D10841" w:rsidP="009B330A">
            <w:pPr>
              <w:pStyle w:val="TAL"/>
              <w:rPr>
                <w:lang w:eastAsia="en-US"/>
              </w:rPr>
            </w:pPr>
            <w:r w:rsidRPr="00A15DCB">
              <w:rPr>
                <w:lang w:eastAsia="en-US"/>
              </w:rPr>
              <w:t>Randomly selected</w:t>
            </w:r>
          </w:p>
        </w:tc>
        <w:tc>
          <w:tcPr>
            <w:tcW w:w="1247" w:type="dxa"/>
          </w:tcPr>
          <w:p w14:paraId="62A1EE2D" w14:textId="77777777" w:rsidR="00D10841" w:rsidRPr="00A15DCB" w:rsidRDefault="00D10841" w:rsidP="009B330A">
            <w:pPr>
              <w:pStyle w:val="TAL"/>
              <w:rPr>
                <w:lang w:eastAsia="en-US"/>
              </w:rPr>
            </w:pPr>
          </w:p>
        </w:tc>
      </w:tr>
      <w:tr w:rsidR="00D10841" w:rsidRPr="00A15DCB" w14:paraId="795B51D6" w14:textId="77777777" w:rsidTr="009B330A">
        <w:trPr>
          <w:trHeight w:val="232"/>
        </w:trPr>
        <w:tc>
          <w:tcPr>
            <w:tcW w:w="4536" w:type="dxa"/>
          </w:tcPr>
          <w:p w14:paraId="6DA12ACF" w14:textId="77777777" w:rsidR="00D10841" w:rsidRPr="00A15DCB" w:rsidRDefault="00D10841" w:rsidP="009B330A">
            <w:pPr>
              <w:pStyle w:val="TAL"/>
              <w:rPr>
                <w:lang w:eastAsia="en-US"/>
              </w:rPr>
            </w:pPr>
            <w:r w:rsidRPr="00A15DCB">
              <w:t xml:space="preserve">          }</w:t>
            </w:r>
          </w:p>
        </w:tc>
        <w:tc>
          <w:tcPr>
            <w:tcW w:w="2268" w:type="dxa"/>
          </w:tcPr>
          <w:p w14:paraId="5AF4356B" w14:textId="77777777" w:rsidR="00D10841" w:rsidRPr="00A15DCB" w:rsidRDefault="00D10841" w:rsidP="009B330A">
            <w:pPr>
              <w:pStyle w:val="TAL"/>
              <w:rPr>
                <w:lang w:eastAsia="en-US"/>
              </w:rPr>
            </w:pPr>
          </w:p>
        </w:tc>
        <w:tc>
          <w:tcPr>
            <w:tcW w:w="1701" w:type="dxa"/>
          </w:tcPr>
          <w:p w14:paraId="65B22B33" w14:textId="77777777" w:rsidR="00D10841" w:rsidRPr="00A15DCB" w:rsidRDefault="00D10841" w:rsidP="009B330A">
            <w:pPr>
              <w:pStyle w:val="TAL"/>
              <w:rPr>
                <w:lang w:eastAsia="en-US"/>
              </w:rPr>
            </w:pPr>
          </w:p>
        </w:tc>
        <w:tc>
          <w:tcPr>
            <w:tcW w:w="1247" w:type="dxa"/>
          </w:tcPr>
          <w:p w14:paraId="7F3041DA" w14:textId="77777777" w:rsidR="00D10841" w:rsidRPr="00A15DCB" w:rsidRDefault="00D10841" w:rsidP="009B330A">
            <w:pPr>
              <w:pStyle w:val="TAL"/>
              <w:rPr>
                <w:lang w:eastAsia="en-US"/>
              </w:rPr>
            </w:pPr>
          </w:p>
        </w:tc>
      </w:tr>
      <w:tr w:rsidR="00D10841" w:rsidRPr="00A15DCB" w14:paraId="079EF939" w14:textId="77777777" w:rsidTr="009B330A">
        <w:trPr>
          <w:trHeight w:val="232"/>
        </w:trPr>
        <w:tc>
          <w:tcPr>
            <w:tcW w:w="4536" w:type="dxa"/>
          </w:tcPr>
          <w:p w14:paraId="3F5F7282" w14:textId="77777777" w:rsidR="00D10841" w:rsidRPr="00A15DCB" w:rsidRDefault="00D10841" w:rsidP="009B330A">
            <w:pPr>
              <w:pStyle w:val="TAL"/>
              <w:rPr>
                <w:lang w:eastAsia="en-US"/>
              </w:rPr>
            </w:pPr>
            <w:r w:rsidRPr="00A15DCB">
              <w:rPr>
                <w:lang w:eastAsia="en-US"/>
              </w:rPr>
              <w:t xml:space="preserve">        }</w:t>
            </w:r>
          </w:p>
        </w:tc>
        <w:tc>
          <w:tcPr>
            <w:tcW w:w="2268" w:type="dxa"/>
          </w:tcPr>
          <w:p w14:paraId="4BB8B121" w14:textId="77777777" w:rsidR="00D10841" w:rsidRPr="00A15DCB" w:rsidRDefault="00D10841" w:rsidP="009B330A">
            <w:pPr>
              <w:pStyle w:val="TAL"/>
              <w:rPr>
                <w:lang w:eastAsia="en-US"/>
              </w:rPr>
            </w:pPr>
          </w:p>
        </w:tc>
        <w:tc>
          <w:tcPr>
            <w:tcW w:w="1701" w:type="dxa"/>
          </w:tcPr>
          <w:p w14:paraId="077018E8" w14:textId="77777777" w:rsidR="00D10841" w:rsidRPr="00A15DCB" w:rsidRDefault="00D10841" w:rsidP="009B330A">
            <w:pPr>
              <w:pStyle w:val="TAL"/>
              <w:rPr>
                <w:lang w:eastAsia="en-US"/>
              </w:rPr>
            </w:pPr>
          </w:p>
        </w:tc>
        <w:tc>
          <w:tcPr>
            <w:tcW w:w="1247" w:type="dxa"/>
          </w:tcPr>
          <w:p w14:paraId="72782E8E" w14:textId="77777777" w:rsidR="00D10841" w:rsidRPr="00A15DCB" w:rsidRDefault="00D10841" w:rsidP="009B330A">
            <w:pPr>
              <w:pStyle w:val="TAL"/>
              <w:rPr>
                <w:lang w:eastAsia="en-US"/>
              </w:rPr>
            </w:pPr>
          </w:p>
        </w:tc>
      </w:tr>
      <w:tr w:rsidR="00D10841" w:rsidRPr="00A15DCB" w14:paraId="20A9D264" w14:textId="77777777" w:rsidTr="009B330A">
        <w:trPr>
          <w:trHeight w:val="232"/>
        </w:trPr>
        <w:tc>
          <w:tcPr>
            <w:tcW w:w="4536" w:type="dxa"/>
          </w:tcPr>
          <w:p w14:paraId="78CBA817" w14:textId="77777777" w:rsidR="00D10841" w:rsidRPr="00A15DCB" w:rsidRDefault="00D10841" w:rsidP="009B330A">
            <w:pPr>
              <w:pStyle w:val="TAL"/>
              <w:rPr>
                <w:lang w:eastAsia="en-US"/>
              </w:rPr>
            </w:pPr>
            <w:r w:rsidRPr="00A15DCB">
              <w:rPr>
                <w:lang w:eastAsia="en-US"/>
              </w:rPr>
              <w:t xml:space="preserve">      }</w:t>
            </w:r>
          </w:p>
        </w:tc>
        <w:tc>
          <w:tcPr>
            <w:tcW w:w="2268" w:type="dxa"/>
          </w:tcPr>
          <w:p w14:paraId="37FC76E3" w14:textId="77777777" w:rsidR="00D10841" w:rsidRPr="00A15DCB" w:rsidRDefault="00D10841" w:rsidP="009B330A">
            <w:pPr>
              <w:pStyle w:val="TAL"/>
              <w:rPr>
                <w:lang w:eastAsia="en-US"/>
              </w:rPr>
            </w:pPr>
          </w:p>
        </w:tc>
        <w:tc>
          <w:tcPr>
            <w:tcW w:w="1701" w:type="dxa"/>
          </w:tcPr>
          <w:p w14:paraId="6B69B81B" w14:textId="77777777" w:rsidR="00D10841" w:rsidRPr="00A15DCB" w:rsidRDefault="00D10841" w:rsidP="009B330A">
            <w:pPr>
              <w:pStyle w:val="TAL"/>
              <w:rPr>
                <w:lang w:eastAsia="en-US"/>
              </w:rPr>
            </w:pPr>
          </w:p>
        </w:tc>
        <w:tc>
          <w:tcPr>
            <w:tcW w:w="1247" w:type="dxa"/>
          </w:tcPr>
          <w:p w14:paraId="51C8D540" w14:textId="77777777" w:rsidR="00D10841" w:rsidRPr="00A15DCB" w:rsidRDefault="00D10841" w:rsidP="009B330A">
            <w:pPr>
              <w:pStyle w:val="TAL"/>
              <w:rPr>
                <w:lang w:eastAsia="en-US"/>
              </w:rPr>
            </w:pPr>
          </w:p>
        </w:tc>
      </w:tr>
      <w:tr w:rsidR="00D10841" w:rsidRPr="00A15DCB" w14:paraId="15176400" w14:textId="77777777" w:rsidTr="009B330A">
        <w:trPr>
          <w:trHeight w:val="232"/>
        </w:trPr>
        <w:tc>
          <w:tcPr>
            <w:tcW w:w="4536" w:type="dxa"/>
          </w:tcPr>
          <w:p w14:paraId="2DF90D83" w14:textId="77777777" w:rsidR="00D10841" w:rsidRPr="00A15DCB" w:rsidRDefault="00D10841" w:rsidP="009B330A">
            <w:pPr>
              <w:pStyle w:val="TAL"/>
              <w:rPr>
                <w:lang w:eastAsia="en-US"/>
              </w:rPr>
            </w:pPr>
            <w:r w:rsidRPr="00A15DCB">
              <w:rPr>
                <w:lang w:eastAsia="en-US"/>
              </w:rPr>
              <w:t xml:space="preserve">    }</w:t>
            </w:r>
          </w:p>
        </w:tc>
        <w:tc>
          <w:tcPr>
            <w:tcW w:w="2268" w:type="dxa"/>
          </w:tcPr>
          <w:p w14:paraId="4688237F" w14:textId="77777777" w:rsidR="00D10841" w:rsidRPr="00A15DCB" w:rsidRDefault="00D10841" w:rsidP="009B330A">
            <w:pPr>
              <w:pStyle w:val="TAL"/>
              <w:rPr>
                <w:lang w:eastAsia="en-US"/>
              </w:rPr>
            </w:pPr>
          </w:p>
        </w:tc>
        <w:tc>
          <w:tcPr>
            <w:tcW w:w="1701" w:type="dxa"/>
          </w:tcPr>
          <w:p w14:paraId="6FC68EDC" w14:textId="77777777" w:rsidR="00D10841" w:rsidRPr="00A15DCB" w:rsidRDefault="00D10841" w:rsidP="009B330A">
            <w:pPr>
              <w:pStyle w:val="TAL"/>
              <w:rPr>
                <w:lang w:eastAsia="en-US"/>
              </w:rPr>
            </w:pPr>
          </w:p>
        </w:tc>
        <w:tc>
          <w:tcPr>
            <w:tcW w:w="1247" w:type="dxa"/>
          </w:tcPr>
          <w:p w14:paraId="2F6371F4" w14:textId="77777777" w:rsidR="00D10841" w:rsidRPr="00A15DCB" w:rsidRDefault="00D10841" w:rsidP="009B330A">
            <w:pPr>
              <w:pStyle w:val="TAL"/>
              <w:rPr>
                <w:lang w:eastAsia="en-US"/>
              </w:rPr>
            </w:pPr>
          </w:p>
        </w:tc>
      </w:tr>
      <w:tr w:rsidR="00D10841" w:rsidRPr="00A15DCB" w14:paraId="0891F248" w14:textId="77777777" w:rsidTr="009B330A">
        <w:trPr>
          <w:trHeight w:val="232"/>
        </w:trPr>
        <w:tc>
          <w:tcPr>
            <w:tcW w:w="4536" w:type="dxa"/>
          </w:tcPr>
          <w:p w14:paraId="3D641CFB" w14:textId="77777777" w:rsidR="00D10841" w:rsidRPr="00A15DCB" w:rsidRDefault="00D10841" w:rsidP="009B330A">
            <w:pPr>
              <w:pStyle w:val="TAL"/>
              <w:rPr>
                <w:lang w:eastAsia="en-US"/>
              </w:rPr>
            </w:pPr>
            <w:r>
              <w:rPr>
                <w:lang w:eastAsia="en-US"/>
              </w:rPr>
              <w:t xml:space="preserve">     </w:t>
            </w:r>
            <w:r w:rsidRPr="00D839FF">
              <w:t xml:space="preserve">msg1-RepetitionNum-r18 </w:t>
            </w:r>
          </w:p>
        </w:tc>
        <w:tc>
          <w:tcPr>
            <w:tcW w:w="2268" w:type="dxa"/>
          </w:tcPr>
          <w:p w14:paraId="44B89FE0" w14:textId="77777777" w:rsidR="00D10841" w:rsidRPr="00A15DCB" w:rsidRDefault="00D10841" w:rsidP="009B330A">
            <w:pPr>
              <w:pStyle w:val="TAL"/>
              <w:rPr>
                <w:lang w:eastAsia="en-US"/>
              </w:rPr>
            </w:pPr>
            <w:r>
              <w:rPr>
                <w:lang w:eastAsia="en-US"/>
              </w:rPr>
              <w:t>n4</w:t>
            </w:r>
          </w:p>
        </w:tc>
        <w:tc>
          <w:tcPr>
            <w:tcW w:w="1701" w:type="dxa"/>
          </w:tcPr>
          <w:p w14:paraId="79DA3448" w14:textId="77777777" w:rsidR="00D10841" w:rsidRPr="00A15DCB" w:rsidRDefault="00D10841" w:rsidP="009B330A">
            <w:pPr>
              <w:pStyle w:val="TAL"/>
              <w:rPr>
                <w:lang w:eastAsia="en-US"/>
              </w:rPr>
            </w:pPr>
          </w:p>
        </w:tc>
        <w:tc>
          <w:tcPr>
            <w:tcW w:w="1247" w:type="dxa"/>
          </w:tcPr>
          <w:p w14:paraId="43149B2D" w14:textId="77777777" w:rsidR="00D10841" w:rsidRPr="00A15DCB" w:rsidRDefault="00D10841" w:rsidP="009B330A">
            <w:pPr>
              <w:pStyle w:val="TAL"/>
              <w:rPr>
                <w:lang w:eastAsia="en-US"/>
              </w:rPr>
            </w:pPr>
          </w:p>
        </w:tc>
      </w:tr>
      <w:tr w:rsidR="00D10841" w:rsidRPr="00A15DCB" w:rsidDel="00226A7B" w14:paraId="1FF4EA99" w14:textId="77777777" w:rsidTr="009B330A">
        <w:tc>
          <w:tcPr>
            <w:tcW w:w="4536" w:type="dxa"/>
          </w:tcPr>
          <w:p w14:paraId="62085AF8" w14:textId="77777777" w:rsidR="00D10841" w:rsidRPr="00A15DCB" w:rsidDel="00226A7B" w:rsidRDefault="00D10841" w:rsidP="009B330A">
            <w:pPr>
              <w:pStyle w:val="TAL"/>
              <w:rPr>
                <w:lang w:eastAsia="en-US"/>
              </w:rPr>
            </w:pPr>
            <w:r w:rsidRPr="00A15DCB">
              <w:rPr>
                <w:lang w:eastAsia="en-US"/>
              </w:rPr>
              <w:t xml:space="preserve">  }</w:t>
            </w:r>
          </w:p>
        </w:tc>
        <w:tc>
          <w:tcPr>
            <w:tcW w:w="2268" w:type="dxa"/>
          </w:tcPr>
          <w:p w14:paraId="7596B960" w14:textId="77777777" w:rsidR="00D10841" w:rsidRPr="00A15DCB" w:rsidDel="00226A7B" w:rsidRDefault="00D10841" w:rsidP="009B330A">
            <w:pPr>
              <w:pStyle w:val="TAL"/>
              <w:rPr>
                <w:lang w:eastAsia="en-US"/>
              </w:rPr>
            </w:pPr>
          </w:p>
        </w:tc>
        <w:tc>
          <w:tcPr>
            <w:tcW w:w="1701" w:type="dxa"/>
          </w:tcPr>
          <w:p w14:paraId="32529D8C" w14:textId="77777777" w:rsidR="00D10841" w:rsidRPr="00A15DCB" w:rsidDel="00226A7B" w:rsidRDefault="00D10841" w:rsidP="009B330A">
            <w:pPr>
              <w:pStyle w:val="TAL"/>
              <w:rPr>
                <w:lang w:eastAsia="en-US"/>
              </w:rPr>
            </w:pPr>
          </w:p>
        </w:tc>
        <w:tc>
          <w:tcPr>
            <w:tcW w:w="1247" w:type="dxa"/>
          </w:tcPr>
          <w:p w14:paraId="2672DF80" w14:textId="77777777" w:rsidR="00D10841" w:rsidRPr="00A15DCB" w:rsidDel="00226A7B" w:rsidRDefault="00D10841" w:rsidP="009B330A">
            <w:pPr>
              <w:pStyle w:val="TAL"/>
              <w:rPr>
                <w:lang w:eastAsia="en-US"/>
              </w:rPr>
            </w:pPr>
          </w:p>
        </w:tc>
      </w:tr>
      <w:tr w:rsidR="00D10841" w:rsidRPr="00A15DCB" w14:paraId="1D1D226F" w14:textId="77777777" w:rsidTr="009B330A">
        <w:tc>
          <w:tcPr>
            <w:tcW w:w="4536" w:type="dxa"/>
          </w:tcPr>
          <w:p w14:paraId="11D8B2CC" w14:textId="77777777" w:rsidR="00D10841" w:rsidRPr="00A15DCB" w:rsidRDefault="00D10841" w:rsidP="009B330A">
            <w:pPr>
              <w:pStyle w:val="TAL"/>
              <w:rPr>
                <w:lang w:eastAsia="en-US"/>
              </w:rPr>
            </w:pPr>
            <w:r w:rsidRPr="00A15DCB">
              <w:rPr>
                <w:lang w:eastAsia="en-US"/>
              </w:rPr>
              <w:t>}</w:t>
            </w:r>
          </w:p>
        </w:tc>
        <w:tc>
          <w:tcPr>
            <w:tcW w:w="2268" w:type="dxa"/>
          </w:tcPr>
          <w:p w14:paraId="414FECF6" w14:textId="77777777" w:rsidR="00D10841" w:rsidRPr="00A15DCB" w:rsidRDefault="00D10841" w:rsidP="009B330A">
            <w:pPr>
              <w:pStyle w:val="TAL"/>
              <w:rPr>
                <w:lang w:eastAsia="en-US"/>
              </w:rPr>
            </w:pPr>
          </w:p>
        </w:tc>
        <w:tc>
          <w:tcPr>
            <w:tcW w:w="1701" w:type="dxa"/>
          </w:tcPr>
          <w:p w14:paraId="324283B1" w14:textId="77777777" w:rsidR="00D10841" w:rsidRPr="00A15DCB" w:rsidRDefault="00D10841" w:rsidP="009B330A">
            <w:pPr>
              <w:pStyle w:val="TAL"/>
              <w:rPr>
                <w:lang w:eastAsia="en-US"/>
              </w:rPr>
            </w:pPr>
          </w:p>
        </w:tc>
        <w:tc>
          <w:tcPr>
            <w:tcW w:w="1247" w:type="dxa"/>
          </w:tcPr>
          <w:p w14:paraId="3CC2ED79" w14:textId="77777777" w:rsidR="00D10841" w:rsidRPr="00A15DCB" w:rsidRDefault="00D10841" w:rsidP="009B330A">
            <w:pPr>
              <w:pStyle w:val="TAL"/>
              <w:rPr>
                <w:lang w:eastAsia="en-US"/>
              </w:rPr>
            </w:pPr>
          </w:p>
        </w:tc>
      </w:tr>
    </w:tbl>
    <w:p w14:paraId="01BED03F" w14:textId="77777777" w:rsidR="00D10841" w:rsidRPr="00A15DCB" w:rsidRDefault="00D10841" w:rsidP="00D10841"/>
    <w:p w14:paraId="1047C526" w14:textId="77777777" w:rsidR="00D10841" w:rsidRPr="00A15DCB" w:rsidRDefault="00D10841" w:rsidP="00D10841">
      <w:pPr>
        <w:pStyle w:val="TH"/>
        <w:rPr>
          <w:i/>
          <w:iCs/>
        </w:rPr>
      </w:pPr>
      <w:r w:rsidRPr="00A15DCB">
        <w:t xml:space="preserve">Table </w:t>
      </w:r>
      <w:r>
        <w:t>7.1.1.1.23</w:t>
      </w:r>
      <w:r w:rsidRPr="00A15DCB">
        <w:t>.3.3-</w:t>
      </w:r>
      <w:r>
        <w:t>4</w:t>
      </w:r>
      <w:r w:rsidRPr="00A15DCB">
        <w:t xml:space="preserve">: </w:t>
      </w:r>
      <w:r w:rsidRPr="00A15DCB">
        <w:rPr>
          <w:i/>
          <w:iCs/>
        </w:rPr>
        <w:t>RACH-ConfigGeneric</w:t>
      </w:r>
      <w:r w:rsidRPr="00A15DCB">
        <w:rPr>
          <w:i/>
        </w:rPr>
        <w:t xml:space="preserve"> </w:t>
      </w:r>
      <w:r w:rsidRPr="00A15DCB">
        <w:t xml:space="preserve">(Table </w:t>
      </w:r>
      <w:r>
        <w:t>7.1.1.1.23</w:t>
      </w:r>
      <w:r w:rsidRPr="00A15DCB">
        <w:t>.3.3-</w:t>
      </w:r>
      <w:r>
        <w:t>3</w:t>
      </w:r>
      <w:r w:rsidRPr="00A15DCB">
        <w:t>)</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D10841" w:rsidRPr="00A15DCB" w14:paraId="6E499167" w14:textId="77777777" w:rsidTr="009B330A">
        <w:tc>
          <w:tcPr>
            <w:tcW w:w="9752" w:type="dxa"/>
            <w:gridSpan w:val="4"/>
          </w:tcPr>
          <w:p w14:paraId="2C63087E" w14:textId="77777777" w:rsidR="00D10841" w:rsidRPr="00A15DCB" w:rsidRDefault="00D10841" w:rsidP="009B330A">
            <w:pPr>
              <w:pStyle w:val="TAH"/>
              <w:jc w:val="left"/>
              <w:rPr>
                <w:b w:val="0"/>
              </w:rPr>
            </w:pPr>
            <w:r w:rsidRPr="00A15DCB">
              <w:rPr>
                <w:b w:val="0"/>
              </w:rPr>
              <w:t>Derivation Path: TS 38.508-1 [4], Table 4.6.3-129</w:t>
            </w:r>
          </w:p>
        </w:tc>
      </w:tr>
      <w:tr w:rsidR="00D10841" w:rsidRPr="00A15DCB" w14:paraId="67A0874A" w14:textId="77777777" w:rsidTr="009B330A">
        <w:tc>
          <w:tcPr>
            <w:tcW w:w="4536" w:type="dxa"/>
          </w:tcPr>
          <w:p w14:paraId="175C0F23" w14:textId="77777777" w:rsidR="00D10841" w:rsidRPr="00A15DCB" w:rsidRDefault="00D10841" w:rsidP="009B330A">
            <w:pPr>
              <w:pStyle w:val="TAH"/>
            </w:pPr>
            <w:r w:rsidRPr="00A15DCB">
              <w:t>Information Element</w:t>
            </w:r>
          </w:p>
        </w:tc>
        <w:tc>
          <w:tcPr>
            <w:tcW w:w="2268" w:type="dxa"/>
          </w:tcPr>
          <w:p w14:paraId="41BD68CA" w14:textId="77777777" w:rsidR="00D10841" w:rsidRPr="00A15DCB" w:rsidRDefault="00D10841" w:rsidP="009B330A">
            <w:pPr>
              <w:pStyle w:val="TAH"/>
            </w:pPr>
            <w:r w:rsidRPr="00A15DCB">
              <w:t>Value/remark</w:t>
            </w:r>
          </w:p>
        </w:tc>
        <w:tc>
          <w:tcPr>
            <w:tcW w:w="1701" w:type="dxa"/>
          </w:tcPr>
          <w:p w14:paraId="1A69D445" w14:textId="77777777" w:rsidR="00D10841" w:rsidRPr="00A15DCB" w:rsidRDefault="00D10841" w:rsidP="009B330A">
            <w:pPr>
              <w:pStyle w:val="TAH"/>
            </w:pPr>
            <w:r w:rsidRPr="00A15DCB">
              <w:t>Comment</w:t>
            </w:r>
          </w:p>
        </w:tc>
        <w:tc>
          <w:tcPr>
            <w:tcW w:w="1247" w:type="dxa"/>
          </w:tcPr>
          <w:p w14:paraId="69010819" w14:textId="77777777" w:rsidR="00D10841" w:rsidRPr="00A15DCB" w:rsidRDefault="00D10841" w:rsidP="009B330A">
            <w:pPr>
              <w:pStyle w:val="TAH"/>
            </w:pPr>
            <w:r w:rsidRPr="00A15DCB">
              <w:t>Condition</w:t>
            </w:r>
          </w:p>
        </w:tc>
      </w:tr>
      <w:tr w:rsidR="00D10841" w:rsidRPr="00A15DCB" w14:paraId="41FCD689" w14:textId="77777777" w:rsidTr="009B330A">
        <w:tc>
          <w:tcPr>
            <w:tcW w:w="4536" w:type="dxa"/>
            <w:tcBorders>
              <w:bottom w:val="single" w:sz="4" w:space="0" w:color="auto"/>
            </w:tcBorders>
          </w:tcPr>
          <w:p w14:paraId="1473046B" w14:textId="77777777" w:rsidR="00D10841" w:rsidRPr="00A15DCB" w:rsidRDefault="00D10841" w:rsidP="009B330A">
            <w:pPr>
              <w:pStyle w:val="TAL"/>
            </w:pPr>
            <w:r w:rsidRPr="00A15DCB">
              <w:t xml:space="preserve">RACH-ConfigDedicated ::= </w:t>
            </w:r>
            <w:r w:rsidRPr="00A15DCB">
              <w:rPr>
                <w:snapToGrid w:val="0"/>
              </w:rPr>
              <w:t xml:space="preserve">SEQUENCE </w:t>
            </w:r>
            <w:r w:rsidRPr="00A15DCB">
              <w:t>{</w:t>
            </w:r>
          </w:p>
        </w:tc>
        <w:tc>
          <w:tcPr>
            <w:tcW w:w="2268" w:type="dxa"/>
          </w:tcPr>
          <w:p w14:paraId="1B7D2AE1" w14:textId="77777777" w:rsidR="00D10841" w:rsidRPr="00A15DCB" w:rsidRDefault="00D10841" w:rsidP="009B330A">
            <w:pPr>
              <w:pStyle w:val="TAL"/>
            </w:pPr>
          </w:p>
        </w:tc>
        <w:tc>
          <w:tcPr>
            <w:tcW w:w="1701" w:type="dxa"/>
          </w:tcPr>
          <w:p w14:paraId="2BE2C172" w14:textId="77777777" w:rsidR="00D10841" w:rsidRPr="00A15DCB" w:rsidRDefault="00D10841" w:rsidP="009B330A">
            <w:pPr>
              <w:pStyle w:val="TAL"/>
            </w:pPr>
          </w:p>
        </w:tc>
        <w:tc>
          <w:tcPr>
            <w:tcW w:w="1247" w:type="dxa"/>
          </w:tcPr>
          <w:p w14:paraId="352405BC" w14:textId="77777777" w:rsidR="00D10841" w:rsidRPr="00A15DCB" w:rsidRDefault="00D10841" w:rsidP="009B330A">
            <w:pPr>
              <w:pStyle w:val="TAL"/>
            </w:pPr>
          </w:p>
        </w:tc>
      </w:tr>
      <w:tr w:rsidR="00D10841" w:rsidRPr="00A15DCB" w14:paraId="7C04BD27" w14:textId="77777777" w:rsidTr="009B330A">
        <w:tc>
          <w:tcPr>
            <w:tcW w:w="4536" w:type="dxa"/>
            <w:tcBorders>
              <w:bottom w:val="nil"/>
            </w:tcBorders>
          </w:tcPr>
          <w:p w14:paraId="1BBF2C6D" w14:textId="77777777" w:rsidR="00D10841" w:rsidRPr="00A15DCB" w:rsidRDefault="00D10841" w:rsidP="009B330A">
            <w:pPr>
              <w:pStyle w:val="TAL"/>
            </w:pPr>
            <w:r w:rsidRPr="00A15DCB">
              <w:t xml:space="preserve">  prach-ConfigurationIndex</w:t>
            </w:r>
          </w:p>
        </w:tc>
        <w:tc>
          <w:tcPr>
            <w:tcW w:w="2268" w:type="dxa"/>
          </w:tcPr>
          <w:p w14:paraId="1017FF3B" w14:textId="77777777" w:rsidR="00D10841" w:rsidRPr="00A15DCB" w:rsidRDefault="00D10841" w:rsidP="009B330A">
            <w:pPr>
              <w:pStyle w:val="TAL"/>
            </w:pPr>
            <w:r w:rsidRPr="00A15DCB">
              <w:t>14</w:t>
            </w:r>
          </w:p>
        </w:tc>
        <w:tc>
          <w:tcPr>
            <w:tcW w:w="1701" w:type="dxa"/>
          </w:tcPr>
          <w:p w14:paraId="03A745AA" w14:textId="77777777" w:rsidR="00D10841" w:rsidRPr="00A15DCB" w:rsidRDefault="00D10841" w:rsidP="009B330A">
            <w:pPr>
              <w:pStyle w:val="TAL"/>
            </w:pPr>
          </w:p>
        </w:tc>
        <w:tc>
          <w:tcPr>
            <w:tcW w:w="1247" w:type="dxa"/>
          </w:tcPr>
          <w:p w14:paraId="43284C52" w14:textId="77777777" w:rsidR="00D10841" w:rsidRPr="00A15DCB" w:rsidRDefault="00D10841" w:rsidP="009B330A">
            <w:pPr>
              <w:pStyle w:val="TAL"/>
            </w:pPr>
            <w:r w:rsidRPr="00A15DCB">
              <w:t>FR1</w:t>
            </w:r>
          </w:p>
        </w:tc>
      </w:tr>
      <w:tr w:rsidR="00D10841" w:rsidRPr="00A15DCB" w14:paraId="79074958" w14:textId="77777777" w:rsidTr="009B330A">
        <w:tc>
          <w:tcPr>
            <w:tcW w:w="4536" w:type="dxa"/>
            <w:tcBorders>
              <w:top w:val="nil"/>
              <w:bottom w:val="nil"/>
            </w:tcBorders>
          </w:tcPr>
          <w:p w14:paraId="5CD9796D" w14:textId="77777777" w:rsidR="00D10841" w:rsidRPr="00A15DCB" w:rsidRDefault="00D10841" w:rsidP="009B330A">
            <w:pPr>
              <w:pStyle w:val="TAL"/>
            </w:pPr>
          </w:p>
        </w:tc>
        <w:tc>
          <w:tcPr>
            <w:tcW w:w="2268" w:type="dxa"/>
          </w:tcPr>
          <w:p w14:paraId="1E1438F8" w14:textId="77777777" w:rsidR="00D10841" w:rsidRPr="00A15DCB" w:rsidRDefault="00D10841" w:rsidP="009B330A">
            <w:pPr>
              <w:pStyle w:val="TAL"/>
            </w:pPr>
            <w:r w:rsidRPr="00A15DCB">
              <w:rPr>
                <w:lang w:eastAsia="zh-CN"/>
              </w:rPr>
              <w:t>13</w:t>
            </w:r>
          </w:p>
        </w:tc>
        <w:tc>
          <w:tcPr>
            <w:tcW w:w="1701" w:type="dxa"/>
          </w:tcPr>
          <w:p w14:paraId="08DA4AEE" w14:textId="77777777" w:rsidR="00D10841" w:rsidRPr="00A15DCB" w:rsidRDefault="00D10841" w:rsidP="009B330A">
            <w:pPr>
              <w:pStyle w:val="TAL"/>
            </w:pPr>
          </w:p>
        </w:tc>
        <w:tc>
          <w:tcPr>
            <w:tcW w:w="1247" w:type="dxa"/>
          </w:tcPr>
          <w:p w14:paraId="39792EDB" w14:textId="77777777" w:rsidR="00D10841" w:rsidRPr="00A15DCB" w:rsidRDefault="00D10841" w:rsidP="009B330A">
            <w:pPr>
              <w:pStyle w:val="TAL"/>
            </w:pPr>
            <w:r w:rsidRPr="00A15DCB">
              <w:rPr>
                <w:lang w:eastAsia="zh-CN"/>
              </w:rPr>
              <w:t>FR1 AND HD_FDD</w:t>
            </w:r>
          </w:p>
        </w:tc>
      </w:tr>
      <w:tr w:rsidR="00D10841" w:rsidRPr="00A15DCB" w14:paraId="291E73AC" w14:textId="77777777" w:rsidTr="009B330A">
        <w:tc>
          <w:tcPr>
            <w:tcW w:w="4536" w:type="dxa"/>
            <w:tcBorders>
              <w:top w:val="nil"/>
              <w:bottom w:val="single" w:sz="4" w:space="0" w:color="auto"/>
            </w:tcBorders>
          </w:tcPr>
          <w:p w14:paraId="2795A13E" w14:textId="77777777" w:rsidR="00D10841" w:rsidRPr="00A15DCB" w:rsidRDefault="00D10841" w:rsidP="009B330A">
            <w:pPr>
              <w:pStyle w:val="TAL"/>
            </w:pPr>
          </w:p>
        </w:tc>
        <w:tc>
          <w:tcPr>
            <w:tcW w:w="2268" w:type="dxa"/>
          </w:tcPr>
          <w:p w14:paraId="32578D22" w14:textId="77777777" w:rsidR="00D10841" w:rsidRPr="00A15DCB" w:rsidRDefault="00D10841" w:rsidP="009B330A">
            <w:pPr>
              <w:pStyle w:val="TAL"/>
            </w:pPr>
            <w:r w:rsidRPr="00A15DCB">
              <w:t>149</w:t>
            </w:r>
          </w:p>
        </w:tc>
        <w:tc>
          <w:tcPr>
            <w:tcW w:w="1701" w:type="dxa"/>
          </w:tcPr>
          <w:p w14:paraId="63CE2160" w14:textId="77777777" w:rsidR="00D10841" w:rsidRPr="00A15DCB" w:rsidRDefault="00D10841" w:rsidP="009B330A">
            <w:pPr>
              <w:pStyle w:val="TAL"/>
            </w:pPr>
          </w:p>
        </w:tc>
        <w:tc>
          <w:tcPr>
            <w:tcW w:w="1247" w:type="dxa"/>
          </w:tcPr>
          <w:p w14:paraId="75E33969" w14:textId="77777777" w:rsidR="00D10841" w:rsidRPr="00A15DCB" w:rsidRDefault="00D10841" w:rsidP="009B330A">
            <w:pPr>
              <w:pStyle w:val="TAL"/>
            </w:pPr>
            <w:r w:rsidRPr="00A15DCB">
              <w:t>FR2</w:t>
            </w:r>
          </w:p>
        </w:tc>
      </w:tr>
      <w:tr w:rsidR="00D10841" w:rsidRPr="00A15DCB" w14:paraId="3EEA093D" w14:textId="77777777" w:rsidTr="009B330A">
        <w:tc>
          <w:tcPr>
            <w:tcW w:w="4536" w:type="dxa"/>
            <w:tcBorders>
              <w:bottom w:val="nil"/>
            </w:tcBorders>
          </w:tcPr>
          <w:p w14:paraId="10485126" w14:textId="77777777" w:rsidR="00D10841" w:rsidRPr="00A15DCB" w:rsidRDefault="00D10841" w:rsidP="009B330A">
            <w:pPr>
              <w:pStyle w:val="TAL"/>
            </w:pPr>
            <w:r w:rsidRPr="00A15DCB">
              <w:t xml:space="preserve">  zeroCorrelationZoneConfig</w:t>
            </w:r>
          </w:p>
        </w:tc>
        <w:tc>
          <w:tcPr>
            <w:tcW w:w="2268" w:type="dxa"/>
          </w:tcPr>
          <w:p w14:paraId="415DD31B" w14:textId="77777777" w:rsidR="00D10841" w:rsidRPr="00A15DCB" w:rsidRDefault="00D10841" w:rsidP="009B330A">
            <w:pPr>
              <w:pStyle w:val="TAL"/>
            </w:pPr>
            <w:r w:rsidRPr="00A15DCB">
              <w:t>12</w:t>
            </w:r>
          </w:p>
        </w:tc>
        <w:tc>
          <w:tcPr>
            <w:tcW w:w="1701" w:type="dxa"/>
          </w:tcPr>
          <w:p w14:paraId="47788468" w14:textId="77777777" w:rsidR="00D10841" w:rsidRPr="00A15DCB" w:rsidRDefault="00D10841" w:rsidP="009B330A">
            <w:pPr>
              <w:pStyle w:val="TAL"/>
            </w:pPr>
          </w:p>
        </w:tc>
        <w:tc>
          <w:tcPr>
            <w:tcW w:w="1247" w:type="dxa"/>
          </w:tcPr>
          <w:p w14:paraId="757C5C33" w14:textId="77777777" w:rsidR="00D10841" w:rsidRPr="00A15DCB" w:rsidRDefault="00D10841" w:rsidP="009B330A">
            <w:pPr>
              <w:pStyle w:val="TAL"/>
            </w:pPr>
            <w:r w:rsidRPr="00A15DCB">
              <w:t>FR1</w:t>
            </w:r>
          </w:p>
        </w:tc>
      </w:tr>
      <w:tr w:rsidR="00D10841" w:rsidRPr="00A15DCB" w14:paraId="191F7ADA" w14:textId="77777777" w:rsidTr="009B330A">
        <w:tc>
          <w:tcPr>
            <w:tcW w:w="4536" w:type="dxa"/>
            <w:tcBorders>
              <w:top w:val="nil"/>
            </w:tcBorders>
          </w:tcPr>
          <w:p w14:paraId="3371349D" w14:textId="77777777" w:rsidR="00D10841" w:rsidRPr="00A15DCB" w:rsidRDefault="00D10841" w:rsidP="009B330A">
            <w:pPr>
              <w:pStyle w:val="TAL"/>
            </w:pPr>
          </w:p>
        </w:tc>
        <w:tc>
          <w:tcPr>
            <w:tcW w:w="2268" w:type="dxa"/>
          </w:tcPr>
          <w:p w14:paraId="18FC4181" w14:textId="77777777" w:rsidR="00D10841" w:rsidRPr="00A15DCB" w:rsidRDefault="00D10841" w:rsidP="009B330A">
            <w:pPr>
              <w:pStyle w:val="TAL"/>
            </w:pPr>
            <w:r w:rsidRPr="00A15DCB">
              <w:t>15</w:t>
            </w:r>
          </w:p>
        </w:tc>
        <w:tc>
          <w:tcPr>
            <w:tcW w:w="1701" w:type="dxa"/>
          </w:tcPr>
          <w:p w14:paraId="2069BCDE" w14:textId="77777777" w:rsidR="00D10841" w:rsidRPr="00A15DCB" w:rsidRDefault="00D10841" w:rsidP="009B330A">
            <w:pPr>
              <w:pStyle w:val="TAL"/>
            </w:pPr>
          </w:p>
        </w:tc>
        <w:tc>
          <w:tcPr>
            <w:tcW w:w="1247" w:type="dxa"/>
          </w:tcPr>
          <w:p w14:paraId="137F63AC" w14:textId="77777777" w:rsidR="00D10841" w:rsidRPr="00A15DCB" w:rsidRDefault="00D10841" w:rsidP="009B330A">
            <w:pPr>
              <w:pStyle w:val="TAL"/>
            </w:pPr>
            <w:r w:rsidRPr="00A15DCB">
              <w:t>FR2</w:t>
            </w:r>
          </w:p>
        </w:tc>
      </w:tr>
      <w:tr w:rsidR="00D10841" w:rsidRPr="00A15DCB" w14:paraId="485AB066" w14:textId="77777777" w:rsidTr="009B330A">
        <w:tc>
          <w:tcPr>
            <w:tcW w:w="4536" w:type="dxa"/>
          </w:tcPr>
          <w:p w14:paraId="67B8CDF7" w14:textId="77777777" w:rsidR="00D10841" w:rsidRPr="00A15DCB" w:rsidRDefault="00D10841" w:rsidP="009B330A">
            <w:pPr>
              <w:pStyle w:val="TAL"/>
            </w:pPr>
            <w:r w:rsidRPr="00A15DCB">
              <w:t>}</w:t>
            </w:r>
          </w:p>
        </w:tc>
        <w:tc>
          <w:tcPr>
            <w:tcW w:w="2268" w:type="dxa"/>
          </w:tcPr>
          <w:p w14:paraId="37C27597" w14:textId="77777777" w:rsidR="00D10841" w:rsidRPr="00A15DCB" w:rsidRDefault="00D10841" w:rsidP="009B330A">
            <w:pPr>
              <w:pStyle w:val="TAL"/>
            </w:pPr>
          </w:p>
        </w:tc>
        <w:tc>
          <w:tcPr>
            <w:tcW w:w="1701" w:type="dxa"/>
          </w:tcPr>
          <w:p w14:paraId="3A25FB2C" w14:textId="77777777" w:rsidR="00D10841" w:rsidRPr="00A15DCB" w:rsidRDefault="00D10841" w:rsidP="009B330A">
            <w:pPr>
              <w:pStyle w:val="TAL"/>
            </w:pPr>
          </w:p>
        </w:tc>
        <w:tc>
          <w:tcPr>
            <w:tcW w:w="1247" w:type="dxa"/>
          </w:tcPr>
          <w:p w14:paraId="5E218E3D" w14:textId="77777777" w:rsidR="00D10841" w:rsidRPr="00A15DCB" w:rsidRDefault="00D10841" w:rsidP="009B330A">
            <w:pPr>
              <w:pStyle w:val="TAL"/>
            </w:pPr>
          </w:p>
        </w:tc>
      </w:tr>
    </w:tbl>
    <w:p w14:paraId="5A2E04A8" w14:textId="77777777" w:rsidR="00D10841" w:rsidRPr="00A15DCB" w:rsidRDefault="00D10841" w:rsidP="00D10841"/>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10841" w:rsidRPr="00A15DCB" w14:paraId="73F1FB8B" w14:textId="77777777" w:rsidTr="009B330A">
        <w:tc>
          <w:tcPr>
            <w:tcW w:w="3936" w:type="dxa"/>
          </w:tcPr>
          <w:p w14:paraId="32758570" w14:textId="77777777" w:rsidR="00D10841" w:rsidRPr="00A15DCB" w:rsidRDefault="00D10841" w:rsidP="009B330A">
            <w:pPr>
              <w:pStyle w:val="TAH"/>
            </w:pPr>
            <w:r w:rsidRPr="00A15DCB">
              <w:t>Condition</w:t>
            </w:r>
          </w:p>
        </w:tc>
        <w:tc>
          <w:tcPr>
            <w:tcW w:w="5811" w:type="dxa"/>
          </w:tcPr>
          <w:p w14:paraId="618CDC72" w14:textId="77777777" w:rsidR="00D10841" w:rsidRPr="00A15DCB" w:rsidRDefault="00D10841" w:rsidP="009B330A">
            <w:pPr>
              <w:pStyle w:val="TAH"/>
            </w:pPr>
            <w:r w:rsidRPr="00A15DCB">
              <w:t>Explanation</w:t>
            </w:r>
          </w:p>
        </w:tc>
      </w:tr>
      <w:tr w:rsidR="00D10841" w:rsidRPr="00A15DCB" w14:paraId="5D423322" w14:textId="77777777" w:rsidTr="009B330A">
        <w:tc>
          <w:tcPr>
            <w:tcW w:w="3936" w:type="dxa"/>
          </w:tcPr>
          <w:p w14:paraId="254C068C" w14:textId="77777777" w:rsidR="00D10841" w:rsidRPr="00A15DCB" w:rsidRDefault="00D10841" w:rsidP="009B330A">
            <w:pPr>
              <w:pStyle w:val="TAL"/>
            </w:pPr>
            <w:r w:rsidRPr="00A15DCB">
              <w:rPr>
                <w:rFonts w:eastAsia="SimSun"/>
                <w:lang w:eastAsia="zh-CN"/>
              </w:rPr>
              <w:t>HD_FDD</w:t>
            </w:r>
          </w:p>
        </w:tc>
        <w:tc>
          <w:tcPr>
            <w:tcW w:w="5811" w:type="dxa"/>
          </w:tcPr>
          <w:p w14:paraId="70A3F6DB" w14:textId="77777777" w:rsidR="00D10841" w:rsidRPr="00A15DCB" w:rsidRDefault="00D10841" w:rsidP="009B330A">
            <w:pPr>
              <w:pStyle w:val="TAL"/>
            </w:pPr>
            <w:r w:rsidRPr="00A15DCB">
              <w:rPr>
                <w:rFonts w:eastAsia="SimSun"/>
                <w:lang w:eastAsia="zh-CN"/>
              </w:rPr>
              <w:t>pc_halfDuplexFDD_TypeA_RedCap_r17 (i.e HD_FDD UE are performing test on FDD band)</w:t>
            </w:r>
          </w:p>
        </w:tc>
      </w:tr>
    </w:tbl>
    <w:p w14:paraId="4FB077B1" w14:textId="77777777" w:rsidR="00D10841" w:rsidRPr="00A15DCB" w:rsidRDefault="00D10841" w:rsidP="00D10841"/>
    <w:p w14:paraId="3FECA10F" w14:textId="77777777" w:rsidR="00D10841" w:rsidRPr="00A15DCB" w:rsidRDefault="00D10841" w:rsidP="00D10841">
      <w:pPr>
        <w:pStyle w:val="TH"/>
        <w:rPr>
          <w:i/>
        </w:rPr>
      </w:pPr>
      <w:r w:rsidRPr="00A15DCB">
        <w:t xml:space="preserve">Table </w:t>
      </w:r>
      <w:r>
        <w:t>7.1.1.1.23</w:t>
      </w:r>
      <w:r w:rsidRPr="00A15DCB">
        <w:t>.3.3-</w:t>
      </w:r>
      <w:r>
        <w:t>5</w:t>
      </w:r>
      <w:r w:rsidRPr="00A15DCB">
        <w:t xml:space="preserve">: </w:t>
      </w:r>
      <w:r w:rsidRPr="00A15DCB">
        <w:rPr>
          <w:i/>
        </w:rPr>
        <w:t xml:space="preserve">ServingCellConfigCommon  </w:t>
      </w:r>
      <w:r w:rsidRPr="00A15DCB">
        <w:t xml:space="preserve">(Table </w:t>
      </w:r>
      <w:r>
        <w:t>7.1.1.1.23</w:t>
      </w:r>
      <w:r w:rsidRPr="00A15DCB">
        <w:t>.3.3-</w:t>
      </w:r>
      <w:r>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30BA9D81" w14:textId="77777777" w:rsidTr="009B330A">
        <w:tc>
          <w:tcPr>
            <w:tcW w:w="9747" w:type="dxa"/>
            <w:gridSpan w:val="4"/>
          </w:tcPr>
          <w:p w14:paraId="73EB9B88" w14:textId="77777777" w:rsidR="00D10841" w:rsidRPr="00A15DCB" w:rsidRDefault="00D10841" w:rsidP="009B330A">
            <w:pPr>
              <w:pStyle w:val="TAH"/>
              <w:jc w:val="left"/>
              <w:rPr>
                <w:b w:val="0"/>
              </w:rPr>
            </w:pPr>
            <w:r w:rsidRPr="00A15DCB">
              <w:rPr>
                <w:b w:val="0"/>
              </w:rPr>
              <w:t>Derivation Path: TS 38.508-1 [4], Table 4.6.3-168</w:t>
            </w:r>
          </w:p>
        </w:tc>
      </w:tr>
      <w:tr w:rsidR="00D10841" w:rsidRPr="00A15DCB" w14:paraId="1F81D895" w14:textId="77777777" w:rsidTr="009B330A">
        <w:tc>
          <w:tcPr>
            <w:tcW w:w="4535" w:type="dxa"/>
          </w:tcPr>
          <w:p w14:paraId="02392353" w14:textId="77777777" w:rsidR="00D10841" w:rsidRPr="00A15DCB" w:rsidRDefault="00D10841" w:rsidP="009B330A">
            <w:pPr>
              <w:pStyle w:val="TAH"/>
            </w:pPr>
            <w:r w:rsidRPr="00A15DCB">
              <w:t>Information Element</w:t>
            </w:r>
          </w:p>
        </w:tc>
        <w:tc>
          <w:tcPr>
            <w:tcW w:w="2267" w:type="dxa"/>
          </w:tcPr>
          <w:p w14:paraId="650CE93D" w14:textId="77777777" w:rsidR="00D10841" w:rsidRPr="00A15DCB" w:rsidRDefault="00D10841" w:rsidP="009B330A">
            <w:pPr>
              <w:pStyle w:val="TAH"/>
            </w:pPr>
            <w:r w:rsidRPr="00A15DCB">
              <w:t>Value/remark</w:t>
            </w:r>
          </w:p>
        </w:tc>
        <w:tc>
          <w:tcPr>
            <w:tcW w:w="1700" w:type="dxa"/>
          </w:tcPr>
          <w:p w14:paraId="3B5CAAF2" w14:textId="77777777" w:rsidR="00D10841" w:rsidRPr="00A15DCB" w:rsidRDefault="00D10841" w:rsidP="009B330A">
            <w:pPr>
              <w:pStyle w:val="TAH"/>
            </w:pPr>
            <w:r w:rsidRPr="00A15DCB">
              <w:t>Comment</w:t>
            </w:r>
          </w:p>
        </w:tc>
        <w:tc>
          <w:tcPr>
            <w:tcW w:w="1245" w:type="dxa"/>
          </w:tcPr>
          <w:p w14:paraId="6D16D1F7" w14:textId="77777777" w:rsidR="00D10841" w:rsidRPr="00A15DCB" w:rsidRDefault="00D10841" w:rsidP="009B330A">
            <w:pPr>
              <w:pStyle w:val="TAH"/>
            </w:pPr>
            <w:r w:rsidRPr="00A15DCB">
              <w:t>Condition</w:t>
            </w:r>
          </w:p>
        </w:tc>
      </w:tr>
      <w:tr w:rsidR="00D10841" w:rsidRPr="00A15DCB" w14:paraId="0A7B245C" w14:textId="77777777" w:rsidTr="009B330A">
        <w:tc>
          <w:tcPr>
            <w:tcW w:w="4535" w:type="dxa"/>
          </w:tcPr>
          <w:p w14:paraId="535E9CAD" w14:textId="77777777" w:rsidR="00D10841" w:rsidRPr="00A15DCB" w:rsidRDefault="00D10841" w:rsidP="009B330A">
            <w:pPr>
              <w:pStyle w:val="TAL"/>
            </w:pPr>
            <w:r w:rsidRPr="00A15DCB">
              <w:t>ServingCellConfigCommon ::= SEQUENCE {</w:t>
            </w:r>
          </w:p>
        </w:tc>
        <w:tc>
          <w:tcPr>
            <w:tcW w:w="2267" w:type="dxa"/>
          </w:tcPr>
          <w:p w14:paraId="6FAD7CCD" w14:textId="77777777" w:rsidR="00D10841" w:rsidRPr="00A15DCB" w:rsidRDefault="00D10841" w:rsidP="009B330A">
            <w:pPr>
              <w:pStyle w:val="TAL"/>
            </w:pPr>
          </w:p>
        </w:tc>
        <w:tc>
          <w:tcPr>
            <w:tcW w:w="1700" w:type="dxa"/>
          </w:tcPr>
          <w:p w14:paraId="6D99AA26" w14:textId="77777777" w:rsidR="00D10841" w:rsidRPr="00A15DCB" w:rsidRDefault="00D10841" w:rsidP="009B330A">
            <w:pPr>
              <w:pStyle w:val="TAL"/>
            </w:pPr>
          </w:p>
        </w:tc>
        <w:tc>
          <w:tcPr>
            <w:tcW w:w="1245" w:type="dxa"/>
          </w:tcPr>
          <w:p w14:paraId="3B216060" w14:textId="77777777" w:rsidR="00D10841" w:rsidRPr="00A15DCB" w:rsidRDefault="00D10841" w:rsidP="009B330A">
            <w:pPr>
              <w:pStyle w:val="TAL"/>
            </w:pPr>
          </w:p>
        </w:tc>
      </w:tr>
      <w:tr w:rsidR="00D10841" w:rsidRPr="00A15DCB" w14:paraId="4E8C96E1" w14:textId="77777777" w:rsidTr="009B330A">
        <w:tc>
          <w:tcPr>
            <w:tcW w:w="4535" w:type="dxa"/>
          </w:tcPr>
          <w:p w14:paraId="312E9CF6" w14:textId="77777777" w:rsidR="00D10841" w:rsidRPr="00A15DCB" w:rsidRDefault="00D10841" w:rsidP="009B330A">
            <w:pPr>
              <w:pStyle w:val="TAL"/>
            </w:pPr>
            <w:r w:rsidRPr="00A15DCB">
              <w:t xml:space="preserve">  uplinkConfigCommon SEQUENCE {</w:t>
            </w:r>
          </w:p>
        </w:tc>
        <w:tc>
          <w:tcPr>
            <w:tcW w:w="2267" w:type="dxa"/>
          </w:tcPr>
          <w:p w14:paraId="64486467" w14:textId="77777777" w:rsidR="00D10841" w:rsidRPr="00A15DCB" w:rsidRDefault="00D10841" w:rsidP="009B330A">
            <w:pPr>
              <w:pStyle w:val="TAL"/>
            </w:pPr>
          </w:p>
        </w:tc>
        <w:tc>
          <w:tcPr>
            <w:tcW w:w="1700" w:type="dxa"/>
          </w:tcPr>
          <w:p w14:paraId="4840B7DB" w14:textId="77777777" w:rsidR="00D10841" w:rsidRPr="00A15DCB" w:rsidRDefault="00D10841" w:rsidP="009B330A">
            <w:pPr>
              <w:pStyle w:val="TAL"/>
            </w:pPr>
          </w:p>
        </w:tc>
        <w:tc>
          <w:tcPr>
            <w:tcW w:w="1245" w:type="dxa"/>
          </w:tcPr>
          <w:p w14:paraId="75DA30BC" w14:textId="77777777" w:rsidR="00D10841" w:rsidRPr="00A15DCB" w:rsidRDefault="00D10841" w:rsidP="009B330A">
            <w:pPr>
              <w:pStyle w:val="TAL"/>
            </w:pPr>
          </w:p>
        </w:tc>
      </w:tr>
      <w:tr w:rsidR="00D10841" w:rsidRPr="00A15DCB" w14:paraId="04F3B5D3" w14:textId="77777777" w:rsidTr="009B330A">
        <w:tc>
          <w:tcPr>
            <w:tcW w:w="4535" w:type="dxa"/>
          </w:tcPr>
          <w:p w14:paraId="028515E0" w14:textId="77777777" w:rsidR="00D10841" w:rsidRPr="00A15DCB" w:rsidRDefault="00D10841" w:rsidP="009B330A">
            <w:pPr>
              <w:pStyle w:val="TAL"/>
            </w:pPr>
            <w:r w:rsidRPr="00A15DCB">
              <w:t xml:space="preserve">    initialUplinkBWP</w:t>
            </w:r>
          </w:p>
        </w:tc>
        <w:tc>
          <w:tcPr>
            <w:tcW w:w="2267" w:type="dxa"/>
          </w:tcPr>
          <w:p w14:paraId="46A4E793" w14:textId="77777777" w:rsidR="00D10841" w:rsidRPr="00A15DCB" w:rsidRDefault="00D10841" w:rsidP="009B330A">
            <w:pPr>
              <w:pStyle w:val="TAL"/>
            </w:pPr>
            <w:r w:rsidRPr="00A15DCB">
              <w:t>BWP-UplinkCommon</w:t>
            </w:r>
          </w:p>
        </w:tc>
        <w:tc>
          <w:tcPr>
            <w:tcW w:w="1700" w:type="dxa"/>
          </w:tcPr>
          <w:p w14:paraId="3F54CAE5" w14:textId="77777777" w:rsidR="00D10841" w:rsidRPr="00A15DCB" w:rsidRDefault="00D10841" w:rsidP="009B330A">
            <w:pPr>
              <w:pStyle w:val="TAL"/>
            </w:pPr>
          </w:p>
        </w:tc>
        <w:tc>
          <w:tcPr>
            <w:tcW w:w="1245" w:type="dxa"/>
          </w:tcPr>
          <w:p w14:paraId="32F89187" w14:textId="77777777" w:rsidR="00D10841" w:rsidRPr="00A15DCB" w:rsidRDefault="00D10841" w:rsidP="009B330A">
            <w:pPr>
              <w:pStyle w:val="TAL"/>
            </w:pPr>
          </w:p>
        </w:tc>
      </w:tr>
      <w:tr w:rsidR="00D10841" w:rsidRPr="00A15DCB" w14:paraId="16B4574C" w14:textId="77777777" w:rsidTr="009B330A">
        <w:tc>
          <w:tcPr>
            <w:tcW w:w="4535" w:type="dxa"/>
            <w:tcBorders>
              <w:bottom w:val="single" w:sz="4" w:space="0" w:color="auto"/>
            </w:tcBorders>
          </w:tcPr>
          <w:p w14:paraId="14930199" w14:textId="77777777" w:rsidR="00D10841" w:rsidRPr="00A15DCB" w:rsidRDefault="00D10841" w:rsidP="009B330A">
            <w:pPr>
              <w:pStyle w:val="TAL"/>
            </w:pPr>
            <w:r w:rsidRPr="00A15DCB">
              <w:t xml:space="preserve">  }</w:t>
            </w:r>
          </w:p>
        </w:tc>
        <w:tc>
          <w:tcPr>
            <w:tcW w:w="2267" w:type="dxa"/>
          </w:tcPr>
          <w:p w14:paraId="66B108EC" w14:textId="77777777" w:rsidR="00D10841" w:rsidRPr="00A15DCB" w:rsidRDefault="00D10841" w:rsidP="009B330A">
            <w:pPr>
              <w:pStyle w:val="TAL"/>
            </w:pPr>
          </w:p>
        </w:tc>
        <w:tc>
          <w:tcPr>
            <w:tcW w:w="1700" w:type="dxa"/>
          </w:tcPr>
          <w:p w14:paraId="30B0245F" w14:textId="77777777" w:rsidR="00D10841" w:rsidRPr="00A15DCB" w:rsidRDefault="00D10841" w:rsidP="009B330A">
            <w:pPr>
              <w:pStyle w:val="TAL"/>
            </w:pPr>
          </w:p>
        </w:tc>
        <w:tc>
          <w:tcPr>
            <w:tcW w:w="1245" w:type="dxa"/>
          </w:tcPr>
          <w:p w14:paraId="707013CB" w14:textId="77777777" w:rsidR="00D10841" w:rsidRPr="00A15DCB" w:rsidRDefault="00D10841" w:rsidP="009B330A">
            <w:pPr>
              <w:pStyle w:val="TAL"/>
            </w:pPr>
          </w:p>
        </w:tc>
      </w:tr>
      <w:tr w:rsidR="00D10841" w:rsidRPr="00A15DCB" w14:paraId="512D33E9" w14:textId="77777777" w:rsidTr="009B330A">
        <w:tc>
          <w:tcPr>
            <w:tcW w:w="4535" w:type="dxa"/>
            <w:tcBorders>
              <w:bottom w:val="single" w:sz="4" w:space="0" w:color="auto"/>
            </w:tcBorders>
          </w:tcPr>
          <w:p w14:paraId="1F85BE87" w14:textId="77777777" w:rsidR="00D10841" w:rsidRPr="00A15DCB" w:rsidRDefault="00D10841" w:rsidP="009B330A">
            <w:pPr>
              <w:pStyle w:val="TAL"/>
            </w:pPr>
            <w:r w:rsidRPr="00A15DCB">
              <w:t xml:space="preserve">  tdd-UL-DL-ConfigurationCommon</w:t>
            </w:r>
          </w:p>
        </w:tc>
        <w:tc>
          <w:tcPr>
            <w:tcW w:w="2267" w:type="dxa"/>
          </w:tcPr>
          <w:p w14:paraId="68EAF232" w14:textId="77777777" w:rsidR="00D10841" w:rsidRPr="00A15DCB" w:rsidRDefault="00D10841" w:rsidP="009B330A">
            <w:pPr>
              <w:pStyle w:val="TAL"/>
            </w:pPr>
            <w:r w:rsidRPr="00A15DCB">
              <w:t>TDD-UL-DL-ConfigCommon</w:t>
            </w:r>
          </w:p>
        </w:tc>
        <w:tc>
          <w:tcPr>
            <w:tcW w:w="1700" w:type="dxa"/>
          </w:tcPr>
          <w:p w14:paraId="185A4800" w14:textId="77777777" w:rsidR="00D10841" w:rsidRPr="00A15DCB" w:rsidRDefault="00D10841" w:rsidP="009B330A">
            <w:pPr>
              <w:pStyle w:val="TAL"/>
            </w:pPr>
          </w:p>
        </w:tc>
        <w:tc>
          <w:tcPr>
            <w:tcW w:w="1245" w:type="dxa"/>
          </w:tcPr>
          <w:p w14:paraId="5A88E7B0" w14:textId="77777777" w:rsidR="00D10841" w:rsidRPr="00A15DCB" w:rsidRDefault="00D10841" w:rsidP="009B330A">
            <w:pPr>
              <w:pStyle w:val="TAL"/>
            </w:pPr>
          </w:p>
        </w:tc>
      </w:tr>
      <w:tr w:rsidR="00D10841" w:rsidRPr="00A15DCB" w14:paraId="521BF069" w14:textId="77777777" w:rsidTr="009B330A">
        <w:tc>
          <w:tcPr>
            <w:tcW w:w="4535" w:type="dxa"/>
            <w:tcBorders>
              <w:bottom w:val="single" w:sz="4" w:space="0" w:color="auto"/>
            </w:tcBorders>
          </w:tcPr>
          <w:p w14:paraId="4E2D5DD7" w14:textId="77777777" w:rsidR="00D10841" w:rsidRPr="00A15DCB" w:rsidRDefault="00D10841" w:rsidP="009B330A">
            <w:pPr>
              <w:pStyle w:val="TAL"/>
            </w:pPr>
            <w:r w:rsidRPr="00A15DCB">
              <w:t>}</w:t>
            </w:r>
          </w:p>
        </w:tc>
        <w:tc>
          <w:tcPr>
            <w:tcW w:w="2267" w:type="dxa"/>
          </w:tcPr>
          <w:p w14:paraId="3D75E609" w14:textId="77777777" w:rsidR="00D10841" w:rsidRPr="00A15DCB" w:rsidRDefault="00D10841" w:rsidP="009B330A">
            <w:pPr>
              <w:pStyle w:val="TAL"/>
            </w:pPr>
          </w:p>
        </w:tc>
        <w:tc>
          <w:tcPr>
            <w:tcW w:w="1700" w:type="dxa"/>
          </w:tcPr>
          <w:p w14:paraId="6F06B471" w14:textId="77777777" w:rsidR="00D10841" w:rsidRPr="00A15DCB" w:rsidRDefault="00D10841" w:rsidP="009B330A">
            <w:pPr>
              <w:pStyle w:val="TAL"/>
            </w:pPr>
          </w:p>
        </w:tc>
        <w:tc>
          <w:tcPr>
            <w:tcW w:w="1245" w:type="dxa"/>
          </w:tcPr>
          <w:p w14:paraId="6F4556B2" w14:textId="77777777" w:rsidR="00D10841" w:rsidRPr="00A15DCB" w:rsidRDefault="00D10841" w:rsidP="009B330A">
            <w:pPr>
              <w:pStyle w:val="TAL"/>
            </w:pPr>
          </w:p>
        </w:tc>
      </w:tr>
    </w:tbl>
    <w:p w14:paraId="14E2CED4" w14:textId="77777777" w:rsidR="00D10841" w:rsidRPr="00A15DCB" w:rsidRDefault="00D10841" w:rsidP="00D10841"/>
    <w:p w14:paraId="5C2556F5" w14:textId="77777777" w:rsidR="00D10841" w:rsidRPr="00A15DCB" w:rsidRDefault="00D10841" w:rsidP="00D10841">
      <w:pPr>
        <w:pStyle w:val="TH"/>
        <w:rPr>
          <w:i/>
          <w:iCs/>
        </w:rPr>
      </w:pPr>
      <w:r w:rsidRPr="00A15DCB">
        <w:lastRenderedPageBreak/>
        <w:t xml:space="preserve">Table </w:t>
      </w:r>
      <w:r>
        <w:t>7.1.1.1.23</w:t>
      </w:r>
      <w:r w:rsidRPr="00A15DCB">
        <w:t>.3.3-</w:t>
      </w:r>
      <w:r>
        <w:t>6</w:t>
      </w:r>
      <w:r w:rsidRPr="00A15DCB">
        <w:t xml:space="preserve">: </w:t>
      </w:r>
      <w:r w:rsidRPr="00A15DCB">
        <w:rPr>
          <w:i/>
          <w:iCs/>
        </w:rPr>
        <w:t>BWP-UplinkCommon (</w:t>
      </w:r>
      <w:r w:rsidRPr="00A15DCB">
        <w:t xml:space="preserve">Table </w:t>
      </w:r>
      <w:r>
        <w:t>7.1.1.1.23</w:t>
      </w:r>
      <w:r w:rsidRPr="00A15DCB">
        <w:t>.3.3-</w:t>
      </w:r>
      <w:r>
        <w:t>5</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5E548FF3" w14:textId="77777777" w:rsidTr="009B330A">
        <w:tc>
          <w:tcPr>
            <w:tcW w:w="4535" w:type="dxa"/>
          </w:tcPr>
          <w:p w14:paraId="1F85DAD5" w14:textId="77777777" w:rsidR="00D10841" w:rsidRPr="00A15DCB" w:rsidRDefault="00D10841" w:rsidP="009B330A">
            <w:pPr>
              <w:pStyle w:val="TAL"/>
            </w:pPr>
            <w:r w:rsidRPr="00A15DCB">
              <w:t>Derivation Path: TS 38.508-1 [4], Table 4.6.3-10</w:t>
            </w:r>
          </w:p>
        </w:tc>
        <w:tc>
          <w:tcPr>
            <w:tcW w:w="2267" w:type="dxa"/>
          </w:tcPr>
          <w:p w14:paraId="6D28F172" w14:textId="77777777" w:rsidR="00D10841" w:rsidRPr="00A15DCB" w:rsidRDefault="00D10841" w:rsidP="009B330A">
            <w:pPr>
              <w:pStyle w:val="TAL"/>
            </w:pPr>
          </w:p>
        </w:tc>
        <w:tc>
          <w:tcPr>
            <w:tcW w:w="1700" w:type="dxa"/>
          </w:tcPr>
          <w:p w14:paraId="56C39AF9" w14:textId="77777777" w:rsidR="00D10841" w:rsidRPr="00A15DCB" w:rsidRDefault="00D10841" w:rsidP="009B330A">
            <w:pPr>
              <w:pStyle w:val="TAL"/>
            </w:pPr>
          </w:p>
        </w:tc>
        <w:tc>
          <w:tcPr>
            <w:tcW w:w="1245" w:type="dxa"/>
          </w:tcPr>
          <w:p w14:paraId="291D2657" w14:textId="77777777" w:rsidR="00D10841" w:rsidRPr="00A15DCB" w:rsidRDefault="00D10841" w:rsidP="009B330A">
            <w:pPr>
              <w:pStyle w:val="TAL"/>
            </w:pPr>
          </w:p>
        </w:tc>
      </w:tr>
      <w:tr w:rsidR="00D10841" w:rsidRPr="00A15DCB" w14:paraId="6390D404" w14:textId="77777777" w:rsidTr="009B330A">
        <w:tc>
          <w:tcPr>
            <w:tcW w:w="4535" w:type="dxa"/>
          </w:tcPr>
          <w:p w14:paraId="6D234DE4" w14:textId="77777777" w:rsidR="00D10841" w:rsidRPr="00A15DCB" w:rsidRDefault="00D10841" w:rsidP="009B330A">
            <w:pPr>
              <w:pStyle w:val="TAH"/>
            </w:pPr>
            <w:r w:rsidRPr="00A15DCB">
              <w:t>Information Element</w:t>
            </w:r>
          </w:p>
        </w:tc>
        <w:tc>
          <w:tcPr>
            <w:tcW w:w="2267" w:type="dxa"/>
          </w:tcPr>
          <w:p w14:paraId="7E702440" w14:textId="77777777" w:rsidR="00D10841" w:rsidRPr="00A15DCB" w:rsidRDefault="00D10841" w:rsidP="009B330A">
            <w:pPr>
              <w:pStyle w:val="TAH"/>
            </w:pPr>
            <w:r w:rsidRPr="00A15DCB">
              <w:t>Value/remark</w:t>
            </w:r>
          </w:p>
        </w:tc>
        <w:tc>
          <w:tcPr>
            <w:tcW w:w="1700" w:type="dxa"/>
          </w:tcPr>
          <w:p w14:paraId="2F2BB857" w14:textId="77777777" w:rsidR="00D10841" w:rsidRPr="00A15DCB" w:rsidRDefault="00D10841" w:rsidP="009B330A">
            <w:pPr>
              <w:pStyle w:val="TAH"/>
            </w:pPr>
            <w:r w:rsidRPr="00A15DCB">
              <w:t>Comment</w:t>
            </w:r>
          </w:p>
        </w:tc>
        <w:tc>
          <w:tcPr>
            <w:tcW w:w="1245" w:type="dxa"/>
          </w:tcPr>
          <w:p w14:paraId="3B4BBCA5" w14:textId="77777777" w:rsidR="00D10841" w:rsidRPr="00A15DCB" w:rsidRDefault="00D10841" w:rsidP="009B330A">
            <w:pPr>
              <w:pStyle w:val="TAH"/>
            </w:pPr>
            <w:r w:rsidRPr="00A15DCB">
              <w:t>Condition</w:t>
            </w:r>
          </w:p>
        </w:tc>
      </w:tr>
      <w:tr w:rsidR="00D10841" w:rsidRPr="00A15DCB" w14:paraId="6A0AF8D9" w14:textId="77777777" w:rsidTr="009B330A">
        <w:tc>
          <w:tcPr>
            <w:tcW w:w="4535" w:type="dxa"/>
          </w:tcPr>
          <w:p w14:paraId="462281A2" w14:textId="77777777" w:rsidR="00D10841" w:rsidRPr="00A15DCB" w:rsidRDefault="00D10841" w:rsidP="009B330A">
            <w:pPr>
              <w:pStyle w:val="TAL"/>
            </w:pPr>
            <w:r w:rsidRPr="00A15DCB">
              <w:t xml:space="preserve">BWP-UplinkCommon ::= </w:t>
            </w:r>
            <w:r w:rsidRPr="00A15DCB">
              <w:rPr>
                <w:snapToGrid w:val="0"/>
              </w:rPr>
              <w:t xml:space="preserve">SEQUENCE </w:t>
            </w:r>
            <w:r w:rsidRPr="00A15DCB">
              <w:t>{</w:t>
            </w:r>
          </w:p>
        </w:tc>
        <w:tc>
          <w:tcPr>
            <w:tcW w:w="2267" w:type="dxa"/>
          </w:tcPr>
          <w:p w14:paraId="34D3F812" w14:textId="77777777" w:rsidR="00D10841" w:rsidRPr="00A15DCB" w:rsidRDefault="00D10841" w:rsidP="009B330A">
            <w:pPr>
              <w:pStyle w:val="TAL"/>
            </w:pPr>
          </w:p>
        </w:tc>
        <w:tc>
          <w:tcPr>
            <w:tcW w:w="1700" w:type="dxa"/>
          </w:tcPr>
          <w:p w14:paraId="42E0AAAC" w14:textId="77777777" w:rsidR="00D10841" w:rsidRPr="00A15DCB" w:rsidRDefault="00D10841" w:rsidP="009B330A">
            <w:pPr>
              <w:pStyle w:val="TAL"/>
            </w:pPr>
          </w:p>
        </w:tc>
        <w:tc>
          <w:tcPr>
            <w:tcW w:w="1245" w:type="dxa"/>
          </w:tcPr>
          <w:p w14:paraId="4000640C" w14:textId="77777777" w:rsidR="00D10841" w:rsidRPr="00A15DCB" w:rsidRDefault="00D10841" w:rsidP="009B330A">
            <w:pPr>
              <w:pStyle w:val="TAL"/>
            </w:pPr>
          </w:p>
        </w:tc>
      </w:tr>
      <w:tr w:rsidR="00D10841" w:rsidRPr="00A15DCB" w14:paraId="03BC55E8" w14:textId="77777777" w:rsidTr="009B330A">
        <w:tc>
          <w:tcPr>
            <w:tcW w:w="4535" w:type="dxa"/>
          </w:tcPr>
          <w:p w14:paraId="41F98A87" w14:textId="77777777" w:rsidR="00D10841" w:rsidRPr="00A15DCB" w:rsidRDefault="00D10841" w:rsidP="009B330A">
            <w:pPr>
              <w:pStyle w:val="TAL"/>
            </w:pPr>
            <w:r w:rsidRPr="00A15DCB">
              <w:t xml:space="preserve">  rach-ConfigCommon CHOICE {</w:t>
            </w:r>
          </w:p>
        </w:tc>
        <w:tc>
          <w:tcPr>
            <w:tcW w:w="2267" w:type="dxa"/>
          </w:tcPr>
          <w:p w14:paraId="1D4433E3" w14:textId="77777777" w:rsidR="00D10841" w:rsidRPr="00A15DCB" w:rsidRDefault="00D10841" w:rsidP="009B330A">
            <w:pPr>
              <w:pStyle w:val="TAL"/>
            </w:pPr>
          </w:p>
        </w:tc>
        <w:tc>
          <w:tcPr>
            <w:tcW w:w="1700" w:type="dxa"/>
          </w:tcPr>
          <w:p w14:paraId="5C8752F2" w14:textId="77777777" w:rsidR="00D10841" w:rsidRPr="00A15DCB" w:rsidRDefault="00D10841" w:rsidP="009B330A">
            <w:pPr>
              <w:pStyle w:val="TAL"/>
            </w:pPr>
          </w:p>
        </w:tc>
        <w:tc>
          <w:tcPr>
            <w:tcW w:w="1245" w:type="dxa"/>
          </w:tcPr>
          <w:p w14:paraId="4E85F2B1" w14:textId="77777777" w:rsidR="00D10841" w:rsidRPr="00A15DCB" w:rsidRDefault="00D10841" w:rsidP="009B330A">
            <w:pPr>
              <w:pStyle w:val="TAL"/>
            </w:pPr>
          </w:p>
        </w:tc>
      </w:tr>
      <w:tr w:rsidR="00D10841" w:rsidRPr="00A15DCB" w14:paraId="64DDC44B" w14:textId="77777777" w:rsidTr="009B330A">
        <w:tc>
          <w:tcPr>
            <w:tcW w:w="4535" w:type="dxa"/>
          </w:tcPr>
          <w:p w14:paraId="6B386472" w14:textId="77777777" w:rsidR="00D10841" w:rsidRPr="00A15DCB" w:rsidRDefault="00D10841" w:rsidP="009B330A">
            <w:pPr>
              <w:pStyle w:val="TAL"/>
            </w:pPr>
            <w:r w:rsidRPr="00A15DCB">
              <w:t xml:space="preserve">    setup</w:t>
            </w:r>
          </w:p>
        </w:tc>
        <w:tc>
          <w:tcPr>
            <w:tcW w:w="2267" w:type="dxa"/>
          </w:tcPr>
          <w:p w14:paraId="6D7247F9" w14:textId="77777777" w:rsidR="00D10841" w:rsidRPr="00A15DCB" w:rsidRDefault="00D10841" w:rsidP="009B330A">
            <w:pPr>
              <w:pStyle w:val="TAL"/>
            </w:pPr>
            <w:r w:rsidRPr="00A15DCB">
              <w:t>RACH-ConfigCommon</w:t>
            </w:r>
          </w:p>
        </w:tc>
        <w:tc>
          <w:tcPr>
            <w:tcW w:w="1700" w:type="dxa"/>
          </w:tcPr>
          <w:p w14:paraId="543FFE49" w14:textId="77777777" w:rsidR="00D10841" w:rsidRPr="00A15DCB" w:rsidRDefault="00D10841" w:rsidP="009B330A">
            <w:pPr>
              <w:pStyle w:val="TAL"/>
            </w:pPr>
          </w:p>
        </w:tc>
        <w:tc>
          <w:tcPr>
            <w:tcW w:w="1245" w:type="dxa"/>
          </w:tcPr>
          <w:p w14:paraId="360B26D7" w14:textId="77777777" w:rsidR="00D10841" w:rsidRPr="00A15DCB" w:rsidRDefault="00D10841" w:rsidP="009B330A">
            <w:pPr>
              <w:pStyle w:val="TAL"/>
            </w:pPr>
          </w:p>
        </w:tc>
      </w:tr>
      <w:tr w:rsidR="00D10841" w:rsidRPr="00A15DCB" w14:paraId="7C4F8F90" w14:textId="77777777" w:rsidTr="009B330A">
        <w:tc>
          <w:tcPr>
            <w:tcW w:w="4535" w:type="dxa"/>
          </w:tcPr>
          <w:p w14:paraId="2AC0684F" w14:textId="77777777" w:rsidR="00D10841" w:rsidRPr="00A15DCB" w:rsidRDefault="00D10841" w:rsidP="009B330A">
            <w:pPr>
              <w:pStyle w:val="TAL"/>
            </w:pPr>
            <w:r w:rsidRPr="00A15DCB">
              <w:t xml:space="preserve">  }</w:t>
            </w:r>
          </w:p>
        </w:tc>
        <w:tc>
          <w:tcPr>
            <w:tcW w:w="2267" w:type="dxa"/>
          </w:tcPr>
          <w:p w14:paraId="326E6A3A" w14:textId="77777777" w:rsidR="00D10841" w:rsidRPr="00A15DCB" w:rsidRDefault="00D10841" w:rsidP="009B330A">
            <w:pPr>
              <w:pStyle w:val="TAL"/>
            </w:pPr>
          </w:p>
        </w:tc>
        <w:tc>
          <w:tcPr>
            <w:tcW w:w="1700" w:type="dxa"/>
          </w:tcPr>
          <w:p w14:paraId="50EE1081" w14:textId="77777777" w:rsidR="00D10841" w:rsidRPr="00A15DCB" w:rsidRDefault="00D10841" w:rsidP="009B330A">
            <w:pPr>
              <w:pStyle w:val="TAL"/>
            </w:pPr>
          </w:p>
        </w:tc>
        <w:tc>
          <w:tcPr>
            <w:tcW w:w="1245" w:type="dxa"/>
          </w:tcPr>
          <w:p w14:paraId="57FC121C" w14:textId="77777777" w:rsidR="00D10841" w:rsidRPr="00A15DCB" w:rsidRDefault="00D10841" w:rsidP="009B330A">
            <w:pPr>
              <w:pStyle w:val="TAL"/>
            </w:pPr>
          </w:p>
        </w:tc>
      </w:tr>
      <w:tr w:rsidR="00D10841" w:rsidRPr="00A15DCB" w14:paraId="4BE38FD4" w14:textId="77777777" w:rsidTr="009B330A">
        <w:tc>
          <w:tcPr>
            <w:tcW w:w="4535" w:type="dxa"/>
          </w:tcPr>
          <w:p w14:paraId="13438DE3" w14:textId="77777777" w:rsidR="00D10841" w:rsidRPr="00A15DCB" w:rsidRDefault="00D10841" w:rsidP="009B330A">
            <w:pPr>
              <w:pStyle w:val="TAL"/>
            </w:pPr>
            <w:r w:rsidRPr="00A15DCB">
              <w:t>}</w:t>
            </w:r>
          </w:p>
        </w:tc>
        <w:tc>
          <w:tcPr>
            <w:tcW w:w="2267" w:type="dxa"/>
          </w:tcPr>
          <w:p w14:paraId="21A6F9A2" w14:textId="77777777" w:rsidR="00D10841" w:rsidRPr="00A15DCB" w:rsidRDefault="00D10841" w:rsidP="009B330A">
            <w:pPr>
              <w:pStyle w:val="TAL"/>
            </w:pPr>
          </w:p>
        </w:tc>
        <w:tc>
          <w:tcPr>
            <w:tcW w:w="1700" w:type="dxa"/>
          </w:tcPr>
          <w:p w14:paraId="1DC39039" w14:textId="77777777" w:rsidR="00D10841" w:rsidRPr="00A15DCB" w:rsidRDefault="00D10841" w:rsidP="009B330A">
            <w:pPr>
              <w:pStyle w:val="TAL"/>
            </w:pPr>
          </w:p>
        </w:tc>
        <w:tc>
          <w:tcPr>
            <w:tcW w:w="1245" w:type="dxa"/>
          </w:tcPr>
          <w:p w14:paraId="7280A269" w14:textId="77777777" w:rsidR="00D10841" w:rsidRPr="00A15DCB" w:rsidRDefault="00D10841" w:rsidP="009B330A">
            <w:pPr>
              <w:pStyle w:val="TAL"/>
            </w:pPr>
          </w:p>
        </w:tc>
      </w:tr>
    </w:tbl>
    <w:p w14:paraId="74119141" w14:textId="77777777" w:rsidR="00D10841" w:rsidRPr="00A15DCB" w:rsidRDefault="00D10841" w:rsidP="00D10841"/>
    <w:p w14:paraId="60FE5143" w14:textId="77777777" w:rsidR="00D10841" w:rsidRPr="00A15DCB" w:rsidRDefault="00D10841" w:rsidP="00D10841">
      <w:pPr>
        <w:pStyle w:val="TH"/>
        <w:rPr>
          <w:i/>
          <w:iCs/>
        </w:rPr>
      </w:pPr>
      <w:r w:rsidRPr="00A15DCB">
        <w:t xml:space="preserve">Table </w:t>
      </w:r>
      <w:r>
        <w:t>7.1.1.1.23</w:t>
      </w:r>
      <w:r w:rsidRPr="00A15DCB">
        <w:t>.3.3-</w:t>
      </w:r>
      <w:r>
        <w:t>7</w:t>
      </w:r>
      <w:r w:rsidRPr="00A15DCB">
        <w:t xml:space="preserve">: </w:t>
      </w:r>
      <w:r w:rsidRPr="00A15DCB">
        <w:rPr>
          <w:i/>
          <w:iCs/>
        </w:rPr>
        <w:t>RACH-ConfigCommon (</w:t>
      </w:r>
      <w:r w:rsidRPr="00A15DCB">
        <w:t xml:space="preserve">Table </w:t>
      </w:r>
      <w:r>
        <w:t>7.1.1.1.23</w:t>
      </w:r>
      <w:r w:rsidRPr="00A15DCB">
        <w:t>.3.3-</w:t>
      </w:r>
      <w:r>
        <w:t>6</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359C6AFF" w14:textId="77777777" w:rsidTr="009B330A">
        <w:tc>
          <w:tcPr>
            <w:tcW w:w="9747" w:type="dxa"/>
            <w:gridSpan w:val="4"/>
          </w:tcPr>
          <w:p w14:paraId="178071DA" w14:textId="77777777" w:rsidR="00D10841" w:rsidRPr="00A15DCB" w:rsidRDefault="00D10841" w:rsidP="009B330A">
            <w:pPr>
              <w:pStyle w:val="TAH"/>
              <w:jc w:val="left"/>
              <w:rPr>
                <w:b w:val="0"/>
              </w:rPr>
            </w:pPr>
            <w:r w:rsidRPr="00A15DCB">
              <w:rPr>
                <w:b w:val="0"/>
              </w:rPr>
              <w:t>Derivation Path: TS 38.508-1 [4], Table 4.6.3-128</w:t>
            </w:r>
          </w:p>
        </w:tc>
      </w:tr>
      <w:tr w:rsidR="00D10841" w:rsidRPr="00A15DCB" w14:paraId="2D8D9915" w14:textId="77777777" w:rsidTr="009B330A">
        <w:tc>
          <w:tcPr>
            <w:tcW w:w="4535" w:type="dxa"/>
          </w:tcPr>
          <w:p w14:paraId="4CC19852" w14:textId="77777777" w:rsidR="00D10841" w:rsidRPr="00A15DCB" w:rsidRDefault="00D10841" w:rsidP="009B330A">
            <w:pPr>
              <w:pStyle w:val="TAH"/>
            </w:pPr>
            <w:r w:rsidRPr="00A15DCB">
              <w:t>Information Element</w:t>
            </w:r>
          </w:p>
        </w:tc>
        <w:tc>
          <w:tcPr>
            <w:tcW w:w="2267" w:type="dxa"/>
          </w:tcPr>
          <w:p w14:paraId="39FD59E8" w14:textId="77777777" w:rsidR="00D10841" w:rsidRPr="00A15DCB" w:rsidRDefault="00D10841" w:rsidP="009B330A">
            <w:pPr>
              <w:pStyle w:val="TAH"/>
            </w:pPr>
            <w:r w:rsidRPr="00A15DCB">
              <w:t>Value/remark</w:t>
            </w:r>
          </w:p>
        </w:tc>
        <w:tc>
          <w:tcPr>
            <w:tcW w:w="1700" w:type="dxa"/>
          </w:tcPr>
          <w:p w14:paraId="476EE422" w14:textId="77777777" w:rsidR="00D10841" w:rsidRPr="00A15DCB" w:rsidRDefault="00D10841" w:rsidP="009B330A">
            <w:pPr>
              <w:pStyle w:val="TAH"/>
            </w:pPr>
            <w:r w:rsidRPr="00A15DCB">
              <w:t>Comment</w:t>
            </w:r>
          </w:p>
        </w:tc>
        <w:tc>
          <w:tcPr>
            <w:tcW w:w="1245" w:type="dxa"/>
          </w:tcPr>
          <w:p w14:paraId="0432D7CD" w14:textId="77777777" w:rsidR="00D10841" w:rsidRPr="00A15DCB" w:rsidRDefault="00D10841" w:rsidP="009B330A">
            <w:pPr>
              <w:pStyle w:val="TAH"/>
            </w:pPr>
            <w:r w:rsidRPr="00A15DCB">
              <w:t>Condition</w:t>
            </w:r>
          </w:p>
        </w:tc>
      </w:tr>
      <w:tr w:rsidR="00D10841" w:rsidRPr="00A15DCB" w14:paraId="55519754" w14:textId="77777777" w:rsidTr="009B330A">
        <w:tc>
          <w:tcPr>
            <w:tcW w:w="4535" w:type="dxa"/>
          </w:tcPr>
          <w:p w14:paraId="2C368AA7" w14:textId="77777777" w:rsidR="00D10841" w:rsidRPr="00A15DCB" w:rsidRDefault="00D10841" w:rsidP="009B330A">
            <w:pPr>
              <w:pStyle w:val="TAL"/>
            </w:pPr>
            <w:r w:rsidRPr="00A15DCB">
              <w:t xml:space="preserve">RACH-ConfigCommon ::= </w:t>
            </w:r>
            <w:r w:rsidRPr="00A15DCB">
              <w:rPr>
                <w:snapToGrid w:val="0"/>
              </w:rPr>
              <w:t xml:space="preserve">SEQUENCE </w:t>
            </w:r>
            <w:r w:rsidRPr="00A15DCB">
              <w:t>{</w:t>
            </w:r>
          </w:p>
        </w:tc>
        <w:tc>
          <w:tcPr>
            <w:tcW w:w="2267" w:type="dxa"/>
          </w:tcPr>
          <w:p w14:paraId="43720235" w14:textId="77777777" w:rsidR="00D10841" w:rsidRPr="00A15DCB" w:rsidRDefault="00D10841" w:rsidP="009B330A">
            <w:pPr>
              <w:pStyle w:val="TAL"/>
            </w:pPr>
          </w:p>
        </w:tc>
        <w:tc>
          <w:tcPr>
            <w:tcW w:w="1700" w:type="dxa"/>
          </w:tcPr>
          <w:p w14:paraId="07CB876B" w14:textId="77777777" w:rsidR="00D10841" w:rsidRPr="00A15DCB" w:rsidRDefault="00D10841" w:rsidP="009B330A">
            <w:pPr>
              <w:pStyle w:val="TAL"/>
            </w:pPr>
          </w:p>
        </w:tc>
        <w:tc>
          <w:tcPr>
            <w:tcW w:w="1245" w:type="dxa"/>
          </w:tcPr>
          <w:p w14:paraId="2616D762" w14:textId="77777777" w:rsidR="00D10841" w:rsidRPr="00A15DCB" w:rsidRDefault="00D10841" w:rsidP="009B330A">
            <w:pPr>
              <w:pStyle w:val="TAL"/>
            </w:pPr>
          </w:p>
        </w:tc>
      </w:tr>
      <w:tr w:rsidR="00D10841" w:rsidRPr="00A15DCB" w14:paraId="469A70FE" w14:textId="77777777" w:rsidTr="009B330A">
        <w:tc>
          <w:tcPr>
            <w:tcW w:w="4535" w:type="dxa"/>
          </w:tcPr>
          <w:p w14:paraId="36274B5B" w14:textId="77777777" w:rsidR="00D10841" w:rsidRPr="00A15DCB" w:rsidRDefault="00D10841" w:rsidP="009B330A">
            <w:pPr>
              <w:pStyle w:val="TAL"/>
            </w:pPr>
            <w:r w:rsidRPr="00A15DCB">
              <w:t xml:space="preserve">  rach-ConfigGeneric</w:t>
            </w:r>
          </w:p>
        </w:tc>
        <w:tc>
          <w:tcPr>
            <w:tcW w:w="2267" w:type="dxa"/>
          </w:tcPr>
          <w:p w14:paraId="1C82B3BC" w14:textId="77777777" w:rsidR="00D10841" w:rsidRPr="00A15DCB" w:rsidRDefault="00D10841" w:rsidP="009B330A">
            <w:pPr>
              <w:pStyle w:val="TAL"/>
            </w:pPr>
            <w:r w:rsidRPr="00A15DCB">
              <w:t>RACH-ConfigGeneric</w:t>
            </w:r>
          </w:p>
        </w:tc>
        <w:tc>
          <w:tcPr>
            <w:tcW w:w="1700" w:type="dxa"/>
          </w:tcPr>
          <w:p w14:paraId="5D35E652" w14:textId="77777777" w:rsidR="00D10841" w:rsidRPr="00A15DCB" w:rsidRDefault="00D10841" w:rsidP="009B330A">
            <w:pPr>
              <w:pStyle w:val="TAL"/>
            </w:pPr>
          </w:p>
        </w:tc>
        <w:tc>
          <w:tcPr>
            <w:tcW w:w="1245" w:type="dxa"/>
          </w:tcPr>
          <w:p w14:paraId="77D1CC60" w14:textId="77777777" w:rsidR="00D10841" w:rsidRPr="00A15DCB" w:rsidRDefault="00D10841" w:rsidP="009B330A">
            <w:pPr>
              <w:pStyle w:val="TAL"/>
            </w:pPr>
          </w:p>
        </w:tc>
      </w:tr>
      <w:tr w:rsidR="00D10841" w:rsidRPr="00A15DCB" w14:paraId="7ED5FF7A" w14:textId="77777777" w:rsidTr="009B330A">
        <w:tc>
          <w:tcPr>
            <w:tcW w:w="4535" w:type="dxa"/>
          </w:tcPr>
          <w:p w14:paraId="2DED8C54" w14:textId="77777777" w:rsidR="00D10841" w:rsidRPr="00A15DCB" w:rsidRDefault="00D10841" w:rsidP="009B330A">
            <w:pPr>
              <w:pStyle w:val="TAL"/>
            </w:pPr>
            <w:r w:rsidRPr="00A15DCB">
              <w:t xml:space="preserve">  ssb-perRACH-OccasionAndCB-PreamblesPerSSB CHOICE {</w:t>
            </w:r>
          </w:p>
        </w:tc>
        <w:tc>
          <w:tcPr>
            <w:tcW w:w="2267" w:type="dxa"/>
          </w:tcPr>
          <w:p w14:paraId="0D2D3402" w14:textId="77777777" w:rsidR="00D10841" w:rsidRPr="00A15DCB" w:rsidRDefault="00D10841" w:rsidP="009B330A">
            <w:pPr>
              <w:pStyle w:val="TAL"/>
            </w:pPr>
          </w:p>
        </w:tc>
        <w:tc>
          <w:tcPr>
            <w:tcW w:w="1700" w:type="dxa"/>
          </w:tcPr>
          <w:p w14:paraId="1A30DAC4" w14:textId="77777777" w:rsidR="00D10841" w:rsidRPr="00A15DCB" w:rsidRDefault="00D10841" w:rsidP="009B330A">
            <w:pPr>
              <w:pStyle w:val="TAL"/>
            </w:pPr>
          </w:p>
        </w:tc>
        <w:tc>
          <w:tcPr>
            <w:tcW w:w="1245" w:type="dxa"/>
          </w:tcPr>
          <w:p w14:paraId="5F4540DB" w14:textId="77777777" w:rsidR="00D10841" w:rsidRPr="00A15DCB" w:rsidRDefault="00D10841" w:rsidP="009B330A">
            <w:pPr>
              <w:pStyle w:val="TAL"/>
            </w:pPr>
          </w:p>
        </w:tc>
      </w:tr>
      <w:tr w:rsidR="00D10841" w:rsidRPr="00A15DCB" w14:paraId="0789BF88" w14:textId="77777777" w:rsidTr="009B330A">
        <w:tc>
          <w:tcPr>
            <w:tcW w:w="4535" w:type="dxa"/>
          </w:tcPr>
          <w:p w14:paraId="72B6D710" w14:textId="77777777" w:rsidR="00D10841" w:rsidRPr="00A15DCB" w:rsidRDefault="00D10841" w:rsidP="009B330A">
            <w:pPr>
              <w:pStyle w:val="TAL"/>
            </w:pPr>
            <w:r w:rsidRPr="00A15DCB">
              <w:t xml:space="preserve">    one</w:t>
            </w:r>
          </w:p>
        </w:tc>
        <w:tc>
          <w:tcPr>
            <w:tcW w:w="2267" w:type="dxa"/>
          </w:tcPr>
          <w:p w14:paraId="6B6588CE" w14:textId="77777777" w:rsidR="00D10841" w:rsidRPr="00A15DCB" w:rsidRDefault="00D10841" w:rsidP="009B330A">
            <w:pPr>
              <w:pStyle w:val="TAL"/>
            </w:pPr>
            <w:r w:rsidRPr="00A15DCB">
              <w:t>n36</w:t>
            </w:r>
          </w:p>
        </w:tc>
        <w:tc>
          <w:tcPr>
            <w:tcW w:w="1700" w:type="dxa"/>
          </w:tcPr>
          <w:p w14:paraId="313E3AC0" w14:textId="77777777" w:rsidR="00D10841" w:rsidRPr="00A15DCB" w:rsidRDefault="00D10841" w:rsidP="009B330A">
            <w:pPr>
              <w:pStyle w:val="TAL"/>
            </w:pPr>
          </w:p>
        </w:tc>
        <w:tc>
          <w:tcPr>
            <w:tcW w:w="1245" w:type="dxa"/>
          </w:tcPr>
          <w:p w14:paraId="3B60B197" w14:textId="77777777" w:rsidR="00D10841" w:rsidRPr="00A15DCB" w:rsidRDefault="00D10841" w:rsidP="009B330A">
            <w:pPr>
              <w:pStyle w:val="TAL"/>
            </w:pPr>
          </w:p>
        </w:tc>
      </w:tr>
      <w:tr w:rsidR="00D10841" w:rsidRPr="00A15DCB" w14:paraId="2004EFDD" w14:textId="77777777" w:rsidTr="009B330A">
        <w:tc>
          <w:tcPr>
            <w:tcW w:w="4535" w:type="dxa"/>
          </w:tcPr>
          <w:p w14:paraId="4A85776F" w14:textId="77777777" w:rsidR="00D10841" w:rsidRPr="00A15DCB" w:rsidRDefault="00D10841" w:rsidP="009B330A">
            <w:pPr>
              <w:pStyle w:val="TAL"/>
            </w:pPr>
            <w:r w:rsidRPr="00A15DCB">
              <w:t xml:space="preserve">  }</w:t>
            </w:r>
          </w:p>
        </w:tc>
        <w:tc>
          <w:tcPr>
            <w:tcW w:w="2267" w:type="dxa"/>
          </w:tcPr>
          <w:p w14:paraId="7D43AB8C" w14:textId="77777777" w:rsidR="00D10841" w:rsidRPr="00A15DCB" w:rsidRDefault="00D10841" w:rsidP="009B330A">
            <w:pPr>
              <w:pStyle w:val="TAL"/>
            </w:pPr>
          </w:p>
        </w:tc>
        <w:tc>
          <w:tcPr>
            <w:tcW w:w="1700" w:type="dxa"/>
          </w:tcPr>
          <w:p w14:paraId="28190BFA" w14:textId="77777777" w:rsidR="00D10841" w:rsidRPr="00A15DCB" w:rsidRDefault="00D10841" w:rsidP="009B330A">
            <w:pPr>
              <w:pStyle w:val="TAL"/>
            </w:pPr>
          </w:p>
        </w:tc>
        <w:tc>
          <w:tcPr>
            <w:tcW w:w="1245" w:type="dxa"/>
          </w:tcPr>
          <w:p w14:paraId="63ED41DF" w14:textId="77777777" w:rsidR="00D10841" w:rsidRPr="00A15DCB" w:rsidRDefault="00D10841" w:rsidP="009B330A">
            <w:pPr>
              <w:pStyle w:val="TAL"/>
            </w:pPr>
          </w:p>
        </w:tc>
      </w:tr>
      <w:tr w:rsidR="00D10841" w:rsidRPr="00A15DCB" w14:paraId="569C0354" w14:textId="77777777" w:rsidTr="009B330A">
        <w:tc>
          <w:tcPr>
            <w:tcW w:w="4535" w:type="dxa"/>
          </w:tcPr>
          <w:p w14:paraId="7872C1AE" w14:textId="77777777" w:rsidR="00D10841" w:rsidRPr="00A15DCB" w:rsidRDefault="00D10841" w:rsidP="009B330A">
            <w:pPr>
              <w:pStyle w:val="TAL"/>
            </w:pPr>
            <w:r w:rsidRPr="00A15DCB">
              <w:t xml:space="preserve">  prach-RootSequenceIndex CHOICE {</w:t>
            </w:r>
          </w:p>
        </w:tc>
        <w:tc>
          <w:tcPr>
            <w:tcW w:w="2267" w:type="dxa"/>
          </w:tcPr>
          <w:p w14:paraId="657D2C97" w14:textId="77777777" w:rsidR="00D10841" w:rsidRPr="00A15DCB" w:rsidRDefault="00D10841" w:rsidP="009B330A">
            <w:pPr>
              <w:pStyle w:val="TAL"/>
            </w:pPr>
          </w:p>
        </w:tc>
        <w:tc>
          <w:tcPr>
            <w:tcW w:w="1700" w:type="dxa"/>
          </w:tcPr>
          <w:p w14:paraId="0E248AC7" w14:textId="77777777" w:rsidR="00D10841" w:rsidRPr="00A15DCB" w:rsidRDefault="00D10841" w:rsidP="009B330A">
            <w:pPr>
              <w:pStyle w:val="TAL"/>
            </w:pPr>
          </w:p>
        </w:tc>
        <w:tc>
          <w:tcPr>
            <w:tcW w:w="1245" w:type="dxa"/>
          </w:tcPr>
          <w:p w14:paraId="2AECB9AE" w14:textId="77777777" w:rsidR="00D10841" w:rsidRPr="00A15DCB" w:rsidRDefault="00D10841" w:rsidP="009B330A">
            <w:pPr>
              <w:pStyle w:val="TAL"/>
            </w:pPr>
          </w:p>
        </w:tc>
      </w:tr>
      <w:tr w:rsidR="00D10841" w:rsidRPr="00A15DCB" w14:paraId="32F7DF66" w14:textId="77777777" w:rsidTr="009B330A">
        <w:tc>
          <w:tcPr>
            <w:tcW w:w="4535" w:type="dxa"/>
          </w:tcPr>
          <w:p w14:paraId="3A38936B" w14:textId="77777777" w:rsidR="00D10841" w:rsidRPr="00A15DCB" w:rsidRDefault="00D10841" w:rsidP="009B330A">
            <w:pPr>
              <w:pStyle w:val="TAL"/>
            </w:pPr>
            <w:r w:rsidRPr="00A15DCB">
              <w:t xml:space="preserve">    l139</w:t>
            </w:r>
          </w:p>
        </w:tc>
        <w:tc>
          <w:tcPr>
            <w:tcW w:w="2267" w:type="dxa"/>
          </w:tcPr>
          <w:p w14:paraId="277C4AE9" w14:textId="77777777" w:rsidR="00D10841" w:rsidRPr="00A15DCB" w:rsidRDefault="00D10841" w:rsidP="009B330A">
            <w:pPr>
              <w:pStyle w:val="TAL"/>
            </w:pPr>
            <w:r w:rsidRPr="00A15DCB">
              <w:t xml:space="preserve"> Set according to table 4.4.2-2 in TS 38.508-1 [4] for the NR Cell..</w:t>
            </w:r>
          </w:p>
        </w:tc>
        <w:tc>
          <w:tcPr>
            <w:tcW w:w="1700" w:type="dxa"/>
          </w:tcPr>
          <w:p w14:paraId="66529AB8" w14:textId="77777777" w:rsidR="00D10841" w:rsidRPr="00A15DCB" w:rsidRDefault="00D10841" w:rsidP="009B330A">
            <w:pPr>
              <w:pStyle w:val="TAL"/>
            </w:pPr>
          </w:p>
        </w:tc>
        <w:tc>
          <w:tcPr>
            <w:tcW w:w="1245" w:type="dxa"/>
          </w:tcPr>
          <w:p w14:paraId="0A066907" w14:textId="77777777" w:rsidR="00D10841" w:rsidRPr="00A15DCB" w:rsidRDefault="00D10841" w:rsidP="009B330A">
            <w:pPr>
              <w:pStyle w:val="TAL"/>
            </w:pPr>
          </w:p>
        </w:tc>
      </w:tr>
      <w:tr w:rsidR="00D10841" w:rsidRPr="00A15DCB" w14:paraId="517B0CA6" w14:textId="77777777" w:rsidTr="009B330A">
        <w:tc>
          <w:tcPr>
            <w:tcW w:w="4535" w:type="dxa"/>
          </w:tcPr>
          <w:p w14:paraId="6A422C2F" w14:textId="77777777" w:rsidR="00D10841" w:rsidRPr="00A15DCB" w:rsidRDefault="00D10841" w:rsidP="009B330A">
            <w:pPr>
              <w:pStyle w:val="TAL"/>
            </w:pPr>
            <w:r w:rsidRPr="00A15DCB">
              <w:t xml:space="preserve">    l839</w:t>
            </w:r>
          </w:p>
        </w:tc>
        <w:tc>
          <w:tcPr>
            <w:tcW w:w="2267" w:type="dxa"/>
          </w:tcPr>
          <w:p w14:paraId="07A60901" w14:textId="77777777" w:rsidR="00D10841" w:rsidRPr="00A15DCB" w:rsidRDefault="00D10841" w:rsidP="009B330A">
            <w:pPr>
              <w:pStyle w:val="TAL"/>
            </w:pPr>
            <w:r w:rsidRPr="00A15DCB">
              <w:t>Set according to table 4.4.2-2 in TS 38.508-1 [4] for the NR Cell.</w:t>
            </w:r>
          </w:p>
        </w:tc>
        <w:tc>
          <w:tcPr>
            <w:tcW w:w="1700" w:type="dxa"/>
          </w:tcPr>
          <w:p w14:paraId="07B41D7E" w14:textId="77777777" w:rsidR="00D10841" w:rsidRPr="00A15DCB" w:rsidRDefault="00D10841" w:rsidP="009B330A">
            <w:pPr>
              <w:pStyle w:val="TAL"/>
            </w:pPr>
            <w:r w:rsidRPr="00A15DCB">
              <w:t>PRACH Preamble format 0 used</w:t>
            </w:r>
          </w:p>
        </w:tc>
        <w:tc>
          <w:tcPr>
            <w:tcW w:w="1245" w:type="dxa"/>
          </w:tcPr>
          <w:p w14:paraId="23DC321B" w14:textId="77777777" w:rsidR="00D10841" w:rsidRPr="00A15DCB" w:rsidRDefault="00D10841" w:rsidP="009B330A">
            <w:pPr>
              <w:pStyle w:val="TAL"/>
            </w:pPr>
            <w:r w:rsidRPr="00A15DCB">
              <w:t>FR1</w:t>
            </w:r>
          </w:p>
        </w:tc>
      </w:tr>
      <w:tr w:rsidR="00D10841" w:rsidRPr="00A15DCB" w14:paraId="12E74F52" w14:textId="77777777" w:rsidTr="009B330A">
        <w:tc>
          <w:tcPr>
            <w:tcW w:w="4535" w:type="dxa"/>
          </w:tcPr>
          <w:p w14:paraId="78A12A25" w14:textId="77777777" w:rsidR="00D10841" w:rsidRPr="00A15DCB" w:rsidRDefault="00D10841" w:rsidP="009B330A">
            <w:pPr>
              <w:pStyle w:val="TAL"/>
            </w:pPr>
            <w:r w:rsidRPr="00A15DCB">
              <w:t xml:space="preserve">  }</w:t>
            </w:r>
          </w:p>
        </w:tc>
        <w:tc>
          <w:tcPr>
            <w:tcW w:w="2267" w:type="dxa"/>
          </w:tcPr>
          <w:p w14:paraId="59DAD895" w14:textId="77777777" w:rsidR="00D10841" w:rsidRPr="00A15DCB" w:rsidRDefault="00D10841" w:rsidP="009B330A">
            <w:pPr>
              <w:pStyle w:val="TAL"/>
            </w:pPr>
          </w:p>
        </w:tc>
        <w:tc>
          <w:tcPr>
            <w:tcW w:w="1700" w:type="dxa"/>
          </w:tcPr>
          <w:p w14:paraId="3BB3B1CF" w14:textId="77777777" w:rsidR="00D10841" w:rsidRPr="00A15DCB" w:rsidRDefault="00D10841" w:rsidP="009B330A">
            <w:pPr>
              <w:pStyle w:val="TAL"/>
            </w:pPr>
          </w:p>
        </w:tc>
        <w:tc>
          <w:tcPr>
            <w:tcW w:w="1245" w:type="dxa"/>
          </w:tcPr>
          <w:p w14:paraId="77B91854" w14:textId="77777777" w:rsidR="00D10841" w:rsidRPr="00A15DCB" w:rsidRDefault="00D10841" w:rsidP="009B330A">
            <w:pPr>
              <w:pStyle w:val="TAL"/>
            </w:pPr>
          </w:p>
        </w:tc>
      </w:tr>
      <w:tr w:rsidR="00D10841" w:rsidRPr="00A15DCB" w14:paraId="3E31E3F8" w14:textId="77777777" w:rsidTr="009B330A">
        <w:tc>
          <w:tcPr>
            <w:tcW w:w="4535" w:type="dxa"/>
          </w:tcPr>
          <w:p w14:paraId="4EDAB98E" w14:textId="77777777" w:rsidR="00D10841" w:rsidRPr="00A15DCB" w:rsidRDefault="00D10841" w:rsidP="009B330A">
            <w:pPr>
              <w:pStyle w:val="TAL"/>
            </w:pPr>
            <w:r w:rsidRPr="00A15DCB">
              <w:t>}</w:t>
            </w:r>
          </w:p>
        </w:tc>
        <w:tc>
          <w:tcPr>
            <w:tcW w:w="2267" w:type="dxa"/>
          </w:tcPr>
          <w:p w14:paraId="380D6257" w14:textId="77777777" w:rsidR="00D10841" w:rsidRPr="00A15DCB" w:rsidRDefault="00D10841" w:rsidP="009B330A">
            <w:pPr>
              <w:pStyle w:val="TAL"/>
            </w:pPr>
          </w:p>
        </w:tc>
        <w:tc>
          <w:tcPr>
            <w:tcW w:w="1700" w:type="dxa"/>
          </w:tcPr>
          <w:p w14:paraId="748270B4" w14:textId="77777777" w:rsidR="00D10841" w:rsidRPr="00A15DCB" w:rsidRDefault="00D10841" w:rsidP="009B330A">
            <w:pPr>
              <w:pStyle w:val="TAL"/>
            </w:pPr>
          </w:p>
        </w:tc>
        <w:tc>
          <w:tcPr>
            <w:tcW w:w="1245" w:type="dxa"/>
          </w:tcPr>
          <w:p w14:paraId="4B2AA612" w14:textId="77777777" w:rsidR="00D10841" w:rsidRPr="00A15DCB" w:rsidRDefault="00D10841" w:rsidP="009B330A">
            <w:pPr>
              <w:pStyle w:val="TAL"/>
            </w:pPr>
          </w:p>
        </w:tc>
      </w:tr>
    </w:tbl>
    <w:p w14:paraId="1B037C5C" w14:textId="77777777" w:rsidR="00D10841" w:rsidRPr="00A15DCB" w:rsidRDefault="00D10841" w:rsidP="00D10841"/>
    <w:p w14:paraId="6FC69209" w14:textId="77777777" w:rsidR="00D10841" w:rsidRPr="00A15DCB" w:rsidRDefault="00D10841" w:rsidP="00D10841">
      <w:pPr>
        <w:pStyle w:val="TH"/>
      </w:pPr>
      <w:r w:rsidRPr="00A15DCB">
        <w:lastRenderedPageBreak/>
        <w:t xml:space="preserve">Table </w:t>
      </w:r>
      <w:r>
        <w:t>7.1.1.1.23</w:t>
      </w:r>
      <w:r w:rsidRPr="00A15DCB">
        <w:t>.3.3-</w:t>
      </w:r>
      <w:r>
        <w:t>8</w:t>
      </w:r>
      <w:r w:rsidRPr="00A15DCB">
        <w:t xml:space="preserve">: </w:t>
      </w:r>
      <w:r w:rsidRPr="00A15DCB">
        <w:rPr>
          <w:i/>
        </w:rPr>
        <w:t>TDD-UL-DL-ConfigCommon (</w:t>
      </w:r>
      <w:r w:rsidRPr="00A15DCB">
        <w:t xml:space="preserve">Table </w:t>
      </w:r>
      <w:r>
        <w:t>7.1.1.1.23</w:t>
      </w:r>
      <w:r w:rsidRPr="00A15DCB">
        <w:t>.3.3-</w:t>
      </w:r>
      <w:r>
        <w:t>5</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5AF04E1F" w14:textId="77777777" w:rsidTr="009B330A">
        <w:tc>
          <w:tcPr>
            <w:tcW w:w="9747" w:type="dxa"/>
            <w:gridSpan w:val="4"/>
          </w:tcPr>
          <w:p w14:paraId="2FDD6173" w14:textId="77777777" w:rsidR="00D10841" w:rsidRPr="00A15DCB" w:rsidRDefault="00D10841" w:rsidP="009B330A">
            <w:pPr>
              <w:pStyle w:val="TAH"/>
              <w:jc w:val="left"/>
              <w:rPr>
                <w:b w:val="0"/>
              </w:rPr>
            </w:pPr>
            <w:r w:rsidRPr="00A15DCB">
              <w:rPr>
                <w:b w:val="0"/>
              </w:rPr>
              <w:t>Derivation Path: TS 38.508-1 [4], Table 4.6.3-192</w:t>
            </w:r>
          </w:p>
        </w:tc>
      </w:tr>
      <w:tr w:rsidR="00D10841" w:rsidRPr="00A15DCB" w14:paraId="57F0CAE4" w14:textId="77777777" w:rsidTr="009B330A">
        <w:tc>
          <w:tcPr>
            <w:tcW w:w="4535" w:type="dxa"/>
          </w:tcPr>
          <w:p w14:paraId="4FF1D0D4" w14:textId="77777777" w:rsidR="00D10841" w:rsidRPr="00A15DCB" w:rsidRDefault="00D10841" w:rsidP="009B330A">
            <w:pPr>
              <w:pStyle w:val="TAH"/>
            </w:pPr>
            <w:r w:rsidRPr="00A15DCB">
              <w:t>Information Element</w:t>
            </w:r>
          </w:p>
        </w:tc>
        <w:tc>
          <w:tcPr>
            <w:tcW w:w="2267" w:type="dxa"/>
          </w:tcPr>
          <w:p w14:paraId="0AE53F7E" w14:textId="77777777" w:rsidR="00D10841" w:rsidRPr="00A15DCB" w:rsidRDefault="00D10841" w:rsidP="009B330A">
            <w:pPr>
              <w:pStyle w:val="TAH"/>
            </w:pPr>
            <w:r w:rsidRPr="00A15DCB">
              <w:t>Value/remark</w:t>
            </w:r>
          </w:p>
        </w:tc>
        <w:tc>
          <w:tcPr>
            <w:tcW w:w="1700" w:type="dxa"/>
          </w:tcPr>
          <w:p w14:paraId="17C17C86" w14:textId="77777777" w:rsidR="00D10841" w:rsidRPr="00A15DCB" w:rsidRDefault="00D10841" w:rsidP="009B330A">
            <w:pPr>
              <w:pStyle w:val="TAH"/>
            </w:pPr>
            <w:r w:rsidRPr="00A15DCB">
              <w:t>Comment</w:t>
            </w:r>
          </w:p>
        </w:tc>
        <w:tc>
          <w:tcPr>
            <w:tcW w:w="1245" w:type="dxa"/>
          </w:tcPr>
          <w:p w14:paraId="74D2D98C" w14:textId="77777777" w:rsidR="00D10841" w:rsidRPr="00A15DCB" w:rsidRDefault="00D10841" w:rsidP="009B330A">
            <w:pPr>
              <w:pStyle w:val="TAH"/>
            </w:pPr>
            <w:r w:rsidRPr="00A15DCB">
              <w:t>Condition</w:t>
            </w:r>
          </w:p>
        </w:tc>
      </w:tr>
      <w:tr w:rsidR="00D10841" w:rsidRPr="00A15DCB" w14:paraId="24ACD9E2" w14:textId="77777777" w:rsidTr="009B330A">
        <w:tc>
          <w:tcPr>
            <w:tcW w:w="4535" w:type="dxa"/>
          </w:tcPr>
          <w:p w14:paraId="4BA4708F" w14:textId="77777777" w:rsidR="00D10841" w:rsidRPr="00A15DCB" w:rsidRDefault="00D10841" w:rsidP="009B330A">
            <w:pPr>
              <w:pStyle w:val="TAL"/>
            </w:pPr>
            <w:r w:rsidRPr="00A15DCB">
              <w:t>TDD-UL-DL-ConfigCommon ::= SEQUENCE {</w:t>
            </w:r>
          </w:p>
        </w:tc>
        <w:tc>
          <w:tcPr>
            <w:tcW w:w="2267" w:type="dxa"/>
          </w:tcPr>
          <w:p w14:paraId="7E7EEEB8" w14:textId="77777777" w:rsidR="00D10841" w:rsidRPr="00A15DCB" w:rsidRDefault="00D10841" w:rsidP="009B330A">
            <w:pPr>
              <w:pStyle w:val="TAL"/>
            </w:pPr>
          </w:p>
        </w:tc>
        <w:tc>
          <w:tcPr>
            <w:tcW w:w="1700" w:type="dxa"/>
          </w:tcPr>
          <w:p w14:paraId="669901B3" w14:textId="77777777" w:rsidR="00D10841" w:rsidRPr="00A15DCB" w:rsidRDefault="00D10841" w:rsidP="009B330A">
            <w:pPr>
              <w:pStyle w:val="TAL"/>
            </w:pPr>
          </w:p>
        </w:tc>
        <w:tc>
          <w:tcPr>
            <w:tcW w:w="1245" w:type="dxa"/>
          </w:tcPr>
          <w:p w14:paraId="16E32FC8" w14:textId="77777777" w:rsidR="00D10841" w:rsidRPr="00A15DCB" w:rsidRDefault="00D10841" w:rsidP="009B330A">
            <w:pPr>
              <w:pStyle w:val="TAL"/>
            </w:pPr>
          </w:p>
        </w:tc>
      </w:tr>
      <w:tr w:rsidR="00D10841" w:rsidRPr="00A15DCB" w14:paraId="2F5D2D15" w14:textId="77777777" w:rsidTr="009B330A">
        <w:tc>
          <w:tcPr>
            <w:tcW w:w="4535" w:type="dxa"/>
          </w:tcPr>
          <w:p w14:paraId="162F7EDB" w14:textId="77777777" w:rsidR="00D10841" w:rsidRPr="00A15DCB" w:rsidRDefault="00D10841" w:rsidP="009B330A">
            <w:pPr>
              <w:pStyle w:val="TAL"/>
            </w:pPr>
            <w:r w:rsidRPr="00A15DCB">
              <w:rPr>
                <w:rFonts w:cs="Arial"/>
                <w:kern w:val="2"/>
                <w:szCs w:val="18"/>
              </w:rPr>
              <w:t xml:space="preserve">  referenceSubcarrierSpacing</w:t>
            </w:r>
          </w:p>
        </w:tc>
        <w:tc>
          <w:tcPr>
            <w:tcW w:w="2267" w:type="dxa"/>
          </w:tcPr>
          <w:p w14:paraId="37226389" w14:textId="77777777" w:rsidR="00D10841" w:rsidRPr="00A15DCB" w:rsidRDefault="00D10841" w:rsidP="009B330A">
            <w:pPr>
              <w:pStyle w:val="TAL"/>
            </w:pPr>
            <w:r w:rsidRPr="00A15DCB">
              <w:rPr>
                <w:rFonts w:cs="Arial"/>
                <w:kern w:val="2"/>
                <w:szCs w:val="18"/>
              </w:rPr>
              <w:t>SubcarrierSpacing</w:t>
            </w:r>
          </w:p>
        </w:tc>
        <w:tc>
          <w:tcPr>
            <w:tcW w:w="1700" w:type="dxa"/>
          </w:tcPr>
          <w:p w14:paraId="3D515FA7" w14:textId="77777777" w:rsidR="00D10841" w:rsidRPr="00A15DCB" w:rsidRDefault="00D10841" w:rsidP="009B330A">
            <w:pPr>
              <w:pStyle w:val="TAL"/>
            </w:pPr>
          </w:p>
        </w:tc>
        <w:tc>
          <w:tcPr>
            <w:tcW w:w="1245" w:type="dxa"/>
          </w:tcPr>
          <w:p w14:paraId="75CF5E2F" w14:textId="77777777" w:rsidR="00D10841" w:rsidRPr="00A15DCB" w:rsidRDefault="00D10841" w:rsidP="009B330A">
            <w:pPr>
              <w:pStyle w:val="TAL"/>
            </w:pPr>
          </w:p>
        </w:tc>
      </w:tr>
      <w:tr w:rsidR="00D10841" w:rsidRPr="00A15DCB" w14:paraId="5C56EC58" w14:textId="77777777" w:rsidTr="009B330A">
        <w:tc>
          <w:tcPr>
            <w:tcW w:w="4535" w:type="dxa"/>
            <w:tcBorders>
              <w:bottom w:val="single" w:sz="4" w:space="0" w:color="auto"/>
            </w:tcBorders>
          </w:tcPr>
          <w:p w14:paraId="249749C9" w14:textId="77777777" w:rsidR="00D10841" w:rsidRPr="00A15DCB" w:rsidRDefault="00D10841" w:rsidP="009B330A">
            <w:pPr>
              <w:pStyle w:val="TAL"/>
            </w:pPr>
            <w:r w:rsidRPr="00A15DCB">
              <w:rPr>
                <w:rFonts w:cs="Arial"/>
                <w:kern w:val="2"/>
                <w:szCs w:val="18"/>
              </w:rPr>
              <w:t xml:space="preserve">  pattern1 SEQUENCE {</w:t>
            </w:r>
          </w:p>
        </w:tc>
        <w:tc>
          <w:tcPr>
            <w:tcW w:w="2267" w:type="dxa"/>
          </w:tcPr>
          <w:p w14:paraId="5AF65E9D" w14:textId="77777777" w:rsidR="00D10841" w:rsidRPr="00A15DCB" w:rsidRDefault="00D10841" w:rsidP="009B330A">
            <w:pPr>
              <w:pStyle w:val="TAL"/>
            </w:pPr>
          </w:p>
        </w:tc>
        <w:tc>
          <w:tcPr>
            <w:tcW w:w="1700" w:type="dxa"/>
          </w:tcPr>
          <w:p w14:paraId="38988886" w14:textId="77777777" w:rsidR="00D10841" w:rsidRPr="00A15DCB" w:rsidRDefault="00D10841" w:rsidP="009B330A">
            <w:pPr>
              <w:pStyle w:val="TAL"/>
            </w:pPr>
          </w:p>
        </w:tc>
        <w:tc>
          <w:tcPr>
            <w:tcW w:w="1245" w:type="dxa"/>
          </w:tcPr>
          <w:p w14:paraId="4EBA4E33" w14:textId="77777777" w:rsidR="00D10841" w:rsidRPr="00A15DCB" w:rsidRDefault="00D10841" w:rsidP="009B330A">
            <w:pPr>
              <w:pStyle w:val="TAL"/>
            </w:pPr>
          </w:p>
        </w:tc>
      </w:tr>
      <w:tr w:rsidR="00D10841" w:rsidRPr="00A15DCB" w14:paraId="536B3A17" w14:textId="77777777" w:rsidTr="009B330A">
        <w:tc>
          <w:tcPr>
            <w:tcW w:w="4535" w:type="dxa"/>
            <w:tcBorders>
              <w:bottom w:val="nil"/>
            </w:tcBorders>
          </w:tcPr>
          <w:p w14:paraId="0DB5C270" w14:textId="77777777" w:rsidR="00D10841" w:rsidRPr="00A15DCB" w:rsidRDefault="00D10841" w:rsidP="009B330A">
            <w:pPr>
              <w:pStyle w:val="TAL"/>
            </w:pPr>
            <w:r w:rsidRPr="00A15DCB">
              <w:rPr>
                <w:rFonts w:cs="Arial"/>
                <w:kern w:val="2"/>
                <w:szCs w:val="18"/>
              </w:rPr>
              <w:t xml:space="preserve">    dl-UL-TransmissionPeriodicity</w:t>
            </w:r>
          </w:p>
        </w:tc>
        <w:tc>
          <w:tcPr>
            <w:tcW w:w="2267" w:type="dxa"/>
          </w:tcPr>
          <w:p w14:paraId="10F10DB2" w14:textId="77777777" w:rsidR="00D10841" w:rsidRPr="00A15DCB" w:rsidRDefault="00D10841" w:rsidP="009B330A">
            <w:pPr>
              <w:pStyle w:val="TAL"/>
            </w:pPr>
            <w:r w:rsidRPr="00A15DCB">
              <w:rPr>
                <w:rFonts w:cs="Arial"/>
                <w:kern w:val="2"/>
                <w:szCs w:val="18"/>
              </w:rPr>
              <w:t>ms5</w:t>
            </w:r>
          </w:p>
        </w:tc>
        <w:tc>
          <w:tcPr>
            <w:tcW w:w="1700" w:type="dxa"/>
          </w:tcPr>
          <w:p w14:paraId="0AA71253" w14:textId="77777777" w:rsidR="00D10841" w:rsidRPr="00A15DCB" w:rsidRDefault="00D10841" w:rsidP="009B330A">
            <w:pPr>
              <w:pStyle w:val="TAL"/>
            </w:pPr>
          </w:p>
        </w:tc>
        <w:tc>
          <w:tcPr>
            <w:tcW w:w="1245" w:type="dxa"/>
          </w:tcPr>
          <w:p w14:paraId="4676B785" w14:textId="77777777" w:rsidR="00D10841" w:rsidRPr="00A15DCB" w:rsidRDefault="00D10841" w:rsidP="009B330A">
            <w:pPr>
              <w:pStyle w:val="TAL"/>
            </w:pPr>
            <w:r w:rsidRPr="00A15DCB">
              <w:t>FR1</w:t>
            </w:r>
          </w:p>
        </w:tc>
      </w:tr>
      <w:tr w:rsidR="00D10841" w:rsidRPr="00A15DCB" w14:paraId="71D4E181" w14:textId="77777777" w:rsidTr="009B330A">
        <w:tc>
          <w:tcPr>
            <w:tcW w:w="4535" w:type="dxa"/>
            <w:tcBorders>
              <w:top w:val="nil"/>
              <w:bottom w:val="single" w:sz="4" w:space="0" w:color="auto"/>
            </w:tcBorders>
          </w:tcPr>
          <w:p w14:paraId="53A056DA" w14:textId="77777777" w:rsidR="00D10841" w:rsidRPr="00A15DCB" w:rsidRDefault="00D10841" w:rsidP="009B330A">
            <w:pPr>
              <w:pStyle w:val="TAL"/>
              <w:rPr>
                <w:rFonts w:cs="Arial"/>
                <w:kern w:val="2"/>
                <w:szCs w:val="18"/>
              </w:rPr>
            </w:pPr>
          </w:p>
        </w:tc>
        <w:tc>
          <w:tcPr>
            <w:tcW w:w="2267" w:type="dxa"/>
          </w:tcPr>
          <w:p w14:paraId="4930C282" w14:textId="77777777" w:rsidR="00D10841" w:rsidRPr="00A15DCB" w:rsidRDefault="00D10841" w:rsidP="009B330A">
            <w:pPr>
              <w:pStyle w:val="TAL"/>
              <w:rPr>
                <w:rFonts w:cs="Arial"/>
                <w:kern w:val="2"/>
                <w:szCs w:val="18"/>
              </w:rPr>
            </w:pPr>
            <w:r w:rsidRPr="00A15DCB">
              <w:rPr>
                <w:rFonts w:cs="Arial"/>
                <w:kern w:val="2"/>
                <w:szCs w:val="18"/>
              </w:rPr>
              <w:t>ms0p625</w:t>
            </w:r>
          </w:p>
        </w:tc>
        <w:tc>
          <w:tcPr>
            <w:tcW w:w="1700" w:type="dxa"/>
          </w:tcPr>
          <w:p w14:paraId="6EA2E2D8" w14:textId="77777777" w:rsidR="00D10841" w:rsidRPr="00A15DCB" w:rsidRDefault="00D10841" w:rsidP="009B330A">
            <w:pPr>
              <w:pStyle w:val="TAL"/>
            </w:pPr>
          </w:p>
        </w:tc>
        <w:tc>
          <w:tcPr>
            <w:tcW w:w="1245" w:type="dxa"/>
          </w:tcPr>
          <w:p w14:paraId="79E56EB4" w14:textId="77777777" w:rsidR="00D10841" w:rsidRPr="00A15DCB" w:rsidRDefault="00D10841" w:rsidP="009B330A">
            <w:pPr>
              <w:pStyle w:val="TAL"/>
            </w:pPr>
            <w:r w:rsidRPr="00A15DCB">
              <w:t>FR2</w:t>
            </w:r>
          </w:p>
        </w:tc>
      </w:tr>
      <w:tr w:rsidR="00D10841" w:rsidRPr="00A15DCB" w14:paraId="6F9569E2" w14:textId="77777777" w:rsidTr="009B330A">
        <w:tc>
          <w:tcPr>
            <w:tcW w:w="4535" w:type="dxa"/>
            <w:tcBorders>
              <w:bottom w:val="nil"/>
            </w:tcBorders>
          </w:tcPr>
          <w:p w14:paraId="0EDC0448" w14:textId="77777777" w:rsidR="00D10841" w:rsidRPr="00A15DCB" w:rsidRDefault="00D10841" w:rsidP="009B330A">
            <w:pPr>
              <w:pStyle w:val="TAL"/>
            </w:pPr>
            <w:r w:rsidRPr="00A15DCB">
              <w:rPr>
                <w:rFonts w:cs="Arial"/>
                <w:kern w:val="2"/>
                <w:szCs w:val="18"/>
              </w:rPr>
              <w:t xml:space="preserve">    nrofDownlinkSlots</w:t>
            </w:r>
          </w:p>
        </w:tc>
        <w:tc>
          <w:tcPr>
            <w:tcW w:w="2267" w:type="dxa"/>
          </w:tcPr>
          <w:p w14:paraId="299CFFB8" w14:textId="77777777" w:rsidR="00D10841" w:rsidRPr="00A15DCB" w:rsidRDefault="00D10841" w:rsidP="009B330A">
            <w:pPr>
              <w:pStyle w:val="TAL"/>
            </w:pPr>
            <w:r w:rsidRPr="00A15DCB">
              <w:rPr>
                <w:rFonts w:cs="Arial"/>
                <w:kern w:val="2"/>
                <w:szCs w:val="18"/>
              </w:rPr>
              <w:t>3</w:t>
            </w:r>
          </w:p>
        </w:tc>
        <w:tc>
          <w:tcPr>
            <w:tcW w:w="1700" w:type="dxa"/>
          </w:tcPr>
          <w:p w14:paraId="070B0D37" w14:textId="77777777" w:rsidR="00D10841" w:rsidRPr="00A15DCB" w:rsidRDefault="00D10841" w:rsidP="009B330A">
            <w:pPr>
              <w:pStyle w:val="TAL"/>
            </w:pPr>
          </w:p>
        </w:tc>
        <w:tc>
          <w:tcPr>
            <w:tcW w:w="1245" w:type="dxa"/>
          </w:tcPr>
          <w:p w14:paraId="4E06A283" w14:textId="77777777" w:rsidR="00D10841" w:rsidRPr="00A15DCB" w:rsidRDefault="00D10841" w:rsidP="009B330A">
            <w:pPr>
              <w:pStyle w:val="TAL"/>
            </w:pPr>
            <w:r w:rsidRPr="00A15DCB">
              <w:t xml:space="preserve">FR1 </w:t>
            </w:r>
            <w:r w:rsidRPr="00A15DCB">
              <w:rPr>
                <w:rFonts w:cs="Arial"/>
                <w:kern w:val="2"/>
                <w:szCs w:val="18"/>
                <w:lang w:eastAsia="ja-JP"/>
              </w:rPr>
              <w:t>AND SCS30</w:t>
            </w:r>
          </w:p>
        </w:tc>
      </w:tr>
      <w:tr w:rsidR="00D10841" w:rsidRPr="00A15DCB" w14:paraId="0C767D81" w14:textId="77777777" w:rsidTr="009B330A">
        <w:tc>
          <w:tcPr>
            <w:tcW w:w="4535" w:type="dxa"/>
            <w:tcBorders>
              <w:top w:val="nil"/>
              <w:bottom w:val="nil"/>
            </w:tcBorders>
          </w:tcPr>
          <w:p w14:paraId="520BEB53" w14:textId="77777777" w:rsidR="00D10841" w:rsidRPr="00A15DCB" w:rsidRDefault="00D10841" w:rsidP="009B330A">
            <w:pPr>
              <w:pStyle w:val="TAL"/>
              <w:rPr>
                <w:rFonts w:cs="Arial"/>
                <w:kern w:val="2"/>
                <w:szCs w:val="18"/>
              </w:rPr>
            </w:pPr>
          </w:p>
        </w:tc>
        <w:tc>
          <w:tcPr>
            <w:tcW w:w="2267" w:type="dxa"/>
          </w:tcPr>
          <w:p w14:paraId="2E4FC278" w14:textId="77777777" w:rsidR="00D10841" w:rsidRPr="00A15DCB" w:rsidRDefault="00D10841" w:rsidP="009B330A">
            <w:pPr>
              <w:pStyle w:val="TAL"/>
              <w:rPr>
                <w:rFonts w:cs="Arial"/>
                <w:kern w:val="2"/>
                <w:szCs w:val="18"/>
              </w:rPr>
            </w:pPr>
            <w:r w:rsidRPr="00A15DCB">
              <w:rPr>
                <w:rFonts w:cs="Arial"/>
                <w:kern w:val="2"/>
                <w:szCs w:val="18"/>
              </w:rPr>
              <w:t>1</w:t>
            </w:r>
          </w:p>
        </w:tc>
        <w:tc>
          <w:tcPr>
            <w:tcW w:w="1700" w:type="dxa"/>
          </w:tcPr>
          <w:p w14:paraId="44E43DF9" w14:textId="77777777" w:rsidR="00D10841" w:rsidRPr="00A15DCB" w:rsidRDefault="00D10841" w:rsidP="009B330A">
            <w:pPr>
              <w:pStyle w:val="TAL"/>
            </w:pPr>
          </w:p>
        </w:tc>
        <w:tc>
          <w:tcPr>
            <w:tcW w:w="1245" w:type="dxa"/>
          </w:tcPr>
          <w:p w14:paraId="032A6522" w14:textId="77777777" w:rsidR="00D10841" w:rsidRPr="00A15DCB" w:rsidRDefault="00D10841" w:rsidP="009B330A">
            <w:pPr>
              <w:pStyle w:val="TAL"/>
            </w:pPr>
            <w:r w:rsidRPr="00A15DCB">
              <w:rPr>
                <w:rFonts w:cs="Arial"/>
                <w:kern w:val="2"/>
                <w:szCs w:val="18"/>
                <w:lang w:eastAsia="ja-JP"/>
              </w:rPr>
              <w:t>FR1 AND SCS15</w:t>
            </w:r>
          </w:p>
        </w:tc>
      </w:tr>
      <w:tr w:rsidR="00D10841" w:rsidRPr="00A15DCB" w14:paraId="1D29CBF2" w14:textId="77777777" w:rsidTr="009B330A">
        <w:tc>
          <w:tcPr>
            <w:tcW w:w="4535" w:type="dxa"/>
            <w:tcBorders>
              <w:top w:val="nil"/>
              <w:bottom w:val="single" w:sz="4" w:space="0" w:color="auto"/>
            </w:tcBorders>
          </w:tcPr>
          <w:p w14:paraId="38B98187" w14:textId="77777777" w:rsidR="00D10841" w:rsidRPr="00A15DCB" w:rsidRDefault="00D10841" w:rsidP="009B330A">
            <w:pPr>
              <w:pStyle w:val="TAL"/>
              <w:rPr>
                <w:rFonts w:cs="Arial"/>
                <w:kern w:val="2"/>
                <w:szCs w:val="18"/>
              </w:rPr>
            </w:pPr>
          </w:p>
        </w:tc>
        <w:tc>
          <w:tcPr>
            <w:tcW w:w="2267" w:type="dxa"/>
          </w:tcPr>
          <w:p w14:paraId="3FAAE356" w14:textId="77777777" w:rsidR="00D10841" w:rsidRPr="00A15DCB" w:rsidRDefault="00D10841" w:rsidP="009B330A">
            <w:pPr>
              <w:pStyle w:val="TAL"/>
              <w:rPr>
                <w:rFonts w:cs="Arial"/>
                <w:kern w:val="2"/>
                <w:szCs w:val="18"/>
              </w:rPr>
            </w:pPr>
            <w:r w:rsidRPr="00A15DCB">
              <w:rPr>
                <w:rFonts w:cs="Arial"/>
                <w:kern w:val="2"/>
                <w:szCs w:val="18"/>
              </w:rPr>
              <w:t>3</w:t>
            </w:r>
          </w:p>
        </w:tc>
        <w:tc>
          <w:tcPr>
            <w:tcW w:w="1700" w:type="dxa"/>
          </w:tcPr>
          <w:p w14:paraId="19E039DA" w14:textId="77777777" w:rsidR="00D10841" w:rsidRPr="00A15DCB" w:rsidRDefault="00D10841" w:rsidP="009B330A">
            <w:pPr>
              <w:pStyle w:val="TAL"/>
            </w:pPr>
          </w:p>
        </w:tc>
        <w:tc>
          <w:tcPr>
            <w:tcW w:w="1245" w:type="dxa"/>
          </w:tcPr>
          <w:p w14:paraId="4A183158" w14:textId="77777777" w:rsidR="00D10841" w:rsidRPr="00A15DCB" w:rsidRDefault="00D10841" w:rsidP="009B330A">
            <w:pPr>
              <w:pStyle w:val="TAL"/>
            </w:pPr>
            <w:r w:rsidRPr="00A15DCB">
              <w:t>FR2</w:t>
            </w:r>
          </w:p>
        </w:tc>
      </w:tr>
      <w:tr w:rsidR="00D10841" w:rsidRPr="00A15DCB" w14:paraId="24A0D128" w14:textId="77777777" w:rsidTr="009B330A">
        <w:tc>
          <w:tcPr>
            <w:tcW w:w="4535" w:type="dxa"/>
            <w:tcBorders>
              <w:bottom w:val="nil"/>
            </w:tcBorders>
          </w:tcPr>
          <w:p w14:paraId="6781C79F" w14:textId="77777777" w:rsidR="00D10841" w:rsidRPr="00A15DCB" w:rsidRDefault="00D10841" w:rsidP="009B330A">
            <w:pPr>
              <w:pStyle w:val="TAL"/>
            </w:pPr>
            <w:r w:rsidRPr="00A15DCB">
              <w:rPr>
                <w:rFonts w:cs="Arial"/>
                <w:kern w:val="2"/>
                <w:szCs w:val="18"/>
              </w:rPr>
              <w:t xml:space="preserve">    nrofDownlinkSymbols</w:t>
            </w:r>
          </w:p>
        </w:tc>
        <w:tc>
          <w:tcPr>
            <w:tcW w:w="2267" w:type="dxa"/>
          </w:tcPr>
          <w:p w14:paraId="78D40E40" w14:textId="77777777" w:rsidR="00D10841" w:rsidRPr="00A15DCB" w:rsidRDefault="00D10841" w:rsidP="009B330A">
            <w:pPr>
              <w:pStyle w:val="TAL"/>
            </w:pPr>
            <w:r w:rsidRPr="00A15DCB">
              <w:rPr>
                <w:rFonts w:cs="Arial"/>
                <w:kern w:val="2"/>
                <w:szCs w:val="18"/>
              </w:rPr>
              <w:t>6</w:t>
            </w:r>
          </w:p>
        </w:tc>
        <w:tc>
          <w:tcPr>
            <w:tcW w:w="1700" w:type="dxa"/>
          </w:tcPr>
          <w:p w14:paraId="7A33B83D" w14:textId="77777777" w:rsidR="00D10841" w:rsidRPr="00A15DCB" w:rsidRDefault="00D10841" w:rsidP="009B330A">
            <w:pPr>
              <w:pStyle w:val="TAL"/>
            </w:pPr>
          </w:p>
        </w:tc>
        <w:tc>
          <w:tcPr>
            <w:tcW w:w="1245" w:type="dxa"/>
          </w:tcPr>
          <w:p w14:paraId="2D2FFA44" w14:textId="77777777" w:rsidR="00D10841" w:rsidRPr="00A15DCB" w:rsidRDefault="00D10841" w:rsidP="009B330A">
            <w:pPr>
              <w:pStyle w:val="TAL"/>
            </w:pPr>
            <w:r w:rsidRPr="00A15DCB">
              <w:t>FR1</w:t>
            </w:r>
          </w:p>
        </w:tc>
      </w:tr>
      <w:tr w:rsidR="00D10841" w:rsidRPr="00A15DCB" w14:paraId="1D007BE9" w14:textId="77777777" w:rsidTr="009B330A">
        <w:tc>
          <w:tcPr>
            <w:tcW w:w="4535" w:type="dxa"/>
            <w:tcBorders>
              <w:top w:val="nil"/>
              <w:bottom w:val="single" w:sz="4" w:space="0" w:color="auto"/>
            </w:tcBorders>
          </w:tcPr>
          <w:p w14:paraId="4884A5D3" w14:textId="77777777" w:rsidR="00D10841" w:rsidRPr="00A15DCB" w:rsidRDefault="00D10841" w:rsidP="009B330A">
            <w:pPr>
              <w:pStyle w:val="TAL"/>
              <w:rPr>
                <w:rFonts w:cs="Arial"/>
                <w:kern w:val="2"/>
                <w:szCs w:val="18"/>
              </w:rPr>
            </w:pPr>
          </w:p>
        </w:tc>
        <w:tc>
          <w:tcPr>
            <w:tcW w:w="2267" w:type="dxa"/>
          </w:tcPr>
          <w:p w14:paraId="23DA75A2" w14:textId="77777777" w:rsidR="00D10841" w:rsidRPr="00A15DCB" w:rsidRDefault="00D10841" w:rsidP="009B330A">
            <w:pPr>
              <w:pStyle w:val="TAL"/>
              <w:rPr>
                <w:rFonts w:cs="Arial"/>
                <w:kern w:val="2"/>
                <w:szCs w:val="18"/>
              </w:rPr>
            </w:pPr>
            <w:r w:rsidRPr="00A15DCB">
              <w:rPr>
                <w:rFonts w:cs="Arial"/>
                <w:kern w:val="2"/>
                <w:szCs w:val="18"/>
              </w:rPr>
              <w:t>10</w:t>
            </w:r>
          </w:p>
        </w:tc>
        <w:tc>
          <w:tcPr>
            <w:tcW w:w="1700" w:type="dxa"/>
          </w:tcPr>
          <w:p w14:paraId="0EDF837F" w14:textId="77777777" w:rsidR="00D10841" w:rsidRPr="00A15DCB" w:rsidRDefault="00D10841" w:rsidP="009B330A">
            <w:pPr>
              <w:pStyle w:val="TAL"/>
            </w:pPr>
          </w:p>
        </w:tc>
        <w:tc>
          <w:tcPr>
            <w:tcW w:w="1245" w:type="dxa"/>
          </w:tcPr>
          <w:p w14:paraId="2FC46918" w14:textId="77777777" w:rsidR="00D10841" w:rsidRPr="00A15DCB" w:rsidRDefault="00D10841" w:rsidP="009B330A">
            <w:pPr>
              <w:pStyle w:val="TAL"/>
            </w:pPr>
            <w:r w:rsidRPr="00A15DCB">
              <w:t>FR2</w:t>
            </w:r>
          </w:p>
        </w:tc>
      </w:tr>
      <w:tr w:rsidR="00D10841" w:rsidRPr="00A15DCB" w14:paraId="1D03B7CA" w14:textId="77777777" w:rsidTr="009B330A">
        <w:tc>
          <w:tcPr>
            <w:tcW w:w="4535" w:type="dxa"/>
            <w:tcBorders>
              <w:bottom w:val="nil"/>
            </w:tcBorders>
          </w:tcPr>
          <w:p w14:paraId="369E6A58" w14:textId="77777777" w:rsidR="00D10841" w:rsidRPr="00A15DCB" w:rsidRDefault="00D10841" w:rsidP="009B330A">
            <w:pPr>
              <w:pStyle w:val="TAL"/>
            </w:pPr>
            <w:r w:rsidRPr="00A15DCB">
              <w:rPr>
                <w:rFonts w:cs="Arial"/>
                <w:kern w:val="2"/>
                <w:szCs w:val="18"/>
              </w:rPr>
              <w:t xml:space="preserve">    nrofUplinkSlots</w:t>
            </w:r>
          </w:p>
        </w:tc>
        <w:tc>
          <w:tcPr>
            <w:tcW w:w="2267" w:type="dxa"/>
          </w:tcPr>
          <w:p w14:paraId="76627D7E" w14:textId="77777777" w:rsidR="00D10841" w:rsidRPr="00A15DCB" w:rsidRDefault="00D10841" w:rsidP="009B330A">
            <w:pPr>
              <w:pStyle w:val="TAL"/>
            </w:pPr>
            <w:r w:rsidRPr="00A15DCB">
              <w:rPr>
                <w:rFonts w:cs="Arial"/>
                <w:kern w:val="2"/>
                <w:szCs w:val="18"/>
              </w:rPr>
              <w:t>2</w:t>
            </w:r>
          </w:p>
        </w:tc>
        <w:tc>
          <w:tcPr>
            <w:tcW w:w="1700" w:type="dxa"/>
          </w:tcPr>
          <w:p w14:paraId="3B754E93" w14:textId="77777777" w:rsidR="00D10841" w:rsidRPr="00A15DCB" w:rsidRDefault="00D10841" w:rsidP="009B330A">
            <w:pPr>
              <w:pStyle w:val="TAL"/>
            </w:pPr>
          </w:p>
        </w:tc>
        <w:tc>
          <w:tcPr>
            <w:tcW w:w="1245" w:type="dxa"/>
          </w:tcPr>
          <w:p w14:paraId="1E54245D" w14:textId="77777777" w:rsidR="00D10841" w:rsidRPr="00A15DCB" w:rsidRDefault="00D10841" w:rsidP="009B330A">
            <w:pPr>
              <w:pStyle w:val="TAL"/>
            </w:pPr>
            <w:r w:rsidRPr="00A15DCB">
              <w:t xml:space="preserve">FR1 </w:t>
            </w:r>
            <w:r w:rsidRPr="00A15DCB">
              <w:rPr>
                <w:rFonts w:cs="Arial"/>
                <w:kern w:val="2"/>
                <w:szCs w:val="18"/>
                <w:lang w:eastAsia="ja-JP"/>
              </w:rPr>
              <w:t>AND SCS30</w:t>
            </w:r>
          </w:p>
        </w:tc>
      </w:tr>
      <w:tr w:rsidR="00D10841" w:rsidRPr="00A15DCB" w14:paraId="01B7A662" w14:textId="77777777" w:rsidTr="009B330A">
        <w:tc>
          <w:tcPr>
            <w:tcW w:w="4535" w:type="dxa"/>
            <w:tcBorders>
              <w:top w:val="nil"/>
              <w:bottom w:val="nil"/>
            </w:tcBorders>
          </w:tcPr>
          <w:p w14:paraId="32AE761C" w14:textId="77777777" w:rsidR="00D10841" w:rsidRPr="00A15DCB" w:rsidRDefault="00D10841" w:rsidP="009B330A">
            <w:pPr>
              <w:pStyle w:val="TAL"/>
              <w:rPr>
                <w:rFonts w:cs="Arial"/>
                <w:kern w:val="2"/>
                <w:szCs w:val="18"/>
              </w:rPr>
            </w:pPr>
          </w:p>
        </w:tc>
        <w:tc>
          <w:tcPr>
            <w:tcW w:w="2267" w:type="dxa"/>
          </w:tcPr>
          <w:p w14:paraId="69F5CCB6" w14:textId="77777777" w:rsidR="00D10841" w:rsidRPr="00A15DCB" w:rsidRDefault="00D10841" w:rsidP="009B330A">
            <w:pPr>
              <w:pStyle w:val="TAL"/>
              <w:rPr>
                <w:rFonts w:cs="Arial"/>
                <w:kern w:val="2"/>
                <w:szCs w:val="18"/>
              </w:rPr>
            </w:pPr>
            <w:r w:rsidRPr="00A15DCB">
              <w:rPr>
                <w:rFonts w:cs="Arial"/>
                <w:kern w:val="2"/>
                <w:szCs w:val="18"/>
              </w:rPr>
              <w:t>1</w:t>
            </w:r>
          </w:p>
        </w:tc>
        <w:tc>
          <w:tcPr>
            <w:tcW w:w="1700" w:type="dxa"/>
          </w:tcPr>
          <w:p w14:paraId="15BB5955" w14:textId="77777777" w:rsidR="00D10841" w:rsidRPr="00A15DCB" w:rsidRDefault="00D10841" w:rsidP="009B330A">
            <w:pPr>
              <w:pStyle w:val="TAL"/>
            </w:pPr>
          </w:p>
        </w:tc>
        <w:tc>
          <w:tcPr>
            <w:tcW w:w="1245" w:type="dxa"/>
          </w:tcPr>
          <w:p w14:paraId="4F5EC4FB" w14:textId="77777777" w:rsidR="00D10841" w:rsidRPr="00A15DCB" w:rsidRDefault="00D10841" w:rsidP="009B330A">
            <w:pPr>
              <w:pStyle w:val="TAL"/>
            </w:pPr>
            <w:r w:rsidRPr="00A15DCB">
              <w:rPr>
                <w:rFonts w:cs="Arial"/>
                <w:kern w:val="2"/>
                <w:szCs w:val="18"/>
                <w:lang w:eastAsia="ja-JP"/>
              </w:rPr>
              <w:t>FR1 AND SCS15</w:t>
            </w:r>
          </w:p>
        </w:tc>
      </w:tr>
      <w:tr w:rsidR="00D10841" w:rsidRPr="00A15DCB" w14:paraId="4FBE79CB" w14:textId="77777777" w:rsidTr="009B330A">
        <w:tc>
          <w:tcPr>
            <w:tcW w:w="4535" w:type="dxa"/>
            <w:tcBorders>
              <w:top w:val="nil"/>
              <w:bottom w:val="single" w:sz="4" w:space="0" w:color="auto"/>
            </w:tcBorders>
          </w:tcPr>
          <w:p w14:paraId="7D769EDE" w14:textId="77777777" w:rsidR="00D10841" w:rsidRPr="00A15DCB" w:rsidRDefault="00D10841" w:rsidP="009B330A">
            <w:pPr>
              <w:pStyle w:val="TAL"/>
              <w:rPr>
                <w:rFonts w:cs="Arial"/>
                <w:kern w:val="2"/>
                <w:szCs w:val="18"/>
              </w:rPr>
            </w:pPr>
          </w:p>
        </w:tc>
        <w:tc>
          <w:tcPr>
            <w:tcW w:w="2267" w:type="dxa"/>
          </w:tcPr>
          <w:p w14:paraId="4AB99D5E" w14:textId="77777777" w:rsidR="00D10841" w:rsidRPr="00A15DCB" w:rsidRDefault="00D10841" w:rsidP="009B330A">
            <w:pPr>
              <w:pStyle w:val="TAL"/>
              <w:rPr>
                <w:rFonts w:cs="Arial"/>
                <w:kern w:val="2"/>
                <w:szCs w:val="18"/>
              </w:rPr>
            </w:pPr>
            <w:r w:rsidRPr="00A15DCB">
              <w:rPr>
                <w:rFonts w:cs="Arial"/>
                <w:kern w:val="2"/>
                <w:szCs w:val="18"/>
              </w:rPr>
              <w:t>1</w:t>
            </w:r>
          </w:p>
        </w:tc>
        <w:tc>
          <w:tcPr>
            <w:tcW w:w="1700" w:type="dxa"/>
          </w:tcPr>
          <w:p w14:paraId="4DD6ED26" w14:textId="77777777" w:rsidR="00D10841" w:rsidRPr="00A15DCB" w:rsidRDefault="00D10841" w:rsidP="009B330A">
            <w:pPr>
              <w:pStyle w:val="TAL"/>
            </w:pPr>
          </w:p>
        </w:tc>
        <w:tc>
          <w:tcPr>
            <w:tcW w:w="1245" w:type="dxa"/>
          </w:tcPr>
          <w:p w14:paraId="4954A804" w14:textId="77777777" w:rsidR="00D10841" w:rsidRPr="00A15DCB" w:rsidRDefault="00D10841" w:rsidP="009B330A">
            <w:pPr>
              <w:pStyle w:val="TAL"/>
            </w:pPr>
            <w:r w:rsidRPr="00A15DCB">
              <w:t>FR2</w:t>
            </w:r>
          </w:p>
        </w:tc>
      </w:tr>
      <w:tr w:rsidR="00D10841" w:rsidRPr="00A15DCB" w14:paraId="433BF34F" w14:textId="77777777" w:rsidTr="009B330A">
        <w:tc>
          <w:tcPr>
            <w:tcW w:w="4535" w:type="dxa"/>
            <w:tcBorders>
              <w:bottom w:val="nil"/>
            </w:tcBorders>
          </w:tcPr>
          <w:p w14:paraId="59534081" w14:textId="77777777" w:rsidR="00D10841" w:rsidRPr="00A15DCB" w:rsidRDefault="00D10841" w:rsidP="009B330A">
            <w:pPr>
              <w:pStyle w:val="TAL"/>
            </w:pPr>
            <w:r w:rsidRPr="00A15DCB">
              <w:rPr>
                <w:rFonts w:cs="Arial"/>
                <w:kern w:val="2"/>
                <w:szCs w:val="18"/>
              </w:rPr>
              <w:t xml:space="preserve">    nrofUplinkSymbols</w:t>
            </w:r>
          </w:p>
        </w:tc>
        <w:tc>
          <w:tcPr>
            <w:tcW w:w="2267" w:type="dxa"/>
          </w:tcPr>
          <w:p w14:paraId="69DE73F2" w14:textId="77777777" w:rsidR="00D10841" w:rsidRPr="00A15DCB" w:rsidRDefault="00D10841" w:rsidP="009B330A">
            <w:pPr>
              <w:pStyle w:val="TAL"/>
            </w:pPr>
            <w:r w:rsidRPr="00A15DCB">
              <w:rPr>
                <w:rFonts w:cs="Arial"/>
                <w:kern w:val="2"/>
                <w:szCs w:val="18"/>
              </w:rPr>
              <w:t>4</w:t>
            </w:r>
          </w:p>
        </w:tc>
        <w:tc>
          <w:tcPr>
            <w:tcW w:w="1700" w:type="dxa"/>
          </w:tcPr>
          <w:p w14:paraId="1612F803" w14:textId="77777777" w:rsidR="00D10841" w:rsidRPr="00A15DCB" w:rsidRDefault="00D10841" w:rsidP="009B330A">
            <w:pPr>
              <w:pStyle w:val="TAL"/>
            </w:pPr>
          </w:p>
        </w:tc>
        <w:tc>
          <w:tcPr>
            <w:tcW w:w="1245" w:type="dxa"/>
          </w:tcPr>
          <w:p w14:paraId="70C1508C" w14:textId="77777777" w:rsidR="00D10841" w:rsidRPr="00A15DCB" w:rsidRDefault="00D10841" w:rsidP="009B330A">
            <w:pPr>
              <w:pStyle w:val="TAL"/>
            </w:pPr>
            <w:r w:rsidRPr="00A15DCB">
              <w:t>FR1</w:t>
            </w:r>
          </w:p>
        </w:tc>
      </w:tr>
      <w:tr w:rsidR="00D10841" w:rsidRPr="00A15DCB" w14:paraId="0C227BDE" w14:textId="77777777" w:rsidTr="009B330A">
        <w:tc>
          <w:tcPr>
            <w:tcW w:w="4535" w:type="dxa"/>
            <w:tcBorders>
              <w:top w:val="nil"/>
            </w:tcBorders>
          </w:tcPr>
          <w:p w14:paraId="6DF1FFA1" w14:textId="77777777" w:rsidR="00D10841" w:rsidRPr="00A15DCB" w:rsidRDefault="00D10841" w:rsidP="009B330A">
            <w:pPr>
              <w:pStyle w:val="TAL"/>
              <w:rPr>
                <w:rFonts w:cs="Arial"/>
                <w:kern w:val="2"/>
                <w:szCs w:val="18"/>
              </w:rPr>
            </w:pPr>
          </w:p>
        </w:tc>
        <w:tc>
          <w:tcPr>
            <w:tcW w:w="2267" w:type="dxa"/>
          </w:tcPr>
          <w:p w14:paraId="77E8ACD6" w14:textId="77777777" w:rsidR="00D10841" w:rsidRPr="00A15DCB" w:rsidRDefault="00D10841" w:rsidP="009B330A">
            <w:pPr>
              <w:pStyle w:val="TAL"/>
              <w:rPr>
                <w:rFonts w:cs="Arial"/>
                <w:kern w:val="2"/>
                <w:szCs w:val="18"/>
              </w:rPr>
            </w:pPr>
            <w:r w:rsidRPr="00A15DCB">
              <w:rPr>
                <w:rFonts w:cs="Arial"/>
                <w:kern w:val="2"/>
                <w:szCs w:val="18"/>
              </w:rPr>
              <w:t>2</w:t>
            </w:r>
          </w:p>
        </w:tc>
        <w:tc>
          <w:tcPr>
            <w:tcW w:w="1700" w:type="dxa"/>
          </w:tcPr>
          <w:p w14:paraId="343B7691" w14:textId="77777777" w:rsidR="00D10841" w:rsidRPr="00A15DCB" w:rsidRDefault="00D10841" w:rsidP="009B330A">
            <w:pPr>
              <w:pStyle w:val="TAL"/>
            </w:pPr>
          </w:p>
        </w:tc>
        <w:tc>
          <w:tcPr>
            <w:tcW w:w="1245" w:type="dxa"/>
          </w:tcPr>
          <w:p w14:paraId="68407702" w14:textId="77777777" w:rsidR="00D10841" w:rsidRPr="00A15DCB" w:rsidRDefault="00D10841" w:rsidP="009B330A">
            <w:pPr>
              <w:pStyle w:val="TAL"/>
            </w:pPr>
            <w:r w:rsidRPr="00A15DCB">
              <w:t>FR2</w:t>
            </w:r>
          </w:p>
        </w:tc>
      </w:tr>
      <w:tr w:rsidR="00D10841" w:rsidRPr="00A15DCB" w14:paraId="3E9A8067" w14:textId="77777777" w:rsidTr="009B330A">
        <w:tc>
          <w:tcPr>
            <w:tcW w:w="4535" w:type="dxa"/>
          </w:tcPr>
          <w:p w14:paraId="21F6BBF5" w14:textId="77777777" w:rsidR="00D10841" w:rsidRPr="00A15DCB" w:rsidRDefault="00D10841" w:rsidP="009B330A">
            <w:pPr>
              <w:pStyle w:val="TAL"/>
              <w:ind w:firstLineChars="100" w:firstLine="180"/>
              <w:rPr>
                <w:rFonts w:cs="Arial"/>
                <w:kern w:val="2"/>
                <w:szCs w:val="18"/>
              </w:rPr>
            </w:pPr>
            <w:r w:rsidRPr="00A15DCB">
              <w:t>dl-UL-TransmissionPeriodicity-v1530</w:t>
            </w:r>
          </w:p>
        </w:tc>
        <w:tc>
          <w:tcPr>
            <w:tcW w:w="2267" w:type="dxa"/>
          </w:tcPr>
          <w:p w14:paraId="11956459" w14:textId="77777777" w:rsidR="00D10841" w:rsidRPr="00A15DCB" w:rsidRDefault="00D10841" w:rsidP="009B330A">
            <w:pPr>
              <w:pStyle w:val="TAL"/>
              <w:rPr>
                <w:rFonts w:cs="Arial"/>
                <w:kern w:val="2"/>
                <w:szCs w:val="18"/>
              </w:rPr>
            </w:pPr>
            <w:r w:rsidRPr="00A15DCB">
              <w:rPr>
                <w:rFonts w:cs="Arial"/>
                <w:kern w:val="2"/>
                <w:szCs w:val="18"/>
              </w:rPr>
              <w:t>ms3</w:t>
            </w:r>
          </w:p>
        </w:tc>
        <w:tc>
          <w:tcPr>
            <w:tcW w:w="1700" w:type="dxa"/>
          </w:tcPr>
          <w:p w14:paraId="2B37629B" w14:textId="77777777" w:rsidR="00D10841" w:rsidRPr="00A15DCB" w:rsidRDefault="00D10841" w:rsidP="009B330A">
            <w:pPr>
              <w:pStyle w:val="TAL"/>
            </w:pPr>
          </w:p>
        </w:tc>
        <w:tc>
          <w:tcPr>
            <w:tcW w:w="1245" w:type="dxa"/>
          </w:tcPr>
          <w:p w14:paraId="06CE9799" w14:textId="77777777" w:rsidR="00D10841" w:rsidRPr="00A15DCB" w:rsidRDefault="00D10841" w:rsidP="009B330A">
            <w:pPr>
              <w:pStyle w:val="TAL"/>
            </w:pPr>
            <w:r w:rsidRPr="00A15DCB">
              <w:t>FR1</w:t>
            </w:r>
          </w:p>
        </w:tc>
      </w:tr>
      <w:tr w:rsidR="00D10841" w:rsidRPr="00A15DCB" w14:paraId="4DD8FB8A" w14:textId="77777777" w:rsidTr="009B330A">
        <w:tc>
          <w:tcPr>
            <w:tcW w:w="4535" w:type="dxa"/>
          </w:tcPr>
          <w:p w14:paraId="483CD59F" w14:textId="77777777" w:rsidR="00D10841" w:rsidRPr="00A15DCB" w:rsidRDefault="00D10841" w:rsidP="009B330A">
            <w:pPr>
              <w:pStyle w:val="TAL"/>
            </w:pPr>
            <w:r w:rsidRPr="00A15DCB">
              <w:rPr>
                <w:rFonts w:cs="Arial"/>
                <w:kern w:val="2"/>
                <w:szCs w:val="18"/>
              </w:rPr>
              <w:t xml:space="preserve">  }</w:t>
            </w:r>
          </w:p>
        </w:tc>
        <w:tc>
          <w:tcPr>
            <w:tcW w:w="2267" w:type="dxa"/>
          </w:tcPr>
          <w:p w14:paraId="60DC054F" w14:textId="77777777" w:rsidR="00D10841" w:rsidRPr="00A15DCB" w:rsidRDefault="00D10841" w:rsidP="009B330A">
            <w:pPr>
              <w:pStyle w:val="TAL"/>
            </w:pPr>
          </w:p>
        </w:tc>
        <w:tc>
          <w:tcPr>
            <w:tcW w:w="1700" w:type="dxa"/>
          </w:tcPr>
          <w:p w14:paraId="73C48BA7" w14:textId="77777777" w:rsidR="00D10841" w:rsidRPr="00A15DCB" w:rsidRDefault="00D10841" w:rsidP="009B330A">
            <w:pPr>
              <w:pStyle w:val="TAL"/>
            </w:pPr>
          </w:p>
        </w:tc>
        <w:tc>
          <w:tcPr>
            <w:tcW w:w="1245" w:type="dxa"/>
          </w:tcPr>
          <w:p w14:paraId="562E6B58" w14:textId="77777777" w:rsidR="00D10841" w:rsidRPr="00A15DCB" w:rsidRDefault="00D10841" w:rsidP="009B330A">
            <w:pPr>
              <w:pStyle w:val="TAL"/>
            </w:pPr>
          </w:p>
        </w:tc>
      </w:tr>
      <w:tr w:rsidR="00D10841" w:rsidRPr="00A15DCB" w14:paraId="39B2D741" w14:textId="77777777" w:rsidTr="009B330A">
        <w:tc>
          <w:tcPr>
            <w:tcW w:w="4535" w:type="dxa"/>
          </w:tcPr>
          <w:p w14:paraId="1836BE8B" w14:textId="77777777" w:rsidR="00D10841" w:rsidRPr="00A15DCB" w:rsidRDefault="00D10841" w:rsidP="009B330A">
            <w:pPr>
              <w:pStyle w:val="TAL"/>
              <w:rPr>
                <w:rFonts w:cs="Arial"/>
                <w:kern w:val="2"/>
                <w:szCs w:val="18"/>
              </w:rPr>
            </w:pPr>
            <w:r w:rsidRPr="00A15DCB">
              <w:rPr>
                <w:rFonts w:cs="Arial"/>
                <w:kern w:val="2"/>
                <w:szCs w:val="18"/>
              </w:rPr>
              <w:t xml:space="preserve">  pattern2 </w:t>
            </w:r>
          </w:p>
        </w:tc>
        <w:tc>
          <w:tcPr>
            <w:tcW w:w="2267" w:type="dxa"/>
          </w:tcPr>
          <w:p w14:paraId="07389312" w14:textId="77777777" w:rsidR="00D10841" w:rsidRPr="00A15DCB" w:rsidRDefault="00D10841" w:rsidP="009B330A">
            <w:pPr>
              <w:pStyle w:val="TAL"/>
              <w:rPr>
                <w:rFonts w:cs="Arial"/>
                <w:kern w:val="2"/>
                <w:szCs w:val="18"/>
              </w:rPr>
            </w:pPr>
            <w:r w:rsidRPr="00A15DCB">
              <w:rPr>
                <w:rFonts w:cs="Arial"/>
                <w:kern w:val="2"/>
                <w:szCs w:val="18"/>
              </w:rPr>
              <w:t>Not present</w:t>
            </w:r>
          </w:p>
        </w:tc>
        <w:tc>
          <w:tcPr>
            <w:tcW w:w="1700" w:type="dxa"/>
          </w:tcPr>
          <w:p w14:paraId="206ED256" w14:textId="77777777" w:rsidR="00D10841" w:rsidRPr="00A15DCB" w:rsidRDefault="00D10841" w:rsidP="009B330A">
            <w:pPr>
              <w:pStyle w:val="TAL"/>
            </w:pPr>
          </w:p>
        </w:tc>
        <w:tc>
          <w:tcPr>
            <w:tcW w:w="1245" w:type="dxa"/>
          </w:tcPr>
          <w:p w14:paraId="5687FAF1" w14:textId="77777777" w:rsidR="00D10841" w:rsidRPr="00A15DCB" w:rsidRDefault="00D10841" w:rsidP="009B330A">
            <w:pPr>
              <w:pStyle w:val="TAL"/>
            </w:pPr>
          </w:p>
        </w:tc>
      </w:tr>
      <w:tr w:rsidR="00D10841" w:rsidRPr="00A15DCB" w14:paraId="2BA43047" w14:textId="77777777" w:rsidTr="009B330A">
        <w:tc>
          <w:tcPr>
            <w:tcW w:w="4535" w:type="dxa"/>
          </w:tcPr>
          <w:p w14:paraId="1CF89B14" w14:textId="77777777" w:rsidR="00D10841" w:rsidRPr="00A15DCB" w:rsidRDefault="00D10841" w:rsidP="009B330A">
            <w:pPr>
              <w:pStyle w:val="TAL"/>
              <w:rPr>
                <w:rFonts w:cs="Arial"/>
                <w:kern w:val="2"/>
                <w:szCs w:val="18"/>
              </w:rPr>
            </w:pPr>
            <w:r w:rsidRPr="00A15DCB">
              <w:rPr>
                <w:rFonts w:cs="Arial"/>
                <w:kern w:val="2"/>
                <w:szCs w:val="18"/>
              </w:rPr>
              <w:t xml:space="preserve">  pattern2 SEQUENCE {</w:t>
            </w:r>
          </w:p>
        </w:tc>
        <w:tc>
          <w:tcPr>
            <w:tcW w:w="2267" w:type="dxa"/>
          </w:tcPr>
          <w:p w14:paraId="0862062A" w14:textId="77777777" w:rsidR="00D10841" w:rsidRPr="00A15DCB" w:rsidRDefault="00D10841" w:rsidP="009B330A">
            <w:pPr>
              <w:pStyle w:val="TAL"/>
              <w:rPr>
                <w:rFonts w:cs="Arial"/>
                <w:kern w:val="2"/>
                <w:szCs w:val="18"/>
              </w:rPr>
            </w:pPr>
          </w:p>
        </w:tc>
        <w:tc>
          <w:tcPr>
            <w:tcW w:w="1700" w:type="dxa"/>
          </w:tcPr>
          <w:p w14:paraId="33934011" w14:textId="77777777" w:rsidR="00D10841" w:rsidRPr="00A15DCB" w:rsidRDefault="00D10841" w:rsidP="009B330A">
            <w:pPr>
              <w:pStyle w:val="TAL"/>
            </w:pPr>
          </w:p>
        </w:tc>
        <w:tc>
          <w:tcPr>
            <w:tcW w:w="1245" w:type="dxa"/>
          </w:tcPr>
          <w:p w14:paraId="330D989B" w14:textId="77777777" w:rsidR="00D10841" w:rsidRPr="00A15DCB" w:rsidRDefault="00D10841" w:rsidP="009B330A">
            <w:pPr>
              <w:pStyle w:val="TAL"/>
            </w:pPr>
            <w:r w:rsidRPr="00A15DCB">
              <w:t>FR1</w:t>
            </w:r>
          </w:p>
        </w:tc>
      </w:tr>
      <w:tr w:rsidR="00D10841" w:rsidRPr="00A15DCB" w14:paraId="1F9D22FE" w14:textId="77777777" w:rsidTr="009B330A">
        <w:tc>
          <w:tcPr>
            <w:tcW w:w="4535" w:type="dxa"/>
          </w:tcPr>
          <w:p w14:paraId="54DCCF96" w14:textId="77777777" w:rsidR="00D10841" w:rsidRPr="00A15DCB" w:rsidRDefault="00D10841" w:rsidP="009B330A">
            <w:pPr>
              <w:pStyle w:val="TAL"/>
              <w:rPr>
                <w:rFonts w:cs="Arial"/>
                <w:kern w:val="2"/>
                <w:szCs w:val="18"/>
              </w:rPr>
            </w:pPr>
            <w:r w:rsidRPr="00A15DCB">
              <w:rPr>
                <w:rFonts w:cs="Arial"/>
                <w:kern w:val="2"/>
                <w:szCs w:val="18"/>
              </w:rPr>
              <w:t xml:space="preserve">    dl-UL-TransmissionPeriodicity</w:t>
            </w:r>
          </w:p>
        </w:tc>
        <w:tc>
          <w:tcPr>
            <w:tcW w:w="2267" w:type="dxa"/>
          </w:tcPr>
          <w:p w14:paraId="36148562" w14:textId="77777777" w:rsidR="00D10841" w:rsidRPr="00A15DCB" w:rsidRDefault="00D10841" w:rsidP="009B330A">
            <w:pPr>
              <w:pStyle w:val="TAL"/>
              <w:rPr>
                <w:rFonts w:cs="Arial"/>
                <w:kern w:val="2"/>
                <w:szCs w:val="18"/>
              </w:rPr>
            </w:pPr>
            <w:r w:rsidRPr="00A15DCB">
              <w:rPr>
                <w:rFonts w:cs="Arial"/>
                <w:kern w:val="2"/>
                <w:szCs w:val="18"/>
              </w:rPr>
              <w:t>ms2</w:t>
            </w:r>
          </w:p>
        </w:tc>
        <w:tc>
          <w:tcPr>
            <w:tcW w:w="1700" w:type="dxa"/>
          </w:tcPr>
          <w:p w14:paraId="4C4DDCEA" w14:textId="77777777" w:rsidR="00D10841" w:rsidRPr="00A15DCB" w:rsidRDefault="00D10841" w:rsidP="009B330A">
            <w:pPr>
              <w:pStyle w:val="TAL"/>
            </w:pPr>
          </w:p>
        </w:tc>
        <w:tc>
          <w:tcPr>
            <w:tcW w:w="1245" w:type="dxa"/>
          </w:tcPr>
          <w:p w14:paraId="6220CE74" w14:textId="77777777" w:rsidR="00D10841" w:rsidRPr="00A15DCB" w:rsidRDefault="00D10841" w:rsidP="009B330A">
            <w:pPr>
              <w:pStyle w:val="TAL"/>
            </w:pPr>
          </w:p>
        </w:tc>
      </w:tr>
      <w:tr w:rsidR="00D10841" w:rsidRPr="00A15DCB" w14:paraId="21414224" w14:textId="77777777" w:rsidTr="009B330A">
        <w:tc>
          <w:tcPr>
            <w:tcW w:w="4535" w:type="dxa"/>
            <w:tcBorders>
              <w:bottom w:val="nil"/>
            </w:tcBorders>
          </w:tcPr>
          <w:p w14:paraId="6A541E7F" w14:textId="77777777" w:rsidR="00D10841" w:rsidRPr="00A15DCB" w:rsidRDefault="00D10841" w:rsidP="009B330A">
            <w:pPr>
              <w:pStyle w:val="TAL"/>
              <w:rPr>
                <w:rFonts w:cs="Arial"/>
                <w:kern w:val="2"/>
                <w:szCs w:val="18"/>
              </w:rPr>
            </w:pPr>
            <w:r w:rsidRPr="00A15DCB">
              <w:rPr>
                <w:rFonts w:cs="Arial"/>
                <w:kern w:val="2"/>
                <w:szCs w:val="18"/>
              </w:rPr>
              <w:t xml:space="preserve">    nrofDownlinkSlots</w:t>
            </w:r>
          </w:p>
        </w:tc>
        <w:tc>
          <w:tcPr>
            <w:tcW w:w="2267" w:type="dxa"/>
          </w:tcPr>
          <w:p w14:paraId="3822DF21" w14:textId="77777777" w:rsidR="00D10841" w:rsidRPr="00A15DCB" w:rsidRDefault="00D10841" w:rsidP="009B330A">
            <w:pPr>
              <w:pStyle w:val="TAL"/>
              <w:rPr>
                <w:rFonts w:cs="Arial"/>
                <w:kern w:val="2"/>
                <w:szCs w:val="18"/>
              </w:rPr>
            </w:pPr>
            <w:r w:rsidRPr="00A15DCB">
              <w:rPr>
                <w:rFonts w:cs="Arial"/>
                <w:kern w:val="2"/>
                <w:szCs w:val="18"/>
              </w:rPr>
              <w:t>4</w:t>
            </w:r>
          </w:p>
        </w:tc>
        <w:tc>
          <w:tcPr>
            <w:tcW w:w="1700" w:type="dxa"/>
          </w:tcPr>
          <w:p w14:paraId="2CD6CB88" w14:textId="77777777" w:rsidR="00D10841" w:rsidRPr="00A15DCB" w:rsidRDefault="00D10841" w:rsidP="009B330A">
            <w:pPr>
              <w:pStyle w:val="TAL"/>
            </w:pPr>
          </w:p>
        </w:tc>
        <w:tc>
          <w:tcPr>
            <w:tcW w:w="1245" w:type="dxa"/>
          </w:tcPr>
          <w:p w14:paraId="474AF261" w14:textId="77777777" w:rsidR="00D10841" w:rsidRPr="00A15DCB" w:rsidRDefault="00D10841" w:rsidP="009B330A">
            <w:pPr>
              <w:pStyle w:val="TAL"/>
            </w:pPr>
            <w:r w:rsidRPr="00A15DCB">
              <w:rPr>
                <w:rFonts w:cs="Arial"/>
                <w:kern w:val="2"/>
                <w:szCs w:val="18"/>
                <w:lang w:eastAsia="ja-JP"/>
              </w:rPr>
              <w:t>FR1 AND SCS30</w:t>
            </w:r>
          </w:p>
        </w:tc>
      </w:tr>
      <w:tr w:rsidR="00D10841" w:rsidRPr="00A15DCB" w14:paraId="48B0D82E" w14:textId="77777777" w:rsidTr="009B330A">
        <w:tc>
          <w:tcPr>
            <w:tcW w:w="4535" w:type="dxa"/>
            <w:tcBorders>
              <w:top w:val="nil"/>
            </w:tcBorders>
          </w:tcPr>
          <w:p w14:paraId="5F931CD1" w14:textId="77777777" w:rsidR="00D10841" w:rsidRPr="00A15DCB" w:rsidRDefault="00D10841" w:rsidP="009B330A">
            <w:pPr>
              <w:pStyle w:val="TAL"/>
              <w:rPr>
                <w:rFonts w:cs="Arial"/>
                <w:kern w:val="2"/>
                <w:szCs w:val="18"/>
              </w:rPr>
            </w:pPr>
          </w:p>
        </w:tc>
        <w:tc>
          <w:tcPr>
            <w:tcW w:w="2267" w:type="dxa"/>
          </w:tcPr>
          <w:p w14:paraId="29C5718B" w14:textId="77777777" w:rsidR="00D10841" w:rsidRPr="00A15DCB" w:rsidRDefault="00D10841" w:rsidP="009B330A">
            <w:pPr>
              <w:pStyle w:val="TAL"/>
              <w:rPr>
                <w:rFonts w:cs="Arial"/>
                <w:kern w:val="2"/>
                <w:szCs w:val="18"/>
              </w:rPr>
            </w:pPr>
            <w:r w:rsidRPr="00A15DCB">
              <w:rPr>
                <w:rFonts w:cs="Arial"/>
                <w:kern w:val="2"/>
                <w:szCs w:val="18"/>
              </w:rPr>
              <w:t>2</w:t>
            </w:r>
          </w:p>
        </w:tc>
        <w:tc>
          <w:tcPr>
            <w:tcW w:w="1700" w:type="dxa"/>
          </w:tcPr>
          <w:p w14:paraId="16A19F64" w14:textId="77777777" w:rsidR="00D10841" w:rsidRPr="00A15DCB" w:rsidRDefault="00D10841" w:rsidP="009B330A">
            <w:pPr>
              <w:pStyle w:val="TAL"/>
            </w:pPr>
          </w:p>
        </w:tc>
        <w:tc>
          <w:tcPr>
            <w:tcW w:w="1245" w:type="dxa"/>
          </w:tcPr>
          <w:p w14:paraId="516C7427" w14:textId="77777777" w:rsidR="00D10841" w:rsidRPr="00A15DCB" w:rsidRDefault="00D10841" w:rsidP="009B330A">
            <w:pPr>
              <w:pStyle w:val="TAL"/>
              <w:rPr>
                <w:rFonts w:cs="Arial"/>
                <w:kern w:val="2"/>
                <w:szCs w:val="18"/>
                <w:lang w:eastAsia="ja-JP"/>
              </w:rPr>
            </w:pPr>
            <w:r w:rsidRPr="00A15DCB">
              <w:rPr>
                <w:rFonts w:cs="Arial"/>
                <w:kern w:val="2"/>
                <w:szCs w:val="18"/>
                <w:lang w:eastAsia="ja-JP"/>
              </w:rPr>
              <w:t>FR1 AND SCS15</w:t>
            </w:r>
          </w:p>
        </w:tc>
      </w:tr>
      <w:tr w:rsidR="00D10841" w:rsidRPr="00A15DCB" w14:paraId="312D2125" w14:textId="77777777" w:rsidTr="009B330A">
        <w:tc>
          <w:tcPr>
            <w:tcW w:w="4535" w:type="dxa"/>
          </w:tcPr>
          <w:p w14:paraId="436238A6" w14:textId="77777777" w:rsidR="00D10841" w:rsidRPr="00A15DCB" w:rsidRDefault="00D10841" w:rsidP="009B330A">
            <w:pPr>
              <w:pStyle w:val="TAL"/>
              <w:rPr>
                <w:rFonts w:cs="Arial"/>
                <w:kern w:val="2"/>
                <w:szCs w:val="18"/>
              </w:rPr>
            </w:pPr>
            <w:r w:rsidRPr="00A15DCB">
              <w:rPr>
                <w:rFonts w:cs="Arial"/>
                <w:kern w:val="2"/>
                <w:szCs w:val="18"/>
              </w:rPr>
              <w:t xml:space="preserve">    nrofDownlinkSymbols</w:t>
            </w:r>
          </w:p>
        </w:tc>
        <w:tc>
          <w:tcPr>
            <w:tcW w:w="2267" w:type="dxa"/>
          </w:tcPr>
          <w:p w14:paraId="2A240D46" w14:textId="77777777" w:rsidR="00D10841" w:rsidRPr="00A15DCB" w:rsidRDefault="00D10841" w:rsidP="009B330A">
            <w:pPr>
              <w:pStyle w:val="TAL"/>
              <w:rPr>
                <w:rFonts w:cs="Arial"/>
                <w:kern w:val="2"/>
                <w:szCs w:val="18"/>
              </w:rPr>
            </w:pPr>
            <w:r w:rsidRPr="00A15DCB">
              <w:rPr>
                <w:rFonts w:cs="Arial"/>
                <w:kern w:val="2"/>
                <w:szCs w:val="18"/>
              </w:rPr>
              <w:t>0</w:t>
            </w:r>
          </w:p>
        </w:tc>
        <w:tc>
          <w:tcPr>
            <w:tcW w:w="1700" w:type="dxa"/>
          </w:tcPr>
          <w:p w14:paraId="441E0F85" w14:textId="77777777" w:rsidR="00D10841" w:rsidRPr="00A15DCB" w:rsidRDefault="00D10841" w:rsidP="009B330A">
            <w:pPr>
              <w:pStyle w:val="TAL"/>
            </w:pPr>
          </w:p>
        </w:tc>
        <w:tc>
          <w:tcPr>
            <w:tcW w:w="1245" w:type="dxa"/>
          </w:tcPr>
          <w:p w14:paraId="50463A08" w14:textId="77777777" w:rsidR="00D10841" w:rsidRPr="00A15DCB" w:rsidRDefault="00D10841" w:rsidP="009B330A">
            <w:pPr>
              <w:pStyle w:val="TAL"/>
            </w:pPr>
          </w:p>
        </w:tc>
      </w:tr>
      <w:tr w:rsidR="00D10841" w:rsidRPr="00A15DCB" w14:paraId="78500CD5" w14:textId="77777777" w:rsidTr="009B330A">
        <w:tc>
          <w:tcPr>
            <w:tcW w:w="4535" w:type="dxa"/>
          </w:tcPr>
          <w:p w14:paraId="2B5D52EC" w14:textId="77777777" w:rsidR="00D10841" w:rsidRPr="00A15DCB" w:rsidRDefault="00D10841" w:rsidP="009B330A">
            <w:pPr>
              <w:pStyle w:val="TAL"/>
              <w:rPr>
                <w:rFonts w:cs="Arial"/>
                <w:kern w:val="2"/>
                <w:szCs w:val="18"/>
              </w:rPr>
            </w:pPr>
            <w:r w:rsidRPr="00A15DCB">
              <w:rPr>
                <w:rFonts w:cs="Arial"/>
                <w:kern w:val="2"/>
                <w:szCs w:val="18"/>
              </w:rPr>
              <w:t xml:space="preserve">    nrofUplinkSlots</w:t>
            </w:r>
          </w:p>
        </w:tc>
        <w:tc>
          <w:tcPr>
            <w:tcW w:w="2267" w:type="dxa"/>
          </w:tcPr>
          <w:p w14:paraId="3642F057" w14:textId="77777777" w:rsidR="00D10841" w:rsidRPr="00A15DCB" w:rsidRDefault="00D10841" w:rsidP="009B330A">
            <w:pPr>
              <w:pStyle w:val="TAL"/>
              <w:rPr>
                <w:rFonts w:cs="Arial"/>
                <w:kern w:val="2"/>
                <w:szCs w:val="18"/>
              </w:rPr>
            </w:pPr>
            <w:r w:rsidRPr="00A15DCB">
              <w:rPr>
                <w:rFonts w:cs="Arial"/>
                <w:kern w:val="2"/>
                <w:szCs w:val="18"/>
              </w:rPr>
              <w:t>0</w:t>
            </w:r>
          </w:p>
        </w:tc>
        <w:tc>
          <w:tcPr>
            <w:tcW w:w="1700" w:type="dxa"/>
          </w:tcPr>
          <w:p w14:paraId="410B13D2" w14:textId="77777777" w:rsidR="00D10841" w:rsidRPr="00A15DCB" w:rsidRDefault="00D10841" w:rsidP="009B330A">
            <w:pPr>
              <w:pStyle w:val="TAL"/>
            </w:pPr>
          </w:p>
        </w:tc>
        <w:tc>
          <w:tcPr>
            <w:tcW w:w="1245" w:type="dxa"/>
          </w:tcPr>
          <w:p w14:paraId="61042D70" w14:textId="77777777" w:rsidR="00D10841" w:rsidRPr="00A15DCB" w:rsidRDefault="00D10841" w:rsidP="009B330A">
            <w:pPr>
              <w:pStyle w:val="TAL"/>
            </w:pPr>
          </w:p>
        </w:tc>
      </w:tr>
      <w:tr w:rsidR="00D10841" w:rsidRPr="00A15DCB" w14:paraId="1073A494" w14:textId="77777777" w:rsidTr="009B330A">
        <w:tc>
          <w:tcPr>
            <w:tcW w:w="4535" w:type="dxa"/>
          </w:tcPr>
          <w:p w14:paraId="32093DD7" w14:textId="77777777" w:rsidR="00D10841" w:rsidRPr="00A15DCB" w:rsidRDefault="00D10841" w:rsidP="009B330A">
            <w:pPr>
              <w:pStyle w:val="TAL"/>
              <w:rPr>
                <w:rFonts w:cs="Arial"/>
                <w:kern w:val="2"/>
                <w:szCs w:val="18"/>
              </w:rPr>
            </w:pPr>
            <w:r w:rsidRPr="00A15DCB">
              <w:rPr>
                <w:rFonts w:cs="Arial"/>
                <w:kern w:val="2"/>
                <w:szCs w:val="18"/>
              </w:rPr>
              <w:t xml:space="preserve">    nrofUplinkSymbols</w:t>
            </w:r>
          </w:p>
        </w:tc>
        <w:tc>
          <w:tcPr>
            <w:tcW w:w="2267" w:type="dxa"/>
          </w:tcPr>
          <w:p w14:paraId="279641B1" w14:textId="77777777" w:rsidR="00D10841" w:rsidRPr="00A15DCB" w:rsidRDefault="00D10841" w:rsidP="009B330A">
            <w:pPr>
              <w:pStyle w:val="TAL"/>
              <w:rPr>
                <w:rFonts w:cs="Arial"/>
                <w:kern w:val="2"/>
                <w:szCs w:val="18"/>
              </w:rPr>
            </w:pPr>
            <w:r w:rsidRPr="00A15DCB">
              <w:rPr>
                <w:rFonts w:cs="Arial"/>
                <w:kern w:val="2"/>
                <w:szCs w:val="18"/>
              </w:rPr>
              <w:t>0</w:t>
            </w:r>
          </w:p>
        </w:tc>
        <w:tc>
          <w:tcPr>
            <w:tcW w:w="1700" w:type="dxa"/>
          </w:tcPr>
          <w:p w14:paraId="4A62DBF2" w14:textId="77777777" w:rsidR="00D10841" w:rsidRPr="00A15DCB" w:rsidRDefault="00D10841" w:rsidP="009B330A">
            <w:pPr>
              <w:pStyle w:val="TAL"/>
            </w:pPr>
          </w:p>
        </w:tc>
        <w:tc>
          <w:tcPr>
            <w:tcW w:w="1245" w:type="dxa"/>
          </w:tcPr>
          <w:p w14:paraId="4D9CB90A" w14:textId="77777777" w:rsidR="00D10841" w:rsidRPr="00A15DCB" w:rsidRDefault="00D10841" w:rsidP="009B330A">
            <w:pPr>
              <w:pStyle w:val="TAL"/>
            </w:pPr>
          </w:p>
        </w:tc>
      </w:tr>
      <w:tr w:rsidR="00D10841" w:rsidRPr="00A15DCB" w14:paraId="720CD06C" w14:textId="77777777" w:rsidTr="009B330A">
        <w:tc>
          <w:tcPr>
            <w:tcW w:w="4535" w:type="dxa"/>
          </w:tcPr>
          <w:p w14:paraId="3F7D837A" w14:textId="77777777" w:rsidR="00D10841" w:rsidRPr="00A15DCB" w:rsidRDefault="00D10841" w:rsidP="009B330A">
            <w:pPr>
              <w:pStyle w:val="TAL"/>
              <w:rPr>
                <w:rFonts w:cs="Arial"/>
                <w:kern w:val="2"/>
                <w:szCs w:val="18"/>
              </w:rPr>
            </w:pPr>
            <w:r w:rsidRPr="00A15DCB">
              <w:rPr>
                <w:rFonts w:cs="Arial"/>
                <w:kern w:val="2"/>
                <w:szCs w:val="18"/>
              </w:rPr>
              <w:t xml:space="preserve">  }</w:t>
            </w:r>
          </w:p>
        </w:tc>
        <w:tc>
          <w:tcPr>
            <w:tcW w:w="2267" w:type="dxa"/>
          </w:tcPr>
          <w:p w14:paraId="4D29C49F" w14:textId="77777777" w:rsidR="00D10841" w:rsidRPr="00A15DCB" w:rsidRDefault="00D10841" w:rsidP="009B330A">
            <w:pPr>
              <w:pStyle w:val="TAL"/>
              <w:rPr>
                <w:rFonts w:cs="Arial"/>
                <w:kern w:val="2"/>
                <w:szCs w:val="18"/>
              </w:rPr>
            </w:pPr>
          </w:p>
        </w:tc>
        <w:tc>
          <w:tcPr>
            <w:tcW w:w="1700" w:type="dxa"/>
          </w:tcPr>
          <w:p w14:paraId="5668F7C7" w14:textId="77777777" w:rsidR="00D10841" w:rsidRPr="00A15DCB" w:rsidRDefault="00D10841" w:rsidP="009B330A">
            <w:pPr>
              <w:pStyle w:val="TAL"/>
            </w:pPr>
          </w:p>
        </w:tc>
        <w:tc>
          <w:tcPr>
            <w:tcW w:w="1245" w:type="dxa"/>
          </w:tcPr>
          <w:p w14:paraId="13F67C57" w14:textId="77777777" w:rsidR="00D10841" w:rsidRPr="00A15DCB" w:rsidRDefault="00D10841" w:rsidP="009B330A">
            <w:pPr>
              <w:pStyle w:val="TAL"/>
            </w:pPr>
          </w:p>
        </w:tc>
      </w:tr>
      <w:tr w:rsidR="00D10841" w:rsidRPr="00A15DCB" w14:paraId="7D927009" w14:textId="77777777" w:rsidTr="009B330A">
        <w:tc>
          <w:tcPr>
            <w:tcW w:w="4535" w:type="dxa"/>
          </w:tcPr>
          <w:p w14:paraId="70A4AFA0" w14:textId="77777777" w:rsidR="00D10841" w:rsidRPr="00A15DCB" w:rsidRDefault="00D10841" w:rsidP="009B330A">
            <w:pPr>
              <w:pStyle w:val="TAL"/>
            </w:pPr>
            <w:r w:rsidRPr="00A15DCB">
              <w:t>}</w:t>
            </w:r>
          </w:p>
        </w:tc>
        <w:tc>
          <w:tcPr>
            <w:tcW w:w="2267" w:type="dxa"/>
          </w:tcPr>
          <w:p w14:paraId="78F278A5" w14:textId="77777777" w:rsidR="00D10841" w:rsidRPr="00A15DCB" w:rsidRDefault="00D10841" w:rsidP="009B330A">
            <w:pPr>
              <w:pStyle w:val="TAL"/>
            </w:pPr>
          </w:p>
        </w:tc>
        <w:tc>
          <w:tcPr>
            <w:tcW w:w="1700" w:type="dxa"/>
          </w:tcPr>
          <w:p w14:paraId="090B44F6" w14:textId="77777777" w:rsidR="00D10841" w:rsidRPr="00A15DCB" w:rsidRDefault="00D10841" w:rsidP="009B330A">
            <w:pPr>
              <w:pStyle w:val="TAL"/>
            </w:pPr>
          </w:p>
        </w:tc>
        <w:tc>
          <w:tcPr>
            <w:tcW w:w="1245" w:type="dxa"/>
          </w:tcPr>
          <w:p w14:paraId="10613DF4" w14:textId="77777777" w:rsidR="00D10841" w:rsidRPr="00A15DCB" w:rsidRDefault="00D10841" w:rsidP="009B330A">
            <w:pPr>
              <w:pStyle w:val="TAL"/>
            </w:pPr>
          </w:p>
        </w:tc>
      </w:tr>
    </w:tbl>
    <w:p w14:paraId="75E10486" w14:textId="77777777" w:rsidR="00D10841" w:rsidRPr="00A15DCB" w:rsidRDefault="00D10841" w:rsidP="00D10841"/>
    <w:p w14:paraId="5477813D" w14:textId="77777777" w:rsidR="00D10841" w:rsidRPr="00A15DCB" w:rsidRDefault="00D10841" w:rsidP="00D10841">
      <w:pPr>
        <w:pStyle w:val="TH"/>
        <w:rPr>
          <w:i/>
          <w:lang w:eastAsia="zh-CN"/>
        </w:rPr>
      </w:pPr>
      <w:r w:rsidRPr="00A15DCB">
        <w:t xml:space="preserve">Table </w:t>
      </w:r>
      <w:r>
        <w:rPr>
          <w:lang w:eastAsia="sv-SE"/>
        </w:rPr>
        <w:t>7.1.1.1.23</w:t>
      </w:r>
      <w:r w:rsidRPr="00A15DCB">
        <w:rPr>
          <w:lang w:eastAsia="sv-SE"/>
        </w:rPr>
        <w:t>.3.3</w:t>
      </w:r>
      <w:r w:rsidRPr="00A15DCB">
        <w:t>-</w:t>
      </w:r>
      <w:r>
        <w:rPr>
          <w:lang w:eastAsia="zh-CN"/>
        </w:rPr>
        <w:t>9</w:t>
      </w:r>
      <w:r w:rsidRPr="00A15DCB">
        <w:t>: ServingCellConfig</w:t>
      </w:r>
      <w:r w:rsidRPr="00A15DCB">
        <w:rPr>
          <w:lang w:eastAsia="zh-CN"/>
        </w:rPr>
        <w:t xml:space="preserve"> </w:t>
      </w:r>
      <w:r w:rsidRPr="00A15DCB">
        <w:t xml:space="preserve">(Table </w:t>
      </w:r>
      <w:r>
        <w:t>7.1.1.1.23</w:t>
      </w:r>
      <w:r w:rsidRPr="00A15DCB">
        <w:t>.3.3-</w:t>
      </w:r>
      <w:r>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02508F59" w14:textId="77777777" w:rsidTr="009B330A">
        <w:tc>
          <w:tcPr>
            <w:tcW w:w="9747" w:type="dxa"/>
            <w:gridSpan w:val="4"/>
          </w:tcPr>
          <w:p w14:paraId="07A5E50B" w14:textId="77777777" w:rsidR="00D10841" w:rsidRPr="00A15DCB" w:rsidRDefault="00D10841" w:rsidP="009B330A">
            <w:pPr>
              <w:pStyle w:val="TAH"/>
              <w:jc w:val="left"/>
              <w:rPr>
                <w:b w:val="0"/>
              </w:rPr>
            </w:pPr>
            <w:r w:rsidRPr="00A15DCB">
              <w:rPr>
                <w:b w:val="0"/>
              </w:rPr>
              <w:t>Derivation Path: TS 38.508-1 [4], Table 4.6.3-</w:t>
            </w:r>
            <w:r w:rsidRPr="00A15DCB">
              <w:rPr>
                <w:b w:val="0"/>
                <w:lang w:eastAsia="zh-CN"/>
              </w:rPr>
              <w:t>167</w:t>
            </w:r>
          </w:p>
        </w:tc>
      </w:tr>
      <w:tr w:rsidR="00D10841" w:rsidRPr="00A15DCB" w14:paraId="1F42FC74" w14:textId="77777777" w:rsidTr="009B330A">
        <w:tc>
          <w:tcPr>
            <w:tcW w:w="4535" w:type="dxa"/>
          </w:tcPr>
          <w:p w14:paraId="6797ED38" w14:textId="77777777" w:rsidR="00D10841" w:rsidRPr="00A15DCB" w:rsidRDefault="00D10841" w:rsidP="009B330A">
            <w:pPr>
              <w:pStyle w:val="TAH"/>
            </w:pPr>
            <w:r w:rsidRPr="00A15DCB">
              <w:t>Information Element</w:t>
            </w:r>
          </w:p>
        </w:tc>
        <w:tc>
          <w:tcPr>
            <w:tcW w:w="2267" w:type="dxa"/>
          </w:tcPr>
          <w:p w14:paraId="4A747DC6" w14:textId="77777777" w:rsidR="00D10841" w:rsidRPr="00A15DCB" w:rsidRDefault="00D10841" w:rsidP="009B330A">
            <w:pPr>
              <w:pStyle w:val="TAH"/>
            </w:pPr>
            <w:r w:rsidRPr="00A15DCB">
              <w:t>Value/remark</w:t>
            </w:r>
          </w:p>
        </w:tc>
        <w:tc>
          <w:tcPr>
            <w:tcW w:w="1700" w:type="dxa"/>
          </w:tcPr>
          <w:p w14:paraId="7209EC25" w14:textId="77777777" w:rsidR="00D10841" w:rsidRPr="00A15DCB" w:rsidRDefault="00D10841" w:rsidP="009B330A">
            <w:pPr>
              <w:pStyle w:val="TAH"/>
            </w:pPr>
            <w:r w:rsidRPr="00A15DCB">
              <w:t>Comment</w:t>
            </w:r>
          </w:p>
        </w:tc>
        <w:tc>
          <w:tcPr>
            <w:tcW w:w="1245" w:type="dxa"/>
          </w:tcPr>
          <w:p w14:paraId="01B531C5" w14:textId="77777777" w:rsidR="00D10841" w:rsidRPr="00A15DCB" w:rsidRDefault="00D10841" w:rsidP="009B330A">
            <w:pPr>
              <w:pStyle w:val="TAH"/>
            </w:pPr>
            <w:r w:rsidRPr="00A15DCB">
              <w:t>Condition</w:t>
            </w:r>
          </w:p>
        </w:tc>
      </w:tr>
      <w:tr w:rsidR="00D10841" w:rsidRPr="00A15DCB" w14:paraId="2EB83B49" w14:textId="77777777" w:rsidTr="009B330A">
        <w:tc>
          <w:tcPr>
            <w:tcW w:w="4535" w:type="dxa"/>
          </w:tcPr>
          <w:p w14:paraId="67DBB639" w14:textId="77777777" w:rsidR="00D10841" w:rsidRPr="00A15DCB" w:rsidRDefault="00D10841" w:rsidP="009B330A">
            <w:pPr>
              <w:pStyle w:val="TAL"/>
            </w:pPr>
            <w:r w:rsidRPr="00A15DCB">
              <w:t>ServingCellConfig ::= SEQUENCE {</w:t>
            </w:r>
          </w:p>
        </w:tc>
        <w:tc>
          <w:tcPr>
            <w:tcW w:w="2267" w:type="dxa"/>
          </w:tcPr>
          <w:p w14:paraId="72EA8F82" w14:textId="77777777" w:rsidR="00D10841" w:rsidRPr="00A15DCB" w:rsidRDefault="00D10841" w:rsidP="009B330A">
            <w:pPr>
              <w:pStyle w:val="TAL"/>
            </w:pPr>
          </w:p>
        </w:tc>
        <w:tc>
          <w:tcPr>
            <w:tcW w:w="1700" w:type="dxa"/>
          </w:tcPr>
          <w:p w14:paraId="2B905029" w14:textId="77777777" w:rsidR="00D10841" w:rsidRPr="00A15DCB" w:rsidRDefault="00D10841" w:rsidP="009B330A">
            <w:pPr>
              <w:pStyle w:val="TAL"/>
            </w:pPr>
          </w:p>
        </w:tc>
        <w:tc>
          <w:tcPr>
            <w:tcW w:w="1245" w:type="dxa"/>
          </w:tcPr>
          <w:p w14:paraId="5A5FF7F4" w14:textId="77777777" w:rsidR="00D10841" w:rsidRPr="00A15DCB" w:rsidRDefault="00D10841" w:rsidP="009B330A">
            <w:pPr>
              <w:pStyle w:val="TAL"/>
            </w:pPr>
          </w:p>
        </w:tc>
      </w:tr>
      <w:tr w:rsidR="00D10841" w:rsidRPr="00A15DCB" w14:paraId="5A3509A6" w14:textId="77777777" w:rsidTr="009B330A">
        <w:tc>
          <w:tcPr>
            <w:tcW w:w="4535" w:type="dxa"/>
          </w:tcPr>
          <w:p w14:paraId="6CC72BB8" w14:textId="77777777" w:rsidR="00D10841" w:rsidRPr="00A15DCB" w:rsidRDefault="00D10841" w:rsidP="009B330A">
            <w:pPr>
              <w:pStyle w:val="TAL"/>
            </w:pPr>
            <w:r w:rsidRPr="00A15DCB">
              <w:t xml:space="preserve">  uplinkConfig SEQUENCE {</w:t>
            </w:r>
          </w:p>
        </w:tc>
        <w:tc>
          <w:tcPr>
            <w:tcW w:w="2267" w:type="dxa"/>
          </w:tcPr>
          <w:p w14:paraId="2FE527A2" w14:textId="77777777" w:rsidR="00D10841" w:rsidRPr="00A15DCB" w:rsidRDefault="00D10841" w:rsidP="009B330A">
            <w:pPr>
              <w:pStyle w:val="TAL"/>
            </w:pPr>
          </w:p>
        </w:tc>
        <w:tc>
          <w:tcPr>
            <w:tcW w:w="1700" w:type="dxa"/>
          </w:tcPr>
          <w:p w14:paraId="052E3A03" w14:textId="77777777" w:rsidR="00D10841" w:rsidRPr="00A15DCB" w:rsidRDefault="00D10841" w:rsidP="009B330A">
            <w:pPr>
              <w:pStyle w:val="TAL"/>
            </w:pPr>
          </w:p>
        </w:tc>
        <w:tc>
          <w:tcPr>
            <w:tcW w:w="1245" w:type="dxa"/>
          </w:tcPr>
          <w:p w14:paraId="5974357E" w14:textId="77777777" w:rsidR="00D10841" w:rsidRPr="00A15DCB" w:rsidRDefault="00D10841" w:rsidP="009B330A">
            <w:pPr>
              <w:pStyle w:val="TAL"/>
            </w:pPr>
          </w:p>
        </w:tc>
      </w:tr>
      <w:tr w:rsidR="00D10841" w:rsidRPr="00A15DCB" w14:paraId="0F249814" w14:textId="77777777" w:rsidTr="009B330A">
        <w:tc>
          <w:tcPr>
            <w:tcW w:w="4535" w:type="dxa"/>
          </w:tcPr>
          <w:p w14:paraId="3FC00E34" w14:textId="77777777" w:rsidR="00D10841" w:rsidRPr="00A15DCB" w:rsidRDefault="00D10841" w:rsidP="009B330A">
            <w:pPr>
              <w:pStyle w:val="TAL"/>
              <w:ind w:firstLine="204"/>
            </w:pPr>
            <w:r w:rsidRPr="00A15DCB">
              <w:t>initialUplinkBWP</w:t>
            </w:r>
          </w:p>
        </w:tc>
        <w:tc>
          <w:tcPr>
            <w:tcW w:w="2267" w:type="dxa"/>
          </w:tcPr>
          <w:p w14:paraId="45EDC61E" w14:textId="77777777" w:rsidR="00D10841" w:rsidRPr="00A15DCB" w:rsidRDefault="00D10841" w:rsidP="009B330A">
            <w:pPr>
              <w:pStyle w:val="TAL"/>
            </w:pPr>
            <w:r w:rsidRPr="00A15DCB">
              <w:t>BWP-UplinkDedicated</w:t>
            </w:r>
          </w:p>
        </w:tc>
        <w:tc>
          <w:tcPr>
            <w:tcW w:w="1700" w:type="dxa"/>
          </w:tcPr>
          <w:p w14:paraId="4DD655F3" w14:textId="77777777" w:rsidR="00D10841" w:rsidRPr="00A15DCB" w:rsidRDefault="00D10841" w:rsidP="009B330A">
            <w:pPr>
              <w:pStyle w:val="TAL"/>
            </w:pPr>
          </w:p>
        </w:tc>
        <w:tc>
          <w:tcPr>
            <w:tcW w:w="1245" w:type="dxa"/>
          </w:tcPr>
          <w:p w14:paraId="32AC1814" w14:textId="77777777" w:rsidR="00D10841" w:rsidRPr="00A15DCB" w:rsidRDefault="00D10841" w:rsidP="009B330A">
            <w:pPr>
              <w:pStyle w:val="TAL"/>
            </w:pPr>
          </w:p>
        </w:tc>
      </w:tr>
      <w:tr w:rsidR="00D10841" w:rsidRPr="00A15DCB" w14:paraId="05466D4E" w14:textId="77777777" w:rsidTr="009B330A">
        <w:tc>
          <w:tcPr>
            <w:tcW w:w="4535" w:type="dxa"/>
          </w:tcPr>
          <w:p w14:paraId="09EADE75" w14:textId="77777777" w:rsidR="00D10841" w:rsidRPr="00A15DCB" w:rsidRDefault="00D10841" w:rsidP="009B330A">
            <w:pPr>
              <w:pStyle w:val="TAL"/>
            </w:pPr>
            <w:r w:rsidRPr="00A15DCB">
              <w:t xml:space="preserve">  }</w:t>
            </w:r>
          </w:p>
        </w:tc>
        <w:tc>
          <w:tcPr>
            <w:tcW w:w="2267" w:type="dxa"/>
          </w:tcPr>
          <w:p w14:paraId="1264E1E8" w14:textId="77777777" w:rsidR="00D10841" w:rsidRPr="00A15DCB" w:rsidRDefault="00D10841" w:rsidP="009B330A">
            <w:pPr>
              <w:pStyle w:val="TAL"/>
            </w:pPr>
          </w:p>
        </w:tc>
        <w:tc>
          <w:tcPr>
            <w:tcW w:w="1700" w:type="dxa"/>
          </w:tcPr>
          <w:p w14:paraId="433B4BFC" w14:textId="77777777" w:rsidR="00D10841" w:rsidRPr="00A15DCB" w:rsidRDefault="00D10841" w:rsidP="009B330A">
            <w:pPr>
              <w:pStyle w:val="TAL"/>
            </w:pPr>
          </w:p>
        </w:tc>
        <w:tc>
          <w:tcPr>
            <w:tcW w:w="1245" w:type="dxa"/>
          </w:tcPr>
          <w:p w14:paraId="54DEE00E" w14:textId="77777777" w:rsidR="00D10841" w:rsidRPr="00A15DCB" w:rsidRDefault="00D10841" w:rsidP="009B330A">
            <w:pPr>
              <w:pStyle w:val="TAL"/>
            </w:pPr>
          </w:p>
        </w:tc>
      </w:tr>
      <w:tr w:rsidR="00D10841" w:rsidRPr="00A15DCB" w14:paraId="69552F5F" w14:textId="77777777" w:rsidTr="009B330A">
        <w:tc>
          <w:tcPr>
            <w:tcW w:w="4535" w:type="dxa"/>
          </w:tcPr>
          <w:p w14:paraId="79DBF23E" w14:textId="77777777" w:rsidR="00D10841" w:rsidRPr="00A15DCB" w:rsidRDefault="00D10841" w:rsidP="009B330A">
            <w:pPr>
              <w:pStyle w:val="TAL"/>
              <w:rPr>
                <w:lang w:eastAsia="zh-CN"/>
              </w:rPr>
            </w:pPr>
            <w:r w:rsidRPr="00A15DCB">
              <w:rPr>
                <w:lang w:eastAsia="zh-CN"/>
              </w:rPr>
              <w:t>}</w:t>
            </w:r>
          </w:p>
        </w:tc>
        <w:tc>
          <w:tcPr>
            <w:tcW w:w="2267" w:type="dxa"/>
          </w:tcPr>
          <w:p w14:paraId="05E93B79" w14:textId="77777777" w:rsidR="00D10841" w:rsidRPr="00A15DCB" w:rsidRDefault="00D10841" w:rsidP="009B330A">
            <w:pPr>
              <w:pStyle w:val="TAL"/>
            </w:pPr>
          </w:p>
        </w:tc>
        <w:tc>
          <w:tcPr>
            <w:tcW w:w="1700" w:type="dxa"/>
          </w:tcPr>
          <w:p w14:paraId="5F9B49AD" w14:textId="77777777" w:rsidR="00D10841" w:rsidRPr="00A15DCB" w:rsidRDefault="00D10841" w:rsidP="009B330A">
            <w:pPr>
              <w:pStyle w:val="TAL"/>
            </w:pPr>
          </w:p>
        </w:tc>
        <w:tc>
          <w:tcPr>
            <w:tcW w:w="1245" w:type="dxa"/>
          </w:tcPr>
          <w:p w14:paraId="63665EF1" w14:textId="77777777" w:rsidR="00D10841" w:rsidRPr="00A15DCB" w:rsidRDefault="00D10841" w:rsidP="009B330A">
            <w:pPr>
              <w:pStyle w:val="TAL"/>
            </w:pPr>
          </w:p>
        </w:tc>
      </w:tr>
    </w:tbl>
    <w:p w14:paraId="040737F7" w14:textId="77777777" w:rsidR="00D10841" w:rsidRPr="00A15DCB" w:rsidRDefault="00D10841" w:rsidP="00D10841">
      <w:pPr>
        <w:rPr>
          <w:color w:val="000000"/>
          <w:lang w:eastAsia="zh-CN"/>
        </w:rPr>
      </w:pPr>
    </w:p>
    <w:p w14:paraId="23FABA27" w14:textId="77777777" w:rsidR="00D10841" w:rsidRPr="00A15DCB" w:rsidRDefault="00D10841" w:rsidP="00D10841">
      <w:pPr>
        <w:pStyle w:val="TH"/>
      </w:pPr>
      <w:r w:rsidRPr="00A15DCB">
        <w:t xml:space="preserve">Table </w:t>
      </w:r>
      <w:r>
        <w:rPr>
          <w:lang w:eastAsia="sv-SE"/>
        </w:rPr>
        <w:t>7.1.1.1.23</w:t>
      </w:r>
      <w:r w:rsidRPr="00A15DCB">
        <w:rPr>
          <w:lang w:eastAsia="sv-SE"/>
        </w:rPr>
        <w:t>.3.3</w:t>
      </w:r>
      <w:r w:rsidRPr="00A15DCB">
        <w:t>-</w:t>
      </w:r>
      <w:r w:rsidRPr="00A15DCB">
        <w:rPr>
          <w:lang w:eastAsia="zh-CN"/>
        </w:rPr>
        <w:t>1</w:t>
      </w:r>
      <w:r>
        <w:rPr>
          <w:lang w:eastAsia="zh-CN"/>
        </w:rPr>
        <w:t>0</w:t>
      </w:r>
      <w:r w:rsidRPr="00A15DCB">
        <w:t xml:space="preserve">: </w:t>
      </w:r>
      <w:r w:rsidRPr="00A15DCB">
        <w:rPr>
          <w:i/>
        </w:rPr>
        <w:t>BWP-UplinkDedicated</w:t>
      </w:r>
      <w:r w:rsidRPr="00A15DCB">
        <w:rPr>
          <w:i/>
          <w:lang w:eastAsia="zh-CN"/>
        </w:rPr>
        <w:t xml:space="preserve"> </w:t>
      </w:r>
      <w:r w:rsidRPr="00A15DCB">
        <w:rPr>
          <w:iCs/>
        </w:rPr>
        <w:t>(</w:t>
      </w:r>
      <w:r w:rsidRPr="00A15DCB">
        <w:t xml:space="preserve">Table </w:t>
      </w:r>
      <w:r>
        <w:rPr>
          <w:lang w:eastAsia="sv-SE"/>
        </w:rPr>
        <w:t>7.1.1.1.23</w:t>
      </w:r>
      <w:r w:rsidRPr="00A15DCB">
        <w:rPr>
          <w:lang w:eastAsia="sv-SE"/>
        </w:rPr>
        <w:t>.3.3</w:t>
      </w:r>
      <w:r w:rsidRPr="00A15DCB">
        <w:t>-</w:t>
      </w:r>
      <w:r>
        <w:rPr>
          <w:lang w:eastAsia="zh-CN"/>
        </w:rPr>
        <w:t>9</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52EE71E6" w14:textId="77777777" w:rsidTr="009B330A">
        <w:tc>
          <w:tcPr>
            <w:tcW w:w="9747" w:type="dxa"/>
            <w:gridSpan w:val="4"/>
          </w:tcPr>
          <w:p w14:paraId="64C41F37" w14:textId="77777777" w:rsidR="00D10841" w:rsidRPr="00A15DCB" w:rsidRDefault="00D10841" w:rsidP="009B330A">
            <w:pPr>
              <w:pStyle w:val="TAH"/>
              <w:jc w:val="left"/>
              <w:rPr>
                <w:b w:val="0"/>
              </w:rPr>
            </w:pPr>
            <w:r w:rsidRPr="00A15DCB">
              <w:rPr>
                <w:b w:val="0"/>
              </w:rPr>
              <w:t>Derivation Path: TS 38.508-1 [4], Table 4.6.3-</w:t>
            </w:r>
            <w:r w:rsidRPr="00A15DCB">
              <w:rPr>
                <w:b w:val="0"/>
                <w:lang w:eastAsia="zh-CN"/>
              </w:rPr>
              <w:t>15</w:t>
            </w:r>
          </w:p>
        </w:tc>
      </w:tr>
      <w:tr w:rsidR="00D10841" w:rsidRPr="00A15DCB" w14:paraId="567CC09A" w14:textId="77777777" w:rsidTr="009B330A">
        <w:tc>
          <w:tcPr>
            <w:tcW w:w="4535" w:type="dxa"/>
          </w:tcPr>
          <w:p w14:paraId="20945421" w14:textId="77777777" w:rsidR="00D10841" w:rsidRPr="00A15DCB" w:rsidRDefault="00D10841" w:rsidP="009B330A">
            <w:pPr>
              <w:pStyle w:val="TAH"/>
            </w:pPr>
            <w:r w:rsidRPr="00A15DCB">
              <w:t>Information Element</w:t>
            </w:r>
          </w:p>
        </w:tc>
        <w:tc>
          <w:tcPr>
            <w:tcW w:w="2267" w:type="dxa"/>
          </w:tcPr>
          <w:p w14:paraId="756C4C14" w14:textId="77777777" w:rsidR="00D10841" w:rsidRPr="00A15DCB" w:rsidRDefault="00D10841" w:rsidP="009B330A">
            <w:pPr>
              <w:pStyle w:val="TAH"/>
            </w:pPr>
            <w:r w:rsidRPr="00A15DCB">
              <w:t>Value/remark</w:t>
            </w:r>
          </w:p>
        </w:tc>
        <w:tc>
          <w:tcPr>
            <w:tcW w:w="1700" w:type="dxa"/>
          </w:tcPr>
          <w:p w14:paraId="56AF9027" w14:textId="77777777" w:rsidR="00D10841" w:rsidRPr="00A15DCB" w:rsidRDefault="00D10841" w:rsidP="009B330A">
            <w:pPr>
              <w:pStyle w:val="TAH"/>
            </w:pPr>
            <w:r w:rsidRPr="00A15DCB">
              <w:t>Comment</w:t>
            </w:r>
          </w:p>
        </w:tc>
        <w:tc>
          <w:tcPr>
            <w:tcW w:w="1245" w:type="dxa"/>
          </w:tcPr>
          <w:p w14:paraId="283A0FCC" w14:textId="77777777" w:rsidR="00D10841" w:rsidRPr="00A15DCB" w:rsidRDefault="00D10841" w:rsidP="009B330A">
            <w:pPr>
              <w:pStyle w:val="TAH"/>
            </w:pPr>
            <w:r w:rsidRPr="00A15DCB">
              <w:t>Condition</w:t>
            </w:r>
          </w:p>
        </w:tc>
      </w:tr>
      <w:tr w:rsidR="00D10841" w:rsidRPr="00A15DCB" w14:paraId="5512F6DC" w14:textId="77777777" w:rsidTr="009B330A">
        <w:tc>
          <w:tcPr>
            <w:tcW w:w="4535" w:type="dxa"/>
          </w:tcPr>
          <w:p w14:paraId="0AF5B654" w14:textId="77777777" w:rsidR="00D10841" w:rsidRPr="00A15DCB" w:rsidRDefault="00D10841" w:rsidP="009B330A">
            <w:pPr>
              <w:pStyle w:val="TAL"/>
            </w:pPr>
            <w:r w:rsidRPr="00A15DCB">
              <w:t xml:space="preserve">BWP-UplinkDedicated ::= </w:t>
            </w:r>
            <w:r w:rsidRPr="00A15DCB">
              <w:rPr>
                <w:snapToGrid w:val="0"/>
              </w:rPr>
              <w:t xml:space="preserve">SEQUENCE </w:t>
            </w:r>
            <w:r w:rsidRPr="00A15DCB">
              <w:t>{</w:t>
            </w:r>
          </w:p>
        </w:tc>
        <w:tc>
          <w:tcPr>
            <w:tcW w:w="2267" w:type="dxa"/>
          </w:tcPr>
          <w:p w14:paraId="0F607AF4" w14:textId="77777777" w:rsidR="00D10841" w:rsidRPr="00A15DCB" w:rsidRDefault="00D10841" w:rsidP="009B330A">
            <w:pPr>
              <w:pStyle w:val="TAL"/>
            </w:pPr>
          </w:p>
        </w:tc>
        <w:tc>
          <w:tcPr>
            <w:tcW w:w="1700" w:type="dxa"/>
          </w:tcPr>
          <w:p w14:paraId="03598C3B" w14:textId="77777777" w:rsidR="00D10841" w:rsidRPr="00A15DCB" w:rsidRDefault="00D10841" w:rsidP="009B330A">
            <w:pPr>
              <w:pStyle w:val="TAL"/>
            </w:pPr>
          </w:p>
        </w:tc>
        <w:tc>
          <w:tcPr>
            <w:tcW w:w="1245" w:type="dxa"/>
          </w:tcPr>
          <w:p w14:paraId="1D655FA5" w14:textId="77777777" w:rsidR="00D10841" w:rsidRPr="00A15DCB" w:rsidRDefault="00D10841" w:rsidP="009B330A">
            <w:pPr>
              <w:pStyle w:val="TAL"/>
            </w:pPr>
          </w:p>
        </w:tc>
      </w:tr>
      <w:tr w:rsidR="00D10841" w:rsidRPr="00A15DCB" w14:paraId="6E879604" w14:textId="77777777" w:rsidTr="009B330A">
        <w:tc>
          <w:tcPr>
            <w:tcW w:w="4535" w:type="dxa"/>
          </w:tcPr>
          <w:p w14:paraId="53953F6C" w14:textId="77777777" w:rsidR="00D10841" w:rsidRPr="00A15DCB" w:rsidRDefault="00D10841" w:rsidP="009B330A">
            <w:pPr>
              <w:pStyle w:val="TAL"/>
            </w:pPr>
            <w:r w:rsidRPr="00A15DCB">
              <w:t xml:space="preserve">  pucch-Config CHOICE {</w:t>
            </w:r>
          </w:p>
        </w:tc>
        <w:tc>
          <w:tcPr>
            <w:tcW w:w="2267" w:type="dxa"/>
          </w:tcPr>
          <w:p w14:paraId="1FAEE27C" w14:textId="77777777" w:rsidR="00D10841" w:rsidRPr="00A15DCB" w:rsidRDefault="00D10841" w:rsidP="009B330A">
            <w:pPr>
              <w:pStyle w:val="TAL"/>
            </w:pPr>
          </w:p>
        </w:tc>
        <w:tc>
          <w:tcPr>
            <w:tcW w:w="1700" w:type="dxa"/>
          </w:tcPr>
          <w:p w14:paraId="13337722" w14:textId="77777777" w:rsidR="00D10841" w:rsidRPr="00A15DCB" w:rsidRDefault="00D10841" w:rsidP="009B330A">
            <w:pPr>
              <w:pStyle w:val="TAL"/>
            </w:pPr>
          </w:p>
        </w:tc>
        <w:tc>
          <w:tcPr>
            <w:tcW w:w="1245" w:type="dxa"/>
          </w:tcPr>
          <w:p w14:paraId="386DFCCA" w14:textId="77777777" w:rsidR="00D10841" w:rsidRPr="00A15DCB" w:rsidRDefault="00D10841" w:rsidP="009B330A">
            <w:pPr>
              <w:pStyle w:val="TAL"/>
            </w:pPr>
          </w:p>
        </w:tc>
      </w:tr>
      <w:tr w:rsidR="00D10841" w:rsidRPr="00A15DCB" w14:paraId="26B1AE75" w14:textId="77777777" w:rsidTr="009B330A">
        <w:tc>
          <w:tcPr>
            <w:tcW w:w="4535" w:type="dxa"/>
          </w:tcPr>
          <w:p w14:paraId="6292FFFA" w14:textId="1BD6A940" w:rsidR="00D10841" w:rsidRPr="00A15DCB" w:rsidRDefault="00D10841" w:rsidP="00D10841">
            <w:pPr>
              <w:pStyle w:val="TAL"/>
            </w:pPr>
            <w:r>
              <w:t xml:space="preserve">    </w:t>
            </w:r>
            <w:r w:rsidRPr="00A15DCB">
              <w:t>setup</w:t>
            </w:r>
          </w:p>
        </w:tc>
        <w:tc>
          <w:tcPr>
            <w:tcW w:w="2267" w:type="dxa"/>
          </w:tcPr>
          <w:p w14:paraId="3C7302A5" w14:textId="77777777" w:rsidR="00D10841" w:rsidRPr="00A15DCB" w:rsidRDefault="00D10841" w:rsidP="009B330A">
            <w:pPr>
              <w:pStyle w:val="TAL"/>
            </w:pPr>
            <w:r w:rsidRPr="00A15DCB">
              <w:t>PUCCH-Config</w:t>
            </w:r>
          </w:p>
        </w:tc>
        <w:tc>
          <w:tcPr>
            <w:tcW w:w="1700" w:type="dxa"/>
          </w:tcPr>
          <w:p w14:paraId="23395234" w14:textId="77777777" w:rsidR="00D10841" w:rsidRPr="00A15DCB" w:rsidRDefault="00D10841" w:rsidP="009B330A">
            <w:pPr>
              <w:pStyle w:val="TAL"/>
            </w:pPr>
          </w:p>
        </w:tc>
        <w:tc>
          <w:tcPr>
            <w:tcW w:w="1245" w:type="dxa"/>
          </w:tcPr>
          <w:p w14:paraId="69135BB2" w14:textId="77777777" w:rsidR="00D10841" w:rsidRPr="00A15DCB" w:rsidRDefault="00D10841" w:rsidP="009B330A">
            <w:pPr>
              <w:pStyle w:val="TAL"/>
            </w:pPr>
          </w:p>
        </w:tc>
      </w:tr>
      <w:tr w:rsidR="00D10841" w:rsidRPr="00A15DCB" w14:paraId="25412147" w14:textId="77777777" w:rsidTr="009B330A">
        <w:tc>
          <w:tcPr>
            <w:tcW w:w="4535" w:type="dxa"/>
          </w:tcPr>
          <w:p w14:paraId="097E7C79" w14:textId="77777777" w:rsidR="00D10841" w:rsidRPr="00A15DCB" w:rsidRDefault="00D10841" w:rsidP="009B330A">
            <w:pPr>
              <w:pStyle w:val="TAL"/>
            </w:pPr>
            <w:r w:rsidRPr="00A15DCB">
              <w:t xml:space="preserve">  }</w:t>
            </w:r>
          </w:p>
        </w:tc>
        <w:tc>
          <w:tcPr>
            <w:tcW w:w="2267" w:type="dxa"/>
          </w:tcPr>
          <w:p w14:paraId="5479E9C0" w14:textId="77777777" w:rsidR="00D10841" w:rsidRPr="00A15DCB" w:rsidRDefault="00D10841" w:rsidP="009B330A">
            <w:pPr>
              <w:pStyle w:val="TAL"/>
            </w:pPr>
          </w:p>
        </w:tc>
        <w:tc>
          <w:tcPr>
            <w:tcW w:w="1700" w:type="dxa"/>
          </w:tcPr>
          <w:p w14:paraId="640942A4" w14:textId="77777777" w:rsidR="00D10841" w:rsidRPr="00A15DCB" w:rsidRDefault="00D10841" w:rsidP="009B330A">
            <w:pPr>
              <w:pStyle w:val="TAL"/>
            </w:pPr>
          </w:p>
        </w:tc>
        <w:tc>
          <w:tcPr>
            <w:tcW w:w="1245" w:type="dxa"/>
          </w:tcPr>
          <w:p w14:paraId="524E69E4" w14:textId="77777777" w:rsidR="00D10841" w:rsidRPr="00A15DCB" w:rsidRDefault="00D10841" w:rsidP="009B330A">
            <w:pPr>
              <w:pStyle w:val="TAL"/>
            </w:pPr>
          </w:p>
        </w:tc>
      </w:tr>
      <w:tr w:rsidR="00D10841" w:rsidRPr="00A15DCB" w14:paraId="45C5D6CB" w14:textId="77777777" w:rsidTr="009B330A">
        <w:tc>
          <w:tcPr>
            <w:tcW w:w="4535" w:type="dxa"/>
          </w:tcPr>
          <w:p w14:paraId="4EA66547" w14:textId="77777777" w:rsidR="00D10841" w:rsidRPr="00A15DCB" w:rsidRDefault="00D10841" w:rsidP="009B330A">
            <w:pPr>
              <w:pStyle w:val="TAL"/>
            </w:pPr>
            <w:r w:rsidRPr="00A15DCB">
              <w:t>}</w:t>
            </w:r>
          </w:p>
        </w:tc>
        <w:tc>
          <w:tcPr>
            <w:tcW w:w="2267" w:type="dxa"/>
          </w:tcPr>
          <w:p w14:paraId="60882F61" w14:textId="77777777" w:rsidR="00D10841" w:rsidRPr="00A15DCB" w:rsidRDefault="00D10841" w:rsidP="009B330A">
            <w:pPr>
              <w:pStyle w:val="TAL"/>
            </w:pPr>
          </w:p>
        </w:tc>
        <w:tc>
          <w:tcPr>
            <w:tcW w:w="1700" w:type="dxa"/>
          </w:tcPr>
          <w:p w14:paraId="638E8D3A" w14:textId="77777777" w:rsidR="00D10841" w:rsidRPr="00A15DCB" w:rsidRDefault="00D10841" w:rsidP="009B330A">
            <w:pPr>
              <w:pStyle w:val="TAL"/>
            </w:pPr>
          </w:p>
        </w:tc>
        <w:tc>
          <w:tcPr>
            <w:tcW w:w="1245" w:type="dxa"/>
          </w:tcPr>
          <w:p w14:paraId="6ECCE6F9" w14:textId="77777777" w:rsidR="00D10841" w:rsidRPr="00A15DCB" w:rsidRDefault="00D10841" w:rsidP="009B330A">
            <w:pPr>
              <w:pStyle w:val="TAL"/>
            </w:pPr>
          </w:p>
        </w:tc>
      </w:tr>
    </w:tbl>
    <w:p w14:paraId="51CDF8CB" w14:textId="77777777" w:rsidR="00D10841" w:rsidRPr="00A15DCB" w:rsidRDefault="00D10841" w:rsidP="00D10841">
      <w:pPr>
        <w:rPr>
          <w:lang w:eastAsia="zh-CN"/>
        </w:rPr>
      </w:pPr>
    </w:p>
    <w:p w14:paraId="65CE75C9" w14:textId="77777777" w:rsidR="00D10841" w:rsidRPr="00A15DCB" w:rsidRDefault="00D10841" w:rsidP="00D10841">
      <w:pPr>
        <w:pStyle w:val="TH"/>
        <w:rPr>
          <w:i/>
          <w:iCs/>
          <w:lang w:eastAsia="zh-CN"/>
        </w:rPr>
      </w:pPr>
      <w:r w:rsidRPr="00A15DCB">
        <w:lastRenderedPageBreak/>
        <w:t xml:space="preserve">Table </w:t>
      </w:r>
      <w:r>
        <w:rPr>
          <w:lang w:eastAsia="sv-SE"/>
        </w:rPr>
        <w:t>7.1.1.1.23</w:t>
      </w:r>
      <w:r w:rsidRPr="00A15DCB">
        <w:rPr>
          <w:lang w:eastAsia="sv-SE"/>
        </w:rPr>
        <w:t>.3.3</w:t>
      </w:r>
      <w:r w:rsidRPr="00A15DCB">
        <w:t>-</w:t>
      </w:r>
      <w:r w:rsidRPr="00A15DCB">
        <w:rPr>
          <w:lang w:eastAsia="zh-CN"/>
        </w:rPr>
        <w:t>1</w:t>
      </w:r>
      <w:r>
        <w:rPr>
          <w:lang w:eastAsia="zh-CN"/>
        </w:rPr>
        <w:t>1</w:t>
      </w:r>
      <w:r w:rsidRPr="00A15DCB">
        <w:t xml:space="preserve">: </w:t>
      </w:r>
      <w:r w:rsidRPr="00A15DCB">
        <w:rPr>
          <w:i/>
          <w:iCs/>
        </w:rPr>
        <w:t>PUCCH-Config</w:t>
      </w:r>
      <w:r w:rsidRPr="00A15DCB">
        <w:rPr>
          <w:i/>
          <w:iCs/>
          <w:lang w:eastAsia="zh-CN"/>
        </w:rPr>
        <w:t xml:space="preserve"> </w:t>
      </w:r>
      <w:r w:rsidRPr="00A15DCB">
        <w:rPr>
          <w:iCs/>
        </w:rPr>
        <w:t>(</w:t>
      </w:r>
      <w:r w:rsidRPr="00A15DCB">
        <w:t xml:space="preserve">Table </w:t>
      </w:r>
      <w:r>
        <w:rPr>
          <w:lang w:eastAsia="sv-SE"/>
        </w:rPr>
        <w:t>7.1.1.1.23</w:t>
      </w:r>
      <w:r w:rsidRPr="00A15DCB">
        <w:rPr>
          <w:lang w:eastAsia="sv-SE"/>
        </w:rPr>
        <w:t>.3.3</w:t>
      </w:r>
      <w:r w:rsidRPr="00A15DCB">
        <w:t>-</w:t>
      </w:r>
      <w:r w:rsidRPr="00A15DCB">
        <w:rPr>
          <w:lang w:eastAsia="zh-CN"/>
        </w:rPr>
        <w:t>1</w:t>
      </w:r>
      <w:r>
        <w:rPr>
          <w:lang w:eastAsia="zh-CN"/>
        </w:rPr>
        <w:t>0</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03B56056" w14:textId="77777777" w:rsidTr="009B330A">
        <w:tc>
          <w:tcPr>
            <w:tcW w:w="9747" w:type="dxa"/>
            <w:gridSpan w:val="4"/>
          </w:tcPr>
          <w:p w14:paraId="3C898B64" w14:textId="77777777" w:rsidR="00D10841" w:rsidRPr="00A15DCB" w:rsidRDefault="00D10841" w:rsidP="009B330A">
            <w:pPr>
              <w:pStyle w:val="TAH"/>
              <w:jc w:val="left"/>
              <w:rPr>
                <w:b w:val="0"/>
              </w:rPr>
            </w:pPr>
            <w:r w:rsidRPr="00A15DCB">
              <w:rPr>
                <w:b w:val="0"/>
              </w:rPr>
              <w:t>Derivation Path: TS 38.508-1 [4], Table 4.6.3-</w:t>
            </w:r>
            <w:r w:rsidRPr="00A15DCB">
              <w:rPr>
                <w:b w:val="0"/>
                <w:lang w:eastAsia="zh-CN"/>
              </w:rPr>
              <w:t>112</w:t>
            </w:r>
          </w:p>
        </w:tc>
      </w:tr>
      <w:tr w:rsidR="00D10841" w:rsidRPr="00A15DCB" w14:paraId="688652DF" w14:textId="77777777" w:rsidTr="009B330A">
        <w:tc>
          <w:tcPr>
            <w:tcW w:w="4535" w:type="dxa"/>
          </w:tcPr>
          <w:p w14:paraId="603D7106" w14:textId="77777777" w:rsidR="00D10841" w:rsidRPr="00A15DCB" w:rsidRDefault="00D10841" w:rsidP="009B330A">
            <w:pPr>
              <w:pStyle w:val="TAH"/>
            </w:pPr>
            <w:r w:rsidRPr="00A15DCB">
              <w:t>Information Element</w:t>
            </w:r>
          </w:p>
        </w:tc>
        <w:tc>
          <w:tcPr>
            <w:tcW w:w="2267" w:type="dxa"/>
          </w:tcPr>
          <w:p w14:paraId="3025CC58" w14:textId="77777777" w:rsidR="00D10841" w:rsidRPr="00A15DCB" w:rsidRDefault="00D10841" w:rsidP="009B330A">
            <w:pPr>
              <w:pStyle w:val="TAH"/>
            </w:pPr>
            <w:r w:rsidRPr="00A15DCB">
              <w:t>Value/remark</w:t>
            </w:r>
          </w:p>
        </w:tc>
        <w:tc>
          <w:tcPr>
            <w:tcW w:w="1700" w:type="dxa"/>
          </w:tcPr>
          <w:p w14:paraId="351D2BA7" w14:textId="77777777" w:rsidR="00D10841" w:rsidRPr="00A15DCB" w:rsidRDefault="00D10841" w:rsidP="009B330A">
            <w:pPr>
              <w:pStyle w:val="TAH"/>
            </w:pPr>
            <w:r w:rsidRPr="00A15DCB">
              <w:t>Comment</w:t>
            </w:r>
          </w:p>
        </w:tc>
        <w:tc>
          <w:tcPr>
            <w:tcW w:w="1245" w:type="dxa"/>
          </w:tcPr>
          <w:p w14:paraId="3B207DC9" w14:textId="77777777" w:rsidR="00D10841" w:rsidRPr="00A15DCB" w:rsidRDefault="00D10841" w:rsidP="009B330A">
            <w:pPr>
              <w:pStyle w:val="TAH"/>
            </w:pPr>
            <w:r w:rsidRPr="00A15DCB">
              <w:t>Condition</w:t>
            </w:r>
          </w:p>
        </w:tc>
      </w:tr>
      <w:tr w:rsidR="00D10841" w:rsidRPr="00A15DCB" w14:paraId="2145D864" w14:textId="77777777" w:rsidTr="009B330A">
        <w:tc>
          <w:tcPr>
            <w:tcW w:w="4535" w:type="dxa"/>
          </w:tcPr>
          <w:p w14:paraId="04262076" w14:textId="77777777" w:rsidR="00D10841" w:rsidRPr="00A15DCB" w:rsidRDefault="00D10841" w:rsidP="009B330A">
            <w:pPr>
              <w:pStyle w:val="TAL"/>
            </w:pPr>
            <w:r w:rsidRPr="00A15DCB">
              <w:t xml:space="preserve">PUCCH-Config ::= </w:t>
            </w:r>
            <w:r w:rsidRPr="00A15DCB">
              <w:rPr>
                <w:snapToGrid w:val="0"/>
              </w:rPr>
              <w:t xml:space="preserve">SEQUENCE </w:t>
            </w:r>
            <w:r w:rsidRPr="00A15DCB">
              <w:t>{</w:t>
            </w:r>
          </w:p>
        </w:tc>
        <w:tc>
          <w:tcPr>
            <w:tcW w:w="2267" w:type="dxa"/>
          </w:tcPr>
          <w:p w14:paraId="45B8147A" w14:textId="77777777" w:rsidR="00D10841" w:rsidRPr="00A15DCB" w:rsidRDefault="00D10841" w:rsidP="009B330A">
            <w:pPr>
              <w:pStyle w:val="TAL"/>
            </w:pPr>
          </w:p>
        </w:tc>
        <w:tc>
          <w:tcPr>
            <w:tcW w:w="1700" w:type="dxa"/>
          </w:tcPr>
          <w:p w14:paraId="41F65C58" w14:textId="77777777" w:rsidR="00D10841" w:rsidRPr="00A15DCB" w:rsidRDefault="00D10841" w:rsidP="009B330A">
            <w:pPr>
              <w:pStyle w:val="TAL"/>
            </w:pPr>
          </w:p>
        </w:tc>
        <w:tc>
          <w:tcPr>
            <w:tcW w:w="1245" w:type="dxa"/>
          </w:tcPr>
          <w:p w14:paraId="23417583" w14:textId="77777777" w:rsidR="00D10841" w:rsidRPr="00A15DCB" w:rsidRDefault="00D10841" w:rsidP="009B330A">
            <w:pPr>
              <w:pStyle w:val="TAL"/>
            </w:pPr>
          </w:p>
        </w:tc>
      </w:tr>
      <w:tr w:rsidR="00D10841" w:rsidRPr="00A15DCB" w14:paraId="092A98B8" w14:textId="77777777" w:rsidTr="009B330A">
        <w:tc>
          <w:tcPr>
            <w:tcW w:w="4535" w:type="dxa"/>
          </w:tcPr>
          <w:p w14:paraId="0F8B37D8" w14:textId="77777777" w:rsidR="00D10841" w:rsidRPr="00A15DCB" w:rsidRDefault="00D10841" w:rsidP="00D10841">
            <w:pPr>
              <w:pStyle w:val="TAL"/>
            </w:pPr>
            <w:r w:rsidRPr="00A15DCB">
              <w:t xml:space="preserve">  schedulingRequestResourceToAddModList SEQUENCE (SIZE (1..maxNrofSR-Resources)) OF SchedulingRequestResourceConfig {</w:t>
            </w:r>
          </w:p>
        </w:tc>
        <w:tc>
          <w:tcPr>
            <w:tcW w:w="2267" w:type="dxa"/>
          </w:tcPr>
          <w:p w14:paraId="6AE9FFD4" w14:textId="77777777" w:rsidR="00D10841" w:rsidRPr="00A15DCB" w:rsidRDefault="00D10841" w:rsidP="00D10841">
            <w:pPr>
              <w:pStyle w:val="TAL"/>
            </w:pPr>
            <w:r w:rsidRPr="00A15DCB">
              <w:t>1 entry</w:t>
            </w:r>
          </w:p>
        </w:tc>
        <w:tc>
          <w:tcPr>
            <w:tcW w:w="1700" w:type="dxa"/>
          </w:tcPr>
          <w:p w14:paraId="2E086838" w14:textId="77777777" w:rsidR="00D10841" w:rsidRPr="00A15DCB" w:rsidRDefault="00D10841" w:rsidP="00D10841">
            <w:pPr>
              <w:pStyle w:val="TAL"/>
            </w:pPr>
          </w:p>
        </w:tc>
        <w:tc>
          <w:tcPr>
            <w:tcW w:w="1245" w:type="dxa"/>
          </w:tcPr>
          <w:p w14:paraId="1392FE18" w14:textId="77777777" w:rsidR="00D10841" w:rsidRPr="00A15DCB" w:rsidRDefault="00D10841" w:rsidP="00D10841">
            <w:pPr>
              <w:pStyle w:val="TAL"/>
            </w:pPr>
          </w:p>
        </w:tc>
      </w:tr>
      <w:tr w:rsidR="00D10841" w:rsidRPr="00A15DCB" w14:paraId="47E1A206" w14:textId="77777777" w:rsidTr="009B330A">
        <w:tc>
          <w:tcPr>
            <w:tcW w:w="4535" w:type="dxa"/>
          </w:tcPr>
          <w:p w14:paraId="42316E96" w14:textId="1AB20476" w:rsidR="00D10841" w:rsidRPr="00A15DCB" w:rsidRDefault="00D10841" w:rsidP="00D10841">
            <w:pPr>
              <w:pStyle w:val="TAL"/>
            </w:pPr>
            <w:r>
              <w:t xml:space="preserve">   </w:t>
            </w:r>
            <w:r w:rsidRPr="00A15DCB">
              <w:t>SchedulingRequestResourceConfig[1]</w:t>
            </w:r>
          </w:p>
        </w:tc>
        <w:tc>
          <w:tcPr>
            <w:tcW w:w="2267" w:type="dxa"/>
          </w:tcPr>
          <w:p w14:paraId="7D6C3C9E" w14:textId="77777777" w:rsidR="00D10841" w:rsidRPr="00A15DCB" w:rsidRDefault="00D10841" w:rsidP="00D10841">
            <w:pPr>
              <w:pStyle w:val="TAL"/>
            </w:pPr>
            <w:r w:rsidRPr="00A15DCB">
              <w:t>SchedulingRequestResourceConfig</w:t>
            </w:r>
          </w:p>
        </w:tc>
        <w:tc>
          <w:tcPr>
            <w:tcW w:w="1700" w:type="dxa"/>
          </w:tcPr>
          <w:p w14:paraId="3C5E6838" w14:textId="77777777" w:rsidR="00D10841" w:rsidRPr="00A15DCB" w:rsidRDefault="00D10841" w:rsidP="00D10841">
            <w:pPr>
              <w:pStyle w:val="TAL"/>
            </w:pPr>
            <w:r w:rsidRPr="00A15DCB">
              <w:t>entry 1</w:t>
            </w:r>
          </w:p>
        </w:tc>
        <w:tc>
          <w:tcPr>
            <w:tcW w:w="1245" w:type="dxa"/>
          </w:tcPr>
          <w:p w14:paraId="0CD0F8B3" w14:textId="77777777" w:rsidR="00D10841" w:rsidRPr="00A15DCB" w:rsidRDefault="00D10841" w:rsidP="00D10841">
            <w:pPr>
              <w:pStyle w:val="TAL"/>
            </w:pPr>
          </w:p>
        </w:tc>
      </w:tr>
      <w:tr w:rsidR="00D10841" w:rsidRPr="00A15DCB" w14:paraId="6116B708" w14:textId="77777777" w:rsidTr="009B330A">
        <w:tc>
          <w:tcPr>
            <w:tcW w:w="4535" w:type="dxa"/>
          </w:tcPr>
          <w:p w14:paraId="3611A675" w14:textId="77777777" w:rsidR="00D10841" w:rsidRPr="00A15DCB" w:rsidRDefault="00D10841" w:rsidP="00D10841">
            <w:pPr>
              <w:pStyle w:val="TAL"/>
            </w:pPr>
            <w:r w:rsidRPr="00A15DCB">
              <w:t xml:space="preserve">  }</w:t>
            </w:r>
          </w:p>
        </w:tc>
        <w:tc>
          <w:tcPr>
            <w:tcW w:w="2267" w:type="dxa"/>
          </w:tcPr>
          <w:p w14:paraId="5E2BAE05" w14:textId="77777777" w:rsidR="00D10841" w:rsidRPr="00A15DCB" w:rsidRDefault="00D10841" w:rsidP="00D10841">
            <w:pPr>
              <w:pStyle w:val="TAL"/>
            </w:pPr>
          </w:p>
        </w:tc>
        <w:tc>
          <w:tcPr>
            <w:tcW w:w="1700" w:type="dxa"/>
          </w:tcPr>
          <w:p w14:paraId="4CBFD5A6" w14:textId="77777777" w:rsidR="00D10841" w:rsidRPr="00A15DCB" w:rsidRDefault="00D10841" w:rsidP="00D10841">
            <w:pPr>
              <w:pStyle w:val="TAL"/>
            </w:pPr>
          </w:p>
        </w:tc>
        <w:tc>
          <w:tcPr>
            <w:tcW w:w="1245" w:type="dxa"/>
          </w:tcPr>
          <w:p w14:paraId="7674275B" w14:textId="77777777" w:rsidR="00D10841" w:rsidRPr="00A15DCB" w:rsidRDefault="00D10841" w:rsidP="00D10841">
            <w:pPr>
              <w:pStyle w:val="TAL"/>
            </w:pPr>
          </w:p>
        </w:tc>
      </w:tr>
      <w:tr w:rsidR="00D10841" w:rsidRPr="00A15DCB" w14:paraId="0E47EF68" w14:textId="77777777" w:rsidTr="009B330A">
        <w:tc>
          <w:tcPr>
            <w:tcW w:w="4535" w:type="dxa"/>
          </w:tcPr>
          <w:p w14:paraId="3F789A2E" w14:textId="77777777" w:rsidR="00D10841" w:rsidRPr="00A15DCB" w:rsidRDefault="00D10841" w:rsidP="009B330A">
            <w:pPr>
              <w:pStyle w:val="TAL"/>
            </w:pPr>
            <w:r w:rsidRPr="00A15DCB">
              <w:t>}</w:t>
            </w:r>
          </w:p>
        </w:tc>
        <w:tc>
          <w:tcPr>
            <w:tcW w:w="2267" w:type="dxa"/>
          </w:tcPr>
          <w:p w14:paraId="10BF9C3F" w14:textId="77777777" w:rsidR="00D10841" w:rsidRPr="00A15DCB" w:rsidRDefault="00D10841" w:rsidP="009B330A">
            <w:pPr>
              <w:pStyle w:val="TAL"/>
            </w:pPr>
          </w:p>
        </w:tc>
        <w:tc>
          <w:tcPr>
            <w:tcW w:w="1700" w:type="dxa"/>
          </w:tcPr>
          <w:p w14:paraId="21D9E5F2" w14:textId="77777777" w:rsidR="00D10841" w:rsidRPr="00A15DCB" w:rsidRDefault="00D10841" w:rsidP="009B330A">
            <w:pPr>
              <w:pStyle w:val="TAL"/>
            </w:pPr>
          </w:p>
        </w:tc>
        <w:tc>
          <w:tcPr>
            <w:tcW w:w="1245" w:type="dxa"/>
          </w:tcPr>
          <w:p w14:paraId="3F572C36" w14:textId="77777777" w:rsidR="00D10841" w:rsidRPr="00A15DCB" w:rsidRDefault="00D10841" w:rsidP="009B330A">
            <w:pPr>
              <w:pStyle w:val="TAL"/>
            </w:pPr>
          </w:p>
        </w:tc>
      </w:tr>
    </w:tbl>
    <w:p w14:paraId="78B82FCF" w14:textId="77777777" w:rsidR="00D10841" w:rsidRPr="00A15DCB" w:rsidRDefault="00D10841" w:rsidP="00D10841">
      <w:pPr>
        <w:rPr>
          <w:color w:val="000000"/>
          <w:lang w:eastAsia="zh-CN"/>
        </w:rPr>
      </w:pPr>
    </w:p>
    <w:p w14:paraId="4D0F1FE5" w14:textId="77777777" w:rsidR="00D10841" w:rsidRPr="00A15DCB" w:rsidRDefault="00D10841" w:rsidP="00D10841">
      <w:pPr>
        <w:pStyle w:val="TH"/>
        <w:rPr>
          <w:lang w:eastAsia="zh-CN"/>
        </w:rPr>
      </w:pPr>
      <w:r w:rsidRPr="00A15DCB">
        <w:t xml:space="preserve">Table </w:t>
      </w:r>
      <w:r>
        <w:rPr>
          <w:lang w:eastAsia="sv-SE"/>
        </w:rPr>
        <w:t>7.1.1.1.23</w:t>
      </w:r>
      <w:r w:rsidRPr="00A15DCB">
        <w:rPr>
          <w:lang w:eastAsia="sv-SE"/>
        </w:rPr>
        <w:t>.3.3</w:t>
      </w:r>
      <w:r w:rsidRPr="00A15DCB">
        <w:t>-</w:t>
      </w:r>
      <w:r w:rsidRPr="00A15DCB">
        <w:rPr>
          <w:lang w:eastAsia="zh-CN"/>
        </w:rPr>
        <w:t>1</w:t>
      </w:r>
      <w:r>
        <w:rPr>
          <w:lang w:eastAsia="zh-CN"/>
        </w:rPr>
        <w:t>2</w:t>
      </w:r>
      <w:r w:rsidRPr="00A15DCB">
        <w:t xml:space="preserve">: </w:t>
      </w:r>
      <w:r w:rsidRPr="00A15DCB">
        <w:rPr>
          <w:i/>
        </w:rPr>
        <w:t>SchedulingRequestResourceConfig</w:t>
      </w:r>
      <w:r w:rsidRPr="00A15DCB">
        <w:rPr>
          <w:i/>
          <w:lang w:eastAsia="zh-CN"/>
        </w:rPr>
        <w:t xml:space="preserve"> </w:t>
      </w:r>
      <w:r w:rsidRPr="00A15DCB">
        <w:rPr>
          <w:iCs/>
        </w:rPr>
        <w:t>(</w:t>
      </w:r>
      <w:r w:rsidRPr="00A15DCB">
        <w:t xml:space="preserve">Table </w:t>
      </w:r>
      <w:r>
        <w:rPr>
          <w:lang w:eastAsia="sv-SE"/>
        </w:rPr>
        <w:t>7.1.1.1.23</w:t>
      </w:r>
      <w:r w:rsidRPr="00A15DCB">
        <w:rPr>
          <w:lang w:eastAsia="sv-SE"/>
        </w:rPr>
        <w:t>.3.3</w:t>
      </w:r>
      <w:r w:rsidRPr="00A15DCB">
        <w:t>-</w:t>
      </w:r>
      <w:r w:rsidRPr="00A15DCB">
        <w:rPr>
          <w:lang w:eastAsia="zh-CN"/>
        </w:rPr>
        <w:t>1</w:t>
      </w:r>
      <w:r>
        <w:rPr>
          <w:lang w:eastAsia="zh-CN"/>
        </w:rPr>
        <w:t>1</w:t>
      </w:r>
      <w:r w:rsidRPr="00A15DCB">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470FFDAF" w14:textId="77777777" w:rsidTr="009B330A">
        <w:tc>
          <w:tcPr>
            <w:tcW w:w="9747" w:type="dxa"/>
            <w:gridSpan w:val="4"/>
          </w:tcPr>
          <w:p w14:paraId="58476C3B" w14:textId="77777777" w:rsidR="00D10841" w:rsidRPr="00A15DCB" w:rsidRDefault="00D10841" w:rsidP="009B330A">
            <w:pPr>
              <w:pStyle w:val="TAH"/>
              <w:jc w:val="left"/>
              <w:rPr>
                <w:b w:val="0"/>
              </w:rPr>
            </w:pPr>
            <w:r w:rsidRPr="00A15DCB">
              <w:rPr>
                <w:b w:val="0"/>
              </w:rPr>
              <w:t>Derivation Path: TS 38.508-1 [4], Table 4.6.3-</w:t>
            </w:r>
            <w:r w:rsidRPr="00A15DCB">
              <w:rPr>
                <w:b w:val="0"/>
                <w:lang w:eastAsia="zh-CN"/>
              </w:rPr>
              <w:t>157</w:t>
            </w:r>
          </w:p>
        </w:tc>
      </w:tr>
      <w:tr w:rsidR="00D10841" w:rsidRPr="00A15DCB" w14:paraId="54694352" w14:textId="77777777" w:rsidTr="009B330A">
        <w:tc>
          <w:tcPr>
            <w:tcW w:w="4535" w:type="dxa"/>
          </w:tcPr>
          <w:p w14:paraId="4B83EBC7" w14:textId="77777777" w:rsidR="00D10841" w:rsidRPr="00A15DCB" w:rsidRDefault="00D10841" w:rsidP="009B330A">
            <w:pPr>
              <w:pStyle w:val="TAH"/>
            </w:pPr>
            <w:r w:rsidRPr="00A15DCB">
              <w:t>Information Element</w:t>
            </w:r>
          </w:p>
        </w:tc>
        <w:tc>
          <w:tcPr>
            <w:tcW w:w="2267" w:type="dxa"/>
          </w:tcPr>
          <w:p w14:paraId="1EF91CE4" w14:textId="77777777" w:rsidR="00D10841" w:rsidRPr="00A15DCB" w:rsidRDefault="00D10841" w:rsidP="009B330A">
            <w:pPr>
              <w:pStyle w:val="TAH"/>
            </w:pPr>
            <w:r w:rsidRPr="00A15DCB">
              <w:t>Value/remark</w:t>
            </w:r>
          </w:p>
        </w:tc>
        <w:tc>
          <w:tcPr>
            <w:tcW w:w="1700" w:type="dxa"/>
          </w:tcPr>
          <w:p w14:paraId="55D62A5F" w14:textId="77777777" w:rsidR="00D10841" w:rsidRPr="00A15DCB" w:rsidRDefault="00D10841" w:rsidP="009B330A">
            <w:pPr>
              <w:pStyle w:val="TAH"/>
            </w:pPr>
            <w:r w:rsidRPr="00A15DCB">
              <w:t>Comment</w:t>
            </w:r>
          </w:p>
        </w:tc>
        <w:tc>
          <w:tcPr>
            <w:tcW w:w="1245" w:type="dxa"/>
          </w:tcPr>
          <w:p w14:paraId="14246CA9" w14:textId="77777777" w:rsidR="00D10841" w:rsidRPr="00A15DCB" w:rsidRDefault="00D10841" w:rsidP="009B330A">
            <w:pPr>
              <w:pStyle w:val="TAH"/>
            </w:pPr>
            <w:r w:rsidRPr="00A15DCB">
              <w:t>Condition</w:t>
            </w:r>
          </w:p>
        </w:tc>
      </w:tr>
      <w:tr w:rsidR="00D10841" w:rsidRPr="00A15DCB" w14:paraId="14E232E5" w14:textId="77777777" w:rsidTr="009B330A">
        <w:tc>
          <w:tcPr>
            <w:tcW w:w="4535" w:type="dxa"/>
          </w:tcPr>
          <w:p w14:paraId="654875E8" w14:textId="77777777" w:rsidR="00D10841" w:rsidRPr="00A15DCB" w:rsidRDefault="00D10841" w:rsidP="009B330A">
            <w:pPr>
              <w:pStyle w:val="TAL"/>
            </w:pPr>
            <w:r w:rsidRPr="00A15DCB">
              <w:t xml:space="preserve">SchedulingRequestResourceConfig ::= </w:t>
            </w:r>
            <w:r w:rsidRPr="00A15DCB">
              <w:rPr>
                <w:snapToGrid w:val="0"/>
              </w:rPr>
              <w:t xml:space="preserve">SEQUENCE </w:t>
            </w:r>
            <w:r w:rsidRPr="00A15DCB">
              <w:t>{</w:t>
            </w:r>
          </w:p>
        </w:tc>
        <w:tc>
          <w:tcPr>
            <w:tcW w:w="2267" w:type="dxa"/>
          </w:tcPr>
          <w:p w14:paraId="27E02C4F" w14:textId="77777777" w:rsidR="00D10841" w:rsidRPr="00A15DCB" w:rsidRDefault="00D10841" w:rsidP="009B330A">
            <w:pPr>
              <w:pStyle w:val="TAL"/>
            </w:pPr>
          </w:p>
        </w:tc>
        <w:tc>
          <w:tcPr>
            <w:tcW w:w="1700" w:type="dxa"/>
          </w:tcPr>
          <w:p w14:paraId="5E10A32C" w14:textId="77777777" w:rsidR="00D10841" w:rsidRPr="00A15DCB" w:rsidRDefault="00D10841" w:rsidP="009B330A">
            <w:pPr>
              <w:pStyle w:val="TAL"/>
            </w:pPr>
          </w:p>
        </w:tc>
        <w:tc>
          <w:tcPr>
            <w:tcW w:w="1245" w:type="dxa"/>
          </w:tcPr>
          <w:p w14:paraId="3F50ABF9" w14:textId="77777777" w:rsidR="00D10841" w:rsidRPr="00A15DCB" w:rsidRDefault="00D10841" w:rsidP="009B330A">
            <w:pPr>
              <w:pStyle w:val="TAL"/>
            </w:pPr>
          </w:p>
        </w:tc>
      </w:tr>
      <w:tr w:rsidR="00D10841" w:rsidRPr="00A15DCB" w14:paraId="6EE57B56" w14:textId="77777777" w:rsidTr="009B330A">
        <w:tc>
          <w:tcPr>
            <w:tcW w:w="4535" w:type="dxa"/>
          </w:tcPr>
          <w:p w14:paraId="44C740F3" w14:textId="77777777" w:rsidR="00D10841" w:rsidRPr="00A15DCB" w:rsidRDefault="00D10841" w:rsidP="009B330A">
            <w:pPr>
              <w:pStyle w:val="TAL"/>
            </w:pPr>
            <w:r w:rsidRPr="00A15DCB">
              <w:t xml:space="preserve">  periodicityAndOffset CHOICE {</w:t>
            </w:r>
          </w:p>
        </w:tc>
        <w:tc>
          <w:tcPr>
            <w:tcW w:w="2267" w:type="dxa"/>
          </w:tcPr>
          <w:p w14:paraId="2B13883D" w14:textId="77777777" w:rsidR="00D10841" w:rsidRPr="00A15DCB" w:rsidRDefault="00D10841" w:rsidP="009B330A">
            <w:pPr>
              <w:pStyle w:val="TAL"/>
            </w:pPr>
          </w:p>
        </w:tc>
        <w:tc>
          <w:tcPr>
            <w:tcW w:w="1700" w:type="dxa"/>
          </w:tcPr>
          <w:p w14:paraId="275E5D76" w14:textId="77777777" w:rsidR="00D10841" w:rsidRPr="00A15DCB" w:rsidRDefault="00D10841" w:rsidP="009B330A">
            <w:pPr>
              <w:pStyle w:val="TAL"/>
            </w:pPr>
          </w:p>
        </w:tc>
        <w:tc>
          <w:tcPr>
            <w:tcW w:w="1245" w:type="dxa"/>
          </w:tcPr>
          <w:p w14:paraId="6A342E6A" w14:textId="77777777" w:rsidR="00D10841" w:rsidRPr="00A15DCB" w:rsidRDefault="00D10841" w:rsidP="009B330A">
            <w:pPr>
              <w:pStyle w:val="TAL"/>
            </w:pPr>
          </w:p>
        </w:tc>
      </w:tr>
      <w:tr w:rsidR="00D10841" w:rsidRPr="00A15DCB" w14:paraId="3E0C9478" w14:textId="77777777" w:rsidTr="009B330A">
        <w:tc>
          <w:tcPr>
            <w:tcW w:w="4535" w:type="dxa"/>
            <w:tcBorders>
              <w:bottom w:val="nil"/>
            </w:tcBorders>
          </w:tcPr>
          <w:p w14:paraId="74B9827B" w14:textId="1527BCEB" w:rsidR="00D10841" w:rsidRPr="00A15DCB" w:rsidRDefault="00D10841" w:rsidP="00D10841">
            <w:pPr>
              <w:pStyle w:val="TAL"/>
            </w:pPr>
            <w:r>
              <w:t xml:space="preserve">  </w:t>
            </w:r>
            <w:r w:rsidRPr="00A15DCB">
              <w:t>sl10</w:t>
            </w:r>
          </w:p>
        </w:tc>
        <w:tc>
          <w:tcPr>
            <w:tcW w:w="2267" w:type="dxa"/>
          </w:tcPr>
          <w:p w14:paraId="0BCFACC9" w14:textId="77777777" w:rsidR="00D10841" w:rsidRPr="00A15DCB" w:rsidRDefault="00D10841" w:rsidP="00D10841">
            <w:pPr>
              <w:pStyle w:val="TAL"/>
              <w:rPr>
                <w:lang w:eastAsia="zh-CN"/>
              </w:rPr>
            </w:pPr>
            <w:r w:rsidRPr="00A15DCB">
              <w:rPr>
                <w:lang w:eastAsia="zh-CN"/>
              </w:rPr>
              <w:t>2</w:t>
            </w:r>
          </w:p>
        </w:tc>
        <w:tc>
          <w:tcPr>
            <w:tcW w:w="1700" w:type="dxa"/>
          </w:tcPr>
          <w:p w14:paraId="3924577D" w14:textId="77777777" w:rsidR="00D10841" w:rsidRPr="00A15DCB" w:rsidRDefault="00D10841" w:rsidP="00D10841">
            <w:pPr>
              <w:pStyle w:val="TAL"/>
            </w:pPr>
            <w:r w:rsidRPr="00A15DCB">
              <w:t>With SCS = kHz15 results in repetition every 10 ms</w:t>
            </w:r>
          </w:p>
        </w:tc>
        <w:tc>
          <w:tcPr>
            <w:tcW w:w="1245" w:type="dxa"/>
          </w:tcPr>
          <w:p w14:paraId="423D204A" w14:textId="77777777" w:rsidR="00D10841" w:rsidRPr="00A15DCB" w:rsidRDefault="00D10841" w:rsidP="00D10841">
            <w:pPr>
              <w:pStyle w:val="TAL"/>
            </w:pPr>
            <w:r w:rsidRPr="00A15DCB">
              <w:t>SCS15</w:t>
            </w:r>
          </w:p>
        </w:tc>
      </w:tr>
      <w:tr w:rsidR="00D10841" w:rsidRPr="00A15DCB" w14:paraId="04029D6B" w14:textId="77777777" w:rsidTr="009B330A">
        <w:tc>
          <w:tcPr>
            <w:tcW w:w="4535" w:type="dxa"/>
            <w:tcBorders>
              <w:top w:val="nil"/>
            </w:tcBorders>
          </w:tcPr>
          <w:p w14:paraId="03A8946B" w14:textId="77777777" w:rsidR="00D10841" w:rsidRPr="00A15DCB" w:rsidRDefault="00D10841" w:rsidP="00D10841">
            <w:pPr>
              <w:pStyle w:val="TAL"/>
            </w:pPr>
          </w:p>
        </w:tc>
        <w:tc>
          <w:tcPr>
            <w:tcW w:w="2267" w:type="dxa"/>
          </w:tcPr>
          <w:p w14:paraId="755271A8" w14:textId="77777777" w:rsidR="00D10841" w:rsidRPr="00A15DCB" w:rsidRDefault="00D10841" w:rsidP="00D10841">
            <w:pPr>
              <w:pStyle w:val="TAL"/>
              <w:rPr>
                <w:lang w:eastAsia="zh-CN"/>
              </w:rPr>
            </w:pPr>
            <w:r w:rsidRPr="00A15DCB">
              <w:rPr>
                <w:lang w:eastAsia="zh-CN"/>
              </w:rPr>
              <w:t>9</w:t>
            </w:r>
          </w:p>
        </w:tc>
        <w:tc>
          <w:tcPr>
            <w:tcW w:w="1700" w:type="dxa"/>
          </w:tcPr>
          <w:p w14:paraId="76DF4159" w14:textId="77777777" w:rsidR="00D10841" w:rsidRPr="00A15DCB" w:rsidRDefault="00D10841" w:rsidP="00D10841">
            <w:pPr>
              <w:pStyle w:val="TAL"/>
            </w:pPr>
          </w:p>
        </w:tc>
        <w:tc>
          <w:tcPr>
            <w:tcW w:w="1245" w:type="dxa"/>
          </w:tcPr>
          <w:p w14:paraId="6DDAF555" w14:textId="77777777" w:rsidR="00D10841" w:rsidRPr="00A15DCB" w:rsidRDefault="00D10841" w:rsidP="00D10841">
            <w:pPr>
              <w:pStyle w:val="TAL"/>
            </w:pPr>
            <w:r w:rsidRPr="00A15DCB">
              <w:rPr>
                <w:lang w:eastAsia="zh-CN"/>
              </w:rPr>
              <w:t>SCS15 AND HD_FDD</w:t>
            </w:r>
          </w:p>
        </w:tc>
      </w:tr>
      <w:tr w:rsidR="00D10841" w:rsidRPr="00A15DCB" w14:paraId="33C9F243" w14:textId="77777777" w:rsidTr="009B330A">
        <w:tc>
          <w:tcPr>
            <w:tcW w:w="4535" w:type="dxa"/>
          </w:tcPr>
          <w:p w14:paraId="735DB5C2" w14:textId="30872D7B" w:rsidR="00D10841" w:rsidRPr="00A15DCB" w:rsidRDefault="00D10841" w:rsidP="00D10841">
            <w:pPr>
              <w:pStyle w:val="TAL"/>
            </w:pPr>
            <w:r>
              <w:t xml:space="preserve">  </w:t>
            </w:r>
            <w:r w:rsidRPr="00A15DCB">
              <w:t>sl20</w:t>
            </w:r>
          </w:p>
        </w:tc>
        <w:tc>
          <w:tcPr>
            <w:tcW w:w="2267" w:type="dxa"/>
          </w:tcPr>
          <w:p w14:paraId="6D12D3E7" w14:textId="77777777" w:rsidR="00D10841" w:rsidRPr="00A15DCB" w:rsidRDefault="00D10841" w:rsidP="00D10841">
            <w:pPr>
              <w:pStyle w:val="TAL"/>
              <w:rPr>
                <w:lang w:eastAsia="zh-CN"/>
              </w:rPr>
            </w:pPr>
            <w:r w:rsidRPr="00A15DCB">
              <w:rPr>
                <w:lang w:eastAsia="zh-CN"/>
              </w:rPr>
              <w:t>5</w:t>
            </w:r>
          </w:p>
        </w:tc>
        <w:tc>
          <w:tcPr>
            <w:tcW w:w="1700" w:type="dxa"/>
          </w:tcPr>
          <w:p w14:paraId="06582BA6" w14:textId="77777777" w:rsidR="00D10841" w:rsidRPr="00A15DCB" w:rsidRDefault="00D10841" w:rsidP="00D10841">
            <w:pPr>
              <w:pStyle w:val="TAL"/>
            </w:pPr>
            <w:r w:rsidRPr="00A15DCB">
              <w:t>With SCS = kHz30 results in repetition every 10 ms</w:t>
            </w:r>
          </w:p>
        </w:tc>
        <w:tc>
          <w:tcPr>
            <w:tcW w:w="1245" w:type="dxa"/>
          </w:tcPr>
          <w:p w14:paraId="7F8F33FA" w14:textId="77777777" w:rsidR="00D10841" w:rsidRPr="00A15DCB" w:rsidRDefault="00D10841" w:rsidP="00D10841">
            <w:pPr>
              <w:pStyle w:val="TAL"/>
            </w:pPr>
            <w:r w:rsidRPr="00A15DCB">
              <w:t>SCS30</w:t>
            </w:r>
          </w:p>
        </w:tc>
      </w:tr>
      <w:tr w:rsidR="00D10841" w:rsidRPr="00A15DCB" w14:paraId="7A872EFC" w14:textId="77777777" w:rsidTr="009B330A">
        <w:tc>
          <w:tcPr>
            <w:tcW w:w="4535" w:type="dxa"/>
          </w:tcPr>
          <w:p w14:paraId="655FB24E" w14:textId="4CE8A4AB" w:rsidR="00D10841" w:rsidRPr="00A15DCB" w:rsidRDefault="00D10841" w:rsidP="00D10841">
            <w:pPr>
              <w:pStyle w:val="TAL"/>
            </w:pPr>
            <w:r>
              <w:t xml:space="preserve">  </w:t>
            </w:r>
            <w:r w:rsidRPr="00A15DCB">
              <w:t>sl80</w:t>
            </w:r>
          </w:p>
        </w:tc>
        <w:tc>
          <w:tcPr>
            <w:tcW w:w="2267" w:type="dxa"/>
          </w:tcPr>
          <w:p w14:paraId="23483C7E" w14:textId="77777777" w:rsidR="00D10841" w:rsidRPr="00A15DCB" w:rsidRDefault="00D10841" w:rsidP="00D10841">
            <w:pPr>
              <w:pStyle w:val="TAL"/>
              <w:rPr>
                <w:lang w:eastAsia="zh-CN"/>
              </w:rPr>
            </w:pPr>
            <w:r w:rsidRPr="00A15DCB">
              <w:rPr>
                <w:lang w:eastAsia="zh-CN"/>
              </w:rPr>
              <w:t>4</w:t>
            </w:r>
          </w:p>
        </w:tc>
        <w:tc>
          <w:tcPr>
            <w:tcW w:w="1700" w:type="dxa"/>
          </w:tcPr>
          <w:p w14:paraId="254585AB" w14:textId="77777777" w:rsidR="00D10841" w:rsidRPr="00A15DCB" w:rsidRDefault="00D10841" w:rsidP="00D10841">
            <w:pPr>
              <w:pStyle w:val="TAL"/>
            </w:pPr>
            <w:r w:rsidRPr="00A15DCB">
              <w:t>With SCS = kHz120 results in repetition every 10 ms</w:t>
            </w:r>
          </w:p>
        </w:tc>
        <w:tc>
          <w:tcPr>
            <w:tcW w:w="1245" w:type="dxa"/>
          </w:tcPr>
          <w:p w14:paraId="7725A711" w14:textId="77777777" w:rsidR="00D10841" w:rsidRPr="00A15DCB" w:rsidRDefault="00D10841" w:rsidP="00D10841">
            <w:pPr>
              <w:pStyle w:val="TAL"/>
            </w:pPr>
            <w:r w:rsidRPr="00A15DCB">
              <w:t>SCS120</w:t>
            </w:r>
          </w:p>
        </w:tc>
      </w:tr>
      <w:tr w:rsidR="00D10841" w:rsidRPr="00A15DCB" w14:paraId="3B5357DB" w14:textId="77777777" w:rsidTr="009B330A">
        <w:tc>
          <w:tcPr>
            <w:tcW w:w="4535" w:type="dxa"/>
          </w:tcPr>
          <w:p w14:paraId="2F226479" w14:textId="77777777" w:rsidR="00D10841" w:rsidRPr="00A15DCB" w:rsidRDefault="00D10841" w:rsidP="009B330A">
            <w:pPr>
              <w:pStyle w:val="TAL"/>
            </w:pPr>
            <w:r w:rsidRPr="00A15DCB">
              <w:t xml:space="preserve">  }</w:t>
            </w:r>
          </w:p>
        </w:tc>
        <w:tc>
          <w:tcPr>
            <w:tcW w:w="2267" w:type="dxa"/>
          </w:tcPr>
          <w:p w14:paraId="55753139" w14:textId="77777777" w:rsidR="00D10841" w:rsidRPr="00A15DCB" w:rsidRDefault="00D10841" w:rsidP="009B330A">
            <w:pPr>
              <w:pStyle w:val="TAL"/>
            </w:pPr>
          </w:p>
        </w:tc>
        <w:tc>
          <w:tcPr>
            <w:tcW w:w="1700" w:type="dxa"/>
          </w:tcPr>
          <w:p w14:paraId="0BEE4B8D" w14:textId="77777777" w:rsidR="00D10841" w:rsidRPr="00A15DCB" w:rsidRDefault="00D10841" w:rsidP="009B330A">
            <w:pPr>
              <w:pStyle w:val="TAL"/>
            </w:pPr>
          </w:p>
        </w:tc>
        <w:tc>
          <w:tcPr>
            <w:tcW w:w="1245" w:type="dxa"/>
          </w:tcPr>
          <w:p w14:paraId="4FD50CA8" w14:textId="77777777" w:rsidR="00D10841" w:rsidRPr="00A15DCB" w:rsidRDefault="00D10841" w:rsidP="009B330A">
            <w:pPr>
              <w:pStyle w:val="TAL"/>
            </w:pPr>
          </w:p>
        </w:tc>
      </w:tr>
      <w:tr w:rsidR="00D10841" w:rsidRPr="00A15DCB" w14:paraId="4603D635" w14:textId="77777777" w:rsidTr="009B330A">
        <w:tc>
          <w:tcPr>
            <w:tcW w:w="4535" w:type="dxa"/>
          </w:tcPr>
          <w:p w14:paraId="075E49B3" w14:textId="77777777" w:rsidR="00D10841" w:rsidRPr="00A15DCB" w:rsidRDefault="00D10841" w:rsidP="009B330A">
            <w:pPr>
              <w:pStyle w:val="TAL"/>
            </w:pPr>
            <w:r w:rsidRPr="00A15DCB">
              <w:t>}</w:t>
            </w:r>
          </w:p>
        </w:tc>
        <w:tc>
          <w:tcPr>
            <w:tcW w:w="2267" w:type="dxa"/>
          </w:tcPr>
          <w:p w14:paraId="473E0309" w14:textId="77777777" w:rsidR="00D10841" w:rsidRPr="00A15DCB" w:rsidRDefault="00D10841" w:rsidP="009B330A">
            <w:pPr>
              <w:pStyle w:val="TAL"/>
            </w:pPr>
          </w:p>
        </w:tc>
        <w:tc>
          <w:tcPr>
            <w:tcW w:w="1700" w:type="dxa"/>
          </w:tcPr>
          <w:p w14:paraId="31075426" w14:textId="77777777" w:rsidR="00D10841" w:rsidRPr="00A15DCB" w:rsidRDefault="00D10841" w:rsidP="009B330A">
            <w:pPr>
              <w:pStyle w:val="TAL"/>
            </w:pPr>
          </w:p>
        </w:tc>
        <w:tc>
          <w:tcPr>
            <w:tcW w:w="1245" w:type="dxa"/>
          </w:tcPr>
          <w:p w14:paraId="01341485" w14:textId="77777777" w:rsidR="00D10841" w:rsidRPr="00A15DCB" w:rsidRDefault="00D10841" w:rsidP="009B330A">
            <w:pPr>
              <w:pStyle w:val="TAL"/>
            </w:pPr>
          </w:p>
        </w:tc>
      </w:tr>
    </w:tbl>
    <w:p w14:paraId="1C3D8952" w14:textId="77777777" w:rsidR="00D10841" w:rsidRPr="00A15DCB" w:rsidRDefault="00D10841" w:rsidP="00D10841"/>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10841" w:rsidRPr="00A15DCB" w14:paraId="073DE307" w14:textId="77777777" w:rsidTr="009B330A">
        <w:tc>
          <w:tcPr>
            <w:tcW w:w="3936" w:type="dxa"/>
          </w:tcPr>
          <w:p w14:paraId="7FC9DA77" w14:textId="77777777" w:rsidR="00D10841" w:rsidRPr="00A15DCB" w:rsidRDefault="00D10841" w:rsidP="009B330A">
            <w:pPr>
              <w:pStyle w:val="TAH"/>
            </w:pPr>
            <w:r w:rsidRPr="00A15DCB">
              <w:t>Condition</w:t>
            </w:r>
          </w:p>
        </w:tc>
        <w:tc>
          <w:tcPr>
            <w:tcW w:w="5811" w:type="dxa"/>
          </w:tcPr>
          <w:p w14:paraId="7DCEF299" w14:textId="77777777" w:rsidR="00D10841" w:rsidRPr="00A15DCB" w:rsidRDefault="00D10841" w:rsidP="009B330A">
            <w:pPr>
              <w:pStyle w:val="TAH"/>
            </w:pPr>
            <w:r w:rsidRPr="00A15DCB">
              <w:t>Explanation</w:t>
            </w:r>
          </w:p>
        </w:tc>
      </w:tr>
      <w:tr w:rsidR="00D10841" w:rsidRPr="00A15DCB" w14:paraId="6E9FE2D4" w14:textId="77777777" w:rsidTr="009B330A">
        <w:tc>
          <w:tcPr>
            <w:tcW w:w="3936" w:type="dxa"/>
          </w:tcPr>
          <w:p w14:paraId="6C3B385D" w14:textId="77777777" w:rsidR="00D10841" w:rsidRPr="00A15DCB" w:rsidRDefault="00D10841" w:rsidP="009B330A">
            <w:pPr>
              <w:pStyle w:val="TAL"/>
            </w:pPr>
            <w:r w:rsidRPr="00A15DCB">
              <w:rPr>
                <w:rFonts w:eastAsia="SimSun"/>
                <w:lang w:eastAsia="zh-CN"/>
              </w:rPr>
              <w:t>HD_FDD</w:t>
            </w:r>
          </w:p>
        </w:tc>
        <w:tc>
          <w:tcPr>
            <w:tcW w:w="5811" w:type="dxa"/>
          </w:tcPr>
          <w:p w14:paraId="36EE4A29" w14:textId="77777777" w:rsidR="00D10841" w:rsidRPr="00A15DCB" w:rsidRDefault="00D10841" w:rsidP="009B330A">
            <w:pPr>
              <w:pStyle w:val="TAL"/>
            </w:pPr>
            <w:r w:rsidRPr="00A15DCB">
              <w:rPr>
                <w:rFonts w:eastAsia="SimSun"/>
                <w:lang w:eastAsia="zh-CN"/>
              </w:rPr>
              <w:t>pc_halfDuplexFDD_TypeA_RedCap_r17 (i.e HD_FDD UE are performing test on FDD band)</w:t>
            </w:r>
          </w:p>
        </w:tc>
      </w:tr>
    </w:tbl>
    <w:p w14:paraId="06CDDA5A" w14:textId="77777777" w:rsidR="00D10841" w:rsidRPr="00FA2B2A" w:rsidRDefault="00D10841" w:rsidP="00D10841"/>
    <w:p w14:paraId="7CF2C305" w14:textId="77777777" w:rsidR="003A4D13" w:rsidRPr="00A15DCB" w:rsidRDefault="003A4D13" w:rsidP="003A4D13">
      <w:pPr>
        <w:pStyle w:val="Heading5"/>
      </w:pPr>
      <w:r w:rsidRPr="00A15DCB">
        <w:rPr>
          <w:lang w:eastAsia="zh-CN"/>
        </w:rPr>
        <w:t>7.1.1.1.24</w:t>
      </w:r>
      <w:r w:rsidRPr="00A15DCB">
        <w:tab/>
        <w:t>Random access procedure / eRedCap UE identification / Msg3-based / CCCH1</w:t>
      </w:r>
    </w:p>
    <w:p w14:paraId="08308D22" w14:textId="77777777" w:rsidR="003A4D13" w:rsidRPr="00A15DCB" w:rsidRDefault="003A4D13" w:rsidP="003A4D13">
      <w:pPr>
        <w:pStyle w:val="H6"/>
      </w:pPr>
      <w:r w:rsidRPr="00A15DCB">
        <w:t>7.1.1.1.24.1</w:t>
      </w:r>
      <w:r w:rsidRPr="00A15DCB">
        <w:tab/>
        <w:t>Test Purpose (TP)</w:t>
      </w:r>
    </w:p>
    <w:p w14:paraId="49A2FDA2" w14:textId="77777777" w:rsidR="003A4D13" w:rsidRPr="00A15DCB" w:rsidRDefault="003A4D13" w:rsidP="003A4D13">
      <w:pPr>
        <w:pStyle w:val="H6"/>
      </w:pPr>
      <w:r w:rsidRPr="00A15DCB">
        <w:t>(1)</w:t>
      </w:r>
    </w:p>
    <w:p w14:paraId="0CE9171B" w14:textId="77777777" w:rsidR="003A4D13" w:rsidRPr="00A15DCB" w:rsidRDefault="003A4D13" w:rsidP="003A4D13">
      <w:pPr>
        <w:pStyle w:val="PL"/>
        <w:rPr>
          <w:noProof w:val="0"/>
        </w:rPr>
      </w:pPr>
      <w:r w:rsidRPr="00A15DCB">
        <w:rPr>
          <w:b/>
          <w:bCs/>
          <w:noProof w:val="0"/>
        </w:rPr>
        <w:t xml:space="preserve">with </w:t>
      </w:r>
      <w:r w:rsidRPr="00A15DCB">
        <w:rPr>
          <w:noProof w:val="0"/>
        </w:rPr>
        <w:t>{ UE supporting eRedCap in NR RRC_Inactive state and useFullResumeID is signalled in SIB1 }</w:t>
      </w:r>
    </w:p>
    <w:p w14:paraId="652825D2" w14:textId="77777777" w:rsidR="003A4D13" w:rsidRPr="00A15DCB" w:rsidRDefault="003A4D13" w:rsidP="003A4D13">
      <w:pPr>
        <w:pStyle w:val="PL"/>
        <w:rPr>
          <w:noProof w:val="0"/>
        </w:rPr>
      </w:pPr>
      <w:r w:rsidRPr="00A15DCB">
        <w:rPr>
          <w:b/>
          <w:bCs/>
          <w:noProof w:val="0"/>
        </w:rPr>
        <w:t>ensure that</w:t>
      </w:r>
      <w:r w:rsidRPr="00A15DCB">
        <w:rPr>
          <w:noProof w:val="0"/>
        </w:rPr>
        <w:t xml:space="preserve"> {</w:t>
      </w:r>
    </w:p>
    <w:p w14:paraId="503FE046" w14:textId="77777777" w:rsidR="003A4D13" w:rsidRPr="00A15DCB" w:rsidRDefault="003A4D13" w:rsidP="003A4D13">
      <w:pPr>
        <w:pStyle w:val="PL"/>
        <w:rPr>
          <w:noProof w:val="0"/>
        </w:rPr>
      </w:pPr>
      <w:r w:rsidRPr="00A15DCB">
        <w:rPr>
          <w:b/>
          <w:bCs/>
          <w:noProof w:val="0"/>
        </w:rPr>
        <w:t xml:space="preserve">  when</w:t>
      </w:r>
      <w:r w:rsidRPr="00A15DCB">
        <w:rPr>
          <w:noProof w:val="0"/>
        </w:rPr>
        <w:t xml:space="preserve"> { UE starts Random Access procedure }</w:t>
      </w:r>
    </w:p>
    <w:p w14:paraId="3D8BC85A" w14:textId="77777777" w:rsidR="003A4D13" w:rsidRPr="00A15DCB" w:rsidRDefault="003A4D13" w:rsidP="003A4D13">
      <w:pPr>
        <w:pStyle w:val="PL"/>
        <w:rPr>
          <w:noProof w:val="0"/>
        </w:rPr>
      </w:pPr>
      <w:r w:rsidRPr="00A15DCB">
        <w:rPr>
          <w:b/>
          <w:bCs/>
          <w:noProof w:val="0"/>
        </w:rPr>
        <w:t xml:space="preserve">    then</w:t>
      </w:r>
      <w:r w:rsidRPr="00A15DCB">
        <w:rPr>
          <w:noProof w:val="0"/>
        </w:rPr>
        <w:t xml:space="preserve"> { the UE uses eRedCap specific LCID and LCID extension fields in Msg3 }</w:t>
      </w:r>
    </w:p>
    <w:p w14:paraId="36920641" w14:textId="77777777" w:rsidR="003A4D13" w:rsidRPr="00A15DCB" w:rsidRDefault="003A4D13" w:rsidP="003A4D13">
      <w:pPr>
        <w:pStyle w:val="PL"/>
        <w:rPr>
          <w:noProof w:val="0"/>
        </w:rPr>
      </w:pPr>
      <w:r w:rsidRPr="00A15DCB">
        <w:rPr>
          <w:noProof w:val="0"/>
        </w:rPr>
        <w:t xml:space="preserve">            }</w:t>
      </w:r>
    </w:p>
    <w:p w14:paraId="1B06B220" w14:textId="77777777" w:rsidR="003A4D13" w:rsidRPr="00A15DCB" w:rsidRDefault="003A4D13" w:rsidP="003A4D13">
      <w:pPr>
        <w:pStyle w:val="PL"/>
        <w:rPr>
          <w:noProof w:val="0"/>
        </w:rPr>
      </w:pPr>
    </w:p>
    <w:p w14:paraId="6AEC262D" w14:textId="77777777" w:rsidR="003A4D13" w:rsidRPr="00A15DCB" w:rsidRDefault="003A4D13" w:rsidP="003A4D13">
      <w:pPr>
        <w:pStyle w:val="H6"/>
      </w:pPr>
      <w:r w:rsidRPr="00A15DCB">
        <w:t>7.1.1.1.24.2</w:t>
      </w:r>
      <w:r w:rsidRPr="00A15DCB">
        <w:tab/>
        <w:t>Conformance requirements</w:t>
      </w:r>
    </w:p>
    <w:p w14:paraId="0081812A" w14:textId="77777777" w:rsidR="003A4D13" w:rsidRPr="00A15DCB" w:rsidRDefault="003A4D13" w:rsidP="003A4D13">
      <w:r w:rsidRPr="00A15DCB">
        <w:t>References: The conformance requirements covered in the present test case are specified in: TS 38.321, clause 6.2.1 and TS38.331,clause 5.3.13.3. Unless otherwise stated these are Rel-18 requirements.</w:t>
      </w:r>
    </w:p>
    <w:p w14:paraId="0344E2A2" w14:textId="77777777" w:rsidR="003A4D13" w:rsidRPr="00A15DCB" w:rsidRDefault="003A4D13" w:rsidP="003A4D13">
      <w:r w:rsidRPr="00A15DCB">
        <w:t>[TS 38.321, clause 6.2.1]</w:t>
      </w:r>
    </w:p>
    <w:p w14:paraId="04B70113" w14:textId="77777777" w:rsidR="003A4D13" w:rsidRPr="00A15DCB" w:rsidRDefault="003A4D13" w:rsidP="003A4D13">
      <w:pPr>
        <w:rPr>
          <w:lang w:eastAsia="ko-KR"/>
        </w:rPr>
      </w:pPr>
      <w:r w:rsidRPr="00A15DCB">
        <w:rPr>
          <w:lang w:eastAsia="ko-KR"/>
        </w:rPr>
        <w:t>The MAC subheader consists of the following fields:</w:t>
      </w:r>
    </w:p>
    <w:p w14:paraId="7BB0F8EC" w14:textId="77777777" w:rsidR="003A4D13" w:rsidRPr="00A15DCB" w:rsidRDefault="003A4D13" w:rsidP="003A4D13">
      <w:pPr>
        <w:pStyle w:val="B1"/>
      </w:pPr>
      <w:r w:rsidRPr="00A15DCB">
        <w:lastRenderedPageBreak/>
        <w:t>-</w:t>
      </w:r>
      <w:r w:rsidRPr="00A15DCB">
        <w:tab/>
        <w:t xml:space="preserve">LCID: The Logical Channel ID field identifies the logical channel instance of the corresponding MAC SDU or the type of the corresponding MAC </w:t>
      </w:r>
      <w:r w:rsidRPr="00A15DCB">
        <w:rPr>
          <w:lang w:eastAsia="ko-KR"/>
        </w:rPr>
        <w:t>CE</w:t>
      </w:r>
      <w:r w:rsidRPr="00A15DCB">
        <w:t xml:space="preserve"> or padding as described in </w:t>
      </w:r>
      <w:r w:rsidRPr="00A15DCB">
        <w:rPr>
          <w:lang w:eastAsia="ko-KR"/>
        </w:rPr>
        <w:t>T</w:t>
      </w:r>
      <w:r w:rsidRPr="00A15DCB">
        <w:t>ables 6.2.1-1 and 6.2.1-1c</w:t>
      </w:r>
      <w:r w:rsidRPr="00A15DCB">
        <w:rPr>
          <w:lang w:eastAsia="ko-KR"/>
        </w:rPr>
        <w:t xml:space="preserve"> for the DL-SCH and Tables </w:t>
      </w:r>
      <w:r w:rsidRPr="00A15DCB">
        <w:t xml:space="preserve">6.2.1-2 and 6.2.1-2c for the UL-SCH. There is one LCID field </w:t>
      </w:r>
      <w:r w:rsidRPr="00A15DCB">
        <w:rPr>
          <w:lang w:eastAsia="ko-KR"/>
        </w:rPr>
        <w:t>per MAC subheader</w:t>
      </w:r>
      <w:r w:rsidRPr="00A15DCB">
        <w:t xml:space="preserve">. The size of the LCID field is </w:t>
      </w:r>
      <w:r w:rsidRPr="00A15DCB">
        <w:rPr>
          <w:lang w:eastAsia="ko-KR"/>
        </w:rPr>
        <w:t>6</w:t>
      </w:r>
      <w:r w:rsidRPr="00A15DCB">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4F4A5E15" w14:textId="77777777" w:rsidR="003A4D13" w:rsidRPr="00A15DCB" w:rsidRDefault="003A4D13" w:rsidP="003A4D13">
      <w:pPr>
        <w:pStyle w:val="B1"/>
      </w:pPr>
      <w:r w:rsidRPr="00A15DCB">
        <w:t>NOTE 1:</w:t>
      </w:r>
      <w:r w:rsidRPr="00A15DCB">
        <w:tab/>
        <w:t>For MBS broadcast, a logical channel is identified based on G-RNTI and LCID if the same LCID is allocated for logical channels corresponding to different G-RNTIs.</w:t>
      </w:r>
    </w:p>
    <w:p w14:paraId="73081F2C" w14:textId="77777777" w:rsidR="003A4D13" w:rsidRPr="00A15DCB" w:rsidRDefault="003A4D13" w:rsidP="003A4D13">
      <w:pPr>
        <w:pStyle w:val="B1"/>
      </w:pPr>
      <w:r w:rsidRPr="00A15DCB">
        <w:t>-</w:t>
      </w:r>
      <w:r w:rsidRPr="00A15DCB">
        <w:tab/>
        <w:t>eLCID: The extended Logical Channel ID field identifies the logical channel instance of the corresponding MAC SDU or the type of the corresponding MAC CE as described in tables 6.2.1-1a, 6.2.1-1b, 6.2.1-2a and 6.2.1-2b for the DL-SCH and UL-SCH respectively. The size of the eLCID field is either 8 bits or 16 bits.</w:t>
      </w:r>
    </w:p>
    <w:p w14:paraId="19A0C922" w14:textId="77777777" w:rsidR="003A4D13" w:rsidRPr="00A15DCB" w:rsidRDefault="003A4D13" w:rsidP="003A4D13">
      <w:pPr>
        <w:pStyle w:val="NO"/>
      </w:pPr>
      <w:r w:rsidRPr="00A15DCB">
        <w:t>NOTE 2:</w:t>
      </w:r>
      <w:r w:rsidRPr="00A15DCB">
        <w:tab/>
        <w:t>The extended Logical Channel ID space using two-octet eLCID and the relevant MAC subheader format is used, only when configured, on the NR backhaul links between IAB nodes or between IAB node and IAB Donor, or for multicast MTCHs.</w:t>
      </w:r>
    </w:p>
    <w:p w14:paraId="4850D16D" w14:textId="77777777" w:rsidR="003A4D13" w:rsidRPr="00A15DCB" w:rsidRDefault="003A4D13" w:rsidP="003A4D13">
      <w:pPr>
        <w:pStyle w:val="B1"/>
      </w:pPr>
      <w:r w:rsidRPr="00A15DCB">
        <w:t>-</w:t>
      </w:r>
      <w:r w:rsidRPr="00A15DCB">
        <w:tab/>
        <w:t xml:space="preserve">L: The Length field indicates the length of the corresponding MAC SDU </w:t>
      </w:r>
      <w:r w:rsidRPr="00A15DCB">
        <w:rPr>
          <w:lang w:eastAsia="zh-CN"/>
        </w:rPr>
        <w:t xml:space="preserve">or variable-sized MAC </w:t>
      </w:r>
      <w:r w:rsidRPr="00A15DCB">
        <w:rPr>
          <w:lang w:eastAsia="ko-KR"/>
        </w:rPr>
        <w:t>CE</w:t>
      </w:r>
      <w:r w:rsidRPr="00A15DCB">
        <w:rPr>
          <w:lang w:eastAsia="zh-CN"/>
        </w:rPr>
        <w:t xml:space="preserve"> </w:t>
      </w:r>
      <w:r w:rsidRPr="00A15DCB">
        <w:t xml:space="preserve">in bytes. There is one L field per MAC subheader except </w:t>
      </w:r>
      <w:r w:rsidRPr="00A15DCB">
        <w:rPr>
          <w:lang w:eastAsia="ko-KR"/>
        </w:rPr>
        <w:t xml:space="preserve">for </w:t>
      </w:r>
      <w:r w:rsidRPr="00A15DCB">
        <w:t xml:space="preserve">subheaders corresponding to fixed-sized MAC </w:t>
      </w:r>
      <w:r w:rsidRPr="00A15DCB">
        <w:rPr>
          <w:lang w:eastAsia="ko-KR"/>
        </w:rPr>
        <w:t>CE</w:t>
      </w:r>
      <w:r w:rsidRPr="00A15DCB">
        <w:t>s,</w:t>
      </w:r>
      <w:r w:rsidRPr="00A15DCB">
        <w:rPr>
          <w:lang w:eastAsia="ko-KR"/>
        </w:rPr>
        <w:t xml:space="preserve"> padding, and MAC SDUs containing UL CCCH</w:t>
      </w:r>
      <w:r w:rsidRPr="00A15DCB">
        <w:t>. The size of the L field is indicated by the F field;</w:t>
      </w:r>
    </w:p>
    <w:p w14:paraId="5F7F25A7" w14:textId="77777777" w:rsidR="003A4D13" w:rsidRPr="00A15DCB" w:rsidRDefault="003A4D13" w:rsidP="003A4D13">
      <w:pPr>
        <w:pStyle w:val="B1"/>
        <w:rPr>
          <w:lang w:eastAsia="ko-KR"/>
        </w:rPr>
      </w:pPr>
      <w:r w:rsidRPr="00A15DCB">
        <w:t>-</w:t>
      </w:r>
      <w:r w:rsidRPr="00A15DCB">
        <w:tab/>
        <w:t xml:space="preserve">F: The Format field indicates the size of the Length field. There is one F field per MAC subheader except for subheaders corresponding to fixed-sized MAC </w:t>
      </w:r>
      <w:r w:rsidRPr="00A15DCB">
        <w:rPr>
          <w:lang w:eastAsia="ko-KR"/>
        </w:rPr>
        <w:t>CE</w:t>
      </w:r>
      <w:r w:rsidRPr="00A15DCB">
        <w:t>s,</w:t>
      </w:r>
      <w:r w:rsidRPr="00A15DCB">
        <w:rPr>
          <w:lang w:eastAsia="ko-KR"/>
        </w:rPr>
        <w:t xml:space="preserve"> padding, and MAC SDUs containing UL CCCH</w:t>
      </w:r>
      <w:r w:rsidRPr="00A15DCB">
        <w:t xml:space="preserve">. The size of the F field is 1 bit. </w:t>
      </w:r>
      <w:r w:rsidRPr="00A15DCB">
        <w:rPr>
          <w:lang w:eastAsia="ko-KR"/>
        </w:rPr>
        <w:t>The value 0 indicates 8 bits of the Length field. The value 1 indicates 16 bits of the Length field</w:t>
      </w:r>
      <w:r w:rsidRPr="00A15DCB">
        <w:t>;</w:t>
      </w:r>
    </w:p>
    <w:p w14:paraId="2BD45674" w14:textId="77777777" w:rsidR="003A4D13" w:rsidRPr="00A15DCB" w:rsidRDefault="003A4D13" w:rsidP="003A4D13">
      <w:pPr>
        <w:pStyle w:val="B1"/>
        <w:rPr>
          <w:lang w:eastAsia="ko-KR"/>
        </w:rPr>
      </w:pPr>
      <w:r w:rsidRPr="00A15DCB">
        <w:t>-</w:t>
      </w:r>
      <w:r w:rsidRPr="00A15DCB">
        <w:tab/>
        <w:t>LX: The LCID extension field indicates the use of extended LCID space. The size of the LX field is 1 bit. The LX field set to 1 indicates the use of Table 6.2.1-2c, otherwise R bit is present instead (i.e. set to 0);</w:t>
      </w:r>
    </w:p>
    <w:p w14:paraId="0C05715E" w14:textId="77777777" w:rsidR="003A4D13" w:rsidRPr="00A15DCB" w:rsidRDefault="003A4D13" w:rsidP="003A4D13">
      <w:pPr>
        <w:pStyle w:val="B1"/>
      </w:pPr>
      <w:r w:rsidRPr="00A15DCB">
        <w:t>-</w:t>
      </w:r>
      <w:r w:rsidRPr="00A15DCB">
        <w:tab/>
        <w:t xml:space="preserve">R: Reserved bit, set to </w:t>
      </w:r>
      <w:r w:rsidRPr="00A15DCB">
        <w:rPr>
          <w:lang w:eastAsia="ko-KR"/>
        </w:rPr>
        <w:t>0</w:t>
      </w:r>
      <w:r w:rsidRPr="00A15DCB">
        <w:t>.</w:t>
      </w:r>
    </w:p>
    <w:p w14:paraId="47DAD2BA" w14:textId="77777777" w:rsidR="003A4D13" w:rsidRPr="00A15DCB" w:rsidRDefault="003A4D13" w:rsidP="003A4D13">
      <w:r w:rsidRPr="00A15DCB">
        <w:t xml:space="preserve">The MAC subheader </w:t>
      </w:r>
      <w:r w:rsidRPr="00A15DCB">
        <w:rPr>
          <w:lang w:eastAsia="ko-KR"/>
        </w:rPr>
        <w:t>is</w:t>
      </w:r>
      <w:r w:rsidRPr="00A15DCB">
        <w:t xml:space="preserve"> octet aligned.</w:t>
      </w:r>
    </w:p>
    <w:p w14:paraId="30D31086" w14:textId="77777777" w:rsidR="003A4D13" w:rsidRPr="00A15DCB" w:rsidRDefault="003A4D13" w:rsidP="003A4D13">
      <w:pPr>
        <w:rPr>
          <w:lang w:eastAsia="ko-KR"/>
        </w:rPr>
      </w:pPr>
      <w:r w:rsidRPr="00A15DCB">
        <w:t>…</w:t>
      </w:r>
    </w:p>
    <w:p w14:paraId="2C2DAE30" w14:textId="77777777" w:rsidR="003A4D13" w:rsidRPr="00A15DCB" w:rsidRDefault="003A4D13" w:rsidP="003A4D13">
      <w:pPr>
        <w:pStyle w:val="TH"/>
        <w:rPr>
          <w:lang w:eastAsia="ko-KR"/>
        </w:rPr>
      </w:pPr>
      <w:r w:rsidRPr="00A15DCB">
        <w:rPr>
          <w:lang w:eastAsia="ko-KR"/>
        </w:rPr>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3A4D13" w:rsidRPr="00A15DCB" w14:paraId="7F7FD5B5"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F80222E" w14:textId="77777777" w:rsidR="003A4D13" w:rsidRPr="00A15DCB" w:rsidRDefault="003A4D13" w:rsidP="009B330A">
            <w:pPr>
              <w:pStyle w:val="TAH"/>
              <w:rPr>
                <w:lang w:eastAsia="ko-KR"/>
              </w:rPr>
            </w:pPr>
            <w:r w:rsidRPr="00A15DCB">
              <w:rPr>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21AC2823" w14:textId="77777777" w:rsidR="003A4D13" w:rsidRPr="00A15DCB" w:rsidRDefault="003A4D13" w:rsidP="009B330A">
            <w:pPr>
              <w:pStyle w:val="TAH"/>
              <w:rPr>
                <w:lang w:eastAsia="ko-KR"/>
              </w:rPr>
            </w:pPr>
            <w:r w:rsidRPr="00A15DCB">
              <w:rPr>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648C9011" w14:textId="77777777" w:rsidR="003A4D13" w:rsidRPr="00A15DCB" w:rsidRDefault="003A4D13" w:rsidP="009B330A">
            <w:pPr>
              <w:pStyle w:val="TAH"/>
              <w:rPr>
                <w:lang w:eastAsia="ko-KR"/>
              </w:rPr>
            </w:pPr>
            <w:r w:rsidRPr="00A15DCB">
              <w:rPr>
                <w:lang w:eastAsia="ko-KR"/>
              </w:rPr>
              <w:t>LCID values</w:t>
            </w:r>
          </w:p>
        </w:tc>
      </w:tr>
      <w:tr w:rsidR="003A4D13" w:rsidRPr="00A15DCB" w14:paraId="1E5DCAF1"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636726B" w14:textId="77777777" w:rsidR="003A4D13" w:rsidRPr="00A15DCB" w:rsidRDefault="003A4D13" w:rsidP="009B330A">
            <w:pPr>
              <w:pStyle w:val="TAC"/>
              <w:rPr>
                <w:lang w:eastAsia="ko-KR"/>
              </w:rPr>
            </w:pPr>
            <w:r w:rsidRPr="00A15DCB">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51D061D7"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42464F52" w14:textId="77777777" w:rsidR="003A4D13" w:rsidRPr="00A15DCB" w:rsidRDefault="003A4D13" w:rsidP="009B330A">
            <w:pPr>
              <w:pStyle w:val="TAL"/>
              <w:rPr>
                <w:lang w:eastAsia="ko-KR"/>
              </w:rPr>
            </w:pPr>
            <w:r w:rsidRPr="00A15DCB">
              <w:rPr>
                <w:lang w:eastAsia="zh-CN"/>
              </w:rPr>
              <w:t xml:space="preserve">CCCH of size 48 bits for an eRedCap UE </w:t>
            </w:r>
          </w:p>
        </w:tc>
      </w:tr>
      <w:tr w:rsidR="003A4D13" w:rsidRPr="00A15DCB" w14:paraId="5EE81193"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0F3F4457" w14:textId="77777777" w:rsidR="003A4D13" w:rsidRPr="00A15DCB" w:rsidRDefault="003A4D13" w:rsidP="009B330A">
            <w:pPr>
              <w:pStyle w:val="TAC"/>
              <w:rPr>
                <w:lang w:eastAsia="ko-KR"/>
              </w:rPr>
            </w:pPr>
            <w:r w:rsidRPr="00A15DCB">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092D6758"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2DE2551D" w14:textId="77777777" w:rsidR="003A4D13" w:rsidRPr="00A15DCB" w:rsidRDefault="003A4D13" w:rsidP="009B330A">
            <w:pPr>
              <w:pStyle w:val="TAL"/>
              <w:rPr>
                <w:lang w:eastAsia="ko-KR"/>
              </w:rPr>
            </w:pPr>
            <w:r w:rsidRPr="00A15DCB">
              <w:rPr>
                <w:lang w:eastAsia="zh-CN"/>
              </w:rPr>
              <w:t>CCCH of size 64 bits for an eRedCap UE</w:t>
            </w:r>
          </w:p>
        </w:tc>
      </w:tr>
      <w:tr w:rsidR="003A4D13" w:rsidRPr="00A15DCB" w14:paraId="78838F37"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07F71EA8" w14:textId="77777777" w:rsidR="003A4D13" w:rsidRPr="00A15DCB" w:rsidRDefault="003A4D13" w:rsidP="009B330A">
            <w:pPr>
              <w:pStyle w:val="TAC"/>
              <w:rPr>
                <w:lang w:eastAsia="ko-KR"/>
              </w:rPr>
            </w:pPr>
            <w:r w:rsidRPr="00A15DCB">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2E5FB5E0"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28D1179C" w14:textId="77777777" w:rsidR="003A4D13" w:rsidRPr="00A15DCB" w:rsidRDefault="003A4D13" w:rsidP="009B330A">
            <w:pPr>
              <w:pStyle w:val="TAL"/>
              <w:rPr>
                <w:lang w:eastAsia="ko-KR"/>
              </w:rPr>
            </w:pPr>
            <w:r w:rsidRPr="00A15DCB">
              <w:rPr>
                <w:lang w:eastAsia="zh-CN"/>
              </w:rPr>
              <w:t>CCCH of size 48 bits for PUCCH repetition of Msg4 HARQ-ACK, except for an (e)RedCap UE</w:t>
            </w:r>
          </w:p>
        </w:tc>
      </w:tr>
      <w:tr w:rsidR="003A4D13" w:rsidRPr="00A15DCB" w14:paraId="5E8F3C6E"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A1A1F1F" w14:textId="77777777" w:rsidR="003A4D13" w:rsidRPr="00A15DCB" w:rsidRDefault="003A4D13" w:rsidP="009B330A">
            <w:pPr>
              <w:pStyle w:val="TAC"/>
              <w:rPr>
                <w:lang w:eastAsia="ko-KR"/>
              </w:rPr>
            </w:pPr>
            <w:r w:rsidRPr="00A15DCB">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0728E911"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4781EDDE" w14:textId="77777777" w:rsidR="003A4D13" w:rsidRPr="00A15DCB" w:rsidRDefault="003A4D13" w:rsidP="009B330A">
            <w:pPr>
              <w:pStyle w:val="TAL"/>
              <w:rPr>
                <w:lang w:eastAsia="ko-KR"/>
              </w:rPr>
            </w:pPr>
            <w:r w:rsidRPr="00A15DCB">
              <w:rPr>
                <w:lang w:eastAsia="zh-CN"/>
              </w:rPr>
              <w:t>CCCH of size 64 bits for PUCCH repetition of Msg4 HARQ-ACK, except for an (e)RedCap UE</w:t>
            </w:r>
          </w:p>
        </w:tc>
      </w:tr>
      <w:tr w:rsidR="003A4D13" w:rsidRPr="00A15DCB" w14:paraId="0E2B6D1B"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380E3F8C" w14:textId="77777777" w:rsidR="003A4D13" w:rsidRPr="00A15DCB" w:rsidRDefault="003A4D13" w:rsidP="009B330A">
            <w:pPr>
              <w:pStyle w:val="TAC"/>
              <w:rPr>
                <w:lang w:eastAsia="ko-KR"/>
              </w:rPr>
            </w:pPr>
            <w:r w:rsidRPr="00A15DCB">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15A8B3CE"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0406A66E" w14:textId="77777777" w:rsidR="003A4D13" w:rsidRPr="00A15DCB" w:rsidRDefault="003A4D13" w:rsidP="009B330A">
            <w:pPr>
              <w:pStyle w:val="TAL"/>
              <w:rPr>
                <w:lang w:eastAsia="zh-CN"/>
              </w:rPr>
            </w:pPr>
            <w:r w:rsidRPr="00A15DCB">
              <w:rPr>
                <w:lang w:eastAsia="zh-CN"/>
              </w:rPr>
              <w:t>CCCH of size 48 bits for PUCCH repetition of Msg4 HARQ-ACK of a RedCap UE</w:t>
            </w:r>
          </w:p>
        </w:tc>
      </w:tr>
      <w:tr w:rsidR="003A4D13" w:rsidRPr="00A15DCB" w14:paraId="725660D7"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33055F8E" w14:textId="77777777" w:rsidR="003A4D13" w:rsidRPr="00A15DCB" w:rsidRDefault="003A4D13" w:rsidP="009B330A">
            <w:pPr>
              <w:pStyle w:val="TAC"/>
              <w:rPr>
                <w:lang w:eastAsia="ko-KR"/>
              </w:rPr>
            </w:pPr>
            <w:r w:rsidRPr="00A15DCB">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702F8DA5"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6B59E295" w14:textId="77777777" w:rsidR="003A4D13" w:rsidRPr="00A15DCB" w:rsidRDefault="003A4D13" w:rsidP="009B330A">
            <w:pPr>
              <w:pStyle w:val="TAL"/>
              <w:rPr>
                <w:lang w:eastAsia="zh-CN"/>
              </w:rPr>
            </w:pPr>
            <w:r w:rsidRPr="00A15DCB">
              <w:rPr>
                <w:lang w:eastAsia="zh-CN"/>
              </w:rPr>
              <w:t>CCCH of size 64 bits for PUCCH repetition of Msg4 HARQ-ACK of a RedCap UE</w:t>
            </w:r>
          </w:p>
        </w:tc>
      </w:tr>
      <w:tr w:rsidR="003A4D13" w:rsidRPr="00A15DCB" w14:paraId="74E6C0A2"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76CE1BE7" w14:textId="77777777" w:rsidR="003A4D13" w:rsidRPr="00A15DCB" w:rsidRDefault="003A4D13" w:rsidP="009B330A">
            <w:pPr>
              <w:pStyle w:val="TAC"/>
              <w:rPr>
                <w:lang w:eastAsia="ko-KR"/>
              </w:rPr>
            </w:pPr>
            <w:r w:rsidRPr="00A15DCB">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5C115A3D"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20BFB09A" w14:textId="77777777" w:rsidR="003A4D13" w:rsidRPr="00A15DCB" w:rsidRDefault="003A4D13" w:rsidP="009B330A">
            <w:pPr>
              <w:pStyle w:val="TAL"/>
              <w:rPr>
                <w:lang w:eastAsia="zh-CN"/>
              </w:rPr>
            </w:pPr>
            <w:r w:rsidRPr="00A15DCB">
              <w:rPr>
                <w:lang w:eastAsia="zh-CN"/>
              </w:rPr>
              <w:t>CCCH of size 48 bits for PUCCH repetition of Msg4 HARQ-ACK of an eRedCap UE</w:t>
            </w:r>
          </w:p>
        </w:tc>
      </w:tr>
      <w:tr w:rsidR="003A4D13" w:rsidRPr="00A15DCB" w14:paraId="458A6626"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53790C00" w14:textId="77777777" w:rsidR="003A4D13" w:rsidRPr="00A15DCB" w:rsidRDefault="003A4D13" w:rsidP="009B330A">
            <w:pPr>
              <w:pStyle w:val="TAC"/>
              <w:rPr>
                <w:lang w:eastAsia="ko-KR"/>
              </w:rPr>
            </w:pPr>
            <w:r w:rsidRPr="00A15DCB">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65CE2D4C"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31AC9986" w14:textId="77777777" w:rsidR="003A4D13" w:rsidRPr="00A15DCB" w:rsidRDefault="003A4D13" w:rsidP="009B330A">
            <w:pPr>
              <w:pStyle w:val="TAL"/>
              <w:rPr>
                <w:lang w:eastAsia="zh-CN"/>
              </w:rPr>
            </w:pPr>
            <w:r w:rsidRPr="00A15DCB">
              <w:rPr>
                <w:lang w:eastAsia="zh-CN"/>
              </w:rPr>
              <w:t>CCCH of size 64 bits for PUCCH repetition of Msg4 HARQ-ACK of an eRedCap UE</w:t>
            </w:r>
          </w:p>
        </w:tc>
      </w:tr>
      <w:tr w:rsidR="003A4D13" w:rsidRPr="00A15DCB" w14:paraId="262A68A3"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97D89AF" w14:textId="77777777" w:rsidR="003A4D13" w:rsidRPr="00A15DCB" w:rsidRDefault="003A4D13" w:rsidP="009B330A">
            <w:pPr>
              <w:pStyle w:val="TAC"/>
              <w:rPr>
                <w:lang w:eastAsia="ko-KR"/>
              </w:rPr>
            </w:pPr>
            <w:r w:rsidRPr="00A15DCB">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1017DC2A"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+ 328) to (2</w:t>
            </w:r>
            <w:r w:rsidRPr="00A15DCB">
              <w:rPr>
                <w:vertAlign w:val="superscript"/>
                <w:lang w:eastAsia="ko-KR"/>
              </w:rPr>
              <w:t>16</w:t>
            </w:r>
            <w:r w:rsidRPr="00A15DCB">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7E65E5B6" w14:textId="77777777" w:rsidR="003A4D13" w:rsidRPr="00A15DCB" w:rsidRDefault="003A4D13" w:rsidP="009B330A">
            <w:pPr>
              <w:pStyle w:val="TAL"/>
              <w:rPr>
                <w:lang w:eastAsia="ko-KR"/>
              </w:rPr>
            </w:pPr>
            <w:r w:rsidRPr="00A15DCB">
              <w:rPr>
                <w:lang w:eastAsia="ko-KR"/>
              </w:rPr>
              <w:t>Reserved</w:t>
            </w:r>
          </w:p>
        </w:tc>
      </w:tr>
      <w:tr w:rsidR="003A4D13" w:rsidRPr="00A15DCB" w14:paraId="12692287" w14:textId="77777777" w:rsidTr="009B330A">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3FCEFE2" w14:textId="77777777" w:rsidR="003A4D13" w:rsidRPr="00A15DCB" w:rsidRDefault="003A4D13" w:rsidP="009B330A">
            <w:pPr>
              <w:pStyle w:val="TAN"/>
              <w:rPr>
                <w:lang w:eastAsia="ko-KR"/>
              </w:rPr>
            </w:pPr>
            <w:r w:rsidRPr="00A15DCB">
              <w:rPr>
                <w:lang w:eastAsia="ko-KR"/>
              </w:rPr>
              <w:t>NOTE 1:</w:t>
            </w:r>
            <w:r w:rsidRPr="00A15DCB">
              <w:rPr>
                <w:lang w:eastAsia="ko-KR"/>
              </w:rPr>
              <w:tab/>
              <w:t>The MAC entity may use the code point corresponding to a given feature or feature combination in Table 6.2.1-2c only if network indicates support for the corresponding feature or feature combination.</w:t>
            </w:r>
          </w:p>
          <w:p w14:paraId="598B938E" w14:textId="77777777" w:rsidR="003A4D13" w:rsidRPr="00A15DCB" w:rsidRDefault="003A4D13" w:rsidP="009B330A">
            <w:pPr>
              <w:pStyle w:val="TAN"/>
              <w:rPr>
                <w:lang w:eastAsia="ko-KR"/>
              </w:rPr>
            </w:pPr>
            <w:r w:rsidRPr="00A15DCB">
              <w:rPr>
                <w:lang w:eastAsia="ko-KR"/>
              </w:rPr>
              <w:t>NOTE 2:</w:t>
            </w:r>
            <w:r w:rsidRPr="00A15DCB">
              <w:rPr>
                <w:lang w:eastAsia="ko-KR"/>
              </w:rPr>
              <w:tab/>
              <w:t>CCCH of size 48 bits and CCCH of size 64 bits are referred to as CCCH and CCCH1, respectively, in TS 38.331 [5].</w:t>
            </w:r>
          </w:p>
          <w:p w14:paraId="5AA8A259" w14:textId="77777777" w:rsidR="003A4D13" w:rsidRPr="00A15DCB" w:rsidRDefault="003A4D13" w:rsidP="009B330A">
            <w:pPr>
              <w:pStyle w:val="TAN"/>
              <w:rPr>
                <w:lang w:eastAsia="ko-KR"/>
              </w:rPr>
            </w:pPr>
            <w:r w:rsidRPr="00A15DCB">
              <w:rPr>
                <w:lang w:eastAsia="ko-KR"/>
              </w:rPr>
              <w:t>NOTE 3:</w:t>
            </w:r>
            <w:r w:rsidRPr="00A15DCB">
              <w:rPr>
                <w:lang w:eastAsia="ko-KR"/>
              </w:rPr>
              <w:tab/>
            </w:r>
            <w:r w:rsidRPr="00A15DCB">
              <w:rPr>
                <w:rFonts w:eastAsia="SimSun"/>
              </w:rPr>
              <w:t xml:space="preserve">For UE capable of </w:t>
            </w:r>
            <w:r w:rsidRPr="00A15DCB">
              <w:t>PUCCH repetition of Msg4 HARQ-ACK, t</w:t>
            </w:r>
            <w:r w:rsidRPr="00A15DCB">
              <w:rPr>
                <w:lang w:eastAsia="ko-KR"/>
              </w:rPr>
              <w:t>he MAC entity use</w:t>
            </w:r>
            <w:r w:rsidRPr="00A15DCB">
              <w:rPr>
                <w:rFonts w:eastAsia="SimSun"/>
              </w:rPr>
              <w:t>s</w:t>
            </w:r>
            <w:r w:rsidRPr="00A15DCB">
              <w:rPr>
                <w:lang w:eastAsia="ko-KR"/>
              </w:rPr>
              <w:t xml:space="preserve"> the code point</w:t>
            </w:r>
            <w:r w:rsidRPr="00A15DCB">
              <w:rPr>
                <w:rFonts w:eastAsia="SimSun"/>
              </w:rPr>
              <w:t>s</w:t>
            </w:r>
            <w:r w:rsidRPr="00A15DCB">
              <w:rPr>
                <w:lang w:eastAsia="ko-KR"/>
              </w:rPr>
              <w:t xml:space="preserve"> corresponding to </w:t>
            </w:r>
            <w:r w:rsidRPr="00A15DCB">
              <w:t xml:space="preserve">PUCCH repetition of Msg4 HARQ-ACK </w:t>
            </w:r>
            <w:r w:rsidRPr="00A15DCB">
              <w:rPr>
                <w:lang w:eastAsia="ko-KR"/>
              </w:rPr>
              <w:t xml:space="preserve">if </w:t>
            </w:r>
            <w:r w:rsidRPr="00A15DCB">
              <w:rPr>
                <w:i/>
                <w:iCs/>
                <w:lang w:eastAsia="ko-KR"/>
              </w:rPr>
              <w:t>numberOfMsg4HARQ-ACK-Repetitions</w:t>
            </w:r>
            <w:r w:rsidRPr="00A15DCB">
              <w:rPr>
                <w:lang w:eastAsia="ko-KR"/>
              </w:rPr>
              <w:t xml:space="preserve"> is configured</w:t>
            </w:r>
            <w:r w:rsidRPr="00A15DCB">
              <w:rPr>
                <w:rFonts w:cs="Arial"/>
                <w:lang w:eastAsia="ko-KR"/>
              </w:rPr>
              <w:t xml:space="preserve"> and </w:t>
            </w:r>
            <w:r w:rsidRPr="00A15DCB">
              <w:rPr>
                <w:rFonts w:cs="Arial"/>
                <w:i/>
                <w:iCs/>
                <w:lang w:eastAsia="ko-KR"/>
              </w:rPr>
              <w:t>rsrp-ThresholdMsg4HARQ-ACK</w:t>
            </w:r>
            <w:r w:rsidRPr="00A15DCB">
              <w:rPr>
                <w:rFonts w:cs="Arial"/>
                <w:lang w:eastAsia="ko-KR"/>
              </w:rPr>
              <w:t xml:space="preserve"> is not configured</w:t>
            </w:r>
            <w:r w:rsidRPr="00A15DCB">
              <w:rPr>
                <w:lang w:eastAsia="ko-KR"/>
              </w:rPr>
              <w:t xml:space="preserve">, </w:t>
            </w:r>
            <w:r w:rsidRPr="00A15DCB">
              <w:rPr>
                <w:rFonts w:cs="Arial"/>
                <w:lang w:eastAsia="ko-KR"/>
              </w:rPr>
              <w:t xml:space="preserve">or </w:t>
            </w:r>
            <w:r w:rsidRPr="00A15DCB">
              <w:rPr>
                <w:lang w:eastAsia="ko-KR"/>
              </w:rPr>
              <w:t xml:space="preserve">if </w:t>
            </w:r>
            <w:r w:rsidRPr="00A15DCB">
              <w:rPr>
                <w:rFonts w:cs="Arial"/>
                <w:lang w:eastAsia="ko-KR"/>
              </w:rPr>
              <w:t>both are</w:t>
            </w:r>
            <w:r w:rsidRPr="00A15DCB">
              <w:rPr>
                <w:lang w:eastAsia="ko-KR"/>
              </w:rPr>
              <w:t xml:space="preserve"> configured and the RSRP of the downlink pathloss reference is less than </w:t>
            </w:r>
            <w:r w:rsidRPr="00A15DCB">
              <w:rPr>
                <w:i/>
                <w:iCs/>
                <w:lang w:eastAsia="ko-KR"/>
              </w:rPr>
              <w:t>rsrp-ThresholdMsg4HARQ-ACK.</w:t>
            </w:r>
          </w:p>
        </w:tc>
      </w:tr>
    </w:tbl>
    <w:p w14:paraId="665E41A0" w14:textId="77777777" w:rsidR="003A4D13" w:rsidRPr="00A15DCB" w:rsidRDefault="003A4D13" w:rsidP="003A4D13"/>
    <w:p w14:paraId="490873E3" w14:textId="77777777" w:rsidR="003A4D13" w:rsidRPr="00A15DCB" w:rsidRDefault="003A4D13" w:rsidP="003A4D13">
      <w:pPr>
        <w:rPr>
          <w:rFonts w:eastAsia="Malgun Gothic"/>
          <w:lang w:eastAsia="ko-KR"/>
        </w:rPr>
      </w:pPr>
      <w:r w:rsidRPr="00A15DCB">
        <w:lastRenderedPageBreak/>
        <w:t>[TS 38.331, clause 5.3.13.3]</w:t>
      </w:r>
    </w:p>
    <w:p w14:paraId="6452A05B" w14:textId="77777777" w:rsidR="003A4D13" w:rsidRPr="00A15DCB" w:rsidRDefault="003A4D13" w:rsidP="003A4D13">
      <w:r w:rsidRPr="00A15DCB">
        <w:t xml:space="preserve">The UE shall set the contents of </w:t>
      </w:r>
      <w:r w:rsidRPr="00A15DCB">
        <w:rPr>
          <w:i/>
        </w:rPr>
        <w:t>RRCResumeRequest</w:t>
      </w:r>
      <w:r w:rsidRPr="00A15DCB">
        <w:t xml:space="preserve"> or </w:t>
      </w:r>
      <w:r w:rsidRPr="00A15DCB">
        <w:rPr>
          <w:i/>
        </w:rPr>
        <w:t>RRCResumeRequest1</w:t>
      </w:r>
      <w:r w:rsidRPr="00A15DCB">
        <w:t xml:space="preserve"> message as follows:</w:t>
      </w:r>
    </w:p>
    <w:p w14:paraId="50DEBB8B" w14:textId="77777777" w:rsidR="003A4D13" w:rsidRPr="00A15DCB" w:rsidRDefault="003A4D13" w:rsidP="003A4D13">
      <w:pPr>
        <w:pStyle w:val="B1"/>
      </w:pPr>
      <w:r w:rsidRPr="00A15DCB">
        <w:t>1&gt;</w:t>
      </w:r>
      <w:r w:rsidRPr="00A15DCB">
        <w:tab/>
        <w:t xml:space="preserve">if field </w:t>
      </w:r>
      <w:r w:rsidRPr="00A15DCB">
        <w:rPr>
          <w:i/>
        </w:rPr>
        <w:t>useFullResumeID</w:t>
      </w:r>
      <w:r w:rsidRPr="00A15DCB">
        <w:t xml:space="preserve"> is signalled in </w:t>
      </w:r>
      <w:r w:rsidRPr="00A15DCB">
        <w:rPr>
          <w:i/>
        </w:rPr>
        <w:t>SIB1</w:t>
      </w:r>
      <w:r w:rsidRPr="00A15DCB">
        <w:t>:</w:t>
      </w:r>
    </w:p>
    <w:p w14:paraId="0BCDA056" w14:textId="77777777" w:rsidR="003A4D13" w:rsidRPr="00A15DCB" w:rsidRDefault="003A4D13" w:rsidP="003A4D13">
      <w:pPr>
        <w:pStyle w:val="B2"/>
      </w:pPr>
      <w:r w:rsidRPr="00A15DCB">
        <w:t>2&gt;</w:t>
      </w:r>
      <w:r w:rsidRPr="00A15DCB">
        <w:tab/>
        <w:t xml:space="preserve">select </w:t>
      </w:r>
      <w:r w:rsidRPr="00A15DCB">
        <w:rPr>
          <w:i/>
        </w:rPr>
        <w:t xml:space="preserve">RRCResumeRequest1 </w:t>
      </w:r>
      <w:r w:rsidRPr="00A15DCB">
        <w:t>as the message to use;</w:t>
      </w:r>
    </w:p>
    <w:p w14:paraId="6A8CB8BD" w14:textId="77777777" w:rsidR="003A4D13" w:rsidRPr="00A15DCB" w:rsidRDefault="003A4D13" w:rsidP="003A4D13">
      <w:pPr>
        <w:pStyle w:val="B2"/>
      </w:pPr>
      <w:r w:rsidRPr="00A15DCB">
        <w:t>2&gt;</w:t>
      </w:r>
      <w:r w:rsidRPr="00A15DCB">
        <w:tab/>
        <w:t xml:space="preserve">set the </w:t>
      </w:r>
      <w:r w:rsidRPr="00A15DCB">
        <w:rPr>
          <w:i/>
        </w:rPr>
        <w:t xml:space="preserve">resumeIdentity </w:t>
      </w:r>
      <w:r w:rsidRPr="00A15DCB">
        <w:t xml:space="preserve">to the stored </w:t>
      </w:r>
      <w:r w:rsidRPr="00A15DCB">
        <w:rPr>
          <w:i/>
        </w:rPr>
        <w:t>fullI-RNTI</w:t>
      </w:r>
      <w:r w:rsidRPr="00A15DCB">
        <w:t xml:space="preserve"> value;</w:t>
      </w:r>
    </w:p>
    <w:p w14:paraId="33981F06" w14:textId="77777777" w:rsidR="003A4D13" w:rsidRPr="00A15DCB" w:rsidRDefault="003A4D13" w:rsidP="003A4D13">
      <w:pPr>
        <w:pStyle w:val="H6"/>
      </w:pPr>
      <w:r w:rsidRPr="00A15DCB">
        <w:t>7.1.1.1.24.3</w:t>
      </w:r>
      <w:r w:rsidRPr="00A15DCB">
        <w:tab/>
        <w:t>Test description</w:t>
      </w:r>
    </w:p>
    <w:p w14:paraId="6DEB0663" w14:textId="77777777" w:rsidR="003A4D13" w:rsidRPr="00A15DCB" w:rsidRDefault="003A4D13" w:rsidP="003A4D13">
      <w:pPr>
        <w:pStyle w:val="H6"/>
      </w:pPr>
      <w:r w:rsidRPr="00A15DCB">
        <w:t>7.1.1.1.24.3.1</w:t>
      </w:r>
      <w:r w:rsidRPr="00A15DCB">
        <w:tab/>
        <w:t>Pre-test conditions</w:t>
      </w:r>
    </w:p>
    <w:p w14:paraId="6C6102AB" w14:textId="77777777" w:rsidR="003A4D13" w:rsidRPr="00A15DCB" w:rsidRDefault="003A4D13" w:rsidP="003A4D13">
      <w:pPr>
        <w:pStyle w:val="H6"/>
        <w:rPr>
          <w:lang w:eastAsia="zh-CN"/>
        </w:rPr>
      </w:pPr>
      <w:r w:rsidRPr="00A15DCB">
        <w:rPr>
          <w:lang w:eastAsia="zh-CN"/>
        </w:rPr>
        <w:t>System Simulator:</w:t>
      </w:r>
    </w:p>
    <w:p w14:paraId="60B039F4" w14:textId="77777777" w:rsidR="003A4D13" w:rsidRPr="00A15DCB" w:rsidRDefault="003A4D13" w:rsidP="003A4D13">
      <w:pPr>
        <w:ind w:left="568" w:hanging="284"/>
      </w:pPr>
      <w:r w:rsidRPr="00A15DCB">
        <w:rPr>
          <w:lang w:eastAsia="x-none"/>
        </w:rPr>
        <w:t>-</w:t>
      </w:r>
      <w:r w:rsidRPr="00A15DCB">
        <w:rPr>
          <w:lang w:eastAsia="x-none"/>
        </w:rPr>
        <w:tab/>
        <w:t>NR Cell 1</w:t>
      </w:r>
      <w:r w:rsidRPr="00A15DCB">
        <w:t>.</w:t>
      </w:r>
    </w:p>
    <w:p w14:paraId="63AC2BC4" w14:textId="77777777" w:rsidR="003A4D13" w:rsidRPr="00A15DCB" w:rsidRDefault="003A4D13" w:rsidP="003A4D13">
      <w:pPr>
        <w:pStyle w:val="B1"/>
      </w:pPr>
      <w:r w:rsidRPr="00A15DCB">
        <w:t>-</w:t>
      </w:r>
      <w:r w:rsidRPr="00A15DCB">
        <w:tab/>
        <w:t>NR Cell 1 is configured to operate in FR1 bands as defined in TS 38.508-1 [4] clause 6.2.3.</w:t>
      </w:r>
    </w:p>
    <w:p w14:paraId="5F17EE25" w14:textId="77777777" w:rsidR="003A4D13" w:rsidRPr="00A15DCB" w:rsidRDefault="003A4D13" w:rsidP="003A4D13">
      <w:pPr>
        <w:pStyle w:val="H6"/>
        <w:rPr>
          <w:lang w:eastAsia="zh-CN"/>
        </w:rPr>
      </w:pPr>
      <w:r w:rsidRPr="00A15DCB">
        <w:rPr>
          <w:lang w:eastAsia="zh-CN"/>
        </w:rPr>
        <w:t>UE:</w:t>
      </w:r>
    </w:p>
    <w:p w14:paraId="3417E985" w14:textId="77777777" w:rsidR="003A4D13" w:rsidRPr="00A15DCB" w:rsidRDefault="003A4D13" w:rsidP="003A4D13">
      <w:pPr>
        <w:ind w:left="568" w:hanging="284"/>
      </w:pPr>
      <w:r w:rsidRPr="00A15DCB">
        <w:rPr>
          <w:lang w:eastAsia="x-none"/>
        </w:rPr>
        <w:t>-</w:t>
      </w:r>
      <w:r w:rsidRPr="00A15DCB">
        <w:rPr>
          <w:lang w:eastAsia="x-none"/>
        </w:rPr>
        <w:tab/>
        <w:t>None</w:t>
      </w:r>
    </w:p>
    <w:p w14:paraId="14665242" w14:textId="77777777" w:rsidR="003A4D13" w:rsidRPr="00A15DCB" w:rsidRDefault="003A4D13" w:rsidP="003A4D13">
      <w:pPr>
        <w:pStyle w:val="H6"/>
        <w:rPr>
          <w:lang w:eastAsia="zh-CN"/>
        </w:rPr>
      </w:pPr>
      <w:r w:rsidRPr="00A15DCB">
        <w:rPr>
          <w:lang w:eastAsia="zh-CN"/>
        </w:rPr>
        <w:t>Preamble:</w:t>
      </w:r>
    </w:p>
    <w:p w14:paraId="346E77A2" w14:textId="77777777" w:rsidR="003A4D13" w:rsidRPr="00A15DCB" w:rsidRDefault="003A4D13" w:rsidP="003A4D13">
      <w:pPr>
        <w:pStyle w:val="B1"/>
      </w:pPr>
      <w:r w:rsidRPr="00A15DCB">
        <w:t>-</w:t>
      </w:r>
      <w:r w:rsidRPr="00A15DCB">
        <w:tab/>
        <w:t>The UE is in state 2N-A on NR Cell 1 using generic procedure parameter Connectivity (NR) and Test loop function(Off) according to TS 38.508-1 [4].</w:t>
      </w:r>
    </w:p>
    <w:p w14:paraId="0CF04A89" w14:textId="77777777" w:rsidR="003A4D13" w:rsidRPr="00A15DCB" w:rsidRDefault="003A4D13" w:rsidP="003A4D13">
      <w:pPr>
        <w:pStyle w:val="H6"/>
      </w:pPr>
      <w:r w:rsidRPr="00A15DCB">
        <w:t>7.1.1.1.24.3.2</w:t>
      </w:r>
      <w:r w:rsidRPr="00A15DCB">
        <w:tab/>
        <w:t>Test procedure sequence</w:t>
      </w:r>
    </w:p>
    <w:p w14:paraId="79682496" w14:textId="77777777" w:rsidR="003A4D13" w:rsidRPr="00A15DCB" w:rsidRDefault="003A4D13" w:rsidP="003A4D13">
      <w:pPr>
        <w:pStyle w:val="TH"/>
      </w:pPr>
      <w:r w:rsidRPr="00A15DCB">
        <w:t>Table 7.1.1.1.24.3.2-1: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A4D13" w:rsidRPr="00A15DCB" w14:paraId="226DA289" w14:textId="77777777" w:rsidTr="009B330A">
        <w:tc>
          <w:tcPr>
            <w:tcW w:w="648" w:type="dxa"/>
            <w:tcBorders>
              <w:top w:val="single" w:sz="4" w:space="0" w:color="auto"/>
              <w:left w:val="single" w:sz="4" w:space="0" w:color="auto"/>
              <w:bottom w:val="nil"/>
              <w:right w:val="single" w:sz="4" w:space="0" w:color="auto"/>
            </w:tcBorders>
            <w:hideMark/>
          </w:tcPr>
          <w:p w14:paraId="2B507EE3" w14:textId="77777777" w:rsidR="003A4D13" w:rsidRPr="00A15DCB" w:rsidRDefault="003A4D13" w:rsidP="009B330A">
            <w:pPr>
              <w:pStyle w:val="TAH"/>
            </w:pPr>
            <w:r w:rsidRPr="00A15DCB">
              <w:t>St</w:t>
            </w:r>
          </w:p>
        </w:tc>
        <w:tc>
          <w:tcPr>
            <w:tcW w:w="3969" w:type="dxa"/>
            <w:tcBorders>
              <w:top w:val="single" w:sz="4" w:space="0" w:color="auto"/>
              <w:left w:val="single" w:sz="4" w:space="0" w:color="auto"/>
              <w:bottom w:val="nil"/>
              <w:right w:val="single" w:sz="4" w:space="0" w:color="auto"/>
            </w:tcBorders>
            <w:hideMark/>
          </w:tcPr>
          <w:p w14:paraId="4A208FA0" w14:textId="77777777" w:rsidR="003A4D13" w:rsidRPr="00A15DCB" w:rsidRDefault="003A4D13" w:rsidP="009B330A">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E32B9B3" w14:textId="77777777" w:rsidR="003A4D13" w:rsidRPr="00A15DCB" w:rsidRDefault="003A4D13" w:rsidP="009B330A">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5B0AFA4B" w14:textId="77777777" w:rsidR="003A4D13" w:rsidRPr="00A15DCB" w:rsidRDefault="003A4D13" w:rsidP="009B330A">
            <w:pPr>
              <w:pStyle w:val="TAH"/>
            </w:pPr>
            <w:r w:rsidRPr="00A15DCB">
              <w:t>TP</w:t>
            </w:r>
          </w:p>
        </w:tc>
        <w:tc>
          <w:tcPr>
            <w:tcW w:w="892" w:type="dxa"/>
            <w:tcBorders>
              <w:top w:val="single" w:sz="4" w:space="0" w:color="auto"/>
              <w:left w:val="single" w:sz="4" w:space="0" w:color="auto"/>
              <w:bottom w:val="nil"/>
              <w:right w:val="single" w:sz="4" w:space="0" w:color="auto"/>
            </w:tcBorders>
            <w:hideMark/>
          </w:tcPr>
          <w:p w14:paraId="4F30E929" w14:textId="77777777" w:rsidR="003A4D13" w:rsidRPr="00A15DCB" w:rsidRDefault="003A4D13" w:rsidP="009B330A">
            <w:pPr>
              <w:pStyle w:val="TAH"/>
            </w:pPr>
            <w:r w:rsidRPr="00A15DCB">
              <w:t>Verdict</w:t>
            </w:r>
          </w:p>
        </w:tc>
      </w:tr>
      <w:tr w:rsidR="003A4D13" w:rsidRPr="00A15DCB" w14:paraId="4B7AD10F" w14:textId="77777777" w:rsidTr="009B330A">
        <w:tc>
          <w:tcPr>
            <w:tcW w:w="648" w:type="dxa"/>
            <w:tcBorders>
              <w:top w:val="nil"/>
              <w:left w:val="single" w:sz="4" w:space="0" w:color="auto"/>
              <w:bottom w:val="single" w:sz="4" w:space="0" w:color="auto"/>
              <w:right w:val="single" w:sz="4" w:space="0" w:color="auto"/>
            </w:tcBorders>
          </w:tcPr>
          <w:p w14:paraId="63013709" w14:textId="77777777" w:rsidR="003A4D13" w:rsidRPr="00A15DCB" w:rsidRDefault="003A4D13" w:rsidP="009B330A">
            <w:pPr>
              <w:pStyle w:val="TAH"/>
            </w:pPr>
          </w:p>
        </w:tc>
        <w:tc>
          <w:tcPr>
            <w:tcW w:w="3969" w:type="dxa"/>
            <w:tcBorders>
              <w:top w:val="nil"/>
              <w:left w:val="single" w:sz="4" w:space="0" w:color="auto"/>
              <w:bottom w:val="single" w:sz="4" w:space="0" w:color="auto"/>
              <w:right w:val="single" w:sz="4" w:space="0" w:color="auto"/>
            </w:tcBorders>
          </w:tcPr>
          <w:p w14:paraId="40A9493C" w14:textId="77777777" w:rsidR="003A4D13" w:rsidRPr="00A15DCB" w:rsidRDefault="003A4D13" w:rsidP="009B330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96B4B07" w14:textId="77777777" w:rsidR="003A4D13" w:rsidRPr="00A15DCB" w:rsidRDefault="003A4D13" w:rsidP="009B330A">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642A2947" w14:textId="77777777" w:rsidR="003A4D13" w:rsidRPr="00A15DCB" w:rsidRDefault="003A4D13" w:rsidP="009B330A">
            <w:pPr>
              <w:pStyle w:val="TAH"/>
            </w:pPr>
            <w:r w:rsidRPr="00A15DCB">
              <w:t>Message</w:t>
            </w:r>
          </w:p>
        </w:tc>
        <w:tc>
          <w:tcPr>
            <w:tcW w:w="567" w:type="dxa"/>
            <w:tcBorders>
              <w:top w:val="nil"/>
              <w:left w:val="single" w:sz="4" w:space="0" w:color="auto"/>
              <w:bottom w:val="single" w:sz="4" w:space="0" w:color="auto"/>
              <w:right w:val="single" w:sz="4" w:space="0" w:color="auto"/>
            </w:tcBorders>
          </w:tcPr>
          <w:p w14:paraId="407E6B8C" w14:textId="77777777" w:rsidR="003A4D13" w:rsidRPr="00A15DCB" w:rsidRDefault="003A4D13" w:rsidP="009B330A">
            <w:pPr>
              <w:pStyle w:val="TAH"/>
            </w:pPr>
          </w:p>
        </w:tc>
        <w:tc>
          <w:tcPr>
            <w:tcW w:w="892" w:type="dxa"/>
            <w:tcBorders>
              <w:top w:val="nil"/>
              <w:left w:val="single" w:sz="4" w:space="0" w:color="auto"/>
              <w:bottom w:val="single" w:sz="4" w:space="0" w:color="auto"/>
              <w:right w:val="single" w:sz="4" w:space="0" w:color="auto"/>
            </w:tcBorders>
          </w:tcPr>
          <w:p w14:paraId="4CF0C322" w14:textId="77777777" w:rsidR="003A4D13" w:rsidRPr="00A15DCB" w:rsidRDefault="003A4D13" w:rsidP="009B330A">
            <w:pPr>
              <w:pStyle w:val="TAH"/>
            </w:pPr>
          </w:p>
        </w:tc>
      </w:tr>
      <w:tr w:rsidR="003A4D13" w:rsidRPr="00A15DCB" w14:paraId="2A06BA5A"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41B300E5" w14:textId="77777777" w:rsidR="003A4D13" w:rsidRPr="00A15DCB" w:rsidRDefault="003A4D13" w:rsidP="009B330A">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hideMark/>
          </w:tcPr>
          <w:p w14:paraId="0B361FDF" w14:textId="77777777" w:rsidR="003A4D13" w:rsidRPr="00A15DCB" w:rsidRDefault="003A4D13" w:rsidP="009B330A">
            <w:pPr>
              <w:pStyle w:val="TAL"/>
            </w:pPr>
            <w:r w:rsidRPr="00A15DCB">
              <w:t xml:space="preserve">The SS changes the SIB1 of NR Cell 1 to set the </w:t>
            </w:r>
            <w:r w:rsidRPr="00A15DCB">
              <w:rPr>
                <w:i/>
              </w:rPr>
              <w:t>useFullResumeID</w:t>
            </w:r>
            <w:r w:rsidRPr="00A15DCB">
              <w:t xml:space="preserve"> to True.</w:t>
            </w:r>
          </w:p>
        </w:tc>
        <w:tc>
          <w:tcPr>
            <w:tcW w:w="709" w:type="dxa"/>
            <w:tcBorders>
              <w:top w:val="single" w:sz="4" w:space="0" w:color="auto"/>
              <w:left w:val="single" w:sz="4" w:space="0" w:color="auto"/>
              <w:bottom w:val="single" w:sz="4" w:space="0" w:color="auto"/>
              <w:right w:val="single" w:sz="4" w:space="0" w:color="auto"/>
            </w:tcBorders>
            <w:hideMark/>
          </w:tcPr>
          <w:p w14:paraId="367156D9" w14:textId="77777777" w:rsidR="003A4D13" w:rsidRPr="00A15DCB" w:rsidRDefault="003A4D13" w:rsidP="009B330A">
            <w:pPr>
              <w:pStyle w:val="TAC"/>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351D9C72" w14:textId="77777777" w:rsidR="003A4D13" w:rsidRPr="00A15DCB" w:rsidRDefault="003A4D13" w:rsidP="009B330A">
            <w:pPr>
              <w:pStyle w:val="TAL"/>
              <w:rPr>
                <w:i/>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4C07A48B" w14:textId="77777777" w:rsidR="003A4D13" w:rsidRPr="00A15DCB" w:rsidRDefault="003A4D13" w:rsidP="009B330A">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5C404E3F" w14:textId="77777777" w:rsidR="003A4D13" w:rsidRPr="00A15DCB" w:rsidRDefault="003A4D13" w:rsidP="009B330A">
            <w:pPr>
              <w:pStyle w:val="TAC"/>
            </w:pPr>
            <w:r w:rsidRPr="00A15DCB">
              <w:t>-</w:t>
            </w:r>
          </w:p>
        </w:tc>
      </w:tr>
      <w:tr w:rsidR="003A4D13" w:rsidRPr="00A15DCB" w14:paraId="344C3042"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5F27E503" w14:textId="77777777" w:rsidR="003A4D13" w:rsidRPr="00A15DCB" w:rsidRDefault="003A4D13" w:rsidP="009B330A">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18898786" w14:textId="77777777" w:rsidR="003A4D13" w:rsidRPr="00A15DCB" w:rsidRDefault="003A4D13" w:rsidP="009B330A">
            <w:pPr>
              <w:pStyle w:val="TAL"/>
            </w:pPr>
            <w:r w:rsidRPr="00A15DCB">
              <w:t xml:space="preserve">The SS transmits a short message on PDCCH using P-RNTI indicating a </w:t>
            </w:r>
            <w:r w:rsidRPr="00A15DCB">
              <w:rPr>
                <w:i/>
                <w:iCs/>
              </w:rPr>
              <w:t>systemInfoModification</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6F20D494" w14:textId="77777777" w:rsidR="003A4D13" w:rsidRPr="00A15DCB" w:rsidRDefault="003A4D13" w:rsidP="009B330A">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598814BF" w14:textId="77777777" w:rsidR="003A4D13" w:rsidRPr="00A15DCB" w:rsidRDefault="003A4D13" w:rsidP="009B330A">
            <w:pPr>
              <w:pStyle w:val="TAL"/>
              <w:rPr>
                <w:i/>
              </w:rPr>
            </w:pPr>
            <w:r w:rsidRPr="00A15DCB">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5490BB47" w14:textId="77777777" w:rsidR="003A4D13" w:rsidRPr="00A15DCB" w:rsidRDefault="003A4D13" w:rsidP="009B330A">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4F6D6F1B" w14:textId="77777777" w:rsidR="003A4D13" w:rsidRPr="00A15DCB" w:rsidRDefault="003A4D13" w:rsidP="009B330A">
            <w:pPr>
              <w:pStyle w:val="TAC"/>
            </w:pPr>
            <w:r w:rsidRPr="00A15DCB">
              <w:t>-</w:t>
            </w:r>
          </w:p>
        </w:tc>
      </w:tr>
      <w:tr w:rsidR="003A4D13" w:rsidRPr="00A15DCB" w14:paraId="2A16CF87"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69E41875" w14:textId="77777777" w:rsidR="003A4D13" w:rsidRPr="00A15DCB" w:rsidRDefault="003A4D13" w:rsidP="009B330A">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6E8B4174" w14:textId="77777777" w:rsidR="003A4D13" w:rsidRPr="00A15DCB" w:rsidRDefault="003A4D13" w:rsidP="009B330A">
            <w:pPr>
              <w:pStyle w:val="TAL"/>
            </w:pPr>
            <w:r w:rsidRPr="00A15DCB">
              <w:t>Wait for 2.1* modification period second for the UE to receive new system information. (Note 1)</w:t>
            </w:r>
          </w:p>
        </w:tc>
        <w:tc>
          <w:tcPr>
            <w:tcW w:w="709" w:type="dxa"/>
            <w:tcBorders>
              <w:top w:val="single" w:sz="4" w:space="0" w:color="auto"/>
              <w:left w:val="single" w:sz="4" w:space="0" w:color="auto"/>
              <w:bottom w:val="single" w:sz="4" w:space="0" w:color="auto"/>
              <w:right w:val="single" w:sz="4" w:space="0" w:color="auto"/>
            </w:tcBorders>
            <w:hideMark/>
          </w:tcPr>
          <w:p w14:paraId="6F5AF021" w14:textId="77777777" w:rsidR="003A4D13" w:rsidRPr="00A15DCB" w:rsidRDefault="003A4D13" w:rsidP="009B330A">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hideMark/>
          </w:tcPr>
          <w:p w14:paraId="0EBB1EE6" w14:textId="77777777" w:rsidR="003A4D13" w:rsidRPr="00A15DCB" w:rsidRDefault="003A4D13" w:rsidP="009B330A">
            <w:pPr>
              <w:pStyle w:val="TAL"/>
            </w:pP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3B9D093D" w14:textId="77777777" w:rsidR="003A4D13" w:rsidRPr="00A15DCB" w:rsidRDefault="003A4D13" w:rsidP="009B330A">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2783F08" w14:textId="77777777" w:rsidR="003A4D13" w:rsidRPr="00A15DCB" w:rsidRDefault="003A4D13" w:rsidP="009B330A">
            <w:pPr>
              <w:pStyle w:val="TAC"/>
            </w:pPr>
            <w:r w:rsidRPr="00A15DCB">
              <w:t>-</w:t>
            </w:r>
          </w:p>
        </w:tc>
      </w:tr>
      <w:tr w:rsidR="003A4D13" w:rsidRPr="00A15DCB" w14:paraId="43F95424"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48243BAB" w14:textId="77777777" w:rsidR="003A4D13" w:rsidRPr="00A15DCB" w:rsidRDefault="003A4D13" w:rsidP="009B330A">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3111EFDB" w14:textId="77777777" w:rsidR="003A4D13" w:rsidRPr="00A15DCB" w:rsidRDefault="003A4D13" w:rsidP="009B330A">
            <w:pPr>
              <w:pStyle w:val="TAL"/>
            </w:pPr>
            <w:r w:rsidRPr="00A15DCB">
              <w:t xml:space="preserve">The SS transmits a </w:t>
            </w:r>
            <w:r w:rsidRPr="00A15DCB">
              <w:rPr>
                <w:i/>
                <w:iCs/>
              </w:rPr>
              <w:t>Paging</w:t>
            </w:r>
            <w:r w:rsidRPr="00A15DCB">
              <w:t xml:space="preserve"> message including a matched identity (correct </w:t>
            </w:r>
            <w:r w:rsidRPr="00A15DCB">
              <w:rPr>
                <w:i/>
              </w:rPr>
              <w:t>fullI-RNTI</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182B6B25" w14:textId="77777777" w:rsidR="003A4D13" w:rsidRPr="00A15DCB" w:rsidRDefault="003A4D13" w:rsidP="009B330A">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54BA21F6" w14:textId="77777777" w:rsidR="003A4D13" w:rsidRPr="00A15DCB" w:rsidRDefault="003A4D13" w:rsidP="009B330A">
            <w:pPr>
              <w:pStyle w:val="TAL"/>
            </w:pPr>
            <w:r w:rsidRPr="00A15DCB">
              <w:t xml:space="preserve">NR </w:t>
            </w:r>
            <w:smartTag w:uri="urn:schemas-microsoft-com:office:smarttags" w:element="stockticker">
              <w:r w:rsidRPr="00A15DCB">
                <w:t>RRC</w:t>
              </w:r>
            </w:smartTag>
            <w:r w:rsidRPr="00A15DCB">
              <w:t xml:space="preserve">: </w:t>
            </w:r>
            <w:r w:rsidRPr="00A15DCB">
              <w:rPr>
                <w:i/>
                <w:iCs/>
              </w:rPr>
              <w:t>Paging</w:t>
            </w:r>
          </w:p>
        </w:tc>
        <w:tc>
          <w:tcPr>
            <w:tcW w:w="567" w:type="dxa"/>
            <w:tcBorders>
              <w:top w:val="single" w:sz="4" w:space="0" w:color="auto"/>
              <w:left w:val="single" w:sz="4" w:space="0" w:color="auto"/>
              <w:bottom w:val="single" w:sz="4" w:space="0" w:color="auto"/>
              <w:right w:val="single" w:sz="4" w:space="0" w:color="auto"/>
            </w:tcBorders>
            <w:hideMark/>
          </w:tcPr>
          <w:p w14:paraId="03B5CB10" w14:textId="77777777" w:rsidR="003A4D13" w:rsidRPr="00A15DCB" w:rsidRDefault="003A4D13" w:rsidP="009B330A">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703BDF7B" w14:textId="77777777" w:rsidR="003A4D13" w:rsidRPr="00A15DCB" w:rsidRDefault="003A4D13" w:rsidP="009B330A">
            <w:pPr>
              <w:pStyle w:val="TAC"/>
            </w:pPr>
            <w:r w:rsidRPr="00A15DCB">
              <w:t>-</w:t>
            </w:r>
          </w:p>
        </w:tc>
      </w:tr>
      <w:tr w:rsidR="003A4D13" w:rsidRPr="00A15DCB" w14:paraId="42E5E7DD"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4F1DB6A1" w14:textId="77777777" w:rsidR="003A4D13" w:rsidRPr="00A15DCB" w:rsidRDefault="003A4D13" w:rsidP="009B330A">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41F41841" w14:textId="77777777" w:rsidR="003A4D13" w:rsidRPr="00A15DCB" w:rsidRDefault="003A4D13" w:rsidP="009B330A">
            <w:pPr>
              <w:pStyle w:val="TAL"/>
            </w:pPr>
            <w:r w:rsidRPr="00A15DCB">
              <w:t xml:space="preserve">Check: Does the UE transmit an </w:t>
            </w:r>
            <w:r w:rsidRPr="00A15DCB">
              <w:rPr>
                <w:i/>
                <w:iCs/>
              </w:rPr>
              <w:t>RRCResumeRequest1</w:t>
            </w:r>
            <w:r w:rsidRPr="00A15DCB">
              <w:t xml:space="preserve"> message with LCID and LX fields set to 1?</w:t>
            </w:r>
          </w:p>
        </w:tc>
        <w:tc>
          <w:tcPr>
            <w:tcW w:w="709" w:type="dxa"/>
            <w:tcBorders>
              <w:top w:val="single" w:sz="4" w:space="0" w:color="auto"/>
              <w:left w:val="single" w:sz="4" w:space="0" w:color="auto"/>
              <w:bottom w:val="single" w:sz="4" w:space="0" w:color="auto"/>
              <w:right w:val="single" w:sz="4" w:space="0" w:color="auto"/>
            </w:tcBorders>
            <w:hideMark/>
          </w:tcPr>
          <w:p w14:paraId="4C534051" w14:textId="77777777" w:rsidR="003A4D13" w:rsidRPr="00A15DCB" w:rsidRDefault="003A4D13" w:rsidP="009B330A">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30D740F0" w14:textId="77777777" w:rsidR="003A4D13" w:rsidRPr="00A15DCB" w:rsidRDefault="003A4D13" w:rsidP="009B330A">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RRCResumeRequest1</w:t>
            </w:r>
          </w:p>
        </w:tc>
        <w:tc>
          <w:tcPr>
            <w:tcW w:w="567" w:type="dxa"/>
            <w:tcBorders>
              <w:top w:val="single" w:sz="4" w:space="0" w:color="auto"/>
              <w:left w:val="single" w:sz="4" w:space="0" w:color="auto"/>
              <w:bottom w:val="single" w:sz="4" w:space="0" w:color="auto"/>
              <w:right w:val="single" w:sz="4" w:space="0" w:color="auto"/>
            </w:tcBorders>
            <w:hideMark/>
          </w:tcPr>
          <w:p w14:paraId="4CE3050A" w14:textId="77777777" w:rsidR="003A4D13" w:rsidRPr="00A15DCB" w:rsidRDefault="003A4D13" w:rsidP="009B330A">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3C451FE8" w14:textId="77777777" w:rsidR="003A4D13" w:rsidRPr="00A15DCB" w:rsidRDefault="003A4D13" w:rsidP="009B330A">
            <w:pPr>
              <w:pStyle w:val="TAC"/>
            </w:pPr>
            <w:r w:rsidRPr="00A15DCB">
              <w:t>P</w:t>
            </w:r>
          </w:p>
        </w:tc>
      </w:tr>
      <w:tr w:rsidR="003A4D13" w:rsidRPr="00A15DCB" w14:paraId="3147011B"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08FCE84C" w14:textId="77777777" w:rsidR="003A4D13" w:rsidRPr="00A15DCB" w:rsidRDefault="003A4D13" w:rsidP="009B330A">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hideMark/>
          </w:tcPr>
          <w:p w14:paraId="69686B5F" w14:textId="77777777" w:rsidR="003A4D13" w:rsidRPr="00A15DCB" w:rsidRDefault="003A4D13" w:rsidP="009B330A">
            <w:pPr>
              <w:pStyle w:val="TAL"/>
            </w:pPr>
            <w:r w:rsidRPr="00A15DCB">
              <w:t xml:space="preserve">The SS transmits an </w:t>
            </w:r>
            <w:r w:rsidRPr="00A15DCB">
              <w:rPr>
                <w:i/>
                <w:iCs/>
              </w:rPr>
              <w:t>RRCResume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65EC0B74" w14:textId="77777777" w:rsidR="003A4D13" w:rsidRPr="00A15DCB" w:rsidRDefault="003A4D13" w:rsidP="009B330A">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2B804938" w14:textId="77777777" w:rsidR="003A4D13" w:rsidRPr="00A15DCB" w:rsidRDefault="003A4D13" w:rsidP="009B330A">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w:t>
            </w:r>
          </w:p>
        </w:tc>
        <w:tc>
          <w:tcPr>
            <w:tcW w:w="567" w:type="dxa"/>
            <w:tcBorders>
              <w:top w:val="single" w:sz="4" w:space="0" w:color="auto"/>
              <w:left w:val="single" w:sz="4" w:space="0" w:color="auto"/>
              <w:bottom w:val="single" w:sz="4" w:space="0" w:color="auto"/>
              <w:right w:val="single" w:sz="4" w:space="0" w:color="auto"/>
            </w:tcBorders>
            <w:hideMark/>
          </w:tcPr>
          <w:p w14:paraId="7385A848" w14:textId="77777777" w:rsidR="003A4D13" w:rsidRPr="00A15DCB" w:rsidRDefault="003A4D13" w:rsidP="009B330A">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6995C22C" w14:textId="77777777" w:rsidR="003A4D13" w:rsidRPr="00A15DCB" w:rsidRDefault="003A4D13" w:rsidP="009B330A">
            <w:pPr>
              <w:pStyle w:val="TAC"/>
            </w:pPr>
            <w:r w:rsidRPr="00A15DCB">
              <w:t>-</w:t>
            </w:r>
          </w:p>
        </w:tc>
      </w:tr>
      <w:tr w:rsidR="003A4D13" w:rsidRPr="00A15DCB" w14:paraId="416B78E0"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0C022A99" w14:textId="77777777" w:rsidR="003A4D13" w:rsidRPr="00A15DCB" w:rsidRDefault="003A4D13" w:rsidP="009B330A">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hideMark/>
          </w:tcPr>
          <w:p w14:paraId="4A28F57D" w14:textId="77777777" w:rsidR="003A4D13" w:rsidRPr="00A15DCB" w:rsidRDefault="003A4D13" w:rsidP="009B330A">
            <w:pPr>
              <w:pStyle w:val="TAL"/>
            </w:pPr>
            <w:r w:rsidRPr="00A15DCB">
              <w:t xml:space="preserve">The UE transmits an </w:t>
            </w:r>
            <w:r w:rsidRPr="00A15DCB">
              <w:rPr>
                <w:i/>
                <w:iCs/>
              </w:rPr>
              <w:t>RRCResumeComplete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05EA84F" w14:textId="77777777" w:rsidR="003A4D13" w:rsidRPr="00A15DCB" w:rsidRDefault="003A4D13" w:rsidP="009B330A">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6A6BA7C1" w14:textId="77777777" w:rsidR="003A4D13" w:rsidRPr="00A15DCB" w:rsidRDefault="003A4D13" w:rsidP="009B330A">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RRCResumeComplete</w:t>
            </w:r>
          </w:p>
        </w:tc>
        <w:tc>
          <w:tcPr>
            <w:tcW w:w="567" w:type="dxa"/>
            <w:tcBorders>
              <w:top w:val="single" w:sz="4" w:space="0" w:color="auto"/>
              <w:left w:val="single" w:sz="4" w:space="0" w:color="auto"/>
              <w:bottom w:val="single" w:sz="4" w:space="0" w:color="auto"/>
              <w:right w:val="single" w:sz="4" w:space="0" w:color="auto"/>
            </w:tcBorders>
            <w:hideMark/>
          </w:tcPr>
          <w:p w14:paraId="3F0F74C6" w14:textId="77777777" w:rsidR="003A4D13" w:rsidRPr="00A15DCB" w:rsidRDefault="003A4D13" w:rsidP="009B330A">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4EFFABB7" w14:textId="77777777" w:rsidR="003A4D13" w:rsidRPr="00A15DCB" w:rsidRDefault="003A4D13" w:rsidP="009B330A">
            <w:pPr>
              <w:pStyle w:val="TAC"/>
            </w:pPr>
            <w:r w:rsidRPr="00A15DCB">
              <w:t>-</w:t>
            </w:r>
          </w:p>
        </w:tc>
      </w:tr>
      <w:tr w:rsidR="003A4D13" w:rsidRPr="00A15DCB" w14:paraId="1CEC99B9" w14:textId="77777777" w:rsidTr="009B330A">
        <w:tc>
          <w:tcPr>
            <w:tcW w:w="9762" w:type="dxa"/>
            <w:gridSpan w:val="6"/>
            <w:tcBorders>
              <w:top w:val="single" w:sz="4" w:space="0" w:color="auto"/>
              <w:left w:val="single" w:sz="4" w:space="0" w:color="auto"/>
              <w:bottom w:val="single" w:sz="4" w:space="0" w:color="auto"/>
              <w:right w:val="single" w:sz="4" w:space="0" w:color="auto"/>
            </w:tcBorders>
            <w:hideMark/>
          </w:tcPr>
          <w:p w14:paraId="53090AB5" w14:textId="77777777" w:rsidR="003A4D13" w:rsidRPr="00A15DCB" w:rsidRDefault="003A4D13" w:rsidP="009B330A">
            <w:pPr>
              <w:pStyle w:val="TAN"/>
            </w:pPr>
            <w:r w:rsidRPr="00A15DCB">
              <w:t>Note 1:</w:t>
            </w:r>
            <w:r w:rsidRPr="00A15DCB">
              <w:tab/>
              <w:t>The modification period, expressed in number of radio frames = modificationPeriodCoeff * defaultPagingCycle.</w:t>
            </w:r>
          </w:p>
        </w:tc>
      </w:tr>
    </w:tbl>
    <w:p w14:paraId="3BD20B20" w14:textId="77777777" w:rsidR="003A4D13" w:rsidRPr="00A15DCB" w:rsidRDefault="003A4D13" w:rsidP="003A4D13"/>
    <w:p w14:paraId="040197F4" w14:textId="77777777" w:rsidR="003A4D13" w:rsidRPr="00A15DCB" w:rsidRDefault="003A4D13" w:rsidP="003A4D13">
      <w:pPr>
        <w:pStyle w:val="H6"/>
      </w:pPr>
      <w:r w:rsidRPr="00A15DCB">
        <w:lastRenderedPageBreak/>
        <w:t>7.1.1.1.24.3.3</w:t>
      </w:r>
      <w:r w:rsidRPr="00A15DCB">
        <w:tab/>
        <w:t>Specific message contents</w:t>
      </w:r>
    </w:p>
    <w:p w14:paraId="4C2F3080" w14:textId="77777777" w:rsidR="003A4D13" w:rsidRPr="00A15DCB" w:rsidRDefault="003A4D13" w:rsidP="003A4D13">
      <w:pPr>
        <w:pStyle w:val="TH"/>
      </w:pPr>
      <w:r w:rsidRPr="00A15DCB">
        <w:t>Table 7.1.1.1.24.3.3-1: SIB1 (step 1, Table 7.1.1.1.24.3.2-1)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A4D13" w:rsidRPr="00A15DCB" w14:paraId="2DFF1810" w14:textId="77777777" w:rsidTr="009B330A">
        <w:tc>
          <w:tcPr>
            <w:tcW w:w="9747" w:type="dxa"/>
            <w:gridSpan w:val="4"/>
            <w:tcBorders>
              <w:top w:val="single" w:sz="4" w:space="0" w:color="auto"/>
              <w:left w:val="single" w:sz="4" w:space="0" w:color="auto"/>
              <w:bottom w:val="single" w:sz="4" w:space="0" w:color="auto"/>
              <w:right w:val="single" w:sz="4" w:space="0" w:color="auto"/>
            </w:tcBorders>
            <w:hideMark/>
          </w:tcPr>
          <w:p w14:paraId="49647591" w14:textId="77777777" w:rsidR="003A4D13" w:rsidRPr="00A15DCB" w:rsidRDefault="003A4D13" w:rsidP="009B330A">
            <w:pPr>
              <w:pStyle w:val="TAL"/>
            </w:pPr>
            <w:r w:rsidRPr="00A15DCB">
              <w:t>Derivation Path: TS 38.508-1 [4], Table 4.6.1-28</w:t>
            </w:r>
          </w:p>
        </w:tc>
      </w:tr>
      <w:tr w:rsidR="003A4D13" w:rsidRPr="00A15DCB" w14:paraId="079CB308"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2E4AF63B" w14:textId="77777777" w:rsidR="003A4D13" w:rsidRPr="00A15DCB" w:rsidRDefault="003A4D13" w:rsidP="009B330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D4F5CD" w14:textId="77777777" w:rsidR="003A4D13" w:rsidRPr="00A15DCB" w:rsidRDefault="003A4D13" w:rsidP="009B330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0E66E12" w14:textId="77777777" w:rsidR="003A4D13" w:rsidRPr="00A15DCB" w:rsidRDefault="003A4D13" w:rsidP="009B330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3199603" w14:textId="77777777" w:rsidR="003A4D13" w:rsidRPr="00A15DCB" w:rsidRDefault="003A4D13" w:rsidP="009B330A">
            <w:pPr>
              <w:pStyle w:val="TAH"/>
            </w:pPr>
            <w:r w:rsidRPr="00A15DCB">
              <w:t>Condition</w:t>
            </w:r>
          </w:p>
        </w:tc>
      </w:tr>
      <w:tr w:rsidR="003A4D13" w:rsidRPr="00A15DCB" w14:paraId="64C61D94"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218CE764" w14:textId="77777777" w:rsidR="003A4D13" w:rsidRPr="00A15DCB" w:rsidRDefault="003A4D13" w:rsidP="009B330A">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3595BB9D" w14:textId="77777777" w:rsidR="003A4D13" w:rsidRPr="00A15DCB" w:rsidRDefault="003A4D13"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4C4B4DE3" w14:textId="77777777" w:rsidR="003A4D13" w:rsidRPr="00A15DCB" w:rsidRDefault="003A4D13"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7FF7E982" w14:textId="77777777" w:rsidR="003A4D13" w:rsidRPr="00A15DCB" w:rsidRDefault="003A4D13" w:rsidP="009B330A">
            <w:pPr>
              <w:pStyle w:val="TAL"/>
            </w:pPr>
          </w:p>
        </w:tc>
      </w:tr>
      <w:tr w:rsidR="003A4D13" w:rsidRPr="00A15DCB" w14:paraId="68CFABEA"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1F69B2A0" w14:textId="77777777" w:rsidR="003A4D13" w:rsidRPr="00A15DCB" w:rsidRDefault="003A4D13" w:rsidP="009B330A">
            <w:pPr>
              <w:pStyle w:val="TAL"/>
            </w:pPr>
            <w:r w:rsidRPr="00A15DCB">
              <w:t xml:space="preserve">  useFullResumeID</w:t>
            </w:r>
          </w:p>
        </w:tc>
        <w:tc>
          <w:tcPr>
            <w:tcW w:w="2267" w:type="dxa"/>
            <w:tcBorders>
              <w:top w:val="single" w:sz="4" w:space="0" w:color="auto"/>
              <w:left w:val="single" w:sz="4" w:space="0" w:color="auto"/>
              <w:bottom w:val="single" w:sz="4" w:space="0" w:color="auto"/>
              <w:right w:val="single" w:sz="4" w:space="0" w:color="auto"/>
            </w:tcBorders>
            <w:hideMark/>
          </w:tcPr>
          <w:p w14:paraId="34F66144" w14:textId="77777777" w:rsidR="003A4D13" w:rsidRPr="00A15DCB" w:rsidRDefault="003A4D13" w:rsidP="009B330A">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6AFE4FEF" w14:textId="77777777" w:rsidR="003A4D13" w:rsidRPr="00A15DCB" w:rsidRDefault="003A4D13"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394D62AF" w14:textId="77777777" w:rsidR="003A4D13" w:rsidRPr="00A15DCB" w:rsidRDefault="003A4D13" w:rsidP="009B330A">
            <w:pPr>
              <w:pStyle w:val="TAL"/>
            </w:pPr>
          </w:p>
        </w:tc>
      </w:tr>
      <w:tr w:rsidR="003A4D13" w:rsidRPr="00A15DCB" w14:paraId="0C7A964F"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02030FC5" w14:textId="77777777" w:rsidR="003A4D13" w:rsidRPr="00A15DCB" w:rsidRDefault="003A4D13"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A80B149" w14:textId="77777777" w:rsidR="003A4D13" w:rsidRPr="00A15DCB" w:rsidRDefault="003A4D13"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461E2A9E" w14:textId="77777777" w:rsidR="003A4D13" w:rsidRPr="00A15DCB" w:rsidRDefault="003A4D13"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E55CBDD" w14:textId="77777777" w:rsidR="003A4D13" w:rsidRPr="00A15DCB" w:rsidRDefault="003A4D13" w:rsidP="009B330A">
            <w:pPr>
              <w:pStyle w:val="TAL"/>
            </w:pPr>
          </w:p>
        </w:tc>
      </w:tr>
    </w:tbl>
    <w:p w14:paraId="55E510F1" w14:textId="77777777" w:rsidR="003A4D13" w:rsidRPr="00A15DCB" w:rsidRDefault="003A4D13" w:rsidP="003A4D13"/>
    <w:p w14:paraId="4FC7C8E3" w14:textId="77777777" w:rsidR="003A4D13" w:rsidRPr="00A15DCB" w:rsidRDefault="003A4D13" w:rsidP="003A4D13">
      <w:pPr>
        <w:pStyle w:val="TH"/>
      </w:pPr>
      <w:r w:rsidRPr="00A15DCB">
        <w:t>Table 7.1.1.1.24.3.3-2: Paging (step 4, Table 7.1.1.1.24.3.2-1)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3A4D13" w:rsidRPr="00A15DCB" w14:paraId="4D013434" w14:textId="77777777" w:rsidTr="009B330A">
        <w:tc>
          <w:tcPr>
            <w:tcW w:w="9747" w:type="dxa"/>
            <w:tcBorders>
              <w:top w:val="single" w:sz="4" w:space="0" w:color="auto"/>
              <w:left w:val="single" w:sz="4" w:space="0" w:color="auto"/>
              <w:bottom w:val="single" w:sz="4" w:space="0" w:color="auto"/>
              <w:right w:val="single" w:sz="4" w:space="0" w:color="auto"/>
            </w:tcBorders>
            <w:hideMark/>
          </w:tcPr>
          <w:p w14:paraId="3E72966A" w14:textId="77777777" w:rsidR="003A4D13" w:rsidRPr="00A15DCB" w:rsidRDefault="003A4D13" w:rsidP="009B330A">
            <w:pPr>
              <w:pStyle w:val="TAL"/>
            </w:pPr>
            <w:r w:rsidRPr="00A15DCB">
              <w:t>Derivation Path: TS 38.508-1 [4], Table 4.6.1-9 with condition NR_RRC_RESUME</w:t>
            </w:r>
          </w:p>
        </w:tc>
      </w:tr>
    </w:tbl>
    <w:p w14:paraId="5E4AE4DE" w14:textId="77777777" w:rsidR="003A4D13" w:rsidRPr="00A15DCB" w:rsidRDefault="003A4D13" w:rsidP="003A4D13"/>
    <w:p w14:paraId="62FBF157" w14:textId="0CE23D00" w:rsidR="00BE7BDB" w:rsidRPr="00A15DCB" w:rsidRDefault="00BE7BDB" w:rsidP="00BE7BDB">
      <w:pPr>
        <w:pStyle w:val="Heading5"/>
      </w:pPr>
      <w:r w:rsidRPr="00A15DCB">
        <w:t>7.1.1.1.25</w:t>
      </w:r>
      <w:r w:rsidRPr="00A15DCB">
        <w:tab/>
        <w:t>Random access procedure / eRedCap UE identification / Msg1-based / Contention based / Msg3-based / CCCH / Correct handling of contention Resolution with large bandwidth</w:t>
      </w:r>
    </w:p>
    <w:p w14:paraId="76668F03" w14:textId="77777777" w:rsidR="00BE7BDB" w:rsidRPr="00A15DCB" w:rsidRDefault="00BE7BDB" w:rsidP="00BE7BDB">
      <w:pPr>
        <w:pStyle w:val="H6"/>
      </w:pPr>
      <w:r w:rsidRPr="00A15DCB">
        <w:t>7.1.1.1.25.1</w:t>
      </w:r>
      <w:r w:rsidRPr="00A15DCB">
        <w:tab/>
        <w:t>Test Purpose (TP)</w:t>
      </w:r>
    </w:p>
    <w:p w14:paraId="57896252" w14:textId="77777777" w:rsidR="00BE7BDB" w:rsidRPr="00A15DCB" w:rsidRDefault="00BE7BDB" w:rsidP="00BE7BDB">
      <w:pPr>
        <w:pStyle w:val="H6"/>
      </w:pPr>
      <w:r w:rsidRPr="00A15DCB">
        <w:t>(1)</w:t>
      </w:r>
    </w:p>
    <w:p w14:paraId="4C8DC3EC"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w:t>
      </w:r>
    </w:p>
    <w:p w14:paraId="75A2104B"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65580C19"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starts Random Access procedure and there is a set of configured RA resources with eRedCap indication }</w:t>
      </w:r>
    </w:p>
    <w:p w14:paraId="7DD508D9"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uses the eRedCap specific random access resource in Msg1}</w:t>
      </w:r>
    </w:p>
    <w:p w14:paraId="70C17101" w14:textId="77777777" w:rsidR="00BE7BDB" w:rsidRPr="00A15DCB" w:rsidRDefault="00BE7BDB" w:rsidP="00BE7BDB">
      <w:pPr>
        <w:pStyle w:val="PL"/>
        <w:rPr>
          <w:noProof w:val="0"/>
        </w:rPr>
      </w:pPr>
      <w:r w:rsidRPr="00A15DCB">
        <w:rPr>
          <w:noProof w:val="0"/>
        </w:rPr>
        <w:t xml:space="preserve">            }</w:t>
      </w:r>
    </w:p>
    <w:p w14:paraId="48191D16" w14:textId="77777777" w:rsidR="00BE7BDB" w:rsidRPr="00A15DCB" w:rsidRDefault="00BE7BDB" w:rsidP="00BE7BDB">
      <w:pPr>
        <w:pStyle w:val="PL"/>
        <w:rPr>
          <w:noProof w:val="0"/>
        </w:rPr>
      </w:pPr>
    </w:p>
    <w:p w14:paraId="067DBA39" w14:textId="77777777" w:rsidR="00BE7BDB" w:rsidRPr="00A15DCB" w:rsidRDefault="00BE7BDB" w:rsidP="00BE7BDB">
      <w:pPr>
        <w:pStyle w:val="H6"/>
      </w:pPr>
      <w:r w:rsidRPr="00A15DCB">
        <w:t>(2)</w:t>
      </w:r>
    </w:p>
    <w:p w14:paraId="205DDF65"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w:t>
      </w:r>
    </w:p>
    <w:p w14:paraId="4C4FF27E"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3216AC95"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starts Random Access procedure and there is no set of configured RA resources with eRedCap indication and there is a set of configured RA resources with RedCap indication }</w:t>
      </w:r>
    </w:p>
    <w:p w14:paraId="2AE79DAE"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uses the RedCap specific random access resource in Msg1 }</w:t>
      </w:r>
    </w:p>
    <w:p w14:paraId="1298F5FA" w14:textId="77777777" w:rsidR="00BE7BDB" w:rsidRPr="00A15DCB" w:rsidRDefault="00BE7BDB" w:rsidP="00BE7BDB">
      <w:pPr>
        <w:pStyle w:val="PL"/>
        <w:rPr>
          <w:noProof w:val="0"/>
        </w:rPr>
      </w:pPr>
      <w:r w:rsidRPr="00A15DCB">
        <w:rPr>
          <w:noProof w:val="0"/>
        </w:rPr>
        <w:t xml:space="preserve">            }</w:t>
      </w:r>
    </w:p>
    <w:p w14:paraId="11214287" w14:textId="77777777" w:rsidR="00BE7BDB" w:rsidRPr="00A15DCB" w:rsidRDefault="00BE7BDB" w:rsidP="00BE7BDB">
      <w:pPr>
        <w:pStyle w:val="PL"/>
        <w:rPr>
          <w:noProof w:val="0"/>
        </w:rPr>
      </w:pPr>
    </w:p>
    <w:p w14:paraId="4401EC31" w14:textId="77777777" w:rsidR="00BE7BDB" w:rsidRPr="00A15DCB" w:rsidRDefault="00BE7BDB" w:rsidP="00BE7BDB">
      <w:pPr>
        <w:pStyle w:val="H6"/>
      </w:pPr>
      <w:r w:rsidRPr="00A15DCB">
        <w:t>(3)</w:t>
      </w:r>
    </w:p>
    <w:p w14:paraId="18CEE1A7"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w:t>
      </w:r>
    </w:p>
    <w:p w14:paraId="53B392F1"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2B190823"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starts Random Access procedure }</w:t>
      </w:r>
    </w:p>
    <w:p w14:paraId="7A59DF5B"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uses the eRedCap specific LCID in Msg3 regardless whether (e)RedCap specific Random Access configuration is configured }</w:t>
      </w:r>
    </w:p>
    <w:p w14:paraId="64DAB28C" w14:textId="77777777" w:rsidR="00BE7BDB" w:rsidRPr="00A15DCB" w:rsidRDefault="00BE7BDB" w:rsidP="00BE7BDB">
      <w:pPr>
        <w:pStyle w:val="PL"/>
        <w:rPr>
          <w:noProof w:val="0"/>
        </w:rPr>
      </w:pPr>
      <w:r w:rsidRPr="00A15DCB">
        <w:rPr>
          <w:noProof w:val="0"/>
        </w:rPr>
        <w:t xml:space="preserve">            }</w:t>
      </w:r>
    </w:p>
    <w:p w14:paraId="350094E1" w14:textId="77777777" w:rsidR="00BE7BDB" w:rsidRPr="00A15DCB" w:rsidRDefault="00BE7BDB" w:rsidP="00BE7BDB">
      <w:pPr>
        <w:pStyle w:val="PL"/>
        <w:rPr>
          <w:noProof w:val="0"/>
        </w:rPr>
      </w:pPr>
    </w:p>
    <w:p w14:paraId="725C446A" w14:textId="77777777" w:rsidR="00BE7BDB" w:rsidRPr="00A15DCB" w:rsidRDefault="00BE7BDB" w:rsidP="00BE7BDB">
      <w:pPr>
        <w:pStyle w:val="H6"/>
      </w:pPr>
      <w:r w:rsidRPr="00A15DCB">
        <w:t>(4)</w:t>
      </w:r>
    </w:p>
    <w:p w14:paraId="58B99E0D"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and UE has send Msg3 including CCCH SDU }</w:t>
      </w:r>
    </w:p>
    <w:p w14:paraId="63F14930"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3A91A8EE"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detects that PDSCH transmission scheduled by PDCCH has a larger bandwidth than UE can receive or process per slot, and the PDCCH is addressed by TEMPORARY_C-RNTI }</w:t>
      </w:r>
    </w:p>
    <w:p w14:paraId="010A7AEC"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stops ra-ContentionResolutionTimer and considers this Contention Resolution not successful }</w:t>
      </w:r>
    </w:p>
    <w:p w14:paraId="0A1A55A7" w14:textId="77777777" w:rsidR="00BE7BDB" w:rsidRPr="00A15DCB" w:rsidRDefault="00BE7BDB" w:rsidP="00BE7BDB">
      <w:pPr>
        <w:pStyle w:val="PL"/>
        <w:rPr>
          <w:noProof w:val="0"/>
        </w:rPr>
      </w:pPr>
      <w:r w:rsidRPr="00A15DCB">
        <w:rPr>
          <w:noProof w:val="0"/>
        </w:rPr>
        <w:t xml:space="preserve">            }</w:t>
      </w:r>
    </w:p>
    <w:p w14:paraId="5B4C7D90" w14:textId="77777777" w:rsidR="00BE7BDB" w:rsidRPr="00A15DCB" w:rsidRDefault="00BE7BDB" w:rsidP="00BE7BDB">
      <w:pPr>
        <w:pStyle w:val="PL"/>
        <w:rPr>
          <w:noProof w:val="0"/>
        </w:rPr>
      </w:pPr>
    </w:p>
    <w:p w14:paraId="2079E31B" w14:textId="77777777" w:rsidR="00BE7BDB" w:rsidRPr="00A15DCB" w:rsidRDefault="00BE7BDB" w:rsidP="00BE7BDB">
      <w:pPr>
        <w:pStyle w:val="H6"/>
      </w:pPr>
      <w:r w:rsidRPr="00A15DCB">
        <w:t>7.1.1.1.25.2</w:t>
      </w:r>
      <w:r w:rsidRPr="00A15DCB">
        <w:tab/>
        <w:t>Conformance requirements</w:t>
      </w:r>
    </w:p>
    <w:p w14:paraId="7F0A403F" w14:textId="77777777" w:rsidR="00BE7BDB" w:rsidRPr="00A15DCB" w:rsidRDefault="00BE7BDB" w:rsidP="00BE7BDB">
      <w:r w:rsidRPr="00A15DCB">
        <w:t>References: The conformance requirements covered in the present test case are specified in: TS 38.321, clauses 5.1.1, 5.1.1b, 5.1.1c, 5.1.1d, 5.1.5 and 6.2.1, TS 38.300, clause 16.13.3, TS 38.331, clause 6.3.2. Unless otherwise stated these are Rel-18 requirements.</w:t>
      </w:r>
    </w:p>
    <w:p w14:paraId="474FAEFE" w14:textId="77777777" w:rsidR="00BE7BDB" w:rsidRPr="00A15DCB" w:rsidRDefault="00BE7BDB" w:rsidP="00BE7BDB">
      <w:r w:rsidRPr="00A15DCB">
        <w:t>[TS 38.321, clause 5.1.1]</w:t>
      </w:r>
    </w:p>
    <w:p w14:paraId="56F914B9" w14:textId="77777777" w:rsidR="00BE7BDB" w:rsidRPr="00A15DCB" w:rsidRDefault="00BE7BDB" w:rsidP="00BE7BDB">
      <w:pPr>
        <w:rPr>
          <w:lang w:eastAsia="ko-KR"/>
        </w:rPr>
      </w:pPr>
      <w:r w:rsidRPr="00A15DCB">
        <w:rPr>
          <w:lang w:eastAsia="ko-KR"/>
        </w:rPr>
        <w:lastRenderedPageBreak/>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C9CDDDE" w14:textId="77777777" w:rsidR="00BE7BDB" w:rsidRPr="00A15DCB" w:rsidRDefault="00BE7BDB" w:rsidP="00BE7BDB">
      <w:pPr>
        <w:pStyle w:val="B1"/>
        <w:rPr>
          <w:lang w:eastAsia="ko-KR"/>
        </w:rPr>
      </w:pPr>
      <w:r w:rsidRPr="00A15DCB">
        <w:rPr>
          <w:lang w:eastAsia="ko-KR"/>
        </w:rPr>
        <w:t>…</w:t>
      </w:r>
    </w:p>
    <w:p w14:paraId="18F84D44" w14:textId="77777777" w:rsidR="00BE7BDB" w:rsidRPr="00A15DCB" w:rsidRDefault="00BE7BDB" w:rsidP="00BE7BDB">
      <w:pPr>
        <w:pStyle w:val="B1"/>
        <w:rPr>
          <w:lang w:eastAsia="ko-KR"/>
        </w:rPr>
      </w:pPr>
      <w:r w:rsidRPr="00A15DCB">
        <w:rPr>
          <w:i/>
          <w:iCs/>
          <w:lang w:eastAsia="ko-KR"/>
        </w:rPr>
        <w:t>-</w:t>
      </w:r>
      <w:r w:rsidRPr="00A15DCB">
        <w:rPr>
          <w:i/>
          <w:iCs/>
          <w:lang w:eastAsia="ko-KR"/>
        </w:rPr>
        <w:tab/>
      </w:r>
      <w:r w:rsidRPr="00A15DCB">
        <w:rPr>
          <w:i/>
          <w:iCs/>
        </w:rPr>
        <w:t>FeatureCombination</w:t>
      </w:r>
      <w:r w:rsidRPr="00A15DCB">
        <w:rPr>
          <w:lang w:eastAsia="ko-KR"/>
        </w:rPr>
        <w:t>:</w:t>
      </w:r>
      <w:r w:rsidRPr="00A15DCB">
        <w:t xml:space="preserve"> </w:t>
      </w:r>
      <w:r w:rsidRPr="00A15DCB">
        <w:rPr>
          <w:lang w:eastAsia="ko-KR"/>
        </w:rPr>
        <w:t>feature or a combination of features associated with a set of Random Access resources;</w:t>
      </w:r>
    </w:p>
    <w:p w14:paraId="08B8E55A" w14:textId="77777777" w:rsidR="00BE7BDB" w:rsidRPr="00A15DCB" w:rsidRDefault="00BE7BDB" w:rsidP="00BE7BDB">
      <w:pPr>
        <w:pStyle w:val="B1"/>
        <w:rPr>
          <w:lang w:eastAsia="ko-KR"/>
        </w:rPr>
      </w:pPr>
      <w:r w:rsidRPr="00A15DCB">
        <w:rPr>
          <w:i/>
          <w:iCs/>
          <w:lang w:eastAsia="ko-KR"/>
        </w:rPr>
        <w:t>-</w:t>
      </w:r>
      <w:r w:rsidRPr="00A15DCB">
        <w:rPr>
          <w:i/>
          <w:iCs/>
          <w:lang w:eastAsia="ko-KR"/>
        </w:rPr>
        <w:tab/>
      </w:r>
      <w:r w:rsidRPr="00A15DCB">
        <w:rPr>
          <w:i/>
          <w:iCs/>
        </w:rPr>
        <w:t>featurePriorities</w:t>
      </w:r>
      <w:r w:rsidRPr="00A15DCB">
        <w:rPr>
          <w:lang w:eastAsia="ko-KR"/>
        </w:rPr>
        <w:t>: p</w:t>
      </w:r>
      <w:r w:rsidRPr="00A15DCB">
        <w:rPr>
          <w:szCs w:val="22"/>
        </w:rPr>
        <w:t>riorities for features, such as (e)</w:t>
      </w:r>
      <w:r w:rsidRPr="00A15DCB">
        <w:rPr>
          <w:szCs w:val="22"/>
          <w:lang w:eastAsia="zh-CN"/>
        </w:rPr>
        <w:t>RedCap</w:t>
      </w:r>
      <w:r w:rsidRPr="00A15DCB">
        <w:rPr>
          <w:szCs w:val="22"/>
        </w:rPr>
        <w:t>, Slicing, etc. (see clause 5.1.1d)</w:t>
      </w:r>
      <w:r w:rsidRPr="00A15DCB">
        <w:rPr>
          <w:lang w:eastAsia="ko-KR"/>
        </w:rPr>
        <w:t>;</w:t>
      </w:r>
    </w:p>
    <w:p w14:paraId="38435149" w14:textId="77777777" w:rsidR="00BE7BDB" w:rsidRPr="00A15DCB" w:rsidRDefault="00BE7BDB" w:rsidP="00BE7BDB">
      <w:pPr>
        <w:pStyle w:val="B1"/>
        <w:rPr>
          <w:lang w:eastAsia="ko-KR"/>
        </w:rPr>
      </w:pPr>
      <w:r w:rsidRPr="00A15DCB">
        <w:rPr>
          <w:lang w:eastAsia="ko-KR"/>
        </w:rPr>
        <w:t>…</w:t>
      </w:r>
    </w:p>
    <w:p w14:paraId="09924214" w14:textId="77777777" w:rsidR="00BE7BDB" w:rsidRPr="00A15DCB" w:rsidRDefault="00BE7BDB" w:rsidP="00BE7BDB">
      <w:pPr>
        <w:pStyle w:val="B1"/>
        <w:rPr>
          <w:lang w:eastAsia="ko-KR"/>
        </w:rPr>
      </w:pPr>
      <w:r w:rsidRPr="00A15DCB">
        <w:rPr>
          <w:lang w:eastAsia="ko-KR"/>
        </w:rPr>
        <w:t>-</w:t>
      </w:r>
      <w:r w:rsidRPr="00A15DCB">
        <w:rPr>
          <w:lang w:eastAsia="ko-KR"/>
        </w:rPr>
        <w:tab/>
      </w:r>
      <w:r w:rsidRPr="00A15DCB">
        <w:rPr>
          <w:i/>
          <w:lang w:eastAsia="ko-KR"/>
        </w:rPr>
        <w:t>startPreambleForThisPartition</w:t>
      </w:r>
      <w:r w:rsidRPr="00A15DCB">
        <w:rPr>
          <w:lang w:eastAsia="ko-KR"/>
        </w:rPr>
        <w:t xml:space="preserve">: the </w:t>
      </w:r>
      <w:r w:rsidRPr="00A15DCB">
        <w:rPr>
          <w:bCs/>
          <w:iCs/>
          <w:szCs w:val="22"/>
          <w:lang w:eastAsia="sv-SE"/>
        </w:rPr>
        <w:t>first preamble associated with the set of Random Access Resources applicable to the Random Access procedure</w:t>
      </w:r>
      <w:r w:rsidRPr="00A15DCB">
        <w:rPr>
          <w:lang w:eastAsia="ko-KR"/>
        </w:rPr>
        <w:t>;</w:t>
      </w:r>
    </w:p>
    <w:p w14:paraId="4AFDA39A" w14:textId="77777777" w:rsidR="00BE7BDB" w:rsidRPr="00A15DCB" w:rsidRDefault="00BE7BDB" w:rsidP="00BE7BDB">
      <w:pPr>
        <w:pStyle w:val="B1"/>
        <w:rPr>
          <w:lang w:eastAsia="ko-KR"/>
        </w:rPr>
      </w:pPr>
      <w:r w:rsidRPr="00A15DCB">
        <w:rPr>
          <w:lang w:eastAsia="ko-KR"/>
        </w:rPr>
        <w:t>…</w:t>
      </w:r>
    </w:p>
    <w:p w14:paraId="7F7A1678" w14:textId="77777777" w:rsidR="00BE7BDB" w:rsidRPr="00A15DCB" w:rsidRDefault="00BE7BDB" w:rsidP="00BE7BDB">
      <w:pPr>
        <w:pStyle w:val="B1"/>
        <w:rPr>
          <w:rFonts w:eastAsia="Malgun Gothic"/>
          <w:lang w:eastAsia="ko-KR"/>
        </w:rPr>
      </w:pPr>
      <w:r w:rsidRPr="00A15DCB">
        <w:rPr>
          <w:rFonts w:eastAsia="Yu Mincho"/>
          <w:lang w:eastAsia="ko-KR"/>
        </w:rPr>
        <w:t>-</w:t>
      </w:r>
      <w:r w:rsidRPr="00A15DCB">
        <w:rPr>
          <w:rFonts w:eastAsia="Yu Mincho"/>
          <w:lang w:eastAsia="ko-KR"/>
        </w:rPr>
        <w:tab/>
      </w:r>
      <w:r w:rsidRPr="00A15DCB">
        <w:rPr>
          <w:rFonts w:eastAsia="Yu Mincho"/>
          <w:i/>
        </w:rPr>
        <w:t>numberOfPreamblesPerSSB-ForThisPartition</w:t>
      </w:r>
      <w:r w:rsidRPr="00A15DCB">
        <w:rPr>
          <w:rFonts w:eastAsia="Yu Mincho"/>
        </w:rPr>
        <w:t>:</w:t>
      </w:r>
      <w:r w:rsidRPr="00A15DCB">
        <w:rPr>
          <w:rFonts w:eastAsia="Yu Mincho"/>
          <w:lang w:eastAsia="ko-KR"/>
        </w:rPr>
        <w:t xml:space="preserve"> defines the number of</w:t>
      </w:r>
      <w:r w:rsidRPr="00A15DCB">
        <w:rPr>
          <w:rFonts w:eastAsia="Yu Mincho"/>
          <w:i/>
        </w:rPr>
        <w:t xml:space="preserve"> </w:t>
      </w:r>
      <w:r w:rsidRPr="00A15DCB">
        <w:rPr>
          <w:rFonts w:eastAsia="Yu Mincho"/>
          <w:bCs/>
          <w:iCs/>
          <w:szCs w:val="22"/>
          <w:lang w:eastAsia="sv-SE"/>
        </w:rPr>
        <w:t xml:space="preserve">consecutive preambles for </w:t>
      </w:r>
      <w:r w:rsidRPr="00A15DCB">
        <w:rPr>
          <w:rFonts w:eastAsia="Yu Mincho"/>
          <w:szCs w:val="22"/>
          <w:lang w:eastAsia="sv-SE"/>
        </w:rPr>
        <w:t xml:space="preserve">a </w:t>
      </w:r>
      <w:r w:rsidRPr="00A15DCB">
        <w:rPr>
          <w:rFonts w:eastAsia="Yu Mincho"/>
          <w:lang w:eastAsia="ko-KR"/>
        </w:rPr>
        <w:t>feature or a combination of features</w:t>
      </w:r>
      <w:r w:rsidRPr="00A15DCB">
        <w:rPr>
          <w:rFonts w:eastAsia="Yu Mincho"/>
          <w:bCs/>
          <w:iCs/>
          <w:szCs w:val="22"/>
          <w:lang w:eastAsia="sv-SE"/>
        </w:rPr>
        <w:t xml:space="preserve"> </w:t>
      </w:r>
      <w:r w:rsidRPr="00A15DCB">
        <w:rPr>
          <w:rFonts w:eastAsia="Yu Mincho"/>
        </w:rPr>
        <w:t>mapped to each SSB;</w:t>
      </w:r>
    </w:p>
    <w:p w14:paraId="09BCFD65" w14:textId="77777777" w:rsidR="00BE7BDB" w:rsidRPr="00A15DCB" w:rsidRDefault="00BE7BDB" w:rsidP="00BE7BDB">
      <w:pPr>
        <w:pStyle w:val="B3"/>
        <w:ind w:left="0" w:firstLineChars="150" w:firstLine="300"/>
        <w:rPr>
          <w:lang w:eastAsia="zh-CN"/>
        </w:rPr>
      </w:pPr>
      <w:r w:rsidRPr="00A15DCB">
        <w:rPr>
          <w:lang w:eastAsia="zh-CN"/>
        </w:rPr>
        <w:t>…</w:t>
      </w:r>
    </w:p>
    <w:p w14:paraId="3251D2A6" w14:textId="77777777" w:rsidR="00BE7BDB" w:rsidRPr="00A15DCB" w:rsidRDefault="00BE7BDB" w:rsidP="00BE7BDB">
      <w:pPr>
        <w:rPr>
          <w:lang w:eastAsia="ko-KR"/>
        </w:rPr>
      </w:pPr>
      <w:r w:rsidRPr="00A15DCB">
        <w:rPr>
          <w:lang w:eastAsia="ko-KR"/>
        </w:rPr>
        <w:t>When the Random Access procedure is initiated on a Serving Cell or for an LTM candidate cell, the MAC entity shall:</w:t>
      </w:r>
    </w:p>
    <w:p w14:paraId="080B04AC" w14:textId="77777777" w:rsidR="00BE7BDB" w:rsidRPr="00A15DCB" w:rsidRDefault="00BE7BDB" w:rsidP="00BE7BDB">
      <w:pPr>
        <w:pStyle w:val="NO"/>
        <w:rPr>
          <w:lang w:eastAsia="zh-CN"/>
        </w:rPr>
      </w:pPr>
      <w:r w:rsidRPr="00A15DCB">
        <w:rPr>
          <w:lang w:eastAsia="zh-CN"/>
        </w:rPr>
        <w:t>…</w:t>
      </w:r>
    </w:p>
    <w:p w14:paraId="29BEF036" w14:textId="77777777" w:rsidR="00BE7BDB" w:rsidRPr="00A15DCB" w:rsidRDefault="00BE7BDB" w:rsidP="00BE7BDB">
      <w:pPr>
        <w:pStyle w:val="B1"/>
        <w:rPr>
          <w:lang w:eastAsia="ko-KR"/>
        </w:rPr>
      </w:pPr>
      <w:r w:rsidRPr="00A15DCB">
        <w:rPr>
          <w:lang w:eastAsia="ko-KR"/>
        </w:rPr>
        <w:t>1&gt;</w:t>
      </w:r>
      <w:r w:rsidRPr="00A15DCB">
        <w:rPr>
          <w:lang w:eastAsia="ko-KR"/>
        </w:rPr>
        <w:tab/>
        <w:t>perform the BWP operation as specified in clause 5.15, except when the Random Access procedure is initiated by the PDCCH order for an LTM candidate cell;</w:t>
      </w:r>
    </w:p>
    <w:p w14:paraId="1D120429" w14:textId="77777777" w:rsidR="00BE7BDB" w:rsidRPr="00A15DCB" w:rsidRDefault="00BE7BDB" w:rsidP="00BE7BDB">
      <w:pPr>
        <w:pStyle w:val="B1"/>
      </w:pPr>
      <w:r w:rsidRPr="00A15DCB">
        <w:rPr>
          <w:lang w:eastAsia="ko-KR"/>
        </w:rPr>
        <w:t>1&gt;</w:t>
      </w:r>
      <w:r w:rsidRPr="00A15DCB">
        <w:rPr>
          <w:lang w:eastAsia="ko-KR"/>
        </w:rPr>
        <w:tab/>
        <w:t>select the set of Random Access resources applicable to the current Random Access procedure according to clause 5.1.1b;</w:t>
      </w:r>
    </w:p>
    <w:p w14:paraId="573669BE" w14:textId="77777777" w:rsidR="00BE7BDB" w:rsidRPr="00A15DCB" w:rsidRDefault="00BE7BDB" w:rsidP="00BE7BDB">
      <w:pPr>
        <w:ind w:firstLineChars="150" w:firstLine="300"/>
        <w:rPr>
          <w:lang w:eastAsia="zh-CN"/>
        </w:rPr>
      </w:pPr>
      <w:r w:rsidRPr="00A15DCB">
        <w:rPr>
          <w:lang w:eastAsia="zh-CN"/>
        </w:rPr>
        <w:t>…</w:t>
      </w:r>
    </w:p>
    <w:p w14:paraId="5D83777D" w14:textId="77777777" w:rsidR="00BE7BDB" w:rsidRPr="00A15DCB" w:rsidRDefault="00BE7BDB" w:rsidP="00BE7BDB">
      <w:r w:rsidRPr="00A15DCB">
        <w:t>[TS 38.321, clause 5.1.1b]</w:t>
      </w:r>
    </w:p>
    <w:p w14:paraId="178BCB9B" w14:textId="77777777" w:rsidR="00BE7BDB" w:rsidRPr="00A15DCB" w:rsidRDefault="00BE7BDB" w:rsidP="00BE7BDB">
      <w:pPr>
        <w:pStyle w:val="B1"/>
        <w:rPr>
          <w:lang w:eastAsia="ko-KR"/>
        </w:rPr>
      </w:pPr>
      <w:r w:rsidRPr="00A15DCB">
        <w:rPr>
          <w:lang w:eastAsia="ko-KR"/>
        </w:rPr>
        <w:t>1&gt;</w:t>
      </w:r>
      <w:r w:rsidRPr="00A15DCB">
        <w:rPr>
          <w:lang w:eastAsia="ko-KR"/>
        </w:rPr>
        <w:tab/>
        <w:t xml:space="preserve">if neither contention-free Random Access Resources nor Random Access Resources for SI request have been provided for this Random Access procedure and one or more of the features including </w:t>
      </w:r>
      <w:r w:rsidRPr="00A15DCB">
        <w:rPr>
          <w:szCs w:val="22"/>
        </w:rPr>
        <w:t>(e)</w:t>
      </w:r>
      <w:r w:rsidRPr="00A15DCB">
        <w:rPr>
          <w:lang w:eastAsia="ko-KR"/>
        </w:rPr>
        <w:t>RedCap and/or Slicing and/or SDT and/or MSG3 repetition and/or MSG1 repetition is applicable for this Random Access procedure:</w:t>
      </w:r>
    </w:p>
    <w:p w14:paraId="690EC0F0" w14:textId="77777777" w:rsidR="00BE7BDB" w:rsidRPr="00A15DCB" w:rsidRDefault="00BE7BDB" w:rsidP="00BE7BDB">
      <w:pPr>
        <w:pStyle w:val="NO"/>
        <w:rPr>
          <w:lang w:eastAsia="ko-KR"/>
        </w:rPr>
      </w:pPr>
      <w:r w:rsidRPr="00A15DCB">
        <w:rPr>
          <w:rFonts w:eastAsia="DengXian"/>
          <w:lang w:eastAsia="zh-CN"/>
        </w:rPr>
        <w:t>NOTE 2:</w:t>
      </w:r>
      <w:r w:rsidRPr="00A15DCB">
        <w:rPr>
          <w:rFonts w:eastAsia="DengXian"/>
          <w:lang w:eastAsia="zh-CN"/>
        </w:rPr>
        <w:tab/>
      </w:r>
      <w:r w:rsidRPr="00A15DCB">
        <w:rPr>
          <w:lang w:eastAsia="zh-CN"/>
        </w:rPr>
        <w:t>The applicability of SDT is determined by MAC entity according to clause 5.27. The applicability of</w:t>
      </w:r>
      <w:r w:rsidRPr="00A15DCB">
        <w:rPr>
          <w:lang w:eastAsia="ko-KR"/>
        </w:rPr>
        <w:t xml:space="preserve"> </w:t>
      </w:r>
      <w:r w:rsidRPr="00A15DCB">
        <w:rPr>
          <w:i/>
          <w:iCs/>
        </w:rPr>
        <w:t>NSAG-ID</w:t>
      </w:r>
      <w:r w:rsidRPr="00A15DCB">
        <w:rPr>
          <w:lang w:eastAsia="ko-KR"/>
        </w:rPr>
        <w:t xml:space="preserve"> is </w:t>
      </w:r>
      <w:r w:rsidRPr="00A15DCB">
        <w:rPr>
          <w:lang w:eastAsia="zh-CN"/>
        </w:rPr>
        <w:t xml:space="preserve">determined by upper layers when the Random Access procedure is initiated. The applicability of </w:t>
      </w:r>
      <w:r w:rsidRPr="00A15DCB">
        <w:rPr>
          <w:szCs w:val="22"/>
        </w:rPr>
        <w:t>(e)</w:t>
      </w:r>
      <w:r w:rsidRPr="00A15DCB">
        <w:rPr>
          <w:lang w:eastAsia="ko-KR"/>
        </w:rPr>
        <w:t xml:space="preserve">RedCap is also determined by upper layers when Random Access procedure is initiated and it is applicable to the </w:t>
      </w:r>
      <w:r w:rsidRPr="00A15DCB">
        <w:rPr>
          <w:lang w:eastAsia="zh-CN"/>
        </w:rPr>
        <w:t>Random Access procedures initiated by PDCCH orders and any Random Access procedure initiated by the MAC entity.</w:t>
      </w:r>
    </w:p>
    <w:p w14:paraId="760CA9E6" w14:textId="77777777" w:rsidR="00BE7BDB" w:rsidRPr="00A15DCB" w:rsidRDefault="00BE7BDB" w:rsidP="00BE7BDB">
      <w:pPr>
        <w:pStyle w:val="NO"/>
        <w:rPr>
          <w:rFonts w:eastAsia="DengXian"/>
          <w:lang w:eastAsia="zh-CN"/>
        </w:rPr>
      </w:pPr>
      <w:r w:rsidRPr="00A15DCB">
        <w:rPr>
          <w:rFonts w:eastAsia="DengXian"/>
          <w:lang w:eastAsia="zh-CN"/>
        </w:rPr>
        <w:t>NOTE 3:</w:t>
      </w:r>
      <w:r w:rsidRPr="00A15DCB">
        <w:rPr>
          <w:rFonts w:eastAsia="DengXian"/>
          <w:lang w:eastAsia="zh-CN"/>
        </w:rPr>
        <w:tab/>
        <w:t>SDT is not applicable for the Random Access procedure initiated by upper layers for MT-SDT.</w:t>
      </w:r>
    </w:p>
    <w:p w14:paraId="5EDEE047" w14:textId="77777777" w:rsidR="00BE7BDB" w:rsidRPr="00A15DCB" w:rsidRDefault="00BE7BDB" w:rsidP="00BE7BDB">
      <w:pPr>
        <w:pStyle w:val="B2"/>
        <w:rPr>
          <w:lang w:eastAsia="ko-KR"/>
        </w:rPr>
      </w:pPr>
      <w:r w:rsidRPr="00A15DCB">
        <w:rPr>
          <w:lang w:eastAsia="ko-KR"/>
        </w:rPr>
        <w:t>2&gt;</w:t>
      </w:r>
      <w:r w:rsidRPr="00A15DCB">
        <w:rPr>
          <w:lang w:eastAsia="ko-KR"/>
        </w:rPr>
        <w:tab/>
        <w:t>if none of the sets of Random Access resources are available for any feature applicable to the current Random Access procedure (as specified in clause 5.1.1c):</w:t>
      </w:r>
    </w:p>
    <w:p w14:paraId="274EEA39" w14:textId="77777777" w:rsidR="00BE7BDB" w:rsidRPr="00A15DCB" w:rsidRDefault="00BE7BDB" w:rsidP="00BE7BDB">
      <w:pPr>
        <w:pStyle w:val="B3"/>
        <w:rPr>
          <w:lang w:eastAsia="ko-KR"/>
        </w:rPr>
      </w:pPr>
      <w:r w:rsidRPr="00A15DCB">
        <w:rPr>
          <w:lang w:eastAsia="ko-KR"/>
        </w:rPr>
        <w:t>3&gt;</w:t>
      </w:r>
      <w:r w:rsidRPr="00A15DCB">
        <w:rPr>
          <w:lang w:eastAsia="ko-KR"/>
        </w:rPr>
        <w:tab/>
        <w:t>select the set(s) of Random Access resources that are not associated with any feature indication (as specified in clause 5.1.1c) for this Random Access procedure.</w:t>
      </w:r>
    </w:p>
    <w:p w14:paraId="197C4BCD" w14:textId="77777777" w:rsidR="00BE7BDB" w:rsidRPr="00A15DCB" w:rsidRDefault="00BE7BDB" w:rsidP="00BE7BDB">
      <w:pPr>
        <w:pStyle w:val="B2"/>
        <w:rPr>
          <w:lang w:eastAsia="ko-KR"/>
        </w:rPr>
      </w:pPr>
      <w:r w:rsidRPr="00A15DCB">
        <w:rPr>
          <w:lang w:eastAsia="ko-KR"/>
        </w:rPr>
        <w:t>2&gt;</w:t>
      </w:r>
      <w:r w:rsidRPr="00A15DCB">
        <w:rPr>
          <w:lang w:eastAsia="ko-KR"/>
        </w:rPr>
        <w:tab/>
        <w:t>else if there is one set of Random Access resources available which can be used for indicating all features triggering this Random Access procedure:</w:t>
      </w:r>
    </w:p>
    <w:p w14:paraId="5074A8B3" w14:textId="77777777" w:rsidR="00BE7BDB" w:rsidRPr="00A15DCB" w:rsidRDefault="00BE7BDB" w:rsidP="00BE7BDB">
      <w:pPr>
        <w:pStyle w:val="B3"/>
        <w:rPr>
          <w:lang w:eastAsia="ko-KR"/>
        </w:rPr>
      </w:pPr>
      <w:r w:rsidRPr="00A15DCB">
        <w:rPr>
          <w:lang w:eastAsia="ko-KR"/>
        </w:rPr>
        <w:t>3&gt;</w:t>
      </w:r>
      <w:r w:rsidRPr="00A15DCB">
        <w:rPr>
          <w:lang w:eastAsia="ko-KR"/>
        </w:rPr>
        <w:tab/>
        <w:t>select this set of Random Access resources for this Random Access procedure.</w:t>
      </w:r>
    </w:p>
    <w:p w14:paraId="2678C1D5" w14:textId="77777777" w:rsidR="00BE7BDB" w:rsidRPr="00A15DCB" w:rsidRDefault="00BE7BDB" w:rsidP="00BE7BDB">
      <w:pPr>
        <w:pStyle w:val="B3"/>
        <w:rPr>
          <w:lang w:eastAsia="ko-KR"/>
        </w:rPr>
      </w:pPr>
      <w:r w:rsidRPr="00A15DCB">
        <w:rPr>
          <w:lang w:eastAsia="ko-KR"/>
        </w:rPr>
        <w:t>…</w:t>
      </w:r>
    </w:p>
    <w:p w14:paraId="01B0C3F3" w14:textId="77777777" w:rsidR="00BE7BDB" w:rsidRPr="00A15DCB" w:rsidRDefault="00BE7BDB" w:rsidP="00BE7BDB">
      <w:r w:rsidRPr="00A15DCB">
        <w:t xml:space="preserve"> [TS 38.321, clause 5.1.1c]</w:t>
      </w:r>
    </w:p>
    <w:p w14:paraId="755A0443" w14:textId="77777777" w:rsidR="00BE7BDB" w:rsidRPr="00A15DCB" w:rsidRDefault="00BE7BDB" w:rsidP="00BE7BDB">
      <w:pPr>
        <w:rPr>
          <w:lang w:eastAsia="ko-KR"/>
        </w:rPr>
      </w:pPr>
      <w:r w:rsidRPr="00A15DCB">
        <w:rPr>
          <w:lang w:eastAsia="ko-KR"/>
        </w:rPr>
        <w:t>The MAC entity shall for each set of configured Random Access resources:</w:t>
      </w:r>
    </w:p>
    <w:p w14:paraId="19626705" w14:textId="77777777" w:rsidR="00BE7BDB" w:rsidRPr="00A15DCB" w:rsidRDefault="00BE7BDB" w:rsidP="00BE7BDB">
      <w:pPr>
        <w:pStyle w:val="B1"/>
        <w:rPr>
          <w:lang w:eastAsia="ko-KR"/>
        </w:rPr>
      </w:pPr>
      <w:r w:rsidRPr="00A15DCB">
        <w:rPr>
          <w:lang w:eastAsia="ko-KR"/>
        </w:rPr>
        <w:t>1&gt;</w:t>
      </w:r>
      <w:r w:rsidRPr="00A15DCB">
        <w:rPr>
          <w:lang w:eastAsia="ko-KR"/>
        </w:rPr>
        <w:tab/>
        <w:t xml:space="preserve">if </w:t>
      </w:r>
      <w:r w:rsidRPr="00A15DCB">
        <w:rPr>
          <w:i/>
          <w:iCs/>
          <w:lang w:eastAsia="ko-KR"/>
        </w:rPr>
        <w:t xml:space="preserve">eRedCap </w:t>
      </w:r>
      <w:r w:rsidRPr="00A15DCB">
        <w:rPr>
          <w:lang w:eastAsia="ko-KR"/>
        </w:rPr>
        <w:t xml:space="preserve">is set to </w:t>
      </w:r>
      <w:r w:rsidRPr="00A15DCB">
        <w:rPr>
          <w:i/>
          <w:iCs/>
          <w:lang w:eastAsia="ko-KR"/>
        </w:rPr>
        <w:t>true</w:t>
      </w:r>
      <w:r w:rsidRPr="00A15DCB">
        <w:rPr>
          <w:lang w:eastAsia="ko-KR"/>
        </w:rPr>
        <w:t xml:space="preserve"> for a set of Random Access resources:</w:t>
      </w:r>
    </w:p>
    <w:p w14:paraId="6F16EBC7" w14:textId="77777777" w:rsidR="00BE7BDB" w:rsidRPr="00A15DCB" w:rsidRDefault="00BE7BDB" w:rsidP="00BE7BDB">
      <w:pPr>
        <w:pStyle w:val="B2"/>
        <w:rPr>
          <w:lang w:eastAsia="ko-KR"/>
        </w:rPr>
      </w:pPr>
      <w:r w:rsidRPr="00A15DCB">
        <w:rPr>
          <w:lang w:eastAsia="ko-KR"/>
        </w:rPr>
        <w:lastRenderedPageBreak/>
        <w:t>2&gt;</w:t>
      </w:r>
      <w:r w:rsidRPr="00A15DCB">
        <w:rPr>
          <w:lang w:eastAsia="ko-KR"/>
        </w:rPr>
        <w:tab/>
        <w:t>consider the set of Random Access resources as not available for a Random Access procedure for which eRedCap is not applicable.</w:t>
      </w:r>
    </w:p>
    <w:p w14:paraId="5D601DA3" w14:textId="77777777" w:rsidR="00BE7BDB" w:rsidRPr="00A15DCB" w:rsidRDefault="00BE7BDB" w:rsidP="00BE7BDB">
      <w:pPr>
        <w:pStyle w:val="B1"/>
        <w:rPr>
          <w:lang w:eastAsia="ko-KR"/>
        </w:rPr>
      </w:pPr>
      <w:r w:rsidRPr="00A15DCB">
        <w:rPr>
          <w:lang w:eastAsia="ko-KR"/>
        </w:rPr>
        <w:t>1&gt;</w:t>
      </w:r>
      <w:r w:rsidRPr="00A15DCB">
        <w:rPr>
          <w:lang w:eastAsia="ko-KR"/>
        </w:rPr>
        <w:tab/>
        <w:t xml:space="preserve">if </w:t>
      </w:r>
      <w:r w:rsidRPr="00A15DCB">
        <w:rPr>
          <w:i/>
          <w:iCs/>
          <w:lang w:eastAsia="ko-KR"/>
        </w:rPr>
        <w:t xml:space="preserve">redCap </w:t>
      </w:r>
      <w:r w:rsidRPr="00A15DCB">
        <w:rPr>
          <w:lang w:eastAsia="ko-KR"/>
        </w:rPr>
        <w:t xml:space="preserve">is set to </w:t>
      </w:r>
      <w:r w:rsidRPr="00A15DCB">
        <w:rPr>
          <w:i/>
          <w:iCs/>
          <w:lang w:eastAsia="ko-KR"/>
        </w:rPr>
        <w:t>true</w:t>
      </w:r>
      <w:r w:rsidRPr="00A15DCB">
        <w:rPr>
          <w:lang w:eastAsia="ko-KR"/>
        </w:rPr>
        <w:t xml:space="preserve"> for a set of Random Access resources:</w:t>
      </w:r>
    </w:p>
    <w:p w14:paraId="4B5DE93B" w14:textId="77777777" w:rsidR="00BE7BDB" w:rsidRPr="00A15DCB" w:rsidRDefault="00BE7BDB" w:rsidP="00BE7BDB">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is not applicable.</w:t>
      </w:r>
    </w:p>
    <w:p w14:paraId="6CC94F4D" w14:textId="77777777" w:rsidR="00BE7BDB" w:rsidRPr="00A15DCB" w:rsidRDefault="00BE7BDB" w:rsidP="00BE7BDB">
      <w:pPr>
        <w:pStyle w:val="B1"/>
        <w:rPr>
          <w:lang w:eastAsia="ko-KR"/>
        </w:rPr>
      </w:pPr>
      <w:r w:rsidRPr="00A15DCB">
        <w:rPr>
          <w:lang w:eastAsia="ko-KR"/>
        </w:rPr>
        <w:t>…</w:t>
      </w:r>
    </w:p>
    <w:p w14:paraId="01F43922" w14:textId="77777777" w:rsidR="00BE7BDB" w:rsidRPr="00A15DCB" w:rsidRDefault="00BE7BDB" w:rsidP="00BE7BDB">
      <w:r w:rsidRPr="00A15DCB">
        <w:t>[TS 38.321, clause 5.1.1d]</w:t>
      </w:r>
    </w:p>
    <w:p w14:paraId="11408015" w14:textId="77777777" w:rsidR="00BE7BDB" w:rsidRPr="00A15DCB" w:rsidRDefault="00BE7BDB" w:rsidP="00BE7BDB">
      <w:pPr>
        <w:rPr>
          <w:lang w:eastAsia="ko-KR"/>
        </w:rPr>
      </w:pPr>
      <w:r w:rsidRPr="00A15DCB">
        <w:rPr>
          <w:lang w:eastAsia="ko-KR"/>
        </w:rPr>
        <w:t>The MAC entity shall:</w:t>
      </w:r>
    </w:p>
    <w:p w14:paraId="727E57FB" w14:textId="77777777" w:rsidR="00BE7BDB" w:rsidRPr="00A15DCB" w:rsidRDefault="00BE7BDB" w:rsidP="00BE7BDB">
      <w:pPr>
        <w:pStyle w:val="B1"/>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74022B6C" w14:textId="77777777" w:rsidR="00BE7BDB" w:rsidRPr="00A15DCB" w:rsidRDefault="00BE7BDB" w:rsidP="00BE7BDB">
      <w:pPr>
        <w:pStyle w:val="B1"/>
        <w:rPr>
          <w:lang w:eastAsia="ko-KR"/>
        </w:rPr>
      </w:pPr>
      <w:r w:rsidRPr="00A15DCB">
        <w:rPr>
          <w:lang w:eastAsia="ko-KR"/>
        </w:rPr>
        <w:t>1&gt;</w:t>
      </w:r>
      <w:r w:rsidRPr="00A15DCB">
        <w:rPr>
          <w:lang w:eastAsia="ko-KR"/>
        </w:rPr>
        <w:tab/>
        <w:t>if a single set of Random Access resources is identified:</w:t>
      </w:r>
    </w:p>
    <w:p w14:paraId="1248B62A" w14:textId="77777777" w:rsidR="00BE7BDB" w:rsidRPr="00A15DCB" w:rsidRDefault="00BE7BDB" w:rsidP="00BE7BDB">
      <w:pPr>
        <w:pStyle w:val="B2"/>
        <w:rPr>
          <w:lang w:eastAsia="ko-KR"/>
        </w:rPr>
      </w:pPr>
      <w:r w:rsidRPr="00A15DCB">
        <w:rPr>
          <w:lang w:eastAsia="ko-KR"/>
        </w:rPr>
        <w:t>2&gt;</w:t>
      </w:r>
      <w:r w:rsidRPr="00A15DCB">
        <w:rPr>
          <w:lang w:eastAsia="ko-KR"/>
        </w:rPr>
        <w:tab/>
        <w:t>select this set of Random Access resources.</w:t>
      </w:r>
    </w:p>
    <w:p w14:paraId="0A811A57" w14:textId="77777777" w:rsidR="00BE7BDB" w:rsidRPr="00A15DCB" w:rsidRDefault="00BE7BDB" w:rsidP="00BE7BDB">
      <w:r w:rsidRPr="00A15DCB">
        <w:t xml:space="preserve"> …</w:t>
      </w:r>
    </w:p>
    <w:p w14:paraId="15DC2E1C" w14:textId="77777777" w:rsidR="00BE7BDB" w:rsidRPr="00A15DCB" w:rsidRDefault="00BE7BDB" w:rsidP="00BE7BDB">
      <w:r w:rsidRPr="00A15DCB">
        <w:t>[TS 38.321, clause 5.1.5]</w:t>
      </w:r>
    </w:p>
    <w:p w14:paraId="3AE1ABFC" w14:textId="77777777" w:rsidR="00BE7BDB" w:rsidRPr="00A15DCB" w:rsidRDefault="00BE7BDB" w:rsidP="00BE7BDB">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E8FA4C8" w14:textId="77777777" w:rsidR="00BE7BDB" w:rsidRPr="00A15DCB" w:rsidRDefault="00BE7BDB" w:rsidP="00BE7BDB">
      <w:pPr>
        <w:pStyle w:val="B2"/>
        <w:rPr>
          <w:lang w:eastAsia="ko-KR"/>
        </w:rPr>
      </w:pPr>
      <w:r w:rsidRPr="00A15DCB">
        <w:rPr>
          <w:lang w:eastAsia="ko-KR"/>
        </w:rPr>
        <w:t>2&gt;</w:t>
      </w:r>
      <w:r w:rsidRPr="00A15DCB">
        <w:rPr>
          <w:lang w:eastAsia="ko-KR"/>
        </w:rPr>
        <w:tab/>
        <w:t>if the C-RNTI MAC CE was included in Msg3:</w:t>
      </w:r>
    </w:p>
    <w:p w14:paraId="67B17C5F" w14:textId="77777777" w:rsidR="00BE7BDB" w:rsidRPr="00A15DCB" w:rsidRDefault="00BE7BDB" w:rsidP="00BE7BDB">
      <w:pPr>
        <w:pStyle w:val="B4"/>
        <w:rPr>
          <w:lang w:eastAsia="zh-CN"/>
        </w:rPr>
      </w:pPr>
      <w:r w:rsidRPr="00A15DCB">
        <w:rPr>
          <w:lang w:eastAsia="zh-CN"/>
        </w:rPr>
        <w:t>…</w:t>
      </w:r>
    </w:p>
    <w:p w14:paraId="1EFD421F" w14:textId="77777777" w:rsidR="00BE7BDB" w:rsidRPr="00A15DCB" w:rsidRDefault="00BE7BDB" w:rsidP="00BE7BDB">
      <w:pPr>
        <w:pStyle w:val="B2"/>
        <w:rPr>
          <w:lang w:eastAsia="ko-KR"/>
        </w:rPr>
      </w:pPr>
      <w:r w:rsidRPr="00A15DCB">
        <w:rPr>
          <w:lang w:eastAsia="ko-KR"/>
        </w:rPr>
        <w:t>2&gt;</w:t>
      </w:r>
      <w:r w:rsidRPr="00A15DCB">
        <w:rPr>
          <w:lang w:eastAsia="ko-KR"/>
        </w:rPr>
        <w:tab/>
        <w:t xml:space="preserve">else if the CCCH SDU was included in Msg3 and the PDCCH transmission is addressed to its </w:t>
      </w:r>
      <w:r w:rsidRPr="00A15DCB">
        <w:rPr>
          <w:i/>
          <w:lang w:eastAsia="ko-KR"/>
        </w:rPr>
        <w:t>TEMPORARY_C-RNTI</w:t>
      </w:r>
      <w:r w:rsidRPr="00A15DCB">
        <w:rPr>
          <w:lang w:eastAsia="ko-KR"/>
        </w:rPr>
        <w:t>:</w:t>
      </w:r>
    </w:p>
    <w:p w14:paraId="74DE7188" w14:textId="77777777" w:rsidR="00BE7BDB" w:rsidRPr="00A15DCB" w:rsidRDefault="00BE7BDB" w:rsidP="00BE7BDB">
      <w:pPr>
        <w:pStyle w:val="B3"/>
        <w:rPr>
          <w:lang w:eastAsia="ko-KR"/>
        </w:rPr>
      </w:pPr>
      <w:r w:rsidRPr="00A15DCB">
        <w:rPr>
          <w:lang w:eastAsia="ko-KR"/>
        </w:rPr>
        <w:t>3&gt;</w:t>
      </w:r>
      <w:r w:rsidRPr="00A15DCB">
        <w:rPr>
          <w:lang w:eastAsia="ko-KR"/>
        </w:rPr>
        <w:tab/>
        <w:t>if the MAC PDU is successfully decoded:</w:t>
      </w:r>
    </w:p>
    <w:p w14:paraId="14B6592F" w14:textId="77777777" w:rsidR="00BE7BDB" w:rsidRPr="00A15DCB" w:rsidRDefault="00BE7BDB" w:rsidP="00BE7BDB">
      <w:pPr>
        <w:pStyle w:val="B4"/>
        <w:rPr>
          <w:lang w:eastAsia="ko-KR"/>
        </w:rPr>
      </w:pPr>
      <w:r w:rsidRPr="00A15DCB">
        <w:rPr>
          <w:lang w:eastAsia="ko-KR"/>
        </w:rPr>
        <w:t>4&gt;</w:t>
      </w:r>
      <w:r w:rsidRPr="00A15DCB">
        <w:rPr>
          <w:lang w:eastAsia="ko-KR"/>
        </w:rPr>
        <w:tab/>
        <w:t xml:space="preserve">stop </w:t>
      </w:r>
      <w:r w:rsidRPr="00A15DCB">
        <w:rPr>
          <w:i/>
          <w:lang w:eastAsia="ko-KR"/>
        </w:rPr>
        <w:t>ra-ContentionResolutionTimer</w:t>
      </w:r>
      <w:r w:rsidRPr="00A15DCB">
        <w:rPr>
          <w:lang w:eastAsia="ko-KR"/>
        </w:rPr>
        <w:t>;</w:t>
      </w:r>
    </w:p>
    <w:p w14:paraId="32880D68" w14:textId="77777777" w:rsidR="00BE7BDB" w:rsidRPr="00A15DCB" w:rsidRDefault="00BE7BDB" w:rsidP="00BE7BDB">
      <w:pPr>
        <w:pStyle w:val="B4"/>
        <w:rPr>
          <w:lang w:eastAsia="ko-KR"/>
        </w:rPr>
      </w:pPr>
      <w:r w:rsidRPr="00A15DCB">
        <w:rPr>
          <w:lang w:eastAsia="ko-KR"/>
        </w:rPr>
        <w:t>4&gt;</w:t>
      </w:r>
      <w:r w:rsidRPr="00A15DCB">
        <w:rPr>
          <w:lang w:eastAsia="ko-KR"/>
        </w:rPr>
        <w:tab/>
        <w:t>if the MAC PDU contains a UE Contention Resolution Identity MAC CE; and</w:t>
      </w:r>
    </w:p>
    <w:p w14:paraId="28772480" w14:textId="77777777" w:rsidR="00BE7BDB" w:rsidRPr="00A15DCB" w:rsidRDefault="00BE7BDB" w:rsidP="00BE7BDB">
      <w:pPr>
        <w:pStyle w:val="B4"/>
        <w:rPr>
          <w:lang w:eastAsia="ko-KR"/>
        </w:rPr>
      </w:pPr>
      <w:r w:rsidRPr="00A15DCB">
        <w:rPr>
          <w:lang w:eastAsia="ko-KR"/>
        </w:rPr>
        <w:t>4&gt;</w:t>
      </w:r>
      <w:r w:rsidRPr="00A15DCB">
        <w:rPr>
          <w:lang w:eastAsia="ko-KR"/>
        </w:rPr>
        <w:tab/>
        <w:t>if the UE Contention Resolution Identity in the MAC CE matches the CCCH SDU transmitted in Msg3:</w:t>
      </w:r>
    </w:p>
    <w:p w14:paraId="7DC0148B" w14:textId="77777777" w:rsidR="00BE7BDB" w:rsidRPr="00A15DCB" w:rsidRDefault="00BE7BDB" w:rsidP="00BE7BDB">
      <w:pPr>
        <w:pStyle w:val="B5"/>
        <w:rPr>
          <w:lang w:eastAsia="ko-KR"/>
        </w:rPr>
      </w:pPr>
      <w:r w:rsidRPr="00A15DCB">
        <w:rPr>
          <w:lang w:eastAsia="ko-KR"/>
        </w:rPr>
        <w:t>5&gt;</w:t>
      </w:r>
      <w:r w:rsidRPr="00A15DCB">
        <w:rPr>
          <w:lang w:eastAsia="ko-KR"/>
        </w:rPr>
        <w:tab/>
        <w:t>consider this Contention Resolution successful and finish the disassembly and demultiplexing of the MAC PDU;</w:t>
      </w:r>
    </w:p>
    <w:p w14:paraId="4CE114BA" w14:textId="77777777" w:rsidR="00BE7BDB" w:rsidRPr="00A15DCB" w:rsidRDefault="00BE7BDB" w:rsidP="00BE7BDB">
      <w:pPr>
        <w:pStyle w:val="B5"/>
        <w:rPr>
          <w:lang w:eastAsia="ko-KR"/>
        </w:rPr>
      </w:pPr>
      <w:r w:rsidRPr="00A15DCB">
        <w:rPr>
          <w:lang w:eastAsia="ko-KR"/>
        </w:rPr>
        <w:t>5&gt;</w:t>
      </w:r>
      <w:r w:rsidRPr="00A15DCB">
        <w:rPr>
          <w:lang w:eastAsia="ko-KR"/>
        </w:rPr>
        <w:tab/>
        <w:t>if this Random Access procedure was initiated for SI request:</w:t>
      </w:r>
    </w:p>
    <w:p w14:paraId="71E503B3" w14:textId="77777777" w:rsidR="00BE7BDB" w:rsidRPr="00A15DCB" w:rsidRDefault="00BE7BDB" w:rsidP="00BE7BDB">
      <w:pPr>
        <w:pStyle w:val="B6"/>
        <w:rPr>
          <w:lang w:eastAsia="ko-KR"/>
        </w:rPr>
      </w:pPr>
      <w:r w:rsidRPr="00A15DCB">
        <w:rPr>
          <w:lang w:eastAsia="ko-KR"/>
        </w:rPr>
        <w:t>6&gt;</w:t>
      </w:r>
      <w:r w:rsidRPr="00A15DCB">
        <w:rPr>
          <w:lang w:eastAsia="ko-KR"/>
        </w:rPr>
        <w:tab/>
        <w:t>indicate the reception of an acknowledgement for SI request to upper layers.</w:t>
      </w:r>
    </w:p>
    <w:p w14:paraId="79CBEBF3" w14:textId="77777777" w:rsidR="00BE7BDB" w:rsidRPr="00A15DCB" w:rsidRDefault="00BE7BDB" w:rsidP="00BE7BDB">
      <w:pPr>
        <w:pStyle w:val="B5"/>
        <w:rPr>
          <w:lang w:eastAsia="ko-KR"/>
        </w:rPr>
      </w:pPr>
      <w:r w:rsidRPr="00A15DCB">
        <w:rPr>
          <w:lang w:eastAsia="ko-KR"/>
        </w:rPr>
        <w:t>5&gt;</w:t>
      </w:r>
      <w:r w:rsidRPr="00A15DCB">
        <w:rPr>
          <w:lang w:eastAsia="ko-KR"/>
        </w:rPr>
        <w:tab/>
        <w:t>else:</w:t>
      </w:r>
    </w:p>
    <w:p w14:paraId="1F27C848" w14:textId="77777777" w:rsidR="00BE7BDB" w:rsidRPr="00A15DCB" w:rsidRDefault="00BE7BDB" w:rsidP="00BE7BDB">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543B4780" w14:textId="77777777" w:rsidR="00BE7BDB" w:rsidRPr="00A15DCB" w:rsidRDefault="00BE7BDB" w:rsidP="00BE7BDB">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0132CF13" w14:textId="77777777" w:rsidR="00BE7BDB" w:rsidRPr="00A15DCB" w:rsidRDefault="00BE7BDB" w:rsidP="00BE7BDB">
      <w:pPr>
        <w:pStyle w:val="B5"/>
        <w:rPr>
          <w:lang w:eastAsia="ko-KR"/>
        </w:rPr>
      </w:pPr>
      <w:r w:rsidRPr="00A15DCB">
        <w:rPr>
          <w:lang w:eastAsia="ko-KR"/>
        </w:rPr>
        <w:t>5&gt;</w:t>
      </w:r>
      <w:r w:rsidRPr="00A15DCB">
        <w:rPr>
          <w:lang w:eastAsia="ko-KR"/>
        </w:rPr>
        <w:tab/>
        <w:t>consider this Random Access procedure successfully completed.</w:t>
      </w:r>
    </w:p>
    <w:p w14:paraId="153EA9A7" w14:textId="77777777" w:rsidR="00BE7BDB" w:rsidRPr="00A15DCB" w:rsidRDefault="00BE7BDB" w:rsidP="00BE7BDB">
      <w:pPr>
        <w:pStyle w:val="B4"/>
        <w:rPr>
          <w:lang w:eastAsia="ko-KR"/>
        </w:rPr>
      </w:pPr>
      <w:r w:rsidRPr="00A15DCB">
        <w:rPr>
          <w:lang w:eastAsia="ko-KR"/>
        </w:rPr>
        <w:t>4&gt;</w:t>
      </w:r>
      <w:r w:rsidRPr="00A15DCB">
        <w:rPr>
          <w:lang w:eastAsia="ko-KR"/>
        </w:rPr>
        <w:tab/>
        <w:t>else:</w:t>
      </w:r>
    </w:p>
    <w:p w14:paraId="1FFF236B" w14:textId="77777777" w:rsidR="00BE7BDB" w:rsidRPr="00A15DCB" w:rsidRDefault="00BE7BDB" w:rsidP="00BE7BDB">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19FE843F" w14:textId="77777777" w:rsidR="00BE7BDB" w:rsidRPr="00A15DCB" w:rsidRDefault="00BE7BDB" w:rsidP="00BE7BDB">
      <w:pPr>
        <w:pStyle w:val="B5"/>
        <w:rPr>
          <w:rFonts w:eastAsiaTheme="minorEastAsia"/>
          <w:lang w:eastAsia="ko-KR"/>
        </w:rPr>
      </w:pPr>
      <w:r w:rsidRPr="00A15DCB">
        <w:rPr>
          <w:lang w:eastAsia="ko-KR"/>
        </w:rPr>
        <w:t>5&gt;</w:t>
      </w:r>
      <w:r w:rsidRPr="00A15DCB">
        <w:rPr>
          <w:lang w:eastAsia="ko-KR"/>
        </w:rPr>
        <w:tab/>
        <w:t>consider this Contention Resolution not successful and discard the successfully decoded MAC PDU.</w:t>
      </w:r>
    </w:p>
    <w:p w14:paraId="542421D7" w14:textId="77777777" w:rsidR="00BE7BDB" w:rsidRPr="00A15DCB" w:rsidRDefault="00BE7BDB" w:rsidP="00BE7BDB">
      <w:pPr>
        <w:pStyle w:val="B3"/>
        <w:rPr>
          <w:lang w:eastAsia="ko-KR"/>
        </w:rPr>
      </w:pPr>
      <w:r w:rsidRPr="00A15DCB">
        <w:rPr>
          <w:lang w:eastAsia="ko-KR"/>
        </w:rPr>
        <w:t>3&gt;</w:t>
      </w:r>
      <w:r w:rsidRPr="00A15DCB">
        <w:rPr>
          <w:lang w:eastAsia="ko-KR"/>
        </w:rPr>
        <w:tab/>
        <w:t>else, for eRedCap UE, if lower layer detects that PDSCH transmission scheduled by PDCCH has a larger bandwidth than UE can receive or process per slot:</w:t>
      </w:r>
    </w:p>
    <w:p w14:paraId="0933191A" w14:textId="77777777" w:rsidR="00BE7BDB" w:rsidRPr="00A15DCB" w:rsidRDefault="00BE7BDB" w:rsidP="00BE7BDB">
      <w:pPr>
        <w:pStyle w:val="B4"/>
        <w:rPr>
          <w:lang w:eastAsia="ko-KR"/>
        </w:rPr>
      </w:pPr>
      <w:r w:rsidRPr="00A15DCB">
        <w:rPr>
          <w:lang w:eastAsia="ko-KR"/>
        </w:rPr>
        <w:lastRenderedPageBreak/>
        <w:t>4&gt;</w:t>
      </w:r>
      <w:r w:rsidRPr="00A15DCB">
        <w:rPr>
          <w:lang w:eastAsia="ko-KR"/>
        </w:rPr>
        <w:tab/>
        <w:t xml:space="preserve">stop </w:t>
      </w:r>
      <w:r w:rsidRPr="00A15DCB">
        <w:rPr>
          <w:i/>
          <w:lang w:eastAsia="ko-KR"/>
        </w:rPr>
        <w:t>ra-ContentionResolutionTimer</w:t>
      </w:r>
      <w:r w:rsidRPr="00A15DCB">
        <w:rPr>
          <w:lang w:eastAsia="ko-KR"/>
        </w:rPr>
        <w:t>;</w:t>
      </w:r>
    </w:p>
    <w:p w14:paraId="0856AA1A" w14:textId="77777777" w:rsidR="00BE7BDB" w:rsidRPr="00A15DCB" w:rsidRDefault="00BE7BDB" w:rsidP="00BE7BDB">
      <w:pPr>
        <w:pStyle w:val="B4"/>
        <w:rPr>
          <w:lang w:eastAsia="ko-KR"/>
        </w:rPr>
      </w:pPr>
      <w:r w:rsidRPr="00A15DCB">
        <w:rPr>
          <w:lang w:eastAsia="ko-KR"/>
        </w:rPr>
        <w:t>4&gt;</w:t>
      </w:r>
      <w:r w:rsidRPr="00A15DCB">
        <w:rPr>
          <w:lang w:eastAsia="ko-KR"/>
        </w:rPr>
        <w:tab/>
        <w:t xml:space="preserve">discard the </w:t>
      </w:r>
      <w:r w:rsidRPr="00A15DCB">
        <w:rPr>
          <w:i/>
          <w:lang w:eastAsia="ko-KR"/>
        </w:rPr>
        <w:t>TEMPORARY_C-RNTI</w:t>
      </w:r>
      <w:r w:rsidRPr="00A15DCB">
        <w:rPr>
          <w:lang w:eastAsia="ko-KR"/>
        </w:rPr>
        <w:t>;</w:t>
      </w:r>
    </w:p>
    <w:p w14:paraId="7FC86F00" w14:textId="77777777" w:rsidR="00BE7BDB" w:rsidRPr="00A15DCB" w:rsidRDefault="00BE7BDB" w:rsidP="00BE7BDB">
      <w:pPr>
        <w:pStyle w:val="B4"/>
        <w:rPr>
          <w:lang w:eastAsia="ko-KR"/>
        </w:rPr>
      </w:pPr>
      <w:r w:rsidRPr="00A15DCB">
        <w:rPr>
          <w:lang w:eastAsia="ko-KR"/>
        </w:rPr>
        <w:t>4&gt;</w:t>
      </w:r>
      <w:r w:rsidRPr="00A15DCB">
        <w:rPr>
          <w:lang w:eastAsia="ko-KR"/>
        </w:rPr>
        <w:tab/>
        <w:t>consider this Contention Resolution not successful.</w:t>
      </w:r>
    </w:p>
    <w:p w14:paraId="47573EBF" w14:textId="77777777" w:rsidR="00BE7BDB" w:rsidRPr="00A15DCB" w:rsidRDefault="00BE7BDB" w:rsidP="00BE7BDB">
      <w:r w:rsidRPr="00A15DCB">
        <w:t>[TS 38.331, clause 6.3.2]</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3"/>
      </w:tblGrid>
      <w:tr w:rsidR="00BE7BDB" w:rsidRPr="00A15DCB" w14:paraId="508D184B" w14:textId="77777777" w:rsidTr="009B330A">
        <w:tc>
          <w:tcPr>
            <w:tcW w:w="9493" w:type="dxa"/>
            <w:tcBorders>
              <w:top w:val="single" w:sz="4" w:space="0" w:color="auto"/>
              <w:left w:val="single" w:sz="4" w:space="0" w:color="auto"/>
              <w:bottom w:val="single" w:sz="4" w:space="0" w:color="auto"/>
              <w:right w:val="single" w:sz="4" w:space="0" w:color="auto"/>
            </w:tcBorders>
          </w:tcPr>
          <w:p w14:paraId="790F0704" w14:textId="77777777" w:rsidR="00BE7BDB" w:rsidRPr="00A15DCB" w:rsidRDefault="00BE7BDB" w:rsidP="009B330A">
            <w:pPr>
              <w:pStyle w:val="TAH"/>
              <w:rPr>
                <w:szCs w:val="22"/>
                <w:lang w:eastAsia="sv-SE"/>
              </w:rPr>
            </w:pPr>
            <w:r w:rsidRPr="00A15DCB">
              <w:rPr>
                <w:i/>
              </w:rPr>
              <w:t>FeatureCombination</w:t>
            </w:r>
            <w:r w:rsidRPr="00A15DCB">
              <w:rPr>
                <w:szCs w:val="22"/>
                <w:lang w:eastAsia="sv-SE"/>
              </w:rPr>
              <w:t xml:space="preserve"> field descriptions</w:t>
            </w:r>
          </w:p>
        </w:tc>
      </w:tr>
      <w:tr w:rsidR="00BE7BDB" w:rsidRPr="00A15DCB" w:rsidDel="00434B13" w14:paraId="00675536" w14:textId="77777777" w:rsidTr="009B330A">
        <w:tc>
          <w:tcPr>
            <w:tcW w:w="9493" w:type="dxa"/>
            <w:tcBorders>
              <w:top w:val="single" w:sz="4" w:space="0" w:color="auto"/>
              <w:left w:val="single" w:sz="4" w:space="0" w:color="auto"/>
              <w:bottom w:val="single" w:sz="4" w:space="0" w:color="auto"/>
              <w:right w:val="single" w:sz="4" w:space="0" w:color="auto"/>
            </w:tcBorders>
          </w:tcPr>
          <w:p w14:paraId="4FE9C831" w14:textId="77777777" w:rsidR="00BE7BDB" w:rsidRPr="00A15DCB" w:rsidRDefault="00BE7BDB" w:rsidP="009B330A">
            <w:pPr>
              <w:pStyle w:val="TAL"/>
              <w:rPr>
                <w:szCs w:val="22"/>
              </w:rPr>
            </w:pPr>
            <w:r w:rsidRPr="00A15DCB">
              <w:rPr>
                <w:b/>
                <w:i/>
                <w:szCs w:val="22"/>
              </w:rPr>
              <w:t>eRedCap</w:t>
            </w:r>
          </w:p>
          <w:p w14:paraId="56B1DC90" w14:textId="77777777" w:rsidR="00BE7BDB" w:rsidRPr="00A15DCB" w:rsidDel="00434B13" w:rsidRDefault="00BE7BDB" w:rsidP="009B330A">
            <w:pPr>
              <w:pStyle w:val="TAL"/>
              <w:rPr>
                <w:b/>
                <w:i/>
              </w:rPr>
            </w:pPr>
            <w:r w:rsidRPr="00A15DCB">
              <w:rPr>
                <w:szCs w:val="22"/>
              </w:rPr>
              <w:t>If present, this field indicates that eRedCap is part of this feature combination. The fields</w:t>
            </w:r>
            <w:r w:rsidRPr="00A15DCB">
              <w:t xml:space="preserve"> </w:t>
            </w:r>
            <w:r w:rsidRPr="00A15DCB">
              <w:rPr>
                <w:i/>
                <w:iCs/>
              </w:rPr>
              <w:t>redCap</w:t>
            </w:r>
            <w:r w:rsidRPr="00A15DCB">
              <w:t xml:space="preserve"> and </w:t>
            </w:r>
            <w:r w:rsidRPr="00A15DCB">
              <w:rPr>
                <w:i/>
                <w:iCs/>
              </w:rPr>
              <w:t>eRedCap</w:t>
            </w:r>
            <w:r w:rsidRPr="00A15DCB">
              <w:t xml:space="preserve"> shall not be both set to </w:t>
            </w:r>
            <w:r w:rsidRPr="00A15DCB">
              <w:rPr>
                <w:i/>
                <w:iCs/>
              </w:rPr>
              <w:t>true</w:t>
            </w:r>
            <w:r w:rsidRPr="00A15DCB">
              <w:t xml:space="preserve">. If the UE is an eRedCap UE and there is no set of configured RA resources with </w:t>
            </w:r>
            <w:r w:rsidRPr="00A15DCB">
              <w:rPr>
                <w:i/>
                <w:iCs/>
              </w:rPr>
              <w:t>eRedCap</w:t>
            </w:r>
            <w:r w:rsidRPr="00A15DCB">
              <w:t xml:space="preserve"> set to </w:t>
            </w:r>
            <w:r w:rsidRPr="00A15DCB">
              <w:rPr>
                <w:i/>
                <w:iCs/>
              </w:rPr>
              <w:t>true</w:t>
            </w:r>
            <w:r w:rsidRPr="00A15DCB">
              <w:t xml:space="preserve"> among all sets of configured RA resources, the UE considers </w:t>
            </w:r>
            <w:r w:rsidRPr="00A15DCB">
              <w:rPr>
                <w:i/>
                <w:iCs/>
              </w:rPr>
              <w:t>redCap</w:t>
            </w:r>
            <w:r w:rsidRPr="00A15DCB">
              <w:t xml:space="preserve"> to be applicable for random access procedure. This field is not configured </w:t>
            </w:r>
            <w:r w:rsidRPr="00A15DCB">
              <w:rPr>
                <w:szCs w:val="22"/>
              </w:rPr>
              <w:t>in a set of preambles that is configured with 2-step random-access type</w:t>
            </w:r>
            <w:r w:rsidRPr="00A15DCB">
              <w:t>.</w:t>
            </w:r>
          </w:p>
        </w:tc>
      </w:tr>
    </w:tbl>
    <w:p w14:paraId="173CA461" w14:textId="77777777" w:rsidR="00BE7BDB" w:rsidRPr="00A15DCB" w:rsidRDefault="00BE7BDB" w:rsidP="00BE7BDB"/>
    <w:p w14:paraId="0C7AD3B7" w14:textId="77777777" w:rsidR="00BE7BDB" w:rsidRPr="00A15DCB" w:rsidRDefault="00BE7BDB" w:rsidP="00BE7BDB">
      <w:r w:rsidRPr="00A15DCB">
        <w:t>[TS 38.300, clause 16.13.3]</w:t>
      </w:r>
    </w:p>
    <w:p w14:paraId="5F18D758" w14:textId="77777777" w:rsidR="00BE7BDB" w:rsidRPr="00A15DCB" w:rsidRDefault="00BE7BDB" w:rsidP="00BE7BDB">
      <w:r w:rsidRPr="00A15DCB">
        <w:t>A RedCap UE can be identified by the network during Random Access procedure via MSG3/MSGA from a RedCap specific LCID(s) and optionally via MSG1/MSGA (PRACH occasion or PRACH preamble). An eRedCap UE can be identified by the network during Random Access procedure via MSG3/MSGA from an eRedCap specific LCID(s) and optionally via MSG1. For RedCap UE identification via MSG1/MSGA, RedCap specific Random Access configuration may be configured by the network. For eRedCap UE identification via MSG1, eRedCap specific Random Access configuration may be configured by the network. For MSG3/MSGA, an (e)RedCap UE is identified by the dedicated LCID(s) indicated for CCCH identification (CCCH or CCCH1) regardless whether (e)RedCap specific Random Access configuration is configured by the network.</w:t>
      </w:r>
    </w:p>
    <w:p w14:paraId="570A4262" w14:textId="77777777" w:rsidR="00BE7BDB" w:rsidRPr="00A15DCB" w:rsidRDefault="00BE7BDB" w:rsidP="00BE7BDB">
      <w:r w:rsidRPr="00A15DCB">
        <w:t>[TS 38.321, clause 6.2.1]</w:t>
      </w:r>
    </w:p>
    <w:p w14:paraId="3FA19FD7" w14:textId="77777777" w:rsidR="00BE7BDB" w:rsidRPr="00A15DCB" w:rsidRDefault="00BE7BDB" w:rsidP="00BE7BDB">
      <w:pPr>
        <w:rPr>
          <w:lang w:eastAsia="ko-KR"/>
        </w:rPr>
      </w:pPr>
      <w:r w:rsidRPr="00A15DCB">
        <w:rPr>
          <w:lang w:eastAsia="ko-KR"/>
        </w:rPr>
        <w:t>The MAC subheader consists of the following fields:</w:t>
      </w:r>
    </w:p>
    <w:p w14:paraId="367DC6B6" w14:textId="77777777" w:rsidR="00BE7BDB" w:rsidRPr="00A15DCB" w:rsidRDefault="00BE7BDB" w:rsidP="00BE7BDB">
      <w:pPr>
        <w:pStyle w:val="B1"/>
      </w:pPr>
      <w:r w:rsidRPr="00A15DCB">
        <w:t>-</w:t>
      </w:r>
      <w:r w:rsidRPr="00A15DCB">
        <w:tab/>
        <w:t xml:space="preserve">LCID: The Logical Channel ID field identifies the logical channel instance of the corresponding MAC SDU or the type of the corresponding MAC </w:t>
      </w:r>
      <w:r w:rsidRPr="00A15DCB">
        <w:rPr>
          <w:lang w:eastAsia="ko-KR"/>
        </w:rPr>
        <w:t>CE</w:t>
      </w:r>
      <w:r w:rsidRPr="00A15DCB">
        <w:t xml:space="preserve"> or padding as described in </w:t>
      </w:r>
      <w:r w:rsidRPr="00A15DCB">
        <w:rPr>
          <w:lang w:eastAsia="ko-KR"/>
        </w:rPr>
        <w:t>T</w:t>
      </w:r>
      <w:r w:rsidRPr="00A15DCB">
        <w:t>ables 6.2.1-1</w:t>
      </w:r>
      <w:bookmarkStart w:id="78" w:name="_Hlk97830562"/>
      <w:r w:rsidRPr="00A15DCB">
        <w:t xml:space="preserve"> and 6.2.1-1c</w:t>
      </w:r>
      <w:bookmarkEnd w:id="78"/>
      <w:r w:rsidRPr="00A15DCB">
        <w:rPr>
          <w:lang w:eastAsia="ko-KR"/>
        </w:rPr>
        <w:t xml:space="preserve"> for the DL-SCH and Tables </w:t>
      </w:r>
      <w:r w:rsidRPr="00A15DCB">
        <w:t xml:space="preserve">6.2.1-2 and 6.2.1-2c for the UL-SCH. There is one LCID field </w:t>
      </w:r>
      <w:r w:rsidRPr="00A15DCB">
        <w:rPr>
          <w:lang w:eastAsia="ko-KR"/>
        </w:rPr>
        <w:t>per MAC subheader</w:t>
      </w:r>
      <w:r w:rsidRPr="00A15DCB">
        <w:t xml:space="preserve">. The size of the LCID field is </w:t>
      </w:r>
      <w:r w:rsidRPr="00A15DCB">
        <w:rPr>
          <w:lang w:eastAsia="ko-KR"/>
        </w:rPr>
        <w:t>6</w:t>
      </w:r>
      <w:r w:rsidRPr="00A15DCB">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123CF229" w14:textId="77777777" w:rsidR="00BE7BDB" w:rsidRPr="00A15DCB" w:rsidRDefault="00BE7BDB" w:rsidP="00BE7BDB">
      <w:r w:rsidRPr="00A15DCB">
        <w:t>…</w:t>
      </w:r>
    </w:p>
    <w:p w14:paraId="1DD1EDCE" w14:textId="35F216DB" w:rsidR="00BE7BDB" w:rsidRPr="00A15DCB" w:rsidRDefault="00BE7BDB" w:rsidP="00BE7BDB">
      <w:pPr>
        <w:pStyle w:val="B1"/>
        <w:rPr>
          <w:lang w:eastAsia="ko-KR"/>
        </w:rPr>
      </w:pPr>
      <w:r w:rsidRPr="00A15DCB">
        <w:t>-</w:t>
      </w:r>
      <w:r w:rsidRPr="00A15DCB">
        <w:tab/>
        <w:t>LX: The LCID extension field indicates the use of extended LCID space. The size of the LX field is 1 bit. The LX field set to 1 indicates the use of Table 6.2.1-2c, otherwise R bit is present instead (i.e. set to 0);</w:t>
      </w:r>
    </w:p>
    <w:p w14:paraId="199CAE29" w14:textId="77777777" w:rsidR="00BE7BDB" w:rsidRPr="00A15DCB" w:rsidRDefault="00BE7BDB" w:rsidP="00BE7BDB">
      <w:pPr>
        <w:pStyle w:val="TH"/>
        <w:rPr>
          <w:lang w:eastAsia="ko-KR"/>
        </w:rPr>
      </w:pPr>
      <w:r w:rsidRPr="00A15DCB">
        <w:rPr>
          <w:lang w:eastAsia="ko-KR"/>
        </w:rPr>
        <w:lastRenderedPageBreak/>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BE7BDB" w:rsidRPr="00A15DCB" w14:paraId="20095309"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2AD228D2" w14:textId="77777777" w:rsidR="00BE7BDB" w:rsidRPr="00A15DCB" w:rsidRDefault="00BE7BDB" w:rsidP="009B330A">
            <w:pPr>
              <w:pStyle w:val="TAH"/>
              <w:rPr>
                <w:lang w:eastAsia="ko-KR"/>
              </w:rPr>
            </w:pPr>
            <w:r w:rsidRPr="00A15DCB">
              <w:rPr>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B74D688" w14:textId="77777777" w:rsidR="00BE7BDB" w:rsidRPr="00A15DCB" w:rsidRDefault="00BE7BDB" w:rsidP="009B330A">
            <w:pPr>
              <w:pStyle w:val="TAH"/>
              <w:rPr>
                <w:lang w:eastAsia="ko-KR"/>
              </w:rPr>
            </w:pPr>
            <w:r w:rsidRPr="00A15DCB">
              <w:rPr>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2C56FBDF" w14:textId="77777777" w:rsidR="00BE7BDB" w:rsidRPr="00A15DCB" w:rsidRDefault="00BE7BDB" w:rsidP="009B330A">
            <w:pPr>
              <w:pStyle w:val="TAH"/>
              <w:rPr>
                <w:lang w:eastAsia="ko-KR"/>
              </w:rPr>
            </w:pPr>
            <w:r w:rsidRPr="00A15DCB">
              <w:rPr>
                <w:lang w:eastAsia="ko-KR"/>
              </w:rPr>
              <w:t>LCID values</w:t>
            </w:r>
          </w:p>
        </w:tc>
      </w:tr>
      <w:tr w:rsidR="00BE7BDB" w:rsidRPr="00A15DCB" w14:paraId="16B81E35"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20C33C84" w14:textId="77777777" w:rsidR="00BE7BDB" w:rsidRPr="00A15DCB" w:rsidRDefault="00BE7BDB" w:rsidP="009B330A">
            <w:pPr>
              <w:pStyle w:val="TAC"/>
              <w:rPr>
                <w:lang w:eastAsia="ko-KR"/>
              </w:rPr>
            </w:pPr>
            <w:r w:rsidRPr="00A15DCB">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7CF548ED"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68FB960B" w14:textId="77777777" w:rsidR="00BE7BDB" w:rsidRPr="00A15DCB" w:rsidRDefault="00BE7BDB" w:rsidP="009B330A">
            <w:pPr>
              <w:pStyle w:val="TAL"/>
              <w:rPr>
                <w:lang w:eastAsia="ko-KR"/>
              </w:rPr>
            </w:pPr>
            <w:r w:rsidRPr="00A15DCB">
              <w:rPr>
                <w:lang w:eastAsia="zh-CN"/>
              </w:rPr>
              <w:t xml:space="preserve">CCCH of size 48 bits for an eRedCap UE </w:t>
            </w:r>
          </w:p>
        </w:tc>
      </w:tr>
      <w:tr w:rsidR="00BE7BDB" w:rsidRPr="00A15DCB" w14:paraId="18D713D1"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306B948C" w14:textId="77777777" w:rsidR="00BE7BDB" w:rsidRPr="00A15DCB" w:rsidRDefault="00BE7BDB" w:rsidP="009B330A">
            <w:pPr>
              <w:pStyle w:val="TAC"/>
              <w:rPr>
                <w:lang w:eastAsia="ko-KR"/>
              </w:rPr>
            </w:pPr>
            <w:r w:rsidRPr="00A15DCB">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2A2E88AA"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563DB860" w14:textId="77777777" w:rsidR="00BE7BDB" w:rsidRPr="00A15DCB" w:rsidRDefault="00BE7BDB" w:rsidP="009B330A">
            <w:pPr>
              <w:pStyle w:val="TAL"/>
              <w:rPr>
                <w:lang w:eastAsia="ko-KR"/>
              </w:rPr>
            </w:pPr>
            <w:r w:rsidRPr="00A15DCB">
              <w:rPr>
                <w:lang w:eastAsia="zh-CN"/>
              </w:rPr>
              <w:t>CCCH of size 64 bits for an eRedCap UE</w:t>
            </w:r>
          </w:p>
        </w:tc>
      </w:tr>
      <w:tr w:rsidR="00BE7BDB" w:rsidRPr="00A15DCB" w14:paraId="3C17C0AC"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0E2003B5" w14:textId="77777777" w:rsidR="00BE7BDB" w:rsidRPr="00A15DCB" w:rsidRDefault="00BE7BDB" w:rsidP="009B330A">
            <w:pPr>
              <w:pStyle w:val="TAC"/>
              <w:rPr>
                <w:lang w:eastAsia="ko-KR"/>
              </w:rPr>
            </w:pPr>
            <w:r w:rsidRPr="00A15DCB">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7D3AF4DE"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59D0D8BD" w14:textId="77777777" w:rsidR="00BE7BDB" w:rsidRPr="00A15DCB" w:rsidRDefault="00BE7BDB" w:rsidP="009B330A">
            <w:pPr>
              <w:pStyle w:val="TAL"/>
              <w:rPr>
                <w:lang w:eastAsia="ko-KR"/>
              </w:rPr>
            </w:pPr>
            <w:r w:rsidRPr="00A15DCB">
              <w:rPr>
                <w:lang w:eastAsia="zh-CN"/>
              </w:rPr>
              <w:t>CCCH of size 48 bits for PUCCH repetition of Msg4 HARQ-ACK, except for an (e)RedCap UE</w:t>
            </w:r>
          </w:p>
        </w:tc>
      </w:tr>
      <w:tr w:rsidR="00BE7BDB" w:rsidRPr="00A15DCB" w14:paraId="3F104DD0"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7647638B" w14:textId="77777777" w:rsidR="00BE7BDB" w:rsidRPr="00A15DCB" w:rsidRDefault="00BE7BDB" w:rsidP="009B330A">
            <w:pPr>
              <w:pStyle w:val="TAC"/>
              <w:rPr>
                <w:lang w:eastAsia="ko-KR"/>
              </w:rPr>
            </w:pPr>
            <w:r w:rsidRPr="00A15DCB">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2BC2BC44"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68BD3E6A" w14:textId="77777777" w:rsidR="00BE7BDB" w:rsidRPr="00A15DCB" w:rsidRDefault="00BE7BDB" w:rsidP="009B330A">
            <w:pPr>
              <w:pStyle w:val="TAL"/>
              <w:rPr>
                <w:lang w:eastAsia="ko-KR"/>
              </w:rPr>
            </w:pPr>
            <w:r w:rsidRPr="00A15DCB">
              <w:rPr>
                <w:lang w:eastAsia="zh-CN"/>
              </w:rPr>
              <w:t>CCCH of size 64 bits for PUCCH repetition of Msg4 HARQ-ACK, except for an (e)RedCap UE</w:t>
            </w:r>
          </w:p>
        </w:tc>
      </w:tr>
      <w:tr w:rsidR="00BE7BDB" w:rsidRPr="00A15DCB" w14:paraId="6D12BF8E"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F85EE37" w14:textId="77777777" w:rsidR="00BE7BDB" w:rsidRPr="00A15DCB" w:rsidRDefault="00BE7BDB" w:rsidP="009B330A">
            <w:pPr>
              <w:pStyle w:val="TAC"/>
              <w:rPr>
                <w:lang w:eastAsia="ko-KR"/>
              </w:rPr>
            </w:pPr>
            <w:r w:rsidRPr="00A15DCB">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0010A307"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194AFE84" w14:textId="77777777" w:rsidR="00BE7BDB" w:rsidRPr="00A15DCB" w:rsidRDefault="00BE7BDB" w:rsidP="009B330A">
            <w:pPr>
              <w:pStyle w:val="TAL"/>
              <w:rPr>
                <w:lang w:eastAsia="zh-CN"/>
              </w:rPr>
            </w:pPr>
            <w:r w:rsidRPr="00A15DCB">
              <w:rPr>
                <w:lang w:eastAsia="zh-CN"/>
              </w:rPr>
              <w:t>CCCH of size 48 bits for PUCCH repetition of Msg4 HARQ-ACK of a RedCap UE</w:t>
            </w:r>
          </w:p>
        </w:tc>
      </w:tr>
      <w:tr w:rsidR="00BE7BDB" w:rsidRPr="00A15DCB" w14:paraId="0191DC8A"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034B9B87" w14:textId="77777777" w:rsidR="00BE7BDB" w:rsidRPr="00A15DCB" w:rsidRDefault="00BE7BDB" w:rsidP="009B330A">
            <w:pPr>
              <w:pStyle w:val="TAC"/>
              <w:rPr>
                <w:lang w:eastAsia="ko-KR"/>
              </w:rPr>
            </w:pPr>
            <w:r w:rsidRPr="00A15DCB">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069A2B8A"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63850807" w14:textId="77777777" w:rsidR="00BE7BDB" w:rsidRPr="00A15DCB" w:rsidRDefault="00BE7BDB" w:rsidP="009B330A">
            <w:pPr>
              <w:pStyle w:val="TAL"/>
              <w:rPr>
                <w:lang w:eastAsia="zh-CN"/>
              </w:rPr>
            </w:pPr>
            <w:r w:rsidRPr="00A15DCB">
              <w:rPr>
                <w:lang w:eastAsia="zh-CN"/>
              </w:rPr>
              <w:t>CCCH of size 64 bits for PUCCH repetition of Msg4 HARQ-ACK of a RedCap UE</w:t>
            </w:r>
          </w:p>
        </w:tc>
      </w:tr>
      <w:tr w:rsidR="00BE7BDB" w:rsidRPr="00A15DCB" w14:paraId="540D4ED0"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53C642D1" w14:textId="77777777" w:rsidR="00BE7BDB" w:rsidRPr="00A15DCB" w:rsidRDefault="00BE7BDB" w:rsidP="009B330A">
            <w:pPr>
              <w:pStyle w:val="TAC"/>
              <w:rPr>
                <w:lang w:eastAsia="ko-KR"/>
              </w:rPr>
            </w:pPr>
            <w:r w:rsidRPr="00A15DCB">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77FE3DF7"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F9C2390" w14:textId="77777777" w:rsidR="00BE7BDB" w:rsidRPr="00A15DCB" w:rsidRDefault="00BE7BDB" w:rsidP="009B330A">
            <w:pPr>
              <w:pStyle w:val="TAL"/>
              <w:rPr>
                <w:lang w:eastAsia="zh-CN"/>
              </w:rPr>
            </w:pPr>
            <w:r w:rsidRPr="00A15DCB">
              <w:rPr>
                <w:lang w:eastAsia="zh-CN"/>
              </w:rPr>
              <w:t>CCCH of size 48 bits for PUCCH repetition of Msg4 HARQ-ACK of an eRedCap UE</w:t>
            </w:r>
          </w:p>
        </w:tc>
      </w:tr>
      <w:tr w:rsidR="00BE7BDB" w:rsidRPr="00A15DCB" w14:paraId="520265E7"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1D955303" w14:textId="77777777" w:rsidR="00BE7BDB" w:rsidRPr="00A15DCB" w:rsidRDefault="00BE7BDB" w:rsidP="009B330A">
            <w:pPr>
              <w:pStyle w:val="TAC"/>
              <w:rPr>
                <w:lang w:eastAsia="ko-KR"/>
              </w:rPr>
            </w:pPr>
            <w:r w:rsidRPr="00A15DCB">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049E5E94"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4A9F07FE" w14:textId="77777777" w:rsidR="00BE7BDB" w:rsidRPr="00A15DCB" w:rsidRDefault="00BE7BDB" w:rsidP="009B330A">
            <w:pPr>
              <w:pStyle w:val="TAL"/>
              <w:rPr>
                <w:lang w:eastAsia="zh-CN"/>
              </w:rPr>
            </w:pPr>
            <w:r w:rsidRPr="00A15DCB">
              <w:rPr>
                <w:lang w:eastAsia="zh-CN"/>
              </w:rPr>
              <w:t>CCCH of size 64 bits for PUCCH repetition of Msg4 HARQ-ACK of an eRedCap UE</w:t>
            </w:r>
          </w:p>
        </w:tc>
      </w:tr>
      <w:tr w:rsidR="00BE7BDB" w:rsidRPr="00A15DCB" w14:paraId="3A09CE78"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410C2576" w14:textId="77777777" w:rsidR="00BE7BDB" w:rsidRPr="00A15DCB" w:rsidRDefault="00BE7BDB" w:rsidP="009B330A">
            <w:pPr>
              <w:pStyle w:val="TAC"/>
              <w:rPr>
                <w:lang w:eastAsia="ko-KR"/>
              </w:rPr>
            </w:pPr>
            <w:r w:rsidRPr="00A15DCB">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0A05F1D8"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+ 328) to (2</w:t>
            </w:r>
            <w:r w:rsidRPr="00A15DCB">
              <w:rPr>
                <w:vertAlign w:val="superscript"/>
                <w:lang w:eastAsia="ko-KR"/>
              </w:rPr>
              <w:t>16</w:t>
            </w:r>
            <w:r w:rsidRPr="00A15DCB">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211B9402" w14:textId="77777777" w:rsidR="00BE7BDB" w:rsidRPr="00A15DCB" w:rsidRDefault="00BE7BDB" w:rsidP="009B330A">
            <w:pPr>
              <w:pStyle w:val="TAL"/>
              <w:rPr>
                <w:lang w:eastAsia="ko-KR"/>
              </w:rPr>
            </w:pPr>
            <w:r w:rsidRPr="00A15DCB">
              <w:rPr>
                <w:lang w:eastAsia="ko-KR"/>
              </w:rPr>
              <w:t>Reserved</w:t>
            </w:r>
          </w:p>
        </w:tc>
      </w:tr>
      <w:tr w:rsidR="00BE7BDB" w:rsidRPr="00A15DCB" w14:paraId="7CD1AAB3" w14:textId="77777777" w:rsidTr="009B330A">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25429ED9" w14:textId="77777777" w:rsidR="00BE7BDB" w:rsidRPr="00A15DCB" w:rsidRDefault="00BE7BDB" w:rsidP="009B330A">
            <w:pPr>
              <w:pStyle w:val="TAN"/>
              <w:rPr>
                <w:lang w:eastAsia="ko-KR"/>
              </w:rPr>
            </w:pPr>
            <w:r w:rsidRPr="00A15DCB">
              <w:rPr>
                <w:lang w:eastAsia="ko-KR"/>
              </w:rPr>
              <w:t>NOTE 1:</w:t>
            </w:r>
            <w:r w:rsidRPr="00A15DCB">
              <w:rPr>
                <w:lang w:eastAsia="ko-KR"/>
              </w:rPr>
              <w:tab/>
              <w:t>The MAC entity may use the code point corresponding to a given feature or feature combination in Table 6.2.1-2c only if network indicates support for the corresponding feature or feature combination.</w:t>
            </w:r>
          </w:p>
          <w:p w14:paraId="07D4A8BA" w14:textId="77777777" w:rsidR="00BE7BDB" w:rsidRPr="00A15DCB" w:rsidRDefault="00BE7BDB" w:rsidP="009B330A">
            <w:pPr>
              <w:pStyle w:val="TAN"/>
              <w:rPr>
                <w:lang w:eastAsia="ko-KR"/>
              </w:rPr>
            </w:pPr>
            <w:r w:rsidRPr="00A15DCB">
              <w:rPr>
                <w:lang w:eastAsia="ko-KR"/>
              </w:rPr>
              <w:t>NOTE 2:</w:t>
            </w:r>
            <w:r w:rsidRPr="00A15DCB">
              <w:rPr>
                <w:lang w:eastAsia="ko-KR"/>
              </w:rPr>
              <w:tab/>
              <w:t>CCCH of size 48 bits and CCCH of size 64 bits are referred to as CCCH and CCCH1, respectively, in TS 38.331 [5].</w:t>
            </w:r>
          </w:p>
          <w:p w14:paraId="04599C66" w14:textId="77777777" w:rsidR="00BE7BDB" w:rsidRPr="00A15DCB" w:rsidRDefault="00BE7BDB" w:rsidP="009B330A">
            <w:pPr>
              <w:pStyle w:val="TAN"/>
              <w:rPr>
                <w:lang w:eastAsia="ko-KR"/>
              </w:rPr>
            </w:pPr>
            <w:r w:rsidRPr="00A15DCB">
              <w:rPr>
                <w:lang w:eastAsia="ko-KR"/>
              </w:rPr>
              <w:t>NOTE 3:</w:t>
            </w:r>
            <w:r w:rsidRPr="00A15DCB">
              <w:rPr>
                <w:lang w:eastAsia="ko-KR"/>
              </w:rPr>
              <w:tab/>
            </w:r>
            <w:r w:rsidRPr="00A15DCB">
              <w:t>For UE capable of PUCCH repetition of Msg4 HARQ-ACK, t</w:t>
            </w:r>
            <w:r w:rsidRPr="00A15DCB">
              <w:rPr>
                <w:lang w:eastAsia="ko-KR"/>
              </w:rPr>
              <w:t>he MAC entity use</w:t>
            </w:r>
            <w:r w:rsidRPr="00A15DCB">
              <w:t>s</w:t>
            </w:r>
            <w:r w:rsidRPr="00A15DCB">
              <w:rPr>
                <w:lang w:eastAsia="ko-KR"/>
              </w:rPr>
              <w:t xml:space="preserve"> the code point</w:t>
            </w:r>
            <w:r w:rsidRPr="00A15DCB">
              <w:t>s</w:t>
            </w:r>
            <w:r w:rsidRPr="00A15DCB">
              <w:rPr>
                <w:lang w:eastAsia="ko-KR"/>
              </w:rPr>
              <w:t xml:space="preserve"> corresponding to </w:t>
            </w:r>
            <w:r w:rsidRPr="00A15DCB">
              <w:t xml:space="preserve">PUCCH repetition of Msg4 HARQ-ACK </w:t>
            </w:r>
            <w:r w:rsidRPr="00A15DCB">
              <w:rPr>
                <w:lang w:eastAsia="ko-KR"/>
              </w:rPr>
              <w:t xml:space="preserve">if </w:t>
            </w:r>
            <w:r w:rsidRPr="00A15DCB">
              <w:rPr>
                <w:i/>
                <w:iCs/>
                <w:lang w:eastAsia="ko-KR"/>
              </w:rPr>
              <w:t>numberOfMsg4HARQ-ACK-Repetitions</w:t>
            </w:r>
            <w:r w:rsidRPr="00A15DCB">
              <w:rPr>
                <w:lang w:eastAsia="ko-KR"/>
              </w:rPr>
              <w:t xml:space="preserve"> is configured, and if </w:t>
            </w:r>
            <w:r w:rsidRPr="00A15DCB">
              <w:rPr>
                <w:i/>
                <w:iCs/>
                <w:lang w:eastAsia="ko-KR"/>
              </w:rPr>
              <w:t>rsrp-ThresholdMsg4HARQ-ACK</w:t>
            </w:r>
            <w:r w:rsidRPr="00A15DCB">
              <w:rPr>
                <w:lang w:eastAsia="ko-KR"/>
              </w:rPr>
              <w:t xml:space="preserve"> is configured, the RSRP of the downlink pathloss reference is less than </w:t>
            </w:r>
            <w:r w:rsidRPr="00A15DCB">
              <w:rPr>
                <w:i/>
                <w:iCs/>
                <w:lang w:eastAsia="ko-KR"/>
              </w:rPr>
              <w:t>rsrp-ThresholdMsg4HARQ-ACK.</w:t>
            </w:r>
          </w:p>
        </w:tc>
      </w:tr>
    </w:tbl>
    <w:p w14:paraId="128E9755" w14:textId="77777777" w:rsidR="00BE7BDB" w:rsidRPr="00A15DCB" w:rsidRDefault="00BE7BDB" w:rsidP="00BE7BDB"/>
    <w:p w14:paraId="03504690" w14:textId="77777777" w:rsidR="00BE7BDB" w:rsidRPr="00A15DCB" w:rsidRDefault="00BE7BDB" w:rsidP="00BE7BDB">
      <w:pPr>
        <w:pStyle w:val="H6"/>
      </w:pPr>
      <w:r w:rsidRPr="00A15DCB">
        <w:t>7.1.1.1.25.3</w:t>
      </w:r>
      <w:r w:rsidRPr="00A15DCB">
        <w:tab/>
        <w:t>Test description</w:t>
      </w:r>
    </w:p>
    <w:p w14:paraId="39AFBC02" w14:textId="77777777" w:rsidR="00BE7BDB" w:rsidRPr="00A15DCB" w:rsidRDefault="00BE7BDB" w:rsidP="00BE7BDB">
      <w:pPr>
        <w:pStyle w:val="H6"/>
      </w:pPr>
      <w:r w:rsidRPr="00A15DCB">
        <w:t>7.1.1.1.25.3.1</w:t>
      </w:r>
      <w:r w:rsidRPr="00A15DCB">
        <w:tab/>
        <w:t>Pre-test conditions</w:t>
      </w:r>
    </w:p>
    <w:p w14:paraId="25CC6D53" w14:textId="77777777" w:rsidR="00BE7BDB" w:rsidRPr="00A15DCB" w:rsidRDefault="00BE7BDB" w:rsidP="00BE7BDB">
      <w:pPr>
        <w:pStyle w:val="H6"/>
      </w:pPr>
      <w:r w:rsidRPr="00A15DCB">
        <w:t>System Simulator:</w:t>
      </w:r>
    </w:p>
    <w:p w14:paraId="2E8AD668" w14:textId="77777777" w:rsidR="00BE7BDB" w:rsidRPr="00A15DCB" w:rsidRDefault="00BE7BDB" w:rsidP="00BE7BDB">
      <w:pPr>
        <w:pStyle w:val="B1"/>
        <w:ind w:left="284" w:firstLine="0"/>
      </w:pPr>
      <w:r w:rsidRPr="00A15DCB">
        <w:rPr>
          <w:lang w:eastAsia="sv-SE"/>
        </w:rPr>
        <w:t>-</w:t>
      </w:r>
      <w:r w:rsidRPr="00A15DCB">
        <w:rPr>
          <w:lang w:eastAsia="sv-SE"/>
        </w:rPr>
        <w:tab/>
        <w:t>NR Cell 1.</w:t>
      </w:r>
    </w:p>
    <w:p w14:paraId="1F5011AD" w14:textId="77777777" w:rsidR="00BE7BDB" w:rsidRPr="00A15DCB" w:rsidRDefault="00BE7BDB" w:rsidP="00BE7BDB">
      <w:pPr>
        <w:pStyle w:val="H6"/>
      </w:pPr>
      <w:r w:rsidRPr="00A15DCB">
        <w:t>UE:</w:t>
      </w:r>
    </w:p>
    <w:p w14:paraId="5DC2CEAC" w14:textId="77777777" w:rsidR="00BE7BDB" w:rsidRPr="00A15DCB" w:rsidRDefault="00BE7BDB" w:rsidP="00BE7BDB">
      <w:pPr>
        <w:pStyle w:val="B1"/>
        <w:ind w:left="284" w:firstLine="0"/>
        <w:rPr>
          <w:lang w:eastAsia="sv-SE"/>
        </w:rPr>
      </w:pPr>
      <w:r w:rsidRPr="00A15DCB">
        <w:rPr>
          <w:lang w:eastAsia="sv-SE"/>
        </w:rPr>
        <w:t>-</w:t>
      </w:r>
      <w:r w:rsidRPr="00A15DCB">
        <w:rPr>
          <w:lang w:eastAsia="sv-SE"/>
        </w:rPr>
        <w:tab/>
        <w:t>None</w:t>
      </w:r>
    </w:p>
    <w:p w14:paraId="157F7880" w14:textId="77777777" w:rsidR="00BE7BDB" w:rsidRPr="00A15DCB" w:rsidRDefault="00BE7BDB" w:rsidP="00BE7BDB">
      <w:pPr>
        <w:pStyle w:val="H6"/>
      </w:pPr>
      <w:r w:rsidRPr="00A15DCB">
        <w:t>Preamble:</w:t>
      </w:r>
    </w:p>
    <w:p w14:paraId="563E7C13" w14:textId="77777777" w:rsidR="00BE7BDB" w:rsidRPr="00A15DCB" w:rsidRDefault="00BE7BDB" w:rsidP="00BE7BDB">
      <w:pPr>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362AB9DF" w14:textId="77777777" w:rsidR="00BE7BDB" w:rsidRPr="00A15DCB" w:rsidRDefault="00BE7BDB" w:rsidP="00BE7BDB">
      <w:pPr>
        <w:pStyle w:val="H6"/>
      </w:pPr>
      <w:r w:rsidRPr="00A15DCB">
        <w:lastRenderedPageBreak/>
        <w:t>7.1.1.1.25.3.2</w:t>
      </w:r>
      <w:r w:rsidRPr="00A15DCB">
        <w:tab/>
        <w:t>Test procedure sequence</w:t>
      </w:r>
    </w:p>
    <w:p w14:paraId="2029791B" w14:textId="77777777" w:rsidR="00BE7BDB" w:rsidRPr="00A15DCB" w:rsidRDefault="00BE7BDB" w:rsidP="00BE7BDB">
      <w:pPr>
        <w:pStyle w:val="TH"/>
      </w:pPr>
      <w:r w:rsidRPr="00A15DCB">
        <w:t>Table 7.1.1.1.25.3.2-1: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E7BDB" w:rsidRPr="00A15DCB" w14:paraId="3D9FDD31" w14:textId="77777777" w:rsidTr="009B330A">
        <w:tc>
          <w:tcPr>
            <w:tcW w:w="648" w:type="dxa"/>
            <w:tcBorders>
              <w:bottom w:val="nil"/>
            </w:tcBorders>
          </w:tcPr>
          <w:p w14:paraId="7217B328" w14:textId="77777777" w:rsidR="00BE7BDB" w:rsidRPr="00A15DCB" w:rsidRDefault="00BE7BDB" w:rsidP="009B330A">
            <w:pPr>
              <w:pStyle w:val="TAH"/>
            </w:pPr>
            <w:r w:rsidRPr="00A15DCB">
              <w:t>St</w:t>
            </w:r>
          </w:p>
        </w:tc>
        <w:tc>
          <w:tcPr>
            <w:tcW w:w="3969" w:type="dxa"/>
            <w:tcBorders>
              <w:bottom w:val="nil"/>
            </w:tcBorders>
          </w:tcPr>
          <w:p w14:paraId="12410822" w14:textId="77777777" w:rsidR="00BE7BDB" w:rsidRPr="00A15DCB" w:rsidRDefault="00BE7BDB" w:rsidP="009B330A">
            <w:pPr>
              <w:pStyle w:val="TAH"/>
            </w:pPr>
            <w:r w:rsidRPr="00A15DCB">
              <w:t>Procedure</w:t>
            </w:r>
          </w:p>
        </w:tc>
        <w:tc>
          <w:tcPr>
            <w:tcW w:w="3686" w:type="dxa"/>
            <w:gridSpan w:val="2"/>
          </w:tcPr>
          <w:p w14:paraId="63E1CAE7" w14:textId="77777777" w:rsidR="00BE7BDB" w:rsidRPr="00A15DCB" w:rsidRDefault="00BE7BDB" w:rsidP="009B330A">
            <w:pPr>
              <w:pStyle w:val="TAH"/>
            </w:pPr>
            <w:r w:rsidRPr="00A15DCB">
              <w:t>Message Sequence</w:t>
            </w:r>
          </w:p>
        </w:tc>
        <w:tc>
          <w:tcPr>
            <w:tcW w:w="567" w:type="dxa"/>
            <w:tcBorders>
              <w:bottom w:val="nil"/>
            </w:tcBorders>
          </w:tcPr>
          <w:p w14:paraId="6831F5DA" w14:textId="77777777" w:rsidR="00BE7BDB" w:rsidRPr="00A15DCB" w:rsidRDefault="00BE7BDB" w:rsidP="009B330A">
            <w:pPr>
              <w:pStyle w:val="TAH"/>
            </w:pPr>
            <w:r w:rsidRPr="00A15DCB">
              <w:t>TP</w:t>
            </w:r>
          </w:p>
        </w:tc>
        <w:tc>
          <w:tcPr>
            <w:tcW w:w="892" w:type="dxa"/>
            <w:tcBorders>
              <w:bottom w:val="nil"/>
            </w:tcBorders>
          </w:tcPr>
          <w:p w14:paraId="5FB1A8A6" w14:textId="77777777" w:rsidR="00BE7BDB" w:rsidRPr="00A15DCB" w:rsidRDefault="00BE7BDB" w:rsidP="009B330A">
            <w:pPr>
              <w:pStyle w:val="TAH"/>
            </w:pPr>
            <w:r w:rsidRPr="00A15DCB">
              <w:t>Verdict</w:t>
            </w:r>
          </w:p>
        </w:tc>
      </w:tr>
      <w:tr w:rsidR="00BE7BDB" w:rsidRPr="00A15DCB" w14:paraId="0D8F5EAF" w14:textId="77777777" w:rsidTr="009B330A">
        <w:tc>
          <w:tcPr>
            <w:tcW w:w="648" w:type="dxa"/>
            <w:tcBorders>
              <w:top w:val="nil"/>
            </w:tcBorders>
          </w:tcPr>
          <w:p w14:paraId="38F5886D" w14:textId="77777777" w:rsidR="00BE7BDB" w:rsidRPr="00A15DCB" w:rsidRDefault="00BE7BDB" w:rsidP="009B330A">
            <w:pPr>
              <w:pStyle w:val="TAH"/>
            </w:pPr>
          </w:p>
        </w:tc>
        <w:tc>
          <w:tcPr>
            <w:tcW w:w="3969" w:type="dxa"/>
            <w:tcBorders>
              <w:top w:val="nil"/>
            </w:tcBorders>
          </w:tcPr>
          <w:p w14:paraId="3E7F9F74" w14:textId="77777777" w:rsidR="00BE7BDB" w:rsidRPr="00A15DCB" w:rsidRDefault="00BE7BDB" w:rsidP="009B330A">
            <w:pPr>
              <w:pStyle w:val="TAH"/>
            </w:pPr>
          </w:p>
        </w:tc>
        <w:tc>
          <w:tcPr>
            <w:tcW w:w="709" w:type="dxa"/>
          </w:tcPr>
          <w:p w14:paraId="41150786" w14:textId="77777777" w:rsidR="00BE7BDB" w:rsidRPr="00A15DCB" w:rsidRDefault="00BE7BDB" w:rsidP="009B330A">
            <w:pPr>
              <w:pStyle w:val="TAH"/>
            </w:pPr>
            <w:r w:rsidRPr="00A15DCB">
              <w:t>U - S</w:t>
            </w:r>
          </w:p>
        </w:tc>
        <w:tc>
          <w:tcPr>
            <w:tcW w:w="2977" w:type="dxa"/>
          </w:tcPr>
          <w:p w14:paraId="5ECE661C" w14:textId="77777777" w:rsidR="00BE7BDB" w:rsidRPr="00A15DCB" w:rsidRDefault="00BE7BDB" w:rsidP="009B330A">
            <w:pPr>
              <w:pStyle w:val="TAH"/>
            </w:pPr>
            <w:r w:rsidRPr="00A15DCB">
              <w:t>Message</w:t>
            </w:r>
          </w:p>
        </w:tc>
        <w:tc>
          <w:tcPr>
            <w:tcW w:w="567" w:type="dxa"/>
            <w:tcBorders>
              <w:top w:val="nil"/>
            </w:tcBorders>
          </w:tcPr>
          <w:p w14:paraId="2F30367C" w14:textId="77777777" w:rsidR="00BE7BDB" w:rsidRPr="00A15DCB" w:rsidRDefault="00BE7BDB" w:rsidP="009B330A">
            <w:pPr>
              <w:pStyle w:val="TAH"/>
            </w:pPr>
          </w:p>
        </w:tc>
        <w:tc>
          <w:tcPr>
            <w:tcW w:w="892" w:type="dxa"/>
            <w:tcBorders>
              <w:top w:val="nil"/>
            </w:tcBorders>
          </w:tcPr>
          <w:p w14:paraId="67A7059E" w14:textId="77777777" w:rsidR="00BE7BDB" w:rsidRPr="00A15DCB" w:rsidRDefault="00BE7BDB" w:rsidP="009B330A">
            <w:pPr>
              <w:pStyle w:val="TAH"/>
            </w:pPr>
          </w:p>
        </w:tc>
      </w:tr>
      <w:tr w:rsidR="00BE7BDB" w:rsidRPr="00A15DCB" w14:paraId="4DB154DF" w14:textId="77777777" w:rsidTr="009B330A">
        <w:tc>
          <w:tcPr>
            <w:tcW w:w="648" w:type="dxa"/>
          </w:tcPr>
          <w:p w14:paraId="503022B6" w14:textId="77777777" w:rsidR="00BE7BDB" w:rsidRPr="00A15DCB" w:rsidRDefault="00BE7BDB" w:rsidP="009B330A">
            <w:pPr>
              <w:pStyle w:val="TAC"/>
            </w:pPr>
            <w:r w:rsidRPr="00A15DCB">
              <w:t>1</w:t>
            </w:r>
          </w:p>
        </w:tc>
        <w:tc>
          <w:tcPr>
            <w:tcW w:w="3969" w:type="dxa"/>
          </w:tcPr>
          <w:p w14:paraId="61B0705D" w14:textId="77777777" w:rsidR="00BE7BDB" w:rsidRPr="00A15DCB" w:rsidRDefault="00BE7BDB" w:rsidP="009B330A">
            <w:pPr>
              <w:pStyle w:val="TAL"/>
            </w:pPr>
            <w:r w:rsidRPr="00A15DCB">
              <w:t>The SS changes the SIB1 of NR Cell 1 to configure the specific PRACH resource for RedCap in initialUplinkBWP.</w:t>
            </w:r>
          </w:p>
        </w:tc>
        <w:tc>
          <w:tcPr>
            <w:tcW w:w="709" w:type="dxa"/>
          </w:tcPr>
          <w:p w14:paraId="48D38E3B" w14:textId="77777777" w:rsidR="00BE7BDB" w:rsidRPr="00A15DCB" w:rsidRDefault="00BE7BDB" w:rsidP="009B330A">
            <w:pPr>
              <w:pStyle w:val="TAC"/>
            </w:pPr>
            <w:r w:rsidRPr="00A15DCB">
              <w:rPr>
                <w:lang w:eastAsia="zh-CN"/>
              </w:rPr>
              <w:t>-</w:t>
            </w:r>
          </w:p>
        </w:tc>
        <w:tc>
          <w:tcPr>
            <w:tcW w:w="2977" w:type="dxa"/>
          </w:tcPr>
          <w:p w14:paraId="77043D3B" w14:textId="77777777" w:rsidR="00BE7BDB" w:rsidRPr="00A15DCB" w:rsidRDefault="00BE7BDB" w:rsidP="009B330A">
            <w:pPr>
              <w:pStyle w:val="TAL"/>
              <w:rPr>
                <w:i/>
              </w:rPr>
            </w:pPr>
            <w:r w:rsidRPr="00A15DCB">
              <w:rPr>
                <w:iCs/>
              </w:rPr>
              <w:t>-</w:t>
            </w:r>
          </w:p>
        </w:tc>
        <w:tc>
          <w:tcPr>
            <w:tcW w:w="567" w:type="dxa"/>
          </w:tcPr>
          <w:p w14:paraId="78ADEB6E" w14:textId="77777777" w:rsidR="00BE7BDB" w:rsidRPr="00A15DCB" w:rsidRDefault="00BE7BDB" w:rsidP="009B330A">
            <w:pPr>
              <w:pStyle w:val="TAC"/>
            </w:pPr>
            <w:r w:rsidRPr="00A15DCB">
              <w:t>-</w:t>
            </w:r>
          </w:p>
        </w:tc>
        <w:tc>
          <w:tcPr>
            <w:tcW w:w="892" w:type="dxa"/>
          </w:tcPr>
          <w:p w14:paraId="432DC37C" w14:textId="77777777" w:rsidR="00BE7BDB" w:rsidRPr="00A15DCB" w:rsidRDefault="00BE7BDB" w:rsidP="009B330A">
            <w:pPr>
              <w:pStyle w:val="TAC"/>
            </w:pPr>
            <w:r w:rsidRPr="00A15DCB">
              <w:t>-</w:t>
            </w:r>
          </w:p>
        </w:tc>
      </w:tr>
      <w:tr w:rsidR="00BE7BDB" w:rsidRPr="00A15DCB" w14:paraId="5ECB0EA5" w14:textId="77777777" w:rsidTr="009B330A">
        <w:tc>
          <w:tcPr>
            <w:tcW w:w="648" w:type="dxa"/>
          </w:tcPr>
          <w:p w14:paraId="2711CD46" w14:textId="77777777" w:rsidR="00BE7BDB" w:rsidRPr="00A15DCB" w:rsidRDefault="00BE7BDB" w:rsidP="009B330A">
            <w:pPr>
              <w:pStyle w:val="TAC"/>
            </w:pPr>
            <w:r w:rsidRPr="00A15DCB">
              <w:t>2</w:t>
            </w:r>
          </w:p>
        </w:tc>
        <w:tc>
          <w:tcPr>
            <w:tcW w:w="3969" w:type="dxa"/>
          </w:tcPr>
          <w:p w14:paraId="70FCBD3C" w14:textId="77777777" w:rsidR="00BE7BDB" w:rsidRPr="00A15DCB" w:rsidRDefault="00BE7BDB" w:rsidP="009B330A">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2AF49997" w14:textId="77777777" w:rsidR="00BE7BDB" w:rsidRPr="00A15DCB" w:rsidRDefault="00BE7BDB" w:rsidP="009B330A">
            <w:pPr>
              <w:pStyle w:val="TAC"/>
            </w:pPr>
            <w:r w:rsidRPr="00A15DCB">
              <w:t>&lt;--</w:t>
            </w:r>
          </w:p>
        </w:tc>
        <w:tc>
          <w:tcPr>
            <w:tcW w:w="2977" w:type="dxa"/>
          </w:tcPr>
          <w:p w14:paraId="04B4F3D3" w14:textId="77777777" w:rsidR="00BE7BDB" w:rsidRPr="00A15DCB" w:rsidRDefault="00BE7BDB" w:rsidP="009B330A">
            <w:pPr>
              <w:pStyle w:val="TAL"/>
              <w:rPr>
                <w:i/>
              </w:rPr>
            </w:pPr>
            <w:r w:rsidRPr="00A15DCB">
              <w:t>PDCCH (DCI 1_0): Short Message</w:t>
            </w:r>
          </w:p>
        </w:tc>
        <w:tc>
          <w:tcPr>
            <w:tcW w:w="567" w:type="dxa"/>
          </w:tcPr>
          <w:p w14:paraId="2CFAA172" w14:textId="77777777" w:rsidR="00BE7BDB" w:rsidRPr="00A15DCB" w:rsidRDefault="00BE7BDB" w:rsidP="009B330A">
            <w:pPr>
              <w:pStyle w:val="TAC"/>
            </w:pPr>
            <w:r w:rsidRPr="00A15DCB">
              <w:t>-</w:t>
            </w:r>
          </w:p>
        </w:tc>
        <w:tc>
          <w:tcPr>
            <w:tcW w:w="892" w:type="dxa"/>
          </w:tcPr>
          <w:p w14:paraId="26106A4F" w14:textId="77777777" w:rsidR="00BE7BDB" w:rsidRPr="00A15DCB" w:rsidRDefault="00BE7BDB" w:rsidP="009B330A">
            <w:pPr>
              <w:pStyle w:val="TAC"/>
            </w:pPr>
            <w:r w:rsidRPr="00A15DCB">
              <w:t>-</w:t>
            </w:r>
          </w:p>
        </w:tc>
      </w:tr>
      <w:tr w:rsidR="00BE7BDB" w:rsidRPr="00A15DCB" w14:paraId="30A20421" w14:textId="77777777" w:rsidTr="009B330A">
        <w:tc>
          <w:tcPr>
            <w:tcW w:w="648" w:type="dxa"/>
          </w:tcPr>
          <w:p w14:paraId="2EFDC7C1" w14:textId="77777777" w:rsidR="00BE7BDB" w:rsidRPr="00A15DCB" w:rsidRDefault="00BE7BDB" w:rsidP="009B330A">
            <w:pPr>
              <w:pStyle w:val="TAC"/>
            </w:pPr>
            <w:r w:rsidRPr="00A15DCB">
              <w:t>3</w:t>
            </w:r>
          </w:p>
        </w:tc>
        <w:tc>
          <w:tcPr>
            <w:tcW w:w="3969" w:type="dxa"/>
          </w:tcPr>
          <w:p w14:paraId="58E4FB99" w14:textId="77777777" w:rsidR="00BE7BDB" w:rsidRPr="00A15DCB" w:rsidRDefault="00BE7BDB" w:rsidP="009B330A">
            <w:pPr>
              <w:pStyle w:val="TAL"/>
            </w:pPr>
            <w:r w:rsidRPr="00A15DCB">
              <w:t>Wait for 2.1* modification period second for the UE to receive new system information.</w:t>
            </w:r>
          </w:p>
          <w:p w14:paraId="6394F72B" w14:textId="77777777" w:rsidR="00BE7BDB" w:rsidRPr="00A15DCB" w:rsidRDefault="00BE7BDB" w:rsidP="009B330A">
            <w:pPr>
              <w:pStyle w:val="TAL"/>
            </w:pPr>
            <w:r w:rsidRPr="00A15DCB">
              <w:t>(Note 1)</w:t>
            </w:r>
          </w:p>
        </w:tc>
        <w:tc>
          <w:tcPr>
            <w:tcW w:w="709" w:type="dxa"/>
          </w:tcPr>
          <w:p w14:paraId="64DB1D9C" w14:textId="77777777" w:rsidR="00BE7BDB" w:rsidRPr="00A15DCB" w:rsidRDefault="00BE7BDB" w:rsidP="009B330A">
            <w:pPr>
              <w:pStyle w:val="TAC"/>
            </w:pPr>
            <w:r w:rsidRPr="00A15DCB">
              <w:t>-</w:t>
            </w:r>
          </w:p>
        </w:tc>
        <w:tc>
          <w:tcPr>
            <w:tcW w:w="2977" w:type="dxa"/>
          </w:tcPr>
          <w:p w14:paraId="450BE694" w14:textId="77777777" w:rsidR="00BE7BDB" w:rsidRPr="00A15DCB" w:rsidRDefault="00BE7BDB" w:rsidP="009B330A">
            <w:pPr>
              <w:pStyle w:val="TAL"/>
              <w:rPr>
                <w:i/>
              </w:rPr>
            </w:pPr>
            <w:r w:rsidRPr="00A15DCB">
              <w:t>-</w:t>
            </w:r>
          </w:p>
        </w:tc>
        <w:tc>
          <w:tcPr>
            <w:tcW w:w="567" w:type="dxa"/>
          </w:tcPr>
          <w:p w14:paraId="74998DBC" w14:textId="77777777" w:rsidR="00BE7BDB" w:rsidRPr="00A15DCB" w:rsidRDefault="00BE7BDB" w:rsidP="009B330A">
            <w:pPr>
              <w:pStyle w:val="TAC"/>
            </w:pPr>
            <w:r w:rsidRPr="00A15DCB">
              <w:t>-</w:t>
            </w:r>
          </w:p>
        </w:tc>
        <w:tc>
          <w:tcPr>
            <w:tcW w:w="892" w:type="dxa"/>
          </w:tcPr>
          <w:p w14:paraId="41DF5A8F" w14:textId="77777777" w:rsidR="00BE7BDB" w:rsidRPr="00A15DCB" w:rsidRDefault="00BE7BDB" w:rsidP="009B330A">
            <w:pPr>
              <w:pStyle w:val="TAC"/>
            </w:pPr>
            <w:r w:rsidRPr="00A15DCB">
              <w:t>-</w:t>
            </w:r>
          </w:p>
        </w:tc>
      </w:tr>
      <w:tr w:rsidR="00BE7BDB" w:rsidRPr="00A15DCB" w14:paraId="7708A241" w14:textId="77777777" w:rsidTr="009B330A">
        <w:tc>
          <w:tcPr>
            <w:tcW w:w="648" w:type="dxa"/>
          </w:tcPr>
          <w:p w14:paraId="52853A35" w14:textId="77777777" w:rsidR="00BE7BDB" w:rsidRPr="00A15DCB" w:rsidRDefault="00BE7BDB" w:rsidP="009B330A">
            <w:pPr>
              <w:pStyle w:val="TAC"/>
            </w:pPr>
            <w:r w:rsidRPr="00A15DCB">
              <w:rPr>
                <w:lang w:eastAsia="zh-CN"/>
              </w:rPr>
              <w:t>4</w:t>
            </w:r>
          </w:p>
        </w:tc>
        <w:tc>
          <w:tcPr>
            <w:tcW w:w="3969" w:type="dxa"/>
          </w:tcPr>
          <w:p w14:paraId="5C16E363" w14:textId="77777777" w:rsidR="00BE7BDB" w:rsidRPr="00A15DCB" w:rsidRDefault="00BE7BDB" w:rsidP="009B330A">
            <w:pPr>
              <w:pStyle w:val="TAL"/>
            </w:pPr>
            <w:r w:rsidRPr="00A15DCB">
              <w:t>The SS transmits a Paging message including a matched identity.</w:t>
            </w:r>
          </w:p>
        </w:tc>
        <w:tc>
          <w:tcPr>
            <w:tcW w:w="709" w:type="dxa"/>
          </w:tcPr>
          <w:p w14:paraId="751E2886" w14:textId="77777777" w:rsidR="00BE7BDB" w:rsidRPr="00A15DCB" w:rsidRDefault="00BE7BDB" w:rsidP="009B330A">
            <w:pPr>
              <w:pStyle w:val="TAC"/>
            </w:pPr>
            <w:r w:rsidRPr="00A15DCB">
              <w:t>&lt;--</w:t>
            </w:r>
          </w:p>
        </w:tc>
        <w:tc>
          <w:tcPr>
            <w:tcW w:w="2977" w:type="dxa"/>
          </w:tcPr>
          <w:p w14:paraId="21059B89" w14:textId="77777777" w:rsidR="00BE7BDB" w:rsidRPr="00A15DCB" w:rsidRDefault="00BE7BDB" w:rsidP="009B330A">
            <w:pPr>
              <w:pStyle w:val="TAL"/>
            </w:pPr>
            <w:r w:rsidRPr="00A15DCB">
              <w:t>NR RRC: Paging</w:t>
            </w:r>
          </w:p>
        </w:tc>
        <w:tc>
          <w:tcPr>
            <w:tcW w:w="567" w:type="dxa"/>
          </w:tcPr>
          <w:p w14:paraId="6F2C9E2C" w14:textId="77777777" w:rsidR="00BE7BDB" w:rsidRPr="00A15DCB" w:rsidRDefault="00BE7BDB" w:rsidP="009B330A">
            <w:pPr>
              <w:pStyle w:val="TAC"/>
            </w:pPr>
            <w:r w:rsidRPr="00A15DCB">
              <w:t>-</w:t>
            </w:r>
          </w:p>
        </w:tc>
        <w:tc>
          <w:tcPr>
            <w:tcW w:w="892" w:type="dxa"/>
          </w:tcPr>
          <w:p w14:paraId="1DBD0229" w14:textId="77777777" w:rsidR="00BE7BDB" w:rsidRPr="00A15DCB" w:rsidRDefault="00BE7BDB" w:rsidP="009B330A">
            <w:pPr>
              <w:pStyle w:val="TAC"/>
            </w:pPr>
            <w:r w:rsidRPr="00A15DCB">
              <w:t>-</w:t>
            </w:r>
          </w:p>
        </w:tc>
      </w:tr>
      <w:tr w:rsidR="00BE7BDB" w:rsidRPr="00A15DCB" w14:paraId="218B1617" w14:textId="77777777" w:rsidTr="009B330A">
        <w:tc>
          <w:tcPr>
            <w:tcW w:w="648" w:type="dxa"/>
          </w:tcPr>
          <w:p w14:paraId="21457CC5" w14:textId="77777777" w:rsidR="00BE7BDB" w:rsidRPr="00A15DCB" w:rsidRDefault="00BE7BDB" w:rsidP="009B330A">
            <w:pPr>
              <w:pStyle w:val="TAC"/>
            </w:pPr>
            <w:r w:rsidRPr="00A15DCB">
              <w:t>5</w:t>
            </w:r>
          </w:p>
        </w:tc>
        <w:tc>
          <w:tcPr>
            <w:tcW w:w="3969" w:type="dxa"/>
          </w:tcPr>
          <w:p w14:paraId="01D04D70" w14:textId="77777777" w:rsidR="00BE7BDB" w:rsidRPr="00A15DCB" w:rsidRDefault="00BE7BDB" w:rsidP="009B330A">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12 to 15 on NR Cell 1?</w:t>
            </w:r>
          </w:p>
        </w:tc>
        <w:tc>
          <w:tcPr>
            <w:tcW w:w="709" w:type="dxa"/>
          </w:tcPr>
          <w:p w14:paraId="2F377A2F" w14:textId="77777777" w:rsidR="00BE7BDB" w:rsidRPr="00A15DCB" w:rsidRDefault="00BE7BDB" w:rsidP="009B330A">
            <w:pPr>
              <w:pStyle w:val="TAC"/>
            </w:pPr>
            <w:r w:rsidRPr="00A15DCB">
              <w:t>--&gt;</w:t>
            </w:r>
          </w:p>
        </w:tc>
        <w:tc>
          <w:tcPr>
            <w:tcW w:w="2977" w:type="dxa"/>
          </w:tcPr>
          <w:p w14:paraId="7E573544" w14:textId="77777777" w:rsidR="00BE7BDB" w:rsidRPr="00A15DCB" w:rsidRDefault="00BE7BDB" w:rsidP="009B330A">
            <w:pPr>
              <w:pStyle w:val="TAL"/>
            </w:pPr>
            <w:r w:rsidRPr="00A15DCB">
              <w:t>PRACH Preamble</w:t>
            </w:r>
          </w:p>
        </w:tc>
        <w:tc>
          <w:tcPr>
            <w:tcW w:w="567" w:type="dxa"/>
          </w:tcPr>
          <w:p w14:paraId="72A35A86" w14:textId="77777777" w:rsidR="00BE7BDB" w:rsidRPr="00A15DCB" w:rsidRDefault="00BE7BDB" w:rsidP="009B330A">
            <w:pPr>
              <w:pStyle w:val="TAC"/>
            </w:pPr>
            <w:r w:rsidRPr="00A15DCB">
              <w:t>2</w:t>
            </w:r>
          </w:p>
        </w:tc>
        <w:tc>
          <w:tcPr>
            <w:tcW w:w="892" w:type="dxa"/>
          </w:tcPr>
          <w:p w14:paraId="7FD4CB60" w14:textId="77777777" w:rsidR="00BE7BDB" w:rsidRPr="00A15DCB" w:rsidRDefault="00BE7BDB" w:rsidP="009B330A">
            <w:pPr>
              <w:pStyle w:val="TAC"/>
            </w:pPr>
            <w:r w:rsidRPr="00A15DCB">
              <w:t>P</w:t>
            </w:r>
          </w:p>
        </w:tc>
      </w:tr>
      <w:tr w:rsidR="00BE7BDB" w:rsidRPr="00A15DCB" w14:paraId="6668803E" w14:textId="77777777" w:rsidTr="009B330A">
        <w:tc>
          <w:tcPr>
            <w:tcW w:w="648" w:type="dxa"/>
          </w:tcPr>
          <w:p w14:paraId="6FDB3FB4" w14:textId="77777777" w:rsidR="00BE7BDB" w:rsidRPr="00A15DCB" w:rsidRDefault="00BE7BDB" w:rsidP="009B330A">
            <w:pPr>
              <w:pStyle w:val="TAC"/>
            </w:pPr>
            <w:r w:rsidRPr="00A15DCB">
              <w:t>6</w:t>
            </w:r>
          </w:p>
        </w:tc>
        <w:tc>
          <w:tcPr>
            <w:tcW w:w="3969" w:type="dxa"/>
          </w:tcPr>
          <w:p w14:paraId="4927C3F1" w14:textId="77777777" w:rsidR="00BE7BDB" w:rsidRPr="00A15DCB" w:rsidRDefault="00BE7BDB" w:rsidP="009B330A">
            <w:pPr>
              <w:pStyle w:val="TAL"/>
            </w:pPr>
            <w:r w:rsidRPr="00A15DCB">
              <w:t>The SS transmits Random Access Response with RAPID corresponding to the transmitted Preamble in step 5.</w:t>
            </w:r>
          </w:p>
        </w:tc>
        <w:tc>
          <w:tcPr>
            <w:tcW w:w="709" w:type="dxa"/>
          </w:tcPr>
          <w:p w14:paraId="1594CF97" w14:textId="77777777" w:rsidR="00BE7BDB" w:rsidRPr="00A15DCB" w:rsidRDefault="00BE7BDB" w:rsidP="009B330A">
            <w:pPr>
              <w:pStyle w:val="TAC"/>
            </w:pPr>
            <w:r w:rsidRPr="00A15DCB">
              <w:t>&lt;--</w:t>
            </w:r>
          </w:p>
        </w:tc>
        <w:tc>
          <w:tcPr>
            <w:tcW w:w="2977" w:type="dxa"/>
          </w:tcPr>
          <w:p w14:paraId="08ECA1EF" w14:textId="77777777" w:rsidR="00BE7BDB" w:rsidRPr="00A15DCB" w:rsidRDefault="00BE7BDB" w:rsidP="009B330A">
            <w:pPr>
              <w:pStyle w:val="TAL"/>
            </w:pPr>
            <w:r w:rsidRPr="00A15DCB">
              <w:t>Random Access Response</w:t>
            </w:r>
          </w:p>
        </w:tc>
        <w:tc>
          <w:tcPr>
            <w:tcW w:w="567" w:type="dxa"/>
          </w:tcPr>
          <w:p w14:paraId="790D0BA3" w14:textId="77777777" w:rsidR="00BE7BDB" w:rsidRPr="00A15DCB" w:rsidRDefault="00BE7BDB" w:rsidP="009B330A">
            <w:pPr>
              <w:pStyle w:val="TAC"/>
            </w:pPr>
            <w:r w:rsidRPr="00A15DCB">
              <w:t>-</w:t>
            </w:r>
          </w:p>
        </w:tc>
        <w:tc>
          <w:tcPr>
            <w:tcW w:w="892" w:type="dxa"/>
          </w:tcPr>
          <w:p w14:paraId="048466CD" w14:textId="77777777" w:rsidR="00BE7BDB" w:rsidRPr="00A15DCB" w:rsidRDefault="00BE7BDB" w:rsidP="009B330A">
            <w:pPr>
              <w:pStyle w:val="TAC"/>
            </w:pPr>
          </w:p>
        </w:tc>
      </w:tr>
      <w:tr w:rsidR="00BE7BDB" w:rsidRPr="00A15DCB" w14:paraId="721232A4" w14:textId="77777777" w:rsidTr="009B330A">
        <w:tc>
          <w:tcPr>
            <w:tcW w:w="648" w:type="dxa"/>
          </w:tcPr>
          <w:p w14:paraId="520CA616" w14:textId="77777777" w:rsidR="00BE7BDB" w:rsidRPr="00A15DCB" w:rsidRDefault="00BE7BDB" w:rsidP="009B330A">
            <w:pPr>
              <w:pStyle w:val="TAC"/>
            </w:pPr>
            <w:r w:rsidRPr="00A15DCB">
              <w:t>7</w:t>
            </w:r>
          </w:p>
        </w:tc>
        <w:tc>
          <w:tcPr>
            <w:tcW w:w="3969" w:type="dxa"/>
          </w:tcPr>
          <w:p w14:paraId="4A4C727B" w14:textId="77777777" w:rsidR="00BE7BDB" w:rsidRPr="00A15DCB" w:rsidRDefault="00BE7BDB" w:rsidP="009B330A">
            <w:pPr>
              <w:pStyle w:val="TAL"/>
            </w:pPr>
            <w:r w:rsidRPr="00A15DCB">
              <w:t xml:space="preserve">Check: Does the UE transmit a MAC PDU containing an </w:t>
            </w:r>
            <w:r w:rsidRPr="00A15DCB">
              <w:rPr>
                <w:i/>
                <w:iCs/>
              </w:rPr>
              <w:t>RRCSetupRequest</w:t>
            </w:r>
            <w:r w:rsidRPr="00A15DCB">
              <w:t xml:space="preserve"> message by setting LCID to 0 and setting LX to 1?</w:t>
            </w:r>
          </w:p>
        </w:tc>
        <w:tc>
          <w:tcPr>
            <w:tcW w:w="709" w:type="dxa"/>
          </w:tcPr>
          <w:p w14:paraId="71D0C660" w14:textId="77777777" w:rsidR="00BE7BDB" w:rsidRPr="00A15DCB" w:rsidRDefault="00BE7BDB" w:rsidP="009B330A">
            <w:pPr>
              <w:pStyle w:val="TAC"/>
            </w:pPr>
            <w:r w:rsidRPr="00A15DCB">
              <w:t>-</w:t>
            </w:r>
            <w:r w:rsidRPr="00A15DCB">
              <w:rPr>
                <w:lang w:eastAsia="zh-CN"/>
              </w:rPr>
              <w:t>-&gt;</w:t>
            </w:r>
          </w:p>
        </w:tc>
        <w:tc>
          <w:tcPr>
            <w:tcW w:w="2977" w:type="dxa"/>
          </w:tcPr>
          <w:p w14:paraId="71574E14" w14:textId="77777777" w:rsidR="00BE7BDB" w:rsidRPr="00A15DCB" w:rsidRDefault="00BE7BDB" w:rsidP="009B330A">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3D5B4330" w14:textId="77777777" w:rsidR="00BE7BDB" w:rsidRPr="00A15DCB" w:rsidRDefault="00BE7BDB" w:rsidP="009B330A">
            <w:pPr>
              <w:pStyle w:val="TAC"/>
            </w:pPr>
            <w:r w:rsidRPr="00A15DCB">
              <w:t>3</w:t>
            </w:r>
          </w:p>
        </w:tc>
        <w:tc>
          <w:tcPr>
            <w:tcW w:w="892" w:type="dxa"/>
          </w:tcPr>
          <w:p w14:paraId="712D4DE5" w14:textId="77777777" w:rsidR="00BE7BDB" w:rsidRPr="00A15DCB" w:rsidRDefault="00BE7BDB" w:rsidP="009B330A">
            <w:pPr>
              <w:pStyle w:val="TAC"/>
            </w:pPr>
            <w:r w:rsidRPr="00A15DCB">
              <w:t>P</w:t>
            </w:r>
          </w:p>
        </w:tc>
      </w:tr>
      <w:tr w:rsidR="00BE7BDB" w:rsidRPr="00A15DCB" w14:paraId="1899522F" w14:textId="77777777" w:rsidTr="009B330A">
        <w:tc>
          <w:tcPr>
            <w:tcW w:w="648" w:type="dxa"/>
          </w:tcPr>
          <w:p w14:paraId="3F2D9F83" w14:textId="77777777" w:rsidR="00BE7BDB" w:rsidRPr="00A15DCB" w:rsidRDefault="00BE7BDB" w:rsidP="009B330A">
            <w:pPr>
              <w:pStyle w:val="TAC"/>
            </w:pPr>
            <w:r w:rsidRPr="00A15DCB">
              <w:t>8</w:t>
            </w:r>
          </w:p>
        </w:tc>
        <w:tc>
          <w:tcPr>
            <w:tcW w:w="3969" w:type="dxa"/>
          </w:tcPr>
          <w:p w14:paraId="544D27A6" w14:textId="77777777" w:rsidR="00BE7BDB" w:rsidRPr="00A15DCB" w:rsidRDefault="00BE7BDB" w:rsidP="009B330A">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2EF6FAF3" w14:textId="77777777" w:rsidR="00BE7BDB" w:rsidRPr="00A15DCB" w:rsidRDefault="00BE7BDB" w:rsidP="009B330A">
            <w:pPr>
              <w:pStyle w:val="TAC"/>
            </w:pPr>
            <w:r w:rsidRPr="00A15DCB">
              <w:t>&lt;--</w:t>
            </w:r>
          </w:p>
        </w:tc>
        <w:tc>
          <w:tcPr>
            <w:tcW w:w="2977" w:type="dxa"/>
          </w:tcPr>
          <w:p w14:paraId="5406087B" w14:textId="77777777" w:rsidR="00BE7BDB" w:rsidRPr="00A15DCB" w:rsidRDefault="00BE7BDB" w:rsidP="009B330A">
            <w:pPr>
              <w:pStyle w:val="TAL"/>
              <w:rPr>
                <w:lang w:eastAsia="zh-CN"/>
              </w:rPr>
            </w:pPr>
            <w:r w:rsidRPr="00A15DCB">
              <w:rPr>
                <w:lang w:eastAsia="zh-CN"/>
              </w:rPr>
              <w:t>MAC PDU</w:t>
            </w:r>
          </w:p>
          <w:p w14:paraId="0680261D" w14:textId="77777777" w:rsidR="00BE7BDB" w:rsidRPr="00A15DCB" w:rsidRDefault="00BE7BDB" w:rsidP="009B330A">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7D42C853" w14:textId="77777777" w:rsidR="00BE7BDB" w:rsidRPr="00A15DCB" w:rsidRDefault="00BE7BDB" w:rsidP="009B330A">
            <w:pPr>
              <w:pStyle w:val="TAC"/>
            </w:pPr>
            <w:r w:rsidRPr="00A15DCB">
              <w:t>-</w:t>
            </w:r>
          </w:p>
        </w:tc>
        <w:tc>
          <w:tcPr>
            <w:tcW w:w="892" w:type="dxa"/>
          </w:tcPr>
          <w:p w14:paraId="060C1549" w14:textId="77777777" w:rsidR="00BE7BDB" w:rsidRPr="00A15DCB" w:rsidRDefault="00BE7BDB" w:rsidP="009B330A">
            <w:pPr>
              <w:pStyle w:val="TAC"/>
            </w:pPr>
            <w:r w:rsidRPr="00A15DCB">
              <w:t>-</w:t>
            </w:r>
          </w:p>
        </w:tc>
      </w:tr>
      <w:tr w:rsidR="00BE7BDB" w:rsidRPr="00A15DCB" w14:paraId="1C1A2989" w14:textId="77777777" w:rsidTr="009B330A">
        <w:tc>
          <w:tcPr>
            <w:tcW w:w="648" w:type="dxa"/>
          </w:tcPr>
          <w:p w14:paraId="4CF2A58C" w14:textId="77777777" w:rsidR="00BE7BDB" w:rsidRPr="00A15DCB" w:rsidRDefault="00BE7BDB" w:rsidP="009B330A">
            <w:pPr>
              <w:pStyle w:val="TAC"/>
            </w:pPr>
            <w:r w:rsidRPr="00A15DCB">
              <w:t>9</w:t>
            </w:r>
          </w:p>
        </w:tc>
        <w:tc>
          <w:tcPr>
            <w:tcW w:w="3969" w:type="dxa"/>
          </w:tcPr>
          <w:p w14:paraId="13C5C8D9" w14:textId="77777777" w:rsidR="00BE7BDB" w:rsidRPr="00A15DCB" w:rsidRDefault="00BE7BDB" w:rsidP="009B330A">
            <w:pPr>
              <w:pStyle w:val="TAL"/>
            </w:pPr>
            <w:r w:rsidRPr="00A15DCB">
              <w:t xml:space="preserve">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Pr>
          <w:p w14:paraId="25B6F045" w14:textId="77777777" w:rsidR="00BE7BDB" w:rsidRPr="00A15DCB" w:rsidRDefault="00BE7BDB" w:rsidP="009B330A">
            <w:pPr>
              <w:pStyle w:val="TAC"/>
            </w:pPr>
            <w:r w:rsidRPr="00A15DCB">
              <w:t>--&gt;</w:t>
            </w:r>
          </w:p>
        </w:tc>
        <w:tc>
          <w:tcPr>
            <w:tcW w:w="2977" w:type="dxa"/>
          </w:tcPr>
          <w:p w14:paraId="762C4CD2" w14:textId="77777777" w:rsidR="00BE7BDB" w:rsidRPr="00A15DCB" w:rsidRDefault="00BE7BDB" w:rsidP="009B330A">
            <w:pPr>
              <w:pStyle w:val="TAL"/>
            </w:pPr>
            <w:r w:rsidRPr="00A15DCB">
              <w:t>MAC PDU (</w:t>
            </w:r>
            <w:r w:rsidRPr="00A15DCB">
              <w:rPr>
                <w:i/>
                <w:iCs/>
              </w:rPr>
              <w:t>RRCSetupComplete)</w:t>
            </w:r>
          </w:p>
        </w:tc>
        <w:tc>
          <w:tcPr>
            <w:tcW w:w="567" w:type="dxa"/>
          </w:tcPr>
          <w:p w14:paraId="1C8C189D" w14:textId="77777777" w:rsidR="00BE7BDB" w:rsidRPr="00A15DCB" w:rsidRDefault="00BE7BDB" w:rsidP="009B330A">
            <w:pPr>
              <w:pStyle w:val="TAC"/>
            </w:pPr>
            <w:r w:rsidRPr="00A15DCB">
              <w:t>-</w:t>
            </w:r>
          </w:p>
        </w:tc>
        <w:tc>
          <w:tcPr>
            <w:tcW w:w="892" w:type="dxa"/>
          </w:tcPr>
          <w:p w14:paraId="4599107B" w14:textId="77777777" w:rsidR="00BE7BDB" w:rsidRPr="00A15DCB" w:rsidRDefault="00BE7BDB" w:rsidP="009B330A">
            <w:pPr>
              <w:pStyle w:val="TAC"/>
            </w:pPr>
            <w:r w:rsidRPr="00A15DCB">
              <w:t>-</w:t>
            </w:r>
          </w:p>
        </w:tc>
      </w:tr>
      <w:tr w:rsidR="00BE7BDB" w:rsidRPr="00A15DCB" w14:paraId="7D8BDFF0" w14:textId="77777777" w:rsidTr="009B330A">
        <w:tc>
          <w:tcPr>
            <w:tcW w:w="648" w:type="dxa"/>
          </w:tcPr>
          <w:p w14:paraId="32B820FF" w14:textId="77777777" w:rsidR="00BE7BDB" w:rsidRPr="00A15DCB" w:rsidRDefault="00BE7BDB" w:rsidP="009B330A">
            <w:pPr>
              <w:pStyle w:val="TAC"/>
            </w:pPr>
            <w:r w:rsidRPr="00A15DCB">
              <w:rPr>
                <w:lang w:eastAsia="zh-CN"/>
              </w:rPr>
              <w:t>10</w:t>
            </w:r>
          </w:p>
        </w:tc>
        <w:tc>
          <w:tcPr>
            <w:tcW w:w="3969" w:type="dxa"/>
          </w:tcPr>
          <w:p w14:paraId="5CD6A144" w14:textId="77777777" w:rsidR="00BE7BDB" w:rsidRPr="00A15DCB" w:rsidRDefault="00BE7BDB" w:rsidP="009B330A">
            <w:pPr>
              <w:pStyle w:val="TAL"/>
            </w:pPr>
            <w:r w:rsidRPr="00A15DCB">
              <w:t xml:space="preserve">The test steps 5 to 8 of generic test procedure in TS 38.508-1 </w:t>
            </w:r>
            <w:r w:rsidRPr="00A15DCB">
              <w:rPr>
                <w:lang w:eastAsia="zh-CN"/>
              </w:rPr>
              <w:t>[4]</w:t>
            </w:r>
            <w:r w:rsidRPr="00A15DCB">
              <w:t xml:space="preserve"> Table 4.5.4.2-3 are performed on NR Cell </w:t>
            </w:r>
            <w:r w:rsidRPr="00A15DCB">
              <w:rPr>
                <w:lang w:eastAsia="zh-CN"/>
              </w:rPr>
              <w:t>1.</w:t>
            </w:r>
          </w:p>
        </w:tc>
        <w:tc>
          <w:tcPr>
            <w:tcW w:w="709" w:type="dxa"/>
          </w:tcPr>
          <w:p w14:paraId="30F5843F" w14:textId="77777777" w:rsidR="00BE7BDB" w:rsidRPr="00A15DCB" w:rsidRDefault="00BE7BDB" w:rsidP="009B330A">
            <w:pPr>
              <w:pStyle w:val="TAC"/>
            </w:pPr>
            <w:r w:rsidRPr="00A15DCB">
              <w:rPr>
                <w:lang w:eastAsia="zh-CN"/>
              </w:rPr>
              <w:t>-</w:t>
            </w:r>
          </w:p>
        </w:tc>
        <w:tc>
          <w:tcPr>
            <w:tcW w:w="2977" w:type="dxa"/>
          </w:tcPr>
          <w:p w14:paraId="55DF36DB" w14:textId="77777777" w:rsidR="00BE7BDB" w:rsidRPr="00A15DCB" w:rsidRDefault="00BE7BDB" w:rsidP="009B330A">
            <w:pPr>
              <w:pStyle w:val="TAL"/>
            </w:pPr>
            <w:r w:rsidRPr="00A15DCB">
              <w:rPr>
                <w:iCs/>
              </w:rPr>
              <w:t>-</w:t>
            </w:r>
          </w:p>
        </w:tc>
        <w:tc>
          <w:tcPr>
            <w:tcW w:w="567" w:type="dxa"/>
          </w:tcPr>
          <w:p w14:paraId="6F4864D2" w14:textId="77777777" w:rsidR="00BE7BDB" w:rsidRPr="00A15DCB" w:rsidRDefault="00BE7BDB" w:rsidP="009B330A">
            <w:pPr>
              <w:pStyle w:val="TAC"/>
            </w:pPr>
            <w:r w:rsidRPr="00A15DCB">
              <w:t>-</w:t>
            </w:r>
          </w:p>
        </w:tc>
        <w:tc>
          <w:tcPr>
            <w:tcW w:w="892" w:type="dxa"/>
          </w:tcPr>
          <w:p w14:paraId="4750B065" w14:textId="77777777" w:rsidR="00BE7BDB" w:rsidRPr="00A15DCB" w:rsidRDefault="00BE7BDB" w:rsidP="009B330A">
            <w:pPr>
              <w:pStyle w:val="TAC"/>
            </w:pPr>
            <w:r w:rsidRPr="00A15DCB">
              <w:t>-</w:t>
            </w:r>
          </w:p>
        </w:tc>
      </w:tr>
      <w:tr w:rsidR="00BE7BDB" w:rsidRPr="00A15DCB" w14:paraId="38D8BEDE" w14:textId="77777777" w:rsidTr="009B330A">
        <w:tc>
          <w:tcPr>
            <w:tcW w:w="648" w:type="dxa"/>
          </w:tcPr>
          <w:p w14:paraId="7A1B04CD" w14:textId="77777777" w:rsidR="00BE7BDB" w:rsidRPr="00A15DCB" w:rsidRDefault="00BE7BDB" w:rsidP="009B330A">
            <w:pPr>
              <w:pStyle w:val="TAC"/>
            </w:pPr>
            <w:r w:rsidRPr="00A15DCB">
              <w:rPr>
                <w:lang w:eastAsia="zh-CN"/>
              </w:rPr>
              <w:t>11</w:t>
            </w:r>
          </w:p>
        </w:tc>
        <w:tc>
          <w:tcPr>
            <w:tcW w:w="3969" w:type="dxa"/>
          </w:tcPr>
          <w:p w14:paraId="79942E2C" w14:textId="77777777" w:rsidR="00BE7BDB" w:rsidRPr="00A15DCB" w:rsidRDefault="00BE7BDB" w:rsidP="009B330A">
            <w:pPr>
              <w:pStyle w:val="TAL"/>
            </w:pPr>
            <w:r w:rsidRPr="00A15DCB">
              <w:t xml:space="preserve">The SS transmits </w:t>
            </w:r>
            <w:r w:rsidRPr="00A15DCB">
              <w:rPr>
                <w:i/>
              </w:rPr>
              <w:t>RRCRelease.</w:t>
            </w:r>
          </w:p>
        </w:tc>
        <w:tc>
          <w:tcPr>
            <w:tcW w:w="709" w:type="dxa"/>
          </w:tcPr>
          <w:p w14:paraId="44BC3802" w14:textId="77777777" w:rsidR="00BE7BDB" w:rsidRPr="00A15DCB" w:rsidRDefault="00BE7BDB" w:rsidP="009B330A">
            <w:pPr>
              <w:pStyle w:val="TAC"/>
            </w:pPr>
            <w:r w:rsidRPr="00A15DCB">
              <w:t>&lt;--</w:t>
            </w:r>
          </w:p>
        </w:tc>
        <w:tc>
          <w:tcPr>
            <w:tcW w:w="2977" w:type="dxa"/>
          </w:tcPr>
          <w:p w14:paraId="03BD7F78" w14:textId="77777777" w:rsidR="00BE7BDB" w:rsidRPr="00A15DCB" w:rsidRDefault="00BE7BDB" w:rsidP="009B330A">
            <w:pPr>
              <w:pStyle w:val="TAL"/>
            </w:pPr>
            <w:r w:rsidRPr="00A15DCB">
              <w:t>NR RRC: RRCRelease</w:t>
            </w:r>
          </w:p>
        </w:tc>
        <w:tc>
          <w:tcPr>
            <w:tcW w:w="567" w:type="dxa"/>
          </w:tcPr>
          <w:p w14:paraId="17CFD0CC" w14:textId="77777777" w:rsidR="00BE7BDB" w:rsidRPr="00A15DCB" w:rsidRDefault="00BE7BDB" w:rsidP="009B330A">
            <w:pPr>
              <w:pStyle w:val="TAC"/>
            </w:pPr>
            <w:r w:rsidRPr="00A15DCB">
              <w:t>-</w:t>
            </w:r>
          </w:p>
        </w:tc>
        <w:tc>
          <w:tcPr>
            <w:tcW w:w="892" w:type="dxa"/>
          </w:tcPr>
          <w:p w14:paraId="1A89F069" w14:textId="77777777" w:rsidR="00BE7BDB" w:rsidRPr="00A15DCB" w:rsidRDefault="00BE7BDB" w:rsidP="009B330A">
            <w:pPr>
              <w:pStyle w:val="TAC"/>
            </w:pPr>
          </w:p>
        </w:tc>
      </w:tr>
      <w:tr w:rsidR="00BE7BDB" w:rsidRPr="00A15DCB" w14:paraId="7541B21E" w14:textId="77777777" w:rsidTr="009B330A">
        <w:tc>
          <w:tcPr>
            <w:tcW w:w="648" w:type="dxa"/>
          </w:tcPr>
          <w:p w14:paraId="6E1F1281" w14:textId="77777777" w:rsidR="00BE7BDB" w:rsidRPr="00A15DCB" w:rsidRDefault="00BE7BDB" w:rsidP="009B330A">
            <w:pPr>
              <w:pStyle w:val="TAC"/>
            </w:pPr>
            <w:r w:rsidRPr="00A15DCB">
              <w:rPr>
                <w:lang w:eastAsia="zh-CN"/>
              </w:rPr>
              <w:t>12</w:t>
            </w:r>
          </w:p>
        </w:tc>
        <w:tc>
          <w:tcPr>
            <w:tcW w:w="3969" w:type="dxa"/>
          </w:tcPr>
          <w:p w14:paraId="3915C01F" w14:textId="77777777" w:rsidR="00BE7BDB" w:rsidRPr="00A15DCB" w:rsidRDefault="00BE7BDB" w:rsidP="009B330A">
            <w:pPr>
              <w:pStyle w:val="TAL"/>
            </w:pPr>
            <w:r w:rsidRPr="00A15DCB">
              <w:t>The SS changes the SIB1 of NR Cell 1 to configure the specific PRACH resource for RedCap in initialUplinkBWP-RedCap.</w:t>
            </w:r>
          </w:p>
        </w:tc>
        <w:tc>
          <w:tcPr>
            <w:tcW w:w="709" w:type="dxa"/>
          </w:tcPr>
          <w:p w14:paraId="1278366A" w14:textId="77777777" w:rsidR="00BE7BDB" w:rsidRPr="00A15DCB" w:rsidRDefault="00BE7BDB" w:rsidP="009B330A">
            <w:pPr>
              <w:pStyle w:val="TAC"/>
            </w:pPr>
            <w:r w:rsidRPr="00A15DCB">
              <w:rPr>
                <w:lang w:eastAsia="zh-CN"/>
              </w:rPr>
              <w:t>-</w:t>
            </w:r>
          </w:p>
        </w:tc>
        <w:tc>
          <w:tcPr>
            <w:tcW w:w="2977" w:type="dxa"/>
          </w:tcPr>
          <w:p w14:paraId="28CC291F" w14:textId="77777777" w:rsidR="00BE7BDB" w:rsidRPr="00A15DCB" w:rsidRDefault="00BE7BDB" w:rsidP="009B330A">
            <w:pPr>
              <w:pStyle w:val="TAL"/>
            </w:pPr>
            <w:r w:rsidRPr="00A15DCB">
              <w:rPr>
                <w:iCs/>
              </w:rPr>
              <w:t>-</w:t>
            </w:r>
          </w:p>
        </w:tc>
        <w:tc>
          <w:tcPr>
            <w:tcW w:w="567" w:type="dxa"/>
          </w:tcPr>
          <w:p w14:paraId="3B524EF9" w14:textId="77777777" w:rsidR="00BE7BDB" w:rsidRPr="00A15DCB" w:rsidRDefault="00BE7BDB" w:rsidP="009B330A">
            <w:pPr>
              <w:pStyle w:val="TAC"/>
            </w:pPr>
            <w:r w:rsidRPr="00A15DCB">
              <w:t>-</w:t>
            </w:r>
          </w:p>
        </w:tc>
        <w:tc>
          <w:tcPr>
            <w:tcW w:w="892" w:type="dxa"/>
          </w:tcPr>
          <w:p w14:paraId="5FAC6F96" w14:textId="77777777" w:rsidR="00BE7BDB" w:rsidRPr="00A15DCB" w:rsidRDefault="00BE7BDB" w:rsidP="009B330A">
            <w:pPr>
              <w:pStyle w:val="TAC"/>
            </w:pPr>
            <w:r w:rsidRPr="00A15DCB">
              <w:t>-</w:t>
            </w:r>
          </w:p>
        </w:tc>
      </w:tr>
      <w:tr w:rsidR="00BE7BDB" w:rsidRPr="00A15DCB" w14:paraId="52B4C47D" w14:textId="77777777" w:rsidTr="009B330A">
        <w:tc>
          <w:tcPr>
            <w:tcW w:w="648" w:type="dxa"/>
          </w:tcPr>
          <w:p w14:paraId="745B26ED" w14:textId="77777777" w:rsidR="00BE7BDB" w:rsidRPr="00A15DCB" w:rsidRDefault="00BE7BDB" w:rsidP="009B330A">
            <w:pPr>
              <w:pStyle w:val="TAC"/>
            </w:pPr>
            <w:r w:rsidRPr="00A15DCB">
              <w:rPr>
                <w:lang w:eastAsia="zh-CN"/>
              </w:rPr>
              <w:t>13</w:t>
            </w:r>
          </w:p>
        </w:tc>
        <w:tc>
          <w:tcPr>
            <w:tcW w:w="3969" w:type="dxa"/>
          </w:tcPr>
          <w:p w14:paraId="67F14004" w14:textId="77777777" w:rsidR="00BE7BDB" w:rsidRPr="00A15DCB" w:rsidRDefault="00BE7BDB" w:rsidP="009B330A">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2D31C547" w14:textId="77777777" w:rsidR="00BE7BDB" w:rsidRPr="00A15DCB" w:rsidRDefault="00BE7BDB" w:rsidP="009B330A">
            <w:pPr>
              <w:pStyle w:val="TAC"/>
            </w:pPr>
            <w:r w:rsidRPr="00A15DCB">
              <w:t>&lt;--</w:t>
            </w:r>
          </w:p>
        </w:tc>
        <w:tc>
          <w:tcPr>
            <w:tcW w:w="2977" w:type="dxa"/>
          </w:tcPr>
          <w:p w14:paraId="6969F6E1" w14:textId="77777777" w:rsidR="00BE7BDB" w:rsidRPr="00A15DCB" w:rsidRDefault="00BE7BDB" w:rsidP="009B330A">
            <w:pPr>
              <w:pStyle w:val="TAL"/>
            </w:pPr>
            <w:r w:rsidRPr="00A15DCB">
              <w:t>PDCCH (DCI 1_0): Short Message</w:t>
            </w:r>
          </w:p>
        </w:tc>
        <w:tc>
          <w:tcPr>
            <w:tcW w:w="567" w:type="dxa"/>
          </w:tcPr>
          <w:p w14:paraId="2130F786" w14:textId="77777777" w:rsidR="00BE7BDB" w:rsidRPr="00A15DCB" w:rsidRDefault="00BE7BDB" w:rsidP="009B330A">
            <w:pPr>
              <w:pStyle w:val="TAC"/>
            </w:pPr>
            <w:r w:rsidRPr="00A15DCB">
              <w:t>-</w:t>
            </w:r>
          </w:p>
        </w:tc>
        <w:tc>
          <w:tcPr>
            <w:tcW w:w="892" w:type="dxa"/>
          </w:tcPr>
          <w:p w14:paraId="6E9484BA" w14:textId="77777777" w:rsidR="00BE7BDB" w:rsidRPr="00A15DCB" w:rsidRDefault="00BE7BDB" w:rsidP="009B330A">
            <w:pPr>
              <w:pStyle w:val="TAC"/>
            </w:pPr>
            <w:r w:rsidRPr="00A15DCB">
              <w:t>-</w:t>
            </w:r>
          </w:p>
        </w:tc>
      </w:tr>
      <w:tr w:rsidR="00BE7BDB" w:rsidRPr="00A15DCB" w14:paraId="101E17EE" w14:textId="77777777" w:rsidTr="009B330A">
        <w:tc>
          <w:tcPr>
            <w:tcW w:w="648" w:type="dxa"/>
          </w:tcPr>
          <w:p w14:paraId="7BE2BF0E" w14:textId="77777777" w:rsidR="00BE7BDB" w:rsidRPr="00A15DCB" w:rsidRDefault="00BE7BDB" w:rsidP="009B330A">
            <w:pPr>
              <w:pStyle w:val="TAC"/>
            </w:pPr>
            <w:r w:rsidRPr="00A15DCB">
              <w:rPr>
                <w:lang w:eastAsia="zh-CN"/>
              </w:rPr>
              <w:t>14</w:t>
            </w:r>
          </w:p>
        </w:tc>
        <w:tc>
          <w:tcPr>
            <w:tcW w:w="3969" w:type="dxa"/>
          </w:tcPr>
          <w:p w14:paraId="44C87F83" w14:textId="77777777" w:rsidR="00BE7BDB" w:rsidRPr="00A15DCB" w:rsidRDefault="00BE7BDB" w:rsidP="009B330A">
            <w:pPr>
              <w:pStyle w:val="TAL"/>
            </w:pPr>
            <w:r w:rsidRPr="00A15DCB">
              <w:t>Wait for 2.1* modification period second for the UE to receive new system information.</w:t>
            </w:r>
          </w:p>
          <w:p w14:paraId="5AD08F24" w14:textId="77777777" w:rsidR="00BE7BDB" w:rsidRPr="00A15DCB" w:rsidRDefault="00BE7BDB" w:rsidP="009B330A">
            <w:pPr>
              <w:pStyle w:val="TAL"/>
            </w:pPr>
            <w:r w:rsidRPr="00A15DCB">
              <w:t>(Note 1)</w:t>
            </w:r>
          </w:p>
        </w:tc>
        <w:tc>
          <w:tcPr>
            <w:tcW w:w="709" w:type="dxa"/>
          </w:tcPr>
          <w:p w14:paraId="0E104E05" w14:textId="77777777" w:rsidR="00BE7BDB" w:rsidRPr="00A15DCB" w:rsidRDefault="00BE7BDB" w:rsidP="009B330A">
            <w:pPr>
              <w:pStyle w:val="TAC"/>
            </w:pPr>
            <w:r w:rsidRPr="00A15DCB">
              <w:t>-</w:t>
            </w:r>
          </w:p>
        </w:tc>
        <w:tc>
          <w:tcPr>
            <w:tcW w:w="2977" w:type="dxa"/>
          </w:tcPr>
          <w:p w14:paraId="228DC58C" w14:textId="77777777" w:rsidR="00BE7BDB" w:rsidRPr="00A15DCB" w:rsidRDefault="00BE7BDB" w:rsidP="009B330A">
            <w:pPr>
              <w:pStyle w:val="TAL"/>
            </w:pPr>
            <w:r w:rsidRPr="00A15DCB">
              <w:t>-</w:t>
            </w:r>
          </w:p>
        </w:tc>
        <w:tc>
          <w:tcPr>
            <w:tcW w:w="567" w:type="dxa"/>
          </w:tcPr>
          <w:p w14:paraId="33E05A63" w14:textId="77777777" w:rsidR="00BE7BDB" w:rsidRPr="00A15DCB" w:rsidRDefault="00BE7BDB" w:rsidP="009B330A">
            <w:pPr>
              <w:pStyle w:val="TAC"/>
            </w:pPr>
            <w:r w:rsidRPr="00A15DCB">
              <w:t>-</w:t>
            </w:r>
          </w:p>
        </w:tc>
        <w:tc>
          <w:tcPr>
            <w:tcW w:w="892" w:type="dxa"/>
          </w:tcPr>
          <w:p w14:paraId="40F8493A" w14:textId="77777777" w:rsidR="00BE7BDB" w:rsidRPr="00A15DCB" w:rsidRDefault="00BE7BDB" w:rsidP="009B330A">
            <w:pPr>
              <w:pStyle w:val="TAC"/>
            </w:pPr>
            <w:r w:rsidRPr="00A15DCB">
              <w:t>-</w:t>
            </w:r>
          </w:p>
        </w:tc>
      </w:tr>
      <w:tr w:rsidR="00BE7BDB" w:rsidRPr="00A15DCB" w14:paraId="1860892A" w14:textId="77777777" w:rsidTr="009B330A">
        <w:tc>
          <w:tcPr>
            <w:tcW w:w="648" w:type="dxa"/>
          </w:tcPr>
          <w:p w14:paraId="6D88C17A" w14:textId="77777777" w:rsidR="00BE7BDB" w:rsidRPr="00A15DCB" w:rsidRDefault="00BE7BDB" w:rsidP="009B330A">
            <w:pPr>
              <w:pStyle w:val="TAC"/>
            </w:pPr>
            <w:r w:rsidRPr="00A15DCB">
              <w:rPr>
                <w:lang w:eastAsia="zh-CN"/>
              </w:rPr>
              <w:t>15</w:t>
            </w:r>
          </w:p>
        </w:tc>
        <w:tc>
          <w:tcPr>
            <w:tcW w:w="3969" w:type="dxa"/>
          </w:tcPr>
          <w:p w14:paraId="3273521E" w14:textId="77777777" w:rsidR="00BE7BDB" w:rsidRPr="00A15DCB" w:rsidRDefault="00BE7BDB" w:rsidP="009B330A">
            <w:pPr>
              <w:pStyle w:val="TAL"/>
            </w:pPr>
            <w:r w:rsidRPr="00A15DCB">
              <w:t>The SS transmits a Paging message including a matched identity.</w:t>
            </w:r>
          </w:p>
        </w:tc>
        <w:tc>
          <w:tcPr>
            <w:tcW w:w="709" w:type="dxa"/>
          </w:tcPr>
          <w:p w14:paraId="0D2218DA" w14:textId="77777777" w:rsidR="00BE7BDB" w:rsidRPr="00A15DCB" w:rsidRDefault="00BE7BDB" w:rsidP="009B330A">
            <w:pPr>
              <w:pStyle w:val="TAC"/>
            </w:pPr>
            <w:r w:rsidRPr="00A15DCB">
              <w:t>&lt;--</w:t>
            </w:r>
          </w:p>
        </w:tc>
        <w:tc>
          <w:tcPr>
            <w:tcW w:w="2977" w:type="dxa"/>
          </w:tcPr>
          <w:p w14:paraId="70200F67" w14:textId="77777777" w:rsidR="00BE7BDB" w:rsidRPr="00A15DCB" w:rsidRDefault="00BE7BDB" w:rsidP="009B330A">
            <w:pPr>
              <w:pStyle w:val="TAL"/>
            </w:pPr>
            <w:r w:rsidRPr="00A15DCB">
              <w:t>NR RRC: Paging</w:t>
            </w:r>
          </w:p>
        </w:tc>
        <w:tc>
          <w:tcPr>
            <w:tcW w:w="567" w:type="dxa"/>
          </w:tcPr>
          <w:p w14:paraId="18FBC2B4" w14:textId="77777777" w:rsidR="00BE7BDB" w:rsidRPr="00A15DCB" w:rsidRDefault="00BE7BDB" w:rsidP="009B330A">
            <w:pPr>
              <w:pStyle w:val="TAC"/>
            </w:pPr>
            <w:r w:rsidRPr="00A15DCB">
              <w:t>-</w:t>
            </w:r>
          </w:p>
        </w:tc>
        <w:tc>
          <w:tcPr>
            <w:tcW w:w="892" w:type="dxa"/>
          </w:tcPr>
          <w:p w14:paraId="0D69369B" w14:textId="77777777" w:rsidR="00BE7BDB" w:rsidRPr="00A15DCB" w:rsidRDefault="00BE7BDB" w:rsidP="009B330A">
            <w:pPr>
              <w:pStyle w:val="TAC"/>
            </w:pPr>
            <w:r w:rsidRPr="00A15DCB">
              <w:t>-</w:t>
            </w:r>
          </w:p>
        </w:tc>
      </w:tr>
      <w:tr w:rsidR="00BE7BDB" w:rsidRPr="00A15DCB" w14:paraId="775A07BB" w14:textId="77777777" w:rsidTr="009B330A">
        <w:tc>
          <w:tcPr>
            <w:tcW w:w="648" w:type="dxa"/>
          </w:tcPr>
          <w:p w14:paraId="4A7AD438" w14:textId="77777777" w:rsidR="00BE7BDB" w:rsidRPr="00A15DCB" w:rsidRDefault="00BE7BDB" w:rsidP="009B330A">
            <w:pPr>
              <w:pStyle w:val="TAC"/>
            </w:pPr>
            <w:r w:rsidRPr="00A15DCB">
              <w:rPr>
                <w:lang w:eastAsia="zh-CN"/>
              </w:rPr>
              <w:t>16</w:t>
            </w:r>
          </w:p>
        </w:tc>
        <w:tc>
          <w:tcPr>
            <w:tcW w:w="3969" w:type="dxa"/>
          </w:tcPr>
          <w:p w14:paraId="652C3884" w14:textId="77777777" w:rsidR="00BE7BDB" w:rsidRPr="00A15DCB" w:rsidRDefault="00BE7BDB" w:rsidP="009B330A">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8 to 11 on NR Cell 1?</w:t>
            </w:r>
          </w:p>
        </w:tc>
        <w:tc>
          <w:tcPr>
            <w:tcW w:w="709" w:type="dxa"/>
          </w:tcPr>
          <w:p w14:paraId="6C81076D" w14:textId="77777777" w:rsidR="00BE7BDB" w:rsidRPr="00A15DCB" w:rsidRDefault="00BE7BDB" w:rsidP="009B330A">
            <w:pPr>
              <w:pStyle w:val="TAC"/>
            </w:pPr>
            <w:r w:rsidRPr="00A15DCB">
              <w:t>--&gt;</w:t>
            </w:r>
          </w:p>
        </w:tc>
        <w:tc>
          <w:tcPr>
            <w:tcW w:w="2977" w:type="dxa"/>
          </w:tcPr>
          <w:p w14:paraId="2D06DAE2" w14:textId="77777777" w:rsidR="00BE7BDB" w:rsidRPr="00A15DCB" w:rsidRDefault="00BE7BDB" w:rsidP="009B330A">
            <w:pPr>
              <w:pStyle w:val="TAL"/>
            </w:pPr>
            <w:r w:rsidRPr="00A15DCB">
              <w:t>PRACH Preamble</w:t>
            </w:r>
          </w:p>
        </w:tc>
        <w:tc>
          <w:tcPr>
            <w:tcW w:w="567" w:type="dxa"/>
          </w:tcPr>
          <w:p w14:paraId="7B07D45C" w14:textId="77777777" w:rsidR="00BE7BDB" w:rsidRPr="00A15DCB" w:rsidRDefault="00BE7BDB" w:rsidP="009B330A">
            <w:pPr>
              <w:pStyle w:val="TAC"/>
            </w:pPr>
            <w:r w:rsidRPr="00A15DCB">
              <w:t>1</w:t>
            </w:r>
          </w:p>
        </w:tc>
        <w:tc>
          <w:tcPr>
            <w:tcW w:w="892" w:type="dxa"/>
          </w:tcPr>
          <w:p w14:paraId="766AB977" w14:textId="77777777" w:rsidR="00BE7BDB" w:rsidRPr="00A15DCB" w:rsidRDefault="00BE7BDB" w:rsidP="009B330A">
            <w:pPr>
              <w:pStyle w:val="TAC"/>
            </w:pPr>
            <w:r w:rsidRPr="00A15DCB">
              <w:t>P</w:t>
            </w:r>
          </w:p>
        </w:tc>
      </w:tr>
      <w:tr w:rsidR="00BE7BDB" w:rsidRPr="00A15DCB" w14:paraId="27EA9BBF" w14:textId="77777777" w:rsidTr="009B330A">
        <w:tc>
          <w:tcPr>
            <w:tcW w:w="648" w:type="dxa"/>
          </w:tcPr>
          <w:p w14:paraId="53E79ABA" w14:textId="77777777" w:rsidR="00BE7BDB" w:rsidRPr="00A15DCB" w:rsidRDefault="00BE7BDB" w:rsidP="009B330A">
            <w:pPr>
              <w:pStyle w:val="TAC"/>
            </w:pPr>
            <w:r w:rsidRPr="00A15DCB">
              <w:rPr>
                <w:lang w:eastAsia="zh-CN"/>
              </w:rPr>
              <w:t>17</w:t>
            </w:r>
          </w:p>
        </w:tc>
        <w:tc>
          <w:tcPr>
            <w:tcW w:w="3969" w:type="dxa"/>
          </w:tcPr>
          <w:p w14:paraId="7727ACE8" w14:textId="77777777" w:rsidR="00BE7BDB" w:rsidRPr="00A15DCB" w:rsidRDefault="00BE7BDB" w:rsidP="009B330A">
            <w:pPr>
              <w:pStyle w:val="TAL"/>
            </w:pPr>
            <w:r w:rsidRPr="00A15DCB">
              <w:t>The SS transmits Random Access Response with RAPID corresponding to the transmitted Preamble in step 16.</w:t>
            </w:r>
          </w:p>
        </w:tc>
        <w:tc>
          <w:tcPr>
            <w:tcW w:w="709" w:type="dxa"/>
          </w:tcPr>
          <w:p w14:paraId="48212A3B" w14:textId="77777777" w:rsidR="00BE7BDB" w:rsidRPr="00A15DCB" w:rsidRDefault="00BE7BDB" w:rsidP="009B330A">
            <w:pPr>
              <w:pStyle w:val="TAC"/>
            </w:pPr>
            <w:r w:rsidRPr="00A15DCB">
              <w:t>&lt;--</w:t>
            </w:r>
          </w:p>
        </w:tc>
        <w:tc>
          <w:tcPr>
            <w:tcW w:w="2977" w:type="dxa"/>
          </w:tcPr>
          <w:p w14:paraId="3B5DED47" w14:textId="77777777" w:rsidR="00BE7BDB" w:rsidRPr="00A15DCB" w:rsidRDefault="00BE7BDB" w:rsidP="009B330A">
            <w:pPr>
              <w:pStyle w:val="TAL"/>
            </w:pPr>
            <w:r w:rsidRPr="00A15DCB">
              <w:t>Random Access Response</w:t>
            </w:r>
          </w:p>
        </w:tc>
        <w:tc>
          <w:tcPr>
            <w:tcW w:w="567" w:type="dxa"/>
          </w:tcPr>
          <w:p w14:paraId="1D64A073" w14:textId="77777777" w:rsidR="00BE7BDB" w:rsidRPr="00A15DCB" w:rsidRDefault="00BE7BDB" w:rsidP="009B330A">
            <w:pPr>
              <w:pStyle w:val="TAC"/>
            </w:pPr>
            <w:r w:rsidRPr="00A15DCB">
              <w:t>-</w:t>
            </w:r>
          </w:p>
        </w:tc>
        <w:tc>
          <w:tcPr>
            <w:tcW w:w="892" w:type="dxa"/>
          </w:tcPr>
          <w:p w14:paraId="386C2595" w14:textId="77777777" w:rsidR="00BE7BDB" w:rsidRPr="00A15DCB" w:rsidRDefault="00BE7BDB" w:rsidP="009B330A">
            <w:pPr>
              <w:pStyle w:val="TAC"/>
            </w:pPr>
          </w:p>
        </w:tc>
      </w:tr>
      <w:tr w:rsidR="00BE7BDB" w:rsidRPr="00A15DCB" w14:paraId="304FDB18" w14:textId="77777777" w:rsidTr="009B330A">
        <w:tc>
          <w:tcPr>
            <w:tcW w:w="648" w:type="dxa"/>
          </w:tcPr>
          <w:p w14:paraId="6E65C753" w14:textId="77777777" w:rsidR="00BE7BDB" w:rsidRPr="00A15DCB" w:rsidRDefault="00BE7BDB" w:rsidP="009B330A">
            <w:pPr>
              <w:pStyle w:val="TAC"/>
            </w:pPr>
            <w:r w:rsidRPr="00A15DCB">
              <w:rPr>
                <w:lang w:eastAsia="zh-CN"/>
              </w:rPr>
              <w:t>18</w:t>
            </w:r>
          </w:p>
        </w:tc>
        <w:tc>
          <w:tcPr>
            <w:tcW w:w="3969" w:type="dxa"/>
          </w:tcPr>
          <w:p w14:paraId="519CAC4B" w14:textId="77777777" w:rsidR="00BE7BDB" w:rsidRPr="00A15DCB" w:rsidRDefault="00BE7BDB" w:rsidP="009B330A">
            <w:pPr>
              <w:pStyle w:val="TAL"/>
            </w:pPr>
            <w:r w:rsidRPr="00A15DCB">
              <w:t xml:space="preserve">Check: </w:t>
            </w:r>
            <w:r w:rsidRPr="00A15DCB">
              <w:rPr>
                <w:lang w:eastAsia="zh-CN"/>
              </w:rPr>
              <w:t>D</w:t>
            </w:r>
            <w:r w:rsidRPr="00A15DCB">
              <w:t xml:space="preserve">oes the UE transmit a MAC PDU containing an </w:t>
            </w:r>
            <w:r w:rsidRPr="00A15DCB">
              <w:rPr>
                <w:i/>
                <w:iCs/>
              </w:rPr>
              <w:t>RRCSetupRequest</w:t>
            </w:r>
            <w:r w:rsidRPr="00A15DCB">
              <w:t xml:space="preserve"> message by setting LCID to 0 and setting LX to 1? </w:t>
            </w:r>
          </w:p>
        </w:tc>
        <w:tc>
          <w:tcPr>
            <w:tcW w:w="709" w:type="dxa"/>
          </w:tcPr>
          <w:p w14:paraId="028A9DE1" w14:textId="77777777" w:rsidR="00BE7BDB" w:rsidRPr="00A15DCB" w:rsidRDefault="00BE7BDB" w:rsidP="009B330A">
            <w:pPr>
              <w:pStyle w:val="TAC"/>
            </w:pPr>
            <w:r w:rsidRPr="00A15DCB">
              <w:t>-</w:t>
            </w:r>
            <w:r w:rsidRPr="00A15DCB">
              <w:rPr>
                <w:lang w:eastAsia="zh-CN"/>
              </w:rPr>
              <w:t>-&gt;</w:t>
            </w:r>
          </w:p>
        </w:tc>
        <w:tc>
          <w:tcPr>
            <w:tcW w:w="2977" w:type="dxa"/>
          </w:tcPr>
          <w:p w14:paraId="1AD7720B" w14:textId="77777777" w:rsidR="00BE7BDB" w:rsidRPr="00A15DCB" w:rsidRDefault="00BE7BDB" w:rsidP="009B330A">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563ED767" w14:textId="77777777" w:rsidR="00BE7BDB" w:rsidRPr="00A15DCB" w:rsidRDefault="00BE7BDB" w:rsidP="009B330A">
            <w:pPr>
              <w:pStyle w:val="TAC"/>
            </w:pPr>
            <w:r w:rsidRPr="00A15DCB">
              <w:t>3</w:t>
            </w:r>
          </w:p>
        </w:tc>
        <w:tc>
          <w:tcPr>
            <w:tcW w:w="892" w:type="dxa"/>
          </w:tcPr>
          <w:p w14:paraId="43DA7F3B" w14:textId="77777777" w:rsidR="00BE7BDB" w:rsidRPr="00A15DCB" w:rsidRDefault="00BE7BDB" w:rsidP="009B330A">
            <w:pPr>
              <w:pStyle w:val="TAC"/>
            </w:pPr>
            <w:r w:rsidRPr="00A15DCB">
              <w:t>P</w:t>
            </w:r>
          </w:p>
        </w:tc>
      </w:tr>
      <w:tr w:rsidR="00BE7BDB" w:rsidRPr="00A15DCB" w14:paraId="6F14D766" w14:textId="77777777" w:rsidTr="009B330A">
        <w:tc>
          <w:tcPr>
            <w:tcW w:w="648" w:type="dxa"/>
          </w:tcPr>
          <w:p w14:paraId="0294E756" w14:textId="77777777" w:rsidR="00BE7BDB" w:rsidRPr="00A15DCB" w:rsidRDefault="00BE7BDB" w:rsidP="009B330A">
            <w:pPr>
              <w:pStyle w:val="TAC"/>
              <w:rPr>
                <w:lang w:eastAsia="zh-CN"/>
              </w:rPr>
            </w:pPr>
            <w:r w:rsidRPr="00A15DCB">
              <w:t>-</w:t>
            </w:r>
          </w:p>
        </w:tc>
        <w:tc>
          <w:tcPr>
            <w:tcW w:w="3969" w:type="dxa"/>
          </w:tcPr>
          <w:p w14:paraId="257B89E3" w14:textId="069F64F1" w:rsidR="00BE7BDB" w:rsidRPr="00A15DCB" w:rsidRDefault="00BE7BDB" w:rsidP="009B330A">
            <w:pPr>
              <w:pStyle w:val="TAL"/>
            </w:pPr>
            <w:r w:rsidRPr="00A15DCB">
              <w:t xml:space="preserve">EXCEPTION: Step 19 to 22 </w:t>
            </w:r>
            <w:r w:rsidRPr="00A15DCB">
              <w:rPr>
                <w:bCs/>
              </w:rPr>
              <w:t>are performed</w:t>
            </w:r>
            <w:r w:rsidRPr="00A15DCB">
              <w:t xml:space="preserve"> </w:t>
            </w:r>
            <w:r w:rsidRPr="00A15DCB">
              <w:rPr>
                <w:rFonts w:cs="Arial"/>
                <w:szCs w:val="18"/>
              </w:rPr>
              <w:t>if carrierBandwidth for the NR Cell under test has larger bandwidth than 26 PRBs for 15 kHz SCS or 12 PRBs for 30 kHz SCS.(i.e</w:t>
            </w:r>
            <w:r w:rsidR="00D05204" w:rsidRPr="00A15DCB">
              <w:rPr>
                <w:rFonts w:cs="Arial"/>
                <w:szCs w:val="18"/>
              </w:rPr>
              <w:t>.</w:t>
            </w:r>
            <w:r w:rsidRPr="00A15DCB">
              <w:rPr>
                <w:rFonts w:cs="Arial"/>
                <w:szCs w:val="18"/>
              </w:rPr>
              <w:t xml:space="preserve"> CBW is equal or larger than 10MHz)</w:t>
            </w:r>
          </w:p>
        </w:tc>
        <w:tc>
          <w:tcPr>
            <w:tcW w:w="709" w:type="dxa"/>
          </w:tcPr>
          <w:p w14:paraId="0F65936D" w14:textId="77777777" w:rsidR="00BE7BDB" w:rsidRPr="00A15DCB" w:rsidRDefault="00BE7BDB" w:rsidP="009B330A">
            <w:pPr>
              <w:pStyle w:val="TAC"/>
            </w:pPr>
            <w:r w:rsidRPr="00A15DCB">
              <w:t>-</w:t>
            </w:r>
          </w:p>
        </w:tc>
        <w:tc>
          <w:tcPr>
            <w:tcW w:w="2977" w:type="dxa"/>
          </w:tcPr>
          <w:p w14:paraId="46D56B6E" w14:textId="77777777" w:rsidR="00BE7BDB" w:rsidRPr="00A15DCB" w:rsidRDefault="00BE7BDB" w:rsidP="009B330A">
            <w:pPr>
              <w:pStyle w:val="TAL"/>
              <w:rPr>
                <w:lang w:eastAsia="zh-CN"/>
              </w:rPr>
            </w:pPr>
            <w:r w:rsidRPr="00A15DCB">
              <w:t>-</w:t>
            </w:r>
          </w:p>
        </w:tc>
        <w:tc>
          <w:tcPr>
            <w:tcW w:w="567" w:type="dxa"/>
          </w:tcPr>
          <w:p w14:paraId="04872299" w14:textId="77777777" w:rsidR="00BE7BDB" w:rsidRPr="00A15DCB" w:rsidRDefault="00BE7BDB" w:rsidP="009B330A">
            <w:pPr>
              <w:pStyle w:val="TAC"/>
            </w:pPr>
            <w:r w:rsidRPr="00A15DCB">
              <w:t>-</w:t>
            </w:r>
          </w:p>
        </w:tc>
        <w:tc>
          <w:tcPr>
            <w:tcW w:w="892" w:type="dxa"/>
          </w:tcPr>
          <w:p w14:paraId="4F46ED92" w14:textId="77777777" w:rsidR="00BE7BDB" w:rsidRPr="00A15DCB" w:rsidRDefault="00BE7BDB" w:rsidP="009B330A">
            <w:pPr>
              <w:pStyle w:val="TAC"/>
            </w:pPr>
            <w:r w:rsidRPr="00A15DCB">
              <w:t>-</w:t>
            </w:r>
          </w:p>
        </w:tc>
      </w:tr>
      <w:tr w:rsidR="00BE7BDB" w:rsidRPr="00A15DCB" w14:paraId="3435E2A5" w14:textId="77777777" w:rsidTr="009B330A">
        <w:tc>
          <w:tcPr>
            <w:tcW w:w="648" w:type="dxa"/>
          </w:tcPr>
          <w:p w14:paraId="0D984A56" w14:textId="77777777" w:rsidR="00BE7BDB" w:rsidRPr="00A15DCB" w:rsidRDefault="00BE7BDB" w:rsidP="009B330A">
            <w:pPr>
              <w:pStyle w:val="TAC"/>
            </w:pPr>
            <w:r w:rsidRPr="00A15DCB">
              <w:rPr>
                <w:lang w:eastAsia="zh-CN"/>
              </w:rPr>
              <w:t>19</w:t>
            </w:r>
          </w:p>
        </w:tc>
        <w:tc>
          <w:tcPr>
            <w:tcW w:w="3969" w:type="dxa"/>
          </w:tcPr>
          <w:p w14:paraId="26687679" w14:textId="77777777" w:rsidR="00BE7BDB" w:rsidRPr="00A15DCB" w:rsidRDefault="00BE7BDB" w:rsidP="009B330A">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 xml:space="preserve">and </w:t>
            </w:r>
            <w:r w:rsidRPr="00A15DCB">
              <w:lastRenderedPageBreak/>
              <w:t>‘UE Contention Resolution Identity’ MAC control element with mismatched ‘Contention Resolution Identity’. (Note 2)</w:t>
            </w:r>
          </w:p>
          <w:p w14:paraId="1095C066" w14:textId="77777777" w:rsidR="00BE7BDB" w:rsidRPr="00A15DCB" w:rsidRDefault="00BE7BDB" w:rsidP="009B330A">
            <w:pPr>
              <w:pStyle w:val="TAL"/>
              <w:rPr>
                <w:rFonts w:cs="Arial"/>
                <w:szCs w:val="18"/>
              </w:rPr>
            </w:pPr>
            <w:r w:rsidRPr="00A15DCB">
              <w:t xml:space="preserve">The PDSCH for MAC PDU has larger bandwidth than </w:t>
            </w:r>
            <w:r w:rsidRPr="00A15DCB">
              <w:rPr>
                <w:rFonts w:cs="Arial"/>
                <w:szCs w:val="18"/>
              </w:rPr>
              <w:t>25 PRBs for 15 kHz SCS or 12 PRBs for 30 kHz SCS.(Note 3)</w:t>
            </w:r>
          </w:p>
        </w:tc>
        <w:tc>
          <w:tcPr>
            <w:tcW w:w="709" w:type="dxa"/>
          </w:tcPr>
          <w:p w14:paraId="5C02C49F" w14:textId="77777777" w:rsidR="00BE7BDB" w:rsidRPr="00A15DCB" w:rsidRDefault="00BE7BDB" w:rsidP="009B330A">
            <w:pPr>
              <w:pStyle w:val="TAC"/>
            </w:pPr>
            <w:r w:rsidRPr="00A15DCB">
              <w:lastRenderedPageBreak/>
              <w:t>&lt;--</w:t>
            </w:r>
          </w:p>
        </w:tc>
        <w:tc>
          <w:tcPr>
            <w:tcW w:w="2977" w:type="dxa"/>
          </w:tcPr>
          <w:p w14:paraId="713DF11C" w14:textId="77777777" w:rsidR="00BE7BDB" w:rsidRPr="00A15DCB" w:rsidRDefault="00BE7BDB" w:rsidP="009B330A">
            <w:pPr>
              <w:pStyle w:val="TAL"/>
              <w:rPr>
                <w:lang w:eastAsia="zh-CN"/>
              </w:rPr>
            </w:pPr>
            <w:r w:rsidRPr="00A15DCB">
              <w:rPr>
                <w:lang w:eastAsia="zh-CN"/>
              </w:rPr>
              <w:t>MAC PDU</w:t>
            </w:r>
          </w:p>
          <w:p w14:paraId="7057A7D8" w14:textId="77777777" w:rsidR="00BE7BDB" w:rsidRPr="00A15DCB" w:rsidRDefault="00BE7BDB" w:rsidP="009B330A">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6DCF003A" w14:textId="77777777" w:rsidR="00BE7BDB" w:rsidRPr="00A15DCB" w:rsidRDefault="00BE7BDB" w:rsidP="009B330A">
            <w:pPr>
              <w:pStyle w:val="TAC"/>
            </w:pPr>
            <w:r w:rsidRPr="00A15DCB">
              <w:t>-</w:t>
            </w:r>
          </w:p>
        </w:tc>
        <w:tc>
          <w:tcPr>
            <w:tcW w:w="892" w:type="dxa"/>
          </w:tcPr>
          <w:p w14:paraId="3948AD87" w14:textId="77777777" w:rsidR="00BE7BDB" w:rsidRPr="00A15DCB" w:rsidRDefault="00BE7BDB" w:rsidP="009B330A">
            <w:pPr>
              <w:pStyle w:val="TAC"/>
            </w:pPr>
            <w:r w:rsidRPr="00A15DCB">
              <w:t>-</w:t>
            </w:r>
          </w:p>
        </w:tc>
      </w:tr>
      <w:tr w:rsidR="00BE7BDB" w:rsidRPr="00A15DCB" w14:paraId="75347CB3" w14:textId="77777777" w:rsidTr="009B330A">
        <w:tc>
          <w:tcPr>
            <w:tcW w:w="648" w:type="dxa"/>
          </w:tcPr>
          <w:p w14:paraId="12449C2D" w14:textId="77777777" w:rsidR="00BE7BDB" w:rsidRPr="00A15DCB" w:rsidRDefault="00BE7BDB" w:rsidP="009B330A">
            <w:pPr>
              <w:pStyle w:val="TAC"/>
              <w:rPr>
                <w:lang w:eastAsia="zh-CN"/>
              </w:rPr>
            </w:pPr>
            <w:r w:rsidRPr="00A15DCB">
              <w:t>-</w:t>
            </w:r>
          </w:p>
        </w:tc>
        <w:tc>
          <w:tcPr>
            <w:tcW w:w="3969" w:type="dxa"/>
          </w:tcPr>
          <w:p w14:paraId="6D2821B8" w14:textId="77777777" w:rsidR="00BE7BDB" w:rsidRPr="00A15DCB" w:rsidRDefault="00BE7BDB" w:rsidP="009B330A">
            <w:pPr>
              <w:pStyle w:val="TAL"/>
            </w:pPr>
            <w:r w:rsidRPr="00A15DCB">
              <w:t>EXCEPTION: In parallel with step 20, the parallel behaviour in table 7.1.1.1.25.3.2-2 is running.</w:t>
            </w:r>
          </w:p>
        </w:tc>
        <w:tc>
          <w:tcPr>
            <w:tcW w:w="709" w:type="dxa"/>
          </w:tcPr>
          <w:p w14:paraId="37A2729A" w14:textId="77777777" w:rsidR="00BE7BDB" w:rsidRPr="00A15DCB" w:rsidRDefault="00BE7BDB" w:rsidP="009B330A">
            <w:pPr>
              <w:pStyle w:val="TAC"/>
            </w:pPr>
            <w:r w:rsidRPr="00A15DCB">
              <w:t>-</w:t>
            </w:r>
          </w:p>
        </w:tc>
        <w:tc>
          <w:tcPr>
            <w:tcW w:w="2977" w:type="dxa"/>
          </w:tcPr>
          <w:p w14:paraId="6E134101" w14:textId="77777777" w:rsidR="00BE7BDB" w:rsidRPr="00A15DCB" w:rsidRDefault="00BE7BDB" w:rsidP="009B330A">
            <w:pPr>
              <w:pStyle w:val="TAL"/>
              <w:rPr>
                <w:lang w:eastAsia="zh-CN"/>
              </w:rPr>
            </w:pPr>
            <w:r w:rsidRPr="00A15DCB">
              <w:t>-</w:t>
            </w:r>
          </w:p>
        </w:tc>
        <w:tc>
          <w:tcPr>
            <w:tcW w:w="567" w:type="dxa"/>
          </w:tcPr>
          <w:p w14:paraId="73B1B301" w14:textId="77777777" w:rsidR="00BE7BDB" w:rsidRPr="00A15DCB" w:rsidRDefault="00BE7BDB" w:rsidP="009B330A">
            <w:pPr>
              <w:pStyle w:val="TAC"/>
            </w:pPr>
            <w:r w:rsidRPr="00A15DCB">
              <w:t>-</w:t>
            </w:r>
          </w:p>
        </w:tc>
        <w:tc>
          <w:tcPr>
            <w:tcW w:w="892" w:type="dxa"/>
          </w:tcPr>
          <w:p w14:paraId="032D2015" w14:textId="77777777" w:rsidR="00BE7BDB" w:rsidRPr="00A15DCB" w:rsidRDefault="00BE7BDB" w:rsidP="009B330A">
            <w:pPr>
              <w:pStyle w:val="TAC"/>
            </w:pPr>
            <w:r w:rsidRPr="00A15DCB">
              <w:t>-</w:t>
            </w:r>
          </w:p>
        </w:tc>
      </w:tr>
      <w:tr w:rsidR="00BE7BDB" w:rsidRPr="00A15DCB" w14:paraId="3DB7347C" w14:textId="77777777" w:rsidTr="009B330A">
        <w:tc>
          <w:tcPr>
            <w:tcW w:w="648" w:type="dxa"/>
          </w:tcPr>
          <w:p w14:paraId="79A0CC46" w14:textId="77777777" w:rsidR="00BE7BDB" w:rsidRPr="00A15DCB" w:rsidRDefault="00BE7BDB" w:rsidP="009B330A">
            <w:pPr>
              <w:pStyle w:val="TAC"/>
              <w:rPr>
                <w:lang w:eastAsia="zh-CN"/>
              </w:rPr>
            </w:pPr>
            <w:r w:rsidRPr="00A15DCB">
              <w:rPr>
                <w:lang w:eastAsia="zh-CN"/>
              </w:rPr>
              <w:t>20</w:t>
            </w:r>
          </w:p>
        </w:tc>
        <w:tc>
          <w:tcPr>
            <w:tcW w:w="3969" w:type="dxa"/>
          </w:tcPr>
          <w:p w14:paraId="28C983E8" w14:textId="77777777" w:rsidR="00BE7BDB" w:rsidRPr="00A15DCB" w:rsidRDefault="00BE7BDB" w:rsidP="009B330A">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8 to 11 on NR Cell 1 before ra-ContentionResolutionTimer (64sf) expire?</w:t>
            </w:r>
          </w:p>
        </w:tc>
        <w:tc>
          <w:tcPr>
            <w:tcW w:w="709" w:type="dxa"/>
          </w:tcPr>
          <w:p w14:paraId="55D6131A" w14:textId="77777777" w:rsidR="00BE7BDB" w:rsidRPr="00A15DCB" w:rsidRDefault="00BE7BDB" w:rsidP="009B330A">
            <w:pPr>
              <w:pStyle w:val="TAC"/>
            </w:pPr>
            <w:r w:rsidRPr="00A15DCB">
              <w:t>--&gt;</w:t>
            </w:r>
          </w:p>
        </w:tc>
        <w:tc>
          <w:tcPr>
            <w:tcW w:w="2977" w:type="dxa"/>
          </w:tcPr>
          <w:p w14:paraId="10A7B2A7" w14:textId="77777777" w:rsidR="00BE7BDB" w:rsidRPr="00A15DCB" w:rsidRDefault="00BE7BDB" w:rsidP="009B330A">
            <w:pPr>
              <w:pStyle w:val="TAL"/>
              <w:rPr>
                <w:lang w:eastAsia="zh-CN"/>
              </w:rPr>
            </w:pPr>
            <w:r w:rsidRPr="00A15DCB">
              <w:t>PRACH Preamble</w:t>
            </w:r>
          </w:p>
        </w:tc>
        <w:tc>
          <w:tcPr>
            <w:tcW w:w="567" w:type="dxa"/>
          </w:tcPr>
          <w:p w14:paraId="0C7D5ADB" w14:textId="77777777" w:rsidR="00BE7BDB" w:rsidRPr="00A15DCB" w:rsidRDefault="00BE7BDB" w:rsidP="009B330A">
            <w:pPr>
              <w:pStyle w:val="TAC"/>
            </w:pPr>
            <w:r w:rsidRPr="00A15DCB">
              <w:t>2,4</w:t>
            </w:r>
          </w:p>
        </w:tc>
        <w:tc>
          <w:tcPr>
            <w:tcW w:w="892" w:type="dxa"/>
          </w:tcPr>
          <w:p w14:paraId="40134126" w14:textId="77777777" w:rsidR="00BE7BDB" w:rsidRPr="00A15DCB" w:rsidRDefault="00BE7BDB" w:rsidP="009B330A">
            <w:pPr>
              <w:pStyle w:val="TAC"/>
            </w:pPr>
            <w:r w:rsidRPr="00A15DCB">
              <w:t>P</w:t>
            </w:r>
          </w:p>
        </w:tc>
      </w:tr>
      <w:tr w:rsidR="00BE7BDB" w:rsidRPr="00A15DCB" w14:paraId="02AE27CC" w14:textId="77777777" w:rsidTr="009B330A">
        <w:tc>
          <w:tcPr>
            <w:tcW w:w="648" w:type="dxa"/>
          </w:tcPr>
          <w:p w14:paraId="38653F2E" w14:textId="77777777" w:rsidR="00BE7BDB" w:rsidRPr="00A15DCB" w:rsidRDefault="00BE7BDB" w:rsidP="009B330A">
            <w:pPr>
              <w:pStyle w:val="TAC"/>
              <w:rPr>
                <w:lang w:eastAsia="zh-CN"/>
              </w:rPr>
            </w:pPr>
            <w:r w:rsidRPr="00A15DCB">
              <w:rPr>
                <w:lang w:eastAsia="zh-CN"/>
              </w:rPr>
              <w:t>21</w:t>
            </w:r>
          </w:p>
        </w:tc>
        <w:tc>
          <w:tcPr>
            <w:tcW w:w="3969" w:type="dxa"/>
          </w:tcPr>
          <w:p w14:paraId="1F35A227" w14:textId="77777777" w:rsidR="00BE7BDB" w:rsidRPr="00A15DCB" w:rsidRDefault="00BE7BDB" w:rsidP="009B330A">
            <w:pPr>
              <w:pStyle w:val="TAL"/>
            </w:pPr>
            <w:r w:rsidRPr="00A15DCB">
              <w:t>The SS transmits Random Access Response with RAPID corresponding to the transmitted Preamble in step 20.</w:t>
            </w:r>
          </w:p>
        </w:tc>
        <w:tc>
          <w:tcPr>
            <w:tcW w:w="709" w:type="dxa"/>
          </w:tcPr>
          <w:p w14:paraId="679A6EDC" w14:textId="77777777" w:rsidR="00BE7BDB" w:rsidRPr="00A15DCB" w:rsidRDefault="00BE7BDB" w:rsidP="009B330A">
            <w:pPr>
              <w:pStyle w:val="TAC"/>
            </w:pPr>
            <w:r w:rsidRPr="00A15DCB">
              <w:t>&lt;--</w:t>
            </w:r>
          </w:p>
        </w:tc>
        <w:tc>
          <w:tcPr>
            <w:tcW w:w="2977" w:type="dxa"/>
          </w:tcPr>
          <w:p w14:paraId="2A9BCCB5" w14:textId="77777777" w:rsidR="00BE7BDB" w:rsidRPr="00A15DCB" w:rsidRDefault="00BE7BDB" w:rsidP="009B330A">
            <w:pPr>
              <w:pStyle w:val="TAL"/>
              <w:rPr>
                <w:lang w:eastAsia="zh-CN"/>
              </w:rPr>
            </w:pPr>
            <w:r w:rsidRPr="00A15DCB">
              <w:t>Random Access Response</w:t>
            </w:r>
          </w:p>
        </w:tc>
        <w:tc>
          <w:tcPr>
            <w:tcW w:w="567" w:type="dxa"/>
          </w:tcPr>
          <w:p w14:paraId="36090CFA" w14:textId="77777777" w:rsidR="00BE7BDB" w:rsidRPr="00A15DCB" w:rsidRDefault="00BE7BDB" w:rsidP="009B330A">
            <w:pPr>
              <w:pStyle w:val="TAC"/>
            </w:pPr>
            <w:r w:rsidRPr="00A15DCB">
              <w:t>-</w:t>
            </w:r>
          </w:p>
        </w:tc>
        <w:tc>
          <w:tcPr>
            <w:tcW w:w="892" w:type="dxa"/>
          </w:tcPr>
          <w:p w14:paraId="1443A8C4" w14:textId="77777777" w:rsidR="00BE7BDB" w:rsidRPr="00A15DCB" w:rsidRDefault="00BE7BDB" w:rsidP="009B330A">
            <w:pPr>
              <w:pStyle w:val="TAC"/>
            </w:pPr>
          </w:p>
        </w:tc>
      </w:tr>
      <w:tr w:rsidR="00BE7BDB" w:rsidRPr="00A15DCB" w14:paraId="4AAE62DF" w14:textId="77777777" w:rsidTr="009B330A">
        <w:tc>
          <w:tcPr>
            <w:tcW w:w="648" w:type="dxa"/>
          </w:tcPr>
          <w:p w14:paraId="6E396040" w14:textId="77777777" w:rsidR="00BE7BDB" w:rsidRPr="00A15DCB" w:rsidRDefault="00BE7BDB" w:rsidP="009B330A">
            <w:pPr>
              <w:pStyle w:val="TAC"/>
              <w:rPr>
                <w:lang w:eastAsia="zh-CN"/>
              </w:rPr>
            </w:pPr>
            <w:r w:rsidRPr="00A15DCB">
              <w:rPr>
                <w:lang w:eastAsia="zh-CN"/>
              </w:rPr>
              <w:t>22</w:t>
            </w:r>
          </w:p>
        </w:tc>
        <w:tc>
          <w:tcPr>
            <w:tcW w:w="3969" w:type="dxa"/>
          </w:tcPr>
          <w:p w14:paraId="2A2E585C" w14:textId="77777777" w:rsidR="00BE7BDB" w:rsidRPr="00A15DCB" w:rsidRDefault="00BE7BDB" w:rsidP="009B330A">
            <w:pPr>
              <w:pStyle w:val="TAL"/>
            </w:pPr>
            <w:r w:rsidRPr="00A15DCB">
              <w:t xml:space="preserve">Check: Does the UE transmit a MAC PDU containing an </w:t>
            </w:r>
            <w:r w:rsidRPr="00A15DCB">
              <w:rPr>
                <w:i/>
                <w:iCs/>
              </w:rPr>
              <w:t>RRCSetupRequest</w:t>
            </w:r>
            <w:r w:rsidRPr="00A15DCB">
              <w:t xml:space="preserve"> message by setting LCID to 0 and setting LX to 1?</w:t>
            </w:r>
          </w:p>
        </w:tc>
        <w:tc>
          <w:tcPr>
            <w:tcW w:w="709" w:type="dxa"/>
          </w:tcPr>
          <w:p w14:paraId="4F009B8F" w14:textId="77777777" w:rsidR="00BE7BDB" w:rsidRPr="00A15DCB" w:rsidRDefault="00BE7BDB" w:rsidP="009B330A">
            <w:pPr>
              <w:pStyle w:val="TAC"/>
            </w:pPr>
            <w:r w:rsidRPr="00A15DCB">
              <w:t>-</w:t>
            </w:r>
            <w:r w:rsidRPr="00A15DCB">
              <w:rPr>
                <w:lang w:eastAsia="zh-CN"/>
              </w:rPr>
              <w:t>-&gt;</w:t>
            </w:r>
          </w:p>
        </w:tc>
        <w:tc>
          <w:tcPr>
            <w:tcW w:w="2977" w:type="dxa"/>
          </w:tcPr>
          <w:p w14:paraId="655CAA7E" w14:textId="77777777" w:rsidR="00BE7BDB" w:rsidRPr="00A15DCB" w:rsidRDefault="00BE7BDB" w:rsidP="009B330A">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Pr>
          <w:p w14:paraId="2F05930B" w14:textId="77777777" w:rsidR="00BE7BDB" w:rsidRPr="00A15DCB" w:rsidRDefault="00BE7BDB" w:rsidP="009B330A">
            <w:pPr>
              <w:pStyle w:val="TAC"/>
            </w:pPr>
            <w:r w:rsidRPr="00A15DCB">
              <w:t>3</w:t>
            </w:r>
          </w:p>
        </w:tc>
        <w:tc>
          <w:tcPr>
            <w:tcW w:w="892" w:type="dxa"/>
          </w:tcPr>
          <w:p w14:paraId="03E6DCB9" w14:textId="77777777" w:rsidR="00BE7BDB" w:rsidRPr="00A15DCB" w:rsidRDefault="00BE7BDB" w:rsidP="009B330A">
            <w:pPr>
              <w:pStyle w:val="TAC"/>
            </w:pPr>
            <w:r w:rsidRPr="00A15DCB">
              <w:t>P</w:t>
            </w:r>
          </w:p>
        </w:tc>
      </w:tr>
      <w:tr w:rsidR="00BE7BDB" w:rsidRPr="00A15DCB" w14:paraId="77B546FC" w14:textId="77777777" w:rsidTr="009B330A">
        <w:tc>
          <w:tcPr>
            <w:tcW w:w="648" w:type="dxa"/>
          </w:tcPr>
          <w:p w14:paraId="1F13F1A9" w14:textId="77777777" w:rsidR="00BE7BDB" w:rsidRPr="00A15DCB" w:rsidRDefault="00BE7BDB" w:rsidP="009B330A">
            <w:pPr>
              <w:pStyle w:val="TAC"/>
              <w:rPr>
                <w:lang w:eastAsia="zh-CN"/>
              </w:rPr>
            </w:pPr>
            <w:r w:rsidRPr="00A15DCB">
              <w:rPr>
                <w:lang w:eastAsia="zh-CN"/>
              </w:rPr>
              <w:t>23</w:t>
            </w:r>
          </w:p>
        </w:tc>
        <w:tc>
          <w:tcPr>
            <w:tcW w:w="3969" w:type="dxa"/>
          </w:tcPr>
          <w:p w14:paraId="5B2AA268" w14:textId="77777777" w:rsidR="00BE7BDB" w:rsidRPr="00A15DCB" w:rsidRDefault="00BE7BDB" w:rsidP="009B330A">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0DA54A99" w14:textId="77777777" w:rsidR="00BE7BDB" w:rsidRPr="00A15DCB" w:rsidRDefault="00BE7BDB" w:rsidP="009B330A">
            <w:pPr>
              <w:pStyle w:val="TAC"/>
            </w:pPr>
            <w:r w:rsidRPr="00A15DCB">
              <w:t>&lt;--</w:t>
            </w:r>
          </w:p>
        </w:tc>
        <w:tc>
          <w:tcPr>
            <w:tcW w:w="2977" w:type="dxa"/>
          </w:tcPr>
          <w:p w14:paraId="192B88C1" w14:textId="77777777" w:rsidR="00BE7BDB" w:rsidRPr="00A15DCB" w:rsidRDefault="00BE7BDB" w:rsidP="009B330A">
            <w:pPr>
              <w:pStyle w:val="TAL"/>
              <w:rPr>
                <w:lang w:eastAsia="zh-CN"/>
              </w:rPr>
            </w:pPr>
            <w:r w:rsidRPr="00A15DCB">
              <w:rPr>
                <w:lang w:eastAsia="zh-CN"/>
              </w:rPr>
              <w:t>MAC PDU</w:t>
            </w:r>
          </w:p>
          <w:p w14:paraId="362A1E4B" w14:textId="77777777" w:rsidR="00BE7BDB" w:rsidRPr="00A15DCB" w:rsidRDefault="00BE7BDB" w:rsidP="009B330A">
            <w:pPr>
              <w:pStyle w:val="TAL"/>
              <w:rPr>
                <w:lang w:eastAsia="zh-CN"/>
              </w:rPr>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08D8F658" w14:textId="77777777" w:rsidR="00BE7BDB" w:rsidRPr="00A15DCB" w:rsidRDefault="00BE7BDB" w:rsidP="009B330A">
            <w:pPr>
              <w:pStyle w:val="TAC"/>
            </w:pPr>
            <w:r w:rsidRPr="00A15DCB">
              <w:t>-</w:t>
            </w:r>
          </w:p>
        </w:tc>
        <w:tc>
          <w:tcPr>
            <w:tcW w:w="892" w:type="dxa"/>
          </w:tcPr>
          <w:p w14:paraId="066F524F" w14:textId="77777777" w:rsidR="00BE7BDB" w:rsidRPr="00A15DCB" w:rsidRDefault="00BE7BDB" w:rsidP="009B330A">
            <w:pPr>
              <w:pStyle w:val="TAC"/>
            </w:pPr>
            <w:r w:rsidRPr="00A15DCB">
              <w:t>-</w:t>
            </w:r>
          </w:p>
        </w:tc>
      </w:tr>
      <w:tr w:rsidR="00BE7BDB" w:rsidRPr="00A15DCB" w14:paraId="1C932282" w14:textId="77777777" w:rsidTr="009B330A">
        <w:tc>
          <w:tcPr>
            <w:tcW w:w="648" w:type="dxa"/>
          </w:tcPr>
          <w:p w14:paraId="00712AC9" w14:textId="77777777" w:rsidR="00BE7BDB" w:rsidRPr="00A15DCB" w:rsidRDefault="00BE7BDB" w:rsidP="009B330A">
            <w:pPr>
              <w:pStyle w:val="TAC"/>
              <w:rPr>
                <w:lang w:eastAsia="zh-CN"/>
              </w:rPr>
            </w:pPr>
            <w:r w:rsidRPr="00A15DCB">
              <w:rPr>
                <w:lang w:eastAsia="zh-CN"/>
              </w:rPr>
              <w:t>24</w:t>
            </w:r>
          </w:p>
        </w:tc>
        <w:tc>
          <w:tcPr>
            <w:tcW w:w="3969" w:type="dxa"/>
          </w:tcPr>
          <w:p w14:paraId="1083109A" w14:textId="77777777" w:rsidR="00BE7BDB" w:rsidRPr="00A15DCB" w:rsidRDefault="00BE7BDB" w:rsidP="009B330A">
            <w:pPr>
              <w:pStyle w:val="TAL"/>
            </w:pPr>
            <w:r w:rsidRPr="00A15DCB">
              <w:t xml:space="preserve">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Pr>
          <w:p w14:paraId="0F20A48A" w14:textId="77777777" w:rsidR="00BE7BDB" w:rsidRPr="00A15DCB" w:rsidRDefault="00BE7BDB" w:rsidP="009B330A">
            <w:pPr>
              <w:pStyle w:val="TAC"/>
            </w:pPr>
            <w:r w:rsidRPr="00A15DCB">
              <w:t>--&gt;</w:t>
            </w:r>
          </w:p>
        </w:tc>
        <w:tc>
          <w:tcPr>
            <w:tcW w:w="2977" w:type="dxa"/>
          </w:tcPr>
          <w:p w14:paraId="7254F0C6" w14:textId="77777777" w:rsidR="00BE7BDB" w:rsidRPr="00A15DCB" w:rsidRDefault="00BE7BDB" w:rsidP="009B330A">
            <w:pPr>
              <w:pStyle w:val="TAL"/>
              <w:rPr>
                <w:lang w:eastAsia="zh-CN"/>
              </w:rPr>
            </w:pPr>
            <w:r w:rsidRPr="00A15DCB">
              <w:t>MAC PDU (</w:t>
            </w:r>
            <w:r w:rsidRPr="00A15DCB">
              <w:rPr>
                <w:i/>
                <w:iCs/>
              </w:rPr>
              <w:t>RRCSetupComplete)</w:t>
            </w:r>
          </w:p>
        </w:tc>
        <w:tc>
          <w:tcPr>
            <w:tcW w:w="567" w:type="dxa"/>
          </w:tcPr>
          <w:p w14:paraId="3FA5CBB0" w14:textId="77777777" w:rsidR="00BE7BDB" w:rsidRPr="00A15DCB" w:rsidRDefault="00BE7BDB" w:rsidP="009B330A">
            <w:pPr>
              <w:pStyle w:val="TAC"/>
            </w:pPr>
            <w:r w:rsidRPr="00A15DCB">
              <w:t>-</w:t>
            </w:r>
          </w:p>
        </w:tc>
        <w:tc>
          <w:tcPr>
            <w:tcW w:w="892" w:type="dxa"/>
          </w:tcPr>
          <w:p w14:paraId="5683E272" w14:textId="77777777" w:rsidR="00BE7BDB" w:rsidRPr="00A15DCB" w:rsidRDefault="00BE7BDB" w:rsidP="009B330A">
            <w:pPr>
              <w:pStyle w:val="TAC"/>
            </w:pPr>
            <w:r w:rsidRPr="00A15DCB">
              <w:t>-</w:t>
            </w:r>
          </w:p>
        </w:tc>
      </w:tr>
      <w:tr w:rsidR="00BE7BDB" w:rsidRPr="00A15DCB" w14:paraId="3773871E" w14:textId="77777777" w:rsidTr="009B330A">
        <w:tc>
          <w:tcPr>
            <w:tcW w:w="9762" w:type="dxa"/>
            <w:gridSpan w:val="6"/>
          </w:tcPr>
          <w:p w14:paraId="539F88B4" w14:textId="77777777" w:rsidR="00BE7BDB" w:rsidRPr="00A15DCB" w:rsidRDefault="00BE7BDB" w:rsidP="009B330A">
            <w:pPr>
              <w:pStyle w:val="TAN"/>
            </w:pPr>
            <w:r w:rsidRPr="00A15DCB">
              <w:t>Note 1:</w:t>
            </w:r>
            <w:r w:rsidRPr="00A15DCB">
              <w:tab/>
              <w:t>The modification period, expressed in number of radio frames = modificationPeriodCoeff * defaultPagingCycle.</w:t>
            </w:r>
          </w:p>
          <w:p w14:paraId="484FC634" w14:textId="092CCDD2" w:rsidR="00BE7BDB" w:rsidRPr="00A15DCB" w:rsidRDefault="00BE7BDB" w:rsidP="009B330A">
            <w:pPr>
              <w:pStyle w:val="TAL"/>
              <w:rPr>
                <w:lang w:eastAsia="zh-CN"/>
              </w:rPr>
            </w:pPr>
            <w:r w:rsidRPr="00A15DCB">
              <w:t>Note 2:</w:t>
            </w:r>
            <w:r w:rsidRPr="00A15DCB">
              <w:tab/>
            </w:r>
            <w:r w:rsidR="00A95F44" w:rsidRPr="00A15DCB">
              <w:t xml:space="preserve">SS is locally configured with ra-ContentionResolutionTimer set to sf8 to ensure MSG4 is transmitted before UE’s ra-ContentionResolutionTimer times out. </w:t>
            </w:r>
            <w:r w:rsidRPr="00A15DCB">
              <w:rPr>
                <w:lang w:eastAsia="zh-CN"/>
              </w:rPr>
              <w:t>Note 3:</w:t>
            </w:r>
            <w:r w:rsidRPr="00A15DCB">
              <w:tab/>
              <w:t>LRB=26 RB</w:t>
            </w:r>
            <w:r w:rsidR="00A95F44" w:rsidRPr="00A15DCB">
              <w:t xml:space="preserve"> and IMCS≥5</w:t>
            </w:r>
            <w:r w:rsidRPr="00A15DCB">
              <w:t xml:space="preserve"> for 15Khz SCS</w:t>
            </w:r>
            <w:r w:rsidR="00A95F44" w:rsidRPr="00A15DCB">
              <w:t>,</w:t>
            </w:r>
            <w:r w:rsidRPr="00A15DCB">
              <w:t xml:space="preserve"> and </w:t>
            </w:r>
            <w:r w:rsidR="00A95F44" w:rsidRPr="00A15DCB">
              <w:t>LRB=</w:t>
            </w:r>
            <w:r w:rsidRPr="00A15DCB">
              <w:t>13 RB</w:t>
            </w:r>
            <w:r w:rsidR="00A95F44" w:rsidRPr="00A15DCB">
              <w:t xml:space="preserve"> and</w:t>
            </w:r>
            <w:r w:rsidRPr="00A15DCB">
              <w:t xml:space="preserve"> </w:t>
            </w:r>
            <w:r w:rsidR="00A95F44" w:rsidRPr="00A15DCB">
              <w:t xml:space="preserve">IMCS≥9 </w:t>
            </w:r>
            <w:r w:rsidRPr="00A15DCB">
              <w:t>for 30Khz SCS.</w:t>
            </w:r>
          </w:p>
        </w:tc>
      </w:tr>
    </w:tbl>
    <w:p w14:paraId="661355A6" w14:textId="77777777" w:rsidR="00BE7BDB" w:rsidRPr="00A15DCB" w:rsidRDefault="00BE7BDB" w:rsidP="00BE7BDB"/>
    <w:p w14:paraId="0EC9B3A6" w14:textId="77777777" w:rsidR="00BE7BDB" w:rsidRPr="00A15DCB" w:rsidRDefault="00BE7BDB" w:rsidP="00BE7BDB">
      <w:pPr>
        <w:pStyle w:val="TH"/>
      </w:pPr>
      <w:r w:rsidRPr="00A15DCB">
        <w:t>Table 7.1.1.1.25.3.2-2: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7BDB" w:rsidRPr="00A15DCB" w14:paraId="3951711C" w14:textId="77777777" w:rsidTr="009B330A">
        <w:tc>
          <w:tcPr>
            <w:tcW w:w="534" w:type="dxa"/>
            <w:tcBorders>
              <w:bottom w:val="nil"/>
            </w:tcBorders>
          </w:tcPr>
          <w:p w14:paraId="6AFDA1D2" w14:textId="77777777" w:rsidR="00BE7BDB" w:rsidRPr="00A15DCB" w:rsidRDefault="00BE7BDB" w:rsidP="009B330A">
            <w:pPr>
              <w:pStyle w:val="TAH"/>
            </w:pPr>
            <w:r w:rsidRPr="00A15DCB">
              <w:t>St</w:t>
            </w:r>
          </w:p>
        </w:tc>
        <w:tc>
          <w:tcPr>
            <w:tcW w:w="3968" w:type="dxa"/>
          </w:tcPr>
          <w:p w14:paraId="1F35F02C" w14:textId="77777777" w:rsidR="00BE7BDB" w:rsidRPr="00A15DCB" w:rsidRDefault="00BE7BDB" w:rsidP="009B330A">
            <w:pPr>
              <w:pStyle w:val="TAH"/>
            </w:pPr>
            <w:r w:rsidRPr="00A15DCB">
              <w:t>Procedure</w:t>
            </w:r>
          </w:p>
        </w:tc>
        <w:tc>
          <w:tcPr>
            <w:tcW w:w="3684" w:type="dxa"/>
            <w:gridSpan w:val="2"/>
          </w:tcPr>
          <w:p w14:paraId="734B9DA0" w14:textId="77777777" w:rsidR="00BE7BDB" w:rsidRPr="00A15DCB" w:rsidRDefault="00BE7BDB" w:rsidP="009B330A">
            <w:pPr>
              <w:pStyle w:val="TAH"/>
            </w:pPr>
            <w:r w:rsidRPr="00A15DCB">
              <w:t>Message Sequence</w:t>
            </w:r>
          </w:p>
        </w:tc>
        <w:tc>
          <w:tcPr>
            <w:tcW w:w="567" w:type="dxa"/>
            <w:tcBorders>
              <w:bottom w:val="nil"/>
            </w:tcBorders>
          </w:tcPr>
          <w:p w14:paraId="36EAF491" w14:textId="77777777" w:rsidR="00BE7BDB" w:rsidRPr="00A15DCB" w:rsidRDefault="00BE7BDB" w:rsidP="009B330A">
            <w:pPr>
              <w:pStyle w:val="TAH"/>
            </w:pPr>
            <w:r w:rsidRPr="00A15DCB">
              <w:t>TP</w:t>
            </w:r>
          </w:p>
        </w:tc>
        <w:tc>
          <w:tcPr>
            <w:tcW w:w="850" w:type="dxa"/>
            <w:tcBorders>
              <w:bottom w:val="nil"/>
            </w:tcBorders>
          </w:tcPr>
          <w:p w14:paraId="6EB538D0" w14:textId="77777777" w:rsidR="00BE7BDB" w:rsidRPr="00A15DCB" w:rsidRDefault="00BE7BDB" w:rsidP="009B330A">
            <w:pPr>
              <w:pStyle w:val="TAH"/>
            </w:pPr>
            <w:r w:rsidRPr="00A15DCB">
              <w:t>Verdict</w:t>
            </w:r>
          </w:p>
        </w:tc>
      </w:tr>
      <w:tr w:rsidR="00BE7BDB" w:rsidRPr="00A15DCB" w14:paraId="6F33C6F0" w14:textId="77777777" w:rsidTr="009B330A">
        <w:tc>
          <w:tcPr>
            <w:tcW w:w="534" w:type="dxa"/>
            <w:tcBorders>
              <w:top w:val="nil"/>
            </w:tcBorders>
          </w:tcPr>
          <w:p w14:paraId="046D083B" w14:textId="77777777" w:rsidR="00BE7BDB" w:rsidRPr="00A15DCB" w:rsidRDefault="00BE7BDB" w:rsidP="009B330A">
            <w:pPr>
              <w:pStyle w:val="TAH"/>
            </w:pPr>
          </w:p>
        </w:tc>
        <w:tc>
          <w:tcPr>
            <w:tcW w:w="3968" w:type="dxa"/>
          </w:tcPr>
          <w:p w14:paraId="65E176BB" w14:textId="77777777" w:rsidR="00BE7BDB" w:rsidRPr="00A15DCB" w:rsidRDefault="00BE7BDB" w:rsidP="009B330A">
            <w:pPr>
              <w:pStyle w:val="TAH"/>
            </w:pPr>
          </w:p>
        </w:tc>
        <w:tc>
          <w:tcPr>
            <w:tcW w:w="708" w:type="dxa"/>
          </w:tcPr>
          <w:p w14:paraId="1594BFB9" w14:textId="77777777" w:rsidR="00BE7BDB" w:rsidRPr="00A15DCB" w:rsidRDefault="00BE7BDB" w:rsidP="009B330A">
            <w:pPr>
              <w:pStyle w:val="TAH"/>
            </w:pPr>
            <w:r w:rsidRPr="00A15DCB">
              <w:t>U - S</w:t>
            </w:r>
          </w:p>
        </w:tc>
        <w:tc>
          <w:tcPr>
            <w:tcW w:w="2976" w:type="dxa"/>
          </w:tcPr>
          <w:p w14:paraId="068BE33E" w14:textId="77777777" w:rsidR="00BE7BDB" w:rsidRPr="00A15DCB" w:rsidRDefault="00BE7BDB" w:rsidP="009B330A">
            <w:pPr>
              <w:pStyle w:val="TAH"/>
            </w:pPr>
            <w:r w:rsidRPr="00A15DCB">
              <w:t>Message</w:t>
            </w:r>
          </w:p>
        </w:tc>
        <w:tc>
          <w:tcPr>
            <w:tcW w:w="567" w:type="dxa"/>
            <w:tcBorders>
              <w:top w:val="nil"/>
            </w:tcBorders>
          </w:tcPr>
          <w:p w14:paraId="3F997C7E" w14:textId="77777777" w:rsidR="00BE7BDB" w:rsidRPr="00A15DCB" w:rsidRDefault="00BE7BDB" w:rsidP="009B330A">
            <w:pPr>
              <w:pStyle w:val="TAH"/>
            </w:pPr>
          </w:p>
        </w:tc>
        <w:tc>
          <w:tcPr>
            <w:tcW w:w="850" w:type="dxa"/>
            <w:tcBorders>
              <w:top w:val="nil"/>
            </w:tcBorders>
          </w:tcPr>
          <w:p w14:paraId="7E49C5BC" w14:textId="77777777" w:rsidR="00BE7BDB" w:rsidRPr="00A15DCB" w:rsidRDefault="00BE7BDB" w:rsidP="009B330A">
            <w:pPr>
              <w:pStyle w:val="TAH"/>
            </w:pPr>
          </w:p>
        </w:tc>
      </w:tr>
      <w:tr w:rsidR="00BE7BDB" w:rsidRPr="00A15DCB" w14:paraId="05126690" w14:textId="77777777" w:rsidTr="009B330A">
        <w:tc>
          <w:tcPr>
            <w:tcW w:w="534" w:type="dxa"/>
          </w:tcPr>
          <w:p w14:paraId="3063D8F4" w14:textId="77777777" w:rsidR="00BE7BDB" w:rsidRPr="00A15DCB" w:rsidRDefault="00BE7BDB" w:rsidP="009B330A">
            <w:pPr>
              <w:pStyle w:val="TAC"/>
            </w:pPr>
            <w:r w:rsidRPr="00A15DCB">
              <w:t>1</w:t>
            </w:r>
          </w:p>
        </w:tc>
        <w:tc>
          <w:tcPr>
            <w:tcW w:w="3968" w:type="dxa"/>
          </w:tcPr>
          <w:p w14:paraId="0186D48C" w14:textId="77777777" w:rsidR="00BE7BDB" w:rsidRPr="00A15DCB" w:rsidRDefault="00BE7BDB" w:rsidP="009B330A">
            <w:pPr>
              <w:pStyle w:val="TAL"/>
            </w:pPr>
            <w:r w:rsidRPr="00A15DCB">
              <w:t xml:space="preserve">Check: UE transmits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8" w:type="dxa"/>
          </w:tcPr>
          <w:p w14:paraId="2C94B269" w14:textId="77777777" w:rsidR="00BE7BDB" w:rsidRPr="00A15DCB" w:rsidRDefault="00BE7BDB" w:rsidP="009B330A">
            <w:pPr>
              <w:pStyle w:val="TAC"/>
            </w:pPr>
            <w:r w:rsidRPr="00A15DCB">
              <w:t>--&gt;</w:t>
            </w:r>
          </w:p>
        </w:tc>
        <w:tc>
          <w:tcPr>
            <w:tcW w:w="2976" w:type="dxa"/>
          </w:tcPr>
          <w:p w14:paraId="5F8D3EC9" w14:textId="77777777" w:rsidR="00BE7BDB" w:rsidRPr="00A15DCB" w:rsidRDefault="00BE7BDB" w:rsidP="009B330A">
            <w:pPr>
              <w:pStyle w:val="TAL"/>
              <w:rPr>
                <w:i/>
                <w:iCs/>
              </w:rPr>
            </w:pPr>
            <w:r w:rsidRPr="00A15DCB">
              <w:t>MAC PDU (</w:t>
            </w:r>
            <w:r w:rsidRPr="00A15DCB">
              <w:rPr>
                <w:i/>
                <w:iCs/>
              </w:rPr>
              <w:t>RRCSetupComplete)</w:t>
            </w:r>
          </w:p>
        </w:tc>
        <w:tc>
          <w:tcPr>
            <w:tcW w:w="567" w:type="dxa"/>
          </w:tcPr>
          <w:p w14:paraId="48AE85CA" w14:textId="77777777" w:rsidR="00BE7BDB" w:rsidRPr="00A15DCB" w:rsidRDefault="00BE7BDB" w:rsidP="009B330A">
            <w:pPr>
              <w:pStyle w:val="TAC"/>
            </w:pPr>
            <w:r w:rsidRPr="00A15DCB">
              <w:t>4</w:t>
            </w:r>
          </w:p>
        </w:tc>
        <w:tc>
          <w:tcPr>
            <w:tcW w:w="850" w:type="dxa"/>
          </w:tcPr>
          <w:p w14:paraId="6A4F7397" w14:textId="77777777" w:rsidR="00BE7BDB" w:rsidRPr="00A15DCB" w:rsidRDefault="00BE7BDB" w:rsidP="009B330A">
            <w:pPr>
              <w:pStyle w:val="TAC"/>
            </w:pPr>
            <w:r w:rsidRPr="00A15DCB">
              <w:t>F</w:t>
            </w:r>
          </w:p>
        </w:tc>
      </w:tr>
    </w:tbl>
    <w:p w14:paraId="2DF55BB6" w14:textId="77777777" w:rsidR="00BE7BDB" w:rsidRPr="00A15DCB" w:rsidRDefault="00BE7BDB" w:rsidP="00BE7BDB"/>
    <w:p w14:paraId="38CC0DD7" w14:textId="77777777" w:rsidR="00BE7BDB" w:rsidRPr="00A15DCB" w:rsidRDefault="00BE7BDB" w:rsidP="00BE7BDB">
      <w:pPr>
        <w:pStyle w:val="H6"/>
      </w:pPr>
      <w:r w:rsidRPr="00A15DCB">
        <w:lastRenderedPageBreak/>
        <w:t>7.1.1.1.25.3.3</w:t>
      </w:r>
      <w:r w:rsidRPr="00A15DCB">
        <w:tab/>
        <w:t>Specific message contents</w:t>
      </w:r>
    </w:p>
    <w:p w14:paraId="073BB7D7" w14:textId="77777777" w:rsidR="00BE7BDB" w:rsidRPr="00A15DCB" w:rsidRDefault="00BE7BDB" w:rsidP="00BE7BDB">
      <w:pPr>
        <w:pStyle w:val="TH"/>
      </w:pPr>
      <w:r w:rsidRPr="00A15DCB">
        <w:t xml:space="preserve">Table 7.1.1.1.25.3.3-1: </w:t>
      </w:r>
      <w:r w:rsidRPr="00A15DCB">
        <w:rPr>
          <w:i/>
        </w:rPr>
        <w:t xml:space="preserve">SIB1 </w:t>
      </w:r>
      <w:r w:rsidRPr="00A15DCB">
        <w:t>(step 1 and step12, Table 7.1.1.1.25.3.2-1)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E7BDB" w:rsidRPr="00A15DCB" w14:paraId="750614C2" w14:textId="77777777" w:rsidTr="009B330A">
        <w:tc>
          <w:tcPr>
            <w:tcW w:w="9747" w:type="dxa"/>
            <w:gridSpan w:val="4"/>
          </w:tcPr>
          <w:p w14:paraId="19087891" w14:textId="77777777" w:rsidR="00BE7BDB" w:rsidRPr="00A15DCB" w:rsidRDefault="00BE7BDB" w:rsidP="009B330A">
            <w:pPr>
              <w:pStyle w:val="TAL"/>
            </w:pPr>
            <w:r w:rsidRPr="00A15DCB">
              <w:t>Derivation Path: TS 38.508-1 [4], Table 4.6.1-28</w:t>
            </w:r>
          </w:p>
        </w:tc>
      </w:tr>
      <w:tr w:rsidR="00BE7BDB" w:rsidRPr="00A15DCB" w14:paraId="5F279211" w14:textId="77777777" w:rsidTr="009B330A">
        <w:tblPrEx>
          <w:tblCellMar>
            <w:left w:w="108" w:type="dxa"/>
            <w:right w:w="108" w:type="dxa"/>
          </w:tblCellMar>
        </w:tblPrEx>
        <w:tc>
          <w:tcPr>
            <w:tcW w:w="4535" w:type="dxa"/>
          </w:tcPr>
          <w:p w14:paraId="05575EA0" w14:textId="77777777" w:rsidR="00BE7BDB" w:rsidRPr="00A15DCB" w:rsidRDefault="00BE7BDB" w:rsidP="009B330A">
            <w:pPr>
              <w:pStyle w:val="TAH"/>
            </w:pPr>
            <w:r w:rsidRPr="00A15DCB">
              <w:t>Information Element</w:t>
            </w:r>
          </w:p>
        </w:tc>
        <w:tc>
          <w:tcPr>
            <w:tcW w:w="2267" w:type="dxa"/>
          </w:tcPr>
          <w:p w14:paraId="03D5D541" w14:textId="77777777" w:rsidR="00BE7BDB" w:rsidRPr="00A15DCB" w:rsidRDefault="00BE7BDB" w:rsidP="009B330A">
            <w:pPr>
              <w:pStyle w:val="TAH"/>
            </w:pPr>
            <w:r w:rsidRPr="00A15DCB">
              <w:t>Value/remark</w:t>
            </w:r>
          </w:p>
        </w:tc>
        <w:tc>
          <w:tcPr>
            <w:tcW w:w="1700" w:type="dxa"/>
          </w:tcPr>
          <w:p w14:paraId="3D62C9C6" w14:textId="77777777" w:rsidR="00BE7BDB" w:rsidRPr="00A15DCB" w:rsidRDefault="00BE7BDB" w:rsidP="009B330A">
            <w:pPr>
              <w:pStyle w:val="TAH"/>
            </w:pPr>
            <w:r w:rsidRPr="00A15DCB">
              <w:t>Comment</w:t>
            </w:r>
          </w:p>
        </w:tc>
        <w:tc>
          <w:tcPr>
            <w:tcW w:w="1245" w:type="dxa"/>
          </w:tcPr>
          <w:p w14:paraId="11E37C63" w14:textId="77777777" w:rsidR="00BE7BDB" w:rsidRPr="00A15DCB" w:rsidRDefault="00BE7BDB" w:rsidP="009B330A">
            <w:pPr>
              <w:pStyle w:val="TAH"/>
            </w:pPr>
            <w:r w:rsidRPr="00A15DCB">
              <w:t>Condition</w:t>
            </w:r>
          </w:p>
        </w:tc>
      </w:tr>
      <w:tr w:rsidR="00BE7BDB" w:rsidRPr="00A15DCB" w:rsidDel="00C812DE" w14:paraId="109487D5" w14:textId="77777777" w:rsidTr="009B330A">
        <w:tblPrEx>
          <w:tblCellMar>
            <w:left w:w="108" w:type="dxa"/>
            <w:right w:w="108" w:type="dxa"/>
          </w:tblCellMar>
        </w:tblPrEx>
        <w:tc>
          <w:tcPr>
            <w:tcW w:w="4535" w:type="dxa"/>
          </w:tcPr>
          <w:p w14:paraId="0C1B878C" w14:textId="77777777" w:rsidR="00BE7BDB" w:rsidRPr="00A15DCB" w:rsidRDefault="00BE7BDB" w:rsidP="009B330A">
            <w:pPr>
              <w:pStyle w:val="TAL"/>
            </w:pPr>
            <w:r w:rsidRPr="00A15DCB">
              <w:t>SIB1 ::= SEQUENCE {</w:t>
            </w:r>
          </w:p>
        </w:tc>
        <w:tc>
          <w:tcPr>
            <w:tcW w:w="2267" w:type="dxa"/>
          </w:tcPr>
          <w:p w14:paraId="172BB285" w14:textId="77777777" w:rsidR="00BE7BDB" w:rsidRPr="00A15DCB" w:rsidDel="00C812DE" w:rsidRDefault="00BE7BDB" w:rsidP="009B330A">
            <w:pPr>
              <w:pStyle w:val="TAL"/>
            </w:pPr>
          </w:p>
        </w:tc>
        <w:tc>
          <w:tcPr>
            <w:tcW w:w="1700" w:type="dxa"/>
          </w:tcPr>
          <w:p w14:paraId="026C55B0" w14:textId="77777777" w:rsidR="00BE7BDB" w:rsidRPr="00A15DCB" w:rsidDel="00C812DE" w:rsidRDefault="00BE7BDB" w:rsidP="009B330A">
            <w:pPr>
              <w:pStyle w:val="TAL"/>
            </w:pPr>
          </w:p>
        </w:tc>
        <w:tc>
          <w:tcPr>
            <w:tcW w:w="1245" w:type="dxa"/>
          </w:tcPr>
          <w:p w14:paraId="111FEB5A" w14:textId="77777777" w:rsidR="00BE7BDB" w:rsidRPr="00A15DCB" w:rsidDel="00C812DE" w:rsidRDefault="00BE7BDB" w:rsidP="009B330A">
            <w:pPr>
              <w:pStyle w:val="TAL"/>
            </w:pPr>
          </w:p>
        </w:tc>
      </w:tr>
      <w:tr w:rsidR="00BE7BDB" w:rsidRPr="00A15DCB" w:rsidDel="00C812DE" w14:paraId="07AD9132" w14:textId="77777777" w:rsidTr="009B330A">
        <w:tblPrEx>
          <w:tblCellMar>
            <w:left w:w="108" w:type="dxa"/>
            <w:right w:w="108" w:type="dxa"/>
          </w:tblCellMar>
        </w:tblPrEx>
        <w:tc>
          <w:tcPr>
            <w:tcW w:w="4535" w:type="dxa"/>
          </w:tcPr>
          <w:p w14:paraId="2D2BC056" w14:textId="77777777" w:rsidR="00BE7BDB" w:rsidRPr="00A15DCB" w:rsidRDefault="00BE7BDB" w:rsidP="009B330A">
            <w:pPr>
              <w:pStyle w:val="TAL"/>
            </w:pPr>
            <w:r w:rsidRPr="00A15DCB">
              <w:t xml:space="preserve">  servingCellConfigCommon</w:t>
            </w:r>
          </w:p>
        </w:tc>
        <w:tc>
          <w:tcPr>
            <w:tcW w:w="2267" w:type="dxa"/>
          </w:tcPr>
          <w:p w14:paraId="027E6170" w14:textId="77777777" w:rsidR="00BE7BDB" w:rsidRPr="00A15DCB" w:rsidDel="00C812DE" w:rsidRDefault="00BE7BDB" w:rsidP="009B330A">
            <w:pPr>
              <w:pStyle w:val="TAL"/>
            </w:pPr>
            <w:r w:rsidRPr="00A15DCB">
              <w:t>ServingCellConfigCommonSIB</w:t>
            </w:r>
          </w:p>
        </w:tc>
        <w:tc>
          <w:tcPr>
            <w:tcW w:w="1700" w:type="dxa"/>
          </w:tcPr>
          <w:p w14:paraId="456CB006" w14:textId="77777777" w:rsidR="00BE7BDB" w:rsidRPr="00A15DCB" w:rsidDel="00C812DE" w:rsidRDefault="00BE7BDB" w:rsidP="009B330A">
            <w:pPr>
              <w:pStyle w:val="TAL"/>
            </w:pPr>
            <w:r w:rsidRPr="00A15DCB">
              <w:t>Table 7.1.1.1.25.3.3-2</w:t>
            </w:r>
          </w:p>
        </w:tc>
        <w:tc>
          <w:tcPr>
            <w:tcW w:w="1245" w:type="dxa"/>
          </w:tcPr>
          <w:p w14:paraId="75A9A1B5" w14:textId="77777777" w:rsidR="00BE7BDB" w:rsidRPr="00A15DCB" w:rsidDel="00C812DE" w:rsidRDefault="00BE7BDB" w:rsidP="009B330A">
            <w:pPr>
              <w:pStyle w:val="TAL"/>
            </w:pPr>
          </w:p>
        </w:tc>
      </w:tr>
      <w:tr w:rsidR="00BE7BDB" w:rsidRPr="00A15DCB" w:rsidDel="00C812DE" w14:paraId="026AD640" w14:textId="77777777" w:rsidTr="009B330A">
        <w:tblPrEx>
          <w:tblCellMar>
            <w:left w:w="108" w:type="dxa"/>
            <w:right w:w="108" w:type="dxa"/>
          </w:tblCellMar>
        </w:tblPrEx>
        <w:tc>
          <w:tcPr>
            <w:tcW w:w="4535" w:type="dxa"/>
          </w:tcPr>
          <w:p w14:paraId="28A7E922" w14:textId="77777777" w:rsidR="00BE7BDB" w:rsidRPr="00A15DCB" w:rsidRDefault="00BE7BDB" w:rsidP="009B330A">
            <w:pPr>
              <w:pStyle w:val="TAL"/>
            </w:pPr>
            <w:r w:rsidRPr="00A15DCB">
              <w:t xml:space="preserve">  nonCriticalExtension</w:t>
            </w:r>
            <w:r w:rsidRPr="00A15DCB">
              <w:rPr>
                <w:lang w:eastAsia="zh-CN"/>
              </w:rPr>
              <w:t xml:space="preserve"> </w:t>
            </w:r>
            <w:r w:rsidRPr="00A15DCB">
              <w:t>SEQUENCE {</w:t>
            </w:r>
          </w:p>
        </w:tc>
        <w:tc>
          <w:tcPr>
            <w:tcW w:w="2267" w:type="dxa"/>
          </w:tcPr>
          <w:p w14:paraId="4CA77925" w14:textId="77777777" w:rsidR="00BE7BDB" w:rsidRPr="00A15DCB" w:rsidRDefault="00BE7BDB" w:rsidP="009B330A">
            <w:pPr>
              <w:pStyle w:val="TAL"/>
            </w:pPr>
          </w:p>
        </w:tc>
        <w:tc>
          <w:tcPr>
            <w:tcW w:w="1700" w:type="dxa"/>
          </w:tcPr>
          <w:p w14:paraId="4FDF5855" w14:textId="77777777" w:rsidR="00BE7BDB" w:rsidRPr="00A15DCB" w:rsidDel="00C812DE" w:rsidRDefault="00BE7BDB" w:rsidP="009B330A">
            <w:pPr>
              <w:pStyle w:val="TAL"/>
            </w:pPr>
          </w:p>
        </w:tc>
        <w:tc>
          <w:tcPr>
            <w:tcW w:w="1245" w:type="dxa"/>
          </w:tcPr>
          <w:p w14:paraId="464C9131" w14:textId="77777777" w:rsidR="00BE7BDB" w:rsidRPr="00A15DCB" w:rsidDel="00C812DE" w:rsidRDefault="00BE7BDB" w:rsidP="009B330A">
            <w:pPr>
              <w:pStyle w:val="TAL"/>
            </w:pPr>
          </w:p>
        </w:tc>
      </w:tr>
      <w:tr w:rsidR="00BE7BDB" w:rsidRPr="00A15DCB" w:rsidDel="00C812DE" w14:paraId="1EF839BF" w14:textId="77777777" w:rsidTr="009B330A">
        <w:tblPrEx>
          <w:tblCellMar>
            <w:left w:w="108" w:type="dxa"/>
            <w:right w:w="108" w:type="dxa"/>
          </w:tblCellMar>
        </w:tblPrEx>
        <w:tc>
          <w:tcPr>
            <w:tcW w:w="4535" w:type="dxa"/>
          </w:tcPr>
          <w:p w14:paraId="57AA19BC" w14:textId="77777777" w:rsidR="00BE7BDB" w:rsidRPr="00A15DCB" w:rsidRDefault="00BE7BDB" w:rsidP="009B330A">
            <w:pPr>
              <w:pStyle w:val="TAL"/>
            </w:pPr>
            <w:r w:rsidRPr="00A15DCB">
              <w:t xml:space="preserve">    nonCriticalExtension</w:t>
            </w:r>
            <w:r w:rsidRPr="00A15DCB">
              <w:rPr>
                <w:lang w:eastAsia="zh-CN"/>
              </w:rPr>
              <w:t xml:space="preserve"> </w:t>
            </w:r>
            <w:r w:rsidRPr="00A15DCB">
              <w:t>SEQUENCE {</w:t>
            </w:r>
          </w:p>
        </w:tc>
        <w:tc>
          <w:tcPr>
            <w:tcW w:w="2267" w:type="dxa"/>
          </w:tcPr>
          <w:p w14:paraId="33AA1BE3" w14:textId="77777777" w:rsidR="00BE7BDB" w:rsidRPr="00A15DCB" w:rsidRDefault="00BE7BDB" w:rsidP="009B330A">
            <w:pPr>
              <w:pStyle w:val="TAL"/>
            </w:pPr>
          </w:p>
        </w:tc>
        <w:tc>
          <w:tcPr>
            <w:tcW w:w="1700" w:type="dxa"/>
          </w:tcPr>
          <w:p w14:paraId="1FFCB519" w14:textId="77777777" w:rsidR="00BE7BDB" w:rsidRPr="00A15DCB" w:rsidDel="00C812DE" w:rsidRDefault="00BE7BDB" w:rsidP="009B330A">
            <w:pPr>
              <w:pStyle w:val="TAL"/>
            </w:pPr>
          </w:p>
        </w:tc>
        <w:tc>
          <w:tcPr>
            <w:tcW w:w="1245" w:type="dxa"/>
          </w:tcPr>
          <w:p w14:paraId="3CBC4D8F" w14:textId="77777777" w:rsidR="00BE7BDB" w:rsidRPr="00A15DCB" w:rsidDel="00C812DE" w:rsidRDefault="00BE7BDB" w:rsidP="009B330A">
            <w:pPr>
              <w:pStyle w:val="TAL"/>
            </w:pPr>
          </w:p>
        </w:tc>
      </w:tr>
      <w:tr w:rsidR="00BE7BDB" w:rsidRPr="00A15DCB" w:rsidDel="00C812DE" w14:paraId="1683B6CF" w14:textId="77777777" w:rsidTr="009B330A">
        <w:tblPrEx>
          <w:tblCellMar>
            <w:left w:w="108" w:type="dxa"/>
            <w:right w:w="108" w:type="dxa"/>
          </w:tblCellMar>
        </w:tblPrEx>
        <w:tc>
          <w:tcPr>
            <w:tcW w:w="4535" w:type="dxa"/>
          </w:tcPr>
          <w:p w14:paraId="33CC2336" w14:textId="77777777" w:rsidR="00BE7BDB" w:rsidRPr="00A15DCB" w:rsidRDefault="00BE7BDB" w:rsidP="009B330A">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396FABC1" w14:textId="77777777" w:rsidR="00BE7BDB" w:rsidRPr="00A15DCB" w:rsidRDefault="00BE7BDB" w:rsidP="009B330A">
            <w:pPr>
              <w:pStyle w:val="TAL"/>
            </w:pPr>
          </w:p>
        </w:tc>
        <w:tc>
          <w:tcPr>
            <w:tcW w:w="1700" w:type="dxa"/>
          </w:tcPr>
          <w:p w14:paraId="0C1CDC7D" w14:textId="77777777" w:rsidR="00BE7BDB" w:rsidRPr="00A15DCB" w:rsidDel="00C812DE" w:rsidRDefault="00BE7BDB" w:rsidP="009B330A">
            <w:pPr>
              <w:pStyle w:val="TAL"/>
            </w:pPr>
          </w:p>
        </w:tc>
        <w:tc>
          <w:tcPr>
            <w:tcW w:w="1245" w:type="dxa"/>
          </w:tcPr>
          <w:p w14:paraId="4A4364ED" w14:textId="77777777" w:rsidR="00BE7BDB" w:rsidRPr="00A15DCB" w:rsidDel="00C812DE" w:rsidRDefault="00BE7BDB" w:rsidP="009B330A">
            <w:pPr>
              <w:pStyle w:val="TAL"/>
            </w:pPr>
          </w:p>
        </w:tc>
      </w:tr>
      <w:tr w:rsidR="00BE7BDB" w:rsidRPr="00A15DCB" w:rsidDel="00C812DE" w14:paraId="2F0AED1D" w14:textId="77777777" w:rsidTr="009B330A">
        <w:tblPrEx>
          <w:tblCellMar>
            <w:left w:w="108" w:type="dxa"/>
            <w:right w:w="108" w:type="dxa"/>
          </w:tblCellMar>
        </w:tblPrEx>
        <w:tc>
          <w:tcPr>
            <w:tcW w:w="4535" w:type="dxa"/>
          </w:tcPr>
          <w:p w14:paraId="5608ED74" w14:textId="77777777" w:rsidR="00BE7BDB" w:rsidRPr="00A15DCB" w:rsidRDefault="00BE7BDB" w:rsidP="009B330A">
            <w:pPr>
              <w:pStyle w:val="TAL"/>
            </w:pPr>
            <w:r w:rsidRPr="00A15DCB">
              <w:t xml:space="preserve">  </w:t>
            </w:r>
            <w:r w:rsidRPr="00A15DCB">
              <w:rPr>
                <w:lang w:eastAsia="zh-CN"/>
              </w:rPr>
              <w:t xml:space="preserve">  </w:t>
            </w:r>
            <w:r w:rsidRPr="00A15DCB">
              <w:t xml:space="preserve">    featurePriorities-r17 SEQUENCE {</w:t>
            </w:r>
          </w:p>
        </w:tc>
        <w:tc>
          <w:tcPr>
            <w:tcW w:w="2267" w:type="dxa"/>
          </w:tcPr>
          <w:p w14:paraId="2F8A5535" w14:textId="77777777" w:rsidR="00BE7BDB" w:rsidRPr="00A15DCB" w:rsidRDefault="00BE7BDB" w:rsidP="009B330A">
            <w:pPr>
              <w:pStyle w:val="TAL"/>
            </w:pPr>
          </w:p>
        </w:tc>
        <w:tc>
          <w:tcPr>
            <w:tcW w:w="1700" w:type="dxa"/>
          </w:tcPr>
          <w:p w14:paraId="68F39277" w14:textId="77777777" w:rsidR="00BE7BDB" w:rsidRPr="00A15DCB" w:rsidDel="00C812DE" w:rsidRDefault="00BE7BDB" w:rsidP="009B330A">
            <w:pPr>
              <w:pStyle w:val="TAL"/>
            </w:pPr>
          </w:p>
        </w:tc>
        <w:tc>
          <w:tcPr>
            <w:tcW w:w="1245" w:type="dxa"/>
          </w:tcPr>
          <w:p w14:paraId="6346D29E" w14:textId="77777777" w:rsidR="00BE7BDB" w:rsidRPr="00A15DCB" w:rsidDel="00C812DE" w:rsidRDefault="00BE7BDB" w:rsidP="009B330A">
            <w:pPr>
              <w:pStyle w:val="TAL"/>
            </w:pPr>
          </w:p>
        </w:tc>
      </w:tr>
      <w:tr w:rsidR="00BE7BDB" w:rsidRPr="00A15DCB" w:rsidDel="00C812DE" w14:paraId="4517AFAC" w14:textId="77777777" w:rsidTr="009B330A">
        <w:tblPrEx>
          <w:tblCellMar>
            <w:left w:w="108" w:type="dxa"/>
            <w:right w:w="108" w:type="dxa"/>
          </w:tblCellMar>
        </w:tblPrEx>
        <w:tc>
          <w:tcPr>
            <w:tcW w:w="4535" w:type="dxa"/>
          </w:tcPr>
          <w:p w14:paraId="513732B9" w14:textId="77777777" w:rsidR="00BE7BDB" w:rsidRPr="00A15DCB" w:rsidRDefault="00BE7BDB" w:rsidP="009B330A">
            <w:pPr>
              <w:pStyle w:val="TAL"/>
            </w:pPr>
            <w:r w:rsidRPr="00A15DCB">
              <w:t xml:space="preserve">  </w:t>
            </w:r>
            <w:r w:rsidRPr="00A15DCB">
              <w:rPr>
                <w:lang w:eastAsia="zh-CN"/>
              </w:rPr>
              <w:t xml:space="preserve">  </w:t>
            </w:r>
            <w:r w:rsidRPr="00A15DCB">
              <w:t xml:space="preserve">      redCapPriority-r17</w:t>
            </w:r>
          </w:p>
        </w:tc>
        <w:tc>
          <w:tcPr>
            <w:tcW w:w="2267" w:type="dxa"/>
          </w:tcPr>
          <w:p w14:paraId="4DA1BE18" w14:textId="77777777" w:rsidR="00BE7BDB" w:rsidRPr="00A15DCB" w:rsidRDefault="00BE7BDB" w:rsidP="009B330A">
            <w:pPr>
              <w:pStyle w:val="TAL"/>
            </w:pPr>
            <w:r w:rsidRPr="00A15DCB">
              <w:t>0</w:t>
            </w:r>
          </w:p>
        </w:tc>
        <w:tc>
          <w:tcPr>
            <w:tcW w:w="1700" w:type="dxa"/>
          </w:tcPr>
          <w:p w14:paraId="51068538" w14:textId="77777777" w:rsidR="00BE7BDB" w:rsidRPr="00A15DCB" w:rsidDel="00C812DE" w:rsidRDefault="00BE7BDB" w:rsidP="009B330A">
            <w:pPr>
              <w:pStyle w:val="TAL"/>
            </w:pPr>
          </w:p>
        </w:tc>
        <w:tc>
          <w:tcPr>
            <w:tcW w:w="1245" w:type="dxa"/>
          </w:tcPr>
          <w:p w14:paraId="0231A1C5" w14:textId="77777777" w:rsidR="00BE7BDB" w:rsidRPr="00A15DCB" w:rsidDel="00C812DE" w:rsidRDefault="00BE7BDB" w:rsidP="009B330A">
            <w:pPr>
              <w:pStyle w:val="TAL"/>
            </w:pPr>
          </w:p>
        </w:tc>
      </w:tr>
      <w:tr w:rsidR="00BE7BDB" w:rsidRPr="00A15DCB" w:rsidDel="00C812DE" w14:paraId="2F099F65" w14:textId="77777777" w:rsidTr="009B330A">
        <w:tblPrEx>
          <w:tblCellMar>
            <w:left w:w="108" w:type="dxa"/>
            <w:right w:w="108" w:type="dxa"/>
          </w:tblCellMar>
        </w:tblPrEx>
        <w:tc>
          <w:tcPr>
            <w:tcW w:w="4535" w:type="dxa"/>
          </w:tcPr>
          <w:p w14:paraId="38BB40AA" w14:textId="77777777" w:rsidR="00BE7BDB" w:rsidRPr="00A15DCB" w:rsidRDefault="00BE7BDB" w:rsidP="009B330A">
            <w:pPr>
              <w:pStyle w:val="TAL"/>
            </w:pPr>
            <w:r w:rsidRPr="00A15DCB">
              <w:t xml:space="preserve">  </w:t>
            </w:r>
            <w:r w:rsidRPr="00A15DCB">
              <w:rPr>
                <w:lang w:eastAsia="zh-CN"/>
              </w:rPr>
              <w:t xml:space="preserve">  </w:t>
            </w:r>
            <w:r w:rsidRPr="00A15DCB">
              <w:t xml:space="preserve">    nonCriticalExtension </w:t>
            </w:r>
          </w:p>
        </w:tc>
        <w:tc>
          <w:tcPr>
            <w:tcW w:w="2267" w:type="dxa"/>
          </w:tcPr>
          <w:p w14:paraId="02AC88D0" w14:textId="77777777" w:rsidR="00BE7BDB" w:rsidRPr="00A15DCB" w:rsidRDefault="00BE7BDB" w:rsidP="009B330A">
            <w:pPr>
              <w:pStyle w:val="TAL"/>
              <w:rPr>
                <w:lang w:eastAsia="zh-CN"/>
              </w:rPr>
            </w:pPr>
            <w:r w:rsidRPr="00A15DCB">
              <w:rPr>
                <w:lang w:eastAsia="zh-CN"/>
              </w:rPr>
              <w:t>Not present</w:t>
            </w:r>
          </w:p>
        </w:tc>
        <w:tc>
          <w:tcPr>
            <w:tcW w:w="1700" w:type="dxa"/>
          </w:tcPr>
          <w:p w14:paraId="300938E1" w14:textId="77777777" w:rsidR="00BE7BDB" w:rsidRPr="00A15DCB" w:rsidDel="00C812DE" w:rsidRDefault="00BE7BDB" w:rsidP="009B330A">
            <w:pPr>
              <w:pStyle w:val="TAL"/>
            </w:pPr>
          </w:p>
        </w:tc>
        <w:tc>
          <w:tcPr>
            <w:tcW w:w="1245" w:type="dxa"/>
          </w:tcPr>
          <w:p w14:paraId="6CD7D4BF" w14:textId="77777777" w:rsidR="00BE7BDB" w:rsidRPr="00A15DCB" w:rsidDel="00C812DE" w:rsidRDefault="00BE7BDB" w:rsidP="009B330A">
            <w:pPr>
              <w:pStyle w:val="TAL"/>
              <w:rPr>
                <w:lang w:eastAsia="zh-CN"/>
              </w:rPr>
            </w:pPr>
            <w:r w:rsidRPr="00A15DCB">
              <w:rPr>
                <w:lang w:eastAsia="zh-CN"/>
              </w:rPr>
              <w:t>Step1</w:t>
            </w:r>
          </w:p>
        </w:tc>
      </w:tr>
      <w:tr w:rsidR="00BE7BDB" w:rsidRPr="00A15DCB" w:rsidDel="00C812DE" w14:paraId="354F8068" w14:textId="77777777" w:rsidTr="009B330A">
        <w:tblPrEx>
          <w:tblCellMar>
            <w:left w:w="108" w:type="dxa"/>
            <w:right w:w="108" w:type="dxa"/>
          </w:tblCellMar>
        </w:tblPrEx>
        <w:tc>
          <w:tcPr>
            <w:tcW w:w="4535" w:type="dxa"/>
          </w:tcPr>
          <w:p w14:paraId="1F34B0D9" w14:textId="77777777" w:rsidR="00BE7BDB" w:rsidRPr="00A15DCB" w:rsidRDefault="00BE7BDB" w:rsidP="009B330A">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43712F6D" w14:textId="77777777" w:rsidR="00BE7BDB" w:rsidRPr="00A15DCB" w:rsidRDefault="00BE7BDB" w:rsidP="009B330A">
            <w:pPr>
              <w:pStyle w:val="TAL"/>
            </w:pPr>
          </w:p>
        </w:tc>
        <w:tc>
          <w:tcPr>
            <w:tcW w:w="1700" w:type="dxa"/>
          </w:tcPr>
          <w:p w14:paraId="68354415" w14:textId="77777777" w:rsidR="00BE7BDB" w:rsidRPr="00A15DCB" w:rsidDel="00C812DE" w:rsidRDefault="00BE7BDB" w:rsidP="009B330A">
            <w:pPr>
              <w:pStyle w:val="TAL"/>
            </w:pPr>
          </w:p>
        </w:tc>
        <w:tc>
          <w:tcPr>
            <w:tcW w:w="1245" w:type="dxa"/>
          </w:tcPr>
          <w:p w14:paraId="5E81D183" w14:textId="77777777" w:rsidR="00BE7BDB" w:rsidRPr="00A15DCB" w:rsidDel="00C812DE" w:rsidRDefault="00BE7BDB" w:rsidP="009B330A">
            <w:pPr>
              <w:pStyle w:val="TAL"/>
              <w:rPr>
                <w:lang w:eastAsia="zh-CN"/>
              </w:rPr>
            </w:pPr>
            <w:r w:rsidRPr="00A15DCB">
              <w:rPr>
                <w:lang w:eastAsia="zh-CN"/>
              </w:rPr>
              <w:t>Step 12</w:t>
            </w:r>
          </w:p>
        </w:tc>
      </w:tr>
      <w:tr w:rsidR="00BE7BDB" w:rsidRPr="00A15DCB" w:rsidDel="00C812DE" w14:paraId="71280CE6" w14:textId="77777777" w:rsidTr="009B330A">
        <w:tblPrEx>
          <w:tblCellMar>
            <w:left w:w="108" w:type="dxa"/>
            <w:right w:w="108" w:type="dxa"/>
          </w:tblCellMar>
        </w:tblPrEx>
        <w:tc>
          <w:tcPr>
            <w:tcW w:w="4535" w:type="dxa"/>
          </w:tcPr>
          <w:p w14:paraId="45FDEC40" w14:textId="77777777" w:rsidR="00BE7BDB" w:rsidRPr="00A15DCB" w:rsidRDefault="00BE7BDB" w:rsidP="009B330A">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395D1E41" w14:textId="77777777" w:rsidR="00BE7BDB" w:rsidRPr="00A15DCB" w:rsidRDefault="00BE7BDB" w:rsidP="009B330A">
            <w:pPr>
              <w:pStyle w:val="TAL"/>
            </w:pPr>
          </w:p>
        </w:tc>
        <w:tc>
          <w:tcPr>
            <w:tcW w:w="1700" w:type="dxa"/>
          </w:tcPr>
          <w:p w14:paraId="445E76A2" w14:textId="77777777" w:rsidR="00BE7BDB" w:rsidRPr="00A15DCB" w:rsidDel="00C812DE" w:rsidRDefault="00BE7BDB" w:rsidP="009B330A">
            <w:pPr>
              <w:pStyle w:val="TAL"/>
            </w:pPr>
          </w:p>
        </w:tc>
        <w:tc>
          <w:tcPr>
            <w:tcW w:w="1245" w:type="dxa"/>
          </w:tcPr>
          <w:p w14:paraId="76FA0894" w14:textId="77777777" w:rsidR="00BE7BDB" w:rsidRPr="00A15DCB" w:rsidDel="00C812DE" w:rsidRDefault="00BE7BDB" w:rsidP="009B330A">
            <w:pPr>
              <w:pStyle w:val="TAL"/>
            </w:pPr>
          </w:p>
        </w:tc>
      </w:tr>
      <w:tr w:rsidR="00BE7BDB" w:rsidRPr="00A15DCB" w:rsidDel="00C812DE" w14:paraId="4E62CADC" w14:textId="77777777" w:rsidTr="009B330A">
        <w:tblPrEx>
          <w:tblCellMar>
            <w:left w:w="108" w:type="dxa"/>
            <w:right w:w="108" w:type="dxa"/>
          </w:tblCellMar>
        </w:tblPrEx>
        <w:tc>
          <w:tcPr>
            <w:tcW w:w="4535" w:type="dxa"/>
          </w:tcPr>
          <w:p w14:paraId="2883CC91" w14:textId="77777777" w:rsidR="00BE7BDB" w:rsidRPr="00A15DCB" w:rsidRDefault="00BE7BDB" w:rsidP="009B330A">
            <w:pPr>
              <w:pStyle w:val="TAL"/>
            </w:pPr>
            <w:r w:rsidRPr="00A15DCB">
              <w:t xml:space="preserve">  </w:t>
            </w:r>
            <w:r w:rsidRPr="00A15DCB">
              <w:rPr>
                <w:lang w:eastAsia="zh-CN"/>
              </w:rPr>
              <w:t xml:space="preserve">  </w:t>
            </w:r>
            <w:r w:rsidRPr="00A15DCB">
              <w:t xml:space="preserve">        featurePriorities-v1800 SEQUENCE {</w:t>
            </w:r>
          </w:p>
        </w:tc>
        <w:tc>
          <w:tcPr>
            <w:tcW w:w="2267" w:type="dxa"/>
          </w:tcPr>
          <w:p w14:paraId="634B97A3" w14:textId="77777777" w:rsidR="00BE7BDB" w:rsidRPr="00A15DCB" w:rsidRDefault="00BE7BDB" w:rsidP="009B330A">
            <w:pPr>
              <w:pStyle w:val="TAL"/>
            </w:pPr>
          </w:p>
        </w:tc>
        <w:tc>
          <w:tcPr>
            <w:tcW w:w="1700" w:type="dxa"/>
          </w:tcPr>
          <w:p w14:paraId="6605348F" w14:textId="77777777" w:rsidR="00BE7BDB" w:rsidRPr="00A15DCB" w:rsidDel="00C812DE" w:rsidRDefault="00BE7BDB" w:rsidP="009B330A">
            <w:pPr>
              <w:pStyle w:val="TAL"/>
            </w:pPr>
          </w:p>
        </w:tc>
        <w:tc>
          <w:tcPr>
            <w:tcW w:w="1245" w:type="dxa"/>
          </w:tcPr>
          <w:p w14:paraId="70BE44D0" w14:textId="77777777" w:rsidR="00BE7BDB" w:rsidRPr="00A15DCB" w:rsidDel="00C812DE" w:rsidRDefault="00BE7BDB" w:rsidP="009B330A">
            <w:pPr>
              <w:pStyle w:val="TAL"/>
            </w:pPr>
          </w:p>
        </w:tc>
      </w:tr>
      <w:tr w:rsidR="00BE7BDB" w:rsidRPr="00A15DCB" w:rsidDel="00C812DE" w14:paraId="7F01026E" w14:textId="77777777" w:rsidTr="009B330A">
        <w:tblPrEx>
          <w:tblCellMar>
            <w:left w:w="108" w:type="dxa"/>
            <w:right w:w="108" w:type="dxa"/>
          </w:tblCellMar>
        </w:tblPrEx>
        <w:tc>
          <w:tcPr>
            <w:tcW w:w="4535" w:type="dxa"/>
          </w:tcPr>
          <w:p w14:paraId="3F0D37F5" w14:textId="77777777" w:rsidR="00BE7BDB" w:rsidRPr="00A15DCB" w:rsidRDefault="00BE7BDB" w:rsidP="009B330A">
            <w:pPr>
              <w:pStyle w:val="TAL"/>
            </w:pPr>
            <w:r w:rsidRPr="00A15DCB">
              <w:t xml:space="preserve">  </w:t>
            </w:r>
            <w:r w:rsidRPr="00A15DCB">
              <w:rPr>
                <w:lang w:eastAsia="zh-CN"/>
              </w:rPr>
              <w:t xml:space="preserve">  </w:t>
            </w:r>
            <w:r w:rsidRPr="00A15DCB">
              <w:t xml:space="preserve">          eRedCapPriority-r18</w:t>
            </w:r>
          </w:p>
        </w:tc>
        <w:tc>
          <w:tcPr>
            <w:tcW w:w="2267" w:type="dxa"/>
          </w:tcPr>
          <w:p w14:paraId="79288A44" w14:textId="77777777" w:rsidR="00BE7BDB" w:rsidRPr="00A15DCB" w:rsidRDefault="00BE7BDB" w:rsidP="009B330A">
            <w:pPr>
              <w:pStyle w:val="TAL"/>
              <w:rPr>
                <w:lang w:eastAsia="zh-CN"/>
              </w:rPr>
            </w:pPr>
            <w:r w:rsidRPr="00A15DCB">
              <w:rPr>
                <w:lang w:eastAsia="zh-CN"/>
              </w:rPr>
              <w:t>1</w:t>
            </w:r>
          </w:p>
        </w:tc>
        <w:tc>
          <w:tcPr>
            <w:tcW w:w="1700" w:type="dxa"/>
          </w:tcPr>
          <w:p w14:paraId="234D51DC" w14:textId="77777777" w:rsidR="00BE7BDB" w:rsidRPr="00A15DCB" w:rsidDel="00C812DE" w:rsidRDefault="00BE7BDB" w:rsidP="009B330A">
            <w:pPr>
              <w:pStyle w:val="TAL"/>
            </w:pPr>
          </w:p>
        </w:tc>
        <w:tc>
          <w:tcPr>
            <w:tcW w:w="1245" w:type="dxa"/>
          </w:tcPr>
          <w:p w14:paraId="684A21D6" w14:textId="77777777" w:rsidR="00BE7BDB" w:rsidRPr="00A15DCB" w:rsidDel="00C812DE" w:rsidRDefault="00BE7BDB" w:rsidP="009B330A">
            <w:pPr>
              <w:pStyle w:val="TAL"/>
            </w:pPr>
          </w:p>
        </w:tc>
      </w:tr>
      <w:tr w:rsidR="00BE7BDB" w:rsidRPr="00A15DCB" w:rsidDel="00C812DE" w14:paraId="1B632DE0" w14:textId="77777777" w:rsidTr="009B330A">
        <w:tblPrEx>
          <w:tblCellMar>
            <w:left w:w="108" w:type="dxa"/>
            <w:right w:w="108" w:type="dxa"/>
          </w:tblCellMar>
        </w:tblPrEx>
        <w:tc>
          <w:tcPr>
            <w:tcW w:w="4535" w:type="dxa"/>
          </w:tcPr>
          <w:p w14:paraId="64C7212E" w14:textId="77777777" w:rsidR="00BE7BDB" w:rsidRPr="00A15DCB" w:rsidRDefault="00BE7BDB" w:rsidP="009B330A">
            <w:pPr>
              <w:pStyle w:val="TAL"/>
            </w:pPr>
            <w:r w:rsidRPr="00A15DCB">
              <w:t xml:space="preserve">  </w:t>
            </w:r>
            <w:r w:rsidRPr="00A15DCB">
              <w:rPr>
                <w:lang w:eastAsia="zh-CN"/>
              </w:rPr>
              <w:t xml:space="preserve">  </w:t>
            </w:r>
            <w:r w:rsidRPr="00A15DCB">
              <w:t xml:space="preserve">        }</w:t>
            </w:r>
          </w:p>
        </w:tc>
        <w:tc>
          <w:tcPr>
            <w:tcW w:w="2267" w:type="dxa"/>
          </w:tcPr>
          <w:p w14:paraId="4650DF37" w14:textId="77777777" w:rsidR="00BE7BDB" w:rsidRPr="00A15DCB" w:rsidRDefault="00BE7BDB" w:rsidP="009B330A">
            <w:pPr>
              <w:pStyle w:val="TAL"/>
            </w:pPr>
          </w:p>
        </w:tc>
        <w:tc>
          <w:tcPr>
            <w:tcW w:w="1700" w:type="dxa"/>
          </w:tcPr>
          <w:p w14:paraId="27902456" w14:textId="77777777" w:rsidR="00BE7BDB" w:rsidRPr="00A15DCB" w:rsidDel="00C812DE" w:rsidRDefault="00BE7BDB" w:rsidP="009B330A">
            <w:pPr>
              <w:pStyle w:val="TAL"/>
            </w:pPr>
          </w:p>
        </w:tc>
        <w:tc>
          <w:tcPr>
            <w:tcW w:w="1245" w:type="dxa"/>
          </w:tcPr>
          <w:p w14:paraId="5FCECB89" w14:textId="77777777" w:rsidR="00BE7BDB" w:rsidRPr="00A15DCB" w:rsidDel="00C812DE" w:rsidRDefault="00BE7BDB" w:rsidP="009B330A">
            <w:pPr>
              <w:pStyle w:val="TAL"/>
            </w:pPr>
          </w:p>
        </w:tc>
      </w:tr>
      <w:tr w:rsidR="00BE7BDB" w:rsidRPr="00A15DCB" w:rsidDel="00C812DE" w14:paraId="58CFF7DE" w14:textId="77777777" w:rsidTr="009B330A">
        <w:tblPrEx>
          <w:tblCellMar>
            <w:left w:w="108" w:type="dxa"/>
            <w:right w:w="108" w:type="dxa"/>
          </w:tblCellMar>
        </w:tblPrEx>
        <w:tc>
          <w:tcPr>
            <w:tcW w:w="4535" w:type="dxa"/>
          </w:tcPr>
          <w:p w14:paraId="46E39B74" w14:textId="77777777" w:rsidR="00BE7BDB" w:rsidRPr="00A15DCB" w:rsidRDefault="00BE7BDB" w:rsidP="009B330A">
            <w:pPr>
              <w:pStyle w:val="TAL"/>
            </w:pPr>
            <w:r w:rsidRPr="00A15DCB">
              <w:t xml:space="preserve">  </w:t>
            </w:r>
            <w:r w:rsidRPr="00A15DCB">
              <w:rPr>
                <w:lang w:eastAsia="zh-CN"/>
              </w:rPr>
              <w:t xml:space="preserve">  </w:t>
            </w:r>
            <w:r w:rsidRPr="00A15DCB">
              <w:t xml:space="preserve">      }</w:t>
            </w:r>
          </w:p>
        </w:tc>
        <w:tc>
          <w:tcPr>
            <w:tcW w:w="2267" w:type="dxa"/>
          </w:tcPr>
          <w:p w14:paraId="24CF8A02" w14:textId="77777777" w:rsidR="00BE7BDB" w:rsidRPr="00A15DCB" w:rsidRDefault="00BE7BDB" w:rsidP="009B330A">
            <w:pPr>
              <w:pStyle w:val="TAL"/>
            </w:pPr>
          </w:p>
        </w:tc>
        <w:tc>
          <w:tcPr>
            <w:tcW w:w="1700" w:type="dxa"/>
          </w:tcPr>
          <w:p w14:paraId="48EE3289" w14:textId="77777777" w:rsidR="00BE7BDB" w:rsidRPr="00A15DCB" w:rsidDel="00C812DE" w:rsidRDefault="00BE7BDB" w:rsidP="009B330A">
            <w:pPr>
              <w:pStyle w:val="TAL"/>
            </w:pPr>
          </w:p>
        </w:tc>
        <w:tc>
          <w:tcPr>
            <w:tcW w:w="1245" w:type="dxa"/>
          </w:tcPr>
          <w:p w14:paraId="75159A5E" w14:textId="77777777" w:rsidR="00BE7BDB" w:rsidRPr="00A15DCB" w:rsidDel="00C812DE" w:rsidRDefault="00BE7BDB" w:rsidP="009B330A">
            <w:pPr>
              <w:pStyle w:val="TAL"/>
            </w:pPr>
          </w:p>
        </w:tc>
      </w:tr>
      <w:tr w:rsidR="00BE7BDB" w:rsidRPr="00A15DCB" w:rsidDel="00C812DE" w14:paraId="32012047" w14:textId="77777777" w:rsidTr="009B330A">
        <w:tblPrEx>
          <w:tblCellMar>
            <w:left w:w="108" w:type="dxa"/>
            <w:right w:w="108" w:type="dxa"/>
          </w:tblCellMar>
        </w:tblPrEx>
        <w:tc>
          <w:tcPr>
            <w:tcW w:w="4535" w:type="dxa"/>
          </w:tcPr>
          <w:p w14:paraId="3D64D2E5" w14:textId="77777777" w:rsidR="00BE7BDB" w:rsidRPr="00A15DCB" w:rsidRDefault="00BE7BDB" w:rsidP="009B330A">
            <w:pPr>
              <w:pStyle w:val="TAL"/>
            </w:pPr>
            <w:r w:rsidRPr="00A15DCB">
              <w:rPr>
                <w:lang w:eastAsia="zh-CN"/>
              </w:rPr>
              <w:t xml:space="preserve">        }</w:t>
            </w:r>
          </w:p>
        </w:tc>
        <w:tc>
          <w:tcPr>
            <w:tcW w:w="2267" w:type="dxa"/>
          </w:tcPr>
          <w:p w14:paraId="5FFB6D76" w14:textId="77777777" w:rsidR="00BE7BDB" w:rsidRPr="00A15DCB" w:rsidRDefault="00BE7BDB" w:rsidP="009B330A">
            <w:pPr>
              <w:pStyle w:val="TAL"/>
            </w:pPr>
          </w:p>
        </w:tc>
        <w:tc>
          <w:tcPr>
            <w:tcW w:w="1700" w:type="dxa"/>
          </w:tcPr>
          <w:p w14:paraId="4BA332A4" w14:textId="77777777" w:rsidR="00BE7BDB" w:rsidRPr="00A15DCB" w:rsidDel="00C812DE" w:rsidRDefault="00BE7BDB" w:rsidP="009B330A">
            <w:pPr>
              <w:pStyle w:val="TAL"/>
            </w:pPr>
          </w:p>
        </w:tc>
        <w:tc>
          <w:tcPr>
            <w:tcW w:w="1245" w:type="dxa"/>
          </w:tcPr>
          <w:p w14:paraId="4EDA9133" w14:textId="77777777" w:rsidR="00BE7BDB" w:rsidRPr="00A15DCB" w:rsidDel="00C812DE" w:rsidRDefault="00BE7BDB" w:rsidP="009B330A">
            <w:pPr>
              <w:pStyle w:val="TAL"/>
              <w:rPr>
                <w:lang w:eastAsia="zh-CN"/>
              </w:rPr>
            </w:pPr>
          </w:p>
        </w:tc>
      </w:tr>
      <w:tr w:rsidR="00BE7BDB" w:rsidRPr="00A15DCB" w14:paraId="6F55DEC3" w14:textId="77777777" w:rsidTr="009B330A">
        <w:tblPrEx>
          <w:tblCellMar>
            <w:left w:w="108" w:type="dxa"/>
            <w:right w:w="108" w:type="dxa"/>
          </w:tblCellMar>
        </w:tblPrEx>
        <w:tc>
          <w:tcPr>
            <w:tcW w:w="4535" w:type="dxa"/>
          </w:tcPr>
          <w:p w14:paraId="704019F5" w14:textId="77777777" w:rsidR="00BE7BDB" w:rsidRPr="00A15DCB" w:rsidRDefault="00BE7BDB" w:rsidP="009B330A">
            <w:pPr>
              <w:pStyle w:val="TAL"/>
            </w:pPr>
            <w:r w:rsidRPr="00A15DCB">
              <w:t xml:space="preserve">  </w:t>
            </w:r>
            <w:r w:rsidRPr="00A15DCB">
              <w:rPr>
                <w:lang w:eastAsia="zh-CN"/>
              </w:rPr>
              <w:t xml:space="preserve">  </w:t>
            </w:r>
            <w:r w:rsidRPr="00A15DCB">
              <w:t xml:space="preserve">  }</w:t>
            </w:r>
          </w:p>
        </w:tc>
        <w:tc>
          <w:tcPr>
            <w:tcW w:w="2267" w:type="dxa"/>
          </w:tcPr>
          <w:p w14:paraId="6630C7DC" w14:textId="77777777" w:rsidR="00BE7BDB" w:rsidRPr="00A15DCB" w:rsidRDefault="00BE7BDB" w:rsidP="009B330A">
            <w:pPr>
              <w:pStyle w:val="TAL"/>
            </w:pPr>
          </w:p>
        </w:tc>
        <w:tc>
          <w:tcPr>
            <w:tcW w:w="1700" w:type="dxa"/>
          </w:tcPr>
          <w:p w14:paraId="78702680" w14:textId="77777777" w:rsidR="00BE7BDB" w:rsidRPr="00A15DCB" w:rsidDel="00C812DE" w:rsidRDefault="00BE7BDB" w:rsidP="009B330A">
            <w:pPr>
              <w:pStyle w:val="TAL"/>
            </w:pPr>
          </w:p>
        </w:tc>
        <w:tc>
          <w:tcPr>
            <w:tcW w:w="1245" w:type="dxa"/>
          </w:tcPr>
          <w:p w14:paraId="0181E5B4" w14:textId="77777777" w:rsidR="00BE7BDB" w:rsidRPr="00A15DCB" w:rsidRDefault="00BE7BDB" w:rsidP="009B330A">
            <w:pPr>
              <w:pStyle w:val="TAL"/>
              <w:rPr>
                <w:lang w:eastAsia="zh-CN"/>
              </w:rPr>
            </w:pPr>
          </w:p>
        </w:tc>
      </w:tr>
      <w:tr w:rsidR="00BE7BDB" w:rsidRPr="00A15DCB" w14:paraId="0A60C5A3" w14:textId="77777777" w:rsidTr="009B330A">
        <w:tblPrEx>
          <w:tblCellMar>
            <w:left w:w="108" w:type="dxa"/>
            <w:right w:w="108" w:type="dxa"/>
          </w:tblCellMar>
        </w:tblPrEx>
        <w:tc>
          <w:tcPr>
            <w:tcW w:w="4535" w:type="dxa"/>
          </w:tcPr>
          <w:p w14:paraId="4C4FDDC5" w14:textId="77777777" w:rsidR="00BE7BDB" w:rsidRPr="00A15DCB" w:rsidRDefault="00BE7BDB" w:rsidP="009B330A">
            <w:pPr>
              <w:pStyle w:val="TAL"/>
            </w:pPr>
            <w:r w:rsidRPr="00A15DCB">
              <w:t xml:space="preserve">    }</w:t>
            </w:r>
          </w:p>
        </w:tc>
        <w:tc>
          <w:tcPr>
            <w:tcW w:w="2267" w:type="dxa"/>
          </w:tcPr>
          <w:p w14:paraId="2EFBA868" w14:textId="77777777" w:rsidR="00BE7BDB" w:rsidRPr="00A15DCB" w:rsidRDefault="00BE7BDB" w:rsidP="009B330A">
            <w:pPr>
              <w:pStyle w:val="TAL"/>
            </w:pPr>
          </w:p>
        </w:tc>
        <w:tc>
          <w:tcPr>
            <w:tcW w:w="1700" w:type="dxa"/>
          </w:tcPr>
          <w:p w14:paraId="07786F75" w14:textId="77777777" w:rsidR="00BE7BDB" w:rsidRPr="00A15DCB" w:rsidDel="00C812DE" w:rsidRDefault="00BE7BDB" w:rsidP="009B330A">
            <w:pPr>
              <w:pStyle w:val="TAL"/>
            </w:pPr>
          </w:p>
        </w:tc>
        <w:tc>
          <w:tcPr>
            <w:tcW w:w="1245" w:type="dxa"/>
          </w:tcPr>
          <w:p w14:paraId="32588E88" w14:textId="77777777" w:rsidR="00BE7BDB" w:rsidRPr="00A15DCB" w:rsidRDefault="00BE7BDB" w:rsidP="009B330A">
            <w:pPr>
              <w:pStyle w:val="TAL"/>
              <w:rPr>
                <w:lang w:eastAsia="zh-CN"/>
              </w:rPr>
            </w:pPr>
          </w:p>
        </w:tc>
      </w:tr>
      <w:tr w:rsidR="00BE7BDB" w:rsidRPr="00A15DCB" w:rsidDel="00C812DE" w14:paraId="748F6DD4" w14:textId="77777777" w:rsidTr="009B330A">
        <w:tblPrEx>
          <w:tblCellMar>
            <w:left w:w="108" w:type="dxa"/>
            <w:right w:w="108" w:type="dxa"/>
          </w:tblCellMar>
        </w:tblPrEx>
        <w:tc>
          <w:tcPr>
            <w:tcW w:w="4535" w:type="dxa"/>
          </w:tcPr>
          <w:p w14:paraId="3D8AA39B" w14:textId="77777777" w:rsidR="00BE7BDB" w:rsidRPr="00A15DCB" w:rsidRDefault="00BE7BDB" w:rsidP="009B330A">
            <w:pPr>
              <w:pStyle w:val="TAL"/>
            </w:pPr>
            <w:r w:rsidRPr="00A15DCB">
              <w:t xml:space="preserve">  }</w:t>
            </w:r>
          </w:p>
        </w:tc>
        <w:tc>
          <w:tcPr>
            <w:tcW w:w="2267" w:type="dxa"/>
          </w:tcPr>
          <w:p w14:paraId="0AB33D4A" w14:textId="77777777" w:rsidR="00BE7BDB" w:rsidRPr="00A15DCB" w:rsidRDefault="00BE7BDB" w:rsidP="009B330A">
            <w:pPr>
              <w:pStyle w:val="TAL"/>
            </w:pPr>
          </w:p>
        </w:tc>
        <w:tc>
          <w:tcPr>
            <w:tcW w:w="1700" w:type="dxa"/>
          </w:tcPr>
          <w:p w14:paraId="1942FA68" w14:textId="77777777" w:rsidR="00BE7BDB" w:rsidRPr="00A15DCB" w:rsidDel="00C812DE" w:rsidRDefault="00BE7BDB" w:rsidP="009B330A">
            <w:pPr>
              <w:pStyle w:val="TAL"/>
            </w:pPr>
          </w:p>
        </w:tc>
        <w:tc>
          <w:tcPr>
            <w:tcW w:w="1245" w:type="dxa"/>
          </w:tcPr>
          <w:p w14:paraId="398D15F0" w14:textId="77777777" w:rsidR="00BE7BDB" w:rsidRPr="00A15DCB" w:rsidDel="00C812DE" w:rsidRDefault="00BE7BDB" w:rsidP="009B330A">
            <w:pPr>
              <w:pStyle w:val="TAL"/>
            </w:pPr>
          </w:p>
        </w:tc>
      </w:tr>
      <w:tr w:rsidR="00BE7BDB" w:rsidRPr="00A15DCB" w14:paraId="15E1A722" w14:textId="77777777" w:rsidTr="009B330A">
        <w:tblPrEx>
          <w:tblCellMar>
            <w:left w:w="108" w:type="dxa"/>
            <w:right w:w="108" w:type="dxa"/>
          </w:tblCellMar>
        </w:tblPrEx>
        <w:tc>
          <w:tcPr>
            <w:tcW w:w="4535" w:type="dxa"/>
          </w:tcPr>
          <w:p w14:paraId="3D754F75" w14:textId="77777777" w:rsidR="00BE7BDB" w:rsidRPr="00A15DCB" w:rsidRDefault="00BE7BDB" w:rsidP="009B330A">
            <w:pPr>
              <w:pStyle w:val="TAL"/>
            </w:pPr>
            <w:r w:rsidRPr="00A15DCB">
              <w:t>}</w:t>
            </w:r>
          </w:p>
        </w:tc>
        <w:tc>
          <w:tcPr>
            <w:tcW w:w="2267" w:type="dxa"/>
          </w:tcPr>
          <w:p w14:paraId="587615A4" w14:textId="77777777" w:rsidR="00BE7BDB" w:rsidRPr="00A15DCB" w:rsidRDefault="00BE7BDB" w:rsidP="009B330A">
            <w:pPr>
              <w:pStyle w:val="TAL"/>
            </w:pPr>
          </w:p>
        </w:tc>
        <w:tc>
          <w:tcPr>
            <w:tcW w:w="1700" w:type="dxa"/>
          </w:tcPr>
          <w:p w14:paraId="45292220" w14:textId="77777777" w:rsidR="00BE7BDB" w:rsidRPr="00A15DCB" w:rsidRDefault="00BE7BDB" w:rsidP="009B330A">
            <w:pPr>
              <w:pStyle w:val="TAL"/>
            </w:pPr>
          </w:p>
        </w:tc>
        <w:tc>
          <w:tcPr>
            <w:tcW w:w="1245" w:type="dxa"/>
          </w:tcPr>
          <w:p w14:paraId="560EEE87" w14:textId="77777777" w:rsidR="00BE7BDB" w:rsidRPr="00A15DCB" w:rsidRDefault="00BE7BDB" w:rsidP="009B330A">
            <w:pPr>
              <w:pStyle w:val="TAL"/>
            </w:pPr>
          </w:p>
        </w:tc>
      </w:tr>
    </w:tbl>
    <w:p w14:paraId="0CD58105" w14:textId="77777777" w:rsidR="00BE7BDB" w:rsidRPr="00A15DCB" w:rsidRDefault="00BE7BDB" w:rsidP="00BE7BDB">
      <w:pPr>
        <w:rPr>
          <w:rFonts w:eastAsia="MS Mincho"/>
        </w:rPr>
      </w:pPr>
    </w:p>
    <w:p w14:paraId="75C36319" w14:textId="77777777" w:rsidR="00BE7BDB" w:rsidRPr="00A15DCB" w:rsidRDefault="00BE7BDB" w:rsidP="00BE7BDB">
      <w:pPr>
        <w:pStyle w:val="TH"/>
        <w:rPr>
          <w:i/>
          <w:iCs/>
        </w:rPr>
      </w:pPr>
      <w:r w:rsidRPr="00A15DCB">
        <w:t xml:space="preserve">Table 7.1.1.1.25.3.3-2: </w:t>
      </w:r>
      <w:r w:rsidRPr="00A15DCB">
        <w:rPr>
          <w:i/>
          <w:iCs/>
        </w:rPr>
        <w:t xml:space="preserve">ServingCellConfigCommonSIB </w:t>
      </w:r>
      <w:r w:rsidRPr="00A15DCB">
        <w:t>(Table 7.1.1.1.25.3.3-1)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7C74C963" w14:textId="77777777" w:rsidTr="009B330A">
        <w:tc>
          <w:tcPr>
            <w:tcW w:w="9747" w:type="dxa"/>
            <w:gridSpan w:val="4"/>
          </w:tcPr>
          <w:p w14:paraId="63BD9E75" w14:textId="77777777" w:rsidR="00BE7BDB" w:rsidRPr="00A15DCB" w:rsidRDefault="00BE7BDB" w:rsidP="009B330A">
            <w:pPr>
              <w:pStyle w:val="TAH"/>
              <w:jc w:val="left"/>
              <w:rPr>
                <w:b w:val="0"/>
              </w:rPr>
            </w:pPr>
            <w:r w:rsidRPr="00A15DCB">
              <w:rPr>
                <w:b w:val="0"/>
              </w:rPr>
              <w:t>Derivation Path: TS 38.508-1 [4],</w:t>
            </w:r>
            <w:r w:rsidRPr="00A15DCB">
              <w:t xml:space="preserve"> </w:t>
            </w:r>
            <w:r w:rsidRPr="00A15DCB">
              <w:rPr>
                <w:b w:val="0"/>
              </w:rPr>
              <w:t>Table 4.6.3-169</w:t>
            </w:r>
          </w:p>
        </w:tc>
      </w:tr>
      <w:tr w:rsidR="00BE7BDB" w:rsidRPr="00A15DCB" w14:paraId="520776FB" w14:textId="77777777" w:rsidTr="009B330A">
        <w:tc>
          <w:tcPr>
            <w:tcW w:w="4535" w:type="dxa"/>
          </w:tcPr>
          <w:p w14:paraId="275EE7D5" w14:textId="77777777" w:rsidR="00BE7BDB" w:rsidRPr="00A15DCB" w:rsidRDefault="00BE7BDB" w:rsidP="009B330A">
            <w:pPr>
              <w:pStyle w:val="TAH"/>
            </w:pPr>
            <w:r w:rsidRPr="00A15DCB">
              <w:t>Information Element</w:t>
            </w:r>
          </w:p>
        </w:tc>
        <w:tc>
          <w:tcPr>
            <w:tcW w:w="2267" w:type="dxa"/>
          </w:tcPr>
          <w:p w14:paraId="7EF09C6F" w14:textId="77777777" w:rsidR="00BE7BDB" w:rsidRPr="00A15DCB" w:rsidRDefault="00BE7BDB" w:rsidP="009B330A">
            <w:pPr>
              <w:pStyle w:val="TAH"/>
            </w:pPr>
            <w:r w:rsidRPr="00A15DCB">
              <w:t>Value/remark</w:t>
            </w:r>
          </w:p>
        </w:tc>
        <w:tc>
          <w:tcPr>
            <w:tcW w:w="1700" w:type="dxa"/>
          </w:tcPr>
          <w:p w14:paraId="6FAE4828" w14:textId="77777777" w:rsidR="00BE7BDB" w:rsidRPr="00A15DCB" w:rsidRDefault="00BE7BDB" w:rsidP="009B330A">
            <w:pPr>
              <w:pStyle w:val="TAH"/>
            </w:pPr>
            <w:r w:rsidRPr="00A15DCB">
              <w:t>Comment</w:t>
            </w:r>
          </w:p>
        </w:tc>
        <w:tc>
          <w:tcPr>
            <w:tcW w:w="1245" w:type="dxa"/>
          </w:tcPr>
          <w:p w14:paraId="0C130DDC" w14:textId="77777777" w:rsidR="00BE7BDB" w:rsidRPr="00A15DCB" w:rsidRDefault="00BE7BDB" w:rsidP="009B330A">
            <w:pPr>
              <w:pStyle w:val="TAH"/>
            </w:pPr>
            <w:r w:rsidRPr="00A15DCB">
              <w:t>Condition</w:t>
            </w:r>
          </w:p>
        </w:tc>
      </w:tr>
      <w:tr w:rsidR="00BE7BDB" w:rsidRPr="00A15DCB" w14:paraId="0253A050" w14:textId="77777777" w:rsidTr="009B330A">
        <w:tc>
          <w:tcPr>
            <w:tcW w:w="4535" w:type="dxa"/>
          </w:tcPr>
          <w:p w14:paraId="036C4EA8" w14:textId="77777777" w:rsidR="00BE7BDB" w:rsidRPr="00A15DCB" w:rsidRDefault="00BE7BDB" w:rsidP="009B330A">
            <w:pPr>
              <w:pStyle w:val="TAL"/>
            </w:pPr>
            <w:r w:rsidRPr="00A15DCB">
              <w:t>ServingCellConfigCommonSIB ::= SEQUENCE {</w:t>
            </w:r>
          </w:p>
        </w:tc>
        <w:tc>
          <w:tcPr>
            <w:tcW w:w="2267" w:type="dxa"/>
          </w:tcPr>
          <w:p w14:paraId="6D1243D8" w14:textId="77777777" w:rsidR="00BE7BDB" w:rsidRPr="00A15DCB" w:rsidRDefault="00BE7BDB" w:rsidP="009B330A">
            <w:pPr>
              <w:pStyle w:val="TAL"/>
            </w:pPr>
          </w:p>
        </w:tc>
        <w:tc>
          <w:tcPr>
            <w:tcW w:w="1700" w:type="dxa"/>
          </w:tcPr>
          <w:p w14:paraId="70C193E0" w14:textId="77777777" w:rsidR="00BE7BDB" w:rsidRPr="00A15DCB" w:rsidRDefault="00BE7BDB" w:rsidP="009B330A">
            <w:pPr>
              <w:pStyle w:val="TAL"/>
            </w:pPr>
          </w:p>
        </w:tc>
        <w:tc>
          <w:tcPr>
            <w:tcW w:w="1245" w:type="dxa"/>
          </w:tcPr>
          <w:p w14:paraId="4D52F37B" w14:textId="77777777" w:rsidR="00BE7BDB" w:rsidRPr="00A15DCB" w:rsidRDefault="00BE7BDB" w:rsidP="009B330A">
            <w:pPr>
              <w:pStyle w:val="TAL"/>
            </w:pPr>
          </w:p>
        </w:tc>
      </w:tr>
      <w:tr w:rsidR="00BE7BDB" w:rsidRPr="00A15DCB" w14:paraId="0D1DC38A" w14:textId="77777777" w:rsidTr="009B330A">
        <w:tc>
          <w:tcPr>
            <w:tcW w:w="4535" w:type="dxa"/>
            <w:tcBorders>
              <w:bottom w:val="nil"/>
            </w:tcBorders>
          </w:tcPr>
          <w:p w14:paraId="5D39BC62" w14:textId="77777777" w:rsidR="00BE7BDB" w:rsidRPr="00A15DCB" w:rsidDel="003E109C" w:rsidRDefault="00BE7BDB" w:rsidP="009B330A">
            <w:pPr>
              <w:pStyle w:val="TAL"/>
            </w:pPr>
            <w:r w:rsidRPr="00A15DCB">
              <w:t xml:space="preserve">  uplinkConfigCommon</w:t>
            </w:r>
          </w:p>
        </w:tc>
        <w:tc>
          <w:tcPr>
            <w:tcW w:w="2267" w:type="dxa"/>
          </w:tcPr>
          <w:p w14:paraId="0AFCD299" w14:textId="77777777" w:rsidR="00BE7BDB" w:rsidRPr="00A15DCB" w:rsidRDefault="00BE7BDB" w:rsidP="009B330A">
            <w:pPr>
              <w:pStyle w:val="TAL"/>
            </w:pPr>
            <w:r w:rsidRPr="00A15DCB">
              <w:t>UplinkConfigCommonSIB</w:t>
            </w:r>
          </w:p>
        </w:tc>
        <w:tc>
          <w:tcPr>
            <w:tcW w:w="1700" w:type="dxa"/>
          </w:tcPr>
          <w:p w14:paraId="2027FDA4" w14:textId="77777777" w:rsidR="00BE7BDB" w:rsidRPr="00A15DCB" w:rsidRDefault="00BE7BDB" w:rsidP="009B330A">
            <w:pPr>
              <w:pStyle w:val="TAL"/>
            </w:pPr>
            <w:r w:rsidRPr="00A15DCB">
              <w:t>Table 7.1.1.1.25.3.3-3</w:t>
            </w:r>
          </w:p>
        </w:tc>
        <w:tc>
          <w:tcPr>
            <w:tcW w:w="1245" w:type="dxa"/>
          </w:tcPr>
          <w:p w14:paraId="393A500D" w14:textId="77777777" w:rsidR="00BE7BDB" w:rsidRPr="00A15DCB" w:rsidRDefault="00BE7BDB" w:rsidP="009B330A">
            <w:pPr>
              <w:pStyle w:val="TAL"/>
            </w:pPr>
            <w:r w:rsidRPr="00A15DCB">
              <w:rPr>
                <w:lang w:eastAsia="zh-CN"/>
              </w:rPr>
              <w:t>Step1</w:t>
            </w:r>
          </w:p>
        </w:tc>
      </w:tr>
      <w:tr w:rsidR="00BE7BDB" w:rsidRPr="00A15DCB" w14:paraId="746F9B90" w14:textId="77777777" w:rsidTr="009B330A">
        <w:tc>
          <w:tcPr>
            <w:tcW w:w="4535" w:type="dxa"/>
            <w:tcBorders>
              <w:bottom w:val="nil"/>
            </w:tcBorders>
          </w:tcPr>
          <w:p w14:paraId="49E33D2E" w14:textId="77777777" w:rsidR="00BE7BDB" w:rsidRPr="00A15DCB" w:rsidRDefault="00BE7BDB" w:rsidP="009B330A">
            <w:pPr>
              <w:pStyle w:val="TAL"/>
            </w:pPr>
            <w:r w:rsidRPr="00A15DCB">
              <w:rPr>
                <w:lang w:eastAsia="zh-CN"/>
              </w:rPr>
              <w:t xml:space="preserve">  </w:t>
            </w:r>
            <w:r w:rsidRPr="00A15DCB">
              <w:t>uplinkConfigCommon</w:t>
            </w:r>
          </w:p>
        </w:tc>
        <w:tc>
          <w:tcPr>
            <w:tcW w:w="2267" w:type="dxa"/>
          </w:tcPr>
          <w:p w14:paraId="2DAEE275" w14:textId="77777777" w:rsidR="00BE7BDB" w:rsidRPr="00A15DCB" w:rsidRDefault="00BE7BDB" w:rsidP="009B330A">
            <w:pPr>
              <w:pStyle w:val="TAL"/>
            </w:pPr>
            <w:r w:rsidRPr="00A15DCB">
              <w:t>UplinkConfigCommonSIB</w:t>
            </w:r>
          </w:p>
        </w:tc>
        <w:tc>
          <w:tcPr>
            <w:tcW w:w="1700" w:type="dxa"/>
          </w:tcPr>
          <w:p w14:paraId="293266B1" w14:textId="77777777" w:rsidR="00BE7BDB" w:rsidRPr="00A15DCB" w:rsidRDefault="00BE7BDB" w:rsidP="009B330A">
            <w:pPr>
              <w:pStyle w:val="TAL"/>
            </w:pPr>
            <w:r w:rsidRPr="00A15DCB">
              <w:t>TS 38.508-1 [4] Table 4.6.3-202</w:t>
            </w:r>
          </w:p>
        </w:tc>
        <w:tc>
          <w:tcPr>
            <w:tcW w:w="1245" w:type="dxa"/>
          </w:tcPr>
          <w:p w14:paraId="0D9A5305" w14:textId="77777777" w:rsidR="00BE7BDB" w:rsidRPr="00A15DCB" w:rsidRDefault="00BE7BDB" w:rsidP="009B330A">
            <w:pPr>
              <w:pStyle w:val="TAL"/>
              <w:rPr>
                <w:lang w:eastAsia="zh-CN"/>
              </w:rPr>
            </w:pPr>
            <w:r w:rsidRPr="00A15DCB">
              <w:rPr>
                <w:lang w:eastAsia="zh-CN"/>
              </w:rPr>
              <w:t>Step 12</w:t>
            </w:r>
          </w:p>
        </w:tc>
      </w:tr>
      <w:tr w:rsidR="00BE7BDB" w:rsidRPr="00A15DCB" w14:paraId="48540BF1" w14:textId="77777777" w:rsidTr="009B330A">
        <w:tc>
          <w:tcPr>
            <w:tcW w:w="4535" w:type="dxa"/>
            <w:tcBorders>
              <w:bottom w:val="nil"/>
            </w:tcBorders>
          </w:tcPr>
          <w:p w14:paraId="78AFDEB7" w14:textId="77777777" w:rsidR="00BE7BDB" w:rsidRPr="00A15DCB" w:rsidRDefault="00BE7BDB" w:rsidP="009B330A">
            <w:pPr>
              <w:pStyle w:val="TAL"/>
            </w:pPr>
            <w:r w:rsidRPr="00A15DCB">
              <w:t xml:space="preserve">  uplinkConfigCommon-v1700</w:t>
            </w:r>
          </w:p>
        </w:tc>
        <w:tc>
          <w:tcPr>
            <w:tcW w:w="2267" w:type="dxa"/>
          </w:tcPr>
          <w:p w14:paraId="0E0018FB" w14:textId="77777777" w:rsidR="00BE7BDB" w:rsidRPr="00A15DCB" w:rsidRDefault="00BE7BDB" w:rsidP="009B330A">
            <w:pPr>
              <w:pStyle w:val="TAL"/>
            </w:pPr>
            <w:r w:rsidRPr="00A15DCB">
              <w:rPr>
                <w:lang w:eastAsia="zh-CN"/>
              </w:rPr>
              <w:t>Not present</w:t>
            </w:r>
          </w:p>
        </w:tc>
        <w:tc>
          <w:tcPr>
            <w:tcW w:w="1700" w:type="dxa"/>
          </w:tcPr>
          <w:p w14:paraId="34CB0A75" w14:textId="77777777" w:rsidR="00BE7BDB" w:rsidRPr="00A15DCB" w:rsidRDefault="00BE7BDB" w:rsidP="009B330A">
            <w:pPr>
              <w:pStyle w:val="TAL"/>
            </w:pPr>
          </w:p>
        </w:tc>
        <w:tc>
          <w:tcPr>
            <w:tcW w:w="1245" w:type="dxa"/>
          </w:tcPr>
          <w:p w14:paraId="6C5D09F6" w14:textId="77777777" w:rsidR="00BE7BDB" w:rsidRPr="00A15DCB" w:rsidRDefault="00BE7BDB" w:rsidP="009B330A">
            <w:pPr>
              <w:pStyle w:val="TAL"/>
              <w:rPr>
                <w:lang w:eastAsia="zh-CN"/>
              </w:rPr>
            </w:pPr>
            <w:r w:rsidRPr="00A15DCB">
              <w:rPr>
                <w:lang w:eastAsia="zh-CN"/>
              </w:rPr>
              <w:t>Step 1</w:t>
            </w:r>
          </w:p>
        </w:tc>
      </w:tr>
      <w:tr w:rsidR="00BE7BDB" w:rsidRPr="00A15DCB" w14:paraId="4BDD17CB" w14:textId="77777777" w:rsidTr="009B330A">
        <w:tc>
          <w:tcPr>
            <w:tcW w:w="4535" w:type="dxa"/>
            <w:tcBorders>
              <w:bottom w:val="nil"/>
            </w:tcBorders>
          </w:tcPr>
          <w:p w14:paraId="5B5AF3D7" w14:textId="77777777" w:rsidR="00BE7BDB" w:rsidRPr="00A15DCB" w:rsidRDefault="00BE7BDB" w:rsidP="009B330A">
            <w:pPr>
              <w:pStyle w:val="TAL"/>
            </w:pPr>
            <w:r w:rsidRPr="00A15DCB">
              <w:t xml:space="preserve">  uplinkConfigCommon-v1700 SEQUENCE {</w:t>
            </w:r>
          </w:p>
        </w:tc>
        <w:tc>
          <w:tcPr>
            <w:tcW w:w="2267" w:type="dxa"/>
          </w:tcPr>
          <w:p w14:paraId="4B497066" w14:textId="77777777" w:rsidR="00BE7BDB" w:rsidRPr="00A15DCB" w:rsidRDefault="00BE7BDB" w:rsidP="009B330A">
            <w:pPr>
              <w:pStyle w:val="TAL"/>
            </w:pPr>
          </w:p>
        </w:tc>
        <w:tc>
          <w:tcPr>
            <w:tcW w:w="1700" w:type="dxa"/>
          </w:tcPr>
          <w:p w14:paraId="5B69C51B" w14:textId="77777777" w:rsidR="00BE7BDB" w:rsidRPr="00A15DCB" w:rsidRDefault="00BE7BDB" w:rsidP="009B330A">
            <w:pPr>
              <w:pStyle w:val="TAL"/>
            </w:pPr>
          </w:p>
        </w:tc>
        <w:tc>
          <w:tcPr>
            <w:tcW w:w="1245" w:type="dxa"/>
          </w:tcPr>
          <w:p w14:paraId="03BB84AA" w14:textId="77777777" w:rsidR="00BE7BDB" w:rsidRPr="00A15DCB" w:rsidRDefault="00BE7BDB" w:rsidP="009B330A">
            <w:pPr>
              <w:pStyle w:val="TAL"/>
              <w:rPr>
                <w:lang w:eastAsia="zh-CN"/>
              </w:rPr>
            </w:pPr>
            <w:r w:rsidRPr="00A15DCB">
              <w:rPr>
                <w:lang w:eastAsia="zh-CN"/>
              </w:rPr>
              <w:t>Step12</w:t>
            </w:r>
          </w:p>
        </w:tc>
      </w:tr>
      <w:tr w:rsidR="00BE7BDB" w:rsidRPr="00A15DCB" w14:paraId="1C35453C" w14:textId="77777777" w:rsidTr="009B330A">
        <w:tc>
          <w:tcPr>
            <w:tcW w:w="4535" w:type="dxa"/>
            <w:tcBorders>
              <w:bottom w:val="nil"/>
            </w:tcBorders>
          </w:tcPr>
          <w:p w14:paraId="7BE69CC3" w14:textId="77777777" w:rsidR="00BE7BDB" w:rsidRPr="00A15DCB" w:rsidRDefault="00BE7BDB" w:rsidP="009B330A">
            <w:pPr>
              <w:pStyle w:val="TAL"/>
            </w:pPr>
            <w:r w:rsidRPr="00A15DCB">
              <w:t xml:space="preserve">    initialUplinkBWP-RedCap-r17</w:t>
            </w:r>
          </w:p>
        </w:tc>
        <w:tc>
          <w:tcPr>
            <w:tcW w:w="2267" w:type="dxa"/>
          </w:tcPr>
          <w:p w14:paraId="5918D2C2" w14:textId="77777777" w:rsidR="00BE7BDB" w:rsidRPr="00A15DCB" w:rsidRDefault="00BE7BDB" w:rsidP="009B330A">
            <w:pPr>
              <w:pStyle w:val="TAL"/>
            </w:pPr>
            <w:r w:rsidRPr="00A15DCB">
              <w:t>BWP-UplinkCommon-RedCap</w:t>
            </w:r>
          </w:p>
        </w:tc>
        <w:tc>
          <w:tcPr>
            <w:tcW w:w="1700" w:type="dxa"/>
          </w:tcPr>
          <w:p w14:paraId="285A484D" w14:textId="77777777" w:rsidR="00BE7BDB" w:rsidRPr="00A15DCB" w:rsidRDefault="00BE7BDB" w:rsidP="009B330A">
            <w:pPr>
              <w:pStyle w:val="TAL"/>
            </w:pPr>
            <w:r w:rsidRPr="00A15DCB">
              <w:t>Table 7.1.1.1.25.3.3-5</w:t>
            </w:r>
          </w:p>
        </w:tc>
        <w:tc>
          <w:tcPr>
            <w:tcW w:w="1245" w:type="dxa"/>
          </w:tcPr>
          <w:p w14:paraId="2A947410" w14:textId="77777777" w:rsidR="00BE7BDB" w:rsidRPr="00A15DCB" w:rsidRDefault="00BE7BDB" w:rsidP="009B330A">
            <w:pPr>
              <w:pStyle w:val="TAL"/>
              <w:rPr>
                <w:lang w:eastAsia="zh-CN"/>
              </w:rPr>
            </w:pPr>
          </w:p>
        </w:tc>
      </w:tr>
      <w:tr w:rsidR="00BE7BDB" w:rsidRPr="00A15DCB" w14:paraId="004BBE99" w14:textId="77777777" w:rsidTr="009B330A">
        <w:tc>
          <w:tcPr>
            <w:tcW w:w="4535" w:type="dxa"/>
            <w:tcBorders>
              <w:bottom w:val="nil"/>
            </w:tcBorders>
          </w:tcPr>
          <w:p w14:paraId="42ADC3D9" w14:textId="77777777" w:rsidR="00BE7BDB" w:rsidRPr="00A15DCB" w:rsidRDefault="00BE7BDB" w:rsidP="009B330A">
            <w:pPr>
              <w:pStyle w:val="TAL"/>
            </w:pPr>
            <w:r w:rsidRPr="00A15DCB">
              <w:t xml:space="preserve">  </w:t>
            </w:r>
            <w:r w:rsidRPr="00A15DCB">
              <w:rPr>
                <w:lang w:eastAsia="zh-CN"/>
              </w:rPr>
              <w:t>}</w:t>
            </w:r>
          </w:p>
        </w:tc>
        <w:tc>
          <w:tcPr>
            <w:tcW w:w="2267" w:type="dxa"/>
          </w:tcPr>
          <w:p w14:paraId="1F3F2663" w14:textId="77777777" w:rsidR="00BE7BDB" w:rsidRPr="00A15DCB" w:rsidRDefault="00BE7BDB" w:rsidP="009B330A">
            <w:pPr>
              <w:pStyle w:val="TAL"/>
            </w:pPr>
          </w:p>
        </w:tc>
        <w:tc>
          <w:tcPr>
            <w:tcW w:w="1700" w:type="dxa"/>
          </w:tcPr>
          <w:p w14:paraId="54B0738A" w14:textId="77777777" w:rsidR="00BE7BDB" w:rsidRPr="00A15DCB" w:rsidRDefault="00BE7BDB" w:rsidP="009B330A">
            <w:pPr>
              <w:pStyle w:val="TAL"/>
            </w:pPr>
          </w:p>
        </w:tc>
        <w:tc>
          <w:tcPr>
            <w:tcW w:w="1245" w:type="dxa"/>
          </w:tcPr>
          <w:p w14:paraId="104D4B3B" w14:textId="77777777" w:rsidR="00BE7BDB" w:rsidRPr="00A15DCB" w:rsidRDefault="00BE7BDB" w:rsidP="009B330A">
            <w:pPr>
              <w:pStyle w:val="TAL"/>
              <w:rPr>
                <w:lang w:eastAsia="zh-CN"/>
              </w:rPr>
            </w:pPr>
          </w:p>
        </w:tc>
      </w:tr>
      <w:tr w:rsidR="00BE7BDB" w:rsidRPr="00A15DCB" w14:paraId="31A8F1D9" w14:textId="77777777" w:rsidTr="009B330A">
        <w:tc>
          <w:tcPr>
            <w:tcW w:w="4535" w:type="dxa"/>
          </w:tcPr>
          <w:p w14:paraId="74DBB4D7" w14:textId="77777777" w:rsidR="00BE7BDB" w:rsidRPr="00A15DCB" w:rsidRDefault="00BE7BDB" w:rsidP="009B330A">
            <w:pPr>
              <w:pStyle w:val="TAL"/>
            </w:pPr>
            <w:r w:rsidRPr="00A15DCB">
              <w:t>}</w:t>
            </w:r>
          </w:p>
        </w:tc>
        <w:tc>
          <w:tcPr>
            <w:tcW w:w="2267" w:type="dxa"/>
          </w:tcPr>
          <w:p w14:paraId="2BB5A454" w14:textId="77777777" w:rsidR="00BE7BDB" w:rsidRPr="00A15DCB" w:rsidRDefault="00BE7BDB" w:rsidP="009B330A">
            <w:pPr>
              <w:pStyle w:val="TAL"/>
            </w:pPr>
          </w:p>
        </w:tc>
        <w:tc>
          <w:tcPr>
            <w:tcW w:w="1700" w:type="dxa"/>
          </w:tcPr>
          <w:p w14:paraId="726DF4EB" w14:textId="77777777" w:rsidR="00BE7BDB" w:rsidRPr="00A15DCB" w:rsidRDefault="00BE7BDB" w:rsidP="009B330A">
            <w:pPr>
              <w:pStyle w:val="TAL"/>
            </w:pPr>
          </w:p>
        </w:tc>
        <w:tc>
          <w:tcPr>
            <w:tcW w:w="1245" w:type="dxa"/>
          </w:tcPr>
          <w:p w14:paraId="7F59C35E" w14:textId="77777777" w:rsidR="00BE7BDB" w:rsidRPr="00A15DCB" w:rsidRDefault="00BE7BDB" w:rsidP="009B330A">
            <w:pPr>
              <w:pStyle w:val="TAL"/>
            </w:pPr>
          </w:p>
        </w:tc>
      </w:tr>
    </w:tbl>
    <w:p w14:paraId="3952DFAF" w14:textId="77777777" w:rsidR="00BE7BDB" w:rsidRPr="00A15DCB" w:rsidRDefault="00BE7BDB" w:rsidP="00BE7BDB"/>
    <w:p w14:paraId="3B5C0BD9" w14:textId="77777777" w:rsidR="00BE7BDB" w:rsidRPr="00A15DCB" w:rsidRDefault="00BE7BDB" w:rsidP="00BE7BDB">
      <w:pPr>
        <w:pStyle w:val="TH"/>
        <w:rPr>
          <w:i/>
        </w:rPr>
      </w:pPr>
      <w:r w:rsidRPr="00A15DCB">
        <w:t xml:space="preserve">Table 7.1.1.1.25.3.3-3: </w:t>
      </w:r>
      <w:r w:rsidRPr="00A15DCB">
        <w:rPr>
          <w:i/>
        </w:rPr>
        <w:t xml:space="preserve">UplinkConfigCommonSIB </w:t>
      </w:r>
      <w:r w:rsidRPr="00A15DCB">
        <w:t>(Table 7.1.1.1.25.3.3-2)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7BFC1583" w14:textId="77777777" w:rsidTr="009B330A">
        <w:tc>
          <w:tcPr>
            <w:tcW w:w="9747" w:type="dxa"/>
            <w:gridSpan w:val="4"/>
          </w:tcPr>
          <w:p w14:paraId="553F646A" w14:textId="77777777" w:rsidR="00BE7BDB" w:rsidRPr="00A15DCB" w:rsidRDefault="00BE7BDB" w:rsidP="009B330A">
            <w:pPr>
              <w:pStyle w:val="TAH"/>
              <w:jc w:val="left"/>
              <w:rPr>
                <w:b w:val="0"/>
              </w:rPr>
            </w:pPr>
            <w:r w:rsidRPr="00A15DCB">
              <w:rPr>
                <w:b w:val="0"/>
              </w:rPr>
              <w:t>Derivation Path: TS 38.508-1 [4],</w:t>
            </w:r>
            <w:r w:rsidRPr="00A15DCB">
              <w:t xml:space="preserve"> </w:t>
            </w:r>
            <w:r w:rsidRPr="00A15DCB">
              <w:rPr>
                <w:b w:val="0"/>
              </w:rPr>
              <w:t>Table 4.6.3-202</w:t>
            </w:r>
          </w:p>
        </w:tc>
      </w:tr>
      <w:tr w:rsidR="00BE7BDB" w:rsidRPr="00A15DCB" w14:paraId="7E188BE2" w14:textId="77777777" w:rsidTr="009B330A">
        <w:tc>
          <w:tcPr>
            <w:tcW w:w="4535" w:type="dxa"/>
          </w:tcPr>
          <w:p w14:paraId="10D24F15" w14:textId="77777777" w:rsidR="00BE7BDB" w:rsidRPr="00A15DCB" w:rsidRDefault="00BE7BDB" w:rsidP="009B330A">
            <w:pPr>
              <w:pStyle w:val="TAH"/>
            </w:pPr>
            <w:r w:rsidRPr="00A15DCB">
              <w:t>Information Element</w:t>
            </w:r>
          </w:p>
        </w:tc>
        <w:tc>
          <w:tcPr>
            <w:tcW w:w="2267" w:type="dxa"/>
          </w:tcPr>
          <w:p w14:paraId="6F30A248" w14:textId="77777777" w:rsidR="00BE7BDB" w:rsidRPr="00A15DCB" w:rsidRDefault="00BE7BDB" w:rsidP="009B330A">
            <w:pPr>
              <w:pStyle w:val="TAH"/>
            </w:pPr>
            <w:r w:rsidRPr="00A15DCB">
              <w:t>Value/remark</w:t>
            </w:r>
          </w:p>
        </w:tc>
        <w:tc>
          <w:tcPr>
            <w:tcW w:w="1700" w:type="dxa"/>
          </w:tcPr>
          <w:p w14:paraId="37CE9333" w14:textId="77777777" w:rsidR="00BE7BDB" w:rsidRPr="00A15DCB" w:rsidRDefault="00BE7BDB" w:rsidP="009B330A">
            <w:pPr>
              <w:pStyle w:val="TAH"/>
            </w:pPr>
            <w:r w:rsidRPr="00A15DCB">
              <w:t>Comment</w:t>
            </w:r>
          </w:p>
        </w:tc>
        <w:tc>
          <w:tcPr>
            <w:tcW w:w="1245" w:type="dxa"/>
          </w:tcPr>
          <w:p w14:paraId="0AF1ECDD" w14:textId="77777777" w:rsidR="00BE7BDB" w:rsidRPr="00A15DCB" w:rsidRDefault="00BE7BDB" w:rsidP="009B330A">
            <w:pPr>
              <w:pStyle w:val="TAH"/>
            </w:pPr>
            <w:r w:rsidRPr="00A15DCB">
              <w:t>Condition</w:t>
            </w:r>
          </w:p>
        </w:tc>
      </w:tr>
      <w:tr w:rsidR="00BE7BDB" w:rsidRPr="00A15DCB" w14:paraId="710C2E12" w14:textId="77777777" w:rsidTr="009B330A">
        <w:tc>
          <w:tcPr>
            <w:tcW w:w="4535" w:type="dxa"/>
          </w:tcPr>
          <w:p w14:paraId="0EBB66C0" w14:textId="77777777" w:rsidR="00BE7BDB" w:rsidRPr="00A15DCB" w:rsidRDefault="00BE7BDB" w:rsidP="009B330A">
            <w:pPr>
              <w:pStyle w:val="TAL"/>
            </w:pPr>
            <w:r w:rsidRPr="00A15DCB">
              <w:t xml:space="preserve">UplinkConfigCommonSIB ::= </w:t>
            </w:r>
            <w:r w:rsidRPr="00A15DCB">
              <w:rPr>
                <w:snapToGrid w:val="0"/>
              </w:rPr>
              <w:t xml:space="preserve">SEQUENCE </w:t>
            </w:r>
            <w:r w:rsidRPr="00A15DCB">
              <w:t>{</w:t>
            </w:r>
          </w:p>
        </w:tc>
        <w:tc>
          <w:tcPr>
            <w:tcW w:w="2267" w:type="dxa"/>
          </w:tcPr>
          <w:p w14:paraId="46617ACA" w14:textId="77777777" w:rsidR="00BE7BDB" w:rsidRPr="00A15DCB" w:rsidRDefault="00BE7BDB" w:rsidP="009B330A">
            <w:pPr>
              <w:pStyle w:val="TAL"/>
            </w:pPr>
          </w:p>
        </w:tc>
        <w:tc>
          <w:tcPr>
            <w:tcW w:w="1700" w:type="dxa"/>
          </w:tcPr>
          <w:p w14:paraId="24B06336" w14:textId="77777777" w:rsidR="00BE7BDB" w:rsidRPr="00A15DCB" w:rsidRDefault="00BE7BDB" w:rsidP="009B330A">
            <w:pPr>
              <w:pStyle w:val="TAL"/>
            </w:pPr>
          </w:p>
        </w:tc>
        <w:tc>
          <w:tcPr>
            <w:tcW w:w="1245" w:type="dxa"/>
          </w:tcPr>
          <w:p w14:paraId="1DDAE191" w14:textId="77777777" w:rsidR="00BE7BDB" w:rsidRPr="00A15DCB" w:rsidRDefault="00BE7BDB" w:rsidP="009B330A">
            <w:pPr>
              <w:pStyle w:val="TAL"/>
            </w:pPr>
          </w:p>
        </w:tc>
      </w:tr>
      <w:tr w:rsidR="00BE7BDB" w:rsidRPr="00A15DCB" w14:paraId="29F9778E" w14:textId="77777777" w:rsidTr="009B330A">
        <w:tc>
          <w:tcPr>
            <w:tcW w:w="4535" w:type="dxa"/>
            <w:tcBorders>
              <w:bottom w:val="nil"/>
            </w:tcBorders>
          </w:tcPr>
          <w:p w14:paraId="7B5063CB" w14:textId="77777777" w:rsidR="00BE7BDB" w:rsidRPr="00A15DCB" w:rsidRDefault="00BE7BDB" w:rsidP="009B330A">
            <w:pPr>
              <w:pStyle w:val="TAL"/>
            </w:pPr>
            <w:r w:rsidRPr="00A15DCB">
              <w:t xml:space="preserve">  initialUplinkBWP</w:t>
            </w:r>
          </w:p>
        </w:tc>
        <w:tc>
          <w:tcPr>
            <w:tcW w:w="2267" w:type="dxa"/>
          </w:tcPr>
          <w:p w14:paraId="56115B4E" w14:textId="77777777" w:rsidR="00BE7BDB" w:rsidRPr="00A15DCB" w:rsidRDefault="00BE7BDB" w:rsidP="009B330A">
            <w:pPr>
              <w:pStyle w:val="TAL"/>
            </w:pPr>
            <w:r w:rsidRPr="00A15DCB">
              <w:t>BWP-UplinkCommon</w:t>
            </w:r>
          </w:p>
        </w:tc>
        <w:tc>
          <w:tcPr>
            <w:tcW w:w="1700" w:type="dxa"/>
          </w:tcPr>
          <w:p w14:paraId="72E8A336" w14:textId="77777777" w:rsidR="00BE7BDB" w:rsidRPr="00A15DCB" w:rsidRDefault="00BE7BDB" w:rsidP="009B330A">
            <w:pPr>
              <w:pStyle w:val="TAL"/>
            </w:pPr>
            <w:r w:rsidRPr="00A15DCB">
              <w:t>Table 7.1.1.1.25.3.3-4</w:t>
            </w:r>
          </w:p>
        </w:tc>
        <w:tc>
          <w:tcPr>
            <w:tcW w:w="1245" w:type="dxa"/>
          </w:tcPr>
          <w:p w14:paraId="61CA53B0" w14:textId="77777777" w:rsidR="00BE7BDB" w:rsidRPr="00A15DCB" w:rsidRDefault="00BE7BDB" w:rsidP="009B330A">
            <w:pPr>
              <w:pStyle w:val="TAL"/>
            </w:pPr>
          </w:p>
        </w:tc>
      </w:tr>
      <w:tr w:rsidR="00BE7BDB" w:rsidRPr="00A15DCB" w14:paraId="23FE24DF" w14:textId="77777777" w:rsidTr="009B330A">
        <w:tc>
          <w:tcPr>
            <w:tcW w:w="4535" w:type="dxa"/>
          </w:tcPr>
          <w:p w14:paraId="626C5CA6" w14:textId="77777777" w:rsidR="00BE7BDB" w:rsidRPr="00A15DCB" w:rsidRDefault="00BE7BDB" w:rsidP="009B330A">
            <w:pPr>
              <w:pStyle w:val="TAL"/>
            </w:pPr>
            <w:r w:rsidRPr="00A15DCB">
              <w:t>}</w:t>
            </w:r>
          </w:p>
        </w:tc>
        <w:tc>
          <w:tcPr>
            <w:tcW w:w="2267" w:type="dxa"/>
          </w:tcPr>
          <w:p w14:paraId="722B32E1" w14:textId="77777777" w:rsidR="00BE7BDB" w:rsidRPr="00A15DCB" w:rsidRDefault="00BE7BDB" w:rsidP="009B330A">
            <w:pPr>
              <w:pStyle w:val="TAL"/>
            </w:pPr>
          </w:p>
        </w:tc>
        <w:tc>
          <w:tcPr>
            <w:tcW w:w="1700" w:type="dxa"/>
          </w:tcPr>
          <w:p w14:paraId="7E4BD520" w14:textId="77777777" w:rsidR="00BE7BDB" w:rsidRPr="00A15DCB" w:rsidRDefault="00BE7BDB" w:rsidP="009B330A">
            <w:pPr>
              <w:pStyle w:val="TAL"/>
            </w:pPr>
          </w:p>
        </w:tc>
        <w:tc>
          <w:tcPr>
            <w:tcW w:w="1245" w:type="dxa"/>
          </w:tcPr>
          <w:p w14:paraId="3E3C2256" w14:textId="77777777" w:rsidR="00BE7BDB" w:rsidRPr="00A15DCB" w:rsidRDefault="00BE7BDB" w:rsidP="009B330A">
            <w:pPr>
              <w:pStyle w:val="TAL"/>
            </w:pPr>
          </w:p>
        </w:tc>
      </w:tr>
    </w:tbl>
    <w:p w14:paraId="67D93A81" w14:textId="77777777" w:rsidR="00BE7BDB" w:rsidRPr="00A15DCB" w:rsidRDefault="00BE7BDB" w:rsidP="00BE7BDB">
      <w:pPr>
        <w:rPr>
          <w:rFonts w:eastAsia="MS Mincho"/>
        </w:rPr>
      </w:pPr>
    </w:p>
    <w:p w14:paraId="13A6493F" w14:textId="77777777" w:rsidR="00BE7BDB" w:rsidRPr="00A15DCB" w:rsidRDefault="00BE7BDB" w:rsidP="00BE7BDB">
      <w:pPr>
        <w:pStyle w:val="TH"/>
      </w:pPr>
      <w:r w:rsidRPr="00A15DCB">
        <w:lastRenderedPageBreak/>
        <w:t xml:space="preserve">Table 7.1.1.1.25.3.3-4: </w:t>
      </w:r>
      <w:r w:rsidRPr="00A15DCB">
        <w:rPr>
          <w:i/>
        </w:rPr>
        <w:t xml:space="preserve">BWP-UplinkCommon </w:t>
      </w:r>
      <w:r w:rsidRPr="00A15DCB">
        <w:t>(Table 7.1.1.1.25.3.3-3)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66C965BC" w14:textId="77777777" w:rsidTr="009B330A">
        <w:tc>
          <w:tcPr>
            <w:tcW w:w="9747" w:type="dxa"/>
            <w:gridSpan w:val="4"/>
          </w:tcPr>
          <w:p w14:paraId="6D54BC51" w14:textId="77777777" w:rsidR="00BE7BDB" w:rsidRPr="00A15DCB" w:rsidRDefault="00BE7BDB" w:rsidP="009B330A">
            <w:pPr>
              <w:pStyle w:val="TAH"/>
              <w:jc w:val="left"/>
              <w:rPr>
                <w:b w:val="0"/>
              </w:rPr>
            </w:pPr>
            <w:r w:rsidRPr="00A15DCB">
              <w:rPr>
                <w:b w:val="0"/>
              </w:rPr>
              <w:t>Derivation Path: TS 38.508-1 [4],</w:t>
            </w:r>
            <w:r w:rsidRPr="00A15DCB">
              <w:t xml:space="preserve"> </w:t>
            </w:r>
            <w:r w:rsidRPr="00A15DCB">
              <w:rPr>
                <w:b w:val="0"/>
              </w:rPr>
              <w:t>Table 4.6.3-14</w:t>
            </w:r>
          </w:p>
        </w:tc>
      </w:tr>
      <w:tr w:rsidR="00BE7BDB" w:rsidRPr="00A15DCB" w14:paraId="6626E0C6" w14:textId="77777777" w:rsidTr="009B330A">
        <w:tc>
          <w:tcPr>
            <w:tcW w:w="4535" w:type="dxa"/>
          </w:tcPr>
          <w:p w14:paraId="5750D64E" w14:textId="77777777" w:rsidR="00BE7BDB" w:rsidRPr="00A15DCB" w:rsidRDefault="00BE7BDB" w:rsidP="009B330A">
            <w:pPr>
              <w:pStyle w:val="TAH"/>
            </w:pPr>
            <w:r w:rsidRPr="00A15DCB">
              <w:t>Information Element</w:t>
            </w:r>
          </w:p>
        </w:tc>
        <w:tc>
          <w:tcPr>
            <w:tcW w:w="2267" w:type="dxa"/>
          </w:tcPr>
          <w:p w14:paraId="533A5596" w14:textId="77777777" w:rsidR="00BE7BDB" w:rsidRPr="00A15DCB" w:rsidRDefault="00BE7BDB" w:rsidP="009B330A">
            <w:pPr>
              <w:pStyle w:val="TAH"/>
            </w:pPr>
            <w:r w:rsidRPr="00A15DCB">
              <w:t>Value/remark</w:t>
            </w:r>
          </w:p>
        </w:tc>
        <w:tc>
          <w:tcPr>
            <w:tcW w:w="1700" w:type="dxa"/>
          </w:tcPr>
          <w:p w14:paraId="7FF240DE" w14:textId="77777777" w:rsidR="00BE7BDB" w:rsidRPr="00A15DCB" w:rsidRDefault="00BE7BDB" w:rsidP="009B330A">
            <w:pPr>
              <w:pStyle w:val="TAH"/>
            </w:pPr>
            <w:r w:rsidRPr="00A15DCB">
              <w:t>Comment</w:t>
            </w:r>
          </w:p>
        </w:tc>
        <w:tc>
          <w:tcPr>
            <w:tcW w:w="1245" w:type="dxa"/>
          </w:tcPr>
          <w:p w14:paraId="0BAF7BA3" w14:textId="77777777" w:rsidR="00BE7BDB" w:rsidRPr="00A15DCB" w:rsidRDefault="00BE7BDB" w:rsidP="009B330A">
            <w:pPr>
              <w:pStyle w:val="TAH"/>
            </w:pPr>
            <w:r w:rsidRPr="00A15DCB">
              <w:t>Condition</w:t>
            </w:r>
          </w:p>
        </w:tc>
      </w:tr>
      <w:tr w:rsidR="00BE7BDB" w:rsidRPr="00A15DCB" w14:paraId="7478386D" w14:textId="77777777" w:rsidTr="009B330A">
        <w:tc>
          <w:tcPr>
            <w:tcW w:w="4535" w:type="dxa"/>
          </w:tcPr>
          <w:p w14:paraId="7C89ED7C" w14:textId="77777777" w:rsidR="00BE7BDB" w:rsidRPr="00A15DCB" w:rsidRDefault="00BE7BDB" w:rsidP="009B330A">
            <w:pPr>
              <w:pStyle w:val="TAL"/>
            </w:pPr>
            <w:r w:rsidRPr="00A15DCB">
              <w:t xml:space="preserve">BWP-UplinkCommon ::= </w:t>
            </w:r>
            <w:r w:rsidRPr="00A15DCB">
              <w:rPr>
                <w:snapToGrid w:val="0"/>
              </w:rPr>
              <w:t xml:space="preserve">SEQUENCE </w:t>
            </w:r>
            <w:r w:rsidRPr="00A15DCB">
              <w:t>{</w:t>
            </w:r>
          </w:p>
        </w:tc>
        <w:tc>
          <w:tcPr>
            <w:tcW w:w="2267" w:type="dxa"/>
          </w:tcPr>
          <w:p w14:paraId="52689AEB" w14:textId="77777777" w:rsidR="00BE7BDB" w:rsidRPr="00A15DCB" w:rsidRDefault="00BE7BDB" w:rsidP="009B330A">
            <w:pPr>
              <w:pStyle w:val="TAL"/>
            </w:pPr>
          </w:p>
        </w:tc>
        <w:tc>
          <w:tcPr>
            <w:tcW w:w="1700" w:type="dxa"/>
          </w:tcPr>
          <w:p w14:paraId="120C005E" w14:textId="77777777" w:rsidR="00BE7BDB" w:rsidRPr="00A15DCB" w:rsidRDefault="00BE7BDB" w:rsidP="009B330A">
            <w:pPr>
              <w:pStyle w:val="TAL"/>
            </w:pPr>
          </w:p>
        </w:tc>
        <w:tc>
          <w:tcPr>
            <w:tcW w:w="1245" w:type="dxa"/>
          </w:tcPr>
          <w:p w14:paraId="7176C533" w14:textId="77777777" w:rsidR="00BE7BDB" w:rsidRPr="00A15DCB" w:rsidRDefault="00BE7BDB" w:rsidP="009B330A">
            <w:pPr>
              <w:pStyle w:val="TAL"/>
            </w:pPr>
          </w:p>
        </w:tc>
      </w:tr>
      <w:tr w:rsidR="00BE7BDB" w:rsidRPr="00A15DCB" w14:paraId="30839768" w14:textId="77777777" w:rsidTr="009B330A">
        <w:tc>
          <w:tcPr>
            <w:tcW w:w="4535" w:type="dxa"/>
          </w:tcPr>
          <w:p w14:paraId="43199406" w14:textId="77777777" w:rsidR="00BE7BDB" w:rsidRPr="00A15DCB" w:rsidRDefault="00BE7BDB" w:rsidP="009B330A">
            <w:pPr>
              <w:pStyle w:val="TAL"/>
            </w:pPr>
            <w:r w:rsidRPr="00A15DCB">
              <w:t xml:space="preserve">  rach-ConfigCommon CHOICE {</w:t>
            </w:r>
          </w:p>
        </w:tc>
        <w:tc>
          <w:tcPr>
            <w:tcW w:w="2267" w:type="dxa"/>
          </w:tcPr>
          <w:p w14:paraId="47508FB5" w14:textId="77777777" w:rsidR="00BE7BDB" w:rsidRPr="00A15DCB" w:rsidRDefault="00BE7BDB" w:rsidP="009B330A">
            <w:pPr>
              <w:pStyle w:val="TAL"/>
            </w:pPr>
          </w:p>
        </w:tc>
        <w:tc>
          <w:tcPr>
            <w:tcW w:w="1700" w:type="dxa"/>
          </w:tcPr>
          <w:p w14:paraId="78A5F14F" w14:textId="77777777" w:rsidR="00BE7BDB" w:rsidRPr="00A15DCB" w:rsidRDefault="00BE7BDB" w:rsidP="009B330A">
            <w:pPr>
              <w:pStyle w:val="TAL"/>
            </w:pPr>
          </w:p>
        </w:tc>
        <w:tc>
          <w:tcPr>
            <w:tcW w:w="1245" w:type="dxa"/>
          </w:tcPr>
          <w:p w14:paraId="11276CBF" w14:textId="77777777" w:rsidR="00BE7BDB" w:rsidRPr="00A15DCB" w:rsidRDefault="00BE7BDB" w:rsidP="009B330A">
            <w:pPr>
              <w:pStyle w:val="TAL"/>
            </w:pPr>
          </w:p>
        </w:tc>
      </w:tr>
      <w:tr w:rsidR="00BE7BDB" w:rsidRPr="00A15DCB" w14:paraId="58D14EEF" w14:textId="77777777" w:rsidTr="009B330A">
        <w:tc>
          <w:tcPr>
            <w:tcW w:w="4535" w:type="dxa"/>
          </w:tcPr>
          <w:p w14:paraId="43543737" w14:textId="77777777" w:rsidR="00BE7BDB" w:rsidRPr="00A15DCB" w:rsidRDefault="00BE7BDB" w:rsidP="009B330A">
            <w:pPr>
              <w:pStyle w:val="TAL"/>
              <w:rPr>
                <w:lang w:eastAsia="zh-CN"/>
              </w:rPr>
            </w:pPr>
            <w:r w:rsidRPr="00A15DCB">
              <w:rPr>
                <w:lang w:eastAsia="zh-CN"/>
              </w:rPr>
              <w:t xml:space="preserve">    </w:t>
            </w:r>
            <w:r w:rsidRPr="00A15DCB">
              <w:t>setup</w:t>
            </w:r>
          </w:p>
        </w:tc>
        <w:tc>
          <w:tcPr>
            <w:tcW w:w="2267" w:type="dxa"/>
          </w:tcPr>
          <w:p w14:paraId="10D708EF" w14:textId="77777777" w:rsidR="00BE7BDB" w:rsidRPr="00A15DCB" w:rsidRDefault="00BE7BDB" w:rsidP="009B330A">
            <w:pPr>
              <w:pStyle w:val="TAL"/>
            </w:pPr>
            <w:r w:rsidRPr="00A15DCB">
              <w:t>RACH-ConfigCommon</w:t>
            </w:r>
          </w:p>
        </w:tc>
        <w:tc>
          <w:tcPr>
            <w:tcW w:w="1700" w:type="dxa"/>
          </w:tcPr>
          <w:p w14:paraId="247E6509" w14:textId="77777777" w:rsidR="00BE7BDB" w:rsidRPr="00A15DCB" w:rsidRDefault="00BE7BDB" w:rsidP="009B330A">
            <w:pPr>
              <w:pStyle w:val="TAL"/>
            </w:pPr>
            <w:r w:rsidRPr="00A15DCB">
              <w:t>Table 7.1.1.1.25.3.3-6</w:t>
            </w:r>
          </w:p>
        </w:tc>
        <w:tc>
          <w:tcPr>
            <w:tcW w:w="1245" w:type="dxa"/>
          </w:tcPr>
          <w:p w14:paraId="1FF6C431" w14:textId="16E0B720" w:rsidR="00BE7BDB" w:rsidRPr="00A15DCB" w:rsidRDefault="00BE7BDB" w:rsidP="009B330A">
            <w:pPr>
              <w:pStyle w:val="TAL"/>
            </w:pPr>
          </w:p>
        </w:tc>
      </w:tr>
      <w:tr w:rsidR="00BE7BDB" w:rsidRPr="00A15DCB" w14:paraId="42D720F6" w14:textId="77777777" w:rsidTr="009B330A">
        <w:tc>
          <w:tcPr>
            <w:tcW w:w="4535" w:type="dxa"/>
          </w:tcPr>
          <w:p w14:paraId="70CE1D6F" w14:textId="77777777" w:rsidR="00BE7BDB" w:rsidRPr="00A15DCB" w:rsidRDefault="00BE7BDB" w:rsidP="009B330A">
            <w:pPr>
              <w:pStyle w:val="TAL"/>
              <w:rPr>
                <w:lang w:eastAsia="zh-CN"/>
              </w:rPr>
            </w:pPr>
            <w:r w:rsidRPr="00A15DCB">
              <w:t xml:space="preserve">  </w:t>
            </w:r>
            <w:r w:rsidRPr="00A15DCB">
              <w:rPr>
                <w:lang w:eastAsia="zh-CN"/>
              </w:rPr>
              <w:t>}</w:t>
            </w:r>
          </w:p>
        </w:tc>
        <w:tc>
          <w:tcPr>
            <w:tcW w:w="2267" w:type="dxa"/>
          </w:tcPr>
          <w:p w14:paraId="2E4C19C5" w14:textId="77777777" w:rsidR="00BE7BDB" w:rsidRPr="00A15DCB" w:rsidRDefault="00BE7BDB" w:rsidP="009B330A">
            <w:pPr>
              <w:pStyle w:val="TAL"/>
            </w:pPr>
          </w:p>
        </w:tc>
        <w:tc>
          <w:tcPr>
            <w:tcW w:w="1700" w:type="dxa"/>
          </w:tcPr>
          <w:p w14:paraId="38856A84" w14:textId="77777777" w:rsidR="00BE7BDB" w:rsidRPr="00A15DCB" w:rsidRDefault="00BE7BDB" w:rsidP="009B330A">
            <w:pPr>
              <w:pStyle w:val="TAL"/>
            </w:pPr>
          </w:p>
        </w:tc>
        <w:tc>
          <w:tcPr>
            <w:tcW w:w="1245" w:type="dxa"/>
          </w:tcPr>
          <w:p w14:paraId="71541C85" w14:textId="77777777" w:rsidR="00BE7BDB" w:rsidRPr="00A15DCB" w:rsidRDefault="00BE7BDB" w:rsidP="009B330A">
            <w:pPr>
              <w:pStyle w:val="TAL"/>
            </w:pPr>
          </w:p>
        </w:tc>
      </w:tr>
      <w:tr w:rsidR="00BE7BDB" w:rsidRPr="00A15DCB" w14:paraId="5A5A7F75" w14:textId="77777777" w:rsidTr="009B330A">
        <w:tc>
          <w:tcPr>
            <w:tcW w:w="4535" w:type="dxa"/>
          </w:tcPr>
          <w:p w14:paraId="521866F1" w14:textId="77777777" w:rsidR="00BE7BDB" w:rsidRPr="00A15DCB" w:rsidRDefault="00BE7BDB" w:rsidP="009B330A">
            <w:pPr>
              <w:pStyle w:val="TAL"/>
            </w:pPr>
            <w:r w:rsidRPr="00A15DCB">
              <w:t>}</w:t>
            </w:r>
          </w:p>
        </w:tc>
        <w:tc>
          <w:tcPr>
            <w:tcW w:w="2267" w:type="dxa"/>
          </w:tcPr>
          <w:p w14:paraId="0D3202C5" w14:textId="77777777" w:rsidR="00BE7BDB" w:rsidRPr="00A15DCB" w:rsidRDefault="00BE7BDB" w:rsidP="009B330A">
            <w:pPr>
              <w:pStyle w:val="TAL"/>
            </w:pPr>
          </w:p>
        </w:tc>
        <w:tc>
          <w:tcPr>
            <w:tcW w:w="1700" w:type="dxa"/>
          </w:tcPr>
          <w:p w14:paraId="52A10387" w14:textId="77777777" w:rsidR="00BE7BDB" w:rsidRPr="00A15DCB" w:rsidRDefault="00BE7BDB" w:rsidP="009B330A">
            <w:pPr>
              <w:pStyle w:val="TAL"/>
            </w:pPr>
          </w:p>
        </w:tc>
        <w:tc>
          <w:tcPr>
            <w:tcW w:w="1245" w:type="dxa"/>
          </w:tcPr>
          <w:p w14:paraId="06112238" w14:textId="77777777" w:rsidR="00BE7BDB" w:rsidRPr="00A15DCB" w:rsidRDefault="00BE7BDB" w:rsidP="009B330A">
            <w:pPr>
              <w:pStyle w:val="TAL"/>
            </w:pPr>
          </w:p>
        </w:tc>
      </w:tr>
    </w:tbl>
    <w:p w14:paraId="5CD87F6C" w14:textId="77777777" w:rsidR="00BE7BDB" w:rsidRPr="00A15DCB" w:rsidRDefault="00BE7BDB" w:rsidP="00BE7BDB"/>
    <w:p w14:paraId="789D3CDB" w14:textId="77777777" w:rsidR="00BE7BDB" w:rsidRPr="00A15DCB" w:rsidRDefault="00BE7BDB" w:rsidP="00BE7BDB">
      <w:pPr>
        <w:pStyle w:val="TH"/>
      </w:pPr>
      <w:r w:rsidRPr="00A15DCB">
        <w:t xml:space="preserve">Table 7.1.1.1.25.3.3-5: </w:t>
      </w:r>
      <w:r w:rsidRPr="00A15DCB">
        <w:rPr>
          <w:i/>
        </w:rPr>
        <w:t xml:space="preserve">BWP-UplinkCommon-RedCap </w:t>
      </w:r>
      <w:r w:rsidRPr="00A15DCB">
        <w:t>(Table 7.1.1.1.25.3.3-3)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518FD673" w14:textId="77777777" w:rsidTr="009B330A">
        <w:tc>
          <w:tcPr>
            <w:tcW w:w="9747" w:type="dxa"/>
            <w:gridSpan w:val="4"/>
          </w:tcPr>
          <w:p w14:paraId="4334899B" w14:textId="77777777" w:rsidR="00BE7BDB" w:rsidRPr="00A15DCB" w:rsidRDefault="00BE7BDB" w:rsidP="009B330A">
            <w:pPr>
              <w:pStyle w:val="TAH"/>
              <w:jc w:val="left"/>
              <w:rPr>
                <w:b w:val="0"/>
              </w:rPr>
            </w:pPr>
            <w:r w:rsidRPr="00A15DCB">
              <w:rPr>
                <w:b w:val="0"/>
              </w:rPr>
              <w:t>Derivation Path: TS 38.508-1 [4],</w:t>
            </w:r>
            <w:r w:rsidRPr="00A15DCB">
              <w:t xml:space="preserve"> </w:t>
            </w:r>
            <w:r w:rsidRPr="00A15DCB">
              <w:rPr>
                <w:b w:val="0"/>
              </w:rPr>
              <w:t>Table 4.6.3-14</w:t>
            </w:r>
          </w:p>
        </w:tc>
      </w:tr>
      <w:tr w:rsidR="00BE7BDB" w:rsidRPr="00A15DCB" w14:paraId="12727C8E" w14:textId="77777777" w:rsidTr="009B330A">
        <w:tc>
          <w:tcPr>
            <w:tcW w:w="4535" w:type="dxa"/>
          </w:tcPr>
          <w:p w14:paraId="1622DD23" w14:textId="77777777" w:rsidR="00BE7BDB" w:rsidRPr="00A15DCB" w:rsidRDefault="00BE7BDB" w:rsidP="009B330A">
            <w:pPr>
              <w:pStyle w:val="TAH"/>
            </w:pPr>
            <w:r w:rsidRPr="00A15DCB">
              <w:t>Information Element</w:t>
            </w:r>
          </w:p>
        </w:tc>
        <w:tc>
          <w:tcPr>
            <w:tcW w:w="2267" w:type="dxa"/>
          </w:tcPr>
          <w:p w14:paraId="528A35A5" w14:textId="77777777" w:rsidR="00BE7BDB" w:rsidRPr="00A15DCB" w:rsidRDefault="00BE7BDB" w:rsidP="009B330A">
            <w:pPr>
              <w:pStyle w:val="TAH"/>
            </w:pPr>
            <w:r w:rsidRPr="00A15DCB">
              <w:t>Value/remark</w:t>
            </w:r>
          </w:p>
        </w:tc>
        <w:tc>
          <w:tcPr>
            <w:tcW w:w="1700" w:type="dxa"/>
          </w:tcPr>
          <w:p w14:paraId="1B38E20C" w14:textId="77777777" w:rsidR="00BE7BDB" w:rsidRPr="00A15DCB" w:rsidRDefault="00BE7BDB" w:rsidP="009B330A">
            <w:pPr>
              <w:pStyle w:val="TAH"/>
            </w:pPr>
            <w:r w:rsidRPr="00A15DCB">
              <w:t>Comment</w:t>
            </w:r>
          </w:p>
        </w:tc>
        <w:tc>
          <w:tcPr>
            <w:tcW w:w="1245" w:type="dxa"/>
          </w:tcPr>
          <w:p w14:paraId="7044976F" w14:textId="77777777" w:rsidR="00BE7BDB" w:rsidRPr="00A15DCB" w:rsidRDefault="00BE7BDB" w:rsidP="009B330A">
            <w:pPr>
              <w:pStyle w:val="TAH"/>
            </w:pPr>
            <w:r w:rsidRPr="00A15DCB">
              <w:t>Condition</w:t>
            </w:r>
          </w:p>
        </w:tc>
      </w:tr>
      <w:tr w:rsidR="00BE7BDB" w:rsidRPr="00A15DCB" w14:paraId="7E5B97F0" w14:textId="77777777" w:rsidTr="009B330A">
        <w:tc>
          <w:tcPr>
            <w:tcW w:w="4535" w:type="dxa"/>
          </w:tcPr>
          <w:p w14:paraId="4D21178C" w14:textId="77777777" w:rsidR="00BE7BDB" w:rsidRPr="00A15DCB" w:rsidRDefault="00BE7BDB" w:rsidP="009B330A">
            <w:pPr>
              <w:pStyle w:val="TAL"/>
            </w:pPr>
            <w:r w:rsidRPr="00A15DCB">
              <w:t xml:space="preserve">BWP-UplinkCommon ::= </w:t>
            </w:r>
            <w:r w:rsidRPr="00A15DCB">
              <w:rPr>
                <w:snapToGrid w:val="0"/>
              </w:rPr>
              <w:t xml:space="preserve">SEQUENCE </w:t>
            </w:r>
            <w:r w:rsidRPr="00A15DCB">
              <w:t>{</w:t>
            </w:r>
          </w:p>
        </w:tc>
        <w:tc>
          <w:tcPr>
            <w:tcW w:w="2267" w:type="dxa"/>
          </w:tcPr>
          <w:p w14:paraId="09912609" w14:textId="77777777" w:rsidR="00BE7BDB" w:rsidRPr="00A15DCB" w:rsidRDefault="00BE7BDB" w:rsidP="009B330A">
            <w:pPr>
              <w:pStyle w:val="TAL"/>
            </w:pPr>
          </w:p>
        </w:tc>
        <w:tc>
          <w:tcPr>
            <w:tcW w:w="1700" w:type="dxa"/>
          </w:tcPr>
          <w:p w14:paraId="206CE862" w14:textId="77777777" w:rsidR="00BE7BDB" w:rsidRPr="00A15DCB" w:rsidRDefault="00BE7BDB" w:rsidP="009B330A">
            <w:pPr>
              <w:pStyle w:val="TAL"/>
            </w:pPr>
          </w:p>
        </w:tc>
        <w:tc>
          <w:tcPr>
            <w:tcW w:w="1245" w:type="dxa"/>
          </w:tcPr>
          <w:p w14:paraId="0D1BCB86" w14:textId="77777777" w:rsidR="00BE7BDB" w:rsidRPr="00A15DCB" w:rsidRDefault="00BE7BDB" w:rsidP="009B330A">
            <w:pPr>
              <w:pStyle w:val="TAL"/>
            </w:pPr>
          </w:p>
        </w:tc>
      </w:tr>
      <w:tr w:rsidR="00BE7BDB" w:rsidRPr="00A15DCB" w14:paraId="749CA08E" w14:textId="77777777" w:rsidTr="009B330A">
        <w:tc>
          <w:tcPr>
            <w:tcW w:w="4535" w:type="dxa"/>
          </w:tcPr>
          <w:p w14:paraId="1AE0BE3D" w14:textId="77777777" w:rsidR="00BE7BDB" w:rsidRPr="00A15DCB" w:rsidRDefault="00BE7BDB" w:rsidP="009B330A">
            <w:pPr>
              <w:pStyle w:val="TAL"/>
            </w:pPr>
            <w:r w:rsidRPr="00A15DCB">
              <w:t xml:space="preserve">  rach-ConfigCommon CHOICE {</w:t>
            </w:r>
          </w:p>
        </w:tc>
        <w:tc>
          <w:tcPr>
            <w:tcW w:w="2267" w:type="dxa"/>
          </w:tcPr>
          <w:p w14:paraId="3AEEDAF0" w14:textId="77777777" w:rsidR="00BE7BDB" w:rsidRPr="00A15DCB" w:rsidRDefault="00BE7BDB" w:rsidP="009B330A">
            <w:pPr>
              <w:pStyle w:val="TAL"/>
            </w:pPr>
          </w:p>
        </w:tc>
        <w:tc>
          <w:tcPr>
            <w:tcW w:w="1700" w:type="dxa"/>
          </w:tcPr>
          <w:p w14:paraId="78520C8A" w14:textId="77777777" w:rsidR="00BE7BDB" w:rsidRPr="00A15DCB" w:rsidRDefault="00BE7BDB" w:rsidP="009B330A">
            <w:pPr>
              <w:pStyle w:val="TAL"/>
            </w:pPr>
          </w:p>
        </w:tc>
        <w:tc>
          <w:tcPr>
            <w:tcW w:w="1245" w:type="dxa"/>
          </w:tcPr>
          <w:p w14:paraId="7EB804C9" w14:textId="77777777" w:rsidR="00BE7BDB" w:rsidRPr="00A15DCB" w:rsidRDefault="00BE7BDB" w:rsidP="009B330A">
            <w:pPr>
              <w:pStyle w:val="TAL"/>
            </w:pPr>
          </w:p>
        </w:tc>
      </w:tr>
      <w:tr w:rsidR="00BE7BDB" w:rsidRPr="00A15DCB" w14:paraId="3933C9B1" w14:textId="77777777" w:rsidTr="009B330A">
        <w:tc>
          <w:tcPr>
            <w:tcW w:w="4535" w:type="dxa"/>
          </w:tcPr>
          <w:p w14:paraId="37C86C6F" w14:textId="77777777" w:rsidR="00BE7BDB" w:rsidRPr="00A15DCB" w:rsidRDefault="00BE7BDB" w:rsidP="009B330A">
            <w:pPr>
              <w:pStyle w:val="TAL"/>
              <w:rPr>
                <w:lang w:eastAsia="zh-CN"/>
              </w:rPr>
            </w:pPr>
            <w:r w:rsidRPr="00A15DCB">
              <w:rPr>
                <w:lang w:eastAsia="zh-CN"/>
              </w:rPr>
              <w:t xml:space="preserve">    </w:t>
            </w:r>
            <w:r w:rsidRPr="00A15DCB">
              <w:t>setup</w:t>
            </w:r>
          </w:p>
        </w:tc>
        <w:tc>
          <w:tcPr>
            <w:tcW w:w="2267" w:type="dxa"/>
          </w:tcPr>
          <w:p w14:paraId="1EF4BA1D" w14:textId="77777777" w:rsidR="00BE7BDB" w:rsidRPr="00A15DCB" w:rsidRDefault="00BE7BDB" w:rsidP="009B330A">
            <w:pPr>
              <w:pStyle w:val="TAL"/>
            </w:pPr>
            <w:r w:rsidRPr="00A15DCB">
              <w:t>RACH-ConfigCommon</w:t>
            </w:r>
          </w:p>
        </w:tc>
        <w:tc>
          <w:tcPr>
            <w:tcW w:w="1700" w:type="dxa"/>
          </w:tcPr>
          <w:p w14:paraId="2D94B192" w14:textId="77777777" w:rsidR="00BE7BDB" w:rsidRPr="00A15DCB" w:rsidRDefault="00BE7BDB" w:rsidP="009B330A">
            <w:pPr>
              <w:pStyle w:val="TAL"/>
            </w:pPr>
            <w:r w:rsidRPr="00A15DCB">
              <w:t>Table 7.1.1.1.25.3.3-6</w:t>
            </w:r>
          </w:p>
        </w:tc>
        <w:tc>
          <w:tcPr>
            <w:tcW w:w="1245" w:type="dxa"/>
          </w:tcPr>
          <w:p w14:paraId="3C6CE902" w14:textId="45DE0531" w:rsidR="00BE7BDB" w:rsidRPr="00A15DCB" w:rsidRDefault="00BE7BDB" w:rsidP="009B330A">
            <w:pPr>
              <w:pStyle w:val="TAL"/>
            </w:pPr>
          </w:p>
        </w:tc>
      </w:tr>
      <w:tr w:rsidR="00BE7BDB" w:rsidRPr="00A15DCB" w14:paraId="77623D73" w14:textId="77777777" w:rsidTr="009B330A">
        <w:tc>
          <w:tcPr>
            <w:tcW w:w="4535" w:type="dxa"/>
          </w:tcPr>
          <w:p w14:paraId="12CD6E95" w14:textId="77777777" w:rsidR="00BE7BDB" w:rsidRPr="00A15DCB" w:rsidRDefault="00BE7BDB" w:rsidP="009B330A">
            <w:pPr>
              <w:pStyle w:val="TAL"/>
              <w:rPr>
                <w:lang w:eastAsia="zh-CN"/>
              </w:rPr>
            </w:pPr>
            <w:r w:rsidRPr="00A15DCB">
              <w:t xml:space="preserve">  </w:t>
            </w:r>
            <w:r w:rsidRPr="00A15DCB">
              <w:rPr>
                <w:lang w:eastAsia="zh-CN"/>
              </w:rPr>
              <w:t>}</w:t>
            </w:r>
          </w:p>
        </w:tc>
        <w:tc>
          <w:tcPr>
            <w:tcW w:w="2267" w:type="dxa"/>
          </w:tcPr>
          <w:p w14:paraId="6E181774" w14:textId="77777777" w:rsidR="00BE7BDB" w:rsidRPr="00A15DCB" w:rsidRDefault="00BE7BDB" w:rsidP="009B330A">
            <w:pPr>
              <w:pStyle w:val="TAL"/>
            </w:pPr>
          </w:p>
        </w:tc>
        <w:tc>
          <w:tcPr>
            <w:tcW w:w="1700" w:type="dxa"/>
          </w:tcPr>
          <w:p w14:paraId="2D48A85D" w14:textId="77777777" w:rsidR="00BE7BDB" w:rsidRPr="00A15DCB" w:rsidRDefault="00BE7BDB" w:rsidP="009B330A">
            <w:pPr>
              <w:pStyle w:val="TAL"/>
            </w:pPr>
          </w:p>
        </w:tc>
        <w:tc>
          <w:tcPr>
            <w:tcW w:w="1245" w:type="dxa"/>
          </w:tcPr>
          <w:p w14:paraId="576FCEED" w14:textId="77777777" w:rsidR="00BE7BDB" w:rsidRPr="00A15DCB" w:rsidRDefault="00BE7BDB" w:rsidP="009B330A">
            <w:pPr>
              <w:pStyle w:val="TAL"/>
            </w:pPr>
          </w:p>
        </w:tc>
      </w:tr>
      <w:tr w:rsidR="00BE7BDB" w:rsidRPr="00A15DCB" w14:paraId="2C91CB84" w14:textId="77777777" w:rsidTr="009B330A">
        <w:tc>
          <w:tcPr>
            <w:tcW w:w="4535" w:type="dxa"/>
          </w:tcPr>
          <w:p w14:paraId="0EDC5F70" w14:textId="77777777" w:rsidR="00BE7BDB" w:rsidRPr="00A15DCB" w:rsidRDefault="00BE7BDB" w:rsidP="009B330A">
            <w:pPr>
              <w:pStyle w:val="TAL"/>
            </w:pPr>
            <w:r w:rsidRPr="00A15DCB">
              <w:t xml:space="preserve">  pucch-ConfigCommon CHOICE {</w:t>
            </w:r>
          </w:p>
        </w:tc>
        <w:tc>
          <w:tcPr>
            <w:tcW w:w="2267" w:type="dxa"/>
          </w:tcPr>
          <w:p w14:paraId="37460C80" w14:textId="77777777" w:rsidR="00BE7BDB" w:rsidRPr="00A15DCB" w:rsidRDefault="00BE7BDB" w:rsidP="009B330A">
            <w:pPr>
              <w:pStyle w:val="TAL"/>
            </w:pPr>
          </w:p>
        </w:tc>
        <w:tc>
          <w:tcPr>
            <w:tcW w:w="1700" w:type="dxa"/>
          </w:tcPr>
          <w:p w14:paraId="155A68EA" w14:textId="77777777" w:rsidR="00BE7BDB" w:rsidRPr="00A15DCB" w:rsidRDefault="00BE7BDB" w:rsidP="009B330A">
            <w:pPr>
              <w:pStyle w:val="TAL"/>
            </w:pPr>
          </w:p>
        </w:tc>
        <w:tc>
          <w:tcPr>
            <w:tcW w:w="1245" w:type="dxa"/>
          </w:tcPr>
          <w:p w14:paraId="48778763" w14:textId="77777777" w:rsidR="00BE7BDB" w:rsidRPr="00A15DCB" w:rsidRDefault="00BE7BDB" w:rsidP="009B330A">
            <w:pPr>
              <w:pStyle w:val="TAL"/>
              <w:rPr>
                <w:lang w:eastAsia="zh-CN"/>
              </w:rPr>
            </w:pPr>
          </w:p>
        </w:tc>
      </w:tr>
      <w:tr w:rsidR="00BE7BDB" w:rsidRPr="00A15DCB" w14:paraId="7C8D75D9" w14:textId="77777777" w:rsidTr="009B330A">
        <w:tc>
          <w:tcPr>
            <w:tcW w:w="4535" w:type="dxa"/>
          </w:tcPr>
          <w:p w14:paraId="703945AA" w14:textId="77777777" w:rsidR="00BE7BDB" w:rsidRPr="00A15DCB" w:rsidRDefault="00BE7BDB" w:rsidP="009B330A">
            <w:pPr>
              <w:pStyle w:val="TAL"/>
            </w:pPr>
            <w:r w:rsidRPr="00A15DCB">
              <w:t xml:space="preserve">    setup</w:t>
            </w:r>
          </w:p>
        </w:tc>
        <w:tc>
          <w:tcPr>
            <w:tcW w:w="2267" w:type="dxa"/>
          </w:tcPr>
          <w:p w14:paraId="60328C3B" w14:textId="77777777" w:rsidR="00BE7BDB" w:rsidRPr="00A15DCB" w:rsidRDefault="00BE7BDB" w:rsidP="009B330A">
            <w:pPr>
              <w:pStyle w:val="TAL"/>
            </w:pPr>
            <w:r w:rsidRPr="00A15DCB">
              <w:t>PUCCH-ConfigCommon-RedCap</w:t>
            </w:r>
          </w:p>
        </w:tc>
        <w:tc>
          <w:tcPr>
            <w:tcW w:w="1700" w:type="dxa"/>
          </w:tcPr>
          <w:p w14:paraId="0E3AAED8" w14:textId="77777777" w:rsidR="00BE7BDB" w:rsidRPr="00A15DCB" w:rsidRDefault="00BE7BDB" w:rsidP="009B330A">
            <w:pPr>
              <w:pStyle w:val="TAL"/>
            </w:pPr>
            <w:r w:rsidRPr="00A15DCB">
              <w:t>Table 7.1.1.1.25.3.3-7</w:t>
            </w:r>
          </w:p>
        </w:tc>
        <w:tc>
          <w:tcPr>
            <w:tcW w:w="1245" w:type="dxa"/>
          </w:tcPr>
          <w:p w14:paraId="7C524E29" w14:textId="7179F5F9" w:rsidR="00BE7BDB" w:rsidRPr="00A15DCB" w:rsidRDefault="00BE7BDB" w:rsidP="009B330A">
            <w:pPr>
              <w:pStyle w:val="TAL"/>
            </w:pPr>
          </w:p>
        </w:tc>
      </w:tr>
      <w:tr w:rsidR="00BE7BDB" w:rsidRPr="00A15DCB" w14:paraId="54B22358" w14:textId="77777777" w:rsidTr="009B330A">
        <w:tc>
          <w:tcPr>
            <w:tcW w:w="4535" w:type="dxa"/>
          </w:tcPr>
          <w:p w14:paraId="59EF08E1" w14:textId="77777777" w:rsidR="00BE7BDB" w:rsidRPr="00A15DCB" w:rsidRDefault="00BE7BDB" w:rsidP="009B330A">
            <w:pPr>
              <w:pStyle w:val="TAL"/>
            </w:pPr>
            <w:r w:rsidRPr="00A15DCB">
              <w:t xml:space="preserve">  }</w:t>
            </w:r>
          </w:p>
        </w:tc>
        <w:tc>
          <w:tcPr>
            <w:tcW w:w="2267" w:type="dxa"/>
          </w:tcPr>
          <w:p w14:paraId="4234941A" w14:textId="77777777" w:rsidR="00BE7BDB" w:rsidRPr="00A15DCB" w:rsidRDefault="00BE7BDB" w:rsidP="009B330A">
            <w:pPr>
              <w:pStyle w:val="TAL"/>
            </w:pPr>
          </w:p>
        </w:tc>
        <w:tc>
          <w:tcPr>
            <w:tcW w:w="1700" w:type="dxa"/>
          </w:tcPr>
          <w:p w14:paraId="762286A7" w14:textId="77777777" w:rsidR="00BE7BDB" w:rsidRPr="00A15DCB" w:rsidRDefault="00BE7BDB" w:rsidP="009B330A">
            <w:pPr>
              <w:pStyle w:val="TAL"/>
            </w:pPr>
          </w:p>
        </w:tc>
        <w:tc>
          <w:tcPr>
            <w:tcW w:w="1245" w:type="dxa"/>
          </w:tcPr>
          <w:p w14:paraId="2594B360" w14:textId="77777777" w:rsidR="00BE7BDB" w:rsidRPr="00A15DCB" w:rsidRDefault="00BE7BDB" w:rsidP="009B330A">
            <w:pPr>
              <w:pStyle w:val="TAL"/>
            </w:pPr>
          </w:p>
        </w:tc>
      </w:tr>
      <w:tr w:rsidR="00BE7BDB" w:rsidRPr="00A15DCB" w14:paraId="00F021D8" w14:textId="77777777" w:rsidTr="009B330A">
        <w:tc>
          <w:tcPr>
            <w:tcW w:w="4535" w:type="dxa"/>
          </w:tcPr>
          <w:p w14:paraId="5102CD05" w14:textId="77777777" w:rsidR="00BE7BDB" w:rsidRPr="00A15DCB" w:rsidRDefault="00BE7BDB" w:rsidP="009B330A">
            <w:pPr>
              <w:pStyle w:val="TAL"/>
            </w:pPr>
            <w:r w:rsidRPr="00A15DCB">
              <w:t>}</w:t>
            </w:r>
          </w:p>
        </w:tc>
        <w:tc>
          <w:tcPr>
            <w:tcW w:w="2267" w:type="dxa"/>
          </w:tcPr>
          <w:p w14:paraId="738021CA" w14:textId="77777777" w:rsidR="00BE7BDB" w:rsidRPr="00A15DCB" w:rsidRDefault="00BE7BDB" w:rsidP="009B330A">
            <w:pPr>
              <w:pStyle w:val="TAL"/>
            </w:pPr>
          </w:p>
        </w:tc>
        <w:tc>
          <w:tcPr>
            <w:tcW w:w="1700" w:type="dxa"/>
          </w:tcPr>
          <w:p w14:paraId="159D2E95" w14:textId="77777777" w:rsidR="00BE7BDB" w:rsidRPr="00A15DCB" w:rsidRDefault="00BE7BDB" w:rsidP="009B330A">
            <w:pPr>
              <w:pStyle w:val="TAL"/>
            </w:pPr>
          </w:p>
        </w:tc>
        <w:tc>
          <w:tcPr>
            <w:tcW w:w="1245" w:type="dxa"/>
          </w:tcPr>
          <w:p w14:paraId="4A10C8B2" w14:textId="77777777" w:rsidR="00BE7BDB" w:rsidRPr="00A15DCB" w:rsidRDefault="00BE7BDB" w:rsidP="009B330A">
            <w:pPr>
              <w:pStyle w:val="TAL"/>
            </w:pPr>
          </w:p>
        </w:tc>
      </w:tr>
    </w:tbl>
    <w:p w14:paraId="174F1265" w14:textId="77777777" w:rsidR="00BE7BDB" w:rsidRPr="00A15DCB" w:rsidRDefault="00BE7BDB" w:rsidP="00BE7BDB"/>
    <w:p w14:paraId="4F8165A3" w14:textId="77777777" w:rsidR="00BE7BDB" w:rsidRPr="00A15DCB" w:rsidRDefault="00BE7BDB" w:rsidP="00BE7BDB">
      <w:pPr>
        <w:pStyle w:val="TH"/>
      </w:pPr>
      <w:r w:rsidRPr="00A15DCB">
        <w:t xml:space="preserve">Table 7.1.1.1.25.3.3-6: </w:t>
      </w:r>
      <w:r w:rsidRPr="00A15DCB">
        <w:rPr>
          <w:i/>
        </w:rPr>
        <w:t xml:space="preserve">RACH-ConfigCommon </w:t>
      </w:r>
      <w:r w:rsidRPr="00A15DCB">
        <w:t>(Table 7.1.1.1.25.3.3-4)</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514B3BD7" w14:textId="77777777" w:rsidTr="009B330A">
        <w:tc>
          <w:tcPr>
            <w:tcW w:w="9747" w:type="dxa"/>
            <w:gridSpan w:val="4"/>
          </w:tcPr>
          <w:p w14:paraId="3225055B" w14:textId="77777777" w:rsidR="00BE7BDB" w:rsidRPr="00A15DCB" w:rsidRDefault="00BE7BDB" w:rsidP="009B330A">
            <w:pPr>
              <w:pStyle w:val="TAH"/>
              <w:jc w:val="left"/>
              <w:rPr>
                <w:b w:val="0"/>
              </w:rPr>
            </w:pPr>
            <w:r w:rsidRPr="00A15DCB">
              <w:rPr>
                <w:b w:val="0"/>
              </w:rPr>
              <w:t>Derivation Path: TS 38.508-1 [4], Table 4.6.3-128</w:t>
            </w:r>
          </w:p>
        </w:tc>
      </w:tr>
      <w:tr w:rsidR="00BE7BDB" w:rsidRPr="00A15DCB" w14:paraId="1D56FE7C" w14:textId="77777777" w:rsidTr="009B330A">
        <w:tc>
          <w:tcPr>
            <w:tcW w:w="4535" w:type="dxa"/>
          </w:tcPr>
          <w:p w14:paraId="4E438165" w14:textId="77777777" w:rsidR="00BE7BDB" w:rsidRPr="00A15DCB" w:rsidRDefault="00BE7BDB" w:rsidP="009B330A">
            <w:pPr>
              <w:pStyle w:val="TAH"/>
            </w:pPr>
            <w:r w:rsidRPr="00A15DCB">
              <w:t>Information Element</w:t>
            </w:r>
          </w:p>
        </w:tc>
        <w:tc>
          <w:tcPr>
            <w:tcW w:w="2267" w:type="dxa"/>
          </w:tcPr>
          <w:p w14:paraId="0EC7D4D0" w14:textId="77777777" w:rsidR="00BE7BDB" w:rsidRPr="00A15DCB" w:rsidRDefault="00BE7BDB" w:rsidP="009B330A">
            <w:pPr>
              <w:pStyle w:val="TAH"/>
            </w:pPr>
            <w:r w:rsidRPr="00A15DCB">
              <w:t>Value/remark</w:t>
            </w:r>
          </w:p>
        </w:tc>
        <w:tc>
          <w:tcPr>
            <w:tcW w:w="1700" w:type="dxa"/>
          </w:tcPr>
          <w:p w14:paraId="233BF03A" w14:textId="77777777" w:rsidR="00BE7BDB" w:rsidRPr="00A15DCB" w:rsidRDefault="00BE7BDB" w:rsidP="009B330A">
            <w:pPr>
              <w:pStyle w:val="TAH"/>
            </w:pPr>
            <w:r w:rsidRPr="00A15DCB">
              <w:t>Comment</w:t>
            </w:r>
          </w:p>
        </w:tc>
        <w:tc>
          <w:tcPr>
            <w:tcW w:w="1245" w:type="dxa"/>
          </w:tcPr>
          <w:p w14:paraId="4D7BB18B" w14:textId="77777777" w:rsidR="00BE7BDB" w:rsidRPr="00A15DCB" w:rsidRDefault="00BE7BDB" w:rsidP="009B330A">
            <w:pPr>
              <w:pStyle w:val="TAH"/>
            </w:pPr>
            <w:r w:rsidRPr="00A15DCB">
              <w:t>Condition</w:t>
            </w:r>
          </w:p>
        </w:tc>
      </w:tr>
      <w:tr w:rsidR="00BE7BDB" w:rsidRPr="00A15DCB" w14:paraId="72B0C5B1" w14:textId="77777777" w:rsidTr="009B330A">
        <w:tc>
          <w:tcPr>
            <w:tcW w:w="4535" w:type="dxa"/>
          </w:tcPr>
          <w:p w14:paraId="2D6D9E7C" w14:textId="77777777" w:rsidR="00BE7BDB" w:rsidRPr="00A15DCB" w:rsidRDefault="00BE7BDB" w:rsidP="009B330A">
            <w:pPr>
              <w:pStyle w:val="TAL"/>
            </w:pPr>
            <w:r w:rsidRPr="00A15DCB">
              <w:t xml:space="preserve">RACH-ConfigCommon ::= </w:t>
            </w:r>
            <w:r w:rsidRPr="00A15DCB">
              <w:rPr>
                <w:snapToGrid w:val="0"/>
              </w:rPr>
              <w:t xml:space="preserve">SEQUENCE </w:t>
            </w:r>
            <w:r w:rsidRPr="00A15DCB">
              <w:t>{</w:t>
            </w:r>
          </w:p>
        </w:tc>
        <w:tc>
          <w:tcPr>
            <w:tcW w:w="2267" w:type="dxa"/>
          </w:tcPr>
          <w:p w14:paraId="6165C0CE" w14:textId="77777777" w:rsidR="00BE7BDB" w:rsidRPr="00A15DCB" w:rsidRDefault="00BE7BDB" w:rsidP="009B330A">
            <w:pPr>
              <w:pStyle w:val="TAL"/>
            </w:pPr>
          </w:p>
        </w:tc>
        <w:tc>
          <w:tcPr>
            <w:tcW w:w="1700" w:type="dxa"/>
          </w:tcPr>
          <w:p w14:paraId="17A27CCC" w14:textId="77777777" w:rsidR="00BE7BDB" w:rsidRPr="00A15DCB" w:rsidRDefault="00BE7BDB" w:rsidP="009B330A">
            <w:pPr>
              <w:pStyle w:val="TAL"/>
            </w:pPr>
          </w:p>
        </w:tc>
        <w:tc>
          <w:tcPr>
            <w:tcW w:w="1245" w:type="dxa"/>
          </w:tcPr>
          <w:p w14:paraId="4F9A6F68" w14:textId="77777777" w:rsidR="00BE7BDB" w:rsidRPr="00A15DCB" w:rsidRDefault="00BE7BDB" w:rsidP="009B330A">
            <w:pPr>
              <w:pStyle w:val="TAL"/>
            </w:pPr>
          </w:p>
        </w:tc>
      </w:tr>
      <w:tr w:rsidR="00BE7BDB" w:rsidRPr="00A15DCB" w14:paraId="201E65DF" w14:textId="77777777" w:rsidTr="009B330A">
        <w:tc>
          <w:tcPr>
            <w:tcW w:w="4535" w:type="dxa"/>
            <w:tcBorders>
              <w:bottom w:val="nil"/>
            </w:tcBorders>
          </w:tcPr>
          <w:p w14:paraId="029CFA23" w14:textId="77777777" w:rsidR="00BE7BDB" w:rsidRPr="00A15DCB" w:rsidRDefault="00BE7BDB" w:rsidP="009B330A">
            <w:pPr>
              <w:pStyle w:val="PL"/>
              <w:rPr>
                <w:rFonts w:ascii="Arial" w:hAnsi="Arial"/>
                <w:noProof w:val="0"/>
                <w:sz w:val="18"/>
              </w:rPr>
            </w:pPr>
            <w:r w:rsidRPr="00A15DCB">
              <w:rPr>
                <w:rFonts w:ascii="Arial" w:hAnsi="Arial"/>
                <w:noProof w:val="0"/>
                <w:sz w:val="18"/>
              </w:rPr>
              <w:t xml:space="preserve">  featureCombinationPreamblesList-r17 SEQUENCE (SIZE(1..maxFeatureCombPreamblesPerRACHResource-r17)) OF FeatureCombinationPreambles-r17 {</w:t>
            </w:r>
          </w:p>
        </w:tc>
        <w:tc>
          <w:tcPr>
            <w:tcW w:w="2267" w:type="dxa"/>
          </w:tcPr>
          <w:p w14:paraId="5B34B44E" w14:textId="77777777" w:rsidR="00BE7BDB" w:rsidRPr="00A15DCB" w:rsidRDefault="00BE7BDB" w:rsidP="009B330A">
            <w:pPr>
              <w:pStyle w:val="TAL"/>
              <w:rPr>
                <w:lang w:eastAsia="zh-CN"/>
              </w:rPr>
            </w:pPr>
            <w:r w:rsidRPr="00A15DCB">
              <w:rPr>
                <w:lang w:eastAsia="zh-CN"/>
              </w:rPr>
              <w:t>1 entry</w:t>
            </w:r>
          </w:p>
        </w:tc>
        <w:tc>
          <w:tcPr>
            <w:tcW w:w="1700" w:type="dxa"/>
          </w:tcPr>
          <w:p w14:paraId="0FF5F8E5" w14:textId="77777777" w:rsidR="00BE7BDB" w:rsidRPr="00A15DCB" w:rsidRDefault="00BE7BDB" w:rsidP="009B330A">
            <w:pPr>
              <w:pStyle w:val="TAL"/>
            </w:pPr>
          </w:p>
        </w:tc>
        <w:tc>
          <w:tcPr>
            <w:tcW w:w="1245" w:type="dxa"/>
          </w:tcPr>
          <w:p w14:paraId="6A5A2A87" w14:textId="77777777" w:rsidR="00BE7BDB" w:rsidRPr="00A15DCB" w:rsidRDefault="00BE7BDB" w:rsidP="009B330A">
            <w:pPr>
              <w:pStyle w:val="TAL"/>
              <w:rPr>
                <w:lang w:eastAsia="zh-CN"/>
              </w:rPr>
            </w:pPr>
            <w:r w:rsidRPr="00A15DCB">
              <w:rPr>
                <w:lang w:eastAsia="zh-CN"/>
              </w:rPr>
              <w:t>Step 1</w:t>
            </w:r>
          </w:p>
        </w:tc>
      </w:tr>
      <w:tr w:rsidR="00BE7BDB" w:rsidRPr="00A15DCB" w14:paraId="60C0A198" w14:textId="77777777" w:rsidTr="009B330A">
        <w:tc>
          <w:tcPr>
            <w:tcW w:w="4535" w:type="dxa"/>
            <w:tcBorders>
              <w:top w:val="nil"/>
            </w:tcBorders>
          </w:tcPr>
          <w:p w14:paraId="4936D3E8" w14:textId="77777777" w:rsidR="00BE7BDB" w:rsidRPr="00A15DCB" w:rsidRDefault="00BE7BDB" w:rsidP="009B330A">
            <w:pPr>
              <w:pStyle w:val="PL"/>
              <w:rPr>
                <w:rFonts w:ascii="Arial" w:hAnsi="Arial"/>
                <w:noProof w:val="0"/>
                <w:sz w:val="18"/>
              </w:rPr>
            </w:pPr>
          </w:p>
        </w:tc>
        <w:tc>
          <w:tcPr>
            <w:tcW w:w="2267" w:type="dxa"/>
          </w:tcPr>
          <w:p w14:paraId="576C5873" w14:textId="77777777" w:rsidR="00BE7BDB" w:rsidRPr="00A15DCB" w:rsidRDefault="00BE7BDB" w:rsidP="009B330A">
            <w:pPr>
              <w:pStyle w:val="TAL"/>
              <w:rPr>
                <w:lang w:eastAsia="zh-CN"/>
              </w:rPr>
            </w:pPr>
            <w:r w:rsidRPr="00A15DCB">
              <w:rPr>
                <w:lang w:eastAsia="zh-CN"/>
              </w:rPr>
              <w:t>2 entries</w:t>
            </w:r>
          </w:p>
        </w:tc>
        <w:tc>
          <w:tcPr>
            <w:tcW w:w="1700" w:type="dxa"/>
          </w:tcPr>
          <w:p w14:paraId="728A2691" w14:textId="77777777" w:rsidR="00BE7BDB" w:rsidRPr="00A15DCB" w:rsidRDefault="00BE7BDB" w:rsidP="009B330A">
            <w:pPr>
              <w:pStyle w:val="TAL"/>
            </w:pPr>
          </w:p>
        </w:tc>
        <w:tc>
          <w:tcPr>
            <w:tcW w:w="1245" w:type="dxa"/>
          </w:tcPr>
          <w:p w14:paraId="38F66D01" w14:textId="77777777" w:rsidR="00BE7BDB" w:rsidRPr="00A15DCB" w:rsidRDefault="00BE7BDB" w:rsidP="009B330A">
            <w:pPr>
              <w:pStyle w:val="TAL"/>
              <w:rPr>
                <w:lang w:eastAsia="zh-CN"/>
              </w:rPr>
            </w:pPr>
            <w:r w:rsidRPr="00A15DCB">
              <w:rPr>
                <w:lang w:eastAsia="zh-CN"/>
              </w:rPr>
              <w:t>Step 12</w:t>
            </w:r>
          </w:p>
        </w:tc>
      </w:tr>
      <w:tr w:rsidR="00BE7BDB" w:rsidRPr="00A15DCB" w14:paraId="62413FAA" w14:textId="77777777" w:rsidTr="009B330A">
        <w:tc>
          <w:tcPr>
            <w:tcW w:w="4535" w:type="dxa"/>
          </w:tcPr>
          <w:p w14:paraId="59042314" w14:textId="77777777" w:rsidR="00BE7BDB" w:rsidRPr="00A15DCB" w:rsidRDefault="00BE7BDB" w:rsidP="009B330A">
            <w:pPr>
              <w:pStyle w:val="TAL"/>
            </w:pPr>
            <w:r w:rsidRPr="00A15DCB">
              <w:t xml:space="preserve">    FeatureCombinationPreambles-r17[1]</w:t>
            </w:r>
            <w:r w:rsidRPr="00A15DCB">
              <w:rPr>
                <w:snapToGrid w:val="0"/>
              </w:rPr>
              <w:t xml:space="preserve"> SEQUENCE </w:t>
            </w:r>
            <w:r w:rsidRPr="00A15DCB">
              <w:t>{</w:t>
            </w:r>
          </w:p>
        </w:tc>
        <w:tc>
          <w:tcPr>
            <w:tcW w:w="2267" w:type="dxa"/>
          </w:tcPr>
          <w:p w14:paraId="0EC28E76" w14:textId="77777777" w:rsidR="00BE7BDB" w:rsidRPr="00A15DCB" w:rsidRDefault="00BE7BDB" w:rsidP="009B330A">
            <w:pPr>
              <w:pStyle w:val="TAL"/>
            </w:pPr>
          </w:p>
        </w:tc>
        <w:tc>
          <w:tcPr>
            <w:tcW w:w="1700" w:type="dxa"/>
          </w:tcPr>
          <w:p w14:paraId="58DFF053" w14:textId="77777777" w:rsidR="00BE7BDB" w:rsidRPr="00A15DCB" w:rsidRDefault="00BE7BDB" w:rsidP="009B330A">
            <w:pPr>
              <w:pStyle w:val="TAL"/>
            </w:pPr>
            <w:r w:rsidRPr="00A15DCB">
              <w:rPr>
                <w:rFonts w:cs="Arial"/>
                <w:kern w:val="2"/>
                <w:szCs w:val="18"/>
              </w:rPr>
              <w:t>entry 1</w:t>
            </w:r>
          </w:p>
        </w:tc>
        <w:tc>
          <w:tcPr>
            <w:tcW w:w="1245" w:type="dxa"/>
          </w:tcPr>
          <w:p w14:paraId="2213877B" w14:textId="77777777" w:rsidR="00BE7BDB" w:rsidRPr="00A15DCB" w:rsidRDefault="00BE7BDB" w:rsidP="009B330A">
            <w:pPr>
              <w:pStyle w:val="TAL"/>
              <w:rPr>
                <w:lang w:eastAsia="zh-CN"/>
              </w:rPr>
            </w:pPr>
            <w:r w:rsidRPr="00A15DCB">
              <w:rPr>
                <w:lang w:eastAsia="zh-CN"/>
              </w:rPr>
              <w:t>Step 1 and Step 12</w:t>
            </w:r>
          </w:p>
        </w:tc>
      </w:tr>
      <w:tr w:rsidR="00BE7BDB" w:rsidRPr="00A15DCB" w14:paraId="26684DBA" w14:textId="77777777" w:rsidTr="009B330A">
        <w:tc>
          <w:tcPr>
            <w:tcW w:w="4535" w:type="dxa"/>
          </w:tcPr>
          <w:p w14:paraId="7C344F9F" w14:textId="77777777" w:rsidR="00BE7BDB" w:rsidRPr="00A15DCB" w:rsidRDefault="00BE7BDB" w:rsidP="009B330A">
            <w:pPr>
              <w:pStyle w:val="TAL"/>
            </w:pPr>
            <w:r w:rsidRPr="00A15DCB">
              <w:t xml:space="preserve">      featureCombination-r17 </w:t>
            </w:r>
            <w:r w:rsidRPr="00A15DCB">
              <w:rPr>
                <w:snapToGrid w:val="0"/>
              </w:rPr>
              <w:t xml:space="preserve">SEQUENCE </w:t>
            </w:r>
            <w:r w:rsidRPr="00A15DCB">
              <w:t>{</w:t>
            </w:r>
          </w:p>
        </w:tc>
        <w:tc>
          <w:tcPr>
            <w:tcW w:w="2267" w:type="dxa"/>
          </w:tcPr>
          <w:p w14:paraId="7DDF720E" w14:textId="77777777" w:rsidR="00BE7BDB" w:rsidRPr="00A15DCB" w:rsidRDefault="00BE7BDB" w:rsidP="009B330A">
            <w:pPr>
              <w:pStyle w:val="TAL"/>
            </w:pPr>
          </w:p>
        </w:tc>
        <w:tc>
          <w:tcPr>
            <w:tcW w:w="1700" w:type="dxa"/>
          </w:tcPr>
          <w:p w14:paraId="0027877D" w14:textId="77777777" w:rsidR="00BE7BDB" w:rsidRPr="00A15DCB" w:rsidRDefault="00BE7BDB" w:rsidP="009B330A">
            <w:pPr>
              <w:pStyle w:val="TAL"/>
            </w:pPr>
          </w:p>
        </w:tc>
        <w:tc>
          <w:tcPr>
            <w:tcW w:w="1245" w:type="dxa"/>
          </w:tcPr>
          <w:p w14:paraId="07857864" w14:textId="77777777" w:rsidR="00BE7BDB" w:rsidRPr="00A15DCB" w:rsidRDefault="00BE7BDB" w:rsidP="009B330A">
            <w:pPr>
              <w:pStyle w:val="TAL"/>
            </w:pPr>
          </w:p>
        </w:tc>
      </w:tr>
      <w:tr w:rsidR="00BE7BDB" w:rsidRPr="00A15DCB" w14:paraId="5C6B5246" w14:textId="77777777" w:rsidTr="009B330A">
        <w:tc>
          <w:tcPr>
            <w:tcW w:w="4535" w:type="dxa"/>
          </w:tcPr>
          <w:p w14:paraId="0A7A9FAC" w14:textId="77777777" w:rsidR="00BE7BDB" w:rsidRPr="00A15DCB" w:rsidRDefault="00BE7BDB" w:rsidP="009B330A">
            <w:pPr>
              <w:pStyle w:val="TAL"/>
            </w:pPr>
            <w:r w:rsidRPr="00A15DCB">
              <w:t xml:space="preserve">        redCap-r17</w:t>
            </w:r>
          </w:p>
        </w:tc>
        <w:tc>
          <w:tcPr>
            <w:tcW w:w="2267" w:type="dxa"/>
          </w:tcPr>
          <w:p w14:paraId="1D4C3C2D" w14:textId="77777777" w:rsidR="00BE7BDB" w:rsidRPr="00A15DCB" w:rsidRDefault="00BE7BDB" w:rsidP="009B330A">
            <w:pPr>
              <w:pStyle w:val="TAL"/>
              <w:rPr>
                <w:lang w:eastAsia="zh-CN"/>
              </w:rPr>
            </w:pPr>
            <w:r w:rsidRPr="00A15DCB">
              <w:rPr>
                <w:lang w:eastAsia="zh-CN"/>
              </w:rPr>
              <w:t>True</w:t>
            </w:r>
          </w:p>
        </w:tc>
        <w:tc>
          <w:tcPr>
            <w:tcW w:w="1700" w:type="dxa"/>
          </w:tcPr>
          <w:p w14:paraId="10AD4C66" w14:textId="77777777" w:rsidR="00BE7BDB" w:rsidRPr="00A15DCB" w:rsidRDefault="00BE7BDB" w:rsidP="009B330A">
            <w:pPr>
              <w:pStyle w:val="TAL"/>
            </w:pPr>
          </w:p>
        </w:tc>
        <w:tc>
          <w:tcPr>
            <w:tcW w:w="1245" w:type="dxa"/>
          </w:tcPr>
          <w:p w14:paraId="6358B02B" w14:textId="77777777" w:rsidR="00BE7BDB" w:rsidRPr="00A15DCB" w:rsidRDefault="00BE7BDB" w:rsidP="009B330A">
            <w:pPr>
              <w:pStyle w:val="TAL"/>
            </w:pPr>
          </w:p>
        </w:tc>
      </w:tr>
      <w:tr w:rsidR="00BE7BDB" w:rsidRPr="00A15DCB" w14:paraId="26D2D293" w14:textId="77777777" w:rsidTr="009B330A">
        <w:tc>
          <w:tcPr>
            <w:tcW w:w="4535" w:type="dxa"/>
          </w:tcPr>
          <w:p w14:paraId="1C403820" w14:textId="77777777" w:rsidR="00BE7BDB" w:rsidRPr="00A15DCB" w:rsidRDefault="00BE7BDB" w:rsidP="009B330A">
            <w:pPr>
              <w:pStyle w:val="TAL"/>
            </w:pPr>
            <w:r w:rsidRPr="00A15DCB">
              <w:t xml:space="preserve">      }</w:t>
            </w:r>
          </w:p>
        </w:tc>
        <w:tc>
          <w:tcPr>
            <w:tcW w:w="2267" w:type="dxa"/>
          </w:tcPr>
          <w:p w14:paraId="66B5DE4B" w14:textId="77777777" w:rsidR="00BE7BDB" w:rsidRPr="00A15DCB" w:rsidRDefault="00BE7BDB" w:rsidP="009B330A">
            <w:pPr>
              <w:pStyle w:val="TAL"/>
            </w:pPr>
          </w:p>
        </w:tc>
        <w:tc>
          <w:tcPr>
            <w:tcW w:w="1700" w:type="dxa"/>
          </w:tcPr>
          <w:p w14:paraId="6A1DC5B3" w14:textId="77777777" w:rsidR="00BE7BDB" w:rsidRPr="00A15DCB" w:rsidRDefault="00BE7BDB" w:rsidP="009B330A">
            <w:pPr>
              <w:pStyle w:val="TAL"/>
            </w:pPr>
          </w:p>
        </w:tc>
        <w:tc>
          <w:tcPr>
            <w:tcW w:w="1245" w:type="dxa"/>
          </w:tcPr>
          <w:p w14:paraId="133657CB" w14:textId="77777777" w:rsidR="00BE7BDB" w:rsidRPr="00A15DCB" w:rsidRDefault="00BE7BDB" w:rsidP="009B330A">
            <w:pPr>
              <w:pStyle w:val="TAL"/>
            </w:pPr>
          </w:p>
        </w:tc>
      </w:tr>
      <w:tr w:rsidR="00BE7BDB" w:rsidRPr="00A15DCB" w14:paraId="0682B453" w14:textId="77777777" w:rsidTr="009B330A">
        <w:tc>
          <w:tcPr>
            <w:tcW w:w="4535" w:type="dxa"/>
            <w:tcBorders>
              <w:bottom w:val="nil"/>
            </w:tcBorders>
          </w:tcPr>
          <w:p w14:paraId="00E5245A" w14:textId="77777777" w:rsidR="00BE7BDB" w:rsidRPr="00A15DCB" w:rsidRDefault="00BE7BDB" w:rsidP="009B330A">
            <w:pPr>
              <w:pStyle w:val="TAL"/>
            </w:pPr>
            <w:r w:rsidRPr="00A15DCB">
              <w:t xml:space="preserve">      startPreambleForThisPartition-r17</w:t>
            </w:r>
          </w:p>
        </w:tc>
        <w:tc>
          <w:tcPr>
            <w:tcW w:w="2267" w:type="dxa"/>
          </w:tcPr>
          <w:p w14:paraId="71B04717" w14:textId="6EDE551A" w:rsidR="00BE7BDB" w:rsidRPr="00A15DCB" w:rsidRDefault="00A95F44" w:rsidP="009B330A">
            <w:pPr>
              <w:pStyle w:val="TAL"/>
              <w:rPr>
                <w:lang w:eastAsia="zh-CN"/>
              </w:rPr>
            </w:pPr>
            <w:r w:rsidRPr="00A15DCB">
              <w:rPr>
                <w:lang w:eastAsia="zh-CN"/>
              </w:rPr>
              <w:t>12</w:t>
            </w:r>
          </w:p>
        </w:tc>
        <w:tc>
          <w:tcPr>
            <w:tcW w:w="1700" w:type="dxa"/>
          </w:tcPr>
          <w:p w14:paraId="12A4389E" w14:textId="77777777" w:rsidR="00BE7BDB" w:rsidRPr="00A15DCB" w:rsidRDefault="00BE7BDB" w:rsidP="009B330A">
            <w:pPr>
              <w:pStyle w:val="TAL"/>
            </w:pPr>
          </w:p>
        </w:tc>
        <w:tc>
          <w:tcPr>
            <w:tcW w:w="1245" w:type="dxa"/>
          </w:tcPr>
          <w:p w14:paraId="411CBCC5" w14:textId="77777777" w:rsidR="00BE7BDB" w:rsidRPr="00A15DCB" w:rsidRDefault="00BE7BDB" w:rsidP="009B330A">
            <w:pPr>
              <w:pStyle w:val="TAL"/>
            </w:pPr>
          </w:p>
        </w:tc>
      </w:tr>
      <w:tr w:rsidR="00BE7BDB" w:rsidRPr="00A15DCB" w14:paraId="6A6E1E26" w14:textId="77777777" w:rsidTr="009B330A">
        <w:tc>
          <w:tcPr>
            <w:tcW w:w="4535" w:type="dxa"/>
          </w:tcPr>
          <w:p w14:paraId="5F4C9710" w14:textId="77777777" w:rsidR="00BE7BDB" w:rsidRPr="00A15DCB" w:rsidRDefault="00BE7BDB" w:rsidP="009B330A">
            <w:pPr>
              <w:pStyle w:val="TAL"/>
            </w:pPr>
            <w:r w:rsidRPr="00A15DCB">
              <w:t xml:space="preserve">      numberOfPreamblesPerSSB-ForThisPartition-r17</w:t>
            </w:r>
          </w:p>
        </w:tc>
        <w:tc>
          <w:tcPr>
            <w:tcW w:w="2267" w:type="dxa"/>
          </w:tcPr>
          <w:p w14:paraId="184C2286" w14:textId="77777777" w:rsidR="00BE7BDB" w:rsidRPr="00A15DCB" w:rsidRDefault="00BE7BDB" w:rsidP="009B330A">
            <w:pPr>
              <w:pStyle w:val="TAL"/>
              <w:rPr>
                <w:lang w:eastAsia="zh-CN"/>
              </w:rPr>
            </w:pPr>
            <w:r w:rsidRPr="00A15DCB">
              <w:rPr>
                <w:lang w:eastAsia="zh-CN"/>
              </w:rPr>
              <w:t>4</w:t>
            </w:r>
          </w:p>
        </w:tc>
        <w:tc>
          <w:tcPr>
            <w:tcW w:w="1700" w:type="dxa"/>
          </w:tcPr>
          <w:p w14:paraId="3BD51CC3" w14:textId="77777777" w:rsidR="00BE7BDB" w:rsidRPr="00A15DCB" w:rsidRDefault="00BE7BDB" w:rsidP="009B330A">
            <w:pPr>
              <w:pStyle w:val="TAL"/>
            </w:pPr>
          </w:p>
        </w:tc>
        <w:tc>
          <w:tcPr>
            <w:tcW w:w="1245" w:type="dxa"/>
          </w:tcPr>
          <w:p w14:paraId="79BD3383" w14:textId="77777777" w:rsidR="00BE7BDB" w:rsidRPr="00A15DCB" w:rsidRDefault="00BE7BDB" w:rsidP="009B330A">
            <w:pPr>
              <w:pStyle w:val="TAL"/>
            </w:pPr>
          </w:p>
        </w:tc>
      </w:tr>
      <w:tr w:rsidR="00BE7BDB" w:rsidRPr="00A15DCB" w14:paraId="6E316776" w14:textId="77777777" w:rsidTr="009B330A">
        <w:tc>
          <w:tcPr>
            <w:tcW w:w="4535" w:type="dxa"/>
          </w:tcPr>
          <w:p w14:paraId="1D8797DC" w14:textId="77777777" w:rsidR="00BE7BDB" w:rsidRPr="00A15DCB" w:rsidRDefault="00BE7BDB" w:rsidP="009B330A">
            <w:pPr>
              <w:pStyle w:val="TAL"/>
            </w:pPr>
            <w:r w:rsidRPr="00A15DCB">
              <w:t xml:space="preserve">    }</w:t>
            </w:r>
          </w:p>
        </w:tc>
        <w:tc>
          <w:tcPr>
            <w:tcW w:w="2267" w:type="dxa"/>
          </w:tcPr>
          <w:p w14:paraId="75D996A7" w14:textId="77777777" w:rsidR="00BE7BDB" w:rsidRPr="00A15DCB" w:rsidRDefault="00BE7BDB" w:rsidP="009B330A">
            <w:pPr>
              <w:pStyle w:val="TAL"/>
            </w:pPr>
          </w:p>
        </w:tc>
        <w:tc>
          <w:tcPr>
            <w:tcW w:w="1700" w:type="dxa"/>
          </w:tcPr>
          <w:p w14:paraId="37758CAA" w14:textId="77777777" w:rsidR="00BE7BDB" w:rsidRPr="00A15DCB" w:rsidRDefault="00BE7BDB" w:rsidP="009B330A">
            <w:pPr>
              <w:pStyle w:val="TAL"/>
            </w:pPr>
          </w:p>
        </w:tc>
        <w:tc>
          <w:tcPr>
            <w:tcW w:w="1245" w:type="dxa"/>
          </w:tcPr>
          <w:p w14:paraId="33A2234F" w14:textId="77777777" w:rsidR="00BE7BDB" w:rsidRPr="00A15DCB" w:rsidRDefault="00BE7BDB" w:rsidP="009B330A">
            <w:pPr>
              <w:pStyle w:val="TAL"/>
            </w:pPr>
          </w:p>
        </w:tc>
      </w:tr>
      <w:tr w:rsidR="00BE7BDB" w:rsidRPr="00A15DCB" w14:paraId="3C1A9EF3" w14:textId="77777777" w:rsidTr="009B330A">
        <w:tc>
          <w:tcPr>
            <w:tcW w:w="4535" w:type="dxa"/>
          </w:tcPr>
          <w:p w14:paraId="785B0AEE" w14:textId="77777777" w:rsidR="00BE7BDB" w:rsidRPr="00A15DCB" w:rsidRDefault="00BE7BDB" w:rsidP="009B330A">
            <w:pPr>
              <w:pStyle w:val="TAL"/>
            </w:pPr>
            <w:r w:rsidRPr="00A15DCB">
              <w:t xml:space="preserve">    FeatureCombinationPreambles-r17[2]</w:t>
            </w:r>
            <w:r w:rsidRPr="00A15DCB">
              <w:rPr>
                <w:snapToGrid w:val="0"/>
              </w:rPr>
              <w:t xml:space="preserve"> SEQUENCE </w:t>
            </w:r>
            <w:r w:rsidRPr="00A15DCB">
              <w:t>{</w:t>
            </w:r>
          </w:p>
        </w:tc>
        <w:tc>
          <w:tcPr>
            <w:tcW w:w="2267" w:type="dxa"/>
          </w:tcPr>
          <w:p w14:paraId="57BF5069" w14:textId="77777777" w:rsidR="00BE7BDB" w:rsidRPr="00A15DCB" w:rsidRDefault="00BE7BDB" w:rsidP="009B330A">
            <w:pPr>
              <w:pStyle w:val="TAL"/>
            </w:pPr>
          </w:p>
        </w:tc>
        <w:tc>
          <w:tcPr>
            <w:tcW w:w="1700" w:type="dxa"/>
          </w:tcPr>
          <w:p w14:paraId="617CA109" w14:textId="77777777" w:rsidR="00BE7BDB" w:rsidRPr="00A15DCB" w:rsidRDefault="00BE7BDB" w:rsidP="009B330A">
            <w:pPr>
              <w:pStyle w:val="TAL"/>
            </w:pPr>
            <w:r w:rsidRPr="00A15DCB">
              <w:rPr>
                <w:rFonts w:cs="Arial"/>
                <w:kern w:val="2"/>
                <w:szCs w:val="18"/>
              </w:rPr>
              <w:t>entry 2</w:t>
            </w:r>
          </w:p>
        </w:tc>
        <w:tc>
          <w:tcPr>
            <w:tcW w:w="1245" w:type="dxa"/>
          </w:tcPr>
          <w:p w14:paraId="053ACEC2" w14:textId="77777777" w:rsidR="00BE7BDB" w:rsidRPr="00A15DCB" w:rsidRDefault="00BE7BDB" w:rsidP="009B330A">
            <w:pPr>
              <w:pStyle w:val="TAL"/>
              <w:rPr>
                <w:lang w:eastAsia="zh-CN"/>
              </w:rPr>
            </w:pPr>
            <w:r w:rsidRPr="00A15DCB">
              <w:rPr>
                <w:lang w:eastAsia="zh-CN"/>
              </w:rPr>
              <w:t>Step 12</w:t>
            </w:r>
          </w:p>
        </w:tc>
      </w:tr>
      <w:tr w:rsidR="00BE7BDB" w:rsidRPr="00A15DCB" w14:paraId="5057FA27" w14:textId="77777777" w:rsidTr="009B330A">
        <w:tc>
          <w:tcPr>
            <w:tcW w:w="4535" w:type="dxa"/>
          </w:tcPr>
          <w:p w14:paraId="6450AC23" w14:textId="77777777" w:rsidR="00BE7BDB" w:rsidRPr="00A15DCB" w:rsidRDefault="00BE7BDB" w:rsidP="009B330A">
            <w:pPr>
              <w:pStyle w:val="TAL"/>
            </w:pPr>
            <w:r w:rsidRPr="00A15DCB">
              <w:t xml:space="preserve">      featureCombination-r17 </w:t>
            </w:r>
            <w:r w:rsidRPr="00A15DCB">
              <w:rPr>
                <w:snapToGrid w:val="0"/>
              </w:rPr>
              <w:t xml:space="preserve">SEQUENCE </w:t>
            </w:r>
            <w:r w:rsidRPr="00A15DCB">
              <w:t>{</w:t>
            </w:r>
          </w:p>
        </w:tc>
        <w:tc>
          <w:tcPr>
            <w:tcW w:w="2267" w:type="dxa"/>
          </w:tcPr>
          <w:p w14:paraId="05E8AF15" w14:textId="77777777" w:rsidR="00BE7BDB" w:rsidRPr="00A15DCB" w:rsidRDefault="00BE7BDB" w:rsidP="009B330A">
            <w:pPr>
              <w:pStyle w:val="TAL"/>
            </w:pPr>
          </w:p>
        </w:tc>
        <w:tc>
          <w:tcPr>
            <w:tcW w:w="1700" w:type="dxa"/>
          </w:tcPr>
          <w:p w14:paraId="4A916F7A" w14:textId="77777777" w:rsidR="00BE7BDB" w:rsidRPr="00A15DCB" w:rsidRDefault="00BE7BDB" w:rsidP="009B330A">
            <w:pPr>
              <w:pStyle w:val="TAL"/>
            </w:pPr>
          </w:p>
        </w:tc>
        <w:tc>
          <w:tcPr>
            <w:tcW w:w="1245" w:type="dxa"/>
          </w:tcPr>
          <w:p w14:paraId="486E73A9" w14:textId="77777777" w:rsidR="00BE7BDB" w:rsidRPr="00A15DCB" w:rsidRDefault="00BE7BDB" w:rsidP="009B330A">
            <w:pPr>
              <w:pStyle w:val="TAL"/>
            </w:pPr>
          </w:p>
        </w:tc>
      </w:tr>
      <w:tr w:rsidR="00BE7BDB" w:rsidRPr="00A15DCB" w14:paraId="6A7BC628" w14:textId="77777777" w:rsidTr="009B330A">
        <w:tc>
          <w:tcPr>
            <w:tcW w:w="4535" w:type="dxa"/>
          </w:tcPr>
          <w:p w14:paraId="5A248940" w14:textId="77777777" w:rsidR="00BE7BDB" w:rsidRPr="00A15DCB" w:rsidRDefault="00BE7BDB" w:rsidP="009B330A">
            <w:pPr>
              <w:pStyle w:val="TAL"/>
            </w:pPr>
            <w:r w:rsidRPr="00A15DCB">
              <w:t xml:space="preserve">        eRedCap-r18</w:t>
            </w:r>
          </w:p>
        </w:tc>
        <w:tc>
          <w:tcPr>
            <w:tcW w:w="2267" w:type="dxa"/>
          </w:tcPr>
          <w:p w14:paraId="46B24958" w14:textId="77777777" w:rsidR="00BE7BDB" w:rsidRPr="00A15DCB" w:rsidRDefault="00BE7BDB" w:rsidP="009B330A">
            <w:pPr>
              <w:pStyle w:val="TAL"/>
            </w:pPr>
            <w:r w:rsidRPr="00A15DCB">
              <w:rPr>
                <w:lang w:eastAsia="zh-CN"/>
              </w:rPr>
              <w:t>True</w:t>
            </w:r>
          </w:p>
        </w:tc>
        <w:tc>
          <w:tcPr>
            <w:tcW w:w="1700" w:type="dxa"/>
          </w:tcPr>
          <w:p w14:paraId="40B4A0CA" w14:textId="77777777" w:rsidR="00BE7BDB" w:rsidRPr="00A15DCB" w:rsidRDefault="00BE7BDB" w:rsidP="009B330A">
            <w:pPr>
              <w:pStyle w:val="TAL"/>
            </w:pPr>
          </w:p>
        </w:tc>
        <w:tc>
          <w:tcPr>
            <w:tcW w:w="1245" w:type="dxa"/>
          </w:tcPr>
          <w:p w14:paraId="6C894DD5" w14:textId="77777777" w:rsidR="00BE7BDB" w:rsidRPr="00A15DCB" w:rsidRDefault="00BE7BDB" w:rsidP="009B330A">
            <w:pPr>
              <w:pStyle w:val="TAL"/>
            </w:pPr>
          </w:p>
        </w:tc>
      </w:tr>
      <w:tr w:rsidR="00BE7BDB" w:rsidRPr="00A15DCB" w14:paraId="54A79A2B" w14:textId="77777777" w:rsidTr="009B330A">
        <w:tc>
          <w:tcPr>
            <w:tcW w:w="4535" w:type="dxa"/>
          </w:tcPr>
          <w:p w14:paraId="296DEE62" w14:textId="77777777" w:rsidR="00BE7BDB" w:rsidRPr="00A15DCB" w:rsidRDefault="00BE7BDB" w:rsidP="009B330A">
            <w:pPr>
              <w:pStyle w:val="TAL"/>
            </w:pPr>
            <w:r w:rsidRPr="00A15DCB">
              <w:t xml:space="preserve">      }</w:t>
            </w:r>
          </w:p>
        </w:tc>
        <w:tc>
          <w:tcPr>
            <w:tcW w:w="2267" w:type="dxa"/>
          </w:tcPr>
          <w:p w14:paraId="795EF71F" w14:textId="77777777" w:rsidR="00BE7BDB" w:rsidRPr="00A15DCB" w:rsidRDefault="00BE7BDB" w:rsidP="009B330A">
            <w:pPr>
              <w:pStyle w:val="TAL"/>
            </w:pPr>
          </w:p>
        </w:tc>
        <w:tc>
          <w:tcPr>
            <w:tcW w:w="1700" w:type="dxa"/>
          </w:tcPr>
          <w:p w14:paraId="4B3B5214" w14:textId="77777777" w:rsidR="00BE7BDB" w:rsidRPr="00A15DCB" w:rsidRDefault="00BE7BDB" w:rsidP="009B330A">
            <w:pPr>
              <w:pStyle w:val="TAL"/>
            </w:pPr>
          </w:p>
        </w:tc>
        <w:tc>
          <w:tcPr>
            <w:tcW w:w="1245" w:type="dxa"/>
          </w:tcPr>
          <w:p w14:paraId="3DC89FCF" w14:textId="77777777" w:rsidR="00BE7BDB" w:rsidRPr="00A15DCB" w:rsidRDefault="00BE7BDB" w:rsidP="009B330A">
            <w:pPr>
              <w:pStyle w:val="TAL"/>
            </w:pPr>
          </w:p>
        </w:tc>
      </w:tr>
      <w:tr w:rsidR="00BE7BDB" w:rsidRPr="00A15DCB" w14:paraId="5269BEF5" w14:textId="77777777" w:rsidTr="009B330A">
        <w:tc>
          <w:tcPr>
            <w:tcW w:w="4535" w:type="dxa"/>
          </w:tcPr>
          <w:p w14:paraId="3CD258E2" w14:textId="77777777" w:rsidR="00BE7BDB" w:rsidRPr="00A15DCB" w:rsidRDefault="00BE7BDB" w:rsidP="009B330A">
            <w:pPr>
              <w:pStyle w:val="TAL"/>
            </w:pPr>
            <w:r w:rsidRPr="00A15DCB">
              <w:t xml:space="preserve">      startPreambleForThisPartition-r17</w:t>
            </w:r>
          </w:p>
        </w:tc>
        <w:tc>
          <w:tcPr>
            <w:tcW w:w="2267" w:type="dxa"/>
          </w:tcPr>
          <w:p w14:paraId="6CA8BA34" w14:textId="6273CC31" w:rsidR="00BE7BDB" w:rsidRPr="00A15DCB" w:rsidRDefault="00A95F44" w:rsidP="009B330A">
            <w:pPr>
              <w:pStyle w:val="TAL"/>
            </w:pPr>
            <w:r w:rsidRPr="00A15DCB">
              <w:rPr>
                <w:lang w:eastAsia="zh-CN"/>
              </w:rPr>
              <w:t>8</w:t>
            </w:r>
          </w:p>
        </w:tc>
        <w:tc>
          <w:tcPr>
            <w:tcW w:w="1700" w:type="dxa"/>
          </w:tcPr>
          <w:p w14:paraId="1FFC5082" w14:textId="77777777" w:rsidR="00BE7BDB" w:rsidRPr="00A15DCB" w:rsidRDefault="00BE7BDB" w:rsidP="009B330A">
            <w:pPr>
              <w:pStyle w:val="TAL"/>
            </w:pPr>
          </w:p>
        </w:tc>
        <w:tc>
          <w:tcPr>
            <w:tcW w:w="1245" w:type="dxa"/>
          </w:tcPr>
          <w:p w14:paraId="2DA94932" w14:textId="77777777" w:rsidR="00BE7BDB" w:rsidRPr="00A15DCB" w:rsidRDefault="00BE7BDB" w:rsidP="009B330A">
            <w:pPr>
              <w:pStyle w:val="TAL"/>
            </w:pPr>
          </w:p>
        </w:tc>
      </w:tr>
      <w:tr w:rsidR="00BE7BDB" w:rsidRPr="00A15DCB" w14:paraId="77297D72" w14:textId="77777777" w:rsidTr="009B330A">
        <w:tc>
          <w:tcPr>
            <w:tcW w:w="4535" w:type="dxa"/>
          </w:tcPr>
          <w:p w14:paraId="3DCF94E5" w14:textId="77777777" w:rsidR="00BE7BDB" w:rsidRPr="00A15DCB" w:rsidRDefault="00BE7BDB" w:rsidP="009B330A">
            <w:pPr>
              <w:pStyle w:val="TAL"/>
            </w:pPr>
            <w:r w:rsidRPr="00A15DCB">
              <w:t xml:space="preserve">      numberOfPreamblesPerSSB-ForThisPartition-r17</w:t>
            </w:r>
          </w:p>
        </w:tc>
        <w:tc>
          <w:tcPr>
            <w:tcW w:w="2267" w:type="dxa"/>
          </w:tcPr>
          <w:p w14:paraId="5F8FF180" w14:textId="77777777" w:rsidR="00BE7BDB" w:rsidRPr="00A15DCB" w:rsidRDefault="00BE7BDB" w:rsidP="009B330A">
            <w:pPr>
              <w:pStyle w:val="TAL"/>
            </w:pPr>
            <w:r w:rsidRPr="00A15DCB">
              <w:rPr>
                <w:lang w:eastAsia="zh-CN"/>
              </w:rPr>
              <w:t>4</w:t>
            </w:r>
          </w:p>
        </w:tc>
        <w:tc>
          <w:tcPr>
            <w:tcW w:w="1700" w:type="dxa"/>
          </w:tcPr>
          <w:p w14:paraId="3030B350" w14:textId="77777777" w:rsidR="00BE7BDB" w:rsidRPr="00A15DCB" w:rsidRDefault="00BE7BDB" w:rsidP="009B330A">
            <w:pPr>
              <w:pStyle w:val="TAL"/>
            </w:pPr>
          </w:p>
        </w:tc>
        <w:tc>
          <w:tcPr>
            <w:tcW w:w="1245" w:type="dxa"/>
          </w:tcPr>
          <w:p w14:paraId="575BC88C" w14:textId="77777777" w:rsidR="00BE7BDB" w:rsidRPr="00A15DCB" w:rsidRDefault="00BE7BDB" w:rsidP="009B330A">
            <w:pPr>
              <w:pStyle w:val="TAL"/>
            </w:pPr>
          </w:p>
        </w:tc>
      </w:tr>
      <w:tr w:rsidR="00BE7BDB" w:rsidRPr="00A15DCB" w14:paraId="2F0077C9" w14:textId="77777777" w:rsidTr="009B330A">
        <w:tc>
          <w:tcPr>
            <w:tcW w:w="4535" w:type="dxa"/>
          </w:tcPr>
          <w:p w14:paraId="0DBE6F69" w14:textId="77777777" w:rsidR="00BE7BDB" w:rsidRPr="00A15DCB" w:rsidRDefault="00BE7BDB" w:rsidP="009B330A">
            <w:pPr>
              <w:pStyle w:val="TAL"/>
            </w:pPr>
            <w:r w:rsidRPr="00A15DCB">
              <w:t xml:space="preserve">    }</w:t>
            </w:r>
          </w:p>
        </w:tc>
        <w:tc>
          <w:tcPr>
            <w:tcW w:w="2267" w:type="dxa"/>
          </w:tcPr>
          <w:p w14:paraId="5DC4BF52" w14:textId="77777777" w:rsidR="00BE7BDB" w:rsidRPr="00A15DCB" w:rsidRDefault="00BE7BDB" w:rsidP="009B330A">
            <w:pPr>
              <w:pStyle w:val="TAL"/>
            </w:pPr>
          </w:p>
        </w:tc>
        <w:tc>
          <w:tcPr>
            <w:tcW w:w="1700" w:type="dxa"/>
          </w:tcPr>
          <w:p w14:paraId="5FECA51F" w14:textId="77777777" w:rsidR="00BE7BDB" w:rsidRPr="00A15DCB" w:rsidRDefault="00BE7BDB" w:rsidP="009B330A">
            <w:pPr>
              <w:pStyle w:val="TAL"/>
            </w:pPr>
          </w:p>
        </w:tc>
        <w:tc>
          <w:tcPr>
            <w:tcW w:w="1245" w:type="dxa"/>
          </w:tcPr>
          <w:p w14:paraId="14878B87" w14:textId="77777777" w:rsidR="00BE7BDB" w:rsidRPr="00A15DCB" w:rsidRDefault="00BE7BDB" w:rsidP="009B330A">
            <w:pPr>
              <w:pStyle w:val="TAL"/>
            </w:pPr>
          </w:p>
        </w:tc>
      </w:tr>
      <w:tr w:rsidR="00BE7BDB" w:rsidRPr="00A15DCB" w14:paraId="254ED351" w14:textId="77777777" w:rsidTr="009B330A">
        <w:tc>
          <w:tcPr>
            <w:tcW w:w="4535" w:type="dxa"/>
          </w:tcPr>
          <w:p w14:paraId="40002745" w14:textId="77777777" w:rsidR="00BE7BDB" w:rsidRPr="00A15DCB" w:rsidRDefault="00BE7BDB" w:rsidP="009B330A">
            <w:pPr>
              <w:pStyle w:val="TAL"/>
            </w:pPr>
            <w:r w:rsidRPr="00A15DCB">
              <w:t xml:space="preserve">  }</w:t>
            </w:r>
          </w:p>
        </w:tc>
        <w:tc>
          <w:tcPr>
            <w:tcW w:w="2267" w:type="dxa"/>
          </w:tcPr>
          <w:p w14:paraId="60EF6652" w14:textId="77777777" w:rsidR="00BE7BDB" w:rsidRPr="00A15DCB" w:rsidRDefault="00BE7BDB" w:rsidP="009B330A">
            <w:pPr>
              <w:pStyle w:val="TAL"/>
            </w:pPr>
          </w:p>
        </w:tc>
        <w:tc>
          <w:tcPr>
            <w:tcW w:w="1700" w:type="dxa"/>
          </w:tcPr>
          <w:p w14:paraId="5B3532FA" w14:textId="77777777" w:rsidR="00BE7BDB" w:rsidRPr="00A15DCB" w:rsidRDefault="00BE7BDB" w:rsidP="009B330A">
            <w:pPr>
              <w:pStyle w:val="TAL"/>
            </w:pPr>
          </w:p>
        </w:tc>
        <w:tc>
          <w:tcPr>
            <w:tcW w:w="1245" w:type="dxa"/>
          </w:tcPr>
          <w:p w14:paraId="22F17CD6" w14:textId="77777777" w:rsidR="00BE7BDB" w:rsidRPr="00A15DCB" w:rsidRDefault="00BE7BDB" w:rsidP="009B330A">
            <w:pPr>
              <w:pStyle w:val="TAL"/>
            </w:pPr>
          </w:p>
        </w:tc>
      </w:tr>
      <w:tr w:rsidR="00BE7BDB" w:rsidRPr="00A15DCB" w14:paraId="2038173B" w14:textId="77777777" w:rsidTr="009B330A">
        <w:tc>
          <w:tcPr>
            <w:tcW w:w="4535" w:type="dxa"/>
          </w:tcPr>
          <w:p w14:paraId="5C0D9F65" w14:textId="77777777" w:rsidR="00BE7BDB" w:rsidRPr="00A15DCB" w:rsidRDefault="00BE7BDB" w:rsidP="009B330A">
            <w:pPr>
              <w:pStyle w:val="TAL"/>
            </w:pPr>
            <w:r w:rsidRPr="00A15DCB">
              <w:t>}</w:t>
            </w:r>
          </w:p>
        </w:tc>
        <w:tc>
          <w:tcPr>
            <w:tcW w:w="2267" w:type="dxa"/>
          </w:tcPr>
          <w:p w14:paraId="11A8BEC9" w14:textId="77777777" w:rsidR="00BE7BDB" w:rsidRPr="00A15DCB" w:rsidRDefault="00BE7BDB" w:rsidP="009B330A">
            <w:pPr>
              <w:pStyle w:val="TAL"/>
            </w:pPr>
          </w:p>
        </w:tc>
        <w:tc>
          <w:tcPr>
            <w:tcW w:w="1700" w:type="dxa"/>
          </w:tcPr>
          <w:p w14:paraId="11ABD760" w14:textId="77777777" w:rsidR="00BE7BDB" w:rsidRPr="00A15DCB" w:rsidRDefault="00BE7BDB" w:rsidP="009B330A">
            <w:pPr>
              <w:pStyle w:val="TAL"/>
            </w:pPr>
          </w:p>
        </w:tc>
        <w:tc>
          <w:tcPr>
            <w:tcW w:w="1245" w:type="dxa"/>
          </w:tcPr>
          <w:p w14:paraId="087233C1" w14:textId="77777777" w:rsidR="00BE7BDB" w:rsidRPr="00A15DCB" w:rsidRDefault="00BE7BDB" w:rsidP="009B330A">
            <w:pPr>
              <w:pStyle w:val="TAL"/>
            </w:pPr>
          </w:p>
        </w:tc>
      </w:tr>
    </w:tbl>
    <w:p w14:paraId="22DFFB0B" w14:textId="77777777" w:rsidR="00BE7BDB" w:rsidRPr="00A15DCB" w:rsidRDefault="00BE7BDB" w:rsidP="00BE7BDB"/>
    <w:p w14:paraId="05AE88DA" w14:textId="77777777" w:rsidR="00BE7BDB" w:rsidRPr="00A15DCB" w:rsidRDefault="00BE7BDB" w:rsidP="00BE7BDB">
      <w:pPr>
        <w:pStyle w:val="TH"/>
      </w:pPr>
      <w:r w:rsidRPr="00A15DCB">
        <w:lastRenderedPageBreak/>
        <w:t xml:space="preserve">Table 7.1.1.1.25.3.3-7: </w:t>
      </w:r>
      <w:r w:rsidRPr="00A15DCB">
        <w:rPr>
          <w:i/>
        </w:rPr>
        <w:t xml:space="preserve">PUCCH-ConfigCommon-RedCap </w:t>
      </w:r>
      <w:r w:rsidRPr="00A15DCB">
        <w:t>(Table 7.1.1.1.25.3.3-5)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7D461A54" w14:textId="77777777" w:rsidTr="009B330A">
        <w:tc>
          <w:tcPr>
            <w:tcW w:w="9747" w:type="dxa"/>
            <w:gridSpan w:val="4"/>
          </w:tcPr>
          <w:p w14:paraId="13C4BAFC" w14:textId="77777777" w:rsidR="00BE7BDB" w:rsidRPr="00A15DCB" w:rsidRDefault="00BE7BDB" w:rsidP="009B330A">
            <w:pPr>
              <w:pStyle w:val="TAH"/>
              <w:jc w:val="left"/>
              <w:rPr>
                <w:b w:val="0"/>
              </w:rPr>
            </w:pPr>
            <w:r w:rsidRPr="00A15DCB">
              <w:rPr>
                <w:b w:val="0"/>
              </w:rPr>
              <w:t>Derivation Path: TS 38.508-1 [4],</w:t>
            </w:r>
            <w:r w:rsidRPr="00A15DCB">
              <w:t xml:space="preserve"> </w:t>
            </w:r>
            <w:r w:rsidRPr="00A15DCB">
              <w:rPr>
                <w:b w:val="0"/>
              </w:rPr>
              <w:t>Table 4.6.3-113</w:t>
            </w:r>
          </w:p>
        </w:tc>
      </w:tr>
      <w:tr w:rsidR="00BE7BDB" w:rsidRPr="00A15DCB" w14:paraId="45796726" w14:textId="77777777" w:rsidTr="009B330A">
        <w:tc>
          <w:tcPr>
            <w:tcW w:w="4535" w:type="dxa"/>
          </w:tcPr>
          <w:p w14:paraId="056CFEFB" w14:textId="77777777" w:rsidR="00BE7BDB" w:rsidRPr="00A15DCB" w:rsidRDefault="00BE7BDB" w:rsidP="009B330A">
            <w:pPr>
              <w:pStyle w:val="TAH"/>
            </w:pPr>
            <w:r w:rsidRPr="00A15DCB">
              <w:t>Information Element</w:t>
            </w:r>
          </w:p>
        </w:tc>
        <w:tc>
          <w:tcPr>
            <w:tcW w:w="2267" w:type="dxa"/>
          </w:tcPr>
          <w:p w14:paraId="417E9D67" w14:textId="77777777" w:rsidR="00BE7BDB" w:rsidRPr="00A15DCB" w:rsidRDefault="00BE7BDB" w:rsidP="009B330A">
            <w:pPr>
              <w:pStyle w:val="TAH"/>
            </w:pPr>
            <w:r w:rsidRPr="00A15DCB">
              <w:t>Value/remark</w:t>
            </w:r>
          </w:p>
        </w:tc>
        <w:tc>
          <w:tcPr>
            <w:tcW w:w="1700" w:type="dxa"/>
          </w:tcPr>
          <w:p w14:paraId="3169576E" w14:textId="77777777" w:rsidR="00BE7BDB" w:rsidRPr="00A15DCB" w:rsidRDefault="00BE7BDB" w:rsidP="009B330A">
            <w:pPr>
              <w:pStyle w:val="TAH"/>
            </w:pPr>
            <w:r w:rsidRPr="00A15DCB">
              <w:t>Comment</w:t>
            </w:r>
          </w:p>
        </w:tc>
        <w:tc>
          <w:tcPr>
            <w:tcW w:w="1245" w:type="dxa"/>
          </w:tcPr>
          <w:p w14:paraId="314BD6BA" w14:textId="77777777" w:rsidR="00BE7BDB" w:rsidRPr="00A15DCB" w:rsidRDefault="00BE7BDB" w:rsidP="009B330A">
            <w:pPr>
              <w:pStyle w:val="TAH"/>
            </w:pPr>
            <w:r w:rsidRPr="00A15DCB">
              <w:t>Condition</w:t>
            </w:r>
          </w:p>
        </w:tc>
      </w:tr>
      <w:tr w:rsidR="00BE7BDB" w:rsidRPr="00A15DCB" w14:paraId="562FE683" w14:textId="77777777" w:rsidTr="009B330A">
        <w:tc>
          <w:tcPr>
            <w:tcW w:w="4535" w:type="dxa"/>
          </w:tcPr>
          <w:p w14:paraId="5D7704E1" w14:textId="77777777" w:rsidR="00BE7BDB" w:rsidRPr="00A15DCB" w:rsidRDefault="00BE7BDB" w:rsidP="009B330A">
            <w:pPr>
              <w:pStyle w:val="TAL"/>
            </w:pPr>
            <w:r w:rsidRPr="00A15DCB">
              <w:t xml:space="preserve">PUCCH-ConfigCommon ::= </w:t>
            </w:r>
            <w:r w:rsidRPr="00A15DCB">
              <w:rPr>
                <w:snapToGrid w:val="0"/>
              </w:rPr>
              <w:t xml:space="preserve">SEQUENCE </w:t>
            </w:r>
            <w:r w:rsidRPr="00A15DCB">
              <w:t>{</w:t>
            </w:r>
          </w:p>
        </w:tc>
        <w:tc>
          <w:tcPr>
            <w:tcW w:w="2267" w:type="dxa"/>
          </w:tcPr>
          <w:p w14:paraId="3A03110B" w14:textId="77777777" w:rsidR="00BE7BDB" w:rsidRPr="00A15DCB" w:rsidRDefault="00BE7BDB" w:rsidP="009B330A">
            <w:pPr>
              <w:pStyle w:val="TAL"/>
            </w:pPr>
          </w:p>
        </w:tc>
        <w:tc>
          <w:tcPr>
            <w:tcW w:w="1700" w:type="dxa"/>
          </w:tcPr>
          <w:p w14:paraId="22B19CA7" w14:textId="77777777" w:rsidR="00BE7BDB" w:rsidRPr="00A15DCB" w:rsidRDefault="00BE7BDB" w:rsidP="009B330A">
            <w:pPr>
              <w:pStyle w:val="TAL"/>
            </w:pPr>
          </w:p>
        </w:tc>
        <w:tc>
          <w:tcPr>
            <w:tcW w:w="1245" w:type="dxa"/>
          </w:tcPr>
          <w:p w14:paraId="12D37B5A" w14:textId="77777777" w:rsidR="00BE7BDB" w:rsidRPr="00A15DCB" w:rsidRDefault="00BE7BDB" w:rsidP="009B330A">
            <w:pPr>
              <w:pStyle w:val="TAL"/>
            </w:pPr>
          </w:p>
        </w:tc>
      </w:tr>
      <w:tr w:rsidR="00BE7BDB" w:rsidRPr="00A15DCB" w14:paraId="62A53D4F" w14:textId="77777777" w:rsidTr="009B330A">
        <w:tc>
          <w:tcPr>
            <w:tcW w:w="4535" w:type="dxa"/>
          </w:tcPr>
          <w:p w14:paraId="06AB1FFC" w14:textId="77777777" w:rsidR="00BE7BDB" w:rsidRPr="00A15DCB" w:rsidRDefault="00BE7BDB" w:rsidP="009B330A">
            <w:pPr>
              <w:pStyle w:val="TAL"/>
            </w:pPr>
            <w:r w:rsidRPr="00A15DCB">
              <w:t xml:space="preserve">  pucch-ResourceCommon</w:t>
            </w:r>
          </w:p>
        </w:tc>
        <w:tc>
          <w:tcPr>
            <w:tcW w:w="2267" w:type="dxa"/>
          </w:tcPr>
          <w:p w14:paraId="6DF6CBB4" w14:textId="77777777" w:rsidR="00BE7BDB" w:rsidRPr="00A15DCB" w:rsidRDefault="00BE7BDB" w:rsidP="009B330A">
            <w:pPr>
              <w:pStyle w:val="TAL"/>
            </w:pPr>
            <w:r w:rsidRPr="00A15DCB">
              <w:t>Not present</w:t>
            </w:r>
          </w:p>
        </w:tc>
        <w:tc>
          <w:tcPr>
            <w:tcW w:w="1700" w:type="dxa"/>
          </w:tcPr>
          <w:p w14:paraId="2FF1AB55" w14:textId="77777777" w:rsidR="00BE7BDB" w:rsidRPr="00A15DCB" w:rsidRDefault="00BE7BDB" w:rsidP="009B330A">
            <w:pPr>
              <w:pStyle w:val="TAL"/>
            </w:pPr>
          </w:p>
        </w:tc>
        <w:tc>
          <w:tcPr>
            <w:tcW w:w="1245" w:type="dxa"/>
          </w:tcPr>
          <w:p w14:paraId="6546A7EE" w14:textId="77777777" w:rsidR="00BE7BDB" w:rsidRPr="00A15DCB" w:rsidRDefault="00BE7BDB" w:rsidP="009B330A">
            <w:pPr>
              <w:pStyle w:val="TAL"/>
            </w:pPr>
          </w:p>
        </w:tc>
      </w:tr>
      <w:tr w:rsidR="00BE7BDB" w:rsidRPr="00A15DCB" w14:paraId="150E2ACC" w14:textId="77777777" w:rsidTr="009B330A">
        <w:tc>
          <w:tcPr>
            <w:tcW w:w="4535" w:type="dxa"/>
          </w:tcPr>
          <w:p w14:paraId="782DF675" w14:textId="77777777" w:rsidR="00BE7BDB" w:rsidRPr="00A15DCB" w:rsidRDefault="00BE7BDB" w:rsidP="009B330A">
            <w:pPr>
              <w:pStyle w:val="TAL"/>
            </w:pPr>
            <w:r w:rsidRPr="00A15DCB">
              <w:t xml:space="preserve">  pucch-ResourceCommonRedCap-r17</w:t>
            </w:r>
          </w:p>
        </w:tc>
        <w:tc>
          <w:tcPr>
            <w:tcW w:w="2267" w:type="dxa"/>
          </w:tcPr>
          <w:p w14:paraId="1654E2E3" w14:textId="77777777" w:rsidR="00BE7BDB" w:rsidRPr="00A15DCB" w:rsidRDefault="00BE7BDB" w:rsidP="009B330A">
            <w:pPr>
              <w:pStyle w:val="TAL"/>
            </w:pPr>
            <w:r w:rsidRPr="00A15DCB">
              <w:t>0</w:t>
            </w:r>
          </w:p>
        </w:tc>
        <w:tc>
          <w:tcPr>
            <w:tcW w:w="1700" w:type="dxa"/>
          </w:tcPr>
          <w:p w14:paraId="5190E605" w14:textId="77777777" w:rsidR="00BE7BDB" w:rsidRPr="00A15DCB" w:rsidRDefault="00BE7BDB" w:rsidP="009B330A">
            <w:pPr>
              <w:pStyle w:val="TAL"/>
            </w:pPr>
          </w:p>
        </w:tc>
        <w:tc>
          <w:tcPr>
            <w:tcW w:w="1245" w:type="dxa"/>
          </w:tcPr>
          <w:p w14:paraId="3ED53990" w14:textId="77777777" w:rsidR="00BE7BDB" w:rsidRPr="00A15DCB" w:rsidRDefault="00BE7BDB" w:rsidP="009B330A">
            <w:pPr>
              <w:pStyle w:val="TAL"/>
            </w:pPr>
          </w:p>
        </w:tc>
      </w:tr>
      <w:tr w:rsidR="00BE7BDB" w:rsidRPr="00A15DCB" w14:paraId="6183CC91" w14:textId="77777777" w:rsidTr="009B330A">
        <w:tc>
          <w:tcPr>
            <w:tcW w:w="4535" w:type="dxa"/>
          </w:tcPr>
          <w:p w14:paraId="5B8C93A6" w14:textId="77777777" w:rsidR="00BE7BDB" w:rsidRPr="00A15DCB" w:rsidRDefault="00BE7BDB" w:rsidP="009B330A">
            <w:pPr>
              <w:pStyle w:val="TAL"/>
            </w:pPr>
            <w:r w:rsidRPr="00A15DCB">
              <w:t>}</w:t>
            </w:r>
          </w:p>
        </w:tc>
        <w:tc>
          <w:tcPr>
            <w:tcW w:w="2267" w:type="dxa"/>
          </w:tcPr>
          <w:p w14:paraId="3B092258" w14:textId="77777777" w:rsidR="00BE7BDB" w:rsidRPr="00A15DCB" w:rsidRDefault="00BE7BDB" w:rsidP="009B330A">
            <w:pPr>
              <w:pStyle w:val="TAL"/>
            </w:pPr>
          </w:p>
        </w:tc>
        <w:tc>
          <w:tcPr>
            <w:tcW w:w="1700" w:type="dxa"/>
          </w:tcPr>
          <w:p w14:paraId="6877580B" w14:textId="77777777" w:rsidR="00BE7BDB" w:rsidRPr="00A15DCB" w:rsidRDefault="00BE7BDB" w:rsidP="009B330A">
            <w:pPr>
              <w:pStyle w:val="TAL"/>
            </w:pPr>
          </w:p>
        </w:tc>
        <w:tc>
          <w:tcPr>
            <w:tcW w:w="1245" w:type="dxa"/>
          </w:tcPr>
          <w:p w14:paraId="4579822D" w14:textId="77777777" w:rsidR="00BE7BDB" w:rsidRPr="00A15DCB" w:rsidRDefault="00BE7BDB" w:rsidP="009B330A">
            <w:pPr>
              <w:pStyle w:val="TAL"/>
            </w:pPr>
          </w:p>
        </w:tc>
      </w:tr>
    </w:tbl>
    <w:p w14:paraId="184BB6D0" w14:textId="77777777" w:rsidR="00BE7BDB" w:rsidRPr="00A15DCB" w:rsidRDefault="00BE7BDB" w:rsidP="00BE7BDB"/>
    <w:p w14:paraId="74BAEF46" w14:textId="6BD72604" w:rsidR="003A4D13" w:rsidRPr="00A15DCB" w:rsidRDefault="00ED6EAF" w:rsidP="003A4D13">
      <w:pPr>
        <w:pStyle w:val="Heading5"/>
      </w:pPr>
      <w:r w:rsidRPr="00A15DCB">
        <w:rPr>
          <w:lang w:eastAsia="zh-CN"/>
        </w:rPr>
        <w:t>7.1.1.1.26</w:t>
      </w:r>
      <w:r w:rsidRPr="00A15DCB">
        <w:tab/>
      </w:r>
      <w:r w:rsidR="003A4D13" w:rsidRPr="00A15DCB">
        <w:t>Random access procedure / eRedCap UE identification / Msg1-based / Contention free random access procedure</w:t>
      </w:r>
    </w:p>
    <w:p w14:paraId="427A3F66" w14:textId="77777777" w:rsidR="003A4D13" w:rsidRPr="00A15DCB" w:rsidRDefault="003A4D13" w:rsidP="003A4D13">
      <w:pPr>
        <w:pStyle w:val="H6"/>
      </w:pPr>
      <w:r w:rsidRPr="00A15DCB">
        <w:t>7.1.1.1.26.1</w:t>
      </w:r>
      <w:r w:rsidRPr="00A15DCB">
        <w:tab/>
        <w:t>Test Purpose (TP)</w:t>
      </w:r>
    </w:p>
    <w:p w14:paraId="66DF0657" w14:textId="77777777" w:rsidR="003A4D13" w:rsidRPr="00A15DCB" w:rsidRDefault="003A4D13" w:rsidP="003A4D13">
      <w:pPr>
        <w:pStyle w:val="H6"/>
      </w:pPr>
      <w:r w:rsidRPr="00A15DCB">
        <w:t>(1)</w:t>
      </w:r>
    </w:p>
    <w:p w14:paraId="15033317" w14:textId="77777777" w:rsidR="003A4D13" w:rsidRPr="00A15DCB" w:rsidRDefault="003A4D13" w:rsidP="003A4D13">
      <w:pPr>
        <w:pStyle w:val="PL"/>
        <w:rPr>
          <w:noProof w:val="0"/>
        </w:rPr>
      </w:pPr>
      <w:r w:rsidRPr="00A15DCB">
        <w:rPr>
          <w:b/>
          <w:bCs/>
          <w:noProof w:val="0"/>
        </w:rPr>
        <w:t xml:space="preserve">with </w:t>
      </w:r>
      <w:r w:rsidRPr="00A15DCB">
        <w:rPr>
          <w:noProof w:val="0"/>
        </w:rPr>
        <w:t>{ UE supporting eRedCap and in NR RRC_CONNECTED state }</w:t>
      </w:r>
    </w:p>
    <w:p w14:paraId="36CBBA05" w14:textId="77777777" w:rsidR="003A4D13" w:rsidRPr="00A15DCB" w:rsidRDefault="003A4D13" w:rsidP="003A4D13">
      <w:pPr>
        <w:pStyle w:val="PL"/>
        <w:rPr>
          <w:noProof w:val="0"/>
        </w:rPr>
      </w:pPr>
      <w:r w:rsidRPr="00A15DCB">
        <w:rPr>
          <w:b/>
          <w:bCs/>
          <w:noProof w:val="0"/>
        </w:rPr>
        <w:t>ensure that</w:t>
      </w:r>
      <w:r w:rsidRPr="00A15DCB">
        <w:rPr>
          <w:noProof w:val="0"/>
        </w:rPr>
        <w:t xml:space="preserve"> {</w:t>
      </w:r>
    </w:p>
    <w:p w14:paraId="40AC224A" w14:textId="77777777" w:rsidR="003A4D13" w:rsidRPr="00A15DCB" w:rsidRDefault="003A4D13" w:rsidP="003A4D13">
      <w:pPr>
        <w:pStyle w:val="PL"/>
        <w:rPr>
          <w:noProof w:val="0"/>
        </w:rPr>
      </w:pPr>
      <w:r w:rsidRPr="00A15DCB">
        <w:rPr>
          <w:b/>
          <w:bCs/>
          <w:noProof w:val="0"/>
        </w:rPr>
        <w:t xml:space="preserve">  when</w:t>
      </w:r>
      <w:r w:rsidRPr="00A15DCB">
        <w:rPr>
          <w:noProof w:val="0"/>
        </w:rPr>
        <w:t xml:space="preserve"> { UE performs handover to the target cell and starts random Access procedure, and contention-free Random Access Resources have been provided for this Random Access procedure and eRedCap is applicable for the current Random Access procedure and there is one set of Random Access resources available that is only configured with eRedCap indication }</w:t>
      </w:r>
    </w:p>
    <w:p w14:paraId="26AC4DDF" w14:textId="77777777" w:rsidR="003A4D13" w:rsidRPr="00A15DCB" w:rsidRDefault="003A4D13" w:rsidP="003A4D13">
      <w:pPr>
        <w:pStyle w:val="PL"/>
        <w:rPr>
          <w:noProof w:val="0"/>
        </w:rPr>
      </w:pPr>
      <w:r w:rsidRPr="00A15DCB">
        <w:rPr>
          <w:b/>
          <w:bCs/>
          <w:noProof w:val="0"/>
        </w:rPr>
        <w:t xml:space="preserve">    then</w:t>
      </w:r>
      <w:r w:rsidRPr="00A15DCB">
        <w:rPr>
          <w:noProof w:val="0"/>
        </w:rPr>
        <w:t xml:space="preserve"> { the UE selects the set of Random Access resources configured with eRedCap indication for this Random Access procedure}</w:t>
      </w:r>
    </w:p>
    <w:p w14:paraId="3B342773" w14:textId="77777777" w:rsidR="003A4D13" w:rsidRPr="00A15DCB" w:rsidRDefault="003A4D13" w:rsidP="003A4D13">
      <w:pPr>
        <w:pStyle w:val="PL"/>
        <w:rPr>
          <w:noProof w:val="0"/>
        </w:rPr>
      </w:pPr>
      <w:r w:rsidRPr="00A15DCB">
        <w:rPr>
          <w:noProof w:val="0"/>
        </w:rPr>
        <w:t xml:space="preserve">            }</w:t>
      </w:r>
    </w:p>
    <w:p w14:paraId="5ADA2C89" w14:textId="77777777" w:rsidR="003A4D13" w:rsidRPr="00A15DCB" w:rsidRDefault="003A4D13" w:rsidP="003A4D13">
      <w:pPr>
        <w:pStyle w:val="PL"/>
        <w:rPr>
          <w:noProof w:val="0"/>
        </w:rPr>
      </w:pPr>
    </w:p>
    <w:p w14:paraId="7EEB61BA" w14:textId="77777777" w:rsidR="003A4D13" w:rsidRPr="00A15DCB" w:rsidRDefault="003A4D13" w:rsidP="003A4D13">
      <w:pPr>
        <w:pStyle w:val="H6"/>
      </w:pPr>
      <w:r w:rsidRPr="00A15DCB">
        <w:t>(2)</w:t>
      </w:r>
    </w:p>
    <w:p w14:paraId="2711143C" w14:textId="77777777" w:rsidR="003A4D13" w:rsidRPr="00A15DCB" w:rsidRDefault="003A4D13" w:rsidP="003A4D13">
      <w:pPr>
        <w:pStyle w:val="PL"/>
        <w:rPr>
          <w:noProof w:val="0"/>
        </w:rPr>
      </w:pPr>
      <w:r w:rsidRPr="00A15DCB">
        <w:rPr>
          <w:b/>
          <w:bCs/>
          <w:noProof w:val="0"/>
        </w:rPr>
        <w:t xml:space="preserve">with </w:t>
      </w:r>
      <w:r w:rsidRPr="00A15DCB">
        <w:rPr>
          <w:noProof w:val="0"/>
        </w:rPr>
        <w:t>{ UE supporting eRedCap and in NR RRC_CONNECTED state }</w:t>
      </w:r>
    </w:p>
    <w:p w14:paraId="5541F86B" w14:textId="77777777" w:rsidR="003A4D13" w:rsidRPr="00A15DCB" w:rsidRDefault="003A4D13" w:rsidP="003A4D13">
      <w:pPr>
        <w:pStyle w:val="PL"/>
        <w:rPr>
          <w:noProof w:val="0"/>
        </w:rPr>
      </w:pPr>
      <w:r w:rsidRPr="00A15DCB">
        <w:rPr>
          <w:b/>
          <w:bCs/>
          <w:noProof w:val="0"/>
        </w:rPr>
        <w:t>ensure that</w:t>
      </w:r>
      <w:r w:rsidRPr="00A15DCB">
        <w:rPr>
          <w:noProof w:val="0"/>
        </w:rPr>
        <w:t xml:space="preserve"> {</w:t>
      </w:r>
    </w:p>
    <w:p w14:paraId="5EE40AAB" w14:textId="77777777" w:rsidR="003A4D13" w:rsidRPr="00A15DCB" w:rsidRDefault="003A4D13" w:rsidP="003A4D13">
      <w:pPr>
        <w:pStyle w:val="PL"/>
        <w:rPr>
          <w:noProof w:val="0"/>
        </w:rPr>
      </w:pPr>
      <w:r w:rsidRPr="00A15DCB">
        <w:rPr>
          <w:b/>
          <w:bCs/>
          <w:noProof w:val="0"/>
        </w:rPr>
        <w:t xml:space="preserve">  when</w:t>
      </w:r>
      <w:r w:rsidRPr="00A15DCB">
        <w:rPr>
          <w:noProof w:val="0"/>
        </w:rPr>
        <w:t xml:space="preserve"> { UE performs handover to the target cell and starts random Access procedure, and contention-free Random Access Resources have been provided for this Random Access procedure and eRedCap is applicable for the current Random Access procedure and there is no set of Random Access resources available that is only configured with eRedCap indication and there is one set of Random Access resources available that is only configured with RedCap indication }</w:t>
      </w:r>
    </w:p>
    <w:p w14:paraId="6D7A2E3D" w14:textId="77777777" w:rsidR="003A4D13" w:rsidRPr="00A15DCB" w:rsidRDefault="003A4D13" w:rsidP="003A4D13">
      <w:pPr>
        <w:pStyle w:val="PL"/>
        <w:rPr>
          <w:noProof w:val="0"/>
        </w:rPr>
      </w:pPr>
      <w:r w:rsidRPr="00A15DCB">
        <w:rPr>
          <w:b/>
          <w:bCs/>
          <w:noProof w:val="0"/>
        </w:rPr>
        <w:t xml:space="preserve">    then</w:t>
      </w:r>
      <w:r w:rsidRPr="00A15DCB">
        <w:rPr>
          <w:noProof w:val="0"/>
        </w:rPr>
        <w:t xml:space="preserve"> { the UE selects the set of Random Access resources configured with RedCap indication for this Random Access procedure }</w:t>
      </w:r>
    </w:p>
    <w:p w14:paraId="034CDE7D" w14:textId="77777777" w:rsidR="003A4D13" w:rsidRPr="00A15DCB" w:rsidRDefault="003A4D13" w:rsidP="003A4D13">
      <w:pPr>
        <w:pStyle w:val="PL"/>
        <w:rPr>
          <w:noProof w:val="0"/>
        </w:rPr>
      </w:pPr>
      <w:r w:rsidRPr="00A15DCB">
        <w:rPr>
          <w:noProof w:val="0"/>
        </w:rPr>
        <w:t xml:space="preserve">            }</w:t>
      </w:r>
    </w:p>
    <w:p w14:paraId="17EC28A0" w14:textId="77777777" w:rsidR="003A4D13" w:rsidRPr="00A15DCB" w:rsidRDefault="003A4D13" w:rsidP="003A4D13">
      <w:pPr>
        <w:pStyle w:val="PL"/>
        <w:rPr>
          <w:noProof w:val="0"/>
        </w:rPr>
      </w:pPr>
    </w:p>
    <w:p w14:paraId="59DF4D5A" w14:textId="77777777" w:rsidR="003A4D13" w:rsidRPr="00A15DCB" w:rsidRDefault="003A4D13" w:rsidP="003A4D13">
      <w:pPr>
        <w:pStyle w:val="H6"/>
      </w:pPr>
      <w:r w:rsidRPr="00A15DCB">
        <w:t>7.1.1.1.26.2</w:t>
      </w:r>
      <w:r w:rsidRPr="00A15DCB">
        <w:tab/>
        <w:t>Conformance requirements</w:t>
      </w:r>
    </w:p>
    <w:p w14:paraId="66A75D9E" w14:textId="77777777" w:rsidR="003A4D13" w:rsidRPr="00A15DCB" w:rsidRDefault="003A4D13" w:rsidP="003A4D13">
      <w:r w:rsidRPr="00A15DCB">
        <w:t>References: The conformance requirements covered in the present test case are specified in: TS 38.321, clauses 5.1.1b. Unless otherwise stated these are Rel-18 requirements.</w:t>
      </w:r>
    </w:p>
    <w:p w14:paraId="3DBF7421" w14:textId="77777777" w:rsidR="003A4D13" w:rsidRPr="00A15DCB" w:rsidRDefault="003A4D13" w:rsidP="003A4D13">
      <w:r w:rsidRPr="00A15DCB">
        <w:t>[TS 38.321, clause 5.1.1b]</w:t>
      </w:r>
    </w:p>
    <w:p w14:paraId="74D6E7E2" w14:textId="77777777" w:rsidR="003A4D13" w:rsidRPr="00A15DCB" w:rsidRDefault="003A4D13" w:rsidP="003A4D13">
      <w:pPr>
        <w:pStyle w:val="B1"/>
        <w:rPr>
          <w:lang w:eastAsia="ko-KR"/>
        </w:rPr>
      </w:pPr>
      <w:r w:rsidRPr="00A15DCB">
        <w:rPr>
          <w:lang w:eastAsia="ko-KR"/>
        </w:rPr>
        <w:t>1&gt;</w:t>
      </w:r>
      <w:r w:rsidRPr="00A15DCB">
        <w:rPr>
          <w:lang w:eastAsia="ko-KR"/>
        </w:rPr>
        <w:tab/>
        <w:t xml:space="preserve">else if contention-free Random Access Resources have been provided for this Random Access procedure in </w:t>
      </w:r>
      <w:r w:rsidRPr="00A15DCB">
        <w:rPr>
          <w:i/>
          <w:lang w:eastAsia="ko-KR"/>
        </w:rPr>
        <w:t>rach-ConfigDedicated</w:t>
      </w:r>
      <w:r w:rsidRPr="00A15DCB">
        <w:rPr>
          <w:lang w:eastAsia="ko-KR"/>
        </w:rPr>
        <w:t>:</w:t>
      </w:r>
    </w:p>
    <w:p w14:paraId="738AB765" w14:textId="77777777" w:rsidR="003A4D13" w:rsidRPr="00A15DCB" w:rsidRDefault="003A4D13" w:rsidP="003A4D13">
      <w:pPr>
        <w:pStyle w:val="B2"/>
        <w:rPr>
          <w:lang w:eastAsia="ko-KR"/>
        </w:rPr>
      </w:pPr>
      <w:r w:rsidRPr="00A15DCB">
        <w:rPr>
          <w:lang w:eastAsia="ko-KR"/>
        </w:rPr>
        <w:t>2&gt;</w:t>
      </w:r>
      <w:r w:rsidRPr="00A15DCB">
        <w:rPr>
          <w:lang w:eastAsia="ko-KR"/>
        </w:rPr>
        <w:tab/>
        <w:t>if RedCap is applicable for this Random Access procedure:</w:t>
      </w:r>
    </w:p>
    <w:p w14:paraId="2BAA85EB" w14:textId="77777777" w:rsidR="003A4D13" w:rsidRPr="00A15DCB" w:rsidRDefault="003A4D13" w:rsidP="003A4D13">
      <w:pPr>
        <w:pStyle w:val="B5"/>
        <w:rPr>
          <w:lang w:eastAsia="zh-CN"/>
        </w:rPr>
      </w:pPr>
      <w:r w:rsidRPr="00A15DCB">
        <w:rPr>
          <w:lang w:eastAsia="zh-CN"/>
        </w:rPr>
        <w:t>…</w:t>
      </w:r>
    </w:p>
    <w:p w14:paraId="47E05553" w14:textId="77777777" w:rsidR="003A4D13" w:rsidRPr="00A15DCB" w:rsidRDefault="003A4D13" w:rsidP="003A4D13">
      <w:pPr>
        <w:pStyle w:val="B2"/>
        <w:rPr>
          <w:lang w:eastAsia="ko-KR"/>
        </w:rPr>
      </w:pPr>
      <w:r w:rsidRPr="00A15DCB">
        <w:rPr>
          <w:lang w:eastAsia="ko-KR"/>
        </w:rPr>
        <w:t>2&gt;</w:t>
      </w:r>
      <w:r w:rsidRPr="00A15DCB">
        <w:rPr>
          <w:lang w:eastAsia="ko-KR"/>
        </w:rPr>
        <w:tab/>
        <w:t>else if eRedCap is applicable for this Random Access procedure:</w:t>
      </w:r>
    </w:p>
    <w:p w14:paraId="04361989" w14:textId="77777777" w:rsidR="003A4D13" w:rsidRPr="00A15DCB" w:rsidRDefault="003A4D13" w:rsidP="003A4D13">
      <w:pPr>
        <w:pStyle w:val="B3"/>
        <w:rPr>
          <w:lang w:eastAsia="ko-KR"/>
        </w:rPr>
      </w:pPr>
      <w:r w:rsidRPr="00A15DCB">
        <w:rPr>
          <w:lang w:eastAsia="ko-KR"/>
        </w:rPr>
        <w:t>3&gt;</w:t>
      </w:r>
      <w:r w:rsidRPr="00A15DCB">
        <w:rPr>
          <w:lang w:eastAsia="ko-KR"/>
        </w:rPr>
        <w:tab/>
        <w:t xml:space="preserve">if Msg1 repetition number is indicated in </w:t>
      </w:r>
      <w:r w:rsidRPr="00A15DCB">
        <w:rPr>
          <w:i/>
          <w:lang w:eastAsia="ko-KR"/>
        </w:rPr>
        <w:t>rach-ConfigDedicated</w:t>
      </w:r>
      <w:r w:rsidRPr="00A15DCB">
        <w:rPr>
          <w:lang w:eastAsia="ko-KR"/>
        </w:rPr>
        <w:t>:</w:t>
      </w:r>
    </w:p>
    <w:p w14:paraId="2A7E6214" w14:textId="77777777" w:rsidR="003A4D13" w:rsidRPr="00A15DCB" w:rsidRDefault="003A4D13" w:rsidP="003A4D13">
      <w:pPr>
        <w:pStyle w:val="B4"/>
        <w:rPr>
          <w:lang w:eastAsia="ko-KR"/>
        </w:rPr>
      </w:pPr>
      <w:r w:rsidRPr="00A15DCB">
        <w:rPr>
          <w:lang w:eastAsia="ko-KR"/>
        </w:rPr>
        <w:t>…</w:t>
      </w:r>
    </w:p>
    <w:p w14:paraId="4D8573C7" w14:textId="77777777" w:rsidR="003A4D13" w:rsidRPr="00A15DCB" w:rsidRDefault="003A4D13" w:rsidP="003A4D13">
      <w:pPr>
        <w:pStyle w:val="B3"/>
        <w:rPr>
          <w:lang w:eastAsia="ko-KR"/>
        </w:rPr>
      </w:pPr>
      <w:r w:rsidRPr="00A15DCB">
        <w:rPr>
          <w:lang w:eastAsia="ko-KR"/>
        </w:rPr>
        <w:t>3&gt;</w:t>
      </w:r>
      <w:r w:rsidRPr="00A15DCB">
        <w:rPr>
          <w:lang w:eastAsia="ko-KR"/>
        </w:rPr>
        <w:tab/>
        <w:t>else:</w:t>
      </w:r>
    </w:p>
    <w:p w14:paraId="13B78352" w14:textId="77777777" w:rsidR="003A4D13" w:rsidRPr="00A15DCB" w:rsidRDefault="003A4D13" w:rsidP="003A4D13">
      <w:pPr>
        <w:pStyle w:val="B4"/>
        <w:rPr>
          <w:lang w:eastAsia="ko-KR"/>
        </w:rPr>
      </w:pPr>
      <w:r w:rsidRPr="00A15DCB">
        <w:rPr>
          <w:lang w:eastAsia="ko-KR"/>
        </w:rPr>
        <w:t>4&gt;</w:t>
      </w:r>
      <w:r w:rsidRPr="00A15DCB">
        <w:rPr>
          <w:lang w:eastAsia="ko-KR"/>
        </w:rPr>
        <w:tab/>
        <w:t>if there is one set of Random Access resources available that is only configured with eRedCap indication:</w:t>
      </w:r>
    </w:p>
    <w:p w14:paraId="02359518" w14:textId="77777777" w:rsidR="003A4D13" w:rsidRPr="00A15DCB" w:rsidRDefault="003A4D13" w:rsidP="003A4D13">
      <w:pPr>
        <w:pStyle w:val="B5"/>
        <w:rPr>
          <w:lang w:eastAsia="ko-KR"/>
        </w:rPr>
      </w:pPr>
      <w:r w:rsidRPr="00A15DCB">
        <w:rPr>
          <w:lang w:eastAsia="ko-KR"/>
        </w:rPr>
        <w:t>5&gt;</w:t>
      </w:r>
      <w:r w:rsidRPr="00A15DCB">
        <w:rPr>
          <w:lang w:eastAsia="ko-KR"/>
        </w:rPr>
        <w:tab/>
        <w:t>select this set of Random Access resources for this Random Access procedure.</w:t>
      </w:r>
    </w:p>
    <w:p w14:paraId="5CA564F3" w14:textId="77777777" w:rsidR="003A4D13" w:rsidRPr="00A15DCB" w:rsidRDefault="003A4D13" w:rsidP="003A4D13">
      <w:pPr>
        <w:pStyle w:val="B4"/>
        <w:rPr>
          <w:lang w:eastAsia="ko-KR"/>
        </w:rPr>
      </w:pPr>
      <w:r w:rsidRPr="00A15DCB">
        <w:rPr>
          <w:lang w:eastAsia="ko-KR"/>
        </w:rPr>
        <w:lastRenderedPageBreak/>
        <w:t>4&gt;</w:t>
      </w:r>
      <w:r w:rsidRPr="00A15DCB">
        <w:rPr>
          <w:lang w:eastAsia="ko-KR"/>
        </w:rPr>
        <w:tab/>
        <w:t>else if there is one set of Random Access resources available that is only configured with RedCap indication:</w:t>
      </w:r>
    </w:p>
    <w:p w14:paraId="501EB710" w14:textId="77777777" w:rsidR="003A4D13" w:rsidRPr="00A15DCB" w:rsidRDefault="003A4D13" w:rsidP="003A4D13">
      <w:pPr>
        <w:pStyle w:val="B5"/>
        <w:rPr>
          <w:lang w:eastAsia="ko-KR"/>
        </w:rPr>
      </w:pPr>
      <w:r w:rsidRPr="00A15DCB">
        <w:rPr>
          <w:lang w:eastAsia="ko-KR"/>
        </w:rPr>
        <w:t>5&gt;</w:t>
      </w:r>
      <w:r w:rsidRPr="00A15DCB">
        <w:rPr>
          <w:lang w:eastAsia="ko-KR"/>
        </w:rPr>
        <w:tab/>
        <w:t>select this set of Random Access resources for this Random Access procedure.</w:t>
      </w:r>
    </w:p>
    <w:p w14:paraId="4561CA29" w14:textId="77777777" w:rsidR="003A4D13" w:rsidRPr="00A15DCB" w:rsidRDefault="003A4D13" w:rsidP="003A4D13">
      <w:pPr>
        <w:pStyle w:val="B4"/>
        <w:rPr>
          <w:lang w:eastAsia="ko-KR"/>
        </w:rPr>
      </w:pPr>
      <w:r w:rsidRPr="00A15DCB">
        <w:rPr>
          <w:lang w:eastAsia="ko-KR"/>
        </w:rPr>
        <w:t>4&gt;</w:t>
      </w:r>
      <w:r w:rsidRPr="00A15DCB">
        <w:rPr>
          <w:lang w:eastAsia="ko-KR"/>
        </w:rPr>
        <w:tab/>
        <w:t>else:</w:t>
      </w:r>
    </w:p>
    <w:p w14:paraId="53956F92" w14:textId="77777777" w:rsidR="003A4D13" w:rsidRPr="00A15DCB" w:rsidRDefault="003A4D13" w:rsidP="003A4D13">
      <w:pPr>
        <w:pStyle w:val="B5"/>
        <w:rPr>
          <w:lang w:eastAsia="ko-KR"/>
        </w:rPr>
      </w:pPr>
      <w:r w:rsidRPr="00A15DCB">
        <w:rPr>
          <w:lang w:eastAsia="ko-KR"/>
        </w:rPr>
        <w:t>5&gt;</w:t>
      </w:r>
      <w:r w:rsidRPr="00A15DCB">
        <w:rPr>
          <w:lang w:eastAsia="ko-KR"/>
        </w:rPr>
        <w:tab/>
        <w:t>select the set of Random Access resources that not is associated with any feature indication</w:t>
      </w:r>
      <w:r w:rsidRPr="00A15DCB" w:rsidDel="00F5079B">
        <w:rPr>
          <w:lang w:eastAsia="ko-KR"/>
        </w:rPr>
        <w:t xml:space="preserve"> </w:t>
      </w:r>
      <w:r w:rsidRPr="00A15DCB">
        <w:rPr>
          <w:lang w:eastAsia="ko-KR"/>
        </w:rPr>
        <w:t>(as specified in clause 5.1.1c) for this Random Access procedure.</w:t>
      </w:r>
    </w:p>
    <w:p w14:paraId="26E6045D" w14:textId="77777777" w:rsidR="003A4D13" w:rsidRPr="00A15DCB" w:rsidRDefault="003A4D13" w:rsidP="003A4D13">
      <w:r w:rsidRPr="00A15DCB">
        <w:t>[TS 38.321, clause 5.1.1]</w:t>
      </w:r>
    </w:p>
    <w:p w14:paraId="614232D5" w14:textId="77777777" w:rsidR="003A4D13" w:rsidRPr="00A15DCB" w:rsidRDefault="003A4D13" w:rsidP="003A4D13">
      <w:pPr>
        <w:pStyle w:val="B1"/>
        <w:rPr>
          <w:lang w:eastAsia="ko-KR"/>
        </w:rPr>
      </w:pPr>
      <w:r w:rsidRPr="00A15DCB">
        <w:rPr>
          <w:lang w:eastAsia="ko-KR"/>
        </w:rPr>
        <w:t>1&gt;</w:t>
      </w:r>
      <w:r w:rsidRPr="00A15DCB">
        <w:rPr>
          <w:lang w:eastAsia="ko-KR"/>
        </w:rPr>
        <w:tab/>
        <w:t xml:space="preserve">else if contention-free Random Access Resources have not been explicitly provided by an LTM Cell Switch Command MAC CE, the Random Access procedure was not initiated for recovery using an LTM candidate configuration as specified in TS 38.331 [5] clause 5.3.7.3, contention-free Random Access Resources associated with CSI-RSs have been explicitly provided in </w:t>
      </w:r>
      <w:r w:rsidRPr="00A15DCB">
        <w:rPr>
          <w:i/>
          <w:lang w:eastAsia="ko-KR"/>
        </w:rPr>
        <w:t>rach-ConfigDedicated</w:t>
      </w:r>
      <w:r w:rsidRPr="00A15DCB">
        <w:rPr>
          <w:lang w:eastAsia="ko-KR"/>
        </w:rPr>
        <w:t xml:space="preserve"> and at least one CSI-RS with CSI-RSRP above </w:t>
      </w:r>
      <w:r w:rsidRPr="00A15DCB">
        <w:rPr>
          <w:i/>
          <w:lang w:eastAsia="ko-KR"/>
        </w:rPr>
        <w:t>rsrp-ThresholdCSI-RS</w:t>
      </w:r>
      <w:r w:rsidRPr="00A15DCB">
        <w:rPr>
          <w:lang w:eastAsia="ko-KR"/>
        </w:rPr>
        <w:t xml:space="preserve"> amongst the associated CSI-RSs is available:</w:t>
      </w:r>
    </w:p>
    <w:p w14:paraId="43A5076B" w14:textId="77777777" w:rsidR="003A4D13" w:rsidRPr="00A15DCB" w:rsidRDefault="003A4D13" w:rsidP="003A4D13">
      <w:pPr>
        <w:pStyle w:val="B2"/>
        <w:rPr>
          <w:lang w:eastAsia="ko-KR"/>
        </w:rPr>
      </w:pPr>
      <w:r w:rsidRPr="00A15DCB">
        <w:rPr>
          <w:lang w:eastAsia="ko-KR"/>
        </w:rPr>
        <w:t>2&gt;</w:t>
      </w:r>
      <w:r w:rsidRPr="00A15DCB">
        <w:rPr>
          <w:lang w:eastAsia="ko-KR"/>
        </w:rPr>
        <w:tab/>
        <w:t xml:space="preserve">select a CSI-RS with CSI-RSRP above </w:t>
      </w:r>
      <w:r w:rsidRPr="00A15DCB">
        <w:rPr>
          <w:i/>
          <w:lang w:eastAsia="ko-KR"/>
        </w:rPr>
        <w:t>rsrp-ThresholdCSI-RS</w:t>
      </w:r>
      <w:r w:rsidRPr="00A15DCB">
        <w:rPr>
          <w:lang w:eastAsia="ko-KR"/>
        </w:rPr>
        <w:t xml:space="preserve"> amongst the associated CSI-RSs;</w:t>
      </w:r>
    </w:p>
    <w:p w14:paraId="2D1A7F3F" w14:textId="77777777" w:rsidR="003A4D13" w:rsidRPr="00A15DCB" w:rsidRDefault="003A4D13" w:rsidP="003A4D13">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CSI-RS.</w:t>
      </w:r>
    </w:p>
    <w:p w14:paraId="6C905286" w14:textId="77777777" w:rsidR="003A4D13" w:rsidRPr="00A15DCB" w:rsidRDefault="003A4D13" w:rsidP="003A4D13">
      <w:pPr>
        <w:pStyle w:val="B2"/>
        <w:ind w:left="0" w:firstLineChars="200" w:firstLine="400"/>
        <w:rPr>
          <w:lang w:eastAsia="zh-CN"/>
        </w:rPr>
      </w:pPr>
      <w:r w:rsidRPr="00A15DCB">
        <w:rPr>
          <w:lang w:eastAsia="zh-CN"/>
        </w:rPr>
        <w:t>…</w:t>
      </w:r>
    </w:p>
    <w:p w14:paraId="77BAD92F" w14:textId="77777777" w:rsidR="003A4D13" w:rsidRPr="00A15DCB" w:rsidRDefault="003A4D13" w:rsidP="003A4D13">
      <w:pPr>
        <w:pStyle w:val="B1"/>
        <w:rPr>
          <w:lang w:eastAsia="ko-KR"/>
        </w:rPr>
      </w:pPr>
      <w:r w:rsidRPr="00A15DCB">
        <w:rPr>
          <w:lang w:eastAsia="ko-KR"/>
        </w:rPr>
        <w:t>1&gt;</w:t>
      </w:r>
      <w:r w:rsidRPr="00A15DCB">
        <w:rPr>
          <w:lang w:eastAsia="ko-KR"/>
        </w:rPr>
        <w:tab/>
        <w:t>else (i.e. for the contention-based Random Access preamble selection):</w:t>
      </w:r>
    </w:p>
    <w:p w14:paraId="562ADFAD" w14:textId="77777777" w:rsidR="003A4D13" w:rsidRPr="00A15DCB" w:rsidRDefault="003A4D13" w:rsidP="003A4D13">
      <w:pPr>
        <w:pStyle w:val="B2"/>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45D3D693" w14:textId="77777777" w:rsidR="003A4D13" w:rsidRPr="00A15DCB" w:rsidRDefault="003A4D13" w:rsidP="003A4D13">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6ADBA05D" w14:textId="77777777" w:rsidR="003A4D13" w:rsidRPr="00A15DCB" w:rsidRDefault="003A4D13" w:rsidP="003A4D13">
      <w:pPr>
        <w:pStyle w:val="B2"/>
        <w:rPr>
          <w:lang w:eastAsia="ko-KR"/>
        </w:rPr>
      </w:pPr>
      <w:r w:rsidRPr="00A15DCB">
        <w:rPr>
          <w:lang w:eastAsia="ko-KR"/>
        </w:rPr>
        <w:t>2&gt;</w:t>
      </w:r>
      <w:r w:rsidRPr="00A15DCB">
        <w:rPr>
          <w:lang w:eastAsia="ko-KR"/>
        </w:rPr>
        <w:tab/>
        <w:t>else:</w:t>
      </w:r>
    </w:p>
    <w:p w14:paraId="5C378EFD" w14:textId="2CF40E18" w:rsidR="003A4D13" w:rsidRPr="00A15DCB" w:rsidRDefault="003A4D13" w:rsidP="003A4D13">
      <w:pPr>
        <w:pStyle w:val="B3"/>
        <w:rPr>
          <w:lang w:eastAsia="ko-KR"/>
        </w:rPr>
      </w:pPr>
      <w:r w:rsidRPr="00A15DCB">
        <w:rPr>
          <w:lang w:eastAsia="ko-KR"/>
        </w:rPr>
        <w:t>3&gt;</w:t>
      </w:r>
      <w:r w:rsidRPr="00A15DCB">
        <w:rPr>
          <w:lang w:eastAsia="ko-KR"/>
        </w:rPr>
        <w:tab/>
        <w:t>select any SSB.</w:t>
      </w:r>
    </w:p>
    <w:p w14:paraId="5A755AB9" w14:textId="77777777" w:rsidR="003A4D13" w:rsidRPr="00A15DCB" w:rsidRDefault="003A4D13" w:rsidP="003A4D13">
      <w:pPr>
        <w:pStyle w:val="H6"/>
      </w:pPr>
      <w:r w:rsidRPr="00A15DCB">
        <w:t>7.1.1.1.26.3</w:t>
      </w:r>
      <w:r w:rsidRPr="00A15DCB">
        <w:tab/>
        <w:t>Test description</w:t>
      </w:r>
    </w:p>
    <w:p w14:paraId="63264ABD" w14:textId="77777777" w:rsidR="003A4D13" w:rsidRPr="00A15DCB" w:rsidRDefault="003A4D13" w:rsidP="003A4D13">
      <w:pPr>
        <w:pStyle w:val="H6"/>
      </w:pPr>
      <w:r w:rsidRPr="00A15DCB">
        <w:t>7.1.1.1.26.3.1</w:t>
      </w:r>
      <w:r w:rsidRPr="00A15DCB">
        <w:tab/>
        <w:t>Pre-test conditions</w:t>
      </w:r>
    </w:p>
    <w:p w14:paraId="4F0E2534" w14:textId="77777777" w:rsidR="003A4D13" w:rsidRPr="00A15DCB" w:rsidRDefault="003A4D13" w:rsidP="003A4D13">
      <w:r w:rsidRPr="00A15DCB">
        <w:t>Same Pre-test conditions as in clause 7.1.1.0 except the following:</w:t>
      </w:r>
    </w:p>
    <w:p w14:paraId="6CB60EFC" w14:textId="77777777" w:rsidR="003A4D13" w:rsidRPr="00A15DCB" w:rsidRDefault="003A4D13" w:rsidP="003A4D13">
      <w:pPr>
        <w:pStyle w:val="B1"/>
      </w:pPr>
      <w:r w:rsidRPr="00A15DCB">
        <w:t>-</w:t>
      </w:r>
      <w:r w:rsidRPr="00A15DCB">
        <w:tab/>
        <w:t>2 NR cells (NR Cell 1 and NR Cell 2) are configured.</w:t>
      </w:r>
    </w:p>
    <w:p w14:paraId="1F69C43F" w14:textId="77777777" w:rsidR="003A4D13" w:rsidRPr="00A15DCB" w:rsidRDefault="003A4D13" w:rsidP="003A4D13">
      <w:pPr>
        <w:pStyle w:val="B1"/>
      </w:pPr>
      <w:r w:rsidRPr="00A15DCB">
        <w:t>-</w:t>
      </w:r>
      <w:r w:rsidRPr="00A15DCB">
        <w:tab/>
        <w:t>Test loop function (</w:t>
      </w:r>
      <w:r w:rsidRPr="00A15DCB">
        <w:rPr>
          <w:i/>
          <w:iCs/>
        </w:rPr>
        <w:t>Off</w:t>
      </w:r>
      <w:r w:rsidRPr="00A15DCB">
        <w:t>)</w:t>
      </w:r>
    </w:p>
    <w:p w14:paraId="379A718A" w14:textId="77777777" w:rsidR="003A4D13" w:rsidRPr="00A15DCB" w:rsidRDefault="003A4D13" w:rsidP="003A4D13">
      <w:pPr>
        <w:pStyle w:val="H6"/>
      </w:pPr>
      <w:r w:rsidRPr="00A15DCB">
        <w:lastRenderedPageBreak/>
        <w:t>7.1.1.1.26.3.2</w:t>
      </w:r>
      <w:r w:rsidRPr="00A15DCB">
        <w:tab/>
        <w:t>Test procedure sequence</w:t>
      </w:r>
    </w:p>
    <w:p w14:paraId="3B028E01" w14:textId="77777777" w:rsidR="003A4D13" w:rsidRPr="00A15DCB" w:rsidRDefault="003A4D13" w:rsidP="003A4D13">
      <w:pPr>
        <w:pStyle w:val="TH"/>
      </w:pPr>
      <w:r w:rsidRPr="00A15DCB">
        <w:t>Table 7.1.1.1.26.3.2-1: Main behaviour</w:t>
      </w:r>
    </w:p>
    <w:tbl>
      <w:tblPr>
        <w:tblW w:w="97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A4D13" w:rsidRPr="00A15DCB" w14:paraId="22F11633" w14:textId="77777777" w:rsidTr="009B330A">
        <w:tc>
          <w:tcPr>
            <w:tcW w:w="648" w:type="dxa"/>
            <w:tcBorders>
              <w:bottom w:val="nil"/>
            </w:tcBorders>
          </w:tcPr>
          <w:p w14:paraId="6C0E9227" w14:textId="77777777" w:rsidR="003A4D13" w:rsidRPr="00A15DCB" w:rsidRDefault="003A4D13" w:rsidP="009B330A">
            <w:pPr>
              <w:pStyle w:val="TAH"/>
            </w:pPr>
            <w:r w:rsidRPr="00A15DCB">
              <w:t>St</w:t>
            </w:r>
          </w:p>
        </w:tc>
        <w:tc>
          <w:tcPr>
            <w:tcW w:w="3969" w:type="dxa"/>
            <w:tcBorders>
              <w:bottom w:val="nil"/>
            </w:tcBorders>
          </w:tcPr>
          <w:p w14:paraId="0609E18D" w14:textId="77777777" w:rsidR="003A4D13" w:rsidRPr="00A15DCB" w:rsidRDefault="003A4D13" w:rsidP="009B330A">
            <w:pPr>
              <w:pStyle w:val="TAH"/>
            </w:pPr>
            <w:r w:rsidRPr="00A15DCB">
              <w:t>Procedure</w:t>
            </w:r>
          </w:p>
        </w:tc>
        <w:tc>
          <w:tcPr>
            <w:tcW w:w="3686" w:type="dxa"/>
            <w:gridSpan w:val="2"/>
          </w:tcPr>
          <w:p w14:paraId="441E899B" w14:textId="77777777" w:rsidR="003A4D13" w:rsidRPr="00A15DCB" w:rsidRDefault="003A4D13" w:rsidP="009B330A">
            <w:pPr>
              <w:pStyle w:val="TAH"/>
            </w:pPr>
            <w:r w:rsidRPr="00A15DCB">
              <w:t>Message Sequence</w:t>
            </w:r>
          </w:p>
        </w:tc>
        <w:tc>
          <w:tcPr>
            <w:tcW w:w="567" w:type="dxa"/>
            <w:tcBorders>
              <w:bottom w:val="nil"/>
            </w:tcBorders>
          </w:tcPr>
          <w:p w14:paraId="6291DFAA" w14:textId="77777777" w:rsidR="003A4D13" w:rsidRPr="00A15DCB" w:rsidRDefault="003A4D13" w:rsidP="009B330A">
            <w:pPr>
              <w:pStyle w:val="TAH"/>
            </w:pPr>
            <w:r w:rsidRPr="00A15DCB">
              <w:t>TP</w:t>
            </w:r>
          </w:p>
        </w:tc>
        <w:tc>
          <w:tcPr>
            <w:tcW w:w="892" w:type="dxa"/>
            <w:tcBorders>
              <w:bottom w:val="nil"/>
            </w:tcBorders>
          </w:tcPr>
          <w:p w14:paraId="113E6D3A" w14:textId="77777777" w:rsidR="003A4D13" w:rsidRPr="00A15DCB" w:rsidRDefault="003A4D13" w:rsidP="009B330A">
            <w:pPr>
              <w:pStyle w:val="TAH"/>
            </w:pPr>
            <w:r w:rsidRPr="00A15DCB">
              <w:t>Verdict</w:t>
            </w:r>
          </w:p>
        </w:tc>
      </w:tr>
      <w:tr w:rsidR="003A4D13" w:rsidRPr="00A15DCB" w14:paraId="3F186997" w14:textId="77777777" w:rsidTr="009B330A">
        <w:tc>
          <w:tcPr>
            <w:tcW w:w="648" w:type="dxa"/>
            <w:tcBorders>
              <w:top w:val="nil"/>
            </w:tcBorders>
          </w:tcPr>
          <w:p w14:paraId="15ED6AFC" w14:textId="77777777" w:rsidR="003A4D13" w:rsidRPr="00A15DCB" w:rsidRDefault="003A4D13" w:rsidP="009B330A">
            <w:pPr>
              <w:pStyle w:val="TAH"/>
            </w:pPr>
          </w:p>
        </w:tc>
        <w:tc>
          <w:tcPr>
            <w:tcW w:w="3969" w:type="dxa"/>
            <w:tcBorders>
              <w:top w:val="nil"/>
            </w:tcBorders>
          </w:tcPr>
          <w:p w14:paraId="502E11D3" w14:textId="77777777" w:rsidR="003A4D13" w:rsidRPr="00A15DCB" w:rsidRDefault="003A4D13" w:rsidP="009B330A">
            <w:pPr>
              <w:pStyle w:val="TAH"/>
            </w:pPr>
          </w:p>
        </w:tc>
        <w:tc>
          <w:tcPr>
            <w:tcW w:w="709" w:type="dxa"/>
          </w:tcPr>
          <w:p w14:paraId="126EA20C" w14:textId="77777777" w:rsidR="003A4D13" w:rsidRPr="00A15DCB" w:rsidRDefault="003A4D13" w:rsidP="009B330A">
            <w:pPr>
              <w:pStyle w:val="TAH"/>
            </w:pPr>
            <w:r w:rsidRPr="00A15DCB">
              <w:t>U - S</w:t>
            </w:r>
          </w:p>
        </w:tc>
        <w:tc>
          <w:tcPr>
            <w:tcW w:w="2977" w:type="dxa"/>
          </w:tcPr>
          <w:p w14:paraId="394B6A65" w14:textId="77777777" w:rsidR="003A4D13" w:rsidRPr="00A15DCB" w:rsidRDefault="003A4D13" w:rsidP="009B330A">
            <w:pPr>
              <w:pStyle w:val="TAH"/>
            </w:pPr>
            <w:r w:rsidRPr="00A15DCB">
              <w:t>Message</w:t>
            </w:r>
          </w:p>
        </w:tc>
        <w:tc>
          <w:tcPr>
            <w:tcW w:w="567" w:type="dxa"/>
            <w:tcBorders>
              <w:top w:val="nil"/>
            </w:tcBorders>
          </w:tcPr>
          <w:p w14:paraId="1D3D7BD6" w14:textId="77777777" w:rsidR="003A4D13" w:rsidRPr="00A15DCB" w:rsidRDefault="003A4D13" w:rsidP="009B330A">
            <w:pPr>
              <w:pStyle w:val="TAH"/>
            </w:pPr>
          </w:p>
        </w:tc>
        <w:tc>
          <w:tcPr>
            <w:tcW w:w="892" w:type="dxa"/>
            <w:tcBorders>
              <w:top w:val="nil"/>
            </w:tcBorders>
          </w:tcPr>
          <w:p w14:paraId="5AC47DBC" w14:textId="77777777" w:rsidR="003A4D13" w:rsidRPr="00A15DCB" w:rsidRDefault="003A4D13" w:rsidP="009B330A">
            <w:pPr>
              <w:pStyle w:val="TAH"/>
            </w:pPr>
          </w:p>
        </w:tc>
      </w:tr>
      <w:tr w:rsidR="003A4D13" w:rsidRPr="00A15DCB" w14:paraId="797B85DB" w14:textId="77777777" w:rsidTr="009B330A">
        <w:tc>
          <w:tcPr>
            <w:tcW w:w="648" w:type="dxa"/>
          </w:tcPr>
          <w:p w14:paraId="2697ACF5" w14:textId="77777777" w:rsidR="003A4D13" w:rsidRPr="00A15DCB" w:rsidRDefault="003A4D13" w:rsidP="009B330A">
            <w:pPr>
              <w:pStyle w:val="TAC"/>
            </w:pPr>
            <w:r w:rsidRPr="00A15DCB">
              <w:t>1</w:t>
            </w:r>
          </w:p>
        </w:tc>
        <w:tc>
          <w:tcPr>
            <w:tcW w:w="3969" w:type="dxa"/>
          </w:tcPr>
          <w:p w14:paraId="23D30A73" w14:textId="77777777" w:rsidR="003A4D13" w:rsidRPr="00A15DCB" w:rsidRDefault="003A4D13" w:rsidP="009B330A">
            <w:pPr>
              <w:pStyle w:val="TAL"/>
            </w:pPr>
            <w:r w:rsidRPr="00A15DCB">
              <w:t xml:space="preserve">The SS transmits an </w:t>
            </w:r>
            <w:r w:rsidRPr="00A15DCB">
              <w:rPr>
                <w:i/>
              </w:rPr>
              <w:t>RRCReconfiguration</w:t>
            </w:r>
            <w:r w:rsidRPr="00A15DCB">
              <w:t xml:space="preserve"> message to handover NR Cell 1 to target NR Cell 2, including </w:t>
            </w:r>
            <w:r w:rsidRPr="00A15DCB">
              <w:rPr>
                <w:i/>
              </w:rPr>
              <w:t>RACH-ConfigDedicated</w:t>
            </w:r>
            <w:r w:rsidRPr="00A15DCB">
              <w:t xml:space="preserve">, and two </w:t>
            </w:r>
            <w:r w:rsidRPr="00A15DCB">
              <w:rPr>
                <w:i/>
              </w:rPr>
              <w:t>FeatureCombinationPreambles-r17</w:t>
            </w:r>
            <w:r w:rsidRPr="00A15DCB">
              <w:t xml:space="preserve"> in </w:t>
            </w:r>
            <w:r w:rsidRPr="00A15DCB">
              <w:rPr>
                <w:i/>
              </w:rPr>
              <w:t>RACH-ConfigCommon</w:t>
            </w:r>
            <w:r w:rsidRPr="00A15DCB">
              <w:t>. (Note 1)</w:t>
            </w:r>
          </w:p>
        </w:tc>
        <w:tc>
          <w:tcPr>
            <w:tcW w:w="709" w:type="dxa"/>
          </w:tcPr>
          <w:p w14:paraId="72449047" w14:textId="77777777" w:rsidR="003A4D13" w:rsidRPr="00A15DCB" w:rsidRDefault="003A4D13" w:rsidP="009B330A">
            <w:pPr>
              <w:pStyle w:val="TAC"/>
            </w:pPr>
            <w:r w:rsidRPr="00A15DCB">
              <w:t>&lt;--</w:t>
            </w:r>
          </w:p>
        </w:tc>
        <w:tc>
          <w:tcPr>
            <w:tcW w:w="2977" w:type="dxa"/>
          </w:tcPr>
          <w:p w14:paraId="4B5FDDF7" w14:textId="77777777" w:rsidR="003A4D13" w:rsidRPr="00A15DCB" w:rsidRDefault="003A4D13" w:rsidP="009B330A">
            <w:pPr>
              <w:pStyle w:val="TAL"/>
              <w:rPr>
                <w:i/>
              </w:rPr>
            </w:pPr>
            <w:r w:rsidRPr="00A15DCB">
              <w:rPr>
                <w:i/>
              </w:rPr>
              <w:t>RRCReconfiguration</w:t>
            </w:r>
          </w:p>
        </w:tc>
        <w:tc>
          <w:tcPr>
            <w:tcW w:w="567" w:type="dxa"/>
          </w:tcPr>
          <w:p w14:paraId="37D33568" w14:textId="77777777" w:rsidR="003A4D13" w:rsidRPr="00A15DCB" w:rsidRDefault="003A4D13" w:rsidP="009B330A">
            <w:pPr>
              <w:pStyle w:val="TAC"/>
            </w:pPr>
            <w:r w:rsidRPr="00A15DCB">
              <w:t>-</w:t>
            </w:r>
          </w:p>
        </w:tc>
        <w:tc>
          <w:tcPr>
            <w:tcW w:w="892" w:type="dxa"/>
          </w:tcPr>
          <w:p w14:paraId="3CB4A71B" w14:textId="77777777" w:rsidR="003A4D13" w:rsidRPr="00A15DCB" w:rsidRDefault="003A4D13" w:rsidP="009B330A">
            <w:pPr>
              <w:pStyle w:val="TAC"/>
            </w:pPr>
            <w:r w:rsidRPr="00A15DCB">
              <w:t>-</w:t>
            </w:r>
          </w:p>
        </w:tc>
      </w:tr>
      <w:tr w:rsidR="003A4D13" w:rsidRPr="00A15DCB" w14:paraId="33B185E9" w14:textId="77777777" w:rsidTr="009B330A">
        <w:tc>
          <w:tcPr>
            <w:tcW w:w="648" w:type="dxa"/>
          </w:tcPr>
          <w:p w14:paraId="12CB149A" w14:textId="77777777" w:rsidR="003A4D13" w:rsidRPr="00A15DCB" w:rsidRDefault="003A4D13" w:rsidP="009B330A">
            <w:pPr>
              <w:pStyle w:val="TAC"/>
            </w:pPr>
            <w:r w:rsidRPr="00A15DCB">
              <w:t>2</w:t>
            </w:r>
          </w:p>
        </w:tc>
        <w:tc>
          <w:tcPr>
            <w:tcW w:w="3969" w:type="dxa"/>
          </w:tcPr>
          <w:p w14:paraId="13E21D1B" w14:textId="77777777" w:rsidR="003A4D13" w:rsidRPr="00A15DCB" w:rsidRDefault="003A4D13" w:rsidP="009B330A">
            <w:pPr>
              <w:pStyle w:val="TAL"/>
            </w:pPr>
            <w:r w:rsidRPr="00A15DCB">
              <w:t xml:space="preserve">Check: </w:t>
            </w:r>
            <w:r w:rsidRPr="00A15DCB">
              <w:rPr>
                <w:lang w:eastAsia="zh-CN"/>
              </w:rPr>
              <w:t>D</w:t>
            </w:r>
            <w:r w:rsidRPr="00A15DCB">
              <w:t xml:space="preserve">oes the UE transmit Preamble on PRACH corresponding to </w:t>
            </w:r>
            <w:r w:rsidRPr="00A15DCB">
              <w:rPr>
                <w:i/>
                <w:iCs/>
              </w:rPr>
              <w:t>ra-PreambleIndex</w:t>
            </w:r>
            <w:r w:rsidRPr="00A15DCB">
              <w:t xml:space="preserve"> in </w:t>
            </w:r>
            <w:r w:rsidRPr="00A15DCB">
              <w:rPr>
                <w:i/>
              </w:rPr>
              <w:t>RACH-ConfigDedicated</w:t>
            </w:r>
            <w:r w:rsidRPr="00A15DCB">
              <w:t xml:space="preserve"> configured in step 1 on NR Cell 2?</w:t>
            </w:r>
          </w:p>
        </w:tc>
        <w:tc>
          <w:tcPr>
            <w:tcW w:w="709" w:type="dxa"/>
          </w:tcPr>
          <w:p w14:paraId="64836162" w14:textId="77777777" w:rsidR="003A4D13" w:rsidRPr="00A15DCB" w:rsidRDefault="003A4D13" w:rsidP="009B330A">
            <w:pPr>
              <w:pStyle w:val="TAC"/>
            </w:pPr>
            <w:r w:rsidRPr="00A15DCB">
              <w:t>--&gt;</w:t>
            </w:r>
          </w:p>
        </w:tc>
        <w:tc>
          <w:tcPr>
            <w:tcW w:w="2977" w:type="dxa"/>
          </w:tcPr>
          <w:p w14:paraId="1F3BDEDF" w14:textId="77777777" w:rsidR="003A4D13" w:rsidRPr="00A15DCB" w:rsidRDefault="003A4D13" w:rsidP="009B330A">
            <w:pPr>
              <w:pStyle w:val="TAL"/>
            </w:pPr>
            <w:r w:rsidRPr="00A15DCB">
              <w:t>PRACH Preamble</w:t>
            </w:r>
          </w:p>
        </w:tc>
        <w:tc>
          <w:tcPr>
            <w:tcW w:w="567" w:type="dxa"/>
          </w:tcPr>
          <w:p w14:paraId="56E1C490" w14:textId="77777777" w:rsidR="003A4D13" w:rsidRPr="00A15DCB" w:rsidRDefault="003A4D13" w:rsidP="009B330A">
            <w:pPr>
              <w:pStyle w:val="TAC"/>
            </w:pPr>
            <w:r w:rsidRPr="00A15DCB">
              <w:t>1</w:t>
            </w:r>
          </w:p>
        </w:tc>
        <w:tc>
          <w:tcPr>
            <w:tcW w:w="892" w:type="dxa"/>
          </w:tcPr>
          <w:p w14:paraId="2E3EA0F4" w14:textId="77777777" w:rsidR="003A4D13" w:rsidRPr="00A15DCB" w:rsidRDefault="003A4D13" w:rsidP="009B330A">
            <w:pPr>
              <w:pStyle w:val="TAC"/>
            </w:pPr>
            <w:r w:rsidRPr="00A15DCB">
              <w:t>P</w:t>
            </w:r>
          </w:p>
        </w:tc>
      </w:tr>
      <w:tr w:rsidR="003A4D13" w:rsidRPr="00A15DCB" w14:paraId="724C9A63" w14:textId="77777777" w:rsidTr="009B330A">
        <w:tc>
          <w:tcPr>
            <w:tcW w:w="648" w:type="dxa"/>
          </w:tcPr>
          <w:p w14:paraId="3C6B0A3F" w14:textId="77777777" w:rsidR="003A4D13" w:rsidRPr="00A15DCB" w:rsidRDefault="003A4D13" w:rsidP="009B330A">
            <w:pPr>
              <w:pStyle w:val="TAC"/>
            </w:pPr>
            <w:r w:rsidRPr="00A15DCB">
              <w:t>3</w:t>
            </w:r>
          </w:p>
        </w:tc>
        <w:tc>
          <w:tcPr>
            <w:tcW w:w="3969" w:type="dxa"/>
          </w:tcPr>
          <w:p w14:paraId="7174DB1D" w14:textId="77777777" w:rsidR="003A4D13" w:rsidRPr="00A15DCB" w:rsidRDefault="003A4D13" w:rsidP="009B330A">
            <w:pPr>
              <w:pStyle w:val="TAL"/>
            </w:pPr>
            <w:r w:rsidRPr="00A15DCB">
              <w:t xml:space="preserve">The SS transmits Random Access Response on NR cell 2, with RAPID corresponding to </w:t>
            </w:r>
            <w:r w:rsidRPr="00A15DCB">
              <w:rPr>
                <w:i/>
                <w:iCs/>
              </w:rPr>
              <w:t>ra-PreambleIndex</w:t>
            </w:r>
            <w:r w:rsidRPr="00A15DCB">
              <w:t xml:space="preserve"> in </w:t>
            </w:r>
            <w:r w:rsidRPr="00A15DCB">
              <w:rPr>
                <w:i/>
              </w:rPr>
              <w:t>RACH-ConfigDedicated</w:t>
            </w:r>
            <w:r w:rsidRPr="00A15DCB">
              <w:t xml:space="preserve"> in step 1.</w:t>
            </w:r>
          </w:p>
        </w:tc>
        <w:tc>
          <w:tcPr>
            <w:tcW w:w="709" w:type="dxa"/>
          </w:tcPr>
          <w:p w14:paraId="2B06EBA3" w14:textId="77777777" w:rsidR="003A4D13" w:rsidRPr="00A15DCB" w:rsidRDefault="003A4D13" w:rsidP="009B330A">
            <w:pPr>
              <w:pStyle w:val="TAC"/>
            </w:pPr>
            <w:r w:rsidRPr="00A15DCB">
              <w:t>&lt;--</w:t>
            </w:r>
          </w:p>
        </w:tc>
        <w:tc>
          <w:tcPr>
            <w:tcW w:w="2977" w:type="dxa"/>
          </w:tcPr>
          <w:p w14:paraId="438A88AF" w14:textId="77777777" w:rsidR="003A4D13" w:rsidRPr="00A15DCB" w:rsidRDefault="003A4D13" w:rsidP="009B330A">
            <w:pPr>
              <w:pStyle w:val="TAL"/>
            </w:pPr>
            <w:r w:rsidRPr="00A15DCB">
              <w:t>Random Access Response</w:t>
            </w:r>
          </w:p>
        </w:tc>
        <w:tc>
          <w:tcPr>
            <w:tcW w:w="567" w:type="dxa"/>
          </w:tcPr>
          <w:p w14:paraId="34AA6B74" w14:textId="77777777" w:rsidR="003A4D13" w:rsidRPr="00A15DCB" w:rsidRDefault="003A4D13" w:rsidP="009B330A">
            <w:pPr>
              <w:pStyle w:val="TAC"/>
            </w:pPr>
            <w:r w:rsidRPr="00A15DCB">
              <w:t>-</w:t>
            </w:r>
          </w:p>
        </w:tc>
        <w:tc>
          <w:tcPr>
            <w:tcW w:w="892" w:type="dxa"/>
          </w:tcPr>
          <w:p w14:paraId="08E91EBB" w14:textId="77777777" w:rsidR="003A4D13" w:rsidRPr="00A15DCB" w:rsidRDefault="003A4D13" w:rsidP="009B330A">
            <w:pPr>
              <w:pStyle w:val="TAC"/>
            </w:pPr>
            <w:r w:rsidRPr="00A15DCB">
              <w:t>-</w:t>
            </w:r>
          </w:p>
        </w:tc>
      </w:tr>
      <w:tr w:rsidR="003A4D13" w:rsidRPr="00A15DCB" w14:paraId="0EDA6065" w14:textId="77777777" w:rsidTr="009B330A">
        <w:tc>
          <w:tcPr>
            <w:tcW w:w="648" w:type="dxa"/>
          </w:tcPr>
          <w:p w14:paraId="7FCBB97A" w14:textId="77777777" w:rsidR="003A4D13" w:rsidRPr="00A15DCB" w:rsidRDefault="003A4D13" w:rsidP="009B330A">
            <w:pPr>
              <w:pStyle w:val="TAC"/>
            </w:pPr>
            <w:r w:rsidRPr="00A15DCB">
              <w:t>4</w:t>
            </w:r>
          </w:p>
        </w:tc>
        <w:tc>
          <w:tcPr>
            <w:tcW w:w="3969" w:type="dxa"/>
          </w:tcPr>
          <w:p w14:paraId="459784B7" w14:textId="77777777" w:rsidR="003A4D13" w:rsidRPr="00A15DCB" w:rsidRDefault="003A4D13" w:rsidP="009B330A">
            <w:pPr>
              <w:pStyle w:val="TAL"/>
            </w:pPr>
            <w:r w:rsidRPr="00A15DCB">
              <w:t xml:space="preserve">The UE transmits an </w:t>
            </w:r>
            <w:r w:rsidRPr="00A15DCB">
              <w:rPr>
                <w:i/>
              </w:rPr>
              <w:t xml:space="preserve">RRCReconfigurationComplete </w:t>
            </w:r>
            <w:r w:rsidRPr="00A15DCB">
              <w:t>message on NR Cell 2.</w:t>
            </w:r>
          </w:p>
        </w:tc>
        <w:tc>
          <w:tcPr>
            <w:tcW w:w="709" w:type="dxa"/>
          </w:tcPr>
          <w:p w14:paraId="60CB4302" w14:textId="77777777" w:rsidR="003A4D13" w:rsidRPr="00A15DCB" w:rsidRDefault="003A4D13" w:rsidP="009B330A">
            <w:pPr>
              <w:pStyle w:val="TAC"/>
            </w:pPr>
            <w:r w:rsidRPr="00A15DCB">
              <w:t>--&gt;</w:t>
            </w:r>
          </w:p>
        </w:tc>
        <w:tc>
          <w:tcPr>
            <w:tcW w:w="2977" w:type="dxa"/>
          </w:tcPr>
          <w:p w14:paraId="70D69E75" w14:textId="77777777" w:rsidR="003A4D13" w:rsidRPr="00A15DCB" w:rsidRDefault="003A4D13" w:rsidP="009B330A">
            <w:pPr>
              <w:pStyle w:val="TAL"/>
            </w:pPr>
            <w:r w:rsidRPr="00A15DCB">
              <w:rPr>
                <w:i/>
              </w:rPr>
              <w:t>RRCReconfigurationComplete</w:t>
            </w:r>
          </w:p>
        </w:tc>
        <w:tc>
          <w:tcPr>
            <w:tcW w:w="567" w:type="dxa"/>
          </w:tcPr>
          <w:p w14:paraId="7489DC92" w14:textId="77777777" w:rsidR="003A4D13" w:rsidRPr="00A15DCB" w:rsidRDefault="003A4D13" w:rsidP="009B330A">
            <w:pPr>
              <w:pStyle w:val="TAC"/>
            </w:pPr>
            <w:r w:rsidRPr="00A15DCB">
              <w:t>-</w:t>
            </w:r>
          </w:p>
        </w:tc>
        <w:tc>
          <w:tcPr>
            <w:tcW w:w="892" w:type="dxa"/>
          </w:tcPr>
          <w:p w14:paraId="67DFC6CC" w14:textId="77777777" w:rsidR="003A4D13" w:rsidRPr="00A15DCB" w:rsidRDefault="003A4D13" w:rsidP="009B330A">
            <w:pPr>
              <w:pStyle w:val="TAC"/>
            </w:pPr>
            <w:r w:rsidRPr="00A15DCB">
              <w:t>-</w:t>
            </w:r>
          </w:p>
        </w:tc>
      </w:tr>
      <w:tr w:rsidR="003A4D13" w:rsidRPr="00A15DCB" w14:paraId="0F5FA2BB" w14:textId="77777777" w:rsidTr="009B330A">
        <w:tc>
          <w:tcPr>
            <w:tcW w:w="648" w:type="dxa"/>
          </w:tcPr>
          <w:p w14:paraId="6AB0C5D3" w14:textId="77777777" w:rsidR="003A4D13" w:rsidRPr="00A15DCB" w:rsidRDefault="003A4D13" w:rsidP="009B330A">
            <w:pPr>
              <w:pStyle w:val="TAC"/>
            </w:pPr>
            <w:r w:rsidRPr="00A15DCB">
              <w:t>5</w:t>
            </w:r>
          </w:p>
        </w:tc>
        <w:tc>
          <w:tcPr>
            <w:tcW w:w="3969" w:type="dxa"/>
          </w:tcPr>
          <w:p w14:paraId="1AA22644" w14:textId="77777777" w:rsidR="003A4D13" w:rsidRPr="00A15DCB" w:rsidRDefault="003A4D13" w:rsidP="009B330A">
            <w:pPr>
              <w:pStyle w:val="TAL"/>
            </w:pPr>
            <w:r w:rsidRPr="00A15DCB">
              <w:t xml:space="preserve">The SS transmits an </w:t>
            </w:r>
            <w:r w:rsidRPr="00A15DCB">
              <w:rPr>
                <w:i/>
              </w:rPr>
              <w:t>RRCReconfiguration</w:t>
            </w:r>
            <w:r w:rsidRPr="00A15DCB">
              <w:t xml:space="preserve"> message to handover NR Cell 2 to target NR Cell 1, including </w:t>
            </w:r>
            <w:r w:rsidRPr="00A15DCB">
              <w:rPr>
                <w:i/>
              </w:rPr>
              <w:t>RACH-ConfigDedicated</w:t>
            </w:r>
            <w:r w:rsidRPr="00A15DCB">
              <w:t xml:space="preserve">, and one </w:t>
            </w:r>
            <w:r w:rsidRPr="00A15DCB">
              <w:rPr>
                <w:i/>
              </w:rPr>
              <w:t>FeatureCombinationPreambles-r17</w:t>
            </w:r>
            <w:r w:rsidRPr="00A15DCB">
              <w:t xml:space="preserve"> in </w:t>
            </w:r>
            <w:r w:rsidRPr="00A15DCB">
              <w:rPr>
                <w:i/>
              </w:rPr>
              <w:t>RACH-ConfigCommon</w:t>
            </w:r>
            <w:r w:rsidRPr="00A15DCB">
              <w:t>. (Note 2)</w:t>
            </w:r>
          </w:p>
        </w:tc>
        <w:tc>
          <w:tcPr>
            <w:tcW w:w="709" w:type="dxa"/>
          </w:tcPr>
          <w:p w14:paraId="59A2C6C8" w14:textId="77777777" w:rsidR="003A4D13" w:rsidRPr="00A15DCB" w:rsidRDefault="003A4D13" w:rsidP="009B330A">
            <w:pPr>
              <w:pStyle w:val="TAC"/>
            </w:pPr>
            <w:r w:rsidRPr="00A15DCB">
              <w:t>&lt;--</w:t>
            </w:r>
          </w:p>
        </w:tc>
        <w:tc>
          <w:tcPr>
            <w:tcW w:w="2977" w:type="dxa"/>
          </w:tcPr>
          <w:p w14:paraId="54B0DCD1" w14:textId="77777777" w:rsidR="003A4D13" w:rsidRPr="00A15DCB" w:rsidRDefault="003A4D13" w:rsidP="009B330A">
            <w:pPr>
              <w:pStyle w:val="TAL"/>
              <w:rPr>
                <w:i/>
              </w:rPr>
            </w:pPr>
            <w:r w:rsidRPr="00A15DCB">
              <w:rPr>
                <w:i/>
              </w:rPr>
              <w:t>RRCReconfiguration</w:t>
            </w:r>
          </w:p>
        </w:tc>
        <w:tc>
          <w:tcPr>
            <w:tcW w:w="567" w:type="dxa"/>
          </w:tcPr>
          <w:p w14:paraId="201428ED" w14:textId="77777777" w:rsidR="003A4D13" w:rsidRPr="00A15DCB" w:rsidRDefault="003A4D13" w:rsidP="009B330A">
            <w:pPr>
              <w:pStyle w:val="TAC"/>
            </w:pPr>
            <w:r w:rsidRPr="00A15DCB">
              <w:t>-</w:t>
            </w:r>
          </w:p>
        </w:tc>
        <w:tc>
          <w:tcPr>
            <w:tcW w:w="892" w:type="dxa"/>
          </w:tcPr>
          <w:p w14:paraId="4072CE42" w14:textId="77777777" w:rsidR="003A4D13" w:rsidRPr="00A15DCB" w:rsidRDefault="003A4D13" w:rsidP="009B330A">
            <w:pPr>
              <w:pStyle w:val="TAC"/>
            </w:pPr>
            <w:r w:rsidRPr="00A15DCB">
              <w:t>-</w:t>
            </w:r>
          </w:p>
        </w:tc>
      </w:tr>
      <w:tr w:rsidR="003A4D13" w:rsidRPr="00A15DCB" w14:paraId="583C1F6B" w14:textId="77777777" w:rsidTr="009B330A">
        <w:tc>
          <w:tcPr>
            <w:tcW w:w="648" w:type="dxa"/>
          </w:tcPr>
          <w:p w14:paraId="62F290DC" w14:textId="77777777" w:rsidR="003A4D13" w:rsidRPr="00A15DCB" w:rsidRDefault="003A4D13" w:rsidP="009B330A">
            <w:pPr>
              <w:pStyle w:val="TAC"/>
            </w:pPr>
            <w:r w:rsidRPr="00A15DCB">
              <w:t>6</w:t>
            </w:r>
          </w:p>
        </w:tc>
        <w:tc>
          <w:tcPr>
            <w:tcW w:w="3969" w:type="dxa"/>
          </w:tcPr>
          <w:p w14:paraId="0EAC3937" w14:textId="77777777" w:rsidR="003A4D13" w:rsidRPr="00A15DCB" w:rsidRDefault="003A4D13" w:rsidP="009B330A">
            <w:pPr>
              <w:pStyle w:val="TAL"/>
            </w:pPr>
            <w:r w:rsidRPr="00A15DCB">
              <w:t xml:space="preserve">Check: </w:t>
            </w:r>
            <w:r w:rsidRPr="00A15DCB">
              <w:rPr>
                <w:lang w:eastAsia="zh-CN"/>
              </w:rPr>
              <w:t>D</w:t>
            </w:r>
            <w:r w:rsidRPr="00A15DCB">
              <w:t xml:space="preserve">oes the UE transmit Preamble on PRACH corresponding to </w:t>
            </w:r>
            <w:r w:rsidRPr="00A15DCB">
              <w:rPr>
                <w:i/>
                <w:iCs/>
              </w:rPr>
              <w:t>ra-PreambleIndex</w:t>
            </w:r>
            <w:r w:rsidRPr="00A15DCB">
              <w:t xml:space="preserve"> in </w:t>
            </w:r>
            <w:r w:rsidRPr="00A15DCB">
              <w:rPr>
                <w:i/>
              </w:rPr>
              <w:t>RACH-ConfigDedicated</w:t>
            </w:r>
            <w:r w:rsidRPr="00A15DCB">
              <w:t xml:space="preserve"> configured in step 5 on NR Cell 1?</w:t>
            </w:r>
          </w:p>
        </w:tc>
        <w:tc>
          <w:tcPr>
            <w:tcW w:w="709" w:type="dxa"/>
          </w:tcPr>
          <w:p w14:paraId="001BBF09" w14:textId="77777777" w:rsidR="003A4D13" w:rsidRPr="00A15DCB" w:rsidRDefault="003A4D13" w:rsidP="009B330A">
            <w:pPr>
              <w:pStyle w:val="TAC"/>
            </w:pPr>
            <w:r w:rsidRPr="00A15DCB">
              <w:t>--&gt;</w:t>
            </w:r>
          </w:p>
        </w:tc>
        <w:tc>
          <w:tcPr>
            <w:tcW w:w="2977" w:type="dxa"/>
          </w:tcPr>
          <w:p w14:paraId="437C7DC2" w14:textId="77777777" w:rsidR="003A4D13" w:rsidRPr="00A15DCB" w:rsidRDefault="003A4D13" w:rsidP="009B330A">
            <w:pPr>
              <w:pStyle w:val="TAL"/>
              <w:rPr>
                <w:i/>
              </w:rPr>
            </w:pPr>
            <w:r w:rsidRPr="00A15DCB">
              <w:t>PRACH Preamble</w:t>
            </w:r>
          </w:p>
        </w:tc>
        <w:tc>
          <w:tcPr>
            <w:tcW w:w="567" w:type="dxa"/>
          </w:tcPr>
          <w:p w14:paraId="19F14BE1" w14:textId="77777777" w:rsidR="003A4D13" w:rsidRPr="00A15DCB" w:rsidRDefault="003A4D13" w:rsidP="009B330A">
            <w:pPr>
              <w:pStyle w:val="TAC"/>
            </w:pPr>
            <w:r w:rsidRPr="00A15DCB">
              <w:t>2</w:t>
            </w:r>
          </w:p>
        </w:tc>
        <w:tc>
          <w:tcPr>
            <w:tcW w:w="892" w:type="dxa"/>
          </w:tcPr>
          <w:p w14:paraId="58F8B4C7" w14:textId="77777777" w:rsidR="003A4D13" w:rsidRPr="00A15DCB" w:rsidRDefault="003A4D13" w:rsidP="009B330A">
            <w:pPr>
              <w:pStyle w:val="TAC"/>
            </w:pPr>
            <w:r w:rsidRPr="00A15DCB">
              <w:t>P</w:t>
            </w:r>
          </w:p>
        </w:tc>
      </w:tr>
      <w:tr w:rsidR="003A4D13" w:rsidRPr="00A15DCB" w14:paraId="750D96DE" w14:textId="77777777" w:rsidTr="009B330A">
        <w:tc>
          <w:tcPr>
            <w:tcW w:w="648" w:type="dxa"/>
          </w:tcPr>
          <w:p w14:paraId="158E1FA5" w14:textId="77777777" w:rsidR="003A4D13" w:rsidRPr="00A15DCB" w:rsidRDefault="003A4D13" w:rsidP="009B330A">
            <w:pPr>
              <w:pStyle w:val="TAC"/>
            </w:pPr>
            <w:r w:rsidRPr="00A15DCB">
              <w:t>7</w:t>
            </w:r>
          </w:p>
        </w:tc>
        <w:tc>
          <w:tcPr>
            <w:tcW w:w="3969" w:type="dxa"/>
          </w:tcPr>
          <w:p w14:paraId="0860B345" w14:textId="77777777" w:rsidR="003A4D13" w:rsidRPr="00A15DCB" w:rsidRDefault="003A4D13" w:rsidP="009B330A">
            <w:pPr>
              <w:pStyle w:val="TAL"/>
            </w:pPr>
            <w:r w:rsidRPr="00A15DCB">
              <w:t xml:space="preserve">The SS transmits Random Access Response on NR cell 1, with RAPID corresponding to </w:t>
            </w:r>
            <w:r w:rsidRPr="00A15DCB">
              <w:rPr>
                <w:i/>
                <w:iCs/>
              </w:rPr>
              <w:t>ra-PreambleIndex</w:t>
            </w:r>
            <w:r w:rsidRPr="00A15DCB">
              <w:t xml:space="preserve"> in </w:t>
            </w:r>
            <w:r w:rsidRPr="00A15DCB">
              <w:rPr>
                <w:i/>
              </w:rPr>
              <w:t>RACH-ConfigDedicated</w:t>
            </w:r>
            <w:r w:rsidRPr="00A15DCB">
              <w:t xml:space="preserve"> in step 5.</w:t>
            </w:r>
          </w:p>
        </w:tc>
        <w:tc>
          <w:tcPr>
            <w:tcW w:w="709" w:type="dxa"/>
          </w:tcPr>
          <w:p w14:paraId="00CA05A2" w14:textId="77777777" w:rsidR="003A4D13" w:rsidRPr="00A15DCB" w:rsidRDefault="003A4D13" w:rsidP="009B330A">
            <w:pPr>
              <w:pStyle w:val="TAC"/>
            </w:pPr>
            <w:r w:rsidRPr="00A15DCB">
              <w:t>&lt;--</w:t>
            </w:r>
          </w:p>
        </w:tc>
        <w:tc>
          <w:tcPr>
            <w:tcW w:w="2977" w:type="dxa"/>
          </w:tcPr>
          <w:p w14:paraId="6146C7BB" w14:textId="77777777" w:rsidR="003A4D13" w:rsidRPr="00A15DCB" w:rsidRDefault="003A4D13" w:rsidP="009B330A">
            <w:pPr>
              <w:pStyle w:val="TAL"/>
              <w:rPr>
                <w:i/>
              </w:rPr>
            </w:pPr>
            <w:r w:rsidRPr="00A15DCB">
              <w:t>Random Access Response</w:t>
            </w:r>
          </w:p>
        </w:tc>
        <w:tc>
          <w:tcPr>
            <w:tcW w:w="567" w:type="dxa"/>
          </w:tcPr>
          <w:p w14:paraId="73692D65" w14:textId="77777777" w:rsidR="003A4D13" w:rsidRPr="00A15DCB" w:rsidRDefault="003A4D13" w:rsidP="009B330A">
            <w:pPr>
              <w:pStyle w:val="TAC"/>
            </w:pPr>
            <w:r w:rsidRPr="00A15DCB">
              <w:t>-</w:t>
            </w:r>
          </w:p>
        </w:tc>
        <w:tc>
          <w:tcPr>
            <w:tcW w:w="892" w:type="dxa"/>
          </w:tcPr>
          <w:p w14:paraId="24FF668B" w14:textId="77777777" w:rsidR="003A4D13" w:rsidRPr="00A15DCB" w:rsidRDefault="003A4D13" w:rsidP="009B330A">
            <w:pPr>
              <w:pStyle w:val="TAC"/>
            </w:pPr>
            <w:r w:rsidRPr="00A15DCB">
              <w:t>-</w:t>
            </w:r>
          </w:p>
        </w:tc>
      </w:tr>
      <w:tr w:rsidR="003A4D13" w:rsidRPr="00A15DCB" w14:paraId="185DF2B9" w14:textId="77777777" w:rsidTr="009B330A">
        <w:tc>
          <w:tcPr>
            <w:tcW w:w="648" w:type="dxa"/>
          </w:tcPr>
          <w:p w14:paraId="2561C194" w14:textId="77777777" w:rsidR="003A4D13" w:rsidRPr="00A15DCB" w:rsidRDefault="003A4D13" w:rsidP="009B330A">
            <w:pPr>
              <w:pStyle w:val="TAC"/>
            </w:pPr>
            <w:r w:rsidRPr="00A15DCB">
              <w:t>8</w:t>
            </w:r>
          </w:p>
        </w:tc>
        <w:tc>
          <w:tcPr>
            <w:tcW w:w="3969" w:type="dxa"/>
          </w:tcPr>
          <w:p w14:paraId="324C1937" w14:textId="77777777" w:rsidR="003A4D13" w:rsidRPr="00A15DCB" w:rsidRDefault="003A4D13" w:rsidP="009B330A">
            <w:pPr>
              <w:pStyle w:val="TAL"/>
            </w:pPr>
            <w:r w:rsidRPr="00A15DCB">
              <w:t xml:space="preserve">The UE transmits an </w:t>
            </w:r>
            <w:r w:rsidRPr="00A15DCB">
              <w:rPr>
                <w:i/>
              </w:rPr>
              <w:t xml:space="preserve">RRCReconfigurationComplete </w:t>
            </w:r>
            <w:r w:rsidRPr="00A15DCB">
              <w:t>message on NR Cell 1.</w:t>
            </w:r>
          </w:p>
        </w:tc>
        <w:tc>
          <w:tcPr>
            <w:tcW w:w="709" w:type="dxa"/>
          </w:tcPr>
          <w:p w14:paraId="2C7033A4" w14:textId="77777777" w:rsidR="003A4D13" w:rsidRPr="00A15DCB" w:rsidRDefault="003A4D13" w:rsidP="009B330A">
            <w:pPr>
              <w:pStyle w:val="TAC"/>
            </w:pPr>
            <w:r w:rsidRPr="00A15DCB">
              <w:t>--&gt;</w:t>
            </w:r>
          </w:p>
        </w:tc>
        <w:tc>
          <w:tcPr>
            <w:tcW w:w="2977" w:type="dxa"/>
          </w:tcPr>
          <w:p w14:paraId="6779DA31" w14:textId="77777777" w:rsidR="003A4D13" w:rsidRPr="00A15DCB" w:rsidRDefault="003A4D13" w:rsidP="009B330A">
            <w:pPr>
              <w:pStyle w:val="TAL"/>
              <w:rPr>
                <w:i/>
              </w:rPr>
            </w:pPr>
            <w:r w:rsidRPr="00A15DCB">
              <w:rPr>
                <w:i/>
              </w:rPr>
              <w:t>RRCReconfigurationComplete</w:t>
            </w:r>
          </w:p>
        </w:tc>
        <w:tc>
          <w:tcPr>
            <w:tcW w:w="567" w:type="dxa"/>
          </w:tcPr>
          <w:p w14:paraId="48B46BCF" w14:textId="77777777" w:rsidR="003A4D13" w:rsidRPr="00A15DCB" w:rsidRDefault="003A4D13" w:rsidP="009B330A">
            <w:pPr>
              <w:pStyle w:val="TAC"/>
            </w:pPr>
            <w:r w:rsidRPr="00A15DCB">
              <w:t>-</w:t>
            </w:r>
          </w:p>
        </w:tc>
        <w:tc>
          <w:tcPr>
            <w:tcW w:w="892" w:type="dxa"/>
          </w:tcPr>
          <w:p w14:paraId="4C98AE27" w14:textId="77777777" w:rsidR="003A4D13" w:rsidRPr="00A15DCB" w:rsidRDefault="003A4D13" w:rsidP="009B330A">
            <w:pPr>
              <w:pStyle w:val="TAC"/>
            </w:pPr>
            <w:r w:rsidRPr="00A15DCB">
              <w:t>-</w:t>
            </w:r>
          </w:p>
        </w:tc>
      </w:tr>
      <w:tr w:rsidR="003A4D13" w:rsidRPr="00A15DCB" w14:paraId="568B20A2" w14:textId="77777777" w:rsidTr="009B330A">
        <w:tc>
          <w:tcPr>
            <w:tcW w:w="9762" w:type="dxa"/>
            <w:gridSpan w:val="6"/>
          </w:tcPr>
          <w:p w14:paraId="673573E7" w14:textId="77777777" w:rsidR="003A4D13" w:rsidRPr="00A15DCB" w:rsidRDefault="003A4D13" w:rsidP="009B330A">
            <w:pPr>
              <w:pStyle w:val="TAN"/>
            </w:pPr>
            <w:r w:rsidRPr="00A15DCB">
              <w:t>Note 1:</w:t>
            </w:r>
            <w:r w:rsidRPr="00A15DCB">
              <w:tab/>
              <w:t>one</w:t>
            </w:r>
            <w:r w:rsidRPr="00A15DCB">
              <w:rPr>
                <w:i/>
              </w:rPr>
              <w:t xml:space="preserve"> FeatureCombinationPreambles-r17 </w:t>
            </w:r>
            <w:r w:rsidRPr="00A15DCB">
              <w:t xml:space="preserve">only configured with eRedCap indication, the other </w:t>
            </w:r>
            <w:r w:rsidRPr="00A15DCB">
              <w:rPr>
                <w:i/>
              </w:rPr>
              <w:t xml:space="preserve">FeatureCombinationPreambles-r17 </w:t>
            </w:r>
            <w:r w:rsidRPr="00A15DCB">
              <w:t>only configured with RedCap indication.</w:t>
            </w:r>
          </w:p>
          <w:p w14:paraId="08AC56D0" w14:textId="3D4E9660" w:rsidR="003A4D13" w:rsidRPr="00A15DCB" w:rsidRDefault="003A4D13" w:rsidP="009B330A">
            <w:pPr>
              <w:pStyle w:val="TAN"/>
            </w:pPr>
            <w:r w:rsidRPr="00A15DCB">
              <w:t>Note 2:</w:t>
            </w:r>
            <w:r w:rsidRPr="00A15DCB">
              <w:tab/>
              <w:t>one</w:t>
            </w:r>
            <w:r w:rsidRPr="00A15DCB">
              <w:rPr>
                <w:i/>
              </w:rPr>
              <w:t xml:space="preserve"> FeatureCombinationPreambles-r17 </w:t>
            </w:r>
            <w:r w:rsidRPr="00A15DCB">
              <w:t>only configured with RedCap indication.</w:t>
            </w:r>
          </w:p>
        </w:tc>
      </w:tr>
    </w:tbl>
    <w:p w14:paraId="326FD419" w14:textId="77777777" w:rsidR="003A4D13" w:rsidRPr="00A15DCB" w:rsidRDefault="003A4D13" w:rsidP="003A4D13"/>
    <w:p w14:paraId="0728967B" w14:textId="77777777" w:rsidR="003A4D13" w:rsidRPr="00A15DCB" w:rsidRDefault="003A4D13" w:rsidP="00F375CF">
      <w:pPr>
        <w:pStyle w:val="H6"/>
      </w:pPr>
      <w:r w:rsidRPr="00A15DCB">
        <w:t>7.1.1.1.26.3.3</w:t>
      </w:r>
      <w:r w:rsidRPr="00A15DCB">
        <w:tab/>
        <w:t>Specific message contents</w:t>
      </w:r>
    </w:p>
    <w:p w14:paraId="3B21A687" w14:textId="77777777" w:rsidR="003A4D13" w:rsidRPr="00A15DCB" w:rsidRDefault="003A4D13" w:rsidP="003A4D13">
      <w:pPr>
        <w:pStyle w:val="TH"/>
      </w:pPr>
      <w:r w:rsidRPr="00A15DCB">
        <w:t xml:space="preserve">Table 7.1.1.1.26.3.3-1: </w:t>
      </w:r>
      <w:r w:rsidRPr="00A15DCB">
        <w:rPr>
          <w:i/>
        </w:rPr>
        <w:t xml:space="preserve">RRCReconfiguration </w:t>
      </w:r>
      <w:r w:rsidRPr="00A15DCB">
        <w:t>(step 1 and step 5, Table 7.1.1.1.26.3.2-1)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3A4D13" w:rsidRPr="00A15DCB" w14:paraId="7F71BAC5" w14:textId="77777777" w:rsidTr="009B330A">
        <w:tc>
          <w:tcPr>
            <w:tcW w:w="9747" w:type="dxa"/>
            <w:gridSpan w:val="4"/>
          </w:tcPr>
          <w:p w14:paraId="14FE6B94" w14:textId="77777777" w:rsidR="003A4D13" w:rsidRPr="00A15DCB" w:rsidRDefault="003A4D13" w:rsidP="009B330A">
            <w:pPr>
              <w:pStyle w:val="TAL"/>
            </w:pPr>
            <w:r w:rsidRPr="00A15DCB">
              <w:t>Derivation Path: TS 38.508-1 [4], Table 4.6.1-13</w:t>
            </w:r>
          </w:p>
        </w:tc>
      </w:tr>
      <w:tr w:rsidR="003A4D13" w:rsidRPr="00A15DCB" w14:paraId="291FB270" w14:textId="77777777" w:rsidTr="009B330A">
        <w:tc>
          <w:tcPr>
            <w:tcW w:w="4535" w:type="dxa"/>
          </w:tcPr>
          <w:p w14:paraId="491705A3" w14:textId="77777777" w:rsidR="003A4D13" w:rsidRPr="00A15DCB" w:rsidRDefault="003A4D13" w:rsidP="009B330A">
            <w:pPr>
              <w:pStyle w:val="TAH"/>
            </w:pPr>
            <w:r w:rsidRPr="00A15DCB">
              <w:t>Information Element</w:t>
            </w:r>
          </w:p>
        </w:tc>
        <w:tc>
          <w:tcPr>
            <w:tcW w:w="2267" w:type="dxa"/>
          </w:tcPr>
          <w:p w14:paraId="1340119D" w14:textId="77777777" w:rsidR="003A4D13" w:rsidRPr="00A15DCB" w:rsidRDefault="003A4D13" w:rsidP="009B330A">
            <w:pPr>
              <w:pStyle w:val="TAH"/>
            </w:pPr>
            <w:r w:rsidRPr="00A15DCB">
              <w:t>Value/remark</w:t>
            </w:r>
          </w:p>
        </w:tc>
        <w:tc>
          <w:tcPr>
            <w:tcW w:w="1700" w:type="dxa"/>
          </w:tcPr>
          <w:p w14:paraId="1BF06DE2" w14:textId="77777777" w:rsidR="003A4D13" w:rsidRPr="00A15DCB" w:rsidRDefault="003A4D13" w:rsidP="009B330A">
            <w:pPr>
              <w:pStyle w:val="TAH"/>
            </w:pPr>
            <w:r w:rsidRPr="00A15DCB">
              <w:t>Comment</w:t>
            </w:r>
          </w:p>
        </w:tc>
        <w:tc>
          <w:tcPr>
            <w:tcW w:w="1245" w:type="dxa"/>
          </w:tcPr>
          <w:p w14:paraId="71B43344" w14:textId="77777777" w:rsidR="003A4D13" w:rsidRPr="00A15DCB" w:rsidRDefault="003A4D13" w:rsidP="009B330A">
            <w:pPr>
              <w:pStyle w:val="TAH"/>
            </w:pPr>
            <w:r w:rsidRPr="00A15DCB">
              <w:t>Condition</w:t>
            </w:r>
          </w:p>
        </w:tc>
      </w:tr>
      <w:tr w:rsidR="003A4D13" w:rsidRPr="00A15DCB" w14:paraId="0A90315B" w14:textId="77777777" w:rsidTr="009B330A">
        <w:tc>
          <w:tcPr>
            <w:tcW w:w="4535" w:type="dxa"/>
          </w:tcPr>
          <w:p w14:paraId="400D3A8B" w14:textId="77777777" w:rsidR="003A4D13" w:rsidRPr="00A15DCB" w:rsidRDefault="003A4D13" w:rsidP="009B330A">
            <w:pPr>
              <w:pStyle w:val="TAL"/>
            </w:pPr>
            <w:r w:rsidRPr="00A15DCB">
              <w:t>RRCReconfiguration ::= SEQUENCE {</w:t>
            </w:r>
          </w:p>
        </w:tc>
        <w:tc>
          <w:tcPr>
            <w:tcW w:w="2267" w:type="dxa"/>
          </w:tcPr>
          <w:p w14:paraId="568BC7C1" w14:textId="77777777" w:rsidR="003A4D13" w:rsidRPr="00A15DCB" w:rsidRDefault="003A4D13" w:rsidP="009B330A">
            <w:pPr>
              <w:pStyle w:val="TAL"/>
            </w:pPr>
          </w:p>
        </w:tc>
        <w:tc>
          <w:tcPr>
            <w:tcW w:w="1700" w:type="dxa"/>
          </w:tcPr>
          <w:p w14:paraId="4B7B081C" w14:textId="77777777" w:rsidR="003A4D13" w:rsidRPr="00A15DCB" w:rsidRDefault="003A4D13" w:rsidP="009B330A">
            <w:pPr>
              <w:pStyle w:val="TAL"/>
            </w:pPr>
          </w:p>
        </w:tc>
        <w:tc>
          <w:tcPr>
            <w:tcW w:w="1245" w:type="dxa"/>
          </w:tcPr>
          <w:p w14:paraId="49F30193" w14:textId="77777777" w:rsidR="003A4D13" w:rsidRPr="00A15DCB" w:rsidRDefault="003A4D13" w:rsidP="009B330A">
            <w:pPr>
              <w:pStyle w:val="TAL"/>
            </w:pPr>
          </w:p>
        </w:tc>
      </w:tr>
      <w:tr w:rsidR="003A4D13" w:rsidRPr="00A15DCB" w14:paraId="7A0A287E" w14:textId="77777777" w:rsidTr="009B330A">
        <w:tc>
          <w:tcPr>
            <w:tcW w:w="4535" w:type="dxa"/>
          </w:tcPr>
          <w:p w14:paraId="58C23870" w14:textId="77777777" w:rsidR="003A4D13" w:rsidRPr="00A15DCB" w:rsidRDefault="003A4D13" w:rsidP="009B330A">
            <w:pPr>
              <w:pStyle w:val="TAL"/>
            </w:pPr>
            <w:r w:rsidRPr="00A15DCB">
              <w:t xml:space="preserve">  criticalExtensions CHOICE {</w:t>
            </w:r>
          </w:p>
        </w:tc>
        <w:tc>
          <w:tcPr>
            <w:tcW w:w="2267" w:type="dxa"/>
          </w:tcPr>
          <w:p w14:paraId="2DFC0C5C" w14:textId="77777777" w:rsidR="003A4D13" w:rsidRPr="00A15DCB" w:rsidRDefault="003A4D13" w:rsidP="009B330A">
            <w:pPr>
              <w:pStyle w:val="TAL"/>
            </w:pPr>
          </w:p>
        </w:tc>
        <w:tc>
          <w:tcPr>
            <w:tcW w:w="1700" w:type="dxa"/>
          </w:tcPr>
          <w:p w14:paraId="3972FFF0" w14:textId="77777777" w:rsidR="003A4D13" w:rsidRPr="00A15DCB" w:rsidRDefault="003A4D13" w:rsidP="009B330A">
            <w:pPr>
              <w:pStyle w:val="TAL"/>
            </w:pPr>
          </w:p>
        </w:tc>
        <w:tc>
          <w:tcPr>
            <w:tcW w:w="1245" w:type="dxa"/>
          </w:tcPr>
          <w:p w14:paraId="0BD15DDA" w14:textId="77777777" w:rsidR="003A4D13" w:rsidRPr="00A15DCB" w:rsidRDefault="003A4D13" w:rsidP="009B330A">
            <w:pPr>
              <w:pStyle w:val="TAL"/>
            </w:pPr>
          </w:p>
        </w:tc>
      </w:tr>
      <w:tr w:rsidR="003A4D13" w:rsidRPr="00A15DCB" w14:paraId="7EC4994D" w14:textId="77777777" w:rsidTr="009B330A">
        <w:tc>
          <w:tcPr>
            <w:tcW w:w="4535" w:type="dxa"/>
            <w:tcBorders>
              <w:bottom w:val="single" w:sz="4" w:space="0" w:color="auto"/>
            </w:tcBorders>
          </w:tcPr>
          <w:p w14:paraId="72C061BB" w14:textId="77777777" w:rsidR="003A4D13" w:rsidRPr="00A15DCB" w:rsidRDefault="003A4D13" w:rsidP="009B330A">
            <w:pPr>
              <w:pStyle w:val="TAL"/>
            </w:pPr>
            <w:r w:rsidRPr="00A15DCB">
              <w:t xml:space="preserve">    rrcReconfiguration SEQUENCE {</w:t>
            </w:r>
          </w:p>
        </w:tc>
        <w:tc>
          <w:tcPr>
            <w:tcW w:w="2267" w:type="dxa"/>
          </w:tcPr>
          <w:p w14:paraId="59723BCB" w14:textId="77777777" w:rsidR="003A4D13" w:rsidRPr="00A15DCB" w:rsidRDefault="003A4D13" w:rsidP="009B330A">
            <w:pPr>
              <w:pStyle w:val="TAL"/>
            </w:pPr>
          </w:p>
        </w:tc>
        <w:tc>
          <w:tcPr>
            <w:tcW w:w="1700" w:type="dxa"/>
          </w:tcPr>
          <w:p w14:paraId="0E6CB424" w14:textId="77777777" w:rsidR="003A4D13" w:rsidRPr="00A15DCB" w:rsidRDefault="003A4D13" w:rsidP="009B330A">
            <w:pPr>
              <w:pStyle w:val="TAL"/>
            </w:pPr>
          </w:p>
        </w:tc>
        <w:tc>
          <w:tcPr>
            <w:tcW w:w="1245" w:type="dxa"/>
          </w:tcPr>
          <w:p w14:paraId="7B4770F0" w14:textId="77777777" w:rsidR="003A4D13" w:rsidRPr="00A15DCB" w:rsidRDefault="003A4D13" w:rsidP="009B330A">
            <w:pPr>
              <w:pStyle w:val="TAL"/>
            </w:pPr>
          </w:p>
        </w:tc>
      </w:tr>
      <w:tr w:rsidR="003A4D13" w:rsidRPr="00A15DCB" w14:paraId="2D2461BF" w14:textId="77777777" w:rsidTr="009B330A">
        <w:tc>
          <w:tcPr>
            <w:tcW w:w="4535" w:type="dxa"/>
            <w:tcBorders>
              <w:bottom w:val="single" w:sz="4" w:space="0" w:color="auto"/>
            </w:tcBorders>
          </w:tcPr>
          <w:p w14:paraId="573A1163" w14:textId="77777777" w:rsidR="003A4D13" w:rsidRPr="00A15DCB" w:rsidRDefault="003A4D13" w:rsidP="009B330A">
            <w:pPr>
              <w:pStyle w:val="TAL"/>
            </w:pPr>
            <w:r w:rsidRPr="00A15DCB">
              <w:t xml:space="preserve">      radioBearerConfig</w:t>
            </w:r>
          </w:p>
        </w:tc>
        <w:tc>
          <w:tcPr>
            <w:tcW w:w="2267" w:type="dxa"/>
          </w:tcPr>
          <w:p w14:paraId="69B9EAE3" w14:textId="77777777" w:rsidR="003A4D13" w:rsidRPr="00A15DCB" w:rsidRDefault="003A4D13" w:rsidP="009B330A">
            <w:pPr>
              <w:pStyle w:val="TAL"/>
            </w:pPr>
            <w:r w:rsidRPr="00A15DCB">
              <w:t>RadioBearerConfig as per TS 38.508-1[4] Table 4.6.3-132 with conditions DRBn and Recover_PDCP</w:t>
            </w:r>
          </w:p>
        </w:tc>
        <w:tc>
          <w:tcPr>
            <w:tcW w:w="1700" w:type="dxa"/>
          </w:tcPr>
          <w:p w14:paraId="1C750432" w14:textId="77777777" w:rsidR="003A4D13" w:rsidRPr="00A15DCB" w:rsidRDefault="003A4D13" w:rsidP="009B330A">
            <w:pPr>
              <w:pStyle w:val="TAL"/>
            </w:pPr>
            <w:r w:rsidRPr="00A15DCB">
              <w:t>n set to the default DRB of the first PDU session</w:t>
            </w:r>
          </w:p>
        </w:tc>
        <w:tc>
          <w:tcPr>
            <w:tcW w:w="1245" w:type="dxa"/>
          </w:tcPr>
          <w:p w14:paraId="502EC40F" w14:textId="77777777" w:rsidR="003A4D13" w:rsidRPr="00A15DCB" w:rsidRDefault="003A4D13" w:rsidP="009B330A">
            <w:pPr>
              <w:pStyle w:val="TAL"/>
            </w:pPr>
          </w:p>
        </w:tc>
      </w:tr>
      <w:tr w:rsidR="003A4D13" w:rsidRPr="00A15DCB" w14:paraId="581333F8" w14:textId="77777777" w:rsidTr="009B330A">
        <w:tc>
          <w:tcPr>
            <w:tcW w:w="4535" w:type="dxa"/>
            <w:tcBorders>
              <w:bottom w:val="single" w:sz="4" w:space="0" w:color="auto"/>
            </w:tcBorders>
          </w:tcPr>
          <w:p w14:paraId="67C69E3F" w14:textId="77777777" w:rsidR="003A4D13" w:rsidRPr="00A15DCB" w:rsidRDefault="003A4D13" w:rsidP="009B330A">
            <w:pPr>
              <w:pStyle w:val="TAL"/>
            </w:pPr>
            <w:r w:rsidRPr="00A15DCB">
              <w:t xml:space="preserve">      nonCriticalExtension SEQUENCE {</w:t>
            </w:r>
          </w:p>
        </w:tc>
        <w:tc>
          <w:tcPr>
            <w:tcW w:w="2267" w:type="dxa"/>
          </w:tcPr>
          <w:p w14:paraId="49B1CA20" w14:textId="77777777" w:rsidR="003A4D13" w:rsidRPr="00A15DCB" w:rsidRDefault="003A4D13" w:rsidP="009B330A">
            <w:pPr>
              <w:pStyle w:val="TAL"/>
            </w:pPr>
          </w:p>
        </w:tc>
        <w:tc>
          <w:tcPr>
            <w:tcW w:w="1700" w:type="dxa"/>
          </w:tcPr>
          <w:p w14:paraId="44A41567" w14:textId="77777777" w:rsidR="003A4D13" w:rsidRPr="00A15DCB" w:rsidRDefault="003A4D13" w:rsidP="009B330A">
            <w:pPr>
              <w:pStyle w:val="TAL"/>
            </w:pPr>
          </w:p>
        </w:tc>
        <w:tc>
          <w:tcPr>
            <w:tcW w:w="1245" w:type="dxa"/>
          </w:tcPr>
          <w:p w14:paraId="65D5D9D9" w14:textId="77777777" w:rsidR="003A4D13" w:rsidRPr="00A15DCB" w:rsidRDefault="003A4D13" w:rsidP="009B330A">
            <w:pPr>
              <w:pStyle w:val="TAL"/>
            </w:pPr>
          </w:p>
        </w:tc>
      </w:tr>
      <w:tr w:rsidR="003A4D13" w:rsidRPr="00A15DCB" w14:paraId="5BDC90C1" w14:textId="77777777" w:rsidTr="009B330A">
        <w:tc>
          <w:tcPr>
            <w:tcW w:w="4535" w:type="dxa"/>
            <w:tcBorders>
              <w:bottom w:val="single" w:sz="4" w:space="0" w:color="auto"/>
            </w:tcBorders>
          </w:tcPr>
          <w:p w14:paraId="73BD9EA3" w14:textId="77777777" w:rsidR="003A4D13" w:rsidRPr="00A15DCB" w:rsidRDefault="003A4D13" w:rsidP="009B330A">
            <w:pPr>
              <w:pStyle w:val="TAL"/>
            </w:pPr>
            <w:r w:rsidRPr="00A15DCB">
              <w:t xml:space="preserve">        masterCellGroup</w:t>
            </w:r>
          </w:p>
        </w:tc>
        <w:tc>
          <w:tcPr>
            <w:tcW w:w="2267" w:type="dxa"/>
          </w:tcPr>
          <w:p w14:paraId="4C7BC27C" w14:textId="77777777" w:rsidR="003A4D13" w:rsidRPr="00A15DCB" w:rsidRDefault="003A4D13" w:rsidP="009B330A">
            <w:pPr>
              <w:pStyle w:val="TAL"/>
            </w:pPr>
            <w:r w:rsidRPr="00A15DCB">
              <w:t>CellGroupConfig</w:t>
            </w:r>
          </w:p>
        </w:tc>
        <w:tc>
          <w:tcPr>
            <w:tcW w:w="1700" w:type="dxa"/>
          </w:tcPr>
          <w:p w14:paraId="42E0DED8" w14:textId="77777777" w:rsidR="003A4D13" w:rsidRPr="00A15DCB" w:rsidRDefault="003A4D13" w:rsidP="009B330A">
            <w:pPr>
              <w:pStyle w:val="TAL"/>
            </w:pPr>
            <w:r w:rsidRPr="00A15DCB">
              <w:t>Table 7.1.1.1.26.3.3-2</w:t>
            </w:r>
          </w:p>
        </w:tc>
        <w:tc>
          <w:tcPr>
            <w:tcW w:w="1245" w:type="dxa"/>
          </w:tcPr>
          <w:p w14:paraId="47D1EF77" w14:textId="77777777" w:rsidR="003A4D13" w:rsidRPr="00A15DCB" w:rsidRDefault="003A4D13" w:rsidP="009B330A">
            <w:pPr>
              <w:pStyle w:val="TAL"/>
            </w:pPr>
          </w:p>
        </w:tc>
      </w:tr>
      <w:tr w:rsidR="003A4D13" w:rsidRPr="00A15DCB" w14:paraId="408CD168" w14:textId="77777777" w:rsidTr="009B330A">
        <w:tc>
          <w:tcPr>
            <w:tcW w:w="4535" w:type="dxa"/>
            <w:tcBorders>
              <w:bottom w:val="single" w:sz="4" w:space="0" w:color="auto"/>
            </w:tcBorders>
          </w:tcPr>
          <w:p w14:paraId="37AA24DD" w14:textId="77777777" w:rsidR="003A4D13" w:rsidRPr="00A15DCB" w:rsidRDefault="003A4D13" w:rsidP="009B330A">
            <w:pPr>
              <w:pStyle w:val="TAL"/>
            </w:pPr>
            <w:r w:rsidRPr="00A15DCB">
              <w:t xml:space="preserve">      }</w:t>
            </w:r>
          </w:p>
        </w:tc>
        <w:tc>
          <w:tcPr>
            <w:tcW w:w="2267" w:type="dxa"/>
          </w:tcPr>
          <w:p w14:paraId="15550994" w14:textId="77777777" w:rsidR="003A4D13" w:rsidRPr="00A15DCB" w:rsidRDefault="003A4D13" w:rsidP="009B330A">
            <w:pPr>
              <w:pStyle w:val="TAL"/>
            </w:pPr>
          </w:p>
        </w:tc>
        <w:tc>
          <w:tcPr>
            <w:tcW w:w="1700" w:type="dxa"/>
          </w:tcPr>
          <w:p w14:paraId="7A5D3DB1" w14:textId="77777777" w:rsidR="003A4D13" w:rsidRPr="00A15DCB" w:rsidRDefault="003A4D13" w:rsidP="009B330A">
            <w:pPr>
              <w:pStyle w:val="TAL"/>
            </w:pPr>
          </w:p>
        </w:tc>
        <w:tc>
          <w:tcPr>
            <w:tcW w:w="1245" w:type="dxa"/>
          </w:tcPr>
          <w:p w14:paraId="6614A1B7" w14:textId="77777777" w:rsidR="003A4D13" w:rsidRPr="00A15DCB" w:rsidRDefault="003A4D13" w:rsidP="009B330A">
            <w:pPr>
              <w:pStyle w:val="TAL"/>
            </w:pPr>
          </w:p>
        </w:tc>
      </w:tr>
      <w:tr w:rsidR="003A4D13" w:rsidRPr="00A15DCB" w14:paraId="2C388C39" w14:textId="77777777" w:rsidTr="009B330A">
        <w:tc>
          <w:tcPr>
            <w:tcW w:w="4535" w:type="dxa"/>
            <w:tcBorders>
              <w:bottom w:val="single" w:sz="4" w:space="0" w:color="auto"/>
            </w:tcBorders>
          </w:tcPr>
          <w:p w14:paraId="754A5A25" w14:textId="77777777" w:rsidR="003A4D13" w:rsidRPr="00A15DCB" w:rsidRDefault="003A4D13" w:rsidP="009B330A">
            <w:pPr>
              <w:pStyle w:val="TAL"/>
            </w:pPr>
            <w:r w:rsidRPr="00A15DCB">
              <w:t xml:space="preserve">    }</w:t>
            </w:r>
          </w:p>
        </w:tc>
        <w:tc>
          <w:tcPr>
            <w:tcW w:w="2267" w:type="dxa"/>
          </w:tcPr>
          <w:p w14:paraId="407135B4" w14:textId="77777777" w:rsidR="003A4D13" w:rsidRPr="00A15DCB" w:rsidRDefault="003A4D13" w:rsidP="009B330A">
            <w:pPr>
              <w:pStyle w:val="TAL"/>
            </w:pPr>
          </w:p>
        </w:tc>
        <w:tc>
          <w:tcPr>
            <w:tcW w:w="1700" w:type="dxa"/>
          </w:tcPr>
          <w:p w14:paraId="52260265" w14:textId="77777777" w:rsidR="003A4D13" w:rsidRPr="00A15DCB" w:rsidRDefault="003A4D13" w:rsidP="009B330A">
            <w:pPr>
              <w:pStyle w:val="TAL"/>
            </w:pPr>
          </w:p>
        </w:tc>
        <w:tc>
          <w:tcPr>
            <w:tcW w:w="1245" w:type="dxa"/>
          </w:tcPr>
          <w:p w14:paraId="1736CBE3" w14:textId="77777777" w:rsidR="003A4D13" w:rsidRPr="00A15DCB" w:rsidRDefault="003A4D13" w:rsidP="009B330A">
            <w:pPr>
              <w:pStyle w:val="TAL"/>
            </w:pPr>
          </w:p>
        </w:tc>
      </w:tr>
      <w:tr w:rsidR="003A4D13" w:rsidRPr="00A15DCB" w14:paraId="1F3B478D" w14:textId="77777777" w:rsidTr="009B330A">
        <w:tc>
          <w:tcPr>
            <w:tcW w:w="4535" w:type="dxa"/>
            <w:tcBorders>
              <w:bottom w:val="single" w:sz="4" w:space="0" w:color="auto"/>
            </w:tcBorders>
          </w:tcPr>
          <w:p w14:paraId="1068287F" w14:textId="77777777" w:rsidR="003A4D13" w:rsidRPr="00A15DCB" w:rsidRDefault="003A4D13" w:rsidP="009B330A">
            <w:pPr>
              <w:pStyle w:val="TAL"/>
            </w:pPr>
            <w:r w:rsidRPr="00A15DCB">
              <w:t xml:space="preserve">  }</w:t>
            </w:r>
          </w:p>
        </w:tc>
        <w:tc>
          <w:tcPr>
            <w:tcW w:w="2267" w:type="dxa"/>
          </w:tcPr>
          <w:p w14:paraId="06E6560C" w14:textId="77777777" w:rsidR="003A4D13" w:rsidRPr="00A15DCB" w:rsidRDefault="003A4D13" w:rsidP="009B330A">
            <w:pPr>
              <w:pStyle w:val="TAL"/>
            </w:pPr>
          </w:p>
        </w:tc>
        <w:tc>
          <w:tcPr>
            <w:tcW w:w="1700" w:type="dxa"/>
          </w:tcPr>
          <w:p w14:paraId="4D7FCFE4" w14:textId="77777777" w:rsidR="003A4D13" w:rsidRPr="00A15DCB" w:rsidRDefault="003A4D13" w:rsidP="009B330A">
            <w:pPr>
              <w:pStyle w:val="TAL"/>
            </w:pPr>
          </w:p>
        </w:tc>
        <w:tc>
          <w:tcPr>
            <w:tcW w:w="1245" w:type="dxa"/>
          </w:tcPr>
          <w:p w14:paraId="3B574D3F" w14:textId="77777777" w:rsidR="003A4D13" w:rsidRPr="00A15DCB" w:rsidRDefault="003A4D13" w:rsidP="009B330A">
            <w:pPr>
              <w:pStyle w:val="TAL"/>
            </w:pPr>
          </w:p>
        </w:tc>
      </w:tr>
      <w:tr w:rsidR="003A4D13" w:rsidRPr="00A15DCB" w14:paraId="7BC19493" w14:textId="77777777" w:rsidTr="009B330A">
        <w:tc>
          <w:tcPr>
            <w:tcW w:w="4535" w:type="dxa"/>
            <w:tcBorders>
              <w:bottom w:val="single" w:sz="4" w:space="0" w:color="auto"/>
            </w:tcBorders>
          </w:tcPr>
          <w:p w14:paraId="4034A1A6" w14:textId="77777777" w:rsidR="003A4D13" w:rsidRPr="00A15DCB" w:rsidRDefault="003A4D13" w:rsidP="009B330A">
            <w:pPr>
              <w:pStyle w:val="TAL"/>
            </w:pPr>
            <w:r w:rsidRPr="00A15DCB">
              <w:t>}</w:t>
            </w:r>
          </w:p>
        </w:tc>
        <w:tc>
          <w:tcPr>
            <w:tcW w:w="2267" w:type="dxa"/>
          </w:tcPr>
          <w:p w14:paraId="3E2A2456" w14:textId="77777777" w:rsidR="003A4D13" w:rsidRPr="00A15DCB" w:rsidRDefault="003A4D13" w:rsidP="009B330A">
            <w:pPr>
              <w:pStyle w:val="TAL"/>
            </w:pPr>
          </w:p>
        </w:tc>
        <w:tc>
          <w:tcPr>
            <w:tcW w:w="1700" w:type="dxa"/>
          </w:tcPr>
          <w:p w14:paraId="71C0D892" w14:textId="77777777" w:rsidR="003A4D13" w:rsidRPr="00A15DCB" w:rsidRDefault="003A4D13" w:rsidP="009B330A">
            <w:pPr>
              <w:pStyle w:val="TAL"/>
            </w:pPr>
          </w:p>
        </w:tc>
        <w:tc>
          <w:tcPr>
            <w:tcW w:w="1245" w:type="dxa"/>
          </w:tcPr>
          <w:p w14:paraId="0E41575F" w14:textId="77777777" w:rsidR="003A4D13" w:rsidRPr="00A15DCB" w:rsidRDefault="003A4D13" w:rsidP="009B330A">
            <w:pPr>
              <w:pStyle w:val="TAL"/>
            </w:pPr>
          </w:p>
        </w:tc>
      </w:tr>
    </w:tbl>
    <w:p w14:paraId="4C6DCD07" w14:textId="77777777" w:rsidR="003A4D13" w:rsidRPr="00A15DCB" w:rsidRDefault="003A4D13" w:rsidP="003A4D13"/>
    <w:p w14:paraId="2B5F68AD" w14:textId="77777777" w:rsidR="003A4D13" w:rsidRPr="00A15DCB" w:rsidRDefault="003A4D13" w:rsidP="003A4D13">
      <w:pPr>
        <w:pStyle w:val="TH"/>
      </w:pPr>
      <w:r w:rsidRPr="00A15DCB">
        <w:lastRenderedPageBreak/>
        <w:t xml:space="preserve">Table 7.1.1.1.26.3.3-2: </w:t>
      </w:r>
      <w:r w:rsidRPr="00A15DCB">
        <w:rPr>
          <w:i/>
          <w:iCs/>
        </w:rPr>
        <w:t>CellGroupConfig</w:t>
      </w:r>
      <w:r w:rsidRPr="00A15DCB">
        <w:t xml:space="preserve"> (Table 7.1.1.1.26.3.3-1)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3A4D13" w:rsidRPr="00A15DCB" w14:paraId="4B5B1543" w14:textId="77777777" w:rsidTr="009B330A">
        <w:tc>
          <w:tcPr>
            <w:tcW w:w="9747" w:type="dxa"/>
            <w:gridSpan w:val="4"/>
          </w:tcPr>
          <w:p w14:paraId="063F743E" w14:textId="77777777" w:rsidR="003A4D13" w:rsidRPr="00A15DCB" w:rsidRDefault="003A4D13" w:rsidP="009B330A">
            <w:pPr>
              <w:pStyle w:val="TAL"/>
            </w:pPr>
            <w:r w:rsidRPr="00A15DCB">
              <w:t>Derivation Path: TS 38.508-1 [4], Table 4.6.3-19 with condition PCell_change</w:t>
            </w:r>
          </w:p>
        </w:tc>
      </w:tr>
      <w:tr w:rsidR="003A4D13" w:rsidRPr="00A15DCB" w14:paraId="17F1E815" w14:textId="77777777" w:rsidTr="009B330A">
        <w:tc>
          <w:tcPr>
            <w:tcW w:w="4534" w:type="dxa"/>
          </w:tcPr>
          <w:p w14:paraId="004B81A9" w14:textId="77777777" w:rsidR="003A4D13" w:rsidRPr="00A15DCB" w:rsidRDefault="003A4D13" w:rsidP="009B330A">
            <w:pPr>
              <w:pStyle w:val="TAH"/>
            </w:pPr>
            <w:r w:rsidRPr="00A15DCB">
              <w:t>Information Element</w:t>
            </w:r>
          </w:p>
        </w:tc>
        <w:tc>
          <w:tcPr>
            <w:tcW w:w="2266" w:type="dxa"/>
          </w:tcPr>
          <w:p w14:paraId="6BB9ED75" w14:textId="77777777" w:rsidR="003A4D13" w:rsidRPr="00A15DCB" w:rsidRDefault="003A4D13" w:rsidP="009B330A">
            <w:pPr>
              <w:pStyle w:val="TAH"/>
            </w:pPr>
            <w:r w:rsidRPr="00A15DCB">
              <w:t>Value/remark</w:t>
            </w:r>
          </w:p>
        </w:tc>
        <w:tc>
          <w:tcPr>
            <w:tcW w:w="1701" w:type="dxa"/>
          </w:tcPr>
          <w:p w14:paraId="56D7A321" w14:textId="77777777" w:rsidR="003A4D13" w:rsidRPr="00A15DCB" w:rsidRDefault="003A4D13" w:rsidP="009B330A">
            <w:pPr>
              <w:pStyle w:val="TAH"/>
            </w:pPr>
            <w:r w:rsidRPr="00A15DCB">
              <w:t>Comment</w:t>
            </w:r>
          </w:p>
        </w:tc>
        <w:tc>
          <w:tcPr>
            <w:tcW w:w="1246" w:type="dxa"/>
          </w:tcPr>
          <w:p w14:paraId="299A1A5B" w14:textId="77777777" w:rsidR="003A4D13" w:rsidRPr="00A15DCB" w:rsidRDefault="003A4D13" w:rsidP="009B330A">
            <w:pPr>
              <w:pStyle w:val="TAH"/>
            </w:pPr>
            <w:r w:rsidRPr="00A15DCB">
              <w:t>Condition</w:t>
            </w:r>
          </w:p>
        </w:tc>
      </w:tr>
      <w:tr w:rsidR="003A4D13" w:rsidRPr="00A15DCB" w14:paraId="3DC13F73" w14:textId="77777777" w:rsidTr="009B330A">
        <w:tc>
          <w:tcPr>
            <w:tcW w:w="4534" w:type="dxa"/>
          </w:tcPr>
          <w:p w14:paraId="36612AFF" w14:textId="77777777" w:rsidR="003A4D13" w:rsidRPr="00A15DCB" w:rsidRDefault="003A4D13" w:rsidP="009B330A">
            <w:pPr>
              <w:pStyle w:val="TAL"/>
            </w:pPr>
            <w:r w:rsidRPr="00A15DCB">
              <w:t xml:space="preserve">CellGroupConfig ::= </w:t>
            </w:r>
            <w:r w:rsidRPr="00A15DCB">
              <w:rPr>
                <w:snapToGrid w:val="0"/>
              </w:rPr>
              <w:t xml:space="preserve">SEQUENCE </w:t>
            </w:r>
            <w:r w:rsidRPr="00A15DCB">
              <w:t>{</w:t>
            </w:r>
          </w:p>
        </w:tc>
        <w:tc>
          <w:tcPr>
            <w:tcW w:w="2266" w:type="dxa"/>
          </w:tcPr>
          <w:p w14:paraId="48BB4969" w14:textId="77777777" w:rsidR="003A4D13" w:rsidRPr="00A15DCB" w:rsidRDefault="003A4D13" w:rsidP="009B330A">
            <w:pPr>
              <w:pStyle w:val="TAL"/>
            </w:pPr>
          </w:p>
        </w:tc>
        <w:tc>
          <w:tcPr>
            <w:tcW w:w="1701" w:type="dxa"/>
          </w:tcPr>
          <w:p w14:paraId="53FC13A4" w14:textId="77777777" w:rsidR="003A4D13" w:rsidRPr="00A15DCB" w:rsidRDefault="003A4D13" w:rsidP="009B330A">
            <w:pPr>
              <w:pStyle w:val="TAL"/>
            </w:pPr>
          </w:p>
        </w:tc>
        <w:tc>
          <w:tcPr>
            <w:tcW w:w="1246" w:type="dxa"/>
          </w:tcPr>
          <w:p w14:paraId="088A53E5" w14:textId="77777777" w:rsidR="003A4D13" w:rsidRPr="00A15DCB" w:rsidRDefault="003A4D13" w:rsidP="009B330A">
            <w:pPr>
              <w:pStyle w:val="TAL"/>
            </w:pPr>
          </w:p>
        </w:tc>
      </w:tr>
      <w:tr w:rsidR="003A4D13" w:rsidRPr="00A15DCB" w14:paraId="27F1F59E" w14:textId="77777777" w:rsidTr="009B330A">
        <w:tc>
          <w:tcPr>
            <w:tcW w:w="4534" w:type="dxa"/>
          </w:tcPr>
          <w:p w14:paraId="39ABEEA7" w14:textId="77777777" w:rsidR="003A4D13" w:rsidRPr="00A15DCB" w:rsidRDefault="003A4D13" w:rsidP="009B330A">
            <w:pPr>
              <w:pStyle w:val="TAL"/>
            </w:pPr>
            <w:r w:rsidRPr="00A15DCB">
              <w:t xml:space="preserve">  spCellConfig </w:t>
            </w:r>
            <w:r w:rsidRPr="00A15DCB">
              <w:rPr>
                <w:snapToGrid w:val="0"/>
              </w:rPr>
              <w:t xml:space="preserve">SEQUENCE </w:t>
            </w:r>
            <w:r w:rsidRPr="00A15DCB">
              <w:t>{</w:t>
            </w:r>
          </w:p>
        </w:tc>
        <w:tc>
          <w:tcPr>
            <w:tcW w:w="2266" w:type="dxa"/>
          </w:tcPr>
          <w:p w14:paraId="13EF4846" w14:textId="77777777" w:rsidR="003A4D13" w:rsidRPr="00A15DCB" w:rsidRDefault="003A4D13" w:rsidP="009B330A">
            <w:pPr>
              <w:pStyle w:val="TAL"/>
            </w:pPr>
          </w:p>
        </w:tc>
        <w:tc>
          <w:tcPr>
            <w:tcW w:w="1701" w:type="dxa"/>
          </w:tcPr>
          <w:p w14:paraId="5DB46378" w14:textId="77777777" w:rsidR="003A4D13" w:rsidRPr="00A15DCB" w:rsidRDefault="003A4D13" w:rsidP="009B330A">
            <w:pPr>
              <w:pStyle w:val="TAL"/>
            </w:pPr>
          </w:p>
        </w:tc>
        <w:tc>
          <w:tcPr>
            <w:tcW w:w="1246" w:type="dxa"/>
          </w:tcPr>
          <w:p w14:paraId="6C58DBB7" w14:textId="77777777" w:rsidR="003A4D13" w:rsidRPr="00A15DCB" w:rsidRDefault="003A4D13" w:rsidP="009B330A">
            <w:pPr>
              <w:pStyle w:val="TAL"/>
            </w:pPr>
          </w:p>
        </w:tc>
      </w:tr>
      <w:tr w:rsidR="003A4D13" w:rsidRPr="00A15DCB" w14:paraId="320EFD55" w14:textId="77777777" w:rsidTr="009B330A">
        <w:tc>
          <w:tcPr>
            <w:tcW w:w="4534" w:type="dxa"/>
          </w:tcPr>
          <w:p w14:paraId="086864E0" w14:textId="77777777" w:rsidR="003A4D13" w:rsidRPr="00A15DCB" w:rsidRDefault="003A4D13" w:rsidP="009B330A">
            <w:pPr>
              <w:pStyle w:val="TAL"/>
            </w:pPr>
            <w:r w:rsidRPr="00A15DCB">
              <w:t xml:space="preserve">    reconfigurationWithSync SEQUENCE {</w:t>
            </w:r>
          </w:p>
        </w:tc>
        <w:tc>
          <w:tcPr>
            <w:tcW w:w="2266" w:type="dxa"/>
          </w:tcPr>
          <w:p w14:paraId="27F29AE0" w14:textId="77777777" w:rsidR="003A4D13" w:rsidRPr="00A15DCB" w:rsidRDefault="003A4D13" w:rsidP="009B330A">
            <w:pPr>
              <w:pStyle w:val="TAL"/>
            </w:pPr>
          </w:p>
        </w:tc>
        <w:tc>
          <w:tcPr>
            <w:tcW w:w="1701" w:type="dxa"/>
          </w:tcPr>
          <w:p w14:paraId="212C5161" w14:textId="77777777" w:rsidR="003A4D13" w:rsidRPr="00A15DCB" w:rsidRDefault="003A4D13" w:rsidP="009B330A">
            <w:pPr>
              <w:pStyle w:val="TAL"/>
            </w:pPr>
          </w:p>
        </w:tc>
        <w:tc>
          <w:tcPr>
            <w:tcW w:w="1246" w:type="dxa"/>
          </w:tcPr>
          <w:p w14:paraId="3C3AAD16" w14:textId="77777777" w:rsidR="003A4D13" w:rsidRPr="00A15DCB" w:rsidRDefault="003A4D13" w:rsidP="009B330A">
            <w:pPr>
              <w:pStyle w:val="TAL"/>
            </w:pPr>
          </w:p>
        </w:tc>
      </w:tr>
      <w:tr w:rsidR="003A4D13" w:rsidRPr="00A15DCB" w14:paraId="5A2B1211" w14:textId="77777777" w:rsidTr="009B330A">
        <w:tc>
          <w:tcPr>
            <w:tcW w:w="4534" w:type="dxa"/>
          </w:tcPr>
          <w:p w14:paraId="041985A4" w14:textId="77777777" w:rsidR="003A4D13" w:rsidRPr="00A15DCB" w:rsidRDefault="003A4D13" w:rsidP="009B330A">
            <w:pPr>
              <w:pStyle w:val="TAL"/>
            </w:pPr>
            <w:r w:rsidRPr="00A15DCB">
              <w:t xml:space="preserve">      spCellConfigCommon</w:t>
            </w:r>
          </w:p>
        </w:tc>
        <w:tc>
          <w:tcPr>
            <w:tcW w:w="2266" w:type="dxa"/>
          </w:tcPr>
          <w:p w14:paraId="62289D4C" w14:textId="77777777" w:rsidR="003A4D13" w:rsidRPr="00A15DCB" w:rsidRDefault="003A4D13" w:rsidP="009B330A">
            <w:pPr>
              <w:pStyle w:val="TAL"/>
            </w:pPr>
            <w:r w:rsidRPr="00A15DCB">
              <w:t>ServingCellConfigCommon</w:t>
            </w:r>
          </w:p>
        </w:tc>
        <w:tc>
          <w:tcPr>
            <w:tcW w:w="1701" w:type="dxa"/>
          </w:tcPr>
          <w:p w14:paraId="4B2759B4" w14:textId="77777777" w:rsidR="003A4D13" w:rsidRPr="00A15DCB" w:rsidRDefault="003A4D13" w:rsidP="009B330A">
            <w:pPr>
              <w:pStyle w:val="TAL"/>
            </w:pPr>
            <w:r w:rsidRPr="00A15DCB">
              <w:t>Table 7.1.1.1.26.3.3-4</w:t>
            </w:r>
          </w:p>
        </w:tc>
        <w:tc>
          <w:tcPr>
            <w:tcW w:w="1246" w:type="dxa"/>
          </w:tcPr>
          <w:p w14:paraId="3FA93A36" w14:textId="77777777" w:rsidR="003A4D13" w:rsidRPr="00A15DCB" w:rsidRDefault="003A4D13" w:rsidP="009B330A">
            <w:pPr>
              <w:pStyle w:val="TAL"/>
            </w:pPr>
          </w:p>
        </w:tc>
      </w:tr>
      <w:tr w:rsidR="003A4D13" w:rsidRPr="00A15DCB" w14:paraId="22230B14" w14:textId="77777777" w:rsidTr="009B330A">
        <w:tc>
          <w:tcPr>
            <w:tcW w:w="4534" w:type="dxa"/>
            <w:tcBorders>
              <w:bottom w:val="nil"/>
            </w:tcBorders>
          </w:tcPr>
          <w:p w14:paraId="4160F7F5" w14:textId="77777777" w:rsidR="003A4D13" w:rsidRPr="00A15DCB" w:rsidRDefault="003A4D13" w:rsidP="009B330A">
            <w:pPr>
              <w:pStyle w:val="TAL"/>
            </w:pPr>
            <w:r w:rsidRPr="00A15DCB">
              <w:t xml:space="preserve">      newUE-Identity</w:t>
            </w:r>
          </w:p>
        </w:tc>
        <w:tc>
          <w:tcPr>
            <w:tcW w:w="2266" w:type="dxa"/>
          </w:tcPr>
          <w:p w14:paraId="40154D6B" w14:textId="77777777" w:rsidR="003A4D13" w:rsidRPr="00A15DCB" w:rsidRDefault="003A4D13" w:rsidP="009B330A">
            <w:pPr>
              <w:pStyle w:val="TAL"/>
            </w:pPr>
            <w:r w:rsidRPr="00A15DCB">
              <w:t>UE identity different from NR cell 1 UE identity</w:t>
            </w:r>
          </w:p>
        </w:tc>
        <w:tc>
          <w:tcPr>
            <w:tcW w:w="1701" w:type="dxa"/>
          </w:tcPr>
          <w:p w14:paraId="0C47CC6E" w14:textId="77777777" w:rsidR="003A4D13" w:rsidRPr="00A15DCB" w:rsidRDefault="003A4D13" w:rsidP="009B330A">
            <w:pPr>
              <w:pStyle w:val="TAL"/>
            </w:pPr>
          </w:p>
        </w:tc>
        <w:tc>
          <w:tcPr>
            <w:tcW w:w="1246" w:type="dxa"/>
          </w:tcPr>
          <w:p w14:paraId="397A412C" w14:textId="77777777" w:rsidR="003A4D13" w:rsidRPr="00A15DCB" w:rsidRDefault="003A4D13" w:rsidP="009B330A">
            <w:pPr>
              <w:pStyle w:val="TAL"/>
              <w:rPr>
                <w:lang w:eastAsia="zh-CN"/>
              </w:rPr>
            </w:pPr>
            <w:r w:rsidRPr="00A15DCB">
              <w:rPr>
                <w:lang w:eastAsia="zh-CN"/>
              </w:rPr>
              <w:t>Step 1</w:t>
            </w:r>
          </w:p>
        </w:tc>
      </w:tr>
      <w:tr w:rsidR="003A4D13" w:rsidRPr="00A15DCB" w14:paraId="39249106" w14:textId="77777777" w:rsidTr="009B330A">
        <w:tc>
          <w:tcPr>
            <w:tcW w:w="4534" w:type="dxa"/>
            <w:tcBorders>
              <w:top w:val="nil"/>
            </w:tcBorders>
          </w:tcPr>
          <w:p w14:paraId="356CCCCB" w14:textId="77777777" w:rsidR="003A4D13" w:rsidRPr="00A15DCB" w:rsidRDefault="003A4D13" w:rsidP="009B330A">
            <w:pPr>
              <w:pStyle w:val="TAL"/>
            </w:pPr>
          </w:p>
        </w:tc>
        <w:tc>
          <w:tcPr>
            <w:tcW w:w="2266" w:type="dxa"/>
          </w:tcPr>
          <w:p w14:paraId="29F94903" w14:textId="77777777" w:rsidR="003A4D13" w:rsidRPr="00A15DCB" w:rsidRDefault="003A4D13" w:rsidP="009B330A">
            <w:pPr>
              <w:pStyle w:val="TAL"/>
            </w:pPr>
            <w:r w:rsidRPr="00A15DCB">
              <w:t>UE identity different from NR cell 2 UE identity</w:t>
            </w:r>
          </w:p>
        </w:tc>
        <w:tc>
          <w:tcPr>
            <w:tcW w:w="1701" w:type="dxa"/>
          </w:tcPr>
          <w:p w14:paraId="5B72B395" w14:textId="77777777" w:rsidR="003A4D13" w:rsidRPr="00A15DCB" w:rsidRDefault="003A4D13" w:rsidP="009B330A">
            <w:pPr>
              <w:pStyle w:val="TAL"/>
            </w:pPr>
          </w:p>
        </w:tc>
        <w:tc>
          <w:tcPr>
            <w:tcW w:w="1246" w:type="dxa"/>
          </w:tcPr>
          <w:p w14:paraId="5A603D82" w14:textId="77777777" w:rsidR="003A4D13" w:rsidRPr="00A15DCB" w:rsidRDefault="003A4D13" w:rsidP="009B330A">
            <w:pPr>
              <w:pStyle w:val="TAL"/>
              <w:rPr>
                <w:lang w:eastAsia="zh-CN"/>
              </w:rPr>
            </w:pPr>
            <w:r w:rsidRPr="00A15DCB">
              <w:rPr>
                <w:lang w:eastAsia="zh-CN"/>
              </w:rPr>
              <w:t>Step 5</w:t>
            </w:r>
          </w:p>
        </w:tc>
      </w:tr>
      <w:tr w:rsidR="003A4D13" w:rsidRPr="00A15DCB" w14:paraId="1E574613" w14:textId="77777777" w:rsidTr="009B330A">
        <w:tc>
          <w:tcPr>
            <w:tcW w:w="4534" w:type="dxa"/>
          </w:tcPr>
          <w:p w14:paraId="4ADC6321" w14:textId="77777777" w:rsidR="003A4D13" w:rsidRPr="00A15DCB" w:rsidRDefault="003A4D13" w:rsidP="009B330A">
            <w:pPr>
              <w:pStyle w:val="TAL"/>
            </w:pPr>
            <w:r w:rsidRPr="00A15DCB">
              <w:t xml:space="preserve">      rach-ConfigDedicated CHOICE {</w:t>
            </w:r>
          </w:p>
        </w:tc>
        <w:tc>
          <w:tcPr>
            <w:tcW w:w="2266" w:type="dxa"/>
          </w:tcPr>
          <w:p w14:paraId="03D3BB90" w14:textId="77777777" w:rsidR="003A4D13" w:rsidRPr="00A15DCB" w:rsidRDefault="003A4D13" w:rsidP="009B330A">
            <w:pPr>
              <w:pStyle w:val="TAL"/>
            </w:pPr>
          </w:p>
        </w:tc>
        <w:tc>
          <w:tcPr>
            <w:tcW w:w="1701" w:type="dxa"/>
          </w:tcPr>
          <w:p w14:paraId="6CCF3D3B" w14:textId="77777777" w:rsidR="003A4D13" w:rsidRPr="00A15DCB" w:rsidRDefault="003A4D13" w:rsidP="009B330A">
            <w:pPr>
              <w:pStyle w:val="TAL"/>
            </w:pPr>
          </w:p>
        </w:tc>
        <w:tc>
          <w:tcPr>
            <w:tcW w:w="1246" w:type="dxa"/>
          </w:tcPr>
          <w:p w14:paraId="656CE9EE" w14:textId="77777777" w:rsidR="003A4D13" w:rsidRPr="00A15DCB" w:rsidRDefault="003A4D13" w:rsidP="009B330A">
            <w:pPr>
              <w:pStyle w:val="TAL"/>
            </w:pPr>
          </w:p>
        </w:tc>
      </w:tr>
      <w:tr w:rsidR="003A4D13" w:rsidRPr="00A15DCB" w14:paraId="2F1C195D" w14:textId="77777777" w:rsidTr="009B330A">
        <w:tc>
          <w:tcPr>
            <w:tcW w:w="4534" w:type="dxa"/>
          </w:tcPr>
          <w:p w14:paraId="15280EFC" w14:textId="77777777" w:rsidR="003A4D13" w:rsidRPr="00A15DCB" w:rsidRDefault="003A4D13" w:rsidP="009B330A">
            <w:pPr>
              <w:pStyle w:val="TAL"/>
            </w:pPr>
            <w:r w:rsidRPr="00A15DCB">
              <w:t xml:space="preserve">        uplink</w:t>
            </w:r>
          </w:p>
        </w:tc>
        <w:tc>
          <w:tcPr>
            <w:tcW w:w="2266" w:type="dxa"/>
          </w:tcPr>
          <w:p w14:paraId="3CD3A959" w14:textId="77777777" w:rsidR="003A4D13" w:rsidRPr="00A15DCB" w:rsidRDefault="003A4D13" w:rsidP="009B330A">
            <w:pPr>
              <w:pStyle w:val="TAL"/>
            </w:pPr>
            <w:r w:rsidRPr="00A15DCB">
              <w:t>RACH-ConfigDedicated</w:t>
            </w:r>
          </w:p>
        </w:tc>
        <w:tc>
          <w:tcPr>
            <w:tcW w:w="1701" w:type="dxa"/>
          </w:tcPr>
          <w:p w14:paraId="1F147FF8" w14:textId="77777777" w:rsidR="003A4D13" w:rsidRPr="00A15DCB" w:rsidRDefault="003A4D13" w:rsidP="009B330A">
            <w:pPr>
              <w:pStyle w:val="TAL"/>
            </w:pPr>
            <w:r w:rsidRPr="00A15DCB">
              <w:t>Table 7.1.1.1.26.3.3-3</w:t>
            </w:r>
          </w:p>
        </w:tc>
        <w:tc>
          <w:tcPr>
            <w:tcW w:w="1246" w:type="dxa"/>
          </w:tcPr>
          <w:p w14:paraId="707E0F41" w14:textId="77777777" w:rsidR="003A4D13" w:rsidRPr="00A15DCB" w:rsidRDefault="003A4D13" w:rsidP="009B330A">
            <w:pPr>
              <w:pStyle w:val="TAL"/>
            </w:pPr>
          </w:p>
        </w:tc>
      </w:tr>
      <w:tr w:rsidR="003A4D13" w:rsidRPr="00A15DCB" w14:paraId="75968383" w14:textId="77777777" w:rsidTr="009B330A">
        <w:tc>
          <w:tcPr>
            <w:tcW w:w="4534" w:type="dxa"/>
          </w:tcPr>
          <w:p w14:paraId="6405DC39" w14:textId="77777777" w:rsidR="003A4D13" w:rsidRPr="00A15DCB" w:rsidRDefault="003A4D13" w:rsidP="009B330A">
            <w:pPr>
              <w:pStyle w:val="TAL"/>
            </w:pPr>
            <w:r w:rsidRPr="00A15DCB">
              <w:t xml:space="preserve">      }</w:t>
            </w:r>
          </w:p>
        </w:tc>
        <w:tc>
          <w:tcPr>
            <w:tcW w:w="2266" w:type="dxa"/>
          </w:tcPr>
          <w:p w14:paraId="4FDE75EF" w14:textId="77777777" w:rsidR="003A4D13" w:rsidRPr="00A15DCB" w:rsidRDefault="003A4D13" w:rsidP="009B330A">
            <w:pPr>
              <w:pStyle w:val="TAL"/>
            </w:pPr>
          </w:p>
        </w:tc>
        <w:tc>
          <w:tcPr>
            <w:tcW w:w="1701" w:type="dxa"/>
          </w:tcPr>
          <w:p w14:paraId="245F3C00" w14:textId="77777777" w:rsidR="003A4D13" w:rsidRPr="00A15DCB" w:rsidRDefault="003A4D13" w:rsidP="009B330A">
            <w:pPr>
              <w:pStyle w:val="TAL"/>
            </w:pPr>
          </w:p>
        </w:tc>
        <w:tc>
          <w:tcPr>
            <w:tcW w:w="1246" w:type="dxa"/>
          </w:tcPr>
          <w:p w14:paraId="748D8E3C" w14:textId="77777777" w:rsidR="003A4D13" w:rsidRPr="00A15DCB" w:rsidRDefault="003A4D13" w:rsidP="009B330A">
            <w:pPr>
              <w:pStyle w:val="TAL"/>
            </w:pPr>
          </w:p>
        </w:tc>
      </w:tr>
      <w:tr w:rsidR="003A4D13" w:rsidRPr="00A15DCB" w14:paraId="388460E7" w14:textId="77777777" w:rsidTr="009B330A">
        <w:tc>
          <w:tcPr>
            <w:tcW w:w="4534" w:type="dxa"/>
            <w:tcBorders>
              <w:top w:val="single" w:sz="4" w:space="0" w:color="auto"/>
              <w:left w:val="single" w:sz="4" w:space="0" w:color="auto"/>
              <w:bottom w:val="single" w:sz="4" w:space="0" w:color="auto"/>
              <w:right w:val="single" w:sz="4" w:space="0" w:color="auto"/>
            </w:tcBorders>
          </w:tcPr>
          <w:p w14:paraId="2A403233" w14:textId="77777777" w:rsidR="003A4D13" w:rsidRPr="00A15DCB" w:rsidRDefault="003A4D13" w:rsidP="009B330A">
            <w:pPr>
              <w:pStyle w:val="TAL"/>
            </w:pPr>
            <w:r w:rsidRPr="00A15DCB">
              <w:t xml:space="preserve">    }</w:t>
            </w:r>
          </w:p>
        </w:tc>
        <w:tc>
          <w:tcPr>
            <w:tcW w:w="2266" w:type="dxa"/>
            <w:tcBorders>
              <w:top w:val="single" w:sz="4" w:space="0" w:color="auto"/>
              <w:left w:val="single" w:sz="4" w:space="0" w:color="auto"/>
              <w:bottom w:val="single" w:sz="4" w:space="0" w:color="auto"/>
              <w:right w:val="single" w:sz="4" w:space="0" w:color="auto"/>
            </w:tcBorders>
          </w:tcPr>
          <w:p w14:paraId="7BD2A0DF" w14:textId="77777777" w:rsidR="003A4D13" w:rsidRPr="00A15DCB" w:rsidRDefault="003A4D13" w:rsidP="009B330A">
            <w:pPr>
              <w:pStyle w:val="TAL"/>
            </w:pPr>
          </w:p>
        </w:tc>
        <w:tc>
          <w:tcPr>
            <w:tcW w:w="1701" w:type="dxa"/>
            <w:tcBorders>
              <w:top w:val="single" w:sz="4" w:space="0" w:color="auto"/>
              <w:left w:val="single" w:sz="4" w:space="0" w:color="auto"/>
              <w:bottom w:val="single" w:sz="4" w:space="0" w:color="auto"/>
              <w:right w:val="single" w:sz="4" w:space="0" w:color="auto"/>
            </w:tcBorders>
          </w:tcPr>
          <w:p w14:paraId="5A727CC0" w14:textId="77777777" w:rsidR="003A4D13" w:rsidRPr="00A15DCB" w:rsidRDefault="003A4D13" w:rsidP="009B330A">
            <w:pPr>
              <w:pStyle w:val="TAL"/>
            </w:pPr>
          </w:p>
        </w:tc>
        <w:tc>
          <w:tcPr>
            <w:tcW w:w="1246" w:type="dxa"/>
            <w:tcBorders>
              <w:top w:val="single" w:sz="4" w:space="0" w:color="auto"/>
              <w:left w:val="single" w:sz="4" w:space="0" w:color="auto"/>
              <w:bottom w:val="single" w:sz="4" w:space="0" w:color="auto"/>
              <w:right w:val="single" w:sz="4" w:space="0" w:color="auto"/>
            </w:tcBorders>
          </w:tcPr>
          <w:p w14:paraId="7528C7C2" w14:textId="77777777" w:rsidR="003A4D13" w:rsidRPr="00A15DCB" w:rsidRDefault="003A4D13" w:rsidP="009B330A">
            <w:pPr>
              <w:pStyle w:val="TAL"/>
            </w:pPr>
          </w:p>
        </w:tc>
      </w:tr>
      <w:tr w:rsidR="003A4D13" w:rsidRPr="00A15DCB" w14:paraId="756562CD" w14:textId="77777777" w:rsidTr="009B330A">
        <w:tc>
          <w:tcPr>
            <w:tcW w:w="4534" w:type="dxa"/>
            <w:tcBorders>
              <w:top w:val="single" w:sz="4" w:space="0" w:color="auto"/>
              <w:left w:val="single" w:sz="4" w:space="0" w:color="auto"/>
              <w:bottom w:val="single" w:sz="4" w:space="0" w:color="auto"/>
              <w:right w:val="single" w:sz="4" w:space="0" w:color="auto"/>
            </w:tcBorders>
          </w:tcPr>
          <w:p w14:paraId="49864879" w14:textId="77777777" w:rsidR="003A4D13" w:rsidRPr="00A15DCB" w:rsidRDefault="003A4D13" w:rsidP="009B330A">
            <w:pPr>
              <w:pStyle w:val="TAL"/>
            </w:pPr>
            <w:r w:rsidRPr="00A15DCB">
              <w:t xml:space="preserve">  }</w:t>
            </w:r>
          </w:p>
        </w:tc>
        <w:tc>
          <w:tcPr>
            <w:tcW w:w="2266" w:type="dxa"/>
            <w:tcBorders>
              <w:top w:val="single" w:sz="4" w:space="0" w:color="auto"/>
              <w:left w:val="single" w:sz="4" w:space="0" w:color="auto"/>
              <w:bottom w:val="single" w:sz="4" w:space="0" w:color="auto"/>
              <w:right w:val="single" w:sz="4" w:space="0" w:color="auto"/>
            </w:tcBorders>
          </w:tcPr>
          <w:p w14:paraId="3F971988" w14:textId="77777777" w:rsidR="003A4D13" w:rsidRPr="00A15DCB" w:rsidRDefault="003A4D13" w:rsidP="009B330A">
            <w:pPr>
              <w:pStyle w:val="TAL"/>
            </w:pPr>
          </w:p>
        </w:tc>
        <w:tc>
          <w:tcPr>
            <w:tcW w:w="1701" w:type="dxa"/>
            <w:tcBorders>
              <w:top w:val="single" w:sz="4" w:space="0" w:color="auto"/>
              <w:left w:val="single" w:sz="4" w:space="0" w:color="auto"/>
              <w:bottom w:val="single" w:sz="4" w:space="0" w:color="auto"/>
              <w:right w:val="single" w:sz="4" w:space="0" w:color="auto"/>
            </w:tcBorders>
          </w:tcPr>
          <w:p w14:paraId="22BB4C80" w14:textId="77777777" w:rsidR="003A4D13" w:rsidRPr="00A15DCB" w:rsidRDefault="003A4D13" w:rsidP="009B330A">
            <w:pPr>
              <w:pStyle w:val="TAL"/>
            </w:pPr>
          </w:p>
        </w:tc>
        <w:tc>
          <w:tcPr>
            <w:tcW w:w="1246" w:type="dxa"/>
            <w:tcBorders>
              <w:top w:val="single" w:sz="4" w:space="0" w:color="auto"/>
              <w:left w:val="single" w:sz="4" w:space="0" w:color="auto"/>
              <w:bottom w:val="single" w:sz="4" w:space="0" w:color="auto"/>
              <w:right w:val="single" w:sz="4" w:space="0" w:color="auto"/>
            </w:tcBorders>
          </w:tcPr>
          <w:p w14:paraId="06729907" w14:textId="77777777" w:rsidR="003A4D13" w:rsidRPr="00A15DCB" w:rsidRDefault="003A4D13" w:rsidP="009B330A">
            <w:pPr>
              <w:pStyle w:val="TAL"/>
            </w:pPr>
          </w:p>
        </w:tc>
      </w:tr>
      <w:tr w:rsidR="003A4D13" w:rsidRPr="00A15DCB" w14:paraId="151A0DE7" w14:textId="77777777" w:rsidTr="009B330A">
        <w:tc>
          <w:tcPr>
            <w:tcW w:w="4534" w:type="dxa"/>
            <w:tcBorders>
              <w:top w:val="single" w:sz="4" w:space="0" w:color="auto"/>
              <w:left w:val="single" w:sz="4" w:space="0" w:color="auto"/>
              <w:bottom w:val="single" w:sz="4" w:space="0" w:color="auto"/>
              <w:right w:val="single" w:sz="4" w:space="0" w:color="auto"/>
            </w:tcBorders>
          </w:tcPr>
          <w:p w14:paraId="4D8C5AB1" w14:textId="77777777" w:rsidR="003A4D13" w:rsidRPr="00A15DCB" w:rsidRDefault="003A4D13" w:rsidP="009B330A">
            <w:pPr>
              <w:pStyle w:val="TAL"/>
            </w:pPr>
            <w:r w:rsidRPr="00A15DCB">
              <w:t>}</w:t>
            </w:r>
          </w:p>
        </w:tc>
        <w:tc>
          <w:tcPr>
            <w:tcW w:w="2266" w:type="dxa"/>
            <w:tcBorders>
              <w:top w:val="single" w:sz="4" w:space="0" w:color="auto"/>
              <w:left w:val="single" w:sz="4" w:space="0" w:color="auto"/>
              <w:bottom w:val="single" w:sz="4" w:space="0" w:color="auto"/>
              <w:right w:val="single" w:sz="4" w:space="0" w:color="auto"/>
            </w:tcBorders>
          </w:tcPr>
          <w:p w14:paraId="1C801AD5" w14:textId="77777777" w:rsidR="003A4D13" w:rsidRPr="00A15DCB" w:rsidRDefault="003A4D13" w:rsidP="009B330A">
            <w:pPr>
              <w:pStyle w:val="TAL"/>
            </w:pPr>
          </w:p>
        </w:tc>
        <w:tc>
          <w:tcPr>
            <w:tcW w:w="1701" w:type="dxa"/>
            <w:tcBorders>
              <w:top w:val="single" w:sz="4" w:space="0" w:color="auto"/>
              <w:left w:val="single" w:sz="4" w:space="0" w:color="auto"/>
              <w:bottom w:val="single" w:sz="4" w:space="0" w:color="auto"/>
              <w:right w:val="single" w:sz="4" w:space="0" w:color="auto"/>
            </w:tcBorders>
          </w:tcPr>
          <w:p w14:paraId="799231BF" w14:textId="77777777" w:rsidR="003A4D13" w:rsidRPr="00A15DCB" w:rsidRDefault="003A4D13" w:rsidP="009B330A">
            <w:pPr>
              <w:pStyle w:val="TAL"/>
            </w:pPr>
          </w:p>
        </w:tc>
        <w:tc>
          <w:tcPr>
            <w:tcW w:w="1246" w:type="dxa"/>
            <w:tcBorders>
              <w:top w:val="single" w:sz="4" w:space="0" w:color="auto"/>
              <w:left w:val="single" w:sz="4" w:space="0" w:color="auto"/>
              <w:bottom w:val="single" w:sz="4" w:space="0" w:color="auto"/>
              <w:right w:val="single" w:sz="4" w:space="0" w:color="auto"/>
            </w:tcBorders>
          </w:tcPr>
          <w:p w14:paraId="788B5A74" w14:textId="77777777" w:rsidR="003A4D13" w:rsidRPr="00A15DCB" w:rsidRDefault="003A4D13" w:rsidP="009B330A">
            <w:pPr>
              <w:pStyle w:val="TAL"/>
            </w:pPr>
          </w:p>
        </w:tc>
      </w:tr>
    </w:tbl>
    <w:p w14:paraId="239410D7" w14:textId="77777777" w:rsidR="003A4D13" w:rsidRPr="00A15DCB" w:rsidRDefault="003A4D13" w:rsidP="003A4D13">
      <w:pPr>
        <w:rPr>
          <w:rFonts w:eastAsia="MS Mincho"/>
        </w:rPr>
      </w:pPr>
    </w:p>
    <w:p w14:paraId="0256CB3F" w14:textId="77777777" w:rsidR="003A4D13" w:rsidRPr="00A15DCB" w:rsidRDefault="003A4D13" w:rsidP="003A4D13">
      <w:pPr>
        <w:pStyle w:val="TH"/>
        <w:rPr>
          <w:i/>
          <w:iCs/>
        </w:rPr>
      </w:pPr>
      <w:r w:rsidRPr="00A15DCB">
        <w:t xml:space="preserve">Table 7.1.1.1.26.3.3-3: </w:t>
      </w:r>
      <w:r w:rsidRPr="00A15DCB">
        <w:rPr>
          <w:i/>
          <w:iCs/>
        </w:rPr>
        <w:t>RACH-ConfigDedicated</w:t>
      </w:r>
      <w:r w:rsidRPr="00A15DCB">
        <w:rPr>
          <w:i/>
        </w:rPr>
        <w:t xml:space="preserve"> </w:t>
      </w:r>
      <w:r w:rsidRPr="00A15DCB">
        <w:t>(Table 7.1.1.1.26.3.3-2)</w:t>
      </w:r>
    </w:p>
    <w:tbl>
      <w:tblPr>
        <w:tblW w:w="975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3A4D13" w:rsidRPr="00A15DCB" w14:paraId="19124904" w14:textId="77777777" w:rsidTr="009B330A">
        <w:tc>
          <w:tcPr>
            <w:tcW w:w="9752" w:type="dxa"/>
            <w:gridSpan w:val="4"/>
          </w:tcPr>
          <w:p w14:paraId="56BFD9C5" w14:textId="77777777" w:rsidR="003A4D13" w:rsidRPr="00A15DCB" w:rsidRDefault="003A4D13" w:rsidP="009B330A">
            <w:pPr>
              <w:pStyle w:val="TAH"/>
              <w:jc w:val="left"/>
              <w:rPr>
                <w:b w:val="0"/>
              </w:rPr>
            </w:pPr>
            <w:r w:rsidRPr="00A15DCB">
              <w:rPr>
                <w:b w:val="0"/>
              </w:rPr>
              <w:t>Derivation Path: TS 38.508-1 [4], Table 4.6.3-129</w:t>
            </w:r>
          </w:p>
        </w:tc>
      </w:tr>
      <w:tr w:rsidR="003A4D13" w:rsidRPr="00A15DCB" w14:paraId="1F6568BB" w14:textId="77777777" w:rsidTr="009B330A">
        <w:tc>
          <w:tcPr>
            <w:tcW w:w="4536" w:type="dxa"/>
          </w:tcPr>
          <w:p w14:paraId="6D87DEE4" w14:textId="77777777" w:rsidR="003A4D13" w:rsidRPr="00A15DCB" w:rsidRDefault="003A4D13" w:rsidP="009B330A">
            <w:pPr>
              <w:pStyle w:val="TAH"/>
            </w:pPr>
            <w:r w:rsidRPr="00A15DCB">
              <w:t>Information Element</w:t>
            </w:r>
          </w:p>
        </w:tc>
        <w:tc>
          <w:tcPr>
            <w:tcW w:w="2268" w:type="dxa"/>
          </w:tcPr>
          <w:p w14:paraId="107EB2C3" w14:textId="77777777" w:rsidR="003A4D13" w:rsidRPr="00A15DCB" w:rsidRDefault="003A4D13" w:rsidP="009B330A">
            <w:pPr>
              <w:pStyle w:val="TAH"/>
            </w:pPr>
            <w:r w:rsidRPr="00A15DCB">
              <w:t>Value/remark</w:t>
            </w:r>
          </w:p>
        </w:tc>
        <w:tc>
          <w:tcPr>
            <w:tcW w:w="1701" w:type="dxa"/>
          </w:tcPr>
          <w:p w14:paraId="679CA5E6" w14:textId="77777777" w:rsidR="003A4D13" w:rsidRPr="00A15DCB" w:rsidRDefault="003A4D13" w:rsidP="009B330A">
            <w:pPr>
              <w:pStyle w:val="TAH"/>
            </w:pPr>
            <w:r w:rsidRPr="00A15DCB">
              <w:t>Comment</w:t>
            </w:r>
          </w:p>
        </w:tc>
        <w:tc>
          <w:tcPr>
            <w:tcW w:w="1247" w:type="dxa"/>
          </w:tcPr>
          <w:p w14:paraId="7F955832" w14:textId="77777777" w:rsidR="003A4D13" w:rsidRPr="00A15DCB" w:rsidRDefault="003A4D13" w:rsidP="009B330A">
            <w:pPr>
              <w:pStyle w:val="TAH"/>
            </w:pPr>
            <w:r w:rsidRPr="00A15DCB">
              <w:t>Condition</w:t>
            </w:r>
          </w:p>
        </w:tc>
      </w:tr>
      <w:tr w:rsidR="003A4D13" w:rsidRPr="00A15DCB" w14:paraId="5108D86D" w14:textId="77777777" w:rsidTr="009B330A">
        <w:tc>
          <w:tcPr>
            <w:tcW w:w="4536" w:type="dxa"/>
          </w:tcPr>
          <w:p w14:paraId="106F9D70" w14:textId="77777777" w:rsidR="003A4D13" w:rsidRPr="00A15DCB" w:rsidRDefault="003A4D13" w:rsidP="009B330A">
            <w:pPr>
              <w:pStyle w:val="TAL"/>
            </w:pPr>
            <w:r w:rsidRPr="00A15DCB">
              <w:t xml:space="preserve">RACH-ConfigDedicated ::= </w:t>
            </w:r>
            <w:r w:rsidRPr="00A15DCB">
              <w:rPr>
                <w:snapToGrid w:val="0"/>
              </w:rPr>
              <w:t xml:space="preserve">SEQUENCE </w:t>
            </w:r>
            <w:r w:rsidRPr="00A15DCB">
              <w:t>{</w:t>
            </w:r>
          </w:p>
        </w:tc>
        <w:tc>
          <w:tcPr>
            <w:tcW w:w="2268" w:type="dxa"/>
          </w:tcPr>
          <w:p w14:paraId="24F77A73" w14:textId="77777777" w:rsidR="003A4D13" w:rsidRPr="00A15DCB" w:rsidRDefault="003A4D13" w:rsidP="009B330A">
            <w:pPr>
              <w:pStyle w:val="TAL"/>
            </w:pPr>
          </w:p>
        </w:tc>
        <w:tc>
          <w:tcPr>
            <w:tcW w:w="1701" w:type="dxa"/>
          </w:tcPr>
          <w:p w14:paraId="4521606C" w14:textId="77777777" w:rsidR="003A4D13" w:rsidRPr="00A15DCB" w:rsidRDefault="003A4D13" w:rsidP="009B330A">
            <w:pPr>
              <w:pStyle w:val="TAL"/>
            </w:pPr>
          </w:p>
        </w:tc>
        <w:tc>
          <w:tcPr>
            <w:tcW w:w="1247" w:type="dxa"/>
          </w:tcPr>
          <w:p w14:paraId="2C7CF67D" w14:textId="77777777" w:rsidR="003A4D13" w:rsidRPr="00A15DCB" w:rsidRDefault="003A4D13" w:rsidP="009B330A">
            <w:pPr>
              <w:pStyle w:val="TAL"/>
            </w:pPr>
          </w:p>
        </w:tc>
      </w:tr>
      <w:tr w:rsidR="003A4D13" w:rsidRPr="00A15DCB" w14:paraId="4BC696C0" w14:textId="77777777" w:rsidTr="009B330A">
        <w:tc>
          <w:tcPr>
            <w:tcW w:w="4536" w:type="dxa"/>
          </w:tcPr>
          <w:p w14:paraId="5B639E38" w14:textId="77777777" w:rsidR="003A4D13" w:rsidRPr="00A15DCB" w:rsidRDefault="003A4D13" w:rsidP="009B330A">
            <w:pPr>
              <w:pStyle w:val="TAL"/>
            </w:pPr>
            <w:r w:rsidRPr="00A15DCB">
              <w:rPr>
                <w:rFonts w:cs="Arial"/>
                <w:kern w:val="2"/>
                <w:szCs w:val="18"/>
              </w:rPr>
              <w:t xml:space="preserve">  cfra SEQUENCE {</w:t>
            </w:r>
          </w:p>
        </w:tc>
        <w:tc>
          <w:tcPr>
            <w:tcW w:w="2268" w:type="dxa"/>
          </w:tcPr>
          <w:p w14:paraId="17B9B545" w14:textId="77777777" w:rsidR="003A4D13" w:rsidRPr="00A15DCB" w:rsidRDefault="003A4D13" w:rsidP="009B330A">
            <w:pPr>
              <w:pStyle w:val="TAL"/>
            </w:pPr>
          </w:p>
        </w:tc>
        <w:tc>
          <w:tcPr>
            <w:tcW w:w="1701" w:type="dxa"/>
          </w:tcPr>
          <w:p w14:paraId="4A6BD342" w14:textId="77777777" w:rsidR="003A4D13" w:rsidRPr="00A15DCB" w:rsidRDefault="003A4D13" w:rsidP="009B330A">
            <w:pPr>
              <w:pStyle w:val="TAL"/>
            </w:pPr>
          </w:p>
        </w:tc>
        <w:tc>
          <w:tcPr>
            <w:tcW w:w="1247" w:type="dxa"/>
          </w:tcPr>
          <w:p w14:paraId="259477D9" w14:textId="77777777" w:rsidR="003A4D13" w:rsidRPr="00A15DCB" w:rsidRDefault="003A4D13" w:rsidP="009B330A">
            <w:pPr>
              <w:pStyle w:val="TAL"/>
            </w:pPr>
          </w:p>
        </w:tc>
      </w:tr>
      <w:tr w:rsidR="003A4D13" w:rsidRPr="00A15DCB" w14:paraId="746657E3" w14:textId="77777777" w:rsidTr="009B330A">
        <w:tc>
          <w:tcPr>
            <w:tcW w:w="4536" w:type="dxa"/>
          </w:tcPr>
          <w:p w14:paraId="1C921234" w14:textId="77777777" w:rsidR="003A4D13" w:rsidRPr="00A15DCB" w:rsidRDefault="003A4D13" w:rsidP="009B330A">
            <w:pPr>
              <w:pStyle w:val="TAL"/>
            </w:pPr>
            <w:r w:rsidRPr="00A15DCB">
              <w:t xml:space="preserve">    resources CHOICE {</w:t>
            </w:r>
          </w:p>
        </w:tc>
        <w:tc>
          <w:tcPr>
            <w:tcW w:w="2268" w:type="dxa"/>
          </w:tcPr>
          <w:p w14:paraId="2AD10F30" w14:textId="77777777" w:rsidR="003A4D13" w:rsidRPr="00A15DCB" w:rsidRDefault="003A4D13" w:rsidP="009B330A">
            <w:pPr>
              <w:pStyle w:val="TAL"/>
            </w:pPr>
          </w:p>
        </w:tc>
        <w:tc>
          <w:tcPr>
            <w:tcW w:w="1701" w:type="dxa"/>
          </w:tcPr>
          <w:p w14:paraId="3140640E" w14:textId="77777777" w:rsidR="003A4D13" w:rsidRPr="00A15DCB" w:rsidRDefault="003A4D13" w:rsidP="009B330A">
            <w:pPr>
              <w:pStyle w:val="TAL"/>
            </w:pPr>
          </w:p>
        </w:tc>
        <w:tc>
          <w:tcPr>
            <w:tcW w:w="1247" w:type="dxa"/>
          </w:tcPr>
          <w:p w14:paraId="0E4B28BB" w14:textId="77777777" w:rsidR="003A4D13" w:rsidRPr="00A15DCB" w:rsidRDefault="003A4D13" w:rsidP="009B330A">
            <w:pPr>
              <w:pStyle w:val="TAL"/>
            </w:pPr>
          </w:p>
        </w:tc>
      </w:tr>
      <w:tr w:rsidR="003A4D13" w:rsidRPr="00A15DCB" w14:paraId="34DCA78D" w14:textId="77777777" w:rsidTr="009B330A">
        <w:trPr>
          <w:trHeight w:val="232"/>
        </w:trPr>
        <w:tc>
          <w:tcPr>
            <w:tcW w:w="4536" w:type="dxa"/>
          </w:tcPr>
          <w:p w14:paraId="15468406" w14:textId="77777777" w:rsidR="003A4D13" w:rsidRPr="00A15DCB" w:rsidRDefault="003A4D13" w:rsidP="009B330A">
            <w:pPr>
              <w:pStyle w:val="TAL"/>
            </w:pPr>
            <w:r w:rsidRPr="00A15DCB">
              <w:t xml:space="preserve">      ssb SEQUENCE {</w:t>
            </w:r>
          </w:p>
        </w:tc>
        <w:tc>
          <w:tcPr>
            <w:tcW w:w="2268" w:type="dxa"/>
          </w:tcPr>
          <w:p w14:paraId="4D4384AA" w14:textId="77777777" w:rsidR="003A4D13" w:rsidRPr="00A15DCB" w:rsidRDefault="003A4D13" w:rsidP="009B330A">
            <w:pPr>
              <w:pStyle w:val="TAL"/>
            </w:pPr>
          </w:p>
        </w:tc>
        <w:tc>
          <w:tcPr>
            <w:tcW w:w="1701" w:type="dxa"/>
          </w:tcPr>
          <w:p w14:paraId="32454739" w14:textId="77777777" w:rsidR="003A4D13" w:rsidRPr="00A15DCB" w:rsidRDefault="003A4D13" w:rsidP="009B330A">
            <w:pPr>
              <w:pStyle w:val="TAL"/>
            </w:pPr>
          </w:p>
        </w:tc>
        <w:tc>
          <w:tcPr>
            <w:tcW w:w="1247" w:type="dxa"/>
          </w:tcPr>
          <w:p w14:paraId="26CA2AE7" w14:textId="77777777" w:rsidR="003A4D13" w:rsidRPr="00A15DCB" w:rsidRDefault="003A4D13" w:rsidP="009B330A">
            <w:pPr>
              <w:pStyle w:val="TAL"/>
            </w:pPr>
          </w:p>
        </w:tc>
      </w:tr>
      <w:tr w:rsidR="003A4D13" w:rsidRPr="00A15DCB" w14:paraId="30E8EECE" w14:textId="77777777" w:rsidTr="009B330A">
        <w:trPr>
          <w:trHeight w:val="232"/>
        </w:trPr>
        <w:tc>
          <w:tcPr>
            <w:tcW w:w="4536" w:type="dxa"/>
          </w:tcPr>
          <w:p w14:paraId="10149894" w14:textId="77777777" w:rsidR="003A4D13" w:rsidRPr="00A15DCB" w:rsidRDefault="003A4D13" w:rsidP="009B330A">
            <w:pPr>
              <w:pStyle w:val="TAL"/>
            </w:pPr>
            <w:r w:rsidRPr="00A15DCB">
              <w:t xml:space="preserve">        ssb-ResourceList SEQUENCE (SIZE(1..maxRA-SSB-Resources)) OF </w:t>
            </w:r>
            <w:r w:rsidRPr="00A15DCB">
              <w:rPr>
                <w:rFonts w:cs="Arial"/>
                <w:kern w:val="2"/>
                <w:szCs w:val="18"/>
              </w:rPr>
              <w:t xml:space="preserve">CFRA-SSB-Resource </w:t>
            </w:r>
            <w:r w:rsidRPr="00A15DCB">
              <w:t>{</w:t>
            </w:r>
          </w:p>
        </w:tc>
        <w:tc>
          <w:tcPr>
            <w:tcW w:w="2268" w:type="dxa"/>
          </w:tcPr>
          <w:p w14:paraId="012E1CC4" w14:textId="77777777" w:rsidR="003A4D13" w:rsidRPr="00A15DCB" w:rsidRDefault="003A4D13" w:rsidP="009B330A">
            <w:pPr>
              <w:pStyle w:val="TAL"/>
            </w:pPr>
            <w:r w:rsidRPr="00A15DCB">
              <w:t>1 entry</w:t>
            </w:r>
          </w:p>
        </w:tc>
        <w:tc>
          <w:tcPr>
            <w:tcW w:w="1701" w:type="dxa"/>
          </w:tcPr>
          <w:p w14:paraId="61124B1E" w14:textId="77777777" w:rsidR="003A4D13" w:rsidRPr="00A15DCB" w:rsidRDefault="003A4D13" w:rsidP="009B330A">
            <w:pPr>
              <w:pStyle w:val="TAL"/>
            </w:pPr>
          </w:p>
        </w:tc>
        <w:tc>
          <w:tcPr>
            <w:tcW w:w="1247" w:type="dxa"/>
          </w:tcPr>
          <w:p w14:paraId="15D8956B" w14:textId="77777777" w:rsidR="003A4D13" w:rsidRPr="00A15DCB" w:rsidRDefault="003A4D13" w:rsidP="009B330A">
            <w:pPr>
              <w:pStyle w:val="TAL"/>
            </w:pPr>
          </w:p>
        </w:tc>
      </w:tr>
      <w:tr w:rsidR="003A4D13" w:rsidRPr="00A15DCB" w14:paraId="749BF561" w14:textId="77777777" w:rsidTr="009B330A">
        <w:trPr>
          <w:trHeight w:val="232"/>
        </w:trPr>
        <w:tc>
          <w:tcPr>
            <w:tcW w:w="4536" w:type="dxa"/>
          </w:tcPr>
          <w:p w14:paraId="731E32DE" w14:textId="77777777" w:rsidR="003A4D13" w:rsidRPr="00A15DCB" w:rsidRDefault="003A4D13" w:rsidP="009B330A">
            <w:pPr>
              <w:pStyle w:val="TAL"/>
            </w:pPr>
            <w:r w:rsidRPr="00A15DCB">
              <w:rPr>
                <w:rFonts w:cs="Arial"/>
                <w:kern w:val="2"/>
                <w:szCs w:val="18"/>
              </w:rPr>
              <w:t xml:space="preserve">          </w:t>
            </w:r>
            <w:r w:rsidRPr="00A15DCB">
              <w:t xml:space="preserve">CFRA-SSB-Resource[1] </w:t>
            </w:r>
            <w:r w:rsidRPr="00A15DCB">
              <w:rPr>
                <w:snapToGrid w:val="0"/>
              </w:rPr>
              <w:t xml:space="preserve">SEQUENCE </w:t>
            </w:r>
            <w:r w:rsidRPr="00A15DCB">
              <w:t>{</w:t>
            </w:r>
          </w:p>
        </w:tc>
        <w:tc>
          <w:tcPr>
            <w:tcW w:w="2268" w:type="dxa"/>
          </w:tcPr>
          <w:p w14:paraId="68926D46" w14:textId="77777777" w:rsidR="003A4D13" w:rsidRPr="00A15DCB" w:rsidRDefault="003A4D13" w:rsidP="009B330A">
            <w:pPr>
              <w:pStyle w:val="TAL"/>
            </w:pPr>
          </w:p>
        </w:tc>
        <w:tc>
          <w:tcPr>
            <w:tcW w:w="1701" w:type="dxa"/>
          </w:tcPr>
          <w:p w14:paraId="547715BB" w14:textId="77777777" w:rsidR="003A4D13" w:rsidRPr="00A15DCB" w:rsidRDefault="003A4D13" w:rsidP="009B330A">
            <w:pPr>
              <w:pStyle w:val="TAL"/>
            </w:pPr>
            <w:r w:rsidRPr="00A15DCB">
              <w:rPr>
                <w:rFonts w:cs="Arial"/>
                <w:kern w:val="2"/>
                <w:szCs w:val="18"/>
              </w:rPr>
              <w:t>entry 1</w:t>
            </w:r>
          </w:p>
        </w:tc>
        <w:tc>
          <w:tcPr>
            <w:tcW w:w="1247" w:type="dxa"/>
          </w:tcPr>
          <w:p w14:paraId="77899812" w14:textId="77777777" w:rsidR="003A4D13" w:rsidRPr="00A15DCB" w:rsidRDefault="003A4D13" w:rsidP="009B330A">
            <w:pPr>
              <w:pStyle w:val="TAL"/>
            </w:pPr>
          </w:p>
        </w:tc>
      </w:tr>
      <w:tr w:rsidR="003A4D13" w:rsidRPr="00A15DCB" w14:paraId="4FE21330" w14:textId="77777777" w:rsidTr="009B330A">
        <w:trPr>
          <w:trHeight w:val="232"/>
        </w:trPr>
        <w:tc>
          <w:tcPr>
            <w:tcW w:w="4536" w:type="dxa"/>
            <w:tcBorders>
              <w:bottom w:val="nil"/>
            </w:tcBorders>
          </w:tcPr>
          <w:p w14:paraId="1E217A69" w14:textId="77777777" w:rsidR="003A4D13" w:rsidRPr="00A15DCB" w:rsidRDefault="003A4D13" w:rsidP="009B330A">
            <w:pPr>
              <w:pStyle w:val="TAL"/>
            </w:pPr>
            <w:r w:rsidRPr="00A15DCB">
              <w:t xml:space="preserve">            ra-PreambleIndex</w:t>
            </w:r>
          </w:p>
        </w:tc>
        <w:tc>
          <w:tcPr>
            <w:tcW w:w="2268" w:type="dxa"/>
          </w:tcPr>
          <w:p w14:paraId="0561BE7A" w14:textId="77777777" w:rsidR="003A4D13" w:rsidRPr="00A15DCB" w:rsidRDefault="003A4D13" w:rsidP="009B330A">
            <w:pPr>
              <w:pStyle w:val="TAL"/>
            </w:pPr>
            <w:r w:rsidRPr="00A15DCB">
              <w:t>52</w:t>
            </w:r>
          </w:p>
        </w:tc>
        <w:tc>
          <w:tcPr>
            <w:tcW w:w="1701" w:type="dxa"/>
          </w:tcPr>
          <w:p w14:paraId="11D507DE" w14:textId="77777777" w:rsidR="003A4D13" w:rsidRPr="00A15DCB" w:rsidRDefault="003A4D13" w:rsidP="009B330A">
            <w:pPr>
              <w:pStyle w:val="TAL"/>
            </w:pPr>
          </w:p>
        </w:tc>
        <w:tc>
          <w:tcPr>
            <w:tcW w:w="1247" w:type="dxa"/>
          </w:tcPr>
          <w:p w14:paraId="349B964F" w14:textId="77777777" w:rsidR="003A4D13" w:rsidRPr="00A15DCB" w:rsidRDefault="003A4D13" w:rsidP="009B330A">
            <w:pPr>
              <w:pStyle w:val="TAL"/>
              <w:rPr>
                <w:lang w:eastAsia="zh-CN"/>
              </w:rPr>
            </w:pPr>
            <w:r w:rsidRPr="00A15DCB">
              <w:rPr>
                <w:lang w:eastAsia="zh-CN"/>
              </w:rPr>
              <w:t>Step 1</w:t>
            </w:r>
          </w:p>
        </w:tc>
      </w:tr>
      <w:tr w:rsidR="003A4D13" w:rsidRPr="00A15DCB" w14:paraId="5DECFDE9" w14:textId="77777777" w:rsidTr="009B330A">
        <w:trPr>
          <w:trHeight w:val="232"/>
        </w:trPr>
        <w:tc>
          <w:tcPr>
            <w:tcW w:w="4536" w:type="dxa"/>
            <w:tcBorders>
              <w:top w:val="nil"/>
            </w:tcBorders>
          </w:tcPr>
          <w:p w14:paraId="2F070503" w14:textId="77777777" w:rsidR="003A4D13" w:rsidRPr="00A15DCB" w:rsidRDefault="003A4D13" w:rsidP="009B330A">
            <w:pPr>
              <w:pStyle w:val="TAL"/>
            </w:pPr>
          </w:p>
        </w:tc>
        <w:tc>
          <w:tcPr>
            <w:tcW w:w="2268" w:type="dxa"/>
          </w:tcPr>
          <w:p w14:paraId="3B57FF22" w14:textId="77777777" w:rsidR="003A4D13" w:rsidRPr="00A15DCB" w:rsidRDefault="003A4D13" w:rsidP="009B330A">
            <w:pPr>
              <w:pStyle w:val="TAL"/>
              <w:rPr>
                <w:lang w:eastAsia="zh-CN"/>
              </w:rPr>
            </w:pPr>
            <w:r w:rsidRPr="00A15DCB">
              <w:rPr>
                <w:lang w:eastAsia="zh-CN"/>
              </w:rPr>
              <w:t>53</w:t>
            </w:r>
          </w:p>
        </w:tc>
        <w:tc>
          <w:tcPr>
            <w:tcW w:w="1701" w:type="dxa"/>
          </w:tcPr>
          <w:p w14:paraId="39E39A49" w14:textId="77777777" w:rsidR="003A4D13" w:rsidRPr="00A15DCB" w:rsidRDefault="003A4D13" w:rsidP="009B330A">
            <w:pPr>
              <w:pStyle w:val="TAL"/>
            </w:pPr>
          </w:p>
        </w:tc>
        <w:tc>
          <w:tcPr>
            <w:tcW w:w="1247" w:type="dxa"/>
          </w:tcPr>
          <w:p w14:paraId="6BA2C1AD" w14:textId="77777777" w:rsidR="003A4D13" w:rsidRPr="00A15DCB" w:rsidRDefault="003A4D13" w:rsidP="009B330A">
            <w:pPr>
              <w:pStyle w:val="TAL"/>
              <w:rPr>
                <w:lang w:eastAsia="zh-CN"/>
              </w:rPr>
            </w:pPr>
            <w:r w:rsidRPr="00A15DCB">
              <w:rPr>
                <w:lang w:eastAsia="zh-CN"/>
              </w:rPr>
              <w:t>Step 5</w:t>
            </w:r>
          </w:p>
        </w:tc>
      </w:tr>
      <w:tr w:rsidR="003A4D13" w:rsidRPr="00A15DCB" w14:paraId="3CF04F91" w14:textId="77777777" w:rsidTr="009B330A">
        <w:trPr>
          <w:trHeight w:val="232"/>
        </w:trPr>
        <w:tc>
          <w:tcPr>
            <w:tcW w:w="4536" w:type="dxa"/>
          </w:tcPr>
          <w:p w14:paraId="67D5BB6B" w14:textId="77777777" w:rsidR="003A4D13" w:rsidRPr="00A15DCB" w:rsidRDefault="003A4D13" w:rsidP="009B330A">
            <w:pPr>
              <w:pStyle w:val="TAL"/>
            </w:pPr>
            <w:r w:rsidRPr="00A15DCB">
              <w:t xml:space="preserve">          }</w:t>
            </w:r>
          </w:p>
        </w:tc>
        <w:tc>
          <w:tcPr>
            <w:tcW w:w="2268" w:type="dxa"/>
          </w:tcPr>
          <w:p w14:paraId="0D83E7AB" w14:textId="77777777" w:rsidR="003A4D13" w:rsidRPr="00A15DCB" w:rsidRDefault="003A4D13" w:rsidP="009B330A">
            <w:pPr>
              <w:pStyle w:val="TAL"/>
            </w:pPr>
          </w:p>
        </w:tc>
        <w:tc>
          <w:tcPr>
            <w:tcW w:w="1701" w:type="dxa"/>
          </w:tcPr>
          <w:p w14:paraId="185B3EE6" w14:textId="77777777" w:rsidR="003A4D13" w:rsidRPr="00A15DCB" w:rsidRDefault="003A4D13" w:rsidP="009B330A">
            <w:pPr>
              <w:pStyle w:val="TAL"/>
            </w:pPr>
          </w:p>
        </w:tc>
        <w:tc>
          <w:tcPr>
            <w:tcW w:w="1247" w:type="dxa"/>
          </w:tcPr>
          <w:p w14:paraId="7F88C4BC" w14:textId="77777777" w:rsidR="003A4D13" w:rsidRPr="00A15DCB" w:rsidRDefault="003A4D13" w:rsidP="009B330A">
            <w:pPr>
              <w:pStyle w:val="TAL"/>
            </w:pPr>
          </w:p>
        </w:tc>
      </w:tr>
      <w:tr w:rsidR="003A4D13" w:rsidRPr="00A15DCB" w14:paraId="021D1206" w14:textId="77777777" w:rsidTr="009B330A">
        <w:trPr>
          <w:trHeight w:val="232"/>
        </w:trPr>
        <w:tc>
          <w:tcPr>
            <w:tcW w:w="4536" w:type="dxa"/>
          </w:tcPr>
          <w:p w14:paraId="6A293D79" w14:textId="77777777" w:rsidR="003A4D13" w:rsidRPr="00A15DCB" w:rsidRDefault="003A4D13" w:rsidP="009B330A">
            <w:pPr>
              <w:pStyle w:val="TAL"/>
            </w:pPr>
            <w:r w:rsidRPr="00A15DCB">
              <w:t xml:space="preserve">        }</w:t>
            </w:r>
          </w:p>
        </w:tc>
        <w:tc>
          <w:tcPr>
            <w:tcW w:w="2268" w:type="dxa"/>
          </w:tcPr>
          <w:p w14:paraId="4B2835F4" w14:textId="77777777" w:rsidR="003A4D13" w:rsidRPr="00A15DCB" w:rsidRDefault="003A4D13" w:rsidP="009B330A">
            <w:pPr>
              <w:pStyle w:val="TAL"/>
            </w:pPr>
          </w:p>
        </w:tc>
        <w:tc>
          <w:tcPr>
            <w:tcW w:w="1701" w:type="dxa"/>
          </w:tcPr>
          <w:p w14:paraId="60AABA2A" w14:textId="77777777" w:rsidR="003A4D13" w:rsidRPr="00A15DCB" w:rsidRDefault="003A4D13" w:rsidP="009B330A">
            <w:pPr>
              <w:pStyle w:val="TAL"/>
            </w:pPr>
          </w:p>
        </w:tc>
        <w:tc>
          <w:tcPr>
            <w:tcW w:w="1247" w:type="dxa"/>
          </w:tcPr>
          <w:p w14:paraId="10B4C603" w14:textId="77777777" w:rsidR="003A4D13" w:rsidRPr="00A15DCB" w:rsidRDefault="003A4D13" w:rsidP="009B330A">
            <w:pPr>
              <w:pStyle w:val="TAL"/>
            </w:pPr>
          </w:p>
        </w:tc>
      </w:tr>
      <w:tr w:rsidR="003A4D13" w:rsidRPr="00A15DCB" w14:paraId="19CF74BB" w14:textId="77777777" w:rsidTr="009B330A">
        <w:trPr>
          <w:trHeight w:val="232"/>
        </w:trPr>
        <w:tc>
          <w:tcPr>
            <w:tcW w:w="4536" w:type="dxa"/>
          </w:tcPr>
          <w:p w14:paraId="304914BF" w14:textId="77777777" w:rsidR="003A4D13" w:rsidRPr="00A15DCB" w:rsidRDefault="003A4D13" w:rsidP="009B330A">
            <w:pPr>
              <w:pStyle w:val="TAL"/>
            </w:pPr>
            <w:r w:rsidRPr="00A15DCB">
              <w:t xml:space="preserve">      }</w:t>
            </w:r>
          </w:p>
        </w:tc>
        <w:tc>
          <w:tcPr>
            <w:tcW w:w="2268" w:type="dxa"/>
          </w:tcPr>
          <w:p w14:paraId="7EADAF70" w14:textId="77777777" w:rsidR="003A4D13" w:rsidRPr="00A15DCB" w:rsidRDefault="003A4D13" w:rsidP="009B330A">
            <w:pPr>
              <w:pStyle w:val="TAL"/>
            </w:pPr>
          </w:p>
        </w:tc>
        <w:tc>
          <w:tcPr>
            <w:tcW w:w="1701" w:type="dxa"/>
          </w:tcPr>
          <w:p w14:paraId="68305A8A" w14:textId="77777777" w:rsidR="003A4D13" w:rsidRPr="00A15DCB" w:rsidRDefault="003A4D13" w:rsidP="009B330A">
            <w:pPr>
              <w:pStyle w:val="TAL"/>
            </w:pPr>
          </w:p>
        </w:tc>
        <w:tc>
          <w:tcPr>
            <w:tcW w:w="1247" w:type="dxa"/>
          </w:tcPr>
          <w:p w14:paraId="220E4DE8" w14:textId="77777777" w:rsidR="003A4D13" w:rsidRPr="00A15DCB" w:rsidRDefault="003A4D13" w:rsidP="009B330A">
            <w:pPr>
              <w:pStyle w:val="TAL"/>
            </w:pPr>
          </w:p>
        </w:tc>
      </w:tr>
      <w:tr w:rsidR="003A4D13" w:rsidRPr="00A15DCB" w14:paraId="7C408A84" w14:textId="77777777" w:rsidTr="009B330A">
        <w:trPr>
          <w:trHeight w:val="232"/>
        </w:trPr>
        <w:tc>
          <w:tcPr>
            <w:tcW w:w="4536" w:type="dxa"/>
          </w:tcPr>
          <w:p w14:paraId="46BDED4B" w14:textId="77777777" w:rsidR="003A4D13" w:rsidRPr="00A15DCB" w:rsidRDefault="003A4D13" w:rsidP="009B330A">
            <w:pPr>
              <w:pStyle w:val="TAL"/>
            </w:pPr>
            <w:r w:rsidRPr="00A15DCB">
              <w:t xml:space="preserve">    }</w:t>
            </w:r>
          </w:p>
        </w:tc>
        <w:tc>
          <w:tcPr>
            <w:tcW w:w="2268" w:type="dxa"/>
          </w:tcPr>
          <w:p w14:paraId="7F453B65" w14:textId="77777777" w:rsidR="003A4D13" w:rsidRPr="00A15DCB" w:rsidRDefault="003A4D13" w:rsidP="009B330A">
            <w:pPr>
              <w:pStyle w:val="TAL"/>
            </w:pPr>
          </w:p>
        </w:tc>
        <w:tc>
          <w:tcPr>
            <w:tcW w:w="1701" w:type="dxa"/>
          </w:tcPr>
          <w:p w14:paraId="1E049A23" w14:textId="77777777" w:rsidR="003A4D13" w:rsidRPr="00A15DCB" w:rsidRDefault="003A4D13" w:rsidP="009B330A">
            <w:pPr>
              <w:pStyle w:val="TAL"/>
            </w:pPr>
          </w:p>
        </w:tc>
        <w:tc>
          <w:tcPr>
            <w:tcW w:w="1247" w:type="dxa"/>
          </w:tcPr>
          <w:p w14:paraId="319A01B7" w14:textId="77777777" w:rsidR="003A4D13" w:rsidRPr="00A15DCB" w:rsidRDefault="003A4D13" w:rsidP="009B330A">
            <w:pPr>
              <w:pStyle w:val="TAL"/>
            </w:pPr>
          </w:p>
        </w:tc>
      </w:tr>
      <w:tr w:rsidR="003A4D13" w:rsidRPr="00A15DCB" w:rsidDel="00226A7B" w14:paraId="17F8EDE9" w14:textId="77777777" w:rsidTr="009B330A">
        <w:tc>
          <w:tcPr>
            <w:tcW w:w="4536" w:type="dxa"/>
          </w:tcPr>
          <w:p w14:paraId="530EDD44" w14:textId="77777777" w:rsidR="003A4D13" w:rsidRPr="00A15DCB" w:rsidDel="00226A7B" w:rsidRDefault="003A4D13" w:rsidP="009B330A">
            <w:pPr>
              <w:pStyle w:val="TAL"/>
            </w:pPr>
            <w:r w:rsidRPr="00A15DCB">
              <w:t xml:space="preserve">  }</w:t>
            </w:r>
          </w:p>
        </w:tc>
        <w:tc>
          <w:tcPr>
            <w:tcW w:w="2268" w:type="dxa"/>
          </w:tcPr>
          <w:p w14:paraId="7C4B6885" w14:textId="77777777" w:rsidR="003A4D13" w:rsidRPr="00A15DCB" w:rsidDel="00226A7B" w:rsidRDefault="003A4D13" w:rsidP="009B330A">
            <w:pPr>
              <w:pStyle w:val="TAL"/>
            </w:pPr>
          </w:p>
        </w:tc>
        <w:tc>
          <w:tcPr>
            <w:tcW w:w="1701" w:type="dxa"/>
          </w:tcPr>
          <w:p w14:paraId="73F5A8F4" w14:textId="77777777" w:rsidR="003A4D13" w:rsidRPr="00A15DCB" w:rsidDel="00226A7B" w:rsidRDefault="003A4D13" w:rsidP="009B330A">
            <w:pPr>
              <w:pStyle w:val="TAL"/>
            </w:pPr>
          </w:p>
        </w:tc>
        <w:tc>
          <w:tcPr>
            <w:tcW w:w="1247" w:type="dxa"/>
          </w:tcPr>
          <w:p w14:paraId="325F958C" w14:textId="77777777" w:rsidR="003A4D13" w:rsidRPr="00A15DCB" w:rsidDel="00226A7B" w:rsidRDefault="003A4D13" w:rsidP="009B330A">
            <w:pPr>
              <w:pStyle w:val="TAL"/>
            </w:pPr>
          </w:p>
        </w:tc>
      </w:tr>
      <w:tr w:rsidR="003A4D13" w:rsidRPr="00A15DCB" w14:paraId="6C65B172" w14:textId="77777777" w:rsidTr="009B330A">
        <w:tc>
          <w:tcPr>
            <w:tcW w:w="4536" w:type="dxa"/>
          </w:tcPr>
          <w:p w14:paraId="43CBB326" w14:textId="77777777" w:rsidR="003A4D13" w:rsidRPr="00A15DCB" w:rsidRDefault="003A4D13" w:rsidP="009B330A">
            <w:pPr>
              <w:pStyle w:val="TAL"/>
            </w:pPr>
            <w:r w:rsidRPr="00A15DCB">
              <w:t>}</w:t>
            </w:r>
          </w:p>
        </w:tc>
        <w:tc>
          <w:tcPr>
            <w:tcW w:w="2268" w:type="dxa"/>
          </w:tcPr>
          <w:p w14:paraId="78A498C9" w14:textId="77777777" w:rsidR="003A4D13" w:rsidRPr="00A15DCB" w:rsidRDefault="003A4D13" w:rsidP="009B330A">
            <w:pPr>
              <w:pStyle w:val="TAL"/>
            </w:pPr>
          </w:p>
        </w:tc>
        <w:tc>
          <w:tcPr>
            <w:tcW w:w="1701" w:type="dxa"/>
          </w:tcPr>
          <w:p w14:paraId="5D864B02" w14:textId="77777777" w:rsidR="003A4D13" w:rsidRPr="00A15DCB" w:rsidRDefault="003A4D13" w:rsidP="009B330A">
            <w:pPr>
              <w:pStyle w:val="TAL"/>
            </w:pPr>
          </w:p>
        </w:tc>
        <w:tc>
          <w:tcPr>
            <w:tcW w:w="1247" w:type="dxa"/>
          </w:tcPr>
          <w:p w14:paraId="03F86C77" w14:textId="77777777" w:rsidR="003A4D13" w:rsidRPr="00A15DCB" w:rsidRDefault="003A4D13" w:rsidP="009B330A">
            <w:pPr>
              <w:pStyle w:val="TAL"/>
            </w:pPr>
          </w:p>
        </w:tc>
      </w:tr>
    </w:tbl>
    <w:p w14:paraId="145566AA" w14:textId="77777777" w:rsidR="003A4D13" w:rsidRPr="00A15DCB" w:rsidRDefault="003A4D13" w:rsidP="003A4D13"/>
    <w:p w14:paraId="2B50522A" w14:textId="77777777" w:rsidR="003A4D13" w:rsidRPr="00A15DCB" w:rsidRDefault="003A4D13" w:rsidP="003A4D13">
      <w:pPr>
        <w:pStyle w:val="TH"/>
        <w:rPr>
          <w:i/>
        </w:rPr>
      </w:pPr>
      <w:r w:rsidRPr="00A15DCB">
        <w:t xml:space="preserve">Table 7.1.1.1.26.3.3-4: </w:t>
      </w:r>
      <w:r w:rsidRPr="00A15DCB">
        <w:rPr>
          <w:i/>
        </w:rPr>
        <w:t xml:space="preserve">ServingCellConfigCommon </w:t>
      </w:r>
      <w:r w:rsidRPr="00A15DCB">
        <w:t>(Table 7.1.1.1.26.3.3-2)</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4D13" w:rsidRPr="00A15DCB" w14:paraId="417CED87" w14:textId="77777777" w:rsidTr="009B330A">
        <w:tc>
          <w:tcPr>
            <w:tcW w:w="9747" w:type="dxa"/>
            <w:gridSpan w:val="4"/>
          </w:tcPr>
          <w:p w14:paraId="436CD6E5" w14:textId="77777777" w:rsidR="003A4D13" w:rsidRPr="00A15DCB" w:rsidRDefault="003A4D13" w:rsidP="009B330A">
            <w:pPr>
              <w:pStyle w:val="TAH"/>
              <w:jc w:val="left"/>
              <w:rPr>
                <w:b w:val="0"/>
              </w:rPr>
            </w:pPr>
            <w:r w:rsidRPr="00A15DCB">
              <w:rPr>
                <w:b w:val="0"/>
              </w:rPr>
              <w:t>Derivation Path: TS 38.508-1 [4], Table 4.6.3-168</w:t>
            </w:r>
          </w:p>
        </w:tc>
      </w:tr>
      <w:tr w:rsidR="003A4D13" w:rsidRPr="00A15DCB" w14:paraId="0ACFA9B1" w14:textId="77777777" w:rsidTr="009B330A">
        <w:tc>
          <w:tcPr>
            <w:tcW w:w="4535" w:type="dxa"/>
          </w:tcPr>
          <w:p w14:paraId="70B121D1" w14:textId="77777777" w:rsidR="003A4D13" w:rsidRPr="00A15DCB" w:rsidRDefault="003A4D13" w:rsidP="009B330A">
            <w:pPr>
              <w:pStyle w:val="TAH"/>
            </w:pPr>
            <w:r w:rsidRPr="00A15DCB">
              <w:t>Information Element</w:t>
            </w:r>
          </w:p>
        </w:tc>
        <w:tc>
          <w:tcPr>
            <w:tcW w:w="2267" w:type="dxa"/>
          </w:tcPr>
          <w:p w14:paraId="566B3D98" w14:textId="77777777" w:rsidR="003A4D13" w:rsidRPr="00A15DCB" w:rsidRDefault="003A4D13" w:rsidP="009B330A">
            <w:pPr>
              <w:pStyle w:val="TAH"/>
            </w:pPr>
            <w:r w:rsidRPr="00A15DCB">
              <w:t>Value/remark</w:t>
            </w:r>
          </w:p>
        </w:tc>
        <w:tc>
          <w:tcPr>
            <w:tcW w:w="1700" w:type="dxa"/>
          </w:tcPr>
          <w:p w14:paraId="6B26D4FF" w14:textId="77777777" w:rsidR="003A4D13" w:rsidRPr="00A15DCB" w:rsidRDefault="003A4D13" w:rsidP="009B330A">
            <w:pPr>
              <w:pStyle w:val="TAH"/>
            </w:pPr>
            <w:r w:rsidRPr="00A15DCB">
              <w:t>Comment</w:t>
            </w:r>
          </w:p>
        </w:tc>
        <w:tc>
          <w:tcPr>
            <w:tcW w:w="1245" w:type="dxa"/>
          </w:tcPr>
          <w:p w14:paraId="4BC6203D" w14:textId="77777777" w:rsidR="003A4D13" w:rsidRPr="00A15DCB" w:rsidRDefault="003A4D13" w:rsidP="009B330A">
            <w:pPr>
              <w:pStyle w:val="TAH"/>
            </w:pPr>
            <w:r w:rsidRPr="00A15DCB">
              <w:t>Condition</w:t>
            </w:r>
          </w:p>
        </w:tc>
      </w:tr>
      <w:tr w:rsidR="003A4D13" w:rsidRPr="00A15DCB" w14:paraId="59EA007C" w14:textId="77777777" w:rsidTr="009B330A">
        <w:tc>
          <w:tcPr>
            <w:tcW w:w="4535" w:type="dxa"/>
          </w:tcPr>
          <w:p w14:paraId="5BADA37F" w14:textId="77777777" w:rsidR="003A4D13" w:rsidRPr="00A15DCB" w:rsidRDefault="003A4D13" w:rsidP="009B330A">
            <w:pPr>
              <w:pStyle w:val="TAL"/>
            </w:pPr>
            <w:r w:rsidRPr="00A15DCB">
              <w:t>ServingCellConfigCommon ::= SEQUENCE {</w:t>
            </w:r>
          </w:p>
        </w:tc>
        <w:tc>
          <w:tcPr>
            <w:tcW w:w="2267" w:type="dxa"/>
          </w:tcPr>
          <w:p w14:paraId="2F6621D2" w14:textId="77777777" w:rsidR="003A4D13" w:rsidRPr="00A15DCB" w:rsidRDefault="003A4D13" w:rsidP="009B330A">
            <w:pPr>
              <w:pStyle w:val="TAL"/>
            </w:pPr>
          </w:p>
        </w:tc>
        <w:tc>
          <w:tcPr>
            <w:tcW w:w="1700" w:type="dxa"/>
          </w:tcPr>
          <w:p w14:paraId="7C2C313A" w14:textId="77777777" w:rsidR="003A4D13" w:rsidRPr="00A15DCB" w:rsidRDefault="003A4D13" w:rsidP="009B330A">
            <w:pPr>
              <w:pStyle w:val="TAL"/>
            </w:pPr>
          </w:p>
        </w:tc>
        <w:tc>
          <w:tcPr>
            <w:tcW w:w="1245" w:type="dxa"/>
          </w:tcPr>
          <w:p w14:paraId="46698A43" w14:textId="77777777" w:rsidR="003A4D13" w:rsidRPr="00A15DCB" w:rsidRDefault="003A4D13" w:rsidP="009B330A">
            <w:pPr>
              <w:pStyle w:val="TAL"/>
            </w:pPr>
          </w:p>
        </w:tc>
      </w:tr>
      <w:tr w:rsidR="003A4D13" w:rsidRPr="00A15DCB" w14:paraId="5C3044C9" w14:textId="77777777" w:rsidTr="009B330A">
        <w:tc>
          <w:tcPr>
            <w:tcW w:w="4535" w:type="dxa"/>
          </w:tcPr>
          <w:p w14:paraId="01216E37" w14:textId="77777777" w:rsidR="003A4D13" w:rsidRPr="00A15DCB" w:rsidRDefault="003A4D13" w:rsidP="009B330A">
            <w:pPr>
              <w:pStyle w:val="TAL"/>
            </w:pPr>
            <w:r w:rsidRPr="00A15DCB">
              <w:t xml:space="preserve">  uplinkConfigCommon SEQUENCE {</w:t>
            </w:r>
          </w:p>
        </w:tc>
        <w:tc>
          <w:tcPr>
            <w:tcW w:w="2267" w:type="dxa"/>
          </w:tcPr>
          <w:p w14:paraId="7A8DED4C" w14:textId="77777777" w:rsidR="003A4D13" w:rsidRPr="00A15DCB" w:rsidRDefault="003A4D13" w:rsidP="009B330A">
            <w:pPr>
              <w:pStyle w:val="TAL"/>
            </w:pPr>
          </w:p>
        </w:tc>
        <w:tc>
          <w:tcPr>
            <w:tcW w:w="1700" w:type="dxa"/>
          </w:tcPr>
          <w:p w14:paraId="31D57B17" w14:textId="77777777" w:rsidR="003A4D13" w:rsidRPr="00A15DCB" w:rsidRDefault="003A4D13" w:rsidP="009B330A">
            <w:pPr>
              <w:pStyle w:val="TAL"/>
            </w:pPr>
          </w:p>
        </w:tc>
        <w:tc>
          <w:tcPr>
            <w:tcW w:w="1245" w:type="dxa"/>
          </w:tcPr>
          <w:p w14:paraId="65DFF7BF" w14:textId="77777777" w:rsidR="003A4D13" w:rsidRPr="00A15DCB" w:rsidRDefault="003A4D13" w:rsidP="009B330A">
            <w:pPr>
              <w:pStyle w:val="TAL"/>
            </w:pPr>
          </w:p>
        </w:tc>
      </w:tr>
      <w:tr w:rsidR="003A4D13" w:rsidRPr="00A15DCB" w14:paraId="560AA906" w14:textId="77777777" w:rsidTr="009B330A">
        <w:tc>
          <w:tcPr>
            <w:tcW w:w="4535" w:type="dxa"/>
          </w:tcPr>
          <w:p w14:paraId="42CBAA29" w14:textId="77777777" w:rsidR="003A4D13" w:rsidRPr="00A15DCB" w:rsidRDefault="003A4D13" w:rsidP="009B330A">
            <w:pPr>
              <w:pStyle w:val="TAL"/>
            </w:pPr>
            <w:r w:rsidRPr="00A15DCB">
              <w:t xml:space="preserve">    initialUplinkBWP</w:t>
            </w:r>
          </w:p>
        </w:tc>
        <w:tc>
          <w:tcPr>
            <w:tcW w:w="2267" w:type="dxa"/>
          </w:tcPr>
          <w:p w14:paraId="1A4BCA41" w14:textId="77777777" w:rsidR="003A4D13" w:rsidRPr="00A15DCB" w:rsidRDefault="003A4D13" w:rsidP="009B330A">
            <w:pPr>
              <w:pStyle w:val="TAL"/>
            </w:pPr>
            <w:r w:rsidRPr="00A15DCB">
              <w:t>BWP-UplinkCommon</w:t>
            </w:r>
          </w:p>
        </w:tc>
        <w:tc>
          <w:tcPr>
            <w:tcW w:w="1700" w:type="dxa"/>
          </w:tcPr>
          <w:p w14:paraId="689ACD8B" w14:textId="77777777" w:rsidR="003A4D13" w:rsidRPr="00A15DCB" w:rsidRDefault="003A4D13" w:rsidP="009B330A">
            <w:pPr>
              <w:pStyle w:val="TAL"/>
            </w:pPr>
            <w:r w:rsidRPr="00A15DCB">
              <w:t>Table 7.1.1.1.26.3.3-5</w:t>
            </w:r>
          </w:p>
        </w:tc>
        <w:tc>
          <w:tcPr>
            <w:tcW w:w="1245" w:type="dxa"/>
          </w:tcPr>
          <w:p w14:paraId="15CC349A" w14:textId="77777777" w:rsidR="003A4D13" w:rsidRPr="00A15DCB" w:rsidRDefault="003A4D13" w:rsidP="009B330A">
            <w:pPr>
              <w:pStyle w:val="TAL"/>
            </w:pPr>
          </w:p>
        </w:tc>
      </w:tr>
      <w:tr w:rsidR="003A4D13" w:rsidRPr="00A15DCB" w14:paraId="2C08E4BF" w14:textId="77777777" w:rsidTr="009B330A">
        <w:tc>
          <w:tcPr>
            <w:tcW w:w="4535" w:type="dxa"/>
            <w:tcBorders>
              <w:bottom w:val="single" w:sz="4" w:space="0" w:color="auto"/>
            </w:tcBorders>
          </w:tcPr>
          <w:p w14:paraId="7203240B" w14:textId="77777777" w:rsidR="003A4D13" w:rsidRPr="00A15DCB" w:rsidRDefault="003A4D13" w:rsidP="009B330A">
            <w:pPr>
              <w:pStyle w:val="TAL"/>
            </w:pPr>
            <w:r w:rsidRPr="00A15DCB">
              <w:t xml:space="preserve">  }</w:t>
            </w:r>
          </w:p>
        </w:tc>
        <w:tc>
          <w:tcPr>
            <w:tcW w:w="2267" w:type="dxa"/>
          </w:tcPr>
          <w:p w14:paraId="7D8AA42B" w14:textId="77777777" w:rsidR="003A4D13" w:rsidRPr="00A15DCB" w:rsidRDefault="003A4D13" w:rsidP="009B330A">
            <w:pPr>
              <w:pStyle w:val="TAL"/>
            </w:pPr>
          </w:p>
        </w:tc>
        <w:tc>
          <w:tcPr>
            <w:tcW w:w="1700" w:type="dxa"/>
          </w:tcPr>
          <w:p w14:paraId="4AC8EE4C" w14:textId="77777777" w:rsidR="003A4D13" w:rsidRPr="00A15DCB" w:rsidRDefault="003A4D13" w:rsidP="009B330A">
            <w:pPr>
              <w:pStyle w:val="TAL"/>
            </w:pPr>
          </w:p>
        </w:tc>
        <w:tc>
          <w:tcPr>
            <w:tcW w:w="1245" w:type="dxa"/>
          </w:tcPr>
          <w:p w14:paraId="196AAA03" w14:textId="77777777" w:rsidR="003A4D13" w:rsidRPr="00A15DCB" w:rsidRDefault="003A4D13" w:rsidP="009B330A">
            <w:pPr>
              <w:pStyle w:val="TAL"/>
            </w:pPr>
          </w:p>
        </w:tc>
      </w:tr>
      <w:tr w:rsidR="003A4D13" w:rsidRPr="00A15DCB" w14:paraId="00213EF3" w14:textId="77777777" w:rsidTr="009B330A">
        <w:tc>
          <w:tcPr>
            <w:tcW w:w="4535" w:type="dxa"/>
            <w:tcBorders>
              <w:bottom w:val="single" w:sz="4" w:space="0" w:color="auto"/>
            </w:tcBorders>
          </w:tcPr>
          <w:p w14:paraId="6C3C3AF1" w14:textId="77777777" w:rsidR="003A4D13" w:rsidRPr="00A15DCB" w:rsidRDefault="003A4D13" w:rsidP="009B330A">
            <w:pPr>
              <w:pStyle w:val="TAL"/>
            </w:pPr>
            <w:r w:rsidRPr="00A15DCB">
              <w:t xml:space="preserve">  featurePriorities-r17 SEQUENCE {</w:t>
            </w:r>
          </w:p>
        </w:tc>
        <w:tc>
          <w:tcPr>
            <w:tcW w:w="2267" w:type="dxa"/>
          </w:tcPr>
          <w:p w14:paraId="5DAE1B4C" w14:textId="77777777" w:rsidR="003A4D13" w:rsidRPr="00A15DCB" w:rsidRDefault="003A4D13" w:rsidP="009B330A">
            <w:pPr>
              <w:pStyle w:val="TAL"/>
            </w:pPr>
          </w:p>
        </w:tc>
        <w:tc>
          <w:tcPr>
            <w:tcW w:w="1700" w:type="dxa"/>
          </w:tcPr>
          <w:p w14:paraId="7B5A143D" w14:textId="77777777" w:rsidR="003A4D13" w:rsidRPr="00A15DCB" w:rsidRDefault="003A4D13" w:rsidP="009B330A">
            <w:pPr>
              <w:pStyle w:val="TAL"/>
            </w:pPr>
          </w:p>
        </w:tc>
        <w:tc>
          <w:tcPr>
            <w:tcW w:w="1245" w:type="dxa"/>
          </w:tcPr>
          <w:p w14:paraId="49C75C00" w14:textId="77777777" w:rsidR="003A4D13" w:rsidRPr="00A15DCB" w:rsidRDefault="003A4D13" w:rsidP="009B330A">
            <w:pPr>
              <w:pStyle w:val="TAL"/>
            </w:pPr>
          </w:p>
        </w:tc>
      </w:tr>
      <w:tr w:rsidR="003A4D13" w:rsidRPr="00A15DCB" w14:paraId="0F13FE29" w14:textId="77777777" w:rsidTr="009B330A">
        <w:tc>
          <w:tcPr>
            <w:tcW w:w="4535" w:type="dxa"/>
            <w:tcBorders>
              <w:bottom w:val="single" w:sz="4" w:space="0" w:color="auto"/>
            </w:tcBorders>
          </w:tcPr>
          <w:p w14:paraId="1678A6AE" w14:textId="77777777" w:rsidR="003A4D13" w:rsidRPr="00A15DCB" w:rsidRDefault="003A4D13" w:rsidP="009B330A">
            <w:pPr>
              <w:pStyle w:val="TAL"/>
            </w:pPr>
            <w:r w:rsidRPr="00A15DCB">
              <w:t xml:space="preserve">    redCapPriority-r17</w:t>
            </w:r>
          </w:p>
        </w:tc>
        <w:tc>
          <w:tcPr>
            <w:tcW w:w="2267" w:type="dxa"/>
          </w:tcPr>
          <w:p w14:paraId="2D9F0FBF" w14:textId="77777777" w:rsidR="003A4D13" w:rsidRPr="00A15DCB" w:rsidRDefault="003A4D13" w:rsidP="009B330A">
            <w:pPr>
              <w:pStyle w:val="TAL"/>
              <w:rPr>
                <w:lang w:eastAsia="zh-CN"/>
              </w:rPr>
            </w:pPr>
            <w:r w:rsidRPr="00A15DCB">
              <w:rPr>
                <w:lang w:eastAsia="zh-CN"/>
              </w:rPr>
              <w:t>0</w:t>
            </w:r>
          </w:p>
        </w:tc>
        <w:tc>
          <w:tcPr>
            <w:tcW w:w="1700" w:type="dxa"/>
          </w:tcPr>
          <w:p w14:paraId="4A2BCC83" w14:textId="77777777" w:rsidR="003A4D13" w:rsidRPr="00A15DCB" w:rsidRDefault="003A4D13" w:rsidP="009B330A">
            <w:pPr>
              <w:pStyle w:val="TAL"/>
            </w:pPr>
          </w:p>
        </w:tc>
        <w:tc>
          <w:tcPr>
            <w:tcW w:w="1245" w:type="dxa"/>
          </w:tcPr>
          <w:p w14:paraId="0D519D80" w14:textId="77777777" w:rsidR="003A4D13" w:rsidRPr="00A15DCB" w:rsidRDefault="003A4D13" w:rsidP="009B330A">
            <w:pPr>
              <w:pStyle w:val="TAL"/>
            </w:pPr>
          </w:p>
        </w:tc>
      </w:tr>
      <w:tr w:rsidR="003A4D13" w:rsidRPr="00A15DCB" w14:paraId="098AFE81" w14:textId="77777777" w:rsidTr="009B330A">
        <w:tc>
          <w:tcPr>
            <w:tcW w:w="4535" w:type="dxa"/>
            <w:tcBorders>
              <w:bottom w:val="single" w:sz="4" w:space="0" w:color="auto"/>
            </w:tcBorders>
          </w:tcPr>
          <w:p w14:paraId="0D0A2963" w14:textId="77777777" w:rsidR="003A4D13" w:rsidRPr="00A15DCB" w:rsidRDefault="003A4D13" w:rsidP="009B330A">
            <w:pPr>
              <w:pStyle w:val="TAL"/>
            </w:pPr>
            <w:r w:rsidRPr="00A15DCB">
              <w:t xml:space="preserve">  }</w:t>
            </w:r>
          </w:p>
        </w:tc>
        <w:tc>
          <w:tcPr>
            <w:tcW w:w="2267" w:type="dxa"/>
          </w:tcPr>
          <w:p w14:paraId="59E2812C" w14:textId="77777777" w:rsidR="003A4D13" w:rsidRPr="00A15DCB" w:rsidRDefault="003A4D13" w:rsidP="009B330A">
            <w:pPr>
              <w:pStyle w:val="TAL"/>
            </w:pPr>
          </w:p>
        </w:tc>
        <w:tc>
          <w:tcPr>
            <w:tcW w:w="1700" w:type="dxa"/>
          </w:tcPr>
          <w:p w14:paraId="61825664" w14:textId="77777777" w:rsidR="003A4D13" w:rsidRPr="00A15DCB" w:rsidRDefault="003A4D13" w:rsidP="009B330A">
            <w:pPr>
              <w:pStyle w:val="TAL"/>
            </w:pPr>
          </w:p>
        </w:tc>
        <w:tc>
          <w:tcPr>
            <w:tcW w:w="1245" w:type="dxa"/>
          </w:tcPr>
          <w:p w14:paraId="60391943" w14:textId="77777777" w:rsidR="003A4D13" w:rsidRPr="00A15DCB" w:rsidRDefault="003A4D13" w:rsidP="009B330A">
            <w:pPr>
              <w:pStyle w:val="TAL"/>
            </w:pPr>
          </w:p>
        </w:tc>
      </w:tr>
      <w:tr w:rsidR="003A4D13" w:rsidRPr="00A15DCB" w14:paraId="61A2FAF2" w14:textId="77777777" w:rsidTr="009B330A">
        <w:tc>
          <w:tcPr>
            <w:tcW w:w="4535" w:type="dxa"/>
            <w:tcBorders>
              <w:bottom w:val="single" w:sz="4" w:space="0" w:color="auto"/>
            </w:tcBorders>
          </w:tcPr>
          <w:p w14:paraId="34524234" w14:textId="77777777" w:rsidR="003A4D13" w:rsidRPr="00A15DCB" w:rsidRDefault="003A4D13" w:rsidP="009B330A">
            <w:pPr>
              <w:pStyle w:val="TAL"/>
            </w:pPr>
            <w:r w:rsidRPr="00A15DCB">
              <w:t xml:space="preserve">  featurePriorities-v1800</w:t>
            </w:r>
          </w:p>
        </w:tc>
        <w:tc>
          <w:tcPr>
            <w:tcW w:w="2267" w:type="dxa"/>
          </w:tcPr>
          <w:p w14:paraId="52C2863A" w14:textId="77777777" w:rsidR="003A4D13" w:rsidRPr="00A15DCB" w:rsidRDefault="003A4D13" w:rsidP="009B330A">
            <w:pPr>
              <w:pStyle w:val="TAL"/>
              <w:rPr>
                <w:lang w:eastAsia="zh-CN"/>
              </w:rPr>
            </w:pPr>
            <w:r w:rsidRPr="00A15DCB">
              <w:rPr>
                <w:lang w:eastAsia="zh-CN"/>
              </w:rPr>
              <w:t>Not present</w:t>
            </w:r>
          </w:p>
        </w:tc>
        <w:tc>
          <w:tcPr>
            <w:tcW w:w="1700" w:type="dxa"/>
          </w:tcPr>
          <w:p w14:paraId="0BA447E6" w14:textId="77777777" w:rsidR="003A4D13" w:rsidRPr="00A15DCB" w:rsidRDefault="003A4D13" w:rsidP="009B330A">
            <w:pPr>
              <w:pStyle w:val="TAL"/>
            </w:pPr>
          </w:p>
        </w:tc>
        <w:tc>
          <w:tcPr>
            <w:tcW w:w="1245" w:type="dxa"/>
          </w:tcPr>
          <w:p w14:paraId="3866FA74" w14:textId="77777777" w:rsidR="003A4D13" w:rsidRPr="00A15DCB" w:rsidRDefault="003A4D13" w:rsidP="009B330A">
            <w:pPr>
              <w:pStyle w:val="TAL"/>
              <w:rPr>
                <w:lang w:eastAsia="zh-CN"/>
              </w:rPr>
            </w:pPr>
            <w:r w:rsidRPr="00A15DCB">
              <w:rPr>
                <w:lang w:eastAsia="zh-CN"/>
              </w:rPr>
              <w:t>Step 5</w:t>
            </w:r>
          </w:p>
        </w:tc>
      </w:tr>
      <w:tr w:rsidR="003A4D13" w:rsidRPr="00A15DCB" w14:paraId="65B7D823" w14:textId="77777777" w:rsidTr="009B330A">
        <w:tc>
          <w:tcPr>
            <w:tcW w:w="4535" w:type="dxa"/>
            <w:tcBorders>
              <w:bottom w:val="single" w:sz="4" w:space="0" w:color="auto"/>
            </w:tcBorders>
          </w:tcPr>
          <w:p w14:paraId="448208B4" w14:textId="77777777" w:rsidR="003A4D13" w:rsidRPr="00A15DCB" w:rsidRDefault="003A4D13" w:rsidP="009B330A">
            <w:pPr>
              <w:pStyle w:val="TAL"/>
            </w:pPr>
            <w:r w:rsidRPr="00A15DCB">
              <w:t xml:space="preserve">  featurePriorities-v1800 SEQUENCE {</w:t>
            </w:r>
          </w:p>
        </w:tc>
        <w:tc>
          <w:tcPr>
            <w:tcW w:w="2267" w:type="dxa"/>
          </w:tcPr>
          <w:p w14:paraId="4B94C5B8" w14:textId="77777777" w:rsidR="003A4D13" w:rsidRPr="00A15DCB" w:rsidRDefault="003A4D13" w:rsidP="009B330A">
            <w:pPr>
              <w:pStyle w:val="TAL"/>
            </w:pPr>
          </w:p>
        </w:tc>
        <w:tc>
          <w:tcPr>
            <w:tcW w:w="1700" w:type="dxa"/>
          </w:tcPr>
          <w:p w14:paraId="25720600" w14:textId="77777777" w:rsidR="003A4D13" w:rsidRPr="00A15DCB" w:rsidRDefault="003A4D13" w:rsidP="009B330A">
            <w:pPr>
              <w:pStyle w:val="TAL"/>
            </w:pPr>
          </w:p>
        </w:tc>
        <w:tc>
          <w:tcPr>
            <w:tcW w:w="1245" w:type="dxa"/>
          </w:tcPr>
          <w:p w14:paraId="225D05E5" w14:textId="77777777" w:rsidR="003A4D13" w:rsidRPr="00A15DCB" w:rsidRDefault="003A4D13" w:rsidP="009B330A">
            <w:pPr>
              <w:pStyle w:val="TAL"/>
              <w:rPr>
                <w:lang w:eastAsia="zh-CN"/>
              </w:rPr>
            </w:pPr>
            <w:r w:rsidRPr="00A15DCB">
              <w:rPr>
                <w:lang w:eastAsia="zh-CN"/>
              </w:rPr>
              <w:t>Step 1</w:t>
            </w:r>
          </w:p>
        </w:tc>
      </w:tr>
      <w:tr w:rsidR="003A4D13" w:rsidRPr="00A15DCB" w14:paraId="03DEF83B" w14:textId="77777777" w:rsidTr="009B330A">
        <w:tc>
          <w:tcPr>
            <w:tcW w:w="4535" w:type="dxa"/>
            <w:tcBorders>
              <w:bottom w:val="single" w:sz="4" w:space="0" w:color="auto"/>
            </w:tcBorders>
          </w:tcPr>
          <w:p w14:paraId="58EBAE86" w14:textId="77777777" w:rsidR="003A4D13" w:rsidRPr="00A15DCB" w:rsidRDefault="003A4D13" w:rsidP="009B330A">
            <w:pPr>
              <w:pStyle w:val="TAL"/>
            </w:pPr>
            <w:r w:rsidRPr="00A15DCB">
              <w:t xml:space="preserve">    eRedCapPriority-r18</w:t>
            </w:r>
          </w:p>
        </w:tc>
        <w:tc>
          <w:tcPr>
            <w:tcW w:w="2267" w:type="dxa"/>
          </w:tcPr>
          <w:p w14:paraId="64933587" w14:textId="77777777" w:rsidR="003A4D13" w:rsidRPr="00A15DCB" w:rsidRDefault="003A4D13" w:rsidP="009B330A">
            <w:pPr>
              <w:pStyle w:val="TAL"/>
              <w:rPr>
                <w:lang w:eastAsia="zh-CN"/>
              </w:rPr>
            </w:pPr>
            <w:r w:rsidRPr="00A15DCB">
              <w:rPr>
                <w:lang w:eastAsia="zh-CN"/>
              </w:rPr>
              <w:t>1</w:t>
            </w:r>
          </w:p>
        </w:tc>
        <w:tc>
          <w:tcPr>
            <w:tcW w:w="1700" w:type="dxa"/>
          </w:tcPr>
          <w:p w14:paraId="7E7956A1" w14:textId="77777777" w:rsidR="003A4D13" w:rsidRPr="00A15DCB" w:rsidRDefault="003A4D13" w:rsidP="009B330A">
            <w:pPr>
              <w:pStyle w:val="TAL"/>
            </w:pPr>
          </w:p>
        </w:tc>
        <w:tc>
          <w:tcPr>
            <w:tcW w:w="1245" w:type="dxa"/>
          </w:tcPr>
          <w:p w14:paraId="0FFD4F7C" w14:textId="77777777" w:rsidR="003A4D13" w:rsidRPr="00A15DCB" w:rsidRDefault="003A4D13" w:rsidP="009B330A">
            <w:pPr>
              <w:pStyle w:val="TAL"/>
            </w:pPr>
          </w:p>
        </w:tc>
      </w:tr>
      <w:tr w:rsidR="003A4D13" w:rsidRPr="00A15DCB" w14:paraId="3D01B82D" w14:textId="77777777" w:rsidTr="009B330A">
        <w:tc>
          <w:tcPr>
            <w:tcW w:w="4535" w:type="dxa"/>
            <w:tcBorders>
              <w:bottom w:val="single" w:sz="4" w:space="0" w:color="auto"/>
            </w:tcBorders>
          </w:tcPr>
          <w:p w14:paraId="1BE59B0B" w14:textId="77777777" w:rsidR="003A4D13" w:rsidRPr="00A15DCB" w:rsidRDefault="003A4D13" w:rsidP="009B330A">
            <w:pPr>
              <w:pStyle w:val="TAL"/>
            </w:pPr>
            <w:r w:rsidRPr="00A15DCB">
              <w:t xml:space="preserve">  }</w:t>
            </w:r>
          </w:p>
        </w:tc>
        <w:tc>
          <w:tcPr>
            <w:tcW w:w="2267" w:type="dxa"/>
          </w:tcPr>
          <w:p w14:paraId="5279C3E5" w14:textId="77777777" w:rsidR="003A4D13" w:rsidRPr="00A15DCB" w:rsidRDefault="003A4D13" w:rsidP="009B330A">
            <w:pPr>
              <w:pStyle w:val="TAL"/>
            </w:pPr>
          </w:p>
        </w:tc>
        <w:tc>
          <w:tcPr>
            <w:tcW w:w="1700" w:type="dxa"/>
          </w:tcPr>
          <w:p w14:paraId="245D0C4C" w14:textId="77777777" w:rsidR="003A4D13" w:rsidRPr="00A15DCB" w:rsidRDefault="003A4D13" w:rsidP="009B330A">
            <w:pPr>
              <w:pStyle w:val="TAL"/>
            </w:pPr>
          </w:p>
        </w:tc>
        <w:tc>
          <w:tcPr>
            <w:tcW w:w="1245" w:type="dxa"/>
          </w:tcPr>
          <w:p w14:paraId="20AD8CDD" w14:textId="77777777" w:rsidR="003A4D13" w:rsidRPr="00A15DCB" w:rsidRDefault="003A4D13" w:rsidP="009B330A">
            <w:pPr>
              <w:pStyle w:val="TAL"/>
            </w:pPr>
          </w:p>
        </w:tc>
      </w:tr>
      <w:tr w:rsidR="003A4D13" w:rsidRPr="00A15DCB" w14:paraId="00955AAE" w14:textId="77777777" w:rsidTr="009B330A">
        <w:tc>
          <w:tcPr>
            <w:tcW w:w="4535" w:type="dxa"/>
            <w:tcBorders>
              <w:bottom w:val="single" w:sz="4" w:space="0" w:color="auto"/>
            </w:tcBorders>
          </w:tcPr>
          <w:p w14:paraId="0603718A" w14:textId="77777777" w:rsidR="003A4D13" w:rsidRPr="00A15DCB" w:rsidRDefault="003A4D13" w:rsidP="009B330A">
            <w:pPr>
              <w:pStyle w:val="TAL"/>
            </w:pPr>
            <w:r w:rsidRPr="00A15DCB">
              <w:t>}</w:t>
            </w:r>
          </w:p>
        </w:tc>
        <w:tc>
          <w:tcPr>
            <w:tcW w:w="2267" w:type="dxa"/>
          </w:tcPr>
          <w:p w14:paraId="4D2770C8" w14:textId="77777777" w:rsidR="003A4D13" w:rsidRPr="00A15DCB" w:rsidRDefault="003A4D13" w:rsidP="009B330A">
            <w:pPr>
              <w:pStyle w:val="TAL"/>
            </w:pPr>
          </w:p>
        </w:tc>
        <w:tc>
          <w:tcPr>
            <w:tcW w:w="1700" w:type="dxa"/>
          </w:tcPr>
          <w:p w14:paraId="7D1E8497" w14:textId="77777777" w:rsidR="003A4D13" w:rsidRPr="00A15DCB" w:rsidRDefault="003A4D13" w:rsidP="009B330A">
            <w:pPr>
              <w:pStyle w:val="TAL"/>
            </w:pPr>
          </w:p>
        </w:tc>
        <w:tc>
          <w:tcPr>
            <w:tcW w:w="1245" w:type="dxa"/>
          </w:tcPr>
          <w:p w14:paraId="16D19031" w14:textId="77777777" w:rsidR="003A4D13" w:rsidRPr="00A15DCB" w:rsidRDefault="003A4D13" w:rsidP="009B330A">
            <w:pPr>
              <w:pStyle w:val="TAL"/>
            </w:pPr>
          </w:p>
        </w:tc>
      </w:tr>
    </w:tbl>
    <w:p w14:paraId="7CC4857F" w14:textId="77777777" w:rsidR="003A4D13" w:rsidRPr="00A15DCB" w:rsidRDefault="003A4D13" w:rsidP="003A4D13"/>
    <w:p w14:paraId="1A425380" w14:textId="77777777" w:rsidR="003A4D13" w:rsidRPr="00A15DCB" w:rsidRDefault="003A4D13" w:rsidP="003A4D13">
      <w:pPr>
        <w:pStyle w:val="TH"/>
        <w:rPr>
          <w:i/>
          <w:iCs/>
        </w:rPr>
      </w:pPr>
      <w:r w:rsidRPr="00A15DCB">
        <w:lastRenderedPageBreak/>
        <w:t xml:space="preserve">Table 7.1.1.1.26.3.3-5: </w:t>
      </w:r>
      <w:r w:rsidRPr="00A15DCB">
        <w:rPr>
          <w:i/>
          <w:iCs/>
        </w:rPr>
        <w:t>BWP-UplinkCommon (</w:t>
      </w:r>
      <w:r w:rsidRPr="00A15DCB">
        <w:t>Table 7.1.1.1.26.3.3-4)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4D13" w:rsidRPr="00A15DCB" w14:paraId="074D65D3" w14:textId="77777777" w:rsidTr="009B330A">
        <w:tc>
          <w:tcPr>
            <w:tcW w:w="4535" w:type="dxa"/>
          </w:tcPr>
          <w:p w14:paraId="7D8A05FA" w14:textId="77777777" w:rsidR="003A4D13" w:rsidRPr="00A15DCB" w:rsidRDefault="003A4D13" w:rsidP="009B330A">
            <w:pPr>
              <w:pStyle w:val="TAL"/>
            </w:pPr>
            <w:r w:rsidRPr="00A15DCB">
              <w:t>Derivation Path: TS 38.508-1 [4], Table 4.6.3-10</w:t>
            </w:r>
          </w:p>
        </w:tc>
        <w:tc>
          <w:tcPr>
            <w:tcW w:w="2267" w:type="dxa"/>
          </w:tcPr>
          <w:p w14:paraId="331435AB" w14:textId="77777777" w:rsidR="003A4D13" w:rsidRPr="00A15DCB" w:rsidRDefault="003A4D13" w:rsidP="009B330A">
            <w:pPr>
              <w:pStyle w:val="TAL"/>
            </w:pPr>
          </w:p>
        </w:tc>
        <w:tc>
          <w:tcPr>
            <w:tcW w:w="1700" w:type="dxa"/>
          </w:tcPr>
          <w:p w14:paraId="295B9FB0" w14:textId="77777777" w:rsidR="003A4D13" w:rsidRPr="00A15DCB" w:rsidRDefault="003A4D13" w:rsidP="009B330A">
            <w:pPr>
              <w:pStyle w:val="TAL"/>
            </w:pPr>
          </w:p>
        </w:tc>
        <w:tc>
          <w:tcPr>
            <w:tcW w:w="1245" w:type="dxa"/>
          </w:tcPr>
          <w:p w14:paraId="3B09F01D" w14:textId="77777777" w:rsidR="003A4D13" w:rsidRPr="00A15DCB" w:rsidRDefault="003A4D13" w:rsidP="009B330A">
            <w:pPr>
              <w:pStyle w:val="TAL"/>
            </w:pPr>
          </w:p>
        </w:tc>
      </w:tr>
      <w:tr w:rsidR="003A4D13" w:rsidRPr="00A15DCB" w14:paraId="33DE8D94" w14:textId="77777777" w:rsidTr="009B330A">
        <w:tc>
          <w:tcPr>
            <w:tcW w:w="4535" w:type="dxa"/>
          </w:tcPr>
          <w:p w14:paraId="3F480899" w14:textId="77777777" w:rsidR="003A4D13" w:rsidRPr="00A15DCB" w:rsidRDefault="003A4D13" w:rsidP="009B330A">
            <w:pPr>
              <w:pStyle w:val="TAH"/>
            </w:pPr>
            <w:r w:rsidRPr="00A15DCB">
              <w:t>Information Element</w:t>
            </w:r>
          </w:p>
        </w:tc>
        <w:tc>
          <w:tcPr>
            <w:tcW w:w="2267" w:type="dxa"/>
          </w:tcPr>
          <w:p w14:paraId="497EB138" w14:textId="77777777" w:rsidR="003A4D13" w:rsidRPr="00A15DCB" w:rsidRDefault="003A4D13" w:rsidP="009B330A">
            <w:pPr>
              <w:pStyle w:val="TAH"/>
            </w:pPr>
            <w:r w:rsidRPr="00A15DCB">
              <w:t>Value/remark</w:t>
            </w:r>
          </w:p>
        </w:tc>
        <w:tc>
          <w:tcPr>
            <w:tcW w:w="1700" w:type="dxa"/>
          </w:tcPr>
          <w:p w14:paraId="1C6190CE" w14:textId="77777777" w:rsidR="003A4D13" w:rsidRPr="00A15DCB" w:rsidRDefault="003A4D13" w:rsidP="009B330A">
            <w:pPr>
              <w:pStyle w:val="TAH"/>
            </w:pPr>
            <w:r w:rsidRPr="00A15DCB">
              <w:t>Comment</w:t>
            </w:r>
          </w:p>
        </w:tc>
        <w:tc>
          <w:tcPr>
            <w:tcW w:w="1245" w:type="dxa"/>
          </w:tcPr>
          <w:p w14:paraId="65FCF20B" w14:textId="77777777" w:rsidR="003A4D13" w:rsidRPr="00A15DCB" w:rsidRDefault="003A4D13" w:rsidP="009B330A">
            <w:pPr>
              <w:pStyle w:val="TAH"/>
            </w:pPr>
            <w:r w:rsidRPr="00A15DCB">
              <w:t>Condition</w:t>
            </w:r>
          </w:p>
        </w:tc>
      </w:tr>
      <w:tr w:rsidR="003A4D13" w:rsidRPr="00A15DCB" w14:paraId="40889647" w14:textId="77777777" w:rsidTr="009B330A">
        <w:tc>
          <w:tcPr>
            <w:tcW w:w="4535" w:type="dxa"/>
          </w:tcPr>
          <w:p w14:paraId="7BEA2AB9" w14:textId="77777777" w:rsidR="003A4D13" w:rsidRPr="00A15DCB" w:rsidRDefault="003A4D13" w:rsidP="009B330A">
            <w:pPr>
              <w:pStyle w:val="TAL"/>
            </w:pPr>
            <w:r w:rsidRPr="00A15DCB">
              <w:t xml:space="preserve">BWP-UplinkCommon ::= </w:t>
            </w:r>
            <w:r w:rsidRPr="00A15DCB">
              <w:rPr>
                <w:snapToGrid w:val="0"/>
              </w:rPr>
              <w:t xml:space="preserve">SEQUENCE </w:t>
            </w:r>
            <w:r w:rsidRPr="00A15DCB">
              <w:t>{</w:t>
            </w:r>
          </w:p>
        </w:tc>
        <w:tc>
          <w:tcPr>
            <w:tcW w:w="2267" w:type="dxa"/>
          </w:tcPr>
          <w:p w14:paraId="6175F1BE" w14:textId="77777777" w:rsidR="003A4D13" w:rsidRPr="00A15DCB" w:rsidRDefault="003A4D13" w:rsidP="009B330A">
            <w:pPr>
              <w:pStyle w:val="TAL"/>
            </w:pPr>
          </w:p>
        </w:tc>
        <w:tc>
          <w:tcPr>
            <w:tcW w:w="1700" w:type="dxa"/>
          </w:tcPr>
          <w:p w14:paraId="04C7EDA7" w14:textId="77777777" w:rsidR="003A4D13" w:rsidRPr="00A15DCB" w:rsidRDefault="003A4D13" w:rsidP="009B330A">
            <w:pPr>
              <w:pStyle w:val="TAL"/>
            </w:pPr>
          </w:p>
        </w:tc>
        <w:tc>
          <w:tcPr>
            <w:tcW w:w="1245" w:type="dxa"/>
          </w:tcPr>
          <w:p w14:paraId="04F4DB2A" w14:textId="77777777" w:rsidR="003A4D13" w:rsidRPr="00A15DCB" w:rsidRDefault="003A4D13" w:rsidP="009B330A">
            <w:pPr>
              <w:pStyle w:val="TAL"/>
            </w:pPr>
          </w:p>
        </w:tc>
      </w:tr>
      <w:tr w:rsidR="003A4D13" w:rsidRPr="00A15DCB" w14:paraId="332F0763" w14:textId="77777777" w:rsidTr="009B330A">
        <w:tc>
          <w:tcPr>
            <w:tcW w:w="4535" w:type="dxa"/>
          </w:tcPr>
          <w:p w14:paraId="52F9E83A" w14:textId="77777777" w:rsidR="003A4D13" w:rsidRPr="00A15DCB" w:rsidRDefault="003A4D13" w:rsidP="009B330A">
            <w:pPr>
              <w:pStyle w:val="TAL"/>
            </w:pPr>
            <w:r w:rsidRPr="00A15DCB">
              <w:t xml:space="preserve">  rach-ConfigCommon CHOICE {</w:t>
            </w:r>
          </w:p>
        </w:tc>
        <w:tc>
          <w:tcPr>
            <w:tcW w:w="2267" w:type="dxa"/>
          </w:tcPr>
          <w:p w14:paraId="584EC905" w14:textId="77777777" w:rsidR="003A4D13" w:rsidRPr="00A15DCB" w:rsidRDefault="003A4D13" w:rsidP="009B330A">
            <w:pPr>
              <w:pStyle w:val="TAL"/>
            </w:pPr>
          </w:p>
        </w:tc>
        <w:tc>
          <w:tcPr>
            <w:tcW w:w="1700" w:type="dxa"/>
          </w:tcPr>
          <w:p w14:paraId="61829763" w14:textId="77777777" w:rsidR="003A4D13" w:rsidRPr="00A15DCB" w:rsidRDefault="003A4D13" w:rsidP="009B330A">
            <w:pPr>
              <w:pStyle w:val="TAL"/>
            </w:pPr>
          </w:p>
        </w:tc>
        <w:tc>
          <w:tcPr>
            <w:tcW w:w="1245" w:type="dxa"/>
          </w:tcPr>
          <w:p w14:paraId="69F6913F" w14:textId="77777777" w:rsidR="003A4D13" w:rsidRPr="00A15DCB" w:rsidRDefault="003A4D13" w:rsidP="009B330A">
            <w:pPr>
              <w:pStyle w:val="TAL"/>
            </w:pPr>
          </w:p>
        </w:tc>
      </w:tr>
      <w:tr w:rsidR="003A4D13" w:rsidRPr="00A15DCB" w14:paraId="73AC83A5" w14:textId="77777777" w:rsidTr="009B330A">
        <w:tc>
          <w:tcPr>
            <w:tcW w:w="4535" w:type="dxa"/>
          </w:tcPr>
          <w:p w14:paraId="2E3B3137" w14:textId="77777777" w:rsidR="003A4D13" w:rsidRPr="00A15DCB" w:rsidRDefault="003A4D13" w:rsidP="009B330A">
            <w:pPr>
              <w:pStyle w:val="TAL"/>
            </w:pPr>
            <w:r w:rsidRPr="00A15DCB">
              <w:t xml:space="preserve">    setup</w:t>
            </w:r>
          </w:p>
        </w:tc>
        <w:tc>
          <w:tcPr>
            <w:tcW w:w="2267" w:type="dxa"/>
          </w:tcPr>
          <w:p w14:paraId="2FDBD310" w14:textId="77777777" w:rsidR="003A4D13" w:rsidRPr="00A15DCB" w:rsidRDefault="003A4D13" w:rsidP="009B330A">
            <w:pPr>
              <w:pStyle w:val="TAL"/>
            </w:pPr>
            <w:r w:rsidRPr="00A15DCB">
              <w:t>RACH-ConfigCommon</w:t>
            </w:r>
          </w:p>
        </w:tc>
        <w:tc>
          <w:tcPr>
            <w:tcW w:w="1700" w:type="dxa"/>
          </w:tcPr>
          <w:p w14:paraId="1F3CDC9D" w14:textId="77777777" w:rsidR="003A4D13" w:rsidRPr="00A15DCB" w:rsidRDefault="003A4D13" w:rsidP="009B330A">
            <w:pPr>
              <w:pStyle w:val="TAL"/>
            </w:pPr>
            <w:r w:rsidRPr="00A15DCB">
              <w:t>Table 7.1.1.1.26.3.3-6</w:t>
            </w:r>
          </w:p>
        </w:tc>
        <w:tc>
          <w:tcPr>
            <w:tcW w:w="1245" w:type="dxa"/>
          </w:tcPr>
          <w:p w14:paraId="7CE837AB" w14:textId="77777777" w:rsidR="003A4D13" w:rsidRPr="00A15DCB" w:rsidRDefault="003A4D13" w:rsidP="009B330A">
            <w:pPr>
              <w:pStyle w:val="TAL"/>
            </w:pPr>
          </w:p>
        </w:tc>
      </w:tr>
      <w:tr w:rsidR="003A4D13" w:rsidRPr="00A15DCB" w14:paraId="075B05BA" w14:textId="77777777" w:rsidTr="009B330A">
        <w:tc>
          <w:tcPr>
            <w:tcW w:w="4535" w:type="dxa"/>
          </w:tcPr>
          <w:p w14:paraId="3C4339C4" w14:textId="77777777" w:rsidR="003A4D13" w:rsidRPr="00A15DCB" w:rsidRDefault="003A4D13" w:rsidP="009B330A">
            <w:pPr>
              <w:pStyle w:val="TAL"/>
            </w:pPr>
            <w:r w:rsidRPr="00A15DCB">
              <w:t xml:space="preserve">  }</w:t>
            </w:r>
          </w:p>
        </w:tc>
        <w:tc>
          <w:tcPr>
            <w:tcW w:w="2267" w:type="dxa"/>
          </w:tcPr>
          <w:p w14:paraId="7A0BF289" w14:textId="77777777" w:rsidR="003A4D13" w:rsidRPr="00A15DCB" w:rsidRDefault="003A4D13" w:rsidP="009B330A">
            <w:pPr>
              <w:pStyle w:val="TAL"/>
            </w:pPr>
          </w:p>
        </w:tc>
        <w:tc>
          <w:tcPr>
            <w:tcW w:w="1700" w:type="dxa"/>
          </w:tcPr>
          <w:p w14:paraId="376465E9" w14:textId="77777777" w:rsidR="003A4D13" w:rsidRPr="00A15DCB" w:rsidRDefault="003A4D13" w:rsidP="009B330A">
            <w:pPr>
              <w:pStyle w:val="TAL"/>
            </w:pPr>
          </w:p>
        </w:tc>
        <w:tc>
          <w:tcPr>
            <w:tcW w:w="1245" w:type="dxa"/>
          </w:tcPr>
          <w:p w14:paraId="21A6641A" w14:textId="77777777" w:rsidR="003A4D13" w:rsidRPr="00A15DCB" w:rsidRDefault="003A4D13" w:rsidP="009B330A">
            <w:pPr>
              <w:pStyle w:val="TAL"/>
            </w:pPr>
          </w:p>
        </w:tc>
      </w:tr>
      <w:tr w:rsidR="003A4D13" w:rsidRPr="00A15DCB" w14:paraId="03271D86" w14:textId="77777777" w:rsidTr="009B330A">
        <w:tc>
          <w:tcPr>
            <w:tcW w:w="4535" w:type="dxa"/>
          </w:tcPr>
          <w:p w14:paraId="49F76099" w14:textId="77777777" w:rsidR="003A4D13" w:rsidRPr="00A15DCB" w:rsidRDefault="003A4D13" w:rsidP="009B330A">
            <w:pPr>
              <w:pStyle w:val="TAL"/>
            </w:pPr>
            <w:r w:rsidRPr="00A15DCB">
              <w:t>}</w:t>
            </w:r>
          </w:p>
        </w:tc>
        <w:tc>
          <w:tcPr>
            <w:tcW w:w="2267" w:type="dxa"/>
          </w:tcPr>
          <w:p w14:paraId="3241B7FB" w14:textId="77777777" w:rsidR="003A4D13" w:rsidRPr="00A15DCB" w:rsidRDefault="003A4D13" w:rsidP="009B330A">
            <w:pPr>
              <w:pStyle w:val="TAL"/>
            </w:pPr>
          </w:p>
        </w:tc>
        <w:tc>
          <w:tcPr>
            <w:tcW w:w="1700" w:type="dxa"/>
          </w:tcPr>
          <w:p w14:paraId="1E3BEF54" w14:textId="77777777" w:rsidR="003A4D13" w:rsidRPr="00A15DCB" w:rsidRDefault="003A4D13" w:rsidP="009B330A">
            <w:pPr>
              <w:pStyle w:val="TAL"/>
            </w:pPr>
          </w:p>
        </w:tc>
        <w:tc>
          <w:tcPr>
            <w:tcW w:w="1245" w:type="dxa"/>
          </w:tcPr>
          <w:p w14:paraId="7C592681" w14:textId="77777777" w:rsidR="003A4D13" w:rsidRPr="00A15DCB" w:rsidRDefault="003A4D13" w:rsidP="009B330A">
            <w:pPr>
              <w:pStyle w:val="TAL"/>
            </w:pPr>
          </w:p>
        </w:tc>
      </w:tr>
    </w:tbl>
    <w:p w14:paraId="0EA45E7F" w14:textId="77777777" w:rsidR="003A4D13" w:rsidRPr="00A15DCB" w:rsidRDefault="003A4D13" w:rsidP="003A4D13"/>
    <w:p w14:paraId="52C9E62F" w14:textId="77777777" w:rsidR="003A4D13" w:rsidRPr="00A15DCB" w:rsidRDefault="003A4D13" w:rsidP="003A4D13">
      <w:pPr>
        <w:pStyle w:val="TH"/>
      </w:pPr>
      <w:r w:rsidRPr="00A15DCB">
        <w:t xml:space="preserve">Table 7.1.1.1.26.3.3-6: </w:t>
      </w:r>
      <w:r w:rsidRPr="00A15DCB">
        <w:rPr>
          <w:i/>
        </w:rPr>
        <w:t xml:space="preserve">RACH-ConfigCommon </w:t>
      </w:r>
      <w:r w:rsidRPr="00A15DCB">
        <w:t>(Table 7.1.1.1.26.3.3-5)</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4D13" w:rsidRPr="00A15DCB" w14:paraId="11444DC6" w14:textId="77777777" w:rsidTr="009B330A">
        <w:tc>
          <w:tcPr>
            <w:tcW w:w="9747" w:type="dxa"/>
            <w:gridSpan w:val="4"/>
          </w:tcPr>
          <w:p w14:paraId="269084D3" w14:textId="77777777" w:rsidR="003A4D13" w:rsidRPr="00A15DCB" w:rsidRDefault="003A4D13" w:rsidP="009B330A">
            <w:pPr>
              <w:pStyle w:val="TAH"/>
              <w:jc w:val="left"/>
              <w:rPr>
                <w:b w:val="0"/>
              </w:rPr>
            </w:pPr>
            <w:r w:rsidRPr="00A15DCB">
              <w:rPr>
                <w:b w:val="0"/>
              </w:rPr>
              <w:t>Derivation Path: TS 38.508-1 [4], Table 4.6.3-128</w:t>
            </w:r>
          </w:p>
        </w:tc>
      </w:tr>
      <w:tr w:rsidR="003A4D13" w:rsidRPr="00A15DCB" w14:paraId="613DC603" w14:textId="77777777" w:rsidTr="009B330A">
        <w:tc>
          <w:tcPr>
            <w:tcW w:w="4535" w:type="dxa"/>
          </w:tcPr>
          <w:p w14:paraId="04686479" w14:textId="77777777" w:rsidR="003A4D13" w:rsidRPr="00A15DCB" w:rsidRDefault="003A4D13" w:rsidP="009B330A">
            <w:pPr>
              <w:pStyle w:val="TAH"/>
            </w:pPr>
            <w:r w:rsidRPr="00A15DCB">
              <w:t>Information Element</w:t>
            </w:r>
          </w:p>
        </w:tc>
        <w:tc>
          <w:tcPr>
            <w:tcW w:w="2267" w:type="dxa"/>
          </w:tcPr>
          <w:p w14:paraId="33E32AA2" w14:textId="77777777" w:rsidR="003A4D13" w:rsidRPr="00A15DCB" w:rsidRDefault="003A4D13" w:rsidP="009B330A">
            <w:pPr>
              <w:pStyle w:val="TAH"/>
            </w:pPr>
            <w:r w:rsidRPr="00A15DCB">
              <w:t>Value/remark</w:t>
            </w:r>
          </w:p>
        </w:tc>
        <w:tc>
          <w:tcPr>
            <w:tcW w:w="1700" w:type="dxa"/>
          </w:tcPr>
          <w:p w14:paraId="2CE756EE" w14:textId="77777777" w:rsidR="003A4D13" w:rsidRPr="00A15DCB" w:rsidRDefault="003A4D13" w:rsidP="009B330A">
            <w:pPr>
              <w:pStyle w:val="TAH"/>
            </w:pPr>
            <w:r w:rsidRPr="00A15DCB">
              <w:t>Comment</w:t>
            </w:r>
          </w:p>
        </w:tc>
        <w:tc>
          <w:tcPr>
            <w:tcW w:w="1245" w:type="dxa"/>
          </w:tcPr>
          <w:p w14:paraId="41FEA647" w14:textId="77777777" w:rsidR="003A4D13" w:rsidRPr="00A15DCB" w:rsidRDefault="003A4D13" w:rsidP="009B330A">
            <w:pPr>
              <w:pStyle w:val="TAH"/>
            </w:pPr>
            <w:r w:rsidRPr="00A15DCB">
              <w:t>Condition</w:t>
            </w:r>
          </w:p>
        </w:tc>
      </w:tr>
      <w:tr w:rsidR="003A4D13" w:rsidRPr="00A15DCB" w14:paraId="1942D800" w14:textId="77777777" w:rsidTr="009B330A">
        <w:tc>
          <w:tcPr>
            <w:tcW w:w="4535" w:type="dxa"/>
          </w:tcPr>
          <w:p w14:paraId="19E2413A" w14:textId="77777777" w:rsidR="003A4D13" w:rsidRPr="00A15DCB" w:rsidRDefault="003A4D13" w:rsidP="009B330A">
            <w:pPr>
              <w:pStyle w:val="TAL"/>
            </w:pPr>
            <w:r w:rsidRPr="00A15DCB">
              <w:t xml:space="preserve">RACH-ConfigCommon ::= </w:t>
            </w:r>
            <w:r w:rsidRPr="00A15DCB">
              <w:rPr>
                <w:snapToGrid w:val="0"/>
              </w:rPr>
              <w:t xml:space="preserve">SEQUENCE </w:t>
            </w:r>
            <w:r w:rsidRPr="00A15DCB">
              <w:t>{</w:t>
            </w:r>
          </w:p>
        </w:tc>
        <w:tc>
          <w:tcPr>
            <w:tcW w:w="2267" w:type="dxa"/>
          </w:tcPr>
          <w:p w14:paraId="17ED0346" w14:textId="77777777" w:rsidR="003A4D13" w:rsidRPr="00A15DCB" w:rsidRDefault="003A4D13" w:rsidP="009B330A">
            <w:pPr>
              <w:pStyle w:val="TAL"/>
            </w:pPr>
          </w:p>
        </w:tc>
        <w:tc>
          <w:tcPr>
            <w:tcW w:w="1700" w:type="dxa"/>
          </w:tcPr>
          <w:p w14:paraId="7AA3468E" w14:textId="77777777" w:rsidR="003A4D13" w:rsidRPr="00A15DCB" w:rsidRDefault="003A4D13" w:rsidP="009B330A">
            <w:pPr>
              <w:pStyle w:val="TAL"/>
            </w:pPr>
          </w:p>
        </w:tc>
        <w:tc>
          <w:tcPr>
            <w:tcW w:w="1245" w:type="dxa"/>
          </w:tcPr>
          <w:p w14:paraId="64D6A347" w14:textId="77777777" w:rsidR="003A4D13" w:rsidRPr="00A15DCB" w:rsidRDefault="003A4D13" w:rsidP="009B330A">
            <w:pPr>
              <w:pStyle w:val="TAL"/>
            </w:pPr>
          </w:p>
        </w:tc>
      </w:tr>
      <w:tr w:rsidR="003A4D13" w:rsidRPr="00A15DCB" w14:paraId="216B82E6" w14:textId="77777777" w:rsidTr="009B330A">
        <w:tc>
          <w:tcPr>
            <w:tcW w:w="4535" w:type="dxa"/>
          </w:tcPr>
          <w:p w14:paraId="34653F7C" w14:textId="77777777" w:rsidR="003A4D13" w:rsidRPr="00A15DCB" w:rsidRDefault="003A4D13" w:rsidP="009B330A">
            <w:pPr>
              <w:pStyle w:val="TAL"/>
            </w:pPr>
            <w:r w:rsidRPr="00A15DCB">
              <w:t xml:space="preserve">  rsrp-ThresholdSSB</w:t>
            </w:r>
          </w:p>
        </w:tc>
        <w:tc>
          <w:tcPr>
            <w:tcW w:w="2267" w:type="dxa"/>
          </w:tcPr>
          <w:p w14:paraId="2B413677" w14:textId="77777777" w:rsidR="003A4D13" w:rsidRPr="00A15DCB" w:rsidRDefault="003A4D13" w:rsidP="009B330A">
            <w:pPr>
              <w:pStyle w:val="TAL"/>
              <w:rPr>
                <w:lang w:eastAsia="zh-CN"/>
              </w:rPr>
            </w:pPr>
            <w:r w:rsidRPr="00A15DCB">
              <w:rPr>
                <w:lang w:eastAsia="zh-CN"/>
              </w:rPr>
              <w:t>96</w:t>
            </w:r>
          </w:p>
        </w:tc>
        <w:tc>
          <w:tcPr>
            <w:tcW w:w="1700" w:type="dxa"/>
          </w:tcPr>
          <w:p w14:paraId="7FD33277" w14:textId="77777777" w:rsidR="003A4D13" w:rsidRPr="00A15DCB" w:rsidRDefault="003A4D13" w:rsidP="009B330A">
            <w:pPr>
              <w:pStyle w:val="TAL"/>
            </w:pPr>
            <w:r w:rsidRPr="00A15DCB">
              <w:rPr>
                <w:lang w:eastAsia="zh-CN"/>
              </w:rPr>
              <w:t>-60dBm</w:t>
            </w:r>
          </w:p>
        </w:tc>
        <w:tc>
          <w:tcPr>
            <w:tcW w:w="1245" w:type="dxa"/>
          </w:tcPr>
          <w:p w14:paraId="64440B1F" w14:textId="77777777" w:rsidR="003A4D13" w:rsidRPr="00A15DCB" w:rsidRDefault="003A4D13" w:rsidP="009B330A">
            <w:pPr>
              <w:pStyle w:val="TAL"/>
            </w:pPr>
          </w:p>
        </w:tc>
      </w:tr>
      <w:tr w:rsidR="003A4D13" w:rsidRPr="00A15DCB" w14:paraId="27B7852A" w14:textId="77777777" w:rsidTr="009B330A">
        <w:tc>
          <w:tcPr>
            <w:tcW w:w="4535" w:type="dxa"/>
            <w:tcBorders>
              <w:bottom w:val="nil"/>
            </w:tcBorders>
          </w:tcPr>
          <w:p w14:paraId="348974D7" w14:textId="77777777" w:rsidR="003A4D13" w:rsidRPr="00A15DCB" w:rsidRDefault="003A4D13" w:rsidP="009B330A">
            <w:pPr>
              <w:pStyle w:val="PL"/>
              <w:rPr>
                <w:rFonts w:ascii="Arial" w:hAnsi="Arial"/>
                <w:noProof w:val="0"/>
                <w:sz w:val="18"/>
              </w:rPr>
            </w:pPr>
            <w:r w:rsidRPr="00A15DCB">
              <w:rPr>
                <w:rFonts w:ascii="Arial" w:hAnsi="Arial"/>
                <w:noProof w:val="0"/>
                <w:sz w:val="18"/>
              </w:rPr>
              <w:t xml:space="preserve">  featureCombinationPreamblesList-r17 SEQUENCE (SIZE(1..maxFeatureCombPreamblesPerRACHResource-r17)) OF FeatureCombinationPreambles-r17 {</w:t>
            </w:r>
          </w:p>
        </w:tc>
        <w:tc>
          <w:tcPr>
            <w:tcW w:w="2267" w:type="dxa"/>
          </w:tcPr>
          <w:p w14:paraId="18543A4B" w14:textId="77777777" w:rsidR="003A4D13" w:rsidRPr="00A15DCB" w:rsidRDefault="003A4D13" w:rsidP="009B330A">
            <w:pPr>
              <w:pStyle w:val="TAL"/>
              <w:rPr>
                <w:lang w:eastAsia="zh-CN"/>
              </w:rPr>
            </w:pPr>
            <w:r w:rsidRPr="00A15DCB">
              <w:rPr>
                <w:lang w:eastAsia="zh-CN"/>
              </w:rPr>
              <w:t>1 entry</w:t>
            </w:r>
          </w:p>
        </w:tc>
        <w:tc>
          <w:tcPr>
            <w:tcW w:w="1700" w:type="dxa"/>
          </w:tcPr>
          <w:p w14:paraId="724D0F15" w14:textId="77777777" w:rsidR="003A4D13" w:rsidRPr="00A15DCB" w:rsidRDefault="003A4D13" w:rsidP="009B330A">
            <w:pPr>
              <w:pStyle w:val="TAL"/>
            </w:pPr>
          </w:p>
        </w:tc>
        <w:tc>
          <w:tcPr>
            <w:tcW w:w="1245" w:type="dxa"/>
          </w:tcPr>
          <w:p w14:paraId="11488F8B" w14:textId="77777777" w:rsidR="003A4D13" w:rsidRPr="00A15DCB" w:rsidRDefault="003A4D13" w:rsidP="009B330A">
            <w:pPr>
              <w:pStyle w:val="TAL"/>
              <w:rPr>
                <w:lang w:eastAsia="zh-CN"/>
              </w:rPr>
            </w:pPr>
            <w:r w:rsidRPr="00A15DCB">
              <w:rPr>
                <w:lang w:eastAsia="zh-CN"/>
              </w:rPr>
              <w:t>Step 5</w:t>
            </w:r>
          </w:p>
        </w:tc>
      </w:tr>
      <w:tr w:rsidR="003A4D13" w:rsidRPr="00A15DCB" w14:paraId="251934CD" w14:textId="77777777" w:rsidTr="009B330A">
        <w:tc>
          <w:tcPr>
            <w:tcW w:w="4535" w:type="dxa"/>
            <w:tcBorders>
              <w:top w:val="nil"/>
            </w:tcBorders>
          </w:tcPr>
          <w:p w14:paraId="467C628A" w14:textId="77777777" w:rsidR="003A4D13" w:rsidRPr="00A15DCB" w:rsidRDefault="003A4D13" w:rsidP="009B330A">
            <w:pPr>
              <w:pStyle w:val="PL"/>
              <w:rPr>
                <w:rFonts w:ascii="Arial" w:hAnsi="Arial"/>
                <w:noProof w:val="0"/>
                <w:sz w:val="18"/>
              </w:rPr>
            </w:pPr>
          </w:p>
        </w:tc>
        <w:tc>
          <w:tcPr>
            <w:tcW w:w="2267" w:type="dxa"/>
          </w:tcPr>
          <w:p w14:paraId="2CDD3082" w14:textId="77777777" w:rsidR="003A4D13" w:rsidRPr="00A15DCB" w:rsidRDefault="003A4D13" w:rsidP="009B330A">
            <w:pPr>
              <w:pStyle w:val="TAL"/>
              <w:rPr>
                <w:lang w:eastAsia="zh-CN"/>
              </w:rPr>
            </w:pPr>
            <w:r w:rsidRPr="00A15DCB">
              <w:rPr>
                <w:lang w:eastAsia="zh-CN"/>
              </w:rPr>
              <w:t>2 entries</w:t>
            </w:r>
          </w:p>
        </w:tc>
        <w:tc>
          <w:tcPr>
            <w:tcW w:w="1700" w:type="dxa"/>
          </w:tcPr>
          <w:p w14:paraId="3C9AC60A" w14:textId="77777777" w:rsidR="003A4D13" w:rsidRPr="00A15DCB" w:rsidRDefault="003A4D13" w:rsidP="009B330A">
            <w:pPr>
              <w:pStyle w:val="TAL"/>
            </w:pPr>
          </w:p>
        </w:tc>
        <w:tc>
          <w:tcPr>
            <w:tcW w:w="1245" w:type="dxa"/>
          </w:tcPr>
          <w:p w14:paraId="18AC4D2B" w14:textId="77777777" w:rsidR="003A4D13" w:rsidRPr="00A15DCB" w:rsidRDefault="003A4D13" w:rsidP="009B330A">
            <w:pPr>
              <w:pStyle w:val="TAL"/>
              <w:rPr>
                <w:lang w:eastAsia="zh-CN"/>
              </w:rPr>
            </w:pPr>
            <w:r w:rsidRPr="00A15DCB">
              <w:rPr>
                <w:lang w:eastAsia="zh-CN"/>
              </w:rPr>
              <w:t>Step 1</w:t>
            </w:r>
          </w:p>
        </w:tc>
      </w:tr>
      <w:tr w:rsidR="003A4D13" w:rsidRPr="00A15DCB" w14:paraId="26C13EAC" w14:textId="77777777" w:rsidTr="009B330A">
        <w:tc>
          <w:tcPr>
            <w:tcW w:w="4535" w:type="dxa"/>
          </w:tcPr>
          <w:p w14:paraId="530B6F91" w14:textId="77777777" w:rsidR="003A4D13" w:rsidRPr="00A15DCB" w:rsidRDefault="003A4D13" w:rsidP="009B330A">
            <w:pPr>
              <w:pStyle w:val="TAL"/>
            </w:pPr>
            <w:r w:rsidRPr="00A15DCB">
              <w:t xml:space="preserve">    FeatureCombinationPreambles-r17[1]</w:t>
            </w:r>
            <w:r w:rsidRPr="00A15DCB">
              <w:rPr>
                <w:snapToGrid w:val="0"/>
              </w:rPr>
              <w:t xml:space="preserve"> SEQUENCE </w:t>
            </w:r>
            <w:r w:rsidRPr="00A15DCB">
              <w:t>{</w:t>
            </w:r>
          </w:p>
        </w:tc>
        <w:tc>
          <w:tcPr>
            <w:tcW w:w="2267" w:type="dxa"/>
          </w:tcPr>
          <w:p w14:paraId="78C3F85F" w14:textId="77777777" w:rsidR="003A4D13" w:rsidRPr="00A15DCB" w:rsidRDefault="003A4D13" w:rsidP="009B330A">
            <w:pPr>
              <w:pStyle w:val="TAL"/>
            </w:pPr>
          </w:p>
        </w:tc>
        <w:tc>
          <w:tcPr>
            <w:tcW w:w="1700" w:type="dxa"/>
          </w:tcPr>
          <w:p w14:paraId="111C4788" w14:textId="77777777" w:rsidR="003A4D13" w:rsidRPr="00A15DCB" w:rsidRDefault="003A4D13" w:rsidP="009B330A">
            <w:pPr>
              <w:pStyle w:val="TAL"/>
            </w:pPr>
            <w:r w:rsidRPr="00A15DCB">
              <w:rPr>
                <w:rFonts w:cs="Arial"/>
                <w:kern w:val="2"/>
                <w:szCs w:val="18"/>
              </w:rPr>
              <w:t>entry 1</w:t>
            </w:r>
          </w:p>
        </w:tc>
        <w:tc>
          <w:tcPr>
            <w:tcW w:w="1245" w:type="dxa"/>
          </w:tcPr>
          <w:p w14:paraId="04F0D8FE" w14:textId="77777777" w:rsidR="003A4D13" w:rsidRPr="00A15DCB" w:rsidRDefault="003A4D13" w:rsidP="009B330A">
            <w:pPr>
              <w:pStyle w:val="TAL"/>
              <w:rPr>
                <w:lang w:eastAsia="zh-CN"/>
              </w:rPr>
            </w:pPr>
            <w:r w:rsidRPr="00A15DCB">
              <w:rPr>
                <w:lang w:eastAsia="zh-CN"/>
              </w:rPr>
              <w:t>Step 1 and Step 5</w:t>
            </w:r>
          </w:p>
        </w:tc>
      </w:tr>
      <w:tr w:rsidR="003A4D13" w:rsidRPr="00A15DCB" w14:paraId="0A35771C" w14:textId="77777777" w:rsidTr="009B330A">
        <w:tc>
          <w:tcPr>
            <w:tcW w:w="4535" w:type="dxa"/>
          </w:tcPr>
          <w:p w14:paraId="5E8E2160" w14:textId="77777777" w:rsidR="003A4D13" w:rsidRPr="00A15DCB" w:rsidRDefault="003A4D13" w:rsidP="009B330A">
            <w:pPr>
              <w:pStyle w:val="TAL"/>
            </w:pPr>
            <w:r w:rsidRPr="00A15DCB">
              <w:t xml:space="preserve">      featureCombination-r17 </w:t>
            </w:r>
            <w:r w:rsidRPr="00A15DCB">
              <w:rPr>
                <w:snapToGrid w:val="0"/>
              </w:rPr>
              <w:t xml:space="preserve">SEQUENCE </w:t>
            </w:r>
            <w:r w:rsidRPr="00A15DCB">
              <w:t>{</w:t>
            </w:r>
          </w:p>
        </w:tc>
        <w:tc>
          <w:tcPr>
            <w:tcW w:w="2267" w:type="dxa"/>
          </w:tcPr>
          <w:p w14:paraId="0DA3585D" w14:textId="77777777" w:rsidR="003A4D13" w:rsidRPr="00A15DCB" w:rsidRDefault="003A4D13" w:rsidP="009B330A">
            <w:pPr>
              <w:pStyle w:val="TAL"/>
            </w:pPr>
          </w:p>
        </w:tc>
        <w:tc>
          <w:tcPr>
            <w:tcW w:w="1700" w:type="dxa"/>
          </w:tcPr>
          <w:p w14:paraId="4E819E42" w14:textId="77777777" w:rsidR="003A4D13" w:rsidRPr="00A15DCB" w:rsidRDefault="003A4D13" w:rsidP="009B330A">
            <w:pPr>
              <w:pStyle w:val="TAL"/>
            </w:pPr>
          </w:p>
        </w:tc>
        <w:tc>
          <w:tcPr>
            <w:tcW w:w="1245" w:type="dxa"/>
          </w:tcPr>
          <w:p w14:paraId="5DA125D6" w14:textId="77777777" w:rsidR="003A4D13" w:rsidRPr="00A15DCB" w:rsidRDefault="003A4D13" w:rsidP="009B330A">
            <w:pPr>
              <w:pStyle w:val="TAL"/>
            </w:pPr>
          </w:p>
        </w:tc>
      </w:tr>
      <w:tr w:rsidR="003A4D13" w:rsidRPr="00A15DCB" w14:paraId="606E9BD3" w14:textId="77777777" w:rsidTr="009B330A">
        <w:tc>
          <w:tcPr>
            <w:tcW w:w="4535" w:type="dxa"/>
          </w:tcPr>
          <w:p w14:paraId="40272405" w14:textId="77777777" w:rsidR="003A4D13" w:rsidRPr="00A15DCB" w:rsidRDefault="003A4D13" w:rsidP="009B330A">
            <w:pPr>
              <w:pStyle w:val="TAL"/>
            </w:pPr>
            <w:r w:rsidRPr="00A15DCB">
              <w:t xml:space="preserve">        redCap-r17</w:t>
            </w:r>
          </w:p>
        </w:tc>
        <w:tc>
          <w:tcPr>
            <w:tcW w:w="2267" w:type="dxa"/>
          </w:tcPr>
          <w:p w14:paraId="389DAC28" w14:textId="77777777" w:rsidR="003A4D13" w:rsidRPr="00A15DCB" w:rsidRDefault="003A4D13" w:rsidP="009B330A">
            <w:pPr>
              <w:pStyle w:val="TAL"/>
              <w:rPr>
                <w:lang w:eastAsia="zh-CN"/>
              </w:rPr>
            </w:pPr>
            <w:r w:rsidRPr="00A15DCB">
              <w:rPr>
                <w:lang w:eastAsia="zh-CN"/>
              </w:rPr>
              <w:t>True</w:t>
            </w:r>
          </w:p>
        </w:tc>
        <w:tc>
          <w:tcPr>
            <w:tcW w:w="1700" w:type="dxa"/>
          </w:tcPr>
          <w:p w14:paraId="13E25A4B" w14:textId="77777777" w:rsidR="003A4D13" w:rsidRPr="00A15DCB" w:rsidRDefault="003A4D13" w:rsidP="009B330A">
            <w:pPr>
              <w:pStyle w:val="TAL"/>
            </w:pPr>
          </w:p>
        </w:tc>
        <w:tc>
          <w:tcPr>
            <w:tcW w:w="1245" w:type="dxa"/>
          </w:tcPr>
          <w:p w14:paraId="6DAEA7F7" w14:textId="77777777" w:rsidR="003A4D13" w:rsidRPr="00A15DCB" w:rsidRDefault="003A4D13" w:rsidP="009B330A">
            <w:pPr>
              <w:pStyle w:val="TAL"/>
            </w:pPr>
          </w:p>
        </w:tc>
      </w:tr>
      <w:tr w:rsidR="003A4D13" w:rsidRPr="00A15DCB" w14:paraId="63E0C71F" w14:textId="77777777" w:rsidTr="009B330A">
        <w:tc>
          <w:tcPr>
            <w:tcW w:w="4535" w:type="dxa"/>
          </w:tcPr>
          <w:p w14:paraId="0E5CD97A" w14:textId="77777777" w:rsidR="003A4D13" w:rsidRPr="00A15DCB" w:rsidRDefault="003A4D13" w:rsidP="009B330A">
            <w:pPr>
              <w:pStyle w:val="TAL"/>
            </w:pPr>
            <w:r w:rsidRPr="00A15DCB">
              <w:t xml:space="preserve">      }</w:t>
            </w:r>
          </w:p>
        </w:tc>
        <w:tc>
          <w:tcPr>
            <w:tcW w:w="2267" w:type="dxa"/>
          </w:tcPr>
          <w:p w14:paraId="1B0FDF69" w14:textId="77777777" w:rsidR="003A4D13" w:rsidRPr="00A15DCB" w:rsidRDefault="003A4D13" w:rsidP="009B330A">
            <w:pPr>
              <w:pStyle w:val="TAL"/>
            </w:pPr>
          </w:p>
        </w:tc>
        <w:tc>
          <w:tcPr>
            <w:tcW w:w="1700" w:type="dxa"/>
          </w:tcPr>
          <w:p w14:paraId="4AFA7A90" w14:textId="77777777" w:rsidR="003A4D13" w:rsidRPr="00A15DCB" w:rsidRDefault="003A4D13" w:rsidP="009B330A">
            <w:pPr>
              <w:pStyle w:val="TAL"/>
            </w:pPr>
          </w:p>
        </w:tc>
        <w:tc>
          <w:tcPr>
            <w:tcW w:w="1245" w:type="dxa"/>
          </w:tcPr>
          <w:p w14:paraId="063CC1BB" w14:textId="77777777" w:rsidR="003A4D13" w:rsidRPr="00A15DCB" w:rsidRDefault="003A4D13" w:rsidP="009B330A">
            <w:pPr>
              <w:pStyle w:val="TAL"/>
            </w:pPr>
          </w:p>
        </w:tc>
      </w:tr>
      <w:tr w:rsidR="003A4D13" w:rsidRPr="00A15DCB" w14:paraId="24D83F60" w14:textId="77777777" w:rsidTr="009B330A">
        <w:tc>
          <w:tcPr>
            <w:tcW w:w="4535" w:type="dxa"/>
            <w:tcBorders>
              <w:bottom w:val="nil"/>
            </w:tcBorders>
          </w:tcPr>
          <w:p w14:paraId="4143E633" w14:textId="77777777" w:rsidR="003A4D13" w:rsidRPr="00A15DCB" w:rsidRDefault="003A4D13" w:rsidP="009B330A">
            <w:pPr>
              <w:pStyle w:val="TAL"/>
            </w:pPr>
            <w:r w:rsidRPr="00A15DCB">
              <w:t xml:space="preserve">      startPreambleForThisPartition-r17</w:t>
            </w:r>
          </w:p>
        </w:tc>
        <w:tc>
          <w:tcPr>
            <w:tcW w:w="2267" w:type="dxa"/>
          </w:tcPr>
          <w:p w14:paraId="64E3089E" w14:textId="77777777" w:rsidR="003A4D13" w:rsidRPr="00A15DCB" w:rsidRDefault="003A4D13" w:rsidP="009B330A">
            <w:pPr>
              <w:pStyle w:val="TAL"/>
              <w:rPr>
                <w:lang w:eastAsia="zh-CN"/>
              </w:rPr>
            </w:pPr>
            <w:r w:rsidRPr="00A15DCB">
              <w:rPr>
                <w:lang w:eastAsia="zh-CN"/>
              </w:rPr>
              <w:t>8</w:t>
            </w:r>
          </w:p>
        </w:tc>
        <w:tc>
          <w:tcPr>
            <w:tcW w:w="1700" w:type="dxa"/>
          </w:tcPr>
          <w:p w14:paraId="74CE8A49" w14:textId="77777777" w:rsidR="003A4D13" w:rsidRPr="00A15DCB" w:rsidRDefault="003A4D13" w:rsidP="009B330A">
            <w:pPr>
              <w:pStyle w:val="TAL"/>
            </w:pPr>
          </w:p>
        </w:tc>
        <w:tc>
          <w:tcPr>
            <w:tcW w:w="1245" w:type="dxa"/>
          </w:tcPr>
          <w:p w14:paraId="329BFA26" w14:textId="77777777" w:rsidR="003A4D13" w:rsidRPr="00A15DCB" w:rsidRDefault="003A4D13" w:rsidP="009B330A">
            <w:pPr>
              <w:pStyle w:val="TAL"/>
            </w:pPr>
          </w:p>
        </w:tc>
      </w:tr>
      <w:tr w:rsidR="003A4D13" w:rsidRPr="00A15DCB" w14:paraId="28343C8F" w14:textId="77777777" w:rsidTr="009B330A">
        <w:tc>
          <w:tcPr>
            <w:tcW w:w="4535" w:type="dxa"/>
          </w:tcPr>
          <w:p w14:paraId="170408DD" w14:textId="77777777" w:rsidR="003A4D13" w:rsidRPr="00A15DCB" w:rsidRDefault="003A4D13" w:rsidP="009B330A">
            <w:pPr>
              <w:pStyle w:val="TAL"/>
            </w:pPr>
            <w:r w:rsidRPr="00A15DCB">
              <w:t xml:space="preserve">      numberOfPreamblesPerSSB-ForThisPartition-r17</w:t>
            </w:r>
          </w:p>
        </w:tc>
        <w:tc>
          <w:tcPr>
            <w:tcW w:w="2267" w:type="dxa"/>
          </w:tcPr>
          <w:p w14:paraId="10D4C89A" w14:textId="77777777" w:rsidR="003A4D13" w:rsidRPr="00A15DCB" w:rsidRDefault="003A4D13" w:rsidP="009B330A">
            <w:pPr>
              <w:pStyle w:val="TAL"/>
              <w:rPr>
                <w:lang w:eastAsia="zh-CN"/>
              </w:rPr>
            </w:pPr>
            <w:r w:rsidRPr="00A15DCB">
              <w:rPr>
                <w:lang w:eastAsia="zh-CN"/>
              </w:rPr>
              <w:t>4</w:t>
            </w:r>
          </w:p>
        </w:tc>
        <w:tc>
          <w:tcPr>
            <w:tcW w:w="1700" w:type="dxa"/>
          </w:tcPr>
          <w:p w14:paraId="4E2065E8" w14:textId="77777777" w:rsidR="003A4D13" w:rsidRPr="00A15DCB" w:rsidRDefault="003A4D13" w:rsidP="009B330A">
            <w:pPr>
              <w:pStyle w:val="TAL"/>
            </w:pPr>
          </w:p>
        </w:tc>
        <w:tc>
          <w:tcPr>
            <w:tcW w:w="1245" w:type="dxa"/>
          </w:tcPr>
          <w:p w14:paraId="4BF24455" w14:textId="77777777" w:rsidR="003A4D13" w:rsidRPr="00A15DCB" w:rsidRDefault="003A4D13" w:rsidP="009B330A">
            <w:pPr>
              <w:pStyle w:val="TAL"/>
            </w:pPr>
          </w:p>
        </w:tc>
      </w:tr>
      <w:tr w:rsidR="003A4D13" w:rsidRPr="00A15DCB" w14:paraId="0A37BBE8" w14:textId="77777777" w:rsidTr="009B330A">
        <w:tc>
          <w:tcPr>
            <w:tcW w:w="4535" w:type="dxa"/>
            <w:tcBorders>
              <w:bottom w:val="nil"/>
            </w:tcBorders>
          </w:tcPr>
          <w:p w14:paraId="7703FEF5" w14:textId="77777777" w:rsidR="003A4D13" w:rsidRPr="00A15DCB" w:rsidRDefault="003A4D13" w:rsidP="009B330A">
            <w:pPr>
              <w:pStyle w:val="TAL"/>
            </w:pPr>
            <w:r w:rsidRPr="00A15DCB">
              <w:t xml:space="preserve">      rsrp-ThresholdSSB-r17</w:t>
            </w:r>
          </w:p>
        </w:tc>
        <w:tc>
          <w:tcPr>
            <w:tcW w:w="2267" w:type="dxa"/>
          </w:tcPr>
          <w:p w14:paraId="6F58E201" w14:textId="77777777" w:rsidR="003A4D13" w:rsidRPr="00A15DCB" w:rsidRDefault="003A4D13" w:rsidP="009B330A">
            <w:pPr>
              <w:pStyle w:val="TAL"/>
              <w:rPr>
                <w:lang w:eastAsia="zh-CN"/>
              </w:rPr>
            </w:pPr>
            <w:r w:rsidRPr="00A15DCB">
              <w:rPr>
                <w:lang w:eastAsia="zh-CN"/>
              </w:rPr>
              <w:t>96</w:t>
            </w:r>
          </w:p>
        </w:tc>
        <w:tc>
          <w:tcPr>
            <w:tcW w:w="1700" w:type="dxa"/>
          </w:tcPr>
          <w:p w14:paraId="3FE33ADF" w14:textId="77777777" w:rsidR="003A4D13" w:rsidRPr="00A15DCB" w:rsidRDefault="003A4D13" w:rsidP="009B330A">
            <w:pPr>
              <w:pStyle w:val="TAL"/>
            </w:pPr>
            <w:r w:rsidRPr="00A15DCB">
              <w:rPr>
                <w:lang w:eastAsia="zh-CN"/>
              </w:rPr>
              <w:t>-60dBm</w:t>
            </w:r>
          </w:p>
        </w:tc>
        <w:tc>
          <w:tcPr>
            <w:tcW w:w="1245" w:type="dxa"/>
          </w:tcPr>
          <w:p w14:paraId="0B565641" w14:textId="77777777" w:rsidR="003A4D13" w:rsidRPr="00A15DCB" w:rsidRDefault="003A4D13" w:rsidP="009B330A">
            <w:pPr>
              <w:pStyle w:val="TAL"/>
              <w:rPr>
                <w:lang w:eastAsia="zh-CN"/>
              </w:rPr>
            </w:pPr>
            <w:r w:rsidRPr="00A15DCB">
              <w:rPr>
                <w:lang w:eastAsia="zh-CN"/>
              </w:rPr>
              <w:t>Step 1</w:t>
            </w:r>
          </w:p>
        </w:tc>
      </w:tr>
      <w:tr w:rsidR="003A4D13" w:rsidRPr="00A15DCB" w14:paraId="6C6EA24C" w14:textId="77777777" w:rsidTr="009B330A">
        <w:tc>
          <w:tcPr>
            <w:tcW w:w="4535" w:type="dxa"/>
            <w:tcBorders>
              <w:top w:val="nil"/>
            </w:tcBorders>
          </w:tcPr>
          <w:p w14:paraId="173060EA" w14:textId="77777777" w:rsidR="003A4D13" w:rsidRPr="00A15DCB" w:rsidRDefault="003A4D13" w:rsidP="009B330A">
            <w:pPr>
              <w:pStyle w:val="TAL"/>
            </w:pPr>
          </w:p>
        </w:tc>
        <w:tc>
          <w:tcPr>
            <w:tcW w:w="2267" w:type="dxa"/>
          </w:tcPr>
          <w:p w14:paraId="3602BC3D" w14:textId="77777777" w:rsidR="003A4D13" w:rsidRPr="00A15DCB" w:rsidRDefault="003A4D13" w:rsidP="009B330A">
            <w:pPr>
              <w:pStyle w:val="TAL"/>
              <w:rPr>
                <w:lang w:eastAsia="zh-CN"/>
              </w:rPr>
            </w:pPr>
            <w:r w:rsidRPr="00A15DCB">
              <w:rPr>
                <w:lang w:eastAsia="zh-CN"/>
              </w:rPr>
              <w:t>0</w:t>
            </w:r>
          </w:p>
        </w:tc>
        <w:tc>
          <w:tcPr>
            <w:tcW w:w="1700" w:type="dxa"/>
          </w:tcPr>
          <w:p w14:paraId="21FC31B9" w14:textId="77777777" w:rsidR="003A4D13" w:rsidRPr="00A15DCB" w:rsidRDefault="003A4D13" w:rsidP="009B330A">
            <w:pPr>
              <w:pStyle w:val="TAL"/>
            </w:pPr>
            <w:r w:rsidRPr="00A15DCB">
              <w:t>-156dBm</w:t>
            </w:r>
          </w:p>
        </w:tc>
        <w:tc>
          <w:tcPr>
            <w:tcW w:w="1245" w:type="dxa"/>
          </w:tcPr>
          <w:p w14:paraId="630C5D92" w14:textId="77777777" w:rsidR="003A4D13" w:rsidRPr="00A15DCB" w:rsidRDefault="003A4D13" w:rsidP="009B330A">
            <w:pPr>
              <w:pStyle w:val="TAL"/>
              <w:rPr>
                <w:lang w:eastAsia="zh-CN"/>
              </w:rPr>
            </w:pPr>
            <w:r w:rsidRPr="00A15DCB">
              <w:rPr>
                <w:lang w:eastAsia="zh-CN"/>
              </w:rPr>
              <w:t>Step 5</w:t>
            </w:r>
          </w:p>
        </w:tc>
      </w:tr>
      <w:tr w:rsidR="003A4D13" w:rsidRPr="00A15DCB" w14:paraId="6CE7CE35" w14:textId="77777777" w:rsidTr="009B330A">
        <w:tc>
          <w:tcPr>
            <w:tcW w:w="4535" w:type="dxa"/>
          </w:tcPr>
          <w:p w14:paraId="6B552BE7" w14:textId="77777777" w:rsidR="003A4D13" w:rsidRPr="00A15DCB" w:rsidRDefault="003A4D13" w:rsidP="009B330A">
            <w:pPr>
              <w:pStyle w:val="TAL"/>
            </w:pPr>
            <w:r w:rsidRPr="00A15DCB">
              <w:t xml:space="preserve">    }</w:t>
            </w:r>
          </w:p>
        </w:tc>
        <w:tc>
          <w:tcPr>
            <w:tcW w:w="2267" w:type="dxa"/>
          </w:tcPr>
          <w:p w14:paraId="3D822525" w14:textId="77777777" w:rsidR="003A4D13" w:rsidRPr="00A15DCB" w:rsidRDefault="003A4D13" w:rsidP="009B330A">
            <w:pPr>
              <w:pStyle w:val="TAL"/>
            </w:pPr>
          </w:p>
        </w:tc>
        <w:tc>
          <w:tcPr>
            <w:tcW w:w="1700" w:type="dxa"/>
          </w:tcPr>
          <w:p w14:paraId="44D7C965" w14:textId="77777777" w:rsidR="003A4D13" w:rsidRPr="00A15DCB" w:rsidRDefault="003A4D13" w:rsidP="009B330A">
            <w:pPr>
              <w:pStyle w:val="TAL"/>
            </w:pPr>
          </w:p>
        </w:tc>
        <w:tc>
          <w:tcPr>
            <w:tcW w:w="1245" w:type="dxa"/>
          </w:tcPr>
          <w:p w14:paraId="2555F013" w14:textId="77777777" w:rsidR="003A4D13" w:rsidRPr="00A15DCB" w:rsidRDefault="003A4D13" w:rsidP="009B330A">
            <w:pPr>
              <w:pStyle w:val="TAL"/>
            </w:pPr>
          </w:p>
        </w:tc>
      </w:tr>
      <w:tr w:rsidR="003A4D13" w:rsidRPr="00A15DCB" w14:paraId="583CCA8A" w14:textId="77777777" w:rsidTr="009B330A">
        <w:tc>
          <w:tcPr>
            <w:tcW w:w="4535" w:type="dxa"/>
          </w:tcPr>
          <w:p w14:paraId="13DEC822" w14:textId="77777777" w:rsidR="003A4D13" w:rsidRPr="00A15DCB" w:rsidRDefault="003A4D13" w:rsidP="009B330A">
            <w:pPr>
              <w:pStyle w:val="TAL"/>
            </w:pPr>
            <w:r w:rsidRPr="00A15DCB">
              <w:t xml:space="preserve">    FeatureCombinationPreambles-r17[2]</w:t>
            </w:r>
            <w:r w:rsidRPr="00A15DCB">
              <w:rPr>
                <w:snapToGrid w:val="0"/>
              </w:rPr>
              <w:t xml:space="preserve"> SEQUENCE </w:t>
            </w:r>
            <w:r w:rsidRPr="00A15DCB">
              <w:t>{</w:t>
            </w:r>
          </w:p>
        </w:tc>
        <w:tc>
          <w:tcPr>
            <w:tcW w:w="2267" w:type="dxa"/>
          </w:tcPr>
          <w:p w14:paraId="64B08403" w14:textId="77777777" w:rsidR="003A4D13" w:rsidRPr="00A15DCB" w:rsidRDefault="003A4D13" w:rsidP="009B330A">
            <w:pPr>
              <w:pStyle w:val="TAL"/>
            </w:pPr>
          </w:p>
        </w:tc>
        <w:tc>
          <w:tcPr>
            <w:tcW w:w="1700" w:type="dxa"/>
          </w:tcPr>
          <w:p w14:paraId="62C541C0" w14:textId="77777777" w:rsidR="003A4D13" w:rsidRPr="00A15DCB" w:rsidRDefault="003A4D13" w:rsidP="009B330A">
            <w:pPr>
              <w:pStyle w:val="TAL"/>
            </w:pPr>
            <w:r w:rsidRPr="00A15DCB">
              <w:rPr>
                <w:rFonts w:cs="Arial"/>
                <w:kern w:val="2"/>
                <w:szCs w:val="18"/>
              </w:rPr>
              <w:t>entry 2</w:t>
            </w:r>
          </w:p>
        </w:tc>
        <w:tc>
          <w:tcPr>
            <w:tcW w:w="1245" w:type="dxa"/>
          </w:tcPr>
          <w:p w14:paraId="44785AB6" w14:textId="77777777" w:rsidR="003A4D13" w:rsidRPr="00A15DCB" w:rsidRDefault="003A4D13" w:rsidP="009B330A">
            <w:pPr>
              <w:pStyle w:val="TAL"/>
              <w:rPr>
                <w:lang w:eastAsia="zh-CN"/>
              </w:rPr>
            </w:pPr>
            <w:r w:rsidRPr="00A15DCB">
              <w:rPr>
                <w:lang w:eastAsia="zh-CN"/>
              </w:rPr>
              <w:t>Step 1</w:t>
            </w:r>
          </w:p>
        </w:tc>
      </w:tr>
      <w:tr w:rsidR="003A4D13" w:rsidRPr="00A15DCB" w14:paraId="21D46116" w14:textId="77777777" w:rsidTr="009B330A">
        <w:tc>
          <w:tcPr>
            <w:tcW w:w="4535" w:type="dxa"/>
          </w:tcPr>
          <w:p w14:paraId="2F32E27B" w14:textId="77777777" w:rsidR="003A4D13" w:rsidRPr="00A15DCB" w:rsidRDefault="003A4D13" w:rsidP="009B330A">
            <w:pPr>
              <w:pStyle w:val="TAL"/>
            </w:pPr>
            <w:r w:rsidRPr="00A15DCB">
              <w:t xml:space="preserve">      featureCombination-r17 </w:t>
            </w:r>
            <w:r w:rsidRPr="00A15DCB">
              <w:rPr>
                <w:snapToGrid w:val="0"/>
              </w:rPr>
              <w:t xml:space="preserve">SEQUENCE </w:t>
            </w:r>
            <w:r w:rsidRPr="00A15DCB">
              <w:t>{</w:t>
            </w:r>
          </w:p>
        </w:tc>
        <w:tc>
          <w:tcPr>
            <w:tcW w:w="2267" w:type="dxa"/>
          </w:tcPr>
          <w:p w14:paraId="4E275410" w14:textId="77777777" w:rsidR="003A4D13" w:rsidRPr="00A15DCB" w:rsidRDefault="003A4D13" w:rsidP="009B330A">
            <w:pPr>
              <w:pStyle w:val="TAL"/>
            </w:pPr>
          </w:p>
        </w:tc>
        <w:tc>
          <w:tcPr>
            <w:tcW w:w="1700" w:type="dxa"/>
          </w:tcPr>
          <w:p w14:paraId="55D0B94F" w14:textId="77777777" w:rsidR="003A4D13" w:rsidRPr="00A15DCB" w:rsidRDefault="003A4D13" w:rsidP="009B330A">
            <w:pPr>
              <w:pStyle w:val="TAL"/>
            </w:pPr>
          </w:p>
        </w:tc>
        <w:tc>
          <w:tcPr>
            <w:tcW w:w="1245" w:type="dxa"/>
          </w:tcPr>
          <w:p w14:paraId="43620130" w14:textId="77777777" w:rsidR="003A4D13" w:rsidRPr="00A15DCB" w:rsidRDefault="003A4D13" w:rsidP="009B330A">
            <w:pPr>
              <w:pStyle w:val="TAL"/>
            </w:pPr>
          </w:p>
        </w:tc>
      </w:tr>
      <w:tr w:rsidR="003A4D13" w:rsidRPr="00A15DCB" w14:paraId="5AC3F59B" w14:textId="77777777" w:rsidTr="009B330A">
        <w:tc>
          <w:tcPr>
            <w:tcW w:w="4535" w:type="dxa"/>
          </w:tcPr>
          <w:p w14:paraId="6B9D49E1" w14:textId="77777777" w:rsidR="003A4D13" w:rsidRPr="00A15DCB" w:rsidRDefault="003A4D13" w:rsidP="009B330A">
            <w:pPr>
              <w:pStyle w:val="TAL"/>
            </w:pPr>
            <w:r w:rsidRPr="00A15DCB">
              <w:t xml:space="preserve">        eRedCap-r18</w:t>
            </w:r>
          </w:p>
        </w:tc>
        <w:tc>
          <w:tcPr>
            <w:tcW w:w="2267" w:type="dxa"/>
          </w:tcPr>
          <w:p w14:paraId="0C28221F" w14:textId="77777777" w:rsidR="003A4D13" w:rsidRPr="00A15DCB" w:rsidRDefault="003A4D13" w:rsidP="009B330A">
            <w:pPr>
              <w:pStyle w:val="TAL"/>
            </w:pPr>
            <w:r w:rsidRPr="00A15DCB">
              <w:rPr>
                <w:lang w:eastAsia="zh-CN"/>
              </w:rPr>
              <w:t>True</w:t>
            </w:r>
          </w:p>
        </w:tc>
        <w:tc>
          <w:tcPr>
            <w:tcW w:w="1700" w:type="dxa"/>
          </w:tcPr>
          <w:p w14:paraId="7AB1A998" w14:textId="77777777" w:rsidR="003A4D13" w:rsidRPr="00A15DCB" w:rsidRDefault="003A4D13" w:rsidP="009B330A">
            <w:pPr>
              <w:pStyle w:val="TAL"/>
            </w:pPr>
          </w:p>
        </w:tc>
        <w:tc>
          <w:tcPr>
            <w:tcW w:w="1245" w:type="dxa"/>
          </w:tcPr>
          <w:p w14:paraId="0CC41E1D" w14:textId="77777777" w:rsidR="003A4D13" w:rsidRPr="00A15DCB" w:rsidRDefault="003A4D13" w:rsidP="009B330A">
            <w:pPr>
              <w:pStyle w:val="TAL"/>
            </w:pPr>
          </w:p>
        </w:tc>
      </w:tr>
      <w:tr w:rsidR="003A4D13" w:rsidRPr="00A15DCB" w14:paraId="1EB3C15E" w14:textId="77777777" w:rsidTr="009B330A">
        <w:tc>
          <w:tcPr>
            <w:tcW w:w="4535" w:type="dxa"/>
          </w:tcPr>
          <w:p w14:paraId="2AB2288E" w14:textId="77777777" w:rsidR="003A4D13" w:rsidRPr="00A15DCB" w:rsidRDefault="003A4D13" w:rsidP="009B330A">
            <w:pPr>
              <w:pStyle w:val="TAL"/>
            </w:pPr>
            <w:r w:rsidRPr="00A15DCB">
              <w:t xml:space="preserve">      }</w:t>
            </w:r>
          </w:p>
        </w:tc>
        <w:tc>
          <w:tcPr>
            <w:tcW w:w="2267" w:type="dxa"/>
          </w:tcPr>
          <w:p w14:paraId="0FCAA2FC" w14:textId="77777777" w:rsidR="003A4D13" w:rsidRPr="00A15DCB" w:rsidRDefault="003A4D13" w:rsidP="009B330A">
            <w:pPr>
              <w:pStyle w:val="TAL"/>
            </w:pPr>
          </w:p>
        </w:tc>
        <w:tc>
          <w:tcPr>
            <w:tcW w:w="1700" w:type="dxa"/>
          </w:tcPr>
          <w:p w14:paraId="6BDB5764" w14:textId="77777777" w:rsidR="003A4D13" w:rsidRPr="00A15DCB" w:rsidRDefault="003A4D13" w:rsidP="009B330A">
            <w:pPr>
              <w:pStyle w:val="TAL"/>
            </w:pPr>
          </w:p>
        </w:tc>
        <w:tc>
          <w:tcPr>
            <w:tcW w:w="1245" w:type="dxa"/>
          </w:tcPr>
          <w:p w14:paraId="58B479DC" w14:textId="77777777" w:rsidR="003A4D13" w:rsidRPr="00A15DCB" w:rsidRDefault="003A4D13" w:rsidP="009B330A">
            <w:pPr>
              <w:pStyle w:val="TAL"/>
            </w:pPr>
          </w:p>
        </w:tc>
      </w:tr>
      <w:tr w:rsidR="003A4D13" w:rsidRPr="00A15DCB" w14:paraId="7CCFC428" w14:textId="77777777" w:rsidTr="009B330A">
        <w:tc>
          <w:tcPr>
            <w:tcW w:w="4535" w:type="dxa"/>
          </w:tcPr>
          <w:p w14:paraId="710E01D2" w14:textId="77777777" w:rsidR="003A4D13" w:rsidRPr="00A15DCB" w:rsidRDefault="003A4D13" w:rsidP="009B330A">
            <w:pPr>
              <w:pStyle w:val="TAL"/>
            </w:pPr>
            <w:r w:rsidRPr="00A15DCB">
              <w:t xml:space="preserve">      startPreambleForThisPartition-r17</w:t>
            </w:r>
          </w:p>
        </w:tc>
        <w:tc>
          <w:tcPr>
            <w:tcW w:w="2267" w:type="dxa"/>
          </w:tcPr>
          <w:p w14:paraId="4168CADA" w14:textId="77777777" w:rsidR="003A4D13" w:rsidRPr="00A15DCB" w:rsidRDefault="003A4D13" w:rsidP="009B330A">
            <w:pPr>
              <w:pStyle w:val="TAL"/>
            </w:pPr>
            <w:r w:rsidRPr="00A15DCB">
              <w:rPr>
                <w:lang w:eastAsia="zh-CN"/>
              </w:rPr>
              <w:t>12</w:t>
            </w:r>
          </w:p>
        </w:tc>
        <w:tc>
          <w:tcPr>
            <w:tcW w:w="1700" w:type="dxa"/>
          </w:tcPr>
          <w:p w14:paraId="6C3AE6E2" w14:textId="77777777" w:rsidR="003A4D13" w:rsidRPr="00A15DCB" w:rsidRDefault="003A4D13" w:rsidP="009B330A">
            <w:pPr>
              <w:pStyle w:val="TAL"/>
            </w:pPr>
          </w:p>
        </w:tc>
        <w:tc>
          <w:tcPr>
            <w:tcW w:w="1245" w:type="dxa"/>
          </w:tcPr>
          <w:p w14:paraId="2AB85634" w14:textId="77777777" w:rsidR="003A4D13" w:rsidRPr="00A15DCB" w:rsidRDefault="003A4D13" w:rsidP="009B330A">
            <w:pPr>
              <w:pStyle w:val="TAL"/>
            </w:pPr>
          </w:p>
        </w:tc>
      </w:tr>
      <w:tr w:rsidR="003A4D13" w:rsidRPr="00A15DCB" w14:paraId="4E0A2EB4" w14:textId="77777777" w:rsidTr="009B330A">
        <w:tc>
          <w:tcPr>
            <w:tcW w:w="4535" w:type="dxa"/>
          </w:tcPr>
          <w:p w14:paraId="49A5265F" w14:textId="77777777" w:rsidR="003A4D13" w:rsidRPr="00A15DCB" w:rsidRDefault="003A4D13" w:rsidP="009B330A">
            <w:pPr>
              <w:pStyle w:val="TAL"/>
            </w:pPr>
            <w:r w:rsidRPr="00A15DCB">
              <w:t xml:space="preserve">      numberOfPreamblesPerSSB-ForThisPartition-r17</w:t>
            </w:r>
          </w:p>
        </w:tc>
        <w:tc>
          <w:tcPr>
            <w:tcW w:w="2267" w:type="dxa"/>
          </w:tcPr>
          <w:p w14:paraId="5FBDDD75" w14:textId="77777777" w:rsidR="003A4D13" w:rsidRPr="00A15DCB" w:rsidRDefault="003A4D13" w:rsidP="009B330A">
            <w:pPr>
              <w:pStyle w:val="TAL"/>
            </w:pPr>
            <w:r w:rsidRPr="00A15DCB">
              <w:rPr>
                <w:lang w:eastAsia="zh-CN"/>
              </w:rPr>
              <w:t>4</w:t>
            </w:r>
          </w:p>
        </w:tc>
        <w:tc>
          <w:tcPr>
            <w:tcW w:w="1700" w:type="dxa"/>
          </w:tcPr>
          <w:p w14:paraId="11E5AE45" w14:textId="77777777" w:rsidR="003A4D13" w:rsidRPr="00A15DCB" w:rsidRDefault="003A4D13" w:rsidP="009B330A">
            <w:pPr>
              <w:pStyle w:val="TAL"/>
            </w:pPr>
          </w:p>
        </w:tc>
        <w:tc>
          <w:tcPr>
            <w:tcW w:w="1245" w:type="dxa"/>
          </w:tcPr>
          <w:p w14:paraId="335B3B99" w14:textId="77777777" w:rsidR="003A4D13" w:rsidRPr="00A15DCB" w:rsidRDefault="003A4D13" w:rsidP="009B330A">
            <w:pPr>
              <w:pStyle w:val="TAL"/>
            </w:pPr>
          </w:p>
        </w:tc>
      </w:tr>
      <w:tr w:rsidR="003A4D13" w:rsidRPr="00A15DCB" w14:paraId="419A6F5A" w14:textId="77777777" w:rsidTr="009B330A">
        <w:tc>
          <w:tcPr>
            <w:tcW w:w="4535" w:type="dxa"/>
          </w:tcPr>
          <w:p w14:paraId="77AE8C39" w14:textId="77777777" w:rsidR="003A4D13" w:rsidRPr="00A15DCB" w:rsidRDefault="003A4D13" w:rsidP="009B330A">
            <w:pPr>
              <w:pStyle w:val="TAL"/>
            </w:pPr>
            <w:r w:rsidRPr="00A15DCB">
              <w:t xml:space="preserve">      rsrp-ThresholdSSB-r17</w:t>
            </w:r>
          </w:p>
        </w:tc>
        <w:tc>
          <w:tcPr>
            <w:tcW w:w="2267" w:type="dxa"/>
          </w:tcPr>
          <w:p w14:paraId="7E4668EE" w14:textId="77777777" w:rsidR="003A4D13" w:rsidRPr="00A15DCB" w:rsidRDefault="003A4D13" w:rsidP="009B330A">
            <w:pPr>
              <w:pStyle w:val="TAL"/>
              <w:rPr>
                <w:lang w:eastAsia="zh-CN"/>
              </w:rPr>
            </w:pPr>
            <w:r w:rsidRPr="00A15DCB">
              <w:rPr>
                <w:lang w:eastAsia="zh-CN"/>
              </w:rPr>
              <w:t>0</w:t>
            </w:r>
          </w:p>
        </w:tc>
        <w:tc>
          <w:tcPr>
            <w:tcW w:w="1700" w:type="dxa"/>
          </w:tcPr>
          <w:p w14:paraId="6E3466F9" w14:textId="77777777" w:rsidR="003A4D13" w:rsidRPr="00A15DCB" w:rsidRDefault="003A4D13" w:rsidP="009B330A">
            <w:pPr>
              <w:pStyle w:val="TAL"/>
            </w:pPr>
            <w:r w:rsidRPr="00A15DCB">
              <w:t>-156dBm</w:t>
            </w:r>
          </w:p>
        </w:tc>
        <w:tc>
          <w:tcPr>
            <w:tcW w:w="1245" w:type="dxa"/>
          </w:tcPr>
          <w:p w14:paraId="6B5F49AD" w14:textId="77777777" w:rsidR="003A4D13" w:rsidRPr="00A15DCB" w:rsidRDefault="003A4D13" w:rsidP="009B330A">
            <w:pPr>
              <w:pStyle w:val="TAL"/>
            </w:pPr>
          </w:p>
        </w:tc>
      </w:tr>
      <w:tr w:rsidR="003A4D13" w:rsidRPr="00A15DCB" w14:paraId="2F2E85C7" w14:textId="77777777" w:rsidTr="009B330A">
        <w:tc>
          <w:tcPr>
            <w:tcW w:w="4535" w:type="dxa"/>
          </w:tcPr>
          <w:p w14:paraId="5CAEB320" w14:textId="77777777" w:rsidR="003A4D13" w:rsidRPr="00A15DCB" w:rsidRDefault="003A4D13" w:rsidP="009B330A">
            <w:pPr>
              <w:pStyle w:val="TAL"/>
            </w:pPr>
            <w:r w:rsidRPr="00A15DCB">
              <w:t xml:space="preserve">    }</w:t>
            </w:r>
          </w:p>
        </w:tc>
        <w:tc>
          <w:tcPr>
            <w:tcW w:w="2267" w:type="dxa"/>
          </w:tcPr>
          <w:p w14:paraId="351AADE3" w14:textId="77777777" w:rsidR="003A4D13" w:rsidRPr="00A15DCB" w:rsidRDefault="003A4D13" w:rsidP="009B330A">
            <w:pPr>
              <w:pStyle w:val="TAL"/>
            </w:pPr>
          </w:p>
        </w:tc>
        <w:tc>
          <w:tcPr>
            <w:tcW w:w="1700" w:type="dxa"/>
          </w:tcPr>
          <w:p w14:paraId="5B8DC072" w14:textId="77777777" w:rsidR="003A4D13" w:rsidRPr="00A15DCB" w:rsidRDefault="003A4D13" w:rsidP="009B330A">
            <w:pPr>
              <w:pStyle w:val="TAL"/>
            </w:pPr>
          </w:p>
        </w:tc>
        <w:tc>
          <w:tcPr>
            <w:tcW w:w="1245" w:type="dxa"/>
          </w:tcPr>
          <w:p w14:paraId="681CAD3A" w14:textId="77777777" w:rsidR="003A4D13" w:rsidRPr="00A15DCB" w:rsidRDefault="003A4D13" w:rsidP="009B330A">
            <w:pPr>
              <w:pStyle w:val="TAL"/>
            </w:pPr>
          </w:p>
        </w:tc>
      </w:tr>
      <w:tr w:rsidR="003A4D13" w:rsidRPr="00A15DCB" w14:paraId="0299B16D" w14:textId="77777777" w:rsidTr="009B330A">
        <w:tc>
          <w:tcPr>
            <w:tcW w:w="4535" w:type="dxa"/>
          </w:tcPr>
          <w:p w14:paraId="26CEF8DD" w14:textId="77777777" w:rsidR="003A4D13" w:rsidRPr="00A15DCB" w:rsidRDefault="003A4D13" w:rsidP="009B330A">
            <w:pPr>
              <w:pStyle w:val="TAL"/>
            </w:pPr>
            <w:r w:rsidRPr="00A15DCB">
              <w:t xml:space="preserve">  }</w:t>
            </w:r>
          </w:p>
        </w:tc>
        <w:tc>
          <w:tcPr>
            <w:tcW w:w="2267" w:type="dxa"/>
          </w:tcPr>
          <w:p w14:paraId="6D2DFA64" w14:textId="77777777" w:rsidR="003A4D13" w:rsidRPr="00A15DCB" w:rsidRDefault="003A4D13" w:rsidP="009B330A">
            <w:pPr>
              <w:pStyle w:val="TAL"/>
            </w:pPr>
          </w:p>
        </w:tc>
        <w:tc>
          <w:tcPr>
            <w:tcW w:w="1700" w:type="dxa"/>
          </w:tcPr>
          <w:p w14:paraId="17EBD2CE" w14:textId="77777777" w:rsidR="003A4D13" w:rsidRPr="00A15DCB" w:rsidRDefault="003A4D13" w:rsidP="009B330A">
            <w:pPr>
              <w:pStyle w:val="TAL"/>
            </w:pPr>
          </w:p>
        </w:tc>
        <w:tc>
          <w:tcPr>
            <w:tcW w:w="1245" w:type="dxa"/>
          </w:tcPr>
          <w:p w14:paraId="4D02E1B5" w14:textId="77777777" w:rsidR="003A4D13" w:rsidRPr="00A15DCB" w:rsidRDefault="003A4D13" w:rsidP="009B330A">
            <w:pPr>
              <w:pStyle w:val="TAL"/>
            </w:pPr>
          </w:p>
        </w:tc>
      </w:tr>
      <w:tr w:rsidR="003A4D13" w:rsidRPr="00A15DCB" w14:paraId="15F2939E" w14:textId="77777777" w:rsidTr="009B330A">
        <w:tc>
          <w:tcPr>
            <w:tcW w:w="4535" w:type="dxa"/>
          </w:tcPr>
          <w:p w14:paraId="5D385FD0" w14:textId="77777777" w:rsidR="003A4D13" w:rsidRPr="00A15DCB" w:rsidRDefault="003A4D13" w:rsidP="009B330A">
            <w:pPr>
              <w:pStyle w:val="TAL"/>
            </w:pPr>
            <w:r w:rsidRPr="00A15DCB">
              <w:t>}</w:t>
            </w:r>
          </w:p>
        </w:tc>
        <w:tc>
          <w:tcPr>
            <w:tcW w:w="2267" w:type="dxa"/>
          </w:tcPr>
          <w:p w14:paraId="56C097C3" w14:textId="77777777" w:rsidR="003A4D13" w:rsidRPr="00A15DCB" w:rsidRDefault="003A4D13" w:rsidP="009B330A">
            <w:pPr>
              <w:pStyle w:val="TAL"/>
            </w:pPr>
          </w:p>
        </w:tc>
        <w:tc>
          <w:tcPr>
            <w:tcW w:w="1700" w:type="dxa"/>
          </w:tcPr>
          <w:p w14:paraId="358B0595" w14:textId="77777777" w:rsidR="003A4D13" w:rsidRPr="00A15DCB" w:rsidRDefault="003A4D13" w:rsidP="009B330A">
            <w:pPr>
              <w:pStyle w:val="TAL"/>
            </w:pPr>
          </w:p>
        </w:tc>
        <w:tc>
          <w:tcPr>
            <w:tcW w:w="1245" w:type="dxa"/>
          </w:tcPr>
          <w:p w14:paraId="3161F4A1" w14:textId="77777777" w:rsidR="003A4D13" w:rsidRPr="00A15DCB" w:rsidRDefault="003A4D13" w:rsidP="009B330A">
            <w:pPr>
              <w:pStyle w:val="TAL"/>
            </w:pPr>
          </w:p>
        </w:tc>
      </w:tr>
    </w:tbl>
    <w:p w14:paraId="1BF5CC50" w14:textId="77777777" w:rsidR="00F375CF" w:rsidRPr="00A15DCB" w:rsidRDefault="00F375CF" w:rsidP="00F375CF">
      <w:pPr>
        <w:rPr>
          <w:lang w:eastAsia="zh-CN"/>
        </w:rPr>
      </w:pPr>
    </w:p>
    <w:p w14:paraId="1A02CFB0" w14:textId="7E1237DB" w:rsidR="00ED6EAF" w:rsidRPr="00A15DCB" w:rsidRDefault="00ED6EAF" w:rsidP="00ED6EAF">
      <w:pPr>
        <w:pStyle w:val="Heading5"/>
        <w:rPr>
          <w:lang w:eastAsia="zh-CN"/>
        </w:rPr>
      </w:pPr>
      <w:r w:rsidRPr="00A15DCB">
        <w:rPr>
          <w:lang w:eastAsia="zh-CN"/>
        </w:rPr>
        <w:t>7.1.1.1.27</w:t>
      </w:r>
      <w:r w:rsidRPr="00A15DCB">
        <w:tab/>
        <w:t xml:space="preserve">Random access procedure / eRedCap UE </w:t>
      </w:r>
      <w:r w:rsidRPr="00A15DCB">
        <w:rPr>
          <w:lang w:eastAsia="zh-CN"/>
        </w:rPr>
        <w:t>/ SI request</w:t>
      </w:r>
    </w:p>
    <w:p w14:paraId="78E663B5" w14:textId="77777777" w:rsidR="00ED6EAF" w:rsidRPr="00A15DCB" w:rsidRDefault="00ED6EAF" w:rsidP="00ED6EAF">
      <w:pPr>
        <w:pStyle w:val="H6"/>
      </w:pPr>
      <w:r w:rsidRPr="00A15DCB">
        <w:t>7.1.1.1.27.1</w:t>
      </w:r>
      <w:r w:rsidRPr="00A15DCB">
        <w:tab/>
        <w:t>Test Purpose (TP)</w:t>
      </w:r>
    </w:p>
    <w:p w14:paraId="398C0F9D" w14:textId="77777777" w:rsidR="00ED6EAF" w:rsidRPr="00A15DCB" w:rsidRDefault="00ED6EAF" w:rsidP="00ED6EAF">
      <w:pPr>
        <w:pStyle w:val="H6"/>
        <w:rPr>
          <w:lang w:eastAsia="zh-CN"/>
        </w:rPr>
      </w:pPr>
      <w:r w:rsidRPr="00A15DCB">
        <w:rPr>
          <w:lang w:eastAsia="zh-CN"/>
        </w:rPr>
        <w:t>(1)</w:t>
      </w:r>
    </w:p>
    <w:p w14:paraId="4D3FD36D" w14:textId="77777777" w:rsidR="00ED6EAF" w:rsidRPr="00A15DCB" w:rsidRDefault="00ED6EAF" w:rsidP="00ED6EAF">
      <w:pPr>
        <w:pStyle w:val="PL"/>
        <w:rPr>
          <w:noProof w:val="0"/>
          <w:lang w:eastAsia="zh-CN"/>
        </w:rPr>
      </w:pPr>
      <w:r w:rsidRPr="00A15DCB">
        <w:rPr>
          <w:b/>
          <w:noProof w:val="0"/>
          <w:lang w:eastAsia="zh-CN"/>
        </w:rPr>
        <w:t>with</w:t>
      </w:r>
      <w:r w:rsidRPr="00A15DCB">
        <w:rPr>
          <w:noProof w:val="0"/>
          <w:lang w:eastAsia="zh-CN"/>
        </w:rPr>
        <w:t xml:space="preserve"> { eRedcap UE in RRC_IDLE state </w:t>
      </w:r>
      <w:r w:rsidRPr="00A15DCB">
        <w:rPr>
          <w:b/>
          <w:bCs/>
          <w:noProof w:val="0"/>
          <w:lang w:eastAsia="zh-CN"/>
        </w:rPr>
        <w:t>and</w:t>
      </w:r>
      <w:r w:rsidRPr="00A15DCB">
        <w:rPr>
          <w:noProof w:val="0"/>
          <w:lang w:eastAsia="zh-CN"/>
        </w:rPr>
        <w:t xml:space="preserve"> initialUplinkBWP-RedCap </w:t>
      </w:r>
      <w:r w:rsidRPr="00A15DCB">
        <w:rPr>
          <w:b/>
          <w:bCs/>
          <w:noProof w:val="0"/>
          <w:lang w:eastAsia="zh-CN"/>
        </w:rPr>
        <w:t>and</w:t>
      </w:r>
      <w:r w:rsidRPr="00A15DCB">
        <w:rPr>
          <w:noProof w:val="0"/>
          <w:lang w:eastAsia="zh-CN"/>
        </w:rPr>
        <w:t xml:space="preserve"> si-RequestConfigRedCap is configured in SIB1 of Serving Cell}</w:t>
      </w:r>
    </w:p>
    <w:p w14:paraId="249ECAD3" w14:textId="77777777" w:rsidR="00ED6EAF" w:rsidRPr="00A15DCB" w:rsidRDefault="00ED6EAF" w:rsidP="00ED6EAF">
      <w:pPr>
        <w:pStyle w:val="PL"/>
        <w:rPr>
          <w:noProof w:val="0"/>
          <w:lang w:eastAsia="zh-CN"/>
        </w:rPr>
      </w:pPr>
      <w:r w:rsidRPr="00A15DCB">
        <w:rPr>
          <w:b/>
          <w:noProof w:val="0"/>
          <w:lang w:eastAsia="zh-CN"/>
        </w:rPr>
        <w:t>ensure that</w:t>
      </w:r>
      <w:r w:rsidRPr="00A15DCB">
        <w:rPr>
          <w:noProof w:val="0"/>
          <w:lang w:eastAsia="zh-CN"/>
        </w:rPr>
        <w:t xml:space="preserve"> {</w:t>
      </w:r>
    </w:p>
    <w:p w14:paraId="7AD7CC67" w14:textId="77777777" w:rsidR="00ED6EAF" w:rsidRPr="00A15DCB" w:rsidRDefault="00ED6EAF" w:rsidP="00ED6EAF">
      <w:pPr>
        <w:pStyle w:val="PL"/>
        <w:rPr>
          <w:noProof w:val="0"/>
          <w:lang w:eastAsia="zh-CN"/>
        </w:rPr>
      </w:pPr>
      <w:r w:rsidRPr="00A15DCB">
        <w:rPr>
          <w:b/>
          <w:noProof w:val="0"/>
          <w:lang w:eastAsia="zh-CN"/>
        </w:rPr>
        <w:t xml:space="preserve">  when</w:t>
      </w:r>
      <w:r w:rsidRPr="00A15DCB">
        <w:rPr>
          <w:noProof w:val="0"/>
          <w:lang w:eastAsia="zh-CN"/>
        </w:rPr>
        <w:t xml:space="preserve"> { one system information, </w:t>
      </w:r>
      <w:r w:rsidRPr="00A15DCB">
        <w:rPr>
          <w:rFonts w:eastAsia="MS Mincho"/>
          <w:noProof w:val="0"/>
        </w:rPr>
        <w:t xml:space="preserve">which </w:t>
      </w:r>
      <w:r w:rsidRPr="00A15DCB">
        <w:rPr>
          <w:rFonts w:eastAsia="MS Mincho"/>
          <w:i/>
          <w:noProof w:val="0"/>
        </w:rPr>
        <w:t>si-BroadcastStatus</w:t>
      </w:r>
      <w:r w:rsidRPr="00A15DCB">
        <w:rPr>
          <w:rFonts w:eastAsia="MS Mincho"/>
          <w:noProof w:val="0"/>
        </w:rPr>
        <w:t xml:space="preserve"> is set to </w:t>
      </w:r>
      <w:r w:rsidRPr="00A15DCB">
        <w:rPr>
          <w:rFonts w:eastAsia="MS Mincho"/>
          <w:i/>
          <w:noProof w:val="0"/>
        </w:rPr>
        <w:t>notBroadcasting,</w:t>
      </w:r>
      <w:r w:rsidRPr="00A15DCB">
        <w:rPr>
          <w:noProof w:val="0"/>
          <w:lang w:eastAsia="zh-CN"/>
        </w:rPr>
        <w:t xml:space="preserve"> is updated }</w:t>
      </w:r>
    </w:p>
    <w:p w14:paraId="43C97DC2" w14:textId="77777777" w:rsidR="00ED6EAF" w:rsidRPr="00A15DCB" w:rsidRDefault="00ED6EAF" w:rsidP="00ED6EAF">
      <w:pPr>
        <w:pStyle w:val="PL"/>
        <w:rPr>
          <w:noProof w:val="0"/>
          <w:lang w:eastAsia="zh-CN"/>
        </w:rPr>
      </w:pPr>
      <w:r w:rsidRPr="00A15DCB">
        <w:rPr>
          <w:b/>
          <w:noProof w:val="0"/>
          <w:lang w:eastAsia="zh-CN"/>
        </w:rPr>
        <w:t xml:space="preserve">    then</w:t>
      </w:r>
      <w:r w:rsidRPr="00A15DCB">
        <w:rPr>
          <w:noProof w:val="0"/>
          <w:lang w:eastAsia="zh-CN"/>
        </w:rPr>
        <w:t xml:space="preserve"> { eRedcap UE transmitted PRACH preamble for System information request using the PRACH preamble(s) </w:t>
      </w:r>
      <w:r w:rsidRPr="00A15DCB">
        <w:rPr>
          <w:b/>
          <w:bCs/>
          <w:noProof w:val="0"/>
          <w:lang w:eastAsia="zh-CN"/>
        </w:rPr>
        <w:t>and</w:t>
      </w:r>
      <w:r w:rsidRPr="00A15DCB">
        <w:rPr>
          <w:noProof w:val="0"/>
          <w:lang w:eastAsia="zh-CN"/>
        </w:rPr>
        <w:t xml:space="preserve"> PRACH resource(s) in si-RequestConfigRedcap </w:t>
      </w:r>
      <w:r w:rsidRPr="00A15DCB">
        <w:rPr>
          <w:b/>
          <w:bCs/>
          <w:noProof w:val="0"/>
          <w:lang w:eastAsia="zh-CN"/>
        </w:rPr>
        <w:t>and</w:t>
      </w:r>
      <w:r w:rsidRPr="00A15DCB">
        <w:rPr>
          <w:noProof w:val="0"/>
          <w:lang w:eastAsia="zh-CN"/>
        </w:rPr>
        <w:t xml:space="preserve"> retransmitted PRACH preamble when ra-ResponseWindow has expired }</w:t>
      </w:r>
    </w:p>
    <w:p w14:paraId="23EA5C83" w14:textId="77777777" w:rsidR="00ED6EAF" w:rsidRPr="00A15DCB" w:rsidRDefault="00ED6EAF" w:rsidP="00ED6EAF">
      <w:pPr>
        <w:pStyle w:val="PL"/>
        <w:rPr>
          <w:noProof w:val="0"/>
          <w:lang w:eastAsia="zh-CN"/>
        </w:rPr>
      </w:pPr>
      <w:r w:rsidRPr="00A15DCB">
        <w:rPr>
          <w:noProof w:val="0"/>
          <w:lang w:eastAsia="zh-CN"/>
        </w:rPr>
        <w:t xml:space="preserve">            }</w:t>
      </w:r>
    </w:p>
    <w:p w14:paraId="70EBC9AE" w14:textId="77777777" w:rsidR="00ED6EAF" w:rsidRPr="00A15DCB" w:rsidRDefault="00ED6EAF" w:rsidP="00ED6EAF">
      <w:pPr>
        <w:pStyle w:val="PL"/>
        <w:rPr>
          <w:noProof w:val="0"/>
        </w:rPr>
      </w:pPr>
    </w:p>
    <w:p w14:paraId="20A50BFA" w14:textId="77777777" w:rsidR="00ED6EAF" w:rsidRPr="00A15DCB" w:rsidRDefault="00ED6EAF" w:rsidP="00ED6EAF">
      <w:pPr>
        <w:pStyle w:val="H6"/>
        <w:rPr>
          <w:lang w:eastAsia="zh-CN"/>
        </w:rPr>
      </w:pPr>
      <w:r w:rsidRPr="00A15DCB">
        <w:rPr>
          <w:lang w:eastAsia="zh-CN"/>
        </w:rPr>
        <w:t>(2)</w:t>
      </w:r>
    </w:p>
    <w:p w14:paraId="76C941B8" w14:textId="77777777" w:rsidR="00ED6EAF" w:rsidRPr="00A15DCB" w:rsidRDefault="00ED6EAF" w:rsidP="00ED6EAF">
      <w:pPr>
        <w:pStyle w:val="PL"/>
        <w:rPr>
          <w:noProof w:val="0"/>
          <w:lang w:eastAsia="zh-CN"/>
        </w:rPr>
      </w:pPr>
      <w:r w:rsidRPr="00A15DCB">
        <w:rPr>
          <w:b/>
          <w:noProof w:val="0"/>
          <w:lang w:eastAsia="zh-CN"/>
        </w:rPr>
        <w:t>with</w:t>
      </w:r>
      <w:r w:rsidRPr="00A15DCB">
        <w:rPr>
          <w:noProof w:val="0"/>
          <w:lang w:eastAsia="zh-CN"/>
        </w:rPr>
        <w:t xml:space="preserve"> { eRedcap UE in RRC_IDLE state </w:t>
      </w:r>
      <w:r w:rsidRPr="00A15DCB">
        <w:rPr>
          <w:b/>
          <w:bCs/>
          <w:noProof w:val="0"/>
          <w:lang w:eastAsia="zh-CN"/>
        </w:rPr>
        <w:t>and</w:t>
      </w:r>
      <w:r w:rsidRPr="00A15DCB">
        <w:rPr>
          <w:noProof w:val="0"/>
          <w:lang w:eastAsia="zh-CN"/>
        </w:rPr>
        <w:t xml:space="preserve"> transmitted PRACH preamble for system information request }</w:t>
      </w:r>
    </w:p>
    <w:p w14:paraId="21EB3020" w14:textId="77777777" w:rsidR="00ED6EAF" w:rsidRPr="00A15DCB" w:rsidRDefault="00ED6EAF" w:rsidP="00ED6EAF">
      <w:pPr>
        <w:pStyle w:val="PL"/>
        <w:rPr>
          <w:noProof w:val="0"/>
          <w:lang w:eastAsia="zh-CN"/>
        </w:rPr>
      </w:pPr>
      <w:r w:rsidRPr="00A15DCB">
        <w:rPr>
          <w:b/>
          <w:noProof w:val="0"/>
          <w:lang w:eastAsia="zh-CN"/>
        </w:rPr>
        <w:t>ensure that</w:t>
      </w:r>
      <w:r w:rsidRPr="00A15DCB">
        <w:rPr>
          <w:noProof w:val="0"/>
          <w:lang w:eastAsia="zh-CN"/>
        </w:rPr>
        <w:t xml:space="preserve"> {</w:t>
      </w:r>
    </w:p>
    <w:p w14:paraId="56A1EDE7" w14:textId="77777777" w:rsidR="00ED6EAF" w:rsidRPr="00A15DCB" w:rsidRDefault="00ED6EAF" w:rsidP="00ED6EAF">
      <w:pPr>
        <w:pStyle w:val="PL"/>
        <w:rPr>
          <w:noProof w:val="0"/>
          <w:lang w:eastAsia="zh-CN"/>
        </w:rPr>
      </w:pPr>
      <w:r w:rsidRPr="00A15DCB">
        <w:rPr>
          <w:b/>
          <w:noProof w:val="0"/>
          <w:lang w:eastAsia="zh-CN"/>
        </w:rPr>
        <w:t xml:space="preserve">  when</w:t>
      </w:r>
      <w:r w:rsidRPr="00A15DCB">
        <w:rPr>
          <w:noProof w:val="0"/>
          <w:lang w:eastAsia="zh-CN"/>
        </w:rPr>
        <w:t xml:space="preserve"> { eRedcap UE received a RAR message addressed to RA-RNTI </w:t>
      </w:r>
      <w:r w:rsidRPr="00A15DCB">
        <w:rPr>
          <w:b/>
          <w:bCs/>
          <w:noProof w:val="0"/>
          <w:lang w:eastAsia="zh-CN"/>
        </w:rPr>
        <w:t>and</w:t>
      </w:r>
      <w:r w:rsidRPr="00A15DCB">
        <w:rPr>
          <w:noProof w:val="0"/>
          <w:lang w:eastAsia="zh-CN"/>
        </w:rPr>
        <w:t xml:space="preserve"> including matching RAPID only }</w:t>
      </w:r>
    </w:p>
    <w:p w14:paraId="1D308C30" w14:textId="77777777" w:rsidR="00ED6EAF" w:rsidRPr="00A15DCB" w:rsidRDefault="00ED6EAF" w:rsidP="00ED6EAF">
      <w:pPr>
        <w:pStyle w:val="PL"/>
        <w:rPr>
          <w:noProof w:val="0"/>
          <w:lang w:eastAsia="zh-CN"/>
        </w:rPr>
      </w:pPr>
      <w:r w:rsidRPr="00A15DCB">
        <w:rPr>
          <w:noProof w:val="0"/>
          <w:lang w:eastAsia="zh-CN"/>
        </w:rPr>
        <w:lastRenderedPageBreak/>
        <w:t xml:space="preserve">    </w:t>
      </w:r>
      <w:r w:rsidRPr="00A15DCB">
        <w:rPr>
          <w:b/>
          <w:noProof w:val="0"/>
          <w:lang w:eastAsia="zh-CN"/>
        </w:rPr>
        <w:t>then</w:t>
      </w:r>
      <w:r w:rsidRPr="00A15DCB">
        <w:rPr>
          <w:noProof w:val="0"/>
          <w:lang w:eastAsia="zh-CN"/>
        </w:rPr>
        <w:t xml:space="preserve"> { eRedcap UE considers the RACH procedure to be successfully completed </w:t>
      </w:r>
      <w:r w:rsidRPr="00A15DCB">
        <w:rPr>
          <w:b/>
          <w:bCs/>
          <w:noProof w:val="0"/>
          <w:lang w:eastAsia="zh-CN"/>
        </w:rPr>
        <w:t>and</w:t>
      </w:r>
      <w:r w:rsidRPr="00A15DCB">
        <w:rPr>
          <w:noProof w:val="0"/>
          <w:lang w:eastAsia="zh-CN"/>
        </w:rPr>
        <w:t xml:space="preserve"> informs the upper layer }</w:t>
      </w:r>
    </w:p>
    <w:p w14:paraId="6A7EDC09" w14:textId="77777777" w:rsidR="00ED6EAF" w:rsidRPr="00A15DCB" w:rsidRDefault="00ED6EAF" w:rsidP="00ED6EAF">
      <w:pPr>
        <w:pStyle w:val="PL"/>
        <w:rPr>
          <w:noProof w:val="0"/>
          <w:lang w:eastAsia="zh-CN"/>
        </w:rPr>
      </w:pPr>
      <w:r w:rsidRPr="00A15DCB">
        <w:rPr>
          <w:noProof w:val="0"/>
          <w:lang w:eastAsia="zh-CN"/>
        </w:rPr>
        <w:t xml:space="preserve">            }</w:t>
      </w:r>
    </w:p>
    <w:p w14:paraId="1FCC33DE" w14:textId="77777777" w:rsidR="00ED6EAF" w:rsidRPr="00A15DCB" w:rsidRDefault="00ED6EAF" w:rsidP="00ED6EAF">
      <w:pPr>
        <w:pStyle w:val="H6"/>
      </w:pPr>
      <w:r w:rsidRPr="00A15DCB">
        <w:t>7.1.1.1.27.2</w:t>
      </w:r>
      <w:r w:rsidRPr="00A15DCB">
        <w:tab/>
        <w:t>Conformance requirements</w:t>
      </w:r>
    </w:p>
    <w:p w14:paraId="77EE8304" w14:textId="77777777" w:rsidR="00ED6EAF" w:rsidRPr="00A15DCB" w:rsidRDefault="00ED6EAF" w:rsidP="00ED6EAF">
      <w:r w:rsidRPr="00A15DCB">
        <w:t>References: The conformance requirements are the same as in clause 7.1.1.1.15.2 except for Rel-18 clause 5.2.2.3.3 in TS 38.331:</w:t>
      </w:r>
    </w:p>
    <w:p w14:paraId="14253993" w14:textId="77777777" w:rsidR="00ED6EAF" w:rsidRPr="00A15DCB" w:rsidRDefault="00ED6EAF" w:rsidP="00ED6EAF">
      <w:r w:rsidRPr="00A15DCB">
        <w:t>[TS 38.331, clause 5.2.2.3.3]</w:t>
      </w:r>
    </w:p>
    <w:p w14:paraId="731E7F76" w14:textId="77777777" w:rsidR="00ED6EAF" w:rsidRPr="00A15DCB" w:rsidRDefault="00ED6EAF" w:rsidP="00ED6EAF">
      <w:pPr>
        <w:rPr>
          <w:rFonts w:eastAsia="MS Mincho"/>
        </w:rPr>
      </w:pPr>
      <w:r w:rsidRPr="00A15DCB">
        <w:t>The UE shall, while SDT procedure is not ongoing:</w:t>
      </w:r>
    </w:p>
    <w:p w14:paraId="740CC182" w14:textId="77777777" w:rsidR="00ED6EAF" w:rsidRPr="00A15DCB" w:rsidRDefault="00ED6EAF" w:rsidP="00ED6EAF">
      <w:pPr>
        <w:pStyle w:val="B1"/>
      </w:pPr>
      <w:r w:rsidRPr="00A15DCB">
        <w:t>…</w:t>
      </w:r>
    </w:p>
    <w:p w14:paraId="28688AF2" w14:textId="77777777" w:rsidR="00ED6EAF" w:rsidRPr="00A15DCB" w:rsidRDefault="00ED6EAF" w:rsidP="00ED6EAF">
      <w:pPr>
        <w:pStyle w:val="B1"/>
      </w:pPr>
      <w:r w:rsidRPr="00A15DCB">
        <w:t>1&gt;</w:t>
      </w:r>
      <w:r w:rsidRPr="00A15DCB">
        <w:tab/>
        <w:t xml:space="preserve">else if the UE is an (e)RedCap UE and </w:t>
      </w:r>
      <w:r w:rsidRPr="00A15DCB">
        <w:rPr>
          <w:rFonts w:asciiTheme="majorBidi" w:eastAsia="MS Mincho" w:hAnsiTheme="majorBidi" w:cstheme="majorBidi"/>
        </w:rPr>
        <w:t xml:space="preserve">if </w:t>
      </w:r>
      <w:r w:rsidRPr="00A15DCB">
        <w:rPr>
          <w:rFonts w:asciiTheme="majorBidi" w:hAnsiTheme="majorBidi" w:cstheme="majorBidi"/>
          <w:bCs/>
          <w:i/>
          <w:lang w:eastAsia="sv-SE"/>
        </w:rPr>
        <w:t>initialUplinkBWP-RedCap</w:t>
      </w:r>
      <w:r w:rsidRPr="00A15DCB">
        <w:rPr>
          <w:rFonts w:asciiTheme="majorBidi" w:hAnsiTheme="majorBidi" w:cstheme="majorBidi"/>
        </w:rPr>
        <w:t xml:space="preserve"> is configured in </w:t>
      </w:r>
      <w:r w:rsidRPr="00A15DCB">
        <w:rPr>
          <w:rFonts w:asciiTheme="majorBidi" w:hAnsiTheme="majorBidi" w:cstheme="majorBidi"/>
          <w:i/>
          <w:iCs/>
        </w:rPr>
        <w:t>UplinkConfigCommonSIB</w:t>
      </w:r>
      <w:r w:rsidRPr="00A15DCB">
        <w:rPr>
          <w:rFonts w:asciiTheme="majorBidi" w:hAnsiTheme="majorBidi" w:cstheme="majorBidi"/>
        </w:rPr>
        <w:t xml:space="preserve"> and </w:t>
      </w:r>
      <w:r w:rsidRPr="00A15DCB">
        <w:rPr>
          <w:rFonts w:eastAsia="MS Mincho"/>
        </w:rPr>
        <w:t xml:space="preserve">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si-RequestConfigRedCap</w:t>
      </w:r>
      <w:r w:rsidRPr="00A15DCB">
        <w:t xml:space="preserve"> and criteria to select normal uplink as defined in TS 38.321[3], clause 5.1.1 is met:</w:t>
      </w:r>
    </w:p>
    <w:p w14:paraId="4DA71CFC" w14:textId="77777777" w:rsidR="00ED6EAF" w:rsidRPr="00A15DCB" w:rsidRDefault="00ED6EAF" w:rsidP="00ED6EAF">
      <w:pPr>
        <w:pStyle w:val="B2"/>
      </w:pPr>
      <w:r w:rsidRPr="00A15DCB">
        <w:t>2&gt;</w:t>
      </w:r>
      <w:r w:rsidRPr="00A15DCB">
        <w:tab/>
        <w:t xml:space="preserve">trigger the lower layer to initiate the Random Access procedure on normal uplink in accordance with TS 38.321 [3] using the PRACH preamble(s) and PRACH resource(s) in </w:t>
      </w:r>
      <w:r w:rsidRPr="00A15DCB">
        <w:rPr>
          <w:i/>
        </w:rPr>
        <w:t>si-RequestConfigRedcap</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1F0FDCCB" w14:textId="77777777" w:rsidR="00ED6EAF" w:rsidRPr="00A15DCB" w:rsidRDefault="00ED6EAF" w:rsidP="00ED6EAF">
      <w:pPr>
        <w:pStyle w:val="B2"/>
      </w:pPr>
      <w:r w:rsidRPr="00A15DCB">
        <w:t>2&gt;</w:t>
      </w:r>
      <w:r w:rsidRPr="00A15DCB">
        <w:tab/>
        <w:t>if acknowledgement for SI request is received from lower layers:</w:t>
      </w:r>
    </w:p>
    <w:p w14:paraId="3E962B24" w14:textId="77777777" w:rsidR="00ED6EAF" w:rsidRPr="00A15DCB" w:rsidRDefault="00ED6EAF" w:rsidP="00ED6EAF">
      <w:pPr>
        <w:pStyle w:val="B3"/>
      </w:pPr>
      <w:r w:rsidRPr="00A15DCB">
        <w:t>3&gt;</w:t>
      </w:r>
      <w:r w:rsidRPr="00A15DCB">
        <w:tab/>
        <w:t>acquire the requested SI message(s) as defined in clause 5.2.2.3.2, immediately;</w:t>
      </w:r>
    </w:p>
    <w:p w14:paraId="2201E44A" w14:textId="77777777" w:rsidR="00ED6EAF" w:rsidRPr="00A15DCB" w:rsidRDefault="00ED6EAF" w:rsidP="00ED6EAF">
      <w:pPr>
        <w:pStyle w:val="B1"/>
      </w:pPr>
      <w:r w:rsidRPr="00A15DCB">
        <w:t>1&gt;</w:t>
      </w:r>
      <w:r w:rsidRPr="00A15DCB">
        <w:tab/>
        <w:t>else:</w:t>
      </w:r>
    </w:p>
    <w:p w14:paraId="3D9FA70D" w14:textId="77777777" w:rsidR="00ED6EAF" w:rsidRPr="00A15DCB" w:rsidRDefault="00ED6EAF" w:rsidP="00ED6EAF">
      <w:pPr>
        <w:pStyle w:val="B2"/>
      </w:pPr>
      <w:r w:rsidRPr="00A15DCB">
        <w:rPr>
          <w:rFonts w:eastAsia="MS Mincho"/>
        </w:rPr>
        <w:t>2&gt;</w:t>
      </w:r>
      <w:r w:rsidRPr="00A15DCB">
        <w:rPr>
          <w:rFonts w:eastAsia="MS Mincho"/>
        </w:rPr>
        <w:tab/>
      </w:r>
      <w:r w:rsidRPr="00A15DCB">
        <w:t>if the UE is neither a RedCap nor an eRedCap UE and</w:t>
      </w:r>
      <w:r w:rsidRPr="00A15DCB">
        <w:rPr>
          <w:rFonts w:eastAsia="MS Mincho"/>
        </w:rPr>
        <w:t xml:space="preserve">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si-RequestConfigMSG1-Repetition</w:t>
      </w:r>
      <w:r w:rsidRPr="00A15DCB">
        <w:t xml:space="preserve"> and criteria to select normal uplink as defined in TS 38.321 [3], clause 5.1.1 and to apply MSG1 repetition as defined in TS 38.321[3], clause 5.1.1e for the concerned </w:t>
      </w:r>
      <w:r w:rsidRPr="00A15DCB">
        <w:rPr>
          <w:i/>
        </w:rPr>
        <w:t>si-RequestConfigMSG1-Repetition</w:t>
      </w:r>
      <w:r w:rsidRPr="00A15DCB">
        <w:t xml:space="preserve"> are met; or</w:t>
      </w:r>
    </w:p>
    <w:p w14:paraId="30D87218" w14:textId="77777777" w:rsidR="00ED6EAF" w:rsidRPr="00A15DCB" w:rsidRDefault="00ED6EAF" w:rsidP="00ED6EAF">
      <w:pPr>
        <w:pStyle w:val="B2"/>
      </w:pPr>
      <w:r w:rsidRPr="00A15DCB">
        <w:t>2&gt;</w:t>
      </w:r>
      <w:r w:rsidRPr="00A15DCB">
        <w:tab/>
        <w:t xml:space="preserve">if the UE is an (e)RedCap UE and </w:t>
      </w:r>
      <w:r w:rsidRPr="00A15DCB">
        <w:rPr>
          <w:rFonts w:eastAsia="MS Mincho"/>
        </w:rPr>
        <w:t xml:space="preserve">if </w:t>
      </w:r>
      <w:r w:rsidRPr="00A15DCB">
        <w:rPr>
          <w:bCs/>
          <w:i/>
          <w:lang w:eastAsia="sv-SE"/>
        </w:rPr>
        <w:t>initialUplinkBWP-RedCap</w:t>
      </w:r>
      <w:r w:rsidRPr="00A15DCB">
        <w:t xml:space="preserve"> is not configured in </w:t>
      </w:r>
      <w:r w:rsidRPr="00A15DCB">
        <w:rPr>
          <w:i/>
          <w:iCs/>
        </w:rPr>
        <w:t>UplinkConfigCommonSIB</w:t>
      </w:r>
      <w:r w:rsidRPr="00A15DCB">
        <w:t xml:space="preserve"> and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 xml:space="preserve">si-RequestConfigMSG1-Repetition </w:t>
      </w:r>
      <w:r w:rsidRPr="00A15DCB">
        <w:t xml:space="preserve">and criteria to select normal uplink as defined in TS 38.321 [3], clause 5.1.1 and to apply MSG1 repetition as defined in TS 38.321[3], clause 5.1.1e for the concerned </w:t>
      </w:r>
      <w:r w:rsidRPr="00A15DCB">
        <w:rPr>
          <w:i/>
        </w:rPr>
        <w:t>si-RequestConfigMSG1-Repetition</w:t>
      </w:r>
      <w:r w:rsidRPr="00A15DCB">
        <w:t xml:space="preserve"> are met:</w:t>
      </w:r>
    </w:p>
    <w:p w14:paraId="7A9DCA6C" w14:textId="77777777" w:rsidR="00ED6EAF" w:rsidRPr="00A15DCB" w:rsidRDefault="00ED6EAF" w:rsidP="00ED6EAF">
      <w:pPr>
        <w:pStyle w:val="B3"/>
      </w:pPr>
      <w:r w:rsidRPr="00A15DCB">
        <w:t>3&gt;</w:t>
      </w:r>
      <w:r w:rsidRPr="00A15DCB">
        <w:tab/>
        <w:t xml:space="preserve">trigger the lower layer to initiate the Random Access procedure on normal uplink in accordance with TS 38.321 [3] using the PRACH preamble(s) and PRACH resource(s) associated with the applicable MSG1 repetition number in </w:t>
      </w:r>
      <w:r w:rsidRPr="00A15DCB">
        <w:rPr>
          <w:i/>
        </w:rPr>
        <w:t>si-RequestConfigMSG1-Repetition</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126B8AEC" w14:textId="77777777" w:rsidR="00ED6EAF" w:rsidRPr="00A15DCB" w:rsidRDefault="00ED6EAF" w:rsidP="00ED6EAF">
      <w:pPr>
        <w:pStyle w:val="B3"/>
      </w:pPr>
      <w:r w:rsidRPr="00A15DCB">
        <w:t>3&gt;</w:t>
      </w:r>
      <w:r w:rsidRPr="00A15DCB">
        <w:tab/>
        <w:t>if acknowledgement for SI request is received from lower layers:</w:t>
      </w:r>
    </w:p>
    <w:p w14:paraId="42BD329C" w14:textId="77777777" w:rsidR="00ED6EAF" w:rsidRPr="00A15DCB" w:rsidRDefault="00ED6EAF" w:rsidP="00ED6EAF">
      <w:pPr>
        <w:pStyle w:val="B4"/>
      </w:pPr>
      <w:r w:rsidRPr="00A15DCB">
        <w:t>4&gt;</w:t>
      </w:r>
      <w:r w:rsidRPr="00A15DCB">
        <w:tab/>
        <w:t>acquire the requested SI message(s) as defined in clause 5.2.2.3.2, immediately;</w:t>
      </w:r>
    </w:p>
    <w:p w14:paraId="6F4B7152" w14:textId="77777777" w:rsidR="00ED6EAF" w:rsidRPr="00A15DCB" w:rsidRDefault="00ED6EAF" w:rsidP="00ED6EAF">
      <w:pPr>
        <w:pStyle w:val="H6"/>
      </w:pPr>
      <w:r w:rsidRPr="00A15DCB">
        <w:t>7.1.1.1.27.3</w:t>
      </w:r>
      <w:r w:rsidRPr="00A15DCB">
        <w:tab/>
        <w:t>Test description</w:t>
      </w:r>
    </w:p>
    <w:p w14:paraId="3C475126" w14:textId="77777777" w:rsidR="00ED6EAF" w:rsidRPr="00A15DCB" w:rsidRDefault="00ED6EAF" w:rsidP="00ED6EAF">
      <w:pPr>
        <w:pStyle w:val="H6"/>
      </w:pPr>
      <w:r w:rsidRPr="00A15DCB">
        <w:t>7.1.1.1.27.3.1</w:t>
      </w:r>
      <w:r w:rsidRPr="00A15DCB">
        <w:tab/>
        <w:t>Pre-test conditions</w:t>
      </w:r>
    </w:p>
    <w:p w14:paraId="1700EA1C" w14:textId="77777777" w:rsidR="00ED6EAF" w:rsidRPr="00A15DCB" w:rsidRDefault="00ED6EAF" w:rsidP="00ED6EAF">
      <w:r w:rsidRPr="00A15DCB">
        <w:t>Same pre-test conditions as in clause 7.1.1.1.15.3.1.</w:t>
      </w:r>
    </w:p>
    <w:p w14:paraId="1921FCB5" w14:textId="77777777" w:rsidR="00ED6EAF" w:rsidRPr="00A15DCB" w:rsidRDefault="00ED6EAF" w:rsidP="00ED6EAF">
      <w:pPr>
        <w:pStyle w:val="H6"/>
      </w:pPr>
      <w:r w:rsidRPr="00A15DCB">
        <w:t>7.1.1.1.27.3.2</w:t>
      </w:r>
      <w:r w:rsidRPr="00A15DCB">
        <w:tab/>
        <w:t>Test procedure sequence</w:t>
      </w:r>
    </w:p>
    <w:p w14:paraId="47E858A3" w14:textId="77777777" w:rsidR="00ED6EAF" w:rsidRPr="00A15DCB" w:rsidRDefault="00ED6EAF" w:rsidP="00ED6EAF">
      <w:r w:rsidRPr="00A15DCB">
        <w:t xml:space="preserve">Same test procedure sequence as in clause 7.1.1.1.15.3.2 with following differences: </w:t>
      </w:r>
    </w:p>
    <w:p w14:paraId="379D377D" w14:textId="77777777" w:rsidR="00ED6EAF" w:rsidRPr="00A15DCB" w:rsidRDefault="00ED6EAF" w:rsidP="00ED6EAF">
      <w:r w:rsidRPr="00A15DCB">
        <w:t xml:space="preserve">Only FR1 applies. </w:t>
      </w:r>
    </w:p>
    <w:p w14:paraId="25667AD2" w14:textId="77777777" w:rsidR="00ED6EAF" w:rsidRPr="00A15DCB" w:rsidRDefault="00ED6EAF" w:rsidP="00ED6EAF">
      <w:pPr>
        <w:pStyle w:val="H6"/>
      </w:pPr>
      <w:r w:rsidRPr="00A15DCB">
        <w:t>7.1.1.1.27.3.3</w:t>
      </w:r>
      <w:r w:rsidRPr="00A15DCB">
        <w:tab/>
        <w:t>Specific message contents</w:t>
      </w:r>
    </w:p>
    <w:p w14:paraId="67829DE8" w14:textId="77777777" w:rsidR="00ED6EAF" w:rsidRPr="00A15DCB" w:rsidRDefault="00ED6EAF" w:rsidP="00ED6EAF">
      <w:r w:rsidRPr="00A15DCB">
        <w:t>Same specific message contents as in clause 7.1.1.1.15.3.3.</w:t>
      </w:r>
    </w:p>
    <w:p w14:paraId="51948FDB" w14:textId="77777777" w:rsidR="00253D55" w:rsidRPr="00F4784F" w:rsidRDefault="00253D55" w:rsidP="00253D55">
      <w:pPr>
        <w:pStyle w:val="Heading5"/>
      </w:pPr>
      <w:r w:rsidRPr="00F4784F">
        <w:lastRenderedPageBreak/>
        <w:t>7.1.1.1.28</w:t>
      </w:r>
      <w:r w:rsidRPr="00F4784F">
        <w:tab/>
      </w:r>
      <w:r w:rsidRPr="00770714">
        <w:t>Random access procedure / Successful / LTM cell switch / LBT failure</w:t>
      </w:r>
    </w:p>
    <w:p w14:paraId="4B5FAB0F" w14:textId="77777777" w:rsidR="00253D55" w:rsidRPr="00F4784F" w:rsidRDefault="00253D55" w:rsidP="00253D55">
      <w:pPr>
        <w:pStyle w:val="H6"/>
      </w:pPr>
      <w:r w:rsidRPr="00F4784F">
        <w:t>7.1.1.1.28.1</w:t>
      </w:r>
      <w:r w:rsidRPr="00F4784F">
        <w:tab/>
        <w:t>Test Purpose (TP)</w:t>
      </w:r>
    </w:p>
    <w:p w14:paraId="30324ADF" w14:textId="77777777" w:rsidR="00253D55" w:rsidRPr="00F4784F" w:rsidRDefault="00253D55" w:rsidP="00253D55">
      <w:pPr>
        <w:pStyle w:val="H6"/>
      </w:pPr>
      <w:r w:rsidRPr="00F4784F">
        <w:t>(1)</w:t>
      </w:r>
    </w:p>
    <w:p w14:paraId="146F207C" w14:textId="77777777" w:rsidR="00253D55" w:rsidRPr="00F4784F" w:rsidRDefault="00253D55" w:rsidP="00253D55">
      <w:pPr>
        <w:pStyle w:val="PL"/>
        <w:rPr>
          <w:noProof w:val="0"/>
        </w:rPr>
      </w:pPr>
      <w:r w:rsidRPr="00F4784F">
        <w:rPr>
          <w:b/>
          <w:bCs/>
          <w:noProof w:val="0"/>
        </w:rPr>
        <w:t>with</w:t>
      </w:r>
      <w:r w:rsidRPr="00F4784F">
        <w:rPr>
          <w:noProof w:val="0"/>
        </w:rPr>
        <w:t xml:space="preserve"> { UE in RRC</w:t>
      </w:r>
      <w:r>
        <w:rPr>
          <w:noProof w:val="0"/>
        </w:rPr>
        <w:t>_CONNECTED</w:t>
      </w:r>
      <w:r w:rsidRPr="00F4784F">
        <w:rPr>
          <w:noProof w:val="0"/>
        </w:rPr>
        <w:t xml:space="preserve"> state with Random Access Procedure triggered by a PDCCH order for an LTM candidate cell }</w:t>
      </w:r>
    </w:p>
    <w:p w14:paraId="063DF5DD" w14:textId="77777777" w:rsidR="00253D55" w:rsidRPr="00F4784F" w:rsidRDefault="00253D55" w:rsidP="00253D55">
      <w:pPr>
        <w:pStyle w:val="PL"/>
        <w:rPr>
          <w:noProof w:val="0"/>
        </w:rPr>
      </w:pPr>
      <w:r w:rsidRPr="00F4784F">
        <w:rPr>
          <w:b/>
          <w:bCs/>
          <w:noProof w:val="0"/>
        </w:rPr>
        <w:t>ensure that</w:t>
      </w:r>
      <w:r w:rsidRPr="00F4784F">
        <w:rPr>
          <w:noProof w:val="0"/>
        </w:rPr>
        <w:t xml:space="preserve"> {</w:t>
      </w:r>
    </w:p>
    <w:p w14:paraId="120DD756" w14:textId="77777777" w:rsidR="00253D55" w:rsidRPr="00F4784F" w:rsidRDefault="00253D55" w:rsidP="00253D55">
      <w:pPr>
        <w:pStyle w:val="PL"/>
        <w:rPr>
          <w:noProof w:val="0"/>
        </w:rPr>
      </w:pPr>
      <w:r w:rsidRPr="00F4784F">
        <w:rPr>
          <w:noProof w:val="0"/>
        </w:rPr>
        <w:t xml:space="preserve">  </w:t>
      </w:r>
      <w:r w:rsidRPr="00F4784F">
        <w:rPr>
          <w:b/>
          <w:bCs/>
          <w:noProof w:val="0"/>
        </w:rPr>
        <w:t>when</w:t>
      </w:r>
      <w:r w:rsidRPr="00F4784F">
        <w:rPr>
          <w:noProof w:val="0"/>
        </w:rPr>
        <w:t xml:space="preserve"> { LBT failure indication is received from lower layer</w:t>
      </w:r>
      <w:r w:rsidRPr="00F4784F">
        <w:rPr>
          <w:rFonts w:hint="eastAsia"/>
          <w:noProof w:val="0"/>
          <w:lang w:eastAsia="zh-CN"/>
        </w:rPr>
        <w:t>s</w:t>
      </w:r>
      <w:r w:rsidRPr="00F4784F">
        <w:rPr>
          <w:noProof w:val="0"/>
        </w:rPr>
        <w:t xml:space="preserve"> }</w:t>
      </w:r>
    </w:p>
    <w:p w14:paraId="380AACA0" w14:textId="77777777" w:rsidR="00253D55" w:rsidRPr="00F4784F" w:rsidRDefault="00253D55" w:rsidP="00253D55">
      <w:pPr>
        <w:pStyle w:val="PL"/>
        <w:rPr>
          <w:noProof w:val="0"/>
        </w:rPr>
      </w:pPr>
      <w:r w:rsidRPr="00F4784F">
        <w:rPr>
          <w:noProof w:val="0"/>
        </w:rPr>
        <w:t xml:space="preserve">    </w:t>
      </w:r>
      <w:r w:rsidRPr="00F4784F">
        <w:rPr>
          <w:b/>
          <w:bCs/>
          <w:noProof w:val="0"/>
        </w:rPr>
        <w:t>then</w:t>
      </w:r>
      <w:r w:rsidRPr="00F4784F">
        <w:rPr>
          <w:noProof w:val="0"/>
        </w:rPr>
        <w:t xml:space="preserve"> { UE considers this Random Access procedure completed }</w:t>
      </w:r>
    </w:p>
    <w:p w14:paraId="0C8D3A50" w14:textId="77777777" w:rsidR="00253D55" w:rsidRPr="00F4784F" w:rsidRDefault="00253D55" w:rsidP="00253D55">
      <w:pPr>
        <w:pStyle w:val="PL"/>
        <w:rPr>
          <w:noProof w:val="0"/>
        </w:rPr>
      </w:pPr>
      <w:r w:rsidRPr="00F4784F">
        <w:rPr>
          <w:noProof w:val="0"/>
        </w:rPr>
        <w:t xml:space="preserve">            }</w:t>
      </w:r>
    </w:p>
    <w:p w14:paraId="2102CDC8" w14:textId="77777777" w:rsidR="00253D55" w:rsidRPr="00F4784F" w:rsidRDefault="00253D55" w:rsidP="00253D55">
      <w:pPr>
        <w:pStyle w:val="PL"/>
        <w:rPr>
          <w:noProof w:val="0"/>
        </w:rPr>
      </w:pPr>
    </w:p>
    <w:p w14:paraId="039D2669" w14:textId="77777777" w:rsidR="00253D55" w:rsidRPr="00F4784F" w:rsidRDefault="00253D55" w:rsidP="00253D55">
      <w:pPr>
        <w:pStyle w:val="H6"/>
      </w:pPr>
      <w:r w:rsidRPr="00F4784F">
        <w:t>7.1.1.1.28.2</w:t>
      </w:r>
      <w:r w:rsidRPr="00F4784F">
        <w:tab/>
        <w:t>Conformance requirements</w:t>
      </w:r>
    </w:p>
    <w:p w14:paraId="3ED738D3" w14:textId="77777777" w:rsidR="00253D55" w:rsidRPr="00F4784F" w:rsidRDefault="00253D55" w:rsidP="00253D55">
      <w:r w:rsidRPr="00F4784F">
        <w:t>References: The conformance requirements covered in the current TC are specified in: TS 3</w:t>
      </w:r>
      <w:r w:rsidRPr="00F4784F">
        <w:rPr>
          <w:lang w:eastAsia="zh-CN"/>
        </w:rPr>
        <w:t>8</w:t>
      </w:r>
      <w:r w:rsidRPr="00F4784F">
        <w:t xml:space="preserve">.321 clauses </w:t>
      </w:r>
      <w:r w:rsidRPr="00F4784F">
        <w:rPr>
          <w:lang w:eastAsia="zh-CN"/>
        </w:rPr>
        <w:t>5.1.3</w:t>
      </w:r>
      <w:r w:rsidRPr="00F4784F">
        <w:t xml:space="preserve"> and </w:t>
      </w:r>
      <w:r w:rsidRPr="00F4784F">
        <w:rPr>
          <w:lang w:eastAsia="zh-CN"/>
        </w:rPr>
        <w:t>5.21.2.</w:t>
      </w:r>
      <w:r w:rsidRPr="00F4784F">
        <w:t xml:space="preserve"> Unless otherwise stated these are Rel-18 requirements.</w:t>
      </w:r>
    </w:p>
    <w:p w14:paraId="61ABD6B5" w14:textId="77777777" w:rsidR="00253D55" w:rsidRPr="00F4784F" w:rsidRDefault="00253D55" w:rsidP="00253D55">
      <w:r w:rsidRPr="00F4784F">
        <w:t>[TS 38.321, clause 5.1.3]</w:t>
      </w:r>
    </w:p>
    <w:p w14:paraId="1858D8B7" w14:textId="77777777" w:rsidR="00253D55" w:rsidRPr="00F4784F" w:rsidRDefault="00253D55" w:rsidP="00253D55">
      <w:pPr>
        <w:rPr>
          <w:lang w:eastAsia="ko-KR"/>
        </w:rPr>
      </w:pPr>
      <w:r w:rsidRPr="00F4784F">
        <w:rPr>
          <w:lang w:eastAsia="ko-KR"/>
        </w:rPr>
        <w:t>The MAC entity shall, for each Random Access Preamble:</w:t>
      </w:r>
    </w:p>
    <w:p w14:paraId="237E9ABB" w14:textId="77777777" w:rsidR="00253D55" w:rsidRPr="00F4784F" w:rsidRDefault="00253D55" w:rsidP="00253D55">
      <w:pPr>
        <w:pStyle w:val="B1"/>
        <w:rPr>
          <w:lang w:eastAsia="ko-KR"/>
        </w:rPr>
      </w:pPr>
      <w:r w:rsidRPr="00F4784F">
        <w:rPr>
          <w:lang w:eastAsia="ko-KR"/>
        </w:rPr>
        <w:t>1&gt;</w:t>
      </w:r>
      <w:r w:rsidRPr="00F4784F">
        <w:rPr>
          <w:lang w:eastAsia="ko-KR"/>
        </w:rPr>
        <w:tab/>
        <w:t xml:space="preserve">if </w:t>
      </w:r>
      <w:r w:rsidRPr="00F4784F">
        <w:rPr>
          <w:i/>
          <w:lang w:eastAsia="ko-KR"/>
        </w:rPr>
        <w:t>PREAMBLE_TRANSMISSION_COUNTER</w:t>
      </w:r>
      <w:r w:rsidRPr="00F4784F">
        <w:rPr>
          <w:lang w:eastAsia="ko-KR"/>
        </w:rPr>
        <w:t xml:space="preserve"> is greater than one; and</w:t>
      </w:r>
    </w:p>
    <w:p w14:paraId="4B02BEE4" w14:textId="77777777" w:rsidR="00253D55" w:rsidRPr="00F4784F" w:rsidRDefault="00253D55" w:rsidP="00253D55">
      <w:pPr>
        <w:pStyle w:val="B1"/>
        <w:rPr>
          <w:lang w:eastAsia="ko-KR"/>
        </w:rPr>
      </w:pPr>
      <w:r w:rsidRPr="00F4784F">
        <w:rPr>
          <w:lang w:eastAsia="ko-KR"/>
        </w:rPr>
        <w:t>1&gt;</w:t>
      </w:r>
      <w:r w:rsidRPr="00F4784F">
        <w:rPr>
          <w:lang w:eastAsia="ko-KR"/>
        </w:rPr>
        <w:tab/>
        <w:t>if the notification of suspending power ramping counter has not been received from lower layers; and</w:t>
      </w:r>
    </w:p>
    <w:p w14:paraId="43620B31" w14:textId="77777777" w:rsidR="00253D55" w:rsidRPr="00F4784F" w:rsidRDefault="00253D55" w:rsidP="00253D55">
      <w:pPr>
        <w:pStyle w:val="B1"/>
        <w:rPr>
          <w:lang w:eastAsia="ko-KR"/>
        </w:rPr>
      </w:pPr>
      <w:r w:rsidRPr="00F4784F">
        <w:rPr>
          <w:lang w:eastAsia="ko-KR"/>
        </w:rPr>
        <w:t>1&gt;</w:t>
      </w:r>
      <w:r w:rsidRPr="00F4784F">
        <w:rPr>
          <w:lang w:eastAsia="ko-KR"/>
        </w:rPr>
        <w:tab/>
        <w:t>if LBT failure indication was not received from lower layers for the last Random Access Preamble transmission; and</w:t>
      </w:r>
    </w:p>
    <w:p w14:paraId="235432E4" w14:textId="77777777" w:rsidR="00253D55" w:rsidRPr="00F4784F" w:rsidRDefault="00253D55" w:rsidP="00253D55">
      <w:pPr>
        <w:pStyle w:val="B1"/>
        <w:rPr>
          <w:lang w:eastAsia="ko-KR"/>
        </w:rPr>
      </w:pPr>
      <w:r w:rsidRPr="00F4784F">
        <w:rPr>
          <w:lang w:eastAsia="ko-KR"/>
        </w:rPr>
        <w:t>1&gt;</w:t>
      </w:r>
      <w:r w:rsidRPr="00F4784F">
        <w:rPr>
          <w:lang w:eastAsia="ko-KR"/>
        </w:rPr>
        <w:tab/>
        <w:t>if SSB or CSI-RS selected is not changed from the selection in the last Random Access Preamble transmission; and</w:t>
      </w:r>
    </w:p>
    <w:p w14:paraId="7031115E" w14:textId="77777777" w:rsidR="00253D55" w:rsidRPr="00F4784F" w:rsidRDefault="00253D55" w:rsidP="00253D55">
      <w:pPr>
        <w:pStyle w:val="B1"/>
        <w:rPr>
          <w:lang w:eastAsia="ko-KR"/>
        </w:rPr>
      </w:pPr>
      <w:r w:rsidRPr="00F4784F">
        <w:rPr>
          <w:lang w:eastAsia="ko-KR"/>
        </w:rPr>
        <w:t>1&gt;</w:t>
      </w:r>
      <w:r w:rsidRPr="00F4784F">
        <w:rPr>
          <w:lang w:eastAsia="ko-KR"/>
        </w:rPr>
        <w:tab/>
        <w:t>if the Random Access procedure is not initiated by the PDCCH order for an LTM candidate cell:</w:t>
      </w:r>
    </w:p>
    <w:p w14:paraId="25743A5C" w14:textId="77777777" w:rsidR="00253D55" w:rsidRPr="00F4784F" w:rsidRDefault="00253D55" w:rsidP="00253D55">
      <w:pPr>
        <w:pStyle w:val="B2"/>
        <w:rPr>
          <w:lang w:eastAsia="ko-KR"/>
        </w:rPr>
      </w:pPr>
      <w:r w:rsidRPr="00F4784F">
        <w:rPr>
          <w:lang w:eastAsia="ko-KR"/>
        </w:rPr>
        <w:t>2&gt;</w:t>
      </w:r>
      <w:r w:rsidRPr="00F4784F">
        <w:rPr>
          <w:lang w:eastAsia="ko-KR"/>
        </w:rPr>
        <w:tab/>
        <w:t xml:space="preserve">increment </w:t>
      </w:r>
      <w:r w:rsidRPr="00F4784F">
        <w:rPr>
          <w:i/>
          <w:iCs/>
          <w:lang w:eastAsia="ko-KR"/>
        </w:rPr>
        <w:t>PREAMBLE_POWER_RAMPING_COUNTER</w:t>
      </w:r>
      <w:r w:rsidRPr="00F4784F">
        <w:rPr>
          <w:lang w:eastAsia="ko-KR"/>
        </w:rPr>
        <w:t xml:space="preserve"> by 1.</w:t>
      </w:r>
    </w:p>
    <w:p w14:paraId="76EFB4F5" w14:textId="77777777" w:rsidR="00253D55" w:rsidRPr="00F4784F" w:rsidRDefault="00253D55" w:rsidP="00253D55">
      <w:pPr>
        <w:pStyle w:val="B1"/>
        <w:rPr>
          <w:lang w:eastAsia="ko-KR"/>
        </w:rPr>
      </w:pPr>
      <w:r w:rsidRPr="00F4784F">
        <w:rPr>
          <w:lang w:eastAsia="ko-KR"/>
        </w:rPr>
        <w:t>1&gt;</w:t>
      </w:r>
      <w:r w:rsidRPr="00F4784F">
        <w:rPr>
          <w:lang w:eastAsia="ko-KR"/>
        </w:rPr>
        <w:tab/>
        <w:t>if the Random Access procedure is initiated by the PDCCH order for an LTM candidate cell as preamble re-transmission; and</w:t>
      </w:r>
    </w:p>
    <w:p w14:paraId="64FE1D87" w14:textId="77777777" w:rsidR="00253D55" w:rsidRPr="00F4784F" w:rsidRDefault="00253D55" w:rsidP="00253D55">
      <w:pPr>
        <w:pStyle w:val="B1"/>
        <w:rPr>
          <w:lang w:eastAsia="ko-KR"/>
        </w:rPr>
      </w:pPr>
      <w:r w:rsidRPr="00F4784F">
        <w:rPr>
          <w:lang w:eastAsia="ko-KR"/>
        </w:rPr>
        <w:t>1&gt;</w:t>
      </w:r>
      <w:r w:rsidRPr="00F4784F">
        <w:rPr>
          <w:lang w:eastAsia="ko-KR"/>
        </w:rPr>
        <w:tab/>
        <w:t xml:space="preserve">if the PDCCH order indicates the </w:t>
      </w:r>
      <w:r w:rsidRPr="00F4784F">
        <w:t xml:space="preserve">same </w:t>
      </w:r>
      <w:r w:rsidRPr="00F4784F">
        <w:rPr>
          <w:lang w:eastAsia="ko-KR"/>
        </w:rPr>
        <w:t xml:space="preserve">LTM </w:t>
      </w:r>
      <w:r w:rsidRPr="00F4784F">
        <w:t xml:space="preserve">candidate cell and the same SSB as the </w:t>
      </w:r>
      <w:r w:rsidRPr="00F4784F">
        <w:rPr>
          <w:lang w:eastAsia="ko-KR"/>
        </w:rPr>
        <w:t>last Random Access Preamble transmission:</w:t>
      </w:r>
    </w:p>
    <w:p w14:paraId="03BFAE12" w14:textId="77777777" w:rsidR="00253D55" w:rsidRPr="00F4784F" w:rsidRDefault="00253D55" w:rsidP="00253D55">
      <w:pPr>
        <w:pStyle w:val="B2"/>
        <w:rPr>
          <w:lang w:eastAsia="ko-KR"/>
        </w:rPr>
      </w:pPr>
      <w:r w:rsidRPr="00F4784F">
        <w:rPr>
          <w:lang w:eastAsia="ko-KR"/>
        </w:rPr>
        <w:t>2&gt;</w:t>
      </w:r>
      <w:r w:rsidRPr="00F4784F">
        <w:rPr>
          <w:lang w:eastAsia="ko-KR"/>
        </w:rPr>
        <w:tab/>
        <w:t xml:space="preserve">increment </w:t>
      </w:r>
      <w:r w:rsidRPr="00F4784F">
        <w:rPr>
          <w:i/>
          <w:lang w:eastAsia="ko-KR"/>
        </w:rPr>
        <w:t>PREAMBLE_POWER_RAMPING_COUNTER</w:t>
      </w:r>
      <w:r w:rsidRPr="00F4784F">
        <w:rPr>
          <w:lang w:eastAsia="ko-KR"/>
        </w:rPr>
        <w:t xml:space="preserve"> by 1.</w:t>
      </w:r>
    </w:p>
    <w:p w14:paraId="6B859CD6" w14:textId="77777777" w:rsidR="00253D55" w:rsidRPr="00F4784F" w:rsidRDefault="00253D55" w:rsidP="00253D55">
      <w:pPr>
        <w:pStyle w:val="B1"/>
        <w:rPr>
          <w:lang w:eastAsia="ko-KR"/>
        </w:rPr>
      </w:pPr>
      <w:r w:rsidRPr="00F4784F">
        <w:rPr>
          <w:lang w:eastAsia="ko-KR"/>
        </w:rPr>
        <w:t>1&gt;</w:t>
      </w:r>
      <w:r w:rsidRPr="00F4784F">
        <w:rPr>
          <w:lang w:eastAsia="ko-KR"/>
        </w:rPr>
        <w:tab/>
        <w:t xml:space="preserve">select the value of </w:t>
      </w:r>
      <w:r w:rsidRPr="00F4784F">
        <w:rPr>
          <w:i/>
          <w:lang w:eastAsia="ko-KR"/>
        </w:rPr>
        <w:t>DELTA_PREAMBLE</w:t>
      </w:r>
      <w:r w:rsidRPr="00F4784F">
        <w:rPr>
          <w:lang w:eastAsia="ko-KR"/>
        </w:rPr>
        <w:t xml:space="preserve"> according to clause 7.3;</w:t>
      </w:r>
    </w:p>
    <w:p w14:paraId="7FDEB5B3" w14:textId="77777777" w:rsidR="00253D55" w:rsidRPr="00F4784F" w:rsidRDefault="00253D55" w:rsidP="00253D55">
      <w:pPr>
        <w:pStyle w:val="B1"/>
        <w:rPr>
          <w:lang w:eastAsia="ko-KR"/>
        </w:rPr>
      </w:pPr>
      <w:r w:rsidRPr="00F4784F">
        <w:rPr>
          <w:lang w:eastAsia="ko-KR"/>
        </w:rPr>
        <w:t>1&gt;</w:t>
      </w:r>
      <w:r w:rsidRPr="00F4784F">
        <w:rPr>
          <w:lang w:eastAsia="ko-KR"/>
        </w:rPr>
        <w:tab/>
        <w:t xml:space="preserve">set </w:t>
      </w:r>
      <w:r w:rsidRPr="00F4784F">
        <w:rPr>
          <w:i/>
          <w:lang w:eastAsia="ko-KR"/>
        </w:rPr>
        <w:t>PREAMBLE_RECEIVED_TARGET_POWER</w:t>
      </w:r>
      <w:r w:rsidRPr="00F4784F">
        <w:rPr>
          <w:lang w:eastAsia="ko-KR"/>
        </w:rPr>
        <w:t xml:space="preserve"> to </w:t>
      </w:r>
      <w:r w:rsidRPr="00F4784F">
        <w:rPr>
          <w:i/>
          <w:lang w:eastAsia="ko-KR"/>
        </w:rPr>
        <w:t>preambleReceivedTargetPower</w:t>
      </w:r>
      <w:r w:rsidRPr="00F4784F">
        <w:rPr>
          <w:lang w:eastAsia="ko-KR"/>
        </w:rPr>
        <w:t xml:space="preserve"> + </w:t>
      </w:r>
      <w:r w:rsidRPr="00F4784F">
        <w:rPr>
          <w:i/>
          <w:lang w:eastAsia="ko-KR"/>
        </w:rPr>
        <w:t>DELTA_PREAMBLE</w:t>
      </w:r>
      <w:r w:rsidRPr="00F4784F">
        <w:rPr>
          <w:lang w:eastAsia="ko-KR"/>
        </w:rPr>
        <w:t xml:space="preserve"> + (</w:t>
      </w:r>
      <w:r w:rsidRPr="00F4784F">
        <w:rPr>
          <w:i/>
          <w:lang w:eastAsia="ko-KR"/>
        </w:rPr>
        <w:t>PREAMBLE_POWER_RAMPING_COUNTER</w:t>
      </w:r>
      <w:r w:rsidRPr="00F4784F">
        <w:rPr>
          <w:lang w:eastAsia="ko-KR"/>
        </w:rPr>
        <w:t xml:space="preserve"> – 1) × </w:t>
      </w:r>
      <w:r w:rsidRPr="00F4784F">
        <w:rPr>
          <w:i/>
          <w:lang w:eastAsia="ko-KR"/>
        </w:rPr>
        <w:t>PREAMBLE_POWER_RAMPING_STEP</w:t>
      </w:r>
      <w:r w:rsidRPr="00F4784F">
        <w:rPr>
          <w:lang w:eastAsia="ko-KR"/>
        </w:rPr>
        <w:t xml:space="preserve"> </w:t>
      </w:r>
      <w:r w:rsidRPr="00F4784F">
        <w:rPr>
          <w:i/>
          <w:lang w:eastAsia="ko-KR"/>
        </w:rPr>
        <w:t>+</w:t>
      </w:r>
      <w:r w:rsidRPr="00F4784F">
        <w:rPr>
          <w:lang w:eastAsia="ko-KR"/>
        </w:rPr>
        <w:t xml:space="preserve"> </w:t>
      </w:r>
      <w:r w:rsidRPr="00F4784F">
        <w:rPr>
          <w:i/>
          <w:iCs/>
        </w:rPr>
        <w:t>POWER_OFFSET_2STEP_RA</w:t>
      </w:r>
      <w:r w:rsidRPr="00F4784F">
        <w:rPr>
          <w:lang w:eastAsia="ko-KR"/>
        </w:rPr>
        <w:t>;</w:t>
      </w:r>
    </w:p>
    <w:p w14:paraId="1DED8CE4" w14:textId="77777777" w:rsidR="00253D55" w:rsidRPr="00F4784F" w:rsidRDefault="00253D55" w:rsidP="00253D55">
      <w:pPr>
        <w:pStyle w:val="B1"/>
        <w:rPr>
          <w:lang w:eastAsia="ko-KR"/>
        </w:rPr>
      </w:pPr>
      <w:r w:rsidRPr="00F4784F">
        <w:rPr>
          <w:lang w:eastAsia="ko-KR"/>
        </w:rPr>
        <w:t>1&gt;</w:t>
      </w:r>
      <w:r w:rsidRPr="00F4784F">
        <w:rPr>
          <w:lang w:eastAsia="ko-KR"/>
        </w:rPr>
        <w:tab/>
        <w:t>except for contention-free Random Access Preamble for beam failure recovery request and contention-free Random Access Preamble triggered by a PDCCH order for an LTM candidate cell, compute the RA-RNTI associated with the PRACH occasion in which the Random Access Preamble is transmitted;</w:t>
      </w:r>
    </w:p>
    <w:p w14:paraId="3D42B9DB" w14:textId="77777777" w:rsidR="00253D55" w:rsidRPr="00F4784F" w:rsidRDefault="00253D55" w:rsidP="00253D55">
      <w:pPr>
        <w:pStyle w:val="B1"/>
        <w:rPr>
          <w:lang w:eastAsia="ko-KR"/>
        </w:rPr>
      </w:pPr>
      <w:r w:rsidRPr="00F4784F">
        <w:rPr>
          <w:lang w:eastAsia="ko-KR"/>
        </w:rPr>
        <w:t>1&gt;</w:t>
      </w:r>
      <w:r w:rsidRPr="00F4784F">
        <w:rPr>
          <w:lang w:eastAsia="ko-KR"/>
        </w:rPr>
        <w:tab/>
        <w:t xml:space="preserve">instruct the physical layer to transmit the Random Access Preamble using the selected PRACH occasion, corresponding RA-RNTI (if available), </w:t>
      </w:r>
      <w:r w:rsidRPr="00F4784F">
        <w:rPr>
          <w:i/>
          <w:lang w:eastAsia="ko-KR"/>
        </w:rPr>
        <w:t>PREAMBLE_INDEX</w:t>
      </w:r>
      <w:r w:rsidRPr="00F4784F">
        <w:rPr>
          <w:lang w:eastAsia="ko-KR"/>
        </w:rPr>
        <w:t xml:space="preserve">, and </w:t>
      </w:r>
      <w:r w:rsidRPr="00F4784F">
        <w:rPr>
          <w:i/>
          <w:lang w:eastAsia="ko-KR"/>
        </w:rPr>
        <w:t>PREAMBLE_RECEIVED_TARGET_POWER</w:t>
      </w:r>
      <w:r w:rsidRPr="00F4784F">
        <w:rPr>
          <w:lang w:eastAsia="ko-KR"/>
        </w:rPr>
        <w:t>.</w:t>
      </w:r>
    </w:p>
    <w:p w14:paraId="43E0D4C9" w14:textId="77777777" w:rsidR="00253D55" w:rsidRPr="00F4784F" w:rsidRDefault="00253D55" w:rsidP="00253D55">
      <w:pPr>
        <w:pStyle w:val="B1"/>
        <w:rPr>
          <w:lang w:eastAsia="ko-KR"/>
        </w:rPr>
      </w:pPr>
      <w:r w:rsidRPr="00F4784F">
        <w:rPr>
          <w:lang w:eastAsia="ko-KR"/>
        </w:rPr>
        <w:t>1&gt;</w:t>
      </w:r>
      <w:r w:rsidRPr="00F4784F">
        <w:rPr>
          <w:lang w:eastAsia="ko-KR"/>
        </w:rPr>
        <w:tab/>
        <w:t>if the Random Access Procedure is triggered by a PDCCH order for an LTM candidate cell:</w:t>
      </w:r>
    </w:p>
    <w:p w14:paraId="234FEEC6" w14:textId="77777777" w:rsidR="00253D55" w:rsidRPr="00F4784F" w:rsidRDefault="00253D55" w:rsidP="00253D55">
      <w:pPr>
        <w:pStyle w:val="B2"/>
        <w:rPr>
          <w:lang w:eastAsia="fr-FR"/>
        </w:rPr>
      </w:pPr>
      <w:r w:rsidRPr="00F4784F">
        <w:rPr>
          <w:lang w:eastAsia="fr-FR"/>
        </w:rPr>
        <w:t>2&gt;</w:t>
      </w:r>
      <w:r w:rsidRPr="00F4784F">
        <w:rPr>
          <w:lang w:eastAsia="fr-FR"/>
        </w:rPr>
        <w:tab/>
        <w:t>consider this Random Access procedure completed.</w:t>
      </w:r>
    </w:p>
    <w:p w14:paraId="4C87EDE8" w14:textId="77777777" w:rsidR="00253D55" w:rsidRPr="00F4784F" w:rsidRDefault="00253D55" w:rsidP="00253D55">
      <w:r w:rsidRPr="00F4784F">
        <w:t>[TS 38.321, clause 5.21.2]</w:t>
      </w:r>
    </w:p>
    <w:p w14:paraId="15BEBE2B" w14:textId="77777777" w:rsidR="00253D55" w:rsidRPr="00F4784F" w:rsidRDefault="00253D55" w:rsidP="00253D55">
      <w:pPr>
        <w:spacing w:line="256" w:lineRule="auto"/>
        <w:rPr>
          <w:lang w:eastAsia="ko-KR"/>
        </w:rPr>
      </w:pPr>
      <w:r w:rsidRPr="00F4784F">
        <w:rPr>
          <w:lang w:eastAsia="ko-KR"/>
        </w:rPr>
        <w:t>The MAC entity shall:</w:t>
      </w:r>
    </w:p>
    <w:p w14:paraId="519225C7" w14:textId="77777777" w:rsidR="00253D55" w:rsidRPr="00F4784F" w:rsidRDefault="00253D55" w:rsidP="00253D55">
      <w:pPr>
        <w:pStyle w:val="B1"/>
        <w:rPr>
          <w:lang w:eastAsia="ko-KR"/>
        </w:rPr>
      </w:pPr>
      <w:r w:rsidRPr="00F4784F">
        <w:rPr>
          <w:lang w:eastAsia="ko-KR"/>
        </w:rPr>
        <w:t>1&gt;</w:t>
      </w:r>
      <w:r w:rsidRPr="00F4784F">
        <w:rPr>
          <w:lang w:eastAsia="ko-KR"/>
        </w:rPr>
        <w:tab/>
        <w:t>if consistent LBT failure has been triggered, and not cancelled, in the SpCell; and</w:t>
      </w:r>
    </w:p>
    <w:p w14:paraId="6EC018EF" w14:textId="77777777" w:rsidR="00253D55" w:rsidRPr="00F4784F" w:rsidRDefault="00253D55" w:rsidP="00253D55">
      <w:pPr>
        <w:pStyle w:val="B1"/>
        <w:rPr>
          <w:lang w:eastAsia="ko-KR"/>
        </w:rPr>
      </w:pPr>
      <w:r w:rsidRPr="00F4784F">
        <w:rPr>
          <w:lang w:eastAsia="ko-KR"/>
        </w:rPr>
        <w:lastRenderedPageBreak/>
        <w:t>1&gt;</w:t>
      </w:r>
      <w:r w:rsidRPr="00F4784F">
        <w:rPr>
          <w:lang w:eastAsia="ko-KR"/>
        </w:rPr>
        <w:tab/>
        <w:t>if UL-SCH resources are available for a new transmission in the SpCell and these UL-SCH resources can accommodate the LBT failure MAC CE plus its subheader as a result of logical channel prioritization:</w:t>
      </w:r>
    </w:p>
    <w:p w14:paraId="5A897A44" w14:textId="77777777" w:rsidR="00253D55" w:rsidRPr="00F4784F" w:rsidRDefault="00253D55" w:rsidP="00253D55">
      <w:pPr>
        <w:pStyle w:val="B2"/>
      </w:pPr>
      <w:r w:rsidRPr="00F4784F">
        <w:rPr>
          <w:lang w:eastAsia="ko-KR"/>
        </w:rPr>
        <w:t>2&gt;</w:t>
      </w:r>
      <w:r w:rsidRPr="00F4784F">
        <w:rPr>
          <w:lang w:eastAsia="ko-KR"/>
        </w:rPr>
        <w:tab/>
      </w:r>
      <w:r w:rsidRPr="00F4784F">
        <w:t>instruct the Multiplexing and Assembly procedure to generate the LBT failure MAC CE.</w:t>
      </w:r>
    </w:p>
    <w:p w14:paraId="67245CD7" w14:textId="77777777" w:rsidR="00253D55" w:rsidRPr="00F4784F" w:rsidRDefault="00253D55" w:rsidP="00253D55">
      <w:pPr>
        <w:pStyle w:val="B1"/>
        <w:rPr>
          <w:lang w:eastAsia="ko-KR"/>
        </w:rPr>
      </w:pPr>
      <w:r w:rsidRPr="00F4784F">
        <w:rPr>
          <w:lang w:eastAsia="ko-KR"/>
        </w:rPr>
        <w:t>1&gt;</w:t>
      </w:r>
      <w:r w:rsidRPr="00F4784F">
        <w:rPr>
          <w:lang w:eastAsia="ko-KR"/>
        </w:rPr>
        <w:tab/>
        <w:t>else if consistent LBT failure has been triggered, and not cancelled, in at least one SCell:</w:t>
      </w:r>
    </w:p>
    <w:p w14:paraId="790A91A6" w14:textId="77777777" w:rsidR="00253D55" w:rsidRPr="00F4784F" w:rsidRDefault="00253D55" w:rsidP="00253D55">
      <w:pPr>
        <w:pStyle w:val="B2"/>
        <w:rPr>
          <w:lang w:eastAsia="ko-KR"/>
        </w:rPr>
      </w:pPr>
      <w:r w:rsidRPr="00F4784F">
        <w:rPr>
          <w:lang w:eastAsia="ko-KR"/>
        </w:rPr>
        <w:t>2&gt;</w:t>
      </w:r>
      <w:r w:rsidRPr="00F4784F">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25827C93" w14:textId="77777777" w:rsidR="00253D55" w:rsidRPr="00F4784F" w:rsidRDefault="00253D55" w:rsidP="00253D55">
      <w:pPr>
        <w:pStyle w:val="B3"/>
        <w:rPr>
          <w:lang w:eastAsia="ko-KR"/>
        </w:rPr>
      </w:pPr>
      <w:r w:rsidRPr="00F4784F">
        <w:rPr>
          <w:lang w:eastAsia="ko-KR"/>
        </w:rPr>
        <w:t>3&gt;</w:t>
      </w:r>
      <w:r w:rsidRPr="00F4784F">
        <w:rPr>
          <w:lang w:eastAsia="ko-KR"/>
        </w:rPr>
        <w:tab/>
        <w:t>instruct the Multiplexing and Assembly procedure to generate the LBT failure MAC CE.</w:t>
      </w:r>
    </w:p>
    <w:p w14:paraId="19F1E334" w14:textId="77777777" w:rsidR="00253D55" w:rsidRPr="00F4784F" w:rsidRDefault="00253D55" w:rsidP="00253D55">
      <w:pPr>
        <w:pStyle w:val="B2"/>
        <w:rPr>
          <w:lang w:eastAsia="ko-KR"/>
        </w:rPr>
      </w:pPr>
      <w:r w:rsidRPr="00F4784F">
        <w:rPr>
          <w:lang w:eastAsia="ko-KR"/>
        </w:rPr>
        <w:t>2&gt;</w:t>
      </w:r>
      <w:r w:rsidRPr="00F4784F">
        <w:rPr>
          <w:lang w:eastAsia="ko-KR"/>
        </w:rPr>
        <w:tab/>
        <w:t>else:</w:t>
      </w:r>
    </w:p>
    <w:p w14:paraId="6FA60686" w14:textId="77777777" w:rsidR="00253D55" w:rsidRPr="00F4784F" w:rsidRDefault="00253D55" w:rsidP="00253D55">
      <w:pPr>
        <w:pStyle w:val="B3"/>
        <w:rPr>
          <w:lang w:eastAsia="ko-KR"/>
        </w:rPr>
      </w:pPr>
      <w:r w:rsidRPr="00F4784F">
        <w:rPr>
          <w:lang w:eastAsia="ko-KR"/>
        </w:rPr>
        <w:t>3&gt;</w:t>
      </w:r>
      <w:r w:rsidRPr="00F4784F">
        <w:rPr>
          <w:lang w:eastAsia="ko-KR"/>
        </w:rPr>
        <w:tab/>
        <w:t>trigger a Scheduling Request for LBT failure MAC CE.</w:t>
      </w:r>
    </w:p>
    <w:p w14:paraId="4F552B34" w14:textId="77777777" w:rsidR="00253D55" w:rsidRPr="00F4784F" w:rsidRDefault="00253D55" w:rsidP="00253D55">
      <w:pPr>
        <w:pStyle w:val="B1"/>
        <w:rPr>
          <w:lang w:eastAsia="ko-KR"/>
        </w:rPr>
      </w:pPr>
      <w:r w:rsidRPr="00F4784F">
        <w:rPr>
          <w:lang w:eastAsia="ko-KR"/>
        </w:rPr>
        <w:t>1&gt;</w:t>
      </w:r>
      <w:r w:rsidRPr="00F4784F">
        <w:rPr>
          <w:lang w:eastAsia="ko-KR"/>
        </w:rPr>
        <w:tab/>
        <w:t>if a MAC PDU is transmitted and LBT failure indication is not received from lower layers and this PDU includes the LBT failure MAC CE:</w:t>
      </w:r>
    </w:p>
    <w:p w14:paraId="116752B8" w14:textId="77777777" w:rsidR="00253D55" w:rsidRPr="00F4784F" w:rsidRDefault="00253D55" w:rsidP="00253D55">
      <w:pPr>
        <w:pStyle w:val="B2"/>
        <w:rPr>
          <w:lang w:eastAsia="ko-KR"/>
        </w:rPr>
      </w:pPr>
      <w:r w:rsidRPr="00F4784F">
        <w:rPr>
          <w:lang w:eastAsia="ko-KR"/>
        </w:rPr>
        <w:t>2&gt;</w:t>
      </w:r>
      <w:r w:rsidRPr="00F4784F">
        <w:rPr>
          <w:lang w:eastAsia="ko-KR"/>
        </w:rPr>
        <w:tab/>
        <w:t>cancel all the triggered consistent LBT failure(s) in SCell(s) for which consistent LBT failure was indicated in the transmitted LBT failure MAC CE.</w:t>
      </w:r>
    </w:p>
    <w:p w14:paraId="43DD14BE" w14:textId="77777777" w:rsidR="00253D55" w:rsidRPr="00F4784F" w:rsidRDefault="00253D55" w:rsidP="00253D55">
      <w:pPr>
        <w:pStyle w:val="B1"/>
        <w:rPr>
          <w:lang w:eastAsia="ko-KR"/>
        </w:rPr>
      </w:pPr>
      <w:r w:rsidRPr="00F4784F">
        <w:rPr>
          <w:lang w:eastAsia="ko-KR"/>
        </w:rPr>
        <w:t>1&gt;</w:t>
      </w:r>
      <w:r w:rsidRPr="00F4784F">
        <w:rPr>
          <w:lang w:eastAsia="ko-KR"/>
        </w:rPr>
        <w:tab/>
        <w:t>if consistent LBT failure is triggered and not cancelled in the SpCell; and</w:t>
      </w:r>
    </w:p>
    <w:p w14:paraId="137183D5" w14:textId="77777777" w:rsidR="00253D55" w:rsidRPr="00F4784F" w:rsidRDefault="00253D55" w:rsidP="00253D55">
      <w:pPr>
        <w:pStyle w:val="B1"/>
        <w:rPr>
          <w:lang w:eastAsia="ko-KR"/>
        </w:rPr>
      </w:pPr>
      <w:r w:rsidRPr="00F4784F">
        <w:rPr>
          <w:lang w:eastAsia="ko-KR"/>
        </w:rPr>
        <w:t>1&gt;</w:t>
      </w:r>
      <w:r w:rsidRPr="00F4784F">
        <w:rPr>
          <w:lang w:eastAsia="ko-KR"/>
        </w:rPr>
        <w:tab/>
        <w:t>if the Random Access procedure is considered successfully completed (see clause 5.1) in the SpCell:</w:t>
      </w:r>
    </w:p>
    <w:p w14:paraId="04DB4ECF" w14:textId="77777777" w:rsidR="00253D55" w:rsidRPr="00F4784F" w:rsidRDefault="00253D55" w:rsidP="00253D55">
      <w:pPr>
        <w:pStyle w:val="B2"/>
        <w:rPr>
          <w:lang w:eastAsia="ko-KR"/>
        </w:rPr>
      </w:pPr>
      <w:r w:rsidRPr="00F4784F">
        <w:rPr>
          <w:lang w:eastAsia="ko-KR"/>
        </w:rPr>
        <w:t>2&gt;</w:t>
      </w:r>
      <w:r w:rsidRPr="00F4784F">
        <w:rPr>
          <w:lang w:eastAsia="ko-KR"/>
        </w:rPr>
        <w:tab/>
        <w:t>cancel all the triggered consistent LBT failure(s) in the SpCell.</w:t>
      </w:r>
    </w:p>
    <w:p w14:paraId="6C6B192A" w14:textId="77777777" w:rsidR="00253D55" w:rsidRPr="00F4784F" w:rsidRDefault="00253D55" w:rsidP="00253D55">
      <w:pPr>
        <w:pStyle w:val="B1"/>
        <w:rPr>
          <w:lang w:eastAsia="ko-KR"/>
        </w:rPr>
      </w:pPr>
      <w:r w:rsidRPr="00F4784F">
        <w:rPr>
          <w:lang w:eastAsia="ko-KR"/>
        </w:rPr>
        <w:t>1&gt;</w:t>
      </w:r>
      <w:r w:rsidRPr="00F4784F">
        <w:rPr>
          <w:lang w:eastAsia="ko-KR"/>
        </w:rPr>
        <w:tab/>
        <w:t xml:space="preserve">if </w:t>
      </w:r>
      <w:r w:rsidRPr="00F4784F">
        <w:rPr>
          <w:i/>
          <w:lang w:eastAsia="ko-KR"/>
        </w:rPr>
        <w:t>lbt-FailureRecoveryConfig</w:t>
      </w:r>
      <w:r w:rsidRPr="00F4784F">
        <w:rPr>
          <w:lang w:eastAsia="ko-KR"/>
        </w:rPr>
        <w:t xml:space="preserve"> is reconfigured by upper layers for a Serving Cell:</w:t>
      </w:r>
    </w:p>
    <w:p w14:paraId="63B14269" w14:textId="77777777" w:rsidR="00253D55" w:rsidRPr="00F4784F" w:rsidRDefault="00253D55" w:rsidP="00253D55">
      <w:pPr>
        <w:pStyle w:val="B2"/>
        <w:rPr>
          <w:rFonts w:eastAsiaTheme="minorEastAsia"/>
          <w:lang w:eastAsia="ko-KR"/>
        </w:rPr>
      </w:pPr>
      <w:r w:rsidRPr="00F4784F">
        <w:rPr>
          <w:lang w:eastAsia="ko-KR"/>
        </w:rPr>
        <w:t>2&gt;</w:t>
      </w:r>
      <w:r w:rsidRPr="00F4784F">
        <w:rPr>
          <w:lang w:eastAsia="ko-KR"/>
        </w:rPr>
        <w:tab/>
        <w:t>cancel all the triggered consistent LBT failure(s) in this Serving Cell.</w:t>
      </w:r>
    </w:p>
    <w:p w14:paraId="224DB48D" w14:textId="77777777" w:rsidR="00253D55" w:rsidRPr="00F4784F" w:rsidRDefault="00253D55" w:rsidP="00253D55">
      <w:pPr>
        <w:pStyle w:val="H6"/>
      </w:pPr>
      <w:r w:rsidRPr="00F4784F">
        <w:t>7.1.1.1.28.3</w:t>
      </w:r>
      <w:r w:rsidRPr="00F4784F">
        <w:tab/>
        <w:t>Test description</w:t>
      </w:r>
    </w:p>
    <w:p w14:paraId="1A14491C" w14:textId="77777777" w:rsidR="00253D55" w:rsidRPr="00F4784F" w:rsidRDefault="00253D55" w:rsidP="00253D55">
      <w:pPr>
        <w:pStyle w:val="H6"/>
        <w:rPr>
          <w:lang w:eastAsia="zh-CN"/>
        </w:rPr>
      </w:pPr>
      <w:r w:rsidRPr="00F4784F">
        <w:t>7.1.1.1.28.3.1</w:t>
      </w:r>
      <w:r w:rsidRPr="00F4784F">
        <w:tab/>
        <w:t>Pre-test conditions</w:t>
      </w:r>
    </w:p>
    <w:p w14:paraId="491924B3" w14:textId="5C655AC2" w:rsidR="00C100A4" w:rsidRDefault="00253D55" w:rsidP="00C100A4">
      <w:r w:rsidRPr="00F4784F">
        <w:t xml:space="preserve">Same Pre-test conditions as in clause 7.1.1.0 except </w:t>
      </w:r>
      <w:r w:rsidR="00C100A4">
        <w:t>the following:</w:t>
      </w:r>
    </w:p>
    <w:p w14:paraId="3AA2F598" w14:textId="165BD58C" w:rsidR="00C100A4" w:rsidRDefault="00C100A4" w:rsidP="00C100A4">
      <w:pPr>
        <w:pStyle w:val="B1"/>
      </w:pPr>
      <w:r>
        <w:t>-</w:t>
      </w:r>
      <w:r>
        <w:tab/>
      </w:r>
      <w:r w:rsidR="00253D55" w:rsidRPr="00F4784F">
        <w:t>Test loop function (</w:t>
      </w:r>
      <w:r w:rsidR="00253D55" w:rsidRPr="00F4784F">
        <w:rPr>
          <w:i/>
          <w:iCs/>
        </w:rPr>
        <w:t>Off</w:t>
      </w:r>
      <w:r w:rsidR="00253D55" w:rsidRPr="00F4784F">
        <w:t>)</w:t>
      </w:r>
    </w:p>
    <w:p w14:paraId="17458061" w14:textId="5C1C2A15" w:rsidR="00253D55" w:rsidRPr="00F4784F" w:rsidRDefault="00C100A4" w:rsidP="00C100A4">
      <w:pPr>
        <w:pStyle w:val="B1"/>
      </w:pPr>
      <w:r>
        <w:t>-</w:t>
      </w:r>
      <w:r>
        <w:tab/>
        <w:t>2 NR cells (NR Cell 1 and NR Cell 2) are configured. T</w:t>
      </w:r>
      <w:r>
        <w:rPr>
          <w:lang w:eastAsia="zh-CN"/>
        </w:rPr>
        <w:t>he</w:t>
      </w:r>
      <w:r>
        <w:t xml:space="preserve"> TA value of NR Cell 1 is set to 0 </w:t>
      </w:r>
      <w:r>
        <w:rPr>
          <w:lang w:eastAsia="zh-CN"/>
        </w:rPr>
        <w:t>a</w:t>
      </w:r>
      <w:r>
        <w:t>nd the TA value of NR Cell 2 is set to 1</w:t>
      </w:r>
      <w:r w:rsidR="00253D55" w:rsidRPr="00F4784F">
        <w:t>.</w:t>
      </w:r>
    </w:p>
    <w:p w14:paraId="605ACE78" w14:textId="77777777" w:rsidR="00253D55" w:rsidRPr="00F4784F" w:rsidRDefault="00253D55" w:rsidP="00253D55">
      <w:pPr>
        <w:pStyle w:val="H6"/>
        <w:rPr>
          <w:lang w:eastAsia="zh-CN"/>
        </w:rPr>
      </w:pPr>
      <w:r w:rsidRPr="00F4784F">
        <w:t>7.1.1.1.28.3.2</w:t>
      </w:r>
      <w:r w:rsidRPr="00F4784F">
        <w:tab/>
        <w:t>Test procedure sequence</w:t>
      </w:r>
    </w:p>
    <w:p w14:paraId="16AFCB81" w14:textId="77777777" w:rsidR="00253D55" w:rsidRPr="00F4784F" w:rsidRDefault="00253D55" w:rsidP="00253D55">
      <w:r w:rsidRPr="00F4784F">
        <w:t xml:space="preserve">Tables 7.1.1.1.28.3.2-1 and 7.1.1.1.28.3.2-2 illustrate the downlink power levels to be applied for NR Cell 1 and NR Cell 2 at various time instants of the test execution. Row marked "T0" denotes the conditions after the preamble, while the configuration marked "T1" </w:t>
      </w:r>
      <w:r w:rsidRPr="00F4784F">
        <w:rPr>
          <w:rFonts w:hint="eastAsia"/>
          <w:lang w:eastAsia="zh-CN"/>
        </w:rPr>
        <w:t>is</w:t>
      </w:r>
      <w:r w:rsidRPr="00F4784F">
        <w:t xml:space="preserve"> applied at the point indicated in the Main behaviour description in Table 7.1.1.1.28.3.2-3.</w:t>
      </w:r>
    </w:p>
    <w:p w14:paraId="711EDBA4" w14:textId="77777777" w:rsidR="00253D55" w:rsidRPr="00F4784F" w:rsidRDefault="00253D55" w:rsidP="00253D55">
      <w:pPr>
        <w:pStyle w:val="TH"/>
        <w:rPr>
          <w:lang w:eastAsia="zh-CN"/>
        </w:rPr>
      </w:pPr>
      <w:r w:rsidRPr="00F4784F">
        <w:lastRenderedPageBreak/>
        <w:t>Table 7.1.1.1.28.3.2-1: Time instances of cell power level and parameter changes for 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1388"/>
        <w:gridCol w:w="851"/>
        <w:gridCol w:w="850"/>
        <w:gridCol w:w="880"/>
        <w:gridCol w:w="4388"/>
      </w:tblGrid>
      <w:tr w:rsidR="00253D55" w:rsidRPr="00F4784F" w14:paraId="29949D87" w14:textId="77777777" w:rsidTr="009B330A">
        <w:trPr>
          <w:jc w:val="center"/>
        </w:trPr>
        <w:tc>
          <w:tcPr>
            <w:tcW w:w="710" w:type="dxa"/>
            <w:tcBorders>
              <w:top w:val="single" w:sz="4" w:space="0" w:color="auto"/>
              <w:bottom w:val="nil"/>
            </w:tcBorders>
          </w:tcPr>
          <w:p w14:paraId="47DD233B" w14:textId="77777777" w:rsidR="00253D55" w:rsidRPr="00F4784F" w:rsidRDefault="00253D55" w:rsidP="009B330A">
            <w:pPr>
              <w:pStyle w:val="TAH"/>
              <w:rPr>
                <w:sz w:val="16"/>
                <w:szCs w:val="18"/>
              </w:rPr>
            </w:pPr>
          </w:p>
        </w:tc>
        <w:tc>
          <w:tcPr>
            <w:tcW w:w="1388" w:type="dxa"/>
            <w:tcBorders>
              <w:top w:val="single" w:sz="4" w:space="0" w:color="auto"/>
              <w:bottom w:val="single" w:sz="4" w:space="0" w:color="auto"/>
            </w:tcBorders>
          </w:tcPr>
          <w:p w14:paraId="099D63A1" w14:textId="77777777" w:rsidR="00253D55" w:rsidRPr="00F4784F" w:rsidRDefault="00253D55" w:rsidP="009B330A">
            <w:pPr>
              <w:pStyle w:val="TAH"/>
            </w:pPr>
            <w:r w:rsidRPr="00F4784F">
              <w:t>Parameter</w:t>
            </w:r>
          </w:p>
        </w:tc>
        <w:tc>
          <w:tcPr>
            <w:tcW w:w="851" w:type="dxa"/>
            <w:tcBorders>
              <w:top w:val="single" w:sz="4" w:space="0" w:color="auto"/>
              <w:bottom w:val="single" w:sz="4" w:space="0" w:color="auto"/>
            </w:tcBorders>
          </w:tcPr>
          <w:p w14:paraId="7603DF1E" w14:textId="77777777" w:rsidR="00253D55" w:rsidRPr="00F4784F" w:rsidRDefault="00253D55" w:rsidP="009B330A">
            <w:pPr>
              <w:pStyle w:val="TAH"/>
            </w:pPr>
            <w:r w:rsidRPr="00F4784F">
              <w:t>Unit</w:t>
            </w:r>
          </w:p>
        </w:tc>
        <w:tc>
          <w:tcPr>
            <w:tcW w:w="850" w:type="dxa"/>
            <w:tcBorders>
              <w:top w:val="single" w:sz="4" w:space="0" w:color="auto"/>
            </w:tcBorders>
          </w:tcPr>
          <w:p w14:paraId="0D93749E" w14:textId="77777777" w:rsidR="00253D55" w:rsidRPr="00F4784F" w:rsidRDefault="00253D55" w:rsidP="009B330A">
            <w:pPr>
              <w:pStyle w:val="TAH"/>
            </w:pPr>
            <w:r w:rsidRPr="00F4784F">
              <w:t>NR Cell 1</w:t>
            </w:r>
          </w:p>
        </w:tc>
        <w:tc>
          <w:tcPr>
            <w:tcW w:w="880" w:type="dxa"/>
            <w:tcBorders>
              <w:top w:val="single" w:sz="4" w:space="0" w:color="auto"/>
            </w:tcBorders>
          </w:tcPr>
          <w:p w14:paraId="6CED8878" w14:textId="77777777" w:rsidR="00253D55" w:rsidRPr="00F4784F" w:rsidRDefault="00253D55" w:rsidP="009B330A">
            <w:pPr>
              <w:pStyle w:val="TAH"/>
            </w:pPr>
            <w:r w:rsidRPr="00F4784F">
              <w:t>NR</w:t>
            </w:r>
          </w:p>
          <w:p w14:paraId="6F9950D6" w14:textId="77777777" w:rsidR="00253D55" w:rsidRPr="00F4784F" w:rsidRDefault="00253D55" w:rsidP="009B330A">
            <w:pPr>
              <w:pStyle w:val="TAH"/>
            </w:pPr>
            <w:r w:rsidRPr="00F4784F">
              <w:t>Cell 2</w:t>
            </w:r>
          </w:p>
        </w:tc>
        <w:tc>
          <w:tcPr>
            <w:tcW w:w="4388" w:type="dxa"/>
            <w:tcBorders>
              <w:top w:val="single" w:sz="4" w:space="0" w:color="auto"/>
              <w:bottom w:val="nil"/>
            </w:tcBorders>
          </w:tcPr>
          <w:p w14:paraId="67BF1BA6" w14:textId="77777777" w:rsidR="00253D55" w:rsidRPr="00F4784F" w:rsidRDefault="00253D55" w:rsidP="009B330A">
            <w:pPr>
              <w:pStyle w:val="TAH"/>
            </w:pPr>
            <w:r w:rsidRPr="00F4784F">
              <w:t>Remark</w:t>
            </w:r>
          </w:p>
        </w:tc>
      </w:tr>
      <w:tr w:rsidR="00253D55" w:rsidRPr="00F4784F" w14:paraId="47DFFD91" w14:textId="77777777" w:rsidTr="009B330A">
        <w:trPr>
          <w:jc w:val="center"/>
        </w:trPr>
        <w:tc>
          <w:tcPr>
            <w:tcW w:w="710" w:type="dxa"/>
            <w:tcBorders>
              <w:top w:val="single" w:sz="4" w:space="0" w:color="auto"/>
              <w:bottom w:val="single" w:sz="4" w:space="0" w:color="auto"/>
            </w:tcBorders>
            <w:vAlign w:val="center"/>
          </w:tcPr>
          <w:p w14:paraId="456BFEF0" w14:textId="77777777" w:rsidR="00253D55" w:rsidRPr="00F4784F" w:rsidRDefault="00253D55" w:rsidP="009B330A">
            <w:pPr>
              <w:pStyle w:val="TAC"/>
            </w:pPr>
            <w:r w:rsidRPr="00F4784F">
              <w:t>T0</w:t>
            </w:r>
          </w:p>
        </w:tc>
        <w:tc>
          <w:tcPr>
            <w:tcW w:w="1388" w:type="dxa"/>
            <w:tcBorders>
              <w:top w:val="single" w:sz="4" w:space="0" w:color="auto"/>
              <w:bottom w:val="single" w:sz="4" w:space="0" w:color="auto"/>
            </w:tcBorders>
            <w:vAlign w:val="center"/>
          </w:tcPr>
          <w:p w14:paraId="5B200E2F" w14:textId="77777777" w:rsidR="00253D55" w:rsidRPr="00F4784F" w:rsidRDefault="00253D55" w:rsidP="009B330A">
            <w:pPr>
              <w:pStyle w:val="TAL"/>
            </w:pPr>
            <w:r w:rsidRPr="00F4784F">
              <w:t>SS/PBCH SSS EPRE</w:t>
            </w:r>
          </w:p>
        </w:tc>
        <w:tc>
          <w:tcPr>
            <w:tcW w:w="851" w:type="dxa"/>
            <w:tcBorders>
              <w:top w:val="single" w:sz="4" w:space="0" w:color="auto"/>
              <w:bottom w:val="single" w:sz="4" w:space="0" w:color="auto"/>
            </w:tcBorders>
            <w:vAlign w:val="center"/>
          </w:tcPr>
          <w:p w14:paraId="77CD0879" w14:textId="77777777" w:rsidR="00253D55" w:rsidRPr="00F4784F" w:rsidRDefault="00253D55" w:rsidP="009B330A">
            <w:pPr>
              <w:pStyle w:val="TAC"/>
            </w:pPr>
            <w:r w:rsidRPr="00F4784F">
              <w:t>dBm/SCS</w:t>
            </w:r>
          </w:p>
        </w:tc>
        <w:tc>
          <w:tcPr>
            <w:tcW w:w="850" w:type="dxa"/>
            <w:tcBorders>
              <w:top w:val="single" w:sz="4" w:space="0" w:color="auto"/>
              <w:bottom w:val="single" w:sz="4" w:space="0" w:color="auto"/>
            </w:tcBorders>
            <w:vAlign w:val="center"/>
          </w:tcPr>
          <w:p w14:paraId="0FCAFD46" w14:textId="77777777" w:rsidR="00253D55" w:rsidRPr="00F4784F" w:rsidRDefault="00253D55" w:rsidP="009B330A">
            <w:pPr>
              <w:pStyle w:val="TAC"/>
            </w:pPr>
            <w:r w:rsidRPr="00F4784F">
              <w:t>-85</w:t>
            </w:r>
          </w:p>
        </w:tc>
        <w:tc>
          <w:tcPr>
            <w:tcW w:w="880" w:type="dxa"/>
            <w:tcBorders>
              <w:top w:val="single" w:sz="4" w:space="0" w:color="auto"/>
              <w:bottom w:val="single" w:sz="4" w:space="0" w:color="auto"/>
            </w:tcBorders>
            <w:vAlign w:val="center"/>
          </w:tcPr>
          <w:p w14:paraId="79632EE2" w14:textId="77777777" w:rsidR="00253D55" w:rsidRPr="00F4784F" w:rsidRDefault="00253D55" w:rsidP="009B330A">
            <w:pPr>
              <w:pStyle w:val="TAC"/>
              <w:rPr>
                <w:lang w:eastAsia="zh-CN"/>
              </w:rPr>
            </w:pPr>
            <w:r w:rsidRPr="00F4784F">
              <w:rPr>
                <w:lang w:eastAsia="zh-CN"/>
              </w:rPr>
              <w:t>-91</w:t>
            </w:r>
          </w:p>
        </w:tc>
        <w:tc>
          <w:tcPr>
            <w:tcW w:w="4388" w:type="dxa"/>
            <w:tcBorders>
              <w:top w:val="single" w:sz="4" w:space="0" w:color="auto"/>
              <w:bottom w:val="single" w:sz="4" w:space="0" w:color="auto"/>
            </w:tcBorders>
          </w:tcPr>
          <w:p w14:paraId="6D0A86BD" w14:textId="77777777" w:rsidR="00253D55" w:rsidRPr="00F4784F" w:rsidRDefault="00253D55" w:rsidP="009B330A">
            <w:pPr>
              <w:pStyle w:val="TAL"/>
              <w:rPr>
                <w:rFonts w:cs="Arial"/>
                <w:i/>
                <w:iCs/>
                <w:szCs w:val="18"/>
              </w:rPr>
            </w:pPr>
            <w:r w:rsidRPr="00F4784F">
              <w:t>Power levels are such that entry condition for event A3 is not satisfied for the neighbour NR cell</w:t>
            </w:r>
          </w:p>
        </w:tc>
      </w:tr>
      <w:tr w:rsidR="00C100A4" w:rsidRPr="00F4784F" w14:paraId="5BA63122" w14:textId="77777777" w:rsidTr="002B6AF7">
        <w:trPr>
          <w:jc w:val="center"/>
        </w:trPr>
        <w:tc>
          <w:tcPr>
            <w:tcW w:w="710" w:type="dxa"/>
            <w:tcBorders>
              <w:top w:val="single" w:sz="4" w:space="0" w:color="auto"/>
              <w:bottom w:val="single" w:sz="4" w:space="0" w:color="auto"/>
            </w:tcBorders>
            <w:vAlign w:val="center"/>
          </w:tcPr>
          <w:p w14:paraId="104B1483" w14:textId="4CBBB4EB" w:rsidR="00C100A4" w:rsidRPr="00F4784F" w:rsidRDefault="00C100A4" w:rsidP="00C100A4">
            <w:pPr>
              <w:pStyle w:val="TAC"/>
            </w:pPr>
            <w:r>
              <w:t>T1</w:t>
            </w:r>
          </w:p>
        </w:tc>
        <w:tc>
          <w:tcPr>
            <w:tcW w:w="1388" w:type="dxa"/>
            <w:tcBorders>
              <w:top w:val="single" w:sz="4" w:space="0" w:color="auto"/>
              <w:bottom w:val="single" w:sz="4" w:space="0" w:color="auto"/>
            </w:tcBorders>
            <w:vAlign w:val="center"/>
          </w:tcPr>
          <w:p w14:paraId="2B5E9FF6" w14:textId="58187F2D" w:rsidR="00C100A4" w:rsidRPr="00F4784F" w:rsidRDefault="00C100A4" w:rsidP="00C100A4">
            <w:pPr>
              <w:pStyle w:val="TAL"/>
            </w:pPr>
            <w:r>
              <w:t>SS/PBCH SSS EPRE</w:t>
            </w:r>
          </w:p>
        </w:tc>
        <w:tc>
          <w:tcPr>
            <w:tcW w:w="851" w:type="dxa"/>
            <w:tcBorders>
              <w:top w:val="single" w:sz="4" w:space="0" w:color="auto"/>
              <w:bottom w:val="single" w:sz="4" w:space="0" w:color="auto"/>
            </w:tcBorders>
            <w:vAlign w:val="center"/>
          </w:tcPr>
          <w:p w14:paraId="682B66F3" w14:textId="3ED3B917" w:rsidR="00C100A4" w:rsidRPr="00F4784F" w:rsidRDefault="00C100A4" w:rsidP="00C100A4">
            <w:pPr>
              <w:pStyle w:val="TAC"/>
            </w:pPr>
            <w:r>
              <w:t>dBm/SCS</w:t>
            </w:r>
          </w:p>
        </w:tc>
        <w:tc>
          <w:tcPr>
            <w:tcW w:w="850" w:type="dxa"/>
            <w:tcBorders>
              <w:top w:val="single" w:sz="4" w:space="0" w:color="auto"/>
              <w:bottom w:val="single" w:sz="4" w:space="0" w:color="auto"/>
            </w:tcBorders>
            <w:vAlign w:val="center"/>
          </w:tcPr>
          <w:p w14:paraId="64195629" w14:textId="5B7075BB" w:rsidR="00C100A4" w:rsidRPr="00F4784F" w:rsidRDefault="00C100A4" w:rsidP="00C100A4">
            <w:pPr>
              <w:pStyle w:val="TAC"/>
            </w:pPr>
            <w:r>
              <w:t>-85</w:t>
            </w:r>
          </w:p>
        </w:tc>
        <w:tc>
          <w:tcPr>
            <w:tcW w:w="880" w:type="dxa"/>
            <w:tcBorders>
              <w:top w:val="single" w:sz="4" w:space="0" w:color="auto"/>
              <w:bottom w:val="single" w:sz="4" w:space="0" w:color="auto"/>
            </w:tcBorders>
            <w:vAlign w:val="center"/>
          </w:tcPr>
          <w:p w14:paraId="3B0B5396" w14:textId="046160A0" w:rsidR="00C100A4" w:rsidRPr="00F4784F" w:rsidRDefault="00C100A4" w:rsidP="00C100A4">
            <w:pPr>
              <w:pStyle w:val="TAC"/>
              <w:rPr>
                <w:lang w:eastAsia="zh-CN"/>
              </w:rPr>
            </w:pPr>
            <w:r>
              <w:rPr>
                <w:lang w:eastAsia="zh-CN"/>
              </w:rPr>
              <w:t>-79</w:t>
            </w:r>
          </w:p>
        </w:tc>
        <w:tc>
          <w:tcPr>
            <w:tcW w:w="4388" w:type="dxa"/>
            <w:tcBorders>
              <w:top w:val="single" w:sz="4" w:space="0" w:color="auto"/>
              <w:bottom w:val="single" w:sz="4" w:space="0" w:color="auto"/>
            </w:tcBorders>
            <w:vAlign w:val="center"/>
          </w:tcPr>
          <w:p w14:paraId="3C928286" w14:textId="26C49DDD" w:rsidR="00C100A4" w:rsidRPr="00F4784F" w:rsidRDefault="00C100A4" w:rsidP="00C100A4">
            <w:pPr>
              <w:pStyle w:val="TAL"/>
            </w:pPr>
            <w:r>
              <w:t>Power levels are such that entry condition for event A3 is satisfied for intra-frequency neighbour NR cell</w:t>
            </w:r>
          </w:p>
        </w:tc>
      </w:tr>
      <w:tr w:rsidR="00253D55" w:rsidRPr="00F4784F" w14:paraId="54B928CF" w14:textId="77777777" w:rsidTr="009B330A">
        <w:trPr>
          <w:jc w:val="center"/>
        </w:trPr>
        <w:tc>
          <w:tcPr>
            <w:tcW w:w="710" w:type="dxa"/>
            <w:vMerge w:val="restart"/>
            <w:tcBorders>
              <w:top w:val="single" w:sz="4" w:space="0" w:color="auto"/>
            </w:tcBorders>
            <w:vAlign w:val="center"/>
          </w:tcPr>
          <w:p w14:paraId="770F75B8" w14:textId="3F8759BF" w:rsidR="00253D55" w:rsidRPr="00F4784F" w:rsidRDefault="00253D55" w:rsidP="009B330A">
            <w:pPr>
              <w:pStyle w:val="TAC"/>
            </w:pPr>
            <w:r w:rsidRPr="00F4784F">
              <w:t>T</w:t>
            </w:r>
            <w:r w:rsidR="00C100A4">
              <w:t>2</w:t>
            </w:r>
          </w:p>
        </w:tc>
        <w:tc>
          <w:tcPr>
            <w:tcW w:w="1388" w:type="dxa"/>
            <w:tcBorders>
              <w:top w:val="single" w:sz="4" w:space="0" w:color="auto"/>
              <w:bottom w:val="single" w:sz="4" w:space="0" w:color="auto"/>
            </w:tcBorders>
            <w:vAlign w:val="center"/>
          </w:tcPr>
          <w:p w14:paraId="27241014" w14:textId="77777777" w:rsidR="00253D55" w:rsidRPr="00F4784F" w:rsidRDefault="00253D55" w:rsidP="009B330A">
            <w:pPr>
              <w:pStyle w:val="TAL"/>
            </w:pPr>
            <w:r w:rsidRPr="00F4784F">
              <w:t>SS/PBCH SSS EPRE</w:t>
            </w:r>
          </w:p>
        </w:tc>
        <w:tc>
          <w:tcPr>
            <w:tcW w:w="851" w:type="dxa"/>
            <w:tcBorders>
              <w:top w:val="single" w:sz="4" w:space="0" w:color="auto"/>
              <w:bottom w:val="single" w:sz="4" w:space="0" w:color="auto"/>
            </w:tcBorders>
            <w:vAlign w:val="center"/>
          </w:tcPr>
          <w:p w14:paraId="2D898909" w14:textId="77777777" w:rsidR="00253D55" w:rsidRPr="00F4784F" w:rsidRDefault="00253D55" w:rsidP="009B330A">
            <w:pPr>
              <w:pStyle w:val="TAC"/>
            </w:pPr>
            <w:r w:rsidRPr="00F4784F">
              <w:t>dBm/SCS</w:t>
            </w:r>
          </w:p>
        </w:tc>
        <w:tc>
          <w:tcPr>
            <w:tcW w:w="850" w:type="dxa"/>
            <w:tcBorders>
              <w:top w:val="single" w:sz="4" w:space="0" w:color="auto"/>
              <w:bottom w:val="single" w:sz="4" w:space="0" w:color="auto"/>
            </w:tcBorders>
            <w:vAlign w:val="center"/>
          </w:tcPr>
          <w:p w14:paraId="105AF9D6" w14:textId="77777777" w:rsidR="00253D55" w:rsidRPr="00F4784F" w:rsidRDefault="00253D55" w:rsidP="009B330A">
            <w:pPr>
              <w:pStyle w:val="TAC"/>
            </w:pPr>
            <w:r w:rsidRPr="00F4784F">
              <w:t>-85</w:t>
            </w:r>
          </w:p>
        </w:tc>
        <w:tc>
          <w:tcPr>
            <w:tcW w:w="880" w:type="dxa"/>
            <w:tcBorders>
              <w:top w:val="single" w:sz="4" w:space="0" w:color="auto"/>
              <w:bottom w:val="single" w:sz="4" w:space="0" w:color="auto"/>
            </w:tcBorders>
            <w:vAlign w:val="center"/>
          </w:tcPr>
          <w:p w14:paraId="0D2F38DF" w14:textId="77777777" w:rsidR="00253D55" w:rsidRPr="00F4784F" w:rsidRDefault="00253D55" w:rsidP="009B330A">
            <w:pPr>
              <w:pStyle w:val="TAC"/>
              <w:rPr>
                <w:lang w:eastAsia="zh-CN"/>
              </w:rPr>
            </w:pPr>
            <w:r w:rsidRPr="00F4784F">
              <w:rPr>
                <w:lang w:eastAsia="zh-CN"/>
              </w:rPr>
              <w:t>-79</w:t>
            </w:r>
          </w:p>
        </w:tc>
        <w:tc>
          <w:tcPr>
            <w:tcW w:w="4388" w:type="dxa"/>
            <w:tcBorders>
              <w:top w:val="single" w:sz="4" w:space="0" w:color="auto"/>
              <w:bottom w:val="single" w:sz="4" w:space="0" w:color="auto"/>
            </w:tcBorders>
            <w:vAlign w:val="center"/>
          </w:tcPr>
          <w:p w14:paraId="67A58A57" w14:textId="468AC05D" w:rsidR="00253D55" w:rsidRPr="00F4784F" w:rsidRDefault="00253D55" w:rsidP="009B330A">
            <w:pPr>
              <w:pStyle w:val="TAL"/>
            </w:pPr>
          </w:p>
        </w:tc>
      </w:tr>
      <w:tr w:rsidR="00253D55" w:rsidRPr="00F4784F" w14:paraId="33F90B5B" w14:textId="77777777" w:rsidTr="00C100A4">
        <w:trPr>
          <w:jc w:val="center"/>
        </w:trPr>
        <w:tc>
          <w:tcPr>
            <w:tcW w:w="710" w:type="dxa"/>
            <w:vMerge/>
            <w:vAlign w:val="center"/>
          </w:tcPr>
          <w:p w14:paraId="5E5F7B0B" w14:textId="77777777" w:rsidR="00253D55" w:rsidRPr="00F4784F" w:rsidRDefault="00253D55" w:rsidP="009B330A">
            <w:pPr>
              <w:pStyle w:val="TAC"/>
              <w:rPr>
                <w:sz w:val="16"/>
                <w:szCs w:val="18"/>
              </w:rPr>
            </w:pPr>
          </w:p>
        </w:tc>
        <w:tc>
          <w:tcPr>
            <w:tcW w:w="1388" w:type="dxa"/>
            <w:tcBorders>
              <w:top w:val="single" w:sz="4" w:space="0" w:color="auto"/>
              <w:bottom w:val="single" w:sz="4" w:space="0" w:color="auto"/>
            </w:tcBorders>
            <w:vAlign w:val="center"/>
          </w:tcPr>
          <w:p w14:paraId="100039C7" w14:textId="77777777" w:rsidR="00253D55" w:rsidRPr="00F4784F" w:rsidRDefault="00253D55" w:rsidP="009B330A">
            <w:pPr>
              <w:pStyle w:val="TAL"/>
            </w:pPr>
            <w:r w:rsidRPr="00F4784F">
              <w:t>Noc</w:t>
            </w:r>
          </w:p>
        </w:tc>
        <w:tc>
          <w:tcPr>
            <w:tcW w:w="851" w:type="dxa"/>
            <w:tcBorders>
              <w:top w:val="single" w:sz="4" w:space="0" w:color="auto"/>
              <w:bottom w:val="single" w:sz="4" w:space="0" w:color="auto"/>
            </w:tcBorders>
            <w:vAlign w:val="center"/>
          </w:tcPr>
          <w:p w14:paraId="73B54688" w14:textId="77777777" w:rsidR="00253D55" w:rsidRPr="00F4784F" w:rsidRDefault="00253D55" w:rsidP="009B330A">
            <w:pPr>
              <w:pStyle w:val="TAC"/>
            </w:pPr>
            <w:r w:rsidRPr="00F4784F">
              <w:t>dBm/SCS</w:t>
            </w:r>
          </w:p>
        </w:tc>
        <w:tc>
          <w:tcPr>
            <w:tcW w:w="850" w:type="dxa"/>
            <w:tcBorders>
              <w:top w:val="single" w:sz="4" w:space="0" w:color="auto"/>
              <w:bottom w:val="single" w:sz="4" w:space="0" w:color="auto"/>
            </w:tcBorders>
            <w:vAlign w:val="center"/>
          </w:tcPr>
          <w:p w14:paraId="0C5FB4F0" w14:textId="77777777" w:rsidR="00253D55" w:rsidRPr="00F4784F" w:rsidRDefault="00253D55" w:rsidP="009B330A">
            <w:pPr>
              <w:pStyle w:val="TAC"/>
            </w:pPr>
            <w:r w:rsidRPr="00F4784F">
              <w:t>-85</w:t>
            </w:r>
          </w:p>
        </w:tc>
        <w:tc>
          <w:tcPr>
            <w:tcW w:w="880" w:type="dxa"/>
            <w:tcBorders>
              <w:top w:val="single" w:sz="4" w:space="0" w:color="auto"/>
              <w:bottom w:val="single" w:sz="4" w:space="0" w:color="auto"/>
            </w:tcBorders>
            <w:vAlign w:val="center"/>
          </w:tcPr>
          <w:p w14:paraId="4EAD1375" w14:textId="77777777" w:rsidR="00253D55" w:rsidRPr="00F4784F" w:rsidRDefault="00253D55" w:rsidP="009B330A">
            <w:pPr>
              <w:pStyle w:val="TAC"/>
              <w:rPr>
                <w:lang w:eastAsia="zh-CN"/>
              </w:rPr>
            </w:pPr>
            <w:r w:rsidRPr="00F4784F">
              <w:t>-</w:t>
            </w:r>
          </w:p>
        </w:tc>
        <w:tc>
          <w:tcPr>
            <w:tcW w:w="4388" w:type="dxa"/>
            <w:tcBorders>
              <w:top w:val="single" w:sz="4" w:space="0" w:color="auto"/>
              <w:bottom w:val="single" w:sz="4" w:space="0" w:color="auto"/>
            </w:tcBorders>
            <w:vAlign w:val="center"/>
          </w:tcPr>
          <w:p w14:paraId="60D05927" w14:textId="2E0DC579" w:rsidR="00253D55" w:rsidRPr="00F4784F" w:rsidRDefault="00C100A4" w:rsidP="009B330A">
            <w:pPr>
              <w:pStyle w:val="TAL"/>
            </w:pPr>
            <w:r>
              <w:t>Noc is applied for NR Cell 1</w:t>
            </w:r>
          </w:p>
        </w:tc>
      </w:tr>
      <w:tr w:rsidR="00C100A4" w:rsidRPr="00F4784F" w14:paraId="6FA46E64" w14:textId="77777777" w:rsidTr="009B330A">
        <w:trPr>
          <w:jc w:val="center"/>
        </w:trPr>
        <w:tc>
          <w:tcPr>
            <w:tcW w:w="710" w:type="dxa"/>
            <w:tcBorders>
              <w:bottom w:val="single" w:sz="4" w:space="0" w:color="auto"/>
            </w:tcBorders>
            <w:vAlign w:val="center"/>
          </w:tcPr>
          <w:p w14:paraId="6C9D3978" w14:textId="02A11340" w:rsidR="00C100A4" w:rsidRPr="00F4784F" w:rsidRDefault="00C100A4" w:rsidP="00C100A4">
            <w:pPr>
              <w:pStyle w:val="TAC"/>
              <w:rPr>
                <w:sz w:val="16"/>
                <w:szCs w:val="18"/>
              </w:rPr>
            </w:pPr>
            <w:r>
              <w:t>T3</w:t>
            </w:r>
          </w:p>
        </w:tc>
        <w:tc>
          <w:tcPr>
            <w:tcW w:w="1388" w:type="dxa"/>
            <w:tcBorders>
              <w:top w:val="single" w:sz="4" w:space="0" w:color="auto"/>
              <w:bottom w:val="single" w:sz="4" w:space="0" w:color="auto"/>
            </w:tcBorders>
            <w:vAlign w:val="center"/>
          </w:tcPr>
          <w:p w14:paraId="66B2B2E4" w14:textId="786C41FB" w:rsidR="00C100A4" w:rsidRPr="00F4784F" w:rsidRDefault="00C100A4" w:rsidP="00C100A4">
            <w:pPr>
              <w:pStyle w:val="TAL"/>
            </w:pPr>
            <w:r>
              <w:t>SS/PBCH SSS EPRE</w:t>
            </w:r>
          </w:p>
        </w:tc>
        <w:tc>
          <w:tcPr>
            <w:tcW w:w="851" w:type="dxa"/>
            <w:tcBorders>
              <w:top w:val="single" w:sz="4" w:space="0" w:color="auto"/>
              <w:bottom w:val="single" w:sz="4" w:space="0" w:color="auto"/>
            </w:tcBorders>
            <w:vAlign w:val="center"/>
          </w:tcPr>
          <w:p w14:paraId="7085D03B" w14:textId="6C2C422E" w:rsidR="00C100A4" w:rsidRPr="00F4784F" w:rsidRDefault="00C100A4" w:rsidP="00C100A4">
            <w:pPr>
              <w:pStyle w:val="TAC"/>
            </w:pPr>
            <w:r>
              <w:t>dBm/SCS</w:t>
            </w:r>
          </w:p>
        </w:tc>
        <w:tc>
          <w:tcPr>
            <w:tcW w:w="850" w:type="dxa"/>
            <w:tcBorders>
              <w:top w:val="single" w:sz="4" w:space="0" w:color="auto"/>
              <w:bottom w:val="single" w:sz="4" w:space="0" w:color="auto"/>
            </w:tcBorders>
            <w:vAlign w:val="center"/>
          </w:tcPr>
          <w:p w14:paraId="58926DDB" w14:textId="78F3C330" w:rsidR="00C100A4" w:rsidRPr="00F4784F" w:rsidRDefault="00C100A4" w:rsidP="00C100A4">
            <w:pPr>
              <w:pStyle w:val="TAC"/>
            </w:pPr>
            <w:r>
              <w:t>-85</w:t>
            </w:r>
          </w:p>
        </w:tc>
        <w:tc>
          <w:tcPr>
            <w:tcW w:w="880" w:type="dxa"/>
            <w:tcBorders>
              <w:top w:val="single" w:sz="4" w:space="0" w:color="auto"/>
              <w:bottom w:val="single" w:sz="4" w:space="0" w:color="auto"/>
            </w:tcBorders>
            <w:vAlign w:val="center"/>
          </w:tcPr>
          <w:p w14:paraId="048D3F4E" w14:textId="3A93F89B" w:rsidR="00C100A4" w:rsidRPr="00F4784F" w:rsidRDefault="00C100A4" w:rsidP="00C100A4">
            <w:pPr>
              <w:pStyle w:val="TAC"/>
            </w:pPr>
            <w:r>
              <w:rPr>
                <w:lang w:eastAsia="zh-CN"/>
              </w:rPr>
              <w:t>-79</w:t>
            </w:r>
          </w:p>
        </w:tc>
        <w:tc>
          <w:tcPr>
            <w:tcW w:w="4388" w:type="dxa"/>
            <w:tcBorders>
              <w:top w:val="single" w:sz="4" w:space="0" w:color="auto"/>
              <w:bottom w:val="single" w:sz="4" w:space="0" w:color="auto"/>
            </w:tcBorders>
            <w:vAlign w:val="center"/>
          </w:tcPr>
          <w:p w14:paraId="39C25785" w14:textId="77777777" w:rsidR="00C100A4" w:rsidRPr="00F4784F" w:rsidRDefault="00C100A4" w:rsidP="00C100A4">
            <w:pPr>
              <w:pStyle w:val="TAL"/>
            </w:pPr>
          </w:p>
        </w:tc>
      </w:tr>
    </w:tbl>
    <w:p w14:paraId="743561E5" w14:textId="77777777" w:rsidR="00253D55" w:rsidRPr="00F4784F" w:rsidRDefault="00253D55" w:rsidP="00253D55"/>
    <w:p w14:paraId="3EF9851A" w14:textId="77777777" w:rsidR="00253D55" w:rsidRPr="00F4784F" w:rsidRDefault="00253D55" w:rsidP="00253D55">
      <w:pPr>
        <w:pStyle w:val="TH"/>
        <w:rPr>
          <w:lang w:eastAsia="zh-CN"/>
        </w:rPr>
      </w:pPr>
      <w:r w:rsidRPr="00F4784F">
        <w:t>Table 7.1.1.1.28.3.2-2: Time instances of cell power level and parameter changes for FR2</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1388"/>
        <w:gridCol w:w="851"/>
        <w:gridCol w:w="850"/>
        <w:gridCol w:w="880"/>
        <w:gridCol w:w="4388"/>
      </w:tblGrid>
      <w:tr w:rsidR="00253D55" w:rsidRPr="00F4784F" w14:paraId="534FE7EF" w14:textId="77777777" w:rsidTr="009B330A">
        <w:trPr>
          <w:jc w:val="center"/>
        </w:trPr>
        <w:tc>
          <w:tcPr>
            <w:tcW w:w="710" w:type="dxa"/>
            <w:tcBorders>
              <w:top w:val="single" w:sz="4" w:space="0" w:color="auto"/>
              <w:bottom w:val="nil"/>
            </w:tcBorders>
          </w:tcPr>
          <w:p w14:paraId="05741A7A" w14:textId="77777777" w:rsidR="00253D55" w:rsidRPr="00F4784F" w:rsidRDefault="00253D55" w:rsidP="009B330A">
            <w:pPr>
              <w:pStyle w:val="TAH"/>
            </w:pPr>
          </w:p>
        </w:tc>
        <w:tc>
          <w:tcPr>
            <w:tcW w:w="1388" w:type="dxa"/>
            <w:tcBorders>
              <w:top w:val="single" w:sz="4" w:space="0" w:color="auto"/>
              <w:bottom w:val="single" w:sz="4" w:space="0" w:color="auto"/>
            </w:tcBorders>
          </w:tcPr>
          <w:p w14:paraId="5228809A" w14:textId="77777777" w:rsidR="00253D55" w:rsidRPr="00F4784F" w:rsidRDefault="00253D55" w:rsidP="009B330A">
            <w:pPr>
              <w:pStyle w:val="TAH"/>
            </w:pPr>
            <w:r w:rsidRPr="00F4784F">
              <w:t>Parameter</w:t>
            </w:r>
          </w:p>
        </w:tc>
        <w:tc>
          <w:tcPr>
            <w:tcW w:w="851" w:type="dxa"/>
            <w:tcBorders>
              <w:top w:val="single" w:sz="4" w:space="0" w:color="auto"/>
              <w:bottom w:val="single" w:sz="4" w:space="0" w:color="auto"/>
            </w:tcBorders>
          </w:tcPr>
          <w:p w14:paraId="76DA7C51" w14:textId="77777777" w:rsidR="00253D55" w:rsidRPr="00F4784F" w:rsidRDefault="00253D55" w:rsidP="009B330A">
            <w:pPr>
              <w:pStyle w:val="TAH"/>
            </w:pPr>
            <w:r w:rsidRPr="00F4784F">
              <w:t>Unit</w:t>
            </w:r>
          </w:p>
        </w:tc>
        <w:tc>
          <w:tcPr>
            <w:tcW w:w="850" w:type="dxa"/>
            <w:tcBorders>
              <w:top w:val="single" w:sz="4" w:space="0" w:color="auto"/>
            </w:tcBorders>
          </w:tcPr>
          <w:p w14:paraId="36E0309A" w14:textId="77777777" w:rsidR="00253D55" w:rsidRPr="00F4784F" w:rsidRDefault="00253D55" w:rsidP="009B330A">
            <w:pPr>
              <w:pStyle w:val="TAH"/>
            </w:pPr>
            <w:r w:rsidRPr="00F4784F">
              <w:t>NR Cell 1</w:t>
            </w:r>
          </w:p>
        </w:tc>
        <w:tc>
          <w:tcPr>
            <w:tcW w:w="880" w:type="dxa"/>
            <w:tcBorders>
              <w:top w:val="single" w:sz="4" w:space="0" w:color="auto"/>
            </w:tcBorders>
          </w:tcPr>
          <w:p w14:paraId="51B5637A" w14:textId="77777777" w:rsidR="00253D55" w:rsidRPr="00F4784F" w:rsidRDefault="00253D55" w:rsidP="009B330A">
            <w:pPr>
              <w:pStyle w:val="TAH"/>
            </w:pPr>
            <w:r w:rsidRPr="00F4784F">
              <w:t>NR</w:t>
            </w:r>
          </w:p>
          <w:p w14:paraId="36B62FDD" w14:textId="77777777" w:rsidR="00253D55" w:rsidRPr="00F4784F" w:rsidRDefault="00253D55" w:rsidP="009B330A">
            <w:pPr>
              <w:pStyle w:val="TAH"/>
            </w:pPr>
            <w:r w:rsidRPr="00F4784F">
              <w:t>Cell 2</w:t>
            </w:r>
          </w:p>
        </w:tc>
        <w:tc>
          <w:tcPr>
            <w:tcW w:w="4388" w:type="dxa"/>
            <w:tcBorders>
              <w:top w:val="single" w:sz="4" w:space="0" w:color="auto"/>
              <w:bottom w:val="nil"/>
            </w:tcBorders>
          </w:tcPr>
          <w:p w14:paraId="06570462" w14:textId="77777777" w:rsidR="00253D55" w:rsidRPr="00F4784F" w:rsidRDefault="00253D55" w:rsidP="009B330A">
            <w:pPr>
              <w:pStyle w:val="TAH"/>
            </w:pPr>
            <w:r w:rsidRPr="00F4784F">
              <w:t>Remark</w:t>
            </w:r>
          </w:p>
        </w:tc>
      </w:tr>
      <w:tr w:rsidR="00253D55" w:rsidRPr="00F4784F" w14:paraId="7B35B3D6" w14:textId="77777777" w:rsidTr="009B330A">
        <w:trPr>
          <w:jc w:val="center"/>
        </w:trPr>
        <w:tc>
          <w:tcPr>
            <w:tcW w:w="710" w:type="dxa"/>
            <w:tcBorders>
              <w:top w:val="single" w:sz="4" w:space="0" w:color="auto"/>
              <w:bottom w:val="single" w:sz="4" w:space="0" w:color="auto"/>
            </w:tcBorders>
            <w:vAlign w:val="center"/>
          </w:tcPr>
          <w:p w14:paraId="3B81AED7" w14:textId="77777777" w:rsidR="00253D55" w:rsidRPr="00F4784F" w:rsidRDefault="00253D55" w:rsidP="009B330A">
            <w:pPr>
              <w:pStyle w:val="TAC"/>
            </w:pPr>
            <w:r w:rsidRPr="00F4784F">
              <w:t>T0</w:t>
            </w:r>
          </w:p>
        </w:tc>
        <w:tc>
          <w:tcPr>
            <w:tcW w:w="1388" w:type="dxa"/>
            <w:tcBorders>
              <w:top w:val="single" w:sz="4" w:space="0" w:color="auto"/>
              <w:bottom w:val="single" w:sz="4" w:space="0" w:color="auto"/>
            </w:tcBorders>
            <w:vAlign w:val="center"/>
          </w:tcPr>
          <w:p w14:paraId="791D40F9" w14:textId="77777777" w:rsidR="00253D55" w:rsidRPr="00F4784F" w:rsidRDefault="00253D55" w:rsidP="009B330A">
            <w:pPr>
              <w:pStyle w:val="TAL"/>
            </w:pPr>
            <w:r w:rsidRPr="00F4784F">
              <w:t>SS/PBCH SSS EPRE</w:t>
            </w:r>
          </w:p>
        </w:tc>
        <w:tc>
          <w:tcPr>
            <w:tcW w:w="851" w:type="dxa"/>
            <w:tcBorders>
              <w:top w:val="single" w:sz="4" w:space="0" w:color="auto"/>
              <w:bottom w:val="single" w:sz="4" w:space="0" w:color="auto"/>
            </w:tcBorders>
            <w:vAlign w:val="center"/>
          </w:tcPr>
          <w:p w14:paraId="72528C9C" w14:textId="77777777" w:rsidR="00253D55" w:rsidRPr="00F4784F" w:rsidRDefault="00253D55" w:rsidP="009B330A">
            <w:pPr>
              <w:pStyle w:val="TAC"/>
            </w:pPr>
            <w:r w:rsidRPr="00F4784F">
              <w:t>dBm/SCS</w:t>
            </w:r>
          </w:p>
        </w:tc>
        <w:tc>
          <w:tcPr>
            <w:tcW w:w="850" w:type="dxa"/>
            <w:tcBorders>
              <w:top w:val="single" w:sz="4" w:space="0" w:color="auto"/>
              <w:bottom w:val="single" w:sz="4" w:space="0" w:color="auto"/>
            </w:tcBorders>
            <w:vAlign w:val="center"/>
          </w:tcPr>
          <w:p w14:paraId="63E93C1F" w14:textId="77777777" w:rsidR="00253D55" w:rsidRPr="00F4784F" w:rsidRDefault="00253D55" w:rsidP="009B330A">
            <w:pPr>
              <w:pStyle w:val="TAC"/>
            </w:pPr>
            <w:r w:rsidRPr="00F4784F">
              <w:t>-91</w:t>
            </w:r>
          </w:p>
        </w:tc>
        <w:tc>
          <w:tcPr>
            <w:tcW w:w="880" w:type="dxa"/>
            <w:tcBorders>
              <w:top w:val="single" w:sz="4" w:space="0" w:color="auto"/>
              <w:bottom w:val="single" w:sz="4" w:space="0" w:color="auto"/>
            </w:tcBorders>
            <w:vAlign w:val="center"/>
          </w:tcPr>
          <w:p w14:paraId="05B4706B" w14:textId="77777777" w:rsidR="00253D55" w:rsidRPr="00F4784F" w:rsidRDefault="00253D55" w:rsidP="009B330A">
            <w:pPr>
              <w:pStyle w:val="TAC"/>
              <w:rPr>
                <w:lang w:eastAsia="zh-CN"/>
              </w:rPr>
            </w:pPr>
            <w:r w:rsidRPr="00F4784F">
              <w:rPr>
                <w:lang w:eastAsia="zh-CN"/>
              </w:rPr>
              <w:t>-100</w:t>
            </w:r>
          </w:p>
        </w:tc>
        <w:tc>
          <w:tcPr>
            <w:tcW w:w="4388" w:type="dxa"/>
            <w:tcBorders>
              <w:top w:val="single" w:sz="4" w:space="0" w:color="auto"/>
              <w:bottom w:val="single" w:sz="4" w:space="0" w:color="auto"/>
            </w:tcBorders>
          </w:tcPr>
          <w:p w14:paraId="764975B6" w14:textId="77777777" w:rsidR="00253D55" w:rsidRPr="00F4784F" w:rsidRDefault="00253D55" w:rsidP="009B330A">
            <w:pPr>
              <w:pStyle w:val="TAL"/>
              <w:rPr>
                <w:rFonts w:cs="Arial"/>
                <w:i/>
                <w:iCs/>
                <w:szCs w:val="18"/>
              </w:rPr>
            </w:pPr>
            <w:r w:rsidRPr="00F4784F">
              <w:t>Power levels are such that entry condition for event A3 is not satisfied for the neighbour NR cell</w:t>
            </w:r>
          </w:p>
        </w:tc>
      </w:tr>
      <w:tr w:rsidR="00C100A4" w:rsidRPr="00F4784F" w14:paraId="7A011A89" w14:textId="77777777" w:rsidTr="002B6AF7">
        <w:trPr>
          <w:jc w:val="center"/>
        </w:trPr>
        <w:tc>
          <w:tcPr>
            <w:tcW w:w="710" w:type="dxa"/>
            <w:tcBorders>
              <w:top w:val="single" w:sz="4" w:space="0" w:color="auto"/>
              <w:bottom w:val="single" w:sz="4" w:space="0" w:color="auto"/>
            </w:tcBorders>
            <w:vAlign w:val="center"/>
          </w:tcPr>
          <w:p w14:paraId="24C6909E" w14:textId="7D75AD93" w:rsidR="00C100A4" w:rsidRPr="00F4784F" w:rsidRDefault="00C100A4" w:rsidP="00C100A4">
            <w:pPr>
              <w:pStyle w:val="TAC"/>
            </w:pPr>
            <w:r>
              <w:rPr>
                <w:lang w:eastAsia="zh-CN"/>
              </w:rPr>
              <w:t>T1</w:t>
            </w:r>
          </w:p>
        </w:tc>
        <w:tc>
          <w:tcPr>
            <w:tcW w:w="1388" w:type="dxa"/>
            <w:tcBorders>
              <w:top w:val="single" w:sz="4" w:space="0" w:color="auto"/>
              <w:bottom w:val="single" w:sz="4" w:space="0" w:color="auto"/>
            </w:tcBorders>
            <w:vAlign w:val="center"/>
          </w:tcPr>
          <w:p w14:paraId="70A6B2AB" w14:textId="2690EDDE" w:rsidR="00C100A4" w:rsidRPr="00F4784F" w:rsidRDefault="00C100A4" w:rsidP="00C100A4">
            <w:pPr>
              <w:pStyle w:val="TAL"/>
            </w:pPr>
            <w:r>
              <w:t>SS/PBCH SSS EPRE</w:t>
            </w:r>
          </w:p>
        </w:tc>
        <w:tc>
          <w:tcPr>
            <w:tcW w:w="851" w:type="dxa"/>
            <w:tcBorders>
              <w:top w:val="single" w:sz="4" w:space="0" w:color="auto"/>
              <w:bottom w:val="single" w:sz="4" w:space="0" w:color="auto"/>
            </w:tcBorders>
            <w:vAlign w:val="center"/>
          </w:tcPr>
          <w:p w14:paraId="46214FF1" w14:textId="21023518" w:rsidR="00C100A4" w:rsidRPr="00F4784F" w:rsidRDefault="00C100A4" w:rsidP="00C100A4">
            <w:pPr>
              <w:pStyle w:val="TAC"/>
            </w:pPr>
            <w:r>
              <w:t>dBm/SCS</w:t>
            </w:r>
          </w:p>
        </w:tc>
        <w:tc>
          <w:tcPr>
            <w:tcW w:w="850" w:type="dxa"/>
            <w:tcBorders>
              <w:top w:val="single" w:sz="4" w:space="0" w:color="auto"/>
              <w:bottom w:val="single" w:sz="4" w:space="0" w:color="auto"/>
            </w:tcBorders>
            <w:vAlign w:val="center"/>
          </w:tcPr>
          <w:p w14:paraId="0704BA47" w14:textId="6CBB8C38" w:rsidR="00C100A4" w:rsidRPr="00F4784F" w:rsidRDefault="00C100A4" w:rsidP="00C100A4">
            <w:pPr>
              <w:pStyle w:val="TAC"/>
            </w:pPr>
            <w:r>
              <w:t>-91</w:t>
            </w:r>
          </w:p>
        </w:tc>
        <w:tc>
          <w:tcPr>
            <w:tcW w:w="880" w:type="dxa"/>
            <w:tcBorders>
              <w:top w:val="single" w:sz="4" w:space="0" w:color="auto"/>
              <w:bottom w:val="single" w:sz="4" w:space="0" w:color="auto"/>
            </w:tcBorders>
            <w:vAlign w:val="center"/>
          </w:tcPr>
          <w:p w14:paraId="5B6AF495" w14:textId="71FF2A84" w:rsidR="00C100A4" w:rsidRPr="00F4784F" w:rsidRDefault="00C100A4" w:rsidP="00C100A4">
            <w:pPr>
              <w:pStyle w:val="TAC"/>
              <w:rPr>
                <w:lang w:eastAsia="zh-CN"/>
              </w:rPr>
            </w:pPr>
            <w:r>
              <w:rPr>
                <w:lang w:eastAsia="zh-CN"/>
              </w:rPr>
              <w:t>-82</w:t>
            </w:r>
          </w:p>
        </w:tc>
        <w:tc>
          <w:tcPr>
            <w:tcW w:w="4388" w:type="dxa"/>
            <w:tcBorders>
              <w:top w:val="single" w:sz="4" w:space="0" w:color="auto"/>
              <w:bottom w:val="single" w:sz="4" w:space="0" w:color="auto"/>
            </w:tcBorders>
            <w:vAlign w:val="center"/>
          </w:tcPr>
          <w:p w14:paraId="3135DA36" w14:textId="650EF2A0" w:rsidR="00C100A4" w:rsidRPr="00F4784F" w:rsidRDefault="00C100A4" w:rsidP="00C100A4">
            <w:pPr>
              <w:pStyle w:val="TAL"/>
            </w:pPr>
            <w:r>
              <w:t>Power levels are such that entry condition for event A3 is satisfied for intra-frequency neighbour NR cell</w:t>
            </w:r>
          </w:p>
        </w:tc>
      </w:tr>
      <w:tr w:rsidR="00253D55" w:rsidRPr="00F4784F" w14:paraId="4EB1A214" w14:textId="77777777" w:rsidTr="009B330A">
        <w:trPr>
          <w:jc w:val="center"/>
        </w:trPr>
        <w:tc>
          <w:tcPr>
            <w:tcW w:w="710" w:type="dxa"/>
            <w:vMerge w:val="restart"/>
            <w:tcBorders>
              <w:top w:val="single" w:sz="4" w:space="0" w:color="auto"/>
            </w:tcBorders>
            <w:vAlign w:val="center"/>
          </w:tcPr>
          <w:p w14:paraId="56410829" w14:textId="540290AB" w:rsidR="00253D55" w:rsidRPr="00F4784F" w:rsidRDefault="00253D55" w:rsidP="009B330A">
            <w:pPr>
              <w:pStyle w:val="TAC"/>
            </w:pPr>
            <w:r w:rsidRPr="00F4784F">
              <w:t>T</w:t>
            </w:r>
            <w:r w:rsidR="00C100A4">
              <w:t>2</w:t>
            </w:r>
          </w:p>
        </w:tc>
        <w:tc>
          <w:tcPr>
            <w:tcW w:w="1388" w:type="dxa"/>
            <w:tcBorders>
              <w:top w:val="single" w:sz="4" w:space="0" w:color="auto"/>
              <w:bottom w:val="single" w:sz="4" w:space="0" w:color="auto"/>
            </w:tcBorders>
            <w:vAlign w:val="center"/>
          </w:tcPr>
          <w:p w14:paraId="17E2EAA2" w14:textId="77777777" w:rsidR="00253D55" w:rsidRPr="00F4784F" w:rsidRDefault="00253D55" w:rsidP="009B330A">
            <w:pPr>
              <w:pStyle w:val="TAL"/>
            </w:pPr>
            <w:r w:rsidRPr="00F4784F">
              <w:t>SS/PBCH SSS EPRE</w:t>
            </w:r>
          </w:p>
        </w:tc>
        <w:tc>
          <w:tcPr>
            <w:tcW w:w="851" w:type="dxa"/>
            <w:tcBorders>
              <w:top w:val="single" w:sz="4" w:space="0" w:color="auto"/>
              <w:bottom w:val="single" w:sz="4" w:space="0" w:color="auto"/>
            </w:tcBorders>
            <w:vAlign w:val="center"/>
          </w:tcPr>
          <w:p w14:paraId="7750053E" w14:textId="77777777" w:rsidR="00253D55" w:rsidRPr="00F4784F" w:rsidRDefault="00253D55" w:rsidP="009B330A">
            <w:pPr>
              <w:pStyle w:val="TAC"/>
            </w:pPr>
            <w:r w:rsidRPr="00F4784F">
              <w:t>dBm/SCS</w:t>
            </w:r>
          </w:p>
        </w:tc>
        <w:tc>
          <w:tcPr>
            <w:tcW w:w="850" w:type="dxa"/>
            <w:tcBorders>
              <w:top w:val="single" w:sz="4" w:space="0" w:color="auto"/>
              <w:bottom w:val="single" w:sz="4" w:space="0" w:color="auto"/>
            </w:tcBorders>
            <w:vAlign w:val="center"/>
          </w:tcPr>
          <w:p w14:paraId="53E604CC" w14:textId="77777777" w:rsidR="00253D55" w:rsidRPr="00F4784F" w:rsidRDefault="00253D55" w:rsidP="009B330A">
            <w:pPr>
              <w:pStyle w:val="TAC"/>
            </w:pPr>
            <w:r w:rsidRPr="00F4784F">
              <w:t>-91</w:t>
            </w:r>
          </w:p>
        </w:tc>
        <w:tc>
          <w:tcPr>
            <w:tcW w:w="880" w:type="dxa"/>
            <w:tcBorders>
              <w:top w:val="single" w:sz="4" w:space="0" w:color="auto"/>
              <w:bottom w:val="single" w:sz="4" w:space="0" w:color="auto"/>
            </w:tcBorders>
            <w:vAlign w:val="center"/>
          </w:tcPr>
          <w:p w14:paraId="3A52E7E4" w14:textId="77777777" w:rsidR="00253D55" w:rsidRPr="00F4784F" w:rsidRDefault="00253D55" w:rsidP="009B330A">
            <w:pPr>
              <w:pStyle w:val="TAC"/>
              <w:rPr>
                <w:lang w:eastAsia="zh-CN"/>
              </w:rPr>
            </w:pPr>
            <w:r w:rsidRPr="00F4784F">
              <w:rPr>
                <w:lang w:eastAsia="zh-CN"/>
              </w:rPr>
              <w:t>-82</w:t>
            </w:r>
          </w:p>
        </w:tc>
        <w:tc>
          <w:tcPr>
            <w:tcW w:w="4388" w:type="dxa"/>
            <w:tcBorders>
              <w:top w:val="single" w:sz="4" w:space="0" w:color="auto"/>
              <w:bottom w:val="single" w:sz="4" w:space="0" w:color="auto"/>
            </w:tcBorders>
            <w:vAlign w:val="center"/>
          </w:tcPr>
          <w:p w14:paraId="1996F13E" w14:textId="0174C4A5" w:rsidR="00253D55" w:rsidRPr="00F4784F" w:rsidRDefault="00253D55" w:rsidP="009B330A">
            <w:pPr>
              <w:pStyle w:val="TAL"/>
            </w:pPr>
          </w:p>
        </w:tc>
      </w:tr>
      <w:tr w:rsidR="00253D55" w:rsidRPr="00F4784F" w14:paraId="6741A0B8" w14:textId="77777777" w:rsidTr="00C100A4">
        <w:trPr>
          <w:jc w:val="center"/>
        </w:trPr>
        <w:tc>
          <w:tcPr>
            <w:tcW w:w="710" w:type="dxa"/>
            <w:vMerge/>
            <w:vAlign w:val="center"/>
          </w:tcPr>
          <w:p w14:paraId="0FA3A8D8" w14:textId="77777777" w:rsidR="00253D55" w:rsidRPr="00F4784F" w:rsidRDefault="00253D55" w:rsidP="009B330A">
            <w:pPr>
              <w:pStyle w:val="TAC"/>
            </w:pPr>
          </w:p>
        </w:tc>
        <w:tc>
          <w:tcPr>
            <w:tcW w:w="1388" w:type="dxa"/>
            <w:tcBorders>
              <w:top w:val="single" w:sz="4" w:space="0" w:color="auto"/>
              <w:bottom w:val="single" w:sz="4" w:space="0" w:color="auto"/>
            </w:tcBorders>
            <w:vAlign w:val="center"/>
          </w:tcPr>
          <w:p w14:paraId="14911633" w14:textId="77777777" w:rsidR="00253D55" w:rsidRPr="00F4784F" w:rsidRDefault="00253D55" w:rsidP="009B330A">
            <w:pPr>
              <w:pStyle w:val="TAL"/>
            </w:pPr>
            <w:r w:rsidRPr="00F4784F">
              <w:t>Noc</w:t>
            </w:r>
          </w:p>
        </w:tc>
        <w:tc>
          <w:tcPr>
            <w:tcW w:w="851" w:type="dxa"/>
            <w:tcBorders>
              <w:top w:val="single" w:sz="4" w:space="0" w:color="auto"/>
              <w:bottom w:val="single" w:sz="4" w:space="0" w:color="auto"/>
            </w:tcBorders>
            <w:vAlign w:val="center"/>
          </w:tcPr>
          <w:p w14:paraId="1D0D710E" w14:textId="77777777" w:rsidR="00253D55" w:rsidRPr="00F4784F" w:rsidRDefault="00253D55" w:rsidP="009B330A">
            <w:pPr>
              <w:pStyle w:val="TAC"/>
            </w:pPr>
            <w:r w:rsidRPr="00F4784F">
              <w:t>dBm/SCS</w:t>
            </w:r>
          </w:p>
        </w:tc>
        <w:tc>
          <w:tcPr>
            <w:tcW w:w="850" w:type="dxa"/>
            <w:tcBorders>
              <w:top w:val="single" w:sz="4" w:space="0" w:color="auto"/>
              <w:bottom w:val="single" w:sz="4" w:space="0" w:color="auto"/>
            </w:tcBorders>
            <w:vAlign w:val="center"/>
          </w:tcPr>
          <w:p w14:paraId="27B6E75A" w14:textId="77777777" w:rsidR="00253D55" w:rsidRPr="00F4784F" w:rsidRDefault="00253D55" w:rsidP="009B330A">
            <w:pPr>
              <w:pStyle w:val="TAC"/>
            </w:pPr>
            <w:r w:rsidRPr="00F4784F">
              <w:t>-91</w:t>
            </w:r>
          </w:p>
        </w:tc>
        <w:tc>
          <w:tcPr>
            <w:tcW w:w="880" w:type="dxa"/>
            <w:tcBorders>
              <w:top w:val="single" w:sz="4" w:space="0" w:color="auto"/>
              <w:bottom w:val="single" w:sz="4" w:space="0" w:color="auto"/>
            </w:tcBorders>
            <w:vAlign w:val="center"/>
          </w:tcPr>
          <w:p w14:paraId="2ED62331" w14:textId="77777777" w:rsidR="00253D55" w:rsidRPr="00F4784F" w:rsidRDefault="00253D55" w:rsidP="009B330A">
            <w:pPr>
              <w:pStyle w:val="TAC"/>
              <w:rPr>
                <w:lang w:eastAsia="zh-CN"/>
              </w:rPr>
            </w:pPr>
            <w:r w:rsidRPr="00F4784F">
              <w:t>-</w:t>
            </w:r>
          </w:p>
        </w:tc>
        <w:tc>
          <w:tcPr>
            <w:tcW w:w="4388" w:type="dxa"/>
            <w:tcBorders>
              <w:top w:val="single" w:sz="4" w:space="0" w:color="auto"/>
              <w:bottom w:val="single" w:sz="4" w:space="0" w:color="auto"/>
            </w:tcBorders>
            <w:vAlign w:val="center"/>
          </w:tcPr>
          <w:p w14:paraId="6810CAD1" w14:textId="7D553A73" w:rsidR="00253D55" w:rsidRPr="00F4784F" w:rsidRDefault="00761E2E" w:rsidP="009B330A">
            <w:pPr>
              <w:pStyle w:val="TAL"/>
            </w:pPr>
            <w:r>
              <w:t>Noc is applied for NR Cell 1</w:t>
            </w:r>
          </w:p>
        </w:tc>
      </w:tr>
      <w:tr w:rsidR="00761E2E" w:rsidRPr="00F4784F" w14:paraId="2BCE7525" w14:textId="77777777" w:rsidTr="009B330A">
        <w:trPr>
          <w:jc w:val="center"/>
        </w:trPr>
        <w:tc>
          <w:tcPr>
            <w:tcW w:w="710" w:type="dxa"/>
            <w:tcBorders>
              <w:bottom w:val="single" w:sz="4" w:space="0" w:color="auto"/>
            </w:tcBorders>
            <w:vAlign w:val="center"/>
          </w:tcPr>
          <w:p w14:paraId="27E55F85" w14:textId="25940DA3" w:rsidR="00761E2E" w:rsidRPr="00F4784F" w:rsidRDefault="00761E2E" w:rsidP="00761E2E">
            <w:pPr>
              <w:pStyle w:val="TAC"/>
            </w:pPr>
            <w:r>
              <w:t>T3</w:t>
            </w:r>
          </w:p>
        </w:tc>
        <w:tc>
          <w:tcPr>
            <w:tcW w:w="1388" w:type="dxa"/>
            <w:tcBorders>
              <w:top w:val="single" w:sz="4" w:space="0" w:color="auto"/>
              <w:bottom w:val="single" w:sz="4" w:space="0" w:color="auto"/>
            </w:tcBorders>
            <w:vAlign w:val="center"/>
          </w:tcPr>
          <w:p w14:paraId="258E3A26" w14:textId="3BDBFCD5" w:rsidR="00761E2E" w:rsidRPr="00F4784F" w:rsidRDefault="00761E2E" w:rsidP="00761E2E">
            <w:pPr>
              <w:pStyle w:val="TAL"/>
            </w:pPr>
            <w:r>
              <w:t>SS/PBCH SSS EPRE</w:t>
            </w:r>
          </w:p>
        </w:tc>
        <w:tc>
          <w:tcPr>
            <w:tcW w:w="851" w:type="dxa"/>
            <w:tcBorders>
              <w:top w:val="single" w:sz="4" w:space="0" w:color="auto"/>
              <w:bottom w:val="single" w:sz="4" w:space="0" w:color="auto"/>
            </w:tcBorders>
            <w:vAlign w:val="center"/>
          </w:tcPr>
          <w:p w14:paraId="5C598C8F" w14:textId="017F5053" w:rsidR="00761E2E" w:rsidRPr="00F4784F" w:rsidRDefault="00761E2E" w:rsidP="00761E2E">
            <w:pPr>
              <w:pStyle w:val="TAC"/>
            </w:pPr>
            <w:r>
              <w:t>dBm/SCS</w:t>
            </w:r>
          </w:p>
        </w:tc>
        <w:tc>
          <w:tcPr>
            <w:tcW w:w="850" w:type="dxa"/>
            <w:tcBorders>
              <w:top w:val="single" w:sz="4" w:space="0" w:color="auto"/>
              <w:bottom w:val="single" w:sz="4" w:space="0" w:color="auto"/>
            </w:tcBorders>
            <w:vAlign w:val="center"/>
          </w:tcPr>
          <w:p w14:paraId="72723219" w14:textId="0C392492" w:rsidR="00761E2E" w:rsidRPr="00F4784F" w:rsidRDefault="00761E2E" w:rsidP="00761E2E">
            <w:pPr>
              <w:pStyle w:val="TAC"/>
            </w:pPr>
            <w:r>
              <w:t>-91</w:t>
            </w:r>
          </w:p>
        </w:tc>
        <w:tc>
          <w:tcPr>
            <w:tcW w:w="880" w:type="dxa"/>
            <w:tcBorders>
              <w:top w:val="single" w:sz="4" w:space="0" w:color="auto"/>
              <w:bottom w:val="single" w:sz="4" w:space="0" w:color="auto"/>
            </w:tcBorders>
            <w:vAlign w:val="center"/>
          </w:tcPr>
          <w:p w14:paraId="21F8D55B" w14:textId="073CB329" w:rsidR="00761E2E" w:rsidRPr="00F4784F" w:rsidRDefault="00761E2E" w:rsidP="00761E2E">
            <w:pPr>
              <w:pStyle w:val="TAC"/>
            </w:pPr>
            <w:r>
              <w:rPr>
                <w:lang w:eastAsia="zh-CN"/>
              </w:rPr>
              <w:t>-82</w:t>
            </w:r>
          </w:p>
        </w:tc>
        <w:tc>
          <w:tcPr>
            <w:tcW w:w="4388" w:type="dxa"/>
            <w:tcBorders>
              <w:top w:val="single" w:sz="4" w:space="0" w:color="auto"/>
              <w:bottom w:val="single" w:sz="4" w:space="0" w:color="auto"/>
            </w:tcBorders>
            <w:vAlign w:val="center"/>
          </w:tcPr>
          <w:p w14:paraId="621DC9AA" w14:textId="77777777" w:rsidR="00761E2E" w:rsidRPr="00F4784F" w:rsidRDefault="00761E2E" w:rsidP="00761E2E">
            <w:pPr>
              <w:pStyle w:val="TAL"/>
            </w:pPr>
          </w:p>
        </w:tc>
      </w:tr>
    </w:tbl>
    <w:p w14:paraId="5BBFA927" w14:textId="77777777" w:rsidR="00253D55" w:rsidRPr="00F4784F" w:rsidRDefault="00253D55" w:rsidP="00253D55"/>
    <w:p w14:paraId="62C9361A" w14:textId="77777777" w:rsidR="00253D55" w:rsidRPr="00F4784F" w:rsidRDefault="00253D55" w:rsidP="00253D55">
      <w:pPr>
        <w:pStyle w:val="TH"/>
      </w:pPr>
      <w:r w:rsidRPr="00F4784F">
        <w:lastRenderedPageBreak/>
        <w:t>Table 7.1.1.1.28.3.2-3: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53D55" w:rsidRPr="00F4784F" w14:paraId="46D5679E" w14:textId="77777777" w:rsidTr="009B330A">
        <w:tc>
          <w:tcPr>
            <w:tcW w:w="534" w:type="dxa"/>
            <w:tcBorders>
              <w:bottom w:val="nil"/>
            </w:tcBorders>
          </w:tcPr>
          <w:p w14:paraId="5C2D63BA" w14:textId="77777777" w:rsidR="00253D55" w:rsidRPr="00F4784F" w:rsidRDefault="00253D55" w:rsidP="009B330A">
            <w:pPr>
              <w:pStyle w:val="TAH"/>
            </w:pPr>
            <w:r w:rsidRPr="00F4784F">
              <w:t>St</w:t>
            </w:r>
          </w:p>
        </w:tc>
        <w:tc>
          <w:tcPr>
            <w:tcW w:w="3968" w:type="dxa"/>
          </w:tcPr>
          <w:p w14:paraId="5457C012" w14:textId="77777777" w:rsidR="00253D55" w:rsidRPr="00F4784F" w:rsidRDefault="00253D55" w:rsidP="009B330A">
            <w:pPr>
              <w:pStyle w:val="TAH"/>
            </w:pPr>
            <w:r w:rsidRPr="00F4784F">
              <w:t>Procedure</w:t>
            </w:r>
          </w:p>
        </w:tc>
        <w:tc>
          <w:tcPr>
            <w:tcW w:w="3684" w:type="dxa"/>
            <w:gridSpan w:val="2"/>
          </w:tcPr>
          <w:p w14:paraId="457042CA" w14:textId="77777777" w:rsidR="00253D55" w:rsidRPr="00F4784F" w:rsidRDefault="00253D55" w:rsidP="009B330A">
            <w:pPr>
              <w:pStyle w:val="TAH"/>
            </w:pPr>
            <w:r w:rsidRPr="00F4784F">
              <w:t>Message Sequence</w:t>
            </w:r>
          </w:p>
        </w:tc>
        <w:tc>
          <w:tcPr>
            <w:tcW w:w="567" w:type="dxa"/>
            <w:tcBorders>
              <w:bottom w:val="nil"/>
            </w:tcBorders>
          </w:tcPr>
          <w:p w14:paraId="7EBF0776" w14:textId="77777777" w:rsidR="00253D55" w:rsidRPr="00F4784F" w:rsidRDefault="00253D55" w:rsidP="009B330A">
            <w:pPr>
              <w:pStyle w:val="TAH"/>
            </w:pPr>
            <w:r w:rsidRPr="00F4784F">
              <w:t>TP</w:t>
            </w:r>
          </w:p>
        </w:tc>
        <w:tc>
          <w:tcPr>
            <w:tcW w:w="850" w:type="dxa"/>
            <w:tcBorders>
              <w:bottom w:val="nil"/>
            </w:tcBorders>
          </w:tcPr>
          <w:p w14:paraId="018E3009" w14:textId="77777777" w:rsidR="00253D55" w:rsidRPr="00F4784F" w:rsidRDefault="00253D55" w:rsidP="009B330A">
            <w:pPr>
              <w:pStyle w:val="TAH"/>
            </w:pPr>
            <w:r w:rsidRPr="00F4784F">
              <w:t>Verdict</w:t>
            </w:r>
          </w:p>
        </w:tc>
      </w:tr>
      <w:tr w:rsidR="00253D55" w:rsidRPr="00F4784F" w14:paraId="174BDA72" w14:textId="77777777" w:rsidTr="009B330A">
        <w:tc>
          <w:tcPr>
            <w:tcW w:w="534" w:type="dxa"/>
            <w:tcBorders>
              <w:top w:val="nil"/>
            </w:tcBorders>
          </w:tcPr>
          <w:p w14:paraId="03F4E189" w14:textId="77777777" w:rsidR="00253D55" w:rsidRPr="00F4784F" w:rsidRDefault="00253D55" w:rsidP="009B330A">
            <w:pPr>
              <w:pStyle w:val="TAH"/>
            </w:pPr>
          </w:p>
        </w:tc>
        <w:tc>
          <w:tcPr>
            <w:tcW w:w="3968" w:type="dxa"/>
          </w:tcPr>
          <w:p w14:paraId="647CE822" w14:textId="77777777" w:rsidR="00253D55" w:rsidRPr="00F4784F" w:rsidRDefault="00253D55" w:rsidP="009B330A">
            <w:pPr>
              <w:pStyle w:val="TAH"/>
            </w:pPr>
          </w:p>
        </w:tc>
        <w:tc>
          <w:tcPr>
            <w:tcW w:w="708" w:type="dxa"/>
          </w:tcPr>
          <w:p w14:paraId="26E2565E" w14:textId="77777777" w:rsidR="00253D55" w:rsidRPr="00F4784F" w:rsidRDefault="00253D55" w:rsidP="009B330A">
            <w:pPr>
              <w:pStyle w:val="TAH"/>
            </w:pPr>
            <w:r w:rsidRPr="00F4784F">
              <w:t>U - S</w:t>
            </w:r>
          </w:p>
        </w:tc>
        <w:tc>
          <w:tcPr>
            <w:tcW w:w="2976" w:type="dxa"/>
          </w:tcPr>
          <w:p w14:paraId="54180AD8" w14:textId="77777777" w:rsidR="00253D55" w:rsidRPr="00F4784F" w:rsidRDefault="00253D55" w:rsidP="009B330A">
            <w:pPr>
              <w:pStyle w:val="TAH"/>
            </w:pPr>
            <w:r w:rsidRPr="00F4784F">
              <w:t>Message</w:t>
            </w:r>
          </w:p>
        </w:tc>
        <w:tc>
          <w:tcPr>
            <w:tcW w:w="567" w:type="dxa"/>
            <w:tcBorders>
              <w:top w:val="nil"/>
            </w:tcBorders>
          </w:tcPr>
          <w:p w14:paraId="3964F13D" w14:textId="77777777" w:rsidR="00253D55" w:rsidRPr="00F4784F" w:rsidRDefault="00253D55" w:rsidP="009B330A">
            <w:pPr>
              <w:pStyle w:val="TAH"/>
            </w:pPr>
          </w:p>
        </w:tc>
        <w:tc>
          <w:tcPr>
            <w:tcW w:w="850" w:type="dxa"/>
            <w:tcBorders>
              <w:top w:val="nil"/>
            </w:tcBorders>
          </w:tcPr>
          <w:p w14:paraId="708772CB" w14:textId="77777777" w:rsidR="00253D55" w:rsidRPr="00F4784F" w:rsidRDefault="00253D55" w:rsidP="009B330A">
            <w:pPr>
              <w:pStyle w:val="TAH"/>
            </w:pPr>
          </w:p>
        </w:tc>
      </w:tr>
      <w:tr w:rsidR="00253D55" w:rsidRPr="00F4784F" w14:paraId="216FFEE2" w14:textId="77777777" w:rsidTr="009B330A">
        <w:tc>
          <w:tcPr>
            <w:tcW w:w="534" w:type="dxa"/>
            <w:tcBorders>
              <w:top w:val="nil"/>
            </w:tcBorders>
          </w:tcPr>
          <w:p w14:paraId="54081543" w14:textId="77777777" w:rsidR="00253D55" w:rsidRPr="00F4784F" w:rsidRDefault="00253D55" w:rsidP="009B330A">
            <w:pPr>
              <w:pStyle w:val="TAH"/>
              <w:rPr>
                <w:b w:val="0"/>
                <w:bCs/>
              </w:rPr>
            </w:pPr>
            <w:r w:rsidRPr="00F4784F">
              <w:rPr>
                <w:b w:val="0"/>
                <w:bCs/>
              </w:rPr>
              <w:t>1</w:t>
            </w:r>
          </w:p>
        </w:tc>
        <w:tc>
          <w:tcPr>
            <w:tcW w:w="3968" w:type="dxa"/>
          </w:tcPr>
          <w:p w14:paraId="5524A0FA" w14:textId="77777777" w:rsidR="00253D55" w:rsidRPr="00F4784F" w:rsidRDefault="00253D55" w:rsidP="009B330A">
            <w:pPr>
              <w:pStyle w:val="TAL"/>
              <w:rPr>
                <w:bCs/>
              </w:rPr>
            </w:pPr>
            <w:r w:rsidRPr="00F4784F">
              <w:rPr>
                <w:bCs/>
              </w:rPr>
              <w:t xml:space="preserve">The SS transmits an </w:t>
            </w:r>
            <w:r w:rsidRPr="00F4784F">
              <w:rPr>
                <w:bCs/>
                <w:i/>
              </w:rPr>
              <w:t>RRCReconfiguration</w:t>
            </w:r>
            <w:r w:rsidRPr="00F4784F">
              <w:rPr>
                <w:bCs/>
              </w:rPr>
              <w:t xml:space="preserve"> message </w:t>
            </w:r>
            <w:r w:rsidRPr="00F4784F">
              <w:rPr>
                <w:bCs/>
                <w:iCs/>
              </w:rPr>
              <w:t xml:space="preserve">including </w:t>
            </w:r>
            <w:r w:rsidRPr="00F4784F">
              <w:rPr>
                <w:bCs/>
                <w:i/>
              </w:rPr>
              <w:t xml:space="preserve">MeasConfig </w:t>
            </w:r>
            <w:r w:rsidRPr="00F4784F">
              <w:rPr>
                <w:bCs/>
              </w:rPr>
              <w:t xml:space="preserve">to setup NR measurement and reporting for intra-frequency event A3 </w:t>
            </w:r>
            <w:r w:rsidRPr="00F4784F">
              <w:rPr>
                <w:rFonts w:hint="eastAsia"/>
                <w:bCs/>
                <w:lang w:eastAsia="zh-CN"/>
              </w:rPr>
              <w:t>on</w:t>
            </w:r>
            <w:r w:rsidRPr="00F4784F">
              <w:rPr>
                <w:bCs/>
              </w:rPr>
              <w:t xml:space="preserve"> NR C</w:t>
            </w:r>
            <w:r w:rsidRPr="00F4784F">
              <w:rPr>
                <w:rFonts w:hint="eastAsia"/>
                <w:bCs/>
                <w:lang w:eastAsia="zh-CN"/>
              </w:rPr>
              <w:t>ell</w:t>
            </w:r>
            <w:r w:rsidRPr="00F4784F">
              <w:rPr>
                <w:bCs/>
              </w:rPr>
              <w:t xml:space="preserve"> 1.</w:t>
            </w:r>
          </w:p>
        </w:tc>
        <w:tc>
          <w:tcPr>
            <w:tcW w:w="708" w:type="dxa"/>
          </w:tcPr>
          <w:p w14:paraId="79407766" w14:textId="77777777" w:rsidR="00253D55" w:rsidRPr="00F4784F" w:rsidRDefault="00253D55" w:rsidP="009B330A">
            <w:pPr>
              <w:pStyle w:val="TAL"/>
              <w:jc w:val="center"/>
              <w:rPr>
                <w:rFonts w:eastAsia="MS Mincho"/>
              </w:rPr>
            </w:pPr>
            <w:r w:rsidRPr="00F4784F">
              <w:rPr>
                <w:rFonts w:eastAsia="MS Mincho"/>
              </w:rPr>
              <w:t>&lt;--</w:t>
            </w:r>
          </w:p>
        </w:tc>
        <w:tc>
          <w:tcPr>
            <w:tcW w:w="2976" w:type="dxa"/>
          </w:tcPr>
          <w:p w14:paraId="3931896E" w14:textId="77777777" w:rsidR="00253D55" w:rsidRPr="00F4784F" w:rsidRDefault="00253D55" w:rsidP="009B330A">
            <w:pPr>
              <w:pStyle w:val="TAL"/>
              <w:rPr>
                <w:rFonts w:eastAsia="MS Mincho"/>
              </w:rPr>
            </w:pPr>
            <w:r w:rsidRPr="00F4784F">
              <w:rPr>
                <w:rFonts w:eastAsia="MS Mincho"/>
              </w:rPr>
              <w:t>RRCReconfiguration</w:t>
            </w:r>
          </w:p>
        </w:tc>
        <w:tc>
          <w:tcPr>
            <w:tcW w:w="567" w:type="dxa"/>
            <w:tcBorders>
              <w:top w:val="nil"/>
            </w:tcBorders>
          </w:tcPr>
          <w:p w14:paraId="3C7200BA" w14:textId="77777777" w:rsidR="00253D55" w:rsidRPr="00F4784F" w:rsidRDefault="00253D55" w:rsidP="009B330A">
            <w:pPr>
              <w:pStyle w:val="TAL"/>
              <w:jc w:val="center"/>
              <w:rPr>
                <w:rFonts w:eastAsia="MS Mincho"/>
              </w:rPr>
            </w:pPr>
            <w:r w:rsidRPr="00F4784F">
              <w:rPr>
                <w:rFonts w:eastAsia="MS Mincho"/>
              </w:rPr>
              <w:t>-</w:t>
            </w:r>
          </w:p>
        </w:tc>
        <w:tc>
          <w:tcPr>
            <w:tcW w:w="850" w:type="dxa"/>
            <w:tcBorders>
              <w:top w:val="nil"/>
            </w:tcBorders>
          </w:tcPr>
          <w:p w14:paraId="7C92A926" w14:textId="77777777" w:rsidR="00253D55" w:rsidRPr="00F4784F" w:rsidRDefault="00253D55" w:rsidP="009B330A">
            <w:pPr>
              <w:pStyle w:val="TAL"/>
              <w:jc w:val="center"/>
              <w:rPr>
                <w:rFonts w:eastAsia="MS Mincho"/>
              </w:rPr>
            </w:pPr>
            <w:r w:rsidRPr="00F4784F">
              <w:rPr>
                <w:rFonts w:eastAsia="MS Mincho"/>
              </w:rPr>
              <w:t>-</w:t>
            </w:r>
          </w:p>
        </w:tc>
      </w:tr>
      <w:tr w:rsidR="00253D55" w:rsidRPr="00F4784F" w14:paraId="1398ED7D" w14:textId="77777777" w:rsidTr="009B330A">
        <w:tc>
          <w:tcPr>
            <w:tcW w:w="534" w:type="dxa"/>
            <w:tcBorders>
              <w:top w:val="nil"/>
            </w:tcBorders>
          </w:tcPr>
          <w:p w14:paraId="6091E31D" w14:textId="77777777" w:rsidR="00253D55" w:rsidRPr="00F4784F" w:rsidRDefault="00253D55" w:rsidP="009B330A">
            <w:pPr>
              <w:pStyle w:val="TAH"/>
              <w:rPr>
                <w:b w:val="0"/>
                <w:bCs/>
              </w:rPr>
            </w:pPr>
            <w:r w:rsidRPr="00F4784F">
              <w:rPr>
                <w:b w:val="0"/>
                <w:bCs/>
              </w:rPr>
              <w:t>2</w:t>
            </w:r>
          </w:p>
        </w:tc>
        <w:tc>
          <w:tcPr>
            <w:tcW w:w="3968" w:type="dxa"/>
          </w:tcPr>
          <w:p w14:paraId="57C2C685" w14:textId="77777777" w:rsidR="00253D55" w:rsidRPr="00F4784F" w:rsidRDefault="00253D55" w:rsidP="009B330A">
            <w:pPr>
              <w:pStyle w:val="TAL"/>
              <w:rPr>
                <w:bCs/>
              </w:rPr>
            </w:pPr>
            <w:r w:rsidRPr="00F4784F">
              <w:rPr>
                <w:bCs/>
              </w:rPr>
              <w:t>The UE transmit</w:t>
            </w:r>
            <w:r w:rsidRPr="00F4784F">
              <w:rPr>
                <w:bCs/>
                <w:lang w:eastAsia="zh-CN"/>
              </w:rPr>
              <w:t>s</w:t>
            </w:r>
            <w:r w:rsidRPr="00F4784F">
              <w:rPr>
                <w:bCs/>
              </w:rPr>
              <w:t xml:space="preserve"> an </w:t>
            </w:r>
            <w:r w:rsidRPr="00F4784F">
              <w:rPr>
                <w:bCs/>
                <w:i/>
              </w:rPr>
              <w:t xml:space="preserve">RRCReconfigurationComplete </w:t>
            </w:r>
            <w:r w:rsidRPr="00F4784F">
              <w:rPr>
                <w:bCs/>
              </w:rPr>
              <w:t>message.</w:t>
            </w:r>
            <w:r w:rsidRPr="00F4784F">
              <w:rPr>
                <w:iCs/>
              </w:rPr>
              <w:t xml:space="preserve"> </w:t>
            </w:r>
          </w:p>
        </w:tc>
        <w:tc>
          <w:tcPr>
            <w:tcW w:w="708" w:type="dxa"/>
          </w:tcPr>
          <w:p w14:paraId="6646C73D" w14:textId="77777777" w:rsidR="00253D55" w:rsidRPr="00F4784F" w:rsidRDefault="00253D55" w:rsidP="009B330A">
            <w:pPr>
              <w:pStyle w:val="TAL"/>
              <w:jc w:val="center"/>
              <w:rPr>
                <w:rFonts w:eastAsia="MS Mincho"/>
              </w:rPr>
            </w:pPr>
            <w:r w:rsidRPr="00F4784F">
              <w:rPr>
                <w:rFonts w:eastAsia="MS Mincho"/>
              </w:rPr>
              <w:t>--&gt;</w:t>
            </w:r>
          </w:p>
        </w:tc>
        <w:tc>
          <w:tcPr>
            <w:tcW w:w="2976" w:type="dxa"/>
          </w:tcPr>
          <w:p w14:paraId="445650B8" w14:textId="77777777" w:rsidR="00253D55" w:rsidRPr="00F4784F" w:rsidRDefault="00253D55" w:rsidP="009B330A">
            <w:pPr>
              <w:pStyle w:val="TAL"/>
              <w:rPr>
                <w:rFonts w:eastAsia="MS Mincho"/>
              </w:rPr>
            </w:pPr>
            <w:r w:rsidRPr="00F4784F">
              <w:rPr>
                <w:rFonts w:eastAsia="MS Mincho"/>
              </w:rPr>
              <w:t>RRCReconfigurationComplete</w:t>
            </w:r>
          </w:p>
        </w:tc>
        <w:tc>
          <w:tcPr>
            <w:tcW w:w="567" w:type="dxa"/>
            <w:tcBorders>
              <w:top w:val="nil"/>
            </w:tcBorders>
          </w:tcPr>
          <w:p w14:paraId="3E63695A" w14:textId="77777777" w:rsidR="00253D55" w:rsidRPr="00F4784F" w:rsidRDefault="00253D55" w:rsidP="009B330A">
            <w:pPr>
              <w:pStyle w:val="TAL"/>
              <w:jc w:val="center"/>
              <w:rPr>
                <w:rFonts w:eastAsia="MS Mincho"/>
              </w:rPr>
            </w:pPr>
            <w:r w:rsidRPr="00F4784F">
              <w:rPr>
                <w:rFonts w:eastAsia="MS Mincho"/>
              </w:rPr>
              <w:t>-</w:t>
            </w:r>
          </w:p>
        </w:tc>
        <w:tc>
          <w:tcPr>
            <w:tcW w:w="850" w:type="dxa"/>
            <w:tcBorders>
              <w:top w:val="nil"/>
            </w:tcBorders>
          </w:tcPr>
          <w:p w14:paraId="06CD789E" w14:textId="77777777" w:rsidR="00253D55" w:rsidRPr="00F4784F" w:rsidRDefault="00253D55" w:rsidP="009B330A">
            <w:pPr>
              <w:pStyle w:val="TAL"/>
              <w:jc w:val="center"/>
              <w:rPr>
                <w:rFonts w:eastAsia="MS Mincho"/>
              </w:rPr>
            </w:pPr>
            <w:r w:rsidRPr="00F4784F">
              <w:rPr>
                <w:rFonts w:eastAsia="MS Mincho"/>
              </w:rPr>
              <w:t>-</w:t>
            </w:r>
          </w:p>
        </w:tc>
      </w:tr>
      <w:tr w:rsidR="00253D55" w:rsidRPr="00F4784F" w14:paraId="6F9BE2D6" w14:textId="77777777" w:rsidTr="009B330A">
        <w:tc>
          <w:tcPr>
            <w:tcW w:w="534" w:type="dxa"/>
            <w:tcBorders>
              <w:top w:val="nil"/>
            </w:tcBorders>
          </w:tcPr>
          <w:p w14:paraId="6CDB8EB4" w14:textId="77777777" w:rsidR="00253D55" w:rsidRPr="00F4784F" w:rsidRDefault="00253D55" w:rsidP="009B330A">
            <w:pPr>
              <w:pStyle w:val="TAH"/>
              <w:rPr>
                <w:b w:val="0"/>
                <w:bCs/>
              </w:rPr>
            </w:pPr>
            <w:r w:rsidRPr="00F4784F">
              <w:rPr>
                <w:b w:val="0"/>
                <w:bCs/>
              </w:rPr>
              <w:t>3</w:t>
            </w:r>
          </w:p>
        </w:tc>
        <w:tc>
          <w:tcPr>
            <w:tcW w:w="3968" w:type="dxa"/>
          </w:tcPr>
          <w:p w14:paraId="3DFE755E" w14:textId="77777777" w:rsidR="00253D55" w:rsidRPr="00F4784F" w:rsidRDefault="00253D55" w:rsidP="009B330A">
            <w:pPr>
              <w:pStyle w:val="TAL"/>
              <w:rPr>
                <w:bCs/>
              </w:rPr>
            </w:pPr>
            <w:r w:rsidRPr="00F4784F">
              <w:rPr>
                <w:bCs/>
              </w:rPr>
              <w:t>SS re-adjusts the cell-specific reference signal level according to row "T1" in table 7.1.1.1.28.3.2-1/2.</w:t>
            </w:r>
          </w:p>
        </w:tc>
        <w:tc>
          <w:tcPr>
            <w:tcW w:w="708" w:type="dxa"/>
          </w:tcPr>
          <w:p w14:paraId="65E9793A" w14:textId="77777777" w:rsidR="00253D55" w:rsidRPr="00F4784F" w:rsidRDefault="00253D55" w:rsidP="009B330A">
            <w:pPr>
              <w:pStyle w:val="TAL"/>
              <w:jc w:val="center"/>
              <w:rPr>
                <w:rFonts w:eastAsia="MS Mincho"/>
              </w:rPr>
            </w:pPr>
            <w:r w:rsidRPr="00F4784F">
              <w:rPr>
                <w:rFonts w:eastAsia="MS Mincho"/>
              </w:rPr>
              <w:t>-</w:t>
            </w:r>
          </w:p>
        </w:tc>
        <w:tc>
          <w:tcPr>
            <w:tcW w:w="2976" w:type="dxa"/>
          </w:tcPr>
          <w:p w14:paraId="48DC9D5B" w14:textId="77777777" w:rsidR="00253D55" w:rsidRPr="00F4784F" w:rsidRDefault="00253D55" w:rsidP="009B330A">
            <w:pPr>
              <w:pStyle w:val="TAL"/>
              <w:rPr>
                <w:rFonts w:eastAsia="MS Mincho"/>
              </w:rPr>
            </w:pPr>
            <w:r w:rsidRPr="00F4784F">
              <w:rPr>
                <w:rFonts w:eastAsia="MS Mincho"/>
              </w:rPr>
              <w:t>-</w:t>
            </w:r>
          </w:p>
        </w:tc>
        <w:tc>
          <w:tcPr>
            <w:tcW w:w="567" w:type="dxa"/>
            <w:tcBorders>
              <w:top w:val="nil"/>
            </w:tcBorders>
          </w:tcPr>
          <w:p w14:paraId="528D8C7E" w14:textId="77777777" w:rsidR="00253D55" w:rsidRPr="00F4784F" w:rsidRDefault="00253D55" w:rsidP="009B330A">
            <w:pPr>
              <w:pStyle w:val="TAL"/>
              <w:jc w:val="center"/>
              <w:rPr>
                <w:rFonts w:eastAsia="MS Mincho"/>
              </w:rPr>
            </w:pPr>
            <w:r w:rsidRPr="00F4784F">
              <w:rPr>
                <w:rFonts w:eastAsia="MS Mincho"/>
              </w:rPr>
              <w:t>-</w:t>
            </w:r>
          </w:p>
        </w:tc>
        <w:tc>
          <w:tcPr>
            <w:tcW w:w="850" w:type="dxa"/>
            <w:tcBorders>
              <w:top w:val="nil"/>
            </w:tcBorders>
          </w:tcPr>
          <w:p w14:paraId="1B538ED9" w14:textId="77777777" w:rsidR="00253D55" w:rsidRPr="00F4784F" w:rsidRDefault="00253D55" w:rsidP="009B330A">
            <w:pPr>
              <w:pStyle w:val="TAL"/>
              <w:jc w:val="center"/>
              <w:rPr>
                <w:rFonts w:eastAsia="MS Mincho"/>
              </w:rPr>
            </w:pPr>
            <w:r w:rsidRPr="00F4784F">
              <w:rPr>
                <w:rFonts w:eastAsia="MS Mincho"/>
              </w:rPr>
              <w:t>-</w:t>
            </w:r>
          </w:p>
        </w:tc>
      </w:tr>
      <w:tr w:rsidR="00253D55" w:rsidRPr="00F4784F" w14:paraId="42423039" w14:textId="77777777" w:rsidTr="009B330A">
        <w:tc>
          <w:tcPr>
            <w:tcW w:w="534" w:type="dxa"/>
            <w:tcBorders>
              <w:top w:val="nil"/>
            </w:tcBorders>
          </w:tcPr>
          <w:p w14:paraId="4A5A1AEF" w14:textId="77777777" w:rsidR="00253D55" w:rsidRPr="00F4784F" w:rsidRDefault="00253D55" w:rsidP="009B330A">
            <w:pPr>
              <w:pStyle w:val="TAH"/>
              <w:rPr>
                <w:b w:val="0"/>
                <w:bCs/>
              </w:rPr>
            </w:pPr>
            <w:r w:rsidRPr="00F4784F">
              <w:rPr>
                <w:b w:val="0"/>
                <w:bCs/>
              </w:rPr>
              <w:t>4</w:t>
            </w:r>
          </w:p>
        </w:tc>
        <w:tc>
          <w:tcPr>
            <w:tcW w:w="3968" w:type="dxa"/>
          </w:tcPr>
          <w:p w14:paraId="7DC831F0" w14:textId="77777777" w:rsidR="00253D55" w:rsidRPr="00F4784F" w:rsidRDefault="00253D55" w:rsidP="009B330A">
            <w:pPr>
              <w:pStyle w:val="TAL"/>
              <w:rPr>
                <w:bCs/>
              </w:rPr>
            </w:pPr>
            <w:r w:rsidRPr="00F4784F">
              <w:rPr>
                <w:bCs/>
              </w:rPr>
              <w:t>The UE transmit</w:t>
            </w:r>
            <w:r w:rsidRPr="00F4784F">
              <w:rPr>
                <w:rFonts w:hint="eastAsia"/>
                <w:bCs/>
                <w:lang w:eastAsia="zh-CN"/>
              </w:rPr>
              <w:t>s</w:t>
            </w:r>
            <w:r w:rsidRPr="00F4784F">
              <w:rPr>
                <w:bCs/>
              </w:rPr>
              <w:t xml:space="preserve"> a </w:t>
            </w:r>
            <w:r w:rsidRPr="00F4784F">
              <w:rPr>
                <w:bCs/>
                <w:i/>
                <w:iCs/>
              </w:rPr>
              <w:t>MeasurementReport</w:t>
            </w:r>
            <w:r w:rsidRPr="00F4784F">
              <w:rPr>
                <w:bCs/>
              </w:rPr>
              <w:t xml:space="preserve"> message to report event A3 with the measured RSRP value for NR Cell 2 </w:t>
            </w:r>
            <w:r w:rsidRPr="00F4784F">
              <w:rPr>
                <w:rFonts w:hint="eastAsia"/>
                <w:bCs/>
                <w:lang w:eastAsia="zh-CN"/>
              </w:rPr>
              <w:t>in</w:t>
            </w:r>
            <w:r w:rsidRPr="00F4784F">
              <w:rPr>
                <w:bCs/>
              </w:rPr>
              <w:t xml:space="preserve"> NR C</w:t>
            </w:r>
            <w:r w:rsidRPr="00F4784F">
              <w:rPr>
                <w:rFonts w:hint="eastAsia"/>
                <w:bCs/>
                <w:lang w:eastAsia="zh-CN"/>
              </w:rPr>
              <w:t>ell</w:t>
            </w:r>
            <w:r w:rsidRPr="00F4784F">
              <w:rPr>
                <w:bCs/>
              </w:rPr>
              <w:t xml:space="preserve"> 1.</w:t>
            </w:r>
          </w:p>
        </w:tc>
        <w:tc>
          <w:tcPr>
            <w:tcW w:w="708" w:type="dxa"/>
          </w:tcPr>
          <w:p w14:paraId="0430D2B5" w14:textId="77777777" w:rsidR="00253D55" w:rsidRPr="00F4784F" w:rsidRDefault="00253D55" w:rsidP="009B330A">
            <w:pPr>
              <w:pStyle w:val="TAL"/>
              <w:jc w:val="center"/>
              <w:rPr>
                <w:rFonts w:eastAsia="MS Mincho"/>
              </w:rPr>
            </w:pPr>
            <w:r w:rsidRPr="00F4784F">
              <w:rPr>
                <w:rFonts w:eastAsia="MS Mincho"/>
              </w:rPr>
              <w:t>--&gt;</w:t>
            </w:r>
          </w:p>
        </w:tc>
        <w:tc>
          <w:tcPr>
            <w:tcW w:w="2976" w:type="dxa"/>
          </w:tcPr>
          <w:p w14:paraId="60100972" w14:textId="77777777" w:rsidR="00253D55" w:rsidRPr="00F4784F" w:rsidRDefault="00253D55" w:rsidP="009B330A">
            <w:pPr>
              <w:pStyle w:val="TAL"/>
              <w:rPr>
                <w:rFonts w:eastAsia="MS Mincho"/>
              </w:rPr>
            </w:pPr>
            <w:r w:rsidRPr="00F4784F">
              <w:rPr>
                <w:rFonts w:eastAsia="MS Mincho"/>
              </w:rPr>
              <w:t>MeasurementReport</w:t>
            </w:r>
          </w:p>
        </w:tc>
        <w:tc>
          <w:tcPr>
            <w:tcW w:w="567" w:type="dxa"/>
            <w:tcBorders>
              <w:top w:val="nil"/>
            </w:tcBorders>
          </w:tcPr>
          <w:p w14:paraId="6247543F" w14:textId="77777777" w:rsidR="00253D55" w:rsidRPr="00F4784F" w:rsidRDefault="00253D55" w:rsidP="009B330A">
            <w:pPr>
              <w:pStyle w:val="TAL"/>
              <w:jc w:val="center"/>
              <w:rPr>
                <w:rFonts w:eastAsia="MS Mincho"/>
              </w:rPr>
            </w:pPr>
            <w:r w:rsidRPr="00F4784F">
              <w:rPr>
                <w:rFonts w:eastAsia="MS Mincho"/>
              </w:rPr>
              <w:t>-</w:t>
            </w:r>
          </w:p>
        </w:tc>
        <w:tc>
          <w:tcPr>
            <w:tcW w:w="850" w:type="dxa"/>
            <w:tcBorders>
              <w:top w:val="nil"/>
            </w:tcBorders>
          </w:tcPr>
          <w:p w14:paraId="6577DC10" w14:textId="77777777" w:rsidR="00253D55" w:rsidRPr="00F4784F" w:rsidRDefault="00253D55" w:rsidP="009B330A">
            <w:pPr>
              <w:pStyle w:val="TAL"/>
              <w:jc w:val="center"/>
              <w:rPr>
                <w:rFonts w:eastAsia="MS Mincho"/>
              </w:rPr>
            </w:pPr>
            <w:r w:rsidRPr="00F4784F">
              <w:rPr>
                <w:rFonts w:eastAsia="MS Mincho"/>
              </w:rPr>
              <w:t>-</w:t>
            </w:r>
          </w:p>
        </w:tc>
      </w:tr>
      <w:tr w:rsidR="00253D55" w:rsidRPr="00F4784F" w14:paraId="234EA659" w14:textId="77777777" w:rsidTr="009B330A">
        <w:tc>
          <w:tcPr>
            <w:tcW w:w="534" w:type="dxa"/>
          </w:tcPr>
          <w:p w14:paraId="0040CF75" w14:textId="77777777" w:rsidR="00253D55" w:rsidRPr="00F4784F" w:rsidRDefault="00253D55" w:rsidP="009B330A">
            <w:pPr>
              <w:pStyle w:val="TAC"/>
              <w:rPr>
                <w:lang w:eastAsia="zh-CN"/>
              </w:rPr>
            </w:pPr>
            <w:r w:rsidRPr="00F4784F">
              <w:rPr>
                <w:rFonts w:hint="eastAsia"/>
                <w:lang w:eastAsia="zh-CN"/>
              </w:rPr>
              <w:t>5</w:t>
            </w:r>
          </w:p>
        </w:tc>
        <w:tc>
          <w:tcPr>
            <w:tcW w:w="3968" w:type="dxa"/>
          </w:tcPr>
          <w:p w14:paraId="51635953" w14:textId="77777777" w:rsidR="00253D55" w:rsidRPr="00F4784F" w:rsidRDefault="00253D55" w:rsidP="009B330A">
            <w:pPr>
              <w:pStyle w:val="TAL"/>
            </w:pPr>
            <w:r w:rsidRPr="00F4784F">
              <w:t xml:space="preserve">The SS transmits an RRCReconfiguration message </w:t>
            </w:r>
            <w:r w:rsidRPr="00F4784F">
              <w:rPr>
                <w:lang w:eastAsia="zh-TW"/>
              </w:rPr>
              <w:t xml:space="preserve">with </w:t>
            </w:r>
            <w:r w:rsidRPr="00F4784F">
              <w:rPr>
                <w:i/>
                <w:iCs/>
                <w:lang w:eastAsia="ja-JP"/>
              </w:rPr>
              <w:t>LTM-Candidate-r18</w:t>
            </w:r>
            <w:r w:rsidRPr="00F4784F">
              <w:t xml:space="preserve"> for </w:t>
            </w:r>
            <w:r w:rsidRPr="00F4784F">
              <w:rPr>
                <w:bCs/>
              </w:rPr>
              <w:t xml:space="preserve">NR Cell 2 </w:t>
            </w:r>
            <w:r w:rsidRPr="00F4784F">
              <w:rPr>
                <w:rFonts w:hint="eastAsia"/>
                <w:bCs/>
                <w:lang w:eastAsia="zh-CN"/>
              </w:rPr>
              <w:t>on</w:t>
            </w:r>
            <w:r w:rsidRPr="00F4784F">
              <w:rPr>
                <w:bCs/>
              </w:rPr>
              <w:t xml:space="preserve"> NR C</w:t>
            </w:r>
            <w:r w:rsidRPr="00F4784F">
              <w:rPr>
                <w:rFonts w:hint="eastAsia"/>
                <w:bCs/>
                <w:lang w:eastAsia="zh-CN"/>
              </w:rPr>
              <w:t>ell</w:t>
            </w:r>
            <w:r w:rsidRPr="00F4784F">
              <w:rPr>
                <w:bCs/>
              </w:rPr>
              <w:t xml:space="preserve"> 1.</w:t>
            </w:r>
          </w:p>
        </w:tc>
        <w:tc>
          <w:tcPr>
            <w:tcW w:w="708" w:type="dxa"/>
          </w:tcPr>
          <w:p w14:paraId="6B66AA3B" w14:textId="77777777" w:rsidR="00253D55" w:rsidRPr="00F4784F" w:rsidRDefault="00253D55" w:rsidP="009B330A">
            <w:pPr>
              <w:pStyle w:val="TAC"/>
            </w:pPr>
            <w:r w:rsidRPr="00F4784F">
              <w:t>&lt;--</w:t>
            </w:r>
          </w:p>
        </w:tc>
        <w:tc>
          <w:tcPr>
            <w:tcW w:w="2976" w:type="dxa"/>
          </w:tcPr>
          <w:p w14:paraId="5C9D82EE" w14:textId="77777777" w:rsidR="00253D55" w:rsidRPr="00F4784F" w:rsidRDefault="00253D55" w:rsidP="009B330A">
            <w:pPr>
              <w:pStyle w:val="TAL"/>
            </w:pPr>
            <w:r w:rsidRPr="00F4784F">
              <w:rPr>
                <w:rFonts w:eastAsia="MS Mincho"/>
              </w:rPr>
              <w:t>RRCReconfiguration</w:t>
            </w:r>
          </w:p>
        </w:tc>
        <w:tc>
          <w:tcPr>
            <w:tcW w:w="567" w:type="dxa"/>
          </w:tcPr>
          <w:p w14:paraId="21B4DB13" w14:textId="77777777" w:rsidR="00253D55" w:rsidRPr="00F4784F" w:rsidRDefault="00253D55" w:rsidP="009B330A">
            <w:pPr>
              <w:pStyle w:val="TAC"/>
            </w:pPr>
            <w:r w:rsidRPr="00F4784F">
              <w:t>-</w:t>
            </w:r>
          </w:p>
        </w:tc>
        <w:tc>
          <w:tcPr>
            <w:tcW w:w="850" w:type="dxa"/>
          </w:tcPr>
          <w:p w14:paraId="32452FFC" w14:textId="77777777" w:rsidR="00253D55" w:rsidRPr="00F4784F" w:rsidRDefault="00253D55" w:rsidP="009B330A">
            <w:pPr>
              <w:pStyle w:val="TAC"/>
            </w:pPr>
            <w:r w:rsidRPr="00F4784F">
              <w:t>-</w:t>
            </w:r>
          </w:p>
        </w:tc>
      </w:tr>
      <w:tr w:rsidR="00253D55" w:rsidRPr="00F4784F" w14:paraId="50B74F50" w14:textId="77777777" w:rsidTr="009B330A">
        <w:tc>
          <w:tcPr>
            <w:tcW w:w="534" w:type="dxa"/>
          </w:tcPr>
          <w:p w14:paraId="1B5068F8" w14:textId="77777777" w:rsidR="00253D55" w:rsidRPr="00F4784F" w:rsidRDefault="00253D55" w:rsidP="009B330A">
            <w:pPr>
              <w:pStyle w:val="TAC"/>
            </w:pPr>
            <w:r w:rsidRPr="00F4784F">
              <w:rPr>
                <w:lang w:eastAsia="zh-CN"/>
              </w:rPr>
              <w:t>6</w:t>
            </w:r>
          </w:p>
        </w:tc>
        <w:tc>
          <w:tcPr>
            <w:tcW w:w="3968" w:type="dxa"/>
          </w:tcPr>
          <w:p w14:paraId="76D7B441" w14:textId="77777777" w:rsidR="00253D55" w:rsidRPr="00F4784F" w:rsidRDefault="00253D55" w:rsidP="009B330A">
            <w:pPr>
              <w:pStyle w:val="TAL"/>
            </w:pPr>
            <w:r w:rsidRPr="00F4784F">
              <w:t>The UE transmit</w:t>
            </w:r>
            <w:r w:rsidRPr="00F4784F">
              <w:rPr>
                <w:lang w:eastAsia="zh-CN"/>
              </w:rPr>
              <w:t>s</w:t>
            </w:r>
            <w:r w:rsidRPr="00F4784F">
              <w:t xml:space="preserve"> </w:t>
            </w:r>
            <w:r w:rsidRPr="00F4784F">
              <w:rPr>
                <w:rFonts w:eastAsia="MS Mincho"/>
                <w:i/>
                <w:iCs/>
              </w:rPr>
              <w:t>RRCReconfigurationComplete</w:t>
            </w:r>
            <w:r w:rsidRPr="00F4784F">
              <w:rPr>
                <w:rFonts w:eastAsia="MS Mincho"/>
              </w:rPr>
              <w:t xml:space="preserve"> message</w:t>
            </w:r>
            <w:r w:rsidRPr="00F4784F">
              <w:t>.</w:t>
            </w:r>
            <w:r w:rsidRPr="00F4784F">
              <w:rPr>
                <w:iCs/>
              </w:rPr>
              <w:t xml:space="preserve"> </w:t>
            </w:r>
          </w:p>
        </w:tc>
        <w:tc>
          <w:tcPr>
            <w:tcW w:w="708" w:type="dxa"/>
          </w:tcPr>
          <w:p w14:paraId="4C2B0A5D" w14:textId="77777777" w:rsidR="00253D55" w:rsidRPr="00F4784F" w:rsidRDefault="00253D55" w:rsidP="009B330A">
            <w:pPr>
              <w:pStyle w:val="TAC"/>
            </w:pPr>
            <w:r w:rsidRPr="00F4784F">
              <w:t>--&gt;</w:t>
            </w:r>
          </w:p>
        </w:tc>
        <w:tc>
          <w:tcPr>
            <w:tcW w:w="2976" w:type="dxa"/>
          </w:tcPr>
          <w:p w14:paraId="2A39693A" w14:textId="77777777" w:rsidR="00253D55" w:rsidRPr="00F4784F" w:rsidRDefault="00253D55" w:rsidP="009B330A">
            <w:pPr>
              <w:pStyle w:val="TAL"/>
            </w:pPr>
            <w:r w:rsidRPr="00F4784F">
              <w:rPr>
                <w:iCs/>
              </w:rPr>
              <w:t>RRCReconfigurationComplete</w:t>
            </w:r>
          </w:p>
        </w:tc>
        <w:tc>
          <w:tcPr>
            <w:tcW w:w="567" w:type="dxa"/>
          </w:tcPr>
          <w:p w14:paraId="7786AEEF" w14:textId="77777777" w:rsidR="00253D55" w:rsidRPr="00F4784F" w:rsidRDefault="00253D55" w:rsidP="009B330A">
            <w:pPr>
              <w:pStyle w:val="TAC"/>
            </w:pPr>
            <w:r w:rsidRPr="00F4784F">
              <w:t>-</w:t>
            </w:r>
          </w:p>
        </w:tc>
        <w:tc>
          <w:tcPr>
            <w:tcW w:w="850" w:type="dxa"/>
          </w:tcPr>
          <w:p w14:paraId="04F1F100" w14:textId="77777777" w:rsidR="00253D55" w:rsidRPr="00F4784F" w:rsidRDefault="00253D55" w:rsidP="009B330A">
            <w:pPr>
              <w:pStyle w:val="TAC"/>
            </w:pPr>
            <w:r w:rsidRPr="00F4784F">
              <w:t>-</w:t>
            </w:r>
          </w:p>
        </w:tc>
      </w:tr>
      <w:tr w:rsidR="00253D55" w:rsidRPr="00F4784F" w14:paraId="5B414D53" w14:textId="77777777" w:rsidTr="009B330A">
        <w:tc>
          <w:tcPr>
            <w:tcW w:w="534" w:type="dxa"/>
          </w:tcPr>
          <w:p w14:paraId="236A8063" w14:textId="77777777" w:rsidR="00253D55" w:rsidRPr="00F4784F" w:rsidRDefault="00253D55" w:rsidP="009B330A">
            <w:pPr>
              <w:pStyle w:val="TAC"/>
              <w:rPr>
                <w:lang w:eastAsia="zh-CN"/>
              </w:rPr>
            </w:pPr>
            <w:r w:rsidRPr="00F4784F">
              <w:rPr>
                <w:lang w:eastAsia="zh-CN"/>
              </w:rPr>
              <w:t>7</w:t>
            </w:r>
          </w:p>
        </w:tc>
        <w:tc>
          <w:tcPr>
            <w:tcW w:w="3968" w:type="dxa"/>
          </w:tcPr>
          <w:p w14:paraId="47CC2504" w14:textId="77777777" w:rsidR="00253D55" w:rsidRPr="00F4784F" w:rsidRDefault="00253D55" w:rsidP="009B330A">
            <w:pPr>
              <w:pStyle w:val="TAL"/>
            </w:pPr>
            <w:r w:rsidRPr="00F4784F">
              <w:t xml:space="preserve">The SS transmits the candidate cell TCI activation MAC CE with Candidate Cell ID set to 0 for NR Cell 2 </w:t>
            </w:r>
            <w:r w:rsidRPr="00F4784F">
              <w:rPr>
                <w:rFonts w:hint="eastAsia"/>
                <w:bCs/>
                <w:lang w:eastAsia="zh-CN"/>
              </w:rPr>
              <w:t>on</w:t>
            </w:r>
            <w:r w:rsidRPr="00F4784F">
              <w:rPr>
                <w:bCs/>
              </w:rPr>
              <w:t xml:space="preserve"> NR C</w:t>
            </w:r>
            <w:r w:rsidRPr="00F4784F">
              <w:rPr>
                <w:rFonts w:hint="eastAsia"/>
                <w:bCs/>
                <w:lang w:eastAsia="zh-CN"/>
              </w:rPr>
              <w:t>ell</w:t>
            </w:r>
            <w:r w:rsidRPr="00F4784F">
              <w:rPr>
                <w:bCs/>
              </w:rPr>
              <w:t xml:space="preserve"> 1</w:t>
            </w:r>
            <w:r w:rsidRPr="00F4784F">
              <w:t>.</w:t>
            </w:r>
          </w:p>
        </w:tc>
        <w:tc>
          <w:tcPr>
            <w:tcW w:w="708" w:type="dxa"/>
          </w:tcPr>
          <w:p w14:paraId="7DB4D621" w14:textId="77777777" w:rsidR="00253D55" w:rsidRPr="00F4784F" w:rsidRDefault="00253D55" w:rsidP="009B330A">
            <w:pPr>
              <w:pStyle w:val="TAC"/>
            </w:pPr>
            <w:r w:rsidRPr="00F4784F">
              <w:t>&lt;--</w:t>
            </w:r>
          </w:p>
        </w:tc>
        <w:tc>
          <w:tcPr>
            <w:tcW w:w="2976" w:type="dxa"/>
          </w:tcPr>
          <w:p w14:paraId="1D879B5D" w14:textId="77777777" w:rsidR="00253D55" w:rsidRPr="00F4784F" w:rsidRDefault="00253D55" w:rsidP="009B330A">
            <w:pPr>
              <w:pStyle w:val="TAL"/>
              <w:rPr>
                <w:lang w:eastAsia="zh-CN"/>
              </w:rPr>
            </w:pPr>
            <w:r w:rsidRPr="00F4784F">
              <w:rPr>
                <w:lang w:eastAsia="zh-CN"/>
              </w:rPr>
              <w:t>MAC PDU</w:t>
            </w:r>
          </w:p>
          <w:p w14:paraId="765FFD7F" w14:textId="77777777" w:rsidR="00253D55" w:rsidRPr="00F4784F" w:rsidRDefault="00253D55" w:rsidP="009B330A">
            <w:pPr>
              <w:pStyle w:val="TAL"/>
              <w:rPr>
                <w:iCs/>
              </w:rPr>
            </w:pPr>
            <w:r w:rsidRPr="00F4784F">
              <w:rPr>
                <w:lang w:eastAsia="zh-CN"/>
              </w:rPr>
              <w:t>(</w:t>
            </w:r>
            <w:r w:rsidRPr="00F4784F">
              <w:t>Candidate Cell TCI state activation/deactivation MAC CE</w:t>
            </w:r>
            <w:r w:rsidRPr="00F4784F">
              <w:rPr>
                <w:lang w:eastAsia="zh-CN"/>
              </w:rPr>
              <w:t>)</w:t>
            </w:r>
          </w:p>
        </w:tc>
        <w:tc>
          <w:tcPr>
            <w:tcW w:w="567" w:type="dxa"/>
          </w:tcPr>
          <w:p w14:paraId="5B8CF29D" w14:textId="77777777" w:rsidR="00253D55" w:rsidRPr="00F4784F" w:rsidRDefault="00253D55" w:rsidP="009B330A">
            <w:pPr>
              <w:pStyle w:val="TAC"/>
            </w:pPr>
            <w:r w:rsidRPr="00F4784F">
              <w:t>-</w:t>
            </w:r>
          </w:p>
        </w:tc>
        <w:tc>
          <w:tcPr>
            <w:tcW w:w="850" w:type="dxa"/>
          </w:tcPr>
          <w:p w14:paraId="49444614" w14:textId="77777777" w:rsidR="00253D55" w:rsidRPr="00F4784F" w:rsidRDefault="00253D55" w:rsidP="009B330A">
            <w:pPr>
              <w:pStyle w:val="TAC"/>
            </w:pPr>
            <w:r w:rsidRPr="00F4784F">
              <w:t>-</w:t>
            </w:r>
          </w:p>
        </w:tc>
      </w:tr>
      <w:tr w:rsidR="00253D55" w:rsidRPr="00F4784F" w14:paraId="70427BAC" w14:textId="77777777" w:rsidTr="009B330A">
        <w:tc>
          <w:tcPr>
            <w:tcW w:w="534" w:type="dxa"/>
          </w:tcPr>
          <w:p w14:paraId="73403DBE" w14:textId="77777777" w:rsidR="00253D55" w:rsidRPr="00F4784F" w:rsidRDefault="00253D55" w:rsidP="009B330A">
            <w:pPr>
              <w:pStyle w:val="TAC"/>
              <w:rPr>
                <w:lang w:eastAsia="zh-CN"/>
              </w:rPr>
            </w:pPr>
            <w:r w:rsidRPr="00F4784F">
              <w:rPr>
                <w:lang w:eastAsia="zh-CN"/>
              </w:rPr>
              <w:t>8</w:t>
            </w:r>
          </w:p>
        </w:tc>
        <w:tc>
          <w:tcPr>
            <w:tcW w:w="3968" w:type="dxa"/>
          </w:tcPr>
          <w:p w14:paraId="028DA501" w14:textId="77777777" w:rsidR="00253D55" w:rsidRPr="00F4784F" w:rsidRDefault="00253D55" w:rsidP="009B330A">
            <w:pPr>
              <w:pStyle w:val="TAL"/>
              <w:rPr>
                <w:lang w:eastAsia="zh-CN"/>
              </w:rPr>
            </w:pPr>
            <w:r w:rsidRPr="00F4784F">
              <w:t xml:space="preserve">The SS transmits DCI 1_0 PDCCH order </w:t>
            </w:r>
            <w:r w:rsidRPr="00F4784F">
              <w:rPr>
                <w:rFonts w:hint="eastAsia"/>
                <w:lang w:eastAsia="zh-CN"/>
              </w:rPr>
              <w:t>on</w:t>
            </w:r>
            <w:r w:rsidRPr="00F4784F">
              <w:t xml:space="preserve"> NR C</w:t>
            </w:r>
            <w:r w:rsidRPr="00F4784F">
              <w:rPr>
                <w:rFonts w:hint="eastAsia"/>
                <w:lang w:eastAsia="zh-CN"/>
              </w:rPr>
              <w:t>ell</w:t>
            </w:r>
            <w:r w:rsidRPr="00F4784F">
              <w:t xml:space="preserve"> 1 to trigger the UE PRACH transmission.</w:t>
            </w:r>
          </w:p>
        </w:tc>
        <w:tc>
          <w:tcPr>
            <w:tcW w:w="708" w:type="dxa"/>
          </w:tcPr>
          <w:p w14:paraId="0EFFB7F6" w14:textId="77777777" w:rsidR="00253D55" w:rsidRPr="00F4784F" w:rsidRDefault="00253D55" w:rsidP="009B330A">
            <w:pPr>
              <w:pStyle w:val="TAC"/>
            </w:pPr>
            <w:r w:rsidRPr="00F4784F">
              <w:t>&lt;--</w:t>
            </w:r>
          </w:p>
        </w:tc>
        <w:tc>
          <w:tcPr>
            <w:tcW w:w="2976" w:type="dxa"/>
          </w:tcPr>
          <w:p w14:paraId="03410C60" w14:textId="77777777" w:rsidR="00253D55" w:rsidRPr="00F4784F" w:rsidRDefault="00253D55" w:rsidP="009B330A">
            <w:pPr>
              <w:pStyle w:val="TAL"/>
              <w:rPr>
                <w:iCs/>
              </w:rPr>
            </w:pPr>
            <w:r w:rsidRPr="00F4784F">
              <w:t>(PDCCH Order)</w:t>
            </w:r>
          </w:p>
        </w:tc>
        <w:tc>
          <w:tcPr>
            <w:tcW w:w="567" w:type="dxa"/>
          </w:tcPr>
          <w:p w14:paraId="7184653C" w14:textId="77777777" w:rsidR="00253D55" w:rsidRPr="00F4784F" w:rsidRDefault="00253D55" w:rsidP="009B330A">
            <w:pPr>
              <w:pStyle w:val="TAC"/>
            </w:pPr>
            <w:r w:rsidRPr="00F4784F">
              <w:t>-</w:t>
            </w:r>
          </w:p>
        </w:tc>
        <w:tc>
          <w:tcPr>
            <w:tcW w:w="850" w:type="dxa"/>
          </w:tcPr>
          <w:p w14:paraId="7F2CAEFF" w14:textId="77777777" w:rsidR="00253D55" w:rsidRPr="00F4784F" w:rsidRDefault="00253D55" w:rsidP="009B330A">
            <w:pPr>
              <w:pStyle w:val="TAC"/>
            </w:pPr>
            <w:r w:rsidRPr="00F4784F">
              <w:t>-</w:t>
            </w:r>
          </w:p>
        </w:tc>
      </w:tr>
      <w:tr w:rsidR="00253D55" w:rsidRPr="00F4784F" w14:paraId="3B1435E1" w14:textId="77777777" w:rsidTr="009B330A">
        <w:tc>
          <w:tcPr>
            <w:tcW w:w="534" w:type="dxa"/>
          </w:tcPr>
          <w:p w14:paraId="418F6C3F" w14:textId="77777777" w:rsidR="00253D55" w:rsidRPr="00F4784F" w:rsidRDefault="00253D55" w:rsidP="009B330A">
            <w:pPr>
              <w:pStyle w:val="TAC"/>
              <w:rPr>
                <w:lang w:eastAsia="zh-CN"/>
              </w:rPr>
            </w:pPr>
            <w:r w:rsidRPr="00F4784F">
              <w:rPr>
                <w:lang w:eastAsia="zh-CN"/>
              </w:rPr>
              <w:t>9</w:t>
            </w:r>
          </w:p>
        </w:tc>
        <w:tc>
          <w:tcPr>
            <w:tcW w:w="3968" w:type="dxa"/>
          </w:tcPr>
          <w:p w14:paraId="363882FB" w14:textId="77A89D38" w:rsidR="00253D55" w:rsidRPr="00F4784F" w:rsidRDefault="00253D55" w:rsidP="009B330A">
            <w:pPr>
              <w:pStyle w:val="TAL"/>
            </w:pPr>
            <w:r w:rsidRPr="00F4784F">
              <w:t>The SS adjusts the SS/PBCH EPRE and Noc levels according to row "T</w:t>
            </w:r>
            <w:r w:rsidR="007912FF">
              <w:t>2</w:t>
            </w:r>
            <w:r w:rsidRPr="00F4784F">
              <w:t xml:space="preserve">" in table </w:t>
            </w:r>
            <w:r w:rsidRPr="00F4784F">
              <w:rPr>
                <w:bCs/>
              </w:rPr>
              <w:t>7.1.1.1.28.3.2-1/2</w:t>
            </w:r>
            <w:r w:rsidRPr="00F4784F">
              <w:t>.</w:t>
            </w:r>
          </w:p>
        </w:tc>
        <w:tc>
          <w:tcPr>
            <w:tcW w:w="708" w:type="dxa"/>
          </w:tcPr>
          <w:p w14:paraId="3105A5B6" w14:textId="77777777" w:rsidR="00253D55" w:rsidRPr="00F4784F" w:rsidRDefault="00253D55" w:rsidP="009B330A">
            <w:pPr>
              <w:pStyle w:val="TAC"/>
            </w:pPr>
            <w:r w:rsidRPr="00F4784F">
              <w:t>-</w:t>
            </w:r>
          </w:p>
        </w:tc>
        <w:tc>
          <w:tcPr>
            <w:tcW w:w="2976" w:type="dxa"/>
          </w:tcPr>
          <w:p w14:paraId="40B2F861" w14:textId="77777777" w:rsidR="00253D55" w:rsidRPr="00F4784F" w:rsidRDefault="00253D55" w:rsidP="009B330A">
            <w:pPr>
              <w:pStyle w:val="TAL"/>
            </w:pPr>
            <w:r w:rsidRPr="00F4784F">
              <w:t>-</w:t>
            </w:r>
          </w:p>
        </w:tc>
        <w:tc>
          <w:tcPr>
            <w:tcW w:w="567" w:type="dxa"/>
          </w:tcPr>
          <w:p w14:paraId="2CEF8319" w14:textId="77777777" w:rsidR="00253D55" w:rsidRPr="00F4784F" w:rsidRDefault="00253D55" w:rsidP="009B330A">
            <w:pPr>
              <w:pStyle w:val="TAC"/>
            </w:pPr>
            <w:r w:rsidRPr="00F4784F">
              <w:t>-</w:t>
            </w:r>
          </w:p>
        </w:tc>
        <w:tc>
          <w:tcPr>
            <w:tcW w:w="850" w:type="dxa"/>
          </w:tcPr>
          <w:p w14:paraId="7B851219" w14:textId="77777777" w:rsidR="00253D55" w:rsidRPr="00F4784F" w:rsidRDefault="00253D55" w:rsidP="009B330A">
            <w:pPr>
              <w:pStyle w:val="TAC"/>
            </w:pPr>
            <w:r w:rsidRPr="00F4784F">
              <w:t>-</w:t>
            </w:r>
          </w:p>
        </w:tc>
      </w:tr>
      <w:tr w:rsidR="00253D55" w:rsidRPr="00F4784F" w14:paraId="59DEA42E" w14:textId="77777777" w:rsidTr="009B330A">
        <w:tc>
          <w:tcPr>
            <w:tcW w:w="534" w:type="dxa"/>
          </w:tcPr>
          <w:p w14:paraId="1163C8B1" w14:textId="77777777" w:rsidR="00253D55" w:rsidRPr="00F4784F" w:rsidRDefault="00253D55" w:rsidP="009B330A">
            <w:pPr>
              <w:pStyle w:val="TAC"/>
              <w:rPr>
                <w:lang w:eastAsia="zh-CN"/>
              </w:rPr>
            </w:pPr>
            <w:r w:rsidRPr="00F4784F">
              <w:rPr>
                <w:lang w:eastAsia="zh-CN"/>
              </w:rPr>
              <w:t>10</w:t>
            </w:r>
          </w:p>
        </w:tc>
        <w:tc>
          <w:tcPr>
            <w:tcW w:w="3968" w:type="dxa"/>
          </w:tcPr>
          <w:p w14:paraId="3C16DA82" w14:textId="77777777" w:rsidR="00253D55" w:rsidRPr="00F4784F" w:rsidRDefault="00253D55" w:rsidP="009B330A">
            <w:pPr>
              <w:pStyle w:val="TAL"/>
            </w:pPr>
            <w:r w:rsidRPr="00F4784F">
              <w:t>Check: Does UE detect consistent LBT failures while attempting to</w:t>
            </w:r>
            <w:r w:rsidRPr="00F4784F">
              <w:rPr>
                <w:lang w:eastAsia="zh-CN"/>
              </w:rPr>
              <w:t xml:space="preserve"> transmit</w:t>
            </w:r>
            <w:r w:rsidRPr="00F4784F">
              <w:rPr>
                <w:rFonts w:hint="eastAsia"/>
                <w:lang w:eastAsia="zh-CN"/>
              </w:rPr>
              <w:t>s</w:t>
            </w:r>
            <w:r w:rsidRPr="00F4784F">
              <w:rPr>
                <w:lang w:eastAsia="zh-CN"/>
              </w:rPr>
              <w:t xml:space="preserve"> the PRACH preamble </w:t>
            </w:r>
            <w:r w:rsidRPr="00F4784F">
              <w:rPr>
                <w:rFonts w:hint="eastAsia"/>
                <w:lang w:eastAsia="zh-CN"/>
              </w:rPr>
              <w:t>and</w:t>
            </w:r>
            <w:r w:rsidRPr="00F4784F">
              <w:rPr>
                <w:lang w:eastAsia="zh-CN"/>
              </w:rPr>
              <w:t xml:space="preserve"> </w:t>
            </w:r>
            <w:r w:rsidRPr="00F4784F">
              <w:rPr>
                <w:rFonts w:cs="Arial"/>
                <w:szCs w:val="18"/>
              </w:rPr>
              <w:t xml:space="preserve">transmit a MAC PDU containing LBT failure MAC CE </w:t>
            </w:r>
            <w:r w:rsidRPr="00F4784F">
              <w:rPr>
                <w:rFonts w:cs="Arial" w:hint="eastAsia"/>
                <w:szCs w:val="18"/>
                <w:lang w:eastAsia="zh-CN"/>
              </w:rPr>
              <w:t>o</w:t>
            </w:r>
            <w:r w:rsidRPr="00F4784F">
              <w:rPr>
                <w:rFonts w:cs="Arial"/>
                <w:szCs w:val="18"/>
              </w:rPr>
              <w:t xml:space="preserve">n NR </w:t>
            </w:r>
            <w:r w:rsidRPr="00F4784F">
              <w:rPr>
                <w:lang w:eastAsia="zh-CN"/>
              </w:rPr>
              <w:t>Cell 1?</w:t>
            </w:r>
          </w:p>
        </w:tc>
        <w:tc>
          <w:tcPr>
            <w:tcW w:w="708" w:type="dxa"/>
          </w:tcPr>
          <w:p w14:paraId="53C98D82" w14:textId="77777777" w:rsidR="00253D55" w:rsidRPr="00F4784F" w:rsidRDefault="00253D55" w:rsidP="009B330A">
            <w:pPr>
              <w:pStyle w:val="TAC"/>
            </w:pPr>
            <w:r w:rsidRPr="00F4784F">
              <w:t>--&gt;</w:t>
            </w:r>
          </w:p>
        </w:tc>
        <w:tc>
          <w:tcPr>
            <w:tcW w:w="2976" w:type="dxa"/>
          </w:tcPr>
          <w:p w14:paraId="76469DB9" w14:textId="77777777" w:rsidR="00253D55" w:rsidRPr="00F4784F" w:rsidRDefault="00253D55" w:rsidP="009B330A">
            <w:pPr>
              <w:pStyle w:val="TAL"/>
            </w:pPr>
            <w:r w:rsidRPr="00F4784F">
              <w:t>MAC PDU (LBT failure MAC CE of one octet (C</w:t>
            </w:r>
            <w:r w:rsidRPr="00F4784F">
              <w:rPr>
                <w:vertAlign w:val="subscript"/>
              </w:rPr>
              <w:t>1</w:t>
            </w:r>
            <w:r w:rsidRPr="00F4784F">
              <w:t>=1))</w:t>
            </w:r>
          </w:p>
        </w:tc>
        <w:tc>
          <w:tcPr>
            <w:tcW w:w="567" w:type="dxa"/>
          </w:tcPr>
          <w:p w14:paraId="0E1DB8D2" w14:textId="77777777" w:rsidR="00253D55" w:rsidRPr="00F4784F" w:rsidRDefault="00253D55" w:rsidP="009B330A">
            <w:pPr>
              <w:pStyle w:val="TAC"/>
            </w:pPr>
            <w:r w:rsidRPr="00F4784F">
              <w:t>1</w:t>
            </w:r>
          </w:p>
        </w:tc>
        <w:tc>
          <w:tcPr>
            <w:tcW w:w="850" w:type="dxa"/>
          </w:tcPr>
          <w:p w14:paraId="25481872" w14:textId="77777777" w:rsidR="00253D55" w:rsidRPr="00F4784F" w:rsidRDefault="00253D55" w:rsidP="009B330A">
            <w:pPr>
              <w:pStyle w:val="TAC"/>
            </w:pPr>
            <w:r w:rsidRPr="00F4784F">
              <w:t>P</w:t>
            </w:r>
          </w:p>
        </w:tc>
      </w:tr>
      <w:tr w:rsidR="00253D55" w:rsidRPr="00F4784F" w14:paraId="72CE42E3" w14:textId="77777777" w:rsidTr="009B330A">
        <w:tc>
          <w:tcPr>
            <w:tcW w:w="534" w:type="dxa"/>
          </w:tcPr>
          <w:p w14:paraId="4D4D5F96" w14:textId="77777777" w:rsidR="00253D55" w:rsidRPr="00F4784F" w:rsidRDefault="00253D55" w:rsidP="009B330A">
            <w:pPr>
              <w:pStyle w:val="TAC"/>
              <w:rPr>
                <w:lang w:eastAsia="zh-CN"/>
              </w:rPr>
            </w:pPr>
            <w:r w:rsidRPr="00F4784F">
              <w:rPr>
                <w:rFonts w:hint="eastAsia"/>
                <w:lang w:eastAsia="zh-CN"/>
              </w:rPr>
              <w:t>1</w:t>
            </w:r>
            <w:r w:rsidRPr="00F4784F">
              <w:rPr>
                <w:lang w:eastAsia="zh-CN"/>
              </w:rPr>
              <w:t>1</w:t>
            </w:r>
          </w:p>
        </w:tc>
        <w:tc>
          <w:tcPr>
            <w:tcW w:w="3968" w:type="dxa"/>
          </w:tcPr>
          <w:p w14:paraId="2C58E665" w14:textId="1AA45ECA" w:rsidR="00253D55" w:rsidRPr="00F4784F" w:rsidRDefault="00253D55" w:rsidP="009B330A">
            <w:pPr>
              <w:pStyle w:val="TAL"/>
            </w:pPr>
            <w:r w:rsidRPr="00F4784F">
              <w:t>The SS adjusts the SS/PBCH EPRE according to row "T</w:t>
            </w:r>
            <w:r w:rsidR="007912FF">
              <w:t>3</w:t>
            </w:r>
            <w:r w:rsidRPr="00F4784F">
              <w:t xml:space="preserve">" in table </w:t>
            </w:r>
            <w:r w:rsidRPr="00F4784F">
              <w:rPr>
                <w:bCs/>
              </w:rPr>
              <w:t>7.1.1.1.28.3.2-1/2</w:t>
            </w:r>
            <w:r w:rsidRPr="00F4784F">
              <w:t>.</w:t>
            </w:r>
          </w:p>
        </w:tc>
        <w:tc>
          <w:tcPr>
            <w:tcW w:w="708" w:type="dxa"/>
          </w:tcPr>
          <w:p w14:paraId="698B6F8E" w14:textId="77777777" w:rsidR="00253D55" w:rsidRPr="00F4784F" w:rsidRDefault="00253D55" w:rsidP="009B330A">
            <w:pPr>
              <w:pStyle w:val="TAC"/>
            </w:pPr>
            <w:r w:rsidRPr="00F4784F">
              <w:t>-</w:t>
            </w:r>
          </w:p>
        </w:tc>
        <w:tc>
          <w:tcPr>
            <w:tcW w:w="2976" w:type="dxa"/>
          </w:tcPr>
          <w:p w14:paraId="254383A3" w14:textId="77777777" w:rsidR="00253D55" w:rsidRPr="00F4784F" w:rsidRDefault="00253D55" w:rsidP="009B330A">
            <w:pPr>
              <w:pStyle w:val="TAL"/>
            </w:pPr>
            <w:r w:rsidRPr="00F4784F">
              <w:t>-</w:t>
            </w:r>
          </w:p>
        </w:tc>
        <w:tc>
          <w:tcPr>
            <w:tcW w:w="567" w:type="dxa"/>
          </w:tcPr>
          <w:p w14:paraId="2A1DD105" w14:textId="77777777" w:rsidR="00253D55" w:rsidRPr="00F4784F" w:rsidRDefault="00253D55" w:rsidP="009B330A">
            <w:pPr>
              <w:pStyle w:val="TAC"/>
            </w:pPr>
            <w:r w:rsidRPr="00F4784F">
              <w:t>-</w:t>
            </w:r>
          </w:p>
        </w:tc>
        <w:tc>
          <w:tcPr>
            <w:tcW w:w="850" w:type="dxa"/>
          </w:tcPr>
          <w:p w14:paraId="54E86742" w14:textId="77777777" w:rsidR="00253D55" w:rsidRPr="00F4784F" w:rsidRDefault="00253D55" w:rsidP="009B330A">
            <w:pPr>
              <w:pStyle w:val="TAC"/>
            </w:pPr>
            <w:r w:rsidRPr="00F4784F">
              <w:t>-</w:t>
            </w:r>
          </w:p>
        </w:tc>
      </w:tr>
      <w:tr w:rsidR="00253D55" w:rsidRPr="00F4784F" w14:paraId="65AE73F8" w14:textId="77777777" w:rsidTr="009B330A">
        <w:tc>
          <w:tcPr>
            <w:tcW w:w="534" w:type="dxa"/>
          </w:tcPr>
          <w:p w14:paraId="6DE8FE97" w14:textId="77777777" w:rsidR="00253D55" w:rsidRPr="00F4784F" w:rsidRDefault="00253D55" w:rsidP="009B330A">
            <w:pPr>
              <w:pStyle w:val="TAC"/>
              <w:rPr>
                <w:lang w:eastAsia="zh-CN"/>
              </w:rPr>
            </w:pPr>
            <w:r w:rsidRPr="00F4784F">
              <w:rPr>
                <w:rFonts w:hint="eastAsia"/>
                <w:lang w:eastAsia="zh-CN"/>
              </w:rPr>
              <w:t>1</w:t>
            </w:r>
            <w:r w:rsidRPr="00F4784F">
              <w:rPr>
                <w:lang w:eastAsia="zh-CN"/>
              </w:rPr>
              <w:t>2</w:t>
            </w:r>
          </w:p>
        </w:tc>
        <w:tc>
          <w:tcPr>
            <w:tcW w:w="3968" w:type="dxa"/>
          </w:tcPr>
          <w:p w14:paraId="1E7BD813" w14:textId="77777777" w:rsidR="00253D55" w:rsidRPr="00F4784F" w:rsidRDefault="00253D55" w:rsidP="009B330A">
            <w:pPr>
              <w:pStyle w:val="TAL"/>
            </w:pPr>
            <w:r w:rsidRPr="00F4784F">
              <w:t xml:space="preserve">The SS transmits DCI 1_0 PDCCH order </w:t>
            </w:r>
            <w:r w:rsidRPr="00F4784F">
              <w:rPr>
                <w:rFonts w:hint="eastAsia"/>
                <w:lang w:eastAsia="zh-CN"/>
              </w:rPr>
              <w:t>on</w:t>
            </w:r>
            <w:r w:rsidRPr="00F4784F">
              <w:rPr>
                <w:lang w:eastAsia="zh-CN"/>
              </w:rPr>
              <w:t xml:space="preserve"> </w:t>
            </w:r>
            <w:r w:rsidRPr="00F4784F">
              <w:t>NR C</w:t>
            </w:r>
            <w:r w:rsidRPr="00F4784F">
              <w:rPr>
                <w:rFonts w:hint="eastAsia"/>
                <w:lang w:eastAsia="zh-CN"/>
              </w:rPr>
              <w:t>ell</w:t>
            </w:r>
            <w:r w:rsidRPr="00F4784F">
              <w:t xml:space="preserve"> 1 to trigger the UE PRACH transmission.</w:t>
            </w:r>
          </w:p>
        </w:tc>
        <w:tc>
          <w:tcPr>
            <w:tcW w:w="708" w:type="dxa"/>
          </w:tcPr>
          <w:p w14:paraId="101D1610" w14:textId="77777777" w:rsidR="00253D55" w:rsidRPr="00F4784F" w:rsidRDefault="00253D55" w:rsidP="009B330A">
            <w:pPr>
              <w:pStyle w:val="TAC"/>
            </w:pPr>
            <w:r w:rsidRPr="00F4784F">
              <w:t>&lt;--</w:t>
            </w:r>
          </w:p>
        </w:tc>
        <w:tc>
          <w:tcPr>
            <w:tcW w:w="2976" w:type="dxa"/>
          </w:tcPr>
          <w:p w14:paraId="46E43064" w14:textId="77777777" w:rsidR="00253D55" w:rsidRPr="00F4784F" w:rsidRDefault="00253D55" w:rsidP="009B330A">
            <w:pPr>
              <w:pStyle w:val="TAL"/>
            </w:pPr>
            <w:r w:rsidRPr="00F4784F">
              <w:t>(PDCCH Order)</w:t>
            </w:r>
          </w:p>
        </w:tc>
        <w:tc>
          <w:tcPr>
            <w:tcW w:w="567" w:type="dxa"/>
          </w:tcPr>
          <w:p w14:paraId="3B21383B" w14:textId="77777777" w:rsidR="00253D55" w:rsidRPr="00F4784F" w:rsidRDefault="00253D55" w:rsidP="009B330A">
            <w:pPr>
              <w:pStyle w:val="TAC"/>
            </w:pPr>
            <w:r w:rsidRPr="00F4784F">
              <w:t>-</w:t>
            </w:r>
          </w:p>
        </w:tc>
        <w:tc>
          <w:tcPr>
            <w:tcW w:w="850" w:type="dxa"/>
          </w:tcPr>
          <w:p w14:paraId="0477095A" w14:textId="77777777" w:rsidR="00253D55" w:rsidRPr="00F4784F" w:rsidRDefault="00253D55" w:rsidP="009B330A">
            <w:pPr>
              <w:pStyle w:val="TAC"/>
            </w:pPr>
            <w:r w:rsidRPr="00F4784F">
              <w:t>-</w:t>
            </w:r>
          </w:p>
        </w:tc>
      </w:tr>
      <w:tr w:rsidR="00253D55" w:rsidRPr="00F4784F" w14:paraId="7F0E669C" w14:textId="77777777" w:rsidTr="009B330A">
        <w:tc>
          <w:tcPr>
            <w:tcW w:w="534" w:type="dxa"/>
          </w:tcPr>
          <w:p w14:paraId="70A3ECB9" w14:textId="77777777" w:rsidR="00253D55" w:rsidRPr="00F4784F" w:rsidRDefault="00253D55" w:rsidP="009B330A">
            <w:pPr>
              <w:pStyle w:val="TAC"/>
              <w:rPr>
                <w:lang w:eastAsia="zh-CN"/>
              </w:rPr>
            </w:pPr>
            <w:r w:rsidRPr="00F4784F">
              <w:rPr>
                <w:rFonts w:hint="eastAsia"/>
                <w:lang w:eastAsia="zh-CN"/>
              </w:rPr>
              <w:t>1</w:t>
            </w:r>
            <w:r w:rsidRPr="00F4784F">
              <w:rPr>
                <w:lang w:eastAsia="zh-CN"/>
              </w:rPr>
              <w:t>3</w:t>
            </w:r>
          </w:p>
        </w:tc>
        <w:tc>
          <w:tcPr>
            <w:tcW w:w="3968" w:type="dxa"/>
          </w:tcPr>
          <w:p w14:paraId="5BBD6A2B" w14:textId="77777777" w:rsidR="00253D55" w:rsidRPr="00F4784F" w:rsidRDefault="00253D55" w:rsidP="009B330A">
            <w:pPr>
              <w:pStyle w:val="TAL"/>
            </w:pPr>
            <w:r w:rsidRPr="00F4784F">
              <w:rPr>
                <w:lang w:eastAsia="zh-CN"/>
              </w:rPr>
              <w:t>The UE transmit</w:t>
            </w:r>
            <w:r w:rsidRPr="00F4784F">
              <w:rPr>
                <w:rFonts w:hint="eastAsia"/>
                <w:lang w:eastAsia="zh-CN"/>
              </w:rPr>
              <w:t>s</w:t>
            </w:r>
            <w:r w:rsidRPr="00F4784F">
              <w:rPr>
                <w:lang w:eastAsia="zh-CN"/>
              </w:rPr>
              <w:t xml:space="preserve"> the PRACH preamble </w:t>
            </w:r>
            <w:r w:rsidRPr="00F4784F">
              <w:rPr>
                <w:rFonts w:hint="eastAsia"/>
                <w:lang w:eastAsia="zh-CN"/>
              </w:rPr>
              <w:t>on</w:t>
            </w:r>
            <w:r w:rsidRPr="00F4784F">
              <w:rPr>
                <w:lang w:eastAsia="zh-CN"/>
              </w:rPr>
              <w:t xml:space="preserve"> NR Cell 2.</w:t>
            </w:r>
          </w:p>
        </w:tc>
        <w:tc>
          <w:tcPr>
            <w:tcW w:w="708" w:type="dxa"/>
          </w:tcPr>
          <w:p w14:paraId="0C9EE24B" w14:textId="77777777" w:rsidR="00253D55" w:rsidRPr="00F4784F" w:rsidRDefault="00253D55" w:rsidP="009B330A">
            <w:pPr>
              <w:pStyle w:val="TAC"/>
            </w:pPr>
            <w:r w:rsidRPr="00F4784F">
              <w:t>--&gt;</w:t>
            </w:r>
          </w:p>
        </w:tc>
        <w:tc>
          <w:tcPr>
            <w:tcW w:w="2976" w:type="dxa"/>
          </w:tcPr>
          <w:p w14:paraId="465C1596" w14:textId="77777777" w:rsidR="00253D55" w:rsidRPr="00F4784F" w:rsidRDefault="00253D55" w:rsidP="009B330A">
            <w:pPr>
              <w:pStyle w:val="TAL"/>
            </w:pPr>
            <w:r w:rsidRPr="00F4784F">
              <w:t>(PRACH Preamble)</w:t>
            </w:r>
          </w:p>
        </w:tc>
        <w:tc>
          <w:tcPr>
            <w:tcW w:w="567" w:type="dxa"/>
          </w:tcPr>
          <w:p w14:paraId="55B4FA20" w14:textId="77777777" w:rsidR="00253D55" w:rsidRPr="00F4784F" w:rsidRDefault="00253D55" w:rsidP="009B330A">
            <w:pPr>
              <w:pStyle w:val="TAC"/>
            </w:pPr>
            <w:r w:rsidRPr="00F4784F">
              <w:t>-</w:t>
            </w:r>
          </w:p>
        </w:tc>
        <w:tc>
          <w:tcPr>
            <w:tcW w:w="850" w:type="dxa"/>
          </w:tcPr>
          <w:p w14:paraId="1AEC8747" w14:textId="77777777" w:rsidR="00253D55" w:rsidRPr="00F4784F" w:rsidRDefault="00253D55" w:rsidP="009B330A">
            <w:pPr>
              <w:pStyle w:val="TAC"/>
            </w:pPr>
            <w:r w:rsidRPr="00F4784F">
              <w:t>-</w:t>
            </w:r>
          </w:p>
        </w:tc>
      </w:tr>
      <w:tr w:rsidR="00253D55" w:rsidRPr="00F4784F" w14:paraId="0309DA19" w14:textId="77777777" w:rsidTr="009B330A">
        <w:tc>
          <w:tcPr>
            <w:tcW w:w="534" w:type="dxa"/>
          </w:tcPr>
          <w:p w14:paraId="66837B3C" w14:textId="77777777" w:rsidR="00253D55" w:rsidRPr="00F4784F" w:rsidRDefault="00253D55" w:rsidP="009B330A">
            <w:pPr>
              <w:pStyle w:val="TAC"/>
              <w:rPr>
                <w:lang w:eastAsia="zh-CN"/>
              </w:rPr>
            </w:pPr>
            <w:r w:rsidRPr="00F4784F">
              <w:rPr>
                <w:rFonts w:hint="eastAsia"/>
                <w:lang w:eastAsia="zh-CN"/>
              </w:rPr>
              <w:t>1</w:t>
            </w:r>
            <w:r w:rsidRPr="00F4784F">
              <w:rPr>
                <w:lang w:eastAsia="zh-CN"/>
              </w:rPr>
              <w:t>4</w:t>
            </w:r>
          </w:p>
        </w:tc>
        <w:tc>
          <w:tcPr>
            <w:tcW w:w="3968" w:type="dxa"/>
          </w:tcPr>
          <w:p w14:paraId="5D1BA3B5" w14:textId="5969CE83" w:rsidR="00253D55" w:rsidRPr="00F4784F" w:rsidRDefault="00253D55" w:rsidP="009B330A">
            <w:pPr>
              <w:pStyle w:val="TAL"/>
            </w:pPr>
            <w:r w:rsidRPr="00F4784F">
              <w:t>The SS</w:t>
            </w:r>
            <w:r w:rsidRPr="00F4784F">
              <w:rPr>
                <w:lang w:eastAsia="zh-CN"/>
              </w:rPr>
              <w:t xml:space="preserve"> transmits </w:t>
            </w:r>
            <w:r w:rsidRPr="00F4784F">
              <w:t xml:space="preserve">LTM cell switch command MAC CE with Timing Advance Command value set to </w:t>
            </w:r>
            <w:r w:rsidR="007912FF">
              <w:t>1</w:t>
            </w:r>
            <w:r w:rsidRPr="00F4784F">
              <w:t xml:space="preserve"> and Target Configuration ID value set to 0 to the UE.</w:t>
            </w:r>
          </w:p>
        </w:tc>
        <w:tc>
          <w:tcPr>
            <w:tcW w:w="708" w:type="dxa"/>
          </w:tcPr>
          <w:p w14:paraId="08643AB6" w14:textId="77777777" w:rsidR="00253D55" w:rsidRPr="00F4784F" w:rsidRDefault="00253D55" w:rsidP="009B330A">
            <w:pPr>
              <w:pStyle w:val="TAC"/>
            </w:pPr>
            <w:r w:rsidRPr="00F4784F">
              <w:t>&lt;--</w:t>
            </w:r>
          </w:p>
        </w:tc>
        <w:tc>
          <w:tcPr>
            <w:tcW w:w="2976" w:type="dxa"/>
          </w:tcPr>
          <w:p w14:paraId="082D176F" w14:textId="77777777" w:rsidR="00253D55" w:rsidRPr="00F4784F" w:rsidRDefault="00253D55" w:rsidP="009B330A">
            <w:pPr>
              <w:pStyle w:val="TAL"/>
              <w:rPr>
                <w:lang w:eastAsia="zh-CN"/>
              </w:rPr>
            </w:pPr>
            <w:r w:rsidRPr="00F4784F">
              <w:rPr>
                <w:lang w:eastAsia="zh-CN"/>
              </w:rPr>
              <w:t>MAC PDU</w:t>
            </w:r>
          </w:p>
          <w:p w14:paraId="44E8C375" w14:textId="77777777" w:rsidR="00253D55" w:rsidRPr="00F4784F" w:rsidRDefault="00253D55" w:rsidP="009B330A">
            <w:pPr>
              <w:pStyle w:val="TAL"/>
            </w:pPr>
            <w:r w:rsidRPr="00F4784F">
              <w:rPr>
                <w:lang w:eastAsia="zh-CN"/>
              </w:rPr>
              <w:t>(</w:t>
            </w:r>
            <w:r w:rsidRPr="00F4784F">
              <w:t>LTM Cell Switch Command MAC CE</w:t>
            </w:r>
            <w:r w:rsidRPr="00F4784F">
              <w:rPr>
                <w:lang w:eastAsia="zh-CN"/>
              </w:rPr>
              <w:t>)</w:t>
            </w:r>
          </w:p>
        </w:tc>
        <w:tc>
          <w:tcPr>
            <w:tcW w:w="567" w:type="dxa"/>
          </w:tcPr>
          <w:p w14:paraId="309F39F2" w14:textId="77777777" w:rsidR="00253D55" w:rsidRPr="00F4784F" w:rsidRDefault="00253D55" w:rsidP="009B330A">
            <w:pPr>
              <w:pStyle w:val="TAC"/>
            </w:pPr>
            <w:r w:rsidRPr="00F4784F">
              <w:t>-</w:t>
            </w:r>
          </w:p>
        </w:tc>
        <w:tc>
          <w:tcPr>
            <w:tcW w:w="850" w:type="dxa"/>
          </w:tcPr>
          <w:p w14:paraId="677EB59B" w14:textId="77777777" w:rsidR="00253D55" w:rsidRPr="00F4784F" w:rsidRDefault="00253D55" w:rsidP="009B330A">
            <w:pPr>
              <w:pStyle w:val="TAC"/>
            </w:pPr>
            <w:r w:rsidRPr="00F4784F">
              <w:t>-</w:t>
            </w:r>
          </w:p>
        </w:tc>
      </w:tr>
      <w:tr w:rsidR="00253D55" w:rsidRPr="00F4784F" w14:paraId="18723EBB" w14:textId="77777777" w:rsidTr="009B330A">
        <w:tc>
          <w:tcPr>
            <w:tcW w:w="534" w:type="dxa"/>
          </w:tcPr>
          <w:p w14:paraId="2C009BF1" w14:textId="77777777" w:rsidR="00253D55" w:rsidRPr="00F4784F" w:rsidRDefault="00253D55" w:rsidP="009B330A">
            <w:pPr>
              <w:pStyle w:val="TAC"/>
              <w:rPr>
                <w:lang w:eastAsia="zh-CN"/>
              </w:rPr>
            </w:pPr>
            <w:r w:rsidRPr="00F4784F">
              <w:rPr>
                <w:rFonts w:hint="eastAsia"/>
                <w:lang w:eastAsia="zh-CN"/>
              </w:rPr>
              <w:t>1</w:t>
            </w:r>
            <w:r w:rsidRPr="00F4784F">
              <w:rPr>
                <w:lang w:eastAsia="zh-CN"/>
              </w:rPr>
              <w:t>5</w:t>
            </w:r>
          </w:p>
        </w:tc>
        <w:tc>
          <w:tcPr>
            <w:tcW w:w="3968" w:type="dxa"/>
          </w:tcPr>
          <w:p w14:paraId="2E6B427F" w14:textId="77777777" w:rsidR="00253D55" w:rsidRPr="00F4784F" w:rsidRDefault="00253D55" w:rsidP="009B330A">
            <w:pPr>
              <w:pStyle w:val="TAL"/>
            </w:pPr>
            <w:r w:rsidRPr="00F4784F">
              <w:t xml:space="preserve">The SS transmits an UL Grant, allowing the UE to </w:t>
            </w:r>
            <w:r w:rsidRPr="00F4784F">
              <w:rPr>
                <w:rFonts w:hint="eastAsia"/>
                <w:lang w:eastAsia="zh-CN"/>
              </w:rPr>
              <w:t>transmit</w:t>
            </w:r>
            <w:r w:rsidRPr="00F4784F">
              <w:t xml:space="preserve"> </w:t>
            </w:r>
            <w:r w:rsidRPr="00F4784F">
              <w:rPr>
                <w:rFonts w:hint="eastAsia"/>
                <w:lang w:eastAsia="zh-CN"/>
              </w:rPr>
              <w:t>the</w:t>
            </w:r>
            <w:r w:rsidRPr="00F4784F">
              <w:t xml:space="preserve"> </w:t>
            </w:r>
            <w:r w:rsidRPr="00F4784F">
              <w:rPr>
                <w:i/>
                <w:iCs/>
              </w:rPr>
              <w:t>RRCReconfigurationComplete</w:t>
            </w:r>
            <w:r w:rsidRPr="00F4784F">
              <w:t xml:space="preserve"> message on NR Cell 2.</w:t>
            </w:r>
          </w:p>
        </w:tc>
        <w:tc>
          <w:tcPr>
            <w:tcW w:w="708" w:type="dxa"/>
          </w:tcPr>
          <w:p w14:paraId="63E2D9BA" w14:textId="77777777" w:rsidR="00253D55" w:rsidRPr="00F4784F" w:rsidRDefault="00253D55" w:rsidP="009B330A">
            <w:pPr>
              <w:pStyle w:val="TAC"/>
            </w:pPr>
            <w:r w:rsidRPr="00F4784F">
              <w:t>&lt;--</w:t>
            </w:r>
          </w:p>
        </w:tc>
        <w:tc>
          <w:tcPr>
            <w:tcW w:w="2976" w:type="dxa"/>
          </w:tcPr>
          <w:p w14:paraId="10C79B60" w14:textId="77777777" w:rsidR="00253D55" w:rsidRPr="00F4784F" w:rsidRDefault="00253D55" w:rsidP="009B330A">
            <w:pPr>
              <w:pStyle w:val="TAL"/>
            </w:pPr>
            <w:r w:rsidRPr="00F4784F">
              <w:t>(UL Grant (C-RNTI))</w:t>
            </w:r>
          </w:p>
        </w:tc>
        <w:tc>
          <w:tcPr>
            <w:tcW w:w="567" w:type="dxa"/>
          </w:tcPr>
          <w:p w14:paraId="54A06D71" w14:textId="77777777" w:rsidR="00253D55" w:rsidRPr="00F4784F" w:rsidRDefault="00253D55" w:rsidP="009B330A">
            <w:pPr>
              <w:pStyle w:val="TAC"/>
            </w:pPr>
            <w:r w:rsidRPr="00F4784F">
              <w:t>-</w:t>
            </w:r>
          </w:p>
        </w:tc>
        <w:tc>
          <w:tcPr>
            <w:tcW w:w="850" w:type="dxa"/>
          </w:tcPr>
          <w:p w14:paraId="29937167" w14:textId="77777777" w:rsidR="00253D55" w:rsidRPr="00F4784F" w:rsidRDefault="00253D55" w:rsidP="009B330A">
            <w:pPr>
              <w:pStyle w:val="TAC"/>
            </w:pPr>
            <w:r w:rsidRPr="00F4784F">
              <w:t>-</w:t>
            </w:r>
          </w:p>
        </w:tc>
      </w:tr>
      <w:tr w:rsidR="00253D55" w:rsidRPr="00F4784F" w14:paraId="4C565C56" w14:textId="77777777" w:rsidTr="009B330A">
        <w:tc>
          <w:tcPr>
            <w:tcW w:w="534" w:type="dxa"/>
          </w:tcPr>
          <w:p w14:paraId="71DD5C41" w14:textId="77777777" w:rsidR="00253D55" w:rsidRPr="00F4784F" w:rsidRDefault="00253D55" w:rsidP="009B330A">
            <w:pPr>
              <w:pStyle w:val="TAC"/>
              <w:rPr>
                <w:lang w:eastAsia="zh-CN"/>
              </w:rPr>
            </w:pPr>
            <w:r w:rsidRPr="00F4784F">
              <w:rPr>
                <w:rFonts w:hint="eastAsia"/>
                <w:lang w:eastAsia="zh-CN"/>
              </w:rPr>
              <w:t>1</w:t>
            </w:r>
            <w:r w:rsidRPr="00F4784F">
              <w:rPr>
                <w:lang w:eastAsia="zh-CN"/>
              </w:rPr>
              <w:t>6</w:t>
            </w:r>
          </w:p>
        </w:tc>
        <w:tc>
          <w:tcPr>
            <w:tcW w:w="3968" w:type="dxa"/>
          </w:tcPr>
          <w:p w14:paraId="54291F06" w14:textId="77777777" w:rsidR="00253D55" w:rsidRPr="00F4784F" w:rsidRDefault="00253D55" w:rsidP="009B330A">
            <w:pPr>
              <w:pStyle w:val="TAL"/>
            </w:pPr>
            <w:r w:rsidRPr="00F4784F">
              <w:t xml:space="preserve">The UE </w:t>
            </w:r>
            <w:r w:rsidRPr="00F4784F">
              <w:rPr>
                <w:lang w:eastAsia="zh-CN"/>
              </w:rPr>
              <w:t xml:space="preserve">transmits </w:t>
            </w:r>
            <w:r w:rsidRPr="00F4784F">
              <w:rPr>
                <w:i/>
                <w:iCs/>
              </w:rPr>
              <w:t>RRCReconfigurationComplete</w:t>
            </w:r>
            <w:r w:rsidRPr="00F4784F">
              <w:t xml:space="preserve"> message </w:t>
            </w:r>
            <w:r w:rsidRPr="00F4784F">
              <w:rPr>
                <w:rFonts w:hint="eastAsia"/>
                <w:lang w:eastAsia="zh-CN"/>
              </w:rPr>
              <w:t>on</w:t>
            </w:r>
            <w:r w:rsidRPr="00F4784F">
              <w:t xml:space="preserve"> NR Cell 2</w:t>
            </w:r>
            <w:r>
              <w:t>.</w:t>
            </w:r>
          </w:p>
        </w:tc>
        <w:tc>
          <w:tcPr>
            <w:tcW w:w="708" w:type="dxa"/>
          </w:tcPr>
          <w:p w14:paraId="48981B4C" w14:textId="77777777" w:rsidR="00253D55" w:rsidRPr="00F4784F" w:rsidRDefault="00253D55" w:rsidP="009B330A">
            <w:pPr>
              <w:pStyle w:val="TAC"/>
            </w:pPr>
            <w:r w:rsidRPr="00F4784F">
              <w:t>--&gt;</w:t>
            </w:r>
          </w:p>
        </w:tc>
        <w:tc>
          <w:tcPr>
            <w:tcW w:w="2976" w:type="dxa"/>
          </w:tcPr>
          <w:p w14:paraId="0E5BFE97" w14:textId="77777777" w:rsidR="00253D55" w:rsidRPr="00F4784F" w:rsidRDefault="00253D55" w:rsidP="009B330A">
            <w:pPr>
              <w:pStyle w:val="TAL"/>
            </w:pPr>
            <w:r w:rsidRPr="00F4784F">
              <w:rPr>
                <w:iCs/>
              </w:rPr>
              <w:t>RRCReconfigurationComplete</w:t>
            </w:r>
          </w:p>
        </w:tc>
        <w:tc>
          <w:tcPr>
            <w:tcW w:w="567" w:type="dxa"/>
          </w:tcPr>
          <w:p w14:paraId="7A42A15F" w14:textId="77777777" w:rsidR="00253D55" w:rsidRPr="00F4784F" w:rsidRDefault="00253D55" w:rsidP="009B330A">
            <w:pPr>
              <w:pStyle w:val="TAC"/>
            </w:pPr>
            <w:r w:rsidRPr="00F4784F">
              <w:t>-</w:t>
            </w:r>
          </w:p>
        </w:tc>
        <w:tc>
          <w:tcPr>
            <w:tcW w:w="850" w:type="dxa"/>
          </w:tcPr>
          <w:p w14:paraId="6935B464" w14:textId="77777777" w:rsidR="00253D55" w:rsidRPr="00F4784F" w:rsidRDefault="00253D55" w:rsidP="009B330A">
            <w:pPr>
              <w:pStyle w:val="TAC"/>
            </w:pPr>
            <w:r w:rsidRPr="00F4784F">
              <w:t>-</w:t>
            </w:r>
          </w:p>
        </w:tc>
      </w:tr>
    </w:tbl>
    <w:p w14:paraId="28211A52" w14:textId="77777777" w:rsidR="00253D55" w:rsidRPr="00F4784F" w:rsidRDefault="00253D55" w:rsidP="00253D55">
      <w:pPr>
        <w:rPr>
          <w:rFonts w:eastAsiaTheme="minorHAnsi"/>
          <w:snapToGrid w:val="0"/>
        </w:rPr>
      </w:pPr>
    </w:p>
    <w:p w14:paraId="18FB95C8" w14:textId="77777777" w:rsidR="00253D55" w:rsidRPr="00F4784F" w:rsidRDefault="00253D55" w:rsidP="00253D55">
      <w:pPr>
        <w:pStyle w:val="H6"/>
        <w:rPr>
          <w:lang w:eastAsia="zh-CN"/>
        </w:rPr>
      </w:pPr>
      <w:r w:rsidRPr="00F4784F">
        <w:t>7.1.1.1.28.3.3</w:t>
      </w:r>
      <w:r w:rsidRPr="00F4784F">
        <w:tab/>
        <w:t>Specific message contents</w:t>
      </w:r>
    </w:p>
    <w:p w14:paraId="06ADD2E8" w14:textId="77777777" w:rsidR="00253D55" w:rsidRPr="00F4784F" w:rsidRDefault="00253D55" w:rsidP="00253D55">
      <w:pPr>
        <w:pStyle w:val="TH"/>
      </w:pPr>
      <w:r w:rsidRPr="00F4784F">
        <w:t>Table 7.1.1.1.28.3.3-</w:t>
      </w:r>
      <w:r w:rsidRPr="00F4784F">
        <w:rPr>
          <w:lang w:eastAsia="zh-CN"/>
        </w:rPr>
        <w:t>1</w:t>
      </w:r>
      <w:r w:rsidRPr="00F4784F">
        <w:t xml:space="preserve">: </w:t>
      </w:r>
      <w:r w:rsidRPr="00F4784F">
        <w:rPr>
          <w:i/>
        </w:rPr>
        <w:t>RRCReconfiguration</w:t>
      </w:r>
      <w:r w:rsidRPr="00F4784F">
        <w:t xml:space="preserve"> (step </w:t>
      </w:r>
      <w:r w:rsidRPr="00F4784F">
        <w:rPr>
          <w:lang w:eastAsia="zh-CN"/>
        </w:rPr>
        <w:t>1</w:t>
      </w:r>
      <w:r w:rsidRPr="00F4784F">
        <w:t>, Table 7.1.1.1.28.3.2-3)</w:t>
      </w:r>
    </w:p>
    <w:tbl>
      <w:tblPr>
        <w:tblW w:w="97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747"/>
      </w:tblGrid>
      <w:tr w:rsidR="00253D55" w:rsidRPr="00F4784F" w14:paraId="46489026" w14:textId="77777777" w:rsidTr="009B330A">
        <w:tc>
          <w:tcPr>
            <w:tcW w:w="9635" w:type="dxa"/>
          </w:tcPr>
          <w:p w14:paraId="5580B910" w14:textId="77777777" w:rsidR="00253D55" w:rsidRPr="00F4784F" w:rsidRDefault="00253D55" w:rsidP="009B330A">
            <w:pPr>
              <w:pStyle w:val="TAL"/>
              <w:snapToGrid w:val="0"/>
              <w:rPr>
                <w:lang w:eastAsia="ko-KR"/>
              </w:rPr>
            </w:pPr>
            <w:r w:rsidRPr="00F4784F">
              <w:t>Derivation Path: TS 38.5</w:t>
            </w:r>
            <w:r w:rsidRPr="00F4784F">
              <w:rPr>
                <w:lang w:eastAsia="ko-KR"/>
              </w:rPr>
              <w:t>08-1 [4] Table 4.6.1-13 with condition NR_MEAS</w:t>
            </w:r>
          </w:p>
        </w:tc>
      </w:tr>
    </w:tbl>
    <w:p w14:paraId="68CEECE0" w14:textId="77777777" w:rsidR="00253D55" w:rsidRPr="00F4784F" w:rsidRDefault="00253D55" w:rsidP="00253D55"/>
    <w:p w14:paraId="65623CDE" w14:textId="77777777" w:rsidR="00253D55" w:rsidRPr="00F4784F" w:rsidRDefault="00253D55" w:rsidP="00253D55">
      <w:pPr>
        <w:pStyle w:val="TH"/>
      </w:pPr>
      <w:r w:rsidRPr="00F4784F">
        <w:lastRenderedPageBreak/>
        <w:t xml:space="preserve">Table 7.1.1.1.28.3.3-2: </w:t>
      </w:r>
      <w:r w:rsidRPr="00F4784F">
        <w:rPr>
          <w:i/>
        </w:rPr>
        <w:t>MeasConfig</w:t>
      </w:r>
      <w:r w:rsidRPr="00F4784F">
        <w:t xml:space="preserve"> (Table 7.1.1.1.28.3.3-1)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268"/>
        <w:gridCol w:w="1590"/>
        <w:gridCol w:w="1245"/>
      </w:tblGrid>
      <w:tr w:rsidR="00253D55" w:rsidRPr="00F4784F" w14:paraId="395F7C76" w14:textId="77777777" w:rsidTr="009B330A">
        <w:tc>
          <w:tcPr>
            <w:tcW w:w="9747" w:type="dxa"/>
            <w:gridSpan w:val="4"/>
          </w:tcPr>
          <w:p w14:paraId="04C5F548" w14:textId="77777777" w:rsidR="00253D55" w:rsidRPr="00F4784F" w:rsidRDefault="00253D55" w:rsidP="009B330A">
            <w:pPr>
              <w:pStyle w:val="TAH"/>
              <w:snapToGrid w:val="0"/>
              <w:jc w:val="left"/>
              <w:rPr>
                <w:b w:val="0"/>
              </w:rPr>
            </w:pPr>
            <w:r w:rsidRPr="00F4784F">
              <w:rPr>
                <w:b w:val="0"/>
              </w:rPr>
              <w:t>Derivation Path: TS 38.508-1 [4] Table 4.6.3-69</w:t>
            </w:r>
          </w:p>
        </w:tc>
      </w:tr>
      <w:tr w:rsidR="00253D55" w:rsidRPr="00F4784F" w14:paraId="1C4994B2" w14:textId="77777777" w:rsidTr="009B330A">
        <w:tc>
          <w:tcPr>
            <w:tcW w:w="4644" w:type="dxa"/>
          </w:tcPr>
          <w:p w14:paraId="1F368247" w14:textId="77777777" w:rsidR="00253D55" w:rsidRPr="00F4784F" w:rsidRDefault="00253D55" w:rsidP="009B330A">
            <w:pPr>
              <w:pStyle w:val="TAH"/>
              <w:snapToGrid w:val="0"/>
            </w:pPr>
            <w:r w:rsidRPr="00F4784F">
              <w:t>Information Element</w:t>
            </w:r>
          </w:p>
        </w:tc>
        <w:tc>
          <w:tcPr>
            <w:tcW w:w="2268" w:type="dxa"/>
          </w:tcPr>
          <w:p w14:paraId="0930953E" w14:textId="77777777" w:rsidR="00253D55" w:rsidRPr="00F4784F" w:rsidRDefault="00253D55" w:rsidP="009B330A">
            <w:pPr>
              <w:pStyle w:val="TAH"/>
              <w:snapToGrid w:val="0"/>
            </w:pPr>
            <w:r w:rsidRPr="00F4784F">
              <w:t>Value/remark</w:t>
            </w:r>
          </w:p>
        </w:tc>
        <w:tc>
          <w:tcPr>
            <w:tcW w:w="1590" w:type="dxa"/>
          </w:tcPr>
          <w:p w14:paraId="27DA2EE3" w14:textId="77777777" w:rsidR="00253D55" w:rsidRPr="00F4784F" w:rsidRDefault="00253D55" w:rsidP="009B330A">
            <w:pPr>
              <w:pStyle w:val="TAH"/>
              <w:snapToGrid w:val="0"/>
            </w:pPr>
            <w:r w:rsidRPr="00F4784F">
              <w:t>Comment</w:t>
            </w:r>
          </w:p>
        </w:tc>
        <w:tc>
          <w:tcPr>
            <w:tcW w:w="1245" w:type="dxa"/>
          </w:tcPr>
          <w:p w14:paraId="78457940" w14:textId="77777777" w:rsidR="00253D55" w:rsidRPr="00F4784F" w:rsidRDefault="00253D55" w:rsidP="009B330A">
            <w:pPr>
              <w:pStyle w:val="TAH"/>
              <w:snapToGrid w:val="0"/>
            </w:pPr>
            <w:r w:rsidRPr="00F4784F">
              <w:t>Condition</w:t>
            </w:r>
          </w:p>
        </w:tc>
      </w:tr>
      <w:tr w:rsidR="00253D55" w:rsidRPr="00F4784F" w14:paraId="1E01C37A" w14:textId="77777777" w:rsidTr="009B330A">
        <w:tc>
          <w:tcPr>
            <w:tcW w:w="4644" w:type="dxa"/>
          </w:tcPr>
          <w:p w14:paraId="4DDA41A9" w14:textId="77777777" w:rsidR="00253D55" w:rsidRPr="00F4784F" w:rsidRDefault="00253D55" w:rsidP="009B330A">
            <w:pPr>
              <w:pStyle w:val="TAL"/>
              <w:snapToGrid w:val="0"/>
            </w:pPr>
            <w:r w:rsidRPr="00F4784F">
              <w:t xml:space="preserve">MeasConfig ::= </w:t>
            </w:r>
            <w:r w:rsidRPr="00F4784F">
              <w:rPr>
                <w:snapToGrid w:val="0"/>
              </w:rPr>
              <w:t xml:space="preserve">SEQUENCE </w:t>
            </w:r>
            <w:r w:rsidRPr="00F4784F">
              <w:t>{</w:t>
            </w:r>
          </w:p>
        </w:tc>
        <w:tc>
          <w:tcPr>
            <w:tcW w:w="2268" w:type="dxa"/>
          </w:tcPr>
          <w:p w14:paraId="4915D7CC" w14:textId="77777777" w:rsidR="00253D55" w:rsidRPr="00F4784F" w:rsidRDefault="00253D55" w:rsidP="009B330A">
            <w:pPr>
              <w:pStyle w:val="TAL"/>
              <w:snapToGrid w:val="0"/>
            </w:pPr>
          </w:p>
        </w:tc>
        <w:tc>
          <w:tcPr>
            <w:tcW w:w="1590" w:type="dxa"/>
          </w:tcPr>
          <w:p w14:paraId="66047A0F" w14:textId="77777777" w:rsidR="00253D55" w:rsidRPr="00F4784F" w:rsidRDefault="00253D55" w:rsidP="009B330A">
            <w:pPr>
              <w:pStyle w:val="TAL"/>
              <w:snapToGrid w:val="0"/>
            </w:pPr>
          </w:p>
        </w:tc>
        <w:tc>
          <w:tcPr>
            <w:tcW w:w="1245" w:type="dxa"/>
          </w:tcPr>
          <w:p w14:paraId="54CB8031" w14:textId="77777777" w:rsidR="00253D55" w:rsidRPr="00F4784F" w:rsidRDefault="00253D55" w:rsidP="009B330A">
            <w:pPr>
              <w:pStyle w:val="TAL"/>
              <w:snapToGrid w:val="0"/>
            </w:pPr>
          </w:p>
        </w:tc>
      </w:tr>
      <w:tr w:rsidR="00253D55" w:rsidRPr="00F4784F" w14:paraId="13EC0D92" w14:textId="77777777" w:rsidTr="009B330A">
        <w:tc>
          <w:tcPr>
            <w:tcW w:w="4644" w:type="dxa"/>
            <w:tcBorders>
              <w:top w:val="single" w:sz="4" w:space="0" w:color="auto"/>
              <w:left w:val="single" w:sz="4" w:space="0" w:color="auto"/>
              <w:bottom w:val="single" w:sz="4" w:space="0" w:color="auto"/>
              <w:right w:val="single" w:sz="4" w:space="0" w:color="auto"/>
            </w:tcBorders>
          </w:tcPr>
          <w:p w14:paraId="44B4D378" w14:textId="77777777" w:rsidR="00253D55" w:rsidRPr="00F4784F" w:rsidRDefault="00253D55" w:rsidP="009B330A">
            <w:pPr>
              <w:pStyle w:val="TAL"/>
              <w:snapToGrid w:val="0"/>
            </w:pPr>
            <w:r w:rsidRPr="00F4784F">
              <w:t xml:space="preserve">  measObjectToAddModList</w:t>
            </w:r>
            <w:r w:rsidRPr="00F4784F">
              <w:rPr>
                <w:snapToGrid w:val="0"/>
              </w:rPr>
              <w:t xml:space="preserve"> SEQUENCE (SIZE (1..maxNrofMeasId)) OF </w:t>
            </w:r>
            <w:r w:rsidRPr="00F4784F">
              <w:t>MeasObjectToAddMod</w:t>
            </w:r>
            <w:r w:rsidRPr="00F4784F">
              <w:rPr>
                <w:snapToGrid w:val="0"/>
              </w:rPr>
              <w:t xml:space="preserve"> </w:t>
            </w:r>
            <w:r w:rsidRPr="00F4784F">
              <w:t>{</w:t>
            </w:r>
          </w:p>
        </w:tc>
        <w:tc>
          <w:tcPr>
            <w:tcW w:w="2268" w:type="dxa"/>
            <w:tcBorders>
              <w:top w:val="single" w:sz="4" w:space="0" w:color="auto"/>
              <w:left w:val="single" w:sz="4" w:space="0" w:color="auto"/>
              <w:bottom w:val="single" w:sz="4" w:space="0" w:color="auto"/>
              <w:right w:val="single" w:sz="4" w:space="0" w:color="auto"/>
            </w:tcBorders>
          </w:tcPr>
          <w:p w14:paraId="68218C9D" w14:textId="77777777" w:rsidR="00253D55" w:rsidRPr="00F4784F" w:rsidRDefault="00253D55" w:rsidP="009B330A">
            <w:pPr>
              <w:pStyle w:val="TAL"/>
              <w:snapToGrid w:val="0"/>
            </w:pPr>
            <w:r w:rsidRPr="00F4784F">
              <w:t>1 entry</w:t>
            </w:r>
          </w:p>
        </w:tc>
        <w:tc>
          <w:tcPr>
            <w:tcW w:w="1590" w:type="dxa"/>
            <w:tcBorders>
              <w:top w:val="single" w:sz="4" w:space="0" w:color="auto"/>
              <w:left w:val="single" w:sz="4" w:space="0" w:color="auto"/>
              <w:bottom w:val="single" w:sz="4" w:space="0" w:color="auto"/>
              <w:right w:val="single" w:sz="4" w:space="0" w:color="auto"/>
            </w:tcBorders>
          </w:tcPr>
          <w:p w14:paraId="6A1C640F"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E378B68" w14:textId="77777777" w:rsidR="00253D55" w:rsidRPr="00F4784F" w:rsidRDefault="00253D55" w:rsidP="009B330A">
            <w:pPr>
              <w:pStyle w:val="TAL"/>
              <w:snapToGrid w:val="0"/>
            </w:pPr>
          </w:p>
        </w:tc>
      </w:tr>
      <w:tr w:rsidR="00253D55" w:rsidRPr="00F4784F" w14:paraId="6E109290" w14:textId="77777777" w:rsidTr="009B330A">
        <w:tc>
          <w:tcPr>
            <w:tcW w:w="4644" w:type="dxa"/>
            <w:tcBorders>
              <w:top w:val="single" w:sz="4" w:space="0" w:color="auto"/>
              <w:left w:val="single" w:sz="4" w:space="0" w:color="auto"/>
              <w:bottom w:val="single" w:sz="4" w:space="0" w:color="auto"/>
              <w:right w:val="single" w:sz="4" w:space="0" w:color="auto"/>
            </w:tcBorders>
          </w:tcPr>
          <w:p w14:paraId="61D14605" w14:textId="77777777" w:rsidR="00253D55" w:rsidRPr="00F4784F" w:rsidRDefault="00253D55" w:rsidP="009B330A">
            <w:pPr>
              <w:pStyle w:val="TAL"/>
              <w:snapToGrid w:val="0"/>
            </w:pPr>
            <w:r w:rsidRPr="00F4784F">
              <w:t xml:space="preserve">    MeasObjectToAddMod[1] </w:t>
            </w:r>
            <w:r w:rsidRPr="00F4784F">
              <w:rPr>
                <w:snapToGrid w:val="0"/>
              </w:rPr>
              <w:t xml:space="preserve">SEQUENCE </w:t>
            </w:r>
            <w:r w:rsidRPr="00F4784F">
              <w:t>{</w:t>
            </w:r>
          </w:p>
        </w:tc>
        <w:tc>
          <w:tcPr>
            <w:tcW w:w="2268" w:type="dxa"/>
            <w:tcBorders>
              <w:top w:val="single" w:sz="4" w:space="0" w:color="auto"/>
              <w:left w:val="single" w:sz="4" w:space="0" w:color="auto"/>
              <w:bottom w:val="single" w:sz="4" w:space="0" w:color="auto"/>
              <w:right w:val="single" w:sz="4" w:space="0" w:color="auto"/>
            </w:tcBorders>
          </w:tcPr>
          <w:p w14:paraId="34781F8F" w14:textId="77777777" w:rsidR="00253D55" w:rsidRPr="00F4784F" w:rsidRDefault="00253D55" w:rsidP="009B330A">
            <w:pPr>
              <w:pStyle w:val="TAL"/>
            </w:pPr>
          </w:p>
        </w:tc>
        <w:tc>
          <w:tcPr>
            <w:tcW w:w="1590" w:type="dxa"/>
            <w:tcBorders>
              <w:top w:val="single" w:sz="4" w:space="0" w:color="auto"/>
              <w:left w:val="single" w:sz="4" w:space="0" w:color="auto"/>
              <w:bottom w:val="single" w:sz="4" w:space="0" w:color="auto"/>
              <w:right w:val="single" w:sz="4" w:space="0" w:color="auto"/>
            </w:tcBorders>
          </w:tcPr>
          <w:p w14:paraId="7F5F8072" w14:textId="77777777" w:rsidR="00253D55" w:rsidRPr="00F4784F" w:rsidRDefault="00253D55" w:rsidP="009B330A">
            <w:pPr>
              <w:pStyle w:val="TAL"/>
              <w:snapToGrid w:val="0"/>
              <w:rPr>
                <w:lang w:eastAsia="zh-CN"/>
              </w:rPr>
            </w:pPr>
            <w:r w:rsidRPr="00F4784F">
              <w:t>entry 1</w:t>
            </w:r>
          </w:p>
        </w:tc>
        <w:tc>
          <w:tcPr>
            <w:tcW w:w="1245" w:type="dxa"/>
            <w:tcBorders>
              <w:top w:val="single" w:sz="4" w:space="0" w:color="auto"/>
              <w:left w:val="single" w:sz="4" w:space="0" w:color="auto"/>
              <w:bottom w:val="single" w:sz="4" w:space="0" w:color="auto"/>
              <w:right w:val="single" w:sz="4" w:space="0" w:color="auto"/>
            </w:tcBorders>
          </w:tcPr>
          <w:p w14:paraId="0DCF8AE8" w14:textId="77777777" w:rsidR="00253D55" w:rsidRPr="00F4784F" w:rsidRDefault="00253D55" w:rsidP="009B330A">
            <w:pPr>
              <w:pStyle w:val="TAL"/>
              <w:snapToGrid w:val="0"/>
            </w:pPr>
          </w:p>
        </w:tc>
      </w:tr>
      <w:tr w:rsidR="00253D55" w:rsidRPr="00F4784F" w14:paraId="17C04EFF" w14:textId="77777777" w:rsidTr="009B330A">
        <w:tc>
          <w:tcPr>
            <w:tcW w:w="4644" w:type="dxa"/>
            <w:tcBorders>
              <w:top w:val="single" w:sz="4" w:space="0" w:color="auto"/>
              <w:left w:val="single" w:sz="4" w:space="0" w:color="auto"/>
              <w:bottom w:val="single" w:sz="4" w:space="0" w:color="auto"/>
              <w:right w:val="single" w:sz="4" w:space="0" w:color="auto"/>
            </w:tcBorders>
          </w:tcPr>
          <w:p w14:paraId="0CD38591" w14:textId="77777777" w:rsidR="00253D55" w:rsidRPr="00F4784F" w:rsidRDefault="00253D55" w:rsidP="009B330A">
            <w:pPr>
              <w:pStyle w:val="TAL"/>
              <w:snapToGrid w:val="0"/>
            </w:pPr>
            <w:r w:rsidRPr="00F4784F">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29B7CAD8" w14:textId="77777777" w:rsidR="00253D55" w:rsidRPr="00F4784F" w:rsidRDefault="00253D55" w:rsidP="009B330A">
            <w:pPr>
              <w:pStyle w:val="TAL"/>
            </w:pPr>
            <w:r w:rsidRPr="00F4784F">
              <w:t>1</w:t>
            </w:r>
          </w:p>
        </w:tc>
        <w:tc>
          <w:tcPr>
            <w:tcW w:w="1590" w:type="dxa"/>
            <w:tcBorders>
              <w:top w:val="single" w:sz="4" w:space="0" w:color="auto"/>
              <w:left w:val="single" w:sz="4" w:space="0" w:color="auto"/>
              <w:bottom w:val="single" w:sz="4" w:space="0" w:color="auto"/>
              <w:right w:val="single" w:sz="4" w:space="0" w:color="auto"/>
            </w:tcBorders>
          </w:tcPr>
          <w:p w14:paraId="0AED78AB" w14:textId="77777777" w:rsidR="00253D55" w:rsidRPr="00F4784F" w:rsidRDefault="00253D55" w:rsidP="009B330A">
            <w:pPr>
              <w:pStyle w:val="TAL"/>
              <w:snapToGrid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33AF470" w14:textId="77777777" w:rsidR="00253D55" w:rsidRPr="00F4784F" w:rsidRDefault="00253D55" w:rsidP="009B330A">
            <w:pPr>
              <w:pStyle w:val="TAL"/>
              <w:snapToGrid w:val="0"/>
            </w:pPr>
          </w:p>
        </w:tc>
      </w:tr>
      <w:tr w:rsidR="00253D55" w:rsidRPr="00F4784F" w14:paraId="3A0DEC6A" w14:textId="77777777" w:rsidTr="009B330A">
        <w:tc>
          <w:tcPr>
            <w:tcW w:w="4644" w:type="dxa"/>
            <w:tcBorders>
              <w:top w:val="single" w:sz="4" w:space="0" w:color="auto"/>
              <w:left w:val="single" w:sz="4" w:space="0" w:color="auto"/>
              <w:bottom w:val="single" w:sz="4" w:space="0" w:color="auto"/>
              <w:right w:val="single" w:sz="4" w:space="0" w:color="auto"/>
            </w:tcBorders>
          </w:tcPr>
          <w:p w14:paraId="47A34C1A" w14:textId="77777777" w:rsidR="00253D55" w:rsidRPr="00F4784F" w:rsidRDefault="00253D55" w:rsidP="009B330A">
            <w:pPr>
              <w:pStyle w:val="TAL"/>
              <w:snapToGrid w:val="0"/>
            </w:pPr>
            <w:r w:rsidRPr="00F4784F">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5EAB5583" w14:textId="77777777" w:rsidR="00253D55" w:rsidRPr="00F4784F" w:rsidRDefault="00253D55" w:rsidP="009B330A">
            <w:pPr>
              <w:pStyle w:val="TAL"/>
            </w:pPr>
          </w:p>
        </w:tc>
        <w:tc>
          <w:tcPr>
            <w:tcW w:w="1590" w:type="dxa"/>
            <w:tcBorders>
              <w:top w:val="single" w:sz="4" w:space="0" w:color="auto"/>
              <w:left w:val="single" w:sz="4" w:space="0" w:color="auto"/>
              <w:bottom w:val="single" w:sz="4" w:space="0" w:color="auto"/>
              <w:right w:val="single" w:sz="4" w:space="0" w:color="auto"/>
            </w:tcBorders>
          </w:tcPr>
          <w:p w14:paraId="6DFC7B26"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A0D449D" w14:textId="77777777" w:rsidR="00253D55" w:rsidRPr="00F4784F" w:rsidRDefault="00253D55" w:rsidP="009B330A">
            <w:pPr>
              <w:pStyle w:val="TAL"/>
              <w:snapToGrid w:val="0"/>
            </w:pPr>
          </w:p>
        </w:tc>
      </w:tr>
      <w:tr w:rsidR="00253D55" w:rsidRPr="00F4784F" w14:paraId="4C44A6E7" w14:textId="77777777" w:rsidTr="009B330A">
        <w:tc>
          <w:tcPr>
            <w:tcW w:w="4644" w:type="dxa"/>
            <w:tcBorders>
              <w:top w:val="single" w:sz="4" w:space="0" w:color="auto"/>
              <w:left w:val="single" w:sz="4" w:space="0" w:color="auto"/>
              <w:bottom w:val="single" w:sz="4" w:space="0" w:color="auto"/>
              <w:right w:val="single" w:sz="4" w:space="0" w:color="auto"/>
            </w:tcBorders>
          </w:tcPr>
          <w:p w14:paraId="43336CE2" w14:textId="77777777" w:rsidR="00253D55" w:rsidRPr="00F4784F" w:rsidRDefault="00253D55" w:rsidP="009B330A">
            <w:pPr>
              <w:pStyle w:val="TAL"/>
              <w:tabs>
                <w:tab w:val="left" w:pos="599"/>
              </w:tabs>
              <w:snapToGrid w:val="0"/>
            </w:pPr>
            <w:r w:rsidRPr="00F4784F">
              <w:t xml:space="preserve">        measObjectNR</w:t>
            </w:r>
            <w:r w:rsidRPr="00F4784F">
              <w:rPr>
                <w:snapToGrid w:val="0"/>
              </w:rPr>
              <w:t xml:space="preserve"> </w:t>
            </w:r>
          </w:p>
        </w:tc>
        <w:tc>
          <w:tcPr>
            <w:tcW w:w="2268" w:type="dxa"/>
            <w:tcBorders>
              <w:top w:val="single" w:sz="4" w:space="0" w:color="auto"/>
              <w:left w:val="single" w:sz="4" w:space="0" w:color="auto"/>
              <w:bottom w:val="single" w:sz="4" w:space="0" w:color="auto"/>
              <w:right w:val="single" w:sz="4" w:space="0" w:color="auto"/>
            </w:tcBorders>
          </w:tcPr>
          <w:p w14:paraId="26E4F3CB" w14:textId="77777777" w:rsidR="00253D55" w:rsidRPr="00F4784F" w:rsidRDefault="00253D55" w:rsidP="009B330A">
            <w:pPr>
              <w:pStyle w:val="TAL"/>
            </w:pPr>
            <w:r w:rsidRPr="00F4784F">
              <w:t>MeasObjectNR</w:t>
            </w:r>
          </w:p>
        </w:tc>
        <w:tc>
          <w:tcPr>
            <w:tcW w:w="1590" w:type="dxa"/>
            <w:tcBorders>
              <w:top w:val="single" w:sz="4" w:space="0" w:color="auto"/>
              <w:left w:val="single" w:sz="4" w:space="0" w:color="auto"/>
              <w:bottom w:val="single" w:sz="4" w:space="0" w:color="auto"/>
              <w:right w:val="single" w:sz="4" w:space="0" w:color="auto"/>
            </w:tcBorders>
          </w:tcPr>
          <w:p w14:paraId="3869767B" w14:textId="77777777" w:rsidR="00253D55" w:rsidRPr="00F4784F" w:rsidRDefault="00253D55" w:rsidP="009B330A">
            <w:pPr>
              <w:pStyle w:val="TAL"/>
              <w:snapToGrid w:val="0"/>
            </w:pPr>
            <w:r w:rsidRPr="00F4784F">
              <w:t>Table 7.1.1.1.28.3.3-3</w:t>
            </w:r>
          </w:p>
        </w:tc>
        <w:tc>
          <w:tcPr>
            <w:tcW w:w="1245" w:type="dxa"/>
            <w:tcBorders>
              <w:top w:val="single" w:sz="4" w:space="0" w:color="auto"/>
              <w:left w:val="single" w:sz="4" w:space="0" w:color="auto"/>
              <w:bottom w:val="single" w:sz="4" w:space="0" w:color="auto"/>
              <w:right w:val="single" w:sz="4" w:space="0" w:color="auto"/>
            </w:tcBorders>
          </w:tcPr>
          <w:p w14:paraId="40F32E51" w14:textId="77777777" w:rsidR="00253D55" w:rsidRPr="00F4784F" w:rsidRDefault="00253D55" w:rsidP="009B330A">
            <w:pPr>
              <w:pStyle w:val="TAL"/>
              <w:snapToGrid w:val="0"/>
            </w:pPr>
          </w:p>
        </w:tc>
      </w:tr>
      <w:tr w:rsidR="00253D55" w:rsidRPr="00F4784F" w14:paraId="60A84759" w14:textId="77777777" w:rsidTr="009B330A">
        <w:tc>
          <w:tcPr>
            <w:tcW w:w="4644" w:type="dxa"/>
            <w:tcBorders>
              <w:top w:val="single" w:sz="4" w:space="0" w:color="auto"/>
              <w:left w:val="single" w:sz="4" w:space="0" w:color="auto"/>
              <w:bottom w:val="single" w:sz="4" w:space="0" w:color="auto"/>
              <w:right w:val="single" w:sz="4" w:space="0" w:color="auto"/>
            </w:tcBorders>
          </w:tcPr>
          <w:p w14:paraId="00C3BEB8" w14:textId="77777777" w:rsidR="00253D55" w:rsidRPr="00F4784F" w:rsidRDefault="00253D55" w:rsidP="009B330A">
            <w:pPr>
              <w:pStyle w:val="TAL"/>
              <w:tabs>
                <w:tab w:val="left" w:pos="599"/>
              </w:tabs>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7078414D"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506E2A79"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D6040F2" w14:textId="77777777" w:rsidR="00253D55" w:rsidRPr="00F4784F" w:rsidRDefault="00253D55" w:rsidP="009B330A">
            <w:pPr>
              <w:pStyle w:val="TAL"/>
              <w:snapToGrid w:val="0"/>
            </w:pPr>
          </w:p>
        </w:tc>
      </w:tr>
      <w:tr w:rsidR="00253D55" w:rsidRPr="00F4784F" w14:paraId="28D53787" w14:textId="77777777" w:rsidTr="009B330A">
        <w:tc>
          <w:tcPr>
            <w:tcW w:w="4644" w:type="dxa"/>
            <w:tcBorders>
              <w:top w:val="single" w:sz="4" w:space="0" w:color="auto"/>
              <w:left w:val="single" w:sz="4" w:space="0" w:color="auto"/>
              <w:bottom w:val="single" w:sz="4" w:space="0" w:color="auto"/>
              <w:right w:val="single" w:sz="4" w:space="0" w:color="auto"/>
            </w:tcBorders>
          </w:tcPr>
          <w:p w14:paraId="32C60D74" w14:textId="77777777" w:rsidR="00253D55" w:rsidRPr="00F4784F" w:rsidRDefault="00253D55" w:rsidP="009B330A">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72FEF919"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AA72BBE"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A45F503" w14:textId="77777777" w:rsidR="00253D55" w:rsidRPr="00F4784F" w:rsidRDefault="00253D55" w:rsidP="009B330A">
            <w:pPr>
              <w:pStyle w:val="TAL"/>
              <w:snapToGrid w:val="0"/>
            </w:pPr>
          </w:p>
        </w:tc>
      </w:tr>
      <w:tr w:rsidR="00253D55" w:rsidRPr="00F4784F" w14:paraId="2663BD51" w14:textId="77777777" w:rsidTr="009B330A">
        <w:tc>
          <w:tcPr>
            <w:tcW w:w="4644" w:type="dxa"/>
            <w:tcBorders>
              <w:top w:val="single" w:sz="4" w:space="0" w:color="auto"/>
              <w:left w:val="single" w:sz="4" w:space="0" w:color="auto"/>
              <w:bottom w:val="single" w:sz="4" w:space="0" w:color="auto"/>
              <w:right w:val="single" w:sz="4" w:space="0" w:color="auto"/>
            </w:tcBorders>
          </w:tcPr>
          <w:p w14:paraId="16BFFBCE" w14:textId="77777777" w:rsidR="00253D55" w:rsidRPr="00F4784F" w:rsidRDefault="00253D55" w:rsidP="009B330A">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5E2BC56E"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5042049F"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FB824AD" w14:textId="77777777" w:rsidR="00253D55" w:rsidRPr="00F4784F" w:rsidRDefault="00253D55" w:rsidP="009B330A">
            <w:pPr>
              <w:pStyle w:val="TAL"/>
              <w:snapToGrid w:val="0"/>
            </w:pPr>
          </w:p>
        </w:tc>
      </w:tr>
      <w:tr w:rsidR="00253D55" w:rsidRPr="00F4784F" w14:paraId="3370369E" w14:textId="77777777" w:rsidTr="009B330A">
        <w:tc>
          <w:tcPr>
            <w:tcW w:w="4644" w:type="dxa"/>
            <w:tcBorders>
              <w:top w:val="single" w:sz="4" w:space="0" w:color="auto"/>
              <w:left w:val="single" w:sz="4" w:space="0" w:color="auto"/>
              <w:bottom w:val="single" w:sz="4" w:space="0" w:color="auto"/>
              <w:right w:val="single" w:sz="4" w:space="0" w:color="auto"/>
            </w:tcBorders>
          </w:tcPr>
          <w:p w14:paraId="5B62964E" w14:textId="77777777" w:rsidR="00253D55" w:rsidRPr="00F4784F" w:rsidRDefault="00253D55" w:rsidP="009B330A">
            <w:pPr>
              <w:pStyle w:val="TAL"/>
              <w:snapToGrid w:val="0"/>
            </w:pPr>
            <w:r w:rsidRPr="00F4784F">
              <w:t xml:space="preserve">  reportConfigToAddModList</w:t>
            </w:r>
            <w:r w:rsidRPr="00F4784F">
              <w:rPr>
                <w:snapToGrid w:val="0"/>
              </w:rPr>
              <w:t xml:space="preserve"> SEQUENCE(SIZE (1..maxReportConfigId)) OF </w:t>
            </w:r>
            <w:r w:rsidRPr="00F4784F">
              <w:t>ReportConfigToAddMod</w:t>
            </w:r>
            <w:r w:rsidRPr="00F4784F">
              <w:rPr>
                <w:snapToGrid w:val="0"/>
              </w:rPr>
              <w:t xml:space="preserve"> </w:t>
            </w:r>
            <w:r w:rsidRPr="00F4784F">
              <w:t>{</w:t>
            </w:r>
          </w:p>
        </w:tc>
        <w:tc>
          <w:tcPr>
            <w:tcW w:w="2268" w:type="dxa"/>
            <w:tcBorders>
              <w:top w:val="single" w:sz="4" w:space="0" w:color="auto"/>
              <w:left w:val="single" w:sz="4" w:space="0" w:color="auto"/>
              <w:bottom w:val="single" w:sz="4" w:space="0" w:color="auto"/>
              <w:right w:val="single" w:sz="4" w:space="0" w:color="auto"/>
            </w:tcBorders>
          </w:tcPr>
          <w:p w14:paraId="702D0BEB" w14:textId="77777777" w:rsidR="00253D55" w:rsidRPr="00F4784F" w:rsidRDefault="00253D55" w:rsidP="009B330A">
            <w:pPr>
              <w:pStyle w:val="TAL"/>
              <w:snapToGrid w:val="0"/>
            </w:pPr>
            <w:r w:rsidRPr="00F4784F">
              <w:t>1 entry</w:t>
            </w:r>
          </w:p>
        </w:tc>
        <w:tc>
          <w:tcPr>
            <w:tcW w:w="1590" w:type="dxa"/>
            <w:tcBorders>
              <w:top w:val="single" w:sz="4" w:space="0" w:color="auto"/>
              <w:left w:val="single" w:sz="4" w:space="0" w:color="auto"/>
              <w:bottom w:val="single" w:sz="4" w:space="0" w:color="auto"/>
              <w:right w:val="single" w:sz="4" w:space="0" w:color="auto"/>
            </w:tcBorders>
          </w:tcPr>
          <w:p w14:paraId="0B2F318F"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C8CDFBE" w14:textId="77777777" w:rsidR="00253D55" w:rsidRPr="00F4784F" w:rsidRDefault="00253D55" w:rsidP="009B330A">
            <w:pPr>
              <w:pStyle w:val="TAL"/>
              <w:snapToGrid w:val="0"/>
            </w:pPr>
          </w:p>
        </w:tc>
      </w:tr>
      <w:tr w:rsidR="00253D55" w:rsidRPr="00F4784F" w14:paraId="060CC29F" w14:textId="77777777" w:rsidTr="009B330A">
        <w:tc>
          <w:tcPr>
            <w:tcW w:w="4644" w:type="dxa"/>
            <w:tcBorders>
              <w:top w:val="single" w:sz="4" w:space="0" w:color="auto"/>
              <w:left w:val="single" w:sz="4" w:space="0" w:color="auto"/>
              <w:bottom w:val="single" w:sz="4" w:space="0" w:color="auto"/>
              <w:right w:val="single" w:sz="4" w:space="0" w:color="auto"/>
            </w:tcBorders>
          </w:tcPr>
          <w:p w14:paraId="72EC26E2" w14:textId="77777777" w:rsidR="00253D55" w:rsidRPr="00F4784F" w:rsidRDefault="00253D55" w:rsidP="009B330A">
            <w:pPr>
              <w:pStyle w:val="TAL"/>
              <w:snapToGrid w:val="0"/>
            </w:pPr>
            <w:r w:rsidRPr="00F4784F">
              <w:t xml:space="preserve">    ReportConfigToAddMod[1] </w:t>
            </w:r>
            <w:r w:rsidRPr="00F4784F">
              <w:rPr>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689CA3FC"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5C4BEC5D" w14:textId="77777777" w:rsidR="00253D55" w:rsidRPr="00F4784F" w:rsidRDefault="00253D55" w:rsidP="009B330A">
            <w:pPr>
              <w:pStyle w:val="TAL"/>
              <w:snapToGrid w:val="0"/>
            </w:pPr>
            <w:r w:rsidRPr="00F4784F">
              <w:t>entry 1</w:t>
            </w:r>
          </w:p>
        </w:tc>
        <w:tc>
          <w:tcPr>
            <w:tcW w:w="1245" w:type="dxa"/>
            <w:tcBorders>
              <w:top w:val="single" w:sz="4" w:space="0" w:color="auto"/>
              <w:left w:val="single" w:sz="4" w:space="0" w:color="auto"/>
              <w:bottom w:val="single" w:sz="4" w:space="0" w:color="auto"/>
              <w:right w:val="single" w:sz="4" w:space="0" w:color="auto"/>
            </w:tcBorders>
          </w:tcPr>
          <w:p w14:paraId="67B78240" w14:textId="77777777" w:rsidR="00253D55" w:rsidRPr="00F4784F" w:rsidRDefault="00253D55" w:rsidP="009B330A">
            <w:pPr>
              <w:pStyle w:val="TAL"/>
              <w:snapToGrid w:val="0"/>
            </w:pPr>
          </w:p>
        </w:tc>
      </w:tr>
      <w:tr w:rsidR="00253D55" w:rsidRPr="00F4784F" w14:paraId="32CB4DFF" w14:textId="77777777" w:rsidTr="009B330A">
        <w:tc>
          <w:tcPr>
            <w:tcW w:w="4644" w:type="dxa"/>
            <w:tcBorders>
              <w:top w:val="single" w:sz="4" w:space="0" w:color="auto"/>
              <w:left w:val="single" w:sz="4" w:space="0" w:color="auto"/>
              <w:bottom w:val="single" w:sz="4" w:space="0" w:color="auto"/>
              <w:right w:val="single" w:sz="4" w:space="0" w:color="auto"/>
            </w:tcBorders>
          </w:tcPr>
          <w:p w14:paraId="3292FA6C" w14:textId="77777777" w:rsidR="00253D55" w:rsidRPr="00F4784F" w:rsidRDefault="00253D55" w:rsidP="009B330A">
            <w:pPr>
              <w:pStyle w:val="TAL"/>
              <w:snapToGrid w:val="0"/>
            </w:pPr>
            <w:r w:rsidRPr="00F4784F">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4B9DBE9A" w14:textId="77777777" w:rsidR="00253D55" w:rsidRPr="00F4784F" w:rsidRDefault="00253D55" w:rsidP="009B330A">
            <w:pPr>
              <w:pStyle w:val="TAL"/>
              <w:snapToGrid w:val="0"/>
            </w:pPr>
            <w:r w:rsidRPr="00F4784F">
              <w:t>1</w:t>
            </w:r>
          </w:p>
        </w:tc>
        <w:tc>
          <w:tcPr>
            <w:tcW w:w="1590" w:type="dxa"/>
            <w:tcBorders>
              <w:top w:val="single" w:sz="4" w:space="0" w:color="auto"/>
              <w:left w:val="single" w:sz="4" w:space="0" w:color="auto"/>
              <w:bottom w:val="single" w:sz="4" w:space="0" w:color="auto"/>
              <w:right w:val="single" w:sz="4" w:space="0" w:color="auto"/>
            </w:tcBorders>
          </w:tcPr>
          <w:p w14:paraId="7DA5EAB7"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12A6757" w14:textId="77777777" w:rsidR="00253D55" w:rsidRPr="00F4784F" w:rsidRDefault="00253D55" w:rsidP="009B330A">
            <w:pPr>
              <w:pStyle w:val="TAL"/>
              <w:snapToGrid w:val="0"/>
            </w:pPr>
          </w:p>
        </w:tc>
      </w:tr>
      <w:tr w:rsidR="00253D55" w:rsidRPr="00F4784F" w14:paraId="424B7AD9" w14:textId="77777777" w:rsidTr="009B330A">
        <w:tc>
          <w:tcPr>
            <w:tcW w:w="4644" w:type="dxa"/>
            <w:tcBorders>
              <w:top w:val="single" w:sz="4" w:space="0" w:color="auto"/>
              <w:left w:val="single" w:sz="4" w:space="0" w:color="auto"/>
              <w:bottom w:val="single" w:sz="4" w:space="0" w:color="auto"/>
              <w:right w:val="single" w:sz="4" w:space="0" w:color="auto"/>
            </w:tcBorders>
          </w:tcPr>
          <w:p w14:paraId="3C7BFDDD" w14:textId="77777777" w:rsidR="00253D55" w:rsidRPr="00F4784F" w:rsidRDefault="00253D55" w:rsidP="009B330A">
            <w:pPr>
              <w:pStyle w:val="TAL"/>
              <w:snapToGrid w:val="0"/>
            </w:pPr>
            <w:r w:rsidRPr="00F4784F">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7BC6D309"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59AF29D"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45A2BB3" w14:textId="77777777" w:rsidR="00253D55" w:rsidRPr="00F4784F" w:rsidRDefault="00253D55" w:rsidP="009B330A">
            <w:pPr>
              <w:pStyle w:val="TAL"/>
              <w:snapToGrid w:val="0"/>
            </w:pPr>
          </w:p>
        </w:tc>
      </w:tr>
      <w:tr w:rsidR="00253D55" w:rsidRPr="00F4784F" w14:paraId="5763D211" w14:textId="77777777" w:rsidTr="009B330A">
        <w:tc>
          <w:tcPr>
            <w:tcW w:w="4644" w:type="dxa"/>
            <w:tcBorders>
              <w:top w:val="single" w:sz="4" w:space="0" w:color="auto"/>
              <w:left w:val="single" w:sz="4" w:space="0" w:color="auto"/>
              <w:bottom w:val="single" w:sz="4" w:space="0" w:color="auto"/>
              <w:right w:val="single" w:sz="4" w:space="0" w:color="auto"/>
            </w:tcBorders>
          </w:tcPr>
          <w:p w14:paraId="64B4A462" w14:textId="77777777" w:rsidR="00253D55" w:rsidRPr="00F4784F" w:rsidRDefault="00253D55" w:rsidP="009B330A">
            <w:pPr>
              <w:pStyle w:val="TAL"/>
              <w:tabs>
                <w:tab w:val="left" w:pos="887"/>
              </w:tabs>
              <w:snapToGrid w:val="0"/>
            </w:pPr>
            <w:r w:rsidRPr="00F4784F">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01131D5F" w14:textId="77777777" w:rsidR="00253D55" w:rsidRPr="00F4784F" w:rsidRDefault="00253D55" w:rsidP="009B330A">
            <w:pPr>
              <w:pStyle w:val="TAL"/>
              <w:snapToGrid w:val="0"/>
            </w:pPr>
            <w:r w:rsidRPr="00F4784F">
              <w:t>ReportConfigNR-EventA3</w:t>
            </w:r>
          </w:p>
        </w:tc>
        <w:tc>
          <w:tcPr>
            <w:tcW w:w="1590" w:type="dxa"/>
            <w:tcBorders>
              <w:top w:val="single" w:sz="4" w:space="0" w:color="auto"/>
              <w:left w:val="single" w:sz="4" w:space="0" w:color="auto"/>
              <w:bottom w:val="single" w:sz="4" w:space="0" w:color="auto"/>
              <w:right w:val="single" w:sz="4" w:space="0" w:color="auto"/>
            </w:tcBorders>
          </w:tcPr>
          <w:p w14:paraId="555A69DA" w14:textId="77777777" w:rsidR="00253D55" w:rsidRPr="00F4784F" w:rsidRDefault="00253D55" w:rsidP="009B330A">
            <w:pPr>
              <w:pStyle w:val="TAL"/>
              <w:snapToGrid w:val="0"/>
            </w:pPr>
            <w:r w:rsidRPr="00F4784F">
              <w:t>Table 7.1.1.1.28.3.3-4</w:t>
            </w:r>
          </w:p>
        </w:tc>
        <w:tc>
          <w:tcPr>
            <w:tcW w:w="1245" w:type="dxa"/>
            <w:tcBorders>
              <w:top w:val="single" w:sz="4" w:space="0" w:color="auto"/>
              <w:left w:val="single" w:sz="4" w:space="0" w:color="auto"/>
              <w:bottom w:val="single" w:sz="4" w:space="0" w:color="auto"/>
              <w:right w:val="single" w:sz="4" w:space="0" w:color="auto"/>
            </w:tcBorders>
          </w:tcPr>
          <w:p w14:paraId="089BADB6" w14:textId="77777777" w:rsidR="00253D55" w:rsidRPr="00F4784F" w:rsidRDefault="00253D55" w:rsidP="009B330A">
            <w:pPr>
              <w:pStyle w:val="TAL"/>
              <w:snapToGrid w:val="0"/>
            </w:pPr>
          </w:p>
        </w:tc>
      </w:tr>
      <w:tr w:rsidR="00253D55" w:rsidRPr="00F4784F" w14:paraId="53F1B761" w14:textId="77777777" w:rsidTr="009B330A">
        <w:tc>
          <w:tcPr>
            <w:tcW w:w="4644" w:type="dxa"/>
            <w:tcBorders>
              <w:top w:val="single" w:sz="4" w:space="0" w:color="auto"/>
              <w:left w:val="single" w:sz="4" w:space="0" w:color="auto"/>
              <w:bottom w:val="single" w:sz="4" w:space="0" w:color="auto"/>
              <w:right w:val="single" w:sz="4" w:space="0" w:color="auto"/>
            </w:tcBorders>
          </w:tcPr>
          <w:p w14:paraId="2B7EC3CC" w14:textId="77777777" w:rsidR="00253D55" w:rsidRPr="00F4784F" w:rsidRDefault="00253D55" w:rsidP="009B330A">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392A38FC"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23D8E727"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3288135" w14:textId="77777777" w:rsidR="00253D55" w:rsidRPr="00F4784F" w:rsidRDefault="00253D55" w:rsidP="009B330A">
            <w:pPr>
              <w:pStyle w:val="TAL"/>
              <w:snapToGrid w:val="0"/>
            </w:pPr>
          </w:p>
        </w:tc>
      </w:tr>
      <w:tr w:rsidR="00253D55" w:rsidRPr="00F4784F" w14:paraId="0399EE08" w14:textId="77777777" w:rsidTr="009B330A">
        <w:tc>
          <w:tcPr>
            <w:tcW w:w="4644" w:type="dxa"/>
            <w:tcBorders>
              <w:top w:val="single" w:sz="4" w:space="0" w:color="auto"/>
              <w:left w:val="single" w:sz="4" w:space="0" w:color="auto"/>
              <w:bottom w:val="single" w:sz="4" w:space="0" w:color="auto"/>
              <w:right w:val="single" w:sz="4" w:space="0" w:color="auto"/>
            </w:tcBorders>
          </w:tcPr>
          <w:p w14:paraId="7B14D801" w14:textId="77777777" w:rsidR="00253D55" w:rsidRPr="00F4784F" w:rsidRDefault="00253D55" w:rsidP="009B330A">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69AFA169"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1D02D83"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A6EB16F" w14:textId="77777777" w:rsidR="00253D55" w:rsidRPr="00F4784F" w:rsidRDefault="00253D55" w:rsidP="009B330A">
            <w:pPr>
              <w:pStyle w:val="TAL"/>
              <w:snapToGrid w:val="0"/>
            </w:pPr>
          </w:p>
        </w:tc>
      </w:tr>
      <w:tr w:rsidR="00253D55" w:rsidRPr="00F4784F" w14:paraId="322B763A" w14:textId="77777777" w:rsidTr="009B330A">
        <w:tc>
          <w:tcPr>
            <w:tcW w:w="4644" w:type="dxa"/>
            <w:tcBorders>
              <w:top w:val="single" w:sz="4" w:space="0" w:color="auto"/>
              <w:left w:val="single" w:sz="4" w:space="0" w:color="auto"/>
              <w:bottom w:val="single" w:sz="4" w:space="0" w:color="auto"/>
              <w:right w:val="single" w:sz="4" w:space="0" w:color="auto"/>
            </w:tcBorders>
          </w:tcPr>
          <w:p w14:paraId="434D6260" w14:textId="77777777" w:rsidR="00253D55" w:rsidRPr="00F4784F" w:rsidRDefault="00253D55" w:rsidP="009B330A">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0AC3E2EE"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7E58713"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B7BA9BC" w14:textId="77777777" w:rsidR="00253D55" w:rsidRPr="00F4784F" w:rsidRDefault="00253D55" w:rsidP="009B330A">
            <w:pPr>
              <w:pStyle w:val="TAL"/>
              <w:snapToGrid w:val="0"/>
            </w:pPr>
          </w:p>
        </w:tc>
      </w:tr>
      <w:tr w:rsidR="00253D55" w:rsidRPr="00F4784F" w14:paraId="4224868F" w14:textId="77777777" w:rsidTr="009B330A">
        <w:tc>
          <w:tcPr>
            <w:tcW w:w="4644" w:type="dxa"/>
            <w:tcBorders>
              <w:top w:val="single" w:sz="4" w:space="0" w:color="auto"/>
              <w:left w:val="single" w:sz="4" w:space="0" w:color="auto"/>
              <w:bottom w:val="single" w:sz="4" w:space="0" w:color="auto"/>
              <w:right w:val="single" w:sz="4" w:space="0" w:color="auto"/>
            </w:tcBorders>
          </w:tcPr>
          <w:p w14:paraId="48635C3F" w14:textId="77777777" w:rsidR="00253D55" w:rsidRPr="00F4784F" w:rsidRDefault="00253D55" w:rsidP="009B330A">
            <w:pPr>
              <w:pStyle w:val="TAL"/>
              <w:snapToGrid w:val="0"/>
            </w:pPr>
            <w:r w:rsidRPr="00F4784F">
              <w:t xml:space="preserve">  measIdToAddModList</w:t>
            </w:r>
            <w:r w:rsidRPr="00F4784F">
              <w:rPr>
                <w:snapToGrid w:val="0"/>
              </w:rPr>
              <w:t xml:space="preserve"> SEQUENCE</w:t>
            </w:r>
            <w:r w:rsidRPr="00F4784F">
              <w:t xml:space="preserve"> </w:t>
            </w:r>
            <w:r w:rsidRPr="00F4784F">
              <w:rPr>
                <w:snapToGrid w:val="0"/>
              </w:rPr>
              <w:t xml:space="preserve">(SIZE (1..maxNrofMeasId)) OF </w:t>
            </w:r>
            <w:r w:rsidRPr="00F4784F">
              <w:t>MeasIdToAddMod</w:t>
            </w:r>
            <w:r w:rsidRPr="00F4784F">
              <w:rPr>
                <w:snapToGrid w:val="0"/>
              </w:rPr>
              <w:t xml:space="preserve"> </w:t>
            </w:r>
            <w:r w:rsidRPr="00F4784F">
              <w:t>{</w:t>
            </w:r>
          </w:p>
        </w:tc>
        <w:tc>
          <w:tcPr>
            <w:tcW w:w="2268" w:type="dxa"/>
            <w:tcBorders>
              <w:top w:val="single" w:sz="4" w:space="0" w:color="auto"/>
              <w:left w:val="single" w:sz="4" w:space="0" w:color="auto"/>
              <w:bottom w:val="single" w:sz="4" w:space="0" w:color="auto"/>
              <w:right w:val="single" w:sz="4" w:space="0" w:color="auto"/>
            </w:tcBorders>
          </w:tcPr>
          <w:p w14:paraId="26D6BA2D" w14:textId="77777777" w:rsidR="00253D55" w:rsidRPr="00F4784F" w:rsidRDefault="00253D55" w:rsidP="009B330A">
            <w:pPr>
              <w:pStyle w:val="TAL"/>
              <w:snapToGrid w:val="0"/>
            </w:pPr>
            <w:r w:rsidRPr="00F4784F">
              <w:t>1 entry</w:t>
            </w:r>
          </w:p>
        </w:tc>
        <w:tc>
          <w:tcPr>
            <w:tcW w:w="1590" w:type="dxa"/>
            <w:tcBorders>
              <w:top w:val="single" w:sz="4" w:space="0" w:color="auto"/>
              <w:left w:val="single" w:sz="4" w:space="0" w:color="auto"/>
              <w:bottom w:val="single" w:sz="4" w:space="0" w:color="auto"/>
              <w:right w:val="single" w:sz="4" w:space="0" w:color="auto"/>
            </w:tcBorders>
          </w:tcPr>
          <w:p w14:paraId="16B1094C"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0BE5DE3" w14:textId="77777777" w:rsidR="00253D55" w:rsidRPr="00F4784F" w:rsidRDefault="00253D55" w:rsidP="009B330A">
            <w:pPr>
              <w:pStyle w:val="TAL"/>
              <w:snapToGrid w:val="0"/>
            </w:pPr>
          </w:p>
        </w:tc>
      </w:tr>
      <w:tr w:rsidR="00253D55" w:rsidRPr="00F4784F" w14:paraId="729EC9F8" w14:textId="77777777" w:rsidTr="009B330A">
        <w:tc>
          <w:tcPr>
            <w:tcW w:w="4644" w:type="dxa"/>
            <w:tcBorders>
              <w:top w:val="single" w:sz="4" w:space="0" w:color="auto"/>
              <w:left w:val="single" w:sz="4" w:space="0" w:color="auto"/>
              <w:bottom w:val="single" w:sz="4" w:space="0" w:color="auto"/>
              <w:right w:val="single" w:sz="4" w:space="0" w:color="auto"/>
            </w:tcBorders>
          </w:tcPr>
          <w:p w14:paraId="0E4B0587" w14:textId="77777777" w:rsidR="00253D55" w:rsidRPr="00F4784F" w:rsidRDefault="00253D55" w:rsidP="009B330A">
            <w:pPr>
              <w:pStyle w:val="TAL"/>
              <w:snapToGrid w:val="0"/>
            </w:pPr>
            <w:r w:rsidRPr="00F4784F">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6F1FBCE5"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2F9E8784" w14:textId="77777777" w:rsidR="00253D55" w:rsidRPr="00F4784F" w:rsidRDefault="00253D55" w:rsidP="009B330A">
            <w:pPr>
              <w:pStyle w:val="TAL"/>
              <w:snapToGrid w:val="0"/>
            </w:pPr>
            <w:r w:rsidRPr="00F4784F">
              <w:t>entry 1</w:t>
            </w:r>
          </w:p>
        </w:tc>
        <w:tc>
          <w:tcPr>
            <w:tcW w:w="1245" w:type="dxa"/>
            <w:tcBorders>
              <w:top w:val="single" w:sz="4" w:space="0" w:color="auto"/>
              <w:left w:val="single" w:sz="4" w:space="0" w:color="auto"/>
              <w:bottom w:val="single" w:sz="4" w:space="0" w:color="auto"/>
              <w:right w:val="single" w:sz="4" w:space="0" w:color="auto"/>
            </w:tcBorders>
          </w:tcPr>
          <w:p w14:paraId="6FC1A333" w14:textId="77777777" w:rsidR="00253D55" w:rsidRPr="00F4784F" w:rsidRDefault="00253D55" w:rsidP="009B330A">
            <w:pPr>
              <w:pStyle w:val="TAL"/>
              <w:snapToGrid w:val="0"/>
            </w:pPr>
          </w:p>
        </w:tc>
      </w:tr>
      <w:tr w:rsidR="00253D55" w:rsidRPr="00F4784F" w14:paraId="01C6C33F" w14:textId="77777777" w:rsidTr="009B330A">
        <w:tc>
          <w:tcPr>
            <w:tcW w:w="4644" w:type="dxa"/>
            <w:tcBorders>
              <w:top w:val="single" w:sz="4" w:space="0" w:color="auto"/>
              <w:left w:val="single" w:sz="4" w:space="0" w:color="auto"/>
              <w:bottom w:val="single" w:sz="4" w:space="0" w:color="auto"/>
              <w:right w:val="single" w:sz="4" w:space="0" w:color="auto"/>
            </w:tcBorders>
          </w:tcPr>
          <w:p w14:paraId="50B72568" w14:textId="77777777" w:rsidR="00253D55" w:rsidRPr="00F4784F" w:rsidRDefault="00253D55" w:rsidP="009B330A">
            <w:pPr>
              <w:pStyle w:val="TAL"/>
              <w:snapToGrid w:val="0"/>
            </w:pPr>
            <w:r w:rsidRPr="00F4784F">
              <w:t xml:space="preserve">      measId</w:t>
            </w:r>
          </w:p>
        </w:tc>
        <w:tc>
          <w:tcPr>
            <w:tcW w:w="2268" w:type="dxa"/>
            <w:tcBorders>
              <w:top w:val="single" w:sz="4" w:space="0" w:color="auto"/>
              <w:left w:val="single" w:sz="4" w:space="0" w:color="auto"/>
              <w:bottom w:val="single" w:sz="4" w:space="0" w:color="auto"/>
              <w:right w:val="single" w:sz="4" w:space="0" w:color="auto"/>
            </w:tcBorders>
          </w:tcPr>
          <w:p w14:paraId="1D22D96E" w14:textId="77777777" w:rsidR="00253D55" w:rsidRPr="00F4784F" w:rsidRDefault="00253D55" w:rsidP="009B330A">
            <w:pPr>
              <w:pStyle w:val="TAL"/>
              <w:snapToGrid w:val="0"/>
            </w:pPr>
            <w:r w:rsidRPr="00F4784F">
              <w:t>1</w:t>
            </w:r>
          </w:p>
        </w:tc>
        <w:tc>
          <w:tcPr>
            <w:tcW w:w="1590" w:type="dxa"/>
            <w:tcBorders>
              <w:top w:val="single" w:sz="4" w:space="0" w:color="auto"/>
              <w:left w:val="single" w:sz="4" w:space="0" w:color="auto"/>
              <w:bottom w:val="single" w:sz="4" w:space="0" w:color="auto"/>
              <w:right w:val="single" w:sz="4" w:space="0" w:color="auto"/>
            </w:tcBorders>
          </w:tcPr>
          <w:p w14:paraId="5CFC11D9"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D459736" w14:textId="77777777" w:rsidR="00253D55" w:rsidRPr="00F4784F" w:rsidRDefault="00253D55" w:rsidP="009B330A">
            <w:pPr>
              <w:pStyle w:val="TAL"/>
              <w:snapToGrid w:val="0"/>
            </w:pPr>
          </w:p>
        </w:tc>
      </w:tr>
      <w:tr w:rsidR="00253D55" w:rsidRPr="00F4784F" w14:paraId="22620044" w14:textId="77777777" w:rsidTr="009B330A">
        <w:tc>
          <w:tcPr>
            <w:tcW w:w="4644" w:type="dxa"/>
            <w:tcBorders>
              <w:top w:val="single" w:sz="4" w:space="0" w:color="auto"/>
              <w:left w:val="single" w:sz="4" w:space="0" w:color="auto"/>
              <w:bottom w:val="single" w:sz="4" w:space="0" w:color="auto"/>
              <w:right w:val="single" w:sz="4" w:space="0" w:color="auto"/>
            </w:tcBorders>
          </w:tcPr>
          <w:p w14:paraId="413CE615" w14:textId="77777777" w:rsidR="00253D55" w:rsidRPr="00F4784F" w:rsidRDefault="00253D55" w:rsidP="009B330A">
            <w:pPr>
              <w:pStyle w:val="TAL"/>
              <w:snapToGrid w:val="0"/>
            </w:pPr>
            <w:r w:rsidRPr="00F4784F">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58539530" w14:textId="77777777" w:rsidR="00253D55" w:rsidRPr="00F4784F" w:rsidRDefault="00253D55" w:rsidP="009B330A">
            <w:pPr>
              <w:pStyle w:val="TAL"/>
              <w:snapToGrid w:val="0"/>
            </w:pPr>
            <w:r w:rsidRPr="00F4784F">
              <w:t>1</w:t>
            </w:r>
          </w:p>
        </w:tc>
        <w:tc>
          <w:tcPr>
            <w:tcW w:w="1590" w:type="dxa"/>
            <w:tcBorders>
              <w:top w:val="single" w:sz="4" w:space="0" w:color="auto"/>
              <w:left w:val="single" w:sz="4" w:space="0" w:color="auto"/>
              <w:bottom w:val="single" w:sz="4" w:space="0" w:color="auto"/>
              <w:right w:val="single" w:sz="4" w:space="0" w:color="auto"/>
            </w:tcBorders>
          </w:tcPr>
          <w:p w14:paraId="198F2FF3"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52F4B21" w14:textId="77777777" w:rsidR="00253D55" w:rsidRPr="00F4784F" w:rsidRDefault="00253D55" w:rsidP="009B330A">
            <w:pPr>
              <w:pStyle w:val="TAL"/>
              <w:snapToGrid w:val="0"/>
            </w:pPr>
          </w:p>
        </w:tc>
      </w:tr>
      <w:tr w:rsidR="00253D55" w:rsidRPr="00F4784F" w14:paraId="01D8D177" w14:textId="77777777" w:rsidTr="009B330A">
        <w:tc>
          <w:tcPr>
            <w:tcW w:w="4644" w:type="dxa"/>
            <w:tcBorders>
              <w:top w:val="single" w:sz="4" w:space="0" w:color="auto"/>
              <w:left w:val="single" w:sz="4" w:space="0" w:color="auto"/>
              <w:bottom w:val="single" w:sz="4" w:space="0" w:color="auto"/>
              <w:right w:val="single" w:sz="4" w:space="0" w:color="auto"/>
            </w:tcBorders>
          </w:tcPr>
          <w:p w14:paraId="24B0EAED" w14:textId="77777777" w:rsidR="00253D55" w:rsidRPr="00F4784F" w:rsidRDefault="00253D55" w:rsidP="009B330A">
            <w:pPr>
              <w:pStyle w:val="TAL"/>
              <w:snapToGrid w:val="0"/>
            </w:pPr>
            <w:r w:rsidRPr="00F4784F">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32313EBF" w14:textId="77777777" w:rsidR="00253D55" w:rsidRPr="00F4784F" w:rsidRDefault="00253D55" w:rsidP="009B330A">
            <w:pPr>
              <w:pStyle w:val="TAL"/>
              <w:snapToGrid w:val="0"/>
            </w:pPr>
            <w:r w:rsidRPr="00F4784F">
              <w:t>1</w:t>
            </w:r>
          </w:p>
        </w:tc>
        <w:tc>
          <w:tcPr>
            <w:tcW w:w="1590" w:type="dxa"/>
            <w:tcBorders>
              <w:top w:val="single" w:sz="4" w:space="0" w:color="auto"/>
              <w:left w:val="single" w:sz="4" w:space="0" w:color="auto"/>
              <w:bottom w:val="single" w:sz="4" w:space="0" w:color="auto"/>
              <w:right w:val="single" w:sz="4" w:space="0" w:color="auto"/>
            </w:tcBorders>
          </w:tcPr>
          <w:p w14:paraId="2640E527"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2A3D2C0" w14:textId="77777777" w:rsidR="00253D55" w:rsidRPr="00F4784F" w:rsidRDefault="00253D55" w:rsidP="009B330A">
            <w:pPr>
              <w:pStyle w:val="TAL"/>
              <w:snapToGrid w:val="0"/>
            </w:pPr>
          </w:p>
        </w:tc>
      </w:tr>
      <w:tr w:rsidR="00253D55" w:rsidRPr="00F4784F" w14:paraId="282CCE3B" w14:textId="77777777" w:rsidTr="009B330A">
        <w:tc>
          <w:tcPr>
            <w:tcW w:w="4644" w:type="dxa"/>
            <w:tcBorders>
              <w:top w:val="single" w:sz="4" w:space="0" w:color="auto"/>
              <w:left w:val="single" w:sz="4" w:space="0" w:color="auto"/>
              <w:bottom w:val="single" w:sz="4" w:space="0" w:color="auto"/>
              <w:right w:val="single" w:sz="4" w:space="0" w:color="auto"/>
            </w:tcBorders>
          </w:tcPr>
          <w:p w14:paraId="75E8812B" w14:textId="77777777" w:rsidR="00253D55" w:rsidRPr="00F4784F" w:rsidRDefault="00253D55" w:rsidP="009B330A">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73B03EA3"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B5FF943"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BEA5788" w14:textId="77777777" w:rsidR="00253D55" w:rsidRPr="00F4784F" w:rsidRDefault="00253D55" w:rsidP="009B330A">
            <w:pPr>
              <w:pStyle w:val="TAL"/>
              <w:snapToGrid w:val="0"/>
            </w:pPr>
          </w:p>
        </w:tc>
      </w:tr>
      <w:tr w:rsidR="00253D55" w:rsidRPr="00F4784F" w14:paraId="574B7A36" w14:textId="77777777" w:rsidTr="009B330A">
        <w:tc>
          <w:tcPr>
            <w:tcW w:w="4644" w:type="dxa"/>
          </w:tcPr>
          <w:p w14:paraId="59F06E65" w14:textId="77777777" w:rsidR="00253D55" w:rsidRPr="00F4784F" w:rsidRDefault="00253D55" w:rsidP="009B330A">
            <w:pPr>
              <w:pStyle w:val="TAL"/>
              <w:snapToGrid w:val="0"/>
            </w:pPr>
            <w:r w:rsidRPr="00F4784F">
              <w:t xml:space="preserve">  }</w:t>
            </w:r>
          </w:p>
        </w:tc>
        <w:tc>
          <w:tcPr>
            <w:tcW w:w="2268" w:type="dxa"/>
          </w:tcPr>
          <w:p w14:paraId="77C80509" w14:textId="77777777" w:rsidR="00253D55" w:rsidRPr="00F4784F" w:rsidRDefault="00253D55" w:rsidP="009B330A">
            <w:pPr>
              <w:pStyle w:val="TAL"/>
              <w:snapToGrid w:val="0"/>
            </w:pPr>
          </w:p>
        </w:tc>
        <w:tc>
          <w:tcPr>
            <w:tcW w:w="1590" w:type="dxa"/>
          </w:tcPr>
          <w:p w14:paraId="4F761D22" w14:textId="77777777" w:rsidR="00253D55" w:rsidRPr="00F4784F" w:rsidRDefault="00253D55" w:rsidP="009B330A">
            <w:pPr>
              <w:pStyle w:val="TAL"/>
              <w:snapToGrid w:val="0"/>
            </w:pPr>
          </w:p>
        </w:tc>
        <w:tc>
          <w:tcPr>
            <w:tcW w:w="1245" w:type="dxa"/>
          </w:tcPr>
          <w:p w14:paraId="01488CBA" w14:textId="77777777" w:rsidR="00253D55" w:rsidRPr="00F4784F" w:rsidRDefault="00253D55" w:rsidP="009B330A">
            <w:pPr>
              <w:pStyle w:val="TAL"/>
              <w:snapToGrid w:val="0"/>
            </w:pPr>
          </w:p>
        </w:tc>
      </w:tr>
      <w:tr w:rsidR="00253D55" w:rsidRPr="00F4784F" w14:paraId="36077346" w14:textId="77777777" w:rsidTr="009B330A">
        <w:tc>
          <w:tcPr>
            <w:tcW w:w="4644" w:type="dxa"/>
          </w:tcPr>
          <w:p w14:paraId="059C3DC4" w14:textId="77777777" w:rsidR="00253D55" w:rsidRPr="00F4784F" w:rsidRDefault="00253D55" w:rsidP="009B330A">
            <w:pPr>
              <w:pStyle w:val="TAL"/>
              <w:snapToGrid w:val="0"/>
            </w:pPr>
            <w:r w:rsidRPr="00F4784F">
              <w:t>}</w:t>
            </w:r>
          </w:p>
        </w:tc>
        <w:tc>
          <w:tcPr>
            <w:tcW w:w="2268" w:type="dxa"/>
          </w:tcPr>
          <w:p w14:paraId="55FA4678" w14:textId="77777777" w:rsidR="00253D55" w:rsidRPr="00F4784F" w:rsidRDefault="00253D55" w:rsidP="009B330A">
            <w:pPr>
              <w:pStyle w:val="TAL"/>
              <w:snapToGrid w:val="0"/>
            </w:pPr>
          </w:p>
        </w:tc>
        <w:tc>
          <w:tcPr>
            <w:tcW w:w="1590" w:type="dxa"/>
          </w:tcPr>
          <w:p w14:paraId="7D6E4142" w14:textId="77777777" w:rsidR="00253D55" w:rsidRPr="00F4784F" w:rsidRDefault="00253D55" w:rsidP="009B330A">
            <w:pPr>
              <w:pStyle w:val="TAL"/>
              <w:snapToGrid w:val="0"/>
            </w:pPr>
          </w:p>
        </w:tc>
        <w:tc>
          <w:tcPr>
            <w:tcW w:w="1245" w:type="dxa"/>
          </w:tcPr>
          <w:p w14:paraId="09CA6EC0" w14:textId="77777777" w:rsidR="00253D55" w:rsidRPr="00F4784F" w:rsidRDefault="00253D55" w:rsidP="009B330A">
            <w:pPr>
              <w:pStyle w:val="TAL"/>
              <w:snapToGrid w:val="0"/>
            </w:pPr>
          </w:p>
        </w:tc>
      </w:tr>
    </w:tbl>
    <w:p w14:paraId="56DE0EC2" w14:textId="77777777" w:rsidR="00253D55" w:rsidRPr="00F4784F" w:rsidRDefault="00253D55" w:rsidP="00253D55"/>
    <w:p w14:paraId="1FE90983" w14:textId="77777777" w:rsidR="00253D55" w:rsidRPr="00F4784F" w:rsidRDefault="00253D55" w:rsidP="00253D55">
      <w:pPr>
        <w:pStyle w:val="TH"/>
      </w:pPr>
      <w:r w:rsidRPr="00F4784F">
        <w:t xml:space="preserve">Table 7.1.1.1.28.3.3-3: </w:t>
      </w:r>
      <w:r w:rsidRPr="00F4784F">
        <w:rPr>
          <w:i/>
        </w:rPr>
        <w:t>MeasObjectNR</w:t>
      </w:r>
      <w:r w:rsidRPr="00F4784F">
        <w:t xml:space="preserve"> (Table 7.1.1.1.28.3.3-2)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3D55" w:rsidRPr="00F4784F" w14:paraId="1453E0FA" w14:textId="77777777" w:rsidTr="009B330A">
        <w:tc>
          <w:tcPr>
            <w:tcW w:w="9747" w:type="dxa"/>
            <w:gridSpan w:val="4"/>
          </w:tcPr>
          <w:p w14:paraId="4A1EA2AF" w14:textId="77777777" w:rsidR="00253D55" w:rsidRPr="00F4784F" w:rsidRDefault="00253D55" w:rsidP="009B330A">
            <w:pPr>
              <w:pStyle w:val="TAH"/>
              <w:jc w:val="left"/>
              <w:rPr>
                <w:b w:val="0"/>
              </w:rPr>
            </w:pPr>
            <w:r w:rsidRPr="00F4784F">
              <w:rPr>
                <w:b w:val="0"/>
              </w:rPr>
              <w:t>Derivation Path: TS 38.508-1 [4], Table 4.6.3-76</w:t>
            </w:r>
          </w:p>
        </w:tc>
      </w:tr>
      <w:tr w:rsidR="00253D55" w:rsidRPr="00F4784F" w14:paraId="156E7F6F" w14:textId="77777777" w:rsidTr="009B330A">
        <w:tc>
          <w:tcPr>
            <w:tcW w:w="4535" w:type="dxa"/>
          </w:tcPr>
          <w:p w14:paraId="70EAA2A5" w14:textId="77777777" w:rsidR="00253D55" w:rsidRPr="00F4784F" w:rsidRDefault="00253D55" w:rsidP="009B330A">
            <w:pPr>
              <w:pStyle w:val="TAH"/>
            </w:pPr>
            <w:r w:rsidRPr="00F4784F">
              <w:t>Information Element</w:t>
            </w:r>
          </w:p>
        </w:tc>
        <w:tc>
          <w:tcPr>
            <w:tcW w:w="2267" w:type="dxa"/>
          </w:tcPr>
          <w:p w14:paraId="746E8D3F" w14:textId="77777777" w:rsidR="00253D55" w:rsidRPr="00F4784F" w:rsidRDefault="00253D55" w:rsidP="009B330A">
            <w:pPr>
              <w:pStyle w:val="TAH"/>
            </w:pPr>
            <w:r w:rsidRPr="00F4784F">
              <w:t>Value/remark</w:t>
            </w:r>
          </w:p>
        </w:tc>
        <w:tc>
          <w:tcPr>
            <w:tcW w:w="1700" w:type="dxa"/>
          </w:tcPr>
          <w:p w14:paraId="502DAD16" w14:textId="77777777" w:rsidR="00253D55" w:rsidRPr="00F4784F" w:rsidRDefault="00253D55" w:rsidP="009B330A">
            <w:pPr>
              <w:pStyle w:val="TAH"/>
            </w:pPr>
            <w:r w:rsidRPr="00F4784F">
              <w:t>Comment</w:t>
            </w:r>
          </w:p>
        </w:tc>
        <w:tc>
          <w:tcPr>
            <w:tcW w:w="1245" w:type="dxa"/>
          </w:tcPr>
          <w:p w14:paraId="035600EF" w14:textId="77777777" w:rsidR="00253D55" w:rsidRPr="00F4784F" w:rsidRDefault="00253D55" w:rsidP="009B330A">
            <w:pPr>
              <w:pStyle w:val="TAH"/>
            </w:pPr>
            <w:r w:rsidRPr="00F4784F">
              <w:t>Condition</w:t>
            </w:r>
          </w:p>
        </w:tc>
      </w:tr>
      <w:tr w:rsidR="00253D55" w:rsidRPr="00F4784F" w14:paraId="7536DF3D" w14:textId="77777777" w:rsidTr="009B330A">
        <w:tc>
          <w:tcPr>
            <w:tcW w:w="4535" w:type="dxa"/>
          </w:tcPr>
          <w:p w14:paraId="4B1B780D" w14:textId="77777777" w:rsidR="00253D55" w:rsidRPr="00F4784F" w:rsidRDefault="00253D55" w:rsidP="009B330A">
            <w:pPr>
              <w:pStyle w:val="TAL"/>
            </w:pPr>
            <w:r w:rsidRPr="00F4784F">
              <w:t xml:space="preserve">MeasObjectNR ::= </w:t>
            </w:r>
            <w:r w:rsidRPr="00F4784F">
              <w:rPr>
                <w:snapToGrid w:val="0"/>
              </w:rPr>
              <w:t xml:space="preserve">SEQUENCE </w:t>
            </w:r>
            <w:r w:rsidRPr="00F4784F">
              <w:t>{</w:t>
            </w:r>
          </w:p>
        </w:tc>
        <w:tc>
          <w:tcPr>
            <w:tcW w:w="2267" w:type="dxa"/>
          </w:tcPr>
          <w:p w14:paraId="77D9636F" w14:textId="77777777" w:rsidR="00253D55" w:rsidRPr="00F4784F" w:rsidRDefault="00253D55" w:rsidP="009B330A">
            <w:pPr>
              <w:pStyle w:val="TAL"/>
            </w:pPr>
          </w:p>
        </w:tc>
        <w:tc>
          <w:tcPr>
            <w:tcW w:w="1700" w:type="dxa"/>
          </w:tcPr>
          <w:p w14:paraId="69C89BEC" w14:textId="77777777" w:rsidR="00253D55" w:rsidRPr="00F4784F" w:rsidRDefault="00253D55" w:rsidP="009B330A">
            <w:pPr>
              <w:pStyle w:val="TAL"/>
            </w:pPr>
          </w:p>
        </w:tc>
        <w:tc>
          <w:tcPr>
            <w:tcW w:w="1245" w:type="dxa"/>
          </w:tcPr>
          <w:p w14:paraId="50129DA7" w14:textId="77777777" w:rsidR="00253D55" w:rsidRPr="00F4784F" w:rsidRDefault="00253D55" w:rsidP="009B330A">
            <w:pPr>
              <w:pStyle w:val="TAL"/>
            </w:pPr>
          </w:p>
        </w:tc>
      </w:tr>
      <w:tr w:rsidR="00253D55" w:rsidRPr="00F4784F" w14:paraId="319C1C61" w14:textId="77777777" w:rsidTr="009B330A">
        <w:tc>
          <w:tcPr>
            <w:tcW w:w="4535" w:type="dxa"/>
          </w:tcPr>
          <w:p w14:paraId="551F239D" w14:textId="77777777" w:rsidR="00253D55" w:rsidRPr="00F4784F" w:rsidRDefault="00253D55" w:rsidP="009B330A">
            <w:pPr>
              <w:pStyle w:val="TAL"/>
            </w:pPr>
            <w:r w:rsidRPr="00F4784F">
              <w:t xml:space="preserve">  ssbFrequency</w:t>
            </w:r>
          </w:p>
        </w:tc>
        <w:tc>
          <w:tcPr>
            <w:tcW w:w="2267" w:type="dxa"/>
          </w:tcPr>
          <w:p w14:paraId="26A63300" w14:textId="77777777" w:rsidR="00253D55" w:rsidRPr="00F4784F" w:rsidRDefault="00253D55" w:rsidP="009B330A">
            <w:pPr>
              <w:pStyle w:val="TAL"/>
            </w:pPr>
            <w:r w:rsidRPr="00F4784F">
              <w:t>ARFCN-ValueNR for SSB of NR Cell 1</w:t>
            </w:r>
          </w:p>
        </w:tc>
        <w:tc>
          <w:tcPr>
            <w:tcW w:w="1700" w:type="dxa"/>
          </w:tcPr>
          <w:p w14:paraId="50FF4F3B" w14:textId="77777777" w:rsidR="00253D55" w:rsidRPr="00F4784F" w:rsidRDefault="00253D55" w:rsidP="009B330A">
            <w:pPr>
              <w:pStyle w:val="TAL"/>
            </w:pPr>
          </w:p>
        </w:tc>
        <w:tc>
          <w:tcPr>
            <w:tcW w:w="1245" w:type="dxa"/>
          </w:tcPr>
          <w:p w14:paraId="6D8F682B" w14:textId="77777777" w:rsidR="00253D55" w:rsidRPr="00F4784F" w:rsidRDefault="00253D55" w:rsidP="009B330A">
            <w:pPr>
              <w:pStyle w:val="TAL"/>
            </w:pPr>
          </w:p>
        </w:tc>
      </w:tr>
      <w:tr w:rsidR="00253D55" w:rsidRPr="00F4784F" w14:paraId="4E2369DA" w14:textId="77777777" w:rsidTr="009B330A">
        <w:tc>
          <w:tcPr>
            <w:tcW w:w="4535" w:type="dxa"/>
            <w:tcBorders>
              <w:top w:val="single" w:sz="4" w:space="0" w:color="auto"/>
              <w:left w:val="single" w:sz="4" w:space="0" w:color="auto"/>
              <w:bottom w:val="single" w:sz="4" w:space="0" w:color="auto"/>
              <w:right w:val="single" w:sz="4" w:space="0" w:color="auto"/>
            </w:tcBorders>
          </w:tcPr>
          <w:p w14:paraId="4CF9784C" w14:textId="0DCC08CE" w:rsidR="00253D55" w:rsidRPr="00F4784F" w:rsidRDefault="00253D55" w:rsidP="009B330A">
            <w:pPr>
              <w:pStyle w:val="TAL"/>
            </w:pPr>
            <w:r w:rsidRPr="00F4784F">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1988EB41" w14:textId="77777777" w:rsidR="00253D55" w:rsidRPr="00F4784F" w:rsidRDefault="00253D55" w:rsidP="009B330A">
            <w:pPr>
              <w:pStyle w:val="TAL"/>
              <w:rPr>
                <w:rFonts w:eastAsia="MS Mincho"/>
              </w:rPr>
            </w:pPr>
            <w:r w:rsidRPr="00F4784F">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34B5E8D1" w14:textId="77777777" w:rsidR="00253D55" w:rsidRPr="00F4784F" w:rsidRDefault="00253D55"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41B1695A" w14:textId="77777777" w:rsidR="00253D55" w:rsidRPr="00F4784F" w:rsidRDefault="00253D55" w:rsidP="009B330A">
            <w:pPr>
              <w:pStyle w:val="TAL"/>
            </w:pPr>
          </w:p>
        </w:tc>
      </w:tr>
      <w:tr w:rsidR="00253D55" w:rsidRPr="00F4784F" w14:paraId="44C640EB" w14:textId="77777777" w:rsidTr="009B330A">
        <w:tc>
          <w:tcPr>
            <w:tcW w:w="4535" w:type="dxa"/>
            <w:tcBorders>
              <w:top w:val="single" w:sz="4" w:space="0" w:color="auto"/>
              <w:left w:val="single" w:sz="4" w:space="0" w:color="auto"/>
              <w:bottom w:val="single" w:sz="4" w:space="0" w:color="auto"/>
              <w:right w:val="single" w:sz="4" w:space="0" w:color="auto"/>
            </w:tcBorders>
          </w:tcPr>
          <w:p w14:paraId="3FA0A6F6" w14:textId="77777777" w:rsidR="00253D55" w:rsidRPr="00F4784F" w:rsidRDefault="00253D55" w:rsidP="009B330A">
            <w:pPr>
              <w:pStyle w:val="TAL"/>
            </w:pPr>
            <w:r w:rsidRPr="00F4784F">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1132123F" w14:textId="77777777" w:rsidR="00253D55" w:rsidRPr="00F4784F" w:rsidRDefault="00253D55" w:rsidP="009B330A">
            <w:pPr>
              <w:pStyle w:val="TAL"/>
            </w:pPr>
            <w:r w:rsidRPr="00F4784F">
              <w:t>Not present</w:t>
            </w:r>
          </w:p>
        </w:tc>
        <w:tc>
          <w:tcPr>
            <w:tcW w:w="1700" w:type="dxa"/>
            <w:tcBorders>
              <w:top w:val="single" w:sz="4" w:space="0" w:color="auto"/>
              <w:left w:val="single" w:sz="4" w:space="0" w:color="auto"/>
              <w:bottom w:val="single" w:sz="4" w:space="0" w:color="auto"/>
              <w:right w:val="single" w:sz="4" w:space="0" w:color="auto"/>
            </w:tcBorders>
          </w:tcPr>
          <w:p w14:paraId="48F2BD6C" w14:textId="77777777" w:rsidR="00253D55" w:rsidRPr="00F4784F" w:rsidRDefault="00253D55"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2359BD77" w14:textId="77777777" w:rsidR="00253D55" w:rsidRPr="00F4784F" w:rsidRDefault="00253D55" w:rsidP="009B330A">
            <w:pPr>
              <w:pStyle w:val="TAL"/>
            </w:pPr>
          </w:p>
        </w:tc>
      </w:tr>
      <w:tr w:rsidR="00253D55" w:rsidRPr="00F4784F" w14:paraId="3C75F394" w14:textId="77777777" w:rsidTr="009B330A">
        <w:tc>
          <w:tcPr>
            <w:tcW w:w="4535" w:type="dxa"/>
          </w:tcPr>
          <w:p w14:paraId="04B5442D" w14:textId="77777777" w:rsidR="00253D55" w:rsidRPr="00F4784F" w:rsidRDefault="00253D55" w:rsidP="009B330A">
            <w:pPr>
              <w:pStyle w:val="TAL"/>
            </w:pPr>
            <w:r w:rsidRPr="00F4784F">
              <w:t>}</w:t>
            </w:r>
          </w:p>
        </w:tc>
        <w:tc>
          <w:tcPr>
            <w:tcW w:w="2267" w:type="dxa"/>
          </w:tcPr>
          <w:p w14:paraId="39052CCB" w14:textId="77777777" w:rsidR="00253D55" w:rsidRPr="00F4784F" w:rsidRDefault="00253D55" w:rsidP="009B330A">
            <w:pPr>
              <w:pStyle w:val="TAL"/>
            </w:pPr>
          </w:p>
        </w:tc>
        <w:tc>
          <w:tcPr>
            <w:tcW w:w="1700" w:type="dxa"/>
          </w:tcPr>
          <w:p w14:paraId="1694354D" w14:textId="77777777" w:rsidR="00253D55" w:rsidRPr="00F4784F" w:rsidRDefault="00253D55" w:rsidP="009B330A">
            <w:pPr>
              <w:pStyle w:val="TAL"/>
            </w:pPr>
          </w:p>
        </w:tc>
        <w:tc>
          <w:tcPr>
            <w:tcW w:w="1245" w:type="dxa"/>
          </w:tcPr>
          <w:p w14:paraId="4ECD7E5F" w14:textId="77777777" w:rsidR="00253D55" w:rsidRPr="00F4784F" w:rsidRDefault="00253D55" w:rsidP="009B330A">
            <w:pPr>
              <w:pStyle w:val="TAL"/>
            </w:pPr>
          </w:p>
        </w:tc>
      </w:tr>
    </w:tbl>
    <w:p w14:paraId="140E5247" w14:textId="77777777" w:rsidR="00253D55" w:rsidRPr="00F4784F" w:rsidRDefault="00253D55" w:rsidP="00253D55"/>
    <w:p w14:paraId="04773BA6" w14:textId="77777777" w:rsidR="00253D55" w:rsidRPr="00F4784F" w:rsidRDefault="00253D55" w:rsidP="00253D55">
      <w:pPr>
        <w:pStyle w:val="TH"/>
        <w:rPr>
          <w:lang w:eastAsia="zh-CN"/>
        </w:rPr>
      </w:pPr>
      <w:r w:rsidRPr="00F4784F">
        <w:lastRenderedPageBreak/>
        <w:t xml:space="preserve">Table 7.1.1.1.28.3.3-4: </w:t>
      </w:r>
      <w:r w:rsidRPr="00F4784F">
        <w:rPr>
          <w:i/>
        </w:rPr>
        <w:t>ReportConfigNR-EventA3</w:t>
      </w:r>
      <w:r w:rsidRPr="00F4784F">
        <w:t xml:space="preserve"> (Table 7.1.1.1.28.3.3-2)</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253D55" w:rsidRPr="00F4784F" w14:paraId="173A3691" w14:textId="77777777" w:rsidTr="009B330A">
        <w:tc>
          <w:tcPr>
            <w:tcW w:w="9747" w:type="dxa"/>
            <w:gridSpan w:val="4"/>
          </w:tcPr>
          <w:p w14:paraId="6D37F837" w14:textId="77777777" w:rsidR="00253D55" w:rsidRPr="00F4784F" w:rsidRDefault="00253D55" w:rsidP="009B330A">
            <w:pPr>
              <w:pStyle w:val="TAL"/>
              <w:snapToGrid w:val="0"/>
              <w:rPr>
                <w:lang w:eastAsia="ko-KR"/>
              </w:rPr>
            </w:pPr>
            <w:r w:rsidRPr="00F4784F">
              <w:rPr>
                <w:lang w:eastAsia="ko-KR"/>
              </w:rPr>
              <w:t>Derivation Path: TS 38.5</w:t>
            </w:r>
            <w:r w:rsidRPr="00F4784F">
              <w:t>08-1 [4] Table 4.6.3-142 with condition EVENT_A3</w:t>
            </w:r>
          </w:p>
        </w:tc>
      </w:tr>
      <w:tr w:rsidR="00253D55" w:rsidRPr="00F4784F" w14:paraId="66A8CF5E" w14:textId="77777777" w:rsidTr="009B330A">
        <w:tc>
          <w:tcPr>
            <w:tcW w:w="4535" w:type="dxa"/>
          </w:tcPr>
          <w:p w14:paraId="2F4C1166" w14:textId="77777777" w:rsidR="00253D55" w:rsidRPr="00F4784F" w:rsidRDefault="00253D55" w:rsidP="009B330A">
            <w:pPr>
              <w:pStyle w:val="TAH"/>
              <w:snapToGrid w:val="0"/>
              <w:rPr>
                <w:lang w:eastAsia="ko-KR"/>
              </w:rPr>
            </w:pPr>
            <w:r w:rsidRPr="00F4784F">
              <w:rPr>
                <w:lang w:eastAsia="ko-KR"/>
              </w:rPr>
              <w:t>Information Element</w:t>
            </w:r>
          </w:p>
        </w:tc>
        <w:tc>
          <w:tcPr>
            <w:tcW w:w="2267" w:type="dxa"/>
          </w:tcPr>
          <w:p w14:paraId="14443CCA" w14:textId="77777777" w:rsidR="00253D55" w:rsidRPr="00F4784F" w:rsidRDefault="00253D55" w:rsidP="009B330A">
            <w:pPr>
              <w:pStyle w:val="TAH"/>
              <w:snapToGrid w:val="0"/>
              <w:rPr>
                <w:lang w:eastAsia="ko-KR"/>
              </w:rPr>
            </w:pPr>
            <w:r w:rsidRPr="00F4784F">
              <w:rPr>
                <w:lang w:eastAsia="ko-KR"/>
              </w:rPr>
              <w:t>Value/remark</w:t>
            </w:r>
          </w:p>
        </w:tc>
        <w:tc>
          <w:tcPr>
            <w:tcW w:w="1700" w:type="dxa"/>
          </w:tcPr>
          <w:p w14:paraId="18DCD6D8" w14:textId="77777777" w:rsidR="00253D55" w:rsidRPr="00F4784F" w:rsidRDefault="00253D55" w:rsidP="009B330A">
            <w:pPr>
              <w:pStyle w:val="TAH"/>
              <w:snapToGrid w:val="0"/>
              <w:rPr>
                <w:lang w:eastAsia="ko-KR"/>
              </w:rPr>
            </w:pPr>
            <w:r w:rsidRPr="00F4784F">
              <w:rPr>
                <w:lang w:eastAsia="ko-KR"/>
              </w:rPr>
              <w:t>Comment</w:t>
            </w:r>
          </w:p>
        </w:tc>
        <w:tc>
          <w:tcPr>
            <w:tcW w:w="1245" w:type="dxa"/>
          </w:tcPr>
          <w:p w14:paraId="6B2ADE8E" w14:textId="77777777" w:rsidR="00253D55" w:rsidRPr="00F4784F" w:rsidRDefault="00253D55" w:rsidP="009B330A">
            <w:pPr>
              <w:pStyle w:val="TAH"/>
              <w:snapToGrid w:val="0"/>
              <w:rPr>
                <w:lang w:eastAsia="ko-KR"/>
              </w:rPr>
            </w:pPr>
            <w:r w:rsidRPr="00F4784F">
              <w:rPr>
                <w:lang w:eastAsia="ko-KR"/>
              </w:rPr>
              <w:t>Condition</w:t>
            </w:r>
          </w:p>
        </w:tc>
      </w:tr>
      <w:tr w:rsidR="00253D55" w:rsidRPr="00F4784F" w14:paraId="141F2C85" w14:textId="77777777" w:rsidTr="009B330A">
        <w:tc>
          <w:tcPr>
            <w:tcW w:w="4535" w:type="dxa"/>
          </w:tcPr>
          <w:p w14:paraId="752824A2" w14:textId="77777777" w:rsidR="00253D55" w:rsidRPr="00F4784F" w:rsidRDefault="00253D55" w:rsidP="009B330A">
            <w:pPr>
              <w:pStyle w:val="TAL"/>
              <w:snapToGrid w:val="0"/>
              <w:rPr>
                <w:lang w:eastAsia="ko-KR"/>
              </w:rPr>
            </w:pPr>
            <w:r w:rsidRPr="00F4784F">
              <w:t>ReportConfigNR</w:t>
            </w:r>
            <w:r w:rsidRPr="00F4784F">
              <w:rPr>
                <w:lang w:eastAsia="ko-KR"/>
              </w:rPr>
              <w:t xml:space="preserve"> ::= SEQUENCE {</w:t>
            </w:r>
          </w:p>
        </w:tc>
        <w:tc>
          <w:tcPr>
            <w:tcW w:w="2267" w:type="dxa"/>
          </w:tcPr>
          <w:p w14:paraId="201252BD" w14:textId="77777777" w:rsidR="00253D55" w:rsidRPr="00F4784F" w:rsidRDefault="00253D55" w:rsidP="009B330A">
            <w:pPr>
              <w:pStyle w:val="TAL"/>
              <w:snapToGrid w:val="0"/>
              <w:rPr>
                <w:lang w:eastAsia="ko-KR"/>
              </w:rPr>
            </w:pPr>
          </w:p>
        </w:tc>
        <w:tc>
          <w:tcPr>
            <w:tcW w:w="1700" w:type="dxa"/>
          </w:tcPr>
          <w:p w14:paraId="79FCE81C" w14:textId="77777777" w:rsidR="00253D55" w:rsidRPr="00F4784F" w:rsidRDefault="00253D55" w:rsidP="009B330A">
            <w:pPr>
              <w:pStyle w:val="TAL"/>
              <w:snapToGrid w:val="0"/>
              <w:rPr>
                <w:lang w:eastAsia="ko-KR"/>
              </w:rPr>
            </w:pPr>
          </w:p>
        </w:tc>
        <w:tc>
          <w:tcPr>
            <w:tcW w:w="1245" w:type="dxa"/>
          </w:tcPr>
          <w:p w14:paraId="76617700" w14:textId="77777777" w:rsidR="00253D55" w:rsidRPr="00F4784F" w:rsidRDefault="00253D55" w:rsidP="009B330A">
            <w:pPr>
              <w:pStyle w:val="TAL"/>
              <w:snapToGrid w:val="0"/>
              <w:rPr>
                <w:lang w:eastAsia="ko-KR"/>
              </w:rPr>
            </w:pPr>
          </w:p>
        </w:tc>
      </w:tr>
      <w:tr w:rsidR="00253D55" w:rsidRPr="00F4784F" w14:paraId="777071B8" w14:textId="77777777" w:rsidTr="009B330A">
        <w:tc>
          <w:tcPr>
            <w:tcW w:w="4535" w:type="dxa"/>
          </w:tcPr>
          <w:p w14:paraId="0AFBA4FD" w14:textId="77777777" w:rsidR="00253D55" w:rsidRPr="00F4784F" w:rsidRDefault="00253D55" w:rsidP="009B330A">
            <w:pPr>
              <w:pStyle w:val="TAL"/>
              <w:snapToGrid w:val="0"/>
              <w:rPr>
                <w:lang w:eastAsia="ko-KR"/>
              </w:rPr>
            </w:pPr>
            <w:r w:rsidRPr="00F4784F">
              <w:t xml:space="preserve">  reportType CHOICE {</w:t>
            </w:r>
          </w:p>
        </w:tc>
        <w:tc>
          <w:tcPr>
            <w:tcW w:w="2267" w:type="dxa"/>
          </w:tcPr>
          <w:p w14:paraId="72F53A00" w14:textId="77777777" w:rsidR="00253D55" w:rsidRPr="00F4784F" w:rsidRDefault="00253D55" w:rsidP="009B330A">
            <w:pPr>
              <w:pStyle w:val="TAL"/>
              <w:snapToGrid w:val="0"/>
              <w:rPr>
                <w:lang w:eastAsia="ko-KR"/>
              </w:rPr>
            </w:pPr>
          </w:p>
        </w:tc>
        <w:tc>
          <w:tcPr>
            <w:tcW w:w="1700" w:type="dxa"/>
          </w:tcPr>
          <w:p w14:paraId="44BF05C4" w14:textId="77777777" w:rsidR="00253D55" w:rsidRPr="00F4784F" w:rsidRDefault="00253D55" w:rsidP="009B330A">
            <w:pPr>
              <w:pStyle w:val="TAL"/>
              <w:snapToGrid w:val="0"/>
              <w:rPr>
                <w:lang w:eastAsia="ko-KR"/>
              </w:rPr>
            </w:pPr>
          </w:p>
        </w:tc>
        <w:tc>
          <w:tcPr>
            <w:tcW w:w="1245" w:type="dxa"/>
          </w:tcPr>
          <w:p w14:paraId="6F4CFC1A" w14:textId="77777777" w:rsidR="00253D55" w:rsidRPr="00F4784F" w:rsidRDefault="00253D55" w:rsidP="009B330A">
            <w:pPr>
              <w:pStyle w:val="TAL"/>
              <w:snapToGrid w:val="0"/>
              <w:rPr>
                <w:lang w:eastAsia="ko-KR"/>
              </w:rPr>
            </w:pPr>
          </w:p>
        </w:tc>
      </w:tr>
      <w:tr w:rsidR="00253D55" w:rsidRPr="00F4784F" w14:paraId="3471A6DF" w14:textId="77777777" w:rsidTr="009B330A">
        <w:tc>
          <w:tcPr>
            <w:tcW w:w="4535" w:type="dxa"/>
          </w:tcPr>
          <w:p w14:paraId="2FC79ED9" w14:textId="77777777" w:rsidR="00253D55" w:rsidRPr="00F4784F" w:rsidRDefault="00253D55" w:rsidP="009B330A">
            <w:pPr>
              <w:pStyle w:val="TAL"/>
              <w:snapToGrid w:val="0"/>
              <w:rPr>
                <w:lang w:eastAsia="ko-KR"/>
              </w:rPr>
            </w:pPr>
            <w:r w:rsidRPr="00F4784F">
              <w:t xml:space="preserve">    eventTriggered SEQUENCE {</w:t>
            </w:r>
          </w:p>
        </w:tc>
        <w:tc>
          <w:tcPr>
            <w:tcW w:w="2267" w:type="dxa"/>
          </w:tcPr>
          <w:p w14:paraId="1825C02E" w14:textId="77777777" w:rsidR="00253D55" w:rsidRPr="00F4784F" w:rsidRDefault="00253D55" w:rsidP="009B330A">
            <w:pPr>
              <w:pStyle w:val="TAL"/>
              <w:snapToGrid w:val="0"/>
              <w:rPr>
                <w:lang w:eastAsia="ko-KR"/>
              </w:rPr>
            </w:pPr>
          </w:p>
        </w:tc>
        <w:tc>
          <w:tcPr>
            <w:tcW w:w="1700" w:type="dxa"/>
          </w:tcPr>
          <w:p w14:paraId="7B4A53EA" w14:textId="77777777" w:rsidR="00253D55" w:rsidRPr="00F4784F" w:rsidRDefault="00253D55" w:rsidP="009B330A">
            <w:pPr>
              <w:pStyle w:val="TAL"/>
              <w:snapToGrid w:val="0"/>
              <w:rPr>
                <w:lang w:eastAsia="ko-KR"/>
              </w:rPr>
            </w:pPr>
          </w:p>
        </w:tc>
        <w:tc>
          <w:tcPr>
            <w:tcW w:w="1245" w:type="dxa"/>
          </w:tcPr>
          <w:p w14:paraId="6D82227A" w14:textId="77777777" w:rsidR="00253D55" w:rsidRPr="00F4784F" w:rsidRDefault="00253D55" w:rsidP="009B330A">
            <w:pPr>
              <w:pStyle w:val="TAL"/>
              <w:snapToGrid w:val="0"/>
              <w:rPr>
                <w:lang w:eastAsia="ko-KR"/>
              </w:rPr>
            </w:pPr>
          </w:p>
        </w:tc>
      </w:tr>
      <w:tr w:rsidR="00253D55" w:rsidRPr="00F4784F" w14:paraId="48C9D300" w14:textId="77777777" w:rsidTr="009B330A">
        <w:tc>
          <w:tcPr>
            <w:tcW w:w="4535" w:type="dxa"/>
          </w:tcPr>
          <w:p w14:paraId="071B78EE" w14:textId="77777777" w:rsidR="00253D55" w:rsidRPr="00F4784F" w:rsidRDefault="00253D55" w:rsidP="009B330A">
            <w:pPr>
              <w:pStyle w:val="TAL"/>
              <w:snapToGrid w:val="0"/>
              <w:rPr>
                <w:lang w:eastAsia="ko-KR"/>
              </w:rPr>
            </w:pPr>
            <w:r w:rsidRPr="00F4784F">
              <w:rPr>
                <w:lang w:eastAsia="ko-KR"/>
              </w:rPr>
              <w:t xml:space="preserve">      eventId CHOICE {</w:t>
            </w:r>
          </w:p>
        </w:tc>
        <w:tc>
          <w:tcPr>
            <w:tcW w:w="2267" w:type="dxa"/>
          </w:tcPr>
          <w:p w14:paraId="43FAF39D" w14:textId="77777777" w:rsidR="00253D55" w:rsidRPr="00F4784F" w:rsidRDefault="00253D55" w:rsidP="009B330A">
            <w:pPr>
              <w:pStyle w:val="TAL"/>
              <w:snapToGrid w:val="0"/>
              <w:rPr>
                <w:lang w:eastAsia="ko-KR"/>
              </w:rPr>
            </w:pPr>
          </w:p>
        </w:tc>
        <w:tc>
          <w:tcPr>
            <w:tcW w:w="1700" w:type="dxa"/>
          </w:tcPr>
          <w:p w14:paraId="0D60ADDF" w14:textId="77777777" w:rsidR="00253D55" w:rsidRPr="00F4784F" w:rsidRDefault="00253D55" w:rsidP="009B330A">
            <w:pPr>
              <w:pStyle w:val="TAL"/>
              <w:snapToGrid w:val="0"/>
              <w:rPr>
                <w:lang w:eastAsia="ko-KR"/>
              </w:rPr>
            </w:pPr>
          </w:p>
        </w:tc>
        <w:tc>
          <w:tcPr>
            <w:tcW w:w="1245" w:type="dxa"/>
          </w:tcPr>
          <w:p w14:paraId="50FB03B3" w14:textId="77777777" w:rsidR="00253D55" w:rsidRPr="00F4784F" w:rsidRDefault="00253D55" w:rsidP="009B330A">
            <w:pPr>
              <w:pStyle w:val="TAL"/>
              <w:snapToGrid w:val="0"/>
              <w:rPr>
                <w:lang w:eastAsia="ko-KR"/>
              </w:rPr>
            </w:pPr>
          </w:p>
        </w:tc>
      </w:tr>
      <w:tr w:rsidR="00253D55" w:rsidRPr="00F4784F" w14:paraId="0F0774CD" w14:textId="77777777" w:rsidTr="009B330A">
        <w:tc>
          <w:tcPr>
            <w:tcW w:w="4535" w:type="dxa"/>
          </w:tcPr>
          <w:p w14:paraId="01B09333" w14:textId="77777777" w:rsidR="00253D55" w:rsidRPr="00F4784F" w:rsidRDefault="00253D55" w:rsidP="009B330A">
            <w:pPr>
              <w:pStyle w:val="TAL"/>
              <w:snapToGrid w:val="0"/>
              <w:rPr>
                <w:lang w:eastAsia="ko-KR"/>
              </w:rPr>
            </w:pPr>
            <w:r w:rsidRPr="00F4784F">
              <w:rPr>
                <w:lang w:eastAsia="ko-KR"/>
              </w:rPr>
              <w:t xml:space="preserve">        eventA3 SEQUENCE {</w:t>
            </w:r>
          </w:p>
        </w:tc>
        <w:tc>
          <w:tcPr>
            <w:tcW w:w="2267" w:type="dxa"/>
          </w:tcPr>
          <w:p w14:paraId="6E0BCA17" w14:textId="77777777" w:rsidR="00253D55" w:rsidRPr="00F4784F" w:rsidRDefault="00253D55" w:rsidP="009B330A">
            <w:pPr>
              <w:pStyle w:val="TAL"/>
              <w:snapToGrid w:val="0"/>
              <w:rPr>
                <w:lang w:eastAsia="ko-KR"/>
              </w:rPr>
            </w:pPr>
          </w:p>
        </w:tc>
        <w:tc>
          <w:tcPr>
            <w:tcW w:w="1700" w:type="dxa"/>
          </w:tcPr>
          <w:p w14:paraId="5554C7E5" w14:textId="77777777" w:rsidR="00253D55" w:rsidRPr="00F4784F" w:rsidRDefault="00253D55" w:rsidP="009B330A">
            <w:pPr>
              <w:pStyle w:val="TAL"/>
              <w:snapToGrid w:val="0"/>
              <w:rPr>
                <w:lang w:eastAsia="ko-KR"/>
              </w:rPr>
            </w:pPr>
          </w:p>
        </w:tc>
        <w:tc>
          <w:tcPr>
            <w:tcW w:w="1245" w:type="dxa"/>
          </w:tcPr>
          <w:p w14:paraId="3085908E" w14:textId="77777777" w:rsidR="00253D55" w:rsidRPr="00F4784F" w:rsidRDefault="00253D55" w:rsidP="009B330A">
            <w:pPr>
              <w:pStyle w:val="TAL"/>
              <w:snapToGrid w:val="0"/>
              <w:rPr>
                <w:lang w:eastAsia="ko-KR"/>
              </w:rPr>
            </w:pPr>
          </w:p>
        </w:tc>
      </w:tr>
      <w:tr w:rsidR="00253D55" w:rsidRPr="00F4784F" w14:paraId="3D9BC5B5" w14:textId="77777777" w:rsidTr="009B330A">
        <w:tc>
          <w:tcPr>
            <w:tcW w:w="4535" w:type="dxa"/>
            <w:tcBorders>
              <w:bottom w:val="single" w:sz="4" w:space="0" w:color="000000"/>
            </w:tcBorders>
          </w:tcPr>
          <w:p w14:paraId="2C188E74" w14:textId="77777777" w:rsidR="00253D55" w:rsidRPr="00F4784F" w:rsidRDefault="00253D55" w:rsidP="009B330A">
            <w:pPr>
              <w:pStyle w:val="TAL"/>
              <w:snapToGrid w:val="0"/>
              <w:rPr>
                <w:lang w:eastAsia="zh-CN"/>
              </w:rPr>
            </w:pPr>
            <w:r w:rsidRPr="00F4784F">
              <w:rPr>
                <w:lang w:eastAsia="ko-KR"/>
              </w:rPr>
              <w:t xml:space="preserve">          </w:t>
            </w:r>
            <w:r w:rsidRPr="00F4784F">
              <w:t>a3-Offset CHOICE {</w:t>
            </w:r>
          </w:p>
        </w:tc>
        <w:tc>
          <w:tcPr>
            <w:tcW w:w="2267" w:type="dxa"/>
          </w:tcPr>
          <w:p w14:paraId="451DB189" w14:textId="77777777" w:rsidR="00253D55" w:rsidRPr="00F4784F" w:rsidRDefault="00253D55" w:rsidP="009B330A">
            <w:pPr>
              <w:pStyle w:val="TAL"/>
              <w:snapToGrid w:val="0"/>
              <w:rPr>
                <w:lang w:eastAsia="ko-KR"/>
              </w:rPr>
            </w:pPr>
          </w:p>
        </w:tc>
        <w:tc>
          <w:tcPr>
            <w:tcW w:w="1700" w:type="dxa"/>
          </w:tcPr>
          <w:p w14:paraId="1F30B3DB" w14:textId="77777777" w:rsidR="00253D55" w:rsidRPr="00F4784F" w:rsidRDefault="00253D55" w:rsidP="009B330A">
            <w:pPr>
              <w:pStyle w:val="TAL"/>
              <w:snapToGrid w:val="0"/>
              <w:rPr>
                <w:lang w:eastAsia="ko-KR"/>
              </w:rPr>
            </w:pPr>
          </w:p>
        </w:tc>
        <w:tc>
          <w:tcPr>
            <w:tcW w:w="1245" w:type="dxa"/>
          </w:tcPr>
          <w:p w14:paraId="2A709F4B" w14:textId="77777777" w:rsidR="00253D55" w:rsidRPr="00F4784F" w:rsidRDefault="00253D55" w:rsidP="009B330A">
            <w:pPr>
              <w:pStyle w:val="TAL"/>
              <w:snapToGrid w:val="0"/>
            </w:pPr>
          </w:p>
        </w:tc>
      </w:tr>
      <w:tr w:rsidR="00253D55" w:rsidRPr="00F4784F" w14:paraId="3F19ECD2" w14:textId="77777777" w:rsidTr="009B330A">
        <w:tc>
          <w:tcPr>
            <w:tcW w:w="4535" w:type="dxa"/>
            <w:tcBorders>
              <w:bottom w:val="single" w:sz="4" w:space="0" w:color="000000"/>
            </w:tcBorders>
          </w:tcPr>
          <w:p w14:paraId="1BFC72D8" w14:textId="77777777" w:rsidR="00253D55" w:rsidRPr="00F4784F" w:rsidRDefault="00253D55" w:rsidP="009B330A">
            <w:pPr>
              <w:pStyle w:val="TAL"/>
              <w:snapToGrid w:val="0"/>
              <w:rPr>
                <w:lang w:eastAsia="zh-CN"/>
              </w:rPr>
            </w:pPr>
            <w:r w:rsidRPr="00F4784F">
              <w:t xml:space="preserve">            rsrp</w:t>
            </w:r>
          </w:p>
        </w:tc>
        <w:tc>
          <w:tcPr>
            <w:tcW w:w="2267" w:type="dxa"/>
          </w:tcPr>
          <w:p w14:paraId="3ECE83E3" w14:textId="77777777" w:rsidR="00253D55" w:rsidRPr="00F4784F" w:rsidRDefault="00253D55" w:rsidP="009B330A">
            <w:pPr>
              <w:pStyle w:val="TAL"/>
              <w:snapToGrid w:val="0"/>
              <w:rPr>
                <w:lang w:eastAsia="ko-KR"/>
              </w:rPr>
            </w:pPr>
            <w:r w:rsidRPr="00F4784F">
              <w:t>2</w:t>
            </w:r>
          </w:p>
        </w:tc>
        <w:tc>
          <w:tcPr>
            <w:tcW w:w="1700" w:type="dxa"/>
          </w:tcPr>
          <w:p w14:paraId="13A676E1" w14:textId="77777777" w:rsidR="00253D55" w:rsidRPr="00F4784F" w:rsidRDefault="00253D55" w:rsidP="009B330A">
            <w:pPr>
              <w:pStyle w:val="TAL"/>
              <w:snapToGrid w:val="0"/>
              <w:rPr>
                <w:lang w:eastAsia="ko-KR"/>
              </w:rPr>
            </w:pPr>
            <w:r w:rsidRPr="00F4784F">
              <w:t>1 dB(2*0.5 dB)</w:t>
            </w:r>
          </w:p>
        </w:tc>
        <w:tc>
          <w:tcPr>
            <w:tcW w:w="1245" w:type="dxa"/>
          </w:tcPr>
          <w:p w14:paraId="742B604A" w14:textId="77777777" w:rsidR="00253D55" w:rsidRPr="00F4784F" w:rsidRDefault="00253D55" w:rsidP="009B330A">
            <w:pPr>
              <w:pStyle w:val="TAL"/>
              <w:snapToGrid w:val="0"/>
            </w:pPr>
          </w:p>
        </w:tc>
      </w:tr>
      <w:tr w:rsidR="00253D55" w:rsidRPr="00F4784F" w14:paraId="2F55BCEE" w14:textId="77777777" w:rsidTr="009B330A">
        <w:tc>
          <w:tcPr>
            <w:tcW w:w="4535" w:type="dxa"/>
          </w:tcPr>
          <w:p w14:paraId="609F0A88" w14:textId="77777777" w:rsidR="00253D55" w:rsidRPr="00F4784F" w:rsidRDefault="00253D55" w:rsidP="009B330A">
            <w:pPr>
              <w:pStyle w:val="TAL"/>
              <w:snapToGrid w:val="0"/>
            </w:pPr>
            <w:r w:rsidRPr="00F4784F">
              <w:t xml:space="preserve">          }</w:t>
            </w:r>
          </w:p>
        </w:tc>
        <w:tc>
          <w:tcPr>
            <w:tcW w:w="2267" w:type="dxa"/>
          </w:tcPr>
          <w:p w14:paraId="5063DFDE" w14:textId="77777777" w:rsidR="00253D55" w:rsidRPr="00F4784F" w:rsidRDefault="00253D55" w:rsidP="009B330A">
            <w:pPr>
              <w:pStyle w:val="TAL"/>
              <w:snapToGrid w:val="0"/>
            </w:pPr>
          </w:p>
        </w:tc>
        <w:tc>
          <w:tcPr>
            <w:tcW w:w="1700" w:type="dxa"/>
          </w:tcPr>
          <w:p w14:paraId="22902709" w14:textId="77777777" w:rsidR="00253D55" w:rsidRPr="00F4784F" w:rsidRDefault="00253D55" w:rsidP="009B330A">
            <w:pPr>
              <w:pStyle w:val="TAL"/>
              <w:snapToGrid w:val="0"/>
              <w:rPr>
                <w:lang w:eastAsia="zh-CN"/>
              </w:rPr>
            </w:pPr>
          </w:p>
        </w:tc>
        <w:tc>
          <w:tcPr>
            <w:tcW w:w="1245" w:type="dxa"/>
          </w:tcPr>
          <w:p w14:paraId="0F364084" w14:textId="77777777" w:rsidR="00253D55" w:rsidRPr="00F4784F" w:rsidRDefault="00253D55" w:rsidP="009B330A">
            <w:pPr>
              <w:pStyle w:val="TAL"/>
              <w:snapToGrid w:val="0"/>
            </w:pPr>
          </w:p>
        </w:tc>
      </w:tr>
      <w:tr w:rsidR="00253D55" w:rsidRPr="00F4784F" w14:paraId="20207BF9" w14:textId="77777777" w:rsidTr="009B330A">
        <w:tc>
          <w:tcPr>
            <w:tcW w:w="4535" w:type="dxa"/>
          </w:tcPr>
          <w:p w14:paraId="073DBA0D" w14:textId="77777777" w:rsidR="00253D55" w:rsidRPr="00F4784F" w:rsidRDefault="00253D55" w:rsidP="009B330A">
            <w:pPr>
              <w:pStyle w:val="TAL"/>
              <w:snapToGrid w:val="0"/>
              <w:rPr>
                <w:lang w:eastAsia="ko-KR"/>
              </w:rPr>
            </w:pPr>
            <w:r w:rsidRPr="00F4784F">
              <w:rPr>
                <w:lang w:eastAsia="ko-KR"/>
              </w:rPr>
              <w:t xml:space="preserve">        }</w:t>
            </w:r>
          </w:p>
        </w:tc>
        <w:tc>
          <w:tcPr>
            <w:tcW w:w="2267" w:type="dxa"/>
          </w:tcPr>
          <w:p w14:paraId="6617320D" w14:textId="77777777" w:rsidR="00253D55" w:rsidRPr="00F4784F" w:rsidRDefault="00253D55" w:rsidP="009B330A">
            <w:pPr>
              <w:pStyle w:val="TAL"/>
              <w:snapToGrid w:val="0"/>
              <w:rPr>
                <w:lang w:eastAsia="ko-KR"/>
              </w:rPr>
            </w:pPr>
          </w:p>
        </w:tc>
        <w:tc>
          <w:tcPr>
            <w:tcW w:w="1700" w:type="dxa"/>
          </w:tcPr>
          <w:p w14:paraId="22E818CE" w14:textId="77777777" w:rsidR="00253D55" w:rsidRPr="00F4784F" w:rsidRDefault="00253D55" w:rsidP="009B330A">
            <w:pPr>
              <w:pStyle w:val="TAL"/>
              <w:snapToGrid w:val="0"/>
              <w:rPr>
                <w:lang w:eastAsia="ko-KR"/>
              </w:rPr>
            </w:pPr>
          </w:p>
        </w:tc>
        <w:tc>
          <w:tcPr>
            <w:tcW w:w="1245" w:type="dxa"/>
          </w:tcPr>
          <w:p w14:paraId="3D0C68E2" w14:textId="77777777" w:rsidR="00253D55" w:rsidRPr="00F4784F" w:rsidRDefault="00253D55" w:rsidP="009B330A">
            <w:pPr>
              <w:pStyle w:val="TAL"/>
              <w:snapToGrid w:val="0"/>
              <w:rPr>
                <w:lang w:eastAsia="ko-KR"/>
              </w:rPr>
            </w:pPr>
          </w:p>
        </w:tc>
      </w:tr>
      <w:tr w:rsidR="00253D55" w:rsidRPr="00F4784F" w14:paraId="2309893A" w14:textId="77777777" w:rsidTr="009B330A">
        <w:tc>
          <w:tcPr>
            <w:tcW w:w="4535" w:type="dxa"/>
          </w:tcPr>
          <w:p w14:paraId="1940B914" w14:textId="77777777" w:rsidR="00253D55" w:rsidRPr="00F4784F" w:rsidRDefault="00253D55" w:rsidP="009B330A">
            <w:pPr>
              <w:pStyle w:val="TAL"/>
              <w:snapToGrid w:val="0"/>
              <w:rPr>
                <w:lang w:eastAsia="ko-KR"/>
              </w:rPr>
            </w:pPr>
            <w:r w:rsidRPr="00F4784F">
              <w:rPr>
                <w:lang w:eastAsia="ko-KR"/>
              </w:rPr>
              <w:t xml:space="preserve">      }</w:t>
            </w:r>
          </w:p>
        </w:tc>
        <w:tc>
          <w:tcPr>
            <w:tcW w:w="2267" w:type="dxa"/>
          </w:tcPr>
          <w:p w14:paraId="630901E4" w14:textId="77777777" w:rsidR="00253D55" w:rsidRPr="00F4784F" w:rsidRDefault="00253D55" w:rsidP="009B330A">
            <w:pPr>
              <w:pStyle w:val="TAL"/>
              <w:snapToGrid w:val="0"/>
              <w:rPr>
                <w:lang w:eastAsia="ko-KR"/>
              </w:rPr>
            </w:pPr>
          </w:p>
        </w:tc>
        <w:tc>
          <w:tcPr>
            <w:tcW w:w="1700" w:type="dxa"/>
          </w:tcPr>
          <w:p w14:paraId="6B9A688F" w14:textId="77777777" w:rsidR="00253D55" w:rsidRPr="00F4784F" w:rsidRDefault="00253D55" w:rsidP="009B330A">
            <w:pPr>
              <w:pStyle w:val="TAL"/>
              <w:snapToGrid w:val="0"/>
              <w:rPr>
                <w:lang w:eastAsia="ko-KR"/>
              </w:rPr>
            </w:pPr>
          </w:p>
        </w:tc>
        <w:tc>
          <w:tcPr>
            <w:tcW w:w="1245" w:type="dxa"/>
          </w:tcPr>
          <w:p w14:paraId="1DAA22E6" w14:textId="77777777" w:rsidR="00253D55" w:rsidRPr="00F4784F" w:rsidRDefault="00253D55" w:rsidP="009B330A">
            <w:pPr>
              <w:pStyle w:val="TAL"/>
              <w:snapToGrid w:val="0"/>
              <w:rPr>
                <w:lang w:eastAsia="ko-KR"/>
              </w:rPr>
            </w:pPr>
          </w:p>
        </w:tc>
      </w:tr>
      <w:tr w:rsidR="00253D55" w:rsidRPr="00F4784F" w14:paraId="14ACA02D" w14:textId="77777777" w:rsidTr="009B330A">
        <w:tc>
          <w:tcPr>
            <w:tcW w:w="4535" w:type="dxa"/>
          </w:tcPr>
          <w:p w14:paraId="3FE24E56" w14:textId="77777777" w:rsidR="00253D55" w:rsidRPr="00F4784F" w:rsidRDefault="00253D55" w:rsidP="009B330A">
            <w:pPr>
              <w:pStyle w:val="TAL"/>
              <w:snapToGrid w:val="0"/>
              <w:rPr>
                <w:lang w:eastAsia="ko-KR"/>
              </w:rPr>
            </w:pPr>
            <w:r w:rsidRPr="00F4784F">
              <w:rPr>
                <w:lang w:eastAsia="ko-KR"/>
              </w:rPr>
              <w:t xml:space="preserve">      reportAmount</w:t>
            </w:r>
          </w:p>
        </w:tc>
        <w:tc>
          <w:tcPr>
            <w:tcW w:w="2267" w:type="dxa"/>
          </w:tcPr>
          <w:p w14:paraId="67E41208" w14:textId="77777777" w:rsidR="00253D55" w:rsidRPr="00F4784F" w:rsidRDefault="00253D55" w:rsidP="009B330A">
            <w:pPr>
              <w:pStyle w:val="TAL"/>
              <w:snapToGrid w:val="0"/>
              <w:rPr>
                <w:lang w:eastAsia="ko-KR"/>
              </w:rPr>
            </w:pPr>
            <w:r w:rsidRPr="00F4784F">
              <w:rPr>
                <w:lang w:eastAsia="zh-CN"/>
              </w:rPr>
              <w:t>infinity</w:t>
            </w:r>
          </w:p>
        </w:tc>
        <w:tc>
          <w:tcPr>
            <w:tcW w:w="1700" w:type="dxa"/>
          </w:tcPr>
          <w:p w14:paraId="3394A01D" w14:textId="77777777" w:rsidR="00253D55" w:rsidRPr="00F4784F" w:rsidRDefault="00253D55" w:rsidP="009B330A">
            <w:pPr>
              <w:pStyle w:val="TAL"/>
              <w:snapToGrid w:val="0"/>
              <w:rPr>
                <w:lang w:eastAsia="ko-KR"/>
              </w:rPr>
            </w:pPr>
          </w:p>
        </w:tc>
        <w:tc>
          <w:tcPr>
            <w:tcW w:w="1245" w:type="dxa"/>
          </w:tcPr>
          <w:p w14:paraId="67CF3EE4" w14:textId="77777777" w:rsidR="00253D55" w:rsidRPr="00F4784F" w:rsidRDefault="00253D55" w:rsidP="009B330A">
            <w:pPr>
              <w:pStyle w:val="TAL"/>
              <w:snapToGrid w:val="0"/>
              <w:rPr>
                <w:lang w:eastAsia="ko-KR"/>
              </w:rPr>
            </w:pPr>
          </w:p>
        </w:tc>
      </w:tr>
      <w:tr w:rsidR="00253D55" w:rsidRPr="00F4784F" w14:paraId="0CCCEB77" w14:textId="77777777" w:rsidTr="009B330A">
        <w:tc>
          <w:tcPr>
            <w:tcW w:w="4535" w:type="dxa"/>
          </w:tcPr>
          <w:p w14:paraId="3D898EAD" w14:textId="77777777" w:rsidR="00253D55" w:rsidRPr="00F4784F" w:rsidRDefault="00253D55" w:rsidP="009B330A">
            <w:pPr>
              <w:pStyle w:val="TAL"/>
              <w:snapToGrid w:val="0"/>
              <w:rPr>
                <w:lang w:eastAsia="ko-KR"/>
              </w:rPr>
            </w:pPr>
            <w:r w:rsidRPr="00F4784F">
              <w:rPr>
                <w:lang w:eastAsia="ko-KR"/>
              </w:rPr>
              <w:t xml:space="preserve">      </w:t>
            </w:r>
            <w:r w:rsidRPr="00F4784F">
              <w:t>maxNrofRS-IndexesToReport</w:t>
            </w:r>
          </w:p>
        </w:tc>
        <w:tc>
          <w:tcPr>
            <w:tcW w:w="2267" w:type="dxa"/>
          </w:tcPr>
          <w:p w14:paraId="613362C1" w14:textId="77777777" w:rsidR="00253D55" w:rsidRPr="00F4784F" w:rsidRDefault="00253D55" w:rsidP="009B330A">
            <w:pPr>
              <w:pStyle w:val="TAL"/>
              <w:snapToGrid w:val="0"/>
              <w:rPr>
                <w:lang w:eastAsia="zh-CN"/>
              </w:rPr>
            </w:pPr>
            <w:r w:rsidRPr="00F4784F">
              <w:rPr>
                <w:rFonts w:hint="eastAsia"/>
                <w:lang w:eastAsia="zh-CN"/>
              </w:rPr>
              <w:t>1</w:t>
            </w:r>
          </w:p>
        </w:tc>
        <w:tc>
          <w:tcPr>
            <w:tcW w:w="1700" w:type="dxa"/>
          </w:tcPr>
          <w:p w14:paraId="0B607323" w14:textId="77777777" w:rsidR="00253D55" w:rsidRPr="00F4784F" w:rsidRDefault="00253D55" w:rsidP="009B330A">
            <w:pPr>
              <w:pStyle w:val="TAL"/>
              <w:snapToGrid w:val="0"/>
              <w:rPr>
                <w:lang w:eastAsia="ko-KR"/>
              </w:rPr>
            </w:pPr>
          </w:p>
        </w:tc>
        <w:tc>
          <w:tcPr>
            <w:tcW w:w="1245" w:type="dxa"/>
          </w:tcPr>
          <w:p w14:paraId="0E2DC435" w14:textId="77777777" w:rsidR="00253D55" w:rsidRPr="00F4784F" w:rsidRDefault="00253D55" w:rsidP="009B330A">
            <w:pPr>
              <w:pStyle w:val="TAL"/>
              <w:snapToGrid w:val="0"/>
              <w:rPr>
                <w:lang w:eastAsia="ko-KR"/>
              </w:rPr>
            </w:pPr>
          </w:p>
        </w:tc>
      </w:tr>
      <w:tr w:rsidR="00253D55" w:rsidRPr="00F4784F" w14:paraId="242144BD" w14:textId="77777777" w:rsidTr="009B330A">
        <w:tc>
          <w:tcPr>
            <w:tcW w:w="4535" w:type="dxa"/>
          </w:tcPr>
          <w:p w14:paraId="2C71EF47" w14:textId="77777777" w:rsidR="00253D55" w:rsidRPr="00F4784F" w:rsidRDefault="00253D55" w:rsidP="009B330A">
            <w:pPr>
              <w:pStyle w:val="TAL"/>
              <w:snapToGrid w:val="0"/>
              <w:rPr>
                <w:lang w:eastAsia="ko-KR"/>
              </w:rPr>
            </w:pPr>
            <w:r w:rsidRPr="00F4784F">
              <w:rPr>
                <w:lang w:eastAsia="ko-KR"/>
              </w:rPr>
              <w:t xml:space="preserve">      </w:t>
            </w:r>
            <w:r w:rsidRPr="00F4784F">
              <w:t>includeBeamMeasurements</w:t>
            </w:r>
          </w:p>
        </w:tc>
        <w:tc>
          <w:tcPr>
            <w:tcW w:w="2267" w:type="dxa"/>
          </w:tcPr>
          <w:p w14:paraId="29F52F5E" w14:textId="77777777" w:rsidR="00253D55" w:rsidRPr="00F4784F" w:rsidRDefault="00253D55" w:rsidP="009B330A">
            <w:pPr>
              <w:pStyle w:val="TAL"/>
              <w:snapToGrid w:val="0"/>
              <w:rPr>
                <w:lang w:eastAsia="zh-CN"/>
              </w:rPr>
            </w:pPr>
            <w:r w:rsidRPr="00F4784F">
              <w:rPr>
                <w:lang w:eastAsia="ko-KR"/>
              </w:rPr>
              <w:t>true</w:t>
            </w:r>
          </w:p>
        </w:tc>
        <w:tc>
          <w:tcPr>
            <w:tcW w:w="1700" w:type="dxa"/>
          </w:tcPr>
          <w:p w14:paraId="3E26E1F2" w14:textId="77777777" w:rsidR="00253D55" w:rsidRPr="00F4784F" w:rsidRDefault="00253D55" w:rsidP="009B330A">
            <w:pPr>
              <w:pStyle w:val="TAL"/>
              <w:snapToGrid w:val="0"/>
              <w:rPr>
                <w:lang w:eastAsia="ko-KR"/>
              </w:rPr>
            </w:pPr>
          </w:p>
        </w:tc>
        <w:tc>
          <w:tcPr>
            <w:tcW w:w="1245" w:type="dxa"/>
          </w:tcPr>
          <w:p w14:paraId="74B6CE9D" w14:textId="77777777" w:rsidR="00253D55" w:rsidRPr="00F4784F" w:rsidRDefault="00253D55" w:rsidP="009B330A">
            <w:pPr>
              <w:pStyle w:val="TAL"/>
              <w:snapToGrid w:val="0"/>
              <w:rPr>
                <w:lang w:eastAsia="ko-KR"/>
              </w:rPr>
            </w:pPr>
          </w:p>
        </w:tc>
      </w:tr>
      <w:tr w:rsidR="00253D55" w:rsidRPr="00F4784F" w14:paraId="328E9C13" w14:textId="77777777" w:rsidTr="009B330A">
        <w:tc>
          <w:tcPr>
            <w:tcW w:w="4535" w:type="dxa"/>
          </w:tcPr>
          <w:p w14:paraId="2B56C920" w14:textId="77777777" w:rsidR="00253D55" w:rsidRPr="00F4784F" w:rsidRDefault="00253D55" w:rsidP="009B330A">
            <w:pPr>
              <w:pStyle w:val="TAL"/>
              <w:snapToGrid w:val="0"/>
              <w:rPr>
                <w:lang w:eastAsia="ko-KR"/>
              </w:rPr>
            </w:pPr>
            <w:r w:rsidRPr="00F4784F">
              <w:rPr>
                <w:lang w:eastAsia="ko-KR"/>
              </w:rPr>
              <w:t xml:space="preserve">      reportQuantityCell SEQUENCE {</w:t>
            </w:r>
          </w:p>
        </w:tc>
        <w:tc>
          <w:tcPr>
            <w:tcW w:w="2267" w:type="dxa"/>
          </w:tcPr>
          <w:p w14:paraId="3B6E8886" w14:textId="77777777" w:rsidR="00253D55" w:rsidRPr="00F4784F" w:rsidRDefault="00253D55" w:rsidP="009B330A">
            <w:pPr>
              <w:pStyle w:val="TAL"/>
              <w:snapToGrid w:val="0"/>
              <w:rPr>
                <w:lang w:eastAsia="ko-KR"/>
              </w:rPr>
            </w:pPr>
          </w:p>
        </w:tc>
        <w:tc>
          <w:tcPr>
            <w:tcW w:w="1700" w:type="dxa"/>
          </w:tcPr>
          <w:p w14:paraId="1A78437D" w14:textId="77777777" w:rsidR="00253D55" w:rsidRPr="00F4784F" w:rsidRDefault="00253D55" w:rsidP="009B330A">
            <w:pPr>
              <w:pStyle w:val="TAL"/>
              <w:snapToGrid w:val="0"/>
              <w:rPr>
                <w:lang w:eastAsia="ko-KR"/>
              </w:rPr>
            </w:pPr>
          </w:p>
        </w:tc>
        <w:tc>
          <w:tcPr>
            <w:tcW w:w="1245" w:type="dxa"/>
          </w:tcPr>
          <w:p w14:paraId="12C1DED7" w14:textId="77777777" w:rsidR="00253D55" w:rsidRPr="00F4784F" w:rsidRDefault="00253D55" w:rsidP="009B330A">
            <w:pPr>
              <w:pStyle w:val="TAL"/>
              <w:snapToGrid w:val="0"/>
              <w:rPr>
                <w:lang w:eastAsia="ko-KR"/>
              </w:rPr>
            </w:pPr>
          </w:p>
        </w:tc>
      </w:tr>
      <w:tr w:rsidR="00253D55" w:rsidRPr="00F4784F" w14:paraId="3E74BEEC" w14:textId="77777777" w:rsidTr="009B330A">
        <w:tc>
          <w:tcPr>
            <w:tcW w:w="4535" w:type="dxa"/>
          </w:tcPr>
          <w:p w14:paraId="240640B2" w14:textId="77777777" w:rsidR="00253D55" w:rsidRPr="00F4784F" w:rsidRDefault="00253D55" w:rsidP="009B330A">
            <w:pPr>
              <w:pStyle w:val="TAL"/>
              <w:snapToGrid w:val="0"/>
              <w:rPr>
                <w:lang w:eastAsia="ko-KR"/>
              </w:rPr>
            </w:pPr>
            <w:r w:rsidRPr="00F4784F">
              <w:rPr>
                <w:lang w:eastAsia="ko-KR"/>
              </w:rPr>
              <w:t xml:space="preserve">        rsrp</w:t>
            </w:r>
          </w:p>
        </w:tc>
        <w:tc>
          <w:tcPr>
            <w:tcW w:w="2267" w:type="dxa"/>
          </w:tcPr>
          <w:p w14:paraId="1EECC48F" w14:textId="77777777" w:rsidR="00253D55" w:rsidRPr="00F4784F" w:rsidRDefault="00253D55" w:rsidP="009B330A">
            <w:pPr>
              <w:pStyle w:val="TAL"/>
              <w:snapToGrid w:val="0"/>
              <w:rPr>
                <w:lang w:eastAsia="ko-KR"/>
              </w:rPr>
            </w:pPr>
            <w:r w:rsidRPr="00F4784F">
              <w:rPr>
                <w:lang w:eastAsia="ko-KR"/>
              </w:rPr>
              <w:t>true</w:t>
            </w:r>
          </w:p>
        </w:tc>
        <w:tc>
          <w:tcPr>
            <w:tcW w:w="1700" w:type="dxa"/>
          </w:tcPr>
          <w:p w14:paraId="7C3D57E5" w14:textId="77777777" w:rsidR="00253D55" w:rsidRPr="00F4784F" w:rsidRDefault="00253D55" w:rsidP="009B330A">
            <w:pPr>
              <w:pStyle w:val="TAL"/>
              <w:snapToGrid w:val="0"/>
              <w:rPr>
                <w:lang w:eastAsia="ko-KR"/>
              </w:rPr>
            </w:pPr>
          </w:p>
        </w:tc>
        <w:tc>
          <w:tcPr>
            <w:tcW w:w="1245" w:type="dxa"/>
          </w:tcPr>
          <w:p w14:paraId="5861E400" w14:textId="77777777" w:rsidR="00253D55" w:rsidRPr="00F4784F" w:rsidRDefault="00253D55" w:rsidP="009B330A">
            <w:pPr>
              <w:pStyle w:val="TAL"/>
              <w:snapToGrid w:val="0"/>
              <w:rPr>
                <w:lang w:eastAsia="ko-KR"/>
              </w:rPr>
            </w:pPr>
          </w:p>
        </w:tc>
      </w:tr>
      <w:tr w:rsidR="00253D55" w:rsidRPr="00F4784F" w14:paraId="19405FB9" w14:textId="77777777" w:rsidTr="009B330A">
        <w:tc>
          <w:tcPr>
            <w:tcW w:w="4535" w:type="dxa"/>
          </w:tcPr>
          <w:p w14:paraId="1FCD454B" w14:textId="77777777" w:rsidR="00253D55" w:rsidRPr="00F4784F" w:rsidRDefault="00253D55" w:rsidP="009B330A">
            <w:pPr>
              <w:pStyle w:val="TAL"/>
              <w:snapToGrid w:val="0"/>
              <w:rPr>
                <w:lang w:eastAsia="zh-CN"/>
              </w:rPr>
            </w:pPr>
            <w:r w:rsidRPr="00F4784F">
              <w:rPr>
                <w:lang w:eastAsia="zh-CN"/>
              </w:rPr>
              <w:t xml:space="preserve">        rsrq</w:t>
            </w:r>
          </w:p>
        </w:tc>
        <w:tc>
          <w:tcPr>
            <w:tcW w:w="2267" w:type="dxa"/>
          </w:tcPr>
          <w:p w14:paraId="20E814C1" w14:textId="77777777" w:rsidR="00253D55" w:rsidRPr="00F4784F" w:rsidRDefault="00253D55" w:rsidP="009B330A">
            <w:pPr>
              <w:pStyle w:val="TAL"/>
              <w:snapToGrid w:val="0"/>
              <w:rPr>
                <w:lang w:eastAsia="zh-CN"/>
              </w:rPr>
            </w:pPr>
            <w:r w:rsidRPr="00F4784F">
              <w:rPr>
                <w:lang w:eastAsia="zh-CN"/>
              </w:rPr>
              <w:t>false</w:t>
            </w:r>
          </w:p>
        </w:tc>
        <w:tc>
          <w:tcPr>
            <w:tcW w:w="1700" w:type="dxa"/>
          </w:tcPr>
          <w:p w14:paraId="02710709" w14:textId="77777777" w:rsidR="00253D55" w:rsidRPr="00F4784F" w:rsidRDefault="00253D55" w:rsidP="009B330A">
            <w:pPr>
              <w:pStyle w:val="TAL"/>
              <w:snapToGrid w:val="0"/>
              <w:rPr>
                <w:lang w:eastAsia="ko-KR"/>
              </w:rPr>
            </w:pPr>
          </w:p>
        </w:tc>
        <w:tc>
          <w:tcPr>
            <w:tcW w:w="1245" w:type="dxa"/>
          </w:tcPr>
          <w:p w14:paraId="45278C5B" w14:textId="77777777" w:rsidR="00253D55" w:rsidRPr="00F4784F" w:rsidRDefault="00253D55" w:rsidP="009B330A">
            <w:pPr>
              <w:pStyle w:val="TAL"/>
              <w:snapToGrid w:val="0"/>
              <w:rPr>
                <w:lang w:eastAsia="ko-KR"/>
              </w:rPr>
            </w:pPr>
          </w:p>
        </w:tc>
      </w:tr>
      <w:tr w:rsidR="00253D55" w:rsidRPr="00F4784F" w14:paraId="00C738B5" w14:textId="77777777" w:rsidTr="009B330A">
        <w:tc>
          <w:tcPr>
            <w:tcW w:w="4535" w:type="dxa"/>
          </w:tcPr>
          <w:p w14:paraId="55A4EC76" w14:textId="77777777" w:rsidR="00253D55" w:rsidRPr="00F4784F" w:rsidRDefault="00253D55" w:rsidP="009B330A">
            <w:pPr>
              <w:pStyle w:val="TAL"/>
              <w:snapToGrid w:val="0"/>
              <w:rPr>
                <w:lang w:eastAsia="zh-CN"/>
              </w:rPr>
            </w:pPr>
            <w:r w:rsidRPr="00F4784F">
              <w:rPr>
                <w:lang w:eastAsia="zh-CN"/>
              </w:rPr>
              <w:t xml:space="preserve">        sinr</w:t>
            </w:r>
          </w:p>
        </w:tc>
        <w:tc>
          <w:tcPr>
            <w:tcW w:w="2267" w:type="dxa"/>
          </w:tcPr>
          <w:p w14:paraId="331043CF" w14:textId="77777777" w:rsidR="00253D55" w:rsidRPr="00F4784F" w:rsidRDefault="00253D55" w:rsidP="009B330A">
            <w:pPr>
              <w:pStyle w:val="TAL"/>
              <w:snapToGrid w:val="0"/>
              <w:rPr>
                <w:lang w:eastAsia="zh-CN"/>
              </w:rPr>
            </w:pPr>
            <w:r w:rsidRPr="00F4784F">
              <w:rPr>
                <w:lang w:eastAsia="zh-CN"/>
              </w:rPr>
              <w:t>false</w:t>
            </w:r>
          </w:p>
        </w:tc>
        <w:tc>
          <w:tcPr>
            <w:tcW w:w="1700" w:type="dxa"/>
          </w:tcPr>
          <w:p w14:paraId="120626FB" w14:textId="77777777" w:rsidR="00253D55" w:rsidRPr="00F4784F" w:rsidRDefault="00253D55" w:rsidP="009B330A">
            <w:pPr>
              <w:pStyle w:val="TAL"/>
              <w:snapToGrid w:val="0"/>
              <w:rPr>
                <w:lang w:eastAsia="ko-KR"/>
              </w:rPr>
            </w:pPr>
          </w:p>
        </w:tc>
        <w:tc>
          <w:tcPr>
            <w:tcW w:w="1245" w:type="dxa"/>
          </w:tcPr>
          <w:p w14:paraId="1112294D" w14:textId="77777777" w:rsidR="00253D55" w:rsidRPr="00F4784F" w:rsidRDefault="00253D55" w:rsidP="009B330A">
            <w:pPr>
              <w:pStyle w:val="TAL"/>
              <w:snapToGrid w:val="0"/>
              <w:rPr>
                <w:lang w:eastAsia="ko-KR"/>
              </w:rPr>
            </w:pPr>
          </w:p>
        </w:tc>
      </w:tr>
      <w:tr w:rsidR="00253D55" w:rsidRPr="00F4784F" w14:paraId="452C9FD8" w14:textId="77777777" w:rsidTr="009B330A">
        <w:tc>
          <w:tcPr>
            <w:tcW w:w="4535" w:type="dxa"/>
          </w:tcPr>
          <w:p w14:paraId="75D72109" w14:textId="77777777" w:rsidR="00253D55" w:rsidRPr="00F4784F" w:rsidRDefault="00253D55" w:rsidP="009B330A">
            <w:pPr>
              <w:pStyle w:val="TAL"/>
              <w:snapToGrid w:val="0"/>
              <w:rPr>
                <w:lang w:eastAsia="ko-KR"/>
              </w:rPr>
            </w:pPr>
            <w:r w:rsidRPr="00F4784F">
              <w:rPr>
                <w:lang w:eastAsia="ko-KR"/>
              </w:rPr>
              <w:t xml:space="preserve">      }</w:t>
            </w:r>
          </w:p>
        </w:tc>
        <w:tc>
          <w:tcPr>
            <w:tcW w:w="2267" w:type="dxa"/>
          </w:tcPr>
          <w:p w14:paraId="591B59B2" w14:textId="77777777" w:rsidR="00253D55" w:rsidRPr="00F4784F" w:rsidRDefault="00253D55" w:rsidP="009B330A">
            <w:pPr>
              <w:pStyle w:val="TAL"/>
              <w:snapToGrid w:val="0"/>
              <w:rPr>
                <w:lang w:eastAsia="ko-KR"/>
              </w:rPr>
            </w:pPr>
          </w:p>
        </w:tc>
        <w:tc>
          <w:tcPr>
            <w:tcW w:w="1700" w:type="dxa"/>
          </w:tcPr>
          <w:p w14:paraId="094CD79C" w14:textId="77777777" w:rsidR="00253D55" w:rsidRPr="00F4784F" w:rsidRDefault="00253D55" w:rsidP="009B330A">
            <w:pPr>
              <w:pStyle w:val="TAL"/>
              <w:snapToGrid w:val="0"/>
              <w:rPr>
                <w:lang w:eastAsia="ko-KR"/>
              </w:rPr>
            </w:pPr>
          </w:p>
        </w:tc>
        <w:tc>
          <w:tcPr>
            <w:tcW w:w="1245" w:type="dxa"/>
          </w:tcPr>
          <w:p w14:paraId="63F83C42" w14:textId="77777777" w:rsidR="00253D55" w:rsidRPr="00F4784F" w:rsidRDefault="00253D55" w:rsidP="009B330A">
            <w:pPr>
              <w:pStyle w:val="TAL"/>
              <w:snapToGrid w:val="0"/>
              <w:rPr>
                <w:lang w:eastAsia="ko-KR"/>
              </w:rPr>
            </w:pPr>
          </w:p>
        </w:tc>
      </w:tr>
      <w:tr w:rsidR="00253D55" w:rsidRPr="00F4784F" w14:paraId="7F4BDDFC" w14:textId="77777777" w:rsidTr="009B330A">
        <w:tc>
          <w:tcPr>
            <w:tcW w:w="4535" w:type="dxa"/>
          </w:tcPr>
          <w:p w14:paraId="5BFD0293" w14:textId="77777777" w:rsidR="00253D55" w:rsidRPr="00F4784F" w:rsidRDefault="00253D55" w:rsidP="009B330A">
            <w:pPr>
              <w:pStyle w:val="TAL"/>
              <w:snapToGrid w:val="0"/>
              <w:rPr>
                <w:lang w:eastAsia="ko-KR"/>
              </w:rPr>
            </w:pPr>
            <w:r w:rsidRPr="00F4784F">
              <w:t xml:space="preserve">    }</w:t>
            </w:r>
          </w:p>
        </w:tc>
        <w:tc>
          <w:tcPr>
            <w:tcW w:w="2267" w:type="dxa"/>
          </w:tcPr>
          <w:p w14:paraId="1458AAD4" w14:textId="77777777" w:rsidR="00253D55" w:rsidRPr="00F4784F" w:rsidRDefault="00253D55" w:rsidP="009B330A">
            <w:pPr>
              <w:pStyle w:val="TAL"/>
              <w:snapToGrid w:val="0"/>
              <w:rPr>
                <w:lang w:eastAsia="ko-KR"/>
              </w:rPr>
            </w:pPr>
          </w:p>
        </w:tc>
        <w:tc>
          <w:tcPr>
            <w:tcW w:w="1700" w:type="dxa"/>
          </w:tcPr>
          <w:p w14:paraId="289E504C" w14:textId="77777777" w:rsidR="00253D55" w:rsidRPr="00F4784F" w:rsidRDefault="00253D55" w:rsidP="009B330A">
            <w:pPr>
              <w:pStyle w:val="TAL"/>
              <w:snapToGrid w:val="0"/>
              <w:rPr>
                <w:lang w:eastAsia="ko-KR"/>
              </w:rPr>
            </w:pPr>
          </w:p>
        </w:tc>
        <w:tc>
          <w:tcPr>
            <w:tcW w:w="1245" w:type="dxa"/>
          </w:tcPr>
          <w:p w14:paraId="5C7B3FCF" w14:textId="77777777" w:rsidR="00253D55" w:rsidRPr="00F4784F" w:rsidRDefault="00253D55" w:rsidP="009B330A">
            <w:pPr>
              <w:pStyle w:val="TAL"/>
              <w:snapToGrid w:val="0"/>
              <w:rPr>
                <w:lang w:eastAsia="ko-KR"/>
              </w:rPr>
            </w:pPr>
          </w:p>
        </w:tc>
      </w:tr>
      <w:tr w:rsidR="00253D55" w:rsidRPr="00F4784F" w14:paraId="4615BC91" w14:textId="77777777" w:rsidTr="009B330A">
        <w:tc>
          <w:tcPr>
            <w:tcW w:w="4535" w:type="dxa"/>
          </w:tcPr>
          <w:p w14:paraId="1C8FFB12" w14:textId="77777777" w:rsidR="00253D55" w:rsidRPr="00F4784F" w:rsidRDefault="00253D55" w:rsidP="009B330A">
            <w:pPr>
              <w:pStyle w:val="TAL"/>
              <w:snapToGrid w:val="0"/>
              <w:rPr>
                <w:lang w:eastAsia="ko-KR"/>
              </w:rPr>
            </w:pPr>
            <w:r w:rsidRPr="00F4784F">
              <w:t xml:space="preserve">  }</w:t>
            </w:r>
          </w:p>
        </w:tc>
        <w:tc>
          <w:tcPr>
            <w:tcW w:w="2267" w:type="dxa"/>
          </w:tcPr>
          <w:p w14:paraId="5A9F9204" w14:textId="77777777" w:rsidR="00253D55" w:rsidRPr="00F4784F" w:rsidRDefault="00253D55" w:rsidP="009B330A">
            <w:pPr>
              <w:pStyle w:val="TAL"/>
              <w:snapToGrid w:val="0"/>
              <w:rPr>
                <w:lang w:eastAsia="ko-KR"/>
              </w:rPr>
            </w:pPr>
          </w:p>
        </w:tc>
        <w:tc>
          <w:tcPr>
            <w:tcW w:w="1700" w:type="dxa"/>
          </w:tcPr>
          <w:p w14:paraId="36B1914D" w14:textId="77777777" w:rsidR="00253D55" w:rsidRPr="00F4784F" w:rsidRDefault="00253D55" w:rsidP="009B330A">
            <w:pPr>
              <w:pStyle w:val="TAL"/>
              <w:snapToGrid w:val="0"/>
              <w:rPr>
                <w:lang w:eastAsia="ko-KR"/>
              </w:rPr>
            </w:pPr>
          </w:p>
        </w:tc>
        <w:tc>
          <w:tcPr>
            <w:tcW w:w="1245" w:type="dxa"/>
          </w:tcPr>
          <w:p w14:paraId="551FF563" w14:textId="77777777" w:rsidR="00253D55" w:rsidRPr="00F4784F" w:rsidRDefault="00253D55" w:rsidP="009B330A">
            <w:pPr>
              <w:pStyle w:val="TAL"/>
              <w:snapToGrid w:val="0"/>
              <w:rPr>
                <w:lang w:eastAsia="ko-KR"/>
              </w:rPr>
            </w:pPr>
          </w:p>
        </w:tc>
      </w:tr>
      <w:tr w:rsidR="00253D55" w:rsidRPr="00F4784F" w14:paraId="0E05D3E7" w14:textId="77777777" w:rsidTr="009B330A">
        <w:tc>
          <w:tcPr>
            <w:tcW w:w="4535" w:type="dxa"/>
          </w:tcPr>
          <w:p w14:paraId="4AEFEC34" w14:textId="77777777" w:rsidR="00253D55" w:rsidRPr="00F4784F" w:rsidRDefault="00253D55" w:rsidP="009B330A">
            <w:pPr>
              <w:pStyle w:val="TAL"/>
              <w:snapToGrid w:val="0"/>
              <w:rPr>
                <w:lang w:eastAsia="ko-KR"/>
              </w:rPr>
            </w:pPr>
            <w:r w:rsidRPr="00F4784F">
              <w:rPr>
                <w:lang w:eastAsia="ko-KR"/>
              </w:rPr>
              <w:t>}</w:t>
            </w:r>
          </w:p>
        </w:tc>
        <w:tc>
          <w:tcPr>
            <w:tcW w:w="2267" w:type="dxa"/>
          </w:tcPr>
          <w:p w14:paraId="71456573" w14:textId="77777777" w:rsidR="00253D55" w:rsidRPr="00F4784F" w:rsidRDefault="00253D55" w:rsidP="009B330A">
            <w:pPr>
              <w:pStyle w:val="TAL"/>
              <w:snapToGrid w:val="0"/>
              <w:rPr>
                <w:lang w:eastAsia="ko-KR"/>
              </w:rPr>
            </w:pPr>
          </w:p>
        </w:tc>
        <w:tc>
          <w:tcPr>
            <w:tcW w:w="1700" w:type="dxa"/>
          </w:tcPr>
          <w:p w14:paraId="0E51CF76" w14:textId="77777777" w:rsidR="00253D55" w:rsidRPr="00F4784F" w:rsidRDefault="00253D55" w:rsidP="009B330A">
            <w:pPr>
              <w:pStyle w:val="TAL"/>
              <w:snapToGrid w:val="0"/>
              <w:rPr>
                <w:lang w:eastAsia="ko-KR"/>
              </w:rPr>
            </w:pPr>
          </w:p>
        </w:tc>
        <w:tc>
          <w:tcPr>
            <w:tcW w:w="1245" w:type="dxa"/>
          </w:tcPr>
          <w:p w14:paraId="73909DE2" w14:textId="77777777" w:rsidR="00253D55" w:rsidRPr="00F4784F" w:rsidRDefault="00253D55" w:rsidP="009B330A">
            <w:pPr>
              <w:pStyle w:val="TAL"/>
              <w:snapToGrid w:val="0"/>
              <w:rPr>
                <w:lang w:eastAsia="ko-KR"/>
              </w:rPr>
            </w:pPr>
          </w:p>
        </w:tc>
      </w:tr>
    </w:tbl>
    <w:p w14:paraId="109EEE82" w14:textId="77777777" w:rsidR="00253D55" w:rsidRPr="00F4784F" w:rsidRDefault="00253D55" w:rsidP="00253D55"/>
    <w:p w14:paraId="3C309D6F" w14:textId="77777777" w:rsidR="00253D55" w:rsidRPr="00F4784F" w:rsidRDefault="00253D55" w:rsidP="00253D55">
      <w:pPr>
        <w:pStyle w:val="TH"/>
      </w:pPr>
      <w:r w:rsidRPr="00F4784F">
        <w:lastRenderedPageBreak/>
        <w:t xml:space="preserve">Table 7.1.1.1.28.3.3-5: </w:t>
      </w:r>
      <w:r w:rsidRPr="00F4784F">
        <w:rPr>
          <w:i/>
        </w:rPr>
        <w:t>MeasurementReport</w:t>
      </w:r>
      <w:r w:rsidRPr="00F4784F">
        <w:t xml:space="preserve"> (step 4, Table 7.1.1.1.28.3.2-3)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415"/>
        <w:gridCol w:w="1663"/>
        <w:gridCol w:w="1134"/>
      </w:tblGrid>
      <w:tr w:rsidR="00253D55" w:rsidRPr="00F4784F" w14:paraId="1F3CA2CF" w14:textId="77777777" w:rsidTr="009B330A">
        <w:tc>
          <w:tcPr>
            <w:tcW w:w="9781" w:type="dxa"/>
            <w:gridSpan w:val="4"/>
          </w:tcPr>
          <w:p w14:paraId="30148B9C" w14:textId="77777777" w:rsidR="00253D55" w:rsidRPr="00F4784F" w:rsidRDefault="00253D55" w:rsidP="009B330A">
            <w:pPr>
              <w:pStyle w:val="TAL"/>
              <w:snapToGrid w:val="0"/>
            </w:pPr>
            <w:r w:rsidRPr="00F4784F">
              <w:t>Derivation Path: TS 38.508-1 [4] Table 4.6.1-5A</w:t>
            </w:r>
          </w:p>
        </w:tc>
      </w:tr>
      <w:tr w:rsidR="00253D55" w:rsidRPr="00F4784F" w14:paraId="665D8A69" w14:textId="77777777" w:rsidTr="009B330A">
        <w:tblPrEx>
          <w:tblCellMar>
            <w:left w:w="108" w:type="dxa"/>
            <w:right w:w="108" w:type="dxa"/>
          </w:tblCellMar>
        </w:tblPrEx>
        <w:tc>
          <w:tcPr>
            <w:tcW w:w="4569" w:type="dxa"/>
          </w:tcPr>
          <w:p w14:paraId="743EAF72" w14:textId="77777777" w:rsidR="00253D55" w:rsidRPr="00F4784F" w:rsidRDefault="00253D55" w:rsidP="009B330A">
            <w:pPr>
              <w:pStyle w:val="TAH"/>
              <w:snapToGrid w:val="0"/>
            </w:pPr>
            <w:r w:rsidRPr="00F4784F">
              <w:t>Information Element</w:t>
            </w:r>
          </w:p>
        </w:tc>
        <w:tc>
          <w:tcPr>
            <w:tcW w:w="2415" w:type="dxa"/>
          </w:tcPr>
          <w:p w14:paraId="23DD96DC" w14:textId="77777777" w:rsidR="00253D55" w:rsidRPr="00F4784F" w:rsidRDefault="00253D55" w:rsidP="009B330A">
            <w:pPr>
              <w:pStyle w:val="TAH"/>
              <w:snapToGrid w:val="0"/>
            </w:pPr>
            <w:r w:rsidRPr="00F4784F">
              <w:t>Value/remark</w:t>
            </w:r>
          </w:p>
        </w:tc>
        <w:tc>
          <w:tcPr>
            <w:tcW w:w="1663" w:type="dxa"/>
          </w:tcPr>
          <w:p w14:paraId="06F145E0" w14:textId="77777777" w:rsidR="00253D55" w:rsidRPr="00F4784F" w:rsidRDefault="00253D55" w:rsidP="009B330A">
            <w:pPr>
              <w:pStyle w:val="TAH"/>
              <w:snapToGrid w:val="0"/>
            </w:pPr>
            <w:r w:rsidRPr="00F4784F">
              <w:t>Comment</w:t>
            </w:r>
          </w:p>
        </w:tc>
        <w:tc>
          <w:tcPr>
            <w:tcW w:w="1134" w:type="dxa"/>
          </w:tcPr>
          <w:p w14:paraId="71124E94" w14:textId="77777777" w:rsidR="00253D55" w:rsidRPr="00F4784F" w:rsidRDefault="00253D55" w:rsidP="009B330A">
            <w:pPr>
              <w:pStyle w:val="TAH"/>
              <w:snapToGrid w:val="0"/>
            </w:pPr>
            <w:r w:rsidRPr="00F4784F">
              <w:t>Condition</w:t>
            </w:r>
          </w:p>
        </w:tc>
      </w:tr>
      <w:tr w:rsidR="00253D55" w:rsidRPr="00F4784F" w14:paraId="526492EC" w14:textId="77777777" w:rsidTr="009B330A">
        <w:tblPrEx>
          <w:tblCellMar>
            <w:left w:w="108" w:type="dxa"/>
            <w:right w:w="108" w:type="dxa"/>
          </w:tblCellMar>
        </w:tblPrEx>
        <w:tc>
          <w:tcPr>
            <w:tcW w:w="4569" w:type="dxa"/>
          </w:tcPr>
          <w:p w14:paraId="2D93C7B8" w14:textId="77777777" w:rsidR="00253D55" w:rsidRPr="00F4784F" w:rsidRDefault="00253D55" w:rsidP="009B330A">
            <w:pPr>
              <w:pStyle w:val="TAL"/>
              <w:snapToGrid w:val="0"/>
            </w:pPr>
            <w:r w:rsidRPr="00F4784F">
              <w:t>MeasurementReport ::= SEQUENCE {</w:t>
            </w:r>
          </w:p>
        </w:tc>
        <w:tc>
          <w:tcPr>
            <w:tcW w:w="2415" w:type="dxa"/>
          </w:tcPr>
          <w:p w14:paraId="1961B510" w14:textId="77777777" w:rsidR="00253D55" w:rsidRPr="00F4784F" w:rsidRDefault="00253D55" w:rsidP="009B330A">
            <w:pPr>
              <w:pStyle w:val="TAL"/>
              <w:snapToGrid w:val="0"/>
            </w:pPr>
          </w:p>
        </w:tc>
        <w:tc>
          <w:tcPr>
            <w:tcW w:w="1663" w:type="dxa"/>
          </w:tcPr>
          <w:p w14:paraId="546BEAC6" w14:textId="77777777" w:rsidR="00253D55" w:rsidRPr="00F4784F" w:rsidRDefault="00253D55" w:rsidP="009B330A">
            <w:pPr>
              <w:pStyle w:val="TAL"/>
              <w:snapToGrid w:val="0"/>
            </w:pPr>
          </w:p>
        </w:tc>
        <w:tc>
          <w:tcPr>
            <w:tcW w:w="1134" w:type="dxa"/>
          </w:tcPr>
          <w:p w14:paraId="4B1A7E1A" w14:textId="77777777" w:rsidR="00253D55" w:rsidRPr="00F4784F" w:rsidRDefault="00253D55" w:rsidP="009B330A">
            <w:pPr>
              <w:pStyle w:val="TAL"/>
              <w:snapToGrid w:val="0"/>
            </w:pPr>
          </w:p>
        </w:tc>
      </w:tr>
      <w:tr w:rsidR="00253D55" w:rsidRPr="00F4784F" w14:paraId="7DE50773" w14:textId="77777777" w:rsidTr="009B330A">
        <w:tblPrEx>
          <w:tblCellMar>
            <w:left w:w="108" w:type="dxa"/>
            <w:right w:w="108" w:type="dxa"/>
          </w:tblCellMar>
        </w:tblPrEx>
        <w:tc>
          <w:tcPr>
            <w:tcW w:w="4569" w:type="dxa"/>
          </w:tcPr>
          <w:p w14:paraId="77653BA7" w14:textId="77777777" w:rsidR="00253D55" w:rsidRPr="00F4784F" w:rsidRDefault="00253D55" w:rsidP="009B330A">
            <w:pPr>
              <w:pStyle w:val="TAL"/>
              <w:snapToGrid w:val="0"/>
            </w:pPr>
            <w:r w:rsidRPr="00F4784F">
              <w:t xml:space="preserve">  criticalExtensions CHOICE {</w:t>
            </w:r>
          </w:p>
        </w:tc>
        <w:tc>
          <w:tcPr>
            <w:tcW w:w="2415" w:type="dxa"/>
          </w:tcPr>
          <w:p w14:paraId="01AE604C" w14:textId="77777777" w:rsidR="00253D55" w:rsidRPr="00F4784F" w:rsidRDefault="00253D55" w:rsidP="009B330A">
            <w:pPr>
              <w:pStyle w:val="TAL"/>
              <w:snapToGrid w:val="0"/>
            </w:pPr>
          </w:p>
        </w:tc>
        <w:tc>
          <w:tcPr>
            <w:tcW w:w="1663" w:type="dxa"/>
          </w:tcPr>
          <w:p w14:paraId="19B0E302" w14:textId="77777777" w:rsidR="00253D55" w:rsidRPr="00F4784F" w:rsidRDefault="00253D55" w:rsidP="009B330A">
            <w:pPr>
              <w:pStyle w:val="TAL"/>
              <w:snapToGrid w:val="0"/>
            </w:pPr>
          </w:p>
        </w:tc>
        <w:tc>
          <w:tcPr>
            <w:tcW w:w="1134" w:type="dxa"/>
          </w:tcPr>
          <w:p w14:paraId="32017B54" w14:textId="77777777" w:rsidR="00253D55" w:rsidRPr="00F4784F" w:rsidRDefault="00253D55" w:rsidP="009B330A">
            <w:pPr>
              <w:pStyle w:val="TAL"/>
              <w:snapToGrid w:val="0"/>
            </w:pPr>
          </w:p>
        </w:tc>
      </w:tr>
      <w:tr w:rsidR="00253D55" w:rsidRPr="00F4784F" w14:paraId="6439C14C" w14:textId="77777777" w:rsidTr="009B330A">
        <w:tblPrEx>
          <w:tblCellMar>
            <w:left w:w="108" w:type="dxa"/>
            <w:right w:w="108" w:type="dxa"/>
          </w:tblCellMar>
        </w:tblPrEx>
        <w:tc>
          <w:tcPr>
            <w:tcW w:w="4569" w:type="dxa"/>
          </w:tcPr>
          <w:p w14:paraId="565BC0FC" w14:textId="77777777" w:rsidR="00253D55" w:rsidRPr="00F4784F" w:rsidRDefault="00253D55" w:rsidP="009B330A">
            <w:pPr>
              <w:pStyle w:val="TAL"/>
              <w:snapToGrid w:val="0"/>
            </w:pPr>
            <w:r w:rsidRPr="00F4784F">
              <w:t xml:space="preserve">    measurementReport SEQUENCE {</w:t>
            </w:r>
          </w:p>
        </w:tc>
        <w:tc>
          <w:tcPr>
            <w:tcW w:w="2415" w:type="dxa"/>
          </w:tcPr>
          <w:p w14:paraId="19076747" w14:textId="77777777" w:rsidR="00253D55" w:rsidRPr="00F4784F" w:rsidRDefault="00253D55" w:rsidP="009B330A">
            <w:pPr>
              <w:pStyle w:val="TAL"/>
              <w:snapToGrid w:val="0"/>
            </w:pPr>
          </w:p>
        </w:tc>
        <w:tc>
          <w:tcPr>
            <w:tcW w:w="1663" w:type="dxa"/>
          </w:tcPr>
          <w:p w14:paraId="4C11DF91" w14:textId="77777777" w:rsidR="00253D55" w:rsidRPr="00F4784F" w:rsidRDefault="00253D55" w:rsidP="009B330A">
            <w:pPr>
              <w:pStyle w:val="TAL"/>
              <w:snapToGrid w:val="0"/>
            </w:pPr>
          </w:p>
        </w:tc>
        <w:tc>
          <w:tcPr>
            <w:tcW w:w="1134" w:type="dxa"/>
          </w:tcPr>
          <w:p w14:paraId="64BA902B" w14:textId="77777777" w:rsidR="00253D55" w:rsidRPr="00F4784F" w:rsidRDefault="00253D55" w:rsidP="009B330A">
            <w:pPr>
              <w:pStyle w:val="TAL"/>
              <w:snapToGrid w:val="0"/>
            </w:pPr>
          </w:p>
        </w:tc>
      </w:tr>
      <w:tr w:rsidR="00253D55" w:rsidRPr="00F4784F" w14:paraId="66C984FF" w14:textId="77777777" w:rsidTr="009B330A">
        <w:tblPrEx>
          <w:tblCellMar>
            <w:left w:w="108" w:type="dxa"/>
            <w:right w:w="108" w:type="dxa"/>
          </w:tblCellMar>
        </w:tblPrEx>
        <w:tc>
          <w:tcPr>
            <w:tcW w:w="4569" w:type="dxa"/>
            <w:tcBorders>
              <w:bottom w:val="single" w:sz="4" w:space="0" w:color="auto"/>
            </w:tcBorders>
          </w:tcPr>
          <w:p w14:paraId="16B96E3B" w14:textId="77777777" w:rsidR="00253D55" w:rsidRPr="00F4784F" w:rsidRDefault="00253D55" w:rsidP="009B330A">
            <w:pPr>
              <w:pStyle w:val="TAL"/>
              <w:snapToGrid w:val="0"/>
            </w:pPr>
            <w:r w:rsidRPr="00F4784F">
              <w:t xml:space="preserve">      measResults SEQUENCE {</w:t>
            </w:r>
          </w:p>
        </w:tc>
        <w:tc>
          <w:tcPr>
            <w:tcW w:w="2415" w:type="dxa"/>
          </w:tcPr>
          <w:p w14:paraId="62C69D4E" w14:textId="77777777" w:rsidR="00253D55" w:rsidRPr="00F4784F" w:rsidRDefault="00253D55" w:rsidP="009B330A">
            <w:pPr>
              <w:pStyle w:val="TAL"/>
              <w:snapToGrid w:val="0"/>
            </w:pPr>
          </w:p>
        </w:tc>
        <w:tc>
          <w:tcPr>
            <w:tcW w:w="1663" w:type="dxa"/>
          </w:tcPr>
          <w:p w14:paraId="788DAB4C" w14:textId="77777777" w:rsidR="00253D55" w:rsidRPr="00F4784F" w:rsidRDefault="00253D55" w:rsidP="009B330A">
            <w:pPr>
              <w:pStyle w:val="TAL"/>
              <w:snapToGrid w:val="0"/>
            </w:pPr>
          </w:p>
        </w:tc>
        <w:tc>
          <w:tcPr>
            <w:tcW w:w="1134" w:type="dxa"/>
          </w:tcPr>
          <w:p w14:paraId="6DF18D60" w14:textId="77777777" w:rsidR="00253D55" w:rsidRPr="00F4784F" w:rsidRDefault="00253D55" w:rsidP="009B330A">
            <w:pPr>
              <w:pStyle w:val="TAL"/>
              <w:snapToGrid w:val="0"/>
            </w:pPr>
          </w:p>
        </w:tc>
      </w:tr>
      <w:tr w:rsidR="00253D55" w:rsidRPr="00F4784F" w14:paraId="29D07BB5" w14:textId="77777777" w:rsidTr="009B330A">
        <w:tblPrEx>
          <w:tblCellMar>
            <w:left w:w="108" w:type="dxa"/>
            <w:right w:w="108" w:type="dxa"/>
          </w:tblCellMar>
        </w:tblPrEx>
        <w:tc>
          <w:tcPr>
            <w:tcW w:w="4569" w:type="dxa"/>
            <w:tcBorders>
              <w:bottom w:val="nil"/>
            </w:tcBorders>
          </w:tcPr>
          <w:p w14:paraId="5C0024D8" w14:textId="77777777" w:rsidR="00253D55" w:rsidRPr="00F4784F" w:rsidRDefault="00253D55" w:rsidP="009B330A">
            <w:pPr>
              <w:pStyle w:val="TAL"/>
              <w:snapToGrid w:val="0"/>
            </w:pPr>
            <w:r w:rsidRPr="00F4784F">
              <w:t xml:space="preserve">        measId</w:t>
            </w:r>
          </w:p>
        </w:tc>
        <w:tc>
          <w:tcPr>
            <w:tcW w:w="2415" w:type="dxa"/>
          </w:tcPr>
          <w:p w14:paraId="0C925620" w14:textId="77777777" w:rsidR="00253D55" w:rsidRPr="00F4784F" w:rsidRDefault="00253D55" w:rsidP="009B330A">
            <w:pPr>
              <w:pStyle w:val="TAL"/>
              <w:snapToGrid w:val="0"/>
            </w:pPr>
            <w:r w:rsidRPr="00F4784F">
              <w:t>1</w:t>
            </w:r>
          </w:p>
        </w:tc>
        <w:tc>
          <w:tcPr>
            <w:tcW w:w="1663" w:type="dxa"/>
          </w:tcPr>
          <w:p w14:paraId="64FED36D" w14:textId="77777777" w:rsidR="00253D55" w:rsidRPr="00F4784F" w:rsidRDefault="00253D55" w:rsidP="009B330A">
            <w:pPr>
              <w:pStyle w:val="TAL"/>
              <w:snapToGrid w:val="0"/>
            </w:pPr>
          </w:p>
        </w:tc>
        <w:tc>
          <w:tcPr>
            <w:tcW w:w="1134" w:type="dxa"/>
          </w:tcPr>
          <w:p w14:paraId="1F01F995" w14:textId="77777777" w:rsidR="00253D55" w:rsidRPr="00F4784F" w:rsidRDefault="00253D55" w:rsidP="009B330A">
            <w:pPr>
              <w:pStyle w:val="TAL"/>
              <w:snapToGrid w:val="0"/>
              <w:rPr>
                <w:lang w:eastAsia="zh-CN"/>
              </w:rPr>
            </w:pPr>
          </w:p>
        </w:tc>
      </w:tr>
      <w:tr w:rsidR="00253D55" w:rsidRPr="00F4784F" w14:paraId="5670019F" w14:textId="77777777" w:rsidTr="009B330A">
        <w:tblPrEx>
          <w:tblCellMar>
            <w:left w:w="108" w:type="dxa"/>
            <w:right w:w="108" w:type="dxa"/>
          </w:tblCellMar>
        </w:tblPrEx>
        <w:tc>
          <w:tcPr>
            <w:tcW w:w="4569" w:type="dxa"/>
            <w:tcBorders>
              <w:bottom w:val="single" w:sz="4" w:space="0" w:color="auto"/>
            </w:tcBorders>
          </w:tcPr>
          <w:p w14:paraId="3E269988" w14:textId="77777777" w:rsidR="00253D55" w:rsidRPr="00F4784F" w:rsidRDefault="00253D55" w:rsidP="009B330A">
            <w:pPr>
              <w:pStyle w:val="TAL"/>
              <w:snapToGrid w:val="0"/>
            </w:pPr>
            <w:r w:rsidRPr="00F4784F">
              <w:t xml:space="preserve">        measResultServingMOList SEQUENCE (SIZE (1..maxNrofServingCells)) OF MeasResultServMO {</w:t>
            </w:r>
          </w:p>
        </w:tc>
        <w:tc>
          <w:tcPr>
            <w:tcW w:w="2415" w:type="dxa"/>
          </w:tcPr>
          <w:p w14:paraId="69DCDAE2" w14:textId="77777777" w:rsidR="00253D55" w:rsidRPr="00F4784F" w:rsidRDefault="00253D55" w:rsidP="009B330A">
            <w:pPr>
              <w:pStyle w:val="TAL"/>
              <w:snapToGrid w:val="0"/>
            </w:pPr>
            <w:r w:rsidRPr="00F4784F">
              <w:t>1 entry</w:t>
            </w:r>
          </w:p>
        </w:tc>
        <w:tc>
          <w:tcPr>
            <w:tcW w:w="1663" w:type="dxa"/>
          </w:tcPr>
          <w:p w14:paraId="58C60031" w14:textId="77777777" w:rsidR="00253D55" w:rsidRPr="00F4784F" w:rsidRDefault="00253D55" w:rsidP="009B330A">
            <w:pPr>
              <w:pStyle w:val="TAL"/>
              <w:snapToGrid w:val="0"/>
            </w:pPr>
          </w:p>
        </w:tc>
        <w:tc>
          <w:tcPr>
            <w:tcW w:w="1134" w:type="dxa"/>
          </w:tcPr>
          <w:p w14:paraId="3F024DD0" w14:textId="77777777" w:rsidR="00253D55" w:rsidRPr="00F4784F" w:rsidRDefault="00253D55" w:rsidP="009B330A">
            <w:pPr>
              <w:pStyle w:val="TAL"/>
              <w:snapToGrid w:val="0"/>
            </w:pPr>
          </w:p>
        </w:tc>
      </w:tr>
      <w:tr w:rsidR="00253D55" w:rsidRPr="00F4784F" w14:paraId="5C0D5B56" w14:textId="77777777" w:rsidTr="009B330A">
        <w:tblPrEx>
          <w:tblCellMar>
            <w:left w:w="108" w:type="dxa"/>
            <w:right w:w="108" w:type="dxa"/>
          </w:tblCellMar>
        </w:tblPrEx>
        <w:tc>
          <w:tcPr>
            <w:tcW w:w="4569" w:type="dxa"/>
            <w:tcBorders>
              <w:bottom w:val="nil"/>
            </w:tcBorders>
          </w:tcPr>
          <w:p w14:paraId="21FB2188" w14:textId="77777777" w:rsidR="00253D55" w:rsidRPr="00F4784F" w:rsidRDefault="00253D55" w:rsidP="009B330A">
            <w:pPr>
              <w:pStyle w:val="TAL"/>
              <w:snapToGrid w:val="0"/>
            </w:pPr>
            <w:r w:rsidRPr="00F4784F">
              <w:t xml:space="preserve">          MeasResultServMO[1] </w:t>
            </w:r>
            <w:r w:rsidRPr="00F4784F">
              <w:rPr>
                <w:snapToGrid w:val="0"/>
              </w:rPr>
              <w:t xml:space="preserve">SEQUENCE </w:t>
            </w:r>
            <w:r w:rsidRPr="00F4784F">
              <w:t>{</w:t>
            </w:r>
          </w:p>
        </w:tc>
        <w:tc>
          <w:tcPr>
            <w:tcW w:w="2415" w:type="dxa"/>
          </w:tcPr>
          <w:p w14:paraId="3A42200B" w14:textId="77777777" w:rsidR="00253D55" w:rsidRPr="00F4784F" w:rsidRDefault="00253D55" w:rsidP="009B330A">
            <w:pPr>
              <w:pStyle w:val="TAL"/>
              <w:snapToGrid w:val="0"/>
              <w:rPr>
                <w:lang w:eastAsia="zh-CN"/>
              </w:rPr>
            </w:pPr>
          </w:p>
        </w:tc>
        <w:tc>
          <w:tcPr>
            <w:tcW w:w="1663" w:type="dxa"/>
          </w:tcPr>
          <w:p w14:paraId="15D42455" w14:textId="77777777" w:rsidR="00253D55" w:rsidRPr="00F4784F" w:rsidRDefault="00253D55" w:rsidP="009B330A">
            <w:pPr>
              <w:pStyle w:val="TAL"/>
              <w:snapToGrid w:val="0"/>
            </w:pPr>
            <w:r w:rsidRPr="00F4784F">
              <w:t>entry 1</w:t>
            </w:r>
          </w:p>
        </w:tc>
        <w:tc>
          <w:tcPr>
            <w:tcW w:w="1134" w:type="dxa"/>
          </w:tcPr>
          <w:p w14:paraId="06829EA9" w14:textId="77777777" w:rsidR="00253D55" w:rsidRPr="00F4784F" w:rsidRDefault="00253D55" w:rsidP="009B330A">
            <w:pPr>
              <w:pStyle w:val="TAL"/>
              <w:snapToGrid w:val="0"/>
            </w:pPr>
          </w:p>
        </w:tc>
      </w:tr>
      <w:tr w:rsidR="00253D55" w:rsidRPr="00F4784F" w14:paraId="62D65B58" w14:textId="77777777" w:rsidTr="009B330A">
        <w:tblPrEx>
          <w:tblCellMar>
            <w:left w:w="108" w:type="dxa"/>
            <w:right w:w="108" w:type="dxa"/>
          </w:tblCellMar>
        </w:tblPrEx>
        <w:tc>
          <w:tcPr>
            <w:tcW w:w="4569" w:type="dxa"/>
          </w:tcPr>
          <w:p w14:paraId="0775D6F3" w14:textId="77777777" w:rsidR="00253D55" w:rsidRPr="00F4784F" w:rsidRDefault="00253D55" w:rsidP="009B330A">
            <w:pPr>
              <w:pStyle w:val="TAL"/>
              <w:snapToGrid w:val="0"/>
            </w:pPr>
            <w:r w:rsidRPr="00F4784F">
              <w:t xml:space="preserve">            servCellId</w:t>
            </w:r>
          </w:p>
        </w:tc>
        <w:tc>
          <w:tcPr>
            <w:tcW w:w="2415" w:type="dxa"/>
          </w:tcPr>
          <w:p w14:paraId="4EC3E08C" w14:textId="77777777" w:rsidR="00253D55" w:rsidRPr="00F4784F" w:rsidRDefault="00253D55" w:rsidP="009B330A">
            <w:pPr>
              <w:pStyle w:val="TAL"/>
              <w:snapToGrid w:val="0"/>
            </w:pPr>
            <w:r w:rsidRPr="00F4784F">
              <w:rPr>
                <w:lang w:eastAsia="zh-CN"/>
              </w:rPr>
              <w:t>ServCellIndex of NR Cell 1</w:t>
            </w:r>
          </w:p>
        </w:tc>
        <w:tc>
          <w:tcPr>
            <w:tcW w:w="1663" w:type="dxa"/>
          </w:tcPr>
          <w:p w14:paraId="4B8A4482" w14:textId="77777777" w:rsidR="00253D55" w:rsidRPr="00F4784F" w:rsidRDefault="00253D55" w:rsidP="009B330A">
            <w:pPr>
              <w:pStyle w:val="TAL"/>
              <w:snapToGrid w:val="0"/>
            </w:pPr>
          </w:p>
        </w:tc>
        <w:tc>
          <w:tcPr>
            <w:tcW w:w="1134" w:type="dxa"/>
          </w:tcPr>
          <w:p w14:paraId="12730D6A" w14:textId="77777777" w:rsidR="00253D55" w:rsidRPr="00F4784F" w:rsidRDefault="00253D55" w:rsidP="009B330A">
            <w:pPr>
              <w:pStyle w:val="TAL"/>
              <w:snapToGrid w:val="0"/>
              <w:rPr>
                <w:lang w:eastAsia="zh-CN"/>
              </w:rPr>
            </w:pPr>
          </w:p>
        </w:tc>
      </w:tr>
      <w:tr w:rsidR="00253D55" w:rsidRPr="00F4784F" w14:paraId="14F543DE" w14:textId="77777777" w:rsidTr="009B330A">
        <w:tblPrEx>
          <w:tblCellMar>
            <w:left w:w="108" w:type="dxa"/>
            <w:right w:w="108" w:type="dxa"/>
          </w:tblCellMar>
        </w:tblPrEx>
        <w:tc>
          <w:tcPr>
            <w:tcW w:w="4569" w:type="dxa"/>
            <w:tcBorders>
              <w:bottom w:val="single" w:sz="4" w:space="0" w:color="auto"/>
            </w:tcBorders>
          </w:tcPr>
          <w:p w14:paraId="547B35E1" w14:textId="77777777" w:rsidR="00253D55" w:rsidRPr="00F4784F" w:rsidRDefault="00253D55" w:rsidP="009B330A">
            <w:pPr>
              <w:pStyle w:val="TAL"/>
              <w:snapToGrid w:val="0"/>
            </w:pPr>
            <w:r w:rsidRPr="00F4784F">
              <w:t xml:space="preserve">            measResultServingCell SEQUENCE {</w:t>
            </w:r>
          </w:p>
        </w:tc>
        <w:tc>
          <w:tcPr>
            <w:tcW w:w="2415" w:type="dxa"/>
          </w:tcPr>
          <w:p w14:paraId="15CEDCB2" w14:textId="77777777" w:rsidR="00253D55" w:rsidRPr="00F4784F" w:rsidRDefault="00253D55" w:rsidP="009B330A">
            <w:pPr>
              <w:pStyle w:val="TAL"/>
              <w:snapToGrid w:val="0"/>
            </w:pPr>
          </w:p>
        </w:tc>
        <w:tc>
          <w:tcPr>
            <w:tcW w:w="1663" w:type="dxa"/>
          </w:tcPr>
          <w:p w14:paraId="3BF557FB" w14:textId="77777777" w:rsidR="00253D55" w:rsidRPr="00F4784F" w:rsidRDefault="00253D55" w:rsidP="009B330A">
            <w:pPr>
              <w:pStyle w:val="TAL"/>
              <w:snapToGrid w:val="0"/>
            </w:pPr>
          </w:p>
        </w:tc>
        <w:tc>
          <w:tcPr>
            <w:tcW w:w="1134" w:type="dxa"/>
          </w:tcPr>
          <w:p w14:paraId="4E3CFE51" w14:textId="77777777" w:rsidR="00253D55" w:rsidRPr="00F4784F" w:rsidRDefault="00253D55" w:rsidP="009B330A">
            <w:pPr>
              <w:pStyle w:val="TAL"/>
              <w:snapToGrid w:val="0"/>
            </w:pPr>
          </w:p>
        </w:tc>
      </w:tr>
      <w:tr w:rsidR="00253D55" w:rsidRPr="00F4784F" w14:paraId="213B4236" w14:textId="77777777" w:rsidTr="009B330A">
        <w:tblPrEx>
          <w:tblCellMar>
            <w:left w:w="108" w:type="dxa"/>
            <w:right w:w="108" w:type="dxa"/>
          </w:tblCellMar>
        </w:tblPrEx>
        <w:tc>
          <w:tcPr>
            <w:tcW w:w="4569" w:type="dxa"/>
          </w:tcPr>
          <w:p w14:paraId="20395858" w14:textId="77777777" w:rsidR="00253D55" w:rsidRPr="00F4784F" w:rsidRDefault="00253D55" w:rsidP="009B330A">
            <w:pPr>
              <w:pStyle w:val="TAL"/>
              <w:snapToGrid w:val="0"/>
            </w:pPr>
            <w:r w:rsidRPr="00F4784F">
              <w:t xml:space="preserve">              physCellId</w:t>
            </w:r>
          </w:p>
        </w:tc>
        <w:tc>
          <w:tcPr>
            <w:tcW w:w="2415" w:type="dxa"/>
          </w:tcPr>
          <w:p w14:paraId="52FEE064" w14:textId="77777777" w:rsidR="00253D55" w:rsidRPr="00F4784F" w:rsidRDefault="00253D55" w:rsidP="009B330A">
            <w:pPr>
              <w:pStyle w:val="TAL"/>
              <w:snapToGrid w:val="0"/>
            </w:pPr>
            <w:r w:rsidRPr="00F4784F">
              <w:t>PCI of NR Cell 1</w:t>
            </w:r>
          </w:p>
        </w:tc>
        <w:tc>
          <w:tcPr>
            <w:tcW w:w="1663" w:type="dxa"/>
          </w:tcPr>
          <w:p w14:paraId="16F32D8E" w14:textId="77777777" w:rsidR="00253D55" w:rsidRPr="00F4784F" w:rsidRDefault="00253D55" w:rsidP="009B330A">
            <w:pPr>
              <w:pStyle w:val="TAL"/>
              <w:snapToGrid w:val="0"/>
            </w:pPr>
          </w:p>
        </w:tc>
        <w:tc>
          <w:tcPr>
            <w:tcW w:w="1134" w:type="dxa"/>
          </w:tcPr>
          <w:p w14:paraId="0A27502B" w14:textId="77777777" w:rsidR="00253D55" w:rsidRPr="00F4784F" w:rsidRDefault="00253D55" w:rsidP="009B330A">
            <w:pPr>
              <w:pStyle w:val="TAL"/>
              <w:snapToGrid w:val="0"/>
            </w:pPr>
          </w:p>
        </w:tc>
      </w:tr>
      <w:tr w:rsidR="00253D55" w:rsidRPr="00F4784F" w14:paraId="0A1035EE" w14:textId="77777777" w:rsidTr="009B330A">
        <w:tblPrEx>
          <w:tblCellMar>
            <w:left w:w="108" w:type="dxa"/>
            <w:right w:w="108" w:type="dxa"/>
          </w:tblCellMar>
        </w:tblPrEx>
        <w:tc>
          <w:tcPr>
            <w:tcW w:w="4569" w:type="dxa"/>
          </w:tcPr>
          <w:p w14:paraId="7967DB1E" w14:textId="77777777" w:rsidR="00253D55" w:rsidRPr="00F4784F" w:rsidRDefault="00253D55" w:rsidP="009B330A">
            <w:pPr>
              <w:pStyle w:val="TAL"/>
              <w:snapToGrid w:val="0"/>
            </w:pPr>
            <w:r w:rsidRPr="00F4784F">
              <w:t xml:space="preserve">              measResult SEQUENCE {</w:t>
            </w:r>
          </w:p>
        </w:tc>
        <w:tc>
          <w:tcPr>
            <w:tcW w:w="2415" w:type="dxa"/>
          </w:tcPr>
          <w:p w14:paraId="204E155F" w14:textId="77777777" w:rsidR="00253D55" w:rsidRPr="00F4784F" w:rsidRDefault="00253D55" w:rsidP="009B330A">
            <w:pPr>
              <w:pStyle w:val="TAL"/>
              <w:snapToGrid w:val="0"/>
            </w:pPr>
          </w:p>
        </w:tc>
        <w:tc>
          <w:tcPr>
            <w:tcW w:w="1663" w:type="dxa"/>
          </w:tcPr>
          <w:p w14:paraId="6E96A092" w14:textId="77777777" w:rsidR="00253D55" w:rsidRPr="00F4784F" w:rsidRDefault="00253D55" w:rsidP="009B330A">
            <w:pPr>
              <w:pStyle w:val="TAL"/>
              <w:snapToGrid w:val="0"/>
            </w:pPr>
          </w:p>
        </w:tc>
        <w:tc>
          <w:tcPr>
            <w:tcW w:w="1134" w:type="dxa"/>
          </w:tcPr>
          <w:p w14:paraId="239AF0AF" w14:textId="77777777" w:rsidR="00253D55" w:rsidRPr="00F4784F" w:rsidRDefault="00253D55" w:rsidP="009B330A">
            <w:pPr>
              <w:pStyle w:val="TAL"/>
              <w:snapToGrid w:val="0"/>
            </w:pPr>
          </w:p>
        </w:tc>
      </w:tr>
      <w:tr w:rsidR="00253D55" w:rsidRPr="00F4784F" w14:paraId="74112B0D" w14:textId="77777777" w:rsidTr="009B330A">
        <w:tblPrEx>
          <w:tblCellMar>
            <w:left w:w="108" w:type="dxa"/>
            <w:right w:w="108" w:type="dxa"/>
          </w:tblCellMar>
        </w:tblPrEx>
        <w:tc>
          <w:tcPr>
            <w:tcW w:w="4569" w:type="dxa"/>
          </w:tcPr>
          <w:p w14:paraId="2AF1A276" w14:textId="77777777" w:rsidR="00253D55" w:rsidRPr="00F4784F" w:rsidRDefault="00253D55" w:rsidP="009B330A">
            <w:pPr>
              <w:pStyle w:val="TAL"/>
              <w:snapToGrid w:val="0"/>
            </w:pPr>
            <w:r w:rsidRPr="00F4784F">
              <w:t xml:space="preserve">                cellResults SEQUENCE {</w:t>
            </w:r>
          </w:p>
        </w:tc>
        <w:tc>
          <w:tcPr>
            <w:tcW w:w="2415" w:type="dxa"/>
          </w:tcPr>
          <w:p w14:paraId="12F248C9" w14:textId="77777777" w:rsidR="00253D55" w:rsidRPr="00F4784F" w:rsidRDefault="00253D55" w:rsidP="009B330A">
            <w:pPr>
              <w:pStyle w:val="TAL"/>
              <w:snapToGrid w:val="0"/>
            </w:pPr>
          </w:p>
        </w:tc>
        <w:tc>
          <w:tcPr>
            <w:tcW w:w="1663" w:type="dxa"/>
          </w:tcPr>
          <w:p w14:paraId="73DEF82B" w14:textId="77777777" w:rsidR="00253D55" w:rsidRPr="00F4784F" w:rsidRDefault="00253D55" w:rsidP="009B330A">
            <w:pPr>
              <w:pStyle w:val="TAL"/>
              <w:snapToGrid w:val="0"/>
            </w:pPr>
          </w:p>
        </w:tc>
        <w:tc>
          <w:tcPr>
            <w:tcW w:w="1134" w:type="dxa"/>
          </w:tcPr>
          <w:p w14:paraId="4BE38FD1" w14:textId="77777777" w:rsidR="00253D55" w:rsidRPr="00F4784F" w:rsidRDefault="00253D55" w:rsidP="009B330A">
            <w:pPr>
              <w:pStyle w:val="TAL"/>
              <w:snapToGrid w:val="0"/>
            </w:pPr>
          </w:p>
        </w:tc>
      </w:tr>
      <w:tr w:rsidR="00253D55" w:rsidRPr="00F4784F" w14:paraId="7920DD84" w14:textId="77777777" w:rsidTr="009B330A">
        <w:tblPrEx>
          <w:tblCellMar>
            <w:left w:w="108" w:type="dxa"/>
            <w:right w:w="108" w:type="dxa"/>
          </w:tblCellMar>
        </w:tblPrEx>
        <w:tc>
          <w:tcPr>
            <w:tcW w:w="4569" w:type="dxa"/>
          </w:tcPr>
          <w:p w14:paraId="51AD81AA" w14:textId="77777777" w:rsidR="00253D55" w:rsidRPr="00F4784F" w:rsidRDefault="00253D55" w:rsidP="009B330A">
            <w:pPr>
              <w:pStyle w:val="TAL"/>
              <w:snapToGrid w:val="0"/>
            </w:pPr>
            <w:r w:rsidRPr="00F4784F">
              <w:t xml:space="preserve">                  resultsSSB-Cell SEQUENCE {</w:t>
            </w:r>
          </w:p>
        </w:tc>
        <w:tc>
          <w:tcPr>
            <w:tcW w:w="2415" w:type="dxa"/>
          </w:tcPr>
          <w:p w14:paraId="08543EFD" w14:textId="77777777" w:rsidR="00253D55" w:rsidRPr="00F4784F" w:rsidRDefault="00253D55" w:rsidP="009B330A">
            <w:pPr>
              <w:pStyle w:val="TAL"/>
              <w:snapToGrid w:val="0"/>
            </w:pPr>
          </w:p>
        </w:tc>
        <w:tc>
          <w:tcPr>
            <w:tcW w:w="1663" w:type="dxa"/>
          </w:tcPr>
          <w:p w14:paraId="2301166D" w14:textId="77777777" w:rsidR="00253D55" w:rsidRPr="00F4784F" w:rsidRDefault="00253D55" w:rsidP="009B330A">
            <w:pPr>
              <w:pStyle w:val="TAL"/>
              <w:snapToGrid w:val="0"/>
            </w:pPr>
          </w:p>
        </w:tc>
        <w:tc>
          <w:tcPr>
            <w:tcW w:w="1134" w:type="dxa"/>
          </w:tcPr>
          <w:p w14:paraId="7BC61502" w14:textId="77777777" w:rsidR="00253D55" w:rsidRPr="00F4784F" w:rsidRDefault="00253D55" w:rsidP="009B330A">
            <w:pPr>
              <w:pStyle w:val="TAL"/>
              <w:snapToGrid w:val="0"/>
            </w:pPr>
          </w:p>
        </w:tc>
      </w:tr>
      <w:tr w:rsidR="00253D55" w:rsidRPr="00F4784F" w14:paraId="576E7FEC" w14:textId="77777777" w:rsidTr="009B330A">
        <w:tblPrEx>
          <w:tblCellMar>
            <w:left w:w="108" w:type="dxa"/>
            <w:right w:w="108" w:type="dxa"/>
          </w:tblCellMar>
        </w:tblPrEx>
        <w:tc>
          <w:tcPr>
            <w:tcW w:w="4569" w:type="dxa"/>
          </w:tcPr>
          <w:p w14:paraId="7CDF1174" w14:textId="77777777" w:rsidR="00253D55" w:rsidRPr="00F4784F" w:rsidRDefault="00253D55" w:rsidP="009B330A">
            <w:pPr>
              <w:pStyle w:val="TAL"/>
              <w:snapToGrid w:val="0"/>
            </w:pPr>
            <w:r w:rsidRPr="00F4784F">
              <w:t xml:space="preserve">                    rsrp</w:t>
            </w:r>
          </w:p>
        </w:tc>
        <w:tc>
          <w:tcPr>
            <w:tcW w:w="2415" w:type="dxa"/>
          </w:tcPr>
          <w:p w14:paraId="14AD7CC4" w14:textId="77777777" w:rsidR="00253D55" w:rsidRPr="00F4784F" w:rsidRDefault="00253D55" w:rsidP="009B330A">
            <w:pPr>
              <w:pStyle w:val="TAL"/>
              <w:snapToGrid w:val="0"/>
            </w:pPr>
            <w:r w:rsidRPr="00F4784F">
              <w:t>(0..127)</w:t>
            </w:r>
          </w:p>
        </w:tc>
        <w:tc>
          <w:tcPr>
            <w:tcW w:w="1663" w:type="dxa"/>
          </w:tcPr>
          <w:p w14:paraId="5E9814C9" w14:textId="77777777" w:rsidR="00253D55" w:rsidRPr="00F4784F" w:rsidRDefault="00253D55" w:rsidP="009B330A">
            <w:pPr>
              <w:pStyle w:val="TAL"/>
              <w:snapToGrid w:val="0"/>
            </w:pPr>
          </w:p>
        </w:tc>
        <w:tc>
          <w:tcPr>
            <w:tcW w:w="1134" w:type="dxa"/>
          </w:tcPr>
          <w:p w14:paraId="0B625BF5" w14:textId="77777777" w:rsidR="00253D55" w:rsidRPr="00F4784F" w:rsidRDefault="00253D55" w:rsidP="009B330A">
            <w:pPr>
              <w:pStyle w:val="TAL"/>
              <w:snapToGrid w:val="0"/>
            </w:pPr>
          </w:p>
        </w:tc>
      </w:tr>
      <w:tr w:rsidR="00253D55" w:rsidRPr="00F4784F" w14:paraId="0ECD39D5" w14:textId="77777777" w:rsidTr="009B330A">
        <w:tblPrEx>
          <w:tblCellMar>
            <w:left w:w="108" w:type="dxa"/>
            <w:right w:w="108" w:type="dxa"/>
          </w:tblCellMar>
        </w:tblPrEx>
        <w:tc>
          <w:tcPr>
            <w:tcW w:w="4569" w:type="dxa"/>
          </w:tcPr>
          <w:p w14:paraId="452E6A3C" w14:textId="77777777" w:rsidR="00253D55" w:rsidRPr="00F4784F" w:rsidRDefault="00253D55" w:rsidP="009B330A">
            <w:pPr>
              <w:pStyle w:val="TAL"/>
              <w:snapToGrid w:val="0"/>
            </w:pPr>
            <w:r w:rsidRPr="00F4784F">
              <w:t xml:space="preserve">                    rsrq</w:t>
            </w:r>
          </w:p>
        </w:tc>
        <w:tc>
          <w:tcPr>
            <w:tcW w:w="2415" w:type="dxa"/>
          </w:tcPr>
          <w:p w14:paraId="20AE500C" w14:textId="77777777" w:rsidR="00253D55" w:rsidRPr="00F4784F" w:rsidRDefault="00253D55" w:rsidP="009B330A">
            <w:pPr>
              <w:pStyle w:val="TAL"/>
              <w:snapToGrid w:val="0"/>
            </w:pPr>
            <w:r w:rsidRPr="00F4784F">
              <w:t>(0..127)</w:t>
            </w:r>
          </w:p>
        </w:tc>
        <w:tc>
          <w:tcPr>
            <w:tcW w:w="1663" w:type="dxa"/>
          </w:tcPr>
          <w:p w14:paraId="5A41A470" w14:textId="77777777" w:rsidR="00253D55" w:rsidRPr="00F4784F" w:rsidRDefault="00253D55" w:rsidP="009B330A">
            <w:pPr>
              <w:pStyle w:val="TAL"/>
              <w:snapToGrid w:val="0"/>
            </w:pPr>
          </w:p>
        </w:tc>
        <w:tc>
          <w:tcPr>
            <w:tcW w:w="1134" w:type="dxa"/>
          </w:tcPr>
          <w:p w14:paraId="234E52DA" w14:textId="77777777" w:rsidR="00253D55" w:rsidRPr="00F4784F" w:rsidRDefault="00253D55" w:rsidP="009B330A">
            <w:pPr>
              <w:pStyle w:val="TAL"/>
              <w:snapToGrid w:val="0"/>
            </w:pPr>
          </w:p>
        </w:tc>
      </w:tr>
      <w:tr w:rsidR="00253D55" w:rsidRPr="00F4784F" w14:paraId="2C1799BF" w14:textId="77777777" w:rsidTr="009B330A">
        <w:tblPrEx>
          <w:tblCellMar>
            <w:left w:w="108" w:type="dxa"/>
            <w:right w:w="108" w:type="dxa"/>
          </w:tblCellMar>
        </w:tblPrEx>
        <w:tc>
          <w:tcPr>
            <w:tcW w:w="4569" w:type="dxa"/>
            <w:vMerge w:val="restart"/>
            <w:tcBorders>
              <w:top w:val="single" w:sz="4" w:space="0" w:color="auto"/>
              <w:left w:val="single" w:sz="4" w:space="0" w:color="auto"/>
              <w:right w:val="single" w:sz="4" w:space="0" w:color="auto"/>
            </w:tcBorders>
          </w:tcPr>
          <w:p w14:paraId="7230628A" w14:textId="77777777" w:rsidR="00253D55" w:rsidRPr="00F4784F" w:rsidRDefault="00253D55" w:rsidP="009B330A">
            <w:pPr>
              <w:pStyle w:val="TAL"/>
              <w:snapToGrid w:val="0"/>
            </w:pPr>
            <w:r w:rsidRPr="00F4784F">
              <w:t xml:space="preserve">                    sinr</w:t>
            </w:r>
          </w:p>
        </w:tc>
        <w:tc>
          <w:tcPr>
            <w:tcW w:w="2415" w:type="dxa"/>
            <w:tcBorders>
              <w:top w:val="single" w:sz="4" w:space="0" w:color="auto"/>
              <w:left w:val="single" w:sz="4" w:space="0" w:color="auto"/>
              <w:bottom w:val="single" w:sz="4" w:space="0" w:color="auto"/>
              <w:right w:val="single" w:sz="4" w:space="0" w:color="auto"/>
            </w:tcBorders>
          </w:tcPr>
          <w:p w14:paraId="454130E2" w14:textId="77777777" w:rsidR="00253D55" w:rsidRPr="00F4784F" w:rsidRDefault="00253D55" w:rsidP="009B330A">
            <w:pPr>
              <w:pStyle w:val="TAL"/>
              <w:snapToGrid w:val="0"/>
            </w:pPr>
            <w:r w:rsidRPr="00F4784F">
              <w:t>Not present</w:t>
            </w:r>
          </w:p>
        </w:tc>
        <w:tc>
          <w:tcPr>
            <w:tcW w:w="1663" w:type="dxa"/>
            <w:tcBorders>
              <w:top w:val="single" w:sz="4" w:space="0" w:color="auto"/>
              <w:left w:val="single" w:sz="4" w:space="0" w:color="auto"/>
              <w:bottom w:val="single" w:sz="4" w:space="0" w:color="auto"/>
              <w:right w:val="single" w:sz="4" w:space="0" w:color="auto"/>
            </w:tcBorders>
          </w:tcPr>
          <w:p w14:paraId="70FD258A" w14:textId="77777777" w:rsidR="00253D55" w:rsidRPr="00F4784F" w:rsidRDefault="00253D55"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3A961E5D" w14:textId="77777777" w:rsidR="00253D55" w:rsidRPr="00F4784F" w:rsidRDefault="00253D55" w:rsidP="009B330A">
            <w:pPr>
              <w:pStyle w:val="TAL"/>
              <w:snapToGrid w:val="0"/>
            </w:pPr>
          </w:p>
        </w:tc>
      </w:tr>
      <w:tr w:rsidR="00253D55" w:rsidRPr="00F4784F" w14:paraId="7E5EBB72" w14:textId="77777777" w:rsidTr="009B330A">
        <w:tblPrEx>
          <w:tblCellMar>
            <w:left w:w="108" w:type="dxa"/>
            <w:right w:w="108" w:type="dxa"/>
          </w:tblCellMar>
        </w:tblPrEx>
        <w:tc>
          <w:tcPr>
            <w:tcW w:w="4569" w:type="dxa"/>
            <w:vMerge/>
            <w:tcBorders>
              <w:left w:val="single" w:sz="4" w:space="0" w:color="auto"/>
              <w:bottom w:val="single" w:sz="4" w:space="0" w:color="auto"/>
              <w:right w:val="single" w:sz="4" w:space="0" w:color="auto"/>
            </w:tcBorders>
          </w:tcPr>
          <w:p w14:paraId="20720490" w14:textId="77777777" w:rsidR="00253D55" w:rsidRPr="00F4784F" w:rsidRDefault="00253D55" w:rsidP="009B330A">
            <w:pPr>
              <w:pStyle w:val="TAL"/>
              <w:snapToGrid w:val="0"/>
            </w:pPr>
          </w:p>
        </w:tc>
        <w:tc>
          <w:tcPr>
            <w:tcW w:w="2415" w:type="dxa"/>
            <w:tcBorders>
              <w:top w:val="single" w:sz="4" w:space="0" w:color="auto"/>
              <w:left w:val="single" w:sz="4" w:space="0" w:color="auto"/>
              <w:bottom w:val="single" w:sz="4" w:space="0" w:color="auto"/>
              <w:right w:val="single" w:sz="4" w:space="0" w:color="auto"/>
            </w:tcBorders>
          </w:tcPr>
          <w:p w14:paraId="5125C96D" w14:textId="77777777" w:rsidR="00253D55" w:rsidRPr="00F4784F" w:rsidRDefault="00253D55" w:rsidP="009B330A">
            <w:pPr>
              <w:pStyle w:val="TAL"/>
              <w:snapToGrid w:val="0"/>
            </w:pPr>
            <w:r w:rsidRPr="00F4784F">
              <w:t>Not checked</w:t>
            </w:r>
          </w:p>
        </w:tc>
        <w:tc>
          <w:tcPr>
            <w:tcW w:w="1663" w:type="dxa"/>
            <w:tcBorders>
              <w:top w:val="single" w:sz="4" w:space="0" w:color="auto"/>
              <w:left w:val="single" w:sz="4" w:space="0" w:color="auto"/>
              <w:bottom w:val="single" w:sz="4" w:space="0" w:color="auto"/>
              <w:right w:val="single" w:sz="4" w:space="0" w:color="auto"/>
            </w:tcBorders>
          </w:tcPr>
          <w:p w14:paraId="31AD2E85" w14:textId="77777777" w:rsidR="00253D55" w:rsidRPr="00F4784F" w:rsidRDefault="00253D55"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5BDE6893" w14:textId="77777777" w:rsidR="00253D55" w:rsidRPr="00F4784F" w:rsidRDefault="00253D55" w:rsidP="009B330A">
            <w:pPr>
              <w:pStyle w:val="TAL"/>
              <w:snapToGrid w:val="0"/>
            </w:pPr>
            <w:r w:rsidRPr="00F4784F">
              <w:rPr>
                <w:lang w:eastAsia="zh-CN"/>
              </w:rPr>
              <w:t>pc_ss_SINR_Meas</w:t>
            </w:r>
          </w:p>
        </w:tc>
      </w:tr>
      <w:tr w:rsidR="00253D55" w:rsidRPr="00F4784F" w14:paraId="61C9FDDF" w14:textId="77777777" w:rsidTr="009B330A">
        <w:tblPrEx>
          <w:tblCellMar>
            <w:left w:w="108" w:type="dxa"/>
            <w:right w:w="108" w:type="dxa"/>
          </w:tblCellMar>
        </w:tblPrEx>
        <w:tc>
          <w:tcPr>
            <w:tcW w:w="4569" w:type="dxa"/>
          </w:tcPr>
          <w:p w14:paraId="134A01C6" w14:textId="77777777" w:rsidR="00253D55" w:rsidRPr="00F4784F" w:rsidRDefault="00253D55" w:rsidP="009B330A">
            <w:pPr>
              <w:pStyle w:val="TAL"/>
              <w:snapToGrid w:val="0"/>
            </w:pPr>
            <w:r w:rsidRPr="00F4784F">
              <w:t xml:space="preserve">                  }</w:t>
            </w:r>
          </w:p>
        </w:tc>
        <w:tc>
          <w:tcPr>
            <w:tcW w:w="2415" w:type="dxa"/>
          </w:tcPr>
          <w:p w14:paraId="1932B810" w14:textId="77777777" w:rsidR="00253D55" w:rsidRPr="00F4784F" w:rsidRDefault="00253D55" w:rsidP="009B330A">
            <w:pPr>
              <w:pStyle w:val="TAL"/>
              <w:snapToGrid w:val="0"/>
            </w:pPr>
          </w:p>
        </w:tc>
        <w:tc>
          <w:tcPr>
            <w:tcW w:w="1663" w:type="dxa"/>
          </w:tcPr>
          <w:p w14:paraId="49CBFAF4" w14:textId="77777777" w:rsidR="00253D55" w:rsidRPr="00F4784F" w:rsidRDefault="00253D55" w:rsidP="009B330A">
            <w:pPr>
              <w:pStyle w:val="TAL"/>
              <w:snapToGrid w:val="0"/>
            </w:pPr>
          </w:p>
        </w:tc>
        <w:tc>
          <w:tcPr>
            <w:tcW w:w="1134" w:type="dxa"/>
          </w:tcPr>
          <w:p w14:paraId="316744DF" w14:textId="77777777" w:rsidR="00253D55" w:rsidRPr="00F4784F" w:rsidRDefault="00253D55" w:rsidP="009B330A">
            <w:pPr>
              <w:pStyle w:val="TAL"/>
              <w:snapToGrid w:val="0"/>
            </w:pPr>
          </w:p>
        </w:tc>
      </w:tr>
      <w:tr w:rsidR="00253D55" w:rsidRPr="00F4784F" w14:paraId="29070890" w14:textId="77777777" w:rsidTr="009B330A">
        <w:tblPrEx>
          <w:tblCellMar>
            <w:left w:w="108" w:type="dxa"/>
            <w:right w:w="108" w:type="dxa"/>
          </w:tblCellMar>
        </w:tblPrEx>
        <w:tc>
          <w:tcPr>
            <w:tcW w:w="4569" w:type="dxa"/>
          </w:tcPr>
          <w:p w14:paraId="1D1D2C34" w14:textId="77777777" w:rsidR="00253D55" w:rsidRPr="00F4784F" w:rsidRDefault="00253D55" w:rsidP="009B330A">
            <w:pPr>
              <w:pStyle w:val="TAL"/>
              <w:snapToGrid w:val="0"/>
            </w:pPr>
            <w:r w:rsidRPr="00F4784F">
              <w:t xml:space="preserve">                }</w:t>
            </w:r>
          </w:p>
        </w:tc>
        <w:tc>
          <w:tcPr>
            <w:tcW w:w="2415" w:type="dxa"/>
          </w:tcPr>
          <w:p w14:paraId="033598B7" w14:textId="77777777" w:rsidR="00253D55" w:rsidRPr="00F4784F" w:rsidRDefault="00253D55" w:rsidP="009B330A">
            <w:pPr>
              <w:pStyle w:val="TAL"/>
              <w:snapToGrid w:val="0"/>
            </w:pPr>
          </w:p>
        </w:tc>
        <w:tc>
          <w:tcPr>
            <w:tcW w:w="1663" w:type="dxa"/>
          </w:tcPr>
          <w:p w14:paraId="3A306572" w14:textId="77777777" w:rsidR="00253D55" w:rsidRPr="00F4784F" w:rsidRDefault="00253D55" w:rsidP="009B330A">
            <w:pPr>
              <w:pStyle w:val="TAL"/>
              <w:snapToGrid w:val="0"/>
            </w:pPr>
          </w:p>
        </w:tc>
        <w:tc>
          <w:tcPr>
            <w:tcW w:w="1134" w:type="dxa"/>
          </w:tcPr>
          <w:p w14:paraId="6DB08C66" w14:textId="77777777" w:rsidR="00253D55" w:rsidRPr="00F4784F" w:rsidRDefault="00253D55" w:rsidP="009B330A">
            <w:pPr>
              <w:pStyle w:val="TAL"/>
              <w:snapToGrid w:val="0"/>
            </w:pPr>
          </w:p>
        </w:tc>
      </w:tr>
      <w:tr w:rsidR="00253D55" w:rsidRPr="00F4784F" w14:paraId="5C36B1CF" w14:textId="77777777" w:rsidTr="009B330A">
        <w:tblPrEx>
          <w:tblCellMar>
            <w:left w:w="108" w:type="dxa"/>
            <w:right w:w="108" w:type="dxa"/>
          </w:tblCellMar>
        </w:tblPrEx>
        <w:tc>
          <w:tcPr>
            <w:tcW w:w="4569" w:type="dxa"/>
          </w:tcPr>
          <w:p w14:paraId="0DE0382F" w14:textId="77777777" w:rsidR="00253D55" w:rsidRPr="00F4784F" w:rsidRDefault="00253D55" w:rsidP="009B330A">
            <w:pPr>
              <w:pStyle w:val="TAL"/>
              <w:snapToGrid w:val="0"/>
            </w:pPr>
            <w:r w:rsidRPr="00F4784F">
              <w:t xml:space="preserve">              }</w:t>
            </w:r>
          </w:p>
        </w:tc>
        <w:tc>
          <w:tcPr>
            <w:tcW w:w="2415" w:type="dxa"/>
          </w:tcPr>
          <w:p w14:paraId="6DD81B91" w14:textId="77777777" w:rsidR="00253D55" w:rsidRPr="00F4784F" w:rsidRDefault="00253D55" w:rsidP="009B330A">
            <w:pPr>
              <w:pStyle w:val="TAL"/>
              <w:snapToGrid w:val="0"/>
            </w:pPr>
          </w:p>
        </w:tc>
        <w:tc>
          <w:tcPr>
            <w:tcW w:w="1663" w:type="dxa"/>
          </w:tcPr>
          <w:p w14:paraId="16A6883C" w14:textId="77777777" w:rsidR="00253D55" w:rsidRPr="00F4784F" w:rsidRDefault="00253D55" w:rsidP="009B330A">
            <w:pPr>
              <w:pStyle w:val="TAL"/>
              <w:snapToGrid w:val="0"/>
            </w:pPr>
          </w:p>
        </w:tc>
        <w:tc>
          <w:tcPr>
            <w:tcW w:w="1134" w:type="dxa"/>
          </w:tcPr>
          <w:p w14:paraId="0DC51155" w14:textId="77777777" w:rsidR="00253D55" w:rsidRPr="00F4784F" w:rsidRDefault="00253D55" w:rsidP="009B330A">
            <w:pPr>
              <w:pStyle w:val="TAL"/>
              <w:snapToGrid w:val="0"/>
            </w:pPr>
          </w:p>
        </w:tc>
      </w:tr>
      <w:tr w:rsidR="00253D55" w:rsidRPr="00F4784F" w14:paraId="1B61CFB6" w14:textId="77777777" w:rsidTr="009B330A">
        <w:tblPrEx>
          <w:tblCellMar>
            <w:left w:w="108" w:type="dxa"/>
            <w:right w:w="108" w:type="dxa"/>
          </w:tblCellMar>
        </w:tblPrEx>
        <w:tc>
          <w:tcPr>
            <w:tcW w:w="4569" w:type="dxa"/>
          </w:tcPr>
          <w:p w14:paraId="39503A6D" w14:textId="77777777" w:rsidR="00253D55" w:rsidRPr="00F4784F" w:rsidRDefault="00253D55" w:rsidP="009B330A">
            <w:pPr>
              <w:pStyle w:val="TAL"/>
              <w:snapToGrid w:val="0"/>
            </w:pPr>
            <w:r w:rsidRPr="00F4784F">
              <w:t xml:space="preserve">            }</w:t>
            </w:r>
          </w:p>
        </w:tc>
        <w:tc>
          <w:tcPr>
            <w:tcW w:w="2415" w:type="dxa"/>
          </w:tcPr>
          <w:p w14:paraId="55DE3479" w14:textId="77777777" w:rsidR="00253D55" w:rsidRPr="00F4784F" w:rsidRDefault="00253D55" w:rsidP="009B330A">
            <w:pPr>
              <w:pStyle w:val="TAL"/>
              <w:snapToGrid w:val="0"/>
            </w:pPr>
          </w:p>
        </w:tc>
        <w:tc>
          <w:tcPr>
            <w:tcW w:w="1663" w:type="dxa"/>
          </w:tcPr>
          <w:p w14:paraId="488FEDBC" w14:textId="77777777" w:rsidR="00253D55" w:rsidRPr="00F4784F" w:rsidRDefault="00253D55" w:rsidP="009B330A">
            <w:pPr>
              <w:pStyle w:val="TAL"/>
              <w:snapToGrid w:val="0"/>
            </w:pPr>
          </w:p>
        </w:tc>
        <w:tc>
          <w:tcPr>
            <w:tcW w:w="1134" w:type="dxa"/>
          </w:tcPr>
          <w:p w14:paraId="54A00EBA" w14:textId="77777777" w:rsidR="00253D55" w:rsidRPr="00F4784F" w:rsidRDefault="00253D55" w:rsidP="009B330A">
            <w:pPr>
              <w:pStyle w:val="TAL"/>
              <w:snapToGrid w:val="0"/>
            </w:pPr>
          </w:p>
        </w:tc>
      </w:tr>
      <w:tr w:rsidR="00253D55" w:rsidRPr="00F4784F" w14:paraId="4F3120D6" w14:textId="77777777" w:rsidTr="009B330A">
        <w:tblPrEx>
          <w:tblCellMar>
            <w:left w:w="108" w:type="dxa"/>
            <w:right w:w="108" w:type="dxa"/>
          </w:tblCellMar>
        </w:tblPrEx>
        <w:tc>
          <w:tcPr>
            <w:tcW w:w="4569" w:type="dxa"/>
          </w:tcPr>
          <w:p w14:paraId="126A404D" w14:textId="77777777" w:rsidR="00253D55" w:rsidRPr="00F4784F" w:rsidRDefault="00253D55" w:rsidP="009B330A">
            <w:pPr>
              <w:pStyle w:val="TAL"/>
              <w:snapToGrid w:val="0"/>
            </w:pPr>
            <w:r w:rsidRPr="00F4784F">
              <w:t xml:space="preserve">          }</w:t>
            </w:r>
          </w:p>
        </w:tc>
        <w:tc>
          <w:tcPr>
            <w:tcW w:w="2415" w:type="dxa"/>
          </w:tcPr>
          <w:p w14:paraId="113192E2" w14:textId="77777777" w:rsidR="00253D55" w:rsidRPr="00F4784F" w:rsidRDefault="00253D55" w:rsidP="009B330A">
            <w:pPr>
              <w:pStyle w:val="TAL"/>
              <w:snapToGrid w:val="0"/>
            </w:pPr>
          </w:p>
        </w:tc>
        <w:tc>
          <w:tcPr>
            <w:tcW w:w="1663" w:type="dxa"/>
          </w:tcPr>
          <w:p w14:paraId="35DC9177" w14:textId="77777777" w:rsidR="00253D55" w:rsidRPr="00F4784F" w:rsidRDefault="00253D55" w:rsidP="009B330A">
            <w:pPr>
              <w:pStyle w:val="TAL"/>
              <w:snapToGrid w:val="0"/>
            </w:pPr>
          </w:p>
        </w:tc>
        <w:tc>
          <w:tcPr>
            <w:tcW w:w="1134" w:type="dxa"/>
          </w:tcPr>
          <w:p w14:paraId="69C53FE5" w14:textId="77777777" w:rsidR="00253D55" w:rsidRPr="00F4784F" w:rsidRDefault="00253D55" w:rsidP="009B330A">
            <w:pPr>
              <w:pStyle w:val="TAL"/>
              <w:snapToGrid w:val="0"/>
            </w:pPr>
          </w:p>
        </w:tc>
      </w:tr>
      <w:tr w:rsidR="00253D55" w:rsidRPr="00F4784F" w14:paraId="41CA4BCC" w14:textId="77777777" w:rsidTr="009B330A">
        <w:tblPrEx>
          <w:tblCellMar>
            <w:left w:w="108" w:type="dxa"/>
            <w:right w:w="108" w:type="dxa"/>
          </w:tblCellMar>
        </w:tblPrEx>
        <w:tc>
          <w:tcPr>
            <w:tcW w:w="4569" w:type="dxa"/>
          </w:tcPr>
          <w:p w14:paraId="2AC59A1E" w14:textId="77777777" w:rsidR="00253D55" w:rsidRPr="00F4784F" w:rsidRDefault="00253D55" w:rsidP="009B330A">
            <w:pPr>
              <w:pStyle w:val="TAL"/>
              <w:snapToGrid w:val="0"/>
            </w:pPr>
            <w:r w:rsidRPr="00F4784F">
              <w:t xml:space="preserve">        }</w:t>
            </w:r>
          </w:p>
        </w:tc>
        <w:tc>
          <w:tcPr>
            <w:tcW w:w="2415" w:type="dxa"/>
          </w:tcPr>
          <w:p w14:paraId="79B64BB5" w14:textId="77777777" w:rsidR="00253D55" w:rsidRPr="00F4784F" w:rsidRDefault="00253D55" w:rsidP="009B330A">
            <w:pPr>
              <w:pStyle w:val="TAL"/>
              <w:snapToGrid w:val="0"/>
            </w:pPr>
          </w:p>
        </w:tc>
        <w:tc>
          <w:tcPr>
            <w:tcW w:w="1663" w:type="dxa"/>
          </w:tcPr>
          <w:p w14:paraId="618364A6" w14:textId="77777777" w:rsidR="00253D55" w:rsidRPr="00F4784F" w:rsidRDefault="00253D55" w:rsidP="009B330A">
            <w:pPr>
              <w:pStyle w:val="TAL"/>
              <w:snapToGrid w:val="0"/>
            </w:pPr>
          </w:p>
        </w:tc>
        <w:tc>
          <w:tcPr>
            <w:tcW w:w="1134" w:type="dxa"/>
          </w:tcPr>
          <w:p w14:paraId="08B924ED" w14:textId="77777777" w:rsidR="00253D55" w:rsidRPr="00F4784F" w:rsidRDefault="00253D55" w:rsidP="009B330A">
            <w:pPr>
              <w:pStyle w:val="TAL"/>
              <w:snapToGrid w:val="0"/>
            </w:pPr>
          </w:p>
        </w:tc>
      </w:tr>
      <w:tr w:rsidR="00253D55" w:rsidRPr="00F4784F" w14:paraId="5F40A8D0" w14:textId="77777777" w:rsidTr="009B330A">
        <w:tblPrEx>
          <w:tblCellMar>
            <w:left w:w="108" w:type="dxa"/>
            <w:right w:w="108" w:type="dxa"/>
          </w:tblCellMar>
        </w:tblPrEx>
        <w:tc>
          <w:tcPr>
            <w:tcW w:w="4569" w:type="dxa"/>
          </w:tcPr>
          <w:p w14:paraId="08CAB7B1" w14:textId="77777777" w:rsidR="00253D55" w:rsidRPr="00F4784F" w:rsidRDefault="00253D55" w:rsidP="009B330A">
            <w:pPr>
              <w:pStyle w:val="TAL"/>
              <w:snapToGrid w:val="0"/>
            </w:pPr>
            <w:r w:rsidRPr="00F4784F">
              <w:t xml:space="preserve">        measResultNeighCells CHOICE {</w:t>
            </w:r>
          </w:p>
        </w:tc>
        <w:tc>
          <w:tcPr>
            <w:tcW w:w="2415" w:type="dxa"/>
          </w:tcPr>
          <w:p w14:paraId="63F5A7F6" w14:textId="77777777" w:rsidR="00253D55" w:rsidRPr="00F4784F" w:rsidRDefault="00253D55" w:rsidP="009B330A">
            <w:pPr>
              <w:pStyle w:val="TAL"/>
              <w:snapToGrid w:val="0"/>
            </w:pPr>
          </w:p>
        </w:tc>
        <w:tc>
          <w:tcPr>
            <w:tcW w:w="1663" w:type="dxa"/>
          </w:tcPr>
          <w:p w14:paraId="62397E14" w14:textId="77777777" w:rsidR="00253D55" w:rsidRPr="00F4784F" w:rsidRDefault="00253D55" w:rsidP="009B330A">
            <w:pPr>
              <w:pStyle w:val="TAL"/>
              <w:snapToGrid w:val="0"/>
            </w:pPr>
          </w:p>
        </w:tc>
        <w:tc>
          <w:tcPr>
            <w:tcW w:w="1134" w:type="dxa"/>
          </w:tcPr>
          <w:p w14:paraId="52A6ACD1" w14:textId="77777777" w:rsidR="00253D55" w:rsidRPr="00F4784F" w:rsidRDefault="00253D55" w:rsidP="009B330A">
            <w:pPr>
              <w:pStyle w:val="TAL"/>
              <w:snapToGrid w:val="0"/>
            </w:pPr>
          </w:p>
        </w:tc>
      </w:tr>
      <w:tr w:rsidR="00253D55" w:rsidRPr="00F4784F" w14:paraId="483ADE26" w14:textId="77777777" w:rsidTr="009B330A">
        <w:tblPrEx>
          <w:tblCellMar>
            <w:left w:w="108" w:type="dxa"/>
            <w:right w:w="108" w:type="dxa"/>
          </w:tblCellMar>
        </w:tblPrEx>
        <w:tc>
          <w:tcPr>
            <w:tcW w:w="4569" w:type="dxa"/>
            <w:tcBorders>
              <w:bottom w:val="single" w:sz="4" w:space="0" w:color="auto"/>
            </w:tcBorders>
          </w:tcPr>
          <w:p w14:paraId="4E991A10" w14:textId="77777777" w:rsidR="00253D55" w:rsidRPr="00F4784F" w:rsidRDefault="00253D55" w:rsidP="009B330A">
            <w:pPr>
              <w:pStyle w:val="TAL"/>
              <w:snapToGrid w:val="0"/>
            </w:pPr>
            <w:r w:rsidRPr="00F4784F">
              <w:t xml:space="preserve">          measResultListNR SEQUENCE (SIZE (1.. maxCellReport)) OF MeasResultNR {</w:t>
            </w:r>
          </w:p>
        </w:tc>
        <w:tc>
          <w:tcPr>
            <w:tcW w:w="2415" w:type="dxa"/>
          </w:tcPr>
          <w:p w14:paraId="6289C43B" w14:textId="77777777" w:rsidR="00253D55" w:rsidRPr="00F4784F" w:rsidRDefault="00253D55" w:rsidP="009B330A">
            <w:pPr>
              <w:pStyle w:val="TAL"/>
              <w:snapToGrid w:val="0"/>
            </w:pPr>
            <w:r w:rsidRPr="00F4784F">
              <w:t>1 entry</w:t>
            </w:r>
          </w:p>
        </w:tc>
        <w:tc>
          <w:tcPr>
            <w:tcW w:w="1663" w:type="dxa"/>
          </w:tcPr>
          <w:p w14:paraId="5A3A0544" w14:textId="77777777" w:rsidR="00253D55" w:rsidRPr="00F4784F" w:rsidRDefault="00253D55" w:rsidP="009B330A">
            <w:pPr>
              <w:pStyle w:val="TAL"/>
              <w:snapToGrid w:val="0"/>
            </w:pPr>
          </w:p>
        </w:tc>
        <w:tc>
          <w:tcPr>
            <w:tcW w:w="1134" w:type="dxa"/>
          </w:tcPr>
          <w:p w14:paraId="7EE8E8E0" w14:textId="77777777" w:rsidR="00253D55" w:rsidRPr="00F4784F" w:rsidRDefault="00253D55" w:rsidP="009B330A">
            <w:pPr>
              <w:pStyle w:val="TAL"/>
              <w:snapToGrid w:val="0"/>
              <w:rPr>
                <w:lang w:eastAsia="zh-CN"/>
              </w:rPr>
            </w:pPr>
          </w:p>
        </w:tc>
      </w:tr>
      <w:tr w:rsidR="00253D55" w:rsidRPr="00F4784F" w14:paraId="2A98E42F" w14:textId="77777777" w:rsidTr="009B330A">
        <w:tblPrEx>
          <w:tblCellMar>
            <w:left w:w="108" w:type="dxa"/>
            <w:right w:w="108" w:type="dxa"/>
          </w:tblCellMar>
        </w:tblPrEx>
        <w:tc>
          <w:tcPr>
            <w:tcW w:w="4569" w:type="dxa"/>
            <w:tcBorders>
              <w:bottom w:val="nil"/>
            </w:tcBorders>
          </w:tcPr>
          <w:p w14:paraId="15692C8D" w14:textId="77777777" w:rsidR="00253D55" w:rsidRPr="00F4784F" w:rsidRDefault="00253D55" w:rsidP="009B330A">
            <w:pPr>
              <w:pStyle w:val="TAL"/>
              <w:snapToGrid w:val="0"/>
            </w:pPr>
            <w:r w:rsidRPr="00F4784F">
              <w:t xml:space="preserve">            MeasResultNR[1] SEQUENCE {</w:t>
            </w:r>
          </w:p>
        </w:tc>
        <w:tc>
          <w:tcPr>
            <w:tcW w:w="2415" w:type="dxa"/>
          </w:tcPr>
          <w:p w14:paraId="7EDEE167" w14:textId="77777777" w:rsidR="00253D55" w:rsidRPr="00F4784F" w:rsidRDefault="00253D55" w:rsidP="009B330A">
            <w:pPr>
              <w:pStyle w:val="TAL"/>
              <w:snapToGrid w:val="0"/>
            </w:pPr>
          </w:p>
        </w:tc>
        <w:tc>
          <w:tcPr>
            <w:tcW w:w="1663" w:type="dxa"/>
          </w:tcPr>
          <w:p w14:paraId="477A37DC" w14:textId="77777777" w:rsidR="00253D55" w:rsidRPr="00F4784F" w:rsidRDefault="00253D55" w:rsidP="009B330A">
            <w:pPr>
              <w:pStyle w:val="TAL"/>
              <w:snapToGrid w:val="0"/>
            </w:pPr>
            <w:r w:rsidRPr="00F4784F">
              <w:t>entry 1</w:t>
            </w:r>
          </w:p>
        </w:tc>
        <w:tc>
          <w:tcPr>
            <w:tcW w:w="1134" w:type="dxa"/>
          </w:tcPr>
          <w:p w14:paraId="36BDCE1C" w14:textId="77777777" w:rsidR="00253D55" w:rsidRPr="00F4784F" w:rsidRDefault="00253D55" w:rsidP="009B330A">
            <w:pPr>
              <w:pStyle w:val="TAL"/>
              <w:snapToGrid w:val="0"/>
              <w:rPr>
                <w:lang w:eastAsia="zh-CN"/>
              </w:rPr>
            </w:pPr>
          </w:p>
        </w:tc>
      </w:tr>
      <w:tr w:rsidR="00253D55" w:rsidRPr="00F4784F" w14:paraId="277EFA12" w14:textId="77777777" w:rsidTr="009B330A">
        <w:tblPrEx>
          <w:tblCellMar>
            <w:left w:w="108" w:type="dxa"/>
            <w:right w:w="108" w:type="dxa"/>
          </w:tblCellMar>
        </w:tblPrEx>
        <w:tc>
          <w:tcPr>
            <w:tcW w:w="4569" w:type="dxa"/>
          </w:tcPr>
          <w:p w14:paraId="4676BB03" w14:textId="77777777" w:rsidR="00253D55" w:rsidRPr="00F4784F" w:rsidRDefault="00253D55" w:rsidP="009B330A">
            <w:pPr>
              <w:pStyle w:val="TAL"/>
              <w:snapToGrid w:val="0"/>
            </w:pPr>
            <w:r w:rsidRPr="00F4784F">
              <w:t xml:space="preserve">              physCellId</w:t>
            </w:r>
          </w:p>
        </w:tc>
        <w:tc>
          <w:tcPr>
            <w:tcW w:w="2415" w:type="dxa"/>
          </w:tcPr>
          <w:p w14:paraId="53F1370F" w14:textId="77777777" w:rsidR="00253D55" w:rsidRPr="00F4784F" w:rsidRDefault="00253D55" w:rsidP="009B330A">
            <w:pPr>
              <w:pStyle w:val="TAL"/>
              <w:snapToGrid w:val="0"/>
            </w:pPr>
            <w:r w:rsidRPr="00F4784F">
              <w:t>Physical layer cell identity of NR Cell 2</w:t>
            </w:r>
          </w:p>
        </w:tc>
        <w:tc>
          <w:tcPr>
            <w:tcW w:w="1663" w:type="dxa"/>
          </w:tcPr>
          <w:p w14:paraId="67DA1389" w14:textId="77777777" w:rsidR="00253D55" w:rsidRPr="00F4784F" w:rsidRDefault="00253D55" w:rsidP="009B330A">
            <w:pPr>
              <w:pStyle w:val="TAL"/>
              <w:snapToGrid w:val="0"/>
            </w:pPr>
          </w:p>
        </w:tc>
        <w:tc>
          <w:tcPr>
            <w:tcW w:w="1134" w:type="dxa"/>
          </w:tcPr>
          <w:p w14:paraId="342C6DD9" w14:textId="77777777" w:rsidR="00253D55" w:rsidRPr="00F4784F" w:rsidRDefault="00253D55" w:rsidP="009B330A">
            <w:pPr>
              <w:pStyle w:val="TAL"/>
              <w:snapToGrid w:val="0"/>
              <w:rPr>
                <w:lang w:eastAsia="zh-CN"/>
              </w:rPr>
            </w:pPr>
          </w:p>
        </w:tc>
      </w:tr>
      <w:tr w:rsidR="00253D55" w:rsidRPr="00F4784F" w14:paraId="3B79EC3F" w14:textId="77777777" w:rsidTr="009B330A">
        <w:tblPrEx>
          <w:tblCellMar>
            <w:left w:w="108" w:type="dxa"/>
            <w:right w:w="108" w:type="dxa"/>
          </w:tblCellMar>
        </w:tblPrEx>
        <w:tc>
          <w:tcPr>
            <w:tcW w:w="4569" w:type="dxa"/>
          </w:tcPr>
          <w:p w14:paraId="4D4C4F04" w14:textId="77777777" w:rsidR="00253D55" w:rsidRPr="00F4784F" w:rsidRDefault="00253D55" w:rsidP="009B330A">
            <w:pPr>
              <w:pStyle w:val="TAL"/>
              <w:snapToGrid w:val="0"/>
            </w:pPr>
            <w:r w:rsidRPr="00F4784F">
              <w:t xml:space="preserve">              measResult SEQUENCE {</w:t>
            </w:r>
          </w:p>
        </w:tc>
        <w:tc>
          <w:tcPr>
            <w:tcW w:w="2415" w:type="dxa"/>
          </w:tcPr>
          <w:p w14:paraId="03803B6D" w14:textId="77777777" w:rsidR="00253D55" w:rsidRPr="00F4784F" w:rsidRDefault="00253D55" w:rsidP="009B330A">
            <w:pPr>
              <w:pStyle w:val="TAL"/>
              <w:snapToGrid w:val="0"/>
            </w:pPr>
          </w:p>
        </w:tc>
        <w:tc>
          <w:tcPr>
            <w:tcW w:w="1663" w:type="dxa"/>
          </w:tcPr>
          <w:p w14:paraId="69747872" w14:textId="77777777" w:rsidR="00253D55" w:rsidRPr="00F4784F" w:rsidRDefault="00253D55" w:rsidP="009B330A">
            <w:pPr>
              <w:pStyle w:val="TAL"/>
              <w:snapToGrid w:val="0"/>
            </w:pPr>
          </w:p>
        </w:tc>
        <w:tc>
          <w:tcPr>
            <w:tcW w:w="1134" w:type="dxa"/>
          </w:tcPr>
          <w:p w14:paraId="343DA1EE" w14:textId="77777777" w:rsidR="00253D55" w:rsidRPr="00F4784F" w:rsidRDefault="00253D55" w:rsidP="009B330A">
            <w:pPr>
              <w:pStyle w:val="TAL"/>
              <w:snapToGrid w:val="0"/>
            </w:pPr>
          </w:p>
        </w:tc>
      </w:tr>
      <w:tr w:rsidR="00253D55" w:rsidRPr="00F4784F" w14:paraId="7D5A4494" w14:textId="77777777" w:rsidTr="009B330A">
        <w:tblPrEx>
          <w:tblCellMar>
            <w:left w:w="108" w:type="dxa"/>
            <w:right w:w="108" w:type="dxa"/>
          </w:tblCellMar>
        </w:tblPrEx>
        <w:tc>
          <w:tcPr>
            <w:tcW w:w="4569" w:type="dxa"/>
          </w:tcPr>
          <w:p w14:paraId="4F68FCFC" w14:textId="77777777" w:rsidR="00253D55" w:rsidRPr="00F4784F" w:rsidRDefault="00253D55" w:rsidP="009B330A">
            <w:pPr>
              <w:pStyle w:val="TAL"/>
              <w:snapToGrid w:val="0"/>
            </w:pPr>
            <w:r w:rsidRPr="00F4784F">
              <w:t xml:space="preserve">                cellResults SEQUENCE {</w:t>
            </w:r>
          </w:p>
        </w:tc>
        <w:tc>
          <w:tcPr>
            <w:tcW w:w="2415" w:type="dxa"/>
          </w:tcPr>
          <w:p w14:paraId="09BE300F" w14:textId="77777777" w:rsidR="00253D55" w:rsidRPr="00F4784F" w:rsidRDefault="00253D55" w:rsidP="009B330A">
            <w:pPr>
              <w:pStyle w:val="TAL"/>
              <w:snapToGrid w:val="0"/>
            </w:pPr>
          </w:p>
        </w:tc>
        <w:tc>
          <w:tcPr>
            <w:tcW w:w="1663" w:type="dxa"/>
          </w:tcPr>
          <w:p w14:paraId="60466120" w14:textId="77777777" w:rsidR="00253D55" w:rsidRPr="00F4784F" w:rsidRDefault="00253D55" w:rsidP="009B330A">
            <w:pPr>
              <w:pStyle w:val="TAL"/>
              <w:snapToGrid w:val="0"/>
            </w:pPr>
          </w:p>
        </w:tc>
        <w:tc>
          <w:tcPr>
            <w:tcW w:w="1134" w:type="dxa"/>
          </w:tcPr>
          <w:p w14:paraId="0708F2E1" w14:textId="77777777" w:rsidR="00253D55" w:rsidRPr="00F4784F" w:rsidRDefault="00253D55" w:rsidP="009B330A">
            <w:pPr>
              <w:pStyle w:val="TAL"/>
              <w:snapToGrid w:val="0"/>
            </w:pPr>
          </w:p>
        </w:tc>
      </w:tr>
      <w:tr w:rsidR="00253D55" w:rsidRPr="00F4784F" w14:paraId="5A4AF76F" w14:textId="77777777" w:rsidTr="009B330A">
        <w:tblPrEx>
          <w:tblCellMar>
            <w:left w:w="108" w:type="dxa"/>
            <w:right w:w="108" w:type="dxa"/>
          </w:tblCellMar>
        </w:tblPrEx>
        <w:tc>
          <w:tcPr>
            <w:tcW w:w="4569" w:type="dxa"/>
          </w:tcPr>
          <w:p w14:paraId="0B05CD5E" w14:textId="77777777" w:rsidR="00253D55" w:rsidRPr="00F4784F" w:rsidRDefault="00253D55" w:rsidP="009B330A">
            <w:pPr>
              <w:pStyle w:val="TAL"/>
              <w:snapToGrid w:val="0"/>
            </w:pPr>
            <w:r w:rsidRPr="00F4784F">
              <w:t xml:space="preserve">                  resultsSSB-Cell SEQUENCE {</w:t>
            </w:r>
          </w:p>
        </w:tc>
        <w:tc>
          <w:tcPr>
            <w:tcW w:w="2415" w:type="dxa"/>
          </w:tcPr>
          <w:p w14:paraId="78A43C54" w14:textId="77777777" w:rsidR="00253D55" w:rsidRPr="00F4784F" w:rsidRDefault="00253D55" w:rsidP="009B330A">
            <w:pPr>
              <w:pStyle w:val="TAL"/>
              <w:snapToGrid w:val="0"/>
            </w:pPr>
          </w:p>
        </w:tc>
        <w:tc>
          <w:tcPr>
            <w:tcW w:w="1663" w:type="dxa"/>
          </w:tcPr>
          <w:p w14:paraId="4FAB50A9" w14:textId="77777777" w:rsidR="00253D55" w:rsidRPr="00F4784F" w:rsidRDefault="00253D55" w:rsidP="009B330A">
            <w:pPr>
              <w:pStyle w:val="TAL"/>
              <w:snapToGrid w:val="0"/>
            </w:pPr>
          </w:p>
        </w:tc>
        <w:tc>
          <w:tcPr>
            <w:tcW w:w="1134" w:type="dxa"/>
          </w:tcPr>
          <w:p w14:paraId="7A423DD4" w14:textId="77777777" w:rsidR="00253D55" w:rsidRPr="00F4784F" w:rsidRDefault="00253D55" w:rsidP="009B330A">
            <w:pPr>
              <w:pStyle w:val="TAL"/>
              <w:snapToGrid w:val="0"/>
            </w:pPr>
          </w:p>
        </w:tc>
      </w:tr>
      <w:tr w:rsidR="00253D55" w:rsidRPr="00F4784F" w14:paraId="741F7313" w14:textId="77777777" w:rsidTr="009B330A">
        <w:tblPrEx>
          <w:tblCellMar>
            <w:left w:w="108" w:type="dxa"/>
            <w:right w:w="108" w:type="dxa"/>
          </w:tblCellMar>
        </w:tblPrEx>
        <w:tc>
          <w:tcPr>
            <w:tcW w:w="4569" w:type="dxa"/>
          </w:tcPr>
          <w:p w14:paraId="09033C43" w14:textId="77777777" w:rsidR="00253D55" w:rsidRPr="00F4784F" w:rsidRDefault="00253D55" w:rsidP="009B330A">
            <w:pPr>
              <w:pStyle w:val="TAL"/>
              <w:snapToGrid w:val="0"/>
            </w:pPr>
            <w:r w:rsidRPr="00F4784F">
              <w:t xml:space="preserve">                    rsrp</w:t>
            </w:r>
          </w:p>
        </w:tc>
        <w:tc>
          <w:tcPr>
            <w:tcW w:w="2415" w:type="dxa"/>
          </w:tcPr>
          <w:p w14:paraId="5C2B8F22" w14:textId="77777777" w:rsidR="00253D55" w:rsidRPr="00F4784F" w:rsidRDefault="00253D55" w:rsidP="009B330A">
            <w:pPr>
              <w:pStyle w:val="TAL"/>
              <w:snapToGrid w:val="0"/>
            </w:pPr>
            <w:r w:rsidRPr="00F4784F">
              <w:t>(0..127)</w:t>
            </w:r>
          </w:p>
        </w:tc>
        <w:tc>
          <w:tcPr>
            <w:tcW w:w="1663" w:type="dxa"/>
          </w:tcPr>
          <w:p w14:paraId="0E1EFF6B" w14:textId="77777777" w:rsidR="00253D55" w:rsidRPr="00F4784F" w:rsidRDefault="00253D55" w:rsidP="009B330A">
            <w:pPr>
              <w:pStyle w:val="TAL"/>
              <w:snapToGrid w:val="0"/>
            </w:pPr>
          </w:p>
        </w:tc>
        <w:tc>
          <w:tcPr>
            <w:tcW w:w="1134" w:type="dxa"/>
          </w:tcPr>
          <w:p w14:paraId="56396D35" w14:textId="77777777" w:rsidR="00253D55" w:rsidRPr="00F4784F" w:rsidRDefault="00253D55" w:rsidP="009B330A">
            <w:pPr>
              <w:pStyle w:val="TAL"/>
              <w:snapToGrid w:val="0"/>
            </w:pPr>
          </w:p>
        </w:tc>
      </w:tr>
      <w:tr w:rsidR="00253D55" w:rsidRPr="00F4784F" w14:paraId="11036EAE" w14:textId="77777777" w:rsidTr="009B330A">
        <w:tblPrEx>
          <w:tblCellMar>
            <w:left w:w="108" w:type="dxa"/>
            <w:right w:w="108" w:type="dxa"/>
          </w:tblCellMar>
        </w:tblPrEx>
        <w:tc>
          <w:tcPr>
            <w:tcW w:w="4569" w:type="dxa"/>
            <w:tcBorders>
              <w:bottom w:val="single" w:sz="4" w:space="0" w:color="auto"/>
            </w:tcBorders>
          </w:tcPr>
          <w:p w14:paraId="758EA486" w14:textId="77777777" w:rsidR="00253D55" w:rsidRPr="00F4784F" w:rsidRDefault="00253D55" w:rsidP="009B330A">
            <w:pPr>
              <w:pStyle w:val="TAL"/>
              <w:snapToGrid w:val="0"/>
            </w:pPr>
            <w:r w:rsidRPr="00F4784F">
              <w:t xml:space="preserve">                    rsrq</w:t>
            </w:r>
          </w:p>
        </w:tc>
        <w:tc>
          <w:tcPr>
            <w:tcW w:w="2415" w:type="dxa"/>
          </w:tcPr>
          <w:p w14:paraId="7C4A95FF" w14:textId="77777777" w:rsidR="00253D55" w:rsidRPr="00F4784F" w:rsidRDefault="00253D55" w:rsidP="009B330A">
            <w:pPr>
              <w:pStyle w:val="TAL"/>
              <w:snapToGrid w:val="0"/>
            </w:pPr>
            <w:r w:rsidRPr="00F4784F">
              <w:t>Not present</w:t>
            </w:r>
          </w:p>
        </w:tc>
        <w:tc>
          <w:tcPr>
            <w:tcW w:w="1663" w:type="dxa"/>
          </w:tcPr>
          <w:p w14:paraId="54695870" w14:textId="77777777" w:rsidR="00253D55" w:rsidRPr="00F4784F" w:rsidRDefault="00253D55" w:rsidP="009B330A">
            <w:pPr>
              <w:pStyle w:val="TAL"/>
              <w:snapToGrid w:val="0"/>
            </w:pPr>
          </w:p>
        </w:tc>
        <w:tc>
          <w:tcPr>
            <w:tcW w:w="1134" w:type="dxa"/>
          </w:tcPr>
          <w:p w14:paraId="6872A3D1" w14:textId="77777777" w:rsidR="00253D55" w:rsidRPr="00F4784F" w:rsidRDefault="00253D55" w:rsidP="009B330A">
            <w:pPr>
              <w:pStyle w:val="TAL"/>
              <w:snapToGrid w:val="0"/>
            </w:pPr>
          </w:p>
        </w:tc>
      </w:tr>
      <w:tr w:rsidR="00253D55" w:rsidRPr="00F4784F" w14:paraId="76C1E2BB" w14:textId="77777777" w:rsidTr="009B330A">
        <w:tblPrEx>
          <w:tblCellMar>
            <w:left w:w="108" w:type="dxa"/>
            <w:right w:w="108" w:type="dxa"/>
          </w:tblCellMar>
        </w:tblPrEx>
        <w:tc>
          <w:tcPr>
            <w:tcW w:w="4569" w:type="dxa"/>
            <w:tcBorders>
              <w:bottom w:val="nil"/>
            </w:tcBorders>
          </w:tcPr>
          <w:p w14:paraId="4BB9D650" w14:textId="77777777" w:rsidR="00253D55" w:rsidRPr="00F4784F" w:rsidRDefault="00253D55" w:rsidP="009B330A">
            <w:pPr>
              <w:pStyle w:val="TAL"/>
              <w:snapToGrid w:val="0"/>
            </w:pPr>
            <w:r w:rsidRPr="00F4784F">
              <w:t xml:space="preserve">                    sinr</w:t>
            </w:r>
          </w:p>
        </w:tc>
        <w:tc>
          <w:tcPr>
            <w:tcW w:w="2415" w:type="dxa"/>
          </w:tcPr>
          <w:p w14:paraId="335F9162" w14:textId="77777777" w:rsidR="00253D55" w:rsidRPr="00F4784F" w:rsidRDefault="00253D55" w:rsidP="009B330A">
            <w:pPr>
              <w:pStyle w:val="TAL"/>
              <w:snapToGrid w:val="0"/>
            </w:pPr>
            <w:r w:rsidRPr="00F4784F">
              <w:t>Not present</w:t>
            </w:r>
          </w:p>
        </w:tc>
        <w:tc>
          <w:tcPr>
            <w:tcW w:w="1663" w:type="dxa"/>
          </w:tcPr>
          <w:p w14:paraId="745919AA" w14:textId="77777777" w:rsidR="00253D55" w:rsidRPr="00F4784F" w:rsidRDefault="00253D55" w:rsidP="009B330A">
            <w:pPr>
              <w:pStyle w:val="TAL"/>
              <w:snapToGrid w:val="0"/>
            </w:pPr>
          </w:p>
        </w:tc>
        <w:tc>
          <w:tcPr>
            <w:tcW w:w="1134" w:type="dxa"/>
          </w:tcPr>
          <w:p w14:paraId="193A9063" w14:textId="77777777" w:rsidR="00253D55" w:rsidRPr="00F4784F" w:rsidRDefault="00253D55" w:rsidP="009B330A">
            <w:pPr>
              <w:pStyle w:val="TAL"/>
              <w:snapToGrid w:val="0"/>
            </w:pPr>
          </w:p>
        </w:tc>
      </w:tr>
      <w:tr w:rsidR="00253D55" w:rsidRPr="00F4784F" w14:paraId="3E70476C" w14:textId="77777777" w:rsidTr="009B330A">
        <w:tblPrEx>
          <w:tblCellMar>
            <w:left w:w="108" w:type="dxa"/>
            <w:right w:w="108" w:type="dxa"/>
          </w:tblCellMar>
        </w:tblPrEx>
        <w:tc>
          <w:tcPr>
            <w:tcW w:w="4569" w:type="dxa"/>
          </w:tcPr>
          <w:p w14:paraId="072405B1" w14:textId="77777777" w:rsidR="00253D55" w:rsidRPr="00F4784F" w:rsidRDefault="00253D55" w:rsidP="009B330A">
            <w:pPr>
              <w:pStyle w:val="TAL"/>
              <w:snapToGrid w:val="0"/>
            </w:pPr>
            <w:r w:rsidRPr="00F4784F">
              <w:t xml:space="preserve">                  }</w:t>
            </w:r>
          </w:p>
        </w:tc>
        <w:tc>
          <w:tcPr>
            <w:tcW w:w="2415" w:type="dxa"/>
          </w:tcPr>
          <w:p w14:paraId="0BFAFE31" w14:textId="77777777" w:rsidR="00253D55" w:rsidRPr="00F4784F" w:rsidRDefault="00253D55" w:rsidP="009B330A">
            <w:pPr>
              <w:pStyle w:val="TAL"/>
              <w:snapToGrid w:val="0"/>
            </w:pPr>
          </w:p>
        </w:tc>
        <w:tc>
          <w:tcPr>
            <w:tcW w:w="1663" w:type="dxa"/>
          </w:tcPr>
          <w:p w14:paraId="36F65BB1" w14:textId="77777777" w:rsidR="00253D55" w:rsidRPr="00F4784F" w:rsidRDefault="00253D55" w:rsidP="009B330A">
            <w:pPr>
              <w:pStyle w:val="TAL"/>
              <w:snapToGrid w:val="0"/>
            </w:pPr>
          </w:p>
        </w:tc>
        <w:tc>
          <w:tcPr>
            <w:tcW w:w="1134" w:type="dxa"/>
          </w:tcPr>
          <w:p w14:paraId="2428707E" w14:textId="77777777" w:rsidR="00253D55" w:rsidRPr="00F4784F" w:rsidRDefault="00253D55" w:rsidP="009B330A">
            <w:pPr>
              <w:pStyle w:val="TAL"/>
              <w:snapToGrid w:val="0"/>
            </w:pPr>
          </w:p>
        </w:tc>
      </w:tr>
      <w:tr w:rsidR="00253D55" w:rsidRPr="00F4784F" w14:paraId="7FC97952" w14:textId="77777777" w:rsidTr="009B330A">
        <w:tblPrEx>
          <w:tblCellMar>
            <w:left w:w="108" w:type="dxa"/>
            <w:right w:w="108" w:type="dxa"/>
          </w:tblCellMar>
        </w:tblPrEx>
        <w:tc>
          <w:tcPr>
            <w:tcW w:w="4569" w:type="dxa"/>
          </w:tcPr>
          <w:p w14:paraId="7470D62B" w14:textId="77777777" w:rsidR="00253D55" w:rsidRPr="00F4784F" w:rsidRDefault="00253D55" w:rsidP="009B330A">
            <w:pPr>
              <w:pStyle w:val="TAL"/>
              <w:snapToGrid w:val="0"/>
            </w:pPr>
            <w:r w:rsidRPr="00F4784F">
              <w:t xml:space="preserve">                  resultsCSI-RS-Cell</w:t>
            </w:r>
          </w:p>
        </w:tc>
        <w:tc>
          <w:tcPr>
            <w:tcW w:w="2415" w:type="dxa"/>
          </w:tcPr>
          <w:p w14:paraId="27D52AF4" w14:textId="77777777" w:rsidR="00253D55" w:rsidRPr="00F4784F" w:rsidRDefault="00253D55" w:rsidP="009B330A">
            <w:pPr>
              <w:pStyle w:val="TAL"/>
              <w:snapToGrid w:val="0"/>
            </w:pPr>
            <w:r w:rsidRPr="00F4784F">
              <w:t>Not present</w:t>
            </w:r>
          </w:p>
        </w:tc>
        <w:tc>
          <w:tcPr>
            <w:tcW w:w="1663" w:type="dxa"/>
          </w:tcPr>
          <w:p w14:paraId="37DDABE2" w14:textId="77777777" w:rsidR="00253D55" w:rsidRPr="00F4784F" w:rsidRDefault="00253D55" w:rsidP="009B330A">
            <w:pPr>
              <w:pStyle w:val="TAL"/>
              <w:snapToGrid w:val="0"/>
            </w:pPr>
          </w:p>
        </w:tc>
        <w:tc>
          <w:tcPr>
            <w:tcW w:w="1134" w:type="dxa"/>
          </w:tcPr>
          <w:p w14:paraId="4E17BD64" w14:textId="77777777" w:rsidR="00253D55" w:rsidRPr="00F4784F" w:rsidRDefault="00253D55" w:rsidP="009B330A">
            <w:pPr>
              <w:pStyle w:val="TAL"/>
              <w:snapToGrid w:val="0"/>
            </w:pPr>
          </w:p>
        </w:tc>
      </w:tr>
      <w:tr w:rsidR="00253D55" w:rsidRPr="00F4784F" w14:paraId="5DA24B00" w14:textId="77777777" w:rsidTr="009B330A">
        <w:tblPrEx>
          <w:tblCellMar>
            <w:left w:w="108" w:type="dxa"/>
            <w:right w:w="108" w:type="dxa"/>
          </w:tblCellMar>
        </w:tblPrEx>
        <w:tc>
          <w:tcPr>
            <w:tcW w:w="4569" w:type="dxa"/>
          </w:tcPr>
          <w:p w14:paraId="6F403061" w14:textId="77777777" w:rsidR="00253D55" w:rsidRPr="00F4784F" w:rsidRDefault="00253D55" w:rsidP="009B330A">
            <w:pPr>
              <w:pStyle w:val="TAL"/>
              <w:snapToGrid w:val="0"/>
            </w:pPr>
            <w:r w:rsidRPr="00F4784F">
              <w:t xml:space="preserve">                }</w:t>
            </w:r>
          </w:p>
        </w:tc>
        <w:tc>
          <w:tcPr>
            <w:tcW w:w="2415" w:type="dxa"/>
          </w:tcPr>
          <w:p w14:paraId="0C8CE12B" w14:textId="77777777" w:rsidR="00253D55" w:rsidRPr="00F4784F" w:rsidRDefault="00253D55" w:rsidP="009B330A">
            <w:pPr>
              <w:pStyle w:val="TAL"/>
              <w:snapToGrid w:val="0"/>
            </w:pPr>
          </w:p>
        </w:tc>
        <w:tc>
          <w:tcPr>
            <w:tcW w:w="1663" w:type="dxa"/>
          </w:tcPr>
          <w:p w14:paraId="13A6DFB4" w14:textId="77777777" w:rsidR="00253D55" w:rsidRPr="00F4784F" w:rsidRDefault="00253D55" w:rsidP="009B330A">
            <w:pPr>
              <w:pStyle w:val="TAL"/>
              <w:snapToGrid w:val="0"/>
            </w:pPr>
          </w:p>
        </w:tc>
        <w:tc>
          <w:tcPr>
            <w:tcW w:w="1134" w:type="dxa"/>
          </w:tcPr>
          <w:p w14:paraId="03E0AEE5" w14:textId="77777777" w:rsidR="00253D55" w:rsidRPr="00F4784F" w:rsidRDefault="00253D55" w:rsidP="009B330A">
            <w:pPr>
              <w:pStyle w:val="TAL"/>
              <w:snapToGrid w:val="0"/>
            </w:pPr>
          </w:p>
        </w:tc>
      </w:tr>
      <w:tr w:rsidR="00253D55" w:rsidRPr="00F4784F" w14:paraId="21F0D2EB" w14:textId="77777777" w:rsidTr="009B330A">
        <w:tblPrEx>
          <w:tblCellMar>
            <w:left w:w="108" w:type="dxa"/>
            <w:right w:w="108" w:type="dxa"/>
          </w:tblCellMar>
        </w:tblPrEx>
        <w:tc>
          <w:tcPr>
            <w:tcW w:w="4569" w:type="dxa"/>
          </w:tcPr>
          <w:p w14:paraId="3624279A" w14:textId="77777777" w:rsidR="00253D55" w:rsidRPr="00F4784F" w:rsidRDefault="00253D55" w:rsidP="009B330A">
            <w:pPr>
              <w:pStyle w:val="TAL"/>
              <w:snapToGrid w:val="0"/>
            </w:pPr>
            <w:r w:rsidRPr="00F4784F">
              <w:t xml:space="preserve">                rsIndexResults</w:t>
            </w:r>
          </w:p>
        </w:tc>
        <w:tc>
          <w:tcPr>
            <w:tcW w:w="2415" w:type="dxa"/>
          </w:tcPr>
          <w:p w14:paraId="2410084D" w14:textId="77777777" w:rsidR="00253D55" w:rsidRPr="00F4784F" w:rsidRDefault="00253D55" w:rsidP="009B330A">
            <w:pPr>
              <w:pStyle w:val="TAL"/>
              <w:snapToGrid w:val="0"/>
            </w:pPr>
            <w:r w:rsidRPr="00F4784F">
              <w:t>Not present</w:t>
            </w:r>
          </w:p>
        </w:tc>
        <w:tc>
          <w:tcPr>
            <w:tcW w:w="1663" w:type="dxa"/>
          </w:tcPr>
          <w:p w14:paraId="161B4525" w14:textId="77777777" w:rsidR="00253D55" w:rsidRPr="00F4784F" w:rsidRDefault="00253D55" w:rsidP="009B330A">
            <w:pPr>
              <w:pStyle w:val="TAL"/>
              <w:snapToGrid w:val="0"/>
            </w:pPr>
          </w:p>
        </w:tc>
        <w:tc>
          <w:tcPr>
            <w:tcW w:w="1134" w:type="dxa"/>
          </w:tcPr>
          <w:p w14:paraId="2F3867BF" w14:textId="77777777" w:rsidR="00253D55" w:rsidRPr="00F4784F" w:rsidRDefault="00253D55" w:rsidP="009B330A">
            <w:pPr>
              <w:pStyle w:val="TAL"/>
              <w:snapToGrid w:val="0"/>
            </w:pPr>
          </w:p>
        </w:tc>
      </w:tr>
      <w:tr w:rsidR="00253D55" w:rsidRPr="00F4784F" w14:paraId="361F7750" w14:textId="77777777" w:rsidTr="009B330A">
        <w:tblPrEx>
          <w:tblCellMar>
            <w:left w:w="108" w:type="dxa"/>
            <w:right w:w="108" w:type="dxa"/>
          </w:tblCellMar>
        </w:tblPrEx>
        <w:tc>
          <w:tcPr>
            <w:tcW w:w="4569" w:type="dxa"/>
          </w:tcPr>
          <w:p w14:paraId="2ED8549E" w14:textId="77777777" w:rsidR="00253D55" w:rsidRPr="00F4784F" w:rsidRDefault="00253D55" w:rsidP="009B330A">
            <w:pPr>
              <w:pStyle w:val="TAL"/>
              <w:snapToGrid w:val="0"/>
            </w:pPr>
            <w:r w:rsidRPr="00F4784F">
              <w:t xml:space="preserve">              }</w:t>
            </w:r>
          </w:p>
        </w:tc>
        <w:tc>
          <w:tcPr>
            <w:tcW w:w="2415" w:type="dxa"/>
          </w:tcPr>
          <w:p w14:paraId="3C3303AC" w14:textId="77777777" w:rsidR="00253D55" w:rsidRPr="00F4784F" w:rsidRDefault="00253D55" w:rsidP="009B330A">
            <w:pPr>
              <w:pStyle w:val="TAL"/>
              <w:snapToGrid w:val="0"/>
            </w:pPr>
          </w:p>
        </w:tc>
        <w:tc>
          <w:tcPr>
            <w:tcW w:w="1663" w:type="dxa"/>
          </w:tcPr>
          <w:p w14:paraId="0C20A1E6" w14:textId="77777777" w:rsidR="00253D55" w:rsidRPr="00F4784F" w:rsidRDefault="00253D55" w:rsidP="009B330A">
            <w:pPr>
              <w:pStyle w:val="TAL"/>
              <w:snapToGrid w:val="0"/>
            </w:pPr>
          </w:p>
        </w:tc>
        <w:tc>
          <w:tcPr>
            <w:tcW w:w="1134" w:type="dxa"/>
          </w:tcPr>
          <w:p w14:paraId="5AEFA1CF" w14:textId="77777777" w:rsidR="00253D55" w:rsidRPr="00F4784F" w:rsidRDefault="00253D55" w:rsidP="009B330A">
            <w:pPr>
              <w:pStyle w:val="TAL"/>
              <w:snapToGrid w:val="0"/>
            </w:pPr>
          </w:p>
        </w:tc>
      </w:tr>
      <w:tr w:rsidR="00253D55" w:rsidRPr="00F4784F" w14:paraId="78750E18" w14:textId="77777777" w:rsidTr="009B330A">
        <w:tblPrEx>
          <w:tblCellMar>
            <w:left w:w="108" w:type="dxa"/>
            <w:right w:w="108" w:type="dxa"/>
          </w:tblCellMar>
        </w:tblPrEx>
        <w:tc>
          <w:tcPr>
            <w:tcW w:w="4569" w:type="dxa"/>
          </w:tcPr>
          <w:p w14:paraId="70310E3A" w14:textId="77777777" w:rsidR="00253D55" w:rsidRPr="00F4784F" w:rsidRDefault="00253D55" w:rsidP="009B330A">
            <w:pPr>
              <w:pStyle w:val="TAL"/>
              <w:snapToGrid w:val="0"/>
            </w:pPr>
            <w:r w:rsidRPr="00F4784F">
              <w:t xml:space="preserve">              cgi-Info</w:t>
            </w:r>
          </w:p>
        </w:tc>
        <w:tc>
          <w:tcPr>
            <w:tcW w:w="2415" w:type="dxa"/>
          </w:tcPr>
          <w:p w14:paraId="24FBC2EE" w14:textId="77777777" w:rsidR="00253D55" w:rsidRPr="00F4784F" w:rsidRDefault="00253D55" w:rsidP="009B330A">
            <w:pPr>
              <w:pStyle w:val="TAL"/>
              <w:snapToGrid w:val="0"/>
            </w:pPr>
            <w:r w:rsidRPr="00F4784F">
              <w:t>Not present</w:t>
            </w:r>
          </w:p>
        </w:tc>
        <w:tc>
          <w:tcPr>
            <w:tcW w:w="1663" w:type="dxa"/>
          </w:tcPr>
          <w:p w14:paraId="6971E1AD" w14:textId="77777777" w:rsidR="00253D55" w:rsidRPr="00F4784F" w:rsidRDefault="00253D55" w:rsidP="009B330A">
            <w:pPr>
              <w:pStyle w:val="TAL"/>
              <w:snapToGrid w:val="0"/>
            </w:pPr>
          </w:p>
        </w:tc>
        <w:tc>
          <w:tcPr>
            <w:tcW w:w="1134" w:type="dxa"/>
          </w:tcPr>
          <w:p w14:paraId="50EB930C" w14:textId="77777777" w:rsidR="00253D55" w:rsidRPr="00F4784F" w:rsidRDefault="00253D55" w:rsidP="009B330A">
            <w:pPr>
              <w:pStyle w:val="TAL"/>
              <w:snapToGrid w:val="0"/>
            </w:pPr>
          </w:p>
        </w:tc>
      </w:tr>
      <w:tr w:rsidR="00253D55" w:rsidRPr="00F4784F" w14:paraId="2E786481" w14:textId="77777777" w:rsidTr="009B330A">
        <w:tblPrEx>
          <w:tblCellMar>
            <w:left w:w="108" w:type="dxa"/>
            <w:right w:w="108" w:type="dxa"/>
          </w:tblCellMar>
        </w:tblPrEx>
        <w:tc>
          <w:tcPr>
            <w:tcW w:w="4569" w:type="dxa"/>
          </w:tcPr>
          <w:p w14:paraId="3DAAADA6" w14:textId="77777777" w:rsidR="00253D55" w:rsidRPr="00F4784F" w:rsidRDefault="00253D55" w:rsidP="009B330A">
            <w:pPr>
              <w:pStyle w:val="TAL"/>
              <w:snapToGrid w:val="0"/>
            </w:pPr>
            <w:r w:rsidRPr="00F4784F">
              <w:t xml:space="preserve">            }</w:t>
            </w:r>
          </w:p>
        </w:tc>
        <w:tc>
          <w:tcPr>
            <w:tcW w:w="2415" w:type="dxa"/>
          </w:tcPr>
          <w:p w14:paraId="57D487C1" w14:textId="77777777" w:rsidR="00253D55" w:rsidRPr="00F4784F" w:rsidRDefault="00253D55" w:rsidP="009B330A">
            <w:pPr>
              <w:pStyle w:val="TAL"/>
              <w:snapToGrid w:val="0"/>
            </w:pPr>
          </w:p>
        </w:tc>
        <w:tc>
          <w:tcPr>
            <w:tcW w:w="1663" w:type="dxa"/>
          </w:tcPr>
          <w:p w14:paraId="0F68D7C6" w14:textId="77777777" w:rsidR="00253D55" w:rsidRPr="00F4784F" w:rsidRDefault="00253D55" w:rsidP="009B330A">
            <w:pPr>
              <w:pStyle w:val="TAL"/>
              <w:snapToGrid w:val="0"/>
            </w:pPr>
          </w:p>
        </w:tc>
        <w:tc>
          <w:tcPr>
            <w:tcW w:w="1134" w:type="dxa"/>
          </w:tcPr>
          <w:p w14:paraId="442A868B" w14:textId="77777777" w:rsidR="00253D55" w:rsidRPr="00F4784F" w:rsidRDefault="00253D55" w:rsidP="009B330A">
            <w:pPr>
              <w:pStyle w:val="TAL"/>
              <w:snapToGrid w:val="0"/>
            </w:pPr>
          </w:p>
        </w:tc>
      </w:tr>
      <w:tr w:rsidR="00253D55" w:rsidRPr="00F4784F" w14:paraId="3297156D" w14:textId="77777777" w:rsidTr="009B330A">
        <w:tblPrEx>
          <w:tblCellMar>
            <w:left w:w="108" w:type="dxa"/>
            <w:right w:w="108" w:type="dxa"/>
          </w:tblCellMar>
        </w:tblPrEx>
        <w:tc>
          <w:tcPr>
            <w:tcW w:w="4569" w:type="dxa"/>
          </w:tcPr>
          <w:p w14:paraId="5BB472D1" w14:textId="77777777" w:rsidR="00253D55" w:rsidRPr="00F4784F" w:rsidRDefault="00253D55" w:rsidP="009B330A">
            <w:pPr>
              <w:pStyle w:val="TAL"/>
              <w:snapToGrid w:val="0"/>
              <w:rPr>
                <w:sz w:val="20"/>
              </w:rPr>
            </w:pPr>
            <w:r w:rsidRPr="00F4784F">
              <w:t xml:space="preserve">          </w:t>
            </w:r>
            <w:r w:rsidRPr="00F4784F">
              <w:rPr>
                <w:sz w:val="20"/>
              </w:rPr>
              <w:t>}</w:t>
            </w:r>
          </w:p>
        </w:tc>
        <w:tc>
          <w:tcPr>
            <w:tcW w:w="2415" w:type="dxa"/>
          </w:tcPr>
          <w:p w14:paraId="34A5A07B" w14:textId="77777777" w:rsidR="00253D55" w:rsidRPr="00F4784F" w:rsidRDefault="00253D55" w:rsidP="009B330A">
            <w:pPr>
              <w:pStyle w:val="TAL"/>
              <w:snapToGrid w:val="0"/>
            </w:pPr>
          </w:p>
        </w:tc>
        <w:tc>
          <w:tcPr>
            <w:tcW w:w="1663" w:type="dxa"/>
          </w:tcPr>
          <w:p w14:paraId="510A5F61" w14:textId="77777777" w:rsidR="00253D55" w:rsidRPr="00F4784F" w:rsidRDefault="00253D55" w:rsidP="009B330A">
            <w:pPr>
              <w:pStyle w:val="TAL"/>
              <w:snapToGrid w:val="0"/>
            </w:pPr>
          </w:p>
        </w:tc>
        <w:tc>
          <w:tcPr>
            <w:tcW w:w="1134" w:type="dxa"/>
          </w:tcPr>
          <w:p w14:paraId="15F9FE22" w14:textId="77777777" w:rsidR="00253D55" w:rsidRPr="00F4784F" w:rsidRDefault="00253D55" w:rsidP="009B330A">
            <w:pPr>
              <w:pStyle w:val="TAL"/>
              <w:snapToGrid w:val="0"/>
            </w:pPr>
          </w:p>
        </w:tc>
      </w:tr>
      <w:tr w:rsidR="00253D55" w:rsidRPr="00F4784F" w14:paraId="2993B1C8" w14:textId="77777777" w:rsidTr="009B330A">
        <w:tblPrEx>
          <w:tblCellMar>
            <w:left w:w="108" w:type="dxa"/>
            <w:right w:w="108" w:type="dxa"/>
          </w:tblCellMar>
        </w:tblPrEx>
        <w:tc>
          <w:tcPr>
            <w:tcW w:w="4569" w:type="dxa"/>
          </w:tcPr>
          <w:p w14:paraId="691DBD7A" w14:textId="77777777" w:rsidR="00253D55" w:rsidRPr="00F4784F" w:rsidRDefault="00253D55" w:rsidP="009B330A">
            <w:pPr>
              <w:pStyle w:val="TAL"/>
              <w:snapToGrid w:val="0"/>
              <w:rPr>
                <w:sz w:val="20"/>
              </w:rPr>
            </w:pPr>
            <w:r w:rsidRPr="00F4784F">
              <w:t xml:space="preserve">        </w:t>
            </w:r>
            <w:r w:rsidRPr="00F4784F">
              <w:rPr>
                <w:sz w:val="20"/>
              </w:rPr>
              <w:t>}</w:t>
            </w:r>
          </w:p>
        </w:tc>
        <w:tc>
          <w:tcPr>
            <w:tcW w:w="2415" w:type="dxa"/>
          </w:tcPr>
          <w:p w14:paraId="34FAEB14" w14:textId="77777777" w:rsidR="00253D55" w:rsidRPr="00F4784F" w:rsidRDefault="00253D55" w:rsidP="009B330A">
            <w:pPr>
              <w:pStyle w:val="TAL"/>
              <w:snapToGrid w:val="0"/>
            </w:pPr>
          </w:p>
        </w:tc>
        <w:tc>
          <w:tcPr>
            <w:tcW w:w="1663" w:type="dxa"/>
          </w:tcPr>
          <w:p w14:paraId="19193E7A" w14:textId="77777777" w:rsidR="00253D55" w:rsidRPr="00F4784F" w:rsidRDefault="00253D55" w:rsidP="009B330A">
            <w:pPr>
              <w:pStyle w:val="TAL"/>
              <w:snapToGrid w:val="0"/>
            </w:pPr>
          </w:p>
        </w:tc>
        <w:tc>
          <w:tcPr>
            <w:tcW w:w="1134" w:type="dxa"/>
          </w:tcPr>
          <w:p w14:paraId="787E8A7C" w14:textId="77777777" w:rsidR="00253D55" w:rsidRPr="00F4784F" w:rsidRDefault="00253D55" w:rsidP="009B330A">
            <w:pPr>
              <w:pStyle w:val="TAL"/>
              <w:snapToGrid w:val="0"/>
            </w:pPr>
          </w:p>
        </w:tc>
      </w:tr>
      <w:tr w:rsidR="00253D55" w:rsidRPr="00F4784F" w14:paraId="0B4835D4" w14:textId="77777777" w:rsidTr="009B330A">
        <w:tblPrEx>
          <w:tblCellMar>
            <w:left w:w="108" w:type="dxa"/>
            <w:right w:w="108" w:type="dxa"/>
          </w:tblCellMar>
        </w:tblPrEx>
        <w:tc>
          <w:tcPr>
            <w:tcW w:w="4569" w:type="dxa"/>
          </w:tcPr>
          <w:p w14:paraId="22180D84" w14:textId="77777777" w:rsidR="00253D55" w:rsidRPr="00F4784F" w:rsidRDefault="00253D55" w:rsidP="009B330A">
            <w:pPr>
              <w:pStyle w:val="TAL"/>
              <w:snapToGrid w:val="0"/>
            </w:pPr>
            <w:r w:rsidRPr="00F4784F">
              <w:t xml:space="preserve">      }</w:t>
            </w:r>
          </w:p>
        </w:tc>
        <w:tc>
          <w:tcPr>
            <w:tcW w:w="2415" w:type="dxa"/>
          </w:tcPr>
          <w:p w14:paraId="0FCB3BDA" w14:textId="77777777" w:rsidR="00253D55" w:rsidRPr="00F4784F" w:rsidRDefault="00253D55" w:rsidP="009B330A">
            <w:pPr>
              <w:pStyle w:val="TAL"/>
              <w:snapToGrid w:val="0"/>
            </w:pPr>
          </w:p>
        </w:tc>
        <w:tc>
          <w:tcPr>
            <w:tcW w:w="1663" w:type="dxa"/>
          </w:tcPr>
          <w:p w14:paraId="02C3C4D5" w14:textId="77777777" w:rsidR="00253D55" w:rsidRPr="00F4784F" w:rsidRDefault="00253D55" w:rsidP="009B330A">
            <w:pPr>
              <w:pStyle w:val="TAL"/>
              <w:snapToGrid w:val="0"/>
            </w:pPr>
          </w:p>
        </w:tc>
        <w:tc>
          <w:tcPr>
            <w:tcW w:w="1134" w:type="dxa"/>
          </w:tcPr>
          <w:p w14:paraId="2B62E06B" w14:textId="77777777" w:rsidR="00253D55" w:rsidRPr="00F4784F" w:rsidRDefault="00253D55" w:rsidP="009B330A">
            <w:pPr>
              <w:pStyle w:val="TAL"/>
              <w:snapToGrid w:val="0"/>
            </w:pPr>
          </w:p>
        </w:tc>
      </w:tr>
      <w:tr w:rsidR="00253D55" w:rsidRPr="00F4784F" w14:paraId="3C20B1DF" w14:textId="77777777" w:rsidTr="009B330A">
        <w:tblPrEx>
          <w:tblCellMar>
            <w:left w:w="108" w:type="dxa"/>
            <w:right w:w="108" w:type="dxa"/>
          </w:tblCellMar>
        </w:tblPrEx>
        <w:tc>
          <w:tcPr>
            <w:tcW w:w="4569" w:type="dxa"/>
          </w:tcPr>
          <w:p w14:paraId="6C45BF09" w14:textId="77777777" w:rsidR="00253D55" w:rsidRPr="00F4784F" w:rsidRDefault="00253D55" w:rsidP="009B330A">
            <w:pPr>
              <w:pStyle w:val="TAL"/>
              <w:snapToGrid w:val="0"/>
            </w:pPr>
            <w:r w:rsidRPr="00F4784F">
              <w:t xml:space="preserve">    }</w:t>
            </w:r>
          </w:p>
        </w:tc>
        <w:tc>
          <w:tcPr>
            <w:tcW w:w="2415" w:type="dxa"/>
          </w:tcPr>
          <w:p w14:paraId="4ABE9EE0" w14:textId="77777777" w:rsidR="00253D55" w:rsidRPr="00F4784F" w:rsidRDefault="00253D55" w:rsidP="009B330A">
            <w:pPr>
              <w:pStyle w:val="TAL"/>
              <w:snapToGrid w:val="0"/>
            </w:pPr>
          </w:p>
        </w:tc>
        <w:tc>
          <w:tcPr>
            <w:tcW w:w="1663" w:type="dxa"/>
          </w:tcPr>
          <w:p w14:paraId="0DE1D2B7" w14:textId="77777777" w:rsidR="00253D55" w:rsidRPr="00F4784F" w:rsidRDefault="00253D55" w:rsidP="009B330A">
            <w:pPr>
              <w:pStyle w:val="TAL"/>
              <w:snapToGrid w:val="0"/>
            </w:pPr>
          </w:p>
        </w:tc>
        <w:tc>
          <w:tcPr>
            <w:tcW w:w="1134" w:type="dxa"/>
          </w:tcPr>
          <w:p w14:paraId="2B5D7A11" w14:textId="77777777" w:rsidR="00253D55" w:rsidRPr="00F4784F" w:rsidRDefault="00253D55" w:rsidP="009B330A">
            <w:pPr>
              <w:pStyle w:val="TAL"/>
              <w:snapToGrid w:val="0"/>
            </w:pPr>
          </w:p>
        </w:tc>
      </w:tr>
      <w:tr w:rsidR="00253D55" w:rsidRPr="00F4784F" w14:paraId="74BFD260" w14:textId="77777777" w:rsidTr="009B330A">
        <w:tblPrEx>
          <w:tblCellMar>
            <w:left w:w="108" w:type="dxa"/>
            <w:right w:w="108" w:type="dxa"/>
          </w:tblCellMar>
        </w:tblPrEx>
        <w:tc>
          <w:tcPr>
            <w:tcW w:w="4569" w:type="dxa"/>
          </w:tcPr>
          <w:p w14:paraId="4D548DBB" w14:textId="77777777" w:rsidR="00253D55" w:rsidRPr="00F4784F" w:rsidRDefault="00253D55" w:rsidP="009B330A">
            <w:pPr>
              <w:pStyle w:val="TAL"/>
              <w:snapToGrid w:val="0"/>
            </w:pPr>
            <w:r w:rsidRPr="00F4784F">
              <w:t xml:space="preserve">  }</w:t>
            </w:r>
          </w:p>
        </w:tc>
        <w:tc>
          <w:tcPr>
            <w:tcW w:w="2415" w:type="dxa"/>
          </w:tcPr>
          <w:p w14:paraId="3FCE10FB" w14:textId="77777777" w:rsidR="00253D55" w:rsidRPr="00F4784F" w:rsidRDefault="00253D55" w:rsidP="009B330A">
            <w:pPr>
              <w:pStyle w:val="TAL"/>
              <w:snapToGrid w:val="0"/>
            </w:pPr>
          </w:p>
        </w:tc>
        <w:tc>
          <w:tcPr>
            <w:tcW w:w="1663" w:type="dxa"/>
          </w:tcPr>
          <w:p w14:paraId="5F6E430D" w14:textId="77777777" w:rsidR="00253D55" w:rsidRPr="00F4784F" w:rsidRDefault="00253D55" w:rsidP="009B330A">
            <w:pPr>
              <w:pStyle w:val="TAL"/>
              <w:snapToGrid w:val="0"/>
            </w:pPr>
          </w:p>
        </w:tc>
        <w:tc>
          <w:tcPr>
            <w:tcW w:w="1134" w:type="dxa"/>
          </w:tcPr>
          <w:p w14:paraId="240F29B5" w14:textId="77777777" w:rsidR="00253D55" w:rsidRPr="00F4784F" w:rsidRDefault="00253D55" w:rsidP="009B330A">
            <w:pPr>
              <w:pStyle w:val="TAL"/>
              <w:snapToGrid w:val="0"/>
            </w:pPr>
          </w:p>
        </w:tc>
      </w:tr>
      <w:tr w:rsidR="00253D55" w:rsidRPr="00F4784F" w14:paraId="163DA7F1" w14:textId="77777777" w:rsidTr="009B330A">
        <w:tblPrEx>
          <w:tblCellMar>
            <w:left w:w="108" w:type="dxa"/>
            <w:right w:w="108" w:type="dxa"/>
          </w:tblCellMar>
        </w:tblPrEx>
        <w:tc>
          <w:tcPr>
            <w:tcW w:w="4569" w:type="dxa"/>
          </w:tcPr>
          <w:p w14:paraId="7DF6B3F8" w14:textId="77777777" w:rsidR="00253D55" w:rsidRPr="00F4784F" w:rsidRDefault="00253D55" w:rsidP="009B330A">
            <w:pPr>
              <w:pStyle w:val="TAL"/>
              <w:snapToGrid w:val="0"/>
            </w:pPr>
            <w:r w:rsidRPr="00F4784F">
              <w:t>}</w:t>
            </w:r>
          </w:p>
        </w:tc>
        <w:tc>
          <w:tcPr>
            <w:tcW w:w="2415" w:type="dxa"/>
          </w:tcPr>
          <w:p w14:paraId="7C631E1C" w14:textId="77777777" w:rsidR="00253D55" w:rsidRPr="00F4784F" w:rsidRDefault="00253D55" w:rsidP="009B330A">
            <w:pPr>
              <w:pStyle w:val="TAL"/>
              <w:snapToGrid w:val="0"/>
            </w:pPr>
          </w:p>
        </w:tc>
        <w:tc>
          <w:tcPr>
            <w:tcW w:w="1663" w:type="dxa"/>
          </w:tcPr>
          <w:p w14:paraId="01872378" w14:textId="77777777" w:rsidR="00253D55" w:rsidRPr="00F4784F" w:rsidRDefault="00253D55" w:rsidP="009B330A">
            <w:pPr>
              <w:pStyle w:val="TAL"/>
              <w:snapToGrid w:val="0"/>
            </w:pPr>
          </w:p>
        </w:tc>
        <w:tc>
          <w:tcPr>
            <w:tcW w:w="1134" w:type="dxa"/>
          </w:tcPr>
          <w:p w14:paraId="3868597B" w14:textId="77777777" w:rsidR="00253D55" w:rsidRPr="00F4784F" w:rsidRDefault="00253D55" w:rsidP="009B330A">
            <w:pPr>
              <w:pStyle w:val="TAL"/>
              <w:snapToGrid w:val="0"/>
            </w:pPr>
          </w:p>
        </w:tc>
      </w:tr>
    </w:tbl>
    <w:p w14:paraId="566088D7" w14:textId="77777777" w:rsidR="00253D55" w:rsidRPr="00F4784F" w:rsidRDefault="00253D55" w:rsidP="00253D55">
      <w:pPr>
        <w:rPr>
          <w:rFonts w:eastAsia="DengXian"/>
          <w:lang w:eastAsia="zh-CN"/>
        </w:rPr>
      </w:pPr>
    </w:p>
    <w:p w14:paraId="506E7419" w14:textId="77777777" w:rsidR="00253D55" w:rsidRPr="00F4784F" w:rsidRDefault="00253D55" w:rsidP="00253D55">
      <w:pPr>
        <w:pStyle w:val="TH"/>
      </w:pPr>
      <w:r w:rsidRPr="00F4784F">
        <w:lastRenderedPageBreak/>
        <w:t>Table 7.1.1.1.28.1.3.3-</w:t>
      </w:r>
      <w:r w:rsidRPr="00F4784F">
        <w:rPr>
          <w:lang w:eastAsia="zh-CN"/>
        </w:rPr>
        <w:t>6</w:t>
      </w:r>
      <w:r w:rsidRPr="00F4784F">
        <w:t xml:space="preserve">: </w:t>
      </w:r>
      <w:r w:rsidRPr="00F4784F">
        <w:rPr>
          <w:i/>
        </w:rPr>
        <w:t>RRCReconfiguration</w:t>
      </w:r>
      <w:r w:rsidRPr="00F4784F">
        <w:t xml:space="preserve"> (step 5, Table 7.1.1.1.28.1.3.2-3)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3D55" w:rsidRPr="00F4784F" w14:paraId="28B3B269" w14:textId="77777777" w:rsidTr="009B330A">
        <w:tc>
          <w:tcPr>
            <w:tcW w:w="9747" w:type="dxa"/>
            <w:gridSpan w:val="4"/>
          </w:tcPr>
          <w:p w14:paraId="3868D4AD"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Derivation path: TS 38.508-1 [4], Table 4.6.1-13 with condition LTM</w:t>
            </w:r>
          </w:p>
        </w:tc>
      </w:tr>
      <w:tr w:rsidR="00253D55" w:rsidRPr="00F4784F" w14:paraId="66DB2C41" w14:textId="77777777" w:rsidTr="009B330A">
        <w:tc>
          <w:tcPr>
            <w:tcW w:w="4535" w:type="dxa"/>
          </w:tcPr>
          <w:p w14:paraId="10D03D84"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Information Element</w:t>
            </w:r>
          </w:p>
        </w:tc>
        <w:tc>
          <w:tcPr>
            <w:tcW w:w="2267" w:type="dxa"/>
          </w:tcPr>
          <w:p w14:paraId="1FD49C7D"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Value/remark</w:t>
            </w:r>
          </w:p>
        </w:tc>
        <w:tc>
          <w:tcPr>
            <w:tcW w:w="1700" w:type="dxa"/>
          </w:tcPr>
          <w:p w14:paraId="3A842F58"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Comment</w:t>
            </w:r>
          </w:p>
        </w:tc>
        <w:tc>
          <w:tcPr>
            <w:tcW w:w="1245" w:type="dxa"/>
          </w:tcPr>
          <w:p w14:paraId="7C1904D4"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Condition</w:t>
            </w:r>
          </w:p>
        </w:tc>
      </w:tr>
      <w:tr w:rsidR="00253D55" w:rsidRPr="00F4784F" w14:paraId="5244C1EB" w14:textId="77777777" w:rsidTr="009B330A">
        <w:tc>
          <w:tcPr>
            <w:tcW w:w="4535" w:type="dxa"/>
          </w:tcPr>
          <w:p w14:paraId="013DA18B"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RRCReconfiguration ::= SEQUENCE {</w:t>
            </w:r>
          </w:p>
        </w:tc>
        <w:tc>
          <w:tcPr>
            <w:tcW w:w="2267" w:type="dxa"/>
          </w:tcPr>
          <w:p w14:paraId="346B0280" w14:textId="77777777" w:rsidR="00253D55" w:rsidRPr="00F4784F" w:rsidRDefault="00253D55" w:rsidP="009B330A">
            <w:pPr>
              <w:keepNext/>
              <w:keepLines/>
              <w:spacing w:after="0"/>
              <w:rPr>
                <w:rFonts w:ascii="Arial" w:hAnsi="Arial"/>
                <w:sz w:val="18"/>
              </w:rPr>
            </w:pPr>
          </w:p>
        </w:tc>
        <w:tc>
          <w:tcPr>
            <w:tcW w:w="1700" w:type="dxa"/>
          </w:tcPr>
          <w:p w14:paraId="084BBA67" w14:textId="77777777" w:rsidR="00253D55" w:rsidRPr="00F4784F" w:rsidRDefault="00253D55" w:rsidP="009B330A">
            <w:pPr>
              <w:keepNext/>
              <w:keepLines/>
              <w:spacing w:after="0"/>
              <w:rPr>
                <w:rFonts w:ascii="Arial" w:hAnsi="Arial"/>
                <w:sz w:val="18"/>
              </w:rPr>
            </w:pPr>
          </w:p>
        </w:tc>
        <w:tc>
          <w:tcPr>
            <w:tcW w:w="1245" w:type="dxa"/>
          </w:tcPr>
          <w:p w14:paraId="5C3AAE7C" w14:textId="77777777" w:rsidR="00253D55" w:rsidRPr="00F4784F" w:rsidRDefault="00253D55" w:rsidP="009B330A">
            <w:pPr>
              <w:keepNext/>
              <w:keepLines/>
              <w:spacing w:after="0"/>
              <w:rPr>
                <w:rFonts w:ascii="Arial" w:hAnsi="Arial"/>
                <w:sz w:val="18"/>
              </w:rPr>
            </w:pPr>
          </w:p>
        </w:tc>
      </w:tr>
      <w:tr w:rsidR="00253D55" w:rsidRPr="00F4784F" w14:paraId="3F69C0D4" w14:textId="77777777" w:rsidTr="009B330A">
        <w:tc>
          <w:tcPr>
            <w:tcW w:w="4535" w:type="dxa"/>
          </w:tcPr>
          <w:p w14:paraId="32D04810"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criticalExtensions CHOICE {</w:t>
            </w:r>
          </w:p>
        </w:tc>
        <w:tc>
          <w:tcPr>
            <w:tcW w:w="2267" w:type="dxa"/>
          </w:tcPr>
          <w:p w14:paraId="7B6952AB" w14:textId="77777777" w:rsidR="00253D55" w:rsidRPr="00F4784F" w:rsidRDefault="00253D55" w:rsidP="009B330A">
            <w:pPr>
              <w:keepNext/>
              <w:keepLines/>
              <w:spacing w:after="0"/>
              <w:rPr>
                <w:rFonts w:ascii="Arial" w:hAnsi="Arial" w:cs="Arial"/>
                <w:sz w:val="18"/>
                <w:szCs w:val="18"/>
              </w:rPr>
            </w:pPr>
          </w:p>
        </w:tc>
        <w:tc>
          <w:tcPr>
            <w:tcW w:w="1700" w:type="dxa"/>
          </w:tcPr>
          <w:p w14:paraId="1295678E" w14:textId="77777777" w:rsidR="00253D55" w:rsidRPr="00F4784F" w:rsidRDefault="00253D55" w:rsidP="009B330A">
            <w:pPr>
              <w:keepNext/>
              <w:keepLines/>
              <w:spacing w:after="0"/>
              <w:rPr>
                <w:rFonts w:ascii="Arial" w:hAnsi="Arial" w:cs="Arial"/>
                <w:sz w:val="18"/>
                <w:szCs w:val="18"/>
              </w:rPr>
            </w:pPr>
          </w:p>
        </w:tc>
        <w:tc>
          <w:tcPr>
            <w:tcW w:w="1245" w:type="dxa"/>
          </w:tcPr>
          <w:p w14:paraId="08B268C3" w14:textId="77777777" w:rsidR="00253D55" w:rsidRPr="00F4784F" w:rsidRDefault="00253D55" w:rsidP="009B330A">
            <w:pPr>
              <w:keepNext/>
              <w:keepLines/>
              <w:spacing w:after="0"/>
              <w:rPr>
                <w:rFonts w:ascii="Arial" w:hAnsi="Arial" w:cs="Arial"/>
                <w:sz w:val="18"/>
                <w:szCs w:val="18"/>
              </w:rPr>
            </w:pPr>
          </w:p>
        </w:tc>
      </w:tr>
      <w:tr w:rsidR="00253D55" w:rsidRPr="00F4784F" w14:paraId="0D67055F" w14:textId="77777777" w:rsidTr="009B330A">
        <w:tc>
          <w:tcPr>
            <w:tcW w:w="4535" w:type="dxa"/>
          </w:tcPr>
          <w:p w14:paraId="57176380"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rrcReconfiguration SEQUENCE {</w:t>
            </w:r>
          </w:p>
        </w:tc>
        <w:tc>
          <w:tcPr>
            <w:tcW w:w="2267" w:type="dxa"/>
          </w:tcPr>
          <w:p w14:paraId="37510137" w14:textId="77777777" w:rsidR="00253D55" w:rsidRPr="00F4784F" w:rsidRDefault="00253D55" w:rsidP="009B330A">
            <w:pPr>
              <w:keepNext/>
              <w:keepLines/>
              <w:spacing w:after="0"/>
              <w:rPr>
                <w:rFonts w:ascii="Arial" w:hAnsi="Arial" w:cs="Arial"/>
                <w:sz w:val="18"/>
                <w:szCs w:val="18"/>
              </w:rPr>
            </w:pPr>
          </w:p>
        </w:tc>
        <w:tc>
          <w:tcPr>
            <w:tcW w:w="1700" w:type="dxa"/>
          </w:tcPr>
          <w:p w14:paraId="39A85B0B" w14:textId="77777777" w:rsidR="00253D55" w:rsidRPr="00F4784F" w:rsidRDefault="00253D55" w:rsidP="009B330A">
            <w:pPr>
              <w:keepNext/>
              <w:keepLines/>
              <w:spacing w:after="0"/>
              <w:rPr>
                <w:rFonts w:ascii="Arial" w:hAnsi="Arial" w:cs="Arial"/>
                <w:sz w:val="18"/>
                <w:szCs w:val="18"/>
              </w:rPr>
            </w:pPr>
          </w:p>
        </w:tc>
        <w:tc>
          <w:tcPr>
            <w:tcW w:w="1245" w:type="dxa"/>
          </w:tcPr>
          <w:p w14:paraId="0AB99A74" w14:textId="77777777" w:rsidR="00253D55" w:rsidRPr="00F4784F" w:rsidRDefault="00253D55" w:rsidP="009B330A">
            <w:pPr>
              <w:keepNext/>
              <w:keepLines/>
              <w:spacing w:after="0"/>
              <w:rPr>
                <w:rFonts w:ascii="Arial" w:hAnsi="Arial" w:cs="Arial"/>
                <w:sz w:val="18"/>
                <w:szCs w:val="18"/>
              </w:rPr>
            </w:pPr>
          </w:p>
        </w:tc>
      </w:tr>
      <w:tr w:rsidR="00253D55" w:rsidRPr="00F4784F" w14:paraId="3EBE3316" w14:textId="77777777" w:rsidTr="009B330A">
        <w:tc>
          <w:tcPr>
            <w:tcW w:w="4535" w:type="dxa"/>
          </w:tcPr>
          <w:p w14:paraId="4445CDF3"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nonCriticalExtension SEQUENCE {</w:t>
            </w:r>
          </w:p>
        </w:tc>
        <w:tc>
          <w:tcPr>
            <w:tcW w:w="2267" w:type="dxa"/>
          </w:tcPr>
          <w:p w14:paraId="44FAC535" w14:textId="77777777" w:rsidR="00253D55" w:rsidRPr="00F4784F" w:rsidRDefault="00253D55" w:rsidP="009B330A">
            <w:pPr>
              <w:keepNext/>
              <w:keepLines/>
              <w:spacing w:after="0"/>
              <w:rPr>
                <w:rFonts w:ascii="Arial" w:hAnsi="Arial" w:cs="Arial"/>
                <w:sz w:val="18"/>
                <w:szCs w:val="18"/>
              </w:rPr>
            </w:pPr>
          </w:p>
        </w:tc>
        <w:tc>
          <w:tcPr>
            <w:tcW w:w="1700" w:type="dxa"/>
          </w:tcPr>
          <w:p w14:paraId="636C6B9A" w14:textId="77777777" w:rsidR="00253D55" w:rsidRPr="00F4784F" w:rsidRDefault="00253D55" w:rsidP="009B330A">
            <w:pPr>
              <w:keepNext/>
              <w:keepLines/>
              <w:spacing w:after="0"/>
              <w:rPr>
                <w:rFonts w:ascii="Arial" w:hAnsi="Arial" w:cs="Arial"/>
                <w:sz w:val="18"/>
                <w:szCs w:val="18"/>
              </w:rPr>
            </w:pPr>
          </w:p>
        </w:tc>
        <w:tc>
          <w:tcPr>
            <w:tcW w:w="1245" w:type="dxa"/>
          </w:tcPr>
          <w:p w14:paraId="5168DB9F" w14:textId="77777777" w:rsidR="00253D55" w:rsidRPr="00F4784F" w:rsidRDefault="00253D55" w:rsidP="009B330A">
            <w:pPr>
              <w:keepNext/>
              <w:keepLines/>
              <w:spacing w:after="0"/>
              <w:rPr>
                <w:rFonts w:ascii="Arial" w:hAnsi="Arial" w:cs="Arial"/>
                <w:sz w:val="18"/>
                <w:szCs w:val="18"/>
              </w:rPr>
            </w:pPr>
          </w:p>
        </w:tc>
      </w:tr>
      <w:tr w:rsidR="00253D55" w:rsidRPr="00F4784F" w14:paraId="07EBF676" w14:textId="77777777" w:rsidTr="009B330A">
        <w:tc>
          <w:tcPr>
            <w:tcW w:w="4535" w:type="dxa"/>
          </w:tcPr>
          <w:p w14:paraId="21BAA20B"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nonCriticalExtension SEQUENCE {</w:t>
            </w:r>
          </w:p>
        </w:tc>
        <w:tc>
          <w:tcPr>
            <w:tcW w:w="2267" w:type="dxa"/>
          </w:tcPr>
          <w:p w14:paraId="0FE74BAD" w14:textId="77777777" w:rsidR="00253D55" w:rsidRPr="00F4784F" w:rsidRDefault="00253D55" w:rsidP="009B330A">
            <w:pPr>
              <w:keepNext/>
              <w:keepLines/>
              <w:spacing w:after="0"/>
              <w:rPr>
                <w:rFonts w:ascii="Arial" w:hAnsi="Arial" w:cs="Arial"/>
                <w:sz w:val="18"/>
                <w:szCs w:val="18"/>
              </w:rPr>
            </w:pPr>
          </w:p>
        </w:tc>
        <w:tc>
          <w:tcPr>
            <w:tcW w:w="1700" w:type="dxa"/>
          </w:tcPr>
          <w:p w14:paraId="374EF0DC" w14:textId="77777777" w:rsidR="00253D55" w:rsidRPr="00F4784F" w:rsidRDefault="00253D55" w:rsidP="009B330A">
            <w:pPr>
              <w:keepNext/>
              <w:keepLines/>
              <w:spacing w:after="0"/>
              <w:rPr>
                <w:rFonts w:ascii="Arial" w:hAnsi="Arial" w:cs="Arial"/>
                <w:sz w:val="18"/>
                <w:szCs w:val="18"/>
              </w:rPr>
            </w:pPr>
          </w:p>
        </w:tc>
        <w:tc>
          <w:tcPr>
            <w:tcW w:w="1245" w:type="dxa"/>
          </w:tcPr>
          <w:p w14:paraId="6A7AE68F" w14:textId="77777777" w:rsidR="00253D55" w:rsidRPr="00F4784F" w:rsidRDefault="00253D55" w:rsidP="009B330A">
            <w:pPr>
              <w:keepNext/>
              <w:keepLines/>
              <w:spacing w:after="0"/>
              <w:rPr>
                <w:rFonts w:ascii="Arial" w:hAnsi="Arial" w:cs="Arial"/>
                <w:sz w:val="18"/>
                <w:szCs w:val="18"/>
              </w:rPr>
            </w:pPr>
          </w:p>
        </w:tc>
      </w:tr>
      <w:tr w:rsidR="00253D55" w:rsidRPr="00F4784F" w14:paraId="4E9C8463" w14:textId="77777777" w:rsidTr="009B330A">
        <w:tc>
          <w:tcPr>
            <w:tcW w:w="4535" w:type="dxa"/>
          </w:tcPr>
          <w:p w14:paraId="025ABFAC"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masterCellGroup</w:t>
            </w:r>
          </w:p>
        </w:tc>
        <w:tc>
          <w:tcPr>
            <w:tcW w:w="2267" w:type="dxa"/>
          </w:tcPr>
          <w:p w14:paraId="6E77E2CD"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Not present</w:t>
            </w:r>
          </w:p>
        </w:tc>
        <w:tc>
          <w:tcPr>
            <w:tcW w:w="1700" w:type="dxa"/>
          </w:tcPr>
          <w:p w14:paraId="0844D0F5" w14:textId="77777777" w:rsidR="00253D55" w:rsidRPr="00F4784F" w:rsidRDefault="00253D55" w:rsidP="009B330A">
            <w:pPr>
              <w:keepNext/>
              <w:keepLines/>
              <w:spacing w:after="0"/>
              <w:rPr>
                <w:rFonts w:ascii="Arial" w:hAnsi="Arial" w:cs="Arial"/>
                <w:sz w:val="18"/>
                <w:szCs w:val="18"/>
              </w:rPr>
            </w:pPr>
          </w:p>
        </w:tc>
        <w:tc>
          <w:tcPr>
            <w:tcW w:w="1245" w:type="dxa"/>
          </w:tcPr>
          <w:p w14:paraId="53110292" w14:textId="77777777" w:rsidR="00253D55" w:rsidRPr="00F4784F" w:rsidRDefault="00253D55" w:rsidP="009B330A">
            <w:pPr>
              <w:keepNext/>
              <w:keepLines/>
              <w:spacing w:after="0"/>
              <w:rPr>
                <w:rFonts w:ascii="Arial" w:hAnsi="Arial" w:cs="Arial"/>
                <w:sz w:val="18"/>
                <w:szCs w:val="18"/>
              </w:rPr>
            </w:pPr>
          </w:p>
        </w:tc>
      </w:tr>
      <w:tr w:rsidR="00253D55" w:rsidRPr="00F4784F" w14:paraId="26A77EF1" w14:textId="77777777" w:rsidTr="009B330A">
        <w:tc>
          <w:tcPr>
            <w:tcW w:w="4535" w:type="dxa"/>
          </w:tcPr>
          <w:p w14:paraId="658FB2A3"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nonCriticalExtension SEQUENCE {</w:t>
            </w:r>
          </w:p>
        </w:tc>
        <w:tc>
          <w:tcPr>
            <w:tcW w:w="2267" w:type="dxa"/>
          </w:tcPr>
          <w:p w14:paraId="54C50DE6" w14:textId="77777777" w:rsidR="00253D55" w:rsidRPr="00F4784F" w:rsidRDefault="00253D55" w:rsidP="009B330A">
            <w:pPr>
              <w:keepNext/>
              <w:keepLines/>
              <w:spacing w:after="0"/>
              <w:rPr>
                <w:rFonts w:ascii="Arial" w:hAnsi="Arial" w:cs="Arial"/>
                <w:sz w:val="18"/>
                <w:szCs w:val="18"/>
              </w:rPr>
            </w:pPr>
          </w:p>
        </w:tc>
        <w:tc>
          <w:tcPr>
            <w:tcW w:w="1700" w:type="dxa"/>
          </w:tcPr>
          <w:p w14:paraId="26B325F8" w14:textId="77777777" w:rsidR="00253D55" w:rsidRPr="00F4784F" w:rsidRDefault="00253D55" w:rsidP="009B330A">
            <w:pPr>
              <w:keepNext/>
              <w:keepLines/>
              <w:spacing w:after="0"/>
              <w:rPr>
                <w:rFonts w:ascii="Arial" w:hAnsi="Arial" w:cs="Arial"/>
                <w:sz w:val="18"/>
                <w:szCs w:val="18"/>
              </w:rPr>
            </w:pPr>
          </w:p>
        </w:tc>
        <w:tc>
          <w:tcPr>
            <w:tcW w:w="1245" w:type="dxa"/>
          </w:tcPr>
          <w:p w14:paraId="41C466C6" w14:textId="77777777" w:rsidR="00253D55" w:rsidRPr="00F4784F" w:rsidRDefault="00253D55" w:rsidP="009B330A">
            <w:pPr>
              <w:keepNext/>
              <w:keepLines/>
              <w:spacing w:after="0"/>
              <w:rPr>
                <w:rFonts w:ascii="Arial" w:hAnsi="Arial" w:cs="Arial"/>
                <w:sz w:val="18"/>
                <w:szCs w:val="18"/>
              </w:rPr>
            </w:pPr>
          </w:p>
        </w:tc>
      </w:tr>
      <w:tr w:rsidR="00253D55" w:rsidRPr="00F4784F" w14:paraId="10503EB1" w14:textId="77777777" w:rsidTr="009B330A">
        <w:tc>
          <w:tcPr>
            <w:tcW w:w="4535" w:type="dxa"/>
          </w:tcPr>
          <w:p w14:paraId="02BDA232"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nonCriticalExtension SEQUENCE {</w:t>
            </w:r>
          </w:p>
        </w:tc>
        <w:tc>
          <w:tcPr>
            <w:tcW w:w="2267" w:type="dxa"/>
          </w:tcPr>
          <w:p w14:paraId="400405F2" w14:textId="77777777" w:rsidR="00253D55" w:rsidRPr="00F4784F" w:rsidRDefault="00253D55" w:rsidP="009B330A">
            <w:pPr>
              <w:keepNext/>
              <w:keepLines/>
              <w:spacing w:after="0"/>
              <w:rPr>
                <w:rFonts w:ascii="Arial" w:hAnsi="Arial" w:cs="Arial"/>
                <w:sz w:val="18"/>
                <w:szCs w:val="18"/>
              </w:rPr>
            </w:pPr>
          </w:p>
        </w:tc>
        <w:tc>
          <w:tcPr>
            <w:tcW w:w="1700" w:type="dxa"/>
          </w:tcPr>
          <w:p w14:paraId="7564EE14" w14:textId="77777777" w:rsidR="00253D55" w:rsidRPr="00F4784F" w:rsidRDefault="00253D55" w:rsidP="009B330A">
            <w:pPr>
              <w:keepNext/>
              <w:keepLines/>
              <w:spacing w:after="0"/>
              <w:rPr>
                <w:rFonts w:ascii="Arial" w:hAnsi="Arial" w:cs="Arial"/>
                <w:sz w:val="18"/>
                <w:szCs w:val="18"/>
              </w:rPr>
            </w:pPr>
          </w:p>
        </w:tc>
        <w:tc>
          <w:tcPr>
            <w:tcW w:w="1245" w:type="dxa"/>
          </w:tcPr>
          <w:p w14:paraId="3C0E6BF4" w14:textId="77777777" w:rsidR="00253D55" w:rsidRPr="00F4784F" w:rsidRDefault="00253D55" w:rsidP="009B330A">
            <w:pPr>
              <w:keepNext/>
              <w:keepLines/>
              <w:spacing w:after="0"/>
              <w:rPr>
                <w:rFonts w:ascii="Arial" w:hAnsi="Arial" w:cs="Arial"/>
                <w:sz w:val="18"/>
                <w:szCs w:val="18"/>
              </w:rPr>
            </w:pPr>
          </w:p>
        </w:tc>
      </w:tr>
      <w:tr w:rsidR="00253D55" w:rsidRPr="00F4784F" w14:paraId="4F01173D" w14:textId="77777777" w:rsidTr="009B330A">
        <w:tc>
          <w:tcPr>
            <w:tcW w:w="4535" w:type="dxa"/>
          </w:tcPr>
          <w:p w14:paraId="7181D7FA"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nonCriticalExtension SEQUENCE {</w:t>
            </w:r>
          </w:p>
        </w:tc>
        <w:tc>
          <w:tcPr>
            <w:tcW w:w="2267" w:type="dxa"/>
          </w:tcPr>
          <w:p w14:paraId="1D477D32" w14:textId="77777777" w:rsidR="00253D55" w:rsidRPr="00F4784F" w:rsidRDefault="00253D55" w:rsidP="009B330A">
            <w:pPr>
              <w:keepNext/>
              <w:keepLines/>
              <w:spacing w:after="0"/>
              <w:rPr>
                <w:rFonts w:ascii="Arial" w:hAnsi="Arial" w:cs="Arial"/>
                <w:sz w:val="18"/>
                <w:szCs w:val="18"/>
              </w:rPr>
            </w:pPr>
          </w:p>
        </w:tc>
        <w:tc>
          <w:tcPr>
            <w:tcW w:w="1700" w:type="dxa"/>
          </w:tcPr>
          <w:p w14:paraId="5A9AA5E1" w14:textId="77777777" w:rsidR="00253D55" w:rsidRPr="00F4784F" w:rsidRDefault="00253D55" w:rsidP="009B330A">
            <w:pPr>
              <w:keepNext/>
              <w:keepLines/>
              <w:spacing w:after="0"/>
              <w:rPr>
                <w:rFonts w:ascii="Arial" w:hAnsi="Arial" w:cs="Arial"/>
                <w:sz w:val="18"/>
                <w:szCs w:val="18"/>
              </w:rPr>
            </w:pPr>
          </w:p>
        </w:tc>
        <w:tc>
          <w:tcPr>
            <w:tcW w:w="1245" w:type="dxa"/>
          </w:tcPr>
          <w:p w14:paraId="79DA83D9" w14:textId="77777777" w:rsidR="00253D55" w:rsidRPr="00F4784F" w:rsidRDefault="00253D55" w:rsidP="009B330A">
            <w:pPr>
              <w:keepNext/>
              <w:keepLines/>
              <w:spacing w:after="0"/>
              <w:rPr>
                <w:rFonts w:ascii="Arial" w:hAnsi="Arial" w:cs="Arial"/>
                <w:sz w:val="18"/>
                <w:szCs w:val="18"/>
              </w:rPr>
            </w:pPr>
          </w:p>
        </w:tc>
      </w:tr>
      <w:tr w:rsidR="00253D55" w:rsidRPr="00F4784F" w14:paraId="72B47679" w14:textId="77777777" w:rsidTr="009B330A">
        <w:tc>
          <w:tcPr>
            <w:tcW w:w="4535" w:type="dxa"/>
          </w:tcPr>
          <w:p w14:paraId="77E55F4A"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w:t>
            </w:r>
            <w:r w:rsidRPr="00F4784F">
              <w:rPr>
                <w:rFonts w:ascii="Arial" w:eastAsiaTheme="minorEastAsia" w:hAnsi="Arial" w:cs="Arial"/>
                <w:sz w:val="18"/>
                <w:szCs w:val="18"/>
              </w:rPr>
              <w:t xml:space="preserve">  </w:t>
            </w:r>
            <w:r w:rsidRPr="00F4784F">
              <w:rPr>
                <w:rFonts w:ascii="Arial" w:hAnsi="Arial" w:cs="Arial"/>
                <w:sz w:val="18"/>
                <w:szCs w:val="18"/>
              </w:rPr>
              <w:t>nonCriticalExtension SEQUENCE {</w:t>
            </w:r>
          </w:p>
        </w:tc>
        <w:tc>
          <w:tcPr>
            <w:tcW w:w="2267" w:type="dxa"/>
          </w:tcPr>
          <w:p w14:paraId="35859BCF" w14:textId="77777777" w:rsidR="00253D55" w:rsidRPr="00F4784F" w:rsidRDefault="00253D55" w:rsidP="009B330A">
            <w:pPr>
              <w:keepNext/>
              <w:keepLines/>
              <w:spacing w:after="0"/>
              <w:rPr>
                <w:rFonts w:ascii="Arial" w:hAnsi="Arial" w:cs="Arial"/>
                <w:sz w:val="18"/>
                <w:szCs w:val="18"/>
              </w:rPr>
            </w:pPr>
          </w:p>
        </w:tc>
        <w:tc>
          <w:tcPr>
            <w:tcW w:w="1700" w:type="dxa"/>
          </w:tcPr>
          <w:p w14:paraId="61B72CD6" w14:textId="77777777" w:rsidR="00253D55" w:rsidRPr="00F4784F" w:rsidRDefault="00253D55" w:rsidP="009B330A">
            <w:pPr>
              <w:keepNext/>
              <w:keepLines/>
              <w:spacing w:after="0"/>
              <w:rPr>
                <w:rFonts w:ascii="Arial" w:hAnsi="Arial" w:cs="Arial"/>
                <w:sz w:val="18"/>
                <w:szCs w:val="18"/>
              </w:rPr>
            </w:pPr>
          </w:p>
        </w:tc>
        <w:tc>
          <w:tcPr>
            <w:tcW w:w="1245" w:type="dxa"/>
          </w:tcPr>
          <w:p w14:paraId="4B400960" w14:textId="77777777" w:rsidR="00253D55" w:rsidRPr="00F4784F" w:rsidRDefault="00253D55" w:rsidP="009B330A">
            <w:pPr>
              <w:keepNext/>
              <w:keepLines/>
              <w:spacing w:after="0"/>
              <w:rPr>
                <w:rFonts w:ascii="Arial" w:hAnsi="Arial" w:cs="Arial"/>
                <w:sz w:val="18"/>
                <w:szCs w:val="18"/>
              </w:rPr>
            </w:pPr>
          </w:p>
        </w:tc>
      </w:tr>
      <w:tr w:rsidR="00253D55" w:rsidRPr="00F4784F" w14:paraId="53313B75" w14:textId="77777777" w:rsidTr="009B330A">
        <w:tc>
          <w:tcPr>
            <w:tcW w:w="4535" w:type="dxa"/>
          </w:tcPr>
          <w:p w14:paraId="1031EE8E"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ltm-Config-r18 CHOICE {</w:t>
            </w:r>
          </w:p>
        </w:tc>
        <w:tc>
          <w:tcPr>
            <w:tcW w:w="2267" w:type="dxa"/>
          </w:tcPr>
          <w:p w14:paraId="669974F5" w14:textId="77777777" w:rsidR="00253D55" w:rsidRPr="00F4784F" w:rsidRDefault="00253D55" w:rsidP="009B330A">
            <w:pPr>
              <w:keepNext/>
              <w:keepLines/>
              <w:spacing w:after="0"/>
              <w:rPr>
                <w:rFonts w:ascii="Arial" w:hAnsi="Arial" w:cs="Arial"/>
                <w:sz w:val="18"/>
                <w:szCs w:val="18"/>
              </w:rPr>
            </w:pPr>
          </w:p>
        </w:tc>
        <w:tc>
          <w:tcPr>
            <w:tcW w:w="1700" w:type="dxa"/>
          </w:tcPr>
          <w:p w14:paraId="2828BDC3" w14:textId="77777777" w:rsidR="00253D55" w:rsidRPr="00F4784F" w:rsidRDefault="00253D55" w:rsidP="009B330A">
            <w:pPr>
              <w:keepNext/>
              <w:keepLines/>
              <w:spacing w:after="0"/>
              <w:rPr>
                <w:rFonts w:ascii="Arial" w:hAnsi="Arial" w:cs="Arial"/>
                <w:sz w:val="18"/>
                <w:szCs w:val="18"/>
              </w:rPr>
            </w:pPr>
          </w:p>
        </w:tc>
        <w:tc>
          <w:tcPr>
            <w:tcW w:w="1245" w:type="dxa"/>
          </w:tcPr>
          <w:p w14:paraId="3E04A4C0" w14:textId="77777777" w:rsidR="00253D55" w:rsidRPr="00F4784F" w:rsidRDefault="00253D55" w:rsidP="009B330A">
            <w:pPr>
              <w:keepNext/>
              <w:keepLines/>
              <w:spacing w:after="0"/>
              <w:rPr>
                <w:rFonts w:ascii="Arial" w:hAnsi="Arial" w:cs="Arial"/>
                <w:sz w:val="18"/>
                <w:szCs w:val="18"/>
              </w:rPr>
            </w:pPr>
          </w:p>
        </w:tc>
      </w:tr>
      <w:tr w:rsidR="00253D55" w:rsidRPr="00F4784F" w14:paraId="1D5F0CFA" w14:textId="77777777" w:rsidTr="009B330A">
        <w:tc>
          <w:tcPr>
            <w:tcW w:w="4535" w:type="dxa"/>
          </w:tcPr>
          <w:p w14:paraId="22C2CBF3"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setup</w:t>
            </w:r>
          </w:p>
        </w:tc>
        <w:tc>
          <w:tcPr>
            <w:tcW w:w="2267" w:type="dxa"/>
          </w:tcPr>
          <w:p w14:paraId="2616F7F4"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LTM-Config-r18</w:t>
            </w:r>
          </w:p>
        </w:tc>
        <w:tc>
          <w:tcPr>
            <w:tcW w:w="1700" w:type="dxa"/>
          </w:tcPr>
          <w:p w14:paraId="5A331AD7"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Table 7.1.1.1.28.3.3-7</w:t>
            </w:r>
          </w:p>
        </w:tc>
        <w:tc>
          <w:tcPr>
            <w:tcW w:w="1245" w:type="dxa"/>
          </w:tcPr>
          <w:p w14:paraId="759983B7" w14:textId="77777777" w:rsidR="00253D55" w:rsidRPr="00F4784F" w:rsidRDefault="00253D55" w:rsidP="009B330A">
            <w:pPr>
              <w:keepNext/>
              <w:keepLines/>
              <w:spacing w:after="0"/>
              <w:rPr>
                <w:rFonts w:ascii="Arial" w:hAnsi="Arial" w:cs="Arial"/>
                <w:sz w:val="18"/>
                <w:szCs w:val="18"/>
              </w:rPr>
            </w:pPr>
          </w:p>
        </w:tc>
      </w:tr>
      <w:tr w:rsidR="00253D55" w:rsidRPr="00F4784F" w14:paraId="5D2221C8" w14:textId="77777777" w:rsidTr="009B330A">
        <w:tc>
          <w:tcPr>
            <w:tcW w:w="4535" w:type="dxa"/>
          </w:tcPr>
          <w:p w14:paraId="62819248"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1FD5CE97" w14:textId="77777777" w:rsidR="00253D55" w:rsidRPr="00F4784F" w:rsidRDefault="00253D55" w:rsidP="009B330A">
            <w:pPr>
              <w:keepNext/>
              <w:keepLines/>
              <w:spacing w:after="0"/>
              <w:rPr>
                <w:rFonts w:ascii="Arial" w:hAnsi="Arial" w:cs="Arial"/>
                <w:sz w:val="18"/>
                <w:szCs w:val="18"/>
              </w:rPr>
            </w:pPr>
          </w:p>
        </w:tc>
        <w:tc>
          <w:tcPr>
            <w:tcW w:w="1700" w:type="dxa"/>
          </w:tcPr>
          <w:p w14:paraId="6863490D" w14:textId="77777777" w:rsidR="00253D55" w:rsidRPr="00F4784F" w:rsidRDefault="00253D55" w:rsidP="009B330A">
            <w:pPr>
              <w:keepNext/>
              <w:keepLines/>
              <w:spacing w:after="0"/>
              <w:rPr>
                <w:rFonts w:ascii="Arial" w:hAnsi="Arial" w:cs="Arial"/>
                <w:sz w:val="18"/>
                <w:szCs w:val="18"/>
              </w:rPr>
            </w:pPr>
          </w:p>
        </w:tc>
        <w:tc>
          <w:tcPr>
            <w:tcW w:w="1245" w:type="dxa"/>
          </w:tcPr>
          <w:p w14:paraId="43F65B87" w14:textId="77777777" w:rsidR="00253D55" w:rsidRPr="00F4784F" w:rsidRDefault="00253D55" w:rsidP="009B330A">
            <w:pPr>
              <w:keepNext/>
              <w:keepLines/>
              <w:spacing w:after="0"/>
              <w:rPr>
                <w:rFonts w:ascii="Arial" w:hAnsi="Arial" w:cs="Arial"/>
                <w:sz w:val="18"/>
                <w:szCs w:val="18"/>
              </w:rPr>
            </w:pPr>
          </w:p>
        </w:tc>
      </w:tr>
      <w:tr w:rsidR="00253D55" w:rsidRPr="00F4784F" w14:paraId="0475A011" w14:textId="77777777" w:rsidTr="009B330A">
        <w:tc>
          <w:tcPr>
            <w:tcW w:w="4535" w:type="dxa"/>
          </w:tcPr>
          <w:p w14:paraId="0176EA66"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4A0AFE61" w14:textId="77777777" w:rsidR="00253D55" w:rsidRPr="00F4784F" w:rsidRDefault="00253D55" w:rsidP="009B330A">
            <w:pPr>
              <w:keepNext/>
              <w:keepLines/>
              <w:spacing w:after="0"/>
              <w:rPr>
                <w:rFonts w:ascii="Arial" w:hAnsi="Arial" w:cs="Arial"/>
                <w:sz w:val="18"/>
                <w:szCs w:val="18"/>
              </w:rPr>
            </w:pPr>
          </w:p>
        </w:tc>
        <w:tc>
          <w:tcPr>
            <w:tcW w:w="1700" w:type="dxa"/>
          </w:tcPr>
          <w:p w14:paraId="22CDB957" w14:textId="77777777" w:rsidR="00253D55" w:rsidRPr="00F4784F" w:rsidRDefault="00253D55" w:rsidP="009B330A">
            <w:pPr>
              <w:keepNext/>
              <w:keepLines/>
              <w:spacing w:after="0"/>
              <w:rPr>
                <w:rFonts w:ascii="Arial" w:hAnsi="Arial" w:cs="Arial"/>
                <w:sz w:val="18"/>
                <w:szCs w:val="18"/>
              </w:rPr>
            </w:pPr>
          </w:p>
        </w:tc>
        <w:tc>
          <w:tcPr>
            <w:tcW w:w="1245" w:type="dxa"/>
          </w:tcPr>
          <w:p w14:paraId="494C0556" w14:textId="77777777" w:rsidR="00253D55" w:rsidRPr="00F4784F" w:rsidRDefault="00253D55" w:rsidP="009B330A">
            <w:pPr>
              <w:keepNext/>
              <w:keepLines/>
              <w:spacing w:after="0"/>
              <w:rPr>
                <w:rFonts w:ascii="Arial" w:hAnsi="Arial" w:cs="Arial"/>
                <w:sz w:val="18"/>
                <w:szCs w:val="18"/>
              </w:rPr>
            </w:pPr>
          </w:p>
        </w:tc>
      </w:tr>
      <w:tr w:rsidR="00253D55" w:rsidRPr="00F4784F" w14:paraId="19ACA412" w14:textId="77777777" w:rsidTr="009B330A">
        <w:tc>
          <w:tcPr>
            <w:tcW w:w="4535" w:type="dxa"/>
          </w:tcPr>
          <w:p w14:paraId="2F8A6E44"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6CB4E21E" w14:textId="77777777" w:rsidR="00253D55" w:rsidRPr="00F4784F" w:rsidRDefault="00253D55" w:rsidP="009B330A">
            <w:pPr>
              <w:keepNext/>
              <w:keepLines/>
              <w:spacing w:after="0"/>
              <w:rPr>
                <w:rFonts w:ascii="Arial" w:hAnsi="Arial" w:cs="Arial"/>
                <w:sz w:val="18"/>
                <w:szCs w:val="18"/>
              </w:rPr>
            </w:pPr>
          </w:p>
        </w:tc>
        <w:tc>
          <w:tcPr>
            <w:tcW w:w="1700" w:type="dxa"/>
          </w:tcPr>
          <w:p w14:paraId="72539AAC" w14:textId="77777777" w:rsidR="00253D55" w:rsidRPr="00F4784F" w:rsidRDefault="00253D55" w:rsidP="009B330A">
            <w:pPr>
              <w:keepNext/>
              <w:keepLines/>
              <w:spacing w:after="0"/>
              <w:rPr>
                <w:rFonts w:ascii="Arial" w:hAnsi="Arial" w:cs="Arial"/>
                <w:sz w:val="18"/>
                <w:szCs w:val="18"/>
              </w:rPr>
            </w:pPr>
          </w:p>
        </w:tc>
        <w:tc>
          <w:tcPr>
            <w:tcW w:w="1245" w:type="dxa"/>
          </w:tcPr>
          <w:p w14:paraId="0C61A968" w14:textId="77777777" w:rsidR="00253D55" w:rsidRPr="00F4784F" w:rsidRDefault="00253D55" w:rsidP="009B330A">
            <w:pPr>
              <w:keepNext/>
              <w:keepLines/>
              <w:spacing w:after="0"/>
              <w:rPr>
                <w:rFonts w:ascii="Arial" w:hAnsi="Arial" w:cs="Arial"/>
                <w:sz w:val="18"/>
                <w:szCs w:val="18"/>
              </w:rPr>
            </w:pPr>
          </w:p>
        </w:tc>
      </w:tr>
      <w:tr w:rsidR="00253D55" w:rsidRPr="00F4784F" w14:paraId="2EBA34D5" w14:textId="77777777" w:rsidTr="009B330A">
        <w:tc>
          <w:tcPr>
            <w:tcW w:w="4535" w:type="dxa"/>
          </w:tcPr>
          <w:p w14:paraId="0F1EFD3D"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32E5D791" w14:textId="77777777" w:rsidR="00253D55" w:rsidRPr="00F4784F" w:rsidRDefault="00253D55" w:rsidP="009B330A">
            <w:pPr>
              <w:keepNext/>
              <w:keepLines/>
              <w:spacing w:after="0"/>
              <w:rPr>
                <w:rFonts w:ascii="Arial" w:hAnsi="Arial" w:cs="Arial"/>
                <w:sz w:val="18"/>
                <w:szCs w:val="18"/>
              </w:rPr>
            </w:pPr>
          </w:p>
        </w:tc>
        <w:tc>
          <w:tcPr>
            <w:tcW w:w="1700" w:type="dxa"/>
          </w:tcPr>
          <w:p w14:paraId="368B9750" w14:textId="77777777" w:rsidR="00253D55" w:rsidRPr="00F4784F" w:rsidRDefault="00253D55" w:rsidP="009B330A">
            <w:pPr>
              <w:keepNext/>
              <w:keepLines/>
              <w:spacing w:after="0"/>
              <w:rPr>
                <w:rFonts w:ascii="Arial" w:hAnsi="Arial" w:cs="Arial"/>
                <w:sz w:val="18"/>
                <w:szCs w:val="18"/>
              </w:rPr>
            </w:pPr>
          </w:p>
        </w:tc>
        <w:tc>
          <w:tcPr>
            <w:tcW w:w="1245" w:type="dxa"/>
          </w:tcPr>
          <w:p w14:paraId="2438B666" w14:textId="77777777" w:rsidR="00253D55" w:rsidRPr="00F4784F" w:rsidRDefault="00253D55" w:rsidP="009B330A">
            <w:pPr>
              <w:keepNext/>
              <w:keepLines/>
              <w:spacing w:after="0"/>
              <w:rPr>
                <w:rFonts w:ascii="Arial" w:hAnsi="Arial" w:cs="Arial"/>
                <w:sz w:val="18"/>
                <w:szCs w:val="18"/>
              </w:rPr>
            </w:pPr>
          </w:p>
        </w:tc>
      </w:tr>
      <w:tr w:rsidR="00253D55" w:rsidRPr="00F4784F" w14:paraId="1FC82113" w14:textId="77777777" w:rsidTr="009B330A">
        <w:tc>
          <w:tcPr>
            <w:tcW w:w="4535" w:type="dxa"/>
          </w:tcPr>
          <w:p w14:paraId="388997AF"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118CF948" w14:textId="77777777" w:rsidR="00253D55" w:rsidRPr="00F4784F" w:rsidRDefault="00253D55" w:rsidP="009B330A">
            <w:pPr>
              <w:keepNext/>
              <w:keepLines/>
              <w:spacing w:after="0"/>
              <w:rPr>
                <w:rFonts w:ascii="Arial" w:hAnsi="Arial" w:cs="Arial"/>
                <w:sz w:val="18"/>
                <w:szCs w:val="18"/>
              </w:rPr>
            </w:pPr>
          </w:p>
        </w:tc>
        <w:tc>
          <w:tcPr>
            <w:tcW w:w="1700" w:type="dxa"/>
          </w:tcPr>
          <w:p w14:paraId="6843F76D" w14:textId="77777777" w:rsidR="00253D55" w:rsidRPr="00F4784F" w:rsidRDefault="00253D55" w:rsidP="009B330A">
            <w:pPr>
              <w:keepNext/>
              <w:keepLines/>
              <w:spacing w:after="0"/>
              <w:rPr>
                <w:rFonts w:ascii="Arial" w:hAnsi="Arial" w:cs="Arial"/>
                <w:sz w:val="18"/>
                <w:szCs w:val="18"/>
              </w:rPr>
            </w:pPr>
          </w:p>
        </w:tc>
        <w:tc>
          <w:tcPr>
            <w:tcW w:w="1245" w:type="dxa"/>
          </w:tcPr>
          <w:p w14:paraId="1277FA40" w14:textId="77777777" w:rsidR="00253D55" w:rsidRPr="00F4784F" w:rsidRDefault="00253D55" w:rsidP="009B330A">
            <w:pPr>
              <w:keepNext/>
              <w:keepLines/>
              <w:spacing w:after="0"/>
              <w:rPr>
                <w:rFonts w:ascii="Arial" w:hAnsi="Arial" w:cs="Arial"/>
                <w:sz w:val="18"/>
                <w:szCs w:val="18"/>
              </w:rPr>
            </w:pPr>
          </w:p>
        </w:tc>
      </w:tr>
      <w:tr w:rsidR="00253D55" w:rsidRPr="00F4784F" w14:paraId="664E4DD9" w14:textId="77777777" w:rsidTr="009B330A">
        <w:tc>
          <w:tcPr>
            <w:tcW w:w="4535" w:type="dxa"/>
          </w:tcPr>
          <w:p w14:paraId="5BA995BD"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13E26A93" w14:textId="77777777" w:rsidR="00253D55" w:rsidRPr="00F4784F" w:rsidRDefault="00253D55" w:rsidP="009B330A">
            <w:pPr>
              <w:keepNext/>
              <w:keepLines/>
              <w:spacing w:after="0"/>
              <w:rPr>
                <w:rFonts w:ascii="Arial" w:hAnsi="Arial" w:cs="Arial"/>
                <w:sz w:val="18"/>
                <w:szCs w:val="18"/>
              </w:rPr>
            </w:pPr>
          </w:p>
        </w:tc>
        <w:tc>
          <w:tcPr>
            <w:tcW w:w="1700" w:type="dxa"/>
          </w:tcPr>
          <w:p w14:paraId="701F46FE" w14:textId="77777777" w:rsidR="00253D55" w:rsidRPr="00F4784F" w:rsidRDefault="00253D55" w:rsidP="009B330A">
            <w:pPr>
              <w:keepNext/>
              <w:keepLines/>
              <w:spacing w:after="0"/>
              <w:rPr>
                <w:rFonts w:ascii="Arial" w:hAnsi="Arial" w:cs="Arial"/>
                <w:sz w:val="18"/>
                <w:szCs w:val="18"/>
              </w:rPr>
            </w:pPr>
          </w:p>
        </w:tc>
        <w:tc>
          <w:tcPr>
            <w:tcW w:w="1245" w:type="dxa"/>
          </w:tcPr>
          <w:p w14:paraId="7AF363F3" w14:textId="77777777" w:rsidR="00253D55" w:rsidRPr="00F4784F" w:rsidRDefault="00253D55" w:rsidP="009B330A">
            <w:pPr>
              <w:keepNext/>
              <w:keepLines/>
              <w:spacing w:after="0"/>
              <w:rPr>
                <w:rFonts w:ascii="Arial" w:hAnsi="Arial" w:cs="Arial"/>
                <w:sz w:val="18"/>
                <w:szCs w:val="18"/>
              </w:rPr>
            </w:pPr>
          </w:p>
        </w:tc>
      </w:tr>
      <w:tr w:rsidR="00253D55" w:rsidRPr="00F4784F" w14:paraId="0E14E5C3" w14:textId="77777777" w:rsidTr="009B330A">
        <w:tc>
          <w:tcPr>
            <w:tcW w:w="4535" w:type="dxa"/>
          </w:tcPr>
          <w:p w14:paraId="650D5F50"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4D0E65F7" w14:textId="77777777" w:rsidR="00253D55" w:rsidRPr="00F4784F" w:rsidRDefault="00253D55" w:rsidP="009B330A">
            <w:pPr>
              <w:keepNext/>
              <w:keepLines/>
              <w:spacing w:after="0"/>
              <w:rPr>
                <w:rFonts w:ascii="Arial" w:hAnsi="Arial" w:cs="Arial"/>
                <w:sz w:val="18"/>
                <w:szCs w:val="18"/>
              </w:rPr>
            </w:pPr>
          </w:p>
        </w:tc>
        <w:tc>
          <w:tcPr>
            <w:tcW w:w="1700" w:type="dxa"/>
          </w:tcPr>
          <w:p w14:paraId="3C6A8FC5" w14:textId="77777777" w:rsidR="00253D55" w:rsidRPr="00F4784F" w:rsidRDefault="00253D55" w:rsidP="009B330A">
            <w:pPr>
              <w:keepNext/>
              <w:keepLines/>
              <w:spacing w:after="0"/>
              <w:rPr>
                <w:rFonts w:ascii="Arial" w:hAnsi="Arial" w:cs="Arial"/>
                <w:sz w:val="18"/>
                <w:szCs w:val="18"/>
              </w:rPr>
            </w:pPr>
          </w:p>
        </w:tc>
        <w:tc>
          <w:tcPr>
            <w:tcW w:w="1245" w:type="dxa"/>
          </w:tcPr>
          <w:p w14:paraId="5F1A46A4" w14:textId="77777777" w:rsidR="00253D55" w:rsidRPr="00F4784F" w:rsidRDefault="00253D55" w:rsidP="009B330A">
            <w:pPr>
              <w:keepNext/>
              <w:keepLines/>
              <w:spacing w:after="0"/>
              <w:rPr>
                <w:rFonts w:ascii="Arial" w:hAnsi="Arial" w:cs="Arial"/>
                <w:sz w:val="18"/>
                <w:szCs w:val="18"/>
              </w:rPr>
            </w:pPr>
          </w:p>
        </w:tc>
      </w:tr>
      <w:tr w:rsidR="00253D55" w:rsidRPr="00F4784F" w14:paraId="0CA7BC28" w14:textId="77777777" w:rsidTr="009B330A">
        <w:tc>
          <w:tcPr>
            <w:tcW w:w="4535" w:type="dxa"/>
          </w:tcPr>
          <w:p w14:paraId="52BF17B2"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07FCE7CD" w14:textId="77777777" w:rsidR="00253D55" w:rsidRPr="00F4784F" w:rsidRDefault="00253D55" w:rsidP="009B330A">
            <w:pPr>
              <w:keepNext/>
              <w:keepLines/>
              <w:spacing w:after="0"/>
              <w:rPr>
                <w:rFonts w:ascii="Arial" w:hAnsi="Arial" w:cs="Arial"/>
                <w:sz w:val="18"/>
                <w:szCs w:val="18"/>
              </w:rPr>
            </w:pPr>
          </w:p>
        </w:tc>
        <w:tc>
          <w:tcPr>
            <w:tcW w:w="1700" w:type="dxa"/>
          </w:tcPr>
          <w:p w14:paraId="0C5558AD" w14:textId="77777777" w:rsidR="00253D55" w:rsidRPr="00F4784F" w:rsidRDefault="00253D55" w:rsidP="009B330A">
            <w:pPr>
              <w:keepNext/>
              <w:keepLines/>
              <w:spacing w:after="0"/>
              <w:rPr>
                <w:rFonts w:ascii="Arial" w:hAnsi="Arial" w:cs="Arial"/>
                <w:sz w:val="18"/>
                <w:szCs w:val="18"/>
              </w:rPr>
            </w:pPr>
          </w:p>
        </w:tc>
        <w:tc>
          <w:tcPr>
            <w:tcW w:w="1245" w:type="dxa"/>
          </w:tcPr>
          <w:p w14:paraId="413796FA" w14:textId="77777777" w:rsidR="00253D55" w:rsidRPr="00F4784F" w:rsidRDefault="00253D55" w:rsidP="009B330A">
            <w:pPr>
              <w:keepNext/>
              <w:keepLines/>
              <w:spacing w:after="0"/>
              <w:rPr>
                <w:rFonts w:ascii="Arial" w:hAnsi="Arial" w:cs="Arial"/>
                <w:sz w:val="18"/>
                <w:szCs w:val="18"/>
              </w:rPr>
            </w:pPr>
          </w:p>
        </w:tc>
      </w:tr>
      <w:tr w:rsidR="00253D55" w:rsidRPr="00F4784F" w14:paraId="55ADD592" w14:textId="77777777" w:rsidTr="009B330A">
        <w:tc>
          <w:tcPr>
            <w:tcW w:w="4535" w:type="dxa"/>
          </w:tcPr>
          <w:p w14:paraId="19E9FB03"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404F6992" w14:textId="77777777" w:rsidR="00253D55" w:rsidRPr="00F4784F" w:rsidRDefault="00253D55" w:rsidP="009B330A">
            <w:pPr>
              <w:keepNext/>
              <w:keepLines/>
              <w:spacing w:after="0"/>
              <w:rPr>
                <w:rFonts w:ascii="Arial" w:hAnsi="Arial" w:cs="Arial"/>
                <w:sz w:val="18"/>
                <w:szCs w:val="18"/>
              </w:rPr>
            </w:pPr>
          </w:p>
        </w:tc>
        <w:tc>
          <w:tcPr>
            <w:tcW w:w="1700" w:type="dxa"/>
          </w:tcPr>
          <w:p w14:paraId="4191EAD1" w14:textId="77777777" w:rsidR="00253D55" w:rsidRPr="00F4784F" w:rsidRDefault="00253D55" w:rsidP="009B330A">
            <w:pPr>
              <w:keepNext/>
              <w:keepLines/>
              <w:spacing w:after="0"/>
              <w:rPr>
                <w:rFonts w:ascii="Arial" w:hAnsi="Arial" w:cs="Arial"/>
                <w:sz w:val="18"/>
                <w:szCs w:val="18"/>
              </w:rPr>
            </w:pPr>
          </w:p>
        </w:tc>
        <w:tc>
          <w:tcPr>
            <w:tcW w:w="1245" w:type="dxa"/>
          </w:tcPr>
          <w:p w14:paraId="15EA3988" w14:textId="77777777" w:rsidR="00253D55" w:rsidRPr="00F4784F" w:rsidRDefault="00253D55" w:rsidP="009B330A">
            <w:pPr>
              <w:keepNext/>
              <w:keepLines/>
              <w:spacing w:after="0"/>
              <w:rPr>
                <w:rFonts w:ascii="Arial" w:hAnsi="Arial" w:cs="Arial"/>
                <w:sz w:val="18"/>
                <w:szCs w:val="18"/>
              </w:rPr>
            </w:pPr>
          </w:p>
        </w:tc>
      </w:tr>
      <w:tr w:rsidR="00253D55" w:rsidRPr="00F4784F" w14:paraId="076E98A4" w14:textId="77777777" w:rsidTr="009B330A">
        <w:tc>
          <w:tcPr>
            <w:tcW w:w="4535" w:type="dxa"/>
          </w:tcPr>
          <w:p w14:paraId="08E7209A"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w:t>
            </w:r>
          </w:p>
        </w:tc>
        <w:tc>
          <w:tcPr>
            <w:tcW w:w="2267" w:type="dxa"/>
          </w:tcPr>
          <w:p w14:paraId="25DA7044" w14:textId="77777777" w:rsidR="00253D55" w:rsidRPr="00F4784F" w:rsidRDefault="00253D55" w:rsidP="009B330A">
            <w:pPr>
              <w:keepNext/>
              <w:keepLines/>
              <w:spacing w:after="0"/>
              <w:rPr>
                <w:rFonts w:ascii="Arial" w:hAnsi="Arial" w:cs="Arial"/>
                <w:sz w:val="18"/>
                <w:szCs w:val="18"/>
              </w:rPr>
            </w:pPr>
          </w:p>
        </w:tc>
        <w:tc>
          <w:tcPr>
            <w:tcW w:w="1700" w:type="dxa"/>
          </w:tcPr>
          <w:p w14:paraId="48119CA5" w14:textId="77777777" w:rsidR="00253D55" w:rsidRPr="00F4784F" w:rsidRDefault="00253D55" w:rsidP="009B330A">
            <w:pPr>
              <w:keepNext/>
              <w:keepLines/>
              <w:spacing w:after="0"/>
              <w:rPr>
                <w:rFonts w:ascii="Arial" w:hAnsi="Arial" w:cs="Arial"/>
                <w:sz w:val="18"/>
                <w:szCs w:val="18"/>
              </w:rPr>
            </w:pPr>
          </w:p>
        </w:tc>
        <w:tc>
          <w:tcPr>
            <w:tcW w:w="1245" w:type="dxa"/>
          </w:tcPr>
          <w:p w14:paraId="66B34BC4" w14:textId="77777777" w:rsidR="00253D55" w:rsidRPr="00F4784F" w:rsidRDefault="00253D55" w:rsidP="009B330A">
            <w:pPr>
              <w:keepNext/>
              <w:keepLines/>
              <w:spacing w:after="0"/>
              <w:rPr>
                <w:rFonts w:ascii="Arial" w:hAnsi="Arial" w:cs="Arial"/>
                <w:sz w:val="18"/>
                <w:szCs w:val="18"/>
              </w:rPr>
            </w:pPr>
          </w:p>
        </w:tc>
      </w:tr>
    </w:tbl>
    <w:p w14:paraId="38E27769" w14:textId="77777777" w:rsidR="00253D55" w:rsidRPr="00F4784F" w:rsidRDefault="00253D55" w:rsidP="00253D55"/>
    <w:p w14:paraId="630BDAF2" w14:textId="77777777" w:rsidR="00253D55" w:rsidRPr="00F4784F" w:rsidRDefault="00253D55" w:rsidP="00253D55">
      <w:pPr>
        <w:pStyle w:val="TH"/>
        <w:rPr>
          <w:i/>
          <w:iCs/>
        </w:rPr>
      </w:pPr>
      <w:r w:rsidRPr="00F4784F">
        <w:t xml:space="preserve">Table 7.1.1.1.28.3.3-7: </w:t>
      </w:r>
      <w:r w:rsidRPr="00F4784F">
        <w:rPr>
          <w:i/>
          <w:iCs/>
        </w:rPr>
        <w:t>LTM-Config-r18</w:t>
      </w:r>
      <w:r w:rsidRPr="00F4784F">
        <w:t xml:space="preserve"> (Table 7.1.1.1.28.3.3-6)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3D55" w:rsidRPr="00F4784F" w14:paraId="75FEB230" w14:textId="77777777" w:rsidTr="009B330A">
        <w:tc>
          <w:tcPr>
            <w:tcW w:w="9747" w:type="dxa"/>
            <w:gridSpan w:val="4"/>
          </w:tcPr>
          <w:p w14:paraId="58DB7404"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Derivation path: TS </w:t>
            </w:r>
            <w:r w:rsidRPr="00F4784F">
              <w:rPr>
                <w:rFonts w:ascii="Arial" w:hAnsi="Arial" w:cs="Arial"/>
                <w:sz w:val="18"/>
                <w:szCs w:val="18"/>
                <w:lang w:eastAsia="ko-KR"/>
              </w:rPr>
              <w:t>38.508-1 [4],</w:t>
            </w:r>
            <w:r w:rsidRPr="00F4784F">
              <w:rPr>
                <w:rFonts w:ascii="Arial" w:hAnsi="Arial" w:cs="Arial"/>
                <w:sz w:val="18"/>
                <w:szCs w:val="18"/>
              </w:rPr>
              <w:t xml:space="preserve"> Table 4.6.3-67D</w:t>
            </w:r>
          </w:p>
        </w:tc>
      </w:tr>
      <w:tr w:rsidR="00253D55" w:rsidRPr="00F4784F" w14:paraId="7BD73D0D" w14:textId="77777777" w:rsidTr="009B330A">
        <w:tc>
          <w:tcPr>
            <w:tcW w:w="4535" w:type="dxa"/>
          </w:tcPr>
          <w:p w14:paraId="4706DB7D"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Information Element</w:t>
            </w:r>
          </w:p>
        </w:tc>
        <w:tc>
          <w:tcPr>
            <w:tcW w:w="2267" w:type="dxa"/>
          </w:tcPr>
          <w:p w14:paraId="6D1F3495"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Value/remark</w:t>
            </w:r>
          </w:p>
        </w:tc>
        <w:tc>
          <w:tcPr>
            <w:tcW w:w="1700" w:type="dxa"/>
          </w:tcPr>
          <w:p w14:paraId="613120BA"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Comment</w:t>
            </w:r>
          </w:p>
        </w:tc>
        <w:tc>
          <w:tcPr>
            <w:tcW w:w="1245" w:type="dxa"/>
          </w:tcPr>
          <w:p w14:paraId="34C16F4A"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Condition</w:t>
            </w:r>
          </w:p>
        </w:tc>
      </w:tr>
      <w:tr w:rsidR="00253D55" w:rsidRPr="00F4784F" w14:paraId="71DE90CD" w14:textId="77777777" w:rsidTr="009B330A">
        <w:tc>
          <w:tcPr>
            <w:tcW w:w="4535" w:type="dxa"/>
          </w:tcPr>
          <w:p w14:paraId="0B4E0D64" w14:textId="77777777" w:rsidR="00253D55" w:rsidRPr="00F4784F" w:rsidRDefault="00253D55" w:rsidP="009B330A">
            <w:pPr>
              <w:keepNext/>
              <w:keepLines/>
              <w:spacing w:after="0"/>
              <w:rPr>
                <w:rFonts w:ascii="Arial" w:hAnsi="Arial"/>
                <w:sz w:val="18"/>
              </w:rPr>
            </w:pPr>
            <w:r w:rsidRPr="00F4784F">
              <w:rPr>
                <w:rFonts w:ascii="Arial" w:hAnsi="Arial"/>
                <w:sz w:val="18"/>
              </w:rPr>
              <w:t>LTM-Config-r18 ::= SEQUENCE {</w:t>
            </w:r>
          </w:p>
        </w:tc>
        <w:tc>
          <w:tcPr>
            <w:tcW w:w="2267" w:type="dxa"/>
          </w:tcPr>
          <w:p w14:paraId="4C647DEF" w14:textId="77777777" w:rsidR="00253D55" w:rsidRPr="00F4784F" w:rsidRDefault="00253D55" w:rsidP="009B330A">
            <w:pPr>
              <w:keepNext/>
              <w:keepLines/>
              <w:spacing w:after="0"/>
              <w:rPr>
                <w:rFonts w:ascii="Arial" w:hAnsi="Arial"/>
                <w:sz w:val="18"/>
              </w:rPr>
            </w:pPr>
          </w:p>
        </w:tc>
        <w:tc>
          <w:tcPr>
            <w:tcW w:w="1700" w:type="dxa"/>
          </w:tcPr>
          <w:p w14:paraId="4640140A" w14:textId="77777777" w:rsidR="00253D55" w:rsidRPr="00F4784F" w:rsidRDefault="00253D55" w:rsidP="009B330A">
            <w:pPr>
              <w:keepNext/>
              <w:keepLines/>
              <w:spacing w:after="0"/>
              <w:rPr>
                <w:rFonts w:ascii="Arial" w:hAnsi="Arial"/>
                <w:sz w:val="18"/>
              </w:rPr>
            </w:pPr>
          </w:p>
        </w:tc>
        <w:tc>
          <w:tcPr>
            <w:tcW w:w="1245" w:type="dxa"/>
          </w:tcPr>
          <w:p w14:paraId="234D91C9" w14:textId="77777777" w:rsidR="00253D55" w:rsidRPr="00F4784F" w:rsidRDefault="00253D55" w:rsidP="009B330A">
            <w:pPr>
              <w:keepNext/>
              <w:keepLines/>
              <w:spacing w:after="0"/>
              <w:rPr>
                <w:rFonts w:ascii="Arial" w:hAnsi="Arial"/>
                <w:sz w:val="18"/>
              </w:rPr>
            </w:pPr>
          </w:p>
        </w:tc>
      </w:tr>
      <w:tr w:rsidR="00253D55" w:rsidRPr="00F4784F" w14:paraId="70506977" w14:textId="77777777" w:rsidTr="009B330A">
        <w:tc>
          <w:tcPr>
            <w:tcW w:w="4535" w:type="dxa"/>
          </w:tcPr>
          <w:p w14:paraId="0265FEF0"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color w:val="000000" w:themeColor="text1"/>
                <w:sz w:val="18"/>
                <w:szCs w:val="18"/>
              </w:rPr>
              <w:t xml:space="preserve">  ltm-CandidateToAddModList-r18 SEQUENCE (SIZE (1..maxNrofLTM-Configs-r18)) OF LTM-Candidate-r18 {</w:t>
            </w:r>
          </w:p>
        </w:tc>
        <w:tc>
          <w:tcPr>
            <w:tcW w:w="2267" w:type="dxa"/>
          </w:tcPr>
          <w:p w14:paraId="1DF1F769"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1 entry</w:t>
            </w:r>
          </w:p>
        </w:tc>
        <w:tc>
          <w:tcPr>
            <w:tcW w:w="1700" w:type="dxa"/>
          </w:tcPr>
          <w:p w14:paraId="66AD2FCA" w14:textId="77777777" w:rsidR="00253D55" w:rsidRPr="00F4784F" w:rsidRDefault="00253D55" w:rsidP="009B330A">
            <w:pPr>
              <w:keepNext/>
              <w:keepLines/>
              <w:spacing w:after="0"/>
              <w:rPr>
                <w:rFonts w:ascii="Arial" w:hAnsi="Arial" w:cs="Arial"/>
                <w:sz w:val="18"/>
                <w:szCs w:val="18"/>
              </w:rPr>
            </w:pPr>
          </w:p>
        </w:tc>
        <w:tc>
          <w:tcPr>
            <w:tcW w:w="1245" w:type="dxa"/>
          </w:tcPr>
          <w:p w14:paraId="1D0F5584" w14:textId="77777777" w:rsidR="00253D55" w:rsidRPr="00F4784F" w:rsidRDefault="00253D55" w:rsidP="009B330A">
            <w:pPr>
              <w:keepNext/>
              <w:keepLines/>
              <w:spacing w:after="0"/>
              <w:rPr>
                <w:rFonts w:ascii="Arial" w:hAnsi="Arial" w:cs="Arial"/>
                <w:sz w:val="18"/>
                <w:szCs w:val="18"/>
              </w:rPr>
            </w:pPr>
          </w:p>
        </w:tc>
      </w:tr>
      <w:tr w:rsidR="00253D55" w:rsidRPr="00F4784F" w14:paraId="51E7C88F" w14:textId="77777777" w:rsidTr="009B330A">
        <w:tc>
          <w:tcPr>
            <w:tcW w:w="4535" w:type="dxa"/>
          </w:tcPr>
          <w:p w14:paraId="57EAE321"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color w:val="000000" w:themeColor="text1"/>
                <w:sz w:val="18"/>
                <w:szCs w:val="18"/>
              </w:rPr>
              <w:t xml:space="preserve">    LTM-Candidate-r18[1]</w:t>
            </w:r>
          </w:p>
        </w:tc>
        <w:tc>
          <w:tcPr>
            <w:tcW w:w="2267" w:type="dxa"/>
          </w:tcPr>
          <w:p w14:paraId="69184E37"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LTM-Candidate-r18</w:t>
            </w:r>
          </w:p>
        </w:tc>
        <w:tc>
          <w:tcPr>
            <w:tcW w:w="1700" w:type="dxa"/>
          </w:tcPr>
          <w:p w14:paraId="647D7D07"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Table 7.1.1.1.28.3.3-8</w:t>
            </w:r>
          </w:p>
        </w:tc>
        <w:tc>
          <w:tcPr>
            <w:tcW w:w="1245" w:type="dxa"/>
          </w:tcPr>
          <w:p w14:paraId="3D3268B5" w14:textId="77777777" w:rsidR="00253D55" w:rsidRPr="00F4784F" w:rsidRDefault="00253D55" w:rsidP="009B330A">
            <w:pPr>
              <w:keepNext/>
              <w:keepLines/>
              <w:spacing w:after="0"/>
              <w:rPr>
                <w:rFonts w:ascii="Arial" w:hAnsi="Arial" w:cs="Arial"/>
                <w:sz w:val="18"/>
                <w:szCs w:val="18"/>
              </w:rPr>
            </w:pPr>
          </w:p>
        </w:tc>
      </w:tr>
      <w:tr w:rsidR="00253D55" w:rsidRPr="00F4784F" w14:paraId="5D8C1D05" w14:textId="77777777" w:rsidTr="009B330A">
        <w:tc>
          <w:tcPr>
            <w:tcW w:w="4535" w:type="dxa"/>
          </w:tcPr>
          <w:p w14:paraId="440609DD"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color w:val="000000" w:themeColor="text1"/>
                <w:sz w:val="18"/>
                <w:szCs w:val="18"/>
              </w:rPr>
              <w:t xml:space="preserve">  }</w:t>
            </w:r>
          </w:p>
        </w:tc>
        <w:tc>
          <w:tcPr>
            <w:tcW w:w="2267" w:type="dxa"/>
          </w:tcPr>
          <w:p w14:paraId="36B53D0D" w14:textId="77777777" w:rsidR="00253D55" w:rsidRPr="00F4784F" w:rsidRDefault="00253D55" w:rsidP="009B330A">
            <w:pPr>
              <w:keepNext/>
              <w:keepLines/>
              <w:spacing w:after="0"/>
              <w:rPr>
                <w:rFonts w:ascii="Arial" w:hAnsi="Arial" w:cs="Arial"/>
                <w:sz w:val="18"/>
                <w:szCs w:val="18"/>
              </w:rPr>
            </w:pPr>
          </w:p>
        </w:tc>
        <w:tc>
          <w:tcPr>
            <w:tcW w:w="1700" w:type="dxa"/>
          </w:tcPr>
          <w:p w14:paraId="61F3E66D" w14:textId="77777777" w:rsidR="00253D55" w:rsidRPr="00F4784F" w:rsidRDefault="00253D55" w:rsidP="009B330A">
            <w:pPr>
              <w:keepNext/>
              <w:keepLines/>
              <w:spacing w:after="0"/>
              <w:rPr>
                <w:rFonts w:ascii="Arial" w:hAnsi="Arial" w:cs="Arial"/>
                <w:sz w:val="18"/>
                <w:szCs w:val="18"/>
              </w:rPr>
            </w:pPr>
          </w:p>
        </w:tc>
        <w:tc>
          <w:tcPr>
            <w:tcW w:w="1245" w:type="dxa"/>
          </w:tcPr>
          <w:p w14:paraId="64DBC11B" w14:textId="77777777" w:rsidR="00253D55" w:rsidRPr="00F4784F" w:rsidRDefault="00253D55" w:rsidP="009B330A">
            <w:pPr>
              <w:keepNext/>
              <w:keepLines/>
              <w:spacing w:after="0"/>
              <w:rPr>
                <w:rFonts w:ascii="Arial" w:hAnsi="Arial" w:cs="Arial"/>
                <w:sz w:val="18"/>
                <w:szCs w:val="18"/>
              </w:rPr>
            </w:pPr>
          </w:p>
        </w:tc>
      </w:tr>
      <w:tr w:rsidR="00253D55" w:rsidRPr="00F4784F" w14:paraId="495C4FC0" w14:textId="77777777" w:rsidTr="009B330A">
        <w:tc>
          <w:tcPr>
            <w:tcW w:w="4535" w:type="dxa"/>
          </w:tcPr>
          <w:p w14:paraId="63423E74"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ltm-CSI-ResourceConfigToAddModList-r18</w:t>
            </w:r>
          </w:p>
        </w:tc>
        <w:tc>
          <w:tcPr>
            <w:tcW w:w="2267" w:type="dxa"/>
          </w:tcPr>
          <w:p w14:paraId="7F62C8B8"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Not present</w:t>
            </w:r>
          </w:p>
        </w:tc>
        <w:tc>
          <w:tcPr>
            <w:tcW w:w="1700" w:type="dxa"/>
          </w:tcPr>
          <w:p w14:paraId="0BBB4038" w14:textId="77777777" w:rsidR="00253D55" w:rsidRPr="00F4784F" w:rsidRDefault="00253D55" w:rsidP="009B330A">
            <w:pPr>
              <w:keepNext/>
              <w:keepLines/>
              <w:spacing w:after="0"/>
              <w:rPr>
                <w:rFonts w:ascii="Arial" w:hAnsi="Arial" w:cs="Arial"/>
                <w:sz w:val="18"/>
                <w:szCs w:val="18"/>
              </w:rPr>
            </w:pPr>
          </w:p>
        </w:tc>
        <w:tc>
          <w:tcPr>
            <w:tcW w:w="1245" w:type="dxa"/>
          </w:tcPr>
          <w:p w14:paraId="299B641C" w14:textId="77777777" w:rsidR="00253D55" w:rsidRPr="00F4784F" w:rsidRDefault="00253D55" w:rsidP="009B330A">
            <w:pPr>
              <w:keepNext/>
              <w:keepLines/>
              <w:spacing w:after="0"/>
              <w:rPr>
                <w:rFonts w:ascii="Arial" w:hAnsi="Arial" w:cs="Arial"/>
                <w:sz w:val="18"/>
                <w:szCs w:val="18"/>
              </w:rPr>
            </w:pPr>
          </w:p>
        </w:tc>
      </w:tr>
      <w:tr w:rsidR="00253D55" w:rsidRPr="00F4784F" w14:paraId="44BE553C" w14:textId="77777777" w:rsidTr="009B330A">
        <w:tc>
          <w:tcPr>
            <w:tcW w:w="4535" w:type="dxa"/>
          </w:tcPr>
          <w:p w14:paraId="756C60D3"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w:t>
            </w:r>
          </w:p>
        </w:tc>
        <w:tc>
          <w:tcPr>
            <w:tcW w:w="2267" w:type="dxa"/>
          </w:tcPr>
          <w:p w14:paraId="59CB63F4" w14:textId="77777777" w:rsidR="00253D55" w:rsidRPr="00F4784F" w:rsidRDefault="00253D55" w:rsidP="009B330A">
            <w:pPr>
              <w:keepNext/>
              <w:keepLines/>
              <w:spacing w:after="0"/>
              <w:rPr>
                <w:rFonts w:ascii="Arial" w:hAnsi="Arial" w:cs="Arial"/>
                <w:sz w:val="18"/>
                <w:szCs w:val="18"/>
              </w:rPr>
            </w:pPr>
          </w:p>
        </w:tc>
        <w:tc>
          <w:tcPr>
            <w:tcW w:w="1700" w:type="dxa"/>
          </w:tcPr>
          <w:p w14:paraId="6AC677A8" w14:textId="77777777" w:rsidR="00253D55" w:rsidRPr="00F4784F" w:rsidRDefault="00253D55" w:rsidP="009B330A">
            <w:pPr>
              <w:keepNext/>
              <w:keepLines/>
              <w:spacing w:after="0"/>
              <w:rPr>
                <w:rFonts w:ascii="Arial" w:hAnsi="Arial" w:cs="Arial"/>
                <w:sz w:val="18"/>
                <w:szCs w:val="18"/>
              </w:rPr>
            </w:pPr>
          </w:p>
        </w:tc>
        <w:tc>
          <w:tcPr>
            <w:tcW w:w="1245" w:type="dxa"/>
          </w:tcPr>
          <w:p w14:paraId="5AE95713" w14:textId="77777777" w:rsidR="00253D55" w:rsidRPr="00F4784F" w:rsidRDefault="00253D55" w:rsidP="009B330A">
            <w:pPr>
              <w:keepNext/>
              <w:keepLines/>
              <w:spacing w:after="0"/>
              <w:rPr>
                <w:rFonts w:ascii="Arial" w:hAnsi="Arial" w:cs="Arial"/>
                <w:sz w:val="18"/>
                <w:szCs w:val="18"/>
              </w:rPr>
            </w:pPr>
          </w:p>
        </w:tc>
      </w:tr>
    </w:tbl>
    <w:p w14:paraId="54D8B6C3" w14:textId="77777777" w:rsidR="00253D55" w:rsidRPr="00F4784F" w:rsidRDefault="00253D55" w:rsidP="00253D55">
      <w:pPr>
        <w:rPr>
          <w:rFonts w:eastAsia="DengXian"/>
          <w:lang w:eastAsia="zh-CN"/>
        </w:rPr>
      </w:pPr>
    </w:p>
    <w:p w14:paraId="18E83A1F" w14:textId="77777777" w:rsidR="00253D55" w:rsidRPr="00F4784F" w:rsidRDefault="00253D55" w:rsidP="00253D55">
      <w:pPr>
        <w:pStyle w:val="TH"/>
        <w:rPr>
          <w:i/>
          <w:iCs/>
        </w:rPr>
      </w:pPr>
      <w:r w:rsidRPr="00F4784F">
        <w:lastRenderedPageBreak/>
        <w:t xml:space="preserve">Table 7.1.1.1.28.3.3-8: </w:t>
      </w:r>
      <w:r w:rsidRPr="00F4784F">
        <w:rPr>
          <w:rFonts w:cs="Arial"/>
          <w:i/>
          <w:iCs/>
        </w:rPr>
        <w:t>LTM-Candidate</w:t>
      </w:r>
      <w:r w:rsidRPr="00F4784F">
        <w:rPr>
          <w:i/>
          <w:iCs/>
        </w:rPr>
        <w:t>-r18</w:t>
      </w:r>
      <w:r w:rsidRPr="00F4784F">
        <w:t xml:space="preserve"> (Table 7.1.1.1.28.3.3-7)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3D55" w:rsidRPr="00F4784F" w14:paraId="4E8D59B7" w14:textId="77777777" w:rsidTr="009B330A">
        <w:tc>
          <w:tcPr>
            <w:tcW w:w="9747" w:type="dxa"/>
            <w:gridSpan w:val="4"/>
          </w:tcPr>
          <w:p w14:paraId="200A8497"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Derivation path: TS </w:t>
            </w:r>
            <w:r w:rsidRPr="00F4784F">
              <w:rPr>
                <w:rFonts w:ascii="Arial" w:hAnsi="Arial" w:cs="Arial"/>
                <w:sz w:val="18"/>
                <w:szCs w:val="18"/>
                <w:lang w:eastAsia="ko-KR"/>
              </w:rPr>
              <w:t>38.508-1 [4],</w:t>
            </w:r>
            <w:r w:rsidRPr="00F4784F">
              <w:rPr>
                <w:rFonts w:ascii="Arial" w:hAnsi="Arial" w:cs="Arial"/>
                <w:sz w:val="18"/>
                <w:szCs w:val="18"/>
              </w:rPr>
              <w:t xml:space="preserve"> Table 4.6.3-67C</w:t>
            </w:r>
          </w:p>
        </w:tc>
      </w:tr>
      <w:tr w:rsidR="00253D55" w:rsidRPr="00F4784F" w14:paraId="32B8F9FE" w14:textId="77777777" w:rsidTr="009B330A">
        <w:tc>
          <w:tcPr>
            <w:tcW w:w="4535" w:type="dxa"/>
          </w:tcPr>
          <w:p w14:paraId="1FB7988D"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Information Element</w:t>
            </w:r>
          </w:p>
        </w:tc>
        <w:tc>
          <w:tcPr>
            <w:tcW w:w="2267" w:type="dxa"/>
          </w:tcPr>
          <w:p w14:paraId="61640F3F"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Value/remark</w:t>
            </w:r>
          </w:p>
        </w:tc>
        <w:tc>
          <w:tcPr>
            <w:tcW w:w="1700" w:type="dxa"/>
          </w:tcPr>
          <w:p w14:paraId="56A9BC4D"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Comment</w:t>
            </w:r>
          </w:p>
        </w:tc>
        <w:tc>
          <w:tcPr>
            <w:tcW w:w="1245" w:type="dxa"/>
          </w:tcPr>
          <w:p w14:paraId="48A9BCB3"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Condition</w:t>
            </w:r>
          </w:p>
        </w:tc>
      </w:tr>
      <w:tr w:rsidR="00253D55" w:rsidRPr="00F4784F" w14:paraId="6C3F4E1F" w14:textId="77777777" w:rsidTr="009B330A">
        <w:tc>
          <w:tcPr>
            <w:tcW w:w="4535" w:type="dxa"/>
            <w:tcBorders>
              <w:top w:val="single" w:sz="4" w:space="0" w:color="auto"/>
              <w:left w:val="single" w:sz="4" w:space="0" w:color="auto"/>
              <w:bottom w:val="single" w:sz="4" w:space="0" w:color="auto"/>
              <w:right w:val="single" w:sz="4" w:space="0" w:color="auto"/>
            </w:tcBorders>
          </w:tcPr>
          <w:p w14:paraId="7D5B4C61" w14:textId="77777777" w:rsidR="00253D55" w:rsidRPr="00F4784F" w:rsidRDefault="00253D55" w:rsidP="009B330A">
            <w:pPr>
              <w:keepNext/>
              <w:keepLines/>
              <w:spacing w:after="0"/>
              <w:rPr>
                <w:rFonts w:ascii="Arial" w:hAnsi="Arial"/>
                <w:sz w:val="18"/>
              </w:rPr>
            </w:pPr>
            <w:r w:rsidRPr="00F4784F">
              <w:rPr>
                <w:rFonts w:ascii="Arial" w:hAnsi="Arial"/>
                <w:sz w:val="18"/>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328E0D8A"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EAA3AFB"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3A56C7A" w14:textId="77777777" w:rsidR="00253D55" w:rsidRPr="00F4784F" w:rsidRDefault="00253D55" w:rsidP="009B330A">
            <w:pPr>
              <w:keepNext/>
              <w:keepLines/>
              <w:spacing w:after="0"/>
              <w:rPr>
                <w:rFonts w:ascii="Arial" w:hAnsi="Arial"/>
                <w:sz w:val="18"/>
              </w:rPr>
            </w:pPr>
          </w:p>
        </w:tc>
      </w:tr>
      <w:tr w:rsidR="00253D55" w:rsidRPr="00F4784F" w14:paraId="00940EBB" w14:textId="77777777" w:rsidTr="009B330A">
        <w:tc>
          <w:tcPr>
            <w:tcW w:w="4535" w:type="dxa"/>
            <w:tcBorders>
              <w:top w:val="single" w:sz="4" w:space="0" w:color="auto"/>
              <w:left w:val="single" w:sz="4" w:space="0" w:color="auto"/>
              <w:bottom w:val="single" w:sz="4" w:space="0" w:color="auto"/>
              <w:right w:val="single" w:sz="4" w:space="0" w:color="auto"/>
            </w:tcBorders>
          </w:tcPr>
          <w:p w14:paraId="53A4F83E" w14:textId="77777777" w:rsidR="00253D55" w:rsidRPr="00F4784F" w:rsidRDefault="00253D55" w:rsidP="009B330A">
            <w:pPr>
              <w:keepNext/>
              <w:keepLines/>
              <w:spacing w:after="0"/>
              <w:rPr>
                <w:rFonts w:ascii="Arial" w:hAnsi="Arial"/>
                <w:sz w:val="18"/>
              </w:rPr>
            </w:pPr>
            <w:r w:rsidRPr="00F4784F">
              <w:rPr>
                <w:rFonts w:ascii="Arial" w:hAnsi="Arial"/>
                <w:sz w:val="18"/>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7AD43B76" w14:textId="77777777" w:rsidR="00253D55" w:rsidRPr="00F4784F" w:rsidRDefault="00253D55" w:rsidP="009B330A">
            <w:pPr>
              <w:keepNext/>
              <w:keepLines/>
              <w:spacing w:after="0"/>
              <w:rPr>
                <w:rFonts w:ascii="Arial" w:hAnsi="Arial"/>
                <w:sz w:val="18"/>
              </w:rPr>
            </w:pPr>
            <w:r w:rsidRPr="00F4784F">
              <w:rPr>
                <w:rFonts w:ascii="Arial" w:hAnsi="Arial"/>
                <w:sz w:val="18"/>
              </w:rPr>
              <w:t>1</w:t>
            </w:r>
          </w:p>
        </w:tc>
        <w:tc>
          <w:tcPr>
            <w:tcW w:w="1700" w:type="dxa"/>
            <w:tcBorders>
              <w:top w:val="single" w:sz="4" w:space="0" w:color="auto"/>
              <w:left w:val="single" w:sz="4" w:space="0" w:color="auto"/>
              <w:bottom w:val="single" w:sz="4" w:space="0" w:color="auto"/>
              <w:right w:val="single" w:sz="4" w:space="0" w:color="auto"/>
            </w:tcBorders>
          </w:tcPr>
          <w:p w14:paraId="3AFA0F02"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61EA45B" w14:textId="77777777" w:rsidR="00253D55" w:rsidRPr="00F4784F" w:rsidRDefault="00253D55" w:rsidP="009B330A">
            <w:pPr>
              <w:keepNext/>
              <w:keepLines/>
              <w:spacing w:after="0"/>
              <w:rPr>
                <w:rFonts w:ascii="Arial" w:hAnsi="Arial"/>
                <w:sz w:val="18"/>
              </w:rPr>
            </w:pPr>
          </w:p>
        </w:tc>
      </w:tr>
      <w:tr w:rsidR="00253D55" w:rsidRPr="00F4784F" w14:paraId="39AC36EB" w14:textId="77777777" w:rsidTr="009B330A">
        <w:tc>
          <w:tcPr>
            <w:tcW w:w="4535" w:type="dxa"/>
            <w:tcBorders>
              <w:top w:val="single" w:sz="4" w:space="0" w:color="auto"/>
              <w:left w:val="single" w:sz="4" w:space="0" w:color="auto"/>
              <w:right w:val="single" w:sz="4" w:space="0" w:color="auto"/>
            </w:tcBorders>
          </w:tcPr>
          <w:p w14:paraId="4B05BCFA" w14:textId="77777777" w:rsidR="00253D55" w:rsidRPr="00F4784F" w:rsidRDefault="00253D55" w:rsidP="009B330A">
            <w:pPr>
              <w:keepNext/>
              <w:keepLines/>
              <w:spacing w:after="0"/>
              <w:rPr>
                <w:rFonts w:ascii="Arial" w:hAnsi="Arial"/>
                <w:sz w:val="18"/>
              </w:rPr>
            </w:pPr>
            <w:r w:rsidRPr="00F4784F">
              <w:rPr>
                <w:rFonts w:ascii="Arial" w:hAnsi="Arial"/>
                <w:sz w:val="18"/>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362FA0A2" w14:textId="77777777" w:rsidR="00253D55" w:rsidRPr="00F4784F" w:rsidRDefault="00253D55" w:rsidP="009B330A">
            <w:pPr>
              <w:keepNext/>
              <w:keepLines/>
              <w:spacing w:after="0"/>
              <w:rPr>
                <w:rFonts w:ascii="Arial" w:hAnsi="Arial"/>
                <w:sz w:val="18"/>
              </w:rPr>
            </w:pPr>
            <w:r w:rsidRPr="00F4784F">
              <w:rPr>
                <w:rFonts w:ascii="Arial" w:hAnsi="Arial"/>
                <w:sz w:val="18"/>
              </w:rPr>
              <w:t>Physical layer cell identity of NR Cell 2</w:t>
            </w:r>
          </w:p>
        </w:tc>
        <w:tc>
          <w:tcPr>
            <w:tcW w:w="1700" w:type="dxa"/>
            <w:tcBorders>
              <w:top w:val="single" w:sz="4" w:space="0" w:color="auto"/>
              <w:left w:val="single" w:sz="4" w:space="0" w:color="auto"/>
              <w:bottom w:val="single" w:sz="4" w:space="0" w:color="auto"/>
              <w:right w:val="single" w:sz="4" w:space="0" w:color="auto"/>
            </w:tcBorders>
          </w:tcPr>
          <w:p w14:paraId="5C3235AD"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D420AFD" w14:textId="77777777" w:rsidR="00253D55" w:rsidRPr="00F4784F" w:rsidRDefault="00253D55" w:rsidP="009B330A">
            <w:pPr>
              <w:keepNext/>
              <w:keepLines/>
              <w:spacing w:after="0"/>
              <w:rPr>
                <w:rFonts w:ascii="Arial" w:hAnsi="Arial"/>
                <w:sz w:val="18"/>
                <w:lang w:eastAsia="zh-CN"/>
              </w:rPr>
            </w:pPr>
          </w:p>
        </w:tc>
      </w:tr>
      <w:tr w:rsidR="00253D55" w:rsidRPr="00F4784F" w14:paraId="0385CF62" w14:textId="77777777" w:rsidTr="009B330A">
        <w:tc>
          <w:tcPr>
            <w:tcW w:w="4535" w:type="dxa"/>
            <w:tcBorders>
              <w:top w:val="single" w:sz="4" w:space="0" w:color="auto"/>
              <w:left w:val="single" w:sz="4" w:space="0" w:color="auto"/>
              <w:bottom w:val="single" w:sz="4" w:space="0" w:color="auto"/>
              <w:right w:val="single" w:sz="4" w:space="0" w:color="auto"/>
            </w:tcBorders>
          </w:tcPr>
          <w:p w14:paraId="1EC3B941" w14:textId="77777777" w:rsidR="00253D55" w:rsidRPr="00F4784F" w:rsidRDefault="00253D55" w:rsidP="009B330A">
            <w:pPr>
              <w:keepNext/>
              <w:keepLines/>
              <w:spacing w:after="0"/>
              <w:rPr>
                <w:rFonts w:ascii="Arial" w:hAnsi="Arial"/>
                <w:sz w:val="18"/>
              </w:rPr>
            </w:pPr>
            <w:r w:rsidRPr="00F4784F">
              <w:rPr>
                <w:rFonts w:ascii="Arial" w:hAnsi="Arial"/>
                <w:sz w:val="18"/>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55A6AAF5"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5F9699E"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C55D2D2" w14:textId="77777777" w:rsidR="00253D55" w:rsidRPr="00F4784F" w:rsidRDefault="00253D55" w:rsidP="009B330A">
            <w:pPr>
              <w:keepNext/>
              <w:keepLines/>
              <w:spacing w:after="0"/>
              <w:rPr>
                <w:rFonts w:ascii="Arial" w:hAnsi="Arial"/>
                <w:sz w:val="18"/>
              </w:rPr>
            </w:pPr>
          </w:p>
        </w:tc>
      </w:tr>
      <w:tr w:rsidR="00253D55" w:rsidRPr="00F4784F" w14:paraId="35FF56EE" w14:textId="77777777" w:rsidTr="009B330A">
        <w:tc>
          <w:tcPr>
            <w:tcW w:w="4535" w:type="dxa"/>
            <w:tcBorders>
              <w:top w:val="single" w:sz="4" w:space="0" w:color="auto"/>
              <w:left w:val="single" w:sz="4" w:space="0" w:color="auto"/>
              <w:bottom w:val="single" w:sz="4" w:space="0" w:color="auto"/>
              <w:right w:val="single" w:sz="4" w:space="0" w:color="auto"/>
            </w:tcBorders>
          </w:tcPr>
          <w:p w14:paraId="3F719747"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03C54CDF"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322C4D4"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E5CD3D" w14:textId="77777777" w:rsidR="00253D55" w:rsidRPr="00F4784F" w:rsidRDefault="00253D55" w:rsidP="009B330A">
            <w:pPr>
              <w:keepNext/>
              <w:keepLines/>
              <w:spacing w:after="0"/>
              <w:rPr>
                <w:rFonts w:ascii="Arial" w:hAnsi="Arial"/>
                <w:sz w:val="18"/>
              </w:rPr>
            </w:pPr>
          </w:p>
        </w:tc>
      </w:tr>
      <w:tr w:rsidR="00253D55" w:rsidRPr="00F4784F" w14:paraId="4D49440C" w14:textId="77777777" w:rsidTr="009B330A">
        <w:tc>
          <w:tcPr>
            <w:tcW w:w="4535" w:type="dxa"/>
            <w:tcBorders>
              <w:top w:val="single" w:sz="4" w:space="0" w:color="auto"/>
              <w:left w:val="single" w:sz="4" w:space="0" w:color="auto"/>
              <w:bottom w:val="single" w:sz="4" w:space="0" w:color="auto"/>
              <w:right w:val="single" w:sz="4" w:space="0" w:color="auto"/>
            </w:tcBorders>
          </w:tcPr>
          <w:p w14:paraId="1FB6C407"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18AF2AC"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A8C77D2"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DD63C4" w14:textId="77777777" w:rsidR="00253D55" w:rsidRPr="00F4784F" w:rsidRDefault="00253D55" w:rsidP="009B330A">
            <w:pPr>
              <w:keepNext/>
              <w:keepLines/>
              <w:spacing w:after="0"/>
              <w:rPr>
                <w:rFonts w:ascii="Arial" w:hAnsi="Arial"/>
                <w:sz w:val="18"/>
              </w:rPr>
            </w:pPr>
          </w:p>
        </w:tc>
      </w:tr>
      <w:tr w:rsidR="00253D55" w:rsidRPr="00F4784F" w14:paraId="1E874B36" w14:textId="77777777" w:rsidTr="009B330A">
        <w:tc>
          <w:tcPr>
            <w:tcW w:w="4535" w:type="dxa"/>
            <w:tcBorders>
              <w:top w:val="single" w:sz="4" w:space="0" w:color="auto"/>
              <w:left w:val="single" w:sz="4" w:space="0" w:color="auto"/>
              <w:bottom w:val="single" w:sz="4" w:space="0" w:color="auto"/>
              <w:right w:val="single" w:sz="4" w:space="0" w:color="auto"/>
            </w:tcBorders>
          </w:tcPr>
          <w:p w14:paraId="0EC46524"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1F68D552"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CC69F5"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4099434" w14:textId="77777777" w:rsidR="00253D55" w:rsidRPr="00F4784F" w:rsidRDefault="00253D55" w:rsidP="009B330A">
            <w:pPr>
              <w:keepNext/>
              <w:keepLines/>
              <w:spacing w:after="0"/>
              <w:rPr>
                <w:rFonts w:ascii="Arial" w:hAnsi="Arial"/>
                <w:sz w:val="18"/>
              </w:rPr>
            </w:pPr>
          </w:p>
        </w:tc>
      </w:tr>
      <w:tr w:rsidR="00253D55" w:rsidRPr="00F4784F" w14:paraId="4E5844FD" w14:textId="77777777" w:rsidTr="009B330A">
        <w:tc>
          <w:tcPr>
            <w:tcW w:w="4535" w:type="dxa"/>
            <w:tcBorders>
              <w:top w:val="single" w:sz="4" w:space="0" w:color="auto"/>
              <w:left w:val="single" w:sz="4" w:space="0" w:color="auto"/>
              <w:bottom w:val="single" w:sz="4" w:space="0" w:color="auto"/>
              <w:right w:val="single" w:sz="4" w:space="0" w:color="auto"/>
            </w:tcBorders>
          </w:tcPr>
          <w:p w14:paraId="475D128F"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89DDDC7"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B51EF5D"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15894FB" w14:textId="77777777" w:rsidR="00253D55" w:rsidRPr="00F4784F" w:rsidRDefault="00253D55" w:rsidP="009B330A">
            <w:pPr>
              <w:keepNext/>
              <w:keepLines/>
              <w:spacing w:after="0"/>
              <w:rPr>
                <w:rFonts w:ascii="Arial" w:hAnsi="Arial"/>
                <w:sz w:val="18"/>
              </w:rPr>
            </w:pPr>
          </w:p>
        </w:tc>
      </w:tr>
      <w:tr w:rsidR="00253D55" w:rsidRPr="00F4784F" w14:paraId="719AA40F" w14:textId="77777777" w:rsidTr="009B330A">
        <w:tc>
          <w:tcPr>
            <w:tcW w:w="4535" w:type="dxa"/>
            <w:tcBorders>
              <w:top w:val="single" w:sz="4" w:space="0" w:color="auto"/>
              <w:left w:val="single" w:sz="4" w:space="0" w:color="auto"/>
              <w:bottom w:val="single" w:sz="4" w:space="0" w:color="auto"/>
              <w:right w:val="single" w:sz="4" w:space="0" w:color="auto"/>
            </w:tcBorders>
          </w:tcPr>
          <w:p w14:paraId="2B5B75A7"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Pr>
          <w:p w14:paraId="6EBD560A"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709ABDAF"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B6BCCBF" w14:textId="77777777" w:rsidR="00253D55" w:rsidRPr="00F4784F" w:rsidRDefault="00253D55" w:rsidP="009B330A">
            <w:pPr>
              <w:keepNext/>
              <w:keepLines/>
              <w:spacing w:after="0"/>
              <w:rPr>
                <w:rFonts w:ascii="Arial" w:hAnsi="Arial"/>
                <w:sz w:val="18"/>
              </w:rPr>
            </w:pPr>
          </w:p>
        </w:tc>
      </w:tr>
      <w:tr w:rsidR="00253D55" w:rsidRPr="00F4784F" w14:paraId="3F7F9ABF" w14:textId="77777777" w:rsidTr="009B330A">
        <w:tc>
          <w:tcPr>
            <w:tcW w:w="4535" w:type="dxa"/>
            <w:tcBorders>
              <w:top w:val="single" w:sz="4" w:space="0" w:color="auto"/>
              <w:left w:val="single" w:sz="4" w:space="0" w:color="auto"/>
              <w:bottom w:val="single" w:sz="4" w:space="0" w:color="auto"/>
              <w:right w:val="single" w:sz="4" w:space="0" w:color="auto"/>
            </w:tcBorders>
          </w:tcPr>
          <w:p w14:paraId="5494CA36"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B1E4FB5"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E4C7A5"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CBC634" w14:textId="77777777" w:rsidR="00253D55" w:rsidRPr="00F4784F" w:rsidRDefault="00253D55" w:rsidP="009B330A">
            <w:pPr>
              <w:keepNext/>
              <w:keepLines/>
              <w:spacing w:after="0"/>
              <w:rPr>
                <w:rFonts w:ascii="Arial" w:hAnsi="Arial"/>
                <w:sz w:val="18"/>
              </w:rPr>
            </w:pPr>
          </w:p>
        </w:tc>
      </w:tr>
      <w:tr w:rsidR="00253D55" w:rsidRPr="00F4784F" w14:paraId="4F10171D" w14:textId="77777777" w:rsidTr="009B330A">
        <w:tc>
          <w:tcPr>
            <w:tcW w:w="4535" w:type="dxa"/>
            <w:tcBorders>
              <w:top w:val="single" w:sz="4" w:space="0" w:color="auto"/>
              <w:left w:val="single" w:sz="4" w:space="0" w:color="auto"/>
              <w:bottom w:val="single" w:sz="4" w:space="0" w:color="auto"/>
              <w:right w:val="single" w:sz="4" w:space="0" w:color="auto"/>
            </w:tcBorders>
          </w:tcPr>
          <w:p w14:paraId="1D6073C5"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8461300"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353B6F3"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D9E5AD9" w14:textId="77777777" w:rsidR="00253D55" w:rsidRPr="00F4784F" w:rsidRDefault="00253D55" w:rsidP="009B330A">
            <w:pPr>
              <w:keepNext/>
              <w:keepLines/>
              <w:spacing w:after="0"/>
              <w:rPr>
                <w:rFonts w:ascii="Arial" w:hAnsi="Arial"/>
                <w:sz w:val="18"/>
              </w:rPr>
            </w:pPr>
          </w:p>
        </w:tc>
      </w:tr>
      <w:tr w:rsidR="00253D55" w:rsidRPr="00F4784F" w14:paraId="2EBC2E32" w14:textId="77777777" w:rsidTr="009B330A">
        <w:tc>
          <w:tcPr>
            <w:tcW w:w="4535" w:type="dxa"/>
            <w:tcBorders>
              <w:top w:val="single" w:sz="4" w:space="0" w:color="auto"/>
              <w:left w:val="single" w:sz="4" w:space="0" w:color="auto"/>
              <w:bottom w:val="single" w:sz="4" w:space="0" w:color="auto"/>
              <w:right w:val="single" w:sz="4" w:space="0" w:color="auto"/>
            </w:tcBorders>
          </w:tcPr>
          <w:p w14:paraId="37539D09"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DBC3285"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7EAE065"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8AF78DA" w14:textId="77777777" w:rsidR="00253D55" w:rsidRPr="00F4784F" w:rsidRDefault="00253D55" w:rsidP="009B330A">
            <w:pPr>
              <w:keepNext/>
              <w:keepLines/>
              <w:spacing w:after="0"/>
              <w:rPr>
                <w:rFonts w:ascii="Arial" w:hAnsi="Arial"/>
                <w:sz w:val="18"/>
              </w:rPr>
            </w:pPr>
          </w:p>
        </w:tc>
      </w:tr>
      <w:tr w:rsidR="00253D55" w:rsidRPr="00F4784F" w14:paraId="0F6D4BEA" w14:textId="77777777" w:rsidTr="009B330A">
        <w:tc>
          <w:tcPr>
            <w:tcW w:w="4535" w:type="dxa"/>
            <w:tcBorders>
              <w:top w:val="single" w:sz="4" w:space="0" w:color="auto"/>
              <w:left w:val="single" w:sz="4" w:space="0" w:color="auto"/>
              <w:bottom w:val="single" w:sz="4" w:space="0" w:color="auto"/>
              <w:right w:val="single" w:sz="4" w:space="0" w:color="auto"/>
            </w:tcBorders>
          </w:tcPr>
          <w:p w14:paraId="0444F654"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4AAB6E6"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379337"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317498B" w14:textId="77777777" w:rsidR="00253D55" w:rsidRPr="00F4784F" w:rsidRDefault="00253D55" w:rsidP="009B330A">
            <w:pPr>
              <w:keepNext/>
              <w:keepLines/>
              <w:spacing w:after="0"/>
              <w:rPr>
                <w:rFonts w:ascii="Arial" w:hAnsi="Arial"/>
                <w:sz w:val="18"/>
              </w:rPr>
            </w:pPr>
          </w:p>
        </w:tc>
      </w:tr>
      <w:tr w:rsidR="00253D55" w:rsidRPr="00F4784F" w14:paraId="42E7C6D3" w14:textId="77777777" w:rsidTr="009B330A">
        <w:tc>
          <w:tcPr>
            <w:tcW w:w="4535" w:type="dxa"/>
            <w:tcBorders>
              <w:top w:val="single" w:sz="4" w:space="0" w:color="auto"/>
              <w:left w:val="single" w:sz="4" w:space="0" w:color="auto"/>
              <w:bottom w:val="single" w:sz="4" w:space="0" w:color="auto"/>
              <w:right w:val="single" w:sz="4" w:space="0" w:color="auto"/>
            </w:tcBorders>
          </w:tcPr>
          <w:p w14:paraId="6F06117E"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6DA0589"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5132EDE"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F9A2CF" w14:textId="77777777" w:rsidR="00253D55" w:rsidRPr="00F4784F" w:rsidRDefault="00253D55" w:rsidP="009B330A">
            <w:pPr>
              <w:keepNext/>
              <w:keepLines/>
              <w:spacing w:after="0"/>
              <w:rPr>
                <w:rFonts w:ascii="Arial" w:hAnsi="Arial"/>
                <w:sz w:val="18"/>
              </w:rPr>
            </w:pPr>
          </w:p>
        </w:tc>
      </w:tr>
      <w:tr w:rsidR="00253D55" w:rsidRPr="00F4784F" w14:paraId="5211B20C" w14:textId="77777777" w:rsidTr="009B330A">
        <w:tc>
          <w:tcPr>
            <w:tcW w:w="4535" w:type="dxa"/>
            <w:tcBorders>
              <w:left w:val="single" w:sz="4" w:space="0" w:color="auto"/>
              <w:bottom w:val="single" w:sz="4" w:space="0" w:color="auto"/>
              <w:right w:val="single" w:sz="4" w:space="0" w:color="auto"/>
            </w:tcBorders>
          </w:tcPr>
          <w:p w14:paraId="50C36E82"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7473539B" w14:textId="77777777" w:rsidR="00253D55" w:rsidRPr="00F4784F" w:rsidRDefault="00253D55" w:rsidP="009B330A">
            <w:pPr>
              <w:keepNext/>
              <w:keepLines/>
              <w:spacing w:after="0"/>
              <w:rPr>
                <w:rFonts w:ascii="Arial" w:hAnsi="Arial"/>
                <w:sz w:val="18"/>
              </w:rPr>
            </w:pPr>
            <w:r w:rsidRPr="00F4784F">
              <w:rPr>
                <w:rFonts w:ascii="Arial" w:hAnsi="Arial" w:cs="Arial"/>
                <w:iCs/>
                <w:sz w:val="18"/>
                <w:szCs w:val="18"/>
              </w:rPr>
              <w:t xml:space="preserve">LTM-TCI-Info </w:t>
            </w:r>
            <w:r w:rsidRPr="00F4784F">
              <w:rPr>
                <w:rFonts w:ascii="Arial" w:hAnsi="Arial" w:cs="Arial"/>
                <w:sz w:val="18"/>
                <w:szCs w:val="18"/>
              </w:rPr>
              <w:t xml:space="preserve">specified in TS 38.508-1 [4] Table 4.6.3-67I </w:t>
            </w:r>
            <w:r w:rsidRPr="00F4784F">
              <w:rPr>
                <w:rFonts w:ascii="Arial" w:hAnsi="Arial" w:cs="Arial" w:hint="eastAsia"/>
                <w:sz w:val="18"/>
                <w:szCs w:val="18"/>
                <w:lang w:eastAsia="zh-CN"/>
              </w:rPr>
              <w:t>with</w:t>
            </w:r>
            <w:r w:rsidRPr="00F4784F">
              <w:rPr>
                <w:rFonts w:ascii="Arial" w:hAnsi="Arial" w:cs="Arial"/>
                <w:sz w:val="18"/>
                <w:szCs w:val="18"/>
              </w:rPr>
              <w:t xml:space="preserve"> </w:t>
            </w:r>
            <w:r w:rsidRPr="00F4784F">
              <w:rPr>
                <w:rFonts w:ascii="Arial" w:hAnsi="Arial" w:cs="Arial" w:hint="eastAsia"/>
                <w:sz w:val="18"/>
                <w:szCs w:val="18"/>
                <w:lang w:eastAsia="zh-CN"/>
              </w:rPr>
              <w:t>condition</w:t>
            </w:r>
            <w:r w:rsidRPr="00F4784F">
              <w:rPr>
                <w:rFonts w:ascii="Arial" w:hAnsi="Arial" w:cs="Arial"/>
                <w:sz w:val="18"/>
                <w:szCs w:val="18"/>
              </w:rPr>
              <w:t xml:space="preserve"> J</w:t>
            </w:r>
            <w:r w:rsidRPr="00F4784F">
              <w:rPr>
                <w:rFonts w:ascii="Arial" w:hAnsi="Arial" w:cs="Arial" w:hint="eastAsia"/>
                <w:sz w:val="18"/>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075B4E1C"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4D031C2" w14:textId="77777777" w:rsidR="00253D55" w:rsidRPr="00F4784F" w:rsidRDefault="00253D55" w:rsidP="009B330A">
            <w:pPr>
              <w:keepNext/>
              <w:keepLines/>
              <w:spacing w:after="0"/>
              <w:rPr>
                <w:rFonts w:ascii="Arial" w:hAnsi="Arial"/>
                <w:sz w:val="18"/>
              </w:rPr>
            </w:pPr>
          </w:p>
        </w:tc>
      </w:tr>
      <w:tr w:rsidR="00253D55" w:rsidRPr="00F4784F" w14:paraId="732D86F0" w14:textId="77777777" w:rsidTr="009B330A">
        <w:tc>
          <w:tcPr>
            <w:tcW w:w="4535" w:type="dxa"/>
            <w:tcBorders>
              <w:top w:val="single" w:sz="4" w:space="0" w:color="auto"/>
              <w:left w:val="single" w:sz="4" w:space="0" w:color="auto"/>
              <w:bottom w:val="single" w:sz="4" w:space="0" w:color="auto"/>
              <w:right w:val="single" w:sz="4" w:space="0" w:color="auto"/>
            </w:tcBorders>
          </w:tcPr>
          <w:p w14:paraId="0BE856A5" w14:textId="77777777" w:rsidR="00253D55" w:rsidRPr="00F4784F" w:rsidRDefault="00253D55" w:rsidP="009B330A">
            <w:pPr>
              <w:keepNext/>
              <w:keepLines/>
              <w:spacing w:after="0"/>
              <w:rPr>
                <w:rFonts w:ascii="Arial" w:hAnsi="Arial"/>
                <w:sz w:val="18"/>
              </w:rPr>
            </w:pPr>
            <w:r w:rsidRPr="00F4784F">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B50BB13"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25BE84"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A0A961C" w14:textId="77777777" w:rsidR="00253D55" w:rsidRPr="00F4784F" w:rsidRDefault="00253D55" w:rsidP="009B330A">
            <w:pPr>
              <w:keepNext/>
              <w:keepLines/>
              <w:spacing w:after="0"/>
              <w:rPr>
                <w:rFonts w:ascii="Arial" w:hAnsi="Arial"/>
                <w:sz w:val="18"/>
              </w:rPr>
            </w:pPr>
          </w:p>
        </w:tc>
      </w:tr>
    </w:tbl>
    <w:p w14:paraId="349E8C11" w14:textId="77777777" w:rsidR="00253D55" w:rsidRPr="00F4784F" w:rsidRDefault="00253D55" w:rsidP="00253D55">
      <w:pPr>
        <w:rPr>
          <w:rFonts w:eastAsia="MS Mincho"/>
          <w:lang w:eastAsia="ja-JP"/>
        </w:rPr>
      </w:pPr>
    </w:p>
    <w:p w14:paraId="176A966F" w14:textId="77777777" w:rsidR="00A8058B" w:rsidRPr="00A15DCB" w:rsidRDefault="00A8058B" w:rsidP="00A8058B">
      <w:pPr>
        <w:pStyle w:val="Heading5"/>
      </w:pPr>
      <w:r w:rsidRPr="00A15DCB">
        <w:t>7.1.1.1.</w:t>
      </w:r>
      <w:r w:rsidRPr="00A15DCB">
        <w:rPr>
          <w:lang w:eastAsia="zh-CN"/>
        </w:rPr>
        <w:t>29</w:t>
      </w:r>
      <w:r w:rsidRPr="00A15DCB">
        <w:tab/>
      </w:r>
      <w:r w:rsidRPr="00A15DCB">
        <w:rPr>
          <w:rFonts w:eastAsiaTheme="minorEastAsia"/>
          <w:lang w:eastAsia="zh-CN"/>
        </w:rPr>
        <w:t>Random access procedure / Successful / LTM cell switch / DL assignment on the PDCCH / UL grant</w:t>
      </w:r>
    </w:p>
    <w:p w14:paraId="6F19E9AD" w14:textId="77777777" w:rsidR="00A8058B" w:rsidRPr="00A15DCB" w:rsidRDefault="00A8058B" w:rsidP="00A8058B">
      <w:pPr>
        <w:pStyle w:val="H6"/>
      </w:pPr>
      <w:r w:rsidRPr="00A15DCB">
        <w:t>7.1.1.1.</w:t>
      </w:r>
      <w:r w:rsidRPr="00A15DCB">
        <w:rPr>
          <w:lang w:eastAsia="zh-CN"/>
        </w:rPr>
        <w:t>29</w:t>
      </w:r>
      <w:r w:rsidRPr="00A15DCB">
        <w:t>.1</w:t>
      </w:r>
      <w:r w:rsidRPr="00A15DCB">
        <w:tab/>
        <w:t>Test Purpose (TP)</w:t>
      </w:r>
    </w:p>
    <w:p w14:paraId="50268B61" w14:textId="77777777" w:rsidR="00A8058B" w:rsidRPr="00A15DCB" w:rsidRDefault="00A8058B" w:rsidP="00A8058B">
      <w:pPr>
        <w:pStyle w:val="H6"/>
      </w:pPr>
      <w:r w:rsidRPr="00A15DCB">
        <w:t>(1)</w:t>
      </w:r>
    </w:p>
    <w:p w14:paraId="71BDFA0D" w14:textId="77777777" w:rsidR="00A8058B" w:rsidRPr="00A15DCB" w:rsidRDefault="00A8058B" w:rsidP="00A8058B">
      <w:pPr>
        <w:pStyle w:val="PL"/>
        <w:rPr>
          <w:noProof w:val="0"/>
        </w:rPr>
      </w:pPr>
      <w:r w:rsidRPr="00A15DCB">
        <w:rPr>
          <w:b/>
          <w:bCs/>
          <w:noProof w:val="0"/>
        </w:rPr>
        <w:t>with</w:t>
      </w:r>
      <w:r w:rsidRPr="00A15DCB">
        <w:rPr>
          <w:noProof w:val="0"/>
        </w:rPr>
        <w:t xml:space="preserve"> { UE in </w:t>
      </w:r>
      <w:r w:rsidRPr="00A15DCB">
        <w:rPr>
          <w:noProof w:val="0"/>
          <w:lang w:eastAsia="sv-SE"/>
        </w:rPr>
        <w:t>RRC_CONNECTED</w:t>
      </w:r>
      <w:r w:rsidRPr="00A15DCB">
        <w:rPr>
          <w:noProof w:val="0"/>
        </w:rPr>
        <w:t xml:space="preserve"> state with candidate configuration for LTM }</w:t>
      </w:r>
    </w:p>
    <w:p w14:paraId="202EC18E" w14:textId="77777777" w:rsidR="00A8058B" w:rsidRPr="00A15DCB" w:rsidRDefault="00A8058B" w:rsidP="00A8058B">
      <w:pPr>
        <w:pStyle w:val="PL"/>
        <w:rPr>
          <w:noProof w:val="0"/>
        </w:rPr>
      </w:pPr>
      <w:r w:rsidRPr="00A15DCB">
        <w:rPr>
          <w:b/>
          <w:bCs/>
          <w:noProof w:val="0"/>
        </w:rPr>
        <w:t>ensure that</w:t>
      </w:r>
      <w:r w:rsidRPr="00A15DCB">
        <w:rPr>
          <w:noProof w:val="0"/>
        </w:rPr>
        <w:t xml:space="preserve"> {</w:t>
      </w:r>
    </w:p>
    <w:p w14:paraId="3CC42FBD" w14:textId="77777777" w:rsidR="00A8058B" w:rsidRPr="00A15DCB" w:rsidRDefault="00A8058B" w:rsidP="00A8058B">
      <w:pPr>
        <w:pStyle w:val="PL"/>
        <w:rPr>
          <w:noProof w:val="0"/>
        </w:rPr>
      </w:pPr>
      <w:r w:rsidRPr="00A15DCB">
        <w:rPr>
          <w:noProof w:val="0"/>
        </w:rPr>
        <w:t xml:space="preserve">  </w:t>
      </w:r>
      <w:r w:rsidRPr="00A15DCB">
        <w:rPr>
          <w:b/>
          <w:bCs/>
          <w:noProof w:val="0"/>
        </w:rPr>
        <w:t>when</w:t>
      </w:r>
      <w:r w:rsidRPr="00A15DCB">
        <w:rPr>
          <w:noProof w:val="0"/>
        </w:rPr>
        <w:t xml:space="preserve"> { UE receives LTM Cell Switch Command MAC CE with Timing Advance Command is not set as FFF }</w:t>
      </w:r>
    </w:p>
    <w:p w14:paraId="4D68469E" w14:textId="77777777" w:rsidR="00A8058B" w:rsidRPr="00A15DCB" w:rsidRDefault="00A8058B" w:rsidP="00A8058B">
      <w:pPr>
        <w:pStyle w:val="PL"/>
        <w:rPr>
          <w:noProof w:val="0"/>
        </w:rPr>
      </w:pPr>
      <w:r w:rsidRPr="00A15DCB">
        <w:rPr>
          <w:noProof w:val="0"/>
        </w:rPr>
        <w:t xml:space="preserve">    </w:t>
      </w:r>
      <w:r w:rsidRPr="00A15DCB">
        <w:rPr>
          <w:b/>
          <w:bCs/>
          <w:noProof w:val="0"/>
        </w:rPr>
        <w:t>then</w:t>
      </w:r>
      <w:r w:rsidRPr="00A15DCB">
        <w:rPr>
          <w:noProof w:val="0"/>
        </w:rPr>
        <w:t xml:space="preserve"> { UE applies the Timing Advance Command for the PTAG and re-starts the timeAlignmentTimer }</w:t>
      </w:r>
    </w:p>
    <w:p w14:paraId="3469F6E3" w14:textId="77777777" w:rsidR="00A8058B" w:rsidRPr="00A15DCB" w:rsidRDefault="00A8058B" w:rsidP="00A8058B">
      <w:pPr>
        <w:pStyle w:val="PL"/>
        <w:rPr>
          <w:noProof w:val="0"/>
        </w:rPr>
      </w:pPr>
      <w:r w:rsidRPr="00A15DCB">
        <w:rPr>
          <w:noProof w:val="0"/>
        </w:rPr>
        <w:t xml:space="preserve">              }</w:t>
      </w:r>
    </w:p>
    <w:p w14:paraId="603133FC" w14:textId="77777777" w:rsidR="00A8058B" w:rsidRPr="00A15DCB" w:rsidRDefault="00A8058B" w:rsidP="00A8058B">
      <w:pPr>
        <w:pStyle w:val="PL"/>
        <w:rPr>
          <w:noProof w:val="0"/>
        </w:rPr>
      </w:pPr>
    </w:p>
    <w:p w14:paraId="5AA43C5D" w14:textId="77777777" w:rsidR="00A8058B" w:rsidRPr="00A15DCB" w:rsidRDefault="00A8058B" w:rsidP="00A8058B">
      <w:pPr>
        <w:pStyle w:val="H6"/>
      </w:pPr>
      <w:r w:rsidRPr="00A15DCB">
        <w:t>(2)</w:t>
      </w:r>
    </w:p>
    <w:p w14:paraId="69AC9240" w14:textId="77777777" w:rsidR="00A8058B" w:rsidRPr="00A15DCB" w:rsidRDefault="00A8058B" w:rsidP="00A8058B">
      <w:pPr>
        <w:pStyle w:val="PL"/>
        <w:rPr>
          <w:noProof w:val="0"/>
        </w:rPr>
      </w:pPr>
      <w:r w:rsidRPr="00A15DCB">
        <w:rPr>
          <w:b/>
          <w:bCs/>
          <w:noProof w:val="0"/>
        </w:rPr>
        <w:t>with</w:t>
      </w:r>
      <w:r w:rsidRPr="00A15DCB">
        <w:rPr>
          <w:noProof w:val="0"/>
        </w:rPr>
        <w:t xml:space="preserve"> { UE in </w:t>
      </w:r>
      <w:r w:rsidRPr="00A15DCB">
        <w:rPr>
          <w:noProof w:val="0"/>
          <w:lang w:eastAsia="sv-SE"/>
        </w:rPr>
        <w:t>RRC_CONNECTED</w:t>
      </w:r>
      <w:r w:rsidRPr="00A15DCB">
        <w:rPr>
          <w:noProof w:val="0"/>
        </w:rPr>
        <w:t xml:space="preserve"> state with an ongoing RACH-less LTM cell switch }</w:t>
      </w:r>
    </w:p>
    <w:p w14:paraId="1C73929E" w14:textId="77777777" w:rsidR="00A8058B" w:rsidRPr="00A15DCB" w:rsidRDefault="00A8058B" w:rsidP="00A8058B">
      <w:pPr>
        <w:pStyle w:val="PL"/>
        <w:rPr>
          <w:noProof w:val="0"/>
        </w:rPr>
      </w:pPr>
      <w:r w:rsidRPr="00A15DCB">
        <w:rPr>
          <w:b/>
          <w:bCs/>
          <w:noProof w:val="0"/>
        </w:rPr>
        <w:t>ensure that</w:t>
      </w:r>
      <w:r w:rsidRPr="00A15DCB">
        <w:rPr>
          <w:noProof w:val="0"/>
        </w:rPr>
        <w:t xml:space="preserve"> {</w:t>
      </w:r>
    </w:p>
    <w:p w14:paraId="18CC8A6C" w14:textId="77777777" w:rsidR="00A8058B" w:rsidRPr="00A15DCB" w:rsidRDefault="00A8058B" w:rsidP="00A8058B">
      <w:pPr>
        <w:pStyle w:val="PL"/>
        <w:rPr>
          <w:noProof w:val="0"/>
        </w:rPr>
      </w:pPr>
      <w:r w:rsidRPr="00A15DCB">
        <w:rPr>
          <w:noProof w:val="0"/>
        </w:rPr>
        <w:t xml:space="preserve">  </w:t>
      </w:r>
      <w:r w:rsidRPr="00A15DCB">
        <w:rPr>
          <w:b/>
          <w:bCs/>
          <w:noProof w:val="0"/>
        </w:rPr>
        <w:t>when</w:t>
      </w:r>
      <w:r w:rsidRPr="00A15DCB">
        <w:rPr>
          <w:noProof w:val="0"/>
        </w:rPr>
        <w:t xml:space="preserve"> { UE receives downlink assignment on the PDCCH for the MAC entity's C-RNTI after the first PUSCH transmission to the Serving Cell }</w:t>
      </w:r>
    </w:p>
    <w:p w14:paraId="79E70E99" w14:textId="77777777" w:rsidR="00A8058B" w:rsidRPr="00A15DCB" w:rsidRDefault="00A8058B" w:rsidP="00A8058B">
      <w:pPr>
        <w:pStyle w:val="PL"/>
        <w:rPr>
          <w:noProof w:val="0"/>
        </w:rPr>
      </w:pPr>
      <w:r w:rsidRPr="00A15DCB">
        <w:rPr>
          <w:noProof w:val="0"/>
        </w:rPr>
        <w:t xml:space="preserve">    </w:t>
      </w:r>
      <w:r w:rsidRPr="00A15DCB">
        <w:rPr>
          <w:b/>
          <w:bCs/>
          <w:noProof w:val="0"/>
        </w:rPr>
        <w:t>then</w:t>
      </w:r>
      <w:r w:rsidRPr="00A15DCB">
        <w:rPr>
          <w:noProof w:val="0"/>
        </w:rPr>
        <w:t xml:space="preserve"> { UE considers the LTM cell switch successful }</w:t>
      </w:r>
    </w:p>
    <w:p w14:paraId="3027FAB8" w14:textId="77777777" w:rsidR="00A8058B" w:rsidRPr="00A15DCB" w:rsidRDefault="00A8058B" w:rsidP="00A8058B">
      <w:pPr>
        <w:pStyle w:val="PL"/>
        <w:rPr>
          <w:noProof w:val="0"/>
        </w:rPr>
      </w:pPr>
      <w:r w:rsidRPr="00A15DCB">
        <w:rPr>
          <w:noProof w:val="0"/>
        </w:rPr>
        <w:t xml:space="preserve">              }</w:t>
      </w:r>
    </w:p>
    <w:p w14:paraId="08CA377E" w14:textId="77777777" w:rsidR="00A8058B" w:rsidRPr="00A15DCB" w:rsidRDefault="00A8058B" w:rsidP="00A8058B">
      <w:pPr>
        <w:pStyle w:val="PL"/>
        <w:rPr>
          <w:noProof w:val="0"/>
        </w:rPr>
      </w:pPr>
    </w:p>
    <w:p w14:paraId="50BF9DA9" w14:textId="77777777" w:rsidR="00A8058B" w:rsidRPr="00A15DCB" w:rsidRDefault="00A8058B" w:rsidP="00A8058B">
      <w:pPr>
        <w:pStyle w:val="H6"/>
      </w:pPr>
      <w:r w:rsidRPr="00A15DCB">
        <w:t>(3)</w:t>
      </w:r>
    </w:p>
    <w:p w14:paraId="621041C5" w14:textId="77777777" w:rsidR="00A8058B" w:rsidRPr="00A15DCB" w:rsidRDefault="00A8058B" w:rsidP="00A8058B">
      <w:pPr>
        <w:pStyle w:val="PL"/>
        <w:rPr>
          <w:noProof w:val="0"/>
        </w:rPr>
      </w:pPr>
      <w:r w:rsidRPr="00A15DCB">
        <w:rPr>
          <w:b/>
          <w:bCs/>
          <w:noProof w:val="0"/>
        </w:rPr>
        <w:t>with</w:t>
      </w:r>
      <w:r w:rsidRPr="00A15DCB">
        <w:rPr>
          <w:noProof w:val="0"/>
        </w:rPr>
        <w:t xml:space="preserve"> { UE in </w:t>
      </w:r>
      <w:r w:rsidRPr="00A15DCB">
        <w:rPr>
          <w:noProof w:val="0"/>
          <w:lang w:eastAsia="sv-SE"/>
        </w:rPr>
        <w:t>RRC_CONNECTED</w:t>
      </w:r>
      <w:r w:rsidRPr="00A15DCB">
        <w:rPr>
          <w:noProof w:val="0"/>
        </w:rPr>
        <w:t xml:space="preserve"> state with an ongoing RACH-less LTM cell switch }</w:t>
      </w:r>
    </w:p>
    <w:p w14:paraId="24B8198E" w14:textId="77777777" w:rsidR="00A8058B" w:rsidRPr="00A15DCB" w:rsidRDefault="00A8058B" w:rsidP="00A8058B">
      <w:pPr>
        <w:pStyle w:val="PL"/>
        <w:rPr>
          <w:noProof w:val="0"/>
        </w:rPr>
      </w:pPr>
      <w:r w:rsidRPr="00A15DCB">
        <w:rPr>
          <w:b/>
          <w:bCs/>
          <w:noProof w:val="0"/>
        </w:rPr>
        <w:t>ensure that</w:t>
      </w:r>
      <w:r w:rsidRPr="00A15DCB">
        <w:rPr>
          <w:noProof w:val="0"/>
        </w:rPr>
        <w:t xml:space="preserve"> {</w:t>
      </w:r>
    </w:p>
    <w:p w14:paraId="45B92125" w14:textId="77777777" w:rsidR="00A8058B" w:rsidRPr="00A15DCB" w:rsidRDefault="00A8058B" w:rsidP="00A8058B">
      <w:pPr>
        <w:pStyle w:val="PL"/>
        <w:rPr>
          <w:noProof w:val="0"/>
        </w:rPr>
      </w:pPr>
      <w:r w:rsidRPr="00A15DCB">
        <w:rPr>
          <w:noProof w:val="0"/>
        </w:rPr>
        <w:t xml:space="preserve">  </w:t>
      </w:r>
      <w:r w:rsidRPr="00A15DCB">
        <w:rPr>
          <w:b/>
          <w:bCs/>
          <w:noProof w:val="0"/>
        </w:rPr>
        <w:t>when</w:t>
      </w:r>
      <w:r w:rsidRPr="00A15DCB">
        <w:rPr>
          <w:noProof w:val="0"/>
        </w:rPr>
        <w:t xml:space="preserve"> { UE receives an uplink grant for a new transmission on the same HARQ process used for the first PUSCH transmission to the Serving Cell }</w:t>
      </w:r>
    </w:p>
    <w:p w14:paraId="6A3969FF" w14:textId="77777777" w:rsidR="00A8058B" w:rsidRPr="00A15DCB" w:rsidRDefault="00A8058B" w:rsidP="00A8058B">
      <w:pPr>
        <w:pStyle w:val="PL"/>
        <w:rPr>
          <w:noProof w:val="0"/>
        </w:rPr>
      </w:pPr>
      <w:r w:rsidRPr="00A15DCB">
        <w:rPr>
          <w:noProof w:val="0"/>
        </w:rPr>
        <w:t xml:space="preserve">    </w:t>
      </w:r>
      <w:r w:rsidRPr="00A15DCB">
        <w:rPr>
          <w:b/>
          <w:bCs/>
          <w:noProof w:val="0"/>
        </w:rPr>
        <w:t>then</w:t>
      </w:r>
      <w:r w:rsidRPr="00A15DCB">
        <w:rPr>
          <w:noProof w:val="0"/>
        </w:rPr>
        <w:t xml:space="preserve"> { UE considers the LTM cell switch successful }</w:t>
      </w:r>
    </w:p>
    <w:p w14:paraId="37A44882" w14:textId="77777777" w:rsidR="00A8058B" w:rsidRPr="00A15DCB" w:rsidRDefault="00A8058B" w:rsidP="00A8058B">
      <w:pPr>
        <w:pStyle w:val="PL"/>
        <w:rPr>
          <w:noProof w:val="0"/>
        </w:rPr>
      </w:pPr>
      <w:r w:rsidRPr="00A15DCB">
        <w:rPr>
          <w:noProof w:val="0"/>
        </w:rPr>
        <w:t xml:space="preserve">              }</w:t>
      </w:r>
    </w:p>
    <w:p w14:paraId="347E7A25" w14:textId="77777777" w:rsidR="00A8058B" w:rsidRPr="00A15DCB" w:rsidRDefault="00A8058B" w:rsidP="00A8058B">
      <w:pPr>
        <w:pStyle w:val="PL"/>
        <w:rPr>
          <w:noProof w:val="0"/>
        </w:rPr>
      </w:pPr>
    </w:p>
    <w:p w14:paraId="7320ABE3" w14:textId="77777777" w:rsidR="00A8058B" w:rsidRPr="00A15DCB" w:rsidRDefault="00A8058B" w:rsidP="00A8058B">
      <w:pPr>
        <w:pStyle w:val="H6"/>
      </w:pPr>
      <w:r w:rsidRPr="00A15DCB">
        <w:t>7.1.1.1.</w:t>
      </w:r>
      <w:r w:rsidRPr="00A15DCB">
        <w:rPr>
          <w:lang w:eastAsia="zh-CN"/>
        </w:rPr>
        <w:t>29</w:t>
      </w:r>
      <w:r w:rsidRPr="00A15DCB">
        <w:t>.2</w:t>
      </w:r>
      <w:r w:rsidRPr="00A15DCB">
        <w:tab/>
        <w:t xml:space="preserve">Conformance requirements </w:t>
      </w:r>
    </w:p>
    <w:p w14:paraId="476F2A7C" w14:textId="77777777" w:rsidR="00A8058B" w:rsidRPr="00A15DCB" w:rsidRDefault="00A8058B" w:rsidP="00A8058B">
      <w:r w:rsidRPr="00A15DCB">
        <w:t>References: The conformance requirements covered in the current TC are specified in: TS 3</w:t>
      </w:r>
      <w:r w:rsidRPr="00A15DCB">
        <w:rPr>
          <w:lang w:eastAsia="zh-CN"/>
        </w:rPr>
        <w:t>8</w:t>
      </w:r>
      <w:r w:rsidRPr="00A15DCB">
        <w:t>.321 clause 5.2</w:t>
      </w:r>
      <w:r w:rsidRPr="00A15DCB">
        <w:rPr>
          <w:lang w:eastAsia="zh-CN"/>
        </w:rPr>
        <w:t>, 5.3.1</w:t>
      </w:r>
      <w:r w:rsidRPr="00A15DCB">
        <w:t xml:space="preserve"> and </w:t>
      </w:r>
      <w:r w:rsidRPr="00A15DCB">
        <w:rPr>
          <w:lang w:eastAsia="zh-CN"/>
        </w:rPr>
        <w:t>5.4.1.</w:t>
      </w:r>
      <w:r w:rsidRPr="00A15DCB">
        <w:t xml:space="preserve"> Unless otherwise stated these are Rel-18 requirements.</w:t>
      </w:r>
    </w:p>
    <w:p w14:paraId="0EBDBD2D" w14:textId="77777777" w:rsidR="00A8058B" w:rsidRPr="00A15DCB" w:rsidRDefault="00A8058B" w:rsidP="00A8058B">
      <w:r w:rsidRPr="00A15DCB">
        <w:lastRenderedPageBreak/>
        <w:t>[TS 38.321, clause 5.2]</w:t>
      </w:r>
    </w:p>
    <w:p w14:paraId="200F30EE" w14:textId="77777777" w:rsidR="00A8058B" w:rsidRPr="00A15DCB" w:rsidRDefault="00A8058B" w:rsidP="00A8058B">
      <w:pPr>
        <w:pStyle w:val="B1"/>
      </w:pPr>
      <w:r w:rsidRPr="00A15DCB">
        <w:rPr>
          <w:lang w:eastAsia="ko-KR"/>
        </w:rPr>
        <w:t>1&gt;</w:t>
      </w:r>
      <w:r w:rsidRPr="00A15DCB">
        <w:tab/>
        <w:t>when an LTM Cell Switch Command MAC CE</w:t>
      </w:r>
      <w:r w:rsidRPr="00A15DCB">
        <w:rPr>
          <w:lang w:eastAsia="ko-KR"/>
        </w:rPr>
        <w:t xml:space="preserve"> </w:t>
      </w:r>
      <w:r w:rsidRPr="00A15DCB">
        <w:t>is received and the Timing Advance Command is not set as FFF</w:t>
      </w:r>
      <w:r w:rsidRPr="00A15DCB">
        <w:rPr>
          <w:lang w:eastAsia="ko-KR"/>
        </w:rPr>
        <w:t>:</w:t>
      </w:r>
    </w:p>
    <w:p w14:paraId="01D4DC2D" w14:textId="77777777" w:rsidR="00A8058B" w:rsidRPr="00A15DCB" w:rsidRDefault="00A8058B" w:rsidP="00A8058B">
      <w:pPr>
        <w:pStyle w:val="B2"/>
      </w:pPr>
      <w:r w:rsidRPr="00A15DCB">
        <w:rPr>
          <w:lang w:eastAsia="ko-KR"/>
        </w:rPr>
        <w:t>2&gt;</w:t>
      </w:r>
      <w:r w:rsidRPr="00A15DCB">
        <w:tab/>
        <w:t>apply the Timing Advance Command for the PTAG as specified in clause 6.1.3.75;</w:t>
      </w:r>
    </w:p>
    <w:p w14:paraId="5E0F6949"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start or restart the </w:t>
      </w:r>
      <w:r w:rsidRPr="00A15DCB">
        <w:rPr>
          <w:i/>
        </w:rPr>
        <w:t>timeAlignmentTimer</w:t>
      </w:r>
      <w:r w:rsidRPr="00A15DCB">
        <w:t xml:space="preserve"> </w:t>
      </w:r>
      <w:r w:rsidRPr="00A15DCB">
        <w:rPr>
          <w:lang w:eastAsia="ko-KR"/>
        </w:rPr>
        <w:t>associated with the PTAG</w:t>
      </w:r>
      <w:r w:rsidRPr="00A15DCB">
        <w:t xml:space="preserve"> as specified in clause 6.1.3.75</w:t>
      </w:r>
      <w:r w:rsidRPr="00A15DCB">
        <w:rPr>
          <w:lang w:eastAsia="ko-KR"/>
        </w:rPr>
        <w:t>.</w:t>
      </w:r>
    </w:p>
    <w:p w14:paraId="1047058B" w14:textId="77777777" w:rsidR="00A8058B" w:rsidRPr="00A15DCB" w:rsidRDefault="00A8058B" w:rsidP="00A8058B">
      <w:pPr>
        <w:pStyle w:val="B1"/>
      </w:pPr>
      <w:r w:rsidRPr="00A15DCB">
        <w:rPr>
          <w:lang w:eastAsia="ko-KR"/>
        </w:rPr>
        <w:t>1&gt;</w:t>
      </w:r>
      <w:r w:rsidRPr="00A15DCB">
        <w:tab/>
        <w:t>when an LTM Cell Switch Command MAC CE is received, and the Timing Advance Command is set as FFF, and the UE has successfully measured the Timing Advance as in clause 5.18.35</w:t>
      </w:r>
      <w:r w:rsidRPr="00A15DCB">
        <w:rPr>
          <w:lang w:eastAsia="ko-KR"/>
        </w:rPr>
        <w:t>:</w:t>
      </w:r>
    </w:p>
    <w:p w14:paraId="0FAC5ED2" w14:textId="77777777" w:rsidR="00A8058B" w:rsidRPr="00A15DCB" w:rsidRDefault="00A8058B" w:rsidP="00A8058B">
      <w:pPr>
        <w:pStyle w:val="B2"/>
      </w:pPr>
      <w:r w:rsidRPr="00A15DCB">
        <w:rPr>
          <w:lang w:eastAsia="ko-KR"/>
        </w:rPr>
        <w:t>2&gt;</w:t>
      </w:r>
      <w:r w:rsidRPr="00A15DCB">
        <w:tab/>
        <w:t>apply the measured Timing Advance for the PTAG;</w:t>
      </w:r>
    </w:p>
    <w:p w14:paraId="62BE500A"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start or restart the </w:t>
      </w:r>
      <w:r w:rsidRPr="00A15DCB">
        <w:rPr>
          <w:i/>
        </w:rPr>
        <w:t>timeAlignmentTimer</w:t>
      </w:r>
      <w:r w:rsidRPr="00A15DCB">
        <w:t xml:space="preserve"> </w:t>
      </w:r>
      <w:r w:rsidRPr="00A15DCB">
        <w:rPr>
          <w:lang w:eastAsia="ko-KR"/>
        </w:rPr>
        <w:t>associated with the PTAG.</w:t>
      </w:r>
    </w:p>
    <w:p w14:paraId="3A1180DA" w14:textId="77777777" w:rsidR="00A8058B" w:rsidRPr="00A15DCB" w:rsidRDefault="00A8058B" w:rsidP="00A8058B">
      <w:r w:rsidRPr="00A15DCB">
        <w:t>[TS 38.321, clause 5.3.1]</w:t>
      </w:r>
    </w:p>
    <w:p w14:paraId="4C88F047" w14:textId="77777777" w:rsidR="00A8058B" w:rsidRPr="00A15DCB" w:rsidRDefault="00A8058B" w:rsidP="00A8058B">
      <w:pPr>
        <w:rPr>
          <w:lang w:eastAsia="ko-KR"/>
        </w:rPr>
      </w:pPr>
      <w:r w:rsidRPr="00A15DCB">
        <w:rPr>
          <w:lang w:eastAsia="ko-KR"/>
        </w:rPr>
        <w:t>Downlink assignments received on the PDCCH both indicate that there is a transmission on a DL-SCH for a particular MAC entity and provide the relevant HARQ information.</w:t>
      </w:r>
    </w:p>
    <w:p w14:paraId="3C76BFC4" w14:textId="77777777" w:rsidR="00A8058B" w:rsidRPr="00A15DCB" w:rsidRDefault="00A8058B" w:rsidP="00A8058B">
      <w:r w:rsidRPr="00A15DCB">
        <w:t>When the MAC entity has a C-RNTI</w:t>
      </w:r>
      <w:r w:rsidRPr="00A15DCB">
        <w:rPr>
          <w:lang w:eastAsia="ko-KR"/>
        </w:rPr>
        <w:t>,</w:t>
      </w:r>
      <w:r w:rsidRPr="00A15DCB">
        <w:t xml:space="preserve"> Temporary C-RNTI,</w:t>
      </w:r>
      <w:r w:rsidRPr="00A15DCB">
        <w:rPr>
          <w:lang w:eastAsia="ko-KR"/>
        </w:rPr>
        <w:t xml:space="preserve"> CS-RNTI, G-RNTI or G-CS-RNTI,</w:t>
      </w:r>
      <w:r w:rsidRPr="00A15DCB">
        <w:t xml:space="preserve"> the MAC entity shall for each </w:t>
      </w:r>
      <w:r w:rsidRPr="00A15DCB">
        <w:rPr>
          <w:lang w:eastAsia="ko-KR"/>
        </w:rPr>
        <w:t>PDCCH occasion</w:t>
      </w:r>
      <w:r w:rsidRPr="00A15DCB">
        <w:t xml:space="preserve"> during which it monitors PDCCH and for each Serving Cell:</w:t>
      </w:r>
    </w:p>
    <w:p w14:paraId="32A7923A" w14:textId="77777777" w:rsidR="00A8058B" w:rsidRPr="00A15DCB" w:rsidRDefault="00A8058B" w:rsidP="00A8058B">
      <w:pPr>
        <w:pStyle w:val="B1"/>
      </w:pPr>
      <w:r w:rsidRPr="00A15DCB">
        <w:rPr>
          <w:lang w:eastAsia="ko-KR"/>
        </w:rPr>
        <w:t>1&gt;</w:t>
      </w:r>
      <w:r w:rsidRPr="00A15DCB">
        <w:tab/>
        <w:t xml:space="preserve">if a downlink assignment for this </w:t>
      </w:r>
      <w:r w:rsidRPr="00A15DCB">
        <w:rPr>
          <w:lang w:eastAsia="ko-KR"/>
        </w:rPr>
        <w:t>PDCCH occasion</w:t>
      </w:r>
      <w:r w:rsidRPr="00A15DCB">
        <w:t xml:space="preserve"> and this Serving Cell has been received on the PDCCH for the MAC entity's C-RNTI, or Temporary C</w:t>
      </w:r>
      <w:r w:rsidRPr="00A15DCB">
        <w:noBreakHyphen/>
        <w:t xml:space="preserve">RNTI, or G-RNTI </w:t>
      </w:r>
      <w:r w:rsidRPr="00A15DCB">
        <w:rPr>
          <w:rFonts w:eastAsia="DengXian"/>
        </w:rPr>
        <w:t>configured for multicast MTCH</w:t>
      </w:r>
      <w:r w:rsidRPr="00A15DCB">
        <w:t>:</w:t>
      </w:r>
    </w:p>
    <w:p w14:paraId="61A1949C" w14:textId="77777777" w:rsidR="00A8058B" w:rsidRPr="00A15DCB" w:rsidRDefault="00A8058B" w:rsidP="00A8058B">
      <w:pPr>
        <w:pStyle w:val="B2"/>
      </w:pPr>
      <w:r w:rsidRPr="00A15DCB">
        <w:rPr>
          <w:lang w:eastAsia="ko-KR"/>
        </w:rPr>
        <w:t>2&gt;</w:t>
      </w:r>
      <w:r w:rsidRPr="00A15DCB">
        <w:tab/>
        <w:t>if this is the first downlink assignment for this Temporary C-RNTI:</w:t>
      </w:r>
    </w:p>
    <w:p w14:paraId="0ECF00D6" w14:textId="77777777" w:rsidR="00A8058B" w:rsidRPr="00A15DCB" w:rsidRDefault="00A8058B" w:rsidP="00A8058B">
      <w:pPr>
        <w:pStyle w:val="B3"/>
        <w:rPr>
          <w:lang w:eastAsia="ko-KR"/>
        </w:rPr>
      </w:pPr>
      <w:r w:rsidRPr="00A15DCB">
        <w:rPr>
          <w:lang w:eastAsia="ko-KR"/>
        </w:rPr>
        <w:t>3&gt;</w:t>
      </w:r>
      <w:r w:rsidRPr="00A15DCB">
        <w:tab/>
        <w:t>consider the NDI to have been toggled</w:t>
      </w:r>
      <w:r w:rsidRPr="00A15DCB">
        <w:rPr>
          <w:lang w:eastAsia="ko-KR"/>
        </w:rPr>
        <w:t>.</w:t>
      </w:r>
    </w:p>
    <w:p w14:paraId="365FD541" w14:textId="77777777" w:rsidR="00A8058B" w:rsidRPr="00A15DCB" w:rsidRDefault="00A8058B" w:rsidP="00A8058B">
      <w:pPr>
        <w:pStyle w:val="B2"/>
        <w:rPr>
          <w:lang w:eastAsia="ko-KR"/>
        </w:rPr>
      </w:pPr>
      <w:r w:rsidRPr="00A15DCB">
        <w:rPr>
          <w:lang w:eastAsia="ko-KR"/>
        </w:rPr>
        <w:t>2&gt;</w:t>
      </w:r>
      <w:r w:rsidRPr="00A15DCB">
        <w:rPr>
          <w:lang w:eastAsia="ko-KR"/>
        </w:rPr>
        <w:tab/>
        <w:t>if the downlink assignment is for the MAC entity's C-RNTI, and if the previous downlink assignment indicated to the HARQ entity of the same HARQ process was either a downlink assignment received for the MAC entity's CS-RNTI or G-CS-RNTI, or a configured downlink assignment for unicast or MBS multicast; or</w:t>
      </w:r>
    </w:p>
    <w:p w14:paraId="1584EB58" w14:textId="77777777" w:rsidR="00A8058B" w:rsidRPr="00A15DCB" w:rsidRDefault="00A8058B" w:rsidP="00A8058B">
      <w:pPr>
        <w:pStyle w:val="B2"/>
        <w:rPr>
          <w:rFonts w:eastAsia="Malgun Gothic"/>
          <w:lang w:eastAsia="ko-KR"/>
        </w:rPr>
      </w:pPr>
      <w:r w:rsidRPr="00A15DCB">
        <w:rPr>
          <w:lang w:eastAsia="ko-KR"/>
        </w:rPr>
        <w:t>2&gt;</w:t>
      </w:r>
      <w:r w:rsidRPr="00A15DCB">
        <w:rPr>
          <w:lang w:eastAsia="ko-KR"/>
        </w:rPr>
        <w:tab/>
        <w:t xml:space="preserve">if the downlink assignment is for the MAC entity's G-RNTI </w:t>
      </w:r>
      <w:r w:rsidRPr="00A15DCB">
        <w:rPr>
          <w:rFonts w:eastAsia="DengXian"/>
        </w:rPr>
        <w:t>configured for multicast MTCH</w:t>
      </w:r>
      <w:r w:rsidRPr="00A15DCB">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27454272" w14:textId="77777777" w:rsidR="00A8058B" w:rsidRPr="00A15DCB" w:rsidRDefault="00A8058B" w:rsidP="00A8058B">
      <w:pPr>
        <w:pStyle w:val="B3"/>
        <w:rPr>
          <w:lang w:eastAsia="ko-KR"/>
        </w:rPr>
      </w:pPr>
      <w:r w:rsidRPr="00A15DCB">
        <w:rPr>
          <w:lang w:eastAsia="ko-KR"/>
        </w:rPr>
        <w:t>3&gt;</w:t>
      </w:r>
      <w:r w:rsidRPr="00A15DCB">
        <w:rPr>
          <w:lang w:eastAsia="ko-KR"/>
        </w:rPr>
        <w:tab/>
        <w:t>consider the NDI to have been toggled regardless of the value of the NDI.</w:t>
      </w:r>
    </w:p>
    <w:p w14:paraId="2712E116" w14:textId="77777777" w:rsidR="00A8058B" w:rsidRPr="00A15DCB" w:rsidRDefault="00A8058B" w:rsidP="00A8058B">
      <w:pPr>
        <w:pStyle w:val="B2"/>
        <w:rPr>
          <w:lang w:eastAsia="zh-CN"/>
        </w:rPr>
      </w:pPr>
      <w:r w:rsidRPr="00A15DCB">
        <w:rPr>
          <w:lang w:eastAsia="zh-CN"/>
        </w:rPr>
        <w:t>2&gt;</w:t>
      </w:r>
      <w:r w:rsidRPr="00A15DCB">
        <w:rPr>
          <w:lang w:eastAsia="zh-CN"/>
        </w:rPr>
        <w:tab/>
        <w:t xml:space="preserve">stop the </w:t>
      </w:r>
      <w:r w:rsidRPr="00A15DCB">
        <w:rPr>
          <w:i/>
          <w:lang w:eastAsia="zh-CN"/>
        </w:rPr>
        <w:t>cg-SDT-RetransmissionTimer</w:t>
      </w:r>
      <w:r w:rsidRPr="00A15DCB">
        <w:rPr>
          <w:lang w:eastAsia="zh-CN"/>
        </w:rPr>
        <w:t>, if it is running,</w:t>
      </w:r>
      <w:r w:rsidRPr="00A15DCB">
        <w:rPr>
          <w:iCs/>
          <w:lang w:eastAsia="zh-CN"/>
        </w:rPr>
        <w:t xml:space="preserve"> </w:t>
      </w:r>
      <w:r w:rsidRPr="00A15DCB">
        <w:rPr>
          <w:lang w:eastAsia="zh-CN"/>
        </w:rPr>
        <w:t>for the corresponding HARQ process for initial transmission with CCCH message;</w:t>
      </w:r>
    </w:p>
    <w:p w14:paraId="1A51E262" w14:textId="77777777" w:rsidR="00A8058B" w:rsidRPr="00A15DCB" w:rsidRDefault="00A8058B" w:rsidP="00A8058B">
      <w:pPr>
        <w:pStyle w:val="B2"/>
        <w:rPr>
          <w:lang w:eastAsia="zh-CN"/>
        </w:rPr>
      </w:pPr>
      <w:r w:rsidRPr="00A15DCB">
        <w:rPr>
          <w:lang w:eastAsia="zh-CN"/>
        </w:rPr>
        <w:t>2&gt;</w:t>
      </w:r>
      <w:r w:rsidRPr="00A15DCB">
        <w:rPr>
          <w:lang w:eastAsia="zh-CN"/>
        </w:rPr>
        <w:tab/>
        <w:t xml:space="preserve">stop the </w:t>
      </w:r>
      <w:r w:rsidRPr="00A15DCB">
        <w:rPr>
          <w:i/>
          <w:lang w:eastAsia="zh-CN"/>
        </w:rPr>
        <w:t>cg-RRC-RetransmissionTimer</w:t>
      </w:r>
      <w:r w:rsidRPr="00A15DCB">
        <w:rPr>
          <w:lang w:eastAsia="zh-CN"/>
        </w:rPr>
        <w:t>, if it is running,</w:t>
      </w:r>
      <w:r w:rsidRPr="00A15DCB">
        <w:rPr>
          <w:iCs/>
          <w:lang w:eastAsia="zh-CN"/>
        </w:rPr>
        <w:t xml:space="preserve"> </w:t>
      </w:r>
      <w:r w:rsidRPr="00A15DCB">
        <w:rPr>
          <w:lang w:eastAsia="zh-CN"/>
        </w:rPr>
        <w:t>for the corresponding HARQ process for initial transmission of RACH-less handover or for the first PUSCH transmission at RACH-less LTM cell switch;</w:t>
      </w:r>
    </w:p>
    <w:p w14:paraId="526697D3" w14:textId="77777777" w:rsidR="00A8058B" w:rsidRPr="00A15DCB" w:rsidRDefault="00A8058B" w:rsidP="00A8058B">
      <w:pPr>
        <w:pStyle w:val="B2"/>
        <w:rPr>
          <w:lang w:eastAsia="zh-CN"/>
        </w:rPr>
      </w:pPr>
      <w:r w:rsidRPr="00A15DCB">
        <w:rPr>
          <w:lang w:eastAsia="zh-CN"/>
        </w:rPr>
        <w:t>2&gt;</w:t>
      </w:r>
      <w:r w:rsidRPr="00A15DCB">
        <w:rPr>
          <w:lang w:eastAsia="zh-CN"/>
        </w:rPr>
        <w:tab/>
        <w:t xml:space="preserve">stop the </w:t>
      </w:r>
      <w:r w:rsidRPr="00A15DCB">
        <w:rPr>
          <w:i/>
          <w:iCs/>
          <w:lang w:eastAsia="zh-CN"/>
        </w:rPr>
        <w:t>configuredGrantTimer</w:t>
      </w:r>
      <w:r w:rsidRPr="00A15DCB">
        <w:rPr>
          <w:lang w:eastAsia="zh-CN"/>
        </w:rPr>
        <w:t>, if it is running, for the corresponding HARQ process for initial transmission with CCCH message;</w:t>
      </w:r>
    </w:p>
    <w:p w14:paraId="44DB6BC5" w14:textId="77777777" w:rsidR="00A8058B" w:rsidRPr="00A15DCB" w:rsidRDefault="00A8058B" w:rsidP="00A8058B">
      <w:pPr>
        <w:pStyle w:val="B2"/>
        <w:rPr>
          <w:lang w:eastAsia="zh-CN"/>
        </w:rPr>
      </w:pPr>
      <w:r w:rsidRPr="00A15DCB">
        <w:rPr>
          <w:lang w:eastAsia="zh-CN"/>
        </w:rPr>
        <w:t>2&gt;</w:t>
      </w:r>
      <w:r w:rsidRPr="00A15DCB">
        <w:rPr>
          <w:lang w:eastAsia="zh-CN"/>
        </w:rPr>
        <w:tab/>
        <w:t>if the downlink assignment has been received on the PDCCH for the MAC entity's C-RNTI after the first PUSCH transmission to the Serving Cell:</w:t>
      </w:r>
    </w:p>
    <w:p w14:paraId="30C2308C" w14:textId="77777777" w:rsidR="00A8058B" w:rsidRPr="00A15DCB" w:rsidRDefault="00A8058B" w:rsidP="00A8058B">
      <w:pPr>
        <w:pStyle w:val="B3"/>
        <w:rPr>
          <w:lang w:eastAsia="zh-CN"/>
        </w:rPr>
      </w:pPr>
      <w:r w:rsidRPr="00A15DCB">
        <w:rPr>
          <w:lang w:eastAsia="zh-CN"/>
        </w:rPr>
        <w:t>3&gt;</w:t>
      </w:r>
      <w:r w:rsidRPr="00A15DCB">
        <w:rPr>
          <w:lang w:eastAsia="zh-CN"/>
        </w:rPr>
        <w:tab/>
        <w:t>if there is an ongoing RACH-less handover procedure:</w:t>
      </w:r>
    </w:p>
    <w:p w14:paraId="24CD2561" w14:textId="77777777" w:rsidR="00A8058B" w:rsidRPr="00A15DCB" w:rsidRDefault="00A8058B" w:rsidP="00A8058B">
      <w:pPr>
        <w:pStyle w:val="B4"/>
        <w:rPr>
          <w:lang w:eastAsia="ko-KR"/>
        </w:rPr>
      </w:pPr>
      <w:r w:rsidRPr="00A15DCB">
        <w:rPr>
          <w:lang w:eastAsia="ko-KR"/>
        </w:rPr>
        <w:t>4&gt;</w:t>
      </w:r>
      <w:r w:rsidRPr="00A15DCB">
        <w:rPr>
          <w:lang w:eastAsia="ko-KR"/>
        </w:rPr>
        <w:tab/>
        <w:t>consider the RACH-less handover to be successfully completed and indicate it to upper layers.</w:t>
      </w:r>
    </w:p>
    <w:p w14:paraId="6D1FCEC1" w14:textId="77777777" w:rsidR="00A8058B" w:rsidRPr="00A15DCB" w:rsidRDefault="00A8058B" w:rsidP="00A8058B">
      <w:pPr>
        <w:pStyle w:val="B3"/>
        <w:rPr>
          <w:lang w:eastAsia="zh-CN"/>
        </w:rPr>
      </w:pPr>
      <w:r w:rsidRPr="00A15DCB">
        <w:rPr>
          <w:lang w:eastAsia="zh-CN"/>
        </w:rPr>
        <w:t>3&gt;</w:t>
      </w:r>
      <w:r w:rsidRPr="00A15DCB">
        <w:rPr>
          <w:lang w:eastAsia="zh-CN"/>
        </w:rPr>
        <w:tab/>
        <w:t>else if RACH-less LTM cell switch is ongoing:</w:t>
      </w:r>
    </w:p>
    <w:p w14:paraId="784BBE1E" w14:textId="77777777" w:rsidR="00A8058B" w:rsidRPr="00A15DCB" w:rsidRDefault="00A8058B" w:rsidP="00A8058B">
      <w:pPr>
        <w:pStyle w:val="B4"/>
        <w:rPr>
          <w:lang w:eastAsia="zh-CN"/>
        </w:rPr>
      </w:pPr>
      <w:r w:rsidRPr="00A15DCB">
        <w:rPr>
          <w:lang w:eastAsia="zh-CN"/>
        </w:rPr>
        <w:t>4&gt;</w:t>
      </w:r>
      <w:r w:rsidRPr="00A15DCB">
        <w:rPr>
          <w:lang w:eastAsia="zh-CN"/>
        </w:rPr>
        <w:tab/>
        <w:t>consider the LTM cell switch to be successfully completed and indicate it to upper layers.</w:t>
      </w:r>
    </w:p>
    <w:p w14:paraId="0CC9766B" w14:textId="77777777" w:rsidR="00A8058B" w:rsidRPr="00A15DCB" w:rsidRDefault="00A8058B" w:rsidP="00A8058B">
      <w:pPr>
        <w:pStyle w:val="B2"/>
        <w:rPr>
          <w:lang w:eastAsia="ko-KR"/>
        </w:rPr>
      </w:pPr>
      <w:r w:rsidRPr="00A15DCB">
        <w:rPr>
          <w:lang w:eastAsia="ko-KR"/>
        </w:rPr>
        <w:t>2&gt;</w:t>
      </w:r>
      <w:r w:rsidRPr="00A15DCB">
        <w:tab/>
        <w:t>indicate the presence of a downlink assignment and deliver the associated HARQ information to the HARQ entity</w:t>
      </w:r>
      <w:r w:rsidRPr="00A15DCB">
        <w:rPr>
          <w:lang w:eastAsia="ko-KR"/>
        </w:rPr>
        <w:t>.</w:t>
      </w:r>
    </w:p>
    <w:p w14:paraId="27D0A18B" w14:textId="77777777" w:rsidR="00A8058B" w:rsidRPr="00A15DCB" w:rsidRDefault="00A8058B" w:rsidP="00A8058B">
      <w:r w:rsidRPr="00A15DCB">
        <w:t>[TS 38.321, clause 5.4.1]</w:t>
      </w:r>
    </w:p>
    <w:p w14:paraId="09D20D98" w14:textId="77777777" w:rsidR="00A8058B" w:rsidRPr="00A15DCB" w:rsidRDefault="00A8058B" w:rsidP="00A8058B">
      <w:r w:rsidRPr="00A15DCB">
        <w:lastRenderedPageBreak/>
        <w:t>If the MAC entity has a C-RNTI</w:t>
      </w:r>
      <w:r w:rsidRPr="00A15DCB">
        <w:rPr>
          <w:lang w:eastAsia="ko-KR"/>
        </w:rPr>
        <w:t>,</w:t>
      </w:r>
      <w:r w:rsidRPr="00A15DCB">
        <w:t xml:space="preserve"> a Temporary C-RNTI</w:t>
      </w:r>
      <w:r w:rsidRPr="00A15DCB">
        <w:rPr>
          <w:lang w:eastAsia="ko-KR"/>
        </w:rPr>
        <w:t>, or CS-RNTI</w:t>
      </w:r>
      <w:r w:rsidRPr="00A15DCB">
        <w:t xml:space="preserve">, the MAC entity shall for each </w:t>
      </w:r>
      <w:r w:rsidRPr="00A15DCB">
        <w:rPr>
          <w:lang w:eastAsia="ko-KR"/>
        </w:rPr>
        <w:t>PDCCH occasion</w:t>
      </w:r>
      <w:r w:rsidRPr="00A15DCB">
        <w:t xml:space="preserve"> and for each Serving Cell belonging to a TAG that has a running </w:t>
      </w:r>
      <w:r w:rsidRPr="00A15DCB">
        <w:rPr>
          <w:i/>
        </w:rPr>
        <w:t>timeAlignmentTimer</w:t>
      </w:r>
      <w:r w:rsidRPr="00A15DCB">
        <w:t xml:space="preserve"> or a running </w:t>
      </w:r>
      <w:r w:rsidRPr="00A15DCB">
        <w:rPr>
          <w:i/>
        </w:rPr>
        <w:t>cg-SDT-TimeAlignmentTimer</w:t>
      </w:r>
      <w:r w:rsidRPr="00A15DCB">
        <w:rPr>
          <w:iCs/>
        </w:rPr>
        <w:t xml:space="preserve"> </w:t>
      </w:r>
      <w:r w:rsidRPr="00A15DCB">
        <w:t xml:space="preserve">and for each grant received for this </w:t>
      </w:r>
      <w:r w:rsidRPr="00A15DCB">
        <w:rPr>
          <w:lang w:eastAsia="ko-KR"/>
        </w:rPr>
        <w:t>PDCCH occasion</w:t>
      </w:r>
      <w:r w:rsidRPr="00A15DCB">
        <w:t>:</w:t>
      </w:r>
    </w:p>
    <w:p w14:paraId="5A602741" w14:textId="77777777" w:rsidR="00A8058B" w:rsidRPr="00A15DCB" w:rsidRDefault="00A8058B" w:rsidP="00A8058B">
      <w:pPr>
        <w:pStyle w:val="B1"/>
      </w:pPr>
      <w:r w:rsidRPr="00A15DCB">
        <w:rPr>
          <w:lang w:eastAsia="ko-KR"/>
        </w:rPr>
        <w:t>1&gt;</w:t>
      </w:r>
      <w:r w:rsidRPr="00A15DCB">
        <w:tab/>
        <w:t>if an uplink grant for this Serving Cell has been received on the PDCCH for the MAC entity's C-RNTI or Temporary C-RNTI; or</w:t>
      </w:r>
    </w:p>
    <w:p w14:paraId="35CEDACE" w14:textId="77777777" w:rsidR="00A8058B" w:rsidRPr="00A15DCB" w:rsidRDefault="00A8058B" w:rsidP="00A8058B">
      <w:pPr>
        <w:pStyle w:val="B1"/>
      </w:pPr>
      <w:r w:rsidRPr="00A15DCB">
        <w:rPr>
          <w:lang w:eastAsia="ko-KR"/>
        </w:rPr>
        <w:t>1&gt;</w:t>
      </w:r>
      <w:r w:rsidRPr="00A15DCB">
        <w:tab/>
        <w:t>if an uplink grant has been received in a Random Access Response:</w:t>
      </w:r>
    </w:p>
    <w:p w14:paraId="5BACE3C8" w14:textId="77777777" w:rsidR="00A8058B" w:rsidRPr="00A15DCB" w:rsidRDefault="00A8058B" w:rsidP="00A8058B">
      <w:pPr>
        <w:pStyle w:val="B2"/>
        <w:rPr>
          <w:lang w:eastAsia="ko-KR"/>
        </w:rPr>
      </w:pPr>
      <w:r w:rsidRPr="00A15DCB">
        <w:rPr>
          <w:lang w:eastAsia="ko-KR"/>
        </w:rPr>
        <w:t>2&gt;</w:t>
      </w:r>
      <w:r w:rsidRPr="00A15DCB">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12AB4C6C" w14:textId="77777777" w:rsidR="00A8058B" w:rsidRPr="00A15DCB" w:rsidRDefault="00A8058B" w:rsidP="00A8058B">
      <w:pPr>
        <w:pStyle w:val="B3"/>
        <w:rPr>
          <w:lang w:eastAsia="ko-KR"/>
        </w:rPr>
      </w:pPr>
      <w:r w:rsidRPr="00A15DCB">
        <w:rPr>
          <w:lang w:eastAsia="ko-KR"/>
        </w:rPr>
        <w:t>3&gt;</w:t>
      </w:r>
      <w:r w:rsidRPr="00A15DCB">
        <w:rPr>
          <w:lang w:eastAsia="ko-KR"/>
        </w:rPr>
        <w:tab/>
        <w:t>consider the NDI to have been toggled for the corresponding HARQ process regardless of the value of the NDI.</w:t>
      </w:r>
    </w:p>
    <w:p w14:paraId="509F79C4" w14:textId="77777777" w:rsidR="00A8058B" w:rsidRPr="00A15DCB" w:rsidRDefault="00A8058B" w:rsidP="00A8058B">
      <w:pPr>
        <w:pStyle w:val="B2"/>
        <w:rPr>
          <w:lang w:eastAsia="ko-KR"/>
        </w:rPr>
      </w:pPr>
      <w:r w:rsidRPr="00A15DCB">
        <w:rPr>
          <w:lang w:eastAsia="ko-KR"/>
        </w:rPr>
        <w:t>2&gt;</w:t>
      </w:r>
      <w:r w:rsidRPr="00A15DCB">
        <w:rPr>
          <w:lang w:eastAsia="ko-KR"/>
        </w:rPr>
        <w:tab/>
        <w:t>if the uplink grant is for MAC entity's C-RNTI, and the identified HARQ process is configured for a configured uplink grant:</w:t>
      </w:r>
    </w:p>
    <w:p w14:paraId="110F2654" w14:textId="77777777" w:rsidR="00A8058B" w:rsidRPr="00A15DCB" w:rsidRDefault="00A8058B" w:rsidP="00A8058B">
      <w:pPr>
        <w:pStyle w:val="B3"/>
        <w:rPr>
          <w:lang w:eastAsia="ko-KR"/>
        </w:rPr>
      </w:pPr>
      <w:r w:rsidRPr="00A15DCB">
        <w:rPr>
          <w:lang w:eastAsia="ko-KR"/>
        </w:rPr>
        <w:t>3&gt;</w:t>
      </w:r>
      <w:r w:rsidRPr="00A15DCB">
        <w:rPr>
          <w:lang w:eastAsia="ko-KR"/>
        </w:rPr>
        <w:tab/>
        <w:t xml:space="preserve">start or restart the </w:t>
      </w:r>
      <w:r w:rsidRPr="00A15DCB">
        <w:rPr>
          <w:i/>
          <w:lang w:eastAsia="ko-KR"/>
        </w:rPr>
        <w:t>configuredGrantTimer</w:t>
      </w:r>
      <w:r w:rsidRPr="00A15DCB">
        <w:rPr>
          <w:lang w:eastAsia="ko-KR"/>
        </w:rPr>
        <w:t xml:space="preserve"> for the corresponding HARQ process, if configured;</w:t>
      </w:r>
    </w:p>
    <w:p w14:paraId="0D3E1AFE" w14:textId="77777777" w:rsidR="00A8058B" w:rsidRPr="00A15DCB" w:rsidRDefault="00A8058B" w:rsidP="00A8058B">
      <w:pPr>
        <w:pStyle w:val="B3"/>
        <w:rPr>
          <w:lang w:eastAsia="ko-KR"/>
        </w:rPr>
      </w:pPr>
      <w:r w:rsidRPr="00A15DCB">
        <w:rPr>
          <w:lang w:eastAsia="ko-KR"/>
        </w:rPr>
        <w:t>3&gt;</w:t>
      </w:r>
      <w:r w:rsidRPr="00A15DCB">
        <w:rPr>
          <w:lang w:eastAsia="ko-KR"/>
        </w:rPr>
        <w:tab/>
        <w:t xml:space="preserve">stop the </w:t>
      </w:r>
      <w:r w:rsidRPr="00A15DCB">
        <w:rPr>
          <w:i/>
          <w:lang w:eastAsia="ko-KR"/>
        </w:rPr>
        <w:t>cg-RetransmissionTimer</w:t>
      </w:r>
      <w:r w:rsidRPr="00A15DCB">
        <w:rPr>
          <w:lang w:eastAsia="ko-KR"/>
        </w:rPr>
        <w:t xml:space="preserve"> for the corresponding HARQ process, if running.</w:t>
      </w:r>
    </w:p>
    <w:p w14:paraId="229E37C6"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stop the </w:t>
      </w:r>
      <w:r w:rsidRPr="00A15DCB">
        <w:rPr>
          <w:i/>
          <w:lang w:eastAsia="ko-KR"/>
        </w:rPr>
        <w:t>cg-SDT-RetransmissionTimer</w:t>
      </w:r>
      <w:r w:rsidRPr="00A15DCB">
        <w:rPr>
          <w:iCs/>
          <w:lang w:eastAsia="ko-KR"/>
        </w:rPr>
        <w:t xml:space="preserve"> for the corresponding HARQ process</w:t>
      </w:r>
      <w:r w:rsidRPr="00A15DCB">
        <w:rPr>
          <w:lang w:eastAsia="ko-KR"/>
        </w:rPr>
        <w:t>, if running.</w:t>
      </w:r>
    </w:p>
    <w:p w14:paraId="2ACE74EF"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stop the </w:t>
      </w:r>
      <w:r w:rsidRPr="00A15DCB">
        <w:rPr>
          <w:i/>
          <w:lang w:eastAsia="ko-KR"/>
        </w:rPr>
        <w:t>cg-RRC-RetransmissionTimer</w:t>
      </w:r>
      <w:r w:rsidRPr="00A15DCB">
        <w:rPr>
          <w:iCs/>
          <w:lang w:eastAsia="ko-KR"/>
        </w:rPr>
        <w:t xml:space="preserve"> for the corresponding HARQ process</w:t>
      </w:r>
      <w:r w:rsidRPr="00A15DCB">
        <w:rPr>
          <w:lang w:eastAsia="ko-KR"/>
        </w:rPr>
        <w:t>, if running.</w:t>
      </w:r>
    </w:p>
    <w:p w14:paraId="4D68ABAC" w14:textId="77777777" w:rsidR="00A8058B" w:rsidRPr="00A15DCB" w:rsidRDefault="00A8058B" w:rsidP="00A8058B">
      <w:pPr>
        <w:pStyle w:val="B2"/>
        <w:rPr>
          <w:lang w:eastAsia="ko-KR"/>
        </w:rPr>
      </w:pPr>
      <w:r w:rsidRPr="00A15DCB">
        <w:rPr>
          <w:lang w:eastAsia="ko-KR"/>
        </w:rPr>
        <w:t>2&gt;</w:t>
      </w:r>
      <w:r w:rsidRPr="00A15DCB">
        <w:rPr>
          <w:lang w:eastAsia="ko-KR"/>
        </w:rPr>
        <w:tab/>
        <w:t>if the uplink grant has been received on the PDCCH for the MAC entity's C-RNTI after the first PUSCH transmission to the Serving Cell; and</w:t>
      </w:r>
    </w:p>
    <w:p w14:paraId="438EBDD3" w14:textId="77777777" w:rsidR="00A8058B" w:rsidRPr="00A15DCB" w:rsidRDefault="00A8058B" w:rsidP="00A8058B">
      <w:pPr>
        <w:pStyle w:val="B2"/>
        <w:rPr>
          <w:lang w:eastAsia="ko-KR"/>
        </w:rPr>
      </w:pPr>
      <w:r w:rsidRPr="00A15DCB">
        <w:rPr>
          <w:lang w:eastAsia="ko-KR"/>
        </w:rPr>
        <w:t>2&gt;</w:t>
      </w:r>
      <w:r w:rsidRPr="00A15DCB">
        <w:rPr>
          <w:lang w:eastAsia="ko-KR"/>
        </w:rPr>
        <w:tab/>
        <w:t>if the uplink grant is for a new transmission on the same HARQ process used for the first PUSCH transmission to the Serving Cell:</w:t>
      </w:r>
    </w:p>
    <w:p w14:paraId="56152769" w14:textId="77777777" w:rsidR="00A8058B" w:rsidRPr="00A15DCB" w:rsidRDefault="00A8058B" w:rsidP="00A8058B">
      <w:pPr>
        <w:pStyle w:val="B3"/>
        <w:rPr>
          <w:lang w:eastAsia="ko-KR"/>
        </w:rPr>
      </w:pPr>
      <w:r w:rsidRPr="00A15DCB">
        <w:rPr>
          <w:rFonts w:eastAsia="DengXian"/>
          <w:lang w:eastAsia="zh-CN"/>
        </w:rPr>
        <w:t>3&gt;</w:t>
      </w:r>
      <w:r w:rsidRPr="00A15DCB">
        <w:rPr>
          <w:rFonts w:eastAsia="DengXian"/>
          <w:lang w:eastAsia="zh-CN"/>
        </w:rPr>
        <w:tab/>
        <w:t>if there is an ongoing RACH-less handover procedure:</w:t>
      </w:r>
    </w:p>
    <w:p w14:paraId="0495C63C" w14:textId="77777777" w:rsidR="00A8058B" w:rsidRPr="00A15DCB" w:rsidRDefault="00A8058B" w:rsidP="00A8058B">
      <w:pPr>
        <w:pStyle w:val="B4"/>
        <w:rPr>
          <w:lang w:eastAsia="ko-KR"/>
        </w:rPr>
      </w:pPr>
      <w:r w:rsidRPr="00A15DCB">
        <w:rPr>
          <w:lang w:eastAsia="ko-KR"/>
        </w:rPr>
        <w:t>4&gt;</w:t>
      </w:r>
      <w:r w:rsidRPr="00A15DCB">
        <w:rPr>
          <w:lang w:eastAsia="ko-KR"/>
        </w:rPr>
        <w:tab/>
        <w:t>consider the RACH-less handover to be successfully completed and indicate to upper layers.</w:t>
      </w:r>
    </w:p>
    <w:p w14:paraId="00E28C2C" w14:textId="77777777" w:rsidR="00A8058B" w:rsidRPr="00A15DCB" w:rsidRDefault="00A8058B" w:rsidP="00A8058B">
      <w:pPr>
        <w:pStyle w:val="B3"/>
        <w:rPr>
          <w:rFonts w:eastAsia="DengXian"/>
          <w:lang w:eastAsia="zh-CN"/>
        </w:rPr>
      </w:pPr>
      <w:r w:rsidRPr="00A15DCB">
        <w:rPr>
          <w:rFonts w:eastAsia="DengXian"/>
          <w:lang w:eastAsia="zh-CN"/>
        </w:rPr>
        <w:t>3&gt;</w:t>
      </w:r>
      <w:r w:rsidRPr="00A15DCB">
        <w:rPr>
          <w:rFonts w:eastAsia="DengXian"/>
          <w:lang w:eastAsia="zh-CN"/>
        </w:rPr>
        <w:tab/>
        <w:t>else if there is an ongoing RACH-less LTM cell switch:</w:t>
      </w:r>
    </w:p>
    <w:p w14:paraId="0E281315" w14:textId="77777777" w:rsidR="00A8058B" w:rsidRPr="00A15DCB" w:rsidRDefault="00A8058B" w:rsidP="00A8058B">
      <w:pPr>
        <w:pStyle w:val="B4"/>
        <w:rPr>
          <w:rFonts w:eastAsia="DengXian"/>
          <w:lang w:eastAsia="zh-CN"/>
        </w:rPr>
      </w:pPr>
      <w:r w:rsidRPr="00A15DCB">
        <w:rPr>
          <w:rFonts w:eastAsia="DengXian"/>
          <w:lang w:eastAsia="zh-CN"/>
        </w:rPr>
        <w:t>4&gt;</w:t>
      </w:r>
      <w:r w:rsidRPr="00A15DCB">
        <w:rPr>
          <w:rFonts w:eastAsia="DengXian"/>
          <w:lang w:eastAsia="zh-CN"/>
        </w:rPr>
        <w:tab/>
        <w:t>consider the LTM cell switch to be successfully completed and indicate it to upper layers.</w:t>
      </w:r>
    </w:p>
    <w:p w14:paraId="3270CEB8" w14:textId="77777777" w:rsidR="00A8058B" w:rsidRPr="00A15DCB" w:rsidRDefault="00A8058B" w:rsidP="00A8058B">
      <w:pPr>
        <w:pStyle w:val="H6"/>
      </w:pPr>
      <w:r w:rsidRPr="00A15DCB">
        <w:t>7.1.1.1.</w:t>
      </w:r>
      <w:r w:rsidRPr="00A15DCB">
        <w:rPr>
          <w:lang w:eastAsia="zh-CN"/>
        </w:rPr>
        <w:t>29</w:t>
      </w:r>
      <w:r w:rsidRPr="00A15DCB">
        <w:t>.3</w:t>
      </w:r>
      <w:r w:rsidRPr="00A15DCB">
        <w:tab/>
        <w:t>Test description</w:t>
      </w:r>
    </w:p>
    <w:p w14:paraId="2CB72FC4" w14:textId="77777777" w:rsidR="00A8058B" w:rsidRPr="00A15DCB" w:rsidRDefault="00A8058B" w:rsidP="00A8058B">
      <w:pPr>
        <w:pStyle w:val="H6"/>
        <w:rPr>
          <w:lang w:eastAsia="zh-CN"/>
        </w:rPr>
      </w:pPr>
      <w:r w:rsidRPr="00A15DCB">
        <w:t>7.1.1.1.</w:t>
      </w:r>
      <w:r w:rsidRPr="00A15DCB">
        <w:rPr>
          <w:lang w:eastAsia="zh-CN"/>
        </w:rPr>
        <w:t>29</w:t>
      </w:r>
      <w:r w:rsidRPr="00A15DCB">
        <w:t>.3.1</w:t>
      </w:r>
      <w:r w:rsidRPr="00A15DCB">
        <w:tab/>
        <w:t>Pre-test conditions</w:t>
      </w:r>
    </w:p>
    <w:p w14:paraId="0AB035E8" w14:textId="77777777" w:rsidR="00A8058B" w:rsidRPr="00A15DCB" w:rsidRDefault="00A8058B" w:rsidP="00A8058B">
      <w:r w:rsidRPr="00A15DCB">
        <w:t xml:space="preserve">Same Pre-test conditions as in clause 7.1.1.0 except that System information combination NR-2 and in addition </w:t>
      </w:r>
      <w:r w:rsidRPr="00A15DCB">
        <w:rPr>
          <w:lang w:eastAsia="sv-SE"/>
        </w:rPr>
        <w:t>NR Cell 2 is configured as NR Active Scell</w:t>
      </w:r>
      <w:r w:rsidRPr="00A15DCB">
        <w:t>.</w:t>
      </w:r>
    </w:p>
    <w:p w14:paraId="2510A9E3" w14:textId="77777777" w:rsidR="00A8058B" w:rsidRPr="00A15DCB" w:rsidRDefault="00A8058B" w:rsidP="00A8058B">
      <w:pPr>
        <w:pStyle w:val="H6"/>
      </w:pPr>
      <w:r w:rsidRPr="00A15DCB">
        <w:t>7.1.1.1.</w:t>
      </w:r>
      <w:r w:rsidRPr="00A15DCB">
        <w:rPr>
          <w:lang w:eastAsia="zh-CN"/>
        </w:rPr>
        <w:t>29</w:t>
      </w:r>
      <w:r w:rsidRPr="00A15DCB">
        <w:t>.3.2</w:t>
      </w:r>
      <w:r w:rsidRPr="00A15DCB">
        <w:tab/>
        <w:t>Test procedure sequence</w:t>
      </w:r>
    </w:p>
    <w:p w14:paraId="0B5225D3" w14:textId="77777777" w:rsidR="00A8058B" w:rsidRPr="00A15DCB" w:rsidRDefault="00A8058B" w:rsidP="00A8058B">
      <w:r w:rsidRPr="00A15DCB">
        <w:t>Table 7.1.1.1.</w:t>
      </w:r>
      <w:r w:rsidRPr="00A15DCB">
        <w:rPr>
          <w:lang w:eastAsia="zh-CN"/>
        </w:rPr>
        <w:t>29</w:t>
      </w:r>
      <w:r w:rsidRPr="00A15DCB">
        <w:t>.3.2-1 and 7.1.1.1.</w:t>
      </w:r>
      <w:r w:rsidRPr="00A15DCB">
        <w:rPr>
          <w:lang w:eastAsia="zh-CN"/>
        </w:rPr>
        <w:t>29</w:t>
      </w:r>
      <w:r w:rsidRPr="00A15DCB">
        <w:t xml:space="preserve">.3.2-2 illustrates the downlink power levels to be applied for NR Cell 1 and NR Cell 2 at various time instants of the test execution. Row marked "T0" denotes the conditions after the preamble, while the configuration marked "T1" </w:t>
      </w:r>
      <w:r w:rsidRPr="00A15DCB">
        <w:rPr>
          <w:lang w:eastAsia="zh-CN"/>
        </w:rPr>
        <w:t xml:space="preserve">and </w:t>
      </w:r>
      <w:r w:rsidRPr="00A15DCB">
        <w:t>"T2", are applied at the point indicated in the Main behaviour description in Table 7.1.1.1.</w:t>
      </w:r>
      <w:r w:rsidRPr="00A15DCB">
        <w:rPr>
          <w:lang w:eastAsia="zh-CN"/>
        </w:rPr>
        <w:t>29</w:t>
      </w:r>
      <w:r w:rsidRPr="00A15DCB">
        <w:t>.3.2-3.</w:t>
      </w:r>
    </w:p>
    <w:p w14:paraId="6981BBE5" w14:textId="77777777" w:rsidR="00A8058B" w:rsidRPr="00A15DCB" w:rsidRDefault="00A8058B" w:rsidP="00A8058B">
      <w:pPr>
        <w:pStyle w:val="TH"/>
        <w:rPr>
          <w:lang w:eastAsia="zh-CN"/>
        </w:rPr>
      </w:pPr>
      <w:r w:rsidRPr="00A15DCB">
        <w:lastRenderedPageBreak/>
        <w:t>Table 7.1.1.1.</w:t>
      </w:r>
      <w:r w:rsidRPr="00A15DCB">
        <w:rPr>
          <w:lang w:eastAsia="zh-CN"/>
        </w:rPr>
        <w:t>29</w:t>
      </w:r>
      <w:r w:rsidRPr="00A15DCB">
        <w:t>.3.2-1: Time instances of cell power level and parameter changes for FR1</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2977"/>
      </w:tblGrid>
      <w:tr w:rsidR="00A8058B" w:rsidRPr="00A15DCB" w14:paraId="2E34549D" w14:textId="77777777" w:rsidTr="009B330A">
        <w:trPr>
          <w:jc w:val="center"/>
        </w:trPr>
        <w:tc>
          <w:tcPr>
            <w:tcW w:w="534" w:type="dxa"/>
            <w:tcBorders>
              <w:top w:val="single" w:sz="4" w:space="0" w:color="auto"/>
              <w:bottom w:val="nil"/>
            </w:tcBorders>
          </w:tcPr>
          <w:p w14:paraId="31123724" w14:textId="77777777" w:rsidR="00A8058B" w:rsidRPr="00A15DCB" w:rsidRDefault="00A8058B" w:rsidP="009B330A">
            <w:pPr>
              <w:pStyle w:val="TAH"/>
              <w:rPr>
                <w:sz w:val="16"/>
                <w:szCs w:val="18"/>
              </w:rPr>
            </w:pPr>
          </w:p>
        </w:tc>
        <w:tc>
          <w:tcPr>
            <w:tcW w:w="1275" w:type="dxa"/>
            <w:tcBorders>
              <w:top w:val="single" w:sz="4" w:space="0" w:color="auto"/>
              <w:bottom w:val="single" w:sz="4" w:space="0" w:color="auto"/>
            </w:tcBorders>
          </w:tcPr>
          <w:p w14:paraId="22DA344D" w14:textId="77777777" w:rsidR="00A8058B" w:rsidRPr="00A15DCB" w:rsidRDefault="00A8058B" w:rsidP="009B330A">
            <w:pPr>
              <w:pStyle w:val="TAH"/>
            </w:pPr>
            <w:r w:rsidRPr="00A15DCB">
              <w:t>Parameter</w:t>
            </w:r>
          </w:p>
        </w:tc>
        <w:tc>
          <w:tcPr>
            <w:tcW w:w="851" w:type="dxa"/>
            <w:tcBorders>
              <w:top w:val="single" w:sz="4" w:space="0" w:color="auto"/>
              <w:bottom w:val="single" w:sz="4" w:space="0" w:color="auto"/>
            </w:tcBorders>
          </w:tcPr>
          <w:p w14:paraId="281527BF" w14:textId="77777777" w:rsidR="00A8058B" w:rsidRPr="00A15DCB" w:rsidRDefault="00A8058B" w:rsidP="009B330A">
            <w:pPr>
              <w:pStyle w:val="TAH"/>
            </w:pPr>
            <w:r w:rsidRPr="00A15DCB">
              <w:t>Unit</w:t>
            </w:r>
          </w:p>
        </w:tc>
        <w:tc>
          <w:tcPr>
            <w:tcW w:w="850" w:type="dxa"/>
            <w:tcBorders>
              <w:top w:val="single" w:sz="4" w:space="0" w:color="auto"/>
            </w:tcBorders>
          </w:tcPr>
          <w:p w14:paraId="4EA27F96" w14:textId="77777777" w:rsidR="00A8058B" w:rsidRPr="00A15DCB" w:rsidRDefault="00A8058B" w:rsidP="009B330A">
            <w:pPr>
              <w:pStyle w:val="TAH"/>
            </w:pPr>
            <w:r w:rsidRPr="00A15DCB">
              <w:t>NR Cell 1</w:t>
            </w:r>
          </w:p>
        </w:tc>
        <w:tc>
          <w:tcPr>
            <w:tcW w:w="1134" w:type="dxa"/>
            <w:tcBorders>
              <w:top w:val="single" w:sz="4" w:space="0" w:color="auto"/>
            </w:tcBorders>
          </w:tcPr>
          <w:p w14:paraId="4B0575FB" w14:textId="77777777" w:rsidR="00A8058B" w:rsidRPr="00A15DCB" w:rsidRDefault="00A8058B" w:rsidP="009B330A">
            <w:pPr>
              <w:pStyle w:val="TAH"/>
            </w:pPr>
            <w:r w:rsidRPr="00A15DCB">
              <w:t>NR</w:t>
            </w:r>
          </w:p>
          <w:p w14:paraId="2B8C0BE1" w14:textId="77777777" w:rsidR="00A8058B" w:rsidRPr="00A15DCB" w:rsidRDefault="00A8058B" w:rsidP="009B330A">
            <w:pPr>
              <w:pStyle w:val="TAH"/>
            </w:pPr>
            <w:r w:rsidRPr="00A15DCB">
              <w:t>Cell 2</w:t>
            </w:r>
          </w:p>
        </w:tc>
        <w:tc>
          <w:tcPr>
            <w:tcW w:w="2977" w:type="dxa"/>
            <w:tcBorders>
              <w:top w:val="single" w:sz="4" w:space="0" w:color="auto"/>
              <w:bottom w:val="nil"/>
            </w:tcBorders>
          </w:tcPr>
          <w:p w14:paraId="36B08D95" w14:textId="77777777" w:rsidR="00A8058B" w:rsidRPr="00A15DCB" w:rsidRDefault="00A8058B" w:rsidP="009B330A">
            <w:pPr>
              <w:pStyle w:val="TAH"/>
            </w:pPr>
            <w:r w:rsidRPr="00A15DCB">
              <w:t>Remark</w:t>
            </w:r>
          </w:p>
        </w:tc>
      </w:tr>
      <w:tr w:rsidR="00A8058B" w:rsidRPr="00A15DCB" w14:paraId="3DD1B14B" w14:textId="77777777" w:rsidTr="009B330A">
        <w:trPr>
          <w:jc w:val="center"/>
        </w:trPr>
        <w:tc>
          <w:tcPr>
            <w:tcW w:w="534" w:type="dxa"/>
            <w:tcBorders>
              <w:top w:val="single" w:sz="4" w:space="0" w:color="auto"/>
              <w:bottom w:val="single" w:sz="4" w:space="0" w:color="auto"/>
            </w:tcBorders>
            <w:vAlign w:val="center"/>
          </w:tcPr>
          <w:p w14:paraId="289EC974" w14:textId="77777777" w:rsidR="00A8058B" w:rsidRPr="00A15DCB" w:rsidRDefault="00A8058B" w:rsidP="009B330A">
            <w:pPr>
              <w:pStyle w:val="TAC"/>
              <w:rPr>
                <w:sz w:val="16"/>
                <w:szCs w:val="18"/>
              </w:rPr>
            </w:pPr>
            <w:r w:rsidRPr="00A15DCB">
              <w:rPr>
                <w:sz w:val="16"/>
                <w:szCs w:val="18"/>
              </w:rPr>
              <w:t>T0</w:t>
            </w:r>
          </w:p>
        </w:tc>
        <w:tc>
          <w:tcPr>
            <w:tcW w:w="1275" w:type="dxa"/>
            <w:tcBorders>
              <w:top w:val="single" w:sz="4" w:space="0" w:color="auto"/>
              <w:bottom w:val="single" w:sz="4" w:space="0" w:color="auto"/>
            </w:tcBorders>
            <w:vAlign w:val="center"/>
          </w:tcPr>
          <w:p w14:paraId="6EA32661" w14:textId="77777777" w:rsidR="00A8058B" w:rsidRPr="00A15DCB" w:rsidRDefault="00A8058B" w:rsidP="009B330A">
            <w:pPr>
              <w:pStyle w:val="TAL"/>
            </w:pPr>
            <w:r w:rsidRPr="00A15DCB">
              <w:t>SS/PBCH SSS EPRE</w:t>
            </w:r>
          </w:p>
        </w:tc>
        <w:tc>
          <w:tcPr>
            <w:tcW w:w="851" w:type="dxa"/>
            <w:tcBorders>
              <w:top w:val="single" w:sz="4" w:space="0" w:color="auto"/>
              <w:bottom w:val="single" w:sz="4" w:space="0" w:color="auto"/>
            </w:tcBorders>
            <w:vAlign w:val="center"/>
          </w:tcPr>
          <w:p w14:paraId="04043CC5" w14:textId="77777777" w:rsidR="00A8058B" w:rsidRPr="00A15DCB" w:rsidRDefault="00A8058B" w:rsidP="009B330A">
            <w:pPr>
              <w:pStyle w:val="TAC"/>
            </w:pPr>
            <w:r w:rsidRPr="00A15DCB">
              <w:t>dBm/</w:t>
            </w:r>
          </w:p>
          <w:p w14:paraId="319C09D7" w14:textId="77777777" w:rsidR="00A8058B" w:rsidRPr="00A15DCB" w:rsidRDefault="00A8058B" w:rsidP="009B330A">
            <w:pPr>
              <w:pStyle w:val="TAC"/>
            </w:pPr>
            <w:r w:rsidRPr="00A15DCB">
              <w:t>SCS</w:t>
            </w:r>
          </w:p>
        </w:tc>
        <w:tc>
          <w:tcPr>
            <w:tcW w:w="850" w:type="dxa"/>
            <w:tcBorders>
              <w:top w:val="single" w:sz="4" w:space="0" w:color="auto"/>
              <w:bottom w:val="single" w:sz="4" w:space="0" w:color="auto"/>
            </w:tcBorders>
            <w:vAlign w:val="center"/>
          </w:tcPr>
          <w:p w14:paraId="4A324064" w14:textId="77777777" w:rsidR="00A8058B" w:rsidRPr="00A15DCB" w:rsidRDefault="00A8058B" w:rsidP="009B330A">
            <w:pPr>
              <w:pStyle w:val="TAC"/>
            </w:pPr>
            <w:r w:rsidRPr="00A15DCB">
              <w:t>-85</w:t>
            </w:r>
          </w:p>
        </w:tc>
        <w:tc>
          <w:tcPr>
            <w:tcW w:w="1134" w:type="dxa"/>
            <w:tcBorders>
              <w:top w:val="single" w:sz="4" w:space="0" w:color="auto"/>
              <w:bottom w:val="single" w:sz="4" w:space="0" w:color="auto"/>
            </w:tcBorders>
            <w:vAlign w:val="center"/>
          </w:tcPr>
          <w:p w14:paraId="04DD1A84" w14:textId="77777777" w:rsidR="00A8058B" w:rsidRPr="00A15DCB" w:rsidRDefault="00A8058B" w:rsidP="009B330A">
            <w:pPr>
              <w:pStyle w:val="TAC"/>
              <w:rPr>
                <w:lang w:eastAsia="zh-CN"/>
              </w:rPr>
            </w:pPr>
            <w:r w:rsidRPr="00A15DCB">
              <w:rPr>
                <w:lang w:eastAsia="zh-CN"/>
              </w:rPr>
              <w:t>-91</w:t>
            </w:r>
          </w:p>
        </w:tc>
        <w:tc>
          <w:tcPr>
            <w:tcW w:w="2977" w:type="dxa"/>
            <w:tcBorders>
              <w:top w:val="single" w:sz="4" w:space="0" w:color="auto"/>
              <w:bottom w:val="single" w:sz="4" w:space="0" w:color="auto"/>
            </w:tcBorders>
          </w:tcPr>
          <w:p w14:paraId="314EF9CB" w14:textId="77777777" w:rsidR="00A8058B" w:rsidRPr="00A15DCB" w:rsidRDefault="00A8058B" w:rsidP="009B330A">
            <w:pPr>
              <w:pStyle w:val="TAL"/>
              <w:rPr>
                <w:rFonts w:cs="Arial"/>
                <w:i/>
                <w:iCs/>
                <w:szCs w:val="18"/>
              </w:rPr>
            </w:pPr>
            <w:r w:rsidRPr="00A15DCB">
              <w:t>Power levels are such that entry condition for event A3 is not satisfied for the neighbour NR cell</w:t>
            </w:r>
          </w:p>
        </w:tc>
      </w:tr>
      <w:tr w:rsidR="00A8058B" w:rsidRPr="00A15DCB" w14:paraId="5C16118E" w14:textId="77777777" w:rsidTr="009B330A">
        <w:trPr>
          <w:jc w:val="center"/>
        </w:trPr>
        <w:tc>
          <w:tcPr>
            <w:tcW w:w="534" w:type="dxa"/>
            <w:tcBorders>
              <w:top w:val="single" w:sz="4" w:space="0" w:color="auto"/>
              <w:bottom w:val="single" w:sz="4" w:space="0" w:color="auto"/>
            </w:tcBorders>
            <w:vAlign w:val="center"/>
          </w:tcPr>
          <w:p w14:paraId="308B6E34" w14:textId="77777777" w:rsidR="00A8058B" w:rsidRPr="00A15DCB" w:rsidRDefault="00A8058B" w:rsidP="009B330A">
            <w:pPr>
              <w:pStyle w:val="TAC"/>
              <w:rPr>
                <w:sz w:val="16"/>
                <w:szCs w:val="18"/>
              </w:rPr>
            </w:pPr>
            <w:r w:rsidRPr="00A15DCB">
              <w:rPr>
                <w:sz w:val="16"/>
                <w:szCs w:val="18"/>
              </w:rPr>
              <w:t>T1</w:t>
            </w:r>
          </w:p>
        </w:tc>
        <w:tc>
          <w:tcPr>
            <w:tcW w:w="1275" w:type="dxa"/>
            <w:tcBorders>
              <w:top w:val="single" w:sz="4" w:space="0" w:color="auto"/>
              <w:bottom w:val="single" w:sz="4" w:space="0" w:color="auto"/>
            </w:tcBorders>
            <w:vAlign w:val="center"/>
          </w:tcPr>
          <w:p w14:paraId="700F8034" w14:textId="77777777" w:rsidR="00A8058B" w:rsidRPr="00A15DCB" w:rsidRDefault="00A8058B" w:rsidP="009B330A">
            <w:pPr>
              <w:pStyle w:val="TAL"/>
            </w:pPr>
            <w:r w:rsidRPr="00A15DCB">
              <w:t>SS/PBCH SSS EPRE</w:t>
            </w:r>
          </w:p>
        </w:tc>
        <w:tc>
          <w:tcPr>
            <w:tcW w:w="851" w:type="dxa"/>
            <w:tcBorders>
              <w:top w:val="single" w:sz="4" w:space="0" w:color="auto"/>
              <w:bottom w:val="single" w:sz="4" w:space="0" w:color="auto"/>
            </w:tcBorders>
            <w:vAlign w:val="center"/>
          </w:tcPr>
          <w:p w14:paraId="1DB63764" w14:textId="77777777" w:rsidR="00A8058B" w:rsidRPr="00A15DCB" w:rsidRDefault="00A8058B" w:rsidP="009B330A">
            <w:pPr>
              <w:pStyle w:val="TAC"/>
            </w:pPr>
            <w:r w:rsidRPr="00A15DCB">
              <w:t>dBm/</w:t>
            </w:r>
          </w:p>
          <w:p w14:paraId="7277AB67" w14:textId="77777777" w:rsidR="00A8058B" w:rsidRPr="00A15DCB" w:rsidRDefault="00A8058B" w:rsidP="009B330A">
            <w:pPr>
              <w:pStyle w:val="TAC"/>
            </w:pPr>
            <w:r w:rsidRPr="00A15DCB">
              <w:t>SCS</w:t>
            </w:r>
          </w:p>
        </w:tc>
        <w:tc>
          <w:tcPr>
            <w:tcW w:w="850" w:type="dxa"/>
            <w:tcBorders>
              <w:top w:val="single" w:sz="4" w:space="0" w:color="auto"/>
              <w:bottom w:val="single" w:sz="4" w:space="0" w:color="auto"/>
            </w:tcBorders>
            <w:vAlign w:val="center"/>
          </w:tcPr>
          <w:p w14:paraId="73F77178" w14:textId="77777777" w:rsidR="00A8058B" w:rsidRPr="00A15DCB" w:rsidRDefault="00A8058B" w:rsidP="009B330A">
            <w:pPr>
              <w:pStyle w:val="TAC"/>
            </w:pPr>
            <w:r w:rsidRPr="00A15DCB">
              <w:t>-85</w:t>
            </w:r>
          </w:p>
        </w:tc>
        <w:tc>
          <w:tcPr>
            <w:tcW w:w="1134" w:type="dxa"/>
            <w:tcBorders>
              <w:top w:val="single" w:sz="4" w:space="0" w:color="auto"/>
              <w:bottom w:val="single" w:sz="4" w:space="0" w:color="auto"/>
            </w:tcBorders>
            <w:vAlign w:val="center"/>
          </w:tcPr>
          <w:p w14:paraId="76C90DE3" w14:textId="77777777" w:rsidR="00A8058B" w:rsidRPr="00A15DCB" w:rsidRDefault="00A8058B" w:rsidP="009B330A">
            <w:pPr>
              <w:pStyle w:val="TAC"/>
              <w:rPr>
                <w:lang w:eastAsia="zh-CN"/>
              </w:rPr>
            </w:pPr>
            <w:r w:rsidRPr="00A15DCB">
              <w:rPr>
                <w:lang w:eastAsia="zh-CN"/>
              </w:rPr>
              <w:t>-79</w:t>
            </w:r>
          </w:p>
        </w:tc>
        <w:tc>
          <w:tcPr>
            <w:tcW w:w="2977" w:type="dxa"/>
            <w:tcBorders>
              <w:top w:val="single" w:sz="4" w:space="0" w:color="auto"/>
              <w:bottom w:val="single" w:sz="4" w:space="0" w:color="auto"/>
            </w:tcBorders>
            <w:vAlign w:val="center"/>
          </w:tcPr>
          <w:p w14:paraId="1A26C311" w14:textId="77777777" w:rsidR="00A8058B" w:rsidRPr="00A15DCB" w:rsidRDefault="00A8058B" w:rsidP="009B330A">
            <w:pPr>
              <w:pStyle w:val="TAL"/>
            </w:pPr>
            <w:r w:rsidRPr="00A15DCB">
              <w:t>Power levels are such that entry condition for event A3 is satisfied for intra-frequency neighbour NR cell</w:t>
            </w:r>
          </w:p>
        </w:tc>
      </w:tr>
      <w:tr w:rsidR="00A8058B" w:rsidRPr="00A15DCB" w14:paraId="1B6DE134" w14:textId="77777777" w:rsidTr="009B330A">
        <w:trPr>
          <w:jc w:val="center"/>
        </w:trPr>
        <w:tc>
          <w:tcPr>
            <w:tcW w:w="534" w:type="dxa"/>
            <w:tcBorders>
              <w:top w:val="single" w:sz="4" w:space="0" w:color="auto"/>
              <w:bottom w:val="single" w:sz="4" w:space="0" w:color="auto"/>
            </w:tcBorders>
            <w:vAlign w:val="center"/>
          </w:tcPr>
          <w:p w14:paraId="55AC5F22" w14:textId="77777777" w:rsidR="00A8058B" w:rsidRPr="00A15DCB" w:rsidRDefault="00A8058B" w:rsidP="009B330A">
            <w:pPr>
              <w:pStyle w:val="TAC"/>
              <w:rPr>
                <w:sz w:val="16"/>
                <w:szCs w:val="18"/>
                <w:lang w:eastAsia="zh-CN"/>
              </w:rPr>
            </w:pPr>
            <w:r w:rsidRPr="00A15DCB">
              <w:rPr>
                <w:sz w:val="16"/>
                <w:szCs w:val="18"/>
                <w:lang w:eastAsia="zh-CN"/>
              </w:rPr>
              <w:t>T2</w:t>
            </w:r>
          </w:p>
        </w:tc>
        <w:tc>
          <w:tcPr>
            <w:tcW w:w="1275" w:type="dxa"/>
            <w:tcBorders>
              <w:top w:val="single" w:sz="4" w:space="0" w:color="auto"/>
              <w:bottom w:val="single" w:sz="4" w:space="0" w:color="auto"/>
            </w:tcBorders>
            <w:vAlign w:val="center"/>
          </w:tcPr>
          <w:p w14:paraId="50CA806E" w14:textId="77777777" w:rsidR="00A8058B" w:rsidRPr="00A15DCB" w:rsidRDefault="00A8058B" w:rsidP="009B330A">
            <w:pPr>
              <w:pStyle w:val="TAL"/>
            </w:pPr>
            <w:r w:rsidRPr="00A15DCB">
              <w:t>SS/PBCH SSS EPRE</w:t>
            </w:r>
          </w:p>
        </w:tc>
        <w:tc>
          <w:tcPr>
            <w:tcW w:w="851" w:type="dxa"/>
            <w:tcBorders>
              <w:top w:val="single" w:sz="4" w:space="0" w:color="auto"/>
              <w:bottom w:val="single" w:sz="4" w:space="0" w:color="auto"/>
            </w:tcBorders>
            <w:vAlign w:val="center"/>
          </w:tcPr>
          <w:p w14:paraId="03ADD714" w14:textId="77777777" w:rsidR="00A8058B" w:rsidRPr="00A15DCB" w:rsidRDefault="00A8058B" w:rsidP="009B330A">
            <w:pPr>
              <w:pStyle w:val="TAC"/>
            </w:pPr>
            <w:r w:rsidRPr="00A15DCB">
              <w:t>dBm/</w:t>
            </w:r>
          </w:p>
          <w:p w14:paraId="3F20C8F2" w14:textId="77777777" w:rsidR="00A8058B" w:rsidRPr="00A15DCB" w:rsidRDefault="00A8058B" w:rsidP="009B330A">
            <w:pPr>
              <w:pStyle w:val="TAC"/>
            </w:pPr>
            <w:r w:rsidRPr="00A15DCB">
              <w:t>SCS</w:t>
            </w:r>
          </w:p>
        </w:tc>
        <w:tc>
          <w:tcPr>
            <w:tcW w:w="850" w:type="dxa"/>
            <w:tcBorders>
              <w:top w:val="single" w:sz="4" w:space="0" w:color="auto"/>
              <w:bottom w:val="single" w:sz="4" w:space="0" w:color="auto"/>
            </w:tcBorders>
            <w:vAlign w:val="center"/>
          </w:tcPr>
          <w:p w14:paraId="67C9CBF8" w14:textId="77777777" w:rsidR="00A8058B" w:rsidRPr="00A15DCB" w:rsidRDefault="00A8058B" w:rsidP="009B330A">
            <w:pPr>
              <w:pStyle w:val="TAC"/>
            </w:pPr>
            <w:r w:rsidRPr="00A15DCB">
              <w:t>-85</w:t>
            </w:r>
          </w:p>
        </w:tc>
        <w:tc>
          <w:tcPr>
            <w:tcW w:w="1134" w:type="dxa"/>
            <w:tcBorders>
              <w:top w:val="single" w:sz="4" w:space="0" w:color="auto"/>
              <w:bottom w:val="single" w:sz="4" w:space="0" w:color="auto"/>
            </w:tcBorders>
            <w:vAlign w:val="center"/>
          </w:tcPr>
          <w:p w14:paraId="43A2E40D" w14:textId="77777777" w:rsidR="00A8058B" w:rsidRPr="00A15DCB" w:rsidRDefault="00A8058B" w:rsidP="009B330A">
            <w:pPr>
              <w:pStyle w:val="TAC"/>
              <w:rPr>
                <w:lang w:eastAsia="zh-CN"/>
              </w:rPr>
            </w:pPr>
            <w:r w:rsidRPr="00A15DCB">
              <w:rPr>
                <w:lang w:eastAsia="zh-CN"/>
              </w:rPr>
              <w:t>-91</w:t>
            </w:r>
          </w:p>
        </w:tc>
        <w:tc>
          <w:tcPr>
            <w:tcW w:w="2977" w:type="dxa"/>
            <w:tcBorders>
              <w:top w:val="single" w:sz="4" w:space="0" w:color="auto"/>
              <w:bottom w:val="single" w:sz="4" w:space="0" w:color="auto"/>
            </w:tcBorders>
            <w:vAlign w:val="center"/>
          </w:tcPr>
          <w:p w14:paraId="5B13A355" w14:textId="77777777" w:rsidR="00A8058B" w:rsidRPr="00A15DCB" w:rsidRDefault="00A8058B" w:rsidP="009B330A">
            <w:pPr>
              <w:pStyle w:val="TAL"/>
            </w:pPr>
            <w:r w:rsidRPr="00A15DCB">
              <w:t>Power levels are such that leaving condition for event A3 is satisfied</w:t>
            </w:r>
          </w:p>
        </w:tc>
      </w:tr>
    </w:tbl>
    <w:p w14:paraId="61653BE4" w14:textId="77777777" w:rsidR="00A8058B" w:rsidRPr="00A15DCB" w:rsidRDefault="00A8058B" w:rsidP="00A8058B"/>
    <w:p w14:paraId="03B775EB" w14:textId="77777777" w:rsidR="00A8058B" w:rsidRPr="00A15DCB" w:rsidRDefault="00A8058B" w:rsidP="00A8058B">
      <w:pPr>
        <w:pStyle w:val="TH"/>
        <w:rPr>
          <w:lang w:eastAsia="zh-CN"/>
        </w:rPr>
      </w:pPr>
      <w:r w:rsidRPr="00A15DCB">
        <w:t>Table 7.1.1.1.</w:t>
      </w:r>
      <w:r w:rsidRPr="00A15DCB">
        <w:rPr>
          <w:lang w:eastAsia="zh-CN"/>
        </w:rPr>
        <w:t>29</w:t>
      </w:r>
      <w:r w:rsidRPr="00A15DCB">
        <w:t>.3.2-2: Time instances of cell power level and parameter changes for FR2</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2977"/>
      </w:tblGrid>
      <w:tr w:rsidR="00A8058B" w:rsidRPr="00A15DCB" w14:paraId="57A5091B" w14:textId="77777777" w:rsidTr="009B330A">
        <w:trPr>
          <w:jc w:val="center"/>
        </w:trPr>
        <w:tc>
          <w:tcPr>
            <w:tcW w:w="534" w:type="dxa"/>
            <w:tcBorders>
              <w:top w:val="single" w:sz="4" w:space="0" w:color="auto"/>
              <w:bottom w:val="nil"/>
            </w:tcBorders>
          </w:tcPr>
          <w:p w14:paraId="303374EA" w14:textId="77777777" w:rsidR="00A8058B" w:rsidRPr="00A15DCB" w:rsidRDefault="00A8058B" w:rsidP="009B330A">
            <w:pPr>
              <w:pStyle w:val="TAH"/>
            </w:pPr>
          </w:p>
        </w:tc>
        <w:tc>
          <w:tcPr>
            <w:tcW w:w="1275" w:type="dxa"/>
            <w:tcBorders>
              <w:top w:val="single" w:sz="4" w:space="0" w:color="auto"/>
              <w:bottom w:val="single" w:sz="4" w:space="0" w:color="auto"/>
            </w:tcBorders>
          </w:tcPr>
          <w:p w14:paraId="411905DB" w14:textId="77777777" w:rsidR="00A8058B" w:rsidRPr="00A15DCB" w:rsidRDefault="00A8058B" w:rsidP="009B330A">
            <w:pPr>
              <w:pStyle w:val="TAH"/>
            </w:pPr>
            <w:r w:rsidRPr="00A15DCB">
              <w:t>Parameter</w:t>
            </w:r>
          </w:p>
        </w:tc>
        <w:tc>
          <w:tcPr>
            <w:tcW w:w="851" w:type="dxa"/>
            <w:tcBorders>
              <w:top w:val="single" w:sz="4" w:space="0" w:color="auto"/>
              <w:bottom w:val="single" w:sz="4" w:space="0" w:color="auto"/>
            </w:tcBorders>
          </w:tcPr>
          <w:p w14:paraId="78027C05" w14:textId="77777777" w:rsidR="00A8058B" w:rsidRPr="00A15DCB" w:rsidRDefault="00A8058B" w:rsidP="009B330A">
            <w:pPr>
              <w:pStyle w:val="TAH"/>
            </w:pPr>
            <w:r w:rsidRPr="00A15DCB">
              <w:t>Unit</w:t>
            </w:r>
          </w:p>
        </w:tc>
        <w:tc>
          <w:tcPr>
            <w:tcW w:w="850" w:type="dxa"/>
            <w:tcBorders>
              <w:top w:val="single" w:sz="4" w:space="0" w:color="auto"/>
            </w:tcBorders>
          </w:tcPr>
          <w:p w14:paraId="125CC760" w14:textId="77777777" w:rsidR="00A8058B" w:rsidRPr="00A15DCB" w:rsidRDefault="00A8058B" w:rsidP="009B330A">
            <w:pPr>
              <w:pStyle w:val="TAH"/>
            </w:pPr>
            <w:r w:rsidRPr="00A15DCB">
              <w:t>NR Cell 1</w:t>
            </w:r>
          </w:p>
        </w:tc>
        <w:tc>
          <w:tcPr>
            <w:tcW w:w="1134" w:type="dxa"/>
            <w:tcBorders>
              <w:top w:val="single" w:sz="4" w:space="0" w:color="auto"/>
            </w:tcBorders>
          </w:tcPr>
          <w:p w14:paraId="0C597596" w14:textId="77777777" w:rsidR="00A8058B" w:rsidRPr="00A15DCB" w:rsidRDefault="00A8058B" w:rsidP="009B330A">
            <w:pPr>
              <w:pStyle w:val="TAH"/>
            </w:pPr>
            <w:r w:rsidRPr="00A15DCB">
              <w:t>NR</w:t>
            </w:r>
          </w:p>
          <w:p w14:paraId="5F00A873" w14:textId="77777777" w:rsidR="00A8058B" w:rsidRPr="00A15DCB" w:rsidRDefault="00A8058B" w:rsidP="009B330A">
            <w:pPr>
              <w:pStyle w:val="TAH"/>
            </w:pPr>
            <w:r w:rsidRPr="00A15DCB">
              <w:t>Cell 2</w:t>
            </w:r>
          </w:p>
        </w:tc>
        <w:tc>
          <w:tcPr>
            <w:tcW w:w="2977" w:type="dxa"/>
            <w:tcBorders>
              <w:top w:val="single" w:sz="4" w:space="0" w:color="auto"/>
              <w:bottom w:val="nil"/>
            </w:tcBorders>
          </w:tcPr>
          <w:p w14:paraId="374B1D05" w14:textId="77777777" w:rsidR="00A8058B" w:rsidRPr="00A15DCB" w:rsidRDefault="00A8058B" w:rsidP="009B330A">
            <w:pPr>
              <w:pStyle w:val="TAH"/>
            </w:pPr>
            <w:r w:rsidRPr="00A15DCB">
              <w:t>Remark</w:t>
            </w:r>
          </w:p>
        </w:tc>
      </w:tr>
      <w:tr w:rsidR="00A8058B" w:rsidRPr="00A15DCB" w14:paraId="52CD3705" w14:textId="77777777" w:rsidTr="009B330A">
        <w:trPr>
          <w:jc w:val="center"/>
        </w:trPr>
        <w:tc>
          <w:tcPr>
            <w:tcW w:w="534" w:type="dxa"/>
            <w:tcBorders>
              <w:top w:val="single" w:sz="4" w:space="0" w:color="auto"/>
              <w:bottom w:val="single" w:sz="4" w:space="0" w:color="auto"/>
            </w:tcBorders>
            <w:vAlign w:val="center"/>
          </w:tcPr>
          <w:p w14:paraId="715B24CD" w14:textId="77777777" w:rsidR="00A8058B" w:rsidRPr="00A15DCB" w:rsidRDefault="00A8058B" w:rsidP="009B330A">
            <w:pPr>
              <w:pStyle w:val="TAC"/>
            </w:pPr>
            <w:r w:rsidRPr="00A15DCB">
              <w:t>T0</w:t>
            </w:r>
          </w:p>
        </w:tc>
        <w:tc>
          <w:tcPr>
            <w:tcW w:w="1275" w:type="dxa"/>
            <w:tcBorders>
              <w:top w:val="single" w:sz="4" w:space="0" w:color="auto"/>
              <w:bottom w:val="single" w:sz="4" w:space="0" w:color="auto"/>
            </w:tcBorders>
            <w:vAlign w:val="center"/>
          </w:tcPr>
          <w:p w14:paraId="509FBE10" w14:textId="77777777" w:rsidR="00A8058B" w:rsidRPr="00A15DCB" w:rsidRDefault="00A8058B" w:rsidP="009B330A">
            <w:pPr>
              <w:pStyle w:val="TAL"/>
            </w:pPr>
            <w:r w:rsidRPr="00A15DCB">
              <w:t>SS/PBCH SSS EPRE</w:t>
            </w:r>
          </w:p>
        </w:tc>
        <w:tc>
          <w:tcPr>
            <w:tcW w:w="851" w:type="dxa"/>
            <w:tcBorders>
              <w:top w:val="single" w:sz="4" w:space="0" w:color="auto"/>
              <w:bottom w:val="single" w:sz="4" w:space="0" w:color="auto"/>
            </w:tcBorders>
            <w:vAlign w:val="center"/>
          </w:tcPr>
          <w:p w14:paraId="1B4B53BE" w14:textId="77777777" w:rsidR="00A8058B" w:rsidRPr="00A15DCB" w:rsidRDefault="00A8058B" w:rsidP="009B330A">
            <w:pPr>
              <w:pStyle w:val="TAC"/>
            </w:pPr>
            <w:r w:rsidRPr="00A15DCB">
              <w:t>dBm/</w:t>
            </w:r>
          </w:p>
          <w:p w14:paraId="33D85107" w14:textId="77777777" w:rsidR="00A8058B" w:rsidRPr="00A15DCB" w:rsidRDefault="00A8058B" w:rsidP="009B330A">
            <w:pPr>
              <w:pStyle w:val="TAC"/>
            </w:pPr>
            <w:r w:rsidRPr="00A15DCB">
              <w:t>SCS</w:t>
            </w:r>
          </w:p>
        </w:tc>
        <w:tc>
          <w:tcPr>
            <w:tcW w:w="850" w:type="dxa"/>
            <w:tcBorders>
              <w:top w:val="single" w:sz="4" w:space="0" w:color="auto"/>
              <w:bottom w:val="single" w:sz="4" w:space="0" w:color="auto"/>
            </w:tcBorders>
            <w:vAlign w:val="center"/>
          </w:tcPr>
          <w:p w14:paraId="0CA94B71" w14:textId="77777777" w:rsidR="00A8058B" w:rsidRPr="00A15DCB" w:rsidRDefault="00A8058B" w:rsidP="009B330A">
            <w:pPr>
              <w:pStyle w:val="TAC"/>
            </w:pPr>
            <w:r w:rsidRPr="00A15DCB">
              <w:t>-91</w:t>
            </w:r>
          </w:p>
        </w:tc>
        <w:tc>
          <w:tcPr>
            <w:tcW w:w="1134" w:type="dxa"/>
            <w:tcBorders>
              <w:top w:val="single" w:sz="4" w:space="0" w:color="auto"/>
              <w:bottom w:val="single" w:sz="4" w:space="0" w:color="auto"/>
            </w:tcBorders>
            <w:vAlign w:val="center"/>
          </w:tcPr>
          <w:p w14:paraId="55BFF5FB" w14:textId="77777777" w:rsidR="00A8058B" w:rsidRPr="00A15DCB" w:rsidRDefault="00A8058B" w:rsidP="009B330A">
            <w:pPr>
              <w:pStyle w:val="TAC"/>
              <w:rPr>
                <w:lang w:eastAsia="zh-CN"/>
              </w:rPr>
            </w:pPr>
            <w:r w:rsidRPr="00A15DCB">
              <w:rPr>
                <w:lang w:eastAsia="zh-CN"/>
              </w:rPr>
              <w:t>-100</w:t>
            </w:r>
          </w:p>
        </w:tc>
        <w:tc>
          <w:tcPr>
            <w:tcW w:w="2977" w:type="dxa"/>
            <w:tcBorders>
              <w:top w:val="single" w:sz="4" w:space="0" w:color="auto"/>
              <w:bottom w:val="single" w:sz="4" w:space="0" w:color="auto"/>
            </w:tcBorders>
          </w:tcPr>
          <w:p w14:paraId="404C8669" w14:textId="77777777" w:rsidR="00A8058B" w:rsidRPr="00A15DCB" w:rsidRDefault="00A8058B" w:rsidP="009B330A">
            <w:pPr>
              <w:pStyle w:val="TAL"/>
              <w:rPr>
                <w:rFonts w:cs="Arial"/>
                <w:i/>
                <w:iCs/>
                <w:szCs w:val="18"/>
              </w:rPr>
            </w:pPr>
            <w:r w:rsidRPr="00A15DCB">
              <w:t>Power levels are such that entry condition for event A3 is not satisfied for the neighbour NR cell</w:t>
            </w:r>
          </w:p>
        </w:tc>
      </w:tr>
      <w:tr w:rsidR="00A8058B" w:rsidRPr="00A15DCB" w14:paraId="5732E554" w14:textId="77777777" w:rsidTr="009B330A">
        <w:trPr>
          <w:jc w:val="center"/>
        </w:trPr>
        <w:tc>
          <w:tcPr>
            <w:tcW w:w="534" w:type="dxa"/>
            <w:tcBorders>
              <w:top w:val="single" w:sz="4" w:space="0" w:color="auto"/>
              <w:bottom w:val="single" w:sz="4" w:space="0" w:color="auto"/>
            </w:tcBorders>
            <w:vAlign w:val="center"/>
          </w:tcPr>
          <w:p w14:paraId="25C4A298" w14:textId="77777777" w:rsidR="00A8058B" w:rsidRPr="00A15DCB" w:rsidRDefault="00A8058B" w:rsidP="009B330A">
            <w:pPr>
              <w:pStyle w:val="TAC"/>
            </w:pPr>
            <w:r w:rsidRPr="00A15DCB">
              <w:t>T1</w:t>
            </w:r>
          </w:p>
        </w:tc>
        <w:tc>
          <w:tcPr>
            <w:tcW w:w="1275" w:type="dxa"/>
            <w:tcBorders>
              <w:top w:val="single" w:sz="4" w:space="0" w:color="auto"/>
              <w:bottom w:val="single" w:sz="4" w:space="0" w:color="auto"/>
            </w:tcBorders>
            <w:vAlign w:val="center"/>
          </w:tcPr>
          <w:p w14:paraId="039E6AA7" w14:textId="77777777" w:rsidR="00A8058B" w:rsidRPr="00A15DCB" w:rsidRDefault="00A8058B" w:rsidP="009B330A">
            <w:pPr>
              <w:pStyle w:val="TAL"/>
            </w:pPr>
            <w:r w:rsidRPr="00A15DCB">
              <w:t>SS/PBCH SSS EPRE</w:t>
            </w:r>
          </w:p>
        </w:tc>
        <w:tc>
          <w:tcPr>
            <w:tcW w:w="851" w:type="dxa"/>
            <w:tcBorders>
              <w:top w:val="single" w:sz="4" w:space="0" w:color="auto"/>
              <w:bottom w:val="single" w:sz="4" w:space="0" w:color="auto"/>
            </w:tcBorders>
            <w:vAlign w:val="center"/>
          </w:tcPr>
          <w:p w14:paraId="6F6E3C71" w14:textId="77777777" w:rsidR="00A8058B" w:rsidRPr="00A15DCB" w:rsidRDefault="00A8058B" w:rsidP="009B330A">
            <w:pPr>
              <w:pStyle w:val="TAC"/>
            </w:pPr>
            <w:r w:rsidRPr="00A15DCB">
              <w:t>dBm/</w:t>
            </w:r>
          </w:p>
          <w:p w14:paraId="7311A898" w14:textId="77777777" w:rsidR="00A8058B" w:rsidRPr="00A15DCB" w:rsidRDefault="00A8058B" w:rsidP="009B330A">
            <w:pPr>
              <w:pStyle w:val="TAC"/>
            </w:pPr>
            <w:r w:rsidRPr="00A15DCB">
              <w:t>SCS</w:t>
            </w:r>
          </w:p>
        </w:tc>
        <w:tc>
          <w:tcPr>
            <w:tcW w:w="850" w:type="dxa"/>
            <w:tcBorders>
              <w:top w:val="single" w:sz="4" w:space="0" w:color="auto"/>
              <w:bottom w:val="single" w:sz="4" w:space="0" w:color="auto"/>
            </w:tcBorders>
            <w:vAlign w:val="center"/>
          </w:tcPr>
          <w:p w14:paraId="077DBEA4" w14:textId="77777777" w:rsidR="00A8058B" w:rsidRPr="00A15DCB" w:rsidRDefault="00A8058B" w:rsidP="009B330A">
            <w:pPr>
              <w:pStyle w:val="TAC"/>
            </w:pPr>
            <w:r w:rsidRPr="00A15DCB">
              <w:t>-91</w:t>
            </w:r>
          </w:p>
        </w:tc>
        <w:tc>
          <w:tcPr>
            <w:tcW w:w="1134" w:type="dxa"/>
            <w:tcBorders>
              <w:top w:val="single" w:sz="4" w:space="0" w:color="auto"/>
              <w:bottom w:val="single" w:sz="4" w:space="0" w:color="auto"/>
            </w:tcBorders>
            <w:vAlign w:val="center"/>
          </w:tcPr>
          <w:p w14:paraId="7E0750F2" w14:textId="77777777" w:rsidR="00A8058B" w:rsidRPr="00A15DCB" w:rsidRDefault="00A8058B" w:rsidP="009B330A">
            <w:pPr>
              <w:pStyle w:val="TAC"/>
              <w:rPr>
                <w:lang w:eastAsia="zh-CN"/>
              </w:rPr>
            </w:pPr>
            <w:r w:rsidRPr="00A15DCB">
              <w:rPr>
                <w:lang w:eastAsia="zh-CN"/>
              </w:rPr>
              <w:t>-82</w:t>
            </w:r>
          </w:p>
        </w:tc>
        <w:tc>
          <w:tcPr>
            <w:tcW w:w="2977" w:type="dxa"/>
            <w:tcBorders>
              <w:top w:val="single" w:sz="4" w:space="0" w:color="auto"/>
              <w:bottom w:val="single" w:sz="4" w:space="0" w:color="auto"/>
            </w:tcBorders>
            <w:vAlign w:val="center"/>
          </w:tcPr>
          <w:p w14:paraId="79B95D08" w14:textId="77777777" w:rsidR="00A8058B" w:rsidRPr="00A15DCB" w:rsidRDefault="00A8058B" w:rsidP="009B330A">
            <w:pPr>
              <w:pStyle w:val="TAL"/>
            </w:pPr>
            <w:r w:rsidRPr="00A15DCB">
              <w:t>Power levels are such that entry condition for event A3 is satisfied for intra-frequency neighbour NR cell</w:t>
            </w:r>
          </w:p>
        </w:tc>
      </w:tr>
      <w:tr w:rsidR="00A8058B" w:rsidRPr="00A15DCB" w14:paraId="304DBC6B" w14:textId="77777777" w:rsidTr="009B330A">
        <w:trPr>
          <w:jc w:val="center"/>
        </w:trPr>
        <w:tc>
          <w:tcPr>
            <w:tcW w:w="534" w:type="dxa"/>
            <w:tcBorders>
              <w:top w:val="single" w:sz="4" w:space="0" w:color="auto"/>
              <w:bottom w:val="single" w:sz="4" w:space="0" w:color="auto"/>
            </w:tcBorders>
            <w:vAlign w:val="center"/>
          </w:tcPr>
          <w:p w14:paraId="5694B73C" w14:textId="77777777" w:rsidR="00A8058B" w:rsidRPr="00A15DCB" w:rsidRDefault="00A8058B" w:rsidP="009B330A">
            <w:pPr>
              <w:pStyle w:val="TAC"/>
              <w:rPr>
                <w:lang w:eastAsia="zh-CN"/>
              </w:rPr>
            </w:pPr>
            <w:r w:rsidRPr="00A15DCB">
              <w:rPr>
                <w:lang w:eastAsia="zh-CN"/>
              </w:rPr>
              <w:t>T2</w:t>
            </w:r>
          </w:p>
        </w:tc>
        <w:tc>
          <w:tcPr>
            <w:tcW w:w="1275" w:type="dxa"/>
            <w:tcBorders>
              <w:top w:val="single" w:sz="4" w:space="0" w:color="auto"/>
              <w:bottom w:val="single" w:sz="4" w:space="0" w:color="auto"/>
            </w:tcBorders>
            <w:vAlign w:val="center"/>
          </w:tcPr>
          <w:p w14:paraId="22464BF8" w14:textId="77777777" w:rsidR="00A8058B" w:rsidRPr="00A15DCB" w:rsidRDefault="00A8058B" w:rsidP="009B330A">
            <w:pPr>
              <w:pStyle w:val="TAL"/>
            </w:pPr>
            <w:r w:rsidRPr="00A15DCB">
              <w:t>SS/PBCH SSS EPRE</w:t>
            </w:r>
          </w:p>
        </w:tc>
        <w:tc>
          <w:tcPr>
            <w:tcW w:w="851" w:type="dxa"/>
            <w:tcBorders>
              <w:top w:val="single" w:sz="4" w:space="0" w:color="auto"/>
              <w:bottom w:val="single" w:sz="4" w:space="0" w:color="auto"/>
            </w:tcBorders>
            <w:vAlign w:val="center"/>
          </w:tcPr>
          <w:p w14:paraId="7DDD3465" w14:textId="77777777" w:rsidR="00A8058B" w:rsidRPr="00A15DCB" w:rsidRDefault="00A8058B" w:rsidP="009B330A">
            <w:pPr>
              <w:pStyle w:val="TAC"/>
            </w:pPr>
            <w:r w:rsidRPr="00A15DCB">
              <w:t>dBm/</w:t>
            </w:r>
          </w:p>
          <w:p w14:paraId="2A2FF596" w14:textId="77777777" w:rsidR="00A8058B" w:rsidRPr="00A15DCB" w:rsidRDefault="00A8058B" w:rsidP="009B330A">
            <w:pPr>
              <w:pStyle w:val="TAC"/>
            </w:pPr>
            <w:r w:rsidRPr="00A15DCB">
              <w:t>SCS</w:t>
            </w:r>
          </w:p>
        </w:tc>
        <w:tc>
          <w:tcPr>
            <w:tcW w:w="850" w:type="dxa"/>
            <w:tcBorders>
              <w:top w:val="single" w:sz="4" w:space="0" w:color="auto"/>
              <w:bottom w:val="single" w:sz="4" w:space="0" w:color="auto"/>
            </w:tcBorders>
            <w:vAlign w:val="center"/>
          </w:tcPr>
          <w:p w14:paraId="0CED4EBE" w14:textId="77777777" w:rsidR="00A8058B" w:rsidRPr="00A15DCB" w:rsidRDefault="00A8058B" w:rsidP="009B330A">
            <w:pPr>
              <w:pStyle w:val="TAC"/>
            </w:pPr>
            <w:r w:rsidRPr="00A15DCB">
              <w:t>-91</w:t>
            </w:r>
          </w:p>
        </w:tc>
        <w:tc>
          <w:tcPr>
            <w:tcW w:w="1134" w:type="dxa"/>
            <w:tcBorders>
              <w:top w:val="single" w:sz="4" w:space="0" w:color="auto"/>
              <w:bottom w:val="single" w:sz="4" w:space="0" w:color="auto"/>
            </w:tcBorders>
            <w:vAlign w:val="center"/>
          </w:tcPr>
          <w:p w14:paraId="06F27AEF" w14:textId="77777777" w:rsidR="00A8058B" w:rsidRPr="00A15DCB" w:rsidRDefault="00A8058B" w:rsidP="009B330A">
            <w:pPr>
              <w:pStyle w:val="TAC"/>
              <w:rPr>
                <w:lang w:eastAsia="zh-CN"/>
              </w:rPr>
            </w:pPr>
            <w:r w:rsidRPr="00A15DCB">
              <w:rPr>
                <w:lang w:eastAsia="zh-CN"/>
              </w:rPr>
              <w:t>-100</w:t>
            </w:r>
          </w:p>
        </w:tc>
        <w:tc>
          <w:tcPr>
            <w:tcW w:w="2977" w:type="dxa"/>
            <w:tcBorders>
              <w:top w:val="single" w:sz="4" w:space="0" w:color="auto"/>
              <w:bottom w:val="single" w:sz="4" w:space="0" w:color="auto"/>
            </w:tcBorders>
            <w:vAlign w:val="center"/>
          </w:tcPr>
          <w:p w14:paraId="1F62E73C" w14:textId="77777777" w:rsidR="00A8058B" w:rsidRPr="00A15DCB" w:rsidRDefault="00A8058B" w:rsidP="009B330A">
            <w:pPr>
              <w:pStyle w:val="TAL"/>
            </w:pPr>
            <w:r w:rsidRPr="00A15DCB">
              <w:t>Power levels are such that leaving condition for event A3 is satisfied</w:t>
            </w:r>
          </w:p>
        </w:tc>
      </w:tr>
    </w:tbl>
    <w:p w14:paraId="3142239F" w14:textId="77777777" w:rsidR="00A8058B" w:rsidRPr="00A15DCB" w:rsidRDefault="00A8058B" w:rsidP="00A8058B"/>
    <w:p w14:paraId="515D60EE" w14:textId="77777777" w:rsidR="00A8058B" w:rsidRPr="00A15DCB" w:rsidRDefault="00A8058B" w:rsidP="00A8058B">
      <w:pPr>
        <w:pStyle w:val="TH"/>
      </w:pPr>
      <w:r w:rsidRPr="00A15DCB">
        <w:lastRenderedPageBreak/>
        <w:t>Table 7.1.1.1.29.3.2-3: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8058B" w:rsidRPr="00A15DCB" w14:paraId="6CB833B7" w14:textId="77777777" w:rsidTr="009B330A">
        <w:tc>
          <w:tcPr>
            <w:tcW w:w="534" w:type="dxa"/>
            <w:tcBorders>
              <w:bottom w:val="nil"/>
            </w:tcBorders>
          </w:tcPr>
          <w:p w14:paraId="065C5FF5" w14:textId="77777777" w:rsidR="00A8058B" w:rsidRPr="00A15DCB" w:rsidRDefault="00A8058B" w:rsidP="009B330A">
            <w:pPr>
              <w:pStyle w:val="TAH"/>
            </w:pPr>
            <w:r w:rsidRPr="00A15DCB">
              <w:t>St</w:t>
            </w:r>
          </w:p>
        </w:tc>
        <w:tc>
          <w:tcPr>
            <w:tcW w:w="3968" w:type="dxa"/>
          </w:tcPr>
          <w:p w14:paraId="20D9F726" w14:textId="77777777" w:rsidR="00A8058B" w:rsidRPr="00A15DCB" w:rsidRDefault="00A8058B" w:rsidP="009B330A">
            <w:pPr>
              <w:pStyle w:val="TAH"/>
            </w:pPr>
            <w:r w:rsidRPr="00A15DCB">
              <w:t>Procedure</w:t>
            </w:r>
          </w:p>
        </w:tc>
        <w:tc>
          <w:tcPr>
            <w:tcW w:w="3684" w:type="dxa"/>
            <w:gridSpan w:val="2"/>
          </w:tcPr>
          <w:p w14:paraId="64EB28AC" w14:textId="77777777" w:rsidR="00A8058B" w:rsidRPr="00A15DCB" w:rsidRDefault="00A8058B" w:rsidP="009B330A">
            <w:pPr>
              <w:pStyle w:val="TAH"/>
            </w:pPr>
            <w:r w:rsidRPr="00A15DCB">
              <w:t>Message Sequence</w:t>
            </w:r>
          </w:p>
        </w:tc>
        <w:tc>
          <w:tcPr>
            <w:tcW w:w="567" w:type="dxa"/>
            <w:tcBorders>
              <w:bottom w:val="nil"/>
            </w:tcBorders>
          </w:tcPr>
          <w:p w14:paraId="2C842D58" w14:textId="77777777" w:rsidR="00A8058B" w:rsidRPr="00A15DCB" w:rsidRDefault="00A8058B" w:rsidP="009B330A">
            <w:pPr>
              <w:pStyle w:val="TAH"/>
            </w:pPr>
            <w:r w:rsidRPr="00A15DCB">
              <w:t>TP</w:t>
            </w:r>
          </w:p>
        </w:tc>
        <w:tc>
          <w:tcPr>
            <w:tcW w:w="850" w:type="dxa"/>
            <w:tcBorders>
              <w:bottom w:val="nil"/>
            </w:tcBorders>
          </w:tcPr>
          <w:p w14:paraId="65CC6128" w14:textId="77777777" w:rsidR="00A8058B" w:rsidRPr="00A15DCB" w:rsidRDefault="00A8058B" w:rsidP="009B330A">
            <w:pPr>
              <w:pStyle w:val="TAH"/>
            </w:pPr>
            <w:r w:rsidRPr="00A15DCB">
              <w:t>Verdict</w:t>
            </w:r>
          </w:p>
        </w:tc>
      </w:tr>
      <w:tr w:rsidR="00A8058B" w:rsidRPr="00A15DCB" w14:paraId="08F5EB56" w14:textId="77777777" w:rsidTr="009B330A">
        <w:tc>
          <w:tcPr>
            <w:tcW w:w="534" w:type="dxa"/>
            <w:tcBorders>
              <w:top w:val="nil"/>
            </w:tcBorders>
          </w:tcPr>
          <w:p w14:paraId="71A4DACE" w14:textId="77777777" w:rsidR="00A8058B" w:rsidRPr="00A15DCB" w:rsidRDefault="00A8058B" w:rsidP="009B330A">
            <w:pPr>
              <w:pStyle w:val="TAH"/>
            </w:pPr>
          </w:p>
        </w:tc>
        <w:tc>
          <w:tcPr>
            <w:tcW w:w="3968" w:type="dxa"/>
          </w:tcPr>
          <w:p w14:paraId="5C6AFD41" w14:textId="77777777" w:rsidR="00A8058B" w:rsidRPr="00A15DCB" w:rsidRDefault="00A8058B" w:rsidP="009B330A">
            <w:pPr>
              <w:pStyle w:val="TAH"/>
            </w:pPr>
          </w:p>
        </w:tc>
        <w:tc>
          <w:tcPr>
            <w:tcW w:w="708" w:type="dxa"/>
          </w:tcPr>
          <w:p w14:paraId="0F82A086" w14:textId="77777777" w:rsidR="00A8058B" w:rsidRPr="00A15DCB" w:rsidRDefault="00A8058B" w:rsidP="009B330A">
            <w:pPr>
              <w:pStyle w:val="TAH"/>
            </w:pPr>
            <w:r w:rsidRPr="00A15DCB">
              <w:t>U - S</w:t>
            </w:r>
          </w:p>
        </w:tc>
        <w:tc>
          <w:tcPr>
            <w:tcW w:w="2976" w:type="dxa"/>
          </w:tcPr>
          <w:p w14:paraId="2154FC77" w14:textId="77777777" w:rsidR="00A8058B" w:rsidRPr="00A15DCB" w:rsidRDefault="00A8058B" w:rsidP="009B330A">
            <w:pPr>
              <w:pStyle w:val="TAH"/>
            </w:pPr>
            <w:r w:rsidRPr="00A15DCB">
              <w:t>Message</w:t>
            </w:r>
          </w:p>
        </w:tc>
        <w:tc>
          <w:tcPr>
            <w:tcW w:w="567" w:type="dxa"/>
            <w:tcBorders>
              <w:top w:val="nil"/>
            </w:tcBorders>
          </w:tcPr>
          <w:p w14:paraId="54661528" w14:textId="77777777" w:rsidR="00A8058B" w:rsidRPr="00A15DCB" w:rsidRDefault="00A8058B" w:rsidP="009B330A">
            <w:pPr>
              <w:pStyle w:val="TAH"/>
            </w:pPr>
          </w:p>
        </w:tc>
        <w:tc>
          <w:tcPr>
            <w:tcW w:w="850" w:type="dxa"/>
            <w:tcBorders>
              <w:top w:val="nil"/>
            </w:tcBorders>
          </w:tcPr>
          <w:p w14:paraId="6B4674A6" w14:textId="77777777" w:rsidR="00A8058B" w:rsidRPr="00A15DCB" w:rsidRDefault="00A8058B" w:rsidP="009B330A">
            <w:pPr>
              <w:pStyle w:val="TAH"/>
            </w:pPr>
          </w:p>
        </w:tc>
      </w:tr>
      <w:tr w:rsidR="00A8058B" w:rsidRPr="00A15DCB" w14:paraId="0B047411" w14:textId="77777777" w:rsidTr="009B330A">
        <w:tc>
          <w:tcPr>
            <w:tcW w:w="534" w:type="dxa"/>
            <w:tcBorders>
              <w:top w:val="nil"/>
            </w:tcBorders>
          </w:tcPr>
          <w:p w14:paraId="5D51EC6D" w14:textId="77777777" w:rsidR="00A8058B" w:rsidRPr="00A15DCB" w:rsidRDefault="00A8058B" w:rsidP="009B330A">
            <w:pPr>
              <w:pStyle w:val="TAH"/>
              <w:rPr>
                <w:b w:val="0"/>
                <w:bCs/>
              </w:rPr>
            </w:pPr>
            <w:r w:rsidRPr="00A15DCB">
              <w:rPr>
                <w:b w:val="0"/>
                <w:bCs/>
              </w:rPr>
              <w:t>1</w:t>
            </w:r>
          </w:p>
        </w:tc>
        <w:tc>
          <w:tcPr>
            <w:tcW w:w="3968" w:type="dxa"/>
          </w:tcPr>
          <w:p w14:paraId="2AE7F58E" w14:textId="77777777" w:rsidR="00A8058B" w:rsidRPr="00A15DCB" w:rsidRDefault="00A8058B" w:rsidP="009B330A">
            <w:pPr>
              <w:pStyle w:val="TAL"/>
              <w:rPr>
                <w:bCs/>
              </w:rPr>
            </w:pPr>
            <w:r w:rsidRPr="00A15DCB">
              <w:rPr>
                <w:bCs/>
              </w:rPr>
              <w:t xml:space="preserve">The SS transmits an </w:t>
            </w:r>
            <w:r w:rsidRPr="00A15DCB">
              <w:rPr>
                <w:bCs/>
                <w:i/>
              </w:rPr>
              <w:t>RRCReconfiguration</w:t>
            </w:r>
            <w:r w:rsidRPr="00A15DCB">
              <w:rPr>
                <w:bCs/>
              </w:rPr>
              <w:t xml:space="preserve"> message </w:t>
            </w:r>
            <w:r w:rsidRPr="00A15DCB">
              <w:rPr>
                <w:bCs/>
                <w:iCs/>
              </w:rPr>
              <w:t xml:space="preserve">including </w:t>
            </w:r>
            <w:r w:rsidRPr="00A15DCB">
              <w:rPr>
                <w:bCs/>
                <w:i/>
              </w:rPr>
              <w:t xml:space="preserve">MeasConfig </w:t>
            </w:r>
            <w:r w:rsidRPr="00A15DCB">
              <w:rPr>
                <w:bCs/>
              </w:rPr>
              <w:t xml:space="preserve">to setup NR measurement and reporting for intra-frequency event A3 </w:t>
            </w:r>
            <w:r w:rsidRPr="00A15DCB">
              <w:rPr>
                <w:bCs/>
                <w:lang w:eastAsia="zh-CN"/>
              </w:rPr>
              <w:t>on</w:t>
            </w:r>
            <w:r w:rsidRPr="00A15DCB">
              <w:rPr>
                <w:bCs/>
              </w:rPr>
              <w:t xml:space="preserve"> NR C</w:t>
            </w:r>
            <w:r w:rsidRPr="00A15DCB">
              <w:rPr>
                <w:bCs/>
                <w:lang w:eastAsia="zh-CN"/>
              </w:rPr>
              <w:t>ell</w:t>
            </w:r>
            <w:r w:rsidRPr="00A15DCB">
              <w:rPr>
                <w:bCs/>
              </w:rPr>
              <w:t xml:space="preserve"> 1.</w:t>
            </w:r>
          </w:p>
        </w:tc>
        <w:tc>
          <w:tcPr>
            <w:tcW w:w="708" w:type="dxa"/>
          </w:tcPr>
          <w:p w14:paraId="1FC407E7" w14:textId="77777777" w:rsidR="00A8058B" w:rsidRPr="00A15DCB" w:rsidRDefault="00A8058B" w:rsidP="009B330A">
            <w:pPr>
              <w:pStyle w:val="TAL"/>
              <w:jc w:val="center"/>
              <w:rPr>
                <w:rFonts w:eastAsia="MS Mincho"/>
              </w:rPr>
            </w:pPr>
            <w:r w:rsidRPr="00A15DCB">
              <w:rPr>
                <w:rFonts w:eastAsia="MS Mincho"/>
              </w:rPr>
              <w:t>&lt;--</w:t>
            </w:r>
          </w:p>
        </w:tc>
        <w:tc>
          <w:tcPr>
            <w:tcW w:w="2976" w:type="dxa"/>
          </w:tcPr>
          <w:p w14:paraId="3E6FEF0D" w14:textId="77777777" w:rsidR="00A8058B" w:rsidRPr="00A15DCB" w:rsidRDefault="00A8058B" w:rsidP="009B330A">
            <w:pPr>
              <w:pStyle w:val="TAL"/>
              <w:rPr>
                <w:rFonts w:eastAsia="MS Mincho"/>
              </w:rPr>
            </w:pPr>
            <w:r w:rsidRPr="00A15DCB">
              <w:rPr>
                <w:rFonts w:eastAsia="MS Mincho"/>
              </w:rPr>
              <w:t>RRCReconfiguration</w:t>
            </w:r>
          </w:p>
        </w:tc>
        <w:tc>
          <w:tcPr>
            <w:tcW w:w="567" w:type="dxa"/>
            <w:tcBorders>
              <w:top w:val="nil"/>
            </w:tcBorders>
          </w:tcPr>
          <w:p w14:paraId="6732A029" w14:textId="77777777" w:rsidR="00A8058B" w:rsidRPr="00A15DCB" w:rsidRDefault="00A8058B" w:rsidP="009B330A">
            <w:pPr>
              <w:pStyle w:val="TAL"/>
              <w:jc w:val="center"/>
              <w:rPr>
                <w:rFonts w:eastAsia="MS Mincho"/>
              </w:rPr>
            </w:pPr>
            <w:r w:rsidRPr="00A15DCB">
              <w:rPr>
                <w:rFonts w:eastAsia="MS Mincho"/>
              </w:rPr>
              <w:t>-</w:t>
            </w:r>
          </w:p>
        </w:tc>
        <w:tc>
          <w:tcPr>
            <w:tcW w:w="850" w:type="dxa"/>
            <w:tcBorders>
              <w:top w:val="nil"/>
            </w:tcBorders>
          </w:tcPr>
          <w:p w14:paraId="1C3727F4" w14:textId="77777777" w:rsidR="00A8058B" w:rsidRPr="00A15DCB" w:rsidRDefault="00A8058B" w:rsidP="009B330A">
            <w:pPr>
              <w:pStyle w:val="TAL"/>
              <w:jc w:val="center"/>
              <w:rPr>
                <w:rFonts w:eastAsia="MS Mincho"/>
              </w:rPr>
            </w:pPr>
            <w:r w:rsidRPr="00A15DCB">
              <w:rPr>
                <w:rFonts w:eastAsia="MS Mincho"/>
              </w:rPr>
              <w:t>-</w:t>
            </w:r>
          </w:p>
        </w:tc>
      </w:tr>
      <w:tr w:rsidR="00A8058B" w:rsidRPr="00A15DCB" w14:paraId="56A221CA" w14:textId="77777777" w:rsidTr="009B330A">
        <w:tc>
          <w:tcPr>
            <w:tcW w:w="534" w:type="dxa"/>
            <w:tcBorders>
              <w:top w:val="nil"/>
            </w:tcBorders>
          </w:tcPr>
          <w:p w14:paraId="44E55B09" w14:textId="77777777" w:rsidR="00A8058B" w:rsidRPr="00A15DCB" w:rsidRDefault="00A8058B" w:rsidP="009B330A">
            <w:pPr>
              <w:pStyle w:val="TAH"/>
              <w:rPr>
                <w:b w:val="0"/>
                <w:bCs/>
              </w:rPr>
            </w:pPr>
            <w:r w:rsidRPr="00A15DCB">
              <w:rPr>
                <w:b w:val="0"/>
                <w:bCs/>
              </w:rPr>
              <w:t>2</w:t>
            </w:r>
          </w:p>
        </w:tc>
        <w:tc>
          <w:tcPr>
            <w:tcW w:w="3968" w:type="dxa"/>
          </w:tcPr>
          <w:p w14:paraId="2DE23E37" w14:textId="77777777" w:rsidR="00A8058B" w:rsidRPr="00A15DCB" w:rsidRDefault="00A8058B" w:rsidP="009B330A">
            <w:pPr>
              <w:pStyle w:val="TAL"/>
              <w:rPr>
                <w:bCs/>
              </w:rPr>
            </w:pPr>
            <w:r w:rsidRPr="00A15DCB">
              <w:rPr>
                <w:bCs/>
              </w:rPr>
              <w:t>The UE transmit</w:t>
            </w:r>
            <w:r w:rsidRPr="00A15DCB">
              <w:rPr>
                <w:bCs/>
                <w:lang w:eastAsia="zh-CN"/>
              </w:rPr>
              <w:t>s</w:t>
            </w:r>
            <w:r w:rsidRPr="00A15DCB">
              <w:rPr>
                <w:bCs/>
              </w:rPr>
              <w:t xml:space="preserve"> an </w:t>
            </w:r>
            <w:r w:rsidRPr="00A15DCB">
              <w:rPr>
                <w:bCs/>
                <w:i/>
              </w:rPr>
              <w:t xml:space="preserve">RRCReconfigurationComplete </w:t>
            </w:r>
            <w:r w:rsidRPr="00A15DCB">
              <w:rPr>
                <w:bCs/>
              </w:rPr>
              <w:t>message.</w:t>
            </w:r>
            <w:r w:rsidRPr="00A15DCB">
              <w:rPr>
                <w:iCs/>
              </w:rPr>
              <w:t xml:space="preserve"> </w:t>
            </w:r>
          </w:p>
        </w:tc>
        <w:tc>
          <w:tcPr>
            <w:tcW w:w="708" w:type="dxa"/>
          </w:tcPr>
          <w:p w14:paraId="5B798491" w14:textId="77777777" w:rsidR="00A8058B" w:rsidRPr="00A15DCB" w:rsidRDefault="00A8058B" w:rsidP="009B330A">
            <w:pPr>
              <w:pStyle w:val="TAL"/>
              <w:jc w:val="center"/>
              <w:rPr>
                <w:rFonts w:eastAsia="MS Mincho"/>
              </w:rPr>
            </w:pPr>
            <w:r w:rsidRPr="00A15DCB">
              <w:rPr>
                <w:rFonts w:eastAsia="MS Mincho"/>
              </w:rPr>
              <w:t>--&gt;</w:t>
            </w:r>
          </w:p>
        </w:tc>
        <w:tc>
          <w:tcPr>
            <w:tcW w:w="2976" w:type="dxa"/>
          </w:tcPr>
          <w:p w14:paraId="5FDF9E8B" w14:textId="77777777" w:rsidR="00A8058B" w:rsidRPr="00A15DCB" w:rsidRDefault="00A8058B" w:rsidP="009B330A">
            <w:pPr>
              <w:pStyle w:val="TAL"/>
              <w:rPr>
                <w:rFonts w:eastAsia="MS Mincho"/>
              </w:rPr>
            </w:pPr>
            <w:r w:rsidRPr="00A15DCB">
              <w:rPr>
                <w:rFonts w:eastAsia="MS Mincho"/>
              </w:rPr>
              <w:t>RRCReconfigurationComplete</w:t>
            </w:r>
          </w:p>
        </w:tc>
        <w:tc>
          <w:tcPr>
            <w:tcW w:w="567" w:type="dxa"/>
            <w:tcBorders>
              <w:top w:val="nil"/>
            </w:tcBorders>
          </w:tcPr>
          <w:p w14:paraId="20D21B9B" w14:textId="77777777" w:rsidR="00A8058B" w:rsidRPr="00A15DCB" w:rsidRDefault="00A8058B" w:rsidP="009B330A">
            <w:pPr>
              <w:pStyle w:val="TAL"/>
              <w:jc w:val="center"/>
              <w:rPr>
                <w:rFonts w:eastAsia="MS Mincho"/>
              </w:rPr>
            </w:pPr>
            <w:r w:rsidRPr="00A15DCB">
              <w:rPr>
                <w:rFonts w:eastAsia="MS Mincho"/>
              </w:rPr>
              <w:t>-</w:t>
            </w:r>
          </w:p>
        </w:tc>
        <w:tc>
          <w:tcPr>
            <w:tcW w:w="850" w:type="dxa"/>
            <w:tcBorders>
              <w:top w:val="nil"/>
            </w:tcBorders>
          </w:tcPr>
          <w:p w14:paraId="3779CC5F" w14:textId="77777777" w:rsidR="00A8058B" w:rsidRPr="00A15DCB" w:rsidRDefault="00A8058B" w:rsidP="009B330A">
            <w:pPr>
              <w:pStyle w:val="TAL"/>
              <w:jc w:val="center"/>
              <w:rPr>
                <w:rFonts w:eastAsia="MS Mincho"/>
              </w:rPr>
            </w:pPr>
            <w:r w:rsidRPr="00A15DCB">
              <w:rPr>
                <w:rFonts w:eastAsia="MS Mincho"/>
              </w:rPr>
              <w:t>-</w:t>
            </w:r>
          </w:p>
        </w:tc>
      </w:tr>
      <w:tr w:rsidR="00A8058B" w:rsidRPr="00A15DCB" w14:paraId="4D3FCCC8" w14:textId="77777777" w:rsidTr="009B330A">
        <w:tc>
          <w:tcPr>
            <w:tcW w:w="534" w:type="dxa"/>
            <w:tcBorders>
              <w:top w:val="nil"/>
            </w:tcBorders>
          </w:tcPr>
          <w:p w14:paraId="24F734F3" w14:textId="77777777" w:rsidR="00A8058B" w:rsidRPr="00A15DCB" w:rsidRDefault="00A8058B" w:rsidP="009B330A">
            <w:pPr>
              <w:pStyle w:val="TAH"/>
              <w:rPr>
                <w:b w:val="0"/>
                <w:bCs/>
              </w:rPr>
            </w:pPr>
            <w:r w:rsidRPr="00A15DCB">
              <w:rPr>
                <w:b w:val="0"/>
                <w:bCs/>
              </w:rPr>
              <w:t>3</w:t>
            </w:r>
          </w:p>
        </w:tc>
        <w:tc>
          <w:tcPr>
            <w:tcW w:w="3968" w:type="dxa"/>
          </w:tcPr>
          <w:p w14:paraId="3AB71DB4" w14:textId="77777777" w:rsidR="00A8058B" w:rsidRPr="00A15DCB" w:rsidRDefault="00A8058B" w:rsidP="009B330A">
            <w:pPr>
              <w:pStyle w:val="TAL"/>
              <w:rPr>
                <w:bCs/>
              </w:rPr>
            </w:pPr>
            <w:r w:rsidRPr="00A15DCB">
              <w:rPr>
                <w:bCs/>
              </w:rPr>
              <w:t>SS re-adjusts the cell-specific reference signal level according to row "T1" in table 7.1.1.1.29.3.2-1/2.</w:t>
            </w:r>
          </w:p>
        </w:tc>
        <w:tc>
          <w:tcPr>
            <w:tcW w:w="708" w:type="dxa"/>
          </w:tcPr>
          <w:p w14:paraId="1DFB4A8D" w14:textId="77777777" w:rsidR="00A8058B" w:rsidRPr="00A15DCB" w:rsidRDefault="00A8058B" w:rsidP="009B330A">
            <w:pPr>
              <w:pStyle w:val="TAL"/>
              <w:jc w:val="center"/>
              <w:rPr>
                <w:rFonts w:eastAsia="MS Mincho"/>
              </w:rPr>
            </w:pPr>
            <w:r w:rsidRPr="00A15DCB">
              <w:rPr>
                <w:rFonts w:eastAsia="MS Mincho"/>
              </w:rPr>
              <w:t>-</w:t>
            </w:r>
          </w:p>
        </w:tc>
        <w:tc>
          <w:tcPr>
            <w:tcW w:w="2976" w:type="dxa"/>
          </w:tcPr>
          <w:p w14:paraId="4C67B3A0" w14:textId="77777777" w:rsidR="00A8058B" w:rsidRPr="00A15DCB" w:rsidRDefault="00A8058B" w:rsidP="009B330A">
            <w:pPr>
              <w:pStyle w:val="TAL"/>
              <w:rPr>
                <w:rFonts w:eastAsia="MS Mincho"/>
              </w:rPr>
            </w:pPr>
            <w:r w:rsidRPr="00A15DCB">
              <w:rPr>
                <w:rFonts w:eastAsia="MS Mincho"/>
              </w:rPr>
              <w:t>-</w:t>
            </w:r>
          </w:p>
        </w:tc>
        <w:tc>
          <w:tcPr>
            <w:tcW w:w="567" w:type="dxa"/>
            <w:tcBorders>
              <w:top w:val="nil"/>
            </w:tcBorders>
          </w:tcPr>
          <w:p w14:paraId="4162E800" w14:textId="77777777" w:rsidR="00A8058B" w:rsidRPr="00A15DCB" w:rsidRDefault="00A8058B" w:rsidP="009B330A">
            <w:pPr>
              <w:pStyle w:val="TAL"/>
              <w:jc w:val="center"/>
              <w:rPr>
                <w:rFonts w:eastAsia="MS Mincho"/>
              </w:rPr>
            </w:pPr>
            <w:r w:rsidRPr="00A15DCB">
              <w:rPr>
                <w:rFonts w:eastAsia="MS Mincho"/>
              </w:rPr>
              <w:t>-</w:t>
            </w:r>
          </w:p>
        </w:tc>
        <w:tc>
          <w:tcPr>
            <w:tcW w:w="850" w:type="dxa"/>
            <w:tcBorders>
              <w:top w:val="nil"/>
            </w:tcBorders>
          </w:tcPr>
          <w:p w14:paraId="0A6B30E7" w14:textId="77777777" w:rsidR="00A8058B" w:rsidRPr="00A15DCB" w:rsidRDefault="00A8058B" w:rsidP="009B330A">
            <w:pPr>
              <w:pStyle w:val="TAL"/>
              <w:jc w:val="center"/>
              <w:rPr>
                <w:rFonts w:eastAsia="MS Mincho"/>
              </w:rPr>
            </w:pPr>
            <w:r w:rsidRPr="00A15DCB">
              <w:rPr>
                <w:rFonts w:eastAsia="MS Mincho"/>
              </w:rPr>
              <w:t>-</w:t>
            </w:r>
          </w:p>
        </w:tc>
      </w:tr>
      <w:tr w:rsidR="00A8058B" w:rsidRPr="00A15DCB" w14:paraId="4DA7E201" w14:textId="77777777" w:rsidTr="009B330A">
        <w:tc>
          <w:tcPr>
            <w:tcW w:w="534" w:type="dxa"/>
            <w:tcBorders>
              <w:top w:val="nil"/>
            </w:tcBorders>
          </w:tcPr>
          <w:p w14:paraId="239FFDB5" w14:textId="77777777" w:rsidR="00A8058B" w:rsidRPr="00A15DCB" w:rsidRDefault="00A8058B" w:rsidP="009B330A">
            <w:pPr>
              <w:pStyle w:val="TAH"/>
              <w:rPr>
                <w:b w:val="0"/>
                <w:bCs/>
              </w:rPr>
            </w:pPr>
            <w:r w:rsidRPr="00A15DCB">
              <w:rPr>
                <w:b w:val="0"/>
                <w:bCs/>
              </w:rPr>
              <w:t>4</w:t>
            </w:r>
          </w:p>
        </w:tc>
        <w:tc>
          <w:tcPr>
            <w:tcW w:w="3968" w:type="dxa"/>
          </w:tcPr>
          <w:p w14:paraId="4BD4D58E" w14:textId="77777777" w:rsidR="00A8058B" w:rsidRPr="00A15DCB" w:rsidRDefault="00A8058B" w:rsidP="009B330A">
            <w:pPr>
              <w:pStyle w:val="TAL"/>
              <w:rPr>
                <w:bCs/>
              </w:rPr>
            </w:pPr>
            <w:r w:rsidRPr="00A15DCB">
              <w:rPr>
                <w:bCs/>
              </w:rPr>
              <w:t>The UE transmit</w:t>
            </w:r>
            <w:r w:rsidRPr="00A15DCB">
              <w:rPr>
                <w:bCs/>
                <w:lang w:eastAsia="zh-CN"/>
              </w:rPr>
              <w:t>s</w:t>
            </w:r>
            <w:r w:rsidRPr="00A15DCB">
              <w:rPr>
                <w:bCs/>
              </w:rPr>
              <w:t xml:space="preserve"> a </w:t>
            </w:r>
            <w:r w:rsidRPr="00A15DCB">
              <w:rPr>
                <w:bCs/>
                <w:i/>
                <w:iCs/>
              </w:rPr>
              <w:t>MeasurementReport</w:t>
            </w:r>
            <w:r w:rsidRPr="00A15DCB">
              <w:rPr>
                <w:bCs/>
              </w:rPr>
              <w:t xml:space="preserve"> message to report event A3 with the measured RSRP value for NR Cell 2 </w:t>
            </w:r>
            <w:r w:rsidRPr="00A15DCB">
              <w:rPr>
                <w:bCs/>
                <w:lang w:eastAsia="zh-CN"/>
              </w:rPr>
              <w:t>in</w:t>
            </w:r>
            <w:r w:rsidRPr="00A15DCB">
              <w:rPr>
                <w:bCs/>
              </w:rPr>
              <w:t xml:space="preserve"> NR C</w:t>
            </w:r>
            <w:r w:rsidRPr="00A15DCB">
              <w:rPr>
                <w:bCs/>
                <w:lang w:eastAsia="zh-CN"/>
              </w:rPr>
              <w:t>ell</w:t>
            </w:r>
            <w:r w:rsidRPr="00A15DCB">
              <w:rPr>
                <w:bCs/>
              </w:rPr>
              <w:t xml:space="preserve"> 1.</w:t>
            </w:r>
          </w:p>
        </w:tc>
        <w:tc>
          <w:tcPr>
            <w:tcW w:w="708" w:type="dxa"/>
          </w:tcPr>
          <w:p w14:paraId="3F118965" w14:textId="77777777" w:rsidR="00A8058B" w:rsidRPr="00A15DCB" w:rsidRDefault="00A8058B" w:rsidP="009B330A">
            <w:pPr>
              <w:pStyle w:val="TAL"/>
              <w:jc w:val="center"/>
              <w:rPr>
                <w:rFonts w:eastAsia="MS Mincho"/>
              </w:rPr>
            </w:pPr>
            <w:r w:rsidRPr="00A15DCB">
              <w:rPr>
                <w:rFonts w:eastAsia="MS Mincho"/>
              </w:rPr>
              <w:t>--&gt;</w:t>
            </w:r>
          </w:p>
        </w:tc>
        <w:tc>
          <w:tcPr>
            <w:tcW w:w="2976" w:type="dxa"/>
          </w:tcPr>
          <w:p w14:paraId="1ED0B53F" w14:textId="77777777" w:rsidR="00A8058B" w:rsidRPr="00A15DCB" w:rsidRDefault="00A8058B" w:rsidP="009B330A">
            <w:pPr>
              <w:pStyle w:val="TAL"/>
              <w:rPr>
                <w:rFonts w:eastAsia="MS Mincho"/>
              </w:rPr>
            </w:pPr>
            <w:r w:rsidRPr="00A15DCB">
              <w:rPr>
                <w:rFonts w:eastAsia="MS Mincho"/>
              </w:rPr>
              <w:t>MeasurementReport</w:t>
            </w:r>
          </w:p>
        </w:tc>
        <w:tc>
          <w:tcPr>
            <w:tcW w:w="567" w:type="dxa"/>
            <w:tcBorders>
              <w:top w:val="nil"/>
            </w:tcBorders>
          </w:tcPr>
          <w:p w14:paraId="47C5E54A" w14:textId="77777777" w:rsidR="00A8058B" w:rsidRPr="00A15DCB" w:rsidRDefault="00A8058B" w:rsidP="009B330A">
            <w:pPr>
              <w:pStyle w:val="TAL"/>
              <w:jc w:val="center"/>
              <w:rPr>
                <w:rFonts w:eastAsia="MS Mincho"/>
              </w:rPr>
            </w:pPr>
            <w:r w:rsidRPr="00A15DCB">
              <w:rPr>
                <w:rFonts w:eastAsia="MS Mincho"/>
              </w:rPr>
              <w:t>-</w:t>
            </w:r>
          </w:p>
        </w:tc>
        <w:tc>
          <w:tcPr>
            <w:tcW w:w="850" w:type="dxa"/>
            <w:tcBorders>
              <w:top w:val="nil"/>
            </w:tcBorders>
          </w:tcPr>
          <w:p w14:paraId="0DFA1297" w14:textId="77777777" w:rsidR="00A8058B" w:rsidRPr="00A15DCB" w:rsidRDefault="00A8058B" w:rsidP="009B330A">
            <w:pPr>
              <w:pStyle w:val="TAL"/>
              <w:jc w:val="center"/>
              <w:rPr>
                <w:rFonts w:eastAsia="MS Mincho"/>
              </w:rPr>
            </w:pPr>
            <w:r w:rsidRPr="00A15DCB">
              <w:rPr>
                <w:rFonts w:eastAsia="MS Mincho"/>
              </w:rPr>
              <w:t>-</w:t>
            </w:r>
          </w:p>
        </w:tc>
      </w:tr>
      <w:tr w:rsidR="00A8058B" w:rsidRPr="00A15DCB" w14:paraId="2BD1BE9D" w14:textId="77777777" w:rsidTr="009B330A">
        <w:tc>
          <w:tcPr>
            <w:tcW w:w="534" w:type="dxa"/>
          </w:tcPr>
          <w:p w14:paraId="3C960E37" w14:textId="77777777" w:rsidR="00A8058B" w:rsidRPr="00A15DCB" w:rsidRDefault="00A8058B" w:rsidP="009B330A">
            <w:pPr>
              <w:pStyle w:val="TAC"/>
              <w:rPr>
                <w:lang w:eastAsia="zh-CN"/>
              </w:rPr>
            </w:pPr>
            <w:r w:rsidRPr="00A15DCB">
              <w:rPr>
                <w:lang w:eastAsia="zh-CN"/>
              </w:rPr>
              <w:t>5</w:t>
            </w:r>
          </w:p>
        </w:tc>
        <w:tc>
          <w:tcPr>
            <w:tcW w:w="3968" w:type="dxa"/>
          </w:tcPr>
          <w:p w14:paraId="63AC2341" w14:textId="77777777" w:rsidR="00A8058B" w:rsidRPr="00A15DCB" w:rsidRDefault="00A8058B" w:rsidP="009B330A">
            <w:pPr>
              <w:pStyle w:val="TAL"/>
            </w:pPr>
            <w:r w:rsidRPr="00A15DCB">
              <w:t xml:space="preserve">The SS transmits an RRCReconfiguration message </w:t>
            </w:r>
            <w:r w:rsidRPr="00A15DCB">
              <w:rPr>
                <w:lang w:eastAsia="zh-TW"/>
              </w:rPr>
              <w:t xml:space="preserve">with </w:t>
            </w:r>
            <w:r w:rsidRPr="00A15DCB">
              <w:rPr>
                <w:i/>
                <w:iCs/>
                <w:lang w:eastAsia="ja-JP"/>
              </w:rPr>
              <w:t>LTM-Candidate-r18</w:t>
            </w:r>
            <w:r w:rsidRPr="00A15DCB">
              <w:t xml:space="preserve"> for </w:t>
            </w:r>
            <w:r w:rsidRPr="00A15DCB">
              <w:rPr>
                <w:bCs/>
              </w:rPr>
              <w:t xml:space="preserve">NR Cell 2 </w:t>
            </w:r>
            <w:r w:rsidRPr="00A15DCB">
              <w:rPr>
                <w:bCs/>
                <w:lang w:eastAsia="zh-CN"/>
              </w:rPr>
              <w:t>on</w:t>
            </w:r>
            <w:r w:rsidRPr="00A15DCB">
              <w:rPr>
                <w:bCs/>
              </w:rPr>
              <w:t xml:space="preserve"> NR C</w:t>
            </w:r>
            <w:r w:rsidRPr="00A15DCB">
              <w:rPr>
                <w:bCs/>
                <w:lang w:eastAsia="zh-CN"/>
              </w:rPr>
              <w:t>ell</w:t>
            </w:r>
            <w:r w:rsidRPr="00A15DCB">
              <w:rPr>
                <w:bCs/>
              </w:rPr>
              <w:t xml:space="preserve"> 1.</w:t>
            </w:r>
          </w:p>
        </w:tc>
        <w:tc>
          <w:tcPr>
            <w:tcW w:w="708" w:type="dxa"/>
          </w:tcPr>
          <w:p w14:paraId="5DD15532" w14:textId="77777777" w:rsidR="00A8058B" w:rsidRPr="00A15DCB" w:rsidRDefault="00A8058B" w:rsidP="009B330A">
            <w:pPr>
              <w:pStyle w:val="TAC"/>
            </w:pPr>
            <w:r w:rsidRPr="00A15DCB">
              <w:t>&lt;--</w:t>
            </w:r>
          </w:p>
        </w:tc>
        <w:tc>
          <w:tcPr>
            <w:tcW w:w="2976" w:type="dxa"/>
          </w:tcPr>
          <w:p w14:paraId="42BE3E2C" w14:textId="77777777" w:rsidR="00A8058B" w:rsidRPr="00A15DCB" w:rsidRDefault="00A8058B" w:rsidP="009B330A">
            <w:pPr>
              <w:pStyle w:val="TAL"/>
            </w:pPr>
            <w:r w:rsidRPr="00A15DCB">
              <w:rPr>
                <w:rFonts w:eastAsia="MS Mincho"/>
              </w:rPr>
              <w:t>RRCReconfiguration</w:t>
            </w:r>
          </w:p>
        </w:tc>
        <w:tc>
          <w:tcPr>
            <w:tcW w:w="567" w:type="dxa"/>
          </w:tcPr>
          <w:p w14:paraId="1764041D" w14:textId="77777777" w:rsidR="00A8058B" w:rsidRPr="00A15DCB" w:rsidRDefault="00A8058B" w:rsidP="009B330A">
            <w:pPr>
              <w:pStyle w:val="TAC"/>
            </w:pPr>
            <w:r w:rsidRPr="00A15DCB">
              <w:t>-</w:t>
            </w:r>
          </w:p>
        </w:tc>
        <w:tc>
          <w:tcPr>
            <w:tcW w:w="850" w:type="dxa"/>
          </w:tcPr>
          <w:p w14:paraId="72FE961D" w14:textId="77777777" w:rsidR="00A8058B" w:rsidRPr="00A15DCB" w:rsidRDefault="00A8058B" w:rsidP="009B330A">
            <w:pPr>
              <w:pStyle w:val="TAC"/>
            </w:pPr>
            <w:r w:rsidRPr="00A15DCB">
              <w:t>-</w:t>
            </w:r>
          </w:p>
        </w:tc>
      </w:tr>
      <w:tr w:rsidR="00A8058B" w:rsidRPr="00A15DCB" w14:paraId="684B3CC5" w14:textId="77777777" w:rsidTr="009B330A">
        <w:tc>
          <w:tcPr>
            <w:tcW w:w="534" w:type="dxa"/>
          </w:tcPr>
          <w:p w14:paraId="288A4C0D" w14:textId="77777777" w:rsidR="00A8058B" w:rsidRPr="00A15DCB" w:rsidRDefault="00A8058B" w:rsidP="009B330A">
            <w:pPr>
              <w:pStyle w:val="TAC"/>
            </w:pPr>
            <w:r w:rsidRPr="00A15DCB">
              <w:rPr>
                <w:lang w:eastAsia="zh-CN"/>
              </w:rPr>
              <w:t>6</w:t>
            </w:r>
          </w:p>
        </w:tc>
        <w:tc>
          <w:tcPr>
            <w:tcW w:w="3968" w:type="dxa"/>
          </w:tcPr>
          <w:p w14:paraId="5C945F58" w14:textId="77777777" w:rsidR="00A8058B" w:rsidRPr="00A15DCB" w:rsidRDefault="00A8058B" w:rsidP="009B330A">
            <w:pPr>
              <w:pStyle w:val="TAL"/>
            </w:pPr>
            <w:r w:rsidRPr="00A15DCB">
              <w:t>The UE transmit</w:t>
            </w:r>
            <w:r w:rsidRPr="00A15DCB">
              <w:rPr>
                <w:lang w:eastAsia="zh-CN"/>
              </w:rPr>
              <w:t>s</w:t>
            </w:r>
            <w:r w:rsidRPr="00A15DCB">
              <w:t xml:space="preserve"> </w:t>
            </w:r>
            <w:r w:rsidRPr="00A15DCB">
              <w:rPr>
                <w:rFonts w:eastAsia="MS Mincho"/>
                <w:i/>
                <w:iCs/>
              </w:rPr>
              <w:t>RRCReconfigurationComplete</w:t>
            </w:r>
            <w:r w:rsidRPr="00A15DCB">
              <w:rPr>
                <w:rFonts w:eastAsia="MS Mincho"/>
              </w:rPr>
              <w:t xml:space="preserve"> message</w:t>
            </w:r>
            <w:r w:rsidRPr="00A15DCB">
              <w:t>.</w:t>
            </w:r>
            <w:r w:rsidRPr="00A15DCB">
              <w:rPr>
                <w:iCs/>
              </w:rPr>
              <w:t xml:space="preserve"> </w:t>
            </w:r>
          </w:p>
        </w:tc>
        <w:tc>
          <w:tcPr>
            <w:tcW w:w="708" w:type="dxa"/>
          </w:tcPr>
          <w:p w14:paraId="431A9DE4" w14:textId="77777777" w:rsidR="00A8058B" w:rsidRPr="00A15DCB" w:rsidRDefault="00A8058B" w:rsidP="009B330A">
            <w:pPr>
              <w:pStyle w:val="TAC"/>
            </w:pPr>
            <w:r w:rsidRPr="00A15DCB">
              <w:t>--&gt;</w:t>
            </w:r>
          </w:p>
        </w:tc>
        <w:tc>
          <w:tcPr>
            <w:tcW w:w="2976" w:type="dxa"/>
          </w:tcPr>
          <w:p w14:paraId="6F281562" w14:textId="77777777" w:rsidR="00A8058B" w:rsidRPr="00A15DCB" w:rsidRDefault="00A8058B" w:rsidP="009B330A">
            <w:pPr>
              <w:pStyle w:val="TAL"/>
            </w:pPr>
            <w:r w:rsidRPr="00A15DCB">
              <w:rPr>
                <w:iCs/>
              </w:rPr>
              <w:t>RRCReconfigurationComplete</w:t>
            </w:r>
          </w:p>
        </w:tc>
        <w:tc>
          <w:tcPr>
            <w:tcW w:w="567" w:type="dxa"/>
          </w:tcPr>
          <w:p w14:paraId="6FC93D78" w14:textId="77777777" w:rsidR="00A8058B" w:rsidRPr="00A15DCB" w:rsidRDefault="00A8058B" w:rsidP="009B330A">
            <w:pPr>
              <w:pStyle w:val="TAC"/>
            </w:pPr>
            <w:r w:rsidRPr="00A15DCB">
              <w:t>-</w:t>
            </w:r>
          </w:p>
        </w:tc>
        <w:tc>
          <w:tcPr>
            <w:tcW w:w="850" w:type="dxa"/>
          </w:tcPr>
          <w:p w14:paraId="164821F4" w14:textId="77777777" w:rsidR="00A8058B" w:rsidRPr="00A15DCB" w:rsidRDefault="00A8058B" w:rsidP="009B330A">
            <w:pPr>
              <w:pStyle w:val="TAC"/>
            </w:pPr>
            <w:r w:rsidRPr="00A15DCB">
              <w:t>-</w:t>
            </w:r>
          </w:p>
        </w:tc>
      </w:tr>
      <w:tr w:rsidR="00A8058B" w:rsidRPr="00A15DCB" w14:paraId="553FF6F5" w14:textId="77777777" w:rsidTr="009B330A">
        <w:tc>
          <w:tcPr>
            <w:tcW w:w="534" w:type="dxa"/>
          </w:tcPr>
          <w:p w14:paraId="29673513" w14:textId="77777777" w:rsidR="00A8058B" w:rsidRPr="00A15DCB" w:rsidRDefault="00A8058B" w:rsidP="009B330A">
            <w:pPr>
              <w:pStyle w:val="TAC"/>
              <w:rPr>
                <w:lang w:eastAsia="zh-CN"/>
              </w:rPr>
            </w:pPr>
            <w:r w:rsidRPr="00A15DCB">
              <w:rPr>
                <w:lang w:eastAsia="zh-CN"/>
              </w:rPr>
              <w:t>7</w:t>
            </w:r>
          </w:p>
        </w:tc>
        <w:tc>
          <w:tcPr>
            <w:tcW w:w="3968" w:type="dxa"/>
          </w:tcPr>
          <w:p w14:paraId="776BD5C4" w14:textId="77777777" w:rsidR="00A8058B" w:rsidRPr="00A15DCB" w:rsidRDefault="00A8058B" w:rsidP="009B330A">
            <w:pPr>
              <w:pStyle w:val="TAL"/>
            </w:pPr>
            <w:r w:rsidRPr="00A15DCB">
              <w:t>The SS transmits the</w:t>
            </w:r>
            <w:bookmarkStart w:id="79" w:name="OLE_LINK89"/>
            <w:r w:rsidRPr="00A15DCB">
              <w:t xml:space="preserve"> candidate cell TCI activation MAC CE</w:t>
            </w:r>
            <w:bookmarkEnd w:id="79"/>
            <w:r w:rsidRPr="00A15DCB">
              <w:t xml:space="preserve"> with Candidate Cell ID set to 0 for NR Cell 2 </w:t>
            </w:r>
            <w:r w:rsidRPr="00A15DCB">
              <w:rPr>
                <w:bCs/>
                <w:lang w:eastAsia="zh-CN"/>
              </w:rPr>
              <w:t>on</w:t>
            </w:r>
            <w:r w:rsidRPr="00A15DCB">
              <w:rPr>
                <w:bCs/>
              </w:rPr>
              <w:t xml:space="preserve"> NR C</w:t>
            </w:r>
            <w:r w:rsidRPr="00A15DCB">
              <w:rPr>
                <w:bCs/>
                <w:lang w:eastAsia="zh-CN"/>
              </w:rPr>
              <w:t>ell</w:t>
            </w:r>
            <w:r w:rsidRPr="00A15DCB">
              <w:rPr>
                <w:bCs/>
              </w:rPr>
              <w:t xml:space="preserve"> 1</w:t>
            </w:r>
            <w:r w:rsidRPr="00A15DCB">
              <w:t>.</w:t>
            </w:r>
          </w:p>
        </w:tc>
        <w:tc>
          <w:tcPr>
            <w:tcW w:w="708" w:type="dxa"/>
          </w:tcPr>
          <w:p w14:paraId="7EF4C56C" w14:textId="77777777" w:rsidR="00A8058B" w:rsidRPr="00A15DCB" w:rsidRDefault="00A8058B" w:rsidP="009B330A">
            <w:pPr>
              <w:pStyle w:val="TAC"/>
            </w:pPr>
            <w:r w:rsidRPr="00A15DCB">
              <w:t>&lt;--</w:t>
            </w:r>
          </w:p>
        </w:tc>
        <w:tc>
          <w:tcPr>
            <w:tcW w:w="2976" w:type="dxa"/>
          </w:tcPr>
          <w:p w14:paraId="0F46BEF1" w14:textId="77777777" w:rsidR="00A8058B" w:rsidRPr="00A15DCB" w:rsidRDefault="00A8058B" w:rsidP="009B330A">
            <w:pPr>
              <w:pStyle w:val="TAL"/>
              <w:rPr>
                <w:lang w:eastAsia="zh-CN"/>
              </w:rPr>
            </w:pPr>
            <w:r w:rsidRPr="00A15DCB">
              <w:rPr>
                <w:lang w:eastAsia="zh-CN"/>
              </w:rPr>
              <w:t>MAC PDU</w:t>
            </w:r>
          </w:p>
          <w:p w14:paraId="2817DD06" w14:textId="77777777" w:rsidR="00A8058B" w:rsidRPr="00A15DCB" w:rsidRDefault="00A8058B" w:rsidP="009B330A">
            <w:pPr>
              <w:pStyle w:val="TAL"/>
              <w:rPr>
                <w:iCs/>
              </w:rPr>
            </w:pPr>
            <w:r w:rsidRPr="00A15DCB">
              <w:rPr>
                <w:lang w:eastAsia="zh-CN"/>
              </w:rPr>
              <w:t>(</w:t>
            </w:r>
            <w:r w:rsidRPr="00A15DCB">
              <w:t>Candidate Cell TCI state activation/deactivation MAC CE</w:t>
            </w:r>
            <w:r w:rsidRPr="00A15DCB">
              <w:rPr>
                <w:lang w:eastAsia="zh-CN"/>
              </w:rPr>
              <w:t>)</w:t>
            </w:r>
          </w:p>
        </w:tc>
        <w:tc>
          <w:tcPr>
            <w:tcW w:w="567" w:type="dxa"/>
          </w:tcPr>
          <w:p w14:paraId="3686EEDF" w14:textId="77777777" w:rsidR="00A8058B" w:rsidRPr="00A15DCB" w:rsidRDefault="00A8058B" w:rsidP="009B330A">
            <w:pPr>
              <w:pStyle w:val="TAC"/>
            </w:pPr>
            <w:r w:rsidRPr="00A15DCB">
              <w:t>-</w:t>
            </w:r>
          </w:p>
        </w:tc>
        <w:tc>
          <w:tcPr>
            <w:tcW w:w="850" w:type="dxa"/>
          </w:tcPr>
          <w:p w14:paraId="7186A39F" w14:textId="77777777" w:rsidR="00A8058B" w:rsidRPr="00A15DCB" w:rsidRDefault="00A8058B" w:rsidP="009B330A">
            <w:pPr>
              <w:pStyle w:val="TAC"/>
            </w:pPr>
            <w:r w:rsidRPr="00A15DCB">
              <w:t>-</w:t>
            </w:r>
          </w:p>
        </w:tc>
      </w:tr>
      <w:tr w:rsidR="00A8058B" w:rsidRPr="00A15DCB" w14:paraId="5CB9F259" w14:textId="77777777" w:rsidTr="009B330A">
        <w:tc>
          <w:tcPr>
            <w:tcW w:w="534" w:type="dxa"/>
          </w:tcPr>
          <w:p w14:paraId="11F1F9EF" w14:textId="77777777" w:rsidR="00A8058B" w:rsidRPr="00A15DCB" w:rsidRDefault="00A8058B" w:rsidP="009B330A">
            <w:pPr>
              <w:pStyle w:val="TAC"/>
              <w:rPr>
                <w:lang w:eastAsia="zh-CN"/>
              </w:rPr>
            </w:pPr>
            <w:r w:rsidRPr="00A15DCB">
              <w:rPr>
                <w:lang w:eastAsia="zh-CN"/>
              </w:rPr>
              <w:t>8</w:t>
            </w:r>
          </w:p>
        </w:tc>
        <w:tc>
          <w:tcPr>
            <w:tcW w:w="3968" w:type="dxa"/>
          </w:tcPr>
          <w:p w14:paraId="0B0E1301" w14:textId="77777777" w:rsidR="00A8058B" w:rsidRPr="00A15DCB" w:rsidRDefault="00A8058B" w:rsidP="009B330A">
            <w:pPr>
              <w:pStyle w:val="TAL"/>
              <w:rPr>
                <w:lang w:eastAsia="zh-CN"/>
              </w:rPr>
            </w:pPr>
            <w:r w:rsidRPr="00A15DCB">
              <w:t>The SS transmits DCI 1_0 PDCCH order to trigger the UE PRACH transmission on NR Cell 2.</w:t>
            </w:r>
          </w:p>
        </w:tc>
        <w:tc>
          <w:tcPr>
            <w:tcW w:w="708" w:type="dxa"/>
          </w:tcPr>
          <w:p w14:paraId="35FBC449" w14:textId="77777777" w:rsidR="00A8058B" w:rsidRPr="00A15DCB" w:rsidRDefault="00A8058B" w:rsidP="009B330A">
            <w:pPr>
              <w:pStyle w:val="TAC"/>
            </w:pPr>
            <w:r w:rsidRPr="00A15DCB">
              <w:t>&lt;--</w:t>
            </w:r>
          </w:p>
        </w:tc>
        <w:tc>
          <w:tcPr>
            <w:tcW w:w="2976" w:type="dxa"/>
          </w:tcPr>
          <w:p w14:paraId="16A603D5" w14:textId="77777777" w:rsidR="00A8058B" w:rsidRPr="00A15DCB" w:rsidRDefault="00A8058B" w:rsidP="009B330A">
            <w:pPr>
              <w:pStyle w:val="TAL"/>
              <w:rPr>
                <w:iCs/>
              </w:rPr>
            </w:pPr>
            <w:r w:rsidRPr="00A15DCB">
              <w:t>(PDCCH Order)</w:t>
            </w:r>
          </w:p>
        </w:tc>
        <w:tc>
          <w:tcPr>
            <w:tcW w:w="567" w:type="dxa"/>
          </w:tcPr>
          <w:p w14:paraId="79EDB7A6" w14:textId="77777777" w:rsidR="00A8058B" w:rsidRPr="00A15DCB" w:rsidRDefault="00A8058B" w:rsidP="009B330A">
            <w:pPr>
              <w:pStyle w:val="TAC"/>
            </w:pPr>
            <w:r w:rsidRPr="00A15DCB">
              <w:t>-</w:t>
            </w:r>
          </w:p>
        </w:tc>
        <w:tc>
          <w:tcPr>
            <w:tcW w:w="850" w:type="dxa"/>
          </w:tcPr>
          <w:p w14:paraId="2FAB6121" w14:textId="77777777" w:rsidR="00A8058B" w:rsidRPr="00A15DCB" w:rsidRDefault="00A8058B" w:rsidP="009B330A">
            <w:pPr>
              <w:pStyle w:val="TAC"/>
            </w:pPr>
            <w:r w:rsidRPr="00A15DCB">
              <w:t>-</w:t>
            </w:r>
          </w:p>
        </w:tc>
      </w:tr>
      <w:tr w:rsidR="00A8058B" w:rsidRPr="00A15DCB" w14:paraId="458DADDE" w14:textId="77777777" w:rsidTr="009B330A">
        <w:tc>
          <w:tcPr>
            <w:tcW w:w="534" w:type="dxa"/>
          </w:tcPr>
          <w:p w14:paraId="6493257C" w14:textId="77777777" w:rsidR="00A8058B" w:rsidRPr="00A15DCB" w:rsidRDefault="00A8058B" w:rsidP="009B330A">
            <w:pPr>
              <w:pStyle w:val="TAC"/>
              <w:rPr>
                <w:lang w:eastAsia="zh-CN"/>
              </w:rPr>
            </w:pPr>
            <w:r w:rsidRPr="00A15DCB">
              <w:rPr>
                <w:lang w:eastAsia="zh-CN"/>
              </w:rPr>
              <w:t>9</w:t>
            </w:r>
          </w:p>
        </w:tc>
        <w:tc>
          <w:tcPr>
            <w:tcW w:w="3968" w:type="dxa"/>
          </w:tcPr>
          <w:p w14:paraId="7C11E820" w14:textId="77777777" w:rsidR="00A8058B" w:rsidRPr="00A15DCB" w:rsidRDefault="00A8058B" w:rsidP="009B330A">
            <w:pPr>
              <w:pStyle w:val="TAL"/>
            </w:pPr>
            <w:r w:rsidRPr="00A15DCB">
              <w:rPr>
                <w:lang w:eastAsia="zh-CN"/>
              </w:rPr>
              <w:t>The UE transmits the PRACH preamble in NR Cell 2.</w:t>
            </w:r>
          </w:p>
        </w:tc>
        <w:tc>
          <w:tcPr>
            <w:tcW w:w="708" w:type="dxa"/>
          </w:tcPr>
          <w:p w14:paraId="56030AE9" w14:textId="77777777" w:rsidR="00A8058B" w:rsidRPr="00A15DCB" w:rsidRDefault="00A8058B" w:rsidP="009B330A">
            <w:pPr>
              <w:pStyle w:val="TAC"/>
            </w:pPr>
            <w:r w:rsidRPr="00A15DCB">
              <w:t>--&gt;</w:t>
            </w:r>
          </w:p>
        </w:tc>
        <w:tc>
          <w:tcPr>
            <w:tcW w:w="2976" w:type="dxa"/>
          </w:tcPr>
          <w:p w14:paraId="4DC66D14" w14:textId="77777777" w:rsidR="00A8058B" w:rsidRPr="00A15DCB" w:rsidRDefault="00A8058B" w:rsidP="009B330A">
            <w:pPr>
              <w:pStyle w:val="TAL"/>
              <w:rPr>
                <w:iCs/>
              </w:rPr>
            </w:pPr>
            <w:r w:rsidRPr="00A15DCB">
              <w:t>(PRACH Preamble)</w:t>
            </w:r>
          </w:p>
        </w:tc>
        <w:tc>
          <w:tcPr>
            <w:tcW w:w="567" w:type="dxa"/>
          </w:tcPr>
          <w:p w14:paraId="50536956" w14:textId="77777777" w:rsidR="00A8058B" w:rsidRPr="00A15DCB" w:rsidRDefault="00A8058B" w:rsidP="009B330A">
            <w:pPr>
              <w:pStyle w:val="TAC"/>
            </w:pPr>
            <w:r w:rsidRPr="00A15DCB">
              <w:t>-</w:t>
            </w:r>
          </w:p>
        </w:tc>
        <w:tc>
          <w:tcPr>
            <w:tcW w:w="850" w:type="dxa"/>
          </w:tcPr>
          <w:p w14:paraId="2AFCF69D" w14:textId="77777777" w:rsidR="00A8058B" w:rsidRPr="00A15DCB" w:rsidRDefault="00A8058B" w:rsidP="009B330A">
            <w:pPr>
              <w:pStyle w:val="TAC"/>
            </w:pPr>
            <w:r w:rsidRPr="00A15DCB">
              <w:t>-</w:t>
            </w:r>
          </w:p>
        </w:tc>
      </w:tr>
      <w:tr w:rsidR="00A8058B" w:rsidRPr="00A15DCB" w14:paraId="26BD0B32" w14:textId="77777777" w:rsidTr="009B330A">
        <w:tc>
          <w:tcPr>
            <w:tcW w:w="534" w:type="dxa"/>
          </w:tcPr>
          <w:p w14:paraId="6753E667" w14:textId="77777777" w:rsidR="00A8058B" w:rsidRPr="00A15DCB" w:rsidRDefault="00A8058B" w:rsidP="009B330A">
            <w:pPr>
              <w:pStyle w:val="TAC"/>
              <w:rPr>
                <w:lang w:eastAsia="zh-CN"/>
              </w:rPr>
            </w:pPr>
            <w:r w:rsidRPr="00A15DCB">
              <w:rPr>
                <w:lang w:eastAsia="zh-CN"/>
              </w:rPr>
              <w:t>10</w:t>
            </w:r>
          </w:p>
        </w:tc>
        <w:tc>
          <w:tcPr>
            <w:tcW w:w="3968" w:type="dxa"/>
          </w:tcPr>
          <w:p w14:paraId="18BAE592" w14:textId="77777777" w:rsidR="00A8058B" w:rsidRPr="00A15DCB" w:rsidRDefault="00A8058B" w:rsidP="009B330A">
            <w:pPr>
              <w:pStyle w:val="TAL"/>
            </w:pPr>
            <w:r w:rsidRPr="00A15DCB">
              <w:t>The SS</w:t>
            </w:r>
            <w:r w:rsidRPr="00A15DCB">
              <w:rPr>
                <w:lang w:eastAsia="zh-CN"/>
              </w:rPr>
              <w:t xml:space="preserve"> transmits </w:t>
            </w:r>
            <w:r w:rsidRPr="00A15DCB">
              <w:t>LTM cell switch command MAC CE with Timing Advance Command value set to 0 and Target Configuration ID value set to 0 on NR Cell1 to the UE.</w:t>
            </w:r>
          </w:p>
        </w:tc>
        <w:tc>
          <w:tcPr>
            <w:tcW w:w="708" w:type="dxa"/>
          </w:tcPr>
          <w:p w14:paraId="5505D7F2" w14:textId="77777777" w:rsidR="00A8058B" w:rsidRPr="00A15DCB" w:rsidRDefault="00A8058B" w:rsidP="009B330A">
            <w:pPr>
              <w:pStyle w:val="TAC"/>
            </w:pPr>
            <w:r w:rsidRPr="00A15DCB">
              <w:t>&lt;--</w:t>
            </w:r>
          </w:p>
        </w:tc>
        <w:tc>
          <w:tcPr>
            <w:tcW w:w="2976" w:type="dxa"/>
          </w:tcPr>
          <w:p w14:paraId="5C3A4ACF" w14:textId="77777777" w:rsidR="00A8058B" w:rsidRPr="00A15DCB" w:rsidRDefault="00A8058B" w:rsidP="009B330A">
            <w:pPr>
              <w:pStyle w:val="TAL"/>
              <w:rPr>
                <w:lang w:eastAsia="zh-CN"/>
              </w:rPr>
            </w:pPr>
            <w:r w:rsidRPr="00A15DCB">
              <w:rPr>
                <w:lang w:eastAsia="zh-CN"/>
              </w:rPr>
              <w:t>MAC PDU</w:t>
            </w:r>
          </w:p>
          <w:p w14:paraId="4354D69E" w14:textId="77777777" w:rsidR="00A8058B" w:rsidRPr="00A15DCB" w:rsidRDefault="00A8058B" w:rsidP="009B330A">
            <w:pPr>
              <w:pStyle w:val="TAL"/>
              <w:rPr>
                <w:iCs/>
              </w:rPr>
            </w:pPr>
            <w:r w:rsidRPr="00A15DCB">
              <w:rPr>
                <w:lang w:eastAsia="zh-CN"/>
              </w:rPr>
              <w:t>(</w:t>
            </w:r>
            <w:r w:rsidRPr="00A15DCB">
              <w:t>LTM Cell Switch Command MAC CE</w:t>
            </w:r>
            <w:r w:rsidRPr="00A15DCB">
              <w:rPr>
                <w:lang w:eastAsia="zh-CN"/>
              </w:rPr>
              <w:t>)</w:t>
            </w:r>
          </w:p>
        </w:tc>
        <w:tc>
          <w:tcPr>
            <w:tcW w:w="567" w:type="dxa"/>
          </w:tcPr>
          <w:p w14:paraId="28BA4910" w14:textId="77777777" w:rsidR="00A8058B" w:rsidRPr="00A15DCB" w:rsidRDefault="00A8058B" w:rsidP="009B330A">
            <w:pPr>
              <w:pStyle w:val="TAC"/>
            </w:pPr>
            <w:r w:rsidRPr="00A15DCB">
              <w:t>-</w:t>
            </w:r>
          </w:p>
        </w:tc>
        <w:tc>
          <w:tcPr>
            <w:tcW w:w="850" w:type="dxa"/>
          </w:tcPr>
          <w:p w14:paraId="0D91A03D" w14:textId="77777777" w:rsidR="00A8058B" w:rsidRPr="00A15DCB" w:rsidRDefault="00A8058B" w:rsidP="009B330A">
            <w:pPr>
              <w:pStyle w:val="TAC"/>
            </w:pPr>
            <w:r w:rsidRPr="00A15DCB">
              <w:t>-</w:t>
            </w:r>
          </w:p>
        </w:tc>
      </w:tr>
      <w:tr w:rsidR="00A8058B" w:rsidRPr="00A15DCB" w14:paraId="4B5717B5" w14:textId="77777777" w:rsidTr="009B330A">
        <w:tc>
          <w:tcPr>
            <w:tcW w:w="534" w:type="dxa"/>
          </w:tcPr>
          <w:p w14:paraId="3D633822" w14:textId="77777777" w:rsidR="00A8058B" w:rsidRPr="00A15DCB" w:rsidRDefault="00A8058B" w:rsidP="009B330A">
            <w:pPr>
              <w:pStyle w:val="TAC"/>
              <w:rPr>
                <w:lang w:eastAsia="zh-CN"/>
              </w:rPr>
            </w:pPr>
            <w:r w:rsidRPr="00A15DCB">
              <w:rPr>
                <w:lang w:eastAsia="zh-CN"/>
              </w:rPr>
              <w:t>11</w:t>
            </w:r>
          </w:p>
        </w:tc>
        <w:tc>
          <w:tcPr>
            <w:tcW w:w="3968" w:type="dxa"/>
          </w:tcPr>
          <w:p w14:paraId="226D4852" w14:textId="77777777" w:rsidR="00A8058B" w:rsidRPr="00A15DCB" w:rsidRDefault="00A8058B" w:rsidP="009B330A">
            <w:pPr>
              <w:pStyle w:val="TAL"/>
            </w:pPr>
            <w:r w:rsidRPr="00A15DCB">
              <w:t xml:space="preserve">The SS transmits an UL Grant, allowing the UE to </w:t>
            </w:r>
            <w:r w:rsidRPr="00A15DCB">
              <w:rPr>
                <w:lang w:eastAsia="zh-CN"/>
              </w:rPr>
              <w:t>transmit</w:t>
            </w:r>
            <w:r w:rsidRPr="00A15DCB">
              <w:t xml:space="preserve"> </w:t>
            </w:r>
            <w:r w:rsidRPr="00A15DCB">
              <w:rPr>
                <w:lang w:eastAsia="zh-CN"/>
              </w:rPr>
              <w:t>the</w:t>
            </w:r>
            <w:r w:rsidRPr="00A15DCB">
              <w:t xml:space="preserve"> </w:t>
            </w:r>
            <w:r w:rsidRPr="00A15DCB">
              <w:rPr>
                <w:i/>
                <w:iCs/>
              </w:rPr>
              <w:t>RRCReconfigurationComplete</w:t>
            </w:r>
            <w:r w:rsidRPr="00A15DCB">
              <w:t xml:space="preserve"> message on NR Cell 2.</w:t>
            </w:r>
          </w:p>
        </w:tc>
        <w:tc>
          <w:tcPr>
            <w:tcW w:w="708" w:type="dxa"/>
          </w:tcPr>
          <w:p w14:paraId="557C2EB4" w14:textId="77777777" w:rsidR="00A8058B" w:rsidRPr="00A15DCB" w:rsidRDefault="00A8058B" w:rsidP="009B330A">
            <w:pPr>
              <w:pStyle w:val="TAC"/>
            </w:pPr>
            <w:r w:rsidRPr="00A15DCB">
              <w:t>&lt;--</w:t>
            </w:r>
          </w:p>
        </w:tc>
        <w:tc>
          <w:tcPr>
            <w:tcW w:w="2976" w:type="dxa"/>
          </w:tcPr>
          <w:p w14:paraId="1818A315" w14:textId="77777777" w:rsidR="00A8058B" w:rsidRPr="00A15DCB" w:rsidRDefault="00A8058B" w:rsidP="009B330A">
            <w:pPr>
              <w:pStyle w:val="TAL"/>
              <w:rPr>
                <w:lang w:eastAsia="zh-CN"/>
              </w:rPr>
            </w:pPr>
            <w:r w:rsidRPr="00A15DCB">
              <w:t>(UL Grant (C-RNTI))</w:t>
            </w:r>
          </w:p>
        </w:tc>
        <w:tc>
          <w:tcPr>
            <w:tcW w:w="567" w:type="dxa"/>
          </w:tcPr>
          <w:p w14:paraId="0435217E" w14:textId="77777777" w:rsidR="00A8058B" w:rsidRPr="00A15DCB" w:rsidRDefault="00A8058B" w:rsidP="009B330A">
            <w:pPr>
              <w:pStyle w:val="TAC"/>
            </w:pPr>
            <w:r w:rsidRPr="00A15DCB">
              <w:t>-</w:t>
            </w:r>
          </w:p>
        </w:tc>
        <w:tc>
          <w:tcPr>
            <w:tcW w:w="850" w:type="dxa"/>
          </w:tcPr>
          <w:p w14:paraId="05528F7B" w14:textId="77777777" w:rsidR="00A8058B" w:rsidRPr="00A15DCB" w:rsidRDefault="00A8058B" w:rsidP="009B330A">
            <w:pPr>
              <w:pStyle w:val="TAC"/>
            </w:pPr>
            <w:r w:rsidRPr="00A15DCB">
              <w:t>-</w:t>
            </w:r>
          </w:p>
        </w:tc>
      </w:tr>
      <w:tr w:rsidR="00A8058B" w:rsidRPr="00A15DCB" w14:paraId="0531883C" w14:textId="77777777" w:rsidTr="009B330A">
        <w:tc>
          <w:tcPr>
            <w:tcW w:w="534" w:type="dxa"/>
          </w:tcPr>
          <w:p w14:paraId="6735532B" w14:textId="77777777" w:rsidR="00A8058B" w:rsidRPr="00A15DCB" w:rsidRDefault="00A8058B" w:rsidP="009B330A">
            <w:pPr>
              <w:pStyle w:val="TAC"/>
              <w:rPr>
                <w:lang w:eastAsia="zh-CN"/>
              </w:rPr>
            </w:pPr>
            <w:r w:rsidRPr="00A15DCB">
              <w:rPr>
                <w:lang w:eastAsia="zh-CN"/>
              </w:rPr>
              <w:t>12</w:t>
            </w:r>
          </w:p>
        </w:tc>
        <w:tc>
          <w:tcPr>
            <w:tcW w:w="3968" w:type="dxa"/>
          </w:tcPr>
          <w:p w14:paraId="03C47F5A" w14:textId="77777777" w:rsidR="00A8058B" w:rsidRPr="00A15DCB" w:rsidRDefault="00A8058B" w:rsidP="009B330A">
            <w:pPr>
              <w:pStyle w:val="TAL"/>
            </w:pPr>
            <w:r w:rsidRPr="00A15DCB">
              <w:t xml:space="preserve">Check: Does the UE </w:t>
            </w:r>
            <w:r w:rsidRPr="00A15DCB">
              <w:rPr>
                <w:lang w:eastAsia="zh-CN"/>
              </w:rPr>
              <w:t xml:space="preserve">transmit </w:t>
            </w:r>
            <w:r w:rsidRPr="00A15DCB">
              <w:rPr>
                <w:i/>
                <w:iCs/>
              </w:rPr>
              <w:t>RRCReconfigurationComplete</w:t>
            </w:r>
            <w:r w:rsidRPr="00A15DCB">
              <w:t xml:space="preserve"> message </w:t>
            </w:r>
            <w:r w:rsidRPr="00A15DCB">
              <w:rPr>
                <w:lang w:eastAsia="zh-CN"/>
              </w:rPr>
              <w:t>in</w:t>
            </w:r>
            <w:r w:rsidRPr="00A15DCB">
              <w:t xml:space="preserve"> NR Cell 2?</w:t>
            </w:r>
          </w:p>
        </w:tc>
        <w:tc>
          <w:tcPr>
            <w:tcW w:w="708" w:type="dxa"/>
          </w:tcPr>
          <w:p w14:paraId="2456544C" w14:textId="77777777" w:rsidR="00A8058B" w:rsidRPr="00A15DCB" w:rsidRDefault="00A8058B" w:rsidP="009B330A">
            <w:pPr>
              <w:pStyle w:val="TAC"/>
            </w:pPr>
            <w:r w:rsidRPr="00A15DCB">
              <w:t>--&gt;</w:t>
            </w:r>
          </w:p>
        </w:tc>
        <w:tc>
          <w:tcPr>
            <w:tcW w:w="2976" w:type="dxa"/>
          </w:tcPr>
          <w:p w14:paraId="1EECAEB8" w14:textId="77777777" w:rsidR="00A8058B" w:rsidRPr="00A15DCB" w:rsidRDefault="00A8058B" w:rsidP="009B330A">
            <w:pPr>
              <w:pStyle w:val="TAL"/>
              <w:rPr>
                <w:iCs/>
              </w:rPr>
            </w:pPr>
            <w:r w:rsidRPr="00A15DCB">
              <w:rPr>
                <w:iCs/>
              </w:rPr>
              <w:t>RRCReconfigurationComplete</w:t>
            </w:r>
          </w:p>
        </w:tc>
        <w:tc>
          <w:tcPr>
            <w:tcW w:w="567" w:type="dxa"/>
          </w:tcPr>
          <w:p w14:paraId="78F78AC7" w14:textId="77777777" w:rsidR="00A8058B" w:rsidRPr="00A15DCB" w:rsidRDefault="00A8058B" w:rsidP="009B330A">
            <w:pPr>
              <w:pStyle w:val="TAC"/>
              <w:rPr>
                <w:lang w:eastAsia="zh-CN"/>
              </w:rPr>
            </w:pPr>
            <w:r w:rsidRPr="00A15DCB">
              <w:rPr>
                <w:lang w:eastAsia="zh-CN"/>
              </w:rPr>
              <w:t>1</w:t>
            </w:r>
          </w:p>
        </w:tc>
        <w:tc>
          <w:tcPr>
            <w:tcW w:w="850" w:type="dxa"/>
          </w:tcPr>
          <w:p w14:paraId="4B93EE80" w14:textId="77777777" w:rsidR="00A8058B" w:rsidRPr="00A15DCB" w:rsidRDefault="00A8058B" w:rsidP="009B330A">
            <w:pPr>
              <w:pStyle w:val="TAC"/>
              <w:rPr>
                <w:lang w:eastAsia="zh-CN"/>
              </w:rPr>
            </w:pPr>
            <w:r w:rsidRPr="00A15DCB">
              <w:rPr>
                <w:lang w:eastAsia="zh-CN"/>
              </w:rPr>
              <w:t>P</w:t>
            </w:r>
          </w:p>
        </w:tc>
      </w:tr>
      <w:tr w:rsidR="00A8058B" w:rsidRPr="00A15DCB" w14:paraId="5B918D64" w14:textId="77777777" w:rsidTr="009B330A">
        <w:tc>
          <w:tcPr>
            <w:tcW w:w="534" w:type="dxa"/>
          </w:tcPr>
          <w:p w14:paraId="58441035" w14:textId="77777777" w:rsidR="00A8058B" w:rsidRPr="00A15DCB" w:rsidRDefault="00A8058B" w:rsidP="009B330A">
            <w:pPr>
              <w:pStyle w:val="TAC"/>
              <w:rPr>
                <w:lang w:eastAsia="zh-CN"/>
              </w:rPr>
            </w:pPr>
            <w:r w:rsidRPr="00A15DCB">
              <w:rPr>
                <w:lang w:eastAsia="zh-CN"/>
              </w:rPr>
              <w:t>13</w:t>
            </w:r>
          </w:p>
        </w:tc>
        <w:tc>
          <w:tcPr>
            <w:tcW w:w="3968" w:type="dxa"/>
          </w:tcPr>
          <w:p w14:paraId="462E93C0" w14:textId="77777777" w:rsidR="00A8058B" w:rsidRPr="00A15DCB" w:rsidRDefault="00A8058B" w:rsidP="009B330A">
            <w:pPr>
              <w:pStyle w:val="TAL"/>
            </w:pPr>
            <w:r w:rsidRPr="00A15DCB">
              <w:t>The SS transmits a downlink assignment addressed to the C-RNTI assigned to the UE on NR Cell 2</w:t>
            </w:r>
          </w:p>
        </w:tc>
        <w:tc>
          <w:tcPr>
            <w:tcW w:w="708" w:type="dxa"/>
          </w:tcPr>
          <w:p w14:paraId="03E70612" w14:textId="77777777" w:rsidR="00A8058B" w:rsidRPr="00A15DCB" w:rsidRDefault="00A8058B" w:rsidP="009B330A">
            <w:pPr>
              <w:pStyle w:val="TAC"/>
            </w:pPr>
            <w:r w:rsidRPr="00A15DCB">
              <w:t>&lt;--</w:t>
            </w:r>
          </w:p>
        </w:tc>
        <w:tc>
          <w:tcPr>
            <w:tcW w:w="2976" w:type="dxa"/>
          </w:tcPr>
          <w:p w14:paraId="50E0816F" w14:textId="77777777" w:rsidR="00A8058B" w:rsidRPr="00A15DCB" w:rsidRDefault="00A8058B" w:rsidP="009B330A">
            <w:pPr>
              <w:pStyle w:val="TAL"/>
              <w:rPr>
                <w:iCs/>
              </w:rPr>
            </w:pPr>
            <w:r w:rsidRPr="00A15DCB">
              <w:t>(PDCCH (C-RNTI))</w:t>
            </w:r>
          </w:p>
        </w:tc>
        <w:tc>
          <w:tcPr>
            <w:tcW w:w="567" w:type="dxa"/>
          </w:tcPr>
          <w:p w14:paraId="4FD24F32" w14:textId="77777777" w:rsidR="00A8058B" w:rsidRPr="00A15DCB" w:rsidRDefault="00A8058B" w:rsidP="009B330A">
            <w:pPr>
              <w:pStyle w:val="TAC"/>
            </w:pPr>
            <w:r w:rsidRPr="00A15DCB">
              <w:rPr>
                <w:rFonts w:eastAsia="MS Mincho"/>
              </w:rPr>
              <w:t>-</w:t>
            </w:r>
          </w:p>
        </w:tc>
        <w:tc>
          <w:tcPr>
            <w:tcW w:w="850" w:type="dxa"/>
          </w:tcPr>
          <w:p w14:paraId="52352321" w14:textId="77777777" w:rsidR="00A8058B" w:rsidRPr="00A15DCB" w:rsidRDefault="00A8058B" w:rsidP="009B330A">
            <w:pPr>
              <w:pStyle w:val="TAC"/>
            </w:pPr>
            <w:r w:rsidRPr="00A15DCB">
              <w:rPr>
                <w:rFonts w:eastAsia="MS Mincho"/>
              </w:rPr>
              <w:t>-</w:t>
            </w:r>
          </w:p>
        </w:tc>
      </w:tr>
      <w:tr w:rsidR="00A8058B" w:rsidRPr="00A15DCB" w14:paraId="072341B2" w14:textId="77777777" w:rsidTr="009B330A">
        <w:tc>
          <w:tcPr>
            <w:tcW w:w="534" w:type="dxa"/>
          </w:tcPr>
          <w:p w14:paraId="79EA1E73" w14:textId="77777777" w:rsidR="00A8058B" w:rsidRPr="00A15DCB" w:rsidRDefault="00A8058B" w:rsidP="009B330A">
            <w:pPr>
              <w:pStyle w:val="TAC"/>
              <w:rPr>
                <w:lang w:eastAsia="zh-CN"/>
              </w:rPr>
            </w:pPr>
            <w:r w:rsidRPr="00A15DCB">
              <w:rPr>
                <w:lang w:eastAsia="zh-CN"/>
              </w:rPr>
              <w:t>14</w:t>
            </w:r>
          </w:p>
        </w:tc>
        <w:tc>
          <w:tcPr>
            <w:tcW w:w="3968" w:type="dxa"/>
          </w:tcPr>
          <w:p w14:paraId="259F1BEA" w14:textId="77777777" w:rsidR="00A8058B" w:rsidRPr="00A15DCB" w:rsidRDefault="00A8058B" w:rsidP="009B330A">
            <w:pPr>
              <w:pStyle w:val="TAL"/>
            </w:pPr>
            <w:r w:rsidRPr="00A15DCB">
              <w:t>The SS transmits in the indicated downlink assignment a MAC PDU including a RLC PDU with poll bit not set on NR Cell 2.</w:t>
            </w:r>
          </w:p>
        </w:tc>
        <w:tc>
          <w:tcPr>
            <w:tcW w:w="708" w:type="dxa"/>
          </w:tcPr>
          <w:p w14:paraId="63FE967B" w14:textId="77777777" w:rsidR="00A8058B" w:rsidRPr="00A15DCB" w:rsidRDefault="00A8058B" w:rsidP="009B330A">
            <w:pPr>
              <w:pStyle w:val="TAC"/>
            </w:pPr>
            <w:r w:rsidRPr="00A15DCB">
              <w:t>&lt;--</w:t>
            </w:r>
          </w:p>
        </w:tc>
        <w:tc>
          <w:tcPr>
            <w:tcW w:w="2976" w:type="dxa"/>
          </w:tcPr>
          <w:p w14:paraId="38DFC88C" w14:textId="77777777" w:rsidR="00A8058B" w:rsidRPr="00A15DCB" w:rsidRDefault="00A8058B" w:rsidP="009B330A">
            <w:pPr>
              <w:pStyle w:val="TAL"/>
              <w:rPr>
                <w:iCs/>
              </w:rPr>
            </w:pPr>
            <w:r w:rsidRPr="00A15DCB">
              <w:t>MAC PDU</w:t>
            </w:r>
          </w:p>
        </w:tc>
        <w:tc>
          <w:tcPr>
            <w:tcW w:w="567" w:type="dxa"/>
          </w:tcPr>
          <w:p w14:paraId="7C1D70DB" w14:textId="77777777" w:rsidR="00A8058B" w:rsidRPr="00A15DCB" w:rsidRDefault="00A8058B" w:rsidP="009B330A">
            <w:pPr>
              <w:pStyle w:val="TAC"/>
            </w:pPr>
            <w:r w:rsidRPr="00A15DCB">
              <w:rPr>
                <w:rFonts w:eastAsia="MS Mincho"/>
              </w:rPr>
              <w:t>-</w:t>
            </w:r>
          </w:p>
        </w:tc>
        <w:tc>
          <w:tcPr>
            <w:tcW w:w="850" w:type="dxa"/>
          </w:tcPr>
          <w:p w14:paraId="107F8523" w14:textId="77777777" w:rsidR="00A8058B" w:rsidRPr="00A15DCB" w:rsidRDefault="00A8058B" w:rsidP="009B330A">
            <w:pPr>
              <w:pStyle w:val="TAC"/>
            </w:pPr>
            <w:r w:rsidRPr="00A15DCB">
              <w:rPr>
                <w:rFonts w:eastAsia="MS Mincho"/>
              </w:rPr>
              <w:t>-</w:t>
            </w:r>
          </w:p>
        </w:tc>
      </w:tr>
      <w:tr w:rsidR="00A8058B" w:rsidRPr="00A15DCB" w14:paraId="5E0ADE6D" w14:textId="77777777" w:rsidTr="009B330A">
        <w:tc>
          <w:tcPr>
            <w:tcW w:w="534" w:type="dxa"/>
          </w:tcPr>
          <w:p w14:paraId="6E9C030E" w14:textId="77777777" w:rsidR="00A8058B" w:rsidRPr="00A15DCB" w:rsidRDefault="00A8058B" w:rsidP="009B330A">
            <w:pPr>
              <w:pStyle w:val="TAC"/>
              <w:rPr>
                <w:lang w:eastAsia="zh-CN"/>
              </w:rPr>
            </w:pPr>
            <w:r w:rsidRPr="00A15DCB">
              <w:rPr>
                <w:lang w:eastAsia="zh-CN"/>
              </w:rPr>
              <w:t>15</w:t>
            </w:r>
          </w:p>
        </w:tc>
        <w:tc>
          <w:tcPr>
            <w:tcW w:w="3968" w:type="dxa"/>
          </w:tcPr>
          <w:p w14:paraId="722E3588" w14:textId="77777777" w:rsidR="00A8058B" w:rsidRPr="00A15DCB" w:rsidRDefault="00A8058B" w:rsidP="009B330A">
            <w:pPr>
              <w:pStyle w:val="TAL"/>
            </w:pPr>
            <w:r w:rsidRPr="00A15DCB">
              <w:t>Check: Does the UE transmit an HARQ ACK on PUCCH?</w:t>
            </w:r>
          </w:p>
        </w:tc>
        <w:tc>
          <w:tcPr>
            <w:tcW w:w="708" w:type="dxa"/>
          </w:tcPr>
          <w:p w14:paraId="71C88F93" w14:textId="77777777" w:rsidR="00A8058B" w:rsidRPr="00A15DCB" w:rsidRDefault="00A8058B" w:rsidP="009B330A">
            <w:pPr>
              <w:pStyle w:val="TAC"/>
            </w:pPr>
            <w:r w:rsidRPr="00A15DCB">
              <w:t>--&gt;</w:t>
            </w:r>
          </w:p>
        </w:tc>
        <w:tc>
          <w:tcPr>
            <w:tcW w:w="2976" w:type="dxa"/>
          </w:tcPr>
          <w:p w14:paraId="3638ED45" w14:textId="77777777" w:rsidR="00A8058B" w:rsidRPr="00A15DCB" w:rsidRDefault="00A8058B" w:rsidP="009B330A">
            <w:pPr>
              <w:pStyle w:val="TAL"/>
              <w:rPr>
                <w:iCs/>
              </w:rPr>
            </w:pPr>
            <w:r w:rsidRPr="00A15DCB">
              <w:t>HARQ ACK</w:t>
            </w:r>
          </w:p>
        </w:tc>
        <w:tc>
          <w:tcPr>
            <w:tcW w:w="567" w:type="dxa"/>
          </w:tcPr>
          <w:p w14:paraId="40F33513" w14:textId="77777777" w:rsidR="00A8058B" w:rsidRPr="00A15DCB" w:rsidRDefault="00A8058B" w:rsidP="009B330A">
            <w:pPr>
              <w:pStyle w:val="TAC"/>
              <w:rPr>
                <w:lang w:eastAsia="zh-CN"/>
              </w:rPr>
            </w:pPr>
            <w:r w:rsidRPr="00A15DCB">
              <w:rPr>
                <w:lang w:eastAsia="zh-CN"/>
              </w:rPr>
              <w:t>2</w:t>
            </w:r>
          </w:p>
        </w:tc>
        <w:tc>
          <w:tcPr>
            <w:tcW w:w="850" w:type="dxa"/>
          </w:tcPr>
          <w:p w14:paraId="4D47FEE8" w14:textId="77777777" w:rsidR="00A8058B" w:rsidRPr="00A15DCB" w:rsidRDefault="00A8058B" w:rsidP="009B330A">
            <w:pPr>
              <w:pStyle w:val="TAC"/>
              <w:rPr>
                <w:lang w:eastAsia="zh-CN"/>
              </w:rPr>
            </w:pPr>
            <w:r w:rsidRPr="00A15DCB">
              <w:rPr>
                <w:lang w:eastAsia="zh-CN"/>
              </w:rPr>
              <w:t>P</w:t>
            </w:r>
          </w:p>
        </w:tc>
      </w:tr>
      <w:tr w:rsidR="00A8058B" w:rsidRPr="00A15DCB" w14:paraId="2B131ECB" w14:textId="77777777" w:rsidTr="009B330A">
        <w:tc>
          <w:tcPr>
            <w:tcW w:w="534" w:type="dxa"/>
          </w:tcPr>
          <w:p w14:paraId="6203D4C3" w14:textId="77777777" w:rsidR="00A8058B" w:rsidRPr="00A15DCB" w:rsidRDefault="00A8058B" w:rsidP="009B330A">
            <w:pPr>
              <w:pStyle w:val="TAC"/>
              <w:rPr>
                <w:lang w:eastAsia="zh-CN"/>
              </w:rPr>
            </w:pPr>
            <w:r w:rsidRPr="00A15DCB">
              <w:rPr>
                <w:lang w:eastAsia="zh-CN"/>
              </w:rPr>
              <w:t>16</w:t>
            </w:r>
          </w:p>
        </w:tc>
        <w:tc>
          <w:tcPr>
            <w:tcW w:w="3968" w:type="dxa"/>
          </w:tcPr>
          <w:p w14:paraId="48061C86" w14:textId="77777777" w:rsidR="00A8058B" w:rsidRPr="00A15DCB" w:rsidRDefault="00A8058B" w:rsidP="009B330A">
            <w:pPr>
              <w:pStyle w:val="TAL"/>
            </w:pPr>
            <w:r w:rsidRPr="00A15DCB">
              <w:rPr>
                <w:bCs/>
              </w:rPr>
              <w:t xml:space="preserve">The SS transmits an </w:t>
            </w:r>
            <w:r w:rsidRPr="00A15DCB">
              <w:rPr>
                <w:bCs/>
                <w:i/>
              </w:rPr>
              <w:t>RRCReconfiguration</w:t>
            </w:r>
            <w:r w:rsidRPr="00A15DCB">
              <w:rPr>
                <w:bCs/>
              </w:rPr>
              <w:t xml:space="preserve"> message </w:t>
            </w:r>
            <w:r w:rsidRPr="00A15DCB">
              <w:rPr>
                <w:bCs/>
                <w:iCs/>
              </w:rPr>
              <w:t xml:space="preserve">including </w:t>
            </w:r>
            <w:r w:rsidRPr="00A15DCB">
              <w:rPr>
                <w:bCs/>
                <w:i/>
              </w:rPr>
              <w:t xml:space="preserve">MeasConfig </w:t>
            </w:r>
            <w:r w:rsidRPr="00A15DCB">
              <w:rPr>
                <w:bCs/>
              </w:rPr>
              <w:t xml:space="preserve">to setup NR measurement and reporting for intra-frequency event A3 </w:t>
            </w:r>
            <w:r w:rsidRPr="00A15DCB">
              <w:rPr>
                <w:bCs/>
                <w:lang w:eastAsia="zh-CN"/>
              </w:rPr>
              <w:t>on</w:t>
            </w:r>
            <w:r w:rsidRPr="00A15DCB">
              <w:rPr>
                <w:bCs/>
              </w:rPr>
              <w:t xml:space="preserve"> NR C</w:t>
            </w:r>
            <w:r w:rsidRPr="00A15DCB">
              <w:rPr>
                <w:bCs/>
                <w:lang w:eastAsia="zh-CN"/>
              </w:rPr>
              <w:t>ell</w:t>
            </w:r>
            <w:r w:rsidRPr="00A15DCB">
              <w:rPr>
                <w:bCs/>
              </w:rPr>
              <w:t xml:space="preserve"> 2.</w:t>
            </w:r>
          </w:p>
        </w:tc>
        <w:tc>
          <w:tcPr>
            <w:tcW w:w="708" w:type="dxa"/>
          </w:tcPr>
          <w:p w14:paraId="2D8118CC" w14:textId="77777777" w:rsidR="00A8058B" w:rsidRPr="00A15DCB" w:rsidRDefault="00A8058B" w:rsidP="009B330A">
            <w:pPr>
              <w:pStyle w:val="TAC"/>
            </w:pPr>
            <w:r w:rsidRPr="00A15DCB">
              <w:rPr>
                <w:rFonts w:eastAsia="MS Mincho"/>
              </w:rPr>
              <w:t>&lt;--</w:t>
            </w:r>
          </w:p>
        </w:tc>
        <w:tc>
          <w:tcPr>
            <w:tcW w:w="2976" w:type="dxa"/>
          </w:tcPr>
          <w:p w14:paraId="4CA114F6" w14:textId="77777777" w:rsidR="00A8058B" w:rsidRPr="00A15DCB" w:rsidRDefault="00A8058B" w:rsidP="009B330A">
            <w:pPr>
              <w:pStyle w:val="TAL"/>
            </w:pPr>
            <w:r w:rsidRPr="00A15DCB">
              <w:rPr>
                <w:rFonts w:eastAsia="MS Mincho"/>
              </w:rPr>
              <w:t>RRCReconfiguration</w:t>
            </w:r>
          </w:p>
        </w:tc>
        <w:tc>
          <w:tcPr>
            <w:tcW w:w="567" w:type="dxa"/>
          </w:tcPr>
          <w:p w14:paraId="5AAE0CD0" w14:textId="77777777" w:rsidR="00A8058B" w:rsidRPr="00A15DCB" w:rsidRDefault="00A8058B" w:rsidP="009B330A">
            <w:pPr>
              <w:pStyle w:val="TAC"/>
            </w:pPr>
            <w:r w:rsidRPr="00A15DCB">
              <w:rPr>
                <w:rFonts w:eastAsia="MS Mincho"/>
              </w:rPr>
              <w:t>-</w:t>
            </w:r>
          </w:p>
        </w:tc>
        <w:tc>
          <w:tcPr>
            <w:tcW w:w="850" w:type="dxa"/>
          </w:tcPr>
          <w:p w14:paraId="622E7388" w14:textId="77777777" w:rsidR="00A8058B" w:rsidRPr="00A15DCB" w:rsidRDefault="00A8058B" w:rsidP="009B330A">
            <w:pPr>
              <w:pStyle w:val="TAC"/>
            </w:pPr>
            <w:r w:rsidRPr="00A15DCB">
              <w:rPr>
                <w:rFonts w:eastAsia="MS Mincho"/>
              </w:rPr>
              <w:t>-</w:t>
            </w:r>
          </w:p>
        </w:tc>
      </w:tr>
      <w:tr w:rsidR="00A8058B" w:rsidRPr="00A15DCB" w14:paraId="2D05296D" w14:textId="77777777" w:rsidTr="009B330A">
        <w:tc>
          <w:tcPr>
            <w:tcW w:w="534" w:type="dxa"/>
          </w:tcPr>
          <w:p w14:paraId="17912B4A" w14:textId="77777777" w:rsidR="00A8058B" w:rsidRPr="00A15DCB" w:rsidRDefault="00A8058B" w:rsidP="009B330A">
            <w:pPr>
              <w:pStyle w:val="TAC"/>
              <w:rPr>
                <w:lang w:eastAsia="zh-CN"/>
              </w:rPr>
            </w:pPr>
            <w:r w:rsidRPr="00A15DCB">
              <w:rPr>
                <w:lang w:eastAsia="zh-CN"/>
              </w:rPr>
              <w:t>17</w:t>
            </w:r>
          </w:p>
        </w:tc>
        <w:tc>
          <w:tcPr>
            <w:tcW w:w="3968" w:type="dxa"/>
          </w:tcPr>
          <w:p w14:paraId="37366BAF" w14:textId="77777777" w:rsidR="00A8058B" w:rsidRPr="00A15DCB" w:rsidRDefault="00A8058B" w:rsidP="009B330A">
            <w:pPr>
              <w:pStyle w:val="TAL"/>
            </w:pPr>
            <w:r w:rsidRPr="00A15DCB">
              <w:rPr>
                <w:bCs/>
              </w:rPr>
              <w:t>The UE transmit</w:t>
            </w:r>
            <w:r w:rsidRPr="00A15DCB">
              <w:rPr>
                <w:bCs/>
                <w:lang w:eastAsia="zh-CN"/>
              </w:rPr>
              <w:t>s</w:t>
            </w:r>
            <w:r w:rsidRPr="00A15DCB">
              <w:rPr>
                <w:bCs/>
              </w:rPr>
              <w:t xml:space="preserve"> an </w:t>
            </w:r>
            <w:r w:rsidRPr="00A15DCB">
              <w:rPr>
                <w:bCs/>
                <w:i/>
              </w:rPr>
              <w:t xml:space="preserve">RRCReconfigurationComplete </w:t>
            </w:r>
            <w:r w:rsidRPr="00A15DCB">
              <w:rPr>
                <w:bCs/>
              </w:rPr>
              <w:t>message.</w:t>
            </w:r>
            <w:r w:rsidRPr="00A15DCB">
              <w:rPr>
                <w:iCs/>
              </w:rPr>
              <w:t xml:space="preserve"> </w:t>
            </w:r>
          </w:p>
        </w:tc>
        <w:tc>
          <w:tcPr>
            <w:tcW w:w="708" w:type="dxa"/>
          </w:tcPr>
          <w:p w14:paraId="3DCDDC16" w14:textId="77777777" w:rsidR="00A8058B" w:rsidRPr="00A15DCB" w:rsidRDefault="00A8058B" w:rsidP="009B330A">
            <w:pPr>
              <w:pStyle w:val="TAC"/>
            </w:pPr>
            <w:r w:rsidRPr="00A15DCB">
              <w:rPr>
                <w:rFonts w:eastAsia="MS Mincho"/>
              </w:rPr>
              <w:t>--&gt;</w:t>
            </w:r>
          </w:p>
        </w:tc>
        <w:tc>
          <w:tcPr>
            <w:tcW w:w="2976" w:type="dxa"/>
          </w:tcPr>
          <w:p w14:paraId="1D8104B9" w14:textId="77777777" w:rsidR="00A8058B" w:rsidRPr="00A15DCB" w:rsidRDefault="00A8058B" w:rsidP="009B330A">
            <w:pPr>
              <w:pStyle w:val="TAL"/>
            </w:pPr>
            <w:r w:rsidRPr="00A15DCB">
              <w:rPr>
                <w:rFonts w:eastAsia="MS Mincho"/>
              </w:rPr>
              <w:t>RRCReconfigurationComplete</w:t>
            </w:r>
          </w:p>
        </w:tc>
        <w:tc>
          <w:tcPr>
            <w:tcW w:w="567" w:type="dxa"/>
          </w:tcPr>
          <w:p w14:paraId="799EE0AE" w14:textId="77777777" w:rsidR="00A8058B" w:rsidRPr="00A15DCB" w:rsidRDefault="00A8058B" w:rsidP="009B330A">
            <w:pPr>
              <w:pStyle w:val="TAC"/>
            </w:pPr>
            <w:r w:rsidRPr="00A15DCB">
              <w:rPr>
                <w:rFonts w:eastAsia="MS Mincho"/>
              </w:rPr>
              <w:t>-</w:t>
            </w:r>
          </w:p>
        </w:tc>
        <w:tc>
          <w:tcPr>
            <w:tcW w:w="850" w:type="dxa"/>
          </w:tcPr>
          <w:p w14:paraId="5F1E6B3F" w14:textId="77777777" w:rsidR="00A8058B" w:rsidRPr="00A15DCB" w:rsidRDefault="00A8058B" w:rsidP="009B330A">
            <w:pPr>
              <w:pStyle w:val="TAC"/>
            </w:pPr>
            <w:r w:rsidRPr="00A15DCB">
              <w:rPr>
                <w:rFonts w:eastAsia="MS Mincho"/>
              </w:rPr>
              <w:t>-</w:t>
            </w:r>
          </w:p>
        </w:tc>
      </w:tr>
      <w:tr w:rsidR="00A8058B" w:rsidRPr="00A15DCB" w14:paraId="1DFE4BF9" w14:textId="77777777" w:rsidTr="009B330A">
        <w:tc>
          <w:tcPr>
            <w:tcW w:w="534" w:type="dxa"/>
          </w:tcPr>
          <w:p w14:paraId="3A1316C3" w14:textId="77777777" w:rsidR="00A8058B" w:rsidRPr="00A15DCB" w:rsidRDefault="00A8058B" w:rsidP="009B330A">
            <w:pPr>
              <w:pStyle w:val="TAC"/>
              <w:rPr>
                <w:lang w:eastAsia="zh-CN"/>
              </w:rPr>
            </w:pPr>
            <w:r w:rsidRPr="00A15DCB">
              <w:rPr>
                <w:lang w:eastAsia="zh-CN"/>
              </w:rPr>
              <w:t>18</w:t>
            </w:r>
          </w:p>
        </w:tc>
        <w:tc>
          <w:tcPr>
            <w:tcW w:w="3968" w:type="dxa"/>
          </w:tcPr>
          <w:p w14:paraId="095CFA5B" w14:textId="77777777" w:rsidR="00A8058B" w:rsidRPr="00A15DCB" w:rsidRDefault="00A8058B" w:rsidP="009B330A">
            <w:pPr>
              <w:pStyle w:val="TAL"/>
            </w:pPr>
            <w:r w:rsidRPr="00A15DCB">
              <w:rPr>
                <w:bCs/>
              </w:rPr>
              <w:t>SS re-adjusts the cell-specific reference signal level according to row "T2" in table 7.1.1.1.29.3.2-1/2.</w:t>
            </w:r>
          </w:p>
        </w:tc>
        <w:tc>
          <w:tcPr>
            <w:tcW w:w="708" w:type="dxa"/>
          </w:tcPr>
          <w:p w14:paraId="4EFD1B6C" w14:textId="77777777" w:rsidR="00A8058B" w:rsidRPr="00A15DCB" w:rsidRDefault="00A8058B" w:rsidP="009B330A">
            <w:pPr>
              <w:pStyle w:val="TAC"/>
            </w:pPr>
            <w:r w:rsidRPr="00A15DCB">
              <w:rPr>
                <w:rFonts w:eastAsia="MS Mincho"/>
              </w:rPr>
              <w:t>-</w:t>
            </w:r>
          </w:p>
        </w:tc>
        <w:tc>
          <w:tcPr>
            <w:tcW w:w="2976" w:type="dxa"/>
          </w:tcPr>
          <w:p w14:paraId="5F11D812" w14:textId="77777777" w:rsidR="00A8058B" w:rsidRPr="00A15DCB" w:rsidRDefault="00A8058B" w:rsidP="009B330A">
            <w:pPr>
              <w:pStyle w:val="TAL"/>
            </w:pPr>
            <w:r w:rsidRPr="00A15DCB">
              <w:rPr>
                <w:rFonts w:eastAsia="MS Mincho"/>
              </w:rPr>
              <w:t>-</w:t>
            </w:r>
          </w:p>
        </w:tc>
        <w:tc>
          <w:tcPr>
            <w:tcW w:w="567" w:type="dxa"/>
          </w:tcPr>
          <w:p w14:paraId="4A9B2293" w14:textId="77777777" w:rsidR="00A8058B" w:rsidRPr="00A15DCB" w:rsidRDefault="00A8058B" w:rsidP="009B330A">
            <w:pPr>
              <w:pStyle w:val="TAC"/>
              <w:rPr>
                <w:lang w:eastAsia="zh-CN"/>
              </w:rPr>
            </w:pPr>
            <w:r w:rsidRPr="00A15DCB">
              <w:rPr>
                <w:rFonts w:eastAsia="MS Mincho"/>
              </w:rPr>
              <w:t>-</w:t>
            </w:r>
          </w:p>
        </w:tc>
        <w:tc>
          <w:tcPr>
            <w:tcW w:w="850" w:type="dxa"/>
          </w:tcPr>
          <w:p w14:paraId="3C8A3ACB" w14:textId="77777777" w:rsidR="00A8058B" w:rsidRPr="00A15DCB" w:rsidRDefault="00A8058B" w:rsidP="009B330A">
            <w:pPr>
              <w:pStyle w:val="TAC"/>
              <w:rPr>
                <w:lang w:eastAsia="zh-CN"/>
              </w:rPr>
            </w:pPr>
            <w:r w:rsidRPr="00A15DCB">
              <w:rPr>
                <w:rFonts w:eastAsia="MS Mincho"/>
              </w:rPr>
              <w:t>-</w:t>
            </w:r>
          </w:p>
        </w:tc>
      </w:tr>
      <w:tr w:rsidR="00A8058B" w:rsidRPr="00A15DCB" w14:paraId="2B56F3A2" w14:textId="77777777" w:rsidTr="009B330A">
        <w:tc>
          <w:tcPr>
            <w:tcW w:w="534" w:type="dxa"/>
          </w:tcPr>
          <w:p w14:paraId="3FB55B36" w14:textId="77777777" w:rsidR="00A8058B" w:rsidRPr="00A15DCB" w:rsidRDefault="00A8058B" w:rsidP="009B330A">
            <w:pPr>
              <w:pStyle w:val="TAC"/>
              <w:rPr>
                <w:lang w:eastAsia="zh-CN"/>
              </w:rPr>
            </w:pPr>
            <w:r w:rsidRPr="00A15DCB">
              <w:rPr>
                <w:lang w:eastAsia="zh-CN"/>
              </w:rPr>
              <w:t>19</w:t>
            </w:r>
          </w:p>
        </w:tc>
        <w:tc>
          <w:tcPr>
            <w:tcW w:w="3968" w:type="dxa"/>
          </w:tcPr>
          <w:p w14:paraId="2B78F299" w14:textId="77777777" w:rsidR="00A8058B" w:rsidRPr="00A15DCB" w:rsidRDefault="00A8058B" w:rsidP="009B330A">
            <w:pPr>
              <w:pStyle w:val="TAL"/>
            </w:pPr>
            <w:r w:rsidRPr="00A15DCB">
              <w:rPr>
                <w:bCs/>
              </w:rPr>
              <w:t>The UE transmit</w:t>
            </w:r>
            <w:r w:rsidRPr="00A15DCB">
              <w:rPr>
                <w:bCs/>
                <w:lang w:eastAsia="zh-CN"/>
              </w:rPr>
              <w:t>s</w:t>
            </w:r>
            <w:r w:rsidRPr="00A15DCB">
              <w:rPr>
                <w:bCs/>
              </w:rPr>
              <w:t xml:space="preserve"> a </w:t>
            </w:r>
            <w:r w:rsidRPr="00A15DCB">
              <w:rPr>
                <w:bCs/>
                <w:i/>
                <w:iCs/>
              </w:rPr>
              <w:t>MeasurementReport</w:t>
            </w:r>
            <w:r w:rsidRPr="00A15DCB">
              <w:rPr>
                <w:bCs/>
              </w:rPr>
              <w:t xml:space="preserve"> message to report event A3 with the measured RSRP value for NR Cell 1 </w:t>
            </w:r>
            <w:r w:rsidRPr="00A15DCB">
              <w:t>on NR Cell 2</w:t>
            </w:r>
            <w:r w:rsidRPr="00A15DCB">
              <w:rPr>
                <w:bCs/>
              </w:rPr>
              <w:t>.</w:t>
            </w:r>
          </w:p>
        </w:tc>
        <w:tc>
          <w:tcPr>
            <w:tcW w:w="708" w:type="dxa"/>
          </w:tcPr>
          <w:p w14:paraId="59FF921A" w14:textId="77777777" w:rsidR="00A8058B" w:rsidRPr="00A15DCB" w:rsidRDefault="00A8058B" w:rsidP="009B330A">
            <w:pPr>
              <w:pStyle w:val="TAC"/>
            </w:pPr>
            <w:r w:rsidRPr="00A15DCB">
              <w:rPr>
                <w:rFonts w:eastAsia="MS Mincho"/>
              </w:rPr>
              <w:t>--&gt;</w:t>
            </w:r>
          </w:p>
        </w:tc>
        <w:tc>
          <w:tcPr>
            <w:tcW w:w="2976" w:type="dxa"/>
          </w:tcPr>
          <w:p w14:paraId="3C94C3F7" w14:textId="77777777" w:rsidR="00A8058B" w:rsidRPr="00A15DCB" w:rsidRDefault="00A8058B" w:rsidP="009B330A">
            <w:pPr>
              <w:pStyle w:val="TAL"/>
            </w:pPr>
            <w:r w:rsidRPr="00A15DCB">
              <w:rPr>
                <w:rFonts w:eastAsia="MS Mincho"/>
              </w:rPr>
              <w:t>MeasurementReport</w:t>
            </w:r>
          </w:p>
        </w:tc>
        <w:tc>
          <w:tcPr>
            <w:tcW w:w="567" w:type="dxa"/>
          </w:tcPr>
          <w:p w14:paraId="322EB060" w14:textId="77777777" w:rsidR="00A8058B" w:rsidRPr="00A15DCB" w:rsidRDefault="00A8058B" w:rsidP="009B330A">
            <w:pPr>
              <w:pStyle w:val="TAC"/>
              <w:rPr>
                <w:lang w:eastAsia="zh-CN"/>
              </w:rPr>
            </w:pPr>
            <w:r w:rsidRPr="00A15DCB">
              <w:rPr>
                <w:rFonts w:eastAsia="MS Mincho"/>
              </w:rPr>
              <w:t>-</w:t>
            </w:r>
          </w:p>
        </w:tc>
        <w:tc>
          <w:tcPr>
            <w:tcW w:w="850" w:type="dxa"/>
          </w:tcPr>
          <w:p w14:paraId="44311DF4" w14:textId="77777777" w:rsidR="00A8058B" w:rsidRPr="00A15DCB" w:rsidRDefault="00A8058B" w:rsidP="009B330A">
            <w:pPr>
              <w:pStyle w:val="TAC"/>
              <w:rPr>
                <w:lang w:eastAsia="zh-CN"/>
              </w:rPr>
            </w:pPr>
            <w:r w:rsidRPr="00A15DCB">
              <w:rPr>
                <w:rFonts w:eastAsia="MS Mincho"/>
              </w:rPr>
              <w:t>-</w:t>
            </w:r>
          </w:p>
        </w:tc>
      </w:tr>
      <w:tr w:rsidR="00A8058B" w:rsidRPr="00A15DCB" w14:paraId="4A6D15BF" w14:textId="77777777" w:rsidTr="009B330A">
        <w:tc>
          <w:tcPr>
            <w:tcW w:w="534" w:type="dxa"/>
          </w:tcPr>
          <w:p w14:paraId="41CD4719" w14:textId="77777777" w:rsidR="00A8058B" w:rsidRPr="00A15DCB" w:rsidRDefault="00A8058B" w:rsidP="009B330A">
            <w:pPr>
              <w:pStyle w:val="TAC"/>
              <w:rPr>
                <w:lang w:eastAsia="zh-CN"/>
              </w:rPr>
            </w:pPr>
            <w:r w:rsidRPr="00A15DCB">
              <w:rPr>
                <w:lang w:eastAsia="zh-CN"/>
              </w:rPr>
              <w:t>20</w:t>
            </w:r>
          </w:p>
        </w:tc>
        <w:tc>
          <w:tcPr>
            <w:tcW w:w="3968" w:type="dxa"/>
          </w:tcPr>
          <w:p w14:paraId="7B2D5B3A" w14:textId="77777777" w:rsidR="00A8058B" w:rsidRPr="00A15DCB" w:rsidRDefault="00A8058B" w:rsidP="009B330A">
            <w:pPr>
              <w:pStyle w:val="TAL"/>
            </w:pPr>
            <w:r w:rsidRPr="00A15DCB">
              <w:t xml:space="preserve">The SS transmits an RRCReconfiguration message </w:t>
            </w:r>
            <w:r w:rsidRPr="00A15DCB">
              <w:rPr>
                <w:lang w:eastAsia="zh-TW"/>
              </w:rPr>
              <w:t xml:space="preserve">with </w:t>
            </w:r>
            <w:r w:rsidRPr="00A15DCB">
              <w:rPr>
                <w:i/>
                <w:iCs/>
                <w:lang w:eastAsia="ja-JP"/>
              </w:rPr>
              <w:t>LTM-Candidate-r18</w:t>
            </w:r>
            <w:r w:rsidRPr="00A15DCB">
              <w:t xml:space="preserve"> for </w:t>
            </w:r>
            <w:r w:rsidRPr="00A15DCB">
              <w:rPr>
                <w:bCs/>
              </w:rPr>
              <w:t xml:space="preserve">NR Cell 1 </w:t>
            </w:r>
            <w:r w:rsidRPr="00A15DCB">
              <w:t>on NR Cell 2</w:t>
            </w:r>
            <w:r w:rsidRPr="00A15DCB">
              <w:rPr>
                <w:bCs/>
              </w:rPr>
              <w:t>.</w:t>
            </w:r>
          </w:p>
        </w:tc>
        <w:tc>
          <w:tcPr>
            <w:tcW w:w="708" w:type="dxa"/>
          </w:tcPr>
          <w:p w14:paraId="1611B569" w14:textId="77777777" w:rsidR="00A8058B" w:rsidRPr="00A15DCB" w:rsidRDefault="00A8058B" w:rsidP="009B330A">
            <w:pPr>
              <w:pStyle w:val="TAC"/>
            </w:pPr>
            <w:r w:rsidRPr="00A15DCB">
              <w:t>&lt;--</w:t>
            </w:r>
          </w:p>
        </w:tc>
        <w:tc>
          <w:tcPr>
            <w:tcW w:w="2976" w:type="dxa"/>
          </w:tcPr>
          <w:p w14:paraId="40694201" w14:textId="77777777" w:rsidR="00A8058B" w:rsidRPr="00A15DCB" w:rsidRDefault="00A8058B" w:rsidP="009B330A">
            <w:pPr>
              <w:pStyle w:val="TAL"/>
            </w:pPr>
            <w:r w:rsidRPr="00A15DCB">
              <w:rPr>
                <w:rFonts w:eastAsia="MS Mincho"/>
              </w:rPr>
              <w:t>RRCReconfiguration</w:t>
            </w:r>
          </w:p>
        </w:tc>
        <w:tc>
          <w:tcPr>
            <w:tcW w:w="567" w:type="dxa"/>
          </w:tcPr>
          <w:p w14:paraId="2115F76F" w14:textId="77777777" w:rsidR="00A8058B" w:rsidRPr="00A15DCB" w:rsidRDefault="00A8058B" w:rsidP="009B330A">
            <w:pPr>
              <w:pStyle w:val="TAC"/>
              <w:rPr>
                <w:lang w:eastAsia="zh-CN"/>
              </w:rPr>
            </w:pPr>
            <w:r w:rsidRPr="00A15DCB">
              <w:t>-</w:t>
            </w:r>
          </w:p>
        </w:tc>
        <w:tc>
          <w:tcPr>
            <w:tcW w:w="850" w:type="dxa"/>
          </w:tcPr>
          <w:p w14:paraId="62C21359" w14:textId="77777777" w:rsidR="00A8058B" w:rsidRPr="00A15DCB" w:rsidRDefault="00A8058B" w:rsidP="009B330A">
            <w:pPr>
              <w:pStyle w:val="TAC"/>
              <w:rPr>
                <w:lang w:eastAsia="zh-CN"/>
              </w:rPr>
            </w:pPr>
            <w:r w:rsidRPr="00A15DCB">
              <w:t>-</w:t>
            </w:r>
          </w:p>
        </w:tc>
      </w:tr>
      <w:tr w:rsidR="00A8058B" w:rsidRPr="00A15DCB" w14:paraId="2EDFD2A1" w14:textId="77777777" w:rsidTr="009B330A">
        <w:tc>
          <w:tcPr>
            <w:tcW w:w="534" w:type="dxa"/>
          </w:tcPr>
          <w:p w14:paraId="55E8271D" w14:textId="77777777" w:rsidR="00A8058B" w:rsidRPr="00A15DCB" w:rsidRDefault="00A8058B" w:rsidP="009B330A">
            <w:pPr>
              <w:pStyle w:val="TAC"/>
              <w:rPr>
                <w:lang w:eastAsia="zh-CN"/>
              </w:rPr>
            </w:pPr>
            <w:r w:rsidRPr="00A15DCB">
              <w:rPr>
                <w:lang w:eastAsia="zh-CN"/>
              </w:rPr>
              <w:t>21</w:t>
            </w:r>
          </w:p>
        </w:tc>
        <w:tc>
          <w:tcPr>
            <w:tcW w:w="3968" w:type="dxa"/>
          </w:tcPr>
          <w:p w14:paraId="46315E80" w14:textId="77777777" w:rsidR="00A8058B" w:rsidRPr="00A15DCB" w:rsidRDefault="00A8058B" w:rsidP="009B330A">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w:t>
            </w:r>
          </w:p>
        </w:tc>
        <w:tc>
          <w:tcPr>
            <w:tcW w:w="708" w:type="dxa"/>
          </w:tcPr>
          <w:p w14:paraId="6F031B9B" w14:textId="77777777" w:rsidR="00A8058B" w:rsidRPr="00A15DCB" w:rsidRDefault="00A8058B" w:rsidP="009B330A">
            <w:pPr>
              <w:pStyle w:val="TAC"/>
            </w:pPr>
            <w:r w:rsidRPr="00A15DCB">
              <w:t>--&gt;</w:t>
            </w:r>
          </w:p>
        </w:tc>
        <w:tc>
          <w:tcPr>
            <w:tcW w:w="2976" w:type="dxa"/>
          </w:tcPr>
          <w:p w14:paraId="6546F19B" w14:textId="77777777" w:rsidR="00A8058B" w:rsidRPr="00A15DCB" w:rsidRDefault="00A8058B" w:rsidP="009B330A">
            <w:pPr>
              <w:pStyle w:val="TAL"/>
            </w:pPr>
            <w:r w:rsidRPr="00A15DCB">
              <w:rPr>
                <w:iCs/>
              </w:rPr>
              <w:t>RRCReconfigurationComplete</w:t>
            </w:r>
          </w:p>
        </w:tc>
        <w:tc>
          <w:tcPr>
            <w:tcW w:w="567" w:type="dxa"/>
          </w:tcPr>
          <w:p w14:paraId="6DAFC184" w14:textId="77777777" w:rsidR="00A8058B" w:rsidRPr="00A15DCB" w:rsidRDefault="00A8058B" w:rsidP="009B330A">
            <w:pPr>
              <w:pStyle w:val="TAC"/>
            </w:pPr>
            <w:r w:rsidRPr="00A15DCB">
              <w:t>-</w:t>
            </w:r>
          </w:p>
        </w:tc>
        <w:tc>
          <w:tcPr>
            <w:tcW w:w="850" w:type="dxa"/>
          </w:tcPr>
          <w:p w14:paraId="0A9FC89D" w14:textId="77777777" w:rsidR="00A8058B" w:rsidRPr="00A15DCB" w:rsidRDefault="00A8058B" w:rsidP="009B330A">
            <w:pPr>
              <w:pStyle w:val="TAC"/>
            </w:pPr>
            <w:r w:rsidRPr="00A15DCB">
              <w:t>-</w:t>
            </w:r>
          </w:p>
        </w:tc>
      </w:tr>
      <w:tr w:rsidR="00A8058B" w:rsidRPr="00A15DCB" w14:paraId="3F96538B" w14:textId="77777777" w:rsidTr="009B330A">
        <w:tc>
          <w:tcPr>
            <w:tcW w:w="534" w:type="dxa"/>
          </w:tcPr>
          <w:p w14:paraId="5BA028AD" w14:textId="77777777" w:rsidR="00A8058B" w:rsidRPr="00A15DCB" w:rsidRDefault="00A8058B" w:rsidP="009B330A">
            <w:pPr>
              <w:pStyle w:val="TAC"/>
              <w:rPr>
                <w:lang w:eastAsia="zh-CN"/>
              </w:rPr>
            </w:pPr>
            <w:r w:rsidRPr="00A15DCB">
              <w:rPr>
                <w:lang w:eastAsia="zh-CN"/>
              </w:rPr>
              <w:t>22</w:t>
            </w:r>
          </w:p>
        </w:tc>
        <w:tc>
          <w:tcPr>
            <w:tcW w:w="3968" w:type="dxa"/>
          </w:tcPr>
          <w:p w14:paraId="2A456BE9" w14:textId="77777777" w:rsidR="00A8058B" w:rsidRPr="00A15DCB" w:rsidRDefault="00A8058B" w:rsidP="009B330A">
            <w:pPr>
              <w:pStyle w:val="TAL"/>
            </w:pPr>
            <w:r w:rsidRPr="00A15DCB">
              <w:t xml:space="preserve">The SS transmits the candidate cell TCI activation MAC CE with Candidate Cell ID set </w:t>
            </w:r>
            <w:r w:rsidRPr="00A15DCB">
              <w:lastRenderedPageBreak/>
              <w:t>to 0 for NR Cell 1 on NR Cell 2.</w:t>
            </w:r>
          </w:p>
        </w:tc>
        <w:tc>
          <w:tcPr>
            <w:tcW w:w="708" w:type="dxa"/>
          </w:tcPr>
          <w:p w14:paraId="4449952C" w14:textId="77777777" w:rsidR="00A8058B" w:rsidRPr="00A15DCB" w:rsidRDefault="00A8058B" w:rsidP="009B330A">
            <w:pPr>
              <w:pStyle w:val="TAC"/>
            </w:pPr>
            <w:r w:rsidRPr="00A15DCB">
              <w:lastRenderedPageBreak/>
              <w:t>&lt;--</w:t>
            </w:r>
          </w:p>
        </w:tc>
        <w:tc>
          <w:tcPr>
            <w:tcW w:w="2976" w:type="dxa"/>
          </w:tcPr>
          <w:p w14:paraId="55EC966B" w14:textId="77777777" w:rsidR="00A8058B" w:rsidRPr="00A15DCB" w:rsidRDefault="00A8058B" w:rsidP="009B330A">
            <w:pPr>
              <w:pStyle w:val="TAL"/>
              <w:rPr>
                <w:lang w:eastAsia="zh-CN"/>
              </w:rPr>
            </w:pPr>
            <w:r w:rsidRPr="00A15DCB">
              <w:rPr>
                <w:lang w:eastAsia="zh-CN"/>
              </w:rPr>
              <w:t>MAC PDU</w:t>
            </w:r>
          </w:p>
          <w:p w14:paraId="7053741D" w14:textId="77777777" w:rsidR="00A8058B" w:rsidRPr="00A15DCB" w:rsidRDefault="00A8058B" w:rsidP="009B330A">
            <w:pPr>
              <w:pStyle w:val="TAL"/>
            </w:pPr>
            <w:r w:rsidRPr="00A15DCB">
              <w:rPr>
                <w:lang w:eastAsia="zh-CN"/>
              </w:rPr>
              <w:t>(</w:t>
            </w:r>
            <w:r w:rsidRPr="00A15DCB">
              <w:t xml:space="preserve">Candidate Cell TCI state </w:t>
            </w:r>
            <w:r w:rsidRPr="00A15DCB">
              <w:lastRenderedPageBreak/>
              <w:t>activation/deactivation MAC CE</w:t>
            </w:r>
            <w:r w:rsidRPr="00A15DCB">
              <w:rPr>
                <w:lang w:eastAsia="zh-CN"/>
              </w:rPr>
              <w:t>)</w:t>
            </w:r>
          </w:p>
        </w:tc>
        <w:tc>
          <w:tcPr>
            <w:tcW w:w="567" w:type="dxa"/>
          </w:tcPr>
          <w:p w14:paraId="4C9A764B" w14:textId="77777777" w:rsidR="00A8058B" w:rsidRPr="00A15DCB" w:rsidRDefault="00A8058B" w:rsidP="009B330A">
            <w:pPr>
              <w:pStyle w:val="TAC"/>
            </w:pPr>
            <w:r w:rsidRPr="00A15DCB">
              <w:lastRenderedPageBreak/>
              <w:t>-</w:t>
            </w:r>
          </w:p>
        </w:tc>
        <w:tc>
          <w:tcPr>
            <w:tcW w:w="850" w:type="dxa"/>
          </w:tcPr>
          <w:p w14:paraId="5CB8FB87" w14:textId="77777777" w:rsidR="00A8058B" w:rsidRPr="00A15DCB" w:rsidRDefault="00A8058B" w:rsidP="009B330A">
            <w:pPr>
              <w:pStyle w:val="TAC"/>
            </w:pPr>
            <w:r w:rsidRPr="00A15DCB">
              <w:t>-</w:t>
            </w:r>
          </w:p>
        </w:tc>
      </w:tr>
      <w:tr w:rsidR="00A8058B" w:rsidRPr="00A15DCB" w14:paraId="5B02A9DF" w14:textId="77777777" w:rsidTr="009B330A">
        <w:tc>
          <w:tcPr>
            <w:tcW w:w="534" w:type="dxa"/>
          </w:tcPr>
          <w:p w14:paraId="050FCBC0" w14:textId="77777777" w:rsidR="00A8058B" w:rsidRPr="00A15DCB" w:rsidRDefault="00A8058B" w:rsidP="009B330A">
            <w:pPr>
              <w:pStyle w:val="TAC"/>
              <w:rPr>
                <w:lang w:eastAsia="zh-CN"/>
              </w:rPr>
            </w:pPr>
            <w:r w:rsidRPr="00A15DCB">
              <w:rPr>
                <w:lang w:eastAsia="zh-CN"/>
              </w:rPr>
              <w:t>23</w:t>
            </w:r>
          </w:p>
        </w:tc>
        <w:tc>
          <w:tcPr>
            <w:tcW w:w="3968" w:type="dxa"/>
          </w:tcPr>
          <w:p w14:paraId="4A082678" w14:textId="77777777" w:rsidR="00A8058B" w:rsidRPr="00A15DCB" w:rsidRDefault="00A8058B" w:rsidP="009B330A">
            <w:pPr>
              <w:pStyle w:val="TAL"/>
            </w:pPr>
            <w:r w:rsidRPr="00A15DCB">
              <w:t>The SS transmits DCI 1_0 PDCCH order to trigger the UE PRACH transmission on NR Cell 1.</w:t>
            </w:r>
          </w:p>
        </w:tc>
        <w:tc>
          <w:tcPr>
            <w:tcW w:w="708" w:type="dxa"/>
          </w:tcPr>
          <w:p w14:paraId="35B89965" w14:textId="77777777" w:rsidR="00A8058B" w:rsidRPr="00A15DCB" w:rsidRDefault="00A8058B" w:rsidP="009B330A">
            <w:pPr>
              <w:pStyle w:val="TAC"/>
            </w:pPr>
            <w:r w:rsidRPr="00A15DCB">
              <w:t>&lt;--</w:t>
            </w:r>
          </w:p>
        </w:tc>
        <w:tc>
          <w:tcPr>
            <w:tcW w:w="2976" w:type="dxa"/>
          </w:tcPr>
          <w:p w14:paraId="05E17C54" w14:textId="77777777" w:rsidR="00A8058B" w:rsidRPr="00A15DCB" w:rsidRDefault="00A8058B" w:rsidP="009B330A">
            <w:pPr>
              <w:pStyle w:val="TAL"/>
            </w:pPr>
            <w:r w:rsidRPr="00A15DCB">
              <w:t>(PDCCH Order)</w:t>
            </w:r>
          </w:p>
        </w:tc>
        <w:tc>
          <w:tcPr>
            <w:tcW w:w="567" w:type="dxa"/>
          </w:tcPr>
          <w:p w14:paraId="366B64AE" w14:textId="77777777" w:rsidR="00A8058B" w:rsidRPr="00A15DCB" w:rsidRDefault="00A8058B" w:rsidP="009B330A">
            <w:pPr>
              <w:pStyle w:val="TAC"/>
            </w:pPr>
            <w:r w:rsidRPr="00A15DCB">
              <w:t>-</w:t>
            </w:r>
          </w:p>
        </w:tc>
        <w:tc>
          <w:tcPr>
            <w:tcW w:w="850" w:type="dxa"/>
          </w:tcPr>
          <w:p w14:paraId="51022999" w14:textId="77777777" w:rsidR="00A8058B" w:rsidRPr="00A15DCB" w:rsidRDefault="00A8058B" w:rsidP="009B330A">
            <w:pPr>
              <w:pStyle w:val="TAC"/>
            </w:pPr>
            <w:r w:rsidRPr="00A15DCB">
              <w:t>-</w:t>
            </w:r>
          </w:p>
        </w:tc>
      </w:tr>
      <w:tr w:rsidR="00A8058B" w:rsidRPr="00A15DCB" w14:paraId="1C8F2FC7" w14:textId="77777777" w:rsidTr="009B330A">
        <w:tc>
          <w:tcPr>
            <w:tcW w:w="534" w:type="dxa"/>
          </w:tcPr>
          <w:p w14:paraId="103BC14E" w14:textId="77777777" w:rsidR="00A8058B" w:rsidRPr="00A15DCB" w:rsidRDefault="00A8058B" w:rsidP="009B330A">
            <w:pPr>
              <w:pStyle w:val="TAC"/>
              <w:rPr>
                <w:lang w:eastAsia="zh-CN"/>
              </w:rPr>
            </w:pPr>
            <w:r w:rsidRPr="00A15DCB">
              <w:rPr>
                <w:lang w:eastAsia="zh-CN"/>
              </w:rPr>
              <w:t>24</w:t>
            </w:r>
          </w:p>
        </w:tc>
        <w:tc>
          <w:tcPr>
            <w:tcW w:w="3968" w:type="dxa"/>
          </w:tcPr>
          <w:p w14:paraId="5F739963" w14:textId="77777777" w:rsidR="00A8058B" w:rsidRPr="00A15DCB" w:rsidRDefault="00A8058B" w:rsidP="009B330A">
            <w:pPr>
              <w:pStyle w:val="TAL"/>
            </w:pPr>
            <w:r w:rsidRPr="00A15DCB">
              <w:rPr>
                <w:lang w:eastAsia="zh-CN"/>
              </w:rPr>
              <w:t>The UE transmits the PRACH preamble in NR Cell 1.</w:t>
            </w:r>
          </w:p>
        </w:tc>
        <w:tc>
          <w:tcPr>
            <w:tcW w:w="708" w:type="dxa"/>
          </w:tcPr>
          <w:p w14:paraId="70D052D0" w14:textId="77777777" w:rsidR="00A8058B" w:rsidRPr="00A15DCB" w:rsidRDefault="00A8058B" w:rsidP="009B330A">
            <w:pPr>
              <w:pStyle w:val="TAC"/>
            </w:pPr>
            <w:r w:rsidRPr="00A15DCB">
              <w:t>--&gt;</w:t>
            </w:r>
          </w:p>
        </w:tc>
        <w:tc>
          <w:tcPr>
            <w:tcW w:w="2976" w:type="dxa"/>
          </w:tcPr>
          <w:p w14:paraId="0305EC54" w14:textId="77777777" w:rsidR="00A8058B" w:rsidRPr="00A15DCB" w:rsidRDefault="00A8058B" w:rsidP="009B330A">
            <w:pPr>
              <w:pStyle w:val="TAL"/>
            </w:pPr>
            <w:r w:rsidRPr="00A15DCB">
              <w:t>(PRACH Preamble)</w:t>
            </w:r>
          </w:p>
        </w:tc>
        <w:tc>
          <w:tcPr>
            <w:tcW w:w="567" w:type="dxa"/>
          </w:tcPr>
          <w:p w14:paraId="1548023F" w14:textId="77777777" w:rsidR="00A8058B" w:rsidRPr="00A15DCB" w:rsidRDefault="00A8058B" w:rsidP="009B330A">
            <w:pPr>
              <w:pStyle w:val="TAC"/>
            </w:pPr>
            <w:r w:rsidRPr="00A15DCB">
              <w:t>-</w:t>
            </w:r>
          </w:p>
        </w:tc>
        <w:tc>
          <w:tcPr>
            <w:tcW w:w="850" w:type="dxa"/>
          </w:tcPr>
          <w:p w14:paraId="068AF96B" w14:textId="77777777" w:rsidR="00A8058B" w:rsidRPr="00A15DCB" w:rsidRDefault="00A8058B" w:rsidP="009B330A">
            <w:pPr>
              <w:pStyle w:val="TAC"/>
            </w:pPr>
            <w:r w:rsidRPr="00A15DCB">
              <w:t>-</w:t>
            </w:r>
          </w:p>
        </w:tc>
      </w:tr>
      <w:tr w:rsidR="00A8058B" w:rsidRPr="00A15DCB" w14:paraId="2BAEE303" w14:textId="77777777" w:rsidTr="009B330A">
        <w:tc>
          <w:tcPr>
            <w:tcW w:w="534" w:type="dxa"/>
          </w:tcPr>
          <w:p w14:paraId="3C2897B8" w14:textId="77777777" w:rsidR="00A8058B" w:rsidRPr="00A15DCB" w:rsidRDefault="00A8058B" w:rsidP="009B330A">
            <w:pPr>
              <w:pStyle w:val="TAC"/>
              <w:rPr>
                <w:lang w:eastAsia="zh-CN"/>
              </w:rPr>
            </w:pPr>
            <w:r w:rsidRPr="00A15DCB">
              <w:rPr>
                <w:lang w:eastAsia="zh-CN"/>
              </w:rPr>
              <w:t>25</w:t>
            </w:r>
          </w:p>
        </w:tc>
        <w:tc>
          <w:tcPr>
            <w:tcW w:w="3968" w:type="dxa"/>
          </w:tcPr>
          <w:p w14:paraId="7C51510C" w14:textId="77777777" w:rsidR="00A8058B" w:rsidRPr="00A15DCB" w:rsidRDefault="00A8058B" w:rsidP="009B330A">
            <w:pPr>
              <w:pStyle w:val="TAL"/>
            </w:pPr>
            <w:r w:rsidRPr="00A15DCB">
              <w:t>The SS</w:t>
            </w:r>
            <w:r w:rsidRPr="00A15DCB">
              <w:rPr>
                <w:lang w:eastAsia="zh-CN"/>
              </w:rPr>
              <w:t xml:space="preserve"> transmits </w:t>
            </w:r>
            <w:r w:rsidRPr="00A15DCB">
              <w:t>LTM cell switch command MAC CE with Timing Advance Command value set to 0 and Target Configuration ID value set to 0 on NR Cell 1 to the UE.</w:t>
            </w:r>
          </w:p>
        </w:tc>
        <w:tc>
          <w:tcPr>
            <w:tcW w:w="708" w:type="dxa"/>
          </w:tcPr>
          <w:p w14:paraId="569F2614" w14:textId="77777777" w:rsidR="00A8058B" w:rsidRPr="00A15DCB" w:rsidRDefault="00A8058B" w:rsidP="009B330A">
            <w:pPr>
              <w:pStyle w:val="TAC"/>
            </w:pPr>
            <w:r w:rsidRPr="00A15DCB">
              <w:t>&lt;--</w:t>
            </w:r>
          </w:p>
        </w:tc>
        <w:tc>
          <w:tcPr>
            <w:tcW w:w="2976" w:type="dxa"/>
          </w:tcPr>
          <w:p w14:paraId="3284BCAF" w14:textId="77777777" w:rsidR="00A8058B" w:rsidRPr="00A15DCB" w:rsidRDefault="00A8058B" w:rsidP="009B330A">
            <w:pPr>
              <w:pStyle w:val="TAL"/>
              <w:rPr>
                <w:lang w:eastAsia="zh-CN"/>
              </w:rPr>
            </w:pPr>
            <w:r w:rsidRPr="00A15DCB">
              <w:rPr>
                <w:lang w:eastAsia="zh-CN"/>
              </w:rPr>
              <w:t>MAC PDU</w:t>
            </w:r>
          </w:p>
          <w:p w14:paraId="2947633C" w14:textId="77777777" w:rsidR="00A8058B" w:rsidRPr="00A15DCB" w:rsidRDefault="00A8058B" w:rsidP="009B330A">
            <w:pPr>
              <w:pStyle w:val="TAL"/>
            </w:pPr>
            <w:r w:rsidRPr="00A15DCB">
              <w:rPr>
                <w:lang w:eastAsia="zh-CN"/>
              </w:rPr>
              <w:t>(</w:t>
            </w:r>
            <w:r w:rsidRPr="00A15DCB">
              <w:t>LTM Cell Switch Command MAC CE</w:t>
            </w:r>
            <w:r w:rsidRPr="00A15DCB">
              <w:rPr>
                <w:lang w:eastAsia="zh-CN"/>
              </w:rPr>
              <w:t>)</w:t>
            </w:r>
          </w:p>
        </w:tc>
        <w:tc>
          <w:tcPr>
            <w:tcW w:w="567" w:type="dxa"/>
          </w:tcPr>
          <w:p w14:paraId="32B6D096" w14:textId="77777777" w:rsidR="00A8058B" w:rsidRPr="00A15DCB" w:rsidRDefault="00A8058B" w:rsidP="009B330A">
            <w:pPr>
              <w:pStyle w:val="TAC"/>
              <w:rPr>
                <w:lang w:eastAsia="zh-CN"/>
              </w:rPr>
            </w:pPr>
            <w:r w:rsidRPr="00A15DCB">
              <w:t>-</w:t>
            </w:r>
          </w:p>
        </w:tc>
        <w:tc>
          <w:tcPr>
            <w:tcW w:w="850" w:type="dxa"/>
          </w:tcPr>
          <w:p w14:paraId="2A6CD187" w14:textId="77777777" w:rsidR="00A8058B" w:rsidRPr="00A15DCB" w:rsidRDefault="00A8058B" w:rsidP="009B330A">
            <w:pPr>
              <w:pStyle w:val="TAC"/>
              <w:rPr>
                <w:lang w:eastAsia="zh-CN"/>
              </w:rPr>
            </w:pPr>
            <w:r w:rsidRPr="00A15DCB">
              <w:t>-</w:t>
            </w:r>
          </w:p>
        </w:tc>
      </w:tr>
      <w:tr w:rsidR="00A8058B" w:rsidRPr="00A15DCB" w14:paraId="4D469DFF" w14:textId="77777777" w:rsidTr="009B330A">
        <w:tc>
          <w:tcPr>
            <w:tcW w:w="534" w:type="dxa"/>
          </w:tcPr>
          <w:p w14:paraId="6F47C20E" w14:textId="77777777" w:rsidR="00A8058B" w:rsidRPr="00A15DCB" w:rsidRDefault="00A8058B" w:rsidP="009B330A">
            <w:pPr>
              <w:pStyle w:val="TAC"/>
              <w:rPr>
                <w:lang w:eastAsia="zh-CN"/>
              </w:rPr>
            </w:pPr>
            <w:r w:rsidRPr="00A15DCB">
              <w:rPr>
                <w:lang w:eastAsia="zh-CN"/>
              </w:rPr>
              <w:t>26</w:t>
            </w:r>
          </w:p>
        </w:tc>
        <w:tc>
          <w:tcPr>
            <w:tcW w:w="3968" w:type="dxa"/>
          </w:tcPr>
          <w:p w14:paraId="2EEC765E" w14:textId="77777777" w:rsidR="00A8058B" w:rsidRPr="00A15DCB" w:rsidRDefault="00A8058B" w:rsidP="009B330A">
            <w:pPr>
              <w:pStyle w:val="TAL"/>
            </w:pPr>
            <w:r w:rsidRPr="00A15DCB">
              <w:t xml:space="preserve">The SS transmits an UL Grant for HARQ process X, allowing the UE to </w:t>
            </w:r>
            <w:r w:rsidRPr="00A15DCB">
              <w:rPr>
                <w:lang w:eastAsia="zh-CN"/>
              </w:rPr>
              <w:t>transmit</w:t>
            </w:r>
            <w:r w:rsidRPr="00A15DCB">
              <w:t xml:space="preserve"> </w:t>
            </w:r>
            <w:r w:rsidRPr="00A15DCB">
              <w:rPr>
                <w:lang w:eastAsia="zh-CN"/>
              </w:rPr>
              <w:t>the</w:t>
            </w:r>
            <w:r w:rsidRPr="00A15DCB">
              <w:t xml:space="preserve"> </w:t>
            </w:r>
            <w:r w:rsidRPr="00A15DCB">
              <w:rPr>
                <w:i/>
                <w:iCs/>
              </w:rPr>
              <w:t>RRCReconfigurationComplete</w:t>
            </w:r>
            <w:r w:rsidRPr="00A15DCB">
              <w:t xml:space="preserve"> message </w:t>
            </w:r>
            <w:r w:rsidRPr="00A15DCB">
              <w:rPr>
                <w:lang w:eastAsia="zh-CN"/>
              </w:rPr>
              <w:t>on</w:t>
            </w:r>
            <w:r w:rsidRPr="00A15DCB">
              <w:t xml:space="preserve"> NR Cell 1.</w:t>
            </w:r>
          </w:p>
        </w:tc>
        <w:tc>
          <w:tcPr>
            <w:tcW w:w="708" w:type="dxa"/>
          </w:tcPr>
          <w:p w14:paraId="4085C18D" w14:textId="77777777" w:rsidR="00A8058B" w:rsidRPr="00A15DCB" w:rsidRDefault="00A8058B" w:rsidP="009B330A">
            <w:pPr>
              <w:pStyle w:val="TAC"/>
            </w:pPr>
            <w:r w:rsidRPr="00A15DCB">
              <w:t>&lt;--</w:t>
            </w:r>
          </w:p>
        </w:tc>
        <w:tc>
          <w:tcPr>
            <w:tcW w:w="2976" w:type="dxa"/>
          </w:tcPr>
          <w:p w14:paraId="665F0A0C" w14:textId="77777777" w:rsidR="00A8058B" w:rsidRPr="00A15DCB" w:rsidRDefault="00A8058B" w:rsidP="009B330A">
            <w:pPr>
              <w:pStyle w:val="TAL"/>
              <w:rPr>
                <w:lang w:eastAsia="zh-CN"/>
              </w:rPr>
            </w:pPr>
            <w:r w:rsidRPr="00A15DCB">
              <w:t>(UL Grant (C-RNTI))</w:t>
            </w:r>
          </w:p>
        </w:tc>
        <w:tc>
          <w:tcPr>
            <w:tcW w:w="567" w:type="dxa"/>
          </w:tcPr>
          <w:p w14:paraId="671167AB" w14:textId="77777777" w:rsidR="00A8058B" w:rsidRPr="00A15DCB" w:rsidRDefault="00A8058B" w:rsidP="009B330A">
            <w:pPr>
              <w:pStyle w:val="TAC"/>
            </w:pPr>
            <w:r w:rsidRPr="00A15DCB">
              <w:t>-</w:t>
            </w:r>
          </w:p>
        </w:tc>
        <w:tc>
          <w:tcPr>
            <w:tcW w:w="850" w:type="dxa"/>
          </w:tcPr>
          <w:p w14:paraId="21C2E7E2" w14:textId="77777777" w:rsidR="00A8058B" w:rsidRPr="00A15DCB" w:rsidRDefault="00A8058B" w:rsidP="009B330A">
            <w:pPr>
              <w:pStyle w:val="TAC"/>
            </w:pPr>
            <w:r w:rsidRPr="00A15DCB">
              <w:t>-</w:t>
            </w:r>
          </w:p>
        </w:tc>
      </w:tr>
      <w:tr w:rsidR="00A8058B" w:rsidRPr="00A15DCB" w14:paraId="1C8E9E86" w14:textId="77777777" w:rsidTr="009B330A">
        <w:tc>
          <w:tcPr>
            <w:tcW w:w="534" w:type="dxa"/>
          </w:tcPr>
          <w:p w14:paraId="292811C3" w14:textId="77777777" w:rsidR="00A8058B" w:rsidRPr="00A15DCB" w:rsidRDefault="00A8058B" w:rsidP="009B330A">
            <w:pPr>
              <w:pStyle w:val="TAC"/>
              <w:rPr>
                <w:lang w:eastAsia="zh-CN"/>
              </w:rPr>
            </w:pPr>
            <w:r w:rsidRPr="00A15DCB">
              <w:rPr>
                <w:lang w:eastAsia="zh-CN"/>
              </w:rPr>
              <w:t>27</w:t>
            </w:r>
          </w:p>
        </w:tc>
        <w:tc>
          <w:tcPr>
            <w:tcW w:w="3968" w:type="dxa"/>
          </w:tcPr>
          <w:p w14:paraId="013E1C51" w14:textId="77777777" w:rsidR="00A8058B" w:rsidRPr="00A15DCB" w:rsidRDefault="00A8058B" w:rsidP="009B330A">
            <w:pPr>
              <w:pStyle w:val="TAL"/>
            </w:pPr>
            <w:r w:rsidRPr="00A15DCB">
              <w:t xml:space="preserve">Check: Does the UE </w:t>
            </w:r>
            <w:r w:rsidRPr="00A15DCB">
              <w:rPr>
                <w:lang w:eastAsia="zh-CN"/>
              </w:rPr>
              <w:t xml:space="preserve">transmit </w:t>
            </w:r>
            <w:r w:rsidRPr="00A15DCB">
              <w:rPr>
                <w:i/>
                <w:iCs/>
              </w:rPr>
              <w:t>RRCReconfigurationComplete</w:t>
            </w:r>
            <w:r w:rsidRPr="00A15DCB">
              <w:t xml:space="preserve"> message </w:t>
            </w:r>
            <w:r w:rsidRPr="00A15DCB">
              <w:rPr>
                <w:lang w:eastAsia="zh-CN"/>
              </w:rPr>
              <w:t>in</w:t>
            </w:r>
            <w:r w:rsidRPr="00A15DCB">
              <w:t xml:space="preserve"> NR Cell 1</w:t>
            </w:r>
            <w:r w:rsidRPr="00A15DCB">
              <w:rPr>
                <w:lang w:eastAsia="zh-CN"/>
              </w:rPr>
              <w:t>?</w:t>
            </w:r>
          </w:p>
        </w:tc>
        <w:tc>
          <w:tcPr>
            <w:tcW w:w="708" w:type="dxa"/>
          </w:tcPr>
          <w:p w14:paraId="46D104ED" w14:textId="77777777" w:rsidR="00A8058B" w:rsidRPr="00A15DCB" w:rsidRDefault="00A8058B" w:rsidP="009B330A">
            <w:pPr>
              <w:pStyle w:val="TAC"/>
            </w:pPr>
            <w:r w:rsidRPr="00A15DCB">
              <w:t>--&gt;</w:t>
            </w:r>
          </w:p>
        </w:tc>
        <w:tc>
          <w:tcPr>
            <w:tcW w:w="2976" w:type="dxa"/>
          </w:tcPr>
          <w:p w14:paraId="5BB6C619" w14:textId="77777777" w:rsidR="00A8058B" w:rsidRPr="00A15DCB" w:rsidRDefault="00A8058B" w:rsidP="009B330A">
            <w:pPr>
              <w:pStyle w:val="TAL"/>
            </w:pPr>
            <w:r w:rsidRPr="00A15DCB">
              <w:rPr>
                <w:iCs/>
              </w:rPr>
              <w:t>RRCReconfigurationComplete</w:t>
            </w:r>
          </w:p>
        </w:tc>
        <w:tc>
          <w:tcPr>
            <w:tcW w:w="567" w:type="dxa"/>
          </w:tcPr>
          <w:p w14:paraId="0DDA95C3" w14:textId="77777777" w:rsidR="00A8058B" w:rsidRPr="00A15DCB" w:rsidRDefault="00A8058B" w:rsidP="009B330A">
            <w:pPr>
              <w:pStyle w:val="TAC"/>
              <w:rPr>
                <w:lang w:eastAsia="zh-CN"/>
              </w:rPr>
            </w:pPr>
            <w:r w:rsidRPr="00A15DCB">
              <w:rPr>
                <w:lang w:eastAsia="zh-CN"/>
              </w:rPr>
              <w:t>1</w:t>
            </w:r>
          </w:p>
        </w:tc>
        <w:tc>
          <w:tcPr>
            <w:tcW w:w="850" w:type="dxa"/>
          </w:tcPr>
          <w:p w14:paraId="15B003CD" w14:textId="77777777" w:rsidR="00A8058B" w:rsidRPr="00A15DCB" w:rsidRDefault="00A8058B" w:rsidP="009B330A">
            <w:pPr>
              <w:pStyle w:val="TAC"/>
              <w:rPr>
                <w:lang w:eastAsia="zh-CN"/>
              </w:rPr>
            </w:pPr>
            <w:r w:rsidRPr="00A15DCB">
              <w:rPr>
                <w:lang w:eastAsia="zh-CN"/>
              </w:rPr>
              <w:t>P</w:t>
            </w:r>
          </w:p>
        </w:tc>
      </w:tr>
      <w:tr w:rsidR="00A8058B" w:rsidRPr="00A15DCB" w14:paraId="77183BC8" w14:textId="77777777" w:rsidTr="009B330A">
        <w:tc>
          <w:tcPr>
            <w:tcW w:w="534" w:type="dxa"/>
          </w:tcPr>
          <w:p w14:paraId="2664465C" w14:textId="77777777" w:rsidR="00A8058B" w:rsidRPr="00A15DCB" w:rsidRDefault="00A8058B" w:rsidP="009B330A">
            <w:pPr>
              <w:pStyle w:val="TAC"/>
              <w:rPr>
                <w:lang w:eastAsia="zh-CN"/>
              </w:rPr>
            </w:pPr>
            <w:r w:rsidRPr="00A15DCB">
              <w:rPr>
                <w:lang w:eastAsia="zh-CN"/>
              </w:rPr>
              <w:t>28</w:t>
            </w:r>
          </w:p>
        </w:tc>
        <w:tc>
          <w:tcPr>
            <w:tcW w:w="3968" w:type="dxa"/>
          </w:tcPr>
          <w:p w14:paraId="6FEBFC6E" w14:textId="77777777" w:rsidR="00A8058B" w:rsidRPr="00A15DCB" w:rsidRDefault="00A8058B" w:rsidP="009B330A">
            <w:pPr>
              <w:pStyle w:val="TAL"/>
            </w:pPr>
            <w:r w:rsidRPr="00A15DCB">
              <w:t>The SS transmits an UL Grant for HARQ process X and NDI indicates new transmission redundancy version to be used as 0, allowing the UE to return the RLC SDU as received in step 14.</w:t>
            </w:r>
          </w:p>
        </w:tc>
        <w:tc>
          <w:tcPr>
            <w:tcW w:w="708" w:type="dxa"/>
          </w:tcPr>
          <w:p w14:paraId="4B3FECF7" w14:textId="77777777" w:rsidR="00A8058B" w:rsidRPr="00A15DCB" w:rsidRDefault="00A8058B" w:rsidP="009B330A">
            <w:pPr>
              <w:pStyle w:val="TAC"/>
            </w:pPr>
            <w:r w:rsidRPr="00A15DCB">
              <w:t>&lt;--</w:t>
            </w:r>
          </w:p>
        </w:tc>
        <w:tc>
          <w:tcPr>
            <w:tcW w:w="2976" w:type="dxa"/>
          </w:tcPr>
          <w:p w14:paraId="6E7293DF" w14:textId="77777777" w:rsidR="00A8058B" w:rsidRPr="00A15DCB" w:rsidRDefault="00A8058B" w:rsidP="009B330A">
            <w:pPr>
              <w:pStyle w:val="TAL"/>
            </w:pPr>
            <w:r w:rsidRPr="00A15DCB">
              <w:t>(UL Grant (C-RNTI))</w:t>
            </w:r>
          </w:p>
        </w:tc>
        <w:tc>
          <w:tcPr>
            <w:tcW w:w="567" w:type="dxa"/>
          </w:tcPr>
          <w:p w14:paraId="3C9FD18A" w14:textId="77777777" w:rsidR="00A8058B" w:rsidRPr="00A15DCB" w:rsidRDefault="00A8058B" w:rsidP="009B330A">
            <w:pPr>
              <w:pStyle w:val="TAC"/>
            </w:pPr>
            <w:r w:rsidRPr="00A15DCB">
              <w:t>-</w:t>
            </w:r>
          </w:p>
        </w:tc>
        <w:tc>
          <w:tcPr>
            <w:tcW w:w="850" w:type="dxa"/>
          </w:tcPr>
          <w:p w14:paraId="5A367AF7" w14:textId="77777777" w:rsidR="00A8058B" w:rsidRPr="00A15DCB" w:rsidRDefault="00A8058B" w:rsidP="009B330A">
            <w:pPr>
              <w:pStyle w:val="TAC"/>
            </w:pPr>
            <w:r w:rsidRPr="00A15DCB">
              <w:t>-</w:t>
            </w:r>
          </w:p>
        </w:tc>
      </w:tr>
      <w:tr w:rsidR="00A8058B" w:rsidRPr="00A15DCB" w14:paraId="5A9C571F" w14:textId="77777777" w:rsidTr="009B330A">
        <w:tc>
          <w:tcPr>
            <w:tcW w:w="534" w:type="dxa"/>
          </w:tcPr>
          <w:p w14:paraId="77BA50A1" w14:textId="77777777" w:rsidR="00A8058B" w:rsidRPr="00A15DCB" w:rsidRDefault="00A8058B" w:rsidP="009B330A">
            <w:pPr>
              <w:pStyle w:val="TAC"/>
              <w:rPr>
                <w:lang w:eastAsia="zh-CN"/>
              </w:rPr>
            </w:pPr>
            <w:r w:rsidRPr="00A15DCB">
              <w:rPr>
                <w:lang w:eastAsia="zh-CN"/>
              </w:rPr>
              <w:t>29</w:t>
            </w:r>
          </w:p>
        </w:tc>
        <w:tc>
          <w:tcPr>
            <w:tcW w:w="3968" w:type="dxa"/>
          </w:tcPr>
          <w:p w14:paraId="41B41CC3" w14:textId="77777777" w:rsidR="00A8058B" w:rsidRPr="00A15DCB" w:rsidRDefault="00A8058B" w:rsidP="009B330A">
            <w:pPr>
              <w:pStyle w:val="TAL"/>
            </w:pPr>
            <w:r w:rsidRPr="00A15DCB">
              <w:t>Check: Does the UE transmit a MAC PDU?</w:t>
            </w:r>
          </w:p>
        </w:tc>
        <w:tc>
          <w:tcPr>
            <w:tcW w:w="708" w:type="dxa"/>
          </w:tcPr>
          <w:p w14:paraId="35C02A73" w14:textId="77777777" w:rsidR="00A8058B" w:rsidRPr="00A15DCB" w:rsidRDefault="00A8058B" w:rsidP="009B330A">
            <w:pPr>
              <w:pStyle w:val="TAC"/>
            </w:pPr>
            <w:r w:rsidRPr="00A15DCB">
              <w:t>--&gt;</w:t>
            </w:r>
          </w:p>
        </w:tc>
        <w:tc>
          <w:tcPr>
            <w:tcW w:w="2976" w:type="dxa"/>
          </w:tcPr>
          <w:p w14:paraId="28294DCD" w14:textId="77777777" w:rsidR="00A8058B" w:rsidRPr="00A15DCB" w:rsidRDefault="00A8058B" w:rsidP="009B330A">
            <w:pPr>
              <w:pStyle w:val="TAL"/>
            </w:pPr>
            <w:r w:rsidRPr="00A15DCB">
              <w:t>MAC PDU</w:t>
            </w:r>
          </w:p>
        </w:tc>
        <w:tc>
          <w:tcPr>
            <w:tcW w:w="567" w:type="dxa"/>
          </w:tcPr>
          <w:p w14:paraId="539A8B03" w14:textId="77777777" w:rsidR="00A8058B" w:rsidRPr="00A15DCB" w:rsidRDefault="00A8058B" w:rsidP="009B330A">
            <w:pPr>
              <w:pStyle w:val="TAC"/>
            </w:pPr>
            <w:r w:rsidRPr="00A15DCB">
              <w:t>3</w:t>
            </w:r>
          </w:p>
        </w:tc>
        <w:tc>
          <w:tcPr>
            <w:tcW w:w="850" w:type="dxa"/>
          </w:tcPr>
          <w:p w14:paraId="6AD3CE40" w14:textId="77777777" w:rsidR="00A8058B" w:rsidRPr="00A15DCB" w:rsidRDefault="00A8058B" w:rsidP="009B330A">
            <w:pPr>
              <w:pStyle w:val="TAC"/>
            </w:pPr>
            <w:r w:rsidRPr="00A15DCB">
              <w:t>P</w:t>
            </w:r>
          </w:p>
        </w:tc>
      </w:tr>
      <w:tr w:rsidR="00A8058B" w:rsidRPr="00A15DCB" w14:paraId="776168FD" w14:textId="77777777" w:rsidTr="009B330A">
        <w:tc>
          <w:tcPr>
            <w:tcW w:w="534" w:type="dxa"/>
          </w:tcPr>
          <w:p w14:paraId="3AC7336D" w14:textId="77777777" w:rsidR="00A8058B" w:rsidRPr="00A15DCB" w:rsidRDefault="00A8058B" w:rsidP="009B330A">
            <w:pPr>
              <w:pStyle w:val="TAC"/>
              <w:rPr>
                <w:lang w:eastAsia="zh-CN"/>
              </w:rPr>
            </w:pPr>
            <w:r w:rsidRPr="00A15DCB">
              <w:rPr>
                <w:lang w:eastAsia="zh-CN"/>
              </w:rPr>
              <w:t>30</w:t>
            </w:r>
          </w:p>
        </w:tc>
        <w:tc>
          <w:tcPr>
            <w:tcW w:w="3968" w:type="dxa"/>
          </w:tcPr>
          <w:p w14:paraId="070CBD69" w14:textId="77777777" w:rsidR="00A8058B" w:rsidRPr="00A15DCB" w:rsidRDefault="00A8058B" w:rsidP="009B330A">
            <w:pPr>
              <w:pStyle w:val="TAL"/>
            </w:pPr>
            <w:r w:rsidRPr="00A15DCB">
              <w:t>SS transmits a MAC PDU containing an RLC STATUS PDU acknowledging the reception of the RLC SDU in step 28.</w:t>
            </w:r>
          </w:p>
        </w:tc>
        <w:tc>
          <w:tcPr>
            <w:tcW w:w="708" w:type="dxa"/>
          </w:tcPr>
          <w:p w14:paraId="0ECB0C56" w14:textId="77777777" w:rsidR="00A8058B" w:rsidRPr="00A15DCB" w:rsidRDefault="00A8058B" w:rsidP="009B330A">
            <w:pPr>
              <w:pStyle w:val="TAC"/>
            </w:pPr>
            <w:r w:rsidRPr="00A15DCB">
              <w:t>&lt;--</w:t>
            </w:r>
          </w:p>
        </w:tc>
        <w:tc>
          <w:tcPr>
            <w:tcW w:w="2976" w:type="dxa"/>
          </w:tcPr>
          <w:p w14:paraId="1EA4F2A5" w14:textId="77777777" w:rsidR="00A8058B" w:rsidRPr="00A15DCB" w:rsidRDefault="00A8058B" w:rsidP="009B330A">
            <w:pPr>
              <w:pStyle w:val="TAL"/>
            </w:pPr>
            <w:r w:rsidRPr="00A15DCB">
              <w:t>MAC PDU (RLC STATUS PDU)</w:t>
            </w:r>
          </w:p>
        </w:tc>
        <w:tc>
          <w:tcPr>
            <w:tcW w:w="567" w:type="dxa"/>
          </w:tcPr>
          <w:p w14:paraId="38FD6EA5" w14:textId="77777777" w:rsidR="00A8058B" w:rsidRPr="00A15DCB" w:rsidRDefault="00A8058B" w:rsidP="009B330A">
            <w:pPr>
              <w:pStyle w:val="TAC"/>
            </w:pPr>
            <w:r w:rsidRPr="00A15DCB">
              <w:t>-</w:t>
            </w:r>
          </w:p>
        </w:tc>
        <w:tc>
          <w:tcPr>
            <w:tcW w:w="850" w:type="dxa"/>
          </w:tcPr>
          <w:p w14:paraId="6D8A8D73" w14:textId="77777777" w:rsidR="00A8058B" w:rsidRPr="00A15DCB" w:rsidRDefault="00A8058B" w:rsidP="009B330A">
            <w:pPr>
              <w:pStyle w:val="TAC"/>
            </w:pPr>
            <w:r w:rsidRPr="00A15DCB">
              <w:t>-</w:t>
            </w:r>
          </w:p>
        </w:tc>
      </w:tr>
    </w:tbl>
    <w:p w14:paraId="6F05A79F" w14:textId="77777777" w:rsidR="00A8058B" w:rsidRPr="00A15DCB" w:rsidRDefault="00A8058B" w:rsidP="00A8058B">
      <w:pPr>
        <w:rPr>
          <w:rFonts w:eastAsiaTheme="minorHAnsi"/>
          <w:snapToGrid w:val="0"/>
        </w:rPr>
      </w:pPr>
    </w:p>
    <w:p w14:paraId="46FC6663" w14:textId="77777777" w:rsidR="00A8058B" w:rsidRPr="00A15DCB" w:rsidRDefault="00A8058B" w:rsidP="00A8058B">
      <w:pPr>
        <w:pStyle w:val="H6"/>
        <w:rPr>
          <w:lang w:eastAsia="zh-CN"/>
        </w:rPr>
      </w:pPr>
      <w:r w:rsidRPr="00A15DCB">
        <w:t>7.1.1.1.29.3.3</w:t>
      </w:r>
      <w:r w:rsidRPr="00A15DCB">
        <w:tab/>
        <w:t>Specific message contents</w:t>
      </w:r>
    </w:p>
    <w:p w14:paraId="5BF0C5E5" w14:textId="77777777" w:rsidR="00A8058B" w:rsidRPr="00A15DCB" w:rsidRDefault="00A8058B" w:rsidP="00A8058B">
      <w:pPr>
        <w:pStyle w:val="TH"/>
      </w:pPr>
      <w:r w:rsidRPr="00A15DCB">
        <w:t>Table 7.1.1.1.29.3.3-</w:t>
      </w:r>
      <w:r w:rsidRPr="00A15DCB">
        <w:rPr>
          <w:lang w:eastAsia="zh-CN"/>
        </w:rPr>
        <w:t>1</w:t>
      </w:r>
      <w:r w:rsidRPr="00A15DCB">
        <w:t xml:space="preserve">: </w:t>
      </w:r>
      <w:r w:rsidRPr="00A15DCB">
        <w:rPr>
          <w:i/>
        </w:rPr>
        <w:t>RRCReconfiguration</w:t>
      </w:r>
      <w:r w:rsidRPr="00A15DCB">
        <w:t xml:space="preserve"> (step </w:t>
      </w:r>
      <w:r w:rsidRPr="00A15DCB">
        <w:rPr>
          <w:lang w:eastAsia="zh-CN"/>
        </w:rPr>
        <w:t>1</w:t>
      </w:r>
      <w:r w:rsidRPr="00A15DCB">
        <w:t xml:space="preserve">, </w:t>
      </w:r>
      <w:r w:rsidRPr="00A15DCB">
        <w:rPr>
          <w:lang w:eastAsia="zh-CN"/>
        </w:rPr>
        <w:t>step</w:t>
      </w:r>
      <w:r w:rsidRPr="00A15DCB">
        <w:t>16</w:t>
      </w:r>
      <w:r w:rsidRPr="00A15DCB">
        <w:rPr>
          <w:lang w:eastAsia="zh-CN"/>
        </w:rPr>
        <w:t>,</w:t>
      </w:r>
      <w:r w:rsidRPr="00A15DCB">
        <w:t xml:space="preserve"> Table 7.1.1.1.29.3.2-3)</w:t>
      </w:r>
    </w:p>
    <w:tbl>
      <w:tblPr>
        <w:tblW w:w="97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747"/>
      </w:tblGrid>
      <w:tr w:rsidR="00A8058B" w:rsidRPr="00A15DCB" w14:paraId="6A6155CE" w14:textId="77777777" w:rsidTr="009B330A">
        <w:tc>
          <w:tcPr>
            <w:tcW w:w="9635" w:type="dxa"/>
          </w:tcPr>
          <w:p w14:paraId="3EE4CB8A" w14:textId="77777777" w:rsidR="00A8058B" w:rsidRPr="00A15DCB" w:rsidRDefault="00A8058B" w:rsidP="009B330A">
            <w:pPr>
              <w:pStyle w:val="TAL"/>
              <w:snapToGrid w:val="0"/>
              <w:rPr>
                <w:lang w:eastAsia="ko-KR"/>
              </w:rPr>
            </w:pPr>
            <w:r w:rsidRPr="00A15DCB">
              <w:t>Derivation Path: TS 38.5</w:t>
            </w:r>
            <w:r w:rsidRPr="00A15DCB">
              <w:rPr>
                <w:lang w:eastAsia="ko-KR"/>
              </w:rPr>
              <w:t>08-1 [4] Table 4.6.1-13 with condition NR_MEAS</w:t>
            </w:r>
          </w:p>
        </w:tc>
      </w:tr>
    </w:tbl>
    <w:p w14:paraId="3325B686" w14:textId="77777777" w:rsidR="00A8058B" w:rsidRPr="00A15DCB" w:rsidRDefault="00A8058B" w:rsidP="00A8058B"/>
    <w:p w14:paraId="48D801BB" w14:textId="77777777" w:rsidR="00A8058B" w:rsidRPr="00A15DCB" w:rsidRDefault="00A8058B" w:rsidP="00A8058B">
      <w:pPr>
        <w:pStyle w:val="TH"/>
      </w:pPr>
      <w:r w:rsidRPr="00A15DCB">
        <w:lastRenderedPageBreak/>
        <w:t xml:space="preserve">Table 7.1.1.1.29.3.3-2: </w:t>
      </w:r>
      <w:r w:rsidRPr="00A15DCB">
        <w:rPr>
          <w:i/>
        </w:rPr>
        <w:t>MeasConfig</w:t>
      </w:r>
      <w:r w:rsidRPr="00A15DCB">
        <w:t xml:space="preserve"> (step </w:t>
      </w:r>
      <w:r w:rsidRPr="00A15DCB">
        <w:rPr>
          <w:lang w:eastAsia="zh-CN"/>
        </w:rPr>
        <w:t>1</w:t>
      </w:r>
      <w:r w:rsidRPr="00A15DCB">
        <w:t xml:space="preserve">, </w:t>
      </w:r>
      <w:r w:rsidRPr="00A15DCB">
        <w:rPr>
          <w:lang w:eastAsia="zh-CN"/>
        </w:rPr>
        <w:t>step</w:t>
      </w:r>
      <w:r w:rsidRPr="00A15DCB">
        <w:t>16</w:t>
      </w:r>
      <w:r w:rsidRPr="00A15DCB">
        <w:rPr>
          <w:lang w:eastAsia="zh-CN"/>
        </w:rPr>
        <w:t>,</w:t>
      </w:r>
      <w:r w:rsidRPr="00A15DCB">
        <w:t xml:space="preserve"> Table 7.1.1.1.29.3.2-3)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268"/>
        <w:gridCol w:w="1590"/>
        <w:gridCol w:w="1245"/>
      </w:tblGrid>
      <w:tr w:rsidR="00A8058B" w:rsidRPr="00A15DCB" w14:paraId="7154020B" w14:textId="77777777" w:rsidTr="009B330A">
        <w:tc>
          <w:tcPr>
            <w:tcW w:w="9747" w:type="dxa"/>
            <w:gridSpan w:val="4"/>
          </w:tcPr>
          <w:p w14:paraId="21C72E9D" w14:textId="77777777" w:rsidR="00A8058B" w:rsidRPr="00A15DCB" w:rsidRDefault="00A8058B" w:rsidP="009B330A">
            <w:pPr>
              <w:pStyle w:val="TAH"/>
              <w:snapToGrid w:val="0"/>
              <w:jc w:val="left"/>
              <w:rPr>
                <w:b w:val="0"/>
              </w:rPr>
            </w:pPr>
            <w:r w:rsidRPr="00A15DCB">
              <w:rPr>
                <w:b w:val="0"/>
              </w:rPr>
              <w:t>Derivation Path: TS 38.508-1 [4] Table 4.6.3-69</w:t>
            </w:r>
          </w:p>
        </w:tc>
      </w:tr>
      <w:tr w:rsidR="00A8058B" w:rsidRPr="00A15DCB" w14:paraId="5634FA63" w14:textId="77777777" w:rsidTr="009B330A">
        <w:tc>
          <w:tcPr>
            <w:tcW w:w="4644" w:type="dxa"/>
          </w:tcPr>
          <w:p w14:paraId="3EDF4500" w14:textId="77777777" w:rsidR="00A8058B" w:rsidRPr="00A15DCB" w:rsidRDefault="00A8058B" w:rsidP="009B330A">
            <w:pPr>
              <w:pStyle w:val="TAH"/>
              <w:snapToGrid w:val="0"/>
            </w:pPr>
            <w:r w:rsidRPr="00A15DCB">
              <w:t>Information Element</w:t>
            </w:r>
          </w:p>
        </w:tc>
        <w:tc>
          <w:tcPr>
            <w:tcW w:w="2268" w:type="dxa"/>
          </w:tcPr>
          <w:p w14:paraId="1666E526" w14:textId="77777777" w:rsidR="00A8058B" w:rsidRPr="00A15DCB" w:rsidRDefault="00A8058B" w:rsidP="009B330A">
            <w:pPr>
              <w:pStyle w:val="TAH"/>
              <w:snapToGrid w:val="0"/>
            </w:pPr>
            <w:r w:rsidRPr="00A15DCB">
              <w:t>Value/remark</w:t>
            </w:r>
          </w:p>
        </w:tc>
        <w:tc>
          <w:tcPr>
            <w:tcW w:w="1590" w:type="dxa"/>
          </w:tcPr>
          <w:p w14:paraId="0471959C" w14:textId="77777777" w:rsidR="00A8058B" w:rsidRPr="00A15DCB" w:rsidRDefault="00A8058B" w:rsidP="009B330A">
            <w:pPr>
              <w:pStyle w:val="TAH"/>
              <w:snapToGrid w:val="0"/>
            </w:pPr>
            <w:r w:rsidRPr="00A15DCB">
              <w:t>Comment</w:t>
            </w:r>
          </w:p>
        </w:tc>
        <w:tc>
          <w:tcPr>
            <w:tcW w:w="1245" w:type="dxa"/>
          </w:tcPr>
          <w:p w14:paraId="14853AFF" w14:textId="77777777" w:rsidR="00A8058B" w:rsidRPr="00A15DCB" w:rsidRDefault="00A8058B" w:rsidP="009B330A">
            <w:pPr>
              <w:pStyle w:val="TAH"/>
              <w:snapToGrid w:val="0"/>
            </w:pPr>
            <w:r w:rsidRPr="00A15DCB">
              <w:t>Condition</w:t>
            </w:r>
          </w:p>
        </w:tc>
      </w:tr>
      <w:tr w:rsidR="00A8058B" w:rsidRPr="00A15DCB" w14:paraId="4D14A501" w14:textId="77777777" w:rsidTr="009B330A">
        <w:tc>
          <w:tcPr>
            <w:tcW w:w="4644" w:type="dxa"/>
          </w:tcPr>
          <w:p w14:paraId="4976992E" w14:textId="77777777" w:rsidR="00A8058B" w:rsidRPr="00A15DCB" w:rsidRDefault="00A8058B" w:rsidP="009B330A">
            <w:pPr>
              <w:pStyle w:val="TAL"/>
              <w:snapToGrid w:val="0"/>
            </w:pPr>
            <w:r w:rsidRPr="00A15DCB">
              <w:t xml:space="preserve">MeasConfig ::= </w:t>
            </w:r>
            <w:r w:rsidRPr="00A15DCB">
              <w:rPr>
                <w:snapToGrid w:val="0"/>
              </w:rPr>
              <w:t xml:space="preserve">SEQUENCE </w:t>
            </w:r>
            <w:r w:rsidRPr="00A15DCB">
              <w:t>{</w:t>
            </w:r>
          </w:p>
        </w:tc>
        <w:tc>
          <w:tcPr>
            <w:tcW w:w="2268" w:type="dxa"/>
          </w:tcPr>
          <w:p w14:paraId="65DF6528" w14:textId="77777777" w:rsidR="00A8058B" w:rsidRPr="00A15DCB" w:rsidRDefault="00A8058B" w:rsidP="009B330A">
            <w:pPr>
              <w:pStyle w:val="TAL"/>
              <w:snapToGrid w:val="0"/>
            </w:pPr>
          </w:p>
        </w:tc>
        <w:tc>
          <w:tcPr>
            <w:tcW w:w="1590" w:type="dxa"/>
          </w:tcPr>
          <w:p w14:paraId="46389B81" w14:textId="77777777" w:rsidR="00A8058B" w:rsidRPr="00A15DCB" w:rsidRDefault="00A8058B" w:rsidP="009B330A">
            <w:pPr>
              <w:pStyle w:val="TAL"/>
              <w:snapToGrid w:val="0"/>
            </w:pPr>
          </w:p>
        </w:tc>
        <w:tc>
          <w:tcPr>
            <w:tcW w:w="1245" w:type="dxa"/>
          </w:tcPr>
          <w:p w14:paraId="04B273E4" w14:textId="77777777" w:rsidR="00A8058B" w:rsidRPr="00A15DCB" w:rsidRDefault="00A8058B" w:rsidP="009B330A">
            <w:pPr>
              <w:pStyle w:val="TAL"/>
              <w:snapToGrid w:val="0"/>
            </w:pPr>
          </w:p>
        </w:tc>
      </w:tr>
      <w:tr w:rsidR="00A8058B" w:rsidRPr="00A15DCB" w14:paraId="6A493A96" w14:textId="77777777" w:rsidTr="009B330A">
        <w:tc>
          <w:tcPr>
            <w:tcW w:w="4644" w:type="dxa"/>
            <w:tcBorders>
              <w:top w:val="single" w:sz="4" w:space="0" w:color="auto"/>
              <w:left w:val="single" w:sz="4" w:space="0" w:color="auto"/>
              <w:bottom w:val="single" w:sz="4" w:space="0" w:color="auto"/>
              <w:right w:val="single" w:sz="4" w:space="0" w:color="auto"/>
            </w:tcBorders>
          </w:tcPr>
          <w:p w14:paraId="2C0AF387" w14:textId="77777777" w:rsidR="00A8058B" w:rsidRPr="00A15DCB" w:rsidRDefault="00A8058B" w:rsidP="009B330A">
            <w:pPr>
              <w:pStyle w:val="TAL"/>
              <w:snapToGrid w:val="0"/>
            </w:pPr>
            <w:r w:rsidRPr="00A15DCB">
              <w:t xml:space="preserve">  measObjectToAddModList</w:t>
            </w:r>
            <w:r w:rsidRPr="00A15DCB">
              <w:rPr>
                <w:snapToGrid w:val="0"/>
              </w:rPr>
              <w:t xml:space="preserve"> SEQUENCE (SIZE (1..maxNrofMeasId)) OF </w:t>
            </w:r>
            <w:r w:rsidRPr="00A15DCB">
              <w:t>MeasObjectToAddMod</w:t>
            </w:r>
            <w:r w:rsidRPr="00A15DCB">
              <w:rPr>
                <w:snapToGrid w:val="0"/>
              </w:rPr>
              <w:t xml:space="preserv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3B2D458E" w14:textId="77777777" w:rsidR="00A8058B" w:rsidRPr="00A15DCB" w:rsidRDefault="00A8058B" w:rsidP="009B330A">
            <w:pPr>
              <w:pStyle w:val="TAL"/>
              <w:snapToGrid w:val="0"/>
            </w:pPr>
            <w:r w:rsidRPr="00A15DCB">
              <w:t>1 entry</w:t>
            </w:r>
          </w:p>
        </w:tc>
        <w:tc>
          <w:tcPr>
            <w:tcW w:w="1590" w:type="dxa"/>
            <w:tcBorders>
              <w:top w:val="single" w:sz="4" w:space="0" w:color="auto"/>
              <w:left w:val="single" w:sz="4" w:space="0" w:color="auto"/>
              <w:bottom w:val="single" w:sz="4" w:space="0" w:color="auto"/>
              <w:right w:val="single" w:sz="4" w:space="0" w:color="auto"/>
            </w:tcBorders>
          </w:tcPr>
          <w:p w14:paraId="52D22550"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2EE47E6" w14:textId="77777777" w:rsidR="00A8058B" w:rsidRPr="00A15DCB" w:rsidRDefault="00A8058B" w:rsidP="009B330A">
            <w:pPr>
              <w:pStyle w:val="TAL"/>
              <w:snapToGrid w:val="0"/>
            </w:pPr>
          </w:p>
        </w:tc>
      </w:tr>
      <w:tr w:rsidR="00A8058B" w:rsidRPr="00A15DCB" w14:paraId="5E86BDCD" w14:textId="77777777" w:rsidTr="009B330A">
        <w:tc>
          <w:tcPr>
            <w:tcW w:w="4644" w:type="dxa"/>
            <w:tcBorders>
              <w:top w:val="single" w:sz="4" w:space="0" w:color="auto"/>
              <w:left w:val="single" w:sz="4" w:space="0" w:color="auto"/>
              <w:bottom w:val="single" w:sz="4" w:space="0" w:color="auto"/>
              <w:right w:val="single" w:sz="4" w:space="0" w:color="auto"/>
            </w:tcBorders>
          </w:tcPr>
          <w:p w14:paraId="16598C3F" w14:textId="77777777" w:rsidR="00A8058B" w:rsidRPr="00A15DCB" w:rsidRDefault="00A8058B" w:rsidP="009B330A">
            <w:pPr>
              <w:pStyle w:val="TAL"/>
              <w:snapToGrid w:val="0"/>
            </w:pPr>
            <w:r w:rsidRPr="00A15DCB">
              <w:t xml:space="preserve">    MeasObjectToAddMod[1]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04661B1E" w14:textId="77777777" w:rsidR="00A8058B" w:rsidRPr="00A15DCB" w:rsidRDefault="00A8058B" w:rsidP="009B330A">
            <w:pPr>
              <w:pStyle w:val="TAL"/>
            </w:pPr>
          </w:p>
        </w:tc>
        <w:tc>
          <w:tcPr>
            <w:tcW w:w="1590" w:type="dxa"/>
            <w:tcBorders>
              <w:top w:val="single" w:sz="4" w:space="0" w:color="auto"/>
              <w:left w:val="single" w:sz="4" w:space="0" w:color="auto"/>
              <w:bottom w:val="single" w:sz="4" w:space="0" w:color="auto"/>
              <w:right w:val="single" w:sz="4" w:space="0" w:color="auto"/>
            </w:tcBorders>
          </w:tcPr>
          <w:p w14:paraId="5C2AF349" w14:textId="77777777" w:rsidR="00A8058B" w:rsidRPr="00A15DCB" w:rsidRDefault="00A8058B" w:rsidP="009B330A">
            <w:pPr>
              <w:pStyle w:val="TAL"/>
              <w:snapToGrid w:val="0"/>
              <w:rPr>
                <w:lang w:eastAsia="zh-CN"/>
              </w:rPr>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76C429DB" w14:textId="77777777" w:rsidR="00A8058B" w:rsidRPr="00A15DCB" w:rsidRDefault="00A8058B" w:rsidP="009B330A">
            <w:pPr>
              <w:pStyle w:val="TAL"/>
              <w:snapToGrid w:val="0"/>
            </w:pPr>
          </w:p>
        </w:tc>
      </w:tr>
      <w:tr w:rsidR="00A8058B" w:rsidRPr="00A15DCB" w14:paraId="2601C41C" w14:textId="77777777" w:rsidTr="009B330A">
        <w:tc>
          <w:tcPr>
            <w:tcW w:w="4644" w:type="dxa"/>
            <w:tcBorders>
              <w:top w:val="single" w:sz="4" w:space="0" w:color="auto"/>
              <w:left w:val="single" w:sz="4" w:space="0" w:color="auto"/>
              <w:bottom w:val="single" w:sz="4" w:space="0" w:color="auto"/>
              <w:right w:val="single" w:sz="4" w:space="0" w:color="auto"/>
            </w:tcBorders>
          </w:tcPr>
          <w:p w14:paraId="722C5C6D" w14:textId="77777777" w:rsidR="00A8058B" w:rsidRPr="00A15DCB" w:rsidRDefault="00A8058B" w:rsidP="009B330A">
            <w:pPr>
              <w:pStyle w:val="TAL"/>
              <w:snapToGrid w:val="0"/>
            </w:pPr>
            <w:r w:rsidRPr="00A15DCB">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2AE2C493" w14:textId="77777777" w:rsidR="00A8058B" w:rsidRPr="00A15DCB" w:rsidRDefault="00A8058B" w:rsidP="009B330A">
            <w:pPr>
              <w:pStyle w:val="TAL"/>
            </w:pPr>
            <w:r w:rsidRPr="00A15DCB">
              <w:t>1</w:t>
            </w:r>
          </w:p>
        </w:tc>
        <w:tc>
          <w:tcPr>
            <w:tcW w:w="1590" w:type="dxa"/>
            <w:tcBorders>
              <w:top w:val="single" w:sz="4" w:space="0" w:color="auto"/>
              <w:left w:val="single" w:sz="4" w:space="0" w:color="auto"/>
              <w:bottom w:val="single" w:sz="4" w:space="0" w:color="auto"/>
              <w:right w:val="single" w:sz="4" w:space="0" w:color="auto"/>
            </w:tcBorders>
          </w:tcPr>
          <w:p w14:paraId="589C025C" w14:textId="77777777" w:rsidR="00A8058B" w:rsidRPr="00A15DCB" w:rsidRDefault="00A8058B" w:rsidP="009B330A">
            <w:pPr>
              <w:pStyle w:val="TAL"/>
              <w:snapToGrid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4135DC8" w14:textId="77777777" w:rsidR="00A8058B" w:rsidRPr="00A15DCB" w:rsidRDefault="00A8058B" w:rsidP="009B330A">
            <w:pPr>
              <w:pStyle w:val="TAL"/>
              <w:snapToGrid w:val="0"/>
            </w:pPr>
          </w:p>
        </w:tc>
      </w:tr>
      <w:tr w:rsidR="00A8058B" w:rsidRPr="00A15DCB" w14:paraId="797EAC3C" w14:textId="77777777" w:rsidTr="009B330A">
        <w:tc>
          <w:tcPr>
            <w:tcW w:w="4644" w:type="dxa"/>
            <w:tcBorders>
              <w:top w:val="single" w:sz="4" w:space="0" w:color="auto"/>
              <w:left w:val="single" w:sz="4" w:space="0" w:color="auto"/>
              <w:bottom w:val="single" w:sz="4" w:space="0" w:color="auto"/>
              <w:right w:val="single" w:sz="4" w:space="0" w:color="auto"/>
            </w:tcBorders>
          </w:tcPr>
          <w:p w14:paraId="2CCD22CA" w14:textId="77777777" w:rsidR="00A8058B" w:rsidRPr="00A15DCB" w:rsidRDefault="00A8058B" w:rsidP="009B330A">
            <w:pPr>
              <w:pStyle w:val="TAL"/>
              <w:snapToGrid w:val="0"/>
            </w:pPr>
            <w:r w:rsidRPr="00A15DCB">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54BC7733" w14:textId="77777777" w:rsidR="00A8058B" w:rsidRPr="00A15DCB" w:rsidRDefault="00A8058B" w:rsidP="009B330A">
            <w:pPr>
              <w:pStyle w:val="TAL"/>
            </w:pPr>
          </w:p>
        </w:tc>
        <w:tc>
          <w:tcPr>
            <w:tcW w:w="1590" w:type="dxa"/>
            <w:tcBorders>
              <w:top w:val="single" w:sz="4" w:space="0" w:color="auto"/>
              <w:left w:val="single" w:sz="4" w:space="0" w:color="auto"/>
              <w:bottom w:val="single" w:sz="4" w:space="0" w:color="auto"/>
              <w:right w:val="single" w:sz="4" w:space="0" w:color="auto"/>
            </w:tcBorders>
          </w:tcPr>
          <w:p w14:paraId="5D35B4DF"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068A494" w14:textId="77777777" w:rsidR="00A8058B" w:rsidRPr="00A15DCB" w:rsidRDefault="00A8058B" w:rsidP="009B330A">
            <w:pPr>
              <w:pStyle w:val="TAL"/>
              <w:snapToGrid w:val="0"/>
            </w:pPr>
          </w:p>
        </w:tc>
      </w:tr>
      <w:tr w:rsidR="00A8058B" w:rsidRPr="00A15DCB" w14:paraId="42CD0461" w14:textId="77777777" w:rsidTr="009B330A">
        <w:tc>
          <w:tcPr>
            <w:tcW w:w="4644" w:type="dxa"/>
            <w:tcBorders>
              <w:top w:val="single" w:sz="4" w:space="0" w:color="auto"/>
              <w:left w:val="single" w:sz="4" w:space="0" w:color="auto"/>
              <w:bottom w:val="single" w:sz="4" w:space="0" w:color="auto"/>
              <w:right w:val="single" w:sz="4" w:space="0" w:color="auto"/>
            </w:tcBorders>
          </w:tcPr>
          <w:p w14:paraId="0BA27E59" w14:textId="77777777" w:rsidR="00A8058B" w:rsidRPr="00A15DCB" w:rsidRDefault="00A8058B" w:rsidP="009B330A">
            <w:pPr>
              <w:pStyle w:val="TAL"/>
              <w:tabs>
                <w:tab w:val="left" w:pos="599"/>
              </w:tabs>
              <w:snapToGrid w:val="0"/>
            </w:pPr>
            <w:r w:rsidRPr="00A15DCB">
              <w:t xml:space="preserve">        measObjectNR</w:t>
            </w:r>
            <w:r w:rsidRPr="00A15DCB">
              <w:rPr>
                <w:snapToGrid w:val="0"/>
              </w:rPr>
              <w:t xml:space="preserve"> </w:t>
            </w:r>
          </w:p>
        </w:tc>
        <w:tc>
          <w:tcPr>
            <w:tcW w:w="2268" w:type="dxa"/>
            <w:tcBorders>
              <w:top w:val="single" w:sz="4" w:space="0" w:color="auto"/>
              <w:left w:val="single" w:sz="4" w:space="0" w:color="auto"/>
              <w:bottom w:val="single" w:sz="4" w:space="0" w:color="auto"/>
              <w:right w:val="single" w:sz="4" w:space="0" w:color="auto"/>
            </w:tcBorders>
          </w:tcPr>
          <w:p w14:paraId="73D5DC3E" w14:textId="77777777" w:rsidR="00A8058B" w:rsidRPr="00A15DCB" w:rsidRDefault="00A8058B" w:rsidP="009B330A">
            <w:pPr>
              <w:pStyle w:val="TAL"/>
            </w:pPr>
            <w:r w:rsidRPr="00A15DCB">
              <w:t>MeasObjectNR</w:t>
            </w:r>
          </w:p>
        </w:tc>
        <w:tc>
          <w:tcPr>
            <w:tcW w:w="1590" w:type="dxa"/>
            <w:tcBorders>
              <w:top w:val="single" w:sz="4" w:space="0" w:color="auto"/>
              <w:left w:val="single" w:sz="4" w:space="0" w:color="auto"/>
              <w:bottom w:val="single" w:sz="4" w:space="0" w:color="auto"/>
              <w:right w:val="single" w:sz="4" w:space="0" w:color="auto"/>
            </w:tcBorders>
          </w:tcPr>
          <w:p w14:paraId="6E6F3467" w14:textId="77777777" w:rsidR="00A8058B" w:rsidRPr="00A15DCB" w:rsidRDefault="00A8058B" w:rsidP="009B330A">
            <w:pPr>
              <w:pStyle w:val="TAL"/>
              <w:snapToGrid w:val="0"/>
            </w:pPr>
            <w:r w:rsidRPr="00A15DCB">
              <w:t>Table 7.1.1.1.29.3.3-3</w:t>
            </w:r>
          </w:p>
        </w:tc>
        <w:tc>
          <w:tcPr>
            <w:tcW w:w="1245" w:type="dxa"/>
            <w:tcBorders>
              <w:top w:val="single" w:sz="4" w:space="0" w:color="auto"/>
              <w:left w:val="single" w:sz="4" w:space="0" w:color="auto"/>
              <w:bottom w:val="single" w:sz="4" w:space="0" w:color="auto"/>
              <w:right w:val="single" w:sz="4" w:space="0" w:color="auto"/>
            </w:tcBorders>
          </w:tcPr>
          <w:p w14:paraId="3B3A3340" w14:textId="77777777" w:rsidR="00A8058B" w:rsidRPr="00A15DCB" w:rsidRDefault="00A8058B" w:rsidP="009B330A">
            <w:pPr>
              <w:pStyle w:val="TAL"/>
              <w:snapToGrid w:val="0"/>
            </w:pPr>
          </w:p>
        </w:tc>
      </w:tr>
      <w:tr w:rsidR="00A8058B" w:rsidRPr="00A15DCB" w14:paraId="13736308" w14:textId="77777777" w:rsidTr="009B330A">
        <w:tc>
          <w:tcPr>
            <w:tcW w:w="4644" w:type="dxa"/>
            <w:tcBorders>
              <w:top w:val="single" w:sz="4" w:space="0" w:color="auto"/>
              <w:left w:val="single" w:sz="4" w:space="0" w:color="auto"/>
              <w:bottom w:val="single" w:sz="4" w:space="0" w:color="auto"/>
              <w:right w:val="single" w:sz="4" w:space="0" w:color="auto"/>
            </w:tcBorders>
          </w:tcPr>
          <w:p w14:paraId="4E2DC6D1" w14:textId="77777777" w:rsidR="00A8058B" w:rsidRPr="00A15DCB" w:rsidRDefault="00A8058B" w:rsidP="009B330A">
            <w:pPr>
              <w:pStyle w:val="TAL"/>
              <w:tabs>
                <w:tab w:val="left" w:pos="599"/>
              </w:tabs>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4D312800"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71D86D4D"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6E612FE" w14:textId="77777777" w:rsidR="00A8058B" w:rsidRPr="00A15DCB" w:rsidRDefault="00A8058B" w:rsidP="009B330A">
            <w:pPr>
              <w:pStyle w:val="TAL"/>
              <w:snapToGrid w:val="0"/>
            </w:pPr>
          </w:p>
        </w:tc>
      </w:tr>
      <w:tr w:rsidR="00A8058B" w:rsidRPr="00A15DCB" w14:paraId="7626292E" w14:textId="77777777" w:rsidTr="009B330A">
        <w:tc>
          <w:tcPr>
            <w:tcW w:w="4644" w:type="dxa"/>
            <w:tcBorders>
              <w:top w:val="single" w:sz="4" w:space="0" w:color="auto"/>
              <w:left w:val="single" w:sz="4" w:space="0" w:color="auto"/>
              <w:bottom w:val="single" w:sz="4" w:space="0" w:color="auto"/>
              <w:right w:val="single" w:sz="4" w:space="0" w:color="auto"/>
            </w:tcBorders>
          </w:tcPr>
          <w:p w14:paraId="4CAAEBB1" w14:textId="77777777" w:rsidR="00A8058B" w:rsidRPr="00A15DCB" w:rsidRDefault="00A8058B" w:rsidP="009B330A">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5420D192"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A14B9F0"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82DF53E" w14:textId="77777777" w:rsidR="00A8058B" w:rsidRPr="00A15DCB" w:rsidRDefault="00A8058B" w:rsidP="009B330A">
            <w:pPr>
              <w:pStyle w:val="TAL"/>
              <w:snapToGrid w:val="0"/>
            </w:pPr>
          </w:p>
        </w:tc>
      </w:tr>
      <w:tr w:rsidR="00A8058B" w:rsidRPr="00A15DCB" w14:paraId="33FE7C89" w14:textId="77777777" w:rsidTr="009B330A">
        <w:tc>
          <w:tcPr>
            <w:tcW w:w="4644" w:type="dxa"/>
            <w:tcBorders>
              <w:top w:val="single" w:sz="4" w:space="0" w:color="auto"/>
              <w:left w:val="single" w:sz="4" w:space="0" w:color="auto"/>
              <w:bottom w:val="single" w:sz="4" w:space="0" w:color="auto"/>
              <w:right w:val="single" w:sz="4" w:space="0" w:color="auto"/>
            </w:tcBorders>
          </w:tcPr>
          <w:p w14:paraId="3106CBDD" w14:textId="77777777" w:rsidR="00A8058B" w:rsidRPr="00A15DCB" w:rsidRDefault="00A8058B" w:rsidP="009B330A">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6CC7A464"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1FA78A1"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0F28C55" w14:textId="77777777" w:rsidR="00A8058B" w:rsidRPr="00A15DCB" w:rsidRDefault="00A8058B" w:rsidP="009B330A">
            <w:pPr>
              <w:pStyle w:val="TAL"/>
              <w:snapToGrid w:val="0"/>
            </w:pPr>
          </w:p>
        </w:tc>
      </w:tr>
      <w:tr w:rsidR="00A8058B" w:rsidRPr="00A15DCB" w14:paraId="198F8619" w14:textId="77777777" w:rsidTr="009B330A">
        <w:tc>
          <w:tcPr>
            <w:tcW w:w="4644" w:type="dxa"/>
            <w:tcBorders>
              <w:top w:val="single" w:sz="4" w:space="0" w:color="auto"/>
              <w:left w:val="single" w:sz="4" w:space="0" w:color="auto"/>
              <w:bottom w:val="single" w:sz="4" w:space="0" w:color="auto"/>
              <w:right w:val="single" w:sz="4" w:space="0" w:color="auto"/>
            </w:tcBorders>
          </w:tcPr>
          <w:p w14:paraId="44FC5D93" w14:textId="77777777" w:rsidR="00A8058B" w:rsidRPr="00A15DCB" w:rsidRDefault="00A8058B" w:rsidP="009B330A">
            <w:pPr>
              <w:pStyle w:val="TAL"/>
              <w:snapToGrid w:val="0"/>
            </w:pPr>
            <w:r w:rsidRPr="00A15DCB">
              <w:t xml:space="preserve">  reportConfigToAddModList</w:t>
            </w:r>
            <w:r w:rsidRPr="00A15DCB">
              <w:rPr>
                <w:snapToGrid w:val="0"/>
              </w:rPr>
              <w:t xml:space="preserve"> SEQUENCE(SIZE (1..maxReportConfigId)) OF </w:t>
            </w:r>
            <w:r w:rsidRPr="00A15DCB">
              <w:t>ReportConfigToAddMod</w:t>
            </w:r>
            <w:r w:rsidRPr="00A15DCB">
              <w:rPr>
                <w:snapToGrid w:val="0"/>
              </w:rPr>
              <w:t xml:space="preserv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209EA706" w14:textId="77777777" w:rsidR="00A8058B" w:rsidRPr="00A15DCB" w:rsidRDefault="00A8058B" w:rsidP="009B330A">
            <w:pPr>
              <w:pStyle w:val="TAL"/>
              <w:snapToGrid w:val="0"/>
            </w:pPr>
            <w:r w:rsidRPr="00A15DCB">
              <w:t>1 entry</w:t>
            </w:r>
          </w:p>
        </w:tc>
        <w:tc>
          <w:tcPr>
            <w:tcW w:w="1590" w:type="dxa"/>
            <w:tcBorders>
              <w:top w:val="single" w:sz="4" w:space="0" w:color="auto"/>
              <w:left w:val="single" w:sz="4" w:space="0" w:color="auto"/>
              <w:bottom w:val="single" w:sz="4" w:space="0" w:color="auto"/>
              <w:right w:val="single" w:sz="4" w:space="0" w:color="auto"/>
            </w:tcBorders>
          </w:tcPr>
          <w:p w14:paraId="017A43C3"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A863441" w14:textId="77777777" w:rsidR="00A8058B" w:rsidRPr="00A15DCB" w:rsidRDefault="00A8058B" w:rsidP="009B330A">
            <w:pPr>
              <w:pStyle w:val="TAL"/>
              <w:snapToGrid w:val="0"/>
            </w:pPr>
          </w:p>
        </w:tc>
      </w:tr>
      <w:tr w:rsidR="00A8058B" w:rsidRPr="00A15DCB" w14:paraId="618C4391" w14:textId="77777777" w:rsidTr="009B330A">
        <w:tc>
          <w:tcPr>
            <w:tcW w:w="4644" w:type="dxa"/>
            <w:tcBorders>
              <w:top w:val="single" w:sz="4" w:space="0" w:color="auto"/>
              <w:left w:val="single" w:sz="4" w:space="0" w:color="auto"/>
              <w:bottom w:val="single" w:sz="4" w:space="0" w:color="auto"/>
              <w:right w:val="single" w:sz="4" w:space="0" w:color="auto"/>
            </w:tcBorders>
          </w:tcPr>
          <w:p w14:paraId="32181BEA" w14:textId="77777777" w:rsidR="00A8058B" w:rsidRPr="00A15DCB" w:rsidRDefault="00A8058B" w:rsidP="009B330A">
            <w:pPr>
              <w:pStyle w:val="TAL"/>
              <w:snapToGrid w:val="0"/>
            </w:pPr>
            <w:r w:rsidRPr="00A15DCB">
              <w:t xml:space="preserve">    ReportConfigToAddMod[1] </w:t>
            </w:r>
            <w:r w:rsidRPr="00A15DCB">
              <w:rPr>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61F3A7A3"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5B730AEE" w14:textId="77777777" w:rsidR="00A8058B" w:rsidRPr="00A15DCB" w:rsidRDefault="00A8058B" w:rsidP="009B330A">
            <w:pPr>
              <w:pStyle w:val="TAL"/>
              <w:snapToGrid w:val="0"/>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677729D2" w14:textId="77777777" w:rsidR="00A8058B" w:rsidRPr="00A15DCB" w:rsidRDefault="00A8058B" w:rsidP="009B330A">
            <w:pPr>
              <w:pStyle w:val="TAL"/>
              <w:snapToGrid w:val="0"/>
            </w:pPr>
          </w:p>
        </w:tc>
      </w:tr>
      <w:tr w:rsidR="00A8058B" w:rsidRPr="00A15DCB" w14:paraId="70649D06" w14:textId="77777777" w:rsidTr="009B330A">
        <w:tc>
          <w:tcPr>
            <w:tcW w:w="4644" w:type="dxa"/>
            <w:tcBorders>
              <w:top w:val="single" w:sz="4" w:space="0" w:color="auto"/>
              <w:left w:val="single" w:sz="4" w:space="0" w:color="auto"/>
              <w:bottom w:val="single" w:sz="4" w:space="0" w:color="auto"/>
              <w:right w:val="single" w:sz="4" w:space="0" w:color="auto"/>
            </w:tcBorders>
          </w:tcPr>
          <w:p w14:paraId="5D08E931" w14:textId="77777777" w:rsidR="00A8058B" w:rsidRPr="00A15DCB" w:rsidRDefault="00A8058B" w:rsidP="009B330A">
            <w:pPr>
              <w:pStyle w:val="TAL"/>
              <w:snapToGrid w:val="0"/>
            </w:pPr>
            <w:r w:rsidRPr="00A15DCB">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39E6DCA2" w14:textId="77777777" w:rsidR="00A8058B" w:rsidRPr="00A15DCB" w:rsidRDefault="00A8058B" w:rsidP="009B330A">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68AB18E7"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6E73EE5" w14:textId="77777777" w:rsidR="00A8058B" w:rsidRPr="00A15DCB" w:rsidRDefault="00A8058B" w:rsidP="009B330A">
            <w:pPr>
              <w:pStyle w:val="TAL"/>
              <w:snapToGrid w:val="0"/>
            </w:pPr>
          </w:p>
        </w:tc>
      </w:tr>
      <w:tr w:rsidR="00A8058B" w:rsidRPr="00A15DCB" w14:paraId="38AA4198" w14:textId="77777777" w:rsidTr="009B330A">
        <w:tc>
          <w:tcPr>
            <w:tcW w:w="4644" w:type="dxa"/>
            <w:tcBorders>
              <w:top w:val="single" w:sz="4" w:space="0" w:color="auto"/>
              <w:left w:val="single" w:sz="4" w:space="0" w:color="auto"/>
              <w:bottom w:val="single" w:sz="4" w:space="0" w:color="auto"/>
              <w:right w:val="single" w:sz="4" w:space="0" w:color="auto"/>
            </w:tcBorders>
          </w:tcPr>
          <w:p w14:paraId="5EE8D41B" w14:textId="77777777" w:rsidR="00A8058B" w:rsidRPr="00A15DCB" w:rsidRDefault="00A8058B" w:rsidP="009B330A">
            <w:pPr>
              <w:pStyle w:val="TAL"/>
              <w:snapToGrid w:val="0"/>
            </w:pPr>
            <w:r w:rsidRPr="00A15DCB">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251E036D"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B762A7E"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F48D899" w14:textId="77777777" w:rsidR="00A8058B" w:rsidRPr="00A15DCB" w:rsidRDefault="00A8058B" w:rsidP="009B330A">
            <w:pPr>
              <w:pStyle w:val="TAL"/>
              <w:snapToGrid w:val="0"/>
            </w:pPr>
          </w:p>
        </w:tc>
      </w:tr>
      <w:tr w:rsidR="00A8058B" w:rsidRPr="00A15DCB" w14:paraId="711943ED" w14:textId="77777777" w:rsidTr="009B330A">
        <w:tc>
          <w:tcPr>
            <w:tcW w:w="4644" w:type="dxa"/>
            <w:tcBorders>
              <w:top w:val="single" w:sz="4" w:space="0" w:color="auto"/>
              <w:left w:val="single" w:sz="4" w:space="0" w:color="auto"/>
              <w:bottom w:val="single" w:sz="4" w:space="0" w:color="auto"/>
              <w:right w:val="single" w:sz="4" w:space="0" w:color="auto"/>
            </w:tcBorders>
          </w:tcPr>
          <w:p w14:paraId="76A34027" w14:textId="77777777" w:rsidR="00A8058B" w:rsidRPr="00A15DCB" w:rsidRDefault="00A8058B" w:rsidP="009B330A">
            <w:pPr>
              <w:pStyle w:val="TAL"/>
              <w:tabs>
                <w:tab w:val="left" w:pos="887"/>
              </w:tabs>
              <w:snapToGrid w:val="0"/>
            </w:pPr>
            <w:r w:rsidRPr="00A15DCB">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6FE1137F" w14:textId="77777777" w:rsidR="00A8058B" w:rsidRPr="00A15DCB" w:rsidRDefault="00A8058B" w:rsidP="009B330A">
            <w:pPr>
              <w:pStyle w:val="TAL"/>
              <w:snapToGrid w:val="0"/>
            </w:pPr>
            <w:r w:rsidRPr="00A15DCB">
              <w:t>ReportConfigNR-EventA3</w:t>
            </w:r>
          </w:p>
        </w:tc>
        <w:tc>
          <w:tcPr>
            <w:tcW w:w="1590" w:type="dxa"/>
            <w:tcBorders>
              <w:top w:val="single" w:sz="4" w:space="0" w:color="auto"/>
              <w:left w:val="single" w:sz="4" w:space="0" w:color="auto"/>
              <w:bottom w:val="single" w:sz="4" w:space="0" w:color="auto"/>
              <w:right w:val="single" w:sz="4" w:space="0" w:color="auto"/>
            </w:tcBorders>
          </w:tcPr>
          <w:p w14:paraId="28B5EEBE" w14:textId="77777777" w:rsidR="00A8058B" w:rsidRPr="00A15DCB" w:rsidRDefault="00A8058B" w:rsidP="009B330A">
            <w:pPr>
              <w:pStyle w:val="TAL"/>
              <w:snapToGrid w:val="0"/>
            </w:pPr>
            <w:r w:rsidRPr="00A15DCB">
              <w:t>Table 7.1.1.1.29.3.3-4</w:t>
            </w:r>
          </w:p>
        </w:tc>
        <w:tc>
          <w:tcPr>
            <w:tcW w:w="1245" w:type="dxa"/>
            <w:tcBorders>
              <w:top w:val="single" w:sz="4" w:space="0" w:color="auto"/>
              <w:left w:val="single" w:sz="4" w:space="0" w:color="auto"/>
              <w:bottom w:val="single" w:sz="4" w:space="0" w:color="auto"/>
              <w:right w:val="single" w:sz="4" w:space="0" w:color="auto"/>
            </w:tcBorders>
          </w:tcPr>
          <w:p w14:paraId="6694AF63" w14:textId="77777777" w:rsidR="00A8058B" w:rsidRPr="00A15DCB" w:rsidRDefault="00A8058B" w:rsidP="009B330A">
            <w:pPr>
              <w:pStyle w:val="TAL"/>
              <w:snapToGrid w:val="0"/>
            </w:pPr>
          </w:p>
        </w:tc>
      </w:tr>
      <w:tr w:rsidR="00A8058B" w:rsidRPr="00A15DCB" w14:paraId="0462BB69" w14:textId="77777777" w:rsidTr="009B330A">
        <w:tc>
          <w:tcPr>
            <w:tcW w:w="4644" w:type="dxa"/>
            <w:tcBorders>
              <w:top w:val="single" w:sz="4" w:space="0" w:color="auto"/>
              <w:left w:val="single" w:sz="4" w:space="0" w:color="auto"/>
              <w:bottom w:val="single" w:sz="4" w:space="0" w:color="auto"/>
              <w:right w:val="single" w:sz="4" w:space="0" w:color="auto"/>
            </w:tcBorders>
          </w:tcPr>
          <w:p w14:paraId="714FC891" w14:textId="77777777" w:rsidR="00A8058B" w:rsidRPr="00A15DCB" w:rsidRDefault="00A8058B" w:rsidP="009B330A">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1CCE4B0E"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1220C9D"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24AA32E" w14:textId="77777777" w:rsidR="00A8058B" w:rsidRPr="00A15DCB" w:rsidRDefault="00A8058B" w:rsidP="009B330A">
            <w:pPr>
              <w:pStyle w:val="TAL"/>
              <w:snapToGrid w:val="0"/>
            </w:pPr>
          </w:p>
        </w:tc>
      </w:tr>
      <w:tr w:rsidR="00A8058B" w:rsidRPr="00A15DCB" w14:paraId="50E841A8" w14:textId="77777777" w:rsidTr="009B330A">
        <w:tc>
          <w:tcPr>
            <w:tcW w:w="4644" w:type="dxa"/>
            <w:tcBorders>
              <w:top w:val="single" w:sz="4" w:space="0" w:color="auto"/>
              <w:left w:val="single" w:sz="4" w:space="0" w:color="auto"/>
              <w:bottom w:val="single" w:sz="4" w:space="0" w:color="auto"/>
              <w:right w:val="single" w:sz="4" w:space="0" w:color="auto"/>
            </w:tcBorders>
          </w:tcPr>
          <w:p w14:paraId="5ABC5841" w14:textId="77777777" w:rsidR="00A8058B" w:rsidRPr="00A15DCB" w:rsidRDefault="00A8058B" w:rsidP="009B330A">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06928D6C"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F482E4B"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F24C6B7" w14:textId="77777777" w:rsidR="00A8058B" w:rsidRPr="00A15DCB" w:rsidRDefault="00A8058B" w:rsidP="009B330A">
            <w:pPr>
              <w:pStyle w:val="TAL"/>
              <w:snapToGrid w:val="0"/>
            </w:pPr>
          </w:p>
        </w:tc>
      </w:tr>
      <w:tr w:rsidR="00A8058B" w:rsidRPr="00A15DCB" w14:paraId="71DD8C27" w14:textId="77777777" w:rsidTr="009B330A">
        <w:tc>
          <w:tcPr>
            <w:tcW w:w="4644" w:type="dxa"/>
            <w:tcBorders>
              <w:top w:val="single" w:sz="4" w:space="0" w:color="auto"/>
              <w:left w:val="single" w:sz="4" w:space="0" w:color="auto"/>
              <w:bottom w:val="single" w:sz="4" w:space="0" w:color="auto"/>
              <w:right w:val="single" w:sz="4" w:space="0" w:color="auto"/>
            </w:tcBorders>
          </w:tcPr>
          <w:p w14:paraId="792BA870" w14:textId="77777777" w:rsidR="00A8058B" w:rsidRPr="00A15DCB" w:rsidRDefault="00A8058B" w:rsidP="009B330A">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1AE9CBCC"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63C155F"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A0CA333" w14:textId="77777777" w:rsidR="00A8058B" w:rsidRPr="00A15DCB" w:rsidRDefault="00A8058B" w:rsidP="009B330A">
            <w:pPr>
              <w:pStyle w:val="TAL"/>
              <w:snapToGrid w:val="0"/>
            </w:pPr>
          </w:p>
        </w:tc>
      </w:tr>
      <w:tr w:rsidR="00A8058B" w:rsidRPr="00A15DCB" w14:paraId="30FE267D" w14:textId="77777777" w:rsidTr="009B330A">
        <w:tc>
          <w:tcPr>
            <w:tcW w:w="4644" w:type="dxa"/>
            <w:tcBorders>
              <w:top w:val="single" w:sz="4" w:space="0" w:color="auto"/>
              <w:left w:val="single" w:sz="4" w:space="0" w:color="auto"/>
              <w:bottom w:val="single" w:sz="4" w:space="0" w:color="auto"/>
              <w:right w:val="single" w:sz="4" w:space="0" w:color="auto"/>
            </w:tcBorders>
          </w:tcPr>
          <w:p w14:paraId="5B56AFF3" w14:textId="77777777" w:rsidR="00A8058B" w:rsidRPr="00A15DCB" w:rsidRDefault="00A8058B" w:rsidP="009B330A">
            <w:pPr>
              <w:pStyle w:val="TAL"/>
              <w:snapToGrid w:val="0"/>
            </w:pPr>
            <w:r w:rsidRPr="00A15DCB">
              <w:t xml:space="preserve">  measIdToAddModList</w:t>
            </w:r>
            <w:r w:rsidRPr="00A15DCB">
              <w:rPr>
                <w:snapToGrid w:val="0"/>
              </w:rPr>
              <w:t xml:space="preserve"> SEQUENCE</w:t>
            </w:r>
            <w:r w:rsidRPr="00A15DCB">
              <w:t xml:space="preserve"> </w:t>
            </w:r>
            <w:r w:rsidRPr="00A15DCB">
              <w:rPr>
                <w:snapToGrid w:val="0"/>
              </w:rPr>
              <w:t xml:space="preserve">(SIZE (1..maxNrofMeasId)) OF </w:t>
            </w:r>
            <w:r w:rsidRPr="00A15DCB">
              <w:t>MeasIdToAddMod</w:t>
            </w:r>
            <w:r w:rsidRPr="00A15DCB">
              <w:rPr>
                <w:snapToGrid w:val="0"/>
              </w:rPr>
              <w:t xml:space="preserv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27A8D9D1" w14:textId="77777777" w:rsidR="00A8058B" w:rsidRPr="00A15DCB" w:rsidRDefault="00A8058B" w:rsidP="009B330A">
            <w:pPr>
              <w:pStyle w:val="TAL"/>
              <w:snapToGrid w:val="0"/>
            </w:pPr>
            <w:r w:rsidRPr="00A15DCB">
              <w:t>1 entry</w:t>
            </w:r>
          </w:p>
        </w:tc>
        <w:tc>
          <w:tcPr>
            <w:tcW w:w="1590" w:type="dxa"/>
            <w:tcBorders>
              <w:top w:val="single" w:sz="4" w:space="0" w:color="auto"/>
              <w:left w:val="single" w:sz="4" w:space="0" w:color="auto"/>
              <w:bottom w:val="single" w:sz="4" w:space="0" w:color="auto"/>
              <w:right w:val="single" w:sz="4" w:space="0" w:color="auto"/>
            </w:tcBorders>
          </w:tcPr>
          <w:p w14:paraId="13B8E6EB"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77F7D7E" w14:textId="77777777" w:rsidR="00A8058B" w:rsidRPr="00A15DCB" w:rsidRDefault="00A8058B" w:rsidP="009B330A">
            <w:pPr>
              <w:pStyle w:val="TAL"/>
              <w:snapToGrid w:val="0"/>
            </w:pPr>
          </w:p>
        </w:tc>
      </w:tr>
      <w:tr w:rsidR="00A8058B" w:rsidRPr="00A15DCB" w14:paraId="2D39AF04" w14:textId="77777777" w:rsidTr="009B330A">
        <w:tc>
          <w:tcPr>
            <w:tcW w:w="4644" w:type="dxa"/>
            <w:tcBorders>
              <w:top w:val="single" w:sz="4" w:space="0" w:color="auto"/>
              <w:left w:val="single" w:sz="4" w:space="0" w:color="auto"/>
              <w:bottom w:val="single" w:sz="4" w:space="0" w:color="auto"/>
              <w:right w:val="single" w:sz="4" w:space="0" w:color="auto"/>
            </w:tcBorders>
          </w:tcPr>
          <w:p w14:paraId="2117497A" w14:textId="77777777" w:rsidR="00A8058B" w:rsidRPr="00A15DCB" w:rsidRDefault="00A8058B" w:rsidP="009B330A">
            <w:pPr>
              <w:pStyle w:val="TAL"/>
              <w:snapToGrid w:val="0"/>
            </w:pPr>
            <w:r w:rsidRPr="00A15DCB">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156A8C6A"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3996FBD" w14:textId="77777777" w:rsidR="00A8058B" w:rsidRPr="00A15DCB" w:rsidRDefault="00A8058B" w:rsidP="009B330A">
            <w:pPr>
              <w:pStyle w:val="TAL"/>
              <w:snapToGrid w:val="0"/>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2060661A" w14:textId="77777777" w:rsidR="00A8058B" w:rsidRPr="00A15DCB" w:rsidRDefault="00A8058B" w:rsidP="009B330A">
            <w:pPr>
              <w:pStyle w:val="TAL"/>
              <w:snapToGrid w:val="0"/>
            </w:pPr>
          </w:p>
        </w:tc>
      </w:tr>
      <w:tr w:rsidR="00A8058B" w:rsidRPr="00A15DCB" w14:paraId="7DDD0762" w14:textId="77777777" w:rsidTr="009B330A">
        <w:tc>
          <w:tcPr>
            <w:tcW w:w="4644" w:type="dxa"/>
            <w:tcBorders>
              <w:top w:val="single" w:sz="4" w:space="0" w:color="auto"/>
              <w:left w:val="single" w:sz="4" w:space="0" w:color="auto"/>
              <w:bottom w:val="single" w:sz="4" w:space="0" w:color="auto"/>
              <w:right w:val="single" w:sz="4" w:space="0" w:color="auto"/>
            </w:tcBorders>
          </w:tcPr>
          <w:p w14:paraId="18FBEF71" w14:textId="77777777" w:rsidR="00A8058B" w:rsidRPr="00A15DCB" w:rsidRDefault="00A8058B" w:rsidP="009B330A">
            <w:pPr>
              <w:pStyle w:val="TAL"/>
              <w:snapToGrid w:val="0"/>
            </w:pPr>
            <w:r w:rsidRPr="00A15DCB">
              <w:t xml:space="preserve">      measId</w:t>
            </w:r>
          </w:p>
        </w:tc>
        <w:tc>
          <w:tcPr>
            <w:tcW w:w="2268" w:type="dxa"/>
            <w:tcBorders>
              <w:top w:val="single" w:sz="4" w:space="0" w:color="auto"/>
              <w:left w:val="single" w:sz="4" w:space="0" w:color="auto"/>
              <w:bottom w:val="single" w:sz="4" w:space="0" w:color="auto"/>
              <w:right w:val="single" w:sz="4" w:space="0" w:color="auto"/>
            </w:tcBorders>
          </w:tcPr>
          <w:p w14:paraId="141D845E" w14:textId="77777777" w:rsidR="00A8058B" w:rsidRPr="00A15DCB" w:rsidRDefault="00A8058B" w:rsidP="009B330A">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4B6BB41C"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DE96538" w14:textId="77777777" w:rsidR="00A8058B" w:rsidRPr="00A15DCB" w:rsidRDefault="00A8058B" w:rsidP="009B330A">
            <w:pPr>
              <w:pStyle w:val="TAL"/>
              <w:snapToGrid w:val="0"/>
            </w:pPr>
          </w:p>
        </w:tc>
      </w:tr>
      <w:tr w:rsidR="00A8058B" w:rsidRPr="00A15DCB" w14:paraId="0D12513E" w14:textId="77777777" w:rsidTr="009B330A">
        <w:tc>
          <w:tcPr>
            <w:tcW w:w="4644" w:type="dxa"/>
            <w:tcBorders>
              <w:top w:val="single" w:sz="4" w:space="0" w:color="auto"/>
              <w:left w:val="single" w:sz="4" w:space="0" w:color="auto"/>
              <w:bottom w:val="single" w:sz="4" w:space="0" w:color="auto"/>
              <w:right w:val="single" w:sz="4" w:space="0" w:color="auto"/>
            </w:tcBorders>
          </w:tcPr>
          <w:p w14:paraId="23712620" w14:textId="77777777" w:rsidR="00A8058B" w:rsidRPr="00A15DCB" w:rsidRDefault="00A8058B" w:rsidP="009B330A">
            <w:pPr>
              <w:pStyle w:val="TAL"/>
              <w:snapToGrid w:val="0"/>
            </w:pPr>
            <w:r w:rsidRPr="00A15DCB">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46D06647" w14:textId="77777777" w:rsidR="00A8058B" w:rsidRPr="00A15DCB" w:rsidRDefault="00A8058B" w:rsidP="009B330A">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43F084AA"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D1E438C" w14:textId="77777777" w:rsidR="00A8058B" w:rsidRPr="00A15DCB" w:rsidRDefault="00A8058B" w:rsidP="009B330A">
            <w:pPr>
              <w:pStyle w:val="TAL"/>
              <w:snapToGrid w:val="0"/>
            </w:pPr>
          </w:p>
        </w:tc>
      </w:tr>
      <w:tr w:rsidR="00A8058B" w:rsidRPr="00A15DCB" w14:paraId="2613ADB8" w14:textId="77777777" w:rsidTr="009B330A">
        <w:tc>
          <w:tcPr>
            <w:tcW w:w="4644" w:type="dxa"/>
            <w:tcBorders>
              <w:top w:val="single" w:sz="4" w:space="0" w:color="auto"/>
              <w:left w:val="single" w:sz="4" w:space="0" w:color="auto"/>
              <w:bottom w:val="single" w:sz="4" w:space="0" w:color="auto"/>
              <w:right w:val="single" w:sz="4" w:space="0" w:color="auto"/>
            </w:tcBorders>
          </w:tcPr>
          <w:p w14:paraId="12C362E9" w14:textId="77777777" w:rsidR="00A8058B" w:rsidRPr="00A15DCB" w:rsidRDefault="00A8058B" w:rsidP="009B330A">
            <w:pPr>
              <w:pStyle w:val="TAL"/>
              <w:snapToGrid w:val="0"/>
            </w:pPr>
            <w:r w:rsidRPr="00A15DCB">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6CB63EA3" w14:textId="77777777" w:rsidR="00A8058B" w:rsidRPr="00A15DCB" w:rsidRDefault="00A8058B" w:rsidP="009B330A">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268DE3AF"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C647CC7" w14:textId="77777777" w:rsidR="00A8058B" w:rsidRPr="00A15DCB" w:rsidRDefault="00A8058B" w:rsidP="009B330A">
            <w:pPr>
              <w:pStyle w:val="TAL"/>
              <w:snapToGrid w:val="0"/>
            </w:pPr>
          </w:p>
        </w:tc>
      </w:tr>
      <w:tr w:rsidR="00A8058B" w:rsidRPr="00A15DCB" w14:paraId="126EF05C" w14:textId="77777777" w:rsidTr="009B330A">
        <w:tc>
          <w:tcPr>
            <w:tcW w:w="4644" w:type="dxa"/>
            <w:tcBorders>
              <w:top w:val="single" w:sz="4" w:space="0" w:color="auto"/>
              <w:left w:val="single" w:sz="4" w:space="0" w:color="auto"/>
              <w:bottom w:val="single" w:sz="4" w:space="0" w:color="auto"/>
              <w:right w:val="single" w:sz="4" w:space="0" w:color="auto"/>
            </w:tcBorders>
          </w:tcPr>
          <w:p w14:paraId="5BFC3400" w14:textId="77777777" w:rsidR="00A8058B" w:rsidRPr="00A15DCB" w:rsidRDefault="00A8058B" w:rsidP="009B330A">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7563BAC4"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E00D815"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16E603D" w14:textId="77777777" w:rsidR="00A8058B" w:rsidRPr="00A15DCB" w:rsidRDefault="00A8058B" w:rsidP="009B330A">
            <w:pPr>
              <w:pStyle w:val="TAL"/>
              <w:snapToGrid w:val="0"/>
            </w:pPr>
          </w:p>
        </w:tc>
      </w:tr>
      <w:tr w:rsidR="00A8058B" w:rsidRPr="00A15DCB" w14:paraId="06E58316" w14:textId="77777777" w:rsidTr="009B330A">
        <w:tc>
          <w:tcPr>
            <w:tcW w:w="4644" w:type="dxa"/>
          </w:tcPr>
          <w:p w14:paraId="4507B7FD" w14:textId="77777777" w:rsidR="00A8058B" w:rsidRPr="00A15DCB" w:rsidRDefault="00A8058B" w:rsidP="009B330A">
            <w:pPr>
              <w:pStyle w:val="TAL"/>
              <w:snapToGrid w:val="0"/>
            </w:pPr>
            <w:r w:rsidRPr="00A15DCB">
              <w:t xml:space="preserve">  }</w:t>
            </w:r>
          </w:p>
        </w:tc>
        <w:tc>
          <w:tcPr>
            <w:tcW w:w="2268" w:type="dxa"/>
          </w:tcPr>
          <w:p w14:paraId="542A3216" w14:textId="77777777" w:rsidR="00A8058B" w:rsidRPr="00A15DCB" w:rsidRDefault="00A8058B" w:rsidP="009B330A">
            <w:pPr>
              <w:pStyle w:val="TAL"/>
              <w:snapToGrid w:val="0"/>
            </w:pPr>
          </w:p>
        </w:tc>
        <w:tc>
          <w:tcPr>
            <w:tcW w:w="1590" w:type="dxa"/>
          </w:tcPr>
          <w:p w14:paraId="71D05346" w14:textId="77777777" w:rsidR="00A8058B" w:rsidRPr="00A15DCB" w:rsidRDefault="00A8058B" w:rsidP="009B330A">
            <w:pPr>
              <w:pStyle w:val="TAL"/>
              <w:snapToGrid w:val="0"/>
            </w:pPr>
          </w:p>
        </w:tc>
        <w:tc>
          <w:tcPr>
            <w:tcW w:w="1245" w:type="dxa"/>
          </w:tcPr>
          <w:p w14:paraId="6017AA1A" w14:textId="77777777" w:rsidR="00A8058B" w:rsidRPr="00A15DCB" w:rsidRDefault="00A8058B" w:rsidP="009B330A">
            <w:pPr>
              <w:pStyle w:val="TAL"/>
              <w:snapToGrid w:val="0"/>
            </w:pPr>
          </w:p>
        </w:tc>
      </w:tr>
      <w:tr w:rsidR="00A8058B" w:rsidRPr="00A15DCB" w14:paraId="7CFA8756" w14:textId="77777777" w:rsidTr="009B330A">
        <w:tc>
          <w:tcPr>
            <w:tcW w:w="4644" w:type="dxa"/>
          </w:tcPr>
          <w:p w14:paraId="2DE29C17" w14:textId="77777777" w:rsidR="00A8058B" w:rsidRPr="00A15DCB" w:rsidRDefault="00A8058B" w:rsidP="009B330A">
            <w:pPr>
              <w:pStyle w:val="TAL"/>
              <w:snapToGrid w:val="0"/>
            </w:pPr>
            <w:r w:rsidRPr="00A15DCB">
              <w:t>}</w:t>
            </w:r>
          </w:p>
        </w:tc>
        <w:tc>
          <w:tcPr>
            <w:tcW w:w="2268" w:type="dxa"/>
          </w:tcPr>
          <w:p w14:paraId="698AE190" w14:textId="77777777" w:rsidR="00A8058B" w:rsidRPr="00A15DCB" w:rsidRDefault="00A8058B" w:rsidP="009B330A">
            <w:pPr>
              <w:pStyle w:val="TAL"/>
              <w:snapToGrid w:val="0"/>
            </w:pPr>
          </w:p>
        </w:tc>
        <w:tc>
          <w:tcPr>
            <w:tcW w:w="1590" w:type="dxa"/>
          </w:tcPr>
          <w:p w14:paraId="0FFC4EE5" w14:textId="77777777" w:rsidR="00A8058B" w:rsidRPr="00A15DCB" w:rsidRDefault="00A8058B" w:rsidP="009B330A">
            <w:pPr>
              <w:pStyle w:val="TAL"/>
              <w:snapToGrid w:val="0"/>
            </w:pPr>
          </w:p>
        </w:tc>
        <w:tc>
          <w:tcPr>
            <w:tcW w:w="1245" w:type="dxa"/>
          </w:tcPr>
          <w:p w14:paraId="5D6B6B26" w14:textId="77777777" w:rsidR="00A8058B" w:rsidRPr="00A15DCB" w:rsidRDefault="00A8058B" w:rsidP="009B330A">
            <w:pPr>
              <w:pStyle w:val="TAL"/>
              <w:snapToGrid w:val="0"/>
            </w:pPr>
          </w:p>
        </w:tc>
      </w:tr>
    </w:tbl>
    <w:p w14:paraId="3226FC15" w14:textId="77777777" w:rsidR="00A8058B" w:rsidRPr="00A15DCB" w:rsidRDefault="00A8058B" w:rsidP="00A8058B"/>
    <w:p w14:paraId="1CA185A0" w14:textId="77777777" w:rsidR="00A8058B" w:rsidRPr="00A15DCB" w:rsidRDefault="00A8058B" w:rsidP="00A8058B">
      <w:pPr>
        <w:pStyle w:val="TH"/>
      </w:pPr>
      <w:r w:rsidRPr="00A15DCB">
        <w:t xml:space="preserve">Table 7.1.1.1.29.3.3-3: </w:t>
      </w:r>
      <w:r w:rsidRPr="00A15DCB">
        <w:rPr>
          <w:i/>
        </w:rPr>
        <w:t>MeasObjectNR</w:t>
      </w:r>
      <w:r w:rsidRPr="00A15DCB">
        <w:t xml:space="preserve"> (Table 7.1.1.1.29.3.3-2)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61B6629E" w14:textId="77777777" w:rsidTr="009B330A">
        <w:tc>
          <w:tcPr>
            <w:tcW w:w="9747" w:type="dxa"/>
            <w:gridSpan w:val="4"/>
          </w:tcPr>
          <w:p w14:paraId="7B90165A" w14:textId="77777777" w:rsidR="00A8058B" w:rsidRPr="00A15DCB" w:rsidRDefault="00A8058B" w:rsidP="009B330A">
            <w:pPr>
              <w:pStyle w:val="TAH"/>
              <w:jc w:val="left"/>
              <w:rPr>
                <w:b w:val="0"/>
              </w:rPr>
            </w:pPr>
            <w:r w:rsidRPr="00A15DCB">
              <w:rPr>
                <w:b w:val="0"/>
              </w:rPr>
              <w:t>Derivation Path: TS 38.508-1 [4], Table 4.6.3-76</w:t>
            </w:r>
          </w:p>
        </w:tc>
      </w:tr>
      <w:tr w:rsidR="00A8058B" w:rsidRPr="00A15DCB" w14:paraId="2914CD9E" w14:textId="77777777" w:rsidTr="009B330A">
        <w:tc>
          <w:tcPr>
            <w:tcW w:w="4535" w:type="dxa"/>
          </w:tcPr>
          <w:p w14:paraId="2CF24534" w14:textId="77777777" w:rsidR="00A8058B" w:rsidRPr="00A15DCB" w:rsidRDefault="00A8058B" w:rsidP="009B330A">
            <w:pPr>
              <w:pStyle w:val="TAH"/>
            </w:pPr>
            <w:r w:rsidRPr="00A15DCB">
              <w:t>Information Element</w:t>
            </w:r>
          </w:p>
        </w:tc>
        <w:tc>
          <w:tcPr>
            <w:tcW w:w="2267" w:type="dxa"/>
          </w:tcPr>
          <w:p w14:paraId="6555B4C1" w14:textId="77777777" w:rsidR="00A8058B" w:rsidRPr="00A15DCB" w:rsidRDefault="00A8058B" w:rsidP="009B330A">
            <w:pPr>
              <w:pStyle w:val="TAH"/>
            </w:pPr>
            <w:r w:rsidRPr="00A15DCB">
              <w:t>Value/remark</w:t>
            </w:r>
          </w:p>
        </w:tc>
        <w:tc>
          <w:tcPr>
            <w:tcW w:w="1700" w:type="dxa"/>
          </w:tcPr>
          <w:p w14:paraId="24043A4A" w14:textId="77777777" w:rsidR="00A8058B" w:rsidRPr="00A15DCB" w:rsidRDefault="00A8058B" w:rsidP="009B330A">
            <w:pPr>
              <w:pStyle w:val="TAH"/>
            </w:pPr>
            <w:r w:rsidRPr="00A15DCB">
              <w:t>Comment</w:t>
            </w:r>
          </w:p>
        </w:tc>
        <w:tc>
          <w:tcPr>
            <w:tcW w:w="1245" w:type="dxa"/>
          </w:tcPr>
          <w:p w14:paraId="513CEB1E" w14:textId="77777777" w:rsidR="00A8058B" w:rsidRPr="00A15DCB" w:rsidRDefault="00A8058B" w:rsidP="009B330A">
            <w:pPr>
              <w:pStyle w:val="TAH"/>
            </w:pPr>
            <w:r w:rsidRPr="00A15DCB">
              <w:t>Condition</w:t>
            </w:r>
          </w:p>
        </w:tc>
      </w:tr>
      <w:tr w:rsidR="00A8058B" w:rsidRPr="00A15DCB" w14:paraId="10932BA9" w14:textId="77777777" w:rsidTr="009B330A">
        <w:tc>
          <w:tcPr>
            <w:tcW w:w="4535" w:type="dxa"/>
          </w:tcPr>
          <w:p w14:paraId="1E20F992" w14:textId="77777777" w:rsidR="00A8058B" w:rsidRPr="00A15DCB" w:rsidRDefault="00A8058B" w:rsidP="009B330A">
            <w:pPr>
              <w:pStyle w:val="TAL"/>
            </w:pPr>
            <w:r w:rsidRPr="00A15DCB">
              <w:t xml:space="preserve">MeasObjectNR::= </w:t>
            </w:r>
            <w:r w:rsidRPr="00A15DCB">
              <w:rPr>
                <w:snapToGrid w:val="0"/>
              </w:rPr>
              <w:t xml:space="preserve">SEQUENCE </w:t>
            </w:r>
            <w:r w:rsidRPr="00A15DCB">
              <w:t>{</w:t>
            </w:r>
          </w:p>
        </w:tc>
        <w:tc>
          <w:tcPr>
            <w:tcW w:w="2267" w:type="dxa"/>
          </w:tcPr>
          <w:p w14:paraId="72132157" w14:textId="77777777" w:rsidR="00A8058B" w:rsidRPr="00A15DCB" w:rsidRDefault="00A8058B" w:rsidP="009B330A">
            <w:pPr>
              <w:pStyle w:val="TAL"/>
            </w:pPr>
          </w:p>
        </w:tc>
        <w:tc>
          <w:tcPr>
            <w:tcW w:w="1700" w:type="dxa"/>
          </w:tcPr>
          <w:p w14:paraId="62F2F57F" w14:textId="77777777" w:rsidR="00A8058B" w:rsidRPr="00A15DCB" w:rsidRDefault="00A8058B" w:rsidP="009B330A">
            <w:pPr>
              <w:pStyle w:val="TAL"/>
            </w:pPr>
          </w:p>
        </w:tc>
        <w:tc>
          <w:tcPr>
            <w:tcW w:w="1245" w:type="dxa"/>
          </w:tcPr>
          <w:p w14:paraId="1DC102BF" w14:textId="77777777" w:rsidR="00A8058B" w:rsidRPr="00A15DCB" w:rsidRDefault="00A8058B" w:rsidP="009B330A">
            <w:pPr>
              <w:pStyle w:val="TAL"/>
            </w:pPr>
          </w:p>
        </w:tc>
      </w:tr>
      <w:tr w:rsidR="00A8058B" w:rsidRPr="00A15DCB" w14:paraId="4A549426" w14:textId="77777777" w:rsidTr="009B330A">
        <w:tc>
          <w:tcPr>
            <w:tcW w:w="4535" w:type="dxa"/>
          </w:tcPr>
          <w:p w14:paraId="78FEB6CD" w14:textId="77777777" w:rsidR="00A8058B" w:rsidRPr="00A15DCB" w:rsidRDefault="00A8058B" w:rsidP="009B330A">
            <w:pPr>
              <w:pStyle w:val="TAL"/>
            </w:pPr>
            <w:r w:rsidRPr="00A15DCB">
              <w:t xml:space="preserve">  ssbFrequency</w:t>
            </w:r>
          </w:p>
        </w:tc>
        <w:tc>
          <w:tcPr>
            <w:tcW w:w="2267" w:type="dxa"/>
          </w:tcPr>
          <w:p w14:paraId="5EB7D074" w14:textId="77777777" w:rsidR="00A8058B" w:rsidRPr="00A15DCB" w:rsidRDefault="00A8058B" w:rsidP="009B330A">
            <w:pPr>
              <w:pStyle w:val="TAL"/>
            </w:pPr>
            <w:r w:rsidRPr="00A15DCB">
              <w:t>ARFCN-ValueNR for SSB of NR Cell 1</w:t>
            </w:r>
          </w:p>
        </w:tc>
        <w:tc>
          <w:tcPr>
            <w:tcW w:w="1700" w:type="dxa"/>
          </w:tcPr>
          <w:p w14:paraId="4CC4E741" w14:textId="77777777" w:rsidR="00A8058B" w:rsidRPr="00A15DCB" w:rsidRDefault="00A8058B" w:rsidP="009B330A">
            <w:pPr>
              <w:pStyle w:val="TAL"/>
            </w:pPr>
          </w:p>
        </w:tc>
        <w:tc>
          <w:tcPr>
            <w:tcW w:w="1245" w:type="dxa"/>
          </w:tcPr>
          <w:p w14:paraId="38E87EC8" w14:textId="77777777" w:rsidR="00A8058B" w:rsidRPr="00A15DCB" w:rsidRDefault="00A8058B" w:rsidP="009B330A">
            <w:pPr>
              <w:pStyle w:val="TAL"/>
            </w:pPr>
          </w:p>
        </w:tc>
      </w:tr>
      <w:tr w:rsidR="00A8058B" w:rsidRPr="00A15DCB" w14:paraId="4BD6FDBF" w14:textId="77777777" w:rsidTr="009B330A">
        <w:tc>
          <w:tcPr>
            <w:tcW w:w="4535" w:type="dxa"/>
            <w:tcBorders>
              <w:top w:val="single" w:sz="4" w:space="0" w:color="auto"/>
              <w:left w:val="single" w:sz="4" w:space="0" w:color="auto"/>
              <w:bottom w:val="single" w:sz="4" w:space="0" w:color="auto"/>
              <w:right w:val="single" w:sz="4" w:space="0" w:color="auto"/>
            </w:tcBorders>
          </w:tcPr>
          <w:p w14:paraId="29C45950" w14:textId="77777777" w:rsidR="00A8058B" w:rsidRPr="00A15DCB" w:rsidRDefault="00A8058B" w:rsidP="009B330A">
            <w:pPr>
              <w:pStyle w:val="TAL"/>
            </w:pPr>
            <w:r w:rsidRPr="00A15DCB">
              <w:t xml:space="preserve">  absThreshSS-BlocksConsolidation </w:t>
            </w:r>
          </w:p>
        </w:tc>
        <w:tc>
          <w:tcPr>
            <w:tcW w:w="2267" w:type="dxa"/>
            <w:tcBorders>
              <w:top w:val="single" w:sz="4" w:space="0" w:color="auto"/>
              <w:left w:val="single" w:sz="4" w:space="0" w:color="auto"/>
              <w:bottom w:val="single" w:sz="4" w:space="0" w:color="auto"/>
              <w:right w:val="single" w:sz="4" w:space="0" w:color="auto"/>
            </w:tcBorders>
          </w:tcPr>
          <w:p w14:paraId="6CA30DEE" w14:textId="77777777" w:rsidR="00A8058B" w:rsidRPr="00A15DCB" w:rsidRDefault="00A8058B" w:rsidP="009B330A">
            <w:pPr>
              <w:pStyle w:val="TAL"/>
              <w:rPr>
                <w:rFonts w:eastAsia="MS Mincho"/>
              </w:rPr>
            </w:pPr>
            <w:r w:rsidRPr="00A15DCB">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465A4252" w14:textId="77777777" w:rsidR="00A8058B" w:rsidRPr="00A15DCB" w:rsidRDefault="00A8058B"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FAF1C22" w14:textId="77777777" w:rsidR="00A8058B" w:rsidRPr="00A15DCB" w:rsidRDefault="00A8058B" w:rsidP="009B330A">
            <w:pPr>
              <w:pStyle w:val="TAL"/>
            </w:pPr>
          </w:p>
        </w:tc>
      </w:tr>
      <w:tr w:rsidR="00A8058B" w:rsidRPr="00A15DCB" w14:paraId="0F05BA08" w14:textId="77777777" w:rsidTr="009B330A">
        <w:tc>
          <w:tcPr>
            <w:tcW w:w="4535" w:type="dxa"/>
            <w:tcBorders>
              <w:top w:val="single" w:sz="4" w:space="0" w:color="auto"/>
              <w:left w:val="single" w:sz="4" w:space="0" w:color="auto"/>
              <w:bottom w:val="single" w:sz="4" w:space="0" w:color="auto"/>
              <w:right w:val="single" w:sz="4" w:space="0" w:color="auto"/>
            </w:tcBorders>
          </w:tcPr>
          <w:p w14:paraId="11D16779" w14:textId="77777777" w:rsidR="00A8058B" w:rsidRPr="00A15DCB" w:rsidRDefault="00A8058B" w:rsidP="009B330A">
            <w:pPr>
              <w:pStyle w:val="TAL"/>
            </w:pPr>
            <w:r w:rsidRPr="00A15DCB">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297B53B1" w14:textId="77777777" w:rsidR="00A8058B" w:rsidRPr="00A15DCB" w:rsidRDefault="00A8058B" w:rsidP="009B330A">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B4672C2" w14:textId="77777777" w:rsidR="00A8058B" w:rsidRPr="00A15DCB" w:rsidRDefault="00A8058B"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58AD64ED" w14:textId="77777777" w:rsidR="00A8058B" w:rsidRPr="00A15DCB" w:rsidRDefault="00A8058B" w:rsidP="009B330A">
            <w:pPr>
              <w:pStyle w:val="TAL"/>
            </w:pPr>
          </w:p>
        </w:tc>
      </w:tr>
      <w:tr w:rsidR="00A8058B" w:rsidRPr="00A15DCB" w14:paraId="60922A16" w14:textId="77777777" w:rsidTr="009B330A">
        <w:tc>
          <w:tcPr>
            <w:tcW w:w="4535" w:type="dxa"/>
          </w:tcPr>
          <w:p w14:paraId="69BE87E4" w14:textId="77777777" w:rsidR="00A8058B" w:rsidRPr="00A15DCB" w:rsidRDefault="00A8058B" w:rsidP="009B330A">
            <w:pPr>
              <w:pStyle w:val="TAL"/>
            </w:pPr>
            <w:r w:rsidRPr="00A15DCB">
              <w:t>}</w:t>
            </w:r>
          </w:p>
        </w:tc>
        <w:tc>
          <w:tcPr>
            <w:tcW w:w="2267" w:type="dxa"/>
          </w:tcPr>
          <w:p w14:paraId="4D701E81" w14:textId="77777777" w:rsidR="00A8058B" w:rsidRPr="00A15DCB" w:rsidRDefault="00A8058B" w:rsidP="009B330A">
            <w:pPr>
              <w:pStyle w:val="TAL"/>
            </w:pPr>
          </w:p>
        </w:tc>
        <w:tc>
          <w:tcPr>
            <w:tcW w:w="1700" w:type="dxa"/>
          </w:tcPr>
          <w:p w14:paraId="614F0B2F" w14:textId="77777777" w:rsidR="00A8058B" w:rsidRPr="00A15DCB" w:rsidRDefault="00A8058B" w:rsidP="009B330A">
            <w:pPr>
              <w:pStyle w:val="TAL"/>
            </w:pPr>
          </w:p>
        </w:tc>
        <w:tc>
          <w:tcPr>
            <w:tcW w:w="1245" w:type="dxa"/>
          </w:tcPr>
          <w:p w14:paraId="306CFF7D" w14:textId="77777777" w:rsidR="00A8058B" w:rsidRPr="00A15DCB" w:rsidRDefault="00A8058B" w:rsidP="009B330A">
            <w:pPr>
              <w:pStyle w:val="TAL"/>
            </w:pPr>
          </w:p>
        </w:tc>
      </w:tr>
    </w:tbl>
    <w:p w14:paraId="6265795D" w14:textId="77777777" w:rsidR="00A8058B" w:rsidRPr="00A15DCB" w:rsidRDefault="00A8058B" w:rsidP="00A8058B"/>
    <w:p w14:paraId="69EDC9C9" w14:textId="77777777" w:rsidR="00A8058B" w:rsidRPr="00A15DCB" w:rsidRDefault="00A8058B" w:rsidP="00A8058B">
      <w:pPr>
        <w:pStyle w:val="TH"/>
        <w:rPr>
          <w:lang w:eastAsia="zh-CN"/>
        </w:rPr>
      </w:pPr>
      <w:r w:rsidRPr="00A15DCB">
        <w:lastRenderedPageBreak/>
        <w:t xml:space="preserve">Table 7.1.1.1.29.3.3-4: </w:t>
      </w:r>
      <w:r w:rsidRPr="00A15DCB">
        <w:rPr>
          <w:i/>
        </w:rPr>
        <w:t>ReportConfigNR-EventA3</w:t>
      </w:r>
      <w:r w:rsidRPr="00A15DCB">
        <w:t xml:space="preserve"> (Table 7.1.1.1.29.3.3-2)</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A8058B" w:rsidRPr="00A15DCB" w14:paraId="0F96FA36" w14:textId="77777777" w:rsidTr="009B330A">
        <w:tc>
          <w:tcPr>
            <w:tcW w:w="9747" w:type="dxa"/>
            <w:gridSpan w:val="4"/>
          </w:tcPr>
          <w:p w14:paraId="62631E87" w14:textId="77777777" w:rsidR="00A8058B" w:rsidRPr="00A15DCB" w:rsidRDefault="00A8058B" w:rsidP="009B330A">
            <w:pPr>
              <w:pStyle w:val="TAL"/>
              <w:snapToGrid w:val="0"/>
              <w:rPr>
                <w:lang w:eastAsia="ko-KR"/>
              </w:rPr>
            </w:pPr>
            <w:r w:rsidRPr="00A15DCB">
              <w:rPr>
                <w:lang w:eastAsia="ko-KR"/>
              </w:rPr>
              <w:t>Derivation Path: TS 38.5</w:t>
            </w:r>
            <w:r w:rsidRPr="00A15DCB">
              <w:t>08-1 [4] Table 4.6.3-142 with condition EVENT_A3</w:t>
            </w:r>
          </w:p>
        </w:tc>
      </w:tr>
      <w:tr w:rsidR="00A8058B" w:rsidRPr="00A15DCB" w14:paraId="0863D614" w14:textId="77777777" w:rsidTr="009B330A">
        <w:tc>
          <w:tcPr>
            <w:tcW w:w="4535" w:type="dxa"/>
          </w:tcPr>
          <w:p w14:paraId="2E09A2F0" w14:textId="77777777" w:rsidR="00A8058B" w:rsidRPr="00A15DCB" w:rsidRDefault="00A8058B" w:rsidP="009B330A">
            <w:pPr>
              <w:pStyle w:val="TAH"/>
              <w:snapToGrid w:val="0"/>
              <w:rPr>
                <w:lang w:eastAsia="ko-KR"/>
              </w:rPr>
            </w:pPr>
            <w:r w:rsidRPr="00A15DCB">
              <w:rPr>
                <w:lang w:eastAsia="ko-KR"/>
              </w:rPr>
              <w:t>Information Element</w:t>
            </w:r>
          </w:p>
        </w:tc>
        <w:tc>
          <w:tcPr>
            <w:tcW w:w="2267" w:type="dxa"/>
          </w:tcPr>
          <w:p w14:paraId="42BCA94E" w14:textId="77777777" w:rsidR="00A8058B" w:rsidRPr="00A15DCB" w:rsidRDefault="00A8058B" w:rsidP="009B330A">
            <w:pPr>
              <w:pStyle w:val="TAH"/>
              <w:snapToGrid w:val="0"/>
              <w:rPr>
                <w:lang w:eastAsia="ko-KR"/>
              </w:rPr>
            </w:pPr>
            <w:r w:rsidRPr="00A15DCB">
              <w:rPr>
                <w:lang w:eastAsia="ko-KR"/>
              </w:rPr>
              <w:t>Value/remark</w:t>
            </w:r>
          </w:p>
        </w:tc>
        <w:tc>
          <w:tcPr>
            <w:tcW w:w="1700" w:type="dxa"/>
          </w:tcPr>
          <w:p w14:paraId="5AB7E030" w14:textId="77777777" w:rsidR="00A8058B" w:rsidRPr="00A15DCB" w:rsidRDefault="00A8058B" w:rsidP="009B330A">
            <w:pPr>
              <w:pStyle w:val="TAH"/>
              <w:snapToGrid w:val="0"/>
              <w:rPr>
                <w:lang w:eastAsia="ko-KR"/>
              </w:rPr>
            </w:pPr>
            <w:r w:rsidRPr="00A15DCB">
              <w:rPr>
                <w:lang w:eastAsia="ko-KR"/>
              </w:rPr>
              <w:t>Comment</w:t>
            </w:r>
          </w:p>
        </w:tc>
        <w:tc>
          <w:tcPr>
            <w:tcW w:w="1245" w:type="dxa"/>
          </w:tcPr>
          <w:p w14:paraId="5B207CE2" w14:textId="77777777" w:rsidR="00A8058B" w:rsidRPr="00A15DCB" w:rsidRDefault="00A8058B" w:rsidP="009B330A">
            <w:pPr>
              <w:pStyle w:val="TAH"/>
              <w:snapToGrid w:val="0"/>
              <w:rPr>
                <w:lang w:eastAsia="ko-KR"/>
              </w:rPr>
            </w:pPr>
            <w:r w:rsidRPr="00A15DCB">
              <w:rPr>
                <w:lang w:eastAsia="ko-KR"/>
              </w:rPr>
              <w:t>Condition</w:t>
            </w:r>
          </w:p>
        </w:tc>
      </w:tr>
      <w:tr w:rsidR="00A8058B" w:rsidRPr="00A15DCB" w14:paraId="235D005F" w14:textId="77777777" w:rsidTr="009B330A">
        <w:tc>
          <w:tcPr>
            <w:tcW w:w="4535" w:type="dxa"/>
          </w:tcPr>
          <w:p w14:paraId="791866EC" w14:textId="77777777" w:rsidR="00A8058B" w:rsidRPr="00A15DCB" w:rsidRDefault="00A8058B" w:rsidP="009B330A">
            <w:pPr>
              <w:pStyle w:val="TAL"/>
              <w:snapToGrid w:val="0"/>
              <w:rPr>
                <w:lang w:eastAsia="ko-KR"/>
              </w:rPr>
            </w:pPr>
            <w:r w:rsidRPr="00A15DCB">
              <w:t>ReportConfigNR</w:t>
            </w:r>
            <w:r w:rsidRPr="00A15DCB">
              <w:rPr>
                <w:lang w:eastAsia="ko-KR"/>
              </w:rPr>
              <w:t xml:space="preserve"> ::= SEQUENCE {</w:t>
            </w:r>
          </w:p>
        </w:tc>
        <w:tc>
          <w:tcPr>
            <w:tcW w:w="2267" w:type="dxa"/>
          </w:tcPr>
          <w:p w14:paraId="38316BA3" w14:textId="77777777" w:rsidR="00A8058B" w:rsidRPr="00A15DCB" w:rsidRDefault="00A8058B" w:rsidP="009B330A">
            <w:pPr>
              <w:pStyle w:val="TAL"/>
              <w:snapToGrid w:val="0"/>
              <w:rPr>
                <w:lang w:eastAsia="ko-KR"/>
              </w:rPr>
            </w:pPr>
          </w:p>
        </w:tc>
        <w:tc>
          <w:tcPr>
            <w:tcW w:w="1700" w:type="dxa"/>
          </w:tcPr>
          <w:p w14:paraId="5AFB2873" w14:textId="77777777" w:rsidR="00A8058B" w:rsidRPr="00A15DCB" w:rsidRDefault="00A8058B" w:rsidP="009B330A">
            <w:pPr>
              <w:pStyle w:val="TAL"/>
              <w:snapToGrid w:val="0"/>
              <w:rPr>
                <w:lang w:eastAsia="ko-KR"/>
              </w:rPr>
            </w:pPr>
          </w:p>
        </w:tc>
        <w:tc>
          <w:tcPr>
            <w:tcW w:w="1245" w:type="dxa"/>
          </w:tcPr>
          <w:p w14:paraId="704BB49E" w14:textId="77777777" w:rsidR="00A8058B" w:rsidRPr="00A15DCB" w:rsidRDefault="00A8058B" w:rsidP="009B330A">
            <w:pPr>
              <w:pStyle w:val="TAL"/>
              <w:snapToGrid w:val="0"/>
              <w:rPr>
                <w:lang w:eastAsia="ko-KR"/>
              </w:rPr>
            </w:pPr>
          </w:p>
        </w:tc>
      </w:tr>
      <w:tr w:rsidR="00A8058B" w:rsidRPr="00A15DCB" w14:paraId="7EDF139C" w14:textId="77777777" w:rsidTr="009B330A">
        <w:tc>
          <w:tcPr>
            <w:tcW w:w="4535" w:type="dxa"/>
          </w:tcPr>
          <w:p w14:paraId="41E3F070" w14:textId="77777777" w:rsidR="00A8058B" w:rsidRPr="00A15DCB" w:rsidRDefault="00A8058B" w:rsidP="009B330A">
            <w:pPr>
              <w:pStyle w:val="TAL"/>
              <w:snapToGrid w:val="0"/>
              <w:rPr>
                <w:lang w:eastAsia="ko-KR"/>
              </w:rPr>
            </w:pPr>
            <w:r w:rsidRPr="00A15DCB">
              <w:t xml:space="preserve">  reportType CHOICE {</w:t>
            </w:r>
          </w:p>
        </w:tc>
        <w:tc>
          <w:tcPr>
            <w:tcW w:w="2267" w:type="dxa"/>
          </w:tcPr>
          <w:p w14:paraId="608BCDCE" w14:textId="77777777" w:rsidR="00A8058B" w:rsidRPr="00A15DCB" w:rsidRDefault="00A8058B" w:rsidP="009B330A">
            <w:pPr>
              <w:pStyle w:val="TAL"/>
              <w:snapToGrid w:val="0"/>
              <w:rPr>
                <w:lang w:eastAsia="ko-KR"/>
              </w:rPr>
            </w:pPr>
          </w:p>
        </w:tc>
        <w:tc>
          <w:tcPr>
            <w:tcW w:w="1700" w:type="dxa"/>
          </w:tcPr>
          <w:p w14:paraId="6E633EDC" w14:textId="77777777" w:rsidR="00A8058B" w:rsidRPr="00A15DCB" w:rsidRDefault="00A8058B" w:rsidP="009B330A">
            <w:pPr>
              <w:pStyle w:val="TAL"/>
              <w:snapToGrid w:val="0"/>
              <w:rPr>
                <w:lang w:eastAsia="ko-KR"/>
              </w:rPr>
            </w:pPr>
          </w:p>
        </w:tc>
        <w:tc>
          <w:tcPr>
            <w:tcW w:w="1245" w:type="dxa"/>
          </w:tcPr>
          <w:p w14:paraId="706F74C1" w14:textId="77777777" w:rsidR="00A8058B" w:rsidRPr="00A15DCB" w:rsidRDefault="00A8058B" w:rsidP="009B330A">
            <w:pPr>
              <w:pStyle w:val="TAL"/>
              <w:snapToGrid w:val="0"/>
              <w:rPr>
                <w:lang w:eastAsia="ko-KR"/>
              </w:rPr>
            </w:pPr>
          </w:p>
        </w:tc>
      </w:tr>
      <w:tr w:rsidR="00A8058B" w:rsidRPr="00A15DCB" w14:paraId="45683373" w14:textId="77777777" w:rsidTr="009B330A">
        <w:tc>
          <w:tcPr>
            <w:tcW w:w="4535" w:type="dxa"/>
          </w:tcPr>
          <w:p w14:paraId="4F003F7B" w14:textId="77777777" w:rsidR="00A8058B" w:rsidRPr="00A15DCB" w:rsidRDefault="00A8058B" w:rsidP="009B330A">
            <w:pPr>
              <w:pStyle w:val="TAL"/>
              <w:snapToGrid w:val="0"/>
              <w:rPr>
                <w:lang w:eastAsia="ko-KR"/>
              </w:rPr>
            </w:pPr>
            <w:r w:rsidRPr="00A15DCB">
              <w:t xml:space="preserve">    eventTriggered SEQUENCE {</w:t>
            </w:r>
          </w:p>
        </w:tc>
        <w:tc>
          <w:tcPr>
            <w:tcW w:w="2267" w:type="dxa"/>
          </w:tcPr>
          <w:p w14:paraId="57903C9B" w14:textId="77777777" w:rsidR="00A8058B" w:rsidRPr="00A15DCB" w:rsidRDefault="00A8058B" w:rsidP="009B330A">
            <w:pPr>
              <w:pStyle w:val="TAL"/>
              <w:snapToGrid w:val="0"/>
              <w:rPr>
                <w:lang w:eastAsia="ko-KR"/>
              </w:rPr>
            </w:pPr>
          </w:p>
        </w:tc>
        <w:tc>
          <w:tcPr>
            <w:tcW w:w="1700" w:type="dxa"/>
          </w:tcPr>
          <w:p w14:paraId="5371E7DD" w14:textId="77777777" w:rsidR="00A8058B" w:rsidRPr="00A15DCB" w:rsidRDefault="00A8058B" w:rsidP="009B330A">
            <w:pPr>
              <w:pStyle w:val="TAL"/>
              <w:snapToGrid w:val="0"/>
              <w:rPr>
                <w:lang w:eastAsia="ko-KR"/>
              </w:rPr>
            </w:pPr>
          </w:p>
        </w:tc>
        <w:tc>
          <w:tcPr>
            <w:tcW w:w="1245" w:type="dxa"/>
          </w:tcPr>
          <w:p w14:paraId="53D8F628" w14:textId="77777777" w:rsidR="00A8058B" w:rsidRPr="00A15DCB" w:rsidRDefault="00A8058B" w:rsidP="009B330A">
            <w:pPr>
              <w:pStyle w:val="TAL"/>
              <w:snapToGrid w:val="0"/>
              <w:rPr>
                <w:lang w:eastAsia="ko-KR"/>
              </w:rPr>
            </w:pPr>
          </w:p>
        </w:tc>
      </w:tr>
      <w:tr w:rsidR="00A8058B" w:rsidRPr="00A15DCB" w14:paraId="32C1DD9B" w14:textId="77777777" w:rsidTr="009B330A">
        <w:tc>
          <w:tcPr>
            <w:tcW w:w="4535" w:type="dxa"/>
          </w:tcPr>
          <w:p w14:paraId="498A913A" w14:textId="77777777" w:rsidR="00A8058B" w:rsidRPr="00A15DCB" w:rsidRDefault="00A8058B" w:rsidP="009B330A">
            <w:pPr>
              <w:pStyle w:val="TAL"/>
              <w:snapToGrid w:val="0"/>
              <w:rPr>
                <w:lang w:eastAsia="ko-KR"/>
              </w:rPr>
            </w:pPr>
            <w:r w:rsidRPr="00A15DCB">
              <w:rPr>
                <w:lang w:eastAsia="ko-KR"/>
              </w:rPr>
              <w:t xml:space="preserve">      eventId CHOICE {</w:t>
            </w:r>
          </w:p>
        </w:tc>
        <w:tc>
          <w:tcPr>
            <w:tcW w:w="2267" w:type="dxa"/>
          </w:tcPr>
          <w:p w14:paraId="63F23EBA" w14:textId="77777777" w:rsidR="00A8058B" w:rsidRPr="00A15DCB" w:rsidRDefault="00A8058B" w:rsidP="009B330A">
            <w:pPr>
              <w:pStyle w:val="TAL"/>
              <w:snapToGrid w:val="0"/>
              <w:rPr>
                <w:lang w:eastAsia="ko-KR"/>
              </w:rPr>
            </w:pPr>
          </w:p>
        </w:tc>
        <w:tc>
          <w:tcPr>
            <w:tcW w:w="1700" w:type="dxa"/>
          </w:tcPr>
          <w:p w14:paraId="5F5D4B8C" w14:textId="77777777" w:rsidR="00A8058B" w:rsidRPr="00A15DCB" w:rsidRDefault="00A8058B" w:rsidP="009B330A">
            <w:pPr>
              <w:pStyle w:val="TAL"/>
              <w:snapToGrid w:val="0"/>
              <w:rPr>
                <w:lang w:eastAsia="ko-KR"/>
              </w:rPr>
            </w:pPr>
          </w:p>
        </w:tc>
        <w:tc>
          <w:tcPr>
            <w:tcW w:w="1245" w:type="dxa"/>
          </w:tcPr>
          <w:p w14:paraId="19281BDE" w14:textId="77777777" w:rsidR="00A8058B" w:rsidRPr="00A15DCB" w:rsidRDefault="00A8058B" w:rsidP="009B330A">
            <w:pPr>
              <w:pStyle w:val="TAL"/>
              <w:snapToGrid w:val="0"/>
              <w:rPr>
                <w:lang w:eastAsia="ko-KR"/>
              </w:rPr>
            </w:pPr>
          </w:p>
        </w:tc>
      </w:tr>
      <w:tr w:rsidR="00A8058B" w:rsidRPr="00A15DCB" w14:paraId="7893358F" w14:textId="77777777" w:rsidTr="009B330A">
        <w:tc>
          <w:tcPr>
            <w:tcW w:w="4535" w:type="dxa"/>
          </w:tcPr>
          <w:p w14:paraId="525F4180" w14:textId="77777777" w:rsidR="00A8058B" w:rsidRPr="00A15DCB" w:rsidRDefault="00A8058B" w:rsidP="009B330A">
            <w:pPr>
              <w:pStyle w:val="TAL"/>
              <w:snapToGrid w:val="0"/>
              <w:rPr>
                <w:lang w:eastAsia="ko-KR"/>
              </w:rPr>
            </w:pPr>
            <w:r w:rsidRPr="00A15DCB">
              <w:rPr>
                <w:lang w:eastAsia="ko-KR"/>
              </w:rPr>
              <w:t xml:space="preserve">        eventA3 SEQUENCE {</w:t>
            </w:r>
          </w:p>
        </w:tc>
        <w:tc>
          <w:tcPr>
            <w:tcW w:w="2267" w:type="dxa"/>
          </w:tcPr>
          <w:p w14:paraId="2B609C33" w14:textId="77777777" w:rsidR="00A8058B" w:rsidRPr="00A15DCB" w:rsidRDefault="00A8058B" w:rsidP="009B330A">
            <w:pPr>
              <w:pStyle w:val="TAL"/>
              <w:snapToGrid w:val="0"/>
              <w:rPr>
                <w:lang w:eastAsia="ko-KR"/>
              </w:rPr>
            </w:pPr>
          </w:p>
        </w:tc>
        <w:tc>
          <w:tcPr>
            <w:tcW w:w="1700" w:type="dxa"/>
          </w:tcPr>
          <w:p w14:paraId="34551C0E" w14:textId="77777777" w:rsidR="00A8058B" w:rsidRPr="00A15DCB" w:rsidRDefault="00A8058B" w:rsidP="009B330A">
            <w:pPr>
              <w:pStyle w:val="TAL"/>
              <w:snapToGrid w:val="0"/>
              <w:rPr>
                <w:lang w:eastAsia="ko-KR"/>
              </w:rPr>
            </w:pPr>
          </w:p>
        </w:tc>
        <w:tc>
          <w:tcPr>
            <w:tcW w:w="1245" w:type="dxa"/>
          </w:tcPr>
          <w:p w14:paraId="40222286" w14:textId="77777777" w:rsidR="00A8058B" w:rsidRPr="00A15DCB" w:rsidRDefault="00A8058B" w:rsidP="009B330A">
            <w:pPr>
              <w:pStyle w:val="TAL"/>
              <w:snapToGrid w:val="0"/>
              <w:rPr>
                <w:lang w:eastAsia="ko-KR"/>
              </w:rPr>
            </w:pPr>
          </w:p>
        </w:tc>
      </w:tr>
      <w:tr w:rsidR="00A8058B" w:rsidRPr="00A15DCB" w14:paraId="2C99F502" w14:textId="77777777" w:rsidTr="009B330A">
        <w:tc>
          <w:tcPr>
            <w:tcW w:w="4535" w:type="dxa"/>
            <w:tcBorders>
              <w:bottom w:val="single" w:sz="4" w:space="0" w:color="000000"/>
            </w:tcBorders>
          </w:tcPr>
          <w:p w14:paraId="427AA8B5" w14:textId="77777777" w:rsidR="00A8058B" w:rsidRPr="00A15DCB" w:rsidRDefault="00A8058B" w:rsidP="009B330A">
            <w:pPr>
              <w:pStyle w:val="TAL"/>
              <w:snapToGrid w:val="0"/>
              <w:rPr>
                <w:lang w:eastAsia="zh-CN"/>
              </w:rPr>
            </w:pPr>
            <w:r w:rsidRPr="00A15DCB">
              <w:rPr>
                <w:lang w:eastAsia="ko-KR"/>
              </w:rPr>
              <w:t xml:space="preserve">          </w:t>
            </w:r>
            <w:r w:rsidRPr="00A15DCB">
              <w:t>a3-Offset CHOICE {</w:t>
            </w:r>
          </w:p>
        </w:tc>
        <w:tc>
          <w:tcPr>
            <w:tcW w:w="2267" w:type="dxa"/>
          </w:tcPr>
          <w:p w14:paraId="76A70809" w14:textId="77777777" w:rsidR="00A8058B" w:rsidRPr="00A15DCB" w:rsidRDefault="00A8058B" w:rsidP="009B330A">
            <w:pPr>
              <w:pStyle w:val="TAL"/>
              <w:snapToGrid w:val="0"/>
              <w:rPr>
                <w:lang w:eastAsia="ko-KR"/>
              </w:rPr>
            </w:pPr>
          </w:p>
        </w:tc>
        <w:tc>
          <w:tcPr>
            <w:tcW w:w="1700" w:type="dxa"/>
          </w:tcPr>
          <w:p w14:paraId="00EC2AC6" w14:textId="77777777" w:rsidR="00A8058B" w:rsidRPr="00A15DCB" w:rsidRDefault="00A8058B" w:rsidP="009B330A">
            <w:pPr>
              <w:pStyle w:val="TAL"/>
              <w:snapToGrid w:val="0"/>
              <w:rPr>
                <w:lang w:eastAsia="ko-KR"/>
              </w:rPr>
            </w:pPr>
          </w:p>
        </w:tc>
        <w:tc>
          <w:tcPr>
            <w:tcW w:w="1245" w:type="dxa"/>
          </w:tcPr>
          <w:p w14:paraId="7F3197D0" w14:textId="77777777" w:rsidR="00A8058B" w:rsidRPr="00A15DCB" w:rsidRDefault="00A8058B" w:rsidP="009B330A">
            <w:pPr>
              <w:pStyle w:val="TAL"/>
              <w:snapToGrid w:val="0"/>
            </w:pPr>
          </w:p>
        </w:tc>
      </w:tr>
      <w:tr w:rsidR="00A8058B" w:rsidRPr="00A15DCB" w14:paraId="1839C676" w14:textId="77777777" w:rsidTr="009B330A">
        <w:tc>
          <w:tcPr>
            <w:tcW w:w="4535" w:type="dxa"/>
            <w:tcBorders>
              <w:bottom w:val="single" w:sz="4" w:space="0" w:color="000000"/>
            </w:tcBorders>
          </w:tcPr>
          <w:p w14:paraId="29592911" w14:textId="77777777" w:rsidR="00A8058B" w:rsidRPr="00A15DCB" w:rsidRDefault="00A8058B" w:rsidP="009B330A">
            <w:pPr>
              <w:pStyle w:val="TAL"/>
              <w:snapToGrid w:val="0"/>
              <w:rPr>
                <w:lang w:eastAsia="zh-CN"/>
              </w:rPr>
            </w:pPr>
            <w:r w:rsidRPr="00A15DCB">
              <w:t xml:space="preserve">           rsrp</w:t>
            </w:r>
          </w:p>
        </w:tc>
        <w:tc>
          <w:tcPr>
            <w:tcW w:w="2267" w:type="dxa"/>
          </w:tcPr>
          <w:p w14:paraId="5C8934C2" w14:textId="77777777" w:rsidR="00A8058B" w:rsidRPr="00A15DCB" w:rsidRDefault="00A8058B" w:rsidP="009B330A">
            <w:pPr>
              <w:pStyle w:val="TAL"/>
              <w:snapToGrid w:val="0"/>
              <w:rPr>
                <w:lang w:eastAsia="ko-KR"/>
              </w:rPr>
            </w:pPr>
            <w:r w:rsidRPr="00A15DCB">
              <w:t>2</w:t>
            </w:r>
          </w:p>
        </w:tc>
        <w:tc>
          <w:tcPr>
            <w:tcW w:w="1700" w:type="dxa"/>
          </w:tcPr>
          <w:p w14:paraId="16B9F08A" w14:textId="77777777" w:rsidR="00A8058B" w:rsidRPr="00A15DCB" w:rsidRDefault="00A8058B" w:rsidP="009B330A">
            <w:pPr>
              <w:pStyle w:val="TAL"/>
              <w:snapToGrid w:val="0"/>
              <w:rPr>
                <w:lang w:eastAsia="ko-KR"/>
              </w:rPr>
            </w:pPr>
            <w:r w:rsidRPr="00A15DCB">
              <w:t>1 dB(2*0.5 dB)</w:t>
            </w:r>
          </w:p>
        </w:tc>
        <w:tc>
          <w:tcPr>
            <w:tcW w:w="1245" w:type="dxa"/>
          </w:tcPr>
          <w:p w14:paraId="764D8D7C" w14:textId="77777777" w:rsidR="00A8058B" w:rsidRPr="00A15DCB" w:rsidRDefault="00A8058B" w:rsidP="009B330A">
            <w:pPr>
              <w:pStyle w:val="TAL"/>
              <w:snapToGrid w:val="0"/>
            </w:pPr>
          </w:p>
        </w:tc>
      </w:tr>
      <w:tr w:rsidR="00A8058B" w:rsidRPr="00A15DCB" w14:paraId="27796323" w14:textId="77777777" w:rsidTr="009B330A">
        <w:tc>
          <w:tcPr>
            <w:tcW w:w="4535" w:type="dxa"/>
          </w:tcPr>
          <w:p w14:paraId="7B7F4C71" w14:textId="77777777" w:rsidR="00A8058B" w:rsidRPr="00A15DCB" w:rsidRDefault="00A8058B" w:rsidP="009B330A">
            <w:pPr>
              <w:pStyle w:val="TAL"/>
              <w:snapToGrid w:val="0"/>
            </w:pPr>
            <w:r w:rsidRPr="00A15DCB">
              <w:t xml:space="preserve">          }</w:t>
            </w:r>
          </w:p>
        </w:tc>
        <w:tc>
          <w:tcPr>
            <w:tcW w:w="2267" w:type="dxa"/>
          </w:tcPr>
          <w:p w14:paraId="5DA4985D" w14:textId="77777777" w:rsidR="00A8058B" w:rsidRPr="00A15DCB" w:rsidRDefault="00A8058B" w:rsidP="009B330A">
            <w:pPr>
              <w:pStyle w:val="TAL"/>
              <w:snapToGrid w:val="0"/>
            </w:pPr>
          </w:p>
        </w:tc>
        <w:tc>
          <w:tcPr>
            <w:tcW w:w="1700" w:type="dxa"/>
          </w:tcPr>
          <w:p w14:paraId="0E7617CE" w14:textId="77777777" w:rsidR="00A8058B" w:rsidRPr="00A15DCB" w:rsidRDefault="00A8058B" w:rsidP="009B330A">
            <w:pPr>
              <w:pStyle w:val="TAL"/>
              <w:snapToGrid w:val="0"/>
              <w:rPr>
                <w:lang w:eastAsia="zh-CN"/>
              </w:rPr>
            </w:pPr>
          </w:p>
        </w:tc>
        <w:tc>
          <w:tcPr>
            <w:tcW w:w="1245" w:type="dxa"/>
          </w:tcPr>
          <w:p w14:paraId="637C0284" w14:textId="77777777" w:rsidR="00A8058B" w:rsidRPr="00A15DCB" w:rsidRDefault="00A8058B" w:rsidP="009B330A">
            <w:pPr>
              <w:pStyle w:val="TAL"/>
              <w:snapToGrid w:val="0"/>
            </w:pPr>
          </w:p>
        </w:tc>
      </w:tr>
      <w:tr w:rsidR="00A8058B" w:rsidRPr="00A15DCB" w14:paraId="1C850AAA" w14:textId="77777777" w:rsidTr="009B330A">
        <w:tc>
          <w:tcPr>
            <w:tcW w:w="4535" w:type="dxa"/>
          </w:tcPr>
          <w:p w14:paraId="76DCFFBE" w14:textId="77777777" w:rsidR="00A8058B" w:rsidRPr="00A15DCB" w:rsidRDefault="00A8058B" w:rsidP="009B330A">
            <w:pPr>
              <w:pStyle w:val="TAL"/>
              <w:snapToGrid w:val="0"/>
              <w:rPr>
                <w:lang w:eastAsia="ko-KR"/>
              </w:rPr>
            </w:pPr>
            <w:r w:rsidRPr="00A15DCB">
              <w:rPr>
                <w:lang w:eastAsia="ko-KR"/>
              </w:rPr>
              <w:t xml:space="preserve">        }</w:t>
            </w:r>
          </w:p>
        </w:tc>
        <w:tc>
          <w:tcPr>
            <w:tcW w:w="2267" w:type="dxa"/>
          </w:tcPr>
          <w:p w14:paraId="174C078C" w14:textId="77777777" w:rsidR="00A8058B" w:rsidRPr="00A15DCB" w:rsidRDefault="00A8058B" w:rsidP="009B330A">
            <w:pPr>
              <w:pStyle w:val="TAL"/>
              <w:snapToGrid w:val="0"/>
              <w:rPr>
                <w:lang w:eastAsia="ko-KR"/>
              </w:rPr>
            </w:pPr>
          </w:p>
        </w:tc>
        <w:tc>
          <w:tcPr>
            <w:tcW w:w="1700" w:type="dxa"/>
          </w:tcPr>
          <w:p w14:paraId="5ACA5282" w14:textId="77777777" w:rsidR="00A8058B" w:rsidRPr="00A15DCB" w:rsidRDefault="00A8058B" w:rsidP="009B330A">
            <w:pPr>
              <w:pStyle w:val="TAL"/>
              <w:snapToGrid w:val="0"/>
              <w:rPr>
                <w:lang w:eastAsia="ko-KR"/>
              </w:rPr>
            </w:pPr>
          </w:p>
        </w:tc>
        <w:tc>
          <w:tcPr>
            <w:tcW w:w="1245" w:type="dxa"/>
          </w:tcPr>
          <w:p w14:paraId="1ECC3E76" w14:textId="77777777" w:rsidR="00A8058B" w:rsidRPr="00A15DCB" w:rsidRDefault="00A8058B" w:rsidP="009B330A">
            <w:pPr>
              <w:pStyle w:val="TAL"/>
              <w:snapToGrid w:val="0"/>
              <w:rPr>
                <w:lang w:eastAsia="ko-KR"/>
              </w:rPr>
            </w:pPr>
          </w:p>
        </w:tc>
      </w:tr>
      <w:tr w:rsidR="00A8058B" w:rsidRPr="00A15DCB" w14:paraId="29CB61A0" w14:textId="77777777" w:rsidTr="009B330A">
        <w:tc>
          <w:tcPr>
            <w:tcW w:w="4535" w:type="dxa"/>
          </w:tcPr>
          <w:p w14:paraId="36F6CE69" w14:textId="77777777" w:rsidR="00A8058B" w:rsidRPr="00A15DCB" w:rsidRDefault="00A8058B" w:rsidP="009B330A">
            <w:pPr>
              <w:pStyle w:val="TAL"/>
              <w:snapToGrid w:val="0"/>
              <w:rPr>
                <w:lang w:eastAsia="ko-KR"/>
              </w:rPr>
            </w:pPr>
            <w:r w:rsidRPr="00A15DCB">
              <w:rPr>
                <w:lang w:eastAsia="ko-KR"/>
              </w:rPr>
              <w:t xml:space="preserve">      }</w:t>
            </w:r>
          </w:p>
        </w:tc>
        <w:tc>
          <w:tcPr>
            <w:tcW w:w="2267" w:type="dxa"/>
          </w:tcPr>
          <w:p w14:paraId="355963E4" w14:textId="77777777" w:rsidR="00A8058B" w:rsidRPr="00A15DCB" w:rsidRDefault="00A8058B" w:rsidP="009B330A">
            <w:pPr>
              <w:pStyle w:val="TAL"/>
              <w:snapToGrid w:val="0"/>
              <w:rPr>
                <w:lang w:eastAsia="ko-KR"/>
              </w:rPr>
            </w:pPr>
          </w:p>
        </w:tc>
        <w:tc>
          <w:tcPr>
            <w:tcW w:w="1700" w:type="dxa"/>
          </w:tcPr>
          <w:p w14:paraId="415A0230" w14:textId="77777777" w:rsidR="00A8058B" w:rsidRPr="00A15DCB" w:rsidRDefault="00A8058B" w:rsidP="009B330A">
            <w:pPr>
              <w:pStyle w:val="TAL"/>
              <w:snapToGrid w:val="0"/>
              <w:rPr>
                <w:lang w:eastAsia="ko-KR"/>
              </w:rPr>
            </w:pPr>
          </w:p>
        </w:tc>
        <w:tc>
          <w:tcPr>
            <w:tcW w:w="1245" w:type="dxa"/>
          </w:tcPr>
          <w:p w14:paraId="3512B58B" w14:textId="77777777" w:rsidR="00A8058B" w:rsidRPr="00A15DCB" w:rsidRDefault="00A8058B" w:rsidP="009B330A">
            <w:pPr>
              <w:pStyle w:val="TAL"/>
              <w:snapToGrid w:val="0"/>
              <w:rPr>
                <w:lang w:eastAsia="ko-KR"/>
              </w:rPr>
            </w:pPr>
          </w:p>
        </w:tc>
      </w:tr>
      <w:tr w:rsidR="00A8058B" w:rsidRPr="00A15DCB" w14:paraId="125C2F87" w14:textId="77777777" w:rsidTr="009B330A">
        <w:tc>
          <w:tcPr>
            <w:tcW w:w="4535" w:type="dxa"/>
          </w:tcPr>
          <w:p w14:paraId="7A6CFF94" w14:textId="77777777" w:rsidR="00A8058B" w:rsidRPr="00A15DCB" w:rsidRDefault="00A8058B" w:rsidP="009B330A">
            <w:pPr>
              <w:pStyle w:val="TAL"/>
              <w:snapToGrid w:val="0"/>
              <w:rPr>
                <w:lang w:eastAsia="ko-KR"/>
              </w:rPr>
            </w:pPr>
            <w:r w:rsidRPr="00A15DCB">
              <w:rPr>
                <w:lang w:eastAsia="ko-KR"/>
              </w:rPr>
              <w:t xml:space="preserve">      reportAmount</w:t>
            </w:r>
          </w:p>
        </w:tc>
        <w:tc>
          <w:tcPr>
            <w:tcW w:w="2267" w:type="dxa"/>
          </w:tcPr>
          <w:p w14:paraId="4295C368" w14:textId="77777777" w:rsidR="00A8058B" w:rsidRPr="00A15DCB" w:rsidRDefault="00A8058B" w:rsidP="009B330A">
            <w:pPr>
              <w:pStyle w:val="TAL"/>
              <w:snapToGrid w:val="0"/>
              <w:rPr>
                <w:lang w:eastAsia="ko-KR"/>
              </w:rPr>
            </w:pPr>
            <w:r w:rsidRPr="00A15DCB">
              <w:rPr>
                <w:lang w:eastAsia="zh-CN"/>
              </w:rPr>
              <w:t>infinity</w:t>
            </w:r>
          </w:p>
        </w:tc>
        <w:tc>
          <w:tcPr>
            <w:tcW w:w="1700" w:type="dxa"/>
          </w:tcPr>
          <w:p w14:paraId="06764354" w14:textId="77777777" w:rsidR="00A8058B" w:rsidRPr="00A15DCB" w:rsidRDefault="00A8058B" w:rsidP="009B330A">
            <w:pPr>
              <w:pStyle w:val="TAL"/>
              <w:snapToGrid w:val="0"/>
              <w:rPr>
                <w:lang w:eastAsia="ko-KR"/>
              </w:rPr>
            </w:pPr>
          </w:p>
        </w:tc>
        <w:tc>
          <w:tcPr>
            <w:tcW w:w="1245" w:type="dxa"/>
          </w:tcPr>
          <w:p w14:paraId="02019921" w14:textId="77777777" w:rsidR="00A8058B" w:rsidRPr="00A15DCB" w:rsidRDefault="00A8058B" w:rsidP="009B330A">
            <w:pPr>
              <w:pStyle w:val="TAL"/>
              <w:snapToGrid w:val="0"/>
              <w:rPr>
                <w:lang w:eastAsia="ko-KR"/>
              </w:rPr>
            </w:pPr>
          </w:p>
        </w:tc>
      </w:tr>
      <w:tr w:rsidR="00A8058B" w:rsidRPr="00A15DCB" w14:paraId="124E52DE" w14:textId="77777777" w:rsidTr="009B330A">
        <w:tc>
          <w:tcPr>
            <w:tcW w:w="4535" w:type="dxa"/>
          </w:tcPr>
          <w:p w14:paraId="75980BC9" w14:textId="77777777" w:rsidR="00A8058B" w:rsidRPr="00A15DCB" w:rsidRDefault="00A8058B" w:rsidP="009B330A">
            <w:pPr>
              <w:pStyle w:val="TAL"/>
              <w:snapToGrid w:val="0"/>
              <w:rPr>
                <w:lang w:eastAsia="ko-KR"/>
              </w:rPr>
            </w:pPr>
            <w:r w:rsidRPr="00A15DCB">
              <w:rPr>
                <w:lang w:eastAsia="ko-KR"/>
              </w:rPr>
              <w:t xml:space="preserve">      </w:t>
            </w:r>
            <w:r w:rsidRPr="00A15DCB">
              <w:t>maxNrofRS-IndexesToReport</w:t>
            </w:r>
          </w:p>
        </w:tc>
        <w:tc>
          <w:tcPr>
            <w:tcW w:w="2267" w:type="dxa"/>
          </w:tcPr>
          <w:p w14:paraId="65090246" w14:textId="77777777" w:rsidR="00A8058B" w:rsidRPr="00A15DCB" w:rsidRDefault="00A8058B" w:rsidP="009B330A">
            <w:pPr>
              <w:pStyle w:val="TAL"/>
              <w:snapToGrid w:val="0"/>
              <w:rPr>
                <w:lang w:eastAsia="zh-CN"/>
              </w:rPr>
            </w:pPr>
            <w:r w:rsidRPr="00A15DCB">
              <w:rPr>
                <w:lang w:eastAsia="zh-CN"/>
              </w:rPr>
              <w:t>1</w:t>
            </w:r>
          </w:p>
        </w:tc>
        <w:tc>
          <w:tcPr>
            <w:tcW w:w="1700" w:type="dxa"/>
          </w:tcPr>
          <w:p w14:paraId="25A912C5" w14:textId="77777777" w:rsidR="00A8058B" w:rsidRPr="00A15DCB" w:rsidRDefault="00A8058B" w:rsidP="009B330A">
            <w:pPr>
              <w:pStyle w:val="TAL"/>
              <w:snapToGrid w:val="0"/>
              <w:rPr>
                <w:lang w:eastAsia="ko-KR"/>
              </w:rPr>
            </w:pPr>
          </w:p>
        </w:tc>
        <w:tc>
          <w:tcPr>
            <w:tcW w:w="1245" w:type="dxa"/>
          </w:tcPr>
          <w:p w14:paraId="6241D326" w14:textId="77777777" w:rsidR="00A8058B" w:rsidRPr="00A15DCB" w:rsidRDefault="00A8058B" w:rsidP="009B330A">
            <w:pPr>
              <w:pStyle w:val="TAL"/>
              <w:snapToGrid w:val="0"/>
              <w:rPr>
                <w:lang w:eastAsia="ko-KR"/>
              </w:rPr>
            </w:pPr>
          </w:p>
        </w:tc>
      </w:tr>
      <w:tr w:rsidR="00A8058B" w:rsidRPr="00A15DCB" w14:paraId="29DC6588" w14:textId="77777777" w:rsidTr="009B330A">
        <w:tc>
          <w:tcPr>
            <w:tcW w:w="4535" w:type="dxa"/>
          </w:tcPr>
          <w:p w14:paraId="61CDBE00" w14:textId="77777777" w:rsidR="00A8058B" w:rsidRPr="00A15DCB" w:rsidRDefault="00A8058B" w:rsidP="009B330A">
            <w:pPr>
              <w:pStyle w:val="TAL"/>
              <w:snapToGrid w:val="0"/>
              <w:rPr>
                <w:lang w:eastAsia="ko-KR"/>
              </w:rPr>
            </w:pPr>
            <w:r w:rsidRPr="00A15DCB">
              <w:rPr>
                <w:lang w:eastAsia="ko-KR"/>
              </w:rPr>
              <w:t xml:space="preserve">      </w:t>
            </w:r>
            <w:r w:rsidRPr="00A15DCB">
              <w:t>includeBeamMeasurements</w:t>
            </w:r>
          </w:p>
        </w:tc>
        <w:tc>
          <w:tcPr>
            <w:tcW w:w="2267" w:type="dxa"/>
          </w:tcPr>
          <w:p w14:paraId="2CFEFE69" w14:textId="77777777" w:rsidR="00A8058B" w:rsidRPr="00A15DCB" w:rsidRDefault="00A8058B" w:rsidP="009B330A">
            <w:pPr>
              <w:pStyle w:val="TAL"/>
              <w:snapToGrid w:val="0"/>
              <w:rPr>
                <w:lang w:eastAsia="zh-CN"/>
              </w:rPr>
            </w:pPr>
            <w:r w:rsidRPr="00A15DCB">
              <w:rPr>
                <w:lang w:eastAsia="ko-KR"/>
              </w:rPr>
              <w:t>true</w:t>
            </w:r>
          </w:p>
        </w:tc>
        <w:tc>
          <w:tcPr>
            <w:tcW w:w="1700" w:type="dxa"/>
          </w:tcPr>
          <w:p w14:paraId="4D72D803" w14:textId="77777777" w:rsidR="00A8058B" w:rsidRPr="00A15DCB" w:rsidRDefault="00A8058B" w:rsidP="009B330A">
            <w:pPr>
              <w:pStyle w:val="TAL"/>
              <w:snapToGrid w:val="0"/>
              <w:rPr>
                <w:lang w:eastAsia="ko-KR"/>
              </w:rPr>
            </w:pPr>
          </w:p>
        </w:tc>
        <w:tc>
          <w:tcPr>
            <w:tcW w:w="1245" w:type="dxa"/>
          </w:tcPr>
          <w:p w14:paraId="49D5CB13" w14:textId="77777777" w:rsidR="00A8058B" w:rsidRPr="00A15DCB" w:rsidRDefault="00A8058B" w:rsidP="009B330A">
            <w:pPr>
              <w:pStyle w:val="TAL"/>
              <w:snapToGrid w:val="0"/>
              <w:rPr>
                <w:lang w:eastAsia="ko-KR"/>
              </w:rPr>
            </w:pPr>
          </w:p>
        </w:tc>
      </w:tr>
      <w:tr w:rsidR="00A8058B" w:rsidRPr="00A15DCB" w14:paraId="76003026" w14:textId="77777777" w:rsidTr="009B330A">
        <w:tc>
          <w:tcPr>
            <w:tcW w:w="4535" w:type="dxa"/>
          </w:tcPr>
          <w:p w14:paraId="072FCCC7" w14:textId="77777777" w:rsidR="00A8058B" w:rsidRPr="00A15DCB" w:rsidRDefault="00A8058B" w:rsidP="009B330A">
            <w:pPr>
              <w:pStyle w:val="TAL"/>
              <w:snapToGrid w:val="0"/>
              <w:rPr>
                <w:lang w:eastAsia="ko-KR"/>
              </w:rPr>
            </w:pPr>
            <w:r w:rsidRPr="00A15DCB">
              <w:rPr>
                <w:lang w:eastAsia="ko-KR"/>
              </w:rPr>
              <w:t xml:space="preserve">      reportQuantityCell SEQUENCE {</w:t>
            </w:r>
          </w:p>
        </w:tc>
        <w:tc>
          <w:tcPr>
            <w:tcW w:w="2267" w:type="dxa"/>
          </w:tcPr>
          <w:p w14:paraId="4FCFB4E0" w14:textId="77777777" w:rsidR="00A8058B" w:rsidRPr="00A15DCB" w:rsidRDefault="00A8058B" w:rsidP="009B330A">
            <w:pPr>
              <w:pStyle w:val="TAL"/>
              <w:snapToGrid w:val="0"/>
              <w:rPr>
                <w:lang w:eastAsia="ko-KR"/>
              </w:rPr>
            </w:pPr>
          </w:p>
        </w:tc>
        <w:tc>
          <w:tcPr>
            <w:tcW w:w="1700" w:type="dxa"/>
          </w:tcPr>
          <w:p w14:paraId="6E5AD342" w14:textId="77777777" w:rsidR="00A8058B" w:rsidRPr="00A15DCB" w:rsidRDefault="00A8058B" w:rsidP="009B330A">
            <w:pPr>
              <w:pStyle w:val="TAL"/>
              <w:snapToGrid w:val="0"/>
              <w:rPr>
                <w:lang w:eastAsia="ko-KR"/>
              </w:rPr>
            </w:pPr>
          </w:p>
        </w:tc>
        <w:tc>
          <w:tcPr>
            <w:tcW w:w="1245" w:type="dxa"/>
          </w:tcPr>
          <w:p w14:paraId="2D677BAC" w14:textId="77777777" w:rsidR="00A8058B" w:rsidRPr="00A15DCB" w:rsidRDefault="00A8058B" w:rsidP="009B330A">
            <w:pPr>
              <w:pStyle w:val="TAL"/>
              <w:snapToGrid w:val="0"/>
              <w:rPr>
                <w:lang w:eastAsia="ko-KR"/>
              </w:rPr>
            </w:pPr>
          </w:p>
        </w:tc>
      </w:tr>
      <w:tr w:rsidR="00A8058B" w:rsidRPr="00A15DCB" w14:paraId="35E42757" w14:textId="77777777" w:rsidTr="009B330A">
        <w:tc>
          <w:tcPr>
            <w:tcW w:w="4535" w:type="dxa"/>
          </w:tcPr>
          <w:p w14:paraId="00442AA1" w14:textId="77777777" w:rsidR="00A8058B" w:rsidRPr="00A15DCB" w:rsidRDefault="00A8058B" w:rsidP="009B330A">
            <w:pPr>
              <w:pStyle w:val="TAL"/>
              <w:snapToGrid w:val="0"/>
              <w:rPr>
                <w:lang w:eastAsia="ko-KR"/>
              </w:rPr>
            </w:pPr>
            <w:r w:rsidRPr="00A15DCB">
              <w:rPr>
                <w:lang w:eastAsia="ko-KR"/>
              </w:rPr>
              <w:t xml:space="preserve">        rsrp</w:t>
            </w:r>
          </w:p>
        </w:tc>
        <w:tc>
          <w:tcPr>
            <w:tcW w:w="2267" w:type="dxa"/>
          </w:tcPr>
          <w:p w14:paraId="522409AD" w14:textId="77777777" w:rsidR="00A8058B" w:rsidRPr="00A15DCB" w:rsidRDefault="00A8058B" w:rsidP="009B330A">
            <w:pPr>
              <w:pStyle w:val="TAL"/>
              <w:snapToGrid w:val="0"/>
              <w:rPr>
                <w:lang w:eastAsia="ko-KR"/>
              </w:rPr>
            </w:pPr>
            <w:r w:rsidRPr="00A15DCB">
              <w:rPr>
                <w:lang w:eastAsia="ko-KR"/>
              </w:rPr>
              <w:t>true</w:t>
            </w:r>
          </w:p>
        </w:tc>
        <w:tc>
          <w:tcPr>
            <w:tcW w:w="1700" w:type="dxa"/>
          </w:tcPr>
          <w:p w14:paraId="4B940B9D" w14:textId="77777777" w:rsidR="00A8058B" w:rsidRPr="00A15DCB" w:rsidRDefault="00A8058B" w:rsidP="009B330A">
            <w:pPr>
              <w:pStyle w:val="TAL"/>
              <w:snapToGrid w:val="0"/>
              <w:rPr>
                <w:lang w:eastAsia="ko-KR"/>
              </w:rPr>
            </w:pPr>
          </w:p>
        </w:tc>
        <w:tc>
          <w:tcPr>
            <w:tcW w:w="1245" w:type="dxa"/>
          </w:tcPr>
          <w:p w14:paraId="098E5F21" w14:textId="77777777" w:rsidR="00A8058B" w:rsidRPr="00A15DCB" w:rsidRDefault="00A8058B" w:rsidP="009B330A">
            <w:pPr>
              <w:pStyle w:val="TAL"/>
              <w:snapToGrid w:val="0"/>
              <w:rPr>
                <w:lang w:eastAsia="ko-KR"/>
              </w:rPr>
            </w:pPr>
          </w:p>
        </w:tc>
      </w:tr>
      <w:tr w:rsidR="00A8058B" w:rsidRPr="00A15DCB" w14:paraId="4930E393" w14:textId="77777777" w:rsidTr="009B330A">
        <w:tc>
          <w:tcPr>
            <w:tcW w:w="4535" w:type="dxa"/>
          </w:tcPr>
          <w:p w14:paraId="0CC610D8" w14:textId="77777777" w:rsidR="00A8058B" w:rsidRPr="00A15DCB" w:rsidRDefault="00A8058B" w:rsidP="009B330A">
            <w:pPr>
              <w:pStyle w:val="TAL"/>
              <w:snapToGrid w:val="0"/>
              <w:rPr>
                <w:lang w:eastAsia="zh-CN"/>
              </w:rPr>
            </w:pPr>
            <w:r w:rsidRPr="00A15DCB">
              <w:rPr>
                <w:lang w:eastAsia="zh-CN"/>
              </w:rPr>
              <w:t xml:space="preserve">        rsrq</w:t>
            </w:r>
          </w:p>
        </w:tc>
        <w:tc>
          <w:tcPr>
            <w:tcW w:w="2267" w:type="dxa"/>
          </w:tcPr>
          <w:p w14:paraId="2580F8F3" w14:textId="77777777" w:rsidR="00A8058B" w:rsidRPr="00A15DCB" w:rsidRDefault="00A8058B" w:rsidP="009B330A">
            <w:pPr>
              <w:pStyle w:val="TAL"/>
              <w:snapToGrid w:val="0"/>
              <w:rPr>
                <w:lang w:eastAsia="zh-CN"/>
              </w:rPr>
            </w:pPr>
            <w:r w:rsidRPr="00A15DCB">
              <w:rPr>
                <w:lang w:eastAsia="zh-CN"/>
              </w:rPr>
              <w:t>false</w:t>
            </w:r>
          </w:p>
        </w:tc>
        <w:tc>
          <w:tcPr>
            <w:tcW w:w="1700" w:type="dxa"/>
          </w:tcPr>
          <w:p w14:paraId="5FDB4AE2" w14:textId="77777777" w:rsidR="00A8058B" w:rsidRPr="00A15DCB" w:rsidRDefault="00A8058B" w:rsidP="009B330A">
            <w:pPr>
              <w:pStyle w:val="TAL"/>
              <w:snapToGrid w:val="0"/>
              <w:rPr>
                <w:lang w:eastAsia="ko-KR"/>
              </w:rPr>
            </w:pPr>
          </w:p>
        </w:tc>
        <w:tc>
          <w:tcPr>
            <w:tcW w:w="1245" w:type="dxa"/>
          </w:tcPr>
          <w:p w14:paraId="7AD49A50" w14:textId="77777777" w:rsidR="00A8058B" w:rsidRPr="00A15DCB" w:rsidRDefault="00A8058B" w:rsidP="009B330A">
            <w:pPr>
              <w:pStyle w:val="TAL"/>
              <w:snapToGrid w:val="0"/>
              <w:rPr>
                <w:lang w:eastAsia="ko-KR"/>
              </w:rPr>
            </w:pPr>
          </w:p>
        </w:tc>
      </w:tr>
      <w:tr w:rsidR="00A8058B" w:rsidRPr="00A15DCB" w14:paraId="38744CB4" w14:textId="77777777" w:rsidTr="009B330A">
        <w:tc>
          <w:tcPr>
            <w:tcW w:w="4535" w:type="dxa"/>
          </w:tcPr>
          <w:p w14:paraId="7397699F" w14:textId="77777777" w:rsidR="00A8058B" w:rsidRPr="00A15DCB" w:rsidRDefault="00A8058B" w:rsidP="009B330A">
            <w:pPr>
              <w:pStyle w:val="TAL"/>
              <w:snapToGrid w:val="0"/>
              <w:rPr>
                <w:lang w:eastAsia="zh-CN"/>
              </w:rPr>
            </w:pPr>
            <w:r w:rsidRPr="00A15DCB">
              <w:rPr>
                <w:lang w:eastAsia="zh-CN"/>
              </w:rPr>
              <w:t xml:space="preserve">        sinr</w:t>
            </w:r>
          </w:p>
        </w:tc>
        <w:tc>
          <w:tcPr>
            <w:tcW w:w="2267" w:type="dxa"/>
          </w:tcPr>
          <w:p w14:paraId="12BBF632" w14:textId="77777777" w:rsidR="00A8058B" w:rsidRPr="00A15DCB" w:rsidRDefault="00A8058B" w:rsidP="009B330A">
            <w:pPr>
              <w:pStyle w:val="TAL"/>
              <w:snapToGrid w:val="0"/>
              <w:rPr>
                <w:lang w:eastAsia="zh-CN"/>
              </w:rPr>
            </w:pPr>
            <w:r w:rsidRPr="00A15DCB">
              <w:rPr>
                <w:lang w:eastAsia="zh-CN"/>
              </w:rPr>
              <w:t>false</w:t>
            </w:r>
          </w:p>
        </w:tc>
        <w:tc>
          <w:tcPr>
            <w:tcW w:w="1700" w:type="dxa"/>
          </w:tcPr>
          <w:p w14:paraId="4FE09256" w14:textId="77777777" w:rsidR="00A8058B" w:rsidRPr="00A15DCB" w:rsidRDefault="00A8058B" w:rsidP="009B330A">
            <w:pPr>
              <w:pStyle w:val="TAL"/>
              <w:snapToGrid w:val="0"/>
              <w:rPr>
                <w:lang w:eastAsia="ko-KR"/>
              </w:rPr>
            </w:pPr>
          </w:p>
        </w:tc>
        <w:tc>
          <w:tcPr>
            <w:tcW w:w="1245" w:type="dxa"/>
          </w:tcPr>
          <w:p w14:paraId="755AD397" w14:textId="77777777" w:rsidR="00A8058B" w:rsidRPr="00A15DCB" w:rsidRDefault="00A8058B" w:rsidP="009B330A">
            <w:pPr>
              <w:pStyle w:val="TAL"/>
              <w:snapToGrid w:val="0"/>
              <w:rPr>
                <w:lang w:eastAsia="ko-KR"/>
              </w:rPr>
            </w:pPr>
          </w:p>
        </w:tc>
      </w:tr>
      <w:tr w:rsidR="00A8058B" w:rsidRPr="00A15DCB" w14:paraId="5E84BA75" w14:textId="77777777" w:rsidTr="009B330A">
        <w:tc>
          <w:tcPr>
            <w:tcW w:w="4535" w:type="dxa"/>
          </w:tcPr>
          <w:p w14:paraId="60AF712D" w14:textId="77777777" w:rsidR="00A8058B" w:rsidRPr="00A15DCB" w:rsidRDefault="00A8058B" w:rsidP="009B330A">
            <w:pPr>
              <w:pStyle w:val="TAL"/>
              <w:snapToGrid w:val="0"/>
              <w:rPr>
                <w:lang w:eastAsia="ko-KR"/>
              </w:rPr>
            </w:pPr>
            <w:r w:rsidRPr="00A15DCB">
              <w:rPr>
                <w:lang w:eastAsia="ko-KR"/>
              </w:rPr>
              <w:t xml:space="preserve">      }</w:t>
            </w:r>
          </w:p>
        </w:tc>
        <w:tc>
          <w:tcPr>
            <w:tcW w:w="2267" w:type="dxa"/>
          </w:tcPr>
          <w:p w14:paraId="4595B8BE" w14:textId="77777777" w:rsidR="00A8058B" w:rsidRPr="00A15DCB" w:rsidRDefault="00A8058B" w:rsidP="009B330A">
            <w:pPr>
              <w:pStyle w:val="TAL"/>
              <w:snapToGrid w:val="0"/>
              <w:rPr>
                <w:lang w:eastAsia="ko-KR"/>
              </w:rPr>
            </w:pPr>
          </w:p>
        </w:tc>
        <w:tc>
          <w:tcPr>
            <w:tcW w:w="1700" w:type="dxa"/>
          </w:tcPr>
          <w:p w14:paraId="1BDD325C" w14:textId="77777777" w:rsidR="00A8058B" w:rsidRPr="00A15DCB" w:rsidRDefault="00A8058B" w:rsidP="009B330A">
            <w:pPr>
              <w:pStyle w:val="TAL"/>
              <w:snapToGrid w:val="0"/>
              <w:rPr>
                <w:lang w:eastAsia="ko-KR"/>
              </w:rPr>
            </w:pPr>
          </w:p>
        </w:tc>
        <w:tc>
          <w:tcPr>
            <w:tcW w:w="1245" w:type="dxa"/>
          </w:tcPr>
          <w:p w14:paraId="0FE1A507" w14:textId="77777777" w:rsidR="00A8058B" w:rsidRPr="00A15DCB" w:rsidRDefault="00A8058B" w:rsidP="009B330A">
            <w:pPr>
              <w:pStyle w:val="TAL"/>
              <w:snapToGrid w:val="0"/>
              <w:rPr>
                <w:lang w:eastAsia="ko-KR"/>
              </w:rPr>
            </w:pPr>
          </w:p>
        </w:tc>
      </w:tr>
      <w:tr w:rsidR="00A8058B" w:rsidRPr="00A15DCB" w14:paraId="08F43097" w14:textId="77777777" w:rsidTr="009B330A">
        <w:tc>
          <w:tcPr>
            <w:tcW w:w="4535" w:type="dxa"/>
          </w:tcPr>
          <w:p w14:paraId="24F20E32" w14:textId="77777777" w:rsidR="00A8058B" w:rsidRPr="00A15DCB" w:rsidRDefault="00A8058B" w:rsidP="009B330A">
            <w:pPr>
              <w:pStyle w:val="TAL"/>
              <w:snapToGrid w:val="0"/>
              <w:rPr>
                <w:lang w:eastAsia="ko-KR"/>
              </w:rPr>
            </w:pPr>
            <w:r w:rsidRPr="00A15DCB">
              <w:t xml:space="preserve">    }</w:t>
            </w:r>
          </w:p>
        </w:tc>
        <w:tc>
          <w:tcPr>
            <w:tcW w:w="2267" w:type="dxa"/>
          </w:tcPr>
          <w:p w14:paraId="75175905" w14:textId="77777777" w:rsidR="00A8058B" w:rsidRPr="00A15DCB" w:rsidRDefault="00A8058B" w:rsidP="009B330A">
            <w:pPr>
              <w:pStyle w:val="TAL"/>
              <w:snapToGrid w:val="0"/>
              <w:rPr>
                <w:lang w:eastAsia="ko-KR"/>
              </w:rPr>
            </w:pPr>
          </w:p>
        </w:tc>
        <w:tc>
          <w:tcPr>
            <w:tcW w:w="1700" w:type="dxa"/>
          </w:tcPr>
          <w:p w14:paraId="1BBF1240" w14:textId="77777777" w:rsidR="00A8058B" w:rsidRPr="00A15DCB" w:rsidRDefault="00A8058B" w:rsidP="009B330A">
            <w:pPr>
              <w:pStyle w:val="TAL"/>
              <w:snapToGrid w:val="0"/>
              <w:rPr>
                <w:lang w:eastAsia="ko-KR"/>
              </w:rPr>
            </w:pPr>
          </w:p>
        </w:tc>
        <w:tc>
          <w:tcPr>
            <w:tcW w:w="1245" w:type="dxa"/>
          </w:tcPr>
          <w:p w14:paraId="0C2BD76D" w14:textId="77777777" w:rsidR="00A8058B" w:rsidRPr="00A15DCB" w:rsidRDefault="00A8058B" w:rsidP="009B330A">
            <w:pPr>
              <w:pStyle w:val="TAL"/>
              <w:snapToGrid w:val="0"/>
              <w:rPr>
                <w:lang w:eastAsia="ko-KR"/>
              </w:rPr>
            </w:pPr>
          </w:p>
        </w:tc>
      </w:tr>
      <w:tr w:rsidR="00A8058B" w:rsidRPr="00A15DCB" w14:paraId="047EF3F9" w14:textId="77777777" w:rsidTr="009B330A">
        <w:tc>
          <w:tcPr>
            <w:tcW w:w="4535" w:type="dxa"/>
          </w:tcPr>
          <w:p w14:paraId="1AF8C8FB" w14:textId="77777777" w:rsidR="00A8058B" w:rsidRPr="00A15DCB" w:rsidRDefault="00A8058B" w:rsidP="009B330A">
            <w:pPr>
              <w:pStyle w:val="TAL"/>
              <w:snapToGrid w:val="0"/>
              <w:rPr>
                <w:lang w:eastAsia="ko-KR"/>
              </w:rPr>
            </w:pPr>
            <w:r w:rsidRPr="00A15DCB">
              <w:t xml:space="preserve">  }</w:t>
            </w:r>
          </w:p>
        </w:tc>
        <w:tc>
          <w:tcPr>
            <w:tcW w:w="2267" w:type="dxa"/>
          </w:tcPr>
          <w:p w14:paraId="5542FA88" w14:textId="77777777" w:rsidR="00A8058B" w:rsidRPr="00A15DCB" w:rsidRDefault="00A8058B" w:rsidP="009B330A">
            <w:pPr>
              <w:pStyle w:val="TAL"/>
              <w:snapToGrid w:val="0"/>
              <w:rPr>
                <w:lang w:eastAsia="ko-KR"/>
              </w:rPr>
            </w:pPr>
          </w:p>
        </w:tc>
        <w:tc>
          <w:tcPr>
            <w:tcW w:w="1700" w:type="dxa"/>
          </w:tcPr>
          <w:p w14:paraId="059219D6" w14:textId="77777777" w:rsidR="00A8058B" w:rsidRPr="00A15DCB" w:rsidRDefault="00A8058B" w:rsidP="009B330A">
            <w:pPr>
              <w:pStyle w:val="TAL"/>
              <w:snapToGrid w:val="0"/>
              <w:rPr>
                <w:lang w:eastAsia="ko-KR"/>
              </w:rPr>
            </w:pPr>
          </w:p>
        </w:tc>
        <w:tc>
          <w:tcPr>
            <w:tcW w:w="1245" w:type="dxa"/>
          </w:tcPr>
          <w:p w14:paraId="50F5E5D5" w14:textId="77777777" w:rsidR="00A8058B" w:rsidRPr="00A15DCB" w:rsidRDefault="00A8058B" w:rsidP="009B330A">
            <w:pPr>
              <w:pStyle w:val="TAL"/>
              <w:snapToGrid w:val="0"/>
              <w:rPr>
                <w:lang w:eastAsia="ko-KR"/>
              </w:rPr>
            </w:pPr>
          </w:p>
        </w:tc>
      </w:tr>
      <w:tr w:rsidR="00A8058B" w:rsidRPr="00A15DCB" w14:paraId="59D0EF65" w14:textId="77777777" w:rsidTr="009B330A">
        <w:tc>
          <w:tcPr>
            <w:tcW w:w="4535" w:type="dxa"/>
          </w:tcPr>
          <w:p w14:paraId="156257E6" w14:textId="77777777" w:rsidR="00A8058B" w:rsidRPr="00A15DCB" w:rsidRDefault="00A8058B" w:rsidP="009B330A">
            <w:pPr>
              <w:pStyle w:val="TAL"/>
              <w:snapToGrid w:val="0"/>
              <w:rPr>
                <w:lang w:eastAsia="ko-KR"/>
              </w:rPr>
            </w:pPr>
            <w:r w:rsidRPr="00A15DCB">
              <w:rPr>
                <w:lang w:eastAsia="ko-KR"/>
              </w:rPr>
              <w:t>}</w:t>
            </w:r>
          </w:p>
        </w:tc>
        <w:tc>
          <w:tcPr>
            <w:tcW w:w="2267" w:type="dxa"/>
          </w:tcPr>
          <w:p w14:paraId="78D2CE1F" w14:textId="77777777" w:rsidR="00A8058B" w:rsidRPr="00A15DCB" w:rsidRDefault="00A8058B" w:rsidP="009B330A">
            <w:pPr>
              <w:pStyle w:val="TAL"/>
              <w:snapToGrid w:val="0"/>
              <w:rPr>
                <w:lang w:eastAsia="ko-KR"/>
              </w:rPr>
            </w:pPr>
          </w:p>
        </w:tc>
        <w:tc>
          <w:tcPr>
            <w:tcW w:w="1700" w:type="dxa"/>
          </w:tcPr>
          <w:p w14:paraId="4A3A649C" w14:textId="77777777" w:rsidR="00A8058B" w:rsidRPr="00A15DCB" w:rsidRDefault="00A8058B" w:rsidP="009B330A">
            <w:pPr>
              <w:pStyle w:val="TAL"/>
              <w:snapToGrid w:val="0"/>
              <w:rPr>
                <w:lang w:eastAsia="ko-KR"/>
              </w:rPr>
            </w:pPr>
          </w:p>
        </w:tc>
        <w:tc>
          <w:tcPr>
            <w:tcW w:w="1245" w:type="dxa"/>
          </w:tcPr>
          <w:p w14:paraId="3D329D7F" w14:textId="77777777" w:rsidR="00A8058B" w:rsidRPr="00A15DCB" w:rsidRDefault="00A8058B" w:rsidP="009B330A">
            <w:pPr>
              <w:pStyle w:val="TAL"/>
              <w:snapToGrid w:val="0"/>
              <w:rPr>
                <w:lang w:eastAsia="ko-KR"/>
              </w:rPr>
            </w:pPr>
          </w:p>
        </w:tc>
      </w:tr>
    </w:tbl>
    <w:p w14:paraId="3F7CE2DD" w14:textId="77777777" w:rsidR="00A8058B" w:rsidRPr="00A15DCB" w:rsidRDefault="00A8058B" w:rsidP="00A8058B"/>
    <w:p w14:paraId="351804B7" w14:textId="77777777" w:rsidR="00A8058B" w:rsidRPr="00A15DCB" w:rsidRDefault="00A8058B" w:rsidP="00A8058B">
      <w:pPr>
        <w:pStyle w:val="TH"/>
      </w:pPr>
      <w:r w:rsidRPr="00A15DCB">
        <w:lastRenderedPageBreak/>
        <w:t xml:space="preserve">Table 7.1.1.1.29.3.3-5: </w:t>
      </w:r>
      <w:r w:rsidRPr="00A15DCB">
        <w:rPr>
          <w:i/>
        </w:rPr>
        <w:t>MeasurementReport</w:t>
      </w:r>
      <w:r w:rsidRPr="00A15DCB">
        <w:t xml:space="preserve"> (step 4, step 19, Table 7.1.1.1.29.3.2-3)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415"/>
        <w:gridCol w:w="1663"/>
        <w:gridCol w:w="1134"/>
      </w:tblGrid>
      <w:tr w:rsidR="00A8058B" w:rsidRPr="00A15DCB" w14:paraId="55C05D92" w14:textId="77777777" w:rsidTr="009B330A">
        <w:tc>
          <w:tcPr>
            <w:tcW w:w="9781" w:type="dxa"/>
            <w:gridSpan w:val="4"/>
          </w:tcPr>
          <w:p w14:paraId="75799E71" w14:textId="77777777" w:rsidR="00A8058B" w:rsidRPr="00A15DCB" w:rsidRDefault="00A8058B" w:rsidP="009B330A">
            <w:pPr>
              <w:pStyle w:val="TAL"/>
              <w:snapToGrid w:val="0"/>
            </w:pPr>
            <w:r w:rsidRPr="00A15DCB">
              <w:t>Derivation Path: TS 38.508-1 [4] Table 4.6.1-5A</w:t>
            </w:r>
          </w:p>
        </w:tc>
      </w:tr>
      <w:tr w:rsidR="00A8058B" w:rsidRPr="00A15DCB" w14:paraId="63CD4F88" w14:textId="77777777" w:rsidTr="009B330A">
        <w:tblPrEx>
          <w:tblCellMar>
            <w:left w:w="108" w:type="dxa"/>
            <w:right w:w="108" w:type="dxa"/>
          </w:tblCellMar>
        </w:tblPrEx>
        <w:tc>
          <w:tcPr>
            <w:tcW w:w="4569" w:type="dxa"/>
          </w:tcPr>
          <w:p w14:paraId="4FD28214" w14:textId="77777777" w:rsidR="00A8058B" w:rsidRPr="00A15DCB" w:rsidRDefault="00A8058B" w:rsidP="009B330A">
            <w:pPr>
              <w:pStyle w:val="TAH"/>
              <w:snapToGrid w:val="0"/>
            </w:pPr>
            <w:r w:rsidRPr="00A15DCB">
              <w:t>Information Element</w:t>
            </w:r>
          </w:p>
        </w:tc>
        <w:tc>
          <w:tcPr>
            <w:tcW w:w="2415" w:type="dxa"/>
          </w:tcPr>
          <w:p w14:paraId="59D52383" w14:textId="77777777" w:rsidR="00A8058B" w:rsidRPr="00A15DCB" w:rsidRDefault="00A8058B" w:rsidP="009B330A">
            <w:pPr>
              <w:pStyle w:val="TAH"/>
              <w:snapToGrid w:val="0"/>
            </w:pPr>
            <w:r w:rsidRPr="00A15DCB">
              <w:t>Value/remark</w:t>
            </w:r>
          </w:p>
        </w:tc>
        <w:tc>
          <w:tcPr>
            <w:tcW w:w="1663" w:type="dxa"/>
          </w:tcPr>
          <w:p w14:paraId="60C04828" w14:textId="77777777" w:rsidR="00A8058B" w:rsidRPr="00A15DCB" w:rsidRDefault="00A8058B" w:rsidP="009B330A">
            <w:pPr>
              <w:pStyle w:val="TAH"/>
              <w:snapToGrid w:val="0"/>
            </w:pPr>
            <w:r w:rsidRPr="00A15DCB">
              <w:t>Comment</w:t>
            </w:r>
          </w:p>
        </w:tc>
        <w:tc>
          <w:tcPr>
            <w:tcW w:w="1134" w:type="dxa"/>
          </w:tcPr>
          <w:p w14:paraId="4B9D1221" w14:textId="77777777" w:rsidR="00A8058B" w:rsidRPr="00A15DCB" w:rsidRDefault="00A8058B" w:rsidP="009B330A">
            <w:pPr>
              <w:pStyle w:val="TAH"/>
              <w:snapToGrid w:val="0"/>
            </w:pPr>
            <w:r w:rsidRPr="00A15DCB">
              <w:t>Condition</w:t>
            </w:r>
          </w:p>
        </w:tc>
      </w:tr>
      <w:tr w:rsidR="00A8058B" w:rsidRPr="00A15DCB" w14:paraId="76062620" w14:textId="77777777" w:rsidTr="009B330A">
        <w:tblPrEx>
          <w:tblCellMar>
            <w:left w:w="108" w:type="dxa"/>
            <w:right w:w="108" w:type="dxa"/>
          </w:tblCellMar>
        </w:tblPrEx>
        <w:tc>
          <w:tcPr>
            <w:tcW w:w="4569" w:type="dxa"/>
          </w:tcPr>
          <w:p w14:paraId="5671028D" w14:textId="77777777" w:rsidR="00A8058B" w:rsidRPr="00A15DCB" w:rsidRDefault="00A8058B" w:rsidP="009B330A">
            <w:pPr>
              <w:pStyle w:val="TAL"/>
              <w:snapToGrid w:val="0"/>
            </w:pPr>
            <w:r w:rsidRPr="00A15DCB">
              <w:t>MeasurementReport ::= SEQUENCE {</w:t>
            </w:r>
          </w:p>
        </w:tc>
        <w:tc>
          <w:tcPr>
            <w:tcW w:w="2415" w:type="dxa"/>
          </w:tcPr>
          <w:p w14:paraId="487BB583" w14:textId="77777777" w:rsidR="00A8058B" w:rsidRPr="00A15DCB" w:rsidRDefault="00A8058B" w:rsidP="009B330A">
            <w:pPr>
              <w:pStyle w:val="TAL"/>
              <w:snapToGrid w:val="0"/>
            </w:pPr>
          </w:p>
        </w:tc>
        <w:tc>
          <w:tcPr>
            <w:tcW w:w="1663" w:type="dxa"/>
          </w:tcPr>
          <w:p w14:paraId="4CEF37B5" w14:textId="77777777" w:rsidR="00A8058B" w:rsidRPr="00A15DCB" w:rsidRDefault="00A8058B" w:rsidP="009B330A">
            <w:pPr>
              <w:pStyle w:val="TAL"/>
              <w:snapToGrid w:val="0"/>
            </w:pPr>
          </w:p>
        </w:tc>
        <w:tc>
          <w:tcPr>
            <w:tcW w:w="1134" w:type="dxa"/>
          </w:tcPr>
          <w:p w14:paraId="103901C9" w14:textId="77777777" w:rsidR="00A8058B" w:rsidRPr="00A15DCB" w:rsidRDefault="00A8058B" w:rsidP="009B330A">
            <w:pPr>
              <w:pStyle w:val="TAL"/>
              <w:snapToGrid w:val="0"/>
            </w:pPr>
          </w:p>
        </w:tc>
      </w:tr>
      <w:tr w:rsidR="00A8058B" w:rsidRPr="00A15DCB" w14:paraId="5CA6D68D" w14:textId="77777777" w:rsidTr="009B330A">
        <w:tblPrEx>
          <w:tblCellMar>
            <w:left w:w="108" w:type="dxa"/>
            <w:right w:w="108" w:type="dxa"/>
          </w:tblCellMar>
        </w:tblPrEx>
        <w:tc>
          <w:tcPr>
            <w:tcW w:w="4569" w:type="dxa"/>
          </w:tcPr>
          <w:p w14:paraId="64F19CF9" w14:textId="77777777" w:rsidR="00A8058B" w:rsidRPr="00A15DCB" w:rsidRDefault="00A8058B" w:rsidP="009B330A">
            <w:pPr>
              <w:pStyle w:val="TAL"/>
              <w:snapToGrid w:val="0"/>
            </w:pPr>
            <w:r w:rsidRPr="00A15DCB">
              <w:t xml:space="preserve">  criticalExtensions CHOICE {</w:t>
            </w:r>
          </w:p>
        </w:tc>
        <w:tc>
          <w:tcPr>
            <w:tcW w:w="2415" w:type="dxa"/>
          </w:tcPr>
          <w:p w14:paraId="241FE655" w14:textId="77777777" w:rsidR="00A8058B" w:rsidRPr="00A15DCB" w:rsidRDefault="00A8058B" w:rsidP="009B330A">
            <w:pPr>
              <w:pStyle w:val="TAL"/>
              <w:snapToGrid w:val="0"/>
            </w:pPr>
          </w:p>
        </w:tc>
        <w:tc>
          <w:tcPr>
            <w:tcW w:w="1663" w:type="dxa"/>
          </w:tcPr>
          <w:p w14:paraId="76D4179A" w14:textId="77777777" w:rsidR="00A8058B" w:rsidRPr="00A15DCB" w:rsidRDefault="00A8058B" w:rsidP="009B330A">
            <w:pPr>
              <w:pStyle w:val="TAL"/>
              <w:snapToGrid w:val="0"/>
            </w:pPr>
          </w:p>
        </w:tc>
        <w:tc>
          <w:tcPr>
            <w:tcW w:w="1134" w:type="dxa"/>
          </w:tcPr>
          <w:p w14:paraId="419A6F26" w14:textId="77777777" w:rsidR="00A8058B" w:rsidRPr="00A15DCB" w:rsidRDefault="00A8058B" w:rsidP="009B330A">
            <w:pPr>
              <w:pStyle w:val="TAL"/>
              <w:snapToGrid w:val="0"/>
            </w:pPr>
          </w:p>
        </w:tc>
      </w:tr>
      <w:tr w:rsidR="00A8058B" w:rsidRPr="00A15DCB" w14:paraId="5D5B05DD" w14:textId="77777777" w:rsidTr="009B330A">
        <w:tblPrEx>
          <w:tblCellMar>
            <w:left w:w="108" w:type="dxa"/>
            <w:right w:w="108" w:type="dxa"/>
          </w:tblCellMar>
        </w:tblPrEx>
        <w:tc>
          <w:tcPr>
            <w:tcW w:w="4569" w:type="dxa"/>
          </w:tcPr>
          <w:p w14:paraId="0781BF96" w14:textId="77777777" w:rsidR="00A8058B" w:rsidRPr="00A15DCB" w:rsidRDefault="00A8058B" w:rsidP="009B330A">
            <w:pPr>
              <w:pStyle w:val="TAL"/>
              <w:snapToGrid w:val="0"/>
            </w:pPr>
            <w:r w:rsidRPr="00A15DCB">
              <w:t xml:space="preserve">    measurementReport SEQUENCE {</w:t>
            </w:r>
          </w:p>
        </w:tc>
        <w:tc>
          <w:tcPr>
            <w:tcW w:w="2415" w:type="dxa"/>
          </w:tcPr>
          <w:p w14:paraId="179F813C" w14:textId="77777777" w:rsidR="00A8058B" w:rsidRPr="00A15DCB" w:rsidRDefault="00A8058B" w:rsidP="009B330A">
            <w:pPr>
              <w:pStyle w:val="TAL"/>
              <w:snapToGrid w:val="0"/>
            </w:pPr>
          </w:p>
        </w:tc>
        <w:tc>
          <w:tcPr>
            <w:tcW w:w="1663" w:type="dxa"/>
          </w:tcPr>
          <w:p w14:paraId="5D2DA6EC" w14:textId="77777777" w:rsidR="00A8058B" w:rsidRPr="00A15DCB" w:rsidRDefault="00A8058B" w:rsidP="009B330A">
            <w:pPr>
              <w:pStyle w:val="TAL"/>
              <w:snapToGrid w:val="0"/>
            </w:pPr>
          </w:p>
        </w:tc>
        <w:tc>
          <w:tcPr>
            <w:tcW w:w="1134" w:type="dxa"/>
          </w:tcPr>
          <w:p w14:paraId="3B699A8E" w14:textId="77777777" w:rsidR="00A8058B" w:rsidRPr="00A15DCB" w:rsidRDefault="00A8058B" w:rsidP="009B330A">
            <w:pPr>
              <w:pStyle w:val="TAL"/>
              <w:snapToGrid w:val="0"/>
            </w:pPr>
          </w:p>
        </w:tc>
      </w:tr>
      <w:tr w:rsidR="00A8058B" w:rsidRPr="00A15DCB" w14:paraId="5DB9AED9" w14:textId="77777777" w:rsidTr="009B330A">
        <w:tblPrEx>
          <w:tblCellMar>
            <w:left w:w="108" w:type="dxa"/>
            <w:right w:w="108" w:type="dxa"/>
          </w:tblCellMar>
        </w:tblPrEx>
        <w:tc>
          <w:tcPr>
            <w:tcW w:w="4569" w:type="dxa"/>
            <w:tcBorders>
              <w:bottom w:val="single" w:sz="4" w:space="0" w:color="auto"/>
            </w:tcBorders>
          </w:tcPr>
          <w:p w14:paraId="07FCC5AE" w14:textId="77777777" w:rsidR="00A8058B" w:rsidRPr="00A15DCB" w:rsidRDefault="00A8058B" w:rsidP="009B330A">
            <w:pPr>
              <w:pStyle w:val="TAL"/>
              <w:snapToGrid w:val="0"/>
            </w:pPr>
            <w:r w:rsidRPr="00A15DCB">
              <w:t xml:space="preserve">      measResults SEQUENCE {</w:t>
            </w:r>
          </w:p>
        </w:tc>
        <w:tc>
          <w:tcPr>
            <w:tcW w:w="2415" w:type="dxa"/>
          </w:tcPr>
          <w:p w14:paraId="07386840" w14:textId="77777777" w:rsidR="00A8058B" w:rsidRPr="00A15DCB" w:rsidRDefault="00A8058B" w:rsidP="009B330A">
            <w:pPr>
              <w:pStyle w:val="TAL"/>
              <w:snapToGrid w:val="0"/>
            </w:pPr>
          </w:p>
        </w:tc>
        <w:tc>
          <w:tcPr>
            <w:tcW w:w="1663" w:type="dxa"/>
          </w:tcPr>
          <w:p w14:paraId="1A041008" w14:textId="77777777" w:rsidR="00A8058B" w:rsidRPr="00A15DCB" w:rsidRDefault="00A8058B" w:rsidP="009B330A">
            <w:pPr>
              <w:pStyle w:val="TAL"/>
              <w:snapToGrid w:val="0"/>
            </w:pPr>
          </w:p>
        </w:tc>
        <w:tc>
          <w:tcPr>
            <w:tcW w:w="1134" w:type="dxa"/>
          </w:tcPr>
          <w:p w14:paraId="28E7BFE6" w14:textId="77777777" w:rsidR="00A8058B" w:rsidRPr="00A15DCB" w:rsidRDefault="00A8058B" w:rsidP="009B330A">
            <w:pPr>
              <w:pStyle w:val="TAL"/>
              <w:snapToGrid w:val="0"/>
            </w:pPr>
          </w:p>
        </w:tc>
      </w:tr>
      <w:tr w:rsidR="00A8058B" w:rsidRPr="00A15DCB" w14:paraId="56D8CB6E" w14:textId="77777777" w:rsidTr="009B330A">
        <w:tblPrEx>
          <w:tblCellMar>
            <w:left w:w="108" w:type="dxa"/>
            <w:right w:w="108" w:type="dxa"/>
          </w:tblCellMar>
        </w:tblPrEx>
        <w:tc>
          <w:tcPr>
            <w:tcW w:w="4569" w:type="dxa"/>
            <w:tcBorders>
              <w:bottom w:val="nil"/>
            </w:tcBorders>
          </w:tcPr>
          <w:p w14:paraId="3775A1EF" w14:textId="77777777" w:rsidR="00A8058B" w:rsidRPr="00A15DCB" w:rsidRDefault="00A8058B" w:rsidP="009B330A">
            <w:pPr>
              <w:pStyle w:val="TAL"/>
              <w:snapToGrid w:val="0"/>
            </w:pPr>
            <w:r w:rsidRPr="00A15DCB">
              <w:t xml:space="preserve">        measId</w:t>
            </w:r>
          </w:p>
        </w:tc>
        <w:tc>
          <w:tcPr>
            <w:tcW w:w="2415" w:type="dxa"/>
          </w:tcPr>
          <w:p w14:paraId="36D22544" w14:textId="77777777" w:rsidR="00A8058B" w:rsidRPr="00A15DCB" w:rsidRDefault="00A8058B" w:rsidP="009B330A">
            <w:pPr>
              <w:pStyle w:val="TAL"/>
              <w:snapToGrid w:val="0"/>
            </w:pPr>
            <w:r w:rsidRPr="00A15DCB">
              <w:t>1</w:t>
            </w:r>
          </w:p>
        </w:tc>
        <w:tc>
          <w:tcPr>
            <w:tcW w:w="1663" w:type="dxa"/>
          </w:tcPr>
          <w:p w14:paraId="36EC7A92" w14:textId="77777777" w:rsidR="00A8058B" w:rsidRPr="00A15DCB" w:rsidRDefault="00A8058B" w:rsidP="009B330A">
            <w:pPr>
              <w:pStyle w:val="TAL"/>
              <w:snapToGrid w:val="0"/>
            </w:pPr>
          </w:p>
        </w:tc>
        <w:tc>
          <w:tcPr>
            <w:tcW w:w="1134" w:type="dxa"/>
          </w:tcPr>
          <w:p w14:paraId="2926F6DA" w14:textId="77777777" w:rsidR="00A8058B" w:rsidRPr="00A15DCB" w:rsidRDefault="00A8058B" w:rsidP="009B330A">
            <w:pPr>
              <w:pStyle w:val="TAL"/>
              <w:snapToGrid w:val="0"/>
              <w:rPr>
                <w:lang w:eastAsia="zh-CN"/>
              </w:rPr>
            </w:pPr>
          </w:p>
        </w:tc>
      </w:tr>
      <w:tr w:rsidR="00A8058B" w:rsidRPr="00A15DCB" w14:paraId="0E2A6CD0" w14:textId="77777777" w:rsidTr="009B330A">
        <w:tblPrEx>
          <w:tblCellMar>
            <w:left w:w="108" w:type="dxa"/>
            <w:right w:w="108" w:type="dxa"/>
          </w:tblCellMar>
        </w:tblPrEx>
        <w:tc>
          <w:tcPr>
            <w:tcW w:w="4569" w:type="dxa"/>
            <w:tcBorders>
              <w:bottom w:val="single" w:sz="4" w:space="0" w:color="auto"/>
            </w:tcBorders>
          </w:tcPr>
          <w:p w14:paraId="56012AAE" w14:textId="77777777" w:rsidR="00A8058B" w:rsidRPr="00A15DCB" w:rsidRDefault="00A8058B" w:rsidP="009B330A">
            <w:pPr>
              <w:pStyle w:val="TAL"/>
              <w:snapToGrid w:val="0"/>
            </w:pPr>
            <w:r w:rsidRPr="00A15DCB">
              <w:t xml:space="preserve">        measResultServingMOList SEQUENCE (SIZE (1..maxNrofServingCells)) OF MeasResultServMO {</w:t>
            </w:r>
          </w:p>
        </w:tc>
        <w:tc>
          <w:tcPr>
            <w:tcW w:w="2415" w:type="dxa"/>
          </w:tcPr>
          <w:p w14:paraId="05CF2863" w14:textId="77777777" w:rsidR="00A8058B" w:rsidRPr="00A15DCB" w:rsidRDefault="00A8058B" w:rsidP="009B330A">
            <w:pPr>
              <w:pStyle w:val="TAL"/>
              <w:snapToGrid w:val="0"/>
            </w:pPr>
            <w:r w:rsidRPr="00A15DCB">
              <w:t>1 entry</w:t>
            </w:r>
          </w:p>
        </w:tc>
        <w:tc>
          <w:tcPr>
            <w:tcW w:w="1663" w:type="dxa"/>
          </w:tcPr>
          <w:p w14:paraId="774D02E7" w14:textId="77777777" w:rsidR="00A8058B" w:rsidRPr="00A15DCB" w:rsidRDefault="00A8058B" w:rsidP="009B330A">
            <w:pPr>
              <w:pStyle w:val="TAL"/>
              <w:snapToGrid w:val="0"/>
            </w:pPr>
          </w:p>
        </w:tc>
        <w:tc>
          <w:tcPr>
            <w:tcW w:w="1134" w:type="dxa"/>
          </w:tcPr>
          <w:p w14:paraId="607546CF" w14:textId="77777777" w:rsidR="00A8058B" w:rsidRPr="00A15DCB" w:rsidRDefault="00A8058B" w:rsidP="009B330A">
            <w:pPr>
              <w:pStyle w:val="TAL"/>
              <w:snapToGrid w:val="0"/>
            </w:pPr>
          </w:p>
        </w:tc>
      </w:tr>
      <w:tr w:rsidR="00A8058B" w:rsidRPr="00A15DCB" w14:paraId="5B437B18" w14:textId="77777777" w:rsidTr="009B330A">
        <w:tblPrEx>
          <w:tblCellMar>
            <w:left w:w="108" w:type="dxa"/>
            <w:right w:w="108" w:type="dxa"/>
          </w:tblCellMar>
        </w:tblPrEx>
        <w:tc>
          <w:tcPr>
            <w:tcW w:w="4569" w:type="dxa"/>
            <w:tcBorders>
              <w:bottom w:val="nil"/>
            </w:tcBorders>
          </w:tcPr>
          <w:p w14:paraId="0C9D1379" w14:textId="77777777" w:rsidR="00A8058B" w:rsidRPr="00A15DCB" w:rsidRDefault="00A8058B" w:rsidP="009B330A">
            <w:pPr>
              <w:pStyle w:val="TAL"/>
              <w:snapToGrid w:val="0"/>
            </w:pPr>
            <w:r w:rsidRPr="00A15DCB">
              <w:t xml:space="preserve">          MeasResultServMO[1] </w:t>
            </w:r>
            <w:r w:rsidRPr="00A15DCB">
              <w:rPr>
                <w:snapToGrid w:val="0"/>
              </w:rPr>
              <w:t xml:space="preserve">SEQUENCE </w:t>
            </w:r>
            <w:r w:rsidRPr="00A15DCB">
              <w:t>{</w:t>
            </w:r>
          </w:p>
        </w:tc>
        <w:tc>
          <w:tcPr>
            <w:tcW w:w="2415" w:type="dxa"/>
          </w:tcPr>
          <w:p w14:paraId="0100CD5F" w14:textId="77777777" w:rsidR="00A8058B" w:rsidRPr="00A15DCB" w:rsidRDefault="00A8058B" w:rsidP="009B330A">
            <w:pPr>
              <w:pStyle w:val="TAL"/>
              <w:snapToGrid w:val="0"/>
              <w:rPr>
                <w:lang w:eastAsia="zh-CN"/>
              </w:rPr>
            </w:pPr>
          </w:p>
        </w:tc>
        <w:tc>
          <w:tcPr>
            <w:tcW w:w="1663" w:type="dxa"/>
          </w:tcPr>
          <w:p w14:paraId="16D362C5" w14:textId="77777777" w:rsidR="00A8058B" w:rsidRPr="00A15DCB" w:rsidRDefault="00A8058B" w:rsidP="009B330A">
            <w:pPr>
              <w:pStyle w:val="TAL"/>
              <w:snapToGrid w:val="0"/>
            </w:pPr>
            <w:r w:rsidRPr="00A15DCB">
              <w:t>entry 1</w:t>
            </w:r>
          </w:p>
        </w:tc>
        <w:tc>
          <w:tcPr>
            <w:tcW w:w="1134" w:type="dxa"/>
          </w:tcPr>
          <w:p w14:paraId="4680EE51" w14:textId="77777777" w:rsidR="00A8058B" w:rsidRPr="00A15DCB" w:rsidRDefault="00A8058B" w:rsidP="009B330A">
            <w:pPr>
              <w:pStyle w:val="TAL"/>
              <w:snapToGrid w:val="0"/>
            </w:pPr>
          </w:p>
        </w:tc>
      </w:tr>
      <w:tr w:rsidR="00A8058B" w:rsidRPr="00A15DCB" w14:paraId="0A197F00" w14:textId="77777777" w:rsidTr="009B330A">
        <w:tblPrEx>
          <w:tblCellMar>
            <w:left w:w="108" w:type="dxa"/>
            <w:right w:w="108" w:type="dxa"/>
          </w:tblCellMar>
        </w:tblPrEx>
        <w:tc>
          <w:tcPr>
            <w:tcW w:w="4569" w:type="dxa"/>
            <w:vMerge w:val="restart"/>
          </w:tcPr>
          <w:p w14:paraId="46D62BD3" w14:textId="77777777" w:rsidR="00A8058B" w:rsidRPr="00A15DCB" w:rsidRDefault="00A8058B" w:rsidP="009B330A">
            <w:pPr>
              <w:pStyle w:val="TAL"/>
              <w:snapToGrid w:val="0"/>
            </w:pPr>
            <w:r w:rsidRPr="00A15DCB">
              <w:t xml:space="preserve">            servCellId</w:t>
            </w:r>
          </w:p>
        </w:tc>
        <w:tc>
          <w:tcPr>
            <w:tcW w:w="2415" w:type="dxa"/>
          </w:tcPr>
          <w:p w14:paraId="215C0AE8" w14:textId="77777777" w:rsidR="00A8058B" w:rsidRPr="00A15DCB" w:rsidRDefault="00A8058B" w:rsidP="009B330A">
            <w:pPr>
              <w:pStyle w:val="TAL"/>
              <w:snapToGrid w:val="0"/>
            </w:pPr>
            <w:r w:rsidRPr="00A15DCB">
              <w:rPr>
                <w:lang w:eastAsia="zh-CN"/>
              </w:rPr>
              <w:t>ServCellIndex of NR Cell 1</w:t>
            </w:r>
          </w:p>
        </w:tc>
        <w:tc>
          <w:tcPr>
            <w:tcW w:w="1663" w:type="dxa"/>
          </w:tcPr>
          <w:p w14:paraId="631B242C" w14:textId="77777777" w:rsidR="00A8058B" w:rsidRPr="00A15DCB" w:rsidRDefault="00A8058B" w:rsidP="009B330A">
            <w:pPr>
              <w:pStyle w:val="TAL"/>
              <w:snapToGrid w:val="0"/>
            </w:pPr>
          </w:p>
        </w:tc>
        <w:tc>
          <w:tcPr>
            <w:tcW w:w="1134" w:type="dxa"/>
          </w:tcPr>
          <w:p w14:paraId="2347872D" w14:textId="77777777" w:rsidR="00A8058B" w:rsidRPr="00A15DCB" w:rsidRDefault="00A8058B" w:rsidP="009B330A">
            <w:pPr>
              <w:pStyle w:val="TAL"/>
              <w:snapToGrid w:val="0"/>
              <w:rPr>
                <w:lang w:eastAsia="zh-CN"/>
              </w:rPr>
            </w:pPr>
            <w:r w:rsidRPr="00A15DCB">
              <w:rPr>
                <w:lang w:eastAsia="zh-CN"/>
              </w:rPr>
              <w:t>Step 4</w:t>
            </w:r>
          </w:p>
        </w:tc>
      </w:tr>
      <w:tr w:rsidR="00A8058B" w:rsidRPr="00A15DCB" w14:paraId="0C9F0CA2" w14:textId="77777777" w:rsidTr="009B330A">
        <w:tblPrEx>
          <w:tblCellMar>
            <w:left w:w="108" w:type="dxa"/>
            <w:right w:w="108" w:type="dxa"/>
          </w:tblCellMar>
        </w:tblPrEx>
        <w:tc>
          <w:tcPr>
            <w:tcW w:w="4569" w:type="dxa"/>
            <w:vMerge/>
            <w:tcBorders>
              <w:bottom w:val="nil"/>
            </w:tcBorders>
          </w:tcPr>
          <w:p w14:paraId="0F29D894" w14:textId="77777777" w:rsidR="00A8058B" w:rsidRPr="00A15DCB" w:rsidRDefault="00A8058B" w:rsidP="009B330A">
            <w:pPr>
              <w:pStyle w:val="TAL"/>
              <w:snapToGrid w:val="0"/>
            </w:pPr>
          </w:p>
        </w:tc>
        <w:tc>
          <w:tcPr>
            <w:tcW w:w="2415" w:type="dxa"/>
          </w:tcPr>
          <w:p w14:paraId="5366545F" w14:textId="77777777" w:rsidR="00A8058B" w:rsidRPr="00A15DCB" w:rsidRDefault="00A8058B" w:rsidP="009B330A">
            <w:pPr>
              <w:pStyle w:val="TAL"/>
              <w:snapToGrid w:val="0"/>
              <w:rPr>
                <w:lang w:eastAsia="zh-CN"/>
              </w:rPr>
            </w:pPr>
            <w:r w:rsidRPr="00A15DCB">
              <w:rPr>
                <w:lang w:eastAsia="zh-CN"/>
              </w:rPr>
              <w:t>ServCellIndex of NR Cell 2</w:t>
            </w:r>
          </w:p>
        </w:tc>
        <w:tc>
          <w:tcPr>
            <w:tcW w:w="1663" w:type="dxa"/>
          </w:tcPr>
          <w:p w14:paraId="17BF999B" w14:textId="77777777" w:rsidR="00A8058B" w:rsidRPr="00A15DCB" w:rsidRDefault="00A8058B" w:rsidP="009B330A">
            <w:pPr>
              <w:pStyle w:val="TAL"/>
              <w:snapToGrid w:val="0"/>
            </w:pPr>
          </w:p>
        </w:tc>
        <w:tc>
          <w:tcPr>
            <w:tcW w:w="1134" w:type="dxa"/>
          </w:tcPr>
          <w:p w14:paraId="2C7481A9" w14:textId="77777777" w:rsidR="00A8058B" w:rsidRPr="00A15DCB" w:rsidRDefault="00A8058B" w:rsidP="009B330A">
            <w:pPr>
              <w:pStyle w:val="TAL"/>
              <w:snapToGrid w:val="0"/>
            </w:pPr>
            <w:r w:rsidRPr="00A15DCB">
              <w:rPr>
                <w:lang w:eastAsia="zh-CN"/>
              </w:rPr>
              <w:t>Step 19</w:t>
            </w:r>
          </w:p>
        </w:tc>
      </w:tr>
      <w:tr w:rsidR="00A8058B" w:rsidRPr="00A15DCB" w14:paraId="15ACDBA3" w14:textId="77777777" w:rsidTr="009B330A">
        <w:tblPrEx>
          <w:tblCellMar>
            <w:left w:w="108" w:type="dxa"/>
            <w:right w:w="108" w:type="dxa"/>
          </w:tblCellMar>
        </w:tblPrEx>
        <w:tc>
          <w:tcPr>
            <w:tcW w:w="4569" w:type="dxa"/>
            <w:tcBorders>
              <w:bottom w:val="single" w:sz="4" w:space="0" w:color="auto"/>
            </w:tcBorders>
          </w:tcPr>
          <w:p w14:paraId="4CB46D54" w14:textId="77777777" w:rsidR="00A8058B" w:rsidRPr="00A15DCB" w:rsidRDefault="00A8058B" w:rsidP="009B330A">
            <w:pPr>
              <w:pStyle w:val="TAL"/>
              <w:snapToGrid w:val="0"/>
            </w:pPr>
            <w:r w:rsidRPr="00A15DCB">
              <w:t xml:space="preserve">            measResultServingCell SEQUENCE {</w:t>
            </w:r>
          </w:p>
        </w:tc>
        <w:tc>
          <w:tcPr>
            <w:tcW w:w="2415" w:type="dxa"/>
          </w:tcPr>
          <w:p w14:paraId="40D31E7C" w14:textId="77777777" w:rsidR="00A8058B" w:rsidRPr="00A15DCB" w:rsidRDefault="00A8058B" w:rsidP="009B330A">
            <w:pPr>
              <w:pStyle w:val="TAL"/>
              <w:snapToGrid w:val="0"/>
            </w:pPr>
          </w:p>
        </w:tc>
        <w:tc>
          <w:tcPr>
            <w:tcW w:w="1663" w:type="dxa"/>
          </w:tcPr>
          <w:p w14:paraId="7E455542" w14:textId="77777777" w:rsidR="00A8058B" w:rsidRPr="00A15DCB" w:rsidRDefault="00A8058B" w:rsidP="009B330A">
            <w:pPr>
              <w:pStyle w:val="TAL"/>
              <w:snapToGrid w:val="0"/>
            </w:pPr>
          </w:p>
        </w:tc>
        <w:tc>
          <w:tcPr>
            <w:tcW w:w="1134" w:type="dxa"/>
          </w:tcPr>
          <w:p w14:paraId="44E4B97D" w14:textId="77777777" w:rsidR="00A8058B" w:rsidRPr="00A15DCB" w:rsidRDefault="00A8058B" w:rsidP="009B330A">
            <w:pPr>
              <w:pStyle w:val="TAL"/>
              <w:snapToGrid w:val="0"/>
            </w:pPr>
          </w:p>
        </w:tc>
      </w:tr>
      <w:tr w:rsidR="00A8058B" w:rsidRPr="00A15DCB" w14:paraId="2706E02A" w14:textId="77777777" w:rsidTr="009B330A">
        <w:tblPrEx>
          <w:tblCellMar>
            <w:left w:w="108" w:type="dxa"/>
            <w:right w:w="108" w:type="dxa"/>
          </w:tblCellMar>
        </w:tblPrEx>
        <w:tc>
          <w:tcPr>
            <w:tcW w:w="4569" w:type="dxa"/>
            <w:vMerge w:val="restart"/>
          </w:tcPr>
          <w:p w14:paraId="2372ACEC" w14:textId="77777777" w:rsidR="00A8058B" w:rsidRPr="00A15DCB" w:rsidRDefault="00A8058B" w:rsidP="009B330A">
            <w:pPr>
              <w:pStyle w:val="TAL"/>
              <w:snapToGrid w:val="0"/>
            </w:pPr>
            <w:r w:rsidRPr="00A15DCB">
              <w:t xml:space="preserve">              physCellId</w:t>
            </w:r>
          </w:p>
        </w:tc>
        <w:tc>
          <w:tcPr>
            <w:tcW w:w="2415" w:type="dxa"/>
          </w:tcPr>
          <w:p w14:paraId="01608FC3" w14:textId="77777777" w:rsidR="00A8058B" w:rsidRPr="00A15DCB" w:rsidRDefault="00A8058B" w:rsidP="009B330A">
            <w:pPr>
              <w:pStyle w:val="TAL"/>
              <w:snapToGrid w:val="0"/>
            </w:pPr>
            <w:r w:rsidRPr="00A15DCB">
              <w:t>PCI of NR Cell 1</w:t>
            </w:r>
          </w:p>
        </w:tc>
        <w:tc>
          <w:tcPr>
            <w:tcW w:w="1663" w:type="dxa"/>
          </w:tcPr>
          <w:p w14:paraId="7077DDE4" w14:textId="77777777" w:rsidR="00A8058B" w:rsidRPr="00A15DCB" w:rsidRDefault="00A8058B" w:rsidP="009B330A">
            <w:pPr>
              <w:pStyle w:val="TAL"/>
              <w:snapToGrid w:val="0"/>
            </w:pPr>
          </w:p>
        </w:tc>
        <w:tc>
          <w:tcPr>
            <w:tcW w:w="1134" w:type="dxa"/>
          </w:tcPr>
          <w:p w14:paraId="41885A8E" w14:textId="77777777" w:rsidR="00A8058B" w:rsidRPr="00A15DCB" w:rsidRDefault="00A8058B" w:rsidP="009B330A">
            <w:pPr>
              <w:pStyle w:val="TAL"/>
              <w:snapToGrid w:val="0"/>
            </w:pPr>
            <w:r w:rsidRPr="00A15DCB">
              <w:rPr>
                <w:lang w:eastAsia="zh-CN"/>
              </w:rPr>
              <w:t>Step 4</w:t>
            </w:r>
          </w:p>
        </w:tc>
      </w:tr>
      <w:tr w:rsidR="00A8058B" w:rsidRPr="00A15DCB" w14:paraId="76F02B15" w14:textId="77777777" w:rsidTr="009B330A">
        <w:tblPrEx>
          <w:tblCellMar>
            <w:left w:w="108" w:type="dxa"/>
            <w:right w:w="108" w:type="dxa"/>
          </w:tblCellMar>
        </w:tblPrEx>
        <w:tc>
          <w:tcPr>
            <w:tcW w:w="4569" w:type="dxa"/>
            <w:vMerge/>
            <w:tcBorders>
              <w:bottom w:val="nil"/>
            </w:tcBorders>
          </w:tcPr>
          <w:p w14:paraId="4DD27849" w14:textId="77777777" w:rsidR="00A8058B" w:rsidRPr="00A15DCB" w:rsidRDefault="00A8058B" w:rsidP="009B330A">
            <w:pPr>
              <w:pStyle w:val="TAL"/>
              <w:snapToGrid w:val="0"/>
            </w:pPr>
          </w:p>
        </w:tc>
        <w:tc>
          <w:tcPr>
            <w:tcW w:w="2415" w:type="dxa"/>
          </w:tcPr>
          <w:p w14:paraId="1E5D57DF" w14:textId="77777777" w:rsidR="00A8058B" w:rsidRPr="00A15DCB" w:rsidRDefault="00A8058B" w:rsidP="009B330A">
            <w:pPr>
              <w:pStyle w:val="TAL"/>
              <w:snapToGrid w:val="0"/>
            </w:pPr>
            <w:r w:rsidRPr="00A15DCB">
              <w:t>PCI of NR Cell 2</w:t>
            </w:r>
          </w:p>
        </w:tc>
        <w:tc>
          <w:tcPr>
            <w:tcW w:w="1663" w:type="dxa"/>
          </w:tcPr>
          <w:p w14:paraId="7E00C732" w14:textId="77777777" w:rsidR="00A8058B" w:rsidRPr="00A15DCB" w:rsidRDefault="00A8058B" w:rsidP="009B330A">
            <w:pPr>
              <w:pStyle w:val="TAL"/>
              <w:snapToGrid w:val="0"/>
            </w:pPr>
          </w:p>
        </w:tc>
        <w:tc>
          <w:tcPr>
            <w:tcW w:w="1134" w:type="dxa"/>
          </w:tcPr>
          <w:p w14:paraId="7EE6CA69" w14:textId="77777777" w:rsidR="00A8058B" w:rsidRPr="00A15DCB" w:rsidRDefault="00A8058B" w:rsidP="009B330A">
            <w:pPr>
              <w:pStyle w:val="TAL"/>
              <w:snapToGrid w:val="0"/>
            </w:pPr>
            <w:r w:rsidRPr="00A15DCB">
              <w:rPr>
                <w:lang w:eastAsia="zh-CN"/>
              </w:rPr>
              <w:t>Step 19</w:t>
            </w:r>
          </w:p>
        </w:tc>
      </w:tr>
      <w:tr w:rsidR="00A8058B" w:rsidRPr="00A15DCB" w14:paraId="158B68F6" w14:textId="77777777" w:rsidTr="009B330A">
        <w:tblPrEx>
          <w:tblCellMar>
            <w:left w:w="108" w:type="dxa"/>
            <w:right w:w="108" w:type="dxa"/>
          </w:tblCellMar>
        </w:tblPrEx>
        <w:tc>
          <w:tcPr>
            <w:tcW w:w="4569" w:type="dxa"/>
          </w:tcPr>
          <w:p w14:paraId="76B1B817" w14:textId="77777777" w:rsidR="00A8058B" w:rsidRPr="00A15DCB" w:rsidRDefault="00A8058B" w:rsidP="009B330A">
            <w:pPr>
              <w:pStyle w:val="TAL"/>
              <w:snapToGrid w:val="0"/>
            </w:pPr>
            <w:r w:rsidRPr="00A15DCB">
              <w:t xml:space="preserve">              measResult SEQUENCE {</w:t>
            </w:r>
          </w:p>
        </w:tc>
        <w:tc>
          <w:tcPr>
            <w:tcW w:w="2415" w:type="dxa"/>
          </w:tcPr>
          <w:p w14:paraId="1AF0471D" w14:textId="77777777" w:rsidR="00A8058B" w:rsidRPr="00A15DCB" w:rsidRDefault="00A8058B" w:rsidP="009B330A">
            <w:pPr>
              <w:pStyle w:val="TAL"/>
              <w:snapToGrid w:val="0"/>
            </w:pPr>
          </w:p>
        </w:tc>
        <w:tc>
          <w:tcPr>
            <w:tcW w:w="1663" w:type="dxa"/>
          </w:tcPr>
          <w:p w14:paraId="0EE4E7A6" w14:textId="77777777" w:rsidR="00A8058B" w:rsidRPr="00A15DCB" w:rsidRDefault="00A8058B" w:rsidP="009B330A">
            <w:pPr>
              <w:pStyle w:val="TAL"/>
              <w:snapToGrid w:val="0"/>
            </w:pPr>
          </w:p>
        </w:tc>
        <w:tc>
          <w:tcPr>
            <w:tcW w:w="1134" w:type="dxa"/>
          </w:tcPr>
          <w:p w14:paraId="7E97830C" w14:textId="77777777" w:rsidR="00A8058B" w:rsidRPr="00A15DCB" w:rsidRDefault="00A8058B" w:rsidP="009B330A">
            <w:pPr>
              <w:pStyle w:val="TAL"/>
              <w:snapToGrid w:val="0"/>
            </w:pPr>
          </w:p>
        </w:tc>
      </w:tr>
      <w:tr w:rsidR="00A8058B" w:rsidRPr="00A15DCB" w14:paraId="4BC889F3" w14:textId="77777777" w:rsidTr="009B330A">
        <w:tblPrEx>
          <w:tblCellMar>
            <w:left w:w="108" w:type="dxa"/>
            <w:right w:w="108" w:type="dxa"/>
          </w:tblCellMar>
        </w:tblPrEx>
        <w:tc>
          <w:tcPr>
            <w:tcW w:w="4569" w:type="dxa"/>
          </w:tcPr>
          <w:p w14:paraId="204653C0" w14:textId="77777777" w:rsidR="00A8058B" w:rsidRPr="00A15DCB" w:rsidRDefault="00A8058B" w:rsidP="009B330A">
            <w:pPr>
              <w:pStyle w:val="TAL"/>
              <w:snapToGrid w:val="0"/>
            </w:pPr>
            <w:r w:rsidRPr="00A15DCB">
              <w:t xml:space="preserve">                cellResults SEQUENCE {</w:t>
            </w:r>
          </w:p>
        </w:tc>
        <w:tc>
          <w:tcPr>
            <w:tcW w:w="2415" w:type="dxa"/>
          </w:tcPr>
          <w:p w14:paraId="4507B0EF" w14:textId="77777777" w:rsidR="00A8058B" w:rsidRPr="00A15DCB" w:rsidRDefault="00A8058B" w:rsidP="009B330A">
            <w:pPr>
              <w:pStyle w:val="TAL"/>
              <w:snapToGrid w:val="0"/>
            </w:pPr>
          </w:p>
        </w:tc>
        <w:tc>
          <w:tcPr>
            <w:tcW w:w="1663" w:type="dxa"/>
          </w:tcPr>
          <w:p w14:paraId="531BA5E7" w14:textId="77777777" w:rsidR="00A8058B" w:rsidRPr="00A15DCB" w:rsidRDefault="00A8058B" w:rsidP="009B330A">
            <w:pPr>
              <w:pStyle w:val="TAL"/>
              <w:snapToGrid w:val="0"/>
            </w:pPr>
          </w:p>
        </w:tc>
        <w:tc>
          <w:tcPr>
            <w:tcW w:w="1134" w:type="dxa"/>
          </w:tcPr>
          <w:p w14:paraId="66B86A07" w14:textId="77777777" w:rsidR="00A8058B" w:rsidRPr="00A15DCB" w:rsidRDefault="00A8058B" w:rsidP="009B330A">
            <w:pPr>
              <w:pStyle w:val="TAL"/>
              <w:snapToGrid w:val="0"/>
            </w:pPr>
          </w:p>
        </w:tc>
      </w:tr>
      <w:tr w:rsidR="00A8058B" w:rsidRPr="00A15DCB" w14:paraId="3A1DA5D1" w14:textId="77777777" w:rsidTr="009B330A">
        <w:tblPrEx>
          <w:tblCellMar>
            <w:left w:w="108" w:type="dxa"/>
            <w:right w:w="108" w:type="dxa"/>
          </w:tblCellMar>
        </w:tblPrEx>
        <w:tc>
          <w:tcPr>
            <w:tcW w:w="4569" w:type="dxa"/>
          </w:tcPr>
          <w:p w14:paraId="67610F55" w14:textId="77777777" w:rsidR="00A8058B" w:rsidRPr="00A15DCB" w:rsidRDefault="00A8058B" w:rsidP="009B330A">
            <w:pPr>
              <w:pStyle w:val="TAL"/>
              <w:snapToGrid w:val="0"/>
            </w:pPr>
            <w:r w:rsidRPr="00A15DCB">
              <w:t xml:space="preserve">                  resultsSSB-Cell SEQUENCE {</w:t>
            </w:r>
          </w:p>
        </w:tc>
        <w:tc>
          <w:tcPr>
            <w:tcW w:w="2415" w:type="dxa"/>
          </w:tcPr>
          <w:p w14:paraId="11962AD7" w14:textId="77777777" w:rsidR="00A8058B" w:rsidRPr="00A15DCB" w:rsidRDefault="00A8058B" w:rsidP="009B330A">
            <w:pPr>
              <w:pStyle w:val="TAL"/>
              <w:snapToGrid w:val="0"/>
            </w:pPr>
          </w:p>
        </w:tc>
        <w:tc>
          <w:tcPr>
            <w:tcW w:w="1663" w:type="dxa"/>
          </w:tcPr>
          <w:p w14:paraId="48F6305A" w14:textId="77777777" w:rsidR="00A8058B" w:rsidRPr="00A15DCB" w:rsidRDefault="00A8058B" w:rsidP="009B330A">
            <w:pPr>
              <w:pStyle w:val="TAL"/>
              <w:snapToGrid w:val="0"/>
            </w:pPr>
          </w:p>
        </w:tc>
        <w:tc>
          <w:tcPr>
            <w:tcW w:w="1134" w:type="dxa"/>
          </w:tcPr>
          <w:p w14:paraId="27A9DA04" w14:textId="77777777" w:rsidR="00A8058B" w:rsidRPr="00A15DCB" w:rsidRDefault="00A8058B" w:rsidP="009B330A">
            <w:pPr>
              <w:pStyle w:val="TAL"/>
              <w:snapToGrid w:val="0"/>
            </w:pPr>
          </w:p>
        </w:tc>
      </w:tr>
      <w:tr w:rsidR="00A8058B" w:rsidRPr="00A15DCB" w14:paraId="4EF6E3EF" w14:textId="77777777" w:rsidTr="009B330A">
        <w:tblPrEx>
          <w:tblCellMar>
            <w:left w:w="108" w:type="dxa"/>
            <w:right w:w="108" w:type="dxa"/>
          </w:tblCellMar>
        </w:tblPrEx>
        <w:tc>
          <w:tcPr>
            <w:tcW w:w="4569" w:type="dxa"/>
          </w:tcPr>
          <w:p w14:paraId="1E6F1F04" w14:textId="77777777" w:rsidR="00A8058B" w:rsidRPr="00A15DCB" w:rsidRDefault="00A8058B" w:rsidP="009B330A">
            <w:pPr>
              <w:pStyle w:val="TAL"/>
              <w:snapToGrid w:val="0"/>
            </w:pPr>
            <w:r w:rsidRPr="00A15DCB">
              <w:t xml:space="preserve">                    rsrp</w:t>
            </w:r>
          </w:p>
        </w:tc>
        <w:tc>
          <w:tcPr>
            <w:tcW w:w="2415" w:type="dxa"/>
          </w:tcPr>
          <w:p w14:paraId="280598FF" w14:textId="77777777" w:rsidR="00A8058B" w:rsidRPr="00A15DCB" w:rsidRDefault="00A8058B" w:rsidP="009B330A">
            <w:pPr>
              <w:pStyle w:val="TAL"/>
              <w:snapToGrid w:val="0"/>
            </w:pPr>
            <w:r w:rsidRPr="00A15DCB">
              <w:t>(0..127)</w:t>
            </w:r>
          </w:p>
        </w:tc>
        <w:tc>
          <w:tcPr>
            <w:tcW w:w="1663" w:type="dxa"/>
          </w:tcPr>
          <w:p w14:paraId="79CB3F7B" w14:textId="77777777" w:rsidR="00A8058B" w:rsidRPr="00A15DCB" w:rsidRDefault="00A8058B" w:rsidP="009B330A">
            <w:pPr>
              <w:pStyle w:val="TAL"/>
              <w:snapToGrid w:val="0"/>
            </w:pPr>
          </w:p>
        </w:tc>
        <w:tc>
          <w:tcPr>
            <w:tcW w:w="1134" w:type="dxa"/>
          </w:tcPr>
          <w:p w14:paraId="054F5184" w14:textId="77777777" w:rsidR="00A8058B" w:rsidRPr="00A15DCB" w:rsidRDefault="00A8058B" w:rsidP="009B330A">
            <w:pPr>
              <w:pStyle w:val="TAL"/>
              <w:snapToGrid w:val="0"/>
            </w:pPr>
          </w:p>
        </w:tc>
      </w:tr>
      <w:tr w:rsidR="00A8058B" w:rsidRPr="00A15DCB" w14:paraId="29B4A659" w14:textId="77777777" w:rsidTr="009B330A">
        <w:tblPrEx>
          <w:tblCellMar>
            <w:left w:w="108" w:type="dxa"/>
            <w:right w:w="108" w:type="dxa"/>
          </w:tblCellMar>
        </w:tblPrEx>
        <w:tc>
          <w:tcPr>
            <w:tcW w:w="4569" w:type="dxa"/>
          </w:tcPr>
          <w:p w14:paraId="70931D64" w14:textId="77777777" w:rsidR="00A8058B" w:rsidRPr="00A15DCB" w:rsidRDefault="00A8058B" w:rsidP="009B330A">
            <w:pPr>
              <w:pStyle w:val="TAL"/>
              <w:snapToGrid w:val="0"/>
            </w:pPr>
            <w:r w:rsidRPr="00A15DCB">
              <w:t xml:space="preserve">                    rsrq</w:t>
            </w:r>
          </w:p>
        </w:tc>
        <w:tc>
          <w:tcPr>
            <w:tcW w:w="2415" w:type="dxa"/>
          </w:tcPr>
          <w:p w14:paraId="56DB6FCD" w14:textId="77777777" w:rsidR="00A8058B" w:rsidRPr="00A15DCB" w:rsidRDefault="00A8058B" w:rsidP="009B330A">
            <w:pPr>
              <w:pStyle w:val="TAL"/>
              <w:snapToGrid w:val="0"/>
            </w:pPr>
            <w:r w:rsidRPr="00A15DCB">
              <w:t>(0..127)</w:t>
            </w:r>
          </w:p>
        </w:tc>
        <w:tc>
          <w:tcPr>
            <w:tcW w:w="1663" w:type="dxa"/>
          </w:tcPr>
          <w:p w14:paraId="3B5CE9A8" w14:textId="77777777" w:rsidR="00A8058B" w:rsidRPr="00A15DCB" w:rsidRDefault="00A8058B" w:rsidP="009B330A">
            <w:pPr>
              <w:pStyle w:val="TAL"/>
              <w:snapToGrid w:val="0"/>
            </w:pPr>
          </w:p>
        </w:tc>
        <w:tc>
          <w:tcPr>
            <w:tcW w:w="1134" w:type="dxa"/>
          </w:tcPr>
          <w:p w14:paraId="767CB83B" w14:textId="77777777" w:rsidR="00A8058B" w:rsidRPr="00A15DCB" w:rsidRDefault="00A8058B" w:rsidP="009B330A">
            <w:pPr>
              <w:pStyle w:val="TAL"/>
              <w:snapToGrid w:val="0"/>
            </w:pPr>
          </w:p>
        </w:tc>
      </w:tr>
      <w:tr w:rsidR="00A8058B" w:rsidRPr="00A15DCB" w14:paraId="6380B1E0" w14:textId="77777777" w:rsidTr="009B330A">
        <w:tblPrEx>
          <w:tblCellMar>
            <w:left w:w="108" w:type="dxa"/>
            <w:right w:w="108" w:type="dxa"/>
          </w:tblCellMar>
        </w:tblPrEx>
        <w:tc>
          <w:tcPr>
            <w:tcW w:w="4569" w:type="dxa"/>
            <w:vMerge w:val="restart"/>
            <w:tcBorders>
              <w:top w:val="single" w:sz="4" w:space="0" w:color="auto"/>
              <w:left w:val="single" w:sz="4" w:space="0" w:color="auto"/>
              <w:right w:val="single" w:sz="4" w:space="0" w:color="auto"/>
            </w:tcBorders>
          </w:tcPr>
          <w:p w14:paraId="125E6200" w14:textId="77777777" w:rsidR="00A8058B" w:rsidRPr="00A15DCB" w:rsidRDefault="00A8058B" w:rsidP="009B330A">
            <w:pPr>
              <w:pStyle w:val="TAL"/>
              <w:snapToGrid w:val="0"/>
            </w:pPr>
            <w:r w:rsidRPr="00A15DCB">
              <w:t xml:space="preserve">                    sinr</w:t>
            </w:r>
          </w:p>
        </w:tc>
        <w:tc>
          <w:tcPr>
            <w:tcW w:w="2415" w:type="dxa"/>
            <w:tcBorders>
              <w:top w:val="single" w:sz="4" w:space="0" w:color="auto"/>
              <w:left w:val="single" w:sz="4" w:space="0" w:color="auto"/>
              <w:bottom w:val="single" w:sz="4" w:space="0" w:color="auto"/>
              <w:right w:val="single" w:sz="4" w:space="0" w:color="auto"/>
            </w:tcBorders>
          </w:tcPr>
          <w:p w14:paraId="49E26048" w14:textId="77777777" w:rsidR="00A8058B" w:rsidRPr="00A15DCB" w:rsidRDefault="00A8058B" w:rsidP="009B330A">
            <w:pPr>
              <w:pStyle w:val="TAL"/>
              <w:snapToGrid w:val="0"/>
            </w:pPr>
            <w:r w:rsidRPr="00A15DCB">
              <w:t>Not present</w:t>
            </w:r>
          </w:p>
        </w:tc>
        <w:tc>
          <w:tcPr>
            <w:tcW w:w="1663" w:type="dxa"/>
            <w:tcBorders>
              <w:top w:val="single" w:sz="4" w:space="0" w:color="auto"/>
              <w:left w:val="single" w:sz="4" w:space="0" w:color="auto"/>
              <w:bottom w:val="single" w:sz="4" w:space="0" w:color="auto"/>
              <w:right w:val="single" w:sz="4" w:space="0" w:color="auto"/>
            </w:tcBorders>
          </w:tcPr>
          <w:p w14:paraId="0C949289" w14:textId="77777777" w:rsidR="00A8058B" w:rsidRPr="00A15DCB" w:rsidRDefault="00A8058B"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3AC64638" w14:textId="77777777" w:rsidR="00A8058B" w:rsidRPr="00A15DCB" w:rsidRDefault="00A8058B" w:rsidP="009B330A">
            <w:pPr>
              <w:pStyle w:val="TAL"/>
              <w:snapToGrid w:val="0"/>
            </w:pPr>
          </w:p>
        </w:tc>
      </w:tr>
      <w:tr w:rsidR="00A8058B" w:rsidRPr="00A15DCB" w14:paraId="6F3BBD67" w14:textId="77777777" w:rsidTr="009B330A">
        <w:tblPrEx>
          <w:tblCellMar>
            <w:left w:w="108" w:type="dxa"/>
            <w:right w:w="108" w:type="dxa"/>
          </w:tblCellMar>
        </w:tblPrEx>
        <w:tc>
          <w:tcPr>
            <w:tcW w:w="4569" w:type="dxa"/>
            <w:vMerge/>
            <w:tcBorders>
              <w:left w:val="single" w:sz="4" w:space="0" w:color="auto"/>
              <w:bottom w:val="single" w:sz="4" w:space="0" w:color="auto"/>
              <w:right w:val="single" w:sz="4" w:space="0" w:color="auto"/>
            </w:tcBorders>
          </w:tcPr>
          <w:p w14:paraId="5B34CEEA" w14:textId="77777777" w:rsidR="00A8058B" w:rsidRPr="00A15DCB" w:rsidRDefault="00A8058B" w:rsidP="009B330A">
            <w:pPr>
              <w:pStyle w:val="TAL"/>
              <w:snapToGrid w:val="0"/>
            </w:pPr>
          </w:p>
        </w:tc>
        <w:tc>
          <w:tcPr>
            <w:tcW w:w="2415" w:type="dxa"/>
            <w:tcBorders>
              <w:top w:val="single" w:sz="4" w:space="0" w:color="auto"/>
              <w:left w:val="single" w:sz="4" w:space="0" w:color="auto"/>
              <w:bottom w:val="single" w:sz="4" w:space="0" w:color="auto"/>
              <w:right w:val="single" w:sz="4" w:space="0" w:color="auto"/>
            </w:tcBorders>
          </w:tcPr>
          <w:p w14:paraId="13F2E078" w14:textId="77777777" w:rsidR="00A8058B" w:rsidRPr="00A15DCB" w:rsidRDefault="00A8058B" w:rsidP="009B330A">
            <w:pPr>
              <w:pStyle w:val="TAL"/>
              <w:snapToGrid w:val="0"/>
            </w:pPr>
            <w:r w:rsidRPr="00A15DCB">
              <w:t>Not checked</w:t>
            </w:r>
          </w:p>
        </w:tc>
        <w:tc>
          <w:tcPr>
            <w:tcW w:w="1663" w:type="dxa"/>
            <w:tcBorders>
              <w:top w:val="single" w:sz="4" w:space="0" w:color="auto"/>
              <w:left w:val="single" w:sz="4" w:space="0" w:color="auto"/>
              <w:bottom w:val="single" w:sz="4" w:space="0" w:color="auto"/>
              <w:right w:val="single" w:sz="4" w:space="0" w:color="auto"/>
            </w:tcBorders>
          </w:tcPr>
          <w:p w14:paraId="679A1FED" w14:textId="77777777" w:rsidR="00A8058B" w:rsidRPr="00A15DCB" w:rsidRDefault="00A8058B"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1EC7BA1D" w14:textId="77777777" w:rsidR="00A8058B" w:rsidRPr="00A15DCB" w:rsidRDefault="00A8058B" w:rsidP="009B330A">
            <w:pPr>
              <w:pStyle w:val="TAL"/>
              <w:snapToGrid w:val="0"/>
            </w:pPr>
            <w:r w:rsidRPr="00A15DCB">
              <w:rPr>
                <w:lang w:eastAsia="zh-CN"/>
              </w:rPr>
              <w:t>pc_ss_SINR_Meas</w:t>
            </w:r>
          </w:p>
        </w:tc>
      </w:tr>
      <w:tr w:rsidR="00A8058B" w:rsidRPr="00A15DCB" w14:paraId="4B4D43C8" w14:textId="77777777" w:rsidTr="009B330A">
        <w:tblPrEx>
          <w:tblCellMar>
            <w:left w:w="108" w:type="dxa"/>
            <w:right w:w="108" w:type="dxa"/>
          </w:tblCellMar>
        </w:tblPrEx>
        <w:tc>
          <w:tcPr>
            <w:tcW w:w="4569" w:type="dxa"/>
          </w:tcPr>
          <w:p w14:paraId="61DE1493" w14:textId="77777777" w:rsidR="00A8058B" w:rsidRPr="00A15DCB" w:rsidRDefault="00A8058B" w:rsidP="009B330A">
            <w:pPr>
              <w:pStyle w:val="TAL"/>
              <w:snapToGrid w:val="0"/>
            </w:pPr>
            <w:r w:rsidRPr="00A15DCB">
              <w:t xml:space="preserve">                  }</w:t>
            </w:r>
          </w:p>
        </w:tc>
        <w:tc>
          <w:tcPr>
            <w:tcW w:w="2415" w:type="dxa"/>
          </w:tcPr>
          <w:p w14:paraId="1FC8247F" w14:textId="77777777" w:rsidR="00A8058B" w:rsidRPr="00A15DCB" w:rsidRDefault="00A8058B" w:rsidP="009B330A">
            <w:pPr>
              <w:pStyle w:val="TAL"/>
              <w:snapToGrid w:val="0"/>
            </w:pPr>
          </w:p>
        </w:tc>
        <w:tc>
          <w:tcPr>
            <w:tcW w:w="1663" w:type="dxa"/>
          </w:tcPr>
          <w:p w14:paraId="5C2CCE7D" w14:textId="77777777" w:rsidR="00A8058B" w:rsidRPr="00A15DCB" w:rsidRDefault="00A8058B" w:rsidP="009B330A">
            <w:pPr>
              <w:pStyle w:val="TAL"/>
              <w:snapToGrid w:val="0"/>
            </w:pPr>
          </w:p>
        </w:tc>
        <w:tc>
          <w:tcPr>
            <w:tcW w:w="1134" w:type="dxa"/>
          </w:tcPr>
          <w:p w14:paraId="3DFA6DA6" w14:textId="77777777" w:rsidR="00A8058B" w:rsidRPr="00A15DCB" w:rsidRDefault="00A8058B" w:rsidP="009B330A">
            <w:pPr>
              <w:pStyle w:val="TAL"/>
              <w:snapToGrid w:val="0"/>
            </w:pPr>
          </w:p>
        </w:tc>
      </w:tr>
      <w:tr w:rsidR="00A8058B" w:rsidRPr="00A15DCB" w14:paraId="4B46664F" w14:textId="77777777" w:rsidTr="009B330A">
        <w:tblPrEx>
          <w:tblCellMar>
            <w:left w:w="108" w:type="dxa"/>
            <w:right w:w="108" w:type="dxa"/>
          </w:tblCellMar>
        </w:tblPrEx>
        <w:tc>
          <w:tcPr>
            <w:tcW w:w="4569" w:type="dxa"/>
          </w:tcPr>
          <w:p w14:paraId="6E2E3E9F" w14:textId="77777777" w:rsidR="00A8058B" w:rsidRPr="00A15DCB" w:rsidRDefault="00A8058B" w:rsidP="009B330A">
            <w:pPr>
              <w:pStyle w:val="TAL"/>
              <w:snapToGrid w:val="0"/>
            </w:pPr>
            <w:r w:rsidRPr="00A15DCB">
              <w:t xml:space="preserve">                }</w:t>
            </w:r>
          </w:p>
        </w:tc>
        <w:tc>
          <w:tcPr>
            <w:tcW w:w="2415" w:type="dxa"/>
          </w:tcPr>
          <w:p w14:paraId="7F255A56" w14:textId="77777777" w:rsidR="00A8058B" w:rsidRPr="00A15DCB" w:rsidRDefault="00A8058B" w:rsidP="009B330A">
            <w:pPr>
              <w:pStyle w:val="TAL"/>
              <w:snapToGrid w:val="0"/>
            </w:pPr>
          </w:p>
        </w:tc>
        <w:tc>
          <w:tcPr>
            <w:tcW w:w="1663" w:type="dxa"/>
          </w:tcPr>
          <w:p w14:paraId="570789C1" w14:textId="77777777" w:rsidR="00A8058B" w:rsidRPr="00A15DCB" w:rsidRDefault="00A8058B" w:rsidP="009B330A">
            <w:pPr>
              <w:pStyle w:val="TAL"/>
              <w:snapToGrid w:val="0"/>
            </w:pPr>
          </w:p>
        </w:tc>
        <w:tc>
          <w:tcPr>
            <w:tcW w:w="1134" w:type="dxa"/>
          </w:tcPr>
          <w:p w14:paraId="573C9C56" w14:textId="77777777" w:rsidR="00A8058B" w:rsidRPr="00A15DCB" w:rsidRDefault="00A8058B" w:rsidP="009B330A">
            <w:pPr>
              <w:pStyle w:val="TAL"/>
              <w:snapToGrid w:val="0"/>
            </w:pPr>
          </w:p>
        </w:tc>
      </w:tr>
      <w:tr w:rsidR="00A8058B" w:rsidRPr="00A15DCB" w14:paraId="0D34FE10" w14:textId="77777777" w:rsidTr="009B330A">
        <w:tblPrEx>
          <w:tblCellMar>
            <w:left w:w="108" w:type="dxa"/>
            <w:right w:w="108" w:type="dxa"/>
          </w:tblCellMar>
        </w:tblPrEx>
        <w:tc>
          <w:tcPr>
            <w:tcW w:w="4569" w:type="dxa"/>
          </w:tcPr>
          <w:p w14:paraId="66CFC115" w14:textId="77777777" w:rsidR="00A8058B" w:rsidRPr="00A15DCB" w:rsidRDefault="00A8058B" w:rsidP="009B330A">
            <w:pPr>
              <w:pStyle w:val="TAL"/>
              <w:snapToGrid w:val="0"/>
            </w:pPr>
            <w:r w:rsidRPr="00A15DCB">
              <w:t xml:space="preserve">              }</w:t>
            </w:r>
          </w:p>
        </w:tc>
        <w:tc>
          <w:tcPr>
            <w:tcW w:w="2415" w:type="dxa"/>
          </w:tcPr>
          <w:p w14:paraId="4B2F4168" w14:textId="77777777" w:rsidR="00A8058B" w:rsidRPr="00A15DCB" w:rsidRDefault="00A8058B" w:rsidP="009B330A">
            <w:pPr>
              <w:pStyle w:val="TAL"/>
              <w:snapToGrid w:val="0"/>
            </w:pPr>
          </w:p>
        </w:tc>
        <w:tc>
          <w:tcPr>
            <w:tcW w:w="1663" w:type="dxa"/>
          </w:tcPr>
          <w:p w14:paraId="6EED1981" w14:textId="77777777" w:rsidR="00A8058B" w:rsidRPr="00A15DCB" w:rsidRDefault="00A8058B" w:rsidP="009B330A">
            <w:pPr>
              <w:pStyle w:val="TAL"/>
              <w:snapToGrid w:val="0"/>
            </w:pPr>
          </w:p>
        </w:tc>
        <w:tc>
          <w:tcPr>
            <w:tcW w:w="1134" w:type="dxa"/>
          </w:tcPr>
          <w:p w14:paraId="18F86B31" w14:textId="77777777" w:rsidR="00A8058B" w:rsidRPr="00A15DCB" w:rsidRDefault="00A8058B" w:rsidP="009B330A">
            <w:pPr>
              <w:pStyle w:val="TAL"/>
              <w:snapToGrid w:val="0"/>
            </w:pPr>
          </w:p>
        </w:tc>
      </w:tr>
      <w:tr w:rsidR="00A8058B" w:rsidRPr="00A15DCB" w14:paraId="601BFC09" w14:textId="77777777" w:rsidTr="009B330A">
        <w:tblPrEx>
          <w:tblCellMar>
            <w:left w:w="108" w:type="dxa"/>
            <w:right w:w="108" w:type="dxa"/>
          </w:tblCellMar>
        </w:tblPrEx>
        <w:tc>
          <w:tcPr>
            <w:tcW w:w="4569" w:type="dxa"/>
          </w:tcPr>
          <w:p w14:paraId="45035553" w14:textId="77777777" w:rsidR="00A8058B" w:rsidRPr="00A15DCB" w:rsidRDefault="00A8058B" w:rsidP="009B330A">
            <w:pPr>
              <w:pStyle w:val="TAL"/>
              <w:snapToGrid w:val="0"/>
            </w:pPr>
            <w:r w:rsidRPr="00A15DCB">
              <w:t xml:space="preserve">            }</w:t>
            </w:r>
          </w:p>
        </w:tc>
        <w:tc>
          <w:tcPr>
            <w:tcW w:w="2415" w:type="dxa"/>
          </w:tcPr>
          <w:p w14:paraId="2BED1CC2" w14:textId="77777777" w:rsidR="00A8058B" w:rsidRPr="00A15DCB" w:rsidRDefault="00A8058B" w:rsidP="009B330A">
            <w:pPr>
              <w:pStyle w:val="TAL"/>
              <w:snapToGrid w:val="0"/>
            </w:pPr>
          </w:p>
        </w:tc>
        <w:tc>
          <w:tcPr>
            <w:tcW w:w="1663" w:type="dxa"/>
          </w:tcPr>
          <w:p w14:paraId="4274FC84" w14:textId="77777777" w:rsidR="00A8058B" w:rsidRPr="00A15DCB" w:rsidRDefault="00A8058B" w:rsidP="009B330A">
            <w:pPr>
              <w:pStyle w:val="TAL"/>
              <w:snapToGrid w:val="0"/>
            </w:pPr>
          </w:p>
        </w:tc>
        <w:tc>
          <w:tcPr>
            <w:tcW w:w="1134" w:type="dxa"/>
          </w:tcPr>
          <w:p w14:paraId="1D083D14" w14:textId="77777777" w:rsidR="00A8058B" w:rsidRPr="00A15DCB" w:rsidRDefault="00A8058B" w:rsidP="009B330A">
            <w:pPr>
              <w:pStyle w:val="TAL"/>
              <w:snapToGrid w:val="0"/>
            </w:pPr>
          </w:p>
        </w:tc>
      </w:tr>
      <w:tr w:rsidR="00A8058B" w:rsidRPr="00A15DCB" w14:paraId="49D49094" w14:textId="77777777" w:rsidTr="009B330A">
        <w:tblPrEx>
          <w:tblCellMar>
            <w:left w:w="108" w:type="dxa"/>
            <w:right w:w="108" w:type="dxa"/>
          </w:tblCellMar>
        </w:tblPrEx>
        <w:tc>
          <w:tcPr>
            <w:tcW w:w="4569" w:type="dxa"/>
          </w:tcPr>
          <w:p w14:paraId="2CA0C1F5" w14:textId="77777777" w:rsidR="00A8058B" w:rsidRPr="00A15DCB" w:rsidRDefault="00A8058B" w:rsidP="009B330A">
            <w:pPr>
              <w:pStyle w:val="TAL"/>
              <w:snapToGrid w:val="0"/>
            </w:pPr>
            <w:r w:rsidRPr="00A15DCB">
              <w:t xml:space="preserve">          }</w:t>
            </w:r>
          </w:p>
        </w:tc>
        <w:tc>
          <w:tcPr>
            <w:tcW w:w="2415" w:type="dxa"/>
          </w:tcPr>
          <w:p w14:paraId="2E3DA1EE" w14:textId="77777777" w:rsidR="00A8058B" w:rsidRPr="00A15DCB" w:rsidRDefault="00A8058B" w:rsidP="009B330A">
            <w:pPr>
              <w:pStyle w:val="TAL"/>
              <w:snapToGrid w:val="0"/>
            </w:pPr>
          </w:p>
        </w:tc>
        <w:tc>
          <w:tcPr>
            <w:tcW w:w="1663" w:type="dxa"/>
          </w:tcPr>
          <w:p w14:paraId="0D79FDB5" w14:textId="77777777" w:rsidR="00A8058B" w:rsidRPr="00A15DCB" w:rsidRDefault="00A8058B" w:rsidP="009B330A">
            <w:pPr>
              <w:pStyle w:val="TAL"/>
              <w:snapToGrid w:val="0"/>
            </w:pPr>
          </w:p>
        </w:tc>
        <w:tc>
          <w:tcPr>
            <w:tcW w:w="1134" w:type="dxa"/>
          </w:tcPr>
          <w:p w14:paraId="1C06BEDB" w14:textId="77777777" w:rsidR="00A8058B" w:rsidRPr="00A15DCB" w:rsidRDefault="00A8058B" w:rsidP="009B330A">
            <w:pPr>
              <w:pStyle w:val="TAL"/>
              <w:snapToGrid w:val="0"/>
            </w:pPr>
          </w:p>
        </w:tc>
      </w:tr>
      <w:tr w:rsidR="00A8058B" w:rsidRPr="00A15DCB" w14:paraId="722F14C4" w14:textId="77777777" w:rsidTr="009B330A">
        <w:tblPrEx>
          <w:tblCellMar>
            <w:left w:w="108" w:type="dxa"/>
            <w:right w:w="108" w:type="dxa"/>
          </w:tblCellMar>
        </w:tblPrEx>
        <w:tc>
          <w:tcPr>
            <w:tcW w:w="4569" w:type="dxa"/>
          </w:tcPr>
          <w:p w14:paraId="7ABB605E" w14:textId="77777777" w:rsidR="00A8058B" w:rsidRPr="00A15DCB" w:rsidRDefault="00A8058B" w:rsidP="009B330A">
            <w:pPr>
              <w:pStyle w:val="TAL"/>
              <w:snapToGrid w:val="0"/>
            </w:pPr>
            <w:r w:rsidRPr="00A15DCB">
              <w:t xml:space="preserve">        }</w:t>
            </w:r>
          </w:p>
        </w:tc>
        <w:tc>
          <w:tcPr>
            <w:tcW w:w="2415" w:type="dxa"/>
          </w:tcPr>
          <w:p w14:paraId="016CF7DA" w14:textId="77777777" w:rsidR="00A8058B" w:rsidRPr="00A15DCB" w:rsidRDefault="00A8058B" w:rsidP="009B330A">
            <w:pPr>
              <w:pStyle w:val="TAL"/>
              <w:snapToGrid w:val="0"/>
            </w:pPr>
          </w:p>
        </w:tc>
        <w:tc>
          <w:tcPr>
            <w:tcW w:w="1663" w:type="dxa"/>
          </w:tcPr>
          <w:p w14:paraId="4C6D29DB" w14:textId="77777777" w:rsidR="00A8058B" w:rsidRPr="00A15DCB" w:rsidRDefault="00A8058B" w:rsidP="009B330A">
            <w:pPr>
              <w:pStyle w:val="TAL"/>
              <w:snapToGrid w:val="0"/>
            </w:pPr>
          </w:p>
        </w:tc>
        <w:tc>
          <w:tcPr>
            <w:tcW w:w="1134" w:type="dxa"/>
          </w:tcPr>
          <w:p w14:paraId="12EB913A" w14:textId="77777777" w:rsidR="00A8058B" w:rsidRPr="00A15DCB" w:rsidRDefault="00A8058B" w:rsidP="009B330A">
            <w:pPr>
              <w:pStyle w:val="TAL"/>
              <w:snapToGrid w:val="0"/>
            </w:pPr>
          </w:p>
        </w:tc>
      </w:tr>
      <w:tr w:rsidR="00A8058B" w:rsidRPr="00A15DCB" w14:paraId="497390DE" w14:textId="77777777" w:rsidTr="009B330A">
        <w:tblPrEx>
          <w:tblCellMar>
            <w:left w:w="108" w:type="dxa"/>
            <w:right w:w="108" w:type="dxa"/>
          </w:tblCellMar>
        </w:tblPrEx>
        <w:tc>
          <w:tcPr>
            <w:tcW w:w="4569" w:type="dxa"/>
          </w:tcPr>
          <w:p w14:paraId="133C93F9" w14:textId="77777777" w:rsidR="00A8058B" w:rsidRPr="00A15DCB" w:rsidRDefault="00A8058B" w:rsidP="009B330A">
            <w:pPr>
              <w:pStyle w:val="TAL"/>
              <w:snapToGrid w:val="0"/>
            </w:pPr>
            <w:r w:rsidRPr="00A15DCB">
              <w:t xml:space="preserve">        measResultNeighCells CHOICE {</w:t>
            </w:r>
          </w:p>
        </w:tc>
        <w:tc>
          <w:tcPr>
            <w:tcW w:w="2415" w:type="dxa"/>
          </w:tcPr>
          <w:p w14:paraId="1605792C" w14:textId="77777777" w:rsidR="00A8058B" w:rsidRPr="00A15DCB" w:rsidRDefault="00A8058B" w:rsidP="009B330A">
            <w:pPr>
              <w:pStyle w:val="TAL"/>
              <w:snapToGrid w:val="0"/>
            </w:pPr>
          </w:p>
        </w:tc>
        <w:tc>
          <w:tcPr>
            <w:tcW w:w="1663" w:type="dxa"/>
          </w:tcPr>
          <w:p w14:paraId="6B064BEC" w14:textId="77777777" w:rsidR="00A8058B" w:rsidRPr="00A15DCB" w:rsidRDefault="00A8058B" w:rsidP="009B330A">
            <w:pPr>
              <w:pStyle w:val="TAL"/>
              <w:snapToGrid w:val="0"/>
            </w:pPr>
          </w:p>
        </w:tc>
        <w:tc>
          <w:tcPr>
            <w:tcW w:w="1134" w:type="dxa"/>
          </w:tcPr>
          <w:p w14:paraId="6B9B8CC0" w14:textId="77777777" w:rsidR="00A8058B" w:rsidRPr="00A15DCB" w:rsidRDefault="00A8058B" w:rsidP="009B330A">
            <w:pPr>
              <w:pStyle w:val="TAL"/>
              <w:snapToGrid w:val="0"/>
            </w:pPr>
          </w:p>
        </w:tc>
      </w:tr>
      <w:tr w:rsidR="00A8058B" w:rsidRPr="00A15DCB" w14:paraId="384A2861" w14:textId="77777777" w:rsidTr="009B330A">
        <w:tblPrEx>
          <w:tblCellMar>
            <w:left w:w="108" w:type="dxa"/>
            <w:right w:w="108" w:type="dxa"/>
          </w:tblCellMar>
        </w:tblPrEx>
        <w:tc>
          <w:tcPr>
            <w:tcW w:w="4569" w:type="dxa"/>
            <w:tcBorders>
              <w:bottom w:val="single" w:sz="4" w:space="0" w:color="auto"/>
            </w:tcBorders>
          </w:tcPr>
          <w:p w14:paraId="71897CDF" w14:textId="77777777" w:rsidR="00A8058B" w:rsidRPr="00A15DCB" w:rsidRDefault="00A8058B" w:rsidP="009B330A">
            <w:pPr>
              <w:pStyle w:val="TAL"/>
              <w:snapToGrid w:val="0"/>
            </w:pPr>
            <w:r w:rsidRPr="00A15DCB">
              <w:t xml:space="preserve">          measResultListNR SEQUENCE (SIZE (1.. maxCellReport)) OF MeasResultNR {</w:t>
            </w:r>
          </w:p>
        </w:tc>
        <w:tc>
          <w:tcPr>
            <w:tcW w:w="2415" w:type="dxa"/>
          </w:tcPr>
          <w:p w14:paraId="42886A40" w14:textId="77777777" w:rsidR="00A8058B" w:rsidRPr="00A15DCB" w:rsidRDefault="00A8058B" w:rsidP="009B330A">
            <w:pPr>
              <w:pStyle w:val="TAL"/>
              <w:snapToGrid w:val="0"/>
            </w:pPr>
            <w:r w:rsidRPr="00A15DCB">
              <w:t>1 entry</w:t>
            </w:r>
          </w:p>
        </w:tc>
        <w:tc>
          <w:tcPr>
            <w:tcW w:w="1663" w:type="dxa"/>
          </w:tcPr>
          <w:p w14:paraId="0661012E" w14:textId="77777777" w:rsidR="00A8058B" w:rsidRPr="00A15DCB" w:rsidRDefault="00A8058B" w:rsidP="009B330A">
            <w:pPr>
              <w:pStyle w:val="TAL"/>
              <w:snapToGrid w:val="0"/>
            </w:pPr>
          </w:p>
        </w:tc>
        <w:tc>
          <w:tcPr>
            <w:tcW w:w="1134" w:type="dxa"/>
          </w:tcPr>
          <w:p w14:paraId="5276F2B7" w14:textId="77777777" w:rsidR="00A8058B" w:rsidRPr="00A15DCB" w:rsidRDefault="00A8058B" w:rsidP="009B330A">
            <w:pPr>
              <w:pStyle w:val="TAL"/>
              <w:snapToGrid w:val="0"/>
              <w:rPr>
                <w:lang w:eastAsia="zh-CN"/>
              </w:rPr>
            </w:pPr>
          </w:p>
        </w:tc>
      </w:tr>
      <w:tr w:rsidR="00A8058B" w:rsidRPr="00A15DCB" w14:paraId="24EB34D7" w14:textId="77777777" w:rsidTr="009B330A">
        <w:tblPrEx>
          <w:tblCellMar>
            <w:left w:w="108" w:type="dxa"/>
            <w:right w:w="108" w:type="dxa"/>
          </w:tblCellMar>
        </w:tblPrEx>
        <w:tc>
          <w:tcPr>
            <w:tcW w:w="4569" w:type="dxa"/>
            <w:tcBorders>
              <w:bottom w:val="nil"/>
            </w:tcBorders>
          </w:tcPr>
          <w:p w14:paraId="0FFBD92C" w14:textId="77777777" w:rsidR="00A8058B" w:rsidRPr="00A15DCB" w:rsidRDefault="00A8058B" w:rsidP="009B330A">
            <w:pPr>
              <w:pStyle w:val="TAL"/>
              <w:snapToGrid w:val="0"/>
            </w:pPr>
            <w:r w:rsidRPr="00A15DCB">
              <w:t xml:space="preserve">            MeasResultNR[1] SEQUENCE {</w:t>
            </w:r>
          </w:p>
        </w:tc>
        <w:tc>
          <w:tcPr>
            <w:tcW w:w="2415" w:type="dxa"/>
          </w:tcPr>
          <w:p w14:paraId="4BC72ED9" w14:textId="77777777" w:rsidR="00A8058B" w:rsidRPr="00A15DCB" w:rsidRDefault="00A8058B" w:rsidP="009B330A">
            <w:pPr>
              <w:pStyle w:val="TAL"/>
              <w:snapToGrid w:val="0"/>
            </w:pPr>
          </w:p>
        </w:tc>
        <w:tc>
          <w:tcPr>
            <w:tcW w:w="1663" w:type="dxa"/>
          </w:tcPr>
          <w:p w14:paraId="335D07B6" w14:textId="77777777" w:rsidR="00A8058B" w:rsidRPr="00A15DCB" w:rsidRDefault="00A8058B" w:rsidP="009B330A">
            <w:pPr>
              <w:pStyle w:val="TAL"/>
              <w:snapToGrid w:val="0"/>
            </w:pPr>
            <w:r w:rsidRPr="00A15DCB">
              <w:t>entry 1</w:t>
            </w:r>
          </w:p>
        </w:tc>
        <w:tc>
          <w:tcPr>
            <w:tcW w:w="1134" w:type="dxa"/>
          </w:tcPr>
          <w:p w14:paraId="12FD9288" w14:textId="77777777" w:rsidR="00A8058B" w:rsidRPr="00A15DCB" w:rsidRDefault="00A8058B" w:rsidP="009B330A">
            <w:pPr>
              <w:pStyle w:val="TAL"/>
              <w:snapToGrid w:val="0"/>
              <w:rPr>
                <w:lang w:eastAsia="zh-CN"/>
              </w:rPr>
            </w:pPr>
          </w:p>
        </w:tc>
      </w:tr>
      <w:tr w:rsidR="00A8058B" w:rsidRPr="00A15DCB" w14:paraId="4EE8EB99" w14:textId="77777777" w:rsidTr="009B330A">
        <w:tblPrEx>
          <w:tblCellMar>
            <w:left w:w="108" w:type="dxa"/>
            <w:right w:w="108" w:type="dxa"/>
          </w:tblCellMar>
        </w:tblPrEx>
        <w:tc>
          <w:tcPr>
            <w:tcW w:w="4569" w:type="dxa"/>
            <w:vMerge w:val="restart"/>
          </w:tcPr>
          <w:p w14:paraId="6E56CFE1" w14:textId="77777777" w:rsidR="00A8058B" w:rsidRPr="00A15DCB" w:rsidRDefault="00A8058B" w:rsidP="009B330A">
            <w:pPr>
              <w:pStyle w:val="TAL"/>
              <w:snapToGrid w:val="0"/>
            </w:pPr>
            <w:r w:rsidRPr="00A15DCB">
              <w:t xml:space="preserve">              physCellId</w:t>
            </w:r>
          </w:p>
        </w:tc>
        <w:tc>
          <w:tcPr>
            <w:tcW w:w="2415" w:type="dxa"/>
          </w:tcPr>
          <w:p w14:paraId="1371D849" w14:textId="77777777" w:rsidR="00A8058B" w:rsidRPr="00A15DCB" w:rsidRDefault="00A8058B" w:rsidP="009B330A">
            <w:pPr>
              <w:pStyle w:val="TAL"/>
              <w:snapToGrid w:val="0"/>
            </w:pPr>
            <w:r w:rsidRPr="00A15DCB">
              <w:t>Physical layer cell identity of NR Cell 2</w:t>
            </w:r>
          </w:p>
        </w:tc>
        <w:tc>
          <w:tcPr>
            <w:tcW w:w="1663" w:type="dxa"/>
          </w:tcPr>
          <w:p w14:paraId="11833194" w14:textId="77777777" w:rsidR="00A8058B" w:rsidRPr="00A15DCB" w:rsidRDefault="00A8058B" w:rsidP="009B330A">
            <w:pPr>
              <w:pStyle w:val="TAL"/>
              <w:snapToGrid w:val="0"/>
            </w:pPr>
          </w:p>
        </w:tc>
        <w:tc>
          <w:tcPr>
            <w:tcW w:w="1134" w:type="dxa"/>
          </w:tcPr>
          <w:p w14:paraId="7111B20F" w14:textId="77777777" w:rsidR="00A8058B" w:rsidRPr="00A15DCB" w:rsidRDefault="00A8058B" w:rsidP="009B330A">
            <w:pPr>
              <w:pStyle w:val="TAL"/>
              <w:snapToGrid w:val="0"/>
              <w:rPr>
                <w:lang w:eastAsia="zh-CN"/>
              </w:rPr>
            </w:pPr>
            <w:r w:rsidRPr="00A15DCB">
              <w:rPr>
                <w:lang w:eastAsia="zh-CN"/>
              </w:rPr>
              <w:t>Step 4</w:t>
            </w:r>
          </w:p>
        </w:tc>
      </w:tr>
      <w:tr w:rsidR="00A8058B" w:rsidRPr="00A15DCB" w14:paraId="0E188B8D" w14:textId="77777777" w:rsidTr="009B330A">
        <w:tblPrEx>
          <w:tblCellMar>
            <w:left w:w="108" w:type="dxa"/>
            <w:right w:w="108" w:type="dxa"/>
          </w:tblCellMar>
        </w:tblPrEx>
        <w:tc>
          <w:tcPr>
            <w:tcW w:w="4569" w:type="dxa"/>
            <w:vMerge/>
            <w:tcBorders>
              <w:bottom w:val="nil"/>
            </w:tcBorders>
          </w:tcPr>
          <w:p w14:paraId="58A33A0D" w14:textId="77777777" w:rsidR="00A8058B" w:rsidRPr="00A15DCB" w:rsidRDefault="00A8058B" w:rsidP="009B330A">
            <w:pPr>
              <w:pStyle w:val="TAL"/>
              <w:snapToGrid w:val="0"/>
            </w:pPr>
          </w:p>
        </w:tc>
        <w:tc>
          <w:tcPr>
            <w:tcW w:w="2415" w:type="dxa"/>
          </w:tcPr>
          <w:p w14:paraId="08F6ED07" w14:textId="77777777" w:rsidR="00A8058B" w:rsidRPr="00A15DCB" w:rsidRDefault="00A8058B" w:rsidP="009B330A">
            <w:pPr>
              <w:pStyle w:val="TAL"/>
              <w:snapToGrid w:val="0"/>
            </w:pPr>
            <w:r w:rsidRPr="00A15DCB">
              <w:t>Physical layer cell identity of NR Cell 1</w:t>
            </w:r>
          </w:p>
        </w:tc>
        <w:tc>
          <w:tcPr>
            <w:tcW w:w="1663" w:type="dxa"/>
          </w:tcPr>
          <w:p w14:paraId="03EFD307" w14:textId="77777777" w:rsidR="00A8058B" w:rsidRPr="00A15DCB" w:rsidRDefault="00A8058B" w:rsidP="009B330A">
            <w:pPr>
              <w:pStyle w:val="TAL"/>
              <w:snapToGrid w:val="0"/>
            </w:pPr>
          </w:p>
        </w:tc>
        <w:tc>
          <w:tcPr>
            <w:tcW w:w="1134" w:type="dxa"/>
          </w:tcPr>
          <w:p w14:paraId="227F70D6" w14:textId="77777777" w:rsidR="00A8058B" w:rsidRPr="00A15DCB" w:rsidRDefault="00A8058B" w:rsidP="009B330A">
            <w:pPr>
              <w:pStyle w:val="TAL"/>
              <w:snapToGrid w:val="0"/>
              <w:rPr>
                <w:lang w:eastAsia="zh-CN"/>
              </w:rPr>
            </w:pPr>
            <w:r w:rsidRPr="00A15DCB">
              <w:rPr>
                <w:lang w:eastAsia="zh-CN"/>
              </w:rPr>
              <w:t>Step 19</w:t>
            </w:r>
          </w:p>
        </w:tc>
      </w:tr>
      <w:tr w:rsidR="00A8058B" w:rsidRPr="00A15DCB" w14:paraId="0B2F7BF9" w14:textId="77777777" w:rsidTr="009B330A">
        <w:tblPrEx>
          <w:tblCellMar>
            <w:left w:w="108" w:type="dxa"/>
            <w:right w:w="108" w:type="dxa"/>
          </w:tblCellMar>
        </w:tblPrEx>
        <w:tc>
          <w:tcPr>
            <w:tcW w:w="4569" w:type="dxa"/>
          </w:tcPr>
          <w:p w14:paraId="5EAE507A" w14:textId="77777777" w:rsidR="00A8058B" w:rsidRPr="00A15DCB" w:rsidRDefault="00A8058B" w:rsidP="009B330A">
            <w:pPr>
              <w:pStyle w:val="TAL"/>
              <w:snapToGrid w:val="0"/>
            </w:pPr>
            <w:r w:rsidRPr="00A15DCB">
              <w:t xml:space="preserve">              measResult SEQUENCE {</w:t>
            </w:r>
          </w:p>
        </w:tc>
        <w:tc>
          <w:tcPr>
            <w:tcW w:w="2415" w:type="dxa"/>
          </w:tcPr>
          <w:p w14:paraId="60523142" w14:textId="77777777" w:rsidR="00A8058B" w:rsidRPr="00A15DCB" w:rsidRDefault="00A8058B" w:rsidP="009B330A">
            <w:pPr>
              <w:pStyle w:val="TAL"/>
              <w:snapToGrid w:val="0"/>
            </w:pPr>
          </w:p>
        </w:tc>
        <w:tc>
          <w:tcPr>
            <w:tcW w:w="1663" w:type="dxa"/>
          </w:tcPr>
          <w:p w14:paraId="4C38A21E" w14:textId="77777777" w:rsidR="00A8058B" w:rsidRPr="00A15DCB" w:rsidRDefault="00A8058B" w:rsidP="009B330A">
            <w:pPr>
              <w:pStyle w:val="TAL"/>
              <w:snapToGrid w:val="0"/>
            </w:pPr>
          </w:p>
        </w:tc>
        <w:tc>
          <w:tcPr>
            <w:tcW w:w="1134" w:type="dxa"/>
          </w:tcPr>
          <w:p w14:paraId="33B03D61" w14:textId="77777777" w:rsidR="00A8058B" w:rsidRPr="00A15DCB" w:rsidRDefault="00A8058B" w:rsidP="009B330A">
            <w:pPr>
              <w:pStyle w:val="TAL"/>
              <w:snapToGrid w:val="0"/>
            </w:pPr>
          </w:p>
        </w:tc>
      </w:tr>
      <w:tr w:rsidR="00A8058B" w:rsidRPr="00A15DCB" w14:paraId="1EF539A4" w14:textId="77777777" w:rsidTr="009B330A">
        <w:tblPrEx>
          <w:tblCellMar>
            <w:left w:w="108" w:type="dxa"/>
            <w:right w:w="108" w:type="dxa"/>
          </w:tblCellMar>
        </w:tblPrEx>
        <w:tc>
          <w:tcPr>
            <w:tcW w:w="4569" w:type="dxa"/>
          </w:tcPr>
          <w:p w14:paraId="37B3A8BE" w14:textId="77777777" w:rsidR="00A8058B" w:rsidRPr="00A15DCB" w:rsidRDefault="00A8058B" w:rsidP="009B330A">
            <w:pPr>
              <w:pStyle w:val="TAL"/>
              <w:snapToGrid w:val="0"/>
            </w:pPr>
            <w:r w:rsidRPr="00A15DCB">
              <w:t xml:space="preserve">                cellResults SEQUENCE {</w:t>
            </w:r>
          </w:p>
        </w:tc>
        <w:tc>
          <w:tcPr>
            <w:tcW w:w="2415" w:type="dxa"/>
          </w:tcPr>
          <w:p w14:paraId="025D5E17" w14:textId="77777777" w:rsidR="00A8058B" w:rsidRPr="00A15DCB" w:rsidRDefault="00A8058B" w:rsidP="009B330A">
            <w:pPr>
              <w:pStyle w:val="TAL"/>
              <w:snapToGrid w:val="0"/>
            </w:pPr>
          </w:p>
        </w:tc>
        <w:tc>
          <w:tcPr>
            <w:tcW w:w="1663" w:type="dxa"/>
          </w:tcPr>
          <w:p w14:paraId="52EF3C65" w14:textId="77777777" w:rsidR="00A8058B" w:rsidRPr="00A15DCB" w:rsidRDefault="00A8058B" w:rsidP="009B330A">
            <w:pPr>
              <w:pStyle w:val="TAL"/>
              <w:snapToGrid w:val="0"/>
            </w:pPr>
          </w:p>
        </w:tc>
        <w:tc>
          <w:tcPr>
            <w:tcW w:w="1134" w:type="dxa"/>
          </w:tcPr>
          <w:p w14:paraId="3EECD6B2" w14:textId="77777777" w:rsidR="00A8058B" w:rsidRPr="00A15DCB" w:rsidRDefault="00A8058B" w:rsidP="009B330A">
            <w:pPr>
              <w:pStyle w:val="TAL"/>
              <w:snapToGrid w:val="0"/>
            </w:pPr>
          </w:p>
        </w:tc>
      </w:tr>
      <w:tr w:rsidR="00A8058B" w:rsidRPr="00A15DCB" w14:paraId="737D36FE" w14:textId="77777777" w:rsidTr="009B330A">
        <w:tblPrEx>
          <w:tblCellMar>
            <w:left w:w="108" w:type="dxa"/>
            <w:right w:w="108" w:type="dxa"/>
          </w:tblCellMar>
        </w:tblPrEx>
        <w:tc>
          <w:tcPr>
            <w:tcW w:w="4569" w:type="dxa"/>
          </w:tcPr>
          <w:p w14:paraId="40B10D4A" w14:textId="77777777" w:rsidR="00A8058B" w:rsidRPr="00A15DCB" w:rsidRDefault="00A8058B" w:rsidP="009B330A">
            <w:pPr>
              <w:pStyle w:val="TAL"/>
              <w:snapToGrid w:val="0"/>
            </w:pPr>
            <w:r w:rsidRPr="00A15DCB">
              <w:t xml:space="preserve">                  resultsSSB-Cell SEQUENCE {</w:t>
            </w:r>
          </w:p>
        </w:tc>
        <w:tc>
          <w:tcPr>
            <w:tcW w:w="2415" w:type="dxa"/>
          </w:tcPr>
          <w:p w14:paraId="63579903" w14:textId="77777777" w:rsidR="00A8058B" w:rsidRPr="00A15DCB" w:rsidRDefault="00A8058B" w:rsidP="009B330A">
            <w:pPr>
              <w:pStyle w:val="TAL"/>
              <w:snapToGrid w:val="0"/>
            </w:pPr>
          </w:p>
        </w:tc>
        <w:tc>
          <w:tcPr>
            <w:tcW w:w="1663" w:type="dxa"/>
          </w:tcPr>
          <w:p w14:paraId="3295ECB8" w14:textId="77777777" w:rsidR="00A8058B" w:rsidRPr="00A15DCB" w:rsidRDefault="00A8058B" w:rsidP="009B330A">
            <w:pPr>
              <w:pStyle w:val="TAL"/>
              <w:snapToGrid w:val="0"/>
            </w:pPr>
          </w:p>
        </w:tc>
        <w:tc>
          <w:tcPr>
            <w:tcW w:w="1134" w:type="dxa"/>
          </w:tcPr>
          <w:p w14:paraId="3CA72683" w14:textId="77777777" w:rsidR="00A8058B" w:rsidRPr="00A15DCB" w:rsidRDefault="00A8058B" w:rsidP="009B330A">
            <w:pPr>
              <w:pStyle w:val="TAL"/>
              <w:snapToGrid w:val="0"/>
            </w:pPr>
          </w:p>
        </w:tc>
      </w:tr>
      <w:tr w:rsidR="00A8058B" w:rsidRPr="00A15DCB" w14:paraId="0ECB2CAD" w14:textId="77777777" w:rsidTr="009B330A">
        <w:tblPrEx>
          <w:tblCellMar>
            <w:left w:w="108" w:type="dxa"/>
            <w:right w:w="108" w:type="dxa"/>
          </w:tblCellMar>
        </w:tblPrEx>
        <w:tc>
          <w:tcPr>
            <w:tcW w:w="4569" w:type="dxa"/>
          </w:tcPr>
          <w:p w14:paraId="25B3B273" w14:textId="77777777" w:rsidR="00A8058B" w:rsidRPr="00A15DCB" w:rsidRDefault="00A8058B" w:rsidP="009B330A">
            <w:pPr>
              <w:pStyle w:val="TAL"/>
              <w:snapToGrid w:val="0"/>
            </w:pPr>
            <w:r w:rsidRPr="00A15DCB">
              <w:t xml:space="preserve">                    rsrp</w:t>
            </w:r>
          </w:p>
        </w:tc>
        <w:tc>
          <w:tcPr>
            <w:tcW w:w="2415" w:type="dxa"/>
          </w:tcPr>
          <w:p w14:paraId="79D1A922" w14:textId="77777777" w:rsidR="00A8058B" w:rsidRPr="00A15DCB" w:rsidRDefault="00A8058B" w:rsidP="009B330A">
            <w:pPr>
              <w:pStyle w:val="TAL"/>
              <w:snapToGrid w:val="0"/>
            </w:pPr>
            <w:r w:rsidRPr="00A15DCB">
              <w:t>(0..127)</w:t>
            </w:r>
          </w:p>
        </w:tc>
        <w:tc>
          <w:tcPr>
            <w:tcW w:w="1663" w:type="dxa"/>
          </w:tcPr>
          <w:p w14:paraId="7B5288DD" w14:textId="77777777" w:rsidR="00A8058B" w:rsidRPr="00A15DCB" w:rsidRDefault="00A8058B" w:rsidP="009B330A">
            <w:pPr>
              <w:pStyle w:val="TAL"/>
              <w:snapToGrid w:val="0"/>
            </w:pPr>
          </w:p>
        </w:tc>
        <w:tc>
          <w:tcPr>
            <w:tcW w:w="1134" w:type="dxa"/>
          </w:tcPr>
          <w:p w14:paraId="28598EE2" w14:textId="77777777" w:rsidR="00A8058B" w:rsidRPr="00A15DCB" w:rsidRDefault="00A8058B" w:rsidP="009B330A">
            <w:pPr>
              <w:pStyle w:val="TAL"/>
              <w:snapToGrid w:val="0"/>
            </w:pPr>
          </w:p>
        </w:tc>
      </w:tr>
      <w:tr w:rsidR="00A8058B" w:rsidRPr="00A15DCB" w14:paraId="76420EA8" w14:textId="77777777" w:rsidTr="009B330A">
        <w:tblPrEx>
          <w:tblCellMar>
            <w:left w:w="108" w:type="dxa"/>
            <w:right w:w="108" w:type="dxa"/>
          </w:tblCellMar>
        </w:tblPrEx>
        <w:tc>
          <w:tcPr>
            <w:tcW w:w="4569" w:type="dxa"/>
            <w:tcBorders>
              <w:bottom w:val="single" w:sz="4" w:space="0" w:color="auto"/>
            </w:tcBorders>
          </w:tcPr>
          <w:p w14:paraId="237DA1A5" w14:textId="77777777" w:rsidR="00A8058B" w:rsidRPr="00A15DCB" w:rsidRDefault="00A8058B" w:rsidP="009B330A">
            <w:pPr>
              <w:pStyle w:val="TAL"/>
              <w:snapToGrid w:val="0"/>
            </w:pPr>
            <w:r w:rsidRPr="00A15DCB">
              <w:t xml:space="preserve">                    rsrq</w:t>
            </w:r>
          </w:p>
        </w:tc>
        <w:tc>
          <w:tcPr>
            <w:tcW w:w="2415" w:type="dxa"/>
          </w:tcPr>
          <w:p w14:paraId="25AF04A5" w14:textId="77777777" w:rsidR="00A8058B" w:rsidRPr="00A15DCB" w:rsidRDefault="00A8058B" w:rsidP="009B330A">
            <w:pPr>
              <w:pStyle w:val="TAL"/>
              <w:snapToGrid w:val="0"/>
            </w:pPr>
            <w:r w:rsidRPr="00A15DCB">
              <w:t>Not present</w:t>
            </w:r>
          </w:p>
        </w:tc>
        <w:tc>
          <w:tcPr>
            <w:tcW w:w="1663" w:type="dxa"/>
          </w:tcPr>
          <w:p w14:paraId="4651EF47" w14:textId="77777777" w:rsidR="00A8058B" w:rsidRPr="00A15DCB" w:rsidRDefault="00A8058B" w:rsidP="009B330A">
            <w:pPr>
              <w:pStyle w:val="TAL"/>
              <w:snapToGrid w:val="0"/>
            </w:pPr>
          </w:p>
        </w:tc>
        <w:tc>
          <w:tcPr>
            <w:tcW w:w="1134" w:type="dxa"/>
          </w:tcPr>
          <w:p w14:paraId="50555F9E" w14:textId="77777777" w:rsidR="00A8058B" w:rsidRPr="00A15DCB" w:rsidRDefault="00A8058B" w:rsidP="009B330A">
            <w:pPr>
              <w:pStyle w:val="TAL"/>
              <w:snapToGrid w:val="0"/>
            </w:pPr>
          </w:p>
        </w:tc>
      </w:tr>
      <w:tr w:rsidR="00A8058B" w:rsidRPr="00A15DCB" w14:paraId="7D57F728" w14:textId="77777777" w:rsidTr="009B330A">
        <w:tblPrEx>
          <w:tblCellMar>
            <w:left w:w="108" w:type="dxa"/>
            <w:right w:w="108" w:type="dxa"/>
          </w:tblCellMar>
        </w:tblPrEx>
        <w:tc>
          <w:tcPr>
            <w:tcW w:w="4569" w:type="dxa"/>
            <w:tcBorders>
              <w:bottom w:val="nil"/>
            </w:tcBorders>
          </w:tcPr>
          <w:p w14:paraId="5F393033" w14:textId="77777777" w:rsidR="00A8058B" w:rsidRPr="00A15DCB" w:rsidRDefault="00A8058B" w:rsidP="009B330A">
            <w:pPr>
              <w:pStyle w:val="TAL"/>
              <w:snapToGrid w:val="0"/>
            </w:pPr>
            <w:r w:rsidRPr="00A15DCB">
              <w:t xml:space="preserve">                    sinr</w:t>
            </w:r>
          </w:p>
        </w:tc>
        <w:tc>
          <w:tcPr>
            <w:tcW w:w="2415" w:type="dxa"/>
          </w:tcPr>
          <w:p w14:paraId="2FFB0765" w14:textId="77777777" w:rsidR="00A8058B" w:rsidRPr="00A15DCB" w:rsidRDefault="00A8058B" w:rsidP="009B330A">
            <w:pPr>
              <w:pStyle w:val="TAL"/>
              <w:snapToGrid w:val="0"/>
            </w:pPr>
            <w:r w:rsidRPr="00A15DCB">
              <w:t>Not present</w:t>
            </w:r>
          </w:p>
        </w:tc>
        <w:tc>
          <w:tcPr>
            <w:tcW w:w="1663" w:type="dxa"/>
          </w:tcPr>
          <w:p w14:paraId="4C5772A0" w14:textId="77777777" w:rsidR="00A8058B" w:rsidRPr="00A15DCB" w:rsidRDefault="00A8058B" w:rsidP="009B330A">
            <w:pPr>
              <w:pStyle w:val="TAL"/>
              <w:snapToGrid w:val="0"/>
            </w:pPr>
          </w:p>
        </w:tc>
        <w:tc>
          <w:tcPr>
            <w:tcW w:w="1134" w:type="dxa"/>
          </w:tcPr>
          <w:p w14:paraId="51D54229" w14:textId="77777777" w:rsidR="00A8058B" w:rsidRPr="00A15DCB" w:rsidRDefault="00A8058B" w:rsidP="009B330A">
            <w:pPr>
              <w:pStyle w:val="TAL"/>
              <w:snapToGrid w:val="0"/>
            </w:pPr>
          </w:p>
        </w:tc>
      </w:tr>
      <w:tr w:rsidR="00A8058B" w:rsidRPr="00A15DCB" w14:paraId="61281E38" w14:textId="77777777" w:rsidTr="009B330A">
        <w:tblPrEx>
          <w:tblCellMar>
            <w:left w:w="108" w:type="dxa"/>
            <w:right w:w="108" w:type="dxa"/>
          </w:tblCellMar>
        </w:tblPrEx>
        <w:tc>
          <w:tcPr>
            <w:tcW w:w="4569" w:type="dxa"/>
          </w:tcPr>
          <w:p w14:paraId="32B1B8B0" w14:textId="77777777" w:rsidR="00A8058B" w:rsidRPr="00A15DCB" w:rsidRDefault="00A8058B" w:rsidP="009B330A">
            <w:pPr>
              <w:pStyle w:val="TAL"/>
              <w:snapToGrid w:val="0"/>
            </w:pPr>
            <w:r w:rsidRPr="00A15DCB">
              <w:t xml:space="preserve">                  }</w:t>
            </w:r>
          </w:p>
        </w:tc>
        <w:tc>
          <w:tcPr>
            <w:tcW w:w="2415" w:type="dxa"/>
          </w:tcPr>
          <w:p w14:paraId="6706F4DA" w14:textId="77777777" w:rsidR="00A8058B" w:rsidRPr="00A15DCB" w:rsidRDefault="00A8058B" w:rsidP="009B330A">
            <w:pPr>
              <w:pStyle w:val="TAL"/>
              <w:snapToGrid w:val="0"/>
            </w:pPr>
          </w:p>
        </w:tc>
        <w:tc>
          <w:tcPr>
            <w:tcW w:w="1663" w:type="dxa"/>
          </w:tcPr>
          <w:p w14:paraId="10EC42E3" w14:textId="77777777" w:rsidR="00A8058B" w:rsidRPr="00A15DCB" w:rsidRDefault="00A8058B" w:rsidP="009B330A">
            <w:pPr>
              <w:pStyle w:val="TAL"/>
              <w:snapToGrid w:val="0"/>
            </w:pPr>
          </w:p>
        </w:tc>
        <w:tc>
          <w:tcPr>
            <w:tcW w:w="1134" w:type="dxa"/>
          </w:tcPr>
          <w:p w14:paraId="52CEC353" w14:textId="77777777" w:rsidR="00A8058B" w:rsidRPr="00A15DCB" w:rsidRDefault="00A8058B" w:rsidP="009B330A">
            <w:pPr>
              <w:pStyle w:val="TAL"/>
              <w:snapToGrid w:val="0"/>
            </w:pPr>
          </w:p>
        </w:tc>
      </w:tr>
      <w:tr w:rsidR="00A8058B" w:rsidRPr="00A15DCB" w14:paraId="3B995C9E" w14:textId="77777777" w:rsidTr="009B330A">
        <w:tblPrEx>
          <w:tblCellMar>
            <w:left w:w="108" w:type="dxa"/>
            <w:right w:w="108" w:type="dxa"/>
          </w:tblCellMar>
        </w:tblPrEx>
        <w:tc>
          <w:tcPr>
            <w:tcW w:w="4569" w:type="dxa"/>
          </w:tcPr>
          <w:p w14:paraId="5B1C26BB" w14:textId="77777777" w:rsidR="00A8058B" w:rsidRPr="00A15DCB" w:rsidRDefault="00A8058B" w:rsidP="009B330A">
            <w:pPr>
              <w:pStyle w:val="TAL"/>
              <w:snapToGrid w:val="0"/>
            </w:pPr>
            <w:r w:rsidRPr="00A15DCB">
              <w:t xml:space="preserve">                  resultsCSI-RS-Cell</w:t>
            </w:r>
          </w:p>
        </w:tc>
        <w:tc>
          <w:tcPr>
            <w:tcW w:w="2415" w:type="dxa"/>
          </w:tcPr>
          <w:p w14:paraId="6206AC59" w14:textId="77777777" w:rsidR="00A8058B" w:rsidRPr="00A15DCB" w:rsidRDefault="00A8058B" w:rsidP="009B330A">
            <w:pPr>
              <w:pStyle w:val="TAL"/>
              <w:snapToGrid w:val="0"/>
            </w:pPr>
            <w:r w:rsidRPr="00A15DCB">
              <w:t>Not present</w:t>
            </w:r>
          </w:p>
        </w:tc>
        <w:tc>
          <w:tcPr>
            <w:tcW w:w="1663" w:type="dxa"/>
          </w:tcPr>
          <w:p w14:paraId="350EB90F" w14:textId="77777777" w:rsidR="00A8058B" w:rsidRPr="00A15DCB" w:rsidRDefault="00A8058B" w:rsidP="009B330A">
            <w:pPr>
              <w:pStyle w:val="TAL"/>
              <w:snapToGrid w:val="0"/>
            </w:pPr>
          </w:p>
        </w:tc>
        <w:tc>
          <w:tcPr>
            <w:tcW w:w="1134" w:type="dxa"/>
          </w:tcPr>
          <w:p w14:paraId="10DE4F6A" w14:textId="77777777" w:rsidR="00A8058B" w:rsidRPr="00A15DCB" w:rsidRDefault="00A8058B" w:rsidP="009B330A">
            <w:pPr>
              <w:pStyle w:val="TAL"/>
              <w:snapToGrid w:val="0"/>
            </w:pPr>
          </w:p>
        </w:tc>
      </w:tr>
      <w:tr w:rsidR="00A8058B" w:rsidRPr="00A15DCB" w14:paraId="4BCE0FCA" w14:textId="77777777" w:rsidTr="009B330A">
        <w:tblPrEx>
          <w:tblCellMar>
            <w:left w:w="108" w:type="dxa"/>
            <w:right w:w="108" w:type="dxa"/>
          </w:tblCellMar>
        </w:tblPrEx>
        <w:tc>
          <w:tcPr>
            <w:tcW w:w="4569" w:type="dxa"/>
          </w:tcPr>
          <w:p w14:paraId="0582DB57" w14:textId="77777777" w:rsidR="00A8058B" w:rsidRPr="00A15DCB" w:rsidRDefault="00A8058B" w:rsidP="009B330A">
            <w:pPr>
              <w:pStyle w:val="TAL"/>
              <w:snapToGrid w:val="0"/>
            </w:pPr>
            <w:r w:rsidRPr="00A15DCB">
              <w:t xml:space="preserve">                }</w:t>
            </w:r>
          </w:p>
        </w:tc>
        <w:tc>
          <w:tcPr>
            <w:tcW w:w="2415" w:type="dxa"/>
          </w:tcPr>
          <w:p w14:paraId="08254617" w14:textId="77777777" w:rsidR="00A8058B" w:rsidRPr="00A15DCB" w:rsidRDefault="00A8058B" w:rsidP="009B330A">
            <w:pPr>
              <w:pStyle w:val="TAL"/>
              <w:snapToGrid w:val="0"/>
            </w:pPr>
          </w:p>
        </w:tc>
        <w:tc>
          <w:tcPr>
            <w:tcW w:w="1663" w:type="dxa"/>
          </w:tcPr>
          <w:p w14:paraId="18FE9DA6" w14:textId="77777777" w:rsidR="00A8058B" w:rsidRPr="00A15DCB" w:rsidRDefault="00A8058B" w:rsidP="009B330A">
            <w:pPr>
              <w:pStyle w:val="TAL"/>
              <w:snapToGrid w:val="0"/>
            </w:pPr>
          </w:p>
        </w:tc>
        <w:tc>
          <w:tcPr>
            <w:tcW w:w="1134" w:type="dxa"/>
          </w:tcPr>
          <w:p w14:paraId="7AF2B31B" w14:textId="77777777" w:rsidR="00A8058B" w:rsidRPr="00A15DCB" w:rsidRDefault="00A8058B" w:rsidP="009B330A">
            <w:pPr>
              <w:pStyle w:val="TAL"/>
              <w:snapToGrid w:val="0"/>
            </w:pPr>
          </w:p>
        </w:tc>
      </w:tr>
      <w:tr w:rsidR="00A8058B" w:rsidRPr="00A15DCB" w14:paraId="66F685CE" w14:textId="77777777" w:rsidTr="009B330A">
        <w:tblPrEx>
          <w:tblCellMar>
            <w:left w:w="108" w:type="dxa"/>
            <w:right w:w="108" w:type="dxa"/>
          </w:tblCellMar>
        </w:tblPrEx>
        <w:tc>
          <w:tcPr>
            <w:tcW w:w="4569" w:type="dxa"/>
          </w:tcPr>
          <w:p w14:paraId="3B409153" w14:textId="77777777" w:rsidR="00A8058B" w:rsidRPr="00A15DCB" w:rsidRDefault="00A8058B" w:rsidP="009B330A">
            <w:pPr>
              <w:pStyle w:val="TAL"/>
              <w:snapToGrid w:val="0"/>
            </w:pPr>
            <w:r w:rsidRPr="00A15DCB">
              <w:t xml:space="preserve">                rsIndexResults</w:t>
            </w:r>
          </w:p>
        </w:tc>
        <w:tc>
          <w:tcPr>
            <w:tcW w:w="2415" w:type="dxa"/>
          </w:tcPr>
          <w:p w14:paraId="3713E7EF" w14:textId="77777777" w:rsidR="00A8058B" w:rsidRPr="00A15DCB" w:rsidRDefault="00A8058B" w:rsidP="009B330A">
            <w:pPr>
              <w:pStyle w:val="TAL"/>
              <w:snapToGrid w:val="0"/>
            </w:pPr>
            <w:r w:rsidRPr="00A15DCB">
              <w:t>Not present</w:t>
            </w:r>
          </w:p>
        </w:tc>
        <w:tc>
          <w:tcPr>
            <w:tcW w:w="1663" w:type="dxa"/>
          </w:tcPr>
          <w:p w14:paraId="11B579F1" w14:textId="77777777" w:rsidR="00A8058B" w:rsidRPr="00A15DCB" w:rsidRDefault="00A8058B" w:rsidP="009B330A">
            <w:pPr>
              <w:pStyle w:val="TAL"/>
              <w:snapToGrid w:val="0"/>
            </w:pPr>
          </w:p>
        </w:tc>
        <w:tc>
          <w:tcPr>
            <w:tcW w:w="1134" w:type="dxa"/>
          </w:tcPr>
          <w:p w14:paraId="7A13DC47" w14:textId="77777777" w:rsidR="00A8058B" w:rsidRPr="00A15DCB" w:rsidRDefault="00A8058B" w:rsidP="009B330A">
            <w:pPr>
              <w:pStyle w:val="TAL"/>
              <w:snapToGrid w:val="0"/>
            </w:pPr>
          </w:p>
        </w:tc>
      </w:tr>
      <w:tr w:rsidR="00A8058B" w:rsidRPr="00A15DCB" w14:paraId="6FFDD42B" w14:textId="77777777" w:rsidTr="009B330A">
        <w:tblPrEx>
          <w:tblCellMar>
            <w:left w:w="108" w:type="dxa"/>
            <w:right w:w="108" w:type="dxa"/>
          </w:tblCellMar>
        </w:tblPrEx>
        <w:tc>
          <w:tcPr>
            <w:tcW w:w="4569" w:type="dxa"/>
          </w:tcPr>
          <w:p w14:paraId="1A780CF9" w14:textId="77777777" w:rsidR="00A8058B" w:rsidRPr="00A15DCB" w:rsidRDefault="00A8058B" w:rsidP="009B330A">
            <w:pPr>
              <w:pStyle w:val="TAL"/>
              <w:snapToGrid w:val="0"/>
            </w:pPr>
            <w:r w:rsidRPr="00A15DCB">
              <w:t xml:space="preserve">              }</w:t>
            </w:r>
          </w:p>
        </w:tc>
        <w:tc>
          <w:tcPr>
            <w:tcW w:w="2415" w:type="dxa"/>
          </w:tcPr>
          <w:p w14:paraId="0A967DD5" w14:textId="77777777" w:rsidR="00A8058B" w:rsidRPr="00A15DCB" w:rsidRDefault="00A8058B" w:rsidP="009B330A">
            <w:pPr>
              <w:pStyle w:val="TAL"/>
              <w:snapToGrid w:val="0"/>
            </w:pPr>
          </w:p>
        </w:tc>
        <w:tc>
          <w:tcPr>
            <w:tcW w:w="1663" w:type="dxa"/>
          </w:tcPr>
          <w:p w14:paraId="4A6611E5" w14:textId="77777777" w:rsidR="00A8058B" w:rsidRPr="00A15DCB" w:rsidRDefault="00A8058B" w:rsidP="009B330A">
            <w:pPr>
              <w:pStyle w:val="TAL"/>
              <w:snapToGrid w:val="0"/>
            </w:pPr>
          </w:p>
        </w:tc>
        <w:tc>
          <w:tcPr>
            <w:tcW w:w="1134" w:type="dxa"/>
          </w:tcPr>
          <w:p w14:paraId="48C95CE7" w14:textId="77777777" w:rsidR="00A8058B" w:rsidRPr="00A15DCB" w:rsidRDefault="00A8058B" w:rsidP="009B330A">
            <w:pPr>
              <w:pStyle w:val="TAL"/>
              <w:snapToGrid w:val="0"/>
            </w:pPr>
          </w:p>
        </w:tc>
      </w:tr>
      <w:tr w:rsidR="00A8058B" w:rsidRPr="00A15DCB" w14:paraId="304EF55E" w14:textId="77777777" w:rsidTr="009B330A">
        <w:tblPrEx>
          <w:tblCellMar>
            <w:left w:w="108" w:type="dxa"/>
            <w:right w:w="108" w:type="dxa"/>
          </w:tblCellMar>
        </w:tblPrEx>
        <w:tc>
          <w:tcPr>
            <w:tcW w:w="4569" w:type="dxa"/>
          </w:tcPr>
          <w:p w14:paraId="77C1760C" w14:textId="77777777" w:rsidR="00A8058B" w:rsidRPr="00A15DCB" w:rsidRDefault="00A8058B" w:rsidP="009B330A">
            <w:pPr>
              <w:pStyle w:val="TAL"/>
              <w:snapToGrid w:val="0"/>
            </w:pPr>
            <w:r w:rsidRPr="00A15DCB">
              <w:t xml:space="preserve">              cgi-Info</w:t>
            </w:r>
          </w:p>
        </w:tc>
        <w:tc>
          <w:tcPr>
            <w:tcW w:w="2415" w:type="dxa"/>
          </w:tcPr>
          <w:p w14:paraId="53DA9116" w14:textId="77777777" w:rsidR="00A8058B" w:rsidRPr="00A15DCB" w:rsidRDefault="00A8058B" w:rsidP="009B330A">
            <w:pPr>
              <w:pStyle w:val="TAL"/>
              <w:snapToGrid w:val="0"/>
            </w:pPr>
            <w:r w:rsidRPr="00A15DCB">
              <w:t>Not present</w:t>
            </w:r>
          </w:p>
        </w:tc>
        <w:tc>
          <w:tcPr>
            <w:tcW w:w="1663" w:type="dxa"/>
          </w:tcPr>
          <w:p w14:paraId="02FCD409" w14:textId="77777777" w:rsidR="00A8058B" w:rsidRPr="00A15DCB" w:rsidRDefault="00A8058B" w:rsidP="009B330A">
            <w:pPr>
              <w:pStyle w:val="TAL"/>
              <w:snapToGrid w:val="0"/>
            </w:pPr>
          </w:p>
        </w:tc>
        <w:tc>
          <w:tcPr>
            <w:tcW w:w="1134" w:type="dxa"/>
          </w:tcPr>
          <w:p w14:paraId="385F04FB" w14:textId="77777777" w:rsidR="00A8058B" w:rsidRPr="00A15DCB" w:rsidRDefault="00A8058B" w:rsidP="009B330A">
            <w:pPr>
              <w:pStyle w:val="TAL"/>
              <w:snapToGrid w:val="0"/>
            </w:pPr>
          </w:p>
        </w:tc>
      </w:tr>
      <w:tr w:rsidR="00A8058B" w:rsidRPr="00A15DCB" w14:paraId="491D28E0" w14:textId="77777777" w:rsidTr="009B330A">
        <w:tblPrEx>
          <w:tblCellMar>
            <w:left w:w="108" w:type="dxa"/>
            <w:right w:w="108" w:type="dxa"/>
          </w:tblCellMar>
        </w:tblPrEx>
        <w:tc>
          <w:tcPr>
            <w:tcW w:w="4569" w:type="dxa"/>
          </w:tcPr>
          <w:p w14:paraId="6027DC02" w14:textId="77777777" w:rsidR="00A8058B" w:rsidRPr="00A15DCB" w:rsidRDefault="00A8058B" w:rsidP="009B330A">
            <w:pPr>
              <w:pStyle w:val="TAL"/>
              <w:snapToGrid w:val="0"/>
            </w:pPr>
            <w:r w:rsidRPr="00A15DCB">
              <w:t xml:space="preserve">            }</w:t>
            </w:r>
          </w:p>
        </w:tc>
        <w:tc>
          <w:tcPr>
            <w:tcW w:w="2415" w:type="dxa"/>
          </w:tcPr>
          <w:p w14:paraId="74300FCA" w14:textId="77777777" w:rsidR="00A8058B" w:rsidRPr="00A15DCB" w:rsidRDefault="00A8058B" w:rsidP="009B330A">
            <w:pPr>
              <w:pStyle w:val="TAL"/>
              <w:snapToGrid w:val="0"/>
            </w:pPr>
          </w:p>
        </w:tc>
        <w:tc>
          <w:tcPr>
            <w:tcW w:w="1663" w:type="dxa"/>
          </w:tcPr>
          <w:p w14:paraId="72DABB21" w14:textId="77777777" w:rsidR="00A8058B" w:rsidRPr="00A15DCB" w:rsidRDefault="00A8058B" w:rsidP="009B330A">
            <w:pPr>
              <w:pStyle w:val="TAL"/>
              <w:snapToGrid w:val="0"/>
            </w:pPr>
          </w:p>
        </w:tc>
        <w:tc>
          <w:tcPr>
            <w:tcW w:w="1134" w:type="dxa"/>
          </w:tcPr>
          <w:p w14:paraId="4C49DFD7" w14:textId="77777777" w:rsidR="00A8058B" w:rsidRPr="00A15DCB" w:rsidRDefault="00A8058B" w:rsidP="009B330A">
            <w:pPr>
              <w:pStyle w:val="TAL"/>
              <w:snapToGrid w:val="0"/>
            </w:pPr>
          </w:p>
        </w:tc>
      </w:tr>
      <w:tr w:rsidR="00A8058B" w:rsidRPr="00A15DCB" w14:paraId="3FAE000C" w14:textId="77777777" w:rsidTr="009B330A">
        <w:tblPrEx>
          <w:tblCellMar>
            <w:left w:w="108" w:type="dxa"/>
            <w:right w:w="108" w:type="dxa"/>
          </w:tblCellMar>
        </w:tblPrEx>
        <w:tc>
          <w:tcPr>
            <w:tcW w:w="4569" w:type="dxa"/>
          </w:tcPr>
          <w:p w14:paraId="7EB5F72F" w14:textId="77777777" w:rsidR="00A8058B" w:rsidRPr="00A15DCB" w:rsidRDefault="00A8058B" w:rsidP="009B330A">
            <w:pPr>
              <w:pStyle w:val="TAL"/>
              <w:snapToGrid w:val="0"/>
              <w:rPr>
                <w:sz w:val="20"/>
              </w:rPr>
            </w:pPr>
            <w:r w:rsidRPr="00A15DCB">
              <w:t xml:space="preserve">          </w:t>
            </w:r>
            <w:r w:rsidRPr="00A15DCB">
              <w:rPr>
                <w:sz w:val="20"/>
              </w:rPr>
              <w:t>}</w:t>
            </w:r>
          </w:p>
        </w:tc>
        <w:tc>
          <w:tcPr>
            <w:tcW w:w="2415" w:type="dxa"/>
          </w:tcPr>
          <w:p w14:paraId="25D8AFCD" w14:textId="77777777" w:rsidR="00A8058B" w:rsidRPr="00A15DCB" w:rsidRDefault="00A8058B" w:rsidP="009B330A">
            <w:pPr>
              <w:pStyle w:val="TAL"/>
              <w:snapToGrid w:val="0"/>
            </w:pPr>
          </w:p>
        </w:tc>
        <w:tc>
          <w:tcPr>
            <w:tcW w:w="1663" w:type="dxa"/>
          </w:tcPr>
          <w:p w14:paraId="04DD0A57" w14:textId="77777777" w:rsidR="00A8058B" w:rsidRPr="00A15DCB" w:rsidRDefault="00A8058B" w:rsidP="009B330A">
            <w:pPr>
              <w:pStyle w:val="TAL"/>
              <w:snapToGrid w:val="0"/>
            </w:pPr>
          </w:p>
        </w:tc>
        <w:tc>
          <w:tcPr>
            <w:tcW w:w="1134" w:type="dxa"/>
          </w:tcPr>
          <w:p w14:paraId="2EE26E4B" w14:textId="77777777" w:rsidR="00A8058B" w:rsidRPr="00A15DCB" w:rsidRDefault="00A8058B" w:rsidP="009B330A">
            <w:pPr>
              <w:pStyle w:val="TAL"/>
              <w:snapToGrid w:val="0"/>
            </w:pPr>
          </w:p>
        </w:tc>
      </w:tr>
      <w:tr w:rsidR="00A8058B" w:rsidRPr="00A15DCB" w14:paraId="688CC0A6" w14:textId="77777777" w:rsidTr="009B330A">
        <w:tblPrEx>
          <w:tblCellMar>
            <w:left w:w="108" w:type="dxa"/>
            <w:right w:w="108" w:type="dxa"/>
          </w:tblCellMar>
        </w:tblPrEx>
        <w:tc>
          <w:tcPr>
            <w:tcW w:w="4569" w:type="dxa"/>
          </w:tcPr>
          <w:p w14:paraId="1144AD2B" w14:textId="77777777" w:rsidR="00A8058B" w:rsidRPr="00A15DCB" w:rsidRDefault="00A8058B" w:rsidP="009B330A">
            <w:pPr>
              <w:pStyle w:val="TAL"/>
              <w:snapToGrid w:val="0"/>
              <w:rPr>
                <w:sz w:val="20"/>
              </w:rPr>
            </w:pPr>
            <w:r w:rsidRPr="00A15DCB">
              <w:t xml:space="preserve">        </w:t>
            </w:r>
            <w:r w:rsidRPr="00A15DCB">
              <w:rPr>
                <w:sz w:val="20"/>
              </w:rPr>
              <w:t>}</w:t>
            </w:r>
          </w:p>
        </w:tc>
        <w:tc>
          <w:tcPr>
            <w:tcW w:w="2415" w:type="dxa"/>
          </w:tcPr>
          <w:p w14:paraId="12B4182D" w14:textId="77777777" w:rsidR="00A8058B" w:rsidRPr="00A15DCB" w:rsidRDefault="00A8058B" w:rsidP="009B330A">
            <w:pPr>
              <w:pStyle w:val="TAL"/>
              <w:snapToGrid w:val="0"/>
            </w:pPr>
          </w:p>
        </w:tc>
        <w:tc>
          <w:tcPr>
            <w:tcW w:w="1663" w:type="dxa"/>
          </w:tcPr>
          <w:p w14:paraId="221029C0" w14:textId="77777777" w:rsidR="00A8058B" w:rsidRPr="00A15DCB" w:rsidRDefault="00A8058B" w:rsidP="009B330A">
            <w:pPr>
              <w:pStyle w:val="TAL"/>
              <w:snapToGrid w:val="0"/>
            </w:pPr>
          </w:p>
        </w:tc>
        <w:tc>
          <w:tcPr>
            <w:tcW w:w="1134" w:type="dxa"/>
          </w:tcPr>
          <w:p w14:paraId="611E7574" w14:textId="77777777" w:rsidR="00A8058B" w:rsidRPr="00A15DCB" w:rsidRDefault="00A8058B" w:rsidP="009B330A">
            <w:pPr>
              <w:pStyle w:val="TAL"/>
              <w:snapToGrid w:val="0"/>
            </w:pPr>
          </w:p>
        </w:tc>
      </w:tr>
      <w:tr w:rsidR="00A8058B" w:rsidRPr="00A15DCB" w14:paraId="6828DFB8" w14:textId="77777777" w:rsidTr="009B330A">
        <w:tblPrEx>
          <w:tblCellMar>
            <w:left w:w="108" w:type="dxa"/>
            <w:right w:w="108" w:type="dxa"/>
          </w:tblCellMar>
        </w:tblPrEx>
        <w:tc>
          <w:tcPr>
            <w:tcW w:w="4569" w:type="dxa"/>
          </w:tcPr>
          <w:p w14:paraId="7AC79484" w14:textId="77777777" w:rsidR="00A8058B" w:rsidRPr="00A15DCB" w:rsidRDefault="00A8058B" w:rsidP="009B330A">
            <w:pPr>
              <w:pStyle w:val="TAL"/>
              <w:snapToGrid w:val="0"/>
            </w:pPr>
            <w:r w:rsidRPr="00A15DCB">
              <w:t xml:space="preserve">      }</w:t>
            </w:r>
          </w:p>
        </w:tc>
        <w:tc>
          <w:tcPr>
            <w:tcW w:w="2415" w:type="dxa"/>
          </w:tcPr>
          <w:p w14:paraId="55998197" w14:textId="77777777" w:rsidR="00A8058B" w:rsidRPr="00A15DCB" w:rsidRDefault="00A8058B" w:rsidP="009B330A">
            <w:pPr>
              <w:pStyle w:val="TAL"/>
              <w:snapToGrid w:val="0"/>
            </w:pPr>
          </w:p>
        </w:tc>
        <w:tc>
          <w:tcPr>
            <w:tcW w:w="1663" w:type="dxa"/>
          </w:tcPr>
          <w:p w14:paraId="7D0D5E96" w14:textId="77777777" w:rsidR="00A8058B" w:rsidRPr="00A15DCB" w:rsidRDefault="00A8058B" w:rsidP="009B330A">
            <w:pPr>
              <w:pStyle w:val="TAL"/>
              <w:snapToGrid w:val="0"/>
            </w:pPr>
          </w:p>
        </w:tc>
        <w:tc>
          <w:tcPr>
            <w:tcW w:w="1134" w:type="dxa"/>
          </w:tcPr>
          <w:p w14:paraId="04F28D71" w14:textId="77777777" w:rsidR="00A8058B" w:rsidRPr="00A15DCB" w:rsidRDefault="00A8058B" w:rsidP="009B330A">
            <w:pPr>
              <w:pStyle w:val="TAL"/>
              <w:snapToGrid w:val="0"/>
            </w:pPr>
          </w:p>
        </w:tc>
      </w:tr>
      <w:tr w:rsidR="00A8058B" w:rsidRPr="00A15DCB" w14:paraId="22F9700B" w14:textId="77777777" w:rsidTr="009B330A">
        <w:tblPrEx>
          <w:tblCellMar>
            <w:left w:w="108" w:type="dxa"/>
            <w:right w:w="108" w:type="dxa"/>
          </w:tblCellMar>
        </w:tblPrEx>
        <w:tc>
          <w:tcPr>
            <w:tcW w:w="4569" w:type="dxa"/>
          </w:tcPr>
          <w:p w14:paraId="031B947A" w14:textId="77777777" w:rsidR="00A8058B" w:rsidRPr="00A15DCB" w:rsidRDefault="00A8058B" w:rsidP="009B330A">
            <w:pPr>
              <w:pStyle w:val="TAL"/>
              <w:snapToGrid w:val="0"/>
            </w:pPr>
            <w:r w:rsidRPr="00A15DCB">
              <w:t xml:space="preserve">    }</w:t>
            </w:r>
          </w:p>
        </w:tc>
        <w:tc>
          <w:tcPr>
            <w:tcW w:w="2415" w:type="dxa"/>
          </w:tcPr>
          <w:p w14:paraId="541BBEBF" w14:textId="77777777" w:rsidR="00A8058B" w:rsidRPr="00A15DCB" w:rsidRDefault="00A8058B" w:rsidP="009B330A">
            <w:pPr>
              <w:pStyle w:val="TAL"/>
              <w:snapToGrid w:val="0"/>
            </w:pPr>
          </w:p>
        </w:tc>
        <w:tc>
          <w:tcPr>
            <w:tcW w:w="1663" w:type="dxa"/>
          </w:tcPr>
          <w:p w14:paraId="47718898" w14:textId="77777777" w:rsidR="00A8058B" w:rsidRPr="00A15DCB" w:rsidRDefault="00A8058B" w:rsidP="009B330A">
            <w:pPr>
              <w:pStyle w:val="TAL"/>
              <w:snapToGrid w:val="0"/>
            </w:pPr>
          </w:p>
        </w:tc>
        <w:tc>
          <w:tcPr>
            <w:tcW w:w="1134" w:type="dxa"/>
          </w:tcPr>
          <w:p w14:paraId="69920C94" w14:textId="77777777" w:rsidR="00A8058B" w:rsidRPr="00A15DCB" w:rsidRDefault="00A8058B" w:rsidP="009B330A">
            <w:pPr>
              <w:pStyle w:val="TAL"/>
              <w:snapToGrid w:val="0"/>
            </w:pPr>
          </w:p>
        </w:tc>
      </w:tr>
      <w:tr w:rsidR="00A8058B" w:rsidRPr="00A15DCB" w14:paraId="640C61F8" w14:textId="77777777" w:rsidTr="009B330A">
        <w:tblPrEx>
          <w:tblCellMar>
            <w:left w:w="108" w:type="dxa"/>
            <w:right w:w="108" w:type="dxa"/>
          </w:tblCellMar>
        </w:tblPrEx>
        <w:tc>
          <w:tcPr>
            <w:tcW w:w="4569" w:type="dxa"/>
          </w:tcPr>
          <w:p w14:paraId="564C2D83" w14:textId="77777777" w:rsidR="00A8058B" w:rsidRPr="00A15DCB" w:rsidRDefault="00A8058B" w:rsidP="009B330A">
            <w:pPr>
              <w:pStyle w:val="TAL"/>
              <w:snapToGrid w:val="0"/>
            </w:pPr>
            <w:r w:rsidRPr="00A15DCB">
              <w:t xml:space="preserve">  }</w:t>
            </w:r>
          </w:p>
        </w:tc>
        <w:tc>
          <w:tcPr>
            <w:tcW w:w="2415" w:type="dxa"/>
          </w:tcPr>
          <w:p w14:paraId="437ADA6C" w14:textId="77777777" w:rsidR="00A8058B" w:rsidRPr="00A15DCB" w:rsidRDefault="00A8058B" w:rsidP="009B330A">
            <w:pPr>
              <w:pStyle w:val="TAL"/>
              <w:snapToGrid w:val="0"/>
            </w:pPr>
          </w:p>
        </w:tc>
        <w:tc>
          <w:tcPr>
            <w:tcW w:w="1663" w:type="dxa"/>
          </w:tcPr>
          <w:p w14:paraId="5B1A4749" w14:textId="77777777" w:rsidR="00A8058B" w:rsidRPr="00A15DCB" w:rsidRDefault="00A8058B" w:rsidP="009B330A">
            <w:pPr>
              <w:pStyle w:val="TAL"/>
              <w:snapToGrid w:val="0"/>
            </w:pPr>
          </w:p>
        </w:tc>
        <w:tc>
          <w:tcPr>
            <w:tcW w:w="1134" w:type="dxa"/>
          </w:tcPr>
          <w:p w14:paraId="1A2DA47F" w14:textId="77777777" w:rsidR="00A8058B" w:rsidRPr="00A15DCB" w:rsidRDefault="00A8058B" w:rsidP="009B330A">
            <w:pPr>
              <w:pStyle w:val="TAL"/>
              <w:snapToGrid w:val="0"/>
            </w:pPr>
          </w:p>
        </w:tc>
      </w:tr>
      <w:tr w:rsidR="00A8058B" w:rsidRPr="00A15DCB" w14:paraId="4ACFDD4D" w14:textId="77777777" w:rsidTr="009B330A">
        <w:tblPrEx>
          <w:tblCellMar>
            <w:left w:w="108" w:type="dxa"/>
            <w:right w:w="108" w:type="dxa"/>
          </w:tblCellMar>
        </w:tblPrEx>
        <w:tc>
          <w:tcPr>
            <w:tcW w:w="4569" w:type="dxa"/>
          </w:tcPr>
          <w:p w14:paraId="4A174C06" w14:textId="77777777" w:rsidR="00A8058B" w:rsidRPr="00A15DCB" w:rsidRDefault="00A8058B" w:rsidP="009B330A">
            <w:pPr>
              <w:pStyle w:val="TAL"/>
              <w:snapToGrid w:val="0"/>
            </w:pPr>
            <w:r w:rsidRPr="00A15DCB">
              <w:t>}</w:t>
            </w:r>
          </w:p>
        </w:tc>
        <w:tc>
          <w:tcPr>
            <w:tcW w:w="2415" w:type="dxa"/>
          </w:tcPr>
          <w:p w14:paraId="7ACC4F5A" w14:textId="77777777" w:rsidR="00A8058B" w:rsidRPr="00A15DCB" w:rsidRDefault="00A8058B" w:rsidP="009B330A">
            <w:pPr>
              <w:pStyle w:val="TAL"/>
              <w:snapToGrid w:val="0"/>
            </w:pPr>
          </w:p>
        </w:tc>
        <w:tc>
          <w:tcPr>
            <w:tcW w:w="1663" w:type="dxa"/>
          </w:tcPr>
          <w:p w14:paraId="0B0D3359" w14:textId="77777777" w:rsidR="00A8058B" w:rsidRPr="00A15DCB" w:rsidRDefault="00A8058B" w:rsidP="009B330A">
            <w:pPr>
              <w:pStyle w:val="TAL"/>
              <w:snapToGrid w:val="0"/>
            </w:pPr>
          </w:p>
        </w:tc>
        <w:tc>
          <w:tcPr>
            <w:tcW w:w="1134" w:type="dxa"/>
          </w:tcPr>
          <w:p w14:paraId="1477965B" w14:textId="77777777" w:rsidR="00A8058B" w:rsidRPr="00A15DCB" w:rsidRDefault="00A8058B" w:rsidP="009B330A">
            <w:pPr>
              <w:pStyle w:val="TAL"/>
              <w:snapToGrid w:val="0"/>
            </w:pPr>
          </w:p>
        </w:tc>
      </w:tr>
    </w:tbl>
    <w:p w14:paraId="2369AE50" w14:textId="77777777" w:rsidR="00A8058B" w:rsidRPr="00A15DCB" w:rsidRDefault="00A8058B" w:rsidP="00A8058B">
      <w:pPr>
        <w:rPr>
          <w:rFonts w:eastAsia="DengXian"/>
          <w:lang w:eastAsia="zh-CN"/>
        </w:rPr>
      </w:pPr>
    </w:p>
    <w:p w14:paraId="2850F6A6" w14:textId="77777777" w:rsidR="00A8058B" w:rsidRPr="00A15DCB" w:rsidRDefault="00A8058B" w:rsidP="00A8058B">
      <w:pPr>
        <w:pStyle w:val="TH"/>
      </w:pPr>
      <w:r w:rsidRPr="00A15DCB">
        <w:lastRenderedPageBreak/>
        <w:t>Table 7.1.1.1.29.1.3.3-</w:t>
      </w:r>
      <w:r w:rsidRPr="00A15DCB">
        <w:rPr>
          <w:lang w:eastAsia="zh-CN"/>
        </w:rPr>
        <w:t>6</w:t>
      </w:r>
      <w:r w:rsidRPr="00A15DCB">
        <w:t xml:space="preserve">: </w:t>
      </w:r>
      <w:r w:rsidRPr="00A15DCB">
        <w:rPr>
          <w:i/>
        </w:rPr>
        <w:t>RRCReconfiguration</w:t>
      </w:r>
      <w:r w:rsidRPr="00A15DCB">
        <w:t xml:space="preserve"> (step 5, step20, Table 7.1.1.1.29.1.3.2-3)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07A65FB9" w14:textId="77777777" w:rsidTr="009B330A">
        <w:tc>
          <w:tcPr>
            <w:tcW w:w="9747" w:type="dxa"/>
            <w:gridSpan w:val="4"/>
          </w:tcPr>
          <w:p w14:paraId="45131200"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Derivation path: TS 38.508-1 [4], Table 4.6.1-13 with condition LTM</w:t>
            </w:r>
          </w:p>
        </w:tc>
      </w:tr>
      <w:tr w:rsidR="00A8058B" w:rsidRPr="00A15DCB" w14:paraId="08E1E732" w14:textId="77777777" w:rsidTr="009B330A">
        <w:tc>
          <w:tcPr>
            <w:tcW w:w="4535" w:type="dxa"/>
          </w:tcPr>
          <w:p w14:paraId="14B2E7E5"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Information Element</w:t>
            </w:r>
          </w:p>
        </w:tc>
        <w:tc>
          <w:tcPr>
            <w:tcW w:w="2267" w:type="dxa"/>
          </w:tcPr>
          <w:p w14:paraId="2E76EBB3"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Value/remark</w:t>
            </w:r>
          </w:p>
        </w:tc>
        <w:tc>
          <w:tcPr>
            <w:tcW w:w="1700" w:type="dxa"/>
          </w:tcPr>
          <w:p w14:paraId="233CEBA6"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Comment</w:t>
            </w:r>
          </w:p>
        </w:tc>
        <w:tc>
          <w:tcPr>
            <w:tcW w:w="1245" w:type="dxa"/>
          </w:tcPr>
          <w:p w14:paraId="73290CED"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Condition</w:t>
            </w:r>
          </w:p>
        </w:tc>
      </w:tr>
      <w:tr w:rsidR="00A8058B" w:rsidRPr="00A15DCB" w14:paraId="03E80B0E" w14:textId="77777777" w:rsidTr="009B330A">
        <w:tc>
          <w:tcPr>
            <w:tcW w:w="4535" w:type="dxa"/>
          </w:tcPr>
          <w:p w14:paraId="5D6F2FD2"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RRCReconfiguration ::= SEQUENCE {</w:t>
            </w:r>
          </w:p>
        </w:tc>
        <w:tc>
          <w:tcPr>
            <w:tcW w:w="2267" w:type="dxa"/>
          </w:tcPr>
          <w:p w14:paraId="0D8A7025" w14:textId="77777777" w:rsidR="00A8058B" w:rsidRPr="00A15DCB" w:rsidRDefault="00A8058B" w:rsidP="009B330A">
            <w:pPr>
              <w:keepNext/>
              <w:keepLines/>
              <w:spacing w:after="0"/>
              <w:rPr>
                <w:rFonts w:ascii="Arial" w:hAnsi="Arial"/>
                <w:sz w:val="18"/>
              </w:rPr>
            </w:pPr>
          </w:p>
        </w:tc>
        <w:tc>
          <w:tcPr>
            <w:tcW w:w="1700" w:type="dxa"/>
          </w:tcPr>
          <w:p w14:paraId="12FD01A7" w14:textId="77777777" w:rsidR="00A8058B" w:rsidRPr="00A15DCB" w:rsidRDefault="00A8058B" w:rsidP="009B330A">
            <w:pPr>
              <w:keepNext/>
              <w:keepLines/>
              <w:spacing w:after="0"/>
              <w:rPr>
                <w:rFonts w:ascii="Arial" w:hAnsi="Arial"/>
                <w:sz w:val="18"/>
              </w:rPr>
            </w:pPr>
          </w:p>
        </w:tc>
        <w:tc>
          <w:tcPr>
            <w:tcW w:w="1245" w:type="dxa"/>
          </w:tcPr>
          <w:p w14:paraId="0F351EB7" w14:textId="77777777" w:rsidR="00A8058B" w:rsidRPr="00A15DCB" w:rsidRDefault="00A8058B" w:rsidP="009B330A">
            <w:pPr>
              <w:keepNext/>
              <w:keepLines/>
              <w:spacing w:after="0"/>
              <w:rPr>
                <w:rFonts w:ascii="Arial" w:hAnsi="Arial"/>
                <w:sz w:val="18"/>
              </w:rPr>
            </w:pPr>
          </w:p>
        </w:tc>
      </w:tr>
      <w:tr w:rsidR="00A8058B" w:rsidRPr="00A15DCB" w14:paraId="4A7F9459" w14:textId="77777777" w:rsidTr="009B330A">
        <w:tc>
          <w:tcPr>
            <w:tcW w:w="4535" w:type="dxa"/>
          </w:tcPr>
          <w:p w14:paraId="77FCD0E1"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criticalExtensions CHOICE {</w:t>
            </w:r>
          </w:p>
        </w:tc>
        <w:tc>
          <w:tcPr>
            <w:tcW w:w="2267" w:type="dxa"/>
          </w:tcPr>
          <w:p w14:paraId="38E63BCE" w14:textId="77777777" w:rsidR="00A8058B" w:rsidRPr="00A15DCB" w:rsidRDefault="00A8058B" w:rsidP="009B330A">
            <w:pPr>
              <w:keepNext/>
              <w:keepLines/>
              <w:spacing w:after="0"/>
              <w:rPr>
                <w:rFonts w:ascii="Arial" w:hAnsi="Arial" w:cs="Arial"/>
                <w:sz w:val="18"/>
                <w:szCs w:val="18"/>
              </w:rPr>
            </w:pPr>
          </w:p>
        </w:tc>
        <w:tc>
          <w:tcPr>
            <w:tcW w:w="1700" w:type="dxa"/>
          </w:tcPr>
          <w:p w14:paraId="73910F3F" w14:textId="77777777" w:rsidR="00A8058B" w:rsidRPr="00A15DCB" w:rsidRDefault="00A8058B" w:rsidP="009B330A">
            <w:pPr>
              <w:keepNext/>
              <w:keepLines/>
              <w:spacing w:after="0"/>
              <w:rPr>
                <w:rFonts w:ascii="Arial" w:hAnsi="Arial" w:cs="Arial"/>
                <w:sz w:val="18"/>
                <w:szCs w:val="18"/>
              </w:rPr>
            </w:pPr>
          </w:p>
        </w:tc>
        <w:tc>
          <w:tcPr>
            <w:tcW w:w="1245" w:type="dxa"/>
          </w:tcPr>
          <w:p w14:paraId="1F02D3AF" w14:textId="77777777" w:rsidR="00A8058B" w:rsidRPr="00A15DCB" w:rsidRDefault="00A8058B" w:rsidP="009B330A">
            <w:pPr>
              <w:keepNext/>
              <w:keepLines/>
              <w:spacing w:after="0"/>
              <w:rPr>
                <w:rFonts w:ascii="Arial" w:hAnsi="Arial" w:cs="Arial"/>
                <w:sz w:val="18"/>
                <w:szCs w:val="18"/>
              </w:rPr>
            </w:pPr>
          </w:p>
        </w:tc>
      </w:tr>
      <w:tr w:rsidR="00A8058B" w:rsidRPr="00A15DCB" w14:paraId="15A09CAB" w14:textId="77777777" w:rsidTr="009B330A">
        <w:tc>
          <w:tcPr>
            <w:tcW w:w="4535" w:type="dxa"/>
          </w:tcPr>
          <w:p w14:paraId="1B6B07E1"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rrcReconfiguration SEQUENCE {</w:t>
            </w:r>
          </w:p>
        </w:tc>
        <w:tc>
          <w:tcPr>
            <w:tcW w:w="2267" w:type="dxa"/>
          </w:tcPr>
          <w:p w14:paraId="741A0BA4" w14:textId="77777777" w:rsidR="00A8058B" w:rsidRPr="00A15DCB" w:rsidRDefault="00A8058B" w:rsidP="009B330A">
            <w:pPr>
              <w:keepNext/>
              <w:keepLines/>
              <w:spacing w:after="0"/>
              <w:rPr>
                <w:rFonts w:ascii="Arial" w:hAnsi="Arial" w:cs="Arial"/>
                <w:sz w:val="18"/>
                <w:szCs w:val="18"/>
              </w:rPr>
            </w:pPr>
          </w:p>
        </w:tc>
        <w:tc>
          <w:tcPr>
            <w:tcW w:w="1700" w:type="dxa"/>
          </w:tcPr>
          <w:p w14:paraId="263D88AB" w14:textId="77777777" w:rsidR="00A8058B" w:rsidRPr="00A15DCB" w:rsidRDefault="00A8058B" w:rsidP="009B330A">
            <w:pPr>
              <w:keepNext/>
              <w:keepLines/>
              <w:spacing w:after="0"/>
              <w:rPr>
                <w:rFonts w:ascii="Arial" w:hAnsi="Arial" w:cs="Arial"/>
                <w:sz w:val="18"/>
                <w:szCs w:val="18"/>
              </w:rPr>
            </w:pPr>
          </w:p>
        </w:tc>
        <w:tc>
          <w:tcPr>
            <w:tcW w:w="1245" w:type="dxa"/>
          </w:tcPr>
          <w:p w14:paraId="21B0C5CA" w14:textId="77777777" w:rsidR="00A8058B" w:rsidRPr="00A15DCB" w:rsidRDefault="00A8058B" w:rsidP="009B330A">
            <w:pPr>
              <w:keepNext/>
              <w:keepLines/>
              <w:spacing w:after="0"/>
              <w:rPr>
                <w:rFonts w:ascii="Arial" w:hAnsi="Arial" w:cs="Arial"/>
                <w:sz w:val="18"/>
                <w:szCs w:val="18"/>
              </w:rPr>
            </w:pPr>
          </w:p>
        </w:tc>
      </w:tr>
      <w:tr w:rsidR="00A8058B" w:rsidRPr="00A15DCB" w14:paraId="5404BF31" w14:textId="77777777" w:rsidTr="009B330A">
        <w:tc>
          <w:tcPr>
            <w:tcW w:w="4535" w:type="dxa"/>
          </w:tcPr>
          <w:p w14:paraId="4DA70E22"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1CD6092B" w14:textId="77777777" w:rsidR="00A8058B" w:rsidRPr="00A15DCB" w:rsidRDefault="00A8058B" w:rsidP="009B330A">
            <w:pPr>
              <w:keepNext/>
              <w:keepLines/>
              <w:spacing w:after="0"/>
              <w:rPr>
                <w:rFonts w:ascii="Arial" w:hAnsi="Arial" w:cs="Arial"/>
                <w:sz w:val="18"/>
                <w:szCs w:val="18"/>
              </w:rPr>
            </w:pPr>
          </w:p>
        </w:tc>
        <w:tc>
          <w:tcPr>
            <w:tcW w:w="1700" w:type="dxa"/>
          </w:tcPr>
          <w:p w14:paraId="5A2A6FCA" w14:textId="77777777" w:rsidR="00A8058B" w:rsidRPr="00A15DCB" w:rsidRDefault="00A8058B" w:rsidP="009B330A">
            <w:pPr>
              <w:keepNext/>
              <w:keepLines/>
              <w:spacing w:after="0"/>
              <w:rPr>
                <w:rFonts w:ascii="Arial" w:hAnsi="Arial" w:cs="Arial"/>
                <w:sz w:val="18"/>
                <w:szCs w:val="18"/>
              </w:rPr>
            </w:pPr>
          </w:p>
        </w:tc>
        <w:tc>
          <w:tcPr>
            <w:tcW w:w="1245" w:type="dxa"/>
          </w:tcPr>
          <w:p w14:paraId="290F88ED" w14:textId="77777777" w:rsidR="00A8058B" w:rsidRPr="00A15DCB" w:rsidRDefault="00A8058B" w:rsidP="009B330A">
            <w:pPr>
              <w:keepNext/>
              <w:keepLines/>
              <w:spacing w:after="0"/>
              <w:rPr>
                <w:rFonts w:ascii="Arial" w:hAnsi="Arial" w:cs="Arial"/>
                <w:sz w:val="18"/>
                <w:szCs w:val="18"/>
              </w:rPr>
            </w:pPr>
          </w:p>
        </w:tc>
      </w:tr>
      <w:tr w:rsidR="00A8058B" w:rsidRPr="00A15DCB" w14:paraId="2C55AE6E" w14:textId="77777777" w:rsidTr="009B330A">
        <w:tc>
          <w:tcPr>
            <w:tcW w:w="4535" w:type="dxa"/>
          </w:tcPr>
          <w:p w14:paraId="5527A57F"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6D04EC26" w14:textId="77777777" w:rsidR="00A8058B" w:rsidRPr="00A15DCB" w:rsidRDefault="00A8058B" w:rsidP="009B330A">
            <w:pPr>
              <w:keepNext/>
              <w:keepLines/>
              <w:spacing w:after="0"/>
              <w:rPr>
                <w:rFonts w:ascii="Arial" w:hAnsi="Arial" w:cs="Arial"/>
                <w:sz w:val="18"/>
                <w:szCs w:val="18"/>
              </w:rPr>
            </w:pPr>
          </w:p>
        </w:tc>
        <w:tc>
          <w:tcPr>
            <w:tcW w:w="1700" w:type="dxa"/>
          </w:tcPr>
          <w:p w14:paraId="70E46709" w14:textId="77777777" w:rsidR="00A8058B" w:rsidRPr="00A15DCB" w:rsidRDefault="00A8058B" w:rsidP="009B330A">
            <w:pPr>
              <w:keepNext/>
              <w:keepLines/>
              <w:spacing w:after="0"/>
              <w:rPr>
                <w:rFonts w:ascii="Arial" w:hAnsi="Arial" w:cs="Arial"/>
                <w:sz w:val="18"/>
                <w:szCs w:val="18"/>
              </w:rPr>
            </w:pPr>
          </w:p>
        </w:tc>
        <w:tc>
          <w:tcPr>
            <w:tcW w:w="1245" w:type="dxa"/>
          </w:tcPr>
          <w:p w14:paraId="0551C094" w14:textId="77777777" w:rsidR="00A8058B" w:rsidRPr="00A15DCB" w:rsidRDefault="00A8058B" w:rsidP="009B330A">
            <w:pPr>
              <w:keepNext/>
              <w:keepLines/>
              <w:spacing w:after="0"/>
              <w:rPr>
                <w:rFonts w:ascii="Arial" w:hAnsi="Arial" w:cs="Arial"/>
                <w:sz w:val="18"/>
                <w:szCs w:val="18"/>
              </w:rPr>
            </w:pPr>
          </w:p>
        </w:tc>
      </w:tr>
      <w:tr w:rsidR="00A8058B" w:rsidRPr="00A15DCB" w14:paraId="55C42CD4" w14:textId="77777777" w:rsidTr="009B330A">
        <w:tc>
          <w:tcPr>
            <w:tcW w:w="4535" w:type="dxa"/>
          </w:tcPr>
          <w:p w14:paraId="6E11826E"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masterCellGroup</w:t>
            </w:r>
          </w:p>
        </w:tc>
        <w:tc>
          <w:tcPr>
            <w:tcW w:w="2267" w:type="dxa"/>
          </w:tcPr>
          <w:p w14:paraId="30C5B950"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Not present</w:t>
            </w:r>
          </w:p>
        </w:tc>
        <w:tc>
          <w:tcPr>
            <w:tcW w:w="1700" w:type="dxa"/>
          </w:tcPr>
          <w:p w14:paraId="2C62F593" w14:textId="77777777" w:rsidR="00A8058B" w:rsidRPr="00A15DCB" w:rsidRDefault="00A8058B" w:rsidP="009B330A">
            <w:pPr>
              <w:keepNext/>
              <w:keepLines/>
              <w:spacing w:after="0"/>
              <w:rPr>
                <w:rFonts w:ascii="Arial" w:hAnsi="Arial" w:cs="Arial"/>
                <w:sz w:val="18"/>
                <w:szCs w:val="18"/>
              </w:rPr>
            </w:pPr>
          </w:p>
        </w:tc>
        <w:tc>
          <w:tcPr>
            <w:tcW w:w="1245" w:type="dxa"/>
          </w:tcPr>
          <w:p w14:paraId="6B73D520" w14:textId="77777777" w:rsidR="00A8058B" w:rsidRPr="00A15DCB" w:rsidRDefault="00A8058B" w:rsidP="009B330A">
            <w:pPr>
              <w:keepNext/>
              <w:keepLines/>
              <w:spacing w:after="0"/>
              <w:rPr>
                <w:rFonts w:ascii="Arial" w:hAnsi="Arial" w:cs="Arial"/>
                <w:sz w:val="18"/>
                <w:szCs w:val="18"/>
              </w:rPr>
            </w:pPr>
          </w:p>
        </w:tc>
      </w:tr>
      <w:tr w:rsidR="00A8058B" w:rsidRPr="00A15DCB" w14:paraId="279DFCA4" w14:textId="77777777" w:rsidTr="009B330A">
        <w:tc>
          <w:tcPr>
            <w:tcW w:w="4535" w:type="dxa"/>
          </w:tcPr>
          <w:p w14:paraId="61F892C3"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18232333" w14:textId="77777777" w:rsidR="00A8058B" w:rsidRPr="00A15DCB" w:rsidRDefault="00A8058B" w:rsidP="009B330A">
            <w:pPr>
              <w:keepNext/>
              <w:keepLines/>
              <w:spacing w:after="0"/>
              <w:rPr>
                <w:rFonts w:ascii="Arial" w:hAnsi="Arial" w:cs="Arial"/>
                <w:sz w:val="18"/>
                <w:szCs w:val="18"/>
              </w:rPr>
            </w:pPr>
          </w:p>
        </w:tc>
        <w:tc>
          <w:tcPr>
            <w:tcW w:w="1700" w:type="dxa"/>
          </w:tcPr>
          <w:p w14:paraId="170A25A2" w14:textId="77777777" w:rsidR="00A8058B" w:rsidRPr="00A15DCB" w:rsidRDefault="00A8058B" w:rsidP="009B330A">
            <w:pPr>
              <w:keepNext/>
              <w:keepLines/>
              <w:spacing w:after="0"/>
              <w:rPr>
                <w:rFonts w:ascii="Arial" w:hAnsi="Arial" w:cs="Arial"/>
                <w:sz w:val="18"/>
                <w:szCs w:val="18"/>
              </w:rPr>
            </w:pPr>
          </w:p>
        </w:tc>
        <w:tc>
          <w:tcPr>
            <w:tcW w:w="1245" w:type="dxa"/>
          </w:tcPr>
          <w:p w14:paraId="7B5283FA" w14:textId="77777777" w:rsidR="00A8058B" w:rsidRPr="00A15DCB" w:rsidRDefault="00A8058B" w:rsidP="009B330A">
            <w:pPr>
              <w:keepNext/>
              <w:keepLines/>
              <w:spacing w:after="0"/>
              <w:rPr>
                <w:rFonts w:ascii="Arial" w:hAnsi="Arial" w:cs="Arial"/>
                <w:sz w:val="18"/>
                <w:szCs w:val="18"/>
              </w:rPr>
            </w:pPr>
          </w:p>
        </w:tc>
      </w:tr>
      <w:tr w:rsidR="00A8058B" w:rsidRPr="00A15DCB" w14:paraId="7190616A" w14:textId="77777777" w:rsidTr="009B330A">
        <w:tc>
          <w:tcPr>
            <w:tcW w:w="4535" w:type="dxa"/>
          </w:tcPr>
          <w:p w14:paraId="72F1EBED"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45F4E6D2" w14:textId="77777777" w:rsidR="00A8058B" w:rsidRPr="00A15DCB" w:rsidRDefault="00A8058B" w:rsidP="009B330A">
            <w:pPr>
              <w:keepNext/>
              <w:keepLines/>
              <w:spacing w:after="0"/>
              <w:rPr>
                <w:rFonts w:ascii="Arial" w:hAnsi="Arial" w:cs="Arial"/>
                <w:sz w:val="18"/>
                <w:szCs w:val="18"/>
              </w:rPr>
            </w:pPr>
          </w:p>
        </w:tc>
        <w:tc>
          <w:tcPr>
            <w:tcW w:w="1700" w:type="dxa"/>
          </w:tcPr>
          <w:p w14:paraId="5F47ECB7" w14:textId="77777777" w:rsidR="00A8058B" w:rsidRPr="00A15DCB" w:rsidRDefault="00A8058B" w:rsidP="009B330A">
            <w:pPr>
              <w:keepNext/>
              <w:keepLines/>
              <w:spacing w:after="0"/>
              <w:rPr>
                <w:rFonts w:ascii="Arial" w:hAnsi="Arial" w:cs="Arial"/>
                <w:sz w:val="18"/>
                <w:szCs w:val="18"/>
              </w:rPr>
            </w:pPr>
          </w:p>
        </w:tc>
        <w:tc>
          <w:tcPr>
            <w:tcW w:w="1245" w:type="dxa"/>
          </w:tcPr>
          <w:p w14:paraId="65510DEE" w14:textId="77777777" w:rsidR="00A8058B" w:rsidRPr="00A15DCB" w:rsidRDefault="00A8058B" w:rsidP="009B330A">
            <w:pPr>
              <w:keepNext/>
              <w:keepLines/>
              <w:spacing w:after="0"/>
              <w:rPr>
                <w:rFonts w:ascii="Arial" w:hAnsi="Arial" w:cs="Arial"/>
                <w:sz w:val="18"/>
                <w:szCs w:val="18"/>
              </w:rPr>
            </w:pPr>
          </w:p>
        </w:tc>
      </w:tr>
      <w:tr w:rsidR="00A8058B" w:rsidRPr="00A15DCB" w14:paraId="74C93A31" w14:textId="77777777" w:rsidTr="009B330A">
        <w:tc>
          <w:tcPr>
            <w:tcW w:w="4535" w:type="dxa"/>
          </w:tcPr>
          <w:p w14:paraId="4AF6064F"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5B5CE6A1" w14:textId="77777777" w:rsidR="00A8058B" w:rsidRPr="00A15DCB" w:rsidRDefault="00A8058B" w:rsidP="009B330A">
            <w:pPr>
              <w:keepNext/>
              <w:keepLines/>
              <w:spacing w:after="0"/>
              <w:rPr>
                <w:rFonts w:ascii="Arial" w:hAnsi="Arial" w:cs="Arial"/>
                <w:sz w:val="18"/>
                <w:szCs w:val="18"/>
              </w:rPr>
            </w:pPr>
          </w:p>
        </w:tc>
        <w:tc>
          <w:tcPr>
            <w:tcW w:w="1700" w:type="dxa"/>
          </w:tcPr>
          <w:p w14:paraId="160897D7" w14:textId="77777777" w:rsidR="00A8058B" w:rsidRPr="00A15DCB" w:rsidRDefault="00A8058B" w:rsidP="009B330A">
            <w:pPr>
              <w:keepNext/>
              <w:keepLines/>
              <w:spacing w:after="0"/>
              <w:rPr>
                <w:rFonts w:ascii="Arial" w:hAnsi="Arial" w:cs="Arial"/>
                <w:sz w:val="18"/>
                <w:szCs w:val="18"/>
              </w:rPr>
            </w:pPr>
          </w:p>
        </w:tc>
        <w:tc>
          <w:tcPr>
            <w:tcW w:w="1245" w:type="dxa"/>
          </w:tcPr>
          <w:p w14:paraId="62B5D56A" w14:textId="77777777" w:rsidR="00A8058B" w:rsidRPr="00A15DCB" w:rsidRDefault="00A8058B" w:rsidP="009B330A">
            <w:pPr>
              <w:keepNext/>
              <w:keepLines/>
              <w:spacing w:after="0"/>
              <w:rPr>
                <w:rFonts w:ascii="Arial" w:hAnsi="Arial" w:cs="Arial"/>
                <w:sz w:val="18"/>
                <w:szCs w:val="18"/>
              </w:rPr>
            </w:pPr>
          </w:p>
        </w:tc>
      </w:tr>
      <w:tr w:rsidR="00A8058B" w:rsidRPr="00A15DCB" w14:paraId="1DB42B53" w14:textId="77777777" w:rsidTr="009B330A">
        <w:tc>
          <w:tcPr>
            <w:tcW w:w="4535" w:type="dxa"/>
          </w:tcPr>
          <w:p w14:paraId="66CA5F36"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w:t>
            </w:r>
            <w:r w:rsidRPr="00A15DCB">
              <w:rPr>
                <w:rFonts w:ascii="Arial" w:eastAsiaTheme="minorEastAsia" w:hAnsi="Arial" w:cs="Arial"/>
                <w:sz w:val="18"/>
                <w:szCs w:val="18"/>
              </w:rPr>
              <w:t xml:space="preserve">  </w:t>
            </w:r>
            <w:r w:rsidRPr="00A15DCB">
              <w:rPr>
                <w:rFonts w:ascii="Arial" w:hAnsi="Arial" w:cs="Arial"/>
                <w:sz w:val="18"/>
                <w:szCs w:val="18"/>
              </w:rPr>
              <w:t>nonCriticalExtension SEQUENCE {</w:t>
            </w:r>
          </w:p>
        </w:tc>
        <w:tc>
          <w:tcPr>
            <w:tcW w:w="2267" w:type="dxa"/>
          </w:tcPr>
          <w:p w14:paraId="7CB38CBB" w14:textId="77777777" w:rsidR="00A8058B" w:rsidRPr="00A15DCB" w:rsidRDefault="00A8058B" w:rsidP="009B330A">
            <w:pPr>
              <w:keepNext/>
              <w:keepLines/>
              <w:spacing w:after="0"/>
              <w:rPr>
                <w:rFonts w:ascii="Arial" w:hAnsi="Arial" w:cs="Arial"/>
                <w:sz w:val="18"/>
                <w:szCs w:val="18"/>
              </w:rPr>
            </w:pPr>
          </w:p>
        </w:tc>
        <w:tc>
          <w:tcPr>
            <w:tcW w:w="1700" w:type="dxa"/>
          </w:tcPr>
          <w:p w14:paraId="0F2AD447" w14:textId="77777777" w:rsidR="00A8058B" w:rsidRPr="00A15DCB" w:rsidRDefault="00A8058B" w:rsidP="009B330A">
            <w:pPr>
              <w:keepNext/>
              <w:keepLines/>
              <w:spacing w:after="0"/>
              <w:rPr>
                <w:rFonts w:ascii="Arial" w:hAnsi="Arial" w:cs="Arial"/>
                <w:sz w:val="18"/>
                <w:szCs w:val="18"/>
              </w:rPr>
            </w:pPr>
          </w:p>
        </w:tc>
        <w:tc>
          <w:tcPr>
            <w:tcW w:w="1245" w:type="dxa"/>
          </w:tcPr>
          <w:p w14:paraId="791E6275" w14:textId="77777777" w:rsidR="00A8058B" w:rsidRPr="00A15DCB" w:rsidRDefault="00A8058B" w:rsidP="009B330A">
            <w:pPr>
              <w:keepNext/>
              <w:keepLines/>
              <w:spacing w:after="0"/>
              <w:rPr>
                <w:rFonts w:ascii="Arial" w:hAnsi="Arial" w:cs="Arial"/>
                <w:sz w:val="18"/>
                <w:szCs w:val="18"/>
              </w:rPr>
            </w:pPr>
          </w:p>
        </w:tc>
      </w:tr>
      <w:tr w:rsidR="00A8058B" w:rsidRPr="00A15DCB" w14:paraId="45D4BF8D" w14:textId="77777777" w:rsidTr="009B330A">
        <w:tc>
          <w:tcPr>
            <w:tcW w:w="4535" w:type="dxa"/>
          </w:tcPr>
          <w:p w14:paraId="23EEDCB5"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ltm-Config-r18 CHOICE {</w:t>
            </w:r>
          </w:p>
        </w:tc>
        <w:tc>
          <w:tcPr>
            <w:tcW w:w="2267" w:type="dxa"/>
          </w:tcPr>
          <w:p w14:paraId="1D95BF28" w14:textId="77777777" w:rsidR="00A8058B" w:rsidRPr="00A15DCB" w:rsidRDefault="00A8058B" w:rsidP="009B330A">
            <w:pPr>
              <w:keepNext/>
              <w:keepLines/>
              <w:spacing w:after="0"/>
              <w:rPr>
                <w:rFonts w:ascii="Arial" w:hAnsi="Arial" w:cs="Arial"/>
                <w:sz w:val="18"/>
                <w:szCs w:val="18"/>
              </w:rPr>
            </w:pPr>
          </w:p>
        </w:tc>
        <w:tc>
          <w:tcPr>
            <w:tcW w:w="1700" w:type="dxa"/>
          </w:tcPr>
          <w:p w14:paraId="14D32C3D" w14:textId="77777777" w:rsidR="00A8058B" w:rsidRPr="00A15DCB" w:rsidRDefault="00A8058B" w:rsidP="009B330A">
            <w:pPr>
              <w:keepNext/>
              <w:keepLines/>
              <w:spacing w:after="0"/>
              <w:rPr>
                <w:rFonts w:ascii="Arial" w:hAnsi="Arial" w:cs="Arial"/>
                <w:sz w:val="18"/>
                <w:szCs w:val="18"/>
              </w:rPr>
            </w:pPr>
          </w:p>
        </w:tc>
        <w:tc>
          <w:tcPr>
            <w:tcW w:w="1245" w:type="dxa"/>
          </w:tcPr>
          <w:p w14:paraId="0454D750" w14:textId="77777777" w:rsidR="00A8058B" w:rsidRPr="00A15DCB" w:rsidRDefault="00A8058B" w:rsidP="009B330A">
            <w:pPr>
              <w:keepNext/>
              <w:keepLines/>
              <w:spacing w:after="0"/>
              <w:rPr>
                <w:rFonts w:ascii="Arial" w:hAnsi="Arial" w:cs="Arial"/>
                <w:sz w:val="18"/>
                <w:szCs w:val="18"/>
              </w:rPr>
            </w:pPr>
          </w:p>
        </w:tc>
      </w:tr>
      <w:tr w:rsidR="00A8058B" w:rsidRPr="00A15DCB" w14:paraId="6AB7EABB" w14:textId="77777777" w:rsidTr="009B330A">
        <w:tc>
          <w:tcPr>
            <w:tcW w:w="4535" w:type="dxa"/>
          </w:tcPr>
          <w:p w14:paraId="0DC55380"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setup</w:t>
            </w:r>
          </w:p>
        </w:tc>
        <w:tc>
          <w:tcPr>
            <w:tcW w:w="2267" w:type="dxa"/>
          </w:tcPr>
          <w:p w14:paraId="66210FB8"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LTM-Config-r18</w:t>
            </w:r>
          </w:p>
        </w:tc>
        <w:tc>
          <w:tcPr>
            <w:tcW w:w="1700" w:type="dxa"/>
          </w:tcPr>
          <w:p w14:paraId="1D64E4DB"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Table 7.1.1.1.29.3.3-7</w:t>
            </w:r>
          </w:p>
        </w:tc>
        <w:tc>
          <w:tcPr>
            <w:tcW w:w="1245" w:type="dxa"/>
          </w:tcPr>
          <w:p w14:paraId="42AC6553" w14:textId="77777777" w:rsidR="00A8058B" w:rsidRPr="00A15DCB" w:rsidRDefault="00A8058B" w:rsidP="009B330A">
            <w:pPr>
              <w:keepNext/>
              <w:keepLines/>
              <w:spacing w:after="0"/>
              <w:rPr>
                <w:rFonts w:ascii="Arial" w:hAnsi="Arial" w:cs="Arial"/>
                <w:sz w:val="18"/>
                <w:szCs w:val="18"/>
              </w:rPr>
            </w:pPr>
          </w:p>
        </w:tc>
      </w:tr>
      <w:tr w:rsidR="00A8058B" w:rsidRPr="00A15DCB" w14:paraId="7DF72374" w14:textId="77777777" w:rsidTr="009B330A">
        <w:tc>
          <w:tcPr>
            <w:tcW w:w="4535" w:type="dxa"/>
          </w:tcPr>
          <w:p w14:paraId="2CB4F003"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34686208" w14:textId="77777777" w:rsidR="00A8058B" w:rsidRPr="00A15DCB" w:rsidRDefault="00A8058B" w:rsidP="009B330A">
            <w:pPr>
              <w:keepNext/>
              <w:keepLines/>
              <w:spacing w:after="0"/>
              <w:rPr>
                <w:rFonts w:ascii="Arial" w:hAnsi="Arial" w:cs="Arial"/>
                <w:sz w:val="18"/>
                <w:szCs w:val="18"/>
              </w:rPr>
            </w:pPr>
          </w:p>
        </w:tc>
        <w:tc>
          <w:tcPr>
            <w:tcW w:w="1700" w:type="dxa"/>
          </w:tcPr>
          <w:p w14:paraId="23859690" w14:textId="77777777" w:rsidR="00A8058B" w:rsidRPr="00A15DCB" w:rsidRDefault="00A8058B" w:rsidP="009B330A">
            <w:pPr>
              <w:keepNext/>
              <w:keepLines/>
              <w:spacing w:after="0"/>
              <w:rPr>
                <w:rFonts w:ascii="Arial" w:hAnsi="Arial" w:cs="Arial"/>
                <w:sz w:val="18"/>
                <w:szCs w:val="18"/>
              </w:rPr>
            </w:pPr>
          </w:p>
        </w:tc>
        <w:tc>
          <w:tcPr>
            <w:tcW w:w="1245" w:type="dxa"/>
          </w:tcPr>
          <w:p w14:paraId="56EDDAFE" w14:textId="77777777" w:rsidR="00A8058B" w:rsidRPr="00A15DCB" w:rsidRDefault="00A8058B" w:rsidP="009B330A">
            <w:pPr>
              <w:keepNext/>
              <w:keepLines/>
              <w:spacing w:after="0"/>
              <w:rPr>
                <w:rFonts w:ascii="Arial" w:hAnsi="Arial" w:cs="Arial"/>
                <w:sz w:val="18"/>
                <w:szCs w:val="18"/>
              </w:rPr>
            </w:pPr>
          </w:p>
        </w:tc>
      </w:tr>
      <w:tr w:rsidR="00A8058B" w:rsidRPr="00A15DCB" w14:paraId="23A7A46D" w14:textId="77777777" w:rsidTr="009B330A">
        <w:tc>
          <w:tcPr>
            <w:tcW w:w="4535" w:type="dxa"/>
          </w:tcPr>
          <w:p w14:paraId="0D180989"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6E3291ED" w14:textId="77777777" w:rsidR="00A8058B" w:rsidRPr="00A15DCB" w:rsidRDefault="00A8058B" w:rsidP="009B330A">
            <w:pPr>
              <w:keepNext/>
              <w:keepLines/>
              <w:spacing w:after="0"/>
              <w:rPr>
                <w:rFonts w:ascii="Arial" w:hAnsi="Arial" w:cs="Arial"/>
                <w:sz w:val="18"/>
                <w:szCs w:val="18"/>
              </w:rPr>
            </w:pPr>
          </w:p>
        </w:tc>
        <w:tc>
          <w:tcPr>
            <w:tcW w:w="1700" w:type="dxa"/>
          </w:tcPr>
          <w:p w14:paraId="2515240A" w14:textId="77777777" w:rsidR="00A8058B" w:rsidRPr="00A15DCB" w:rsidRDefault="00A8058B" w:rsidP="009B330A">
            <w:pPr>
              <w:keepNext/>
              <w:keepLines/>
              <w:spacing w:after="0"/>
              <w:rPr>
                <w:rFonts w:ascii="Arial" w:hAnsi="Arial" w:cs="Arial"/>
                <w:sz w:val="18"/>
                <w:szCs w:val="18"/>
              </w:rPr>
            </w:pPr>
          </w:p>
        </w:tc>
        <w:tc>
          <w:tcPr>
            <w:tcW w:w="1245" w:type="dxa"/>
          </w:tcPr>
          <w:p w14:paraId="37145FB0" w14:textId="77777777" w:rsidR="00A8058B" w:rsidRPr="00A15DCB" w:rsidRDefault="00A8058B" w:rsidP="009B330A">
            <w:pPr>
              <w:keepNext/>
              <w:keepLines/>
              <w:spacing w:after="0"/>
              <w:rPr>
                <w:rFonts w:ascii="Arial" w:hAnsi="Arial" w:cs="Arial"/>
                <w:sz w:val="18"/>
                <w:szCs w:val="18"/>
              </w:rPr>
            </w:pPr>
          </w:p>
        </w:tc>
      </w:tr>
      <w:tr w:rsidR="00A8058B" w:rsidRPr="00A15DCB" w14:paraId="7AB6ECA3" w14:textId="77777777" w:rsidTr="009B330A">
        <w:tc>
          <w:tcPr>
            <w:tcW w:w="4535" w:type="dxa"/>
          </w:tcPr>
          <w:p w14:paraId="715BB9FE"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66FB41A7" w14:textId="77777777" w:rsidR="00A8058B" w:rsidRPr="00A15DCB" w:rsidRDefault="00A8058B" w:rsidP="009B330A">
            <w:pPr>
              <w:keepNext/>
              <w:keepLines/>
              <w:spacing w:after="0"/>
              <w:rPr>
                <w:rFonts w:ascii="Arial" w:hAnsi="Arial" w:cs="Arial"/>
                <w:sz w:val="18"/>
                <w:szCs w:val="18"/>
              </w:rPr>
            </w:pPr>
          </w:p>
        </w:tc>
        <w:tc>
          <w:tcPr>
            <w:tcW w:w="1700" w:type="dxa"/>
          </w:tcPr>
          <w:p w14:paraId="50129196" w14:textId="77777777" w:rsidR="00A8058B" w:rsidRPr="00A15DCB" w:rsidRDefault="00A8058B" w:rsidP="009B330A">
            <w:pPr>
              <w:keepNext/>
              <w:keepLines/>
              <w:spacing w:after="0"/>
              <w:rPr>
                <w:rFonts w:ascii="Arial" w:hAnsi="Arial" w:cs="Arial"/>
                <w:sz w:val="18"/>
                <w:szCs w:val="18"/>
              </w:rPr>
            </w:pPr>
          </w:p>
        </w:tc>
        <w:tc>
          <w:tcPr>
            <w:tcW w:w="1245" w:type="dxa"/>
          </w:tcPr>
          <w:p w14:paraId="7368133C" w14:textId="77777777" w:rsidR="00A8058B" w:rsidRPr="00A15DCB" w:rsidRDefault="00A8058B" w:rsidP="009B330A">
            <w:pPr>
              <w:keepNext/>
              <w:keepLines/>
              <w:spacing w:after="0"/>
              <w:rPr>
                <w:rFonts w:ascii="Arial" w:hAnsi="Arial" w:cs="Arial"/>
                <w:sz w:val="18"/>
                <w:szCs w:val="18"/>
              </w:rPr>
            </w:pPr>
          </w:p>
        </w:tc>
      </w:tr>
      <w:tr w:rsidR="00A8058B" w:rsidRPr="00A15DCB" w14:paraId="5185D189" w14:textId="77777777" w:rsidTr="009B330A">
        <w:tc>
          <w:tcPr>
            <w:tcW w:w="4535" w:type="dxa"/>
          </w:tcPr>
          <w:p w14:paraId="56A1358E"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01906AAC" w14:textId="77777777" w:rsidR="00A8058B" w:rsidRPr="00A15DCB" w:rsidRDefault="00A8058B" w:rsidP="009B330A">
            <w:pPr>
              <w:keepNext/>
              <w:keepLines/>
              <w:spacing w:after="0"/>
              <w:rPr>
                <w:rFonts w:ascii="Arial" w:hAnsi="Arial" w:cs="Arial"/>
                <w:sz w:val="18"/>
                <w:szCs w:val="18"/>
              </w:rPr>
            </w:pPr>
          </w:p>
        </w:tc>
        <w:tc>
          <w:tcPr>
            <w:tcW w:w="1700" w:type="dxa"/>
          </w:tcPr>
          <w:p w14:paraId="1C58F30C" w14:textId="77777777" w:rsidR="00A8058B" w:rsidRPr="00A15DCB" w:rsidRDefault="00A8058B" w:rsidP="009B330A">
            <w:pPr>
              <w:keepNext/>
              <w:keepLines/>
              <w:spacing w:after="0"/>
              <w:rPr>
                <w:rFonts w:ascii="Arial" w:hAnsi="Arial" w:cs="Arial"/>
                <w:sz w:val="18"/>
                <w:szCs w:val="18"/>
              </w:rPr>
            </w:pPr>
          </w:p>
        </w:tc>
        <w:tc>
          <w:tcPr>
            <w:tcW w:w="1245" w:type="dxa"/>
          </w:tcPr>
          <w:p w14:paraId="1B70CD6F" w14:textId="77777777" w:rsidR="00A8058B" w:rsidRPr="00A15DCB" w:rsidRDefault="00A8058B" w:rsidP="009B330A">
            <w:pPr>
              <w:keepNext/>
              <w:keepLines/>
              <w:spacing w:after="0"/>
              <w:rPr>
                <w:rFonts w:ascii="Arial" w:hAnsi="Arial" w:cs="Arial"/>
                <w:sz w:val="18"/>
                <w:szCs w:val="18"/>
              </w:rPr>
            </w:pPr>
          </w:p>
        </w:tc>
      </w:tr>
      <w:tr w:rsidR="00A8058B" w:rsidRPr="00A15DCB" w14:paraId="4AABA6FA" w14:textId="77777777" w:rsidTr="009B330A">
        <w:tc>
          <w:tcPr>
            <w:tcW w:w="4535" w:type="dxa"/>
          </w:tcPr>
          <w:p w14:paraId="15C44B6D"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268E5DE1" w14:textId="77777777" w:rsidR="00A8058B" w:rsidRPr="00A15DCB" w:rsidRDefault="00A8058B" w:rsidP="009B330A">
            <w:pPr>
              <w:keepNext/>
              <w:keepLines/>
              <w:spacing w:after="0"/>
              <w:rPr>
                <w:rFonts w:ascii="Arial" w:hAnsi="Arial" w:cs="Arial"/>
                <w:sz w:val="18"/>
                <w:szCs w:val="18"/>
              </w:rPr>
            </w:pPr>
          </w:p>
        </w:tc>
        <w:tc>
          <w:tcPr>
            <w:tcW w:w="1700" w:type="dxa"/>
          </w:tcPr>
          <w:p w14:paraId="3EB44CF1" w14:textId="77777777" w:rsidR="00A8058B" w:rsidRPr="00A15DCB" w:rsidRDefault="00A8058B" w:rsidP="009B330A">
            <w:pPr>
              <w:keepNext/>
              <w:keepLines/>
              <w:spacing w:after="0"/>
              <w:rPr>
                <w:rFonts w:ascii="Arial" w:hAnsi="Arial" w:cs="Arial"/>
                <w:sz w:val="18"/>
                <w:szCs w:val="18"/>
              </w:rPr>
            </w:pPr>
          </w:p>
        </w:tc>
        <w:tc>
          <w:tcPr>
            <w:tcW w:w="1245" w:type="dxa"/>
          </w:tcPr>
          <w:p w14:paraId="25F888FA" w14:textId="77777777" w:rsidR="00A8058B" w:rsidRPr="00A15DCB" w:rsidRDefault="00A8058B" w:rsidP="009B330A">
            <w:pPr>
              <w:keepNext/>
              <w:keepLines/>
              <w:spacing w:after="0"/>
              <w:rPr>
                <w:rFonts w:ascii="Arial" w:hAnsi="Arial" w:cs="Arial"/>
                <w:sz w:val="18"/>
                <w:szCs w:val="18"/>
              </w:rPr>
            </w:pPr>
          </w:p>
        </w:tc>
      </w:tr>
      <w:tr w:rsidR="00A8058B" w:rsidRPr="00A15DCB" w14:paraId="478A578B" w14:textId="77777777" w:rsidTr="009B330A">
        <w:tc>
          <w:tcPr>
            <w:tcW w:w="4535" w:type="dxa"/>
          </w:tcPr>
          <w:p w14:paraId="36319B97"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282AB05F" w14:textId="77777777" w:rsidR="00A8058B" w:rsidRPr="00A15DCB" w:rsidRDefault="00A8058B" w:rsidP="009B330A">
            <w:pPr>
              <w:keepNext/>
              <w:keepLines/>
              <w:spacing w:after="0"/>
              <w:rPr>
                <w:rFonts w:ascii="Arial" w:hAnsi="Arial" w:cs="Arial"/>
                <w:sz w:val="18"/>
                <w:szCs w:val="18"/>
              </w:rPr>
            </w:pPr>
          </w:p>
        </w:tc>
        <w:tc>
          <w:tcPr>
            <w:tcW w:w="1700" w:type="dxa"/>
          </w:tcPr>
          <w:p w14:paraId="08BCEF0D" w14:textId="77777777" w:rsidR="00A8058B" w:rsidRPr="00A15DCB" w:rsidRDefault="00A8058B" w:rsidP="009B330A">
            <w:pPr>
              <w:keepNext/>
              <w:keepLines/>
              <w:spacing w:after="0"/>
              <w:rPr>
                <w:rFonts w:ascii="Arial" w:hAnsi="Arial" w:cs="Arial"/>
                <w:sz w:val="18"/>
                <w:szCs w:val="18"/>
              </w:rPr>
            </w:pPr>
          </w:p>
        </w:tc>
        <w:tc>
          <w:tcPr>
            <w:tcW w:w="1245" w:type="dxa"/>
          </w:tcPr>
          <w:p w14:paraId="532B8496" w14:textId="77777777" w:rsidR="00A8058B" w:rsidRPr="00A15DCB" w:rsidRDefault="00A8058B" w:rsidP="009B330A">
            <w:pPr>
              <w:keepNext/>
              <w:keepLines/>
              <w:spacing w:after="0"/>
              <w:rPr>
                <w:rFonts w:ascii="Arial" w:hAnsi="Arial" w:cs="Arial"/>
                <w:sz w:val="18"/>
                <w:szCs w:val="18"/>
              </w:rPr>
            </w:pPr>
          </w:p>
        </w:tc>
      </w:tr>
      <w:tr w:rsidR="00A8058B" w:rsidRPr="00A15DCB" w14:paraId="4D5C65DA" w14:textId="77777777" w:rsidTr="009B330A">
        <w:tc>
          <w:tcPr>
            <w:tcW w:w="4535" w:type="dxa"/>
          </w:tcPr>
          <w:p w14:paraId="214D3C4D"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2B0F106B" w14:textId="77777777" w:rsidR="00A8058B" w:rsidRPr="00A15DCB" w:rsidRDefault="00A8058B" w:rsidP="009B330A">
            <w:pPr>
              <w:keepNext/>
              <w:keepLines/>
              <w:spacing w:after="0"/>
              <w:rPr>
                <w:rFonts w:ascii="Arial" w:hAnsi="Arial" w:cs="Arial"/>
                <w:sz w:val="18"/>
                <w:szCs w:val="18"/>
              </w:rPr>
            </w:pPr>
          </w:p>
        </w:tc>
        <w:tc>
          <w:tcPr>
            <w:tcW w:w="1700" w:type="dxa"/>
          </w:tcPr>
          <w:p w14:paraId="7BF5A66B" w14:textId="77777777" w:rsidR="00A8058B" w:rsidRPr="00A15DCB" w:rsidRDefault="00A8058B" w:rsidP="009B330A">
            <w:pPr>
              <w:keepNext/>
              <w:keepLines/>
              <w:spacing w:after="0"/>
              <w:rPr>
                <w:rFonts w:ascii="Arial" w:hAnsi="Arial" w:cs="Arial"/>
                <w:sz w:val="18"/>
                <w:szCs w:val="18"/>
              </w:rPr>
            </w:pPr>
          </w:p>
        </w:tc>
        <w:tc>
          <w:tcPr>
            <w:tcW w:w="1245" w:type="dxa"/>
          </w:tcPr>
          <w:p w14:paraId="19FE5700" w14:textId="77777777" w:rsidR="00A8058B" w:rsidRPr="00A15DCB" w:rsidRDefault="00A8058B" w:rsidP="009B330A">
            <w:pPr>
              <w:keepNext/>
              <w:keepLines/>
              <w:spacing w:after="0"/>
              <w:rPr>
                <w:rFonts w:ascii="Arial" w:hAnsi="Arial" w:cs="Arial"/>
                <w:sz w:val="18"/>
                <w:szCs w:val="18"/>
              </w:rPr>
            </w:pPr>
          </w:p>
        </w:tc>
      </w:tr>
      <w:tr w:rsidR="00A8058B" w:rsidRPr="00A15DCB" w14:paraId="414628A6" w14:textId="77777777" w:rsidTr="009B330A">
        <w:tc>
          <w:tcPr>
            <w:tcW w:w="4535" w:type="dxa"/>
          </w:tcPr>
          <w:p w14:paraId="6CBC47A4"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0E154A8E" w14:textId="77777777" w:rsidR="00A8058B" w:rsidRPr="00A15DCB" w:rsidRDefault="00A8058B" w:rsidP="009B330A">
            <w:pPr>
              <w:keepNext/>
              <w:keepLines/>
              <w:spacing w:after="0"/>
              <w:rPr>
                <w:rFonts w:ascii="Arial" w:hAnsi="Arial" w:cs="Arial"/>
                <w:sz w:val="18"/>
                <w:szCs w:val="18"/>
              </w:rPr>
            </w:pPr>
          </w:p>
        </w:tc>
        <w:tc>
          <w:tcPr>
            <w:tcW w:w="1700" w:type="dxa"/>
          </w:tcPr>
          <w:p w14:paraId="61D9D352" w14:textId="77777777" w:rsidR="00A8058B" w:rsidRPr="00A15DCB" w:rsidRDefault="00A8058B" w:rsidP="009B330A">
            <w:pPr>
              <w:keepNext/>
              <w:keepLines/>
              <w:spacing w:after="0"/>
              <w:rPr>
                <w:rFonts w:ascii="Arial" w:hAnsi="Arial" w:cs="Arial"/>
                <w:sz w:val="18"/>
                <w:szCs w:val="18"/>
              </w:rPr>
            </w:pPr>
          </w:p>
        </w:tc>
        <w:tc>
          <w:tcPr>
            <w:tcW w:w="1245" w:type="dxa"/>
          </w:tcPr>
          <w:p w14:paraId="7C8CD14B" w14:textId="77777777" w:rsidR="00A8058B" w:rsidRPr="00A15DCB" w:rsidRDefault="00A8058B" w:rsidP="009B330A">
            <w:pPr>
              <w:keepNext/>
              <w:keepLines/>
              <w:spacing w:after="0"/>
              <w:rPr>
                <w:rFonts w:ascii="Arial" w:hAnsi="Arial" w:cs="Arial"/>
                <w:sz w:val="18"/>
                <w:szCs w:val="18"/>
              </w:rPr>
            </w:pPr>
          </w:p>
        </w:tc>
      </w:tr>
      <w:tr w:rsidR="00A8058B" w:rsidRPr="00A15DCB" w14:paraId="1CB52708" w14:textId="77777777" w:rsidTr="009B330A">
        <w:tc>
          <w:tcPr>
            <w:tcW w:w="4535" w:type="dxa"/>
          </w:tcPr>
          <w:p w14:paraId="3B9252A1"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7778BAA9" w14:textId="77777777" w:rsidR="00A8058B" w:rsidRPr="00A15DCB" w:rsidRDefault="00A8058B" w:rsidP="009B330A">
            <w:pPr>
              <w:keepNext/>
              <w:keepLines/>
              <w:spacing w:after="0"/>
              <w:rPr>
                <w:rFonts w:ascii="Arial" w:hAnsi="Arial" w:cs="Arial"/>
                <w:sz w:val="18"/>
                <w:szCs w:val="18"/>
              </w:rPr>
            </w:pPr>
          </w:p>
        </w:tc>
        <w:tc>
          <w:tcPr>
            <w:tcW w:w="1700" w:type="dxa"/>
          </w:tcPr>
          <w:p w14:paraId="6D9DCCDE" w14:textId="77777777" w:rsidR="00A8058B" w:rsidRPr="00A15DCB" w:rsidRDefault="00A8058B" w:rsidP="009B330A">
            <w:pPr>
              <w:keepNext/>
              <w:keepLines/>
              <w:spacing w:after="0"/>
              <w:rPr>
                <w:rFonts w:ascii="Arial" w:hAnsi="Arial" w:cs="Arial"/>
                <w:sz w:val="18"/>
                <w:szCs w:val="18"/>
              </w:rPr>
            </w:pPr>
          </w:p>
        </w:tc>
        <w:tc>
          <w:tcPr>
            <w:tcW w:w="1245" w:type="dxa"/>
          </w:tcPr>
          <w:p w14:paraId="59C95B01" w14:textId="77777777" w:rsidR="00A8058B" w:rsidRPr="00A15DCB" w:rsidRDefault="00A8058B" w:rsidP="009B330A">
            <w:pPr>
              <w:keepNext/>
              <w:keepLines/>
              <w:spacing w:after="0"/>
              <w:rPr>
                <w:rFonts w:ascii="Arial" w:hAnsi="Arial" w:cs="Arial"/>
                <w:sz w:val="18"/>
                <w:szCs w:val="18"/>
              </w:rPr>
            </w:pPr>
          </w:p>
        </w:tc>
      </w:tr>
      <w:tr w:rsidR="00A8058B" w:rsidRPr="00A15DCB" w14:paraId="4ECABE49" w14:textId="77777777" w:rsidTr="009B330A">
        <w:tc>
          <w:tcPr>
            <w:tcW w:w="4535" w:type="dxa"/>
          </w:tcPr>
          <w:p w14:paraId="6CA7266F"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w:t>
            </w:r>
          </w:p>
        </w:tc>
        <w:tc>
          <w:tcPr>
            <w:tcW w:w="2267" w:type="dxa"/>
          </w:tcPr>
          <w:p w14:paraId="637A69EE" w14:textId="77777777" w:rsidR="00A8058B" w:rsidRPr="00A15DCB" w:rsidRDefault="00A8058B" w:rsidP="009B330A">
            <w:pPr>
              <w:keepNext/>
              <w:keepLines/>
              <w:spacing w:after="0"/>
              <w:rPr>
                <w:rFonts w:ascii="Arial" w:hAnsi="Arial" w:cs="Arial"/>
                <w:sz w:val="18"/>
                <w:szCs w:val="18"/>
              </w:rPr>
            </w:pPr>
          </w:p>
        </w:tc>
        <w:tc>
          <w:tcPr>
            <w:tcW w:w="1700" w:type="dxa"/>
          </w:tcPr>
          <w:p w14:paraId="6A3EC82B" w14:textId="77777777" w:rsidR="00A8058B" w:rsidRPr="00A15DCB" w:rsidRDefault="00A8058B" w:rsidP="009B330A">
            <w:pPr>
              <w:keepNext/>
              <w:keepLines/>
              <w:spacing w:after="0"/>
              <w:rPr>
                <w:rFonts w:ascii="Arial" w:hAnsi="Arial" w:cs="Arial"/>
                <w:sz w:val="18"/>
                <w:szCs w:val="18"/>
              </w:rPr>
            </w:pPr>
          </w:p>
        </w:tc>
        <w:tc>
          <w:tcPr>
            <w:tcW w:w="1245" w:type="dxa"/>
          </w:tcPr>
          <w:p w14:paraId="05920B5E" w14:textId="77777777" w:rsidR="00A8058B" w:rsidRPr="00A15DCB" w:rsidRDefault="00A8058B" w:rsidP="009B330A">
            <w:pPr>
              <w:keepNext/>
              <w:keepLines/>
              <w:spacing w:after="0"/>
              <w:rPr>
                <w:rFonts w:ascii="Arial" w:hAnsi="Arial" w:cs="Arial"/>
                <w:sz w:val="18"/>
                <w:szCs w:val="18"/>
              </w:rPr>
            </w:pPr>
          </w:p>
        </w:tc>
      </w:tr>
    </w:tbl>
    <w:p w14:paraId="52F2C5A5" w14:textId="77777777" w:rsidR="00A8058B" w:rsidRPr="00A15DCB" w:rsidRDefault="00A8058B" w:rsidP="00A8058B"/>
    <w:p w14:paraId="46951D96" w14:textId="77777777" w:rsidR="00A8058B" w:rsidRPr="00A15DCB" w:rsidRDefault="00A8058B" w:rsidP="00A8058B">
      <w:pPr>
        <w:pStyle w:val="TH"/>
        <w:rPr>
          <w:i/>
          <w:iCs/>
        </w:rPr>
      </w:pPr>
      <w:r w:rsidRPr="00A15DCB">
        <w:t>Table 7.1.1.1.29.3.3-7: LTM-Config-r18(Table 7.1.1.1.29.3.3-6)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5BE66066" w14:textId="77777777" w:rsidTr="009B330A">
        <w:tc>
          <w:tcPr>
            <w:tcW w:w="9747" w:type="dxa"/>
            <w:gridSpan w:val="4"/>
          </w:tcPr>
          <w:p w14:paraId="619CEABE"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Derivation path: TS </w:t>
            </w:r>
            <w:r w:rsidRPr="00A15DCB">
              <w:rPr>
                <w:rFonts w:ascii="Arial" w:hAnsi="Arial" w:cs="Arial"/>
                <w:sz w:val="18"/>
                <w:szCs w:val="18"/>
                <w:lang w:eastAsia="ko-KR"/>
              </w:rPr>
              <w:t>38.508-1 [4],</w:t>
            </w:r>
            <w:r w:rsidRPr="00A15DCB">
              <w:rPr>
                <w:rFonts w:ascii="Arial" w:hAnsi="Arial" w:cs="Arial"/>
                <w:sz w:val="18"/>
                <w:szCs w:val="18"/>
              </w:rPr>
              <w:t xml:space="preserve"> Table 4.6.3-67D</w:t>
            </w:r>
          </w:p>
        </w:tc>
      </w:tr>
      <w:tr w:rsidR="00A8058B" w:rsidRPr="00A15DCB" w14:paraId="70A52832" w14:textId="77777777" w:rsidTr="009B330A">
        <w:tc>
          <w:tcPr>
            <w:tcW w:w="4535" w:type="dxa"/>
          </w:tcPr>
          <w:p w14:paraId="300D200B"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Information Element</w:t>
            </w:r>
          </w:p>
        </w:tc>
        <w:tc>
          <w:tcPr>
            <w:tcW w:w="2267" w:type="dxa"/>
          </w:tcPr>
          <w:p w14:paraId="02930A8F"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Value/remark</w:t>
            </w:r>
          </w:p>
        </w:tc>
        <w:tc>
          <w:tcPr>
            <w:tcW w:w="1700" w:type="dxa"/>
          </w:tcPr>
          <w:p w14:paraId="5E08CB24"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Comment</w:t>
            </w:r>
          </w:p>
        </w:tc>
        <w:tc>
          <w:tcPr>
            <w:tcW w:w="1245" w:type="dxa"/>
          </w:tcPr>
          <w:p w14:paraId="126610F4"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Condition</w:t>
            </w:r>
          </w:p>
        </w:tc>
      </w:tr>
      <w:tr w:rsidR="00A8058B" w:rsidRPr="00A15DCB" w14:paraId="7D00482E" w14:textId="77777777" w:rsidTr="009B330A">
        <w:tc>
          <w:tcPr>
            <w:tcW w:w="4535" w:type="dxa"/>
          </w:tcPr>
          <w:p w14:paraId="0B03F1EA" w14:textId="77777777" w:rsidR="00A8058B" w:rsidRPr="00A15DCB" w:rsidRDefault="00A8058B" w:rsidP="009B330A">
            <w:pPr>
              <w:keepNext/>
              <w:keepLines/>
              <w:spacing w:after="0"/>
              <w:rPr>
                <w:rFonts w:ascii="Arial" w:hAnsi="Arial"/>
                <w:sz w:val="18"/>
              </w:rPr>
            </w:pPr>
            <w:r w:rsidRPr="00A15DCB">
              <w:rPr>
                <w:rFonts w:ascii="Arial" w:hAnsi="Arial"/>
                <w:sz w:val="18"/>
              </w:rPr>
              <w:t>LTM-Config-r18 ::= SEQUENCE {</w:t>
            </w:r>
          </w:p>
        </w:tc>
        <w:tc>
          <w:tcPr>
            <w:tcW w:w="2267" w:type="dxa"/>
          </w:tcPr>
          <w:p w14:paraId="31645947" w14:textId="77777777" w:rsidR="00A8058B" w:rsidRPr="00A15DCB" w:rsidRDefault="00A8058B" w:rsidP="009B330A">
            <w:pPr>
              <w:keepNext/>
              <w:keepLines/>
              <w:spacing w:after="0"/>
              <w:rPr>
                <w:rFonts w:ascii="Arial" w:hAnsi="Arial"/>
                <w:sz w:val="18"/>
              </w:rPr>
            </w:pPr>
          </w:p>
        </w:tc>
        <w:tc>
          <w:tcPr>
            <w:tcW w:w="1700" w:type="dxa"/>
          </w:tcPr>
          <w:p w14:paraId="71C1C644" w14:textId="77777777" w:rsidR="00A8058B" w:rsidRPr="00A15DCB" w:rsidRDefault="00A8058B" w:rsidP="009B330A">
            <w:pPr>
              <w:keepNext/>
              <w:keepLines/>
              <w:spacing w:after="0"/>
              <w:rPr>
                <w:rFonts w:ascii="Arial" w:hAnsi="Arial"/>
                <w:sz w:val="18"/>
              </w:rPr>
            </w:pPr>
          </w:p>
        </w:tc>
        <w:tc>
          <w:tcPr>
            <w:tcW w:w="1245" w:type="dxa"/>
          </w:tcPr>
          <w:p w14:paraId="31E017DD" w14:textId="77777777" w:rsidR="00A8058B" w:rsidRPr="00A15DCB" w:rsidRDefault="00A8058B" w:rsidP="009B330A">
            <w:pPr>
              <w:keepNext/>
              <w:keepLines/>
              <w:spacing w:after="0"/>
              <w:rPr>
                <w:rFonts w:ascii="Arial" w:hAnsi="Arial"/>
                <w:sz w:val="18"/>
              </w:rPr>
            </w:pPr>
          </w:p>
        </w:tc>
      </w:tr>
      <w:tr w:rsidR="00A8058B" w:rsidRPr="00A15DCB" w14:paraId="29280108" w14:textId="77777777" w:rsidTr="009B330A">
        <w:tc>
          <w:tcPr>
            <w:tcW w:w="4535" w:type="dxa"/>
          </w:tcPr>
          <w:p w14:paraId="0EDE172F"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color w:val="000000" w:themeColor="text1"/>
                <w:sz w:val="18"/>
                <w:szCs w:val="18"/>
              </w:rPr>
              <w:t xml:space="preserve">  ltm-CandidateToAddModList-r18 SEQUENCE (SIZE (1..maxNrofLTM-Configs-r18)) OF LTM-Candidate-r18 {</w:t>
            </w:r>
          </w:p>
        </w:tc>
        <w:tc>
          <w:tcPr>
            <w:tcW w:w="2267" w:type="dxa"/>
          </w:tcPr>
          <w:p w14:paraId="792C0CF5"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1 entry</w:t>
            </w:r>
          </w:p>
        </w:tc>
        <w:tc>
          <w:tcPr>
            <w:tcW w:w="1700" w:type="dxa"/>
          </w:tcPr>
          <w:p w14:paraId="29FA1D9F" w14:textId="77777777" w:rsidR="00A8058B" w:rsidRPr="00A15DCB" w:rsidRDefault="00A8058B" w:rsidP="009B330A">
            <w:pPr>
              <w:keepNext/>
              <w:keepLines/>
              <w:spacing w:after="0"/>
              <w:rPr>
                <w:rFonts w:ascii="Arial" w:hAnsi="Arial" w:cs="Arial"/>
                <w:sz w:val="18"/>
                <w:szCs w:val="18"/>
              </w:rPr>
            </w:pPr>
          </w:p>
        </w:tc>
        <w:tc>
          <w:tcPr>
            <w:tcW w:w="1245" w:type="dxa"/>
          </w:tcPr>
          <w:p w14:paraId="7B4F3819" w14:textId="77777777" w:rsidR="00A8058B" w:rsidRPr="00A15DCB" w:rsidRDefault="00A8058B" w:rsidP="009B330A">
            <w:pPr>
              <w:keepNext/>
              <w:keepLines/>
              <w:spacing w:after="0"/>
              <w:rPr>
                <w:rFonts w:ascii="Arial" w:hAnsi="Arial" w:cs="Arial"/>
                <w:sz w:val="18"/>
                <w:szCs w:val="18"/>
              </w:rPr>
            </w:pPr>
          </w:p>
        </w:tc>
      </w:tr>
      <w:tr w:rsidR="00A8058B" w:rsidRPr="00A15DCB" w14:paraId="305C02E5" w14:textId="77777777" w:rsidTr="009B330A">
        <w:tc>
          <w:tcPr>
            <w:tcW w:w="4535" w:type="dxa"/>
          </w:tcPr>
          <w:p w14:paraId="7EBC63BF"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color w:val="000000" w:themeColor="text1"/>
                <w:sz w:val="18"/>
                <w:szCs w:val="18"/>
              </w:rPr>
              <w:t xml:space="preserve">    LTM-Candidate-r18[1]</w:t>
            </w:r>
          </w:p>
        </w:tc>
        <w:tc>
          <w:tcPr>
            <w:tcW w:w="2267" w:type="dxa"/>
          </w:tcPr>
          <w:p w14:paraId="1C4BA068"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LTM-Candidate-r18</w:t>
            </w:r>
          </w:p>
        </w:tc>
        <w:tc>
          <w:tcPr>
            <w:tcW w:w="1700" w:type="dxa"/>
          </w:tcPr>
          <w:p w14:paraId="1C557FBD"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Table 7.1.1.1.29.3.3-8</w:t>
            </w:r>
          </w:p>
        </w:tc>
        <w:tc>
          <w:tcPr>
            <w:tcW w:w="1245" w:type="dxa"/>
          </w:tcPr>
          <w:p w14:paraId="171233DA" w14:textId="77777777" w:rsidR="00A8058B" w:rsidRPr="00A15DCB" w:rsidRDefault="00A8058B" w:rsidP="009B330A">
            <w:pPr>
              <w:keepNext/>
              <w:keepLines/>
              <w:spacing w:after="0"/>
              <w:rPr>
                <w:rFonts w:ascii="Arial" w:hAnsi="Arial" w:cs="Arial"/>
                <w:sz w:val="18"/>
                <w:szCs w:val="18"/>
              </w:rPr>
            </w:pPr>
          </w:p>
        </w:tc>
      </w:tr>
      <w:tr w:rsidR="00A8058B" w:rsidRPr="00A15DCB" w14:paraId="31CBD2D4" w14:textId="77777777" w:rsidTr="009B330A">
        <w:tc>
          <w:tcPr>
            <w:tcW w:w="4535" w:type="dxa"/>
          </w:tcPr>
          <w:p w14:paraId="54E7D6B8"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color w:val="000000" w:themeColor="text1"/>
                <w:sz w:val="18"/>
                <w:szCs w:val="18"/>
              </w:rPr>
              <w:t xml:space="preserve">  }</w:t>
            </w:r>
          </w:p>
        </w:tc>
        <w:tc>
          <w:tcPr>
            <w:tcW w:w="2267" w:type="dxa"/>
          </w:tcPr>
          <w:p w14:paraId="5D252E47" w14:textId="77777777" w:rsidR="00A8058B" w:rsidRPr="00A15DCB" w:rsidRDefault="00A8058B" w:rsidP="009B330A">
            <w:pPr>
              <w:keepNext/>
              <w:keepLines/>
              <w:spacing w:after="0"/>
              <w:rPr>
                <w:rFonts w:ascii="Arial" w:hAnsi="Arial" w:cs="Arial"/>
                <w:sz w:val="18"/>
                <w:szCs w:val="18"/>
              </w:rPr>
            </w:pPr>
          </w:p>
        </w:tc>
        <w:tc>
          <w:tcPr>
            <w:tcW w:w="1700" w:type="dxa"/>
          </w:tcPr>
          <w:p w14:paraId="766D4709" w14:textId="77777777" w:rsidR="00A8058B" w:rsidRPr="00A15DCB" w:rsidRDefault="00A8058B" w:rsidP="009B330A">
            <w:pPr>
              <w:keepNext/>
              <w:keepLines/>
              <w:spacing w:after="0"/>
              <w:rPr>
                <w:rFonts w:ascii="Arial" w:hAnsi="Arial" w:cs="Arial"/>
                <w:sz w:val="18"/>
                <w:szCs w:val="18"/>
              </w:rPr>
            </w:pPr>
          </w:p>
        </w:tc>
        <w:tc>
          <w:tcPr>
            <w:tcW w:w="1245" w:type="dxa"/>
          </w:tcPr>
          <w:p w14:paraId="594B1E07" w14:textId="77777777" w:rsidR="00A8058B" w:rsidRPr="00A15DCB" w:rsidRDefault="00A8058B" w:rsidP="009B330A">
            <w:pPr>
              <w:keepNext/>
              <w:keepLines/>
              <w:spacing w:after="0"/>
              <w:rPr>
                <w:rFonts w:ascii="Arial" w:hAnsi="Arial" w:cs="Arial"/>
                <w:sz w:val="18"/>
                <w:szCs w:val="18"/>
              </w:rPr>
            </w:pPr>
          </w:p>
        </w:tc>
      </w:tr>
      <w:tr w:rsidR="00A8058B" w:rsidRPr="00A15DCB" w14:paraId="2E5D0794" w14:textId="77777777" w:rsidTr="009B330A">
        <w:tc>
          <w:tcPr>
            <w:tcW w:w="4535" w:type="dxa"/>
          </w:tcPr>
          <w:p w14:paraId="7363D226"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ltm-CSI-ResourceConfig-r18</w:t>
            </w:r>
          </w:p>
        </w:tc>
        <w:tc>
          <w:tcPr>
            <w:tcW w:w="2267" w:type="dxa"/>
          </w:tcPr>
          <w:p w14:paraId="5781F26A"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Not present</w:t>
            </w:r>
          </w:p>
        </w:tc>
        <w:tc>
          <w:tcPr>
            <w:tcW w:w="1700" w:type="dxa"/>
          </w:tcPr>
          <w:p w14:paraId="2F3DBB07" w14:textId="77777777" w:rsidR="00A8058B" w:rsidRPr="00A15DCB" w:rsidRDefault="00A8058B" w:rsidP="009B330A">
            <w:pPr>
              <w:keepNext/>
              <w:keepLines/>
              <w:spacing w:after="0"/>
              <w:rPr>
                <w:rFonts w:ascii="Arial" w:hAnsi="Arial" w:cs="Arial"/>
                <w:sz w:val="18"/>
                <w:szCs w:val="18"/>
              </w:rPr>
            </w:pPr>
          </w:p>
        </w:tc>
        <w:tc>
          <w:tcPr>
            <w:tcW w:w="1245" w:type="dxa"/>
          </w:tcPr>
          <w:p w14:paraId="6E3CD24F" w14:textId="77777777" w:rsidR="00A8058B" w:rsidRPr="00A15DCB" w:rsidRDefault="00A8058B" w:rsidP="009B330A">
            <w:pPr>
              <w:keepNext/>
              <w:keepLines/>
              <w:spacing w:after="0"/>
              <w:rPr>
                <w:rFonts w:ascii="Arial" w:hAnsi="Arial" w:cs="Arial"/>
                <w:sz w:val="18"/>
                <w:szCs w:val="18"/>
              </w:rPr>
            </w:pPr>
          </w:p>
        </w:tc>
      </w:tr>
      <w:tr w:rsidR="00A8058B" w:rsidRPr="00A15DCB" w14:paraId="215E6FBA" w14:textId="77777777" w:rsidTr="009B330A">
        <w:tc>
          <w:tcPr>
            <w:tcW w:w="4535" w:type="dxa"/>
          </w:tcPr>
          <w:p w14:paraId="41F87B61"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w:t>
            </w:r>
          </w:p>
        </w:tc>
        <w:tc>
          <w:tcPr>
            <w:tcW w:w="2267" w:type="dxa"/>
          </w:tcPr>
          <w:p w14:paraId="74A1FE12" w14:textId="77777777" w:rsidR="00A8058B" w:rsidRPr="00A15DCB" w:rsidRDefault="00A8058B" w:rsidP="009B330A">
            <w:pPr>
              <w:keepNext/>
              <w:keepLines/>
              <w:spacing w:after="0"/>
              <w:rPr>
                <w:rFonts w:ascii="Arial" w:hAnsi="Arial" w:cs="Arial"/>
                <w:sz w:val="18"/>
                <w:szCs w:val="18"/>
              </w:rPr>
            </w:pPr>
          </w:p>
        </w:tc>
        <w:tc>
          <w:tcPr>
            <w:tcW w:w="1700" w:type="dxa"/>
          </w:tcPr>
          <w:p w14:paraId="059CDD79" w14:textId="77777777" w:rsidR="00A8058B" w:rsidRPr="00A15DCB" w:rsidRDefault="00A8058B" w:rsidP="009B330A">
            <w:pPr>
              <w:keepNext/>
              <w:keepLines/>
              <w:spacing w:after="0"/>
              <w:rPr>
                <w:rFonts w:ascii="Arial" w:hAnsi="Arial" w:cs="Arial"/>
                <w:sz w:val="18"/>
                <w:szCs w:val="18"/>
              </w:rPr>
            </w:pPr>
          </w:p>
        </w:tc>
        <w:tc>
          <w:tcPr>
            <w:tcW w:w="1245" w:type="dxa"/>
          </w:tcPr>
          <w:p w14:paraId="6DE911D8" w14:textId="77777777" w:rsidR="00A8058B" w:rsidRPr="00A15DCB" w:rsidRDefault="00A8058B" w:rsidP="009B330A">
            <w:pPr>
              <w:keepNext/>
              <w:keepLines/>
              <w:spacing w:after="0"/>
              <w:rPr>
                <w:rFonts w:ascii="Arial" w:hAnsi="Arial" w:cs="Arial"/>
                <w:sz w:val="18"/>
                <w:szCs w:val="18"/>
              </w:rPr>
            </w:pPr>
          </w:p>
        </w:tc>
      </w:tr>
    </w:tbl>
    <w:p w14:paraId="3EF0E78C" w14:textId="77777777" w:rsidR="00A8058B" w:rsidRPr="00A15DCB" w:rsidRDefault="00A8058B" w:rsidP="00A8058B">
      <w:pPr>
        <w:rPr>
          <w:rFonts w:eastAsia="DengXian"/>
          <w:lang w:eastAsia="zh-CN"/>
        </w:rPr>
      </w:pPr>
    </w:p>
    <w:p w14:paraId="3AEFA972" w14:textId="77777777" w:rsidR="00A8058B" w:rsidRPr="00A15DCB" w:rsidRDefault="00A8058B" w:rsidP="00A8058B">
      <w:pPr>
        <w:pStyle w:val="TH"/>
        <w:rPr>
          <w:i/>
          <w:iCs/>
        </w:rPr>
      </w:pPr>
      <w:r w:rsidRPr="00A15DCB">
        <w:lastRenderedPageBreak/>
        <w:t xml:space="preserve">Table 7.1.1.1.29.3.3-8: </w:t>
      </w:r>
      <w:r w:rsidRPr="00A15DCB">
        <w:rPr>
          <w:rFonts w:cs="Arial"/>
        </w:rPr>
        <w:t>LTM-Candidate</w:t>
      </w:r>
      <w:r w:rsidRPr="00A15DCB">
        <w:t>-r18(Table 7.1.1.1.29.3.3-7)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32755DE4" w14:textId="77777777" w:rsidTr="009B330A">
        <w:tc>
          <w:tcPr>
            <w:tcW w:w="9747" w:type="dxa"/>
            <w:gridSpan w:val="4"/>
          </w:tcPr>
          <w:p w14:paraId="17444E1D"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Derivation path: TS </w:t>
            </w:r>
            <w:r w:rsidRPr="00A15DCB">
              <w:rPr>
                <w:rFonts w:ascii="Arial" w:hAnsi="Arial" w:cs="Arial"/>
                <w:sz w:val="18"/>
                <w:szCs w:val="18"/>
                <w:lang w:eastAsia="ko-KR"/>
              </w:rPr>
              <w:t>38.508-1 [4],</w:t>
            </w:r>
            <w:r w:rsidRPr="00A15DCB">
              <w:rPr>
                <w:rFonts w:ascii="Arial" w:hAnsi="Arial" w:cs="Arial"/>
                <w:sz w:val="18"/>
                <w:szCs w:val="18"/>
              </w:rPr>
              <w:t xml:space="preserve"> Table 4.6.3-67C</w:t>
            </w:r>
          </w:p>
        </w:tc>
      </w:tr>
      <w:tr w:rsidR="00A8058B" w:rsidRPr="00A15DCB" w14:paraId="1B1385EE" w14:textId="77777777" w:rsidTr="009B330A">
        <w:tc>
          <w:tcPr>
            <w:tcW w:w="4535" w:type="dxa"/>
          </w:tcPr>
          <w:p w14:paraId="5B9FC5E0"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Information Element</w:t>
            </w:r>
          </w:p>
        </w:tc>
        <w:tc>
          <w:tcPr>
            <w:tcW w:w="2267" w:type="dxa"/>
          </w:tcPr>
          <w:p w14:paraId="1B76F83F"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Value/remark</w:t>
            </w:r>
          </w:p>
        </w:tc>
        <w:tc>
          <w:tcPr>
            <w:tcW w:w="1700" w:type="dxa"/>
          </w:tcPr>
          <w:p w14:paraId="3E1E4282"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Comment</w:t>
            </w:r>
          </w:p>
        </w:tc>
        <w:tc>
          <w:tcPr>
            <w:tcW w:w="1245" w:type="dxa"/>
          </w:tcPr>
          <w:p w14:paraId="29EA42DB"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Condition</w:t>
            </w:r>
          </w:p>
        </w:tc>
      </w:tr>
      <w:tr w:rsidR="00A8058B" w:rsidRPr="00A15DCB" w14:paraId="659137BA" w14:textId="77777777" w:rsidTr="009B330A">
        <w:tc>
          <w:tcPr>
            <w:tcW w:w="4535" w:type="dxa"/>
            <w:tcBorders>
              <w:top w:val="single" w:sz="4" w:space="0" w:color="auto"/>
              <w:left w:val="single" w:sz="4" w:space="0" w:color="auto"/>
              <w:bottom w:val="single" w:sz="4" w:space="0" w:color="auto"/>
              <w:right w:val="single" w:sz="4" w:space="0" w:color="auto"/>
            </w:tcBorders>
          </w:tcPr>
          <w:p w14:paraId="5705C20B" w14:textId="77777777" w:rsidR="00A8058B" w:rsidRPr="00A15DCB" w:rsidRDefault="00A8058B" w:rsidP="009B330A">
            <w:pPr>
              <w:keepNext/>
              <w:keepLines/>
              <w:spacing w:after="0"/>
              <w:rPr>
                <w:rFonts w:ascii="Arial" w:hAnsi="Arial"/>
                <w:sz w:val="18"/>
              </w:rPr>
            </w:pPr>
            <w:r w:rsidRPr="00A15DCB">
              <w:rPr>
                <w:rFonts w:ascii="Arial" w:hAnsi="Arial"/>
                <w:sz w:val="18"/>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12F1FDE2"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8A5916E"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C909FF" w14:textId="77777777" w:rsidR="00A8058B" w:rsidRPr="00A15DCB" w:rsidRDefault="00A8058B" w:rsidP="009B330A">
            <w:pPr>
              <w:keepNext/>
              <w:keepLines/>
              <w:spacing w:after="0"/>
              <w:rPr>
                <w:rFonts w:ascii="Arial" w:hAnsi="Arial"/>
                <w:sz w:val="18"/>
              </w:rPr>
            </w:pPr>
          </w:p>
        </w:tc>
      </w:tr>
      <w:tr w:rsidR="00A8058B" w:rsidRPr="00A15DCB" w14:paraId="6C03ED3E" w14:textId="77777777" w:rsidTr="009B330A">
        <w:tc>
          <w:tcPr>
            <w:tcW w:w="4535" w:type="dxa"/>
            <w:tcBorders>
              <w:top w:val="single" w:sz="4" w:space="0" w:color="auto"/>
              <w:left w:val="single" w:sz="4" w:space="0" w:color="auto"/>
              <w:bottom w:val="single" w:sz="4" w:space="0" w:color="auto"/>
              <w:right w:val="single" w:sz="4" w:space="0" w:color="auto"/>
            </w:tcBorders>
          </w:tcPr>
          <w:p w14:paraId="0F13CE56" w14:textId="77777777" w:rsidR="00A8058B" w:rsidRPr="00A15DCB" w:rsidRDefault="00A8058B" w:rsidP="009B330A">
            <w:pPr>
              <w:keepNext/>
              <w:keepLines/>
              <w:spacing w:after="0"/>
              <w:rPr>
                <w:rFonts w:ascii="Arial" w:hAnsi="Arial"/>
                <w:sz w:val="18"/>
              </w:rPr>
            </w:pPr>
            <w:r w:rsidRPr="00A15DCB">
              <w:rPr>
                <w:rFonts w:ascii="Arial" w:hAnsi="Arial"/>
                <w:sz w:val="18"/>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05DF8513" w14:textId="77777777" w:rsidR="00A8058B" w:rsidRPr="00A15DCB" w:rsidRDefault="00A8058B" w:rsidP="009B330A">
            <w:pPr>
              <w:keepNext/>
              <w:keepLines/>
              <w:spacing w:after="0"/>
              <w:rPr>
                <w:rFonts w:ascii="Arial" w:hAnsi="Arial"/>
                <w:sz w:val="18"/>
              </w:rPr>
            </w:pPr>
            <w:r w:rsidRPr="00A15DCB">
              <w:rPr>
                <w:rFonts w:ascii="Arial" w:hAnsi="Arial"/>
                <w:sz w:val="18"/>
              </w:rPr>
              <w:t>1</w:t>
            </w:r>
          </w:p>
        </w:tc>
        <w:tc>
          <w:tcPr>
            <w:tcW w:w="1700" w:type="dxa"/>
            <w:tcBorders>
              <w:top w:val="single" w:sz="4" w:space="0" w:color="auto"/>
              <w:left w:val="single" w:sz="4" w:space="0" w:color="auto"/>
              <w:bottom w:val="single" w:sz="4" w:space="0" w:color="auto"/>
              <w:right w:val="single" w:sz="4" w:space="0" w:color="auto"/>
            </w:tcBorders>
          </w:tcPr>
          <w:p w14:paraId="6B00D67B"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A312FD0" w14:textId="77777777" w:rsidR="00A8058B" w:rsidRPr="00A15DCB" w:rsidRDefault="00A8058B" w:rsidP="009B330A">
            <w:pPr>
              <w:keepNext/>
              <w:keepLines/>
              <w:spacing w:after="0"/>
              <w:rPr>
                <w:rFonts w:ascii="Arial" w:hAnsi="Arial"/>
                <w:sz w:val="18"/>
              </w:rPr>
            </w:pPr>
          </w:p>
        </w:tc>
      </w:tr>
      <w:tr w:rsidR="00A8058B" w:rsidRPr="00A15DCB" w14:paraId="2ADCB08C" w14:textId="77777777" w:rsidTr="009B330A">
        <w:tc>
          <w:tcPr>
            <w:tcW w:w="4535" w:type="dxa"/>
            <w:vMerge w:val="restart"/>
            <w:tcBorders>
              <w:top w:val="single" w:sz="4" w:space="0" w:color="auto"/>
              <w:left w:val="single" w:sz="4" w:space="0" w:color="auto"/>
              <w:right w:val="single" w:sz="4" w:space="0" w:color="auto"/>
            </w:tcBorders>
          </w:tcPr>
          <w:p w14:paraId="6DB14394" w14:textId="77777777" w:rsidR="00A8058B" w:rsidRPr="00A15DCB" w:rsidRDefault="00A8058B" w:rsidP="009B330A">
            <w:pPr>
              <w:keepNext/>
              <w:keepLines/>
              <w:spacing w:after="0"/>
              <w:rPr>
                <w:rFonts w:ascii="Arial" w:hAnsi="Arial"/>
                <w:sz w:val="18"/>
              </w:rPr>
            </w:pPr>
            <w:r w:rsidRPr="00A15DCB">
              <w:rPr>
                <w:rFonts w:ascii="Arial" w:hAnsi="Arial"/>
                <w:sz w:val="18"/>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447A7FDF" w14:textId="77777777" w:rsidR="00A8058B" w:rsidRPr="00A15DCB" w:rsidRDefault="00A8058B" w:rsidP="009B330A">
            <w:pPr>
              <w:keepNext/>
              <w:keepLines/>
              <w:spacing w:after="0"/>
              <w:rPr>
                <w:rFonts w:ascii="Arial" w:hAnsi="Arial"/>
                <w:sz w:val="18"/>
              </w:rPr>
            </w:pPr>
            <w:r w:rsidRPr="00A15DCB">
              <w:rPr>
                <w:rFonts w:ascii="Arial" w:hAnsi="Arial"/>
                <w:sz w:val="18"/>
              </w:rPr>
              <w:t>Physical layer cell identity of NR Cell 2</w:t>
            </w:r>
          </w:p>
        </w:tc>
        <w:tc>
          <w:tcPr>
            <w:tcW w:w="1700" w:type="dxa"/>
            <w:tcBorders>
              <w:top w:val="single" w:sz="4" w:space="0" w:color="auto"/>
              <w:left w:val="single" w:sz="4" w:space="0" w:color="auto"/>
              <w:bottom w:val="single" w:sz="4" w:space="0" w:color="auto"/>
              <w:right w:val="single" w:sz="4" w:space="0" w:color="auto"/>
            </w:tcBorders>
          </w:tcPr>
          <w:p w14:paraId="2A8878A3"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88CAE6" w14:textId="77777777" w:rsidR="00A8058B" w:rsidRPr="00A15DCB" w:rsidRDefault="00A8058B" w:rsidP="009B330A">
            <w:pPr>
              <w:keepNext/>
              <w:keepLines/>
              <w:spacing w:after="0"/>
              <w:rPr>
                <w:rFonts w:ascii="Arial" w:hAnsi="Arial"/>
                <w:sz w:val="18"/>
                <w:lang w:eastAsia="zh-CN"/>
              </w:rPr>
            </w:pPr>
            <w:r w:rsidRPr="00A15DCB">
              <w:rPr>
                <w:rFonts w:ascii="Arial" w:hAnsi="Arial"/>
                <w:sz w:val="18"/>
                <w:lang w:eastAsia="zh-CN"/>
              </w:rPr>
              <w:t>Step 5</w:t>
            </w:r>
          </w:p>
        </w:tc>
      </w:tr>
      <w:tr w:rsidR="00A8058B" w:rsidRPr="00A15DCB" w14:paraId="622AB0F4" w14:textId="77777777" w:rsidTr="009B330A">
        <w:tc>
          <w:tcPr>
            <w:tcW w:w="4535" w:type="dxa"/>
            <w:vMerge/>
            <w:tcBorders>
              <w:left w:val="single" w:sz="4" w:space="0" w:color="auto"/>
              <w:bottom w:val="single" w:sz="4" w:space="0" w:color="auto"/>
              <w:right w:val="single" w:sz="4" w:space="0" w:color="auto"/>
            </w:tcBorders>
          </w:tcPr>
          <w:p w14:paraId="6F6DC046" w14:textId="77777777" w:rsidR="00A8058B" w:rsidRPr="00A15DCB" w:rsidRDefault="00A8058B" w:rsidP="009B330A">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60764054" w14:textId="77777777" w:rsidR="00A8058B" w:rsidRPr="00A15DCB" w:rsidRDefault="00A8058B" w:rsidP="009B330A">
            <w:pPr>
              <w:keepNext/>
              <w:keepLines/>
              <w:spacing w:after="0"/>
              <w:rPr>
                <w:rFonts w:ascii="Arial" w:hAnsi="Arial"/>
                <w:sz w:val="18"/>
              </w:rPr>
            </w:pPr>
            <w:r w:rsidRPr="00A15DCB">
              <w:rPr>
                <w:rFonts w:ascii="Arial" w:hAnsi="Arial"/>
                <w:sz w:val="18"/>
              </w:rPr>
              <w:t>Physical layer cell identity of NR Cell 1</w:t>
            </w:r>
          </w:p>
        </w:tc>
        <w:tc>
          <w:tcPr>
            <w:tcW w:w="1700" w:type="dxa"/>
            <w:tcBorders>
              <w:top w:val="single" w:sz="4" w:space="0" w:color="auto"/>
              <w:left w:val="single" w:sz="4" w:space="0" w:color="auto"/>
              <w:bottom w:val="single" w:sz="4" w:space="0" w:color="auto"/>
              <w:right w:val="single" w:sz="4" w:space="0" w:color="auto"/>
            </w:tcBorders>
          </w:tcPr>
          <w:p w14:paraId="338EBCF2"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5F34F02" w14:textId="77777777" w:rsidR="00A8058B" w:rsidRPr="00A15DCB" w:rsidRDefault="00A8058B" w:rsidP="009B330A">
            <w:pPr>
              <w:keepNext/>
              <w:keepLines/>
              <w:spacing w:after="0"/>
              <w:rPr>
                <w:rFonts w:ascii="Arial" w:hAnsi="Arial"/>
                <w:sz w:val="18"/>
              </w:rPr>
            </w:pPr>
            <w:r w:rsidRPr="00A15DCB">
              <w:rPr>
                <w:rFonts w:ascii="Arial" w:hAnsi="Arial"/>
                <w:sz w:val="18"/>
                <w:lang w:eastAsia="zh-CN"/>
              </w:rPr>
              <w:t>Step 20</w:t>
            </w:r>
          </w:p>
        </w:tc>
      </w:tr>
      <w:tr w:rsidR="00A8058B" w:rsidRPr="00A15DCB" w14:paraId="1FDA34F4" w14:textId="77777777" w:rsidTr="009B330A">
        <w:tc>
          <w:tcPr>
            <w:tcW w:w="4535" w:type="dxa"/>
            <w:tcBorders>
              <w:top w:val="single" w:sz="4" w:space="0" w:color="auto"/>
              <w:left w:val="single" w:sz="4" w:space="0" w:color="auto"/>
              <w:bottom w:val="single" w:sz="4" w:space="0" w:color="auto"/>
              <w:right w:val="single" w:sz="4" w:space="0" w:color="auto"/>
            </w:tcBorders>
          </w:tcPr>
          <w:p w14:paraId="1AD36772" w14:textId="77777777" w:rsidR="00A8058B" w:rsidRPr="00A15DCB" w:rsidRDefault="00A8058B" w:rsidP="009B330A">
            <w:pPr>
              <w:keepNext/>
              <w:keepLines/>
              <w:spacing w:after="0"/>
              <w:rPr>
                <w:rFonts w:ascii="Arial" w:hAnsi="Arial"/>
                <w:sz w:val="18"/>
              </w:rPr>
            </w:pPr>
            <w:r w:rsidRPr="00A15DCB">
              <w:rPr>
                <w:rFonts w:ascii="Arial" w:hAnsi="Arial"/>
                <w:sz w:val="18"/>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3B343BFC"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DEDF588"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CF14B16" w14:textId="77777777" w:rsidR="00A8058B" w:rsidRPr="00A15DCB" w:rsidRDefault="00A8058B" w:rsidP="009B330A">
            <w:pPr>
              <w:keepNext/>
              <w:keepLines/>
              <w:spacing w:after="0"/>
              <w:rPr>
                <w:rFonts w:ascii="Arial" w:hAnsi="Arial"/>
                <w:sz w:val="18"/>
              </w:rPr>
            </w:pPr>
          </w:p>
        </w:tc>
      </w:tr>
      <w:tr w:rsidR="00A8058B" w:rsidRPr="00A15DCB" w14:paraId="231CB8FC" w14:textId="77777777" w:rsidTr="009B330A">
        <w:tc>
          <w:tcPr>
            <w:tcW w:w="4535" w:type="dxa"/>
            <w:tcBorders>
              <w:top w:val="single" w:sz="4" w:space="0" w:color="auto"/>
              <w:left w:val="single" w:sz="4" w:space="0" w:color="auto"/>
              <w:bottom w:val="single" w:sz="4" w:space="0" w:color="auto"/>
              <w:right w:val="single" w:sz="4" w:space="0" w:color="auto"/>
            </w:tcBorders>
          </w:tcPr>
          <w:p w14:paraId="112E43B1"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Pr>
          <w:p w14:paraId="36E7A8FB"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04A6A31"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1D8BECD" w14:textId="77777777" w:rsidR="00A8058B" w:rsidRPr="00A15DCB" w:rsidRDefault="00A8058B" w:rsidP="009B330A">
            <w:pPr>
              <w:keepNext/>
              <w:keepLines/>
              <w:spacing w:after="0"/>
              <w:rPr>
                <w:rFonts w:ascii="Arial" w:hAnsi="Arial"/>
                <w:sz w:val="18"/>
              </w:rPr>
            </w:pPr>
          </w:p>
        </w:tc>
      </w:tr>
      <w:tr w:rsidR="00A8058B" w:rsidRPr="00A15DCB" w14:paraId="09DA81A6" w14:textId="77777777" w:rsidTr="009B330A">
        <w:tc>
          <w:tcPr>
            <w:tcW w:w="4535" w:type="dxa"/>
            <w:tcBorders>
              <w:top w:val="single" w:sz="4" w:space="0" w:color="auto"/>
              <w:left w:val="single" w:sz="4" w:space="0" w:color="auto"/>
              <w:bottom w:val="single" w:sz="4" w:space="0" w:color="auto"/>
              <w:right w:val="single" w:sz="4" w:space="0" w:color="auto"/>
            </w:tcBorders>
          </w:tcPr>
          <w:p w14:paraId="1FF14E6D"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075A6BE4"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2E9B776"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2FF518" w14:textId="77777777" w:rsidR="00A8058B" w:rsidRPr="00A15DCB" w:rsidRDefault="00A8058B" w:rsidP="009B330A">
            <w:pPr>
              <w:keepNext/>
              <w:keepLines/>
              <w:spacing w:after="0"/>
              <w:rPr>
                <w:rFonts w:ascii="Arial" w:hAnsi="Arial"/>
                <w:sz w:val="18"/>
              </w:rPr>
            </w:pPr>
          </w:p>
        </w:tc>
      </w:tr>
      <w:tr w:rsidR="00A8058B" w:rsidRPr="00A15DCB" w14:paraId="6EC116CD" w14:textId="77777777" w:rsidTr="009B330A">
        <w:tc>
          <w:tcPr>
            <w:tcW w:w="4535" w:type="dxa"/>
            <w:tcBorders>
              <w:top w:val="single" w:sz="4" w:space="0" w:color="auto"/>
              <w:left w:val="single" w:sz="4" w:space="0" w:color="auto"/>
              <w:bottom w:val="single" w:sz="4" w:space="0" w:color="auto"/>
              <w:right w:val="single" w:sz="4" w:space="0" w:color="auto"/>
            </w:tcBorders>
          </w:tcPr>
          <w:p w14:paraId="1EAC6E4F"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58109E98"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0A11B84"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A958D2" w14:textId="77777777" w:rsidR="00A8058B" w:rsidRPr="00A15DCB" w:rsidRDefault="00A8058B" w:rsidP="009B330A">
            <w:pPr>
              <w:keepNext/>
              <w:keepLines/>
              <w:spacing w:after="0"/>
              <w:rPr>
                <w:rFonts w:ascii="Arial" w:hAnsi="Arial"/>
                <w:sz w:val="18"/>
              </w:rPr>
            </w:pPr>
          </w:p>
        </w:tc>
      </w:tr>
      <w:tr w:rsidR="00A8058B" w:rsidRPr="00A15DCB" w14:paraId="678EE70F" w14:textId="77777777" w:rsidTr="009B330A">
        <w:tc>
          <w:tcPr>
            <w:tcW w:w="4535" w:type="dxa"/>
            <w:tcBorders>
              <w:top w:val="single" w:sz="4" w:space="0" w:color="auto"/>
              <w:left w:val="single" w:sz="4" w:space="0" w:color="auto"/>
              <w:bottom w:val="single" w:sz="4" w:space="0" w:color="auto"/>
              <w:right w:val="single" w:sz="4" w:space="0" w:color="auto"/>
            </w:tcBorders>
          </w:tcPr>
          <w:p w14:paraId="00949E41"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087C6C1"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3E0BB38"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7B483B" w14:textId="77777777" w:rsidR="00A8058B" w:rsidRPr="00A15DCB" w:rsidRDefault="00A8058B" w:rsidP="009B330A">
            <w:pPr>
              <w:keepNext/>
              <w:keepLines/>
              <w:spacing w:after="0"/>
              <w:rPr>
                <w:rFonts w:ascii="Arial" w:hAnsi="Arial"/>
                <w:sz w:val="18"/>
              </w:rPr>
            </w:pPr>
          </w:p>
        </w:tc>
      </w:tr>
      <w:tr w:rsidR="00A8058B" w:rsidRPr="00A15DCB" w14:paraId="046C44C0" w14:textId="77777777" w:rsidTr="009B330A">
        <w:tc>
          <w:tcPr>
            <w:tcW w:w="4535" w:type="dxa"/>
            <w:tcBorders>
              <w:top w:val="single" w:sz="4" w:space="0" w:color="auto"/>
              <w:left w:val="single" w:sz="4" w:space="0" w:color="auto"/>
              <w:bottom w:val="single" w:sz="4" w:space="0" w:color="auto"/>
              <w:right w:val="single" w:sz="4" w:space="0" w:color="auto"/>
            </w:tcBorders>
          </w:tcPr>
          <w:p w14:paraId="70430C61"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masterCellGroup  </w:t>
            </w:r>
          </w:p>
        </w:tc>
        <w:tc>
          <w:tcPr>
            <w:tcW w:w="2267" w:type="dxa"/>
            <w:tcBorders>
              <w:top w:val="single" w:sz="4" w:space="0" w:color="auto"/>
              <w:left w:val="single" w:sz="4" w:space="0" w:color="auto"/>
              <w:bottom w:val="single" w:sz="4" w:space="0" w:color="auto"/>
              <w:right w:val="single" w:sz="4" w:space="0" w:color="auto"/>
            </w:tcBorders>
          </w:tcPr>
          <w:p w14:paraId="573ECE96"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1F883952"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80BB6AF" w14:textId="77777777" w:rsidR="00A8058B" w:rsidRPr="00A15DCB" w:rsidRDefault="00A8058B" w:rsidP="009B330A">
            <w:pPr>
              <w:keepNext/>
              <w:keepLines/>
              <w:spacing w:after="0"/>
              <w:rPr>
                <w:rFonts w:ascii="Arial" w:hAnsi="Arial"/>
                <w:sz w:val="18"/>
              </w:rPr>
            </w:pPr>
          </w:p>
        </w:tc>
      </w:tr>
      <w:tr w:rsidR="00A8058B" w:rsidRPr="00A15DCB" w14:paraId="60EAFA13" w14:textId="77777777" w:rsidTr="009B330A">
        <w:tc>
          <w:tcPr>
            <w:tcW w:w="4535" w:type="dxa"/>
            <w:tcBorders>
              <w:top w:val="single" w:sz="4" w:space="0" w:color="auto"/>
              <w:left w:val="single" w:sz="4" w:space="0" w:color="auto"/>
              <w:bottom w:val="single" w:sz="4" w:space="0" w:color="auto"/>
              <w:right w:val="single" w:sz="4" w:space="0" w:color="auto"/>
            </w:tcBorders>
          </w:tcPr>
          <w:p w14:paraId="48961FD0"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24F52E4"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82BD6FB"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4E35970" w14:textId="77777777" w:rsidR="00A8058B" w:rsidRPr="00A15DCB" w:rsidRDefault="00A8058B" w:rsidP="009B330A">
            <w:pPr>
              <w:keepNext/>
              <w:keepLines/>
              <w:spacing w:after="0"/>
              <w:rPr>
                <w:rFonts w:ascii="Arial" w:hAnsi="Arial"/>
                <w:sz w:val="18"/>
              </w:rPr>
            </w:pPr>
          </w:p>
        </w:tc>
      </w:tr>
      <w:tr w:rsidR="00A8058B" w:rsidRPr="00A15DCB" w14:paraId="470123CE" w14:textId="77777777" w:rsidTr="009B330A">
        <w:tc>
          <w:tcPr>
            <w:tcW w:w="4535" w:type="dxa"/>
            <w:tcBorders>
              <w:top w:val="single" w:sz="4" w:space="0" w:color="auto"/>
              <w:left w:val="single" w:sz="4" w:space="0" w:color="auto"/>
              <w:bottom w:val="single" w:sz="4" w:space="0" w:color="auto"/>
              <w:right w:val="single" w:sz="4" w:space="0" w:color="auto"/>
            </w:tcBorders>
          </w:tcPr>
          <w:p w14:paraId="31888352"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D22A127"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48D3022"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7C4F76" w14:textId="77777777" w:rsidR="00A8058B" w:rsidRPr="00A15DCB" w:rsidRDefault="00A8058B" w:rsidP="009B330A">
            <w:pPr>
              <w:keepNext/>
              <w:keepLines/>
              <w:spacing w:after="0"/>
              <w:rPr>
                <w:rFonts w:ascii="Arial" w:hAnsi="Arial"/>
                <w:sz w:val="18"/>
              </w:rPr>
            </w:pPr>
          </w:p>
        </w:tc>
      </w:tr>
      <w:tr w:rsidR="00A8058B" w:rsidRPr="00A15DCB" w14:paraId="53F1C86A" w14:textId="77777777" w:rsidTr="009B330A">
        <w:tc>
          <w:tcPr>
            <w:tcW w:w="4535" w:type="dxa"/>
            <w:tcBorders>
              <w:top w:val="single" w:sz="4" w:space="0" w:color="auto"/>
              <w:left w:val="single" w:sz="4" w:space="0" w:color="auto"/>
              <w:bottom w:val="single" w:sz="4" w:space="0" w:color="auto"/>
              <w:right w:val="single" w:sz="4" w:space="0" w:color="auto"/>
            </w:tcBorders>
          </w:tcPr>
          <w:p w14:paraId="11C769AF"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A2E1BDE"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5EFDD74"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0F81C3" w14:textId="77777777" w:rsidR="00A8058B" w:rsidRPr="00A15DCB" w:rsidRDefault="00A8058B" w:rsidP="009B330A">
            <w:pPr>
              <w:keepNext/>
              <w:keepLines/>
              <w:spacing w:after="0"/>
              <w:rPr>
                <w:rFonts w:ascii="Arial" w:hAnsi="Arial"/>
                <w:sz w:val="18"/>
              </w:rPr>
            </w:pPr>
          </w:p>
        </w:tc>
      </w:tr>
      <w:tr w:rsidR="00A8058B" w:rsidRPr="00A15DCB" w14:paraId="13941802" w14:textId="77777777" w:rsidTr="009B330A">
        <w:tc>
          <w:tcPr>
            <w:tcW w:w="4535" w:type="dxa"/>
            <w:tcBorders>
              <w:top w:val="single" w:sz="4" w:space="0" w:color="auto"/>
              <w:left w:val="single" w:sz="4" w:space="0" w:color="auto"/>
              <w:bottom w:val="single" w:sz="4" w:space="0" w:color="auto"/>
              <w:right w:val="single" w:sz="4" w:space="0" w:color="auto"/>
            </w:tcBorders>
          </w:tcPr>
          <w:p w14:paraId="7DA27BA5"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D6E73C8"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5CAFD2"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D20846" w14:textId="77777777" w:rsidR="00A8058B" w:rsidRPr="00A15DCB" w:rsidRDefault="00A8058B" w:rsidP="009B330A">
            <w:pPr>
              <w:keepNext/>
              <w:keepLines/>
              <w:spacing w:after="0"/>
              <w:rPr>
                <w:rFonts w:ascii="Arial" w:hAnsi="Arial"/>
                <w:sz w:val="18"/>
              </w:rPr>
            </w:pPr>
          </w:p>
        </w:tc>
      </w:tr>
      <w:tr w:rsidR="00A8058B" w:rsidRPr="00A15DCB" w14:paraId="30A640E9" w14:textId="77777777" w:rsidTr="009B330A">
        <w:tc>
          <w:tcPr>
            <w:tcW w:w="4535" w:type="dxa"/>
            <w:tcBorders>
              <w:top w:val="single" w:sz="4" w:space="0" w:color="auto"/>
              <w:left w:val="single" w:sz="4" w:space="0" w:color="auto"/>
              <w:bottom w:val="single" w:sz="4" w:space="0" w:color="auto"/>
              <w:right w:val="single" w:sz="4" w:space="0" w:color="auto"/>
            </w:tcBorders>
          </w:tcPr>
          <w:p w14:paraId="3369CF82"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D4A6C57"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B2B35B3"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3B7E3AD" w14:textId="77777777" w:rsidR="00A8058B" w:rsidRPr="00A15DCB" w:rsidRDefault="00A8058B" w:rsidP="009B330A">
            <w:pPr>
              <w:keepNext/>
              <w:keepLines/>
              <w:spacing w:after="0"/>
              <w:rPr>
                <w:rFonts w:ascii="Arial" w:hAnsi="Arial"/>
                <w:sz w:val="18"/>
              </w:rPr>
            </w:pPr>
          </w:p>
        </w:tc>
      </w:tr>
      <w:tr w:rsidR="00A8058B" w:rsidRPr="00A15DCB" w14:paraId="435D8DEB" w14:textId="77777777" w:rsidTr="009B330A">
        <w:tc>
          <w:tcPr>
            <w:tcW w:w="4535" w:type="dxa"/>
            <w:tcBorders>
              <w:left w:val="single" w:sz="4" w:space="0" w:color="auto"/>
              <w:bottom w:val="single" w:sz="4" w:space="0" w:color="auto"/>
              <w:right w:val="single" w:sz="4" w:space="0" w:color="auto"/>
            </w:tcBorders>
          </w:tcPr>
          <w:p w14:paraId="7514F50C"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4009B55C" w14:textId="77777777" w:rsidR="00A8058B" w:rsidRPr="00A15DCB" w:rsidRDefault="00A8058B" w:rsidP="009B330A">
            <w:pPr>
              <w:keepNext/>
              <w:keepLines/>
              <w:spacing w:after="0"/>
              <w:rPr>
                <w:rFonts w:ascii="Arial" w:hAnsi="Arial"/>
                <w:sz w:val="18"/>
              </w:rPr>
            </w:pPr>
            <w:r w:rsidRPr="00A15DCB">
              <w:rPr>
                <w:rFonts w:ascii="Arial" w:hAnsi="Arial" w:cs="Arial"/>
                <w:iCs/>
                <w:sz w:val="18"/>
                <w:szCs w:val="18"/>
              </w:rPr>
              <w:t xml:space="preserve">LTM-TCI-Info </w:t>
            </w:r>
            <w:r w:rsidRPr="00A15DCB">
              <w:rPr>
                <w:rFonts w:ascii="Arial" w:hAnsi="Arial" w:cs="Arial"/>
                <w:sz w:val="18"/>
                <w:szCs w:val="18"/>
              </w:rPr>
              <w:t xml:space="preserve">specified in TS 38.508-1 [4] Table 4.6.3-67I </w:t>
            </w:r>
            <w:r w:rsidRPr="00A15DCB">
              <w:rPr>
                <w:rFonts w:ascii="Arial" w:hAnsi="Arial" w:cs="Arial"/>
                <w:sz w:val="18"/>
                <w:szCs w:val="18"/>
                <w:lang w:eastAsia="zh-CN"/>
              </w:rPr>
              <w:t>with</w:t>
            </w:r>
            <w:r w:rsidRPr="00A15DCB">
              <w:rPr>
                <w:rFonts w:ascii="Arial" w:hAnsi="Arial" w:cs="Arial"/>
                <w:sz w:val="18"/>
                <w:szCs w:val="18"/>
              </w:rPr>
              <w:t xml:space="preserve"> </w:t>
            </w:r>
            <w:r w:rsidRPr="00A15DCB">
              <w:rPr>
                <w:rFonts w:ascii="Arial" w:hAnsi="Arial" w:cs="Arial"/>
                <w:sz w:val="18"/>
                <w:szCs w:val="18"/>
                <w:lang w:eastAsia="zh-CN"/>
              </w:rPr>
              <w:t>condition</w:t>
            </w:r>
            <w:r w:rsidRPr="00A15DCB">
              <w:rPr>
                <w:rFonts w:ascii="Arial" w:hAnsi="Arial" w:cs="Arial"/>
                <w:sz w:val="18"/>
                <w:szCs w:val="18"/>
              </w:rPr>
              <w:t xml:space="preserve"> J</w:t>
            </w:r>
            <w:r w:rsidRPr="00A15DCB">
              <w:rPr>
                <w:rFonts w:ascii="Arial" w:hAnsi="Arial" w:cs="Arial"/>
                <w:sz w:val="18"/>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4F7F68C2"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E2A840" w14:textId="77777777" w:rsidR="00A8058B" w:rsidRPr="00A15DCB" w:rsidRDefault="00A8058B" w:rsidP="009B330A">
            <w:pPr>
              <w:keepNext/>
              <w:keepLines/>
              <w:spacing w:after="0"/>
              <w:rPr>
                <w:rFonts w:ascii="Arial" w:hAnsi="Arial"/>
                <w:sz w:val="18"/>
              </w:rPr>
            </w:pPr>
          </w:p>
        </w:tc>
      </w:tr>
      <w:tr w:rsidR="00A8058B" w:rsidRPr="00A15DCB" w14:paraId="11C7052F" w14:textId="77777777" w:rsidTr="009B330A">
        <w:tc>
          <w:tcPr>
            <w:tcW w:w="4535" w:type="dxa"/>
            <w:tcBorders>
              <w:top w:val="single" w:sz="4" w:space="0" w:color="auto"/>
              <w:left w:val="single" w:sz="4" w:space="0" w:color="auto"/>
              <w:bottom w:val="single" w:sz="4" w:space="0" w:color="auto"/>
              <w:right w:val="single" w:sz="4" w:space="0" w:color="auto"/>
            </w:tcBorders>
          </w:tcPr>
          <w:p w14:paraId="771A5512" w14:textId="77777777" w:rsidR="00A8058B" w:rsidRPr="00A15DCB" w:rsidRDefault="00A8058B" w:rsidP="009B330A">
            <w:pPr>
              <w:keepNext/>
              <w:keepLines/>
              <w:spacing w:after="0"/>
              <w:rPr>
                <w:rFonts w:ascii="Arial" w:hAnsi="Arial"/>
                <w:sz w:val="18"/>
              </w:rPr>
            </w:pPr>
            <w:r w:rsidRPr="00A15DC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83E9889"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46EA97F"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4692BED" w14:textId="77777777" w:rsidR="00A8058B" w:rsidRPr="00A15DCB" w:rsidRDefault="00A8058B" w:rsidP="009B330A">
            <w:pPr>
              <w:keepNext/>
              <w:keepLines/>
              <w:spacing w:after="0"/>
              <w:rPr>
                <w:rFonts w:ascii="Arial" w:hAnsi="Arial"/>
                <w:sz w:val="18"/>
              </w:rPr>
            </w:pPr>
          </w:p>
        </w:tc>
      </w:tr>
    </w:tbl>
    <w:p w14:paraId="1B1E86A3" w14:textId="77777777" w:rsidR="00A8058B" w:rsidRPr="00A15DCB" w:rsidRDefault="00A8058B" w:rsidP="00A8058B"/>
    <w:p w14:paraId="784DF469" w14:textId="77777777" w:rsidR="00843E8D" w:rsidRDefault="00843E8D" w:rsidP="00843E8D">
      <w:pPr>
        <w:pStyle w:val="Heading5"/>
      </w:pPr>
      <w:r>
        <w:t>7.1.1.1.30</w:t>
      </w:r>
      <w:r>
        <w:tab/>
        <w:t xml:space="preserve">Random access procedure / Successful / </w:t>
      </w:r>
      <w:bookmarkStart w:id="80" w:name="OLE_LINK107"/>
      <w:r>
        <w:t>LTM cell switch Command MAC CE</w:t>
      </w:r>
      <w:bookmarkEnd w:id="80"/>
      <w:r>
        <w:t xml:space="preserve"> / T311 running</w:t>
      </w:r>
    </w:p>
    <w:p w14:paraId="61A6569B" w14:textId="77777777" w:rsidR="00843E8D" w:rsidRDefault="00843E8D" w:rsidP="00843E8D">
      <w:pPr>
        <w:pStyle w:val="H6"/>
      </w:pPr>
      <w:r>
        <w:t>7.1.1.1.30.1</w:t>
      </w:r>
      <w:r>
        <w:tab/>
        <w:t>Test Purpose (TP)</w:t>
      </w:r>
    </w:p>
    <w:p w14:paraId="455558E4" w14:textId="77777777" w:rsidR="00843E8D" w:rsidRDefault="00843E8D" w:rsidP="00843E8D">
      <w:pPr>
        <w:pStyle w:val="H6"/>
      </w:pPr>
      <w:r>
        <w:t>(1)</w:t>
      </w:r>
      <w:bookmarkStart w:id="81" w:name="OLE_LINK284"/>
      <w:bookmarkStart w:id="82" w:name="OLE_LINK285"/>
    </w:p>
    <w:p w14:paraId="764001D6" w14:textId="77777777" w:rsidR="00843E8D" w:rsidRDefault="00843E8D" w:rsidP="00843E8D">
      <w:pPr>
        <w:pStyle w:val="PL"/>
      </w:pPr>
      <w:r>
        <w:rPr>
          <w:b/>
        </w:rPr>
        <w:t>with</w:t>
      </w:r>
      <w:r>
        <w:t xml:space="preserve"> { </w:t>
      </w:r>
      <w:bookmarkEnd w:id="81"/>
      <w:bookmarkEnd w:id="82"/>
      <w:r>
        <w:t>UE in RRC_</w:t>
      </w:r>
      <w:bookmarkStart w:id="83" w:name="OLE_LINK117"/>
      <w:bookmarkStart w:id="84" w:name="OLE_LINK114"/>
      <w:r>
        <w:t>C</w:t>
      </w:r>
      <w:bookmarkEnd w:id="83"/>
      <w:bookmarkEnd w:id="84"/>
      <w:r>
        <w:t>onnected state and</w:t>
      </w:r>
      <w:bookmarkStart w:id="85" w:name="OLE_LINK118"/>
      <w:r>
        <w:t xml:space="preserve"> </w:t>
      </w:r>
      <w:bookmarkEnd w:id="85"/>
      <w:r>
        <w:t>attemptLTM-Switch is configured and T311 timer is running and the cell selection procedure was triggered by a failed LTM switch procedure of the MCG triggered by lower layers }</w:t>
      </w:r>
    </w:p>
    <w:p w14:paraId="109354DF" w14:textId="77777777" w:rsidR="00843E8D" w:rsidRDefault="00843E8D" w:rsidP="00843E8D">
      <w:pPr>
        <w:pStyle w:val="PL"/>
      </w:pPr>
      <w:r>
        <w:rPr>
          <w:b/>
        </w:rPr>
        <w:t xml:space="preserve">ensure that </w:t>
      </w:r>
      <w:r>
        <w:t>{</w:t>
      </w:r>
    </w:p>
    <w:p w14:paraId="7F2BB8AA" w14:textId="77777777" w:rsidR="00843E8D" w:rsidRDefault="00843E8D" w:rsidP="00843E8D">
      <w:pPr>
        <w:pStyle w:val="PL"/>
      </w:pPr>
      <w:r>
        <w:t xml:space="preserve"> </w:t>
      </w:r>
      <w:r>
        <w:rPr>
          <w:b/>
        </w:rPr>
        <w:t xml:space="preserve"> when </w:t>
      </w:r>
      <w:r>
        <w:t xml:space="preserve">{ </w:t>
      </w:r>
      <w:bookmarkStart w:id="86" w:name="OLE_LINK7"/>
      <w:r>
        <w:t>LTM candidate cell associated with the MCG becomes available }</w:t>
      </w:r>
    </w:p>
    <w:bookmarkEnd w:id="86"/>
    <w:p w14:paraId="4B5840CD" w14:textId="77777777" w:rsidR="00843E8D" w:rsidRDefault="00843E8D" w:rsidP="00843E8D">
      <w:pPr>
        <w:pStyle w:val="PL"/>
      </w:pPr>
      <w:r>
        <w:t xml:space="preserve">    </w:t>
      </w:r>
      <w:r>
        <w:rPr>
          <w:b/>
        </w:rPr>
        <w:t xml:space="preserve">then </w:t>
      </w:r>
      <w:r>
        <w:t>{ UE performs LTM cell switch procedure }</w:t>
      </w:r>
    </w:p>
    <w:p w14:paraId="13BAD9CF" w14:textId="77777777" w:rsidR="00843E8D" w:rsidRDefault="00843E8D" w:rsidP="00843E8D">
      <w:pPr>
        <w:pStyle w:val="PL"/>
      </w:pPr>
      <w:r>
        <w:t xml:space="preserve">            }</w:t>
      </w:r>
    </w:p>
    <w:p w14:paraId="02428BCE" w14:textId="77777777" w:rsidR="00843E8D" w:rsidRDefault="00843E8D" w:rsidP="00843E8D">
      <w:pPr>
        <w:pStyle w:val="PL"/>
      </w:pPr>
    </w:p>
    <w:p w14:paraId="4DFA1AC1" w14:textId="77777777" w:rsidR="00843E8D" w:rsidRDefault="00843E8D" w:rsidP="00843E8D">
      <w:pPr>
        <w:pStyle w:val="H6"/>
      </w:pPr>
      <w:r>
        <w:t>7.1.1.1.30.2</w:t>
      </w:r>
      <w:r>
        <w:tab/>
        <w:t>Conformance requirements</w:t>
      </w:r>
    </w:p>
    <w:p w14:paraId="0EE12B72" w14:textId="77777777" w:rsidR="00843E8D" w:rsidRDefault="00843E8D" w:rsidP="00843E8D">
      <w:r>
        <w:t>References: The conformance requirements covered in the present TC are specified in: 3GPP TS 38.331, clause 5.3.7.3.</w:t>
      </w:r>
      <w:r>
        <w:rPr>
          <w:lang w:eastAsia="sv-SE"/>
        </w:rPr>
        <w:t xml:space="preserve"> </w:t>
      </w:r>
      <w:bookmarkStart w:id="87" w:name="OLE_LINK294"/>
      <w:bookmarkStart w:id="88" w:name="OLE_LINK295"/>
      <w:r>
        <w:t>Unless otherwise stated these are Rel-18 requirements.</w:t>
      </w:r>
      <w:bookmarkEnd w:id="87"/>
      <w:bookmarkEnd w:id="88"/>
    </w:p>
    <w:p w14:paraId="6F4C69E9" w14:textId="77777777" w:rsidR="00843E8D" w:rsidRDefault="00843E8D" w:rsidP="00843E8D">
      <w:r>
        <w:t>[TS 38.331, clause 5.3.7.3]</w:t>
      </w:r>
    </w:p>
    <w:p w14:paraId="61880402" w14:textId="77777777" w:rsidR="00843E8D" w:rsidRDefault="00843E8D" w:rsidP="00843E8D">
      <w:pPr>
        <w:rPr>
          <w:lang w:eastAsia="zh-CN"/>
        </w:rPr>
      </w:pPr>
      <w:bookmarkStart w:id="89" w:name="OLE_LINK67"/>
      <w:bookmarkStart w:id="90" w:name="OLE_LINK66"/>
      <w:bookmarkStart w:id="91" w:name="OLE_LINK119"/>
      <w:r>
        <w:rPr>
          <w:lang w:eastAsia="zh-CN"/>
        </w:rPr>
        <w:t>Upon selecting a suitable NR cell, the UE shall:</w:t>
      </w:r>
    </w:p>
    <w:p w14:paraId="3A0E9E03" w14:textId="77777777" w:rsidR="00843E8D" w:rsidRDefault="00843E8D" w:rsidP="00843E8D">
      <w:pPr>
        <w:pStyle w:val="B1"/>
        <w:rPr>
          <w:lang w:eastAsia="zh-CN"/>
        </w:rPr>
      </w:pPr>
      <w:r>
        <w:rPr>
          <w:lang w:eastAsia="zh-CN"/>
        </w:rPr>
        <w:t>1&gt;</w:t>
      </w:r>
      <w:r>
        <w:rPr>
          <w:lang w:eastAsia="zh-CN"/>
        </w:rPr>
        <w:tab/>
        <w:t>ensure having valid and up to date essential system information as specified in clause 5.2.2.2;</w:t>
      </w:r>
    </w:p>
    <w:p w14:paraId="5DD0B866" w14:textId="77777777" w:rsidR="00843E8D" w:rsidRDefault="00843E8D" w:rsidP="00843E8D">
      <w:pPr>
        <w:pStyle w:val="B1"/>
        <w:rPr>
          <w:lang w:eastAsia="zh-CN"/>
        </w:rPr>
      </w:pPr>
      <w:r>
        <w:rPr>
          <w:lang w:eastAsia="zh-CN"/>
        </w:rPr>
        <w:t>1&gt;</w:t>
      </w:r>
      <w:r>
        <w:rPr>
          <w:lang w:eastAsia="zh-CN"/>
        </w:rPr>
        <w:tab/>
        <w:t>stop timer T311;</w:t>
      </w:r>
    </w:p>
    <w:bookmarkEnd w:id="89"/>
    <w:bookmarkEnd w:id="90"/>
    <w:p w14:paraId="2B3EFCB2" w14:textId="77777777" w:rsidR="00843E8D" w:rsidRDefault="00843E8D" w:rsidP="00843E8D">
      <w:pPr>
        <w:pStyle w:val="B1"/>
        <w:rPr>
          <w:lang w:eastAsia="zh-CN"/>
        </w:rPr>
      </w:pPr>
      <w:r>
        <w:rPr>
          <w:lang w:eastAsia="zh-CN"/>
        </w:rPr>
        <w:t>1&gt;</w:t>
      </w:r>
      <w:r>
        <w:rPr>
          <w:lang w:eastAsia="zh-CN"/>
        </w:rPr>
        <w:tab/>
        <w:t>if T390 is running:</w:t>
      </w:r>
    </w:p>
    <w:p w14:paraId="2A70F1C3" w14:textId="77777777" w:rsidR="00843E8D" w:rsidRDefault="00843E8D" w:rsidP="00843E8D">
      <w:pPr>
        <w:pStyle w:val="B2"/>
        <w:rPr>
          <w:lang w:eastAsia="zh-CN"/>
        </w:rPr>
      </w:pPr>
      <w:r>
        <w:rPr>
          <w:lang w:eastAsia="zh-CN"/>
        </w:rPr>
        <w:t>2&gt;</w:t>
      </w:r>
      <w:r>
        <w:rPr>
          <w:lang w:eastAsia="zh-CN"/>
        </w:rPr>
        <w:tab/>
        <w:t>stop timer T390 for all access categories;</w:t>
      </w:r>
    </w:p>
    <w:p w14:paraId="49F7890D" w14:textId="77777777" w:rsidR="00843E8D" w:rsidRDefault="00843E8D" w:rsidP="00843E8D">
      <w:pPr>
        <w:pStyle w:val="B2"/>
        <w:rPr>
          <w:lang w:eastAsia="zh-CN"/>
        </w:rPr>
      </w:pPr>
      <w:r>
        <w:rPr>
          <w:lang w:eastAsia="zh-CN"/>
        </w:rPr>
        <w:t>2&gt;</w:t>
      </w:r>
      <w:r>
        <w:rPr>
          <w:lang w:eastAsia="zh-CN"/>
        </w:rPr>
        <w:tab/>
        <w:t>perform the actions as specified in 5.3.14.4;</w:t>
      </w:r>
    </w:p>
    <w:p w14:paraId="38518EF1" w14:textId="77777777" w:rsidR="00843E8D" w:rsidRDefault="00843E8D" w:rsidP="00843E8D">
      <w:pPr>
        <w:pStyle w:val="B1"/>
        <w:rPr>
          <w:lang w:eastAsia="zh-CN"/>
        </w:rPr>
      </w:pPr>
      <w:r>
        <w:rPr>
          <w:lang w:eastAsia="zh-CN"/>
        </w:rPr>
        <w:lastRenderedPageBreak/>
        <w:t>1&gt;</w:t>
      </w:r>
      <w:r>
        <w:rPr>
          <w:lang w:eastAsia="zh-CN"/>
        </w:rPr>
        <w:tab/>
        <w:t>stop the relay (re)selection procedure, if ongoing;</w:t>
      </w:r>
    </w:p>
    <w:p w14:paraId="2BE57783" w14:textId="77777777" w:rsidR="00843E8D" w:rsidRDefault="00843E8D" w:rsidP="00843E8D">
      <w:pPr>
        <w:pStyle w:val="B1"/>
        <w:rPr>
          <w:lang w:eastAsia="zh-CN"/>
        </w:rPr>
      </w:pPr>
      <w:r>
        <w:rPr>
          <w:lang w:eastAsia="zh-CN"/>
        </w:rPr>
        <w:t>1&gt;</w:t>
      </w:r>
      <w:bookmarkStart w:id="92" w:name="OLE_LINK81"/>
      <w:bookmarkStart w:id="93" w:name="OLE_LINK82"/>
      <w:r>
        <w:rPr>
          <w:lang w:eastAsia="zh-CN"/>
        </w:rPr>
        <w:tab/>
        <w:t>if the cell selection is triggered b</w:t>
      </w:r>
      <w:bookmarkStart w:id="94" w:name="OLE_LINK86"/>
      <w:bookmarkStart w:id="95" w:name="OLE_LINK87"/>
      <w:r>
        <w:rPr>
          <w:lang w:eastAsia="zh-CN"/>
        </w:rPr>
        <w:t>y detecting radio link failure of the MCG or re-configuration with sync failure of the MCG, e</w:t>
      </w:r>
      <w:bookmarkEnd w:id="94"/>
      <w:bookmarkEnd w:id="95"/>
      <w:r>
        <w:rPr>
          <w:lang w:eastAsia="zh-CN"/>
        </w:rPr>
        <w:t>xcept for an LTM cell switch procedure following cell selection performed while timer T311 was running, as specified in 5.3.7.3, or mobility from NR failure, and</w:t>
      </w:r>
    </w:p>
    <w:p w14:paraId="1D26ACC4" w14:textId="77777777" w:rsidR="00843E8D" w:rsidRDefault="00843E8D" w:rsidP="00843E8D">
      <w:pPr>
        <w:pStyle w:val="B1"/>
        <w:rPr>
          <w:lang w:eastAsia="zh-CN"/>
        </w:rPr>
      </w:pPr>
      <w:bookmarkStart w:id="96" w:name="OLE_LINK80"/>
      <w:bookmarkEnd w:id="92"/>
      <w:bookmarkEnd w:id="93"/>
      <w:r>
        <w:rPr>
          <w:lang w:eastAsia="zh-CN"/>
        </w:rPr>
        <w:t>1&gt;</w:t>
      </w:r>
      <w:r>
        <w:rPr>
          <w:lang w:eastAsia="zh-CN"/>
        </w:rPr>
        <w:tab/>
        <w:t xml:space="preserve">if </w:t>
      </w:r>
      <w:r>
        <w:rPr>
          <w:i/>
          <w:lang w:eastAsia="zh-CN"/>
        </w:rPr>
        <w:t>attemptCondReconfig</w:t>
      </w:r>
      <w:r>
        <w:rPr>
          <w:lang w:eastAsia="zh-CN"/>
        </w:rPr>
        <w:t xml:space="preserve"> is configured; and</w:t>
      </w:r>
    </w:p>
    <w:p w14:paraId="6FBE9C50" w14:textId="77777777" w:rsidR="00843E8D" w:rsidRDefault="00843E8D" w:rsidP="00843E8D">
      <w:pPr>
        <w:pStyle w:val="B1"/>
        <w:rPr>
          <w:lang w:eastAsia="zh-CN"/>
        </w:rPr>
      </w:pPr>
      <w:r>
        <w:rPr>
          <w:lang w:eastAsia="zh-CN"/>
        </w:rPr>
        <w:t>1&gt;</w:t>
      </w:r>
      <w:r>
        <w:rPr>
          <w:lang w:eastAsia="zh-CN"/>
        </w:rPr>
        <w:tab/>
        <w:t xml:space="preserve">if the selected cell is not configured with </w:t>
      </w:r>
      <w:r>
        <w:rPr>
          <w:i/>
          <w:iCs/>
          <w:lang w:eastAsia="zh-CN"/>
        </w:rPr>
        <w:t>CondEventT1</w:t>
      </w:r>
      <w:r>
        <w:rPr>
          <w:lang w:eastAsia="zh-CN"/>
        </w:rPr>
        <w:t xml:space="preserve">, or the selected cell is configured with </w:t>
      </w:r>
      <w:r>
        <w:rPr>
          <w:i/>
          <w:iCs/>
          <w:lang w:eastAsia="zh-CN"/>
        </w:rPr>
        <w:t>CondEventT1</w:t>
      </w:r>
      <w:r>
        <w:rPr>
          <w:lang w:eastAsia="zh-CN"/>
        </w:rPr>
        <w:t xml:space="preserve"> and leaving condition has not been fulfilled; and</w:t>
      </w:r>
    </w:p>
    <w:p w14:paraId="7E7FA358" w14:textId="77777777" w:rsidR="00843E8D" w:rsidRDefault="00843E8D" w:rsidP="00843E8D">
      <w:pPr>
        <w:pStyle w:val="B1"/>
        <w:rPr>
          <w:lang w:eastAsia="zh-CN"/>
        </w:rPr>
      </w:pPr>
      <w:r>
        <w:rPr>
          <w:lang w:eastAsia="zh-CN"/>
        </w:rPr>
        <w:t>1&gt;</w:t>
      </w:r>
      <w:r>
        <w:rPr>
          <w:lang w:eastAsia="zh-CN"/>
        </w:rPr>
        <w:tab/>
        <w:t>if the selected cell is one of the candidate cells for which the</w:t>
      </w:r>
      <w:r>
        <w:rPr>
          <w:i/>
          <w:iCs/>
          <w:lang w:eastAsia="zh-CN"/>
        </w:rPr>
        <w:t xml:space="preserve"> reconfigurationWithSync</w:t>
      </w:r>
      <w:r>
        <w:rPr>
          <w:lang w:eastAsia="zh-CN"/>
        </w:rPr>
        <w:t xml:space="preserve"> is included in the </w:t>
      </w:r>
      <w:r>
        <w:rPr>
          <w:i/>
          <w:lang w:eastAsia="zh-CN"/>
        </w:rPr>
        <w:t>masterCellGroup</w:t>
      </w:r>
      <w:r>
        <w:rPr>
          <w:lang w:eastAsia="zh-CN"/>
        </w:rPr>
        <w:t xml:space="preserve"> in the MCG</w:t>
      </w:r>
      <w:r>
        <w:rPr>
          <w:i/>
          <w:lang w:eastAsia="zh-CN"/>
        </w:rPr>
        <w:t xml:space="preserve"> VarConditionalReconfig</w:t>
      </w:r>
      <w:r>
        <w:rPr>
          <w:lang w:eastAsia="zh-CN"/>
        </w:rPr>
        <w:t xml:space="preserve"> and the </w:t>
      </w:r>
      <w:r>
        <w:rPr>
          <w:i/>
          <w:iCs/>
          <w:lang w:eastAsia="zh-CN"/>
        </w:rPr>
        <w:t>condExecutionCondPSCell</w:t>
      </w:r>
      <w:r>
        <w:rPr>
          <w:lang w:eastAsia="zh-CN"/>
        </w:rPr>
        <w:t xml:space="preserve"> is not configured for the corresponding </w:t>
      </w:r>
      <w:r>
        <w:rPr>
          <w:i/>
          <w:iCs/>
          <w:lang w:eastAsia="zh-CN"/>
        </w:rPr>
        <w:t>condReconfigId</w:t>
      </w:r>
      <w:r>
        <w:rPr>
          <w:i/>
          <w:lang w:eastAsia="zh-CN"/>
        </w:rPr>
        <w:t xml:space="preserve"> </w:t>
      </w:r>
      <w:r>
        <w:rPr>
          <w:lang w:eastAsia="zh-CN"/>
        </w:rPr>
        <w:t>in the MCG</w:t>
      </w:r>
      <w:r>
        <w:rPr>
          <w:i/>
          <w:lang w:eastAsia="zh-CN"/>
        </w:rPr>
        <w:t xml:space="preserve"> VarConditionalReconfig</w:t>
      </w:r>
      <w:r>
        <w:rPr>
          <w:lang w:eastAsia="zh-CN"/>
        </w:rPr>
        <w:t>:</w:t>
      </w:r>
    </w:p>
    <w:p w14:paraId="01AA5199" w14:textId="77777777" w:rsidR="00843E8D" w:rsidRDefault="00843E8D" w:rsidP="00843E8D">
      <w:pPr>
        <w:pStyle w:val="B2"/>
        <w:rPr>
          <w:lang w:eastAsia="zh-CN"/>
        </w:rPr>
      </w:pPr>
      <w:r>
        <w:rPr>
          <w:lang w:eastAsia="zh-CN"/>
        </w:rPr>
        <w:t>2&gt;</w:t>
      </w:r>
      <w:r>
        <w:rPr>
          <w:lang w:eastAsia="zh-CN"/>
        </w:rPr>
        <w:tab/>
        <w:t xml:space="preserve">if the UE supports </w:t>
      </w:r>
      <w:r>
        <w:rPr>
          <w:rFonts w:eastAsia="DengXian"/>
          <w:lang w:eastAsia="zh-CN"/>
        </w:rPr>
        <w:t>RLF-Report for conditional handover</w:t>
      </w:r>
      <w:r>
        <w:rPr>
          <w:lang w:eastAsia="zh-CN"/>
        </w:rPr>
        <w:t xml:space="preserve">, set the </w:t>
      </w:r>
      <w:r>
        <w:rPr>
          <w:i/>
          <w:lang w:eastAsia="zh-CN"/>
        </w:rPr>
        <w:t>choCellId</w:t>
      </w:r>
      <w:r>
        <w:rPr>
          <w:lang w:eastAsia="zh-CN"/>
        </w:rPr>
        <w:t xml:space="preserve"> in the </w:t>
      </w:r>
      <w:r>
        <w:rPr>
          <w:i/>
          <w:lang w:eastAsia="zh-CN"/>
        </w:rPr>
        <w:t>VarRLF-Report</w:t>
      </w:r>
      <w:r>
        <w:rPr>
          <w:lang w:eastAsia="zh-CN"/>
        </w:rPr>
        <w:t xml:space="preserve"> to the global cell identity, if available, otherwise to the physical cell identity and carrier frequency of the selected cell;</w:t>
      </w:r>
    </w:p>
    <w:p w14:paraId="7E08F9F9" w14:textId="77777777" w:rsidR="00843E8D" w:rsidRDefault="00843E8D" w:rsidP="00843E8D">
      <w:pPr>
        <w:pStyle w:val="B2"/>
        <w:rPr>
          <w:lang w:eastAsia="zh-CN"/>
        </w:rPr>
      </w:pPr>
      <w:bookmarkStart w:id="97" w:name="OLE_LINK90"/>
      <w:bookmarkStart w:id="98" w:name="OLE_LINK91"/>
      <w:r>
        <w:rPr>
          <w:lang w:eastAsia="zh-CN"/>
        </w:rPr>
        <w:t>2&gt;</w:t>
      </w:r>
      <w:r>
        <w:rPr>
          <w:lang w:eastAsia="zh-CN"/>
        </w:rPr>
        <w:tab/>
        <w:t xml:space="preserve">apply the stored </w:t>
      </w:r>
      <w:r>
        <w:rPr>
          <w:i/>
          <w:lang w:eastAsia="zh-CN"/>
        </w:rPr>
        <w:t xml:space="preserve">condRRCReconfig </w:t>
      </w:r>
      <w:r>
        <w:rPr>
          <w:lang w:eastAsia="zh-CN"/>
        </w:rPr>
        <w:t>associated to the selected cell and perform actions as specified in 5.3.5.3</w:t>
      </w:r>
      <w:bookmarkEnd w:id="96"/>
      <w:r>
        <w:rPr>
          <w:lang w:eastAsia="zh-CN"/>
        </w:rPr>
        <w:t>;</w:t>
      </w:r>
    </w:p>
    <w:p w14:paraId="396AC9C8" w14:textId="77777777" w:rsidR="00843E8D" w:rsidRDefault="00843E8D" w:rsidP="00843E8D">
      <w:pPr>
        <w:keepLines/>
        <w:ind w:left="1135" w:hanging="851"/>
        <w:rPr>
          <w:rFonts w:eastAsiaTheme="minorEastAsia"/>
          <w:lang w:eastAsia="zh-CN"/>
        </w:rPr>
      </w:pPr>
      <w:bookmarkStart w:id="99" w:name="OLE_LINK88"/>
      <w:r>
        <w:rPr>
          <w:rFonts w:eastAsiaTheme="minorEastAsia"/>
          <w:lang w:eastAsia="zh-CN"/>
        </w:rPr>
        <w:t>NOTE 1:</w:t>
      </w:r>
      <w:r>
        <w:rPr>
          <w:rFonts w:eastAsiaTheme="minorEastAsia"/>
          <w:lang w:eastAsia="zh-CN"/>
        </w:rPr>
        <w:tab/>
        <w:t>It is left to network implementation to how to avoid keystream reuse in case of CHO based recovery after a failed handover without key change.</w:t>
      </w:r>
    </w:p>
    <w:p w14:paraId="50CBDA7E" w14:textId="77777777" w:rsidR="00843E8D" w:rsidRDefault="00843E8D" w:rsidP="00843E8D">
      <w:pPr>
        <w:pStyle w:val="B1"/>
        <w:rPr>
          <w:lang w:eastAsia="zh-CN"/>
        </w:rPr>
      </w:pPr>
      <w:bookmarkStart w:id="100" w:name="OLE_LINK68"/>
      <w:bookmarkStart w:id="101" w:name="OLE_LINK69"/>
      <w:bookmarkStart w:id="102" w:name="OLE_LINK72"/>
      <w:bookmarkStart w:id="103" w:name="OLE_LINK73"/>
      <w:r>
        <w:rPr>
          <w:lang w:eastAsia="zh-CN"/>
        </w:rPr>
        <w:t>1</w:t>
      </w:r>
      <w:bookmarkStart w:id="104" w:name="OLE_LINK83"/>
      <w:r>
        <w:rPr>
          <w:lang w:eastAsia="zh-CN"/>
        </w:rPr>
        <w:t>&gt;</w:t>
      </w:r>
      <w:r>
        <w:rPr>
          <w:lang w:eastAsia="zh-CN"/>
        </w:rPr>
        <w:tab/>
        <w:t>i</w:t>
      </w:r>
      <w:bookmarkStart w:id="105" w:name="OLE_LINK85"/>
      <w:bookmarkStart w:id="106" w:name="OLE_LINK84"/>
      <w:r>
        <w:rPr>
          <w:lang w:eastAsia="zh-CN"/>
        </w:rPr>
        <w:t>f the cell selection is triggered by detecting radio link failure of the MCG or re-configuration with sync failure of the MCG for an LTM cell switch procedure triggered upon the indication by lower layers as specified in clause 5.3.5.18.6; and</w:t>
      </w:r>
    </w:p>
    <w:bookmarkEnd w:id="100"/>
    <w:bookmarkEnd w:id="101"/>
    <w:p w14:paraId="3789EFA3" w14:textId="77777777" w:rsidR="00843E8D" w:rsidRDefault="00843E8D" w:rsidP="00843E8D">
      <w:pPr>
        <w:pStyle w:val="B1"/>
        <w:rPr>
          <w:rFonts w:eastAsiaTheme="minorEastAsia"/>
          <w:lang w:eastAsia="zh-CN"/>
        </w:rPr>
      </w:pPr>
      <w:r>
        <w:rPr>
          <w:rFonts w:eastAsiaTheme="minorEastAsia"/>
          <w:lang w:eastAsia="zh-CN"/>
        </w:rPr>
        <w:t>1&gt;</w:t>
      </w:r>
      <w:r>
        <w:rPr>
          <w:rFonts w:eastAsiaTheme="minorEastAsia"/>
          <w:lang w:eastAsia="zh-CN"/>
        </w:rPr>
        <w:tab/>
        <w:t xml:space="preserve">if </w:t>
      </w:r>
      <w:r>
        <w:rPr>
          <w:rFonts w:eastAsiaTheme="minorEastAsia"/>
          <w:i/>
          <w:iCs/>
          <w:lang w:eastAsia="zh-CN"/>
        </w:rPr>
        <w:t>attemptLTM-Switch</w:t>
      </w:r>
      <w:r>
        <w:rPr>
          <w:rFonts w:eastAsiaTheme="minorEastAsia"/>
          <w:lang w:eastAsia="zh-CN"/>
        </w:rPr>
        <w:t xml:space="preserve"> is configured; and</w:t>
      </w:r>
    </w:p>
    <w:bookmarkEnd w:id="102"/>
    <w:bookmarkEnd w:id="103"/>
    <w:p w14:paraId="41BB0E37" w14:textId="77777777" w:rsidR="00843E8D" w:rsidRDefault="00843E8D" w:rsidP="00843E8D">
      <w:pPr>
        <w:pStyle w:val="B1"/>
        <w:rPr>
          <w:rFonts w:eastAsiaTheme="minorEastAsia"/>
          <w:lang w:eastAsia="zh-CN"/>
        </w:rPr>
      </w:pPr>
      <w:r>
        <w:rPr>
          <w:rFonts w:eastAsiaTheme="minorEastAsia"/>
          <w:lang w:eastAsia="zh-CN"/>
        </w:rPr>
        <w:t>1&gt;</w:t>
      </w:r>
      <w:bookmarkStart w:id="107" w:name="OLE_LINK77"/>
      <w:r>
        <w:rPr>
          <w:rFonts w:eastAsiaTheme="minorEastAsia"/>
          <w:lang w:eastAsia="zh-CN"/>
        </w:rPr>
        <w:tab/>
        <w:t xml:space="preserve">if the selected cell is one of the LTM candidate cells in the </w:t>
      </w:r>
      <w:r>
        <w:rPr>
          <w:rFonts w:eastAsiaTheme="minorEastAsia"/>
          <w:i/>
          <w:iCs/>
          <w:lang w:eastAsia="zh-CN"/>
        </w:rPr>
        <w:t xml:space="preserve">LTM-Candidate </w:t>
      </w:r>
      <w:r>
        <w:rPr>
          <w:rFonts w:eastAsiaTheme="minorEastAsia"/>
          <w:lang w:eastAsia="zh-CN"/>
        </w:rPr>
        <w:t xml:space="preserve">IE within </w:t>
      </w:r>
      <w:r>
        <w:rPr>
          <w:rFonts w:eastAsiaTheme="minorEastAsia"/>
          <w:i/>
          <w:iCs/>
          <w:lang w:eastAsia="zh-CN"/>
        </w:rPr>
        <w:t>ltm-Config</w:t>
      </w:r>
      <w:r>
        <w:rPr>
          <w:rFonts w:eastAsiaTheme="minorEastAsia"/>
          <w:lang w:eastAsia="zh-CN"/>
        </w:rPr>
        <w:t xml:space="preserve"> associated with the MCG:</w:t>
      </w:r>
    </w:p>
    <w:bookmarkEnd w:id="104"/>
    <w:bookmarkEnd w:id="107"/>
    <w:p w14:paraId="401D3131" w14:textId="77777777" w:rsidR="00843E8D" w:rsidRDefault="00843E8D" w:rsidP="00843E8D">
      <w:pPr>
        <w:pStyle w:val="B2"/>
        <w:rPr>
          <w:lang w:eastAsia="zh-CN"/>
        </w:rPr>
      </w:pPr>
      <w:r>
        <w:rPr>
          <w:lang w:eastAsia="zh-CN"/>
        </w:rPr>
        <w:t>2&gt;</w:t>
      </w:r>
      <w:r>
        <w:rPr>
          <w:lang w:eastAsia="zh-CN"/>
        </w:rPr>
        <w:tab/>
        <w:t>perform the LTM cell switch procedure for the selected LTM candidate cell according to the actions specified in 5.3.5.18.6;</w:t>
      </w:r>
    </w:p>
    <w:bookmarkEnd w:id="97"/>
    <w:bookmarkEnd w:id="98"/>
    <w:bookmarkEnd w:id="99"/>
    <w:bookmarkEnd w:id="105"/>
    <w:bookmarkEnd w:id="106"/>
    <w:p w14:paraId="3AF4FD24" w14:textId="77777777" w:rsidR="00843E8D" w:rsidRDefault="00843E8D" w:rsidP="00843E8D">
      <w:pPr>
        <w:keepLines/>
        <w:ind w:left="1135" w:hanging="851"/>
        <w:rPr>
          <w:lang w:eastAsia="zh-CN"/>
        </w:rPr>
      </w:pPr>
      <w:r>
        <w:rPr>
          <w:lang w:eastAsia="zh-CN"/>
        </w:rPr>
        <w:t>NOTE 2:</w:t>
      </w:r>
      <w:r>
        <w:rPr>
          <w:lang w:eastAsia="zh-CN"/>
        </w:rPr>
        <w:tab/>
        <w:t xml:space="preserve">In case both </w:t>
      </w:r>
      <w:r>
        <w:rPr>
          <w:i/>
          <w:iCs/>
          <w:lang w:eastAsia="zh-CN"/>
        </w:rPr>
        <w:t>attemptCondReconfig</w:t>
      </w:r>
      <w:r>
        <w:rPr>
          <w:lang w:eastAsia="zh-CN"/>
        </w:rPr>
        <w:t xml:space="preserve"> and </w:t>
      </w:r>
      <w:r>
        <w:rPr>
          <w:i/>
          <w:iCs/>
          <w:lang w:eastAsia="zh-CN"/>
        </w:rPr>
        <w:t>attemptLTM-Switch</w:t>
      </w:r>
      <w:r>
        <w:rPr>
          <w:lang w:eastAsia="zh-CN"/>
        </w:rPr>
        <w:t xml:space="preserve"> are configured, it is left to the UE implementation which procedure to execute.</w:t>
      </w:r>
    </w:p>
    <w:p w14:paraId="63A02DD6" w14:textId="77777777" w:rsidR="00843E8D" w:rsidRDefault="00843E8D" w:rsidP="00843E8D">
      <w:pPr>
        <w:pStyle w:val="B1"/>
        <w:rPr>
          <w:lang w:eastAsia="zh-CN"/>
        </w:rPr>
      </w:pPr>
      <w:r>
        <w:rPr>
          <w:lang w:eastAsia="zh-CN"/>
        </w:rPr>
        <w:t>1&gt;</w:t>
      </w:r>
      <w:r>
        <w:rPr>
          <w:lang w:eastAsia="zh-CN"/>
        </w:rPr>
        <w:tab/>
        <w:t>else:</w:t>
      </w:r>
    </w:p>
    <w:p w14:paraId="130B49D4" w14:textId="77777777" w:rsidR="00843E8D" w:rsidRDefault="00843E8D" w:rsidP="00843E8D">
      <w:pPr>
        <w:pStyle w:val="B2"/>
        <w:rPr>
          <w:iCs/>
          <w:lang w:eastAsia="zh-CN"/>
        </w:rPr>
      </w:pPr>
      <w:r>
        <w:rPr>
          <w:lang w:eastAsia="zh-CN"/>
        </w:rPr>
        <w:t>2&gt;</w:t>
      </w:r>
      <w:r>
        <w:rPr>
          <w:lang w:eastAsia="zh-CN"/>
        </w:rPr>
        <w:tab/>
        <w:t xml:space="preserve">if UE is configured with </w:t>
      </w:r>
      <w:r>
        <w:rPr>
          <w:i/>
          <w:lang w:eastAsia="zh-CN"/>
        </w:rPr>
        <w:t>attemptCondReconfig</w:t>
      </w:r>
      <w:r>
        <w:rPr>
          <w:iCs/>
          <w:lang w:eastAsia="zh-CN"/>
        </w:rPr>
        <w:t>;</w:t>
      </w:r>
      <w:r>
        <w:rPr>
          <w:i/>
          <w:lang w:eastAsia="zh-CN"/>
        </w:rPr>
        <w:t xml:space="preserve"> </w:t>
      </w:r>
      <w:r>
        <w:rPr>
          <w:iCs/>
          <w:lang w:eastAsia="zh-CN"/>
        </w:rPr>
        <w:t>or</w:t>
      </w:r>
    </w:p>
    <w:p w14:paraId="331C10C0" w14:textId="77777777" w:rsidR="00843E8D" w:rsidRDefault="00843E8D" w:rsidP="00843E8D">
      <w:pPr>
        <w:pStyle w:val="B2"/>
        <w:rPr>
          <w:lang w:eastAsia="zh-CN"/>
        </w:rPr>
      </w:pPr>
      <w:r>
        <w:rPr>
          <w:iCs/>
          <w:lang w:eastAsia="zh-CN"/>
        </w:rPr>
        <w:t>2&gt;</w:t>
      </w:r>
      <w:r>
        <w:rPr>
          <w:iCs/>
          <w:lang w:eastAsia="zh-CN"/>
        </w:rPr>
        <w:tab/>
        <w:t xml:space="preserve">if UE is configured with </w:t>
      </w:r>
      <w:r>
        <w:rPr>
          <w:i/>
          <w:lang w:eastAsia="zh-CN"/>
        </w:rPr>
        <w:t>attemptLTM-Switch</w:t>
      </w:r>
      <w:r>
        <w:rPr>
          <w:lang w:eastAsia="zh-CN"/>
        </w:rPr>
        <w:t>:</w:t>
      </w:r>
    </w:p>
    <w:p w14:paraId="56BB5B35" w14:textId="77777777" w:rsidR="00843E8D" w:rsidRDefault="00843E8D" w:rsidP="00843E8D">
      <w:pPr>
        <w:pStyle w:val="B3"/>
        <w:rPr>
          <w:lang w:eastAsia="zh-CN"/>
        </w:rPr>
      </w:pPr>
      <w:r>
        <w:rPr>
          <w:lang w:eastAsia="zh-CN"/>
        </w:rPr>
        <w:t>3&gt;</w:t>
      </w:r>
      <w:r>
        <w:rPr>
          <w:lang w:eastAsia="zh-CN"/>
        </w:rPr>
        <w:tab/>
        <w:t>reset MAC;</w:t>
      </w:r>
    </w:p>
    <w:p w14:paraId="6CA6E8B4" w14:textId="77777777" w:rsidR="00843E8D" w:rsidRDefault="00843E8D" w:rsidP="00843E8D">
      <w:pPr>
        <w:pStyle w:val="B3"/>
        <w:rPr>
          <w:lang w:eastAsia="zh-CN"/>
        </w:rPr>
      </w:pPr>
      <w:r>
        <w:rPr>
          <w:lang w:eastAsia="zh-CN"/>
        </w:rPr>
        <w:t>3&gt;</w:t>
      </w:r>
      <w:r>
        <w:rPr>
          <w:lang w:eastAsia="zh-CN"/>
        </w:rPr>
        <w:tab/>
        <w:t xml:space="preserve">release </w:t>
      </w:r>
      <w:r>
        <w:rPr>
          <w:i/>
          <w:lang w:eastAsia="zh-CN"/>
        </w:rPr>
        <w:t>spCellConfig</w:t>
      </w:r>
      <w:r>
        <w:rPr>
          <w:lang w:eastAsia="zh-CN"/>
        </w:rPr>
        <w:t>, if configured;</w:t>
      </w:r>
    </w:p>
    <w:p w14:paraId="5A3A232C" w14:textId="77777777" w:rsidR="00843E8D" w:rsidRDefault="00843E8D" w:rsidP="00843E8D">
      <w:pPr>
        <w:pStyle w:val="B3"/>
        <w:rPr>
          <w:lang w:eastAsia="zh-CN"/>
        </w:rPr>
      </w:pPr>
      <w:r>
        <w:rPr>
          <w:lang w:eastAsia="zh-CN"/>
        </w:rPr>
        <w:t>3&gt;</w:t>
      </w:r>
      <w:r>
        <w:rPr>
          <w:lang w:eastAsia="zh-CN"/>
        </w:rPr>
        <w:tab/>
        <w:t>release the MCG SCell(s), if configured;</w:t>
      </w:r>
    </w:p>
    <w:p w14:paraId="03642A7A"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delayBudgetReportingConfig</w:t>
      </w:r>
      <w:r>
        <w:rPr>
          <w:lang w:eastAsia="zh-CN"/>
        </w:rPr>
        <w:t>, if configured and stop timer T342, if running;</w:t>
      </w:r>
    </w:p>
    <w:p w14:paraId="34BE357B"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overheatingAssistanceConfig</w:t>
      </w:r>
      <w:r>
        <w:rPr>
          <w:lang w:eastAsia="zh-CN"/>
        </w:rPr>
        <w:t xml:space="preserve"> , if configured and stop timer T345, if running;</w:t>
      </w:r>
    </w:p>
    <w:p w14:paraId="00167B24" w14:textId="77777777" w:rsidR="00843E8D" w:rsidRDefault="00843E8D" w:rsidP="00843E8D">
      <w:pPr>
        <w:pStyle w:val="B3"/>
        <w:rPr>
          <w:lang w:eastAsia="zh-CN"/>
        </w:rPr>
      </w:pPr>
      <w:r>
        <w:rPr>
          <w:lang w:eastAsia="zh-CN"/>
        </w:rPr>
        <w:t>3&gt;</w:t>
      </w:r>
      <w:r>
        <w:rPr>
          <w:lang w:eastAsia="zh-CN"/>
        </w:rPr>
        <w:tab/>
        <w:t>if MR-DC is configured:</w:t>
      </w:r>
    </w:p>
    <w:p w14:paraId="797EC42E" w14:textId="77777777" w:rsidR="00843E8D" w:rsidRDefault="00843E8D" w:rsidP="00843E8D">
      <w:pPr>
        <w:pStyle w:val="B4"/>
        <w:rPr>
          <w:lang w:eastAsia="zh-CN"/>
        </w:rPr>
      </w:pPr>
      <w:r>
        <w:rPr>
          <w:lang w:eastAsia="zh-CN"/>
        </w:rPr>
        <w:t>4&gt;</w:t>
      </w:r>
      <w:r>
        <w:rPr>
          <w:lang w:eastAsia="zh-CN"/>
        </w:rPr>
        <w:tab/>
        <w:t>perform MR-DC release, as specified in clause 5.3.5.10;</w:t>
      </w:r>
    </w:p>
    <w:p w14:paraId="0F390A15" w14:textId="77777777" w:rsidR="00843E8D" w:rsidRDefault="00843E8D" w:rsidP="00843E8D">
      <w:pPr>
        <w:pStyle w:val="B3"/>
        <w:rPr>
          <w:lang w:eastAsia="zh-CN"/>
        </w:rPr>
      </w:pPr>
      <w:r>
        <w:rPr>
          <w:lang w:eastAsia="zh-CN"/>
        </w:rPr>
        <w:t>3&gt;</w:t>
      </w:r>
      <w:r>
        <w:rPr>
          <w:lang w:eastAsia="zh-CN"/>
        </w:rPr>
        <w:tab/>
        <w:t xml:space="preserve">release </w:t>
      </w:r>
      <w:r>
        <w:rPr>
          <w:i/>
          <w:lang w:eastAsia="zh-CN"/>
        </w:rPr>
        <w:t>idc-AssistanceConfig</w:t>
      </w:r>
      <w:r>
        <w:rPr>
          <w:lang w:eastAsia="zh-CN"/>
        </w:rPr>
        <w:t>, if configured;</w:t>
      </w:r>
    </w:p>
    <w:p w14:paraId="1A448200"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btNameList</w:t>
      </w:r>
      <w:r>
        <w:rPr>
          <w:lang w:eastAsia="zh-CN"/>
        </w:rPr>
        <w:t>, if configured;</w:t>
      </w:r>
    </w:p>
    <w:p w14:paraId="513C0095"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wlanNameList</w:t>
      </w:r>
      <w:r>
        <w:rPr>
          <w:lang w:eastAsia="zh-CN"/>
        </w:rPr>
        <w:t>, if configured;</w:t>
      </w:r>
    </w:p>
    <w:p w14:paraId="05EF3205"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sensorNameList</w:t>
      </w:r>
      <w:r>
        <w:rPr>
          <w:lang w:eastAsia="zh-CN"/>
        </w:rPr>
        <w:t>, if configured;</w:t>
      </w:r>
    </w:p>
    <w:p w14:paraId="445E8DC8" w14:textId="77777777" w:rsidR="00843E8D" w:rsidRDefault="00843E8D" w:rsidP="00843E8D">
      <w:pPr>
        <w:pStyle w:val="B3"/>
        <w:rPr>
          <w:lang w:eastAsia="zh-CN"/>
        </w:rPr>
      </w:pPr>
      <w:r>
        <w:rPr>
          <w:lang w:eastAsia="zh-CN"/>
        </w:rPr>
        <w:lastRenderedPageBreak/>
        <w:t>3&gt;</w:t>
      </w:r>
      <w:r>
        <w:rPr>
          <w:lang w:eastAsia="zh-CN"/>
        </w:rPr>
        <w:tab/>
        <w:t xml:space="preserve">release </w:t>
      </w:r>
      <w:r>
        <w:rPr>
          <w:i/>
          <w:lang w:eastAsia="zh-CN"/>
        </w:rPr>
        <w:t xml:space="preserve">drx-PreferenceConfig </w:t>
      </w:r>
      <w:r>
        <w:rPr>
          <w:lang w:eastAsia="zh-CN"/>
        </w:rPr>
        <w:t>for the MCG, if configured and stop timer T346a associated with the MCG, if running;</w:t>
      </w:r>
    </w:p>
    <w:p w14:paraId="7A7212AF" w14:textId="77777777" w:rsidR="00843E8D" w:rsidRDefault="00843E8D" w:rsidP="00843E8D">
      <w:pPr>
        <w:pStyle w:val="B3"/>
        <w:rPr>
          <w:lang w:eastAsia="zh-CN"/>
        </w:rPr>
      </w:pPr>
      <w:r>
        <w:rPr>
          <w:lang w:eastAsia="zh-CN"/>
        </w:rPr>
        <w:t>3&gt;</w:t>
      </w:r>
      <w:r>
        <w:rPr>
          <w:lang w:eastAsia="zh-CN"/>
        </w:rPr>
        <w:tab/>
        <w:t xml:space="preserve">release </w:t>
      </w:r>
      <w:r>
        <w:rPr>
          <w:i/>
          <w:lang w:eastAsia="zh-CN"/>
        </w:rPr>
        <w:t xml:space="preserve">maxBW-PreferenceConfig </w:t>
      </w:r>
      <w:r>
        <w:rPr>
          <w:lang w:eastAsia="zh-CN"/>
        </w:rPr>
        <w:t>for the MCG, if configured and stop timer T346b associated with the MCG, if running;</w:t>
      </w:r>
    </w:p>
    <w:p w14:paraId="0543CC66" w14:textId="77777777" w:rsidR="00843E8D" w:rsidRDefault="00843E8D" w:rsidP="00843E8D">
      <w:pPr>
        <w:pStyle w:val="B3"/>
        <w:rPr>
          <w:lang w:eastAsia="zh-CN"/>
        </w:rPr>
      </w:pPr>
      <w:r>
        <w:rPr>
          <w:lang w:eastAsia="zh-CN"/>
        </w:rPr>
        <w:t>3&gt;</w:t>
      </w:r>
      <w:r>
        <w:rPr>
          <w:lang w:eastAsia="zh-CN"/>
        </w:rPr>
        <w:tab/>
        <w:t xml:space="preserve">release </w:t>
      </w:r>
      <w:r>
        <w:rPr>
          <w:i/>
          <w:lang w:eastAsia="zh-CN"/>
        </w:rPr>
        <w:t xml:space="preserve">maxCC-PreferenceConfig </w:t>
      </w:r>
      <w:r>
        <w:rPr>
          <w:lang w:eastAsia="zh-CN"/>
        </w:rPr>
        <w:t>for the MCG, if configured and stop timer T346c associated with the MCG, if running;</w:t>
      </w:r>
    </w:p>
    <w:p w14:paraId="15050C3F" w14:textId="77777777" w:rsidR="00843E8D" w:rsidRDefault="00843E8D" w:rsidP="00843E8D">
      <w:pPr>
        <w:pStyle w:val="B3"/>
        <w:rPr>
          <w:lang w:eastAsia="zh-CN"/>
        </w:rPr>
      </w:pPr>
      <w:r>
        <w:rPr>
          <w:lang w:eastAsia="zh-CN"/>
        </w:rPr>
        <w:t>3&gt;</w:t>
      </w:r>
      <w:r>
        <w:rPr>
          <w:lang w:eastAsia="zh-CN"/>
        </w:rPr>
        <w:tab/>
        <w:t xml:space="preserve">release </w:t>
      </w:r>
      <w:r>
        <w:rPr>
          <w:i/>
          <w:lang w:eastAsia="zh-CN"/>
        </w:rPr>
        <w:t xml:space="preserve">maxMIMO-LayerPreferenceConfig </w:t>
      </w:r>
      <w:r>
        <w:rPr>
          <w:lang w:eastAsia="zh-CN"/>
        </w:rPr>
        <w:t>for the MCG, if configured and stop timer T346d associated with the MCG, if running;</w:t>
      </w:r>
    </w:p>
    <w:p w14:paraId="7DB38049" w14:textId="77777777" w:rsidR="00843E8D" w:rsidRDefault="00843E8D" w:rsidP="00843E8D">
      <w:pPr>
        <w:pStyle w:val="B3"/>
        <w:rPr>
          <w:lang w:eastAsia="zh-CN"/>
        </w:rPr>
      </w:pPr>
      <w:r>
        <w:rPr>
          <w:lang w:eastAsia="zh-CN"/>
        </w:rPr>
        <w:t>3&gt;</w:t>
      </w:r>
      <w:r>
        <w:rPr>
          <w:lang w:eastAsia="zh-CN"/>
        </w:rPr>
        <w:tab/>
        <w:t xml:space="preserve">release </w:t>
      </w:r>
      <w:r>
        <w:rPr>
          <w:i/>
          <w:lang w:eastAsia="zh-CN"/>
        </w:rPr>
        <w:t xml:space="preserve">minSchedulingOffsetPreferenceConfig </w:t>
      </w:r>
      <w:r>
        <w:rPr>
          <w:lang w:eastAsia="zh-CN"/>
        </w:rPr>
        <w:t>for the MCG, if configured and stop timer T346e associated with the MCG, if running;</w:t>
      </w:r>
    </w:p>
    <w:p w14:paraId="6A4D6196" w14:textId="77777777" w:rsidR="00843E8D" w:rsidRDefault="00843E8D" w:rsidP="00843E8D">
      <w:pPr>
        <w:pStyle w:val="B3"/>
        <w:rPr>
          <w:lang w:eastAsia="zh-CN"/>
        </w:rPr>
      </w:pPr>
      <w:r>
        <w:rPr>
          <w:lang w:eastAsia="zh-CN"/>
        </w:rPr>
        <w:t>3&gt;</w:t>
      </w:r>
      <w:r>
        <w:rPr>
          <w:lang w:eastAsia="zh-CN"/>
        </w:rPr>
        <w:tab/>
        <w:t xml:space="preserve">release </w:t>
      </w:r>
      <w:r>
        <w:rPr>
          <w:rFonts w:eastAsia="DengXian"/>
          <w:i/>
          <w:iCs/>
          <w:lang w:eastAsia="zh-CN"/>
        </w:rPr>
        <w:t>rlm-Relaxation</w:t>
      </w:r>
      <w:r>
        <w:rPr>
          <w:i/>
          <w:iCs/>
          <w:lang w:eastAsia="zh-CN"/>
        </w:rPr>
        <w:t>ReportingConfig</w:t>
      </w:r>
      <w:r>
        <w:rPr>
          <w:lang w:eastAsia="zh-CN"/>
        </w:rPr>
        <w:t xml:space="preserve"> for the MCG, if configured and stop timer T346j associated with the MCG, if running;</w:t>
      </w:r>
    </w:p>
    <w:p w14:paraId="35A59514" w14:textId="77777777" w:rsidR="00843E8D" w:rsidRDefault="00843E8D" w:rsidP="00843E8D">
      <w:pPr>
        <w:pStyle w:val="B3"/>
        <w:rPr>
          <w:lang w:eastAsia="zh-CN"/>
        </w:rPr>
      </w:pPr>
      <w:r>
        <w:rPr>
          <w:lang w:eastAsia="zh-CN"/>
        </w:rPr>
        <w:t>3&gt;</w:t>
      </w:r>
      <w:r>
        <w:rPr>
          <w:lang w:eastAsia="zh-CN"/>
        </w:rPr>
        <w:tab/>
        <w:t xml:space="preserve">release </w:t>
      </w:r>
      <w:r>
        <w:rPr>
          <w:rFonts w:eastAsia="DengXian"/>
          <w:i/>
          <w:iCs/>
          <w:lang w:eastAsia="zh-CN"/>
        </w:rPr>
        <w:t>bfd-Relaxation</w:t>
      </w:r>
      <w:r>
        <w:rPr>
          <w:i/>
          <w:iCs/>
          <w:lang w:eastAsia="zh-CN"/>
        </w:rPr>
        <w:t>ReportingConfig</w:t>
      </w:r>
      <w:r>
        <w:rPr>
          <w:lang w:eastAsia="zh-CN"/>
        </w:rPr>
        <w:t xml:space="preserve"> for the MCG, if configured and stop timer T346k associated with the MCG, if running;</w:t>
      </w:r>
    </w:p>
    <w:p w14:paraId="2C54F516" w14:textId="77777777" w:rsidR="00843E8D" w:rsidRDefault="00843E8D" w:rsidP="00843E8D">
      <w:pPr>
        <w:pStyle w:val="B3"/>
        <w:rPr>
          <w:lang w:eastAsia="zh-CN"/>
        </w:rPr>
      </w:pPr>
      <w:r>
        <w:rPr>
          <w:lang w:eastAsia="zh-CN"/>
        </w:rPr>
        <w:t>3&gt;</w:t>
      </w:r>
      <w:r>
        <w:rPr>
          <w:lang w:eastAsia="zh-CN"/>
        </w:rPr>
        <w:tab/>
        <w:t xml:space="preserve">release </w:t>
      </w:r>
      <w:r>
        <w:rPr>
          <w:i/>
          <w:lang w:eastAsia="zh-CN"/>
        </w:rPr>
        <w:t>releasePreferenceConfig</w:t>
      </w:r>
      <w:r>
        <w:rPr>
          <w:lang w:eastAsia="zh-CN"/>
        </w:rPr>
        <w:t>, if configured and stop timer T346f, if running;</w:t>
      </w:r>
    </w:p>
    <w:p w14:paraId="524B1825"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onDemandSIB-Request</w:t>
      </w:r>
      <w:r>
        <w:rPr>
          <w:lang w:eastAsia="zh-CN"/>
        </w:rPr>
        <w:t xml:space="preserve"> if configured, and stop timer T350, if running;</w:t>
      </w:r>
    </w:p>
    <w:p w14:paraId="25EA2467" w14:textId="77777777" w:rsidR="00843E8D" w:rsidRDefault="00843E8D" w:rsidP="00843E8D">
      <w:pPr>
        <w:pStyle w:val="B3"/>
        <w:rPr>
          <w:lang w:eastAsia="zh-CN"/>
        </w:rPr>
      </w:pPr>
      <w:r>
        <w:rPr>
          <w:lang w:eastAsia="zh-CN"/>
        </w:rPr>
        <w:t>3&gt;</w:t>
      </w:r>
      <w:r>
        <w:rPr>
          <w:lang w:eastAsia="zh-CN"/>
        </w:rPr>
        <w:tab/>
        <w:t>release referenceTimePreferenceReporting, if configured;</w:t>
      </w:r>
    </w:p>
    <w:p w14:paraId="2283388B" w14:textId="77777777" w:rsidR="00843E8D" w:rsidRDefault="00843E8D" w:rsidP="00843E8D">
      <w:pPr>
        <w:pStyle w:val="B3"/>
        <w:rPr>
          <w:lang w:eastAsia="zh-CN"/>
        </w:rPr>
      </w:pPr>
      <w:r>
        <w:rPr>
          <w:lang w:eastAsia="zh-CN"/>
        </w:rPr>
        <w:t>3&gt;</w:t>
      </w:r>
      <w:r>
        <w:rPr>
          <w:lang w:eastAsia="zh-CN"/>
        </w:rPr>
        <w:tab/>
        <w:t xml:space="preserve">release </w:t>
      </w:r>
      <w:r>
        <w:rPr>
          <w:i/>
          <w:lang w:eastAsia="zh-CN"/>
        </w:rPr>
        <w:t>sl-AssistanceConfigNR</w:t>
      </w:r>
      <w:r>
        <w:rPr>
          <w:lang w:eastAsia="zh-CN"/>
        </w:rPr>
        <w:t>, if configured;</w:t>
      </w:r>
    </w:p>
    <w:p w14:paraId="1F1CFE05" w14:textId="77777777" w:rsidR="00843E8D" w:rsidRDefault="00843E8D" w:rsidP="00843E8D">
      <w:pPr>
        <w:pStyle w:val="B3"/>
        <w:rPr>
          <w:lang w:eastAsia="zh-CN"/>
        </w:rPr>
      </w:pPr>
      <w:r>
        <w:rPr>
          <w:lang w:eastAsia="zh-CN"/>
        </w:rPr>
        <w:t>3&gt;</w:t>
      </w:r>
      <w:r>
        <w:rPr>
          <w:lang w:eastAsia="zh-CN"/>
        </w:rPr>
        <w:tab/>
        <w:t xml:space="preserve">release </w:t>
      </w:r>
      <w:r>
        <w:rPr>
          <w:i/>
          <w:lang w:eastAsia="zh-CN"/>
        </w:rPr>
        <w:t>obtainCommonLocation</w:t>
      </w:r>
      <w:r>
        <w:rPr>
          <w:lang w:eastAsia="zh-CN"/>
        </w:rPr>
        <w:t>, if configured;</w:t>
      </w:r>
    </w:p>
    <w:p w14:paraId="3649D145" w14:textId="77777777" w:rsidR="00843E8D" w:rsidRDefault="00843E8D" w:rsidP="00843E8D">
      <w:pPr>
        <w:pStyle w:val="B3"/>
        <w:rPr>
          <w:lang w:eastAsia="zh-CN"/>
        </w:rPr>
      </w:pPr>
      <w:r>
        <w:rPr>
          <w:lang w:eastAsia="zh-CN"/>
        </w:rPr>
        <w:t>3&gt;</w:t>
      </w:r>
      <w:r>
        <w:rPr>
          <w:lang w:eastAsia="zh-CN"/>
        </w:rPr>
        <w:tab/>
        <w:t xml:space="preserve">release </w:t>
      </w:r>
      <w:r>
        <w:rPr>
          <w:i/>
          <w:lang w:eastAsia="zh-CN"/>
        </w:rPr>
        <w:t>scg-DeactivationPreferenceConfig</w:t>
      </w:r>
      <w:r>
        <w:rPr>
          <w:lang w:eastAsia="zh-CN"/>
        </w:rPr>
        <w:t>, if configured, and stop timer T346i, if running;</w:t>
      </w:r>
    </w:p>
    <w:p w14:paraId="48EE1A89" w14:textId="77777777" w:rsidR="00843E8D" w:rsidRDefault="00843E8D" w:rsidP="00843E8D">
      <w:pPr>
        <w:pStyle w:val="B3"/>
        <w:rPr>
          <w:lang w:eastAsia="zh-CN"/>
        </w:rPr>
      </w:pPr>
      <w:r>
        <w:rPr>
          <w:lang w:eastAsia="zh-CN"/>
        </w:rPr>
        <w:t>3&gt;</w:t>
      </w:r>
      <w:r>
        <w:rPr>
          <w:lang w:eastAsia="zh-CN"/>
        </w:rPr>
        <w:tab/>
        <w:t xml:space="preserve">release </w:t>
      </w:r>
      <w:r>
        <w:rPr>
          <w:rFonts w:eastAsia="MS Mincho"/>
          <w:bCs/>
          <w:i/>
          <w:lang w:eastAsia="zh-CN"/>
        </w:rPr>
        <w:t>musim-GapAssistanceConfig</w:t>
      </w:r>
      <w:r>
        <w:rPr>
          <w:lang w:eastAsia="zh-CN"/>
        </w:rPr>
        <w:t>, if configured and stop timer T346h, if running;</w:t>
      </w:r>
    </w:p>
    <w:p w14:paraId="717CC4C5"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musim-GapPriorityAssistanceConfig</w:t>
      </w:r>
      <w:r>
        <w:rPr>
          <w:lang w:eastAsia="zh-CN"/>
        </w:rPr>
        <w:t>, if configured;</w:t>
      </w:r>
    </w:p>
    <w:p w14:paraId="5A95B2F3" w14:textId="77777777" w:rsidR="00843E8D" w:rsidRDefault="00843E8D" w:rsidP="00843E8D">
      <w:pPr>
        <w:pStyle w:val="B3"/>
        <w:rPr>
          <w:lang w:eastAsia="zh-CN"/>
        </w:rPr>
      </w:pPr>
      <w:r>
        <w:rPr>
          <w:lang w:eastAsia="zh-CN"/>
        </w:rPr>
        <w:t>3&gt;</w:t>
      </w:r>
      <w:r>
        <w:rPr>
          <w:lang w:eastAsia="zh-CN"/>
        </w:rPr>
        <w:tab/>
        <w:t xml:space="preserve">release </w:t>
      </w:r>
      <w:r>
        <w:rPr>
          <w:rFonts w:eastAsia="MS Mincho"/>
          <w:bCs/>
          <w:i/>
          <w:lang w:eastAsia="zh-CN"/>
        </w:rPr>
        <w:t>musim-LeaveAssistanceConfig</w:t>
      </w:r>
      <w:r>
        <w:rPr>
          <w:lang w:eastAsia="zh-CN"/>
        </w:rPr>
        <w:t>, if configured;</w:t>
      </w:r>
    </w:p>
    <w:p w14:paraId="3BFEF802"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musim-CapabilityRestrictionConfig</w:t>
      </w:r>
      <w:r>
        <w:rPr>
          <w:lang w:eastAsia="zh-CN"/>
        </w:rPr>
        <w:t>, if configured and stop timer T346n, if running;</w:t>
      </w:r>
    </w:p>
    <w:p w14:paraId="3F7D3580"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propDelayDiffReportConfig</w:t>
      </w:r>
      <w:r>
        <w:rPr>
          <w:lang w:eastAsia="zh-CN"/>
        </w:rPr>
        <w:t>, if configured;</w:t>
      </w:r>
    </w:p>
    <w:p w14:paraId="417A41FF"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ul-GapFR2-PreferenceConfig</w:t>
      </w:r>
      <w:r>
        <w:rPr>
          <w:lang w:eastAsia="zh-CN"/>
        </w:rPr>
        <w:t>, if configured;</w:t>
      </w:r>
    </w:p>
    <w:p w14:paraId="0A42ACF4" w14:textId="77777777" w:rsidR="00843E8D" w:rsidRDefault="00843E8D" w:rsidP="00843E8D">
      <w:pPr>
        <w:pStyle w:val="B3"/>
        <w:rPr>
          <w:lang w:eastAsia="zh-CN"/>
        </w:rPr>
      </w:pPr>
      <w:r>
        <w:rPr>
          <w:lang w:eastAsia="zh-CN"/>
        </w:rPr>
        <w:t>3&gt;</w:t>
      </w:r>
      <w:r>
        <w:rPr>
          <w:lang w:eastAsia="zh-CN"/>
        </w:rPr>
        <w:tab/>
        <w:t xml:space="preserve">release </w:t>
      </w:r>
      <w:r>
        <w:rPr>
          <w:i/>
          <w:lang w:eastAsia="zh-CN"/>
        </w:rPr>
        <w:t>rrm-MeasRelaxationReportingConfig</w:t>
      </w:r>
      <w:r>
        <w:rPr>
          <w:lang w:eastAsia="zh-CN"/>
        </w:rPr>
        <w:t>, if configured;</w:t>
      </w:r>
    </w:p>
    <w:p w14:paraId="3AF1D3E6" w14:textId="77777777" w:rsidR="00843E8D" w:rsidRDefault="00843E8D" w:rsidP="00843E8D">
      <w:pPr>
        <w:pStyle w:val="B3"/>
      </w:pPr>
      <w:r>
        <w:rPr>
          <w:lang w:eastAsia="zh-CN"/>
        </w:rPr>
        <w:t>3&gt;</w:t>
      </w:r>
      <w:r>
        <w:rPr>
          <w:lang w:eastAsia="zh-CN"/>
        </w:rPr>
        <w:tab/>
        <w:t xml:space="preserve">release </w:t>
      </w:r>
      <w:r>
        <w:rPr>
          <w:i/>
          <w:lang w:eastAsia="zh-CN"/>
        </w:rPr>
        <w:t>maxBW-PreferenceConfigFR2-2</w:t>
      </w:r>
      <w:r>
        <w:rPr>
          <w:lang w:eastAsia="zh-CN"/>
        </w:rPr>
        <w:t>, if configured;</w:t>
      </w:r>
    </w:p>
    <w:p w14:paraId="6A5AEE6D" w14:textId="77777777" w:rsidR="00843E8D" w:rsidRDefault="00843E8D" w:rsidP="00843E8D">
      <w:pPr>
        <w:pStyle w:val="B3"/>
        <w:rPr>
          <w:lang w:eastAsia="zh-CN"/>
        </w:rPr>
      </w:pPr>
      <w:r>
        <w:rPr>
          <w:lang w:eastAsia="zh-CN"/>
        </w:rPr>
        <w:t>3&gt;</w:t>
      </w:r>
      <w:r>
        <w:rPr>
          <w:lang w:eastAsia="zh-CN"/>
        </w:rPr>
        <w:tab/>
        <w:t xml:space="preserve">release </w:t>
      </w:r>
      <w:r>
        <w:rPr>
          <w:i/>
          <w:lang w:eastAsia="zh-CN"/>
        </w:rPr>
        <w:t>maxMIMO-LayerPreferenceConfigFR2-2</w:t>
      </w:r>
      <w:r>
        <w:rPr>
          <w:lang w:eastAsia="zh-CN"/>
        </w:rPr>
        <w:t>, if configured;</w:t>
      </w:r>
    </w:p>
    <w:p w14:paraId="3D79BD90" w14:textId="77777777" w:rsidR="00843E8D" w:rsidRDefault="00843E8D" w:rsidP="00843E8D">
      <w:pPr>
        <w:pStyle w:val="B3"/>
        <w:rPr>
          <w:lang w:eastAsia="zh-CN"/>
        </w:rPr>
      </w:pPr>
      <w:r>
        <w:rPr>
          <w:lang w:eastAsia="zh-CN"/>
        </w:rPr>
        <w:t>3&gt;</w:t>
      </w:r>
      <w:r>
        <w:rPr>
          <w:lang w:eastAsia="zh-CN"/>
        </w:rPr>
        <w:tab/>
        <w:t xml:space="preserve">release </w:t>
      </w:r>
      <w:r>
        <w:rPr>
          <w:i/>
          <w:lang w:eastAsia="zh-CN"/>
        </w:rPr>
        <w:t>minSchedulingOffsetPreferenceConfigExt</w:t>
      </w:r>
      <w:r>
        <w:rPr>
          <w:lang w:eastAsia="zh-CN"/>
        </w:rPr>
        <w:t>, if configured;</w:t>
      </w:r>
    </w:p>
    <w:p w14:paraId="026A21B8" w14:textId="77777777" w:rsidR="00843E8D" w:rsidRDefault="00843E8D" w:rsidP="00843E8D">
      <w:pPr>
        <w:pStyle w:val="B3"/>
      </w:pPr>
      <w:r>
        <w:t>3&gt;</w:t>
      </w:r>
      <w:r>
        <w:tab/>
        <w:t xml:space="preserve">release </w:t>
      </w:r>
      <w:r>
        <w:rPr>
          <w:i/>
        </w:rPr>
        <w:t>aerial-FlightPathAvailabilityConfig</w:t>
      </w:r>
      <w:r>
        <w:t>, if configured;</w:t>
      </w:r>
    </w:p>
    <w:p w14:paraId="3C9C529B" w14:textId="77777777" w:rsidR="00843E8D" w:rsidRDefault="00843E8D" w:rsidP="00843E8D">
      <w:pPr>
        <w:pStyle w:val="B3"/>
        <w:rPr>
          <w:lang w:eastAsia="zh-CN"/>
        </w:rPr>
      </w:pPr>
      <w:r>
        <w:rPr>
          <w:lang w:eastAsia="zh-CN"/>
        </w:rPr>
        <w:t>3&gt;</w:t>
      </w:r>
      <w:r>
        <w:rPr>
          <w:lang w:eastAsia="zh-CN"/>
        </w:rPr>
        <w:tab/>
      </w:r>
      <w:r>
        <w:rPr>
          <w:rFonts w:ascii="TimesNewRomanPSMT" w:eastAsia="TimesNewRomanPSMT" w:hAnsi="TimesNewRomanPSMT" w:cs="TimesNewRomanPSMT"/>
          <w:lang w:eastAsia="zh-CN"/>
        </w:rPr>
        <w:t xml:space="preserve">release </w:t>
      </w:r>
      <w:r>
        <w:rPr>
          <w:i/>
          <w:lang w:eastAsia="zh-CN"/>
        </w:rPr>
        <w:t>ul-TrafficInfoReportingConfig</w:t>
      </w:r>
      <w:r>
        <w:rPr>
          <w:rFonts w:ascii="TimesNewRomanPSMT" w:eastAsia="TimesNewRomanPSMT" w:hAnsi="TimesNewRomanPSMT" w:cs="TimesNewRomanPSMT"/>
          <w:lang w:eastAsia="zh-CN"/>
        </w:rPr>
        <w:t>, if configured, and stop all instances of timer T346l, if running;</w:t>
      </w:r>
    </w:p>
    <w:p w14:paraId="5419D814" w14:textId="77777777" w:rsidR="00843E8D" w:rsidRDefault="00843E8D" w:rsidP="00843E8D">
      <w:pPr>
        <w:pStyle w:val="B3"/>
        <w:rPr>
          <w:lang w:eastAsia="zh-CN"/>
        </w:rPr>
      </w:pPr>
      <w:r>
        <w:rPr>
          <w:lang w:eastAsia="zh-CN"/>
        </w:rPr>
        <w:t>3&gt;</w:t>
      </w:r>
      <w:r>
        <w:rPr>
          <w:lang w:eastAsia="zh-CN"/>
        </w:rPr>
        <w:tab/>
        <w:t>suspend all RBs, and BH RLC channels for the IAB-MT, except SRB0 and broadcast MRBs;</w:t>
      </w:r>
    </w:p>
    <w:p w14:paraId="7E836AF4" w14:textId="77777777" w:rsidR="00843E8D" w:rsidRDefault="00843E8D" w:rsidP="00843E8D">
      <w:pPr>
        <w:pStyle w:val="B2"/>
        <w:rPr>
          <w:lang w:eastAsia="zh-CN"/>
        </w:rPr>
      </w:pPr>
      <w:r>
        <w:rPr>
          <w:lang w:eastAsia="zh-CN"/>
        </w:rPr>
        <w:t>2&gt;</w:t>
      </w:r>
      <w:r>
        <w:rPr>
          <w:lang w:eastAsia="zh-CN"/>
        </w:rPr>
        <w:tab/>
        <w:t>remove all the entries within the MCG</w:t>
      </w:r>
      <w:r>
        <w:rPr>
          <w:i/>
          <w:lang w:eastAsia="zh-CN"/>
        </w:rPr>
        <w:t xml:space="preserve"> VarConditionalReconfig</w:t>
      </w:r>
      <w:r>
        <w:rPr>
          <w:lang w:eastAsia="zh-CN"/>
        </w:rPr>
        <w:t>, if any;</w:t>
      </w:r>
    </w:p>
    <w:p w14:paraId="12AAFDDE" w14:textId="77777777" w:rsidR="00843E8D" w:rsidRDefault="00843E8D" w:rsidP="00843E8D">
      <w:pPr>
        <w:pStyle w:val="B2"/>
        <w:rPr>
          <w:lang w:eastAsia="zh-CN"/>
        </w:rPr>
      </w:pPr>
      <w:r>
        <w:rPr>
          <w:lang w:eastAsia="zh-CN"/>
        </w:rPr>
        <w:t>2&gt;</w:t>
      </w:r>
      <w:r>
        <w:rPr>
          <w:lang w:eastAsia="zh-CN"/>
        </w:rPr>
        <w:tab/>
        <w:t>perform the LTM configuration release procedure for the MCG and the SCG as specified in clause 5.3.5.18.7;</w:t>
      </w:r>
    </w:p>
    <w:p w14:paraId="44D9DE6D" w14:textId="77777777" w:rsidR="00843E8D" w:rsidRDefault="00843E8D" w:rsidP="00843E8D">
      <w:pPr>
        <w:pStyle w:val="B2"/>
        <w:rPr>
          <w:lang w:eastAsia="zh-CN"/>
        </w:rPr>
      </w:pPr>
      <w:r>
        <w:rPr>
          <w:lang w:eastAsia="zh-CN"/>
        </w:rPr>
        <w:t>2&gt;</w:t>
      </w:r>
      <w:r>
        <w:rPr>
          <w:lang w:eastAsia="zh-CN"/>
        </w:rPr>
        <w:tab/>
        <w:t xml:space="preserve">for each </w:t>
      </w:r>
      <w:r>
        <w:rPr>
          <w:i/>
          <w:lang w:eastAsia="zh-CN"/>
        </w:rPr>
        <w:t>measId</w:t>
      </w:r>
      <w:r>
        <w:rPr>
          <w:lang w:eastAsia="zh-CN"/>
        </w:rPr>
        <w:t xml:space="preserve">, if the associated </w:t>
      </w:r>
      <w:r>
        <w:rPr>
          <w:i/>
          <w:iCs/>
          <w:lang w:eastAsia="zh-CN"/>
        </w:rPr>
        <w:t>reportConfig</w:t>
      </w:r>
      <w:r>
        <w:rPr>
          <w:lang w:eastAsia="zh-CN"/>
        </w:rPr>
        <w:t xml:space="preserve"> has a </w:t>
      </w:r>
      <w:r>
        <w:rPr>
          <w:i/>
          <w:lang w:eastAsia="zh-CN"/>
        </w:rPr>
        <w:t>reportType</w:t>
      </w:r>
      <w:r>
        <w:rPr>
          <w:lang w:eastAsia="zh-CN"/>
        </w:rPr>
        <w:t xml:space="preserve"> set to </w:t>
      </w:r>
      <w:r>
        <w:rPr>
          <w:i/>
          <w:lang w:eastAsia="zh-CN"/>
        </w:rPr>
        <w:t>condTriggerConfig</w:t>
      </w:r>
      <w:r>
        <w:rPr>
          <w:lang w:eastAsia="zh-CN"/>
        </w:rPr>
        <w:t>:</w:t>
      </w:r>
    </w:p>
    <w:p w14:paraId="7536DEF3" w14:textId="77777777" w:rsidR="00843E8D" w:rsidRDefault="00843E8D" w:rsidP="00843E8D">
      <w:pPr>
        <w:pStyle w:val="B3"/>
        <w:rPr>
          <w:lang w:eastAsia="zh-CN"/>
        </w:rPr>
      </w:pPr>
      <w:r>
        <w:rPr>
          <w:lang w:eastAsia="zh-CN"/>
        </w:rPr>
        <w:t>3&gt;</w:t>
      </w:r>
      <w:r>
        <w:rPr>
          <w:lang w:eastAsia="zh-CN"/>
        </w:rPr>
        <w:tab/>
        <w:t xml:space="preserve">for the associated </w:t>
      </w:r>
      <w:r>
        <w:rPr>
          <w:i/>
          <w:iCs/>
          <w:lang w:eastAsia="zh-CN"/>
        </w:rPr>
        <w:t>reportConfigId</w:t>
      </w:r>
      <w:r>
        <w:rPr>
          <w:lang w:eastAsia="zh-CN"/>
        </w:rPr>
        <w:t>:</w:t>
      </w:r>
    </w:p>
    <w:p w14:paraId="55140AEF" w14:textId="77777777" w:rsidR="00843E8D" w:rsidRDefault="00843E8D" w:rsidP="00843E8D">
      <w:pPr>
        <w:pStyle w:val="B4"/>
        <w:rPr>
          <w:lang w:eastAsia="zh-CN"/>
        </w:rPr>
      </w:pPr>
      <w:r>
        <w:rPr>
          <w:lang w:eastAsia="zh-CN"/>
        </w:rPr>
        <w:lastRenderedPageBreak/>
        <w:t>4&gt;</w:t>
      </w:r>
      <w:r>
        <w:rPr>
          <w:lang w:eastAsia="zh-CN"/>
        </w:rPr>
        <w:tab/>
        <w:t xml:space="preserve">remove the entry with the matching </w:t>
      </w:r>
      <w:r>
        <w:rPr>
          <w:i/>
          <w:lang w:eastAsia="zh-CN"/>
        </w:rPr>
        <w:t>reportConfigId</w:t>
      </w:r>
      <w:r>
        <w:rPr>
          <w:lang w:eastAsia="zh-CN"/>
        </w:rPr>
        <w:t xml:space="preserve"> from the </w:t>
      </w:r>
      <w:r>
        <w:rPr>
          <w:i/>
          <w:lang w:eastAsia="zh-CN"/>
        </w:rPr>
        <w:t>reportConfigList</w:t>
      </w:r>
      <w:r>
        <w:rPr>
          <w:lang w:eastAsia="zh-CN"/>
        </w:rPr>
        <w:t xml:space="preserve"> within the </w:t>
      </w:r>
      <w:r>
        <w:rPr>
          <w:i/>
          <w:lang w:eastAsia="zh-CN"/>
        </w:rPr>
        <w:t>VarMeasConfig</w:t>
      </w:r>
      <w:r>
        <w:rPr>
          <w:lang w:eastAsia="zh-CN"/>
        </w:rPr>
        <w:t>;</w:t>
      </w:r>
    </w:p>
    <w:p w14:paraId="7CF459FF" w14:textId="77777777" w:rsidR="00843E8D" w:rsidRDefault="00843E8D" w:rsidP="00843E8D">
      <w:pPr>
        <w:pStyle w:val="B3"/>
        <w:rPr>
          <w:lang w:eastAsia="zh-CN"/>
        </w:rPr>
      </w:pPr>
      <w:r>
        <w:rPr>
          <w:lang w:eastAsia="zh-CN"/>
        </w:rPr>
        <w:t>3&gt;</w:t>
      </w:r>
      <w:r>
        <w:rPr>
          <w:lang w:eastAsia="zh-CN"/>
        </w:rPr>
        <w:tab/>
        <w:t xml:space="preserve">if the associated </w:t>
      </w:r>
      <w:r>
        <w:rPr>
          <w:i/>
          <w:iCs/>
          <w:lang w:eastAsia="zh-CN"/>
        </w:rPr>
        <w:t>measObjectId</w:t>
      </w:r>
      <w:r>
        <w:rPr>
          <w:lang w:eastAsia="zh-CN"/>
        </w:rPr>
        <w:t xml:space="preserve"> is only associated to a </w:t>
      </w:r>
      <w:r>
        <w:rPr>
          <w:i/>
          <w:iCs/>
          <w:lang w:eastAsia="zh-CN"/>
        </w:rPr>
        <w:t>reportConfig</w:t>
      </w:r>
      <w:r>
        <w:rPr>
          <w:lang w:eastAsia="zh-CN"/>
        </w:rPr>
        <w:t xml:space="preserve"> with </w:t>
      </w:r>
      <w:r>
        <w:rPr>
          <w:i/>
          <w:iCs/>
          <w:lang w:eastAsia="zh-CN"/>
        </w:rPr>
        <w:t>reportType</w:t>
      </w:r>
      <w:r>
        <w:rPr>
          <w:lang w:eastAsia="zh-CN"/>
        </w:rPr>
        <w:t xml:space="preserve"> set to </w:t>
      </w:r>
      <w:r>
        <w:rPr>
          <w:i/>
          <w:iCs/>
          <w:lang w:eastAsia="zh-CN"/>
        </w:rPr>
        <w:t>condTriggerConfig</w:t>
      </w:r>
      <w:r>
        <w:rPr>
          <w:lang w:eastAsia="zh-CN"/>
        </w:rPr>
        <w:t>:</w:t>
      </w:r>
    </w:p>
    <w:p w14:paraId="452D9069" w14:textId="77777777" w:rsidR="00843E8D" w:rsidRDefault="00843E8D" w:rsidP="00843E8D">
      <w:pPr>
        <w:pStyle w:val="B4"/>
        <w:rPr>
          <w:lang w:eastAsia="zh-CN"/>
        </w:rPr>
      </w:pPr>
      <w:r>
        <w:rPr>
          <w:lang w:eastAsia="zh-CN"/>
        </w:rPr>
        <w:t>4&gt;</w:t>
      </w:r>
      <w:r>
        <w:rPr>
          <w:lang w:eastAsia="zh-CN"/>
        </w:rPr>
        <w:tab/>
        <w:t xml:space="preserve">remove the entry with the matching </w:t>
      </w:r>
      <w:r>
        <w:rPr>
          <w:i/>
          <w:iCs/>
          <w:lang w:eastAsia="zh-CN"/>
        </w:rPr>
        <w:t>measObjectId</w:t>
      </w:r>
      <w:r>
        <w:rPr>
          <w:lang w:eastAsia="zh-CN"/>
        </w:rPr>
        <w:t xml:space="preserve"> from the </w:t>
      </w:r>
      <w:r>
        <w:rPr>
          <w:i/>
          <w:lang w:eastAsia="zh-CN"/>
        </w:rPr>
        <w:t>measObjectList</w:t>
      </w:r>
      <w:r>
        <w:rPr>
          <w:lang w:eastAsia="zh-CN"/>
        </w:rPr>
        <w:t xml:space="preserve"> within the </w:t>
      </w:r>
      <w:r>
        <w:rPr>
          <w:i/>
          <w:lang w:eastAsia="zh-CN"/>
        </w:rPr>
        <w:t>VarMeasConfig</w:t>
      </w:r>
      <w:r>
        <w:rPr>
          <w:lang w:eastAsia="zh-CN"/>
        </w:rPr>
        <w:t>;</w:t>
      </w:r>
    </w:p>
    <w:p w14:paraId="0009E0E5" w14:textId="77777777" w:rsidR="00843E8D" w:rsidRDefault="00843E8D" w:rsidP="00843E8D">
      <w:pPr>
        <w:pStyle w:val="B3"/>
        <w:rPr>
          <w:lang w:eastAsia="zh-CN"/>
        </w:rPr>
      </w:pPr>
      <w:r>
        <w:rPr>
          <w:lang w:eastAsia="zh-CN"/>
        </w:rPr>
        <w:t>3&gt;</w:t>
      </w:r>
      <w:r>
        <w:rPr>
          <w:lang w:eastAsia="zh-CN"/>
        </w:rPr>
        <w:tab/>
        <w:t xml:space="preserve">remove the entry with the matching </w:t>
      </w:r>
      <w:r>
        <w:rPr>
          <w:i/>
          <w:lang w:eastAsia="zh-CN"/>
        </w:rPr>
        <w:t>measId</w:t>
      </w:r>
      <w:r>
        <w:rPr>
          <w:lang w:eastAsia="zh-CN"/>
        </w:rPr>
        <w:t xml:space="preserve"> from the </w:t>
      </w:r>
      <w:r>
        <w:rPr>
          <w:i/>
          <w:lang w:eastAsia="zh-CN"/>
        </w:rPr>
        <w:t>measIdList</w:t>
      </w:r>
      <w:r>
        <w:rPr>
          <w:lang w:eastAsia="zh-CN"/>
        </w:rPr>
        <w:t xml:space="preserve"> within the </w:t>
      </w:r>
      <w:r>
        <w:rPr>
          <w:i/>
          <w:lang w:eastAsia="zh-CN"/>
        </w:rPr>
        <w:t>VarMeasConfig</w:t>
      </w:r>
      <w:r>
        <w:rPr>
          <w:lang w:eastAsia="zh-CN"/>
        </w:rPr>
        <w:t>;</w:t>
      </w:r>
    </w:p>
    <w:p w14:paraId="16054F04" w14:textId="77777777" w:rsidR="00843E8D" w:rsidRDefault="00843E8D" w:rsidP="00843E8D">
      <w:pPr>
        <w:pStyle w:val="B2"/>
        <w:rPr>
          <w:lang w:eastAsia="zh-CN"/>
        </w:rPr>
      </w:pPr>
      <w:r>
        <w:rPr>
          <w:lang w:eastAsia="zh-CN"/>
        </w:rPr>
        <w:t>2&gt;</w:t>
      </w:r>
      <w:r>
        <w:rPr>
          <w:lang w:eastAsia="zh-CN"/>
        </w:rPr>
        <w:tab/>
        <w:t>remove the servingSecurityCellSetId</w:t>
      </w:r>
      <w:r>
        <w:rPr>
          <w:sz w:val="16"/>
          <w:szCs w:val="16"/>
          <w:lang w:eastAsia="zh-CN"/>
        </w:rPr>
        <w:t xml:space="preserve"> </w:t>
      </w:r>
      <w:r>
        <w:rPr>
          <w:lang w:eastAsia="zh-CN"/>
        </w:rPr>
        <w:t>within the VarServingSecurityCellSetID, if any;</w:t>
      </w:r>
    </w:p>
    <w:p w14:paraId="64B50B2B" w14:textId="77777777" w:rsidR="00843E8D" w:rsidRDefault="00843E8D" w:rsidP="00843E8D">
      <w:pPr>
        <w:pStyle w:val="B2"/>
        <w:rPr>
          <w:lang w:eastAsia="zh-CN"/>
        </w:rPr>
      </w:pPr>
      <w:r>
        <w:rPr>
          <w:lang w:eastAsia="zh-CN"/>
        </w:rPr>
        <w:t>2&gt;</w:t>
      </w:r>
      <w:r>
        <w:rPr>
          <w:lang w:eastAsia="zh-CN"/>
        </w:rPr>
        <w:tab/>
        <w:t>release the PC5 RLC entity for SL-RLC0, if any;</w:t>
      </w:r>
    </w:p>
    <w:p w14:paraId="107A5965" w14:textId="77777777" w:rsidR="00843E8D" w:rsidRDefault="00843E8D" w:rsidP="00843E8D">
      <w:pPr>
        <w:pStyle w:val="B2"/>
        <w:rPr>
          <w:lang w:eastAsia="zh-CN"/>
        </w:rPr>
      </w:pPr>
      <w:r>
        <w:rPr>
          <w:lang w:eastAsia="zh-CN"/>
        </w:rPr>
        <w:t>2&gt;</w:t>
      </w:r>
      <w:r>
        <w:rPr>
          <w:lang w:eastAsia="zh-CN"/>
        </w:rPr>
        <w:tab/>
        <w:t>start timer T301;</w:t>
      </w:r>
    </w:p>
    <w:p w14:paraId="40C420C1" w14:textId="77777777" w:rsidR="00843E8D" w:rsidRDefault="00843E8D" w:rsidP="00843E8D">
      <w:pPr>
        <w:pStyle w:val="B2"/>
        <w:rPr>
          <w:lang w:eastAsia="zh-CN"/>
        </w:rPr>
      </w:pPr>
      <w:r>
        <w:rPr>
          <w:lang w:eastAsia="zh-CN"/>
        </w:rPr>
        <w:t>2&gt;</w:t>
      </w:r>
      <w:r>
        <w:rPr>
          <w:lang w:eastAsia="zh-CN"/>
        </w:rPr>
        <w:tab/>
        <w:t>apply the default L1 parameter values as specified in corresponding physical layer specifications except for the parameters for which values are provided in SIB1;</w:t>
      </w:r>
    </w:p>
    <w:p w14:paraId="3F295445" w14:textId="77777777" w:rsidR="00843E8D" w:rsidRDefault="00843E8D" w:rsidP="00843E8D">
      <w:pPr>
        <w:pStyle w:val="B2"/>
        <w:rPr>
          <w:lang w:eastAsia="zh-CN"/>
        </w:rPr>
      </w:pPr>
      <w:r>
        <w:rPr>
          <w:lang w:eastAsia="zh-CN"/>
        </w:rPr>
        <w:t>2&gt;</w:t>
      </w:r>
      <w:r>
        <w:rPr>
          <w:lang w:eastAsia="zh-CN"/>
        </w:rPr>
        <w:tab/>
        <w:t>apply the default MAC Cell Group configuration as specified in 9.2.2;</w:t>
      </w:r>
    </w:p>
    <w:p w14:paraId="2F92B1D6" w14:textId="77777777" w:rsidR="00843E8D" w:rsidRDefault="00843E8D" w:rsidP="00843E8D">
      <w:pPr>
        <w:pStyle w:val="B2"/>
        <w:rPr>
          <w:lang w:eastAsia="zh-CN"/>
        </w:rPr>
      </w:pPr>
      <w:r>
        <w:rPr>
          <w:lang w:eastAsia="zh-CN"/>
        </w:rPr>
        <w:t>2&gt;</w:t>
      </w:r>
      <w:r>
        <w:rPr>
          <w:lang w:eastAsia="zh-CN"/>
        </w:rPr>
        <w:tab/>
        <w:t>apply the CCCH configuration as specified in 9.1.1.2;</w:t>
      </w:r>
    </w:p>
    <w:p w14:paraId="29BD1F42" w14:textId="77777777" w:rsidR="00843E8D" w:rsidRDefault="00843E8D" w:rsidP="00843E8D">
      <w:pPr>
        <w:pStyle w:val="B2"/>
        <w:rPr>
          <w:lang w:eastAsia="zh-CN"/>
        </w:rPr>
      </w:pPr>
      <w:r>
        <w:rPr>
          <w:lang w:eastAsia="zh-CN"/>
        </w:rPr>
        <w:t>2&gt;</w:t>
      </w:r>
      <w:r>
        <w:rPr>
          <w:lang w:eastAsia="zh-CN"/>
        </w:rPr>
        <w:tab/>
        <w:t>apply the timeAlignmentTimerCommon included in SIB1;</w:t>
      </w:r>
    </w:p>
    <w:p w14:paraId="5764E983" w14:textId="77777777" w:rsidR="00843E8D" w:rsidRDefault="00843E8D" w:rsidP="00843E8D">
      <w:pPr>
        <w:pStyle w:val="B2"/>
        <w:rPr>
          <w:lang w:eastAsia="zh-CN"/>
        </w:rPr>
      </w:pPr>
      <w:r>
        <w:rPr>
          <w:lang w:eastAsia="zh-CN"/>
        </w:rPr>
        <w:t>2&gt;</w:t>
      </w:r>
      <w:r>
        <w:rPr>
          <w:lang w:eastAsia="zh-CN"/>
        </w:rPr>
        <w:tab/>
        <w:t>initiate transmission of the RRCReestablishmentRequest message in accordance with 5.3.7.4;</w:t>
      </w:r>
    </w:p>
    <w:p w14:paraId="555F2BD1" w14:textId="77777777" w:rsidR="00843E8D" w:rsidRDefault="00843E8D" w:rsidP="00843E8D">
      <w:pPr>
        <w:keepLines/>
        <w:ind w:left="1135" w:hanging="851"/>
        <w:rPr>
          <w:lang w:eastAsia="zh-CN"/>
        </w:rPr>
      </w:pPr>
      <w:r>
        <w:rPr>
          <w:lang w:eastAsia="zh-CN"/>
        </w:rPr>
        <w:t>NOTE 2a:</w:t>
      </w:r>
      <w:r>
        <w:rPr>
          <w:lang w:eastAsia="zh-CN"/>
        </w:rPr>
        <w:tab/>
        <w:t>This procedure applies also if the UE returns to the source PCell.</w:t>
      </w:r>
    </w:p>
    <w:p w14:paraId="3F20D9FA" w14:textId="77777777" w:rsidR="00843E8D" w:rsidRDefault="00843E8D" w:rsidP="00843E8D">
      <w:pPr>
        <w:keepLines/>
        <w:ind w:left="1135" w:hanging="851"/>
        <w:rPr>
          <w:lang w:eastAsia="zh-CN"/>
        </w:rPr>
      </w:pPr>
      <w:r>
        <w:rPr>
          <w:lang w:eastAsia="zh-CN"/>
        </w:rPr>
        <w:t>NOTE 3:</w:t>
      </w:r>
      <w:r>
        <w:rPr>
          <w:lang w:eastAsia="zh-CN"/>
        </w:rPr>
        <w:tab/>
        <w:t>A L2 U2N Relay UE may re-establish (e.g. via release and establish) the SL-RLC0 and SL-RLC1 of the connected L2 U2N Remote UE(s).</w:t>
      </w:r>
    </w:p>
    <w:p w14:paraId="6A57189F" w14:textId="77777777" w:rsidR="00843E8D" w:rsidRDefault="00843E8D" w:rsidP="00843E8D">
      <w:pPr>
        <w:rPr>
          <w:lang w:eastAsia="zh-CN"/>
        </w:rPr>
      </w:pPr>
      <w:r>
        <w:rPr>
          <w:lang w:eastAsia="zh-CN"/>
        </w:rPr>
        <w:t>Upon selecting an inter-RAT cell, the UE shall:</w:t>
      </w:r>
    </w:p>
    <w:p w14:paraId="2A586C92" w14:textId="77777777" w:rsidR="00843E8D" w:rsidRDefault="00843E8D" w:rsidP="00843E8D">
      <w:pPr>
        <w:pStyle w:val="B1"/>
        <w:rPr>
          <w:rFonts w:eastAsia="Batang"/>
          <w:lang w:eastAsia="zh-CN"/>
        </w:rPr>
      </w:pPr>
      <w:r>
        <w:rPr>
          <w:lang w:eastAsia="zh-CN"/>
        </w:rPr>
        <w:t>1&gt;</w:t>
      </w:r>
      <w:r>
        <w:rPr>
          <w:lang w:eastAsia="zh-CN"/>
        </w:rPr>
        <w:tab/>
        <w:t>perform the actions upon going to RRC_IDLE as specified in 5.3.11, with release cause 'RRC connection failure'.</w:t>
      </w:r>
      <w:bookmarkEnd w:id="91"/>
    </w:p>
    <w:p w14:paraId="1D49EA98" w14:textId="77777777" w:rsidR="00843E8D" w:rsidRDefault="00843E8D" w:rsidP="00843E8D">
      <w:pPr>
        <w:pStyle w:val="H6"/>
      </w:pPr>
      <w:r>
        <w:t>7.1.1.1.30.3</w:t>
      </w:r>
      <w:r>
        <w:tab/>
        <w:t>Test description</w:t>
      </w:r>
    </w:p>
    <w:p w14:paraId="37B97C9F" w14:textId="77777777" w:rsidR="00843E8D" w:rsidRDefault="00843E8D" w:rsidP="00843E8D">
      <w:pPr>
        <w:pStyle w:val="H6"/>
      </w:pPr>
      <w:r>
        <w:t>7.1.1.1.30.3.1</w:t>
      </w:r>
      <w:r>
        <w:tab/>
        <w:t>Pre-test conditions</w:t>
      </w:r>
    </w:p>
    <w:p w14:paraId="61EEAA77" w14:textId="77777777" w:rsidR="00843E8D" w:rsidRDefault="00843E8D" w:rsidP="00843E8D">
      <w:r>
        <w:t>Same Pre-test conditions as in clause 7.1.1.0 except that System information combination NR-2.</w:t>
      </w:r>
    </w:p>
    <w:p w14:paraId="1C0E74BE" w14:textId="77777777" w:rsidR="00843E8D" w:rsidRDefault="00843E8D" w:rsidP="00843E8D">
      <w:pPr>
        <w:pStyle w:val="H6"/>
      </w:pPr>
      <w:r>
        <w:t>7.1.1.1.30.3.2</w:t>
      </w:r>
      <w:r>
        <w:tab/>
        <w:t>Test procedure sequence</w:t>
      </w:r>
    </w:p>
    <w:p w14:paraId="71A16ADF" w14:textId="77777777" w:rsidR="00843E8D" w:rsidRDefault="00843E8D" w:rsidP="00843E8D">
      <w:r>
        <w:t>Table 7.1.1.1.</w:t>
      </w:r>
      <w:r>
        <w:rPr>
          <w:lang w:eastAsia="zh-CN"/>
        </w:rPr>
        <w:t>30</w:t>
      </w:r>
      <w:r>
        <w:t>.3.2-1 and 7.1.1.1.</w:t>
      </w:r>
      <w:r>
        <w:rPr>
          <w:lang w:eastAsia="zh-CN"/>
        </w:rPr>
        <w:t>30</w:t>
      </w:r>
      <w:r>
        <w:t xml:space="preserve">.3.2-2 illustrates the downlink power levels to be applied for NR Cell 1, NR Cell 2 and NR Cell 4 at various time instants of the test execution. Row marked "T0" denotes the conditions after the preamble, while the configuration marked "T1" </w:t>
      </w:r>
      <w:r>
        <w:rPr>
          <w:lang w:eastAsia="zh-CN"/>
        </w:rPr>
        <w:t xml:space="preserve">and </w:t>
      </w:r>
      <w:r>
        <w:t>"T2", are applied at the point indicated in the Main behaviour description in Table 7.1.1.1.</w:t>
      </w:r>
      <w:r>
        <w:rPr>
          <w:lang w:eastAsia="zh-CN"/>
        </w:rPr>
        <w:t>30</w:t>
      </w:r>
      <w:r>
        <w:t>.3.2-3.</w:t>
      </w:r>
    </w:p>
    <w:p w14:paraId="588DE2A6" w14:textId="77777777" w:rsidR="00843E8D" w:rsidRDefault="00843E8D" w:rsidP="00843E8D">
      <w:pPr>
        <w:pStyle w:val="TH"/>
        <w:rPr>
          <w:lang w:eastAsia="zh-CN"/>
        </w:rPr>
      </w:pPr>
      <w:r>
        <w:t>Table 7.1.1.1.</w:t>
      </w:r>
      <w:r>
        <w:rPr>
          <w:lang w:eastAsia="zh-CN"/>
        </w:rPr>
        <w:t>30</w:t>
      </w:r>
      <w:r>
        <w:t>.3.2-1: Time instances of cell power level and parameter changes for FR1</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275"/>
        <w:gridCol w:w="851"/>
        <w:gridCol w:w="850"/>
        <w:gridCol w:w="880"/>
        <w:gridCol w:w="850"/>
        <w:gridCol w:w="3260"/>
      </w:tblGrid>
      <w:tr w:rsidR="00843E8D" w14:paraId="3F832E94" w14:textId="77777777" w:rsidTr="009B330A">
        <w:trPr>
          <w:jc w:val="center"/>
        </w:trPr>
        <w:tc>
          <w:tcPr>
            <w:tcW w:w="534" w:type="dxa"/>
            <w:tcBorders>
              <w:top w:val="single" w:sz="4" w:space="0" w:color="auto"/>
              <w:left w:val="single" w:sz="4" w:space="0" w:color="auto"/>
              <w:bottom w:val="nil"/>
              <w:right w:val="single" w:sz="4" w:space="0" w:color="auto"/>
            </w:tcBorders>
          </w:tcPr>
          <w:p w14:paraId="563CDB09" w14:textId="77777777" w:rsidR="00843E8D" w:rsidRDefault="00843E8D" w:rsidP="009B330A">
            <w:pPr>
              <w:pStyle w:val="TAH"/>
              <w:rPr>
                <w:sz w:val="16"/>
                <w:szCs w:val="18"/>
              </w:rPr>
            </w:pPr>
          </w:p>
        </w:tc>
        <w:tc>
          <w:tcPr>
            <w:tcW w:w="1275" w:type="dxa"/>
            <w:tcBorders>
              <w:top w:val="single" w:sz="4" w:space="0" w:color="auto"/>
              <w:left w:val="single" w:sz="4" w:space="0" w:color="auto"/>
              <w:bottom w:val="single" w:sz="4" w:space="0" w:color="auto"/>
              <w:right w:val="single" w:sz="4" w:space="0" w:color="auto"/>
            </w:tcBorders>
          </w:tcPr>
          <w:p w14:paraId="77ABD536" w14:textId="77777777" w:rsidR="00843E8D" w:rsidRDefault="00843E8D" w:rsidP="009B330A">
            <w:pPr>
              <w:pStyle w:val="TAH"/>
            </w:pPr>
            <w:r>
              <w:t>Parameter</w:t>
            </w:r>
          </w:p>
        </w:tc>
        <w:tc>
          <w:tcPr>
            <w:tcW w:w="851" w:type="dxa"/>
            <w:tcBorders>
              <w:top w:val="single" w:sz="4" w:space="0" w:color="auto"/>
              <w:left w:val="single" w:sz="4" w:space="0" w:color="auto"/>
              <w:bottom w:val="single" w:sz="4" w:space="0" w:color="auto"/>
              <w:right w:val="single" w:sz="4" w:space="0" w:color="auto"/>
            </w:tcBorders>
          </w:tcPr>
          <w:p w14:paraId="161F7CDE" w14:textId="77777777" w:rsidR="00843E8D" w:rsidRDefault="00843E8D" w:rsidP="009B330A">
            <w:pPr>
              <w:pStyle w:val="TAH"/>
            </w:pPr>
            <w:r>
              <w:t>Unit</w:t>
            </w:r>
          </w:p>
        </w:tc>
        <w:tc>
          <w:tcPr>
            <w:tcW w:w="850" w:type="dxa"/>
            <w:tcBorders>
              <w:top w:val="single" w:sz="4" w:space="0" w:color="auto"/>
              <w:left w:val="single" w:sz="4" w:space="0" w:color="auto"/>
              <w:bottom w:val="single" w:sz="4" w:space="0" w:color="auto"/>
              <w:right w:val="single" w:sz="4" w:space="0" w:color="auto"/>
            </w:tcBorders>
          </w:tcPr>
          <w:p w14:paraId="51061B0D" w14:textId="77777777" w:rsidR="00843E8D" w:rsidRDefault="00843E8D" w:rsidP="009B330A">
            <w:pPr>
              <w:pStyle w:val="TAH"/>
            </w:pPr>
            <w:r>
              <w:t>NR Cell 1</w:t>
            </w:r>
          </w:p>
        </w:tc>
        <w:tc>
          <w:tcPr>
            <w:tcW w:w="880" w:type="dxa"/>
            <w:tcBorders>
              <w:top w:val="single" w:sz="4" w:space="0" w:color="auto"/>
              <w:left w:val="single" w:sz="4" w:space="0" w:color="auto"/>
              <w:bottom w:val="single" w:sz="4" w:space="0" w:color="auto"/>
              <w:right w:val="single" w:sz="4" w:space="0" w:color="auto"/>
            </w:tcBorders>
          </w:tcPr>
          <w:p w14:paraId="7248A9B8" w14:textId="77777777" w:rsidR="00843E8D" w:rsidRDefault="00843E8D" w:rsidP="009B330A">
            <w:pPr>
              <w:pStyle w:val="TAH"/>
            </w:pPr>
            <w:r>
              <w:t>NR</w:t>
            </w:r>
          </w:p>
          <w:p w14:paraId="68A3FC8A" w14:textId="77777777" w:rsidR="00843E8D" w:rsidRDefault="00843E8D" w:rsidP="009B330A">
            <w:pPr>
              <w:pStyle w:val="TAH"/>
            </w:pPr>
            <w:r>
              <w:t>Cell 2</w:t>
            </w:r>
          </w:p>
        </w:tc>
        <w:tc>
          <w:tcPr>
            <w:tcW w:w="850" w:type="dxa"/>
            <w:tcBorders>
              <w:top w:val="single" w:sz="4" w:space="0" w:color="auto"/>
              <w:left w:val="single" w:sz="4" w:space="0" w:color="auto"/>
              <w:bottom w:val="nil"/>
              <w:right w:val="single" w:sz="4" w:space="0" w:color="auto"/>
            </w:tcBorders>
          </w:tcPr>
          <w:p w14:paraId="761C2E58" w14:textId="77777777" w:rsidR="00843E8D" w:rsidRDefault="00843E8D" w:rsidP="009B330A">
            <w:pPr>
              <w:pStyle w:val="TAH"/>
              <w:rPr>
                <w:lang w:eastAsia="zh-CN"/>
              </w:rPr>
            </w:pPr>
            <w:r>
              <w:rPr>
                <w:rFonts w:hint="eastAsia"/>
                <w:lang w:eastAsia="zh-CN"/>
              </w:rPr>
              <w:t>N</w:t>
            </w:r>
            <w:r>
              <w:rPr>
                <w:lang w:eastAsia="zh-CN"/>
              </w:rPr>
              <w:t>R</w:t>
            </w:r>
          </w:p>
          <w:p w14:paraId="322ADB9B" w14:textId="77777777" w:rsidR="00843E8D" w:rsidRDefault="00843E8D" w:rsidP="009B330A">
            <w:pPr>
              <w:pStyle w:val="TAH"/>
              <w:rPr>
                <w:lang w:eastAsia="zh-CN"/>
              </w:rPr>
            </w:pPr>
            <w:r>
              <w:rPr>
                <w:lang w:eastAsia="zh-CN"/>
              </w:rPr>
              <w:t>Cell 4</w:t>
            </w:r>
          </w:p>
        </w:tc>
        <w:tc>
          <w:tcPr>
            <w:tcW w:w="3260" w:type="dxa"/>
            <w:tcBorders>
              <w:top w:val="single" w:sz="4" w:space="0" w:color="auto"/>
              <w:left w:val="single" w:sz="4" w:space="0" w:color="auto"/>
              <w:bottom w:val="nil"/>
              <w:right w:val="single" w:sz="4" w:space="0" w:color="auto"/>
            </w:tcBorders>
          </w:tcPr>
          <w:p w14:paraId="3137AA0B" w14:textId="77777777" w:rsidR="00843E8D" w:rsidRDefault="00843E8D" w:rsidP="009B330A">
            <w:pPr>
              <w:pStyle w:val="TAH"/>
            </w:pPr>
            <w:r>
              <w:t>Remark</w:t>
            </w:r>
          </w:p>
        </w:tc>
      </w:tr>
      <w:tr w:rsidR="00843E8D" w14:paraId="7B5643FC"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269EC1A7" w14:textId="77777777" w:rsidR="00843E8D" w:rsidRDefault="00843E8D" w:rsidP="009B330A">
            <w:pPr>
              <w:pStyle w:val="TAC"/>
              <w:rPr>
                <w:sz w:val="16"/>
                <w:szCs w:val="18"/>
              </w:rPr>
            </w:pPr>
            <w:bookmarkStart w:id="108" w:name="_Hlk197181323"/>
            <w:r>
              <w:rPr>
                <w:sz w:val="16"/>
                <w:szCs w:val="18"/>
              </w:rPr>
              <w:t>T0</w:t>
            </w:r>
          </w:p>
        </w:tc>
        <w:tc>
          <w:tcPr>
            <w:tcW w:w="1275" w:type="dxa"/>
            <w:tcBorders>
              <w:top w:val="single" w:sz="4" w:space="0" w:color="auto"/>
              <w:left w:val="single" w:sz="4" w:space="0" w:color="auto"/>
              <w:bottom w:val="single" w:sz="4" w:space="0" w:color="auto"/>
              <w:right w:val="single" w:sz="4" w:space="0" w:color="auto"/>
            </w:tcBorders>
            <w:vAlign w:val="center"/>
          </w:tcPr>
          <w:p w14:paraId="3377EDFF" w14:textId="77777777" w:rsidR="00843E8D" w:rsidRDefault="00843E8D" w:rsidP="009B330A">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1AF230AC" w14:textId="77777777" w:rsidR="00843E8D" w:rsidRDefault="00843E8D" w:rsidP="009B330A">
            <w:pPr>
              <w:pStyle w:val="TAC"/>
            </w:pPr>
            <w:r>
              <w:t>dBm/</w:t>
            </w:r>
          </w:p>
          <w:p w14:paraId="5841F293" w14:textId="77777777" w:rsidR="00843E8D" w:rsidRDefault="00843E8D" w:rsidP="009B330A">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7503E52A" w14:textId="77777777" w:rsidR="00843E8D" w:rsidRDefault="00843E8D" w:rsidP="009B330A">
            <w:pPr>
              <w:pStyle w:val="TAC"/>
            </w:pPr>
            <w:r>
              <w:t>-85</w:t>
            </w:r>
          </w:p>
        </w:tc>
        <w:tc>
          <w:tcPr>
            <w:tcW w:w="880" w:type="dxa"/>
            <w:tcBorders>
              <w:top w:val="single" w:sz="4" w:space="0" w:color="auto"/>
              <w:left w:val="single" w:sz="4" w:space="0" w:color="auto"/>
              <w:bottom w:val="single" w:sz="4" w:space="0" w:color="auto"/>
              <w:right w:val="single" w:sz="4" w:space="0" w:color="auto"/>
            </w:tcBorders>
            <w:vAlign w:val="center"/>
          </w:tcPr>
          <w:p w14:paraId="317B6E73" w14:textId="77777777" w:rsidR="00843E8D" w:rsidRDefault="00843E8D" w:rsidP="009B330A">
            <w:pPr>
              <w:pStyle w:val="TAC"/>
            </w:pPr>
            <w:r>
              <w:t>-91</w:t>
            </w:r>
          </w:p>
        </w:tc>
        <w:tc>
          <w:tcPr>
            <w:tcW w:w="850" w:type="dxa"/>
            <w:tcBorders>
              <w:top w:val="single" w:sz="4" w:space="0" w:color="auto"/>
              <w:left w:val="single" w:sz="4" w:space="0" w:color="auto"/>
              <w:bottom w:val="single" w:sz="4" w:space="0" w:color="auto"/>
              <w:right w:val="single" w:sz="4" w:space="0" w:color="auto"/>
            </w:tcBorders>
            <w:vAlign w:val="center"/>
          </w:tcPr>
          <w:p w14:paraId="674904B9" w14:textId="77777777" w:rsidR="00843E8D" w:rsidRDefault="00843E8D" w:rsidP="009B330A">
            <w:pPr>
              <w:pStyle w:val="TAL"/>
              <w:jc w:val="center"/>
            </w:pPr>
            <w:r>
              <w:rPr>
                <w:rFonts w:hint="eastAsia"/>
              </w:rPr>
              <w:t>-</w:t>
            </w:r>
            <w:r>
              <w:t>91</w:t>
            </w:r>
          </w:p>
        </w:tc>
        <w:tc>
          <w:tcPr>
            <w:tcW w:w="3260" w:type="dxa"/>
            <w:tcBorders>
              <w:top w:val="single" w:sz="4" w:space="0" w:color="auto"/>
              <w:left w:val="single" w:sz="4" w:space="0" w:color="auto"/>
              <w:bottom w:val="single" w:sz="4" w:space="0" w:color="auto"/>
              <w:right w:val="single" w:sz="4" w:space="0" w:color="auto"/>
            </w:tcBorders>
          </w:tcPr>
          <w:p w14:paraId="774709F7" w14:textId="77777777" w:rsidR="00843E8D" w:rsidRDefault="00843E8D" w:rsidP="009B330A">
            <w:pPr>
              <w:pStyle w:val="TAL"/>
              <w:rPr>
                <w:rFonts w:cs="Arial"/>
                <w:i/>
                <w:iCs/>
                <w:szCs w:val="18"/>
              </w:rPr>
            </w:pPr>
            <w:r>
              <w:t>Power levels are such that entry condition for event A3 is not satisfied for neighbour NR cells</w:t>
            </w:r>
          </w:p>
        </w:tc>
      </w:tr>
      <w:tr w:rsidR="00843E8D" w14:paraId="53D4B4B8"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377B131B" w14:textId="77777777" w:rsidR="00843E8D" w:rsidRDefault="00843E8D" w:rsidP="009B330A">
            <w:pPr>
              <w:pStyle w:val="TAC"/>
              <w:rPr>
                <w:sz w:val="16"/>
                <w:szCs w:val="18"/>
              </w:rPr>
            </w:pPr>
            <w:bookmarkStart w:id="109" w:name="_Hlk197181400"/>
            <w:r>
              <w:rPr>
                <w:sz w:val="16"/>
                <w:szCs w:val="18"/>
              </w:rPr>
              <w:t>T1</w:t>
            </w:r>
          </w:p>
        </w:tc>
        <w:tc>
          <w:tcPr>
            <w:tcW w:w="1275" w:type="dxa"/>
            <w:tcBorders>
              <w:top w:val="single" w:sz="4" w:space="0" w:color="auto"/>
              <w:left w:val="single" w:sz="4" w:space="0" w:color="auto"/>
              <w:bottom w:val="single" w:sz="4" w:space="0" w:color="auto"/>
              <w:right w:val="single" w:sz="4" w:space="0" w:color="auto"/>
            </w:tcBorders>
            <w:vAlign w:val="center"/>
          </w:tcPr>
          <w:p w14:paraId="0798D6B1" w14:textId="77777777" w:rsidR="00843E8D" w:rsidRDefault="00843E8D" w:rsidP="009B330A">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0D70FCA6" w14:textId="77777777" w:rsidR="00843E8D" w:rsidRDefault="00843E8D" w:rsidP="009B330A">
            <w:pPr>
              <w:pStyle w:val="TAC"/>
            </w:pPr>
            <w:r>
              <w:t>dBm/</w:t>
            </w:r>
          </w:p>
          <w:p w14:paraId="4299368F" w14:textId="77777777" w:rsidR="00843E8D" w:rsidRDefault="00843E8D" w:rsidP="009B330A">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0ACEE604" w14:textId="77777777" w:rsidR="00843E8D" w:rsidRDefault="00843E8D" w:rsidP="009B330A">
            <w:pPr>
              <w:pStyle w:val="TAC"/>
            </w:pPr>
            <w:r>
              <w:t>-85</w:t>
            </w:r>
          </w:p>
        </w:tc>
        <w:tc>
          <w:tcPr>
            <w:tcW w:w="880" w:type="dxa"/>
            <w:tcBorders>
              <w:top w:val="single" w:sz="4" w:space="0" w:color="auto"/>
              <w:left w:val="single" w:sz="4" w:space="0" w:color="auto"/>
              <w:bottom w:val="single" w:sz="4" w:space="0" w:color="auto"/>
              <w:right w:val="single" w:sz="4" w:space="0" w:color="auto"/>
            </w:tcBorders>
            <w:vAlign w:val="center"/>
          </w:tcPr>
          <w:p w14:paraId="3E5AE7AB" w14:textId="77777777" w:rsidR="00843E8D" w:rsidRDefault="00843E8D" w:rsidP="009B330A">
            <w:pPr>
              <w:pStyle w:val="TAC"/>
            </w:pPr>
            <w:r>
              <w:t>-79</w:t>
            </w:r>
          </w:p>
        </w:tc>
        <w:tc>
          <w:tcPr>
            <w:tcW w:w="850" w:type="dxa"/>
            <w:tcBorders>
              <w:top w:val="single" w:sz="4" w:space="0" w:color="auto"/>
              <w:left w:val="single" w:sz="4" w:space="0" w:color="auto"/>
              <w:bottom w:val="single" w:sz="4" w:space="0" w:color="auto"/>
              <w:right w:val="single" w:sz="4" w:space="0" w:color="auto"/>
            </w:tcBorders>
            <w:vAlign w:val="center"/>
          </w:tcPr>
          <w:p w14:paraId="40765826" w14:textId="77777777" w:rsidR="00843E8D" w:rsidRDefault="00843E8D" w:rsidP="009B330A">
            <w:pPr>
              <w:pStyle w:val="TAL"/>
              <w:jc w:val="center"/>
            </w:pPr>
            <w:r>
              <w:rPr>
                <w:rFonts w:hint="eastAsia"/>
              </w:rPr>
              <w:t>-</w:t>
            </w:r>
            <w:r>
              <w:t>91</w:t>
            </w:r>
          </w:p>
        </w:tc>
        <w:tc>
          <w:tcPr>
            <w:tcW w:w="3260" w:type="dxa"/>
            <w:tcBorders>
              <w:top w:val="single" w:sz="4" w:space="0" w:color="auto"/>
              <w:left w:val="single" w:sz="4" w:space="0" w:color="auto"/>
              <w:bottom w:val="single" w:sz="4" w:space="0" w:color="auto"/>
              <w:right w:val="single" w:sz="4" w:space="0" w:color="auto"/>
            </w:tcBorders>
            <w:vAlign w:val="center"/>
          </w:tcPr>
          <w:p w14:paraId="17207928" w14:textId="77777777" w:rsidR="00843E8D" w:rsidRDefault="00843E8D" w:rsidP="009B330A">
            <w:pPr>
              <w:pStyle w:val="TAL"/>
            </w:pPr>
            <w:bookmarkStart w:id="110" w:name="OLE_LINK140"/>
            <w:bookmarkStart w:id="111" w:name="OLE_LINK141"/>
            <w:r>
              <w:t>Power levels are such that entry condition for event A3 is satisfied for NR cell 2</w:t>
            </w:r>
            <w:bookmarkEnd w:id="110"/>
            <w:bookmarkEnd w:id="111"/>
          </w:p>
        </w:tc>
      </w:tr>
      <w:tr w:rsidR="00843E8D" w14:paraId="661E8BDA"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2225D1BC" w14:textId="77777777" w:rsidR="00843E8D" w:rsidRDefault="00843E8D" w:rsidP="009B330A">
            <w:pPr>
              <w:pStyle w:val="TAC"/>
              <w:rPr>
                <w:sz w:val="16"/>
                <w:szCs w:val="18"/>
                <w:lang w:eastAsia="zh-CN"/>
              </w:rPr>
            </w:pPr>
            <w:r>
              <w:rPr>
                <w:sz w:val="16"/>
                <w:szCs w:val="18"/>
                <w:lang w:eastAsia="zh-CN"/>
              </w:rPr>
              <w:t>T2</w:t>
            </w:r>
          </w:p>
        </w:tc>
        <w:tc>
          <w:tcPr>
            <w:tcW w:w="1275" w:type="dxa"/>
            <w:tcBorders>
              <w:top w:val="single" w:sz="4" w:space="0" w:color="auto"/>
              <w:left w:val="single" w:sz="4" w:space="0" w:color="auto"/>
              <w:bottom w:val="single" w:sz="4" w:space="0" w:color="auto"/>
              <w:right w:val="single" w:sz="4" w:space="0" w:color="auto"/>
            </w:tcBorders>
            <w:vAlign w:val="center"/>
          </w:tcPr>
          <w:p w14:paraId="1FEBD970" w14:textId="77777777" w:rsidR="00843E8D" w:rsidRDefault="00843E8D" w:rsidP="009B330A">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360163BF" w14:textId="77777777" w:rsidR="00843E8D" w:rsidRDefault="00843E8D" w:rsidP="009B330A">
            <w:pPr>
              <w:pStyle w:val="TAC"/>
            </w:pPr>
            <w:r>
              <w:t>dBm/</w:t>
            </w:r>
          </w:p>
          <w:p w14:paraId="6E5C69DB" w14:textId="77777777" w:rsidR="00843E8D" w:rsidRDefault="00843E8D" w:rsidP="009B330A">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6A55DDBC" w14:textId="77777777" w:rsidR="00843E8D" w:rsidRDefault="00843E8D" w:rsidP="009B330A">
            <w:pPr>
              <w:pStyle w:val="TAC"/>
            </w:pPr>
            <w:r>
              <w:t>-85</w:t>
            </w:r>
          </w:p>
        </w:tc>
        <w:tc>
          <w:tcPr>
            <w:tcW w:w="880" w:type="dxa"/>
            <w:tcBorders>
              <w:top w:val="single" w:sz="4" w:space="0" w:color="auto"/>
              <w:left w:val="single" w:sz="4" w:space="0" w:color="auto"/>
              <w:bottom w:val="single" w:sz="4" w:space="0" w:color="auto"/>
              <w:right w:val="single" w:sz="4" w:space="0" w:color="auto"/>
            </w:tcBorders>
            <w:vAlign w:val="center"/>
          </w:tcPr>
          <w:p w14:paraId="7B2853C7" w14:textId="77777777" w:rsidR="00843E8D" w:rsidRDefault="00843E8D" w:rsidP="009B330A">
            <w:pPr>
              <w:pStyle w:val="TAC"/>
            </w:pPr>
            <w:r>
              <w:t>-91</w:t>
            </w:r>
          </w:p>
        </w:tc>
        <w:tc>
          <w:tcPr>
            <w:tcW w:w="850" w:type="dxa"/>
            <w:tcBorders>
              <w:top w:val="single" w:sz="4" w:space="0" w:color="auto"/>
              <w:left w:val="single" w:sz="4" w:space="0" w:color="auto"/>
              <w:bottom w:val="single" w:sz="4" w:space="0" w:color="auto"/>
              <w:right w:val="single" w:sz="4" w:space="0" w:color="auto"/>
            </w:tcBorders>
            <w:vAlign w:val="center"/>
          </w:tcPr>
          <w:p w14:paraId="5522FB5E" w14:textId="77777777" w:rsidR="00843E8D" w:rsidRDefault="00843E8D" w:rsidP="009B330A">
            <w:pPr>
              <w:pStyle w:val="TAL"/>
              <w:jc w:val="center"/>
            </w:pPr>
            <w:r>
              <w:rPr>
                <w:rFonts w:hint="eastAsia"/>
              </w:rPr>
              <w:t>-</w:t>
            </w:r>
            <w:r>
              <w:t>79</w:t>
            </w:r>
          </w:p>
        </w:tc>
        <w:tc>
          <w:tcPr>
            <w:tcW w:w="3260" w:type="dxa"/>
            <w:tcBorders>
              <w:top w:val="single" w:sz="4" w:space="0" w:color="auto"/>
              <w:left w:val="single" w:sz="4" w:space="0" w:color="auto"/>
              <w:bottom w:val="single" w:sz="4" w:space="0" w:color="auto"/>
              <w:right w:val="single" w:sz="4" w:space="0" w:color="auto"/>
            </w:tcBorders>
            <w:vAlign w:val="center"/>
          </w:tcPr>
          <w:p w14:paraId="3A122B93" w14:textId="77777777" w:rsidR="00843E8D" w:rsidRDefault="00843E8D" w:rsidP="009B330A">
            <w:pPr>
              <w:pStyle w:val="TAL"/>
            </w:pPr>
            <w:r>
              <w:t>Power levels are such that entry condition for event A3 is satisfied for NR cell 4</w:t>
            </w:r>
          </w:p>
        </w:tc>
      </w:tr>
      <w:bookmarkEnd w:id="108"/>
      <w:bookmarkEnd w:id="109"/>
    </w:tbl>
    <w:p w14:paraId="3CE82826" w14:textId="77777777" w:rsidR="00843E8D" w:rsidRDefault="00843E8D" w:rsidP="00843E8D"/>
    <w:p w14:paraId="3159209C" w14:textId="77777777" w:rsidR="00843E8D" w:rsidRDefault="00843E8D" w:rsidP="00843E8D">
      <w:pPr>
        <w:pStyle w:val="TH"/>
        <w:rPr>
          <w:lang w:eastAsia="zh-CN"/>
        </w:rPr>
      </w:pPr>
      <w:r>
        <w:lastRenderedPageBreak/>
        <w:t>Table 7.1.1.1.</w:t>
      </w:r>
      <w:r>
        <w:rPr>
          <w:lang w:eastAsia="zh-CN"/>
        </w:rPr>
        <w:t>30</w:t>
      </w:r>
      <w:r>
        <w:t>.3.2-2: Time instances of cell power level and parameter changes for FR2</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275"/>
        <w:gridCol w:w="851"/>
        <w:gridCol w:w="850"/>
        <w:gridCol w:w="880"/>
        <w:gridCol w:w="880"/>
        <w:gridCol w:w="3231"/>
      </w:tblGrid>
      <w:tr w:rsidR="00843E8D" w14:paraId="491DF5F2" w14:textId="77777777" w:rsidTr="009B330A">
        <w:trPr>
          <w:jc w:val="center"/>
        </w:trPr>
        <w:tc>
          <w:tcPr>
            <w:tcW w:w="534" w:type="dxa"/>
            <w:tcBorders>
              <w:top w:val="single" w:sz="4" w:space="0" w:color="auto"/>
              <w:left w:val="single" w:sz="4" w:space="0" w:color="auto"/>
              <w:bottom w:val="nil"/>
              <w:right w:val="single" w:sz="4" w:space="0" w:color="auto"/>
            </w:tcBorders>
          </w:tcPr>
          <w:p w14:paraId="4344BC3D" w14:textId="77777777" w:rsidR="00843E8D" w:rsidRDefault="00843E8D" w:rsidP="009B330A">
            <w:pPr>
              <w:pStyle w:val="TAH"/>
            </w:pPr>
          </w:p>
        </w:tc>
        <w:tc>
          <w:tcPr>
            <w:tcW w:w="1275" w:type="dxa"/>
            <w:tcBorders>
              <w:top w:val="single" w:sz="4" w:space="0" w:color="auto"/>
              <w:left w:val="single" w:sz="4" w:space="0" w:color="auto"/>
              <w:bottom w:val="single" w:sz="4" w:space="0" w:color="auto"/>
              <w:right w:val="single" w:sz="4" w:space="0" w:color="auto"/>
            </w:tcBorders>
          </w:tcPr>
          <w:p w14:paraId="3EF65982" w14:textId="77777777" w:rsidR="00843E8D" w:rsidRDefault="00843E8D" w:rsidP="009B330A">
            <w:pPr>
              <w:pStyle w:val="TAH"/>
            </w:pPr>
            <w:r>
              <w:t>Parameter</w:t>
            </w:r>
          </w:p>
        </w:tc>
        <w:tc>
          <w:tcPr>
            <w:tcW w:w="851" w:type="dxa"/>
            <w:tcBorders>
              <w:top w:val="single" w:sz="4" w:space="0" w:color="auto"/>
              <w:left w:val="single" w:sz="4" w:space="0" w:color="auto"/>
              <w:bottom w:val="single" w:sz="4" w:space="0" w:color="auto"/>
              <w:right w:val="single" w:sz="4" w:space="0" w:color="auto"/>
            </w:tcBorders>
          </w:tcPr>
          <w:p w14:paraId="0BD4B8E8" w14:textId="77777777" w:rsidR="00843E8D" w:rsidRDefault="00843E8D" w:rsidP="009B330A">
            <w:pPr>
              <w:pStyle w:val="TAH"/>
            </w:pPr>
            <w:r>
              <w:t>Unit</w:t>
            </w:r>
          </w:p>
        </w:tc>
        <w:tc>
          <w:tcPr>
            <w:tcW w:w="850" w:type="dxa"/>
            <w:tcBorders>
              <w:top w:val="single" w:sz="4" w:space="0" w:color="auto"/>
              <w:left w:val="single" w:sz="4" w:space="0" w:color="auto"/>
              <w:bottom w:val="single" w:sz="4" w:space="0" w:color="auto"/>
              <w:right w:val="single" w:sz="4" w:space="0" w:color="auto"/>
            </w:tcBorders>
          </w:tcPr>
          <w:p w14:paraId="7AC6463D" w14:textId="77777777" w:rsidR="00843E8D" w:rsidRDefault="00843E8D" w:rsidP="009B330A">
            <w:pPr>
              <w:pStyle w:val="TAH"/>
            </w:pPr>
            <w:r>
              <w:t>NR Cell 1</w:t>
            </w:r>
          </w:p>
        </w:tc>
        <w:tc>
          <w:tcPr>
            <w:tcW w:w="880" w:type="dxa"/>
            <w:tcBorders>
              <w:top w:val="single" w:sz="4" w:space="0" w:color="auto"/>
              <w:left w:val="single" w:sz="4" w:space="0" w:color="auto"/>
              <w:bottom w:val="single" w:sz="4" w:space="0" w:color="auto"/>
              <w:right w:val="single" w:sz="4" w:space="0" w:color="auto"/>
            </w:tcBorders>
          </w:tcPr>
          <w:p w14:paraId="23818793" w14:textId="77777777" w:rsidR="00843E8D" w:rsidRDefault="00843E8D" w:rsidP="009B330A">
            <w:pPr>
              <w:pStyle w:val="TAH"/>
            </w:pPr>
            <w:r>
              <w:t>NR</w:t>
            </w:r>
          </w:p>
          <w:p w14:paraId="3B3ADE28" w14:textId="77777777" w:rsidR="00843E8D" w:rsidRDefault="00843E8D" w:rsidP="009B330A">
            <w:pPr>
              <w:pStyle w:val="TAH"/>
            </w:pPr>
            <w:r>
              <w:t>Cell 2</w:t>
            </w:r>
          </w:p>
        </w:tc>
        <w:tc>
          <w:tcPr>
            <w:tcW w:w="880" w:type="dxa"/>
            <w:tcBorders>
              <w:top w:val="single" w:sz="4" w:space="0" w:color="auto"/>
              <w:left w:val="single" w:sz="4" w:space="0" w:color="auto"/>
              <w:bottom w:val="single" w:sz="4" w:space="0" w:color="auto"/>
              <w:right w:val="single" w:sz="4" w:space="0" w:color="auto"/>
            </w:tcBorders>
          </w:tcPr>
          <w:p w14:paraId="5C697082" w14:textId="77777777" w:rsidR="00843E8D" w:rsidRDefault="00843E8D" w:rsidP="009B330A">
            <w:pPr>
              <w:pStyle w:val="TAH"/>
            </w:pPr>
            <w:r>
              <w:t>NR</w:t>
            </w:r>
          </w:p>
          <w:p w14:paraId="540E0C1C" w14:textId="77777777" w:rsidR="00843E8D" w:rsidRDefault="00843E8D" w:rsidP="009B330A">
            <w:pPr>
              <w:pStyle w:val="TAH"/>
            </w:pPr>
            <w:r>
              <w:t>Cell 4</w:t>
            </w:r>
          </w:p>
        </w:tc>
        <w:tc>
          <w:tcPr>
            <w:tcW w:w="3231" w:type="dxa"/>
            <w:tcBorders>
              <w:top w:val="single" w:sz="4" w:space="0" w:color="auto"/>
              <w:left w:val="single" w:sz="4" w:space="0" w:color="auto"/>
              <w:bottom w:val="nil"/>
              <w:right w:val="single" w:sz="4" w:space="0" w:color="auto"/>
            </w:tcBorders>
          </w:tcPr>
          <w:p w14:paraId="39F362B1" w14:textId="77777777" w:rsidR="00843E8D" w:rsidRDefault="00843E8D" w:rsidP="009B330A">
            <w:pPr>
              <w:pStyle w:val="TAH"/>
            </w:pPr>
            <w:r>
              <w:t>Remark</w:t>
            </w:r>
          </w:p>
        </w:tc>
      </w:tr>
      <w:tr w:rsidR="00843E8D" w14:paraId="34BE1DA2"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1D710FFF" w14:textId="77777777" w:rsidR="00843E8D" w:rsidRDefault="00843E8D" w:rsidP="009B330A">
            <w:pPr>
              <w:pStyle w:val="TAC"/>
            </w:pPr>
            <w:r>
              <w:t>T0</w:t>
            </w:r>
          </w:p>
        </w:tc>
        <w:tc>
          <w:tcPr>
            <w:tcW w:w="1275" w:type="dxa"/>
            <w:tcBorders>
              <w:top w:val="single" w:sz="4" w:space="0" w:color="auto"/>
              <w:left w:val="single" w:sz="4" w:space="0" w:color="auto"/>
              <w:bottom w:val="single" w:sz="4" w:space="0" w:color="auto"/>
              <w:right w:val="single" w:sz="4" w:space="0" w:color="auto"/>
            </w:tcBorders>
            <w:vAlign w:val="center"/>
          </w:tcPr>
          <w:p w14:paraId="157F5D44" w14:textId="77777777" w:rsidR="00843E8D" w:rsidRDefault="00843E8D" w:rsidP="009B330A">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5229B2F3" w14:textId="77777777" w:rsidR="00843E8D" w:rsidRDefault="00843E8D" w:rsidP="009B330A">
            <w:pPr>
              <w:pStyle w:val="TAC"/>
            </w:pPr>
            <w:r>
              <w:t>dBm/</w:t>
            </w:r>
          </w:p>
          <w:p w14:paraId="24C2E56D" w14:textId="77777777" w:rsidR="00843E8D" w:rsidRDefault="00843E8D" w:rsidP="009B330A">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63E85592" w14:textId="77777777" w:rsidR="00843E8D" w:rsidRDefault="00843E8D" w:rsidP="009B330A">
            <w:pPr>
              <w:pStyle w:val="TAC"/>
            </w:pPr>
            <w:r>
              <w:t>-91</w:t>
            </w:r>
          </w:p>
        </w:tc>
        <w:tc>
          <w:tcPr>
            <w:tcW w:w="880" w:type="dxa"/>
            <w:tcBorders>
              <w:top w:val="single" w:sz="4" w:space="0" w:color="auto"/>
              <w:left w:val="single" w:sz="4" w:space="0" w:color="auto"/>
              <w:bottom w:val="single" w:sz="4" w:space="0" w:color="auto"/>
              <w:right w:val="single" w:sz="4" w:space="0" w:color="auto"/>
            </w:tcBorders>
            <w:vAlign w:val="center"/>
          </w:tcPr>
          <w:p w14:paraId="6327AD1C" w14:textId="77777777" w:rsidR="00843E8D" w:rsidRDefault="00843E8D" w:rsidP="009B330A">
            <w:pPr>
              <w:pStyle w:val="TAC"/>
              <w:rPr>
                <w:lang w:eastAsia="zh-CN"/>
              </w:rPr>
            </w:pPr>
            <w:r>
              <w:rPr>
                <w:lang w:eastAsia="zh-CN"/>
              </w:rPr>
              <w:t>-100</w:t>
            </w:r>
          </w:p>
        </w:tc>
        <w:tc>
          <w:tcPr>
            <w:tcW w:w="880" w:type="dxa"/>
            <w:tcBorders>
              <w:top w:val="single" w:sz="4" w:space="0" w:color="auto"/>
              <w:left w:val="single" w:sz="4" w:space="0" w:color="auto"/>
              <w:bottom w:val="single" w:sz="4" w:space="0" w:color="auto"/>
              <w:right w:val="single" w:sz="4" w:space="0" w:color="auto"/>
            </w:tcBorders>
            <w:vAlign w:val="center"/>
          </w:tcPr>
          <w:p w14:paraId="0428FAAB" w14:textId="77777777" w:rsidR="00843E8D" w:rsidRDefault="00843E8D" w:rsidP="009B330A">
            <w:pPr>
              <w:pStyle w:val="TAC"/>
              <w:rPr>
                <w:lang w:eastAsia="zh-CN"/>
              </w:rPr>
            </w:pPr>
            <w:r>
              <w:rPr>
                <w:lang w:eastAsia="zh-CN"/>
              </w:rPr>
              <w:t>-1</w:t>
            </w:r>
            <w:bookmarkStart w:id="112" w:name="OLE_LINK154"/>
            <w:bookmarkStart w:id="113" w:name="OLE_LINK155"/>
            <w:r>
              <w:rPr>
                <w:lang w:eastAsia="zh-CN"/>
              </w:rPr>
              <w:t>00</w:t>
            </w:r>
            <w:bookmarkEnd w:id="112"/>
            <w:bookmarkEnd w:id="113"/>
          </w:p>
        </w:tc>
        <w:tc>
          <w:tcPr>
            <w:tcW w:w="3231" w:type="dxa"/>
            <w:tcBorders>
              <w:top w:val="single" w:sz="4" w:space="0" w:color="auto"/>
              <w:left w:val="single" w:sz="4" w:space="0" w:color="auto"/>
              <w:bottom w:val="single" w:sz="4" w:space="0" w:color="auto"/>
              <w:right w:val="single" w:sz="4" w:space="0" w:color="auto"/>
            </w:tcBorders>
          </w:tcPr>
          <w:p w14:paraId="33253063" w14:textId="77777777" w:rsidR="00843E8D" w:rsidRDefault="00843E8D" w:rsidP="009B330A">
            <w:pPr>
              <w:pStyle w:val="TAL"/>
              <w:rPr>
                <w:rFonts w:cs="Arial"/>
                <w:i/>
                <w:iCs/>
                <w:szCs w:val="18"/>
              </w:rPr>
            </w:pPr>
            <w:r>
              <w:t>Power levels are such that entry condition for event A3 is not satisfied for the neighbour NR cell</w:t>
            </w:r>
          </w:p>
        </w:tc>
      </w:tr>
      <w:tr w:rsidR="00843E8D" w14:paraId="584A0279"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7C839741" w14:textId="77777777" w:rsidR="00843E8D" w:rsidRDefault="00843E8D" w:rsidP="009B330A">
            <w:pPr>
              <w:pStyle w:val="TAC"/>
            </w:pPr>
            <w:r>
              <w:t>T1</w:t>
            </w:r>
          </w:p>
        </w:tc>
        <w:tc>
          <w:tcPr>
            <w:tcW w:w="1275" w:type="dxa"/>
            <w:tcBorders>
              <w:top w:val="single" w:sz="4" w:space="0" w:color="auto"/>
              <w:left w:val="single" w:sz="4" w:space="0" w:color="auto"/>
              <w:bottom w:val="single" w:sz="4" w:space="0" w:color="auto"/>
              <w:right w:val="single" w:sz="4" w:space="0" w:color="auto"/>
            </w:tcBorders>
            <w:vAlign w:val="center"/>
          </w:tcPr>
          <w:p w14:paraId="5F4E9CC9" w14:textId="77777777" w:rsidR="00843E8D" w:rsidRDefault="00843E8D" w:rsidP="009B330A">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65E1B4BE" w14:textId="77777777" w:rsidR="00843E8D" w:rsidRDefault="00843E8D" w:rsidP="009B330A">
            <w:pPr>
              <w:pStyle w:val="TAC"/>
            </w:pPr>
            <w:r>
              <w:t>dBm/</w:t>
            </w:r>
          </w:p>
          <w:p w14:paraId="1EDFC22E" w14:textId="77777777" w:rsidR="00843E8D" w:rsidRDefault="00843E8D" w:rsidP="009B330A">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09291A6F" w14:textId="77777777" w:rsidR="00843E8D" w:rsidRDefault="00843E8D" w:rsidP="009B330A">
            <w:pPr>
              <w:pStyle w:val="TAC"/>
            </w:pPr>
            <w:r>
              <w:t>-91</w:t>
            </w:r>
          </w:p>
        </w:tc>
        <w:tc>
          <w:tcPr>
            <w:tcW w:w="880" w:type="dxa"/>
            <w:tcBorders>
              <w:top w:val="single" w:sz="4" w:space="0" w:color="auto"/>
              <w:left w:val="single" w:sz="4" w:space="0" w:color="auto"/>
              <w:bottom w:val="single" w:sz="4" w:space="0" w:color="auto"/>
              <w:right w:val="single" w:sz="4" w:space="0" w:color="auto"/>
            </w:tcBorders>
            <w:vAlign w:val="center"/>
          </w:tcPr>
          <w:p w14:paraId="08E7BEE3" w14:textId="77777777" w:rsidR="00843E8D" w:rsidRDefault="00843E8D" w:rsidP="009B330A">
            <w:pPr>
              <w:pStyle w:val="TAC"/>
              <w:rPr>
                <w:lang w:eastAsia="zh-CN"/>
              </w:rPr>
            </w:pPr>
            <w:r>
              <w:rPr>
                <w:lang w:eastAsia="zh-CN"/>
              </w:rPr>
              <w:t>-82</w:t>
            </w:r>
          </w:p>
        </w:tc>
        <w:tc>
          <w:tcPr>
            <w:tcW w:w="880" w:type="dxa"/>
            <w:tcBorders>
              <w:top w:val="single" w:sz="4" w:space="0" w:color="auto"/>
              <w:left w:val="single" w:sz="4" w:space="0" w:color="auto"/>
              <w:bottom w:val="single" w:sz="4" w:space="0" w:color="auto"/>
              <w:right w:val="single" w:sz="4" w:space="0" w:color="auto"/>
            </w:tcBorders>
            <w:vAlign w:val="center"/>
          </w:tcPr>
          <w:p w14:paraId="3D92C489" w14:textId="77777777" w:rsidR="00843E8D" w:rsidRDefault="00843E8D" w:rsidP="009B330A">
            <w:pPr>
              <w:pStyle w:val="TAC"/>
              <w:rPr>
                <w:lang w:eastAsia="zh-CN"/>
              </w:rPr>
            </w:pPr>
            <w:r>
              <w:rPr>
                <w:lang w:eastAsia="zh-CN"/>
              </w:rPr>
              <w:t>-100</w:t>
            </w:r>
          </w:p>
        </w:tc>
        <w:tc>
          <w:tcPr>
            <w:tcW w:w="3231" w:type="dxa"/>
            <w:tcBorders>
              <w:top w:val="single" w:sz="4" w:space="0" w:color="auto"/>
              <w:left w:val="single" w:sz="4" w:space="0" w:color="auto"/>
              <w:bottom w:val="single" w:sz="4" w:space="0" w:color="auto"/>
              <w:right w:val="single" w:sz="4" w:space="0" w:color="auto"/>
            </w:tcBorders>
            <w:vAlign w:val="center"/>
          </w:tcPr>
          <w:p w14:paraId="428A8CD8" w14:textId="77777777" w:rsidR="00843E8D" w:rsidRDefault="00843E8D" w:rsidP="009B330A">
            <w:pPr>
              <w:pStyle w:val="TAL"/>
            </w:pPr>
            <w:r>
              <w:t>Power levels are such that entry condition for event A3 is satisfied for NR cell 2</w:t>
            </w:r>
          </w:p>
        </w:tc>
      </w:tr>
      <w:tr w:rsidR="00843E8D" w14:paraId="21A60E2E"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2A4DCB27" w14:textId="77777777" w:rsidR="00843E8D" w:rsidRDefault="00843E8D" w:rsidP="009B330A">
            <w:pPr>
              <w:pStyle w:val="TAC"/>
              <w:rPr>
                <w:lang w:eastAsia="zh-CN"/>
              </w:rPr>
            </w:pPr>
            <w:r>
              <w:rPr>
                <w:lang w:eastAsia="zh-CN"/>
              </w:rPr>
              <w:t>T2</w:t>
            </w:r>
          </w:p>
        </w:tc>
        <w:tc>
          <w:tcPr>
            <w:tcW w:w="1275" w:type="dxa"/>
            <w:tcBorders>
              <w:top w:val="single" w:sz="4" w:space="0" w:color="auto"/>
              <w:left w:val="single" w:sz="4" w:space="0" w:color="auto"/>
              <w:bottom w:val="single" w:sz="4" w:space="0" w:color="auto"/>
              <w:right w:val="single" w:sz="4" w:space="0" w:color="auto"/>
            </w:tcBorders>
            <w:vAlign w:val="center"/>
          </w:tcPr>
          <w:p w14:paraId="05775FED" w14:textId="77777777" w:rsidR="00843E8D" w:rsidRDefault="00843E8D" w:rsidP="009B330A">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4FA7C8E2" w14:textId="77777777" w:rsidR="00843E8D" w:rsidRDefault="00843E8D" w:rsidP="009B330A">
            <w:pPr>
              <w:pStyle w:val="TAC"/>
            </w:pPr>
            <w:r>
              <w:t>dBm/</w:t>
            </w:r>
          </w:p>
          <w:p w14:paraId="72D2725F" w14:textId="77777777" w:rsidR="00843E8D" w:rsidRDefault="00843E8D" w:rsidP="009B330A">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0E7A9269" w14:textId="77777777" w:rsidR="00843E8D" w:rsidRDefault="00843E8D" w:rsidP="009B330A">
            <w:pPr>
              <w:pStyle w:val="TAC"/>
            </w:pPr>
            <w:r>
              <w:t>-91</w:t>
            </w:r>
          </w:p>
        </w:tc>
        <w:tc>
          <w:tcPr>
            <w:tcW w:w="880" w:type="dxa"/>
            <w:tcBorders>
              <w:top w:val="single" w:sz="4" w:space="0" w:color="auto"/>
              <w:left w:val="single" w:sz="4" w:space="0" w:color="auto"/>
              <w:bottom w:val="single" w:sz="4" w:space="0" w:color="auto"/>
              <w:right w:val="single" w:sz="4" w:space="0" w:color="auto"/>
            </w:tcBorders>
            <w:vAlign w:val="center"/>
          </w:tcPr>
          <w:p w14:paraId="0F4F8F34" w14:textId="77777777" w:rsidR="00843E8D" w:rsidRDefault="00843E8D" w:rsidP="009B330A">
            <w:pPr>
              <w:pStyle w:val="TAC"/>
              <w:rPr>
                <w:lang w:eastAsia="zh-CN"/>
              </w:rPr>
            </w:pPr>
            <w:r>
              <w:rPr>
                <w:lang w:eastAsia="zh-CN"/>
              </w:rPr>
              <w:t>-100</w:t>
            </w:r>
          </w:p>
        </w:tc>
        <w:tc>
          <w:tcPr>
            <w:tcW w:w="880" w:type="dxa"/>
            <w:tcBorders>
              <w:top w:val="single" w:sz="4" w:space="0" w:color="auto"/>
              <w:left w:val="single" w:sz="4" w:space="0" w:color="auto"/>
              <w:bottom w:val="single" w:sz="4" w:space="0" w:color="auto"/>
              <w:right w:val="single" w:sz="4" w:space="0" w:color="auto"/>
            </w:tcBorders>
            <w:vAlign w:val="center"/>
          </w:tcPr>
          <w:p w14:paraId="7A35752F" w14:textId="77777777" w:rsidR="00843E8D" w:rsidRDefault="00843E8D" w:rsidP="009B330A">
            <w:pPr>
              <w:pStyle w:val="TAC"/>
              <w:rPr>
                <w:lang w:eastAsia="zh-CN"/>
              </w:rPr>
            </w:pPr>
            <w:r>
              <w:rPr>
                <w:lang w:eastAsia="zh-CN"/>
              </w:rPr>
              <w:t>-82</w:t>
            </w:r>
          </w:p>
        </w:tc>
        <w:tc>
          <w:tcPr>
            <w:tcW w:w="3231" w:type="dxa"/>
            <w:tcBorders>
              <w:top w:val="single" w:sz="4" w:space="0" w:color="auto"/>
              <w:left w:val="single" w:sz="4" w:space="0" w:color="auto"/>
              <w:bottom w:val="single" w:sz="4" w:space="0" w:color="auto"/>
              <w:right w:val="single" w:sz="4" w:space="0" w:color="auto"/>
            </w:tcBorders>
            <w:vAlign w:val="center"/>
          </w:tcPr>
          <w:p w14:paraId="6FDD8E39" w14:textId="77777777" w:rsidR="00843E8D" w:rsidRDefault="00843E8D" w:rsidP="009B330A">
            <w:pPr>
              <w:pStyle w:val="TAL"/>
            </w:pPr>
            <w:r>
              <w:t>Power levels are such that entry condition for event A3 is satisfied for NR cell 4</w:t>
            </w:r>
          </w:p>
        </w:tc>
      </w:tr>
    </w:tbl>
    <w:p w14:paraId="51A6E005" w14:textId="77777777" w:rsidR="00843E8D" w:rsidRDefault="00843E8D" w:rsidP="00843E8D"/>
    <w:p w14:paraId="09ECFF5B" w14:textId="77777777" w:rsidR="00843E8D" w:rsidRDefault="00843E8D" w:rsidP="00843E8D">
      <w:pPr>
        <w:pStyle w:val="TH"/>
      </w:pPr>
      <w:r>
        <w:t>Table 7.1.1.1.30.3.2-3: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843E8D" w14:paraId="4D40F564" w14:textId="77777777" w:rsidTr="009B330A">
        <w:tc>
          <w:tcPr>
            <w:tcW w:w="534" w:type="dxa"/>
            <w:tcBorders>
              <w:top w:val="single" w:sz="4" w:space="0" w:color="auto"/>
              <w:bottom w:val="nil"/>
            </w:tcBorders>
          </w:tcPr>
          <w:p w14:paraId="640CE9DF" w14:textId="77777777" w:rsidR="00843E8D" w:rsidRDefault="00843E8D" w:rsidP="009B330A">
            <w:pPr>
              <w:keepNext/>
              <w:keepLines/>
              <w:spacing w:after="0"/>
              <w:jc w:val="center"/>
              <w:rPr>
                <w:rFonts w:ascii="Arial" w:hAnsi="Arial"/>
                <w:b/>
                <w:sz w:val="18"/>
              </w:rPr>
            </w:pPr>
            <w:bookmarkStart w:id="114" w:name="OLE_LINK370"/>
            <w:bookmarkStart w:id="115" w:name="OLE_LINK369"/>
            <w:r>
              <w:rPr>
                <w:rFonts w:ascii="Arial" w:hAnsi="Arial"/>
                <w:b/>
                <w:sz w:val="18"/>
              </w:rPr>
              <w:t>St</w:t>
            </w:r>
          </w:p>
        </w:tc>
        <w:tc>
          <w:tcPr>
            <w:tcW w:w="3969" w:type="dxa"/>
            <w:tcBorders>
              <w:top w:val="single" w:sz="4" w:space="0" w:color="auto"/>
              <w:bottom w:val="nil"/>
            </w:tcBorders>
          </w:tcPr>
          <w:p w14:paraId="5E750978" w14:textId="77777777" w:rsidR="00843E8D" w:rsidRDefault="00843E8D" w:rsidP="009B330A">
            <w:pPr>
              <w:keepNext/>
              <w:keepLines/>
              <w:spacing w:after="0"/>
              <w:jc w:val="center"/>
              <w:rPr>
                <w:rFonts w:ascii="Arial" w:hAnsi="Arial"/>
                <w:b/>
                <w:sz w:val="18"/>
              </w:rPr>
            </w:pPr>
            <w:r>
              <w:rPr>
                <w:rFonts w:ascii="Arial" w:hAnsi="Arial"/>
                <w:b/>
                <w:sz w:val="18"/>
              </w:rPr>
              <w:t>Procedure</w:t>
            </w:r>
          </w:p>
        </w:tc>
        <w:tc>
          <w:tcPr>
            <w:tcW w:w="3686" w:type="dxa"/>
            <w:gridSpan w:val="2"/>
            <w:tcBorders>
              <w:top w:val="single" w:sz="4" w:space="0" w:color="auto"/>
            </w:tcBorders>
          </w:tcPr>
          <w:p w14:paraId="4AF92B4B" w14:textId="77777777" w:rsidR="00843E8D" w:rsidRDefault="00843E8D" w:rsidP="009B330A">
            <w:pPr>
              <w:keepNext/>
              <w:keepLines/>
              <w:spacing w:after="0"/>
              <w:jc w:val="center"/>
              <w:rPr>
                <w:rFonts w:ascii="Arial" w:hAnsi="Arial"/>
                <w:b/>
                <w:sz w:val="18"/>
              </w:rPr>
            </w:pPr>
            <w:r>
              <w:rPr>
                <w:rFonts w:ascii="Arial" w:hAnsi="Arial"/>
                <w:b/>
                <w:sz w:val="18"/>
              </w:rPr>
              <w:t>Message Sequence</w:t>
            </w:r>
          </w:p>
        </w:tc>
        <w:tc>
          <w:tcPr>
            <w:tcW w:w="567" w:type="dxa"/>
            <w:tcBorders>
              <w:top w:val="single" w:sz="4" w:space="0" w:color="auto"/>
              <w:bottom w:val="nil"/>
            </w:tcBorders>
          </w:tcPr>
          <w:p w14:paraId="53FEA8E6" w14:textId="77777777" w:rsidR="00843E8D" w:rsidRDefault="00843E8D" w:rsidP="009B330A">
            <w:pPr>
              <w:keepNext/>
              <w:keepLines/>
              <w:spacing w:after="0"/>
              <w:jc w:val="center"/>
              <w:rPr>
                <w:rFonts w:ascii="Arial" w:eastAsia="MS Gothic" w:hAnsi="Arial"/>
                <w:b/>
                <w:sz w:val="18"/>
              </w:rPr>
            </w:pPr>
            <w:r>
              <w:rPr>
                <w:rFonts w:ascii="Arial" w:eastAsia="MS Gothic" w:hAnsi="Arial"/>
                <w:b/>
                <w:sz w:val="18"/>
              </w:rPr>
              <w:t>TP</w:t>
            </w:r>
          </w:p>
        </w:tc>
        <w:tc>
          <w:tcPr>
            <w:tcW w:w="850" w:type="dxa"/>
            <w:tcBorders>
              <w:top w:val="single" w:sz="4" w:space="0" w:color="auto"/>
              <w:bottom w:val="nil"/>
            </w:tcBorders>
          </w:tcPr>
          <w:p w14:paraId="6BA2526C" w14:textId="77777777" w:rsidR="00843E8D" w:rsidRDefault="00843E8D" w:rsidP="009B330A">
            <w:pPr>
              <w:keepNext/>
              <w:keepLines/>
              <w:spacing w:after="0"/>
              <w:jc w:val="center"/>
              <w:rPr>
                <w:rFonts w:ascii="Arial" w:eastAsia="MS Gothic" w:hAnsi="Arial"/>
                <w:b/>
                <w:sz w:val="18"/>
              </w:rPr>
            </w:pPr>
            <w:r>
              <w:rPr>
                <w:rFonts w:ascii="Arial" w:eastAsia="MS Gothic" w:hAnsi="Arial"/>
                <w:b/>
                <w:sz w:val="18"/>
              </w:rPr>
              <w:t>Verdict</w:t>
            </w:r>
          </w:p>
        </w:tc>
      </w:tr>
      <w:tr w:rsidR="00843E8D" w14:paraId="0E50CA1B" w14:textId="77777777" w:rsidTr="009B330A">
        <w:tc>
          <w:tcPr>
            <w:tcW w:w="534" w:type="dxa"/>
            <w:tcBorders>
              <w:top w:val="nil"/>
            </w:tcBorders>
          </w:tcPr>
          <w:p w14:paraId="5012D66B" w14:textId="77777777" w:rsidR="00843E8D" w:rsidRDefault="00843E8D" w:rsidP="009B330A">
            <w:pPr>
              <w:keepNext/>
              <w:keepLines/>
              <w:spacing w:after="0"/>
              <w:jc w:val="center"/>
              <w:rPr>
                <w:rFonts w:ascii="Arial" w:eastAsia="MS Gothic" w:hAnsi="Arial"/>
                <w:b/>
                <w:sz w:val="18"/>
              </w:rPr>
            </w:pPr>
          </w:p>
        </w:tc>
        <w:tc>
          <w:tcPr>
            <w:tcW w:w="3969" w:type="dxa"/>
            <w:tcBorders>
              <w:top w:val="nil"/>
            </w:tcBorders>
          </w:tcPr>
          <w:p w14:paraId="7DB89F95" w14:textId="77777777" w:rsidR="00843E8D" w:rsidRDefault="00843E8D" w:rsidP="009B330A">
            <w:pPr>
              <w:keepNext/>
              <w:keepLines/>
              <w:spacing w:after="0"/>
              <w:jc w:val="center"/>
              <w:rPr>
                <w:rFonts w:ascii="Arial" w:eastAsia="MS Gothic" w:hAnsi="Arial"/>
                <w:b/>
                <w:sz w:val="18"/>
              </w:rPr>
            </w:pPr>
          </w:p>
        </w:tc>
        <w:tc>
          <w:tcPr>
            <w:tcW w:w="709" w:type="dxa"/>
            <w:tcBorders>
              <w:top w:val="nil"/>
            </w:tcBorders>
          </w:tcPr>
          <w:p w14:paraId="2ECF19BB" w14:textId="77777777" w:rsidR="00843E8D" w:rsidRDefault="00843E8D" w:rsidP="009B330A">
            <w:pPr>
              <w:keepNext/>
              <w:keepLines/>
              <w:spacing w:after="0"/>
              <w:jc w:val="center"/>
              <w:rPr>
                <w:rFonts w:ascii="Arial" w:hAnsi="Arial"/>
                <w:b/>
                <w:sz w:val="18"/>
              </w:rPr>
            </w:pPr>
            <w:r>
              <w:rPr>
                <w:rFonts w:ascii="Arial" w:hAnsi="Arial"/>
                <w:b/>
                <w:sz w:val="18"/>
              </w:rPr>
              <w:t>U - S</w:t>
            </w:r>
          </w:p>
        </w:tc>
        <w:tc>
          <w:tcPr>
            <w:tcW w:w="2977" w:type="dxa"/>
            <w:tcBorders>
              <w:top w:val="nil"/>
            </w:tcBorders>
          </w:tcPr>
          <w:p w14:paraId="5A1AE57C" w14:textId="77777777" w:rsidR="00843E8D" w:rsidRDefault="00843E8D" w:rsidP="009B330A">
            <w:pPr>
              <w:keepNext/>
              <w:keepLines/>
              <w:spacing w:after="0"/>
              <w:jc w:val="center"/>
              <w:rPr>
                <w:rFonts w:ascii="Arial" w:hAnsi="Arial"/>
                <w:b/>
                <w:sz w:val="18"/>
              </w:rPr>
            </w:pPr>
            <w:r>
              <w:rPr>
                <w:rFonts w:ascii="Arial" w:hAnsi="Arial"/>
                <w:b/>
                <w:sz w:val="18"/>
              </w:rPr>
              <w:t>Message</w:t>
            </w:r>
          </w:p>
        </w:tc>
        <w:tc>
          <w:tcPr>
            <w:tcW w:w="567" w:type="dxa"/>
            <w:tcBorders>
              <w:top w:val="nil"/>
            </w:tcBorders>
          </w:tcPr>
          <w:p w14:paraId="54E2BBFC" w14:textId="77777777" w:rsidR="00843E8D" w:rsidRDefault="00843E8D" w:rsidP="009B330A">
            <w:pPr>
              <w:keepNext/>
              <w:keepLines/>
              <w:spacing w:after="0"/>
              <w:jc w:val="center"/>
              <w:rPr>
                <w:rFonts w:ascii="Arial" w:eastAsia="MS Gothic" w:hAnsi="Arial"/>
                <w:b/>
                <w:sz w:val="18"/>
              </w:rPr>
            </w:pPr>
          </w:p>
        </w:tc>
        <w:tc>
          <w:tcPr>
            <w:tcW w:w="850" w:type="dxa"/>
            <w:tcBorders>
              <w:top w:val="nil"/>
            </w:tcBorders>
          </w:tcPr>
          <w:p w14:paraId="195288A4" w14:textId="77777777" w:rsidR="00843E8D" w:rsidRDefault="00843E8D" w:rsidP="009B330A">
            <w:pPr>
              <w:keepNext/>
              <w:keepLines/>
              <w:spacing w:after="0"/>
              <w:jc w:val="center"/>
              <w:rPr>
                <w:rFonts w:ascii="Arial" w:eastAsia="MS Gothic" w:hAnsi="Arial"/>
                <w:b/>
                <w:sz w:val="18"/>
              </w:rPr>
            </w:pPr>
          </w:p>
        </w:tc>
      </w:tr>
      <w:tr w:rsidR="00843E8D" w14:paraId="0AAEB4CD" w14:textId="77777777" w:rsidTr="009B330A">
        <w:tc>
          <w:tcPr>
            <w:tcW w:w="534" w:type="dxa"/>
          </w:tcPr>
          <w:p w14:paraId="4C662F12" w14:textId="77777777" w:rsidR="00843E8D" w:rsidRDefault="00843E8D" w:rsidP="009B330A">
            <w:pPr>
              <w:pStyle w:val="TAC"/>
              <w:rPr>
                <w:lang w:eastAsia="zh-CN"/>
              </w:rPr>
            </w:pPr>
            <w:r>
              <w:rPr>
                <w:lang w:eastAsia="zh-CN"/>
              </w:rPr>
              <w:t>1</w:t>
            </w:r>
          </w:p>
        </w:tc>
        <w:tc>
          <w:tcPr>
            <w:tcW w:w="3969" w:type="dxa"/>
          </w:tcPr>
          <w:p w14:paraId="0728A766" w14:textId="77777777" w:rsidR="00843E8D" w:rsidRDefault="00843E8D" w:rsidP="009B330A">
            <w:pPr>
              <w:pStyle w:val="TAL"/>
              <w:rPr>
                <w:rFonts w:cs="Arial"/>
                <w:szCs w:val="18"/>
                <w:lang w:eastAsia="zh-CN"/>
              </w:rPr>
            </w:pPr>
            <w:r>
              <w:t xml:space="preserve">The SS transmits an </w:t>
            </w:r>
            <w:r>
              <w:rPr>
                <w:i/>
              </w:rPr>
              <w:t>RRCReconfiguration</w:t>
            </w:r>
            <w:r>
              <w:t xml:space="preserve"> message </w:t>
            </w:r>
            <w:r>
              <w:rPr>
                <w:iCs/>
              </w:rPr>
              <w:t xml:space="preserve">including </w:t>
            </w:r>
            <w:r>
              <w:rPr>
                <w:i/>
              </w:rPr>
              <w:t xml:space="preserve">MeasConfig </w:t>
            </w:r>
            <w:r>
              <w:t xml:space="preserve">to setup NR measurement and reporting for inter-frequency event A3 </w:t>
            </w:r>
            <w:r>
              <w:rPr>
                <w:rFonts w:hint="eastAsia"/>
                <w:lang w:eastAsia="zh-CN"/>
              </w:rPr>
              <w:t>on</w:t>
            </w:r>
            <w:r>
              <w:t xml:space="preserve"> NR C</w:t>
            </w:r>
            <w:r>
              <w:rPr>
                <w:rFonts w:hint="eastAsia"/>
                <w:lang w:eastAsia="zh-CN"/>
              </w:rPr>
              <w:t>ell</w:t>
            </w:r>
            <w:r>
              <w:t xml:space="preserve"> 1.</w:t>
            </w:r>
          </w:p>
        </w:tc>
        <w:tc>
          <w:tcPr>
            <w:tcW w:w="709" w:type="dxa"/>
          </w:tcPr>
          <w:p w14:paraId="3DAAB013" w14:textId="77777777" w:rsidR="00843E8D" w:rsidRDefault="00843E8D" w:rsidP="009B330A">
            <w:pPr>
              <w:keepNext/>
              <w:keepLines/>
              <w:spacing w:after="0"/>
              <w:jc w:val="center"/>
              <w:rPr>
                <w:rFonts w:ascii="Arial" w:hAnsi="Arial" w:cs="Arial"/>
                <w:sz w:val="18"/>
                <w:szCs w:val="18"/>
                <w:lang w:eastAsia="zh-CN"/>
              </w:rPr>
            </w:pPr>
            <w:r>
              <w:rPr>
                <w:rFonts w:ascii="Arial" w:eastAsia="MS Mincho" w:hAnsi="Arial"/>
                <w:sz w:val="18"/>
              </w:rPr>
              <w:t>&lt;--</w:t>
            </w:r>
          </w:p>
        </w:tc>
        <w:tc>
          <w:tcPr>
            <w:tcW w:w="2977" w:type="dxa"/>
          </w:tcPr>
          <w:p w14:paraId="58318F55" w14:textId="77777777" w:rsidR="00843E8D" w:rsidRDefault="00843E8D" w:rsidP="009B330A">
            <w:pPr>
              <w:pStyle w:val="TAL"/>
              <w:rPr>
                <w:rFonts w:cs="Arial"/>
                <w:szCs w:val="18"/>
                <w:lang w:eastAsia="zh-CN"/>
              </w:rPr>
            </w:pPr>
            <w:r>
              <w:rPr>
                <w:rFonts w:eastAsia="MS Mincho"/>
              </w:rPr>
              <w:t>RRCReconfiguration</w:t>
            </w:r>
          </w:p>
        </w:tc>
        <w:tc>
          <w:tcPr>
            <w:tcW w:w="567" w:type="dxa"/>
          </w:tcPr>
          <w:p w14:paraId="0054A632" w14:textId="77777777" w:rsidR="00843E8D" w:rsidRDefault="00843E8D" w:rsidP="009B330A">
            <w:pPr>
              <w:pStyle w:val="TAC"/>
              <w:rPr>
                <w:lang w:eastAsia="zh-CN"/>
              </w:rPr>
            </w:pPr>
            <w:r>
              <w:rPr>
                <w:lang w:eastAsia="zh-CN"/>
              </w:rPr>
              <w:t>-</w:t>
            </w:r>
          </w:p>
        </w:tc>
        <w:tc>
          <w:tcPr>
            <w:tcW w:w="850" w:type="dxa"/>
          </w:tcPr>
          <w:p w14:paraId="4A78785F" w14:textId="77777777" w:rsidR="00843E8D" w:rsidRDefault="00843E8D" w:rsidP="009B330A">
            <w:pPr>
              <w:pStyle w:val="TAC"/>
              <w:rPr>
                <w:lang w:eastAsia="zh-CN"/>
              </w:rPr>
            </w:pPr>
            <w:r>
              <w:rPr>
                <w:lang w:eastAsia="zh-CN"/>
              </w:rPr>
              <w:t>-</w:t>
            </w:r>
          </w:p>
        </w:tc>
      </w:tr>
      <w:tr w:rsidR="00843E8D" w14:paraId="46874D33" w14:textId="77777777" w:rsidTr="009B330A">
        <w:tc>
          <w:tcPr>
            <w:tcW w:w="534" w:type="dxa"/>
          </w:tcPr>
          <w:p w14:paraId="6B5AC7A1" w14:textId="77777777" w:rsidR="00843E8D" w:rsidRDefault="00843E8D" w:rsidP="009B330A">
            <w:pPr>
              <w:pStyle w:val="TAC"/>
              <w:rPr>
                <w:lang w:eastAsia="zh-CN"/>
              </w:rPr>
            </w:pPr>
            <w:r>
              <w:rPr>
                <w:lang w:eastAsia="zh-CN"/>
              </w:rPr>
              <w:t>2</w:t>
            </w:r>
          </w:p>
        </w:tc>
        <w:tc>
          <w:tcPr>
            <w:tcW w:w="3969" w:type="dxa"/>
          </w:tcPr>
          <w:p w14:paraId="14A95D4F" w14:textId="77777777" w:rsidR="00843E8D" w:rsidRDefault="00843E8D" w:rsidP="009B330A">
            <w:pPr>
              <w:pStyle w:val="TAL"/>
              <w:rPr>
                <w:rFonts w:cs="Arial"/>
                <w:szCs w:val="18"/>
                <w:lang w:eastAsia="zh-CN"/>
              </w:rPr>
            </w:pPr>
            <w:r>
              <w:rPr>
                <w:bCs/>
              </w:rPr>
              <w:t>The UE transmit</w:t>
            </w:r>
            <w:r>
              <w:rPr>
                <w:bCs/>
                <w:lang w:eastAsia="zh-CN"/>
              </w:rPr>
              <w:t>s</w:t>
            </w:r>
            <w:r>
              <w:rPr>
                <w:bCs/>
              </w:rPr>
              <w:t xml:space="preserve"> an </w:t>
            </w:r>
            <w:r>
              <w:rPr>
                <w:bCs/>
                <w:i/>
              </w:rPr>
              <w:t xml:space="preserve">RRCReconfigurationComplete </w:t>
            </w:r>
            <w:r>
              <w:rPr>
                <w:bCs/>
              </w:rPr>
              <w:t>message.</w:t>
            </w:r>
          </w:p>
        </w:tc>
        <w:tc>
          <w:tcPr>
            <w:tcW w:w="709" w:type="dxa"/>
          </w:tcPr>
          <w:p w14:paraId="406D4FE1" w14:textId="77777777" w:rsidR="00843E8D" w:rsidRDefault="00843E8D" w:rsidP="009B330A">
            <w:pPr>
              <w:keepNext/>
              <w:keepLines/>
              <w:spacing w:after="0"/>
              <w:jc w:val="center"/>
              <w:rPr>
                <w:rFonts w:ascii="Arial" w:hAnsi="Arial" w:cs="Arial"/>
                <w:sz w:val="18"/>
                <w:szCs w:val="18"/>
                <w:lang w:eastAsia="zh-CN"/>
              </w:rPr>
            </w:pPr>
            <w:r>
              <w:rPr>
                <w:rFonts w:ascii="Arial" w:eastAsia="MS Mincho" w:hAnsi="Arial"/>
                <w:sz w:val="18"/>
              </w:rPr>
              <w:t>--&gt;</w:t>
            </w:r>
          </w:p>
        </w:tc>
        <w:tc>
          <w:tcPr>
            <w:tcW w:w="2977" w:type="dxa"/>
          </w:tcPr>
          <w:p w14:paraId="3C9E3CB6" w14:textId="77777777" w:rsidR="00843E8D" w:rsidRDefault="00843E8D" w:rsidP="009B330A">
            <w:pPr>
              <w:pStyle w:val="TAL"/>
              <w:rPr>
                <w:rFonts w:cs="Arial"/>
                <w:szCs w:val="18"/>
                <w:lang w:eastAsia="zh-CN"/>
              </w:rPr>
            </w:pPr>
            <w:r>
              <w:rPr>
                <w:rFonts w:eastAsia="MS Mincho"/>
              </w:rPr>
              <w:t>RRCReconfigurationComplete</w:t>
            </w:r>
          </w:p>
        </w:tc>
        <w:tc>
          <w:tcPr>
            <w:tcW w:w="567" w:type="dxa"/>
          </w:tcPr>
          <w:p w14:paraId="1D8BE105" w14:textId="77777777" w:rsidR="00843E8D" w:rsidRDefault="00843E8D" w:rsidP="009B330A">
            <w:pPr>
              <w:pStyle w:val="TAC"/>
              <w:rPr>
                <w:lang w:eastAsia="zh-CN"/>
              </w:rPr>
            </w:pPr>
            <w:r>
              <w:rPr>
                <w:lang w:eastAsia="zh-CN"/>
              </w:rPr>
              <w:t>-</w:t>
            </w:r>
          </w:p>
        </w:tc>
        <w:tc>
          <w:tcPr>
            <w:tcW w:w="850" w:type="dxa"/>
          </w:tcPr>
          <w:p w14:paraId="1A443A8F" w14:textId="77777777" w:rsidR="00843E8D" w:rsidRDefault="00843E8D" w:rsidP="009B330A">
            <w:pPr>
              <w:pStyle w:val="TAC"/>
              <w:rPr>
                <w:lang w:eastAsia="zh-CN"/>
              </w:rPr>
            </w:pPr>
            <w:r>
              <w:rPr>
                <w:lang w:eastAsia="zh-CN"/>
              </w:rPr>
              <w:t>-</w:t>
            </w:r>
          </w:p>
        </w:tc>
      </w:tr>
      <w:tr w:rsidR="00843E8D" w14:paraId="647665E5" w14:textId="77777777" w:rsidTr="009B330A">
        <w:tc>
          <w:tcPr>
            <w:tcW w:w="534" w:type="dxa"/>
          </w:tcPr>
          <w:p w14:paraId="4FA981C8" w14:textId="77777777" w:rsidR="00843E8D" w:rsidRDefault="00843E8D" w:rsidP="009B330A">
            <w:pPr>
              <w:pStyle w:val="TAC"/>
              <w:rPr>
                <w:lang w:eastAsia="zh-CN"/>
              </w:rPr>
            </w:pPr>
            <w:r>
              <w:rPr>
                <w:lang w:eastAsia="zh-CN"/>
              </w:rPr>
              <w:t>3</w:t>
            </w:r>
          </w:p>
        </w:tc>
        <w:tc>
          <w:tcPr>
            <w:tcW w:w="3969" w:type="dxa"/>
          </w:tcPr>
          <w:p w14:paraId="34E4B0D8" w14:textId="77777777" w:rsidR="00843E8D" w:rsidRDefault="00843E8D" w:rsidP="009B330A">
            <w:pPr>
              <w:pStyle w:val="TAL"/>
              <w:rPr>
                <w:rFonts w:cs="Arial"/>
                <w:szCs w:val="18"/>
                <w:lang w:eastAsia="zh-CN"/>
              </w:rPr>
            </w:pPr>
            <w:r>
              <w:rPr>
                <w:bCs/>
              </w:rPr>
              <w:t>SS re-adjusts the cell-specific reference signal level according to row "T1" in table 7.1.1.1.30.3.2-1/2.</w:t>
            </w:r>
          </w:p>
        </w:tc>
        <w:tc>
          <w:tcPr>
            <w:tcW w:w="709" w:type="dxa"/>
          </w:tcPr>
          <w:p w14:paraId="44612A7B"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w:t>
            </w:r>
          </w:p>
        </w:tc>
        <w:tc>
          <w:tcPr>
            <w:tcW w:w="2977" w:type="dxa"/>
          </w:tcPr>
          <w:p w14:paraId="5EA78C9E" w14:textId="77777777" w:rsidR="00843E8D" w:rsidRDefault="00843E8D" w:rsidP="009B330A">
            <w:pPr>
              <w:pStyle w:val="TAL"/>
              <w:rPr>
                <w:rFonts w:cs="Arial"/>
                <w:szCs w:val="18"/>
                <w:lang w:eastAsia="zh-CN"/>
              </w:rPr>
            </w:pPr>
            <w:r>
              <w:rPr>
                <w:rFonts w:cs="Arial"/>
                <w:szCs w:val="18"/>
                <w:lang w:eastAsia="zh-CN"/>
              </w:rPr>
              <w:t>-</w:t>
            </w:r>
          </w:p>
        </w:tc>
        <w:tc>
          <w:tcPr>
            <w:tcW w:w="567" w:type="dxa"/>
          </w:tcPr>
          <w:p w14:paraId="5CCA84BB" w14:textId="77777777" w:rsidR="00843E8D" w:rsidRDefault="00843E8D" w:rsidP="009B330A">
            <w:pPr>
              <w:pStyle w:val="TAC"/>
              <w:rPr>
                <w:lang w:eastAsia="zh-CN"/>
              </w:rPr>
            </w:pPr>
            <w:r>
              <w:rPr>
                <w:lang w:eastAsia="zh-CN"/>
              </w:rPr>
              <w:t>-</w:t>
            </w:r>
          </w:p>
        </w:tc>
        <w:tc>
          <w:tcPr>
            <w:tcW w:w="850" w:type="dxa"/>
          </w:tcPr>
          <w:p w14:paraId="6052D306" w14:textId="77777777" w:rsidR="00843E8D" w:rsidRDefault="00843E8D" w:rsidP="009B330A">
            <w:pPr>
              <w:pStyle w:val="TAC"/>
              <w:rPr>
                <w:lang w:eastAsia="zh-CN"/>
              </w:rPr>
            </w:pPr>
            <w:r>
              <w:rPr>
                <w:lang w:eastAsia="zh-CN"/>
              </w:rPr>
              <w:t>-</w:t>
            </w:r>
          </w:p>
        </w:tc>
      </w:tr>
      <w:tr w:rsidR="00843E8D" w14:paraId="0B0609F9" w14:textId="77777777" w:rsidTr="009B330A">
        <w:tc>
          <w:tcPr>
            <w:tcW w:w="534" w:type="dxa"/>
          </w:tcPr>
          <w:p w14:paraId="2D2FDE6E" w14:textId="77777777" w:rsidR="00843E8D" w:rsidRDefault="00843E8D" w:rsidP="009B330A">
            <w:pPr>
              <w:pStyle w:val="TAC"/>
              <w:rPr>
                <w:lang w:eastAsia="zh-CN"/>
              </w:rPr>
            </w:pPr>
            <w:bookmarkStart w:id="116" w:name="_Hlk197167186"/>
            <w:r>
              <w:rPr>
                <w:lang w:eastAsia="zh-CN"/>
              </w:rPr>
              <w:t>4</w:t>
            </w:r>
          </w:p>
        </w:tc>
        <w:tc>
          <w:tcPr>
            <w:tcW w:w="3969" w:type="dxa"/>
          </w:tcPr>
          <w:p w14:paraId="2074EC71" w14:textId="77777777" w:rsidR="00843E8D" w:rsidRDefault="00843E8D" w:rsidP="009B330A">
            <w:pPr>
              <w:pStyle w:val="TAL"/>
              <w:rPr>
                <w:rFonts w:cs="Arial"/>
                <w:szCs w:val="18"/>
                <w:lang w:eastAsia="zh-CN"/>
              </w:rPr>
            </w:pPr>
            <w:r>
              <w:rPr>
                <w:bCs/>
              </w:rPr>
              <w:t>The UE transmit</w:t>
            </w:r>
            <w:r>
              <w:rPr>
                <w:rFonts w:hint="eastAsia"/>
                <w:bCs/>
                <w:lang w:eastAsia="zh-CN"/>
              </w:rPr>
              <w:t>s</w:t>
            </w:r>
            <w:r>
              <w:rPr>
                <w:bCs/>
              </w:rPr>
              <w:t xml:space="preserve"> a </w:t>
            </w:r>
            <w:r>
              <w:rPr>
                <w:bCs/>
                <w:i/>
                <w:iCs/>
              </w:rPr>
              <w:t>MeasurementReport</w:t>
            </w:r>
            <w:r>
              <w:rPr>
                <w:bCs/>
              </w:rPr>
              <w:t xml:space="preserve"> message to report event A3 with the measured RSRP value for NR Cell 2 </w:t>
            </w:r>
            <w:r>
              <w:rPr>
                <w:rFonts w:hint="eastAsia"/>
                <w:bCs/>
                <w:lang w:eastAsia="zh-CN"/>
              </w:rPr>
              <w:t>in</w:t>
            </w:r>
            <w:r>
              <w:rPr>
                <w:bCs/>
              </w:rPr>
              <w:t xml:space="preserve"> NR C</w:t>
            </w:r>
            <w:r>
              <w:rPr>
                <w:rFonts w:hint="eastAsia"/>
                <w:bCs/>
                <w:lang w:eastAsia="zh-CN"/>
              </w:rPr>
              <w:t>ell</w:t>
            </w:r>
            <w:r>
              <w:rPr>
                <w:bCs/>
              </w:rPr>
              <w:t xml:space="preserve"> 1.</w:t>
            </w:r>
          </w:p>
        </w:tc>
        <w:tc>
          <w:tcPr>
            <w:tcW w:w="709" w:type="dxa"/>
          </w:tcPr>
          <w:p w14:paraId="409F73A8" w14:textId="77777777" w:rsidR="00843E8D" w:rsidRDefault="00843E8D" w:rsidP="009B330A">
            <w:pPr>
              <w:keepNext/>
              <w:keepLines/>
              <w:spacing w:after="0"/>
              <w:jc w:val="center"/>
              <w:rPr>
                <w:rFonts w:ascii="Arial" w:hAnsi="Arial" w:cs="Arial"/>
                <w:sz w:val="18"/>
                <w:szCs w:val="18"/>
                <w:lang w:eastAsia="zh-CN"/>
              </w:rPr>
            </w:pPr>
            <w:r>
              <w:rPr>
                <w:rFonts w:ascii="Arial" w:eastAsia="MS Mincho" w:hAnsi="Arial"/>
                <w:sz w:val="18"/>
              </w:rPr>
              <w:t>--&gt;</w:t>
            </w:r>
          </w:p>
        </w:tc>
        <w:tc>
          <w:tcPr>
            <w:tcW w:w="2977" w:type="dxa"/>
          </w:tcPr>
          <w:p w14:paraId="4024CE3F" w14:textId="77777777" w:rsidR="00843E8D" w:rsidRDefault="00843E8D" w:rsidP="009B330A">
            <w:pPr>
              <w:pStyle w:val="TAL"/>
              <w:rPr>
                <w:rFonts w:cs="Arial"/>
                <w:szCs w:val="18"/>
                <w:lang w:eastAsia="zh-CN"/>
              </w:rPr>
            </w:pPr>
            <w:r>
              <w:rPr>
                <w:rFonts w:eastAsia="MS Mincho"/>
              </w:rPr>
              <w:t>MeasurementReport</w:t>
            </w:r>
          </w:p>
        </w:tc>
        <w:tc>
          <w:tcPr>
            <w:tcW w:w="567" w:type="dxa"/>
          </w:tcPr>
          <w:p w14:paraId="5F091509" w14:textId="77777777" w:rsidR="00843E8D" w:rsidRDefault="00843E8D" w:rsidP="009B330A">
            <w:pPr>
              <w:pStyle w:val="TAC"/>
              <w:rPr>
                <w:lang w:eastAsia="zh-CN"/>
              </w:rPr>
            </w:pPr>
            <w:r>
              <w:rPr>
                <w:lang w:eastAsia="zh-CN"/>
              </w:rPr>
              <w:t>-</w:t>
            </w:r>
          </w:p>
        </w:tc>
        <w:tc>
          <w:tcPr>
            <w:tcW w:w="850" w:type="dxa"/>
          </w:tcPr>
          <w:p w14:paraId="7A78E56A" w14:textId="77777777" w:rsidR="00843E8D" w:rsidRDefault="00843E8D" w:rsidP="009B330A">
            <w:pPr>
              <w:pStyle w:val="TAC"/>
              <w:rPr>
                <w:lang w:eastAsia="zh-CN"/>
              </w:rPr>
            </w:pPr>
            <w:r>
              <w:rPr>
                <w:lang w:eastAsia="zh-CN"/>
              </w:rPr>
              <w:t>-</w:t>
            </w:r>
          </w:p>
        </w:tc>
      </w:tr>
      <w:bookmarkEnd w:id="116"/>
      <w:tr w:rsidR="00843E8D" w14:paraId="742813BC" w14:textId="77777777" w:rsidTr="009B330A">
        <w:tc>
          <w:tcPr>
            <w:tcW w:w="534" w:type="dxa"/>
          </w:tcPr>
          <w:p w14:paraId="01B94FAE" w14:textId="77777777" w:rsidR="00843E8D" w:rsidRDefault="00843E8D" w:rsidP="009B330A">
            <w:pPr>
              <w:pStyle w:val="TAC"/>
              <w:rPr>
                <w:lang w:eastAsia="zh-CN"/>
              </w:rPr>
            </w:pPr>
            <w:r>
              <w:rPr>
                <w:lang w:eastAsia="zh-CN"/>
              </w:rPr>
              <w:t>5</w:t>
            </w:r>
          </w:p>
        </w:tc>
        <w:tc>
          <w:tcPr>
            <w:tcW w:w="3969" w:type="dxa"/>
          </w:tcPr>
          <w:p w14:paraId="3D327EDB" w14:textId="77777777" w:rsidR="00843E8D" w:rsidRDefault="00843E8D" w:rsidP="009B330A">
            <w:pPr>
              <w:pStyle w:val="TAL"/>
              <w:rPr>
                <w:rFonts w:cs="Arial"/>
                <w:szCs w:val="18"/>
                <w:lang w:eastAsia="zh-CN"/>
              </w:rPr>
            </w:pPr>
            <w:bookmarkStart w:id="117" w:name="OLE_LINK196"/>
            <w:bookmarkStart w:id="118" w:name="OLE_LINK195"/>
            <w:r>
              <w:rPr>
                <w:rFonts w:cs="Arial"/>
                <w:szCs w:val="18"/>
                <w:lang w:eastAsia="zh-CN"/>
              </w:rPr>
              <w:t xml:space="preserve">The SS transmits an RRCReconfiguration message with </w:t>
            </w:r>
            <w:r>
              <w:rPr>
                <w:i/>
              </w:rPr>
              <w:t>attemptLTM-Switch-r18</w:t>
            </w:r>
            <w:r>
              <w:t xml:space="preserve"> set to true, and </w:t>
            </w:r>
            <w:r>
              <w:rPr>
                <w:rFonts w:cs="Arial"/>
                <w:i/>
                <w:szCs w:val="18"/>
                <w:lang w:eastAsia="zh-CN"/>
              </w:rPr>
              <w:t>LTM-Candidate-r18</w:t>
            </w:r>
            <w:r>
              <w:rPr>
                <w:rFonts w:cs="Arial"/>
                <w:szCs w:val="18"/>
                <w:lang w:eastAsia="zh-CN"/>
              </w:rPr>
              <w:t xml:space="preserve"> set for NR Cell 2 and NR Cell 4 on NR Cell 1.</w:t>
            </w:r>
            <w:bookmarkEnd w:id="117"/>
            <w:bookmarkEnd w:id="118"/>
          </w:p>
        </w:tc>
        <w:tc>
          <w:tcPr>
            <w:tcW w:w="709" w:type="dxa"/>
          </w:tcPr>
          <w:p w14:paraId="55397DB0"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Pr>
          <w:p w14:paraId="1997A986" w14:textId="77777777" w:rsidR="00843E8D" w:rsidRDefault="00843E8D" w:rsidP="009B330A">
            <w:pPr>
              <w:pStyle w:val="TAL"/>
              <w:rPr>
                <w:rFonts w:cs="Arial"/>
                <w:szCs w:val="18"/>
                <w:lang w:eastAsia="zh-CN"/>
              </w:rPr>
            </w:pPr>
            <w:r>
              <w:rPr>
                <w:rFonts w:cs="Arial"/>
                <w:szCs w:val="18"/>
                <w:lang w:eastAsia="zh-CN"/>
              </w:rPr>
              <w:t>RRCReconfiguration</w:t>
            </w:r>
          </w:p>
        </w:tc>
        <w:tc>
          <w:tcPr>
            <w:tcW w:w="567" w:type="dxa"/>
          </w:tcPr>
          <w:p w14:paraId="6A4F3253" w14:textId="77777777" w:rsidR="00843E8D" w:rsidRDefault="00843E8D" w:rsidP="009B330A">
            <w:pPr>
              <w:pStyle w:val="TAC"/>
              <w:rPr>
                <w:lang w:eastAsia="zh-CN"/>
              </w:rPr>
            </w:pPr>
            <w:r>
              <w:rPr>
                <w:lang w:eastAsia="zh-CN"/>
              </w:rPr>
              <w:t>-</w:t>
            </w:r>
          </w:p>
        </w:tc>
        <w:tc>
          <w:tcPr>
            <w:tcW w:w="850" w:type="dxa"/>
          </w:tcPr>
          <w:p w14:paraId="7B4A8047" w14:textId="77777777" w:rsidR="00843E8D" w:rsidRDefault="00843E8D" w:rsidP="009B330A">
            <w:pPr>
              <w:pStyle w:val="TAC"/>
              <w:rPr>
                <w:lang w:eastAsia="zh-CN"/>
              </w:rPr>
            </w:pPr>
            <w:r>
              <w:rPr>
                <w:lang w:eastAsia="zh-CN"/>
              </w:rPr>
              <w:t>-</w:t>
            </w:r>
          </w:p>
        </w:tc>
      </w:tr>
      <w:tr w:rsidR="00843E8D" w14:paraId="391D013A" w14:textId="77777777" w:rsidTr="009B330A">
        <w:tc>
          <w:tcPr>
            <w:tcW w:w="534" w:type="dxa"/>
          </w:tcPr>
          <w:p w14:paraId="4089FB86" w14:textId="77777777" w:rsidR="00843E8D" w:rsidRDefault="00843E8D" w:rsidP="009B330A">
            <w:pPr>
              <w:pStyle w:val="TAC"/>
              <w:rPr>
                <w:lang w:eastAsia="zh-CN"/>
              </w:rPr>
            </w:pPr>
            <w:r>
              <w:rPr>
                <w:lang w:eastAsia="zh-CN"/>
              </w:rPr>
              <w:t>6</w:t>
            </w:r>
          </w:p>
        </w:tc>
        <w:tc>
          <w:tcPr>
            <w:tcW w:w="3969" w:type="dxa"/>
          </w:tcPr>
          <w:p w14:paraId="088310A2" w14:textId="77777777" w:rsidR="00843E8D" w:rsidRDefault="00843E8D" w:rsidP="009B330A">
            <w:pPr>
              <w:pStyle w:val="TAL"/>
              <w:rPr>
                <w:rFonts w:cs="Arial"/>
                <w:szCs w:val="18"/>
                <w:lang w:eastAsia="zh-CN"/>
              </w:rPr>
            </w:pPr>
            <w:r>
              <w:rPr>
                <w:rFonts w:cs="Arial"/>
                <w:szCs w:val="18"/>
                <w:lang w:eastAsia="zh-CN"/>
              </w:rPr>
              <w:t xml:space="preserve">The UE transmits </w:t>
            </w:r>
            <w:r>
              <w:rPr>
                <w:rFonts w:cs="Arial"/>
                <w:i/>
                <w:szCs w:val="18"/>
                <w:lang w:eastAsia="zh-CN"/>
              </w:rPr>
              <w:t>RRCReconfigurationComplete</w:t>
            </w:r>
            <w:r>
              <w:rPr>
                <w:rFonts w:cs="Arial"/>
                <w:szCs w:val="18"/>
                <w:lang w:eastAsia="zh-CN"/>
              </w:rPr>
              <w:t xml:space="preserve"> message.</w:t>
            </w:r>
          </w:p>
        </w:tc>
        <w:tc>
          <w:tcPr>
            <w:tcW w:w="709" w:type="dxa"/>
          </w:tcPr>
          <w:p w14:paraId="2721DF3C"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--&gt;</w:t>
            </w:r>
          </w:p>
        </w:tc>
        <w:tc>
          <w:tcPr>
            <w:tcW w:w="2977" w:type="dxa"/>
          </w:tcPr>
          <w:p w14:paraId="597DC61B" w14:textId="77777777" w:rsidR="00843E8D" w:rsidRDefault="00843E8D" w:rsidP="009B330A">
            <w:pPr>
              <w:pStyle w:val="TAL"/>
              <w:rPr>
                <w:rFonts w:cs="Arial"/>
                <w:szCs w:val="18"/>
                <w:lang w:eastAsia="zh-CN"/>
              </w:rPr>
            </w:pPr>
            <w:r>
              <w:rPr>
                <w:rFonts w:cs="Arial"/>
                <w:szCs w:val="18"/>
                <w:lang w:eastAsia="zh-CN"/>
              </w:rPr>
              <w:t>RRCReconfigurationComplete</w:t>
            </w:r>
          </w:p>
        </w:tc>
        <w:tc>
          <w:tcPr>
            <w:tcW w:w="567" w:type="dxa"/>
          </w:tcPr>
          <w:p w14:paraId="4925D452" w14:textId="77777777" w:rsidR="00843E8D" w:rsidRDefault="00843E8D" w:rsidP="009B330A">
            <w:pPr>
              <w:pStyle w:val="TAC"/>
              <w:rPr>
                <w:lang w:eastAsia="zh-CN"/>
              </w:rPr>
            </w:pPr>
            <w:r>
              <w:rPr>
                <w:lang w:eastAsia="zh-CN"/>
              </w:rPr>
              <w:t>-</w:t>
            </w:r>
          </w:p>
        </w:tc>
        <w:tc>
          <w:tcPr>
            <w:tcW w:w="850" w:type="dxa"/>
          </w:tcPr>
          <w:p w14:paraId="4B4F37D0" w14:textId="77777777" w:rsidR="00843E8D" w:rsidRDefault="00843E8D" w:rsidP="009B330A">
            <w:pPr>
              <w:pStyle w:val="TAC"/>
              <w:rPr>
                <w:lang w:eastAsia="zh-CN"/>
              </w:rPr>
            </w:pPr>
            <w:r>
              <w:rPr>
                <w:lang w:eastAsia="zh-CN"/>
              </w:rPr>
              <w:t>-</w:t>
            </w:r>
          </w:p>
        </w:tc>
      </w:tr>
      <w:tr w:rsidR="00843E8D" w14:paraId="689D6D02" w14:textId="77777777" w:rsidTr="009B330A">
        <w:tc>
          <w:tcPr>
            <w:tcW w:w="534" w:type="dxa"/>
          </w:tcPr>
          <w:p w14:paraId="28C4DFAB" w14:textId="77777777" w:rsidR="00843E8D" w:rsidRDefault="00843E8D" w:rsidP="009B330A">
            <w:pPr>
              <w:pStyle w:val="TAC"/>
              <w:rPr>
                <w:lang w:eastAsia="zh-CN"/>
              </w:rPr>
            </w:pPr>
            <w:r>
              <w:rPr>
                <w:lang w:eastAsia="zh-CN"/>
              </w:rPr>
              <w:t>7</w:t>
            </w:r>
          </w:p>
        </w:tc>
        <w:tc>
          <w:tcPr>
            <w:tcW w:w="3969" w:type="dxa"/>
          </w:tcPr>
          <w:p w14:paraId="23C5758B" w14:textId="77777777" w:rsidR="00843E8D" w:rsidRDefault="00843E8D" w:rsidP="009B330A">
            <w:pPr>
              <w:pStyle w:val="TAL"/>
              <w:rPr>
                <w:rFonts w:cs="Arial"/>
                <w:szCs w:val="18"/>
                <w:lang w:eastAsia="zh-CN"/>
              </w:rPr>
            </w:pPr>
            <w:r>
              <w:rPr>
                <w:rFonts w:cs="Arial"/>
                <w:szCs w:val="18"/>
                <w:lang w:eastAsia="zh-CN"/>
              </w:rPr>
              <w:t>The SS</w:t>
            </w:r>
            <w:bookmarkStart w:id="119" w:name="OLE_LINK189"/>
            <w:r>
              <w:rPr>
                <w:rFonts w:cs="Arial"/>
                <w:szCs w:val="18"/>
                <w:lang w:eastAsia="zh-CN"/>
              </w:rPr>
              <w:t xml:space="preserve"> transmits the candidate cell TCI activation MAC CE with </w:t>
            </w:r>
            <w:bookmarkStart w:id="120" w:name="OLE_LINK177"/>
            <w:bookmarkStart w:id="121" w:name="OLE_LINK178"/>
            <w:bookmarkStart w:id="122" w:name="OLE_LINK188"/>
            <w:bookmarkStart w:id="123" w:name="OLE_LINK187"/>
            <w:r>
              <w:rPr>
                <w:rFonts w:cs="Arial"/>
                <w:szCs w:val="18"/>
                <w:lang w:eastAsia="zh-CN"/>
              </w:rPr>
              <w:t>Candidate Cell ID</w:t>
            </w:r>
            <w:bookmarkEnd w:id="120"/>
            <w:bookmarkEnd w:id="121"/>
            <w:r>
              <w:rPr>
                <w:rFonts w:cs="Arial"/>
                <w:szCs w:val="18"/>
                <w:lang w:eastAsia="zh-CN"/>
              </w:rPr>
              <w:t xml:space="preserve"> set to 0</w:t>
            </w:r>
            <w:bookmarkEnd w:id="122"/>
            <w:bookmarkEnd w:id="123"/>
            <w:r>
              <w:rPr>
                <w:rFonts w:cs="Arial"/>
                <w:szCs w:val="18"/>
                <w:lang w:eastAsia="zh-CN"/>
              </w:rPr>
              <w:t xml:space="preserve"> for NR Cell 2 on NR Cell 1.</w:t>
            </w:r>
            <w:bookmarkEnd w:id="119"/>
          </w:p>
        </w:tc>
        <w:tc>
          <w:tcPr>
            <w:tcW w:w="709" w:type="dxa"/>
          </w:tcPr>
          <w:p w14:paraId="693B27D7"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Pr>
          <w:p w14:paraId="1D7454D9" w14:textId="77777777" w:rsidR="00843E8D" w:rsidRDefault="00843E8D" w:rsidP="009B330A">
            <w:pPr>
              <w:pStyle w:val="TAL"/>
              <w:rPr>
                <w:rFonts w:cs="Arial"/>
                <w:szCs w:val="18"/>
                <w:lang w:eastAsia="zh-CN"/>
              </w:rPr>
            </w:pPr>
            <w:r>
              <w:rPr>
                <w:rFonts w:cs="Arial"/>
                <w:szCs w:val="18"/>
                <w:lang w:eastAsia="zh-CN"/>
              </w:rPr>
              <w:t>MAC PDU (Candidate Cell TCI Activation/Deactivation MAC CE)</w:t>
            </w:r>
          </w:p>
        </w:tc>
        <w:tc>
          <w:tcPr>
            <w:tcW w:w="567" w:type="dxa"/>
          </w:tcPr>
          <w:p w14:paraId="12E7D856" w14:textId="77777777" w:rsidR="00843E8D" w:rsidRDefault="00843E8D" w:rsidP="009B330A">
            <w:pPr>
              <w:pStyle w:val="TAC"/>
              <w:rPr>
                <w:lang w:eastAsia="zh-CN"/>
              </w:rPr>
            </w:pPr>
            <w:r>
              <w:rPr>
                <w:lang w:eastAsia="zh-CN"/>
              </w:rPr>
              <w:t>-</w:t>
            </w:r>
          </w:p>
        </w:tc>
        <w:tc>
          <w:tcPr>
            <w:tcW w:w="850" w:type="dxa"/>
          </w:tcPr>
          <w:p w14:paraId="63630400" w14:textId="77777777" w:rsidR="00843E8D" w:rsidRDefault="00843E8D" w:rsidP="009B330A">
            <w:pPr>
              <w:pStyle w:val="TAC"/>
              <w:rPr>
                <w:lang w:eastAsia="zh-CN"/>
              </w:rPr>
            </w:pPr>
            <w:r>
              <w:rPr>
                <w:lang w:eastAsia="zh-CN"/>
              </w:rPr>
              <w:t>-</w:t>
            </w:r>
          </w:p>
        </w:tc>
      </w:tr>
      <w:tr w:rsidR="00843E8D" w14:paraId="5476C06C" w14:textId="77777777" w:rsidTr="009B330A">
        <w:tc>
          <w:tcPr>
            <w:tcW w:w="534" w:type="dxa"/>
          </w:tcPr>
          <w:p w14:paraId="7A6BCCF9" w14:textId="77777777" w:rsidR="00843E8D" w:rsidRDefault="00843E8D" w:rsidP="009B330A">
            <w:pPr>
              <w:pStyle w:val="TAC"/>
              <w:rPr>
                <w:lang w:eastAsia="zh-CN"/>
              </w:rPr>
            </w:pPr>
            <w:r>
              <w:rPr>
                <w:lang w:eastAsia="zh-CN"/>
              </w:rPr>
              <w:t>8</w:t>
            </w:r>
          </w:p>
        </w:tc>
        <w:tc>
          <w:tcPr>
            <w:tcW w:w="3969" w:type="dxa"/>
          </w:tcPr>
          <w:p w14:paraId="14A37834" w14:textId="77777777" w:rsidR="00843E8D" w:rsidRDefault="00843E8D" w:rsidP="009B330A">
            <w:pPr>
              <w:pStyle w:val="TAL"/>
              <w:rPr>
                <w:rFonts w:cs="Arial"/>
                <w:szCs w:val="18"/>
                <w:lang w:eastAsia="zh-CN"/>
              </w:rPr>
            </w:pPr>
            <w:r>
              <w:rPr>
                <w:rFonts w:cs="Arial"/>
                <w:szCs w:val="18"/>
                <w:lang w:eastAsia="zh-CN"/>
              </w:rPr>
              <w:t>The SS transmits LTM cell switch command MAC CE with Timing Advance Command value set to FFF and Target Configuration ID value set to 0 on NR Cell 1 to the UE.</w:t>
            </w:r>
          </w:p>
        </w:tc>
        <w:tc>
          <w:tcPr>
            <w:tcW w:w="709" w:type="dxa"/>
          </w:tcPr>
          <w:p w14:paraId="5E470D39"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Pr>
          <w:p w14:paraId="66D33599" w14:textId="77777777" w:rsidR="00843E8D" w:rsidRDefault="00843E8D" w:rsidP="009B330A">
            <w:pPr>
              <w:pStyle w:val="TAL"/>
              <w:rPr>
                <w:rFonts w:cs="Arial"/>
                <w:szCs w:val="18"/>
                <w:lang w:eastAsia="zh-CN"/>
              </w:rPr>
            </w:pPr>
            <w:r>
              <w:rPr>
                <w:rFonts w:cs="Arial"/>
                <w:szCs w:val="18"/>
                <w:lang w:eastAsia="zh-CN"/>
              </w:rPr>
              <w:t>MAC PDU (LTM Cell Switch Command MAC CE)</w:t>
            </w:r>
          </w:p>
        </w:tc>
        <w:tc>
          <w:tcPr>
            <w:tcW w:w="567" w:type="dxa"/>
          </w:tcPr>
          <w:p w14:paraId="4FBC0C04" w14:textId="77777777" w:rsidR="00843E8D" w:rsidRDefault="00843E8D" w:rsidP="009B330A">
            <w:pPr>
              <w:pStyle w:val="TAC"/>
              <w:rPr>
                <w:lang w:eastAsia="zh-CN"/>
              </w:rPr>
            </w:pPr>
            <w:r>
              <w:rPr>
                <w:lang w:eastAsia="zh-CN"/>
              </w:rPr>
              <w:t>-</w:t>
            </w:r>
          </w:p>
        </w:tc>
        <w:tc>
          <w:tcPr>
            <w:tcW w:w="850" w:type="dxa"/>
          </w:tcPr>
          <w:p w14:paraId="7C25E2B2" w14:textId="77777777" w:rsidR="00843E8D" w:rsidRDefault="00843E8D" w:rsidP="009B330A">
            <w:pPr>
              <w:pStyle w:val="TAC"/>
              <w:rPr>
                <w:lang w:eastAsia="zh-CN"/>
              </w:rPr>
            </w:pPr>
            <w:r>
              <w:rPr>
                <w:lang w:eastAsia="zh-CN"/>
              </w:rPr>
              <w:t>-</w:t>
            </w:r>
          </w:p>
        </w:tc>
      </w:tr>
      <w:tr w:rsidR="00843E8D" w14:paraId="5C950EB5" w14:textId="77777777" w:rsidTr="009B330A">
        <w:tc>
          <w:tcPr>
            <w:tcW w:w="534" w:type="dxa"/>
          </w:tcPr>
          <w:p w14:paraId="6AC0CF84" w14:textId="77777777" w:rsidR="00843E8D" w:rsidRDefault="00843E8D" w:rsidP="009B330A">
            <w:pPr>
              <w:pStyle w:val="TAC"/>
              <w:rPr>
                <w:lang w:eastAsia="zh-CN"/>
              </w:rPr>
            </w:pPr>
            <w:r>
              <w:rPr>
                <w:rFonts w:hint="eastAsia"/>
                <w:lang w:eastAsia="zh-CN"/>
              </w:rPr>
              <w:t>-</w:t>
            </w:r>
          </w:p>
        </w:tc>
        <w:tc>
          <w:tcPr>
            <w:tcW w:w="3969" w:type="dxa"/>
          </w:tcPr>
          <w:p w14:paraId="01E5E475" w14:textId="77777777" w:rsidR="00843E8D" w:rsidRDefault="00843E8D" w:rsidP="009B330A">
            <w:pPr>
              <w:pStyle w:val="TAL"/>
              <w:rPr>
                <w:rFonts w:cs="Arial"/>
                <w:szCs w:val="18"/>
                <w:lang w:eastAsia="zh-CN"/>
              </w:rPr>
            </w:pPr>
            <w:r>
              <w:t>EXCEPTION: The steps 9 and 10 below are repeated for the duration of T304.</w:t>
            </w:r>
          </w:p>
        </w:tc>
        <w:tc>
          <w:tcPr>
            <w:tcW w:w="709" w:type="dxa"/>
          </w:tcPr>
          <w:p w14:paraId="6B7A0663" w14:textId="77777777" w:rsidR="00843E8D" w:rsidRDefault="00843E8D" w:rsidP="009B330A">
            <w:pPr>
              <w:keepNext/>
              <w:keepLines/>
              <w:spacing w:after="0"/>
              <w:jc w:val="center"/>
              <w:rPr>
                <w:rFonts w:ascii="Arial" w:hAnsi="Arial" w:cs="Arial"/>
                <w:sz w:val="18"/>
                <w:szCs w:val="18"/>
                <w:lang w:eastAsia="zh-CN"/>
              </w:rPr>
            </w:pPr>
            <w:r>
              <w:rPr>
                <w:rFonts w:ascii="Arial" w:hAnsi="Arial" w:cs="Arial" w:hint="eastAsia"/>
                <w:sz w:val="18"/>
                <w:szCs w:val="18"/>
                <w:lang w:eastAsia="zh-CN"/>
              </w:rPr>
              <w:t>-</w:t>
            </w:r>
          </w:p>
        </w:tc>
        <w:tc>
          <w:tcPr>
            <w:tcW w:w="2977" w:type="dxa"/>
          </w:tcPr>
          <w:p w14:paraId="4353F269" w14:textId="77777777" w:rsidR="00843E8D" w:rsidRDefault="00843E8D" w:rsidP="009B330A">
            <w:pPr>
              <w:pStyle w:val="TAL"/>
              <w:rPr>
                <w:rFonts w:cs="Arial"/>
                <w:szCs w:val="18"/>
                <w:lang w:eastAsia="zh-CN"/>
              </w:rPr>
            </w:pPr>
            <w:r>
              <w:rPr>
                <w:rFonts w:cs="Arial" w:hint="eastAsia"/>
                <w:szCs w:val="18"/>
                <w:lang w:eastAsia="zh-CN"/>
              </w:rPr>
              <w:t>-</w:t>
            </w:r>
          </w:p>
        </w:tc>
        <w:tc>
          <w:tcPr>
            <w:tcW w:w="567" w:type="dxa"/>
          </w:tcPr>
          <w:p w14:paraId="06878D06" w14:textId="77777777" w:rsidR="00843E8D" w:rsidRDefault="00843E8D" w:rsidP="009B330A">
            <w:pPr>
              <w:pStyle w:val="TAC"/>
              <w:rPr>
                <w:lang w:eastAsia="zh-CN"/>
              </w:rPr>
            </w:pPr>
            <w:r>
              <w:rPr>
                <w:rFonts w:hint="eastAsia"/>
                <w:lang w:eastAsia="zh-CN"/>
              </w:rPr>
              <w:t>-</w:t>
            </w:r>
          </w:p>
        </w:tc>
        <w:tc>
          <w:tcPr>
            <w:tcW w:w="850" w:type="dxa"/>
          </w:tcPr>
          <w:p w14:paraId="1939E1B8" w14:textId="77777777" w:rsidR="00843E8D" w:rsidRDefault="00843E8D" w:rsidP="009B330A">
            <w:pPr>
              <w:pStyle w:val="TAC"/>
              <w:rPr>
                <w:lang w:eastAsia="zh-CN"/>
              </w:rPr>
            </w:pPr>
            <w:r>
              <w:rPr>
                <w:rFonts w:hint="eastAsia"/>
                <w:lang w:eastAsia="zh-CN"/>
              </w:rPr>
              <w:t>-</w:t>
            </w:r>
          </w:p>
        </w:tc>
      </w:tr>
      <w:tr w:rsidR="00843E8D" w14:paraId="4A7E6D72" w14:textId="77777777" w:rsidTr="009B330A">
        <w:tc>
          <w:tcPr>
            <w:tcW w:w="534" w:type="dxa"/>
          </w:tcPr>
          <w:p w14:paraId="5D621ECD" w14:textId="77777777" w:rsidR="00843E8D" w:rsidRDefault="00843E8D" w:rsidP="009B330A">
            <w:pPr>
              <w:pStyle w:val="TAC"/>
              <w:rPr>
                <w:lang w:eastAsia="zh-CN"/>
              </w:rPr>
            </w:pPr>
            <w:r>
              <w:rPr>
                <w:lang w:eastAsia="zh-CN"/>
              </w:rPr>
              <w:t>9</w:t>
            </w:r>
          </w:p>
        </w:tc>
        <w:tc>
          <w:tcPr>
            <w:tcW w:w="3969" w:type="dxa"/>
          </w:tcPr>
          <w:p w14:paraId="184491A4" w14:textId="77777777" w:rsidR="00843E8D" w:rsidRDefault="00843E8D" w:rsidP="009B330A">
            <w:pPr>
              <w:pStyle w:val="TAL"/>
              <w:rPr>
                <w:rFonts w:cs="Arial"/>
                <w:szCs w:val="18"/>
                <w:lang w:eastAsia="zh-CN"/>
              </w:rPr>
            </w:pPr>
            <w:r>
              <w:rPr>
                <w:rFonts w:cs="Arial"/>
                <w:szCs w:val="18"/>
                <w:lang w:eastAsia="zh-CN"/>
              </w:rPr>
              <w:t xml:space="preserve">The UE transmits a preamble on </w:t>
            </w:r>
            <w:r>
              <w:rPr>
                <w:rFonts w:cs="Arial"/>
              </w:rPr>
              <w:t>PRACH using the preamble indicated by</w:t>
            </w:r>
            <w:r>
              <w:rPr>
                <w:rFonts w:cs="Arial"/>
                <w:szCs w:val="18"/>
                <w:lang w:eastAsia="zh-CN"/>
              </w:rPr>
              <w:t xml:space="preserve"> LTM Cell Switch Command MAC CE in NR Cell 2.</w:t>
            </w:r>
            <w:r>
              <w:rPr>
                <w:rFonts w:cs="Arial"/>
                <w:szCs w:val="18"/>
                <w:lang w:eastAsia="zh-CN"/>
              </w:rPr>
              <w:tab/>
            </w:r>
          </w:p>
        </w:tc>
        <w:tc>
          <w:tcPr>
            <w:tcW w:w="709" w:type="dxa"/>
          </w:tcPr>
          <w:p w14:paraId="1993FB06" w14:textId="77777777" w:rsidR="00843E8D" w:rsidRDefault="00843E8D" w:rsidP="009B330A">
            <w:pPr>
              <w:keepNext/>
              <w:keepLines/>
              <w:spacing w:after="0"/>
              <w:jc w:val="center"/>
              <w:rPr>
                <w:rFonts w:ascii="Arial" w:hAnsi="Arial" w:cs="Arial"/>
                <w:sz w:val="18"/>
                <w:szCs w:val="18"/>
                <w:lang w:eastAsia="zh-CN"/>
              </w:rPr>
            </w:pPr>
            <w:r>
              <w:rPr>
                <w:rFonts w:cs="Arial"/>
                <w:szCs w:val="18"/>
                <w:lang w:eastAsia="zh-CN"/>
              </w:rPr>
              <w:t>--&gt;</w:t>
            </w:r>
            <w:r>
              <w:rPr>
                <w:rFonts w:cs="Arial"/>
                <w:szCs w:val="18"/>
                <w:lang w:eastAsia="zh-CN"/>
              </w:rPr>
              <w:tab/>
            </w:r>
          </w:p>
        </w:tc>
        <w:tc>
          <w:tcPr>
            <w:tcW w:w="2977" w:type="dxa"/>
          </w:tcPr>
          <w:p w14:paraId="5D11E2BB" w14:textId="77777777" w:rsidR="00843E8D" w:rsidRDefault="00843E8D" w:rsidP="009B330A">
            <w:pPr>
              <w:pStyle w:val="TAL"/>
              <w:rPr>
                <w:rFonts w:cs="Arial"/>
                <w:szCs w:val="18"/>
                <w:lang w:eastAsia="zh-CN"/>
              </w:rPr>
            </w:pPr>
            <w:r>
              <w:rPr>
                <w:rFonts w:cs="Arial"/>
                <w:szCs w:val="18"/>
                <w:lang w:eastAsia="zh-CN"/>
              </w:rPr>
              <w:t>PRACH Preamble</w:t>
            </w:r>
          </w:p>
        </w:tc>
        <w:tc>
          <w:tcPr>
            <w:tcW w:w="567" w:type="dxa"/>
          </w:tcPr>
          <w:p w14:paraId="1233F9B3" w14:textId="77777777" w:rsidR="00843E8D" w:rsidRDefault="00843E8D" w:rsidP="009B330A">
            <w:pPr>
              <w:pStyle w:val="TAC"/>
              <w:rPr>
                <w:lang w:eastAsia="zh-CN"/>
              </w:rPr>
            </w:pPr>
            <w:r>
              <w:rPr>
                <w:lang w:eastAsia="zh-CN"/>
              </w:rPr>
              <w:t>-</w:t>
            </w:r>
          </w:p>
        </w:tc>
        <w:tc>
          <w:tcPr>
            <w:tcW w:w="850" w:type="dxa"/>
          </w:tcPr>
          <w:p w14:paraId="6EFF12BA" w14:textId="77777777" w:rsidR="00843E8D" w:rsidRDefault="00843E8D" w:rsidP="009B330A">
            <w:pPr>
              <w:pStyle w:val="TAC"/>
              <w:rPr>
                <w:lang w:eastAsia="zh-CN"/>
              </w:rPr>
            </w:pPr>
            <w:r>
              <w:rPr>
                <w:lang w:eastAsia="zh-CN"/>
              </w:rPr>
              <w:t>-</w:t>
            </w:r>
          </w:p>
        </w:tc>
      </w:tr>
      <w:tr w:rsidR="00843E8D" w14:paraId="7D34BC9D" w14:textId="77777777" w:rsidTr="009B330A">
        <w:tc>
          <w:tcPr>
            <w:tcW w:w="534" w:type="dxa"/>
          </w:tcPr>
          <w:p w14:paraId="6F397C43" w14:textId="77777777" w:rsidR="00843E8D" w:rsidRDefault="00843E8D" w:rsidP="009B330A">
            <w:pPr>
              <w:pStyle w:val="TAC"/>
              <w:rPr>
                <w:lang w:eastAsia="zh-CN"/>
              </w:rPr>
            </w:pPr>
            <w:r>
              <w:rPr>
                <w:lang w:eastAsia="zh-CN"/>
              </w:rPr>
              <w:t>10</w:t>
            </w:r>
          </w:p>
        </w:tc>
        <w:tc>
          <w:tcPr>
            <w:tcW w:w="3969" w:type="dxa"/>
          </w:tcPr>
          <w:p w14:paraId="0B610BFB" w14:textId="77777777" w:rsidR="00843E8D" w:rsidRDefault="00843E8D" w:rsidP="009B330A">
            <w:pPr>
              <w:pStyle w:val="TAL"/>
              <w:rPr>
                <w:rFonts w:cs="Arial"/>
                <w:szCs w:val="18"/>
                <w:lang w:eastAsia="zh-CN"/>
              </w:rPr>
            </w:pPr>
            <w:r>
              <w:t>The SS does not respond.</w:t>
            </w:r>
          </w:p>
        </w:tc>
        <w:tc>
          <w:tcPr>
            <w:tcW w:w="709" w:type="dxa"/>
          </w:tcPr>
          <w:p w14:paraId="2515568E" w14:textId="77777777" w:rsidR="00843E8D" w:rsidRDefault="00843E8D" w:rsidP="009B330A">
            <w:pPr>
              <w:keepNext/>
              <w:keepLines/>
              <w:spacing w:after="0"/>
              <w:jc w:val="center"/>
              <w:rPr>
                <w:rFonts w:ascii="Arial" w:hAnsi="Arial" w:cs="Arial"/>
                <w:sz w:val="18"/>
                <w:szCs w:val="18"/>
                <w:lang w:eastAsia="zh-CN"/>
              </w:rPr>
            </w:pPr>
            <w:r>
              <w:rPr>
                <w:rFonts w:ascii="Arial" w:hAnsi="Arial" w:cs="Arial" w:hint="eastAsia"/>
                <w:sz w:val="18"/>
                <w:szCs w:val="18"/>
                <w:lang w:eastAsia="zh-CN"/>
              </w:rPr>
              <w:t>-</w:t>
            </w:r>
          </w:p>
        </w:tc>
        <w:tc>
          <w:tcPr>
            <w:tcW w:w="2977" w:type="dxa"/>
          </w:tcPr>
          <w:p w14:paraId="3EA64C2B" w14:textId="77777777" w:rsidR="00843E8D" w:rsidRDefault="00843E8D" w:rsidP="009B330A">
            <w:pPr>
              <w:pStyle w:val="TAL"/>
              <w:rPr>
                <w:rFonts w:cs="Arial"/>
                <w:szCs w:val="18"/>
                <w:lang w:eastAsia="zh-CN"/>
              </w:rPr>
            </w:pPr>
            <w:r>
              <w:rPr>
                <w:rFonts w:cs="Arial" w:hint="eastAsia"/>
                <w:szCs w:val="18"/>
                <w:lang w:eastAsia="zh-CN"/>
              </w:rPr>
              <w:t>-</w:t>
            </w:r>
          </w:p>
        </w:tc>
        <w:tc>
          <w:tcPr>
            <w:tcW w:w="567" w:type="dxa"/>
          </w:tcPr>
          <w:p w14:paraId="0CC4EB82" w14:textId="77777777" w:rsidR="00843E8D" w:rsidRDefault="00843E8D" w:rsidP="009B330A">
            <w:pPr>
              <w:pStyle w:val="TAC"/>
              <w:rPr>
                <w:lang w:eastAsia="zh-CN"/>
              </w:rPr>
            </w:pPr>
            <w:r>
              <w:rPr>
                <w:lang w:eastAsia="zh-CN"/>
              </w:rPr>
              <w:t>-</w:t>
            </w:r>
          </w:p>
        </w:tc>
        <w:tc>
          <w:tcPr>
            <w:tcW w:w="850" w:type="dxa"/>
          </w:tcPr>
          <w:p w14:paraId="798BA48D" w14:textId="77777777" w:rsidR="00843E8D" w:rsidRDefault="00843E8D" w:rsidP="009B330A">
            <w:pPr>
              <w:pStyle w:val="TAC"/>
              <w:rPr>
                <w:lang w:eastAsia="zh-CN"/>
              </w:rPr>
            </w:pPr>
            <w:r>
              <w:rPr>
                <w:lang w:eastAsia="zh-CN"/>
              </w:rPr>
              <w:t>-</w:t>
            </w:r>
          </w:p>
        </w:tc>
      </w:tr>
      <w:tr w:rsidR="00843E8D" w14:paraId="7EBC6564" w14:textId="77777777" w:rsidTr="009B330A">
        <w:tc>
          <w:tcPr>
            <w:tcW w:w="534" w:type="dxa"/>
          </w:tcPr>
          <w:p w14:paraId="6B34DBED" w14:textId="77777777" w:rsidR="00843E8D" w:rsidRDefault="00843E8D" w:rsidP="009B330A">
            <w:pPr>
              <w:pStyle w:val="TAC"/>
              <w:rPr>
                <w:lang w:eastAsia="zh-CN"/>
              </w:rPr>
            </w:pPr>
            <w:bookmarkStart w:id="124" w:name="_Hlk197203220"/>
            <w:r>
              <w:rPr>
                <w:rFonts w:hint="eastAsia"/>
                <w:lang w:eastAsia="zh-CN"/>
              </w:rPr>
              <w:t>1</w:t>
            </w:r>
            <w:r>
              <w:rPr>
                <w:lang w:eastAsia="zh-CN"/>
              </w:rPr>
              <w:t>1</w:t>
            </w:r>
          </w:p>
        </w:tc>
        <w:tc>
          <w:tcPr>
            <w:tcW w:w="3969" w:type="dxa"/>
          </w:tcPr>
          <w:p w14:paraId="65E60DE7" w14:textId="77777777" w:rsidR="00843E8D" w:rsidRDefault="00843E8D" w:rsidP="009B330A">
            <w:pPr>
              <w:pStyle w:val="TAL"/>
              <w:rPr>
                <w:rFonts w:cs="Arial"/>
                <w:szCs w:val="18"/>
                <w:lang w:eastAsia="zh-CN"/>
              </w:rPr>
            </w:pPr>
            <w:r>
              <w:rPr>
                <w:bCs/>
              </w:rPr>
              <w:t>SS re-adjusts the cell-specific reference signal level according to row "T2" in table 7.1.1.1.30.3.2-1/2</w:t>
            </w:r>
            <w:r>
              <w:t xml:space="preserve"> right before T304 expire.</w:t>
            </w:r>
          </w:p>
        </w:tc>
        <w:tc>
          <w:tcPr>
            <w:tcW w:w="709" w:type="dxa"/>
          </w:tcPr>
          <w:p w14:paraId="45B04C08"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w:t>
            </w:r>
          </w:p>
        </w:tc>
        <w:tc>
          <w:tcPr>
            <w:tcW w:w="2977" w:type="dxa"/>
          </w:tcPr>
          <w:p w14:paraId="1761A514" w14:textId="77777777" w:rsidR="00843E8D" w:rsidRDefault="00843E8D" w:rsidP="009B330A">
            <w:pPr>
              <w:pStyle w:val="TAL"/>
              <w:rPr>
                <w:rFonts w:cs="Arial"/>
                <w:szCs w:val="18"/>
                <w:lang w:eastAsia="zh-CN"/>
              </w:rPr>
            </w:pPr>
            <w:r>
              <w:rPr>
                <w:rFonts w:cs="Arial"/>
                <w:szCs w:val="18"/>
                <w:lang w:eastAsia="zh-CN"/>
              </w:rPr>
              <w:t>-</w:t>
            </w:r>
          </w:p>
        </w:tc>
        <w:tc>
          <w:tcPr>
            <w:tcW w:w="567" w:type="dxa"/>
          </w:tcPr>
          <w:p w14:paraId="18069F66" w14:textId="77777777" w:rsidR="00843E8D" w:rsidRDefault="00843E8D" w:rsidP="009B330A">
            <w:pPr>
              <w:pStyle w:val="TAC"/>
              <w:rPr>
                <w:lang w:eastAsia="zh-CN"/>
              </w:rPr>
            </w:pPr>
            <w:r>
              <w:rPr>
                <w:lang w:eastAsia="zh-CN"/>
              </w:rPr>
              <w:t>-</w:t>
            </w:r>
          </w:p>
        </w:tc>
        <w:tc>
          <w:tcPr>
            <w:tcW w:w="850" w:type="dxa"/>
          </w:tcPr>
          <w:p w14:paraId="511DC932" w14:textId="77777777" w:rsidR="00843E8D" w:rsidRDefault="00843E8D" w:rsidP="009B330A">
            <w:pPr>
              <w:pStyle w:val="TAC"/>
              <w:rPr>
                <w:lang w:eastAsia="zh-CN"/>
              </w:rPr>
            </w:pPr>
            <w:r>
              <w:rPr>
                <w:lang w:eastAsia="zh-CN"/>
              </w:rPr>
              <w:t>-</w:t>
            </w:r>
          </w:p>
        </w:tc>
      </w:tr>
      <w:tr w:rsidR="00843E8D" w14:paraId="713F4AB0" w14:textId="77777777" w:rsidTr="009B330A">
        <w:tc>
          <w:tcPr>
            <w:tcW w:w="534" w:type="dxa"/>
          </w:tcPr>
          <w:p w14:paraId="1C8AB28E" w14:textId="77777777" w:rsidR="00843E8D" w:rsidRDefault="00843E8D" w:rsidP="009B330A">
            <w:pPr>
              <w:pStyle w:val="TAC"/>
              <w:rPr>
                <w:lang w:eastAsia="zh-CN"/>
              </w:rPr>
            </w:pPr>
            <w:r>
              <w:rPr>
                <w:rFonts w:hint="eastAsia"/>
                <w:lang w:eastAsia="zh-CN"/>
              </w:rPr>
              <w:t>1</w:t>
            </w:r>
            <w:r>
              <w:rPr>
                <w:lang w:eastAsia="zh-CN"/>
              </w:rPr>
              <w:t>2</w:t>
            </w:r>
          </w:p>
        </w:tc>
        <w:tc>
          <w:tcPr>
            <w:tcW w:w="3969" w:type="dxa"/>
          </w:tcPr>
          <w:p w14:paraId="0FF0A391" w14:textId="77777777" w:rsidR="00843E8D" w:rsidRDefault="00843E8D" w:rsidP="009B330A">
            <w:pPr>
              <w:pStyle w:val="TAL"/>
              <w:rPr>
                <w:rFonts w:cs="Arial"/>
                <w:szCs w:val="18"/>
                <w:lang w:eastAsia="zh-CN"/>
              </w:rPr>
            </w:pPr>
            <w:r>
              <w:rPr>
                <w:bCs/>
              </w:rPr>
              <w:t>The UE transmit</w:t>
            </w:r>
            <w:r>
              <w:rPr>
                <w:rFonts w:hint="eastAsia"/>
                <w:bCs/>
                <w:lang w:eastAsia="zh-CN"/>
              </w:rPr>
              <w:t>s</w:t>
            </w:r>
            <w:r>
              <w:rPr>
                <w:bCs/>
              </w:rPr>
              <w:t xml:space="preserve"> a </w:t>
            </w:r>
            <w:r>
              <w:rPr>
                <w:bCs/>
                <w:i/>
                <w:iCs/>
              </w:rPr>
              <w:t>MeasurementReport</w:t>
            </w:r>
            <w:r>
              <w:rPr>
                <w:bCs/>
              </w:rPr>
              <w:t xml:space="preserve"> message to report event A3 with the measured RSRP value for NR Cell 4 </w:t>
            </w:r>
            <w:r>
              <w:rPr>
                <w:rFonts w:hint="eastAsia"/>
                <w:bCs/>
                <w:lang w:eastAsia="zh-CN"/>
              </w:rPr>
              <w:t>in</w:t>
            </w:r>
            <w:r>
              <w:rPr>
                <w:bCs/>
              </w:rPr>
              <w:t xml:space="preserve"> NR C</w:t>
            </w:r>
            <w:r>
              <w:rPr>
                <w:rFonts w:hint="eastAsia"/>
                <w:bCs/>
                <w:lang w:eastAsia="zh-CN"/>
              </w:rPr>
              <w:t>ell</w:t>
            </w:r>
            <w:r>
              <w:rPr>
                <w:bCs/>
              </w:rPr>
              <w:t xml:space="preserve"> 1.</w:t>
            </w:r>
          </w:p>
        </w:tc>
        <w:tc>
          <w:tcPr>
            <w:tcW w:w="709" w:type="dxa"/>
          </w:tcPr>
          <w:p w14:paraId="1DBFAB13" w14:textId="77777777" w:rsidR="00843E8D" w:rsidRDefault="00843E8D" w:rsidP="009B330A">
            <w:pPr>
              <w:keepNext/>
              <w:keepLines/>
              <w:spacing w:after="0"/>
              <w:jc w:val="center"/>
              <w:rPr>
                <w:rFonts w:ascii="Arial" w:hAnsi="Arial" w:cs="Arial"/>
                <w:sz w:val="18"/>
                <w:szCs w:val="18"/>
                <w:lang w:eastAsia="zh-CN"/>
              </w:rPr>
            </w:pPr>
            <w:r>
              <w:rPr>
                <w:rFonts w:ascii="Arial" w:eastAsia="MS Mincho" w:hAnsi="Arial"/>
                <w:sz w:val="18"/>
              </w:rPr>
              <w:t>--&gt;</w:t>
            </w:r>
          </w:p>
        </w:tc>
        <w:tc>
          <w:tcPr>
            <w:tcW w:w="2977" w:type="dxa"/>
          </w:tcPr>
          <w:p w14:paraId="5D12B09F" w14:textId="77777777" w:rsidR="00843E8D" w:rsidRDefault="00843E8D" w:rsidP="009B330A">
            <w:pPr>
              <w:pStyle w:val="TAL"/>
              <w:rPr>
                <w:rFonts w:cs="Arial"/>
                <w:szCs w:val="18"/>
                <w:lang w:eastAsia="zh-CN"/>
              </w:rPr>
            </w:pPr>
            <w:r>
              <w:rPr>
                <w:rFonts w:eastAsia="MS Mincho"/>
              </w:rPr>
              <w:t>MeasurementReport</w:t>
            </w:r>
          </w:p>
        </w:tc>
        <w:tc>
          <w:tcPr>
            <w:tcW w:w="567" w:type="dxa"/>
          </w:tcPr>
          <w:p w14:paraId="310EB0DC" w14:textId="77777777" w:rsidR="00843E8D" w:rsidRDefault="00843E8D" w:rsidP="009B330A">
            <w:pPr>
              <w:pStyle w:val="TAC"/>
              <w:rPr>
                <w:lang w:eastAsia="zh-CN"/>
              </w:rPr>
            </w:pPr>
            <w:r>
              <w:rPr>
                <w:rFonts w:hint="eastAsia"/>
                <w:lang w:eastAsia="zh-CN"/>
              </w:rPr>
              <w:t>-</w:t>
            </w:r>
          </w:p>
        </w:tc>
        <w:tc>
          <w:tcPr>
            <w:tcW w:w="850" w:type="dxa"/>
          </w:tcPr>
          <w:p w14:paraId="1BA3AD62" w14:textId="77777777" w:rsidR="00843E8D" w:rsidRDefault="00843E8D" w:rsidP="009B330A">
            <w:pPr>
              <w:pStyle w:val="TAC"/>
              <w:rPr>
                <w:lang w:eastAsia="zh-CN"/>
              </w:rPr>
            </w:pPr>
            <w:r>
              <w:rPr>
                <w:rFonts w:hint="eastAsia"/>
                <w:lang w:eastAsia="zh-CN"/>
              </w:rPr>
              <w:t>-</w:t>
            </w:r>
          </w:p>
        </w:tc>
      </w:tr>
      <w:tr w:rsidR="00843E8D" w14:paraId="494A8BB8" w14:textId="77777777" w:rsidTr="009B330A">
        <w:tc>
          <w:tcPr>
            <w:tcW w:w="534" w:type="dxa"/>
          </w:tcPr>
          <w:p w14:paraId="242123B9" w14:textId="77777777" w:rsidR="00843E8D" w:rsidRDefault="00843E8D" w:rsidP="009B330A">
            <w:pPr>
              <w:pStyle w:val="TAC"/>
              <w:rPr>
                <w:lang w:eastAsia="zh-CN"/>
              </w:rPr>
            </w:pPr>
            <w:r>
              <w:rPr>
                <w:rFonts w:hint="eastAsia"/>
                <w:lang w:eastAsia="zh-CN"/>
              </w:rPr>
              <w:t>1</w:t>
            </w:r>
            <w:r>
              <w:rPr>
                <w:lang w:eastAsia="zh-CN"/>
              </w:rPr>
              <w:t>3</w:t>
            </w:r>
          </w:p>
        </w:tc>
        <w:tc>
          <w:tcPr>
            <w:tcW w:w="3969" w:type="dxa"/>
          </w:tcPr>
          <w:p w14:paraId="26642555" w14:textId="77777777" w:rsidR="00843E8D" w:rsidRDefault="00843E8D" w:rsidP="009B330A">
            <w:pPr>
              <w:pStyle w:val="TAL"/>
              <w:rPr>
                <w:rFonts w:cs="Arial"/>
                <w:szCs w:val="18"/>
                <w:lang w:eastAsia="zh-CN"/>
              </w:rPr>
            </w:pPr>
            <w:r>
              <w:rPr>
                <w:rFonts w:cs="Arial"/>
                <w:szCs w:val="18"/>
                <w:lang w:eastAsia="zh-CN"/>
              </w:rPr>
              <w:t>The SS transmits the candidate cell TCI activation MAC CE with Candidate Cell ID set to 1 for NR Cell 4 on NR Cell 1.</w:t>
            </w:r>
          </w:p>
        </w:tc>
        <w:tc>
          <w:tcPr>
            <w:tcW w:w="709" w:type="dxa"/>
          </w:tcPr>
          <w:p w14:paraId="6AF8FF66"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Pr>
          <w:p w14:paraId="6D6ADDDE" w14:textId="77777777" w:rsidR="00843E8D" w:rsidRDefault="00843E8D" w:rsidP="009B330A">
            <w:pPr>
              <w:pStyle w:val="TAL"/>
              <w:rPr>
                <w:rFonts w:cs="Arial"/>
                <w:szCs w:val="18"/>
                <w:lang w:eastAsia="zh-CN"/>
              </w:rPr>
            </w:pPr>
            <w:r>
              <w:rPr>
                <w:rFonts w:cs="Arial"/>
                <w:szCs w:val="18"/>
                <w:lang w:eastAsia="zh-CN"/>
              </w:rPr>
              <w:t>MAC PDU (Candidate Cell TCI Activation/Deactivation MAC CE)</w:t>
            </w:r>
          </w:p>
        </w:tc>
        <w:tc>
          <w:tcPr>
            <w:tcW w:w="567" w:type="dxa"/>
          </w:tcPr>
          <w:p w14:paraId="37CE8A8E" w14:textId="77777777" w:rsidR="00843E8D" w:rsidRDefault="00843E8D" w:rsidP="009B330A">
            <w:pPr>
              <w:pStyle w:val="TAC"/>
              <w:rPr>
                <w:lang w:eastAsia="zh-CN"/>
              </w:rPr>
            </w:pPr>
            <w:r>
              <w:rPr>
                <w:lang w:eastAsia="zh-CN"/>
              </w:rPr>
              <w:t>-</w:t>
            </w:r>
          </w:p>
        </w:tc>
        <w:tc>
          <w:tcPr>
            <w:tcW w:w="850" w:type="dxa"/>
          </w:tcPr>
          <w:p w14:paraId="09A63BA3" w14:textId="77777777" w:rsidR="00843E8D" w:rsidRDefault="00843E8D" w:rsidP="009B330A">
            <w:pPr>
              <w:pStyle w:val="TAC"/>
              <w:rPr>
                <w:lang w:eastAsia="zh-CN"/>
              </w:rPr>
            </w:pPr>
            <w:r>
              <w:rPr>
                <w:lang w:eastAsia="zh-CN"/>
              </w:rPr>
              <w:t>-</w:t>
            </w:r>
          </w:p>
        </w:tc>
      </w:tr>
      <w:tr w:rsidR="00843E8D" w14:paraId="06A9A8E0" w14:textId="77777777" w:rsidTr="009B330A">
        <w:tc>
          <w:tcPr>
            <w:tcW w:w="534" w:type="dxa"/>
          </w:tcPr>
          <w:p w14:paraId="4BDEF1D4" w14:textId="77777777" w:rsidR="00843E8D" w:rsidRDefault="00843E8D" w:rsidP="009B330A">
            <w:pPr>
              <w:pStyle w:val="TAC"/>
              <w:rPr>
                <w:lang w:eastAsia="zh-CN"/>
              </w:rPr>
            </w:pPr>
            <w:r>
              <w:rPr>
                <w:rFonts w:hint="eastAsia"/>
                <w:lang w:eastAsia="zh-CN"/>
              </w:rPr>
              <w:t>1</w:t>
            </w:r>
            <w:r>
              <w:rPr>
                <w:lang w:eastAsia="zh-CN"/>
              </w:rPr>
              <w:t>4</w:t>
            </w:r>
          </w:p>
        </w:tc>
        <w:tc>
          <w:tcPr>
            <w:tcW w:w="3969" w:type="dxa"/>
          </w:tcPr>
          <w:p w14:paraId="42F01FA4" w14:textId="77777777" w:rsidR="00843E8D" w:rsidRDefault="00843E8D" w:rsidP="009B330A">
            <w:pPr>
              <w:pStyle w:val="TAL"/>
              <w:rPr>
                <w:rFonts w:cs="Arial"/>
                <w:szCs w:val="18"/>
                <w:lang w:eastAsia="zh-CN"/>
              </w:rPr>
            </w:pPr>
            <w:r>
              <w:rPr>
                <w:rFonts w:cs="Arial"/>
                <w:szCs w:val="18"/>
                <w:lang w:eastAsia="zh-CN"/>
              </w:rPr>
              <w:t>The SS transmits LTM cell switch command MAC CE with Timing Advance Command value set to FFF and Target Configuration ID value set to 1 on NR Cell 1 to the UE.</w:t>
            </w:r>
          </w:p>
        </w:tc>
        <w:tc>
          <w:tcPr>
            <w:tcW w:w="709" w:type="dxa"/>
          </w:tcPr>
          <w:p w14:paraId="10FAB750"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Pr>
          <w:p w14:paraId="7D573EA4" w14:textId="77777777" w:rsidR="00843E8D" w:rsidRDefault="00843E8D" w:rsidP="009B330A">
            <w:pPr>
              <w:pStyle w:val="TAL"/>
              <w:rPr>
                <w:rFonts w:cs="Arial"/>
                <w:szCs w:val="18"/>
                <w:lang w:eastAsia="zh-CN"/>
              </w:rPr>
            </w:pPr>
            <w:r>
              <w:rPr>
                <w:rFonts w:cs="Arial"/>
                <w:szCs w:val="18"/>
                <w:lang w:eastAsia="zh-CN"/>
              </w:rPr>
              <w:t>MAC PDU (</w:t>
            </w:r>
            <w:bookmarkStart w:id="125" w:name="OLE_LINK2"/>
            <w:bookmarkStart w:id="126" w:name="OLE_LINK3"/>
            <w:r>
              <w:rPr>
                <w:rFonts w:cs="Arial"/>
                <w:szCs w:val="18"/>
                <w:lang w:eastAsia="zh-CN"/>
              </w:rPr>
              <w:t>LTM Cell Switch Command MAC CE</w:t>
            </w:r>
            <w:bookmarkEnd w:id="125"/>
            <w:bookmarkEnd w:id="126"/>
            <w:r>
              <w:rPr>
                <w:rFonts w:cs="Arial"/>
                <w:szCs w:val="18"/>
                <w:lang w:eastAsia="zh-CN"/>
              </w:rPr>
              <w:t>)</w:t>
            </w:r>
          </w:p>
        </w:tc>
        <w:tc>
          <w:tcPr>
            <w:tcW w:w="567" w:type="dxa"/>
          </w:tcPr>
          <w:p w14:paraId="170B1DD4" w14:textId="77777777" w:rsidR="00843E8D" w:rsidRDefault="00843E8D" w:rsidP="009B330A">
            <w:pPr>
              <w:pStyle w:val="TAC"/>
              <w:rPr>
                <w:lang w:eastAsia="zh-CN"/>
              </w:rPr>
            </w:pPr>
            <w:r>
              <w:rPr>
                <w:lang w:eastAsia="zh-CN"/>
              </w:rPr>
              <w:t>-</w:t>
            </w:r>
          </w:p>
        </w:tc>
        <w:tc>
          <w:tcPr>
            <w:tcW w:w="850" w:type="dxa"/>
          </w:tcPr>
          <w:p w14:paraId="2084186C" w14:textId="77777777" w:rsidR="00843E8D" w:rsidRDefault="00843E8D" w:rsidP="009B330A">
            <w:pPr>
              <w:pStyle w:val="TAC"/>
              <w:rPr>
                <w:lang w:eastAsia="zh-CN"/>
              </w:rPr>
            </w:pPr>
            <w:r>
              <w:rPr>
                <w:lang w:eastAsia="zh-CN"/>
              </w:rPr>
              <w:t>-</w:t>
            </w:r>
          </w:p>
        </w:tc>
      </w:tr>
      <w:tr w:rsidR="00843E8D" w14:paraId="282D92AD" w14:textId="77777777" w:rsidTr="009B330A">
        <w:tc>
          <w:tcPr>
            <w:tcW w:w="534" w:type="dxa"/>
          </w:tcPr>
          <w:p w14:paraId="35C05159" w14:textId="77777777" w:rsidR="00843E8D" w:rsidRDefault="00843E8D" w:rsidP="009B330A">
            <w:pPr>
              <w:pStyle w:val="TAC"/>
              <w:rPr>
                <w:lang w:eastAsia="zh-CN"/>
              </w:rPr>
            </w:pPr>
            <w:r>
              <w:rPr>
                <w:lang w:eastAsia="zh-CN"/>
              </w:rPr>
              <w:t>15</w:t>
            </w:r>
          </w:p>
        </w:tc>
        <w:tc>
          <w:tcPr>
            <w:tcW w:w="3969" w:type="dxa"/>
          </w:tcPr>
          <w:p w14:paraId="2DFD911C" w14:textId="77777777" w:rsidR="00843E8D" w:rsidRDefault="00843E8D" w:rsidP="009B330A">
            <w:pPr>
              <w:pStyle w:val="TAL"/>
              <w:rPr>
                <w:rFonts w:cs="Arial"/>
                <w:szCs w:val="18"/>
                <w:lang w:eastAsia="zh-CN"/>
              </w:rPr>
            </w:pPr>
            <w:r>
              <w:rPr>
                <w:rFonts w:cs="Arial"/>
                <w:szCs w:val="18"/>
                <w:lang w:eastAsia="zh-CN"/>
              </w:rPr>
              <w:t>C</w:t>
            </w:r>
            <w:r>
              <w:rPr>
                <w:rFonts w:cs="Arial" w:hint="eastAsia"/>
                <w:szCs w:val="18"/>
                <w:lang w:eastAsia="zh-CN"/>
              </w:rPr>
              <w:t>heck</w:t>
            </w:r>
            <w:r>
              <w:rPr>
                <w:rFonts w:cs="Arial"/>
                <w:szCs w:val="18"/>
                <w:lang w:eastAsia="zh-CN"/>
              </w:rPr>
              <w:t xml:space="preserve">: Does the UE transmits a preamble on </w:t>
            </w:r>
            <w:r>
              <w:rPr>
                <w:rFonts w:cs="Arial"/>
              </w:rPr>
              <w:t>PRACH using the preamble indicated by</w:t>
            </w:r>
            <w:r>
              <w:rPr>
                <w:rFonts w:cs="Arial"/>
                <w:szCs w:val="18"/>
                <w:lang w:eastAsia="zh-CN"/>
              </w:rPr>
              <w:t xml:space="preserve"> LTM Cell Switch Command MAC CE in NR Cell 4?</w:t>
            </w:r>
            <w:r>
              <w:rPr>
                <w:rFonts w:cs="Arial"/>
                <w:szCs w:val="18"/>
                <w:lang w:eastAsia="zh-CN"/>
              </w:rPr>
              <w:tab/>
            </w:r>
          </w:p>
        </w:tc>
        <w:tc>
          <w:tcPr>
            <w:tcW w:w="709" w:type="dxa"/>
          </w:tcPr>
          <w:p w14:paraId="73B4A77A" w14:textId="77777777" w:rsidR="00843E8D" w:rsidRDefault="00843E8D" w:rsidP="009B330A">
            <w:pPr>
              <w:keepNext/>
              <w:keepLines/>
              <w:spacing w:after="0"/>
              <w:jc w:val="center"/>
              <w:rPr>
                <w:rFonts w:ascii="Arial" w:hAnsi="Arial" w:cs="Arial"/>
                <w:sz w:val="18"/>
                <w:szCs w:val="18"/>
                <w:lang w:eastAsia="zh-CN"/>
              </w:rPr>
            </w:pPr>
            <w:r>
              <w:rPr>
                <w:rFonts w:cs="Arial"/>
                <w:szCs w:val="18"/>
                <w:lang w:eastAsia="zh-CN"/>
              </w:rPr>
              <w:t>--&gt;</w:t>
            </w:r>
            <w:r>
              <w:rPr>
                <w:rFonts w:cs="Arial"/>
                <w:szCs w:val="18"/>
                <w:lang w:eastAsia="zh-CN"/>
              </w:rPr>
              <w:tab/>
            </w:r>
          </w:p>
        </w:tc>
        <w:tc>
          <w:tcPr>
            <w:tcW w:w="2977" w:type="dxa"/>
          </w:tcPr>
          <w:p w14:paraId="7489D805" w14:textId="77777777" w:rsidR="00843E8D" w:rsidRDefault="00843E8D" w:rsidP="009B330A">
            <w:pPr>
              <w:pStyle w:val="TAL"/>
              <w:rPr>
                <w:rFonts w:cs="Arial"/>
                <w:szCs w:val="18"/>
                <w:lang w:eastAsia="zh-CN"/>
              </w:rPr>
            </w:pPr>
            <w:r>
              <w:rPr>
                <w:rFonts w:cs="Arial"/>
                <w:szCs w:val="18"/>
                <w:lang w:eastAsia="zh-CN"/>
              </w:rPr>
              <w:t>PRACH Preamble</w:t>
            </w:r>
          </w:p>
        </w:tc>
        <w:tc>
          <w:tcPr>
            <w:tcW w:w="567" w:type="dxa"/>
          </w:tcPr>
          <w:p w14:paraId="67313CD0" w14:textId="77777777" w:rsidR="00843E8D" w:rsidRDefault="00843E8D" w:rsidP="009B330A">
            <w:pPr>
              <w:pStyle w:val="TAC"/>
              <w:rPr>
                <w:lang w:eastAsia="zh-CN"/>
              </w:rPr>
            </w:pPr>
            <w:r>
              <w:rPr>
                <w:lang w:eastAsia="zh-CN"/>
              </w:rPr>
              <w:t>1</w:t>
            </w:r>
          </w:p>
        </w:tc>
        <w:tc>
          <w:tcPr>
            <w:tcW w:w="850" w:type="dxa"/>
          </w:tcPr>
          <w:p w14:paraId="66F6E149" w14:textId="77777777" w:rsidR="00843E8D" w:rsidRDefault="00843E8D" w:rsidP="009B330A">
            <w:pPr>
              <w:pStyle w:val="TAC"/>
              <w:rPr>
                <w:lang w:eastAsia="zh-CN"/>
              </w:rPr>
            </w:pPr>
            <w:r>
              <w:rPr>
                <w:lang w:eastAsia="zh-CN"/>
              </w:rPr>
              <w:t>P</w:t>
            </w:r>
          </w:p>
        </w:tc>
      </w:tr>
      <w:bookmarkEnd w:id="124"/>
    </w:tbl>
    <w:p w14:paraId="7760B290" w14:textId="77777777" w:rsidR="00843E8D" w:rsidRDefault="00843E8D" w:rsidP="00843E8D"/>
    <w:p w14:paraId="53AF3599" w14:textId="77777777" w:rsidR="00843E8D" w:rsidRDefault="00843E8D" w:rsidP="00843E8D">
      <w:pPr>
        <w:pStyle w:val="H6"/>
      </w:pPr>
      <w:r>
        <w:lastRenderedPageBreak/>
        <w:t>7.1.1.1</w:t>
      </w:r>
      <w:r>
        <w:rPr>
          <w:rFonts w:hint="eastAsia"/>
          <w:lang w:eastAsia="zh-CN"/>
        </w:rPr>
        <w:t>.</w:t>
      </w:r>
      <w:r>
        <w:t>30.3.3</w:t>
      </w:r>
      <w:r>
        <w:tab/>
        <w:t>Specific message content</w:t>
      </w:r>
      <w:bookmarkEnd w:id="114"/>
      <w:bookmarkEnd w:id="115"/>
      <w:r>
        <w:t>s</w:t>
      </w:r>
    </w:p>
    <w:p w14:paraId="03A80F05" w14:textId="77777777" w:rsidR="00843E8D" w:rsidRDefault="00843E8D" w:rsidP="00843E8D">
      <w:pPr>
        <w:pStyle w:val="TH"/>
      </w:pPr>
      <w:r>
        <w:t>Table 7.1.1.1.30.3.3-</w:t>
      </w:r>
      <w:r>
        <w:rPr>
          <w:lang w:eastAsia="zh-CN"/>
        </w:rPr>
        <w:t>1</w:t>
      </w:r>
      <w:r>
        <w:t xml:space="preserve">: </w:t>
      </w:r>
      <w:r>
        <w:rPr>
          <w:i/>
        </w:rPr>
        <w:t>RRCReconfiguration</w:t>
      </w:r>
      <w:r>
        <w:t xml:space="preserve"> (step </w:t>
      </w:r>
      <w:r>
        <w:rPr>
          <w:lang w:eastAsia="zh-CN"/>
        </w:rPr>
        <w:t>1</w:t>
      </w:r>
      <w:r>
        <w:t>, Table 7.1.1.1.30.3.2-3)</w:t>
      </w:r>
    </w:p>
    <w:tbl>
      <w:tblPr>
        <w:tblW w:w="974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748"/>
      </w:tblGrid>
      <w:tr w:rsidR="00843E8D" w14:paraId="0FC34C0D" w14:textId="77777777" w:rsidTr="009B330A">
        <w:tc>
          <w:tcPr>
            <w:tcW w:w="9635" w:type="dxa"/>
            <w:tcBorders>
              <w:top w:val="single" w:sz="4" w:space="0" w:color="auto"/>
              <w:left w:val="single" w:sz="4" w:space="0" w:color="auto"/>
              <w:bottom w:val="single" w:sz="4" w:space="0" w:color="auto"/>
              <w:right w:val="single" w:sz="4" w:space="0" w:color="auto"/>
            </w:tcBorders>
          </w:tcPr>
          <w:p w14:paraId="6154DD86" w14:textId="77777777" w:rsidR="00843E8D" w:rsidRDefault="00843E8D" w:rsidP="009B330A">
            <w:pPr>
              <w:pStyle w:val="TAL"/>
              <w:snapToGrid w:val="0"/>
              <w:rPr>
                <w:lang w:eastAsia="ko-KR"/>
              </w:rPr>
            </w:pPr>
            <w:r>
              <w:t>Derivation Path: TS 38.5</w:t>
            </w:r>
            <w:r>
              <w:rPr>
                <w:lang w:eastAsia="ko-KR"/>
              </w:rPr>
              <w:t>08-1 [4] Table 4.6.1-13 with condition NR_MEAS</w:t>
            </w:r>
          </w:p>
        </w:tc>
      </w:tr>
    </w:tbl>
    <w:p w14:paraId="5249578D" w14:textId="77777777" w:rsidR="00843E8D" w:rsidRDefault="00843E8D" w:rsidP="00843E8D"/>
    <w:p w14:paraId="62B0AB57" w14:textId="77777777" w:rsidR="00843E8D" w:rsidRDefault="00843E8D" w:rsidP="00843E8D">
      <w:pPr>
        <w:pStyle w:val="TH"/>
      </w:pPr>
      <w:r>
        <w:t xml:space="preserve">Table 7.1.1.1.30.3.3-2: </w:t>
      </w:r>
      <w:r>
        <w:rPr>
          <w:i/>
        </w:rPr>
        <w:t>MeasConfig</w:t>
      </w:r>
      <w:r>
        <w:t xml:space="preserve"> (step </w:t>
      </w:r>
      <w:r>
        <w:rPr>
          <w:lang w:eastAsia="zh-CN"/>
        </w:rPr>
        <w:t>1</w:t>
      </w:r>
      <w:r>
        <w:t>, Table 7.1.1.1.30.3.2-3)</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5"/>
        <w:gridCol w:w="2268"/>
        <w:gridCol w:w="1590"/>
        <w:gridCol w:w="1245"/>
      </w:tblGrid>
      <w:tr w:rsidR="00843E8D" w14:paraId="4D51A862" w14:textId="77777777" w:rsidTr="009B330A">
        <w:tc>
          <w:tcPr>
            <w:tcW w:w="9747" w:type="dxa"/>
            <w:gridSpan w:val="4"/>
            <w:tcBorders>
              <w:top w:val="single" w:sz="4" w:space="0" w:color="auto"/>
              <w:left w:val="single" w:sz="4" w:space="0" w:color="auto"/>
              <w:bottom w:val="single" w:sz="4" w:space="0" w:color="auto"/>
              <w:right w:val="single" w:sz="4" w:space="0" w:color="auto"/>
            </w:tcBorders>
          </w:tcPr>
          <w:p w14:paraId="2EAA10C2" w14:textId="77777777" w:rsidR="00843E8D" w:rsidRDefault="00843E8D" w:rsidP="009B330A">
            <w:pPr>
              <w:pStyle w:val="TAH"/>
              <w:snapToGrid w:val="0"/>
              <w:jc w:val="left"/>
              <w:rPr>
                <w:b w:val="0"/>
              </w:rPr>
            </w:pPr>
            <w:r>
              <w:rPr>
                <w:b w:val="0"/>
              </w:rPr>
              <w:t>Derivation Path: TS 38.508-1 [4] Table 4.6.3-69</w:t>
            </w:r>
          </w:p>
        </w:tc>
      </w:tr>
      <w:tr w:rsidR="00843E8D" w14:paraId="4E1F42E1" w14:textId="77777777" w:rsidTr="009B330A">
        <w:tc>
          <w:tcPr>
            <w:tcW w:w="4644" w:type="dxa"/>
            <w:tcBorders>
              <w:top w:val="single" w:sz="4" w:space="0" w:color="auto"/>
              <w:left w:val="single" w:sz="4" w:space="0" w:color="auto"/>
              <w:bottom w:val="single" w:sz="4" w:space="0" w:color="auto"/>
              <w:right w:val="single" w:sz="4" w:space="0" w:color="auto"/>
            </w:tcBorders>
          </w:tcPr>
          <w:p w14:paraId="50B5A37F" w14:textId="77777777" w:rsidR="00843E8D" w:rsidRDefault="00843E8D" w:rsidP="009B330A">
            <w:pPr>
              <w:pStyle w:val="TAH"/>
              <w:snapToGrid w:val="0"/>
            </w:pPr>
            <w:r>
              <w:t>Information Element</w:t>
            </w:r>
          </w:p>
        </w:tc>
        <w:tc>
          <w:tcPr>
            <w:tcW w:w="2268" w:type="dxa"/>
            <w:tcBorders>
              <w:top w:val="single" w:sz="4" w:space="0" w:color="auto"/>
              <w:left w:val="single" w:sz="4" w:space="0" w:color="auto"/>
              <w:bottom w:val="single" w:sz="4" w:space="0" w:color="auto"/>
              <w:right w:val="single" w:sz="4" w:space="0" w:color="auto"/>
            </w:tcBorders>
          </w:tcPr>
          <w:p w14:paraId="634E2E8E" w14:textId="77777777" w:rsidR="00843E8D" w:rsidRDefault="00843E8D" w:rsidP="009B330A">
            <w:pPr>
              <w:pStyle w:val="TAH"/>
              <w:snapToGrid w:val="0"/>
            </w:pPr>
            <w:r>
              <w:t>Value/remark</w:t>
            </w:r>
          </w:p>
        </w:tc>
        <w:tc>
          <w:tcPr>
            <w:tcW w:w="1590" w:type="dxa"/>
            <w:tcBorders>
              <w:top w:val="single" w:sz="4" w:space="0" w:color="auto"/>
              <w:left w:val="single" w:sz="4" w:space="0" w:color="auto"/>
              <w:bottom w:val="single" w:sz="4" w:space="0" w:color="auto"/>
              <w:right w:val="single" w:sz="4" w:space="0" w:color="auto"/>
            </w:tcBorders>
          </w:tcPr>
          <w:p w14:paraId="495CDB3F" w14:textId="77777777" w:rsidR="00843E8D" w:rsidRDefault="00843E8D" w:rsidP="009B330A">
            <w:pPr>
              <w:pStyle w:val="TAH"/>
              <w:snapToGrid w:val="0"/>
            </w:pPr>
            <w:r>
              <w:t>Comment</w:t>
            </w:r>
          </w:p>
        </w:tc>
        <w:tc>
          <w:tcPr>
            <w:tcW w:w="1245" w:type="dxa"/>
            <w:tcBorders>
              <w:top w:val="single" w:sz="4" w:space="0" w:color="auto"/>
              <w:left w:val="single" w:sz="4" w:space="0" w:color="auto"/>
              <w:bottom w:val="single" w:sz="4" w:space="0" w:color="auto"/>
              <w:right w:val="single" w:sz="4" w:space="0" w:color="auto"/>
            </w:tcBorders>
          </w:tcPr>
          <w:p w14:paraId="0A53DBAD" w14:textId="77777777" w:rsidR="00843E8D" w:rsidRDefault="00843E8D" w:rsidP="009B330A">
            <w:pPr>
              <w:pStyle w:val="TAH"/>
              <w:snapToGrid w:val="0"/>
            </w:pPr>
            <w:r>
              <w:t>Condition</w:t>
            </w:r>
          </w:p>
        </w:tc>
      </w:tr>
      <w:tr w:rsidR="00843E8D" w14:paraId="24A7EF6D" w14:textId="77777777" w:rsidTr="009B330A">
        <w:tc>
          <w:tcPr>
            <w:tcW w:w="4644" w:type="dxa"/>
            <w:tcBorders>
              <w:top w:val="single" w:sz="4" w:space="0" w:color="auto"/>
              <w:left w:val="single" w:sz="4" w:space="0" w:color="auto"/>
              <w:bottom w:val="single" w:sz="4" w:space="0" w:color="auto"/>
              <w:right w:val="single" w:sz="4" w:space="0" w:color="auto"/>
            </w:tcBorders>
          </w:tcPr>
          <w:p w14:paraId="20559313" w14:textId="77777777" w:rsidR="00843E8D" w:rsidRDefault="00843E8D" w:rsidP="009B330A">
            <w:pPr>
              <w:pStyle w:val="TAL"/>
              <w:snapToGrid w:val="0"/>
            </w:pPr>
            <w:r>
              <w:t xml:space="preserve">MeasConfig ::=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Pr>
          <w:p w14:paraId="0DF7F182"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7BF8C524"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1AFE9C5" w14:textId="77777777" w:rsidR="00843E8D" w:rsidRDefault="00843E8D" w:rsidP="009B330A">
            <w:pPr>
              <w:pStyle w:val="TAL"/>
              <w:snapToGrid w:val="0"/>
            </w:pPr>
          </w:p>
        </w:tc>
      </w:tr>
      <w:tr w:rsidR="00843E8D" w14:paraId="66FB3B7B" w14:textId="77777777" w:rsidTr="009B330A">
        <w:tc>
          <w:tcPr>
            <w:tcW w:w="4644" w:type="dxa"/>
            <w:tcBorders>
              <w:top w:val="single" w:sz="4" w:space="0" w:color="auto"/>
              <w:left w:val="single" w:sz="4" w:space="0" w:color="auto"/>
              <w:bottom w:val="single" w:sz="4" w:space="0" w:color="auto"/>
              <w:right w:val="single" w:sz="4" w:space="0" w:color="auto"/>
            </w:tcBorders>
          </w:tcPr>
          <w:p w14:paraId="5998FFAA" w14:textId="77777777" w:rsidR="00843E8D" w:rsidRDefault="00843E8D" w:rsidP="009B330A">
            <w:pPr>
              <w:pStyle w:val="TAL"/>
              <w:snapToGrid w:val="0"/>
            </w:pPr>
            <w:r>
              <w:t xml:space="preserve">  measObjectToAddModList</w:t>
            </w:r>
            <w:r>
              <w:rPr>
                <w:snapToGrid w:val="0"/>
              </w:rPr>
              <w:t xml:space="preserve"> SEQUENCE (SIZE (1..maxNrofMeasId)) OF </w:t>
            </w:r>
            <w:r>
              <w:t>MeasObjectToAddMod</w:t>
            </w:r>
            <w:r>
              <w:rPr>
                <w:snapToGrid w:val="0"/>
              </w:rPr>
              <w:t xml:space="preserve"> </w:t>
            </w:r>
            <w:r>
              <w:t>{</w:t>
            </w:r>
          </w:p>
        </w:tc>
        <w:tc>
          <w:tcPr>
            <w:tcW w:w="2268" w:type="dxa"/>
            <w:tcBorders>
              <w:top w:val="single" w:sz="4" w:space="0" w:color="auto"/>
              <w:left w:val="single" w:sz="4" w:space="0" w:color="auto"/>
              <w:bottom w:val="single" w:sz="4" w:space="0" w:color="auto"/>
              <w:right w:val="single" w:sz="4" w:space="0" w:color="auto"/>
            </w:tcBorders>
          </w:tcPr>
          <w:p w14:paraId="5D94F925" w14:textId="77777777" w:rsidR="00843E8D" w:rsidRDefault="00843E8D" w:rsidP="009B330A">
            <w:pPr>
              <w:pStyle w:val="TAL"/>
              <w:snapToGrid w:val="0"/>
            </w:pPr>
            <w:r>
              <w:t>1 entry</w:t>
            </w:r>
          </w:p>
        </w:tc>
        <w:tc>
          <w:tcPr>
            <w:tcW w:w="1590" w:type="dxa"/>
            <w:tcBorders>
              <w:top w:val="single" w:sz="4" w:space="0" w:color="auto"/>
              <w:left w:val="single" w:sz="4" w:space="0" w:color="auto"/>
              <w:bottom w:val="single" w:sz="4" w:space="0" w:color="auto"/>
              <w:right w:val="single" w:sz="4" w:space="0" w:color="auto"/>
            </w:tcBorders>
          </w:tcPr>
          <w:p w14:paraId="3726D8DC"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85A3048" w14:textId="77777777" w:rsidR="00843E8D" w:rsidRDefault="00843E8D" w:rsidP="009B330A">
            <w:pPr>
              <w:pStyle w:val="TAL"/>
              <w:snapToGrid w:val="0"/>
            </w:pPr>
          </w:p>
        </w:tc>
      </w:tr>
      <w:tr w:rsidR="00843E8D" w14:paraId="775557A4" w14:textId="77777777" w:rsidTr="009B330A">
        <w:tc>
          <w:tcPr>
            <w:tcW w:w="4644" w:type="dxa"/>
            <w:tcBorders>
              <w:top w:val="single" w:sz="4" w:space="0" w:color="auto"/>
              <w:left w:val="single" w:sz="4" w:space="0" w:color="auto"/>
              <w:bottom w:val="single" w:sz="4" w:space="0" w:color="auto"/>
              <w:right w:val="single" w:sz="4" w:space="0" w:color="auto"/>
            </w:tcBorders>
          </w:tcPr>
          <w:p w14:paraId="4F25CB27" w14:textId="77777777" w:rsidR="00843E8D" w:rsidRDefault="00843E8D" w:rsidP="009B330A">
            <w:pPr>
              <w:pStyle w:val="TAL"/>
              <w:snapToGrid w:val="0"/>
            </w:pPr>
            <w:r>
              <w:t xml:space="preserve">    MeasObjectToAddMod[1]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Pr>
          <w:p w14:paraId="77EF7F77" w14:textId="77777777" w:rsidR="00843E8D" w:rsidRDefault="00843E8D" w:rsidP="009B330A">
            <w:pPr>
              <w:pStyle w:val="TAL"/>
            </w:pPr>
          </w:p>
        </w:tc>
        <w:tc>
          <w:tcPr>
            <w:tcW w:w="1590" w:type="dxa"/>
            <w:tcBorders>
              <w:top w:val="single" w:sz="4" w:space="0" w:color="auto"/>
              <w:left w:val="single" w:sz="4" w:space="0" w:color="auto"/>
              <w:bottom w:val="single" w:sz="4" w:space="0" w:color="auto"/>
              <w:right w:val="single" w:sz="4" w:space="0" w:color="auto"/>
            </w:tcBorders>
          </w:tcPr>
          <w:p w14:paraId="39F9F270" w14:textId="77777777" w:rsidR="00843E8D" w:rsidRDefault="00843E8D" w:rsidP="009B330A">
            <w:pPr>
              <w:pStyle w:val="TAL"/>
              <w:snapToGrid w:val="0"/>
              <w:rPr>
                <w:lang w:eastAsia="zh-CN"/>
              </w:rPr>
            </w:pPr>
            <w:r>
              <w:t>entry 1</w:t>
            </w:r>
          </w:p>
        </w:tc>
        <w:tc>
          <w:tcPr>
            <w:tcW w:w="1245" w:type="dxa"/>
            <w:tcBorders>
              <w:top w:val="single" w:sz="4" w:space="0" w:color="auto"/>
              <w:left w:val="single" w:sz="4" w:space="0" w:color="auto"/>
              <w:bottom w:val="single" w:sz="4" w:space="0" w:color="auto"/>
              <w:right w:val="single" w:sz="4" w:space="0" w:color="auto"/>
            </w:tcBorders>
          </w:tcPr>
          <w:p w14:paraId="44D6966B" w14:textId="77777777" w:rsidR="00843E8D" w:rsidRDefault="00843E8D" w:rsidP="009B330A">
            <w:pPr>
              <w:pStyle w:val="TAL"/>
              <w:snapToGrid w:val="0"/>
            </w:pPr>
          </w:p>
        </w:tc>
      </w:tr>
      <w:tr w:rsidR="00843E8D" w14:paraId="4716D605" w14:textId="77777777" w:rsidTr="009B330A">
        <w:tc>
          <w:tcPr>
            <w:tcW w:w="4644" w:type="dxa"/>
            <w:tcBorders>
              <w:top w:val="single" w:sz="4" w:space="0" w:color="auto"/>
              <w:left w:val="single" w:sz="4" w:space="0" w:color="auto"/>
              <w:bottom w:val="single" w:sz="4" w:space="0" w:color="auto"/>
              <w:right w:val="single" w:sz="4" w:space="0" w:color="auto"/>
            </w:tcBorders>
          </w:tcPr>
          <w:p w14:paraId="20102771" w14:textId="77777777" w:rsidR="00843E8D" w:rsidRDefault="00843E8D" w:rsidP="009B330A">
            <w:pPr>
              <w:pStyle w:val="TAL"/>
              <w:snapToGrid w:val="0"/>
            </w:pPr>
            <w:r>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26C5CD14" w14:textId="77777777" w:rsidR="00843E8D" w:rsidRDefault="00843E8D" w:rsidP="009B330A">
            <w:pPr>
              <w:pStyle w:val="TAL"/>
            </w:pPr>
            <w:r>
              <w:t>1</w:t>
            </w:r>
          </w:p>
        </w:tc>
        <w:tc>
          <w:tcPr>
            <w:tcW w:w="1590" w:type="dxa"/>
            <w:tcBorders>
              <w:top w:val="single" w:sz="4" w:space="0" w:color="auto"/>
              <w:left w:val="single" w:sz="4" w:space="0" w:color="auto"/>
              <w:bottom w:val="single" w:sz="4" w:space="0" w:color="auto"/>
              <w:right w:val="single" w:sz="4" w:space="0" w:color="auto"/>
            </w:tcBorders>
          </w:tcPr>
          <w:p w14:paraId="0D59467F" w14:textId="77777777" w:rsidR="00843E8D" w:rsidRDefault="00843E8D" w:rsidP="009B330A">
            <w:pPr>
              <w:pStyle w:val="TAL"/>
              <w:snapToGrid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4F21B87" w14:textId="77777777" w:rsidR="00843E8D" w:rsidRDefault="00843E8D" w:rsidP="009B330A">
            <w:pPr>
              <w:pStyle w:val="TAL"/>
              <w:snapToGrid w:val="0"/>
            </w:pPr>
          </w:p>
        </w:tc>
      </w:tr>
      <w:tr w:rsidR="00843E8D" w14:paraId="709C8B89" w14:textId="77777777" w:rsidTr="009B330A">
        <w:tc>
          <w:tcPr>
            <w:tcW w:w="4644" w:type="dxa"/>
            <w:tcBorders>
              <w:top w:val="single" w:sz="4" w:space="0" w:color="auto"/>
              <w:left w:val="single" w:sz="4" w:space="0" w:color="auto"/>
              <w:bottom w:val="single" w:sz="4" w:space="0" w:color="auto"/>
              <w:right w:val="single" w:sz="4" w:space="0" w:color="auto"/>
            </w:tcBorders>
          </w:tcPr>
          <w:p w14:paraId="521D5EB3" w14:textId="77777777" w:rsidR="00843E8D" w:rsidRDefault="00843E8D" w:rsidP="009B330A">
            <w:pPr>
              <w:pStyle w:val="TAL"/>
              <w:snapToGrid w:val="0"/>
            </w:pPr>
            <w:r>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4BC6CD8C" w14:textId="77777777" w:rsidR="00843E8D" w:rsidRDefault="00843E8D" w:rsidP="009B330A">
            <w:pPr>
              <w:pStyle w:val="TAL"/>
            </w:pPr>
          </w:p>
        </w:tc>
        <w:tc>
          <w:tcPr>
            <w:tcW w:w="1590" w:type="dxa"/>
            <w:tcBorders>
              <w:top w:val="single" w:sz="4" w:space="0" w:color="auto"/>
              <w:left w:val="single" w:sz="4" w:space="0" w:color="auto"/>
              <w:bottom w:val="single" w:sz="4" w:space="0" w:color="auto"/>
              <w:right w:val="single" w:sz="4" w:space="0" w:color="auto"/>
            </w:tcBorders>
          </w:tcPr>
          <w:p w14:paraId="24C84981"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2B8A4F1" w14:textId="77777777" w:rsidR="00843E8D" w:rsidRDefault="00843E8D" w:rsidP="009B330A">
            <w:pPr>
              <w:pStyle w:val="TAL"/>
              <w:snapToGrid w:val="0"/>
            </w:pPr>
          </w:p>
        </w:tc>
      </w:tr>
      <w:tr w:rsidR="00843E8D" w14:paraId="476AF678" w14:textId="77777777" w:rsidTr="009B330A">
        <w:tc>
          <w:tcPr>
            <w:tcW w:w="4644" w:type="dxa"/>
            <w:tcBorders>
              <w:top w:val="single" w:sz="4" w:space="0" w:color="auto"/>
              <w:left w:val="single" w:sz="4" w:space="0" w:color="auto"/>
              <w:bottom w:val="single" w:sz="4" w:space="0" w:color="auto"/>
              <w:right w:val="single" w:sz="4" w:space="0" w:color="auto"/>
            </w:tcBorders>
          </w:tcPr>
          <w:p w14:paraId="40A20CBE" w14:textId="77777777" w:rsidR="00843E8D" w:rsidRDefault="00843E8D" w:rsidP="009B330A">
            <w:pPr>
              <w:pStyle w:val="TAL"/>
              <w:tabs>
                <w:tab w:val="left" w:pos="599"/>
              </w:tabs>
              <w:snapToGrid w:val="0"/>
            </w:pPr>
            <w:r>
              <w:t xml:space="preserve">        measObjectNR</w:t>
            </w:r>
            <w:r>
              <w:rPr>
                <w:snapToGrid w:val="0"/>
              </w:rPr>
              <w:t xml:space="preserve"> </w:t>
            </w:r>
          </w:p>
        </w:tc>
        <w:tc>
          <w:tcPr>
            <w:tcW w:w="2268" w:type="dxa"/>
            <w:tcBorders>
              <w:top w:val="single" w:sz="4" w:space="0" w:color="auto"/>
              <w:left w:val="single" w:sz="4" w:space="0" w:color="auto"/>
              <w:bottom w:val="single" w:sz="4" w:space="0" w:color="auto"/>
              <w:right w:val="single" w:sz="4" w:space="0" w:color="auto"/>
            </w:tcBorders>
          </w:tcPr>
          <w:p w14:paraId="23CFA62C" w14:textId="77777777" w:rsidR="00843E8D" w:rsidRDefault="00843E8D" w:rsidP="009B330A">
            <w:pPr>
              <w:pStyle w:val="TAL"/>
            </w:pPr>
            <w:r>
              <w:t>MeasObjectNR</w:t>
            </w:r>
          </w:p>
        </w:tc>
        <w:tc>
          <w:tcPr>
            <w:tcW w:w="1590" w:type="dxa"/>
            <w:tcBorders>
              <w:top w:val="single" w:sz="4" w:space="0" w:color="auto"/>
              <w:left w:val="single" w:sz="4" w:space="0" w:color="auto"/>
              <w:bottom w:val="single" w:sz="4" w:space="0" w:color="auto"/>
              <w:right w:val="single" w:sz="4" w:space="0" w:color="auto"/>
            </w:tcBorders>
          </w:tcPr>
          <w:p w14:paraId="7026B4F5" w14:textId="77777777" w:rsidR="00843E8D" w:rsidRDefault="00843E8D" w:rsidP="009B330A">
            <w:pPr>
              <w:pStyle w:val="TAL"/>
              <w:snapToGrid w:val="0"/>
            </w:pPr>
            <w:r>
              <w:t>Table 7.1.1.1.30.3.3-3</w:t>
            </w:r>
          </w:p>
        </w:tc>
        <w:tc>
          <w:tcPr>
            <w:tcW w:w="1245" w:type="dxa"/>
            <w:tcBorders>
              <w:top w:val="single" w:sz="4" w:space="0" w:color="auto"/>
              <w:left w:val="single" w:sz="4" w:space="0" w:color="auto"/>
              <w:bottom w:val="single" w:sz="4" w:space="0" w:color="auto"/>
              <w:right w:val="single" w:sz="4" w:space="0" w:color="auto"/>
            </w:tcBorders>
          </w:tcPr>
          <w:p w14:paraId="17F90614" w14:textId="77777777" w:rsidR="00843E8D" w:rsidRDefault="00843E8D" w:rsidP="009B330A">
            <w:pPr>
              <w:pStyle w:val="TAL"/>
              <w:snapToGrid w:val="0"/>
            </w:pPr>
          </w:p>
        </w:tc>
      </w:tr>
      <w:tr w:rsidR="00843E8D" w14:paraId="699BC1A9" w14:textId="77777777" w:rsidTr="009B330A">
        <w:tc>
          <w:tcPr>
            <w:tcW w:w="4644" w:type="dxa"/>
            <w:tcBorders>
              <w:top w:val="single" w:sz="4" w:space="0" w:color="auto"/>
              <w:left w:val="single" w:sz="4" w:space="0" w:color="auto"/>
              <w:bottom w:val="single" w:sz="4" w:space="0" w:color="auto"/>
              <w:right w:val="single" w:sz="4" w:space="0" w:color="auto"/>
            </w:tcBorders>
          </w:tcPr>
          <w:p w14:paraId="6D7E4530" w14:textId="77777777" w:rsidR="00843E8D" w:rsidRDefault="00843E8D" w:rsidP="009B330A">
            <w:pPr>
              <w:pStyle w:val="TAL"/>
              <w:tabs>
                <w:tab w:val="left" w:pos="599"/>
              </w:tabs>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20313C59"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BE4EA31"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7F914B2" w14:textId="77777777" w:rsidR="00843E8D" w:rsidRDefault="00843E8D" w:rsidP="009B330A">
            <w:pPr>
              <w:pStyle w:val="TAL"/>
              <w:snapToGrid w:val="0"/>
            </w:pPr>
          </w:p>
        </w:tc>
      </w:tr>
      <w:tr w:rsidR="00843E8D" w14:paraId="10D85379" w14:textId="77777777" w:rsidTr="009B330A">
        <w:tc>
          <w:tcPr>
            <w:tcW w:w="4644" w:type="dxa"/>
            <w:tcBorders>
              <w:top w:val="single" w:sz="4" w:space="0" w:color="auto"/>
              <w:left w:val="single" w:sz="4" w:space="0" w:color="auto"/>
              <w:bottom w:val="single" w:sz="4" w:space="0" w:color="auto"/>
              <w:right w:val="single" w:sz="4" w:space="0" w:color="auto"/>
            </w:tcBorders>
          </w:tcPr>
          <w:p w14:paraId="176157CC"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0C71FA10"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B930032"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17B437A" w14:textId="77777777" w:rsidR="00843E8D" w:rsidRDefault="00843E8D" w:rsidP="009B330A">
            <w:pPr>
              <w:pStyle w:val="TAL"/>
              <w:snapToGrid w:val="0"/>
            </w:pPr>
          </w:p>
        </w:tc>
      </w:tr>
      <w:tr w:rsidR="00843E8D" w14:paraId="70AEC605" w14:textId="77777777" w:rsidTr="009B330A">
        <w:tc>
          <w:tcPr>
            <w:tcW w:w="4644" w:type="dxa"/>
            <w:tcBorders>
              <w:top w:val="single" w:sz="4" w:space="0" w:color="auto"/>
              <w:left w:val="single" w:sz="4" w:space="0" w:color="auto"/>
              <w:bottom w:val="single" w:sz="4" w:space="0" w:color="auto"/>
              <w:right w:val="single" w:sz="4" w:space="0" w:color="auto"/>
            </w:tcBorders>
          </w:tcPr>
          <w:p w14:paraId="56070C9E"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677BE40F"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6E90B6A"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5678D92" w14:textId="77777777" w:rsidR="00843E8D" w:rsidRDefault="00843E8D" w:rsidP="009B330A">
            <w:pPr>
              <w:pStyle w:val="TAL"/>
              <w:snapToGrid w:val="0"/>
            </w:pPr>
          </w:p>
        </w:tc>
      </w:tr>
      <w:tr w:rsidR="00843E8D" w14:paraId="6EC20FDB" w14:textId="77777777" w:rsidTr="009B330A">
        <w:tc>
          <w:tcPr>
            <w:tcW w:w="4644" w:type="dxa"/>
            <w:tcBorders>
              <w:top w:val="single" w:sz="4" w:space="0" w:color="auto"/>
              <w:left w:val="single" w:sz="4" w:space="0" w:color="auto"/>
              <w:bottom w:val="single" w:sz="4" w:space="0" w:color="auto"/>
              <w:right w:val="single" w:sz="4" w:space="0" w:color="auto"/>
            </w:tcBorders>
          </w:tcPr>
          <w:p w14:paraId="7BEF9F8E" w14:textId="77777777" w:rsidR="00843E8D" w:rsidRDefault="00843E8D" w:rsidP="009B330A">
            <w:pPr>
              <w:pStyle w:val="TAL"/>
              <w:snapToGrid w:val="0"/>
            </w:pPr>
            <w:r>
              <w:t xml:space="preserve">  reportConfigToAddModList</w:t>
            </w:r>
            <w:r>
              <w:rPr>
                <w:snapToGrid w:val="0"/>
              </w:rPr>
              <w:t xml:space="preserve"> SEQUENCE(SIZE (1..maxReportConfigId)) OF </w:t>
            </w:r>
            <w:r>
              <w:t>ReportConfigToAddMod</w:t>
            </w:r>
            <w:r>
              <w:rPr>
                <w:snapToGrid w:val="0"/>
              </w:rPr>
              <w:t xml:space="preserve"> </w:t>
            </w:r>
            <w:r>
              <w:t>{</w:t>
            </w:r>
          </w:p>
        </w:tc>
        <w:tc>
          <w:tcPr>
            <w:tcW w:w="2268" w:type="dxa"/>
            <w:tcBorders>
              <w:top w:val="single" w:sz="4" w:space="0" w:color="auto"/>
              <w:left w:val="single" w:sz="4" w:space="0" w:color="auto"/>
              <w:bottom w:val="single" w:sz="4" w:space="0" w:color="auto"/>
              <w:right w:val="single" w:sz="4" w:space="0" w:color="auto"/>
            </w:tcBorders>
          </w:tcPr>
          <w:p w14:paraId="32C90099" w14:textId="77777777" w:rsidR="00843E8D" w:rsidRDefault="00843E8D" w:rsidP="009B330A">
            <w:pPr>
              <w:pStyle w:val="TAL"/>
              <w:snapToGrid w:val="0"/>
            </w:pPr>
            <w:r>
              <w:t>1 entry</w:t>
            </w:r>
          </w:p>
        </w:tc>
        <w:tc>
          <w:tcPr>
            <w:tcW w:w="1590" w:type="dxa"/>
            <w:tcBorders>
              <w:top w:val="single" w:sz="4" w:space="0" w:color="auto"/>
              <w:left w:val="single" w:sz="4" w:space="0" w:color="auto"/>
              <w:bottom w:val="single" w:sz="4" w:space="0" w:color="auto"/>
              <w:right w:val="single" w:sz="4" w:space="0" w:color="auto"/>
            </w:tcBorders>
          </w:tcPr>
          <w:p w14:paraId="6428CAB7"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BF5C638" w14:textId="77777777" w:rsidR="00843E8D" w:rsidRDefault="00843E8D" w:rsidP="009B330A">
            <w:pPr>
              <w:pStyle w:val="TAL"/>
              <w:snapToGrid w:val="0"/>
            </w:pPr>
          </w:p>
        </w:tc>
      </w:tr>
      <w:tr w:rsidR="00843E8D" w14:paraId="0F8495F6" w14:textId="77777777" w:rsidTr="009B330A">
        <w:tc>
          <w:tcPr>
            <w:tcW w:w="4644" w:type="dxa"/>
            <w:tcBorders>
              <w:top w:val="single" w:sz="4" w:space="0" w:color="auto"/>
              <w:left w:val="single" w:sz="4" w:space="0" w:color="auto"/>
              <w:bottom w:val="single" w:sz="4" w:space="0" w:color="auto"/>
              <w:right w:val="single" w:sz="4" w:space="0" w:color="auto"/>
            </w:tcBorders>
          </w:tcPr>
          <w:p w14:paraId="25E749A2" w14:textId="77777777" w:rsidR="00843E8D" w:rsidRDefault="00843E8D" w:rsidP="009B330A">
            <w:pPr>
              <w:pStyle w:val="TAL"/>
              <w:snapToGrid w:val="0"/>
            </w:pPr>
            <w:r>
              <w:t xml:space="preserve">    ReportConfigToAddMod[1] </w:t>
            </w:r>
            <w:r>
              <w:rPr>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3500961B"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728B63DF" w14:textId="77777777" w:rsidR="00843E8D" w:rsidRDefault="00843E8D" w:rsidP="009B330A">
            <w:pPr>
              <w:pStyle w:val="TAL"/>
              <w:snapToGrid w:val="0"/>
            </w:pPr>
            <w:r>
              <w:t>entry 1</w:t>
            </w:r>
          </w:p>
        </w:tc>
        <w:tc>
          <w:tcPr>
            <w:tcW w:w="1245" w:type="dxa"/>
            <w:tcBorders>
              <w:top w:val="single" w:sz="4" w:space="0" w:color="auto"/>
              <w:left w:val="single" w:sz="4" w:space="0" w:color="auto"/>
              <w:bottom w:val="single" w:sz="4" w:space="0" w:color="auto"/>
              <w:right w:val="single" w:sz="4" w:space="0" w:color="auto"/>
            </w:tcBorders>
          </w:tcPr>
          <w:p w14:paraId="68834896" w14:textId="77777777" w:rsidR="00843E8D" w:rsidRDefault="00843E8D" w:rsidP="009B330A">
            <w:pPr>
              <w:pStyle w:val="TAL"/>
              <w:snapToGrid w:val="0"/>
            </w:pPr>
          </w:p>
        </w:tc>
      </w:tr>
      <w:tr w:rsidR="00843E8D" w14:paraId="43FB4798" w14:textId="77777777" w:rsidTr="009B330A">
        <w:tc>
          <w:tcPr>
            <w:tcW w:w="4644" w:type="dxa"/>
            <w:tcBorders>
              <w:top w:val="single" w:sz="4" w:space="0" w:color="auto"/>
              <w:left w:val="single" w:sz="4" w:space="0" w:color="auto"/>
              <w:bottom w:val="single" w:sz="4" w:space="0" w:color="auto"/>
              <w:right w:val="single" w:sz="4" w:space="0" w:color="auto"/>
            </w:tcBorders>
          </w:tcPr>
          <w:p w14:paraId="6C79AE52" w14:textId="77777777" w:rsidR="00843E8D" w:rsidRDefault="00843E8D" w:rsidP="009B330A">
            <w:pPr>
              <w:pStyle w:val="TAL"/>
              <w:snapToGrid w:val="0"/>
            </w:pPr>
            <w:r>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13216339" w14:textId="77777777" w:rsidR="00843E8D" w:rsidRDefault="00843E8D" w:rsidP="009B330A">
            <w:pPr>
              <w:pStyle w:val="TAL"/>
              <w:snapToGrid w:val="0"/>
            </w:pPr>
            <w:r>
              <w:t>1</w:t>
            </w:r>
          </w:p>
        </w:tc>
        <w:tc>
          <w:tcPr>
            <w:tcW w:w="1590" w:type="dxa"/>
            <w:tcBorders>
              <w:top w:val="single" w:sz="4" w:space="0" w:color="auto"/>
              <w:left w:val="single" w:sz="4" w:space="0" w:color="auto"/>
              <w:bottom w:val="single" w:sz="4" w:space="0" w:color="auto"/>
              <w:right w:val="single" w:sz="4" w:space="0" w:color="auto"/>
            </w:tcBorders>
          </w:tcPr>
          <w:p w14:paraId="02E836AF"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1869B29" w14:textId="77777777" w:rsidR="00843E8D" w:rsidRDefault="00843E8D" w:rsidP="009B330A">
            <w:pPr>
              <w:pStyle w:val="TAL"/>
              <w:snapToGrid w:val="0"/>
            </w:pPr>
          </w:p>
        </w:tc>
      </w:tr>
      <w:tr w:rsidR="00843E8D" w14:paraId="2E01D402" w14:textId="77777777" w:rsidTr="009B330A">
        <w:tc>
          <w:tcPr>
            <w:tcW w:w="4644" w:type="dxa"/>
            <w:tcBorders>
              <w:top w:val="single" w:sz="4" w:space="0" w:color="auto"/>
              <w:left w:val="single" w:sz="4" w:space="0" w:color="auto"/>
              <w:bottom w:val="single" w:sz="4" w:space="0" w:color="auto"/>
              <w:right w:val="single" w:sz="4" w:space="0" w:color="auto"/>
            </w:tcBorders>
          </w:tcPr>
          <w:p w14:paraId="19F65894" w14:textId="77777777" w:rsidR="00843E8D" w:rsidRDefault="00843E8D" w:rsidP="009B330A">
            <w:pPr>
              <w:pStyle w:val="TAL"/>
              <w:snapToGrid w:val="0"/>
            </w:pPr>
            <w:r>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1AB0EEC0"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0C3EC15"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7449B2C" w14:textId="77777777" w:rsidR="00843E8D" w:rsidRDefault="00843E8D" w:rsidP="009B330A">
            <w:pPr>
              <w:pStyle w:val="TAL"/>
              <w:snapToGrid w:val="0"/>
            </w:pPr>
          </w:p>
        </w:tc>
      </w:tr>
      <w:tr w:rsidR="00843E8D" w14:paraId="47435465" w14:textId="77777777" w:rsidTr="009B330A">
        <w:tc>
          <w:tcPr>
            <w:tcW w:w="4644" w:type="dxa"/>
            <w:tcBorders>
              <w:top w:val="single" w:sz="4" w:space="0" w:color="auto"/>
              <w:left w:val="single" w:sz="4" w:space="0" w:color="auto"/>
              <w:bottom w:val="single" w:sz="4" w:space="0" w:color="auto"/>
              <w:right w:val="single" w:sz="4" w:space="0" w:color="auto"/>
            </w:tcBorders>
          </w:tcPr>
          <w:p w14:paraId="172F0F38" w14:textId="77777777" w:rsidR="00843E8D" w:rsidRDefault="00843E8D" w:rsidP="009B330A">
            <w:pPr>
              <w:pStyle w:val="TAL"/>
              <w:tabs>
                <w:tab w:val="left" w:pos="887"/>
              </w:tabs>
              <w:snapToGrid w:val="0"/>
            </w:pPr>
            <w:r>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03679D8E" w14:textId="77777777" w:rsidR="00843E8D" w:rsidRDefault="00843E8D" w:rsidP="009B330A">
            <w:pPr>
              <w:pStyle w:val="TAL"/>
              <w:snapToGrid w:val="0"/>
            </w:pPr>
            <w:r>
              <w:t>ReportConfigNR-EventA3</w:t>
            </w:r>
          </w:p>
        </w:tc>
        <w:tc>
          <w:tcPr>
            <w:tcW w:w="1590" w:type="dxa"/>
            <w:tcBorders>
              <w:top w:val="single" w:sz="4" w:space="0" w:color="auto"/>
              <w:left w:val="single" w:sz="4" w:space="0" w:color="auto"/>
              <w:bottom w:val="single" w:sz="4" w:space="0" w:color="auto"/>
              <w:right w:val="single" w:sz="4" w:space="0" w:color="auto"/>
            </w:tcBorders>
          </w:tcPr>
          <w:p w14:paraId="39140BA1" w14:textId="77777777" w:rsidR="00843E8D" w:rsidRDefault="00843E8D" w:rsidP="009B330A">
            <w:pPr>
              <w:pStyle w:val="TAL"/>
              <w:snapToGrid w:val="0"/>
            </w:pPr>
            <w:r>
              <w:t>Table 7.1.1.1.30.3.3-4</w:t>
            </w:r>
          </w:p>
        </w:tc>
        <w:tc>
          <w:tcPr>
            <w:tcW w:w="1245" w:type="dxa"/>
            <w:tcBorders>
              <w:top w:val="single" w:sz="4" w:space="0" w:color="auto"/>
              <w:left w:val="single" w:sz="4" w:space="0" w:color="auto"/>
              <w:bottom w:val="single" w:sz="4" w:space="0" w:color="auto"/>
              <w:right w:val="single" w:sz="4" w:space="0" w:color="auto"/>
            </w:tcBorders>
          </w:tcPr>
          <w:p w14:paraId="510EFE6C" w14:textId="77777777" w:rsidR="00843E8D" w:rsidRDefault="00843E8D" w:rsidP="009B330A">
            <w:pPr>
              <w:pStyle w:val="TAL"/>
              <w:snapToGrid w:val="0"/>
            </w:pPr>
          </w:p>
        </w:tc>
      </w:tr>
      <w:tr w:rsidR="00843E8D" w14:paraId="6B078BD2" w14:textId="77777777" w:rsidTr="009B330A">
        <w:tc>
          <w:tcPr>
            <w:tcW w:w="4644" w:type="dxa"/>
            <w:tcBorders>
              <w:top w:val="single" w:sz="4" w:space="0" w:color="auto"/>
              <w:left w:val="single" w:sz="4" w:space="0" w:color="auto"/>
              <w:bottom w:val="single" w:sz="4" w:space="0" w:color="auto"/>
              <w:right w:val="single" w:sz="4" w:space="0" w:color="auto"/>
            </w:tcBorders>
          </w:tcPr>
          <w:p w14:paraId="7D097463"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6EC30807"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B17DD5E"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D943D7B" w14:textId="77777777" w:rsidR="00843E8D" w:rsidRDefault="00843E8D" w:rsidP="009B330A">
            <w:pPr>
              <w:pStyle w:val="TAL"/>
              <w:snapToGrid w:val="0"/>
            </w:pPr>
          </w:p>
        </w:tc>
      </w:tr>
      <w:tr w:rsidR="00843E8D" w14:paraId="6E76313C" w14:textId="77777777" w:rsidTr="009B330A">
        <w:tc>
          <w:tcPr>
            <w:tcW w:w="4644" w:type="dxa"/>
            <w:tcBorders>
              <w:top w:val="single" w:sz="4" w:space="0" w:color="auto"/>
              <w:left w:val="single" w:sz="4" w:space="0" w:color="auto"/>
              <w:bottom w:val="single" w:sz="4" w:space="0" w:color="auto"/>
              <w:right w:val="single" w:sz="4" w:space="0" w:color="auto"/>
            </w:tcBorders>
          </w:tcPr>
          <w:p w14:paraId="1B8BE61C"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61078C86"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79A6CE0A"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F3B3BEA" w14:textId="77777777" w:rsidR="00843E8D" w:rsidRDefault="00843E8D" w:rsidP="009B330A">
            <w:pPr>
              <w:pStyle w:val="TAL"/>
              <w:snapToGrid w:val="0"/>
            </w:pPr>
          </w:p>
        </w:tc>
      </w:tr>
      <w:tr w:rsidR="00843E8D" w14:paraId="6CE4D79B" w14:textId="77777777" w:rsidTr="009B330A">
        <w:tc>
          <w:tcPr>
            <w:tcW w:w="4644" w:type="dxa"/>
            <w:tcBorders>
              <w:top w:val="single" w:sz="4" w:space="0" w:color="auto"/>
              <w:left w:val="single" w:sz="4" w:space="0" w:color="auto"/>
              <w:bottom w:val="single" w:sz="4" w:space="0" w:color="auto"/>
              <w:right w:val="single" w:sz="4" w:space="0" w:color="auto"/>
            </w:tcBorders>
          </w:tcPr>
          <w:p w14:paraId="474BB199"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3DE91C84"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2F7B6F1"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431FDDC" w14:textId="77777777" w:rsidR="00843E8D" w:rsidRDefault="00843E8D" w:rsidP="009B330A">
            <w:pPr>
              <w:pStyle w:val="TAL"/>
              <w:snapToGrid w:val="0"/>
            </w:pPr>
          </w:p>
        </w:tc>
      </w:tr>
      <w:tr w:rsidR="00843E8D" w14:paraId="7EE4FEB6" w14:textId="77777777" w:rsidTr="009B330A">
        <w:tc>
          <w:tcPr>
            <w:tcW w:w="4644" w:type="dxa"/>
            <w:tcBorders>
              <w:top w:val="single" w:sz="4" w:space="0" w:color="auto"/>
              <w:left w:val="single" w:sz="4" w:space="0" w:color="auto"/>
              <w:bottom w:val="single" w:sz="4" w:space="0" w:color="auto"/>
              <w:right w:val="single" w:sz="4" w:space="0" w:color="auto"/>
            </w:tcBorders>
          </w:tcPr>
          <w:p w14:paraId="22304AB9" w14:textId="77777777" w:rsidR="00843E8D" w:rsidRDefault="00843E8D" w:rsidP="009B330A">
            <w:pPr>
              <w:pStyle w:val="TAL"/>
              <w:snapToGrid w:val="0"/>
            </w:pPr>
            <w:r>
              <w:t xml:space="preserve">  measIdToAddModList</w:t>
            </w:r>
            <w:r>
              <w:rPr>
                <w:snapToGrid w:val="0"/>
              </w:rPr>
              <w:t xml:space="preserve"> SEQUENCE</w:t>
            </w:r>
            <w:r>
              <w:t xml:space="preserve"> </w:t>
            </w:r>
            <w:r>
              <w:rPr>
                <w:snapToGrid w:val="0"/>
              </w:rPr>
              <w:t xml:space="preserve">(SIZE (1..maxNrofMeasId)) OF </w:t>
            </w:r>
            <w:r>
              <w:t>MeasIdToAddMod</w:t>
            </w:r>
            <w:r>
              <w:rPr>
                <w:snapToGrid w:val="0"/>
              </w:rPr>
              <w:t xml:space="preserve"> </w:t>
            </w:r>
            <w:r>
              <w:t>{</w:t>
            </w:r>
          </w:p>
        </w:tc>
        <w:tc>
          <w:tcPr>
            <w:tcW w:w="2268" w:type="dxa"/>
            <w:tcBorders>
              <w:top w:val="single" w:sz="4" w:space="0" w:color="auto"/>
              <w:left w:val="single" w:sz="4" w:space="0" w:color="auto"/>
              <w:bottom w:val="single" w:sz="4" w:space="0" w:color="auto"/>
              <w:right w:val="single" w:sz="4" w:space="0" w:color="auto"/>
            </w:tcBorders>
          </w:tcPr>
          <w:p w14:paraId="31AF66F6" w14:textId="77777777" w:rsidR="00843E8D" w:rsidRDefault="00843E8D" w:rsidP="009B330A">
            <w:pPr>
              <w:pStyle w:val="TAL"/>
              <w:snapToGrid w:val="0"/>
            </w:pPr>
            <w:r>
              <w:t>1 entry</w:t>
            </w:r>
          </w:p>
        </w:tc>
        <w:tc>
          <w:tcPr>
            <w:tcW w:w="1590" w:type="dxa"/>
            <w:tcBorders>
              <w:top w:val="single" w:sz="4" w:space="0" w:color="auto"/>
              <w:left w:val="single" w:sz="4" w:space="0" w:color="auto"/>
              <w:bottom w:val="single" w:sz="4" w:space="0" w:color="auto"/>
              <w:right w:val="single" w:sz="4" w:space="0" w:color="auto"/>
            </w:tcBorders>
          </w:tcPr>
          <w:p w14:paraId="310DB759"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63F8BD9" w14:textId="77777777" w:rsidR="00843E8D" w:rsidRDefault="00843E8D" w:rsidP="009B330A">
            <w:pPr>
              <w:pStyle w:val="TAL"/>
              <w:snapToGrid w:val="0"/>
            </w:pPr>
          </w:p>
        </w:tc>
      </w:tr>
      <w:tr w:rsidR="00843E8D" w14:paraId="7C650F2E" w14:textId="77777777" w:rsidTr="009B330A">
        <w:tc>
          <w:tcPr>
            <w:tcW w:w="4644" w:type="dxa"/>
            <w:tcBorders>
              <w:top w:val="single" w:sz="4" w:space="0" w:color="auto"/>
              <w:left w:val="single" w:sz="4" w:space="0" w:color="auto"/>
              <w:bottom w:val="single" w:sz="4" w:space="0" w:color="auto"/>
              <w:right w:val="single" w:sz="4" w:space="0" w:color="auto"/>
            </w:tcBorders>
          </w:tcPr>
          <w:p w14:paraId="320C8820" w14:textId="77777777" w:rsidR="00843E8D" w:rsidRDefault="00843E8D" w:rsidP="009B330A">
            <w:pPr>
              <w:pStyle w:val="TAL"/>
              <w:snapToGrid w:val="0"/>
            </w:pPr>
            <w:r>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25CEFEC8"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110F941" w14:textId="77777777" w:rsidR="00843E8D" w:rsidRDefault="00843E8D" w:rsidP="009B330A">
            <w:pPr>
              <w:pStyle w:val="TAL"/>
              <w:snapToGrid w:val="0"/>
            </w:pPr>
            <w:r>
              <w:t>entry 1</w:t>
            </w:r>
          </w:p>
        </w:tc>
        <w:tc>
          <w:tcPr>
            <w:tcW w:w="1245" w:type="dxa"/>
            <w:tcBorders>
              <w:top w:val="single" w:sz="4" w:space="0" w:color="auto"/>
              <w:left w:val="single" w:sz="4" w:space="0" w:color="auto"/>
              <w:bottom w:val="single" w:sz="4" w:space="0" w:color="auto"/>
              <w:right w:val="single" w:sz="4" w:space="0" w:color="auto"/>
            </w:tcBorders>
          </w:tcPr>
          <w:p w14:paraId="5336E7BD" w14:textId="77777777" w:rsidR="00843E8D" w:rsidRDefault="00843E8D" w:rsidP="009B330A">
            <w:pPr>
              <w:pStyle w:val="TAL"/>
              <w:snapToGrid w:val="0"/>
            </w:pPr>
          </w:p>
        </w:tc>
      </w:tr>
      <w:tr w:rsidR="00843E8D" w14:paraId="5C2A0417" w14:textId="77777777" w:rsidTr="009B330A">
        <w:tc>
          <w:tcPr>
            <w:tcW w:w="4644" w:type="dxa"/>
            <w:tcBorders>
              <w:top w:val="single" w:sz="4" w:space="0" w:color="auto"/>
              <w:left w:val="single" w:sz="4" w:space="0" w:color="auto"/>
              <w:bottom w:val="single" w:sz="4" w:space="0" w:color="auto"/>
              <w:right w:val="single" w:sz="4" w:space="0" w:color="auto"/>
            </w:tcBorders>
          </w:tcPr>
          <w:p w14:paraId="4C044987" w14:textId="77777777" w:rsidR="00843E8D" w:rsidRDefault="00843E8D" w:rsidP="009B330A">
            <w:pPr>
              <w:pStyle w:val="TAL"/>
              <w:snapToGrid w:val="0"/>
            </w:pPr>
            <w:r>
              <w:t xml:space="preserve">      measId</w:t>
            </w:r>
          </w:p>
        </w:tc>
        <w:tc>
          <w:tcPr>
            <w:tcW w:w="2268" w:type="dxa"/>
            <w:tcBorders>
              <w:top w:val="single" w:sz="4" w:space="0" w:color="auto"/>
              <w:left w:val="single" w:sz="4" w:space="0" w:color="auto"/>
              <w:bottom w:val="single" w:sz="4" w:space="0" w:color="auto"/>
              <w:right w:val="single" w:sz="4" w:space="0" w:color="auto"/>
            </w:tcBorders>
          </w:tcPr>
          <w:p w14:paraId="5B859695" w14:textId="77777777" w:rsidR="00843E8D" w:rsidRDefault="00843E8D" w:rsidP="009B330A">
            <w:pPr>
              <w:pStyle w:val="TAL"/>
              <w:snapToGrid w:val="0"/>
            </w:pPr>
            <w:r>
              <w:t>1</w:t>
            </w:r>
          </w:p>
        </w:tc>
        <w:tc>
          <w:tcPr>
            <w:tcW w:w="1590" w:type="dxa"/>
            <w:tcBorders>
              <w:top w:val="single" w:sz="4" w:space="0" w:color="auto"/>
              <w:left w:val="single" w:sz="4" w:space="0" w:color="auto"/>
              <w:bottom w:val="single" w:sz="4" w:space="0" w:color="auto"/>
              <w:right w:val="single" w:sz="4" w:space="0" w:color="auto"/>
            </w:tcBorders>
          </w:tcPr>
          <w:p w14:paraId="2EEECA77"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9DA0622" w14:textId="77777777" w:rsidR="00843E8D" w:rsidRDefault="00843E8D" w:rsidP="009B330A">
            <w:pPr>
              <w:pStyle w:val="TAL"/>
              <w:snapToGrid w:val="0"/>
            </w:pPr>
          </w:p>
        </w:tc>
      </w:tr>
      <w:tr w:rsidR="00843E8D" w14:paraId="6481BC73" w14:textId="77777777" w:rsidTr="009B330A">
        <w:tc>
          <w:tcPr>
            <w:tcW w:w="4644" w:type="dxa"/>
            <w:tcBorders>
              <w:top w:val="single" w:sz="4" w:space="0" w:color="auto"/>
              <w:left w:val="single" w:sz="4" w:space="0" w:color="auto"/>
              <w:bottom w:val="single" w:sz="4" w:space="0" w:color="auto"/>
              <w:right w:val="single" w:sz="4" w:space="0" w:color="auto"/>
            </w:tcBorders>
          </w:tcPr>
          <w:p w14:paraId="52EBD9F8" w14:textId="77777777" w:rsidR="00843E8D" w:rsidRDefault="00843E8D" w:rsidP="009B330A">
            <w:pPr>
              <w:pStyle w:val="TAL"/>
              <w:snapToGrid w:val="0"/>
            </w:pPr>
            <w:r>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3D15E359" w14:textId="77777777" w:rsidR="00843E8D" w:rsidRDefault="00843E8D" w:rsidP="009B330A">
            <w:pPr>
              <w:pStyle w:val="TAL"/>
              <w:snapToGrid w:val="0"/>
            </w:pPr>
            <w:r>
              <w:t>1</w:t>
            </w:r>
          </w:p>
        </w:tc>
        <w:tc>
          <w:tcPr>
            <w:tcW w:w="1590" w:type="dxa"/>
            <w:tcBorders>
              <w:top w:val="single" w:sz="4" w:space="0" w:color="auto"/>
              <w:left w:val="single" w:sz="4" w:space="0" w:color="auto"/>
              <w:bottom w:val="single" w:sz="4" w:space="0" w:color="auto"/>
              <w:right w:val="single" w:sz="4" w:space="0" w:color="auto"/>
            </w:tcBorders>
          </w:tcPr>
          <w:p w14:paraId="0BBFA886"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2B0D254" w14:textId="77777777" w:rsidR="00843E8D" w:rsidRDefault="00843E8D" w:rsidP="009B330A">
            <w:pPr>
              <w:pStyle w:val="TAL"/>
              <w:snapToGrid w:val="0"/>
            </w:pPr>
          </w:p>
        </w:tc>
      </w:tr>
      <w:tr w:rsidR="00843E8D" w14:paraId="5E59A0A1" w14:textId="77777777" w:rsidTr="009B330A">
        <w:tc>
          <w:tcPr>
            <w:tcW w:w="4644" w:type="dxa"/>
            <w:tcBorders>
              <w:top w:val="single" w:sz="4" w:space="0" w:color="auto"/>
              <w:left w:val="single" w:sz="4" w:space="0" w:color="auto"/>
              <w:bottom w:val="single" w:sz="4" w:space="0" w:color="auto"/>
              <w:right w:val="single" w:sz="4" w:space="0" w:color="auto"/>
            </w:tcBorders>
          </w:tcPr>
          <w:p w14:paraId="6027831C" w14:textId="77777777" w:rsidR="00843E8D" w:rsidRDefault="00843E8D" w:rsidP="009B330A">
            <w:pPr>
              <w:pStyle w:val="TAL"/>
              <w:snapToGrid w:val="0"/>
            </w:pPr>
            <w:r>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66DDA242" w14:textId="77777777" w:rsidR="00843E8D" w:rsidRDefault="00843E8D" w:rsidP="009B330A">
            <w:pPr>
              <w:pStyle w:val="TAL"/>
              <w:snapToGrid w:val="0"/>
            </w:pPr>
            <w:r>
              <w:t>1</w:t>
            </w:r>
          </w:p>
        </w:tc>
        <w:tc>
          <w:tcPr>
            <w:tcW w:w="1590" w:type="dxa"/>
            <w:tcBorders>
              <w:top w:val="single" w:sz="4" w:space="0" w:color="auto"/>
              <w:left w:val="single" w:sz="4" w:space="0" w:color="auto"/>
              <w:bottom w:val="single" w:sz="4" w:space="0" w:color="auto"/>
              <w:right w:val="single" w:sz="4" w:space="0" w:color="auto"/>
            </w:tcBorders>
          </w:tcPr>
          <w:p w14:paraId="5FA6BD0E"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AAF9E53" w14:textId="77777777" w:rsidR="00843E8D" w:rsidRDefault="00843E8D" w:rsidP="009B330A">
            <w:pPr>
              <w:pStyle w:val="TAL"/>
              <w:snapToGrid w:val="0"/>
            </w:pPr>
          </w:p>
        </w:tc>
      </w:tr>
      <w:tr w:rsidR="00843E8D" w14:paraId="3662D755" w14:textId="77777777" w:rsidTr="009B330A">
        <w:tc>
          <w:tcPr>
            <w:tcW w:w="4644" w:type="dxa"/>
            <w:tcBorders>
              <w:top w:val="single" w:sz="4" w:space="0" w:color="auto"/>
              <w:left w:val="single" w:sz="4" w:space="0" w:color="auto"/>
              <w:bottom w:val="single" w:sz="4" w:space="0" w:color="auto"/>
              <w:right w:val="single" w:sz="4" w:space="0" w:color="auto"/>
            </w:tcBorders>
          </w:tcPr>
          <w:p w14:paraId="2F742F75"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174D75B8"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1A9E1FF"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D4FB86C" w14:textId="77777777" w:rsidR="00843E8D" w:rsidRDefault="00843E8D" w:rsidP="009B330A">
            <w:pPr>
              <w:pStyle w:val="TAL"/>
              <w:snapToGrid w:val="0"/>
            </w:pPr>
          </w:p>
        </w:tc>
      </w:tr>
      <w:tr w:rsidR="00843E8D" w14:paraId="5E2C4DC1" w14:textId="77777777" w:rsidTr="009B330A">
        <w:tc>
          <w:tcPr>
            <w:tcW w:w="4644" w:type="dxa"/>
            <w:tcBorders>
              <w:top w:val="single" w:sz="4" w:space="0" w:color="auto"/>
              <w:left w:val="single" w:sz="4" w:space="0" w:color="auto"/>
              <w:bottom w:val="single" w:sz="4" w:space="0" w:color="auto"/>
              <w:right w:val="single" w:sz="4" w:space="0" w:color="auto"/>
            </w:tcBorders>
          </w:tcPr>
          <w:p w14:paraId="08EBB864"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560D8601"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5FDABE9C"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5CF563D" w14:textId="77777777" w:rsidR="00843E8D" w:rsidRDefault="00843E8D" w:rsidP="009B330A">
            <w:pPr>
              <w:pStyle w:val="TAL"/>
              <w:snapToGrid w:val="0"/>
            </w:pPr>
          </w:p>
        </w:tc>
      </w:tr>
      <w:tr w:rsidR="00843E8D" w14:paraId="570B71D4" w14:textId="77777777" w:rsidTr="009B330A">
        <w:tc>
          <w:tcPr>
            <w:tcW w:w="4644" w:type="dxa"/>
            <w:tcBorders>
              <w:top w:val="single" w:sz="4" w:space="0" w:color="auto"/>
              <w:left w:val="single" w:sz="4" w:space="0" w:color="auto"/>
              <w:bottom w:val="single" w:sz="4" w:space="0" w:color="auto"/>
              <w:right w:val="single" w:sz="4" w:space="0" w:color="auto"/>
            </w:tcBorders>
          </w:tcPr>
          <w:p w14:paraId="64AFDF05" w14:textId="77777777" w:rsidR="00843E8D" w:rsidRDefault="00843E8D" w:rsidP="009B330A">
            <w:pPr>
              <w:pStyle w:val="TAL"/>
              <w:snapToGrid w:val="0"/>
            </w:pPr>
            <w:r>
              <w:t>}</w:t>
            </w:r>
          </w:p>
        </w:tc>
        <w:tc>
          <w:tcPr>
            <w:tcW w:w="2268" w:type="dxa"/>
            <w:tcBorders>
              <w:top w:val="single" w:sz="4" w:space="0" w:color="auto"/>
              <w:left w:val="single" w:sz="4" w:space="0" w:color="auto"/>
              <w:bottom w:val="single" w:sz="4" w:space="0" w:color="auto"/>
              <w:right w:val="single" w:sz="4" w:space="0" w:color="auto"/>
            </w:tcBorders>
          </w:tcPr>
          <w:p w14:paraId="4A0BB0F6"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D90A7A8"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17CAD26" w14:textId="77777777" w:rsidR="00843E8D" w:rsidRDefault="00843E8D" w:rsidP="009B330A">
            <w:pPr>
              <w:pStyle w:val="TAL"/>
              <w:snapToGrid w:val="0"/>
            </w:pPr>
          </w:p>
        </w:tc>
      </w:tr>
    </w:tbl>
    <w:p w14:paraId="6D1AC8ED" w14:textId="77777777" w:rsidR="00843E8D" w:rsidRDefault="00843E8D" w:rsidP="00843E8D"/>
    <w:p w14:paraId="379B100E" w14:textId="77777777" w:rsidR="00843E8D" w:rsidRDefault="00843E8D" w:rsidP="00843E8D">
      <w:pPr>
        <w:pStyle w:val="TH"/>
      </w:pPr>
      <w:r>
        <w:t xml:space="preserve">Table 7.1.1.1.30.3.3-3: </w:t>
      </w:r>
      <w:r>
        <w:rPr>
          <w:i/>
        </w:rPr>
        <w:t>MeasObjectNR</w:t>
      </w:r>
      <w:r>
        <w:t xml:space="preserve"> (Table 7.1.1.1.30.3.3-2)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43E8D" w14:paraId="3725FD4B" w14:textId="77777777" w:rsidTr="009B330A">
        <w:tc>
          <w:tcPr>
            <w:tcW w:w="9747" w:type="dxa"/>
            <w:gridSpan w:val="4"/>
            <w:tcBorders>
              <w:top w:val="single" w:sz="4" w:space="0" w:color="auto"/>
              <w:left w:val="single" w:sz="4" w:space="0" w:color="auto"/>
              <w:bottom w:val="single" w:sz="4" w:space="0" w:color="auto"/>
              <w:right w:val="single" w:sz="4" w:space="0" w:color="auto"/>
            </w:tcBorders>
          </w:tcPr>
          <w:p w14:paraId="52C3A88D" w14:textId="77777777" w:rsidR="00843E8D" w:rsidRDefault="00843E8D" w:rsidP="009B330A">
            <w:pPr>
              <w:pStyle w:val="TAH"/>
              <w:jc w:val="left"/>
              <w:rPr>
                <w:b w:val="0"/>
              </w:rPr>
            </w:pPr>
            <w:r>
              <w:rPr>
                <w:b w:val="0"/>
              </w:rPr>
              <w:t>Derivation Path: TS 38.508-1 [4], Table 4.6.3-76</w:t>
            </w:r>
          </w:p>
        </w:tc>
      </w:tr>
      <w:tr w:rsidR="00843E8D" w14:paraId="33EA6B06" w14:textId="77777777" w:rsidTr="009B330A">
        <w:tc>
          <w:tcPr>
            <w:tcW w:w="4535" w:type="dxa"/>
            <w:tcBorders>
              <w:top w:val="single" w:sz="4" w:space="0" w:color="auto"/>
              <w:left w:val="single" w:sz="4" w:space="0" w:color="auto"/>
              <w:bottom w:val="single" w:sz="4" w:space="0" w:color="auto"/>
              <w:right w:val="single" w:sz="4" w:space="0" w:color="auto"/>
            </w:tcBorders>
          </w:tcPr>
          <w:p w14:paraId="4772F871" w14:textId="77777777" w:rsidR="00843E8D" w:rsidRDefault="00843E8D" w:rsidP="009B330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tcPr>
          <w:p w14:paraId="20B1EADC" w14:textId="77777777" w:rsidR="00843E8D" w:rsidRDefault="00843E8D" w:rsidP="009B330A">
            <w:pPr>
              <w:pStyle w:val="TAH"/>
            </w:pPr>
            <w:r>
              <w:t>Value/remark</w:t>
            </w:r>
          </w:p>
        </w:tc>
        <w:tc>
          <w:tcPr>
            <w:tcW w:w="1700" w:type="dxa"/>
            <w:tcBorders>
              <w:top w:val="single" w:sz="4" w:space="0" w:color="auto"/>
              <w:left w:val="single" w:sz="4" w:space="0" w:color="auto"/>
              <w:bottom w:val="single" w:sz="4" w:space="0" w:color="auto"/>
              <w:right w:val="single" w:sz="4" w:space="0" w:color="auto"/>
            </w:tcBorders>
          </w:tcPr>
          <w:p w14:paraId="648BAB4C" w14:textId="77777777" w:rsidR="00843E8D" w:rsidRDefault="00843E8D" w:rsidP="009B330A">
            <w:pPr>
              <w:pStyle w:val="TAH"/>
            </w:pPr>
            <w:r>
              <w:t>Comment</w:t>
            </w:r>
          </w:p>
        </w:tc>
        <w:tc>
          <w:tcPr>
            <w:tcW w:w="1245" w:type="dxa"/>
            <w:tcBorders>
              <w:top w:val="single" w:sz="4" w:space="0" w:color="auto"/>
              <w:left w:val="single" w:sz="4" w:space="0" w:color="auto"/>
              <w:bottom w:val="single" w:sz="4" w:space="0" w:color="auto"/>
              <w:right w:val="single" w:sz="4" w:space="0" w:color="auto"/>
            </w:tcBorders>
          </w:tcPr>
          <w:p w14:paraId="5D377759" w14:textId="77777777" w:rsidR="00843E8D" w:rsidRDefault="00843E8D" w:rsidP="009B330A">
            <w:pPr>
              <w:pStyle w:val="TAH"/>
            </w:pPr>
            <w:r>
              <w:t>Condition</w:t>
            </w:r>
          </w:p>
        </w:tc>
      </w:tr>
      <w:tr w:rsidR="00843E8D" w14:paraId="0730F6EE" w14:textId="77777777" w:rsidTr="009B330A">
        <w:tc>
          <w:tcPr>
            <w:tcW w:w="4535" w:type="dxa"/>
            <w:tcBorders>
              <w:top w:val="single" w:sz="4" w:space="0" w:color="auto"/>
              <w:left w:val="single" w:sz="4" w:space="0" w:color="auto"/>
              <w:bottom w:val="single" w:sz="4" w:space="0" w:color="auto"/>
              <w:right w:val="single" w:sz="4" w:space="0" w:color="auto"/>
            </w:tcBorders>
          </w:tcPr>
          <w:p w14:paraId="431888EA" w14:textId="77777777" w:rsidR="00843E8D" w:rsidRDefault="00843E8D" w:rsidP="009B330A">
            <w:pPr>
              <w:pStyle w:val="TAL"/>
            </w:pPr>
            <w:r>
              <w:t xml:space="preserve">MeasObjectNR::=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1F495AA4" w14:textId="77777777" w:rsidR="00843E8D" w:rsidRDefault="00843E8D"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5C27130D" w14:textId="77777777" w:rsidR="00843E8D" w:rsidRDefault="00843E8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6212D2E1" w14:textId="77777777" w:rsidR="00843E8D" w:rsidRDefault="00843E8D" w:rsidP="009B330A">
            <w:pPr>
              <w:pStyle w:val="TAL"/>
            </w:pPr>
          </w:p>
        </w:tc>
      </w:tr>
      <w:tr w:rsidR="00843E8D" w14:paraId="4FCD0586" w14:textId="77777777" w:rsidTr="009B330A">
        <w:tc>
          <w:tcPr>
            <w:tcW w:w="4535" w:type="dxa"/>
            <w:tcBorders>
              <w:top w:val="single" w:sz="4" w:space="0" w:color="auto"/>
              <w:left w:val="single" w:sz="4" w:space="0" w:color="auto"/>
              <w:bottom w:val="single" w:sz="4" w:space="0" w:color="auto"/>
              <w:right w:val="single" w:sz="4" w:space="0" w:color="auto"/>
            </w:tcBorders>
          </w:tcPr>
          <w:p w14:paraId="7C7DBF3B" w14:textId="77777777" w:rsidR="00843E8D" w:rsidRDefault="00843E8D" w:rsidP="009B330A">
            <w:pPr>
              <w:pStyle w:val="TAL"/>
            </w:pPr>
            <w:r>
              <w:t xml:space="preserve">  ssbFrequency</w:t>
            </w:r>
          </w:p>
        </w:tc>
        <w:tc>
          <w:tcPr>
            <w:tcW w:w="2267" w:type="dxa"/>
            <w:tcBorders>
              <w:top w:val="single" w:sz="4" w:space="0" w:color="auto"/>
              <w:left w:val="single" w:sz="4" w:space="0" w:color="auto"/>
              <w:bottom w:val="single" w:sz="4" w:space="0" w:color="auto"/>
              <w:right w:val="single" w:sz="4" w:space="0" w:color="auto"/>
            </w:tcBorders>
          </w:tcPr>
          <w:p w14:paraId="7F1E322A" w14:textId="77777777" w:rsidR="00843E8D" w:rsidRDefault="00843E8D" w:rsidP="009B330A">
            <w:pPr>
              <w:pStyle w:val="TAL"/>
            </w:pPr>
            <w:r>
              <w:t>ARFCN-ValueNR for SSB of NR Cell 1</w:t>
            </w:r>
          </w:p>
        </w:tc>
        <w:tc>
          <w:tcPr>
            <w:tcW w:w="1700" w:type="dxa"/>
            <w:tcBorders>
              <w:top w:val="single" w:sz="4" w:space="0" w:color="auto"/>
              <w:left w:val="single" w:sz="4" w:space="0" w:color="auto"/>
              <w:bottom w:val="single" w:sz="4" w:space="0" w:color="auto"/>
              <w:right w:val="single" w:sz="4" w:space="0" w:color="auto"/>
            </w:tcBorders>
          </w:tcPr>
          <w:p w14:paraId="44777FA7" w14:textId="77777777" w:rsidR="00843E8D" w:rsidRDefault="00843E8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3768F007" w14:textId="77777777" w:rsidR="00843E8D" w:rsidRDefault="00843E8D" w:rsidP="009B330A">
            <w:pPr>
              <w:pStyle w:val="TAL"/>
            </w:pPr>
          </w:p>
        </w:tc>
      </w:tr>
      <w:tr w:rsidR="00843E8D" w14:paraId="5164D7C8" w14:textId="77777777" w:rsidTr="009B330A">
        <w:tc>
          <w:tcPr>
            <w:tcW w:w="4535" w:type="dxa"/>
            <w:tcBorders>
              <w:top w:val="single" w:sz="4" w:space="0" w:color="auto"/>
              <w:left w:val="single" w:sz="4" w:space="0" w:color="auto"/>
              <w:bottom w:val="single" w:sz="4" w:space="0" w:color="auto"/>
              <w:right w:val="single" w:sz="4" w:space="0" w:color="auto"/>
            </w:tcBorders>
          </w:tcPr>
          <w:p w14:paraId="0759BC60" w14:textId="77777777" w:rsidR="00843E8D" w:rsidRDefault="00843E8D" w:rsidP="009B330A">
            <w:pPr>
              <w:pStyle w:val="TAL"/>
            </w:pPr>
            <w:r>
              <w:t xml:space="preserve">  absThreshSS-BlocksConsolidation </w:t>
            </w:r>
          </w:p>
        </w:tc>
        <w:tc>
          <w:tcPr>
            <w:tcW w:w="2267" w:type="dxa"/>
            <w:tcBorders>
              <w:top w:val="single" w:sz="4" w:space="0" w:color="auto"/>
              <w:left w:val="single" w:sz="4" w:space="0" w:color="auto"/>
              <w:bottom w:val="single" w:sz="4" w:space="0" w:color="auto"/>
              <w:right w:val="single" w:sz="4" w:space="0" w:color="auto"/>
            </w:tcBorders>
          </w:tcPr>
          <w:p w14:paraId="189C686C" w14:textId="77777777" w:rsidR="00843E8D" w:rsidRDefault="00843E8D" w:rsidP="009B330A">
            <w:pPr>
              <w:pStyle w:val="TAL"/>
              <w:rPr>
                <w:rFonts w:eastAsia="MS Mincho"/>
              </w:rPr>
            </w:pPr>
            <w:r>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435EBDE4" w14:textId="77777777" w:rsidR="00843E8D" w:rsidRDefault="00843E8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24A7B8AF" w14:textId="77777777" w:rsidR="00843E8D" w:rsidRDefault="00843E8D" w:rsidP="009B330A">
            <w:pPr>
              <w:pStyle w:val="TAL"/>
            </w:pPr>
          </w:p>
        </w:tc>
      </w:tr>
      <w:tr w:rsidR="00843E8D" w14:paraId="280F44A7" w14:textId="77777777" w:rsidTr="009B330A">
        <w:tc>
          <w:tcPr>
            <w:tcW w:w="4535" w:type="dxa"/>
            <w:tcBorders>
              <w:top w:val="single" w:sz="4" w:space="0" w:color="auto"/>
              <w:left w:val="single" w:sz="4" w:space="0" w:color="auto"/>
              <w:bottom w:val="single" w:sz="4" w:space="0" w:color="auto"/>
              <w:right w:val="single" w:sz="4" w:space="0" w:color="auto"/>
            </w:tcBorders>
          </w:tcPr>
          <w:p w14:paraId="24B6F511" w14:textId="77777777" w:rsidR="00843E8D" w:rsidRDefault="00843E8D" w:rsidP="009B330A">
            <w:pPr>
              <w:pStyle w:val="TAL"/>
            </w:pPr>
            <w:r>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19E445C0" w14:textId="77777777" w:rsidR="00843E8D" w:rsidRDefault="00843E8D" w:rsidP="009B330A">
            <w:pPr>
              <w:pStyle w:val="TAL"/>
            </w:pPr>
            <w:r>
              <w:t>Not present</w:t>
            </w:r>
          </w:p>
        </w:tc>
        <w:tc>
          <w:tcPr>
            <w:tcW w:w="1700" w:type="dxa"/>
            <w:tcBorders>
              <w:top w:val="single" w:sz="4" w:space="0" w:color="auto"/>
              <w:left w:val="single" w:sz="4" w:space="0" w:color="auto"/>
              <w:bottom w:val="single" w:sz="4" w:space="0" w:color="auto"/>
              <w:right w:val="single" w:sz="4" w:space="0" w:color="auto"/>
            </w:tcBorders>
          </w:tcPr>
          <w:p w14:paraId="65548F8B" w14:textId="77777777" w:rsidR="00843E8D" w:rsidRDefault="00843E8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7813BB8F" w14:textId="77777777" w:rsidR="00843E8D" w:rsidRDefault="00843E8D" w:rsidP="009B330A">
            <w:pPr>
              <w:pStyle w:val="TAL"/>
            </w:pPr>
          </w:p>
        </w:tc>
      </w:tr>
      <w:tr w:rsidR="00843E8D" w14:paraId="556D337C" w14:textId="77777777" w:rsidTr="009B330A">
        <w:tc>
          <w:tcPr>
            <w:tcW w:w="4535" w:type="dxa"/>
            <w:tcBorders>
              <w:top w:val="single" w:sz="4" w:space="0" w:color="auto"/>
              <w:left w:val="single" w:sz="4" w:space="0" w:color="auto"/>
              <w:bottom w:val="single" w:sz="4" w:space="0" w:color="auto"/>
              <w:right w:val="single" w:sz="4" w:space="0" w:color="auto"/>
            </w:tcBorders>
          </w:tcPr>
          <w:p w14:paraId="6CC97D21" w14:textId="77777777" w:rsidR="00843E8D" w:rsidRDefault="00843E8D" w:rsidP="009B330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08D23940" w14:textId="77777777" w:rsidR="00843E8D" w:rsidRDefault="00843E8D"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03EB1336" w14:textId="77777777" w:rsidR="00843E8D" w:rsidRDefault="00843E8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6C4CB29D" w14:textId="77777777" w:rsidR="00843E8D" w:rsidRDefault="00843E8D" w:rsidP="009B330A">
            <w:pPr>
              <w:pStyle w:val="TAL"/>
            </w:pPr>
          </w:p>
        </w:tc>
      </w:tr>
    </w:tbl>
    <w:p w14:paraId="595CFF07" w14:textId="77777777" w:rsidR="00843E8D" w:rsidRDefault="00843E8D" w:rsidP="00843E8D"/>
    <w:p w14:paraId="5FB0875B" w14:textId="77777777" w:rsidR="00843E8D" w:rsidRDefault="00843E8D" w:rsidP="00843E8D">
      <w:pPr>
        <w:pStyle w:val="TH"/>
        <w:rPr>
          <w:lang w:eastAsia="zh-CN"/>
        </w:rPr>
      </w:pPr>
      <w:r>
        <w:lastRenderedPageBreak/>
        <w:t xml:space="preserve">Table 7.1.1.1.30.3.3-4: </w:t>
      </w:r>
      <w:r>
        <w:rPr>
          <w:i/>
        </w:rPr>
        <w:t>ReportConfigNR-EventA3</w:t>
      </w:r>
      <w:r>
        <w:t xml:space="preserve"> (Table 7.1.1.1.30.3.3-2)</w:t>
      </w:r>
    </w:p>
    <w:tbl>
      <w:tblPr>
        <w:tblW w:w="97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2267"/>
        <w:gridCol w:w="1700"/>
        <w:gridCol w:w="1245"/>
      </w:tblGrid>
      <w:tr w:rsidR="00843E8D" w14:paraId="158E99C6" w14:textId="77777777" w:rsidTr="009B330A">
        <w:tc>
          <w:tcPr>
            <w:tcW w:w="9747" w:type="dxa"/>
            <w:gridSpan w:val="4"/>
            <w:tcBorders>
              <w:top w:val="single" w:sz="4" w:space="0" w:color="000000"/>
              <w:left w:val="single" w:sz="4" w:space="0" w:color="000000"/>
              <w:bottom w:val="single" w:sz="4" w:space="0" w:color="000000"/>
              <w:right w:val="single" w:sz="4" w:space="0" w:color="000000"/>
            </w:tcBorders>
          </w:tcPr>
          <w:p w14:paraId="1245A9C5" w14:textId="77777777" w:rsidR="00843E8D" w:rsidRDefault="00843E8D" w:rsidP="009B330A">
            <w:pPr>
              <w:pStyle w:val="TAL"/>
              <w:snapToGrid w:val="0"/>
              <w:rPr>
                <w:lang w:eastAsia="ko-KR"/>
              </w:rPr>
            </w:pPr>
            <w:r>
              <w:rPr>
                <w:lang w:eastAsia="ko-KR"/>
              </w:rPr>
              <w:t>Derivation Path: TS 38.5</w:t>
            </w:r>
            <w:r>
              <w:t>08-1 [4] Table 4.6.3-142 with condition EVENT_A3</w:t>
            </w:r>
          </w:p>
        </w:tc>
      </w:tr>
      <w:tr w:rsidR="00843E8D" w14:paraId="26297386"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AAE050B" w14:textId="77777777" w:rsidR="00843E8D" w:rsidRDefault="00843E8D" w:rsidP="009B330A">
            <w:pPr>
              <w:pStyle w:val="TAH"/>
              <w:snapToGrid w:val="0"/>
              <w:rPr>
                <w:lang w:eastAsia="ko-KR"/>
              </w:rPr>
            </w:pPr>
            <w:r>
              <w:rPr>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21042EBF" w14:textId="77777777" w:rsidR="00843E8D" w:rsidRDefault="00843E8D" w:rsidP="009B330A">
            <w:pPr>
              <w:pStyle w:val="TAH"/>
              <w:snapToGrid w:val="0"/>
              <w:rPr>
                <w:lang w:eastAsia="ko-KR"/>
              </w:rPr>
            </w:pPr>
            <w:r>
              <w:rPr>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tcPr>
          <w:p w14:paraId="38820E42" w14:textId="77777777" w:rsidR="00843E8D" w:rsidRDefault="00843E8D" w:rsidP="009B330A">
            <w:pPr>
              <w:pStyle w:val="TAH"/>
              <w:snapToGrid w:val="0"/>
              <w:rPr>
                <w:lang w:eastAsia="ko-KR"/>
              </w:rPr>
            </w:pPr>
            <w:r>
              <w:rPr>
                <w:lang w:eastAsia="ko-KR"/>
              </w:rPr>
              <w:t>Comment</w:t>
            </w:r>
          </w:p>
        </w:tc>
        <w:tc>
          <w:tcPr>
            <w:tcW w:w="1245" w:type="dxa"/>
            <w:tcBorders>
              <w:top w:val="single" w:sz="4" w:space="0" w:color="000000"/>
              <w:left w:val="single" w:sz="4" w:space="0" w:color="000000"/>
              <w:bottom w:val="single" w:sz="4" w:space="0" w:color="000000"/>
              <w:right w:val="single" w:sz="4" w:space="0" w:color="000000"/>
            </w:tcBorders>
          </w:tcPr>
          <w:p w14:paraId="7069CEA5" w14:textId="77777777" w:rsidR="00843E8D" w:rsidRDefault="00843E8D" w:rsidP="009B330A">
            <w:pPr>
              <w:pStyle w:val="TAH"/>
              <w:snapToGrid w:val="0"/>
              <w:rPr>
                <w:lang w:eastAsia="ko-KR"/>
              </w:rPr>
            </w:pPr>
            <w:r>
              <w:rPr>
                <w:lang w:eastAsia="ko-KR"/>
              </w:rPr>
              <w:t>Condition</w:t>
            </w:r>
          </w:p>
        </w:tc>
      </w:tr>
      <w:tr w:rsidR="00843E8D" w14:paraId="13E0945F"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F419E98" w14:textId="77777777" w:rsidR="00843E8D" w:rsidRDefault="00843E8D" w:rsidP="009B330A">
            <w:pPr>
              <w:pStyle w:val="TAL"/>
              <w:snapToGrid w:val="0"/>
              <w:rPr>
                <w:lang w:eastAsia="ko-KR"/>
              </w:rPr>
            </w:pPr>
            <w:r>
              <w:t>ReportConfigNR</w:t>
            </w:r>
            <w:r>
              <w:rPr>
                <w:lang w:eastAsia="ko-KR"/>
              </w:rPr>
              <w:t xml:space="preserve"> ::= SEQUENCE {</w:t>
            </w:r>
          </w:p>
        </w:tc>
        <w:tc>
          <w:tcPr>
            <w:tcW w:w="2267" w:type="dxa"/>
            <w:tcBorders>
              <w:top w:val="single" w:sz="4" w:space="0" w:color="000000"/>
              <w:left w:val="single" w:sz="4" w:space="0" w:color="000000"/>
              <w:bottom w:val="single" w:sz="4" w:space="0" w:color="000000"/>
              <w:right w:val="single" w:sz="4" w:space="0" w:color="000000"/>
            </w:tcBorders>
          </w:tcPr>
          <w:p w14:paraId="336DE890"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A7FB0C2"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2FACD127" w14:textId="77777777" w:rsidR="00843E8D" w:rsidRDefault="00843E8D" w:rsidP="009B330A">
            <w:pPr>
              <w:pStyle w:val="TAL"/>
              <w:snapToGrid w:val="0"/>
              <w:rPr>
                <w:lang w:eastAsia="ko-KR"/>
              </w:rPr>
            </w:pPr>
          </w:p>
        </w:tc>
      </w:tr>
      <w:tr w:rsidR="00843E8D" w14:paraId="25B78525"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29A8B3C4" w14:textId="77777777" w:rsidR="00843E8D" w:rsidRDefault="00843E8D" w:rsidP="009B330A">
            <w:pPr>
              <w:pStyle w:val="TAL"/>
              <w:snapToGrid w:val="0"/>
              <w:rPr>
                <w:lang w:eastAsia="ko-KR"/>
              </w:rPr>
            </w:pPr>
            <w:r>
              <w:t xml:space="preserve">  reportType CHOICE {</w:t>
            </w:r>
          </w:p>
        </w:tc>
        <w:tc>
          <w:tcPr>
            <w:tcW w:w="2267" w:type="dxa"/>
            <w:tcBorders>
              <w:top w:val="single" w:sz="4" w:space="0" w:color="000000"/>
              <w:left w:val="single" w:sz="4" w:space="0" w:color="000000"/>
              <w:bottom w:val="single" w:sz="4" w:space="0" w:color="000000"/>
              <w:right w:val="single" w:sz="4" w:space="0" w:color="000000"/>
            </w:tcBorders>
          </w:tcPr>
          <w:p w14:paraId="480522F8"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81B69DA"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1EB876F0" w14:textId="77777777" w:rsidR="00843E8D" w:rsidRDefault="00843E8D" w:rsidP="009B330A">
            <w:pPr>
              <w:pStyle w:val="TAL"/>
              <w:snapToGrid w:val="0"/>
              <w:rPr>
                <w:lang w:eastAsia="ko-KR"/>
              </w:rPr>
            </w:pPr>
          </w:p>
        </w:tc>
      </w:tr>
      <w:tr w:rsidR="00843E8D" w14:paraId="536AE9BB"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0C7B9983" w14:textId="77777777" w:rsidR="00843E8D" w:rsidRDefault="00843E8D" w:rsidP="009B330A">
            <w:pPr>
              <w:pStyle w:val="TAL"/>
              <w:snapToGrid w:val="0"/>
              <w:rPr>
                <w:lang w:eastAsia="ko-KR"/>
              </w:rPr>
            </w:pPr>
            <w:r>
              <w:t xml:space="preserve">    eventTriggered SEQUENCE {</w:t>
            </w:r>
          </w:p>
        </w:tc>
        <w:tc>
          <w:tcPr>
            <w:tcW w:w="2267" w:type="dxa"/>
            <w:tcBorders>
              <w:top w:val="single" w:sz="4" w:space="0" w:color="000000"/>
              <w:left w:val="single" w:sz="4" w:space="0" w:color="000000"/>
              <w:bottom w:val="single" w:sz="4" w:space="0" w:color="000000"/>
              <w:right w:val="single" w:sz="4" w:space="0" w:color="000000"/>
            </w:tcBorders>
          </w:tcPr>
          <w:p w14:paraId="7CBCEB7C"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6A2FD63"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5DFBD38" w14:textId="77777777" w:rsidR="00843E8D" w:rsidRDefault="00843E8D" w:rsidP="009B330A">
            <w:pPr>
              <w:pStyle w:val="TAL"/>
              <w:snapToGrid w:val="0"/>
              <w:rPr>
                <w:lang w:eastAsia="ko-KR"/>
              </w:rPr>
            </w:pPr>
          </w:p>
        </w:tc>
      </w:tr>
      <w:tr w:rsidR="00843E8D" w14:paraId="47A16256"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47958359" w14:textId="77777777" w:rsidR="00843E8D" w:rsidRDefault="00843E8D" w:rsidP="009B330A">
            <w:pPr>
              <w:pStyle w:val="TAL"/>
              <w:snapToGrid w:val="0"/>
              <w:rPr>
                <w:lang w:eastAsia="ko-KR"/>
              </w:rPr>
            </w:pPr>
            <w:r>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4DDCD40F"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BC01E6A"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45B8F9E" w14:textId="77777777" w:rsidR="00843E8D" w:rsidRDefault="00843E8D" w:rsidP="009B330A">
            <w:pPr>
              <w:pStyle w:val="TAL"/>
              <w:snapToGrid w:val="0"/>
              <w:rPr>
                <w:lang w:eastAsia="ko-KR"/>
              </w:rPr>
            </w:pPr>
          </w:p>
        </w:tc>
      </w:tr>
      <w:tr w:rsidR="00843E8D" w14:paraId="1EA78C53"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5465117" w14:textId="77777777" w:rsidR="00843E8D" w:rsidRDefault="00843E8D" w:rsidP="009B330A">
            <w:pPr>
              <w:pStyle w:val="TAL"/>
              <w:snapToGrid w:val="0"/>
              <w:rPr>
                <w:lang w:eastAsia="ko-KR"/>
              </w:rPr>
            </w:pPr>
            <w:r>
              <w:rPr>
                <w:lang w:eastAsia="ko-KR"/>
              </w:rPr>
              <w:t xml:space="preserve">        eventA3 SEQUENCE {</w:t>
            </w:r>
          </w:p>
        </w:tc>
        <w:tc>
          <w:tcPr>
            <w:tcW w:w="2267" w:type="dxa"/>
            <w:tcBorders>
              <w:top w:val="single" w:sz="4" w:space="0" w:color="000000"/>
              <w:left w:val="single" w:sz="4" w:space="0" w:color="000000"/>
              <w:bottom w:val="single" w:sz="4" w:space="0" w:color="000000"/>
              <w:right w:val="single" w:sz="4" w:space="0" w:color="000000"/>
            </w:tcBorders>
          </w:tcPr>
          <w:p w14:paraId="45A19CA6"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403561B"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F0B46C9" w14:textId="77777777" w:rsidR="00843E8D" w:rsidRDefault="00843E8D" w:rsidP="009B330A">
            <w:pPr>
              <w:pStyle w:val="TAL"/>
              <w:snapToGrid w:val="0"/>
              <w:rPr>
                <w:lang w:eastAsia="ko-KR"/>
              </w:rPr>
            </w:pPr>
          </w:p>
        </w:tc>
      </w:tr>
      <w:tr w:rsidR="00843E8D" w14:paraId="61C34344"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CBF1702" w14:textId="77777777" w:rsidR="00843E8D" w:rsidRDefault="00843E8D" w:rsidP="009B330A">
            <w:pPr>
              <w:pStyle w:val="TAL"/>
              <w:snapToGrid w:val="0"/>
              <w:rPr>
                <w:lang w:eastAsia="zh-CN"/>
              </w:rPr>
            </w:pPr>
            <w:r>
              <w:rPr>
                <w:lang w:eastAsia="ko-KR"/>
              </w:rPr>
              <w:t xml:space="preserve">          </w:t>
            </w:r>
            <w:r>
              <w:t>a3-Offset CHOICE {</w:t>
            </w:r>
          </w:p>
        </w:tc>
        <w:tc>
          <w:tcPr>
            <w:tcW w:w="2267" w:type="dxa"/>
            <w:tcBorders>
              <w:top w:val="single" w:sz="4" w:space="0" w:color="000000"/>
              <w:left w:val="single" w:sz="4" w:space="0" w:color="000000"/>
              <w:bottom w:val="single" w:sz="4" w:space="0" w:color="000000"/>
              <w:right w:val="single" w:sz="4" w:space="0" w:color="000000"/>
            </w:tcBorders>
          </w:tcPr>
          <w:p w14:paraId="69E26CCF"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E752D2C"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052C102" w14:textId="77777777" w:rsidR="00843E8D" w:rsidRDefault="00843E8D" w:rsidP="009B330A">
            <w:pPr>
              <w:pStyle w:val="TAL"/>
              <w:snapToGrid w:val="0"/>
            </w:pPr>
          </w:p>
        </w:tc>
      </w:tr>
      <w:tr w:rsidR="00843E8D" w14:paraId="60B4F29E"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AF863DE" w14:textId="77777777" w:rsidR="00843E8D" w:rsidRDefault="00843E8D" w:rsidP="009B330A">
            <w:pPr>
              <w:pStyle w:val="TAL"/>
              <w:snapToGrid w:val="0"/>
              <w:rPr>
                <w:lang w:eastAsia="zh-CN"/>
              </w:rPr>
            </w:pPr>
            <w:r>
              <w:t xml:space="preserve">           rsrp</w:t>
            </w:r>
          </w:p>
        </w:tc>
        <w:tc>
          <w:tcPr>
            <w:tcW w:w="2267" w:type="dxa"/>
            <w:tcBorders>
              <w:top w:val="single" w:sz="4" w:space="0" w:color="000000"/>
              <w:left w:val="single" w:sz="4" w:space="0" w:color="000000"/>
              <w:bottom w:val="single" w:sz="4" w:space="0" w:color="000000"/>
              <w:right w:val="single" w:sz="4" w:space="0" w:color="000000"/>
            </w:tcBorders>
          </w:tcPr>
          <w:p w14:paraId="461BFF29" w14:textId="77777777" w:rsidR="00843E8D" w:rsidRDefault="00843E8D" w:rsidP="009B330A">
            <w:pPr>
              <w:pStyle w:val="TAL"/>
              <w:snapToGrid w:val="0"/>
              <w:rPr>
                <w:lang w:eastAsia="ko-KR"/>
              </w:rPr>
            </w:pPr>
            <w:r>
              <w:t>2</w:t>
            </w:r>
          </w:p>
        </w:tc>
        <w:tc>
          <w:tcPr>
            <w:tcW w:w="1700" w:type="dxa"/>
            <w:tcBorders>
              <w:top w:val="single" w:sz="4" w:space="0" w:color="000000"/>
              <w:left w:val="single" w:sz="4" w:space="0" w:color="000000"/>
              <w:bottom w:val="single" w:sz="4" w:space="0" w:color="000000"/>
              <w:right w:val="single" w:sz="4" w:space="0" w:color="000000"/>
            </w:tcBorders>
          </w:tcPr>
          <w:p w14:paraId="3B18949F" w14:textId="77777777" w:rsidR="00843E8D" w:rsidRDefault="00843E8D" w:rsidP="009B330A">
            <w:pPr>
              <w:pStyle w:val="TAL"/>
              <w:snapToGrid w:val="0"/>
              <w:rPr>
                <w:lang w:eastAsia="ko-KR"/>
              </w:rPr>
            </w:pPr>
            <w:r>
              <w:t>1 dB(2*0.5 dB)</w:t>
            </w:r>
          </w:p>
        </w:tc>
        <w:tc>
          <w:tcPr>
            <w:tcW w:w="1245" w:type="dxa"/>
            <w:tcBorders>
              <w:top w:val="single" w:sz="4" w:space="0" w:color="000000"/>
              <w:left w:val="single" w:sz="4" w:space="0" w:color="000000"/>
              <w:bottom w:val="single" w:sz="4" w:space="0" w:color="000000"/>
              <w:right w:val="single" w:sz="4" w:space="0" w:color="000000"/>
            </w:tcBorders>
          </w:tcPr>
          <w:p w14:paraId="390A719A" w14:textId="77777777" w:rsidR="00843E8D" w:rsidRDefault="00843E8D" w:rsidP="009B330A">
            <w:pPr>
              <w:pStyle w:val="TAL"/>
              <w:snapToGrid w:val="0"/>
            </w:pPr>
          </w:p>
        </w:tc>
      </w:tr>
      <w:tr w:rsidR="00843E8D" w14:paraId="772A2027"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8CC70CA" w14:textId="77777777" w:rsidR="00843E8D" w:rsidRDefault="00843E8D" w:rsidP="009B330A">
            <w:pPr>
              <w:pStyle w:val="TAL"/>
              <w:snapToGrid w:val="0"/>
            </w:pPr>
            <w: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60FC39B" w14:textId="77777777" w:rsidR="00843E8D" w:rsidRDefault="00843E8D" w:rsidP="009B330A">
            <w:pPr>
              <w:pStyle w:val="TAL"/>
              <w:snapToGrid w:val="0"/>
            </w:pPr>
          </w:p>
        </w:tc>
        <w:tc>
          <w:tcPr>
            <w:tcW w:w="1700" w:type="dxa"/>
            <w:tcBorders>
              <w:top w:val="single" w:sz="4" w:space="0" w:color="000000"/>
              <w:left w:val="single" w:sz="4" w:space="0" w:color="000000"/>
              <w:bottom w:val="single" w:sz="4" w:space="0" w:color="000000"/>
              <w:right w:val="single" w:sz="4" w:space="0" w:color="000000"/>
            </w:tcBorders>
          </w:tcPr>
          <w:p w14:paraId="55D0036C" w14:textId="77777777" w:rsidR="00843E8D" w:rsidRDefault="00843E8D" w:rsidP="009B330A">
            <w:pPr>
              <w:pStyle w:val="TAL"/>
              <w:snapToGrid w:val="0"/>
              <w:rPr>
                <w:lang w:eastAsia="zh-CN"/>
              </w:rPr>
            </w:pPr>
          </w:p>
        </w:tc>
        <w:tc>
          <w:tcPr>
            <w:tcW w:w="1245" w:type="dxa"/>
            <w:tcBorders>
              <w:top w:val="single" w:sz="4" w:space="0" w:color="000000"/>
              <w:left w:val="single" w:sz="4" w:space="0" w:color="000000"/>
              <w:bottom w:val="single" w:sz="4" w:space="0" w:color="000000"/>
              <w:right w:val="single" w:sz="4" w:space="0" w:color="000000"/>
            </w:tcBorders>
          </w:tcPr>
          <w:p w14:paraId="282038A7" w14:textId="77777777" w:rsidR="00843E8D" w:rsidRDefault="00843E8D" w:rsidP="009B330A">
            <w:pPr>
              <w:pStyle w:val="TAL"/>
              <w:snapToGrid w:val="0"/>
            </w:pPr>
          </w:p>
        </w:tc>
      </w:tr>
      <w:tr w:rsidR="00843E8D" w14:paraId="34C71CF7"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26206EEE" w14:textId="77777777" w:rsidR="00843E8D" w:rsidRDefault="00843E8D" w:rsidP="009B330A">
            <w:pPr>
              <w:pStyle w:val="TAL"/>
              <w:snapToGrid w:val="0"/>
              <w:rPr>
                <w:lang w:eastAsia="ko-KR"/>
              </w:rPr>
            </w:pPr>
            <w:r>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54C768E"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16CF41D"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BDDBDCC" w14:textId="77777777" w:rsidR="00843E8D" w:rsidRDefault="00843E8D" w:rsidP="009B330A">
            <w:pPr>
              <w:pStyle w:val="TAL"/>
              <w:snapToGrid w:val="0"/>
              <w:rPr>
                <w:lang w:eastAsia="ko-KR"/>
              </w:rPr>
            </w:pPr>
          </w:p>
        </w:tc>
      </w:tr>
      <w:tr w:rsidR="00843E8D" w14:paraId="2D3673B3"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55AF1243" w14:textId="77777777" w:rsidR="00843E8D" w:rsidRDefault="00843E8D" w:rsidP="009B330A">
            <w:pPr>
              <w:pStyle w:val="TAL"/>
              <w:snapToGrid w:val="0"/>
              <w:rPr>
                <w:lang w:eastAsia="ko-KR"/>
              </w:rPr>
            </w:pPr>
            <w:r>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85C68B6"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C29D5D3"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7BFCD2F8" w14:textId="77777777" w:rsidR="00843E8D" w:rsidRDefault="00843E8D" w:rsidP="009B330A">
            <w:pPr>
              <w:pStyle w:val="TAL"/>
              <w:snapToGrid w:val="0"/>
              <w:rPr>
                <w:lang w:eastAsia="ko-KR"/>
              </w:rPr>
            </w:pPr>
          </w:p>
        </w:tc>
      </w:tr>
      <w:tr w:rsidR="00843E8D" w14:paraId="51442F7B"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D015A65" w14:textId="77777777" w:rsidR="00843E8D" w:rsidRDefault="00843E8D" w:rsidP="009B330A">
            <w:pPr>
              <w:pStyle w:val="TAL"/>
              <w:snapToGrid w:val="0"/>
              <w:rPr>
                <w:lang w:eastAsia="ko-KR"/>
              </w:rPr>
            </w:pPr>
            <w:r>
              <w:rPr>
                <w:lang w:eastAsia="ko-KR"/>
              </w:rPr>
              <w:t xml:space="preserve">      reportAmount</w:t>
            </w:r>
          </w:p>
        </w:tc>
        <w:tc>
          <w:tcPr>
            <w:tcW w:w="2267" w:type="dxa"/>
            <w:tcBorders>
              <w:top w:val="single" w:sz="4" w:space="0" w:color="000000"/>
              <w:left w:val="single" w:sz="4" w:space="0" w:color="000000"/>
              <w:bottom w:val="single" w:sz="4" w:space="0" w:color="000000"/>
              <w:right w:val="single" w:sz="4" w:space="0" w:color="000000"/>
            </w:tcBorders>
          </w:tcPr>
          <w:p w14:paraId="57F5894A" w14:textId="77777777" w:rsidR="00843E8D" w:rsidRDefault="00843E8D" w:rsidP="009B330A">
            <w:pPr>
              <w:pStyle w:val="TAL"/>
              <w:snapToGrid w:val="0"/>
              <w:rPr>
                <w:lang w:eastAsia="ko-KR"/>
              </w:rPr>
            </w:pPr>
            <w:r>
              <w:rPr>
                <w:lang w:eastAsia="zh-CN"/>
              </w:rPr>
              <w:t>infinity</w:t>
            </w:r>
          </w:p>
        </w:tc>
        <w:tc>
          <w:tcPr>
            <w:tcW w:w="1700" w:type="dxa"/>
            <w:tcBorders>
              <w:top w:val="single" w:sz="4" w:space="0" w:color="000000"/>
              <w:left w:val="single" w:sz="4" w:space="0" w:color="000000"/>
              <w:bottom w:val="single" w:sz="4" w:space="0" w:color="000000"/>
              <w:right w:val="single" w:sz="4" w:space="0" w:color="000000"/>
            </w:tcBorders>
          </w:tcPr>
          <w:p w14:paraId="01A0C95B"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10596A00" w14:textId="77777777" w:rsidR="00843E8D" w:rsidRDefault="00843E8D" w:rsidP="009B330A">
            <w:pPr>
              <w:pStyle w:val="TAL"/>
              <w:snapToGrid w:val="0"/>
              <w:rPr>
                <w:lang w:eastAsia="ko-KR"/>
              </w:rPr>
            </w:pPr>
          </w:p>
        </w:tc>
      </w:tr>
      <w:tr w:rsidR="00843E8D" w14:paraId="1B89217A"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3FDE70D7" w14:textId="77777777" w:rsidR="00843E8D" w:rsidRDefault="00843E8D" w:rsidP="009B330A">
            <w:pPr>
              <w:pStyle w:val="TAL"/>
              <w:snapToGrid w:val="0"/>
              <w:rPr>
                <w:lang w:eastAsia="ko-KR"/>
              </w:rPr>
            </w:pPr>
            <w:r>
              <w:rPr>
                <w:lang w:eastAsia="ko-KR"/>
              </w:rPr>
              <w:t xml:space="preserve">      </w:t>
            </w:r>
            <w:r>
              <w:t>maxNrofRS-IndexesToReport</w:t>
            </w:r>
          </w:p>
        </w:tc>
        <w:tc>
          <w:tcPr>
            <w:tcW w:w="2267" w:type="dxa"/>
            <w:tcBorders>
              <w:top w:val="single" w:sz="4" w:space="0" w:color="000000"/>
              <w:left w:val="single" w:sz="4" w:space="0" w:color="000000"/>
              <w:bottom w:val="single" w:sz="4" w:space="0" w:color="000000"/>
              <w:right w:val="single" w:sz="4" w:space="0" w:color="000000"/>
            </w:tcBorders>
          </w:tcPr>
          <w:p w14:paraId="539BC085" w14:textId="77777777" w:rsidR="00843E8D" w:rsidRDefault="00843E8D" w:rsidP="009B330A">
            <w:pPr>
              <w:pStyle w:val="TAL"/>
              <w:snapToGrid w:val="0"/>
              <w:rPr>
                <w:lang w:eastAsia="zh-CN"/>
              </w:rPr>
            </w:pPr>
            <w:r>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1935950C"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7A3A1F6" w14:textId="77777777" w:rsidR="00843E8D" w:rsidRDefault="00843E8D" w:rsidP="009B330A">
            <w:pPr>
              <w:pStyle w:val="TAL"/>
              <w:snapToGrid w:val="0"/>
              <w:rPr>
                <w:lang w:eastAsia="ko-KR"/>
              </w:rPr>
            </w:pPr>
          </w:p>
        </w:tc>
      </w:tr>
      <w:tr w:rsidR="00843E8D" w14:paraId="4927495A"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76D60741" w14:textId="77777777" w:rsidR="00843E8D" w:rsidRDefault="00843E8D" w:rsidP="009B330A">
            <w:pPr>
              <w:pStyle w:val="TAL"/>
              <w:snapToGrid w:val="0"/>
              <w:rPr>
                <w:lang w:eastAsia="ko-KR"/>
              </w:rPr>
            </w:pPr>
            <w:r>
              <w:rPr>
                <w:lang w:eastAsia="ko-KR"/>
              </w:rPr>
              <w:t xml:space="preserve">      </w:t>
            </w:r>
            <w:r>
              <w:t>includeBeamMeasurements</w:t>
            </w:r>
          </w:p>
        </w:tc>
        <w:tc>
          <w:tcPr>
            <w:tcW w:w="2267" w:type="dxa"/>
            <w:tcBorders>
              <w:top w:val="single" w:sz="4" w:space="0" w:color="000000"/>
              <w:left w:val="single" w:sz="4" w:space="0" w:color="000000"/>
              <w:bottom w:val="single" w:sz="4" w:space="0" w:color="000000"/>
              <w:right w:val="single" w:sz="4" w:space="0" w:color="000000"/>
            </w:tcBorders>
          </w:tcPr>
          <w:p w14:paraId="0BE142D3" w14:textId="77777777" w:rsidR="00843E8D" w:rsidRDefault="00843E8D" w:rsidP="009B330A">
            <w:pPr>
              <w:pStyle w:val="TAL"/>
              <w:snapToGrid w:val="0"/>
              <w:rPr>
                <w:lang w:eastAsia="zh-CN"/>
              </w:rPr>
            </w:pPr>
            <w:r>
              <w:rPr>
                <w:lang w:eastAsia="ko-KR"/>
              </w:rPr>
              <w:t>true</w:t>
            </w:r>
          </w:p>
        </w:tc>
        <w:tc>
          <w:tcPr>
            <w:tcW w:w="1700" w:type="dxa"/>
            <w:tcBorders>
              <w:top w:val="single" w:sz="4" w:space="0" w:color="000000"/>
              <w:left w:val="single" w:sz="4" w:space="0" w:color="000000"/>
              <w:bottom w:val="single" w:sz="4" w:space="0" w:color="000000"/>
              <w:right w:val="single" w:sz="4" w:space="0" w:color="000000"/>
            </w:tcBorders>
          </w:tcPr>
          <w:p w14:paraId="5BCD5604"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F69CE96" w14:textId="77777777" w:rsidR="00843E8D" w:rsidRDefault="00843E8D" w:rsidP="009B330A">
            <w:pPr>
              <w:pStyle w:val="TAL"/>
              <w:snapToGrid w:val="0"/>
              <w:rPr>
                <w:lang w:eastAsia="ko-KR"/>
              </w:rPr>
            </w:pPr>
          </w:p>
        </w:tc>
      </w:tr>
      <w:tr w:rsidR="00843E8D" w14:paraId="53EE14A1"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0335DB17" w14:textId="77777777" w:rsidR="00843E8D" w:rsidRDefault="00843E8D" w:rsidP="009B330A">
            <w:pPr>
              <w:pStyle w:val="TAL"/>
              <w:snapToGrid w:val="0"/>
              <w:rPr>
                <w:lang w:eastAsia="ko-KR"/>
              </w:rPr>
            </w:pPr>
            <w:r>
              <w:rPr>
                <w:lang w:eastAsia="ko-KR"/>
              </w:rPr>
              <w:t xml:space="preserve">      reportQuantityCell SEQUENCE {</w:t>
            </w:r>
          </w:p>
        </w:tc>
        <w:tc>
          <w:tcPr>
            <w:tcW w:w="2267" w:type="dxa"/>
            <w:tcBorders>
              <w:top w:val="single" w:sz="4" w:space="0" w:color="000000"/>
              <w:left w:val="single" w:sz="4" w:space="0" w:color="000000"/>
              <w:bottom w:val="single" w:sz="4" w:space="0" w:color="000000"/>
              <w:right w:val="single" w:sz="4" w:space="0" w:color="000000"/>
            </w:tcBorders>
          </w:tcPr>
          <w:p w14:paraId="4422A938"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0C2951A"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43DEC310" w14:textId="77777777" w:rsidR="00843E8D" w:rsidRDefault="00843E8D" w:rsidP="009B330A">
            <w:pPr>
              <w:pStyle w:val="TAL"/>
              <w:snapToGrid w:val="0"/>
              <w:rPr>
                <w:lang w:eastAsia="ko-KR"/>
              </w:rPr>
            </w:pPr>
          </w:p>
        </w:tc>
      </w:tr>
      <w:tr w:rsidR="00843E8D" w14:paraId="7789A47B"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6F9A454B" w14:textId="77777777" w:rsidR="00843E8D" w:rsidRDefault="00843E8D" w:rsidP="009B330A">
            <w:pPr>
              <w:pStyle w:val="TAL"/>
              <w:snapToGrid w:val="0"/>
              <w:rPr>
                <w:lang w:eastAsia="ko-KR"/>
              </w:rPr>
            </w:pPr>
            <w:r>
              <w:rPr>
                <w:lang w:eastAsia="ko-KR"/>
              </w:rPr>
              <w:t xml:space="preserve">        rsrp</w:t>
            </w:r>
          </w:p>
        </w:tc>
        <w:tc>
          <w:tcPr>
            <w:tcW w:w="2267" w:type="dxa"/>
            <w:tcBorders>
              <w:top w:val="single" w:sz="4" w:space="0" w:color="000000"/>
              <w:left w:val="single" w:sz="4" w:space="0" w:color="000000"/>
              <w:bottom w:val="single" w:sz="4" w:space="0" w:color="000000"/>
              <w:right w:val="single" w:sz="4" w:space="0" w:color="000000"/>
            </w:tcBorders>
          </w:tcPr>
          <w:p w14:paraId="0C61422A" w14:textId="77777777" w:rsidR="00843E8D" w:rsidRDefault="00843E8D" w:rsidP="009B330A">
            <w:pPr>
              <w:pStyle w:val="TAL"/>
              <w:snapToGrid w:val="0"/>
              <w:rPr>
                <w:lang w:eastAsia="ko-KR"/>
              </w:rPr>
            </w:pPr>
            <w:r>
              <w:rPr>
                <w:lang w:eastAsia="ko-KR"/>
              </w:rPr>
              <w:t>true</w:t>
            </w:r>
          </w:p>
        </w:tc>
        <w:tc>
          <w:tcPr>
            <w:tcW w:w="1700" w:type="dxa"/>
            <w:tcBorders>
              <w:top w:val="single" w:sz="4" w:space="0" w:color="000000"/>
              <w:left w:val="single" w:sz="4" w:space="0" w:color="000000"/>
              <w:bottom w:val="single" w:sz="4" w:space="0" w:color="000000"/>
              <w:right w:val="single" w:sz="4" w:space="0" w:color="000000"/>
            </w:tcBorders>
          </w:tcPr>
          <w:p w14:paraId="0A33F8BD"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6DA15F9" w14:textId="77777777" w:rsidR="00843E8D" w:rsidRDefault="00843E8D" w:rsidP="009B330A">
            <w:pPr>
              <w:pStyle w:val="TAL"/>
              <w:snapToGrid w:val="0"/>
              <w:rPr>
                <w:lang w:eastAsia="ko-KR"/>
              </w:rPr>
            </w:pPr>
          </w:p>
        </w:tc>
      </w:tr>
      <w:tr w:rsidR="00843E8D" w14:paraId="223EE297"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7677F745" w14:textId="77777777" w:rsidR="00843E8D" w:rsidRDefault="00843E8D" w:rsidP="009B330A">
            <w:pPr>
              <w:pStyle w:val="TAL"/>
              <w:snapToGrid w:val="0"/>
              <w:rPr>
                <w:lang w:eastAsia="zh-CN"/>
              </w:rPr>
            </w:pPr>
            <w:r>
              <w:rPr>
                <w:lang w:eastAsia="zh-CN"/>
              </w:rPr>
              <w:t xml:space="preserve">        rsrq</w:t>
            </w:r>
          </w:p>
        </w:tc>
        <w:tc>
          <w:tcPr>
            <w:tcW w:w="2267" w:type="dxa"/>
            <w:tcBorders>
              <w:top w:val="single" w:sz="4" w:space="0" w:color="000000"/>
              <w:left w:val="single" w:sz="4" w:space="0" w:color="000000"/>
              <w:bottom w:val="single" w:sz="4" w:space="0" w:color="000000"/>
              <w:right w:val="single" w:sz="4" w:space="0" w:color="000000"/>
            </w:tcBorders>
          </w:tcPr>
          <w:p w14:paraId="7356042E" w14:textId="77777777" w:rsidR="00843E8D" w:rsidRDefault="00843E8D" w:rsidP="009B330A">
            <w:pPr>
              <w:pStyle w:val="TAL"/>
              <w:snapToGrid w:val="0"/>
              <w:rPr>
                <w:lang w:eastAsia="zh-CN"/>
              </w:rPr>
            </w:pPr>
            <w:r>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45EB4B20"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EADF28C" w14:textId="77777777" w:rsidR="00843E8D" w:rsidRDefault="00843E8D" w:rsidP="009B330A">
            <w:pPr>
              <w:pStyle w:val="TAL"/>
              <w:snapToGrid w:val="0"/>
              <w:rPr>
                <w:lang w:eastAsia="ko-KR"/>
              </w:rPr>
            </w:pPr>
          </w:p>
        </w:tc>
      </w:tr>
      <w:tr w:rsidR="00843E8D" w14:paraId="3AC0D3A5"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61878CE6" w14:textId="77777777" w:rsidR="00843E8D" w:rsidRDefault="00843E8D" w:rsidP="009B330A">
            <w:pPr>
              <w:pStyle w:val="TAL"/>
              <w:snapToGrid w:val="0"/>
              <w:rPr>
                <w:lang w:eastAsia="zh-CN"/>
              </w:rPr>
            </w:pPr>
            <w:r>
              <w:rPr>
                <w:lang w:eastAsia="zh-CN"/>
              </w:rPr>
              <w:t xml:space="preserve">        sinr</w:t>
            </w:r>
          </w:p>
        </w:tc>
        <w:tc>
          <w:tcPr>
            <w:tcW w:w="2267" w:type="dxa"/>
            <w:tcBorders>
              <w:top w:val="single" w:sz="4" w:space="0" w:color="000000"/>
              <w:left w:val="single" w:sz="4" w:space="0" w:color="000000"/>
              <w:bottom w:val="single" w:sz="4" w:space="0" w:color="000000"/>
              <w:right w:val="single" w:sz="4" w:space="0" w:color="000000"/>
            </w:tcBorders>
          </w:tcPr>
          <w:p w14:paraId="28354FCA" w14:textId="77777777" w:rsidR="00843E8D" w:rsidRDefault="00843E8D" w:rsidP="009B330A">
            <w:pPr>
              <w:pStyle w:val="TAL"/>
              <w:snapToGrid w:val="0"/>
              <w:rPr>
                <w:lang w:eastAsia="zh-CN"/>
              </w:rPr>
            </w:pPr>
            <w:r>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042B201"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9B39DFD" w14:textId="77777777" w:rsidR="00843E8D" w:rsidRDefault="00843E8D" w:rsidP="009B330A">
            <w:pPr>
              <w:pStyle w:val="TAL"/>
              <w:snapToGrid w:val="0"/>
              <w:rPr>
                <w:lang w:eastAsia="ko-KR"/>
              </w:rPr>
            </w:pPr>
          </w:p>
        </w:tc>
      </w:tr>
      <w:tr w:rsidR="00843E8D" w14:paraId="47768E26"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2842787" w14:textId="77777777" w:rsidR="00843E8D" w:rsidRDefault="00843E8D" w:rsidP="009B330A">
            <w:pPr>
              <w:pStyle w:val="TAL"/>
              <w:snapToGrid w:val="0"/>
              <w:rPr>
                <w:lang w:eastAsia="ko-KR"/>
              </w:rPr>
            </w:pPr>
            <w:r>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2ED1D90"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D940E02"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3EA1D66" w14:textId="77777777" w:rsidR="00843E8D" w:rsidRDefault="00843E8D" w:rsidP="009B330A">
            <w:pPr>
              <w:pStyle w:val="TAL"/>
              <w:snapToGrid w:val="0"/>
              <w:rPr>
                <w:lang w:eastAsia="ko-KR"/>
              </w:rPr>
            </w:pPr>
          </w:p>
        </w:tc>
      </w:tr>
      <w:tr w:rsidR="00843E8D" w14:paraId="60858226"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2A381535" w14:textId="77777777" w:rsidR="00843E8D" w:rsidRDefault="00843E8D" w:rsidP="009B330A">
            <w:pPr>
              <w:pStyle w:val="TAL"/>
              <w:snapToGrid w:val="0"/>
              <w:rPr>
                <w:lang w:eastAsia="ko-KR"/>
              </w:rPr>
            </w:pPr>
            <w: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4925E15"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E301E93"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5711CA2A" w14:textId="77777777" w:rsidR="00843E8D" w:rsidRDefault="00843E8D" w:rsidP="009B330A">
            <w:pPr>
              <w:pStyle w:val="TAL"/>
              <w:snapToGrid w:val="0"/>
              <w:rPr>
                <w:lang w:eastAsia="ko-KR"/>
              </w:rPr>
            </w:pPr>
          </w:p>
        </w:tc>
      </w:tr>
      <w:tr w:rsidR="00843E8D" w14:paraId="38178D37"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7CDEE449" w14:textId="77777777" w:rsidR="00843E8D" w:rsidRDefault="00843E8D" w:rsidP="009B330A">
            <w:pPr>
              <w:pStyle w:val="TAL"/>
              <w:snapToGrid w:val="0"/>
              <w:rPr>
                <w:lang w:eastAsia="ko-KR"/>
              </w:rPr>
            </w:pPr>
            <w: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DE8C7B9"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642B9C8"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8DE02A0" w14:textId="77777777" w:rsidR="00843E8D" w:rsidRDefault="00843E8D" w:rsidP="009B330A">
            <w:pPr>
              <w:pStyle w:val="TAL"/>
              <w:snapToGrid w:val="0"/>
              <w:rPr>
                <w:lang w:eastAsia="ko-KR"/>
              </w:rPr>
            </w:pPr>
          </w:p>
        </w:tc>
      </w:tr>
      <w:tr w:rsidR="00843E8D" w14:paraId="6695937F"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7A914FB1" w14:textId="77777777" w:rsidR="00843E8D" w:rsidRDefault="00843E8D" w:rsidP="009B330A">
            <w:pPr>
              <w:pStyle w:val="TAL"/>
              <w:snapToGrid w:val="0"/>
              <w:rPr>
                <w:lang w:eastAsia="ko-KR"/>
              </w:rPr>
            </w:pPr>
            <w:r>
              <w:rPr>
                <w:lang w:eastAsia="ko-KR"/>
              </w:rPr>
              <w:t>}</w:t>
            </w:r>
          </w:p>
        </w:tc>
        <w:tc>
          <w:tcPr>
            <w:tcW w:w="2267" w:type="dxa"/>
            <w:tcBorders>
              <w:top w:val="single" w:sz="4" w:space="0" w:color="000000"/>
              <w:left w:val="single" w:sz="4" w:space="0" w:color="000000"/>
              <w:bottom w:val="single" w:sz="4" w:space="0" w:color="000000"/>
              <w:right w:val="single" w:sz="4" w:space="0" w:color="000000"/>
            </w:tcBorders>
          </w:tcPr>
          <w:p w14:paraId="33AB3BE7"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B25D779"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5C80C89" w14:textId="77777777" w:rsidR="00843E8D" w:rsidRDefault="00843E8D" w:rsidP="009B330A">
            <w:pPr>
              <w:pStyle w:val="TAL"/>
              <w:snapToGrid w:val="0"/>
              <w:rPr>
                <w:lang w:eastAsia="ko-KR"/>
              </w:rPr>
            </w:pPr>
          </w:p>
        </w:tc>
      </w:tr>
    </w:tbl>
    <w:p w14:paraId="13486407" w14:textId="77777777" w:rsidR="00843E8D" w:rsidRDefault="00843E8D" w:rsidP="00843E8D"/>
    <w:p w14:paraId="5B3221CE" w14:textId="77777777" w:rsidR="00843E8D" w:rsidRDefault="00843E8D" w:rsidP="00843E8D">
      <w:pPr>
        <w:pStyle w:val="TH"/>
      </w:pPr>
      <w:r>
        <w:t xml:space="preserve">Table 7.1.1.1.30.3.3-5: </w:t>
      </w:r>
      <w:r>
        <w:rPr>
          <w:i/>
        </w:rPr>
        <w:t>MeasurementReport</w:t>
      </w:r>
      <w:r>
        <w:t xml:space="preserve"> (step 4, step 12, Table 7.1.1.1.30.3.2-3)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69"/>
        <w:gridCol w:w="2415"/>
        <w:gridCol w:w="1663"/>
        <w:gridCol w:w="1134"/>
      </w:tblGrid>
      <w:tr w:rsidR="00843E8D" w14:paraId="344511AF" w14:textId="77777777" w:rsidTr="009B330A">
        <w:tc>
          <w:tcPr>
            <w:tcW w:w="9781" w:type="dxa"/>
            <w:gridSpan w:val="4"/>
            <w:tcBorders>
              <w:top w:val="single" w:sz="4" w:space="0" w:color="auto"/>
              <w:left w:val="single" w:sz="4" w:space="0" w:color="auto"/>
              <w:bottom w:val="single" w:sz="4" w:space="0" w:color="auto"/>
              <w:right w:val="single" w:sz="4" w:space="0" w:color="auto"/>
            </w:tcBorders>
          </w:tcPr>
          <w:p w14:paraId="2D47BDB2" w14:textId="77777777" w:rsidR="00843E8D" w:rsidRDefault="00843E8D" w:rsidP="009B330A">
            <w:pPr>
              <w:pStyle w:val="TAL"/>
              <w:snapToGrid w:val="0"/>
            </w:pPr>
            <w:r>
              <w:t>Derivation Path: TS 38.508-1 [4] Table 4.6.1-5A</w:t>
            </w:r>
          </w:p>
        </w:tc>
      </w:tr>
      <w:tr w:rsidR="00843E8D" w14:paraId="0C03667D"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42D01" w14:textId="77777777" w:rsidR="00843E8D" w:rsidRDefault="00843E8D" w:rsidP="009B330A">
            <w:pPr>
              <w:pStyle w:val="TAH"/>
              <w:snapToGrid w:val="0"/>
            </w:pPr>
            <w:r>
              <w:t>Information Element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F75AC" w14:textId="77777777" w:rsidR="00843E8D" w:rsidRDefault="00843E8D" w:rsidP="009B330A">
            <w:pPr>
              <w:pStyle w:val="TAH"/>
              <w:snapToGrid w:val="0"/>
            </w:pPr>
            <w:r>
              <w:t>Value/remark</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2406A" w14:textId="77777777" w:rsidR="00843E8D" w:rsidRDefault="00843E8D" w:rsidP="009B330A">
            <w:pPr>
              <w:pStyle w:val="TAH"/>
              <w:snapToGrid w:val="0"/>
            </w:pPr>
            <w:r>
              <w:t>Comment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7E294E" w14:textId="77777777" w:rsidR="00843E8D" w:rsidRDefault="00843E8D" w:rsidP="009B330A">
            <w:pPr>
              <w:pStyle w:val="TAH"/>
              <w:snapToGrid w:val="0"/>
            </w:pPr>
            <w:r>
              <w:t>Condition</w:t>
            </w:r>
          </w:p>
        </w:tc>
      </w:tr>
      <w:tr w:rsidR="00843E8D" w14:paraId="1FB50669"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F7205" w14:textId="77777777" w:rsidR="00843E8D" w:rsidRDefault="00843E8D" w:rsidP="009B330A">
            <w:pPr>
              <w:pStyle w:val="TAL"/>
              <w:snapToGrid w:val="0"/>
            </w:pPr>
            <w:r>
              <w:t>MeasurementReport ::=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614E4"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380A"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1E7682" w14:textId="77777777" w:rsidR="00843E8D" w:rsidRDefault="00843E8D" w:rsidP="009B330A">
            <w:pPr>
              <w:pStyle w:val="TAL"/>
              <w:snapToGrid w:val="0"/>
            </w:pPr>
          </w:p>
        </w:tc>
      </w:tr>
      <w:tr w:rsidR="00843E8D" w14:paraId="77E958FB"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3BD6B" w14:textId="77777777" w:rsidR="00843E8D" w:rsidRDefault="00843E8D" w:rsidP="009B330A">
            <w:pPr>
              <w:pStyle w:val="TAL"/>
              <w:snapToGrid w:val="0"/>
            </w:pPr>
            <w:r>
              <w:t xml:space="preserve">  criticalExtensions CHOICE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46B988"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4857D1"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5DDCB8" w14:textId="77777777" w:rsidR="00843E8D" w:rsidRDefault="00843E8D" w:rsidP="009B330A">
            <w:pPr>
              <w:pStyle w:val="TAL"/>
              <w:snapToGrid w:val="0"/>
            </w:pPr>
          </w:p>
        </w:tc>
      </w:tr>
      <w:tr w:rsidR="00843E8D" w14:paraId="1BA73F0D"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782BA" w14:textId="77777777" w:rsidR="00843E8D" w:rsidRDefault="00843E8D" w:rsidP="009B330A">
            <w:pPr>
              <w:pStyle w:val="TAL"/>
              <w:snapToGrid w:val="0"/>
            </w:pPr>
            <w:r>
              <w:t xml:space="preserve">    measurementReport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F08FE"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8AF92"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44FD4" w14:textId="77777777" w:rsidR="00843E8D" w:rsidRDefault="00843E8D" w:rsidP="009B330A">
            <w:pPr>
              <w:pStyle w:val="TAL"/>
              <w:snapToGrid w:val="0"/>
            </w:pPr>
          </w:p>
        </w:tc>
      </w:tr>
      <w:tr w:rsidR="00843E8D" w14:paraId="7582CB03"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90B0" w14:textId="77777777" w:rsidR="00843E8D" w:rsidRDefault="00843E8D" w:rsidP="009B330A">
            <w:pPr>
              <w:pStyle w:val="TAL"/>
              <w:snapToGrid w:val="0"/>
            </w:pPr>
            <w:r>
              <w:t xml:space="preserve">      measResults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DAE44"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34A23"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FD59D" w14:textId="77777777" w:rsidR="00843E8D" w:rsidRDefault="00843E8D" w:rsidP="009B330A">
            <w:pPr>
              <w:pStyle w:val="TAL"/>
              <w:snapToGrid w:val="0"/>
            </w:pPr>
          </w:p>
        </w:tc>
      </w:tr>
      <w:tr w:rsidR="00843E8D" w14:paraId="54C5D3F7" w14:textId="77777777" w:rsidTr="009B330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B33045" w14:textId="77777777" w:rsidR="00843E8D" w:rsidRDefault="00843E8D" w:rsidP="009B330A">
            <w:pPr>
              <w:pStyle w:val="TAL"/>
              <w:snapToGrid w:val="0"/>
            </w:pPr>
            <w:r>
              <w:t xml:space="preserve">        measId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4F9C69" w14:textId="77777777" w:rsidR="00843E8D" w:rsidRDefault="00843E8D" w:rsidP="009B330A">
            <w:pPr>
              <w:pStyle w:val="TAL"/>
              <w:snapToGrid w:val="0"/>
            </w:pPr>
            <w:r>
              <w:t>1</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03DB7"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C5998" w14:textId="77777777" w:rsidR="00843E8D" w:rsidRDefault="00843E8D" w:rsidP="009B330A">
            <w:pPr>
              <w:pStyle w:val="TAL"/>
              <w:snapToGrid w:val="0"/>
              <w:rPr>
                <w:lang w:eastAsia="zh-CN"/>
              </w:rPr>
            </w:pPr>
          </w:p>
        </w:tc>
      </w:tr>
      <w:tr w:rsidR="00843E8D" w14:paraId="1166893B"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189F7" w14:textId="77777777" w:rsidR="00843E8D" w:rsidRDefault="00843E8D" w:rsidP="009B330A">
            <w:pPr>
              <w:pStyle w:val="TAL"/>
              <w:snapToGrid w:val="0"/>
            </w:pPr>
            <w:r>
              <w:t xml:space="preserve">        measResultServingMOList SEQUENCE (SIZE (1..maxNrofServingCells)) OF MeasResultServMO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6A8DC" w14:textId="77777777" w:rsidR="00843E8D" w:rsidRDefault="00843E8D" w:rsidP="009B330A">
            <w:pPr>
              <w:pStyle w:val="TAL"/>
              <w:snapToGrid w:val="0"/>
            </w:pPr>
            <w:r>
              <w:t>1 entry</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01D9"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8BA79" w14:textId="77777777" w:rsidR="00843E8D" w:rsidRDefault="00843E8D" w:rsidP="009B330A">
            <w:pPr>
              <w:pStyle w:val="TAL"/>
              <w:snapToGrid w:val="0"/>
            </w:pPr>
          </w:p>
        </w:tc>
      </w:tr>
      <w:tr w:rsidR="00843E8D" w14:paraId="35B919B9" w14:textId="77777777" w:rsidTr="009B330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5AB44AC" w14:textId="77777777" w:rsidR="00843E8D" w:rsidRDefault="00843E8D" w:rsidP="009B330A">
            <w:pPr>
              <w:pStyle w:val="TAL"/>
              <w:snapToGrid w:val="0"/>
            </w:pPr>
            <w:r>
              <w:t xml:space="preserve">          MeasResultServMO[1] </w:t>
            </w:r>
            <w:r>
              <w:rPr>
                <w:snapToGrid w:val="0"/>
              </w:rPr>
              <w:t xml:space="preserve">SEQUENCE </w:t>
            </w:r>
            <w:r>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42B7" w14:textId="77777777" w:rsidR="00843E8D" w:rsidRDefault="00843E8D" w:rsidP="009B330A">
            <w:pPr>
              <w:pStyle w:val="TAL"/>
              <w:snapToGrid w:val="0"/>
              <w:rPr>
                <w:lang w:eastAsia="zh-CN"/>
              </w:rPr>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A4437" w14:textId="77777777" w:rsidR="00843E8D" w:rsidRDefault="00843E8D" w:rsidP="009B330A">
            <w:pPr>
              <w:pStyle w:val="TAL"/>
              <w:snapToGrid w:val="0"/>
            </w:pPr>
            <w:r>
              <w:t>entry 1</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7D4BC" w14:textId="77777777" w:rsidR="00843E8D" w:rsidRDefault="00843E8D" w:rsidP="009B330A">
            <w:pPr>
              <w:pStyle w:val="TAL"/>
              <w:snapToGrid w:val="0"/>
            </w:pPr>
          </w:p>
        </w:tc>
      </w:tr>
      <w:tr w:rsidR="00843E8D" w14:paraId="16FC67F3" w14:textId="77777777" w:rsidTr="009B330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91C977D" w14:textId="77777777" w:rsidR="00843E8D" w:rsidRDefault="00843E8D" w:rsidP="009B330A">
            <w:pPr>
              <w:pStyle w:val="TAL"/>
              <w:snapToGrid w:val="0"/>
            </w:pPr>
            <w:r>
              <w:t xml:space="preserve">            servCellId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C629C" w14:textId="77777777" w:rsidR="00843E8D" w:rsidRDefault="00843E8D" w:rsidP="009B330A">
            <w:pPr>
              <w:pStyle w:val="TAL"/>
              <w:snapToGrid w:val="0"/>
            </w:pPr>
            <w:r>
              <w:rPr>
                <w:lang w:eastAsia="zh-CN"/>
              </w:rPr>
              <w:t>ServCellIndex of NR Cell 1</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FF076"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08A705" w14:textId="77777777" w:rsidR="00843E8D" w:rsidRDefault="00843E8D" w:rsidP="009B330A">
            <w:pPr>
              <w:pStyle w:val="TAL"/>
              <w:snapToGrid w:val="0"/>
              <w:rPr>
                <w:lang w:eastAsia="zh-CN"/>
              </w:rPr>
            </w:pPr>
            <w:r>
              <w:rPr>
                <w:lang w:eastAsia="zh-CN"/>
              </w:rPr>
              <w:t>Step 4, Step 12</w:t>
            </w:r>
          </w:p>
        </w:tc>
      </w:tr>
      <w:tr w:rsidR="00843E8D" w14:paraId="57767FFD"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95F0" w14:textId="77777777" w:rsidR="00843E8D" w:rsidRDefault="00843E8D" w:rsidP="009B330A">
            <w:pPr>
              <w:pStyle w:val="TAL"/>
              <w:snapToGrid w:val="0"/>
            </w:pPr>
            <w:r>
              <w:t xml:space="preserve">            measResultServingCell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10F07"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A3651"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292CC" w14:textId="77777777" w:rsidR="00843E8D" w:rsidRDefault="00843E8D" w:rsidP="009B330A">
            <w:pPr>
              <w:pStyle w:val="TAL"/>
              <w:snapToGrid w:val="0"/>
            </w:pPr>
          </w:p>
        </w:tc>
      </w:tr>
      <w:tr w:rsidR="00843E8D" w14:paraId="069FEA46" w14:textId="77777777" w:rsidTr="009B330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7818EB9E" w14:textId="77777777" w:rsidR="00843E8D" w:rsidRDefault="00843E8D" w:rsidP="009B330A">
            <w:pPr>
              <w:pStyle w:val="TAL"/>
              <w:snapToGrid w:val="0"/>
            </w:pPr>
            <w:r>
              <w:t xml:space="preserve">              physCellId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3FD03" w14:textId="77777777" w:rsidR="00843E8D" w:rsidRDefault="00843E8D" w:rsidP="009B330A">
            <w:pPr>
              <w:pStyle w:val="TAL"/>
              <w:snapToGrid w:val="0"/>
            </w:pPr>
            <w:r>
              <w:t>PCI of NR Cell 1</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E5C97"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2FA7A" w14:textId="77777777" w:rsidR="00843E8D" w:rsidRDefault="00843E8D" w:rsidP="009B330A">
            <w:pPr>
              <w:pStyle w:val="TAL"/>
              <w:snapToGrid w:val="0"/>
            </w:pPr>
            <w:r>
              <w:rPr>
                <w:lang w:eastAsia="zh-CN"/>
              </w:rPr>
              <w:t>Step 4, Step 12</w:t>
            </w:r>
          </w:p>
        </w:tc>
      </w:tr>
      <w:tr w:rsidR="00843E8D" w14:paraId="7EE29B4F"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B2BA3" w14:textId="77777777" w:rsidR="00843E8D" w:rsidRDefault="00843E8D" w:rsidP="009B330A">
            <w:pPr>
              <w:pStyle w:val="TAL"/>
              <w:snapToGrid w:val="0"/>
            </w:pPr>
            <w:r>
              <w:t xml:space="preserve">              measResult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EC80"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EADA2"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D81676" w14:textId="77777777" w:rsidR="00843E8D" w:rsidRDefault="00843E8D" w:rsidP="009B330A">
            <w:pPr>
              <w:pStyle w:val="TAL"/>
              <w:snapToGrid w:val="0"/>
            </w:pPr>
          </w:p>
        </w:tc>
      </w:tr>
      <w:tr w:rsidR="00843E8D" w14:paraId="0A6D74C9"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D1C03" w14:textId="77777777" w:rsidR="00843E8D" w:rsidRDefault="00843E8D" w:rsidP="009B330A">
            <w:pPr>
              <w:pStyle w:val="TAL"/>
              <w:snapToGrid w:val="0"/>
            </w:pPr>
            <w:r>
              <w:t xml:space="preserve">                cellResults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871BD"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0208D"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D803D" w14:textId="77777777" w:rsidR="00843E8D" w:rsidRDefault="00843E8D" w:rsidP="009B330A">
            <w:pPr>
              <w:pStyle w:val="TAL"/>
              <w:snapToGrid w:val="0"/>
            </w:pPr>
          </w:p>
        </w:tc>
      </w:tr>
      <w:tr w:rsidR="00843E8D" w14:paraId="481F7583"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60795" w14:textId="77777777" w:rsidR="00843E8D" w:rsidRDefault="00843E8D" w:rsidP="009B330A">
            <w:pPr>
              <w:pStyle w:val="TAL"/>
              <w:snapToGrid w:val="0"/>
            </w:pPr>
            <w:r>
              <w:t xml:space="preserve">                  resultsSSB-Cell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D9A52"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1628A9"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2B250" w14:textId="77777777" w:rsidR="00843E8D" w:rsidRDefault="00843E8D" w:rsidP="009B330A">
            <w:pPr>
              <w:pStyle w:val="TAL"/>
              <w:snapToGrid w:val="0"/>
            </w:pPr>
          </w:p>
        </w:tc>
      </w:tr>
      <w:tr w:rsidR="00843E8D" w14:paraId="7AC37EEA"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EC033E" w14:textId="77777777" w:rsidR="00843E8D" w:rsidRDefault="00843E8D" w:rsidP="009B330A">
            <w:pPr>
              <w:pStyle w:val="TAL"/>
              <w:snapToGrid w:val="0"/>
            </w:pPr>
            <w:r>
              <w:t xml:space="preserve">                    rsrp</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56DDD" w14:textId="77777777" w:rsidR="00843E8D" w:rsidRDefault="00843E8D" w:rsidP="009B330A">
            <w:pPr>
              <w:pStyle w:val="TAL"/>
              <w:snapToGrid w:val="0"/>
            </w:pPr>
            <w:r>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4995D"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C7C25" w14:textId="77777777" w:rsidR="00843E8D" w:rsidRDefault="00843E8D" w:rsidP="009B330A">
            <w:pPr>
              <w:pStyle w:val="TAL"/>
              <w:snapToGrid w:val="0"/>
            </w:pPr>
          </w:p>
        </w:tc>
      </w:tr>
      <w:tr w:rsidR="00843E8D" w14:paraId="550D6D47"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8D15E" w14:textId="77777777" w:rsidR="00843E8D" w:rsidRDefault="00843E8D" w:rsidP="009B330A">
            <w:pPr>
              <w:pStyle w:val="TAL"/>
              <w:snapToGrid w:val="0"/>
            </w:pPr>
            <w:r>
              <w:t xml:space="preserve">                    rsrq</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4CE73" w14:textId="77777777" w:rsidR="00843E8D" w:rsidRDefault="00843E8D" w:rsidP="009B330A">
            <w:pPr>
              <w:pStyle w:val="TAL"/>
              <w:snapToGrid w:val="0"/>
            </w:pPr>
            <w:r>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100AB"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399BB" w14:textId="77777777" w:rsidR="00843E8D" w:rsidRDefault="00843E8D" w:rsidP="009B330A">
            <w:pPr>
              <w:pStyle w:val="TAL"/>
              <w:snapToGrid w:val="0"/>
            </w:pPr>
          </w:p>
        </w:tc>
      </w:tr>
      <w:tr w:rsidR="00843E8D" w14:paraId="477D9F6D" w14:textId="77777777" w:rsidTr="009B330A">
        <w:tc>
          <w:tcPr>
            <w:tcW w:w="456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62E88" w14:textId="77777777" w:rsidR="00843E8D" w:rsidRDefault="00843E8D" w:rsidP="009B330A">
            <w:pPr>
              <w:pStyle w:val="TAL"/>
              <w:snapToGrid w:val="0"/>
            </w:pPr>
            <w:r>
              <w:t xml:space="preserve">                    sinr</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40D44" w14:textId="77777777" w:rsidR="00843E8D" w:rsidRDefault="00843E8D" w:rsidP="009B330A">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DDF44"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B0D64" w14:textId="77777777" w:rsidR="00843E8D" w:rsidRDefault="00843E8D" w:rsidP="009B330A">
            <w:pPr>
              <w:pStyle w:val="TAL"/>
              <w:snapToGrid w:val="0"/>
            </w:pPr>
          </w:p>
        </w:tc>
      </w:tr>
      <w:tr w:rsidR="00843E8D" w14:paraId="5AA5CA82" w14:textId="77777777" w:rsidTr="009B330A">
        <w:tc>
          <w:tcPr>
            <w:tcW w:w="4569" w:type="dxa"/>
            <w:vMerge/>
            <w:tcBorders>
              <w:top w:val="single" w:sz="4" w:space="0" w:color="auto"/>
              <w:left w:val="single" w:sz="4" w:space="0" w:color="auto"/>
              <w:bottom w:val="single" w:sz="4" w:space="0" w:color="auto"/>
              <w:right w:val="single" w:sz="4" w:space="0" w:color="auto"/>
            </w:tcBorders>
            <w:vAlign w:val="center"/>
          </w:tcPr>
          <w:p w14:paraId="3959FA3B" w14:textId="77777777" w:rsidR="00843E8D" w:rsidRDefault="00843E8D" w:rsidP="009B330A">
            <w:pPr>
              <w:spacing w:after="0"/>
              <w:rPr>
                <w:rFonts w:ascii="Arial" w:hAnsi="Arial"/>
                <w:sz w:val="18"/>
              </w:rPr>
            </w:pP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176E9" w14:textId="77777777" w:rsidR="00843E8D" w:rsidRDefault="00843E8D" w:rsidP="009B330A">
            <w:pPr>
              <w:pStyle w:val="TAL"/>
              <w:snapToGrid w:val="0"/>
            </w:pPr>
            <w:r>
              <w:t>Not checked</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B9B71"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0CE1" w14:textId="77777777" w:rsidR="00843E8D" w:rsidRDefault="00843E8D" w:rsidP="009B330A">
            <w:pPr>
              <w:pStyle w:val="TAL"/>
              <w:snapToGrid w:val="0"/>
            </w:pPr>
            <w:r>
              <w:rPr>
                <w:lang w:eastAsia="zh-CN"/>
              </w:rPr>
              <w:t>pc_ss_SINR_Meas</w:t>
            </w:r>
          </w:p>
        </w:tc>
      </w:tr>
      <w:tr w:rsidR="00843E8D" w14:paraId="571746E1"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6D4F7"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4C540"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FE098"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817D7" w14:textId="77777777" w:rsidR="00843E8D" w:rsidRDefault="00843E8D" w:rsidP="009B330A">
            <w:pPr>
              <w:pStyle w:val="TAL"/>
              <w:snapToGrid w:val="0"/>
            </w:pPr>
          </w:p>
        </w:tc>
      </w:tr>
      <w:tr w:rsidR="00843E8D" w14:paraId="059CC4A7"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71349"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BA06D"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4552"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E3ED1" w14:textId="77777777" w:rsidR="00843E8D" w:rsidRDefault="00843E8D" w:rsidP="009B330A">
            <w:pPr>
              <w:pStyle w:val="TAL"/>
              <w:snapToGrid w:val="0"/>
            </w:pPr>
          </w:p>
        </w:tc>
      </w:tr>
      <w:tr w:rsidR="00843E8D" w14:paraId="7DDA53E1"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0DD48"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61035"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8C786"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B4CB3" w14:textId="77777777" w:rsidR="00843E8D" w:rsidRDefault="00843E8D" w:rsidP="009B330A">
            <w:pPr>
              <w:pStyle w:val="TAL"/>
              <w:snapToGrid w:val="0"/>
            </w:pPr>
          </w:p>
        </w:tc>
      </w:tr>
      <w:tr w:rsidR="00843E8D" w14:paraId="28DD2DFB"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0CB4F"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14772E"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D059D"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D3313" w14:textId="77777777" w:rsidR="00843E8D" w:rsidRDefault="00843E8D" w:rsidP="009B330A">
            <w:pPr>
              <w:pStyle w:val="TAL"/>
              <w:snapToGrid w:val="0"/>
            </w:pPr>
          </w:p>
        </w:tc>
      </w:tr>
      <w:tr w:rsidR="00843E8D" w14:paraId="3EFEE9BE"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9B400"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B3838"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89C79"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7CFE2" w14:textId="77777777" w:rsidR="00843E8D" w:rsidRDefault="00843E8D" w:rsidP="009B330A">
            <w:pPr>
              <w:pStyle w:val="TAL"/>
              <w:snapToGrid w:val="0"/>
            </w:pPr>
          </w:p>
        </w:tc>
      </w:tr>
      <w:tr w:rsidR="00843E8D" w14:paraId="3E4E43B1"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9F34A"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752D9"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2170F"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B9E8D" w14:textId="77777777" w:rsidR="00843E8D" w:rsidRDefault="00843E8D" w:rsidP="009B330A">
            <w:pPr>
              <w:pStyle w:val="TAL"/>
              <w:snapToGrid w:val="0"/>
            </w:pPr>
          </w:p>
        </w:tc>
      </w:tr>
      <w:tr w:rsidR="00843E8D" w14:paraId="477D1D91"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7A72E" w14:textId="77777777" w:rsidR="00843E8D" w:rsidRDefault="00843E8D" w:rsidP="009B330A">
            <w:pPr>
              <w:pStyle w:val="TAL"/>
              <w:snapToGrid w:val="0"/>
            </w:pPr>
            <w:r>
              <w:t xml:space="preserve">        measResultNeighCells CHOICE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56D4B"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ED16D"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5341E" w14:textId="77777777" w:rsidR="00843E8D" w:rsidRDefault="00843E8D" w:rsidP="009B330A">
            <w:pPr>
              <w:pStyle w:val="TAL"/>
              <w:snapToGrid w:val="0"/>
            </w:pPr>
          </w:p>
        </w:tc>
      </w:tr>
      <w:tr w:rsidR="00843E8D" w14:paraId="243142E6"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42622" w14:textId="77777777" w:rsidR="00843E8D" w:rsidRDefault="00843E8D" w:rsidP="009B330A">
            <w:pPr>
              <w:pStyle w:val="TAL"/>
              <w:snapToGrid w:val="0"/>
            </w:pPr>
            <w:r>
              <w:t xml:space="preserve">          measResultListNR SEQUENCE (SIZE (1.. maxCellReport)) OF MeasResultNR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7B3C1" w14:textId="77777777" w:rsidR="00843E8D" w:rsidRDefault="00843E8D" w:rsidP="009B330A">
            <w:pPr>
              <w:pStyle w:val="TAL"/>
              <w:snapToGrid w:val="0"/>
            </w:pPr>
            <w:r>
              <w:t>1 entry</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7BEF1"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F67F" w14:textId="77777777" w:rsidR="00843E8D" w:rsidRDefault="00843E8D" w:rsidP="009B330A">
            <w:pPr>
              <w:pStyle w:val="TAL"/>
              <w:snapToGrid w:val="0"/>
              <w:rPr>
                <w:lang w:eastAsia="zh-CN"/>
              </w:rPr>
            </w:pPr>
          </w:p>
        </w:tc>
      </w:tr>
      <w:tr w:rsidR="00843E8D" w14:paraId="076FF8F4" w14:textId="77777777" w:rsidTr="009B330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0E04674" w14:textId="77777777" w:rsidR="00843E8D" w:rsidRDefault="00843E8D" w:rsidP="009B330A">
            <w:pPr>
              <w:pStyle w:val="TAL"/>
              <w:snapToGrid w:val="0"/>
            </w:pPr>
            <w:r>
              <w:t xml:space="preserve">            MeasResultNR[1]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B7BE7"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D0363" w14:textId="77777777" w:rsidR="00843E8D" w:rsidRDefault="00843E8D" w:rsidP="009B330A">
            <w:pPr>
              <w:pStyle w:val="TAL"/>
              <w:snapToGrid w:val="0"/>
            </w:pPr>
            <w:r>
              <w:t>entry 1</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7EF30" w14:textId="77777777" w:rsidR="00843E8D" w:rsidRDefault="00843E8D" w:rsidP="009B330A">
            <w:pPr>
              <w:pStyle w:val="TAL"/>
              <w:snapToGrid w:val="0"/>
              <w:rPr>
                <w:lang w:eastAsia="zh-CN"/>
              </w:rPr>
            </w:pPr>
          </w:p>
        </w:tc>
      </w:tr>
      <w:tr w:rsidR="00843E8D" w14:paraId="13CD96BB" w14:textId="77777777" w:rsidTr="009B330A">
        <w:tc>
          <w:tcPr>
            <w:tcW w:w="4569" w:type="dxa"/>
            <w:vMerge w:val="restart"/>
            <w:tcBorders>
              <w:top w:val="single" w:sz="4" w:space="0" w:color="auto"/>
              <w:left w:val="single" w:sz="4" w:space="0" w:color="auto"/>
              <w:bottom w:val="nil"/>
              <w:right w:val="single" w:sz="4" w:space="0" w:color="auto"/>
            </w:tcBorders>
            <w:tcMar>
              <w:top w:w="0" w:type="dxa"/>
              <w:left w:w="108" w:type="dxa"/>
              <w:bottom w:w="0" w:type="dxa"/>
              <w:right w:w="108" w:type="dxa"/>
            </w:tcMar>
          </w:tcPr>
          <w:p w14:paraId="6DAE6D7F" w14:textId="77777777" w:rsidR="00843E8D" w:rsidRDefault="00843E8D" w:rsidP="009B330A">
            <w:pPr>
              <w:pStyle w:val="TAL"/>
              <w:snapToGrid w:val="0"/>
            </w:pPr>
            <w:r>
              <w:t xml:space="preserve">              physCellId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B9E91" w14:textId="77777777" w:rsidR="00843E8D" w:rsidRDefault="00843E8D" w:rsidP="009B330A">
            <w:pPr>
              <w:pStyle w:val="TAL"/>
              <w:snapToGrid w:val="0"/>
            </w:pPr>
            <w:r>
              <w:t>Physical layer cell identity of NR Cell 2</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EFD36"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4E6F9" w14:textId="77777777" w:rsidR="00843E8D" w:rsidRDefault="00843E8D" w:rsidP="009B330A">
            <w:pPr>
              <w:pStyle w:val="TAL"/>
              <w:snapToGrid w:val="0"/>
              <w:rPr>
                <w:lang w:eastAsia="zh-CN"/>
              </w:rPr>
            </w:pPr>
            <w:r>
              <w:rPr>
                <w:lang w:eastAsia="zh-CN"/>
              </w:rPr>
              <w:t>Step 4</w:t>
            </w:r>
          </w:p>
        </w:tc>
      </w:tr>
      <w:tr w:rsidR="00843E8D" w14:paraId="22DA4D48" w14:textId="77777777" w:rsidTr="009B330A">
        <w:tc>
          <w:tcPr>
            <w:tcW w:w="4569" w:type="dxa"/>
            <w:vMerge/>
            <w:tcBorders>
              <w:top w:val="single" w:sz="4" w:space="0" w:color="auto"/>
              <w:left w:val="single" w:sz="4" w:space="0" w:color="auto"/>
              <w:bottom w:val="nil"/>
              <w:right w:val="single" w:sz="4" w:space="0" w:color="auto"/>
            </w:tcBorders>
            <w:vAlign w:val="center"/>
          </w:tcPr>
          <w:p w14:paraId="511C4738" w14:textId="77777777" w:rsidR="00843E8D" w:rsidRDefault="00843E8D" w:rsidP="009B330A">
            <w:pPr>
              <w:spacing w:after="0"/>
              <w:rPr>
                <w:rFonts w:ascii="Arial" w:hAnsi="Arial"/>
                <w:sz w:val="18"/>
              </w:rPr>
            </w:pP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50D87" w14:textId="77777777" w:rsidR="00843E8D" w:rsidRDefault="00843E8D" w:rsidP="009B330A">
            <w:pPr>
              <w:pStyle w:val="TAL"/>
              <w:snapToGrid w:val="0"/>
            </w:pPr>
            <w:r>
              <w:t>Physical layer cell identity of NR Cell 4</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4DA3F"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5736F" w14:textId="77777777" w:rsidR="00843E8D" w:rsidRDefault="00843E8D" w:rsidP="009B330A">
            <w:pPr>
              <w:pStyle w:val="TAL"/>
              <w:snapToGrid w:val="0"/>
              <w:rPr>
                <w:lang w:eastAsia="zh-CN"/>
              </w:rPr>
            </w:pPr>
            <w:r>
              <w:rPr>
                <w:lang w:eastAsia="zh-CN"/>
              </w:rPr>
              <w:t>Step 12</w:t>
            </w:r>
          </w:p>
        </w:tc>
      </w:tr>
      <w:tr w:rsidR="00843E8D" w14:paraId="693B2320"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38279" w14:textId="77777777" w:rsidR="00843E8D" w:rsidRDefault="00843E8D" w:rsidP="009B330A">
            <w:pPr>
              <w:pStyle w:val="TAL"/>
              <w:snapToGrid w:val="0"/>
            </w:pPr>
            <w:r>
              <w:lastRenderedPageBreak/>
              <w:t xml:space="preserve">              measResult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12216"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5A6CC"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C9CE0" w14:textId="77777777" w:rsidR="00843E8D" w:rsidRDefault="00843E8D" w:rsidP="009B330A">
            <w:pPr>
              <w:pStyle w:val="TAL"/>
              <w:snapToGrid w:val="0"/>
            </w:pPr>
          </w:p>
        </w:tc>
      </w:tr>
      <w:tr w:rsidR="00843E8D" w14:paraId="640544EA"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7618" w14:textId="77777777" w:rsidR="00843E8D" w:rsidRDefault="00843E8D" w:rsidP="009B330A">
            <w:pPr>
              <w:pStyle w:val="TAL"/>
              <w:snapToGrid w:val="0"/>
            </w:pPr>
            <w:r>
              <w:t xml:space="preserve">                cellResults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226AB"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277EA"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F2759" w14:textId="77777777" w:rsidR="00843E8D" w:rsidRDefault="00843E8D" w:rsidP="009B330A">
            <w:pPr>
              <w:pStyle w:val="TAL"/>
              <w:snapToGrid w:val="0"/>
            </w:pPr>
          </w:p>
        </w:tc>
      </w:tr>
      <w:tr w:rsidR="00843E8D" w14:paraId="0A8A0D88"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1BF11" w14:textId="77777777" w:rsidR="00843E8D" w:rsidRDefault="00843E8D" w:rsidP="009B330A">
            <w:pPr>
              <w:pStyle w:val="TAL"/>
              <w:snapToGrid w:val="0"/>
            </w:pPr>
            <w:r>
              <w:t xml:space="preserve">                  resultsSSB-Cell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BC4E5"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D573D"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89507" w14:textId="77777777" w:rsidR="00843E8D" w:rsidRDefault="00843E8D" w:rsidP="009B330A">
            <w:pPr>
              <w:pStyle w:val="TAL"/>
              <w:snapToGrid w:val="0"/>
            </w:pPr>
          </w:p>
        </w:tc>
      </w:tr>
      <w:tr w:rsidR="00843E8D" w14:paraId="02349AF4"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5C1AB" w14:textId="77777777" w:rsidR="00843E8D" w:rsidRDefault="00843E8D" w:rsidP="009B330A">
            <w:pPr>
              <w:pStyle w:val="TAL"/>
              <w:snapToGrid w:val="0"/>
            </w:pPr>
            <w:r>
              <w:t xml:space="preserve">                    rsrp</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39DDB" w14:textId="77777777" w:rsidR="00843E8D" w:rsidRDefault="00843E8D" w:rsidP="009B330A">
            <w:pPr>
              <w:pStyle w:val="TAL"/>
              <w:snapToGrid w:val="0"/>
            </w:pPr>
            <w:r>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BA138"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49FD6" w14:textId="77777777" w:rsidR="00843E8D" w:rsidRDefault="00843E8D" w:rsidP="009B330A">
            <w:pPr>
              <w:pStyle w:val="TAL"/>
              <w:snapToGrid w:val="0"/>
            </w:pPr>
          </w:p>
        </w:tc>
      </w:tr>
      <w:tr w:rsidR="00843E8D" w14:paraId="3C6583E5"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93DAF" w14:textId="77777777" w:rsidR="00843E8D" w:rsidRDefault="00843E8D" w:rsidP="009B330A">
            <w:pPr>
              <w:pStyle w:val="TAL"/>
              <w:snapToGrid w:val="0"/>
            </w:pPr>
            <w:r>
              <w:t xml:space="preserve">                    rsrq</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04183" w14:textId="77777777" w:rsidR="00843E8D" w:rsidRDefault="00843E8D" w:rsidP="009B330A">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E0E64"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8AD6F6" w14:textId="77777777" w:rsidR="00843E8D" w:rsidRDefault="00843E8D" w:rsidP="009B330A">
            <w:pPr>
              <w:pStyle w:val="TAL"/>
              <w:snapToGrid w:val="0"/>
            </w:pPr>
          </w:p>
        </w:tc>
      </w:tr>
      <w:tr w:rsidR="00843E8D" w14:paraId="5D4E741A" w14:textId="77777777" w:rsidTr="009B330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D81AAA8" w14:textId="77777777" w:rsidR="00843E8D" w:rsidRDefault="00843E8D" w:rsidP="009B330A">
            <w:pPr>
              <w:pStyle w:val="TAL"/>
              <w:snapToGrid w:val="0"/>
            </w:pPr>
            <w:r>
              <w:t xml:space="preserve">                    sinr</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CA6EE" w14:textId="77777777" w:rsidR="00843E8D" w:rsidRDefault="00843E8D" w:rsidP="009B330A">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1CBF44"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2867F" w14:textId="77777777" w:rsidR="00843E8D" w:rsidRDefault="00843E8D" w:rsidP="009B330A">
            <w:pPr>
              <w:pStyle w:val="TAL"/>
              <w:snapToGrid w:val="0"/>
            </w:pPr>
          </w:p>
        </w:tc>
      </w:tr>
      <w:tr w:rsidR="00843E8D" w14:paraId="12259E42"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8EB9A"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34AD7"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5AD00E"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C7A89" w14:textId="77777777" w:rsidR="00843E8D" w:rsidRDefault="00843E8D" w:rsidP="009B330A">
            <w:pPr>
              <w:pStyle w:val="TAL"/>
              <w:snapToGrid w:val="0"/>
            </w:pPr>
          </w:p>
        </w:tc>
      </w:tr>
      <w:tr w:rsidR="00843E8D" w14:paraId="70595017"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4FE34" w14:textId="77777777" w:rsidR="00843E8D" w:rsidRDefault="00843E8D" w:rsidP="009B330A">
            <w:pPr>
              <w:pStyle w:val="TAL"/>
              <w:snapToGrid w:val="0"/>
            </w:pPr>
            <w:r>
              <w:t xml:space="preserve">                  resultsCSI-RS-Cell</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8DB85" w14:textId="77777777" w:rsidR="00843E8D" w:rsidRDefault="00843E8D" w:rsidP="009B330A">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A53DC"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FF0E5" w14:textId="77777777" w:rsidR="00843E8D" w:rsidRDefault="00843E8D" w:rsidP="009B330A">
            <w:pPr>
              <w:pStyle w:val="TAL"/>
              <w:snapToGrid w:val="0"/>
            </w:pPr>
          </w:p>
        </w:tc>
      </w:tr>
      <w:tr w:rsidR="00843E8D" w14:paraId="1C0CF313"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26676"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18A1F"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C8527"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D045B" w14:textId="77777777" w:rsidR="00843E8D" w:rsidRDefault="00843E8D" w:rsidP="009B330A">
            <w:pPr>
              <w:pStyle w:val="TAL"/>
              <w:snapToGrid w:val="0"/>
            </w:pPr>
          </w:p>
        </w:tc>
      </w:tr>
      <w:tr w:rsidR="00843E8D" w14:paraId="2C297639"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5D57A" w14:textId="77777777" w:rsidR="00843E8D" w:rsidRDefault="00843E8D" w:rsidP="009B330A">
            <w:pPr>
              <w:pStyle w:val="TAL"/>
              <w:snapToGrid w:val="0"/>
            </w:pPr>
            <w:r>
              <w:t xml:space="preserve">                rsIndexResults</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7E4B" w14:textId="77777777" w:rsidR="00843E8D" w:rsidRDefault="00843E8D" w:rsidP="009B330A">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8B5F9"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9EA2D" w14:textId="77777777" w:rsidR="00843E8D" w:rsidRDefault="00843E8D" w:rsidP="009B330A">
            <w:pPr>
              <w:pStyle w:val="TAL"/>
              <w:snapToGrid w:val="0"/>
            </w:pPr>
          </w:p>
        </w:tc>
      </w:tr>
      <w:tr w:rsidR="00843E8D" w14:paraId="09FD805B"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9332F"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D810A"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C5D35"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0AEC4" w14:textId="77777777" w:rsidR="00843E8D" w:rsidRDefault="00843E8D" w:rsidP="009B330A">
            <w:pPr>
              <w:pStyle w:val="TAL"/>
              <w:snapToGrid w:val="0"/>
            </w:pPr>
          </w:p>
        </w:tc>
      </w:tr>
      <w:tr w:rsidR="00843E8D" w14:paraId="53483593"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CCCB" w14:textId="77777777" w:rsidR="00843E8D" w:rsidRDefault="00843E8D" w:rsidP="009B330A">
            <w:pPr>
              <w:pStyle w:val="TAL"/>
              <w:snapToGrid w:val="0"/>
            </w:pPr>
            <w:r>
              <w:t xml:space="preserve">              cgi-Info</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A6841" w14:textId="77777777" w:rsidR="00843E8D" w:rsidRDefault="00843E8D" w:rsidP="009B330A">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E5DA8"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BB9EB" w14:textId="77777777" w:rsidR="00843E8D" w:rsidRDefault="00843E8D" w:rsidP="009B330A">
            <w:pPr>
              <w:pStyle w:val="TAL"/>
              <w:snapToGrid w:val="0"/>
            </w:pPr>
          </w:p>
        </w:tc>
      </w:tr>
      <w:tr w:rsidR="00843E8D" w14:paraId="30DA97D8"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C3401"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3B78B"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53DA3"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DA96DD" w14:textId="77777777" w:rsidR="00843E8D" w:rsidRDefault="00843E8D" w:rsidP="009B330A">
            <w:pPr>
              <w:pStyle w:val="TAL"/>
              <w:snapToGrid w:val="0"/>
            </w:pPr>
          </w:p>
        </w:tc>
      </w:tr>
      <w:tr w:rsidR="00843E8D" w14:paraId="33DC6C87"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0011A" w14:textId="77777777" w:rsidR="00843E8D" w:rsidRDefault="00843E8D" w:rsidP="009B330A">
            <w:pPr>
              <w:pStyle w:val="TAL"/>
              <w:snapToGrid w:val="0"/>
              <w:rPr>
                <w:sz w:val="20"/>
              </w:rPr>
            </w:pPr>
            <w:r>
              <w:t xml:space="preserve">          </w:t>
            </w:r>
            <w:r>
              <w:rPr>
                <w:sz w:val="20"/>
              </w:rPr>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70ECD"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F8579"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032DE" w14:textId="77777777" w:rsidR="00843E8D" w:rsidRDefault="00843E8D" w:rsidP="009B330A">
            <w:pPr>
              <w:pStyle w:val="TAL"/>
              <w:snapToGrid w:val="0"/>
            </w:pPr>
          </w:p>
        </w:tc>
      </w:tr>
      <w:tr w:rsidR="00843E8D" w14:paraId="2FA092BA"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C56E1" w14:textId="77777777" w:rsidR="00843E8D" w:rsidRDefault="00843E8D" w:rsidP="009B330A">
            <w:pPr>
              <w:pStyle w:val="TAL"/>
              <w:snapToGrid w:val="0"/>
              <w:rPr>
                <w:sz w:val="20"/>
              </w:rPr>
            </w:pPr>
            <w:r>
              <w:t xml:space="preserve">        </w:t>
            </w:r>
            <w:r>
              <w:rPr>
                <w:sz w:val="20"/>
              </w:rPr>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DB56D"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5FF93"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A703D" w14:textId="77777777" w:rsidR="00843E8D" w:rsidRDefault="00843E8D" w:rsidP="009B330A">
            <w:pPr>
              <w:pStyle w:val="TAL"/>
              <w:snapToGrid w:val="0"/>
            </w:pPr>
          </w:p>
        </w:tc>
      </w:tr>
      <w:tr w:rsidR="00843E8D" w14:paraId="477DE90F"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9B6BF"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49AAC"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E97CC"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D22261" w14:textId="77777777" w:rsidR="00843E8D" w:rsidRDefault="00843E8D" w:rsidP="009B330A">
            <w:pPr>
              <w:pStyle w:val="TAL"/>
              <w:snapToGrid w:val="0"/>
            </w:pPr>
          </w:p>
        </w:tc>
      </w:tr>
      <w:tr w:rsidR="00843E8D" w14:paraId="0AF3C958"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2CE2C"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C5324"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E47CC"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52E08" w14:textId="77777777" w:rsidR="00843E8D" w:rsidRDefault="00843E8D" w:rsidP="009B330A">
            <w:pPr>
              <w:pStyle w:val="TAL"/>
              <w:snapToGrid w:val="0"/>
            </w:pPr>
          </w:p>
        </w:tc>
      </w:tr>
      <w:tr w:rsidR="00843E8D" w14:paraId="44048399"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FDFAE"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4DE37"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DD32D"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5B2E1B" w14:textId="77777777" w:rsidR="00843E8D" w:rsidRDefault="00843E8D" w:rsidP="009B330A">
            <w:pPr>
              <w:pStyle w:val="TAL"/>
              <w:snapToGrid w:val="0"/>
            </w:pPr>
          </w:p>
        </w:tc>
      </w:tr>
      <w:tr w:rsidR="00843E8D" w14:paraId="608810B7"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94A7D" w14:textId="77777777" w:rsidR="00843E8D" w:rsidRDefault="00843E8D" w:rsidP="009B330A">
            <w:pPr>
              <w:pStyle w:val="TAL"/>
              <w:snapToGrid w:val="0"/>
            </w:pPr>
            <w:r>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B894F"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F64C1"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91DC7" w14:textId="77777777" w:rsidR="00843E8D" w:rsidRDefault="00843E8D" w:rsidP="009B330A">
            <w:pPr>
              <w:pStyle w:val="TAL"/>
              <w:snapToGrid w:val="0"/>
            </w:pPr>
          </w:p>
        </w:tc>
      </w:tr>
    </w:tbl>
    <w:p w14:paraId="5EF629E0" w14:textId="77777777" w:rsidR="00843E8D" w:rsidRDefault="00843E8D" w:rsidP="00843E8D">
      <w:pPr>
        <w:rPr>
          <w:rFonts w:eastAsia="DengXian"/>
          <w:lang w:eastAsia="zh-CN"/>
        </w:rPr>
      </w:pPr>
    </w:p>
    <w:p w14:paraId="24B157B5" w14:textId="77777777" w:rsidR="00843E8D" w:rsidRDefault="00843E8D" w:rsidP="00843E8D">
      <w:pPr>
        <w:pStyle w:val="TH"/>
      </w:pPr>
      <w:r>
        <w:t>Table 7.1.1.1.30.3.3-</w:t>
      </w:r>
      <w:r>
        <w:rPr>
          <w:lang w:eastAsia="zh-CN"/>
        </w:rPr>
        <w:t>6</w:t>
      </w:r>
      <w:r>
        <w:t xml:space="preserve">: </w:t>
      </w:r>
      <w:r>
        <w:rPr>
          <w:i/>
        </w:rPr>
        <w:t>RRCReconfiguration</w:t>
      </w:r>
      <w:r>
        <w:t xml:space="preserve"> (step 5, Table 7.1.1.1.30.3.2-3)</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7"/>
        <w:gridCol w:w="1700"/>
        <w:gridCol w:w="1245"/>
      </w:tblGrid>
      <w:tr w:rsidR="00843E8D" w14:paraId="0CCF8021" w14:textId="77777777" w:rsidTr="009B330A">
        <w:tc>
          <w:tcPr>
            <w:tcW w:w="9747" w:type="dxa"/>
            <w:gridSpan w:val="4"/>
            <w:tcBorders>
              <w:top w:val="single" w:sz="4" w:space="0" w:color="auto"/>
              <w:left w:val="single" w:sz="4" w:space="0" w:color="auto"/>
              <w:bottom w:val="single" w:sz="4" w:space="0" w:color="auto"/>
              <w:right w:val="single" w:sz="4" w:space="0" w:color="auto"/>
            </w:tcBorders>
          </w:tcPr>
          <w:p w14:paraId="427E92B8" w14:textId="77777777" w:rsidR="00843E8D" w:rsidRDefault="00843E8D" w:rsidP="009B330A">
            <w:pPr>
              <w:keepNext/>
              <w:keepLines/>
              <w:spacing w:after="0"/>
              <w:rPr>
                <w:rFonts w:ascii="Arial" w:hAnsi="Arial" w:cs="Arial"/>
                <w:sz w:val="18"/>
                <w:szCs w:val="18"/>
              </w:rPr>
            </w:pPr>
            <w:r>
              <w:rPr>
                <w:rFonts w:ascii="Arial" w:hAnsi="Arial" w:cs="Arial"/>
                <w:sz w:val="18"/>
                <w:szCs w:val="18"/>
              </w:rPr>
              <w:t>Derivation path: TS 38.508-1 [4], Table 4.6.1-13 with condition LTM</w:t>
            </w:r>
          </w:p>
        </w:tc>
      </w:tr>
      <w:tr w:rsidR="00843E8D" w14:paraId="50DC473A" w14:textId="77777777" w:rsidTr="009B330A">
        <w:tc>
          <w:tcPr>
            <w:tcW w:w="4535" w:type="dxa"/>
            <w:tcBorders>
              <w:top w:val="single" w:sz="4" w:space="0" w:color="auto"/>
              <w:left w:val="single" w:sz="4" w:space="0" w:color="auto"/>
              <w:bottom w:val="single" w:sz="4" w:space="0" w:color="auto"/>
              <w:right w:val="single" w:sz="4" w:space="0" w:color="auto"/>
            </w:tcBorders>
          </w:tcPr>
          <w:p w14:paraId="0F7318F4" w14:textId="77777777" w:rsidR="00843E8D" w:rsidRDefault="00843E8D" w:rsidP="009B330A">
            <w:pPr>
              <w:keepNext/>
              <w:keepLines/>
              <w:spacing w:after="0"/>
              <w:jc w:val="center"/>
              <w:rPr>
                <w:rFonts w:ascii="Arial" w:hAnsi="Arial"/>
                <w:b/>
                <w:sz w:val="18"/>
              </w:rPr>
            </w:pPr>
            <w:r>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4D910D80" w14:textId="77777777" w:rsidR="00843E8D" w:rsidRDefault="00843E8D" w:rsidP="009B330A">
            <w:pPr>
              <w:keepNext/>
              <w:keepLines/>
              <w:spacing w:after="0"/>
              <w:jc w:val="center"/>
              <w:rPr>
                <w:rFonts w:ascii="Arial" w:hAnsi="Arial"/>
                <w:b/>
                <w:sz w:val="18"/>
              </w:rPr>
            </w:pPr>
            <w:r>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50BFBE91" w14:textId="77777777" w:rsidR="00843E8D" w:rsidRDefault="00843E8D" w:rsidP="009B330A">
            <w:pPr>
              <w:keepNext/>
              <w:keepLines/>
              <w:spacing w:after="0"/>
              <w:jc w:val="center"/>
              <w:rPr>
                <w:rFonts w:ascii="Arial" w:hAnsi="Arial"/>
                <w:b/>
                <w:sz w:val="18"/>
              </w:rPr>
            </w:pPr>
            <w:r>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Pr>
          <w:p w14:paraId="66FE9D0F" w14:textId="77777777" w:rsidR="00843E8D" w:rsidRDefault="00843E8D" w:rsidP="009B330A">
            <w:pPr>
              <w:keepNext/>
              <w:keepLines/>
              <w:spacing w:after="0"/>
              <w:jc w:val="center"/>
              <w:rPr>
                <w:rFonts w:ascii="Arial" w:hAnsi="Arial"/>
                <w:b/>
                <w:sz w:val="18"/>
              </w:rPr>
            </w:pPr>
            <w:r>
              <w:rPr>
                <w:rFonts w:ascii="Arial" w:hAnsi="Arial"/>
                <w:b/>
                <w:sz w:val="18"/>
              </w:rPr>
              <w:t>Condition</w:t>
            </w:r>
          </w:p>
        </w:tc>
      </w:tr>
      <w:tr w:rsidR="00843E8D" w14:paraId="6790E463" w14:textId="77777777" w:rsidTr="009B330A">
        <w:tc>
          <w:tcPr>
            <w:tcW w:w="4535" w:type="dxa"/>
            <w:tcBorders>
              <w:top w:val="single" w:sz="4" w:space="0" w:color="auto"/>
              <w:left w:val="single" w:sz="4" w:space="0" w:color="auto"/>
              <w:bottom w:val="single" w:sz="4" w:space="0" w:color="auto"/>
              <w:right w:val="single" w:sz="4" w:space="0" w:color="auto"/>
            </w:tcBorders>
          </w:tcPr>
          <w:p w14:paraId="2DA562CC" w14:textId="77777777" w:rsidR="00843E8D" w:rsidRDefault="00843E8D" w:rsidP="009B330A">
            <w:pPr>
              <w:keepNext/>
              <w:keepLines/>
              <w:spacing w:after="0"/>
              <w:rPr>
                <w:rFonts w:ascii="Arial" w:hAnsi="Arial" w:cs="Arial"/>
                <w:sz w:val="18"/>
                <w:szCs w:val="18"/>
              </w:rPr>
            </w:pPr>
            <w:r>
              <w:rPr>
                <w:rFonts w:ascii="Arial" w:hAnsi="Arial" w:cs="Arial"/>
                <w:sz w:val="18"/>
                <w:szCs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3CCC0713"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382B02"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D6D407" w14:textId="77777777" w:rsidR="00843E8D" w:rsidRDefault="00843E8D" w:rsidP="009B330A">
            <w:pPr>
              <w:keepNext/>
              <w:keepLines/>
              <w:spacing w:after="0"/>
              <w:rPr>
                <w:rFonts w:ascii="Arial" w:hAnsi="Arial"/>
                <w:sz w:val="18"/>
              </w:rPr>
            </w:pPr>
          </w:p>
        </w:tc>
      </w:tr>
      <w:tr w:rsidR="00843E8D" w14:paraId="3B4C0137" w14:textId="77777777" w:rsidTr="009B330A">
        <w:tc>
          <w:tcPr>
            <w:tcW w:w="4535" w:type="dxa"/>
            <w:tcBorders>
              <w:top w:val="single" w:sz="4" w:space="0" w:color="auto"/>
              <w:left w:val="single" w:sz="4" w:space="0" w:color="auto"/>
              <w:bottom w:val="single" w:sz="4" w:space="0" w:color="auto"/>
              <w:right w:val="single" w:sz="4" w:space="0" w:color="auto"/>
            </w:tcBorders>
          </w:tcPr>
          <w:p w14:paraId="3C968D9F"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76C3D690"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520B4F4B"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16EDC930" w14:textId="77777777" w:rsidR="00843E8D" w:rsidRDefault="00843E8D" w:rsidP="009B330A">
            <w:pPr>
              <w:keepNext/>
              <w:keepLines/>
              <w:spacing w:after="0"/>
              <w:rPr>
                <w:rFonts w:ascii="Arial" w:hAnsi="Arial" w:cs="Arial"/>
                <w:sz w:val="18"/>
                <w:szCs w:val="18"/>
              </w:rPr>
            </w:pPr>
          </w:p>
        </w:tc>
      </w:tr>
      <w:tr w:rsidR="00843E8D" w14:paraId="5DB58269" w14:textId="77777777" w:rsidTr="009B330A">
        <w:tc>
          <w:tcPr>
            <w:tcW w:w="4535" w:type="dxa"/>
            <w:tcBorders>
              <w:top w:val="single" w:sz="4" w:space="0" w:color="auto"/>
              <w:left w:val="single" w:sz="4" w:space="0" w:color="auto"/>
              <w:bottom w:val="single" w:sz="4" w:space="0" w:color="auto"/>
              <w:right w:val="single" w:sz="4" w:space="0" w:color="auto"/>
            </w:tcBorders>
          </w:tcPr>
          <w:p w14:paraId="6DD77F75"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7F419B98"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12FB0C3C"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44111092" w14:textId="77777777" w:rsidR="00843E8D" w:rsidRDefault="00843E8D" w:rsidP="009B330A">
            <w:pPr>
              <w:keepNext/>
              <w:keepLines/>
              <w:spacing w:after="0"/>
              <w:rPr>
                <w:rFonts w:ascii="Arial" w:hAnsi="Arial" w:cs="Arial"/>
                <w:sz w:val="18"/>
                <w:szCs w:val="18"/>
              </w:rPr>
            </w:pPr>
          </w:p>
        </w:tc>
      </w:tr>
      <w:tr w:rsidR="00843E8D" w14:paraId="01353AE2" w14:textId="77777777" w:rsidTr="009B330A">
        <w:tc>
          <w:tcPr>
            <w:tcW w:w="4535" w:type="dxa"/>
            <w:tcBorders>
              <w:top w:val="single" w:sz="4" w:space="0" w:color="auto"/>
              <w:left w:val="single" w:sz="4" w:space="0" w:color="auto"/>
              <w:bottom w:val="single" w:sz="4" w:space="0" w:color="auto"/>
              <w:right w:val="single" w:sz="4" w:space="0" w:color="auto"/>
            </w:tcBorders>
          </w:tcPr>
          <w:p w14:paraId="1758DA07"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46B0F6E4"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0DFC5316"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40C26B2" w14:textId="77777777" w:rsidR="00843E8D" w:rsidRDefault="00843E8D" w:rsidP="009B330A">
            <w:pPr>
              <w:keepNext/>
              <w:keepLines/>
              <w:spacing w:after="0"/>
              <w:rPr>
                <w:rFonts w:ascii="Arial" w:hAnsi="Arial" w:cs="Arial"/>
                <w:sz w:val="18"/>
                <w:szCs w:val="18"/>
              </w:rPr>
            </w:pPr>
          </w:p>
        </w:tc>
      </w:tr>
      <w:tr w:rsidR="00843E8D" w14:paraId="627CA77B" w14:textId="77777777" w:rsidTr="009B330A">
        <w:tc>
          <w:tcPr>
            <w:tcW w:w="4535" w:type="dxa"/>
            <w:tcBorders>
              <w:top w:val="single" w:sz="4" w:space="0" w:color="auto"/>
              <w:left w:val="single" w:sz="4" w:space="0" w:color="auto"/>
              <w:bottom w:val="single" w:sz="4" w:space="0" w:color="auto"/>
              <w:right w:val="single" w:sz="4" w:space="0" w:color="auto"/>
            </w:tcBorders>
          </w:tcPr>
          <w:p w14:paraId="722096C3"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744AC8D"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509C9063"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15C06C6" w14:textId="77777777" w:rsidR="00843E8D" w:rsidRDefault="00843E8D" w:rsidP="009B330A">
            <w:pPr>
              <w:keepNext/>
              <w:keepLines/>
              <w:spacing w:after="0"/>
              <w:rPr>
                <w:rFonts w:ascii="Arial" w:hAnsi="Arial" w:cs="Arial"/>
                <w:sz w:val="18"/>
                <w:szCs w:val="18"/>
              </w:rPr>
            </w:pPr>
          </w:p>
        </w:tc>
      </w:tr>
      <w:tr w:rsidR="00843E8D" w14:paraId="723631CD" w14:textId="77777777" w:rsidTr="009B330A">
        <w:tc>
          <w:tcPr>
            <w:tcW w:w="4535" w:type="dxa"/>
            <w:tcBorders>
              <w:top w:val="single" w:sz="4" w:space="0" w:color="auto"/>
              <w:left w:val="single" w:sz="4" w:space="0" w:color="auto"/>
              <w:bottom w:val="single" w:sz="4" w:space="0" w:color="auto"/>
              <w:right w:val="single" w:sz="4" w:space="0" w:color="auto"/>
            </w:tcBorders>
          </w:tcPr>
          <w:p w14:paraId="6331F372"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Pr>
          <w:p w14:paraId="0E554D7C" w14:textId="77777777" w:rsidR="00843E8D" w:rsidRDefault="00843E8D" w:rsidP="009B330A">
            <w:pPr>
              <w:keepNext/>
              <w:keepLines/>
              <w:spacing w:after="0"/>
              <w:rPr>
                <w:rFonts w:ascii="Arial" w:hAnsi="Arial" w:cs="Arial"/>
                <w:sz w:val="18"/>
                <w:szCs w:val="18"/>
              </w:rPr>
            </w:pPr>
            <w:r>
              <w:rPr>
                <w:rFonts w:ascii="Arial" w:hAnsi="Arial" w:cs="Arial"/>
                <w:sz w:val="18"/>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798A4531"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488D5D04" w14:textId="77777777" w:rsidR="00843E8D" w:rsidRDefault="00843E8D" w:rsidP="009B330A">
            <w:pPr>
              <w:keepNext/>
              <w:keepLines/>
              <w:spacing w:after="0"/>
              <w:rPr>
                <w:rFonts w:ascii="Arial" w:hAnsi="Arial" w:cs="Arial"/>
                <w:sz w:val="18"/>
                <w:szCs w:val="18"/>
              </w:rPr>
            </w:pPr>
          </w:p>
        </w:tc>
      </w:tr>
      <w:tr w:rsidR="00843E8D" w14:paraId="627EE3F1" w14:textId="77777777" w:rsidTr="009B330A">
        <w:tc>
          <w:tcPr>
            <w:tcW w:w="4535" w:type="dxa"/>
            <w:tcBorders>
              <w:top w:val="single" w:sz="4" w:space="0" w:color="auto"/>
              <w:left w:val="single" w:sz="4" w:space="0" w:color="auto"/>
              <w:bottom w:val="single" w:sz="4" w:space="0" w:color="auto"/>
              <w:right w:val="single" w:sz="4" w:space="0" w:color="auto"/>
            </w:tcBorders>
          </w:tcPr>
          <w:p w14:paraId="24216D07"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31605A38"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5871E46B"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454C10D" w14:textId="77777777" w:rsidR="00843E8D" w:rsidRDefault="00843E8D" w:rsidP="009B330A">
            <w:pPr>
              <w:keepNext/>
              <w:keepLines/>
              <w:spacing w:after="0"/>
              <w:rPr>
                <w:rFonts w:ascii="Arial" w:hAnsi="Arial" w:cs="Arial"/>
                <w:sz w:val="18"/>
                <w:szCs w:val="18"/>
              </w:rPr>
            </w:pPr>
          </w:p>
        </w:tc>
      </w:tr>
      <w:tr w:rsidR="00843E8D" w14:paraId="5A4A5555" w14:textId="77777777" w:rsidTr="009B330A">
        <w:tc>
          <w:tcPr>
            <w:tcW w:w="4535" w:type="dxa"/>
            <w:tcBorders>
              <w:top w:val="single" w:sz="4" w:space="0" w:color="auto"/>
              <w:left w:val="single" w:sz="4" w:space="0" w:color="auto"/>
              <w:bottom w:val="single" w:sz="4" w:space="0" w:color="auto"/>
              <w:right w:val="single" w:sz="4" w:space="0" w:color="auto"/>
            </w:tcBorders>
          </w:tcPr>
          <w:p w14:paraId="38FB74AF"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1B83924"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3374CC35"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2CAD496" w14:textId="77777777" w:rsidR="00843E8D" w:rsidRDefault="00843E8D" w:rsidP="009B330A">
            <w:pPr>
              <w:keepNext/>
              <w:keepLines/>
              <w:spacing w:after="0"/>
              <w:rPr>
                <w:rFonts w:ascii="Arial" w:hAnsi="Arial" w:cs="Arial"/>
                <w:sz w:val="18"/>
                <w:szCs w:val="18"/>
              </w:rPr>
            </w:pPr>
          </w:p>
        </w:tc>
      </w:tr>
      <w:tr w:rsidR="00843E8D" w14:paraId="4A22FD46" w14:textId="77777777" w:rsidTr="009B330A">
        <w:tc>
          <w:tcPr>
            <w:tcW w:w="4535" w:type="dxa"/>
            <w:tcBorders>
              <w:top w:val="single" w:sz="4" w:space="0" w:color="auto"/>
              <w:left w:val="single" w:sz="4" w:space="0" w:color="auto"/>
              <w:bottom w:val="single" w:sz="4" w:space="0" w:color="auto"/>
              <w:right w:val="single" w:sz="4" w:space="0" w:color="auto"/>
            </w:tcBorders>
          </w:tcPr>
          <w:p w14:paraId="70B88BB9"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72D51CFC"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74C5D539"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6491D847" w14:textId="77777777" w:rsidR="00843E8D" w:rsidRDefault="00843E8D" w:rsidP="009B330A">
            <w:pPr>
              <w:keepNext/>
              <w:keepLines/>
              <w:spacing w:after="0"/>
              <w:rPr>
                <w:rFonts w:ascii="Arial" w:hAnsi="Arial" w:cs="Arial"/>
                <w:sz w:val="18"/>
                <w:szCs w:val="18"/>
              </w:rPr>
            </w:pPr>
          </w:p>
        </w:tc>
      </w:tr>
      <w:tr w:rsidR="00843E8D" w14:paraId="1AF6FC84" w14:textId="77777777" w:rsidTr="009B330A">
        <w:tc>
          <w:tcPr>
            <w:tcW w:w="4535" w:type="dxa"/>
            <w:tcBorders>
              <w:top w:val="single" w:sz="4" w:space="0" w:color="auto"/>
              <w:left w:val="single" w:sz="4" w:space="0" w:color="auto"/>
              <w:bottom w:val="single" w:sz="4" w:space="0" w:color="auto"/>
              <w:right w:val="single" w:sz="4" w:space="0" w:color="auto"/>
            </w:tcBorders>
          </w:tcPr>
          <w:p w14:paraId="3B5B4C55"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w:t>
            </w:r>
            <w:r>
              <w:rPr>
                <w:rFonts w:ascii="Arial" w:eastAsiaTheme="minorEastAsia" w:hAnsi="Arial" w:cs="Arial"/>
                <w:sz w:val="18"/>
                <w:szCs w:val="18"/>
              </w:rPr>
              <w:t xml:space="preserve">  </w:t>
            </w:r>
            <w:r>
              <w:rPr>
                <w:rFonts w:ascii="Arial" w:hAnsi="Arial" w:cs="Arial"/>
                <w:sz w:val="18"/>
                <w:szCs w:val="18"/>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388C33EB"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75B08C72"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1108D599" w14:textId="77777777" w:rsidR="00843E8D" w:rsidRDefault="00843E8D" w:rsidP="009B330A">
            <w:pPr>
              <w:keepNext/>
              <w:keepLines/>
              <w:spacing w:after="0"/>
              <w:rPr>
                <w:rFonts w:ascii="Arial" w:hAnsi="Arial" w:cs="Arial"/>
                <w:sz w:val="18"/>
                <w:szCs w:val="18"/>
              </w:rPr>
            </w:pPr>
          </w:p>
        </w:tc>
      </w:tr>
      <w:tr w:rsidR="00843E8D" w14:paraId="012E89D2" w14:textId="77777777" w:rsidTr="009B330A">
        <w:tc>
          <w:tcPr>
            <w:tcW w:w="4535" w:type="dxa"/>
            <w:tcBorders>
              <w:top w:val="single" w:sz="4" w:space="0" w:color="auto"/>
              <w:left w:val="single" w:sz="4" w:space="0" w:color="auto"/>
              <w:bottom w:val="single" w:sz="4" w:space="0" w:color="auto"/>
              <w:right w:val="single" w:sz="4" w:space="0" w:color="auto"/>
            </w:tcBorders>
          </w:tcPr>
          <w:p w14:paraId="104214B2"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ltm-Config-r18 CHOICE {</w:t>
            </w:r>
          </w:p>
        </w:tc>
        <w:tc>
          <w:tcPr>
            <w:tcW w:w="2267" w:type="dxa"/>
            <w:tcBorders>
              <w:top w:val="single" w:sz="4" w:space="0" w:color="auto"/>
              <w:left w:val="single" w:sz="4" w:space="0" w:color="auto"/>
              <w:bottom w:val="single" w:sz="4" w:space="0" w:color="auto"/>
              <w:right w:val="single" w:sz="4" w:space="0" w:color="auto"/>
            </w:tcBorders>
          </w:tcPr>
          <w:p w14:paraId="5220A1BE"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48E9CEE3"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4CB2C4A3" w14:textId="77777777" w:rsidR="00843E8D" w:rsidRDefault="00843E8D" w:rsidP="009B330A">
            <w:pPr>
              <w:keepNext/>
              <w:keepLines/>
              <w:spacing w:after="0"/>
              <w:rPr>
                <w:rFonts w:ascii="Arial" w:hAnsi="Arial" w:cs="Arial"/>
                <w:sz w:val="18"/>
                <w:szCs w:val="18"/>
              </w:rPr>
            </w:pPr>
          </w:p>
        </w:tc>
      </w:tr>
      <w:tr w:rsidR="00843E8D" w14:paraId="565358B2" w14:textId="77777777" w:rsidTr="009B330A">
        <w:tc>
          <w:tcPr>
            <w:tcW w:w="4535" w:type="dxa"/>
            <w:tcBorders>
              <w:top w:val="single" w:sz="4" w:space="0" w:color="auto"/>
              <w:left w:val="single" w:sz="4" w:space="0" w:color="auto"/>
              <w:bottom w:val="single" w:sz="4" w:space="0" w:color="auto"/>
              <w:right w:val="single" w:sz="4" w:space="0" w:color="auto"/>
            </w:tcBorders>
          </w:tcPr>
          <w:p w14:paraId="7169E047"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05CDFD55" w14:textId="77777777" w:rsidR="00843E8D" w:rsidRDefault="00843E8D" w:rsidP="009B330A">
            <w:pPr>
              <w:keepNext/>
              <w:keepLines/>
              <w:spacing w:after="0"/>
              <w:rPr>
                <w:rFonts w:ascii="Arial" w:hAnsi="Arial" w:cs="Arial"/>
                <w:sz w:val="18"/>
                <w:szCs w:val="18"/>
              </w:rPr>
            </w:pPr>
            <w:r>
              <w:rPr>
                <w:rFonts w:ascii="Arial" w:hAnsi="Arial" w:cs="Arial"/>
                <w:sz w:val="18"/>
                <w:szCs w:val="18"/>
              </w:rPr>
              <w:t>LTM-Config-r18</w:t>
            </w:r>
          </w:p>
        </w:tc>
        <w:tc>
          <w:tcPr>
            <w:tcW w:w="1700" w:type="dxa"/>
            <w:tcBorders>
              <w:top w:val="single" w:sz="4" w:space="0" w:color="auto"/>
              <w:left w:val="single" w:sz="4" w:space="0" w:color="auto"/>
              <w:bottom w:val="single" w:sz="4" w:space="0" w:color="auto"/>
              <w:right w:val="single" w:sz="4" w:space="0" w:color="auto"/>
            </w:tcBorders>
          </w:tcPr>
          <w:p w14:paraId="4A7C565B" w14:textId="77777777" w:rsidR="00843E8D" w:rsidRDefault="00843E8D" w:rsidP="009B330A">
            <w:pPr>
              <w:keepNext/>
              <w:keepLines/>
              <w:spacing w:after="0"/>
              <w:rPr>
                <w:rFonts w:ascii="Arial" w:hAnsi="Arial" w:cs="Arial"/>
                <w:sz w:val="18"/>
                <w:szCs w:val="18"/>
              </w:rPr>
            </w:pPr>
            <w:r>
              <w:rPr>
                <w:rFonts w:ascii="Arial" w:hAnsi="Arial" w:cs="Arial"/>
                <w:sz w:val="18"/>
                <w:szCs w:val="18"/>
              </w:rPr>
              <w:t>Table 7.1.1.1.30.3.3-7</w:t>
            </w:r>
          </w:p>
        </w:tc>
        <w:tc>
          <w:tcPr>
            <w:tcW w:w="1245" w:type="dxa"/>
            <w:tcBorders>
              <w:top w:val="single" w:sz="4" w:space="0" w:color="auto"/>
              <w:left w:val="single" w:sz="4" w:space="0" w:color="auto"/>
              <w:bottom w:val="single" w:sz="4" w:space="0" w:color="auto"/>
              <w:right w:val="single" w:sz="4" w:space="0" w:color="auto"/>
            </w:tcBorders>
          </w:tcPr>
          <w:p w14:paraId="1F09CEE8" w14:textId="77777777" w:rsidR="00843E8D" w:rsidRDefault="00843E8D" w:rsidP="009B330A">
            <w:pPr>
              <w:keepNext/>
              <w:keepLines/>
              <w:spacing w:after="0"/>
              <w:rPr>
                <w:rFonts w:ascii="Arial" w:hAnsi="Arial" w:cs="Arial"/>
                <w:sz w:val="18"/>
                <w:szCs w:val="18"/>
              </w:rPr>
            </w:pPr>
          </w:p>
        </w:tc>
      </w:tr>
      <w:tr w:rsidR="00843E8D" w14:paraId="5BC391F2" w14:textId="77777777" w:rsidTr="009B330A">
        <w:tc>
          <w:tcPr>
            <w:tcW w:w="4535" w:type="dxa"/>
            <w:tcBorders>
              <w:top w:val="single" w:sz="4" w:space="0" w:color="auto"/>
              <w:left w:val="single" w:sz="4" w:space="0" w:color="auto"/>
              <w:bottom w:val="single" w:sz="4" w:space="0" w:color="auto"/>
              <w:right w:val="single" w:sz="4" w:space="0" w:color="auto"/>
            </w:tcBorders>
          </w:tcPr>
          <w:p w14:paraId="567E8A44"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F8B383B"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2AF90DFF"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F9AABF5" w14:textId="77777777" w:rsidR="00843E8D" w:rsidRDefault="00843E8D" w:rsidP="009B330A">
            <w:pPr>
              <w:keepNext/>
              <w:keepLines/>
              <w:spacing w:after="0"/>
              <w:rPr>
                <w:rFonts w:ascii="Arial" w:hAnsi="Arial" w:cs="Arial"/>
                <w:sz w:val="18"/>
                <w:szCs w:val="18"/>
              </w:rPr>
            </w:pPr>
          </w:p>
        </w:tc>
      </w:tr>
      <w:tr w:rsidR="00843E8D" w14:paraId="68A2EC3C" w14:textId="77777777" w:rsidTr="009B330A">
        <w:tc>
          <w:tcPr>
            <w:tcW w:w="4535" w:type="dxa"/>
            <w:tcBorders>
              <w:top w:val="single" w:sz="4" w:space="0" w:color="auto"/>
              <w:left w:val="single" w:sz="4" w:space="0" w:color="auto"/>
              <w:bottom w:val="single" w:sz="4" w:space="0" w:color="auto"/>
              <w:right w:val="single" w:sz="4" w:space="0" w:color="auto"/>
            </w:tcBorders>
          </w:tcPr>
          <w:p w14:paraId="78C2D6BD"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5B50B17"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6D776A10"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192CD98E" w14:textId="77777777" w:rsidR="00843E8D" w:rsidRDefault="00843E8D" w:rsidP="009B330A">
            <w:pPr>
              <w:keepNext/>
              <w:keepLines/>
              <w:spacing w:after="0"/>
              <w:rPr>
                <w:rFonts w:ascii="Arial" w:hAnsi="Arial" w:cs="Arial"/>
                <w:sz w:val="18"/>
                <w:szCs w:val="18"/>
              </w:rPr>
            </w:pPr>
          </w:p>
        </w:tc>
      </w:tr>
      <w:tr w:rsidR="00843E8D" w14:paraId="1DF498A4" w14:textId="77777777" w:rsidTr="009B330A">
        <w:tc>
          <w:tcPr>
            <w:tcW w:w="4535" w:type="dxa"/>
            <w:tcBorders>
              <w:top w:val="single" w:sz="4" w:space="0" w:color="auto"/>
              <w:left w:val="single" w:sz="4" w:space="0" w:color="auto"/>
              <w:bottom w:val="single" w:sz="4" w:space="0" w:color="auto"/>
              <w:right w:val="single" w:sz="4" w:space="0" w:color="auto"/>
            </w:tcBorders>
          </w:tcPr>
          <w:p w14:paraId="4D4D96DB"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4A14054"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292D9828"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532EE80" w14:textId="77777777" w:rsidR="00843E8D" w:rsidRDefault="00843E8D" w:rsidP="009B330A">
            <w:pPr>
              <w:keepNext/>
              <w:keepLines/>
              <w:spacing w:after="0"/>
              <w:rPr>
                <w:rFonts w:ascii="Arial" w:hAnsi="Arial" w:cs="Arial"/>
                <w:sz w:val="18"/>
                <w:szCs w:val="18"/>
              </w:rPr>
            </w:pPr>
          </w:p>
        </w:tc>
      </w:tr>
      <w:tr w:rsidR="00843E8D" w14:paraId="5FD48BB5" w14:textId="77777777" w:rsidTr="009B330A">
        <w:tc>
          <w:tcPr>
            <w:tcW w:w="4535" w:type="dxa"/>
            <w:tcBorders>
              <w:top w:val="single" w:sz="4" w:space="0" w:color="auto"/>
              <w:left w:val="single" w:sz="4" w:space="0" w:color="auto"/>
              <w:bottom w:val="single" w:sz="4" w:space="0" w:color="auto"/>
              <w:right w:val="single" w:sz="4" w:space="0" w:color="auto"/>
            </w:tcBorders>
          </w:tcPr>
          <w:p w14:paraId="4B9093E2"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48629CF"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29FEA279"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8ABBF3F" w14:textId="77777777" w:rsidR="00843E8D" w:rsidRDefault="00843E8D" w:rsidP="009B330A">
            <w:pPr>
              <w:keepNext/>
              <w:keepLines/>
              <w:spacing w:after="0"/>
              <w:rPr>
                <w:rFonts w:ascii="Arial" w:hAnsi="Arial" w:cs="Arial"/>
                <w:sz w:val="18"/>
                <w:szCs w:val="18"/>
              </w:rPr>
            </w:pPr>
          </w:p>
        </w:tc>
      </w:tr>
      <w:tr w:rsidR="00843E8D" w14:paraId="1C2D24B8" w14:textId="77777777" w:rsidTr="009B330A">
        <w:tc>
          <w:tcPr>
            <w:tcW w:w="4535" w:type="dxa"/>
            <w:tcBorders>
              <w:top w:val="single" w:sz="4" w:space="0" w:color="auto"/>
              <w:left w:val="single" w:sz="4" w:space="0" w:color="auto"/>
              <w:bottom w:val="single" w:sz="4" w:space="0" w:color="auto"/>
              <w:right w:val="single" w:sz="4" w:space="0" w:color="auto"/>
            </w:tcBorders>
          </w:tcPr>
          <w:p w14:paraId="780084F4"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6F97B8D"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6C05B440"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31E0E7E6" w14:textId="77777777" w:rsidR="00843E8D" w:rsidRDefault="00843E8D" w:rsidP="009B330A">
            <w:pPr>
              <w:keepNext/>
              <w:keepLines/>
              <w:spacing w:after="0"/>
              <w:rPr>
                <w:rFonts w:ascii="Arial" w:hAnsi="Arial" w:cs="Arial"/>
                <w:sz w:val="18"/>
                <w:szCs w:val="18"/>
              </w:rPr>
            </w:pPr>
          </w:p>
        </w:tc>
      </w:tr>
      <w:tr w:rsidR="00843E8D" w14:paraId="7F027412" w14:textId="77777777" w:rsidTr="009B330A">
        <w:tc>
          <w:tcPr>
            <w:tcW w:w="4535" w:type="dxa"/>
            <w:tcBorders>
              <w:top w:val="single" w:sz="4" w:space="0" w:color="auto"/>
              <w:left w:val="single" w:sz="4" w:space="0" w:color="auto"/>
              <w:bottom w:val="single" w:sz="4" w:space="0" w:color="auto"/>
              <w:right w:val="single" w:sz="4" w:space="0" w:color="auto"/>
            </w:tcBorders>
          </w:tcPr>
          <w:p w14:paraId="0AE6693C"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45FD3BA"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2B4A5180"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D25678D" w14:textId="77777777" w:rsidR="00843E8D" w:rsidRDefault="00843E8D" w:rsidP="009B330A">
            <w:pPr>
              <w:keepNext/>
              <w:keepLines/>
              <w:spacing w:after="0"/>
              <w:rPr>
                <w:rFonts w:ascii="Arial" w:hAnsi="Arial" w:cs="Arial"/>
                <w:sz w:val="18"/>
                <w:szCs w:val="18"/>
              </w:rPr>
            </w:pPr>
          </w:p>
        </w:tc>
      </w:tr>
      <w:tr w:rsidR="00843E8D" w14:paraId="0A67619A" w14:textId="77777777" w:rsidTr="009B330A">
        <w:tc>
          <w:tcPr>
            <w:tcW w:w="4535" w:type="dxa"/>
            <w:tcBorders>
              <w:top w:val="single" w:sz="4" w:space="0" w:color="auto"/>
              <w:left w:val="single" w:sz="4" w:space="0" w:color="auto"/>
              <w:bottom w:val="single" w:sz="4" w:space="0" w:color="auto"/>
              <w:right w:val="single" w:sz="4" w:space="0" w:color="auto"/>
            </w:tcBorders>
          </w:tcPr>
          <w:p w14:paraId="1C2BCD4E"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76FD910"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78E72FB3"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81DCDA7" w14:textId="77777777" w:rsidR="00843E8D" w:rsidRDefault="00843E8D" w:rsidP="009B330A">
            <w:pPr>
              <w:keepNext/>
              <w:keepLines/>
              <w:spacing w:after="0"/>
              <w:rPr>
                <w:rFonts w:ascii="Arial" w:hAnsi="Arial" w:cs="Arial"/>
                <w:sz w:val="18"/>
                <w:szCs w:val="18"/>
              </w:rPr>
            </w:pPr>
          </w:p>
        </w:tc>
      </w:tr>
      <w:tr w:rsidR="00843E8D" w14:paraId="48458440" w14:textId="77777777" w:rsidTr="009B330A">
        <w:tc>
          <w:tcPr>
            <w:tcW w:w="4535" w:type="dxa"/>
            <w:tcBorders>
              <w:top w:val="single" w:sz="4" w:space="0" w:color="auto"/>
              <w:left w:val="single" w:sz="4" w:space="0" w:color="auto"/>
              <w:bottom w:val="single" w:sz="4" w:space="0" w:color="auto"/>
              <w:right w:val="single" w:sz="4" w:space="0" w:color="auto"/>
            </w:tcBorders>
          </w:tcPr>
          <w:p w14:paraId="3B1813EF"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5C17A23"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0A77610B"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0D28BAF" w14:textId="77777777" w:rsidR="00843E8D" w:rsidRDefault="00843E8D" w:rsidP="009B330A">
            <w:pPr>
              <w:keepNext/>
              <w:keepLines/>
              <w:spacing w:after="0"/>
              <w:rPr>
                <w:rFonts w:ascii="Arial" w:hAnsi="Arial" w:cs="Arial"/>
                <w:sz w:val="18"/>
                <w:szCs w:val="18"/>
              </w:rPr>
            </w:pPr>
          </w:p>
        </w:tc>
      </w:tr>
      <w:tr w:rsidR="00843E8D" w14:paraId="57D6F3D2" w14:textId="77777777" w:rsidTr="009B330A">
        <w:tc>
          <w:tcPr>
            <w:tcW w:w="4535" w:type="dxa"/>
            <w:tcBorders>
              <w:top w:val="single" w:sz="4" w:space="0" w:color="auto"/>
              <w:left w:val="single" w:sz="4" w:space="0" w:color="auto"/>
              <w:bottom w:val="single" w:sz="4" w:space="0" w:color="auto"/>
              <w:right w:val="single" w:sz="4" w:space="0" w:color="auto"/>
            </w:tcBorders>
          </w:tcPr>
          <w:p w14:paraId="2DEF76A0"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6A696C4"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4FF2B159"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C8A7C80" w14:textId="77777777" w:rsidR="00843E8D" w:rsidRDefault="00843E8D" w:rsidP="009B330A">
            <w:pPr>
              <w:keepNext/>
              <w:keepLines/>
              <w:spacing w:after="0"/>
              <w:rPr>
                <w:rFonts w:ascii="Arial" w:hAnsi="Arial" w:cs="Arial"/>
                <w:sz w:val="18"/>
                <w:szCs w:val="18"/>
              </w:rPr>
            </w:pPr>
          </w:p>
        </w:tc>
      </w:tr>
      <w:tr w:rsidR="00843E8D" w14:paraId="3D74AA0B" w14:textId="77777777" w:rsidTr="009B330A">
        <w:tc>
          <w:tcPr>
            <w:tcW w:w="4535" w:type="dxa"/>
            <w:tcBorders>
              <w:top w:val="single" w:sz="4" w:space="0" w:color="auto"/>
              <w:left w:val="single" w:sz="4" w:space="0" w:color="auto"/>
              <w:bottom w:val="single" w:sz="4" w:space="0" w:color="auto"/>
              <w:right w:val="single" w:sz="4" w:space="0" w:color="auto"/>
            </w:tcBorders>
          </w:tcPr>
          <w:p w14:paraId="6C549767"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w:t>
            </w:r>
          </w:p>
        </w:tc>
        <w:tc>
          <w:tcPr>
            <w:tcW w:w="2267" w:type="dxa"/>
            <w:tcBorders>
              <w:top w:val="single" w:sz="4" w:space="0" w:color="auto"/>
              <w:left w:val="single" w:sz="4" w:space="0" w:color="auto"/>
              <w:bottom w:val="single" w:sz="4" w:space="0" w:color="auto"/>
              <w:right w:val="single" w:sz="4" w:space="0" w:color="auto"/>
            </w:tcBorders>
          </w:tcPr>
          <w:p w14:paraId="04413BA3"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5599A15F"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01D0AC75" w14:textId="77777777" w:rsidR="00843E8D" w:rsidRDefault="00843E8D" w:rsidP="009B330A">
            <w:pPr>
              <w:keepNext/>
              <w:keepLines/>
              <w:spacing w:after="0"/>
              <w:rPr>
                <w:rFonts w:ascii="Arial" w:hAnsi="Arial" w:cs="Arial"/>
                <w:sz w:val="18"/>
                <w:szCs w:val="18"/>
              </w:rPr>
            </w:pPr>
          </w:p>
        </w:tc>
      </w:tr>
    </w:tbl>
    <w:p w14:paraId="3FAC41EA" w14:textId="77777777" w:rsidR="00843E8D" w:rsidRDefault="00843E8D" w:rsidP="00843E8D"/>
    <w:p w14:paraId="4E69774A" w14:textId="77777777" w:rsidR="00843E8D" w:rsidRDefault="00843E8D" w:rsidP="00843E8D">
      <w:pPr>
        <w:pStyle w:val="TH"/>
        <w:rPr>
          <w:i/>
          <w:iCs/>
        </w:rPr>
      </w:pPr>
      <w:r>
        <w:lastRenderedPageBreak/>
        <w:t>Table 7.1.1.1.30.3.3-7: LTM-Config-r18(Table 7.1.1.1.30.3.3-6)</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7"/>
        <w:gridCol w:w="1700"/>
        <w:gridCol w:w="1245"/>
      </w:tblGrid>
      <w:tr w:rsidR="00843E8D" w14:paraId="3519016B" w14:textId="77777777" w:rsidTr="009B330A">
        <w:tc>
          <w:tcPr>
            <w:tcW w:w="9748" w:type="dxa"/>
            <w:gridSpan w:val="4"/>
            <w:tcBorders>
              <w:top w:val="single" w:sz="4" w:space="0" w:color="auto"/>
              <w:left w:val="single" w:sz="4" w:space="0" w:color="auto"/>
              <w:bottom w:val="single" w:sz="4" w:space="0" w:color="auto"/>
              <w:right w:val="single" w:sz="4" w:space="0" w:color="auto"/>
            </w:tcBorders>
          </w:tcPr>
          <w:p w14:paraId="3F121E16"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Derivation path: TS </w:t>
            </w:r>
            <w:r>
              <w:rPr>
                <w:rFonts w:ascii="Arial" w:hAnsi="Arial" w:cs="Arial"/>
                <w:sz w:val="18"/>
                <w:szCs w:val="18"/>
                <w:lang w:eastAsia="ko-KR"/>
              </w:rPr>
              <w:t>38.508-1 [4],</w:t>
            </w:r>
            <w:r>
              <w:rPr>
                <w:rFonts w:ascii="Arial" w:hAnsi="Arial" w:cs="Arial"/>
                <w:sz w:val="18"/>
                <w:szCs w:val="18"/>
              </w:rPr>
              <w:t xml:space="preserve"> Table 4.6.3-67D</w:t>
            </w:r>
          </w:p>
        </w:tc>
      </w:tr>
      <w:tr w:rsidR="00843E8D" w14:paraId="3A7C0134" w14:textId="77777777" w:rsidTr="009B330A">
        <w:tc>
          <w:tcPr>
            <w:tcW w:w="4536" w:type="dxa"/>
            <w:tcBorders>
              <w:top w:val="single" w:sz="4" w:space="0" w:color="auto"/>
              <w:left w:val="single" w:sz="4" w:space="0" w:color="auto"/>
              <w:bottom w:val="single" w:sz="4" w:space="0" w:color="auto"/>
              <w:right w:val="single" w:sz="4" w:space="0" w:color="auto"/>
            </w:tcBorders>
          </w:tcPr>
          <w:p w14:paraId="1B582E08" w14:textId="77777777" w:rsidR="00843E8D" w:rsidRDefault="00843E8D" w:rsidP="009B330A">
            <w:pPr>
              <w:keepNext/>
              <w:keepLines/>
              <w:spacing w:after="0"/>
              <w:jc w:val="center"/>
              <w:rPr>
                <w:rFonts w:ascii="Arial" w:hAnsi="Arial"/>
                <w:b/>
                <w:sz w:val="18"/>
              </w:rPr>
            </w:pPr>
            <w:r>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20EA9950" w14:textId="77777777" w:rsidR="00843E8D" w:rsidRDefault="00843E8D" w:rsidP="009B330A">
            <w:pPr>
              <w:keepNext/>
              <w:keepLines/>
              <w:spacing w:after="0"/>
              <w:jc w:val="center"/>
              <w:rPr>
                <w:rFonts w:ascii="Arial" w:hAnsi="Arial"/>
                <w:b/>
                <w:sz w:val="18"/>
              </w:rPr>
            </w:pPr>
            <w:r>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63085293" w14:textId="77777777" w:rsidR="00843E8D" w:rsidRDefault="00843E8D" w:rsidP="009B330A">
            <w:pPr>
              <w:keepNext/>
              <w:keepLines/>
              <w:spacing w:after="0"/>
              <w:jc w:val="center"/>
              <w:rPr>
                <w:rFonts w:ascii="Arial" w:hAnsi="Arial"/>
                <w:b/>
                <w:sz w:val="18"/>
              </w:rPr>
            </w:pPr>
            <w:r>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Pr>
          <w:p w14:paraId="5154BA4D" w14:textId="77777777" w:rsidR="00843E8D" w:rsidRDefault="00843E8D" w:rsidP="009B330A">
            <w:pPr>
              <w:keepNext/>
              <w:keepLines/>
              <w:spacing w:after="0"/>
              <w:jc w:val="center"/>
              <w:rPr>
                <w:rFonts w:ascii="Arial" w:hAnsi="Arial"/>
                <w:b/>
                <w:sz w:val="18"/>
              </w:rPr>
            </w:pPr>
            <w:r>
              <w:rPr>
                <w:rFonts w:ascii="Arial" w:hAnsi="Arial"/>
                <w:b/>
                <w:sz w:val="18"/>
              </w:rPr>
              <w:t>Condition</w:t>
            </w:r>
          </w:p>
        </w:tc>
      </w:tr>
      <w:tr w:rsidR="00843E8D" w14:paraId="6ABB0058" w14:textId="77777777" w:rsidTr="009B330A">
        <w:tc>
          <w:tcPr>
            <w:tcW w:w="4536" w:type="dxa"/>
            <w:tcBorders>
              <w:top w:val="single" w:sz="4" w:space="0" w:color="auto"/>
              <w:left w:val="single" w:sz="4" w:space="0" w:color="auto"/>
              <w:bottom w:val="single" w:sz="4" w:space="0" w:color="auto"/>
              <w:right w:val="single" w:sz="4" w:space="0" w:color="auto"/>
            </w:tcBorders>
          </w:tcPr>
          <w:p w14:paraId="4246EA94" w14:textId="77777777" w:rsidR="00843E8D" w:rsidRDefault="00843E8D" w:rsidP="009B330A">
            <w:pPr>
              <w:keepNext/>
              <w:keepLines/>
              <w:spacing w:after="0"/>
              <w:rPr>
                <w:rFonts w:ascii="Arial" w:hAnsi="Arial"/>
                <w:sz w:val="18"/>
              </w:rPr>
            </w:pPr>
            <w:r>
              <w:rPr>
                <w:rFonts w:ascii="Arial" w:hAnsi="Arial"/>
                <w:sz w:val="18"/>
              </w:rPr>
              <w:t>LTM-Config-r18 ::= SEQUENCE {</w:t>
            </w:r>
          </w:p>
        </w:tc>
        <w:tc>
          <w:tcPr>
            <w:tcW w:w="2267" w:type="dxa"/>
            <w:tcBorders>
              <w:top w:val="single" w:sz="4" w:space="0" w:color="auto"/>
              <w:left w:val="single" w:sz="4" w:space="0" w:color="auto"/>
              <w:bottom w:val="single" w:sz="4" w:space="0" w:color="auto"/>
              <w:right w:val="single" w:sz="4" w:space="0" w:color="auto"/>
            </w:tcBorders>
          </w:tcPr>
          <w:p w14:paraId="35A1FC91"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263277C"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EE8D99" w14:textId="77777777" w:rsidR="00843E8D" w:rsidRDefault="00843E8D" w:rsidP="009B330A">
            <w:pPr>
              <w:keepNext/>
              <w:keepLines/>
              <w:spacing w:after="0"/>
              <w:rPr>
                <w:rFonts w:ascii="Arial" w:hAnsi="Arial"/>
                <w:sz w:val="18"/>
              </w:rPr>
            </w:pPr>
          </w:p>
        </w:tc>
      </w:tr>
      <w:tr w:rsidR="00843E8D" w14:paraId="6DCC6615" w14:textId="77777777" w:rsidTr="009B330A">
        <w:tc>
          <w:tcPr>
            <w:tcW w:w="4536" w:type="dxa"/>
            <w:tcBorders>
              <w:top w:val="single" w:sz="4" w:space="0" w:color="auto"/>
              <w:left w:val="single" w:sz="4" w:space="0" w:color="auto"/>
              <w:bottom w:val="single" w:sz="4" w:space="0" w:color="auto"/>
              <w:right w:val="single" w:sz="4" w:space="0" w:color="auto"/>
            </w:tcBorders>
          </w:tcPr>
          <w:p w14:paraId="2309210A" w14:textId="77777777" w:rsidR="00843E8D" w:rsidRDefault="00843E8D" w:rsidP="009B330A">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  ltm-CandidateToAddModList-r18 SEQUENCE (SIZE (1..maxNrofLTM-Configs-r18)) OF LTM-Candidate-r18 {</w:t>
            </w:r>
          </w:p>
        </w:tc>
        <w:tc>
          <w:tcPr>
            <w:tcW w:w="2267" w:type="dxa"/>
            <w:tcBorders>
              <w:top w:val="single" w:sz="4" w:space="0" w:color="auto"/>
              <w:left w:val="single" w:sz="4" w:space="0" w:color="auto"/>
              <w:bottom w:val="single" w:sz="4" w:space="0" w:color="auto"/>
              <w:right w:val="single" w:sz="4" w:space="0" w:color="auto"/>
            </w:tcBorders>
          </w:tcPr>
          <w:p w14:paraId="304533C8" w14:textId="77777777" w:rsidR="00843E8D" w:rsidRDefault="00843E8D" w:rsidP="009B330A">
            <w:pPr>
              <w:keepNext/>
              <w:keepLines/>
              <w:spacing w:after="0"/>
              <w:rPr>
                <w:rFonts w:ascii="Arial" w:hAnsi="Arial" w:cs="Arial"/>
                <w:sz w:val="18"/>
                <w:szCs w:val="18"/>
              </w:rPr>
            </w:pPr>
            <w:r>
              <w:rPr>
                <w:rFonts w:ascii="Arial" w:hAnsi="Arial" w:cs="Arial"/>
                <w:sz w:val="18"/>
                <w:szCs w:val="18"/>
              </w:rPr>
              <w:t>2 entries</w:t>
            </w:r>
          </w:p>
        </w:tc>
        <w:tc>
          <w:tcPr>
            <w:tcW w:w="1700" w:type="dxa"/>
            <w:tcBorders>
              <w:top w:val="single" w:sz="4" w:space="0" w:color="auto"/>
              <w:left w:val="single" w:sz="4" w:space="0" w:color="auto"/>
              <w:bottom w:val="single" w:sz="4" w:space="0" w:color="auto"/>
              <w:right w:val="single" w:sz="4" w:space="0" w:color="auto"/>
            </w:tcBorders>
          </w:tcPr>
          <w:p w14:paraId="69E04D81"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D0A4380" w14:textId="77777777" w:rsidR="00843E8D" w:rsidRDefault="00843E8D" w:rsidP="009B330A">
            <w:pPr>
              <w:keepNext/>
              <w:keepLines/>
              <w:spacing w:after="0"/>
              <w:rPr>
                <w:rFonts w:ascii="Arial" w:hAnsi="Arial" w:cs="Arial"/>
                <w:sz w:val="18"/>
                <w:szCs w:val="18"/>
              </w:rPr>
            </w:pPr>
          </w:p>
        </w:tc>
      </w:tr>
      <w:tr w:rsidR="00843E8D" w14:paraId="71A9A233" w14:textId="77777777" w:rsidTr="009B330A">
        <w:tc>
          <w:tcPr>
            <w:tcW w:w="4536" w:type="dxa"/>
            <w:tcBorders>
              <w:top w:val="single" w:sz="4" w:space="0" w:color="auto"/>
              <w:left w:val="single" w:sz="4" w:space="0" w:color="auto"/>
              <w:bottom w:val="single" w:sz="4" w:space="0" w:color="auto"/>
              <w:right w:val="single" w:sz="4" w:space="0" w:color="auto"/>
            </w:tcBorders>
          </w:tcPr>
          <w:p w14:paraId="557512A3" w14:textId="77777777" w:rsidR="00843E8D" w:rsidRDefault="00843E8D" w:rsidP="009B330A">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    LTM-Candidate-r18[1]</w:t>
            </w:r>
          </w:p>
        </w:tc>
        <w:tc>
          <w:tcPr>
            <w:tcW w:w="2267" w:type="dxa"/>
            <w:tcBorders>
              <w:top w:val="single" w:sz="4" w:space="0" w:color="auto"/>
              <w:left w:val="single" w:sz="4" w:space="0" w:color="auto"/>
              <w:bottom w:val="single" w:sz="4" w:space="0" w:color="auto"/>
              <w:right w:val="single" w:sz="4" w:space="0" w:color="auto"/>
            </w:tcBorders>
          </w:tcPr>
          <w:p w14:paraId="0758DD59" w14:textId="77777777" w:rsidR="00843E8D" w:rsidRDefault="00843E8D" w:rsidP="009B330A">
            <w:pPr>
              <w:keepNext/>
              <w:keepLines/>
              <w:spacing w:after="0"/>
              <w:rPr>
                <w:rFonts w:ascii="Arial" w:hAnsi="Arial" w:cs="Arial"/>
                <w:sz w:val="18"/>
                <w:szCs w:val="18"/>
              </w:rPr>
            </w:pPr>
            <w:r>
              <w:rPr>
                <w:rFonts w:ascii="Arial" w:hAnsi="Arial" w:cs="Arial"/>
                <w:sz w:val="18"/>
                <w:szCs w:val="18"/>
              </w:rPr>
              <w:t>LTM-Candidate-r18</w:t>
            </w:r>
          </w:p>
        </w:tc>
        <w:tc>
          <w:tcPr>
            <w:tcW w:w="1700" w:type="dxa"/>
            <w:tcBorders>
              <w:top w:val="single" w:sz="4" w:space="0" w:color="auto"/>
              <w:left w:val="single" w:sz="4" w:space="0" w:color="auto"/>
              <w:bottom w:val="single" w:sz="4" w:space="0" w:color="auto"/>
              <w:right w:val="single" w:sz="4" w:space="0" w:color="auto"/>
            </w:tcBorders>
          </w:tcPr>
          <w:p w14:paraId="7730428C" w14:textId="77777777" w:rsidR="00843E8D" w:rsidRDefault="00843E8D" w:rsidP="009B330A">
            <w:pPr>
              <w:keepNext/>
              <w:keepLines/>
              <w:spacing w:after="0"/>
              <w:rPr>
                <w:rFonts w:ascii="Arial" w:hAnsi="Arial" w:cs="Arial"/>
                <w:sz w:val="18"/>
                <w:szCs w:val="18"/>
              </w:rPr>
            </w:pPr>
            <w:r>
              <w:rPr>
                <w:rFonts w:ascii="Arial" w:hAnsi="Arial" w:cs="Arial"/>
                <w:sz w:val="18"/>
                <w:szCs w:val="18"/>
              </w:rPr>
              <w:t>Table 7.1.1.1.30.3.3-8</w:t>
            </w:r>
          </w:p>
        </w:tc>
        <w:tc>
          <w:tcPr>
            <w:tcW w:w="1245" w:type="dxa"/>
            <w:tcBorders>
              <w:top w:val="single" w:sz="4" w:space="0" w:color="auto"/>
              <w:left w:val="single" w:sz="4" w:space="0" w:color="auto"/>
              <w:bottom w:val="single" w:sz="4" w:space="0" w:color="auto"/>
              <w:right w:val="single" w:sz="4" w:space="0" w:color="auto"/>
            </w:tcBorders>
          </w:tcPr>
          <w:p w14:paraId="1175DCF0" w14:textId="77777777" w:rsidR="00843E8D" w:rsidRDefault="00843E8D" w:rsidP="009B330A">
            <w:pPr>
              <w:keepNext/>
              <w:keepLines/>
              <w:spacing w:after="0"/>
              <w:rPr>
                <w:rFonts w:ascii="Arial" w:hAnsi="Arial" w:cs="Arial"/>
                <w:sz w:val="18"/>
                <w:szCs w:val="18"/>
              </w:rPr>
            </w:pPr>
          </w:p>
        </w:tc>
      </w:tr>
      <w:tr w:rsidR="00843E8D" w14:paraId="411187FB" w14:textId="77777777" w:rsidTr="009B330A">
        <w:tc>
          <w:tcPr>
            <w:tcW w:w="4536" w:type="dxa"/>
            <w:tcBorders>
              <w:top w:val="single" w:sz="4" w:space="0" w:color="auto"/>
              <w:left w:val="single" w:sz="4" w:space="0" w:color="auto"/>
              <w:bottom w:val="single" w:sz="4" w:space="0" w:color="auto"/>
              <w:right w:val="single" w:sz="4" w:space="0" w:color="auto"/>
            </w:tcBorders>
          </w:tcPr>
          <w:p w14:paraId="13C07584" w14:textId="77777777" w:rsidR="00843E8D" w:rsidRDefault="00843E8D" w:rsidP="009B330A">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    LTM-Candidate-r18[2]</w:t>
            </w:r>
          </w:p>
        </w:tc>
        <w:tc>
          <w:tcPr>
            <w:tcW w:w="2267" w:type="dxa"/>
            <w:tcBorders>
              <w:top w:val="single" w:sz="4" w:space="0" w:color="auto"/>
              <w:left w:val="single" w:sz="4" w:space="0" w:color="auto"/>
              <w:bottom w:val="single" w:sz="4" w:space="0" w:color="auto"/>
              <w:right w:val="single" w:sz="4" w:space="0" w:color="auto"/>
            </w:tcBorders>
          </w:tcPr>
          <w:p w14:paraId="59690D83" w14:textId="77777777" w:rsidR="00843E8D" w:rsidRDefault="00843E8D" w:rsidP="009B330A">
            <w:pPr>
              <w:keepNext/>
              <w:keepLines/>
              <w:spacing w:after="0"/>
              <w:rPr>
                <w:rFonts w:ascii="Arial" w:hAnsi="Arial" w:cs="Arial"/>
                <w:sz w:val="18"/>
                <w:szCs w:val="18"/>
              </w:rPr>
            </w:pPr>
            <w:r>
              <w:rPr>
                <w:rFonts w:ascii="Arial" w:hAnsi="Arial" w:cs="Arial"/>
                <w:sz w:val="18"/>
                <w:szCs w:val="18"/>
              </w:rPr>
              <w:t>LTM-Candidate-r18</w:t>
            </w:r>
          </w:p>
        </w:tc>
        <w:tc>
          <w:tcPr>
            <w:tcW w:w="1700" w:type="dxa"/>
            <w:tcBorders>
              <w:top w:val="single" w:sz="4" w:space="0" w:color="auto"/>
              <w:left w:val="single" w:sz="4" w:space="0" w:color="auto"/>
              <w:bottom w:val="single" w:sz="4" w:space="0" w:color="auto"/>
              <w:right w:val="single" w:sz="4" w:space="0" w:color="auto"/>
            </w:tcBorders>
          </w:tcPr>
          <w:p w14:paraId="2E383C26" w14:textId="77777777" w:rsidR="00843E8D" w:rsidRDefault="00843E8D" w:rsidP="009B330A">
            <w:pPr>
              <w:keepNext/>
              <w:keepLines/>
              <w:spacing w:after="0"/>
              <w:rPr>
                <w:rFonts w:ascii="Arial" w:hAnsi="Arial" w:cs="Arial"/>
                <w:sz w:val="18"/>
                <w:szCs w:val="18"/>
              </w:rPr>
            </w:pPr>
            <w:r>
              <w:rPr>
                <w:rFonts w:ascii="Arial" w:hAnsi="Arial" w:cs="Arial"/>
                <w:sz w:val="18"/>
                <w:szCs w:val="18"/>
              </w:rPr>
              <w:t>Table 7.1.1.1.30.3.3-9</w:t>
            </w:r>
          </w:p>
        </w:tc>
        <w:tc>
          <w:tcPr>
            <w:tcW w:w="1245" w:type="dxa"/>
            <w:tcBorders>
              <w:top w:val="single" w:sz="4" w:space="0" w:color="auto"/>
              <w:left w:val="single" w:sz="4" w:space="0" w:color="auto"/>
              <w:bottom w:val="single" w:sz="4" w:space="0" w:color="auto"/>
              <w:right w:val="single" w:sz="4" w:space="0" w:color="auto"/>
            </w:tcBorders>
          </w:tcPr>
          <w:p w14:paraId="3E684450" w14:textId="77777777" w:rsidR="00843E8D" w:rsidRDefault="00843E8D" w:rsidP="009B330A">
            <w:pPr>
              <w:keepNext/>
              <w:keepLines/>
              <w:spacing w:after="0"/>
              <w:rPr>
                <w:rFonts w:ascii="Arial" w:hAnsi="Arial" w:cs="Arial"/>
                <w:sz w:val="18"/>
                <w:szCs w:val="18"/>
              </w:rPr>
            </w:pPr>
          </w:p>
        </w:tc>
      </w:tr>
      <w:tr w:rsidR="00843E8D" w14:paraId="0508FF83" w14:textId="77777777" w:rsidTr="009B330A">
        <w:tc>
          <w:tcPr>
            <w:tcW w:w="4536" w:type="dxa"/>
            <w:tcBorders>
              <w:top w:val="single" w:sz="4" w:space="0" w:color="auto"/>
              <w:left w:val="single" w:sz="4" w:space="0" w:color="auto"/>
              <w:bottom w:val="single" w:sz="4" w:space="0" w:color="auto"/>
              <w:right w:val="single" w:sz="4" w:space="0" w:color="auto"/>
            </w:tcBorders>
          </w:tcPr>
          <w:p w14:paraId="589A76A2" w14:textId="77777777" w:rsidR="00843E8D" w:rsidRDefault="00843E8D" w:rsidP="009B330A">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8C60583"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1FCE3235"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4468D6E6" w14:textId="77777777" w:rsidR="00843E8D" w:rsidRDefault="00843E8D" w:rsidP="009B330A">
            <w:pPr>
              <w:keepNext/>
              <w:keepLines/>
              <w:spacing w:after="0"/>
              <w:rPr>
                <w:rFonts w:ascii="Arial" w:hAnsi="Arial" w:cs="Arial"/>
                <w:sz w:val="18"/>
                <w:szCs w:val="18"/>
              </w:rPr>
            </w:pPr>
          </w:p>
        </w:tc>
      </w:tr>
      <w:tr w:rsidR="00843E8D" w14:paraId="5503F958" w14:textId="77777777" w:rsidTr="009B330A">
        <w:tc>
          <w:tcPr>
            <w:tcW w:w="4536" w:type="dxa"/>
            <w:tcBorders>
              <w:top w:val="single" w:sz="4" w:space="0" w:color="auto"/>
              <w:left w:val="single" w:sz="4" w:space="0" w:color="auto"/>
              <w:bottom w:val="single" w:sz="4" w:space="0" w:color="auto"/>
              <w:right w:val="single" w:sz="4" w:space="0" w:color="auto"/>
            </w:tcBorders>
          </w:tcPr>
          <w:p w14:paraId="453F02C8"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ltm-CSI-ResourceConfig-r18</w:t>
            </w:r>
          </w:p>
        </w:tc>
        <w:tc>
          <w:tcPr>
            <w:tcW w:w="2267" w:type="dxa"/>
            <w:tcBorders>
              <w:top w:val="single" w:sz="4" w:space="0" w:color="auto"/>
              <w:left w:val="single" w:sz="4" w:space="0" w:color="auto"/>
              <w:bottom w:val="single" w:sz="4" w:space="0" w:color="auto"/>
              <w:right w:val="single" w:sz="4" w:space="0" w:color="auto"/>
            </w:tcBorders>
          </w:tcPr>
          <w:p w14:paraId="1D5A835B" w14:textId="77777777" w:rsidR="00843E8D" w:rsidRDefault="00843E8D" w:rsidP="009B330A">
            <w:pPr>
              <w:keepNext/>
              <w:keepLines/>
              <w:spacing w:after="0"/>
              <w:rPr>
                <w:rFonts w:ascii="Arial" w:hAnsi="Arial" w:cs="Arial"/>
                <w:sz w:val="18"/>
                <w:szCs w:val="18"/>
              </w:rPr>
            </w:pPr>
            <w:r>
              <w:rPr>
                <w:rFonts w:ascii="Arial" w:hAnsi="Arial" w:cs="Arial"/>
                <w:sz w:val="18"/>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346E0596"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7BD928ED" w14:textId="77777777" w:rsidR="00843E8D" w:rsidRDefault="00843E8D" w:rsidP="009B330A">
            <w:pPr>
              <w:keepNext/>
              <w:keepLines/>
              <w:spacing w:after="0"/>
              <w:rPr>
                <w:rFonts w:ascii="Arial" w:hAnsi="Arial" w:cs="Arial"/>
                <w:sz w:val="18"/>
                <w:szCs w:val="18"/>
              </w:rPr>
            </w:pPr>
          </w:p>
        </w:tc>
      </w:tr>
      <w:tr w:rsidR="00843E8D" w14:paraId="74AB73B3" w14:textId="77777777" w:rsidTr="009B330A">
        <w:tc>
          <w:tcPr>
            <w:tcW w:w="4536" w:type="dxa"/>
            <w:tcBorders>
              <w:top w:val="single" w:sz="4" w:space="0" w:color="auto"/>
              <w:left w:val="single" w:sz="4" w:space="0" w:color="auto"/>
              <w:bottom w:val="single" w:sz="4" w:space="0" w:color="auto"/>
              <w:right w:val="single" w:sz="4" w:space="0" w:color="auto"/>
            </w:tcBorders>
          </w:tcPr>
          <w:p w14:paraId="14817884"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attemptLTM-Switch-r18</w:t>
            </w:r>
          </w:p>
        </w:tc>
        <w:tc>
          <w:tcPr>
            <w:tcW w:w="2267" w:type="dxa"/>
            <w:tcBorders>
              <w:top w:val="single" w:sz="4" w:space="0" w:color="auto"/>
              <w:left w:val="single" w:sz="4" w:space="0" w:color="auto"/>
              <w:bottom w:val="single" w:sz="4" w:space="0" w:color="auto"/>
              <w:right w:val="single" w:sz="4" w:space="0" w:color="auto"/>
            </w:tcBorders>
          </w:tcPr>
          <w:p w14:paraId="45F927BC" w14:textId="77777777" w:rsidR="00843E8D" w:rsidRDefault="00843E8D" w:rsidP="009B330A">
            <w:pPr>
              <w:keepNext/>
              <w:keepLines/>
              <w:spacing w:after="0"/>
              <w:rPr>
                <w:rFonts w:ascii="Arial" w:hAnsi="Arial" w:cs="Arial"/>
                <w:sz w:val="18"/>
                <w:szCs w:val="18"/>
                <w:lang w:eastAsia="zh-CN"/>
              </w:rPr>
            </w:pPr>
            <w:r>
              <w:rPr>
                <w:rFonts w:ascii="Arial" w:hAnsi="Arial" w:cs="Arial" w:hint="eastAsia"/>
                <w:sz w:val="18"/>
                <w:szCs w:val="18"/>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02763197"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0B591C9D" w14:textId="77777777" w:rsidR="00843E8D" w:rsidRDefault="00843E8D" w:rsidP="009B330A">
            <w:pPr>
              <w:keepNext/>
              <w:keepLines/>
              <w:spacing w:after="0"/>
              <w:rPr>
                <w:rFonts w:ascii="Arial" w:hAnsi="Arial" w:cs="Arial"/>
                <w:sz w:val="18"/>
                <w:szCs w:val="18"/>
              </w:rPr>
            </w:pPr>
          </w:p>
        </w:tc>
      </w:tr>
      <w:tr w:rsidR="00843E8D" w14:paraId="080E5732" w14:textId="77777777" w:rsidTr="009B330A">
        <w:tc>
          <w:tcPr>
            <w:tcW w:w="4536" w:type="dxa"/>
            <w:tcBorders>
              <w:top w:val="single" w:sz="4" w:space="0" w:color="auto"/>
              <w:left w:val="single" w:sz="4" w:space="0" w:color="auto"/>
              <w:bottom w:val="single" w:sz="4" w:space="0" w:color="auto"/>
              <w:right w:val="single" w:sz="4" w:space="0" w:color="auto"/>
            </w:tcBorders>
          </w:tcPr>
          <w:p w14:paraId="7082817E" w14:textId="77777777" w:rsidR="00843E8D" w:rsidRDefault="00843E8D" w:rsidP="009B330A">
            <w:pPr>
              <w:keepNext/>
              <w:keepLines/>
              <w:spacing w:after="0"/>
              <w:rPr>
                <w:rFonts w:ascii="Arial" w:hAnsi="Arial" w:cs="Arial"/>
                <w:sz w:val="18"/>
                <w:szCs w:val="18"/>
              </w:rPr>
            </w:pPr>
            <w:r>
              <w:rPr>
                <w:rFonts w:ascii="Arial" w:hAnsi="Arial" w:cs="Arial"/>
                <w:sz w:val="18"/>
                <w:szCs w:val="18"/>
              </w:rPr>
              <w:t>}</w:t>
            </w:r>
          </w:p>
        </w:tc>
        <w:tc>
          <w:tcPr>
            <w:tcW w:w="2267" w:type="dxa"/>
            <w:tcBorders>
              <w:top w:val="single" w:sz="4" w:space="0" w:color="auto"/>
              <w:left w:val="single" w:sz="4" w:space="0" w:color="auto"/>
              <w:bottom w:val="single" w:sz="4" w:space="0" w:color="auto"/>
              <w:right w:val="single" w:sz="4" w:space="0" w:color="auto"/>
            </w:tcBorders>
          </w:tcPr>
          <w:p w14:paraId="59AEA9D8"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1CB6B30A"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7FF4BDE" w14:textId="77777777" w:rsidR="00843E8D" w:rsidRDefault="00843E8D" w:rsidP="009B330A">
            <w:pPr>
              <w:keepNext/>
              <w:keepLines/>
              <w:spacing w:after="0"/>
              <w:rPr>
                <w:rFonts w:ascii="Arial" w:hAnsi="Arial" w:cs="Arial"/>
                <w:sz w:val="18"/>
                <w:szCs w:val="18"/>
              </w:rPr>
            </w:pPr>
          </w:p>
        </w:tc>
      </w:tr>
    </w:tbl>
    <w:p w14:paraId="2933E0F2" w14:textId="77777777" w:rsidR="00843E8D" w:rsidRDefault="00843E8D" w:rsidP="00843E8D">
      <w:pPr>
        <w:rPr>
          <w:rFonts w:eastAsia="DengXian"/>
          <w:lang w:eastAsia="zh-CN"/>
        </w:rPr>
      </w:pPr>
    </w:p>
    <w:p w14:paraId="46497E34" w14:textId="77777777" w:rsidR="00843E8D" w:rsidRDefault="00843E8D" w:rsidP="00843E8D">
      <w:pPr>
        <w:pStyle w:val="TH"/>
        <w:rPr>
          <w:i/>
          <w:iCs/>
        </w:rPr>
      </w:pPr>
      <w:r>
        <w:t xml:space="preserve">Table 7.1.1.1.30.3.3-8: </w:t>
      </w:r>
      <w:r>
        <w:rPr>
          <w:rFonts w:cs="Arial"/>
        </w:rPr>
        <w:t>LTM-Candidate</w:t>
      </w:r>
      <w:r>
        <w:t>-r18(Table 7.1.1.1.30.3.3-7)</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7"/>
        <w:gridCol w:w="1700"/>
        <w:gridCol w:w="1245"/>
      </w:tblGrid>
      <w:tr w:rsidR="00843E8D" w14:paraId="750541C0" w14:textId="77777777" w:rsidTr="009B330A">
        <w:tc>
          <w:tcPr>
            <w:tcW w:w="9748" w:type="dxa"/>
            <w:gridSpan w:val="4"/>
            <w:tcBorders>
              <w:top w:val="single" w:sz="4" w:space="0" w:color="auto"/>
              <w:left w:val="single" w:sz="4" w:space="0" w:color="auto"/>
              <w:bottom w:val="single" w:sz="4" w:space="0" w:color="auto"/>
              <w:right w:val="single" w:sz="4" w:space="0" w:color="auto"/>
            </w:tcBorders>
          </w:tcPr>
          <w:p w14:paraId="0C7B6603"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Derivation path: TS </w:t>
            </w:r>
            <w:r>
              <w:rPr>
                <w:rFonts w:ascii="Arial" w:hAnsi="Arial" w:cs="Arial"/>
                <w:sz w:val="18"/>
                <w:szCs w:val="18"/>
                <w:lang w:eastAsia="ko-KR"/>
              </w:rPr>
              <w:t>38.508-1 [4],</w:t>
            </w:r>
            <w:r>
              <w:rPr>
                <w:rFonts w:ascii="Arial" w:hAnsi="Arial" w:cs="Arial"/>
                <w:sz w:val="18"/>
                <w:szCs w:val="18"/>
              </w:rPr>
              <w:t xml:space="preserve"> Table 4.6.3-67C</w:t>
            </w:r>
          </w:p>
        </w:tc>
      </w:tr>
      <w:tr w:rsidR="00843E8D" w14:paraId="5E427AEC" w14:textId="77777777" w:rsidTr="009B330A">
        <w:tc>
          <w:tcPr>
            <w:tcW w:w="4536" w:type="dxa"/>
            <w:tcBorders>
              <w:top w:val="single" w:sz="4" w:space="0" w:color="auto"/>
              <w:left w:val="single" w:sz="4" w:space="0" w:color="auto"/>
              <w:bottom w:val="single" w:sz="4" w:space="0" w:color="auto"/>
              <w:right w:val="single" w:sz="4" w:space="0" w:color="auto"/>
            </w:tcBorders>
          </w:tcPr>
          <w:p w14:paraId="65B85996" w14:textId="77777777" w:rsidR="00843E8D" w:rsidRDefault="00843E8D" w:rsidP="009B330A">
            <w:pPr>
              <w:keepNext/>
              <w:keepLines/>
              <w:spacing w:after="0"/>
              <w:jc w:val="center"/>
              <w:rPr>
                <w:rFonts w:ascii="Arial" w:hAnsi="Arial"/>
                <w:b/>
                <w:sz w:val="18"/>
              </w:rPr>
            </w:pPr>
            <w:r>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6C51ACA0" w14:textId="77777777" w:rsidR="00843E8D" w:rsidRDefault="00843E8D" w:rsidP="009B330A">
            <w:pPr>
              <w:keepNext/>
              <w:keepLines/>
              <w:spacing w:after="0"/>
              <w:jc w:val="center"/>
              <w:rPr>
                <w:rFonts w:ascii="Arial" w:hAnsi="Arial"/>
                <w:b/>
                <w:sz w:val="18"/>
              </w:rPr>
            </w:pPr>
            <w:r>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14586DDD" w14:textId="77777777" w:rsidR="00843E8D" w:rsidRDefault="00843E8D" w:rsidP="009B330A">
            <w:pPr>
              <w:keepNext/>
              <w:keepLines/>
              <w:spacing w:after="0"/>
              <w:jc w:val="center"/>
              <w:rPr>
                <w:rFonts w:ascii="Arial" w:hAnsi="Arial"/>
                <w:b/>
                <w:sz w:val="18"/>
              </w:rPr>
            </w:pPr>
            <w:r>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Pr>
          <w:p w14:paraId="1F7B74F4" w14:textId="77777777" w:rsidR="00843E8D" w:rsidRDefault="00843E8D" w:rsidP="009B330A">
            <w:pPr>
              <w:keepNext/>
              <w:keepLines/>
              <w:spacing w:after="0"/>
              <w:jc w:val="center"/>
              <w:rPr>
                <w:rFonts w:ascii="Arial" w:hAnsi="Arial"/>
                <w:b/>
                <w:sz w:val="18"/>
              </w:rPr>
            </w:pPr>
            <w:r>
              <w:rPr>
                <w:rFonts w:ascii="Arial" w:hAnsi="Arial"/>
                <w:b/>
                <w:sz w:val="18"/>
              </w:rPr>
              <w:t>Condition</w:t>
            </w:r>
          </w:p>
        </w:tc>
      </w:tr>
      <w:tr w:rsidR="00843E8D" w14:paraId="43F3FA4B" w14:textId="77777777" w:rsidTr="009B330A">
        <w:tc>
          <w:tcPr>
            <w:tcW w:w="4536" w:type="dxa"/>
            <w:tcBorders>
              <w:top w:val="single" w:sz="4" w:space="0" w:color="auto"/>
              <w:left w:val="single" w:sz="4" w:space="0" w:color="auto"/>
              <w:bottom w:val="single" w:sz="4" w:space="0" w:color="auto"/>
              <w:right w:val="single" w:sz="4" w:space="0" w:color="auto"/>
            </w:tcBorders>
          </w:tcPr>
          <w:p w14:paraId="3772981C" w14:textId="77777777" w:rsidR="00843E8D" w:rsidRDefault="00843E8D" w:rsidP="009B330A">
            <w:pPr>
              <w:keepNext/>
              <w:keepLines/>
              <w:spacing w:after="0"/>
              <w:rPr>
                <w:rFonts w:ascii="Arial" w:hAnsi="Arial"/>
                <w:sz w:val="18"/>
              </w:rPr>
            </w:pPr>
            <w:r>
              <w:rPr>
                <w:rFonts w:ascii="Arial" w:hAnsi="Arial"/>
                <w:sz w:val="18"/>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424244FC"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35D5716"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EE28ACF" w14:textId="77777777" w:rsidR="00843E8D" w:rsidRDefault="00843E8D" w:rsidP="009B330A">
            <w:pPr>
              <w:keepNext/>
              <w:keepLines/>
              <w:spacing w:after="0"/>
              <w:rPr>
                <w:rFonts w:ascii="Arial" w:hAnsi="Arial"/>
                <w:sz w:val="18"/>
              </w:rPr>
            </w:pPr>
          </w:p>
        </w:tc>
      </w:tr>
      <w:tr w:rsidR="00843E8D" w14:paraId="454EDA1E" w14:textId="77777777" w:rsidTr="009B330A">
        <w:tc>
          <w:tcPr>
            <w:tcW w:w="4536" w:type="dxa"/>
            <w:tcBorders>
              <w:top w:val="single" w:sz="4" w:space="0" w:color="auto"/>
              <w:left w:val="single" w:sz="4" w:space="0" w:color="auto"/>
              <w:bottom w:val="single" w:sz="4" w:space="0" w:color="auto"/>
              <w:right w:val="single" w:sz="4" w:space="0" w:color="auto"/>
            </w:tcBorders>
          </w:tcPr>
          <w:p w14:paraId="01D5F9F3" w14:textId="77777777" w:rsidR="00843E8D" w:rsidRDefault="00843E8D" w:rsidP="009B330A">
            <w:pPr>
              <w:keepNext/>
              <w:keepLines/>
              <w:spacing w:after="0"/>
              <w:rPr>
                <w:rFonts w:ascii="Arial" w:hAnsi="Arial"/>
                <w:sz w:val="18"/>
              </w:rPr>
            </w:pPr>
            <w:r>
              <w:rPr>
                <w:rFonts w:ascii="Arial" w:hAnsi="Arial"/>
                <w:sz w:val="18"/>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08E28592" w14:textId="77777777" w:rsidR="00843E8D" w:rsidRDefault="00843E8D" w:rsidP="009B330A">
            <w:pPr>
              <w:keepNext/>
              <w:keepLines/>
              <w:spacing w:after="0"/>
              <w:rPr>
                <w:rFonts w:ascii="Arial" w:hAnsi="Arial"/>
                <w:sz w:val="18"/>
              </w:rPr>
            </w:pPr>
            <w:r>
              <w:rPr>
                <w:rFonts w:ascii="Arial" w:hAnsi="Arial"/>
                <w:sz w:val="18"/>
              </w:rPr>
              <w:t>1</w:t>
            </w:r>
          </w:p>
        </w:tc>
        <w:tc>
          <w:tcPr>
            <w:tcW w:w="1700" w:type="dxa"/>
            <w:tcBorders>
              <w:top w:val="single" w:sz="4" w:space="0" w:color="auto"/>
              <w:left w:val="single" w:sz="4" w:space="0" w:color="auto"/>
              <w:bottom w:val="single" w:sz="4" w:space="0" w:color="auto"/>
              <w:right w:val="single" w:sz="4" w:space="0" w:color="auto"/>
            </w:tcBorders>
          </w:tcPr>
          <w:p w14:paraId="752ADE8C"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8A88DA6" w14:textId="77777777" w:rsidR="00843E8D" w:rsidRDefault="00843E8D" w:rsidP="009B330A">
            <w:pPr>
              <w:keepNext/>
              <w:keepLines/>
              <w:spacing w:after="0"/>
              <w:rPr>
                <w:rFonts w:ascii="Arial" w:hAnsi="Arial"/>
                <w:sz w:val="18"/>
              </w:rPr>
            </w:pPr>
          </w:p>
        </w:tc>
      </w:tr>
      <w:tr w:rsidR="00843E8D" w14:paraId="23035966" w14:textId="77777777" w:rsidTr="009B330A">
        <w:tc>
          <w:tcPr>
            <w:tcW w:w="4536" w:type="dxa"/>
            <w:tcBorders>
              <w:top w:val="single" w:sz="4" w:space="0" w:color="auto"/>
              <w:left w:val="single" w:sz="4" w:space="0" w:color="auto"/>
              <w:bottom w:val="single" w:sz="4" w:space="0" w:color="auto"/>
              <w:right w:val="single" w:sz="4" w:space="0" w:color="auto"/>
            </w:tcBorders>
          </w:tcPr>
          <w:p w14:paraId="7D128F4E" w14:textId="77777777" w:rsidR="00843E8D" w:rsidRDefault="00843E8D" w:rsidP="009B330A">
            <w:pPr>
              <w:keepNext/>
              <w:keepLines/>
              <w:spacing w:after="0"/>
              <w:rPr>
                <w:rFonts w:ascii="Arial" w:hAnsi="Arial"/>
                <w:sz w:val="18"/>
              </w:rPr>
            </w:pPr>
            <w:r>
              <w:rPr>
                <w:rFonts w:ascii="Arial" w:hAnsi="Arial"/>
                <w:sz w:val="18"/>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4C109E71" w14:textId="77777777" w:rsidR="00843E8D" w:rsidRDefault="00843E8D" w:rsidP="009B330A">
            <w:pPr>
              <w:keepNext/>
              <w:keepLines/>
              <w:spacing w:after="0"/>
              <w:rPr>
                <w:rFonts w:ascii="Arial" w:hAnsi="Arial"/>
                <w:sz w:val="18"/>
              </w:rPr>
            </w:pPr>
            <w:r>
              <w:rPr>
                <w:rFonts w:ascii="Arial" w:hAnsi="Arial"/>
                <w:sz w:val="18"/>
              </w:rPr>
              <w:t>Physical layer cell identity of NR Cell 2</w:t>
            </w:r>
          </w:p>
        </w:tc>
        <w:tc>
          <w:tcPr>
            <w:tcW w:w="1700" w:type="dxa"/>
            <w:tcBorders>
              <w:top w:val="single" w:sz="4" w:space="0" w:color="auto"/>
              <w:left w:val="single" w:sz="4" w:space="0" w:color="auto"/>
              <w:bottom w:val="single" w:sz="4" w:space="0" w:color="auto"/>
              <w:right w:val="single" w:sz="4" w:space="0" w:color="auto"/>
            </w:tcBorders>
          </w:tcPr>
          <w:p w14:paraId="349B3FAD"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2E69588" w14:textId="77777777" w:rsidR="00843E8D" w:rsidRDefault="00843E8D" w:rsidP="009B330A">
            <w:pPr>
              <w:keepNext/>
              <w:keepLines/>
              <w:spacing w:after="0"/>
              <w:rPr>
                <w:rFonts w:ascii="Arial" w:hAnsi="Arial"/>
                <w:sz w:val="18"/>
                <w:lang w:eastAsia="zh-CN"/>
              </w:rPr>
            </w:pPr>
            <w:r>
              <w:rPr>
                <w:rFonts w:ascii="Arial" w:hAnsi="Arial"/>
                <w:sz w:val="18"/>
                <w:lang w:eastAsia="zh-CN"/>
              </w:rPr>
              <w:t>Step 5</w:t>
            </w:r>
          </w:p>
        </w:tc>
      </w:tr>
      <w:tr w:rsidR="00843E8D" w14:paraId="31E070A0" w14:textId="77777777" w:rsidTr="009B330A">
        <w:tc>
          <w:tcPr>
            <w:tcW w:w="4536" w:type="dxa"/>
            <w:tcBorders>
              <w:top w:val="single" w:sz="4" w:space="0" w:color="auto"/>
              <w:left w:val="single" w:sz="4" w:space="0" w:color="auto"/>
              <w:bottom w:val="single" w:sz="4" w:space="0" w:color="auto"/>
              <w:right w:val="single" w:sz="4" w:space="0" w:color="auto"/>
            </w:tcBorders>
          </w:tcPr>
          <w:p w14:paraId="52897379" w14:textId="77777777" w:rsidR="00843E8D" w:rsidRDefault="00843E8D" w:rsidP="009B330A">
            <w:pPr>
              <w:keepNext/>
              <w:keepLines/>
              <w:spacing w:after="0"/>
              <w:rPr>
                <w:rFonts w:ascii="Arial" w:hAnsi="Arial"/>
                <w:sz w:val="18"/>
              </w:rPr>
            </w:pPr>
            <w:r>
              <w:rPr>
                <w:rFonts w:ascii="Arial" w:hAnsi="Arial"/>
                <w:sz w:val="18"/>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7E1FC57D"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3E85921"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3AFFF43" w14:textId="77777777" w:rsidR="00843E8D" w:rsidRDefault="00843E8D" w:rsidP="009B330A">
            <w:pPr>
              <w:keepNext/>
              <w:keepLines/>
              <w:spacing w:after="0"/>
              <w:rPr>
                <w:rFonts w:ascii="Arial" w:hAnsi="Arial"/>
                <w:sz w:val="18"/>
              </w:rPr>
            </w:pPr>
          </w:p>
        </w:tc>
      </w:tr>
      <w:tr w:rsidR="00843E8D" w14:paraId="5C8637E6" w14:textId="77777777" w:rsidTr="009B330A">
        <w:tc>
          <w:tcPr>
            <w:tcW w:w="4536" w:type="dxa"/>
            <w:tcBorders>
              <w:top w:val="single" w:sz="4" w:space="0" w:color="auto"/>
              <w:left w:val="single" w:sz="4" w:space="0" w:color="auto"/>
              <w:bottom w:val="single" w:sz="4" w:space="0" w:color="auto"/>
              <w:right w:val="single" w:sz="4" w:space="0" w:color="auto"/>
            </w:tcBorders>
          </w:tcPr>
          <w:p w14:paraId="0A4D8850" w14:textId="77777777" w:rsidR="00843E8D" w:rsidRDefault="00843E8D" w:rsidP="009B330A">
            <w:pPr>
              <w:keepNext/>
              <w:keepLines/>
              <w:spacing w:after="0"/>
              <w:rPr>
                <w:rFonts w:ascii="Arial" w:hAnsi="Arial"/>
                <w:sz w:val="18"/>
              </w:rPr>
            </w:pPr>
            <w:r>
              <w:rPr>
                <w:rFonts w:ascii="Arial" w:hAnsi="Arial" w:cs="Arial"/>
                <w:sz w:val="18"/>
                <w:szCs w:val="18"/>
              </w:rPr>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Pr>
          <w:p w14:paraId="5B7324E6"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B5B8277"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0A8F330" w14:textId="77777777" w:rsidR="00843E8D" w:rsidRDefault="00843E8D" w:rsidP="009B330A">
            <w:pPr>
              <w:keepNext/>
              <w:keepLines/>
              <w:spacing w:after="0"/>
              <w:rPr>
                <w:rFonts w:ascii="Arial" w:hAnsi="Arial"/>
                <w:sz w:val="18"/>
              </w:rPr>
            </w:pPr>
          </w:p>
        </w:tc>
      </w:tr>
      <w:tr w:rsidR="00843E8D" w14:paraId="10C845AC" w14:textId="77777777" w:rsidTr="009B330A">
        <w:tc>
          <w:tcPr>
            <w:tcW w:w="4536" w:type="dxa"/>
            <w:tcBorders>
              <w:top w:val="single" w:sz="4" w:space="0" w:color="auto"/>
              <w:left w:val="single" w:sz="4" w:space="0" w:color="auto"/>
              <w:bottom w:val="single" w:sz="4" w:space="0" w:color="auto"/>
              <w:right w:val="single" w:sz="4" w:space="0" w:color="auto"/>
            </w:tcBorders>
          </w:tcPr>
          <w:p w14:paraId="241B6CFD" w14:textId="77777777" w:rsidR="00843E8D" w:rsidRDefault="00843E8D" w:rsidP="009B330A">
            <w:pPr>
              <w:keepNext/>
              <w:keepLines/>
              <w:spacing w:after="0"/>
              <w:rPr>
                <w:rFonts w:ascii="Arial" w:hAnsi="Arial"/>
                <w:sz w:val="18"/>
              </w:rPr>
            </w:pPr>
            <w:r>
              <w:rPr>
                <w:rFonts w:ascii="Arial" w:hAnsi="Arial" w:cs="Arial"/>
                <w:sz w:val="18"/>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B30F81B"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0AB079D"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C4FE9C7" w14:textId="77777777" w:rsidR="00843E8D" w:rsidRDefault="00843E8D" w:rsidP="009B330A">
            <w:pPr>
              <w:keepNext/>
              <w:keepLines/>
              <w:spacing w:after="0"/>
              <w:rPr>
                <w:rFonts w:ascii="Arial" w:hAnsi="Arial"/>
                <w:sz w:val="18"/>
              </w:rPr>
            </w:pPr>
          </w:p>
        </w:tc>
      </w:tr>
      <w:tr w:rsidR="00843E8D" w14:paraId="04620CCD" w14:textId="77777777" w:rsidTr="009B330A">
        <w:tc>
          <w:tcPr>
            <w:tcW w:w="4536" w:type="dxa"/>
            <w:tcBorders>
              <w:top w:val="single" w:sz="4" w:space="0" w:color="auto"/>
              <w:left w:val="single" w:sz="4" w:space="0" w:color="auto"/>
              <w:bottom w:val="single" w:sz="4" w:space="0" w:color="auto"/>
              <w:right w:val="single" w:sz="4" w:space="0" w:color="auto"/>
            </w:tcBorders>
          </w:tcPr>
          <w:p w14:paraId="6E258ACF" w14:textId="77777777" w:rsidR="00843E8D" w:rsidRDefault="00843E8D" w:rsidP="009B330A">
            <w:pPr>
              <w:keepNext/>
              <w:keepLines/>
              <w:spacing w:after="0"/>
              <w:rPr>
                <w:rFonts w:ascii="Arial" w:hAnsi="Arial"/>
                <w:sz w:val="18"/>
              </w:rPr>
            </w:pPr>
            <w:r>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314B114D"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7E3723E"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BA281FF" w14:textId="77777777" w:rsidR="00843E8D" w:rsidRDefault="00843E8D" w:rsidP="009B330A">
            <w:pPr>
              <w:keepNext/>
              <w:keepLines/>
              <w:spacing w:after="0"/>
              <w:rPr>
                <w:rFonts w:ascii="Arial" w:hAnsi="Arial"/>
                <w:sz w:val="18"/>
              </w:rPr>
            </w:pPr>
          </w:p>
        </w:tc>
      </w:tr>
      <w:tr w:rsidR="00843E8D" w14:paraId="704FA5D7" w14:textId="77777777" w:rsidTr="009B330A">
        <w:tc>
          <w:tcPr>
            <w:tcW w:w="4536" w:type="dxa"/>
            <w:tcBorders>
              <w:top w:val="single" w:sz="4" w:space="0" w:color="auto"/>
              <w:left w:val="single" w:sz="4" w:space="0" w:color="auto"/>
              <w:bottom w:val="single" w:sz="4" w:space="0" w:color="auto"/>
              <w:right w:val="single" w:sz="4" w:space="0" w:color="auto"/>
            </w:tcBorders>
          </w:tcPr>
          <w:p w14:paraId="4091BCEF" w14:textId="77777777" w:rsidR="00843E8D" w:rsidRDefault="00843E8D" w:rsidP="009B330A">
            <w:pPr>
              <w:keepNext/>
              <w:keepLines/>
              <w:spacing w:after="0"/>
              <w:rPr>
                <w:rFonts w:ascii="Arial" w:hAnsi="Arial"/>
                <w:sz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3209F9F6"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3C723BD"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B2ED8A" w14:textId="77777777" w:rsidR="00843E8D" w:rsidRDefault="00843E8D" w:rsidP="009B330A">
            <w:pPr>
              <w:keepNext/>
              <w:keepLines/>
              <w:spacing w:after="0"/>
              <w:rPr>
                <w:rFonts w:ascii="Arial" w:hAnsi="Arial"/>
                <w:sz w:val="18"/>
              </w:rPr>
            </w:pPr>
          </w:p>
        </w:tc>
      </w:tr>
      <w:tr w:rsidR="00843E8D" w14:paraId="58CC24B8" w14:textId="77777777" w:rsidTr="009B330A">
        <w:tc>
          <w:tcPr>
            <w:tcW w:w="4536" w:type="dxa"/>
            <w:tcBorders>
              <w:top w:val="single" w:sz="4" w:space="0" w:color="auto"/>
              <w:left w:val="single" w:sz="4" w:space="0" w:color="auto"/>
              <w:bottom w:val="single" w:sz="4" w:space="0" w:color="auto"/>
              <w:right w:val="single" w:sz="4" w:space="0" w:color="auto"/>
            </w:tcBorders>
          </w:tcPr>
          <w:p w14:paraId="3A9A19B9" w14:textId="77777777" w:rsidR="00843E8D" w:rsidRDefault="00843E8D" w:rsidP="009B330A">
            <w:pPr>
              <w:keepNext/>
              <w:keepLines/>
              <w:spacing w:after="0"/>
              <w:rPr>
                <w:rFonts w:ascii="Arial" w:hAnsi="Arial"/>
                <w:sz w:val="18"/>
              </w:rPr>
            </w:pPr>
            <w:r>
              <w:rPr>
                <w:rFonts w:ascii="Arial" w:hAnsi="Arial" w:cs="Arial"/>
                <w:sz w:val="18"/>
                <w:szCs w:val="18"/>
              </w:rPr>
              <w:t xml:space="preserve">            masterCellGroup  </w:t>
            </w:r>
          </w:p>
        </w:tc>
        <w:tc>
          <w:tcPr>
            <w:tcW w:w="2267" w:type="dxa"/>
            <w:tcBorders>
              <w:top w:val="single" w:sz="4" w:space="0" w:color="auto"/>
              <w:left w:val="single" w:sz="4" w:space="0" w:color="auto"/>
              <w:bottom w:val="single" w:sz="4" w:space="0" w:color="auto"/>
              <w:right w:val="single" w:sz="4" w:space="0" w:color="auto"/>
            </w:tcBorders>
          </w:tcPr>
          <w:p w14:paraId="44D9A859" w14:textId="77777777" w:rsidR="00843E8D" w:rsidRDefault="00843E8D" w:rsidP="009B330A">
            <w:pPr>
              <w:keepNext/>
              <w:keepLines/>
              <w:spacing w:after="0"/>
              <w:rPr>
                <w:rFonts w:ascii="Arial" w:hAnsi="Arial"/>
                <w:sz w:val="18"/>
              </w:rPr>
            </w:pPr>
            <w:r>
              <w:rPr>
                <w:rFonts w:ascii="Arial" w:hAnsi="Arial" w:cs="Arial"/>
                <w:sz w:val="18"/>
                <w:szCs w:val="18"/>
              </w:rPr>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6D1C2583"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BD801DB" w14:textId="77777777" w:rsidR="00843E8D" w:rsidRDefault="00843E8D" w:rsidP="009B330A">
            <w:pPr>
              <w:keepNext/>
              <w:keepLines/>
              <w:spacing w:after="0"/>
              <w:rPr>
                <w:rFonts w:ascii="Arial" w:hAnsi="Arial"/>
                <w:sz w:val="18"/>
              </w:rPr>
            </w:pPr>
          </w:p>
        </w:tc>
      </w:tr>
      <w:tr w:rsidR="00843E8D" w14:paraId="715E4596" w14:textId="77777777" w:rsidTr="009B330A">
        <w:tc>
          <w:tcPr>
            <w:tcW w:w="4536" w:type="dxa"/>
            <w:tcBorders>
              <w:top w:val="single" w:sz="4" w:space="0" w:color="auto"/>
              <w:left w:val="single" w:sz="4" w:space="0" w:color="auto"/>
              <w:bottom w:val="single" w:sz="4" w:space="0" w:color="auto"/>
              <w:right w:val="single" w:sz="4" w:space="0" w:color="auto"/>
            </w:tcBorders>
          </w:tcPr>
          <w:p w14:paraId="2AA991EB"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64FAD80"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9BFEC20"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2D285A7" w14:textId="77777777" w:rsidR="00843E8D" w:rsidRDefault="00843E8D" w:rsidP="009B330A">
            <w:pPr>
              <w:keepNext/>
              <w:keepLines/>
              <w:spacing w:after="0"/>
              <w:rPr>
                <w:rFonts w:ascii="Arial" w:hAnsi="Arial"/>
                <w:sz w:val="18"/>
              </w:rPr>
            </w:pPr>
          </w:p>
        </w:tc>
      </w:tr>
      <w:tr w:rsidR="00843E8D" w14:paraId="77EDEDC2" w14:textId="77777777" w:rsidTr="009B330A">
        <w:tc>
          <w:tcPr>
            <w:tcW w:w="4536" w:type="dxa"/>
            <w:tcBorders>
              <w:top w:val="single" w:sz="4" w:space="0" w:color="auto"/>
              <w:left w:val="single" w:sz="4" w:space="0" w:color="auto"/>
              <w:bottom w:val="single" w:sz="4" w:space="0" w:color="auto"/>
              <w:right w:val="single" w:sz="4" w:space="0" w:color="auto"/>
            </w:tcBorders>
          </w:tcPr>
          <w:p w14:paraId="48A0773D"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F0B40CB"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DC17938"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2545282" w14:textId="77777777" w:rsidR="00843E8D" w:rsidRDefault="00843E8D" w:rsidP="009B330A">
            <w:pPr>
              <w:keepNext/>
              <w:keepLines/>
              <w:spacing w:after="0"/>
              <w:rPr>
                <w:rFonts w:ascii="Arial" w:hAnsi="Arial"/>
                <w:sz w:val="18"/>
              </w:rPr>
            </w:pPr>
          </w:p>
        </w:tc>
      </w:tr>
      <w:tr w:rsidR="00843E8D" w14:paraId="016C23A7" w14:textId="77777777" w:rsidTr="009B330A">
        <w:tc>
          <w:tcPr>
            <w:tcW w:w="4536" w:type="dxa"/>
            <w:tcBorders>
              <w:top w:val="single" w:sz="4" w:space="0" w:color="auto"/>
              <w:left w:val="single" w:sz="4" w:space="0" w:color="auto"/>
              <w:bottom w:val="single" w:sz="4" w:space="0" w:color="auto"/>
              <w:right w:val="single" w:sz="4" w:space="0" w:color="auto"/>
            </w:tcBorders>
          </w:tcPr>
          <w:p w14:paraId="7DC735F1"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E6D693E"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66B51C2"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E2C37F8" w14:textId="77777777" w:rsidR="00843E8D" w:rsidRDefault="00843E8D" w:rsidP="009B330A">
            <w:pPr>
              <w:keepNext/>
              <w:keepLines/>
              <w:spacing w:after="0"/>
              <w:rPr>
                <w:rFonts w:ascii="Arial" w:hAnsi="Arial"/>
                <w:sz w:val="18"/>
              </w:rPr>
            </w:pPr>
          </w:p>
        </w:tc>
      </w:tr>
      <w:tr w:rsidR="00843E8D" w14:paraId="2C95E1F9" w14:textId="77777777" w:rsidTr="009B330A">
        <w:tc>
          <w:tcPr>
            <w:tcW w:w="4536" w:type="dxa"/>
            <w:tcBorders>
              <w:top w:val="single" w:sz="4" w:space="0" w:color="auto"/>
              <w:left w:val="single" w:sz="4" w:space="0" w:color="auto"/>
              <w:bottom w:val="single" w:sz="4" w:space="0" w:color="auto"/>
              <w:right w:val="single" w:sz="4" w:space="0" w:color="auto"/>
            </w:tcBorders>
          </w:tcPr>
          <w:p w14:paraId="2CA06934"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0F0B7D3"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DC8E704"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F535FFB" w14:textId="77777777" w:rsidR="00843E8D" w:rsidRDefault="00843E8D" w:rsidP="009B330A">
            <w:pPr>
              <w:keepNext/>
              <w:keepLines/>
              <w:spacing w:after="0"/>
              <w:rPr>
                <w:rFonts w:ascii="Arial" w:hAnsi="Arial"/>
                <w:sz w:val="18"/>
              </w:rPr>
            </w:pPr>
          </w:p>
        </w:tc>
      </w:tr>
      <w:tr w:rsidR="00843E8D" w14:paraId="75ADCF76" w14:textId="77777777" w:rsidTr="009B330A">
        <w:tc>
          <w:tcPr>
            <w:tcW w:w="4536" w:type="dxa"/>
            <w:tcBorders>
              <w:top w:val="single" w:sz="4" w:space="0" w:color="auto"/>
              <w:left w:val="single" w:sz="4" w:space="0" w:color="auto"/>
              <w:bottom w:val="single" w:sz="4" w:space="0" w:color="auto"/>
              <w:right w:val="single" w:sz="4" w:space="0" w:color="auto"/>
            </w:tcBorders>
          </w:tcPr>
          <w:p w14:paraId="0D0AD35E"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35B82AE"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8B13CA2"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26FCA39" w14:textId="77777777" w:rsidR="00843E8D" w:rsidRDefault="00843E8D" w:rsidP="009B330A">
            <w:pPr>
              <w:keepNext/>
              <w:keepLines/>
              <w:spacing w:after="0"/>
              <w:rPr>
                <w:rFonts w:ascii="Arial" w:hAnsi="Arial"/>
                <w:sz w:val="18"/>
              </w:rPr>
            </w:pPr>
          </w:p>
        </w:tc>
      </w:tr>
      <w:tr w:rsidR="00843E8D" w14:paraId="1708FEB0" w14:textId="77777777" w:rsidTr="009B330A">
        <w:tc>
          <w:tcPr>
            <w:tcW w:w="4536" w:type="dxa"/>
            <w:tcBorders>
              <w:top w:val="single" w:sz="4" w:space="0" w:color="auto"/>
              <w:left w:val="single" w:sz="4" w:space="0" w:color="auto"/>
              <w:bottom w:val="single" w:sz="4" w:space="0" w:color="auto"/>
              <w:right w:val="single" w:sz="4" w:space="0" w:color="auto"/>
            </w:tcBorders>
          </w:tcPr>
          <w:p w14:paraId="27FCCB25" w14:textId="77777777" w:rsidR="00843E8D" w:rsidRDefault="00843E8D" w:rsidP="009B330A">
            <w:pPr>
              <w:keepNext/>
              <w:keepLines/>
              <w:spacing w:after="0"/>
              <w:rPr>
                <w:rFonts w:ascii="Arial" w:hAnsi="Arial"/>
                <w:sz w:val="18"/>
              </w:rPr>
            </w:pPr>
            <w:r>
              <w:rPr>
                <w:rFonts w:ascii="Arial" w:hAnsi="Arial" w:cs="Arial"/>
                <w:sz w:val="18"/>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280A05DD" w14:textId="77777777" w:rsidR="00843E8D" w:rsidRDefault="00843E8D" w:rsidP="009B330A">
            <w:pPr>
              <w:keepNext/>
              <w:keepLines/>
              <w:spacing w:after="0"/>
              <w:rPr>
                <w:rFonts w:ascii="Arial" w:hAnsi="Arial"/>
                <w:sz w:val="18"/>
              </w:rPr>
            </w:pPr>
            <w:r>
              <w:rPr>
                <w:rFonts w:ascii="Arial" w:hAnsi="Arial" w:cs="Arial"/>
                <w:iCs/>
                <w:sz w:val="18"/>
                <w:szCs w:val="18"/>
              </w:rPr>
              <w:t xml:space="preserve">LTM-TCI-Info </w:t>
            </w:r>
            <w:r>
              <w:rPr>
                <w:rFonts w:ascii="Arial" w:hAnsi="Arial" w:cs="Arial"/>
                <w:sz w:val="18"/>
                <w:szCs w:val="18"/>
              </w:rPr>
              <w:t xml:space="preserve">specified in TS 38.508-1 [4] Table 4.6.3-67I </w:t>
            </w:r>
            <w:r>
              <w:rPr>
                <w:rFonts w:ascii="Arial" w:hAnsi="Arial" w:cs="Arial"/>
                <w:sz w:val="18"/>
                <w:szCs w:val="18"/>
                <w:lang w:eastAsia="zh-CN"/>
              </w:rPr>
              <w:t>with</w:t>
            </w:r>
            <w:r>
              <w:rPr>
                <w:rFonts w:ascii="Arial" w:hAnsi="Arial" w:cs="Arial"/>
                <w:sz w:val="18"/>
                <w:szCs w:val="18"/>
              </w:rPr>
              <w:t xml:space="preserve"> </w:t>
            </w:r>
            <w:r>
              <w:rPr>
                <w:rFonts w:ascii="Arial" w:hAnsi="Arial" w:cs="Arial"/>
                <w:sz w:val="18"/>
                <w:szCs w:val="18"/>
                <w:lang w:eastAsia="zh-CN"/>
              </w:rPr>
              <w:t>condition</w:t>
            </w:r>
            <w:r>
              <w:rPr>
                <w:rFonts w:ascii="Arial" w:hAnsi="Arial" w:cs="Arial"/>
                <w:sz w:val="18"/>
                <w:szCs w:val="18"/>
              </w:rPr>
              <w:t xml:space="preserve"> J</w:t>
            </w:r>
            <w:r>
              <w:rPr>
                <w:rFonts w:ascii="Arial" w:hAnsi="Arial" w:cs="Arial"/>
                <w:sz w:val="18"/>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238FA456"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8A041CB" w14:textId="77777777" w:rsidR="00843E8D" w:rsidRDefault="00843E8D" w:rsidP="009B330A">
            <w:pPr>
              <w:keepNext/>
              <w:keepLines/>
              <w:spacing w:after="0"/>
              <w:rPr>
                <w:rFonts w:ascii="Arial" w:hAnsi="Arial"/>
                <w:sz w:val="18"/>
              </w:rPr>
            </w:pPr>
          </w:p>
        </w:tc>
      </w:tr>
      <w:tr w:rsidR="00843E8D" w14:paraId="5CBBF22C" w14:textId="77777777" w:rsidTr="009B330A">
        <w:tc>
          <w:tcPr>
            <w:tcW w:w="4536" w:type="dxa"/>
            <w:tcBorders>
              <w:top w:val="single" w:sz="4" w:space="0" w:color="auto"/>
              <w:left w:val="single" w:sz="4" w:space="0" w:color="auto"/>
              <w:bottom w:val="single" w:sz="4" w:space="0" w:color="auto"/>
              <w:right w:val="single" w:sz="4" w:space="0" w:color="auto"/>
            </w:tcBorders>
          </w:tcPr>
          <w:p w14:paraId="4F1F55AB" w14:textId="77777777" w:rsidR="00843E8D" w:rsidRDefault="00843E8D" w:rsidP="009B330A">
            <w:pPr>
              <w:keepNext/>
              <w:keepLines/>
              <w:spacing w:after="0"/>
              <w:rPr>
                <w:rFonts w:ascii="Arial" w:hAnsi="Arial"/>
                <w:sz w:val="18"/>
              </w:rPr>
            </w:pPr>
            <w:r>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00264FA6"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8CA5491"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1B2088" w14:textId="77777777" w:rsidR="00843E8D" w:rsidRDefault="00843E8D" w:rsidP="009B330A">
            <w:pPr>
              <w:keepNext/>
              <w:keepLines/>
              <w:spacing w:after="0"/>
              <w:rPr>
                <w:rFonts w:ascii="Arial" w:hAnsi="Arial"/>
                <w:sz w:val="18"/>
              </w:rPr>
            </w:pPr>
          </w:p>
        </w:tc>
      </w:tr>
    </w:tbl>
    <w:p w14:paraId="314669FC" w14:textId="77777777" w:rsidR="00843E8D" w:rsidRDefault="00843E8D" w:rsidP="00843E8D"/>
    <w:p w14:paraId="755CC6E1" w14:textId="77777777" w:rsidR="00843E8D" w:rsidRDefault="00843E8D" w:rsidP="00843E8D">
      <w:pPr>
        <w:pStyle w:val="TH"/>
        <w:rPr>
          <w:i/>
          <w:iCs/>
        </w:rPr>
      </w:pPr>
      <w:r>
        <w:lastRenderedPageBreak/>
        <w:t xml:space="preserve">Table 7.1.1.1.30.3.3-9: </w:t>
      </w:r>
      <w:r>
        <w:rPr>
          <w:rFonts w:cs="Arial"/>
        </w:rPr>
        <w:t>LTM-Candidate</w:t>
      </w:r>
      <w:r>
        <w:t>-r18(Table 7.1.1.1.30.3.3-7)</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7"/>
        <w:gridCol w:w="1700"/>
        <w:gridCol w:w="1245"/>
      </w:tblGrid>
      <w:tr w:rsidR="00843E8D" w14:paraId="468A1532" w14:textId="77777777" w:rsidTr="009B330A">
        <w:tc>
          <w:tcPr>
            <w:tcW w:w="9748" w:type="dxa"/>
            <w:gridSpan w:val="4"/>
            <w:tcBorders>
              <w:top w:val="single" w:sz="4" w:space="0" w:color="auto"/>
              <w:left w:val="single" w:sz="4" w:space="0" w:color="auto"/>
              <w:bottom w:val="single" w:sz="4" w:space="0" w:color="auto"/>
              <w:right w:val="single" w:sz="4" w:space="0" w:color="auto"/>
            </w:tcBorders>
          </w:tcPr>
          <w:p w14:paraId="034699E2"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Derivation path: TS </w:t>
            </w:r>
            <w:r>
              <w:rPr>
                <w:rFonts w:ascii="Arial" w:hAnsi="Arial" w:cs="Arial"/>
                <w:sz w:val="18"/>
                <w:szCs w:val="18"/>
                <w:lang w:eastAsia="ko-KR"/>
              </w:rPr>
              <w:t>38.508-1 [4],</w:t>
            </w:r>
            <w:r>
              <w:rPr>
                <w:rFonts w:ascii="Arial" w:hAnsi="Arial" w:cs="Arial"/>
                <w:sz w:val="18"/>
                <w:szCs w:val="18"/>
              </w:rPr>
              <w:t xml:space="preserve"> Table 4.6.3-67C</w:t>
            </w:r>
          </w:p>
        </w:tc>
      </w:tr>
      <w:tr w:rsidR="00843E8D" w14:paraId="4408C7D9" w14:textId="77777777" w:rsidTr="009B330A">
        <w:tc>
          <w:tcPr>
            <w:tcW w:w="4536" w:type="dxa"/>
            <w:tcBorders>
              <w:top w:val="single" w:sz="4" w:space="0" w:color="auto"/>
              <w:left w:val="single" w:sz="4" w:space="0" w:color="auto"/>
              <w:bottom w:val="single" w:sz="4" w:space="0" w:color="auto"/>
              <w:right w:val="single" w:sz="4" w:space="0" w:color="auto"/>
            </w:tcBorders>
          </w:tcPr>
          <w:p w14:paraId="3A5BEB72" w14:textId="77777777" w:rsidR="00843E8D" w:rsidRDefault="00843E8D" w:rsidP="009B330A">
            <w:pPr>
              <w:keepNext/>
              <w:keepLines/>
              <w:spacing w:after="0"/>
              <w:jc w:val="center"/>
              <w:rPr>
                <w:rFonts w:ascii="Arial" w:hAnsi="Arial"/>
                <w:b/>
                <w:sz w:val="18"/>
              </w:rPr>
            </w:pPr>
            <w:r>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73643B71" w14:textId="77777777" w:rsidR="00843E8D" w:rsidRDefault="00843E8D" w:rsidP="009B330A">
            <w:pPr>
              <w:keepNext/>
              <w:keepLines/>
              <w:spacing w:after="0"/>
              <w:jc w:val="center"/>
              <w:rPr>
                <w:rFonts w:ascii="Arial" w:hAnsi="Arial"/>
                <w:b/>
                <w:sz w:val="18"/>
              </w:rPr>
            </w:pPr>
            <w:r>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674965BE" w14:textId="77777777" w:rsidR="00843E8D" w:rsidRDefault="00843E8D" w:rsidP="009B330A">
            <w:pPr>
              <w:keepNext/>
              <w:keepLines/>
              <w:spacing w:after="0"/>
              <w:jc w:val="center"/>
              <w:rPr>
                <w:rFonts w:ascii="Arial" w:hAnsi="Arial"/>
                <w:b/>
                <w:sz w:val="18"/>
              </w:rPr>
            </w:pPr>
            <w:r>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Pr>
          <w:p w14:paraId="05D1286E" w14:textId="77777777" w:rsidR="00843E8D" w:rsidRDefault="00843E8D" w:rsidP="009B330A">
            <w:pPr>
              <w:keepNext/>
              <w:keepLines/>
              <w:spacing w:after="0"/>
              <w:jc w:val="center"/>
              <w:rPr>
                <w:rFonts w:ascii="Arial" w:hAnsi="Arial"/>
                <w:b/>
                <w:sz w:val="18"/>
              </w:rPr>
            </w:pPr>
            <w:r>
              <w:rPr>
                <w:rFonts w:ascii="Arial" w:hAnsi="Arial"/>
                <w:b/>
                <w:sz w:val="18"/>
              </w:rPr>
              <w:t>Condition</w:t>
            </w:r>
          </w:p>
        </w:tc>
      </w:tr>
      <w:tr w:rsidR="00843E8D" w14:paraId="4DBF4434" w14:textId="77777777" w:rsidTr="009B330A">
        <w:tc>
          <w:tcPr>
            <w:tcW w:w="4536" w:type="dxa"/>
            <w:tcBorders>
              <w:top w:val="single" w:sz="4" w:space="0" w:color="auto"/>
              <w:left w:val="single" w:sz="4" w:space="0" w:color="auto"/>
              <w:bottom w:val="single" w:sz="4" w:space="0" w:color="auto"/>
              <w:right w:val="single" w:sz="4" w:space="0" w:color="auto"/>
            </w:tcBorders>
          </w:tcPr>
          <w:p w14:paraId="1FE7990A" w14:textId="77777777" w:rsidR="00843E8D" w:rsidRDefault="00843E8D" w:rsidP="009B330A">
            <w:pPr>
              <w:keepNext/>
              <w:keepLines/>
              <w:spacing w:after="0"/>
              <w:rPr>
                <w:rFonts w:ascii="Arial" w:hAnsi="Arial"/>
                <w:sz w:val="18"/>
              </w:rPr>
            </w:pPr>
            <w:r>
              <w:rPr>
                <w:rFonts w:ascii="Arial" w:hAnsi="Arial"/>
                <w:sz w:val="18"/>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12E6D9DF"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D40ED32"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ED85EF1" w14:textId="77777777" w:rsidR="00843E8D" w:rsidRDefault="00843E8D" w:rsidP="009B330A">
            <w:pPr>
              <w:keepNext/>
              <w:keepLines/>
              <w:spacing w:after="0"/>
              <w:rPr>
                <w:rFonts w:ascii="Arial" w:hAnsi="Arial"/>
                <w:sz w:val="18"/>
              </w:rPr>
            </w:pPr>
          </w:p>
        </w:tc>
      </w:tr>
      <w:tr w:rsidR="00843E8D" w14:paraId="1466B35D" w14:textId="77777777" w:rsidTr="009B330A">
        <w:tc>
          <w:tcPr>
            <w:tcW w:w="4536" w:type="dxa"/>
            <w:tcBorders>
              <w:top w:val="single" w:sz="4" w:space="0" w:color="auto"/>
              <w:left w:val="single" w:sz="4" w:space="0" w:color="auto"/>
              <w:bottom w:val="single" w:sz="4" w:space="0" w:color="auto"/>
              <w:right w:val="single" w:sz="4" w:space="0" w:color="auto"/>
            </w:tcBorders>
          </w:tcPr>
          <w:p w14:paraId="3DA85416" w14:textId="77777777" w:rsidR="00843E8D" w:rsidRDefault="00843E8D" w:rsidP="009B330A">
            <w:pPr>
              <w:keepNext/>
              <w:keepLines/>
              <w:spacing w:after="0"/>
              <w:rPr>
                <w:rFonts w:ascii="Arial" w:hAnsi="Arial"/>
                <w:sz w:val="18"/>
              </w:rPr>
            </w:pPr>
            <w:r>
              <w:rPr>
                <w:rFonts w:ascii="Arial" w:hAnsi="Arial"/>
                <w:sz w:val="18"/>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7DAE979F" w14:textId="77777777" w:rsidR="00843E8D" w:rsidRDefault="00843E8D" w:rsidP="009B330A">
            <w:pPr>
              <w:keepNext/>
              <w:keepLines/>
              <w:spacing w:after="0"/>
              <w:rPr>
                <w:rFonts w:ascii="Arial" w:hAnsi="Arial"/>
                <w:sz w:val="18"/>
              </w:rPr>
            </w:pPr>
            <w:r>
              <w:rPr>
                <w:rFonts w:ascii="Arial" w:hAnsi="Arial"/>
                <w:sz w:val="18"/>
              </w:rPr>
              <w:t>2</w:t>
            </w:r>
          </w:p>
        </w:tc>
        <w:tc>
          <w:tcPr>
            <w:tcW w:w="1700" w:type="dxa"/>
            <w:tcBorders>
              <w:top w:val="single" w:sz="4" w:space="0" w:color="auto"/>
              <w:left w:val="single" w:sz="4" w:space="0" w:color="auto"/>
              <w:bottom w:val="single" w:sz="4" w:space="0" w:color="auto"/>
              <w:right w:val="single" w:sz="4" w:space="0" w:color="auto"/>
            </w:tcBorders>
          </w:tcPr>
          <w:p w14:paraId="2DFBA17A"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96EA2C2" w14:textId="77777777" w:rsidR="00843E8D" w:rsidRDefault="00843E8D" w:rsidP="009B330A">
            <w:pPr>
              <w:keepNext/>
              <w:keepLines/>
              <w:spacing w:after="0"/>
              <w:rPr>
                <w:rFonts w:ascii="Arial" w:hAnsi="Arial"/>
                <w:sz w:val="18"/>
              </w:rPr>
            </w:pPr>
          </w:p>
        </w:tc>
      </w:tr>
      <w:tr w:rsidR="00843E8D" w14:paraId="0922EAAB" w14:textId="77777777" w:rsidTr="009B330A">
        <w:tc>
          <w:tcPr>
            <w:tcW w:w="4536" w:type="dxa"/>
            <w:tcBorders>
              <w:top w:val="single" w:sz="4" w:space="0" w:color="auto"/>
              <w:left w:val="single" w:sz="4" w:space="0" w:color="auto"/>
              <w:bottom w:val="single" w:sz="4" w:space="0" w:color="auto"/>
              <w:right w:val="single" w:sz="4" w:space="0" w:color="auto"/>
            </w:tcBorders>
          </w:tcPr>
          <w:p w14:paraId="42FBA3D1" w14:textId="77777777" w:rsidR="00843E8D" w:rsidRDefault="00843E8D" w:rsidP="009B330A">
            <w:pPr>
              <w:keepNext/>
              <w:keepLines/>
              <w:spacing w:after="0"/>
              <w:rPr>
                <w:rFonts w:ascii="Arial" w:hAnsi="Arial"/>
                <w:sz w:val="18"/>
              </w:rPr>
            </w:pPr>
            <w:r>
              <w:rPr>
                <w:rFonts w:ascii="Arial" w:hAnsi="Arial"/>
                <w:sz w:val="18"/>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4AC86922" w14:textId="77777777" w:rsidR="00843E8D" w:rsidRDefault="00843E8D" w:rsidP="009B330A">
            <w:pPr>
              <w:keepNext/>
              <w:keepLines/>
              <w:spacing w:after="0"/>
              <w:rPr>
                <w:rFonts w:ascii="Arial" w:hAnsi="Arial"/>
                <w:sz w:val="18"/>
              </w:rPr>
            </w:pPr>
            <w:r>
              <w:rPr>
                <w:rFonts w:ascii="Arial" w:hAnsi="Arial"/>
                <w:sz w:val="18"/>
              </w:rPr>
              <w:t>Physical layer cell identity of NR Cell 4</w:t>
            </w:r>
          </w:p>
        </w:tc>
        <w:tc>
          <w:tcPr>
            <w:tcW w:w="1700" w:type="dxa"/>
            <w:tcBorders>
              <w:top w:val="single" w:sz="4" w:space="0" w:color="auto"/>
              <w:left w:val="single" w:sz="4" w:space="0" w:color="auto"/>
              <w:bottom w:val="single" w:sz="4" w:space="0" w:color="auto"/>
              <w:right w:val="single" w:sz="4" w:space="0" w:color="auto"/>
            </w:tcBorders>
          </w:tcPr>
          <w:p w14:paraId="05761FE3"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FB1F579" w14:textId="77777777" w:rsidR="00843E8D" w:rsidRDefault="00843E8D" w:rsidP="009B330A">
            <w:pPr>
              <w:keepNext/>
              <w:keepLines/>
              <w:spacing w:after="0"/>
              <w:rPr>
                <w:rFonts w:ascii="Arial" w:hAnsi="Arial"/>
                <w:sz w:val="18"/>
                <w:lang w:eastAsia="zh-CN"/>
              </w:rPr>
            </w:pPr>
            <w:r>
              <w:rPr>
                <w:rFonts w:ascii="Arial" w:hAnsi="Arial"/>
                <w:sz w:val="18"/>
                <w:lang w:eastAsia="zh-CN"/>
              </w:rPr>
              <w:t>Step 5</w:t>
            </w:r>
          </w:p>
        </w:tc>
      </w:tr>
      <w:tr w:rsidR="00843E8D" w14:paraId="32628E82" w14:textId="77777777" w:rsidTr="009B330A">
        <w:tc>
          <w:tcPr>
            <w:tcW w:w="4536" w:type="dxa"/>
            <w:tcBorders>
              <w:top w:val="single" w:sz="4" w:space="0" w:color="auto"/>
              <w:left w:val="single" w:sz="4" w:space="0" w:color="auto"/>
              <w:bottom w:val="single" w:sz="4" w:space="0" w:color="auto"/>
              <w:right w:val="single" w:sz="4" w:space="0" w:color="auto"/>
            </w:tcBorders>
          </w:tcPr>
          <w:p w14:paraId="1B914F15" w14:textId="77777777" w:rsidR="00843E8D" w:rsidRDefault="00843E8D" w:rsidP="009B330A">
            <w:pPr>
              <w:keepNext/>
              <w:keepLines/>
              <w:spacing w:after="0"/>
              <w:rPr>
                <w:rFonts w:ascii="Arial" w:hAnsi="Arial"/>
                <w:sz w:val="18"/>
              </w:rPr>
            </w:pPr>
            <w:r>
              <w:rPr>
                <w:rFonts w:ascii="Arial" w:hAnsi="Arial"/>
                <w:sz w:val="18"/>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30938B82"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75BBA84"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50F2DF4" w14:textId="77777777" w:rsidR="00843E8D" w:rsidRDefault="00843E8D" w:rsidP="009B330A">
            <w:pPr>
              <w:keepNext/>
              <w:keepLines/>
              <w:spacing w:after="0"/>
              <w:rPr>
                <w:rFonts w:ascii="Arial" w:hAnsi="Arial"/>
                <w:sz w:val="18"/>
              </w:rPr>
            </w:pPr>
          </w:p>
        </w:tc>
      </w:tr>
      <w:tr w:rsidR="00843E8D" w14:paraId="30889207" w14:textId="77777777" w:rsidTr="009B330A">
        <w:tc>
          <w:tcPr>
            <w:tcW w:w="4536" w:type="dxa"/>
            <w:tcBorders>
              <w:top w:val="single" w:sz="4" w:space="0" w:color="auto"/>
              <w:left w:val="single" w:sz="4" w:space="0" w:color="auto"/>
              <w:bottom w:val="single" w:sz="4" w:space="0" w:color="auto"/>
              <w:right w:val="single" w:sz="4" w:space="0" w:color="auto"/>
            </w:tcBorders>
          </w:tcPr>
          <w:p w14:paraId="0A01D2CB" w14:textId="77777777" w:rsidR="00843E8D" w:rsidRDefault="00843E8D" w:rsidP="009B330A">
            <w:pPr>
              <w:keepNext/>
              <w:keepLines/>
              <w:spacing w:after="0"/>
              <w:rPr>
                <w:rFonts w:ascii="Arial" w:hAnsi="Arial"/>
                <w:sz w:val="18"/>
              </w:rPr>
            </w:pPr>
            <w:r>
              <w:rPr>
                <w:rFonts w:ascii="Arial" w:hAnsi="Arial" w:cs="Arial"/>
                <w:sz w:val="18"/>
                <w:szCs w:val="18"/>
              </w:rPr>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Pr>
          <w:p w14:paraId="030066C1"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172A5A6"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649993C" w14:textId="77777777" w:rsidR="00843E8D" w:rsidRDefault="00843E8D" w:rsidP="009B330A">
            <w:pPr>
              <w:keepNext/>
              <w:keepLines/>
              <w:spacing w:after="0"/>
              <w:rPr>
                <w:rFonts w:ascii="Arial" w:hAnsi="Arial"/>
                <w:sz w:val="18"/>
              </w:rPr>
            </w:pPr>
          </w:p>
        </w:tc>
      </w:tr>
      <w:tr w:rsidR="00843E8D" w14:paraId="58011E97" w14:textId="77777777" w:rsidTr="009B330A">
        <w:tc>
          <w:tcPr>
            <w:tcW w:w="4536" w:type="dxa"/>
            <w:tcBorders>
              <w:top w:val="single" w:sz="4" w:space="0" w:color="auto"/>
              <w:left w:val="single" w:sz="4" w:space="0" w:color="auto"/>
              <w:bottom w:val="single" w:sz="4" w:space="0" w:color="auto"/>
              <w:right w:val="single" w:sz="4" w:space="0" w:color="auto"/>
            </w:tcBorders>
          </w:tcPr>
          <w:p w14:paraId="0256DA5B" w14:textId="77777777" w:rsidR="00843E8D" w:rsidRDefault="00843E8D" w:rsidP="009B330A">
            <w:pPr>
              <w:keepNext/>
              <w:keepLines/>
              <w:spacing w:after="0"/>
              <w:rPr>
                <w:rFonts w:ascii="Arial" w:hAnsi="Arial"/>
                <w:sz w:val="18"/>
              </w:rPr>
            </w:pPr>
            <w:r>
              <w:rPr>
                <w:rFonts w:ascii="Arial" w:hAnsi="Arial" w:cs="Arial"/>
                <w:sz w:val="18"/>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5903974B"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9D007F7"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CCE78E8" w14:textId="77777777" w:rsidR="00843E8D" w:rsidRDefault="00843E8D" w:rsidP="009B330A">
            <w:pPr>
              <w:keepNext/>
              <w:keepLines/>
              <w:spacing w:after="0"/>
              <w:rPr>
                <w:rFonts w:ascii="Arial" w:hAnsi="Arial"/>
                <w:sz w:val="18"/>
              </w:rPr>
            </w:pPr>
          </w:p>
        </w:tc>
      </w:tr>
      <w:tr w:rsidR="00843E8D" w14:paraId="14DDC316" w14:textId="77777777" w:rsidTr="009B330A">
        <w:tc>
          <w:tcPr>
            <w:tcW w:w="4536" w:type="dxa"/>
            <w:tcBorders>
              <w:top w:val="single" w:sz="4" w:space="0" w:color="auto"/>
              <w:left w:val="single" w:sz="4" w:space="0" w:color="auto"/>
              <w:bottom w:val="single" w:sz="4" w:space="0" w:color="auto"/>
              <w:right w:val="single" w:sz="4" w:space="0" w:color="auto"/>
            </w:tcBorders>
          </w:tcPr>
          <w:p w14:paraId="3DFF7D8B" w14:textId="77777777" w:rsidR="00843E8D" w:rsidRDefault="00843E8D" w:rsidP="009B330A">
            <w:pPr>
              <w:keepNext/>
              <w:keepLines/>
              <w:spacing w:after="0"/>
              <w:rPr>
                <w:rFonts w:ascii="Arial" w:hAnsi="Arial"/>
                <w:sz w:val="18"/>
              </w:rPr>
            </w:pPr>
            <w:r>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0D800C8D"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6E228A"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02FCD25" w14:textId="77777777" w:rsidR="00843E8D" w:rsidRDefault="00843E8D" w:rsidP="009B330A">
            <w:pPr>
              <w:keepNext/>
              <w:keepLines/>
              <w:spacing w:after="0"/>
              <w:rPr>
                <w:rFonts w:ascii="Arial" w:hAnsi="Arial"/>
                <w:sz w:val="18"/>
              </w:rPr>
            </w:pPr>
          </w:p>
        </w:tc>
      </w:tr>
      <w:tr w:rsidR="00843E8D" w14:paraId="51EEBE9F" w14:textId="77777777" w:rsidTr="009B330A">
        <w:tc>
          <w:tcPr>
            <w:tcW w:w="4536" w:type="dxa"/>
            <w:tcBorders>
              <w:top w:val="single" w:sz="4" w:space="0" w:color="auto"/>
              <w:left w:val="single" w:sz="4" w:space="0" w:color="auto"/>
              <w:bottom w:val="single" w:sz="4" w:space="0" w:color="auto"/>
              <w:right w:val="single" w:sz="4" w:space="0" w:color="auto"/>
            </w:tcBorders>
          </w:tcPr>
          <w:p w14:paraId="1A91D0C7" w14:textId="77777777" w:rsidR="00843E8D" w:rsidRDefault="00843E8D" w:rsidP="009B330A">
            <w:pPr>
              <w:keepNext/>
              <w:keepLines/>
              <w:spacing w:after="0"/>
              <w:rPr>
                <w:rFonts w:ascii="Arial" w:hAnsi="Arial"/>
                <w:sz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7031518"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C4D1966"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4D45C89" w14:textId="77777777" w:rsidR="00843E8D" w:rsidRDefault="00843E8D" w:rsidP="009B330A">
            <w:pPr>
              <w:keepNext/>
              <w:keepLines/>
              <w:spacing w:after="0"/>
              <w:rPr>
                <w:rFonts w:ascii="Arial" w:hAnsi="Arial"/>
                <w:sz w:val="18"/>
              </w:rPr>
            </w:pPr>
          </w:p>
        </w:tc>
      </w:tr>
      <w:tr w:rsidR="00843E8D" w14:paraId="62929923" w14:textId="77777777" w:rsidTr="009B330A">
        <w:tc>
          <w:tcPr>
            <w:tcW w:w="4536" w:type="dxa"/>
            <w:tcBorders>
              <w:top w:val="single" w:sz="4" w:space="0" w:color="auto"/>
              <w:left w:val="single" w:sz="4" w:space="0" w:color="auto"/>
              <w:bottom w:val="single" w:sz="4" w:space="0" w:color="auto"/>
              <w:right w:val="single" w:sz="4" w:space="0" w:color="auto"/>
            </w:tcBorders>
          </w:tcPr>
          <w:p w14:paraId="4F13C535" w14:textId="77777777" w:rsidR="00843E8D" w:rsidRDefault="00843E8D" w:rsidP="009B330A">
            <w:pPr>
              <w:keepNext/>
              <w:keepLines/>
              <w:spacing w:after="0"/>
              <w:rPr>
                <w:rFonts w:ascii="Arial" w:hAnsi="Arial"/>
                <w:sz w:val="18"/>
              </w:rPr>
            </w:pPr>
            <w:r>
              <w:rPr>
                <w:rFonts w:ascii="Arial" w:hAnsi="Arial" w:cs="Arial"/>
                <w:sz w:val="18"/>
                <w:szCs w:val="18"/>
              </w:rPr>
              <w:t xml:space="preserve">            masterCellGroup  </w:t>
            </w:r>
          </w:p>
        </w:tc>
        <w:tc>
          <w:tcPr>
            <w:tcW w:w="2267" w:type="dxa"/>
            <w:tcBorders>
              <w:top w:val="single" w:sz="4" w:space="0" w:color="auto"/>
              <w:left w:val="single" w:sz="4" w:space="0" w:color="auto"/>
              <w:bottom w:val="single" w:sz="4" w:space="0" w:color="auto"/>
              <w:right w:val="single" w:sz="4" w:space="0" w:color="auto"/>
            </w:tcBorders>
          </w:tcPr>
          <w:p w14:paraId="44816E3A" w14:textId="77777777" w:rsidR="00843E8D" w:rsidRDefault="00843E8D" w:rsidP="009B330A">
            <w:pPr>
              <w:keepNext/>
              <w:keepLines/>
              <w:spacing w:after="0"/>
              <w:rPr>
                <w:rFonts w:ascii="Arial" w:hAnsi="Arial"/>
                <w:sz w:val="18"/>
              </w:rPr>
            </w:pPr>
            <w:r>
              <w:rPr>
                <w:rFonts w:ascii="Arial" w:hAnsi="Arial" w:cs="Arial"/>
                <w:sz w:val="18"/>
                <w:szCs w:val="18"/>
              </w:rPr>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346E7718"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CDBAD43" w14:textId="77777777" w:rsidR="00843E8D" w:rsidRDefault="00843E8D" w:rsidP="009B330A">
            <w:pPr>
              <w:keepNext/>
              <w:keepLines/>
              <w:spacing w:after="0"/>
              <w:rPr>
                <w:rFonts w:ascii="Arial" w:hAnsi="Arial"/>
                <w:sz w:val="18"/>
              </w:rPr>
            </w:pPr>
          </w:p>
        </w:tc>
      </w:tr>
      <w:tr w:rsidR="00843E8D" w14:paraId="1D432A98" w14:textId="77777777" w:rsidTr="009B330A">
        <w:tc>
          <w:tcPr>
            <w:tcW w:w="4536" w:type="dxa"/>
            <w:tcBorders>
              <w:top w:val="single" w:sz="4" w:space="0" w:color="auto"/>
              <w:left w:val="single" w:sz="4" w:space="0" w:color="auto"/>
              <w:bottom w:val="single" w:sz="4" w:space="0" w:color="auto"/>
              <w:right w:val="single" w:sz="4" w:space="0" w:color="auto"/>
            </w:tcBorders>
          </w:tcPr>
          <w:p w14:paraId="2D09BD97"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9BB1694"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95E2BF8"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CC99AC4" w14:textId="77777777" w:rsidR="00843E8D" w:rsidRDefault="00843E8D" w:rsidP="009B330A">
            <w:pPr>
              <w:keepNext/>
              <w:keepLines/>
              <w:spacing w:after="0"/>
              <w:rPr>
                <w:rFonts w:ascii="Arial" w:hAnsi="Arial"/>
                <w:sz w:val="18"/>
              </w:rPr>
            </w:pPr>
          </w:p>
        </w:tc>
      </w:tr>
      <w:tr w:rsidR="00843E8D" w14:paraId="223B50C0" w14:textId="77777777" w:rsidTr="009B330A">
        <w:tc>
          <w:tcPr>
            <w:tcW w:w="4536" w:type="dxa"/>
            <w:tcBorders>
              <w:top w:val="single" w:sz="4" w:space="0" w:color="auto"/>
              <w:left w:val="single" w:sz="4" w:space="0" w:color="auto"/>
              <w:bottom w:val="single" w:sz="4" w:space="0" w:color="auto"/>
              <w:right w:val="single" w:sz="4" w:space="0" w:color="auto"/>
            </w:tcBorders>
          </w:tcPr>
          <w:p w14:paraId="34C5D772"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4E6FC2B"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C64C999"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196D377" w14:textId="77777777" w:rsidR="00843E8D" w:rsidRDefault="00843E8D" w:rsidP="009B330A">
            <w:pPr>
              <w:keepNext/>
              <w:keepLines/>
              <w:spacing w:after="0"/>
              <w:rPr>
                <w:rFonts w:ascii="Arial" w:hAnsi="Arial"/>
                <w:sz w:val="18"/>
              </w:rPr>
            </w:pPr>
          </w:p>
        </w:tc>
      </w:tr>
      <w:tr w:rsidR="00843E8D" w14:paraId="1F5F58C7" w14:textId="77777777" w:rsidTr="009B330A">
        <w:tc>
          <w:tcPr>
            <w:tcW w:w="4536" w:type="dxa"/>
            <w:tcBorders>
              <w:top w:val="single" w:sz="4" w:space="0" w:color="auto"/>
              <w:left w:val="single" w:sz="4" w:space="0" w:color="auto"/>
              <w:bottom w:val="single" w:sz="4" w:space="0" w:color="auto"/>
              <w:right w:val="single" w:sz="4" w:space="0" w:color="auto"/>
            </w:tcBorders>
          </w:tcPr>
          <w:p w14:paraId="5895AB64"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0DD0CC6"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B3FBB8E"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70B1633" w14:textId="77777777" w:rsidR="00843E8D" w:rsidRDefault="00843E8D" w:rsidP="009B330A">
            <w:pPr>
              <w:keepNext/>
              <w:keepLines/>
              <w:spacing w:after="0"/>
              <w:rPr>
                <w:rFonts w:ascii="Arial" w:hAnsi="Arial"/>
                <w:sz w:val="18"/>
              </w:rPr>
            </w:pPr>
          </w:p>
        </w:tc>
      </w:tr>
      <w:tr w:rsidR="00843E8D" w14:paraId="183FDB58" w14:textId="77777777" w:rsidTr="009B330A">
        <w:tc>
          <w:tcPr>
            <w:tcW w:w="4536" w:type="dxa"/>
            <w:tcBorders>
              <w:top w:val="single" w:sz="4" w:space="0" w:color="auto"/>
              <w:left w:val="single" w:sz="4" w:space="0" w:color="auto"/>
              <w:bottom w:val="single" w:sz="4" w:space="0" w:color="auto"/>
              <w:right w:val="single" w:sz="4" w:space="0" w:color="auto"/>
            </w:tcBorders>
          </w:tcPr>
          <w:p w14:paraId="27DD9140"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A1A1E9C"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715491F"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6A30D3D" w14:textId="77777777" w:rsidR="00843E8D" w:rsidRDefault="00843E8D" w:rsidP="009B330A">
            <w:pPr>
              <w:keepNext/>
              <w:keepLines/>
              <w:spacing w:after="0"/>
              <w:rPr>
                <w:rFonts w:ascii="Arial" w:hAnsi="Arial"/>
                <w:sz w:val="18"/>
              </w:rPr>
            </w:pPr>
          </w:p>
        </w:tc>
      </w:tr>
      <w:tr w:rsidR="00843E8D" w14:paraId="267921A1" w14:textId="77777777" w:rsidTr="009B330A">
        <w:tc>
          <w:tcPr>
            <w:tcW w:w="4536" w:type="dxa"/>
            <w:tcBorders>
              <w:top w:val="single" w:sz="4" w:space="0" w:color="auto"/>
              <w:left w:val="single" w:sz="4" w:space="0" w:color="auto"/>
              <w:bottom w:val="single" w:sz="4" w:space="0" w:color="auto"/>
              <w:right w:val="single" w:sz="4" w:space="0" w:color="auto"/>
            </w:tcBorders>
          </w:tcPr>
          <w:p w14:paraId="64CE6DF2"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E5CD8D8"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AF7C0F2"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DB1BBA8" w14:textId="77777777" w:rsidR="00843E8D" w:rsidRDefault="00843E8D" w:rsidP="009B330A">
            <w:pPr>
              <w:keepNext/>
              <w:keepLines/>
              <w:spacing w:after="0"/>
              <w:rPr>
                <w:rFonts w:ascii="Arial" w:hAnsi="Arial"/>
                <w:sz w:val="18"/>
              </w:rPr>
            </w:pPr>
          </w:p>
        </w:tc>
      </w:tr>
      <w:tr w:rsidR="00843E8D" w14:paraId="3C62D12F" w14:textId="77777777" w:rsidTr="009B330A">
        <w:tc>
          <w:tcPr>
            <w:tcW w:w="4536" w:type="dxa"/>
            <w:tcBorders>
              <w:top w:val="single" w:sz="4" w:space="0" w:color="auto"/>
              <w:left w:val="single" w:sz="4" w:space="0" w:color="auto"/>
              <w:bottom w:val="single" w:sz="4" w:space="0" w:color="auto"/>
              <w:right w:val="single" w:sz="4" w:space="0" w:color="auto"/>
            </w:tcBorders>
          </w:tcPr>
          <w:p w14:paraId="100BF23C" w14:textId="77777777" w:rsidR="00843E8D" w:rsidRDefault="00843E8D" w:rsidP="009B330A">
            <w:pPr>
              <w:keepNext/>
              <w:keepLines/>
              <w:spacing w:after="0"/>
              <w:rPr>
                <w:rFonts w:ascii="Arial" w:hAnsi="Arial"/>
                <w:sz w:val="18"/>
              </w:rPr>
            </w:pPr>
            <w:r>
              <w:rPr>
                <w:rFonts w:ascii="Arial" w:hAnsi="Arial" w:cs="Arial"/>
                <w:sz w:val="18"/>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3558ABFC" w14:textId="77777777" w:rsidR="00843E8D" w:rsidRDefault="00843E8D" w:rsidP="009B330A">
            <w:pPr>
              <w:keepNext/>
              <w:keepLines/>
              <w:spacing w:after="0"/>
              <w:rPr>
                <w:rFonts w:ascii="Arial" w:hAnsi="Arial"/>
                <w:sz w:val="18"/>
              </w:rPr>
            </w:pPr>
            <w:r>
              <w:rPr>
                <w:rFonts w:ascii="Arial" w:hAnsi="Arial" w:cs="Arial"/>
                <w:iCs/>
                <w:sz w:val="18"/>
                <w:szCs w:val="18"/>
              </w:rPr>
              <w:t xml:space="preserve">LTM-TCI-Info </w:t>
            </w:r>
            <w:r>
              <w:rPr>
                <w:rFonts w:ascii="Arial" w:hAnsi="Arial" w:cs="Arial"/>
                <w:sz w:val="18"/>
                <w:szCs w:val="18"/>
              </w:rPr>
              <w:t xml:space="preserve">specified in TS 38.508-1 [4] Table 4.6.3-67I </w:t>
            </w:r>
            <w:r>
              <w:rPr>
                <w:rFonts w:ascii="Arial" w:hAnsi="Arial" w:cs="Arial"/>
                <w:sz w:val="18"/>
                <w:szCs w:val="18"/>
                <w:lang w:eastAsia="zh-CN"/>
              </w:rPr>
              <w:t>with</w:t>
            </w:r>
            <w:r>
              <w:rPr>
                <w:rFonts w:ascii="Arial" w:hAnsi="Arial" w:cs="Arial"/>
                <w:sz w:val="18"/>
                <w:szCs w:val="18"/>
              </w:rPr>
              <w:t xml:space="preserve"> </w:t>
            </w:r>
            <w:r>
              <w:rPr>
                <w:rFonts w:ascii="Arial" w:hAnsi="Arial" w:cs="Arial"/>
                <w:sz w:val="18"/>
                <w:szCs w:val="18"/>
                <w:lang w:eastAsia="zh-CN"/>
              </w:rPr>
              <w:t>condition</w:t>
            </w:r>
            <w:r>
              <w:rPr>
                <w:rFonts w:ascii="Arial" w:hAnsi="Arial" w:cs="Arial"/>
                <w:sz w:val="18"/>
                <w:szCs w:val="18"/>
              </w:rPr>
              <w:t xml:space="preserve"> J</w:t>
            </w:r>
            <w:r>
              <w:rPr>
                <w:rFonts w:ascii="Arial" w:hAnsi="Arial" w:cs="Arial"/>
                <w:sz w:val="18"/>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25CAA144"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9996273" w14:textId="77777777" w:rsidR="00843E8D" w:rsidRDefault="00843E8D" w:rsidP="009B330A">
            <w:pPr>
              <w:keepNext/>
              <w:keepLines/>
              <w:spacing w:after="0"/>
              <w:rPr>
                <w:rFonts w:ascii="Arial" w:hAnsi="Arial"/>
                <w:sz w:val="18"/>
              </w:rPr>
            </w:pPr>
          </w:p>
        </w:tc>
      </w:tr>
      <w:tr w:rsidR="00843E8D" w14:paraId="6C09A85C" w14:textId="77777777" w:rsidTr="009B330A">
        <w:tc>
          <w:tcPr>
            <w:tcW w:w="4536" w:type="dxa"/>
            <w:tcBorders>
              <w:top w:val="single" w:sz="4" w:space="0" w:color="auto"/>
              <w:left w:val="single" w:sz="4" w:space="0" w:color="auto"/>
              <w:bottom w:val="single" w:sz="4" w:space="0" w:color="auto"/>
              <w:right w:val="single" w:sz="4" w:space="0" w:color="auto"/>
            </w:tcBorders>
          </w:tcPr>
          <w:p w14:paraId="35FFD822" w14:textId="77777777" w:rsidR="00843E8D" w:rsidRDefault="00843E8D" w:rsidP="009B330A">
            <w:pPr>
              <w:keepNext/>
              <w:keepLines/>
              <w:spacing w:after="0"/>
              <w:rPr>
                <w:rFonts w:ascii="Arial" w:hAnsi="Arial"/>
                <w:sz w:val="18"/>
              </w:rPr>
            </w:pPr>
            <w:r>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31364F2"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A147487"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DC72600" w14:textId="77777777" w:rsidR="00843E8D" w:rsidRDefault="00843E8D" w:rsidP="009B330A">
            <w:pPr>
              <w:keepNext/>
              <w:keepLines/>
              <w:spacing w:after="0"/>
              <w:rPr>
                <w:rFonts w:ascii="Arial" w:hAnsi="Arial"/>
                <w:sz w:val="18"/>
              </w:rPr>
            </w:pPr>
          </w:p>
        </w:tc>
      </w:tr>
    </w:tbl>
    <w:p w14:paraId="498CD3DF" w14:textId="77777777" w:rsidR="00843E8D" w:rsidRDefault="00843E8D" w:rsidP="00843E8D"/>
    <w:p w14:paraId="7079E651" w14:textId="224E774B" w:rsidR="00F74353" w:rsidRPr="00A15DCB" w:rsidRDefault="00F74353" w:rsidP="00F74353">
      <w:pPr>
        <w:pStyle w:val="Heading5"/>
      </w:pPr>
      <w:r w:rsidRPr="00A15DCB">
        <w:rPr>
          <w:lang w:eastAsia="zh-CN"/>
        </w:rPr>
        <w:t>7.1.1.1.31</w:t>
      </w:r>
      <w:r w:rsidRPr="00A15DCB">
        <w:tab/>
        <w:t>NR NTN Enhancements / Random access procedure / Coverage Enhancement</w:t>
      </w:r>
    </w:p>
    <w:p w14:paraId="0F85B680" w14:textId="77777777" w:rsidR="00F74353" w:rsidRPr="00A15DCB" w:rsidRDefault="00F74353" w:rsidP="00F74353">
      <w:pPr>
        <w:pStyle w:val="H6"/>
      </w:pPr>
      <w:r w:rsidRPr="00A15DCB">
        <w:t>7.1.1.1.31.1</w:t>
      </w:r>
      <w:r w:rsidRPr="00A15DCB">
        <w:tab/>
        <w:t>Test Purpose (TP)</w:t>
      </w:r>
    </w:p>
    <w:p w14:paraId="17B716C2" w14:textId="77777777" w:rsidR="00F74353" w:rsidRPr="00A15DCB" w:rsidRDefault="00F74353" w:rsidP="00F74353">
      <w:pPr>
        <w:pStyle w:val="H6"/>
      </w:pPr>
      <w:r w:rsidRPr="00A15DCB">
        <w:t>(1)</w:t>
      </w:r>
    </w:p>
    <w:p w14:paraId="65F0C42D" w14:textId="77777777" w:rsidR="00F74353" w:rsidRPr="00A15DCB" w:rsidRDefault="00F74353" w:rsidP="00F74353">
      <w:pPr>
        <w:pStyle w:val="PL"/>
        <w:rPr>
          <w:noProof w:val="0"/>
          <w:lang w:eastAsia="sv-SE"/>
        </w:rPr>
      </w:pPr>
      <w:r w:rsidRPr="00A15DCB">
        <w:rPr>
          <w:b/>
          <w:bCs/>
          <w:noProof w:val="0"/>
          <w:lang w:eastAsia="sv-SE"/>
        </w:rPr>
        <w:t>with</w:t>
      </w:r>
      <w:r w:rsidRPr="00A15DCB">
        <w:rPr>
          <w:noProof w:val="0"/>
          <w:lang w:eastAsia="sv-SE"/>
        </w:rPr>
        <w:t xml:space="preserve"> { UE supporting NTN Enh and in NR RRC_IDLE state }</w:t>
      </w:r>
    </w:p>
    <w:p w14:paraId="60A2D8EC" w14:textId="77777777" w:rsidR="00F74353" w:rsidRPr="00A15DCB" w:rsidRDefault="00F74353" w:rsidP="00F74353">
      <w:pPr>
        <w:pStyle w:val="PL"/>
        <w:rPr>
          <w:b/>
          <w:bCs/>
          <w:noProof w:val="0"/>
          <w:lang w:eastAsia="sv-SE"/>
        </w:rPr>
      </w:pPr>
      <w:r w:rsidRPr="00A15DCB">
        <w:rPr>
          <w:b/>
          <w:bCs/>
          <w:noProof w:val="0"/>
          <w:lang w:eastAsia="sv-SE"/>
        </w:rPr>
        <w:t>ensure</w:t>
      </w:r>
      <w:r w:rsidRPr="00A15DCB">
        <w:rPr>
          <w:noProof w:val="0"/>
          <w:lang w:eastAsia="sv-SE"/>
        </w:rPr>
        <w:t xml:space="preserve"> </w:t>
      </w:r>
      <w:r w:rsidRPr="00A15DCB">
        <w:rPr>
          <w:b/>
          <w:bCs/>
          <w:noProof w:val="0"/>
          <w:lang w:eastAsia="sv-SE"/>
        </w:rPr>
        <w:t>that {</w:t>
      </w:r>
    </w:p>
    <w:p w14:paraId="6268C91F" w14:textId="77777777" w:rsidR="00F74353" w:rsidRPr="00A15DCB" w:rsidRDefault="00F74353" w:rsidP="00F74353">
      <w:pPr>
        <w:pStyle w:val="PL"/>
        <w:rPr>
          <w:noProof w:val="0"/>
          <w:lang w:eastAsia="sv-SE"/>
        </w:rPr>
      </w:pPr>
      <w:r w:rsidRPr="00A15DCB">
        <w:rPr>
          <w:b/>
          <w:bCs/>
          <w:noProof w:val="0"/>
          <w:lang w:eastAsia="sv-SE"/>
        </w:rPr>
        <w:t xml:space="preserve">  when</w:t>
      </w:r>
      <w:r w:rsidRPr="00A15DCB">
        <w:rPr>
          <w:noProof w:val="0"/>
          <w:lang w:eastAsia="sv-SE"/>
        </w:rPr>
        <w:t xml:space="preserve"> { UE receives SIB19 configured with numberOfMsg4HARQ-ACK-Repetitions-r18 }</w:t>
      </w:r>
    </w:p>
    <w:p w14:paraId="68F89FF9" w14:textId="677A6D59" w:rsidR="00F74353" w:rsidRPr="00A15DCB" w:rsidRDefault="00F74353" w:rsidP="00F74353">
      <w:pPr>
        <w:pStyle w:val="PL"/>
        <w:rPr>
          <w:noProof w:val="0"/>
          <w:lang w:eastAsia="sv-SE"/>
        </w:rPr>
      </w:pPr>
      <w:r w:rsidRPr="00A15DCB">
        <w:rPr>
          <w:noProof w:val="0"/>
          <w:lang w:eastAsia="sv-SE"/>
        </w:rPr>
        <w:t xml:space="preserve">    </w:t>
      </w:r>
      <w:r w:rsidRPr="00A15DCB">
        <w:rPr>
          <w:b/>
          <w:bCs/>
          <w:noProof w:val="0"/>
          <w:lang w:eastAsia="sv-SE"/>
        </w:rPr>
        <w:t>then</w:t>
      </w:r>
      <w:r w:rsidRPr="00A15DCB">
        <w:rPr>
          <w:noProof w:val="0"/>
          <w:lang w:eastAsia="sv-SE"/>
        </w:rPr>
        <w:t xml:space="preserve"> { UE reports the capability using LCID Code point for Msg4 HARQ-ACK repetition in Msg3 PUSCH and UE repeats Msg4 HARQ-ACK with the repetition number as configured earlier in SIB19  numberOfMsg4HARQ-ACK-Repetitions-r18 }</w:t>
      </w:r>
    </w:p>
    <w:p w14:paraId="251DFB03" w14:textId="5E43F861" w:rsidR="00F74353" w:rsidRPr="00A15DCB" w:rsidRDefault="00F74353" w:rsidP="00F74353">
      <w:pPr>
        <w:pStyle w:val="PL"/>
        <w:rPr>
          <w:noProof w:val="0"/>
          <w:lang w:eastAsia="sv-SE"/>
        </w:rPr>
      </w:pPr>
    </w:p>
    <w:p w14:paraId="0A33569E" w14:textId="77777777" w:rsidR="00F74353" w:rsidRPr="00A15DCB" w:rsidRDefault="00F74353" w:rsidP="00F74353">
      <w:pPr>
        <w:pStyle w:val="H6"/>
      </w:pPr>
      <w:r w:rsidRPr="00A15DCB">
        <w:t>(2)</w:t>
      </w:r>
    </w:p>
    <w:p w14:paraId="6E8EAB89" w14:textId="77777777" w:rsidR="00F74353" w:rsidRPr="00A15DCB" w:rsidRDefault="00F74353" w:rsidP="00F74353">
      <w:pPr>
        <w:pStyle w:val="PL"/>
        <w:rPr>
          <w:noProof w:val="0"/>
          <w:lang w:eastAsia="sv-SE"/>
        </w:rPr>
      </w:pPr>
      <w:r w:rsidRPr="00A15DCB">
        <w:rPr>
          <w:b/>
          <w:noProof w:val="0"/>
          <w:lang w:eastAsia="sv-SE"/>
        </w:rPr>
        <w:t>with</w:t>
      </w:r>
      <w:r w:rsidRPr="00A15DCB">
        <w:rPr>
          <w:noProof w:val="0"/>
          <w:lang w:eastAsia="sv-SE"/>
        </w:rPr>
        <w:t xml:space="preserve"> { UE supporting NTN Enh and in </w:t>
      </w:r>
      <w:r w:rsidRPr="00A15DCB">
        <w:rPr>
          <w:noProof w:val="0"/>
        </w:rPr>
        <w:t xml:space="preserve">NR RRC_IDLE </w:t>
      </w:r>
      <w:r w:rsidRPr="00A15DCB">
        <w:rPr>
          <w:noProof w:val="0"/>
          <w:lang w:eastAsia="sv-SE"/>
        </w:rPr>
        <w:t>state}</w:t>
      </w:r>
    </w:p>
    <w:p w14:paraId="72579330" w14:textId="77777777" w:rsidR="00F74353" w:rsidRPr="00A15DCB" w:rsidRDefault="00F74353" w:rsidP="00F74353">
      <w:pPr>
        <w:pStyle w:val="PL"/>
        <w:rPr>
          <w:noProof w:val="0"/>
          <w:lang w:eastAsia="sv-SE"/>
        </w:rPr>
      </w:pPr>
      <w:r w:rsidRPr="00A15DCB">
        <w:rPr>
          <w:b/>
          <w:noProof w:val="0"/>
          <w:lang w:eastAsia="sv-SE"/>
        </w:rPr>
        <w:t>ensure that</w:t>
      </w:r>
      <w:r w:rsidRPr="00A15DCB">
        <w:rPr>
          <w:noProof w:val="0"/>
          <w:lang w:eastAsia="sv-SE"/>
        </w:rPr>
        <w:t xml:space="preserve"> {</w:t>
      </w:r>
    </w:p>
    <w:p w14:paraId="24B69259" w14:textId="5E6A76D9" w:rsidR="00F74353" w:rsidRPr="00A15DCB" w:rsidRDefault="00F74353" w:rsidP="00F74353">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SIB19 configured with numberOfMsg4HARQ-ACK-Repetitions-r18 and  rsrp-ThresholdMsg4HARQ</w:t>
      </w:r>
      <w:r w:rsidR="00FE05B0" w:rsidRPr="00FE05B0">
        <w:rPr>
          <w:noProof w:val="0"/>
          <w:lang w:eastAsia="sv-SE"/>
        </w:rPr>
        <w:t xml:space="preserve"> and RSRP condition is met</w:t>
      </w:r>
      <w:r w:rsidRPr="00A15DCB">
        <w:rPr>
          <w:noProof w:val="0"/>
          <w:lang w:eastAsia="sv-SE"/>
        </w:rPr>
        <w:t xml:space="preserve"> }</w:t>
      </w:r>
    </w:p>
    <w:p w14:paraId="3FC525B9" w14:textId="4D66169A" w:rsidR="00FE05B0" w:rsidRDefault="00F74353" w:rsidP="00FE05B0">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reports the capability of PUCCH repetition for Msg4 HARQ-ACK in Msg3 PUSCH and repeats Msg4 HARQ-ACK with the repetition number configured for PUCCH }</w:t>
      </w:r>
    </w:p>
    <w:p w14:paraId="09450D1E" w14:textId="77777777" w:rsidR="00FE05B0" w:rsidRDefault="00FE05B0" w:rsidP="00FE05B0">
      <w:pPr>
        <w:pStyle w:val="PL"/>
        <w:rPr>
          <w:noProof w:val="0"/>
          <w:lang w:eastAsia="sv-SE"/>
        </w:rPr>
      </w:pPr>
    </w:p>
    <w:p w14:paraId="3914E262" w14:textId="77777777" w:rsidR="00FE05B0" w:rsidRDefault="00FE05B0" w:rsidP="00FE05B0">
      <w:pPr>
        <w:pStyle w:val="H6"/>
        <w:rPr>
          <w:lang w:eastAsia="sv-SE"/>
        </w:rPr>
      </w:pPr>
      <w:r>
        <w:rPr>
          <w:lang w:eastAsia="sv-SE"/>
        </w:rPr>
        <w:t>(3)</w:t>
      </w:r>
    </w:p>
    <w:p w14:paraId="713DA310" w14:textId="77777777" w:rsidR="00FE05B0" w:rsidRDefault="00FE05B0" w:rsidP="00FE05B0">
      <w:pPr>
        <w:pStyle w:val="PL"/>
        <w:rPr>
          <w:noProof w:val="0"/>
          <w:lang w:eastAsia="sv-SE"/>
        </w:rPr>
      </w:pPr>
      <w:r>
        <w:rPr>
          <w:noProof w:val="0"/>
          <w:lang w:eastAsia="sv-SE"/>
        </w:rPr>
        <w:t>with { UE supporting NTN Enh and in NR RRC_IDLE state}</w:t>
      </w:r>
    </w:p>
    <w:p w14:paraId="64A5985E" w14:textId="77777777" w:rsidR="00FE05B0" w:rsidRDefault="00FE05B0" w:rsidP="00FE05B0">
      <w:pPr>
        <w:pStyle w:val="PL"/>
        <w:rPr>
          <w:noProof w:val="0"/>
          <w:lang w:eastAsia="sv-SE"/>
        </w:rPr>
      </w:pPr>
      <w:r>
        <w:rPr>
          <w:noProof w:val="0"/>
          <w:lang w:eastAsia="sv-SE"/>
        </w:rPr>
        <w:t>ensure that {</w:t>
      </w:r>
    </w:p>
    <w:p w14:paraId="3FD33C38" w14:textId="77777777" w:rsidR="00FE05B0" w:rsidRDefault="00FE05B0" w:rsidP="00FE05B0">
      <w:pPr>
        <w:pStyle w:val="PL"/>
        <w:rPr>
          <w:noProof w:val="0"/>
          <w:lang w:eastAsia="sv-SE"/>
        </w:rPr>
      </w:pPr>
      <w:r>
        <w:rPr>
          <w:noProof w:val="0"/>
          <w:lang w:eastAsia="sv-SE"/>
        </w:rPr>
        <w:t xml:space="preserve">  when { UE receives SIB19 configured with numberOfMsg4HARQ-ACK-Repetitions-r18 and  rsrp-ThresholdMsg4HARQ and RSRP condition is not met}</w:t>
      </w:r>
    </w:p>
    <w:p w14:paraId="3DAE882D" w14:textId="607DEC15" w:rsidR="00FE05B0" w:rsidRPr="00A15DCB" w:rsidRDefault="00FE05B0" w:rsidP="00FE05B0">
      <w:pPr>
        <w:pStyle w:val="PL"/>
        <w:rPr>
          <w:noProof w:val="0"/>
          <w:lang w:eastAsia="sv-SE"/>
        </w:rPr>
      </w:pPr>
      <w:r>
        <w:rPr>
          <w:noProof w:val="0"/>
          <w:lang w:eastAsia="sv-SE"/>
        </w:rPr>
        <w:t xml:space="preserve">    then { UE transmits HARQ ACK on PUCCH once }</w:t>
      </w:r>
    </w:p>
    <w:p w14:paraId="0D666FAA" w14:textId="77777777" w:rsidR="00F74353" w:rsidRPr="00A15DCB" w:rsidRDefault="00F74353" w:rsidP="00FE05B0">
      <w:pPr>
        <w:pStyle w:val="PL"/>
        <w:rPr>
          <w:lang w:eastAsia="sv-SE"/>
        </w:rPr>
      </w:pPr>
    </w:p>
    <w:p w14:paraId="2DD68DCC" w14:textId="77777777" w:rsidR="00F74353" w:rsidRPr="00A15DCB" w:rsidRDefault="00F74353" w:rsidP="00F74353">
      <w:pPr>
        <w:pStyle w:val="H6"/>
      </w:pPr>
      <w:r w:rsidRPr="00A15DCB">
        <w:t>7.1.1.1.31.2</w:t>
      </w:r>
      <w:r w:rsidRPr="00A15DCB">
        <w:tab/>
        <w:t>Conformance requirements</w:t>
      </w:r>
    </w:p>
    <w:p w14:paraId="1B0A9810" w14:textId="77777777" w:rsidR="00F74353" w:rsidRPr="00A15DCB" w:rsidRDefault="00F74353" w:rsidP="00F74353">
      <w:r w:rsidRPr="00A15DCB">
        <w:t>References: The conformance requirements covered in the present test case are specified in: TS38.300 clause 16.14.9. TS 38.321 clause 6.1.2. 6.2.1 , TS38.213 clause 9.2.6 and 9.2.1. Unless otherwise stated these are Rel-18 requirements.</w:t>
      </w:r>
    </w:p>
    <w:p w14:paraId="00786633" w14:textId="77777777" w:rsidR="00F74353" w:rsidRPr="00A15DCB" w:rsidRDefault="00F74353" w:rsidP="00F74353">
      <w:r w:rsidRPr="00A15DCB">
        <w:t>[TS 38.300, clause 16.14.9]</w:t>
      </w:r>
    </w:p>
    <w:p w14:paraId="25F5517A" w14:textId="77777777" w:rsidR="00F74353" w:rsidRPr="00A15DCB" w:rsidRDefault="00F74353" w:rsidP="00F74353">
      <w:pPr>
        <w:rPr>
          <w:i/>
          <w:lang w:eastAsia="zh-CN"/>
        </w:rPr>
      </w:pPr>
      <w:r w:rsidRPr="00A15DCB">
        <w:rPr>
          <w:lang w:eastAsia="zh-CN"/>
        </w:rPr>
        <w:lastRenderedPageBreak/>
        <w:t>To improve NR uplink coverage in NTN, the following enhancements are supported:</w:t>
      </w:r>
    </w:p>
    <w:p w14:paraId="4F436979" w14:textId="77777777" w:rsidR="00F74353" w:rsidRPr="00A15DCB" w:rsidRDefault="00F74353" w:rsidP="00F74353">
      <w:pPr>
        <w:ind w:left="568" w:hanging="284"/>
        <w:rPr>
          <w:lang w:eastAsia="zh-CN"/>
        </w:rPr>
      </w:pPr>
      <w:r w:rsidRPr="00A15DCB">
        <w:rPr>
          <w:lang w:eastAsia="zh-CN"/>
        </w:rPr>
        <w:t>-</w:t>
      </w:r>
      <w:r w:rsidRPr="00A15DCB">
        <w:rPr>
          <w:lang w:eastAsia="zh-CN"/>
        </w:rPr>
        <w:tab/>
        <w:t>PUCCH repetition for Msg4 HARQ-ACK configured in system information or dynamically in DCI for Msg4 when multiple repetition factors are configured in the system information:</w:t>
      </w:r>
    </w:p>
    <w:p w14:paraId="6832161E" w14:textId="77777777" w:rsidR="00F74353" w:rsidRPr="00A15DCB" w:rsidRDefault="00F74353" w:rsidP="00F74353">
      <w:pPr>
        <w:ind w:left="851" w:hanging="284"/>
        <w:rPr>
          <w:lang w:eastAsia="zh-CN"/>
        </w:rPr>
      </w:pPr>
      <w:r w:rsidRPr="00A15DCB">
        <w:rPr>
          <w:lang w:eastAsia="zh-CN"/>
        </w:rPr>
        <w:t>-</w:t>
      </w:r>
      <w:r w:rsidRPr="00A15DCB">
        <w:rPr>
          <w:lang w:eastAsia="zh-CN"/>
        </w:rPr>
        <w:tab/>
        <w:t>UEs reports the capability of PUCCH repetition for Msg4 HARQ-ACK in Msg3 PUSCH;</w:t>
      </w:r>
    </w:p>
    <w:p w14:paraId="6487663F" w14:textId="77777777" w:rsidR="00F74353" w:rsidRPr="00A15DCB" w:rsidRDefault="00F74353" w:rsidP="00F74353">
      <w:pPr>
        <w:ind w:left="851" w:hanging="284"/>
        <w:rPr>
          <w:lang w:eastAsia="zh-CN"/>
        </w:rPr>
      </w:pPr>
      <w:r w:rsidRPr="00A15DCB">
        <w:rPr>
          <w:lang w:eastAsia="zh-CN"/>
        </w:rPr>
        <w:t>-</w:t>
      </w:r>
      <w:r w:rsidRPr="00A15DCB">
        <w:rPr>
          <w:lang w:eastAsia="zh-CN"/>
        </w:rPr>
        <w:tab/>
        <w:t>When Msg4 HARQ-ACK is repeated, PUCCH repetition is applied for all PUCCH transmission before dedicated PUCCH resource is provided.</w:t>
      </w:r>
    </w:p>
    <w:p w14:paraId="396A6790" w14:textId="77777777" w:rsidR="00F74353" w:rsidRPr="00A15DCB" w:rsidRDefault="00F74353" w:rsidP="00F74353">
      <w:pPr>
        <w:ind w:left="568" w:hanging="284"/>
        <w:rPr>
          <w:lang w:eastAsia="zh-CN"/>
        </w:rPr>
      </w:pPr>
      <w:r w:rsidRPr="00A15DCB">
        <w:rPr>
          <w:lang w:eastAsia="zh-CN"/>
        </w:rPr>
        <w:t>-</w:t>
      </w:r>
      <w:r w:rsidRPr="00A15DCB">
        <w:rPr>
          <w:lang w:eastAsia="zh-CN"/>
        </w:rPr>
        <w:tab/>
        <w:t>Improved channel estimation by NTN-specific PUSCH DMRS bundling enhancement that enables DMRS bundling in presence of timing drift, where the UE maintains phase continuity by considering effects of transmission delay variation between the UE and the uplink time synchronization reference point.</w:t>
      </w:r>
    </w:p>
    <w:p w14:paraId="4213CFA3" w14:textId="77777777" w:rsidR="00F74353" w:rsidRPr="00A15DCB" w:rsidRDefault="00F74353" w:rsidP="00F74353">
      <w:r w:rsidRPr="00A15DCB">
        <w:t>[TS 38.321, clause 6.1.2]</w:t>
      </w:r>
    </w:p>
    <w:p w14:paraId="0D116F45" w14:textId="77777777" w:rsidR="00F74353" w:rsidRPr="00A15DCB" w:rsidRDefault="00F74353" w:rsidP="00F74353">
      <w:pPr>
        <w:rPr>
          <w:lang w:eastAsia="ko-KR"/>
        </w:rPr>
      </w:pPr>
      <w:r w:rsidRPr="00A15DCB">
        <w:rPr>
          <w:lang w:eastAsia="ko-KR"/>
        </w:rPr>
        <w:t>A MAC subheader except for fixed sized MAC CE, padding, and a MAC SDU containing UL CCCH consists of the header fields R/F/LCID/(eLCID)/L. A MAC subheader for fixed sized MAC CE and padding consists of the header fields R/LCID/(eLCID). A MAC subheader for a MAC SDU containing UL CCCH consists of the header fields (LX)/R/LCID.</w:t>
      </w:r>
    </w:p>
    <w:p w14:paraId="70E64F61" w14:textId="403C846D" w:rsidR="00F74353" w:rsidRPr="00A15DCB" w:rsidRDefault="00F74353" w:rsidP="00F74353">
      <w:pPr>
        <w:rPr>
          <w:lang w:eastAsia="ko-KR"/>
        </w:rPr>
      </w:pPr>
      <w:r w:rsidRPr="00A15DCB">
        <w:rPr>
          <w:lang w:eastAsia="ko-KR"/>
        </w:rPr>
        <w:t>...</w:t>
      </w:r>
    </w:p>
    <w:p w14:paraId="4E80279C" w14:textId="77777777" w:rsidR="00F74353" w:rsidRPr="00A15DCB" w:rsidRDefault="00F74353" w:rsidP="00F74353">
      <w:pPr>
        <w:keepNext/>
        <w:keepLines/>
        <w:spacing w:before="60"/>
        <w:jc w:val="center"/>
        <w:rPr>
          <w:rFonts w:ascii="Arial" w:hAnsi="Arial"/>
          <w:b/>
        </w:rPr>
      </w:pPr>
      <w:r w:rsidRPr="00A15DCB">
        <w:rPr>
          <w:rFonts w:ascii="Arial" w:hAnsi="Arial"/>
          <w:b/>
        </w:rPr>
        <w:object w:dxaOrig="5715" w:dyaOrig="1050" w14:anchorId="1786F314">
          <v:shape id="_x0000_i1041" type="#_x0000_t75" style="width:286.5pt;height:52.5pt" o:ole="">
            <v:imagedata r:id="rId27" o:title=""/>
          </v:shape>
          <o:OLEObject Type="Embed" ProgID="Visio.Drawing.15" ShapeID="_x0000_i1041" DrawAspect="Content" ObjectID="_1821682551" r:id="rId28"/>
        </w:object>
      </w:r>
    </w:p>
    <w:p w14:paraId="257C70C1" w14:textId="77777777" w:rsidR="00F74353" w:rsidRPr="00A15DCB" w:rsidRDefault="00F74353" w:rsidP="00F74353">
      <w:pPr>
        <w:keepNext/>
        <w:keepLines/>
        <w:spacing w:before="60"/>
        <w:jc w:val="center"/>
        <w:rPr>
          <w:rFonts w:ascii="Arial" w:hAnsi="Arial"/>
          <w:b/>
          <w:lang w:eastAsia="ko-KR"/>
        </w:rPr>
      </w:pPr>
      <w:r w:rsidRPr="00A15DCB">
        <w:rPr>
          <w:rFonts w:ascii="Arial" w:hAnsi="Arial"/>
          <w:b/>
        </w:rPr>
        <w:object w:dxaOrig="5700" w:dyaOrig="1591" w14:anchorId="2F281517">
          <v:shape id="_x0000_i1042" type="#_x0000_t75" style="width:285.5pt;height:80pt" o:ole="">
            <v:imagedata r:id="rId29" o:title=""/>
          </v:shape>
          <o:OLEObject Type="Embed" ProgID="Visio.Drawing.15" ShapeID="_x0000_i1042" DrawAspect="Content" ObjectID="_1821682552" r:id="rId30"/>
        </w:object>
      </w:r>
    </w:p>
    <w:p w14:paraId="31FE50DD" w14:textId="77777777" w:rsidR="00F74353" w:rsidRPr="00A15DCB" w:rsidRDefault="00F74353" w:rsidP="00F74353">
      <w:pPr>
        <w:keepLines/>
        <w:spacing w:after="240"/>
        <w:jc w:val="center"/>
        <w:rPr>
          <w:rFonts w:ascii="Arial" w:hAnsi="Arial"/>
          <w:b/>
          <w:lang w:eastAsia="ko-KR"/>
        </w:rPr>
      </w:pPr>
      <w:r w:rsidRPr="00A15DCB">
        <w:rPr>
          <w:rFonts w:ascii="Arial" w:hAnsi="Arial"/>
          <w:b/>
          <w:lang w:eastAsia="ko-KR"/>
        </w:rPr>
        <w:t>Figure 6.1.2-3: (LX)/R/LCID/(eLCID) MAC subheader</w:t>
      </w:r>
    </w:p>
    <w:p w14:paraId="3ABF64CE" w14:textId="77777777" w:rsidR="00F74353" w:rsidRPr="00A15DCB" w:rsidRDefault="00F74353" w:rsidP="00F74353">
      <w:pPr>
        <w:rPr>
          <w:lang w:eastAsia="ko-KR"/>
        </w:rPr>
      </w:pPr>
    </w:p>
    <w:p w14:paraId="04710355" w14:textId="5A3B9491" w:rsidR="00F74353" w:rsidRPr="00A15DCB" w:rsidRDefault="00F74353" w:rsidP="00F74353">
      <w:pPr>
        <w:rPr>
          <w:lang w:eastAsia="ko-KR"/>
        </w:rPr>
      </w:pPr>
      <w:r w:rsidRPr="00A15DCB">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7E998D92" w14:textId="77777777" w:rsidR="00F74353" w:rsidRPr="00A15DCB" w:rsidRDefault="00F74353" w:rsidP="00F74353">
      <w:pPr>
        <w:keepNext/>
        <w:keepLines/>
        <w:spacing w:before="60"/>
        <w:jc w:val="center"/>
        <w:rPr>
          <w:rFonts w:ascii="Arial" w:hAnsi="Arial"/>
          <w:b/>
          <w:lang w:eastAsia="ko-KR"/>
        </w:rPr>
      </w:pPr>
      <w:r w:rsidRPr="00A15DCB">
        <w:rPr>
          <w:rFonts w:ascii="Arial" w:hAnsi="Arial"/>
          <w:b/>
        </w:rPr>
        <w:object w:dxaOrig="11655" w:dyaOrig="2865" w14:anchorId="2FBDF07E">
          <v:shape id="_x0000_i1043" type="#_x0000_t75" style="width:482.5pt;height:119pt" o:ole="">
            <v:imagedata r:id="rId31" o:title=""/>
          </v:shape>
          <o:OLEObject Type="Embed" ProgID="Visio.Drawing.15" ShapeID="_x0000_i1043" DrawAspect="Content" ObjectID="_1821682553" r:id="rId32"/>
        </w:object>
      </w:r>
    </w:p>
    <w:p w14:paraId="63D914FF" w14:textId="77777777" w:rsidR="00F74353" w:rsidRPr="00A15DCB" w:rsidRDefault="00F74353" w:rsidP="00F74353">
      <w:pPr>
        <w:keepLines/>
        <w:spacing w:after="240"/>
        <w:jc w:val="center"/>
        <w:rPr>
          <w:rFonts w:ascii="Arial" w:hAnsi="Arial"/>
          <w:b/>
          <w:lang w:eastAsia="ko-KR"/>
        </w:rPr>
      </w:pPr>
      <w:r w:rsidRPr="00A15DCB">
        <w:rPr>
          <w:rFonts w:ascii="Arial" w:hAnsi="Arial"/>
          <w:b/>
          <w:lang w:eastAsia="ko-KR"/>
        </w:rPr>
        <w:t>Figure 6.1.2-4: Example of a DL MAC PDU</w:t>
      </w:r>
    </w:p>
    <w:p w14:paraId="1A075753" w14:textId="77777777" w:rsidR="00F74353" w:rsidRPr="00A15DCB" w:rsidRDefault="00F74353" w:rsidP="00F74353">
      <w:pPr>
        <w:keepNext/>
        <w:keepLines/>
        <w:spacing w:before="60"/>
        <w:jc w:val="center"/>
        <w:rPr>
          <w:rFonts w:ascii="Arial" w:hAnsi="Arial"/>
          <w:b/>
          <w:lang w:eastAsia="ko-KR"/>
        </w:rPr>
      </w:pPr>
      <w:r w:rsidRPr="00A15DCB">
        <w:rPr>
          <w:rFonts w:ascii="Arial" w:hAnsi="Arial"/>
          <w:b/>
        </w:rPr>
        <w:object w:dxaOrig="11655" w:dyaOrig="2865" w14:anchorId="24BFE326">
          <v:shape id="_x0000_i1044" type="#_x0000_t75" style="width:482.5pt;height:119pt" o:ole="">
            <v:imagedata r:id="rId33" o:title=""/>
          </v:shape>
          <o:OLEObject Type="Embed" ProgID="Visio.Drawing.15" ShapeID="_x0000_i1044" DrawAspect="Content" ObjectID="_1821682554" r:id="rId34"/>
        </w:object>
      </w:r>
    </w:p>
    <w:p w14:paraId="26ADD914" w14:textId="77777777" w:rsidR="00F74353" w:rsidRPr="00A15DCB" w:rsidRDefault="00F74353" w:rsidP="00F74353">
      <w:pPr>
        <w:keepLines/>
        <w:spacing w:after="240"/>
        <w:jc w:val="center"/>
        <w:rPr>
          <w:rFonts w:ascii="Arial" w:hAnsi="Arial"/>
          <w:b/>
          <w:lang w:eastAsia="ko-KR"/>
        </w:rPr>
      </w:pPr>
      <w:r w:rsidRPr="00A15DCB">
        <w:rPr>
          <w:rFonts w:ascii="Arial" w:hAnsi="Arial"/>
          <w:b/>
          <w:lang w:eastAsia="ko-KR"/>
        </w:rPr>
        <w:t>Figure 6.1.2-5: Example of a UL MAC PDU</w:t>
      </w:r>
    </w:p>
    <w:p w14:paraId="36941E51" w14:textId="77777777" w:rsidR="00F74353" w:rsidRPr="00A15DCB" w:rsidRDefault="00F74353" w:rsidP="00F74353"/>
    <w:p w14:paraId="766DAA81" w14:textId="2A707062" w:rsidR="00F74353" w:rsidRPr="00A15DCB" w:rsidRDefault="00F74353" w:rsidP="00F74353">
      <w:pPr>
        <w:rPr>
          <w:lang w:eastAsia="ko-KR"/>
        </w:rPr>
      </w:pPr>
      <w:r w:rsidRPr="00A15DCB">
        <w:t xml:space="preserve">A maximum of one MAC PDU can be transmitted per TB per </w:t>
      </w:r>
      <w:r w:rsidRPr="00A15DCB">
        <w:rPr>
          <w:lang w:eastAsia="zh-CN"/>
        </w:rPr>
        <w:t>MAC entity</w:t>
      </w:r>
      <w:r w:rsidRPr="00A15DCB">
        <w:t>.</w:t>
      </w:r>
    </w:p>
    <w:p w14:paraId="683319B0" w14:textId="77777777" w:rsidR="00F74353" w:rsidRPr="00A15DCB" w:rsidRDefault="00F74353" w:rsidP="00F74353">
      <w:r w:rsidRPr="00A15DCB">
        <w:t>[TS 38.321, clause 6.2.1]</w:t>
      </w:r>
    </w:p>
    <w:p w14:paraId="0B6D5479" w14:textId="77777777" w:rsidR="00F74353" w:rsidRPr="00A15DCB" w:rsidRDefault="00F74353" w:rsidP="00F74353">
      <w:pPr>
        <w:rPr>
          <w:lang w:eastAsia="ko-KR"/>
        </w:rPr>
      </w:pPr>
      <w:r w:rsidRPr="00A15DCB">
        <w:rPr>
          <w:lang w:eastAsia="ko-KR"/>
        </w:rPr>
        <w:t>The MAC subheader consists of the following fields:</w:t>
      </w:r>
    </w:p>
    <w:p w14:paraId="7C4E7022" w14:textId="77777777" w:rsidR="00F74353" w:rsidRPr="00A15DCB" w:rsidRDefault="00F74353" w:rsidP="00F74353">
      <w:pPr>
        <w:ind w:left="568" w:hanging="284"/>
      </w:pPr>
      <w:r w:rsidRPr="00A15DCB">
        <w:t>-</w:t>
      </w:r>
      <w:r w:rsidRPr="00A15DCB">
        <w:tab/>
        <w:t xml:space="preserve">LCID: The Logical Channel ID field identifies the logical channel instance of the corresponding MAC SDU or the type of the corresponding MAC </w:t>
      </w:r>
      <w:r w:rsidRPr="00A15DCB">
        <w:rPr>
          <w:lang w:eastAsia="ko-KR"/>
        </w:rPr>
        <w:t>CE</w:t>
      </w:r>
      <w:r w:rsidRPr="00A15DCB">
        <w:t xml:space="preserve"> or padding as described in </w:t>
      </w:r>
      <w:r w:rsidRPr="00A15DCB">
        <w:rPr>
          <w:lang w:eastAsia="ko-KR"/>
        </w:rPr>
        <w:t>T</w:t>
      </w:r>
      <w:r w:rsidRPr="00A15DCB">
        <w:t>ables 6.2.1-1 and 6.2.1-1c</w:t>
      </w:r>
      <w:r w:rsidRPr="00A15DCB">
        <w:rPr>
          <w:lang w:eastAsia="ko-KR"/>
        </w:rPr>
        <w:t xml:space="preserve"> for the DL-SCH and Tables </w:t>
      </w:r>
      <w:r w:rsidRPr="00A15DCB">
        <w:t xml:space="preserve">6.2.1-2 and 6.2.1-2c for the UL-SCH. There is one LCID field </w:t>
      </w:r>
      <w:r w:rsidRPr="00A15DCB">
        <w:rPr>
          <w:lang w:eastAsia="ko-KR"/>
        </w:rPr>
        <w:t>per MAC subheader</w:t>
      </w:r>
      <w:r w:rsidRPr="00A15DCB">
        <w:t xml:space="preserve">. The size of the LCID field is </w:t>
      </w:r>
      <w:r w:rsidRPr="00A15DCB">
        <w:rPr>
          <w:lang w:eastAsia="ko-KR"/>
        </w:rPr>
        <w:t>6</w:t>
      </w:r>
      <w:r w:rsidRPr="00A15DCB">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6830C1CF" w14:textId="77777777" w:rsidR="00F74353" w:rsidRPr="00A15DCB" w:rsidRDefault="00F74353" w:rsidP="00F74353">
      <w:pPr>
        <w:ind w:left="568" w:hanging="284"/>
      </w:pPr>
      <w:r w:rsidRPr="00A15DCB">
        <w:t>NOTE 1:</w:t>
      </w:r>
      <w:r w:rsidRPr="00A15DCB">
        <w:tab/>
        <w:t>For MBS broadcast, a logical channel is identified based on G-RNTI and LCID if the same LCID is allocated for logical channels corresponding to different G-RNTIs.</w:t>
      </w:r>
    </w:p>
    <w:p w14:paraId="31880CF9" w14:textId="77777777" w:rsidR="00F74353" w:rsidRPr="00A15DCB" w:rsidRDefault="00F74353" w:rsidP="00F74353">
      <w:pPr>
        <w:ind w:left="568" w:hanging="284"/>
      </w:pPr>
      <w:r w:rsidRPr="00A15DCB">
        <w:t>-</w:t>
      </w:r>
      <w:r w:rsidRPr="00A15DCB">
        <w:tab/>
        <w:t>eLCID: The extended Logical Channel ID field identifies the logical channel instance of the corresponding MAC SDU or the type of the corresponding MAC CE as described in tables 6.2.1-1a, 6.2.1-1b, 6.2.1-2a and 6.2.1-2b for the DL-SCH and UL-SCH respectively. The size of the eLCID field is either 8 bits or 16 bits.</w:t>
      </w:r>
    </w:p>
    <w:p w14:paraId="4B668014" w14:textId="77777777" w:rsidR="00F74353" w:rsidRPr="00A15DCB" w:rsidRDefault="00F74353" w:rsidP="00F74353">
      <w:pPr>
        <w:keepLines/>
        <w:ind w:left="1135" w:hanging="851"/>
      </w:pPr>
      <w:r w:rsidRPr="00A15DCB">
        <w:t>NOTE 2:</w:t>
      </w:r>
      <w:r w:rsidRPr="00A15DCB">
        <w:tab/>
        <w:t>The extended Logical Channel ID space using two-octet eLCID and the relevant MAC subheader format is used, only when configured, on the NR backhaul links between IAB nodes or between IAB node and IAB Donor, or for multicast MTCHs.</w:t>
      </w:r>
    </w:p>
    <w:p w14:paraId="364C4E04" w14:textId="77777777" w:rsidR="00F74353" w:rsidRPr="00A15DCB" w:rsidRDefault="00F74353" w:rsidP="00F74353">
      <w:pPr>
        <w:ind w:left="568" w:hanging="284"/>
      </w:pPr>
      <w:r w:rsidRPr="00A15DCB">
        <w:t>-</w:t>
      </w:r>
      <w:r w:rsidRPr="00A15DCB">
        <w:tab/>
        <w:t xml:space="preserve">L: The Length field indicates the length of the corresponding MAC SDU </w:t>
      </w:r>
      <w:r w:rsidRPr="00A15DCB">
        <w:rPr>
          <w:lang w:eastAsia="zh-CN"/>
        </w:rPr>
        <w:t xml:space="preserve">or variable-sized MAC </w:t>
      </w:r>
      <w:r w:rsidRPr="00A15DCB">
        <w:rPr>
          <w:lang w:eastAsia="ko-KR"/>
        </w:rPr>
        <w:t>CE</w:t>
      </w:r>
      <w:r w:rsidRPr="00A15DCB">
        <w:rPr>
          <w:lang w:eastAsia="zh-CN"/>
        </w:rPr>
        <w:t xml:space="preserve"> </w:t>
      </w:r>
      <w:r w:rsidRPr="00A15DCB">
        <w:t xml:space="preserve">in bytes. There is one L field per MAC subheader except </w:t>
      </w:r>
      <w:r w:rsidRPr="00A15DCB">
        <w:rPr>
          <w:lang w:eastAsia="ko-KR"/>
        </w:rPr>
        <w:t xml:space="preserve">for </w:t>
      </w:r>
      <w:r w:rsidRPr="00A15DCB">
        <w:t xml:space="preserve">subheaders corresponding to fixed-sized MAC </w:t>
      </w:r>
      <w:r w:rsidRPr="00A15DCB">
        <w:rPr>
          <w:lang w:eastAsia="ko-KR"/>
        </w:rPr>
        <w:t>CE</w:t>
      </w:r>
      <w:r w:rsidRPr="00A15DCB">
        <w:t>s,</w:t>
      </w:r>
      <w:r w:rsidRPr="00A15DCB">
        <w:rPr>
          <w:lang w:eastAsia="ko-KR"/>
        </w:rPr>
        <w:t xml:space="preserve"> padding, and MAC SDUs containing UL CCCH</w:t>
      </w:r>
      <w:r w:rsidRPr="00A15DCB">
        <w:t>. The size of the L field is indicated by the F field;</w:t>
      </w:r>
    </w:p>
    <w:p w14:paraId="2859C59F" w14:textId="77777777" w:rsidR="00F74353" w:rsidRPr="00A15DCB" w:rsidRDefault="00F74353" w:rsidP="00F74353">
      <w:pPr>
        <w:ind w:left="568" w:hanging="284"/>
        <w:rPr>
          <w:lang w:eastAsia="ko-KR"/>
        </w:rPr>
      </w:pPr>
      <w:r w:rsidRPr="00A15DCB">
        <w:t>-</w:t>
      </w:r>
      <w:r w:rsidRPr="00A15DCB">
        <w:tab/>
        <w:t xml:space="preserve">F: The Format field indicates the size of the Length field. There is one F field per MAC subheader except for subheaders corresponding to fixed-sized MAC </w:t>
      </w:r>
      <w:r w:rsidRPr="00A15DCB">
        <w:rPr>
          <w:lang w:eastAsia="ko-KR"/>
        </w:rPr>
        <w:t>CE</w:t>
      </w:r>
      <w:r w:rsidRPr="00A15DCB">
        <w:t>s,</w:t>
      </w:r>
      <w:r w:rsidRPr="00A15DCB">
        <w:rPr>
          <w:lang w:eastAsia="ko-KR"/>
        </w:rPr>
        <w:t xml:space="preserve"> padding, and MAC SDUs containing UL CCCH</w:t>
      </w:r>
      <w:r w:rsidRPr="00A15DCB">
        <w:t xml:space="preserve">. The size of the F field is 1 bit. </w:t>
      </w:r>
      <w:r w:rsidRPr="00A15DCB">
        <w:rPr>
          <w:lang w:eastAsia="ko-KR"/>
        </w:rPr>
        <w:t>The value 0 indicates 8 bits of the Length field. The value 1 indicates 16 bits of the Length field</w:t>
      </w:r>
      <w:r w:rsidRPr="00A15DCB">
        <w:t>;</w:t>
      </w:r>
    </w:p>
    <w:p w14:paraId="16FF3A42" w14:textId="77777777" w:rsidR="00F74353" w:rsidRPr="00A15DCB" w:rsidRDefault="00F74353" w:rsidP="00F74353">
      <w:pPr>
        <w:ind w:left="568" w:hanging="284"/>
        <w:rPr>
          <w:lang w:eastAsia="ko-KR"/>
        </w:rPr>
      </w:pPr>
      <w:r w:rsidRPr="00A15DCB">
        <w:t>-</w:t>
      </w:r>
      <w:r w:rsidRPr="00A15DCB">
        <w:tab/>
        <w:t>LX: The LCID extension field indicates the use of extended LCID space. The size of the LX field is 1 bit. The LX field set to 1 indicates the use of Table 6.2.1-2c, otherwise R bit is present instead (i.e. set to 0);</w:t>
      </w:r>
    </w:p>
    <w:p w14:paraId="586AB31E" w14:textId="77777777" w:rsidR="00F74353" w:rsidRPr="00A15DCB" w:rsidRDefault="00F74353" w:rsidP="00F74353">
      <w:pPr>
        <w:ind w:left="568" w:hanging="284"/>
      </w:pPr>
      <w:r w:rsidRPr="00A15DCB">
        <w:t>-</w:t>
      </w:r>
      <w:r w:rsidRPr="00A15DCB">
        <w:tab/>
        <w:t xml:space="preserve">R: Reserved bit, set to </w:t>
      </w:r>
      <w:r w:rsidRPr="00A15DCB">
        <w:rPr>
          <w:lang w:eastAsia="ko-KR"/>
        </w:rPr>
        <w:t>0</w:t>
      </w:r>
      <w:r w:rsidRPr="00A15DCB">
        <w:t>.</w:t>
      </w:r>
    </w:p>
    <w:p w14:paraId="10666822" w14:textId="74405BBD" w:rsidR="00F74353" w:rsidRPr="00A15DCB" w:rsidRDefault="00F74353" w:rsidP="00F74353">
      <w:pPr>
        <w:rPr>
          <w:lang w:eastAsia="ko-KR"/>
        </w:rPr>
      </w:pPr>
      <w:r w:rsidRPr="00A15DCB">
        <w:t>...</w:t>
      </w:r>
    </w:p>
    <w:p w14:paraId="43B598D9" w14:textId="77777777" w:rsidR="00F74353" w:rsidRPr="00A15DCB" w:rsidRDefault="00F74353" w:rsidP="00F74353">
      <w:pPr>
        <w:pStyle w:val="TH"/>
        <w:rPr>
          <w:lang w:eastAsia="ko-KR"/>
        </w:rPr>
      </w:pPr>
      <w:r w:rsidRPr="00A15DCB">
        <w:rPr>
          <w:lang w:eastAsia="ko-KR"/>
        </w:rPr>
        <w:lastRenderedPageBreak/>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F74353" w:rsidRPr="00A15DCB" w14:paraId="76A4A87F"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28B59506" w14:textId="77777777" w:rsidR="00F74353" w:rsidRPr="00A15DCB" w:rsidRDefault="00F74353" w:rsidP="009B330A">
            <w:pPr>
              <w:pStyle w:val="TAH"/>
              <w:rPr>
                <w:lang w:eastAsia="ko-KR"/>
              </w:rPr>
            </w:pPr>
            <w:r w:rsidRPr="00A15DCB">
              <w:rPr>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922D900" w14:textId="77777777" w:rsidR="00F74353" w:rsidRPr="00A15DCB" w:rsidRDefault="00F74353" w:rsidP="009B330A">
            <w:pPr>
              <w:pStyle w:val="TAH"/>
              <w:rPr>
                <w:lang w:eastAsia="ko-KR"/>
              </w:rPr>
            </w:pPr>
            <w:r w:rsidRPr="00A15DCB">
              <w:rPr>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28EBBC54" w14:textId="77777777" w:rsidR="00F74353" w:rsidRPr="00A15DCB" w:rsidRDefault="00F74353" w:rsidP="009B330A">
            <w:pPr>
              <w:pStyle w:val="TAH"/>
              <w:rPr>
                <w:lang w:eastAsia="ko-KR"/>
              </w:rPr>
            </w:pPr>
            <w:r w:rsidRPr="00A15DCB">
              <w:rPr>
                <w:lang w:eastAsia="ko-KR"/>
              </w:rPr>
              <w:t>LCID values</w:t>
            </w:r>
          </w:p>
        </w:tc>
      </w:tr>
      <w:tr w:rsidR="00F74353" w:rsidRPr="00A15DCB" w14:paraId="17422B1A"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25E10301" w14:textId="77777777" w:rsidR="00F74353" w:rsidRPr="00A15DCB" w:rsidRDefault="00F74353" w:rsidP="009B330A">
            <w:pPr>
              <w:pStyle w:val="TAL"/>
              <w:rPr>
                <w:lang w:eastAsia="ko-KR"/>
              </w:rPr>
            </w:pPr>
            <w:r w:rsidRPr="00A15DCB">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443D025F"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7390DB83" w14:textId="77777777" w:rsidR="00F74353" w:rsidRPr="00A15DCB" w:rsidRDefault="00F74353" w:rsidP="009B330A">
            <w:pPr>
              <w:pStyle w:val="TAL"/>
              <w:rPr>
                <w:lang w:eastAsia="ko-KR"/>
              </w:rPr>
            </w:pPr>
            <w:r w:rsidRPr="00A15DCB">
              <w:rPr>
                <w:lang w:eastAsia="zh-CN"/>
              </w:rPr>
              <w:t xml:space="preserve">CCCH of size 48 bits for an eRedCap UE </w:t>
            </w:r>
          </w:p>
        </w:tc>
      </w:tr>
      <w:tr w:rsidR="00F74353" w:rsidRPr="00A15DCB" w14:paraId="516C3196"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07C3752" w14:textId="77777777" w:rsidR="00F74353" w:rsidRPr="00A15DCB" w:rsidRDefault="00F74353" w:rsidP="009B330A">
            <w:pPr>
              <w:pStyle w:val="TAL"/>
              <w:rPr>
                <w:lang w:eastAsia="ko-KR"/>
              </w:rPr>
            </w:pPr>
            <w:r w:rsidRPr="00A15DCB">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18632B72"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2F86620C" w14:textId="77777777" w:rsidR="00F74353" w:rsidRPr="00A15DCB" w:rsidRDefault="00F74353" w:rsidP="009B330A">
            <w:pPr>
              <w:pStyle w:val="TAL"/>
              <w:rPr>
                <w:lang w:eastAsia="ko-KR"/>
              </w:rPr>
            </w:pPr>
            <w:r w:rsidRPr="00A15DCB">
              <w:rPr>
                <w:lang w:eastAsia="zh-CN"/>
              </w:rPr>
              <w:t>CCCH of size 64 bits for an eRedCap UE</w:t>
            </w:r>
          </w:p>
        </w:tc>
      </w:tr>
      <w:tr w:rsidR="00F74353" w:rsidRPr="00A15DCB" w14:paraId="02E53062"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3EB72F6B" w14:textId="77777777" w:rsidR="00F74353" w:rsidRPr="00A15DCB" w:rsidRDefault="00F74353" w:rsidP="009B330A">
            <w:pPr>
              <w:pStyle w:val="TAL"/>
              <w:rPr>
                <w:lang w:eastAsia="ko-KR"/>
              </w:rPr>
            </w:pPr>
            <w:r w:rsidRPr="00A15DCB">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14A2F33E"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4A5A3D0E" w14:textId="77777777" w:rsidR="00F74353" w:rsidRPr="00A15DCB" w:rsidRDefault="00F74353" w:rsidP="009B330A">
            <w:pPr>
              <w:pStyle w:val="TAL"/>
              <w:rPr>
                <w:lang w:eastAsia="ko-KR"/>
              </w:rPr>
            </w:pPr>
            <w:r w:rsidRPr="00A15DCB">
              <w:rPr>
                <w:lang w:eastAsia="zh-CN"/>
              </w:rPr>
              <w:t>CCCH of size 48 bits for PUCCH repetition of Msg4 HARQ-ACK, except for an (e)RedCap UE</w:t>
            </w:r>
          </w:p>
        </w:tc>
      </w:tr>
      <w:tr w:rsidR="00F74353" w:rsidRPr="00A15DCB" w14:paraId="6CB49A37"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2D7DE177" w14:textId="77777777" w:rsidR="00F74353" w:rsidRPr="00A15DCB" w:rsidRDefault="00F74353" w:rsidP="009B330A">
            <w:pPr>
              <w:pStyle w:val="TAL"/>
              <w:rPr>
                <w:lang w:eastAsia="ko-KR"/>
              </w:rPr>
            </w:pPr>
            <w:r w:rsidRPr="00A15DCB">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513F5F1C"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7308D97" w14:textId="77777777" w:rsidR="00F74353" w:rsidRPr="00A15DCB" w:rsidRDefault="00F74353" w:rsidP="009B330A">
            <w:pPr>
              <w:pStyle w:val="TAL"/>
              <w:rPr>
                <w:lang w:eastAsia="ko-KR"/>
              </w:rPr>
            </w:pPr>
            <w:r w:rsidRPr="00A15DCB">
              <w:rPr>
                <w:lang w:eastAsia="zh-CN"/>
              </w:rPr>
              <w:t>CCCH of size 64 bits for PUCCH repetition of Msg4 HARQ-ACK, except for an (e)RedCap UE</w:t>
            </w:r>
          </w:p>
        </w:tc>
      </w:tr>
      <w:tr w:rsidR="00F74353" w:rsidRPr="00A15DCB" w14:paraId="22566B58"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78D314E" w14:textId="77777777" w:rsidR="00F74353" w:rsidRPr="00A15DCB" w:rsidRDefault="00F74353" w:rsidP="009B330A">
            <w:pPr>
              <w:pStyle w:val="TAL"/>
              <w:rPr>
                <w:lang w:eastAsia="ko-KR"/>
              </w:rPr>
            </w:pPr>
            <w:r w:rsidRPr="00A15DCB">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2EA96AF5"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347908E1" w14:textId="77777777" w:rsidR="00F74353" w:rsidRPr="00A15DCB" w:rsidRDefault="00F74353" w:rsidP="009B330A">
            <w:pPr>
              <w:pStyle w:val="TAL"/>
              <w:rPr>
                <w:lang w:eastAsia="zh-CN"/>
              </w:rPr>
            </w:pPr>
            <w:r w:rsidRPr="00A15DCB">
              <w:rPr>
                <w:lang w:eastAsia="zh-CN"/>
              </w:rPr>
              <w:t>CCCH of size 48 bits for PUCCH repetition of Msg4 HARQ-ACK of a RedCap UE</w:t>
            </w:r>
          </w:p>
        </w:tc>
      </w:tr>
      <w:tr w:rsidR="00F74353" w:rsidRPr="00A15DCB" w14:paraId="64F8446A"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860CD02" w14:textId="77777777" w:rsidR="00F74353" w:rsidRPr="00A15DCB" w:rsidRDefault="00F74353" w:rsidP="009B330A">
            <w:pPr>
              <w:pStyle w:val="TAL"/>
              <w:rPr>
                <w:lang w:eastAsia="ko-KR"/>
              </w:rPr>
            </w:pPr>
            <w:r w:rsidRPr="00A15DCB">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64A5AED9"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4331B4F7" w14:textId="77777777" w:rsidR="00F74353" w:rsidRPr="00A15DCB" w:rsidRDefault="00F74353" w:rsidP="009B330A">
            <w:pPr>
              <w:pStyle w:val="TAL"/>
              <w:rPr>
                <w:lang w:eastAsia="zh-CN"/>
              </w:rPr>
            </w:pPr>
            <w:r w:rsidRPr="00A15DCB">
              <w:rPr>
                <w:lang w:eastAsia="zh-CN"/>
              </w:rPr>
              <w:t>CCCH of size 64 bits for PUCCH repetition of Msg4 HARQ-ACK of a RedCap UE</w:t>
            </w:r>
          </w:p>
        </w:tc>
      </w:tr>
      <w:tr w:rsidR="00F74353" w:rsidRPr="00A15DCB" w14:paraId="18838CEB"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23658ACC" w14:textId="77777777" w:rsidR="00F74353" w:rsidRPr="00A15DCB" w:rsidRDefault="00F74353" w:rsidP="009B330A">
            <w:pPr>
              <w:pStyle w:val="TAL"/>
              <w:rPr>
                <w:lang w:eastAsia="ko-KR"/>
              </w:rPr>
            </w:pPr>
            <w:r w:rsidRPr="00A15DCB">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098A8A5B"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22EA7B29" w14:textId="77777777" w:rsidR="00F74353" w:rsidRPr="00A15DCB" w:rsidRDefault="00F74353" w:rsidP="009B330A">
            <w:pPr>
              <w:pStyle w:val="TAL"/>
              <w:rPr>
                <w:lang w:eastAsia="zh-CN"/>
              </w:rPr>
            </w:pPr>
            <w:r w:rsidRPr="00A15DCB">
              <w:rPr>
                <w:lang w:eastAsia="zh-CN"/>
              </w:rPr>
              <w:t>CCCH of size 48 bits for PUCCH repetition of Msg4 HARQ-ACK of an eRedCap UE</w:t>
            </w:r>
          </w:p>
        </w:tc>
      </w:tr>
      <w:tr w:rsidR="00F74353" w:rsidRPr="00A15DCB" w14:paraId="7D0B4DB5"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09C1CF9E" w14:textId="77777777" w:rsidR="00F74353" w:rsidRPr="00A15DCB" w:rsidRDefault="00F74353" w:rsidP="009B330A">
            <w:pPr>
              <w:pStyle w:val="TAL"/>
              <w:rPr>
                <w:lang w:eastAsia="ko-KR"/>
              </w:rPr>
            </w:pPr>
            <w:r w:rsidRPr="00A15DCB">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6B46955F"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0DDD4777" w14:textId="77777777" w:rsidR="00F74353" w:rsidRPr="00A15DCB" w:rsidRDefault="00F74353" w:rsidP="009B330A">
            <w:pPr>
              <w:pStyle w:val="TAL"/>
              <w:rPr>
                <w:lang w:eastAsia="zh-CN"/>
              </w:rPr>
            </w:pPr>
            <w:r w:rsidRPr="00A15DCB">
              <w:rPr>
                <w:lang w:eastAsia="zh-CN"/>
              </w:rPr>
              <w:t>CCCH of size 64 bits for PUCCH repetition of Msg4 HARQ-ACK of an eRedCap UE</w:t>
            </w:r>
          </w:p>
        </w:tc>
      </w:tr>
      <w:tr w:rsidR="00F74353" w:rsidRPr="00A15DCB" w14:paraId="58AAFEBA"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35B122C6" w14:textId="77777777" w:rsidR="00F74353" w:rsidRPr="00A15DCB" w:rsidRDefault="00F74353" w:rsidP="009B330A">
            <w:pPr>
              <w:pStyle w:val="TAL"/>
              <w:rPr>
                <w:lang w:eastAsia="ko-KR"/>
              </w:rPr>
            </w:pPr>
            <w:r w:rsidRPr="00A15DCB">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678FCFE2"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+ 328) to (2</w:t>
            </w:r>
            <w:r w:rsidRPr="00A15DCB">
              <w:rPr>
                <w:vertAlign w:val="superscript"/>
                <w:lang w:eastAsia="ko-KR"/>
              </w:rPr>
              <w:t>16</w:t>
            </w:r>
            <w:r w:rsidRPr="00A15DCB">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1326F5A9" w14:textId="77777777" w:rsidR="00F74353" w:rsidRPr="00A15DCB" w:rsidRDefault="00F74353" w:rsidP="009B330A">
            <w:pPr>
              <w:pStyle w:val="TAL"/>
              <w:rPr>
                <w:lang w:eastAsia="ko-KR"/>
              </w:rPr>
            </w:pPr>
            <w:r w:rsidRPr="00A15DCB">
              <w:rPr>
                <w:lang w:eastAsia="ko-KR"/>
              </w:rPr>
              <w:t>Reserved</w:t>
            </w:r>
          </w:p>
        </w:tc>
      </w:tr>
      <w:tr w:rsidR="00F74353" w:rsidRPr="00A15DCB" w14:paraId="7ED9D1BC" w14:textId="77777777" w:rsidTr="009B330A">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32FB1776" w14:textId="77777777" w:rsidR="00F74353" w:rsidRPr="00A15DCB" w:rsidRDefault="00F74353" w:rsidP="009B330A">
            <w:pPr>
              <w:pStyle w:val="TAL"/>
              <w:rPr>
                <w:lang w:eastAsia="ko-KR"/>
              </w:rPr>
            </w:pPr>
            <w:r w:rsidRPr="00A15DCB">
              <w:rPr>
                <w:lang w:eastAsia="ko-KR"/>
              </w:rPr>
              <w:t>NOTE 1:</w:t>
            </w:r>
            <w:r w:rsidRPr="00A15DCB">
              <w:rPr>
                <w:lang w:eastAsia="ko-KR"/>
              </w:rPr>
              <w:tab/>
              <w:t>The MAC entity may use the code point corresponding to a given feature or feature combination in Table 6.2.1-2c only if network indicates support for the corresponding feature or feature combination.</w:t>
            </w:r>
          </w:p>
          <w:p w14:paraId="65BFE74D" w14:textId="77777777" w:rsidR="00F74353" w:rsidRPr="00A15DCB" w:rsidRDefault="00F74353" w:rsidP="009B330A">
            <w:pPr>
              <w:pStyle w:val="TAL"/>
              <w:rPr>
                <w:lang w:eastAsia="ko-KR"/>
              </w:rPr>
            </w:pPr>
            <w:r w:rsidRPr="00A15DCB">
              <w:rPr>
                <w:lang w:eastAsia="ko-KR"/>
              </w:rPr>
              <w:t>NOTE 2:</w:t>
            </w:r>
            <w:r w:rsidRPr="00A15DCB">
              <w:rPr>
                <w:lang w:eastAsia="ko-KR"/>
              </w:rPr>
              <w:tab/>
              <w:t>CCCH of size 48 bits and CCCH of size 64 bits are referred to as CCCH and CCCH1, respectively, in TS 38.331 [5].</w:t>
            </w:r>
          </w:p>
          <w:p w14:paraId="0E196239" w14:textId="77777777" w:rsidR="00F74353" w:rsidRPr="00A15DCB" w:rsidRDefault="00F74353" w:rsidP="009B330A">
            <w:pPr>
              <w:pStyle w:val="TAL"/>
              <w:rPr>
                <w:lang w:eastAsia="ko-KR"/>
              </w:rPr>
            </w:pPr>
            <w:r w:rsidRPr="00A15DCB">
              <w:rPr>
                <w:lang w:eastAsia="ko-KR"/>
              </w:rPr>
              <w:t>NOTE 3:</w:t>
            </w:r>
            <w:r w:rsidRPr="00A15DCB">
              <w:rPr>
                <w:lang w:eastAsia="ko-KR"/>
              </w:rPr>
              <w:tab/>
            </w:r>
            <w:r w:rsidRPr="00A15DCB">
              <w:rPr>
                <w:rFonts w:eastAsia="SimSun"/>
              </w:rPr>
              <w:t xml:space="preserve">For UE capable of </w:t>
            </w:r>
            <w:r w:rsidRPr="00A15DCB">
              <w:t>PUCCH repetition of Msg4 HARQ-ACK, t</w:t>
            </w:r>
            <w:r w:rsidRPr="00A15DCB">
              <w:rPr>
                <w:lang w:eastAsia="ko-KR"/>
              </w:rPr>
              <w:t>he MAC entity use</w:t>
            </w:r>
            <w:r w:rsidRPr="00A15DCB">
              <w:rPr>
                <w:rFonts w:eastAsia="SimSun"/>
              </w:rPr>
              <w:t>s</w:t>
            </w:r>
            <w:r w:rsidRPr="00A15DCB">
              <w:rPr>
                <w:lang w:eastAsia="ko-KR"/>
              </w:rPr>
              <w:t xml:space="preserve"> the code point</w:t>
            </w:r>
            <w:r w:rsidRPr="00A15DCB">
              <w:rPr>
                <w:rFonts w:eastAsia="SimSun"/>
              </w:rPr>
              <w:t>s</w:t>
            </w:r>
            <w:r w:rsidRPr="00A15DCB">
              <w:rPr>
                <w:lang w:eastAsia="ko-KR"/>
              </w:rPr>
              <w:t xml:space="preserve"> corresponding to </w:t>
            </w:r>
            <w:r w:rsidRPr="00A15DCB">
              <w:t xml:space="preserve">PUCCH repetition of Msg4 HARQ-ACK </w:t>
            </w:r>
            <w:r w:rsidRPr="00A15DCB">
              <w:rPr>
                <w:lang w:eastAsia="ko-KR"/>
              </w:rPr>
              <w:t xml:space="preserve">if </w:t>
            </w:r>
            <w:r w:rsidRPr="00A15DCB">
              <w:rPr>
                <w:i/>
                <w:iCs/>
                <w:lang w:eastAsia="ko-KR"/>
              </w:rPr>
              <w:t>numberOfMsg4HARQ-ACK-Repetitions</w:t>
            </w:r>
            <w:r w:rsidRPr="00A15DCB">
              <w:rPr>
                <w:lang w:eastAsia="ko-KR"/>
              </w:rPr>
              <w:t xml:space="preserve"> is configured</w:t>
            </w:r>
            <w:r w:rsidRPr="00A15DCB">
              <w:rPr>
                <w:rFonts w:cs="Arial"/>
                <w:lang w:eastAsia="ko-KR"/>
              </w:rPr>
              <w:t xml:space="preserve"> and </w:t>
            </w:r>
            <w:r w:rsidRPr="00A15DCB">
              <w:rPr>
                <w:rFonts w:cs="Arial"/>
                <w:i/>
                <w:iCs/>
                <w:lang w:eastAsia="ko-KR"/>
              </w:rPr>
              <w:t>rsrp-ThresholdMsg4HARQ-ACK</w:t>
            </w:r>
            <w:r w:rsidRPr="00A15DCB">
              <w:rPr>
                <w:rFonts w:cs="Arial"/>
                <w:lang w:eastAsia="ko-KR"/>
              </w:rPr>
              <w:t xml:space="preserve"> is not configured</w:t>
            </w:r>
            <w:r w:rsidRPr="00A15DCB">
              <w:rPr>
                <w:lang w:eastAsia="ko-KR"/>
              </w:rPr>
              <w:t xml:space="preserve">, </w:t>
            </w:r>
            <w:r w:rsidRPr="00A15DCB">
              <w:rPr>
                <w:rFonts w:cs="Arial"/>
                <w:lang w:eastAsia="ko-KR"/>
              </w:rPr>
              <w:t xml:space="preserve">or </w:t>
            </w:r>
            <w:r w:rsidRPr="00A15DCB">
              <w:rPr>
                <w:lang w:eastAsia="ko-KR"/>
              </w:rPr>
              <w:t xml:space="preserve">if </w:t>
            </w:r>
            <w:r w:rsidRPr="00A15DCB">
              <w:rPr>
                <w:rFonts w:cs="Arial"/>
                <w:lang w:eastAsia="ko-KR"/>
              </w:rPr>
              <w:t>both are</w:t>
            </w:r>
            <w:r w:rsidRPr="00A15DCB">
              <w:rPr>
                <w:lang w:eastAsia="ko-KR"/>
              </w:rPr>
              <w:t xml:space="preserve"> configured and the RSRP of the downlink pathloss reference is less than </w:t>
            </w:r>
            <w:r w:rsidRPr="00A15DCB">
              <w:rPr>
                <w:i/>
                <w:iCs/>
                <w:lang w:eastAsia="ko-KR"/>
              </w:rPr>
              <w:t>rsrp-ThresholdMsg4HARQ-ACK.</w:t>
            </w:r>
          </w:p>
        </w:tc>
      </w:tr>
    </w:tbl>
    <w:p w14:paraId="05501FDF" w14:textId="77777777" w:rsidR="00F74353" w:rsidRPr="00A15DCB" w:rsidRDefault="00F74353" w:rsidP="00F74353">
      <w:pPr>
        <w:rPr>
          <w:lang w:eastAsia="ko-KR"/>
        </w:rPr>
      </w:pPr>
    </w:p>
    <w:p w14:paraId="6DE36A2D" w14:textId="77777777" w:rsidR="00F74353" w:rsidRPr="00A15DCB" w:rsidRDefault="00F74353" w:rsidP="00F74353">
      <w:pPr>
        <w:rPr>
          <w:rFonts w:eastAsia="Malgun Gothic"/>
          <w:lang w:eastAsia="ko-KR"/>
        </w:rPr>
      </w:pPr>
      <w:r w:rsidRPr="00A15DCB">
        <w:t>[TS 38.213, clause 9.2.6]</w:t>
      </w:r>
    </w:p>
    <w:p w14:paraId="486D3B14" w14:textId="77777777" w:rsidR="00F74353" w:rsidRPr="00A15DCB" w:rsidRDefault="00F74353" w:rsidP="00F74353">
      <w:pPr>
        <w:rPr>
          <w:lang w:eastAsia="zh-CN"/>
        </w:rPr>
      </w:pPr>
      <w:r w:rsidRPr="00A15DCB">
        <w:t xml:space="preserve">A UE that does not have dedicated PUCCH resource configuration and indicates a capability to transmit with repetitions a PUCCH with HARQ-ACK information [11, TS 38.321], determines a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A15DCB">
        <w:t xml:space="preserve"> slots for repetitions of a PUCCH transmission with HARQ-ACK information based on an indication by </w:t>
      </w:r>
      <w:r w:rsidRPr="00A15DCB">
        <w:rPr>
          <w:i/>
          <w:lang w:eastAsia="zh-CN"/>
        </w:rPr>
        <w:t>numberOfPUCCHforMsg4HARQACK-RepetitionsList</w:t>
      </w:r>
      <w:r w:rsidRPr="00A15DCB">
        <w:t xml:space="preserve">. If </w:t>
      </w:r>
      <w:r w:rsidRPr="00A15DCB">
        <w:rPr>
          <w:i/>
          <w:lang w:eastAsia="zh-CN"/>
        </w:rPr>
        <w:t>numberOfPUCCHforMsg4HARQACK-RepetitionsList</w:t>
      </w:r>
      <w:r w:rsidRPr="00A15DCB">
        <w:t xml:space="preserve"> provides more than one values, the DAI field in a DCI format 1_0 with CRC scrambled by a TC-RNTI scheduling a PDSCH reception that includes a UE contention resolution identity indicates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A15DCB">
        <w:t xml:space="preserve"> from the more than one values. The UE transmits any PUCCH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A15DCB">
        <w:t xml:space="preserve"> slots before dedicated PUCCH resource configuration is provided.</w:t>
      </w:r>
      <w:r w:rsidRPr="00A15DCB">
        <w:rPr>
          <w:lang w:eastAsia="zh-CN"/>
        </w:rPr>
        <w:t xml:space="preserve"> </w:t>
      </w:r>
      <w:r w:rsidRPr="00A15DCB">
        <w:t>The UE transmits each repetition of the PUCCH using frequency hopping as described in Clause 9.2.1.</w:t>
      </w:r>
      <w:r w:rsidRPr="00A15DCB">
        <w:rPr>
          <w:lang w:eastAsia="zh-CN"/>
        </w:rPr>
        <w:t xml:space="preserve"> </w:t>
      </w:r>
    </w:p>
    <w:p w14:paraId="21805C7D" w14:textId="77777777" w:rsidR="00F74353" w:rsidRPr="00A15DCB" w:rsidRDefault="00F74353" w:rsidP="00F74353">
      <w:pPr>
        <w:rPr>
          <w:rFonts w:eastAsia="Malgun Gothic"/>
          <w:lang w:eastAsia="ko-KR"/>
        </w:rPr>
      </w:pPr>
      <w:r w:rsidRPr="00A15DCB">
        <w:t>[TS 38.213, clause 9.2.1]</w:t>
      </w:r>
    </w:p>
    <w:p w14:paraId="5468E24E" w14:textId="77777777" w:rsidR="00F74353" w:rsidRPr="00A15DCB" w:rsidRDefault="00F74353" w:rsidP="00F74353">
      <w:r w:rsidRPr="00A15DCB">
        <w:t xml:space="preserve">If a UE does not have dedicated PUCCH resource configuration, provided by </w:t>
      </w:r>
      <w:r w:rsidRPr="00A15DCB">
        <w:rPr>
          <w:i/>
        </w:rPr>
        <w:t>PUCCH-ResourceSet</w:t>
      </w:r>
      <w:r w:rsidRPr="00A15DCB">
        <w:t xml:space="preserve"> in </w:t>
      </w:r>
      <w:r w:rsidRPr="00A15DCB">
        <w:rPr>
          <w:i/>
        </w:rPr>
        <w:t>PUCCH-Config</w:t>
      </w:r>
      <w:r w:rsidRPr="00A15DCB">
        <w:t xml:space="preserve">, a PUCCH resource set is provided by </w:t>
      </w:r>
      <w:r w:rsidRPr="00A15DCB">
        <w:rPr>
          <w:i/>
        </w:rPr>
        <w:t>pucch-ResourceCommon</w:t>
      </w:r>
      <w:r w:rsidRPr="00A15DCB">
        <w:t xml:space="preserve"> through an index to a row of Table 9.2.1-1 </w:t>
      </w:r>
      <w:r w:rsidRPr="00A15DCB">
        <w:rPr>
          <w:rFonts w:eastAsia="DengXian"/>
        </w:rPr>
        <w:t xml:space="preserve">for transmission of HARQ-ACK information on PUCCH in an initial UL BWP 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rsidRPr="00A15DCB">
        <w:t xml:space="preserve"> P</w:t>
      </w:r>
      <w:r w:rsidRPr="00A15DCB">
        <w:rPr>
          <w:rFonts w:eastAsia="DengXian"/>
        </w:rPr>
        <w:t>RBs</w:t>
      </w:r>
      <w:r w:rsidRPr="00A15DCB">
        <w:t xml:space="preserve">. For operation in FR2-2, </w:t>
      </w:r>
      <w:r w:rsidRPr="00A15DCB">
        <w:rPr>
          <w:i/>
          <w:iCs/>
          <w:lang w:eastAsia="zh-CN"/>
        </w:rPr>
        <w:t>nrofPRBs</w:t>
      </w:r>
      <w:r w:rsidRPr="00A15DCB">
        <w:rPr>
          <w:lang w:eastAsia="zh-CN"/>
        </w:rPr>
        <w:t xml:space="preserve"> provided in </w:t>
      </w:r>
      <w:r w:rsidRPr="00A15DCB">
        <w:rPr>
          <w:i/>
          <w:iCs/>
          <w:lang w:eastAsia="zh-CN"/>
        </w:rPr>
        <w:t>PUCCH-ConfigCommon</w:t>
      </w:r>
      <w:r w:rsidRPr="00A15DCB">
        <w:t xml:space="preserve"> can also provide a number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A15DCB">
        <w:t xml:space="preserve"> RBs</w:t>
      </w:r>
      <w:r w:rsidRPr="00A15DCB">
        <w:rPr>
          <w:iCs/>
        </w:rPr>
        <w:t xml:space="preserve"> </w:t>
      </w:r>
      <w:r w:rsidRPr="00A15DCB">
        <w:t xml:space="preserve">for the PUCCH resource set; otherwise </w:t>
      </w:r>
      <m:oMath>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=1</m:t>
        </m:r>
      </m:oMath>
      <w:r w:rsidRPr="00A15DCB">
        <w:t>.</w:t>
      </w:r>
    </w:p>
    <w:p w14:paraId="56BE9B55" w14:textId="77777777" w:rsidR="00F74353" w:rsidRPr="00A15DCB" w:rsidRDefault="00F74353" w:rsidP="00F74353">
      <w:r w:rsidRPr="00A15DCB">
        <w:t xml:space="preserve">The 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sidRPr="00A15DCB">
        <w:t xml:space="preserve">, and a cyclic shift index set for a PUCCH transmission. </w:t>
      </w:r>
    </w:p>
    <w:p w14:paraId="3AD6DE1C" w14:textId="18760C06" w:rsidR="00F74353" w:rsidRPr="00A15DCB" w:rsidRDefault="00F74353" w:rsidP="00F74353">
      <w:r w:rsidRPr="00A15DCB">
        <w:t xml:space="preserve">The UE transmits a PUCCH using frequency hopping if not provided </w:t>
      </w:r>
      <w:r w:rsidRPr="00A15DCB">
        <w:rPr>
          <w:i/>
        </w:rPr>
        <w:t>useInterlacePUCCH-PUSCH</w:t>
      </w:r>
      <w:r w:rsidRPr="00A15DCB">
        <w:rPr>
          <w:iCs/>
        </w:rPr>
        <w:t xml:space="preserve"> in </w:t>
      </w:r>
      <w:r w:rsidRPr="00A15DCB">
        <w:rPr>
          <w:i/>
        </w:rPr>
        <w:t>BWP-UplinkCommon</w:t>
      </w:r>
      <w:r w:rsidRPr="00A15DCB">
        <w:rPr>
          <w:color w:val="000000"/>
        </w:rPr>
        <w:t>; otherwise,</w:t>
      </w:r>
      <w:r w:rsidRPr="00A15DCB">
        <w:rPr>
          <w:iCs/>
        </w:rPr>
        <w:t xml:space="preserve"> the UE transmits a PUCCH without frequency hopping</w:t>
      </w:r>
      <w:r w:rsidRPr="00A15DCB">
        <w:t>.</w:t>
      </w:r>
    </w:p>
    <w:p w14:paraId="6013A08D" w14:textId="77777777" w:rsidR="00F74353" w:rsidRPr="00A15DCB" w:rsidRDefault="00F74353" w:rsidP="00F74353">
      <w:pPr>
        <w:pStyle w:val="H6"/>
      </w:pPr>
      <w:r w:rsidRPr="00A15DCB">
        <w:t>7.1.1.1.31.3</w:t>
      </w:r>
      <w:r w:rsidRPr="00A15DCB">
        <w:tab/>
        <w:t>Test description</w:t>
      </w:r>
    </w:p>
    <w:p w14:paraId="6C032CE4" w14:textId="77777777" w:rsidR="00F74353" w:rsidRPr="00A15DCB" w:rsidRDefault="00F74353" w:rsidP="00F74353">
      <w:pPr>
        <w:pStyle w:val="H6"/>
      </w:pPr>
      <w:r w:rsidRPr="00A15DCB">
        <w:t>7.1.1.1.31.3.1</w:t>
      </w:r>
      <w:r w:rsidRPr="00A15DCB">
        <w:tab/>
        <w:t>Pre-test conditions</w:t>
      </w:r>
    </w:p>
    <w:p w14:paraId="50DE27B4" w14:textId="77777777" w:rsidR="00F74353" w:rsidRPr="00A15DCB" w:rsidRDefault="00F74353" w:rsidP="00F74353">
      <w:pPr>
        <w:keepNext/>
        <w:keepLines/>
        <w:spacing w:before="120"/>
        <w:ind w:left="1985" w:hanging="1985"/>
        <w:rPr>
          <w:rFonts w:ascii="Arial" w:hAnsi="Arial"/>
        </w:rPr>
      </w:pPr>
      <w:r w:rsidRPr="00A15DCB">
        <w:rPr>
          <w:rFonts w:ascii="Arial" w:hAnsi="Arial"/>
        </w:rPr>
        <w:t>System Simulator:</w:t>
      </w:r>
    </w:p>
    <w:p w14:paraId="75A60E69" w14:textId="77777777" w:rsidR="00F74353" w:rsidRPr="00A15DCB" w:rsidRDefault="00F74353" w:rsidP="00F74353">
      <w:pPr>
        <w:ind w:left="284"/>
        <w:rPr>
          <w:lang w:eastAsia="sv-SE"/>
        </w:rPr>
      </w:pPr>
      <w:r w:rsidRPr="00A15DCB">
        <w:rPr>
          <w:lang w:eastAsia="sv-SE"/>
        </w:rPr>
        <w:t>- NR Cell 1 as specified in TS 38.508-1 [4] Table 4.4.2.1.</w:t>
      </w:r>
    </w:p>
    <w:p w14:paraId="7E83D32B" w14:textId="59D6CF2C" w:rsidR="00F74353" w:rsidRPr="00A15DCB" w:rsidRDefault="00F74353" w:rsidP="00F74353">
      <w:pPr>
        <w:ind w:left="284"/>
        <w:rPr>
          <w:lang w:eastAsia="sv-SE"/>
        </w:rPr>
      </w:pPr>
      <w:r w:rsidRPr="00A15DCB">
        <w:rPr>
          <w:lang w:eastAsia="sv-SE"/>
        </w:rPr>
        <w:t>- System information combination NR-</w:t>
      </w:r>
      <w:r w:rsidR="00B6383F" w:rsidRPr="00B6383F">
        <w:rPr>
          <w:lang w:eastAsia="sv-SE"/>
        </w:rPr>
        <w:t xml:space="preserve">29 </w:t>
      </w:r>
      <w:r w:rsidRPr="00A15DCB">
        <w:rPr>
          <w:lang w:eastAsia="sv-SE"/>
        </w:rPr>
        <w:t>as defined in TS 38.508-1 [4] clause 4.4.3.1.2 is used.</w:t>
      </w:r>
    </w:p>
    <w:p w14:paraId="224910BC" w14:textId="77777777" w:rsidR="00F74353" w:rsidRPr="00A15DCB" w:rsidRDefault="00F74353" w:rsidP="00F74353">
      <w:pPr>
        <w:pStyle w:val="H6"/>
      </w:pPr>
      <w:r w:rsidRPr="00A15DCB">
        <w:lastRenderedPageBreak/>
        <w:t>UE:</w:t>
      </w:r>
    </w:p>
    <w:p w14:paraId="6813B65D" w14:textId="5405CD2E" w:rsidR="00F74353" w:rsidRPr="00A15DCB" w:rsidRDefault="00F74353" w:rsidP="00F74353">
      <w:pPr>
        <w:pStyle w:val="B1"/>
        <w:rPr>
          <w:rFonts w:ascii="Arial" w:hAnsi="Arial"/>
        </w:rPr>
      </w:pPr>
      <w:r w:rsidRPr="00A15DCB">
        <w:rPr>
          <w:lang w:eastAsia="sv-SE"/>
        </w:rPr>
        <w:t>-</w:t>
      </w:r>
      <w:r w:rsidRPr="00A15DCB">
        <w:rPr>
          <w:lang w:eastAsia="sv-SE"/>
        </w:rPr>
        <w:tab/>
        <w:t>The pre-configured UE location is defined in TS 38.508-1 [4] Clause 4.5C.</w:t>
      </w:r>
    </w:p>
    <w:p w14:paraId="57480538" w14:textId="77777777" w:rsidR="00F74353" w:rsidRPr="00A15DCB" w:rsidRDefault="00F74353" w:rsidP="00F74353">
      <w:pPr>
        <w:pStyle w:val="H6"/>
      </w:pPr>
      <w:r w:rsidRPr="00A15DCB">
        <w:t>Preamble:</w:t>
      </w:r>
    </w:p>
    <w:p w14:paraId="00FD23B8" w14:textId="2D357B05" w:rsidR="00F74353" w:rsidRPr="00A15DCB" w:rsidRDefault="00F74353" w:rsidP="00F74353">
      <w:pPr>
        <w:pStyle w:val="B1"/>
        <w:rPr>
          <w:lang w:eastAsia="sv-SE"/>
        </w:rPr>
      </w:pPr>
      <w:r w:rsidRPr="00A15DCB">
        <w:rPr>
          <w:lang w:eastAsia="sv-SE"/>
        </w:rPr>
        <w:t>-</w:t>
      </w:r>
      <w:r w:rsidRPr="00A15DCB">
        <w:rPr>
          <w:lang w:eastAsia="sv-SE"/>
        </w:rPr>
        <w:tab/>
        <w:t>The UE is in 1N-A state on NR Cell 1 using generic procedure parameter Connectivity (NR) and Test loop function(Off) according to TS 38.508-1 [4].</w:t>
      </w:r>
    </w:p>
    <w:p w14:paraId="0A4FEC50" w14:textId="77777777" w:rsidR="00F74353" w:rsidRPr="00A15DCB" w:rsidRDefault="00F74353" w:rsidP="00F74353">
      <w:pPr>
        <w:pStyle w:val="H6"/>
      </w:pPr>
      <w:r w:rsidRPr="00A15DCB">
        <w:t>7.1.1.1.31.3.2</w:t>
      </w:r>
      <w:r w:rsidRPr="00A15DCB">
        <w:tab/>
        <w:t>Test procedure sequence</w:t>
      </w:r>
    </w:p>
    <w:p w14:paraId="372981D2" w14:textId="77777777" w:rsidR="00F74353" w:rsidRPr="00A15DCB" w:rsidRDefault="00F74353" w:rsidP="00F74353">
      <w:r w:rsidRPr="00A15DCB">
        <w:t>Table 7.1.1.1.31.3.2-1 illustrate the downlink power levels and other changing parameters to be applied for the cell at</w:t>
      </w:r>
    </w:p>
    <w:p w14:paraId="4E662294" w14:textId="77777777" w:rsidR="00F74353" w:rsidRPr="00A15DCB" w:rsidRDefault="00F74353" w:rsidP="00F74353">
      <w:r w:rsidRPr="00A15DCB">
        <w:t>various time instants of the test execution. The exact instants on which these values shall be applied are described in the</w:t>
      </w:r>
    </w:p>
    <w:p w14:paraId="3F495C49" w14:textId="77777777" w:rsidR="00F74353" w:rsidRPr="00A15DCB" w:rsidRDefault="00F74353" w:rsidP="00F74353">
      <w:r w:rsidRPr="00A15DCB">
        <w:t>texts in this clause. Configurations marked "T0" is applied for Preamble. Configurations marked "T1" and "T2" are</w:t>
      </w:r>
    </w:p>
    <w:p w14:paraId="6800153A" w14:textId="788FA106" w:rsidR="00F74353" w:rsidRPr="00A15DCB" w:rsidRDefault="00F74353" w:rsidP="00F74353">
      <w:r w:rsidRPr="00A15DCB">
        <w:t>applied at the points indicated in the Main behaviour description in Table 7.1.1.1.31.3.2-2.</w:t>
      </w:r>
    </w:p>
    <w:p w14:paraId="3373FD62" w14:textId="77777777" w:rsidR="00F74353" w:rsidRPr="00A15DCB" w:rsidRDefault="00F74353" w:rsidP="00F74353">
      <w:pPr>
        <w:pStyle w:val="TH"/>
        <w:rPr>
          <w:rFonts w:eastAsia="MS Gothic"/>
        </w:rPr>
      </w:pPr>
      <w:r w:rsidRPr="00A15DCB">
        <w:t>Table 7.1.1.1.31.3.2-1: Time instances of cell power level and parameter changes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7"/>
        <w:gridCol w:w="1957"/>
        <w:gridCol w:w="1007"/>
        <w:gridCol w:w="1007"/>
      </w:tblGrid>
      <w:tr w:rsidR="00F74353" w:rsidRPr="00A15DCB" w14:paraId="2F189071" w14:textId="77777777" w:rsidTr="009B330A">
        <w:trPr>
          <w:jc w:val="center"/>
        </w:trPr>
        <w:tc>
          <w:tcPr>
            <w:tcW w:w="0" w:type="auto"/>
            <w:tcBorders>
              <w:top w:val="single" w:sz="4" w:space="0" w:color="auto"/>
              <w:bottom w:val="nil"/>
            </w:tcBorders>
          </w:tcPr>
          <w:p w14:paraId="03CC5FDD" w14:textId="77777777" w:rsidR="00F74353" w:rsidRPr="00A15DCB" w:rsidRDefault="00F74353" w:rsidP="009B330A">
            <w:pPr>
              <w:pStyle w:val="TAH"/>
            </w:pPr>
          </w:p>
        </w:tc>
        <w:tc>
          <w:tcPr>
            <w:tcW w:w="0" w:type="auto"/>
            <w:tcBorders>
              <w:top w:val="single" w:sz="4" w:space="0" w:color="auto"/>
              <w:bottom w:val="nil"/>
            </w:tcBorders>
          </w:tcPr>
          <w:p w14:paraId="52864ACB" w14:textId="77777777" w:rsidR="00F74353" w:rsidRPr="00A15DCB" w:rsidRDefault="00F74353" w:rsidP="009B330A">
            <w:pPr>
              <w:pStyle w:val="TAH"/>
            </w:pPr>
            <w:r w:rsidRPr="00A15DCB">
              <w:t>Parameter</w:t>
            </w:r>
          </w:p>
        </w:tc>
        <w:tc>
          <w:tcPr>
            <w:tcW w:w="0" w:type="auto"/>
            <w:tcBorders>
              <w:top w:val="single" w:sz="4" w:space="0" w:color="auto"/>
            </w:tcBorders>
          </w:tcPr>
          <w:p w14:paraId="04F03FB7" w14:textId="77777777" w:rsidR="00F74353" w:rsidRPr="00A15DCB" w:rsidRDefault="00F74353" w:rsidP="009B330A">
            <w:pPr>
              <w:pStyle w:val="TAH"/>
            </w:pPr>
            <w:r w:rsidRPr="00A15DCB">
              <w:t>Unit</w:t>
            </w:r>
          </w:p>
        </w:tc>
        <w:tc>
          <w:tcPr>
            <w:tcW w:w="0" w:type="auto"/>
            <w:tcBorders>
              <w:top w:val="single" w:sz="4" w:space="0" w:color="auto"/>
            </w:tcBorders>
          </w:tcPr>
          <w:p w14:paraId="0FC90D86" w14:textId="77777777" w:rsidR="00F74353" w:rsidRPr="00A15DCB" w:rsidRDefault="00F74353" w:rsidP="009B330A">
            <w:pPr>
              <w:pStyle w:val="TAH"/>
            </w:pPr>
            <w:r w:rsidRPr="00A15DCB">
              <w:t>NR Cell 1</w:t>
            </w:r>
          </w:p>
        </w:tc>
      </w:tr>
      <w:tr w:rsidR="00F74353" w:rsidRPr="00A15DCB" w14:paraId="189237F4" w14:textId="77777777" w:rsidTr="009B330A">
        <w:trPr>
          <w:jc w:val="center"/>
        </w:trPr>
        <w:tc>
          <w:tcPr>
            <w:tcW w:w="0" w:type="auto"/>
            <w:tcBorders>
              <w:top w:val="single" w:sz="4" w:space="0" w:color="auto"/>
              <w:bottom w:val="single" w:sz="4" w:space="0" w:color="auto"/>
            </w:tcBorders>
            <w:vAlign w:val="center"/>
          </w:tcPr>
          <w:p w14:paraId="5C6A12D2" w14:textId="77777777" w:rsidR="00F74353" w:rsidRPr="00A15DCB" w:rsidRDefault="00F74353" w:rsidP="009B330A">
            <w:pPr>
              <w:pStyle w:val="TAC"/>
            </w:pPr>
            <w:r w:rsidRPr="00A15DCB">
              <w:t>T0</w:t>
            </w:r>
          </w:p>
        </w:tc>
        <w:tc>
          <w:tcPr>
            <w:tcW w:w="0" w:type="auto"/>
            <w:tcBorders>
              <w:top w:val="single" w:sz="4" w:space="0" w:color="auto"/>
              <w:bottom w:val="single" w:sz="4" w:space="0" w:color="auto"/>
            </w:tcBorders>
            <w:vAlign w:val="center"/>
          </w:tcPr>
          <w:p w14:paraId="6C60DEF9" w14:textId="77777777" w:rsidR="00F74353" w:rsidRPr="00A15DCB" w:rsidRDefault="00F74353" w:rsidP="009B330A">
            <w:pPr>
              <w:pStyle w:val="TAC"/>
            </w:pPr>
            <w:r w:rsidRPr="00A15DCB">
              <w:t>SS/PBCH SSS EPRE</w:t>
            </w:r>
          </w:p>
        </w:tc>
        <w:tc>
          <w:tcPr>
            <w:tcW w:w="0" w:type="auto"/>
            <w:tcBorders>
              <w:top w:val="single" w:sz="4" w:space="0" w:color="auto"/>
              <w:bottom w:val="single" w:sz="4" w:space="0" w:color="auto"/>
            </w:tcBorders>
            <w:vAlign w:val="center"/>
          </w:tcPr>
          <w:p w14:paraId="5B56EABF" w14:textId="77777777" w:rsidR="00F74353" w:rsidRPr="00A15DCB" w:rsidRDefault="00F74353" w:rsidP="009B330A">
            <w:pPr>
              <w:pStyle w:val="TAC"/>
            </w:pPr>
            <w:r w:rsidRPr="00A15DCB">
              <w:t>dBm/SCS</w:t>
            </w:r>
          </w:p>
        </w:tc>
        <w:tc>
          <w:tcPr>
            <w:tcW w:w="0" w:type="auto"/>
            <w:tcBorders>
              <w:top w:val="single" w:sz="4" w:space="0" w:color="auto"/>
              <w:bottom w:val="single" w:sz="4" w:space="0" w:color="auto"/>
            </w:tcBorders>
            <w:vAlign w:val="center"/>
          </w:tcPr>
          <w:p w14:paraId="307877A1" w14:textId="20D6BA41" w:rsidR="00F74353" w:rsidRPr="00A15DCB" w:rsidRDefault="00F74353" w:rsidP="009B330A">
            <w:pPr>
              <w:pStyle w:val="TAC"/>
            </w:pPr>
            <w:r w:rsidRPr="00A15DCB">
              <w:t>-</w:t>
            </w:r>
            <w:r w:rsidR="00FE05B0" w:rsidRPr="00FE05B0">
              <w:t>88</w:t>
            </w:r>
          </w:p>
        </w:tc>
      </w:tr>
      <w:tr w:rsidR="00F74353" w:rsidRPr="00A15DCB" w14:paraId="74F4297E" w14:textId="77777777" w:rsidTr="009B330A">
        <w:trPr>
          <w:jc w:val="center"/>
        </w:trPr>
        <w:tc>
          <w:tcPr>
            <w:tcW w:w="0" w:type="auto"/>
            <w:tcBorders>
              <w:top w:val="single" w:sz="4" w:space="0" w:color="auto"/>
              <w:bottom w:val="single" w:sz="4" w:space="0" w:color="auto"/>
            </w:tcBorders>
            <w:vAlign w:val="center"/>
          </w:tcPr>
          <w:p w14:paraId="3C7944A9" w14:textId="77777777" w:rsidR="00F74353" w:rsidRPr="00A15DCB" w:rsidRDefault="00F74353" w:rsidP="009B330A">
            <w:pPr>
              <w:pStyle w:val="TAC"/>
            </w:pPr>
            <w:r w:rsidRPr="00A15DCB">
              <w:t>T1</w:t>
            </w:r>
          </w:p>
        </w:tc>
        <w:tc>
          <w:tcPr>
            <w:tcW w:w="0" w:type="auto"/>
            <w:tcBorders>
              <w:top w:val="single" w:sz="4" w:space="0" w:color="auto"/>
              <w:bottom w:val="single" w:sz="4" w:space="0" w:color="auto"/>
            </w:tcBorders>
            <w:vAlign w:val="center"/>
          </w:tcPr>
          <w:p w14:paraId="134BEA01" w14:textId="77777777" w:rsidR="00F74353" w:rsidRPr="00A15DCB" w:rsidRDefault="00F74353" w:rsidP="009B330A">
            <w:pPr>
              <w:pStyle w:val="TAC"/>
            </w:pPr>
            <w:r w:rsidRPr="00A15DCB">
              <w:t>SS/PBCH SSS EPRE</w:t>
            </w:r>
          </w:p>
        </w:tc>
        <w:tc>
          <w:tcPr>
            <w:tcW w:w="0" w:type="auto"/>
            <w:tcBorders>
              <w:top w:val="single" w:sz="4" w:space="0" w:color="auto"/>
              <w:bottom w:val="single" w:sz="4" w:space="0" w:color="auto"/>
            </w:tcBorders>
            <w:vAlign w:val="center"/>
          </w:tcPr>
          <w:p w14:paraId="625CDD56" w14:textId="77777777" w:rsidR="00F74353" w:rsidRPr="00A15DCB" w:rsidRDefault="00F74353" w:rsidP="009B330A">
            <w:pPr>
              <w:pStyle w:val="TAC"/>
            </w:pPr>
            <w:r w:rsidRPr="00A15DCB">
              <w:t>dBm/SCS</w:t>
            </w:r>
          </w:p>
        </w:tc>
        <w:tc>
          <w:tcPr>
            <w:tcW w:w="0" w:type="auto"/>
            <w:tcBorders>
              <w:top w:val="single" w:sz="4" w:space="0" w:color="auto"/>
              <w:bottom w:val="single" w:sz="4" w:space="0" w:color="auto"/>
            </w:tcBorders>
            <w:vAlign w:val="center"/>
          </w:tcPr>
          <w:p w14:paraId="1FA41631" w14:textId="77777777" w:rsidR="00F74353" w:rsidRPr="00A15DCB" w:rsidRDefault="00F74353" w:rsidP="009B330A">
            <w:pPr>
              <w:pStyle w:val="TAC"/>
            </w:pPr>
            <w:r w:rsidRPr="00A15DCB">
              <w:t>-95</w:t>
            </w:r>
          </w:p>
        </w:tc>
      </w:tr>
      <w:tr w:rsidR="00F74353" w:rsidRPr="00A15DCB" w14:paraId="4B1F1181" w14:textId="77777777" w:rsidTr="009B330A">
        <w:trPr>
          <w:jc w:val="center"/>
        </w:trPr>
        <w:tc>
          <w:tcPr>
            <w:tcW w:w="0" w:type="auto"/>
            <w:tcBorders>
              <w:top w:val="single" w:sz="4" w:space="0" w:color="auto"/>
            </w:tcBorders>
            <w:vAlign w:val="center"/>
          </w:tcPr>
          <w:p w14:paraId="55E8C2DB" w14:textId="77777777" w:rsidR="00F74353" w:rsidRPr="00A15DCB" w:rsidRDefault="00F74353" w:rsidP="009B330A">
            <w:pPr>
              <w:pStyle w:val="TAC"/>
            </w:pPr>
            <w:r w:rsidRPr="00A15DCB">
              <w:t>T2</w:t>
            </w:r>
          </w:p>
        </w:tc>
        <w:tc>
          <w:tcPr>
            <w:tcW w:w="0" w:type="auto"/>
            <w:tcBorders>
              <w:top w:val="single" w:sz="4" w:space="0" w:color="auto"/>
              <w:bottom w:val="single" w:sz="4" w:space="0" w:color="auto"/>
            </w:tcBorders>
            <w:vAlign w:val="center"/>
          </w:tcPr>
          <w:p w14:paraId="5D881D9B" w14:textId="77777777" w:rsidR="00F74353" w:rsidRPr="00A15DCB" w:rsidRDefault="00F74353" w:rsidP="009B330A">
            <w:pPr>
              <w:pStyle w:val="TAC"/>
            </w:pPr>
            <w:r w:rsidRPr="00A15DCB">
              <w:t>SS/PBCH SSS EPRE</w:t>
            </w:r>
          </w:p>
        </w:tc>
        <w:tc>
          <w:tcPr>
            <w:tcW w:w="0" w:type="auto"/>
            <w:tcBorders>
              <w:top w:val="single" w:sz="4" w:space="0" w:color="auto"/>
              <w:bottom w:val="single" w:sz="4" w:space="0" w:color="auto"/>
            </w:tcBorders>
            <w:vAlign w:val="center"/>
          </w:tcPr>
          <w:p w14:paraId="49E4992D" w14:textId="77777777" w:rsidR="00F74353" w:rsidRPr="00A15DCB" w:rsidRDefault="00F74353" w:rsidP="009B330A">
            <w:pPr>
              <w:pStyle w:val="TAC"/>
            </w:pPr>
            <w:r w:rsidRPr="00A15DCB">
              <w:t>dBm/SCS</w:t>
            </w:r>
          </w:p>
        </w:tc>
        <w:tc>
          <w:tcPr>
            <w:tcW w:w="0" w:type="auto"/>
            <w:tcBorders>
              <w:top w:val="single" w:sz="4" w:space="0" w:color="auto"/>
              <w:bottom w:val="single" w:sz="4" w:space="0" w:color="auto"/>
            </w:tcBorders>
            <w:vAlign w:val="center"/>
          </w:tcPr>
          <w:p w14:paraId="61D53354" w14:textId="77777777" w:rsidR="00F74353" w:rsidRPr="00A15DCB" w:rsidRDefault="00F74353" w:rsidP="009B330A">
            <w:pPr>
              <w:pStyle w:val="TAC"/>
            </w:pPr>
            <w:r w:rsidRPr="00A15DCB">
              <w:t>-85</w:t>
            </w:r>
          </w:p>
        </w:tc>
      </w:tr>
    </w:tbl>
    <w:p w14:paraId="57A64E2A" w14:textId="65E00101" w:rsidR="00F74353" w:rsidRPr="00A15DCB" w:rsidRDefault="00F74353" w:rsidP="00F74353"/>
    <w:p w14:paraId="22117F26" w14:textId="77777777" w:rsidR="00F74353" w:rsidRPr="00A15DCB" w:rsidRDefault="00F74353" w:rsidP="00F74353">
      <w:pPr>
        <w:pStyle w:val="TH"/>
      </w:pPr>
      <w:r w:rsidRPr="00A15DCB">
        <w:lastRenderedPageBreak/>
        <w:t>Table 7.1.1.1.31.3.2-2: Main behaviour</w:t>
      </w:r>
    </w:p>
    <w:tbl>
      <w:tblPr>
        <w:tblW w:w="97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7"/>
      </w:tblGrid>
      <w:tr w:rsidR="00F74353" w:rsidRPr="00A15DCB" w14:paraId="5C8C224E" w14:textId="77777777" w:rsidTr="009B330A">
        <w:tc>
          <w:tcPr>
            <w:tcW w:w="649" w:type="dxa"/>
            <w:tcBorders>
              <w:top w:val="single" w:sz="4" w:space="0" w:color="auto"/>
              <w:left w:val="single" w:sz="4" w:space="0" w:color="auto"/>
              <w:bottom w:val="nil"/>
              <w:right w:val="single" w:sz="4" w:space="0" w:color="auto"/>
            </w:tcBorders>
            <w:hideMark/>
          </w:tcPr>
          <w:p w14:paraId="14478FC7" w14:textId="77777777" w:rsidR="00F74353" w:rsidRPr="00A15DCB" w:rsidRDefault="00F74353" w:rsidP="009B330A">
            <w:pPr>
              <w:pStyle w:val="TAH"/>
            </w:pPr>
            <w:r w:rsidRPr="00A15DCB">
              <w:t>St</w:t>
            </w:r>
          </w:p>
        </w:tc>
        <w:tc>
          <w:tcPr>
            <w:tcW w:w="3970" w:type="dxa"/>
            <w:tcBorders>
              <w:top w:val="single" w:sz="4" w:space="0" w:color="auto"/>
              <w:left w:val="single" w:sz="4" w:space="0" w:color="auto"/>
              <w:bottom w:val="nil"/>
              <w:right w:val="single" w:sz="4" w:space="0" w:color="auto"/>
            </w:tcBorders>
            <w:hideMark/>
          </w:tcPr>
          <w:p w14:paraId="186376E6" w14:textId="77777777" w:rsidR="00F74353" w:rsidRPr="00A15DCB" w:rsidRDefault="00F74353" w:rsidP="009B330A">
            <w:pPr>
              <w:pStyle w:val="TAH"/>
            </w:pPr>
            <w:r w:rsidRPr="00A15DC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AD51279" w14:textId="77777777" w:rsidR="00F74353" w:rsidRPr="00A15DCB" w:rsidRDefault="00F74353" w:rsidP="009B330A">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1B327949" w14:textId="77777777" w:rsidR="00F74353" w:rsidRPr="00A15DCB" w:rsidRDefault="00F74353" w:rsidP="009B330A">
            <w:pPr>
              <w:pStyle w:val="TAH"/>
            </w:pPr>
            <w:r w:rsidRPr="00A15DCB">
              <w:t>TP</w:t>
            </w:r>
          </w:p>
        </w:tc>
        <w:tc>
          <w:tcPr>
            <w:tcW w:w="897" w:type="dxa"/>
            <w:tcBorders>
              <w:top w:val="single" w:sz="4" w:space="0" w:color="auto"/>
              <w:left w:val="single" w:sz="4" w:space="0" w:color="auto"/>
              <w:bottom w:val="nil"/>
              <w:right w:val="single" w:sz="4" w:space="0" w:color="auto"/>
            </w:tcBorders>
            <w:hideMark/>
          </w:tcPr>
          <w:p w14:paraId="7A63AA60" w14:textId="77777777" w:rsidR="00F74353" w:rsidRPr="00A15DCB" w:rsidRDefault="00F74353" w:rsidP="009B330A">
            <w:pPr>
              <w:pStyle w:val="TAH"/>
            </w:pPr>
            <w:r w:rsidRPr="00A15DCB">
              <w:t>Verdict</w:t>
            </w:r>
          </w:p>
        </w:tc>
      </w:tr>
      <w:tr w:rsidR="00F74353" w:rsidRPr="00A15DCB" w14:paraId="0BC5E634" w14:textId="77777777" w:rsidTr="009B330A">
        <w:tc>
          <w:tcPr>
            <w:tcW w:w="649" w:type="dxa"/>
            <w:tcBorders>
              <w:top w:val="nil"/>
              <w:left w:val="single" w:sz="4" w:space="0" w:color="auto"/>
              <w:bottom w:val="single" w:sz="4" w:space="0" w:color="auto"/>
              <w:right w:val="single" w:sz="4" w:space="0" w:color="auto"/>
            </w:tcBorders>
          </w:tcPr>
          <w:p w14:paraId="070CE6E0" w14:textId="77777777" w:rsidR="00F74353" w:rsidRPr="00A15DCB" w:rsidRDefault="00F74353" w:rsidP="009B330A">
            <w:pPr>
              <w:pStyle w:val="TAH"/>
            </w:pPr>
          </w:p>
        </w:tc>
        <w:tc>
          <w:tcPr>
            <w:tcW w:w="3970" w:type="dxa"/>
            <w:tcBorders>
              <w:top w:val="nil"/>
              <w:left w:val="single" w:sz="4" w:space="0" w:color="auto"/>
              <w:bottom w:val="single" w:sz="4" w:space="0" w:color="auto"/>
              <w:right w:val="single" w:sz="4" w:space="0" w:color="auto"/>
            </w:tcBorders>
          </w:tcPr>
          <w:p w14:paraId="1501DF5E" w14:textId="77777777" w:rsidR="00F74353" w:rsidRPr="00A15DCB" w:rsidRDefault="00F74353" w:rsidP="009B330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3E2D146" w14:textId="77777777" w:rsidR="00F74353" w:rsidRPr="00A15DCB" w:rsidRDefault="00F74353" w:rsidP="009B330A">
            <w:pPr>
              <w:pStyle w:val="TAH"/>
            </w:pPr>
            <w:r w:rsidRPr="00A15DCB">
              <w:t>U - S</w:t>
            </w:r>
          </w:p>
        </w:tc>
        <w:tc>
          <w:tcPr>
            <w:tcW w:w="2978" w:type="dxa"/>
            <w:tcBorders>
              <w:top w:val="single" w:sz="4" w:space="0" w:color="auto"/>
              <w:left w:val="single" w:sz="4" w:space="0" w:color="auto"/>
              <w:bottom w:val="single" w:sz="4" w:space="0" w:color="auto"/>
              <w:right w:val="single" w:sz="4" w:space="0" w:color="auto"/>
            </w:tcBorders>
            <w:hideMark/>
          </w:tcPr>
          <w:p w14:paraId="2F831FC8" w14:textId="77777777" w:rsidR="00F74353" w:rsidRPr="00A15DCB" w:rsidRDefault="00F74353" w:rsidP="009B330A">
            <w:pPr>
              <w:pStyle w:val="TAH"/>
            </w:pPr>
            <w:r w:rsidRPr="00A15DCB">
              <w:t>Message</w:t>
            </w:r>
          </w:p>
        </w:tc>
        <w:tc>
          <w:tcPr>
            <w:tcW w:w="567" w:type="dxa"/>
            <w:tcBorders>
              <w:top w:val="nil"/>
              <w:left w:val="single" w:sz="4" w:space="0" w:color="auto"/>
              <w:bottom w:val="single" w:sz="4" w:space="0" w:color="auto"/>
              <w:right w:val="single" w:sz="4" w:space="0" w:color="auto"/>
            </w:tcBorders>
          </w:tcPr>
          <w:p w14:paraId="5466FBB8" w14:textId="77777777" w:rsidR="00F74353" w:rsidRPr="00A15DCB" w:rsidRDefault="00F74353" w:rsidP="009B330A">
            <w:pPr>
              <w:pStyle w:val="TAH"/>
            </w:pPr>
          </w:p>
        </w:tc>
        <w:tc>
          <w:tcPr>
            <w:tcW w:w="897" w:type="dxa"/>
            <w:tcBorders>
              <w:top w:val="nil"/>
              <w:left w:val="single" w:sz="4" w:space="0" w:color="auto"/>
              <w:bottom w:val="single" w:sz="4" w:space="0" w:color="auto"/>
              <w:right w:val="single" w:sz="4" w:space="0" w:color="auto"/>
            </w:tcBorders>
          </w:tcPr>
          <w:p w14:paraId="0DD3A74D" w14:textId="77777777" w:rsidR="00F74353" w:rsidRPr="00A15DCB" w:rsidRDefault="00F74353" w:rsidP="009B330A">
            <w:pPr>
              <w:pStyle w:val="TAH"/>
            </w:pPr>
          </w:p>
        </w:tc>
      </w:tr>
      <w:tr w:rsidR="00F74353" w:rsidRPr="00A15DCB" w14:paraId="432A188D" w14:textId="77777777" w:rsidTr="009B330A">
        <w:tc>
          <w:tcPr>
            <w:tcW w:w="649" w:type="dxa"/>
            <w:tcBorders>
              <w:top w:val="single" w:sz="4" w:space="0" w:color="auto"/>
              <w:left w:val="single" w:sz="4" w:space="0" w:color="auto"/>
              <w:bottom w:val="single" w:sz="4" w:space="0" w:color="auto"/>
              <w:right w:val="single" w:sz="4" w:space="0" w:color="auto"/>
            </w:tcBorders>
          </w:tcPr>
          <w:p w14:paraId="421D1954" w14:textId="77777777" w:rsidR="00F74353" w:rsidRPr="00A15DCB" w:rsidRDefault="00F74353" w:rsidP="009B330A">
            <w:pPr>
              <w:pStyle w:val="TAC"/>
              <w:rPr>
                <w:lang w:eastAsia="zh-CN"/>
              </w:rPr>
            </w:pPr>
            <w:r w:rsidRPr="00A15DCB">
              <w:rPr>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71618D72" w14:textId="77777777" w:rsidR="00F74353" w:rsidRPr="00A15DCB" w:rsidRDefault="00F74353" w:rsidP="009B330A">
            <w:pPr>
              <w:pStyle w:val="TAL"/>
            </w:pPr>
            <w:r w:rsidRPr="00A15DCB">
              <w:t>The SS changes the SIB19 of NR Cell 1 to configure the specific Msg4 PUCCH configuration</w:t>
            </w:r>
          </w:p>
        </w:tc>
        <w:tc>
          <w:tcPr>
            <w:tcW w:w="709" w:type="dxa"/>
            <w:tcBorders>
              <w:top w:val="single" w:sz="4" w:space="0" w:color="auto"/>
              <w:left w:val="single" w:sz="4" w:space="0" w:color="auto"/>
              <w:bottom w:val="single" w:sz="4" w:space="0" w:color="auto"/>
              <w:right w:val="single" w:sz="4" w:space="0" w:color="auto"/>
            </w:tcBorders>
            <w:hideMark/>
          </w:tcPr>
          <w:p w14:paraId="467C37C3"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26741CAB"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4F7C8404"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76E17A9F" w14:textId="77777777" w:rsidR="00F74353" w:rsidRPr="00A15DCB" w:rsidRDefault="00F74353" w:rsidP="009B330A">
            <w:pPr>
              <w:pStyle w:val="TAC"/>
            </w:pPr>
            <w:r w:rsidRPr="00A15DCB">
              <w:t>-</w:t>
            </w:r>
          </w:p>
        </w:tc>
      </w:tr>
      <w:tr w:rsidR="00F74353" w:rsidRPr="00A15DCB" w14:paraId="6CA69A6E" w14:textId="77777777" w:rsidTr="009B330A">
        <w:tc>
          <w:tcPr>
            <w:tcW w:w="649" w:type="dxa"/>
            <w:tcBorders>
              <w:top w:val="single" w:sz="4" w:space="0" w:color="auto"/>
              <w:left w:val="single" w:sz="4" w:space="0" w:color="auto"/>
              <w:bottom w:val="single" w:sz="4" w:space="0" w:color="auto"/>
              <w:right w:val="single" w:sz="4" w:space="0" w:color="auto"/>
            </w:tcBorders>
          </w:tcPr>
          <w:p w14:paraId="40FCBD8D" w14:textId="77777777" w:rsidR="00F74353" w:rsidRPr="00A15DCB" w:rsidRDefault="00F74353" w:rsidP="009B330A">
            <w:pPr>
              <w:pStyle w:val="TAC"/>
              <w:rPr>
                <w:lang w:eastAsia="zh-CN"/>
              </w:rPr>
            </w:pPr>
            <w:r w:rsidRPr="00A15DCB">
              <w:rPr>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3B00AC61" w14:textId="77777777" w:rsidR="00F74353" w:rsidRPr="00A15DCB" w:rsidRDefault="00F74353" w:rsidP="009B330A">
            <w:pPr>
              <w:pStyle w:val="TAL"/>
            </w:pPr>
            <w:r w:rsidRPr="00A15DCB">
              <w:t>The SS transmits a Short message on PDCCH using P-RNTI indicating a systemInfoModification.</w:t>
            </w:r>
          </w:p>
        </w:tc>
        <w:tc>
          <w:tcPr>
            <w:tcW w:w="709" w:type="dxa"/>
            <w:tcBorders>
              <w:top w:val="single" w:sz="4" w:space="0" w:color="auto"/>
              <w:left w:val="single" w:sz="4" w:space="0" w:color="auto"/>
              <w:bottom w:val="single" w:sz="4" w:space="0" w:color="auto"/>
              <w:right w:val="single" w:sz="4" w:space="0" w:color="auto"/>
            </w:tcBorders>
            <w:hideMark/>
          </w:tcPr>
          <w:p w14:paraId="23E1DD22"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2AED174D" w14:textId="77777777" w:rsidR="00F74353" w:rsidRPr="00A15DCB" w:rsidRDefault="00F74353" w:rsidP="009B330A">
            <w:pPr>
              <w:pStyle w:val="TAL"/>
              <w:rPr>
                <w:iCs/>
              </w:rPr>
            </w:pPr>
            <w:r w:rsidRPr="00A15DCB">
              <w:rPr>
                <w:iCs/>
              </w:rPr>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64A3B66B"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779A11B7" w14:textId="77777777" w:rsidR="00F74353" w:rsidRPr="00A15DCB" w:rsidRDefault="00F74353" w:rsidP="009B330A">
            <w:pPr>
              <w:pStyle w:val="TAC"/>
            </w:pPr>
            <w:r w:rsidRPr="00A15DCB">
              <w:t>-</w:t>
            </w:r>
          </w:p>
        </w:tc>
      </w:tr>
      <w:tr w:rsidR="00F74353" w:rsidRPr="00A15DCB" w14:paraId="2D197A8A" w14:textId="77777777" w:rsidTr="009B330A">
        <w:tc>
          <w:tcPr>
            <w:tcW w:w="649" w:type="dxa"/>
            <w:tcBorders>
              <w:top w:val="single" w:sz="4" w:space="0" w:color="auto"/>
              <w:left w:val="single" w:sz="4" w:space="0" w:color="auto"/>
              <w:bottom w:val="single" w:sz="4" w:space="0" w:color="auto"/>
              <w:right w:val="single" w:sz="4" w:space="0" w:color="auto"/>
            </w:tcBorders>
          </w:tcPr>
          <w:p w14:paraId="4E7F5F07" w14:textId="77777777" w:rsidR="00F74353" w:rsidRPr="00A15DCB" w:rsidRDefault="00F74353" w:rsidP="009B330A">
            <w:pPr>
              <w:pStyle w:val="TAC"/>
              <w:rPr>
                <w:lang w:eastAsia="zh-CN"/>
              </w:rPr>
            </w:pPr>
            <w:r w:rsidRPr="00A15DCB">
              <w:rPr>
                <w:lang w:eastAsia="zh-CN"/>
              </w:rPr>
              <w:t>3</w:t>
            </w:r>
          </w:p>
        </w:tc>
        <w:tc>
          <w:tcPr>
            <w:tcW w:w="3970" w:type="dxa"/>
            <w:tcBorders>
              <w:top w:val="single" w:sz="4" w:space="0" w:color="auto"/>
              <w:left w:val="single" w:sz="4" w:space="0" w:color="auto"/>
              <w:bottom w:val="single" w:sz="4" w:space="0" w:color="auto"/>
              <w:right w:val="single" w:sz="4" w:space="0" w:color="auto"/>
            </w:tcBorders>
            <w:hideMark/>
          </w:tcPr>
          <w:p w14:paraId="076D6D22" w14:textId="77777777" w:rsidR="00F74353" w:rsidRPr="00A15DCB" w:rsidRDefault="00F74353" w:rsidP="009B330A">
            <w:pPr>
              <w:pStyle w:val="TAL"/>
            </w:pPr>
            <w:r w:rsidRPr="00A15DCB">
              <w:t>Wait for 2.1* modification period second for the UE to receive new system information.</w:t>
            </w:r>
          </w:p>
          <w:p w14:paraId="0C005FD0" w14:textId="77777777" w:rsidR="00F74353" w:rsidRPr="00A15DCB" w:rsidRDefault="00F74353" w:rsidP="009B330A">
            <w:pPr>
              <w:pStyle w:val="TAL"/>
            </w:pPr>
            <w:r w:rsidRPr="00A15DCB">
              <w:t>(Note 1)</w:t>
            </w:r>
          </w:p>
        </w:tc>
        <w:tc>
          <w:tcPr>
            <w:tcW w:w="709" w:type="dxa"/>
            <w:tcBorders>
              <w:top w:val="single" w:sz="4" w:space="0" w:color="auto"/>
              <w:left w:val="single" w:sz="4" w:space="0" w:color="auto"/>
              <w:bottom w:val="single" w:sz="4" w:space="0" w:color="auto"/>
              <w:right w:val="single" w:sz="4" w:space="0" w:color="auto"/>
            </w:tcBorders>
            <w:hideMark/>
          </w:tcPr>
          <w:p w14:paraId="0568535B"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0E5284A8"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0EB7D629"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3D9F8E0E" w14:textId="77777777" w:rsidR="00F74353" w:rsidRPr="00A15DCB" w:rsidRDefault="00F74353" w:rsidP="009B330A">
            <w:pPr>
              <w:pStyle w:val="TAC"/>
            </w:pPr>
            <w:r w:rsidRPr="00A15DCB">
              <w:t>-</w:t>
            </w:r>
          </w:p>
        </w:tc>
      </w:tr>
      <w:tr w:rsidR="00F74353" w:rsidRPr="00A15DCB" w14:paraId="0E07DA9D" w14:textId="77777777" w:rsidTr="009B330A">
        <w:tc>
          <w:tcPr>
            <w:tcW w:w="649" w:type="dxa"/>
            <w:tcBorders>
              <w:top w:val="single" w:sz="4" w:space="0" w:color="auto"/>
              <w:left w:val="single" w:sz="4" w:space="0" w:color="auto"/>
              <w:bottom w:val="single" w:sz="4" w:space="0" w:color="auto"/>
              <w:right w:val="single" w:sz="4" w:space="0" w:color="auto"/>
            </w:tcBorders>
          </w:tcPr>
          <w:p w14:paraId="457ED69A" w14:textId="77777777" w:rsidR="00F74353" w:rsidRPr="00A15DCB" w:rsidRDefault="00F74353" w:rsidP="009B330A">
            <w:pPr>
              <w:pStyle w:val="TAC"/>
              <w:rPr>
                <w:lang w:eastAsia="zh-CN"/>
              </w:rPr>
            </w:pPr>
            <w:r w:rsidRPr="00A15DCB">
              <w:rPr>
                <w:lang w:eastAsia="zh-CN"/>
              </w:rPr>
              <w:t>4</w:t>
            </w:r>
          </w:p>
        </w:tc>
        <w:tc>
          <w:tcPr>
            <w:tcW w:w="3970" w:type="dxa"/>
            <w:tcBorders>
              <w:top w:val="single" w:sz="4" w:space="0" w:color="auto"/>
              <w:left w:val="single" w:sz="4" w:space="0" w:color="auto"/>
              <w:bottom w:val="single" w:sz="4" w:space="0" w:color="auto"/>
              <w:right w:val="single" w:sz="4" w:space="0" w:color="auto"/>
            </w:tcBorders>
            <w:hideMark/>
          </w:tcPr>
          <w:p w14:paraId="2DFB9CF3" w14:textId="77777777" w:rsidR="00F74353" w:rsidRPr="00A15DCB" w:rsidRDefault="00F74353" w:rsidP="009B330A">
            <w:pPr>
              <w:pStyle w:val="TAL"/>
            </w:pPr>
            <w:r w:rsidRPr="00A15DCB">
              <w:t>The SS transmits a Paging message including a matched identity.</w:t>
            </w:r>
          </w:p>
        </w:tc>
        <w:tc>
          <w:tcPr>
            <w:tcW w:w="709" w:type="dxa"/>
            <w:tcBorders>
              <w:top w:val="single" w:sz="4" w:space="0" w:color="auto"/>
              <w:left w:val="single" w:sz="4" w:space="0" w:color="auto"/>
              <w:bottom w:val="single" w:sz="4" w:space="0" w:color="auto"/>
              <w:right w:val="single" w:sz="4" w:space="0" w:color="auto"/>
            </w:tcBorders>
            <w:hideMark/>
          </w:tcPr>
          <w:p w14:paraId="28C0E94D"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0BC2EC58" w14:textId="77777777" w:rsidR="00F74353" w:rsidRPr="00A15DCB" w:rsidRDefault="00F74353" w:rsidP="009B330A">
            <w:pPr>
              <w:pStyle w:val="TAL"/>
              <w:rPr>
                <w:iCs/>
              </w:rPr>
            </w:pPr>
            <w:r w:rsidRPr="00A15DCB">
              <w:rPr>
                <w:iCs/>
              </w:rPr>
              <w:t>NR RRC: Paging</w:t>
            </w:r>
          </w:p>
        </w:tc>
        <w:tc>
          <w:tcPr>
            <w:tcW w:w="567" w:type="dxa"/>
            <w:tcBorders>
              <w:top w:val="single" w:sz="4" w:space="0" w:color="auto"/>
              <w:left w:val="single" w:sz="4" w:space="0" w:color="auto"/>
              <w:bottom w:val="single" w:sz="4" w:space="0" w:color="auto"/>
              <w:right w:val="single" w:sz="4" w:space="0" w:color="auto"/>
            </w:tcBorders>
            <w:hideMark/>
          </w:tcPr>
          <w:p w14:paraId="4FF19661"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0222D9BD" w14:textId="77777777" w:rsidR="00F74353" w:rsidRPr="00A15DCB" w:rsidRDefault="00F74353" w:rsidP="009B330A">
            <w:pPr>
              <w:pStyle w:val="TAC"/>
            </w:pPr>
            <w:r w:rsidRPr="00A15DCB">
              <w:t>-</w:t>
            </w:r>
          </w:p>
        </w:tc>
      </w:tr>
      <w:tr w:rsidR="00F74353" w:rsidRPr="00A15DCB" w14:paraId="4D2FE022" w14:textId="77777777" w:rsidTr="009B330A">
        <w:tc>
          <w:tcPr>
            <w:tcW w:w="649" w:type="dxa"/>
            <w:tcBorders>
              <w:top w:val="single" w:sz="4" w:space="0" w:color="auto"/>
              <w:left w:val="single" w:sz="4" w:space="0" w:color="auto"/>
              <w:bottom w:val="single" w:sz="4" w:space="0" w:color="auto"/>
              <w:right w:val="single" w:sz="4" w:space="0" w:color="auto"/>
            </w:tcBorders>
          </w:tcPr>
          <w:p w14:paraId="5E5A804B" w14:textId="77777777" w:rsidR="00F74353" w:rsidRPr="00A15DCB" w:rsidRDefault="00F74353" w:rsidP="009B330A">
            <w:pPr>
              <w:pStyle w:val="TAC"/>
              <w:rPr>
                <w:lang w:eastAsia="zh-CN"/>
              </w:rPr>
            </w:pPr>
            <w:r w:rsidRPr="00A15DCB">
              <w:rPr>
                <w:lang w:eastAsia="zh-CN"/>
              </w:rPr>
              <w:t>5</w:t>
            </w:r>
          </w:p>
        </w:tc>
        <w:tc>
          <w:tcPr>
            <w:tcW w:w="3970" w:type="dxa"/>
            <w:tcBorders>
              <w:top w:val="single" w:sz="4" w:space="0" w:color="auto"/>
              <w:left w:val="single" w:sz="4" w:space="0" w:color="auto"/>
              <w:bottom w:val="single" w:sz="4" w:space="0" w:color="auto"/>
              <w:right w:val="single" w:sz="4" w:space="0" w:color="auto"/>
            </w:tcBorders>
            <w:hideMark/>
          </w:tcPr>
          <w:p w14:paraId="50F8A41F" w14:textId="77777777" w:rsidR="00F74353" w:rsidRPr="00A15DCB" w:rsidRDefault="00F74353" w:rsidP="009B330A">
            <w:pPr>
              <w:pStyle w:val="TAL"/>
            </w:pPr>
            <w:r w:rsidRPr="00A15DCB">
              <w:t>UE transmits Preamble on PRACH on NR Cell 1?</w:t>
            </w:r>
          </w:p>
        </w:tc>
        <w:tc>
          <w:tcPr>
            <w:tcW w:w="709" w:type="dxa"/>
            <w:tcBorders>
              <w:top w:val="single" w:sz="4" w:space="0" w:color="auto"/>
              <w:left w:val="single" w:sz="4" w:space="0" w:color="auto"/>
              <w:bottom w:val="single" w:sz="4" w:space="0" w:color="auto"/>
              <w:right w:val="single" w:sz="4" w:space="0" w:color="auto"/>
            </w:tcBorders>
            <w:hideMark/>
          </w:tcPr>
          <w:p w14:paraId="6DBD2229" w14:textId="77777777" w:rsidR="00F74353" w:rsidRPr="00A15DCB" w:rsidRDefault="00F74353" w:rsidP="009B330A">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hideMark/>
          </w:tcPr>
          <w:p w14:paraId="0BD46420" w14:textId="77777777" w:rsidR="00F74353" w:rsidRPr="00A15DCB" w:rsidRDefault="00F74353" w:rsidP="009B330A">
            <w:pPr>
              <w:pStyle w:val="TAL"/>
              <w:rPr>
                <w:iCs/>
              </w:rPr>
            </w:pPr>
            <w:r w:rsidRPr="00A15DCB">
              <w:rPr>
                <w:iCs/>
              </w:rPr>
              <w:t>PRACH Preamble</w:t>
            </w:r>
          </w:p>
        </w:tc>
        <w:tc>
          <w:tcPr>
            <w:tcW w:w="567" w:type="dxa"/>
            <w:tcBorders>
              <w:top w:val="single" w:sz="4" w:space="0" w:color="auto"/>
              <w:left w:val="single" w:sz="4" w:space="0" w:color="auto"/>
              <w:bottom w:val="single" w:sz="4" w:space="0" w:color="auto"/>
              <w:right w:val="single" w:sz="4" w:space="0" w:color="auto"/>
            </w:tcBorders>
            <w:hideMark/>
          </w:tcPr>
          <w:p w14:paraId="6E11E262"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3F26C3BC" w14:textId="77777777" w:rsidR="00F74353" w:rsidRPr="00A15DCB" w:rsidRDefault="00F74353" w:rsidP="009B330A">
            <w:pPr>
              <w:pStyle w:val="TAC"/>
            </w:pPr>
            <w:r w:rsidRPr="00A15DCB">
              <w:t>-</w:t>
            </w:r>
          </w:p>
        </w:tc>
      </w:tr>
      <w:tr w:rsidR="00F74353" w:rsidRPr="00A15DCB" w14:paraId="5B13E304" w14:textId="77777777" w:rsidTr="009B330A">
        <w:tc>
          <w:tcPr>
            <w:tcW w:w="649" w:type="dxa"/>
            <w:tcBorders>
              <w:top w:val="single" w:sz="4" w:space="0" w:color="auto"/>
              <w:left w:val="single" w:sz="4" w:space="0" w:color="auto"/>
              <w:bottom w:val="single" w:sz="4" w:space="0" w:color="auto"/>
              <w:right w:val="single" w:sz="4" w:space="0" w:color="auto"/>
            </w:tcBorders>
          </w:tcPr>
          <w:p w14:paraId="40B65437" w14:textId="77777777" w:rsidR="00F74353" w:rsidRPr="00A15DCB" w:rsidRDefault="00F74353" w:rsidP="009B330A">
            <w:pPr>
              <w:pStyle w:val="TAC"/>
              <w:rPr>
                <w:lang w:eastAsia="zh-CN"/>
              </w:rPr>
            </w:pPr>
            <w:r w:rsidRPr="00A15DCB">
              <w:rPr>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2DC98FFB" w14:textId="77777777" w:rsidR="00F74353" w:rsidRPr="00A15DCB" w:rsidRDefault="00F74353" w:rsidP="009B330A">
            <w:pPr>
              <w:pStyle w:val="TAL"/>
            </w:pPr>
            <w:r w:rsidRPr="00A15DCB">
              <w:t xml:space="preserve">The SS transmits Random Access Response </w:t>
            </w:r>
          </w:p>
        </w:tc>
        <w:tc>
          <w:tcPr>
            <w:tcW w:w="709" w:type="dxa"/>
            <w:tcBorders>
              <w:top w:val="single" w:sz="4" w:space="0" w:color="auto"/>
              <w:left w:val="single" w:sz="4" w:space="0" w:color="auto"/>
              <w:bottom w:val="single" w:sz="4" w:space="0" w:color="auto"/>
              <w:right w:val="single" w:sz="4" w:space="0" w:color="auto"/>
            </w:tcBorders>
            <w:hideMark/>
          </w:tcPr>
          <w:p w14:paraId="28A56D65"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6D629408" w14:textId="77777777" w:rsidR="00F74353" w:rsidRPr="00A15DCB" w:rsidRDefault="00F74353" w:rsidP="009B330A">
            <w:pPr>
              <w:pStyle w:val="TAL"/>
              <w:rPr>
                <w:iCs/>
              </w:rPr>
            </w:pPr>
            <w:r w:rsidRPr="00A15DCB">
              <w:rPr>
                <w:iCs/>
              </w:rPr>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79D5D6A9"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1B9916FF" w14:textId="77777777" w:rsidR="00F74353" w:rsidRPr="00A15DCB" w:rsidRDefault="00F74353" w:rsidP="009B330A">
            <w:pPr>
              <w:pStyle w:val="TAC"/>
            </w:pPr>
          </w:p>
        </w:tc>
      </w:tr>
      <w:tr w:rsidR="00F74353" w:rsidRPr="00A15DCB" w14:paraId="28CFA5E8" w14:textId="77777777" w:rsidTr="009B330A">
        <w:tc>
          <w:tcPr>
            <w:tcW w:w="649" w:type="dxa"/>
            <w:tcBorders>
              <w:top w:val="single" w:sz="4" w:space="0" w:color="auto"/>
              <w:left w:val="single" w:sz="4" w:space="0" w:color="auto"/>
              <w:bottom w:val="single" w:sz="4" w:space="0" w:color="auto"/>
              <w:right w:val="single" w:sz="4" w:space="0" w:color="auto"/>
            </w:tcBorders>
          </w:tcPr>
          <w:p w14:paraId="24F8FB01" w14:textId="77777777" w:rsidR="00F74353" w:rsidRPr="00A15DCB" w:rsidRDefault="00F74353" w:rsidP="009B330A">
            <w:pPr>
              <w:pStyle w:val="TAC"/>
              <w:rPr>
                <w:lang w:eastAsia="zh-CN"/>
              </w:rPr>
            </w:pPr>
            <w:r w:rsidRPr="00A15DCB">
              <w:rPr>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7EC21413" w14:textId="61230A45" w:rsidR="00F74353" w:rsidRPr="00A15DCB" w:rsidRDefault="00F74353" w:rsidP="009B330A">
            <w:pPr>
              <w:pStyle w:val="TAL"/>
            </w:pPr>
            <w:r w:rsidRPr="00A15DCB">
              <w:t>Check: Does the UE transmit a MAC PDU containing an RRCSetupRequest message by setting LCID</w:t>
            </w:r>
            <w:r w:rsidR="00FE05B0" w:rsidRPr="00FE05B0">
              <w:t xml:space="preserve"> index</w:t>
            </w:r>
            <w:r w:rsidRPr="00A15DCB">
              <w:t xml:space="preserve"> to </w:t>
            </w:r>
            <w:r w:rsidR="00FE05B0" w:rsidRPr="00FE05B0">
              <w:t xml:space="preserve">65858 </w:t>
            </w:r>
            <w:r w:rsidRPr="00A15DCB">
              <w:t xml:space="preserve">and setting LX to 1 and </w:t>
            </w:r>
            <w:r w:rsidR="00FE05B0" w:rsidRPr="00FE05B0">
              <w:t>to indicate PUCCH repletion of Msg4 HARQ-ACK</w:t>
            </w:r>
            <w:r w:rsidRPr="00A15DCB">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76891E60" w14:textId="77777777" w:rsidR="00F74353" w:rsidRPr="00A15DCB" w:rsidRDefault="00F74353" w:rsidP="009B330A">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hideMark/>
          </w:tcPr>
          <w:p w14:paraId="055F4449" w14:textId="77777777" w:rsidR="00F74353" w:rsidRPr="00A15DCB" w:rsidRDefault="00F74353" w:rsidP="009B330A">
            <w:pPr>
              <w:pStyle w:val="TAL"/>
              <w:rPr>
                <w:iCs/>
              </w:rPr>
            </w:pPr>
            <w:r w:rsidRPr="00A15DCB">
              <w:rPr>
                <w:iCs/>
              </w:rPr>
              <w:t>MAC PDU (RRCSetupRequest)</w:t>
            </w:r>
          </w:p>
        </w:tc>
        <w:tc>
          <w:tcPr>
            <w:tcW w:w="567" w:type="dxa"/>
            <w:tcBorders>
              <w:top w:val="single" w:sz="4" w:space="0" w:color="auto"/>
              <w:left w:val="single" w:sz="4" w:space="0" w:color="auto"/>
              <w:bottom w:val="single" w:sz="4" w:space="0" w:color="auto"/>
              <w:right w:val="single" w:sz="4" w:space="0" w:color="auto"/>
            </w:tcBorders>
            <w:hideMark/>
          </w:tcPr>
          <w:p w14:paraId="32CB5E4A" w14:textId="77777777" w:rsidR="00F74353" w:rsidRPr="00A15DCB" w:rsidRDefault="00F74353" w:rsidP="009B330A">
            <w:pPr>
              <w:pStyle w:val="TAC"/>
            </w:pPr>
            <w:r w:rsidRPr="00A15DCB">
              <w:t>1</w:t>
            </w:r>
          </w:p>
        </w:tc>
        <w:tc>
          <w:tcPr>
            <w:tcW w:w="897" w:type="dxa"/>
            <w:tcBorders>
              <w:top w:val="single" w:sz="4" w:space="0" w:color="auto"/>
              <w:left w:val="single" w:sz="4" w:space="0" w:color="auto"/>
              <w:bottom w:val="single" w:sz="4" w:space="0" w:color="auto"/>
              <w:right w:val="single" w:sz="4" w:space="0" w:color="auto"/>
            </w:tcBorders>
            <w:hideMark/>
          </w:tcPr>
          <w:p w14:paraId="3EED1872" w14:textId="77777777" w:rsidR="00F74353" w:rsidRPr="00A15DCB" w:rsidRDefault="00F74353" w:rsidP="009B330A">
            <w:pPr>
              <w:pStyle w:val="TAC"/>
            </w:pPr>
            <w:r w:rsidRPr="00A15DCB">
              <w:t>P</w:t>
            </w:r>
          </w:p>
        </w:tc>
      </w:tr>
      <w:tr w:rsidR="00F74353" w:rsidRPr="00A15DCB" w14:paraId="10946C88" w14:textId="77777777" w:rsidTr="009B330A">
        <w:tc>
          <w:tcPr>
            <w:tcW w:w="649" w:type="dxa"/>
            <w:tcBorders>
              <w:top w:val="single" w:sz="4" w:space="0" w:color="auto"/>
              <w:left w:val="single" w:sz="4" w:space="0" w:color="auto"/>
              <w:bottom w:val="single" w:sz="4" w:space="0" w:color="auto"/>
              <w:right w:val="single" w:sz="4" w:space="0" w:color="auto"/>
            </w:tcBorders>
          </w:tcPr>
          <w:p w14:paraId="411C7C9D" w14:textId="77777777" w:rsidR="00F74353" w:rsidRPr="00A15DCB" w:rsidRDefault="00F74353" w:rsidP="009B330A">
            <w:pPr>
              <w:pStyle w:val="TAC"/>
              <w:rPr>
                <w:lang w:eastAsia="zh-CN"/>
              </w:rPr>
            </w:pPr>
            <w:r w:rsidRPr="00A15DCB">
              <w:rPr>
                <w:lang w:eastAsia="zh-CN"/>
              </w:rPr>
              <w:t>8</w:t>
            </w:r>
          </w:p>
        </w:tc>
        <w:tc>
          <w:tcPr>
            <w:tcW w:w="3970" w:type="dxa"/>
            <w:tcBorders>
              <w:top w:val="single" w:sz="4" w:space="0" w:color="auto"/>
              <w:left w:val="single" w:sz="4" w:space="0" w:color="auto"/>
              <w:bottom w:val="single" w:sz="4" w:space="0" w:color="auto"/>
              <w:right w:val="single" w:sz="4" w:space="0" w:color="auto"/>
            </w:tcBorders>
            <w:hideMark/>
          </w:tcPr>
          <w:p w14:paraId="7CE569E0" w14:textId="184DE5B7" w:rsidR="00F74353" w:rsidRPr="00A15DCB" w:rsidRDefault="00F74353" w:rsidP="009B330A">
            <w:pPr>
              <w:pStyle w:val="TAL"/>
            </w:pPr>
            <w:r w:rsidRPr="00A15DCB">
              <w:t>The SS transmits an RRCSetup message with the number of repetitions</w:t>
            </w:r>
            <w:r w:rsidR="00FE05B0" w:rsidRPr="00FE05B0">
              <w:t xml:space="preserve"> (n=2)</w:t>
            </w:r>
            <w:r w:rsidRPr="00A15DCB">
              <w:t xml:space="preserve"> for Msg4 </w:t>
            </w:r>
            <w:r w:rsidR="00FE05B0" w:rsidRPr="00FE05B0">
              <w:t>HARQ</w:t>
            </w:r>
            <w:r w:rsidRPr="00A15DCB">
              <w:t>-ACK in Msg4 PDCCH</w:t>
            </w:r>
            <w:r w:rsidR="00FE05B0" w:rsidRPr="00FE05B0">
              <w:t xml:space="preserve"> set via the DAI field in a DCI format 1_0</w:t>
            </w:r>
          </w:p>
        </w:tc>
        <w:tc>
          <w:tcPr>
            <w:tcW w:w="709" w:type="dxa"/>
            <w:tcBorders>
              <w:top w:val="single" w:sz="4" w:space="0" w:color="auto"/>
              <w:left w:val="single" w:sz="4" w:space="0" w:color="auto"/>
              <w:bottom w:val="single" w:sz="4" w:space="0" w:color="auto"/>
              <w:right w:val="single" w:sz="4" w:space="0" w:color="auto"/>
            </w:tcBorders>
            <w:hideMark/>
          </w:tcPr>
          <w:p w14:paraId="081BA439"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2777DD46" w14:textId="77777777" w:rsidR="00F74353" w:rsidRPr="00A15DCB" w:rsidRDefault="00F74353" w:rsidP="009B330A">
            <w:pPr>
              <w:pStyle w:val="TAL"/>
              <w:rPr>
                <w:iCs/>
              </w:rPr>
            </w:pPr>
            <w:r w:rsidRPr="00A15DCB">
              <w:rPr>
                <w:iCs/>
              </w:rPr>
              <w:t>NR RRC: RRCSetup</w:t>
            </w:r>
          </w:p>
        </w:tc>
        <w:tc>
          <w:tcPr>
            <w:tcW w:w="567" w:type="dxa"/>
            <w:tcBorders>
              <w:top w:val="single" w:sz="4" w:space="0" w:color="auto"/>
              <w:left w:val="single" w:sz="4" w:space="0" w:color="auto"/>
              <w:bottom w:val="single" w:sz="4" w:space="0" w:color="auto"/>
              <w:right w:val="single" w:sz="4" w:space="0" w:color="auto"/>
            </w:tcBorders>
            <w:hideMark/>
          </w:tcPr>
          <w:p w14:paraId="3C70939B"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45DB7E98" w14:textId="77777777" w:rsidR="00F74353" w:rsidRPr="00A15DCB" w:rsidRDefault="00F74353" w:rsidP="009B330A">
            <w:pPr>
              <w:pStyle w:val="TAC"/>
            </w:pPr>
            <w:r w:rsidRPr="00A15DCB">
              <w:t>-</w:t>
            </w:r>
          </w:p>
        </w:tc>
      </w:tr>
      <w:tr w:rsidR="00F74353" w:rsidRPr="00A15DCB" w14:paraId="57E29206" w14:textId="77777777" w:rsidTr="009B330A">
        <w:tc>
          <w:tcPr>
            <w:tcW w:w="649" w:type="dxa"/>
            <w:tcBorders>
              <w:top w:val="single" w:sz="4" w:space="0" w:color="auto"/>
              <w:left w:val="single" w:sz="4" w:space="0" w:color="auto"/>
              <w:bottom w:val="single" w:sz="4" w:space="0" w:color="auto"/>
              <w:right w:val="single" w:sz="4" w:space="0" w:color="auto"/>
            </w:tcBorders>
          </w:tcPr>
          <w:p w14:paraId="291452AF" w14:textId="77777777" w:rsidR="00F74353" w:rsidRPr="00A15DCB" w:rsidRDefault="00F74353" w:rsidP="009B330A">
            <w:pPr>
              <w:pStyle w:val="TAC"/>
              <w:rPr>
                <w:lang w:eastAsia="zh-CN"/>
              </w:rPr>
            </w:pPr>
            <w:r w:rsidRPr="00A15DCB">
              <w:rPr>
                <w:lang w:eastAsia="zh-CN"/>
              </w:rPr>
              <w:t>9</w:t>
            </w:r>
          </w:p>
        </w:tc>
        <w:tc>
          <w:tcPr>
            <w:tcW w:w="3970" w:type="dxa"/>
            <w:tcBorders>
              <w:top w:val="single" w:sz="4" w:space="0" w:color="auto"/>
              <w:left w:val="single" w:sz="4" w:space="0" w:color="auto"/>
              <w:bottom w:val="single" w:sz="4" w:space="0" w:color="auto"/>
              <w:right w:val="single" w:sz="4" w:space="0" w:color="auto"/>
            </w:tcBorders>
          </w:tcPr>
          <w:p w14:paraId="0BB4BCAC" w14:textId="6B6CFEF3" w:rsidR="00F74353" w:rsidRPr="00A15DCB" w:rsidRDefault="00F74353" w:rsidP="009B330A">
            <w:pPr>
              <w:pStyle w:val="TAL"/>
            </w:pPr>
            <w:r w:rsidRPr="00A15DCB">
              <w:t xml:space="preserve">Check: Does the UE transmit an HARQ ACK on PUCCH with the repetition number configured </w:t>
            </w:r>
            <w:r w:rsidR="00FE05B0" w:rsidRPr="00FE05B0">
              <w:t xml:space="preserve">(n=2) </w:t>
            </w:r>
            <w:r w:rsidRPr="00A15DCB">
              <w:t>with numberOfMsg4HARQ-ACK-Repetitions-r18?</w:t>
            </w:r>
          </w:p>
        </w:tc>
        <w:tc>
          <w:tcPr>
            <w:tcW w:w="709" w:type="dxa"/>
            <w:tcBorders>
              <w:top w:val="single" w:sz="4" w:space="0" w:color="auto"/>
              <w:left w:val="single" w:sz="4" w:space="0" w:color="auto"/>
              <w:bottom w:val="single" w:sz="4" w:space="0" w:color="auto"/>
              <w:right w:val="single" w:sz="4" w:space="0" w:color="auto"/>
            </w:tcBorders>
          </w:tcPr>
          <w:p w14:paraId="2FB6D5B2" w14:textId="77777777" w:rsidR="00F74353" w:rsidRPr="00A15DCB" w:rsidRDefault="00F74353" w:rsidP="009B330A">
            <w:pPr>
              <w:pStyle w:val="TAC"/>
              <w:rPr>
                <w:lang w:eastAsia="zh-CN"/>
              </w:rPr>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1430E4E2" w14:textId="77777777" w:rsidR="00F74353" w:rsidRPr="00A15DCB" w:rsidRDefault="00F74353" w:rsidP="009B330A">
            <w:pPr>
              <w:pStyle w:val="TAL"/>
              <w:rPr>
                <w:iCs/>
              </w:rPr>
            </w:pPr>
            <w:r w:rsidRPr="00A15DCB">
              <w:t>HARQ ACK (n)</w:t>
            </w:r>
          </w:p>
        </w:tc>
        <w:tc>
          <w:tcPr>
            <w:tcW w:w="567" w:type="dxa"/>
            <w:tcBorders>
              <w:top w:val="single" w:sz="4" w:space="0" w:color="auto"/>
              <w:left w:val="single" w:sz="4" w:space="0" w:color="auto"/>
              <w:bottom w:val="single" w:sz="4" w:space="0" w:color="auto"/>
              <w:right w:val="single" w:sz="4" w:space="0" w:color="auto"/>
            </w:tcBorders>
          </w:tcPr>
          <w:p w14:paraId="32C97610" w14:textId="77777777" w:rsidR="00F74353" w:rsidRPr="00A15DCB" w:rsidRDefault="00F74353" w:rsidP="009B330A">
            <w:pPr>
              <w:pStyle w:val="TAC"/>
            </w:pPr>
            <w:r w:rsidRPr="00A15DCB">
              <w:t>1</w:t>
            </w:r>
          </w:p>
        </w:tc>
        <w:tc>
          <w:tcPr>
            <w:tcW w:w="897" w:type="dxa"/>
            <w:tcBorders>
              <w:top w:val="single" w:sz="4" w:space="0" w:color="auto"/>
              <w:left w:val="single" w:sz="4" w:space="0" w:color="auto"/>
              <w:bottom w:val="single" w:sz="4" w:space="0" w:color="auto"/>
              <w:right w:val="single" w:sz="4" w:space="0" w:color="auto"/>
            </w:tcBorders>
          </w:tcPr>
          <w:p w14:paraId="75C313FC" w14:textId="77777777" w:rsidR="00F74353" w:rsidRPr="00A15DCB" w:rsidRDefault="00F74353" w:rsidP="009B330A">
            <w:pPr>
              <w:pStyle w:val="TAC"/>
            </w:pPr>
            <w:r w:rsidRPr="00A15DCB">
              <w:t>P</w:t>
            </w:r>
          </w:p>
        </w:tc>
      </w:tr>
      <w:tr w:rsidR="00F74353" w:rsidRPr="00A15DCB" w14:paraId="5B1946AF" w14:textId="77777777" w:rsidTr="009B330A">
        <w:tc>
          <w:tcPr>
            <w:tcW w:w="649" w:type="dxa"/>
            <w:tcBorders>
              <w:top w:val="single" w:sz="4" w:space="0" w:color="auto"/>
              <w:left w:val="single" w:sz="4" w:space="0" w:color="auto"/>
              <w:bottom w:val="single" w:sz="4" w:space="0" w:color="auto"/>
              <w:right w:val="single" w:sz="4" w:space="0" w:color="auto"/>
            </w:tcBorders>
          </w:tcPr>
          <w:p w14:paraId="2A08C42D" w14:textId="77777777" w:rsidR="00F74353" w:rsidRPr="00A15DCB" w:rsidRDefault="00F74353" w:rsidP="009B330A">
            <w:pPr>
              <w:pStyle w:val="TAC"/>
              <w:rPr>
                <w:lang w:eastAsia="zh-CN"/>
              </w:rPr>
            </w:pPr>
            <w:r w:rsidRPr="00A15DCB">
              <w:rPr>
                <w:lang w:eastAsia="zh-CN"/>
              </w:rPr>
              <w:t>10</w:t>
            </w:r>
          </w:p>
        </w:tc>
        <w:tc>
          <w:tcPr>
            <w:tcW w:w="3970" w:type="dxa"/>
            <w:tcBorders>
              <w:top w:val="single" w:sz="4" w:space="0" w:color="auto"/>
              <w:left w:val="single" w:sz="4" w:space="0" w:color="auto"/>
              <w:bottom w:val="single" w:sz="4" w:space="0" w:color="auto"/>
              <w:right w:val="single" w:sz="4" w:space="0" w:color="auto"/>
            </w:tcBorders>
            <w:hideMark/>
          </w:tcPr>
          <w:p w14:paraId="2D5ABD94" w14:textId="77777777" w:rsidR="00F74353" w:rsidRPr="00A15DCB" w:rsidRDefault="00F74353" w:rsidP="009B330A">
            <w:pPr>
              <w:pStyle w:val="TAL"/>
            </w:pPr>
            <w:r w:rsidRPr="00A15DCB">
              <w:t>The UE transmits RRCSetupComplete message</w:t>
            </w:r>
          </w:p>
        </w:tc>
        <w:tc>
          <w:tcPr>
            <w:tcW w:w="709" w:type="dxa"/>
            <w:tcBorders>
              <w:top w:val="single" w:sz="4" w:space="0" w:color="auto"/>
              <w:left w:val="single" w:sz="4" w:space="0" w:color="auto"/>
              <w:bottom w:val="single" w:sz="4" w:space="0" w:color="auto"/>
              <w:right w:val="single" w:sz="4" w:space="0" w:color="auto"/>
            </w:tcBorders>
            <w:hideMark/>
          </w:tcPr>
          <w:p w14:paraId="0D279855" w14:textId="77777777" w:rsidR="00F74353" w:rsidRPr="00A15DCB" w:rsidRDefault="00F74353" w:rsidP="009B330A">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hideMark/>
          </w:tcPr>
          <w:p w14:paraId="430BA5E2" w14:textId="77777777" w:rsidR="00F74353" w:rsidRPr="00A15DCB" w:rsidRDefault="00F74353" w:rsidP="009B330A">
            <w:pPr>
              <w:pStyle w:val="TAL"/>
              <w:rPr>
                <w:iCs/>
              </w:rPr>
            </w:pPr>
            <w:r w:rsidRPr="00A15DCB">
              <w:rPr>
                <w:iCs/>
              </w:rPr>
              <w:t>NRRRC : RRCSetupComplete</w:t>
            </w:r>
          </w:p>
        </w:tc>
        <w:tc>
          <w:tcPr>
            <w:tcW w:w="567" w:type="dxa"/>
            <w:tcBorders>
              <w:top w:val="single" w:sz="4" w:space="0" w:color="auto"/>
              <w:left w:val="single" w:sz="4" w:space="0" w:color="auto"/>
              <w:bottom w:val="single" w:sz="4" w:space="0" w:color="auto"/>
              <w:right w:val="single" w:sz="4" w:space="0" w:color="auto"/>
            </w:tcBorders>
            <w:hideMark/>
          </w:tcPr>
          <w:p w14:paraId="30E7A100"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411844EE" w14:textId="77777777" w:rsidR="00F74353" w:rsidRPr="00A15DCB" w:rsidRDefault="00F74353" w:rsidP="009B330A">
            <w:pPr>
              <w:pStyle w:val="TAC"/>
            </w:pPr>
            <w:r w:rsidRPr="00A15DCB">
              <w:t>-</w:t>
            </w:r>
          </w:p>
        </w:tc>
      </w:tr>
      <w:tr w:rsidR="00F74353" w:rsidRPr="00A15DCB" w14:paraId="743FC103" w14:textId="77777777" w:rsidTr="009B330A">
        <w:tc>
          <w:tcPr>
            <w:tcW w:w="649" w:type="dxa"/>
            <w:tcBorders>
              <w:top w:val="single" w:sz="4" w:space="0" w:color="auto"/>
              <w:left w:val="single" w:sz="4" w:space="0" w:color="auto"/>
              <w:bottom w:val="single" w:sz="4" w:space="0" w:color="auto"/>
              <w:right w:val="single" w:sz="4" w:space="0" w:color="auto"/>
            </w:tcBorders>
          </w:tcPr>
          <w:p w14:paraId="73B99AD0" w14:textId="77777777" w:rsidR="00F74353" w:rsidRPr="00A15DCB" w:rsidRDefault="00F74353" w:rsidP="009B330A">
            <w:pPr>
              <w:pStyle w:val="TAC"/>
              <w:rPr>
                <w:lang w:eastAsia="zh-CN"/>
              </w:rPr>
            </w:pPr>
            <w:r w:rsidRPr="00A15DCB">
              <w:rPr>
                <w:lang w:eastAsia="zh-CN"/>
              </w:rPr>
              <w:t>11-14</w:t>
            </w:r>
          </w:p>
        </w:tc>
        <w:tc>
          <w:tcPr>
            <w:tcW w:w="3970" w:type="dxa"/>
            <w:tcBorders>
              <w:top w:val="single" w:sz="4" w:space="0" w:color="auto"/>
              <w:left w:val="single" w:sz="4" w:space="0" w:color="auto"/>
              <w:bottom w:val="single" w:sz="4" w:space="0" w:color="auto"/>
              <w:right w:val="single" w:sz="4" w:space="0" w:color="auto"/>
            </w:tcBorders>
          </w:tcPr>
          <w:p w14:paraId="32750557" w14:textId="77777777" w:rsidR="00F74353" w:rsidRPr="00A15DCB" w:rsidRDefault="00F74353" w:rsidP="009B330A">
            <w:pPr>
              <w:pStyle w:val="TAL"/>
            </w:pPr>
            <w:r w:rsidRPr="00A15DCB">
              <w:t>The test steps 5 to 8 of generic test procedure</w:t>
            </w:r>
          </w:p>
          <w:p w14:paraId="4E5AA41C" w14:textId="77777777" w:rsidR="00F74353" w:rsidRPr="00A15DCB" w:rsidRDefault="00F74353" w:rsidP="009B330A">
            <w:pPr>
              <w:pStyle w:val="TAL"/>
            </w:pPr>
            <w:r w:rsidRPr="00A15DCB">
              <w:t>in TS 38.508-1 [4] Table 4.5.4.2-3 are performed on NR Cell 1</w:t>
            </w:r>
          </w:p>
        </w:tc>
        <w:tc>
          <w:tcPr>
            <w:tcW w:w="709" w:type="dxa"/>
            <w:tcBorders>
              <w:top w:val="single" w:sz="4" w:space="0" w:color="auto"/>
              <w:left w:val="single" w:sz="4" w:space="0" w:color="auto"/>
              <w:bottom w:val="single" w:sz="4" w:space="0" w:color="auto"/>
              <w:right w:val="single" w:sz="4" w:space="0" w:color="auto"/>
            </w:tcBorders>
          </w:tcPr>
          <w:p w14:paraId="0656A748"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455C3838"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7DE5859F"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9441753" w14:textId="77777777" w:rsidR="00F74353" w:rsidRPr="00A15DCB" w:rsidRDefault="00F74353" w:rsidP="009B330A">
            <w:pPr>
              <w:pStyle w:val="TAC"/>
            </w:pPr>
            <w:r w:rsidRPr="00A15DCB">
              <w:t>-</w:t>
            </w:r>
          </w:p>
        </w:tc>
      </w:tr>
      <w:tr w:rsidR="00F74353" w:rsidRPr="00A15DCB" w14:paraId="5CF9B97B" w14:textId="77777777" w:rsidTr="009B330A">
        <w:tc>
          <w:tcPr>
            <w:tcW w:w="649" w:type="dxa"/>
            <w:tcBorders>
              <w:top w:val="single" w:sz="4" w:space="0" w:color="auto"/>
              <w:left w:val="single" w:sz="4" w:space="0" w:color="auto"/>
              <w:bottom w:val="single" w:sz="4" w:space="0" w:color="auto"/>
              <w:right w:val="single" w:sz="4" w:space="0" w:color="auto"/>
            </w:tcBorders>
          </w:tcPr>
          <w:p w14:paraId="4CDC8594" w14:textId="77777777" w:rsidR="00F74353" w:rsidRPr="00A15DCB" w:rsidRDefault="00F74353" w:rsidP="009B330A">
            <w:pPr>
              <w:pStyle w:val="TAC"/>
            </w:pPr>
            <w:r w:rsidRPr="00A15DCB">
              <w:t>15</w:t>
            </w:r>
          </w:p>
        </w:tc>
        <w:tc>
          <w:tcPr>
            <w:tcW w:w="3970" w:type="dxa"/>
            <w:tcBorders>
              <w:top w:val="single" w:sz="4" w:space="0" w:color="auto"/>
              <w:left w:val="single" w:sz="4" w:space="0" w:color="auto"/>
              <w:bottom w:val="single" w:sz="4" w:space="0" w:color="auto"/>
              <w:right w:val="single" w:sz="4" w:space="0" w:color="auto"/>
            </w:tcBorders>
          </w:tcPr>
          <w:p w14:paraId="42FD5169" w14:textId="77777777" w:rsidR="00F74353" w:rsidRPr="00A15DCB" w:rsidRDefault="00F74353" w:rsidP="009B330A">
            <w:pPr>
              <w:pStyle w:val="TAL"/>
            </w:pPr>
            <w:r w:rsidRPr="00A15DCB">
              <w:t>The SS transmits RRCRelease.</w:t>
            </w:r>
          </w:p>
        </w:tc>
        <w:tc>
          <w:tcPr>
            <w:tcW w:w="709" w:type="dxa"/>
            <w:tcBorders>
              <w:top w:val="single" w:sz="4" w:space="0" w:color="auto"/>
              <w:left w:val="single" w:sz="4" w:space="0" w:color="auto"/>
              <w:bottom w:val="single" w:sz="4" w:space="0" w:color="auto"/>
              <w:right w:val="single" w:sz="4" w:space="0" w:color="auto"/>
            </w:tcBorders>
          </w:tcPr>
          <w:p w14:paraId="0B291066" w14:textId="77777777" w:rsidR="00F74353" w:rsidRPr="00A15DCB" w:rsidRDefault="00F74353" w:rsidP="009B330A">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166D812" w14:textId="77777777" w:rsidR="00F74353" w:rsidRPr="00A15DCB" w:rsidRDefault="00F74353" w:rsidP="009B330A">
            <w:pPr>
              <w:pStyle w:val="TAL"/>
            </w:pPr>
            <w:r w:rsidRPr="00A15DCB">
              <w:rPr>
                <w:iCs/>
              </w:rPr>
              <w:t>NR RRC: RRC Release</w:t>
            </w:r>
          </w:p>
        </w:tc>
        <w:tc>
          <w:tcPr>
            <w:tcW w:w="567" w:type="dxa"/>
            <w:tcBorders>
              <w:top w:val="single" w:sz="4" w:space="0" w:color="auto"/>
              <w:left w:val="single" w:sz="4" w:space="0" w:color="auto"/>
              <w:bottom w:val="single" w:sz="4" w:space="0" w:color="auto"/>
              <w:right w:val="single" w:sz="4" w:space="0" w:color="auto"/>
            </w:tcBorders>
          </w:tcPr>
          <w:p w14:paraId="217BFB2A"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C5F3ED2" w14:textId="77777777" w:rsidR="00F74353" w:rsidRPr="00A15DCB" w:rsidRDefault="00F74353" w:rsidP="009B330A">
            <w:pPr>
              <w:pStyle w:val="TAC"/>
            </w:pPr>
            <w:r w:rsidRPr="00A15DCB">
              <w:t>-</w:t>
            </w:r>
          </w:p>
        </w:tc>
      </w:tr>
      <w:tr w:rsidR="00F74353" w:rsidRPr="00A15DCB" w14:paraId="4006CDFF" w14:textId="77777777" w:rsidTr="009B330A">
        <w:tc>
          <w:tcPr>
            <w:tcW w:w="649" w:type="dxa"/>
            <w:tcBorders>
              <w:top w:val="single" w:sz="4" w:space="0" w:color="auto"/>
              <w:left w:val="single" w:sz="4" w:space="0" w:color="auto"/>
              <w:bottom w:val="single" w:sz="4" w:space="0" w:color="auto"/>
              <w:right w:val="single" w:sz="4" w:space="0" w:color="auto"/>
            </w:tcBorders>
          </w:tcPr>
          <w:p w14:paraId="734D908D" w14:textId="77777777" w:rsidR="00F74353" w:rsidRPr="00A15DCB" w:rsidRDefault="00F74353" w:rsidP="009B330A">
            <w:pPr>
              <w:pStyle w:val="TAC"/>
            </w:pPr>
            <w:r w:rsidRPr="00A15DCB">
              <w:t>16</w:t>
            </w:r>
          </w:p>
        </w:tc>
        <w:tc>
          <w:tcPr>
            <w:tcW w:w="3970" w:type="dxa"/>
            <w:tcBorders>
              <w:top w:val="single" w:sz="4" w:space="0" w:color="auto"/>
              <w:left w:val="single" w:sz="4" w:space="0" w:color="auto"/>
              <w:bottom w:val="single" w:sz="4" w:space="0" w:color="auto"/>
              <w:right w:val="single" w:sz="4" w:space="0" w:color="auto"/>
            </w:tcBorders>
          </w:tcPr>
          <w:p w14:paraId="01AF6E82" w14:textId="77777777" w:rsidR="00F74353" w:rsidRPr="00A15DCB" w:rsidRDefault="00F74353" w:rsidP="009B330A">
            <w:pPr>
              <w:pStyle w:val="TAL"/>
            </w:pPr>
            <w:r w:rsidRPr="00A15DCB">
              <w:t xml:space="preserve">The SS changes the SIB19 of NR Cell 1 to configure the specific Msg4 PUCCH configuration </w:t>
            </w:r>
          </w:p>
        </w:tc>
        <w:tc>
          <w:tcPr>
            <w:tcW w:w="709" w:type="dxa"/>
            <w:tcBorders>
              <w:top w:val="single" w:sz="4" w:space="0" w:color="auto"/>
              <w:left w:val="single" w:sz="4" w:space="0" w:color="auto"/>
              <w:bottom w:val="single" w:sz="4" w:space="0" w:color="auto"/>
              <w:right w:val="single" w:sz="4" w:space="0" w:color="auto"/>
            </w:tcBorders>
          </w:tcPr>
          <w:p w14:paraId="422F1950" w14:textId="77777777" w:rsidR="00F74353" w:rsidRPr="00A15DCB" w:rsidRDefault="00F74353" w:rsidP="009B330A">
            <w:pPr>
              <w:pStyle w:val="TAC"/>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23EAF2B9" w14:textId="77777777" w:rsidR="00F74353" w:rsidRPr="00A15DCB" w:rsidRDefault="00F74353" w:rsidP="009B330A">
            <w:pPr>
              <w:pStyle w:val="TAL"/>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076E79D4"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34446C98" w14:textId="77777777" w:rsidR="00F74353" w:rsidRPr="00A15DCB" w:rsidRDefault="00F74353" w:rsidP="009B330A">
            <w:pPr>
              <w:pStyle w:val="TAC"/>
            </w:pPr>
            <w:r w:rsidRPr="00A15DCB">
              <w:t>-</w:t>
            </w:r>
          </w:p>
        </w:tc>
      </w:tr>
      <w:tr w:rsidR="00F74353" w:rsidRPr="00A15DCB" w14:paraId="37E92B18" w14:textId="77777777" w:rsidTr="009B330A">
        <w:tc>
          <w:tcPr>
            <w:tcW w:w="649" w:type="dxa"/>
            <w:tcBorders>
              <w:top w:val="single" w:sz="4" w:space="0" w:color="auto"/>
              <w:left w:val="single" w:sz="4" w:space="0" w:color="auto"/>
              <w:bottom w:val="single" w:sz="4" w:space="0" w:color="auto"/>
              <w:right w:val="single" w:sz="4" w:space="0" w:color="auto"/>
            </w:tcBorders>
          </w:tcPr>
          <w:p w14:paraId="6019941D" w14:textId="77777777" w:rsidR="00F74353" w:rsidRPr="00A15DCB" w:rsidRDefault="00F74353" w:rsidP="009B330A">
            <w:pPr>
              <w:pStyle w:val="TAC"/>
            </w:pPr>
            <w:r w:rsidRPr="00A15DCB">
              <w:t>17</w:t>
            </w:r>
          </w:p>
        </w:tc>
        <w:tc>
          <w:tcPr>
            <w:tcW w:w="3970" w:type="dxa"/>
            <w:tcBorders>
              <w:top w:val="single" w:sz="4" w:space="0" w:color="auto"/>
              <w:left w:val="single" w:sz="4" w:space="0" w:color="auto"/>
              <w:bottom w:val="single" w:sz="4" w:space="0" w:color="auto"/>
              <w:right w:val="single" w:sz="4" w:space="0" w:color="auto"/>
            </w:tcBorders>
          </w:tcPr>
          <w:p w14:paraId="50540CA1" w14:textId="77777777" w:rsidR="00F74353" w:rsidRPr="00A15DCB" w:rsidRDefault="00F74353" w:rsidP="009B330A">
            <w:pPr>
              <w:pStyle w:val="TAL"/>
            </w:pPr>
            <w:r w:rsidRPr="00A15DCB">
              <w:t>The SS adjusts the SS/PBCH EPRE according to row "T1" in table 7.1.1.1.31.3.2-1</w:t>
            </w:r>
          </w:p>
        </w:tc>
        <w:tc>
          <w:tcPr>
            <w:tcW w:w="709" w:type="dxa"/>
            <w:tcBorders>
              <w:top w:val="single" w:sz="4" w:space="0" w:color="auto"/>
              <w:left w:val="single" w:sz="4" w:space="0" w:color="auto"/>
              <w:bottom w:val="single" w:sz="4" w:space="0" w:color="auto"/>
              <w:right w:val="single" w:sz="4" w:space="0" w:color="auto"/>
            </w:tcBorders>
          </w:tcPr>
          <w:p w14:paraId="43754C23"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05F6B7C8"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64F517B2"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99AEFAB" w14:textId="77777777" w:rsidR="00F74353" w:rsidRPr="00A15DCB" w:rsidRDefault="00F74353" w:rsidP="009B330A">
            <w:pPr>
              <w:pStyle w:val="TAC"/>
            </w:pPr>
            <w:r w:rsidRPr="00A15DCB">
              <w:t>-</w:t>
            </w:r>
          </w:p>
        </w:tc>
      </w:tr>
      <w:tr w:rsidR="00F74353" w:rsidRPr="00A15DCB" w14:paraId="48261658" w14:textId="77777777" w:rsidTr="009B330A">
        <w:tc>
          <w:tcPr>
            <w:tcW w:w="649" w:type="dxa"/>
            <w:tcBorders>
              <w:top w:val="single" w:sz="4" w:space="0" w:color="auto"/>
              <w:left w:val="single" w:sz="4" w:space="0" w:color="auto"/>
              <w:bottom w:val="single" w:sz="4" w:space="0" w:color="auto"/>
              <w:right w:val="single" w:sz="4" w:space="0" w:color="auto"/>
            </w:tcBorders>
          </w:tcPr>
          <w:p w14:paraId="07270580" w14:textId="77777777" w:rsidR="00F74353" w:rsidRPr="00A15DCB" w:rsidRDefault="00F74353" w:rsidP="009B330A">
            <w:pPr>
              <w:pStyle w:val="TAC"/>
            </w:pPr>
            <w:r w:rsidRPr="00A15DCB">
              <w:t>18</w:t>
            </w:r>
          </w:p>
        </w:tc>
        <w:tc>
          <w:tcPr>
            <w:tcW w:w="3970" w:type="dxa"/>
            <w:tcBorders>
              <w:top w:val="single" w:sz="4" w:space="0" w:color="auto"/>
              <w:left w:val="single" w:sz="4" w:space="0" w:color="auto"/>
              <w:bottom w:val="single" w:sz="4" w:space="0" w:color="auto"/>
              <w:right w:val="single" w:sz="4" w:space="0" w:color="auto"/>
            </w:tcBorders>
          </w:tcPr>
          <w:p w14:paraId="7F0AA170" w14:textId="77777777" w:rsidR="00F74353" w:rsidRPr="00A15DCB" w:rsidRDefault="00F74353" w:rsidP="009B330A">
            <w:pPr>
              <w:pStyle w:val="TAL"/>
            </w:pPr>
            <w:r w:rsidRPr="00A15DCB">
              <w:t>The SS transmits a Short message on PDCCH using P-RNTI indicating a systemInfoModification.</w:t>
            </w:r>
          </w:p>
        </w:tc>
        <w:tc>
          <w:tcPr>
            <w:tcW w:w="709" w:type="dxa"/>
            <w:tcBorders>
              <w:top w:val="single" w:sz="4" w:space="0" w:color="auto"/>
              <w:left w:val="single" w:sz="4" w:space="0" w:color="auto"/>
              <w:bottom w:val="single" w:sz="4" w:space="0" w:color="auto"/>
              <w:right w:val="single" w:sz="4" w:space="0" w:color="auto"/>
            </w:tcBorders>
          </w:tcPr>
          <w:p w14:paraId="55E050C1" w14:textId="77777777" w:rsidR="00F74353" w:rsidRPr="00A15DCB" w:rsidRDefault="00F74353" w:rsidP="009B330A">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1986DAC0" w14:textId="77777777" w:rsidR="00F74353" w:rsidRPr="00A15DCB" w:rsidRDefault="00F74353" w:rsidP="009B330A">
            <w:pPr>
              <w:pStyle w:val="TAL"/>
            </w:pPr>
            <w:r w:rsidRPr="00A15DCB">
              <w:rPr>
                <w:iCs/>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6582BB09"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34E2674" w14:textId="77777777" w:rsidR="00F74353" w:rsidRPr="00A15DCB" w:rsidRDefault="00F74353" w:rsidP="009B330A">
            <w:pPr>
              <w:pStyle w:val="TAC"/>
            </w:pPr>
            <w:r w:rsidRPr="00A15DCB">
              <w:t>-</w:t>
            </w:r>
          </w:p>
        </w:tc>
      </w:tr>
      <w:tr w:rsidR="00F74353" w:rsidRPr="00A15DCB" w14:paraId="0EF34D1B" w14:textId="77777777" w:rsidTr="009B330A">
        <w:tc>
          <w:tcPr>
            <w:tcW w:w="649" w:type="dxa"/>
            <w:tcBorders>
              <w:top w:val="single" w:sz="4" w:space="0" w:color="auto"/>
              <w:left w:val="single" w:sz="4" w:space="0" w:color="auto"/>
              <w:bottom w:val="single" w:sz="4" w:space="0" w:color="auto"/>
              <w:right w:val="single" w:sz="4" w:space="0" w:color="auto"/>
            </w:tcBorders>
          </w:tcPr>
          <w:p w14:paraId="7833FE83" w14:textId="77777777" w:rsidR="00F74353" w:rsidRPr="00A15DCB" w:rsidRDefault="00F74353" w:rsidP="009B330A">
            <w:pPr>
              <w:pStyle w:val="TAC"/>
            </w:pPr>
            <w:r w:rsidRPr="00A15DCB">
              <w:t>19</w:t>
            </w:r>
          </w:p>
        </w:tc>
        <w:tc>
          <w:tcPr>
            <w:tcW w:w="3970" w:type="dxa"/>
            <w:tcBorders>
              <w:top w:val="single" w:sz="4" w:space="0" w:color="auto"/>
              <w:left w:val="single" w:sz="4" w:space="0" w:color="auto"/>
              <w:bottom w:val="single" w:sz="4" w:space="0" w:color="auto"/>
              <w:right w:val="single" w:sz="4" w:space="0" w:color="auto"/>
            </w:tcBorders>
          </w:tcPr>
          <w:p w14:paraId="7DB7F1E7" w14:textId="77777777" w:rsidR="00F74353" w:rsidRPr="00A15DCB" w:rsidRDefault="00F74353" w:rsidP="009B330A">
            <w:pPr>
              <w:pStyle w:val="TAL"/>
            </w:pPr>
            <w:r w:rsidRPr="00A15DCB">
              <w:t>Wait for 2.1* modification period second for the UE to receive new system information.</w:t>
            </w:r>
          </w:p>
          <w:p w14:paraId="14C8371D" w14:textId="77777777" w:rsidR="00F74353" w:rsidRPr="00A15DCB" w:rsidRDefault="00F74353" w:rsidP="009B330A">
            <w:pPr>
              <w:pStyle w:val="TAL"/>
            </w:pPr>
            <w:r w:rsidRPr="00A15DCB">
              <w:t>(Note 1)</w:t>
            </w:r>
          </w:p>
        </w:tc>
        <w:tc>
          <w:tcPr>
            <w:tcW w:w="709" w:type="dxa"/>
            <w:tcBorders>
              <w:top w:val="single" w:sz="4" w:space="0" w:color="auto"/>
              <w:left w:val="single" w:sz="4" w:space="0" w:color="auto"/>
              <w:bottom w:val="single" w:sz="4" w:space="0" w:color="auto"/>
              <w:right w:val="single" w:sz="4" w:space="0" w:color="auto"/>
            </w:tcBorders>
          </w:tcPr>
          <w:p w14:paraId="5FF70151" w14:textId="77777777" w:rsidR="00F74353" w:rsidRPr="00A15DCB" w:rsidRDefault="00F74353" w:rsidP="009B330A">
            <w:pPr>
              <w:pStyle w:val="TAC"/>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21FA5998" w14:textId="77777777" w:rsidR="00F74353" w:rsidRPr="00A15DCB" w:rsidRDefault="00F74353" w:rsidP="009B330A">
            <w:pPr>
              <w:pStyle w:val="TAL"/>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1C4BD58B"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44BE740" w14:textId="77777777" w:rsidR="00F74353" w:rsidRPr="00A15DCB" w:rsidRDefault="00F74353" w:rsidP="009B330A">
            <w:pPr>
              <w:pStyle w:val="TAC"/>
            </w:pPr>
            <w:r w:rsidRPr="00A15DCB">
              <w:t>-</w:t>
            </w:r>
          </w:p>
        </w:tc>
      </w:tr>
      <w:tr w:rsidR="00F74353" w:rsidRPr="00A15DCB" w14:paraId="4392BBAC" w14:textId="77777777" w:rsidTr="009B330A">
        <w:tc>
          <w:tcPr>
            <w:tcW w:w="649" w:type="dxa"/>
            <w:tcBorders>
              <w:top w:val="single" w:sz="4" w:space="0" w:color="auto"/>
              <w:left w:val="single" w:sz="4" w:space="0" w:color="auto"/>
              <w:bottom w:val="single" w:sz="4" w:space="0" w:color="auto"/>
              <w:right w:val="single" w:sz="4" w:space="0" w:color="auto"/>
            </w:tcBorders>
          </w:tcPr>
          <w:p w14:paraId="26E1C9E5" w14:textId="77777777" w:rsidR="00F74353" w:rsidRPr="00A15DCB" w:rsidRDefault="00F74353" w:rsidP="009B330A">
            <w:pPr>
              <w:pStyle w:val="TAC"/>
            </w:pPr>
            <w:r w:rsidRPr="00A15DCB">
              <w:t>20</w:t>
            </w:r>
          </w:p>
        </w:tc>
        <w:tc>
          <w:tcPr>
            <w:tcW w:w="3970" w:type="dxa"/>
            <w:tcBorders>
              <w:top w:val="single" w:sz="4" w:space="0" w:color="auto"/>
              <w:left w:val="single" w:sz="4" w:space="0" w:color="auto"/>
              <w:bottom w:val="single" w:sz="4" w:space="0" w:color="auto"/>
              <w:right w:val="single" w:sz="4" w:space="0" w:color="auto"/>
            </w:tcBorders>
          </w:tcPr>
          <w:p w14:paraId="3F0B1BCD" w14:textId="77777777" w:rsidR="00F74353" w:rsidRPr="00A15DCB" w:rsidRDefault="00F74353" w:rsidP="009B330A">
            <w:pPr>
              <w:pStyle w:val="TAL"/>
            </w:pPr>
            <w:r w:rsidRPr="00A15DCB">
              <w:t>The SS transmits a Paging message including a matched identity.</w:t>
            </w:r>
          </w:p>
        </w:tc>
        <w:tc>
          <w:tcPr>
            <w:tcW w:w="709" w:type="dxa"/>
            <w:tcBorders>
              <w:top w:val="single" w:sz="4" w:space="0" w:color="auto"/>
              <w:left w:val="single" w:sz="4" w:space="0" w:color="auto"/>
              <w:bottom w:val="single" w:sz="4" w:space="0" w:color="auto"/>
              <w:right w:val="single" w:sz="4" w:space="0" w:color="auto"/>
            </w:tcBorders>
          </w:tcPr>
          <w:p w14:paraId="2836577F" w14:textId="77777777" w:rsidR="00F74353" w:rsidRPr="00A15DCB" w:rsidRDefault="00F74353" w:rsidP="009B330A">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7C77CAD" w14:textId="77777777" w:rsidR="00F74353" w:rsidRPr="00A15DCB" w:rsidRDefault="00F74353" w:rsidP="009B330A">
            <w:pPr>
              <w:pStyle w:val="TAL"/>
            </w:pPr>
            <w:r w:rsidRPr="00A15DCB">
              <w:rPr>
                <w:iCs/>
              </w:rPr>
              <w:t>NR RRC: Paging</w:t>
            </w:r>
          </w:p>
        </w:tc>
        <w:tc>
          <w:tcPr>
            <w:tcW w:w="567" w:type="dxa"/>
            <w:tcBorders>
              <w:top w:val="single" w:sz="4" w:space="0" w:color="auto"/>
              <w:left w:val="single" w:sz="4" w:space="0" w:color="auto"/>
              <w:bottom w:val="single" w:sz="4" w:space="0" w:color="auto"/>
              <w:right w:val="single" w:sz="4" w:space="0" w:color="auto"/>
            </w:tcBorders>
          </w:tcPr>
          <w:p w14:paraId="4B06D502"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0269799" w14:textId="77777777" w:rsidR="00F74353" w:rsidRPr="00A15DCB" w:rsidRDefault="00F74353" w:rsidP="009B330A">
            <w:pPr>
              <w:pStyle w:val="TAC"/>
            </w:pPr>
            <w:r w:rsidRPr="00A15DCB">
              <w:t>-</w:t>
            </w:r>
          </w:p>
        </w:tc>
      </w:tr>
      <w:tr w:rsidR="00F74353" w:rsidRPr="00A15DCB" w14:paraId="6087F9DE" w14:textId="77777777" w:rsidTr="009B330A">
        <w:tc>
          <w:tcPr>
            <w:tcW w:w="649" w:type="dxa"/>
            <w:tcBorders>
              <w:top w:val="single" w:sz="4" w:space="0" w:color="auto"/>
              <w:left w:val="single" w:sz="4" w:space="0" w:color="auto"/>
              <w:bottom w:val="single" w:sz="4" w:space="0" w:color="auto"/>
              <w:right w:val="single" w:sz="4" w:space="0" w:color="auto"/>
            </w:tcBorders>
          </w:tcPr>
          <w:p w14:paraId="6F368F52" w14:textId="77777777" w:rsidR="00F74353" w:rsidRPr="00A15DCB" w:rsidRDefault="00F74353" w:rsidP="009B330A">
            <w:pPr>
              <w:pStyle w:val="TAC"/>
            </w:pPr>
            <w:r w:rsidRPr="00A15DCB">
              <w:t>21</w:t>
            </w:r>
          </w:p>
        </w:tc>
        <w:tc>
          <w:tcPr>
            <w:tcW w:w="3970" w:type="dxa"/>
            <w:tcBorders>
              <w:top w:val="single" w:sz="4" w:space="0" w:color="auto"/>
              <w:left w:val="single" w:sz="4" w:space="0" w:color="auto"/>
              <w:bottom w:val="single" w:sz="4" w:space="0" w:color="auto"/>
              <w:right w:val="single" w:sz="4" w:space="0" w:color="auto"/>
            </w:tcBorders>
          </w:tcPr>
          <w:p w14:paraId="1B2534D4" w14:textId="77777777" w:rsidR="00F74353" w:rsidRPr="00A15DCB" w:rsidRDefault="00F74353" w:rsidP="009B330A">
            <w:pPr>
              <w:pStyle w:val="TAL"/>
            </w:pPr>
            <w:r w:rsidRPr="00A15DCB">
              <w:t>UE transmits Preamble on PRACH on NR Cell 1?</w:t>
            </w:r>
          </w:p>
        </w:tc>
        <w:tc>
          <w:tcPr>
            <w:tcW w:w="709" w:type="dxa"/>
            <w:tcBorders>
              <w:top w:val="single" w:sz="4" w:space="0" w:color="auto"/>
              <w:left w:val="single" w:sz="4" w:space="0" w:color="auto"/>
              <w:bottom w:val="single" w:sz="4" w:space="0" w:color="auto"/>
              <w:right w:val="single" w:sz="4" w:space="0" w:color="auto"/>
            </w:tcBorders>
          </w:tcPr>
          <w:p w14:paraId="7D685C30" w14:textId="77777777" w:rsidR="00F74353" w:rsidRPr="00A15DCB" w:rsidRDefault="00F74353" w:rsidP="009B330A">
            <w:pPr>
              <w:pStyle w:val="TAC"/>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27A59FF7" w14:textId="77777777" w:rsidR="00F74353" w:rsidRPr="00A15DCB" w:rsidRDefault="00F74353" w:rsidP="009B330A">
            <w:pPr>
              <w:pStyle w:val="TAL"/>
            </w:pPr>
            <w:r w:rsidRPr="00A15DCB">
              <w:rPr>
                <w:iCs/>
              </w:rPr>
              <w:t>PRACH Preamble</w:t>
            </w:r>
          </w:p>
        </w:tc>
        <w:tc>
          <w:tcPr>
            <w:tcW w:w="567" w:type="dxa"/>
            <w:tcBorders>
              <w:top w:val="single" w:sz="4" w:space="0" w:color="auto"/>
              <w:left w:val="single" w:sz="4" w:space="0" w:color="auto"/>
              <w:bottom w:val="single" w:sz="4" w:space="0" w:color="auto"/>
              <w:right w:val="single" w:sz="4" w:space="0" w:color="auto"/>
            </w:tcBorders>
          </w:tcPr>
          <w:p w14:paraId="17F68A65"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827F8FD" w14:textId="77777777" w:rsidR="00F74353" w:rsidRPr="00A15DCB" w:rsidRDefault="00F74353" w:rsidP="009B330A">
            <w:pPr>
              <w:pStyle w:val="TAC"/>
            </w:pPr>
            <w:r w:rsidRPr="00A15DCB">
              <w:t>-</w:t>
            </w:r>
          </w:p>
        </w:tc>
      </w:tr>
      <w:tr w:rsidR="00F74353" w:rsidRPr="00A15DCB" w14:paraId="3082FF3F" w14:textId="77777777" w:rsidTr="009B330A">
        <w:tc>
          <w:tcPr>
            <w:tcW w:w="649" w:type="dxa"/>
            <w:tcBorders>
              <w:top w:val="single" w:sz="4" w:space="0" w:color="auto"/>
              <w:left w:val="single" w:sz="4" w:space="0" w:color="auto"/>
              <w:bottom w:val="single" w:sz="4" w:space="0" w:color="auto"/>
              <w:right w:val="single" w:sz="4" w:space="0" w:color="auto"/>
            </w:tcBorders>
          </w:tcPr>
          <w:p w14:paraId="5B89B26E" w14:textId="77777777" w:rsidR="00F74353" w:rsidRPr="00A15DCB" w:rsidRDefault="00F74353" w:rsidP="009B330A">
            <w:pPr>
              <w:pStyle w:val="TAC"/>
            </w:pPr>
            <w:r w:rsidRPr="00A15DCB">
              <w:t>22</w:t>
            </w:r>
          </w:p>
        </w:tc>
        <w:tc>
          <w:tcPr>
            <w:tcW w:w="3970" w:type="dxa"/>
            <w:tcBorders>
              <w:top w:val="single" w:sz="4" w:space="0" w:color="auto"/>
              <w:left w:val="single" w:sz="4" w:space="0" w:color="auto"/>
              <w:bottom w:val="single" w:sz="4" w:space="0" w:color="auto"/>
              <w:right w:val="single" w:sz="4" w:space="0" w:color="auto"/>
            </w:tcBorders>
          </w:tcPr>
          <w:p w14:paraId="4C8F1EAC" w14:textId="77777777" w:rsidR="00F74353" w:rsidRPr="00A15DCB" w:rsidRDefault="00F74353" w:rsidP="009B330A">
            <w:pPr>
              <w:pStyle w:val="TAL"/>
            </w:pPr>
            <w:r w:rsidRPr="00A15DCB">
              <w:t xml:space="preserve">The SS transmits Random Access Response </w:t>
            </w:r>
          </w:p>
        </w:tc>
        <w:tc>
          <w:tcPr>
            <w:tcW w:w="709" w:type="dxa"/>
            <w:tcBorders>
              <w:top w:val="single" w:sz="4" w:space="0" w:color="auto"/>
              <w:left w:val="single" w:sz="4" w:space="0" w:color="auto"/>
              <w:bottom w:val="single" w:sz="4" w:space="0" w:color="auto"/>
              <w:right w:val="single" w:sz="4" w:space="0" w:color="auto"/>
            </w:tcBorders>
          </w:tcPr>
          <w:p w14:paraId="299877DD" w14:textId="77777777" w:rsidR="00F74353" w:rsidRPr="00A15DCB" w:rsidRDefault="00F74353" w:rsidP="009B330A">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593B28C8" w14:textId="77777777" w:rsidR="00F74353" w:rsidRPr="00A15DCB" w:rsidRDefault="00F74353" w:rsidP="009B330A">
            <w:pPr>
              <w:pStyle w:val="TAL"/>
            </w:pPr>
            <w:r w:rsidRPr="00A15DCB">
              <w:rPr>
                <w:iC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4D987625"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CF93C16" w14:textId="77777777" w:rsidR="00F74353" w:rsidRPr="00A15DCB" w:rsidRDefault="00F74353" w:rsidP="009B330A">
            <w:pPr>
              <w:pStyle w:val="TAC"/>
            </w:pPr>
          </w:p>
        </w:tc>
      </w:tr>
      <w:tr w:rsidR="00F74353" w:rsidRPr="00A15DCB" w14:paraId="36EE286C" w14:textId="77777777" w:rsidTr="009B330A">
        <w:tc>
          <w:tcPr>
            <w:tcW w:w="649" w:type="dxa"/>
            <w:tcBorders>
              <w:top w:val="single" w:sz="4" w:space="0" w:color="auto"/>
              <w:left w:val="single" w:sz="4" w:space="0" w:color="auto"/>
              <w:bottom w:val="single" w:sz="4" w:space="0" w:color="auto"/>
              <w:right w:val="single" w:sz="4" w:space="0" w:color="auto"/>
            </w:tcBorders>
          </w:tcPr>
          <w:p w14:paraId="2C86D30E" w14:textId="77777777" w:rsidR="00F74353" w:rsidRPr="00A15DCB" w:rsidRDefault="00F74353" w:rsidP="009B330A">
            <w:pPr>
              <w:pStyle w:val="TAC"/>
            </w:pPr>
            <w:r w:rsidRPr="00A15DCB">
              <w:t>23</w:t>
            </w:r>
          </w:p>
        </w:tc>
        <w:tc>
          <w:tcPr>
            <w:tcW w:w="3970" w:type="dxa"/>
            <w:tcBorders>
              <w:top w:val="single" w:sz="4" w:space="0" w:color="auto"/>
              <w:left w:val="single" w:sz="4" w:space="0" w:color="auto"/>
              <w:bottom w:val="single" w:sz="4" w:space="0" w:color="auto"/>
              <w:right w:val="single" w:sz="4" w:space="0" w:color="auto"/>
            </w:tcBorders>
          </w:tcPr>
          <w:p w14:paraId="4B5B7848" w14:textId="61C63F96" w:rsidR="00F74353" w:rsidRPr="00A15DCB" w:rsidRDefault="00F74353" w:rsidP="009B330A">
            <w:pPr>
              <w:pStyle w:val="TAL"/>
            </w:pPr>
            <w:r w:rsidRPr="00A15DCB">
              <w:t xml:space="preserve">Check: Does the UE transmit a MAC PDU containing an RRCSetupRequest message by setting LCID </w:t>
            </w:r>
            <w:r w:rsidR="00FE05B0" w:rsidRPr="00FE05B0">
              <w:t xml:space="preserve">index </w:t>
            </w:r>
            <w:r w:rsidRPr="00A15DCB">
              <w:t xml:space="preserve">to </w:t>
            </w:r>
            <w:r w:rsidR="00FE05B0" w:rsidRPr="00FE05B0">
              <w:t xml:space="preserve">65858 </w:t>
            </w:r>
            <w:r w:rsidRPr="00A15DCB">
              <w:t xml:space="preserve">and setting LX to 1 </w:t>
            </w:r>
            <w:r w:rsidR="00FE05B0" w:rsidRPr="00FE05B0">
              <w:t>to indicate PUCCH repletion of Msg4 HARQ-ACK</w:t>
            </w:r>
            <w:r w:rsidRPr="00A15DCB">
              <w:t xml:space="preserve">? </w:t>
            </w:r>
          </w:p>
        </w:tc>
        <w:tc>
          <w:tcPr>
            <w:tcW w:w="709" w:type="dxa"/>
            <w:tcBorders>
              <w:top w:val="single" w:sz="4" w:space="0" w:color="auto"/>
              <w:left w:val="single" w:sz="4" w:space="0" w:color="auto"/>
              <w:bottom w:val="single" w:sz="4" w:space="0" w:color="auto"/>
              <w:right w:val="single" w:sz="4" w:space="0" w:color="auto"/>
            </w:tcBorders>
          </w:tcPr>
          <w:p w14:paraId="0F2244D7" w14:textId="77777777" w:rsidR="00F74353" w:rsidRPr="00A15DCB" w:rsidRDefault="00F74353" w:rsidP="009B330A">
            <w:pPr>
              <w:pStyle w:val="TAC"/>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30B7A80D" w14:textId="77777777" w:rsidR="00F74353" w:rsidRPr="00A15DCB" w:rsidRDefault="00F74353" w:rsidP="009B330A">
            <w:pPr>
              <w:pStyle w:val="TAL"/>
            </w:pPr>
            <w:r w:rsidRPr="00A15DCB">
              <w:rPr>
                <w:iCs/>
              </w:rPr>
              <w:t>MAC PDU (RRCSetupRequest)</w:t>
            </w:r>
          </w:p>
        </w:tc>
        <w:tc>
          <w:tcPr>
            <w:tcW w:w="567" w:type="dxa"/>
            <w:tcBorders>
              <w:top w:val="single" w:sz="4" w:space="0" w:color="auto"/>
              <w:left w:val="single" w:sz="4" w:space="0" w:color="auto"/>
              <w:bottom w:val="single" w:sz="4" w:space="0" w:color="auto"/>
              <w:right w:val="single" w:sz="4" w:space="0" w:color="auto"/>
            </w:tcBorders>
          </w:tcPr>
          <w:p w14:paraId="10B6BA31" w14:textId="77777777" w:rsidR="00F74353" w:rsidRPr="00A15DCB" w:rsidRDefault="00F74353" w:rsidP="009B330A">
            <w:pPr>
              <w:pStyle w:val="TAC"/>
            </w:pPr>
            <w:r w:rsidRPr="00A15DCB">
              <w:t>2</w:t>
            </w:r>
          </w:p>
        </w:tc>
        <w:tc>
          <w:tcPr>
            <w:tcW w:w="897" w:type="dxa"/>
            <w:tcBorders>
              <w:top w:val="single" w:sz="4" w:space="0" w:color="auto"/>
              <w:left w:val="single" w:sz="4" w:space="0" w:color="auto"/>
              <w:bottom w:val="single" w:sz="4" w:space="0" w:color="auto"/>
              <w:right w:val="single" w:sz="4" w:space="0" w:color="auto"/>
            </w:tcBorders>
          </w:tcPr>
          <w:p w14:paraId="4D119782" w14:textId="77777777" w:rsidR="00F74353" w:rsidRPr="00A15DCB" w:rsidRDefault="00F74353" w:rsidP="009B330A">
            <w:pPr>
              <w:pStyle w:val="TAC"/>
            </w:pPr>
            <w:r w:rsidRPr="00A15DCB">
              <w:t>P</w:t>
            </w:r>
          </w:p>
        </w:tc>
      </w:tr>
      <w:tr w:rsidR="00F74353" w:rsidRPr="00A15DCB" w14:paraId="359077A5" w14:textId="77777777" w:rsidTr="009B330A">
        <w:tc>
          <w:tcPr>
            <w:tcW w:w="649" w:type="dxa"/>
            <w:tcBorders>
              <w:top w:val="single" w:sz="4" w:space="0" w:color="auto"/>
              <w:left w:val="single" w:sz="4" w:space="0" w:color="auto"/>
              <w:bottom w:val="single" w:sz="4" w:space="0" w:color="auto"/>
              <w:right w:val="single" w:sz="4" w:space="0" w:color="auto"/>
            </w:tcBorders>
          </w:tcPr>
          <w:p w14:paraId="69919B09" w14:textId="77777777" w:rsidR="00F74353" w:rsidRPr="00A15DCB" w:rsidRDefault="00F74353" w:rsidP="009B330A">
            <w:pPr>
              <w:pStyle w:val="TAC"/>
            </w:pPr>
            <w:r w:rsidRPr="00A15DCB">
              <w:t>24</w:t>
            </w:r>
          </w:p>
        </w:tc>
        <w:tc>
          <w:tcPr>
            <w:tcW w:w="3970" w:type="dxa"/>
            <w:tcBorders>
              <w:top w:val="single" w:sz="4" w:space="0" w:color="auto"/>
              <w:left w:val="single" w:sz="4" w:space="0" w:color="auto"/>
              <w:bottom w:val="single" w:sz="4" w:space="0" w:color="auto"/>
              <w:right w:val="single" w:sz="4" w:space="0" w:color="auto"/>
            </w:tcBorders>
          </w:tcPr>
          <w:p w14:paraId="11F5A661" w14:textId="0D823D07" w:rsidR="00F74353" w:rsidRPr="00A15DCB" w:rsidRDefault="00F74353" w:rsidP="009B330A">
            <w:pPr>
              <w:pStyle w:val="TAL"/>
            </w:pPr>
            <w:r w:rsidRPr="00A15DCB">
              <w:t xml:space="preserve">The SS transmits an RRCSetup message with the number of repetitions </w:t>
            </w:r>
            <w:r w:rsidR="00FE05B0" w:rsidRPr="00FE05B0">
              <w:t xml:space="preserve">(n=2) </w:t>
            </w:r>
            <w:r w:rsidRPr="00A15DCB">
              <w:t xml:space="preserve">for Msg4 </w:t>
            </w:r>
            <w:r w:rsidR="00FE05B0" w:rsidRPr="00FE05B0">
              <w:t>HARQ</w:t>
            </w:r>
            <w:r w:rsidRPr="00A15DCB">
              <w:t>-ACK in Msg4 PDCCH</w:t>
            </w:r>
            <w:r w:rsidR="00FE05B0" w:rsidRPr="00FE05B0">
              <w:t xml:space="preserve"> set via the DAI field in a DCI format 1_0</w:t>
            </w:r>
          </w:p>
        </w:tc>
        <w:tc>
          <w:tcPr>
            <w:tcW w:w="709" w:type="dxa"/>
            <w:tcBorders>
              <w:top w:val="single" w:sz="4" w:space="0" w:color="auto"/>
              <w:left w:val="single" w:sz="4" w:space="0" w:color="auto"/>
              <w:bottom w:val="single" w:sz="4" w:space="0" w:color="auto"/>
              <w:right w:val="single" w:sz="4" w:space="0" w:color="auto"/>
            </w:tcBorders>
          </w:tcPr>
          <w:p w14:paraId="17FC7F41"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CAA93F0" w14:textId="77777777" w:rsidR="00F74353" w:rsidRPr="00A15DCB" w:rsidRDefault="00F74353" w:rsidP="009B330A">
            <w:pPr>
              <w:pStyle w:val="TAL"/>
              <w:rPr>
                <w:iCs/>
              </w:rPr>
            </w:pPr>
            <w:r w:rsidRPr="00A15DCB">
              <w:rPr>
                <w:iCs/>
              </w:rPr>
              <w:t>NR RRC: RRCSetup</w:t>
            </w:r>
          </w:p>
        </w:tc>
        <w:tc>
          <w:tcPr>
            <w:tcW w:w="567" w:type="dxa"/>
            <w:tcBorders>
              <w:top w:val="single" w:sz="4" w:space="0" w:color="auto"/>
              <w:left w:val="single" w:sz="4" w:space="0" w:color="auto"/>
              <w:bottom w:val="single" w:sz="4" w:space="0" w:color="auto"/>
              <w:right w:val="single" w:sz="4" w:space="0" w:color="auto"/>
            </w:tcBorders>
          </w:tcPr>
          <w:p w14:paraId="46FA4849"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AB3FA28" w14:textId="77777777" w:rsidR="00F74353" w:rsidRPr="00A15DCB" w:rsidRDefault="00F74353" w:rsidP="009B330A">
            <w:pPr>
              <w:pStyle w:val="TAC"/>
            </w:pPr>
            <w:r w:rsidRPr="00A15DCB">
              <w:t>-</w:t>
            </w:r>
          </w:p>
        </w:tc>
      </w:tr>
      <w:tr w:rsidR="00F74353" w:rsidRPr="00A15DCB" w14:paraId="7B54EC85" w14:textId="77777777" w:rsidTr="009B330A">
        <w:tc>
          <w:tcPr>
            <w:tcW w:w="649" w:type="dxa"/>
            <w:tcBorders>
              <w:top w:val="single" w:sz="4" w:space="0" w:color="auto"/>
              <w:left w:val="single" w:sz="4" w:space="0" w:color="auto"/>
              <w:bottom w:val="single" w:sz="4" w:space="0" w:color="auto"/>
              <w:right w:val="single" w:sz="4" w:space="0" w:color="auto"/>
            </w:tcBorders>
          </w:tcPr>
          <w:p w14:paraId="024AC7BE" w14:textId="77777777" w:rsidR="00F74353" w:rsidRPr="00A15DCB" w:rsidRDefault="00F74353" w:rsidP="009B330A">
            <w:pPr>
              <w:pStyle w:val="TAC"/>
            </w:pPr>
            <w:r w:rsidRPr="00A15DCB">
              <w:t>25</w:t>
            </w:r>
          </w:p>
        </w:tc>
        <w:tc>
          <w:tcPr>
            <w:tcW w:w="3970" w:type="dxa"/>
            <w:tcBorders>
              <w:top w:val="single" w:sz="4" w:space="0" w:color="auto"/>
              <w:left w:val="single" w:sz="4" w:space="0" w:color="auto"/>
              <w:bottom w:val="single" w:sz="4" w:space="0" w:color="auto"/>
              <w:right w:val="single" w:sz="4" w:space="0" w:color="auto"/>
            </w:tcBorders>
          </w:tcPr>
          <w:p w14:paraId="09DD6C7D" w14:textId="604EC49B" w:rsidR="00F74353" w:rsidRPr="00A15DCB" w:rsidRDefault="00F74353" w:rsidP="009B330A">
            <w:pPr>
              <w:pStyle w:val="TAL"/>
            </w:pPr>
            <w:r w:rsidRPr="00A15DCB">
              <w:t xml:space="preserve">Check: Does the UE transmit an HARQ ACK on PUCCH with the repetition number </w:t>
            </w:r>
            <w:r w:rsidR="00FE05B0" w:rsidRPr="00FE05B0">
              <w:t xml:space="preserve">(n=2) </w:t>
            </w:r>
            <w:r w:rsidRPr="00A15DCB">
              <w:t>configured with numberOfMsg4HARQ-ACK-Repetitions-r18?</w:t>
            </w:r>
          </w:p>
        </w:tc>
        <w:tc>
          <w:tcPr>
            <w:tcW w:w="709" w:type="dxa"/>
            <w:tcBorders>
              <w:top w:val="single" w:sz="4" w:space="0" w:color="auto"/>
              <w:left w:val="single" w:sz="4" w:space="0" w:color="auto"/>
              <w:bottom w:val="single" w:sz="4" w:space="0" w:color="auto"/>
              <w:right w:val="single" w:sz="4" w:space="0" w:color="auto"/>
            </w:tcBorders>
          </w:tcPr>
          <w:p w14:paraId="0E97AE30" w14:textId="77777777" w:rsidR="00F74353" w:rsidRPr="00A15DCB" w:rsidRDefault="00F74353" w:rsidP="009B330A">
            <w:pPr>
              <w:pStyle w:val="TAC"/>
              <w:rPr>
                <w:lang w:eastAsia="zh-CN"/>
              </w:rPr>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6C022970" w14:textId="77777777" w:rsidR="00F74353" w:rsidRPr="00A15DCB" w:rsidRDefault="00F74353" w:rsidP="009B330A">
            <w:pPr>
              <w:pStyle w:val="TAL"/>
              <w:rPr>
                <w:iCs/>
              </w:rPr>
            </w:pPr>
            <w:r w:rsidRPr="00A15DCB">
              <w:t>HARQ ACK (n)</w:t>
            </w:r>
          </w:p>
        </w:tc>
        <w:tc>
          <w:tcPr>
            <w:tcW w:w="567" w:type="dxa"/>
            <w:tcBorders>
              <w:top w:val="single" w:sz="4" w:space="0" w:color="auto"/>
              <w:left w:val="single" w:sz="4" w:space="0" w:color="auto"/>
              <w:bottom w:val="single" w:sz="4" w:space="0" w:color="auto"/>
              <w:right w:val="single" w:sz="4" w:space="0" w:color="auto"/>
            </w:tcBorders>
          </w:tcPr>
          <w:p w14:paraId="29FC9F9E" w14:textId="77777777" w:rsidR="00F74353" w:rsidRPr="00A15DCB" w:rsidRDefault="00F74353" w:rsidP="009B330A">
            <w:pPr>
              <w:pStyle w:val="TAC"/>
            </w:pPr>
            <w:r w:rsidRPr="00A15DCB">
              <w:t>2</w:t>
            </w:r>
          </w:p>
        </w:tc>
        <w:tc>
          <w:tcPr>
            <w:tcW w:w="897" w:type="dxa"/>
            <w:tcBorders>
              <w:top w:val="single" w:sz="4" w:space="0" w:color="auto"/>
              <w:left w:val="single" w:sz="4" w:space="0" w:color="auto"/>
              <w:bottom w:val="single" w:sz="4" w:space="0" w:color="auto"/>
              <w:right w:val="single" w:sz="4" w:space="0" w:color="auto"/>
            </w:tcBorders>
          </w:tcPr>
          <w:p w14:paraId="5B843E3F" w14:textId="77777777" w:rsidR="00F74353" w:rsidRPr="00A15DCB" w:rsidRDefault="00F74353" w:rsidP="009B330A">
            <w:pPr>
              <w:pStyle w:val="TAC"/>
            </w:pPr>
            <w:r w:rsidRPr="00A15DCB">
              <w:t>P</w:t>
            </w:r>
          </w:p>
        </w:tc>
      </w:tr>
      <w:tr w:rsidR="00F74353" w:rsidRPr="00A15DCB" w14:paraId="5B6C900A" w14:textId="77777777" w:rsidTr="009B330A">
        <w:tc>
          <w:tcPr>
            <w:tcW w:w="649" w:type="dxa"/>
            <w:tcBorders>
              <w:top w:val="single" w:sz="4" w:space="0" w:color="auto"/>
              <w:left w:val="single" w:sz="4" w:space="0" w:color="auto"/>
              <w:bottom w:val="single" w:sz="4" w:space="0" w:color="auto"/>
              <w:right w:val="single" w:sz="4" w:space="0" w:color="auto"/>
            </w:tcBorders>
          </w:tcPr>
          <w:p w14:paraId="0402B144" w14:textId="77777777" w:rsidR="00F74353" w:rsidRPr="00A15DCB" w:rsidRDefault="00F74353" w:rsidP="009B330A">
            <w:pPr>
              <w:pStyle w:val="TAC"/>
            </w:pPr>
            <w:r w:rsidRPr="00A15DCB">
              <w:t>26</w:t>
            </w:r>
          </w:p>
        </w:tc>
        <w:tc>
          <w:tcPr>
            <w:tcW w:w="3970" w:type="dxa"/>
            <w:tcBorders>
              <w:top w:val="single" w:sz="4" w:space="0" w:color="auto"/>
              <w:left w:val="single" w:sz="4" w:space="0" w:color="auto"/>
              <w:bottom w:val="single" w:sz="4" w:space="0" w:color="auto"/>
              <w:right w:val="single" w:sz="4" w:space="0" w:color="auto"/>
            </w:tcBorders>
          </w:tcPr>
          <w:p w14:paraId="7657366C" w14:textId="77777777" w:rsidR="00F74353" w:rsidRPr="00A15DCB" w:rsidRDefault="00F74353" w:rsidP="009B330A">
            <w:pPr>
              <w:pStyle w:val="TAL"/>
            </w:pPr>
            <w:r w:rsidRPr="00A15DCB">
              <w:t xml:space="preserve">The UE transmits RRCSetupComplete </w:t>
            </w:r>
            <w:r w:rsidRPr="00A15DCB">
              <w:lastRenderedPageBreak/>
              <w:t>message</w:t>
            </w:r>
          </w:p>
        </w:tc>
        <w:tc>
          <w:tcPr>
            <w:tcW w:w="709" w:type="dxa"/>
            <w:tcBorders>
              <w:top w:val="single" w:sz="4" w:space="0" w:color="auto"/>
              <w:left w:val="single" w:sz="4" w:space="0" w:color="auto"/>
              <w:bottom w:val="single" w:sz="4" w:space="0" w:color="auto"/>
              <w:right w:val="single" w:sz="4" w:space="0" w:color="auto"/>
            </w:tcBorders>
          </w:tcPr>
          <w:p w14:paraId="0ACFBA55" w14:textId="77777777" w:rsidR="00F74353" w:rsidRPr="00A15DCB" w:rsidRDefault="00F74353" w:rsidP="009B330A">
            <w:pPr>
              <w:pStyle w:val="TAC"/>
              <w:rPr>
                <w:lang w:eastAsia="zh-CN"/>
              </w:rPr>
            </w:pPr>
            <w:r w:rsidRPr="00A15DCB">
              <w:rPr>
                <w:lang w:eastAsia="zh-CN"/>
              </w:rPr>
              <w:lastRenderedPageBreak/>
              <w:t>--&gt;</w:t>
            </w:r>
          </w:p>
        </w:tc>
        <w:tc>
          <w:tcPr>
            <w:tcW w:w="2978" w:type="dxa"/>
            <w:tcBorders>
              <w:top w:val="single" w:sz="4" w:space="0" w:color="auto"/>
              <w:left w:val="single" w:sz="4" w:space="0" w:color="auto"/>
              <w:bottom w:val="single" w:sz="4" w:space="0" w:color="auto"/>
              <w:right w:val="single" w:sz="4" w:space="0" w:color="auto"/>
            </w:tcBorders>
          </w:tcPr>
          <w:p w14:paraId="5E2C1456" w14:textId="77777777" w:rsidR="00F74353" w:rsidRPr="00A15DCB" w:rsidRDefault="00F74353" w:rsidP="009B330A">
            <w:pPr>
              <w:pStyle w:val="TAL"/>
              <w:rPr>
                <w:iCs/>
              </w:rPr>
            </w:pPr>
            <w:r w:rsidRPr="00A15DCB">
              <w:rPr>
                <w:iCs/>
              </w:rPr>
              <w:t>NRRRC : RRCSetupComplete</w:t>
            </w:r>
          </w:p>
        </w:tc>
        <w:tc>
          <w:tcPr>
            <w:tcW w:w="567" w:type="dxa"/>
            <w:tcBorders>
              <w:top w:val="single" w:sz="4" w:space="0" w:color="auto"/>
              <w:left w:val="single" w:sz="4" w:space="0" w:color="auto"/>
              <w:bottom w:val="single" w:sz="4" w:space="0" w:color="auto"/>
              <w:right w:val="single" w:sz="4" w:space="0" w:color="auto"/>
            </w:tcBorders>
          </w:tcPr>
          <w:p w14:paraId="5C150FB1"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F07DB15" w14:textId="77777777" w:rsidR="00F74353" w:rsidRPr="00A15DCB" w:rsidRDefault="00F74353" w:rsidP="009B330A">
            <w:pPr>
              <w:pStyle w:val="TAC"/>
            </w:pPr>
            <w:r w:rsidRPr="00A15DCB">
              <w:t>-</w:t>
            </w:r>
          </w:p>
        </w:tc>
      </w:tr>
      <w:tr w:rsidR="00F74353" w:rsidRPr="00A15DCB" w14:paraId="2C49D4D5" w14:textId="77777777" w:rsidTr="009B330A">
        <w:tc>
          <w:tcPr>
            <w:tcW w:w="649" w:type="dxa"/>
            <w:tcBorders>
              <w:top w:val="single" w:sz="4" w:space="0" w:color="auto"/>
              <w:left w:val="single" w:sz="4" w:space="0" w:color="auto"/>
              <w:bottom w:val="single" w:sz="4" w:space="0" w:color="auto"/>
              <w:right w:val="single" w:sz="4" w:space="0" w:color="auto"/>
            </w:tcBorders>
          </w:tcPr>
          <w:p w14:paraId="6EDEC08C" w14:textId="77777777" w:rsidR="00F74353" w:rsidRPr="00A15DCB" w:rsidRDefault="00F74353" w:rsidP="009B330A">
            <w:pPr>
              <w:pStyle w:val="TAC"/>
            </w:pPr>
            <w:r w:rsidRPr="00A15DCB">
              <w:t>27-30</w:t>
            </w:r>
          </w:p>
        </w:tc>
        <w:tc>
          <w:tcPr>
            <w:tcW w:w="3970" w:type="dxa"/>
            <w:tcBorders>
              <w:top w:val="single" w:sz="4" w:space="0" w:color="auto"/>
              <w:left w:val="single" w:sz="4" w:space="0" w:color="auto"/>
              <w:bottom w:val="single" w:sz="4" w:space="0" w:color="auto"/>
              <w:right w:val="single" w:sz="4" w:space="0" w:color="auto"/>
            </w:tcBorders>
          </w:tcPr>
          <w:p w14:paraId="728DB0CB" w14:textId="77777777" w:rsidR="00F74353" w:rsidRPr="00A15DCB" w:rsidRDefault="00F74353" w:rsidP="009B330A">
            <w:pPr>
              <w:pStyle w:val="TAL"/>
            </w:pPr>
            <w:r w:rsidRPr="00A15DCB">
              <w:t>The test steps 5 to 8 of generic test procedure</w:t>
            </w:r>
          </w:p>
          <w:p w14:paraId="40C4585A" w14:textId="77777777" w:rsidR="00F74353" w:rsidRPr="00A15DCB" w:rsidRDefault="00F74353" w:rsidP="009B330A">
            <w:pPr>
              <w:pStyle w:val="TAL"/>
            </w:pPr>
            <w:r w:rsidRPr="00A15DCB">
              <w:t>in TS 38.508-1 [4] Table 4.5.4.2-3 are performed on NR Cell 1</w:t>
            </w:r>
          </w:p>
        </w:tc>
        <w:tc>
          <w:tcPr>
            <w:tcW w:w="709" w:type="dxa"/>
            <w:tcBorders>
              <w:top w:val="single" w:sz="4" w:space="0" w:color="auto"/>
              <w:left w:val="single" w:sz="4" w:space="0" w:color="auto"/>
              <w:bottom w:val="single" w:sz="4" w:space="0" w:color="auto"/>
              <w:right w:val="single" w:sz="4" w:space="0" w:color="auto"/>
            </w:tcBorders>
          </w:tcPr>
          <w:p w14:paraId="477E513B"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53FF2AC9"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7F193F80"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6A61394" w14:textId="77777777" w:rsidR="00F74353" w:rsidRPr="00A15DCB" w:rsidRDefault="00F74353" w:rsidP="009B330A">
            <w:pPr>
              <w:pStyle w:val="TAC"/>
            </w:pPr>
            <w:r w:rsidRPr="00A15DCB">
              <w:t>-</w:t>
            </w:r>
          </w:p>
        </w:tc>
      </w:tr>
      <w:tr w:rsidR="00F74353" w:rsidRPr="00A15DCB" w14:paraId="7E58A176" w14:textId="77777777" w:rsidTr="009B330A">
        <w:tc>
          <w:tcPr>
            <w:tcW w:w="649" w:type="dxa"/>
            <w:tcBorders>
              <w:top w:val="single" w:sz="4" w:space="0" w:color="auto"/>
              <w:left w:val="single" w:sz="4" w:space="0" w:color="auto"/>
              <w:bottom w:val="single" w:sz="4" w:space="0" w:color="auto"/>
              <w:right w:val="single" w:sz="4" w:space="0" w:color="auto"/>
            </w:tcBorders>
          </w:tcPr>
          <w:p w14:paraId="2776AE78" w14:textId="77777777" w:rsidR="00F74353" w:rsidRPr="00A15DCB" w:rsidRDefault="00F74353" w:rsidP="009B330A">
            <w:pPr>
              <w:pStyle w:val="TAC"/>
            </w:pPr>
            <w:r w:rsidRPr="00A15DCB">
              <w:t>31</w:t>
            </w:r>
          </w:p>
        </w:tc>
        <w:tc>
          <w:tcPr>
            <w:tcW w:w="3970" w:type="dxa"/>
            <w:tcBorders>
              <w:top w:val="single" w:sz="4" w:space="0" w:color="auto"/>
              <w:left w:val="single" w:sz="4" w:space="0" w:color="auto"/>
              <w:bottom w:val="single" w:sz="4" w:space="0" w:color="auto"/>
              <w:right w:val="single" w:sz="4" w:space="0" w:color="auto"/>
            </w:tcBorders>
          </w:tcPr>
          <w:p w14:paraId="0F100930" w14:textId="77777777" w:rsidR="00F74353" w:rsidRPr="00A15DCB" w:rsidRDefault="00F74353" w:rsidP="009B330A">
            <w:pPr>
              <w:pStyle w:val="TAL"/>
            </w:pPr>
            <w:r w:rsidRPr="00A15DCB">
              <w:t>The SS transmits RRCRelease.</w:t>
            </w:r>
          </w:p>
        </w:tc>
        <w:tc>
          <w:tcPr>
            <w:tcW w:w="709" w:type="dxa"/>
            <w:tcBorders>
              <w:top w:val="single" w:sz="4" w:space="0" w:color="auto"/>
              <w:left w:val="single" w:sz="4" w:space="0" w:color="auto"/>
              <w:bottom w:val="single" w:sz="4" w:space="0" w:color="auto"/>
              <w:right w:val="single" w:sz="4" w:space="0" w:color="auto"/>
            </w:tcBorders>
          </w:tcPr>
          <w:p w14:paraId="753D36DF"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86F114E" w14:textId="77777777" w:rsidR="00F74353" w:rsidRPr="00A15DCB" w:rsidRDefault="00F74353" w:rsidP="009B330A">
            <w:pPr>
              <w:pStyle w:val="TAL"/>
              <w:rPr>
                <w:iCs/>
              </w:rPr>
            </w:pPr>
            <w:r w:rsidRPr="00A15DCB">
              <w:rPr>
                <w:iCs/>
              </w:rPr>
              <w:t>NR RRC: RRC Release</w:t>
            </w:r>
          </w:p>
        </w:tc>
        <w:tc>
          <w:tcPr>
            <w:tcW w:w="567" w:type="dxa"/>
            <w:tcBorders>
              <w:top w:val="single" w:sz="4" w:space="0" w:color="auto"/>
              <w:left w:val="single" w:sz="4" w:space="0" w:color="auto"/>
              <w:bottom w:val="single" w:sz="4" w:space="0" w:color="auto"/>
              <w:right w:val="single" w:sz="4" w:space="0" w:color="auto"/>
            </w:tcBorders>
          </w:tcPr>
          <w:p w14:paraId="67F7C6C2"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790F01F" w14:textId="77777777" w:rsidR="00F74353" w:rsidRPr="00A15DCB" w:rsidRDefault="00F74353" w:rsidP="009B330A">
            <w:pPr>
              <w:pStyle w:val="TAC"/>
            </w:pPr>
            <w:r w:rsidRPr="00A15DCB">
              <w:t>-</w:t>
            </w:r>
          </w:p>
        </w:tc>
      </w:tr>
      <w:tr w:rsidR="00F74353" w:rsidRPr="00A15DCB" w14:paraId="6F1AA088" w14:textId="77777777" w:rsidTr="009B330A">
        <w:tc>
          <w:tcPr>
            <w:tcW w:w="649" w:type="dxa"/>
            <w:tcBorders>
              <w:top w:val="single" w:sz="4" w:space="0" w:color="auto"/>
              <w:left w:val="single" w:sz="4" w:space="0" w:color="auto"/>
              <w:bottom w:val="single" w:sz="4" w:space="0" w:color="auto"/>
              <w:right w:val="single" w:sz="4" w:space="0" w:color="auto"/>
            </w:tcBorders>
          </w:tcPr>
          <w:p w14:paraId="293721A8" w14:textId="77777777" w:rsidR="00F74353" w:rsidRPr="00A15DCB" w:rsidRDefault="00F74353" w:rsidP="009B330A">
            <w:pPr>
              <w:pStyle w:val="TAC"/>
            </w:pPr>
            <w:r w:rsidRPr="00A15DCB">
              <w:t>33</w:t>
            </w:r>
          </w:p>
        </w:tc>
        <w:tc>
          <w:tcPr>
            <w:tcW w:w="3970" w:type="dxa"/>
            <w:tcBorders>
              <w:top w:val="single" w:sz="4" w:space="0" w:color="auto"/>
              <w:left w:val="single" w:sz="4" w:space="0" w:color="auto"/>
              <w:bottom w:val="single" w:sz="4" w:space="0" w:color="auto"/>
              <w:right w:val="single" w:sz="4" w:space="0" w:color="auto"/>
            </w:tcBorders>
          </w:tcPr>
          <w:p w14:paraId="4312F230" w14:textId="77777777" w:rsidR="00F74353" w:rsidRPr="00A15DCB" w:rsidRDefault="00F74353" w:rsidP="009B330A">
            <w:pPr>
              <w:pStyle w:val="TAL"/>
            </w:pPr>
            <w:r w:rsidRPr="00A15DCB">
              <w:t>The SS adjusts the SS/PBCH EPRE according to row "T2" in table 7.1.1.1.31.3.2-1</w:t>
            </w:r>
          </w:p>
        </w:tc>
        <w:tc>
          <w:tcPr>
            <w:tcW w:w="709" w:type="dxa"/>
            <w:tcBorders>
              <w:top w:val="single" w:sz="4" w:space="0" w:color="auto"/>
              <w:left w:val="single" w:sz="4" w:space="0" w:color="auto"/>
              <w:bottom w:val="single" w:sz="4" w:space="0" w:color="auto"/>
              <w:right w:val="single" w:sz="4" w:space="0" w:color="auto"/>
            </w:tcBorders>
          </w:tcPr>
          <w:p w14:paraId="48E1F234"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1F159BC5"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1B05971B"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4082A5AC" w14:textId="77777777" w:rsidR="00F74353" w:rsidRPr="00A15DCB" w:rsidRDefault="00F74353" w:rsidP="009B330A">
            <w:pPr>
              <w:pStyle w:val="TAC"/>
            </w:pPr>
            <w:r w:rsidRPr="00A15DCB">
              <w:t>-</w:t>
            </w:r>
          </w:p>
        </w:tc>
      </w:tr>
      <w:tr w:rsidR="00F74353" w:rsidRPr="00A15DCB" w14:paraId="72EBF007" w14:textId="77777777" w:rsidTr="009B330A">
        <w:tc>
          <w:tcPr>
            <w:tcW w:w="649" w:type="dxa"/>
            <w:tcBorders>
              <w:top w:val="single" w:sz="4" w:space="0" w:color="auto"/>
              <w:left w:val="single" w:sz="4" w:space="0" w:color="auto"/>
              <w:bottom w:val="single" w:sz="4" w:space="0" w:color="auto"/>
              <w:right w:val="single" w:sz="4" w:space="0" w:color="auto"/>
            </w:tcBorders>
          </w:tcPr>
          <w:p w14:paraId="6B8D7492" w14:textId="77777777" w:rsidR="00F74353" w:rsidRPr="00A15DCB" w:rsidRDefault="00F74353" w:rsidP="009B330A">
            <w:pPr>
              <w:pStyle w:val="TAC"/>
            </w:pPr>
            <w:r w:rsidRPr="00A15DCB">
              <w:t>33</w:t>
            </w:r>
          </w:p>
        </w:tc>
        <w:tc>
          <w:tcPr>
            <w:tcW w:w="3970" w:type="dxa"/>
            <w:tcBorders>
              <w:top w:val="single" w:sz="4" w:space="0" w:color="auto"/>
              <w:left w:val="single" w:sz="4" w:space="0" w:color="auto"/>
              <w:bottom w:val="single" w:sz="4" w:space="0" w:color="auto"/>
              <w:right w:val="single" w:sz="4" w:space="0" w:color="auto"/>
            </w:tcBorders>
          </w:tcPr>
          <w:p w14:paraId="2CBDE5EC" w14:textId="586BFFB9" w:rsidR="00F74353" w:rsidRPr="00A15DCB" w:rsidRDefault="00FE05B0" w:rsidP="009B330A">
            <w:pPr>
              <w:pStyle w:val="TAL"/>
            </w:pPr>
            <w:r w:rsidRPr="00FE05B0">
              <w:t>VOID</w:t>
            </w:r>
          </w:p>
        </w:tc>
        <w:tc>
          <w:tcPr>
            <w:tcW w:w="709" w:type="dxa"/>
            <w:tcBorders>
              <w:top w:val="single" w:sz="4" w:space="0" w:color="auto"/>
              <w:left w:val="single" w:sz="4" w:space="0" w:color="auto"/>
              <w:bottom w:val="single" w:sz="4" w:space="0" w:color="auto"/>
              <w:right w:val="single" w:sz="4" w:space="0" w:color="auto"/>
            </w:tcBorders>
          </w:tcPr>
          <w:p w14:paraId="0C2A6355" w14:textId="423E2F4D" w:rsidR="00F74353" w:rsidRPr="00A15DCB" w:rsidRDefault="00FE05B0" w:rsidP="009B330A">
            <w:pPr>
              <w:pStyle w:val="TAC"/>
              <w:rPr>
                <w:lang w:eastAsia="zh-CN"/>
              </w:rPr>
            </w:pPr>
            <w:r w:rsidRPr="00FE05B0">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51316A20" w14:textId="66A987AB" w:rsidR="00F74353" w:rsidRPr="00A15DCB" w:rsidRDefault="00FE05B0" w:rsidP="009B330A">
            <w:pPr>
              <w:pStyle w:val="TAL"/>
              <w:rPr>
                <w:iCs/>
              </w:rPr>
            </w:pPr>
            <w:r w:rsidRPr="00FE05B0">
              <w:rPr>
                <w:iCs/>
              </w:rPr>
              <w:t>-</w:t>
            </w:r>
          </w:p>
        </w:tc>
        <w:tc>
          <w:tcPr>
            <w:tcW w:w="567" w:type="dxa"/>
            <w:tcBorders>
              <w:top w:val="single" w:sz="4" w:space="0" w:color="auto"/>
              <w:left w:val="single" w:sz="4" w:space="0" w:color="auto"/>
              <w:bottom w:val="single" w:sz="4" w:space="0" w:color="auto"/>
              <w:right w:val="single" w:sz="4" w:space="0" w:color="auto"/>
            </w:tcBorders>
          </w:tcPr>
          <w:p w14:paraId="6FC13AF1"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2FF3047" w14:textId="77777777" w:rsidR="00F74353" w:rsidRPr="00A15DCB" w:rsidRDefault="00F74353" w:rsidP="009B330A">
            <w:pPr>
              <w:pStyle w:val="TAC"/>
            </w:pPr>
            <w:r w:rsidRPr="00A15DCB">
              <w:t>-</w:t>
            </w:r>
          </w:p>
        </w:tc>
      </w:tr>
      <w:tr w:rsidR="00F74353" w:rsidRPr="00A15DCB" w14:paraId="51FA6D74" w14:textId="77777777" w:rsidTr="009B330A">
        <w:tc>
          <w:tcPr>
            <w:tcW w:w="649" w:type="dxa"/>
            <w:tcBorders>
              <w:top w:val="single" w:sz="4" w:space="0" w:color="auto"/>
              <w:left w:val="single" w:sz="4" w:space="0" w:color="auto"/>
              <w:bottom w:val="single" w:sz="4" w:space="0" w:color="auto"/>
              <w:right w:val="single" w:sz="4" w:space="0" w:color="auto"/>
            </w:tcBorders>
          </w:tcPr>
          <w:p w14:paraId="60642D62" w14:textId="77777777" w:rsidR="00F74353" w:rsidRPr="00A15DCB" w:rsidRDefault="00F74353" w:rsidP="009B330A">
            <w:pPr>
              <w:pStyle w:val="TAC"/>
            </w:pPr>
            <w:r w:rsidRPr="00A15DCB">
              <w:t>35</w:t>
            </w:r>
          </w:p>
        </w:tc>
        <w:tc>
          <w:tcPr>
            <w:tcW w:w="3970" w:type="dxa"/>
            <w:tcBorders>
              <w:top w:val="single" w:sz="4" w:space="0" w:color="auto"/>
              <w:left w:val="single" w:sz="4" w:space="0" w:color="auto"/>
              <w:bottom w:val="single" w:sz="4" w:space="0" w:color="auto"/>
              <w:right w:val="single" w:sz="4" w:space="0" w:color="auto"/>
            </w:tcBorders>
          </w:tcPr>
          <w:p w14:paraId="7E2DF7B7" w14:textId="77777777" w:rsidR="00F74353" w:rsidRPr="00A15DCB" w:rsidRDefault="00F74353" w:rsidP="009B330A">
            <w:pPr>
              <w:pStyle w:val="TAL"/>
            </w:pPr>
            <w:r w:rsidRPr="00A15DCB">
              <w:t>The SS transmits a Paging message including a matched identity.</w:t>
            </w:r>
          </w:p>
        </w:tc>
        <w:tc>
          <w:tcPr>
            <w:tcW w:w="709" w:type="dxa"/>
            <w:tcBorders>
              <w:top w:val="single" w:sz="4" w:space="0" w:color="auto"/>
              <w:left w:val="single" w:sz="4" w:space="0" w:color="auto"/>
              <w:bottom w:val="single" w:sz="4" w:space="0" w:color="auto"/>
              <w:right w:val="single" w:sz="4" w:space="0" w:color="auto"/>
            </w:tcBorders>
          </w:tcPr>
          <w:p w14:paraId="448535FE"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5753DB2" w14:textId="77777777" w:rsidR="00F74353" w:rsidRPr="00A15DCB" w:rsidRDefault="00F74353" w:rsidP="009B330A">
            <w:pPr>
              <w:pStyle w:val="TAL"/>
              <w:rPr>
                <w:iCs/>
              </w:rPr>
            </w:pPr>
            <w:r w:rsidRPr="00A15DCB">
              <w:rPr>
                <w:iCs/>
              </w:rPr>
              <w:t>NR RRC: Paging</w:t>
            </w:r>
          </w:p>
        </w:tc>
        <w:tc>
          <w:tcPr>
            <w:tcW w:w="567" w:type="dxa"/>
            <w:tcBorders>
              <w:top w:val="single" w:sz="4" w:space="0" w:color="auto"/>
              <w:left w:val="single" w:sz="4" w:space="0" w:color="auto"/>
              <w:bottom w:val="single" w:sz="4" w:space="0" w:color="auto"/>
              <w:right w:val="single" w:sz="4" w:space="0" w:color="auto"/>
            </w:tcBorders>
          </w:tcPr>
          <w:p w14:paraId="3DCCA922"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F816486" w14:textId="77777777" w:rsidR="00F74353" w:rsidRPr="00A15DCB" w:rsidRDefault="00F74353" w:rsidP="009B330A">
            <w:pPr>
              <w:pStyle w:val="TAC"/>
            </w:pPr>
            <w:r w:rsidRPr="00A15DCB">
              <w:t>-</w:t>
            </w:r>
          </w:p>
        </w:tc>
      </w:tr>
      <w:tr w:rsidR="00F74353" w:rsidRPr="00A15DCB" w14:paraId="5F94BA41" w14:textId="77777777" w:rsidTr="009B330A">
        <w:tc>
          <w:tcPr>
            <w:tcW w:w="649" w:type="dxa"/>
            <w:tcBorders>
              <w:top w:val="single" w:sz="4" w:space="0" w:color="auto"/>
              <w:left w:val="single" w:sz="4" w:space="0" w:color="auto"/>
              <w:bottom w:val="single" w:sz="4" w:space="0" w:color="auto"/>
              <w:right w:val="single" w:sz="4" w:space="0" w:color="auto"/>
            </w:tcBorders>
          </w:tcPr>
          <w:p w14:paraId="0F45CFE3" w14:textId="77777777" w:rsidR="00F74353" w:rsidRPr="00A15DCB" w:rsidRDefault="00F74353" w:rsidP="009B330A">
            <w:pPr>
              <w:pStyle w:val="TAC"/>
            </w:pPr>
            <w:r w:rsidRPr="00A15DCB">
              <w:t>36</w:t>
            </w:r>
          </w:p>
        </w:tc>
        <w:tc>
          <w:tcPr>
            <w:tcW w:w="3970" w:type="dxa"/>
            <w:tcBorders>
              <w:top w:val="single" w:sz="4" w:space="0" w:color="auto"/>
              <w:left w:val="single" w:sz="4" w:space="0" w:color="auto"/>
              <w:bottom w:val="single" w:sz="4" w:space="0" w:color="auto"/>
              <w:right w:val="single" w:sz="4" w:space="0" w:color="auto"/>
            </w:tcBorders>
          </w:tcPr>
          <w:p w14:paraId="0444FBA7" w14:textId="77777777" w:rsidR="00F74353" w:rsidRPr="00A15DCB" w:rsidRDefault="00F74353" w:rsidP="009B330A">
            <w:pPr>
              <w:pStyle w:val="TAL"/>
            </w:pPr>
            <w:r w:rsidRPr="00A15DCB">
              <w:t>UE transmits Preamble on PRACH on NR Cell 1?</w:t>
            </w:r>
          </w:p>
        </w:tc>
        <w:tc>
          <w:tcPr>
            <w:tcW w:w="709" w:type="dxa"/>
            <w:tcBorders>
              <w:top w:val="single" w:sz="4" w:space="0" w:color="auto"/>
              <w:left w:val="single" w:sz="4" w:space="0" w:color="auto"/>
              <w:bottom w:val="single" w:sz="4" w:space="0" w:color="auto"/>
              <w:right w:val="single" w:sz="4" w:space="0" w:color="auto"/>
            </w:tcBorders>
          </w:tcPr>
          <w:p w14:paraId="6576F462" w14:textId="77777777" w:rsidR="00F74353" w:rsidRPr="00A15DCB" w:rsidRDefault="00F74353" w:rsidP="009B330A">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1F8A2EB7" w14:textId="77777777" w:rsidR="00F74353" w:rsidRPr="00A15DCB" w:rsidRDefault="00F74353" w:rsidP="009B330A">
            <w:pPr>
              <w:pStyle w:val="TAL"/>
              <w:rPr>
                <w:iCs/>
              </w:rPr>
            </w:pPr>
            <w:r w:rsidRPr="00A15DCB">
              <w:rPr>
                <w:iCs/>
              </w:rPr>
              <w:t>PRACH Preamble</w:t>
            </w:r>
          </w:p>
        </w:tc>
        <w:tc>
          <w:tcPr>
            <w:tcW w:w="567" w:type="dxa"/>
            <w:tcBorders>
              <w:top w:val="single" w:sz="4" w:space="0" w:color="auto"/>
              <w:left w:val="single" w:sz="4" w:space="0" w:color="auto"/>
              <w:bottom w:val="single" w:sz="4" w:space="0" w:color="auto"/>
              <w:right w:val="single" w:sz="4" w:space="0" w:color="auto"/>
            </w:tcBorders>
          </w:tcPr>
          <w:p w14:paraId="132EF787"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BDAAFBE" w14:textId="77777777" w:rsidR="00F74353" w:rsidRPr="00A15DCB" w:rsidRDefault="00F74353" w:rsidP="009B330A">
            <w:pPr>
              <w:pStyle w:val="TAC"/>
            </w:pPr>
            <w:r w:rsidRPr="00A15DCB">
              <w:t>-</w:t>
            </w:r>
          </w:p>
        </w:tc>
      </w:tr>
      <w:tr w:rsidR="00F74353" w:rsidRPr="00A15DCB" w14:paraId="588BBAC5" w14:textId="77777777" w:rsidTr="009B330A">
        <w:tc>
          <w:tcPr>
            <w:tcW w:w="649" w:type="dxa"/>
            <w:tcBorders>
              <w:top w:val="single" w:sz="4" w:space="0" w:color="auto"/>
              <w:left w:val="single" w:sz="4" w:space="0" w:color="auto"/>
              <w:bottom w:val="single" w:sz="4" w:space="0" w:color="auto"/>
              <w:right w:val="single" w:sz="4" w:space="0" w:color="auto"/>
            </w:tcBorders>
          </w:tcPr>
          <w:p w14:paraId="67BA2C39" w14:textId="77777777" w:rsidR="00F74353" w:rsidRPr="00A15DCB" w:rsidRDefault="00F74353" w:rsidP="009B330A">
            <w:pPr>
              <w:pStyle w:val="TAC"/>
            </w:pPr>
            <w:r w:rsidRPr="00A15DCB">
              <w:t>37</w:t>
            </w:r>
          </w:p>
        </w:tc>
        <w:tc>
          <w:tcPr>
            <w:tcW w:w="3970" w:type="dxa"/>
            <w:tcBorders>
              <w:top w:val="single" w:sz="4" w:space="0" w:color="auto"/>
              <w:left w:val="single" w:sz="4" w:space="0" w:color="auto"/>
              <w:bottom w:val="single" w:sz="4" w:space="0" w:color="auto"/>
              <w:right w:val="single" w:sz="4" w:space="0" w:color="auto"/>
            </w:tcBorders>
          </w:tcPr>
          <w:p w14:paraId="6C3F7406" w14:textId="77777777" w:rsidR="00F74353" w:rsidRPr="00A15DCB" w:rsidRDefault="00F74353" w:rsidP="009B330A">
            <w:pPr>
              <w:pStyle w:val="TAL"/>
            </w:pPr>
            <w:r w:rsidRPr="00A15DCB">
              <w:t xml:space="preserve">The SS transmits Random Access Response </w:t>
            </w:r>
          </w:p>
        </w:tc>
        <w:tc>
          <w:tcPr>
            <w:tcW w:w="709" w:type="dxa"/>
            <w:tcBorders>
              <w:top w:val="single" w:sz="4" w:space="0" w:color="auto"/>
              <w:left w:val="single" w:sz="4" w:space="0" w:color="auto"/>
              <w:bottom w:val="single" w:sz="4" w:space="0" w:color="auto"/>
              <w:right w:val="single" w:sz="4" w:space="0" w:color="auto"/>
            </w:tcBorders>
          </w:tcPr>
          <w:p w14:paraId="59530AE8"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61D64284" w14:textId="77777777" w:rsidR="00F74353" w:rsidRPr="00A15DCB" w:rsidRDefault="00F74353" w:rsidP="009B330A">
            <w:pPr>
              <w:pStyle w:val="TAL"/>
              <w:rPr>
                <w:iCs/>
              </w:rPr>
            </w:pPr>
            <w:r w:rsidRPr="00A15DCB">
              <w:rPr>
                <w:iC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73C2B2CB"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F5204B8" w14:textId="77777777" w:rsidR="00F74353" w:rsidRPr="00A15DCB" w:rsidRDefault="00F74353" w:rsidP="009B330A">
            <w:pPr>
              <w:pStyle w:val="TAC"/>
            </w:pPr>
            <w:r w:rsidRPr="00A15DCB">
              <w:t>-</w:t>
            </w:r>
          </w:p>
        </w:tc>
      </w:tr>
      <w:tr w:rsidR="00F74353" w:rsidRPr="00A15DCB" w14:paraId="4943D1AC" w14:textId="77777777" w:rsidTr="009B330A">
        <w:tc>
          <w:tcPr>
            <w:tcW w:w="649" w:type="dxa"/>
            <w:tcBorders>
              <w:top w:val="single" w:sz="4" w:space="0" w:color="auto"/>
              <w:left w:val="single" w:sz="4" w:space="0" w:color="auto"/>
              <w:bottom w:val="single" w:sz="4" w:space="0" w:color="auto"/>
              <w:right w:val="single" w:sz="4" w:space="0" w:color="auto"/>
            </w:tcBorders>
          </w:tcPr>
          <w:p w14:paraId="0388ECB0" w14:textId="77777777" w:rsidR="00F74353" w:rsidRPr="00A15DCB" w:rsidRDefault="00F74353" w:rsidP="009B330A">
            <w:pPr>
              <w:pStyle w:val="TAC"/>
            </w:pPr>
            <w:r w:rsidRPr="00A15DCB">
              <w:t>38</w:t>
            </w:r>
          </w:p>
        </w:tc>
        <w:tc>
          <w:tcPr>
            <w:tcW w:w="3970" w:type="dxa"/>
            <w:tcBorders>
              <w:top w:val="single" w:sz="4" w:space="0" w:color="auto"/>
              <w:left w:val="single" w:sz="4" w:space="0" w:color="auto"/>
              <w:bottom w:val="single" w:sz="4" w:space="0" w:color="auto"/>
              <w:right w:val="single" w:sz="4" w:space="0" w:color="auto"/>
            </w:tcBorders>
          </w:tcPr>
          <w:p w14:paraId="36ECDC9A" w14:textId="10C69E24" w:rsidR="00F74353" w:rsidRPr="00A15DCB" w:rsidRDefault="00FE05B0" w:rsidP="009B330A">
            <w:pPr>
              <w:pStyle w:val="TAL"/>
            </w:pPr>
            <w:r w:rsidRPr="00FE05B0">
              <w:t xml:space="preserve">Check: Does the </w:t>
            </w:r>
            <w:r w:rsidR="00F74353" w:rsidRPr="00A15DCB">
              <w:t>UE transmit a MAC PDU containing an RRCSetupRequest message</w:t>
            </w:r>
            <w:r w:rsidRPr="00FE05B0">
              <w:t xml:space="preserve">? The UE shall not report </w:t>
            </w:r>
            <w:r w:rsidR="00F74353" w:rsidRPr="00A15DCB">
              <w:t xml:space="preserve">code point corresponding to PUCCH repetition of Msg4 HARQ-ACK </w:t>
            </w:r>
            <w:r w:rsidRPr="00FE05B0">
              <w:t>set via the DAI field in a DCI format 1_0</w:t>
            </w:r>
          </w:p>
        </w:tc>
        <w:tc>
          <w:tcPr>
            <w:tcW w:w="709" w:type="dxa"/>
            <w:tcBorders>
              <w:top w:val="single" w:sz="4" w:space="0" w:color="auto"/>
              <w:left w:val="single" w:sz="4" w:space="0" w:color="auto"/>
              <w:bottom w:val="single" w:sz="4" w:space="0" w:color="auto"/>
              <w:right w:val="single" w:sz="4" w:space="0" w:color="auto"/>
            </w:tcBorders>
          </w:tcPr>
          <w:p w14:paraId="37D7D06B" w14:textId="77777777" w:rsidR="00F74353" w:rsidRPr="00A15DCB" w:rsidRDefault="00F74353" w:rsidP="009B330A">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6D6375DB" w14:textId="77777777" w:rsidR="00F74353" w:rsidRPr="00A15DCB" w:rsidRDefault="00F74353" w:rsidP="009B330A">
            <w:pPr>
              <w:pStyle w:val="TAL"/>
              <w:rPr>
                <w:iCs/>
              </w:rPr>
            </w:pPr>
            <w:r w:rsidRPr="00A15DCB">
              <w:rPr>
                <w:iCs/>
              </w:rPr>
              <w:t>MAC PDU (RRCSetupRequest)</w:t>
            </w:r>
          </w:p>
        </w:tc>
        <w:tc>
          <w:tcPr>
            <w:tcW w:w="567" w:type="dxa"/>
            <w:tcBorders>
              <w:top w:val="single" w:sz="4" w:space="0" w:color="auto"/>
              <w:left w:val="single" w:sz="4" w:space="0" w:color="auto"/>
              <w:bottom w:val="single" w:sz="4" w:space="0" w:color="auto"/>
              <w:right w:val="single" w:sz="4" w:space="0" w:color="auto"/>
            </w:tcBorders>
          </w:tcPr>
          <w:p w14:paraId="1BAD3C5C" w14:textId="2EAD7796" w:rsidR="00F74353" w:rsidRPr="00A15DCB" w:rsidRDefault="00FE05B0" w:rsidP="009B330A">
            <w:pPr>
              <w:pStyle w:val="TAC"/>
            </w:pPr>
            <w:r w:rsidRPr="00FE05B0">
              <w:t>3</w:t>
            </w:r>
          </w:p>
        </w:tc>
        <w:tc>
          <w:tcPr>
            <w:tcW w:w="897" w:type="dxa"/>
            <w:tcBorders>
              <w:top w:val="single" w:sz="4" w:space="0" w:color="auto"/>
              <w:left w:val="single" w:sz="4" w:space="0" w:color="auto"/>
              <w:bottom w:val="single" w:sz="4" w:space="0" w:color="auto"/>
              <w:right w:val="single" w:sz="4" w:space="0" w:color="auto"/>
            </w:tcBorders>
          </w:tcPr>
          <w:p w14:paraId="5FF15B2E" w14:textId="4FD18B49" w:rsidR="00F74353" w:rsidRPr="00A15DCB" w:rsidRDefault="00FE05B0" w:rsidP="009B330A">
            <w:pPr>
              <w:pStyle w:val="TAC"/>
            </w:pPr>
            <w:r w:rsidRPr="00FE05B0">
              <w:t>P</w:t>
            </w:r>
          </w:p>
        </w:tc>
      </w:tr>
      <w:tr w:rsidR="00F74353" w:rsidRPr="00A15DCB" w14:paraId="21598787" w14:textId="77777777" w:rsidTr="009B330A">
        <w:tc>
          <w:tcPr>
            <w:tcW w:w="649" w:type="dxa"/>
            <w:tcBorders>
              <w:top w:val="single" w:sz="4" w:space="0" w:color="auto"/>
              <w:left w:val="single" w:sz="4" w:space="0" w:color="auto"/>
              <w:bottom w:val="single" w:sz="4" w:space="0" w:color="auto"/>
              <w:right w:val="single" w:sz="4" w:space="0" w:color="auto"/>
            </w:tcBorders>
          </w:tcPr>
          <w:p w14:paraId="49CF84C8" w14:textId="77777777" w:rsidR="00F74353" w:rsidRPr="00A15DCB" w:rsidRDefault="00F74353" w:rsidP="009B330A">
            <w:pPr>
              <w:pStyle w:val="TAC"/>
            </w:pPr>
            <w:r w:rsidRPr="00A15DCB">
              <w:t>39</w:t>
            </w:r>
          </w:p>
        </w:tc>
        <w:tc>
          <w:tcPr>
            <w:tcW w:w="3970" w:type="dxa"/>
            <w:tcBorders>
              <w:top w:val="single" w:sz="4" w:space="0" w:color="auto"/>
              <w:left w:val="single" w:sz="4" w:space="0" w:color="auto"/>
              <w:bottom w:val="single" w:sz="4" w:space="0" w:color="auto"/>
              <w:right w:val="single" w:sz="4" w:space="0" w:color="auto"/>
            </w:tcBorders>
          </w:tcPr>
          <w:p w14:paraId="3925C991" w14:textId="00D989B5" w:rsidR="00F74353" w:rsidRPr="00A15DCB" w:rsidRDefault="00F74353" w:rsidP="009B330A">
            <w:pPr>
              <w:pStyle w:val="TAL"/>
            </w:pPr>
            <w:r w:rsidRPr="00A15DCB">
              <w:t>The SS transmits an RRCSetup message with the number of repetitions for Msg4 HARK-ACK in Msg4 PDCCH</w:t>
            </w:r>
            <w:r w:rsidR="00FE05B0" w:rsidRPr="00FE05B0">
              <w:t xml:space="preserve"> </w:t>
            </w:r>
          </w:p>
        </w:tc>
        <w:tc>
          <w:tcPr>
            <w:tcW w:w="709" w:type="dxa"/>
            <w:tcBorders>
              <w:top w:val="single" w:sz="4" w:space="0" w:color="auto"/>
              <w:left w:val="single" w:sz="4" w:space="0" w:color="auto"/>
              <w:bottom w:val="single" w:sz="4" w:space="0" w:color="auto"/>
              <w:right w:val="single" w:sz="4" w:space="0" w:color="auto"/>
            </w:tcBorders>
          </w:tcPr>
          <w:p w14:paraId="79B2A281"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55111F1B" w14:textId="77777777" w:rsidR="00F74353" w:rsidRPr="00A15DCB" w:rsidRDefault="00F74353" w:rsidP="009B330A">
            <w:pPr>
              <w:pStyle w:val="TAL"/>
              <w:rPr>
                <w:iCs/>
              </w:rPr>
            </w:pPr>
            <w:r w:rsidRPr="00A15DCB">
              <w:rPr>
                <w:iCs/>
              </w:rPr>
              <w:t>NR RRC: RRCSetup</w:t>
            </w:r>
          </w:p>
        </w:tc>
        <w:tc>
          <w:tcPr>
            <w:tcW w:w="567" w:type="dxa"/>
            <w:tcBorders>
              <w:top w:val="single" w:sz="4" w:space="0" w:color="auto"/>
              <w:left w:val="single" w:sz="4" w:space="0" w:color="auto"/>
              <w:bottom w:val="single" w:sz="4" w:space="0" w:color="auto"/>
              <w:right w:val="single" w:sz="4" w:space="0" w:color="auto"/>
            </w:tcBorders>
          </w:tcPr>
          <w:p w14:paraId="0CE32C8C"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230B341" w14:textId="77777777" w:rsidR="00F74353" w:rsidRPr="00A15DCB" w:rsidRDefault="00F74353" w:rsidP="009B330A">
            <w:pPr>
              <w:pStyle w:val="TAC"/>
            </w:pPr>
            <w:r w:rsidRPr="00A15DCB">
              <w:t>-</w:t>
            </w:r>
          </w:p>
        </w:tc>
      </w:tr>
      <w:tr w:rsidR="00F74353" w:rsidRPr="00A15DCB" w14:paraId="1A99B0FB" w14:textId="77777777" w:rsidTr="009B330A">
        <w:tc>
          <w:tcPr>
            <w:tcW w:w="649" w:type="dxa"/>
            <w:tcBorders>
              <w:top w:val="single" w:sz="4" w:space="0" w:color="auto"/>
              <w:left w:val="single" w:sz="4" w:space="0" w:color="auto"/>
              <w:bottom w:val="single" w:sz="4" w:space="0" w:color="auto"/>
              <w:right w:val="single" w:sz="4" w:space="0" w:color="auto"/>
            </w:tcBorders>
          </w:tcPr>
          <w:p w14:paraId="02B10165" w14:textId="77777777" w:rsidR="00F74353" w:rsidRPr="00A15DCB" w:rsidRDefault="00F74353" w:rsidP="009B330A">
            <w:pPr>
              <w:pStyle w:val="TAC"/>
            </w:pPr>
            <w:r w:rsidRPr="00A15DCB">
              <w:t>40</w:t>
            </w:r>
          </w:p>
        </w:tc>
        <w:tc>
          <w:tcPr>
            <w:tcW w:w="3970" w:type="dxa"/>
            <w:tcBorders>
              <w:top w:val="single" w:sz="4" w:space="0" w:color="auto"/>
              <w:left w:val="single" w:sz="4" w:space="0" w:color="auto"/>
              <w:bottom w:val="single" w:sz="4" w:space="0" w:color="auto"/>
              <w:right w:val="single" w:sz="4" w:space="0" w:color="auto"/>
            </w:tcBorders>
          </w:tcPr>
          <w:p w14:paraId="5B8F1E69" w14:textId="0EC08185" w:rsidR="00F74353" w:rsidRPr="00A15DCB" w:rsidRDefault="00F74353" w:rsidP="009B330A">
            <w:pPr>
              <w:pStyle w:val="TAL"/>
            </w:pPr>
            <w:r w:rsidRPr="00A15DCB">
              <w:t xml:space="preserve">Check: Does the UE transmit an HARQ ACK on PUCCH </w:t>
            </w:r>
            <w:r w:rsidR="00FE05B0" w:rsidRPr="00FE05B0">
              <w:t>once</w:t>
            </w:r>
            <w:r w:rsidRPr="00A15DCB">
              <w:t>?</w:t>
            </w:r>
          </w:p>
        </w:tc>
        <w:tc>
          <w:tcPr>
            <w:tcW w:w="709" w:type="dxa"/>
            <w:tcBorders>
              <w:top w:val="single" w:sz="4" w:space="0" w:color="auto"/>
              <w:left w:val="single" w:sz="4" w:space="0" w:color="auto"/>
              <w:bottom w:val="single" w:sz="4" w:space="0" w:color="auto"/>
              <w:right w:val="single" w:sz="4" w:space="0" w:color="auto"/>
            </w:tcBorders>
          </w:tcPr>
          <w:p w14:paraId="1C8E8E1F" w14:textId="77777777" w:rsidR="00F74353" w:rsidRPr="00A15DCB" w:rsidRDefault="00F74353" w:rsidP="009B330A">
            <w:pPr>
              <w:pStyle w:val="TAC"/>
              <w:rPr>
                <w:lang w:eastAsia="zh-CN"/>
              </w:rPr>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23EEFBED" w14:textId="77777777" w:rsidR="00F74353" w:rsidRPr="00A15DCB" w:rsidRDefault="00F74353" w:rsidP="009B330A">
            <w:pPr>
              <w:pStyle w:val="TAL"/>
              <w:rPr>
                <w:iCs/>
              </w:rPr>
            </w:pPr>
            <w:r w:rsidRPr="00A15DCB">
              <w:t>HARQ ACK (n)</w:t>
            </w:r>
          </w:p>
        </w:tc>
        <w:tc>
          <w:tcPr>
            <w:tcW w:w="567" w:type="dxa"/>
            <w:tcBorders>
              <w:top w:val="single" w:sz="4" w:space="0" w:color="auto"/>
              <w:left w:val="single" w:sz="4" w:space="0" w:color="auto"/>
              <w:bottom w:val="single" w:sz="4" w:space="0" w:color="auto"/>
              <w:right w:val="single" w:sz="4" w:space="0" w:color="auto"/>
            </w:tcBorders>
          </w:tcPr>
          <w:p w14:paraId="22438393" w14:textId="0A358551" w:rsidR="00F74353" w:rsidRPr="00A15DCB" w:rsidRDefault="00FE05B0" w:rsidP="009B330A">
            <w:pPr>
              <w:pStyle w:val="TAC"/>
            </w:pPr>
            <w:r w:rsidRPr="00FE05B0">
              <w:t>3</w:t>
            </w:r>
          </w:p>
        </w:tc>
        <w:tc>
          <w:tcPr>
            <w:tcW w:w="897" w:type="dxa"/>
            <w:tcBorders>
              <w:top w:val="single" w:sz="4" w:space="0" w:color="auto"/>
              <w:left w:val="single" w:sz="4" w:space="0" w:color="auto"/>
              <w:bottom w:val="single" w:sz="4" w:space="0" w:color="auto"/>
              <w:right w:val="single" w:sz="4" w:space="0" w:color="auto"/>
            </w:tcBorders>
          </w:tcPr>
          <w:p w14:paraId="131B5507" w14:textId="4248182B" w:rsidR="00F74353" w:rsidRPr="00A15DCB" w:rsidRDefault="00FE05B0" w:rsidP="009B330A">
            <w:pPr>
              <w:pStyle w:val="TAC"/>
            </w:pPr>
            <w:r w:rsidRPr="00FE05B0">
              <w:t>P</w:t>
            </w:r>
          </w:p>
        </w:tc>
      </w:tr>
      <w:tr w:rsidR="00F74353" w:rsidRPr="00A15DCB" w14:paraId="34C5CE70" w14:textId="77777777" w:rsidTr="009B330A">
        <w:tc>
          <w:tcPr>
            <w:tcW w:w="649" w:type="dxa"/>
            <w:tcBorders>
              <w:top w:val="single" w:sz="4" w:space="0" w:color="auto"/>
              <w:left w:val="single" w:sz="4" w:space="0" w:color="auto"/>
              <w:bottom w:val="single" w:sz="4" w:space="0" w:color="auto"/>
              <w:right w:val="single" w:sz="4" w:space="0" w:color="auto"/>
            </w:tcBorders>
          </w:tcPr>
          <w:p w14:paraId="152752F2" w14:textId="77777777" w:rsidR="00F74353" w:rsidRPr="00A15DCB" w:rsidRDefault="00F74353" w:rsidP="009B330A">
            <w:pPr>
              <w:pStyle w:val="TAC"/>
            </w:pPr>
            <w:r w:rsidRPr="00A15DCB">
              <w:t>41</w:t>
            </w:r>
          </w:p>
        </w:tc>
        <w:tc>
          <w:tcPr>
            <w:tcW w:w="3970" w:type="dxa"/>
            <w:tcBorders>
              <w:top w:val="single" w:sz="4" w:space="0" w:color="auto"/>
              <w:left w:val="single" w:sz="4" w:space="0" w:color="auto"/>
              <w:bottom w:val="single" w:sz="4" w:space="0" w:color="auto"/>
              <w:right w:val="single" w:sz="4" w:space="0" w:color="auto"/>
            </w:tcBorders>
          </w:tcPr>
          <w:p w14:paraId="20A5C583" w14:textId="77777777" w:rsidR="00F74353" w:rsidRPr="00A15DCB" w:rsidRDefault="00F74353" w:rsidP="009B330A">
            <w:pPr>
              <w:pStyle w:val="TAL"/>
            </w:pPr>
            <w:r w:rsidRPr="00A15DCB">
              <w:t>The UE transmits RRCSetupComplete message</w:t>
            </w:r>
          </w:p>
        </w:tc>
        <w:tc>
          <w:tcPr>
            <w:tcW w:w="709" w:type="dxa"/>
            <w:tcBorders>
              <w:top w:val="single" w:sz="4" w:space="0" w:color="auto"/>
              <w:left w:val="single" w:sz="4" w:space="0" w:color="auto"/>
              <w:bottom w:val="single" w:sz="4" w:space="0" w:color="auto"/>
              <w:right w:val="single" w:sz="4" w:space="0" w:color="auto"/>
            </w:tcBorders>
          </w:tcPr>
          <w:p w14:paraId="129703E4" w14:textId="77777777" w:rsidR="00F74353" w:rsidRPr="00A15DCB" w:rsidRDefault="00F74353" w:rsidP="009B330A">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467CF860" w14:textId="77777777" w:rsidR="00F74353" w:rsidRPr="00A15DCB" w:rsidRDefault="00F74353" w:rsidP="009B330A">
            <w:pPr>
              <w:pStyle w:val="TAL"/>
              <w:rPr>
                <w:iCs/>
              </w:rPr>
            </w:pPr>
            <w:r w:rsidRPr="00A15DCB">
              <w:rPr>
                <w:iCs/>
              </w:rPr>
              <w:t>NRRRC : RRCSetupComplete</w:t>
            </w:r>
          </w:p>
        </w:tc>
        <w:tc>
          <w:tcPr>
            <w:tcW w:w="567" w:type="dxa"/>
            <w:tcBorders>
              <w:top w:val="single" w:sz="4" w:space="0" w:color="auto"/>
              <w:left w:val="single" w:sz="4" w:space="0" w:color="auto"/>
              <w:bottom w:val="single" w:sz="4" w:space="0" w:color="auto"/>
              <w:right w:val="single" w:sz="4" w:space="0" w:color="auto"/>
            </w:tcBorders>
          </w:tcPr>
          <w:p w14:paraId="43515DB5"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384B2A3" w14:textId="77777777" w:rsidR="00F74353" w:rsidRPr="00A15DCB" w:rsidRDefault="00F74353" w:rsidP="009B330A">
            <w:pPr>
              <w:pStyle w:val="TAC"/>
            </w:pPr>
            <w:r w:rsidRPr="00A15DCB">
              <w:t>-</w:t>
            </w:r>
          </w:p>
        </w:tc>
      </w:tr>
      <w:tr w:rsidR="00F74353" w:rsidRPr="00A15DCB" w14:paraId="2A2277C9" w14:textId="77777777" w:rsidTr="009B330A">
        <w:tc>
          <w:tcPr>
            <w:tcW w:w="649" w:type="dxa"/>
            <w:tcBorders>
              <w:top w:val="single" w:sz="4" w:space="0" w:color="auto"/>
              <w:left w:val="single" w:sz="4" w:space="0" w:color="auto"/>
              <w:bottom w:val="single" w:sz="4" w:space="0" w:color="auto"/>
              <w:right w:val="single" w:sz="4" w:space="0" w:color="auto"/>
            </w:tcBorders>
          </w:tcPr>
          <w:p w14:paraId="238D7382" w14:textId="77777777" w:rsidR="00F74353" w:rsidRPr="00A15DCB" w:rsidRDefault="00F74353" w:rsidP="009B330A">
            <w:pPr>
              <w:pStyle w:val="TAC"/>
            </w:pPr>
            <w:r w:rsidRPr="00A15DCB">
              <w:t>42-45</w:t>
            </w:r>
          </w:p>
        </w:tc>
        <w:tc>
          <w:tcPr>
            <w:tcW w:w="3970" w:type="dxa"/>
            <w:tcBorders>
              <w:top w:val="single" w:sz="4" w:space="0" w:color="auto"/>
              <w:left w:val="single" w:sz="4" w:space="0" w:color="auto"/>
              <w:bottom w:val="single" w:sz="4" w:space="0" w:color="auto"/>
              <w:right w:val="single" w:sz="4" w:space="0" w:color="auto"/>
            </w:tcBorders>
          </w:tcPr>
          <w:p w14:paraId="04950D62" w14:textId="77777777" w:rsidR="00F74353" w:rsidRPr="00A15DCB" w:rsidRDefault="00F74353" w:rsidP="009B330A">
            <w:pPr>
              <w:pStyle w:val="TAL"/>
            </w:pPr>
            <w:r w:rsidRPr="00A15DCB">
              <w:t>The test steps 5 to 8 of generic test procedure</w:t>
            </w:r>
          </w:p>
          <w:p w14:paraId="652F2332" w14:textId="77777777" w:rsidR="00F74353" w:rsidRPr="00A15DCB" w:rsidRDefault="00F74353" w:rsidP="009B330A">
            <w:pPr>
              <w:pStyle w:val="TAL"/>
            </w:pPr>
            <w:r w:rsidRPr="00A15DCB">
              <w:t>in TS 38.508-1 [4] Table 4.5.4.2-3 are performed on NR Cell 1</w:t>
            </w:r>
          </w:p>
        </w:tc>
        <w:tc>
          <w:tcPr>
            <w:tcW w:w="709" w:type="dxa"/>
            <w:tcBorders>
              <w:top w:val="single" w:sz="4" w:space="0" w:color="auto"/>
              <w:left w:val="single" w:sz="4" w:space="0" w:color="auto"/>
              <w:bottom w:val="single" w:sz="4" w:space="0" w:color="auto"/>
              <w:right w:val="single" w:sz="4" w:space="0" w:color="auto"/>
            </w:tcBorders>
          </w:tcPr>
          <w:p w14:paraId="5C6610A6"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5299A830"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6BD62B40"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12463315" w14:textId="77777777" w:rsidR="00F74353" w:rsidRPr="00A15DCB" w:rsidRDefault="00F74353" w:rsidP="009B330A">
            <w:pPr>
              <w:pStyle w:val="TAC"/>
            </w:pPr>
            <w:r w:rsidRPr="00A15DCB">
              <w:t>-</w:t>
            </w:r>
          </w:p>
        </w:tc>
      </w:tr>
      <w:tr w:rsidR="00F74353" w:rsidRPr="00A15DCB" w14:paraId="7243D852" w14:textId="77777777" w:rsidTr="009B330A">
        <w:tc>
          <w:tcPr>
            <w:tcW w:w="649" w:type="dxa"/>
            <w:tcBorders>
              <w:top w:val="single" w:sz="4" w:space="0" w:color="auto"/>
              <w:left w:val="single" w:sz="4" w:space="0" w:color="auto"/>
              <w:bottom w:val="single" w:sz="4" w:space="0" w:color="auto"/>
              <w:right w:val="single" w:sz="4" w:space="0" w:color="auto"/>
            </w:tcBorders>
          </w:tcPr>
          <w:p w14:paraId="075A149E" w14:textId="77777777" w:rsidR="00F74353" w:rsidRPr="00A15DCB" w:rsidRDefault="00F74353" w:rsidP="009B330A">
            <w:pPr>
              <w:pStyle w:val="TAC"/>
            </w:pPr>
            <w:r w:rsidRPr="00A15DCB">
              <w:t>46</w:t>
            </w:r>
          </w:p>
        </w:tc>
        <w:tc>
          <w:tcPr>
            <w:tcW w:w="3970" w:type="dxa"/>
            <w:tcBorders>
              <w:top w:val="single" w:sz="4" w:space="0" w:color="auto"/>
              <w:left w:val="single" w:sz="4" w:space="0" w:color="auto"/>
              <w:bottom w:val="single" w:sz="4" w:space="0" w:color="auto"/>
              <w:right w:val="single" w:sz="4" w:space="0" w:color="auto"/>
            </w:tcBorders>
          </w:tcPr>
          <w:p w14:paraId="25D5A686" w14:textId="77777777" w:rsidR="00F74353" w:rsidRPr="00A15DCB" w:rsidRDefault="00F74353" w:rsidP="009B330A">
            <w:pPr>
              <w:pStyle w:val="TAL"/>
            </w:pPr>
            <w:r w:rsidRPr="00A15DCB">
              <w:t>The SS transmits RRCRelease.</w:t>
            </w:r>
          </w:p>
        </w:tc>
        <w:tc>
          <w:tcPr>
            <w:tcW w:w="709" w:type="dxa"/>
            <w:tcBorders>
              <w:top w:val="single" w:sz="4" w:space="0" w:color="auto"/>
              <w:left w:val="single" w:sz="4" w:space="0" w:color="auto"/>
              <w:bottom w:val="single" w:sz="4" w:space="0" w:color="auto"/>
              <w:right w:val="single" w:sz="4" w:space="0" w:color="auto"/>
            </w:tcBorders>
          </w:tcPr>
          <w:p w14:paraId="10623434"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22797A58" w14:textId="77777777" w:rsidR="00F74353" w:rsidRPr="00A15DCB" w:rsidRDefault="00F74353" w:rsidP="009B330A">
            <w:pPr>
              <w:pStyle w:val="TAL"/>
              <w:rPr>
                <w:iCs/>
              </w:rPr>
            </w:pPr>
            <w:r w:rsidRPr="00A15DCB">
              <w:rPr>
                <w:iCs/>
              </w:rPr>
              <w:t>NR RRC: RRC Release</w:t>
            </w:r>
          </w:p>
        </w:tc>
        <w:tc>
          <w:tcPr>
            <w:tcW w:w="567" w:type="dxa"/>
            <w:tcBorders>
              <w:top w:val="single" w:sz="4" w:space="0" w:color="auto"/>
              <w:left w:val="single" w:sz="4" w:space="0" w:color="auto"/>
              <w:bottom w:val="single" w:sz="4" w:space="0" w:color="auto"/>
              <w:right w:val="single" w:sz="4" w:space="0" w:color="auto"/>
            </w:tcBorders>
          </w:tcPr>
          <w:p w14:paraId="29575870"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16E88BB2" w14:textId="77777777" w:rsidR="00F74353" w:rsidRPr="00A15DCB" w:rsidRDefault="00F74353" w:rsidP="009B330A">
            <w:pPr>
              <w:pStyle w:val="TAC"/>
            </w:pPr>
            <w:r w:rsidRPr="00A15DCB">
              <w:t>-</w:t>
            </w:r>
          </w:p>
        </w:tc>
      </w:tr>
      <w:tr w:rsidR="00F74353" w:rsidRPr="00A15DCB" w14:paraId="25B0B02A" w14:textId="77777777" w:rsidTr="009B330A">
        <w:tc>
          <w:tcPr>
            <w:tcW w:w="9770" w:type="dxa"/>
            <w:gridSpan w:val="6"/>
          </w:tcPr>
          <w:p w14:paraId="2FCEA585" w14:textId="77777777" w:rsidR="00F74353" w:rsidRPr="00A15DCB" w:rsidRDefault="00F74353" w:rsidP="009B330A">
            <w:pPr>
              <w:pStyle w:val="TAN"/>
            </w:pPr>
            <w:r w:rsidRPr="00A15DCB">
              <w:t>Note 1:</w:t>
            </w:r>
            <w:r w:rsidRPr="00A15DCB">
              <w:tab/>
              <w:t>The modification period, expressed in number of radio frames = modificationPeriodCoeff * defaultPagingCycle.</w:t>
            </w:r>
          </w:p>
        </w:tc>
      </w:tr>
    </w:tbl>
    <w:p w14:paraId="066314BA" w14:textId="77777777" w:rsidR="00F74353" w:rsidRPr="00A15DCB" w:rsidRDefault="00F74353" w:rsidP="00F74353"/>
    <w:p w14:paraId="221ED267" w14:textId="77777777" w:rsidR="00F74353" w:rsidRPr="00A15DCB" w:rsidRDefault="00F74353" w:rsidP="00F74353">
      <w:pPr>
        <w:pStyle w:val="H6"/>
      </w:pPr>
      <w:r w:rsidRPr="00A15DCB">
        <w:t>7.1.1.1.31.3.3</w:t>
      </w:r>
      <w:r w:rsidRPr="00A15DCB">
        <w:tab/>
        <w:t>Specific message contents</w:t>
      </w:r>
    </w:p>
    <w:p w14:paraId="137A810D" w14:textId="77777777" w:rsidR="00F74353" w:rsidRPr="00A15DCB" w:rsidRDefault="00F74353" w:rsidP="00F74353">
      <w:pPr>
        <w:pStyle w:val="TH"/>
        <w:rPr>
          <w:sz w:val="28"/>
          <w:szCs w:val="28"/>
        </w:rPr>
      </w:pPr>
      <w:r w:rsidRPr="00A15DCB">
        <w:t xml:space="preserve">Table 7.1.1.1.31.3.3-1: </w:t>
      </w:r>
      <w:r w:rsidRPr="00A15DCB">
        <w:rPr>
          <w:i/>
          <w:iCs/>
        </w:rPr>
        <w:t>SIB19</w:t>
      </w:r>
      <w:r w:rsidRPr="00A15DCB">
        <w:t xml:space="preserve"> (Step1)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4353" w:rsidRPr="00A15DCB" w14:paraId="1B316244" w14:textId="77777777" w:rsidTr="009B330A">
        <w:tc>
          <w:tcPr>
            <w:tcW w:w="9747" w:type="dxa"/>
            <w:gridSpan w:val="4"/>
          </w:tcPr>
          <w:p w14:paraId="5DB59C13" w14:textId="77777777" w:rsidR="00F74353" w:rsidRPr="00A15DCB" w:rsidRDefault="00F74353" w:rsidP="009B330A">
            <w:pPr>
              <w:pStyle w:val="TAL"/>
            </w:pPr>
            <w:r w:rsidRPr="00A15DCB">
              <w:t>Derivation Path: TS 38.508-1 [4], Table 4.6.2-18C</w:t>
            </w:r>
          </w:p>
        </w:tc>
      </w:tr>
      <w:tr w:rsidR="00F74353" w:rsidRPr="00A15DCB" w14:paraId="398E7B82" w14:textId="77777777" w:rsidTr="009B330A">
        <w:tc>
          <w:tcPr>
            <w:tcW w:w="4535" w:type="dxa"/>
          </w:tcPr>
          <w:p w14:paraId="50938A9E" w14:textId="77777777" w:rsidR="00F74353" w:rsidRPr="00A15DCB" w:rsidRDefault="00F74353" w:rsidP="009B330A">
            <w:pPr>
              <w:pStyle w:val="TAH"/>
            </w:pPr>
            <w:r w:rsidRPr="00A15DCB">
              <w:t>Information Element</w:t>
            </w:r>
          </w:p>
        </w:tc>
        <w:tc>
          <w:tcPr>
            <w:tcW w:w="2267" w:type="dxa"/>
          </w:tcPr>
          <w:p w14:paraId="4739A6EA" w14:textId="77777777" w:rsidR="00F74353" w:rsidRPr="00A15DCB" w:rsidRDefault="00F74353" w:rsidP="009B330A">
            <w:pPr>
              <w:pStyle w:val="TAH"/>
            </w:pPr>
            <w:r w:rsidRPr="00A15DCB">
              <w:t>Value/remark</w:t>
            </w:r>
          </w:p>
        </w:tc>
        <w:tc>
          <w:tcPr>
            <w:tcW w:w="1700" w:type="dxa"/>
          </w:tcPr>
          <w:p w14:paraId="09C53ED8" w14:textId="77777777" w:rsidR="00F74353" w:rsidRPr="00A15DCB" w:rsidRDefault="00F74353" w:rsidP="009B330A">
            <w:pPr>
              <w:pStyle w:val="TAH"/>
            </w:pPr>
            <w:r w:rsidRPr="00A15DCB">
              <w:t>Comment</w:t>
            </w:r>
          </w:p>
        </w:tc>
        <w:tc>
          <w:tcPr>
            <w:tcW w:w="1245" w:type="dxa"/>
          </w:tcPr>
          <w:p w14:paraId="6F08A428" w14:textId="77777777" w:rsidR="00F74353" w:rsidRPr="00A15DCB" w:rsidRDefault="00F74353" w:rsidP="009B330A">
            <w:pPr>
              <w:pStyle w:val="TAH"/>
            </w:pPr>
            <w:r w:rsidRPr="00A15DCB">
              <w:t>Condition</w:t>
            </w:r>
          </w:p>
        </w:tc>
      </w:tr>
      <w:tr w:rsidR="00F74353" w:rsidRPr="00A15DCB" w14:paraId="2CAFAF6D" w14:textId="77777777" w:rsidTr="009B330A">
        <w:tc>
          <w:tcPr>
            <w:tcW w:w="4535" w:type="dxa"/>
          </w:tcPr>
          <w:p w14:paraId="2A24F023" w14:textId="77777777" w:rsidR="00F74353" w:rsidRPr="00A15DCB" w:rsidRDefault="00F74353" w:rsidP="009B330A">
            <w:pPr>
              <w:pStyle w:val="TAL"/>
            </w:pPr>
            <w:r w:rsidRPr="00A15DCB">
              <w:t>SIB19-r17 ::= SEQUENCE {</w:t>
            </w:r>
          </w:p>
        </w:tc>
        <w:tc>
          <w:tcPr>
            <w:tcW w:w="2267" w:type="dxa"/>
          </w:tcPr>
          <w:p w14:paraId="661D343F" w14:textId="77777777" w:rsidR="00F74353" w:rsidRPr="00A15DCB" w:rsidRDefault="00F74353" w:rsidP="009B330A">
            <w:pPr>
              <w:pStyle w:val="TAL"/>
            </w:pPr>
          </w:p>
        </w:tc>
        <w:tc>
          <w:tcPr>
            <w:tcW w:w="1700" w:type="dxa"/>
          </w:tcPr>
          <w:p w14:paraId="096A444F" w14:textId="77777777" w:rsidR="00F74353" w:rsidRPr="00A15DCB" w:rsidRDefault="00F74353" w:rsidP="009B330A">
            <w:pPr>
              <w:pStyle w:val="TAL"/>
            </w:pPr>
          </w:p>
        </w:tc>
        <w:tc>
          <w:tcPr>
            <w:tcW w:w="1245" w:type="dxa"/>
          </w:tcPr>
          <w:p w14:paraId="4CCB41FF" w14:textId="77777777" w:rsidR="00F74353" w:rsidRPr="00A15DCB" w:rsidRDefault="00F74353" w:rsidP="009B330A">
            <w:pPr>
              <w:pStyle w:val="TAL"/>
            </w:pPr>
          </w:p>
        </w:tc>
      </w:tr>
      <w:tr w:rsidR="00F74353" w:rsidRPr="00A15DCB" w14:paraId="6AFA5C8E" w14:textId="77777777" w:rsidTr="009B330A">
        <w:tc>
          <w:tcPr>
            <w:tcW w:w="4535" w:type="dxa"/>
          </w:tcPr>
          <w:p w14:paraId="6AE9AFA1" w14:textId="77777777" w:rsidR="00F74353" w:rsidRPr="00A15DCB" w:rsidRDefault="00F74353" w:rsidP="009B330A">
            <w:pPr>
              <w:pStyle w:val="TAL"/>
              <w:rPr>
                <w:rFonts w:cs="Arial"/>
                <w:szCs w:val="18"/>
              </w:rPr>
            </w:pPr>
            <w:r w:rsidRPr="00A15DCB">
              <w:rPr>
                <w:rFonts w:cs="Arial"/>
                <w:szCs w:val="18"/>
              </w:rPr>
              <w:t xml:space="preserve">  ntnCovEnh-r18 SEQUENCE {</w:t>
            </w:r>
          </w:p>
        </w:tc>
        <w:tc>
          <w:tcPr>
            <w:tcW w:w="2267" w:type="dxa"/>
          </w:tcPr>
          <w:p w14:paraId="220394D3" w14:textId="77777777" w:rsidR="00F74353" w:rsidRPr="00A15DCB" w:rsidRDefault="00F74353" w:rsidP="009B330A">
            <w:pPr>
              <w:pStyle w:val="TAL"/>
              <w:rPr>
                <w:rFonts w:cs="Arial"/>
                <w:szCs w:val="18"/>
              </w:rPr>
            </w:pPr>
          </w:p>
        </w:tc>
        <w:tc>
          <w:tcPr>
            <w:tcW w:w="1700" w:type="dxa"/>
          </w:tcPr>
          <w:p w14:paraId="7E711454" w14:textId="77777777" w:rsidR="00F74353" w:rsidRPr="00A15DCB" w:rsidRDefault="00F74353" w:rsidP="009B330A">
            <w:pPr>
              <w:pStyle w:val="TAL"/>
              <w:rPr>
                <w:rFonts w:cs="Arial"/>
                <w:szCs w:val="18"/>
              </w:rPr>
            </w:pPr>
          </w:p>
        </w:tc>
        <w:tc>
          <w:tcPr>
            <w:tcW w:w="1245" w:type="dxa"/>
          </w:tcPr>
          <w:p w14:paraId="5325C4C3" w14:textId="77777777" w:rsidR="00F74353" w:rsidRPr="00A15DCB" w:rsidRDefault="00F74353" w:rsidP="009B330A">
            <w:pPr>
              <w:pStyle w:val="TAL"/>
              <w:rPr>
                <w:rFonts w:cs="Arial"/>
                <w:szCs w:val="18"/>
              </w:rPr>
            </w:pPr>
          </w:p>
        </w:tc>
      </w:tr>
      <w:tr w:rsidR="00F74353" w:rsidRPr="00A15DCB" w14:paraId="06781D2E" w14:textId="77777777" w:rsidTr="009B330A">
        <w:tc>
          <w:tcPr>
            <w:tcW w:w="4535" w:type="dxa"/>
          </w:tcPr>
          <w:p w14:paraId="21BDAD1F" w14:textId="77777777" w:rsidR="00F74353" w:rsidRPr="00A15DCB" w:rsidRDefault="00F74353" w:rsidP="009B330A">
            <w:pPr>
              <w:pStyle w:val="TAL"/>
              <w:rPr>
                <w:rFonts w:cs="Arial"/>
                <w:szCs w:val="18"/>
              </w:rPr>
            </w:pPr>
            <w:r w:rsidRPr="00A15DCB">
              <w:rPr>
                <w:rFonts w:cs="Arial"/>
                <w:szCs w:val="18"/>
              </w:rPr>
              <w:t xml:space="preserve">    numberOfMsg4HARQ-ACK-Repetitions-r18</w:t>
            </w:r>
          </w:p>
        </w:tc>
        <w:tc>
          <w:tcPr>
            <w:tcW w:w="2267" w:type="dxa"/>
          </w:tcPr>
          <w:p w14:paraId="04A749B8" w14:textId="62D3F5BF" w:rsidR="00F74353" w:rsidRPr="00A15DCB" w:rsidRDefault="00F74353" w:rsidP="009B330A">
            <w:pPr>
              <w:pStyle w:val="TAL"/>
              <w:rPr>
                <w:rFonts w:cs="Arial"/>
                <w:szCs w:val="18"/>
              </w:rPr>
            </w:pPr>
            <w:r w:rsidRPr="00A15DCB">
              <w:rPr>
                <w:rFonts w:cs="Arial"/>
                <w:szCs w:val="18"/>
              </w:rPr>
              <w:t>‘</w:t>
            </w:r>
            <w:r w:rsidR="00FE05B0" w:rsidRPr="00FE05B0">
              <w:rPr>
                <w:rFonts w:cs="Arial"/>
                <w:szCs w:val="18"/>
              </w:rPr>
              <w:t>’1100’B</w:t>
            </w:r>
          </w:p>
        </w:tc>
        <w:tc>
          <w:tcPr>
            <w:tcW w:w="1700" w:type="dxa"/>
          </w:tcPr>
          <w:p w14:paraId="20C3C7F3" w14:textId="77777777" w:rsidR="00F74353" w:rsidRPr="00A15DCB" w:rsidRDefault="00F74353" w:rsidP="009B330A">
            <w:pPr>
              <w:pStyle w:val="TAL"/>
              <w:rPr>
                <w:rFonts w:cs="Arial"/>
                <w:szCs w:val="18"/>
              </w:rPr>
            </w:pPr>
            <w:r w:rsidRPr="00A15DCB">
              <w:rPr>
                <w:lang w:eastAsia="sv-SE"/>
              </w:rPr>
              <w:t>Corresponds to repetition factor 2</w:t>
            </w:r>
          </w:p>
        </w:tc>
        <w:tc>
          <w:tcPr>
            <w:tcW w:w="1245" w:type="dxa"/>
          </w:tcPr>
          <w:p w14:paraId="11DA8049" w14:textId="77777777" w:rsidR="00F74353" w:rsidRPr="00A15DCB" w:rsidRDefault="00F74353" w:rsidP="009B330A">
            <w:pPr>
              <w:pStyle w:val="TAL"/>
              <w:rPr>
                <w:rFonts w:cs="Arial"/>
                <w:szCs w:val="18"/>
              </w:rPr>
            </w:pPr>
          </w:p>
        </w:tc>
      </w:tr>
      <w:tr w:rsidR="00F74353" w:rsidRPr="00A15DCB" w14:paraId="11E86E18" w14:textId="77777777" w:rsidTr="009B330A">
        <w:trPr>
          <w:trHeight w:val="70"/>
        </w:trPr>
        <w:tc>
          <w:tcPr>
            <w:tcW w:w="4535" w:type="dxa"/>
          </w:tcPr>
          <w:p w14:paraId="49042B14" w14:textId="77777777" w:rsidR="00F74353" w:rsidRPr="00A15DCB" w:rsidRDefault="00F74353" w:rsidP="009B330A">
            <w:pPr>
              <w:pStyle w:val="TAL"/>
              <w:rPr>
                <w:rFonts w:cs="Arial"/>
                <w:szCs w:val="18"/>
              </w:rPr>
            </w:pPr>
            <w:r w:rsidRPr="00A15DCB">
              <w:rPr>
                <w:rFonts w:cs="Arial"/>
                <w:szCs w:val="18"/>
              </w:rPr>
              <w:t xml:space="preserve">    rsrp-ThresholdMsg4HARQ-ACK-r18</w:t>
            </w:r>
          </w:p>
          <w:p w14:paraId="3FF56F0A" w14:textId="77777777" w:rsidR="00F74353" w:rsidRPr="00A15DCB" w:rsidRDefault="00F74353" w:rsidP="009B330A">
            <w:pPr>
              <w:pStyle w:val="TAL"/>
              <w:rPr>
                <w:rFonts w:cs="Arial"/>
                <w:szCs w:val="18"/>
              </w:rPr>
            </w:pPr>
            <w:r w:rsidRPr="00A15DCB">
              <w:rPr>
                <w:rFonts w:cs="Arial"/>
                <w:szCs w:val="18"/>
              </w:rPr>
              <w:t xml:space="preserve">  }</w:t>
            </w:r>
          </w:p>
        </w:tc>
        <w:tc>
          <w:tcPr>
            <w:tcW w:w="2267" w:type="dxa"/>
          </w:tcPr>
          <w:p w14:paraId="45B1A521" w14:textId="77777777" w:rsidR="00F74353" w:rsidRPr="00A15DCB" w:rsidRDefault="00F74353" w:rsidP="009B330A">
            <w:pPr>
              <w:pStyle w:val="TAL"/>
              <w:rPr>
                <w:rFonts w:cs="Arial"/>
                <w:szCs w:val="18"/>
              </w:rPr>
            </w:pPr>
            <w:r w:rsidRPr="00A15DCB">
              <w:rPr>
                <w:rFonts w:cs="Arial"/>
                <w:szCs w:val="18"/>
              </w:rPr>
              <w:t>Not Present</w:t>
            </w:r>
          </w:p>
        </w:tc>
        <w:tc>
          <w:tcPr>
            <w:tcW w:w="1700" w:type="dxa"/>
          </w:tcPr>
          <w:p w14:paraId="4B18BC4D" w14:textId="77777777" w:rsidR="00F74353" w:rsidRPr="00A15DCB" w:rsidRDefault="00F74353" w:rsidP="009B330A">
            <w:pPr>
              <w:pStyle w:val="TAL"/>
              <w:rPr>
                <w:rFonts w:cs="Arial"/>
                <w:szCs w:val="18"/>
              </w:rPr>
            </w:pPr>
          </w:p>
        </w:tc>
        <w:tc>
          <w:tcPr>
            <w:tcW w:w="1245" w:type="dxa"/>
          </w:tcPr>
          <w:p w14:paraId="0EFCC399" w14:textId="77777777" w:rsidR="00F74353" w:rsidRPr="00A15DCB" w:rsidRDefault="00F74353" w:rsidP="009B330A">
            <w:pPr>
              <w:pStyle w:val="TAL"/>
              <w:rPr>
                <w:rFonts w:cs="Arial"/>
                <w:szCs w:val="18"/>
              </w:rPr>
            </w:pPr>
          </w:p>
        </w:tc>
      </w:tr>
      <w:tr w:rsidR="00F74353" w:rsidRPr="00A15DCB" w14:paraId="75CF5C55" w14:textId="77777777" w:rsidTr="009B330A">
        <w:tc>
          <w:tcPr>
            <w:tcW w:w="4535" w:type="dxa"/>
          </w:tcPr>
          <w:p w14:paraId="1CD45A53" w14:textId="77777777" w:rsidR="00F74353" w:rsidRPr="00A15DCB" w:rsidRDefault="00F74353" w:rsidP="009B330A">
            <w:pPr>
              <w:pStyle w:val="TAL"/>
              <w:rPr>
                <w:rFonts w:ascii="Courier New" w:hAnsi="Courier New"/>
                <w:sz w:val="16"/>
              </w:rPr>
            </w:pPr>
            <w:r w:rsidRPr="00A15DCB">
              <w:rPr>
                <w:rFonts w:ascii="Courier New" w:hAnsi="Courier New"/>
                <w:sz w:val="16"/>
              </w:rPr>
              <w:t>}</w:t>
            </w:r>
          </w:p>
        </w:tc>
        <w:tc>
          <w:tcPr>
            <w:tcW w:w="2267" w:type="dxa"/>
          </w:tcPr>
          <w:p w14:paraId="1999E032" w14:textId="77777777" w:rsidR="00F74353" w:rsidRPr="00A15DCB" w:rsidRDefault="00F74353" w:rsidP="009B330A">
            <w:pPr>
              <w:pStyle w:val="TAL"/>
            </w:pPr>
          </w:p>
        </w:tc>
        <w:tc>
          <w:tcPr>
            <w:tcW w:w="1700" w:type="dxa"/>
          </w:tcPr>
          <w:p w14:paraId="3F3AA0ED" w14:textId="77777777" w:rsidR="00F74353" w:rsidRPr="00A15DCB" w:rsidRDefault="00F74353" w:rsidP="009B330A">
            <w:pPr>
              <w:pStyle w:val="TAL"/>
            </w:pPr>
          </w:p>
        </w:tc>
        <w:tc>
          <w:tcPr>
            <w:tcW w:w="1245" w:type="dxa"/>
          </w:tcPr>
          <w:p w14:paraId="473C77DE" w14:textId="77777777" w:rsidR="00F74353" w:rsidRPr="00A15DCB" w:rsidRDefault="00F74353" w:rsidP="009B330A">
            <w:pPr>
              <w:pStyle w:val="TAL"/>
            </w:pPr>
          </w:p>
        </w:tc>
      </w:tr>
    </w:tbl>
    <w:p w14:paraId="7E69D0DC" w14:textId="77777777" w:rsidR="00F74353" w:rsidRPr="00A15DCB" w:rsidRDefault="00F74353" w:rsidP="00F74353"/>
    <w:p w14:paraId="3C7E8ABF" w14:textId="77777777" w:rsidR="00F74353" w:rsidRPr="00A15DCB" w:rsidRDefault="00F74353" w:rsidP="00F74353">
      <w:pPr>
        <w:pStyle w:val="TH"/>
        <w:rPr>
          <w:sz w:val="28"/>
          <w:szCs w:val="28"/>
        </w:rPr>
      </w:pPr>
      <w:r w:rsidRPr="00A15DCB">
        <w:t xml:space="preserve">Table 7.1.1.1.31.3.3-2: </w:t>
      </w:r>
      <w:r w:rsidRPr="00A15DCB">
        <w:rPr>
          <w:i/>
          <w:iCs/>
        </w:rPr>
        <w:t>SIB19</w:t>
      </w:r>
      <w:r w:rsidRPr="00A15DCB">
        <w:t xml:space="preserve"> (Step16)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4353" w:rsidRPr="00A15DCB" w14:paraId="033347EB" w14:textId="77777777" w:rsidTr="009B330A">
        <w:tc>
          <w:tcPr>
            <w:tcW w:w="9747" w:type="dxa"/>
            <w:gridSpan w:val="4"/>
          </w:tcPr>
          <w:p w14:paraId="5D9DA0EB" w14:textId="77777777" w:rsidR="00F74353" w:rsidRPr="00A15DCB" w:rsidRDefault="00F74353" w:rsidP="009B330A">
            <w:pPr>
              <w:pStyle w:val="TAL"/>
            </w:pPr>
            <w:r w:rsidRPr="00A15DCB">
              <w:t>Derivation Path: TS 38.508-1 [4], Table 4.6.2-18C</w:t>
            </w:r>
          </w:p>
        </w:tc>
      </w:tr>
      <w:tr w:rsidR="00F74353" w:rsidRPr="00A15DCB" w14:paraId="041818D4" w14:textId="77777777" w:rsidTr="009B330A">
        <w:tc>
          <w:tcPr>
            <w:tcW w:w="4535" w:type="dxa"/>
          </w:tcPr>
          <w:p w14:paraId="615AAF1A" w14:textId="77777777" w:rsidR="00F74353" w:rsidRPr="00A15DCB" w:rsidRDefault="00F74353" w:rsidP="009B330A">
            <w:pPr>
              <w:pStyle w:val="TAH"/>
            </w:pPr>
            <w:r w:rsidRPr="00A15DCB">
              <w:t>Information Element</w:t>
            </w:r>
          </w:p>
        </w:tc>
        <w:tc>
          <w:tcPr>
            <w:tcW w:w="2267" w:type="dxa"/>
          </w:tcPr>
          <w:p w14:paraId="6EFC6325" w14:textId="77777777" w:rsidR="00F74353" w:rsidRPr="00A15DCB" w:rsidRDefault="00F74353" w:rsidP="009B330A">
            <w:pPr>
              <w:pStyle w:val="TAH"/>
            </w:pPr>
            <w:r w:rsidRPr="00A15DCB">
              <w:t>Value/remark</w:t>
            </w:r>
          </w:p>
        </w:tc>
        <w:tc>
          <w:tcPr>
            <w:tcW w:w="1700" w:type="dxa"/>
          </w:tcPr>
          <w:p w14:paraId="63746618" w14:textId="77777777" w:rsidR="00F74353" w:rsidRPr="00A15DCB" w:rsidRDefault="00F74353" w:rsidP="009B330A">
            <w:pPr>
              <w:pStyle w:val="TAH"/>
            </w:pPr>
            <w:r w:rsidRPr="00A15DCB">
              <w:t>Comment</w:t>
            </w:r>
          </w:p>
        </w:tc>
        <w:tc>
          <w:tcPr>
            <w:tcW w:w="1245" w:type="dxa"/>
          </w:tcPr>
          <w:p w14:paraId="037D970A" w14:textId="77777777" w:rsidR="00F74353" w:rsidRPr="00A15DCB" w:rsidRDefault="00F74353" w:rsidP="009B330A">
            <w:pPr>
              <w:pStyle w:val="TAH"/>
            </w:pPr>
            <w:r w:rsidRPr="00A15DCB">
              <w:t>Condition</w:t>
            </w:r>
          </w:p>
        </w:tc>
      </w:tr>
      <w:tr w:rsidR="00F74353" w:rsidRPr="00A15DCB" w14:paraId="7627D47D" w14:textId="77777777" w:rsidTr="009B330A">
        <w:tc>
          <w:tcPr>
            <w:tcW w:w="4535" w:type="dxa"/>
          </w:tcPr>
          <w:p w14:paraId="2B7D275A" w14:textId="77777777" w:rsidR="00F74353" w:rsidRPr="00A15DCB" w:rsidRDefault="00F74353" w:rsidP="009B330A">
            <w:pPr>
              <w:pStyle w:val="TAL"/>
            </w:pPr>
            <w:r w:rsidRPr="00A15DCB">
              <w:t>SIB19-r17 ::= SEQUENCE {</w:t>
            </w:r>
          </w:p>
        </w:tc>
        <w:tc>
          <w:tcPr>
            <w:tcW w:w="2267" w:type="dxa"/>
          </w:tcPr>
          <w:p w14:paraId="7B5B7338" w14:textId="77777777" w:rsidR="00F74353" w:rsidRPr="00A15DCB" w:rsidRDefault="00F74353" w:rsidP="009B330A">
            <w:pPr>
              <w:pStyle w:val="TAL"/>
            </w:pPr>
          </w:p>
        </w:tc>
        <w:tc>
          <w:tcPr>
            <w:tcW w:w="1700" w:type="dxa"/>
          </w:tcPr>
          <w:p w14:paraId="7E602F24" w14:textId="77777777" w:rsidR="00F74353" w:rsidRPr="00A15DCB" w:rsidRDefault="00F74353" w:rsidP="009B330A">
            <w:pPr>
              <w:pStyle w:val="TAL"/>
            </w:pPr>
          </w:p>
        </w:tc>
        <w:tc>
          <w:tcPr>
            <w:tcW w:w="1245" w:type="dxa"/>
          </w:tcPr>
          <w:p w14:paraId="4AFD6566" w14:textId="77777777" w:rsidR="00F74353" w:rsidRPr="00A15DCB" w:rsidRDefault="00F74353" w:rsidP="009B330A">
            <w:pPr>
              <w:pStyle w:val="TAL"/>
            </w:pPr>
          </w:p>
        </w:tc>
      </w:tr>
      <w:tr w:rsidR="00F74353" w:rsidRPr="00A15DCB" w14:paraId="628E6D8E" w14:textId="77777777" w:rsidTr="009B330A">
        <w:tc>
          <w:tcPr>
            <w:tcW w:w="4535" w:type="dxa"/>
          </w:tcPr>
          <w:p w14:paraId="710FC8D3" w14:textId="77777777" w:rsidR="00F74353" w:rsidRPr="00A15DCB" w:rsidRDefault="00F74353" w:rsidP="009B330A">
            <w:pPr>
              <w:pStyle w:val="TAL"/>
              <w:rPr>
                <w:rFonts w:cs="Arial"/>
                <w:szCs w:val="18"/>
              </w:rPr>
            </w:pPr>
            <w:r w:rsidRPr="00A15DCB">
              <w:rPr>
                <w:rFonts w:cs="Arial"/>
                <w:szCs w:val="18"/>
              </w:rPr>
              <w:t xml:space="preserve">  ntnCovEnh-r18 SEQUENCE {</w:t>
            </w:r>
          </w:p>
        </w:tc>
        <w:tc>
          <w:tcPr>
            <w:tcW w:w="2267" w:type="dxa"/>
          </w:tcPr>
          <w:p w14:paraId="05984BF4" w14:textId="77777777" w:rsidR="00F74353" w:rsidRPr="00A15DCB" w:rsidRDefault="00F74353" w:rsidP="009B330A">
            <w:pPr>
              <w:pStyle w:val="TAL"/>
              <w:rPr>
                <w:rFonts w:cs="Arial"/>
                <w:szCs w:val="18"/>
              </w:rPr>
            </w:pPr>
          </w:p>
        </w:tc>
        <w:tc>
          <w:tcPr>
            <w:tcW w:w="1700" w:type="dxa"/>
          </w:tcPr>
          <w:p w14:paraId="3EA68883" w14:textId="77777777" w:rsidR="00F74353" w:rsidRPr="00A15DCB" w:rsidRDefault="00F74353" w:rsidP="009B330A">
            <w:pPr>
              <w:pStyle w:val="TAL"/>
              <w:rPr>
                <w:rFonts w:cs="Arial"/>
                <w:szCs w:val="18"/>
              </w:rPr>
            </w:pPr>
          </w:p>
        </w:tc>
        <w:tc>
          <w:tcPr>
            <w:tcW w:w="1245" w:type="dxa"/>
          </w:tcPr>
          <w:p w14:paraId="15CFDE43" w14:textId="77777777" w:rsidR="00F74353" w:rsidRPr="00A15DCB" w:rsidRDefault="00F74353" w:rsidP="009B330A">
            <w:pPr>
              <w:pStyle w:val="TAL"/>
              <w:rPr>
                <w:rFonts w:cs="Arial"/>
                <w:szCs w:val="18"/>
              </w:rPr>
            </w:pPr>
          </w:p>
        </w:tc>
      </w:tr>
      <w:tr w:rsidR="00F74353" w:rsidRPr="00A15DCB" w14:paraId="5977D354" w14:textId="77777777" w:rsidTr="009B330A">
        <w:tc>
          <w:tcPr>
            <w:tcW w:w="4535" w:type="dxa"/>
          </w:tcPr>
          <w:p w14:paraId="0D0DC9CA" w14:textId="77777777" w:rsidR="00F74353" w:rsidRPr="00A15DCB" w:rsidRDefault="00F74353" w:rsidP="009B330A">
            <w:pPr>
              <w:pStyle w:val="TAL"/>
              <w:rPr>
                <w:rFonts w:cs="Arial"/>
                <w:szCs w:val="18"/>
              </w:rPr>
            </w:pPr>
            <w:r w:rsidRPr="00A15DCB">
              <w:rPr>
                <w:rFonts w:cs="Arial"/>
                <w:szCs w:val="18"/>
              </w:rPr>
              <w:t xml:space="preserve">    numberOfMsg4HARQ-ACK-Repetitions-r18</w:t>
            </w:r>
          </w:p>
        </w:tc>
        <w:tc>
          <w:tcPr>
            <w:tcW w:w="2267" w:type="dxa"/>
          </w:tcPr>
          <w:p w14:paraId="6502FEC1" w14:textId="78878F34" w:rsidR="00F74353" w:rsidRPr="00A15DCB" w:rsidRDefault="00F74353" w:rsidP="009B330A">
            <w:pPr>
              <w:pStyle w:val="TAL"/>
              <w:rPr>
                <w:rFonts w:cs="Arial"/>
                <w:szCs w:val="18"/>
              </w:rPr>
            </w:pPr>
            <w:r w:rsidRPr="00A15DCB">
              <w:rPr>
                <w:rFonts w:cs="Arial"/>
                <w:szCs w:val="18"/>
              </w:rPr>
              <w:t>‘</w:t>
            </w:r>
            <w:r w:rsidR="00FE05B0" w:rsidRPr="00FE05B0">
              <w:rPr>
                <w:rFonts w:cs="Arial"/>
                <w:szCs w:val="18"/>
              </w:rPr>
              <w:t>’1100’B</w:t>
            </w:r>
          </w:p>
        </w:tc>
        <w:tc>
          <w:tcPr>
            <w:tcW w:w="1700" w:type="dxa"/>
          </w:tcPr>
          <w:p w14:paraId="3EF4310B" w14:textId="77777777" w:rsidR="00F74353" w:rsidRPr="00A15DCB" w:rsidRDefault="00F74353" w:rsidP="009B330A">
            <w:pPr>
              <w:pStyle w:val="TAL"/>
              <w:rPr>
                <w:rFonts w:cs="Arial"/>
                <w:szCs w:val="18"/>
              </w:rPr>
            </w:pPr>
            <w:r w:rsidRPr="00A15DCB">
              <w:rPr>
                <w:lang w:eastAsia="sv-SE"/>
              </w:rPr>
              <w:t>Corresponds to repetition factor 2</w:t>
            </w:r>
          </w:p>
        </w:tc>
        <w:tc>
          <w:tcPr>
            <w:tcW w:w="1245" w:type="dxa"/>
          </w:tcPr>
          <w:p w14:paraId="390A414C" w14:textId="77777777" w:rsidR="00F74353" w:rsidRPr="00A15DCB" w:rsidRDefault="00F74353" w:rsidP="009B330A">
            <w:pPr>
              <w:pStyle w:val="TAL"/>
              <w:rPr>
                <w:rFonts w:cs="Arial"/>
                <w:szCs w:val="18"/>
              </w:rPr>
            </w:pPr>
          </w:p>
        </w:tc>
      </w:tr>
      <w:tr w:rsidR="00F74353" w:rsidRPr="00A15DCB" w14:paraId="3F107ECE" w14:textId="77777777" w:rsidTr="009B330A">
        <w:trPr>
          <w:trHeight w:val="70"/>
        </w:trPr>
        <w:tc>
          <w:tcPr>
            <w:tcW w:w="4535" w:type="dxa"/>
          </w:tcPr>
          <w:p w14:paraId="64F32BBC" w14:textId="77777777" w:rsidR="00F74353" w:rsidRPr="00A15DCB" w:rsidRDefault="00F74353" w:rsidP="009B330A">
            <w:pPr>
              <w:pStyle w:val="TAL"/>
              <w:rPr>
                <w:rFonts w:cs="Arial"/>
                <w:szCs w:val="18"/>
              </w:rPr>
            </w:pPr>
            <w:r w:rsidRPr="00A15DCB">
              <w:rPr>
                <w:rFonts w:cs="Arial"/>
                <w:szCs w:val="18"/>
              </w:rPr>
              <w:t xml:space="preserve">    rsrp-ThresholdMsg4HARQ-ACK-r18</w:t>
            </w:r>
          </w:p>
          <w:p w14:paraId="5FE1AC8D" w14:textId="77777777" w:rsidR="00F74353" w:rsidRPr="00A15DCB" w:rsidRDefault="00F74353" w:rsidP="009B330A">
            <w:pPr>
              <w:pStyle w:val="TAL"/>
              <w:rPr>
                <w:rFonts w:cs="Arial"/>
                <w:szCs w:val="18"/>
              </w:rPr>
            </w:pPr>
            <w:r w:rsidRPr="00A15DCB">
              <w:rPr>
                <w:rFonts w:cs="Arial"/>
                <w:szCs w:val="18"/>
              </w:rPr>
              <w:t xml:space="preserve">  }</w:t>
            </w:r>
          </w:p>
        </w:tc>
        <w:tc>
          <w:tcPr>
            <w:tcW w:w="2267" w:type="dxa"/>
          </w:tcPr>
          <w:p w14:paraId="6FA59495" w14:textId="038DB089" w:rsidR="00F74353" w:rsidRPr="00A15DCB" w:rsidRDefault="00FE05B0" w:rsidP="009B330A">
            <w:pPr>
              <w:pStyle w:val="TAL"/>
              <w:rPr>
                <w:rFonts w:cs="Arial"/>
                <w:szCs w:val="18"/>
              </w:rPr>
            </w:pPr>
            <w:r w:rsidRPr="00FE05B0">
              <w:rPr>
                <w:rFonts w:cs="Arial"/>
                <w:szCs w:val="18"/>
              </w:rPr>
              <w:t>63</w:t>
            </w:r>
          </w:p>
        </w:tc>
        <w:tc>
          <w:tcPr>
            <w:tcW w:w="1700" w:type="dxa"/>
          </w:tcPr>
          <w:p w14:paraId="3E41FF88" w14:textId="6DBA27F2" w:rsidR="00F74353" w:rsidRPr="00A15DCB" w:rsidRDefault="00F74353" w:rsidP="009B330A">
            <w:pPr>
              <w:pStyle w:val="TAL"/>
              <w:rPr>
                <w:rFonts w:cs="Arial"/>
                <w:szCs w:val="18"/>
              </w:rPr>
            </w:pPr>
            <w:r w:rsidRPr="00A15DCB">
              <w:rPr>
                <w:rFonts w:cs="Arial"/>
                <w:szCs w:val="18"/>
              </w:rPr>
              <w:t xml:space="preserve">RSRP of </w:t>
            </w:r>
            <w:r w:rsidR="00FE05B0" w:rsidRPr="00FE05B0">
              <w:rPr>
                <w:rFonts w:cs="Arial"/>
                <w:szCs w:val="18"/>
              </w:rPr>
              <w:t>-93</w:t>
            </w:r>
            <w:r w:rsidRPr="00A15DCB">
              <w:rPr>
                <w:rFonts w:cs="Arial"/>
                <w:szCs w:val="18"/>
              </w:rPr>
              <w:t>dBm</w:t>
            </w:r>
          </w:p>
        </w:tc>
        <w:tc>
          <w:tcPr>
            <w:tcW w:w="1245" w:type="dxa"/>
          </w:tcPr>
          <w:p w14:paraId="04F4D15D" w14:textId="77777777" w:rsidR="00F74353" w:rsidRPr="00A15DCB" w:rsidRDefault="00F74353" w:rsidP="009B330A">
            <w:pPr>
              <w:pStyle w:val="TAL"/>
              <w:rPr>
                <w:rFonts w:cs="Arial"/>
                <w:szCs w:val="18"/>
              </w:rPr>
            </w:pPr>
          </w:p>
        </w:tc>
      </w:tr>
      <w:tr w:rsidR="00F74353" w:rsidRPr="00A15DCB" w14:paraId="1519D1D6" w14:textId="77777777" w:rsidTr="009B330A">
        <w:tc>
          <w:tcPr>
            <w:tcW w:w="4535" w:type="dxa"/>
          </w:tcPr>
          <w:p w14:paraId="76DD6A24" w14:textId="77777777" w:rsidR="00F74353" w:rsidRPr="00A15DCB" w:rsidRDefault="00F74353" w:rsidP="009B330A">
            <w:pPr>
              <w:pStyle w:val="TAL"/>
              <w:rPr>
                <w:rFonts w:ascii="Courier New" w:hAnsi="Courier New"/>
                <w:sz w:val="16"/>
              </w:rPr>
            </w:pPr>
            <w:r w:rsidRPr="00A15DCB">
              <w:rPr>
                <w:rFonts w:cs="Arial"/>
                <w:szCs w:val="18"/>
              </w:rPr>
              <w:t>}</w:t>
            </w:r>
          </w:p>
        </w:tc>
        <w:tc>
          <w:tcPr>
            <w:tcW w:w="2267" w:type="dxa"/>
          </w:tcPr>
          <w:p w14:paraId="273DE7F5" w14:textId="77777777" w:rsidR="00F74353" w:rsidRPr="00A15DCB" w:rsidRDefault="00F74353" w:rsidP="009B330A">
            <w:pPr>
              <w:pStyle w:val="TAL"/>
            </w:pPr>
          </w:p>
        </w:tc>
        <w:tc>
          <w:tcPr>
            <w:tcW w:w="1700" w:type="dxa"/>
          </w:tcPr>
          <w:p w14:paraId="0CF865AB" w14:textId="77777777" w:rsidR="00F74353" w:rsidRPr="00A15DCB" w:rsidRDefault="00F74353" w:rsidP="009B330A">
            <w:pPr>
              <w:pStyle w:val="TAL"/>
            </w:pPr>
          </w:p>
        </w:tc>
        <w:tc>
          <w:tcPr>
            <w:tcW w:w="1245" w:type="dxa"/>
          </w:tcPr>
          <w:p w14:paraId="3061056C" w14:textId="77777777" w:rsidR="00F74353" w:rsidRPr="00A15DCB" w:rsidRDefault="00F74353" w:rsidP="009B330A">
            <w:pPr>
              <w:pStyle w:val="TAL"/>
            </w:pPr>
          </w:p>
        </w:tc>
      </w:tr>
    </w:tbl>
    <w:p w14:paraId="1A93AACD" w14:textId="77777777" w:rsidR="00F74353" w:rsidRPr="00A15DCB" w:rsidRDefault="00F74353" w:rsidP="00F74353"/>
    <w:p w14:paraId="7E5744B3" w14:textId="4BE736E2" w:rsidR="00C575C3" w:rsidRPr="00A15DCB" w:rsidRDefault="00C575C3" w:rsidP="00B5202A">
      <w:pPr>
        <w:pStyle w:val="Heading4"/>
      </w:pPr>
      <w:r w:rsidRPr="00A15DCB">
        <w:lastRenderedPageBreak/>
        <w:t>7.</w:t>
      </w:r>
      <w:r w:rsidR="004E5E27" w:rsidRPr="00A15DCB">
        <w:t>1.</w:t>
      </w:r>
      <w:r w:rsidRPr="00A15DCB">
        <w:t>1.2</w:t>
      </w:r>
      <w:r w:rsidRPr="00A15DCB">
        <w:tab/>
        <w:t>Downlink Data Transfer</w:t>
      </w:r>
      <w:bookmarkEnd w:id="59"/>
      <w:bookmarkEnd w:id="60"/>
      <w:bookmarkEnd w:id="61"/>
      <w:bookmarkEnd w:id="62"/>
    </w:p>
    <w:p w14:paraId="74F37C83" w14:textId="77777777" w:rsidR="00C575C3" w:rsidRPr="00A15DCB" w:rsidRDefault="00C575C3" w:rsidP="00B5202A">
      <w:pPr>
        <w:pStyle w:val="Heading5"/>
      </w:pPr>
      <w:bookmarkStart w:id="127" w:name="_Toc21103092"/>
      <w:bookmarkStart w:id="128" w:name="_Toc29233429"/>
      <w:bookmarkStart w:id="129" w:name="_Toc29462034"/>
      <w:bookmarkStart w:id="130" w:name="_Toc36158011"/>
      <w:r w:rsidRPr="00A15DCB">
        <w:t>7.</w:t>
      </w:r>
      <w:r w:rsidR="004E5E27" w:rsidRPr="00A15DCB">
        <w:t>1.</w:t>
      </w:r>
      <w:r w:rsidRPr="00A15DCB">
        <w:t>1.2.1</w:t>
      </w:r>
      <w:r w:rsidRPr="00A15DCB">
        <w:tab/>
        <w:t>Correct Handling of DL MAC PDU</w:t>
      </w:r>
      <w:r w:rsidR="003C35DA" w:rsidRPr="00A15DCB">
        <w:t xml:space="preserve"> </w:t>
      </w:r>
      <w:r w:rsidRPr="00A15DCB">
        <w:t>/</w:t>
      </w:r>
      <w:r w:rsidR="003C35DA" w:rsidRPr="00A15DCB">
        <w:t xml:space="preserve"> </w:t>
      </w:r>
      <w:r w:rsidRPr="00A15DCB">
        <w:t>Assignment</w:t>
      </w:r>
      <w:r w:rsidR="003C35DA" w:rsidRPr="00A15DCB">
        <w:t xml:space="preserve"> </w:t>
      </w:r>
      <w:r w:rsidRPr="00A15DCB">
        <w:t>/</w:t>
      </w:r>
      <w:r w:rsidR="003C35DA" w:rsidRPr="00A15DCB">
        <w:t xml:space="preserve"> </w:t>
      </w:r>
      <w:r w:rsidRPr="00A15DCB">
        <w:t>HARQ process</w:t>
      </w:r>
      <w:bookmarkEnd w:id="127"/>
      <w:bookmarkEnd w:id="128"/>
      <w:bookmarkEnd w:id="129"/>
      <w:bookmarkEnd w:id="130"/>
    </w:p>
    <w:p w14:paraId="3BFCA69A"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1.2.1.1</w:t>
      </w:r>
      <w:r w:rsidRPr="00A15DCB">
        <w:rPr>
          <w:lang w:eastAsia="sv-SE"/>
        </w:rPr>
        <w:tab/>
        <w:t>Test Purpose (TP)</w:t>
      </w:r>
    </w:p>
    <w:p w14:paraId="669022E8" w14:textId="77777777" w:rsidR="007834D6" w:rsidRPr="00A15DCB" w:rsidRDefault="007834D6" w:rsidP="007834D6">
      <w:pPr>
        <w:pStyle w:val="H6"/>
        <w:rPr>
          <w:lang w:eastAsia="sv-SE"/>
        </w:rPr>
      </w:pPr>
      <w:r w:rsidRPr="00A15DCB">
        <w:rPr>
          <w:lang w:eastAsia="sv-SE"/>
        </w:rPr>
        <w:t>(1)</w:t>
      </w:r>
    </w:p>
    <w:p w14:paraId="42980AA1" w14:textId="77777777" w:rsidR="007834D6" w:rsidRPr="00A15DCB" w:rsidRDefault="007834D6" w:rsidP="007834D6">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5DDC8EFD"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71666B34"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downlink assignment on the PDCCH for the UE’s C-RNTI and receives data in the associated Slot and UE performs HARQ operation }</w:t>
      </w:r>
    </w:p>
    <w:p w14:paraId="012BAE4B"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sends a HARQ feedback on the HARQ process }</w:t>
      </w:r>
    </w:p>
    <w:p w14:paraId="03CA253A" w14:textId="77777777" w:rsidR="007834D6" w:rsidRPr="00A15DCB" w:rsidRDefault="007834D6" w:rsidP="007834D6">
      <w:pPr>
        <w:pStyle w:val="PL"/>
        <w:rPr>
          <w:noProof w:val="0"/>
          <w:lang w:eastAsia="sv-SE"/>
        </w:rPr>
      </w:pPr>
      <w:r w:rsidRPr="00A15DCB">
        <w:rPr>
          <w:noProof w:val="0"/>
          <w:lang w:eastAsia="sv-SE"/>
        </w:rPr>
        <w:t xml:space="preserve">            }</w:t>
      </w:r>
    </w:p>
    <w:p w14:paraId="7D02DB77" w14:textId="77777777" w:rsidR="007834D6" w:rsidRPr="00A15DCB" w:rsidRDefault="007834D6" w:rsidP="007834D6">
      <w:pPr>
        <w:pStyle w:val="PL"/>
        <w:rPr>
          <w:noProof w:val="0"/>
          <w:lang w:eastAsia="sv-SE"/>
        </w:rPr>
      </w:pPr>
    </w:p>
    <w:p w14:paraId="71AA4ECF" w14:textId="77777777" w:rsidR="007834D6" w:rsidRPr="00A15DCB" w:rsidRDefault="007834D6" w:rsidP="007834D6">
      <w:pPr>
        <w:pStyle w:val="H6"/>
        <w:rPr>
          <w:lang w:eastAsia="sv-SE"/>
        </w:rPr>
      </w:pPr>
      <w:r w:rsidRPr="00A15DCB">
        <w:rPr>
          <w:lang w:eastAsia="sv-SE"/>
        </w:rPr>
        <w:t>(2)</w:t>
      </w:r>
    </w:p>
    <w:p w14:paraId="2D9E4F6A" w14:textId="77777777" w:rsidR="007834D6" w:rsidRPr="00A15DCB" w:rsidRDefault="007834D6" w:rsidP="007834D6">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2D5964DC"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597F0D1C"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SS transmits downlink assignment on the PDCCH with a C-RNTI unknown by the UE and data is available in the associated Slot }</w:t>
      </w:r>
    </w:p>
    <w:p w14:paraId="7A26C60F"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does not send any HARQ feedback on the HARQ process }</w:t>
      </w:r>
    </w:p>
    <w:p w14:paraId="3C8913F4" w14:textId="77777777" w:rsidR="007834D6" w:rsidRPr="00A15DCB" w:rsidRDefault="007834D6" w:rsidP="007834D6">
      <w:pPr>
        <w:pStyle w:val="PL"/>
        <w:rPr>
          <w:noProof w:val="0"/>
          <w:lang w:eastAsia="sv-SE"/>
        </w:rPr>
      </w:pPr>
      <w:r w:rsidRPr="00A15DCB">
        <w:rPr>
          <w:noProof w:val="0"/>
          <w:lang w:eastAsia="sv-SE"/>
        </w:rPr>
        <w:t xml:space="preserve">            }</w:t>
      </w:r>
    </w:p>
    <w:p w14:paraId="71CF3DB2" w14:textId="77777777" w:rsidR="007834D6" w:rsidRPr="00A15DCB" w:rsidRDefault="007834D6" w:rsidP="007834D6">
      <w:pPr>
        <w:pStyle w:val="PL"/>
        <w:rPr>
          <w:noProof w:val="0"/>
          <w:lang w:eastAsia="sv-SE"/>
        </w:rPr>
      </w:pPr>
    </w:p>
    <w:p w14:paraId="367ECF80" w14:textId="77777777" w:rsidR="007834D6" w:rsidRPr="00A15DCB" w:rsidRDefault="007834D6" w:rsidP="007834D6">
      <w:pPr>
        <w:pStyle w:val="H6"/>
        <w:rPr>
          <w:lang w:eastAsia="sv-SE"/>
        </w:rPr>
      </w:pPr>
      <w:r w:rsidRPr="00A15DCB">
        <w:rPr>
          <w:lang w:eastAsia="sv-SE"/>
        </w:rPr>
        <w:t>(3)</w:t>
      </w:r>
    </w:p>
    <w:p w14:paraId="39EB2277" w14:textId="77777777" w:rsidR="007834D6" w:rsidRPr="00A15DCB" w:rsidRDefault="007834D6" w:rsidP="007834D6">
      <w:pPr>
        <w:pStyle w:val="PL"/>
        <w:rPr>
          <w:noProof w:val="0"/>
          <w:lang w:eastAsia="sv-SE"/>
        </w:rPr>
      </w:pPr>
      <w:r w:rsidRPr="00A15DCB">
        <w:rPr>
          <w:b/>
          <w:noProof w:val="0"/>
          <w:lang w:eastAsia="sv-SE"/>
        </w:rPr>
        <w:t xml:space="preserve">with </w:t>
      </w:r>
      <w:r w:rsidRPr="00A15DCB">
        <w:rPr>
          <w:noProof w:val="0"/>
          <w:lang w:eastAsia="sv-SE"/>
        </w:rPr>
        <w:t>{ UE in  RRC_CONNECTED state }</w:t>
      </w:r>
    </w:p>
    <w:p w14:paraId="0C95F538"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6FED0B7B"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the UE receives a MAC PDU addressed to its C-RNTI and decode fails in the associated Slot }</w:t>
      </w:r>
    </w:p>
    <w:p w14:paraId="73DE58FA"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the UE transmits a NACK for the corresponding HARQ process }</w:t>
      </w:r>
    </w:p>
    <w:p w14:paraId="34087338" w14:textId="77777777" w:rsidR="007834D6" w:rsidRPr="00A15DCB" w:rsidRDefault="007834D6" w:rsidP="007834D6">
      <w:pPr>
        <w:pStyle w:val="PL"/>
        <w:rPr>
          <w:noProof w:val="0"/>
          <w:lang w:eastAsia="sv-SE"/>
        </w:rPr>
      </w:pPr>
      <w:r w:rsidRPr="00A15DCB">
        <w:rPr>
          <w:noProof w:val="0"/>
          <w:lang w:eastAsia="sv-SE"/>
        </w:rPr>
        <w:t xml:space="preserve">            }</w:t>
      </w:r>
    </w:p>
    <w:p w14:paraId="433903AF" w14:textId="77777777" w:rsidR="007834D6" w:rsidRPr="00A15DCB" w:rsidRDefault="007834D6" w:rsidP="007834D6">
      <w:pPr>
        <w:pStyle w:val="PL"/>
        <w:rPr>
          <w:noProof w:val="0"/>
          <w:lang w:eastAsia="sv-SE"/>
        </w:rPr>
      </w:pPr>
    </w:p>
    <w:p w14:paraId="7D4F3054" w14:textId="77777777" w:rsidR="007834D6" w:rsidRPr="00A15DCB" w:rsidRDefault="007834D6" w:rsidP="007834D6">
      <w:pPr>
        <w:pStyle w:val="H6"/>
        <w:rPr>
          <w:lang w:eastAsia="sv-SE"/>
        </w:rPr>
      </w:pPr>
      <w:r w:rsidRPr="00A15DCB">
        <w:rPr>
          <w:lang w:eastAsia="sv-SE"/>
        </w:rPr>
        <w:t>(4)</w:t>
      </w:r>
    </w:p>
    <w:p w14:paraId="61FE0BF6" w14:textId="77777777" w:rsidR="007834D6" w:rsidRPr="00A15DCB" w:rsidRDefault="007834D6" w:rsidP="007834D6">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6A1DC989"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13C97F90" w14:textId="06FBF961"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the UE receives a MAC PDU retransmission addressed to its C-RNTI, and results in successful decode in the associated Slot</w:t>
      </w:r>
      <w:r w:rsidR="001D0890" w:rsidRPr="00A15DCB">
        <w:rPr>
          <w:noProof w:val="0"/>
          <w:lang w:eastAsia="sv-SE"/>
        </w:rPr>
        <w:t xml:space="preserve"> </w:t>
      </w:r>
      <w:r w:rsidRPr="00A15DCB">
        <w:rPr>
          <w:noProof w:val="0"/>
          <w:lang w:eastAsia="sv-SE"/>
        </w:rPr>
        <w:t>}</w:t>
      </w:r>
    </w:p>
    <w:p w14:paraId="342F7547"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the UE transmits an ACK for the corresponding HARQ process and forward to higher layer }</w:t>
      </w:r>
    </w:p>
    <w:p w14:paraId="1BB306F4" w14:textId="77777777" w:rsidR="007834D6" w:rsidRPr="00A15DCB" w:rsidRDefault="007834D6" w:rsidP="007834D6">
      <w:pPr>
        <w:pStyle w:val="PL"/>
        <w:rPr>
          <w:noProof w:val="0"/>
          <w:lang w:eastAsia="sv-SE"/>
        </w:rPr>
      </w:pPr>
      <w:r w:rsidRPr="00A15DCB">
        <w:rPr>
          <w:noProof w:val="0"/>
          <w:lang w:eastAsia="sv-SE"/>
        </w:rPr>
        <w:t xml:space="preserve">            }</w:t>
      </w:r>
    </w:p>
    <w:p w14:paraId="3E1E702B" w14:textId="77777777" w:rsidR="007834D6" w:rsidRPr="00A15DCB" w:rsidRDefault="007834D6" w:rsidP="007834D6">
      <w:pPr>
        <w:pStyle w:val="PL"/>
        <w:rPr>
          <w:noProof w:val="0"/>
          <w:lang w:eastAsia="sv-SE"/>
        </w:rPr>
      </w:pPr>
    </w:p>
    <w:p w14:paraId="30C1FDEF" w14:textId="77777777" w:rsidR="00C575C3" w:rsidRPr="00A15DCB" w:rsidRDefault="00C575C3" w:rsidP="007B79B0">
      <w:pPr>
        <w:pStyle w:val="H6"/>
        <w:rPr>
          <w:lang w:eastAsia="sv-SE"/>
        </w:rPr>
      </w:pPr>
      <w:r w:rsidRPr="00A15DCB">
        <w:rPr>
          <w:lang w:eastAsia="sv-SE"/>
        </w:rPr>
        <w:t>(5)</w:t>
      </w:r>
    </w:p>
    <w:p w14:paraId="1D378B46" w14:textId="77777777" w:rsidR="00C575C3" w:rsidRPr="00A15DCB" w:rsidRDefault="00C575C3" w:rsidP="009C1CE2">
      <w:pPr>
        <w:pStyle w:val="PL"/>
        <w:rPr>
          <w:noProof w:val="0"/>
          <w:lang w:eastAsia="sv-SE"/>
        </w:rPr>
      </w:pPr>
      <w:r w:rsidRPr="00A15DCB">
        <w:rPr>
          <w:b/>
          <w:noProof w:val="0"/>
          <w:lang w:eastAsia="sv-SE"/>
        </w:rPr>
        <w:t xml:space="preserve">with </w:t>
      </w:r>
      <w:r w:rsidRPr="00A15DCB">
        <w:rPr>
          <w:noProof w:val="0"/>
          <w:lang w:eastAsia="sv-SE"/>
        </w:rPr>
        <w:t>{ UE in  RRC_CONNECTED state }</w:t>
      </w:r>
    </w:p>
    <w:p w14:paraId="76E6C0E9" w14:textId="77777777" w:rsidR="00C575C3" w:rsidRPr="00A15DCB" w:rsidRDefault="00C575C3" w:rsidP="009C1CE2">
      <w:pPr>
        <w:pStyle w:val="PL"/>
        <w:rPr>
          <w:noProof w:val="0"/>
          <w:lang w:eastAsia="sv-SE"/>
        </w:rPr>
      </w:pPr>
      <w:r w:rsidRPr="00A15DCB">
        <w:rPr>
          <w:b/>
          <w:noProof w:val="0"/>
          <w:lang w:eastAsia="sv-SE"/>
        </w:rPr>
        <w:t>ensure that</w:t>
      </w:r>
      <w:r w:rsidRPr="00A15DCB">
        <w:rPr>
          <w:noProof w:val="0"/>
          <w:lang w:eastAsia="sv-SE"/>
        </w:rPr>
        <w:t xml:space="preserve"> {</w:t>
      </w:r>
    </w:p>
    <w:p w14:paraId="0D83AB99"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multiple MAC sub PDUs each containing a MAC SDU that is larger than 256 bytes (16 bits L field used) with padding MAC sub PDU at the end }</w:t>
      </w:r>
    </w:p>
    <w:p w14:paraId="0F5AD74A" w14:textId="77777777" w:rsidR="00C575C3" w:rsidRPr="00A15DCB" w:rsidRDefault="00C575C3" w:rsidP="009C1CE2">
      <w:pPr>
        <w:pStyle w:val="PL"/>
        <w:rPr>
          <w:noProof w:val="0"/>
          <w:lang w:eastAsia="sv-SE"/>
        </w:rPr>
      </w:pPr>
      <w:r w:rsidRPr="00A15DCB">
        <w:rPr>
          <w:b/>
          <w:noProof w:val="0"/>
          <w:lang w:eastAsia="sv-SE"/>
        </w:rPr>
        <w:t xml:space="preserve">    then</w:t>
      </w:r>
      <w:r w:rsidRPr="00A15DCB">
        <w:rPr>
          <w:noProof w:val="0"/>
          <w:lang w:eastAsia="sv-SE"/>
        </w:rPr>
        <w:t xml:space="preserve"> { UE successfully decodes the MAC PDU and forward to higher layer }</w:t>
      </w:r>
    </w:p>
    <w:p w14:paraId="2B01E908" w14:textId="77777777" w:rsidR="00C575C3" w:rsidRPr="00A15DCB" w:rsidRDefault="00C575C3" w:rsidP="009C1CE2">
      <w:pPr>
        <w:pStyle w:val="PL"/>
        <w:rPr>
          <w:noProof w:val="0"/>
          <w:lang w:eastAsia="sv-SE"/>
        </w:rPr>
      </w:pPr>
      <w:r w:rsidRPr="00A15DCB">
        <w:rPr>
          <w:noProof w:val="0"/>
          <w:lang w:eastAsia="sv-SE"/>
        </w:rPr>
        <w:t xml:space="preserve">            }</w:t>
      </w:r>
    </w:p>
    <w:p w14:paraId="0355A5C3" w14:textId="77777777" w:rsidR="00C575C3" w:rsidRPr="00A15DCB" w:rsidRDefault="00C575C3" w:rsidP="009C1CE2">
      <w:pPr>
        <w:pStyle w:val="PL"/>
        <w:rPr>
          <w:noProof w:val="0"/>
          <w:lang w:eastAsia="sv-SE"/>
        </w:rPr>
      </w:pPr>
    </w:p>
    <w:p w14:paraId="07C4D2C1" w14:textId="77777777" w:rsidR="00C575C3" w:rsidRPr="00A15DCB" w:rsidRDefault="00C575C3" w:rsidP="007B79B0">
      <w:pPr>
        <w:pStyle w:val="H6"/>
        <w:rPr>
          <w:lang w:eastAsia="sv-SE"/>
        </w:rPr>
      </w:pPr>
      <w:r w:rsidRPr="00A15DCB">
        <w:rPr>
          <w:lang w:eastAsia="sv-SE"/>
        </w:rPr>
        <w:t>(6)</w:t>
      </w:r>
    </w:p>
    <w:p w14:paraId="24D5F056" w14:textId="77777777" w:rsidR="00C575C3" w:rsidRPr="00A15DCB" w:rsidRDefault="00C575C3" w:rsidP="009C1CE2">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3E71CBE3" w14:textId="77777777" w:rsidR="00C575C3" w:rsidRPr="00A15DCB" w:rsidRDefault="00C575C3" w:rsidP="009C1CE2">
      <w:pPr>
        <w:pStyle w:val="PL"/>
        <w:rPr>
          <w:noProof w:val="0"/>
          <w:lang w:eastAsia="sv-SE"/>
        </w:rPr>
      </w:pPr>
      <w:r w:rsidRPr="00A15DCB">
        <w:rPr>
          <w:b/>
          <w:noProof w:val="0"/>
          <w:lang w:eastAsia="sv-SE"/>
        </w:rPr>
        <w:t>ensure that</w:t>
      </w:r>
      <w:r w:rsidRPr="00A15DCB">
        <w:rPr>
          <w:noProof w:val="0"/>
          <w:lang w:eastAsia="sv-SE"/>
        </w:rPr>
        <w:t xml:space="preserve"> {</w:t>
      </w:r>
    </w:p>
    <w:p w14:paraId="2EA7A998"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multiple MAC sub PDUs each containing a MAC SDU that is smaller than 256 bytes (8 bits L field used) with padding MAC sub PDU at the end }</w:t>
      </w:r>
    </w:p>
    <w:p w14:paraId="7121F5CC"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successfully decodes the MAC PDU and forward to higher layer }</w:t>
      </w:r>
    </w:p>
    <w:p w14:paraId="3EDF7B2F" w14:textId="77777777" w:rsidR="00C575C3" w:rsidRPr="00A15DCB" w:rsidRDefault="00C575C3" w:rsidP="009C1CE2">
      <w:pPr>
        <w:pStyle w:val="PL"/>
        <w:rPr>
          <w:noProof w:val="0"/>
          <w:lang w:eastAsia="sv-SE"/>
        </w:rPr>
      </w:pPr>
      <w:r w:rsidRPr="00A15DCB">
        <w:rPr>
          <w:noProof w:val="0"/>
          <w:lang w:eastAsia="sv-SE"/>
        </w:rPr>
        <w:t xml:space="preserve">            }</w:t>
      </w:r>
    </w:p>
    <w:p w14:paraId="1E859F74" w14:textId="77777777" w:rsidR="00C575C3" w:rsidRPr="00A15DCB" w:rsidRDefault="00C575C3" w:rsidP="009C1CE2">
      <w:pPr>
        <w:pStyle w:val="PL"/>
        <w:rPr>
          <w:noProof w:val="0"/>
          <w:lang w:eastAsia="sv-SE"/>
        </w:rPr>
      </w:pPr>
    </w:p>
    <w:p w14:paraId="0742F5C4" w14:textId="77777777" w:rsidR="00C575C3" w:rsidRPr="00A15DCB" w:rsidRDefault="00C575C3" w:rsidP="007B79B0">
      <w:pPr>
        <w:pStyle w:val="H6"/>
        <w:rPr>
          <w:lang w:eastAsia="sv-SE"/>
        </w:rPr>
      </w:pPr>
      <w:r w:rsidRPr="00A15DCB">
        <w:rPr>
          <w:lang w:eastAsia="sv-SE"/>
        </w:rPr>
        <w:t>(7)</w:t>
      </w:r>
    </w:p>
    <w:p w14:paraId="2EDB24C4" w14:textId="77777777" w:rsidR="00C575C3" w:rsidRPr="00A15DCB" w:rsidRDefault="00C575C3" w:rsidP="009C1CE2">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281E2E66" w14:textId="77777777" w:rsidR="00C575C3" w:rsidRPr="00A15DCB" w:rsidRDefault="00C575C3" w:rsidP="009C1CE2">
      <w:pPr>
        <w:pStyle w:val="PL"/>
        <w:rPr>
          <w:noProof w:val="0"/>
          <w:lang w:eastAsia="sv-SE"/>
        </w:rPr>
      </w:pPr>
      <w:r w:rsidRPr="00A15DCB">
        <w:rPr>
          <w:b/>
          <w:bCs/>
          <w:noProof w:val="0"/>
          <w:lang w:eastAsia="sv-SE"/>
        </w:rPr>
        <w:t xml:space="preserve">ensure that </w:t>
      </w:r>
      <w:r w:rsidRPr="00A15DCB">
        <w:rPr>
          <w:noProof w:val="0"/>
          <w:lang w:eastAsia="sv-SE"/>
        </w:rPr>
        <w:t>{</w:t>
      </w:r>
    </w:p>
    <w:p w14:paraId="28E6C590" w14:textId="3D20C702"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MAC sub PDU containing a MAC SDU and no padding MAC sub PDU</w:t>
      </w:r>
      <w:r w:rsidR="001D0890" w:rsidRPr="00A15DCB">
        <w:rPr>
          <w:noProof w:val="0"/>
          <w:lang w:eastAsia="sv-SE"/>
        </w:rPr>
        <w:t xml:space="preserve"> </w:t>
      </w:r>
      <w:r w:rsidRPr="00A15DCB">
        <w:rPr>
          <w:noProof w:val="0"/>
          <w:lang w:eastAsia="sv-SE"/>
        </w:rPr>
        <w:t>}</w:t>
      </w:r>
    </w:p>
    <w:p w14:paraId="3835FC3B"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 xml:space="preserve">then </w:t>
      </w:r>
      <w:r w:rsidRPr="00A15DCB">
        <w:rPr>
          <w:noProof w:val="0"/>
          <w:lang w:eastAsia="sv-SE"/>
        </w:rPr>
        <w:t>{ UE successfully decodes the MAC PDU and forward to higher layer }</w:t>
      </w:r>
    </w:p>
    <w:p w14:paraId="0A1A31E3" w14:textId="77777777" w:rsidR="00C575C3" w:rsidRPr="00A15DCB" w:rsidRDefault="00C575C3" w:rsidP="009C1CE2">
      <w:pPr>
        <w:pStyle w:val="PL"/>
        <w:rPr>
          <w:noProof w:val="0"/>
          <w:lang w:eastAsia="sv-SE"/>
        </w:rPr>
      </w:pPr>
      <w:r w:rsidRPr="00A15DCB">
        <w:rPr>
          <w:noProof w:val="0"/>
          <w:lang w:eastAsia="sv-SE"/>
        </w:rPr>
        <w:t xml:space="preserve">            }</w:t>
      </w:r>
    </w:p>
    <w:p w14:paraId="29F88BC3" w14:textId="77777777" w:rsidR="00C575C3" w:rsidRPr="00A15DCB" w:rsidRDefault="00C575C3" w:rsidP="009C1CE2">
      <w:pPr>
        <w:pStyle w:val="PL"/>
        <w:rPr>
          <w:noProof w:val="0"/>
          <w:lang w:eastAsia="sv-SE"/>
        </w:rPr>
      </w:pPr>
    </w:p>
    <w:p w14:paraId="3F167774" w14:textId="77777777" w:rsidR="00C575C3" w:rsidRPr="00A15DCB" w:rsidRDefault="00C575C3" w:rsidP="007B79B0">
      <w:pPr>
        <w:pStyle w:val="H6"/>
        <w:rPr>
          <w:lang w:eastAsia="sv-SE"/>
        </w:rPr>
      </w:pPr>
      <w:r w:rsidRPr="00A15DCB">
        <w:rPr>
          <w:lang w:eastAsia="sv-SE"/>
        </w:rPr>
        <w:lastRenderedPageBreak/>
        <w:t>(8)</w:t>
      </w:r>
    </w:p>
    <w:p w14:paraId="5BF17F25" w14:textId="77777777" w:rsidR="00C575C3" w:rsidRPr="00A15DCB" w:rsidRDefault="00C575C3" w:rsidP="009C1CE2">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5AA79EC2" w14:textId="77777777" w:rsidR="00C575C3" w:rsidRPr="00A15DCB" w:rsidRDefault="00C575C3" w:rsidP="009C1CE2">
      <w:pPr>
        <w:pStyle w:val="PL"/>
        <w:rPr>
          <w:noProof w:val="0"/>
          <w:lang w:eastAsia="sv-SE"/>
        </w:rPr>
      </w:pPr>
      <w:r w:rsidRPr="00A15DCB">
        <w:rPr>
          <w:b/>
          <w:noProof w:val="0"/>
          <w:lang w:eastAsia="sv-SE"/>
        </w:rPr>
        <w:t>ensure that</w:t>
      </w:r>
      <w:r w:rsidRPr="00A15DCB">
        <w:rPr>
          <w:noProof w:val="0"/>
          <w:lang w:eastAsia="sv-SE"/>
        </w:rPr>
        <w:t xml:space="preserve"> {</w:t>
      </w:r>
    </w:p>
    <w:p w14:paraId="6B825D07"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MAC sub PDU containing a MAC SDU that is smaller than 256 bytes (8 bits L field used) plus MAC sub PDU containing a MAC SDU that is greater than 256 bytes (16 bits L field used)and no padding }</w:t>
      </w:r>
    </w:p>
    <w:p w14:paraId="0337CC9C"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successfully decodes the MAC PDU and forwards the AMD PDUs to higher layer }</w:t>
      </w:r>
    </w:p>
    <w:p w14:paraId="0EB121EA" w14:textId="77777777" w:rsidR="00BA75AB" w:rsidRPr="00A15DCB" w:rsidRDefault="00C575C3" w:rsidP="009C1CE2">
      <w:pPr>
        <w:pStyle w:val="PL"/>
        <w:rPr>
          <w:noProof w:val="0"/>
          <w:lang w:eastAsia="sv-SE"/>
        </w:rPr>
      </w:pPr>
      <w:r w:rsidRPr="00A15DCB">
        <w:rPr>
          <w:noProof w:val="0"/>
          <w:lang w:eastAsia="sv-SE"/>
        </w:rPr>
        <w:t xml:space="preserve">            }</w:t>
      </w:r>
    </w:p>
    <w:p w14:paraId="3C6ECC0D" w14:textId="77777777" w:rsidR="004E0F1B" w:rsidRPr="00A15DCB" w:rsidRDefault="004E0F1B" w:rsidP="009C1CE2">
      <w:pPr>
        <w:pStyle w:val="PL"/>
        <w:rPr>
          <w:noProof w:val="0"/>
          <w:lang w:eastAsia="sv-SE"/>
        </w:rPr>
      </w:pPr>
    </w:p>
    <w:p w14:paraId="0196E87E" w14:textId="77777777" w:rsidR="00D73E25" w:rsidRPr="00A15DCB" w:rsidRDefault="00D73E25" w:rsidP="00D73E25">
      <w:pPr>
        <w:pStyle w:val="H6"/>
        <w:rPr>
          <w:lang w:eastAsia="sv-SE"/>
        </w:rPr>
      </w:pPr>
      <w:r w:rsidRPr="00A15DCB">
        <w:rPr>
          <w:lang w:eastAsia="sv-SE"/>
        </w:rPr>
        <w:t>(9)</w:t>
      </w:r>
    </w:p>
    <w:p w14:paraId="1561CE1E" w14:textId="27E0F78E" w:rsidR="00D73E25" w:rsidRPr="00A15DCB" w:rsidRDefault="00D73E25" w:rsidP="00D73E25">
      <w:pPr>
        <w:pStyle w:val="PL"/>
        <w:rPr>
          <w:noProof w:val="0"/>
          <w:lang w:eastAsia="sv-SE"/>
        </w:rPr>
      </w:pPr>
      <w:r w:rsidRPr="00A15DCB">
        <w:rPr>
          <w:b/>
          <w:noProof w:val="0"/>
          <w:lang w:eastAsia="sv-SE"/>
        </w:rPr>
        <w:t>with</w:t>
      </w:r>
      <w:r w:rsidRPr="00A15DCB">
        <w:rPr>
          <w:noProof w:val="0"/>
          <w:lang w:eastAsia="sv-SE"/>
        </w:rPr>
        <w:t xml:space="preserve"> { UE in RRC_CONNECTED state and </w:t>
      </w:r>
      <w:r w:rsidRPr="00A15DCB">
        <w:rPr>
          <w:noProof w:val="0"/>
          <w:lang w:eastAsia="zh-CN"/>
        </w:rPr>
        <w:t xml:space="preserve">configured with a specific </w:t>
      </w:r>
      <w:r w:rsidRPr="00A15DCB">
        <w:rPr>
          <w:i/>
          <w:noProof w:val="0"/>
          <w:lang w:eastAsia="zh-CN"/>
        </w:rPr>
        <w:t xml:space="preserve">TDD-UL-DL-ConfigCommon </w:t>
      </w:r>
      <w:r w:rsidRPr="00A15DCB">
        <w:rPr>
          <w:noProof w:val="0"/>
          <w:lang w:eastAsia="zh-CN"/>
        </w:rPr>
        <w:t>including configuration of</w:t>
      </w:r>
      <w:r w:rsidRPr="00A15DCB">
        <w:rPr>
          <w:i/>
          <w:noProof w:val="0"/>
          <w:lang w:eastAsia="zh-CN"/>
        </w:rPr>
        <w:t xml:space="preserve"> pattern2</w:t>
      </w:r>
      <w:r w:rsidR="001D0890" w:rsidRPr="00A15DCB">
        <w:rPr>
          <w:i/>
          <w:noProof w:val="0"/>
          <w:lang w:eastAsia="zh-CN"/>
        </w:rPr>
        <w:t xml:space="preserve"> </w:t>
      </w:r>
      <w:r w:rsidRPr="00A15DCB">
        <w:rPr>
          <w:noProof w:val="0"/>
          <w:lang w:eastAsia="sv-SE"/>
        </w:rPr>
        <w:t>}</w:t>
      </w:r>
    </w:p>
    <w:p w14:paraId="642D0C0C" w14:textId="77777777" w:rsidR="00D73E25" w:rsidRPr="00A15DCB" w:rsidRDefault="00D73E25" w:rsidP="00D73E25">
      <w:pPr>
        <w:pStyle w:val="PL"/>
        <w:rPr>
          <w:noProof w:val="0"/>
          <w:lang w:eastAsia="sv-SE"/>
        </w:rPr>
      </w:pPr>
      <w:r w:rsidRPr="00A15DCB">
        <w:rPr>
          <w:b/>
          <w:noProof w:val="0"/>
          <w:lang w:eastAsia="sv-SE"/>
        </w:rPr>
        <w:t>ensure that</w:t>
      </w:r>
      <w:r w:rsidRPr="00A15DCB">
        <w:rPr>
          <w:noProof w:val="0"/>
          <w:lang w:eastAsia="sv-SE"/>
        </w:rPr>
        <w:t xml:space="preserve"> {</w:t>
      </w:r>
    </w:p>
    <w:p w14:paraId="2F3401B6" w14:textId="77777777" w:rsidR="00D73E25" w:rsidRPr="00A15DCB" w:rsidRDefault="00D73E25" w:rsidP="00D73E25">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xml:space="preserve">{ UE receives downlink assignment on the PDCCH associated with </w:t>
      </w:r>
      <w:r w:rsidRPr="00A15DCB">
        <w:rPr>
          <w:i/>
          <w:noProof w:val="0"/>
          <w:lang w:eastAsia="sv-SE"/>
        </w:rPr>
        <w:t>pattern2</w:t>
      </w:r>
      <w:r w:rsidRPr="00A15DCB">
        <w:rPr>
          <w:noProof w:val="0"/>
          <w:lang w:eastAsia="sv-SE"/>
        </w:rPr>
        <w:t xml:space="preserve"> for the UE’s C-RNTI and receives data in the associated Slot and UE performs HARQ operation }</w:t>
      </w:r>
    </w:p>
    <w:p w14:paraId="79328113" w14:textId="77777777" w:rsidR="00D73E25" w:rsidRPr="00A15DCB" w:rsidRDefault="00D73E25" w:rsidP="00D73E25">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sends a HARQ feedback on the HARQ process }</w:t>
      </w:r>
    </w:p>
    <w:p w14:paraId="218EAD91" w14:textId="77777777" w:rsidR="00D73E25" w:rsidRPr="00A15DCB" w:rsidRDefault="00D73E25" w:rsidP="00D73E25">
      <w:pPr>
        <w:pStyle w:val="PL"/>
        <w:rPr>
          <w:noProof w:val="0"/>
          <w:lang w:eastAsia="sv-SE"/>
        </w:rPr>
      </w:pPr>
      <w:r w:rsidRPr="00A15DCB">
        <w:rPr>
          <w:noProof w:val="0"/>
          <w:lang w:eastAsia="sv-SE"/>
        </w:rPr>
        <w:t xml:space="preserve">            }</w:t>
      </w:r>
    </w:p>
    <w:p w14:paraId="79A54A4C" w14:textId="77777777" w:rsidR="00D73E25" w:rsidRPr="00A15DCB" w:rsidRDefault="00D73E25" w:rsidP="009C1CE2">
      <w:pPr>
        <w:pStyle w:val="PL"/>
        <w:rPr>
          <w:noProof w:val="0"/>
          <w:lang w:eastAsia="sv-SE"/>
        </w:rPr>
      </w:pPr>
    </w:p>
    <w:p w14:paraId="55202F68"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1.2.1.2</w:t>
      </w:r>
      <w:r w:rsidRPr="00A15DCB">
        <w:rPr>
          <w:lang w:eastAsia="sv-SE"/>
        </w:rPr>
        <w:tab/>
        <w:t>Conformance requirements</w:t>
      </w:r>
    </w:p>
    <w:p w14:paraId="4EC794E7" w14:textId="77777777" w:rsidR="00C575C3" w:rsidRPr="00A15DCB" w:rsidRDefault="00C575C3" w:rsidP="00E04659">
      <w:pPr>
        <w:rPr>
          <w:lang w:eastAsia="sv-SE"/>
        </w:rPr>
      </w:pPr>
      <w:r w:rsidRPr="00A15DCB">
        <w:rPr>
          <w:lang w:eastAsia="sv-SE"/>
        </w:rPr>
        <w:t>References: The conformance requirements covered in the present TC are specified in: TS 38.321, clause</w:t>
      </w:r>
      <w:r w:rsidR="005D4046" w:rsidRPr="00A15DCB">
        <w:rPr>
          <w:lang w:eastAsia="sv-SE"/>
        </w:rPr>
        <w:t>s</w:t>
      </w:r>
      <w:r w:rsidRPr="00A15DCB">
        <w:rPr>
          <w:lang w:eastAsia="sv-SE"/>
        </w:rPr>
        <w:t xml:space="preserve"> 5.3.1, 5.3.2.1, 5.3.2.2 and 6.1.2.</w:t>
      </w:r>
      <w:r w:rsidR="00E04659" w:rsidRPr="00A15DCB">
        <w:rPr>
          <w:lang w:eastAsia="sv-SE"/>
        </w:rPr>
        <w:t xml:space="preserve"> </w:t>
      </w:r>
      <w:r w:rsidR="00E04659" w:rsidRPr="00A15DCB">
        <w:t>Unless otherwise stated these are Rel-15 requirements.</w:t>
      </w:r>
    </w:p>
    <w:p w14:paraId="59A83FE0" w14:textId="77777777" w:rsidR="00C575C3" w:rsidRPr="00A15DCB" w:rsidRDefault="00C575C3" w:rsidP="00C575C3">
      <w:pPr>
        <w:rPr>
          <w:lang w:eastAsia="sv-SE"/>
        </w:rPr>
      </w:pPr>
      <w:r w:rsidRPr="00A15DCB">
        <w:rPr>
          <w:lang w:eastAsia="sv-SE"/>
        </w:rPr>
        <w:t>[TS 38.32</w:t>
      </w:r>
      <w:r w:rsidR="005D4046" w:rsidRPr="00A15DCB">
        <w:rPr>
          <w:lang w:eastAsia="sv-SE"/>
        </w:rPr>
        <w:t>1</w:t>
      </w:r>
      <w:r w:rsidRPr="00A15DCB">
        <w:rPr>
          <w:lang w:eastAsia="sv-SE"/>
        </w:rPr>
        <w:t>, clause 5.3.1]</w:t>
      </w:r>
    </w:p>
    <w:p w14:paraId="26A76C0A" w14:textId="77777777" w:rsidR="005D4046" w:rsidRPr="00A15DCB" w:rsidRDefault="005D4046" w:rsidP="005D4046">
      <w:r w:rsidRPr="00A15DCB">
        <w:t>Downlink assignments received on the PDCCH both indicate that there is a transmission on a DL-SCH for a particular MAC entity and provide the relevant HARQ information.</w:t>
      </w:r>
    </w:p>
    <w:p w14:paraId="7FE8722D" w14:textId="77777777" w:rsidR="005D4046" w:rsidRPr="00A15DCB" w:rsidRDefault="005D4046" w:rsidP="005D4046">
      <w:r w:rsidRPr="00A15DCB">
        <w:t>When the MAC entity has a C-RNTI, Temporary C-RNTI, or CS-RNTI, the MAC entity shall for each PDCCH occasion during which it monitors PDCCH and for each Serving Cell:</w:t>
      </w:r>
    </w:p>
    <w:p w14:paraId="1371318B"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if a downlink assignment for this PDCCH occasion and this Serving Cell has been received on the PDCCH for the MAC entity’s C-RNTI, or Temporary C</w:t>
      </w:r>
      <w:r w:rsidR="005D4046" w:rsidRPr="00A15DCB">
        <w:rPr>
          <w:rFonts w:eastAsia="Malgun Gothic"/>
        </w:rPr>
        <w:noBreakHyphen/>
        <w:t>RNTI:</w:t>
      </w:r>
    </w:p>
    <w:p w14:paraId="78866B72"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this is the first downlink assignment for this Temporary C-RNTI:</w:t>
      </w:r>
    </w:p>
    <w:p w14:paraId="57D4FF54"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consider the NDI to have been toggled.</w:t>
      </w:r>
    </w:p>
    <w:p w14:paraId="215430BB"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5DE2909"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consider the NDI to have been toggled regardless of the value of the NDI.</w:t>
      </w:r>
    </w:p>
    <w:p w14:paraId="26D91377"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indicate the presence of a downlink assignment and deliver the associated HARQ information to the HARQ entity.</w:t>
      </w:r>
    </w:p>
    <w:p w14:paraId="70CC83DC"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else if a downlink assignment for this PDCCH occasion has been received for this Serving Cell on the PDCCH for the MAC entity’s CS-RNTI:</w:t>
      </w:r>
    </w:p>
    <w:p w14:paraId="70EB81A2"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the NDI in the received HARQ information is 1:</w:t>
      </w:r>
    </w:p>
    <w:p w14:paraId="15D927A7"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consider the NDI for the corresponding HARQ process not to have been toggled;</w:t>
      </w:r>
    </w:p>
    <w:p w14:paraId="46D2F8A0"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indicate the presence of a downlink assignment for this Serving Cell and deliver the associated HARQ information to the HARQ entity.</w:t>
      </w:r>
    </w:p>
    <w:p w14:paraId="2698EC7E"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the NDI in the received HARQ information is 0:</w:t>
      </w:r>
    </w:p>
    <w:p w14:paraId="53B5537F"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if PDCCH contents indicate SPS deactivation:</w:t>
      </w:r>
    </w:p>
    <w:p w14:paraId="6E51120A"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clear the configured downlink assignment for this Serving Cell (if any);</w:t>
      </w:r>
    </w:p>
    <w:p w14:paraId="372E00D8"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if the timeAlignmentTimer associated with the PTAG is running:</w:t>
      </w:r>
    </w:p>
    <w:p w14:paraId="7AE33801" w14:textId="77777777" w:rsidR="005D4046" w:rsidRPr="00A15DCB" w:rsidRDefault="00186977" w:rsidP="00186977">
      <w:pPr>
        <w:pStyle w:val="B5"/>
        <w:rPr>
          <w:rFonts w:eastAsia="Malgun Gothic"/>
        </w:rPr>
      </w:pPr>
      <w:r w:rsidRPr="00A15DCB">
        <w:rPr>
          <w:rFonts w:eastAsia="Malgun Gothic"/>
        </w:rPr>
        <w:t>5&gt;</w:t>
      </w:r>
      <w:r w:rsidR="005D4046" w:rsidRPr="00A15DCB">
        <w:rPr>
          <w:rFonts w:eastAsia="Malgun Gothic"/>
        </w:rPr>
        <w:tab/>
        <w:t>indicate a positive acknowledgement for the SPS deactivation to the physical layer.</w:t>
      </w:r>
    </w:p>
    <w:p w14:paraId="79E880E3" w14:textId="77777777" w:rsidR="005D4046" w:rsidRPr="00A15DCB" w:rsidRDefault="00186977" w:rsidP="00186977">
      <w:pPr>
        <w:pStyle w:val="B3"/>
        <w:rPr>
          <w:rFonts w:eastAsia="Malgun Gothic"/>
        </w:rPr>
      </w:pPr>
      <w:r w:rsidRPr="00A15DCB">
        <w:rPr>
          <w:rFonts w:eastAsia="Malgun Gothic"/>
        </w:rPr>
        <w:lastRenderedPageBreak/>
        <w:t>3&gt;</w:t>
      </w:r>
      <w:r w:rsidR="005D4046" w:rsidRPr="00A15DCB">
        <w:rPr>
          <w:rFonts w:eastAsia="Malgun Gothic"/>
        </w:rPr>
        <w:tab/>
        <w:t>else if PDCCH content indicates SPS activation:</w:t>
      </w:r>
    </w:p>
    <w:p w14:paraId="67A56E7C"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store the downlink assignment for this Serving Cell and the associated HARQ information as configured downlink assignment;</w:t>
      </w:r>
    </w:p>
    <w:p w14:paraId="508C8C26"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initialise or re-initialise the configured downlink assignment for this Serving Cell to start in the associated PDSCH duration and to recur according to rules in subclause 5.8.1;</w:t>
      </w:r>
    </w:p>
    <w:p w14:paraId="3AE9665F"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set the HARQ Process ID to the HARQ Process ID associated with this PDSCH duration;</w:t>
      </w:r>
    </w:p>
    <w:p w14:paraId="270918D0"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consider the NDI bit for the corresponding HARQ process to have been toggled;</w:t>
      </w:r>
    </w:p>
    <w:p w14:paraId="2309B649"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indicate the presence of a configured downlink assignment for this Serving Cell and deliver the stored HARQ information to the HARQ entity.</w:t>
      </w:r>
    </w:p>
    <w:p w14:paraId="46A2D660" w14:textId="77777777" w:rsidR="005D4046" w:rsidRPr="00A15DCB" w:rsidRDefault="005D4046" w:rsidP="005D4046">
      <w:r w:rsidRPr="00A15DCB">
        <w:t>For each Serving Cell and each configured downlink assignment, if configured and activated, the MAC entity shall:</w:t>
      </w:r>
    </w:p>
    <w:p w14:paraId="70070221"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if the PDSCH duration of the configured downlink assignment does not overlap with the PDSCH duration of a downlink assignment received on the PDCCH for this Serving Cell:</w:t>
      </w:r>
    </w:p>
    <w:p w14:paraId="57E9A359"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instruct the physical layer to receive, in this PDSCH duration, transport block on the DL-SCH according to the configured downlink assignment and to deliver it to the HARQ entity;</w:t>
      </w:r>
    </w:p>
    <w:p w14:paraId="392C74CF"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set the HARQ Process ID to the HARQ Process ID associated with this PDSCH duration;</w:t>
      </w:r>
    </w:p>
    <w:p w14:paraId="7989FD1E"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consider the NDI bit to have been toggled;</w:t>
      </w:r>
    </w:p>
    <w:p w14:paraId="3DC05286"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indicate the presence of a configured downlink assignment and deliver the stored HARQ information to the HARQ entity.</w:t>
      </w:r>
    </w:p>
    <w:p w14:paraId="162AA471" w14:textId="77777777" w:rsidR="005D4046" w:rsidRPr="00A15DCB" w:rsidRDefault="005D4046" w:rsidP="005D4046">
      <w:r w:rsidRPr="00A15DCB">
        <w:t>For configured downlink assignments, the HARQ Process ID associated with the slot where the DL transmission starts is derived from the following equation:</w:t>
      </w:r>
    </w:p>
    <w:p w14:paraId="7CF33AA5" w14:textId="77777777" w:rsidR="005D4046" w:rsidRPr="00A15DCB" w:rsidRDefault="005D4046" w:rsidP="00377D81">
      <w:pPr>
        <w:pStyle w:val="EQ"/>
        <w:jc w:val="center"/>
        <w:rPr>
          <w:noProof w:val="0"/>
        </w:rPr>
      </w:pPr>
      <w:r w:rsidRPr="00A15DCB">
        <w:rPr>
          <w:noProof w:val="0"/>
        </w:rPr>
        <w:t>HARQ Process ID = [floor (CURRENT_slot × 10 / (numberOfSlotsPerFrame × semiPersistSchedIntervalDL))] modulo nrofHARQ-Processes</w:t>
      </w:r>
    </w:p>
    <w:p w14:paraId="1A1DC39B" w14:textId="77777777" w:rsidR="005D4046" w:rsidRPr="00A15DCB" w:rsidRDefault="005D4046" w:rsidP="005D4046">
      <w:r w:rsidRPr="00A15DCB">
        <w:t xml:space="preserve">where CURRENT_slot = [(SFN × </w:t>
      </w:r>
      <w:r w:rsidRPr="00A15DCB">
        <w:rPr>
          <w:i/>
        </w:rPr>
        <w:t>numberOfSlotsPerFrame</w:t>
      </w:r>
      <w:r w:rsidRPr="00A15DCB">
        <w:t xml:space="preserve">) + slot number in the frame] and </w:t>
      </w:r>
      <w:r w:rsidRPr="00A15DCB">
        <w:rPr>
          <w:i/>
        </w:rPr>
        <w:t>numberOfSlotsPerFrame</w:t>
      </w:r>
      <w:r w:rsidRPr="00A15DCB">
        <w:t xml:space="preserve"> refers to the number of consecutive slots per frame as specified in TS 38.211 [8].</w:t>
      </w:r>
    </w:p>
    <w:p w14:paraId="02E5C7EF" w14:textId="77777777" w:rsidR="005D4046" w:rsidRPr="00A15DCB" w:rsidRDefault="005D4046" w:rsidP="005D4046">
      <w:r w:rsidRPr="00A15DCB">
        <w:t>When the MAC entity needs to read BCCH, the MAC entity may, based on the scheduling information from RRC:</w:t>
      </w:r>
    </w:p>
    <w:p w14:paraId="4433DF42"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if a downlink assignment for this PDCCH occasion has been received on the PDCCH for the SI-RNTI;</w:t>
      </w:r>
    </w:p>
    <w:p w14:paraId="1508D31A" w14:textId="77777777" w:rsidR="005D4046" w:rsidRPr="00A15DCB" w:rsidRDefault="00186977" w:rsidP="00186977">
      <w:pPr>
        <w:pStyle w:val="B2"/>
        <w:rPr>
          <w:rFonts w:eastAsia="Malgun Gothic"/>
          <w:lang w:eastAsia="zh-CN"/>
        </w:rPr>
      </w:pPr>
      <w:r w:rsidRPr="00A15DCB">
        <w:rPr>
          <w:rFonts w:eastAsia="Malgun Gothic"/>
        </w:rPr>
        <w:t>2&gt;</w:t>
      </w:r>
      <w:r w:rsidR="005D4046" w:rsidRPr="00A15DCB">
        <w:rPr>
          <w:rFonts w:eastAsia="Malgun Gothic"/>
        </w:rPr>
        <w:tab/>
        <w:t xml:space="preserve">indicate a downlink assignment </w:t>
      </w:r>
      <w:r w:rsidR="005D4046" w:rsidRPr="00A15DCB">
        <w:rPr>
          <w:lang w:eastAsia="zh-CN"/>
        </w:rPr>
        <w:t xml:space="preserve">and redundancy version </w:t>
      </w:r>
      <w:r w:rsidR="005D4046" w:rsidRPr="00A15DCB">
        <w:rPr>
          <w:rFonts w:eastAsia="Malgun Gothic"/>
        </w:rPr>
        <w:t>for the dedicated broadcast HARQ process to the HARQ entity.</w:t>
      </w:r>
    </w:p>
    <w:p w14:paraId="0E975B0C" w14:textId="77777777" w:rsidR="00C575C3" w:rsidRPr="00A15DCB" w:rsidRDefault="00C575C3" w:rsidP="00C575C3">
      <w:pPr>
        <w:rPr>
          <w:lang w:eastAsia="sv-SE"/>
        </w:rPr>
      </w:pPr>
      <w:r w:rsidRPr="00A15DCB">
        <w:rPr>
          <w:lang w:eastAsia="sv-SE"/>
        </w:rPr>
        <w:t>[TS 38.32</w:t>
      </w:r>
      <w:r w:rsidR="005D4046" w:rsidRPr="00A15DCB">
        <w:rPr>
          <w:lang w:eastAsia="sv-SE"/>
        </w:rPr>
        <w:t>1</w:t>
      </w:r>
      <w:r w:rsidRPr="00A15DCB">
        <w:rPr>
          <w:lang w:eastAsia="sv-SE"/>
        </w:rPr>
        <w:t>, clause 5.3.2.2]</w:t>
      </w:r>
    </w:p>
    <w:p w14:paraId="5F8CA397" w14:textId="77777777" w:rsidR="00C575C3" w:rsidRPr="00A15DCB" w:rsidRDefault="00C55521" w:rsidP="00C575C3">
      <w:pPr>
        <w:rPr>
          <w:lang w:eastAsia="sv-SE"/>
        </w:rPr>
      </w:pPr>
      <w:r w:rsidRPr="00A15DCB">
        <w:rPr>
          <w:lang w:eastAsia="sv-SE"/>
        </w:rPr>
        <w:t>When</w:t>
      </w:r>
      <w:r w:rsidR="00C575C3" w:rsidRPr="00A15DCB">
        <w:rPr>
          <w:lang w:eastAsia="sv-SE"/>
        </w:rPr>
        <w:t xml:space="preserve"> a transmission takes place for the HARQ process, one or </w:t>
      </w:r>
      <w:r w:rsidR="00C575C3" w:rsidRPr="00A15DCB">
        <w:t>more</w:t>
      </w:r>
      <w:r w:rsidR="00C575C3" w:rsidRPr="00A15DCB">
        <w:rPr>
          <w:lang w:eastAsia="sv-SE"/>
        </w:rPr>
        <w:t xml:space="preserve"> (in case of downlink spatial multiplexing) TBs and the associated HARQ information are received from the HARQ entity.</w:t>
      </w:r>
    </w:p>
    <w:p w14:paraId="316CB598" w14:textId="77777777" w:rsidR="00C575C3" w:rsidRPr="00A15DCB" w:rsidRDefault="00C575C3" w:rsidP="00C575C3">
      <w:pPr>
        <w:rPr>
          <w:lang w:eastAsia="sv-SE"/>
        </w:rPr>
      </w:pPr>
      <w:r w:rsidRPr="00A15DCB">
        <w:rPr>
          <w:lang w:eastAsia="sv-SE"/>
        </w:rPr>
        <w:t>For each received TB and associated HARQ information, the HARQ process shall:</w:t>
      </w:r>
    </w:p>
    <w:p w14:paraId="327F449D" w14:textId="77777777" w:rsidR="00C575C3" w:rsidRPr="00A15DCB" w:rsidRDefault="00186977" w:rsidP="00186977">
      <w:pPr>
        <w:pStyle w:val="B1"/>
        <w:rPr>
          <w:lang w:eastAsia="sv-SE"/>
        </w:rPr>
      </w:pPr>
      <w:r w:rsidRPr="00A15DCB">
        <w:t>1&gt;</w:t>
      </w:r>
      <w:r w:rsidR="00C575C3" w:rsidRPr="00A15DCB">
        <w:rPr>
          <w:lang w:eastAsia="sv-SE"/>
        </w:rPr>
        <w:tab/>
        <w:t>if the NDI, when provided, has been toggled compared to the value of the previous received transmission corresponding to this TB; or</w:t>
      </w:r>
    </w:p>
    <w:p w14:paraId="5777FDF2" w14:textId="77777777" w:rsidR="00C575C3" w:rsidRPr="00A15DCB" w:rsidRDefault="00186977" w:rsidP="00186977">
      <w:pPr>
        <w:pStyle w:val="B1"/>
        <w:rPr>
          <w:lang w:eastAsia="sv-SE"/>
        </w:rPr>
      </w:pPr>
      <w:r w:rsidRPr="00A15DCB">
        <w:t>1&gt;</w:t>
      </w:r>
      <w:r w:rsidR="00C575C3" w:rsidRPr="00A15DCB">
        <w:rPr>
          <w:lang w:eastAsia="sv-SE"/>
        </w:rPr>
        <w:tab/>
        <w:t>if the HARQ process is equal to the broadcast process</w:t>
      </w:r>
      <w:r w:rsidR="00C575C3" w:rsidRPr="00A15DCB">
        <w:t>,</w:t>
      </w:r>
      <w:r w:rsidR="00C575C3" w:rsidRPr="00A15DCB">
        <w:rPr>
          <w:lang w:eastAsia="sv-SE"/>
        </w:rPr>
        <w:t xml:space="preserve"> and this is the first received transmission for the TB according to the system information schedule indicated by RRC; or</w:t>
      </w:r>
    </w:p>
    <w:p w14:paraId="31560E9F" w14:textId="77777777" w:rsidR="00C575C3" w:rsidRPr="00A15DCB" w:rsidRDefault="00186977" w:rsidP="00186977">
      <w:pPr>
        <w:pStyle w:val="B1"/>
        <w:rPr>
          <w:lang w:eastAsia="sv-SE"/>
        </w:rPr>
      </w:pPr>
      <w:r w:rsidRPr="00A15DCB">
        <w:t>1&gt;</w:t>
      </w:r>
      <w:r w:rsidR="00C575C3" w:rsidRPr="00A15DCB">
        <w:rPr>
          <w:lang w:eastAsia="sv-SE"/>
        </w:rPr>
        <w:tab/>
        <w:t>if this is the very first received transmission for this TB (i.e. there is no previous NDI for this TB):</w:t>
      </w:r>
    </w:p>
    <w:p w14:paraId="4D7BBE35" w14:textId="77777777" w:rsidR="00C575C3" w:rsidRPr="00A15DCB" w:rsidRDefault="00186977" w:rsidP="00186977">
      <w:pPr>
        <w:pStyle w:val="B2"/>
        <w:rPr>
          <w:lang w:eastAsia="zh-CN"/>
        </w:rPr>
      </w:pPr>
      <w:r w:rsidRPr="00A15DCB">
        <w:t>2&gt;</w:t>
      </w:r>
      <w:r w:rsidR="00C575C3" w:rsidRPr="00A15DCB">
        <w:rPr>
          <w:lang w:eastAsia="zh-CN"/>
        </w:rPr>
        <w:tab/>
        <w:t xml:space="preserve">consider this transmission to be </w:t>
      </w:r>
      <w:r w:rsidR="00C575C3" w:rsidRPr="00A15DCB">
        <w:rPr>
          <w:lang w:eastAsia="sv-SE"/>
        </w:rPr>
        <w:t>a new transmission.</w:t>
      </w:r>
    </w:p>
    <w:p w14:paraId="1F3CC5EE" w14:textId="77777777" w:rsidR="00C575C3" w:rsidRPr="00A15DCB" w:rsidRDefault="00186977" w:rsidP="00186977">
      <w:pPr>
        <w:pStyle w:val="B1"/>
        <w:rPr>
          <w:lang w:eastAsia="zh-CN"/>
        </w:rPr>
      </w:pPr>
      <w:r w:rsidRPr="00A15DCB">
        <w:t>1&gt;</w:t>
      </w:r>
      <w:r w:rsidR="00C575C3" w:rsidRPr="00A15DCB">
        <w:rPr>
          <w:lang w:eastAsia="sv-SE"/>
        </w:rPr>
        <w:tab/>
        <w:t>else</w:t>
      </w:r>
      <w:r w:rsidR="00C575C3" w:rsidRPr="00A15DCB">
        <w:rPr>
          <w:lang w:eastAsia="zh-CN"/>
        </w:rPr>
        <w:t>:</w:t>
      </w:r>
    </w:p>
    <w:p w14:paraId="79820AA8" w14:textId="77777777" w:rsidR="00C575C3" w:rsidRPr="00A15DCB" w:rsidRDefault="00186977" w:rsidP="00186977">
      <w:pPr>
        <w:pStyle w:val="B2"/>
        <w:rPr>
          <w:lang w:eastAsia="sv-SE"/>
        </w:rPr>
      </w:pPr>
      <w:r w:rsidRPr="00A15DCB">
        <w:t>2&gt;</w:t>
      </w:r>
      <w:r w:rsidR="00C575C3" w:rsidRPr="00A15DCB">
        <w:rPr>
          <w:lang w:eastAsia="zh-CN"/>
        </w:rPr>
        <w:tab/>
        <w:t>consider this transmission to be</w:t>
      </w:r>
      <w:r w:rsidR="00C575C3" w:rsidRPr="00A15DCB">
        <w:rPr>
          <w:lang w:eastAsia="sv-SE"/>
        </w:rPr>
        <w:t xml:space="preserve"> a retransmission.</w:t>
      </w:r>
    </w:p>
    <w:p w14:paraId="0CDFCF03" w14:textId="77777777" w:rsidR="00C575C3" w:rsidRPr="00A15DCB" w:rsidRDefault="00C575C3" w:rsidP="00C575C3">
      <w:pPr>
        <w:rPr>
          <w:lang w:eastAsia="sv-SE"/>
        </w:rPr>
      </w:pPr>
      <w:r w:rsidRPr="00A15DCB">
        <w:rPr>
          <w:lang w:eastAsia="sv-SE"/>
        </w:rPr>
        <w:t>The MAC entity then shall:</w:t>
      </w:r>
    </w:p>
    <w:p w14:paraId="011562DC" w14:textId="77777777" w:rsidR="00C575C3" w:rsidRPr="00A15DCB" w:rsidRDefault="00186977" w:rsidP="00186977">
      <w:pPr>
        <w:pStyle w:val="B1"/>
        <w:rPr>
          <w:lang w:eastAsia="sv-SE"/>
        </w:rPr>
      </w:pPr>
      <w:r w:rsidRPr="00A15DCB">
        <w:lastRenderedPageBreak/>
        <w:t>1&gt;</w:t>
      </w:r>
      <w:r w:rsidR="00C575C3" w:rsidRPr="00A15DCB">
        <w:rPr>
          <w:lang w:eastAsia="sv-SE"/>
        </w:rPr>
        <w:tab/>
        <w:t xml:space="preserve">if </w:t>
      </w:r>
      <w:r w:rsidR="00C575C3" w:rsidRPr="00A15DCB">
        <w:rPr>
          <w:lang w:eastAsia="zh-CN"/>
        </w:rPr>
        <w:t xml:space="preserve">this is </w:t>
      </w:r>
      <w:r w:rsidR="00C575C3" w:rsidRPr="00A15DCB">
        <w:rPr>
          <w:lang w:eastAsia="sv-SE"/>
        </w:rPr>
        <w:t>a new transmission:</w:t>
      </w:r>
    </w:p>
    <w:p w14:paraId="2C7E5150" w14:textId="77777777" w:rsidR="00C575C3" w:rsidRPr="00A15DCB" w:rsidRDefault="00186977" w:rsidP="00186977">
      <w:pPr>
        <w:pStyle w:val="B2"/>
        <w:rPr>
          <w:lang w:eastAsia="sv-SE"/>
        </w:rPr>
      </w:pPr>
      <w:r w:rsidRPr="00A15DCB">
        <w:t>2&gt;</w:t>
      </w:r>
      <w:r w:rsidR="00C575C3" w:rsidRPr="00A15DCB">
        <w:rPr>
          <w:lang w:eastAsia="sv-SE"/>
        </w:rPr>
        <w:tab/>
        <w:t>attempt to decode the received data.</w:t>
      </w:r>
    </w:p>
    <w:p w14:paraId="0502372B" w14:textId="77777777" w:rsidR="00C575C3" w:rsidRPr="00A15DCB" w:rsidRDefault="00186977" w:rsidP="00186977">
      <w:pPr>
        <w:pStyle w:val="B1"/>
        <w:rPr>
          <w:lang w:eastAsia="sv-SE"/>
        </w:rPr>
      </w:pPr>
      <w:r w:rsidRPr="00A15DCB">
        <w:t>1&gt;</w:t>
      </w:r>
      <w:r w:rsidR="00C575C3" w:rsidRPr="00A15DCB">
        <w:rPr>
          <w:lang w:eastAsia="sv-SE"/>
        </w:rPr>
        <w:tab/>
        <w:t xml:space="preserve">else if </w:t>
      </w:r>
      <w:r w:rsidR="00C575C3" w:rsidRPr="00A15DCB">
        <w:rPr>
          <w:lang w:eastAsia="zh-CN"/>
        </w:rPr>
        <w:t>this is</w:t>
      </w:r>
      <w:r w:rsidR="00C575C3" w:rsidRPr="00A15DCB">
        <w:rPr>
          <w:lang w:eastAsia="sv-SE"/>
        </w:rPr>
        <w:t xml:space="preserve"> a retransmission:</w:t>
      </w:r>
    </w:p>
    <w:p w14:paraId="410B2814" w14:textId="77777777" w:rsidR="00C575C3" w:rsidRPr="00A15DCB" w:rsidRDefault="00186977" w:rsidP="00186977">
      <w:pPr>
        <w:pStyle w:val="B2"/>
        <w:rPr>
          <w:lang w:eastAsia="sv-SE"/>
        </w:rPr>
      </w:pPr>
      <w:r w:rsidRPr="00A15DCB">
        <w:t>2&gt;</w:t>
      </w:r>
      <w:r w:rsidR="00C575C3" w:rsidRPr="00A15DCB">
        <w:rPr>
          <w:lang w:eastAsia="sv-SE"/>
        </w:rPr>
        <w:tab/>
        <w:t>if the data for this TB has not yet been successfully decoded:</w:t>
      </w:r>
    </w:p>
    <w:p w14:paraId="640D52FB" w14:textId="77777777" w:rsidR="00C575C3" w:rsidRPr="00A15DCB" w:rsidRDefault="00186977" w:rsidP="00186977">
      <w:pPr>
        <w:pStyle w:val="B3"/>
        <w:rPr>
          <w:lang w:eastAsia="sv-SE"/>
        </w:rPr>
      </w:pPr>
      <w:r w:rsidRPr="00A15DCB">
        <w:t>3&gt;</w:t>
      </w:r>
      <w:r w:rsidR="00C575C3" w:rsidRPr="00A15DCB">
        <w:rPr>
          <w:lang w:eastAsia="sv-SE"/>
        </w:rPr>
        <w:tab/>
      </w:r>
      <w:r w:rsidR="00C55521" w:rsidRPr="00A15DCB">
        <w:t xml:space="preserve">instruct the physical layer to </w:t>
      </w:r>
      <w:r w:rsidR="00C575C3" w:rsidRPr="00A15DCB">
        <w:rPr>
          <w:lang w:eastAsia="sv-SE"/>
        </w:rPr>
        <w:t>combine the received data with the data currently in the soft buffer for this TB and attempt to decode the combined data.</w:t>
      </w:r>
    </w:p>
    <w:p w14:paraId="6E3542E5" w14:textId="77777777" w:rsidR="00C575C3" w:rsidRPr="00A15DCB" w:rsidRDefault="00186977" w:rsidP="00186977">
      <w:pPr>
        <w:pStyle w:val="B1"/>
        <w:rPr>
          <w:lang w:eastAsia="sv-SE"/>
        </w:rPr>
      </w:pPr>
      <w:r w:rsidRPr="00A15DCB">
        <w:t>1&gt;</w:t>
      </w:r>
      <w:r w:rsidR="00C575C3" w:rsidRPr="00A15DCB">
        <w:rPr>
          <w:lang w:eastAsia="sv-SE"/>
        </w:rPr>
        <w:tab/>
        <w:t>if the data which the MAC entity attempted to decode was successfully decoded for this TB; or</w:t>
      </w:r>
    </w:p>
    <w:p w14:paraId="0C54319F" w14:textId="77777777" w:rsidR="00C575C3" w:rsidRPr="00A15DCB" w:rsidRDefault="00186977" w:rsidP="00186977">
      <w:pPr>
        <w:pStyle w:val="B1"/>
        <w:rPr>
          <w:lang w:eastAsia="sv-SE"/>
        </w:rPr>
      </w:pPr>
      <w:r w:rsidRPr="00A15DCB">
        <w:t>1&gt;</w:t>
      </w:r>
      <w:r w:rsidR="00C575C3" w:rsidRPr="00A15DCB">
        <w:rPr>
          <w:lang w:eastAsia="sv-SE"/>
        </w:rPr>
        <w:tab/>
        <w:t>if the data for this TB was successfully decoded before:</w:t>
      </w:r>
    </w:p>
    <w:p w14:paraId="15005FEE" w14:textId="77777777" w:rsidR="00C575C3" w:rsidRPr="00A15DCB" w:rsidRDefault="00186977" w:rsidP="00186977">
      <w:pPr>
        <w:pStyle w:val="B2"/>
        <w:rPr>
          <w:lang w:eastAsia="sv-SE"/>
        </w:rPr>
      </w:pPr>
      <w:r w:rsidRPr="00A15DCB">
        <w:t>2&gt;</w:t>
      </w:r>
      <w:r w:rsidR="00C575C3" w:rsidRPr="00A15DCB">
        <w:rPr>
          <w:lang w:eastAsia="sv-SE"/>
        </w:rPr>
        <w:tab/>
        <w:t>if the HARQ process is equal to the broadcast process:</w:t>
      </w:r>
    </w:p>
    <w:p w14:paraId="4A6CE5A8" w14:textId="77777777" w:rsidR="00C575C3" w:rsidRPr="00A15DCB" w:rsidRDefault="00186977" w:rsidP="00186977">
      <w:pPr>
        <w:pStyle w:val="B3"/>
        <w:rPr>
          <w:lang w:eastAsia="sv-SE"/>
        </w:rPr>
      </w:pPr>
      <w:r w:rsidRPr="00A15DCB">
        <w:t>3&gt;</w:t>
      </w:r>
      <w:r w:rsidR="00C575C3" w:rsidRPr="00A15DCB">
        <w:rPr>
          <w:lang w:eastAsia="sv-SE"/>
        </w:rPr>
        <w:tab/>
        <w:t>deliver the decoded MAC PDU to upper layers.</w:t>
      </w:r>
    </w:p>
    <w:p w14:paraId="4EB340B6" w14:textId="77777777" w:rsidR="00C575C3" w:rsidRPr="00A15DCB" w:rsidRDefault="00186977" w:rsidP="00186977">
      <w:pPr>
        <w:pStyle w:val="B2"/>
        <w:rPr>
          <w:lang w:eastAsia="sv-SE"/>
        </w:rPr>
      </w:pPr>
      <w:r w:rsidRPr="00A15DCB">
        <w:t>2&gt;</w:t>
      </w:r>
      <w:r w:rsidR="00C575C3" w:rsidRPr="00A15DCB">
        <w:rPr>
          <w:lang w:eastAsia="sv-SE"/>
        </w:rPr>
        <w:tab/>
        <w:t>else if this is the first successful decoding of the data for this TB:</w:t>
      </w:r>
    </w:p>
    <w:p w14:paraId="4DC6686C" w14:textId="77777777" w:rsidR="00C575C3" w:rsidRPr="00A15DCB" w:rsidRDefault="00186977" w:rsidP="00186977">
      <w:pPr>
        <w:pStyle w:val="B3"/>
        <w:rPr>
          <w:lang w:eastAsia="sv-SE"/>
        </w:rPr>
      </w:pPr>
      <w:r w:rsidRPr="00A15DCB">
        <w:t>3&gt;</w:t>
      </w:r>
      <w:r w:rsidR="00C575C3" w:rsidRPr="00A15DCB">
        <w:rPr>
          <w:lang w:eastAsia="sv-SE"/>
        </w:rPr>
        <w:tab/>
        <w:t>deliver the decoded MAC PDU to the disassembly and demultiplexing entity.</w:t>
      </w:r>
    </w:p>
    <w:p w14:paraId="4FA0DD10" w14:textId="77777777" w:rsidR="00C575C3" w:rsidRPr="00A15DCB" w:rsidRDefault="00186977" w:rsidP="00186977">
      <w:pPr>
        <w:pStyle w:val="B1"/>
        <w:rPr>
          <w:lang w:eastAsia="sv-SE"/>
        </w:rPr>
      </w:pPr>
      <w:r w:rsidRPr="00A15DCB">
        <w:t>1&gt;</w:t>
      </w:r>
      <w:r w:rsidR="00C575C3" w:rsidRPr="00A15DCB">
        <w:rPr>
          <w:lang w:eastAsia="sv-SE"/>
        </w:rPr>
        <w:tab/>
        <w:t>else:</w:t>
      </w:r>
    </w:p>
    <w:p w14:paraId="694D82E1" w14:textId="77777777" w:rsidR="00C575C3" w:rsidRPr="00A15DCB" w:rsidRDefault="00186977" w:rsidP="00186977">
      <w:pPr>
        <w:pStyle w:val="B2"/>
      </w:pPr>
      <w:r w:rsidRPr="00A15DCB">
        <w:t>2&gt;</w:t>
      </w:r>
      <w:r w:rsidR="00C575C3" w:rsidRPr="00A15DCB">
        <w:rPr>
          <w:lang w:eastAsia="sv-SE"/>
        </w:rPr>
        <w:tab/>
      </w:r>
      <w:r w:rsidR="00C55521" w:rsidRPr="00A15DCB">
        <w:t xml:space="preserve">instruct the physical layer to </w:t>
      </w:r>
      <w:r w:rsidR="00C575C3" w:rsidRPr="00A15DCB">
        <w:rPr>
          <w:lang w:eastAsia="sv-SE"/>
        </w:rPr>
        <w:t>replace the data in the soft buffer for this TB with the data which the MAC entity attempted to decode</w:t>
      </w:r>
      <w:r w:rsidR="00C575C3" w:rsidRPr="00A15DCB">
        <w:t>;</w:t>
      </w:r>
    </w:p>
    <w:p w14:paraId="5DA2EA4C" w14:textId="77777777" w:rsidR="00C575C3" w:rsidRPr="00A15DCB" w:rsidRDefault="00186977" w:rsidP="00186977">
      <w:pPr>
        <w:pStyle w:val="B1"/>
        <w:rPr>
          <w:lang w:eastAsia="sv-SE"/>
        </w:rPr>
      </w:pPr>
      <w:r w:rsidRPr="00A15DCB">
        <w:t>1&gt;</w:t>
      </w:r>
      <w:r w:rsidR="00C575C3" w:rsidRPr="00A15DCB">
        <w:rPr>
          <w:lang w:eastAsia="sv-SE"/>
        </w:rPr>
        <w:tab/>
        <w:t>if the HARQ process is associated with a transmission indicated with a Temporary C-RNTI and the Contention Resolution is not yet successful (see subclause 5.1.5); or</w:t>
      </w:r>
    </w:p>
    <w:p w14:paraId="4E03496A" w14:textId="77777777" w:rsidR="00C575C3" w:rsidRPr="00A15DCB" w:rsidRDefault="00186977" w:rsidP="00186977">
      <w:pPr>
        <w:pStyle w:val="B1"/>
        <w:rPr>
          <w:lang w:eastAsia="sv-SE"/>
        </w:rPr>
      </w:pPr>
      <w:r w:rsidRPr="00A15DCB">
        <w:t>1&gt;</w:t>
      </w:r>
      <w:r w:rsidR="00C575C3" w:rsidRPr="00A15DCB">
        <w:rPr>
          <w:lang w:eastAsia="sv-SE"/>
        </w:rPr>
        <w:tab/>
        <w:t>if the HARQ process is equal to the broadcast process; or</w:t>
      </w:r>
    </w:p>
    <w:p w14:paraId="6F243F3F" w14:textId="77777777" w:rsidR="00C575C3" w:rsidRPr="00A15DCB" w:rsidRDefault="00186977" w:rsidP="00186977">
      <w:pPr>
        <w:pStyle w:val="B1"/>
        <w:rPr>
          <w:lang w:eastAsia="sv-SE"/>
        </w:rPr>
      </w:pPr>
      <w:r w:rsidRPr="00A15DCB">
        <w:t>1&gt;</w:t>
      </w:r>
      <w:r w:rsidR="00C575C3" w:rsidRPr="00A15DCB">
        <w:rPr>
          <w:lang w:eastAsia="sv-SE"/>
        </w:rPr>
        <w:tab/>
        <w:t xml:space="preserve">if the </w:t>
      </w:r>
      <w:r w:rsidR="00C575C3" w:rsidRPr="00A15DCB">
        <w:rPr>
          <w:i/>
          <w:lang w:eastAsia="sv-SE"/>
        </w:rPr>
        <w:t>timeAlignmentTimer</w:t>
      </w:r>
      <w:r w:rsidR="00C575C3" w:rsidRPr="00A15DCB">
        <w:rPr>
          <w:lang w:eastAsia="sv-SE"/>
        </w:rPr>
        <w:t xml:space="preserve">, associated with the TAG containing the </w:t>
      </w:r>
      <w:r w:rsidR="005D4046" w:rsidRPr="00A15DCB">
        <w:rPr>
          <w:lang w:eastAsia="sv-SE"/>
        </w:rPr>
        <w:t>S</w:t>
      </w:r>
      <w:r w:rsidR="00C575C3" w:rsidRPr="00A15DCB">
        <w:rPr>
          <w:lang w:eastAsia="sv-SE"/>
        </w:rPr>
        <w:t xml:space="preserve">erving </w:t>
      </w:r>
      <w:r w:rsidR="005D4046" w:rsidRPr="00A15DCB">
        <w:rPr>
          <w:lang w:eastAsia="sv-SE"/>
        </w:rPr>
        <w:t>C</w:t>
      </w:r>
      <w:r w:rsidR="00C575C3" w:rsidRPr="00A15DCB">
        <w:rPr>
          <w:lang w:eastAsia="sv-SE"/>
        </w:rPr>
        <w:t>ell on which the HARQ feedback is to be transmitted, is stopped or expired:</w:t>
      </w:r>
    </w:p>
    <w:p w14:paraId="5C9B48A0" w14:textId="77777777" w:rsidR="00C575C3" w:rsidRPr="00A15DCB" w:rsidRDefault="00186977" w:rsidP="00186977">
      <w:pPr>
        <w:pStyle w:val="B2"/>
        <w:rPr>
          <w:lang w:eastAsia="sv-SE"/>
        </w:rPr>
      </w:pPr>
      <w:r w:rsidRPr="00A15DCB">
        <w:t>2&gt;</w:t>
      </w:r>
      <w:r w:rsidR="00C575C3" w:rsidRPr="00A15DCB">
        <w:rPr>
          <w:lang w:eastAsia="sv-SE"/>
        </w:rPr>
        <w:tab/>
        <w:t xml:space="preserve">not </w:t>
      </w:r>
      <w:r w:rsidR="00C55521" w:rsidRPr="00A15DCB">
        <w:rPr>
          <w:lang w:eastAsia="sv-SE"/>
        </w:rPr>
        <w:t xml:space="preserve">instruct </w:t>
      </w:r>
      <w:r w:rsidR="00C575C3" w:rsidRPr="00A15DCB">
        <w:rPr>
          <w:lang w:eastAsia="sv-SE"/>
        </w:rPr>
        <w:t>the physical layer</w:t>
      </w:r>
      <w:r w:rsidR="00C55521" w:rsidRPr="00A15DCB">
        <w:rPr>
          <w:lang w:eastAsia="sv-SE"/>
        </w:rPr>
        <w:t xml:space="preserve"> to generate acknowledgement(s) of the data in this TB</w:t>
      </w:r>
      <w:r w:rsidR="00C575C3" w:rsidRPr="00A15DCB">
        <w:rPr>
          <w:lang w:eastAsia="sv-SE"/>
        </w:rPr>
        <w:t>.</w:t>
      </w:r>
    </w:p>
    <w:p w14:paraId="4C3DFBF7" w14:textId="77777777" w:rsidR="00C575C3" w:rsidRPr="00A15DCB" w:rsidRDefault="00186977" w:rsidP="00186977">
      <w:pPr>
        <w:pStyle w:val="B1"/>
        <w:rPr>
          <w:lang w:eastAsia="sv-SE"/>
        </w:rPr>
      </w:pPr>
      <w:r w:rsidRPr="00A15DCB">
        <w:t>1&gt;</w:t>
      </w:r>
      <w:r w:rsidR="00C575C3" w:rsidRPr="00A15DCB">
        <w:rPr>
          <w:lang w:eastAsia="sv-SE"/>
        </w:rPr>
        <w:tab/>
        <w:t>else:</w:t>
      </w:r>
    </w:p>
    <w:p w14:paraId="00F80468" w14:textId="77777777" w:rsidR="00C575C3" w:rsidRPr="00A15DCB" w:rsidRDefault="00186977" w:rsidP="00186977">
      <w:pPr>
        <w:pStyle w:val="B2"/>
        <w:rPr>
          <w:lang w:eastAsia="sv-SE"/>
        </w:rPr>
      </w:pPr>
      <w:r w:rsidRPr="00A15DCB">
        <w:t>2&gt;</w:t>
      </w:r>
      <w:r w:rsidR="00C575C3" w:rsidRPr="00A15DCB">
        <w:rPr>
          <w:lang w:eastAsia="sv-SE"/>
        </w:rPr>
        <w:tab/>
      </w:r>
      <w:r w:rsidR="00C55521" w:rsidRPr="00A15DCB">
        <w:rPr>
          <w:lang w:eastAsia="sv-SE"/>
        </w:rPr>
        <w:t>instruct the physical layer to</w:t>
      </w:r>
      <w:r w:rsidR="00C575C3" w:rsidRPr="00A15DCB">
        <w:rPr>
          <w:lang w:eastAsia="sv-SE"/>
        </w:rPr>
        <w:t xml:space="preserve"> generate acknowledgement</w:t>
      </w:r>
      <w:r w:rsidR="00C55521" w:rsidRPr="00A15DCB">
        <w:rPr>
          <w:lang w:eastAsia="sv-SE"/>
        </w:rPr>
        <w:t>(s) of the data in</w:t>
      </w:r>
      <w:r w:rsidR="00C575C3" w:rsidRPr="00A15DCB">
        <w:rPr>
          <w:lang w:eastAsia="sv-SE"/>
        </w:rPr>
        <w:t xml:space="preserve"> this TB.</w:t>
      </w:r>
    </w:p>
    <w:p w14:paraId="45CDBCCF" w14:textId="77777777" w:rsidR="00C575C3" w:rsidRPr="00A15DCB" w:rsidRDefault="00C575C3" w:rsidP="00C575C3">
      <w:r w:rsidRPr="00A15DCB">
        <w:rPr>
          <w:lang w:eastAsia="sv-SE"/>
        </w:rPr>
        <w:t>The MAC entity shall ignore NDI received in all downlink assignments on PDCCH for its Temporary C-RNTI when determining if NDI on PDCCH for its C-RNTI has been toggled compared to the value in the previous transmission.</w:t>
      </w:r>
    </w:p>
    <w:p w14:paraId="00D11F6E" w14:textId="77777777" w:rsidR="00C575C3" w:rsidRPr="00A15DCB" w:rsidRDefault="00C575C3" w:rsidP="00C575C3">
      <w:pPr>
        <w:rPr>
          <w:lang w:eastAsia="sv-SE"/>
        </w:rPr>
      </w:pPr>
      <w:r w:rsidRPr="00A15DCB">
        <w:rPr>
          <w:lang w:eastAsia="sv-SE"/>
        </w:rPr>
        <w:t>[TS 38.32</w:t>
      </w:r>
      <w:r w:rsidR="005D4046" w:rsidRPr="00A15DCB">
        <w:rPr>
          <w:lang w:eastAsia="sv-SE"/>
        </w:rPr>
        <w:t>1</w:t>
      </w:r>
      <w:r w:rsidRPr="00A15DCB">
        <w:rPr>
          <w:lang w:eastAsia="sv-SE"/>
        </w:rPr>
        <w:t>, clause 6.1.2]</w:t>
      </w:r>
    </w:p>
    <w:p w14:paraId="71AF6FD0" w14:textId="77777777" w:rsidR="00C575C3" w:rsidRPr="00A15DCB" w:rsidRDefault="00C575C3" w:rsidP="00C575C3">
      <w:r w:rsidRPr="00A15DCB">
        <w:t>A MAC PDU consists of one or more MAC subPDUs. Each MAC subPDU consists of one of the following:</w:t>
      </w:r>
    </w:p>
    <w:p w14:paraId="726168E2" w14:textId="77777777" w:rsidR="00C575C3" w:rsidRPr="00A15DCB" w:rsidRDefault="00201F17" w:rsidP="00201F17">
      <w:pPr>
        <w:pStyle w:val="B1"/>
      </w:pPr>
      <w:r w:rsidRPr="00A15DCB">
        <w:t>-</w:t>
      </w:r>
      <w:r w:rsidRPr="00A15DCB">
        <w:tab/>
      </w:r>
      <w:r w:rsidR="00C575C3" w:rsidRPr="00A15DCB">
        <w:t>A MAC subheader only (including padding);</w:t>
      </w:r>
    </w:p>
    <w:p w14:paraId="1E01A841" w14:textId="77777777" w:rsidR="00C575C3" w:rsidRPr="00A15DCB" w:rsidRDefault="00377D81" w:rsidP="00377D81">
      <w:pPr>
        <w:pStyle w:val="B1"/>
      </w:pPr>
      <w:r w:rsidRPr="00A15DCB">
        <w:t>-</w:t>
      </w:r>
      <w:r w:rsidR="00C575C3" w:rsidRPr="00A15DCB">
        <w:tab/>
        <w:t>A MAC subheader and a MAC SDU;</w:t>
      </w:r>
    </w:p>
    <w:p w14:paraId="40A08CB8" w14:textId="77777777" w:rsidR="00C575C3" w:rsidRPr="00A15DCB" w:rsidRDefault="00201F17" w:rsidP="00201F17">
      <w:pPr>
        <w:pStyle w:val="B1"/>
      </w:pPr>
      <w:r w:rsidRPr="00A15DCB">
        <w:t>-</w:t>
      </w:r>
      <w:r w:rsidRPr="00A15DCB">
        <w:tab/>
      </w:r>
      <w:r w:rsidR="00C575C3" w:rsidRPr="00A15DCB">
        <w:t>A MAC subheader and a MAC CE;</w:t>
      </w:r>
    </w:p>
    <w:p w14:paraId="6A435724" w14:textId="77777777" w:rsidR="00C575C3" w:rsidRPr="00A15DCB" w:rsidRDefault="00201F17" w:rsidP="00201F17">
      <w:pPr>
        <w:pStyle w:val="B1"/>
      </w:pPr>
      <w:r w:rsidRPr="00A15DCB">
        <w:t>-</w:t>
      </w:r>
      <w:r w:rsidRPr="00A15DCB">
        <w:tab/>
      </w:r>
      <w:r w:rsidR="00C575C3" w:rsidRPr="00A15DCB">
        <w:t>A MAC subheader and padding.</w:t>
      </w:r>
    </w:p>
    <w:p w14:paraId="3472FA4A" w14:textId="77777777" w:rsidR="00C575C3" w:rsidRPr="00A15DCB" w:rsidRDefault="00C575C3" w:rsidP="00C575C3">
      <w:r w:rsidRPr="00A15DCB">
        <w:t>The MAC SDUs are of variable sizes.</w:t>
      </w:r>
    </w:p>
    <w:p w14:paraId="39F8A62D" w14:textId="77777777" w:rsidR="00C575C3" w:rsidRPr="00A15DCB" w:rsidRDefault="00C575C3" w:rsidP="00C575C3">
      <w:r w:rsidRPr="00A15DCB">
        <w:t>Each MAC subheader corresponds to either a MAC SDU, a MAC CE, or padding.</w:t>
      </w:r>
    </w:p>
    <w:p w14:paraId="130BD628" w14:textId="77777777" w:rsidR="00C575C3" w:rsidRPr="00A15DCB" w:rsidRDefault="00C575C3" w:rsidP="00C575C3">
      <w:r w:rsidRPr="00A15DCB">
        <w:t>A MAC subheader except for fixed sized MAC CE and padding consists of the four header fields R/F/LCID/L. A MAC subheader for fixed sized MAC CE and padding consists of the two header fields R/LCID.</w:t>
      </w:r>
    </w:p>
    <w:p w14:paraId="48236CC9" w14:textId="77777777" w:rsidR="00C575C3" w:rsidRPr="00A15DCB" w:rsidRDefault="00E80724" w:rsidP="00377D81">
      <w:pPr>
        <w:pStyle w:val="TH"/>
      </w:pPr>
      <w:r>
        <w:rPr>
          <w:lang w:eastAsia="sv-SE"/>
        </w:rPr>
        <w:lastRenderedPageBreak/>
        <w:pict w14:anchorId="1419AA26">
          <v:shape id="_x0000_i1045" type="#_x0000_t75" style="width:283.5pt;height:79.5pt">
            <v:imagedata r:id="rId35" o:title=""/>
          </v:shape>
        </w:pict>
      </w:r>
    </w:p>
    <w:p w14:paraId="121133F6" w14:textId="77777777" w:rsidR="00C575C3" w:rsidRPr="00A15DCB" w:rsidRDefault="00C575C3" w:rsidP="00DA77DA">
      <w:pPr>
        <w:pStyle w:val="TF"/>
      </w:pPr>
      <w:r w:rsidRPr="00A15DCB">
        <w:t>Figure 6.1.2-1: R/F/LCID/L MAC subheader with 8-bit L field</w:t>
      </w:r>
    </w:p>
    <w:p w14:paraId="39032F25" w14:textId="77777777" w:rsidR="00D97804" w:rsidRPr="00A15DCB" w:rsidRDefault="00D97804" w:rsidP="00D97804"/>
    <w:p w14:paraId="4A3482EC" w14:textId="77777777" w:rsidR="00C575C3" w:rsidRPr="00A15DCB" w:rsidRDefault="00E80724" w:rsidP="00377D81">
      <w:pPr>
        <w:pStyle w:val="TH"/>
      </w:pPr>
      <w:r>
        <w:rPr>
          <w:lang w:eastAsia="sv-SE"/>
        </w:rPr>
        <w:pict w14:anchorId="37A12316">
          <v:shape id="_x0000_i1046" type="#_x0000_t75" style="width:283.5pt;height:108pt">
            <v:imagedata r:id="rId36" o:title=""/>
          </v:shape>
        </w:pict>
      </w:r>
    </w:p>
    <w:p w14:paraId="5B8F6176" w14:textId="77777777" w:rsidR="00C575C3" w:rsidRPr="00A15DCB" w:rsidRDefault="00C575C3" w:rsidP="00DA77DA">
      <w:pPr>
        <w:pStyle w:val="TF"/>
      </w:pPr>
      <w:r w:rsidRPr="00A15DCB">
        <w:t>Figure 6.1.2-2: R/F/LCID/L MAC subheader with 16-bit L field</w:t>
      </w:r>
    </w:p>
    <w:p w14:paraId="269AE1E2" w14:textId="77777777" w:rsidR="00D97804" w:rsidRPr="00A15DCB" w:rsidRDefault="00D97804" w:rsidP="00D97804"/>
    <w:p w14:paraId="1ED851CD" w14:textId="77777777" w:rsidR="00C575C3" w:rsidRPr="00A15DCB" w:rsidRDefault="00E80724" w:rsidP="00377D81">
      <w:pPr>
        <w:pStyle w:val="TH"/>
      </w:pPr>
      <w:r>
        <w:rPr>
          <w:lang w:eastAsia="sv-SE"/>
        </w:rPr>
        <w:pict w14:anchorId="3BCBCE12">
          <v:shape id="_x0000_i1047" type="#_x0000_t75" style="width:283.5pt;height:51pt">
            <v:imagedata r:id="rId37" o:title=""/>
          </v:shape>
        </w:pict>
      </w:r>
    </w:p>
    <w:p w14:paraId="6BC6EFE0" w14:textId="77777777" w:rsidR="00C575C3" w:rsidRPr="00A15DCB" w:rsidRDefault="00C575C3" w:rsidP="00DA77DA">
      <w:pPr>
        <w:pStyle w:val="TF"/>
      </w:pPr>
      <w:r w:rsidRPr="00A15DCB">
        <w:t>Figure 6.1.2-3: R/LCID MAC subheader</w:t>
      </w:r>
    </w:p>
    <w:p w14:paraId="49ED4C60" w14:textId="77777777" w:rsidR="00D97804" w:rsidRPr="00A15DCB" w:rsidRDefault="00D97804" w:rsidP="00D97804"/>
    <w:p w14:paraId="2F97DD36" w14:textId="77777777" w:rsidR="00C575C3" w:rsidRPr="00A15DCB" w:rsidRDefault="00C575C3" w:rsidP="002A771E">
      <w:r w:rsidRPr="00A15DCB">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w:t>
      </w:r>
      <w:r w:rsidR="002A771E" w:rsidRPr="00A15DCB">
        <w:t xml:space="preserve"> The size of padding can be zero.</w:t>
      </w:r>
    </w:p>
    <w:p w14:paraId="700E2E64" w14:textId="77777777" w:rsidR="00C575C3" w:rsidRPr="00A15DCB" w:rsidRDefault="00E80724" w:rsidP="00377D81">
      <w:pPr>
        <w:pStyle w:val="TH"/>
      </w:pPr>
      <w:r>
        <w:rPr>
          <w:lang w:eastAsia="sv-SE"/>
        </w:rPr>
        <w:pict w14:anchorId="14AD6288">
          <v:shape id="_x0000_i1048" type="#_x0000_t75" style="width:482.5pt;height:117pt">
            <v:imagedata r:id="rId31" o:title=""/>
          </v:shape>
        </w:pict>
      </w:r>
    </w:p>
    <w:p w14:paraId="6B16A0FF" w14:textId="77777777" w:rsidR="00C575C3" w:rsidRPr="00A15DCB" w:rsidRDefault="00C575C3" w:rsidP="00DA77DA">
      <w:pPr>
        <w:pStyle w:val="TF"/>
      </w:pPr>
      <w:r w:rsidRPr="00A15DCB">
        <w:t>Figure 6.1.2-4: Example of a DL MAC PDU</w:t>
      </w:r>
    </w:p>
    <w:p w14:paraId="5E2B3B6A" w14:textId="77777777" w:rsidR="00C575C3" w:rsidRPr="00A15DCB" w:rsidRDefault="00E80724" w:rsidP="00377D81">
      <w:pPr>
        <w:pStyle w:val="TH"/>
      </w:pPr>
      <w:r>
        <w:rPr>
          <w:lang w:eastAsia="sv-SE"/>
        </w:rPr>
        <w:lastRenderedPageBreak/>
        <w:pict w14:anchorId="5AA9B4A6">
          <v:shape id="_x0000_i1049" type="#_x0000_t75" style="width:482.5pt;height:117pt">
            <v:imagedata r:id="rId33" o:title=""/>
          </v:shape>
        </w:pict>
      </w:r>
    </w:p>
    <w:p w14:paraId="3B933730" w14:textId="77777777" w:rsidR="00C575C3" w:rsidRPr="00A15DCB" w:rsidRDefault="00C575C3" w:rsidP="00DA77DA">
      <w:pPr>
        <w:pStyle w:val="TF"/>
      </w:pPr>
      <w:r w:rsidRPr="00A15DCB">
        <w:t>Figure 6.1.2-5: Example of a UL MAC PDU</w:t>
      </w:r>
    </w:p>
    <w:p w14:paraId="19B8F293" w14:textId="77777777" w:rsidR="00D97804" w:rsidRPr="00A15DCB" w:rsidRDefault="00D97804" w:rsidP="00D97804"/>
    <w:p w14:paraId="673EA57A" w14:textId="77777777" w:rsidR="00C575C3" w:rsidRPr="00A15DCB" w:rsidRDefault="00C575C3" w:rsidP="00C575C3">
      <w:r w:rsidRPr="00A15DCB">
        <w:rPr>
          <w:lang w:eastAsia="sv-SE"/>
        </w:rPr>
        <w:t xml:space="preserve">A maximum of one MAC PDU can be transmitted per TB per </w:t>
      </w:r>
      <w:r w:rsidRPr="00A15DCB">
        <w:rPr>
          <w:lang w:eastAsia="zh-CN"/>
        </w:rPr>
        <w:t>MAC entity</w:t>
      </w:r>
      <w:r w:rsidRPr="00A15DCB">
        <w:rPr>
          <w:lang w:eastAsia="sv-SE"/>
        </w:rPr>
        <w:t>.</w:t>
      </w:r>
    </w:p>
    <w:p w14:paraId="695F1C60"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1.2.1.3</w:t>
      </w:r>
      <w:r w:rsidRPr="00A15DCB">
        <w:rPr>
          <w:lang w:eastAsia="sv-SE"/>
        </w:rPr>
        <w:tab/>
        <w:t>Test description</w:t>
      </w:r>
    </w:p>
    <w:p w14:paraId="00D06DAA"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1.2.1.3.1</w:t>
      </w:r>
      <w:r w:rsidRPr="00A15DCB">
        <w:rPr>
          <w:lang w:eastAsia="sv-SE"/>
        </w:rPr>
        <w:tab/>
        <w:t>Pre-test conditions</w:t>
      </w:r>
    </w:p>
    <w:p w14:paraId="570BBD9E" w14:textId="77777777" w:rsidR="00C575C3" w:rsidRPr="00A15DCB" w:rsidRDefault="00C575C3" w:rsidP="00C575C3">
      <w:pPr>
        <w:rPr>
          <w:lang w:eastAsia="sv-SE"/>
        </w:rPr>
      </w:pPr>
      <w:r w:rsidRPr="00A15DCB">
        <w:rPr>
          <w:lang w:eastAsia="sv-SE"/>
        </w:rPr>
        <w:t>Same Pre-test conditions as in clause 7.</w:t>
      </w:r>
      <w:r w:rsidR="004E5E27" w:rsidRPr="00A15DCB">
        <w:rPr>
          <w:lang w:eastAsia="sv-SE"/>
        </w:rPr>
        <w:t>1.</w:t>
      </w:r>
      <w:r w:rsidRPr="00A15DCB">
        <w:rPr>
          <w:lang w:eastAsia="sv-SE"/>
        </w:rPr>
        <w:t>1.0 except that set to return no data in uplink</w:t>
      </w:r>
      <w:r w:rsidR="005D4046" w:rsidRPr="00A15DCB">
        <w:rPr>
          <w:lang w:eastAsia="sv-SE"/>
        </w:rPr>
        <w:t xml:space="preserve"> and parameters as in Table 7.</w:t>
      </w:r>
      <w:r w:rsidR="004E5E27" w:rsidRPr="00A15DCB">
        <w:rPr>
          <w:lang w:eastAsia="sv-SE"/>
        </w:rPr>
        <w:t>1.</w:t>
      </w:r>
      <w:r w:rsidR="005D4046" w:rsidRPr="00A15DCB">
        <w:rPr>
          <w:lang w:eastAsia="sv-SE"/>
        </w:rPr>
        <w:t>1.2.1.3.1-1</w:t>
      </w:r>
      <w:r w:rsidRPr="00A15DCB">
        <w:rPr>
          <w:lang w:eastAsia="sv-SE"/>
        </w:rPr>
        <w:t>.</w:t>
      </w:r>
    </w:p>
    <w:p w14:paraId="78762C57" w14:textId="77777777" w:rsidR="00996BED" w:rsidRPr="00A15DCB" w:rsidRDefault="00996BED" w:rsidP="00DA77DA">
      <w:pPr>
        <w:pStyle w:val="TH"/>
        <w:rPr>
          <w:lang w:eastAsia="sv-SE"/>
        </w:rPr>
      </w:pPr>
      <w:r w:rsidRPr="00A15DCB">
        <w:rPr>
          <w:lang w:eastAsia="sv-SE"/>
        </w:rPr>
        <w:t>Table 7.</w:t>
      </w:r>
      <w:r w:rsidR="004E5E27" w:rsidRPr="00A15DCB">
        <w:rPr>
          <w:lang w:eastAsia="sv-SE"/>
        </w:rPr>
        <w:t>1.</w:t>
      </w:r>
      <w:r w:rsidRPr="00A15DCB">
        <w:rPr>
          <w:lang w:eastAsia="sv-SE"/>
        </w:rPr>
        <w:t>1.2.1.3.1-1: MAC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tblGrid>
      <w:tr w:rsidR="00996BED" w:rsidRPr="00A15DCB" w14:paraId="610AB363" w14:textId="77777777" w:rsidTr="004D778D">
        <w:tc>
          <w:tcPr>
            <w:tcW w:w="4560" w:type="dxa"/>
          </w:tcPr>
          <w:p w14:paraId="688FF805" w14:textId="77777777" w:rsidR="00996BED" w:rsidRPr="00A15DCB" w:rsidRDefault="00996BED" w:rsidP="00282E75">
            <w:pPr>
              <w:pStyle w:val="TAL"/>
              <w:rPr>
                <w:b/>
                <w:lang w:eastAsia="en-US"/>
              </w:rPr>
            </w:pPr>
            <w:r w:rsidRPr="00A15DCB">
              <w:rPr>
                <w:lang w:eastAsia="en-US"/>
              </w:rPr>
              <w:t>nrofHARQ-ProcessesForPDSCH</w:t>
            </w:r>
          </w:p>
        </w:tc>
        <w:tc>
          <w:tcPr>
            <w:tcW w:w="1960" w:type="dxa"/>
          </w:tcPr>
          <w:p w14:paraId="762ABFBD" w14:textId="77777777" w:rsidR="00996BED" w:rsidRPr="00A15DCB" w:rsidRDefault="00996BED" w:rsidP="00282E75">
            <w:pPr>
              <w:pStyle w:val="TAL"/>
              <w:rPr>
                <w:lang w:eastAsia="en-US"/>
              </w:rPr>
            </w:pPr>
            <w:r w:rsidRPr="00A15DCB">
              <w:rPr>
                <w:lang w:eastAsia="en-US"/>
              </w:rPr>
              <w:t>n16</w:t>
            </w:r>
          </w:p>
        </w:tc>
      </w:tr>
    </w:tbl>
    <w:p w14:paraId="7290D55F" w14:textId="77777777" w:rsidR="00996BED" w:rsidRPr="00A15DCB" w:rsidRDefault="00996BED" w:rsidP="00C575C3">
      <w:pPr>
        <w:rPr>
          <w:lang w:eastAsia="sv-SE"/>
        </w:rPr>
      </w:pPr>
    </w:p>
    <w:p w14:paraId="395699BE" w14:textId="77777777" w:rsidR="00C575C3" w:rsidRPr="00A15DCB" w:rsidRDefault="00C575C3" w:rsidP="00DA77DA">
      <w:pPr>
        <w:pStyle w:val="H6"/>
        <w:rPr>
          <w:lang w:eastAsia="sv-SE"/>
        </w:rPr>
      </w:pPr>
      <w:r w:rsidRPr="00A15DCB">
        <w:rPr>
          <w:lang w:eastAsia="sv-SE"/>
        </w:rPr>
        <w:lastRenderedPageBreak/>
        <w:t>7.</w:t>
      </w:r>
      <w:r w:rsidR="004E5E27" w:rsidRPr="00A15DCB">
        <w:rPr>
          <w:lang w:eastAsia="sv-SE"/>
        </w:rPr>
        <w:t>1.</w:t>
      </w:r>
      <w:r w:rsidRPr="00A15DCB">
        <w:rPr>
          <w:lang w:eastAsia="sv-SE"/>
        </w:rPr>
        <w:t>1.2.1.3.2</w:t>
      </w:r>
      <w:r w:rsidRPr="00A15DCB">
        <w:rPr>
          <w:lang w:eastAsia="sv-SE"/>
        </w:rPr>
        <w:tab/>
        <w:t>Test procedure sequence</w:t>
      </w:r>
    </w:p>
    <w:p w14:paraId="4A54EE28" w14:textId="77777777" w:rsidR="00C575C3" w:rsidRPr="00A15DCB" w:rsidRDefault="00C575C3" w:rsidP="00DA77DA">
      <w:pPr>
        <w:pStyle w:val="TH"/>
        <w:rPr>
          <w:lang w:eastAsia="sv-SE"/>
        </w:rPr>
      </w:pPr>
      <w:r w:rsidRPr="00A15DCB">
        <w:rPr>
          <w:lang w:eastAsia="sv-SE"/>
        </w:rPr>
        <w:t>Table 7.</w:t>
      </w:r>
      <w:r w:rsidR="004E5E27" w:rsidRPr="00A15DCB">
        <w:rPr>
          <w:lang w:eastAsia="sv-SE"/>
        </w:rPr>
        <w:t>1.</w:t>
      </w:r>
      <w:r w:rsidRPr="00A15DCB">
        <w:rPr>
          <w:lang w:eastAsia="sv-SE"/>
        </w:rPr>
        <w:t>1.2.1.3.2-1: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575C3" w:rsidRPr="00A15DCB" w14:paraId="5F2149CD" w14:textId="77777777" w:rsidTr="00376A9C">
        <w:tc>
          <w:tcPr>
            <w:tcW w:w="648" w:type="dxa"/>
            <w:tcBorders>
              <w:bottom w:val="nil"/>
            </w:tcBorders>
          </w:tcPr>
          <w:p w14:paraId="37415018" w14:textId="77777777" w:rsidR="00C575C3" w:rsidRPr="00A15DCB" w:rsidRDefault="00C575C3" w:rsidP="00F90841">
            <w:pPr>
              <w:pStyle w:val="TAH"/>
              <w:rPr>
                <w:lang w:eastAsia="en-US"/>
              </w:rPr>
            </w:pPr>
            <w:r w:rsidRPr="00A15DCB">
              <w:rPr>
                <w:lang w:eastAsia="en-US"/>
              </w:rPr>
              <w:t>St</w:t>
            </w:r>
          </w:p>
        </w:tc>
        <w:tc>
          <w:tcPr>
            <w:tcW w:w="3969" w:type="dxa"/>
            <w:tcBorders>
              <w:bottom w:val="nil"/>
            </w:tcBorders>
          </w:tcPr>
          <w:p w14:paraId="5FAA8135" w14:textId="77777777" w:rsidR="00C575C3" w:rsidRPr="00A15DCB" w:rsidRDefault="00C575C3" w:rsidP="00922650">
            <w:pPr>
              <w:pStyle w:val="TAH"/>
              <w:rPr>
                <w:lang w:eastAsia="en-US"/>
              </w:rPr>
            </w:pPr>
            <w:r w:rsidRPr="00A15DCB">
              <w:rPr>
                <w:lang w:eastAsia="en-US"/>
              </w:rPr>
              <w:t>Procedure</w:t>
            </w:r>
          </w:p>
        </w:tc>
        <w:tc>
          <w:tcPr>
            <w:tcW w:w="3686" w:type="dxa"/>
            <w:gridSpan w:val="2"/>
          </w:tcPr>
          <w:p w14:paraId="2B2BBBF3" w14:textId="77777777" w:rsidR="00C575C3" w:rsidRPr="00A15DCB" w:rsidRDefault="00C575C3" w:rsidP="00F85B4D">
            <w:pPr>
              <w:pStyle w:val="TAH"/>
              <w:rPr>
                <w:lang w:eastAsia="en-US"/>
              </w:rPr>
            </w:pPr>
            <w:r w:rsidRPr="00A15DCB">
              <w:rPr>
                <w:lang w:eastAsia="en-US"/>
              </w:rPr>
              <w:t>Message Sequence</w:t>
            </w:r>
          </w:p>
        </w:tc>
        <w:tc>
          <w:tcPr>
            <w:tcW w:w="567" w:type="dxa"/>
            <w:tcBorders>
              <w:bottom w:val="nil"/>
            </w:tcBorders>
          </w:tcPr>
          <w:p w14:paraId="47D6301E" w14:textId="77777777" w:rsidR="00C575C3" w:rsidRPr="00A15DCB" w:rsidRDefault="00C575C3" w:rsidP="000517D2">
            <w:pPr>
              <w:pStyle w:val="TAH"/>
              <w:rPr>
                <w:lang w:eastAsia="en-US"/>
              </w:rPr>
            </w:pPr>
            <w:r w:rsidRPr="00A15DCB">
              <w:rPr>
                <w:lang w:eastAsia="en-US"/>
              </w:rPr>
              <w:t>TP</w:t>
            </w:r>
          </w:p>
        </w:tc>
        <w:tc>
          <w:tcPr>
            <w:tcW w:w="892" w:type="dxa"/>
            <w:tcBorders>
              <w:bottom w:val="nil"/>
            </w:tcBorders>
          </w:tcPr>
          <w:p w14:paraId="7F00DCBD" w14:textId="77777777" w:rsidR="00C575C3" w:rsidRPr="00A15DCB" w:rsidRDefault="00C575C3" w:rsidP="000517D2">
            <w:pPr>
              <w:pStyle w:val="TAH"/>
              <w:rPr>
                <w:lang w:eastAsia="en-US"/>
              </w:rPr>
            </w:pPr>
            <w:r w:rsidRPr="00A15DCB">
              <w:rPr>
                <w:lang w:eastAsia="en-US"/>
              </w:rPr>
              <w:t>Verdict</w:t>
            </w:r>
          </w:p>
        </w:tc>
      </w:tr>
      <w:tr w:rsidR="00C575C3" w:rsidRPr="00A15DCB" w14:paraId="0798C757" w14:textId="77777777" w:rsidTr="00376A9C">
        <w:tc>
          <w:tcPr>
            <w:tcW w:w="648" w:type="dxa"/>
            <w:tcBorders>
              <w:top w:val="nil"/>
            </w:tcBorders>
          </w:tcPr>
          <w:p w14:paraId="1B192327" w14:textId="77777777" w:rsidR="00C575C3" w:rsidRPr="00A15DCB" w:rsidRDefault="00C575C3" w:rsidP="00F90841">
            <w:pPr>
              <w:pStyle w:val="TAH"/>
              <w:rPr>
                <w:lang w:eastAsia="en-US"/>
              </w:rPr>
            </w:pPr>
          </w:p>
        </w:tc>
        <w:tc>
          <w:tcPr>
            <w:tcW w:w="3969" w:type="dxa"/>
            <w:tcBorders>
              <w:top w:val="nil"/>
            </w:tcBorders>
          </w:tcPr>
          <w:p w14:paraId="2E66554D" w14:textId="77777777" w:rsidR="00C575C3" w:rsidRPr="00A15DCB" w:rsidRDefault="00C575C3" w:rsidP="00922650">
            <w:pPr>
              <w:pStyle w:val="TAH"/>
              <w:rPr>
                <w:lang w:eastAsia="en-US"/>
              </w:rPr>
            </w:pPr>
          </w:p>
        </w:tc>
        <w:tc>
          <w:tcPr>
            <w:tcW w:w="709" w:type="dxa"/>
          </w:tcPr>
          <w:p w14:paraId="26E3456A" w14:textId="77777777" w:rsidR="00C575C3" w:rsidRPr="00A15DCB" w:rsidRDefault="00C575C3" w:rsidP="00F85B4D">
            <w:pPr>
              <w:pStyle w:val="TAH"/>
              <w:rPr>
                <w:lang w:eastAsia="en-US"/>
              </w:rPr>
            </w:pPr>
            <w:r w:rsidRPr="00A15DCB">
              <w:rPr>
                <w:lang w:eastAsia="en-US"/>
              </w:rPr>
              <w:t>U - S</w:t>
            </w:r>
          </w:p>
        </w:tc>
        <w:tc>
          <w:tcPr>
            <w:tcW w:w="2977" w:type="dxa"/>
          </w:tcPr>
          <w:p w14:paraId="77EAB032" w14:textId="77777777" w:rsidR="00C575C3" w:rsidRPr="00A15DCB" w:rsidRDefault="00C575C3" w:rsidP="000517D2">
            <w:pPr>
              <w:pStyle w:val="TAH"/>
              <w:rPr>
                <w:lang w:eastAsia="en-US"/>
              </w:rPr>
            </w:pPr>
            <w:r w:rsidRPr="00A15DCB">
              <w:rPr>
                <w:lang w:eastAsia="en-US"/>
              </w:rPr>
              <w:t>Message</w:t>
            </w:r>
          </w:p>
        </w:tc>
        <w:tc>
          <w:tcPr>
            <w:tcW w:w="567" w:type="dxa"/>
            <w:tcBorders>
              <w:top w:val="nil"/>
            </w:tcBorders>
          </w:tcPr>
          <w:p w14:paraId="01767351" w14:textId="77777777" w:rsidR="00C575C3" w:rsidRPr="00A15DCB" w:rsidRDefault="00C575C3" w:rsidP="000517D2">
            <w:pPr>
              <w:pStyle w:val="TAH"/>
              <w:rPr>
                <w:lang w:eastAsia="en-US"/>
              </w:rPr>
            </w:pPr>
          </w:p>
        </w:tc>
        <w:tc>
          <w:tcPr>
            <w:tcW w:w="892" w:type="dxa"/>
            <w:tcBorders>
              <w:top w:val="nil"/>
            </w:tcBorders>
          </w:tcPr>
          <w:p w14:paraId="3832955C" w14:textId="77777777" w:rsidR="00C575C3" w:rsidRPr="00A15DCB" w:rsidRDefault="00C575C3" w:rsidP="000E628A">
            <w:pPr>
              <w:pStyle w:val="TAH"/>
              <w:rPr>
                <w:lang w:eastAsia="en-US"/>
              </w:rPr>
            </w:pPr>
          </w:p>
        </w:tc>
      </w:tr>
      <w:tr w:rsidR="00C575C3" w:rsidRPr="00A15DCB" w14:paraId="160B1DCA" w14:textId="77777777" w:rsidTr="00376A9C">
        <w:tc>
          <w:tcPr>
            <w:tcW w:w="648" w:type="dxa"/>
          </w:tcPr>
          <w:p w14:paraId="0B23F62D" w14:textId="77777777" w:rsidR="00C575C3" w:rsidRPr="00A15DCB" w:rsidRDefault="00C575C3" w:rsidP="009C1CE2">
            <w:pPr>
              <w:pStyle w:val="TAC"/>
              <w:rPr>
                <w:lang w:eastAsia="en-US"/>
              </w:rPr>
            </w:pPr>
            <w:r w:rsidRPr="00A15DCB">
              <w:rPr>
                <w:lang w:eastAsia="en-US"/>
              </w:rPr>
              <w:t>1</w:t>
            </w:r>
          </w:p>
        </w:tc>
        <w:tc>
          <w:tcPr>
            <w:tcW w:w="3969" w:type="dxa"/>
          </w:tcPr>
          <w:p w14:paraId="7DA7DE35" w14:textId="77777777" w:rsidR="00C575C3" w:rsidRPr="00A15DCB" w:rsidRDefault="00C575C3" w:rsidP="009C1CE2">
            <w:pPr>
              <w:pStyle w:val="TAL"/>
              <w:rPr>
                <w:lang w:eastAsia="en-US"/>
              </w:rPr>
            </w:pPr>
            <w:r w:rsidRPr="00A15DCB">
              <w:rPr>
                <w:lang w:eastAsia="en-US"/>
              </w:rPr>
              <w:t>SS transmits a downlink assignment addressed to the C-RNTI assigned to the UE</w:t>
            </w:r>
          </w:p>
        </w:tc>
        <w:tc>
          <w:tcPr>
            <w:tcW w:w="709" w:type="dxa"/>
          </w:tcPr>
          <w:p w14:paraId="2C048A7F" w14:textId="77777777" w:rsidR="00C575C3" w:rsidRPr="00A15DCB" w:rsidRDefault="00C575C3" w:rsidP="009C1CE2">
            <w:pPr>
              <w:pStyle w:val="TAC"/>
              <w:rPr>
                <w:lang w:eastAsia="en-US"/>
              </w:rPr>
            </w:pPr>
            <w:r w:rsidRPr="00A15DCB">
              <w:rPr>
                <w:lang w:eastAsia="en-US"/>
              </w:rPr>
              <w:t>&lt;--</w:t>
            </w:r>
          </w:p>
        </w:tc>
        <w:tc>
          <w:tcPr>
            <w:tcW w:w="2977" w:type="dxa"/>
          </w:tcPr>
          <w:p w14:paraId="4541EBB3" w14:textId="77777777" w:rsidR="00C575C3" w:rsidRPr="00A15DCB" w:rsidRDefault="00C575C3" w:rsidP="009C1CE2">
            <w:pPr>
              <w:pStyle w:val="TAL"/>
              <w:rPr>
                <w:lang w:eastAsia="en-US"/>
              </w:rPr>
            </w:pPr>
            <w:r w:rsidRPr="00A15DCB">
              <w:rPr>
                <w:lang w:eastAsia="en-US"/>
              </w:rPr>
              <w:t>(PDCCH (C-RNTI))</w:t>
            </w:r>
          </w:p>
        </w:tc>
        <w:tc>
          <w:tcPr>
            <w:tcW w:w="567" w:type="dxa"/>
          </w:tcPr>
          <w:p w14:paraId="0CFC0966" w14:textId="77777777" w:rsidR="00C575C3" w:rsidRPr="00A15DCB" w:rsidRDefault="00C575C3" w:rsidP="009C1CE2">
            <w:pPr>
              <w:pStyle w:val="TAC"/>
              <w:rPr>
                <w:lang w:eastAsia="en-US"/>
              </w:rPr>
            </w:pPr>
            <w:r w:rsidRPr="00A15DCB">
              <w:rPr>
                <w:lang w:eastAsia="en-US"/>
              </w:rPr>
              <w:t>-</w:t>
            </w:r>
          </w:p>
        </w:tc>
        <w:tc>
          <w:tcPr>
            <w:tcW w:w="892" w:type="dxa"/>
          </w:tcPr>
          <w:p w14:paraId="3C013997" w14:textId="77777777" w:rsidR="00C575C3" w:rsidRPr="00A15DCB" w:rsidRDefault="00C575C3" w:rsidP="009C1CE2">
            <w:pPr>
              <w:pStyle w:val="TAC"/>
              <w:rPr>
                <w:lang w:eastAsia="en-US"/>
              </w:rPr>
            </w:pPr>
            <w:r w:rsidRPr="00A15DCB">
              <w:rPr>
                <w:lang w:eastAsia="en-US"/>
              </w:rPr>
              <w:t>-</w:t>
            </w:r>
          </w:p>
        </w:tc>
      </w:tr>
      <w:tr w:rsidR="00C575C3" w:rsidRPr="00A15DCB" w14:paraId="22675091" w14:textId="77777777" w:rsidTr="00376A9C">
        <w:tc>
          <w:tcPr>
            <w:tcW w:w="648" w:type="dxa"/>
          </w:tcPr>
          <w:p w14:paraId="4382903F" w14:textId="77777777" w:rsidR="00C575C3" w:rsidRPr="00A15DCB" w:rsidRDefault="00C575C3" w:rsidP="009C1CE2">
            <w:pPr>
              <w:pStyle w:val="TAC"/>
              <w:rPr>
                <w:lang w:eastAsia="en-US"/>
              </w:rPr>
            </w:pPr>
            <w:r w:rsidRPr="00A15DCB">
              <w:rPr>
                <w:lang w:eastAsia="en-US"/>
              </w:rPr>
              <w:t>2</w:t>
            </w:r>
          </w:p>
        </w:tc>
        <w:tc>
          <w:tcPr>
            <w:tcW w:w="3969" w:type="dxa"/>
          </w:tcPr>
          <w:p w14:paraId="02E48DC4" w14:textId="77777777" w:rsidR="00C575C3" w:rsidRPr="00A15DCB" w:rsidRDefault="00C575C3" w:rsidP="009C1CE2">
            <w:pPr>
              <w:pStyle w:val="TAL"/>
              <w:rPr>
                <w:lang w:eastAsia="en-US"/>
              </w:rPr>
            </w:pPr>
            <w:r w:rsidRPr="00A15DCB">
              <w:rPr>
                <w:lang w:eastAsia="en-US"/>
              </w:rPr>
              <w:t>SS transmits in the indicated downlink assignment a MAC PDU including a RLC PDU with poll bit not set.</w:t>
            </w:r>
          </w:p>
        </w:tc>
        <w:tc>
          <w:tcPr>
            <w:tcW w:w="709" w:type="dxa"/>
          </w:tcPr>
          <w:p w14:paraId="151F599E" w14:textId="77777777" w:rsidR="00C575C3" w:rsidRPr="00A15DCB" w:rsidRDefault="00C575C3" w:rsidP="009C1CE2">
            <w:pPr>
              <w:pStyle w:val="TAC"/>
              <w:rPr>
                <w:lang w:eastAsia="en-US"/>
              </w:rPr>
            </w:pPr>
            <w:r w:rsidRPr="00A15DCB">
              <w:rPr>
                <w:lang w:eastAsia="en-US"/>
              </w:rPr>
              <w:t>&lt;--</w:t>
            </w:r>
          </w:p>
        </w:tc>
        <w:tc>
          <w:tcPr>
            <w:tcW w:w="2977" w:type="dxa"/>
          </w:tcPr>
          <w:p w14:paraId="6EBDCBD4" w14:textId="77777777" w:rsidR="00C575C3" w:rsidRPr="00A15DCB" w:rsidRDefault="00C575C3" w:rsidP="009C1CE2">
            <w:pPr>
              <w:pStyle w:val="TAL"/>
              <w:rPr>
                <w:lang w:eastAsia="en-US"/>
              </w:rPr>
            </w:pPr>
            <w:r w:rsidRPr="00A15DCB">
              <w:rPr>
                <w:lang w:eastAsia="en-US"/>
              </w:rPr>
              <w:t>MAC PDU</w:t>
            </w:r>
          </w:p>
        </w:tc>
        <w:tc>
          <w:tcPr>
            <w:tcW w:w="567" w:type="dxa"/>
          </w:tcPr>
          <w:p w14:paraId="02417529" w14:textId="77777777" w:rsidR="00C575C3" w:rsidRPr="00A15DCB" w:rsidRDefault="00C575C3" w:rsidP="009C1CE2">
            <w:pPr>
              <w:pStyle w:val="TAC"/>
              <w:rPr>
                <w:lang w:eastAsia="en-US"/>
              </w:rPr>
            </w:pPr>
            <w:r w:rsidRPr="00A15DCB">
              <w:rPr>
                <w:lang w:eastAsia="en-US"/>
              </w:rPr>
              <w:t>-</w:t>
            </w:r>
          </w:p>
        </w:tc>
        <w:tc>
          <w:tcPr>
            <w:tcW w:w="892" w:type="dxa"/>
          </w:tcPr>
          <w:p w14:paraId="24386429" w14:textId="77777777" w:rsidR="00C575C3" w:rsidRPr="00A15DCB" w:rsidRDefault="00C575C3" w:rsidP="009C1CE2">
            <w:pPr>
              <w:pStyle w:val="TAC"/>
              <w:rPr>
                <w:lang w:eastAsia="en-US"/>
              </w:rPr>
            </w:pPr>
            <w:r w:rsidRPr="00A15DCB">
              <w:rPr>
                <w:lang w:eastAsia="en-US"/>
              </w:rPr>
              <w:t>-</w:t>
            </w:r>
          </w:p>
        </w:tc>
      </w:tr>
      <w:tr w:rsidR="00C575C3" w:rsidRPr="00A15DCB" w14:paraId="28AEAAD9" w14:textId="77777777" w:rsidTr="00376A9C">
        <w:tc>
          <w:tcPr>
            <w:tcW w:w="648" w:type="dxa"/>
          </w:tcPr>
          <w:p w14:paraId="708A82B8" w14:textId="77777777" w:rsidR="00C575C3" w:rsidRPr="00A15DCB" w:rsidRDefault="00C575C3" w:rsidP="009C1CE2">
            <w:pPr>
              <w:pStyle w:val="TAC"/>
              <w:rPr>
                <w:lang w:eastAsia="en-US"/>
              </w:rPr>
            </w:pPr>
            <w:r w:rsidRPr="00A15DCB">
              <w:rPr>
                <w:lang w:eastAsia="en-US"/>
              </w:rPr>
              <w:t>3</w:t>
            </w:r>
          </w:p>
        </w:tc>
        <w:tc>
          <w:tcPr>
            <w:tcW w:w="3969" w:type="dxa"/>
          </w:tcPr>
          <w:p w14:paraId="0CC5C7F4" w14:textId="77777777" w:rsidR="00C575C3" w:rsidRPr="00A15DCB" w:rsidRDefault="00C575C3" w:rsidP="009C1CE2">
            <w:pPr>
              <w:pStyle w:val="TAL"/>
              <w:rPr>
                <w:lang w:eastAsia="en-US"/>
              </w:rPr>
            </w:pPr>
            <w:r w:rsidRPr="00A15DCB">
              <w:rPr>
                <w:lang w:eastAsia="en-US"/>
              </w:rPr>
              <w:t>Check: Does the UE transmit an HARQ ACK on PUCCH?</w:t>
            </w:r>
          </w:p>
        </w:tc>
        <w:tc>
          <w:tcPr>
            <w:tcW w:w="709" w:type="dxa"/>
          </w:tcPr>
          <w:p w14:paraId="1A949FE7" w14:textId="77777777" w:rsidR="00C575C3" w:rsidRPr="00A15DCB" w:rsidRDefault="00C575C3" w:rsidP="009C1CE2">
            <w:pPr>
              <w:pStyle w:val="TAC"/>
              <w:rPr>
                <w:lang w:eastAsia="en-US"/>
              </w:rPr>
            </w:pPr>
            <w:r w:rsidRPr="00A15DCB">
              <w:rPr>
                <w:lang w:eastAsia="en-US"/>
              </w:rPr>
              <w:t>--&gt;</w:t>
            </w:r>
          </w:p>
        </w:tc>
        <w:tc>
          <w:tcPr>
            <w:tcW w:w="2977" w:type="dxa"/>
          </w:tcPr>
          <w:p w14:paraId="52C7269A" w14:textId="77777777" w:rsidR="00C575C3" w:rsidRPr="00A15DCB" w:rsidRDefault="00C575C3" w:rsidP="009C1CE2">
            <w:pPr>
              <w:pStyle w:val="TAL"/>
              <w:rPr>
                <w:lang w:eastAsia="en-US"/>
              </w:rPr>
            </w:pPr>
            <w:r w:rsidRPr="00A15DCB">
              <w:rPr>
                <w:lang w:eastAsia="en-US"/>
              </w:rPr>
              <w:t>HARQ ACK</w:t>
            </w:r>
          </w:p>
        </w:tc>
        <w:tc>
          <w:tcPr>
            <w:tcW w:w="567" w:type="dxa"/>
          </w:tcPr>
          <w:p w14:paraId="3D20B8F0" w14:textId="77777777" w:rsidR="00C575C3" w:rsidRPr="00A15DCB" w:rsidRDefault="00C575C3" w:rsidP="009C1CE2">
            <w:pPr>
              <w:pStyle w:val="TAC"/>
              <w:rPr>
                <w:lang w:eastAsia="en-US"/>
              </w:rPr>
            </w:pPr>
            <w:r w:rsidRPr="00A15DCB">
              <w:rPr>
                <w:lang w:eastAsia="en-US"/>
              </w:rPr>
              <w:t>1</w:t>
            </w:r>
          </w:p>
        </w:tc>
        <w:tc>
          <w:tcPr>
            <w:tcW w:w="892" w:type="dxa"/>
          </w:tcPr>
          <w:p w14:paraId="2B63A49B" w14:textId="77777777" w:rsidR="00C575C3" w:rsidRPr="00A15DCB" w:rsidRDefault="00C575C3" w:rsidP="009C1CE2">
            <w:pPr>
              <w:pStyle w:val="TAC"/>
              <w:rPr>
                <w:lang w:eastAsia="en-US"/>
              </w:rPr>
            </w:pPr>
            <w:r w:rsidRPr="00A15DCB">
              <w:rPr>
                <w:lang w:eastAsia="en-US"/>
              </w:rPr>
              <w:t>P</w:t>
            </w:r>
          </w:p>
        </w:tc>
      </w:tr>
      <w:tr w:rsidR="00C575C3" w:rsidRPr="00A15DCB" w14:paraId="3BA26DA5" w14:textId="77777777" w:rsidTr="00376A9C">
        <w:tc>
          <w:tcPr>
            <w:tcW w:w="648" w:type="dxa"/>
          </w:tcPr>
          <w:p w14:paraId="4FDD06D2" w14:textId="77777777" w:rsidR="00C575C3" w:rsidRPr="00A15DCB" w:rsidRDefault="00C575C3" w:rsidP="009C1CE2">
            <w:pPr>
              <w:pStyle w:val="TAC"/>
              <w:rPr>
                <w:lang w:eastAsia="en-US"/>
              </w:rPr>
            </w:pPr>
            <w:r w:rsidRPr="00A15DCB">
              <w:rPr>
                <w:lang w:eastAsia="en-US"/>
              </w:rPr>
              <w:t>4</w:t>
            </w:r>
          </w:p>
        </w:tc>
        <w:tc>
          <w:tcPr>
            <w:tcW w:w="3969" w:type="dxa"/>
          </w:tcPr>
          <w:p w14:paraId="6D5B84C5" w14:textId="77777777" w:rsidR="00C575C3" w:rsidRPr="00A15DCB" w:rsidRDefault="00C575C3" w:rsidP="009C1CE2">
            <w:pPr>
              <w:pStyle w:val="TAL"/>
              <w:rPr>
                <w:lang w:eastAsia="en-US"/>
              </w:rPr>
            </w:pPr>
            <w:r w:rsidRPr="00A15DCB">
              <w:rPr>
                <w:lang w:eastAsia="en-US"/>
              </w:rPr>
              <w:t>SS transmits a downlink assignment to including a C-RNTI different from the assigned to the UE</w:t>
            </w:r>
          </w:p>
        </w:tc>
        <w:tc>
          <w:tcPr>
            <w:tcW w:w="709" w:type="dxa"/>
          </w:tcPr>
          <w:p w14:paraId="6B017BA4" w14:textId="77777777" w:rsidR="00C575C3" w:rsidRPr="00A15DCB" w:rsidRDefault="00C575C3" w:rsidP="009C1CE2">
            <w:pPr>
              <w:pStyle w:val="TAC"/>
              <w:rPr>
                <w:lang w:eastAsia="en-US"/>
              </w:rPr>
            </w:pPr>
            <w:r w:rsidRPr="00A15DCB">
              <w:rPr>
                <w:lang w:eastAsia="en-US"/>
              </w:rPr>
              <w:t>&lt;--</w:t>
            </w:r>
          </w:p>
        </w:tc>
        <w:tc>
          <w:tcPr>
            <w:tcW w:w="2977" w:type="dxa"/>
          </w:tcPr>
          <w:p w14:paraId="32F12902" w14:textId="77777777" w:rsidR="00C575C3" w:rsidRPr="00A15DCB" w:rsidRDefault="00C575C3" w:rsidP="009C1CE2">
            <w:pPr>
              <w:pStyle w:val="TAL"/>
              <w:rPr>
                <w:lang w:eastAsia="en-US"/>
              </w:rPr>
            </w:pPr>
            <w:r w:rsidRPr="00A15DCB">
              <w:rPr>
                <w:lang w:eastAsia="en-US"/>
              </w:rPr>
              <w:t>(PDCCH (unknown C-RNTI))</w:t>
            </w:r>
          </w:p>
        </w:tc>
        <w:tc>
          <w:tcPr>
            <w:tcW w:w="567" w:type="dxa"/>
          </w:tcPr>
          <w:p w14:paraId="68BEF0E4" w14:textId="77777777" w:rsidR="00C575C3" w:rsidRPr="00A15DCB" w:rsidRDefault="00C575C3" w:rsidP="009C1CE2">
            <w:pPr>
              <w:pStyle w:val="TAC"/>
              <w:rPr>
                <w:lang w:eastAsia="en-US"/>
              </w:rPr>
            </w:pPr>
            <w:r w:rsidRPr="00A15DCB">
              <w:rPr>
                <w:lang w:eastAsia="en-US"/>
              </w:rPr>
              <w:t>-</w:t>
            </w:r>
          </w:p>
        </w:tc>
        <w:tc>
          <w:tcPr>
            <w:tcW w:w="892" w:type="dxa"/>
          </w:tcPr>
          <w:p w14:paraId="002C3964" w14:textId="77777777" w:rsidR="00C575C3" w:rsidRPr="00A15DCB" w:rsidRDefault="00C575C3" w:rsidP="009C1CE2">
            <w:pPr>
              <w:pStyle w:val="TAC"/>
              <w:rPr>
                <w:lang w:eastAsia="en-US"/>
              </w:rPr>
            </w:pPr>
            <w:r w:rsidRPr="00A15DCB">
              <w:rPr>
                <w:lang w:eastAsia="en-US"/>
              </w:rPr>
              <w:t>-</w:t>
            </w:r>
          </w:p>
        </w:tc>
      </w:tr>
      <w:tr w:rsidR="00C575C3" w:rsidRPr="00A15DCB" w14:paraId="2649E758" w14:textId="77777777" w:rsidTr="00376A9C">
        <w:tc>
          <w:tcPr>
            <w:tcW w:w="648" w:type="dxa"/>
          </w:tcPr>
          <w:p w14:paraId="6155353F" w14:textId="77777777" w:rsidR="00C575C3" w:rsidRPr="00A15DCB" w:rsidRDefault="00C575C3" w:rsidP="009C1CE2">
            <w:pPr>
              <w:pStyle w:val="TAC"/>
              <w:rPr>
                <w:lang w:eastAsia="en-US"/>
              </w:rPr>
            </w:pPr>
            <w:r w:rsidRPr="00A15DCB">
              <w:rPr>
                <w:lang w:eastAsia="en-US"/>
              </w:rPr>
              <w:t>5</w:t>
            </w:r>
          </w:p>
        </w:tc>
        <w:tc>
          <w:tcPr>
            <w:tcW w:w="3969" w:type="dxa"/>
          </w:tcPr>
          <w:p w14:paraId="1CE8A61A" w14:textId="77777777" w:rsidR="00C575C3" w:rsidRPr="00A15DCB" w:rsidRDefault="00C575C3" w:rsidP="009C1CE2">
            <w:pPr>
              <w:pStyle w:val="TAL"/>
              <w:rPr>
                <w:lang w:eastAsia="en-US"/>
              </w:rPr>
            </w:pPr>
            <w:r w:rsidRPr="00A15DCB">
              <w:rPr>
                <w:lang w:eastAsia="en-US"/>
              </w:rPr>
              <w:t>SS transmits in the indicated downlink assignment a RLC PDU in a MAC PDU including a RLC PDU with poll bit not set.</w:t>
            </w:r>
          </w:p>
        </w:tc>
        <w:tc>
          <w:tcPr>
            <w:tcW w:w="709" w:type="dxa"/>
          </w:tcPr>
          <w:p w14:paraId="243902B9" w14:textId="77777777" w:rsidR="00C575C3" w:rsidRPr="00A15DCB" w:rsidRDefault="00C575C3" w:rsidP="009C1CE2">
            <w:pPr>
              <w:pStyle w:val="TAC"/>
              <w:rPr>
                <w:lang w:eastAsia="en-US"/>
              </w:rPr>
            </w:pPr>
            <w:r w:rsidRPr="00A15DCB">
              <w:rPr>
                <w:lang w:eastAsia="en-US"/>
              </w:rPr>
              <w:t>&lt;--</w:t>
            </w:r>
          </w:p>
        </w:tc>
        <w:tc>
          <w:tcPr>
            <w:tcW w:w="2977" w:type="dxa"/>
          </w:tcPr>
          <w:p w14:paraId="3A2A2D6D" w14:textId="77777777" w:rsidR="00C575C3" w:rsidRPr="00A15DCB" w:rsidRDefault="00C575C3" w:rsidP="009C1CE2">
            <w:pPr>
              <w:pStyle w:val="TAL"/>
              <w:rPr>
                <w:lang w:eastAsia="en-US"/>
              </w:rPr>
            </w:pPr>
            <w:r w:rsidRPr="00A15DCB">
              <w:rPr>
                <w:lang w:eastAsia="en-US"/>
              </w:rPr>
              <w:t>MAC PDU</w:t>
            </w:r>
          </w:p>
        </w:tc>
        <w:tc>
          <w:tcPr>
            <w:tcW w:w="567" w:type="dxa"/>
          </w:tcPr>
          <w:p w14:paraId="7F1D8D9A" w14:textId="77777777" w:rsidR="00C575C3" w:rsidRPr="00A15DCB" w:rsidRDefault="00C575C3" w:rsidP="009C1CE2">
            <w:pPr>
              <w:pStyle w:val="TAC"/>
              <w:rPr>
                <w:lang w:eastAsia="en-US"/>
              </w:rPr>
            </w:pPr>
            <w:r w:rsidRPr="00A15DCB">
              <w:rPr>
                <w:lang w:eastAsia="en-US"/>
              </w:rPr>
              <w:t>-</w:t>
            </w:r>
          </w:p>
        </w:tc>
        <w:tc>
          <w:tcPr>
            <w:tcW w:w="892" w:type="dxa"/>
          </w:tcPr>
          <w:p w14:paraId="2BCE5970" w14:textId="77777777" w:rsidR="00C575C3" w:rsidRPr="00A15DCB" w:rsidRDefault="00C575C3" w:rsidP="009C1CE2">
            <w:pPr>
              <w:pStyle w:val="TAC"/>
              <w:rPr>
                <w:lang w:eastAsia="en-US"/>
              </w:rPr>
            </w:pPr>
            <w:r w:rsidRPr="00A15DCB">
              <w:rPr>
                <w:lang w:eastAsia="en-US"/>
              </w:rPr>
              <w:t>-</w:t>
            </w:r>
          </w:p>
        </w:tc>
      </w:tr>
      <w:tr w:rsidR="00C575C3" w:rsidRPr="00A15DCB" w14:paraId="654B149B" w14:textId="77777777" w:rsidTr="00376A9C">
        <w:tc>
          <w:tcPr>
            <w:tcW w:w="648" w:type="dxa"/>
          </w:tcPr>
          <w:p w14:paraId="7C3CE3A5" w14:textId="77777777" w:rsidR="00C575C3" w:rsidRPr="00A15DCB" w:rsidRDefault="00C575C3" w:rsidP="009C1CE2">
            <w:pPr>
              <w:pStyle w:val="TAC"/>
              <w:rPr>
                <w:lang w:eastAsia="en-US"/>
              </w:rPr>
            </w:pPr>
            <w:r w:rsidRPr="00A15DCB">
              <w:rPr>
                <w:lang w:eastAsia="en-US"/>
              </w:rPr>
              <w:t>6</w:t>
            </w:r>
          </w:p>
        </w:tc>
        <w:tc>
          <w:tcPr>
            <w:tcW w:w="3969" w:type="dxa"/>
          </w:tcPr>
          <w:p w14:paraId="46F6387D" w14:textId="77777777" w:rsidR="00C575C3" w:rsidRPr="00A15DCB" w:rsidRDefault="00C575C3" w:rsidP="009C1CE2">
            <w:pPr>
              <w:pStyle w:val="TAL"/>
              <w:rPr>
                <w:lang w:eastAsia="en-US"/>
              </w:rPr>
            </w:pPr>
            <w:r w:rsidRPr="00A15DCB">
              <w:rPr>
                <w:lang w:eastAsia="en-US"/>
              </w:rPr>
              <w:t>Check: Does the UE send any HARQ ACK/NACK on PUCCH?</w:t>
            </w:r>
          </w:p>
        </w:tc>
        <w:tc>
          <w:tcPr>
            <w:tcW w:w="709" w:type="dxa"/>
          </w:tcPr>
          <w:p w14:paraId="6EE1DD83" w14:textId="77777777" w:rsidR="00C575C3" w:rsidRPr="00A15DCB" w:rsidRDefault="00C575C3" w:rsidP="009C1CE2">
            <w:pPr>
              <w:pStyle w:val="TAC"/>
              <w:rPr>
                <w:lang w:eastAsia="en-US"/>
              </w:rPr>
            </w:pPr>
            <w:r w:rsidRPr="00A15DCB">
              <w:rPr>
                <w:lang w:eastAsia="en-US"/>
              </w:rPr>
              <w:t>--&gt;</w:t>
            </w:r>
          </w:p>
        </w:tc>
        <w:tc>
          <w:tcPr>
            <w:tcW w:w="2977" w:type="dxa"/>
          </w:tcPr>
          <w:p w14:paraId="69FBDD14" w14:textId="77777777" w:rsidR="00C575C3" w:rsidRPr="00A15DCB" w:rsidRDefault="00C575C3" w:rsidP="009C1CE2">
            <w:pPr>
              <w:pStyle w:val="TAL"/>
              <w:rPr>
                <w:lang w:eastAsia="en-US"/>
              </w:rPr>
            </w:pPr>
            <w:r w:rsidRPr="00A15DCB">
              <w:rPr>
                <w:lang w:eastAsia="en-US"/>
              </w:rPr>
              <w:t>HARQ ACK/NACK</w:t>
            </w:r>
          </w:p>
        </w:tc>
        <w:tc>
          <w:tcPr>
            <w:tcW w:w="567" w:type="dxa"/>
          </w:tcPr>
          <w:p w14:paraId="7E5D3715" w14:textId="77777777" w:rsidR="00C575C3" w:rsidRPr="00A15DCB" w:rsidRDefault="00C575C3" w:rsidP="009C1CE2">
            <w:pPr>
              <w:pStyle w:val="TAC"/>
              <w:rPr>
                <w:lang w:eastAsia="en-US"/>
              </w:rPr>
            </w:pPr>
            <w:r w:rsidRPr="00A15DCB">
              <w:rPr>
                <w:lang w:eastAsia="en-US"/>
              </w:rPr>
              <w:t>2</w:t>
            </w:r>
          </w:p>
        </w:tc>
        <w:tc>
          <w:tcPr>
            <w:tcW w:w="892" w:type="dxa"/>
          </w:tcPr>
          <w:p w14:paraId="59171345" w14:textId="77777777" w:rsidR="00C575C3" w:rsidRPr="00A15DCB" w:rsidRDefault="00C575C3" w:rsidP="009C1CE2">
            <w:pPr>
              <w:pStyle w:val="TAC"/>
              <w:rPr>
                <w:lang w:eastAsia="en-US"/>
              </w:rPr>
            </w:pPr>
            <w:r w:rsidRPr="00A15DCB">
              <w:rPr>
                <w:lang w:eastAsia="en-US"/>
              </w:rPr>
              <w:t>F</w:t>
            </w:r>
          </w:p>
        </w:tc>
      </w:tr>
      <w:tr w:rsidR="00C575C3" w:rsidRPr="00A15DCB" w14:paraId="790E6CDC" w14:textId="77777777" w:rsidTr="00376A9C">
        <w:tc>
          <w:tcPr>
            <w:tcW w:w="648" w:type="dxa"/>
          </w:tcPr>
          <w:p w14:paraId="0C6276A6" w14:textId="77777777" w:rsidR="00C575C3" w:rsidRPr="00A15DCB" w:rsidRDefault="00C575C3" w:rsidP="009C1CE2">
            <w:pPr>
              <w:pStyle w:val="TAC"/>
              <w:rPr>
                <w:lang w:eastAsia="en-US"/>
              </w:rPr>
            </w:pPr>
            <w:r w:rsidRPr="00A15DCB">
              <w:rPr>
                <w:lang w:eastAsia="en-US"/>
              </w:rPr>
              <w:t>-</w:t>
            </w:r>
          </w:p>
        </w:tc>
        <w:tc>
          <w:tcPr>
            <w:tcW w:w="3969" w:type="dxa"/>
          </w:tcPr>
          <w:p w14:paraId="386E66D7" w14:textId="77777777" w:rsidR="00C575C3" w:rsidRPr="00A15DCB" w:rsidRDefault="00C575C3" w:rsidP="009C1CE2">
            <w:pPr>
              <w:pStyle w:val="TAL"/>
              <w:rPr>
                <w:lang w:eastAsia="en-US"/>
              </w:rPr>
            </w:pPr>
            <w:r w:rsidRPr="00A15DCB">
              <w:rPr>
                <w:lang w:eastAsia="en-US"/>
              </w:rPr>
              <w:t>EXCEPTION: Steps 7 to 10 are run repeated using test parameter values as given for each iteration in table 7.</w:t>
            </w:r>
            <w:r w:rsidR="004E5E27" w:rsidRPr="00A15DCB">
              <w:rPr>
                <w:lang w:eastAsia="en-US"/>
              </w:rPr>
              <w:t>1.</w:t>
            </w:r>
            <w:r w:rsidRPr="00A15DCB">
              <w:rPr>
                <w:lang w:eastAsia="en-US"/>
              </w:rPr>
              <w:t>1.2.1.3.2.-2.</w:t>
            </w:r>
          </w:p>
        </w:tc>
        <w:tc>
          <w:tcPr>
            <w:tcW w:w="709" w:type="dxa"/>
          </w:tcPr>
          <w:p w14:paraId="7E6C2A35" w14:textId="77777777" w:rsidR="00C575C3" w:rsidRPr="00A15DCB" w:rsidRDefault="00C575C3" w:rsidP="009C1CE2">
            <w:pPr>
              <w:pStyle w:val="TAC"/>
              <w:rPr>
                <w:lang w:eastAsia="en-US"/>
              </w:rPr>
            </w:pPr>
            <w:r w:rsidRPr="00A15DCB">
              <w:rPr>
                <w:lang w:eastAsia="en-US"/>
              </w:rPr>
              <w:t>-</w:t>
            </w:r>
          </w:p>
        </w:tc>
        <w:tc>
          <w:tcPr>
            <w:tcW w:w="2977" w:type="dxa"/>
          </w:tcPr>
          <w:p w14:paraId="169C26DF" w14:textId="77777777" w:rsidR="00C575C3" w:rsidRPr="00A15DCB" w:rsidRDefault="00C575C3" w:rsidP="009C1CE2">
            <w:pPr>
              <w:pStyle w:val="TAL"/>
              <w:rPr>
                <w:lang w:eastAsia="en-US"/>
              </w:rPr>
            </w:pPr>
            <w:r w:rsidRPr="00A15DCB">
              <w:rPr>
                <w:lang w:eastAsia="en-US"/>
              </w:rPr>
              <w:t>-</w:t>
            </w:r>
          </w:p>
        </w:tc>
        <w:tc>
          <w:tcPr>
            <w:tcW w:w="567" w:type="dxa"/>
          </w:tcPr>
          <w:p w14:paraId="7F8BF6F9" w14:textId="77777777" w:rsidR="00C575C3" w:rsidRPr="00A15DCB" w:rsidRDefault="00C575C3" w:rsidP="009C1CE2">
            <w:pPr>
              <w:pStyle w:val="TAC"/>
              <w:rPr>
                <w:lang w:eastAsia="en-US"/>
              </w:rPr>
            </w:pPr>
            <w:r w:rsidRPr="00A15DCB">
              <w:rPr>
                <w:lang w:eastAsia="en-US"/>
              </w:rPr>
              <w:t>-</w:t>
            </w:r>
          </w:p>
        </w:tc>
        <w:tc>
          <w:tcPr>
            <w:tcW w:w="892" w:type="dxa"/>
          </w:tcPr>
          <w:p w14:paraId="378EB6FA" w14:textId="77777777" w:rsidR="00C575C3" w:rsidRPr="00A15DCB" w:rsidRDefault="00C575C3" w:rsidP="009C1CE2">
            <w:pPr>
              <w:pStyle w:val="TAC"/>
              <w:rPr>
                <w:lang w:eastAsia="en-US"/>
              </w:rPr>
            </w:pPr>
            <w:r w:rsidRPr="00A15DCB">
              <w:rPr>
                <w:lang w:eastAsia="en-US"/>
              </w:rPr>
              <w:t>-</w:t>
            </w:r>
          </w:p>
        </w:tc>
      </w:tr>
      <w:tr w:rsidR="00C575C3" w:rsidRPr="00A15DCB" w14:paraId="2919CEEF" w14:textId="77777777" w:rsidTr="00376A9C">
        <w:tc>
          <w:tcPr>
            <w:tcW w:w="648" w:type="dxa"/>
          </w:tcPr>
          <w:p w14:paraId="39731E2C" w14:textId="77777777" w:rsidR="00C575C3" w:rsidRPr="00A15DCB" w:rsidRDefault="00C575C3" w:rsidP="009C1CE2">
            <w:pPr>
              <w:pStyle w:val="TAC"/>
              <w:rPr>
                <w:lang w:eastAsia="en-US"/>
              </w:rPr>
            </w:pPr>
            <w:r w:rsidRPr="00A15DCB">
              <w:rPr>
                <w:lang w:eastAsia="en-US"/>
              </w:rPr>
              <w:t>7</w:t>
            </w:r>
          </w:p>
        </w:tc>
        <w:tc>
          <w:tcPr>
            <w:tcW w:w="3969" w:type="dxa"/>
          </w:tcPr>
          <w:p w14:paraId="10594758" w14:textId="77777777" w:rsidR="00C575C3" w:rsidRPr="00A15DCB" w:rsidRDefault="00C575C3" w:rsidP="009C1CE2">
            <w:pPr>
              <w:pStyle w:val="TAL"/>
              <w:rPr>
                <w:lang w:eastAsia="en-US"/>
              </w:rPr>
            </w:pPr>
            <w:r w:rsidRPr="00A15DCB">
              <w:rPr>
                <w:lang w:eastAsia="en-US"/>
              </w:rPr>
              <w:t>The SS indicates a new transmission on PDCCH and transmits a MAC PDU including a RLC PDU with poll bit not set, with content set so that UE could not successfully decode the data from its soft buffer. (Note 1)</w:t>
            </w:r>
          </w:p>
        </w:tc>
        <w:tc>
          <w:tcPr>
            <w:tcW w:w="709" w:type="dxa"/>
          </w:tcPr>
          <w:p w14:paraId="4C12A7C7" w14:textId="77777777" w:rsidR="00C575C3" w:rsidRPr="00A15DCB" w:rsidRDefault="00C575C3" w:rsidP="009C1CE2">
            <w:pPr>
              <w:pStyle w:val="TAC"/>
              <w:rPr>
                <w:lang w:eastAsia="en-US"/>
              </w:rPr>
            </w:pPr>
            <w:r w:rsidRPr="00A15DCB">
              <w:rPr>
                <w:lang w:eastAsia="en-US"/>
              </w:rPr>
              <w:t>&lt;--</w:t>
            </w:r>
          </w:p>
        </w:tc>
        <w:tc>
          <w:tcPr>
            <w:tcW w:w="2977" w:type="dxa"/>
          </w:tcPr>
          <w:p w14:paraId="02BB489A" w14:textId="77777777" w:rsidR="00C575C3" w:rsidRPr="00A15DCB" w:rsidRDefault="00C575C3" w:rsidP="009C1CE2">
            <w:pPr>
              <w:pStyle w:val="TAL"/>
              <w:rPr>
                <w:lang w:eastAsia="en-US"/>
              </w:rPr>
            </w:pPr>
            <w:r w:rsidRPr="00A15DCB">
              <w:rPr>
                <w:lang w:eastAsia="en-US"/>
              </w:rPr>
              <w:t>MAC PDU</w:t>
            </w:r>
          </w:p>
        </w:tc>
        <w:tc>
          <w:tcPr>
            <w:tcW w:w="567" w:type="dxa"/>
          </w:tcPr>
          <w:p w14:paraId="65DCDE1C" w14:textId="77777777" w:rsidR="00C575C3" w:rsidRPr="00A15DCB" w:rsidRDefault="00C575C3" w:rsidP="009C1CE2">
            <w:pPr>
              <w:pStyle w:val="TAC"/>
              <w:rPr>
                <w:lang w:eastAsia="en-US"/>
              </w:rPr>
            </w:pPr>
            <w:r w:rsidRPr="00A15DCB">
              <w:rPr>
                <w:lang w:eastAsia="en-US"/>
              </w:rPr>
              <w:t>-</w:t>
            </w:r>
          </w:p>
        </w:tc>
        <w:tc>
          <w:tcPr>
            <w:tcW w:w="892" w:type="dxa"/>
          </w:tcPr>
          <w:p w14:paraId="6541D1C8" w14:textId="77777777" w:rsidR="00C575C3" w:rsidRPr="00A15DCB" w:rsidRDefault="00C575C3" w:rsidP="009C1CE2">
            <w:pPr>
              <w:pStyle w:val="TAC"/>
              <w:rPr>
                <w:lang w:eastAsia="en-US"/>
              </w:rPr>
            </w:pPr>
            <w:r w:rsidRPr="00A15DCB">
              <w:rPr>
                <w:lang w:eastAsia="en-US"/>
              </w:rPr>
              <w:t>-</w:t>
            </w:r>
          </w:p>
        </w:tc>
      </w:tr>
      <w:tr w:rsidR="00C575C3" w:rsidRPr="00A15DCB" w14:paraId="28423A0F" w14:textId="77777777" w:rsidTr="00376A9C">
        <w:tc>
          <w:tcPr>
            <w:tcW w:w="648" w:type="dxa"/>
          </w:tcPr>
          <w:p w14:paraId="5E24622A" w14:textId="77777777" w:rsidR="00C575C3" w:rsidRPr="00A15DCB" w:rsidRDefault="00C575C3" w:rsidP="009C1CE2">
            <w:pPr>
              <w:pStyle w:val="TAC"/>
              <w:rPr>
                <w:lang w:eastAsia="en-US"/>
              </w:rPr>
            </w:pPr>
            <w:r w:rsidRPr="00A15DCB">
              <w:rPr>
                <w:lang w:eastAsia="en-US"/>
              </w:rPr>
              <w:t>8</w:t>
            </w:r>
          </w:p>
        </w:tc>
        <w:tc>
          <w:tcPr>
            <w:tcW w:w="3969" w:type="dxa"/>
          </w:tcPr>
          <w:p w14:paraId="34D6E011" w14:textId="77777777" w:rsidR="00C575C3" w:rsidRPr="00A15DCB" w:rsidRDefault="00C575C3" w:rsidP="009C1CE2">
            <w:pPr>
              <w:pStyle w:val="TAL"/>
              <w:rPr>
                <w:lang w:eastAsia="en-US"/>
              </w:rPr>
            </w:pPr>
            <w:r w:rsidRPr="00A15DCB">
              <w:rPr>
                <w:lang w:eastAsia="en-US"/>
              </w:rPr>
              <w:t>Check: Does the UE transmit a HARQ NACK?</w:t>
            </w:r>
          </w:p>
        </w:tc>
        <w:tc>
          <w:tcPr>
            <w:tcW w:w="709" w:type="dxa"/>
          </w:tcPr>
          <w:p w14:paraId="325EBADA" w14:textId="77777777" w:rsidR="00C575C3" w:rsidRPr="00A15DCB" w:rsidRDefault="00C575C3" w:rsidP="009C1CE2">
            <w:pPr>
              <w:pStyle w:val="TAC"/>
              <w:rPr>
                <w:lang w:eastAsia="en-US"/>
              </w:rPr>
            </w:pPr>
            <w:r w:rsidRPr="00A15DCB">
              <w:rPr>
                <w:lang w:eastAsia="en-US"/>
              </w:rPr>
              <w:t>--&gt;</w:t>
            </w:r>
          </w:p>
        </w:tc>
        <w:tc>
          <w:tcPr>
            <w:tcW w:w="2977" w:type="dxa"/>
          </w:tcPr>
          <w:p w14:paraId="77330C64" w14:textId="77777777" w:rsidR="00C575C3" w:rsidRPr="00A15DCB" w:rsidRDefault="00C575C3" w:rsidP="009C1CE2">
            <w:pPr>
              <w:pStyle w:val="TAL"/>
              <w:rPr>
                <w:lang w:eastAsia="en-US"/>
              </w:rPr>
            </w:pPr>
            <w:r w:rsidRPr="00A15DCB">
              <w:rPr>
                <w:lang w:eastAsia="en-US"/>
              </w:rPr>
              <w:t>HARQ NACK</w:t>
            </w:r>
          </w:p>
        </w:tc>
        <w:tc>
          <w:tcPr>
            <w:tcW w:w="567" w:type="dxa"/>
          </w:tcPr>
          <w:p w14:paraId="7C6F584D" w14:textId="77777777" w:rsidR="00C575C3" w:rsidRPr="00A15DCB" w:rsidRDefault="00C575C3" w:rsidP="009C1CE2">
            <w:pPr>
              <w:pStyle w:val="TAC"/>
              <w:rPr>
                <w:lang w:eastAsia="en-US"/>
              </w:rPr>
            </w:pPr>
            <w:r w:rsidRPr="00A15DCB">
              <w:rPr>
                <w:lang w:eastAsia="en-US"/>
              </w:rPr>
              <w:t>3</w:t>
            </w:r>
          </w:p>
        </w:tc>
        <w:tc>
          <w:tcPr>
            <w:tcW w:w="892" w:type="dxa"/>
          </w:tcPr>
          <w:p w14:paraId="569B8B77" w14:textId="77777777" w:rsidR="00C575C3" w:rsidRPr="00A15DCB" w:rsidRDefault="00C575C3" w:rsidP="009C1CE2">
            <w:pPr>
              <w:pStyle w:val="TAC"/>
              <w:rPr>
                <w:lang w:eastAsia="en-US"/>
              </w:rPr>
            </w:pPr>
            <w:r w:rsidRPr="00A15DCB">
              <w:rPr>
                <w:lang w:eastAsia="en-US"/>
              </w:rPr>
              <w:t>P</w:t>
            </w:r>
          </w:p>
        </w:tc>
      </w:tr>
      <w:tr w:rsidR="00C575C3" w:rsidRPr="00A15DCB" w14:paraId="68619694" w14:textId="77777777" w:rsidTr="00376A9C">
        <w:tc>
          <w:tcPr>
            <w:tcW w:w="648" w:type="dxa"/>
          </w:tcPr>
          <w:p w14:paraId="0FBA2586" w14:textId="77777777" w:rsidR="00C575C3" w:rsidRPr="00A15DCB" w:rsidRDefault="007834D6" w:rsidP="009C1CE2">
            <w:pPr>
              <w:pStyle w:val="TAC"/>
              <w:rPr>
                <w:lang w:eastAsia="en-US"/>
              </w:rPr>
            </w:pPr>
            <w:r w:rsidRPr="00A15DCB">
              <w:rPr>
                <w:lang w:eastAsia="en-US"/>
              </w:rPr>
              <w:t>-</w:t>
            </w:r>
          </w:p>
        </w:tc>
        <w:tc>
          <w:tcPr>
            <w:tcW w:w="3969" w:type="dxa"/>
          </w:tcPr>
          <w:p w14:paraId="733E3183" w14:textId="77777777" w:rsidR="00C575C3" w:rsidRPr="00A15DCB" w:rsidRDefault="007834D6" w:rsidP="009C1CE2">
            <w:pPr>
              <w:pStyle w:val="TAL"/>
              <w:rPr>
                <w:lang w:eastAsia="en-US"/>
              </w:rPr>
            </w:pPr>
            <w:r w:rsidRPr="00A15DCB">
              <w:rPr>
                <w:lang w:eastAsia="en-US"/>
              </w:rPr>
              <w:t>EXCEPTION: Step 9 shall be repeated till HARQ ACK is received at step 10 or until HARQ retransmission count = 4 is reached for MAC PDU at step 9 (Note 2).</w:t>
            </w:r>
          </w:p>
        </w:tc>
        <w:tc>
          <w:tcPr>
            <w:tcW w:w="709" w:type="dxa"/>
          </w:tcPr>
          <w:p w14:paraId="33FE5265" w14:textId="77777777" w:rsidR="00C575C3" w:rsidRPr="00A15DCB" w:rsidRDefault="007834D6" w:rsidP="009C1CE2">
            <w:pPr>
              <w:pStyle w:val="TAC"/>
              <w:rPr>
                <w:lang w:eastAsia="en-US"/>
              </w:rPr>
            </w:pPr>
            <w:r w:rsidRPr="00A15DCB">
              <w:rPr>
                <w:lang w:eastAsia="en-US"/>
              </w:rPr>
              <w:t>-</w:t>
            </w:r>
          </w:p>
        </w:tc>
        <w:tc>
          <w:tcPr>
            <w:tcW w:w="2977" w:type="dxa"/>
          </w:tcPr>
          <w:p w14:paraId="3EABC46F" w14:textId="77777777" w:rsidR="00C575C3" w:rsidRPr="00A15DCB" w:rsidRDefault="007834D6" w:rsidP="009C1CE2">
            <w:pPr>
              <w:pStyle w:val="TAL"/>
              <w:rPr>
                <w:lang w:eastAsia="en-US"/>
              </w:rPr>
            </w:pPr>
            <w:r w:rsidRPr="00A15DCB">
              <w:rPr>
                <w:lang w:eastAsia="en-US"/>
              </w:rPr>
              <w:t>-</w:t>
            </w:r>
          </w:p>
        </w:tc>
        <w:tc>
          <w:tcPr>
            <w:tcW w:w="567" w:type="dxa"/>
          </w:tcPr>
          <w:p w14:paraId="5E9BA4B3" w14:textId="77777777" w:rsidR="00C575C3" w:rsidRPr="00A15DCB" w:rsidRDefault="00C575C3" w:rsidP="009C1CE2">
            <w:pPr>
              <w:pStyle w:val="TAC"/>
              <w:rPr>
                <w:lang w:eastAsia="en-US"/>
              </w:rPr>
            </w:pPr>
            <w:r w:rsidRPr="00A15DCB">
              <w:rPr>
                <w:lang w:eastAsia="en-US"/>
              </w:rPr>
              <w:t>-</w:t>
            </w:r>
          </w:p>
        </w:tc>
        <w:tc>
          <w:tcPr>
            <w:tcW w:w="892" w:type="dxa"/>
          </w:tcPr>
          <w:p w14:paraId="140A40B8" w14:textId="77777777" w:rsidR="00C575C3" w:rsidRPr="00A15DCB" w:rsidRDefault="00C575C3" w:rsidP="009C1CE2">
            <w:pPr>
              <w:pStyle w:val="TAC"/>
              <w:rPr>
                <w:lang w:eastAsia="en-US"/>
              </w:rPr>
            </w:pPr>
            <w:r w:rsidRPr="00A15DCB">
              <w:rPr>
                <w:lang w:eastAsia="en-US"/>
              </w:rPr>
              <w:t>-</w:t>
            </w:r>
          </w:p>
        </w:tc>
      </w:tr>
      <w:tr w:rsidR="00C575C3" w:rsidRPr="00A15DCB" w14:paraId="623142B1" w14:textId="77777777" w:rsidTr="00376A9C">
        <w:tc>
          <w:tcPr>
            <w:tcW w:w="648" w:type="dxa"/>
          </w:tcPr>
          <w:p w14:paraId="02DA8D67" w14:textId="77777777" w:rsidR="00C575C3" w:rsidRPr="00A15DCB" w:rsidRDefault="00C575C3" w:rsidP="009C1CE2">
            <w:pPr>
              <w:pStyle w:val="TAC"/>
              <w:rPr>
                <w:lang w:eastAsia="en-US"/>
              </w:rPr>
            </w:pPr>
            <w:r w:rsidRPr="00A15DCB">
              <w:rPr>
                <w:lang w:eastAsia="en-US"/>
              </w:rPr>
              <w:t>9</w:t>
            </w:r>
          </w:p>
        </w:tc>
        <w:tc>
          <w:tcPr>
            <w:tcW w:w="3969" w:type="dxa"/>
          </w:tcPr>
          <w:p w14:paraId="156F4F89" w14:textId="77777777" w:rsidR="00C575C3" w:rsidRPr="00A15DCB" w:rsidRDefault="00C575C3" w:rsidP="009C1CE2">
            <w:pPr>
              <w:pStyle w:val="TAL"/>
              <w:rPr>
                <w:lang w:eastAsia="en-US"/>
              </w:rPr>
            </w:pPr>
            <w:r w:rsidRPr="00A15DCB">
              <w:rPr>
                <w:lang w:eastAsia="en-US"/>
              </w:rPr>
              <w:t>The SS indicates a retransmission on PDCCH and transmits the same MAC PDU like step 7 (Note 1).</w:t>
            </w:r>
          </w:p>
        </w:tc>
        <w:tc>
          <w:tcPr>
            <w:tcW w:w="709" w:type="dxa"/>
          </w:tcPr>
          <w:p w14:paraId="6A4AE734" w14:textId="77777777" w:rsidR="00C575C3" w:rsidRPr="00A15DCB" w:rsidRDefault="00C575C3" w:rsidP="009C1CE2">
            <w:pPr>
              <w:pStyle w:val="TAC"/>
              <w:rPr>
                <w:lang w:eastAsia="en-US"/>
              </w:rPr>
            </w:pPr>
            <w:r w:rsidRPr="00A15DCB">
              <w:rPr>
                <w:lang w:eastAsia="en-US"/>
              </w:rPr>
              <w:t>&lt;--</w:t>
            </w:r>
          </w:p>
        </w:tc>
        <w:tc>
          <w:tcPr>
            <w:tcW w:w="2977" w:type="dxa"/>
          </w:tcPr>
          <w:p w14:paraId="56949BB8" w14:textId="77777777" w:rsidR="00C575C3" w:rsidRPr="00A15DCB" w:rsidRDefault="00C575C3" w:rsidP="009C1CE2">
            <w:pPr>
              <w:pStyle w:val="TAL"/>
              <w:rPr>
                <w:lang w:eastAsia="en-US"/>
              </w:rPr>
            </w:pPr>
            <w:r w:rsidRPr="00A15DCB">
              <w:rPr>
                <w:lang w:eastAsia="en-US"/>
              </w:rPr>
              <w:t>MAC PDU</w:t>
            </w:r>
          </w:p>
        </w:tc>
        <w:tc>
          <w:tcPr>
            <w:tcW w:w="567" w:type="dxa"/>
          </w:tcPr>
          <w:p w14:paraId="1E26B5EA" w14:textId="77777777" w:rsidR="00C575C3" w:rsidRPr="00A15DCB" w:rsidRDefault="00C575C3" w:rsidP="009C1CE2">
            <w:pPr>
              <w:pStyle w:val="TAC"/>
              <w:rPr>
                <w:lang w:eastAsia="en-US"/>
              </w:rPr>
            </w:pPr>
            <w:r w:rsidRPr="00A15DCB">
              <w:rPr>
                <w:lang w:eastAsia="en-US"/>
              </w:rPr>
              <w:t>-</w:t>
            </w:r>
          </w:p>
        </w:tc>
        <w:tc>
          <w:tcPr>
            <w:tcW w:w="892" w:type="dxa"/>
          </w:tcPr>
          <w:p w14:paraId="4E1DA434" w14:textId="77777777" w:rsidR="00C575C3" w:rsidRPr="00A15DCB" w:rsidRDefault="00C575C3" w:rsidP="009C1CE2">
            <w:pPr>
              <w:pStyle w:val="TAC"/>
              <w:rPr>
                <w:lang w:eastAsia="en-US"/>
              </w:rPr>
            </w:pPr>
            <w:r w:rsidRPr="00A15DCB">
              <w:rPr>
                <w:lang w:eastAsia="en-US"/>
              </w:rPr>
              <w:t>-</w:t>
            </w:r>
          </w:p>
        </w:tc>
      </w:tr>
      <w:tr w:rsidR="00C575C3" w:rsidRPr="00A15DCB" w14:paraId="68206084" w14:textId="77777777" w:rsidTr="00376A9C">
        <w:tc>
          <w:tcPr>
            <w:tcW w:w="648" w:type="dxa"/>
          </w:tcPr>
          <w:p w14:paraId="16D87E68" w14:textId="77777777" w:rsidR="00C575C3" w:rsidRPr="00A15DCB" w:rsidRDefault="00C575C3" w:rsidP="009C1CE2">
            <w:pPr>
              <w:pStyle w:val="TAC"/>
              <w:rPr>
                <w:lang w:eastAsia="en-US"/>
              </w:rPr>
            </w:pPr>
            <w:r w:rsidRPr="00A15DCB">
              <w:rPr>
                <w:lang w:eastAsia="en-US"/>
              </w:rPr>
              <w:t>-</w:t>
            </w:r>
          </w:p>
        </w:tc>
        <w:tc>
          <w:tcPr>
            <w:tcW w:w="3969" w:type="dxa"/>
          </w:tcPr>
          <w:p w14:paraId="0A762A29" w14:textId="77777777" w:rsidR="00C575C3" w:rsidRPr="00A15DCB" w:rsidRDefault="00C575C3" w:rsidP="009C1CE2">
            <w:pPr>
              <w:pStyle w:val="TAL"/>
              <w:rPr>
                <w:lang w:eastAsia="en-US"/>
              </w:rPr>
            </w:pPr>
            <w:r w:rsidRPr="00A15DCB">
              <w:rPr>
                <w:lang w:eastAsia="en-US"/>
              </w:rPr>
              <w:t>EXCEPTION: Up to [3] HARQ NACK from the UE should be allowed at step 10 (Note 2).</w:t>
            </w:r>
          </w:p>
        </w:tc>
        <w:tc>
          <w:tcPr>
            <w:tcW w:w="709" w:type="dxa"/>
          </w:tcPr>
          <w:p w14:paraId="723C1A38" w14:textId="77777777" w:rsidR="00C575C3" w:rsidRPr="00A15DCB" w:rsidRDefault="00C575C3" w:rsidP="009C1CE2">
            <w:pPr>
              <w:pStyle w:val="TAC"/>
              <w:rPr>
                <w:lang w:eastAsia="en-US"/>
              </w:rPr>
            </w:pPr>
            <w:r w:rsidRPr="00A15DCB">
              <w:rPr>
                <w:lang w:eastAsia="en-US"/>
              </w:rPr>
              <w:t>-</w:t>
            </w:r>
          </w:p>
        </w:tc>
        <w:tc>
          <w:tcPr>
            <w:tcW w:w="2977" w:type="dxa"/>
          </w:tcPr>
          <w:p w14:paraId="06C6C072" w14:textId="77777777" w:rsidR="00C575C3" w:rsidRPr="00A15DCB" w:rsidRDefault="00C575C3" w:rsidP="009C1CE2">
            <w:pPr>
              <w:pStyle w:val="TAL"/>
              <w:rPr>
                <w:lang w:eastAsia="en-US"/>
              </w:rPr>
            </w:pPr>
            <w:r w:rsidRPr="00A15DCB">
              <w:rPr>
                <w:lang w:eastAsia="en-US"/>
              </w:rPr>
              <w:t>-</w:t>
            </w:r>
          </w:p>
        </w:tc>
        <w:tc>
          <w:tcPr>
            <w:tcW w:w="567" w:type="dxa"/>
          </w:tcPr>
          <w:p w14:paraId="11D190AF" w14:textId="77777777" w:rsidR="00C575C3" w:rsidRPr="00A15DCB" w:rsidRDefault="00C575C3" w:rsidP="009C1CE2">
            <w:pPr>
              <w:pStyle w:val="TAC"/>
              <w:rPr>
                <w:lang w:eastAsia="en-US"/>
              </w:rPr>
            </w:pPr>
            <w:r w:rsidRPr="00A15DCB">
              <w:rPr>
                <w:lang w:eastAsia="en-US"/>
              </w:rPr>
              <w:t>-</w:t>
            </w:r>
          </w:p>
        </w:tc>
        <w:tc>
          <w:tcPr>
            <w:tcW w:w="892" w:type="dxa"/>
          </w:tcPr>
          <w:p w14:paraId="2FA8570D" w14:textId="77777777" w:rsidR="00C575C3" w:rsidRPr="00A15DCB" w:rsidRDefault="00C575C3" w:rsidP="009C1CE2">
            <w:pPr>
              <w:pStyle w:val="TAC"/>
              <w:rPr>
                <w:lang w:eastAsia="en-US"/>
              </w:rPr>
            </w:pPr>
            <w:r w:rsidRPr="00A15DCB">
              <w:rPr>
                <w:lang w:eastAsia="en-US"/>
              </w:rPr>
              <w:t>-</w:t>
            </w:r>
          </w:p>
        </w:tc>
      </w:tr>
      <w:tr w:rsidR="00C575C3" w:rsidRPr="00A15DCB" w14:paraId="2CCC9D86" w14:textId="77777777" w:rsidTr="00376A9C">
        <w:tc>
          <w:tcPr>
            <w:tcW w:w="648" w:type="dxa"/>
          </w:tcPr>
          <w:p w14:paraId="3D239D24" w14:textId="77777777" w:rsidR="00C575C3" w:rsidRPr="00A15DCB" w:rsidRDefault="00C575C3" w:rsidP="009C1CE2">
            <w:pPr>
              <w:pStyle w:val="TAC"/>
              <w:rPr>
                <w:lang w:eastAsia="en-US"/>
              </w:rPr>
            </w:pPr>
            <w:r w:rsidRPr="00A15DCB">
              <w:rPr>
                <w:lang w:eastAsia="en-US"/>
              </w:rPr>
              <w:t>10</w:t>
            </w:r>
          </w:p>
        </w:tc>
        <w:tc>
          <w:tcPr>
            <w:tcW w:w="3969" w:type="dxa"/>
          </w:tcPr>
          <w:p w14:paraId="1A504B37" w14:textId="77777777" w:rsidR="00C575C3" w:rsidRPr="00A15DCB" w:rsidRDefault="00C575C3" w:rsidP="009C1CE2">
            <w:pPr>
              <w:pStyle w:val="TAL"/>
              <w:rPr>
                <w:lang w:eastAsia="en-US"/>
              </w:rPr>
            </w:pPr>
            <w:r w:rsidRPr="00A15DCB">
              <w:rPr>
                <w:lang w:eastAsia="en-US"/>
              </w:rPr>
              <w:t>Check: Does the UE send a HARQ ACK?</w:t>
            </w:r>
          </w:p>
        </w:tc>
        <w:tc>
          <w:tcPr>
            <w:tcW w:w="709" w:type="dxa"/>
          </w:tcPr>
          <w:p w14:paraId="15624E5B" w14:textId="77777777" w:rsidR="00C575C3" w:rsidRPr="00A15DCB" w:rsidRDefault="00C575C3" w:rsidP="009C1CE2">
            <w:pPr>
              <w:pStyle w:val="TAC"/>
              <w:rPr>
                <w:lang w:eastAsia="en-US"/>
              </w:rPr>
            </w:pPr>
            <w:r w:rsidRPr="00A15DCB">
              <w:rPr>
                <w:lang w:eastAsia="en-US"/>
              </w:rPr>
              <w:t>--&gt;</w:t>
            </w:r>
          </w:p>
        </w:tc>
        <w:tc>
          <w:tcPr>
            <w:tcW w:w="2977" w:type="dxa"/>
          </w:tcPr>
          <w:p w14:paraId="7764B692" w14:textId="77777777" w:rsidR="00C575C3" w:rsidRPr="00A15DCB" w:rsidRDefault="00C575C3" w:rsidP="009C1CE2">
            <w:pPr>
              <w:pStyle w:val="TAL"/>
              <w:rPr>
                <w:lang w:eastAsia="en-US"/>
              </w:rPr>
            </w:pPr>
            <w:r w:rsidRPr="00A15DCB">
              <w:rPr>
                <w:lang w:eastAsia="en-US"/>
              </w:rPr>
              <w:t>HARQ ACK</w:t>
            </w:r>
          </w:p>
        </w:tc>
        <w:tc>
          <w:tcPr>
            <w:tcW w:w="567" w:type="dxa"/>
          </w:tcPr>
          <w:p w14:paraId="6DBD041C" w14:textId="77777777" w:rsidR="00C575C3" w:rsidRPr="00A15DCB" w:rsidRDefault="00C575C3" w:rsidP="009C1CE2">
            <w:pPr>
              <w:pStyle w:val="TAC"/>
              <w:rPr>
                <w:lang w:eastAsia="en-US"/>
              </w:rPr>
            </w:pPr>
            <w:r w:rsidRPr="00A15DCB">
              <w:rPr>
                <w:lang w:eastAsia="en-US"/>
              </w:rPr>
              <w:t>4</w:t>
            </w:r>
          </w:p>
        </w:tc>
        <w:tc>
          <w:tcPr>
            <w:tcW w:w="892" w:type="dxa"/>
          </w:tcPr>
          <w:p w14:paraId="075396CB" w14:textId="77777777" w:rsidR="00C575C3" w:rsidRPr="00A15DCB" w:rsidRDefault="00C575C3" w:rsidP="009C1CE2">
            <w:pPr>
              <w:pStyle w:val="TAC"/>
              <w:rPr>
                <w:lang w:eastAsia="en-US"/>
              </w:rPr>
            </w:pPr>
            <w:r w:rsidRPr="00A15DCB">
              <w:rPr>
                <w:lang w:eastAsia="en-US"/>
              </w:rPr>
              <w:t>P</w:t>
            </w:r>
          </w:p>
        </w:tc>
      </w:tr>
      <w:tr w:rsidR="00C575C3" w:rsidRPr="00A15DCB" w14:paraId="14FC5DC7" w14:textId="77777777" w:rsidTr="00376A9C">
        <w:tc>
          <w:tcPr>
            <w:tcW w:w="648" w:type="dxa"/>
          </w:tcPr>
          <w:p w14:paraId="40C3E4DD" w14:textId="77777777" w:rsidR="00C575C3" w:rsidRPr="00A15DCB" w:rsidRDefault="00C575C3" w:rsidP="009C1CE2">
            <w:pPr>
              <w:pStyle w:val="TAC"/>
              <w:rPr>
                <w:lang w:eastAsia="en-US"/>
              </w:rPr>
            </w:pPr>
            <w:r w:rsidRPr="00A15DCB">
              <w:rPr>
                <w:lang w:eastAsia="en-US"/>
              </w:rPr>
              <w:t>11</w:t>
            </w:r>
          </w:p>
        </w:tc>
        <w:tc>
          <w:tcPr>
            <w:tcW w:w="3969" w:type="dxa"/>
          </w:tcPr>
          <w:p w14:paraId="362FBB31" w14:textId="77777777" w:rsidR="00C575C3" w:rsidRPr="00A15DCB" w:rsidRDefault="00C575C3" w:rsidP="006243FC">
            <w:pPr>
              <w:pStyle w:val="TAL"/>
              <w:rPr>
                <w:lang w:eastAsia="en-US"/>
              </w:rPr>
            </w:pPr>
            <w:r w:rsidRPr="00A15DCB">
              <w:rPr>
                <w:lang w:eastAsia="en-US"/>
              </w:rPr>
              <w:t>The SS transmits a MAC PDU containing three MAC sub PDUs each containing a MAC SDU(RLC PDU) that is of 260 bytes (16 bits L field used) and a padding MAC sub PDU at the end. The third RLC PDU contained will have poll bit set.</w:t>
            </w:r>
          </w:p>
        </w:tc>
        <w:tc>
          <w:tcPr>
            <w:tcW w:w="709" w:type="dxa"/>
          </w:tcPr>
          <w:p w14:paraId="602D1686" w14:textId="77777777" w:rsidR="00C575C3" w:rsidRPr="00A15DCB" w:rsidRDefault="00C575C3" w:rsidP="009C1CE2">
            <w:pPr>
              <w:pStyle w:val="TAC"/>
              <w:rPr>
                <w:lang w:eastAsia="en-US"/>
              </w:rPr>
            </w:pPr>
            <w:r w:rsidRPr="00A15DCB">
              <w:rPr>
                <w:lang w:eastAsia="en-US"/>
              </w:rPr>
              <w:t>&lt;--</w:t>
            </w:r>
          </w:p>
        </w:tc>
        <w:tc>
          <w:tcPr>
            <w:tcW w:w="2977" w:type="dxa"/>
          </w:tcPr>
          <w:p w14:paraId="3CC5F6B6" w14:textId="77777777" w:rsidR="00C575C3" w:rsidRPr="00A15DCB" w:rsidRDefault="00C575C3" w:rsidP="009C1CE2">
            <w:pPr>
              <w:pStyle w:val="TAL"/>
              <w:rPr>
                <w:lang w:eastAsia="en-US"/>
              </w:rPr>
            </w:pPr>
            <w:r w:rsidRPr="00A15DCB">
              <w:rPr>
                <w:lang w:eastAsia="en-US"/>
              </w:rPr>
              <w:t>MAC PDU</w:t>
            </w:r>
          </w:p>
        </w:tc>
        <w:tc>
          <w:tcPr>
            <w:tcW w:w="567" w:type="dxa"/>
          </w:tcPr>
          <w:p w14:paraId="11966A67" w14:textId="77777777" w:rsidR="00C575C3" w:rsidRPr="00A15DCB" w:rsidRDefault="00C575C3" w:rsidP="009C1CE2">
            <w:pPr>
              <w:pStyle w:val="TAC"/>
              <w:rPr>
                <w:lang w:eastAsia="en-US"/>
              </w:rPr>
            </w:pPr>
            <w:r w:rsidRPr="00A15DCB">
              <w:rPr>
                <w:lang w:eastAsia="en-US"/>
              </w:rPr>
              <w:t>-</w:t>
            </w:r>
          </w:p>
        </w:tc>
        <w:tc>
          <w:tcPr>
            <w:tcW w:w="892" w:type="dxa"/>
          </w:tcPr>
          <w:p w14:paraId="527CB36E" w14:textId="77777777" w:rsidR="00C575C3" w:rsidRPr="00A15DCB" w:rsidRDefault="00C575C3" w:rsidP="009C1CE2">
            <w:pPr>
              <w:pStyle w:val="TAC"/>
              <w:rPr>
                <w:lang w:eastAsia="en-US"/>
              </w:rPr>
            </w:pPr>
            <w:r w:rsidRPr="00A15DCB">
              <w:rPr>
                <w:lang w:eastAsia="en-US"/>
              </w:rPr>
              <w:t>-</w:t>
            </w:r>
          </w:p>
        </w:tc>
      </w:tr>
      <w:tr w:rsidR="00C575C3" w:rsidRPr="00A15DCB" w14:paraId="01DF2581" w14:textId="77777777" w:rsidTr="00376A9C">
        <w:tc>
          <w:tcPr>
            <w:tcW w:w="648" w:type="dxa"/>
          </w:tcPr>
          <w:p w14:paraId="30A65477" w14:textId="77777777" w:rsidR="00C575C3" w:rsidRPr="00A15DCB" w:rsidRDefault="00C575C3" w:rsidP="009C1CE2">
            <w:pPr>
              <w:pStyle w:val="TAC"/>
              <w:rPr>
                <w:lang w:eastAsia="en-US"/>
              </w:rPr>
            </w:pPr>
            <w:r w:rsidRPr="00A15DCB">
              <w:rPr>
                <w:lang w:eastAsia="en-US"/>
              </w:rPr>
              <w:t>12</w:t>
            </w:r>
          </w:p>
        </w:tc>
        <w:tc>
          <w:tcPr>
            <w:tcW w:w="3969" w:type="dxa"/>
          </w:tcPr>
          <w:p w14:paraId="78032368" w14:textId="77777777" w:rsidR="00C575C3" w:rsidRPr="00A15DCB" w:rsidRDefault="00C575C3" w:rsidP="009C1CE2">
            <w:pPr>
              <w:pStyle w:val="TAL"/>
              <w:rPr>
                <w:lang w:eastAsia="en-US"/>
              </w:rPr>
            </w:pPr>
            <w:r w:rsidRPr="00A15DCB">
              <w:rPr>
                <w:lang w:eastAsia="en-US"/>
              </w:rPr>
              <w:t>Check: Does the UE transmit a MAC PDU containing an RLC STATUS PDU acknowledging the reception of all the AMD PDUs in step 11?</w:t>
            </w:r>
          </w:p>
        </w:tc>
        <w:tc>
          <w:tcPr>
            <w:tcW w:w="709" w:type="dxa"/>
          </w:tcPr>
          <w:p w14:paraId="2B72463E" w14:textId="77777777" w:rsidR="00C575C3" w:rsidRPr="00A15DCB" w:rsidRDefault="00C575C3" w:rsidP="009C1CE2">
            <w:pPr>
              <w:pStyle w:val="TAC"/>
              <w:rPr>
                <w:lang w:eastAsia="en-US"/>
              </w:rPr>
            </w:pPr>
            <w:r w:rsidRPr="00A15DCB">
              <w:rPr>
                <w:lang w:eastAsia="en-US"/>
              </w:rPr>
              <w:t>--&gt;</w:t>
            </w:r>
          </w:p>
        </w:tc>
        <w:tc>
          <w:tcPr>
            <w:tcW w:w="2977" w:type="dxa"/>
          </w:tcPr>
          <w:p w14:paraId="59FD7CEF"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6CAEB071" w14:textId="77777777" w:rsidR="00C575C3" w:rsidRPr="00A15DCB" w:rsidRDefault="00C575C3" w:rsidP="009C1CE2">
            <w:pPr>
              <w:pStyle w:val="TAC"/>
              <w:rPr>
                <w:lang w:eastAsia="en-US"/>
              </w:rPr>
            </w:pPr>
            <w:r w:rsidRPr="00A15DCB">
              <w:rPr>
                <w:lang w:eastAsia="en-US"/>
              </w:rPr>
              <w:t>5</w:t>
            </w:r>
          </w:p>
        </w:tc>
        <w:tc>
          <w:tcPr>
            <w:tcW w:w="892" w:type="dxa"/>
          </w:tcPr>
          <w:p w14:paraId="04B3D42B" w14:textId="77777777" w:rsidR="00C575C3" w:rsidRPr="00A15DCB" w:rsidRDefault="00C575C3" w:rsidP="009C1CE2">
            <w:pPr>
              <w:pStyle w:val="TAC"/>
              <w:rPr>
                <w:lang w:eastAsia="en-US"/>
              </w:rPr>
            </w:pPr>
            <w:r w:rsidRPr="00A15DCB">
              <w:rPr>
                <w:lang w:eastAsia="en-US"/>
              </w:rPr>
              <w:t>P</w:t>
            </w:r>
          </w:p>
        </w:tc>
      </w:tr>
      <w:tr w:rsidR="00C575C3" w:rsidRPr="00A15DCB" w14:paraId="4C5F1D6E" w14:textId="77777777" w:rsidTr="00376A9C">
        <w:tc>
          <w:tcPr>
            <w:tcW w:w="648" w:type="dxa"/>
          </w:tcPr>
          <w:p w14:paraId="68AE7BF6" w14:textId="77777777" w:rsidR="00C575C3" w:rsidRPr="00A15DCB" w:rsidRDefault="00C575C3" w:rsidP="009C1CE2">
            <w:pPr>
              <w:pStyle w:val="TAC"/>
              <w:rPr>
                <w:lang w:eastAsia="en-US"/>
              </w:rPr>
            </w:pPr>
            <w:r w:rsidRPr="00A15DCB">
              <w:rPr>
                <w:lang w:eastAsia="en-US"/>
              </w:rPr>
              <w:t>13</w:t>
            </w:r>
          </w:p>
        </w:tc>
        <w:tc>
          <w:tcPr>
            <w:tcW w:w="3969" w:type="dxa"/>
          </w:tcPr>
          <w:p w14:paraId="08D66BC2" w14:textId="77777777" w:rsidR="00C575C3" w:rsidRPr="00A15DCB" w:rsidRDefault="00C575C3" w:rsidP="006243FC">
            <w:pPr>
              <w:pStyle w:val="TAL"/>
              <w:rPr>
                <w:lang w:eastAsia="en-US"/>
              </w:rPr>
            </w:pPr>
            <w:r w:rsidRPr="00A15DCB">
              <w:rPr>
                <w:lang w:eastAsia="en-US"/>
              </w:rPr>
              <w:t>The SS transmits a MAC PDU containing three MAC sub PDUs each containing a MAC SDU(RLC PDU) that is of 128 bytes (8 bits L field used) and a padding MAC sub PDU at the end. The third RLC PDU contained will have poll bit set.</w:t>
            </w:r>
          </w:p>
        </w:tc>
        <w:tc>
          <w:tcPr>
            <w:tcW w:w="709" w:type="dxa"/>
          </w:tcPr>
          <w:p w14:paraId="24F09E5C" w14:textId="77777777" w:rsidR="00C575C3" w:rsidRPr="00A15DCB" w:rsidRDefault="00C575C3" w:rsidP="009C1CE2">
            <w:pPr>
              <w:pStyle w:val="TAC"/>
              <w:rPr>
                <w:lang w:eastAsia="en-US"/>
              </w:rPr>
            </w:pPr>
            <w:r w:rsidRPr="00A15DCB">
              <w:rPr>
                <w:lang w:eastAsia="en-US"/>
              </w:rPr>
              <w:t>&lt;--</w:t>
            </w:r>
          </w:p>
        </w:tc>
        <w:tc>
          <w:tcPr>
            <w:tcW w:w="2977" w:type="dxa"/>
          </w:tcPr>
          <w:p w14:paraId="3DF801B2" w14:textId="77777777" w:rsidR="00C575C3" w:rsidRPr="00A15DCB" w:rsidRDefault="00C575C3" w:rsidP="009C1CE2">
            <w:pPr>
              <w:pStyle w:val="TAL"/>
              <w:rPr>
                <w:lang w:eastAsia="en-US"/>
              </w:rPr>
            </w:pPr>
            <w:r w:rsidRPr="00A15DCB">
              <w:rPr>
                <w:lang w:eastAsia="en-US"/>
              </w:rPr>
              <w:t>MAC PDU</w:t>
            </w:r>
          </w:p>
        </w:tc>
        <w:tc>
          <w:tcPr>
            <w:tcW w:w="567" w:type="dxa"/>
          </w:tcPr>
          <w:p w14:paraId="6E65CE12" w14:textId="77777777" w:rsidR="00C575C3" w:rsidRPr="00A15DCB" w:rsidRDefault="00C575C3" w:rsidP="009C1CE2">
            <w:pPr>
              <w:pStyle w:val="TAC"/>
              <w:rPr>
                <w:lang w:eastAsia="en-US"/>
              </w:rPr>
            </w:pPr>
            <w:r w:rsidRPr="00A15DCB">
              <w:rPr>
                <w:lang w:eastAsia="en-US"/>
              </w:rPr>
              <w:t>-</w:t>
            </w:r>
          </w:p>
        </w:tc>
        <w:tc>
          <w:tcPr>
            <w:tcW w:w="892" w:type="dxa"/>
          </w:tcPr>
          <w:p w14:paraId="529F8286" w14:textId="77777777" w:rsidR="00C575C3" w:rsidRPr="00A15DCB" w:rsidRDefault="00C575C3" w:rsidP="009C1CE2">
            <w:pPr>
              <w:pStyle w:val="TAC"/>
              <w:rPr>
                <w:lang w:eastAsia="en-US"/>
              </w:rPr>
            </w:pPr>
            <w:r w:rsidRPr="00A15DCB">
              <w:rPr>
                <w:lang w:eastAsia="en-US"/>
              </w:rPr>
              <w:t>-</w:t>
            </w:r>
          </w:p>
        </w:tc>
      </w:tr>
      <w:tr w:rsidR="00C575C3" w:rsidRPr="00A15DCB" w14:paraId="2C506A11" w14:textId="77777777" w:rsidTr="00376A9C">
        <w:tc>
          <w:tcPr>
            <w:tcW w:w="648" w:type="dxa"/>
          </w:tcPr>
          <w:p w14:paraId="77F8DB20" w14:textId="77777777" w:rsidR="00C575C3" w:rsidRPr="00A15DCB" w:rsidRDefault="00C575C3" w:rsidP="009C1CE2">
            <w:pPr>
              <w:pStyle w:val="TAC"/>
              <w:rPr>
                <w:lang w:eastAsia="en-US"/>
              </w:rPr>
            </w:pPr>
            <w:r w:rsidRPr="00A15DCB">
              <w:rPr>
                <w:lang w:eastAsia="en-US"/>
              </w:rPr>
              <w:t>14</w:t>
            </w:r>
          </w:p>
        </w:tc>
        <w:tc>
          <w:tcPr>
            <w:tcW w:w="3969" w:type="dxa"/>
          </w:tcPr>
          <w:p w14:paraId="20FB567C" w14:textId="77777777" w:rsidR="00C575C3" w:rsidRPr="00A15DCB" w:rsidRDefault="00C575C3" w:rsidP="009C1CE2">
            <w:pPr>
              <w:pStyle w:val="TAL"/>
              <w:rPr>
                <w:lang w:eastAsia="en-US"/>
              </w:rPr>
            </w:pPr>
            <w:r w:rsidRPr="00A15DCB">
              <w:rPr>
                <w:lang w:eastAsia="en-US"/>
              </w:rPr>
              <w:t>Check: Does the UE transmit a MAC PDU containing an RLC STATUS PDU acknowledging the reception of all the AMD PDUs in step 13?</w:t>
            </w:r>
          </w:p>
        </w:tc>
        <w:tc>
          <w:tcPr>
            <w:tcW w:w="709" w:type="dxa"/>
          </w:tcPr>
          <w:p w14:paraId="65319043" w14:textId="77777777" w:rsidR="00C575C3" w:rsidRPr="00A15DCB" w:rsidRDefault="00C575C3" w:rsidP="009C1CE2">
            <w:pPr>
              <w:pStyle w:val="TAC"/>
              <w:rPr>
                <w:lang w:eastAsia="en-US"/>
              </w:rPr>
            </w:pPr>
            <w:r w:rsidRPr="00A15DCB">
              <w:rPr>
                <w:lang w:eastAsia="en-US"/>
              </w:rPr>
              <w:t>--&gt;</w:t>
            </w:r>
          </w:p>
        </w:tc>
        <w:tc>
          <w:tcPr>
            <w:tcW w:w="2977" w:type="dxa"/>
          </w:tcPr>
          <w:p w14:paraId="3978438A"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55C3DFDF" w14:textId="77777777" w:rsidR="00C575C3" w:rsidRPr="00A15DCB" w:rsidRDefault="00C575C3" w:rsidP="009C1CE2">
            <w:pPr>
              <w:pStyle w:val="TAC"/>
              <w:rPr>
                <w:lang w:eastAsia="en-US"/>
              </w:rPr>
            </w:pPr>
            <w:r w:rsidRPr="00A15DCB">
              <w:rPr>
                <w:lang w:eastAsia="en-US"/>
              </w:rPr>
              <w:t>6</w:t>
            </w:r>
          </w:p>
        </w:tc>
        <w:tc>
          <w:tcPr>
            <w:tcW w:w="892" w:type="dxa"/>
          </w:tcPr>
          <w:p w14:paraId="56704693" w14:textId="77777777" w:rsidR="00C575C3" w:rsidRPr="00A15DCB" w:rsidRDefault="00C575C3" w:rsidP="009C1CE2">
            <w:pPr>
              <w:pStyle w:val="TAC"/>
              <w:rPr>
                <w:lang w:eastAsia="en-US"/>
              </w:rPr>
            </w:pPr>
            <w:r w:rsidRPr="00A15DCB">
              <w:rPr>
                <w:lang w:eastAsia="en-US"/>
              </w:rPr>
              <w:t>P</w:t>
            </w:r>
          </w:p>
        </w:tc>
      </w:tr>
      <w:tr w:rsidR="00C575C3" w:rsidRPr="00A15DCB" w14:paraId="507F425E" w14:textId="77777777" w:rsidTr="00376A9C">
        <w:tc>
          <w:tcPr>
            <w:tcW w:w="648" w:type="dxa"/>
          </w:tcPr>
          <w:p w14:paraId="2401E0E6" w14:textId="77777777" w:rsidR="00C575C3" w:rsidRPr="00A15DCB" w:rsidRDefault="00C575C3" w:rsidP="009C1CE2">
            <w:pPr>
              <w:pStyle w:val="TAC"/>
              <w:rPr>
                <w:lang w:eastAsia="en-US"/>
              </w:rPr>
            </w:pPr>
            <w:r w:rsidRPr="00A15DCB">
              <w:rPr>
                <w:lang w:eastAsia="en-US"/>
              </w:rPr>
              <w:t>15</w:t>
            </w:r>
          </w:p>
        </w:tc>
        <w:tc>
          <w:tcPr>
            <w:tcW w:w="3969" w:type="dxa"/>
          </w:tcPr>
          <w:p w14:paraId="771D9F68" w14:textId="77777777" w:rsidR="00C575C3" w:rsidRPr="00A15DCB" w:rsidRDefault="00C575C3" w:rsidP="009C1CE2">
            <w:pPr>
              <w:pStyle w:val="TAL"/>
              <w:rPr>
                <w:lang w:eastAsia="en-US"/>
              </w:rPr>
            </w:pPr>
            <w:r w:rsidRPr="00A15DCB">
              <w:rPr>
                <w:lang w:eastAsia="en-US"/>
              </w:rPr>
              <w:t>The SS transmits a MAC PDU containing one MAC sub PDU  containing a MAC SDU(RLC PDU) that is of [128] bytes (8 bits L field used) and no padding MAC sub PDU at the end. The RLC PDU contained will have poll bit set.</w:t>
            </w:r>
          </w:p>
        </w:tc>
        <w:tc>
          <w:tcPr>
            <w:tcW w:w="709" w:type="dxa"/>
          </w:tcPr>
          <w:p w14:paraId="46796067" w14:textId="77777777" w:rsidR="00C575C3" w:rsidRPr="00A15DCB" w:rsidRDefault="00C575C3" w:rsidP="009C1CE2">
            <w:pPr>
              <w:pStyle w:val="TAC"/>
              <w:rPr>
                <w:lang w:eastAsia="en-US"/>
              </w:rPr>
            </w:pPr>
            <w:r w:rsidRPr="00A15DCB">
              <w:rPr>
                <w:lang w:eastAsia="en-US"/>
              </w:rPr>
              <w:t>&lt;--</w:t>
            </w:r>
          </w:p>
        </w:tc>
        <w:tc>
          <w:tcPr>
            <w:tcW w:w="2977" w:type="dxa"/>
          </w:tcPr>
          <w:p w14:paraId="39742091" w14:textId="77777777" w:rsidR="00C575C3" w:rsidRPr="00A15DCB" w:rsidRDefault="00C575C3" w:rsidP="009C1CE2">
            <w:pPr>
              <w:pStyle w:val="TAL"/>
              <w:rPr>
                <w:lang w:eastAsia="en-US"/>
              </w:rPr>
            </w:pPr>
            <w:r w:rsidRPr="00A15DCB">
              <w:rPr>
                <w:lang w:eastAsia="en-US"/>
              </w:rPr>
              <w:t>MAC PDU</w:t>
            </w:r>
          </w:p>
        </w:tc>
        <w:tc>
          <w:tcPr>
            <w:tcW w:w="567" w:type="dxa"/>
          </w:tcPr>
          <w:p w14:paraId="371229A7" w14:textId="77777777" w:rsidR="00C575C3" w:rsidRPr="00A15DCB" w:rsidRDefault="00C575C3" w:rsidP="009C1CE2">
            <w:pPr>
              <w:pStyle w:val="TAC"/>
              <w:rPr>
                <w:lang w:eastAsia="en-US"/>
              </w:rPr>
            </w:pPr>
            <w:r w:rsidRPr="00A15DCB">
              <w:rPr>
                <w:lang w:eastAsia="en-US"/>
              </w:rPr>
              <w:t>-</w:t>
            </w:r>
          </w:p>
        </w:tc>
        <w:tc>
          <w:tcPr>
            <w:tcW w:w="892" w:type="dxa"/>
          </w:tcPr>
          <w:p w14:paraId="4ED4B060" w14:textId="77777777" w:rsidR="00C575C3" w:rsidRPr="00A15DCB" w:rsidRDefault="00C575C3" w:rsidP="009C1CE2">
            <w:pPr>
              <w:pStyle w:val="TAC"/>
              <w:rPr>
                <w:lang w:eastAsia="en-US"/>
              </w:rPr>
            </w:pPr>
            <w:r w:rsidRPr="00A15DCB">
              <w:rPr>
                <w:lang w:eastAsia="en-US"/>
              </w:rPr>
              <w:t>-</w:t>
            </w:r>
          </w:p>
        </w:tc>
      </w:tr>
      <w:tr w:rsidR="00C575C3" w:rsidRPr="00A15DCB" w14:paraId="1A5D8832" w14:textId="77777777" w:rsidTr="00376A9C">
        <w:tc>
          <w:tcPr>
            <w:tcW w:w="648" w:type="dxa"/>
          </w:tcPr>
          <w:p w14:paraId="3D21F4C7" w14:textId="77777777" w:rsidR="00C575C3" w:rsidRPr="00A15DCB" w:rsidRDefault="00C575C3" w:rsidP="009C1CE2">
            <w:pPr>
              <w:pStyle w:val="TAC"/>
              <w:rPr>
                <w:lang w:eastAsia="en-US"/>
              </w:rPr>
            </w:pPr>
            <w:r w:rsidRPr="00A15DCB">
              <w:rPr>
                <w:lang w:eastAsia="en-US"/>
              </w:rPr>
              <w:t>16</w:t>
            </w:r>
          </w:p>
        </w:tc>
        <w:tc>
          <w:tcPr>
            <w:tcW w:w="3969" w:type="dxa"/>
          </w:tcPr>
          <w:p w14:paraId="5AB84DF5" w14:textId="77777777" w:rsidR="00C575C3" w:rsidRPr="00A15DCB" w:rsidRDefault="00C575C3" w:rsidP="009C1CE2">
            <w:pPr>
              <w:pStyle w:val="TAL"/>
              <w:rPr>
                <w:lang w:eastAsia="en-US"/>
              </w:rPr>
            </w:pPr>
            <w:r w:rsidRPr="00A15DCB">
              <w:rPr>
                <w:lang w:eastAsia="en-US"/>
              </w:rPr>
              <w:t xml:space="preserve">Check: Does the UE transmit a MAC PDU containing an RLC STATUS PDU </w:t>
            </w:r>
            <w:r w:rsidRPr="00A15DCB">
              <w:rPr>
                <w:lang w:eastAsia="en-US"/>
              </w:rPr>
              <w:lastRenderedPageBreak/>
              <w:t>acknowledging the reception of the AMD PDU in step 15?</w:t>
            </w:r>
          </w:p>
        </w:tc>
        <w:tc>
          <w:tcPr>
            <w:tcW w:w="709" w:type="dxa"/>
          </w:tcPr>
          <w:p w14:paraId="6B939DC6" w14:textId="77777777" w:rsidR="00C575C3" w:rsidRPr="00A15DCB" w:rsidRDefault="00C575C3" w:rsidP="009C1CE2">
            <w:pPr>
              <w:pStyle w:val="TAC"/>
              <w:rPr>
                <w:lang w:eastAsia="en-US"/>
              </w:rPr>
            </w:pPr>
            <w:r w:rsidRPr="00A15DCB">
              <w:rPr>
                <w:lang w:eastAsia="en-US"/>
              </w:rPr>
              <w:lastRenderedPageBreak/>
              <w:t>--&gt;</w:t>
            </w:r>
          </w:p>
        </w:tc>
        <w:tc>
          <w:tcPr>
            <w:tcW w:w="2977" w:type="dxa"/>
          </w:tcPr>
          <w:p w14:paraId="191892BE"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5EC24662" w14:textId="77777777" w:rsidR="00C575C3" w:rsidRPr="00A15DCB" w:rsidRDefault="00C575C3" w:rsidP="009C1CE2">
            <w:pPr>
              <w:pStyle w:val="TAC"/>
              <w:rPr>
                <w:lang w:eastAsia="en-US"/>
              </w:rPr>
            </w:pPr>
            <w:r w:rsidRPr="00A15DCB">
              <w:rPr>
                <w:lang w:eastAsia="en-US"/>
              </w:rPr>
              <w:t>7</w:t>
            </w:r>
          </w:p>
        </w:tc>
        <w:tc>
          <w:tcPr>
            <w:tcW w:w="892" w:type="dxa"/>
          </w:tcPr>
          <w:p w14:paraId="5E1302C1" w14:textId="77777777" w:rsidR="00C575C3" w:rsidRPr="00A15DCB" w:rsidRDefault="00C575C3" w:rsidP="009C1CE2">
            <w:pPr>
              <w:pStyle w:val="TAC"/>
              <w:rPr>
                <w:lang w:eastAsia="en-US"/>
              </w:rPr>
            </w:pPr>
            <w:r w:rsidRPr="00A15DCB">
              <w:rPr>
                <w:lang w:eastAsia="en-US"/>
              </w:rPr>
              <w:t>P</w:t>
            </w:r>
          </w:p>
        </w:tc>
      </w:tr>
      <w:tr w:rsidR="00C575C3" w:rsidRPr="00A15DCB" w14:paraId="2CD4460A" w14:textId="77777777" w:rsidTr="00376A9C">
        <w:tc>
          <w:tcPr>
            <w:tcW w:w="648" w:type="dxa"/>
          </w:tcPr>
          <w:p w14:paraId="113EB717" w14:textId="77777777" w:rsidR="00C575C3" w:rsidRPr="00A15DCB" w:rsidRDefault="00C575C3" w:rsidP="009C1CE2">
            <w:pPr>
              <w:pStyle w:val="TAC"/>
              <w:rPr>
                <w:lang w:eastAsia="en-US"/>
              </w:rPr>
            </w:pPr>
            <w:r w:rsidRPr="00A15DCB">
              <w:rPr>
                <w:lang w:eastAsia="en-US"/>
              </w:rPr>
              <w:t>17</w:t>
            </w:r>
          </w:p>
        </w:tc>
        <w:tc>
          <w:tcPr>
            <w:tcW w:w="3969" w:type="dxa"/>
          </w:tcPr>
          <w:p w14:paraId="2E02A76D" w14:textId="77777777" w:rsidR="00C575C3" w:rsidRPr="00A15DCB" w:rsidRDefault="00C575C3" w:rsidP="009C1CE2">
            <w:pPr>
              <w:pStyle w:val="TAL"/>
              <w:rPr>
                <w:lang w:eastAsia="en-US"/>
              </w:rPr>
            </w:pPr>
            <w:r w:rsidRPr="00A15DCB">
              <w:rPr>
                <w:lang w:eastAsia="en-US"/>
              </w:rPr>
              <w:t>The SS transmits a MAC PDU containing one MAC sub PDU  containing a MAC SDU(RLC PDU) that is of [128] bytes (8 bits L field used), one MAC sub PDU  containing a MAC SDU(RLC PDU) that is of [260] bytes (16 bits L field used)  and no padding MAC sub PDU at the end. The second RLC PDU contained will have poll bit set.</w:t>
            </w:r>
          </w:p>
        </w:tc>
        <w:tc>
          <w:tcPr>
            <w:tcW w:w="709" w:type="dxa"/>
          </w:tcPr>
          <w:p w14:paraId="36DDD1AC" w14:textId="77777777" w:rsidR="00C575C3" w:rsidRPr="00A15DCB" w:rsidRDefault="00C575C3" w:rsidP="009C1CE2">
            <w:pPr>
              <w:pStyle w:val="TAC"/>
              <w:rPr>
                <w:lang w:eastAsia="en-US"/>
              </w:rPr>
            </w:pPr>
            <w:r w:rsidRPr="00A15DCB">
              <w:rPr>
                <w:lang w:eastAsia="en-US"/>
              </w:rPr>
              <w:t>&lt;--</w:t>
            </w:r>
          </w:p>
        </w:tc>
        <w:tc>
          <w:tcPr>
            <w:tcW w:w="2977" w:type="dxa"/>
          </w:tcPr>
          <w:p w14:paraId="76C17B7D" w14:textId="77777777" w:rsidR="00C575C3" w:rsidRPr="00A15DCB" w:rsidRDefault="00C575C3" w:rsidP="009C1CE2">
            <w:pPr>
              <w:pStyle w:val="TAL"/>
              <w:rPr>
                <w:lang w:eastAsia="en-US"/>
              </w:rPr>
            </w:pPr>
            <w:r w:rsidRPr="00A15DCB">
              <w:rPr>
                <w:lang w:eastAsia="en-US"/>
              </w:rPr>
              <w:t>MAC PDU</w:t>
            </w:r>
          </w:p>
        </w:tc>
        <w:tc>
          <w:tcPr>
            <w:tcW w:w="567" w:type="dxa"/>
          </w:tcPr>
          <w:p w14:paraId="77AB599A" w14:textId="77777777" w:rsidR="00C575C3" w:rsidRPr="00A15DCB" w:rsidRDefault="00C575C3" w:rsidP="009C1CE2">
            <w:pPr>
              <w:pStyle w:val="TAC"/>
              <w:rPr>
                <w:lang w:eastAsia="en-US"/>
              </w:rPr>
            </w:pPr>
            <w:r w:rsidRPr="00A15DCB">
              <w:rPr>
                <w:lang w:eastAsia="en-US"/>
              </w:rPr>
              <w:t>-</w:t>
            </w:r>
          </w:p>
        </w:tc>
        <w:tc>
          <w:tcPr>
            <w:tcW w:w="892" w:type="dxa"/>
          </w:tcPr>
          <w:p w14:paraId="03995811" w14:textId="77777777" w:rsidR="00C575C3" w:rsidRPr="00A15DCB" w:rsidRDefault="00C575C3" w:rsidP="009C1CE2">
            <w:pPr>
              <w:pStyle w:val="TAC"/>
              <w:rPr>
                <w:lang w:eastAsia="en-US"/>
              </w:rPr>
            </w:pPr>
            <w:r w:rsidRPr="00A15DCB">
              <w:rPr>
                <w:lang w:eastAsia="en-US"/>
              </w:rPr>
              <w:t>-</w:t>
            </w:r>
          </w:p>
        </w:tc>
      </w:tr>
      <w:tr w:rsidR="00C575C3" w:rsidRPr="00A15DCB" w14:paraId="62C6F857" w14:textId="77777777" w:rsidTr="00376A9C">
        <w:tc>
          <w:tcPr>
            <w:tcW w:w="648" w:type="dxa"/>
          </w:tcPr>
          <w:p w14:paraId="668FBA82" w14:textId="77777777" w:rsidR="00C575C3" w:rsidRPr="00A15DCB" w:rsidRDefault="00C575C3" w:rsidP="009C1CE2">
            <w:pPr>
              <w:pStyle w:val="TAC"/>
              <w:rPr>
                <w:lang w:eastAsia="en-US"/>
              </w:rPr>
            </w:pPr>
            <w:r w:rsidRPr="00A15DCB">
              <w:rPr>
                <w:lang w:eastAsia="en-US"/>
              </w:rPr>
              <w:t>18</w:t>
            </w:r>
          </w:p>
        </w:tc>
        <w:tc>
          <w:tcPr>
            <w:tcW w:w="3969" w:type="dxa"/>
          </w:tcPr>
          <w:p w14:paraId="32F2F501" w14:textId="77777777" w:rsidR="00C575C3" w:rsidRPr="00A15DCB" w:rsidRDefault="00C575C3" w:rsidP="009C1CE2">
            <w:pPr>
              <w:pStyle w:val="TAL"/>
              <w:rPr>
                <w:lang w:eastAsia="en-US"/>
              </w:rPr>
            </w:pPr>
            <w:r w:rsidRPr="00A15DCB">
              <w:rPr>
                <w:lang w:eastAsia="en-US"/>
              </w:rPr>
              <w:t>Check: Does the UE transmit a MAC PDU containing an RLC STATUS PDU acknowledging the reception of all the AMD PDUs in step 17?</w:t>
            </w:r>
          </w:p>
        </w:tc>
        <w:tc>
          <w:tcPr>
            <w:tcW w:w="709" w:type="dxa"/>
          </w:tcPr>
          <w:p w14:paraId="2DADF0CB" w14:textId="77777777" w:rsidR="00C575C3" w:rsidRPr="00A15DCB" w:rsidRDefault="00C575C3" w:rsidP="009C1CE2">
            <w:pPr>
              <w:pStyle w:val="TAC"/>
              <w:rPr>
                <w:lang w:eastAsia="en-US"/>
              </w:rPr>
            </w:pPr>
            <w:r w:rsidRPr="00A15DCB">
              <w:rPr>
                <w:lang w:eastAsia="en-US"/>
              </w:rPr>
              <w:t>--&gt;</w:t>
            </w:r>
          </w:p>
        </w:tc>
        <w:tc>
          <w:tcPr>
            <w:tcW w:w="2977" w:type="dxa"/>
          </w:tcPr>
          <w:p w14:paraId="04FB75E4"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3DE64CA6" w14:textId="77777777" w:rsidR="00C575C3" w:rsidRPr="00A15DCB" w:rsidRDefault="00C575C3" w:rsidP="009C1CE2">
            <w:pPr>
              <w:pStyle w:val="TAC"/>
              <w:rPr>
                <w:lang w:eastAsia="en-US"/>
              </w:rPr>
            </w:pPr>
            <w:r w:rsidRPr="00A15DCB">
              <w:rPr>
                <w:lang w:eastAsia="en-US"/>
              </w:rPr>
              <w:t>8</w:t>
            </w:r>
          </w:p>
        </w:tc>
        <w:tc>
          <w:tcPr>
            <w:tcW w:w="892" w:type="dxa"/>
          </w:tcPr>
          <w:p w14:paraId="47174536" w14:textId="77777777" w:rsidR="00C575C3" w:rsidRPr="00A15DCB" w:rsidRDefault="00C575C3" w:rsidP="009C1CE2">
            <w:pPr>
              <w:pStyle w:val="TAC"/>
              <w:rPr>
                <w:lang w:eastAsia="en-US"/>
              </w:rPr>
            </w:pPr>
            <w:r w:rsidRPr="00A15DCB">
              <w:rPr>
                <w:lang w:eastAsia="en-US"/>
              </w:rPr>
              <w:t>P</w:t>
            </w:r>
          </w:p>
        </w:tc>
      </w:tr>
      <w:tr w:rsidR="00376A9C" w:rsidRPr="00A15DCB" w14:paraId="43B3C3AE" w14:textId="77777777" w:rsidTr="00376A9C">
        <w:tblPrEx>
          <w:tblLook w:val="0000" w:firstRow="0" w:lastRow="0" w:firstColumn="0" w:lastColumn="0" w:noHBand="0" w:noVBand="0"/>
        </w:tblPrEx>
        <w:tc>
          <w:tcPr>
            <w:tcW w:w="648" w:type="dxa"/>
          </w:tcPr>
          <w:p w14:paraId="063205A3" w14:textId="77777777" w:rsidR="00376A9C" w:rsidRPr="00A15DCB" w:rsidRDefault="00376A9C" w:rsidP="00E84816">
            <w:pPr>
              <w:pStyle w:val="TAC"/>
            </w:pPr>
            <w:r w:rsidRPr="00A15DCB">
              <w:t>-</w:t>
            </w:r>
          </w:p>
        </w:tc>
        <w:tc>
          <w:tcPr>
            <w:tcW w:w="3969" w:type="dxa"/>
          </w:tcPr>
          <w:p w14:paraId="480F047F" w14:textId="77777777" w:rsidR="00376A9C" w:rsidRPr="00A15DCB" w:rsidRDefault="00376A9C" w:rsidP="00E84816">
            <w:pPr>
              <w:pStyle w:val="TAL"/>
            </w:pPr>
            <w:r w:rsidRPr="00A15DCB">
              <w:t>EXCEPTION : Steps 19a</w:t>
            </w:r>
            <w:r w:rsidR="00840479" w:rsidRPr="00A15DCB">
              <w:t>0</w:t>
            </w:r>
            <w:r w:rsidRPr="00A15DCB">
              <w:t xml:space="preserve"> to 19a5 are executed for operation on NR TDD band only</w:t>
            </w:r>
          </w:p>
        </w:tc>
        <w:tc>
          <w:tcPr>
            <w:tcW w:w="709" w:type="dxa"/>
          </w:tcPr>
          <w:p w14:paraId="032C6484" w14:textId="77777777" w:rsidR="00376A9C" w:rsidRPr="00A15DCB" w:rsidRDefault="00376A9C" w:rsidP="00E84816">
            <w:pPr>
              <w:pStyle w:val="TAC"/>
            </w:pPr>
            <w:r w:rsidRPr="00A15DCB">
              <w:t>-</w:t>
            </w:r>
          </w:p>
        </w:tc>
        <w:tc>
          <w:tcPr>
            <w:tcW w:w="2977" w:type="dxa"/>
          </w:tcPr>
          <w:p w14:paraId="5918D067" w14:textId="77777777" w:rsidR="00376A9C" w:rsidRPr="00A15DCB" w:rsidRDefault="00376A9C" w:rsidP="00E84816">
            <w:pPr>
              <w:pStyle w:val="TAL"/>
              <w:rPr>
                <w:i/>
              </w:rPr>
            </w:pPr>
            <w:r w:rsidRPr="00A15DCB">
              <w:rPr>
                <w:i/>
              </w:rPr>
              <w:t>-</w:t>
            </w:r>
          </w:p>
        </w:tc>
        <w:tc>
          <w:tcPr>
            <w:tcW w:w="567" w:type="dxa"/>
          </w:tcPr>
          <w:p w14:paraId="27FFDEF5" w14:textId="77777777" w:rsidR="00376A9C" w:rsidRPr="00A15DCB" w:rsidRDefault="00376A9C" w:rsidP="00E84816">
            <w:pPr>
              <w:pStyle w:val="TAC"/>
            </w:pPr>
            <w:r w:rsidRPr="00A15DCB">
              <w:t>-</w:t>
            </w:r>
          </w:p>
        </w:tc>
        <w:tc>
          <w:tcPr>
            <w:tcW w:w="892" w:type="dxa"/>
          </w:tcPr>
          <w:p w14:paraId="1E1917D3" w14:textId="77777777" w:rsidR="00376A9C" w:rsidRPr="00A15DCB" w:rsidRDefault="00376A9C" w:rsidP="00E84816">
            <w:pPr>
              <w:pStyle w:val="TAC"/>
            </w:pPr>
            <w:r w:rsidRPr="00A15DCB">
              <w:t>-</w:t>
            </w:r>
          </w:p>
        </w:tc>
      </w:tr>
      <w:tr w:rsidR="00840479" w:rsidRPr="00A15DCB" w14:paraId="7508E1F7" w14:textId="77777777" w:rsidTr="009233EB">
        <w:tblPrEx>
          <w:tblLook w:val="0000" w:firstRow="0" w:lastRow="0" w:firstColumn="0" w:lastColumn="0" w:noHBand="0" w:noVBand="0"/>
        </w:tblPrEx>
        <w:tc>
          <w:tcPr>
            <w:tcW w:w="648" w:type="dxa"/>
          </w:tcPr>
          <w:p w14:paraId="6266D5BB"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zh-CN"/>
              </w:rPr>
              <w:t>19a0</w:t>
            </w:r>
          </w:p>
        </w:tc>
        <w:tc>
          <w:tcPr>
            <w:tcW w:w="3969" w:type="dxa"/>
          </w:tcPr>
          <w:p w14:paraId="1E2259E0" w14:textId="77777777" w:rsidR="00840479" w:rsidRPr="00A15DCB" w:rsidRDefault="00840479" w:rsidP="00840479">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zh-CN"/>
              </w:rPr>
              <w:t>The SS transmits an updated system information as specified in Table 7.1.1.3.1.3.3-14. (Note 5)</w:t>
            </w:r>
          </w:p>
        </w:tc>
        <w:tc>
          <w:tcPr>
            <w:tcW w:w="709" w:type="dxa"/>
          </w:tcPr>
          <w:p w14:paraId="26DEB247"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en-US"/>
              </w:rPr>
              <w:t>-</w:t>
            </w:r>
          </w:p>
        </w:tc>
        <w:tc>
          <w:tcPr>
            <w:tcW w:w="2977" w:type="dxa"/>
          </w:tcPr>
          <w:p w14:paraId="486A27B5" w14:textId="77777777" w:rsidR="00840479" w:rsidRPr="00A15DCB" w:rsidRDefault="00840479" w:rsidP="00840479">
            <w:pPr>
              <w:keepNext/>
              <w:keepLines/>
              <w:overflowPunct/>
              <w:autoSpaceDE/>
              <w:autoSpaceDN/>
              <w:adjustRightInd/>
              <w:spacing w:after="0"/>
              <w:textAlignment w:val="auto"/>
              <w:rPr>
                <w:rFonts w:ascii="Arial" w:eastAsia="SimSun" w:hAnsi="Arial"/>
                <w:i/>
                <w:sz w:val="18"/>
                <w:lang w:eastAsia="en-US"/>
              </w:rPr>
            </w:pPr>
            <w:r w:rsidRPr="00A15DCB">
              <w:rPr>
                <w:rFonts w:ascii="Arial" w:eastAsia="SimSun" w:hAnsi="Arial"/>
                <w:i/>
                <w:sz w:val="18"/>
                <w:lang w:eastAsia="en-US"/>
              </w:rPr>
              <w:t>-</w:t>
            </w:r>
          </w:p>
        </w:tc>
        <w:tc>
          <w:tcPr>
            <w:tcW w:w="567" w:type="dxa"/>
          </w:tcPr>
          <w:p w14:paraId="2B822365"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en-US"/>
              </w:rPr>
              <w:t>-</w:t>
            </w:r>
          </w:p>
        </w:tc>
        <w:tc>
          <w:tcPr>
            <w:tcW w:w="892" w:type="dxa"/>
          </w:tcPr>
          <w:p w14:paraId="3A94AEF6"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en-US"/>
              </w:rPr>
              <w:t>-</w:t>
            </w:r>
          </w:p>
        </w:tc>
      </w:tr>
      <w:tr w:rsidR="00D73E25" w:rsidRPr="00A15DCB" w14:paraId="57D082A8" w14:textId="77777777" w:rsidTr="00376A9C">
        <w:tc>
          <w:tcPr>
            <w:tcW w:w="648" w:type="dxa"/>
          </w:tcPr>
          <w:p w14:paraId="70D1AF52" w14:textId="77777777" w:rsidR="00D73E25" w:rsidRPr="00A15DCB" w:rsidRDefault="00D73E25" w:rsidP="00E13260">
            <w:pPr>
              <w:pStyle w:val="TAC"/>
              <w:rPr>
                <w:lang w:eastAsia="en-US"/>
              </w:rPr>
            </w:pPr>
            <w:r w:rsidRPr="00A15DCB">
              <w:rPr>
                <w:lang w:eastAsia="en-US"/>
              </w:rPr>
              <w:t>19</w:t>
            </w:r>
            <w:r w:rsidR="00376A9C" w:rsidRPr="00A15DCB">
              <w:t>a1</w:t>
            </w:r>
          </w:p>
        </w:tc>
        <w:tc>
          <w:tcPr>
            <w:tcW w:w="3969" w:type="dxa"/>
          </w:tcPr>
          <w:p w14:paraId="373FE0E3" w14:textId="77777777" w:rsidR="00D73E25" w:rsidRPr="00A15DCB" w:rsidRDefault="00D73E25" w:rsidP="00E13260">
            <w:pPr>
              <w:pStyle w:val="TAL"/>
              <w:rPr>
                <w:lang w:eastAsia="en-US"/>
              </w:rPr>
            </w:pPr>
            <w:r w:rsidRPr="00A15DCB">
              <w:rPr>
                <w:lang w:eastAsia="en-US"/>
              </w:rPr>
              <w:t>The SS transmits NR RRCReconfiguration message including</w:t>
            </w:r>
            <w:r w:rsidRPr="00A15DCB">
              <w:rPr>
                <w:i/>
                <w:lang w:eastAsia="en-US"/>
              </w:rPr>
              <w:t xml:space="preserve"> TDD-UL-DL-ConfigCommon</w:t>
            </w:r>
            <w:r w:rsidRPr="00A15DCB">
              <w:t xml:space="preserve"> with</w:t>
            </w:r>
            <w:r w:rsidRPr="00A15DCB">
              <w:rPr>
                <w:i/>
              </w:rPr>
              <w:t xml:space="preserve"> pattern</w:t>
            </w:r>
            <w:r w:rsidR="00376A9C" w:rsidRPr="00A15DCB">
              <w:rPr>
                <w:i/>
              </w:rPr>
              <w:t>1 and pattern</w:t>
            </w:r>
            <w:r w:rsidRPr="00A15DCB">
              <w:rPr>
                <w:i/>
              </w:rPr>
              <w:t>2</w:t>
            </w:r>
            <w:r w:rsidRPr="00A15DCB">
              <w:t xml:space="preserve"> </w:t>
            </w:r>
            <w:r w:rsidRPr="00A15DCB">
              <w:rPr>
                <w:lang w:eastAsia="en-US"/>
              </w:rPr>
              <w:t xml:space="preserve">specified in Table </w:t>
            </w:r>
            <w:r w:rsidRPr="00A15DCB">
              <w:rPr>
                <w:lang w:eastAsia="sv-SE"/>
              </w:rPr>
              <w:t>7.1.1.2.1.3.3</w:t>
            </w:r>
            <w:r w:rsidRPr="00A15DCB">
              <w:t>-</w:t>
            </w:r>
            <w:r w:rsidR="00376A9C" w:rsidRPr="00A15DCB">
              <w:t>5 (Note 3)</w:t>
            </w:r>
          </w:p>
        </w:tc>
        <w:tc>
          <w:tcPr>
            <w:tcW w:w="709" w:type="dxa"/>
          </w:tcPr>
          <w:p w14:paraId="28A3474C" w14:textId="77777777" w:rsidR="00D73E25" w:rsidRPr="00A15DCB" w:rsidRDefault="00D73E25" w:rsidP="00E13260">
            <w:pPr>
              <w:pStyle w:val="TAC"/>
              <w:rPr>
                <w:lang w:eastAsia="en-US"/>
              </w:rPr>
            </w:pPr>
            <w:r w:rsidRPr="00A15DCB">
              <w:rPr>
                <w:lang w:eastAsia="en-US"/>
              </w:rPr>
              <w:t>&lt;--</w:t>
            </w:r>
          </w:p>
        </w:tc>
        <w:tc>
          <w:tcPr>
            <w:tcW w:w="2977" w:type="dxa"/>
          </w:tcPr>
          <w:p w14:paraId="1AF2F87E" w14:textId="757BC4C4" w:rsidR="00D73E25" w:rsidRPr="00A15DCB" w:rsidRDefault="001D0890" w:rsidP="00E13260">
            <w:pPr>
              <w:pStyle w:val="TAL"/>
              <w:rPr>
                <w:lang w:eastAsia="en-US"/>
              </w:rPr>
            </w:pPr>
            <w:r w:rsidRPr="00A15DCB">
              <w:rPr>
                <w:i/>
                <w:lang w:eastAsia="en-US"/>
              </w:rPr>
              <w:t>(</w:t>
            </w:r>
            <w:r w:rsidR="00D73E25" w:rsidRPr="00A15DCB">
              <w:rPr>
                <w:i/>
                <w:lang w:eastAsia="en-US"/>
              </w:rPr>
              <w:t>RRCReconfiguration</w:t>
            </w:r>
            <w:r w:rsidRPr="00A15DCB">
              <w:rPr>
                <w:i/>
                <w:lang w:eastAsia="en-US"/>
              </w:rPr>
              <w:t>)</w:t>
            </w:r>
          </w:p>
        </w:tc>
        <w:tc>
          <w:tcPr>
            <w:tcW w:w="567" w:type="dxa"/>
          </w:tcPr>
          <w:p w14:paraId="7633B0FE" w14:textId="77777777" w:rsidR="00D73E25" w:rsidRPr="00A15DCB" w:rsidRDefault="00D73E25" w:rsidP="00E13260">
            <w:pPr>
              <w:pStyle w:val="TAC"/>
              <w:rPr>
                <w:lang w:eastAsia="en-US"/>
              </w:rPr>
            </w:pPr>
            <w:r w:rsidRPr="00A15DCB">
              <w:rPr>
                <w:lang w:eastAsia="en-US"/>
              </w:rPr>
              <w:t>-</w:t>
            </w:r>
          </w:p>
        </w:tc>
        <w:tc>
          <w:tcPr>
            <w:tcW w:w="892" w:type="dxa"/>
          </w:tcPr>
          <w:p w14:paraId="3819FB75" w14:textId="77777777" w:rsidR="00D73E25" w:rsidRPr="00A15DCB" w:rsidRDefault="00D73E25" w:rsidP="00E13260">
            <w:pPr>
              <w:pStyle w:val="TAC"/>
              <w:rPr>
                <w:lang w:eastAsia="en-US"/>
              </w:rPr>
            </w:pPr>
            <w:r w:rsidRPr="00A15DCB">
              <w:rPr>
                <w:lang w:eastAsia="en-US"/>
              </w:rPr>
              <w:t>-</w:t>
            </w:r>
          </w:p>
        </w:tc>
      </w:tr>
      <w:tr w:rsidR="00D73E25" w:rsidRPr="00A15DCB" w14:paraId="7A5A7689" w14:textId="77777777" w:rsidTr="00376A9C">
        <w:tc>
          <w:tcPr>
            <w:tcW w:w="648" w:type="dxa"/>
          </w:tcPr>
          <w:p w14:paraId="753147FC" w14:textId="77777777" w:rsidR="00D73E25" w:rsidRPr="00A15DCB" w:rsidRDefault="00376A9C" w:rsidP="00E13260">
            <w:pPr>
              <w:pStyle w:val="TAC"/>
              <w:rPr>
                <w:lang w:eastAsia="en-US"/>
              </w:rPr>
            </w:pPr>
            <w:r w:rsidRPr="00A15DCB">
              <w:t>19a2</w:t>
            </w:r>
          </w:p>
        </w:tc>
        <w:tc>
          <w:tcPr>
            <w:tcW w:w="3969" w:type="dxa"/>
          </w:tcPr>
          <w:p w14:paraId="7EA39065" w14:textId="77777777" w:rsidR="00376A9C" w:rsidRPr="00A15DCB" w:rsidRDefault="00376A9C" w:rsidP="00376A9C">
            <w:pPr>
              <w:pStyle w:val="TAL"/>
            </w:pPr>
            <w:r w:rsidRPr="00A15DCB">
              <w:t xml:space="preserve">The UE transmits a NR </w:t>
            </w:r>
            <w:r w:rsidRPr="00A15DCB">
              <w:rPr>
                <w:i/>
              </w:rPr>
              <w:t>RRCReconfigurationComplete</w:t>
            </w:r>
            <w:r w:rsidRPr="00A15DCB">
              <w:t xml:space="preserve"> message.</w:t>
            </w:r>
          </w:p>
          <w:p w14:paraId="63E76AA6" w14:textId="77777777" w:rsidR="00D73E25" w:rsidRPr="00A15DCB" w:rsidRDefault="00376A9C" w:rsidP="00376A9C">
            <w:pPr>
              <w:pStyle w:val="TAL"/>
              <w:rPr>
                <w:lang w:eastAsia="en-US"/>
              </w:rPr>
            </w:pPr>
            <w:r w:rsidRPr="00A15DCB">
              <w:t>(Note 4)</w:t>
            </w:r>
          </w:p>
        </w:tc>
        <w:tc>
          <w:tcPr>
            <w:tcW w:w="709" w:type="dxa"/>
          </w:tcPr>
          <w:p w14:paraId="3FF35B2A" w14:textId="77777777" w:rsidR="00D73E25" w:rsidRPr="00A15DCB" w:rsidRDefault="00D73E25" w:rsidP="00E13260">
            <w:pPr>
              <w:pStyle w:val="TAC"/>
              <w:rPr>
                <w:lang w:eastAsia="en-US"/>
              </w:rPr>
            </w:pPr>
            <w:r w:rsidRPr="00A15DCB">
              <w:rPr>
                <w:lang w:eastAsia="en-US"/>
              </w:rPr>
              <w:t>--&gt;</w:t>
            </w:r>
          </w:p>
        </w:tc>
        <w:tc>
          <w:tcPr>
            <w:tcW w:w="2977" w:type="dxa"/>
          </w:tcPr>
          <w:p w14:paraId="75FD3392" w14:textId="1E370A03" w:rsidR="00D73E25" w:rsidRPr="00A15DCB" w:rsidRDefault="001D0890" w:rsidP="00E13260">
            <w:pPr>
              <w:pStyle w:val="TAL"/>
              <w:rPr>
                <w:lang w:eastAsia="en-US"/>
              </w:rPr>
            </w:pPr>
            <w:r w:rsidRPr="00A15DCB">
              <w:rPr>
                <w:i/>
                <w:lang w:eastAsia="en-US"/>
              </w:rPr>
              <w:t>(</w:t>
            </w:r>
            <w:r w:rsidR="00D73E25" w:rsidRPr="00A15DCB">
              <w:rPr>
                <w:i/>
                <w:lang w:eastAsia="en-US"/>
              </w:rPr>
              <w:t>RRCReconfigurationComplete</w:t>
            </w:r>
            <w:r w:rsidRPr="00A15DCB">
              <w:rPr>
                <w:i/>
                <w:lang w:eastAsia="en-US"/>
              </w:rPr>
              <w:t>)</w:t>
            </w:r>
          </w:p>
        </w:tc>
        <w:tc>
          <w:tcPr>
            <w:tcW w:w="567" w:type="dxa"/>
          </w:tcPr>
          <w:p w14:paraId="0DB055AA" w14:textId="77777777" w:rsidR="00D73E25" w:rsidRPr="00A15DCB" w:rsidRDefault="00376A9C" w:rsidP="00E13260">
            <w:pPr>
              <w:pStyle w:val="TAC"/>
              <w:rPr>
                <w:lang w:eastAsia="en-US"/>
              </w:rPr>
            </w:pPr>
            <w:r w:rsidRPr="00A15DCB">
              <w:t>-</w:t>
            </w:r>
          </w:p>
        </w:tc>
        <w:tc>
          <w:tcPr>
            <w:tcW w:w="892" w:type="dxa"/>
          </w:tcPr>
          <w:p w14:paraId="40D30458" w14:textId="77777777" w:rsidR="00D73E25" w:rsidRPr="00A15DCB" w:rsidRDefault="00376A9C" w:rsidP="00E13260">
            <w:pPr>
              <w:pStyle w:val="TAC"/>
              <w:rPr>
                <w:lang w:eastAsia="en-US"/>
              </w:rPr>
            </w:pPr>
            <w:r w:rsidRPr="00A15DCB">
              <w:t>-</w:t>
            </w:r>
          </w:p>
        </w:tc>
      </w:tr>
      <w:tr w:rsidR="00D73E25" w:rsidRPr="00A15DCB" w14:paraId="3CC5F51F" w14:textId="77777777" w:rsidTr="00376A9C">
        <w:tc>
          <w:tcPr>
            <w:tcW w:w="648" w:type="dxa"/>
          </w:tcPr>
          <w:p w14:paraId="7B826C6A" w14:textId="77777777" w:rsidR="00D73E25" w:rsidRPr="00A15DCB" w:rsidRDefault="00376A9C" w:rsidP="00E13260">
            <w:pPr>
              <w:pStyle w:val="TAC"/>
              <w:rPr>
                <w:lang w:eastAsia="en-US"/>
              </w:rPr>
            </w:pPr>
            <w:r w:rsidRPr="00A15DCB">
              <w:t>19a3</w:t>
            </w:r>
          </w:p>
        </w:tc>
        <w:tc>
          <w:tcPr>
            <w:tcW w:w="3969" w:type="dxa"/>
          </w:tcPr>
          <w:p w14:paraId="55860815" w14:textId="77777777" w:rsidR="00D73E25" w:rsidRPr="00A15DCB" w:rsidRDefault="00D73E25" w:rsidP="00E13260">
            <w:pPr>
              <w:pStyle w:val="TAL"/>
              <w:rPr>
                <w:lang w:eastAsia="en-US"/>
              </w:rPr>
            </w:pPr>
            <w:r w:rsidRPr="00A15DCB">
              <w:rPr>
                <w:lang w:eastAsia="en-US"/>
              </w:rPr>
              <w:t>SS transmits a downlink assignment addressed to the C-RNTI assigned to the UE indicating downlink reception in a symbol in a slot part of pattern2.</w:t>
            </w:r>
          </w:p>
        </w:tc>
        <w:tc>
          <w:tcPr>
            <w:tcW w:w="709" w:type="dxa"/>
          </w:tcPr>
          <w:p w14:paraId="11F0E4EC" w14:textId="77777777" w:rsidR="00D73E25" w:rsidRPr="00A15DCB" w:rsidRDefault="00D73E25" w:rsidP="00E13260">
            <w:pPr>
              <w:pStyle w:val="TAC"/>
              <w:rPr>
                <w:lang w:eastAsia="en-US"/>
              </w:rPr>
            </w:pPr>
            <w:r w:rsidRPr="00A15DCB">
              <w:rPr>
                <w:lang w:eastAsia="en-US"/>
              </w:rPr>
              <w:t>&lt;--</w:t>
            </w:r>
          </w:p>
        </w:tc>
        <w:tc>
          <w:tcPr>
            <w:tcW w:w="2977" w:type="dxa"/>
          </w:tcPr>
          <w:p w14:paraId="618AFCA9" w14:textId="77777777" w:rsidR="00D73E25" w:rsidRPr="00A15DCB" w:rsidRDefault="00D73E25" w:rsidP="00E13260">
            <w:pPr>
              <w:pStyle w:val="TAL"/>
              <w:rPr>
                <w:lang w:eastAsia="en-US"/>
              </w:rPr>
            </w:pPr>
            <w:r w:rsidRPr="00A15DCB">
              <w:rPr>
                <w:lang w:eastAsia="en-US"/>
              </w:rPr>
              <w:t>(PDCCH (C-RNTI))</w:t>
            </w:r>
          </w:p>
        </w:tc>
        <w:tc>
          <w:tcPr>
            <w:tcW w:w="567" w:type="dxa"/>
          </w:tcPr>
          <w:p w14:paraId="2C0BD1D0" w14:textId="77777777" w:rsidR="00D73E25" w:rsidRPr="00A15DCB" w:rsidRDefault="00D73E25" w:rsidP="00E13260">
            <w:pPr>
              <w:pStyle w:val="TAC"/>
              <w:rPr>
                <w:lang w:eastAsia="en-US"/>
              </w:rPr>
            </w:pPr>
            <w:r w:rsidRPr="00A15DCB">
              <w:rPr>
                <w:lang w:eastAsia="en-US"/>
              </w:rPr>
              <w:t>-</w:t>
            </w:r>
          </w:p>
        </w:tc>
        <w:tc>
          <w:tcPr>
            <w:tcW w:w="892" w:type="dxa"/>
          </w:tcPr>
          <w:p w14:paraId="5C7CDA0C" w14:textId="77777777" w:rsidR="00D73E25" w:rsidRPr="00A15DCB" w:rsidRDefault="00D73E25" w:rsidP="00E13260">
            <w:pPr>
              <w:pStyle w:val="TAC"/>
              <w:rPr>
                <w:lang w:eastAsia="en-US"/>
              </w:rPr>
            </w:pPr>
            <w:r w:rsidRPr="00A15DCB">
              <w:rPr>
                <w:lang w:eastAsia="en-US"/>
              </w:rPr>
              <w:t>-</w:t>
            </w:r>
          </w:p>
        </w:tc>
      </w:tr>
      <w:tr w:rsidR="00D73E25" w:rsidRPr="00A15DCB" w14:paraId="560562FB" w14:textId="77777777" w:rsidTr="00376A9C">
        <w:tc>
          <w:tcPr>
            <w:tcW w:w="648" w:type="dxa"/>
          </w:tcPr>
          <w:p w14:paraId="11597C48" w14:textId="77777777" w:rsidR="00D73E25" w:rsidRPr="00A15DCB" w:rsidRDefault="00376A9C" w:rsidP="00E13260">
            <w:pPr>
              <w:pStyle w:val="TAC"/>
              <w:rPr>
                <w:lang w:eastAsia="en-US"/>
              </w:rPr>
            </w:pPr>
            <w:r w:rsidRPr="00A15DCB">
              <w:t>19a4</w:t>
            </w:r>
          </w:p>
        </w:tc>
        <w:tc>
          <w:tcPr>
            <w:tcW w:w="3969" w:type="dxa"/>
          </w:tcPr>
          <w:p w14:paraId="31019DB7" w14:textId="77777777" w:rsidR="00D73E25" w:rsidRPr="00A15DCB" w:rsidRDefault="00D73E25" w:rsidP="00E13260">
            <w:pPr>
              <w:pStyle w:val="TAL"/>
              <w:rPr>
                <w:lang w:eastAsia="en-US"/>
              </w:rPr>
            </w:pPr>
            <w:r w:rsidRPr="00A15DCB">
              <w:rPr>
                <w:lang w:eastAsia="en-US"/>
              </w:rPr>
              <w:t>SS transmits in the indicated downlink assignment a MAC PDU including a RLC PDU with poll bit not set.</w:t>
            </w:r>
          </w:p>
        </w:tc>
        <w:tc>
          <w:tcPr>
            <w:tcW w:w="709" w:type="dxa"/>
          </w:tcPr>
          <w:p w14:paraId="260C3ADE" w14:textId="77777777" w:rsidR="00D73E25" w:rsidRPr="00A15DCB" w:rsidRDefault="00D73E25" w:rsidP="00E13260">
            <w:pPr>
              <w:pStyle w:val="TAC"/>
              <w:rPr>
                <w:lang w:eastAsia="en-US"/>
              </w:rPr>
            </w:pPr>
            <w:r w:rsidRPr="00A15DCB">
              <w:rPr>
                <w:lang w:eastAsia="en-US"/>
              </w:rPr>
              <w:t>&lt;--</w:t>
            </w:r>
          </w:p>
        </w:tc>
        <w:tc>
          <w:tcPr>
            <w:tcW w:w="2977" w:type="dxa"/>
          </w:tcPr>
          <w:p w14:paraId="3E3B11C4" w14:textId="77777777" w:rsidR="00D73E25" w:rsidRPr="00A15DCB" w:rsidRDefault="00D73E25" w:rsidP="00E13260">
            <w:pPr>
              <w:pStyle w:val="TAL"/>
              <w:rPr>
                <w:lang w:eastAsia="en-US"/>
              </w:rPr>
            </w:pPr>
            <w:r w:rsidRPr="00A15DCB">
              <w:rPr>
                <w:lang w:eastAsia="en-US"/>
              </w:rPr>
              <w:t>MAC PDU</w:t>
            </w:r>
          </w:p>
        </w:tc>
        <w:tc>
          <w:tcPr>
            <w:tcW w:w="567" w:type="dxa"/>
          </w:tcPr>
          <w:p w14:paraId="7B25721A" w14:textId="77777777" w:rsidR="00D73E25" w:rsidRPr="00A15DCB" w:rsidRDefault="00D73E25" w:rsidP="00E13260">
            <w:pPr>
              <w:pStyle w:val="TAC"/>
              <w:rPr>
                <w:lang w:eastAsia="en-US"/>
              </w:rPr>
            </w:pPr>
            <w:r w:rsidRPr="00A15DCB">
              <w:rPr>
                <w:lang w:eastAsia="en-US"/>
              </w:rPr>
              <w:t>-</w:t>
            </w:r>
          </w:p>
        </w:tc>
        <w:tc>
          <w:tcPr>
            <w:tcW w:w="892" w:type="dxa"/>
          </w:tcPr>
          <w:p w14:paraId="669750D8" w14:textId="77777777" w:rsidR="00D73E25" w:rsidRPr="00A15DCB" w:rsidRDefault="00D73E25" w:rsidP="00E13260">
            <w:pPr>
              <w:pStyle w:val="TAC"/>
              <w:rPr>
                <w:lang w:eastAsia="en-US"/>
              </w:rPr>
            </w:pPr>
            <w:r w:rsidRPr="00A15DCB">
              <w:rPr>
                <w:lang w:eastAsia="en-US"/>
              </w:rPr>
              <w:t>-</w:t>
            </w:r>
          </w:p>
        </w:tc>
      </w:tr>
      <w:tr w:rsidR="00D73E25" w:rsidRPr="00A15DCB" w14:paraId="39FBF583" w14:textId="77777777" w:rsidTr="00376A9C">
        <w:tc>
          <w:tcPr>
            <w:tcW w:w="648" w:type="dxa"/>
          </w:tcPr>
          <w:p w14:paraId="27B32255" w14:textId="77777777" w:rsidR="00D73E25" w:rsidRPr="00A15DCB" w:rsidRDefault="00376A9C" w:rsidP="00E13260">
            <w:pPr>
              <w:pStyle w:val="TAC"/>
              <w:rPr>
                <w:lang w:eastAsia="en-US"/>
              </w:rPr>
            </w:pPr>
            <w:r w:rsidRPr="00A15DCB">
              <w:t>19a5</w:t>
            </w:r>
          </w:p>
        </w:tc>
        <w:tc>
          <w:tcPr>
            <w:tcW w:w="3969" w:type="dxa"/>
          </w:tcPr>
          <w:p w14:paraId="1E38E6FB" w14:textId="77777777" w:rsidR="00D73E25" w:rsidRPr="00A15DCB" w:rsidRDefault="00D73E25" w:rsidP="00E13260">
            <w:pPr>
              <w:pStyle w:val="TAL"/>
              <w:rPr>
                <w:lang w:eastAsia="en-US"/>
              </w:rPr>
            </w:pPr>
            <w:r w:rsidRPr="00A15DCB">
              <w:rPr>
                <w:lang w:eastAsia="en-US"/>
              </w:rPr>
              <w:t>Check: Does the UE transmit an HARQ ACK on PUCCH?</w:t>
            </w:r>
          </w:p>
        </w:tc>
        <w:tc>
          <w:tcPr>
            <w:tcW w:w="709" w:type="dxa"/>
          </w:tcPr>
          <w:p w14:paraId="0801E555" w14:textId="77777777" w:rsidR="00D73E25" w:rsidRPr="00A15DCB" w:rsidRDefault="00D73E25" w:rsidP="00E13260">
            <w:pPr>
              <w:pStyle w:val="TAC"/>
              <w:rPr>
                <w:lang w:eastAsia="en-US"/>
              </w:rPr>
            </w:pPr>
            <w:r w:rsidRPr="00A15DCB">
              <w:rPr>
                <w:lang w:eastAsia="en-US"/>
              </w:rPr>
              <w:t>--&gt;</w:t>
            </w:r>
          </w:p>
        </w:tc>
        <w:tc>
          <w:tcPr>
            <w:tcW w:w="2977" w:type="dxa"/>
          </w:tcPr>
          <w:p w14:paraId="4BC79F8E" w14:textId="77777777" w:rsidR="00D73E25" w:rsidRPr="00A15DCB" w:rsidRDefault="00D73E25" w:rsidP="00E13260">
            <w:pPr>
              <w:pStyle w:val="TAL"/>
              <w:rPr>
                <w:lang w:eastAsia="en-US"/>
              </w:rPr>
            </w:pPr>
            <w:r w:rsidRPr="00A15DCB">
              <w:rPr>
                <w:lang w:eastAsia="en-US"/>
              </w:rPr>
              <w:t>HARQ ACK</w:t>
            </w:r>
          </w:p>
        </w:tc>
        <w:tc>
          <w:tcPr>
            <w:tcW w:w="567" w:type="dxa"/>
          </w:tcPr>
          <w:p w14:paraId="4440F4D6" w14:textId="77777777" w:rsidR="00D73E25" w:rsidRPr="00A15DCB" w:rsidRDefault="00D73E25" w:rsidP="00E13260">
            <w:pPr>
              <w:pStyle w:val="TAC"/>
              <w:rPr>
                <w:lang w:eastAsia="en-US"/>
              </w:rPr>
            </w:pPr>
            <w:r w:rsidRPr="00A15DCB">
              <w:rPr>
                <w:lang w:eastAsia="en-US"/>
              </w:rPr>
              <w:t>9</w:t>
            </w:r>
          </w:p>
        </w:tc>
        <w:tc>
          <w:tcPr>
            <w:tcW w:w="892" w:type="dxa"/>
          </w:tcPr>
          <w:p w14:paraId="0AFD7EF3" w14:textId="77777777" w:rsidR="00D73E25" w:rsidRPr="00A15DCB" w:rsidRDefault="00D73E25" w:rsidP="00E13260">
            <w:pPr>
              <w:pStyle w:val="TAC"/>
              <w:rPr>
                <w:lang w:eastAsia="en-US"/>
              </w:rPr>
            </w:pPr>
            <w:r w:rsidRPr="00A15DCB">
              <w:rPr>
                <w:lang w:eastAsia="en-US"/>
              </w:rPr>
              <w:t>P</w:t>
            </w:r>
          </w:p>
        </w:tc>
      </w:tr>
      <w:tr w:rsidR="00C575C3" w:rsidRPr="00A15DCB" w14:paraId="0FF3FAB4" w14:textId="77777777" w:rsidTr="00376A9C">
        <w:tc>
          <w:tcPr>
            <w:tcW w:w="9762" w:type="dxa"/>
            <w:gridSpan w:val="6"/>
          </w:tcPr>
          <w:p w14:paraId="12067623" w14:textId="77777777" w:rsidR="007834D6" w:rsidRPr="00A15DCB" w:rsidRDefault="007834D6" w:rsidP="007834D6">
            <w:pPr>
              <w:pStyle w:val="TAN"/>
              <w:rPr>
                <w:lang w:eastAsia="en-US"/>
              </w:rPr>
            </w:pPr>
            <w:r w:rsidRPr="00A15DCB">
              <w:rPr>
                <w:lang w:eastAsia="en-US"/>
              </w:rPr>
              <w:t>Note 1:</w:t>
            </w:r>
            <w:r w:rsidRPr="00A15DCB">
              <w:rPr>
                <w:lang w:eastAsia="en-US"/>
              </w:rPr>
              <w:tab/>
              <w:t>SS should transmit this PDU so as to ensure at least one NACK.</w:t>
            </w:r>
          </w:p>
          <w:p w14:paraId="1CEEE480" w14:textId="77777777" w:rsidR="00376A9C" w:rsidRPr="00A15DCB" w:rsidRDefault="007834D6" w:rsidP="00376A9C">
            <w:pPr>
              <w:pStyle w:val="TAN"/>
            </w:pPr>
            <w:r w:rsidRPr="00A15DCB">
              <w:rPr>
                <w:lang w:eastAsia="en-US"/>
              </w:rPr>
              <w:t>Note 2:</w:t>
            </w:r>
            <w:r w:rsidRPr="00A15DCB">
              <w:rPr>
                <w:lang w:eastAsia="en-US"/>
              </w:rPr>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13C0B66E" w14:textId="77777777" w:rsidR="00376A9C" w:rsidRPr="00A15DCB" w:rsidRDefault="00376A9C" w:rsidP="00376A9C">
            <w:pPr>
              <w:pStyle w:val="TAN"/>
            </w:pPr>
            <w:r w:rsidRPr="00A15DCB">
              <w:t>Note 3:</w:t>
            </w:r>
            <w:r w:rsidRPr="00A15DCB">
              <w:tab/>
              <w:t>For EN-DC the NR RRCReconfiguration message is contained in RRCConnectionReconfiguration 36.508 [7], Table 4.6.1-8 using condition EN-DC_EmbedNR_RRCRecon.</w:t>
            </w:r>
          </w:p>
          <w:p w14:paraId="632348B7" w14:textId="77777777" w:rsidR="00840479" w:rsidRPr="00A15DCB" w:rsidRDefault="00376A9C" w:rsidP="00840479">
            <w:pPr>
              <w:pStyle w:val="TAN"/>
            </w:pPr>
            <w:r w:rsidRPr="00A15DCB">
              <w:t>Note 4:</w:t>
            </w:r>
            <w:r w:rsidRPr="00A15DCB">
              <w:tab/>
              <w:t>For EN-DC the NR RRCReconfigurationComplete message is contained in RRCConnectionReconfigurationComplete.</w:t>
            </w:r>
          </w:p>
          <w:p w14:paraId="5BA97B81" w14:textId="77777777" w:rsidR="00C575C3" w:rsidRPr="00A15DCB" w:rsidRDefault="00840479" w:rsidP="00840479">
            <w:pPr>
              <w:pStyle w:val="TAN"/>
              <w:rPr>
                <w:lang w:eastAsia="en-US"/>
              </w:rPr>
            </w:pPr>
            <w:r w:rsidRPr="00A15DCB">
              <w:t>Note 5:</w:t>
            </w:r>
            <w:r w:rsidRPr="00A15DCB">
              <w:tab/>
              <w:t>if pc_NG_RAN_NR</w:t>
            </w:r>
            <w:r w:rsidRPr="00A15DCB" w:rsidDel="00880B52">
              <w:t xml:space="preserve"> </w:t>
            </w:r>
            <w:r w:rsidRPr="00A15DCB">
              <w:t>only</w:t>
            </w:r>
          </w:p>
        </w:tc>
      </w:tr>
    </w:tbl>
    <w:p w14:paraId="1DE58204" w14:textId="77777777" w:rsidR="00C575C3" w:rsidRPr="00A15DCB" w:rsidRDefault="00C575C3" w:rsidP="00C575C3">
      <w:pPr>
        <w:rPr>
          <w:lang w:eastAsia="sv-SE"/>
        </w:rPr>
      </w:pPr>
    </w:p>
    <w:p w14:paraId="08B996E4" w14:textId="77777777" w:rsidR="00C575C3" w:rsidRPr="00A15DCB" w:rsidRDefault="00C575C3" w:rsidP="00DA77DA">
      <w:pPr>
        <w:pStyle w:val="TH"/>
        <w:rPr>
          <w:lang w:eastAsia="sv-SE"/>
        </w:rPr>
      </w:pPr>
      <w:r w:rsidRPr="00A15DCB">
        <w:rPr>
          <w:lang w:eastAsia="sv-SE"/>
        </w:rPr>
        <w:t>Table 7.</w:t>
      </w:r>
      <w:r w:rsidR="004E5E27" w:rsidRPr="00A15DCB">
        <w:rPr>
          <w:lang w:eastAsia="sv-SE"/>
        </w:rPr>
        <w:t>1.</w:t>
      </w:r>
      <w:r w:rsidRPr="00A15DCB">
        <w:rPr>
          <w:lang w:eastAsia="sv-SE"/>
        </w:rPr>
        <w:t>1.2.1.3.2-2: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C575C3" w:rsidRPr="00A15DCB" w14:paraId="0FDF8971" w14:textId="77777777" w:rsidTr="00291C9B">
        <w:trPr>
          <w:jc w:val="center"/>
        </w:trPr>
        <w:tc>
          <w:tcPr>
            <w:tcW w:w="2268" w:type="dxa"/>
          </w:tcPr>
          <w:p w14:paraId="52DE6E96" w14:textId="77777777" w:rsidR="00C575C3" w:rsidRPr="00A15DCB" w:rsidRDefault="00C575C3" w:rsidP="00F90841">
            <w:pPr>
              <w:pStyle w:val="TAH"/>
              <w:rPr>
                <w:lang w:eastAsia="en-US"/>
              </w:rPr>
            </w:pPr>
            <w:r w:rsidRPr="00A15DCB">
              <w:rPr>
                <w:lang w:eastAsia="en-US"/>
              </w:rPr>
              <w:t>Iteration</w:t>
            </w:r>
          </w:p>
        </w:tc>
        <w:tc>
          <w:tcPr>
            <w:tcW w:w="1844" w:type="dxa"/>
          </w:tcPr>
          <w:p w14:paraId="3A454E74" w14:textId="77777777" w:rsidR="00C575C3" w:rsidRPr="00A15DCB" w:rsidRDefault="00C575C3" w:rsidP="00922650">
            <w:pPr>
              <w:pStyle w:val="TAH"/>
              <w:rPr>
                <w:lang w:eastAsia="en-US"/>
              </w:rPr>
            </w:pPr>
            <w:r w:rsidRPr="00A15DCB">
              <w:rPr>
                <w:lang w:eastAsia="en-US"/>
              </w:rPr>
              <w:t>DL HARQ process (X)</w:t>
            </w:r>
          </w:p>
        </w:tc>
      </w:tr>
      <w:tr w:rsidR="00C575C3" w:rsidRPr="00A15DCB" w14:paraId="6D7C7662" w14:textId="77777777" w:rsidTr="00291C9B">
        <w:trPr>
          <w:jc w:val="center"/>
        </w:trPr>
        <w:tc>
          <w:tcPr>
            <w:tcW w:w="2268" w:type="dxa"/>
          </w:tcPr>
          <w:p w14:paraId="0DA86A9A" w14:textId="77777777" w:rsidR="00C575C3" w:rsidRPr="00A15DCB" w:rsidRDefault="00996BED" w:rsidP="00996BED">
            <w:pPr>
              <w:pStyle w:val="TAL"/>
              <w:rPr>
                <w:lang w:eastAsia="en-US"/>
              </w:rPr>
            </w:pPr>
            <w:r w:rsidRPr="00A15DCB">
              <w:rPr>
                <w:lang w:eastAsia="en-US"/>
              </w:rPr>
              <w:t>K=1 to 16</w:t>
            </w:r>
          </w:p>
        </w:tc>
        <w:tc>
          <w:tcPr>
            <w:tcW w:w="1844" w:type="dxa"/>
          </w:tcPr>
          <w:p w14:paraId="110E526A" w14:textId="77777777" w:rsidR="00C575C3" w:rsidRPr="00A15DCB" w:rsidRDefault="00996BED" w:rsidP="00996BED">
            <w:pPr>
              <w:pStyle w:val="TAL"/>
              <w:rPr>
                <w:lang w:eastAsia="en-US"/>
              </w:rPr>
            </w:pPr>
            <w:r w:rsidRPr="00A15DCB">
              <w:rPr>
                <w:lang w:eastAsia="en-US"/>
              </w:rPr>
              <w:t>X=K-1</w:t>
            </w:r>
          </w:p>
        </w:tc>
      </w:tr>
    </w:tbl>
    <w:p w14:paraId="5AD6918D" w14:textId="77777777" w:rsidR="00C575C3" w:rsidRPr="00A15DCB" w:rsidRDefault="00C575C3" w:rsidP="00C575C3">
      <w:pPr>
        <w:rPr>
          <w:lang w:eastAsia="sv-SE"/>
        </w:rPr>
      </w:pPr>
    </w:p>
    <w:p w14:paraId="749AA31D" w14:textId="77777777" w:rsidR="00C575C3" w:rsidRPr="00A15DCB" w:rsidRDefault="00C575C3" w:rsidP="00DA77DA">
      <w:pPr>
        <w:pStyle w:val="H6"/>
        <w:rPr>
          <w:lang w:eastAsia="sv-SE"/>
        </w:rPr>
      </w:pPr>
      <w:r w:rsidRPr="00A15DCB">
        <w:rPr>
          <w:lang w:eastAsia="sv-SE"/>
        </w:rPr>
        <w:lastRenderedPageBreak/>
        <w:t>7.</w:t>
      </w:r>
      <w:r w:rsidR="004E5E27" w:rsidRPr="00A15DCB">
        <w:rPr>
          <w:lang w:eastAsia="sv-SE"/>
        </w:rPr>
        <w:t>1.</w:t>
      </w:r>
      <w:r w:rsidRPr="00A15DCB">
        <w:rPr>
          <w:lang w:eastAsia="sv-SE"/>
        </w:rPr>
        <w:t>1.2.1.3.3</w:t>
      </w:r>
      <w:r w:rsidRPr="00A15DCB">
        <w:rPr>
          <w:lang w:eastAsia="sv-SE"/>
        </w:rPr>
        <w:tab/>
        <w:t>Specific message contents</w:t>
      </w:r>
    </w:p>
    <w:p w14:paraId="571F04A7" w14:textId="77777777" w:rsidR="00D73E25" w:rsidRPr="00A15DCB" w:rsidRDefault="00D73E25" w:rsidP="00D73E25">
      <w:pPr>
        <w:pStyle w:val="TH"/>
      </w:pPr>
      <w:r w:rsidRPr="00A15DCB">
        <w:t xml:space="preserve">Table </w:t>
      </w:r>
      <w:r w:rsidRPr="00A15DCB">
        <w:rPr>
          <w:lang w:eastAsia="sv-SE"/>
        </w:rPr>
        <w:t>7.1.1.2.1.3.3</w:t>
      </w:r>
      <w:r w:rsidRPr="00A15DCB">
        <w:t xml:space="preserve">-1: </w:t>
      </w:r>
      <w:r w:rsidR="00376A9C" w:rsidRPr="00A15DCB">
        <w:rPr>
          <w:i/>
        </w:rPr>
        <w:t>Void</w:t>
      </w:r>
    </w:p>
    <w:p w14:paraId="5C02569B" w14:textId="75E34838" w:rsidR="00D73E25" w:rsidRPr="00A15DCB" w:rsidRDefault="00D73E25" w:rsidP="00D73E25">
      <w:pPr>
        <w:pStyle w:val="TH"/>
      </w:pPr>
      <w:r w:rsidRPr="00A15DCB">
        <w:t xml:space="preserve">Table </w:t>
      </w:r>
      <w:r w:rsidRPr="00A15DCB">
        <w:rPr>
          <w:lang w:eastAsia="sv-SE"/>
        </w:rPr>
        <w:t>7.1.1.2.1.3.3</w:t>
      </w:r>
      <w:r w:rsidRPr="00A15DCB">
        <w:t xml:space="preserve">-2: </w:t>
      </w:r>
      <w:r w:rsidRPr="00A15DCB">
        <w:rPr>
          <w:i/>
        </w:rPr>
        <w:t xml:space="preserve">RRCReconfiguration </w:t>
      </w:r>
      <w:r w:rsidRPr="00A15DCB">
        <w:t>(</w:t>
      </w:r>
      <w:r w:rsidR="00376A9C" w:rsidRPr="00A15DCB">
        <w:t>step</w:t>
      </w:r>
      <w:r w:rsidR="001D0890" w:rsidRPr="00A15DCB">
        <w:t xml:space="preserve"> </w:t>
      </w:r>
      <w:r w:rsidR="00376A9C" w:rsidRPr="00A15DCB">
        <w:t xml:space="preserve">19a1, </w:t>
      </w:r>
      <w:r w:rsidRPr="00A15DCB">
        <w:t xml:space="preserve">Table </w:t>
      </w:r>
      <w:r w:rsidRPr="00A15DCB">
        <w:rPr>
          <w:lang w:eastAsia="sv-SE"/>
        </w:rPr>
        <w:t>7.1.1.2.1.3.</w:t>
      </w:r>
      <w:r w:rsidR="00376A9C" w:rsidRPr="00A15DCB">
        <w:t>2</w:t>
      </w:r>
      <w:r w:rsidRPr="00A15DCB">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72BE75E1" w14:textId="77777777" w:rsidTr="00E13260">
        <w:tc>
          <w:tcPr>
            <w:tcW w:w="9747" w:type="dxa"/>
            <w:gridSpan w:val="4"/>
          </w:tcPr>
          <w:p w14:paraId="60C14D47" w14:textId="716DE777" w:rsidR="00D73E25" w:rsidRPr="00A15DCB" w:rsidRDefault="00D73E25" w:rsidP="00E13260">
            <w:pPr>
              <w:pStyle w:val="TAL"/>
              <w:rPr>
                <w:lang w:eastAsia="en-US"/>
              </w:rPr>
            </w:pPr>
            <w:r w:rsidRPr="00A15DCB">
              <w:rPr>
                <w:lang w:eastAsia="en-US"/>
              </w:rPr>
              <w:t xml:space="preserve">Derivation Path: </w:t>
            </w:r>
            <w:r w:rsidR="001D0890" w:rsidRPr="00A15DCB">
              <w:t xml:space="preserve">TS </w:t>
            </w:r>
            <w:r w:rsidRPr="00A15DCB">
              <w:rPr>
                <w:lang w:eastAsia="en-US"/>
              </w:rPr>
              <w:t xml:space="preserve">38.508-1 [4], Table </w:t>
            </w:r>
            <w:r w:rsidR="0075232C" w:rsidRPr="00A15DCB">
              <w:rPr>
                <w:lang w:eastAsia="en-US"/>
              </w:rPr>
              <w:t>4.6.1-</w:t>
            </w:r>
            <w:r w:rsidR="00376A9C" w:rsidRPr="00A15DCB">
              <w:t>13</w:t>
            </w:r>
          </w:p>
        </w:tc>
      </w:tr>
      <w:tr w:rsidR="00D73E25" w:rsidRPr="00A15DCB" w14:paraId="66EC23EA" w14:textId="77777777" w:rsidTr="00E13260">
        <w:tc>
          <w:tcPr>
            <w:tcW w:w="4535" w:type="dxa"/>
          </w:tcPr>
          <w:p w14:paraId="0FBD37D2" w14:textId="77777777" w:rsidR="00D73E25" w:rsidRPr="00A15DCB" w:rsidRDefault="00D73E25" w:rsidP="00E13260">
            <w:pPr>
              <w:pStyle w:val="TAH"/>
              <w:rPr>
                <w:lang w:eastAsia="en-US"/>
              </w:rPr>
            </w:pPr>
            <w:r w:rsidRPr="00A15DCB">
              <w:rPr>
                <w:lang w:eastAsia="en-US"/>
              </w:rPr>
              <w:t>Information Element</w:t>
            </w:r>
          </w:p>
        </w:tc>
        <w:tc>
          <w:tcPr>
            <w:tcW w:w="2267" w:type="dxa"/>
          </w:tcPr>
          <w:p w14:paraId="69132929" w14:textId="77777777" w:rsidR="00D73E25" w:rsidRPr="00A15DCB" w:rsidRDefault="00D73E25" w:rsidP="00E13260">
            <w:pPr>
              <w:pStyle w:val="TAH"/>
              <w:rPr>
                <w:lang w:eastAsia="en-US"/>
              </w:rPr>
            </w:pPr>
            <w:r w:rsidRPr="00A15DCB">
              <w:rPr>
                <w:lang w:eastAsia="en-US"/>
              </w:rPr>
              <w:t>Value/remark</w:t>
            </w:r>
          </w:p>
        </w:tc>
        <w:tc>
          <w:tcPr>
            <w:tcW w:w="1700" w:type="dxa"/>
          </w:tcPr>
          <w:p w14:paraId="1F1EFABD" w14:textId="77777777" w:rsidR="00D73E25" w:rsidRPr="00A15DCB" w:rsidRDefault="00D73E25" w:rsidP="00E13260">
            <w:pPr>
              <w:pStyle w:val="TAH"/>
              <w:rPr>
                <w:lang w:eastAsia="en-US"/>
              </w:rPr>
            </w:pPr>
            <w:r w:rsidRPr="00A15DCB">
              <w:rPr>
                <w:lang w:eastAsia="en-US"/>
              </w:rPr>
              <w:t>Comment</w:t>
            </w:r>
          </w:p>
        </w:tc>
        <w:tc>
          <w:tcPr>
            <w:tcW w:w="1245" w:type="dxa"/>
          </w:tcPr>
          <w:p w14:paraId="0285ED45" w14:textId="77777777" w:rsidR="00D73E25" w:rsidRPr="00A15DCB" w:rsidRDefault="00D73E25" w:rsidP="00E13260">
            <w:pPr>
              <w:pStyle w:val="TAH"/>
              <w:rPr>
                <w:lang w:eastAsia="en-US"/>
              </w:rPr>
            </w:pPr>
            <w:r w:rsidRPr="00A15DCB">
              <w:rPr>
                <w:lang w:eastAsia="en-US"/>
              </w:rPr>
              <w:t>Condition</w:t>
            </w:r>
          </w:p>
        </w:tc>
      </w:tr>
      <w:tr w:rsidR="00D73E25" w:rsidRPr="00A15DCB" w14:paraId="62106D78" w14:textId="77777777" w:rsidTr="00E13260">
        <w:tc>
          <w:tcPr>
            <w:tcW w:w="4535" w:type="dxa"/>
          </w:tcPr>
          <w:p w14:paraId="0C2ABC87" w14:textId="77777777" w:rsidR="00D73E25" w:rsidRPr="00A15DCB" w:rsidRDefault="00D73E25" w:rsidP="00E13260">
            <w:pPr>
              <w:pStyle w:val="TAL"/>
              <w:rPr>
                <w:lang w:eastAsia="en-US"/>
              </w:rPr>
            </w:pPr>
            <w:r w:rsidRPr="00A15DCB">
              <w:rPr>
                <w:lang w:eastAsia="en-US"/>
              </w:rPr>
              <w:t>RRCReconfiguration ::= SEQUENCE {</w:t>
            </w:r>
          </w:p>
        </w:tc>
        <w:tc>
          <w:tcPr>
            <w:tcW w:w="2267" w:type="dxa"/>
          </w:tcPr>
          <w:p w14:paraId="5E8F3C77" w14:textId="77777777" w:rsidR="00D73E25" w:rsidRPr="00A15DCB" w:rsidRDefault="00D73E25" w:rsidP="00E13260">
            <w:pPr>
              <w:pStyle w:val="TAL"/>
              <w:rPr>
                <w:lang w:eastAsia="en-US"/>
              </w:rPr>
            </w:pPr>
          </w:p>
        </w:tc>
        <w:tc>
          <w:tcPr>
            <w:tcW w:w="1700" w:type="dxa"/>
          </w:tcPr>
          <w:p w14:paraId="380F8EA0" w14:textId="77777777" w:rsidR="00D73E25" w:rsidRPr="00A15DCB" w:rsidRDefault="00D73E25" w:rsidP="00E13260">
            <w:pPr>
              <w:pStyle w:val="TAL"/>
              <w:rPr>
                <w:lang w:eastAsia="en-US"/>
              </w:rPr>
            </w:pPr>
          </w:p>
        </w:tc>
        <w:tc>
          <w:tcPr>
            <w:tcW w:w="1245" w:type="dxa"/>
          </w:tcPr>
          <w:p w14:paraId="47DF7175" w14:textId="77777777" w:rsidR="00D73E25" w:rsidRPr="00A15DCB" w:rsidRDefault="00D73E25" w:rsidP="00E13260">
            <w:pPr>
              <w:pStyle w:val="TAL"/>
              <w:rPr>
                <w:lang w:eastAsia="en-US"/>
              </w:rPr>
            </w:pPr>
          </w:p>
        </w:tc>
      </w:tr>
      <w:tr w:rsidR="00D73E25" w:rsidRPr="00A15DCB" w14:paraId="2C2E00AF" w14:textId="77777777" w:rsidTr="00E13260">
        <w:tc>
          <w:tcPr>
            <w:tcW w:w="4535" w:type="dxa"/>
          </w:tcPr>
          <w:p w14:paraId="2B4477E0" w14:textId="77777777" w:rsidR="00D73E25" w:rsidRPr="00A15DCB" w:rsidRDefault="00D73E25" w:rsidP="00E13260">
            <w:pPr>
              <w:pStyle w:val="TAL"/>
              <w:rPr>
                <w:lang w:eastAsia="en-US"/>
              </w:rPr>
            </w:pPr>
            <w:r w:rsidRPr="00A15DCB">
              <w:rPr>
                <w:lang w:eastAsia="en-US"/>
              </w:rPr>
              <w:t xml:space="preserve">  criticalExtensions CHOICE {</w:t>
            </w:r>
          </w:p>
        </w:tc>
        <w:tc>
          <w:tcPr>
            <w:tcW w:w="2267" w:type="dxa"/>
          </w:tcPr>
          <w:p w14:paraId="7CB799B3" w14:textId="77777777" w:rsidR="00D73E25" w:rsidRPr="00A15DCB" w:rsidRDefault="00D73E25" w:rsidP="00E13260">
            <w:pPr>
              <w:pStyle w:val="TAL"/>
              <w:rPr>
                <w:lang w:eastAsia="en-US"/>
              </w:rPr>
            </w:pPr>
          </w:p>
        </w:tc>
        <w:tc>
          <w:tcPr>
            <w:tcW w:w="1700" w:type="dxa"/>
          </w:tcPr>
          <w:p w14:paraId="2A905340" w14:textId="77777777" w:rsidR="00D73E25" w:rsidRPr="00A15DCB" w:rsidRDefault="00D73E25" w:rsidP="00E13260">
            <w:pPr>
              <w:pStyle w:val="TAL"/>
              <w:rPr>
                <w:lang w:eastAsia="en-US"/>
              </w:rPr>
            </w:pPr>
          </w:p>
        </w:tc>
        <w:tc>
          <w:tcPr>
            <w:tcW w:w="1245" w:type="dxa"/>
          </w:tcPr>
          <w:p w14:paraId="7DD69563" w14:textId="77777777" w:rsidR="00D73E25" w:rsidRPr="00A15DCB" w:rsidRDefault="00D73E25" w:rsidP="00E13260">
            <w:pPr>
              <w:pStyle w:val="TAL"/>
              <w:rPr>
                <w:lang w:eastAsia="en-US"/>
              </w:rPr>
            </w:pPr>
          </w:p>
        </w:tc>
      </w:tr>
      <w:tr w:rsidR="00D73E25" w:rsidRPr="00A15DCB" w14:paraId="44310F73" w14:textId="77777777" w:rsidTr="00E13260">
        <w:tc>
          <w:tcPr>
            <w:tcW w:w="4535" w:type="dxa"/>
            <w:tcBorders>
              <w:bottom w:val="single" w:sz="4" w:space="0" w:color="auto"/>
            </w:tcBorders>
          </w:tcPr>
          <w:p w14:paraId="7BDD0E04" w14:textId="2055AB01" w:rsidR="00D73E25" w:rsidRPr="00A15DCB" w:rsidRDefault="00D73E25" w:rsidP="00E13260">
            <w:pPr>
              <w:pStyle w:val="TAL"/>
              <w:rPr>
                <w:lang w:eastAsia="en-US"/>
              </w:rPr>
            </w:pPr>
            <w:r w:rsidRPr="00A15DCB">
              <w:rPr>
                <w:lang w:eastAsia="en-US"/>
              </w:rPr>
              <w:t xml:space="preserve">    rrcReconfiguration SEQUENCE {</w:t>
            </w:r>
          </w:p>
        </w:tc>
        <w:tc>
          <w:tcPr>
            <w:tcW w:w="2267" w:type="dxa"/>
          </w:tcPr>
          <w:p w14:paraId="6A6FA47D" w14:textId="77777777" w:rsidR="00D73E25" w:rsidRPr="00A15DCB" w:rsidRDefault="00D73E25" w:rsidP="00E13260">
            <w:pPr>
              <w:pStyle w:val="TAL"/>
              <w:rPr>
                <w:lang w:eastAsia="en-US"/>
              </w:rPr>
            </w:pPr>
          </w:p>
        </w:tc>
        <w:tc>
          <w:tcPr>
            <w:tcW w:w="1700" w:type="dxa"/>
          </w:tcPr>
          <w:p w14:paraId="5806451F" w14:textId="77777777" w:rsidR="00D73E25" w:rsidRPr="00A15DCB" w:rsidRDefault="00D73E25" w:rsidP="00E13260">
            <w:pPr>
              <w:pStyle w:val="TAL"/>
              <w:rPr>
                <w:lang w:eastAsia="en-US"/>
              </w:rPr>
            </w:pPr>
          </w:p>
        </w:tc>
        <w:tc>
          <w:tcPr>
            <w:tcW w:w="1245" w:type="dxa"/>
          </w:tcPr>
          <w:p w14:paraId="03969DD1" w14:textId="77777777" w:rsidR="00D73E25" w:rsidRPr="00A15DCB" w:rsidRDefault="00D73E25" w:rsidP="00E13260">
            <w:pPr>
              <w:pStyle w:val="TAL"/>
              <w:rPr>
                <w:lang w:eastAsia="en-US"/>
              </w:rPr>
            </w:pPr>
          </w:p>
        </w:tc>
      </w:tr>
      <w:tr w:rsidR="00D73E25" w:rsidRPr="00A15DCB" w14:paraId="6BF3970C" w14:textId="77777777" w:rsidTr="00E13260">
        <w:tc>
          <w:tcPr>
            <w:tcW w:w="4535" w:type="dxa"/>
            <w:tcBorders>
              <w:bottom w:val="single" w:sz="4" w:space="0" w:color="auto"/>
            </w:tcBorders>
          </w:tcPr>
          <w:p w14:paraId="292A9548" w14:textId="77777777" w:rsidR="00D73E25" w:rsidRPr="00A15DCB" w:rsidRDefault="00D73E25" w:rsidP="00E13260">
            <w:pPr>
              <w:pStyle w:val="TAL"/>
              <w:rPr>
                <w:lang w:eastAsia="en-US"/>
              </w:rPr>
            </w:pPr>
            <w:r w:rsidRPr="00A15DCB">
              <w:rPr>
                <w:lang w:eastAsia="en-US"/>
              </w:rPr>
              <w:t xml:space="preserve">      secondaryCellGroup</w:t>
            </w:r>
          </w:p>
        </w:tc>
        <w:tc>
          <w:tcPr>
            <w:tcW w:w="2267" w:type="dxa"/>
          </w:tcPr>
          <w:p w14:paraId="61ADB136" w14:textId="77777777" w:rsidR="00D73E25" w:rsidRPr="00A15DCB" w:rsidRDefault="00D73E25" w:rsidP="00E13260">
            <w:pPr>
              <w:pStyle w:val="TAL"/>
              <w:rPr>
                <w:lang w:eastAsia="en-US"/>
              </w:rPr>
            </w:pPr>
            <w:r w:rsidRPr="00A15DCB">
              <w:rPr>
                <w:lang w:eastAsia="en-US"/>
              </w:rPr>
              <w:t>CellGroupConfig</w:t>
            </w:r>
          </w:p>
        </w:tc>
        <w:tc>
          <w:tcPr>
            <w:tcW w:w="1700" w:type="dxa"/>
          </w:tcPr>
          <w:p w14:paraId="5F745E73" w14:textId="77777777" w:rsidR="00D73E25" w:rsidRPr="00A15DCB" w:rsidRDefault="00D73E25" w:rsidP="00E13260">
            <w:pPr>
              <w:pStyle w:val="TAL"/>
              <w:rPr>
                <w:lang w:eastAsia="en-US"/>
              </w:rPr>
            </w:pPr>
          </w:p>
        </w:tc>
        <w:tc>
          <w:tcPr>
            <w:tcW w:w="1245" w:type="dxa"/>
          </w:tcPr>
          <w:p w14:paraId="0E5848F5" w14:textId="77777777" w:rsidR="00D73E25" w:rsidRPr="00A15DCB" w:rsidRDefault="00376A9C" w:rsidP="00E13260">
            <w:pPr>
              <w:pStyle w:val="TAL"/>
              <w:rPr>
                <w:lang w:eastAsia="en-US"/>
              </w:rPr>
            </w:pPr>
            <w:r w:rsidRPr="00A15DCB">
              <w:t>EN-DC</w:t>
            </w:r>
          </w:p>
        </w:tc>
      </w:tr>
      <w:tr w:rsidR="001D0890" w:rsidRPr="00A15DCB" w14:paraId="36F10E2A" w14:textId="77777777" w:rsidTr="00E13260">
        <w:tc>
          <w:tcPr>
            <w:tcW w:w="4535" w:type="dxa"/>
            <w:tcBorders>
              <w:bottom w:val="single" w:sz="4" w:space="0" w:color="auto"/>
            </w:tcBorders>
          </w:tcPr>
          <w:p w14:paraId="7D777C19" w14:textId="7199A99A" w:rsidR="001D0890" w:rsidRPr="00A15DCB" w:rsidRDefault="001D0890" w:rsidP="001D0890">
            <w:pPr>
              <w:pStyle w:val="TAL"/>
              <w:rPr>
                <w:lang w:eastAsia="en-US"/>
              </w:rPr>
            </w:pPr>
            <w:r w:rsidRPr="00A15DCB">
              <w:t xml:space="preserve">      nonCriticalExtension SEQUENCE {</w:t>
            </w:r>
          </w:p>
        </w:tc>
        <w:tc>
          <w:tcPr>
            <w:tcW w:w="2267" w:type="dxa"/>
          </w:tcPr>
          <w:p w14:paraId="6BE0D7F2" w14:textId="77777777" w:rsidR="001D0890" w:rsidRPr="00A15DCB" w:rsidRDefault="001D0890" w:rsidP="001D0890">
            <w:pPr>
              <w:pStyle w:val="TAL"/>
              <w:rPr>
                <w:lang w:eastAsia="en-US"/>
              </w:rPr>
            </w:pPr>
          </w:p>
        </w:tc>
        <w:tc>
          <w:tcPr>
            <w:tcW w:w="1700" w:type="dxa"/>
          </w:tcPr>
          <w:p w14:paraId="2BC94B56" w14:textId="77777777" w:rsidR="001D0890" w:rsidRPr="00A15DCB" w:rsidRDefault="001D0890" w:rsidP="001D0890">
            <w:pPr>
              <w:pStyle w:val="TAL"/>
              <w:rPr>
                <w:lang w:eastAsia="en-US"/>
              </w:rPr>
            </w:pPr>
          </w:p>
        </w:tc>
        <w:tc>
          <w:tcPr>
            <w:tcW w:w="1245" w:type="dxa"/>
          </w:tcPr>
          <w:p w14:paraId="645BF5C9" w14:textId="2F0C75A1" w:rsidR="001D0890" w:rsidRPr="00A15DCB" w:rsidRDefault="001D0890" w:rsidP="001D0890">
            <w:pPr>
              <w:pStyle w:val="TAL"/>
            </w:pPr>
            <w:r w:rsidRPr="00A15DCB">
              <w:rPr>
                <w:lang w:eastAsia="zh-CN"/>
              </w:rPr>
              <w:t>NR</w:t>
            </w:r>
          </w:p>
        </w:tc>
      </w:tr>
      <w:tr w:rsidR="00376A9C" w:rsidRPr="00A15DCB" w14:paraId="65CCDB63" w14:textId="77777777" w:rsidTr="00E84816">
        <w:tc>
          <w:tcPr>
            <w:tcW w:w="4535" w:type="dxa"/>
            <w:tcBorders>
              <w:bottom w:val="single" w:sz="4" w:space="0" w:color="auto"/>
            </w:tcBorders>
          </w:tcPr>
          <w:p w14:paraId="2EA88EF8" w14:textId="3FA41607" w:rsidR="00376A9C" w:rsidRPr="00A15DCB" w:rsidRDefault="00376A9C" w:rsidP="00E84816">
            <w:pPr>
              <w:pStyle w:val="TAL"/>
            </w:pPr>
            <w:r w:rsidRPr="00A15DCB">
              <w:t xml:space="preserve">      </w:t>
            </w:r>
            <w:r w:rsidR="001D0890" w:rsidRPr="00A15DCB">
              <w:t xml:space="preserve">  </w:t>
            </w:r>
            <w:r w:rsidRPr="00A15DCB">
              <w:t>masterCellGroup</w:t>
            </w:r>
          </w:p>
        </w:tc>
        <w:tc>
          <w:tcPr>
            <w:tcW w:w="2267" w:type="dxa"/>
          </w:tcPr>
          <w:p w14:paraId="13819058" w14:textId="77777777" w:rsidR="00376A9C" w:rsidRPr="00A15DCB" w:rsidRDefault="00376A9C" w:rsidP="00E84816">
            <w:pPr>
              <w:pStyle w:val="TAL"/>
            </w:pPr>
            <w:r w:rsidRPr="00A15DCB">
              <w:t>CellGroupConfig</w:t>
            </w:r>
          </w:p>
        </w:tc>
        <w:tc>
          <w:tcPr>
            <w:tcW w:w="1700" w:type="dxa"/>
          </w:tcPr>
          <w:p w14:paraId="6C8B480C" w14:textId="77777777" w:rsidR="00376A9C" w:rsidRPr="00A15DCB" w:rsidRDefault="00376A9C" w:rsidP="00E84816">
            <w:pPr>
              <w:pStyle w:val="TAL"/>
            </w:pPr>
          </w:p>
        </w:tc>
        <w:tc>
          <w:tcPr>
            <w:tcW w:w="1245" w:type="dxa"/>
          </w:tcPr>
          <w:p w14:paraId="3657EA86" w14:textId="77777777" w:rsidR="00376A9C" w:rsidRPr="00A15DCB" w:rsidRDefault="00376A9C" w:rsidP="00E84816">
            <w:pPr>
              <w:pStyle w:val="TAL"/>
            </w:pPr>
          </w:p>
        </w:tc>
      </w:tr>
      <w:tr w:rsidR="001D0890" w:rsidRPr="00A15DCB" w14:paraId="5F12B1F9" w14:textId="77777777" w:rsidTr="00E84816">
        <w:tc>
          <w:tcPr>
            <w:tcW w:w="4535" w:type="dxa"/>
            <w:tcBorders>
              <w:bottom w:val="single" w:sz="4" w:space="0" w:color="auto"/>
            </w:tcBorders>
          </w:tcPr>
          <w:p w14:paraId="76E57187" w14:textId="76774FB6" w:rsidR="001D0890" w:rsidRPr="00A15DCB" w:rsidRDefault="001D0890" w:rsidP="001D0890">
            <w:pPr>
              <w:pStyle w:val="TAL"/>
            </w:pPr>
            <w:r w:rsidRPr="00A15DCB">
              <w:rPr>
                <w:lang w:eastAsia="zh-CN"/>
              </w:rPr>
              <w:t xml:space="preserve">      }</w:t>
            </w:r>
          </w:p>
        </w:tc>
        <w:tc>
          <w:tcPr>
            <w:tcW w:w="2267" w:type="dxa"/>
          </w:tcPr>
          <w:p w14:paraId="5B413271" w14:textId="77777777" w:rsidR="001D0890" w:rsidRPr="00A15DCB" w:rsidRDefault="001D0890" w:rsidP="001D0890">
            <w:pPr>
              <w:pStyle w:val="TAL"/>
            </w:pPr>
          </w:p>
        </w:tc>
        <w:tc>
          <w:tcPr>
            <w:tcW w:w="1700" w:type="dxa"/>
          </w:tcPr>
          <w:p w14:paraId="6F38F031" w14:textId="77777777" w:rsidR="001D0890" w:rsidRPr="00A15DCB" w:rsidRDefault="001D0890" w:rsidP="001D0890">
            <w:pPr>
              <w:pStyle w:val="TAL"/>
            </w:pPr>
          </w:p>
        </w:tc>
        <w:tc>
          <w:tcPr>
            <w:tcW w:w="1245" w:type="dxa"/>
          </w:tcPr>
          <w:p w14:paraId="76636B27" w14:textId="77777777" w:rsidR="001D0890" w:rsidRPr="00A15DCB" w:rsidRDefault="001D0890" w:rsidP="001D0890">
            <w:pPr>
              <w:pStyle w:val="TAL"/>
            </w:pPr>
          </w:p>
        </w:tc>
      </w:tr>
      <w:tr w:rsidR="00376A9C" w:rsidRPr="00A15DCB" w14:paraId="09BF0269" w14:textId="77777777" w:rsidTr="00E84816">
        <w:tc>
          <w:tcPr>
            <w:tcW w:w="4535" w:type="dxa"/>
            <w:tcBorders>
              <w:bottom w:val="single" w:sz="4" w:space="0" w:color="auto"/>
            </w:tcBorders>
          </w:tcPr>
          <w:p w14:paraId="7F095474" w14:textId="6D3F5320" w:rsidR="00376A9C" w:rsidRPr="00A15DCB" w:rsidRDefault="00CB4C25" w:rsidP="00CB4C25">
            <w:pPr>
              <w:pStyle w:val="TAL"/>
            </w:pPr>
            <w:r w:rsidRPr="00A15DCB">
              <w:t xml:space="preserve">    </w:t>
            </w:r>
            <w:r w:rsidR="00376A9C" w:rsidRPr="00A15DCB">
              <w:t>}</w:t>
            </w:r>
          </w:p>
        </w:tc>
        <w:tc>
          <w:tcPr>
            <w:tcW w:w="2267" w:type="dxa"/>
          </w:tcPr>
          <w:p w14:paraId="23F9F122" w14:textId="77777777" w:rsidR="00376A9C" w:rsidRPr="00A15DCB" w:rsidRDefault="00376A9C" w:rsidP="00E84816">
            <w:pPr>
              <w:pStyle w:val="TAL"/>
            </w:pPr>
          </w:p>
        </w:tc>
        <w:tc>
          <w:tcPr>
            <w:tcW w:w="1700" w:type="dxa"/>
          </w:tcPr>
          <w:p w14:paraId="46A47D18" w14:textId="77777777" w:rsidR="00376A9C" w:rsidRPr="00A15DCB" w:rsidRDefault="00376A9C" w:rsidP="00E84816">
            <w:pPr>
              <w:pStyle w:val="TAL"/>
            </w:pPr>
          </w:p>
        </w:tc>
        <w:tc>
          <w:tcPr>
            <w:tcW w:w="1245" w:type="dxa"/>
          </w:tcPr>
          <w:p w14:paraId="2F5FD018" w14:textId="77777777" w:rsidR="00376A9C" w:rsidRPr="00A15DCB" w:rsidRDefault="00376A9C" w:rsidP="00E84816">
            <w:pPr>
              <w:pStyle w:val="TAL"/>
            </w:pPr>
          </w:p>
        </w:tc>
      </w:tr>
      <w:tr w:rsidR="00D73E25" w:rsidRPr="00A15DCB" w14:paraId="12BE3B79" w14:textId="77777777" w:rsidTr="00E13260">
        <w:tc>
          <w:tcPr>
            <w:tcW w:w="4535" w:type="dxa"/>
            <w:tcBorders>
              <w:bottom w:val="single" w:sz="4" w:space="0" w:color="auto"/>
            </w:tcBorders>
          </w:tcPr>
          <w:p w14:paraId="7FCC39E0" w14:textId="77777777" w:rsidR="00D73E25" w:rsidRPr="00A15DCB" w:rsidRDefault="00D73E25" w:rsidP="00E13260">
            <w:pPr>
              <w:pStyle w:val="TAL"/>
              <w:rPr>
                <w:lang w:eastAsia="en-US"/>
              </w:rPr>
            </w:pPr>
            <w:r w:rsidRPr="00A15DCB">
              <w:rPr>
                <w:lang w:eastAsia="en-US"/>
              </w:rPr>
              <w:t xml:space="preserve">  }</w:t>
            </w:r>
          </w:p>
        </w:tc>
        <w:tc>
          <w:tcPr>
            <w:tcW w:w="2267" w:type="dxa"/>
          </w:tcPr>
          <w:p w14:paraId="58D54E5E" w14:textId="77777777" w:rsidR="00D73E25" w:rsidRPr="00A15DCB" w:rsidRDefault="00D73E25" w:rsidP="00E13260">
            <w:pPr>
              <w:pStyle w:val="TAL"/>
              <w:rPr>
                <w:lang w:eastAsia="en-US"/>
              </w:rPr>
            </w:pPr>
          </w:p>
        </w:tc>
        <w:tc>
          <w:tcPr>
            <w:tcW w:w="1700" w:type="dxa"/>
          </w:tcPr>
          <w:p w14:paraId="0A2C6011" w14:textId="77777777" w:rsidR="00D73E25" w:rsidRPr="00A15DCB" w:rsidRDefault="00D73E25" w:rsidP="00E13260">
            <w:pPr>
              <w:pStyle w:val="TAL"/>
              <w:rPr>
                <w:lang w:eastAsia="en-US"/>
              </w:rPr>
            </w:pPr>
          </w:p>
        </w:tc>
        <w:tc>
          <w:tcPr>
            <w:tcW w:w="1245" w:type="dxa"/>
          </w:tcPr>
          <w:p w14:paraId="636E1F93" w14:textId="77777777" w:rsidR="00D73E25" w:rsidRPr="00A15DCB" w:rsidRDefault="00D73E25" w:rsidP="00E13260">
            <w:pPr>
              <w:pStyle w:val="TAL"/>
              <w:rPr>
                <w:lang w:eastAsia="en-US"/>
              </w:rPr>
            </w:pPr>
          </w:p>
        </w:tc>
      </w:tr>
      <w:tr w:rsidR="00D73E25" w:rsidRPr="00A15DCB" w14:paraId="65FA0F66" w14:textId="77777777" w:rsidTr="00E13260">
        <w:tc>
          <w:tcPr>
            <w:tcW w:w="4535" w:type="dxa"/>
            <w:tcBorders>
              <w:bottom w:val="single" w:sz="4" w:space="0" w:color="auto"/>
            </w:tcBorders>
          </w:tcPr>
          <w:p w14:paraId="26FC481B" w14:textId="77777777" w:rsidR="00D73E25" w:rsidRPr="00A15DCB" w:rsidRDefault="00D73E25" w:rsidP="00E13260">
            <w:pPr>
              <w:pStyle w:val="TAL"/>
              <w:rPr>
                <w:lang w:eastAsia="en-US"/>
              </w:rPr>
            </w:pPr>
            <w:r w:rsidRPr="00A15DCB">
              <w:rPr>
                <w:lang w:eastAsia="en-US"/>
              </w:rPr>
              <w:t>}</w:t>
            </w:r>
          </w:p>
        </w:tc>
        <w:tc>
          <w:tcPr>
            <w:tcW w:w="2267" w:type="dxa"/>
          </w:tcPr>
          <w:p w14:paraId="376701A9" w14:textId="77777777" w:rsidR="00D73E25" w:rsidRPr="00A15DCB" w:rsidRDefault="00D73E25" w:rsidP="00E13260">
            <w:pPr>
              <w:pStyle w:val="TAL"/>
              <w:rPr>
                <w:lang w:eastAsia="en-US"/>
              </w:rPr>
            </w:pPr>
          </w:p>
        </w:tc>
        <w:tc>
          <w:tcPr>
            <w:tcW w:w="1700" w:type="dxa"/>
          </w:tcPr>
          <w:p w14:paraId="05B77FAC" w14:textId="77777777" w:rsidR="00D73E25" w:rsidRPr="00A15DCB" w:rsidRDefault="00D73E25" w:rsidP="00E13260">
            <w:pPr>
              <w:pStyle w:val="TAL"/>
              <w:rPr>
                <w:lang w:eastAsia="en-US"/>
              </w:rPr>
            </w:pPr>
          </w:p>
        </w:tc>
        <w:tc>
          <w:tcPr>
            <w:tcW w:w="1245" w:type="dxa"/>
          </w:tcPr>
          <w:p w14:paraId="6BA9A3B4" w14:textId="77777777" w:rsidR="00D73E25" w:rsidRPr="00A15DCB" w:rsidRDefault="00D73E25" w:rsidP="00E13260">
            <w:pPr>
              <w:pStyle w:val="TAL"/>
              <w:rPr>
                <w:lang w:eastAsia="en-US"/>
              </w:rPr>
            </w:pPr>
          </w:p>
        </w:tc>
      </w:tr>
    </w:tbl>
    <w:p w14:paraId="452DA22F" w14:textId="77777777" w:rsidR="00D73E25" w:rsidRPr="00A15DCB" w:rsidRDefault="00D73E25" w:rsidP="00D73E25">
      <w:pPr>
        <w:rPr>
          <w:lang w:eastAsia="zh-CN"/>
        </w:rPr>
      </w:pPr>
    </w:p>
    <w:p w14:paraId="02B3AEA8" w14:textId="77777777" w:rsidR="00D73E25" w:rsidRPr="00A15DCB" w:rsidRDefault="00D73E25" w:rsidP="00D73E25">
      <w:pPr>
        <w:pStyle w:val="TH"/>
        <w:rPr>
          <w:i/>
          <w:iCs/>
        </w:rPr>
      </w:pPr>
      <w:r w:rsidRPr="00A15DCB">
        <w:t xml:space="preserve">Table </w:t>
      </w:r>
      <w:r w:rsidRPr="00A15DCB">
        <w:rPr>
          <w:lang w:eastAsia="sv-SE"/>
        </w:rPr>
        <w:t>7.1.1.2.1.3.3</w:t>
      </w:r>
      <w:r w:rsidRPr="00A15DCB">
        <w:t xml:space="preserve">-3: </w:t>
      </w:r>
      <w:r w:rsidRPr="00A15DCB">
        <w:rPr>
          <w:i/>
          <w:iCs/>
        </w:rPr>
        <w:t xml:space="preserve">CellGroupConfig </w:t>
      </w:r>
      <w:r w:rsidRPr="00A15DCB">
        <w:rPr>
          <w:iCs/>
        </w:rPr>
        <w:t>(</w:t>
      </w:r>
      <w:r w:rsidRPr="00A15DCB">
        <w:t xml:space="preserve">Table </w:t>
      </w:r>
      <w:r w:rsidRPr="00A15DCB">
        <w:rPr>
          <w:lang w:eastAsia="sv-SE"/>
        </w:rPr>
        <w:t>7.1.1.2.1.3.3</w:t>
      </w:r>
      <w:r w:rsidRPr="00A15DCB">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31CE7254" w14:textId="77777777" w:rsidTr="00E13260">
        <w:tc>
          <w:tcPr>
            <w:tcW w:w="9747" w:type="dxa"/>
            <w:gridSpan w:val="4"/>
          </w:tcPr>
          <w:p w14:paraId="424024BE" w14:textId="77777777" w:rsidR="00D73E25" w:rsidRPr="00A15DCB" w:rsidRDefault="00D73E25" w:rsidP="00E13260">
            <w:pPr>
              <w:pStyle w:val="63-13"/>
            </w:pPr>
            <w:r w:rsidRPr="00A15DCB">
              <w:t xml:space="preserve">Derivation Path: TS 38.508-1 [4], Table </w:t>
            </w:r>
            <w:r w:rsidR="00A97F7B" w:rsidRPr="00A15DCB">
              <w:t>4.6.3-19</w:t>
            </w:r>
          </w:p>
        </w:tc>
      </w:tr>
      <w:tr w:rsidR="00D73E25" w:rsidRPr="00A15DCB" w14:paraId="4C31BEA5" w14:textId="77777777" w:rsidTr="00E13260">
        <w:tc>
          <w:tcPr>
            <w:tcW w:w="4535" w:type="dxa"/>
          </w:tcPr>
          <w:p w14:paraId="5804E12C" w14:textId="77777777" w:rsidR="00D73E25" w:rsidRPr="00A15DCB" w:rsidRDefault="00D73E25" w:rsidP="00E13260">
            <w:pPr>
              <w:pStyle w:val="TAH"/>
              <w:rPr>
                <w:lang w:eastAsia="en-US"/>
              </w:rPr>
            </w:pPr>
            <w:r w:rsidRPr="00A15DCB">
              <w:rPr>
                <w:lang w:eastAsia="en-US"/>
              </w:rPr>
              <w:t>Information Element</w:t>
            </w:r>
          </w:p>
        </w:tc>
        <w:tc>
          <w:tcPr>
            <w:tcW w:w="2267" w:type="dxa"/>
          </w:tcPr>
          <w:p w14:paraId="4E3F3AF6" w14:textId="77777777" w:rsidR="00D73E25" w:rsidRPr="00A15DCB" w:rsidRDefault="00D73E25" w:rsidP="00E13260">
            <w:pPr>
              <w:pStyle w:val="TAH"/>
              <w:rPr>
                <w:lang w:eastAsia="en-US"/>
              </w:rPr>
            </w:pPr>
            <w:r w:rsidRPr="00A15DCB">
              <w:rPr>
                <w:lang w:eastAsia="en-US"/>
              </w:rPr>
              <w:t>Value/remark</w:t>
            </w:r>
          </w:p>
        </w:tc>
        <w:tc>
          <w:tcPr>
            <w:tcW w:w="1700" w:type="dxa"/>
          </w:tcPr>
          <w:p w14:paraId="6AC5D15F" w14:textId="77777777" w:rsidR="00D73E25" w:rsidRPr="00A15DCB" w:rsidRDefault="00D73E25" w:rsidP="00E13260">
            <w:pPr>
              <w:pStyle w:val="TAH"/>
              <w:rPr>
                <w:lang w:eastAsia="en-US"/>
              </w:rPr>
            </w:pPr>
            <w:r w:rsidRPr="00A15DCB">
              <w:rPr>
                <w:lang w:eastAsia="en-US"/>
              </w:rPr>
              <w:t>Comment</w:t>
            </w:r>
          </w:p>
        </w:tc>
        <w:tc>
          <w:tcPr>
            <w:tcW w:w="1245" w:type="dxa"/>
          </w:tcPr>
          <w:p w14:paraId="41FE19D4" w14:textId="77777777" w:rsidR="00D73E25" w:rsidRPr="00A15DCB" w:rsidRDefault="00D73E25" w:rsidP="00E13260">
            <w:pPr>
              <w:pStyle w:val="TAH"/>
              <w:rPr>
                <w:lang w:eastAsia="en-US"/>
              </w:rPr>
            </w:pPr>
            <w:r w:rsidRPr="00A15DCB">
              <w:rPr>
                <w:lang w:eastAsia="en-US"/>
              </w:rPr>
              <w:t>Condition</w:t>
            </w:r>
          </w:p>
        </w:tc>
      </w:tr>
      <w:tr w:rsidR="00D73E25" w:rsidRPr="00A15DCB" w14:paraId="7AD3ED46" w14:textId="77777777" w:rsidTr="00E13260">
        <w:tc>
          <w:tcPr>
            <w:tcW w:w="4535" w:type="dxa"/>
          </w:tcPr>
          <w:p w14:paraId="2B6B979C" w14:textId="77777777" w:rsidR="00D73E25" w:rsidRPr="00A15DCB" w:rsidRDefault="00D73E25" w:rsidP="00E13260">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59A40314" w14:textId="77777777" w:rsidR="00D73E25" w:rsidRPr="00A15DCB" w:rsidRDefault="00D73E25" w:rsidP="00E13260">
            <w:pPr>
              <w:pStyle w:val="TAL"/>
              <w:rPr>
                <w:lang w:eastAsia="en-US"/>
              </w:rPr>
            </w:pPr>
          </w:p>
        </w:tc>
        <w:tc>
          <w:tcPr>
            <w:tcW w:w="1700" w:type="dxa"/>
          </w:tcPr>
          <w:p w14:paraId="0416F414" w14:textId="77777777" w:rsidR="00D73E25" w:rsidRPr="00A15DCB" w:rsidRDefault="00D73E25" w:rsidP="00E13260">
            <w:pPr>
              <w:pStyle w:val="TAL"/>
              <w:rPr>
                <w:lang w:eastAsia="en-US"/>
              </w:rPr>
            </w:pPr>
          </w:p>
        </w:tc>
        <w:tc>
          <w:tcPr>
            <w:tcW w:w="1245" w:type="dxa"/>
          </w:tcPr>
          <w:p w14:paraId="7F9E669F" w14:textId="77777777" w:rsidR="00D73E25" w:rsidRPr="00A15DCB" w:rsidRDefault="00D73E25" w:rsidP="00E13260">
            <w:pPr>
              <w:pStyle w:val="TAL"/>
              <w:rPr>
                <w:lang w:eastAsia="en-US"/>
              </w:rPr>
            </w:pPr>
          </w:p>
        </w:tc>
      </w:tr>
      <w:tr w:rsidR="00D73E25" w:rsidRPr="00A15DCB" w14:paraId="3F37007C" w14:textId="77777777" w:rsidTr="00E13260">
        <w:tc>
          <w:tcPr>
            <w:tcW w:w="4535" w:type="dxa"/>
          </w:tcPr>
          <w:p w14:paraId="2F429F06" w14:textId="77777777" w:rsidR="00D73E25" w:rsidRPr="00A15DCB" w:rsidRDefault="00D73E25" w:rsidP="00E13260">
            <w:pPr>
              <w:pStyle w:val="TAL"/>
              <w:rPr>
                <w:lang w:eastAsia="en-US"/>
              </w:rPr>
            </w:pPr>
            <w:r w:rsidRPr="00A15DCB">
              <w:rPr>
                <w:lang w:eastAsia="en-US"/>
              </w:rPr>
              <w:t xml:space="preserve">  spCellConfig SEQUENCE {</w:t>
            </w:r>
          </w:p>
        </w:tc>
        <w:tc>
          <w:tcPr>
            <w:tcW w:w="2267" w:type="dxa"/>
          </w:tcPr>
          <w:p w14:paraId="29DB881E" w14:textId="77777777" w:rsidR="00D73E25" w:rsidRPr="00A15DCB" w:rsidRDefault="00D73E25" w:rsidP="00E13260">
            <w:pPr>
              <w:pStyle w:val="TAL"/>
              <w:rPr>
                <w:lang w:eastAsia="en-US"/>
              </w:rPr>
            </w:pPr>
          </w:p>
        </w:tc>
        <w:tc>
          <w:tcPr>
            <w:tcW w:w="1700" w:type="dxa"/>
          </w:tcPr>
          <w:p w14:paraId="66019FB1" w14:textId="77777777" w:rsidR="00D73E25" w:rsidRPr="00A15DCB" w:rsidRDefault="00D73E25" w:rsidP="00E13260">
            <w:pPr>
              <w:pStyle w:val="TAL"/>
              <w:rPr>
                <w:lang w:eastAsia="en-US"/>
              </w:rPr>
            </w:pPr>
          </w:p>
        </w:tc>
        <w:tc>
          <w:tcPr>
            <w:tcW w:w="1245" w:type="dxa"/>
          </w:tcPr>
          <w:p w14:paraId="67583D5D" w14:textId="77777777" w:rsidR="00D73E25" w:rsidRPr="00A15DCB" w:rsidRDefault="00D73E25" w:rsidP="00E13260">
            <w:pPr>
              <w:pStyle w:val="TAL"/>
              <w:rPr>
                <w:lang w:eastAsia="en-US"/>
              </w:rPr>
            </w:pPr>
          </w:p>
        </w:tc>
      </w:tr>
      <w:tr w:rsidR="00D73E25" w:rsidRPr="00A15DCB" w14:paraId="180E6CD3" w14:textId="77777777" w:rsidTr="00E13260">
        <w:tc>
          <w:tcPr>
            <w:tcW w:w="4535" w:type="dxa"/>
          </w:tcPr>
          <w:p w14:paraId="3C1A7DDF" w14:textId="77777777" w:rsidR="00D73E25" w:rsidRPr="00A15DCB" w:rsidRDefault="00D73E25" w:rsidP="00E13260">
            <w:pPr>
              <w:pStyle w:val="TAL"/>
              <w:rPr>
                <w:lang w:eastAsia="en-US"/>
              </w:rPr>
            </w:pPr>
            <w:r w:rsidRPr="00A15DCB">
              <w:rPr>
                <w:lang w:eastAsia="en-US"/>
              </w:rPr>
              <w:t xml:space="preserve">    reconfigurationWithSync SEQUENCE {</w:t>
            </w:r>
          </w:p>
        </w:tc>
        <w:tc>
          <w:tcPr>
            <w:tcW w:w="2267" w:type="dxa"/>
          </w:tcPr>
          <w:p w14:paraId="5F5BB245" w14:textId="77777777" w:rsidR="00D73E25" w:rsidRPr="00A15DCB" w:rsidRDefault="00D73E25" w:rsidP="00E13260">
            <w:pPr>
              <w:pStyle w:val="TAL"/>
              <w:rPr>
                <w:lang w:eastAsia="en-US"/>
              </w:rPr>
            </w:pPr>
          </w:p>
        </w:tc>
        <w:tc>
          <w:tcPr>
            <w:tcW w:w="1700" w:type="dxa"/>
          </w:tcPr>
          <w:p w14:paraId="5BD2EE3C" w14:textId="77777777" w:rsidR="00D73E25" w:rsidRPr="00A15DCB" w:rsidRDefault="00D73E25" w:rsidP="00E13260">
            <w:pPr>
              <w:pStyle w:val="TAL"/>
              <w:rPr>
                <w:lang w:eastAsia="en-US"/>
              </w:rPr>
            </w:pPr>
          </w:p>
        </w:tc>
        <w:tc>
          <w:tcPr>
            <w:tcW w:w="1245" w:type="dxa"/>
          </w:tcPr>
          <w:p w14:paraId="460A6696" w14:textId="77777777" w:rsidR="00D73E25" w:rsidRPr="00A15DCB" w:rsidRDefault="00D73E25" w:rsidP="00E13260">
            <w:pPr>
              <w:pStyle w:val="TAL"/>
              <w:rPr>
                <w:lang w:eastAsia="en-US"/>
              </w:rPr>
            </w:pPr>
          </w:p>
        </w:tc>
      </w:tr>
      <w:tr w:rsidR="00D73E25" w:rsidRPr="00A15DCB" w14:paraId="23DC6A7E" w14:textId="77777777" w:rsidTr="00E13260">
        <w:tc>
          <w:tcPr>
            <w:tcW w:w="4535" w:type="dxa"/>
          </w:tcPr>
          <w:p w14:paraId="7C719671" w14:textId="77777777" w:rsidR="00D73E25" w:rsidRPr="00A15DCB" w:rsidRDefault="00D73E25" w:rsidP="00E13260">
            <w:pPr>
              <w:pStyle w:val="TAL"/>
              <w:rPr>
                <w:lang w:eastAsia="en-US"/>
              </w:rPr>
            </w:pPr>
            <w:r w:rsidRPr="00A15DCB">
              <w:rPr>
                <w:lang w:eastAsia="en-US"/>
              </w:rPr>
              <w:t xml:space="preserve">      spCellConfigCommon</w:t>
            </w:r>
          </w:p>
        </w:tc>
        <w:tc>
          <w:tcPr>
            <w:tcW w:w="2267" w:type="dxa"/>
          </w:tcPr>
          <w:p w14:paraId="2CA56B4E" w14:textId="77777777" w:rsidR="00D73E25" w:rsidRPr="00A15DCB" w:rsidRDefault="00D73E25" w:rsidP="00E13260">
            <w:pPr>
              <w:pStyle w:val="TAL"/>
              <w:rPr>
                <w:lang w:eastAsia="en-US"/>
              </w:rPr>
            </w:pPr>
            <w:r w:rsidRPr="00A15DCB">
              <w:rPr>
                <w:lang w:eastAsia="en-US"/>
              </w:rPr>
              <w:t>ServingCellConfigCommon</w:t>
            </w:r>
          </w:p>
        </w:tc>
        <w:tc>
          <w:tcPr>
            <w:tcW w:w="1700" w:type="dxa"/>
          </w:tcPr>
          <w:p w14:paraId="61126BB9" w14:textId="77777777" w:rsidR="00D73E25" w:rsidRPr="00A15DCB" w:rsidRDefault="00D73E25" w:rsidP="00E13260">
            <w:pPr>
              <w:pStyle w:val="TAL"/>
              <w:rPr>
                <w:lang w:eastAsia="en-US"/>
              </w:rPr>
            </w:pPr>
          </w:p>
        </w:tc>
        <w:tc>
          <w:tcPr>
            <w:tcW w:w="1245" w:type="dxa"/>
          </w:tcPr>
          <w:p w14:paraId="1ABB70A0" w14:textId="77777777" w:rsidR="00D73E25" w:rsidRPr="00A15DCB" w:rsidRDefault="00D73E25" w:rsidP="00E13260">
            <w:pPr>
              <w:pStyle w:val="TAL"/>
              <w:rPr>
                <w:lang w:eastAsia="en-US"/>
              </w:rPr>
            </w:pPr>
          </w:p>
        </w:tc>
      </w:tr>
      <w:tr w:rsidR="00D73E25" w:rsidRPr="00A15DCB" w14:paraId="427CA87C" w14:textId="77777777" w:rsidTr="00E13260">
        <w:tc>
          <w:tcPr>
            <w:tcW w:w="4535" w:type="dxa"/>
          </w:tcPr>
          <w:p w14:paraId="59EE185F" w14:textId="77777777" w:rsidR="00D73E25" w:rsidRPr="00A15DCB" w:rsidRDefault="00D73E25" w:rsidP="00E13260">
            <w:pPr>
              <w:pStyle w:val="TAL"/>
              <w:rPr>
                <w:lang w:eastAsia="en-US"/>
              </w:rPr>
            </w:pPr>
            <w:r w:rsidRPr="00A15DCB">
              <w:rPr>
                <w:lang w:eastAsia="en-US"/>
              </w:rPr>
              <w:t xml:space="preserve">    }</w:t>
            </w:r>
          </w:p>
        </w:tc>
        <w:tc>
          <w:tcPr>
            <w:tcW w:w="2267" w:type="dxa"/>
          </w:tcPr>
          <w:p w14:paraId="1E29E1FC" w14:textId="77777777" w:rsidR="00D73E25" w:rsidRPr="00A15DCB" w:rsidRDefault="00D73E25" w:rsidP="00E13260">
            <w:pPr>
              <w:pStyle w:val="TAL"/>
              <w:rPr>
                <w:lang w:eastAsia="en-US"/>
              </w:rPr>
            </w:pPr>
          </w:p>
        </w:tc>
        <w:tc>
          <w:tcPr>
            <w:tcW w:w="1700" w:type="dxa"/>
          </w:tcPr>
          <w:p w14:paraId="47CF427C" w14:textId="77777777" w:rsidR="00D73E25" w:rsidRPr="00A15DCB" w:rsidRDefault="00D73E25" w:rsidP="00E13260">
            <w:pPr>
              <w:pStyle w:val="TAL"/>
              <w:rPr>
                <w:lang w:eastAsia="en-US"/>
              </w:rPr>
            </w:pPr>
          </w:p>
        </w:tc>
        <w:tc>
          <w:tcPr>
            <w:tcW w:w="1245" w:type="dxa"/>
          </w:tcPr>
          <w:p w14:paraId="753662E4" w14:textId="77777777" w:rsidR="00D73E25" w:rsidRPr="00A15DCB" w:rsidRDefault="00D73E25" w:rsidP="00E13260">
            <w:pPr>
              <w:pStyle w:val="TAL"/>
              <w:rPr>
                <w:lang w:eastAsia="en-US"/>
              </w:rPr>
            </w:pPr>
          </w:p>
        </w:tc>
      </w:tr>
      <w:tr w:rsidR="00376A9C" w:rsidRPr="00A15DCB" w14:paraId="4C1058CB" w14:textId="77777777" w:rsidTr="00E84816">
        <w:tc>
          <w:tcPr>
            <w:tcW w:w="4535" w:type="dxa"/>
          </w:tcPr>
          <w:p w14:paraId="43586700" w14:textId="77777777" w:rsidR="00376A9C" w:rsidRPr="00A15DCB" w:rsidRDefault="00376A9C" w:rsidP="00E84816">
            <w:pPr>
              <w:pStyle w:val="TAL"/>
            </w:pPr>
            <w:r w:rsidRPr="00A15DCB">
              <w:t xml:space="preserve">    spCellConfigDedicated</w:t>
            </w:r>
          </w:p>
        </w:tc>
        <w:tc>
          <w:tcPr>
            <w:tcW w:w="2267" w:type="dxa"/>
          </w:tcPr>
          <w:p w14:paraId="31744F8E" w14:textId="77777777" w:rsidR="00376A9C" w:rsidRPr="00A15DCB" w:rsidRDefault="00376A9C" w:rsidP="00E84816">
            <w:pPr>
              <w:pStyle w:val="TAL"/>
            </w:pPr>
            <w:r w:rsidRPr="00A15DCB">
              <w:t>ServingCellConfig</w:t>
            </w:r>
          </w:p>
        </w:tc>
        <w:tc>
          <w:tcPr>
            <w:tcW w:w="1700" w:type="dxa"/>
          </w:tcPr>
          <w:p w14:paraId="561CCB48" w14:textId="77777777" w:rsidR="00376A9C" w:rsidRPr="00A15DCB" w:rsidRDefault="00376A9C" w:rsidP="00E84816">
            <w:pPr>
              <w:pStyle w:val="TAL"/>
            </w:pPr>
          </w:p>
        </w:tc>
        <w:tc>
          <w:tcPr>
            <w:tcW w:w="1245" w:type="dxa"/>
          </w:tcPr>
          <w:p w14:paraId="29AF7B0D" w14:textId="77777777" w:rsidR="00376A9C" w:rsidRPr="00A15DCB" w:rsidRDefault="00376A9C" w:rsidP="00E84816">
            <w:pPr>
              <w:pStyle w:val="TAL"/>
            </w:pPr>
          </w:p>
        </w:tc>
      </w:tr>
      <w:tr w:rsidR="00D73E25" w:rsidRPr="00A15DCB" w14:paraId="35E2D4BB" w14:textId="77777777" w:rsidTr="00E13260">
        <w:tc>
          <w:tcPr>
            <w:tcW w:w="4535" w:type="dxa"/>
          </w:tcPr>
          <w:p w14:paraId="2A2B50FE" w14:textId="77777777" w:rsidR="00D73E25" w:rsidRPr="00A15DCB" w:rsidRDefault="00D73E25" w:rsidP="00E13260">
            <w:pPr>
              <w:pStyle w:val="TAL"/>
              <w:rPr>
                <w:lang w:eastAsia="en-US"/>
              </w:rPr>
            </w:pPr>
            <w:r w:rsidRPr="00A15DCB">
              <w:rPr>
                <w:lang w:eastAsia="en-US"/>
              </w:rPr>
              <w:t xml:space="preserve">  }</w:t>
            </w:r>
          </w:p>
        </w:tc>
        <w:tc>
          <w:tcPr>
            <w:tcW w:w="2267" w:type="dxa"/>
          </w:tcPr>
          <w:p w14:paraId="5ACEF3AB" w14:textId="77777777" w:rsidR="00D73E25" w:rsidRPr="00A15DCB" w:rsidRDefault="00D73E25" w:rsidP="00E13260">
            <w:pPr>
              <w:pStyle w:val="TAL"/>
              <w:rPr>
                <w:lang w:eastAsia="en-US"/>
              </w:rPr>
            </w:pPr>
          </w:p>
        </w:tc>
        <w:tc>
          <w:tcPr>
            <w:tcW w:w="1700" w:type="dxa"/>
          </w:tcPr>
          <w:p w14:paraId="5066C754" w14:textId="77777777" w:rsidR="00D73E25" w:rsidRPr="00A15DCB" w:rsidRDefault="00D73E25" w:rsidP="00E13260">
            <w:pPr>
              <w:pStyle w:val="TAL"/>
              <w:rPr>
                <w:lang w:eastAsia="en-US"/>
              </w:rPr>
            </w:pPr>
          </w:p>
        </w:tc>
        <w:tc>
          <w:tcPr>
            <w:tcW w:w="1245" w:type="dxa"/>
          </w:tcPr>
          <w:p w14:paraId="11F9C40D" w14:textId="77777777" w:rsidR="00D73E25" w:rsidRPr="00A15DCB" w:rsidRDefault="00D73E25" w:rsidP="00E13260">
            <w:pPr>
              <w:pStyle w:val="TAL"/>
              <w:rPr>
                <w:lang w:eastAsia="en-US"/>
              </w:rPr>
            </w:pPr>
          </w:p>
        </w:tc>
      </w:tr>
      <w:tr w:rsidR="00D73E25" w:rsidRPr="00A15DCB" w14:paraId="752135EB" w14:textId="77777777" w:rsidTr="00E13260">
        <w:tc>
          <w:tcPr>
            <w:tcW w:w="4535" w:type="dxa"/>
          </w:tcPr>
          <w:p w14:paraId="5A07D1A4" w14:textId="77777777" w:rsidR="00D73E25" w:rsidRPr="00A15DCB" w:rsidRDefault="00D73E25" w:rsidP="00E13260">
            <w:pPr>
              <w:pStyle w:val="TAL"/>
              <w:rPr>
                <w:lang w:eastAsia="en-US"/>
              </w:rPr>
            </w:pPr>
            <w:r w:rsidRPr="00A15DCB">
              <w:rPr>
                <w:lang w:eastAsia="en-US"/>
              </w:rPr>
              <w:t>}</w:t>
            </w:r>
          </w:p>
        </w:tc>
        <w:tc>
          <w:tcPr>
            <w:tcW w:w="2267" w:type="dxa"/>
          </w:tcPr>
          <w:p w14:paraId="790253E5" w14:textId="77777777" w:rsidR="00D73E25" w:rsidRPr="00A15DCB" w:rsidRDefault="00D73E25" w:rsidP="00E13260">
            <w:pPr>
              <w:pStyle w:val="TAL"/>
              <w:rPr>
                <w:lang w:eastAsia="en-US"/>
              </w:rPr>
            </w:pPr>
          </w:p>
        </w:tc>
        <w:tc>
          <w:tcPr>
            <w:tcW w:w="1700" w:type="dxa"/>
          </w:tcPr>
          <w:p w14:paraId="695977CB" w14:textId="77777777" w:rsidR="00D73E25" w:rsidRPr="00A15DCB" w:rsidRDefault="00D73E25" w:rsidP="00E13260">
            <w:pPr>
              <w:pStyle w:val="TAL"/>
              <w:rPr>
                <w:lang w:eastAsia="en-US"/>
              </w:rPr>
            </w:pPr>
          </w:p>
        </w:tc>
        <w:tc>
          <w:tcPr>
            <w:tcW w:w="1245" w:type="dxa"/>
          </w:tcPr>
          <w:p w14:paraId="28558D79" w14:textId="77777777" w:rsidR="00D73E25" w:rsidRPr="00A15DCB" w:rsidRDefault="00D73E25" w:rsidP="00E13260">
            <w:pPr>
              <w:pStyle w:val="TAL"/>
              <w:rPr>
                <w:lang w:eastAsia="en-US"/>
              </w:rPr>
            </w:pPr>
          </w:p>
        </w:tc>
      </w:tr>
    </w:tbl>
    <w:p w14:paraId="161E65D8" w14:textId="77777777" w:rsidR="00D73E25" w:rsidRPr="00A15DCB" w:rsidRDefault="00D73E25" w:rsidP="00D73E25"/>
    <w:p w14:paraId="2735D17B" w14:textId="4FBEC6FD" w:rsidR="00D73E25" w:rsidRPr="00A15DCB" w:rsidRDefault="00D73E25" w:rsidP="00D73E25">
      <w:pPr>
        <w:pStyle w:val="TH"/>
        <w:rPr>
          <w:i/>
        </w:rPr>
      </w:pPr>
      <w:r w:rsidRPr="00A15DCB">
        <w:t xml:space="preserve">Table </w:t>
      </w:r>
      <w:r w:rsidRPr="00A15DCB">
        <w:rPr>
          <w:lang w:eastAsia="sv-SE"/>
        </w:rPr>
        <w:t>7.1.1.2.1.3.3</w:t>
      </w:r>
      <w:r w:rsidRPr="00A15DCB">
        <w:t xml:space="preserve">-4: </w:t>
      </w:r>
      <w:r w:rsidRPr="00A15DCB">
        <w:rPr>
          <w:i/>
        </w:rPr>
        <w:t>ServingCellConfigCommon (</w:t>
      </w:r>
      <w:r w:rsidRPr="00A15DCB">
        <w:t>Table</w:t>
      </w:r>
      <w:r w:rsidR="00CB4C25" w:rsidRPr="00A15DCB">
        <w:t>s</w:t>
      </w:r>
      <w:r w:rsidRPr="00A15DCB">
        <w:t xml:space="preserve"> </w:t>
      </w:r>
      <w:r w:rsidRPr="00A15DCB">
        <w:rPr>
          <w:lang w:eastAsia="sv-SE"/>
        </w:rPr>
        <w:t>7.1.1.2.1.3.3</w:t>
      </w:r>
      <w:r w:rsidRPr="00A15DCB">
        <w:t>-3</w:t>
      </w:r>
      <w:r w:rsidR="00CB4C25" w:rsidRPr="00A15DCB">
        <w:t xml:space="preserve"> and 7.1.1.2.1.3.3-13</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0DE185AC" w14:textId="77777777" w:rsidTr="00E13260">
        <w:tc>
          <w:tcPr>
            <w:tcW w:w="9747" w:type="dxa"/>
            <w:gridSpan w:val="4"/>
          </w:tcPr>
          <w:p w14:paraId="56B2367F"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F76293" w:rsidRPr="00A15DCB">
              <w:rPr>
                <w:b w:val="0"/>
                <w:lang w:eastAsia="en-US"/>
              </w:rPr>
              <w:t>4.6.3-168</w:t>
            </w:r>
          </w:p>
        </w:tc>
      </w:tr>
      <w:tr w:rsidR="00D73E25" w:rsidRPr="00A15DCB" w14:paraId="4562E46A" w14:textId="77777777" w:rsidTr="00E13260">
        <w:tc>
          <w:tcPr>
            <w:tcW w:w="4535" w:type="dxa"/>
          </w:tcPr>
          <w:p w14:paraId="1FD1E1AA" w14:textId="77777777" w:rsidR="00D73E25" w:rsidRPr="00A15DCB" w:rsidRDefault="00D73E25" w:rsidP="00E13260">
            <w:pPr>
              <w:pStyle w:val="TAH"/>
              <w:rPr>
                <w:lang w:eastAsia="en-US"/>
              </w:rPr>
            </w:pPr>
            <w:r w:rsidRPr="00A15DCB">
              <w:rPr>
                <w:lang w:eastAsia="en-US"/>
              </w:rPr>
              <w:t>Information Element</w:t>
            </w:r>
          </w:p>
        </w:tc>
        <w:tc>
          <w:tcPr>
            <w:tcW w:w="2267" w:type="dxa"/>
          </w:tcPr>
          <w:p w14:paraId="51CB09DA" w14:textId="77777777" w:rsidR="00D73E25" w:rsidRPr="00A15DCB" w:rsidRDefault="00D73E25" w:rsidP="00E13260">
            <w:pPr>
              <w:pStyle w:val="TAH"/>
              <w:rPr>
                <w:lang w:eastAsia="en-US"/>
              </w:rPr>
            </w:pPr>
            <w:r w:rsidRPr="00A15DCB">
              <w:rPr>
                <w:lang w:eastAsia="en-US"/>
              </w:rPr>
              <w:t>Value/remark</w:t>
            </w:r>
          </w:p>
        </w:tc>
        <w:tc>
          <w:tcPr>
            <w:tcW w:w="1700" w:type="dxa"/>
          </w:tcPr>
          <w:p w14:paraId="7545DAE4" w14:textId="77777777" w:rsidR="00D73E25" w:rsidRPr="00A15DCB" w:rsidRDefault="00D73E25" w:rsidP="00E13260">
            <w:pPr>
              <w:pStyle w:val="TAH"/>
              <w:rPr>
                <w:lang w:eastAsia="en-US"/>
              </w:rPr>
            </w:pPr>
            <w:r w:rsidRPr="00A15DCB">
              <w:rPr>
                <w:lang w:eastAsia="en-US"/>
              </w:rPr>
              <w:t>Comment</w:t>
            </w:r>
          </w:p>
        </w:tc>
        <w:tc>
          <w:tcPr>
            <w:tcW w:w="1245" w:type="dxa"/>
          </w:tcPr>
          <w:p w14:paraId="13EB4FD9" w14:textId="77777777" w:rsidR="00D73E25" w:rsidRPr="00A15DCB" w:rsidRDefault="00D73E25" w:rsidP="00E13260">
            <w:pPr>
              <w:pStyle w:val="TAH"/>
              <w:rPr>
                <w:lang w:eastAsia="en-US"/>
              </w:rPr>
            </w:pPr>
            <w:r w:rsidRPr="00A15DCB">
              <w:rPr>
                <w:lang w:eastAsia="en-US"/>
              </w:rPr>
              <w:t>Condition</w:t>
            </w:r>
          </w:p>
        </w:tc>
      </w:tr>
      <w:tr w:rsidR="00D73E25" w:rsidRPr="00A15DCB" w14:paraId="26F62FA4" w14:textId="77777777" w:rsidTr="00E13260">
        <w:tc>
          <w:tcPr>
            <w:tcW w:w="4535" w:type="dxa"/>
          </w:tcPr>
          <w:p w14:paraId="7DE19344" w14:textId="77777777" w:rsidR="00D73E25" w:rsidRPr="00A15DCB" w:rsidRDefault="00D73E25" w:rsidP="00E13260">
            <w:pPr>
              <w:pStyle w:val="TAL"/>
              <w:rPr>
                <w:lang w:eastAsia="en-US"/>
              </w:rPr>
            </w:pPr>
            <w:r w:rsidRPr="00A15DCB">
              <w:rPr>
                <w:lang w:eastAsia="en-US"/>
              </w:rPr>
              <w:t>ServingCellConfigCommon ::= SEQUENCE {</w:t>
            </w:r>
          </w:p>
        </w:tc>
        <w:tc>
          <w:tcPr>
            <w:tcW w:w="2267" w:type="dxa"/>
          </w:tcPr>
          <w:p w14:paraId="51DB92F6" w14:textId="77777777" w:rsidR="00D73E25" w:rsidRPr="00A15DCB" w:rsidRDefault="00D73E25" w:rsidP="00E13260">
            <w:pPr>
              <w:pStyle w:val="TAL"/>
              <w:rPr>
                <w:lang w:eastAsia="en-US"/>
              </w:rPr>
            </w:pPr>
          </w:p>
        </w:tc>
        <w:tc>
          <w:tcPr>
            <w:tcW w:w="1700" w:type="dxa"/>
          </w:tcPr>
          <w:p w14:paraId="6FA1B990" w14:textId="77777777" w:rsidR="00D73E25" w:rsidRPr="00A15DCB" w:rsidRDefault="00D73E25" w:rsidP="00E13260">
            <w:pPr>
              <w:pStyle w:val="TAL"/>
              <w:rPr>
                <w:lang w:eastAsia="en-US"/>
              </w:rPr>
            </w:pPr>
          </w:p>
        </w:tc>
        <w:tc>
          <w:tcPr>
            <w:tcW w:w="1245" w:type="dxa"/>
          </w:tcPr>
          <w:p w14:paraId="2A58AD1E" w14:textId="77777777" w:rsidR="00D73E25" w:rsidRPr="00A15DCB" w:rsidRDefault="00D73E25" w:rsidP="00E13260">
            <w:pPr>
              <w:pStyle w:val="TAL"/>
              <w:rPr>
                <w:lang w:eastAsia="en-US"/>
              </w:rPr>
            </w:pPr>
          </w:p>
        </w:tc>
      </w:tr>
      <w:tr w:rsidR="00D73E25" w:rsidRPr="00A15DCB" w14:paraId="1C157BAD" w14:textId="77777777" w:rsidTr="00E13260">
        <w:tc>
          <w:tcPr>
            <w:tcW w:w="4535" w:type="dxa"/>
          </w:tcPr>
          <w:p w14:paraId="4D8E74F4" w14:textId="77777777" w:rsidR="00D73E25" w:rsidRPr="00A15DCB" w:rsidRDefault="00D73E25" w:rsidP="00E13260">
            <w:pPr>
              <w:pStyle w:val="TAL"/>
              <w:rPr>
                <w:lang w:eastAsia="en-US"/>
              </w:rPr>
            </w:pPr>
            <w:r w:rsidRPr="00A15DCB">
              <w:rPr>
                <w:lang w:eastAsia="en-US"/>
              </w:rPr>
              <w:t xml:space="preserve">  uplinkConfigCommon SEQUENCE {</w:t>
            </w:r>
          </w:p>
        </w:tc>
        <w:tc>
          <w:tcPr>
            <w:tcW w:w="2267" w:type="dxa"/>
          </w:tcPr>
          <w:p w14:paraId="6D298E54" w14:textId="77777777" w:rsidR="00D73E25" w:rsidRPr="00A15DCB" w:rsidRDefault="00D73E25" w:rsidP="00E13260">
            <w:pPr>
              <w:pStyle w:val="TAL"/>
            </w:pPr>
          </w:p>
        </w:tc>
        <w:tc>
          <w:tcPr>
            <w:tcW w:w="1700" w:type="dxa"/>
          </w:tcPr>
          <w:p w14:paraId="6E46169D" w14:textId="77777777" w:rsidR="00D73E25" w:rsidRPr="00A15DCB" w:rsidRDefault="00D73E25" w:rsidP="00E13260">
            <w:pPr>
              <w:pStyle w:val="TAL"/>
              <w:rPr>
                <w:lang w:eastAsia="en-US"/>
              </w:rPr>
            </w:pPr>
          </w:p>
        </w:tc>
        <w:tc>
          <w:tcPr>
            <w:tcW w:w="1245" w:type="dxa"/>
          </w:tcPr>
          <w:p w14:paraId="11DE66AB" w14:textId="77777777" w:rsidR="00D73E25" w:rsidRPr="00A15DCB" w:rsidRDefault="00D73E25" w:rsidP="00E13260">
            <w:pPr>
              <w:pStyle w:val="TAL"/>
              <w:rPr>
                <w:lang w:eastAsia="en-US"/>
              </w:rPr>
            </w:pPr>
          </w:p>
        </w:tc>
      </w:tr>
      <w:tr w:rsidR="00D73E25" w:rsidRPr="00A15DCB" w14:paraId="191B08FC" w14:textId="77777777" w:rsidTr="00E13260">
        <w:tc>
          <w:tcPr>
            <w:tcW w:w="4535" w:type="dxa"/>
          </w:tcPr>
          <w:p w14:paraId="7F364F3F" w14:textId="77777777" w:rsidR="00D73E25" w:rsidRPr="00A15DCB" w:rsidRDefault="00D73E25" w:rsidP="00E13260">
            <w:pPr>
              <w:pStyle w:val="TAL"/>
              <w:rPr>
                <w:lang w:eastAsia="en-US"/>
              </w:rPr>
            </w:pPr>
            <w:r w:rsidRPr="00A15DCB">
              <w:rPr>
                <w:lang w:eastAsia="en-US"/>
              </w:rPr>
              <w:t xml:space="preserve">    initialUplinkBWP</w:t>
            </w:r>
          </w:p>
        </w:tc>
        <w:tc>
          <w:tcPr>
            <w:tcW w:w="2267" w:type="dxa"/>
          </w:tcPr>
          <w:p w14:paraId="618B14F4" w14:textId="77777777" w:rsidR="00D73E25" w:rsidRPr="00A15DCB" w:rsidRDefault="00D73E25" w:rsidP="00E13260">
            <w:pPr>
              <w:pStyle w:val="TAL"/>
            </w:pPr>
            <w:r w:rsidRPr="00A15DCB">
              <w:rPr>
                <w:lang w:eastAsia="en-US"/>
              </w:rPr>
              <w:t>BWP-UplinkCommon</w:t>
            </w:r>
          </w:p>
        </w:tc>
        <w:tc>
          <w:tcPr>
            <w:tcW w:w="1700" w:type="dxa"/>
          </w:tcPr>
          <w:p w14:paraId="2FAFB23A" w14:textId="77777777" w:rsidR="00D73E25" w:rsidRPr="00A15DCB" w:rsidRDefault="00D73E25" w:rsidP="00E13260">
            <w:pPr>
              <w:pStyle w:val="TAL"/>
              <w:rPr>
                <w:lang w:eastAsia="en-US"/>
              </w:rPr>
            </w:pPr>
          </w:p>
        </w:tc>
        <w:tc>
          <w:tcPr>
            <w:tcW w:w="1245" w:type="dxa"/>
          </w:tcPr>
          <w:p w14:paraId="02552FE5" w14:textId="77777777" w:rsidR="00D73E25" w:rsidRPr="00A15DCB" w:rsidRDefault="00D73E25" w:rsidP="00E13260">
            <w:pPr>
              <w:pStyle w:val="TAL"/>
              <w:rPr>
                <w:lang w:eastAsia="en-US"/>
              </w:rPr>
            </w:pPr>
          </w:p>
        </w:tc>
      </w:tr>
      <w:tr w:rsidR="00D73E25" w:rsidRPr="00A15DCB" w14:paraId="084566E8" w14:textId="77777777" w:rsidTr="00E13260">
        <w:tc>
          <w:tcPr>
            <w:tcW w:w="4535" w:type="dxa"/>
          </w:tcPr>
          <w:p w14:paraId="3D346625" w14:textId="77777777" w:rsidR="00D73E25" w:rsidRPr="00A15DCB" w:rsidRDefault="00D73E25" w:rsidP="00E13260">
            <w:pPr>
              <w:pStyle w:val="TAL"/>
              <w:rPr>
                <w:lang w:eastAsia="en-US"/>
              </w:rPr>
            </w:pPr>
            <w:r w:rsidRPr="00A15DCB">
              <w:rPr>
                <w:lang w:eastAsia="en-US"/>
              </w:rPr>
              <w:t xml:space="preserve">  }</w:t>
            </w:r>
          </w:p>
        </w:tc>
        <w:tc>
          <w:tcPr>
            <w:tcW w:w="2267" w:type="dxa"/>
          </w:tcPr>
          <w:p w14:paraId="1E3F6592" w14:textId="77777777" w:rsidR="00D73E25" w:rsidRPr="00A15DCB" w:rsidRDefault="00D73E25" w:rsidP="00E13260">
            <w:pPr>
              <w:pStyle w:val="TAL"/>
            </w:pPr>
          </w:p>
        </w:tc>
        <w:tc>
          <w:tcPr>
            <w:tcW w:w="1700" w:type="dxa"/>
          </w:tcPr>
          <w:p w14:paraId="01285A80" w14:textId="77777777" w:rsidR="00D73E25" w:rsidRPr="00A15DCB" w:rsidRDefault="00D73E25" w:rsidP="00E13260">
            <w:pPr>
              <w:pStyle w:val="TAL"/>
              <w:rPr>
                <w:lang w:eastAsia="en-US"/>
              </w:rPr>
            </w:pPr>
          </w:p>
        </w:tc>
        <w:tc>
          <w:tcPr>
            <w:tcW w:w="1245" w:type="dxa"/>
          </w:tcPr>
          <w:p w14:paraId="0424866B" w14:textId="77777777" w:rsidR="00D73E25" w:rsidRPr="00A15DCB" w:rsidRDefault="00D73E25" w:rsidP="00E13260">
            <w:pPr>
              <w:pStyle w:val="TAL"/>
              <w:rPr>
                <w:lang w:eastAsia="en-US"/>
              </w:rPr>
            </w:pPr>
          </w:p>
        </w:tc>
      </w:tr>
      <w:tr w:rsidR="00D73E25" w:rsidRPr="00A15DCB" w14:paraId="2BA434DF" w14:textId="77777777" w:rsidTr="00E13260">
        <w:tc>
          <w:tcPr>
            <w:tcW w:w="4535" w:type="dxa"/>
          </w:tcPr>
          <w:p w14:paraId="69897B73" w14:textId="77777777" w:rsidR="00D73E25" w:rsidRPr="00A15DCB" w:rsidRDefault="00D73E25" w:rsidP="00E13260">
            <w:pPr>
              <w:pStyle w:val="TAL"/>
              <w:rPr>
                <w:lang w:eastAsia="en-US"/>
              </w:rPr>
            </w:pPr>
            <w:r w:rsidRPr="00A15DCB">
              <w:rPr>
                <w:lang w:eastAsia="en-US"/>
              </w:rPr>
              <w:t xml:space="preserve">  </w:t>
            </w:r>
            <w:r w:rsidRPr="00A15DCB">
              <w:t>tdd-UL-DL-ConfigurationCommon</w:t>
            </w:r>
          </w:p>
        </w:tc>
        <w:tc>
          <w:tcPr>
            <w:tcW w:w="2267" w:type="dxa"/>
          </w:tcPr>
          <w:p w14:paraId="5A51C8F1" w14:textId="77777777" w:rsidR="00D73E25" w:rsidRPr="00A15DCB" w:rsidRDefault="00D73E25" w:rsidP="00E13260">
            <w:pPr>
              <w:pStyle w:val="TAL"/>
            </w:pPr>
            <w:r w:rsidRPr="00A15DCB">
              <w:t>TDD-UL-DL-ConfigCommon</w:t>
            </w:r>
          </w:p>
        </w:tc>
        <w:tc>
          <w:tcPr>
            <w:tcW w:w="1700" w:type="dxa"/>
          </w:tcPr>
          <w:p w14:paraId="0E96B3A0" w14:textId="77777777" w:rsidR="00D73E25" w:rsidRPr="00A15DCB" w:rsidRDefault="00D73E25" w:rsidP="00E13260">
            <w:pPr>
              <w:pStyle w:val="TAL"/>
              <w:rPr>
                <w:lang w:eastAsia="en-US"/>
              </w:rPr>
            </w:pPr>
          </w:p>
        </w:tc>
        <w:tc>
          <w:tcPr>
            <w:tcW w:w="1245" w:type="dxa"/>
          </w:tcPr>
          <w:p w14:paraId="4675AE15" w14:textId="77777777" w:rsidR="00D73E25" w:rsidRPr="00A15DCB" w:rsidRDefault="00D73E25" w:rsidP="00E13260">
            <w:pPr>
              <w:pStyle w:val="TAL"/>
              <w:rPr>
                <w:lang w:eastAsia="en-US"/>
              </w:rPr>
            </w:pPr>
          </w:p>
        </w:tc>
      </w:tr>
      <w:tr w:rsidR="00D73E25" w:rsidRPr="00A15DCB" w14:paraId="68037DD8" w14:textId="77777777" w:rsidTr="00E13260">
        <w:tc>
          <w:tcPr>
            <w:tcW w:w="4535" w:type="dxa"/>
            <w:tcBorders>
              <w:bottom w:val="single" w:sz="4" w:space="0" w:color="auto"/>
            </w:tcBorders>
          </w:tcPr>
          <w:p w14:paraId="558D0F4D" w14:textId="77777777" w:rsidR="00D73E25" w:rsidRPr="00A15DCB" w:rsidRDefault="00D73E25" w:rsidP="00E13260">
            <w:pPr>
              <w:pStyle w:val="TAL"/>
              <w:rPr>
                <w:lang w:eastAsia="en-US"/>
              </w:rPr>
            </w:pPr>
            <w:r w:rsidRPr="00A15DCB">
              <w:rPr>
                <w:lang w:eastAsia="en-US"/>
              </w:rPr>
              <w:t>}</w:t>
            </w:r>
          </w:p>
        </w:tc>
        <w:tc>
          <w:tcPr>
            <w:tcW w:w="2267" w:type="dxa"/>
          </w:tcPr>
          <w:p w14:paraId="1F90D0F8" w14:textId="77777777" w:rsidR="00D73E25" w:rsidRPr="00A15DCB" w:rsidRDefault="00D73E25" w:rsidP="00E13260">
            <w:pPr>
              <w:pStyle w:val="TAL"/>
              <w:rPr>
                <w:lang w:eastAsia="en-US"/>
              </w:rPr>
            </w:pPr>
          </w:p>
        </w:tc>
        <w:tc>
          <w:tcPr>
            <w:tcW w:w="1700" w:type="dxa"/>
          </w:tcPr>
          <w:p w14:paraId="11AD8553" w14:textId="77777777" w:rsidR="00D73E25" w:rsidRPr="00A15DCB" w:rsidRDefault="00D73E25" w:rsidP="00E13260">
            <w:pPr>
              <w:pStyle w:val="TAL"/>
              <w:rPr>
                <w:lang w:eastAsia="en-US"/>
              </w:rPr>
            </w:pPr>
          </w:p>
        </w:tc>
        <w:tc>
          <w:tcPr>
            <w:tcW w:w="1245" w:type="dxa"/>
          </w:tcPr>
          <w:p w14:paraId="48E082B7" w14:textId="77777777" w:rsidR="00D73E25" w:rsidRPr="00A15DCB" w:rsidRDefault="00D73E25" w:rsidP="00E13260">
            <w:pPr>
              <w:pStyle w:val="TAL"/>
              <w:rPr>
                <w:lang w:eastAsia="en-US"/>
              </w:rPr>
            </w:pPr>
          </w:p>
        </w:tc>
      </w:tr>
    </w:tbl>
    <w:p w14:paraId="68FFBFBA" w14:textId="77777777" w:rsidR="00D73E25" w:rsidRPr="00A15DCB" w:rsidRDefault="00D73E25" w:rsidP="00D73E25">
      <w:pPr>
        <w:rPr>
          <w:lang w:eastAsia="zh-CN"/>
        </w:rPr>
      </w:pPr>
    </w:p>
    <w:p w14:paraId="366B30DE" w14:textId="77777777" w:rsidR="00D73E25" w:rsidRPr="00A15DCB" w:rsidRDefault="00D73E25" w:rsidP="00D73E25">
      <w:pPr>
        <w:pStyle w:val="TH"/>
        <w:rPr>
          <w:i/>
        </w:rPr>
      </w:pPr>
      <w:r w:rsidRPr="00A15DCB">
        <w:lastRenderedPageBreak/>
        <w:t xml:space="preserve">Table </w:t>
      </w:r>
      <w:r w:rsidRPr="00A15DCB">
        <w:rPr>
          <w:lang w:eastAsia="sv-SE"/>
        </w:rPr>
        <w:t>7.1.1.2.1.3.3</w:t>
      </w:r>
      <w:r w:rsidRPr="00A15DCB">
        <w:t xml:space="preserve">-5: </w:t>
      </w:r>
      <w:r w:rsidRPr="00A15DCB">
        <w:rPr>
          <w:i/>
        </w:rPr>
        <w:t>TDD-UL-DL-ConfigCommon (</w:t>
      </w:r>
      <w:r w:rsidRPr="00A15DCB">
        <w:t xml:space="preserve">Table </w:t>
      </w:r>
      <w:r w:rsidRPr="00A15DCB">
        <w:rPr>
          <w:lang w:eastAsia="sv-SE"/>
        </w:rPr>
        <w:t>7.1.1.2.1.3.3</w:t>
      </w:r>
      <w:r w:rsidRPr="00A15DCB">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7C554C77" w14:textId="77777777" w:rsidTr="00E13260">
        <w:tc>
          <w:tcPr>
            <w:tcW w:w="9747" w:type="dxa"/>
            <w:gridSpan w:val="4"/>
          </w:tcPr>
          <w:p w14:paraId="493E7683"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6B1A78" w:rsidRPr="00A15DCB">
              <w:rPr>
                <w:b w:val="0"/>
                <w:lang w:eastAsia="en-US"/>
              </w:rPr>
              <w:t>4.6.3-192</w:t>
            </w:r>
          </w:p>
        </w:tc>
      </w:tr>
      <w:tr w:rsidR="00D73E25" w:rsidRPr="00A15DCB" w14:paraId="61480B1E" w14:textId="77777777" w:rsidTr="00E13260">
        <w:tc>
          <w:tcPr>
            <w:tcW w:w="4535" w:type="dxa"/>
          </w:tcPr>
          <w:p w14:paraId="6F635901" w14:textId="77777777" w:rsidR="00D73E25" w:rsidRPr="00A15DCB" w:rsidRDefault="00D73E25" w:rsidP="00E13260">
            <w:pPr>
              <w:pStyle w:val="TAH"/>
              <w:rPr>
                <w:lang w:eastAsia="en-US"/>
              </w:rPr>
            </w:pPr>
            <w:r w:rsidRPr="00A15DCB">
              <w:rPr>
                <w:lang w:eastAsia="en-US"/>
              </w:rPr>
              <w:t>Information Element</w:t>
            </w:r>
          </w:p>
        </w:tc>
        <w:tc>
          <w:tcPr>
            <w:tcW w:w="2267" w:type="dxa"/>
          </w:tcPr>
          <w:p w14:paraId="515A6B3B" w14:textId="77777777" w:rsidR="00D73E25" w:rsidRPr="00A15DCB" w:rsidRDefault="00D73E25" w:rsidP="00E13260">
            <w:pPr>
              <w:pStyle w:val="TAH"/>
              <w:rPr>
                <w:lang w:eastAsia="en-US"/>
              </w:rPr>
            </w:pPr>
            <w:r w:rsidRPr="00A15DCB">
              <w:rPr>
                <w:lang w:eastAsia="en-US"/>
              </w:rPr>
              <w:t>Value/remark</w:t>
            </w:r>
          </w:p>
        </w:tc>
        <w:tc>
          <w:tcPr>
            <w:tcW w:w="1700" w:type="dxa"/>
          </w:tcPr>
          <w:p w14:paraId="14D0979E" w14:textId="77777777" w:rsidR="00D73E25" w:rsidRPr="00A15DCB" w:rsidRDefault="00D73E25" w:rsidP="00E13260">
            <w:pPr>
              <w:pStyle w:val="TAH"/>
              <w:rPr>
                <w:lang w:eastAsia="en-US"/>
              </w:rPr>
            </w:pPr>
            <w:r w:rsidRPr="00A15DCB">
              <w:rPr>
                <w:lang w:eastAsia="en-US"/>
              </w:rPr>
              <w:t>Comment</w:t>
            </w:r>
          </w:p>
        </w:tc>
        <w:tc>
          <w:tcPr>
            <w:tcW w:w="1245" w:type="dxa"/>
          </w:tcPr>
          <w:p w14:paraId="2155526E" w14:textId="77777777" w:rsidR="00D73E25" w:rsidRPr="00A15DCB" w:rsidRDefault="00D73E25" w:rsidP="00E13260">
            <w:pPr>
              <w:pStyle w:val="TAH"/>
              <w:rPr>
                <w:lang w:eastAsia="en-US"/>
              </w:rPr>
            </w:pPr>
            <w:r w:rsidRPr="00A15DCB">
              <w:rPr>
                <w:lang w:eastAsia="en-US"/>
              </w:rPr>
              <w:t>Condition</w:t>
            </w:r>
          </w:p>
        </w:tc>
      </w:tr>
      <w:tr w:rsidR="00D73E25" w:rsidRPr="00A15DCB" w14:paraId="0091CF9E" w14:textId="77777777" w:rsidTr="00E13260">
        <w:tc>
          <w:tcPr>
            <w:tcW w:w="4535" w:type="dxa"/>
          </w:tcPr>
          <w:p w14:paraId="23DF70D7" w14:textId="77777777" w:rsidR="00D73E25" w:rsidRPr="00A15DCB" w:rsidRDefault="00D73E25" w:rsidP="00E13260">
            <w:pPr>
              <w:pStyle w:val="TAL"/>
              <w:rPr>
                <w:lang w:eastAsia="en-US"/>
              </w:rPr>
            </w:pPr>
            <w:r w:rsidRPr="00A15DCB">
              <w:rPr>
                <w:lang w:eastAsia="en-US"/>
              </w:rPr>
              <w:t>TDD-UL-DL-Config</w:t>
            </w:r>
            <w:r w:rsidRPr="00A15DCB">
              <w:t>Common</w:t>
            </w:r>
            <w:r w:rsidRPr="00A15DCB">
              <w:rPr>
                <w:lang w:eastAsia="en-US"/>
              </w:rPr>
              <w:t xml:space="preserve"> ::= SEQUENCE {</w:t>
            </w:r>
          </w:p>
        </w:tc>
        <w:tc>
          <w:tcPr>
            <w:tcW w:w="2267" w:type="dxa"/>
          </w:tcPr>
          <w:p w14:paraId="4DF8B402" w14:textId="77777777" w:rsidR="00D73E25" w:rsidRPr="00A15DCB" w:rsidRDefault="00D73E25" w:rsidP="00E13260">
            <w:pPr>
              <w:pStyle w:val="TAL"/>
              <w:rPr>
                <w:lang w:eastAsia="en-US"/>
              </w:rPr>
            </w:pPr>
          </w:p>
        </w:tc>
        <w:tc>
          <w:tcPr>
            <w:tcW w:w="1700" w:type="dxa"/>
          </w:tcPr>
          <w:p w14:paraId="591E8AA4" w14:textId="77777777" w:rsidR="00D73E25" w:rsidRPr="00A15DCB" w:rsidRDefault="00D73E25" w:rsidP="00E13260">
            <w:pPr>
              <w:pStyle w:val="TAL"/>
              <w:rPr>
                <w:lang w:eastAsia="en-US"/>
              </w:rPr>
            </w:pPr>
          </w:p>
        </w:tc>
        <w:tc>
          <w:tcPr>
            <w:tcW w:w="1245" w:type="dxa"/>
          </w:tcPr>
          <w:p w14:paraId="03B98E39" w14:textId="77777777" w:rsidR="00D73E25" w:rsidRPr="00A15DCB" w:rsidRDefault="00D73E25" w:rsidP="00E13260">
            <w:pPr>
              <w:pStyle w:val="TAL"/>
              <w:rPr>
                <w:lang w:eastAsia="en-US"/>
              </w:rPr>
            </w:pPr>
          </w:p>
        </w:tc>
      </w:tr>
      <w:tr w:rsidR="00D73E25" w:rsidRPr="00A15DCB" w14:paraId="391FAA63" w14:textId="77777777" w:rsidTr="00E13260">
        <w:tc>
          <w:tcPr>
            <w:tcW w:w="4535" w:type="dxa"/>
          </w:tcPr>
          <w:p w14:paraId="74D688A2" w14:textId="77777777" w:rsidR="00D73E25" w:rsidRPr="00A15DCB" w:rsidRDefault="00D73E25" w:rsidP="00E13260">
            <w:pPr>
              <w:pStyle w:val="TAL"/>
              <w:rPr>
                <w:lang w:eastAsia="en-US"/>
              </w:rPr>
            </w:pPr>
            <w:r w:rsidRPr="00A15DCB">
              <w:rPr>
                <w:rFonts w:cs="Arial"/>
                <w:kern w:val="2"/>
                <w:szCs w:val="18"/>
                <w:lang w:eastAsia="en-US"/>
              </w:rPr>
              <w:t xml:space="preserve">  referenceSubcarrierSpacing</w:t>
            </w:r>
          </w:p>
        </w:tc>
        <w:tc>
          <w:tcPr>
            <w:tcW w:w="2267" w:type="dxa"/>
          </w:tcPr>
          <w:p w14:paraId="65449D72" w14:textId="77777777" w:rsidR="00D73E25" w:rsidRPr="00A15DCB" w:rsidRDefault="00D73E25" w:rsidP="00E13260">
            <w:pPr>
              <w:pStyle w:val="TAL"/>
            </w:pPr>
            <w:r w:rsidRPr="00A15DCB">
              <w:rPr>
                <w:rFonts w:cs="Arial"/>
                <w:kern w:val="2"/>
                <w:szCs w:val="18"/>
                <w:lang w:eastAsia="en-US"/>
              </w:rPr>
              <w:t>SubcarrierSpacing</w:t>
            </w:r>
          </w:p>
        </w:tc>
        <w:tc>
          <w:tcPr>
            <w:tcW w:w="1700" w:type="dxa"/>
          </w:tcPr>
          <w:p w14:paraId="145907B1" w14:textId="77777777" w:rsidR="00D73E25" w:rsidRPr="00A15DCB" w:rsidRDefault="00D73E25" w:rsidP="00E13260">
            <w:pPr>
              <w:pStyle w:val="TAL"/>
              <w:rPr>
                <w:lang w:eastAsia="en-US"/>
              </w:rPr>
            </w:pPr>
          </w:p>
        </w:tc>
        <w:tc>
          <w:tcPr>
            <w:tcW w:w="1245" w:type="dxa"/>
          </w:tcPr>
          <w:p w14:paraId="3688CCA5" w14:textId="77777777" w:rsidR="00D73E25" w:rsidRPr="00A15DCB" w:rsidRDefault="00D73E25" w:rsidP="00E13260">
            <w:pPr>
              <w:pStyle w:val="TAL"/>
              <w:rPr>
                <w:lang w:eastAsia="en-US"/>
              </w:rPr>
            </w:pPr>
          </w:p>
        </w:tc>
      </w:tr>
      <w:tr w:rsidR="00D73E25" w:rsidRPr="00A15DCB" w14:paraId="69F5BFE5" w14:textId="77777777" w:rsidTr="00E13260">
        <w:tc>
          <w:tcPr>
            <w:tcW w:w="4535" w:type="dxa"/>
          </w:tcPr>
          <w:p w14:paraId="0ED866A5" w14:textId="77777777" w:rsidR="00D73E25" w:rsidRPr="00A15DCB" w:rsidRDefault="00D73E25" w:rsidP="00E13260">
            <w:pPr>
              <w:pStyle w:val="TAL"/>
              <w:rPr>
                <w:lang w:eastAsia="en-US"/>
              </w:rPr>
            </w:pPr>
            <w:r w:rsidRPr="00A15DCB">
              <w:rPr>
                <w:rFonts w:cs="Arial"/>
                <w:kern w:val="2"/>
                <w:szCs w:val="18"/>
                <w:lang w:eastAsia="en-US"/>
              </w:rPr>
              <w:t xml:space="preserve">  pattern1 SEQUENCE {</w:t>
            </w:r>
          </w:p>
        </w:tc>
        <w:tc>
          <w:tcPr>
            <w:tcW w:w="2267" w:type="dxa"/>
          </w:tcPr>
          <w:p w14:paraId="1EE670C8" w14:textId="77777777" w:rsidR="00D73E25" w:rsidRPr="00A15DCB" w:rsidRDefault="00D73E25" w:rsidP="00E13260">
            <w:pPr>
              <w:pStyle w:val="TAL"/>
              <w:rPr>
                <w:lang w:eastAsia="en-US"/>
              </w:rPr>
            </w:pPr>
          </w:p>
        </w:tc>
        <w:tc>
          <w:tcPr>
            <w:tcW w:w="1700" w:type="dxa"/>
          </w:tcPr>
          <w:p w14:paraId="09815BE9" w14:textId="77777777" w:rsidR="00D73E25" w:rsidRPr="00A15DCB" w:rsidRDefault="00D73E25" w:rsidP="00E13260">
            <w:pPr>
              <w:pStyle w:val="TAL"/>
              <w:rPr>
                <w:lang w:eastAsia="en-US"/>
              </w:rPr>
            </w:pPr>
          </w:p>
        </w:tc>
        <w:tc>
          <w:tcPr>
            <w:tcW w:w="1245" w:type="dxa"/>
          </w:tcPr>
          <w:p w14:paraId="42AFB669" w14:textId="77777777" w:rsidR="00D73E25" w:rsidRPr="00A15DCB" w:rsidRDefault="00D73E25" w:rsidP="00E13260">
            <w:pPr>
              <w:pStyle w:val="TAL"/>
              <w:rPr>
                <w:lang w:eastAsia="en-US"/>
              </w:rPr>
            </w:pPr>
          </w:p>
        </w:tc>
      </w:tr>
      <w:tr w:rsidR="00D73E25" w:rsidRPr="00A15DCB" w14:paraId="2ECC336D" w14:textId="77777777" w:rsidTr="00C3017E">
        <w:tc>
          <w:tcPr>
            <w:tcW w:w="4535" w:type="dxa"/>
            <w:tcBorders>
              <w:bottom w:val="nil"/>
            </w:tcBorders>
          </w:tcPr>
          <w:p w14:paraId="13CFA7A9" w14:textId="77777777" w:rsidR="00D73E25" w:rsidRPr="00A15DCB" w:rsidRDefault="00D73E25" w:rsidP="00E13260">
            <w:pPr>
              <w:pStyle w:val="TAL"/>
              <w:rPr>
                <w:lang w:eastAsia="en-US"/>
              </w:rPr>
            </w:pPr>
            <w:r w:rsidRPr="00A15DCB">
              <w:rPr>
                <w:rFonts w:cs="Arial"/>
                <w:kern w:val="2"/>
                <w:szCs w:val="18"/>
                <w:lang w:eastAsia="en-US"/>
              </w:rPr>
              <w:t xml:space="preserve">    dl-UL-TransmissionPeriodicity</w:t>
            </w:r>
          </w:p>
        </w:tc>
        <w:tc>
          <w:tcPr>
            <w:tcW w:w="2267" w:type="dxa"/>
          </w:tcPr>
          <w:p w14:paraId="205FAE5A" w14:textId="77777777" w:rsidR="00D73E25" w:rsidRPr="00A15DCB" w:rsidRDefault="00D73E25" w:rsidP="00E13260">
            <w:pPr>
              <w:pStyle w:val="TAL"/>
              <w:rPr>
                <w:lang w:eastAsia="en-US"/>
              </w:rPr>
            </w:pPr>
            <w:r w:rsidRPr="00A15DCB">
              <w:rPr>
                <w:rFonts w:cs="Arial"/>
                <w:kern w:val="2"/>
                <w:szCs w:val="18"/>
                <w:lang w:eastAsia="en-US"/>
              </w:rPr>
              <w:t>ms</w:t>
            </w:r>
            <w:r w:rsidR="00376A9C" w:rsidRPr="00A15DCB">
              <w:rPr>
                <w:rFonts w:cs="Arial"/>
                <w:kern w:val="2"/>
                <w:szCs w:val="18"/>
                <w:lang w:eastAsia="en-US"/>
              </w:rPr>
              <w:t>5</w:t>
            </w:r>
          </w:p>
        </w:tc>
        <w:tc>
          <w:tcPr>
            <w:tcW w:w="1700" w:type="dxa"/>
          </w:tcPr>
          <w:p w14:paraId="11B06FC4" w14:textId="77777777" w:rsidR="00D73E25" w:rsidRPr="00A15DCB" w:rsidRDefault="00D73E25" w:rsidP="00E13260">
            <w:pPr>
              <w:pStyle w:val="TAL"/>
              <w:rPr>
                <w:lang w:eastAsia="en-US"/>
              </w:rPr>
            </w:pPr>
          </w:p>
        </w:tc>
        <w:tc>
          <w:tcPr>
            <w:tcW w:w="1245" w:type="dxa"/>
          </w:tcPr>
          <w:p w14:paraId="38BC671A" w14:textId="77777777" w:rsidR="00D73E25" w:rsidRPr="00A15DCB" w:rsidRDefault="00D73E25" w:rsidP="00E13260">
            <w:pPr>
              <w:pStyle w:val="TAL"/>
            </w:pPr>
            <w:r w:rsidRPr="00A15DCB">
              <w:t>FR1</w:t>
            </w:r>
          </w:p>
        </w:tc>
      </w:tr>
      <w:tr w:rsidR="00D73E25" w:rsidRPr="00A15DCB" w14:paraId="550D0310" w14:textId="77777777" w:rsidTr="00C3017E">
        <w:tc>
          <w:tcPr>
            <w:tcW w:w="4535" w:type="dxa"/>
            <w:tcBorders>
              <w:top w:val="nil"/>
            </w:tcBorders>
          </w:tcPr>
          <w:p w14:paraId="6ADDB469" w14:textId="77777777" w:rsidR="00D73E25" w:rsidRPr="00A15DCB" w:rsidRDefault="00D73E25" w:rsidP="00E13260">
            <w:pPr>
              <w:pStyle w:val="TAL"/>
              <w:rPr>
                <w:rFonts w:cs="Arial"/>
                <w:kern w:val="2"/>
                <w:szCs w:val="18"/>
                <w:lang w:eastAsia="en-US"/>
              </w:rPr>
            </w:pPr>
          </w:p>
        </w:tc>
        <w:tc>
          <w:tcPr>
            <w:tcW w:w="2267" w:type="dxa"/>
          </w:tcPr>
          <w:p w14:paraId="565F1BDA" w14:textId="77777777" w:rsidR="00D73E25" w:rsidRPr="00A15DCB" w:rsidRDefault="00D73E25" w:rsidP="00E13260">
            <w:pPr>
              <w:pStyle w:val="TAL"/>
              <w:rPr>
                <w:rFonts w:cs="Arial"/>
                <w:kern w:val="2"/>
                <w:szCs w:val="18"/>
              </w:rPr>
            </w:pPr>
            <w:r w:rsidRPr="00A15DCB">
              <w:rPr>
                <w:rFonts w:cs="Arial"/>
                <w:kern w:val="2"/>
                <w:szCs w:val="18"/>
              </w:rPr>
              <w:t>ms0p625</w:t>
            </w:r>
          </w:p>
        </w:tc>
        <w:tc>
          <w:tcPr>
            <w:tcW w:w="1700" w:type="dxa"/>
          </w:tcPr>
          <w:p w14:paraId="19BC4FD7" w14:textId="77777777" w:rsidR="00D73E25" w:rsidRPr="00A15DCB" w:rsidRDefault="00D73E25" w:rsidP="00E13260">
            <w:pPr>
              <w:pStyle w:val="TAL"/>
              <w:rPr>
                <w:lang w:eastAsia="en-US"/>
              </w:rPr>
            </w:pPr>
          </w:p>
        </w:tc>
        <w:tc>
          <w:tcPr>
            <w:tcW w:w="1245" w:type="dxa"/>
          </w:tcPr>
          <w:p w14:paraId="684FB62E" w14:textId="77777777" w:rsidR="00D73E25" w:rsidRPr="00A15DCB" w:rsidRDefault="00D73E25" w:rsidP="00E13260">
            <w:pPr>
              <w:pStyle w:val="TAL"/>
            </w:pPr>
            <w:r w:rsidRPr="00A15DCB">
              <w:t>FR2</w:t>
            </w:r>
          </w:p>
        </w:tc>
      </w:tr>
      <w:tr w:rsidR="00D73E25" w:rsidRPr="00A15DCB" w14:paraId="0CAA6F58" w14:textId="77777777" w:rsidTr="00C3017E">
        <w:tc>
          <w:tcPr>
            <w:tcW w:w="4535" w:type="dxa"/>
            <w:tcBorders>
              <w:bottom w:val="nil"/>
            </w:tcBorders>
          </w:tcPr>
          <w:p w14:paraId="6F3B5C6B" w14:textId="77777777" w:rsidR="00D73E25" w:rsidRPr="00A15DCB" w:rsidRDefault="00D73E25" w:rsidP="00E13260">
            <w:pPr>
              <w:pStyle w:val="TAL"/>
              <w:rPr>
                <w:lang w:eastAsia="en-US"/>
              </w:rPr>
            </w:pPr>
            <w:r w:rsidRPr="00A15DCB">
              <w:rPr>
                <w:rFonts w:cs="Arial"/>
                <w:kern w:val="2"/>
                <w:szCs w:val="18"/>
                <w:lang w:eastAsia="en-US"/>
              </w:rPr>
              <w:t xml:space="preserve">    nrofDownlinkSlots</w:t>
            </w:r>
          </w:p>
        </w:tc>
        <w:tc>
          <w:tcPr>
            <w:tcW w:w="2267" w:type="dxa"/>
          </w:tcPr>
          <w:p w14:paraId="53556C62" w14:textId="77777777" w:rsidR="00D73E25" w:rsidRPr="00A15DCB" w:rsidRDefault="00D73E25" w:rsidP="00E13260">
            <w:pPr>
              <w:pStyle w:val="TAL"/>
              <w:rPr>
                <w:lang w:eastAsia="en-US"/>
              </w:rPr>
            </w:pPr>
            <w:r w:rsidRPr="00A15DCB">
              <w:rPr>
                <w:rFonts w:cs="Arial"/>
                <w:kern w:val="2"/>
                <w:szCs w:val="18"/>
                <w:lang w:eastAsia="en-US"/>
              </w:rPr>
              <w:t>3</w:t>
            </w:r>
          </w:p>
        </w:tc>
        <w:tc>
          <w:tcPr>
            <w:tcW w:w="1700" w:type="dxa"/>
          </w:tcPr>
          <w:p w14:paraId="0F2BBAA7" w14:textId="77777777" w:rsidR="00D73E25" w:rsidRPr="00A15DCB" w:rsidRDefault="00D73E25" w:rsidP="00E13260">
            <w:pPr>
              <w:pStyle w:val="TAL"/>
              <w:rPr>
                <w:lang w:eastAsia="en-US"/>
              </w:rPr>
            </w:pPr>
          </w:p>
        </w:tc>
        <w:tc>
          <w:tcPr>
            <w:tcW w:w="1245" w:type="dxa"/>
          </w:tcPr>
          <w:p w14:paraId="1BA46459" w14:textId="77777777" w:rsidR="00D73E25" w:rsidRPr="00A15DCB" w:rsidRDefault="00702719" w:rsidP="00E13260">
            <w:pPr>
              <w:pStyle w:val="TAL"/>
              <w:rPr>
                <w:lang w:eastAsia="en-US"/>
              </w:rPr>
            </w:pPr>
            <w:r w:rsidRPr="00A15DCB">
              <w:t>FR1</w:t>
            </w:r>
          </w:p>
        </w:tc>
      </w:tr>
      <w:tr w:rsidR="00702719" w:rsidRPr="00A15DCB" w14:paraId="34DBC5F6" w14:textId="77777777" w:rsidTr="00C3017E">
        <w:tc>
          <w:tcPr>
            <w:tcW w:w="4535" w:type="dxa"/>
            <w:tcBorders>
              <w:top w:val="nil"/>
            </w:tcBorders>
          </w:tcPr>
          <w:p w14:paraId="017E419D" w14:textId="77777777" w:rsidR="00702719" w:rsidRPr="00A15DCB" w:rsidRDefault="00702719" w:rsidP="00E13260">
            <w:pPr>
              <w:pStyle w:val="TAL"/>
              <w:rPr>
                <w:rFonts w:cs="Arial"/>
                <w:kern w:val="2"/>
                <w:szCs w:val="18"/>
                <w:lang w:eastAsia="en-US"/>
              </w:rPr>
            </w:pPr>
          </w:p>
        </w:tc>
        <w:tc>
          <w:tcPr>
            <w:tcW w:w="2267" w:type="dxa"/>
          </w:tcPr>
          <w:p w14:paraId="63A7D1D1" w14:textId="77777777" w:rsidR="00702719" w:rsidRPr="00A15DCB" w:rsidRDefault="00702719" w:rsidP="00E13260">
            <w:pPr>
              <w:pStyle w:val="TAL"/>
              <w:rPr>
                <w:rFonts w:cs="Arial"/>
                <w:kern w:val="2"/>
                <w:szCs w:val="18"/>
                <w:lang w:eastAsia="en-US"/>
              </w:rPr>
            </w:pPr>
            <w:r w:rsidRPr="00A15DCB">
              <w:rPr>
                <w:rFonts w:cs="Arial"/>
                <w:kern w:val="2"/>
                <w:szCs w:val="18"/>
                <w:lang w:eastAsia="en-US"/>
              </w:rPr>
              <w:t>2</w:t>
            </w:r>
          </w:p>
        </w:tc>
        <w:tc>
          <w:tcPr>
            <w:tcW w:w="1700" w:type="dxa"/>
          </w:tcPr>
          <w:p w14:paraId="38291818" w14:textId="77777777" w:rsidR="00702719" w:rsidRPr="00A15DCB" w:rsidRDefault="00702719" w:rsidP="00E13260">
            <w:pPr>
              <w:pStyle w:val="TAL"/>
              <w:rPr>
                <w:lang w:eastAsia="en-US"/>
              </w:rPr>
            </w:pPr>
          </w:p>
        </w:tc>
        <w:tc>
          <w:tcPr>
            <w:tcW w:w="1245" w:type="dxa"/>
          </w:tcPr>
          <w:p w14:paraId="1B8E1581" w14:textId="77777777" w:rsidR="00702719" w:rsidRPr="00A15DCB" w:rsidRDefault="00702719" w:rsidP="00E13260">
            <w:pPr>
              <w:pStyle w:val="TAL"/>
            </w:pPr>
            <w:r w:rsidRPr="00A15DCB">
              <w:t>FR2</w:t>
            </w:r>
          </w:p>
        </w:tc>
      </w:tr>
      <w:tr w:rsidR="00D73E25" w:rsidRPr="00A15DCB" w14:paraId="4413DEB3" w14:textId="77777777" w:rsidTr="00C3017E">
        <w:tc>
          <w:tcPr>
            <w:tcW w:w="4535" w:type="dxa"/>
            <w:tcBorders>
              <w:bottom w:val="nil"/>
            </w:tcBorders>
          </w:tcPr>
          <w:p w14:paraId="6E464EDF" w14:textId="77777777" w:rsidR="00D73E25" w:rsidRPr="00A15DCB" w:rsidRDefault="00D73E25" w:rsidP="00E13260">
            <w:pPr>
              <w:pStyle w:val="TAL"/>
              <w:rPr>
                <w:lang w:eastAsia="en-US"/>
              </w:rPr>
            </w:pPr>
            <w:r w:rsidRPr="00A15DCB">
              <w:rPr>
                <w:rFonts w:cs="Arial"/>
                <w:kern w:val="2"/>
                <w:szCs w:val="18"/>
                <w:lang w:eastAsia="en-US"/>
              </w:rPr>
              <w:t xml:space="preserve">    nrofDownlinkSymbols</w:t>
            </w:r>
          </w:p>
        </w:tc>
        <w:tc>
          <w:tcPr>
            <w:tcW w:w="2267" w:type="dxa"/>
          </w:tcPr>
          <w:p w14:paraId="1A4CBF6B" w14:textId="77777777" w:rsidR="00D73E25" w:rsidRPr="00A15DCB" w:rsidRDefault="00D73E25" w:rsidP="00E13260">
            <w:pPr>
              <w:pStyle w:val="TAL"/>
              <w:rPr>
                <w:lang w:eastAsia="en-US"/>
              </w:rPr>
            </w:pPr>
            <w:r w:rsidRPr="00A15DCB">
              <w:rPr>
                <w:rFonts w:cs="Arial"/>
                <w:kern w:val="2"/>
                <w:szCs w:val="18"/>
                <w:lang w:eastAsia="en-US"/>
              </w:rPr>
              <w:t>6</w:t>
            </w:r>
          </w:p>
        </w:tc>
        <w:tc>
          <w:tcPr>
            <w:tcW w:w="1700" w:type="dxa"/>
          </w:tcPr>
          <w:p w14:paraId="0D582FD6" w14:textId="77777777" w:rsidR="00D73E25" w:rsidRPr="00A15DCB" w:rsidRDefault="00D73E25" w:rsidP="00E13260">
            <w:pPr>
              <w:pStyle w:val="TAL"/>
              <w:rPr>
                <w:lang w:eastAsia="en-US"/>
              </w:rPr>
            </w:pPr>
          </w:p>
        </w:tc>
        <w:tc>
          <w:tcPr>
            <w:tcW w:w="1245" w:type="dxa"/>
          </w:tcPr>
          <w:p w14:paraId="0B2FCE8E" w14:textId="77777777" w:rsidR="00D73E25" w:rsidRPr="00A15DCB" w:rsidRDefault="00D73E25" w:rsidP="00E13260">
            <w:pPr>
              <w:pStyle w:val="TAL"/>
              <w:rPr>
                <w:lang w:eastAsia="en-US"/>
              </w:rPr>
            </w:pPr>
            <w:r w:rsidRPr="00A15DCB">
              <w:t>FR1</w:t>
            </w:r>
          </w:p>
        </w:tc>
      </w:tr>
      <w:tr w:rsidR="00D73E25" w:rsidRPr="00A15DCB" w14:paraId="12CFD1CB" w14:textId="77777777" w:rsidTr="00C3017E">
        <w:tc>
          <w:tcPr>
            <w:tcW w:w="4535" w:type="dxa"/>
            <w:tcBorders>
              <w:top w:val="nil"/>
            </w:tcBorders>
          </w:tcPr>
          <w:p w14:paraId="49534CF2" w14:textId="77777777" w:rsidR="00D73E25" w:rsidRPr="00A15DCB" w:rsidRDefault="00D73E25" w:rsidP="00E13260">
            <w:pPr>
              <w:pStyle w:val="TAL"/>
              <w:rPr>
                <w:rFonts w:cs="Arial"/>
                <w:kern w:val="2"/>
                <w:szCs w:val="18"/>
                <w:lang w:eastAsia="en-US"/>
              </w:rPr>
            </w:pPr>
          </w:p>
        </w:tc>
        <w:tc>
          <w:tcPr>
            <w:tcW w:w="2267" w:type="dxa"/>
          </w:tcPr>
          <w:p w14:paraId="1BBBCA8A" w14:textId="77777777" w:rsidR="00D73E25" w:rsidRPr="00A15DCB" w:rsidRDefault="00702719" w:rsidP="00E13260">
            <w:pPr>
              <w:pStyle w:val="TAL"/>
              <w:rPr>
                <w:rFonts w:cs="Arial"/>
                <w:kern w:val="2"/>
                <w:szCs w:val="18"/>
              </w:rPr>
            </w:pPr>
            <w:r w:rsidRPr="00A15DCB">
              <w:rPr>
                <w:rFonts w:cs="Arial"/>
                <w:kern w:val="2"/>
                <w:szCs w:val="18"/>
              </w:rPr>
              <w:t>6</w:t>
            </w:r>
          </w:p>
        </w:tc>
        <w:tc>
          <w:tcPr>
            <w:tcW w:w="1700" w:type="dxa"/>
          </w:tcPr>
          <w:p w14:paraId="0E55D5D2" w14:textId="77777777" w:rsidR="00D73E25" w:rsidRPr="00A15DCB" w:rsidRDefault="00D73E25" w:rsidP="00E13260">
            <w:pPr>
              <w:pStyle w:val="TAL"/>
              <w:rPr>
                <w:lang w:eastAsia="en-US"/>
              </w:rPr>
            </w:pPr>
          </w:p>
        </w:tc>
        <w:tc>
          <w:tcPr>
            <w:tcW w:w="1245" w:type="dxa"/>
          </w:tcPr>
          <w:p w14:paraId="0DF889EC" w14:textId="77777777" w:rsidR="00D73E25" w:rsidRPr="00A15DCB" w:rsidRDefault="00D73E25" w:rsidP="00E13260">
            <w:pPr>
              <w:pStyle w:val="TAL"/>
            </w:pPr>
            <w:r w:rsidRPr="00A15DCB">
              <w:t>FR2</w:t>
            </w:r>
          </w:p>
        </w:tc>
      </w:tr>
      <w:tr w:rsidR="00D73E25" w:rsidRPr="00A15DCB" w14:paraId="08379886" w14:textId="77777777" w:rsidTr="00C3017E">
        <w:tc>
          <w:tcPr>
            <w:tcW w:w="4535" w:type="dxa"/>
            <w:tcBorders>
              <w:bottom w:val="nil"/>
            </w:tcBorders>
          </w:tcPr>
          <w:p w14:paraId="49B00EEB" w14:textId="77777777" w:rsidR="00D73E25" w:rsidRPr="00A15DCB" w:rsidRDefault="00D73E25" w:rsidP="00E13260">
            <w:pPr>
              <w:pStyle w:val="TAL"/>
              <w:rPr>
                <w:lang w:eastAsia="en-US"/>
              </w:rPr>
            </w:pPr>
            <w:r w:rsidRPr="00A15DCB">
              <w:rPr>
                <w:rFonts w:cs="Arial"/>
                <w:kern w:val="2"/>
                <w:szCs w:val="18"/>
                <w:lang w:eastAsia="en-US"/>
              </w:rPr>
              <w:t xml:space="preserve">    nrofUplinkSlots</w:t>
            </w:r>
          </w:p>
        </w:tc>
        <w:tc>
          <w:tcPr>
            <w:tcW w:w="2267" w:type="dxa"/>
          </w:tcPr>
          <w:p w14:paraId="023933BA" w14:textId="77777777" w:rsidR="00D73E25" w:rsidRPr="00A15DCB" w:rsidRDefault="00D73E25" w:rsidP="00E13260">
            <w:pPr>
              <w:pStyle w:val="TAL"/>
              <w:rPr>
                <w:lang w:eastAsia="en-US"/>
              </w:rPr>
            </w:pPr>
            <w:r w:rsidRPr="00A15DCB">
              <w:rPr>
                <w:rFonts w:cs="Arial"/>
                <w:kern w:val="2"/>
                <w:szCs w:val="18"/>
                <w:lang w:eastAsia="en-US"/>
              </w:rPr>
              <w:t>2</w:t>
            </w:r>
          </w:p>
        </w:tc>
        <w:tc>
          <w:tcPr>
            <w:tcW w:w="1700" w:type="dxa"/>
          </w:tcPr>
          <w:p w14:paraId="67821EB1" w14:textId="77777777" w:rsidR="00D73E25" w:rsidRPr="00A15DCB" w:rsidRDefault="00D73E25" w:rsidP="00E13260">
            <w:pPr>
              <w:pStyle w:val="TAL"/>
              <w:rPr>
                <w:lang w:eastAsia="en-US"/>
              </w:rPr>
            </w:pPr>
          </w:p>
        </w:tc>
        <w:tc>
          <w:tcPr>
            <w:tcW w:w="1245" w:type="dxa"/>
          </w:tcPr>
          <w:p w14:paraId="05E04805" w14:textId="77777777" w:rsidR="00D73E25" w:rsidRPr="00A15DCB" w:rsidRDefault="00D73E25" w:rsidP="00E13260">
            <w:pPr>
              <w:pStyle w:val="TAL"/>
              <w:rPr>
                <w:lang w:eastAsia="en-US"/>
              </w:rPr>
            </w:pPr>
            <w:r w:rsidRPr="00A15DCB">
              <w:t>FR1</w:t>
            </w:r>
          </w:p>
        </w:tc>
      </w:tr>
      <w:tr w:rsidR="00D73E25" w:rsidRPr="00A15DCB" w14:paraId="7014220C" w14:textId="77777777" w:rsidTr="00C3017E">
        <w:tc>
          <w:tcPr>
            <w:tcW w:w="4535" w:type="dxa"/>
            <w:tcBorders>
              <w:top w:val="nil"/>
            </w:tcBorders>
          </w:tcPr>
          <w:p w14:paraId="57E302B4" w14:textId="77777777" w:rsidR="00D73E25" w:rsidRPr="00A15DCB" w:rsidRDefault="00D73E25" w:rsidP="00E13260">
            <w:pPr>
              <w:pStyle w:val="TAL"/>
              <w:rPr>
                <w:rFonts w:cs="Arial"/>
                <w:kern w:val="2"/>
                <w:szCs w:val="18"/>
                <w:lang w:eastAsia="en-US"/>
              </w:rPr>
            </w:pPr>
          </w:p>
        </w:tc>
        <w:tc>
          <w:tcPr>
            <w:tcW w:w="2267" w:type="dxa"/>
          </w:tcPr>
          <w:p w14:paraId="3AEB8BCF" w14:textId="77777777" w:rsidR="00D73E25" w:rsidRPr="00A15DCB" w:rsidRDefault="00702719" w:rsidP="00E13260">
            <w:pPr>
              <w:pStyle w:val="TAL"/>
              <w:rPr>
                <w:rFonts w:cs="Arial"/>
                <w:kern w:val="2"/>
                <w:szCs w:val="18"/>
              </w:rPr>
            </w:pPr>
            <w:r w:rsidRPr="00A15DCB">
              <w:rPr>
                <w:rFonts w:cs="Arial"/>
                <w:kern w:val="2"/>
                <w:szCs w:val="18"/>
              </w:rPr>
              <w:t>2</w:t>
            </w:r>
          </w:p>
        </w:tc>
        <w:tc>
          <w:tcPr>
            <w:tcW w:w="1700" w:type="dxa"/>
          </w:tcPr>
          <w:p w14:paraId="795F448F" w14:textId="77777777" w:rsidR="00D73E25" w:rsidRPr="00A15DCB" w:rsidRDefault="00D73E25" w:rsidP="00E13260">
            <w:pPr>
              <w:pStyle w:val="TAL"/>
              <w:rPr>
                <w:lang w:eastAsia="en-US"/>
              </w:rPr>
            </w:pPr>
          </w:p>
        </w:tc>
        <w:tc>
          <w:tcPr>
            <w:tcW w:w="1245" w:type="dxa"/>
          </w:tcPr>
          <w:p w14:paraId="56D62346" w14:textId="77777777" w:rsidR="00D73E25" w:rsidRPr="00A15DCB" w:rsidRDefault="00D73E25" w:rsidP="00E13260">
            <w:pPr>
              <w:pStyle w:val="TAL"/>
            </w:pPr>
            <w:r w:rsidRPr="00A15DCB">
              <w:t>FR2</w:t>
            </w:r>
          </w:p>
        </w:tc>
      </w:tr>
      <w:tr w:rsidR="00D73E25" w:rsidRPr="00A15DCB" w14:paraId="425B7697" w14:textId="77777777" w:rsidTr="00C3017E">
        <w:tc>
          <w:tcPr>
            <w:tcW w:w="4535" w:type="dxa"/>
            <w:tcBorders>
              <w:bottom w:val="nil"/>
            </w:tcBorders>
          </w:tcPr>
          <w:p w14:paraId="4F6B1C98" w14:textId="77777777" w:rsidR="00D73E25" w:rsidRPr="00A15DCB" w:rsidRDefault="00D73E25" w:rsidP="00E13260">
            <w:pPr>
              <w:pStyle w:val="TAL"/>
              <w:rPr>
                <w:lang w:eastAsia="en-US"/>
              </w:rPr>
            </w:pPr>
            <w:r w:rsidRPr="00A15DCB">
              <w:rPr>
                <w:rFonts w:cs="Arial"/>
                <w:kern w:val="2"/>
                <w:szCs w:val="18"/>
                <w:lang w:eastAsia="en-US"/>
              </w:rPr>
              <w:t xml:space="preserve">    nrofUplinkSymbols</w:t>
            </w:r>
          </w:p>
        </w:tc>
        <w:tc>
          <w:tcPr>
            <w:tcW w:w="2267" w:type="dxa"/>
          </w:tcPr>
          <w:p w14:paraId="5B34E555" w14:textId="77777777" w:rsidR="00D73E25" w:rsidRPr="00A15DCB" w:rsidRDefault="00D73E25" w:rsidP="00E13260">
            <w:pPr>
              <w:pStyle w:val="TAL"/>
              <w:rPr>
                <w:lang w:eastAsia="en-US"/>
              </w:rPr>
            </w:pPr>
            <w:r w:rsidRPr="00A15DCB">
              <w:rPr>
                <w:rFonts w:cs="Arial"/>
                <w:kern w:val="2"/>
                <w:szCs w:val="18"/>
                <w:lang w:eastAsia="en-US"/>
              </w:rPr>
              <w:t>4</w:t>
            </w:r>
          </w:p>
        </w:tc>
        <w:tc>
          <w:tcPr>
            <w:tcW w:w="1700" w:type="dxa"/>
          </w:tcPr>
          <w:p w14:paraId="174EE039" w14:textId="77777777" w:rsidR="00D73E25" w:rsidRPr="00A15DCB" w:rsidRDefault="00D73E25" w:rsidP="00E13260">
            <w:pPr>
              <w:pStyle w:val="TAL"/>
              <w:rPr>
                <w:lang w:eastAsia="en-US"/>
              </w:rPr>
            </w:pPr>
          </w:p>
        </w:tc>
        <w:tc>
          <w:tcPr>
            <w:tcW w:w="1245" w:type="dxa"/>
          </w:tcPr>
          <w:p w14:paraId="47FCA53A" w14:textId="77777777" w:rsidR="00D73E25" w:rsidRPr="00A15DCB" w:rsidRDefault="00D73E25" w:rsidP="00E13260">
            <w:pPr>
              <w:pStyle w:val="TAL"/>
              <w:rPr>
                <w:lang w:eastAsia="en-US"/>
              </w:rPr>
            </w:pPr>
            <w:r w:rsidRPr="00A15DCB">
              <w:t>FR1</w:t>
            </w:r>
          </w:p>
        </w:tc>
      </w:tr>
      <w:tr w:rsidR="00D73E25" w:rsidRPr="00A15DCB" w14:paraId="480E395B" w14:textId="77777777" w:rsidTr="00C3017E">
        <w:tc>
          <w:tcPr>
            <w:tcW w:w="4535" w:type="dxa"/>
            <w:tcBorders>
              <w:top w:val="nil"/>
            </w:tcBorders>
          </w:tcPr>
          <w:p w14:paraId="49E15480" w14:textId="77777777" w:rsidR="00D73E25" w:rsidRPr="00A15DCB" w:rsidRDefault="00D73E25" w:rsidP="00E13260">
            <w:pPr>
              <w:pStyle w:val="TAL"/>
              <w:rPr>
                <w:rFonts w:cs="Arial"/>
                <w:kern w:val="2"/>
                <w:szCs w:val="18"/>
                <w:lang w:eastAsia="en-US"/>
              </w:rPr>
            </w:pPr>
          </w:p>
        </w:tc>
        <w:tc>
          <w:tcPr>
            <w:tcW w:w="2267" w:type="dxa"/>
          </w:tcPr>
          <w:p w14:paraId="64737D94" w14:textId="77777777" w:rsidR="00D73E25" w:rsidRPr="00A15DCB" w:rsidRDefault="00D73E25" w:rsidP="00E13260">
            <w:pPr>
              <w:pStyle w:val="TAL"/>
              <w:rPr>
                <w:rFonts w:cs="Arial"/>
                <w:kern w:val="2"/>
                <w:szCs w:val="18"/>
              </w:rPr>
            </w:pPr>
            <w:r w:rsidRPr="00A15DCB">
              <w:rPr>
                <w:rFonts w:cs="Arial"/>
                <w:kern w:val="2"/>
                <w:szCs w:val="18"/>
              </w:rPr>
              <w:t>2</w:t>
            </w:r>
          </w:p>
        </w:tc>
        <w:tc>
          <w:tcPr>
            <w:tcW w:w="1700" w:type="dxa"/>
          </w:tcPr>
          <w:p w14:paraId="3DA570C1" w14:textId="77777777" w:rsidR="00D73E25" w:rsidRPr="00A15DCB" w:rsidRDefault="00D73E25" w:rsidP="00E13260">
            <w:pPr>
              <w:pStyle w:val="TAL"/>
              <w:rPr>
                <w:lang w:eastAsia="en-US"/>
              </w:rPr>
            </w:pPr>
          </w:p>
        </w:tc>
        <w:tc>
          <w:tcPr>
            <w:tcW w:w="1245" w:type="dxa"/>
          </w:tcPr>
          <w:p w14:paraId="0EE37BBA" w14:textId="77777777" w:rsidR="00D73E25" w:rsidRPr="00A15DCB" w:rsidRDefault="00D73E25" w:rsidP="00E13260">
            <w:pPr>
              <w:pStyle w:val="TAL"/>
            </w:pPr>
            <w:r w:rsidRPr="00A15DCB">
              <w:t>FR2</w:t>
            </w:r>
          </w:p>
        </w:tc>
      </w:tr>
      <w:tr w:rsidR="00376A9C" w:rsidRPr="00A15DCB" w14:paraId="2CE198F8" w14:textId="77777777" w:rsidTr="00E84816">
        <w:tc>
          <w:tcPr>
            <w:tcW w:w="4535" w:type="dxa"/>
          </w:tcPr>
          <w:p w14:paraId="64BB2708" w14:textId="77777777" w:rsidR="00376A9C" w:rsidRPr="00A15DCB" w:rsidRDefault="00376A9C" w:rsidP="00E84816">
            <w:pPr>
              <w:pStyle w:val="TAL"/>
              <w:ind w:firstLineChars="100" w:firstLine="180"/>
              <w:rPr>
                <w:rFonts w:cs="Arial"/>
                <w:kern w:val="2"/>
                <w:szCs w:val="18"/>
              </w:rPr>
            </w:pPr>
            <w:r w:rsidRPr="00A15DCB">
              <w:t>dl-UL-TransmissionPeriodicity-v1530</w:t>
            </w:r>
          </w:p>
        </w:tc>
        <w:tc>
          <w:tcPr>
            <w:tcW w:w="2267" w:type="dxa"/>
          </w:tcPr>
          <w:p w14:paraId="7AD548FA" w14:textId="77777777" w:rsidR="00376A9C" w:rsidRPr="00A15DCB" w:rsidRDefault="00376A9C" w:rsidP="00E84816">
            <w:pPr>
              <w:pStyle w:val="TAL"/>
              <w:rPr>
                <w:rFonts w:cs="Arial"/>
                <w:kern w:val="2"/>
                <w:szCs w:val="18"/>
              </w:rPr>
            </w:pPr>
            <w:r w:rsidRPr="00A15DCB">
              <w:rPr>
                <w:rFonts w:cs="Arial"/>
                <w:kern w:val="2"/>
                <w:szCs w:val="18"/>
              </w:rPr>
              <w:t>ms3</w:t>
            </w:r>
          </w:p>
        </w:tc>
        <w:tc>
          <w:tcPr>
            <w:tcW w:w="1700" w:type="dxa"/>
          </w:tcPr>
          <w:p w14:paraId="635D8E50" w14:textId="77777777" w:rsidR="00376A9C" w:rsidRPr="00A15DCB" w:rsidRDefault="00376A9C" w:rsidP="00E84816">
            <w:pPr>
              <w:pStyle w:val="TAL"/>
            </w:pPr>
          </w:p>
        </w:tc>
        <w:tc>
          <w:tcPr>
            <w:tcW w:w="1245" w:type="dxa"/>
          </w:tcPr>
          <w:p w14:paraId="172977B2" w14:textId="77777777" w:rsidR="00376A9C" w:rsidRPr="00A15DCB" w:rsidRDefault="00376A9C" w:rsidP="00E84816">
            <w:pPr>
              <w:pStyle w:val="TAL"/>
            </w:pPr>
            <w:r w:rsidRPr="00A15DCB">
              <w:t>FR1</w:t>
            </w:r>
          </w:p>
        </w:tc>
      </w:tr>
      <w:tr w:rsidR="00D73E25" w:rsidRPr="00A15DCB" w14:paraId="7B09710B" w14:textId="77777777" w:rsidTr="00E13260">
        <w:tc>
          <w:tcPr>
            <w:tcW w:w="4535" w:type="dxa"/>
          </w:tcPr>
          <w:p w14:paraId="65B62980" w14:textId="77777777" w:rsidR="00D73E25" w:rsidRPr="00A15DCB" w:rsidRDefault="00D73E25" w:rsidP="00E13260">
            <w:pPr>
              <w:pStyle w:val="TAL"/>
              <w:rPr>
                <w:lang w:eastAsia="en-US"/>
              </w:rPr>
            </w:pPr>
            <w:r w:rsidRPr="00A15DCB">
              <w:rPr>
                <w:rFonts w:cs="Arial"/>
                <w:kern w:val="2"/>
                <w:szCs w:val="18"/>
                <w:lang w:eastAsia="en-US"/>
              </w:rPr>
              <w:t xml:space="preserve">  }</w:t>
            </w:r>
          </w:p>
        </w:tc>
        <w:tc>
          <w:tcPr>
            <w:tcW w:w="2267" w:type="dxa"/>
          </w:tcPr>
          <w:p w14:paraId="1862F150" w14:textId="77777777" w:rsidR="00D73E25" w:rsidRPr="00A15DCB" w:rsidRDefault="00D73E25" w:rsidP="00E13260">
            <w:pPr>
              <w:pStyle w:val="TAL"/>
              <w:rPr>
                <w:lang w:eastAsia="en-US"/>
              </w:rPr>
            </w:pPr>
          </w:p>
        </w:tc>
        <w:tc>
          <w:tcPr>
            <w:tcW w:w="1700" w:type="dxa"/>
          </w:tcPr>
          <w:p w14:paraId="26D04D6D" w14:textId="77777777" w:rsidR="00D73E25" w:rsidRPr="00A15DCB" w:rsidRDefault="00D73E25" w:rsidP="00E13260">
            <w:pPr>
              <w:pStyle w:val="TAL"/>
              <w:rPr>
                <w:lang w:eastAsia="en-US"/>
              </w:rPr>
            </w:pPr>
          </w:p>
        </w:tc>
        <w:tc>
          <w:tcPr>
            <w:tcW w:w="1245" w:type="dxa"/>
          </w:tcPr>
          <w:p w14:paraId="20370D64" w14:textId="77777777" w:rsidR="00D73E25" w:rsidRPr="00A15DCB" w:rsidRDefault="00D73E25" w:rsidP="00E13260">
            <w:pPr>
              <w:pStyle w:val="TAL"/>
              <w:rPr>
                <w:lang w:eastAsia="en-US"/>
              </w:rPr>
            </w:pPr>
          </w:p>
        </w:tc>
      </w:tr>
      <w:tr w:rsidR="00D73E25" w:rsidRPr="00A15DCB" w14:paraId="5403C32A" w14:textId="77777777" w:rsidTr="00E13260">
        <w:tc>
          <w:tcPr>
            <w:tcW w:w="4535" w:type="dxa"/>
          </w:tcPr>
          <w:p w14:paraId="3442AA48"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pattern2 SEQUENCE {</w:t>
            </w:r>
          </w:p>
        </w:tc>
        <w:tc>
          <w:tcPr>
            <w:tcW w:w="2267" w:type="dxa"/>
          </w:tcPr>
          <w:p w14:paraId="7C8B6C96" w14:textId="77777777" w:rsidR="00D73E25" w:rsidRPr="00A15DCB" w:rsidRDefault="00D73E25" w:rsidP="00E13260">
            <w:pPr>
              <w:pStyle w:val="TAL"/>
              <w:rPr>
                <w:rFonts w:cs="Arial"/>
                <w:kern w:val="2"/>
                <w:szCs w:val="18"/>
              </w:rPr>
            </w:pPr>
          </w:p>
        </w:tc>
        <w:tc>
          <w:tcPr>
            <w:tcW w:w="1700" w:type="dxa"/>
          </w:tcPr>
          <w:p w14:paraId="0BD1ADEE" w14:textId="77777777" w:rsidR="00D73E25" w:rsidRPr="00A15DCB" w:rsidRDefault="00D73E25" w:rsidP="00E13260">
            <w:pPr>
              <w:pStyle w:val="TAL"/>
              <w:rPr>
                <w:lang w:eastAsia="en-US"/>
              </w:rPr>
            </w:pPr>
          </w:p>
        </w:tc>
        <w:tc>
          <w:tcPr>
            <w:tcW w:w="1245" w:type="dxa"/>
          </w:tcPr>
          <w:p w14:paraId="060A4B9F" w14:textId="77777777" w:rsidR="00D73E25" w:rsidRPr="00A15DCB" w:rsidRDefault="00D73E25" w:rsidP="00E13260">
            <w:pPr>
              <w:pStyle w:val="TAL"/>
              <w:rPr>
                <w:lang w:eastAsia="en-US"/>
              </w:rPr>
            </w:pPr>
          </w:p>
        </w:tc>
      </w:tr>
      <w:tr w:rsidR="00D73E25" w:rsidRPr="00A15DCB" w14:paraId="0C849051" w14:textId="77777777" w:rsidTr="00C3017E">
        <w:tc>
          <w:tcPr>
            <w:tcW w:w="4535" w:type="dxa"/>
            <w:tcBorders>
              <w:bottom w:val="nil"/>
            </w:tcBorders>
          </w:tcPr>
          <w:p w14:paraId="2F630923"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dl-UL-TransmissionPeriodicity</w:t>
            </w:r>
          </w:p>
        </w:tc>
        <w:tc>
          <w:tcPr>
            <w:tcW w:w="2267" w:type="dxa"/>
          </w:tcPr>
          <w:p w14:paraId="05624641" w14:textId="77777777" w:rsidR="00D73E25" w:rsidRPr="00A15DCB" w:rsidRDefault="00D73E25" w:rsidP="00E13260">
            <w:pPr>
              <w:pStyle w:val="TAL"/>
              <w:rPr>
                <w:rFonts w:cs="Arial"/>
                <w:kern w:val="2"/>
                <w:szCs w:val="18"/>
              </w:rPr>
            </w:pPr>
            <w:r w:rsidRPr="00A15DCB">
              <w:rPr>
                <w:rFonts w:cs="Arial"/>
                <w:kern w:val="2"/>
                <w:szCs w:val="18"/>
                <w:lang w:eastAsia="en-US"/>
              </w:rPr>
              <w:t>ms2</w:t>
            </w:r>
          </w:p>
        </w:tc>
        <w:tc>
          <w:tcPr>
            <w:tcW w:w="1700" w:type="dxa"/>
          </w:tcPr>
          <w:p w14:paraId="262DEA7B" w14:textId="77777777" w:rsidR="00D73E25" w:rsidRPr="00A15DCB" w:rsidRDefault="00D73E25" w:rsidP="00E13260">
            <w:pPr>
              <w:pStyle w:val="TAL"/>
              <w:rPr>
                <w:lang w:eastAsia="en-US"/>
              </w:rPr>
            </w:pPr>
          </w:p>
        </w:tc>
        <w:tc>
          <w:tcPr>
            <w:tcW w:w="1245" w:type="dxa"/>
          </w:tcPr>
          <w:p w14:paraId="4A89335F" w14:textId="77777777" w:rsidR="00D73E25" w:rsidRPr="00A15DCB" w:rsidRDefault="00D73E25" w:rsidP="00E13260">
            <w:pPr>
              <w:pStyle w:val="TAL"/>
              <w:rPr>
                <w:lang w:eastAsia="en-US"/>
              </w:rPr>
            </w:pPr>
            <w:r w:rsidRPr="00A15DCB">
              <w:t>FR1</w:t>
            </w:r>
          </w:p>
        </w:tc>
      </w:tr>
      <w:tr w:rsidR="00D73E25" w:rsidRPr="00A15DCB" w14:paraId="6F5A3F9A" w14:textId="77777777" w:rsidTr="00C3017E">
        <w:tc>
          <w:tcPr>
            <w:tcW w:w="4535" w:type="dxa"/>
            <w:tcBorders>
              <w:top w:val="nil"/>
            </w:tcBorders>
          </w:tcPr>
          <w:p w14:paraId="54A12DDE" w14:textId="77777777" w:rsidR="00D73E25" w:rsidRPr="00A15DCB" w:rsidRDefault="00D73E25" w:rsidP="00E13260">
            <w:pPr>
              <w:pStyle w:val="TAL"/>
              <w:rPr>
                <w:rFonts w:cs="Arial"/>
                <w:kern w:val="2"/>
                <w:szCs w:val="18"/>
                <w:lang w:eastAsia="en-US"/>
              </w:rPr>
            </w:pPr>
          </w:p>
        </w:tc>
        <w:tc>
          <w:tcPr>
            <w:tcW w:w="2267" w:type="dxa"/>
          </w:tcPr>
          <w:p w14:paraId="46699190" w14:textId="77777777" w:rsidR="00D73E25" w:rsidRPr="00A15DCB" w:rsidRDefault="00702719" w:rsidP="00E13260">
            <w:pPr>
              <w:pStyle w:val="TAL"/>
              <w:rPr>
                <w:rFonts w:cs="Arial"/>
                <w:kern w:val="2"/>
                <w:szCs w:val="18"/>
              </w:rPr>
            </w:pPr>
            <w:r w:rsidRPr="00A15DCB">
              <w:rPr>
                <w:rFonts w:cs="Arial"/>
                <w:kern w:val="2"/>
                <w:szCs w:val="18"/>
              </w:rPr>
              <w:t>ms0p625</w:t>
            </w:r>
          </w:p>
        </w:tc>
        <w:tc>
          <w:tcPr>
            <w:tcW w:w="1700" w:type="dxa"/>
          </w:tcPr>
          <w:p w14:paraId="5B021B13" w14:textId="77777777" w:rsidR="00D73E25" w:rsidRPr="00A15DCB" w:rsidRDefault="00D73E25" w:rsidP="00E13260">
            <w:pPr>
              <w:pStyle w:val="TAL"/>
              <w:rPr>
                <w:lang w:eastAsia="en-US"/>
              </w:rPr>
            </w:pPr>
          </w:p>
        </w:tc>
        <w:tc>
          <w:tcPr>
            <w:tcW w:w="1245" w:type="dxa"/>
          </w:tcPr>
          <w:p w14:paraId="7AD598F7" w14:textId="77777777" w:rsidR="00D73E25" w:rsidRPr="00A15DCB" w:rsidRDefault="00D73E25" w:rsidP="00E13260">
            <w:pPr>
              <w:pStyle w:val="TAL"/>
            </w:pPr>
            <w:r w:rsidRPr="00A15DCB">
              <w:t>FR2</w:t>
            </w:r>
          </w:p>
        </w:tc>
      </w:tr>
      <w:tr w:rsidR="00D73E25" w:rsidRPr="00A15DCB" w14:paraId="70807DC6" w14:textId="77777777" w:rsidTr="00C3017E">
        <w:tc>
          <w:tcPr>
            <w:tcW w:w="4535" w:type="dxa"/>
            <w:tcBorders>
              <w:bottom w:val="nil"/>
            </w:tcBorders>
          </w:tcPr>
          <w:p w14:paraId="7446EB28"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nrofDownlinkSlots</w:t>
            </w:r>
          </w:p>
        </w:tc>
        <w:tc>
          <w:tcPr>
            <w:tcW w:w="2267" w:type="dxa"/>
          </w:tcPr>
          <w:p w14:paraId="5FB8533E" w14:textId="77777777" w:rsidR="00D73E25" w:rsidRPr="00A15DCB" w:rsidRDefault="00D73E25" w:rsidP="00E13260">
            <w:pPr>
              <w:pStyle w:val="TAL"/>
              <w:rPr>
                <w:rFonts w:cs="Arial"/>
                <w:kern w:val="2"/>
                <w:szCs w:val="18"/>
              </w:rPr>
            </w:pPr>
            <w:r w:rsidRPr="00A15DCB">
              <w:rPr>
                <w:rFonts w:cs="Arial"/>
                <w:kern w:val="2"/>
                <w:szCs w:val="18"/>
                <w:lang w:eastAsia="en-US"/>
              </w:rPr>
              <w:t>4</w:t>
            </w:r>
          </w:p>
        </w:tc>
        <w:tc>
          <w:tcPr>
            <w:tcW w:w="1700" w:type="dxa"/>
          </w:tcPr>
          <w:p w14:paraId="3D5E5926" w14:textId="77777777" w:rsidR="00D73E25" w:rsidRPr="00A15DCB" w:rsidRDefault="00D73E25" w:rsidP="00E13260">
            <w:pPr>
              <w:pStyle w:val="TAL"/>
              <w:rPr>
                <w:lang w:eastAsia="en-US"/>
              </w:rPr>
            </w:pPr>
          </w:p>
        </w:tc>
        <w:tc>
          <w:tcPr>
            <w:tcW w:w="1245" w:type="dxa"/>
          </w:tcPr>
          <w:p w14:paraId="678EE8A9" w14:textId="77777777" w:rsidR="00D73E25" w:rsidRPr="00A15DCB" w:rsidRDefault="00D73E25" w:rsidP="00E13260">
            <w:pPr>
              <w:pStyle w:val="TAL"/>
              <w:rPr>
                <w:lang w:eastAsia="en-US"/>
              </w:rPr>
            </w:pPr>
            <w:r w:rsidRPr="00A15DCB">
              <w:t>FR1</w:t>
            </w:r>
          </w:p>
        </w:tc>
      </w:tr>
      <w:tr w:rsidR="00D73E25" w:rsidRPr="00A15DCB" w14:paraId="02B258E4" w14:textId="77777777" w:rsidTr="00C3017E">
        <w:tc>
          <w:tcPr>
            <w:tcW w:w="4535" w:type="dxa"/>
            <w:tcBorders>
              <w:top w:val="nil"/>
            </w:tcBorders>
          </w:tcPr>
          <w:p w14:paraId="0C6601BB" w14:textId="77777777" w:rsidR="00D73E25" w:rsidRPr="00A15DCB" w:rsidRDefault="00D73E25" w:rsidP="00E13260">
            <w:pPr>
              <w:pStyle w:val="TAL"/>
              <w:rPr>
                <w:rFonts w:cs="Arial"/>
                <w:kern w:val="2"/>
                <w:szCs w:val="18"/>
                <w:lang w:eastAsia="en-US"/>
              </w:rPr>
            </w:pPr>
          </w:p>
        </w:tc>
        <w:tc>
          <w:tcPr>
            <w:tcW w:w="2267" w:type="dxa"/>
          </w:tcPr>
          <w:p w14:paraId="405D0C85" w14:textId="77777777" w:rsidR="00D73E25" w:rsidRPr="00A15DCB" w:rsidRDefault="00702719" w:rsidP="00E13260">
            <w:pPr>
              <w:pStyle w:val="TAL"/>
              <w:rPr>
                <w:rFonts w:cs="Arial"/>
                <w:kern w:val="2"/>
                <w:szCs w:val="18"/>
              </w:rPr>
            </w:pPr>
            <w:r w:rsidRPr="00A15DCB">
              <w:rPr>
                <w:rFonts w:cs="Arial"/>
                <w:kern w:val="2"/>
                <w:szCs w:val="18"/>
              </w:rPr>
              <w:t>3</w:t>
            </w:r>
          </w:p>
        </w:tc>
        <w:tc>
          <w:tcPr>
            <w:tcW w:w="1700" w:type="dxa"/>
          </w:tcPr>
          <w:p w14:paraId="4CB61CE3" w14:textId="77777777" w:rsidR="00D73E25" w:rsidRPr="00A15DCB" w:rsidRDefault="00D73E25" w:rsidP="00E13260">
            <w:pPr>
              <w:pStyle w:val="TAL"/>
              <w:rPr>
                <w:lang w:eastAsia="en-US"/>
              </w:rPr>
            </w:pPr>
          </w:p>
        </w:tc>
        <w:tc>
          <w:tcPr>
            <w:tcW w:w="1245" w:type="dxa"/>
          </w:tcPr>
          <w:p w14:paraId="017F10C0" w14:textId="77777777" w:rsidR="00D73E25" w:rsidRPr="00A15DCB" w:rsidRDefault="00D73E25" w:rsidP="00E13260">
            <w:pPr>
              <w:pStyle w:val="TAL"/>
            </w:pPr>
            <w:r w:rsidRPr="00A15DCB">
              <w:t>FR2</w:t>
            </w:r>
          </w:p>
        </w:tc>
      </w:tr>
      <w:tr w:rsidR="00D73E25" w:rsidRPr="00A15DCB" w14:paraId="60E8A20D" w14:textId="77777777" w:rsidTr="00C3017E">
        <w:tc>
          <w:tcPr>
            <w:tcW w:w="4535" w:type="dxa"/>
            <w:tcBorders>
              <w:bottom w:val="nil"/>
            </w:tcBorders>
          </w:tcPr>
          <w:p w14:paraId="0F08CCB8"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nrofDownlinkSymbols</w:t>
            </w:r>
          </w:p>
        </w:tc>
        <w:tc>
          <w:tcPr>
            <w:tcW w:w="2267" w:type="dxa"/>
          </w:tcPr>
          <w:p w14:paraId="5FA25C0F" w14:textId="77777777" w:rsidR="00D73E25" w:rsidRPr="00A15DCB" w:rsidRDefault="00D73E25" w:rsidP="00E13260">
            <w:pPr>
              <w:pStyle w:val="TAL"/>
              <w:rPr>
                <w:rFonts w:cs="Arial"/>
                <w:kern w:val="2"/>
                <w:szCs w:val="18"/>
              </w:rPr>
            </w:pPr>
            <w:r w:rsidRPr="00A15DCB">
              <w:rPr>
                <w:rFonts w:cs="Arial"/>
                <w:kern w:val="2"/>
                <w:szCs w:val="18"/>
                <w:lang w:eastAsia="en-US"/>
              </w:rPr>
              <w:t>0</w:t>
            </w:r>
          </w:p>
        </w:tc>
        <w:tc>
          <w:tcPr>
            <w:tcW w:w="1700" w:type="dxa"/>
          </w:tcPr>
          <w:p w14:paraId="72B29941" w14:textId="77777777" w:rsidR="00D73E25" w:rsidRPr="00A15DCB" w:rsidRDefault="00D73E25" w:rsidP="00E13260">
            <w:pPr>
              <w:pStyle w:val="TAL"/>
              <w:rPr>
                <w:lang w:eastAsia="en-US"/>
              </w:rPr>
            </w:pPr>
          </w:p>
        </w:tc>
        <w:tc>
          <w:tcPr>
            <w:tcW w:w="1245" w:type="dxa"/>
          </w:tcPr>
          <w:p w14:paraId="48AE470D" w14:textId="77777777" w:rsidR="00D73E25" w:rsidRPr="00A15DCB" w:rsidRDefault="00D73E25" w:rsidP="00E13260">
            <w:pPr>
              <w:pStyle w:val="TAL"/>
              <w:rPr>
                <w:lang w:eastAsia="en-US"/>
              </w:rPr>
            </w:pPr>
            <w:r w:rsidRPr="00A15DCB">
              <w:t>FR1</w:t>
            </w:r>
          </w:p>
        </w:tc>
      </w:tr>
      <w:tr w:rsidR="00D73E25" w:rsidRPr="00A15DCB" w14:paraId="0FCA9C39" w14:textId="77777777" w:rsidTr="00C3017E">
        <w:tc>
          <w:tcPr>
            <w:tcW w:w="4535" w:type="dxa"/>
            <w:tcBorders>
              <w:top w:val="nil"/>
            </w:tcBorders>
          </w:tcPr>
          <w:p w14:paraId="579DAEE1" w14:textId="77777777" w:rsidR="00D73E25" w:rsidRPr="00A15DCB" w:rsidRDefault="00D73E25" w:rsidP="00E13260">
            <w:pPr>
              <w:pStyle w:val="TAL"/>
              <w:rPr>
                <w:rFonts w:cs="Arial"/>
                <w:kern w:val="2"/>
                <w:szCs w:val="18"/>
                <w:lang w:eastAsia="en-US"/>
              </w:rPr>
            </w:pPr>
          </w:p>
        </w:tc>
        <w:tc>
          <w:tcPr>
            <w:tcW w:w="2267" w:type="dxa"/>
          </w:tcPr>
          <w:p w14:paraId="574AC5A1" w14:textId="77777777" w:rsidR="00D73E25" w:rsidRPr="00A15DCB" w:rsidRDefault="00702719" w:rsidP="00E13260">
            <w:pPr>
              <w:pStyle w:val="TAL"/>
              <w:rPr>
                <w:rFonts w:cs="Arial"/>
                <w:kern w:val="2"/>
                <w:szCs w:val="18"/>
              </w:rPr>
            </w:pPr>
            <w:r w:rsidRPr="00A15DCB">
              <w:rPr>
                <w:rFonts w:cs="Arial"/>
                <w:kern w:val="2"/>
                <w:szCs w:val="18"/>
              </w:rPr>
              <w:t>6</w:t>
            </w:r>
          </w:p>
        </w:tc>
        <w:tc>
          <w:tcPr>
            <w:tcW w:w="1700" w:type="dxa"/>
          </w:tcPr>
          <w:p w14:paraId="6A8C8DCC" w14:textId="77777777" w:rsidR="00D73E25" w:rsidRPr="00A15DCB" w:rsidRDefault="00D73E25" w:rsidP="00E13260">
            <w:pPr>
              <w:pStyle w:val="TAL"/>
              <w:rPr>
                <w:lang w:eastAsia="en-US"/>
              </w:rPr>
            </w:pPr>
          </w:p>
        </w:tc>
        <w:tc>
          <w:tcPr>
            <w:tcW w:w="1245" w:type="dxa"/>
          </w:tcPr>
          <w:p w14:paraId="2D28C2EC" w14:textId="77777777" w:rsidR="00D73E25" w:rsidRPr="00A15DCB" w:rsidRDefault="00D73E25" w:rsidP="00E13260">
            <w:pPr>
              <w:pStyle w:val="TAL"/>
            </w:pPr>
            <w:r w:rsidRPr="00A15DCB">
              <w:t>FR2</w:t>
            </w:r>
          </w:p>
        </w:tc>
      </w:tr>
      <w:tr w:rsidR="00D73E25" w:rsidRPr="00A15DCB" w14:paraId="417EB1A1" w14:textId="77777777" w:rsidTr="00C3017E">
        <w:tc>
          <w:tcPr>
            <w:tcW w:w="4535" w:type="dxa"/>
            <w:tcBorders>
              <w:bottom w:val="nil"/>
            </w:tcBorders>
          </w:tcPr>
          <w:p w14:paraId="6AD7EAEE"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nrofUplinkSlots</w:t>
            </w:r>
          </w:p>
        </w:tc>
        <w:tc>
          <w:tcPr>
            <w:tcW w:w="2267" w:type="dxa"/>
          </w:tcPr>
          <w:p w14:paraId="785C9D73" w14:textId="77777777" w:rsidR="00D73E25" w:rsidRPr="00A15DCB" w:rsidRDefault="00D73E25" w:rsidP="00E13260">
            <w:pPr>
              <w:pStyle w:val="TAL"/>
              <w:rPr>
                <w:rFonts w:cs="Arial"/>
                <w:kern w:val="2"/>
                <w:szCs w:val="18"/>
              </w:rPr>
            </w:pPr>
            <w:r w:rsidRPr="00A15DCB">
              <w:rPr>
                <w:rFonts w:cs="Arial"/>
                <w:kern w:val="2"/>
                <w:szCs w:val="18"/>
                <w:lang w:eastAsia="en-US"/>
              </w:rPr>
              <w:t>0</w:t>
            </w:r>
          </w:p>
        </w:tc>
        <w:tc>
          <w:tcPr>
            <w:tcW w:w="1700" w:type="dxa"/>
          </w:tcPr>
          <w:p w14:paraId="141141B0" w14:textId="77777777" w:rsidR="00D73E25" w:rsidRPr="00A15DCB" w:rsidRDefault="00D73E25" w:rsidP="00E13260">
            <w:pPr>
              <w:pStyle w:val="TAL"/>
              <w:rPr>
                <w:lang w:eastAsia="en-US"/>
              </w:rPr>
            </w:pPr>
          </w:p>
        </w:tc>
        <w:tc>
          <w:tcPr>
            <w:tcW w:w="1245" w:type="dxa"/>
          </w:tcPr>
          <w:p w14:paraId="7511A89E" w14:textId="77777777" w:rsidR="00D73E25" w:rsidRPr="00A15DCB" w:rsidRDefault="00D73E25" w:rsidP="00E13260">
            <w:pPr>
              <w:pStyle w:val="TAL"/>
              <w:rPr>
                <w:lang w:eastAsia="en-US"/>
              </w:rPr>
            </w:pPr>
            <w:r w:rsidRPr="00A15DCB">
              <w:t>FR1</w:t>
            </w:r>
          </w:p>
        </w:tc>
      </w:tr>
      <w:tr w:rsidR="00D73E25" w:rsidRPr="00A15DCB" w14:paraId="25CBE125" w14:textId="77777777" w:rsidTr="00C3017E">
        <w:tc>
          <w:tcPr>
            <w:tcW w:w="4535" w:type="dxa"/>
            <w:tcBorders>
              <w:top w:val="nil"/>
            </w:tcBorders>
          </w:tcPr>
          <w:p w14:paraId="34714D9F" w14:textId="77777777" w:rsidR="00D73E25" w:rsidRPr="00A15DCB" w:rsidRDefault="00D73E25" w:rsidP="00E13260">
            <w:pPr>
              <w:pStyle w:val="TAL"/>
              <w:rPr>
                <w:rFonts w:cs="Arial"/>
                <w:kern w:val="2"/>
                <w:szCs w:val="18"/>
                <w:lang w:eastAsia="en-US"/>
              </w:rPr>
            </w:pPr>
          </w:p>
        </w:tc>
        <w:tc>
          <w:tcPr>
            <w:tcW w:w="2267" w:type="dxa"/>
          </w:tcPr>
          <w:p w14:paraId="79BBA852" w14:textId="77777777" w:rsidR="00D73E25" w:rsidRPr="00A15DCB" w:rsidRDefault="00D73E25" w:rsidP="00E13260">
            <w:pPr>
              <w:pStyle w:val="TAL"/>
              <w:rPr>
                <w:rFonts w:cs="Arial"/>
                <w:kern w:val="2"/>
                <w:szCs w:val="18"/>
              </w:rPr>
            </w:pPr>
            <w:r w:rsidRPr="00A15DCB">
              <w:rPr>
                <w:rFonts w:cs="Arial"/>
                <w:kern w:val="2"/>
                <w:szCs w:val="18"/>
              </w:rPr>
              <w:t>1</w:t>
            </w:r>
          </w:p>
        </w:tc>
        <w:tc>
          <w:tcPr>
            <w:tcW w:w="1700" w:type="dxa"/>
          </w:tcPr>
          <w:p w14:paraId="2F3550A5" w14:textId="77777777" w:rsidR="00D73E25" w:rsidRPr="00A15DCB" w:rsidRDefault="00D73E25" w:rsidP="00E13260">
            <w:pPr>
              <w:pStyle w:val="TAL"/>
              <w:rPr>
                <w:lang w:eastAsia="en-US"/>
              </w:rPr>
            </w:pPr>
          </w:p>
        </w:tc>
        <w:tc>
          <w:tcPr>
            <w:tcW w:w="1245" w:type="dxa"/>
          </w:tcPr>
          <w:p w14:paraId="2B63915A" w14:textId="77777777" w:rsidR="00D73E25" w:rsidRPr="00A15DCB" w:rsidRDefault="00D73E25" w:rsidP="00E13260">
            <w:pPr>
              <w:pStyle w:val="TAL"/>
            </w:pPr>
            <w:r w:rsidRPr="00A15DCB">
              <w:t>FR2</w:t>
            </w:r>
          </w:p>
        </w:tc>
      </w:tr>
      <w:tr w:rsidR="00D73E25" w:rsidRPr="00A15DCB" w14:paraId="0E97E0C9" w14:textId="77777777" w:rsidTr="00C3017E">
        <w:tc>
          <w:tcPr>
            <w:tcW w:w="4535" w:type="dxa"/>
            <w:tcBorders>
              <w:bottom w:val="nil"/>
            </w:tcBorders>
          </w:tcPr>
          <w:p w14:paraId="19890BCE"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nrofUplinkSymbols</w:t>
            </w:r>
          </w:p>
        </w:tc>
        <w:tc>
          <w:tcPr>
            <w:tcW w:w="2267" w:type="dxa"/>
          </w:tcPr>
          <w:p w14:paraId="39969CA0" w14:textId="77777777" w:rsidR="00D73E25" w:rsidRPr="00A15DCB" w:rsidRDefault="00D73E25" w:rsidP="00E13260">
            <w:pPr>
              <w:pStyle w:val="TAL"/>
              <w:rPr>
                <w:rFonts w:cs="Arial"/>
                <w:kern w:val="2"/>
                <w:szCs w:val="18"/>
              </w:rPr>
            </w:pPr>
            <w:r w:rsidRPr="00A15DCB">
              <w:rPr>
                <w:rFonts w:cs="Arial"/>
                <w:kern w:val="2"/>
                <w:szCs w:val="18"/>
                <w:lang w:eastAsia="en-US"/>
              </w:rPr>
              <w:t>0</w:t>
            </w:r>
          </w:p>
        </w:tc>
        <w:tc>
          <w:tcPr>
            <w:tcW w:w="1700" w:type="dxa"/>
          </w:tcPr>
          <w:p w14:paraId="62038834" w14:textId="77777777" w:rsidR="00D73E25" w:rsidRPr="00A15DCB" w:rsidRDefault="00D73E25" w:rsidP="00E13260">
            <w:pPr>
              <w:pStyle w:val="TAL"/>
              <w:rPr>
                <w:lang w:eastAsia="en-US"/>
              </w:rPr>
            </w:pPr>
          </w:p>
        </w:tc>
        <w:tc>
          <w:tcPr>
            <w:tcW w:w="1245" w:type="dxa"/>
          </w:tcPr>
          <w:p w14:paraId="3C8D2A2D" w14:textId="77777777" w:rsidR="00D73E25" w:rsidRPr="00A15DCB" w:rsidRDefault="00D73E25" w:rsidP="00E13260">
            <w:pPr>
              <w:pStyle w:val="TAL"/>
              <w:rPr>
                <w:lang w:eastAsia="en-US"/>
              </w:rPr>
            </w:pPr>
            <w:r w:rsidRPr="00A15DCB">
              <w:t>FR1</w:t>
            </w:r>
          </w:p>
        </w:tc>
      </w:tr>
      <w:tr w:rsidR="00D73E25" w:rsidRPr="00A15DCB" w14:paraId="32399D1A" w14:textId="77777777" w:rsidTr="00C3017E">
        <w:tc>
          <w:tcPr>
            <w:tcW w:w="4535" w:type="dxa"/>
            <w:tcBorders>
              <w:top w:val="nil"/>
            </w:tcBorders>
          </w:tcPr>
          <w:p w14:paraId="739729BA" w14:textId="77777777" w:rsidR="00D73E25" w:rsidRPr="00A15DCB" w:rsidRDefault="00D73E25" w:rsidP="00E13260">
            <w:pPr>
              <w:pStyle w:val="TAL"/>
              <w:rPr>
                <w:rFonts w:cs="Arial"/>
                <w:kern w:val="2"/>
                <w:szCs w:val="18"/>
                <w:lang w:eastAsia="en-US"/>
              </w:rPr>
            </w:pPr>
          </w:p>
        </w:tc>
        <w:tc>
          <w:tcPr>
            <w:tcW w:w="2267" w:type="dxa"/>
          </w:tcPr>
          <w:p w14:paraId="0928B2F2" w14:textId="77777777" w:rsidR="00D73E25" w:rsidRPr="00A15DCB" w:rsidRDefault="00D73E25" w:rsidP="00E13260">
            <w:pPr>
              <w:pStyle w:val="TAL"/>
              <w:rPr>
                <w:rFonts w:cs="Arial"/>
                <w:kern w:val="2"/>
                <w:szCs w:val="18"/>
              </w:rPr>
            </w:pPr>
            <w:r w:rsidRPr="00A15DCB">
              <w:rPr>
                <w:rFonts w:cs="Arial"/>
                <w:kern w:val="2"/>
                <w:szCs w:val="18"/>
              </w:rPr>
              <w:t>2</w:t>
            </w:r>
          </w:p>
        </w:tc>
        <w:tc>
          <w:tcPr>
            <w:tcW w:w="1700" w:type="dxa"/>
          </w:tcPr>
          <w:p w14:paraId="79659074" w14:textId="77777777" w:rsidR="00D73E25" w:rsidRPr="00A15DCB" w:rsidRDefault="00D73E25" w:rsidP="00E13260">
            <w:pPr>
              <w:pStyle w:val="TAL"/>
              <w:rPr>
                <w:lang w:eastAsia="en-US"/>
              </w:rPr>
            </w:pPr>
          </w:p>
        </w:tc>
        <w:tc>
          <w:tcPr>
            <w:tcW w:w="1245" w:type="dxa"/>
          </w:tcPr>
          <w:p w14:paraId="4863A83A" w14:textId="77777777" w:rsidR="00D73E25" w:rsidRPr="00A15DCB" w:rsidRDefault="00D73E25" w:rsidP="00E13260">
            <w:pPr>
              <w:pStyle w:val="TAL"/>
            </w:pPr>
            <w:r w:rsidRPr="00A15DCB">
              <w:t>FR2</w:t>
            </w:r>
          </w:p>
        </w:tc>
      </w:tr>
      <w:tr w:rsidR="00D73E25" w:rsidRPr="00A15DCB" w14:paraId="1E3D9DFD" w14:textId="77777777" w:rsidTr="00E13260">
        <w:tc>
          <w:tcPr>
            <w:tcW w:w="4535" w:type="dxa"/>
          </w:tcPr>
          <w:p w14:paraId="674CB4BA"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w:t>
            </w:r>
          </w:p>
        </w:tc>
        <w:tc>
          <w:tcPr>
            <w:tcW w:w="2267" w:type="dxa"/>
          </w:tcPr>
          <w:p w14:paraId="04BE2BF3" w14:textId="77777777" w:rsidR="00D73E25" w:rsidRPr="00A15DCB" w:rsidRDefault="00D73E25" w:rsidP="00E13260">
            <w:pPr>
              <w:pStyle w:val="TAL"/>
              <w:rPr>
                <w:rFonts w:cs="Arial"/>
                <w:kern w:val="2"/>
                <w:szCs w:val="18"/>
              </w:rPr>
            </w:pPr>
          </w:p>
        </w:tc>
        <w:tc>
          <w:tcPr>
            <w:tcW w:w="1700" w:type="dxa"/>
          </w:tcPr>
          <w:p w14:paraId="0EA8BDBB" w14:textId="77777777" w:rsidR="00D73E25" w:rsidRPr="00A15DCB" w:rsidRDefault="00D73E25" w:rsidP="00E13260">
            <w:pPr>
              <w:pStyle w:val="TAL"/>
              <w:rPr>
                <w:lang w:eastAsia="en-US"/>
              </w:rPr>
            </w:pPr>
          </w:p>
        </w:tc>
        <w:tc>
          <w:tcPr>
            <w:tcW w:w="1245" w:type="dxa"/>
          </w:tcPr>
          <w:p w14:paraId="7A83681A" w14:textId="77777777" w:rsidR="00D73E25" w:rsidRPr="00A15DCB" w:rsidRDefault="00D73E25" w:rsidP="00E13260">
            <w:pPr>
              <w:pStyle w:val="TAL"/>
              <w:rPr>
                <w:lang w:eastAsia="en-US"/>
              </w:rPr>
            </w:pPr>
          </w:p>
        </w:tc>
      </w:tr>
      <w:tr w:rsidR="00D73E25" w:rsidRPr="00A15DCB" w14:paraId="4694AEFA" w14:textId="77777777" w:rsidTr="00E13260">
        <w:tc>
          <w:tcPr>
            <w:tcW w:w="4535" w:type="dxa"/>
          </w:tcPr>
          <w:p w14:paraId="3CE2C628" w14:textId="77777777" w:rsidR="00D73E25" w:rsidRPr="00A15DCB" w:rsidRDefault="00D73E25" w:rsidP="00E13260">
            <w:pPr>
              <w:pStyle w:val="TAL"/>
              <w:rPr>
                <w:lang w:eastAsia="en-US"/>
              </w:rPr>
            </w:pPr>
            <w:r w:rsidRPr="00A15DCB">
              <w:rPr>
                <w:lang w:eastAsia="en-US"/>
              </w:rPr>
              <w:t>}</w:t>
            </w:r>
          </w:p>
        </w:tc>
        <w:tc>
          <w:tcPr>
            <w:tcW w:w="2267" w:type="dxa"/>
          </w:tcPr>
          <w:p w14:paraId="62D8BECD" w14:textId="77777777" w:rsidR="00D73E25" w:rsidRPr="00A15DCB" w:rsidRDefault="00D73E25" w:rsidP="00E13260">
            <w:pPr>
              <w:pStyle w:val="TAL"/>
              <w:rPr>
                <w:lang w:eastAsia="en-US"/>
              </w:rPr>
            </w:pPr>
          </w:p>
        </w:tc>
        <w:tc>
          <w:tcPr>
            <w:tcW w:w="1700" w:type="dxa"/>
          </w:tcPr>
          <w:p w14:paraId="301CA93F" w14:textId="77777777" w:rsidR="00D73E25" w:rsidRPr="00A15DCB" w:rsidRDefault="00D73E25" w:rsidP="00E13260">
            <w:pPr>
              <w:pStyle w:val="TAL"/>
              <w:rPr>
                <w:lang w:eastAsia="en-US"/>
              </w:rPr>
            </w:pPr>
          </w:p>
        </w:tc>
        <w:tc>
          <w:tcPr>
            <w:tcW w:w="1245" w:type="dxa"/>
          </w:tcPr>
          <w:p w14:paraId="5695A981" w14:textId="77777777" w:rsidR="00D73E25" w:rsidRPr="00A15DCB" w:rsidRDefault="00D73E25" w:rsidP="00E13260">
            <w:pPr>
              <w:pStyle w:val="TAL"/>
              <w:rPr>
                <w:lang w:eastAsia="en-US"/>
              </w:rPr>
            </w:pPr>
          </w:p>
        </w:tc>
      </w:tr>
    </w:tbl>
    <w:p w14:paraId="510982FD" w14:textId="77777777" w:rsidR="00D73E25" w:rsidRPr="00A15DCB" w:rsidRDefault="00D73E25" w:rsidP="00D73E25">
      <w:pPr>
        <w:rPr>
          <w:lang w:eastAsia="zh-CN"/>
        </w:rPr>
      </w:pPr>
    </w:p>
    <w:p w14:paraId="74F2F967" w14:textId="77777777" w:rsidR="00D73E25" w:rsidRPr="00A15DCB" w:rsidRDefault="00D73E25" w:rsidP="00D73E25">
      <w:pPr>
        <w:pStyle w:val="TH"/>
        <w:rPr>
          <w:i/>
          <w:iCs/>
        </w:rPr>
      </w:pPr>
      <w:r w:rsidRPr="00A15DCB">
        <w:t xml:space="preserve">Table </w:t>
      </w:r>
      <w:r w:rsidRPr="00A15DCB">
        <w:rPr>
          <w:lang w:eastAsia="sv-SE"/>
        </w:rPr>
        <w:t>7.1.1.2.1.3.3</w:t>
      </w:r>
      <w:r w:rsidRPr="00A15DCB">
        <w:t xml:space="preserve">-6: </w:t>
      </w:r>
      <w:r w:rsidRPr="00A15DCB">
        <w:rPr>
          <w:i/>
          <w:iCs/>
        </w:rPr>
        <w:t>BWP-UplinkCommon (</w:t>
      </w:r>
      <w:r w:rsidRPr="00A15DCB">
        <w:t xml:space="preserve">Table </w:t>
      </w:r>
      <w:r w:rsidRPr="00A15DCB">
        <w:rPr>
          <w:lang w:eastAsia="sv-SE"/>
        </w:rPr>
        <w:t>7.1.1.2.1.3.3</w:t>
      </w:r>
      <w:r w:rsidRPr="00A15DCB">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65FEB72E" w14:textId="77777777" w:rsidTr="00E13260">
        <w:tc>
          <w:tcPr>
            <w:tcW w:w="4535" w:type="dxa"/>
          </w:tcPr>
          <w:p w14:paraId="2856C7ED" w14:textId="77777777" w:rsidR="00D73E25" w:rsidRPr="00A15DCB" w:rsidRDefault="00D73E25" w:rsidP="00E13260">
            <w:pPr>
              <w:pStyle w:val="TAL"/>
              <w:rPr>
                <w:lang w:eastAsia="en-US"/>
              </w:rPr>
            </w:pPr>
            <w:r w:rsidRPr="00A15DCB">
              <w:rPr>
                <w:lang w:eastAsia="en-US"/>
              </w:rPr>
              <w:t xml:space="preserve">Derivation Path: TS 38.508-1 [4], Table </w:t>
            </w:r>
            <w:r w:rsidR="0075188A" w:rsidRPr="00A15DCB">
              <w:rPr>
                <w:lang w:eastAsia="en-US"/>
              </w:rPr>
              <w:t>4.6.3-1</w:t>
            </w:r>
            <w:r w:rsidR="00376A9C" w:rsidRPr="00A15DCB">
              <w:rPr>
                <w:lang w:eastAsia="en-US"/>
              </w:rPr>
              <w:t>4</w:t>
            </w:r>
          </w:p>
        </w:tc>
        <w:tc>
          <w:tcPr>
            <w:tcW w:w="2267" w:type="dxa"/>
          </w:tcPr>
          <w:p w14:paraId="24408AF8" w14:textId="77777777" w:rsidR="00D73E25" w:rsidRPr="00A15DCB" w:rsidRDefault="00D73E25" w:rsidP="00E13260">
            <w:pPr>
              <w:pStyle w:val="TAL"/>
              <w:rPr>
                <w:lang w:eastAsia="en-US"/>
              </w:rPr>
            </w:pPr>
          </w:p>
        </w:tc>
        <w:tc>
          <w:tcPr>
            <w:tcW w:w="1700" w:type="dxa"/>
          </w:tcPr>
          <w:p w14:paraId="5B200497" w14:textId="77777777" w:rsidR="00D73E25" w:rsidRPr="00A15DCB" w:rsidRDefault="00D73E25" w:rsidP="00E13260">
            <w:pPr>
              <w:pStyle w:val="TAL"/>
              <w:rPr>
                <w:lang w:eastAsia="en-US"/>
              </w:rPr>
            </w:pPr>
          </w:p>
        </w:tc>
        <w:tc>
          <w:tcPr>
            <w:tcW w:w="1245" w:type="dxa"/>
          </w:tcPr>
          <w:p w14:paraId="765CED0B" w14:textId="77777777" w:rsidR="00D73E25" w:rsidRPr="00A15DCB" w:rsidRDefault="00D73E25" w:rsidP="00E13260">
            <w:pPr>
              <w:pStyle w:val="TAL"/>
              <w:rPr>
                <w:lang w:eastAsia="en-US"/>
              </w:rPr>
            </w:pPr>
          </w:p>
        </w:tc>
      </w:tr>
      <w:tr w:rsidR="00D73E25" w:rsidRPr="00A15DCB" w14:paraId="60154829" w14:textId="77777777" w:rsidTr="00E13260">
        <w:tc>
          <w:tcPr>
            <w:tcW w:w="4535" w:type="dxa"/>
          </w:tcPr>
          <w:p w14:paraId="77C64709" w14:textId="77777777" w:rsidR="00D73E25" w:rsidRPr="00A15DCB" w:rsidRDefault="00D73E25" w:rsidP="00CB4C25">
            <w:pPr>
              <w:pStyle w:val="TAH"/>
              <w:rPr>
                <w:lang w:eastAsia="en-US"/>
              </w:rPr>
            </w:pPr>
            <w:r w:rsidRPr="00A15DCB">
              <w:rPr>
                <w:lang w:eastAsia="en-US"/>
              </w:rPr>
              <w:t>Information Element</w:t>
            </w:r>
          </w:p>
        </w:tc>
        <w:tc>
          <w:tcPr>
            <w:tcW w:w="2267" w:type="dxa"/>
          </w:tcPr>
          <w:p w14:paraId="0CA0109F" w14:textId="77777777" w:rsidR="00D73E25" w:rsidRPr="00A15DCB" w:rsidRDefault="00D73E25" w:rsidP="00CB4C25">
            <w:pPr>
              <w:pStyle w:val="TAH"/>
              <w:rPr>
                <w:lang w:eastAsia="en-US"/>
              </w:rPr>
            </w:pPr>
            <w:r w:rsidRPr="00A15DCB">
              <w:rPr>
                <w:lang w:eastAsia="en-US"/>
              </w:rPr>
              <w:t>Value/remark</w:t>
            </w:r>
          </w:p>
        </w:tc>
        <w:tc>
          <w:tcPr>
            <w:tcW w:w="1700" w:type="dxa"/>
          </w:tcPr>
          <w:p w14:paraId="73AA4A0C" w14:textId="77777777" w:rsidR="00D73E25" w:rsidRPr="00A15DCB" w:rsidRDefault="00D73E25" w:rsidP="00CB4C25">
            <w:pPr>
              <w:pStyle w:val="TAH"/>
              <w:rPr>
                <w:lang w:eastAsia="en-US"/>
              </w:rPr>
            </w:pPr>
            <w:r w:rsidRPr="00A15DCB">
              <w:rPr>
                <w:lang w:eastAsia="en-US"/>
              </w:rPr>
              <w:t>Comment</w:t>
            </w:r>
          </w:p>
        </w:tc>
        <w:tc>
          <w:tcPr>
            <w:tcW w:w="1245" w:type="dxa"/>
          </w:tcPr>
          <w:p w14:paraId="66E7A797" w14:textId="77777777" w:rsidR="00D73E25" w:rsidRPr="00A15DCB" w:rsidRDefault="00D73E25" w:rsidP="00CB4C25">
            <w:pPr>
              <w:pStyle w:val="TAH"/>
              <w:rPr>
                <w:lang w:eastAsia="en-US"/>
              </w:rPr>
            </w:pPr>
            <w:r w:rsidRPr="00A15DCB">
              <w:rPr>
                <w:lang w:eastAsia="en-US"/>
              </w:rPr>
              <w:t>Condition</w:t>
            </w:r>
          </w:p>
        </w:tc>
      </w:tr>
      <w:tr w:rsidR="00D73E25" w:rsidRPr="00A15DCB" w14:paraId="415ACBC2" w14:textId="77777777" w:rsidTr="00E13260">
        <w:tc>
          <w:tcPr>
            <w:tcW w:w="4535" w:type="dxa"/>
          </w:tcPr>
          <w:p w14:paraId="2B7E33D9" w14:textId="77777777" w:rsidR="00D73E25" w:rsidRPr="00A15DCB" w:rsidRDefault="00D73E25" w:rsidP="00E13260">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2397D557" w14:textId="77777777" w:rsidR="00D73E25" w:rsidRPr="00A15DCB" w:rsidRDefault="00D73E25" w:rsidP="00E13260">
            <w:pPr>
              <w:pStyle w:val="TAL"/>
              <w:rPr>
                <w:lang w:eastAsia="en-US"/>
              </w:rPr>
            </w:pPr>
          </w:p>
        </w:tc>
        <w:tc>
          <w:tcPr>
            <w:tcW w:w="1700" w:type="dxa"/>
          </w:tcPr>
          <w:p w14:paraId="12E0255A" w14:textId="77777777" w:rsidR="00D73E25" w:rsidRPr="00A15DCB" w:rsidRDefault="00D73E25" w:rsidP="00E13260">
            <w:pPr>
              <w:pStyle w:val="TAL"/>
              <w:rPr>
                <w:lang w:eastAsia="en-US"/>
              </w:rPr>
            </w:pPr>
          </w:p>
        </w:tc>
        <w:tc>
          <w:tcPr>
            <w:tcW w:w="1245" w:type="dxa"/>
          </w:tcPr>
          <w:p w14:paraId="3C05B0C2" w14:textId="77777777" w:rsidR="00D73E25" w:rsidRPr="00A15DCB" w:rsidRDefault="00D73E25" w:rsidP="00E13260">
            <w:pPr>
              <w:pStyle w:val="TAL"/>
              <w:rPr>
                <w:lang w:eastAsia="en-US"/>
              </w:rPr>
            </w:pPr>
          </w:p>
        </w:tc>
      </w:tr>
      <w:tr w:rsidR="00D73E25" w:rsidRPr="00A15DCB" w14:paraId="680E858A" w14:textId="77777777" w:rsidTr="00E13260">
        <w:tc>
          <w:tcPr>
            <w:tcW w:w="4535" w:type="dxa"/>
          </w:tcPr>
          <w:p w14:paraId="53479DAE" w14:textId="77777777" w:rsidR="00D73E25" w:rsidRPr="00A15DCB" w:rsidRDefault="00D73E25" w:rsidP="00E13260">
            <w:pPr>
              <w:pStyle w:val="TAL"/>
              <w:rPr>
                <w:lang w:eastAsia="en-US"/>
              </w:rPr>
            </w:pPr>
            <w:r w:rsidRPr="00A15DCB">
              <w:rPr>
                <w:lang w:eastAsia="en-US"/>
              </w:rPr>
              <w:t xml:space="preserve">  rach-ConfigCommon CHOICE {</w:t>
            </w:r>
          </w:p>
        </w:tc>
        <w:tc>
          <w:tcPr>
            <w:tcW w:w="2267" w:type="dxa"/>
          </w:tcPr>
          <w:p w14:paraId="7D78EBA2" w14:textId="77777777" w:rsidR="00D73E25" w:rsidRPr="00A15DCB" w:rsidRDefault="00D73E25" w:rsidP="00E13260">
            <w:pPr>
              <w:pStyle w:val="TAL"/>
              <w:rPr>
                <w:lang w:eastAsia="en-US"/>
              </w:rPr>
            </w:pPr>
          </w:p>
        </w:tc>
        <w:tc>
          <w:tcPr>
            <w:tcW w:w="1700" w:type="dxa"/>
          </w:tcPr>
          <w:p w14:paraId="22F4945F" w14:textId="77777777" w:rsidR="00D73E25" w:rsidRPr="00A15DCB" w:rsidRDefault="00D73E25" w:rsidP="00E13260">
            <w:pPr>
              <w:pStyle w:val="TAL"/>
              <w:rPr>
                <w:lang w:eastAsia="en-US"/>
              </w:rPr>
            </w:pPr>
          </w:p>
        </w:tc>
        <w:tc>
          <w:tcPr>
            <w:tcW w:w="1245" w:type="dxa"/>
          </w:tcPr>
          <w:p w14:paraId="1BECD75B" w14:textId="77777777" w:rsidR="00D73E25" w:rsidRPr="00A15DCB" w:rsidRDefault="00D73E25" w:rsidP="00E13260">
            <w:pPr>
              <w:pStyle w:val="TAL"/>
              <w:rPr>
                <w:lang w:eastAsia="en-US"/>
              </w:rPr>
            </w:pPr>
          </w:p>
        </w:tc>
      </w:tr>
      <w:tr w:rsidR="00D73E25" w:rsidRPr="00A15DCB" w14:paraId="44E174DB" w14:textId="77777777" w:rsidTr="00E13260">
        <w:tc>
          <w:tcPr>
            <w:tcW w:w="4535" w:type="dxa"/>
          </w:tcPr>
          <w:p w14:paraId="1025E3EA" w14:textId="77777777" w:rsidR="00D73E25" w:rsidRPr="00A15DCB" w:rsidRDefault="00D73E25" w:rsidP="00E13260">
            <w:pPr>
              <w:pStyle w:val="TAL"/>
              <w:rPr>
                <w:lang w:eastAsia="en-US"/>
              </w:rPr>
            </w:pPr>
            <w:r w:rsidRPr="00A15DCB">
              <w:rPr>
                <w:lang w:eastAsia="en-US"/>
              </w:rPr>
              <w:t xml:space="preserve">    setup</w:t>
            </w:r>
          </w:p>
        </w:tc>
        <w:tc>
          <w:tcPr>
            <w:tcW w:w="2267" w:type="dxa"/>
          </w:tcPr>
          <w:p w14:paraId="18A54740" w14:textId="77777777" w:rsidR="00D73E25" w:rsidRPr="00A15DCB" w:rsidRDefault="00D73E25" w:rsidP="00E13260">
            <w:pPr>
              <w:pStyle w:val="TAL"/>
              <w:rPr>
                <w:lang w:eastAsia="en-US"/>
              </w:rPr>
            </w:pPr>
            <w:r w:rsidRPr="00A15DCB">
              <w:rPr>
                <w:lang w:eastAsia="en-US"/>
              </w:rPr>
              <w:t>RACH-ConfigCommon</w:t>
            </w:r>
          </w:p>
        </w:tc>
        <w:tc>
          <w:tcPr>
            <w:tcW w:w="1700" w:type="dxa"/>
          </w:tcPr>
          <w:p w14:paraId="17AB216B" w14:textId="77777777" w:rsidR="00D73E25" w:rsidRPr="00A15DCB" w:rsidRDefault="00D73E25" w:rsidP="00E13260">
            <w:pPr>
              <w:pStyle w:val="TAL"/>
              <w:rPr>
                <w:lang w:eastAsia="en-US"/>
              </w:rPr>
            </w:pPr>
          </w:p>
        </w:tc>
        <w:tc>
          <w:tcPr>
            <w:tcW w:w="1245" w:type="dxa"/>
          </w:tcPr>
          <w:p w14:paraId="1B2DBE12" w14:textId="77777777" w:rsidR="00D73E25" w:rsidRPr="00A15DCB" w:rsidRDefault="00D73E25" w:rsidP="00E13260">
            <w:pPr>
              <w:pStyle w:val="TAL"/>
              <w:rPr>
                <w:lang w:eastAsia="en-US"/>
              </w:rPr>
            </w:pPr>
          </w:p>
        </w:tc>
      </w:tr>
      <w:tr w:rsidR="00D73E25" w:rsidRPr="00A15DCB" w14:paraId="7B3ABBAA" w14:textId="77777777" w:rsidTr="00E13260">
        <w:tc>
          <w:tcPr>
            <w:tcW w:w="4535" w:type="dxa"/>
          </w:tcPr>
          <w:p w14:paraId="184CD7DE" w14:textId="77777777" w:rsidR="00D73E25" w:rsidRPr="00A15DCB" w:rsidRDefault="00D73E25" w:rsidP="00E13260">
            <w:pPr>
              <w:pStyle w:val="TAL"/>
              <w:rPr>
                <w:lang w:eastAsia="en-US"/>
              </w:rPr>
            </w:pPr>
            <w:r w:rsidRPr="00A15DCB">
              <w:rPr>
                <w:lang w:eastAsia="en-US"/>
              </w:rPr>
              <w:t xml:space="preserve">  }</w:t>
            </w:r>
          </w:p>
        </w:tc>
        <w:tc>
          <w:tcPr>
            <w:tcW w:w="2267" w:type="dxa"/>
          </w:tcPr>
          <w:p w14:paraId="57021F1D" w14:textId="77777777" w:rsidR="00D73E25" w:rsidRPr="00A15DCB" w:rsidRDefault="00D73E25" w:rsidP="00E13260">
            <w:pPr>
              <w:pStyle w:val="TAL"/>
              <w:rPr>
                <w:lang w:eastAsia="en-US"/>
              </w:rPr>
            </w:pPr>
          </w:p>
        </w:tc>
        <w:tc>
          <w:tcPr>
            <w:tcW w:w="1700" w:type="dxa"/>
          </w:tcPr>
          <w:p w14:paraId="07706F9C" w14:textId="77777777" w:rsidR="00D73E25" w:rsidRPr="00A15DCB" w:rsidRDefault="00D73E25" w:rsidP="00E13260">
            <w:pPr>
              <w:pStyle w:val="TAL"/>
              <w:rPr>
                <w:lang w:eastAsia="en-US"/>
              </w:rPr>
            </w:pPr>
          </w:p>
        </w:tc>
        <w:tc>
          <w:tcPr>
            <w:tcW w:w="1245" w:type="dxa"/>
          </w:tcPr>
          <w:p w14:paraId="7F765F80" w14:textId="77777777" w:rsidR="00D73E25" w:rsidRPr="00A15DCB" w:rsidRDefault="00D73E25" w:rsidP="00E13260">
            <w:pPr>
              <w:pStyle w:val="TAL"/>
              <w:rPr>
                <w:lang w:eastAsia="en-US"/>
              </w:rPr>
            </w:pPr>
          </w:p>
        </w:tc>
      </w:tr>
      <w:tr w:rsidR="00D73E25" w:rsidRPr="00A15DCB" w14:paraId="29F7BB68" w14:textId="77777777" w:rsidTr="00E13260">
        <w:tc>
          <w:tcPr>
            <w:tcW w:w="4535" w:type="dxa"/>
          </w:tcPr>
          <w:p w14:paraId="173E66DD" w14:textId="77777777" w:rsidR="00D73E25" w:rsidRPr="00A15DCB" w:rsidRDefault="00D73E25" w:rsidP="00E13260">
            <w:pPr>
              <w:pStyle w:val="TAL"/>
              <w:rPr>
                <w:lang w:eastAsia="en-US"/>
              </w:rPr>
            </w:pPr>
            <w:r w:rsidRPr="00A15DCB">
              <w:rPr>
                <w:lang w:eastAsia="en-US"/>
              </w:rPr>
              <w:t>}</w:t>
            </w:r>
          </w:p>
        </w:tc>
        <w:tc>
          <w:tcPr>
            <w:tcW w:w="2267" w:type="dxa"/>
          </w:tcPr>
          <w:p w14:paraId="4FFCFABC" w14:textId="77777777" w:rsidR="00D73E25" w:rsidRPr="00A15DCB" w:rsidRDefault="00D73E25" w:rsidP="00E13260">
            <w:pPr>
              <w:pStyle w:val="TAL"/>
              <w:rPr>
                <w:lang w:eastAsia="en-US"/>
              </w:rPr>
            </w:pPr>
          </w:p>
        </w:tc>
        <w:tc>
          <w:tcPr>
            <w:tcW w:w="1700" w:type="dxa"/>
          </w:tcPr>
          <w:p w14:paraId="372BDEF5" w14:textId="77777777" w:rsidR="00D73E25" w:rsidRPr="00A15DCB" w:rsidRDefault="00D73E25" w:rsidP="00E13260">
            <w:pPr>
              <w:pStyle w:val="TAL"/>
              <w:rPr>
                <w:lang w:eastAsia="en-US"/>
              </w:rPr>
            </w:pPr>
          </w:p>
        </w:tc>
        <w:tc>
          <w:tcPr>
            <w:tcW w:w="1245" w:type="dxa"/>
          </w:tcPr>
          <w:p w14:paraId="29151C9F" w14:textId="77777777" w:rsidR="00D73E25" w:rsidRPr="00A15DCB" w:rsidRDefault="00D73E25" w:rsidP="00E13260">
            <w:pPr>
              <w:pStyle w:val="TAL"/>
              <w:rPr>
                <w:lang w:eastAsia="en-US"/>
              </w:rPr>
            </w:pPr>
          </w:p>
        </w:tc>
      </w:tr>
    </w:tbl>
    <w:p w14:paraId="1FDD4EBD" w14:textId="77777777" w:rsidR="00D73E25" w:rsidRPr="00A15DCB" w:rsidRDefault="00D73E25" w:rsidP="00D73E25"/>
    <w:p w14:paraId="082266DB" w14:textId="77777777" w:rsidR="00D73E25" w:rsidRPr="00A15DCB" w:rsidRDefault="00D73E25" w:rsidP="00D73E25">
      <w:pPr>
        <w:pStyle w:val="TH"/>
        <w:rPr>
          <w:i/>
          <w:iCs/>
        </w:rPr>
      </w:pPr>
      <w:r w:rsidRPr="00A15DCB">
        <w:t xml:space="preserve">Table </w:t>
      </w:r>
      <w:r w:rsidRPr="00A15DCB">
        <w:rPr>
          <w:lang w:eastAsia="sv-SE"/>
        </w:rPr>
        <w:t>7.1.1.2.1.3.3</w:t>
      </w:r>
      <w:r w:rsidRPr="00A15DCB">
        <w:t xml:space="preserve">-7: </w:t>
      </w:r>
      <w:r w:rsidRPr="00A15DCB">
        <w:rPr>
          <w:i/>
          <w:iCs/>
        </w:rPr>
        <w:t>RACH-ConfigCommon (</w:t>
      </w:r>
      <w:r w:rsidRPr="00A15DCB">
        <w:t xml:space="preserve">Table </w:t>
      </w:r>
      <w:r w:rsidRPr="00A15DCB">
        <w:rPr>
          <w:lang w:eastAsia="sv-SE"/>
        </w:rPr>
        <w:t>7.1.1.2.1.3.3</w:t>
      </w:r>
      <w:r w:rsidRPr="00A15DCB">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1D46E1B9" w14:textId="77777777" w:rsidTr="00E13260">
        <w:tc>
          <w:tcPr>
            <w:tcW w:w="9747" w:type="dxa"/>
            <w:gridSpan w:val="4"/>
          </w:tcPr>
          <w:p w14:paraId="2AD089E5"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D73E25" w:rsidRPr="00A15DCB" w14:paraId="39722148" w14:textId="77777777" w:rsidTr="00E13260">
        <w:tc>
          <w:tcPr>
            <w:tcW w:w="4535" w:type="dxa"/>
          </w:tcPr>
          <w:p w14:paraId="434E2D48" w14:textId="77777777" w:rsidR="00D73E25" w:rsidRPr="00A15DCB" w:rsidRDefault="00D73E25" w:rsidP="00E13260">
            <w:pPr>
              <w:pStyle w:val="TAH"/>
              <w:rPr>
                <w:lang w:eastAsia="en-US"/>
              </w:rPr>
            </w:pPr>
            <w:r w:rsidRPr="00A15DCB">
              <w:rPr>
                <w:lang w:eastAsia="en-US"/>
              </w:rPr>
              <w:t>Information Element</w:t>
            </w:r>
          </w:p>
        </w:tc>
        <w:tc>
          <w:tcPr>
            <w:tcW w:w="2267" w:type="dxa"/>
          </w:tcPr>
          <w:p w14:paraId="292BEA0A" w14:textId="77777777" w:rsidR="00D73E25" w:rsidRPr="00A15DCB" w:rsidRDefault="00D73E25" w:rsidP="00E13260">
            <w:pPr>
              <w:pStyle w:val="TAH"/>
              <w:rPr>
                <w:lang w:eastAsia="en-US"/>
              </w:rPr>
            </w:pPr>
            <w:r w:rsidRPr="00A15DCB">
              <w:rPr>
                <w:lang w:eastAsia="en-US"/>
              </w:rPr>
              <w:t>Value/remark</w:t>
            </w:r>
          </w:p>
        </w:tc>
        <w:tc>
          <w:tcPr>
            <w:tcW w:w="1700" w:type="dxa"/>
          </w:tcPr>
          <w:p w14:paraId="14BE5508" w14:textId="77777777" w:rsidR="00D73E25" w:rsidRPr="00A15DCB" w:rsidRDefault="00D73E25" w:rsidP="00E13260">
            <w:pPr>
              <w:pStyle w:val="TAH"/>
              <w:rPr>
                <w:lang w:eastAsia="en-US"/>
              </w:rPr>
            </w:pPr>
            <w:r w:rsidRPr="00A15DCB">
              <w:rPr>
                <w:lang w:eastAsia="en-US"/>
              </w:rPr>
              <w:t>Comment</w:t>
            </w:r>
          </w:p>
        </w:tc>
        <w:tc>
          <w:tcPr>
            <w:tcW w:w="1245" w:type="dxa"/>
          </w:tcPr>
          <w:p w14:paraId="64D0CDC0" w14:textId="77777777" w:rsidR="00D73E25" w:rsidRPr="00A15DCB" w:rsidRDefault="00D73E25" w:rsidP="00E13260">
            <w:pPr>
              <w:pStyle w:val="TAH"/>
              <w:rPr>
                <w:lang w:eastAsia="en-US"/>
              </w:rPr>
            </w:pPr>
            <w:r w:rsidRPr="00A15DCB">
              <w:rPr>
                <w:lang w:eastAsia="en-US"/>
              </w:rPr>
              <w:t>Condition</w:t>
            </w:r>
          </w:p>
        </w:tc>
      </w:tr>
      <w:tr w:rsidR="00D73E25" w:rsidRPr="00A15DCB" w14:paraId="3203EE05" w14:textId="77777777" w:rsidTr="00E13260">
        <w:tc>
          <w:tcPr>
            <w:tcW w:w="4535" w:type="dxa"/>
          </w:tcPr>
          <w:p w14:paraId="6A739B86" w14:textId="0CB7241B" w:rsidR="00D73E25" w:rsidRPr="00A15DCB" w:rsidRDefault="00D73E25" w:rsidP="00E13260">
            <w:pPr>
              <w:pStyle w:val="TAL"/>
              <w:rPr>
                <w:lang w:eastAsia="en-US"/>
              </w:rPr>
            </w:pPr>
            <w:r w:rsidRPr="00A15DCB">
              <w:rPr>
                <w:lang w:eastAsia="en-US"/>
              </w:rPr>
              <w:t>RACH-ConfigCommon</w:t>
            </w:r>
            <w:r w:rsidR="00CB4C25"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7" w:type="dxa"/>
          </w:tcPr>
          <w:p w14:paraId="702251BF" w14:textId="77777777" w:rsidR="00D73E25" w:rsidRPr="00A15DCB" w:rsidRDefault="00D73E25" w:rsidP="00E13260">
            <w:pPr>
              <w:pStyle w:val="TAL"/>
              <w:rPr>
                <w:lang w:eastAsia="en-US"/>
              </w:rPr>
            </w:pPr>
          </w:p>
        </w:tc>
        <w:tc>
          <w:tcPr>
            <w:tcW w:w="1700" w:type="dxa"/>
          </w:tcPr>
          <w:p w14:paraId="6FA70611" w14:textId="77777777" w:rsidR="00D73E25" w:rsidRPr="00A15DCB" w:rsidRDefault="00D73E25" w:rsidP="00E13260">
            <w:pPr>
              <w:pStyle w:val="TAL"/>
              <w:rPr>
                <w:lang w:eastAsia="en-US"/>
              </w:rPr>
            </w:pPr>
          </w:p>
        </w:tc>
        <w:tc>
          <w:tcPr>
            <w:tcW w:w="1245" w:type="dxa"/>
          </w:tcPr>
          <w:p w14:paraId="75A0B9C7" w14:textId="77777777" w:rsidR="00D73E25" w:rsidRPr="00A15DCB" w:rsidRDefault="00D73E25" w:rsidP="00E13260">
            <w:pPr>
              <w:pStyle w:val="TAL"/>
              <w:rPr>
                <w:lang w:eastAsia="en-US"/>
              </w:rPr>
            </w:pPr>
          </w:p>
        </w:tc>
      </w:tr>
      <w:tr w:rsidR="00D73E25" w:rsidRPr="00A15DCB" w14:paraId="56BA24C2" w14:textId="77777777" w:rsidTr="00E13260">
        <w:tc>
          <w:tcPr>
            <w:tcW w:w="4535" w:type="dxa"/>
          </w:tcPr>
          <w:p w14:paraId="5BCF10DA" w14:textId="77777777" w:rsidR="00D73E25" w:rsidRPr="00A15DCB" w:rsidRDefault="00D73E25" w:rsidP="00E13260">
            <w:pPr>
              <w:pStyle w:val="TAL"/>
              <w:rPr>
                <w:lang w:eastAsia="en-US"/>
              </w:rPr>
            </w:pPr>
            <w:r w:rsidRPr="00A15DCB">
              <w:rPr>
                <w:lang w:eastAsia="en-US"/>
              </w:rPr>
              <w:t xml:space="preserve">  rach-ConfigGeneric</w:t>
            </w:r>
          </w:p>
        </w:tc>
        <w:tc>
          <w:tcPr>
            <w:tcW w:w="2267" w:type="dxa"/>
          </w:tcPr>
          <w:p w14:paraId="31C66FA3" w14:textId="77777777" w:rsidR="00D73E25" w:rsidRPr="00A15DCB" w:rsidRDefault="00D73E25" w:rsidP="00E13260">
            <w:pPr>
              <w:pStyle w:val="TAL"/>
              <w:rPr>
                <w:lang w:eastAsia="en-US"/>
              </w:rPr>
            </w:pPr>
            <w:r w:rsidRPr="00A15DCB">
              <w:rPr>
                <w:lang w:eastAsia="en-US"/>
              </w:rPr>
              <w:t>RACH-ConfigGeneric</w:t>
            </w:r>
          </w:p>
        </w:tc>
        <w:tc>
          <w:tcPr>
            <w:tcW w:w="1700" w:type="dxa"/>
          </w:tcPr>
          <w:p w14:paraId="24B57E08" w14:textId="77777777" w:rsidR="00D73E25" w:rsidRPr="00A15DCB" w:rsidRDefault="00D73E25" w:rsidP="00E13260">
            <w:pPr>
              <w:pStyle w:val="TAL"/>
              <w:rPr>
                <w:lang w:eastAsia="en-US"/>
              </w:rPr>
            </w:pPr>
          </w:p>
        </w:tc>
        <w:tc>
          <w:tcPr>
            <w:tcW w:w="1245" w:type="dxa"/>
          </w:tcPr>
          <w:p w14:paraId="61B0CD20" w14:textId="77777777" w:rsidR="00D73E25" w:rsidRPr="00A15DCB" w:rsidRDefault="00D73E25" w:rsidP="00E13260">
            <w:pPr>
              <w:pStyle w:val="TAL"/>
              <w:rPr>
                <w:lang w:eastAsia="en-US"/>
              </w:rPr>
            </w:pPr>
          </w:p>
        </w:tc>
      </w:tr>
      <w:tr w:rsidR="00D73E25" w:rsidRPr="00A15DCB" w14:paraId="03798151" w14:textId="77777777" w:rsidTr="00E13260">
        <w:tc>
          <w:tcPr>
            <w:tcW w:w="4535" w:type="dxa"/>
          </w:tcPr>
          <w:p w14:paraId="3E21020A" w14:textId="77777777" w:rsidR="00D73E25" w:rsidRPr="00A15DCB" w:rsidRDefault="00D73E25" w:rsidP="00E13260">
            <w:pPr>
              <w:pStyle w:val="TAL"/>
              <w:rPr>
                <w:lang w:eastAsia="en-US"/>
              </w:rPr>
            </w:pPr>
            <w:r w:rsidRPr="00A15DCB">
              <w:rPr>
                <w:lang w:eastAsia="en-US"/>
              </w:rPr>
              <w:t>}</w:t>
            </w:r>
          </w:p>
        </w:tc>
        <w:tc>
          <w:tcPr>
            <w:tcW w:w="2267" w:type="dxa"/>
          </w:tcPr>
          <w:p w14:paraId="13581220" w14:textId="77777777" w:rsidR="00D73E25" w:rsidRPr="00A15DCB" w:rsidRDefault="00D73E25" w:rsidP="00E13260">
            <w:pPr>
              <w:pStyle w:val="TAL"/>
              <w:rPr>
                <w:lang w:eastAsia="en-US"/>
              </w:rPr>
            </w:pPr>
          </w:p>
        </w:tc>
        <w:tc>
          <w:tcPr>
            <w:tcW w:w="1700" w:type="dxa"/>
          </w:tcPr>
          <w:p w14:paraId="34BC1CF5" w14:textId="77777777" w:rsidR="00D73E25" w:rsidRPr="00A15DCB" w:rsidRDefault="00D73E25" w:rsidP="00E13260">
            <w:pPr>
              <w:pStyle w:val="TAL"/>
              <w:rPr>
                <w:lang w:eastAsia="en-US"/>
              </w:rPr>
            </w:pPr>
          </w:p>
        </w:tc>
        <w:tc>
          <w:tcPr>
            <w:tcW w:w="1245" w:type="dxa"/>
          </w:tcPr>
          <w:p w14:paraId="2FAFB9D9" w14:textId="77777777" w:rsidR="00D73E25" w:rsidRPr="00A15DCB" w:rsidRDefault="00D73E25" w:rsidP="00E13260">
            <w:pPr>
              <w:pStyle w:val="TAL"/>
              <w:rPr>
                <w:lang w:eastAsia="en-US"/>
              </w:rPr>
            </w:pPr>
          </w:p>
        </w:tc>
      </w:tr>
    </w:tbl>
    <w:p w14:paraId="6762BED7" w14:textId="77777777" w:rsidR="00D73E25" w:rsidRPr="00A15DCB" w:rsidRDefault="00D73E25" w:rsidP="00D73E25"/>
    <w:p w14:paraId="524023B5" w14:textId="77777777" w:rsidR="00D73E25" w:rsidRPr="00A15DCB" w:rsidRDefault="00D73E25" w:rsidP="00D73E25">
      <w:pPr>
        <w:pStyle w:val="TH"/>
        <w:rPr>
          <w:i/>
          <w:iCs/>
        </w:rPr>
      </w:pPr>
      <w:r w:rsidRPr="00A15DCB">
        <w:t xml:space="preserve">Table </w:t>
      </w:r>
      <w:r w:rsidRPr="00A15DCB">
        <w:rPr>
          <w:lang w:eastAsia="sv-SE"/>
        </w:rPr>
        <w:t>7.1.1.2.1.3.3</w:t>
      </w:r>
      <w:r w:rsidRPr="00A15DCB">
        <w:t xml:space="preserve">-8: </w:t>
      </w:r>
      <w:r w:rsidRPr="00A15DCB">
        <w:rPr>
          <w:i/>
          <w:iCs/>
        </w:rPr>
        <w:t>RACH-ConfigGeneric (</w:t>
      </w:r>
      <w:r w:rsidRPr="00A15DCB">
        <w:t xml:space="preserve">Table </w:t>
      </w:r>
      <w:r w:rsidRPr="00A15DCB">
        <w:rPr>
          <w:lang w:eastAsia="sv-SE"/>
        </w:rPr>
        <w:t>7.1.1.2.1.3.3</w:t>
      </w:r>
      <w:r w:rsidRPr="00A15DCB">
        <w:t>-7)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7491F4B6" w14:textId="77777777" w:rsidTr="00E13260">
        <w:tc>
          <w:tcPr>
            <w:tcW w:w="9747" w:type="dxa"/>
            <w:gridSpan w:val="4"/>
          </w:tcPr>
          <w:p w14:paraId="01A6BC49"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053975" w:rsidRPr="00A15DCB">
              <w:rPr>
                <w:b w:val="0"/>
                <w:lang w:eastAsia="en-US"/>
              </w:rPr>
              <w:t>4.6.3-130</w:t>
            </w:r>
          </w:p>
        </w:tc>
      </w:tr>
      <w:tr w:rsidR="00D73E25" w:rsidRPr="00A15DCB" w14:paraId="23676E9E" w14:textId="77777777" w:rsidTr="00E13260">
        <w:tc>
          <w:tcPr>
            <w:tcW w:w="4535" w:type="dxa"/>
          </w:tcPr>
          <w:p w14:paraId="1E65F32A" w14:textId="77777777" w:rsidR="00D73E25" w:rsidRPr="00A15DCB" w:rsidRDefault="00D73E25" w:rsidP="00E13260">
            <w:pPr>
              <w:pStyle w:val="TAH"/>
              <w:rPr>
                <w:lang w:eastAsia="en-US"/>
              </w:rPr>
            </w:pPr>
            <w:r w:rsidRPr="00A15DCB">
              <w:rPr>
                <w:lang w:eastAsia="en-US"/>
              </w:rPr>
              <w:t>Information Element</w:t>
            </w:r>
          </w:p>
        </w:tc>
        <w:tc>
          <w:tcPr>
            <w:tcW w:w="2267" w:type="dxa"/>
          </w:tcPr>
          <w:p w14:paraId="482E59D0" w14:textId="77777777" w:rsidR="00D73E25" w:rsidRPr="00A15DCB" w:rsidRDefault="00D73E25" w:rsidP="00E13260">
            <w:pPr>
              <w:pStyle w:val="TAH"/>
              <w:rPr>
                <w:lang w:eastAsia="en-US"/>
              </w:rPr>
            </w:pPr>
            <w:r w:rsidRPr="00A15DCB">
              <w:rPr>
                <w:lang w:eastAsia="en-US"/>
              </w:rPr>
              <w:t>Value/remark</w:t>
            </w:r>
          </w:p>
        </w:tc>
        <w:tc>
          <w:tcPr>
            <w:tcW w:w="1700" w:type="dxa"/>
          </w:tcPr>
          <w:p w14:paraId="35386C4F" w14:textId="77777777" w:rsidR="00D73E25" w:rsidRPr="00A15DCB" w:rsidRDefault="00D73E25" w:rsidP="00E13260">
            <w:pPr>
              <w:pStyle w:val="TAH"/>
              <w:rPr>
                <w:lang w:eastAsia="en-US"/>
              </w:rPr>
            </w:pPr>
            <w:r w:rsidRPr="00A15DCB">
              <w:rPr>
                <w:lang w:eastAsia="en-US"/>
              </w:rPr>
              <w:t>Comment</w:t>
            </w:r>
          </w:p>
        </w:tc>
        <w:tc>
          <w:tcPr>
            <w:tcW w:w="1245" w:type="dxa"/>
          </w:tcPr>
          <w:p w14:paraId="509FF42E" w14:textId="77777777" w:rsidR="00D73E25" w:rsidRPr="00A15DCB" w:rsidRDefault="00D73E25" w:rsidP="00E13260">
            <w:pPr>
              <w:pStyle w:val="TAH"/>
              <w:rPr>
                <w:lang w:eastAsia="en-US"/>
              </w:rPr>
            </w:pPr>
            <w:r w:rsidRPr="00A15DCB">
              <w:rPr>
                <w:lang w:eastAsia="en-US"/>
              </w:rPr>
              <w:t>Condition</w:t>
            </w:r>
          </w:p>
        </w:tc>
      </w:tr>
      <w:tr w:rsidR="00D73E25" w:rsidRPr="00A15DCB" w14:paraId="6197D17A" w14:textId="77777777" w:rsidTr="00E13260">
        <w:tc>
          <w:tcPr>
            <w:tcW w:w="4535" w:type="dxa"/>
          </w:tcPr>
          <w:p w14:paraId="520B5812" w14:textId="77777777" w:rsidR="00D73E25" w:rsidRPr="00A15DCB" w:rsidRDefault="00D73E25" w:rsidP="00E13260">
            <w:pPr>
              <w:pStyle w:val="TAL"/>
              <w:rPr>
                <w:lang w:eastAsia="en-US"/>
              </w:rPr>
            </w:pPr>
            <w:r w:rsidRPr="00A15DCB">
              <w:rPr>
                <w:lang w:eastAsia="en-US"/>
              </w:rPr>
              <w:t xml:space="preserve">RACH-ConfigGeneric ::= </w:t>
            </w:r>
            <w:r w:rsidRPr="00A15DCB">
              <w:rPr>
                <w:snapToGrid w:val="0"/>
                <w:lang w:eastAsia="en-US"/>
              </w:rPr>
              <w:t xml:space="preserve">SEQUENCE </w:t>
            </w:r>
            <w:r w:rsidRPr="00A15DCB">
              <w:rPr>
                <w:lang w:eastAsia="en-US"/>
              </w:rPr>
              <w:t>{</w:t>
            </w:r>
          </w:p>
        </w:tc>
        <w:tc>
          <w:tcPr>
            <w:tcW w:w="2267" w:type="dxa"/>
          </w:tcPr>
          <w:p w14:paraId="183E9EFB" w14:textId="77777777" w:rsidR="00D73E25" w:rsidRPr="00A15DCB" w:rsidRDefault="00D73E25" w:rsidP="00E13260">
            <w:pPr>
              <w:pStyle w:val="TAL"/>
              <w:rPr>
                <w:lang w:eastAsia="en-US"/>
              </w:rPr>
            </w:pPr>
          </w:p>
        </w:tc>
        <w:tc>
          <w:tcPr>
            <w:tcW w:w="1700" w:type="dxa"/>
          </w:tcPr>
          <w:p w14:paraId="3565C100" w14:textId="77777777" w:rsidR="00D73E25" w:rsidRPr="00A15DCB" w:rsidRDefault="00D73E25" w:rsidP="00E13260">
            <w:pPr>
              <w:pStyle w:val="TAL"/>
              <w:rPr>
                <w:lang w:eastAsia="en-US"/>
              </w:rPr>
            </w:pPr>
          </w:p>
        </w:tc>
        <w:tc>
          <w:tcPr>
            <w:tcW w:w="1245" w:type="dxa"/>
          </w:tcPr>
          <w:p w14:paraId="1BA9F139" w14:textId="77777777" w:rsidR="00D73E25" w:rsidRPr="00A15DCB" w:rsidRDefault="00D73E25" w:rsidP="00E13260">
            <w:pPr>
              <w:pStyle w:val="TAL"/>
              <w:rPr>
                <w:lang w:eastAsia="en-US"/>
              </w:rPr>
            </w:pPr>
          </w:p>
        </w:tc>
      </w:tr>
      <w:tr w:rsidR="00D73E25" w:rsidRPr="00A15DCB" w14:paraId="7A9987A7" w14:textId="77777777" w:rsidTr="00E13260">
        <w:tc>
          <w:tcPr>
            <w:tcW w:w="4535" w:type="dxa"/>
          </w:tcPr>
          <w:p w14:paraId="184C10E3" w14:textId="77777777" w:rsidR="00D73E25" w:rsidRPr="00A15DCB" w:rsidRDefault="00D73E25" w:rsidP="00E13260">
            <w:pPr>
              <w:pStyle w:val="TAL"/>
              <w:rPr>
                <w:lang w:eastAsia="en-US"/>
              </w:rPr>
            </w:pPr>
            <w:r w:rsidRPr="00A15DCB">
              <w:rPr>
                <w:lang w:eastAsia="en-US"/>
              </w:rPr>
              <w:t xml:space="preserve">  prach-configurationIndex</w:t>
            </w:r>
          </w:p>
        </w:tc>
        <w:tc>
          <w:tcPr>
            <w:tcW w:w="2267" w:type="dxa"/>
          </w:tcPr>
          <w:p w14:paraId="39308698" w14:textId="77777777" w:rsidR="00D73E25" w:rsidRPr="00A15DCB" w:rsidRDefault="00D73E25" w:rsidP="00E13260">
            <w:pPr>
              <w:pStyle w:val="TAL"/>
            </w:pPr>
            <w:r w:rsidRPr="00A15DCB">
              <w:t>156</w:t>
            </w:r>
          </w:p>
        </w:tc>
        <w:tc>
          <w:tcPr>
            <w:tcW w:w="1700" w:type="dxa"/>
          </w:tcPr>
          <w:p w14:paraId="15A83C8E" w14:textId="77777777" w:rsidR="00D73E25" w:rsidRPr="00A15DCB" w:rsidRDefault="00D73E25" w:rsidP="00E13260">
            <w:pPr>
              <w:pStyle w:val="TAL"/>
              <w:rPr>
                <w:lang w:eastAsia="en-US"/>
              </w:rPr>
            </w:pPr>
          </w:p>
        </w:tc>
        <w:tc>
          <w:tcPr>
            <w:tcW w:w="1245" w:type="dxa"/>
          </w:tcPr>
          <w:p w14:paraId="7227C410" w14:textId="77777777" w:rsidR="00D73E25" w:rsidRPr="00A15DCB" w:rsidRDefault="00D73E25" w:rsidP="00E13260">
            <w:pPr>
              <w:pStyle w:val="TAL"/>
              <w:rPr>
                <w:lang w:eastAsia="en-US"/>
              </w:rPr>
            </w:pPr>
          </w:p>
        </w:tc>
      </w:tr>
      <w:tr w:rsidR="00D73E25" w:rsidRPr="00A15DCB" w14:paraId="125BBB56" w14:textId="77777777" w:rsidTr="00E13260">
        <w:tc>
          <w:tcPr>
            <w:tcW w:w="4535" w:type="dxa"/>
          </w:tcPr>
          <w:p w14:paraId="6EF61CF5" w14:textId="77777777" w:rsidR="00D73E25" w:rsidRPr="00A15DCB" w:rsidRDefault="00D73E25" w:rsidP="00E13260">
            <w:pPr>
              <w:pStyle w:val="TAL"/>
              <w:rPr>
                <w:lang w:eastAsia="en-US"/>
              </w:rPr>
            </w:pPr>
            <w:r w:rsidRPr="00A15DCB">
              <w:rPr>
                <w:lang w:eastAsia="en-US"/>
              </w:rPr>
              <w:t>}</w:t>
            </w:r>
          </w:p>
        </w:tc>
        <w:tc>
          <w:tcPr>
            <w:tcW w:w="2267" w:type="dxa"/>
          </w:tcPr>
          <w:p w14:paraId="72C1D69E" w14:textId="77777777" w:rsidR="00D73E25" w:rsidRPr="00A15DCB" w:rsidRDefault="00D73E25" w:rsidP="00E13260">
            <w:pPr>
              <w:pStyle w:val="TAL"/>
              <w:rPr>
                <w:lang w:eastAsia="en-US"/>
              </w:rPr>
            </w:pPr>
          </w:p>
        </w:tc>
        <w:tc>
          <w:tcPr>
            <w:tcW w:w="1700" w:type="dxa"/>
          </w:tcPr>
          <w:p w14:paraId="11534FBB" w14:textId="77777777" w:rsidR="00D73E25" w:rsidRPr="00A15DCB" w:rsidRDefault="00D73E25" w:rsidP="00E13260">
            <w:pPr>
              <w:pStyle w:val="TAL"/>
              <w:rPr>
                <w:lang w:eastAsia="en-US"/>
              </w:rPr>
            </w:pPr>
          </w:p>
        </w:tc>
        <w:tc>
          <w:tcPr>
            <w:tcW w:w="1245" w:type="dxa"/>
          </w:tcPr>
          <w:p w14:paraId="442674CD" w14:textId="77777777" w:rsidR="00D73E25" w:rsidRPr="00A15DCB" w:rsidRDefault="00D73E25" w:rsidP="00E13260">
            <w:pPr>
              <w:pStyle w:val="TAL"/>
              <w:rPr>
                <w:lang w:eastAsia="en-US"/>
              </w:rPr>
            </w:pPr>
          </w:p>
        </w:tc>
      </w:tr>
    </w:tbl>
    <w:p w14:paraId="642E8411" w14:textId="77777777" w:rsidR="00B85A33" w:rsidRPr="00A15DCB" w:rsidRDefault="00B85A33" w:rsidP="00B85A33"/>
    <w:p w14:paraId="678D785C" w14:textId="77777777" w:rsidR="00B85A33" w:rsidRPr="00A15DCB" w:rsidRDefault="00B85A33" w:rsidP="00B85A33">
      <w:pPr>
        <w:pStyle w:val="TH"/>
        <w:rPr>
          <w:i/>
        </w:rPr>
      </w:pPr>
      <w:r w:rsidRPr="00A15DCB">
        <w:lastRenderedPageBreak/>
        <w:t xml:space="preserve">Table </w:t>
      </w:r>
      <w:r w:rsidRPr="00A15DCB">
        <w:rPr>
          <w:lang w:eastAsia="sv-SE"/>
        </w:rPr>
        <w:t>7.1.1.2.1.3.3</w:t>
      </w:r>
      <w:r w:rsidRPr="00A15DCB">
        <w:t xml:space="preserve">-9: ServingCellConfig (Table </w:t>
      </w:r>
      <w:r w:rsidRPr="00A15DCB">
        <w:rPr>
          <w:lang w:eastAsia="sv-SE"/>
        </w:rPr>
        <w:t>7.1.1.2.1.3.3</w:t>
      </w:r>
      <w:r w:rsidRPr="00A15DCB">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31A6B3BC" w14:textId="77777777" w:rsidTr="00E84816">
        <w:tc>
          <w:tcPr>
            <w:tcW w:w="9747" w:type="dxa"/>
            <w:gridSpan w:val="4"/>
          </w:tcPr>
          <w:p w14:paraId="394F48C0" w14:textId="77777777" w:rsidR="00B85A33" w:rsidRPr="00A15DCB" w:rsidRDefault="00B85A33" w:rsidP="00E84816">
            <w:pPr>
              <w:pStyle w:val="TAH"/>
              <w:jc w:val="left"/>
              <w:rPr>
                <w:b w:val="0"/>
              </w:rPr>
            </w:pPr>
            <w:r w:rsidRPr="00A15DCB">
              <w:rPr>
                <w:b w:val="0"/>
              </w:rPr>
              <w:t>Derivation Path: TS 38.508-1 [4], Table 4.6.3-167</w:t>
            </w:r>
          </w:p>
        </w:tc>
      </w:tr>
      <w:tr w:rsidR="00B85A33" w:rsidRPr="00A15DCB" w14:paraId="5D1C5D97" w14:textId="77777777" w:rsidTr="00E84816">
        <w:tc>
          <w:tcPr>
            <w:tcW w:w="4535" w:type="dxa"/>
          </w:tcPr>
          <w:p w14:paraId="6349FFCC" w14:textId="77777777" w:rsidR="00B85A33" w:rsidRPr="00A15DCB" w:rsidRDefault="00B85A33" w:rsidP="00E84816">
            <w:pPr>
              <w:pStyle w:val="TAH"/>
            </w:pPr>
            <w:r w:rsidRPr="00A15DCB">
              <w:t>Information Element</w:t>
            </w:r>
          </w:p>
        </w:tc>
        <w:tc>
          <w:tcPr>
            <w:tcW w:w="2267" w:type="dxa"/>
          </w:tcPr>
          <w:p w14:paraId="28E72069" w14:textId="77777777" w:rsidR="00B85A33" w:rsidRPr="00A15DCB" w:rsidRDefault="00B85A33" w:rsidP="00E84816">
            <w:pPr>
              <w:pStyle w:val="TAH"/>
            </w:pPr>
            <w:r w:rsidRPr="00A15DCB">
              <w:t>Value/remark</w:t>
            </w:r>
          </w:p>
        </w:tc>
        <w:tc>
          <w:tcPr>
            <w:tcW w:w="1700" w:type="dxa"/>
          </w:tcPr>
          <w:p w14:paraId="45D313D1" w14:textId="77777777" w:rsidR="00B85A33" w:rsidRPr="00A15DCB" w:rsidRDefault="00B85A33" w:rsidP="00E84816">
            <w:pPr>
              <w:pStyle w:val="TAH"/>
            </w:pPr>
            <w:r w:rsidRPr="00A15DCB">
              <w:t>Comment</w:t>
            </w:r>
          </w:p>
        </w:tc>
        <w:tc>
          <w:tcPr>
            <w:tcW w:w="1245" w:type="dxa"/>
          </w:tcPr>
          <w:p w14:paraId="4DAC1131" w14:textId="77777777" w:rsidR="00B85A33" w:rsidRPr="00A15DCB" w:rsidRDefault="00B85A33" w:rsidP="00E84816">
            <w:pPr>
              <w:pStyle w:val="TAH"/>
            </w:pPr>
            <w:r w:rsidRPr="00A15DCB">
              <w:t>Condition</w:t>
            </w:r>
          </w:p>
        </w:tc>
      </w:tr>
      <w:tr w:rsidR="00B85A33" w:rsidRPr="00A15DCB" w14:paraId="68005A24" w14:textId="77777777" w:rsidTr="00E84816">
        <w:tc>
          <w:tcPr>
            <w:tcW w:w="4535" w:type="dxa"/>
          </w:tcPr>
          <w:p w14:paraId="243F4D10" w14:textId="77777777" w:rsidR="00B85A33" w:rsidRPr="00A15DCB" w:rsidRDefault="00B85A33" w:rsidP="00E84816">
            <w:pPr>
              <w:pStyle w:val="TAL"/>
            </w:pPr>
            <w:r w:rsidRPr="00A15DCB">
              <w:t>ServingCellConfig ::= SEQUENCE {</w:t>
            </w:r>
          </w:p>
        </w:tc>
        <w:tc>
          <w:tcPr>
            <w:tcW w:w="2267" w:type="dxa"/>
          </w:tcPr>
          <w:p w14:paraId="2B7C252C" w14:textId="77777777" w:rsidR="00B85A33" w:rsidRPr="00A15DCB" w:rsidRDefault="00B85A33" w:rsidP="00E84816">
            <w:pPr>
              <w:pStyle w:val="TAL"/>
            </w:pPr>
          </w:p>
        </w:tc>
        <w:tc>
          <w:tcPr>
            <w:tcW w:w="1700" w:type="dxa"/>
          </w:tcPr>
          <w:p w14:paraId="54AAD1F7" w14:textId="77777777" w:rsidR="00B85A33" w:rsidRPr="00A15DCB" w:rsidRDefault="00B85A33" w:rsidP="00E84816">
            <w:pPr>
              <w:pStyle w:val="TAL"/>
            </w:pPr>
          </w:p>
        </w:tc>
        <w:tc>
          <w:tcPr>
            <w:tcW w:w="1245" w:type="dxa"/>
          </w:tcPr>
          <w:p w14:paraId="3845C76C" w14:textId="77777777" w:rsidR="00B85A33" w:rsidRPr="00A15DCB" w:rsidRDefault="00B85A33" w:rsidP="00E84816">
            <w:pPr>
              <w:pStyle w:val="TAL"/>
            </w:pPr>
          </w:p>
        </w:tc>
      </w:tr>
      <w:tr w:rsidR="00B85A33" w:rsidRPr="00A15DCB" w14:paraId="2039BDCD" w14:textId="77777777" w:rsidTr="00E84816">
        <w:tc>
          <w:tcPr>
            <w:tcW w:w="4535" w:type="dxa"/>
          </w:tcPr>
          <w:p w14:paraId="708F0419" w14:textId="77777777" w:rsidR="00B85A33" w:rsidRPr="00A15DCB" w:rsidRDefault="00B85A33" w:rsidP="00E84816">
            <w:pPr>
              <w:pStyle w:val="TAL"/>
            </w:pPr>
            <w:r w:rsidRPr="00A15DCB">
              <w:t xml:space="preserve">  uplinkConfig SEQUENCE {</w:t>
            </w:r>
          </w:p>
        </w:tc>
        <w:tc>
          <w:tcPr>
            <w:tcW w:w="2267" w:type="dxa"/>
          </w:tcPr>
          <w:p w14:paraId="399D17F0" w14:textId="77777777" w:rsidR="00B85A33" w:rsidRPr="00A15DCB" w:rsidRDefault="00B85A33" w:rsidP="00E84816">
            <w:pPr>
              <w:pStyle w:val="TAL"/>
            </w:pPr>
          </w:p>
        </w:tc>
        <w:tc>
          <w:tcPr>
            <w:tcW w:w="1700" w:type="dxa"/>
          </w:tcPr>
          <w:p w14:paraId="5AAC188B" w14:textId="77777777" w:rsidR="00B85A33" w:rsidRPr="00A15DCB" w:rsidRDefault="00B85A33" w:rsidP="00E84816">
            <w:pPr>
              <w:pStyle w:val="TAL"/>
            </w:pPr>
          </w:p>
        </w:tc>
        <w:tc>
          <w:tcPr>
            <w:tcW w:w="1245" w:type="dxa"/>
          </w:tcPr>
          <w:p w14:paraId="17367BD8" w14:textId="77777777" w:rsidR="00B85A33" w:rsidRPr="00A15DCB" w:rsidRDefault="00B85A33" w:rsidP="00E84816">
            <w:pPr>
              <w:pStyle w:val="TAL"/>
            </w:pPr>
          </w:p>
        </w:tc>
      </w:tr>
      <w:tr w:rsidR="00B85A33" w:rsidRPr="00A15DCB" w14:paraId="523A530C" w14:textId="77777777" w:rsidTr="00E84816">
        <w:tc>
          <w:tcPr>
            <w:tcW w:w="4535" w:type="dxa"/>
          </w:tcPr>
          <w:p w14:paraId="62331B04" w14:textId="77777777" w:rsidR="00B85A33" w:rsidRPr="00A15DCB" w:rsidRDefault="00B85A33" w:rsidP="00E84816">
            <w:pPr>
              <w:pStyle w:val="TAL"/>
            </w:pPr>
            <w:r w:rsidRPr="00A15DCB">
              <w:t xml:space="preserve">    initialUplinkBWP</w:t>
            </w:r>
          </w:p>
        </w:tc>
        <w:tc>
          <w:tcPr>
            <w:tcW w:w="2267" w:type="dxa"/>
          </w:tcPr>
          <w:p w14:paraId="5DA05579" w14:textId="77777777" w:rsidR="00B85A33" w:rsidRPr="00A15DCB" w:rsidRDefault="00B85A33" w:rsidP="00E84816">
            <w:pPr>
              <w:pStyle w:val="TAL"/>
            </w:pPr>
            <w:r w:rsidRPr="00A15DCB">
              <w:t>BWP-UplinkDedicated</w:t>
            </w:r>
          </w:p>
        </w:tc>
        <w:tc>
          <w:tcPr>
            <w:tcW w:w="1700" w:type="dxa"/>
          </w:tcPr>
          <w:p w14:paraId="6AFBE7CF" w14:textId="77777777" w:rsidR="00B85A33" w:rsidRPr="00A15DCB" w:rsidRDefault="00B85A33" w:rsidP="00E84816">
            <w:pPr>
              <w:pStyle w:val="TAL"/>
            </w:pPr>
          </w:p>
        </w:tc>
        <w:tc>
          <w:tcPr>
            <w:tcW w:w="1245" w:type="dxa"/>
          </w:tcPr>
          <w:p w14:paraId="5CF8DCC5" w14:textId="77777777" w:rsidR="00B85A33" w:rsidRPr="00A15DCB" w:rsidRDefault="00B85A33" w:rsidP="00E84816">
            <w:pPr>
              <w:pStyle w:val="TAL"/>
            </w:pPr>
          </w:p>
        </w:tc>
      </w:tr>
      <w:tr w:rsidR="00B85A33" w:rsidRPr="00A15DCB" w14:paraId="4E22CCBE" w14:textId="77777777" w:rsidTr="00E84816">
        <w:tc>
          <w:tcPr>
            <w:tcW w:w="4535" w:type="dxa"/>
          </w:tcPr>
          <w:p w14:paraId="2290D944" w14:textId="77777777" w:rsidR="00B85A33" w:rsidRPr="00A15DCB" w:rsidRDefault="00B85A33" w:rsidP="00E84816">
            <w:pPr>
              <w:pStyle w:val="TAL"/>
            </w:pPr>
            <w:r w:rsidRPr="00A15DCB">
              <w:t xml:space="preserve">    }</w:t>
            </w:r>
          </w:p>
        </w:tc>
        <w:tc>
          <w:tcPr>
            <w:tcW w:w="2267" w:type="dxa"/>
          </w:tcPr>
          <w:p w14:paraId="29EBBA61" w14:textId="77777777" w:rsidR="00B85A33" w:rsidRPr="00A15DCB" w:rsidRDefault="00B85A33" w:rsidP="00E84816">
            <w:pPr>
              <w:pStyle w:val="TAL"/>
            </w:pPr>
          </w:p>
        </w:tc>
        <w:tc>
          <w:tcPr>
            <w:tcW w:w="1700" w:type="dxa"/>
          </w:tcPr>
          <w:p w14:paraId="5359E950" w14:textId="77777777" w:rsidR="00B85A33" w:rsidRPr="00A15DCB" w:rsidRDefault="00B85A33" w:rsidP="00E84816">
            <w:pPr>
              <w:pStyle w:val="TAL"/>
            </w:pPr>
          </w:p>
        </w:tc>
        <w:tc>
          <w:tcPr>
            <w:tcW w:w="1245" w:type="dxa"/>
          </w:tcPr>
          <w:p w14:paraId="3B58863E" w14:textId="77777777" w:rsidR="00B85A33" w:rsidRPr="00A15DCB" w:rsidRDefault="00B85A33" w:rsidP="00E84816">
            <w:pPr>
              <w:pStyle w:val="TAL"/>
            </w:pPr>
          </w:p>
        </w:tc>
      </w:tr>
      <w:tr w:rsidR="00B85A33" w:rsidRPr="00A15DCB" w14:paraId="2855671F" w14:textId="77777777" w:rsidTr="00E84816">
        <w:tc>
          <w:tcPr>
            <w:tcW w:w="4535" w:type="dxa"/>
          </w:tcPr>
          <w:p w14:paraId="28157529" w14:textId="77777777" w:rsidR="00B85A33" w:rsidRPr="00A15DCB" w:rsidRDefault="00B85A33" w:rsidP="00E84816">
            <w:pPr>
              <w:pStyle w:val="TAL"/>
            </w:pPr>
            <w:r w:rsidRPr="00A15DCB">
              <w:t>}</w:t>
            </w:r>
          </w:p>
        </w:tc>
        <w:tc>
          <w:tcPr>
            <w:tcW w:w="2267" w:type="dxa"/>
          </w:tcPr>
          <w:p w14:paraId="5A3C5B18" w14:textId="77777777" w:rsidR="00B85A33" w:rsidRPr="00A15DCB" w:rsidRDefault="00B85A33" w:rsidP="00E84816">
            <w:pPr>
              <w:pStyle w:val="TAL"/>
            </w:pPr>
          </w:p>
        </w:tc>
        <w:tc>
          <w:tcPr>
            <w:tcW w:w="1700" w:type="dxa"/>
          </w:tcPr>
          <w:p w14:paraId="587F8035" w14:textId="77777777" w:rsidR="00B85A33" w:rsidRPr="00A15DCB" w:rsidRDefault="00B85A33" w:rsidP="00E84816">
            <w:pPr>
              <w:pStyle w:val="TAL"/>
            </w:pPr>
          </w:p>
        </w:tc>
        <w:tc>
          <w:tcPr>
            <w:tcW w:w="1245" w:type="dxa"/>
          </w:tcPr>
          <w:p w14:paraId="2E665EF3" w14:textId="77777777" w:rsidR="00B85A33" w:rsidRPr="00A15DCB" w:rsidRDefault="00B85A33" w:rsidP="00E84816">
            <w:pPr>
              <w:pStyle w:val="TAL"/>
            </w:pPr>
          </w:p>
        </w:tc>
      </w:tr>
    </w:tbl>
    <w:p w14:paraId="6F61D7BE" w14:textId="77777777" w:rsidR="00B85A33" w:rsidRPr="00A15DCB" w:rsidRDefault="00B85A33" w:rsidP="00B85A33"/>
    <w:p w14:paraId="179E78CE" w14:textId="77777777" w:rsidR="00B85A33" w:rsidRPr="00A15DCB" w:rsidRDefault="00B85A33" w:rsidP="00B85A33">
      <w:pPr>
        <w:pStyle w:val="TH"/>
      </w:pPr>
      <w:r w:rsidRPr="00A15DCB">
        <w:t xml:space="preserve">Table </w:t>
      </w:r>
      <w:r w:rsidRPr="00A15DCB">
        <w:rPr>
          <w:lang w:eastAsia="sv-SE"/>
        </w:rPr>
        <w:t>7.1.1.2.1.3.3</w:t>
      </w:r>
      <w:r w:rsidRPr="00A15DCB">
        <w:t xml:space="preserve">-10: </w:t>
      </w:r>
      <w:r w:rsidRPr="00A15DCB">
        <w:rPr>
          <w:i/>
        </w:rPr>
        <w:t xml:space="preserve">BWP-UplinkDedicated </w:t>
      </w:r>
      <w:r w:rsidRPr="00A15DCB">
        <w:rPr>
          <w:iCs/>
        </w:rPr>
        <w:t>(</w:t>
      </w:r>
      <w:r w:rsidRPr="00A15DCB">
        <w:t xml:space="preserve">Table </w:t>
      </w:r>
      <w:r w:rsidRPr="00A15DCB">
        <w:rPr>
          <w:lang w:eastAsia="sv-SE"/>
        </w:rPr>
        <w:t>7.1.1.2.1.3.3</w:t>
      </w:r>
      <w:r w:rsidRPr="00A15DCB">
        <w:t>-9)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05633C4E" w14:textId="77777777" w:rsidTr="00E84816">
        <w:tc>
          <w:tcPr>
            <w:tcW w:w="9747" w:type="dxa"/>
            <w:gridSpan w:val="4"/>
          </w:tcPr>
          <w:p w14:paraId="358D3627" w14:textId="77777777" w:rsidR="00B85A33" w:rsidRPr="00A15DCB" w:rsidRDefault="00B85A33" w:rsidP="00E84816">
            <w:pPr>
              <w:pStyle w:val="TAH"/>
              <w:jc w:val="left"/>
              <w:rPr>
                <w:b w:val="0"/>
              </w:rPr>
            </w:pPr>
            <w:r w:rsidRPr="00A15DCB">
              <w:rPr>
                <w:b w:val="0"/>
              </w:rPr>
              <w:t>Derivation Path: TS 38.508-1 [4], Table 4.6.3-15</w:t>
            </w:r>
          </w:p>
        </w:tc>
      </w:tr>
      <w:tr w:rsidR="00B85A33" w:rsidRPr="00A15DCB" w14:paraId="4B5BC276" w14:textId="77777777" w:rsidTr="00E84816">
        <w:tc>
          <w:tcPr>
            <w:tcW w:w="4535" w:type="dxa"/>
          </w:tcPr>
          <w:p w14:paraId="4B0D3069" w14:textId="77777777" w:rsidR="00B85A33" w:rsidRPr="00A15DCB" w:rsidRDefault="00B85A33" w:rsidP="00E84816">
            <w:pPr>
              <w:pStyle w:val="TAH"/>
            </w:pPr>
            <w:r w:rsidRPr="00A15DCB">
              <w:t>Information Element</w:t>
            </w:r>
          </w:p>
        </w:tc>
        <w:tc>
          <w:tcPr>
            <w:tcW w:w="2267" w:type="dxa"/>
          </w:tcPr>
          <w:p w14:paraId="54070F33" w14:textId="77777777" w:rsidR="00B85A33" w:rsidRPr="00A15DCB" w:rsidRDefault="00B85A33" w:rsidP="00E84816">
            <w:pPr>
              <w:pStyle w:val="TAH"/>
            </w:pPr>
            <w:r w:rsidRPr="00A15DCB">
              <w:t>Value/remark</w:t>
            </w:r>
          </w:p>
        </w:tc>
        <w:tc>
          <w:tcPr>
            <w:tcW w:w="1700" w:type="dxa"/>
          </w:tcPr>
          <w:p w14:paraId="2DDEF650" w14:textId="77777777" w:rsidR="00B85A33" w:rsidRPr="00A15DCB" w:rsidRDefault="00B85A33" w:rsidP="00E84816">
            <w:pPr>
              <w:pStyle w:val="TAH"/>
            </w:pPr>
            <w:r w:rsidRPr="00A15DCB">
              <w:t>Comment</w:t>
            </w:r>
          </w:p>
        </w:tc>
        <w:tc>
          <w:tcPr>
            <w:tcW w:w="1245" w:type="dxa"/>
          </w:tcPr>
          <w:p w14:paraId="5D9C2C49" w14:textId="77777777" w:rsidR="00B85A33" w:rsidRPr="00A15DCB" w:rsidRDefault="00B85A33" w:rsidP="00E84816">
            <w:pPr>
              <w:pStyle w:val="TAH"/>
            </w:pPr>
            <w:r w:rsidRPr="00A15DCB">
              <w:t>Condition</w:t>
            </w:r>
          </w:p>
        </w:tc>
      </w:tr>
      <w:tr w:rsidR="00B85A33" w:rsidRPr="00A15DCB" w14:paraId="00C0910C" w14:textId="77777777" w:rsidTr="00E84816">
        <w:tc>
          <w:tcPr>
            <w:tcW w:w="4535" w:type="dxa"/>
          </w:tcPr>
          <w:p w14:paraId="1A400FD2" w14:textId="77777777" w:rsidR="00B85A33" w:rsidRPr="00A15DCB" w:rsidRDefault="00B85A33" w:rsidP="00E84816">
            <w:pPr>
              <w:pStyle w:val="TAL"/>
            </w:pPr>
            <w:r w:rsidRPr="00A15DCB">
              <w:t xml:space="preserve">BWP-UplinkDedicated ::= </w:t>
            </w:r>
            <w:r w:rsidRPr="00A15DCB">
              <w:rPr>
                <w:snapToGrid w:val="0"/>
              </w:rPr>
              <w:t xml:space="preserve">SEQUENCE </w:t>
            </w:r>
            <w:r w:rsidRPr="00A15DCB">
              <w:t>{</w:t>
            </w:r>
          </w:p>
        </w:tc>
        <w:tc>
          <w:tcPr>
            <w:tcW w:w="2267" w:type="dxa"/>
          </w:tcPr>
          <w:p w14:paraId="26ABB4CC" w14:textId="77777777" w:rsidR="00B85A33" w:rsidRPr="00A15DCB" w:rsidRDefault="00B85A33" w:rsidP="00E84816">
            <w:pPr>
              <w:pStyle w:val="TAL"/>
            </w:pPr>
          </w:p>
        </w:tc>
        <w:tc>
          <w:tcPr>
            <w:tcW w:w="1700" w:type="dxa"/>
          </w:tcPr>
          <w:p w14:paraId="2443B0DB" w14:textId="77777777" w:rsidR="00B85A33" w:rsidRPr="00A15DCB" w:rsidRDefault="00B85A33" w:rsidP="00E84816">
            <w:pPr>
              <w:pStyle w:val="TAL"/>
            </w:pPr>
          </w:p>
        </w:tc>
        <w:tc>
          <w:tcPr>
            <w:tcW w:w="1245" w:type="dxa"/>
          </w:tcPr>
          <w:p w14:paraId="53E4849E" w14:textId="77777777" w:rsidR="00B85A33" w:rsidRPr="00A15DCB" w:rsidRDefault="00B85A33" w:rsidP="00E84816">
            <w:pPr>
              <w:pStyle w:val="TAL"/>
            </w:pPr>
          </w:p>
        </w:tc>
      </w:tr>
      <w:tr w:rsidR="00B85A33" w:rsidRPr="00A15DCB" w14:paraId="4D1E996A" w14:textId="77777777" w:rsidTr="00E84816">
        <w:tc>
          <w:tcPr>
            <w:tcW w:w="4535" w:type="dxa"/>
          </w:tcPr>
          <w:p w14:paraId="76891F32" w14:textId="77777777" w:rsidR="00B85A33" w:rsidRPr="00A15DCB" w:rsidRDefault="00B85A33" w:rsidP="00E84816">
            <w:pPr>
              <w:pStyle w:val="TAL"/>
            </w:pPr>
            <w:r w:rsidRPr="00A15DCB">
              <w:t xml:space="preserve">  pucch-Config CHOICE {</w:t>
            </w:r>
          </w:p>
        </w:tc>
        <w:tc>
          <w:tcPr>
            <w:tcW w:w="2267" w:type="dxa"/>
          </w:tcPr>
          <w:p w14:paraId="057EB6F5" w14:textId="77777777" w:rsidR="00B85A33" w:rsidRPr="00A15DCB" w:rsidRDefault="00B85A33" w:rsidP="00E84816">
            <w:pPr>
              <w:pStyle w:val="TAL"/>
            </w:pPr>
          </w:p>
        </w:tc>
        <w:tc>
          <w:tcPr>
            <w:tcW w:w="1700" w:type="dxa"/>
          </w:tcPr>
          <w:p w14:paraId="693D8255" w14:textId="77777777" w:rsidR="00B85A33" w:rsidRPr="00A15DCB" w:rsidRDefault="00B85A33" w:rsidP="00E84816">
            <w:pPr>
              <w:pStyle w:val="TAL"/>
            </w:pPr>
          </w:p>
        </w:tc>
        <w:tc>
          <w:tcPr>
            <w:tcW w:w="1245" w:type="dxa"/>
          </w:tcPr>
          <w:p w14:paraId="77BDF2F5" w14:textId="77777777" w:rsidR="00B85A33" w:rsidRPr="00A15DCB" w:rsidRDefault="00B85A33" w:rsidP="00E84816">
            <w:pPr>
              <w:pStyle w:val="TAL"/>
            </w:pPr>
          </w:p>
        </w:tc>
      </w:tr>
      <w:tr w:rsidR="00B85A33" w:rsidRPr="00A15DCB" w14:paraId="6535DF2C" w14:textId="77777777" w:rsidTr="00E84816">
        <w:tc>
          <w:tcPr>
            <w:tcW w:w="4535" w:type="dxa"/>
          </w:tcPr>
          <w:p w14:paraId="29F04D74" w14:textId="77777777" w:rsidR="00B85A33" w:rsidRPr="00A15DCB" w:rsidRDefault="00B85A33" w:rsidP="00E84816">
            <w:pPr>
              <w:pStyle w:val="TAL"/>
            </w:pPr>
            <w:r w:rsidRPr="00A15DCB">
              <w:t xml:space="preserve">    setup</w:t>
            </w:r>
          </w:p>
        </w:tc>
        <w:tc>
          <w:tcPr>
            <w:tcW w:w="2267" w:type="dxa"/>
          </w:tcPr>
          <w:p w14:paraId="02D81BBC" w14:textId="77777777" w:rsidR="00B85A33" w:rsidRPr="00A15DCB" w:rsidRDefault="00B85A33" w:rsidP="00E84816">
            <w:pPr>
              <w:pStyle w:val="TAL"/>
            </w:pPr>
            <w:r w:rsidRPr="00A15DCB">
              <w:t>PUCCH-Config</w:t>
            </w:r>
          </w:p>
        </w:tc>
        <w:tc>
          <w:tcPr>
            <w:tcW w:w="1700" w:type="dxa"/>
          </w:tcPr>
          <w:p w14:paraId="37AC9E70" w14:textId="77777777" w:rsidR="00B85A33" w:rsidRPr="00A15DCB" w:rsidRDefault="00B85A33" w:rsidP="00E84816">
            <w:pPr>
              <w:pStyle w:val="TAL"/>
            </w:pPr>
          </w:p>
        </w:tc>
        <w:tc>
          <w:tcPr>
            <w:tcW w:w="1245" w:type="dxa"/>
          </w:tcPr>
          <w:p w14:paraId="74470FCB" w14:textId="77777777" w:rsidR="00B85A33" w:rsidRPr="00A15DCB" w:rsidRDefault="00B85A33" w:rsidP="00E84816">
            <w:pPr>
              <w:pStyle w:val="TAL"/>
            </w:pPr>
          </w:p>
        </w:tc>
      </w:tr>
      <w:tr w:rsidR="00B85A33" w:rsidRPr="00A15DCB" w14:paraId="4297275F" w14:textId="77777777" w:rsidTr="00E84816">
        <w:tc>
          <w:tcPr>
            <w:tcW w:w="4535" w:type="dxa"/>
          </w:tcPr>
          <w:p w14:paraId="5EBF81B6" w14:textId="77777777" w:rsidR="00B85A33" w:rsidRPr="00A15DCB" w:rsidRDefault="00B85A33" w:rsidP="00E84816">
            <w:pPr>
              <w:pStyle w:val="TAL"/>
            </w:pPr>
            <w:r w:rsidRPr="00A15DCB">
              <w:t xml:space="preserve">  }</w:t>
            </w:r>
          </w:p>
        </w:tc>
        <w:tc>
          <w:tcPr>
            <w:tcW w:w="2267" w:type="dxa"/>
          </w:tcPr>
          <w:p w14:paraId="73DFFE14" w14:textId="77777777" w:rsidR="00B85A33" w:rsidRPr="00A15DCB" w:rsidRDefault="00B85A33" w:rsidP="00E84816">
            <w:pPr>
              <w:pStyle w:val="TAL"/>
            </w:pPr>
          </w:p>
        </w:tc>
        <w:tc>
          <w:tcPr>
            <w:tcW w:w="1700" w:type="dxa"/>
          </w:tcPr>
          <w:p w14:paraId="732332BC" w14:textId="77777777" w:rsidR="00B85A33" w:rsidRPr="00A15DCB" w:rsidRDefault="00B85A33" w:rsidP="00E84816">
            <w:pPr>
              <w:pStyle w:val="TAL"/>
            </w:pPr>
          </w:p>
        </w:tc>
        <w:tc>
          <w:tcPr>
            <w:tcW w:w="1245" w:type="dxa"/>
          </w:tcPr>
          <w:p w14:paraId="285E3EAC" w14:textId="77777777" w:rsidR="00B85A33" w:rsidRPr="00A15DCB" w:rsidRDefault="00B85A33" w:rsidP="00E84816">
            <w:pPr>
              <w:pStyle w:val="TAL"/>
            </w:pPr>
          </w:p>
        </w:tc>
      </w:tr>
      <w:tr w:rsidR="00B85A33" w:rsidRPr="00A15DCB" w14:paraId="1876CC47" w14:textId="77777777" w:rsidTr="00E84816">
        <w:tc>
          <w:tcPr>
            <w:tcW w:w="4535" w:type="dxa"/>
          </w:tcPr>
          <w:p w14:paraId="3BCE4E04" w14:textId="77777777" w:rsidR="00B85A33" w:rsidRPr="00A15DCB" w:rsidRDefault="00B85A33" w:rsidP="00E84816">
            <w:pPr>
              <w:pStyle w:val="TAL"/>
            </w:pPr>
            <w:r w:rsidRPr="00A15DCB">
              <w:t>}</w:t>
            </w:r>
          </w:p>
        </w:tc>
        <w:tc>
          <w:tcPr>
            <w:tcW w:w="2267" w:type="dxa"/>
          </w:tcPr>
          <w:p w14:paraId="7493B582" w14:textId="77777777" w:rsidR="00B85A33" w:rsidRPr="00A15DCB" w:rsidRDefault="00B85A33" w:rsidP="00E84816">
            <w:pPr>
              <w:pStyle w:val="TAL"/>
            </w:pPr>
          </w:p>
        </w:tc>
        <w:tc>
          <w:tcPr>
            <w:tcW w:w="1700" w:type="dxa"/>
          </w:tcPr>
          <w:p w14:paraId="61A7360F" w14:textId="77777777" w:rsidR="00B85A33" w:rsidRPr="00A15DCB" w:rsidRDefault="00B85A33" w:rsidP="00E84816">
            <w:pPr>
              <w:pStyle w:val="TAL"/>
            </w:pPr>
          </w:p>
        </w:tc>
        <w:tc>
          <w:tcPr>
            <w:tcW w:w="1245" w:type="dxa"/>
          </w:tcPr>
          <w:p w14:paraId="66D1C4C6" w14:textId="77777777" w:rsidR="00B85A33" w:rsidRPr="00A15DCB" w:rsidRDefault="00B85A33" w:rsidP="00E84816">
            <w:pPr>
              <w:pStyle w:val="TAL"/>
            </w:pPr>
          </w:p>
        </w:tc>
      </w:tr>
    </w:tbl>
    <w:p w14:paraId="20878C4C" w14:textId="77777777" w:rsidR="00B85A33" w:rsidRPr="00A15DCB" w:rsidRDefault="00B85A33" w:rsidP="00B85A33"/>
    <w:p w14:paraId="0B1E048C" w14:textId="77777777" w:rsidR="00B85A33" w:rsidRPr="00A15DCB" w:rsidRDefault="00B85A33" w:rsidP="00B85A33">
      <w:pPr>
        <w:pStyle w:val="TH"/>
        <w:rPr>
          <w:i/>
          <w:iCs/>
        </w:rPr>
      </w:pPr>
      <w:r w:rsidRPr="00A15DCB">
        <w:t xml:space="preserve">Table </w:t>
      </w:r>
      <w:r w:rsidRPr="00A15DCB">
        <w:rPr>
          <w:lang w:eastAsia="sv-SE"/>
        </w:rPr>
        <w:t>7.1.1.2.1.3.3</w:t>
      </w:r>
      <w:r w:rsidRPr="00A15DCB">
        <w:t xml:space="preserve">-11: </w:t>
      </w:r>
      <w:r w:rsidRPr="00A15DCB">
        <w:rPr>
          <w:i/>
          <w:iCs/>
        </w:rPr>
        <w:t xml:space="preserve">PUCCH-Config </w:t>
      </w:r>
      <w:r w:rsidRPr="00A15DCB">
        <w:rPr>
          <w:iCs/>
        </w:rPr>
        <w:t>(</w:t>
      </w:r>
      <w:r w:rsidRPr="00A15DCB">
        <w:t xml:space="preserve">Table </w:t>
      </w:r>
      <w:r w:rsidRPr="00A15DCB">
        <w:rPr>
          <w:lang w:eastAsia="sv-SE"/>
        </w:rPr>
        <w:t>7.1.1.2.1.3.3</w:t>
      </w:r>
      <w:r w:rsidRPr="00A15DCB">
        <w:t>-10)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565007AC" w14:textId="77777777" w:rsidTr="00E84816">
        <w:tc>
          <w:tcPr>
            <w:tcW w:w="9747" w:type="dxa"/>
            <w:gridSpan w:val="4"/>
          </w:tcPr>
          <w:p w14:paraId="19A12689" w14:textId="77777777" w:rsidR="00B85A33" w:rsidRPr="00A15DCB" w:rsidRDefault="00B85A33" w:rsidP="00E84816">
            <w:pPr>
              <w:pStyle w:val="TAH"/>
              <w:jc w:val="left"/>
              <w:rPr>
                <w:b w:val="0"/>
              </w:rPr>
            </w:pPr>
            <w:r w:rsidRPr="00A15DCB">
              <w:rPr>
                <w:b w:val="0"/>
              </w:rPr>
              <w:t>Derivation Path: TS 38.508-1 [4], Table 4.6.3-112</w:t>
            </w:r>
          </w:p>
        </w:tc>
      </w:tr>
      <w:tr w:rsidR="00B85A33" w:rsidRPr="00A15DCB" w14:paraId="63AD4B4B" w14:textId="77777777" w:rsidTr="00E84816">
        <w:tc>
          <w:tcPr>
            <w:tcW w:w="4535" w:type="dxa"/>
          </w:tcPr>
          <w:p w14:paraId="57432A46" w14:textId="77777777" w:rsidR="00B85A33" w:rsidRPr="00A15DCB" w:rsidRDefault="00B85A33" w:rsidP="00E84816">
            <w:pPr>
              <w:pStyle w:val="TAH"/>
            </w:pPr>
            <w:r w:rsidRPr="00A15DCB">
              <w:t>Information Element</w:t>
            </w:r>
          </w:p>
        </w:tc>
        <w:tc>
          <w:tcPr>
            <w:tcW w:w="2267" w:type="dxa"/>
          </w:tcPr>
          <w:p w14:paraId="46B9A2A2" w14:textId="77777777" w:rsidR="00B85A33" w:rsidRPr="00A15DCB" w:rsidRDefault="00B85A33" w:rsidP="00E84816">
            <w:pPr>
              <w:pStyle w:val="TAH"/>
            </w:pPr>
            <w:r w:rsidRPr="00A15DCB">
              <w:t>Value/remark</w:t>
            </w:r>
          </w:p>
        </w:tc>
        <w:tc>
          <w:tcPr>
            <w:tcW w:w="1700" w:type="dxa"/>
          </w:tcPr>
          <w:p w14:paraId="5AA10D92" w14:textId="77777777" w:rsidR="00B85A33" w:rsidRPr="00A15DCB" w:rsidRDefault="00B85A33" w:rsidP="00E84816">
            <w:pPr>
              <w:pStyle w:val="TAH"/>
            </w:pPr>
            <w:r w:rsidRPr="00A15DCB">
              <w:t>Comment</w:t>
            </w:r>
          </w:p>
        </w:tc>
        <w:tc>
          <w:tcPr>
            <w:tcW w:w="1245" w:type="dxa"/>
          </w:tcPr>
          <w:p w14:paraId="6F928961" w14:textId="77777777" w:rsidR="00B85A33" w:rsidRPr="00A15DCB" w:rsidRDefault="00B85A33" w:rsidP="00E84816">
            <w:pPr>
              <w:pStyle w:val="TAH"/>
            </w:pPr>
            <w:r w:rsidRPr="00A15DCB">
              <w:t>Condition</w:t>
            </w:r>
          </w:p>
        </w:tc>
      </w:tr>
      <w:tr w:rsidR="00B85A33" w:rsidRPr="00A15DCB" w14:paraId="12106CEB" w14:textId="77777777" w:rsidTr="00E84816">
        <w:tc>
          <w:tcPr>
            <w:tcW w:w="4535" w:type="dxa"/>
          </w:tcPr>
          <w:p w14:paraId="0A2E5C3C" w14:textId="77777777" w:rsidR="00B85A33" w:rsidRPr="00A15DCB" w:rsidRDefault="00B85A33" w:rsidP="00E84816">
            <w:pPr>
              <w:pStyle w:val="TAL"/>
            </w:pPr>
            <w:r w:rsidRPr="00A15DCB">
              <w:t xml:space="preserve">PUCCH-Config ::= </w:t>
            </w:r>
            <w:r w:rsidRPr="00A15DCB">
              <w:rPr>
                <w:snapToGrid w:val="0"/>
              </w:rPr>
              <w:t xml:space="preserve">SEQUENCE </w:t>
            </w:r>
            <w:r w:rsidRPr="00A15DCB">
              <w:t>{</w:t>
            </w:r>
          </w:p>
        </w:tc>
        <w:tc>
          <w:tcPr>
            <w:tcW w:w="2267" w:type="dxa"/>
          </w:tcPr>
          <w:p w14:paraId="2F951110" w14:textId="77777777" w:rsidR="00B85A33" w:rsidRPr="00A15DCB" w:rsidRDefault="00B85A33" w:rsidP="00E84816">
            <w:pPr>
              <w:pStyle w:val="TAL"/>
            </w:pPr>
          </w:p>
        </w:tc>
        <w:tc>
          <w:tcPr>
            <w:tcW w:w="1700" w:type="dxa"/>
          </w:tcPr>
          <w:p w14:paraId="04BC4D30" w14:textId="77777777" w:rsidR="00B85A33" w:rsidRPr="00A15DCB" w:rsidRDefault="00B85A33" w:rsidP="00E84816">
            <w:pPr>
              <w:pStyle w:val="TAL"/>
            </w:pPr>
          </w:p>
        </w:tc>
        <w:tc>
          <w:tcPr>
            <w:tcW w:w="1245" w:type="dxa"/>
          </w:tcPr>
          <w:p w14:paraId="46E9CAA8" w14:textId="77777777" w:rsidR="00B85A33" w:rsidRPr="00A15DCB" w:rsidRDefault="00B85A33" w:rsidP="00E84816">
            <w:pPr>
              <w:pStyle w:val="TAL"/>
            </w:pPr>
          </w:p>
        </w:tc>
      </w:tr>
      <w:tr w:rsidR="00B85A33" w:rsidRPr="00A15DCB" w14:paraId="4FBAAC24" w14:textId="77777777" w:rsidTr="00E84816">
        <w:tc>
          <w:tcPr>
            <w:tcW w:w="4535" w:type="dxa"/>
          </w:tcPr>
          <w:p w14:paraId="1B2F3DB4" w14:textId="77777777" w:rsidR="00B85A33" w:rsidRPr="00A15DCB" w:rsidRDefault="00B85A33" w:rsidP="00E84816">
            <w:pPr>
              <w:pStyle w:val="TAL"/>
            </w:pPr>
            <w:r w:rsidRPr="00A15DCB">
              <w:t xml:space="preserve">  schedulingRequestResourceToAddModList SEQUENCE (SIZE (1..maxNrofSR-Resources)) OF </w:t>
            </w:r>
            <w:r w:rsidR="00C901E4" w:rsidRPr="00A15DCB">
              <w:t>SchedulingRequestResourceConfig</w:t>
            </w:r>
            <w:r w:rsidRPr="00A15DCB">
              <w:t xml:space="preserve"> {</w:t>
            </w:r>
          </w:p>
        </w:tc>
        <w:tc>
          <w:tcPr>
            <w:tcW w:w="2267" w:type="dxa"/>
          </w:tcPr>
          <w:p w14:paraId="7E5EDD0E" w14:textId="77777777" w:rsidR="00B85A33" w:rsidRPr="00A15DCB" w:rsidRDefault="00B85A33" w:rsidP="00E84816">
            <w:pPr>
              <w:pStyle w:val="TAL"/>
            </w:pPr>
            <w:r w:rsidRPr="00A15DCB">
              <w:t>1 entry</w:t>
            </w:r>
          </w:p>
        </w:tc>
        <w:tc>
          <w:tcPr>
            <w:tcW w:w="1700" w:type="dxa"/>
          </w:tcPr>
          <w:p w14:paraId="18536AE8" w14:textId="77777777" w:rsidR="00B85A33" w:rsidRPr="00A15DCB" w:rsidRDefault="00B85A33" w:rsidP="00E84816">
            <w:pPr>
              <w:pStyle w:val="TAL"/>
            </w:pPr>
          </w:p>
        </w:tc>
        <w:tc>
          <w:tcPr>
            <w:tcW w:w="1245" w:type="dxa"/>
          </w:tcPr>
          <w:p w14:paraId="533913D5" w14:textId="77777777" w:rsidR="00B85A33" w:rsidRPr="00A15DCB" w:rsidRDefault="00B85A33" w:rsidP="00E84816">
            <w:pPr>
              <w:pStyle w:val="TAL"/>
            </w:pPr>
          </w:p>
        </w:tc>
      </w:tr>
      <w:tr w:rsidR="00B85A33" w:rsidRPr="00A15DCB" w14:paraId="415041F1" w14:textId="77777777" w:rsidTr="00E84816">
        <w:tc>
          <w:tcPr>
            <w:tcW w:w="4535" w:type="dxa"/>
          </w:tcPr>
          <w:p w14:paraId="476AD225" w14:textId="77777777" w:rsidR="00B85A33" w:rsidRPr="00A15DCB" w:rsidRDefault="00B85A33" w:rsidP="00E84816">
            <w:pPr>
              <w:pStyle w:val="TAL"/>
            </w:pPr>
            <w:r w:rsidRPr="00A15DCB">
              <w:t xml:space="preserve">    SchedulingRequestResourceConfig[1]</w:t>
            </w:r>
          </w:p>
        </w:tc>
        <w:tc>
          <w:tcPr>
            <w:tcW w:w="2267" w:type="dxa"/>
          </w:tcPr>
          <w:p w14:paraId="680CB2F3" w14:textId="77777777" w:rsidR="00B85A33" w:rsidRPr="00A15DCB" w:rsidRDefault="00B85A33" w:rsidP="00E84816">
            <w:pPr>
              <w:pStyle w:val="TAL"/>
            </w:pPr>
            <w:r w:rsidRPr="00A15DCB">
              <w:t>SchedulingRequestResourceConfig</w:t>
            </w:r>
          </w:p>
        </w:tc>
        <w:tc>
          <w:tcPr>
            <w:tcW w:w="1700" w:type="dxa"/>
          </w:tcPr>
          <w:p w14:paraId="4A3A087E" w14:textId="77777777" w:rsidR="00B85A33" w:rsidRPr="00A15DCB" w:rsidRDefault="00C901E4" w:rsidP="00E84816">
            <w:pPr>
              <w:pStyle w:val="TAL"/>
            </w:pPr>
            <w:r w:rsidRPr="00A15DCB">
              <w:t>entry 1</w:t>
            </w:r>
          </w:p>
        </w:tc>
        <w:tc>
          <w:tcPr>
            <w:tcW w:w="1245" w:type="dxa"/>
          </w:tcPr>
          <w:p w14:paraId="2F64990D" w14:textId="77777777" w:rsidR="00B85A33" w:rsidRPr="00A15DCB" w:rsidRDefault="00B85A33" w:rsidP="00E84816">
            <w:pPr>
              <w:pStyle w:val="TAL"/>
            </w:pPr>
          </w:p>
        </w:tc>
      </w:tr>
      <w:tr w:rsidR="00B85A33" w:rsidRPr="00A15DCB" w14:paraId="63B9BCCC" w14:textId="77777777" w:rsidTr="00E84816">
        <w:tc>
          <w:tcPr>
            <w:tcW w:w="4535" w:type="dxa"/>
          </w:tcPr>
          <w:p w14:paraId="3EFE998F" w14:textId="77777777" w:rsidR="00B85A33" w:rsidRPr="00A15DCB" w:rsidRDefault="00B85A33" w:rsidP="00E84816">
            <w:pPr>
              <w:pStyle w:val="TAL"/>
            </w:pPr>
            <w:r w:rsidRPr="00A15DCB">
              <w:t xml:space="preserve">  }</w:t>
            </w:r>
          </w:p>
        </w:tc>
        <w:tc>
          <w:tcPr>
            <w:tcW w:w="2267" w:type="dxa"/>
          </w:tcPr>
          <w:p w14:paraId="4855E914" w14:textId="77777777" w:rsidR="00B85A33" w:rsidRPr="00A15DCB" w:rsidRDefault="00B85A33" w:rsidP="00E84816">
            <w:pPr>
              <w:pStyle w:val="TAL"/>
            </w:pPr>
          </w:p>
        </w:tc>
        <w:tc>
          <w:tcPr>
            <w:tcW w:w="1700" w:type="dxa"/>
          </w:tcPr>
          <w:p w14:paraId="22DB6DD9" w14:textId="77777777" w:rsidR="00B85A33" w:rsidRPr="00A15DCB" w:rsidRDefault="00B85A33" w:rsidP="00E84816">
            <w:pPr>
              <w:pStyle w:val="TAL"/>
            </w:pPr>
          </w:p>
        </w:tc>
        <w:tc>
          <w:tcPr>
            <w:tcW w:w="1245" w:type="dxa"/>
          </w:tcPr>
          <w:p w14:paraId="5711DF8B" w14:textId="77777777" w:rsidR="00B85A33" w:rsidRPr="00A15DCB" w:rsidRDefault="00B85A33" w:rsidP="00E84816">
            <w:pPr>
              <w:pStyle w:val="TAL"/>
            </w:pPr>
          </w:p>
        </w:tc>
      </w:tr>
      <w:tr w:rsidR="00B85A33" w:rsidRPr="00A15DCB" w14:paraId="3212464F" w14:textId="77777777" w:rsidTr="00E84816">
        <w:tc>
          <w:tcPr>
            <w:tcW w:w="4535" w:type="dxa"/>
          </w:tcPr>
          <w:p w14:paraId="678CCE20" w14:textId="77777777" w:rsidR="00B85A33" w:rsidRPr="00A15DCB" w:rsidRDefault="00B85A33" w:rsidP="00E84816">
            <w:pPr>
              <w:pStyle w:val="TAL"/>
            </w:pPr>
            <w:r w:rsidRPr="00A15DCB">
              <w:t>}</w:t>
            </w:r>
          </w:p>
        </w:tc>
        <w:tc>
          <w:tcPr>
            <w:tcW w:w="2267" w:type="dxa"/>
          </w:tcPr>
          <w:p w14:paraId="1FCC90AC" w14:textId="77777777" w:rsidR="00B85A33" w:rsidRPr="00A15DCB" w:rsidRDefault="00B85A33" w:rsidP="00E84816">
            <w:pPr>
              <w:pStyle w:val="TAL"/>
            </w:pPr>
          </w:p>
        </w:tc>
        <w:tc>
          <w:tcPr>
            <w:tcW w:w="1700" w:type="dxa"/>
          </w:tcPr>
          <w:p w14:paraId="05D6D14F" w14:textId="77777777" w:rsidR="00B85A33" w:rsidRPr="00A15DCB" w:rsidRDefault="00B85A33" w:rsidP="00E84816">
            <w:pPr>
              <w:pStyle w:val="TAL"/>
            </w:pPr>
          </w:p>
        </w:tc>
        <w:tc>
          <w:tcPr>
            <w:tcW w:w="1245" w:type="dxa"/>
          </w:tcPr>
          <w:p w14:paraId="1D28675E" w14:textId="77777777" w:rsidR="00B85A33" w:rsidRPr="00A15DCB" w:rsidRDefault="00B85A33" w:rsidP="00E84816">
            <w:pPr>
              <w:pStyle w:val="TAL"/>
            </w:pPr>
          </w:p>
        </w:tc>
      </w:tr>
    </w:tbl>
    <w:p w14:paraId="02201148" w14:textId="77777777" w:rsidR="00B85A33" w:rsidRPr="00A15DCB" w:rsidRDefault="00B85A33" w:rsidP="00B85A33">
      <w:pPr>
        <w:rPr>
          <w:rFonts w:eastAsia="SimSun"/>
          <w:lang w:eastAsia="zh-CN"/>
        </w:rPr>
      </w:pPr>
    </w:p>
    <w:p w14:paraId="23439CB3" w14:textId="77777777" w:rsidR="00B85A33" w:rsidRPr="00A15DCB" w:rsidRDefault="00B85A33" w:rsidP="003221FA">
      <w:pPr>
        <w:pStyle w:val="TH"/>
        <w:rPr>
          <w:rFonts w:eastAsia="SimSun"/>
          <w:lang w:eastAsia="zh-CN"/>
        </w:rPr>
      </w:pPr>
      <w:r w:rsidRPr="00A15DCB">
        <w:rPr>
          <w:rFonts w:eastAsia="SimSun"/>
          <w:lang w:eastAsia="zh-CN"/>
        </w:rPr>
        <w:t xml:space="preserve">Table </w:t>
      </w:r>
      <w:r w:rsidRPr="00A15DCB">
        <w:rPr>
          <w:rFonts w:eastAsia="SimSun"/>
          <w:lang w:eastAsia="sv-SE"/>
        </w:rPr>
        <w:t>7.1.1.2.1.3.3</w:t>
      </w:r>
      <w:r w:rsidRPr="00A15DCB">
        <w:rPr>
          <w:rFonts w:eastAsia="SimSun"/>
          <w:lang w:eastAsia="zh-CN"/>
        </w:rPr>
        <w:t xml:space="preserve">-12: </w:t>
      </w:r>
      <w:r w:rsidRPr="00A15DCB">
        <w:rPr>
          <w:rFonts w:eastAsia="SimSun"/>
          <w:i/>
          <w:lang w:eastAsia="zh-CN"/>
        </w:rPr>
        <w:t xml:space="preserve">SchedulingRequestResourceConfig </w:t>
      </w:r>
      <w:r w:rsidRPr="00A15DCB">
        <w:rPr>
          <w:rFonts w:eastAsia="SimSun"/>
          <w:iCs/>
          <w:lang w:eastAsia="zh-CN"/>
        </w:rPr>
        <w:t>(</w:t>
      </w:r>
      <w:r w:rsidRPr="00A15DCB">
        <w:rPr>
          <w:rFonts w:eastAsia="SimSun"/>
          <w:lang w:eastAsia="zh-CN"/>
        </w:rPr>
        <w:t xml:space="preserve">Table </w:t>
      </w:r>
      <w:r w:rsidRPr="00A15DCB">
        <w:rPr>
          <w:rFonts w:eastAsia="SimSun"/>
          <w:lang w:eastAsia="sv-SE"/>
        </w:rPr>
        <w:t>7.1.1.2.1.3.3</w:t>
      </w:r>
      <w:r w:rsidRPr="00A15DCB">
        <w:rPr>
          <w:rFonts w:eastAsia="SimSun"/>
          <w:lang w:eastAsia="zh-CN"/>
        </w:rPr>
        <w:t>-11)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54A44768" w14:textId="77777777" w:rsidTr="00E84816">
        <w:tc>
          <w:tcPr>
            <w:tcW w:w="9747" w:type="dxa"/>
            <w:gridSpan w:val="4"/>
          </w:tcPr>
          <w:p w14:paraId="73DF3294"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Derivation Path: TS 38.508-1 [4], Table 4.6.3-112</w:t>
            </w:r>
          </w:p>
        </w:tc>
      </w:tr>
      <w:tr w:rsidR="00B85A33" w:rsidRPr="00A15DCB" w14:paraId="39A57204" w14:textId="77777777" w:rsidTr="00E84816">
        <w:tc>
          <w:tcPr>
            <w:tcW w:w="4535" w:type="dxa"/>
          </w:tcPr>
          <w:p w14:paraId="3D54537F"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Information Element</w:t>
            </w:r>
          </w:p>
        </w:tc>
        <w:tc>
          <w:tcPr>
            <w:tcW w:w="2267" w:type="dxa"/>
          </w:tcPr>
          <w:p w14:paraId="67140C7F"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Value/remark</w:t>
            </w:r>
          </w:p>
        </w:tc>
        <w:tc>
          <w:tcPr>
            <w:tcW w:w="1700" w:type="dxa"/>
          </w:tcPr>
          <w:p w14:paraId="07304A6B"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Comment</w:t>
            </w:r>
          </w:p>
        </w:tc>
        <w:tc>
          <w:tcPr>
            <w:tcW w:w="1245" w:type="dxa"/>
          </w:tcPr>
          <w:p w14:paraId="62A39C06"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Condition</w:t>
            </w:r>
          </w:p>
        </w:tc>
      </w:tr>
      <w:tr w:rsidR="00B85A33" w:rsidRPr="00A15DCB" w14:paraId="072F8A3A" w14:textId="77777777" w:rsidTr="00E84816">
        <w:tc>
          <w:tcPr>
            <w:tcW w:w="4535" w:type="dxa"/>
          </w:tcPr>
          <w:p w14:paraId="1B13C325"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SchedulingRequestResourceConfig ::= </w:t>
            </w:r>
            <w:r w:rsidRPr="00A15DCB">
              <w:rPr>
                <w:rFonts w:ascii="Arial" w:eastAsia="SimSun" w:hAnsi="Arial"/>
                <w:snapToGrid w:val="0"/>
                <w:sz w:val="18"/>
                <w:lang w:eastAsia="zh-CN"/>
              </w:rPr>
              <w:t xml:space="preserve">SEQUENCE </w:t>
            </w:r>
            <w:r w:rsidRPr="00A15DCB">
              <w:rPr>
                <w:rFonts w:ascii="Arial" w:eastAsia="SimSun" w:hAnsi="Arial"/>
                <w:sz w:val="18"/>
                <w:lang w:eastAsia="zh-CN"/>
              </w:rPr>
              <w:t>{</w:t>
            </w:r>
          </w:p>
        </w:tc>
        <w:tc>
          <w:tcPr>
            <w:tcW w:w="2267" w:type="dxa"/>
          </w:tcPr>
          <w:p w14:paraId="6032250D"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7EC44FEA"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4C3ACF4D" w14:textId="77777777" w:rsidR="00B85A33" w:rsidRPr="00A15DCB" w:rsidRDefault="00B85A33" w:rsidP="00B85A33">
            <w:pPr>
              <w:keepNext/>
              <w:keepLines/>
              <w:spacing w:after="0"/>
              <w:rPr>
                <w:rFonts w:ascii="Arial" w:eastAsia="SimSun" w:hAnsi="Arial"/>
                <w:sz w:val="18"/>
                <w:lang w:eastAsia="zh-CN"/>
              </w:rPr>
            </w:pPr>
          </w:p>
        </w:tc>
      </w:tr>
      <w:tr w:rsidR="00B85A33" w:rsidRPr="00A15DCB" w14:paraId="456F6B49" w14:textId="77777777" w:rsidTr="00E84816">
        <w:tc>
          <w:tcPr>
            <w:tcW w:w="4535" w:type="dxa"/>
          </w:tcPr>
          <w:p w14:paraId="45D690F6"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periodicityAndOffset CHOICE {</w:t>
            </w:r>
          </w:p>
        </w:tc>
        <w:tc>
          <w:tcPr>
            <w:tcW w:w="2267" w:type="dxa"/>
          </w:tcPr>
          <w:p w14:paraId="5384088E"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0B490B9A"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0C4EC886" w14:textId="77777777" w:rsidR="00B85A33" w:rsidRPr="00A15DCB" w:rsidRDefault="00B85A33" w:rsidP="00B85A33">
            <w:pPr>
              <w:keepNext/>
              <w:keepLines/>
              <w:spacing w:after="0"/>
              <w:rPr>
                <w:rFonts w:ascii="Arial" w:eastAsia="SimSun" w:hAnsi="Arial"/>
                <w:sz w:val="18"/>
                <w:lang w:eastAsia="zh-CN"/>
              </w:rPr>
            </w:pPr>
          </w:p>
        </w:tc>
      </w:tr>
      <w:tr w:rsidR="00B85A33" w:rsidRPr="00A15DCB" w14:paraId="7D1D2D1D" w14:textId="77777777" w:rsidTr="00E84816">
        <w:tc>
          <w:tcPr>
            <w:tcW w:w="4535" w:type="dxa"/>
          </w:tcPr>
          <w:p w14:paraId="5E73A89C"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sl10</w:t>
            </w:r>
          </w:p>
        </w:tc>
        <w:tc>
          <w:tcPr>
            <w:tcW w:w="2267" w:type="dxa"/>
          </w:tcPr>
          <w:p w14:paraId="16184164"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5</w:t>
            </w:r>
          </w:p>
        </w:tc>
        <w:tc>
          <w:tcPr>
            <w:tcW w:w="1700" w:type="dxa"/>
          </w:tcPr>
          <w:p w14:paraId="3B914F34"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With SCS = kHz15 results in repetition every 10 ms</w:t>
            </w:r>
          </w:p>
        </w:tc>
        <w:tc>
          <w:tcPr>
            <w:tcW w:w="1245" w:type="dxa"/>
          </w:tcPr>
          <w:p w14:paraId="5098485E"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SCS_15kHz</w:t>
            </w:r>
          </w:p>
        </w:tc>
      </w:tr>
      <w:tr w:rsidR="00B85A33" w:rsidRPr="00A15DCB" w14:paraId="5A84A9D8" w14:textId="77777777" w:rsidTr="00E84816">
        <w:tc>
          <w:tcPr>
            <w:tcW w:w="4535" w:type="dxa"/>
          </w:tcPr>
          <w:p w14:paraId="6358B21C"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sl20</w:t>
            </w:r>
          </w:p>
        </w:tc>
        <w:tc>
          <w:tcPr>
            <w:tcW w:w="2267" w:type="dxa"/>
          </w:tcPr>
          <w:p w14:paraId="5CB5D0AF"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5</w:t>
            </w:r>
          </w:p>
        </w:tc>
        <w:tc>
          <w:tcPr>
            <w:tcW w:w="1700" w:type="dxa"/>
          </w:tcPr>
          <w:p w14:paraId="4613B4B9"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With SCS = kHz30 results in repetition every 10 ms</w:t>
            </w:r>
          </w:p>
        </w:tc>
        <w:tc>
          <w:tcPr>
            <w:tcW w:w="1245" w:type="dxa"/>
          </w:tcPr>
          <w:p w14:paraId="7D08ED4D"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SCS_30kHz</w:t>
            </w:r>
          </w:p>
        </w:tc>
      </w:tr>
      <w:tr w:rsidR="00B85A33" w:rsidRPr="00A15DCB" w14:paraId="131F5457" w14:textId="77777777" w:rsidTr="00E84816">
        <w:tc>
          <w:tcPr>
            <w:tcW w:w="4535" w:type="dxa"/>
          </w:tcPr>
          <w:p w14:paraId="2E749B83"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sl80</w:t>
            </w:r>
          </w:p>
        </w:tc>
        <w:tc>
          <w:tcPr>
            <w:tcW w:w="2267" w:type="dxa"/>
          </w:tcPr>
          <w:p w14:paraId="4A7EB479" w14:textId="555FD819" w:rsidR="00B85A33" w:rsidRPr="00A15DCB" w:rsidRDefault="003E71D3" w:rsidP="00B85A33">
            <w:pPr>
              <w:keepNext/>
              <w:keepLines/>
              <w:spacing w:after="0"/>
              <w:rPr>
                <w:rFonts w:ascii="Arial" w:eastAsia="SimSun" w:hAnsi="Arial"/>
                <w:sz w:val="18"/>
                <w:lang w:eastAsia="zh-CN"/>
              </w:rPr>
            </w:pPr>
            <w:r w:rsidRPr="00A15DCB">
              <w:rPr>
                <w:rFonts w:ascii="Arial" w:eastAsia="SimSun" w:hAnsi="Arial"/>
                <w:sz w:val="18"/>
                <w:lang w:eastAsia="zh-CN"/>
              </w:rPr>
              <w:t>4</w:t>
            </w:r>
          </w:p>
        </w:tc>
        <w:tc>
          <w:tcPr>
            <w:tcW w:w="1700" w:type="dxa"/>
          </w:tcPr>
          <w:p w14:paraId="79DE7586"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With SCS = kHz120 results in repetition every 10 ms</w:t>
            </w:r>
          </w:p>
        </w:tc>
        <w:tc>
          <w:tcPr>
            <w:tcW w:w="1245" w:type="dxa"/>
          </w:tcPr>
          <w:p w14:paraId="664F8146"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SCS_120kHz</w:t>
            </w:r>
          </w:p>
        </w:tc>
      </w:tr>
      <w:tr w:rsidR="00B85A33" w:rsidRPr="00A15DCB" w14:paraId="127FE0EB" w14:textId="77777777" w:rsidTr="00E84816">
        <w:tc>
          <w:tcPr>
            <w:tcW w:w="4535" w:type="dxa"/>
          </w:tcPr>
          <w:p w14:paraId="33F35563"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w:t>
            </w:r>
          </w:p>
        </w:tc>
        <w:tc>
          <w:tcPr>
            <w:tcW w:w="2267" w:type="dxa"/>
          </w:tcPr>
          <w:p w14:paraId="191F9142"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6B143FBB"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02DDCFF7" w14:textId="77777777" w:rsidR="00B85A33" w:rsidRPr="00A15DCB" w:rsidRDefault="00B85A33" w:rsidP="00B85A33">
            <w:pPr>
              <w:keepNext/>
              <w:keepLines/>
              <w:spacing w:after="0"/>
              <w:rPr>
                <w:rFonts w:ascii="Arial" w:eastAsia="SimSun" w:hAnsi="Arial"/>
                <w:sz w:val="18"/>
                <w:lang w:eastAsia="zh-CN"/>
              </w:rPr>
            </w:pPr>
          </w:p>
        </w:tc>
      </w:tr>
      <w:tr w:rsidR="00B85A33" w:rsidRPr="00A15DCB" w14:paraId="75C879EB" w14:textId="77777777" w:rsidTr="00E84816">
        <w:tc>
          <w:tcPr>
            <w:tcW w:w="4535" w:type="dxa"/>
          </w:tcPr>
          <w:p w14:paraId="4EE454F7"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t>
            </w:r>
          </w:p>
        </w:tc>
        <w:tc>
          <w:tcPr>
            <w:tcW w:w="2267" w:type="dxa"/>
          </w:tcPr>
          <w:p w14:paraId="289C5E0D"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11D0D5CB"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13A681A6" w14:textId="77777777" w:rsidR="00B85A33" w:rsidRPr="00A15DCB" w:rsidRDefault="00B85A33" w:rsidP="00B85A33">
            <w:pPr>
              <w:keepNext/>
              <w:keepLines/>
              <w:spacing w:after="0"/>
              <w:rPr>
                <w:rFonts w:ascii="Arial" w:eastAsia="SimSun" w:hAnsi="Arial"/>
                <w:sz w:val="18"/>
                <w:lang w:eastAsia="zh-CN"/>
              </w:rPr>
            </w:pPr>
          </w:p>
        </w:tc>
      </w:tr>
    </w:tbl>
    <w:p w14:paraId="26FA2A8D" w14:textId="77777777" w:rsidR="00D73E25" w:rsidRPr="00A15DCB" w:rsidRDefault="00D73E25" w:rsidP="007834D6">
      <w:pPr>
        <w:rPr>
          <w:lang w:eastAsia="sv-SE"/>
        </w:rPr>
      </w:pPr>
    </w:p>
    <w:p w14:paraId="663F3890" w14:textId="64E4B7E4" w:rsidR="00840479" w:rsidRPr="00A15DCB" w:rsidRDefault="00840479" w:rsidP="00840479">
      <w:pPr>
        <w:pStyle w:val="TH"/>
      </w:pPr>
      <w:bookmarkStart w:id="131" w:name="_Toc21103093"/>
      <w:bookmarkStart w:id="132" w:name="_Toc29233430"/>
      <w:bookmarkStart w:id="133" w:name="_Toc29462035"/>
      <w:bookmarkStart w:id="134" w:name="_Toc36158012"/>
      <w:r w:rsidRPr="00A15DCB">
        <w:lastRenderedPageBreak/>
        <w:t>Table 7.1.1.</w:t>
      </w:r>
      <w:r w:rsidRPr="00A15DCB">
        <w:rPr>
          <w:lang w:eastAsia="zh-CN"/>
        </w:rPr>
        <w:t>2.1.</w:t>
      </w:r>
      <w:r w:rsidRPr="00A15DCB">
        <w:t>3.3-1</w:t>
      </w:r>
      <w:r w:rsidRPr="00A15DCB">
        <w:rPr>
          <w:lang w:eastAsia="zh-CN"/>
        </w:rPr>
        <w:t>3</w:t>
      </w:r>
      <w:r w:rsidRPr="00A15DCB">
        <w:t xml:space="preserve">: </w:t>
      </w:r>
      <w:r w:rsidRPr="00A15DCB">
        <w:rPr>
          <w:i/>
          <w:iCs/>
        </w:rPr>
        <w:t>S</w:t>
      </w:r>
      <w:r w:rsidR="00CB4C25" w:rsidRPr="00A15DCB">
        <w:rPr>
          <w:i/>
          <w:iCs/>
        </w:rPr>
        <w:t>IB</w:t>
      </w:r>
      <w:r w:rsidRPr="00A15DCB">
        <w:rPr>
          <w:i/>
          <w:iCs/>
        </w:rPr>
        <w:t xml:space="preserve">1 </w:t>
      </w:r>
      <w:r w:rsidRPr="00A15DCB">
        <w:t>(step 1</w:t>
      </w:r>
      <w:r w:rsidRPr="00A15DCB">
        <w:rPr>
          <w:lang w:eastAsia="zh-CN"/>
        </w:rPr>
        <w:t>9a0</w:t>
      </w:r>
      <w:r w:rsidRPr="00A15DCB">
        <w:t xml:space="preserve">, Table </w:t>
      </w:r>
      <w:r w:rsidRPr="00A15DCB">
        <w:rPr>
          <w:lang w:eastAsia="sv-SE"/>
        </w:rPr>
        <w:t>7.1.1.2.1.3.</w:t>
      </w:r>
      <w:r w:rsidRPr="00A15DCB">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840479" w:rsidRPr="00A15DCB" w14:paraId="53FF7CFF" w14:textId="77777777" w:rsidTr="009233EB">
        <w:tc>
          <w:tcPr>
            <w:tcW w:w="9637" w:type="dxa"/>
            <w:gridSpan w:val="4"/>
          </w:tcPr>
          <w:p w14:paraId="2269E83F" w14:textId="5E72233C" w:rsidR="00840479" w:rsidRPr="00A15DCB" w:rsidRDefault="00840479" w:rsidP="009233EB">
            <w:pPr>
              <w:pStyle w:val="TAL"/>
            </w:pPr>
            <w:r w:rsidRPr="00A15DCB">
              <w:t xml:space="preserve">Derivation path: </w:t>
            </w:r>
            <w:r w:rsidR="00CB4C25" w:rsidRPr="00A15DCB">
              <w:t xml:space="preserve">TS </w:t>
            </w:r>
            <w:r w:rsidRPr="00A15DCB">
              <w:t xml:space="preserve">38.508-1 </w:t>
            </w:r>
            <w:r w:rsidRPr="00A15DCB">
              <w:rPr>
                <w:lang w:eastAsia="zh-CN"/>
              </w:rPr>
              <w:t>[4]</w:t>
            </w:r>
            <w:r w:rsidRPr="00A15DCB">
              <w:t xml:space="preserve"> table 4.6.1-28</w:t>
            </w:r>
          </w:p>
        </w:tc>
      </w:tr>
      <w:tr w:rsidR="00840479" w:rsidRPr="00A15DCB" w14:paraId="414B9855" w14:textId="77777777" w:rsidTr="009233EB">
        <w:tc>
          <w:tcPr>
            <w:tcW w:w="4535" w:type="dxa"/>
            <w:tcBorders>
              <w:bottom w:val="single" w:sz="4" w:space="0" w:color="auto"/>
            </w:tcBorders>
          </w:tcPr>
          <w:p w14:paraId="0B6B20C0" w14:textId="77777777" w:rsidR="00840479" w:rsidRPr="00A15DCB" w:rsidRDefault="00840479" w:rsidP="009233EB">
            <w:pPr>
              <w:pStyle w:val="TAH"/>
            </w:pPr>
            <w:r w:rsidRPr="00A15DCB">
              <w:t>Information Element</w:t>
            </w:r>
          </w:p>
        </w:tc>
        <w:tc>
          <w:tcPr>
            <w:tcW w:w="2267" w:type="dxa"/>
            <w:tcBorders>
              <w:bottom w:val="single" w:sz="4" w:space="0" w:color="auto"/>
            </w:tcBorders>
          </w:tcPr>
          <w:p w14:paraId="27D41E9F" w14:textId="77777777" w:rsidR="00840479" w:rsidRPr="00A15DCB" w:rsidRDefault="00840479" w:rsidP="009233EB">
            <w:pPr>
              <w:pStyle w:val="TAH"/>
            </w:pPr>
            <w:r w:rsidRPr="00A15DCB">
              <w:t>Value/Remark</w:t>
            </w:r>
          </w:p>
        </w:tc>
        <w:tc>
          <w:tcPr>
            <w:tcW w:w="1700" w:type="dxa"/>
            <w:tcBorders>
              <w:bottom w:val="single" w:sz="4" w:space="0" w:color="auto"/>
            </w:tcBorders>
          </w:tcPr>
          <w:p w14:paraId="0FA78E6F" w14:textId="77777777" w:rsidR="00840479" w:rsidRPr="00A15DCB" w:rsidRDefault="00840479" w:rsidP="009233EB">
            <w:pPr>
              <w:pStyle w:val="TAH"/>
            </w:pPr>
            <w:r w:rsidRPr="00A15DCB">
              <w:t>Comment</w:t>
            </w:r>
          </w:p>
        </w:tc>
        <w:tc>
          <w:tcPr>
            <w:tcW w:w="1135" w:type="dxa"/>
            <w:tcBorders>
              <w:bottom w:val="single" w:sz="4" w:space="0" w:color="auto"/>
            </w:tcBorders>
          </w:tcPr>
          <w:p w14:paraId="2A0FF58B" w14:textId="77777777" w:rsidR="00840479" w:rsidRPr="00A15DCB" w:rsidRDefault="00840479" w:rsidP="009233EB">
            <w:pPr>
              <w:pStyle w:val="TAH"/>
            </w:pPr>
            <w:r w:rsidRPr="00A15DCB">
              <w:t>Condition</w:t>
            </w:r>
          </w:p>
        </w:tc>
      </w:tr>
      <w:tr w:rsidR="00840479" w:rsidRPr="00A15DCB" w14:paraId="15023359" w14:textId="77777777" w:rsidTr="009233EB">
        <w:tc>
          <w:tcPr>
            <w:tcW w:w="4535" w:type="dxa"/>
            <w:tcBorders>
              <w:top w:val="single" w:sz="4" w:space="0" w:color="auto"/>
              <w:bottom w:val="single" w:sz="4" w:space="0" w:color="auto"/>
            </w:tcBorders>
          </w:tcPr>
          <w:p w14:paraId="0C1FCF9F" w14:textId="77777777" w:rsidR="00840479" w:rsidRPr="00A15DCB" w:rsidRDefault="00840479" w:rsidP="009233EB">
            <w:pPr>
              <w:pStyle w:val="TAL"/>
            </w:pPr>
            <w:r w:rsidRPr="00A15DCB">
              <w:t>SIB1 ::= SEQUENCE {</w:t>
            </w:r>
          </w:p>
        </w:tc>
        <w:tc>
          <w:tcPr>
            <w:tcW w:w="2267" w:type="dxa"/>
            <w:tcBorders>
              <w:top w:val="single" w:sz="4" w:space="0" w:color="auto"/>
              <w:bottom w:val="single" w:sz="4" w:space="0" w:color="auto"/>
            </w:tcBorders>
          </w:tcPr>
          <w:p w14:paraId="3B6CB8F7" w14:textId="77777777" w:rsidR="00840479" w:rsidRPr="00A15DCB" w:rsidRDefault="00840479" w:rsidP="009233EB">
            <w:pPr>
              <w:pStyle w:val="TAL"/>
            </w:pPr>
          </w:p>
        </w:tc>
        <w:tc>
          <w:tcPr>
            <w:tcW w:w="1700" w:type="dxa"/>
            <w:tcBorders>
              <w:top w:val="single" w:sz="4" w:space="0" w:color="auto"/>
              <w:bottom w:val="single" w:sz="4" w:space="0" w:color="auto"/>
            </w:tcBorders>
          </w:tcPr>
          <w:p w14:paraId="5500AA08" w14:textId="77777777" w:rsidR="00840479" w:rsidRPr="00A15DCB" w:rsidRDefault="00840479" w:rsidP="009233EB">
            <w:pPr>
              <w:pStyle w:val="TAL"/>
            </w:pPr>
          </w:p>
        </w:tc>
        <w:tc>
          <w:tcPr>
            <w:tcW w:w="1135" w:type="dxa"/>
            <w:tcBorders>
              <w:top w:val="single" w:sz="4" w:space="0" w:color="auto"/>
              <w:bottom w:val="single" w:sz="4" w:space="0" w:color="auto"/>
            </w:tcBorders>
          </w:tcPr>
          <w:p w14:paraId="1587C7A1" w14:textId="77777777" w:rsidR="00840479" w:rsidRPr="00A15DCB" w:rsidRDefault="00840479" w:rsidP="009233EB">
            <w:pPr>
              <w:pStyle w:val="TAL"/>
            </w:pPr>
          </w:p>
        </w:tc>
      </w:tr>
      <w:tr w:rsidR="00840479" w:rsidRPr="00A15DCB" w14:paraId="0E991A3B" w14:textId="77777777" w:rsidTr="009233EB">
        <w:tc>
          <w:tcPr>
            <w:tcW w:w="4535" w:type="dxa"/>
            <w:tcBorders>
              <w:top w:val="single" w:sz="4" w:space="0" w:color="auto"/>
              <w:bottom w:val="single" w:sz="4" w:space="0" w:color="auto"/>
            </w:tcBorders>
          </w:tcPr>
          <w:p w14:paraId="1078983B" w14:textId="77777777" w:rsidR="00840479" w:rsidRPr="00A15DCB" w:rsidRDefault="00840479" w:rsidP="009233EB">
            <w:pPr>
              <w:pStyle w:val="TAL"/>
            </w:pPr>
            <w:r w:rsidRPr="00A15DCB">
              <w:t xml:space="preserve">  servingCellConfigCommon</w:t>
            </w:r>
          </w:p>
        </w:tc>
        <w:tc>
          <w:tcPr>
            <w:tcW w:w="2267" w:type="dxa"/>
            <w:tcBorders>
              <w:top w:val="single" w:sz="4" w:space="0" w:color="auto"/>
              <w:bottom w:val="single" w:sz="4" w:space="0" w:color="auto"/>
            </w:tcBorders>
          </w:tcPr>
          <w:p w14:paraId="7D74BA10" w14:textId="77777777" w:rsidR="00840479" w:rsidRPr="00A15DCB" w:rsidRDefault="00840479" w:rsidP="009233EB">
            <w:pPr>
              <w:pStyle w:val="TAL"/>
            </w:pPr>
            <w:r w:rsidRPr="00A15DCB">
              <w:t>ServingCellConfigCommon</w:t>
            </w:r>
          </w:p>
        </w:tc>
        <w:tc>
          <w:tcPr>
            <w:tcW w:w="1700" w:type="dxa"/>
            <w:tcBorders>
              <w:top w:val="single" w:sz="4" w:space="0" w:color="auto"/>
              <w:bottom w:val="single" w:sz="4" w:space="0" w:color="auto"/>
            </w:tcBorders>
          </w:tcPr>
          <w:p w14:paraId="02130595" w14:textId="356F99D1" w:rsidR="00840479" w:rsidRPr="00A15DCB" w:rsidRDefault="00840479" w:rsidP="009233EB">
            <w:pPr>
              <w:pStyle w:val="TAL"/>
            </w:pPr>
            <w:r w:rsidRPr="00A15DCB">
              <w:t>Same contents as in Table 7.1.1.2.1.3.3-</w:t>
            </w:r>
            <w:r w:rsidR="00CB4C25" w:rsidRPr="00A15DCB">
              <w:t>4</w:t>
            </w:r>
          </w:p>
        </w:tc>
        <w:tc>
          <w:tcPr>
            <w:tcW w:w="1135" w:type="dxa"/>
            <w:tcBorders>
              <w:top w:val="single" w:sz="4" w:space="0" w:color="auto"/>
              <w:bottom w:val="single" w:sz="4" w:space="0" w:color="auto"/>
            </w:tcBorders>
          </w:tcPr>
          <w:p w14:paraId="2EC9CBB8" w14:textId="77777777" w:rsidR="00840479" w:rsidRPr="00A15DCB" w:rsidRDefault="00840479" w:rsidP="009233EB">
            <w:pPr>
              <w:pStyle w:val="TAL"/>
            </w:pPr>
          </w:p>
        </w:tc>
      </w:tr>
      <w:tr w:rsidR="00840479" w:rsidRPr="00A15DCB" w14:paraId="0AFF4B1A" w14:textId="77777777" w:rsidTr="009233EB">
        <w:tc>
          <w:tcPr>
            <w:tcW w:w="4535" w:type="dxa"/>
            <w:tcBorders>
              <w:top w:val="single" w:sz="4" w:space="0" w:color="auto"/>
              <w:bottom w:val="single" w:sz="4" w:space="0" w:color="auto"/>
            </w:tcBorders>
          </w:tcPr>
          <w:p w14:paraId="228FFF62" w14:textId="77777777" w:rsidR="00840479" w:rsidRPr="00A15DCB" w:rsidRDefault="00840479" w:rsidP="009233EB">
            <w:pPr>
              <w:pStyle w:val="TAL"/>
            </w:pPr>
            <w:r w:rsidRPr="00A15DCB">
              <w:t>}</w:t>
            </w:r>
          </w:p>
        </w:tc>
        <w:tc>
          <w:tcPr>
            <w:tcW w:w="2267" w:type="dxa"/>
            <w:tcBorders>
              <w:top w:val="single" w:sz="4" w:space="0" w:color="auto"/>
              <w:bottom w:val="single" w:sz="4" w:space="0" w:color="auto"/>
            </w:tcBorders>
          </w:tcPr>
          <w:p w14:paraId="0945240D" w14:textId="77777777" w:rsidR="00840479" w:rsidRPr="00A15DCB" w:rsidRDefault="00840479" w:rsidP="009233EB">
            <w:pPr>
              <w:pStyle w:val="TAL"/>
            </w:pPr>
          </w:p>
        </w:tc>
        <w:tc>
          <w:tcPr>
            <w:tcW w:w="1700" w:type="dxa"/>
            <w:tcBorders>
              <w:top w:val="single" w:sz="4" w:space="0" w:color="auto"/>
              <w:bottom w:val="single" w:sz="4" w:space="0" w:color="auto"/>
            </w:tcBorders>
          </w:tcPr>
          <w:p w14:paraId="3C84CB35" w14:textId="77777777" w:rsidR="00840479" w:rsidRPr="00A15DCB" w:rsidRDefault="00840479" w:rsidP="009233EB">
            <w:pPr>
              <w:pStyle w:val="TAL"/>
            </w:pPr>
          </w:p>
        </w:tc>
        <w:tc>
          <w:tcPr>
            <w:tcW w:w="1135" w:type="dxa"/>
            <w:tcBorders>
              <w:top w:val="single" w:sz="4" w:space="0" w:color="auto"/>
              <w:bottom w:val="single" w:sz="4" w:space="0" w:color="auto"/>
            </w:tcBorders>
          </w:tcPr>
          <w:p w14:paraId="4D748AD7" w14:textId="77777777" w:rsidR="00840479" w:rsidRPr="00A15DCB" w:rsidRDefault="00840479" w:rsidP="009233EB">
            <w:pPr>
              <w:pStyle w:val="TAL"/>
            </w:pPr>
          </w:p>
        </w:tc>
      </w:tr>
    </w:tbl>
    <w:p w14:paraId="7EF0D49F" w14:textId="77777777" w:rsidR="00840479" w:rsidRPr="00A15DCB" w:rsidRDefault="00840479" w:rsidP="00310B78">
      <w:pPr>
        <w:rPr>
          <w:lang w:eastAsia="sv-SE"/>
        </w:rPr>
      </w:pPr>
    </w:p>
    <w:p w14:paraId="7819D018" w14:textId="77777777" w:rsidR="00D544D4" w:rsidRPr="00A15DCB" w:rsidRDefault="00D544D4" w:rsidP="00D544D4">
      <w:pPr>
        <w:pStyle w:val="Heading5"/>
        <w:rPr>
          <w:lang w:eastAsia="sv-SE"/>
        </w:rPr>
      </w:pPr>
      <w:r w:rsidRPr="00A15DCB">
        <w:rPr>
          <w:lang w:eastAsia="sv-SE"/>
        </w:rPr>
        <w:t>7.1.1.2.2</w:t>
      </w:r>
      <w:r w:rsidRPr="00A15DCB">
        <w:rPr>
          <w:lang w:eastAsia="sv-SE"/>
        </w:rPr>
        <w:tab/>
        <w:t>Correct Handling of DL HARQ process PDSCH Aggregation</w:t>
      </w:r>
      <w:bookmarkEnd w:id="131"/>
      <w:bookmarkEnd w:id="132"/>
      <w:bookmarkEnd w:id="133"/>
      <w:bookmarkEnd w:id="134"/>
    </w:p>
    <w:p w14:paraId="11511E22" w14:textId="77777777" w:rsidR="00D544D4" w:rsidRPr="00A15DCB" w:rsidRDefault="00D544D4" w:rsidP="00D544D4">
      <w:pPr>
        <w:pStyle w:val="H6"/>
      </w:pPr>
      <w:r w:rsidRPr="00A15DCB">
        <w:t>7.1.1.2.2.1</w:t>
      </w:r>
      <w:r w:rsidRPr="00A15DCB">
        <w:tab/>
        <w:t>Test Purpose (TP)</w:t>
      </w:r>
    </w:p>
    <w:p w14:paraId="6FFDCA1A" w14:textId="77777777" w:rsidR="00D544D4" w:rsidRPr="00A15DCB" w:rsidRDefault="00D544D4" w:rsidP="00D544D4">
      <w:pPr>
        <w:pStyle w:val="H6"/>
      </w:pPr>
      <w:r w:rsidRPr="00A15DCB">
        <w:t>(1)</w:t>
      </w:r>
    </w:p>
    <w:p w14:paraId="763F39C8" w14:textId="77777777" w:rsidR="00D544D4" w:rsidRPr="00A15DCB" w:rsidRDefault="00D544D4" w:rsidP="00D544D4">
      <w:pPr>
        <w:pStyle w:val="PL"/>
        <w:rPr>
          <w:noProof w:val="0"/>
        </w:rPr>
      </w:pPr>
      <w:r w:rsidRPr="00A15DCB">
        <w:rPr>
          <w:b/>
          <w:bCs/>
          <w:noProof w:val="0"/>
        </w:rPr>
        <w:t>with</w:t>
      </w:r>
      <w:r w:rsidRPr="00A15DCB">
        <w:rPr>
          <w:noProof w:val="0"/>
        </w:rPr>
        <w:t xml:space="preserve"> { UE in RRC_CONNECTED state and </w:t>
      </w:r>
      <w:r w:rsidR="00EA7C8B" w:rsidRPr="00A15DCB">
        <w:rPr>
          <w:noProof w:val="0"/>
        </w:rPr>
        <w:t>pdsch-AggregationFactor</w:t>
      </w:r>
      <w:r w:rsidRPr="00A15DCB">
        <w:rPr>
          <w:noProof w:val="0"/>
        </w:rPr>
        <w:t xml:space="preserve"> &gt; 1 }</w:t>
      </w:r>
    </w:p>
    <w:p w14:paraId="7298B50D" w14:textId="77777777" w:rsidR="00D544D4" w:rsidRPr="00A15DCB" w:rsidRDefault="00D544D4" w:rsidP="00D544D4">
      <w:pPr>
        <w:pStyle w:val="PL"/>
        <w:rPr>
          <w:noProof w:val="0"/>
        </w:rPr>
      </w:pPr>
      <w:r w:rsidRPr="00A15DCB">
        <w:rPr>
          <w:b/>
          <w:bCs/>
          <w:noProof w:val="0"/>
        </w:rPr>
        <w:t>ensure that</w:t>
      </w:r>
      <w:r w:rsidRPr="00A15DCB">
        <w:rPr>
          <w:noProof w:val="0"/>
        </w:rPr>
        <w:t xml:space="preserve"> {</w:t>
      </w:r>
    </w:p>
    <w:p w14:paraId="67669640" w14:textId="77777777" w:rsidR="00D544D4" w:rsidRPr="00A15DCB" w:rsidRDefault="00D544D4" w:rsidP="00D544D4">
      <w:pPr>
        <w:pStyle w:val="PL"/>
        <w:rPr>
          <w:noProof w:val="0"/>
        </w:rPr>
      </w:pPr>
      <w:r w:rsidRPr="00A15DCB">
        <w:rPr>
          <w:noProof w:val="0"/>
        </w:rPr>
        <w:t xml:space="preserve">  </w:t>
      </w:r>
      <w:r w:rsidRPr="00A15DCB">
        <w:rPr>
          <w:b/>
          <w:bCs/>
          <w:noProof w:val="0"/>
        </w:rPr>
        <w:t>when</w:t>
      </w:r>
      <w:r w:rsidRPr="00A15DCB">
        <w:rPr>
          <w:noProof w:val="0"/>
        </w:rPr>
        <w:t xml:space="preserve"> { UE receives downlink assignment on the PDCCH for the UE’s C-RNTI and receives data in the associated slot and successive </w:t>
      </w:r>
      <w:r w:rsidR="00EA7C8B" w:rsidRPr="00A15DCB">
        <w:rPr>
          <w:noProof w:val="0"/>
        </w:rPr>
        <w:t>pdsch-AggregationFactor</w:t>
      </w:r>
      <w:r w:rsidRPr="00A15DCB">
        <w:rPr>
          <w:noProof w:val="0"/>
        </w:rPr>
        <w:t xml:space="preserve"> – 1 HARQ retransmissions  within a </w:t>
      </w:r>
      <w:r w:rsidR="008C2CC8" w:rsidRPr="00A15DCB">
        <w:rPr>
          <w:noProof w:val="0"/>
        </w:rPr>
        <w:t>bundle and</w:t>
      </w:r>
      <w:r w:rsidRPr="00A15DCB">
        <w:rPr>
          <w:noProof w:val="0"/>
        </w:rPr>
        <w:t xml:space="preserve"> UE performs HARQ operation }</w:t>
      </w:r>
    </w:p>
    <w:p w14:paraId="659F100E" w14:textId="77777777" w:rsidR="00D544D4" w:rsidRPr="00A15DCB" w:rsidRDefault="00D544D4" w:rsidP="00D544D4">
      <w:pPr>
        <w:pStyle w:val="PL"/>
        <w:rPr>
          <w:noProof w:val="0"/>
        </w:rPr>
      </w:pPr>
      <w:r w:rsidRPr="00A15DCB">
        <w:rPr>
          <w:noProof w:val="0"/>
        </w:rPr>
        <w:t xml:space="preserve">    </w:t>
      </w:r>
      <w:r w:rsidRPr="00A15DCB">
        <w:rPr>
          <w:b/>
          <w:bCs/>
          <w:noProof w:val="0"/>
        </w:rPr>
        <w:t>then</w:t>
      </w:r>
      <w:r w:rsidRPr="00A15DCB">
        <w:rPr>
          <w:noProof w:val="0"/>
        </w:rPr>
        <w:t xml:space="preserve"> { UE sends a HARQ feedback on the HARQ process }</w:t>
      </w:r>
    </w:p>
    <w:p w14:paraId="2237DE20" w14:textId="77777777" w:rsidR="00D544D4" w:rsidRPr="00A15DCB" w:rsidRDefault="00D544D4" w:rsidP="00D544D4">
      <w:pPr>
        <w:pStyle w:val="PL"/>
        <w:rPr>
          <w:noProof w:val="0"/>
        </w:rPr>
      </w:pPr>
      <w:r w:rsidRPr="00A15DCB">
        <w:rPr>
          <w:noProof w:val="0"/>
        </w:rPr>
        <w:t xml:space="preserve">            }</w:t>
      </w:r>
    </w:p>
    <w:p w14:paraId="545140D3" w14:textId="77777777" w:rsidR="00D544D4" w:rsidRPr="00A15DCB" w:rsidRDefault="00D544D4" w:rsidP="00D544D4">
      <w:pPr>
        <w:pStyle w:val="PL"/>
        <w:rPr>
          <w:noProof w:val="0"/>
        </w:rPr>
      </w:pPr>
    </w:p>
    <w:p w14:paraId="4C30B844" w14:textId="77777777" w:rsidR="00D544D4" w:rsidRPr="00A15DCB" w:rsidRDefault="00D544D4" w:rsidP="00D544D4">
      <w:pPr>
        <w:pStyle w:val="H6"/>
      </w:pPr>
      <w:r w:rsidRPr="00A15DCB">
        <w:t>7.1.1.2.2.2</w:t>
      </w:r>
      <w:r w:rsidRPr="00A15DCB">
        <w:tab/>
        <w:t>Conformance requirements</w:t>
      </w:r>
    </w:p>
    <w:p w14:paraId="0419EBD6" w14:textId="61ADE106" w:rsidR="00D544D4" w:rsidRPr="00A15DCB" w:rsidRDefault="00D544D4" w:rsidP="00D544D4">
      <w:r w:rsidRPr="00A15DCB">
        <w:t>References: The conformance requirements covered in the current TC are specified in: TS 38.321, clauses 5.3.1, 5.3.2.1 and 5.3.2.2, TS 38.214, clause 5.1.2.1.</w:t>
      </w:r>
      <w:r w:rsidR="00A4043D" w:rsidRPr="00A15DCB">
        <w:t xml:space="preserve"> Unless otherwise stated these are Rel-15 requirements.</w:t>
      </w:r>
    </w:p>
    <w:p w14:paraId="71793021" w14:textId="77777777" w:rsidR="00D544D4" w:rsidRPr="00A15DCB" w:rsidRDefault="00D544D4" w:rsidP="00D544D4">
      <w:r w:rsidRPr="00A15DCB">
        <w:t>[TS 38.321, clause 5.3.1]</w:t>
      </w:r>
    </w:p>
    <w:p w14:paraId="51385574" w14:textId="77777777" w:rsidR="00D544D4" w:rsidRPr="00A15DCB" w:rsidRDefault="00D544D4" w:rsidP="00D544D4">
      <w:r w:rsidRPr="00A15DCB">
        <w:t>Downlink assignments received on the PDCCH both indicate that there is a transmission on a DL-SCH for a particular MAC entity and provide the relevant HARQ information.</w:t>
      </w:r>
    </w:p>
    <w:p w14:paraId="79331988" w14:textId="77777777" w:rsidR="00D544D4" w:rsidRPr="00A15DCB" w:rsidRDefault="00D544D4" w:rsidP="00D544D4">
      <w:r w:rsidRPr="00A15DCB">
        <w:t>When the MAC entity has a C-RNTI, Temporary C-RNTI, or CS-RNTI, the MAC entity shall for each PDCCH occasion during which it monitors PDCCH and for each Serving Cell:</w:t>
      </w:r>
    </w:p>
    <w:p w14:paraId="386760CE" w14:textId="77777777" w:rsidR="00D544D4" w:rsidRPr="00A15DCB" w:rsidRDefault="00D544D4" w:rsidP="00D544D4">
      <w:pPr>
        <w:pStyle w:val="B1"/>
      </w:pPr>
      <w:r w:rsidRPr="00A15DCB">
        <w:t>1&gt;</w:t>
      </w:r>
      <w:r w:rsidRPr="00A15DCB">
        <w:tab/>
        <w:t>if a downlink assignment for this PDCCH occasion and this Serving Cell has been received on the PDCCH for the MAC entity's C-RNTI, or Temporary C</w:t>
      </w:r>
      <w:r w:rsidRPr="00A15DCB">
        <w:noBreakHyphen/>
        <w:t>RNTI:</w:t>
      </w:r>
    </w:p>
    <w:p w14:paraId="70F995FA" w14:textId="77777777" w:rsidR="00D544D4" w:rsidRPr="00A15DCB" w:rsidRDefault="00D544D4" w:rsidP="00D544D4">
      <w:pPr>
        <w:pStyle w:val="B2"/>
      </w:pPr>
      <w:r w:rsidRPr="00A15DCB">
        <w:t>2&gt;</w:t>
      </w:r>
      <w:r w:rsidRPr="00A15DCB">
        <w:tab/>
        <w:t>if this is the first downlink assignment for this Temporary C-RNTI:</w:t>
      </w:r>
    </w:p>
    <w:p w14:paraId="31FB7B2D" w14:textId="77777777" w:rsidR="00D544D4" w:rsidRPr="00A15DCB" w:rsidRDefault="00D544D4" w:rsidP="00D544D4">
      <w:pPr>
        <w:pStyle w:val="B3"/>
      </w:pPr>
      <w:r w:rsidRPr="00A15DCB">
        <w:t>3&gt;</w:t>
      </w:r>
      <w:r w:rsidRPr="00A15DCB">
        <w:tab/>
        <w:t>consider the NDI to have been toggled.</w:t>
      </w:r>
    </w:p>
    <w:p w14:paraId="17B141CB" w14:textId="77777777" w:rsidR="00D544D4" w:rsidRPr="00A15DCB" w:rsidRDefault="00D544D4" w:rsidP="00D544D4">
      <w:pPr>
        <w:pStyle w:val="B2"/>
      </w:pPr>
      <w:r w:rsidRPr="00A15DCB">
        <w:t>2&gt;</w:t>
      </w:r>
      <w:r w:rsidRPr="00A15DCB">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0635D76D" w14:textId="77777777" w:rsidR="00D544D4" w:rsidRPr="00A15DCB" w:rsidRDefault="00D544D4" w:rsidP="00D544D4">
      <w:pPr>
        <w:pStyle w:val="B3"/>
      </w:pPr>
      <w:r w:rsidRPr="00A15DCB">
        <w:t>3&gt;</w:t>
      </w:r>
      <w:r w:rsidRPr="00A15DCB">
        <w:tab/>
        <w:t>consider the NDI to have been toggled regardless of the value of the NDI.</w:t>
      </w:r>
    </w:p>
    <w:p w14:paraId="5A96196F" w14:textId="77777777" w:rsidR="00D544D4" w:rsidRPr="00A15DCB" w:rsidRDefault="00D544D4" w:rsidP="00D544D4">
      <w:pPr>
        <w:pStyle w:val="B2"/>
      </w:pPr>
      <w:r w:rsidRPr="00A15DCB">
        <w:t>2&gt;</w:t>
      </w:r>
      <w:r w:rsidRPr="00A15DCB">
        <w:tab/>
        <w:t>indicate the presence of a downlink assignment and deliver the associated HARQ information to the HARQ entity.</w:t>
      </w:r>
    </w:p>
    <w:p w14:paraId="4B5A90F0" w14:textId="77777777" w:rsidR="00D544D4" w:rsidRPr="00A15DCB" w:rsidRDefault="00D544D4" w:rsidP="00D544D4">
      <w:pPr>
        <w:pStyle w:val="B1"/>
      </w:pPr>
      <w:r w:rsidRPr="00A15DCB">
        <w:t>1&gt;</w:t>
      </w:r>
      <w:r w:rsidRPr="00A15DCB">
        <w:tab/>
        <w:t>else if a downlink assignment for this PDCCH occasion has been received for this Serving Cell on the PDCCH for the MAC entity's CS-RNTI:</w:t>
      </w:r>
    </w:p>
    <w:p w14:paraId="6C772A51" w14:textId="77777777" w:rsidR="00D544D4" w:rsidRPr="00A15DCB" w:rsidRDefault="00D544D4" w:rsidP="00D544D4">
      <w:pPr>
        <w:pStyle w:val="B2"/>
      </w:pPr>
      <w:r w:rsidRPr="00A15DCB">
        <w:t>2&gt;</w:t>
      </w:r>
      <w:r w:rsidRPr="00A15DCB">
        <w:tab/>
        <w:t>if the NDI in the received HARQ information is 1:</w:t>
      </w:r>
    </w:p>
    <w:p w14:paraId="329F4B2E" w14:textId="77777777" w:rsidR="00D544D4" w:rsidRPr="00A15DCB" w:rsidRDefault="00D544D4" w:rsidP="00D544D4">
      <w:pPr>
        <w:pStyle w:val="B3"/>
      </w:pPr>
      <w:r w:rsidRPr="00A15DCB">
        <w:t>3&gt;</w:t>
      </w:r>
      <w:r w:rsidRPr="00A15DCB">
        <w:tab/>
        <w:t>consider the NDI for the corresponding HARQ process not to have been toggled;</w:t>
      </w:r>
    </w:p>
    <w:p w14:paraId="2413F0F7" w14:textId="77777777" w:rsidR="00D544D4" w:rsidRPr="00A15DCB" w:rsidRDefault="00D544D4" w:rsidP="00D544D4">
      <w:pPr>
        <w:pStyle w:val="B3"/>
      </w:pPr>
      <w:r w:rsidRPr="00A15DCB">
        <w:t>3&gt;</w:t>
      </w:r>
      <w:r w:rsidRPr="00A15DCB">
        <w:tab/>
        <w:t>indicate the presence of a downlink assignment for this Serving Cell and deliver the associated HARQ information to the HARQ entity.</w:t>
      </w:r>
    </w:p>
    <w:p w14:paraId="2C0FF19F" w14:textId="77777777" w:rsidR="00D544D4" w:rsidRPr="00A15DCB" w:rsidRDefault="00D544D4" w:rsidP="00D544D4">
      <w:pPr>
        <w:pStyle w:val="B2"/>
      </w:pPr>
      <w:r w:rsidRPr="00A15DCB">
        <w:t>2&gt;</w:t>
      </w:r>
      <w:r w:rsidRPr="00A15DCB">
        <w:tab/>
        <w:t>if the NDI in the received HARQ information is 0:</w:t>
      </w:r>
    </w:p>
    <w:p w14:paraId="7AB53BF2" w14:textId="77777777" w:rsidR="00D544D4" w:rsidRPr="00A15DCB" w:rsidRDefault="00D544D4" w:rsidP="00D544D4">
      <w:pPr>
        <w:pStyle w:val="B3"/>
      </w:pPr>
      <w:r w:rsidRPr="00A15DCB">
        <w:lastRenderedPageBreak/>
        <w:t>3&gt;</w:t>
      </w:r>
      <w:r w:rsidRPr="00A15DCB">
        <w:tab/>
        <w:t>if PDCCH contents indicate SPS deactivation:</w:t>
      </w:r>
    </w:p>
    <w:p w14:paraId="15C9B54B" w14:textId="77777777" w:rsidR="00D544D4" w:rsidRPr="00A15DCB" w:rsidRDefault="00D544D4" w:rsidP="00D544D4">
      <w:pPr>
        <w:pStyle w:val="B4"/>
      </w:pPr>
      <w:r w:rsidRPr="00A15DCB">
        <w:t>4&gt;</w:t>
      </w:r>
      <w:r w:rsidRPr="00A15DCB">
        <w:tab/>
        <w:t>clear the configured downlink assignment for this Serving Cell (if any);</w:t>
      </w:r>
    </w:p>
    <w:p w14:paraId="763CB3D1" w14:textId="77777777" w:rsidR="00D544D4" w:rsidRPr="00A15DCB" w:rsidRDefault="00D544D4" w:rsidP="00D544D4">
      <w:pPr>
        <w:pStyle w:val="B4"/>
      </w:pPr>
      <w:r w:rsidRPr="00A15DCB">
        <w:t>4&gt;</w:t>
      </w:r>
      <w:r w:rsidRPr="00A15DCB">
        <w:tab/>
        <w:t>if the timeAlignmentTimer associated with the PTAG is running:</w:t>
      </w:r>
    </w:p>
    <w:p w14:paraId="11CB5443" w14:textId="77777777" w:rsidR="00D544D4" w:rsidRPr="00A15DCB" w:rsidRDefault="00D544D4" w:rsidP="00D544D4">
      <w:pPr>
        <w:pStyle w:val="B5"/>
      </w:pPr>
      <w:r w:rsidRPr="00A15DCB">
        <w:t>5&gt;</w:t>
      </w:r>
      <w:r w:rsidRPr="00A15DCB">
        <w:tab/>
        <w:t>indicate a positive acknowledgement for the SPS deactivation to the physical layer.</w:t>
      </w:r>
    </w:p>
    <w:p w14:paraId="406C4137" w14:textId="77777777" w:rsidR="00D544D4" w:rsidRPr="00A15DCB" w:rsidRDefault="00D544D4" w:rsidP="00D544D4">
      <w:pPr>
        <w:pStyle w:val="B3"/>
      </w:pPr>
      <w:r w:rsidRPr="00A15DCB">
        <w:t>3&gt;</w:t>
      </w:r>
      <w:r w:rsidRPr="00A15DCB">
        <w:tab/>
        <w:t>else if PDCCH content indicates SPS activation:</w:t>
      </w:r>
    </w:p>
    <w:p w14:paraId="140EC1A3" w14:textId="77777777" w:rsidR="00D544D4" w:rsidRPr="00A15DCB" w:rsidRDefault="00D544D4" w:rsidP="00D544D4">
      <w:pPr>
        <w:pStyle w:val="B4"/>
      </w:pPr>
      <w:r w:rsidRPr="00A15DCB">
        <w:t>4&gt;</w:t>
      </w:r>
      <w:r w:rsidRPr="00A15DCB">
        <w:tab/>
        <w:t>store the downlink assignment for this Serving Cell and the associated HARQ information as configured downlink assignment;</w:t>
      </w:r>
    </w:p>
    <w:p w14:paraId="152737D9" w14:textId="77777777" w:rsidR="00D544D4" w:rsidRPr="00A15DCB" w:rsidRDefault="00D544D4" w:rsidP="00D544D4">
      <w:pPr>
        <w:pStyle w:val="B4"/>
      </w:pPr>
      <w:r w:rsidRPr="00A15DCB">
        <w:t>4&gt;</w:t>
      </w:r>
      <w:r w:rsidRPr="00A15DCB">
        <w:tab/>
        <w:t>initialise or re-initialise the configured downlink assignment for this Serving Cell to start in the associated PDSCH duration and to recur according to rules in subclause 5.8.1;</w:t>
      </w:r>
    </w:p>
    <w:p w14:paraId="1C964B10" w14:textId="77777777" w:rsidR="00D544D4" w:rsidRPr="00A15DCB" w:rsidRDefault="00D544D4" w:rsidP="00D544D4">
      <w:pPr>
        <w:pStyle w:val="B4"/>
      </w:pPr>
      <w:r w:rsidRPr="00A15DCB">
        <w:t>4&gt;</w:t>
      </w:r>
      <w:r w:rsidRPr="00A15DCB">
        <w:tab/>
        <w:t>set the HARQ Process ID to the HARQ Process ID associated with this PDSCH duration;</w:t>
      </w:r>
    </w:p>
    <w:p w14:paraId="4CCA6660" w14:textId="77777777" w:rsidR="00D544D4" w:rsidRPr="00A15DCB" w:rsidRDefault="00D544D4" w:rsidP="00D544D4">
      <w:pPr>
        <w:pStyle w:val="B4"/>
      </w:pPr>
      <w:r w:rsidRPr="00A15DCB">
        <w:t>4&gt;</w:t>
      </w:r>
      <w:r w:rsidRPr="00A15DCB">
        <w:tab/>
        <w:t>consider the NDI bit for the corresponding HARQ process to have been toggled;</w:t>
      </w:r>
    </w:p>
    <w:p w14:paraId="0BC6483F" w14:textId="77777777" w:rsidR="00D544D4" w:rsidRPr="00A15DCB" w:rsidRDefault="00D544D4" w:rsidP="00D544D4">
      <w:pPr>
        <w:pStyle w:val="B4"/>
      </w:pPr>
      <w:r w:rsidRPr="00A15DCB">
        <w:t>4&gt;</w:t>
      </w:r>
      <w:r w:rsidRPr="00A15DCB">
        <w:tab/>
        <w:t>indicate the presence of a configured downlink assignment for this Serving Cell and deliver the stored HARQ information to the HARQ entity.</w:t>
      </w:r>
    </w:p>
    <w:p w14:paraId="50CE446B" w14:textId="77777777" w:rsidR="00D544D4" w:rsidRPr="00A15DCB" w:rsidRDefault="00D544D4" w:rsidP="00D544D4">
      <w:r w:rsidRPr="00A15DCB">
        <w:t>For each Serving Cell and each configured downlink assignment, if configured and activated, the MAC entity shall:</w:t>
      </w:r>
    </w:p>
    <w:p w14:paraId="1423AB2B" w14:textId="77777777" w:rsidR="00D544D4" w:rsidRPr="00A15DCB" w:rsidRDefault="00D544D4" w:rsidP="00D544D4">
      <w:pPr>
        <w:pStyle w:val="B1"/>
      </w:pPr>
      <w:r w:rsidRPr="00A15DCB">
        <w:t>1&gt;</w:t>
      </w:r>
      <w:r w:rsidRPr="00A15DCB">
        <w:tab/>
        <w:t>if the PDSCH duration of the configured downlink assignment does not overlap with the PDSCH duration of a downlink assignment received on the PDCCH for this Serving Cell:</w:t>
      </w:r>
    </w:p>
    <w:p w14:paraId="376A527C" w14:textId="77777777" w:rsidR="00D544D4" w:rsidRPr="00A15DCB" w:rsidRDefault="00D544D4" w:rsidP="00D544D4">
      <w:pPr>
        <w:pStyle w:val="B2"/>
      </w:pPr>
      <w:r w:rsidRPr="00A15DCB">
        <w:t>2&gt;</w:t>
      </w:r>
      <w:r w:rsidRPr="00A15DCB">
        <w:tab/>
        <w:t>instruct the physical layer to receive, in this PDSCH duration, transport block on the DL-SCH according to the configured downlink assignment and to deliver it to the HARQ entity;</w:t>
      </w:r>
    </w:p>
    <w:p w14:paraId="04EB2BED" w14:textId="77777777" w:rsidR="00D544D4" w:rsidRPr="00A15DCB" w:rsidRDefault="00D544D4" w:rsidP="00D544D4">
      <w:pPr>
        <w:pStyle w:val="B2"/>
      </w:pPr>
      <w:r w:rsidRPr="00A15DCB">
        <w:t>2&gt;</w:t>
      </w:r>
      <w:r w:rsidRPr="00A15DCB">
        <w:tab/>
        <w:t>set the HARQ Process ID to the HARQ Process ID associated with this PDSCH duration;</w:t>
      </w:r>
    </w:p>
    <w:p w14:paraId="4D00E482" w14:textId="77777777" w:rsidR="00D544D4" w:rsidRPr="00A15DCB" w:rsidRDefault="00D544D4" w:rsidP="00D544D4">
      <w:pPr>
        <w:pStyle w:val="B2"/>
      </w:pPr>
      <w:r w:rsidRPr="00A15DCB">
        <w:t>2&gt;</w:t>
      </w:r>
      <w:r w:rsidRPr="00A15DCB">
        <w:tab/>
        <w:t>consider the NDI bit to have been toggled;</w:t>
      </w:r>
    </w:p>
    <w:p w14:paraId="364B3F05" w14:textId="77777777" w:rsidR="00D544D4" w:rsidRPr="00A15DCB" w:rsidRDefault="00D544D4" w:rsidP="00D544D4">
      <w:pPr>
        <w:pStyle w:val="B2"/>
      </w:pPr>
      <w:r w:rsidRPr="00A15DCB">
        <w:t>2&gt;</w:t>
      </w:r>
      <w:r w:rsidRPr="00A15DCB">
        <w:tab/>
        <w:t>indicate the presence of a configured downlink assignment and deliver the stored HARQ information to the HARQ entity.</w:t>
      </w:r>
    </w:p>
    <w:p w14:paraId="7FBD7CF4" w14:textId="77777777" w:rsidR="00D544D4" w:rsidRPr="00A15DCB" w:rsidRDefault="00D544D4" w:rsidP="00D544D4">
      <w:r w:rsidRPr="00A15DCB">
        <w:t>For configured downlink assignments, the HARQ Process ID associated with the slot where the DL transmission starts is derived from the following equation:</w:t>
      </w:r>
    </w:p>
    <w:p w14:paraId="236F8A30" w14:textId="77777777" w:rsidR="00D544D4" w:rsidRPr="00A15DCB" w:rsidRDefault="00D544D4" w:rsidP="00D544D4">
      <w:pPr>
        <w:jc w:val="center"/>
      </w:pPr>
      <w:r w:rsidRPr="00A15DCB">
        <w:t>HARQ Process ID = [floor (CURRENT_slot × 10 / (</w:t>
      </w:r>
      <w:r w:rsidRPr="00A15DCB">
        <w:rPr>
          <w:i/>
        </w:rPr>
        <w:t>numberOfSlotsPerFrame</w:t>
      </w:r>
      <w:r w:rsidRPr="00A15DCB">
        <w:t xml:space="preserve"> × </w:t>
      </w:r>
      <w:r w:rsidRPr="00A15DCB">
        <w:rPr>
          <w:i/>
        </w:rPr>
        <w:t>periodicity</w:t>
      </w:r>
      <w:r w:rsidRPr="00A15DCB">
        <w:t xml:space="preserve">))] modulo </w:t>
      </w:r>
      <w:r w:rsidRPr="00A15DCB">
        <w:rPr>
          <w:i/>
        </w:rPr>
        <w:t>nrofHARQ-Processes</w:t>
      </w:r>
    </w:p>
    <w:p w14:paraId="09151C7F" w14:textId="77777777" w:rsidR="00D544D4" w:rsidRPr="00A15DCB" w:rsidRDefault="00D544D4" w:rsidP="00D544D4">
      <w:r w:rsidRPr="00A15DCB">
        <w:t xml:space="preserve">where CURRENT_slot = [(SFN × </w:t>
      </w:r>
      <w:r w:rsidRPr="00A15DCB">
        <w:rPr>
          <w:i/>
        </w:rPr>
        <w:t>numberOfSlotsPerFrame</w:t>
      </w:r>
      <w:r w:rsidRPr="00A15DCB">
        <w:t xml:space="preserve">) + slot number in the frame] and </w:t>
      </w:r>
      <w:r w:rsidRPr="00A15DCB">
        <w:rPr>
          <w:i/>
        </w:rPr>
        <w:t>numberOfSlotsPerFrame</w:t>
      </w:r>
      <w:r w:rsidRPr="00A15DCB">
        <w:t xml:space="preserve"> refers to the number of consecutive slots per frame as specified in TS 38.211 [8].</w:t>
      </w:r>
    </w:p>
    <w:p w14:paraId="09F2EB70" w14:textId="77777777" w:rsidR="00D544D4" w:rsidRPr="00A15DCB" w:rsidRDefault="00D544D4" w:rsidP="00D544D4">
      <w:r w:rsidRPr="00A15DCB">
        <w:t>When the MAC entity needs to read BCCH, the MAC entity may, based on the scheduling information from RRC:</w:t>
      </w:r>
    </w:p>
    <w:p w14:paraId="473EDD1C" w14:textId="77777777" w:rsidR="00D544D4" w:rsidRPr="00A15DCB" w:rsidRDefault="00D544D4" w:rsidP="00D544D4">
      <w:pPr>
        <w:pStyle w:val="B1"/>
      </w:pPr>
      <w:r w:rsidRPr="00A15DCB">
        <w:t>1&gt;</w:t>
      </w:r>
      <w:r w:rsidRPr="00A15DCB">
        <w:tab/>
        <w:t>if a downlink assignment for this PDCCH occasion has been received on the PDCCH for the SI-RNTI;</w:t>
      </w:r>
    </w:p>
    <w:p w14:paraId="51B56891" w14:textId="77777777" w:rsidR="00D544D4" w:rsidRPr="00A15DCB" w:rsidRDefault="00D544D4" w:rsidP="00D544D4">
      <w:pPr>
        <w:pStyle w:val="B2"/>
        <w:rPr>
          <w:lang w:eastAsia="zh-CN"/>
        </w:rPr>
      </w:pPr>
      <w:r w:rsidRPr="00A15DCB">
        <w:t>2&gt;</w:t>
      </w:r>
      <w:r w:rsidRPr="00A15DCB">
        <w:tab/>
        <w:t xml:space="preserve">indicate a downlink assignment </w:t>
      </w:r>
      <w:r w:rsidRPr="00A15DCB">
        <w:rPr>
          <w:lang w:eastAsia="zh-CN"/>
        </w:rPr>
        <w:t xml:space="preserve">and redundancy version </w:t>
      </w:r>
      <w:r w:rsidRPr="00A15DCB">
        <w:t>for the dedicated broadcast HARQ process to the HARQ entity.</w:t>
      </w:r>
    </w:p>
    <w:p w14:paraId="37796402" w14:textId="77777777" w:rsidR="00D544D4" w:rsidRPr="00A15DCB" w:rsidRDefault="00D544D4" w:rsidP="00D544D4">
      <w:r w:rsidRPr="00A15DCB">
        <w:t>[TS 38.321, clause 5.3.2.1]</w:t>
      </w:r>
    </w:p>
    <w:p w14:paraId="46FE78B1" w14:textId="77777777" w:rsidR="00D544D4" w:rsidRPr="00A15DCB" w:rsidRDefault="00D544D4" w:rsidP="00D544D4">
      <w:r w:rsidRPr="00A15DCB">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2B690195" w14:textId="77777777" w:rsidR="00D544D4" w:rsidRPr="00A15DCB" w:rsidRDefault="00D544D4" w:rsidP="00D544D4">
      <w:r w:rsidRPr="00A15DCB">
        <w:t>The number of parallel DL HARQ processes per HARQ entity is specified in TS 38.214 [7]. The dedicated broadcast HARQ process is used for BCCH.</w:t>
      </w:r>
    </w:p>
    <w:p w14:paraId="766E7E74" w14:textId="77777777" w:rsidR="00D544D4" w:rsidRPr="00A15DCB" w:rsidRDefault="00D544D4" w:rsidP="00D544D4">
      <w:r w:rsidRPr="00A15DCB">
        <w:t>The HARQ process supports one TB when the physical layer is not configured for downlink spatial multiplexing. The HARQ process supports one or two TBs when the physical layer is configured for downlink spatial multiplexing.</w:t>
      </w:r>
    </w:p>
    <w:p w14:paraId="07F6135E" w14:textId="77777777" w:rsidR="00D544D4" w:rsidRPr="00A15DCB" w:rsidRDefault="00D544D4" w:rsidP="00D544D4">
      <w:r w:rsidRPr="00A15DCB">
        <w:lastRenderedPageBreak/>
        <w:t xml:space="preserve">When the MAC entity is configured with </w:t>
      </w:r>
      <w:r w:rsidRPr="00A15DCB">
        <w:rPr>
          <w:i/>
        </w:rPr>
        <w:t>pdsch-AggregationFactor</w:t>
      </w:r>
      <w:r w:rsidRPr="00A15DCB">
        <w:t xml:space="preserve"> &gt; 1, the parameter </w:t>
      </w:r>
      <w:r w:rsidRPr="00A15DCB">
        <w:rPr>
          <w:i/>
        </w:rPr>
        <w:t>pdsch-AggregationFactor</w:t>
      </w:r>
      <w:r w:rsidRPr="00A15DCB">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A15DCB">
        <w:rPr>
          <w:i/>
        </w:rPr>
        <w:t>pdsch-AggregationFactor</w:t>
      </w:r>
      <w:r w:rsidRPr="00A15DCB">
        <w:t xml:space="preserve"> – 1 HARQ retransmissions follow within a bundle.</w:t>
      </w:r>
    </w:p>
    <w:p w14:paraId="0651ADEE" w14:textId="77777777" w:rsidR="00D544D4" w:rsidRPr="00A15DCB" w:rsidRDefault="00D544D4" w:rsidP="00D544D4">
      <w:r w:rsidRPr="00A15DCB">
        <w:t>The MAC entity shall:</w:t>
      </w:r>
    </w:p>
    <w:p w14:paraId="068A4075" w14:textId="77777777" w:rsidR="00D544D4" w:rsidRPr="00A15DCB" w:rsidRDefault="00D544D4" w:rsidP="00D544D4">
      <w:pPr>
        <w:pStyle w:val="B1"/>
      </w:pPr>
      <w:r w:rsidRPr="00A15DCB">
        <w:t>1&gt;</w:t>
      </w:r>
      <w:r w:rsidRPr="00A15DCB">
        <w:tab/>
        <w:t>if a downlink assignment has been indicated:</w:t>
      </w:r>
    </w:p>
    <w:p w14:paraId="00D77670" w14:textId="77777777" w:rsidR="00D544D4" w:rsidRPr="00A15DCB" w:rsidRDefault="00D544D4" w:rsidP="00D544D4">
      <w:pPr>
        <w:pStyle w:val="B2"/>
      </w:pPr>
      <w:r w:rsidRPr="00A15DCB">
        <w:t>2&gt;</w:t>
      </w:r>
      <w:r w:rsidRPr="00A15DCB">
        <w:tab/>
        <w:t>allocate the TB(s) received from the physical layer and the associated HARQ information to the HARQ process indicated by the associated HARQ information.</w:t>
      </w:r>
    </w:p>
    <w:p w14:paraId="64E7676C" w14:textId="77777777" w:rsidR="00D544D4" w:rsidRPr="00A15DCB" w:rsidRDefault="00D544D4" w:rsidP="00D544D4">
      <w:pPr>
        <w:pStyle w:val="B1"/>
      </w:pPr>
      <w:r w:rsidRPr="00A15DCB">
        <w:t>1&gt;</w:t>
      </w:r>
      <w:r w:rsidRPr="00A15DCB">
        <w:tab/>
        <w:t>if a downlink assignment has been indicated for the broadcast HARQ process:</w:t>
      </w:r>
    </w:p>
    <w:p w14:paraId="1C77980B" w14:textId="77777777" w:rsidR="00D544D4" w:rsidRPr="00A15DCB" w:rsidRDefault="00D544D4" w:rsidP="00D544D4">
      <w:pPr>
        <w:pStyle w:val="B2"/>
      </w:pPr>
      <w:r w:rsidRPr="00A15DCB">
        <w:t>2&gt;</w:t>
      </w:r>
      <w:r w:rsidRPr="00A15DCB">
        <w:tab/>
        <w:t>allocate the received TB to the broadcast HARQ process.</w:t>
      </w:r>
    </w:p>
    <w:p w14:paraId="33109BF7" w14:textId="77777777" w:rsidR="00D544D4" w:rsidRPr="00A15DCB" w:rsidRDefault="00D544D4" w:rsidP="00D544D4">
      <w:r w:rsidRPr="00A15DCB">
        <w:t>[TS 38.321, clause 5.3.2.2]</w:t>
      </w:r>
    </w:p>
    <w:p w14:paraId="1F3C0E87" w14:textId="77777777" w:rsidR="00D544D4" w:rsidRPr="00A15DCB" w:rsidRDefault="00D544D4" w:rsidP="00D544D4">
      <w:r w:rsidRPr="00A15DCB">
        <w:t>When a transmission takes place for the HARQ process, one or two (in case of downlink spatial multiplexing) TBs and the associated HARQ information are received from the HARQ entity.</w:t>
      </w:r>
    </w:p>
    <w:p w14:paraId="5E060292" w14:textId="77777777" w:rsidR="00D544D4" w:rsidRPr="00A15DCB" w:rsidRDefault="00D544D4" w:rsidP="00D544D4">
      <w:r w:rsidRPr="00A15DCB">
        <w:t>For each received TB and associated HARQ information, the HARQ process shall:</w:t>
      </w:r>
    </w:p>
    <w:p w14:paraId="279D775A" w14:textId="77777777" w:rsidR="00D544D4" w:rsidRPr="00A15DCB" w:rsidRDefault="00D544D4" w:rsidP="00D544D4">
      <w:pPr>
        <w:pStyle w:val="B1"/>
      </w:pPr>
      <w:r w:rsidRPr="00A15DCB">
        <w:t>1&gt;</w:t>
      </w:r>
      <w:r w:rsidRPr="00A15DCB">
        <w:tab/>
        <w:t>if the NDI, when provided, has been toggled compared to the value of the previous received transmission corresponding to this TB; or</w:t>
      </w:r>
    </w:p>
    <w:p w14:paraId="5EF88924" w14:textId="77777777" w:rsidR="00D544D4" w:rsidRPr="00A15DCB" w:rsidRDefault="00D544D4" w:rsidP="00D544D4">
      <w:pPr>
        <w:pStyle w:val="B1"/>
      </w:pPr>
      <w:r w:rsidRPr="00A15DCB">
        <w:t>1&gt;</w:t>
      </w:r>
      <w:r w:rsidRPr="00A15DCB">
        <w:tab/>
        <w:t>if the HARQ process is equal to the broadcast process, and this is the first received transmission for the TB according to the system information schedule indicated by RRC; or</w:t>
      </w:r>
    </w:p>
    <w:p w14:paraId="7FB214EC" w14:textId="77777777" w:rsidR="00D544D4" w:rsidRPr="00A15DCB" w:rsidRDefault="00D544D4" w:rsidP="00D544D4">
      <w:pPr>
        <w:pStyle w:val="B1"/>
      </w:pPr>
      <w:r w:rsidRPr="00A15DCB">
        <w:t>1&gt;</w:t>
      </w:r>
      <w:r w:rsidRPr="00A15DCB">
        <w:tab/>
        <w:t>if this is the very first received transmission for this TB (i.e. there is no previous NDI for this TB):</w:t>
      </w:r>
    </w:p>
    <w:p w14:paraId="6DD9A2AF" w14:textId="77777777" w:rsidR="00D544D4" w:rsidRPr="00A15DCB" w:rsidRDefault="00D544D4" w:rsidP="00D544D4">
      <w:pPr>
        <w:pStyle w:val="B2"/>
      </w:pPr>
      <w:r w:rsidRPr="00A15DCB">
        <w:t>2&gt;</w:t>
      </w:r>
      <w:r w:rsidRPr="00A15DCB">
        <w:rPr>
          <w:lang w:eastAsia="zh-CN"/>
        </w:rPr>
        <w:tab/>
        <w:t xml:space="preserve">consider this transmission to be </w:t>
      </w:r>
      <w:r w:rsidRPr="00A15DCB">
        <w:t>a new transmission.</w:t>
      </w:r>
    </w:p>
    <w:p w14:paraId="514304A4" w14:textId="77777777" w:rsidR="00D544D4" w:rsidRPr="00A15DCB" w:rsidRDefault="00D544D4" w:rsidP="00D544D4">
      <w:pPr>
        <w:pStyle w:val="B1"/>
        <w:rPr>
          <w:lang w:eastAsia="zh-CN"/>
        </w:rPr>
      </w:pPr>
      <w:r w:rsidRPr="00A15DCB">
        <w:t>1&gt;</w:t>
      </w:r>
      <w:r w:rsidRPr="00A15DCB">
        <w:tab/>
        <w:t>else</w:t>
      </w:r>
      <w:r w:rsidRPr="00A15DCB">
        <w:rPr>
          <w:lang w:eastAsia="zh-CN"/>
        </w:rPr>
        <w:t>:</w:t>
      </w:r>
    </w:p>
    <w:p w14:paraId="1315E52B" w14:textId="77777777" w:rsidR="00D544D4" w:rsidRPr="00A15DCB" w:rsidRDefault="00D544D4" w:rsidP="00D544D4">
      <w:pPr>
        <w:pStyle w:val="B2"/>
      </w:pPr>
      <w:r w:rsidRPr="00A15DCB">
        <w:t>2&gt;</w:t>
      </w:r>
      <w:r w:rsidRPr="00A15DCB">
        <w:rPr>
          <w:lang w:eastAsia="zh-CN"/>
        </w:rPr>
        <w:tab/>
        <w:t>consider this transmission to be</w:t>
      </w:r>
      <w:r w:rsidRPr="00A15DCB">
        <w:t xml:space="preserve"> a retransmission.</w:t>
      </w:r>
    </w:p>
    <w:p w14:paraId="4A055114" w14:textId="77777777" w:rsidR="00D544D4" w:rsidRPr="00A15DCB" w:rsidRDefault="00D544D4" w:rsidP="00D544D4">
      <w:r w:rsidRPr="00A15DCB">
        <w:t>The MAC entity then shall:</w:t>
      </w:r>
    </w:p>
    <w:p w14:paraId="4904376B" w14:textId="77777777" w:rsidR="00D544D4" w:rsidRPr="00A15DCB" w:rsidRDefault="00D544D4" w:rsidP="00D544D4">
      <w:pPr>
        <w:pStyle w:val="B1"/>
      </w:pPr>
      <w:r w:rsidRPr="00A15DCB">
        <w:t>1&gt;</w:t>
      </w:r>
      <w:r w:rsidRPr="00A15DCB">
        <w:tab/>
        <w:t xml:space="preserve">if </w:t>
      </w:r>
      <w:r w:rsidRPr="00A15DCB">
        <w:rPr>
          <w:lang w:eastAsia="zh-CN"/>
        </w:rPr>
        <w:t xml:space="preserve">this is </w:t>
      </w:r>
      <w:r w:rsidRPr="00A15DCB">
        <w:t>a new transmission:</w:t>
      </w:r>
    </w:p>
    <w:p w14:paraId="41CEE4D4" w14:textId="77777777" w:rsidR="00D544D4" w:rsidRPr="00A15DCB" w:rsidRDefault="00D544D4" w:rsidP="00D544D4">
      <w:pPr>
        <w:pStyle w:val="B2"/>
      </w:pPr>
      <w:r w:rsidRPr="00A15DCB">
        <w:t>2&gt;</w:t>
      </w:r>
      <w:r w:rsidRPr="00A15DCB">
        <w:tab/>
        <w:t>attempt to decode the received data.</w:t>
      </w:r>
    </w:p>
    <w:p w14:paraId="392D7481" w14:textId="77777777" w:rsidR="00D544D4" w:rsidRPr="00A15DCB" w:rsidRDefault="00D544D4" w:rsidP="00D544D4">
      <w:pPr>
        <w:pStyle w:val="B1"/>
      </w:pPr>
      <w:r w:rsidRPr="00A15DCB">
        <w:t>1&gt;</w:t>
      </w:r>
      <w:r w:rsidRPr="00A15DCB">
        <w:tab/>
        <w:t xml:space="preserve">else if </w:t>
      </w:r>
      <w:r w:rsidRPr="00A15DCB">
        <w:rPr>
          <w:lang w:eastAsia="zh-CN"/>
        </w:rPr>
        <w:t>this is</w:t>
      </w:r>
      <w:r w:rsidRPr="00A15DCB">
        <w:t xml:space="preserve"> a retransmission:</w:t>
      </w:r>
    </w:p>
    <w:p w14:paraId="1FDB4A63" w14:textId="77777777" w:rsidR="00D544D4" w:rsidRPr="00A15DCB" w:rsidRDefault="00D544D4" w:rsidP="00D544D4">
      <w:pPr>
        <w:pStyle w:val="B2"/>
      </w:pPr>
      <w:r w:rsidRPr="00A15DCB">
        <w:t>2&gt;</w:t>
      </w:r>
      <w:r w:rsidRPr="00A15DCB">
        <w:tab/>
        <w:t>if the data for this TB has not yet been successfully decoded:</w:t>
      </w:r>
    </w:p>
    <w:p w14:paraId="3AC1836B" w14:textId="77777777" w:rsidR="00D544D4" w:rsidRPr="00A15DCB" w:rsidRDefault="00D544D4" w:rsidP="00D544D4">
      <w:pPr>
        <w:pStyle w:val="B3"/>
      </w:pPr>
      <w:r w:rsidRPr="00A15DCB">
        <w:t>3&gt;</w:t>
      </w:r>
      <w:r w:rsidRPr="00A15DCB">
        <w:tab/>
        <w:t>instruct the physical layer to combine the received data with the data currently in the soft buffer for this TB and attempt to decode the combined data.</w:t>
      </w:r>
    </w:p>
    <w:p w14:paraId="2CDB7657" w14:textId="77777777" w:rsidR="00D544D4" w:rsidRPr="00A15DCB" w:rsidRDefault="00D544D4" w:rsidP="00D544D4">
      <w:pPr>
        <w:pStyle w:val="B1"/>
      </w:pPr>
      <w:r w:rsidRPr="00A15DCB">
        <w:t>1&gt;</w:t>
      </w:r>
      <w:r w:rsidRPr="00A15DCB">
        <w:tab/>
        <w:t>if the data which the MAC entity attempted to decode was successfully decoded for this TB; or</w:t>
      </w:r>
    </w:p>
    <w:p w14:paraId="7A57B29B" w14:textId="77777777" w:rsidR="00D544D4" w:rsidRPr="00A15DCB" w:rsidRDefault="00D544D4" w:rsidP="00D544D4">
      <w:pPr>
        <w:pStyle w:val="B1"/>
      </w:pPr>
      <w:r w:rsidRPr="00A15DCB">
        <w:t>1&gt;</w:t>
      </w:r>
      <w:r w:rsidRPr="00A15DCB">
        <w:tab/>
        <w:t>if the data for this TB was successfully decoded before:</w:t>
      </w:r>
    </w:p>
    <w:p w14:paraId="116BDDB2" w14:textId="77777777" w:rsidR="00D544D4" w:rsidRPr="00A15DCB" w:rsidRDefault="00D544D4" w:rsidP="00D544D4">
      <w:pPr>
        <w:pStyle w:val="B2"/>
      </w:pPr>
      <w:r w:rsidRPr="00A15DCB">
        <w:t>2&gt;</w:t>
      </w:r>
      <w:r w:rsidRPr="00A15DCB">
        <w:tab/>
        <w:t>if the HARQ process is equal to the broadcast process:</w:t>
      </w:r>
    </w:p>
    <w:p w14:paraId="7224B307" w14:textId="77777777" w:rsidR="00D544D4" w:rsidRPr="00A15DCB" w:rsidRDefault="00D544D4" w:rsidP="00D544D4">
      <w:pPr>
        <w:pStyle w:val="B3"/>
      </w:pPr>
      <w:r w:rsidRPr="00A15DCB">
        <w:t>3&gt;</w:t>
      </w:r>
      <w:r w:rsidRPr="00A15DCB">
        <w:tab/>
        <w:t>deliver the decoded MAC PDU to upper layers.</w:t>
      </w:r>
    </w:p>
    <w:p w14:paraId="04F50AAF" w14:textId="77777777" w:rsidR="00D544D4" w:rsidRPr="00A15DCB" w:rsidRDefault="00D544D4" w:rsidP="00D544D4">
      <w:pPr>
        <w:pStyle w:val="B2"/>
      </w:pPr>
      <w:r w:rsidRPr="00A15DCB">
        <w:t>2&gt;</w:t>
      </w:r>
      <w:r w:rsidRPr="00A15DCB">
        <w:tab/>
        <w:t>else if this is the first successful decoding of the data for this TB:</w:t>
      </w:r>
    </w:p>
    <w:p w14:paraId="47A787DB" w14:textId="77777777" w:rsidR="00D544D4" w:rsidRPr="00A15DCB" w:rsidRDefault="00D544D4" w:rsidP="00D544D4">
      <w:pPr>
        <w:pStyle w:val="B3"/>
      </w:pPr>
      <w:r w:rsidRPr="00A15DCB">
        <w:t>3&gt;</w:t>
      </w:r>
      <w:r w:rsidRPr="00A15DCB">
        <w:tab/>
        <w:t>deliver the decoded MAC PDU to the disassembly and demultiplexing entity.</w:t>
      </w:r>
    </w:p>
    <w:p w14:paraId="0113C3D0" w14:textId="77777777" w:rsidR="00D544D4" w:rsidRPr="00A15DCB" w:rsidRDefault="00D544D4" w:rsidP="00D544D4">
      <w:pPr>
        <w:pStyle w:val="B1"/>
      </w:pPr>
      <w:r w:rsidRPr="00A15DCB">
        <w:t>1&gt;</w:t>
      </w:r>
      <w:r w:rsidRPr="00A15DCB">
        <w:tab/>
        <w:t>else:</w:t>
      </w:r>
    </w:p>
    <w:p w14:paraId="6E4BC193" w14:textId="77777777" w:rsidR="00D544D4" w:rsidRPr="00A15DCB" w:rsidRDefault="00D544D4" w:rsidP="00D544D4">
      <w:pPr>
        <w:pStyle w:val="B2"/>
      </w:pPr>
      <w:r w:rsidRPr="00A15DCB">
        <w:t>2&gt;</w:t>
      </w:r>
      <w:r w:rsidRPr="00A15DCB">
        <w:tab/>
        <w:t>instruct the physical layer to replace the data in the soft buffer for this TB with the data which the MAC entity attempted to decode.</w:t>
      </w:r>
    </w:p>
    <w:p w14:paraId="6B4E1B63" w14:textId="77777777" w:rsidR="00D544D4" w:rsidRPr="00A15DCB" w:rsidRDefault="00D544D4" w:rsidP="00D544D4">
      <w:pPr>
        <w:pStyle w:val="B1"/>
      </w:pPr>
      <w:r w:rsidRPr="00A15DCB">
        <w:lastRenderedPageBreak/>
        <w:t>1&gt;</w:t>
      </w:r>
      <w:r w:rsidRPr="00A15DCB">
        <w:tab/>
        <w:t>if the HARQ process is associated with a transmission indicated with a Temporary C-RNTI and the Contention Resolution is not yet successful (see subclause 5.1.5); or</w:t>
      </w:r>
    </w:p>
    <w:p w14:paraId="2E7D9B6E" w14:textId="77777777" w:rsidR="00D544D4" w:rsidRPr="00A15DCB" w:rsidRDefault="00D544D4" w:rsidP="00D544D4">
      <w:pPr>
        <w:pStyle w:val="B1"/>
      </w:pPr>
      <w:r w:rsidRPr="00A15DCB">
        <w:t>1&gt;</w:t>
      </w:r>
      <w:r w:rsidRPr="00A15DCB">
        <w:tab/>
        <w:t>if the HARQ process is equal to the broadcast process; or</w:t>
      </w:r>
    </w:p>
    <w:p w14:paraId="23C0852F" w14:textId="77777777" w:rsidR="00D544D4" w:rsidRPr="00A15DCB" w:rsidRDefault="00D544D4" w:rsidP="00D544D4">
      <w:pPr>
        <w:pStyle w:val="B1"/>
      </w:pPr>
      <w:r w:rsidRPr="00A15DCB">
        <w:t>1&gt;</w:t>
      </w:r>
      <w:r w:rsidRPr="00A15DCB">
        <w:tab/>
        <w:t xml:space="preserve">if the </w:t>
      </w:r>
      <w:r w:rsidRPr="00A15DCB">
        <w:rPr>
          <w:i/>
        </w:rPr>
        <w:t>timeAlignmentTimer</w:t>
      </w:r>
      <w:r w:rsidRPr="00A15DCB">
        <w:t>, associated with the TAG containing the Serving Cell on which the HARQ feedback is to be transmitted, is stopped or expired:</w:t>
      </w:r>
    </w:p>
    <w:p w14:paraId="2BC214B9" w14:textId="77777777" w:rsidR="00D544D4" w:rsidRPr="00A15DCB" w:rsidRDefault="00D544D4" w:rsidP="00D544D4">
      <w:pPr>
        <w:pStyle w:val="B2"/>
      </w:pPr>
      <w:r w:rsidRPr="00A15DCB">
        <w:t>2&gt;</w:t>
      </w:r>
      <w:r w:rsidRPr="00A15DCB">
        <w:tab/>
        <w:t>not instruct the physical layer to generate acknowledgement(s) of the data in this TB.</w:t>
      </w:r>
    </w:p>
    <w:p w14:paraId="4FA1BCF8" w14:textId="77777777" w:rsidR="00D544D4" w:rsidRPr="00A15DCB" w:rsidRDefault="00D544D4" w:rsidP="00D544D4">
      <w:pPr>
        <w:pStyle w:val="B1"/>
      </w:pPr>
      <w:r w:rsidRPr="00A15DCB">
        <w:t>1&gt;</w:t>
      </w:r>
      <w:r w:rsidRPr="00A15DCB">
        <w:tab/>
        <w:t>else:</w:t>
      </w:r>
    </w:p>
    <w:p w14:paraId="0ADB660A" w14:textId="77777777" w:rsidR="00D544D4" w:rsidRPr="00A15DCB" w:rsidRDefault="00D544D4" w:rsidP="00D544D4">
      <w:pPr>
        <w:pStyle w:val="B2"/>
      </w:pPr>
      <w:r w:rsidRPr="00A15DCB">
        <w:t>2&gt;</w:t>
      </w:r>
      <w:r w:rsidRPr="00A15DCB">
        <w:tab/>
        <w:t>instruct the physical layer to generate acknowledgement(s) of the data in this TB.</w:t>
      </w:r>
    </w:p>
    <w:p w14:paraId="1DE64F59" w14:textId="77777777" w:rsidR="00D544D4" w:rsidRPr="00A15DCB" w:rsidRDefault="00D544D4" w:rsidP="00D544D4">
      <w:r w:rsidRPr="00A15DCB">
        <w:t>The MAC entity shall ignore NDI received in all downlink assignments on PDCCH for its Temporary C-RNTI when determining if NDI on PDCCH for its C-RNTI has been toggled compared to the value in the previous transmission.</w:t>
      </w:r>
    </w:p>
    <w:p w14:paraId="277EC846" w14:textId="77777777" w:rsidR="00D544D4" w:rsidRPr="00A15DCB" w:rsidRDefault="00D544D4" w:rsidP="00D544D4">
      <w:pPr>
        <w:rPr>
          <w:b/>
        </w:rPr>
      </w:pPr>
      <w:r w:rsidRPr="00A15DCB">
        <w:t>[TS 38.214, clause 5.1.2.1]</w:t>
      </w:r>
    </w:p>
    <w:p w14:paraId="45D5EF16" w14:textId="77777777" w:rsidR="00D544D4" w:rsidRPr="00A15DCB" w:rsidRDefault="00D544D4" w:rsidP="00D544D4">
      <w:pPr>
        <w:jc w:val="both"/>
      </w:pPr>
      <w:r w:rsidRPr="00A15DCB">
        <w:t xml:space="preserve">When the UE is scheduled to receive PDSCH by a DCI, the </w:t>
      </w:r>
      <w:r w:rsidRPr="00A15DCB">
        <w:rPr>
          <w:i/>
        </w:rPr>
        <w:t>Time domain resource assignment</w:t>
      </w:r>
      <w:r w:rsidRPr="00A15DCB">
        <w:t xml:space="preserve"> field value </w:t>
      </w:r>
      <w:r w:rsidRPr="00A15DCB">
        <w:rPr>
          <w:i/>
        </w:rPr>
        <w:t>m</w:t>
      </w:r>
      <w:r w:rsidRPr="00A15DCB">
        <w:t xml:space="preserve"> of the DCI provides a row index </w:t>
      </w:r>
      <w:r w:rsidRPr="00A15DCB">
        <w:rPr>
          <w:i/>
        </w:rPr>
        <w:t>m</w:t>
      </w:r>
      <w:r w:rsidRPr="00A15DCB">
        <w:t xml:space="preserve"> + 1 to an allocation table. The determination of the used resource allocation table is defined in sub-clause 5.1.2.1.1. The indexed row defines the slot offset </w:t>
      </w:r>
      <w:r w:rsidRPr="00A15DCB">
        <w:rPr>
          <w:i/>
        </w:rPr>
        <w:t>K</w:t>
      </w:r>
      <w:r w:rsidRPr="00A15DCB">
        <w:rPr>
          <w:i/>
          <w:vertAlign w:val="subscript"/>
        </w:rPr>
        <w:t>0</w:t>
      </w:r>
      <w:r w:rsidRPr="00A15DCB">
        <w:t xml:space="preserve">, the start and length indicator </w:t>
      </w:r>
      <w:r w:rsidRPr="00A15DCB">
        <w:rPr>
          <w:i/>
        </w:rPr>
        <w:t>SLIV</w:t>
      </w:r>
      <w:r w:rsidRPr="00A15DCB">
        <w:t xml:space="preserve">, or directly the start symbol </w:t>
      </w:r>
      <w:r w:rsidRPr="00A15DCB">
        <w:rPr>
          <w:i/>
        </w:rPr>
        <w:t>S</w:t>
      </w:r>
      <w:r w:rsidRPr="00A15DCB">
        <w:t xml:space="preserve"> and the allocation length </w:t>
      </w:r>
      <w:r w:rsidRPr="00A15DCB">
        <w:rPr>
          <w:i/>
        </w:rPr>
        <w:t>L</w:t>
      </w:r>
      <w:r w:rsidRPr="00A15DCB">
        <w:t>, and the PDSCH mapping type to be assumed in the PDSCH reception.</w:t>
      </w:r>
    </w:p>
    <w:p w14:paraId="3B41E7AC" w14:textId="77777777" w:rsidR="00D544D4" w:rsidRPr="00A15DCB" w:rsidRDefault="00D544D4" w:rsidP="00D544D4">
      <w:r w:rsidRPr="00A15DCB">
        <w:t>Given the parameter values of the indexed row:</w:t>
      </w:r>
    </w:p>
    <w:p w14:paraId="6A6192AA" w14:textId="77777777" w:rsidR="00D544D4" w:rsidRPr="00A15DCB" w:rsidRDefault="00D544D4" w:rsidP="00D544D4">
      <w:pPr>
        <w:pStyle w:val="B1"/>
      </w:pPr>
      <w:r w:rsidRPr="00A15DCB">
        <w:t>-</w:t>
      </w:r>
      <w:r w:rsidRPr="00A15DCB">
        <w:tab/>
        <w:t xml:space="preserve">The slot allocated for the PDSCH is </w:t>
      </w:r>
      <w:r w:rsidRPr="00A15DCB">
        <w:rPr>
          <w:position w:val="-32"/>
        </w:rPr>
        <w:object w:dxaOrig="1520" w:dyaOrig="740" w14:anchorId="3B843BD1">
          <v:shape id="_x0000_i1050" type="#_x0000_t75" style="width:76.5pt;height:36pt" o:ole="">
            <v:imagedata r:id="rId38" o:title=""/>
          </v:shape>
          <o:OLEObject Type="Embed" ProgID="Equation.3" ShapeID="_x0000_i1050" DrawAspect="Content" ObjectID="_1821682555" r:id="rId39"/>
        </w:object>
      </w:r>
      <w:r w:rsidRPr="00A15DCB">
        <w:t xml:space="preserve">, where </w:t>
      </w:r>
      <w:r w:rsidRPr="00A15DCB">
        <w:rPr>
          <w:i/>
        </w:rPr>
        <w:t>n</w:t>
      </w:r>
      <w:r w:rsidRPr="00A15DCB">
        <w:t xml:space="preserve"> is the slot with the scheduling DCI, and </w:t>
      </w:r>
      <w:r w:rsidRPr="00A15DCB">
        <w:rPr>
          <w:i/>
        </w:rPr>
        <w:t>K</w:t>
      </w:r>
      <w:r w:rsidRPr="00A15DCB">
        <w:rPr>
          <w:i/>
          <w:vertAlign w:val="subscript"/>
        </w:rPr>
        <w:t>0</w:t>
      </w:r>
      <w:r w:rsidRPr="00A15DCB">
        <w:t xml:space="preserve"> is based on the numerology of PDSCH, and </w:t>
      </w:r>
      <w:r w:rsidRPr="00A15DCB">
        <w:rPr>
          <w:position w:val="-10"/>
        </w:rPr>
        <w:object w:dxaOrig="580" w:dyaOrig="300" w14:anchorId="5AF78FE6">
          <v:shape id="_x0000_i1051" type="#_x0000_t75" style="width:30.5pt;height:16.5pt" o:ole="">
            <v:imagedata r:id="rId40" o:title=""/>
          </v:shape>
          <o:OLEObject Type="Embed" ProgID="Equation.DSMT4" ShapeID="_x0000_i1051" DrawAspect="Content" ObjectID="_1821682556" r:id="rId41"/>
        </w:object>
      </w:r>
      <w:r w:rsidRPr="00A15DCB">
        <w:t xml:space="preserve"> and </w:t>
      </w:r>
      <w:r w:rsidRPr="00A15DCB">
        <w:rPr>
          <w:position w:val="-10"/>
        </w:rPr>
        <w:object w:dxaOrig="600" w:dyaOrig="300" w14:anchorId="665855A0">
          <v:shape id="_x0000_i1052" type="#_x0000_t75" style="width:30.5pt;height:16.5pt" o:ole="">
            <v:imagedata r:id="rId42" o:title=""/>
          </v:shape>
          <o:OLEObject Type="Embed" ProgID="Equation.DSMT4" ShapeID="_x0000_i1052" DrawAspect="Content" ObjectID="_1821682557" r:id="rId43"/>
        </w:object>
      </w:r>
      <w:r w:rsidRPr="00A15DCB">
        <w:t>are the subcarrier spacing configurations for PDSCH and PDCCH, respectively, and</w:t>
      </w:r>
    </w:p>
    <w:p w14:paraId="3C447427" w14:textId="77777777" w:rsidR="00D544D4" w:rsidRPr="00A15DCB" w:rsidRDefault="00D544D4" w:rsidP="00D544D4">
      <w:pPr>
        <w:pStyle w:val="B1"/>
      </w:pPr>
      <w:r w:rsidRPr="00A15DCB">
        <w:t>-</w:t>
      </w:r>
      <w:r w:rsidRPr="00A15DCB">
        <w:tab/>
        <w:t xml:space="preserve">The starting symbol </w:t>
      </w:r>
      <w:r w:rsidRPr="00A15DCB">
        <w:rPr>
          <w:i/>
        </w:rPr>
        <w:t xml:space="preserve">S </w:t>
      </w:r>
      <w:r w:rsidRPr="00A15DCB">
        <w:t xml:space="preserve">relative to the start of the slot, and the number of consecutive symbols </w:t>
      </w:r>
      <w:r w:rsidRPr="00A15DCB">
        <w:rPr>
          <w:i/>
        </w:rPr>
        <w:t>L</w:t>
      </w:r>
      <w:r w:rsidRPr="00A15DCB">
        <w:t xml:space="preserve"> counting from the symbol </w:t>
      </w:r>
      <w:r w:rsidRPr="00A15DCB">
        <w:rPr>
          <w:i/>
        </w:rPr>
        <w:t>S</w:t>
      </w:r>
      <w:r w:rsidRPr="00A15DCB">
        <w:t xml:space="preserve"> allocated for the PDSCH are determined from the start and length indicator</w:t>
      </w:r>
      <w:r w:rsidRPr="00A15DCB">
        <w:rPr>
          <w:i/>
        </w:rPr>
        <w:t xml:space="preserve"> SLIV</w:t>
      </w:r>
      <w:r w:rsidRPr="00A15DCB">
        <w:t>:</w:t>
      </w:r>
    </w:p>
    <w:p w14:paraId="2928C154" w14:textId="77777777" w:rsidR="00D544D4" w:rsidRPr="00A15DCB" w:rsidRDefault="00D544D4" w:rsidP="00D544D4">
      <w:pPr>
        <w:pStyle w:val="B2"/>
      </w:pPr>
      <w:r w:rsidRPr="00A15DCB">
        <w:t xml:space="preserve">if </w:t>
      </w:r>
      <w:r w:rsidRPr="00A15DCB">
        <w:rPr>
          <w:position w:val="-10"/>
        </w:rPr>
        <w:object w:dxaOrig="880" w:dyaOrig="300" w14:anchorId="65D9CA9E">
          <v:shape id="_x0000_i1053" type="#_x0000_t75" style="width:41.5pt;height:16.5pt" o:ole="">
            <v:imagedata r:id="rId44" o:title=""/>
          </v:shape>
          <o:OLEObject Type="Embed" ProgID="Equation.3" ShapeID="_x0000_i1053" DrawAspect="Content" ObjectID="_1821682558" r:id="rId45"/>
        </w:object>
      </w:r>
      <w:r w:rsidRPr="00A15DCB">
        <w:t xml:space="preserve"> then</w:t>
      </w:r>
    </w:p>
    <w:p w14:paraId="1B8D8018" w14:textId="77777777" w:rsidR="00D544D4" w:rsidRPr="00A15DCB" w:rsidRDefault="00D544D4" w:rsidP="00D544D4">
      <w:pPr>
        <w:pStyle w:val="B3"/>
      </w:pPr>
      <w:r w:rsidRPr="00A15DCB">
        <w:rPr>
          <w:position w:val="-10"/>
        </w:rPr>
        <w:object w:dxaOrig="1800" w:dyaOrig="300" w14:anchorId="6F3EF406">
          <v:shape id="_x0000_i1054" type="#_x0000_t75" style="width:92.5pt;height:16.5pt" o:ole="">
            <v:imagedata r:id="rId46" o:title=""/>
          </v:shape>
          <o:OLEObject Type="Embed" ProgID="Equation.3" ShapeID="_x0000_i1054" DrawAspect="Content" ObjectID="_1821682559" r:id="rId47"/>
        </w:object>
      </w:r>
    </w:p>
    <w:p w14:paraId="1E77E4A0" w14:textId="77777777" w:rsidR="00D544D4" w:rsidRPr="00A15DCB" w:rsidRDefault="00D544D4" w:rsidP="00D544D4">
      <w:pPr>
        <w:pStyle w:val="B2"/>
      </w:pPr>
      <w:r w:rsidRPr="00A15DCB">
        <w:t xml:space="preserve">else </w:t>
      </w:r>
    </w:p>
    <w:p w14:paraId="788A81AC" w14:textId="77777777" w:rsidR="00D544D4" w:rsidRPr="00A15DCB" w:rsidRDefault="00D544D4" w:rsidP="00D544D4">
      <w:pPr>
        <w:pStyle w:val="B3"/>
      </w:pPr>
      <w:r w:rsidRPr="00A15DCB">
        <w:rPr>
          <w:position w:val="-10"/>
        </w:rPr>
        <w:object w:dxaOrig="2900" w:dyaOrig="300" w14:anchorId="5D248835">
          <v:shape id="_x0000_i1055" type="#_x0000_t75" style="width:2in;height:16.5pt" o:ole="">
            <v:imagedata r:id="rId48" o:title=""/>
          </v:shape>
          <o:OLEObject Type="Embed" ProgID="Equation.3" ShapeID="_x0000_i1055" DrawAspect="Content" ObjectID="_1821682560" r:id="rId49"/>
        </w:object>
      </w:r>
    </w:p>
    <w:p w14:paraId="749DA27C" w14:textId="77777777" w:rsidR="00D544D4" w:rsidRPr="00A15DCB" w:rsidRDefault="00D544D4" w:rsidP="00D544D4">
      <w:pPr>
        <w:pStyle w:val="B2"/>
      </w:pPr>
      <w:r w:rsidRPr="00A15DCB">
        <w:t>where</w:t>
      </w:r>
      <w:r w:rsidRPr="00A15DCB">
        <w:rPr>
          <w:position w:val="-6"/>
        </w:rPr>
        <w:object w:dxaOrig="1180" w:dyaOrig="240" w14:anchorId="5D8A472C">
          <v:shape id="_x0000_i1056" type="#_x0000_t75" style="width:61.5pt;height:10.5pt" o:ole="">
            <v:imagedata r:id="rId50" o:title=""/>
          </v:shape>
          <o:OLEObject Type="Embed" ProgID="Equation.3" ShapeID="_x0000_i1056" DrawAspect="Content" ObjectID="_1821682561" r:id="rId51"/>
        </w:object>
      </w:r>
      <w:r w:rsidRPr="00A15DCB">
        <w:t>, and</w:t>
      </w:r>
    </w:p>
    <w:p w14:paraId="5E6F6AC1" w14:textId="77777777" w:rsidR="00D544D4" w:rsidRPr="00A15DCB" w:rsidRDefault="00D544D4" w:rsidP="00D544D4">
      <w:pPr>
        <w:pStyle w:val="B1"/>
      </w:pPr>
      <w:r w:rsidRPr="00A15DCB">
        <w:t>-</w:t>
      </w:r>
      <w:r w:rsidRPr="00A15DCB">
        <w:tab/>
        <w:t>The PDSCH mapping type is set to Type A or Type B as defined in sub-clause 7.4.1.1.2 of [4, TS 38.211].</w:t>
      </w:r>
    </w:p>
    <w:p w14:paraId="735F43C1" w14:textId="77777777" w:rsidR="00D544D4" w:rsidRPr="00A15DCB" w:rsidRDefault="00D544D4" w:rsidP="00D544D4">
      <w:r w:rsidRPr="00A15DCB">
        <w:t xml:space="preserve">The UE shall consider the </w:t>
      </w:r>
      <w:r w:rsidRPr="00A15DCB">
        <w:rPr>
          <w:i/>
        </w:rPr>
        <w:t>S</w:t>
      </w:r>
      <w:r w:rsidRPr="00A15DCB">
        <w:t xml:space="preserve"> and </w:t>
      </w:r>
      <w:r w:rsidRPr="00A15DCB">
        <w:rPr>
          <w:i/>
        </w:rPr>
        <w:t>L</w:t>
      </w:r>
      <w:r w:rsidRPr="00A15DCB">
        <w:t xml:space="preserve"> combinations defined in table 5.1.2.1-1 as valid PDSCH allocations:</w:t>
      </w:r>
    </w:p>
    <w:p w14:paraId="28B7348E" w14:textId="77777777" w:rsidR="00D544D4" w:rsidRPr="00A15DCB" w:rsidRDefault="00D544D4" w:rsidP="00D544D4">
      <w:pPr>
        <w:pStyle w:val="TH"/>
      </w:pPr>
      <w:r w:rsidRPr="00A15DCB">
        <w:t xml:space="preserve">Table 5.1.2.1-1: Valid </w:t>
      </w:r>
      <w:r w:rsidRPr="00A15DCB">
        <w:rPr>
          <w:i/>
        </w:rPr>
        <w:t xml:space="preserve">S </w:t>
      </w:r>
      <w:r w:rsidRPr="00A15DCB">
        <w:t xml:space="preserve">and </w:t>
      </w:r>
      <w:r w:rsidRPr="00A15DCB">
        <w:rPr>
          <w:i/>
        </w:rPr>
        <w:t>L</w:t>
      </w:r>
      <w:r w:rsidRPr="00A15DCB">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D544D4" w:rsidRPr="00A15DCB" w14:paraId="317ABF8B" w14:textId="77777777" w:rsidTr="00051FE8">
        <w:trPr>
          <w:jc w:val="center"/>
        </w:trPr>
        <w:tc>
          <w:tcPr>
            <w:tcW w:w="1582" w:type="dxa"/>
            <w:vMerge w:val="restart"/>
          </w:tcPr>
          <w:p w14:paraId="176805BA" w14:textId="77777777" w:rsidR="00D544D4" w:rsidRPr="00A15DCB" w:rsidRDefault="00D544D4" w:rsidP="00051FE8">
            <w:pPr>
              <w:pStyle w:val="TAH"/>
              <w:rPr>
                <w:rFonts w:eastAsia="Batang"/>
                <w:lang w:eastAsia="en-US"/>
              </w:rPr>
            </w:pPr>
            <w:r w:rsidRPr="00A15DCB">
              <w:rPr>
                <w:rFonts w:eastAsia="Batang"/>
                <w:lang w:eastAsia="en-US"/>
              </w:rPr>
              <w:t>PDSCH mapping type</w:t>
            </w:r>
          </w:p>
        </w:tc>
        <w:tc>
          <w:tcPr>
            <w:tcW w:w="3944" w:type="dxa"/>
            <w:gridSpan w:val="3"/>
          </w:tcPr>
          <w:p w14:paraId="0CB077C1" w14:textId="77777777" w:rsidR="00D544D4" w:rsidRPr="00A15DCB" w:rsidRDefault="00D544D4" w:rsidP="00051FE8">
            <w:pPr>
              <w:pStyle w:val="TAH"/>
              <w:rPr>
                <w:rFonts w:eastAsia="Batang"/>
                <w:lang w:eastAsia="en-US"/>
              </w:rPr>
            </w:pPr>
            <w:r w:rsidRPr="00A15DCB">
              <w:rPr>
                <w:rFonts w:eastAsia="Batang"/>
                <w:lang w:eastAsia="en-US"/>
              </w:rPr>
              <w:t>Normal cyclic prefix</w:t>
            </w:r>
          </w:p>
        </w:tc>
        <w:tc>
          <w:tcPr>
            <w:tcW w:w="4103" w:type="dxa"/>
            <w:gridSpan w:val="3"/>
          </w:tcPr>
          <w:p w14:paraId="68EEF004" w14:textId="77777777" w:rsidR="00D544D4" w:rsidRPr="00A15DCB" w:rsidRDefault="00D544D4" w:rsidP="00051FE8">
            <w:pPr>
              <w:pStyle w:val="TAH"/>
              <w:rPr>
                <w:rFonts w:eastAsia="Batang"/>
                <w:lang w:eastAsia="en-US"/>
              </w:rPr>
            </w:pPr>
            <w:r w:rsidRPr="00A15DCB">
              <w:rPr>
                <w:rFonts w:eastAsia="Batang"/>
                <w:lang w:eastAsia="en-US"/>
              </w:rPr>
              <w:t>Extended cyclic prefix</w:t>
            </w:r>
          </w:p>
        </w:tc>
      </w:tr>
      <w:tr w:rsidR="00D544D4" w:rsidRPr="00A15DCB" w14:paraId="4774FFE4" w14:textId="77777777" w:rsidTr="00051FE8">
        <w:trPr>
          <w:jc w:val="center"/>
        </w:trPr>
        <w:tc>
          <w:tcPr>
            <w:tcW w:w="1582" w:type="dxa"/>
            <w:vMerge/>
          </w:tcPr>
          <w:p w14:paraId="4D12F529" w14:textId="77777777" w:rsidR="00D544D4" w:rsidRPr="00A15DCB" w:rsidRDefault="00D544D4" w:rsidP="00051FE8">
            <w:pPr>
              <w:pStyle w:val="TAH"/>
              <w:rPr>
                <w:rFonts w:eastAsia="Batang"/>
                <w:lang w:eastAsia="en-US"/>
              </w:rPr>
            </w:pPr>
          </w:p>
        </w:tc>
        <w:tc>
          <w:tcPr>
            <w:tcW w:w="1107" w:type="dxa"/>
          </w:tcPr>
          <w:p w14:paraId="6B54128A" w14:textId="77777777" w:rsidR="00D544D4" w:rsidRPr="00A15DCB" w:rsidRDefault="00D544D4" w:rsidP="00051FE8">
            <w:pPr>
              <w:pStyle w:val="TAH"/>
              <w:rPr>
                <w:rFonts w:eastAsia="Batang"/>
                <w:i/>
                <w:lang w:eastAsia="en-US"/>
              </w:rPr>
            </w:pPr>
            <w:r w:rsidRPr="00A15DCB">
              <w:rPr>
                <w:rFonts w:eastAsia="Batang"/>
                <w:i/>
                <w:lang w:eastAsia="en-US"/>
              </w:rPr>
              <w:t>S</w:t>
            </w:r>
          </w:p>
        </w:tc>
        <w:tc>
          <w:tcPr>
            <w:tcW w:w="1134" w:type="dxa"/>
          </w:tcPr>
          <w:p w14:paraId="13582083" w14:textId="77777777" w:rsidR="00D544D4" w:rsidRPr="00A15DCB" w:rsidRDefault="00D544D4" w:rsidP="00051FE8">
            <w:pPr>
              <w:pStyle w:val="TAH"/>
              <w:rPr>
                <w:rFonts w:eastAsia="Batang"/>
                <w:i/>
                <w:lang w:eastAsia="en-US"/>
              </w:rPr>
            </w:pPr>
            <w:r w:rsidRPr="00A15DCB">
              <w:rPr>
                <w:rFonts w:eastAsia="Batang"/>
                <w:i/>
                <w:lang w:eastAsia="en-US"/>
              </w:rPr>
              <w:t>L</w:t>
            </w:r>
          </w:p>
        </w:tc>
        <w:tc>
          <w:tcPr>
            <w:tcW w:w="1703" w:type="dxa"/>
          </w:tcPr>
          <w:p w14:paraId="36E3F61E" w14:textId="77777777" w:rsidR="00D544D4" w:rsidRPr="00A15DCB" w:rsidRDefault="00D544D4" w:rsidP="00051FE8">
            <w:pPr>
              <w:pStyle w:val="TAH"/>
              <w:rPr>
                <w:rFonts w:eastAsia="Batang"/>
                <w:i/>
                <w:lang w:eastAsia="en-US"/>
              </w:rPr>
            </w:pPr>
            <w:r w:rsidRPr="00A15DCB">
              <w:rPr>
                <w:rFonts w:eastAsia="Batang"/>
                <w:i/>
                <w:lang w:eastAsia="en-US"/>
              </w:rPr>
              <w:t>S+L</w:t>
            </w:r>
          </w:p>
        </w:tc>
        <w:tc>
          <w:tcPr>
            <w:tcW w:w="1132" w:type="dxa"/>
          </w:tcPr>
          <w:p w14:paraId="62659D09" w14:textId="77777777" w:rsidR="00D544D4" w:rsidRPr="00A15DCB" w:rsidRDefault="00D544D4" w:rsidP="00051FE8">
            <w:pPr>
              <w:pStyle w:val="TAH"/>
              <w:rPr>
                <w:rFonts w:eastAsia="Batang"/>
                <w:i/>
                <w:lang w:eastAsia="en-US"/>
              </w:rPr>
            </w:pPr>
            <w:r w:rsidRPr="00A15DCB">
              <w:rPr>
                <w:rFonts w:eastAsia="Batang"/>
                <w:i/>
                <w:lang w:eastAsia="en-US"/>
              </w:rPr>
              <w:t>S</w:t>
            </w:r>
          </w:p>
        </w:tc>
        <w:tc>
          <w:tcPr>
            <w:tcW w:w="1134" w:type="dxa"/>
          </w:tcPr>
          <w:p w14:paraId="6F464EB0" w14:textId="77777777" w:rsidR="00D544D4" w:rsidRPr="00A15DCB" w:rsidRDefault="00D544D4" w:rsidP="00051FE8">
            <w:pPr>
              <w:pStyle w:val="TAH"/>
              <w:rPr>
                <w:rFonts w:eastAsia="Batang"/>
                <w:i/>
                <w:lang w:eastAsia="en-US"/>
              </w:rPr>
            </w:pPr>
            <w:r w:rsidRPr="00A15DCB">
              <w:rPr>
                <w:rFonts w:eastAsia="Batang"/>
                <w:i/>
                <w:lang w:eastAsia="en-US"/>
              </w:rPr>
              <w:t>L</w:t>
            </w:r>
          </w:p>
        </w:tc>
        <w:tc>
          <w:tcPr>
            <w:tcW w:w="1837" w:type="dxa"/>
          </w:tcPr>
          <w:p w14:paraId="7745AFC5" w14:textId="77777777" w:rsidR="00D544D4" w:rsidRPr="00A15DCB" w:rsidRDefault="00D544D4" w:rsidP="00051FE8">
            <w:pPr>
              <w:pStyle w:val="TAH"/>
              <w:rPr>
                <w:rFonts w:eastAsia="Batang"/>
                <w:i/>
                <w:lang w:eastAsia="en-US"/>
              </w:rPr>
            </w:pPr>
            <w:r w:rsidRPr="00A15DCB">
              <w:rPr>
                <w:rFonts w:eastAsia="Batang"/>
                <w:i/>
                <w:lang w:eastAsia="en-US"/>
              </w:rPr>
              <w:t>S+L</w:t>
            </w:r>
          </w:p>
        </w:tc>
      </w:tr>
      <w:tr w:rsidR="00D544D4" w:rsidRPr="00A15DCB" w14:paraId="442CE229" w14:textId="77777777" w:rsidTr="00051FE8">
        <w:trPr>
          <w:jc w:val="center"/>
        </w:trPr>
        <w:tc>
          <w:tcPr>
            <w:tcW w:w="1582" w:type="dxa"/>
          </w:tcPr>
          <w:p w14:paraId="6E89BA3F" w14:textId="77777777" w:rsidR="00D544D4" w:rsidRPr="00A15DCB" w:rsidRDefault="00D544D4" w:rsidP="00051FE8">
            <w:pPr>
              <w:pStyle w:val="TAC"/>
              <w:rPr>
                <w:rFonts w:eastAsia="Batang"/>
                <w:lang w:eastAsia="en-US"/>
              </w:rPr>
            </w:pPr>
            <w:r w:rsidRPr="00A15DCB">
              <w:rPr>
                <w:rFonts w:eastAsia="Batang"/>
                <w:lang w:eastAsia="en-US"/>
              </w:rPr>
              <w:t>Type A</w:t>
            </w:r>
          </w:p>
        </w:tc>
        <w:tc>
          <w:tcPr>
            <w:tcW w:w="1107" w:type="dxa"/>
          </w:tcPr>
          <w:p w14:paraId="34BAFCB9" w14:textId="77777777" w:rsidR="00D544D4" w:rsidRPr="00A15DCB" w:rsidRDefault="00D544D4" w:rsidP="00051FE8">
            <w:pPr>
              <w:pStyle w:val="TAC"/>
              <w:rPr>
                <w:rFonts w:eastAsia="Batang"/>
                <w:lang w:eastAsia="en-US"/>
              </w:rPr>
            </w:pPr>
            <w:r w:rsidRPr="00A15DCB">
              <w:rPr>
                <w:rFonts w:eastAsia="Batang"/>
                <w:lang w:eastAsia="en-US"/>
              </w:rPr>
              <w:t>{0,1,2,3}</w:t>
            </w:r>
          </w:p>
          <w:p w14:paraId="047E062C" w14:textId="77777777" w:rsidR="00D544D4" w:rsidRPr="00A15DCB" w:rsidRDefault="00D544D4" w:rsidP="00051FE8">
            <w:pPr>
              <w:pStyle w:val="TAC"/>
              <w:rPr>
                <w:rFonts w:eastAsia="Batang"/>
                <w:lang w:eastAsia="en-US"/>
              </w:rPr>
            </w:pPr>
            <w:r w:rsidRPr="00A15DCB">
              <w:rPr>
                <w:rFonts w:eastAsia="Batang"/>
                <w:lang w:eastAsia="en-US"/>
              </w:rPr>
              <w:t>(Note 1)</w:t>
            </w:r>
          </w:p>
        </w:tc>
        <w:tc>
          <w:tcPr>
            <w:tcW w:w="1134" w:type="dxa"/>
          </w:tcPr>
          <w:p w14:paraId="71BF8BF7" w14:textId="77777777" w:rsidR="00D544D4" w:rsidRPr="00A15DCB" w:rsidRDefault="00D544D4" w:rsidP="00051FE8">
            <w:pPr>
              <w:pStyle w:val="TAC"/>
              <w:rPr>
                <w:rFonts w:eastAsia="Batang"/>
                <w:lang w:eastAsia="en-US"/>
              </w:rPr>
            </w:pPr>
            <w:r w:rsidRPr="00A15DCB">
              <w:rPr>
                <w:rFonts w:eastAsia="Batang"/>
                <w:lang w:eastAsia="en-US"/>
              </w:rPr>
              <w:t>{3,…,14}</w:t>
            </w:r>
          </w:p>
        </w:tc>
        <w:tc>
          <w:tcPr>
            <w:tcW w:w="1703" w:type="dxa"/>
          </w:tcPr>
          <w:p w14:paraId="5C697598" w14:textId="77777777" w:rsidR="00D544D4" w:rsidRPr="00A15DCB" w:rsidRDefault="00D544D4" w:rsidP="00051FE8">
            <w:pPr>
              <w:pStyle w:val="TAC"/>
              <w:rPr>
                <w:rFonts w:eastAsia="Batang"/>
                <w:lang w:eastAsia="en-US"/>
              </w:rPr>
            </w:pPr>
            <w:r w:rsidRPr="00A15DCB">
              <w:rPr>
                <w:rFonts w:eastAsia="Batang"/>
                <w:lang w:eastAsia="en-US"/>
              </w:rPr>
              <w:t>{3,…,14}</w:t>
            </w:r>
          </w:p>
        </w:tc>
        <w:tc>
          <w:tcPr>
            <w:tcW w:w="1132" w:type="dxa"/>
          </w:tcPr>
          <w:p w14:paraId="54D13397" w14:textId="77777777" w:rsidR="00D544D4" w:rsidRPr="00A15DCB" w:rsidRDefault="00D544D4" w:rsidP="00051FE8">
            <w:pPr>
              <w:pStyle w:val="TAC"/>
              <w:rPr>
                <w:rFonts w:eastAsia="Batang"/>
                <w:lang w:eastAsia="en-US"/>
              </w:rPr>
            </w:pPr>
            <w:r w:rsidRPr="00A15DCB">
              <w:rPr>
                <w:rFonts w:eastAsia="Batang"/>
                <w:lang w:eastAsia="en-US"/>
              </w:rPr>
              <w:t>{0,1,2,3}</w:t>
            </w:r>
          </w:p>
          <w:p w14:paraId="78B50CDB" w14:textId="77777777" w:rsidR="00D544D4" w:rsidRPr="00A15DCB" w:rsidRDefault="00D544D4" w:rsidP="00051FE8">
            <w:pPr>
              <w:pStyle w:val="TAC"/>
              <w:rPr>
                <w:rFonts w:eastAsia="Batang"/>
                <w:lang w:eastAsia="en-US"/>
              </w:rPr>
            </w:pPr>
            <w:r w:rsidRPr="00A15DCB">
              <w:rPr>
                <w:rFonts w:eastAsia="Batang"/>
                <w:lang w:eastAsia="en-US"/>
              </w:rPr>
              <w:t>(Note 1)</w:t>
            </w:r>
          </w:p>
        </w:tc>
        <w:tc>
          <w:tcPr>
            <w:tcW w:w="1134" w:type="dxa"/>
          </w:tcPr>
          <w:p w14:paraId="54BB2811" w14:textId="77777777" w:rsidR="00D544D4" w:rsidRPr="00A15DCB" w:rsidRDefault="00D544D4" w:rsidP="00051FE8">
            <w:pPr>
              <w:pStyle w:val="TAC"/>
              <w:rPr>
                <w:rFonts w:eastAsia="Batang"/>
                <w:lang w:eastAsia="en-US"/>
              </w:rPr>
            </w:pPr>
            <w:r w:rsidRPr="00A15DCB">
              <w:rPr>
                <w:rFonts w:eastAsia="Batang"/>
                <w:lang w:eastAsia="en-US"/>
              </w:rPr>
              <w:t>{3,…,12}</w:t>
            </w:r>
          </w:p>
        </w:tc>
        <w:tc>
          <w:tcPr>
            <w:tcW w:w="1837" w:type="dxa"/>
          </w:tcPr>
          <w:p w14:paraId="2AFCED6B" w14:textId="77777777" w:rsidR="00D544D4" w:rsidRPr="00A15DCB" w:rsidRDefault="00D544D4" w:rsidP="00051FE8">
            <w:pPr>
              <w:pStyle w:val="TAC"/>
              <w:rPr>
                <w:rFonts w:eastAsia="Batang"/>
                <w:lang w:eastAsia="en-US"/>
              </w:rPr>
            </w:pPr>
            <w:r w:rsidRPr="00A15DCB">
              <w:rPr>
                <w:rFonts w:eastAsia="Batang"/>
                <w:lang w:eastAsia="en-US"/>
              </w:rPr>
              <w:t>{3,…,12}</w:t>
            </w:r>
          </w:p>
        </w:tc>
      </w:tr>
      <w:tr w:rsidR="00D544D4" w:rsidRPr="00A15DCB" w14:paraId="4984F2B7" w14:textId="77777777" w:rsidTr="00051FE8">
        <w:trPr>
          <w:jc w:val="center"/>
        </w:trPr>
        <w:tc>
          <w:tcPr>
            <w:tcW w:w="1582" w:type="dxa"/>
          </w:tcPr>
          <w:p w14:paraId="08ED12E5" w14:textId="77777777" w:rsidR="00D544D4" w:rsidRPr="00A15DCB" w:rsidRDefault="00D544D4" w:rsidP="00051FE8">
            <w:pPr>
              <w:pStyle w:val="TAC"/>
              <w:rPr>
                <w:rFonts w:eastAsia="Batang"/>
                <w:lang w:eastAsia="en-US"/>
              </w:rPr>
            </w:pPr>
            <w:r w:rsidRPr="00A15DCB">
              <w:rPr>
                <w:rFonts w:eastAsia="Batang"/>
                <w:lang w:eastAsia="en-US"/>
              </w:rPr>
              <w:t>Type B</w:t>
            </w:r>
          </w:p>
        </w:tc>
        <w:tc>
          <w:tcPr>
            <w:tcW w:w="1107" w:type="dxa"/>
          </w:tcPr>
          <w:p w14:paraId="09FA800F" w14:textId="77777777" w:rsidR="00D544D4" w:rsidRPr="00A15DCB" w:rsidRDefault="00D544D4" w:rsidP="00051FE8">
            <w:pPr>
              <w:pStyle w:val="TAC"/>
              <w:rPr>
                <w:rFonts w:eastAsia="Batang"/>
                <w:lang w:eastAsia="en-US"/>
              </w:rPr>
            </w:pPr>
            <w:r w:rsidRPr="00A15DCB">
              <w:rPr>
                <w:rFonts w:eastAsia="Batang"/>
                <w:lang w:eastAsia="en-US"/>
              </w:rPr>
              <w:t>{0,…,12}</w:t>
            </w:r>
          </w:p>
        </w:tc>
        <w:tc>
          <w:tcPr>
            <w:tcW w:w="1134" w:type="dxa"/>
          </w:tcPr>
          <w:p w14:paraId="6A0F8102" w14:textId="77777777" w:rsidR="00D544D4" w:rsidRPr="00A15DCB" w:rsidRDefault="00D544D4" w:rsidP="00051FE8">
            <w:pPr>
              <w:pStyle w:val="TAC"/>
              <w:rPr>
                <w:rFonts w:eastAsia="Batang"/>
                <w:lang w:eastAsia="en-US"/>
              </w:rPr>
            </w:pPr>
            <w:r w:rsidRPr="00A15DCB">
              <w:rPr>
                <w:rFonts w:eastAsia="Batang"/>
                <w:lang w:eastAsia="en-US"/>
              </w:rPr>
              <w:t>{2,4,7}</w:t>
            </w:r>
          </w:p>
        </w:tc>
        <w:tc>
          <w:tcPr>
            <w:tcW w:w="1703" w:type="dxa"/>
          </w:tcPr>
          <w:p w14:paraId="6FD52774" w14:textId="77777777" w:rsidR="00D544D4" w:rsidRPr="00A15DCB" w:rsidRDefault="00D544D4" w:rsidP="00051FE8">
            <w:pPr>
              <w:pStyle w:val="TAC"/>
              <w:rPr>
                <w:rFonts w:eastAsia="Batang"/>
                <w:lang w:eastAsia="en-US"/>
              </w:rPr>
            </w:pPr>
            <w:r w:rsidRPr="00A15DCB">
              <w:rPr>
                <w:rFonts w:eastAsia="Batang"/>
                <w:lang w:eastAsia="en-US"/>
              </w:rPr>
              <w:t>{2,…,14}</w:t>
            </w:r>
          </w:p>
        </w:tc>
        <w:tc>
          <w:tcPr>
            <w:tcW w:w="1132" w:type="dxa"/>
          </w:tcPr>
          <w:p w14:paraId="5F578566" w14:textId="77777777" w:rsidR="00D544D4" w:rsidRPr="00A15DCB" w:rsidRDefault="00D544D4" w:rsidP="00051FE8">
            <w:pPr>
              <w:pStyle w:val="TAC"/>
              <w:rPr>
                <w:rFonts w:eastAsia="Batang"/>
                <w:lang w:eastAsia="en-US"/>
              </w:rPr>
            </w:pPr>
            <w:r w:rsidRPr="00A15DCB">
              <w:rPr>
                <w:rFonts w:eastAsia="Batang"/>
                <w:lang w:eastAsia="en-US"/>
              </w:rPr>
              <w:t>{0,…,10}</w:t>
            </w:r>
          </w:p>
        </w:tc>
        <w:tc>
          <w:tcPr>
            <w:tcW w:w="1134" w:type="dxa"/>
          </w:tcPr>
          <w:p w14:paraId="3BA5886D" w14:textId="77777777" w:rsidR="00D544D4" w:rsidRPr="00A15DCB" w:rsidRDefault="00D544D4" w:rsidP="00051FE8">
            <w:pPr>
              <w:pStyle w:val="TAC"/>
              <w:rPr>
                <w:rFonts w:eastAsia="Batang"/>
                <w:lang w:eastAsia="en-US"/>
              </w:rPr>
            </w:pPr>
            <w:r w:rsidRPr="00A15DCB">
              <w:rPr>
                <w:rFonts w:eastAsia="Batang"/>
                <w:lang w:eastAsia="en-US"/>
              </w:rPr>
              <w:t>{2,4,6}</w:t>
            </w:r>
          </w:p>
        </w:tc>
        <w:tc>
          <w:tcPr>
            <w:tcW w:w="1837" w:type="dxa"/>
          </w:tcPr>
          <w:p w14:paraId="586F866D" w14:textId="77777777" w:rsidR="00D544D4" w:rsidRPr="00A15DCB" w:rsidRDefault="00D544D4" w:rsidP="00051FE8">
            <w:pPr>
              <w:pStyle w:val="TAC"/>
              <w:rPr>
                <w:rFonts w:eastAsia="Batang"/>
                <w:lang w:eastAsia="en-US"/>
              </w:rPr>
            </w:pPr>
            <w:r w:rsidRPr="00A15DCB">
              <w:rPr>
                <w:rFonts w:eastAsia="Batang"/>
                <w:lang w:eastAsia="en-US"/>
              </w:rPr>
              <w:t>{2,…,12}</w:t>
            </w:r>
          </w:p>
        </w:tc>
      </w:tr>
      <w:tr w:rsidR="00D544D4" w:rsidRPr="00A15DCB" w14:paraId="634F92C2" w14:textId="77777777" w:rsidTr="00051FE8">
        <w:trPr>
          <w:jc w:val="center"/>
        </w:trPr>
        <w:tc>
          <w:tcPr>
            <w:tcW w:w="9629" w:type="dxa"/>
            <w:gridSpan w:val="7"/>
          </w:tcPr>
          <w:p w14:paraId="0C603EA2" w14:textId="77777777" w:rsidR="00D544D4" w:rsidRPr="00A15DCB" w:rsidRDefault="00D544D4" w:rsidP="00051FE8">
            <w:pPr>
              <w:pStyle w:val="TAN"/>
              <w:rPr>
                <w:lang w:eastAsia="en-US"/>
              </w:rPr>
            </w:pPr>
            <w:r w:rsidRPr="00A15DCB">
              <w:rPr>
                <w:rFonts w:eastAsia="Batang"/>
                <w:lang w:eastAsia="en-US"/>
              </w:rPr>
              <w:t>Note 1:</w:t>
            </w:r>
            <w:r w:rsidRPr="00A15DCB">
              <w:rPr>
                <w:rFonts w:eastAsia="Batang"/>
                <w:lang w:eastAsia="en-US"/>
              </w:rPr>
              <w:tab/>
              <w:t xml:space="preserve">S = 3 is applicable  only if </w:t>
            </w:r>
            <w:r w:rsidRPr="00A15DCB">
              <w:rPr>
                <w:rFonts w:eastAsia="Batang"/>
                <w:i/>
                <w:lang w:eastAsia="en-US"/>
              </w:rPr>
              <w:t>dmrs-TypeA-</w:t>
            </w:r>
            <w:r w:rsidR="00EA7C8B" w:rsidRPr="00A15DCB">
              <w:rPr>
                <w:rFonts w:eastAsia="Batang"/>
                <w:i/>
                <w:lang w:eastAsia="en-US"/>
              </w:rPr>
              <w:t>Position</w:t>
            </w:r>
            <w:r w:rsidRPr="00A15DCB">
              <w:rPr>
                <w:rFonts w:eastAsia="Batang"/>
                <w:lang w:eastAsia="en-US"/>
              </w:rPr>
              <w:t xml:space="preserve"> = 3</w:t>
            </w:r>
          </w:p>
        </w:tc>
      </w:tr>
    </w:tbl>
    <w:p w14:paraId="7EBE085F" w14:textId="77777777" w:rsidR="00D544D4" w:rsidRPr="00A15DCB" w:rsidRDefault="00D544D4" w:rsidP="00D544D4"/>
    <w:p w14:paraId="5B5413EE" w14:textId="77777777" w:rsidR="00D544D4" w:rsidRPr="00A15DCB" w:rsidRDefault="00D544D4" w:rsidP="00D544D4">
      <w:r w:rsidRPr="00A15DCB">
        <w:t xml:space="preserve">When the UE is configured with </w:t>
      </w:r>
      <w:r w:rsidRPr="00A15DCB">
        <w:rPr>
          <w:i/>
        </w:rPr>
        <w:t>aggregationF</w:t>
      </w:r>
      <w:r w:rsidRPr="00A15DCB">
        <w:t xml:space="preserve">actorDL &gt; 1, the same symbol allocation is applied across the </w:t>
      </w:r>
      <w:r w:rsidRPr="00A15DCB">
        <w:rPr>
          <w:i/>
        </w:rPr>
        <w:t>aggregationFactorDL</w:t>
      </w:r>
      <w:r w:rsidRPr="00A15DCB">
        <w:t xml:space="preserve"> consecutive slots. The UE may expect that the TB is repeated within each symbol allocation among each of the </w:t>
      </w:r>
      <w:r w:rsidRPr="00A15DCB">
        <w:rPr>
          <w:i/>
        </w:rPr>
        <w:t>aggregationFactorDL</w:t>
      </w:r>
      <w:r w:rsidRPr="00A15DCB">
        <w:t xml:space="preserve"> consecutive slots and the PDSCH is limited to a single transmission layer. The redundancy version to be applied on the </w:t>
      </w:r>
      <w:r w:rsidRPr="00A15DCB">
        <w:rPr>
          <w:i/>
        </w:rPr>
        <w:t>n</w:t>
      </w:r>
      <w:r w:rsidRPr="00A15DCB">
        <w:rPr>
          <w:vertAlign w:val="superscript"/>
        </w:rPr>
        <w:t>th</w:t>
      </w:r>
      <w:r w:rsidRPr="00A15DCB">
        <w:t xml:space="preserve"> transmission occasion of the TB is determined according to table 5.1.2.1-2.  </w:t>
      </w:r>
    </w:p>
    <w:p w14:paraId="438D6F32" w14:textId="77777777" w:rsidR="00D544D4" w:rsidRPr="00A15DCB" w:rsidRDefault="00D544D4" w:rsidP="00D544D4">
      <w:pPr>
        <w:pStyle w:val="TH"/>
      </w:pPr>
      <w:r w:rsidRPr="00A15DCB">
        <w:lastRenderedPageBreak/>
        <w:t xml:space="preserve">Table 5.1.2.1-2: Applied redundancy version when </w:t>
      </w:r>
      <w:r w:rsidRPr="00A15DCB">
        <w:rPr>
          <w:i/>
        </w:rPr>
        <w:t>aggregationFactorDL</w:t>
      </w:r>
      <w:r w:rsidRPr="00A15DCB">
        <w:t xml:space="preserve"> &gt;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D544D4" w:rsidRPr="00A15DCB" w14:paraId="5BBBC6A6" w14:textId="77777777" w:rsidTr="00051FE8">
        <w:tc>
          <w:tcPr>
            <w:tcW w:w="2263" w:type="dxa"/>
            <w:vMerge w:val="restart"/>
          </w:tcPr>
          <w:p w14:paraId="23EFB3EC" w14:textId="77777777" w:rsidR="00D544D4" w:rsidRPr="00A15DCB" w:rsidRDefault="00D544D4" w:rsidP="00051FE8">
            <w:pPr>
              <w:pStyle w:val="TAH"/>
              <w:rPr>
                <w:rFonts w:eastAsia="Batang"/>
                <w:lang w:eastAsia="en-US"/>
              </w:rPr>
            </w:pPr>
            <w:r w:rsidRPr="00A15DCB">
              <w:rPr>
                <w:rFonts w:eastAsia="Batang"/>
                <w:i/>
                <w:lang w:eastAsia="en-US"/>
              </w:rPr>
              <w:t>rv</w:t>
            </w:r>
            <w:r w:rsidRPr="00A15DCB">
              <w:rPr>
                <w:rFonts w:eastAsia="Batang"/>
                <w:i/>
                <w:vertAlign w:val="subscript"/>
                <w:lang w:eastAsia="en-US"/>
              </w:rPr>
              <w:t xml:space="preserve">id </w:t>
            </w:r>
            <w:r w:rsidRPr="00A15DCB">
              <w:rPr>
                <w:rFonts w:eastAsia="Batang"/>
                <w:lang w:eastAsia="en-US"/>
              </w:rPr>
              <w:t>indicated by the DCI scheduling the PDSCH</w:t>
            </w:r>
          </w:p>
        </w:tc>
        <w:tc>
          <w:tcPr>
            <w:tcW w:w="6804" w:type="dxa"/>
            <w:gridSpan w:val="4"/>
          </w:tcPr>
          <w:p w14:paraId="3DD627A5" w14:textId="77777777" w:rsidR="00D544D4" w:rsidRPr="00A15DCB" w:rsidRDefault="00D544D4" w:rsidP="00051FE8">
            <w:pPr>
              <w:pStyle w:val="TAH"/>
              <w:rPr>
                <w:rFonts w:eastAsia="Batang"/>
                <w:lang w:eastAsia="en-US"/>
              </w:rPr>
            </w:pPr>
            <w:r w:rsidRPr="00A15DCB">
              <w:rPr>
                <w:rFonts w:eastAsia="Batang"/>
                <w:i/>
                <w:lang w:eastAsia="en-US"/>
              </w:rPr>
              <w:t>rv</w:t>
            </w:r>
            <w:r w:rsidRPr="00A15DCB">
              <w:rPr>
                <w:rFonts w:eastAsia="Batang"/>
                <w:i/>
                <w:vertAlign w:val="subscript"/>
                <w:lang w:eastAsia="en-US"/>
              </w:rPr>
              <w:t>id</w:t>
            </w:r>
            <w:r w:rsidRPr="00A15DCB">
              <w:rPr>
                <w:rFonts w:eastAsia="Batang"/>
                <w:lang w:eastAsia="en-US"/>
              </w:rPr>
              <w:t xml:space="preserve"> to be applied to </w:t>
            </w:r>
            <w:r w:rsidRPr="00A15DCB">
              <w:rPr>
                <w:rFonts w:eastAsia="Batang"/>
                <w:i/>
                <w:lang w:eastAsia="en-US"/>
              </w:rPr>
              <w:t>n</w:t>
            </w:r>
            <w:r w:rsidRPr="00A15DCB">
              <w:rPr>
                <w:rFonts w:eastAsia="Batang"/>
                <w:vertAlign w:val="superscript"/>
                <w:lang w:eastAsia="en-US"/>
              </w:rPr>
              <w:t>th</w:t>
            </w:r>
            <w:r w:rsidRPr="00A15DCB">
              <w:rPr>
                <w:rFonts w:eastAsia="Batang"/>
                <w:lang w:eastAsia="en-US"/>
              </w:rPr>
              <w:t xml:space="preserve"> transmission occasion</w:t>
            </w:r>
          </w:p>
        </w:tc>
      </w:tr>
      <w:tr w:rsidR="00D544D4" w:rsidRPr="00A15DCB" w14:paraId="13DC63E3" w14:textId="77777777" w:rsidTr="00051FE8">
        <w:tc>
          <w:tcPr>
            <w:tcW w:w="2263" w:type="dxa"/>
            <w:vMerge/>
          </w:tcPr>
          <w:p w14:paraId="4DC0A2C0" w14:textId="77777777" w:rsidR="00D544D4" w:rsidRPr="00A15DCB" w:rsidRDefault="00D544D4" w:rsidP="00051FE8">
            <w:pPr>
              <w:pStyle w:val="TAH"/>
              <w:rPr>
                <w:rFonts w:eastAsia="Batang"/>
                <w:lang w:eastAsia="en-US"/>
              </w:rPr>
            </w:pPr>
          </w:p>
        </w:tc>
        <w:tc>
          <w:tcPr>
            <w:tcW w:w="1701" w:type="dxa"/>
          </w:tcPr>
          <w:p w14:paraId="72306E6C"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0</w:t>
            </w:r>
          </w:p>
        </w:tc>
        <w:tc>
          <w:tcPr>
            <w:tcW w:w="1701" w:type="dxa"/>
          </w:tcPr>
          <w:p w14:paraId="47091ACC"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1</w:t>
            </w:r>
          </w:p>
        </w:tc>
        <w:tc>
          <w:tcPr>
            <w:tcW w:w="1701" w:type="dxa"/>
          </w:tcPr>
          <w:p w14:paraId="4355DDCC"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2</w:t>
            </w:r>
          </w:p>
        </w:tc>
        <w:tc>
          <w:tcPr>
            <w:tcW w:w="1701" w:type="dxa"/>
          </w:tcPr>
          <w:p w14:paraId="502AC535"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3</w:t>
            </w:r>
          </w:p>
        </w:tc>
      </w:tr>
      <w:tr w:rsidR="00D544D4" w:rsidRPr="00A15DCB" w14:paraId="201196A8" w14:textId="77777777" w:rsidTr="00051FE8">
        <w:tc>
          <w:tcPr>
            <w:tcW w:w="2263" w:type="dxa"/>
          </w:tcPr>
          <w:p w14:paraId="08F0C8F2"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tcPr>
          <w:p w14:paraId="18599859"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tcPr>
          <w:p w14:paraId="40365D28"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tcPr>
          <w:p w14:paraId="00A0A4AC"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tcPr>
          <w:p w14:paraId="2DDA057F" w14:textId="77777777" w:rsidR="00D544D4" w:rsidRPr="00A15DCB" w:rsidRDefault="00D544D4" w:rsidP="00051FE8">
            <w:pPr>
              <w:pStyle w:val="TAC"/>
              <w:rPr>
                <w:rFonts w:eastAsia="Batang"/>
                <w:lang w:eastAsia="en-US"/>
              </w:rPr>
            </w:pPr>
            <w:r w:rsidRPr="00A15DCB">
              <w:rPr>
                <w:rFonts w:eastAsia="Batang"/>
                <w:lang w:eastAsia="en-US"/>
              </w:rPr>
              <w:t>1</w:t>
            </w:r>
          </w:p>
        </w:tc>
      </w:tr>
      <w:tr w:rsidR="00D544D4" w:rsidRPr="00A15DCB" w14:paraId="512E2E84" w14:textId="77777777" w:rsidTr="00051FE8">
        <w:tc>
          <w:tcPr>
            <w:tcW w:w="2263" w:type="dxa"/>
          </w:tcPr>
          <w:p w14:paraId="5DCD6EE1"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tcPr>
          <w:p w14:paraId="2D2386A4"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tcPr>
          <w:p w14:paraId="46F11C17"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tcPr>
          <w:p w14:paraId="2ACF8861"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tcPr>
          <w:p w14:paraId="76AFCBE6" w14:textId="77777777" w:rsidR="00D544D4" w:rsidRPr="00A15DCB" w:rsidRDefault="00D544D4" w:rsidP="00051FE8">
            <w:pPr>
              <w:pStyle w:val="TAC"/>
              <w:rPr>
                <w:rFonts w:eastAsia="Batang"/>
                <w:lang w:eastAsia="en-US"/>
              </w:rPr>
            </w:pPr>
            <w:r w:rsidRPr="00A15DCB">
              <w:rPr>
                <w:rFonts w:eastAsia="Batang"/>
                <w:lang w:eastAsia="en-US"/>
              </w:rPr>
              <w:t>0</w:t>
            </w:r>
          </w:p>
        </w:tc>
      </w:tr>
      <w:tr w:rsidR="00D544D4" w:rsidRPr="00A15DCB" w14:paraId="04601D00" w14:textId="77777777" w:rsidTr="00051FE8">
        <w:tc>
          <w:tcPr>
            <w:tcW w:w="2263" w:type="dxa"/>
          </w:tcPr>
          <w:p w14:paraId="73BB5072"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tcPr>
          <w:p w14:paraId="740A2517"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tcPr>
          <w:p w14:paraId="443DD0FA"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tcPr>
          <w:p w14:paraId="1286D6C6"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tcPr>
          <w:p w14:paraId="59EA1623" w14:textId="77777777" w:rsidR="00D544D4" w:rsidRPr="00A15DCB" w:rsidRDefault="00D544D4" w:rsidP="00051FE8">
            <w:pPr>
              <w:pStyle w:val="TAC"/>
              <w:rPr>
                <w:rFonts w:eastAsia="Batang"/>
                <w:lang w:eastAsia="en-US"/>
              </w:rPr>
            </w:pPr>
            <w:r w:rsidRPr="00A15DCB">
              <w:rPr>
                <w:rFonts w:eastAsia="Batang"/>
                <w:lang w:eastAsia="en-US"/>
              </w:rPr>
              <w:t>2</w:t>
            </w:r>
          </w:p>
        </w:tc>
      </w:tr>
      <w:tr w:rsidR="00D544D4" w:rsidRPr="00A15DCB" w14:paraId="679379AC" w14:textId="77777777" w:rsidTr="00051FE8">
        <w:tc>
          <w:tcPr>
            <w:tcW w:w="2263" w:type="dxa"/>
          </w:tcPr>
          <w:p w14:paraId="76454C22"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tcPr>
          <w:p w14:paraId="5B86AAF6"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tcPr>
          <w:p w14:paraId="58598DE3"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tcPr>
          <w:p w14:paraId="7EA5143A"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tcPr>
          <w:p w14:paraId="1E060250" w14:textId="77777777" w:rsidR="00D544D4" w:rsidRPr="00A15DCB" w:rsidRDefault="00D544D4" w:rsidP="00051FE8">
            <w:pPr>
              <w:pStyle w:val="TAC"/>
              <w:rPr>
                <w:rFonts w:eastAsia="Batang"/>
                <w:lang w:eastAsia="en-US"/>
              </w:rPr>
            </w:pPr>
            <w:r w:rsidRPr="00A15DCB">
              <w:rPr>
                <w:rFonts w:eastAsia="Batang"/>
                <w:lang w:eastAsia="en-US"/>
              </w:rPr>
              <w:t>3</w:t>
            </w:r>
          </w:p>
        </w:tc>
      </w:tr>
    </w:tbl>
    <w:p w14:paraId="1FAFA7AF" w14:textId="77777777" w:rsidR="00D544D4" w:rsidRPr="00A15DCB" w:rsidRDefault="00D544D4" w:rsidP="00D544D4"/>
    <w:p w14:paraId="30C0A324" w14:textId="77777777" w:rsidR="00D544D4" w:rsidRPr="00A15DCB" w:rsidRDefault="00D544D4" w:rsidP="00D544D4">
      <w:bookmarkStart w:id="135" w:name="_Hlk505671103"/>
      <w:r w:rsidRPr="00A15DCB">
        <w:t>If the UE procedure for determining slot configuration as defined in Subclause 11.1 of [6, TS 38.213] determines symbol of a slot allocated for PDSCH as uplink symbols, the transmission on that slot is omitted for multi-slot PDSCH transmission.</w:t>
      </w:r>
      <w:bookmarkEnd w:id="135"/>
      <w:r w:rsidRPr="00A15DCB">
        <w:t xml:space="preserve"> </w:t>
      </w:r>
    </w:p>
    <w:p w14:paraId="693F6941" w14:textId="77777777" w:rsidR="00D544D4" w:rsidRPr="00A15DCB" w:rsidRDefault="00D544D4" w:rsidP="00D544D4">
      <w:r w:rsidRPr="00A15DCB">
        <w:t xml:space="preserve">The UE is not expected to receive a PDSCH with mapping type A in a slot, if the PDCCH scheduling the PDSCH was received in the same slot and was not contained within the first three symbols of the slot. </w:t>
      </w:r>
    </w:p>
    <w:p w14:paraId="40B5BFE6" w14:textId="77777777" w:rsidR="00D544D4" w:rsidRPr="00A15DCB" w:rsidRDefault="00D544D4" w:rsidP="00D544D4">
      <w:r w:rsidRPr="00A15DCB">
        <w:t>The UE is not expected to receive a PDSCH with mapping type B in a slot, if the first symbol of the PDCCH scheduling the PDSCH was received in a later symbol than the first symbol indicated in the PDSCH time domain resource allocation.</w:t>
      </w:r>
    </w:p>
    <w:p w14:paraId="178FB9DE" w14:textId="77777777" w:rsidR="00D544D4" w:rsidRPr="00A15DCB" w:rsidRDefault="00D544D4" w:rsidP="00D544D4">
      <w:pPr>
        <w:pStyle w:val="H6"/>
      </w:pPr>
      <w:r w:rsidRPr="00A15DCB">
        <w:t>7.1.1.2.2.3</w:t>
      </w:r>
      <w:r w:rsidRPr="00A15DCB">
        <w:tab/>
        <w:t>Test description</w:t>
      </w:r>
    </w:p>
    <w:p w14:paraId="7FDA2EEB" w14:textId="77777777" w:rsidR="00D544D4" w:rsidRPr="00A15DCB" w:rsidRDefault="00D544D4" w:rsidP="00D544D4">
      <w:pPr>
        <w:pStyle w:val="H6"/>
      </w:pPr>
      <w:r w:rsidRPr="00A15DCB">
        <w:t>7.1.1.2.2.3.1</w:t>
      </w:r>
      <w:r w:rsidRPr="00A15DCB">
        <w:tab/>
        <w:t>Pre-test conditions</w:t>
      </w:r>
    </w:p>
    <w:p w14:paraId="7046F331" w14:textId="77777777" w:rsidR="00D544D4" w:rsidRPr="00A15DCB" w:rsidRDefault="00D544D4" w:rsidP="00D544D4">
      <w:pPr>
        <w:rPr>
          <w:lang w:eastAsia="sv-SE"/>
        </w:rPr>
      </w:pPr>
      <w:r w:rsidRPr="00A15DCB">
        <w:rPr>
          <w:lang w:eastAsia="sv-SE"/>
        </w:rPr>
        <w:t>Same Pre-test conditions as in clause 7.1.1.0 except that set to return no data in uplink and parameters as in Table 7.1.1.2.2.3.1-1.</w:t>
      </w:r>
    </w:p>
    <w:p w14:paraId="6CEC8886" w14:textId="07E1D1E9" w:rsidR="00D544D4" w:rsidRPr="00A15DCB" w:rsidRDefault="00D544D4" w:rsidP="00D544D4">
      <w:pPr>
        <w:pStyle w:val="TH"/>
        <w:rPr>
          <w:lang w:eastAsia="sv-SE"/>
        </w:rPr>
      </w:pPr>
      <w:r w:rsidRPr="00A15DCB">
        <w:rPr>
          <w:lang w:eastAsia="sv-SE"/>
        </w:rPr>
        <w:t xml:space="preserve">Table 7.1.1.2.2.3.1-1: </w:t>
      </w:r>
      <w:r w:rsidR="000F63DB" w:rsidRPr="00A15DCB">
        <w:rPr>
          <w:lang w:eastAsia="sv-SE"/>
        </w:rPr>
        <w:t>Void</w:t>
      </w:r>
    </w:p>
    <w:p w14:paraId="6731DD0F" w14:textId="77777777" w:rsidR="00D544D4" w:rsidRPr="00A15DCB" w:rsidRDefault="00D544D4" w:rsidP="00310B78">
      <w:pPr>
        <w:rPr>
          <w:lang w:eastAsia="zh-CN"/>
        </w:rPr>
      </w:pPr>
    </w:p>
    <w:p w14:paraId="7EFA6462" w14:textId="77777777" w:rsidR="00D544D4" w:rsidRPr="00A15DCB" w:rsidRDefault="00D544D4" w:rsidP="00D544D4">
      <w:pPr>
        <w:pStyle w:val="H6"/>
      </w:pPr>
      <w:r w:rsidRPr="00A15DCB">
        <w:lastRenderedPageBreak/>
        <w:t>7.1.1.2.2.3.2</w:t>
      </w:r>
      <w:r w:rsidRPr="00A15DCB">
        <w:tab/>
        <w:t>Test procedure sequence</w:t>
      </w:r>
    </w:p>
    <w:p w14:paraId="66E9FEEE" w14:textId="77777777" w:rsidR="00D544D4" w:rsidRPr="00A15DCB" w:rsidRDefault="00D544D4" w:rsidP="00D544D4">
      <w:pPr>
        <w:pStyle w:val="TH"/>
      </w:pPr>
      <w:r w:rsidRPr="00A15DCB">
        <w:t>Table 7.1.1.2.2.3.2-1: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544D4" w:rsidRPr="00A15DCB" w14:paraId="4E528323" w14:textId="77777777" w:rsidTr="00051FE8">
        <w:tc>
          <w:tcPr>
            <w:tcW w:w="534" w:type="dxa"/>
            <w:tcBorders>
              <w:bottom w:val="nil"/>
            </w:tcBorders>
          </w:tcPr>
          <w:p w14:paraId="39E5F011" w14:textId="77777777" w:rsidR="00D544D4" w:rsidRPr="00A15DCB" w:rsidRDefault="00D544D4" w:rsidP="00051FE8">
            <w:pPr>
              <w:pStyle w:val="TAH"/>
              <w:rPr>
                <w:lang w:eastAsia="en-US"/>
              </w:rPr>
            </w:pPr>
            <w:r w:rsidRPr="00A15DCB">
              <w:rPr>
                <w:lang w:eastAsia="en-US"/>
              </w:rPr>
              <w:t>St</w:t>
            </w:r>
          </w:p>
        </w:tc>
        <w:tc>
          <w:tcPr>
            <w:tcW w:w="3968" w:type="dxa"/>
          </w:tcPr>
          <w:p w14:paraId="45377C77" w14:textId="77777777" w:rsidR="00D544D4" w:rsidRPr="00A15DCB" w:rsidRDefault="00D544D4" w:rsidP="00051FE8">
            <w:pPr>
              <w:pStyle w:val="TAH"/>
              <w:rPr>
                <w:lang w:eastAsia="en-US"/>
              </w:rPr>
            </w:pPr>
            <w:r w:rsidRPr="00A15DCB">
              <w:rPr>
                <w:lang w:eastAsia="en-US"/>
              </w:rPr>
              <w:t>Procedure</w:t>
            </w:r>
          </w:p>
        </w:tc>
        <w:tc>
          <w:tcPr>
            <w:tcW w:w="3684" w:type="dxa"/>
            <w:gridSpan w:val="2"/>
          </w:tcPr>
          <w:p w14:paraId="7CAEB539" w14:textId="77777777" w:rsidR="00D544D4" w:rsidRPr="00A15DCB" w:rsidRDefault="00D544D4" w:rsidP="00051FE8">
            <w:pPr>
              <w:pStyle w:val="TAH"/>
              <w:rPr>
                <w:lang w:eastAsia="en-US"/>
              </w:rPr>
            </w:pPr>
            <w:r w:rsidRPr="00A15DCB">
              <w:rPr>
                <w:lang w:eastAsia="en-US"/>
              </w:rPr>
              <w:t>Message Sequence</w:t>
            </w:r>
          </w:p>
        </w:tc>
        <w:tc>
          <w:tcPr>
            <w:tcW w:w="567" w:type="dxa"/>
            <w:tcBorders>
              <w:bottom w:val="nil"/>
            </w:tcBorders>
          </w:tcPr>
          <w:p w14:paraId="556B3D4C" w14:textId="77777777" w:rsidR="00D544D4" w:rsidRPr="00A15DCB" w:rsidRDefault="00D544D4" w:rsidP="00051FE8">
            <w:pPr>
              <w:pStyle w:val="TAH"/>
              <w:rPr>
                <w:lang w:eastAsia="en-US"/>
              </w:rPr>
            </w:pPr>
            <w:r w:rsidRPr="00A15DCB">
              <w:rPr>
                <w:lang w:eastAsia="en-US"/>
              </w:rPr>
              <w:t>TP</w:t>
            </w:r>
          </w:p>
        </w:tc>
        <w:tc>
          <w:tcPr>
            <w:tcW w:w="850" w:type="dxa"/>
            <w:tcBorders>
              <w:bottom w:val="nil"/>
            </w:tcBorders>
          </w:tcPr>
          <w:p w14:paraId="0E1B748A" w14:textId="77777777" w:rsidR="00D544D4" w:rsidRPr="00A15DCB" w:rsidRDefault="00D544D4" w:rsidP="00051FE8">
            <w:pPr>
              <w:pStyle w:val="TAH"/>
              <w:rPr>
                <w:lang w:eastAsia="en-US"/>
              </w:rPr>
            </w:pPr>
            <w:r w:rsidRPr="00A15DCB">
              <w:rPr>
                <w:lang w:eastAsia="en-US"/>
              </w:rPr>
              <w:t>Verdict</w:t>
            </w:r>
          </w:p>
        </w:tc>
      </w:tr>
      <w:tr w:rsidR="00D544D4" w:rsidRPr="00A15DCB" w14:paraId="5AEAFCBD" w14:textId="77777777" w:rsidTr="00051FE8">
        <w:tc>
          <w:tcPr>
            <w:tcW w:w="534" w:type="dxa"/>
            <w:tcBorders>
              <w:top w:val="nil"/>
            </w:tcBorders>
          </w:tcPr>
          <w:p w14:paraId="4E7DA79C" w14:textId="77777777" w:rsidR="00D544D4" w:rsidRPr="00A15DCB" w:rsidRDefault="00D544D4" w:rsidP="00051FE8">
            <w:pPr>
              <w:pStyle w:val="TAH"/>
              <w:rPr>
                <w:lang w:eastAsia="en-US"/>
              </w:rPr>
            </w:pPr>
          </w:p>
        </w:tc>
        <w:tc>
          <w:tcPr>
            <w:tcW w:w="3968" w:type="dxa"/>
          </w:tcPr>
          <w:p w14:paraId="4593F9F7" w14:textId="77777777" w:rsidR="00D544D4" w:rsidRPr="00A15DCB" w:rsidRDefault="00D544D4" w:rsidP="00051FE8">
            <w:pPr>
              <w:pStyle w:val="TAH"/>
              <w:rPr>
                <w:lang w:eastAsia="en-US"/>
              </w:rPr>
            </w:pPr>
          </w:p>
        </w:tc>
        <w:tc>
          <w:tcPr>
            <w:tcW w:w="708" w:type="dxa"/>
          </w:tcPr>
          <w:p w14:paraId="58E960F4" w14:textId="77777777" w:rsidR="00D544D4" w:rsidRPr="00A15DCB" w:rsidRDefault="00D544D4" w:rsidP="00051FE8">
            <w:pPr>
              <w:pStyle w:val="TAH"/>
              <w:rPr>
                <w:lang w:eastAsia="en-US"/>
              </w:rPr>
            </w:pPr>
            <w:r w:rsidRPr="00A15DCB">
              <w:rPr>
                <w:lang w:eastAsia="en-US"/>
              </w:rPr>
              <w:t>U - S</w:t>
            </w:r>
          </w:p>
        </w:tc>
        <w:tc>
          <w:tcPr>
            <w:tcW w:w="2976" w:type="dxa"/>
          </w:tcPr>
          <w:p w14:paraId="0C3963E2" w14:textId="77777777" w:rsidR="00D544D4" w:rsidRPr="00A15DCB" w:rsidRDefault="00D544D4" w:rsidP="00051FE8">
            <w:pPr>
              <w:pStyle w:val="TAH"/>
              <w:rPr>
                <w:lang w:eastAsia="en-US"/>
              </w:rPr>
            </w:pPr>
            <w:r w:rsidRPr="00A15DCB">
              <w:rPr>
                <w:lang w:eastAsia="en-US"/>
              </w:rPr>
              <w:t>Message</w:t>
            </w:r>
          </w:p>
        </w:tc>
        <w:tc>
          <w:tcPr>
            <w:tcW w:w="567" w:type="dxa"/>
            <w:tcBorders>
              <w:top w:val="nil"/>
            </w:tcBorders>
          </w:tcPr>
          <w:p w14:paraId="10B99684" w14:textId="77777777" w:rsidR="00D544D4" w:rsidRPr="00A15DCB" w:rsidRDefault="00D544D4" w:rsidP="00051FE8">
            <w:pPr>
              <w:pStyle w:val="TAH"/>
              <w:rPr>
                <w:lang w:eastAsia="en-US"/>
              </w:rPr>
            </w:pPr>
          </w:p>
        </w:tc>
        <w:tc>
          <w:tcPr>
            <w:tcW w:w="850" w:type="dxa"/>
            <w:tcBorders>
              <w:top w:val="nil"/>
            </w:tcBorders>
          </w:tcPr>
          <w:p w14:paraId="3AD00F62" w14:textId="77777777" w:rsidR="00D544D4" w:rsidRPr="00A15DCB" w:rsidRDefault="00D544D4" w:rsidP="00051FE8">
            <w:pPr>
              <w:pStyle w:val="TAH"/>
              <w:rPr>
                <w:lang w:eastAsia="en-US"/>
              </w:rPr>
            </w:pPr>
          </w:p>
        </w:tc>
      </w:tr>
      <w:tr w:rsidR="00D544D4" w:rsidRPr="00A15DCB" w14:paraId="50DC755F" w14:textId="77777777" w:rsidTr="00051FE8">
        <w:tc>
          <w:tcPr>
            <w:tcW w:w="534" w:type="dxa"/>
          </w:tcPr>
          <w:p w14:paraId="03EECC36" w14:textId="77777777" w:rsidR="00D544D4" w:rsidRPr="00A15DCB" w:rsidRDefault="00D544D4" w:rsidP="00051FE8">
            <w:pPr>
              <w:pStyle w:val="TAC"/>
              <w:rPr>
                <w:lang w:eastAsia="en-US"/>
              </w:rPr>
            </w:pPr>
            <w:r w:rsidRPr="00A15DCB">
              <w:rPr>
                <w:lang w:eastAsia="en-US"/>
              </w:rPr>
              <w:t>1</w:t>
            </w:r>
          </w:p>
        </w:tc>
        <w:tc>
          <w:tcPr>
            <w:tcW w:w="3968" w:type="dxa"/>
          </w:tcPr>
          <w:p w14:paraId="7B1CD628" w14:textId="77777777" w:rsidR="00D544D4" w:rsidRPr="00A15DCB" w:rsidRDefault="00D544D4" w:rsidP="00051FE8">
            <w:pPr>
              <w:pStyle w:val="TAL"/>
              <w:rPr>
                <w:lang w:eastAsia="en-US"/>
              </w:rPr>
            </w:pPr>
            <w:r w:rsidRPr="00A15DCB">
              <w:rPr>
                <w:lang w:eastAsia="en-US"/>
              </w:rPr>
              <w:t xml:space="preserve">SS transmits in the indicated downlink assignment </w:t>
            </w:r>
            <w:r w:rsidR="008C2CC8" w:rsidRPr="00A15DCB">
              <w:rPr>
                <w:lang w:eastAsia="en-US"/>
              </w:rPr>
              <w:t>an</w:t>
            </w:r>
            <w:r w:rsidRPr="00A15DCB">
              <w:rPr>
                <w:lang w:eastAsia="en-US"/>
              </w:rPr>
              <w:t xml:space="preserve"> </w:t>
            </w:r>
            <w:r w:rsidR="00212C4D" w:rsidRPr="00A15DCB">
              <w:t xml:space="preserve">NR </w:t>
            </w:r>
            <w:r w:rsidRPr="00A15DCB">
              <w:rPr>
                <w:lang w:eastAsia="en-US"/>
              </w:rPr>
              <w:t>RRCReconfiguration.</w:t>
            </w:r>
            <w:r w:rsidR="00212C4D" w:rsidRPr="00A15DCB">
              <w:t xml:space="preserve"> (Note 1)</w:t>
            </w:r>
          </w:p>
        </w:tc>
        <w:tc>
          <w:tcPr>
            <w:tcW w:w="708" w:type="dxa"/>
          </w:tcPr>
          <w:p w14:paraId="1C50B29F" w14:textId="77777777" w:rsidR="00D544D4" w:rsidRPr="00A15DCB" w:rsidRDefault="00D544D4" w:rsidP="00051FE8">
            <w:pPr>
              <w:pStyle w:val="TAC"/>
              <w:rPr>
                <w:lang w:eastAsia="en-US"/>
              </w:rPr>
            </w:pPr>
            <w:r w:rsidRPr="00A15DCB">
              <w:rPr>
                <w:lang w:eastAsia="en-US"/>
              </w:rPr>
              <w:t>&lt;--</w:t>
            </w:r>
          </w:p>
        </w:tc>
        <w:tc>
          <w:tcPr>
            <w:tcW w:w="2976" w:type="dxa"/>
          </w:tcPr>
          <w:p w14:paraId="5EE13B6D" w14:textId="78DEF214" w:rsidR="00D544D4" w:rsidRPr="00A15DCB" w:rsidRDefault="00A4043D" w:rsidP="00051FE8">
            <w:pPr>
              <w:pStyle w:val="TAL"/>
              <w:rPr>
                <w:lang w:eastAsia="en-US"/>
              </w:rPr>
            </w:pPr>
            <w:r w:rsidRPr="00A15DCB">
              <w:rPr>
                <w:lang w:eastAsia="en-US"/>
              </w:rPr>
              <w:t>(RRCReconfiguration )</w:t>
            </w:r>
          </w:p>
        </w:tc>
        <w:tc>
          <w:tcPr>
            <w:tcW w:w="567" w:type="dxa"/>
          </w:tcPr>
          <w:p w14:paraId="01B1B13F" w14:textId="77777777" w:rsidR="00D544D4" w:rsidRPr="00A15DCB" w:rsidRDefault="00D544D4" w:rsidP="00051FE8">
            <w:pPr>
              <w:pStyle w:val="TAC"/>
              <w:rPr>
                <w:lang w:eastAsia="en-US"/>
              </w:rPr>
            </w:pPr>
            <w:r w:rsidRPr="00A15DCB">
              <w:rPr>
                <w:lang w:eastAsia="en-US"/>
              </w:rPr>
              <w:t>-</w:t>
            </w:r>
          </w:p>
        </w:tc>
        <w:tc>
          <w:tcPr>
            <w:tcW w:w="850" w:type="dxa"/>
          </w:tcPr>
          <w:p w14:paraId="18E97FE7" w14:textId="77777777" w:rsidR="00D544D4" w:rsidRPr="00A15DCB" w:rsidRDefault="00D544D4" w:rsidP="00051FE8">
            <w:pPr>
              <w:pStyle w:val="TAC"/>
              <w:rPr>
                <w:lang w:eastAsia="en-US"/>
              </w:rPr>
            </w:pPr>
            <w:r w:rsidRPr="00A15DCB">
              <w:rPr>
                <w:lang w:eastAsia="en-US"/>
              </w:rPr>
              <w:t>-</w:t>
            </w:r>
          </w:p>
        </w:tc>
      </w:tr>
      <w:tr w:rsidR="00D544D4" w:rsidRPr="00A15DCB" w14:paraId="0B90188C" w14:textId="77777777" w:rsidTr="00051FE8">
        <w:tc>
          <w:tcPr>
            <w:tcW w:w="534" w:type="dxa"/>
          </w:tcPr>
          <w:p w14:paraId="348F8DB0" w14:textId="77777777" w:rsidR="00D544D4" w:rsidRPr="00A15DCB" w:rsidRDefault="00D544D4" w:rsidP="00051FE8">
            <w:pPr>
              <w:pStyle w:val="TAC"/>
              <w:rPr>
                <w:lang w:eastAsia="zh-CN"/>
              </w:rPr>
            </w:pPr>
            <w:r w:rsidRPr="00A15DCB">
              <w:rPr>
                <w:lang w:eastAsia="zh-CN"/>
              </w:rPr>
              <w:t>2</w:t>
            </w:r>
          </w:p>
        </w:tc>
        <w:tc>
          <w:tcPr>
            <w:tcW w:w="3968" w:type="dxa"/>
          </w:tcPr>
          <w:p w14:paraId="023B5A0E" w14:textId="77777777" w:rsidR="00D544D4" w:rsidRPr="00A15DCB" w:rsidRDefault="00D544D4" w:rsidP="00051FE8">
            <w:pPr>
              <w:pStyle w:val="TAL"/>
              <w:rPr>
                <w:lang w:eastAsia="zh-CN"/>
              </w:rPr>
            </w:pPr>
            <w:r w:rsidRPr="00A15DCB">
              <w:rPr>
                <w:lang w:eastAsia="zh-CN"/>
              </w:rPr>
              <w:t xml:space="preserve">UE transmits </w:t>
            </w:r>
            <w:r w:rsidR="00212C4D" w:rsidRPr="00A15DCB">
              <w:rPr>
                <w:lang w:eastAsia="zh-CN"/>
              </w:rPr>
              <w:t xml:space="preserve">NR </w:t>
            </w:r>
            <w:r w:rsidRPr="00A15DCB">
              <w:rPr>
                <w:lang w:eastAsia="en-US"/>
              </w:rPr>
              <w:t>RRCReconfigurationComplete message to the SS.</w:t>
            </w:r>
            <w:r w:rsidR="00212C4D" w:rsidRPr="00A15DCB">
              <w:t xml:space="preserve"> (Note 2)</w:t>
            </w:r>
          </w:p>
        </w:tc>
        <w:tc>
          <w:tcPr>
            <w:tcW w:w="708" w:type="dxa"/>
          </w:tcPr>
          <w:p w14:paraId="39FA78A5" w14:textId="77777777" w:rsidR="00D544D4" w:rsidRPr="00A15DCB" w:rsidRDefault="00D544D4" w:rsidP="00051FE8">
            <w:pPr>
              <w:pStyle w:val="TAC"/>
              <w:rPr>
                <w:lang w:eastAsia="en-US"/>
              </w:rPr>
            </w:pPr>
            <w:r w:rsidRPr="00A15DCB">
              <w:rPr>
                <w:lang w:eastAsia="en-US"/>
              </w:rPr>
              <w:t>--&gt;</w:t>
            </w:r>
          </w:p>
        </w:tc>
        <w:tc>
          <w:tcPr>
            <w:tcW w:w="2976" w:type="dxa"/>
          </w:tcPr>
          <w:p w14:paraId="58F31634" w14:textId="1BF9F0AA" w:rsidR="00D544D4" w:rsidRPr="00A15DCB" w:rsidRDefault="00A4043D" w:rsidP="00051FE8">
            <w:pPr>
              <w:pStyle w:val="TAL"/>
              <w:rPr>
                <w:lang w:eastAsia="en-US"/>
              </w:rPr>
            </w:pPr>
            <w:r w:rsidRPr="00A15DCB">
              <w:rPr>
                <w:lang w:eastAsia="en-US"/>
              </w:rPr>
              <w:t>(RRCReconfigurationComplete )</w:t>
            </w:r>
          </w:p>
        </w:tc>
        <w:tc>
          <w:tcPr>
            <w:tcW w:w="567" w:type="dxa"/>
          </w:tcPr>
          <w:p w14:paraId="00A7A595" w14:textId="77777777" w:rsidR="00D544D4" w:rsidRPr="00A15DCB" w:rsidRDefault="00D544D4" w:rsidP="00051FE8">
            <w:pPr>
              <w:pStyle w:val="TAC"/>
              <w:rPr>
                <w:lang w:eastAsia="en-US"/>
              </w:rPr>
            </w:pPr>
            <w:r w:rsidRPr="00A15DCB">
              <w:rPr>
                <w:lang w:eastAsia="en-US"/>
              </w:rPr>
              <w:t>-</w:t>
            </w:r>
          </w:p>
        </w:tc>
        <w:tc>
          <w:tcPr>
            <w:tcW w:w="850" w:type="dxa"/>
          </w:tcPr>
          <w:p w14:paraId="3A87ECB1" w14:textId="77777777" w:rsidR="00D544D4" w:rsidRPr="00A15DCB" w:rsidRDefault="00D544D4" w:rsidP="00051FE8">
            <w:pPr>
              <w:pStyle w:val="TAC"/>
              <w:rPr>
                <w:lang w:eastAsia="en-US"/>
              </w:rPr>
            </w:pPr>
            <w:r w:rsidRPr="00A15DCB">
              <w:rPr>
                <w:lang w:eastAsia="en-US"/>
              </w:rPr>
              <w:t>-</w:t>
            </w:r>
          </w:p>
        </w:tc>
      </w:tr>
      <w:tr w:rsidR="00D544D4" w:rsidRPr="00A15DCB" w14:paraId="17E803AF" w14:textId="77777777" w:rsidTr="00051FE8">
        <w:tc>
          <w:tcPr>
            <w:tcW w:w="534" w:type="dxa"/>
          </w:tcPr>
          <w:p w14:paraId="320A746C" w14:textId="77777777" w:rsidR="00D544D4" w:rsidRPr="00A15DCB" w:rsidRDefault="00D544D4" w:rsidP="00051FE8">
            <w:pPr>
              <w:pStyle w:val="TAC"/>
              <w:rPr>
                <w:lang w:eastAsia="en-US"/>
              </w:rPr>
            </w:pPr>
            <w:r w:rsidRPr="00A15DCB">
              <w:rPr>
                <w:lang w:eastAsia="zh-CN"/>
              </w:rPr>
              <w:t>3</w:t>
            </w:r>
          </w:p>
        </w:tc>
        <w:tc>
          <w:tcPr>
            <w:tcW w:w="3968" w:type="dxa"/>
          </w:tcPr>
          <w:p w14:paraId="56212A9A" w14:textId="77777777" w:rsidR="00D544D4" w:rsidRPr="00A15DCB" w:rsidRDefault="00D544D4" w:rsidP="00051FE8">
            <w:pPr>
              <w:pStyle w:val="TAL"/>
              <w:rPr>
                <w:lang w:eastAsia="zh-CN"/>
              </w:rPr>
            </w:pPr>
            <w:r w:rsidRPr="00A15DCB">
              <w:rPr>
                <w:lang w:eastAsia="zh-CN"/>
              </w:rPr>
              <w:t>The SS transmits a downlink assignment addressed to the C-RNTI assigned to the UE, the rv_idx is 0.</w:t>
            </w:r>
          </w:p>
        </w:tc>
        <w:tc>
          <w:tcPr>
            <w:tcW w:w="708" w:type="dxa"/>
          </w:tcPr>
          <w:p w14:paraId="516C27D7" w14:textId="77777777" w:rsidR="00D544D4" w:rsidRPr="00A15DCB" w:rsidRDefault="00D544D4" w:rsidP="00051FE8">
            <w:pPr>
              <w:pStyle w:val="TAC"/>
              <w:rPr>
                <w:lang w:eastAsia="en-US"/>
              </w:rPr>
            </w:pPr>
            <w:r w:rsidRPr="00A15DCB">
              <w:rPr>
                <w:lang w:eastAsia="en-US"/>
              </w:rPr>
              <w:t>&lt;--</w:t>
            </w:r>
          </w:p>
        </w:tc>
        <w:tc>
          <w:tcPr>
            <w:tcW w:w="2976" w:type="dxa"/>
          </w:tcPr>
          <w:p w14:paraId="3D415167" w14:textId="77777777" w:rsidR="00D544D4" w:rsidRPr="00A15DCB" w:rsidRDefault="00D544D4" w:rsidP="00051FE8">
            <w:pPr>
              <w:pStyle w:val="TAL"/>
              <w:rPr>
                <w:lang w:eastAsia="en-US"/>
              </w:rPr>
            </w:pPr>
            <w:r w:rsidRPr="00A15DCB">
              <w:rPr>
                <w:lang w:eastAsia="en-US"/>
              </w:rPr>
              <w:t>-</w:t>
            </w:r>
          </w:p>
        </w:tc>
        <w:tc>
          <w:tcPr>
            <w:tcW w:w="567" w:type="dxa"/>
          </w:tcPr>
          <w:p w14:paraId="0DDC9E49" w14:textId="77777777" w:rsidR="00D544D4" w:rsidRPr="00A15DCB" w:rsidRDefault="00D544D4" w:rsidP="00051FE8">
            <w:pPr>
              <w:pStyle w:val="TAC"/>
              <w:rPr>
                <w:lang w:eastAsia="en-US"/>
              </w:rPr>
            </w:pPr>
            <w:r w:rsidRPr="00A15DCB">
              <w:rPr>
                <w:lang w:eastAsia="en-US"/>
              </w:rPr>
              <w:t>-</w:t>
            </w:r>
          </w:p>
        </w:tc>
        <w:tc>
          <w:tcPr>
            <w:tcW w:w="850" w:type="dxa"/>
          </w:tcPr>
          <w:p w14:paraId="63B0FD08" w14:textId="77777777" w:rsidR="00D544D4" w:rsidRPr="00A15DCB" w:rsidRDefault="00D544D4" w:rsidP="00051FE8">
            <w:pPr>
              <w:pStyle w:val="TAC"/>
              <w:rPr>
                <w:lang w:eastAsia="en-US"/>
              </w:rPr>
            </w:pPr>
            <w:r w:rsidRPr="00A15DCB">
              <w:rPr>
                <w:lang w:eastAsia="en-US"/>
              </w:rPr>
              <w:t>-</w:t>
            </w:r>
          </w:p>
        </w:tc>
      </w:tr>
      <w:tr w:rsidR="00D544D4" w:rsidRPr="00A15DCB" w14:paraId="52F754A9" w14:textId="77777777" w:rsidTr="00051FE8">
        <w:tc>
          <w:tcPr>
            <w:tcW w:w="534" w:type="dxa"/>
          </w:tcPr>
          <w:p w14:paraId="3AE21A01" w14:textId="77777777" w:rsidR="00D544D4" w:rsidRPr="00A15DCB" w:rsidRDefault="00D544D4" w:rsidP="00051FE8">
            <w:pPr>
              <w:pStyle w:val="TAC"/>
              <w:rPr>
                <w:lang w:eastAsia="en-US"/>
              </w:rPr>
            </w:pPr>
            <w:r w:rsidRPr="00A15DCB">
              <w:rPr>
                <w:lang w:eastAsia="en-US"/>
              </w:rPr>
              <w:t>4</w:t>
            </w:r>
          </w:p>
        </w:tc>
        <w:tc>
          <w:tcPr>
            <w:tcW w:w="3968" w:type="dxa"/>
          </w:tcPr>
          <w:p w14:paraId="0F0C7281" w14:textId="6CFEFDBC" w:rsidR="00D544D4" w:rsidRPr="00A15DCB" w:rsidRDefault="00D544D4" w:rsidP="00051FE8">
            <w:pPr>
              <w:pStyle w:val="TAL"/>
              <w:rPr>
                <w:lang w:eastAsia="en-US"/>
              </w:rPr>
            </w:pPr>
            <w:r w:rsidRPr="00A15DCB">
              <w:rPr>
                <w:lang w:eastAsia="en-US"/>
              </w:rPr>
              <w:t>The SS transmits in the indicated downlink assignment a MAC PDU including a RLC PDU</w:t>
            </w:r>
            <w:r w:rsidR="003A2F90" w:rsidRPr="00A15DCB">
              <w:rPr>
                <w:lang w:eastAsia="en-US"/>
              </w:rPr>
              <w:t xml:space="preserve"> with poll bit not set</w:t>
            </w:r>
            <w:r w:rsidRPr="00A15DCB">
              <w:rPr>
                <w:lang w:eastAsia="en-US"/>
              </w:rPr>
              <w:t>, The CRC is calculated in such a way, it will result in CRC error on UE side.</w:t>
            </w:r>
          </w:p>
        </w:tc>
        <w:tc>
          <w:tcPr>
            <w:tcW w:w="708" w:type="dxa"/>
          </w:tcPr>
          <w:p w14:paraId="6B91860B" w14:textId="77777777" w:rsidR="00D544D4" w:rsidRPr="00A15DCB" w:rsidRDefault="00D544D4" w:rsidP="00051FE8">
            <w:pPr>
              <w:pStyle w:val="TAC"/>
              <w:rPr>
                <w:lang w:eastAsia="en-US"/>
              </w:rPr>
            </w:pPr>
            <w:r w:rsidRPr="00A15DCB">
              <w:rPr>
                <w:lang w:eastAsia="en-US"/>
              </w:rPr>
              <w:t>&lt;--</w:t>
            </w:r>
          </w:p>
        </w:tc>
        <w:tc>
          <w:tcPr>
            <w:tcW w:w="2976" w:type="dxa"/>
          </w:tcPr>
          <w:p w14:paraId="48D04344" w14:textId="77777777" w:rsidR="00D544D4" w:rsidRPr="00A15DCB" w:rsidRDefault="00D544D4" w:rsidP="00051FE8">
            <w:pPr>
              <w:pStyle w:val="TAL"/>
              <w:rPr>
                <w:lang w:eastAsia="zh-CN"/>
              </w:rPr>
            </w:pPr>
            <w:r w:rsidRPr="00A15DCB">
              <w:rPr>
                <w:lang w:eastAsia="zh-CN"/>
              </w:rPr>
              <w:t>MAC PDU</w:t>
            </w:r>
          </w:p>
        </w:tc>
        <w:tc>
          <w:tcPr>
            <w:tcW w:w="567" w:type="dxa"/>
          </w:tcPr>
          <w:p w14:paraId="78B15780" w14:textId="77777777" w:rsidR="00D544D4" w:rsidRPr="00A15DCB" w:rsidRDefault="00D544D4" w:rsidP="00051FE8">
            <w:pPr>
              <w:pStyle w:val="TAC"/>
              <w:rPr>
                <w:lang w:eastAsia="en-US"/>
              </w:rPr>
            </w:pPr>
            <w:r w:rsidRPr="00A15DCB">
              <w:rPr>
                <w:lang w:eastAsia="en-US"/>
              </w:rPr>
              <w:t>-</w:t>
            </w:r>
          </w:p>
        </w:tc>
        <w:tc>
          <w:tcPr>
            <w:tcW w:w="850" w:type="dxa"/>
          </w:tcPr>
          <w:p w14:paraId="4676B47F" w14:textId="77777777" w:rsidR="00D544D4" w:rsidRPr="00A15DCB" w:rsidRDefault="00D544D4" w:rsidP="00051FE8">
            <w:pPr>
              <w:pStyle w:val="TAC"/>
              <w:rPr>
                <w:lang w:eastAsia="en-US"/>
              </w:rPr>
            </w:pPr>
            <w:r w:rsidRPr="00A15DCB">
              <w:rPr>
                <w:lang w:eastAsia="en-US"/>
              </w:rPr>
              <w:t>-</w:t>
            </w:r>
          </w:p>
        </w:tc>
      </w:tr>
      <w:tr w:rsidR="00D544D4" w:rsidRPr="00A15DCB" w14:paraId="7C724D35" w14:textId="77777777" w:rsidTr="00051FE8">
        <w:tc>
          <w:tcPr>
            <w:tcW w:w="534" w:type="dxa"/>
          </w:tcPr>
          <w:p w14:paraId="7577C024" w14:textId="77777777" w:rsidR="00D544D4" w:rsidRPr="00A15DCB" w:rsidRDefault="00D544D4" w:rsidP="00051FE8">
            <w:pPr>
              <w:pStyle w:val="TAC"/>
              <w:rPr>
                <w:lang w:eastAsia="en-US"/>
              </w:rPr>
            </w:pPr>
            <w:r w:rsidRPr="00A15DCB">
              <w:rPr>
                <w:lang w:eastAsia="en-US"/>
              </w:rPr>
              <w:t>5</w:t>
            </w:r>
          </w:p>
        </w:tc>
        <w:tc>
          <w:tcPr>
            <w:tcW w:w="3968" w:type="dxa"/>
          </w:tcPr>
          <w:p w14:paraId="0E1322BC" w14:textId="5024737C" w:rsidR="00D544D4" w:rsidRPr="00A15DCB" w:rsidRDefault="00D544D4" w:rsidP="00051FE8">
            <w:pPr>
              <w:pStyle w:val="TAL"/>
              <w:rPr>
                <w:lang w:eastAsia="en-US"/>
              </w:rPr>
            </w:pPr>
            <w:r w:rsidRPr="00A15DCB">
              <w:rPr>
                <w:lang w:eastAsia="en-US"/>
              </w:rPr>
              <w:t>In the following 3 consecutive slots, the SS transmits on the same downlink assignment</w:t>
            </w:r>
            <w:r w:rsidR="003A2F90" w:rsidRPr="00A15DCB">
              <w:rPr>
                <w:lang w:eastAsia="en-US"/>
              </w:rPr>
              <w:t xml:space="preserve"> the same</w:t>
            </w:r>
            <w:r w:rsidRPr="00A15DCB">
              <w:rPr>
                <w:lang w:eastAsia="en-US"/>
              </w:rPr>
              <w:t xml:space="preserve"> MAC PDU</w:t>
            </w:r>
            <w:r w:rsidR="003A2F90" w:rsidRPr="00A15DCB">
              <w:rPr>
                <w:lang w:eastAsia="en-US"/>
              </w:rPr>
              <w:t xml:space="preserve"> as in step 4</w:t>
            </w:r>
            <w:r w:rsidRPr="00A15DCB">
              <w:rPr>
                <w:lang w:eastAsia="en-US"/>
              </w:rPr>
              <w:t>, The CRC is calculated in such a way, it will result in CRC error on UE side. (Note</w:t>
            </w:r>
            <w:r w:rsidR="00212C4D" w:rsidRPr="00A15DCB">
              <w:t>3</w:t>
            </w:r>
            <w:r w:rsidRPr="00A15DCB">
              <w:rPr>
                <w:lang w:eastAsia="en-US"/>
              </w:rPr>
              <w:t>)</w:t>
            </w:r>
          </w:p>
        </w:tc>
        <w:tc>
          <w:tcPr>
            <w:tcW w:w="708" w:type="dxa"/>
          </w:tcPr>
          <w:p w14:paraId="0F28514E" w14:textId="77777777" w:rsidR="00D544D4" w:rsidRPr="00A15DCB" w:rsidRDefault="00D544D4" w:rsidP="00051FE8">
            <w:pPr>
              <w:pStyle w:val="TAC"/>
              <w:rPr>
                <w:lang w:eastAsia="en-US"/>
              </w:rPr>
            </w:pPr>
            <w:r w:rsidRPr="00A15DCB">
              <w:rPr>
                <w:lang w:eastAsia="en-US"/>
              </w:rPr>
              <w:t>&lt;--</w:t>
            </w:r>
          </w:p>
        </w:tc>
        <w:tc>
          <w:tcPr>
            <w:tcW w:w="2976" w:type="dxa"/>
          </w:tcPr>
          <w:p w14:paraId="18C3C9FF" w14:textId="77777777" w:rsidR="00D544D4" w:rsidRPr="00A15DCB" w:rsidRDefault="00D544D4" w:rsidP="00051FE8">
            <w:pPr>
              <w:pStyle w:val="TAL"/>
              <w:rPr>
                <w:lang w:eastAsia="zh-CN"/>
              </w:rPr>
            </w:pPr>
            <w:r w:rsidRPr="00A15DCB">
              <w:rPr>
                <w:lang w:eastAsia="zh-CN"/>
              </w:rPr>
              <w:t>MAC PDU</w:t>
            </w:r>
          </w:p>
        </w:tc>
        <w:tc>
          <w:tcPr>
            <w:tcW w:w="567" w:type="dxa"/>
          </w:tcPr>
          <w:p w14:paraId="2A28F901" w14:textId="77777777" w:rsidR="00D544D4" w:rsidRPr="00A15DCB" w:rsidRDefault="00D544D4" w:rsidP="00051FE8">
            <w:pPr>
              <w:pStyle w:val="TAC"/>
              <w:rPr>
                <w:lang w:eastAsia="en-US"/>
              </w:rPr>
            </w:pPr>
            <w:r w:rsidRPr="00A15DCB">
              <w:rPr>
                <w:lang w:eastAsia="en-US"/>
              </w:rPr>
              <w:t>-</w:t>
            </w:r>
          </w:p>
        </w:tc>
        <w:tc>
          <w:tcPr>
            <w:tcW w:w="850" w:type="dxa"/>
          </w:tcPr>
          <w:p w14:paraId="00E56C24" w14:textId="77777777" w:rsidR="00D544D4" w:rsidRPr="00A15DCB" w:rsidRDefault="00D544D4" w:rsidP="00051FE8">
            <w:pPr>
              <w:pStyle w:val="TAC"/>
              <w:rPr>
                <w:lang w:eastAsia="en-US"/>
              </w:rPr>
            </w:pPr>
            <w:r w:rsidRPr="00A15DCB">
              <w:rPr>
                <w:lang w:eastAsia="en-US"/>
              </w:rPr>
              <w:t>-</w:t>
            </w:r>
          </w:p>
        </w:tc>
      </w:tr>
      <w:tr w:rsidR="00212C4D" w:rsidRPr="00A15DCB" w14:paraId="2DECFC2F" w14:textId="77777777" w:rsidTr="009233EB">
        <w:tc>
          <w:tcPr>
            <w:tcW w:w="534" w:type="dxa"/>
          </w:tcPr>
          <w:p w14:paraId="4808E9EF" w14:textId="77777777" w:rsidR="00212C4D" w:rsidRPr="00A15DCB" w:rsidRDefault="00212C4D" w:rsidP="009233EB">
            <w:pPr>
              <w:pStyle w:val="TAC"/>
            </w:pPr>
            <w:r w:rsidRPr="00A15DCB">
              <w:t>5A</w:t>
            </w:r>
          </w:p>
        </w:tc>
        <w:tc>
          <w:tcPr>
            <w:tcW w:w="3968" w:type="dxa"/>
          </w:tcPr>
          <w:p w14:paraId="1903489F" w14:textId="6355789F" w:rsidR="00212C4D" w:rsidRPr="00A15DCB" w:rsidRDefault="000F63DB" w:rsidP="009233EB">
            <w:pPr>
              <w:pStyle w:val="TAL"/>
            </w:pPr>
            <w:r w:rsidRPr="00A15DCB">
              <w:t>Void</w:t>
            </w:r>
          </w:p>
        </w:tc>
        <w:tc>
          <w:tcPr>
            <w:tcW w:w="708" w:type="dxa"/>
          </w:tcPr>
          <w:p w14:paraId="2E05CA96" w14:textId="6101637F" w:rsidR="00212C4D" w:rsidRPr="00A15DCB" w:rsidRDefault="000F63DB" w:rsidP="009233EB">
            <w:pPr>
              <w:pStyle w:val="TAC"/>
            </w:pPr>
            <w:r w:rsidRPr="00A15DCB">
              <w:t>-</w:t>
            </w:r>
          </w:p>
        </w:tc>
        <w:tc>
          <w:tcPr>
            <w:tcW w:w="2976" w:type="dxa"/>
          </w:tcPr>
          <w:p w14:paraId="2F39B9A1" w14:textId="0D52E305" w:rsidR="00212C4D" w:rsidRPr="00A15DCB" w:rsidRDefault="000F63DB" w:rsidP="009233EB">
            <w:pPr>
              <w:pStyle w:val="TAL"/>
              <w:rPr>
                <w:lang w:eastAsia="zh-CN"/>
              </w:rPr>
            </w:pPr>
            <w:r w:rsidRPr="00A15DCB">
              <w:t>-</w:t>
            </w:r>
          </w:p>
        </w:tc>
        <w:tc>
          <w:tcPr>
            <w:tcW w:w="567" w:type="dxa"/>
          </w:tcPr>
          <w:p w14:paraId="549326DC" w14:textId="3FDBEF2A" w:rsidR="00212C4D" w:rsidRPr="00A15DCB" w:rsidRDefault="000F63DB" w:rsidP="009233EB">
            <w:pPr>
              <w:pStyle w:val="TAC"/>
            </w:pPr>
            <w:r w:rsidRPr="00A15DCB">
              <w:rPr>
                <w:lang w:eastAsia="zh-CN"/>
              </w:rPr>
              <w:t>-</w:t>
            </w:r>
          </w:p>
        </w:tc>
        <w:tc>
          <w:tcPr>
            <w:tcW w:w="850" w:type="dxa"/>
          </w:tcPr>
          <w:p w14:paraId="2C46A9CE" w14:textId="7372E882" w:rsidR="00212C4D" w:rsidRPr="00A15DCB" w:rsidRDefault="000F63DB" w:rsidP="009233EB">
            <w:pPr>
              <w:pStyle w:val="TAC"/>
            </w:pPr>
            <w:r w:rsidRPr="00A15DCB">
              <w:rPr>
                <w:lang w:eastAsia="zh-CN"/>
              </w:rPr>
              <w:t>-</w:t>
            </w:r>
          </w:p>
        </w:tc>
      </w:tr>
      <w:tr w:rsidR="00D544D4" w:rsidRPr="00A15DCB" w14:paraId="563B0DE9" w14:textId="77777777" w:rsidTr="00051FE8">
        <w:tc>
          <w:tcPr>
            <w:tcW w:w="534" w:type="dxa"/>
          </w:tcPr>
          <w:p w14:paraId="77936153" w14:textId="77777777" w:rsidR="00D544D4" w:rsidRPr="00A15DCB" w:rsidRDefault="00D544D4" w:rsidP="00051FE8">
            <w:pPr>
              <w:pStyle w:val="TAC"/>
              <w:rPr>
                <w:lang w:eastAsia="en-US"/>
              </w:rPr>
            </w:pPr>
            <w:r w:rsidRPr="00A15DCB">
              <w:rPr>
                <w:lang w:eastAsia="en-US"/>
              </w:rPr>
              <w:t>6</w:t>
            </w:r>
          </w:p>
        </w:tc>
        <w:tc>
          <w:tcPr>
            <w:tcW w:w="3968" w:type="dxa"/>
          </w:tcPr>
          <w:p w14:paraId="6C09AD94" w14:textId="77777777" w:rsidR="00D544D4" w:rsidRPr="00A15DCB" w:rsidRDefault="00D544D4" w:rsidP="00051FE8">
            <w:pPr>
              <w:pStyle w:val="TAL"/>
              <w:rPr>
                <w:lang w:eastAsia="en-US"/>
              </w:rPr>
            </w:pPr>
            <w:r w:rsidRPr="00A15DCB">
              <w:rPr>
                <w:lang w:eastAsia="en-US"/>
              </w:rPr>
              <w:t xml:space="preserve">Check: </w:t>
            </w:r>
            <w:r w:rsidRPr="00A15DCB">
              <w:rPr>
                <w:lang w:eastAsia="zh-CN"/>
              </w:rPr>
              <w:t>D</w:t>
            </w:r>
            <w:r w:rsidRPr="00A15DCB">
              <w:rPr>
                <w:lang w:eastAsia="en-US"/>
              </w:rPr>
              <w:t>oes the UE transmit a HARQ NACK</w:t>
            </w:r>
            <w:r w:rsidR="00212C4D" w:rsidRPr="00A15DCB">
              <w:t xml:space="preserve"> on slot n3+k1</w:t>
            </w:r>
            <w:r w:rsidRPr="00A15DCB">
              <w:rPr>
                <w:lang w:eastAsia="zh-CN"/>
              </w:rPr>
              <w:t>?</w:t>
            </w:r>
            <w:r w:rsidR="00212C4D" w:rsidRPr="00A15DCB">
              <w:rPr>
                <w:lang w:eastAsia="zh-CN"/>
              </w:rPr>
              <w:t xml:space="preserve"> (Note 4)</w:t>
            </w:r>
          </w:p>
        </w:tc>
        <w:tc>
          <w:tcPr>
            <w:tcW w:w="708" w:type="dxa"/>
          </w:tcPr>
          <w:p w14:paraId="4A54ED7E" w14:textId="77777777" w:rsidR="00D544D4" w:rsidRPr="00A15DCB" w:rsidRDefault="00D544D4" w:rsidP="00051FE8">
            <w:pPr>
              <w:pStyle w:val="TAC"/>
              <w:rPr>
                <w:lang w:eastAsia="en-US"/>
              </w:rPr>
            </w:pPr>
            <w:r w:rsidRPr="00A15DCB">
              <w:rPr>
                <w:lang w:eastAsia="en-US"/>
              </w:rPr>
              <w:t>--&gt;</w:t>
            </w:r>
          </w:p>
        </w:tc>
        <w:tc>
          <w:tcPr>
            <w:tcW w:w="2976" w:type="dxa"/>
          </w:tcPr>
          <w:p w14:paraId="3727D5D0" w14:textId="77777777" w:rsidR="00D544D4" w:rsidRPr="00A15DCB" w:rsidRDefault="00D544D4" w:rsidP="00051FE8">
            <w:pPr>
              <w:pStyle w:val="TAL"/>
              <w:rPr>
                <w:lang w:eastAsia="en-US"/>
              </w:rPr>
            </w:pPr>
            <w:r w:rsidRPr="00A15DCB">
              <w:rPr>
                <w:lang w:eastAsia="en-US"/>
              </w:rPr>
              <w:t>HARQ NACK</w:t>
            </w:r>
          </w:p>
        </w:tc>
        <w:tc>
          <w:tcPr>
            <w:tcW w:w="567" w:type="dxa"/>
          </w:tcPr>
          <w:p w14:paraId="0E425AA4" w14:textId="77777777" w:rsidR="00D544D4" w:rsidRPr="00A15DCB" w:rsidRDefault="00D544D4" w:rsidP="00051FE8">
            <w:pPr>
              <w:pStyle w:val="TAC"/>
              <w:rPr>
                <w:lang w:eastAsia="zh-CN"/>
              </w:rPr>
            </w:pPr>
            <w:r w:rsidRPr="00A15DCB">
              <w:rPr>
                <w:lang w:eastAsia="zh-CN"/>
              </w:rPr>
              <w:t>1</w:t>
            </w:r>
          </w:p>
        </w:tc>
        <w:tc>
          <w:tcPr>
            <w:tcW w:w="850" w:type="dxa"/>
          </w:tcPr>
          <w:p w14:paraId="229C0365" w14:textId="77777777" w:rsidR="00D544D4" w:rsidRPr="00A15DCB" w:rsidRDefault="00D544D4" w:rsidP="00051FE8">
            <w:pPr>
              <w:pStyle w:val="TAC"/>
              <w:rPr>
                <w:lang w:eastAsia="zh-CN"/>
              </w:rPr>
            </w:pPr>
            <w:r w:rsidRPr="00A15DCB">
              <w:rPr>
                <w:lang w:eastAsia="zh-CN"/>
              </w:rPr>
              <w:t>P</w:t>
            </w:r>
          </w:p>
        </w:tc>
      </w:tr>
      <w:tr w:rsidR="00D544D4" w:rsidRPr="00A15DCB" w14:paraId="36381655" w14:textId="77777777" w:rsidTr="00051FE8">
        <w:tc>
          <w:tcPr>
            <w:tcW w:w="534" w:type="dxa"/>
          </w:tcPr>
          <w:p w14:paraId="329183C7" w14:textId="77777777" w:rsidR="00D544D4" w:rsidRPr="00A15DCB" w:rsidRDefault="00D544D4" w:rsidP="00051FE8">
            <w:pPr>
              <w:pStyle w:val="TAC"/>
              <w:rPr>
                <w:lang w:eastAsia="en-US"/>
              </w:rPr>
            </w:pPr>
            <w:r w:rsidRPr="00A15DCB">
              <w:rPr>
                <w:lang w:eastAsia="en-US"/>
              </w:rPr>
              <w:t>7</w:t>
            </w:r>
          </w:p>
        </w:tc>
        <w:tc>
          <w:tcPr>
            <w:tcW w:w="3968" w:type="dxa"/>
          </w:tcPr>
          <w:p w14:paraId="137944DC" w14:textId="77777777" w:rsidR="00D544D4" w:rsidRPr="00A15DCB" w:rsidRDefault="00D544D4" w:rsidP="00051FE8">
            <w:pPr>
              <w:pStyle w:val="TAL"/>
              <w:rPr>
                <w:lang w:eastAsia="zh-CN"/>
              </w:rPr>
            </w:pPr>
            <w:r w:rsidRPr="00A15DCB">
              <w:rPr>
                <w:lang w:eastAsia="zh-CN"/>
              </w:rPr>
              <w:t>The SS transmits a downlink assignment addressed to the C-RNTI assigned to the UE, the rv_idx is 0.</w:t>
            </w:r>
          </w:p>
        </w:tc>
        <w:tc>
          <w:tcPr>
            <w:tcW w:w="708" w:type="dxa"/>
          </w:tcPr>
          <w:p w14:paraId="2E535E0D" w14:textId="77777777" w:rsidR="00D544D4" w:rsidRPr="00A15DCB" w:rsidRDefault="00D544D4" w:rsidP="00051FE8">
            <w:pPr>
              <w:pStyle w:val="TAC"/>
              <w:rPr>
                <w:lang w:eastAsia="en-US"/>
              </w:rPr>
            </w:pPr>
            <w:r w:rsidRPr="00A15DCB">
              <w:rPr>
                <w:lang w:eastAsia="en-US"/>
              </w:rPr>
              <w:t>&lt;--</w:t>
            </w:r>
          </w:p>
        </w:tc>
        <w:tc>
          <w:tcPr>
            <w:tcW w:w="2976" w:type="dxa"/>
          </w:tcPr>
          <w:p w14:paraId="4F4BE00E" w14:textId="77777777" w:rsidR="00D544D4" w:rsidRPr="00A15DCB" w:rsidRDefault="00D544D4" w:rsidP="00051FE8">
            <w:pPr>
              <w:pStyle w:val="TAL"/>
              <w:rPr>
                <w:b/>
                <w:lang w:eastAsia="en-US"/>
              </w:rPr>
            </w:pPr>
            <w:r w:rsidRPr="00A15DCB">
              <w:rPr>
                <w:lang w:eastAsia="en-US"/>
              </w:rPr>
              <w:t>-</w:t>
            </w:r>
          </w:p>
        </w:tc>
        <w:tc>
          <w:tcPr>
            <w:tcW w:w="567" w:type="dxa"/>
          </w:tcPr>
          <w:p w14:paraId="2CDF4FEE" w14:textId="77777777" w:rsidR="00D544D4" w:rsidRPr="00A15DCB" w:rsidRDefault="00D544D4" w:rsidP="00051FE8">
            <w:pPr>
              <w:pStyle w:val="TAC"/>
              <w:rPr>
                <w:lang w:eastAsia="en-US"/>
              </w:rPr>
            </w:pPr>
            <w:r w:rsidRPr="00A15DCB">
              <w:rPr>
                <w:lang w:eastAsia="en-US"/>
              </w:rPr>
              <w:t>-</w:t>
            </w:r>
          </w:p>
        </w:tc>
        <w:tc>
          <w:tcPr>
            <w:tcW w:w="850" w:type="dxa"/>
          </w:tcPr>
          <w:p w14:paraId="0E0A24F2" w14:textId="77777777" w:rsidR="00D544D4" w:rsidRPr="00A15DCB" w:rsidRDefault="00D544D4" w:rsidP="00051FE8">
            <w:pPr>
              <w:pStyle w:val="TAC"/>
              <w:rPr>
                <w:lang w:eastAsia="en-US"/>
              </w:rPr>
            </w:pPr>
            <w:r w:rsidRPr="00A15DCB">
              <w:rPr>
                <w:lang w:eastAsia="en-US"/>
              </w:rPr>
              <w:t>-</w:t>
            </w:r>
          </w:p>
        </w:tc>
      </w:tr>
      <w:tr w:rsidR="00D544D4" w:rsidRPr="00A15DCB" w14:paraId="1CFD9762" w14:textId="77777777" w:rsidTr="00051FE8">
        <w:tc>
          <w:tcPr>
            <w:tcW w:w="534" w:type="dxa"/>
          </w:tcPr>
          <w:p w14:paraId="20BD7A1F" w14:textId="77777777" w:rsidR="00D544D4" w:rsidRPr="00A15DCB" w:rsidRDefault="00D544D4" w:rsidP="00051FE8">
            <w:pPr>
              <w:pStyle w:val="TAC"/>
              <w:rPr>
                <w:lang w:eastAsia="en-US"/>
              </w:rPr>
            </w:pPr>
            <w:r w:rsidRPr="00A15DCB">
              <w:rPr>
                <w:lang w:eastAsia="en-US"/>
              </w:rPr>
              <w:t>8</w:t>
            </w:r>
          </w:p>
        </w:tc>
        <w:tc>
          <w:tcPr>
            <w:tcW w:w="3968" w:type="dxa"/>
          </w:tcPr>
          <w:p w14:paraId="2002B66E" w14:textId="5B989B13" w:rsidR="00D544D4" w:rsidRPr="00A15DCB" w:rsidRDefault="00D544D4" w:rsidP="00051FE8">
            <w:pPr>
              <w:pStyle w:val="TAL"/>
              <w:rPr>
                <w:lang w:eastAsia="en-US"/>
              </w:rPr>
            </w:pPr>
            <w:r w:rsidRPr="00A15DCB">
              <w:rPr>
                <w:lang w:eastAsia="en-US"/>
              </w:rPr>
              <w:t>The SS transmits in the indicated downlink assignment a MAC PDU including a RLC PDU</w:t>
            </w:r>
            <w:r w:rsidR="003A2F90" w:rsidRPr="00A15DCB">
              <w:rPr>
                <w:lang w:eastAsia="en-US"/>
              </w:rPr>
              <w:t xml:space="preserve"> with poll bit not set</w:t>
            </w:r>
            <w:r w:rsidRPr="00A15DCB">
              <w:rPr>
                <w:lang w:eastAsia="en-US"/>
              </w:rPr>
              <w:t xml:space="preserve">, The CRC is calculated in such a way, it will result in CRC pass on UE side. </w:t>
            </w:r>
          </w:p>
        </w:tc>
        <w:tc>
          <w:tcPr>
            <w:tcW w:w="708" w:type="dxa"/>
          </w:tcPr>
          <w:p w14:paraId="231D5229" w14:textId="77777777" w:rsidR="00D544D4" w:rsidRPr="00A15DCB" w:rsidRDefault="00D544D4" w:rsidP="00051FE8">
            <w:pPr>
              <w:pStyle w:val="TAC"/>
              <w:rPr>
                <w:lang w:eastAsia="en-US"/>
              </w:rPr>
            </w:pPr>
            <w:r w:rsidRPr="00A15DCB">
              <w:rPr>
                <w:lang w:eastAsia="en-US"/>
              </w:rPr>
              <w:t>&lt;--</w:t>
            </w:r>
          </w:p>
        </w:tc>
        <w:tc>
          <w:tcPr>
            <w:tcW w:w="2976" w:type="dxa"/>
          </w:tcPr>
          <w:p w14:paraId="36E5AB36" w14:textId="77777777" w:rsidR="00D544D4" w:rsidRPr="00A15DCB" w:rsidRDefault="00D544D4" w:rsidP="00051FE8">
            <w:pPr>
              <w:pStyle w:val="TAL"/>
              <w:rPr>
                <w:lang w:eastAsia="en-US"/>
              </w:rPr>
            </w:pPr>
            <w:r w:rsidRPr="00A15DCB">
              <w:rPr>
                <w:lang w:eastAsia="zh-CN"/>
              </w:rPr>
              <w:t>MAC PDU</w:t>
            </w:r>
          </w:p>
        </w:tc>
        <w:tc>
          <w:tcPr>
            <w:tcW w:w="567" w:type="dxa"/>
          </w:tcPr>
          <w:p w14:paraId="23E618ED" w14:textId="77777777" w:rsidR="00D544D4" w:rsidRPr="00A15DCB" w:rsidRDefault="00D544D4" w:rsidP="00051FE8">
            <w:pPr>
              <w:pStyle w:val="TAC"/>
              <w:rPr>
                <w:lang w:eastAsia="en-US"/>
              </w:rPr>
            </w:pPr>
            <w:r w:rsidRPr="00A15DCB">
              <w:rPr>
                <w:lang w:eastAsia="en-US"/>
              </w:rPr>
              <w:t>-</w:t>
            </w:r>
          </w:p>
        </w:tc>
        <w:tc>
          <w:tcPr>
            <w:tcW w:w="850" w:type="dxa"/>
          </w:tcPr>
          <w:p w14:paraId="4D56FB90" w14:textId="77777777" w:rsidR="00D544D4" w:rsidRPr="00A15DCB" w:rsidRDefault="00D544D4" w:rsidP="00051FE8">
            <w:pPr>
              <w:pStyle w:val="TAC"/>
              <w:rPr>
                <w:lang w:eastAsia="en-US"/>
              </w:rPr>
            </w:pPr>
            <w:r w:rsidRPr="00A15DCB">
              <w:rPr>
                <w:lang w:eastAsia="en-US"/>
              </w:rPr>
              <w:t>-</w:t>
            </w:r>
          </w:p>
        </w:tc>
      </w:tr>
      <w:tr w:rsidR="00D544D4" w:rsidRPr="00A15DCB" w14:paraId="3D061787" w14:textId="77777777" w:rsidTr="00051FE8">
        <w:tc>
          <w:tcPr>
            <w:tcW w:w="534" w:type="dxa"/>
          </w:tcPr>
          <w:p w14:paraId="47A55CCC" w14:textId="77777777" w:rsidR="00D544D4" w:rsidRPr="00A15DCB" w:rsidRDefault="00D544D4" w:rsidP="00051FE8">
            <w:pPr>
              <w:pStyle w:val="TAC"/>
              <w:rPr>
                <w:lang w:eastAsia="zh-CN"/>
              </w:rPr>
            </w:pPr>
            <w:r w:rsidRPr="00A15DCB">
              <w:rPr>
                <w:lang w:eastAsia="en-US"/>
              </w:rPr>
              <w:t>9</w:t>
            </w:r>
          </w:p>
        </w:tc>
        <w:tc>
          <w:tcPr>
            <w:tcW w:w="3968" w:type="dxa"/>
          </w:tcPr>
          <w:p w14:paraId="2DE5E1EA" w14:textId="41FD3C70" w:rsidR="00D544D4" w:rsidRPr="00A15DCB" w:rsidRDefault="00D544D4" w:rsidP="00051FE8">
            <w:pPr>
              <w:pStyle w:val="TAL"/>
              <w:rPr>
                <w:lang w:eastAsia="en-US"/>
              </w:rPr>
            </w:pPr>
            <w:r w:rsidRPr="00A15DCB">
              <w:rPr>
                <w:lang w:eastAsia="en-US"/>
              </w:rPr>
              <w:t>In the following 3 consecutive slots, the SS transmits on the same downlink assignment</w:t>
            </w:r>
            <w:r w:rsidR="003A2F90" w:rsidRPr="00A15DCB">
              <w:rPr>
                <w:lang w:eastAsia="en-US"/>
              </w:rPr>
              <w:t xml:space="preserve"> the same</w:t>
            </w:r>
            <w:r w:rsidRPr="00A15DCB">
              <w:rPr>
                <w:lang w:eastAsia="en-US"/>
              </w:rPr>
              <w:t xml:space="preserve"> MAC PDU</w:t>
            </w:r>
            <w:r w:rsidR="003A2F90" w:rsidRPr="00A15DCB">
              <w:rPr>
                <w:lang w:eastAsia="en-US"/>
              </w:rPr>
              <w:t xml:space="preserve"> as in step 8</w:t>
            </w:r>
            <w:r w:rsidRPr="00A15DCB">
              <w:rPr>
                <w:lang w:eastAsia="en-US"/>
              </w:rPr>
              <w:t>, The CRC is calculated in such a way, it will result in CRC pass on UE side. (Note</w:t>
            </w:r>
            <w:r w:rsidR="00212C4D" w:rsidRPr="00A15DCB">
              <w:t>3</w:t>
            </w:r>
            <w:r w:rsidRPr="00A15DCB">
              <w:rPr>
                <w:lang w:eastAsia="en-US"/>
              </w:rPr>
              <w:t>)</w:t>
            </w:r>
          </w:p>
        </w:tc>
        <w:tc>
          <w:tcPr>
            <w:tcW w:w="708" w:type="dxa"/>
          </w:tcPr>
          <w:p w14:paraId="6718A5BF" w14:textId="77777777" w:rsidR="00D544D4" w:rsidRPr="00A15DCB" w:rsidRDefault="00D544D4" w:rsidP="00051FE8">
            <w:pPr>
              <w:pStyle w:val="TAC"/>
              <w:rPr>
                <w:lang w:eastAsia="en-US"/>
              </w:rPr>
            </w:pPr>
            <w:r w:rsidRPr="00A15DCB">
              <w:rPr>
                <w:lang w:eastAsia="en-US"/>
              </w:rPr>
              <w:t>&lt;--</w:t>
            </w:r>
          </w:p>
        </w:tc>
        <w:tc>
          <w:tcPr>
            <w:tcW w:w="2976" w:type="dxa"/>
          </w:tcPr>
          <w:p w14:paraId="379B8520" w14:textId="77777777" w:rsidR="00D544D4" w:rsidRPr="00A15DCB" w:rsidRDefault="00D544D4" w:rsidP="00051FE8">
            <w:pPr>
              <w:pStyle w:val="TAL"/>
              <w:rPr>
                <w:lang w:eastAsia="en-US"/>
              </w:rPr>
            </w:pPr>
            <w:r w:rsidRPr="00A15DCB">
              <w:rPr>
                <w:lang w:eastAsia="zh-CN"/>
              </w:rPr>
              <w:t>MAC PDU</w:t>
            </w:r>
          </w:p>
        </w:tc>
        <w:tc>
          <w:tcPr>
            <w:tcW w:w="567" w:type="dxa"/>
          </w:tcPr>
          <w:p w14:paraId="644EF650" w14:textId="77777777" w:rsidR="00D544D4" w:rsidRPr="00A15DCB" w:rsidRDefault="00D544D4" w:rsidP="00051FE8">
            <w:pPr>
              <w:pStyle w:val="TAC"/>
              <w:rPr>
                <w:lang w:eastAsia="en-US"/>
              </w:rPr>
            </w:pPr>
            <w:r w:rsidRPr="00A15DCB">
              <w:rPr>
                <w:lang w:eastAsia="en-US"/>
              </w:rPr>
              <w:t>-</w:t>
            </w:r>
          </w:p>
        </w:tc>
        <w:tc>
          <w:tcPr>
            <w:tcW w:w="850" w:type="dxa"/>
          </w:tcPr>
          <w:p w14:paraId="444C4529" w14:textId="77777777" w:rsidR="00D544D4" w:rsidRPr="00A15DCB" w:rsidRDefault="00D544D4" w:rsidP="00051FE8">
            <w:pPr>
              <w:pStyle w:val="TAC"/>
              <w:rPr>
                <w:lang w:eastAsia="en-US"/>
              </w:rPr>
            </w:pPr>
            <w:r w:rsidRPr="00A15DCB">
              <w:rPr>
                <w:lang w:eastAsia="en-US"/>
              </w:rPr>
              <w:t>-</w:t>
            </w:r>
          </w:p>
        </w:tc>
      </w:tr>
      <w:tr w:rsidR="00D544D4" w:rsidRPr="00A15DCB" w14:paraId="32A8BBD5" w14:textId="77777777" w:rsidTr="00051FE8">
        <w:tc>
          <w:tcPr>
            <w:tcW w:w="534" w:type="dxa"/>
          </w:tcPr>
          <w:p w14:paraId="2DC16385" w14:textId="77777777" w:rsidR="00D544D4" w:rsidRPr="00A15DCB" w:rsidRDefault="00D544D4" w:rsidP="00051FE8">
            <w:pPr>
              <w:pStyle w:val="TAC"/>
              <w:rPr>
                <w:lang w:eastAsia="en-US"/>
              </w:rPr>
            </w:pPr>
            <w:r w:rsidRPr="00A15DCB">
              <w:rPr>
                <w:lang w:eastAsia="en-US"/>
              </w:rPr>
              <w:t>10</w:t>
            </w:r>
          </w:p>
        </w:tc>
        <w:tc>
          <w:tcPr>
            <w:tcW w:w="3968" w:type="dxa"/>
          </w:tcPr>
          <w:p w14:paraId="6F13B81C" w14:textId="77777777" w:rsidR="00D544D4" w:rsidRPr="00A15DCB" w:rsidRDefault="00D544D4" w:rsidP="00051FE8">
            <w:pPr>
              <w:pStyle w:val="TAL"/>
              <w:rPr>
                <w:lang w:eastAsia="en-US"/>
              </w:rPr>
            </w:pPr>
            <w:r w:rsidRPr="00A15DCB">
              <w:rPr>
                <w:lang w:eastAsia="en-US"/>
              </w:rPr>
              <w:t xml:space="preserve">Check: </w:t>
            </w:r>
            <w:r w:rsidRPr="00A15DCB">
              <w:rPr>
                <w:lang w:eastAsia="zh-CN"/>
              </w:rPr>
              <w:t>D</w:t>
            </w:r>
            <w:r w:rsidRPr="00A15DCB">
              <w:rPr>
                <w:lang w:eastAsia="en-US"/>
              </w:rPr>
              <w:t>oes the UE transmit a HARQ ACK</w:t>
            </w:r>
            <w:r w:rsidR="00212C4D" w:rsidRPr="00A15DCB">
              <w:t xml:space="preserve"> on slot n3+k1</w:t>
            </w:r>
            <w:r w:rsidRPr="00A15DCB">
              <w:rPr>
                <w:lang w:eastAsia="zh-CN"/>
              </w:rPr>
              <w:t>?</w:t>
            </w:r>
            <w:r w:rsidR="00212C4D" w:rsidRPr="00A15DCB">
              <w:rPr>
                <w:lang w:eastAsia="zh-CN"/>
              </w:rPr>
              <w:t xml:space="preserve"> (Note 4)</w:t>
            </w:r>
          </w:p>
        </w:tc>
        <w:tc>
          <w:tcPr>
            <w:tcW w:w="708" w:type="dxa"/>
          </w:tcPr>
          <w:p w14:paraId="628AFF5C" w14:textId="77777777" w:rsidR="00D544D4" w:rsidRPr="00A15DCB" w:rsidRDefault="00D544D4" w:rsidP="00051FE8">
            <w:pPr>
              <w:pStyle w:val="TAC"/>
              <w:rPr>
                <w:lang w:eastAsia="en-US"/>
              </w:rPr>
            </w:pPr>
            <w:r w:rsidRPr="00A15DCB">
              <w:rPr>
                <w:lang w:eastAsia="en-US"/>
              </w:rPr>
              <w:t>--&gt;</w:t>
            </w:r>
          </w:p>
        </w:tc>
        <w:tc>
          <w:tcPr>
            <w:tcW w:w="2976" w:type="dxa"/>
          </w:tcPr>
          <w:p w14:paraId="09734990" w14:textId="77777777" w:rsidR="00D544D4" w:rsidRPr="00A15DCB" w:rsidRDefault="00D544D4" w:rsidP="00051FE8">
            <w:pPr>
              <w:pStyle w:val="TAL"/>
              <w:rPr>
                <w:lang w:eastAsia="en-US"/>
              </w:rPr>
            </w:pPr>
            <w:r w:rsidRPr="00A15DCB">
              <w:rPr>
                <w:lang w:eastAsia="en-US"/>
              </w:rPr>
              <w:t>HARQ ACK</w:t>
            </w:r>
          </w:p>
        </w:tc>
        <w:tc>
          <w:tcPr>
            <w:tcW w:w="567" w:type="dxa"/>
          </w:tcPr>
          <w:p w14:paraId="26D9C453" w14:textId="77777777" w:rsidR="00D544D4" w:rsidRPr="00A15DCB" w:rsidRDefault="00D544D4" w:rsidP="00051FE8">
            <w:pPr>
              <w:pStyle w:val="TAC"/>
              <w:rPr>
                <w:lang w:eastAsia="en-US"/>
              </w:rPr>
            </w:pPr>
            <w:r w:rsidRPr="00A15DCB">
              <w:rPr>
                <w:lang w:eastAsia="en-US"/>
              </w:rPr>
              <w:t>1</w:t>
            </w:r>
          </w:p>
        </w:tc>
        <w:tc>
          <w:tcPr>
            <w:tcW w:w="850" w:type="dxa"/>
          </w:tcPr>
          <w:p w14:paraId="0B4D61AC" w14:textId="77777777" w:rsidR="00D544D4" w:rsidRPr="00A15DCB" w:rsidRDefault="00D544D4" w:rsidP="00051FE8">
            <w:pPr>
              <w:pStyle w:val="TAC"/>
              <w:rPr>
                <w:lang w:eastAsia="en-US"/>
              </w:rPr>
            </w:pPr>
            <w:r w:rsidRPr="00A15DCB">
              <w:rPr>
                <w:lang w:eastAsia="en-US"/>
              </w:rPr>
              <w:t>P</w:t>
            </w:r>
          </w:p>
        </w:tc>
      </w:tr>
      <w:tr w:rsidR="00D544D4" w:rsidRPr="00A15DCB" w14:paraId="5D17DB89" w14:textId="77777777" w:rsidTr="00051FE8">
        <w:tc>
          <w:tcPr>
            <w:tcW w:w="9603" w:type="dxa"/>
            <w:gridSpan w:val="6"/>
          </w:tcPr>
          <w:p w14:paraId="0E3AA4A3" w14:textId="77777777" w:rsidR="00212C4D" w:rsidRPr="00A15DCB" w:rsidRDefault="00212C4D" w:rsidP="00212C4D">
            <w:pPr>
              <w:pStyle w:val="TAN"/>
              <w:rPr>
                <w:lang w:eastAsia="zh-CN"/>
              </w:rPr>
            </w:pPr>
            <w:r w:rsidRPr="00A15DCB">
              <w:rPr>
                <w:lang w:eastAsia="zh-CN"/>
              </w:rPr>
              <w:t>Note 1:</w:t>
            </w:r>
            <w:r w:rsidRPr="00A15DCB">
              <w:rPr>
                <w:lang w:eastAsia="zh-CN"/>
              </w:rPr>
              <w:tab/>
              <w:t>For EN-DC the NR RRCReconfiguration message is contained in RRCConnectionReconfiguration 36.508 [7], Table 4.6.1-8 using condition EN-DC_EmbedNR_RRCRecon.</w:t>
            </w:r>
          </w:p>
          <w:p w14:paraId="7ACAB4E9" w14:textId="77777777" w:rsidR="00212C4D" w:rsidRPr="00A15DCB" w:rsidRDefault="00212C4D" w:rsidP="00212C4D">
            <w:pPr>
              <w:pStyle w:val="TAN"/>
              <w:rPr>
                <w:lang w:eastAsia="zh-CN"/>
              </w:rPr>
            </w:pPr>
            <w:r w:rsidRPr="00A15DCB">
              <w:rPr>
                <w:lang w:eastAsia="zh-CN"/>
              </w:rPr>
              <w:t>Note 2:</w:t>
            </w:r>
            <w:r w:rsidRPr="00A15DCB">
              <w:rPr>
                <w:lang w:eastAsia="zh-CN"/>
              </w:rPr>
              <w:tab/>
              <w:t>For EN-DC the NR RRCReconfigurationComplete message is contained in RRCConnectionReconfigurationComplete.</w:t>
            </w:r>
          </w:p>
          <w:p w14:paraId="4D8B5B96" w14:textId="77777777" w:rsidR="00212C4D" w:rsidRPr="00A15DCB" w:rsidRDefault="00D544D4" w:rsidP="00212C4D">
            <w:pPr>
              <w:pStyle w:val="TAN"/>
              <w:rPr>
                <w:lang w:eastAsia="zh-CN"/>
              </w:rPr>
            </w:pPr>
            <w:r w:rsidRPr="00A15DCB">
              <w:rPr>
                <w:lang w:eastAsia="zh-CN"/>
              </w:rPr>
              <w:t xml:space="preserve">Note </w:t>
            </w:r>
            <w:r w:rsidR="00212C4D" w:rsidRPr="00A15DCB">
              <w:rPr>
                <w:lang w:eastAsia="zh-CN"/>
              </w:rPr>
              <w:t>3</w:t>
            </w:r>
            <w:r w:rsidRPr="00A15DCB">
              <w:rPr>
                <w:lang w:eastAsia="zh-CN"/>
              </w:rPr>
              <w:t>:</w:t>
            </w:r>
            <w:r w:rsidRPr="00A15DCB">
              <w:rPr>
                <w:lang w:eastAsia="zh-CN"/>
              </w:rPr>
              <w:tab/>
              <w:t xml:space="preserve">For </w:t>
            </w:r>
            <w:r w:rsidRPr="00A15DCB">
              <w:rPr>
                <w:i/>
                <w:lang w:eastAsia="en-US"/>
              </w:rPr>
              <w:t>aggregationF</w:t>
            </w:r>
            <w:r w:rsidRPr="00A15DCB">
              <w:rPr>
                <w:lang w:eastAsia="en-US"/>
              </w:rPr>
              <w:t>actorDL=4</w:t>
            </w:r>
            <w:r w:rsidRPr="00A15DCB">
              <w:rPr>
                <w:lang w:eastAsia="zh-CN"/>
              </w:rPr>
              <w:t>, the PDSCH will repeat in following 4-1=3 slots with same resource allocation but different redundancy version</w:t>
            </w:r>
            <w:r w:rsidR="00212C4D" w:rsidRPr="00A15DCB">
              <w:rPr>
                <w:lang w:eastAsia="zh-CN"/>
              </w:rPr>
              <w:t xml:space="preserve">, if </w:t>
            </w:r>
            <w:r w:rsidR="00212C4D" w:rsidRPr="00A15DCB">
              <w:t>the slot can be used for downlink transmission</w:t>
            </w:r>
            <w:r w:rsidRPr="00A15DCB">
              <w:rPr>
                <w:lang w:eastAsia="zh-CN"/>
              </w:rPr>
              <w:t>.</w:t>
            </w:r>
          </w:p>
          <w:p w14:paraId="76455697" w14:textId="1A4EC3A8" w:rsidR="00D544D4" w:rsidRPr="00A15DCB" w:rsidRDefault="00212C4D" w:rsidP="00212C4D">
            <w:pPr>
              <w:pStyle w:val="TAN"/>
              <w:rPr>
                <w:lang w:eastAsia="en-US"/>
              </w:rPr>
            </w:pPr>
            <w:r w:rsidRPr="00A15DCB">
              <w:rPr>
                <w:lang w:eastAsia="zh-CN"/>
              </w:rPr>
              <w:t>Note 4:</w:t>
            </w:r>
            <w:r w:rsidRPr="00A15DCB">
              <w:rPr>
                <w:lang w:eastAsia="zh-CN"/>
              </w:rPr>
              <w:tab/>
              <w:t>n0 is the index of slot when 1</w:t>
            </w:r>
            <w:r w:rsidRPr="00A15DCB">
              <w:rPr>
                <w:vertAlign w:val="superscript"/>
                <w:lang w:eastAsia="zh-CN"/>
              </w:rPr>
              <w:t>st</w:t>
            </w:r>
            <w:r w:rsidRPr="00A15DCB">
              <w:rPr>
                <w:lang w:eastAsia="zh-CN"/>
              </w:rPr>
              <w:t xml:space="preserve"> transmission of MAC PDU in step 4/8 happens, n1, n2, n3 are indices of slots when 2</w:t>
            </w:r>
            <w:r w:rsidRPr="00A15DCB">
              <w:rPr>
                <w:vertAlign w:val="superscript"/>
                <w:lang w:eastAsia="zh-CN"/>
              </w:rPr>
              <w:t>nd</w:t>
            </w:r>
            <w:r w:rsidRPr="00A15DCB">
              <w:rPr>
                <w:lang w:eastAsia="zh-CN"/>
              </w:rPr>
              <w:t>, 3</w:t>
            </w:r>
            <w:r w:rsidRPr="00A15DCB">
              <w:rPr>
                <w:vertAlign w:val="superscript"/>
                <w:lang w:eastAsia="zh-CN"/>
              </w:rPr>
              <w:t>rd</w:t>
            </w:r>
            <w:r w:rsidRPr="00A15DCB">
              <w:rPr>
                <w:lang w:eastAsia="zh-CN"/>
              </w:rPr>
              <w:t>, 4</w:t>
            </w:r>
            <w:r w:rsidRPr="00A15DCB">
              <w:rPr>
                <w:vertAlign w:val="superscript"/>
                <w:lang w:eastAsia="zh-CN"/>
              </w:rPr>
              <w:t>th</w:t>
            </w:r>
            <w:r w:rsidRPr="00A15DCB">
              <w:rPr>
                <w:lang w:eastAsia="zh-CN"/>
              </w:rPr>
              <w:t xml:space="preserve"> transmission of MAC PDU in step 5/9 </w:t>
            </w:r>
            <w:r w:rsidR="000F63DB" w:rsidRPr="00A15DCB">
              <w:rPr>
                <w:lang w:eastAsia="zh-CN"/>
              </w:rPr>
              <w:t xml:space="preserve">may </w:t>
            </w:r>
            <w:r w:rsidRPr="00A15DCB">
              <w:rPr>
                <w:lang w:eastAsia="zh-CN"/>
              </w:rPr>
              <w:t xml:space="preserve">happen, </w:t>
            </w:r>
            <w:r w:rsidRPr="00A15DCB">
              <w:t xml:space="preserve">k1 is obtained from "PDSCH-to-HARQ_feedback timing indicator" of downlink assignment in step 3/7. </w:t>
            </w:r>
          </w:p>
        </w:tc>
      </w:tr>
    </w:tbl>
    <w:p w14:paraId="774DFA32" w14:textId="77777777" w:rsidR="00D544D4" w:rsidRPr="00A15DCB" w:rsidRDefault="00D544D4" w:rsidP="00D544D4"/>
    <w:p w14:paraId="058451CB" w14:textId="77777777" w:rsidR="00D544D4" w:rsidRPr="00A15DCB" w:rsidRDefault="00D544D4" w:rsidP="00D544D4">
      <w:pPr>
        <w:pStyle w:val="H6"/>
      </w:pPr>
      <w:r w:rsidRPr="00A15DCB">
        <w:lastRenderedPageBreak/>
        <w:t>7.1.1.2.2.3.3</w:t>
      </w:r>
      <w:r w:rsidRPr="00A15DCB">
        <w:tab/>
        <w:t>Specific message contents</w:t>
      </w:r>
    </w:p>
    <w:p w14:paraId="40429583" w14:textId="77777777" w:rsidR="00D544D4" w:rsidRPr="00A15DCB" w:rsidRDefault="00D544D4" w:rsidP="00D544D4">
      <w:pPr>
        <w:pStyle w:val="TH"/>
      </w:pPr>
      <w:r w:rsidRPr="00A15DCB">
        <w:t>Table 7.1.1.2.2.3.3-1: RRCReconfiguration</w:t>
      </w:r>
      <w:r w:rsidRPr="00A15DCB">
        <w:rPr>
          <w:i/>
        </w:rPr>
        <w:t xml:space="preserve"> </w:t>
      </w:r>
      <w:r w:rsidRPr="00A15DCB">
        <w:t>(step 1, Table 7.1.1.2.2.3.2-1)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544D4" w:rsidRPr="00A15DCB" w14:paraId="113D0513" w14:textId="77777777" w:rsidTr="00051FE8">
        <w:tc>
          <w:tcPr>
            <w:tcW w:w="9747" w:type="dxa"/>
            <w:gridSpan w:val="4"/>
          </w:tcPr>
          <w:p w14:paraId="556EA857" w14:textId="0F9E5822" w:rsidR="00D544D4" w:rsidRPr="00A15DCB" w:rsidRDefault="00D544D4" w:rsidP="00051FE8">
            <w:pPr>
              <w:pStyle w:val="TAL"/>
              <w:rPr>
                <w:lang w:eastAsia="zh-CN"/>
              </w:rPr>
            </w:pPr>
            <w:r w:rsidRPr="00A15DCB">
              <w:rPr>
                <w:lang w:eastAsia="en-US"/>
              </w:rPr>
              <w:t xml:space="preserve">Derivation Path: </w:t>
            </w:r>
            <w:r w:rsidR="00A4043D" w:rsidRPr="00A15DCB">
              <w:rPr>
                <w:lang w:eastAsia="en-US"/>
              </w:rPr>
              <w:t xml:space="preserve">TS </w:t>
            </w:r>
            <w:r w:rsidRPr="00A15DCB">
              <w:rPr>
                <w:lang w:eastAsia="zh-CN"/>
              </w:rPr>
              <w:t xml:space="preserve">38.508-1 [4], </w:t>
            </w:r>
            <w:r w:rsidRPr="00A15DCB">
              <w:rPr>
                <w:lang w:eastAsia="en-US"/>
              </w:rPr>
              <w:t xml:space="preserve">Table </w:t>
            </w:r>
            <w:r w:rsidR="0075232C" w:rsidRPr="00A15DCB">
              <w:rPr>
                <w:lang w:eastAsia="en-US"/>
              </w:rPr>
              <w:t>4.6.1-13</w:t>
            </w:r>
          </w:p>
        </w:tc>
      </w:tr>
      <w:tr w:rsidR="00D544D4" w:rsidRPr="00A15DCB" w14:paraId="30097170" w14:textId="77777777" w:rsidTr="00051FE8">
        <w:tc>
          <w:tcPr>
            <w:tcW w:w="4535" w:type="dxa"/>
          </w:tcPr>
          <w:p w14:paraId="6CF859DB" w14:textId="77777777" w:rsidR="00D544D4" w:rsidRPr="00A15DCB" w:rsidRDefault="00D544D4" w:rsidP="00051FE8">
            <w:pPr>
              <w:pStyle w:val="TAH"/>
              <w:rPr>
                <w:lang w:eastAsia="en-US"/>
              </w:rPr>
            </w:pPr>
            <w:r w:rsidRPr="00A15DCB">
              <w:rPr>
                <w:lang w:eastAsia="en-US"/>
              </w:rPr>
              <w:t>Information Element</w:t>
            </w:r>
          </w:p>
        </w:tc>
        <w:tc>
          <w:tcPr>
            <w:tcW w:w="2267" w:type="dxa"/>
          </w:tcPr>
          <w:p w14:paraId="0E9C09FE" w14:textId="77777777" w:rsidR="00D544D4" w:rsidRPr="00A15DCB" w:rsidRDefault="00D544D4" w:rsidP="00051FE8">
            <w:pPr>
              <w:pStyle w:val="TAH"/>
              <w:rPr>
                <w:lang w:eastAsia="en-US"/>
              </w:rPr>
            </w:pPr>
            <w:r w:rsidRPr="00A15DCB">
              <w:rPr>
                <w:lang w:eastAsia="en-US"/>
              </w:rPr>
              <w:t>Value/remark</w:t>
            </w:r>
          </w:p>
        </w:tc>
        <w:tc>
          <w:tcPr>
            <w:tcW w:w="1700" w:type="dxa"/>
          </w:tcPr>
          <w:p w14:paraId="13380A40" w14:textId="77777777" w:rsidR="00D544D4" w:rsidRPr="00A15DCB" w:rsidRDefault="00D544D4" w:rsidP="00051FE8">
            <w:pPr>
              <w:pStyle w:val="TAH"/>
              <w:rPr>
                <w:lang w:eastAsia="en-US"/>
              </w:rPr>
            </w:pPr>
            <w:r w:rsidRPr="00A15DCB">
              <w:rPr>
                <w:lang w:eastAsia="en-US"/>
              </w:rPr>
              <w:t>Comment</w:t>
            </w:r>
          </w:p>
        </w:tc>
        <w:tc>
          <w:tcPr>
            <w:tcW w:w="1245" w:type="dxa"/>
          </w:tcPr>
          <w:p w14:paraId="67EDFCD5" w14:textId="77777777" w:rsidR="00D544D4" w:rsidRPr="00A15DCB" w:rsidRDefault="00D544D4" w:rsidP="00051FE8">
            <w:pPr>
              <w:pStyle w:val="TAH"/>
              <w:rPr>
                <w:lang w:eastAsia="en-US"/>
              </w:rPr>
            </w:pPr>
            <w:r w:rsidRPr="00A15DCB">
              <w:rPr>
                <w:lang w:eastAsia="en-US"/>
              </w:rPr>
              <w:t>Condition</w:t>
            </w:r>
          </w:p>
        </w:tc>
      </w:tr>
      <w:tr w:rsidR="00D544D4" w:rsidRPr="00A15DCB" w14:paraId="23BC1183" w14:textId="77777777" w:rsidTr="00051FE8">
        <w:tc>
          <w:tcPr>
            <w:tcW w:w="4535" w:type="dxa"/>
          </w:tcPr>
          <w:p w14:paraId="7551AB67" w14:textId="77777777" w:rsidR="00D544D4" w:rsidRPr="00A15DCB" w:rsidRDefault="00D544D4" w:rsidP="00051FE8">
            <w:pPr>
              <w:pStyle w:val="TAL"/>
            </w:pPr>
            <w:r w:rsidRPr="00A15DCB">
              <w:t>RRCReconfiguration ::= SEQUENCE {</w:t>
            </w:r>
          </w:p>
        </w:tc>
        <w:tc>
          <w:tcPr>
            <w:tcW w:w="2267" w:type="dxa"/>
          </w:tcPr>
          <w:p w14:paraId="592986D4" w14:textId="77777777" w:rsidR="00D544D4" w:rsidRPr="00A15DCB" w:rsidRDefault="00D544D4" w:rsidP="00051FE8">
            <w:pPr>
              <w:pStyle w:val="TAL"/>
            </w:pPr>
          </w:p>
        </w:tc>
        <w:tc>
          <w:tcPr>
            <w:tcW w:w="1700" w:type="dxa"/>
          </w:tcPr>
          <w:p w14:paraId="292648F6" w14:textId="77777777" w:rsidR="00D544D4" w:rsidRPr="00A15DCB" w:rsidRDefault="00D544D4" w:rsidP="00051FE8">
            <w:pPr>
              <w:pStyle w:val="TAL"/>
            </w:pPr>
          </w:p>
        </w:tc>
        <w:tc>
          <w:tcPr>
            <w:tcW w:w="1245" w:type="dxa"/>
          </w:tcPr>
          <w:p w14:paraId="3CC9C5F5" w14:textId="77777777" w:rsidR="00D544D4" w:rsidRPr="00A15DCB" w:rsidRDefault="00D544D4" w:rsidP="00051FE8">
            <w:pPr>
              <w:pStyle w:val="TAL"/>
            </w:pPr>
          </w:p>
        </w:tc>
      </w:tr>
      <w:tr w:rsidR="00D544D4" w:rsidRPr="00A15DCB" w14:paraId="4ED4BC95" w14:textId="77777777" w:rsidTr="00051FE8">
        <w:tc>
          <w:tcPr>
            <w:tcW w:w="4535" w:type="dxa"/>
          </w:tcPr>
          <w:p w14:paraId="00F88956" w14:textId="77777777" w:rsidR="00D544D4" w:rsidRPr="00A15DCB" w:rsidRDefault="00D544D4" w:rsidP="00051FE8">
            <w:pPr>
              <w:pStyle w:val="TAL"/>
            </w:pPr>
            <w:r w:rsidRPr="00A15DCB">
              <w:t xml:space="preserve">  criticalExtensions CHOICE {</w:t>
            </w:r>
          </w:p>
        </w:tc>
        <w:tc>
          <w:tcPr>
            <w:tcW w:w="2267" w:type="dxa"/>
          </w:tcPr>
          <w:p w14:paraId="59B96B4D" w14:textId="77777777" w:rsidR="00D544D4" w:rsidRPr="00A15DCB" w:rsidRDefault="00D544D4" w:rsidP="00051FE8">
            <w:pPr>
              <w:pStyle w:val="TAL"/>
            </w:pPr>
          </w:p>
        </w:tc>
        <w:tc>
          <w:tcPr>
            <w:tcW w:w="1700" w:type="dxa"/>
          </w:tcPr>
          <w:p w14:paraId="3956589E" w14:textId="77777777" w:rsidR="00D544D4" w:rsidRPr="00A15DCB" w:rsidRDefault="00D544D4" w:rsidP="00051FE8">
            <w:pPr>
              <w:pStyle w:val="TAL"/>
            </w:pPr>
          </w:p>
        </w:tc>
        <w:tc>
          <w:tcPr>
            <w:tcW w:w="1245" w:type="dxa"/>
          </w:tcPr>
          <w:p w14:paraId="40927D11" w14:textId="77777777" w:rsidR="00D544D4" w:rsidRPr="00A15DCB" w:rsidRDefault="00D544D4" w:rsidP="00051FE8">
            <w:pPr>
              <w:pStyle w:val="TAL"/>
            </w:pPr>
          </w:p>
        </w:tc>
      </w:tr>
      <w:tr w:rsidR="00D544D4" w:rsidRPr="00A15DCB" w14:paraId="46DA40B9" w14:textId="77777777" w:rsidTr="00051FE8">
        <w:tc>
          <w:tcPr>
            <w:tcW w:w="4535" w:type="dxa"/>
            <w:tcBorders>
              <w:bottom w:val="single" w:sz="4" w:space="0" w:color="auto"/>
            </w:tcBorders>
          </w:tcPr>
          <w:p w14:paraId="52537DF0" w14:textId="77777777" w:rsidR="00D544D4" w:rsidRPr="00A15DCB" w:rsidRDefault="00D544D4" w:rsidP="00051FE8">
            <w:pPr>
              <w:pStyle w:val="TAL"/>
            </w:pPr>
            <w:r w:rsidRPr="00A15DCB">
              <w:t xml:space="preserve">    rrcReconfiguration SEQUENCE {</w:t>
            </w:r>
          </w:p>
        </w:tc>
        <w:tc>
          <w:tcPr>
            <w:tcW w:w="2267" w:type="dxa"/>
          </w:tcPr>
          <w:p w14:paraId="681349E9" w14:textId="77777777" w:rsidR="00D544D4" w:rsidRPr="00A15DCB" w:rsidRDefault="00D544D4" w:rsidP="00051FE8">
            <w:pPr>
              <w:pStyle w:val="TAL"/>
            </w:pPr>
          </w:p>
        </w:tc>
        <w:tc>
          <w:tcPr>
            <w:tcW w:w="1700" w:type="dxa"/>
          </w:tcPr>
          <w:p w14:paraId="470754CC" w14:textId="77777777" w:rsidR="00D544D4" w:rsidRPr="00A15DCB" w:rsidRDefault="00D544D4" w:rsidP="00051FE8">
            <w:pPr>
              <w:pStyle w:val="TAL"/>
            </w:pPr>
          </w:p>
        </w:tc>
        <w:tc>
          <w:tcPr>
            <w:tcW w:w="1245" w:type="dxa"/>
          </w:tcPr>
          <w:p w14:paraId="7F4CF830" w14:textId="77777777" w:rsidR="00D544D4" w:rsidRPr="00A15DCB" w:rsidRDefault="00D544D4" w:rsidP="00051FE8">
            <w:pPr>
              <w:pStyle w:val="TAL"/>
            </w:pPr>
          </w:p>
        </w:tc>
      </w:tr>
      <w:tr w:rsidR="00D544D4" w:rsidRPr="00A15DCB" w14:paraId="4D758EF8" w14:textId="77777777" w:rsidTr="00051FE8">
        <w:tc>
          <w:tcPr>
            <w:tcW w:w="4535" w:type="dxa"/>
            <w:tcBorders>
              <w:bottom w:val="single" w:sz="4" w:space="0" w:color="auto"/>
            </w:tcBorders>
          </w:tcPr>
          <w:p w14:paraId="3DF1D9A4" w14:textId="77777777" w:rsidR="00D544D4" w:rsidRPr="00A15DCB" w:rsidRDefault="00D544D4" w:rsidP="00051FE8">
            <w:pPr>
              <w:pStyle w:val="TAL"/>
            </w:pPr>
            <w:r w:rsidRPr="00A15DCB">
              <w:t xml:space="preserve">      secondaryCellGroup</w:t>
            </w:r>
          </w:p>
        </w:tc>
        <w:tc>
          <w:tcPr>
            <w:tcW w:w="2267" w:type="dxa"/>
          </w:tcPr>
          <w:p w14:paraId="023739A8" w14:textId="77777777" w:rsidR="00D544D4" w:rsidRPr="00A15DCB" w:rsidRDefault="00D544D4" w:rsidP="00051FE8">
            <w:pPr>
              <w:pStyle w:val="TAL"/>
            </w:pPr>
            <w:r w:rsidRPr="00A15DCB">
              <w:t>CellGroupConfig</w:t>
            </w:r>
          </w:p>
        </w:tc>
        <w:tc>
          <w:tcPr>
            <w:tcW w:w="1700" w:type="dxa"/>
          </w:tcPr>
          <w:p w14:paraId="1BAB83AD" w14:textId="77777777" w:rsidR="00D544D4" w:rsidRPr="00A15DCB" w:rsidRDefault="00D544D4" w:rsidP="00051FE8">
            <w:pPr>
              <w:pStyle w:val="TAL"/>
            </w:pPr>
            <w:r w:rsidRPr="00A15DCB">
              <w:t>OCTET STRING (CONTAINING CellGroupConfig)</w:t>
            </w:r>
          </w:p>
        </w:tc>
        <w:tc>
          <w:tcPr>
            <w:tcW w:w="1245" w:type="dxa"/>
          </w:tcPr>
          <w:p w14:paraId="1DE74CAF" w14:textId="77777777" w:rsidR="00D544D4" w:rsidRPr="00A15DCB" w:rsidRDefault="00212C4D" w:rsidP="00051FE8">
            <w:pPr>
              <w:pStyle w:val="TAL"/>
            </w:pPr>
            <w:r w:rsidRPr="00A15DCB">
              <w:rPr>
                <w:lang w:eastAsia="zh-CN"/>
              </w:rPr>
              <w:t>EN-DC</w:t>
            </w:r>
          </w:p>
        </w:tc>
      </w:tr>
      <w:tr w:rsidR="00A4043D" w:rsidRPr="00A15DCB" w14:paraId="5A619A8A" w14:textId="77777777" w:rsidTr="00051FE8">
        <w:tc>
          <w:tcPr>
            <w:tcW w:w="4535" w:type="dxa"/>
            <w:tcBorders>
              <w:bottom w:val="single" w:sz="4" w:space="0" w:color="auto"/>
            </w:tcBorders>
          </w:tcPr>
          <w:p w14:paraId="3BA599B6" w14:textId="4638B17A" w:rsidR="00A4043D" w:rsidRPr="00A15DCB" w:rsidRDefault="00A4043D" w:rsidP="00A4043D">
            <w:pPr>
              <w:pStyle w:val="TAL"/>
            </w:pPr>
            <w:r w:rsidRPr="00A15DCB">
              <w:t xml:space="preserve">      nonCriticalExtension SEQUENCE {</w:t>
            </w:r>
          </w:p>
        </w:tc>
        <w:tc>
          <w:tcPr>
            <w:tcW w:w="2267" w:type="dxa"/>
          </w:tcPr>
          <w:p w14:paraId="5B06AE5C" w14:textId="77777777" w:rsidR="00A4043D" w:rsidRPr="00A15DCB" w:rsidRDefault="00A4043D" w:rsidP="00A4043D">
            <w:pPr>
              <w:pStyle w:val="TAL"/>
            </w:pPr>
          </w:p>
        </w:tc>
        <w:tc>
          <w:tcPr>
            <w:tcW w:w="1700" w:type="dxa"/>
          </w:tcPr>
          <w:p w14:paraId="2A5BF80F" w14:textId="77777777" w:rsidR="00A4043D" w:rsidRPr="00A15DCB" w:rsidRDefault="00A4043D" w:rsidP="00A4043D">
            <w:pPr>
              <w:pStyle w:val="TAL"/>
            </w:pPr>
          </w:p>
        </w:tc>
        <w:tc>
          <w:tcPr>
            <w:tcW w:w="1245" w:type="dxa"/>
          </w:tcPr>
          <w:p w14:paraId="25481BDC" w14:textId="07FD8006" w:rsidR="00A4043D" w:rsidRPr="00A15DCB" w:rsidRDefault="00A4043D" w:rsidP="00A4043D">
            <w:pPr>
              <w:pStyle w:val="TAL"/>
              <w:rPr>
                <w:lang w:eastAsia="zh-CN"/>
              </w:rPr>
            </w:pPr>
            <w:r w:rsidRPr="00A15DCB">
              <w:rPr>
                <w:lang w:eastAsia="zh-CN"/>
              </w:rPr>
              <w:t>NR</w:t>
            </w:r>
          </w:p>
        </w:tc>
      </w:tr>
      <w:tr w:rsidR="00212C4D" w:rsidRPr="00A15DCB" w14:paraId="3860D0EF" w14:textId="77777777" w:rsidTr="009233EB">
        <w:tc>
          <w:tcPr>
            <w:tcW w:w="4535" w:type="dxa"/>
            <w:tcBorders>
              <w:bottom w:val="single" w:sz="4" w:space="0" w:color="auto"/>
            </w:tcBorders>
          </w:tcPr>
          <w:p w14:paraId="7E8C4E37" w14:textId="0750B122" w:rsidR="00212C4D" w:rsidRPr="00A15DCB" w:rsidRDefault="00212C4D" w:rsidP="009233EB">
            <w:pPr>
              <w:pStyle w:val="TAL"/>
              <w:rPr>
                <w:lang w:eastAsia="zh-CN"/>
              </w:rPr>
            </w:pPr>
            <w:r w:rsidRPr="00A15DCB">
              <w:rPr>
                <w:lang w:eastAsia="zh-CN"/>
              </w:rPr>
              <w:t xml:space="preserve">      </w:t>
            </w:r>
            <w:r w:rsidR="00A4043D" w:rsidRPr="00A15DCB">
              <w:rPr>
                <w:lang w:eastAsia="zh-CN"/>
              </w:rPr>
              <w:t xml:space="preserve">  </w:t>
            </w:r>
            <w:r w:rsidRPr="00A15DCB">
              <w:rPr>
                <w:lang w:eastAsia="zh-CN"/>
              </w:rPr>
              <w:t>masterCellGroup</w:t>
            </w:r>
          </w:p>
        </w:tc>
        <w:tc>
          <w:tcPr>
            <w:tcW w:w="2267" w:type="dxa"/>
          </w:tcPr>
          <w:p w14:paraId="67A181E6" w14:textId="77777777" w:rsidR="00212C4D" w:rsidRPr="00A15DCB" w:rsidRDefault="00212C4D" w:rsidP="009233EB">
            <w:pPr>
              <w:pStyle w:val="TAL"/>
            </w:pPr>
            <w:r w:rsidRPr="00A15DCB">
              <w:t>CellGroupConfig</w:t>
            </w:r>
          </w:p>
        </w:tc>
        <w:tc>
          <w:tcPr>
            <w:tcW w:w="1700" w:type="dxa"/>
          </w:tcPr>
          <w:p w14:paraId="3A014061" w14:textId="77777777" w:rsidR="00212C4D" w:rsidRPr="00A15DCB" w:rsidRDefault="00212C4D" w:rsidP="009233EB">
            <w:pPr>
              <w:pStyle w:val="TAL"/>
            </w:pPr>
          </w:p>
        </w:tc>
        <w:tc>
          <w:tcPr>
            <w:tcW w:w="1245" w:type="dxa"/>
          </w:tcPr>
          <w:p w14:paraId="5D0F8B53" w14:textId="77777777" w:rsidR="00212C4D" w:rsidRPr="00A15DCB" w:rsidRDefault="00212C4D" w:rsidP="009233EB">
            <w:pPr>
              <w:pStyle w:val="TAL"/>
            </w:pPr>
          </w:p>
        </w:tc>
      </w:tr>
      <w:tr w:rsidR="00A4043D" w:rsidRPr="00A15DCB" w14:paraId="2A6E2AAC" w14:textId="77777777" w:rsidTr="009233EB">
        <w:tc>
          <w:tcPr>
            <w:tcW w:w="4535" w:type="dxa"/>
            <w:tcBorders>
              <w:bottom w:val="single" w:sz="4" w:space="0" w:color="auto"/>
            </w:tcBorders>
          </w:tcPr>
          <w:p w14:paraId="2E68D586" w14:textId="2A471ABB" w:rsidR="00A4043D" w:rsidRPr="00A15DCB" w:rsidRDefault="00A4043D" w:rsidP="00A4043D">
            <w:pPr>
              <w:pStyle w:val="TAL"/>
              <w:rPr>
                <w:lang w:eastAsia="zh-CN"/>
              </w:rPr>
            </w:pPr>
            <w:r w:rsidRPr="00A15DCB">
              <w:rPr>
                <w:lang w:eastAsia="zh-CN"/>
              </w:rPr>
              <w:t xml:space="preserve">      }</w:t>
            </w:r>
          </w:p>
        </w:tc>
        <w:tc>
          <w:tcPr>
            <w:tcW w:w="2267" w:type="dxa"/>
          </w:tcPr>
          <w:p w14:paraId="06D44149" w14:textId="77777777" w:rsidR="00A4043D" w:rsidRPr="00A15DCB" w:rsidRDefault="00A4043D" w:rsidP="00A4043D">
            <w:pPr>
              <w:pStyle w:val="TAL"/>
            </w:pPr>
          </w:p>
        </w:tc>
        <w:tc>
          <w:tcPr>
            <w:tcW w:w="1700" w:type="dxa"/>
          </w:tcPr>
          <w:p w14:paraId="17D94B90" w14:textId="77777777" w:rsidR="00A4043D" w:rsidRPr="00A15DCB" w:rsidRDefault="00A4043D" w:rsidP="00A4043D">
            <w:pPr>
              <w:pStyle w:val="TAL"/>
            </w:pPr>
          </w:p>
        </w:tc>
        <w:tc>
          <w:tcPr>
            <w:tcW w:w="1245" w:type="dxa"/>
          </w:tcPr>
          <w:p w14:paraId="06349614" w14:textId="77777777" w:rsidR="00A4043D" w:rsidRPr="00A15DCB" w:rsidRDefault="00A4043D" w:rsidP="00A4043D">
            <w:pPr>
              <w:pStyle w:val="TAL"/>
            </w:pPr>
          </w:p>
        </w:tc>
      </w:tr>
      <w:tr w:rsidR="00212C4D" w:rsidRPr="00A15DCB" w14:paraId="25D2AE47" w14:textId="77777777" w:rsidTr="009233EB">
        <w:tc>
          <w:tcPr>
            <w:tcW w:w="4535" w:type="dxa"/>
            <w:tcBorders>
              <w:bottom w:val="single" w:sz="4" w:space="0" w:color="auto"/>
            </w:tcBorders>
          </w:tcPr>
          <w:p w14:paraId="753C3C3C" w14:textId="77777777" w:rsidR="00212C4D" w:rsidRPr="00A15DCB" w:rsidRDefault="00212C4D" w:rsidP="009233EB">
            <w:pPr>
              <w:pStyle w:val="TAL"/>
              <w:rPr>
                <w:lang w:eastAsia="zh-CN"/>
              </w:rPr>
            </w:pPr>
            <w:r w:rsidRPr="00A15DCB">
              <w:rPr>
                <w:lang w:eastAsia="zh-CN"/>
              </w:rPr>
              <w:t xml:space="preserve">    }</w:t>
            </w:r>
          </w:p>
        </w:tc>
        <w:tc>
          <w:tcPr>
            <w:tcW w:w="2267" w:type="dxa"/>
          </w:tcPr>
          <w:p w14:paraId="22DFBAB7" w14:textId="77777777" w:rsidR="00212C4D" w:rsidRPr="00A15DCB" w:rsidRDefault="00212C4D" w:rsidP="009233EB">
            <w:pPr>
              <w:pStyle w:val="TAL"/>
            </w:pPr>
          </w:p>
        </w:tc>
        <w:tc>
          <w:tcPr>
            <w:tcW w:w="1700" w:type="dxa"/>
          </w:tcPr>
          <w:p w14:paraId="7C0ACE20" w14:textId="77777777" w:rsidR="00212C4D" w:rsidRPr="00A15DCB" w:rsidRDefault="00212C4D" w:rsidP="009233EB">
            <w:pPr>
              <w:pStyle w:val="TAL"/>
            </w:pPr>
          </w:p>
        </w:tc>
        <w:tc>
          <w:tcPr>
            <w:tcW w:w="1245" w:type="dxa"/>
          </w:tcPr>
          <w:p w14:paraId="4592A50D" w14:textId="77777777" w:rsidR="00212C4D" w:rsidRPr="00A15DCB" w:rsidRDefault="00212C4D" w:rsidP="009233EB">
            <w:pPr>
              <w:pStyle w:val="TAL"/>
            </w:pPr>
          </w:p>
        </w:tc>
      </w:tr>
      <w:tr w:rsidR="00D544D4" w:rsidRPr="00A15DCB" w14:paraId="5B0DE267" w14:textId="77777777" w:rsidTr="00051FE8">
        <w:tc>
          <w:tcPr>
            <w:tcW w:w="4535" w:type="dxa"/>
            <w:tcBorders>
              <w:bottom w:val="single" w:sz="4" w:space="0" w:color="auto"/>
            </w:tcBorders>
          </w:tcPr>
          <w:p w14:paraId="1E74A95F" w14:textId="77777777" w:rsidR="00D544D4" w:rsidRPr="00A15DCB" w:rsidRDefault="00D544D4" w:rsidP="00051FE8">
            <w:pPr>
              <w:pStyle w:val="TAL"/>
            </w:pPr>
            <w:r w:rsidRPr="00A15DCB">
              <w:t xml:space="preserve">  }</w:t>
            </w:r>
          </w:p>
        </w:tc>
        <w:tc>
          <w:tcPr>
            <w:tcW w:w="2267" w:type="dxa"/>
          </w:tcPr>
          <w:p w14:paraId="7C92513D" w14:textId="77777777" w:rsidR="00D544D4" w:rsidRPr="00A15DCB" w:rsidRDefault="00D544D4" w:rsidP="00051FE8">
            <w:pPr>
              <w:pStyle w:val="TAL"/>
            </w:pPr>
          </w:p>
        </w:tc>
        <w:tc>
          <w:tcPr>
            <w:tcW w:w="1700" w:type="dxa"/>
          </w:tcPr>
          <w:p w14:paraId="1443860D" w14:textId="77777777" w:rsidR="00D544D4" w:rsidRPr="00A15DCB" w:rsidRDefault="00D544D4" w:rsidP="00051FE8">
            <w:pPr>
              <w:pStyle w:val="TAL"/>
            </w:pPr>
          </w:p>
        </w:tc>
        <w:tc>
          <w:tcPr>
            <w:tcW w:w="1245" w:type="dxa"/>
          </w:tcPr>
          <w:p w14:paraId="7D7A61FB" w14:textId="77777777" w:rsidR="00D544D4" w:rsidRPr="00A15DCB" w:rsidRDefault="00D544D4" w:rsidP="00051FE8">
            <w:pPr>
              <w:pStyle w:val="TAL"/>
            </w:pPr>
          </w:p>
        </w:tc>
      </w:tr>
      <w:tr w:rsidR="00D544D4" w:rsidRPr="00A15DCB" w14:paraId="37D97C63" w14:textId="77777777" w:rsidTr="00051FE8">
        <w:tc>
          <w:tcPr>
            <w:tcW w:w="4535" w:type="dxa"/>
            <w:tcBorders>
              <w:bottom w:val="single" w:sz="4" w:space="0" w:color="auto"/>
            </w:tcBorders>
          </w:tcPr>
          <w:p w14:paraId="3EB36BF3" w14:textId="77777777" w:rsidR="00D544D4" w:rsidRPr="00A15DCB" w:rsidRDefault="00D544D4" w:rsidP="00051FE8">
            <w:pPr>
              <w:pStyle w:val="TAL"/>
            </w:pPr>
            <w:r w:rsidRPr="00A15DCB">
              <w:t>}</w:t>
            </w:r>
          </w:p>
        </w:tc>
        <w:tc>
          <w:tcPr>
            <w:tcW w:w="2267" w:type="dxa"/>
          </w:tcPr>
          <w:p w14:paraId="04411DA7" w14:textId="77777777" w:rsidR="00D544D4" w:rsidRPr="00A15DCB" w:rsidRDefault="00D544D4" w:rsidP="00051FE8">
            <w:pPr>
              <w:pStyle w:val="TAL"/>
            </w:pPr>
          </w:p>
        </w:tc>
        <w:tc>
          <w:tcPr>
            <w:tcW w:w="1700" w:type="dxa"/>
          </w:tcPr>
          <w:p w14:paraId="511B3103" w14:textId="77777777" w:rsidR="00D544D4" w:rsidRPr="00A15DCB" w:rsidRDefault="00D544D4" w:rsidP="00051FE8">
            <w:pPr>
              <w:pStyle w:val="TAL"/>
            </w:pPr>
          </w:p>
        </w:tc>
        <w:tc>
          <w:tcPr>
            <w:tcW w:w="1245" w:type="dxa"/>
          </w:tcPr>
          <w:p w14:paraId="1B34136A" w14:textId="77777777" w:rsidR="00D544D4" w:rsidRPr="00A15DCB" w:rsidRDefault="00D544D4" w:rsidP="00051FE8">
            <w:pPr>
              <w:pStyle w:val="TAL"/>
            </w:pPr>
          </w:p>
        </w:tc>
      </w:tr>
    </w:tbl>
    <w:p w14:paraId="2D85A241" w14:textId="77777777" w:rsidR="00D544D4" w:rsidRPr="00A15DCB" w:rsidRDefault="00D544D4" w:rsidP="00D544D4">
      <w:pPr>
        <w:overflowPunct/>
        <w:autoSpaceDE/>
        <w:autoSpaceDN/>
        <w:adjustRightInd/>
      </w:pPr>
    </w:p>
    <w:p w14:paraId="7AAE6B9B" w14:textId="315D0978" w:rsidR="00D544D4" w:rsidRPr="00A15DCB" w:rsidRDefault="00D544D4" w:rsidP="00D544D4">
      <w:pPr>
        <w:pStyle w:val="TH"/>
        <w:rPr>
          <w:lang w:eastAsia="zh-CN"/>
        </w:rPr>
      </w:pPr>
      <w:r w:rsidRPr="00A15DCB">
        <w:t>Table 7.1.1.2.2.3.3-</w:t>
      </w:r>
      <w:r w:rsidRPr="00A15DCB">
        <w:rPr>
          <w:lang w:eastAsia="zh-CN"/>
        </w:rPr>
        <w:t>2</w:t>
      </w:r>
      <w:r w:rsidRPr="00A15DCB">
        <w:t xml:space="preserve">: </w:t>
      </w:r>
      <w:r w:rsidR="00A4043D" w:rsidRPr="00A15DCB">
        <w:t>C</w:t>
      </w:r>
      <w:r w:rsidRPr="00A15DCB">
        <w:t>ellGroupConfig (Table 7.1.1.2.2.3.3-</w:t>
      </w:r>
      <w:r w:rsidRPr="00A15DCB">
        <w:rPr>
          <w:lang w:eastAsia="zh-CN"/>
        </w:rPr>
        <w:t>1</w:t>
      </w:r>
      <w:r w:rsidRPr="00A15DCB">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D544D4" w:rsidRPr="00A15DCB" w14:paraId="42A6017B" w14:textId="77777777" w:rsidTr="00051FE8">
        <w:tc>
          <w:tcPr>
            <w:tcW w:w="9939" w:type="dxa"/>
            <w:gridSpan w:val="4"/>
          </w:tcPr>
          <w:p w14:paraId="10630AE7" w14:textId="2FEB4A4A" w:rsidR="00D544D4" w:rsidRPr="00A15DCB" w:rsidRDefault="00D544D4" w:rsidP="00051FE8">
            <w:pPr>
              <w:pStyle w:val="TAL"/>
              <w:rPr>
                <w:lang w:eastAsia="zh-CN"/>
              </w:rPr>
            </w:pPr>
            <w:r w:rsidRPr="00A15DCB">
              <w:t xml:space="preserve">Derivation Path: </w:t>
            </w:r>
            <w:r w:rsidR="00A4043D" w:rsidRPr="00A15DCB">
              <w:t xml:space="preserve">TS </w:t>
            </w:r>
            <w:r w:rsidRPr="00A15DCB">
              <w:rPr>
                <w:lang w:eastAsia="zh-CN"/>
              </w:rPr>
              <w:t xml:space="preserve">38.508-1 [4], </w:t>
            </w:r>
            <w:r w:rsidRPr="00A15DCB">
              <w:rPr>
                <w:lang w:eastAsia="en-US"/>
              </w:rPr>
              <w:t xml:space="preserve">Table </w:t>
            </w:r>
            <w:r w:rsidR="00A97F7B" w:rsidRPr="00A15DCB">
              <w:rPr>
                <w:lang w:eastAsia="en-US"/>
              </w:rPr>
              <w:t>4.6.3-19</w:t>
            </w:r>
          </w:p>
        </w:tc>
      </w:tr>
      <w:tr w:rsidR="00D544D4" w:rsidRPr="00A15DCB" w14:paraId="1CC201D0" w14:textId="77777777" w:rsidTr="00051FE8">
        <w:tblPrEx>
          <w:tblCellMar>
            <w:left w:w="108" w:type="dxa"/>
            <w:right w:w="108" w:type="dxa"/>
          </w:tblCellMar>
        </w:tblPrEx>
        <w:tc>
          <w:tcPr>
            <w:tcW w:w="4722" w:type="dxa"/>
          </w:tcPr>
          <w:p w14:paraId="7593A30C" w14:textId="77777777" w:rsidR="00D544D4" w:rsidRPr="00A15DCB" w:rsidRDefault="00D544D4" w:rsidP="00051FE8">
            <w:pPr>
              <w:pStyle w:val="TAH"/>
            </w:pPr>
            <w:r w:rsidRPr="00A15DCB">
              <w:t>Information Element</w:t>
            </w:r>
          </w:p>
        </w:tc>
        <w:tc>
          <w:tcPr>
            <w:tcW w:w="2267" w:type="dxa"/>
          </w:tcPr>
          <w:p w14:paraId="3BE2FB9F" w14:textId="77777777" w:rsidR="00D544D4" w:rsidRPr="00A15DCB" w:rsidRDefault="00D544D4" w:rsidP="00051FE8">
            <w:pPr>
              <w:pStyle w:val="TAH"/>
            </w:pPr>
            <w:r w:rsidRPr="00A15DCB">
              <w:t>Value/remark</w:t>
            </w:r>
          </w:p>
        </w:tc>
        <w:tc>
          <w:tcPr>
            <w:tcW w:w="1700" w:type="dxa"/>
          </w:tcPr>
          <w:p w14:paraId="0DDBCAC5" w14:textId="77777777" w:rsidR="00D544D4" w:rsidRPr="00A15DCB" w:rsidRDefault="00D544D4" w:rsidP="00051FE8">
            <w:pPr>
              <w:pStyle w:val="TAH"/>
            </w:pPr>
            <w:r w:rsidRPr="00A15DCB">
              <w:t>Comment</w:t>
            </w:r>
          </w:p>
        </w:tc>
        <w:tc>
          <w:tcPr>
            <w:tcW w:w="1250" w:type="dxa"/>
          </w:tcPr>
          <w:p w14:paraId="43FEB066" w14:textId="77777777" w:rsidR="00D544D4" w:rsidRPr="00A15DCB" w:rsidRDefault="00D544D4" w:rsidP="00051FE8">
            <w:pPr>
              <w:pStyle w:val="TAH"/>
            </w:pPr>
            <w:r w:rsidRPr="00A15DCB">
              <w:t>Condition</w:t>
            </w:r>
          </w:p>
        </w:tc>
      </w:tr>
      <w:tr w:rsidR="00D544D4" w:rsidRPr="00A15DCB" w14:paraId="047A0858" w14:textId="77777777" w:rsidTr="00051FE8">
        <w:tblPrEx>
          <w:tblCellMar>
            <w:left w:w="108" w:type="dxa"/>
            <w:right w:w="108" w:type="dxa"/>
          </w:tblCellMar>
        </w:tblPrEx>
        <w:tc>
          <w:tcPr>
            <w:tcW w:w="4722" w:type="dxa"/>
          </w:tcPr>
          <w:p w14:paraId="59CC4A59" w14:textId="41326CC6" w:rsidR="00D544D4" w:rsidRPr="00A15DCB" w:rsidRDefault="00D544D4" w:rsidP="00051FE8">
            <w:pPr>
              <w:pStyle w:val="TAL"/>
            </w:pPr>
            <w:r w:rsidRPr="00A15DCB">
              <w:t>cellGroupConfig</w:t>
            </w:r>
            <w:r w:rsidR="00A4043D" w:rsidRPr="00A15DCB">
              <w:t xml:space="preserve"> </w:t>
            </w:r>
            <w:r w:rsidRPr="00A15DCB">
              <w:t>::= SEQUENCE {</w:t>
            </w:r>
          </w:p>
        </w:tc>
        <w:tc>
          <w:tcPr>
            <w:tcW w:w="2267" w:type="dxa"/>
          </w:tcPr>
          <w:p w14:paraId="0D4D249B" w14:textId="77777777" w:rsidR="00D544D4" w:rsidRPr="00A15DCB" w:rsidRDefault="00D544D4" w:rsidP="00051FE8">
            <w:pPr>
              <w:pStyle w:val="TAL"/>
            </w:pPr>
          </w:p>
        </w:tc>
        <w:tc>
          <w:tcPr>
            <w:tcW w:w="1700" w:type="dxa"/>
          </w:tcPr>
          <w:p w14:paraId="638213D7" w14:textId="77777777" w:rsidR="00D544D4" w:rsidRPr="00A15DCB" w:rsidRDefault="00D544D4" w:rsidP="00051FE8">
            <w:pPr>
              <w:pStyle w:val="TAL"/>
            </w:pPr>
          </w:p>
        </w:tc>
        <w:tc>
          <w:tcPr>
            <w:tcW w:w="1250" w:type="dxa"/>
          </w:tcPr>
          <w:p w14:paraId="10400E87" w14:textId="77777777" w:rsidR="00D544D4" w:rsidRPr="00A15DCB" w:rsidRDefault="00D544D4" w:rsidP="00051FE8">
            <w:pPr>
              <w:pStyle w:val="TAL"/>
            </w:pPr>
          </w:p>
        </w:tc>
      </w:tr>
      <w:tr w:rsidR="00D544D4" w:rsidRPr="00A15DCB" w14:paraId="6169245C" w14:textId="77777777" w:rsidTr="00C3017E">
        <w:tblPrEx>
          <w:tblCellMar>
            <w:left w:w="108" w:type="dxa"/>
            <w:right w:w="108" w:type="dxa"/>
          </w:tblCellMar>
        </w:tblPrEx>
        <w:tc>
          <w:tcPr>
            <w:tcW w:w="4722" w:type="dxa"/>
            <w:tcBorders>
              <w:bottom w:val="nil"/>
            </w:tcBorders>
          </w:tcPr>
          <w:p w14:paraId="589ECD64" w14:textId="77777777" w:rsidR="00D544D4" w:rsidRPr="00A15DCB" w:rsidRDefault="00D544D4" w:rsidP="00051FE8">
            <w:pPr>
              <w:pStyle w:val="TAL"/>
            </w:pPr>
            <w:r w:rsidRPr="00A15DCB">
              <w:t xml:space="preserve">  cellGroupId</w:t>
            </w:r>
          </w:p>
        </w:tc>
        <w:tc>
          <w:tcPr>
            <w:tcW w:w="2267" w:type="dxa"/>
          </w:tcPr>
          <w:p w14:paraId="5F3A62B9" w14:textId="77777777" w:rsidR="00D544D4" w:rsidRPr="00A15DCB" w:rsidRDefault="00212C4D" w:rsidP="00051FE8">
            <w:pPr>
              <w:pStyle w:val="TAL"/>
              <w:rPr>
                <w:lang w:eastAsia="zh-CN"/>
              </w:rPr>
            </w:pPr>
            <w:r w:rsidRPr="00A15DCB">
              <w:rPr>
                <w:lang w:eastAsia="zh-CN"/>
              </w:rPr>
              <w:t>0</w:t>
            </w:r>
          </w:p>
        </w:tc>
        <w:tc>
          <w:tcPr>
            <w:tcW w:w="1700" w:type="dxa"/>
          </w:tcPr>
          <w:p w14:paraId="5DEA348A" w14:textId="77777777" w:rsidR="00D544D4" w:rsidRPr="00A15DCB" w:rsidRDefault="00D544D4" w:rsidP="00051FE8">
            <w:pPr>
              <w:pStyle w:val="TAL"/>
            </w:pPr>
          </w:p>
        </w:tc>
        <w:tc>
          <w:tcPr>
            <w:tcW w:w="1250" w:type="dxa"/>
          </w:tcPr>
          <w:p w14:paraId="7CEE6A18" w14:textId="77777777" w:rsidR="00D544D4" w:rsidRPr="00A15DCB" w:rsidRDefault="00D544D4" w:rsidP="00051FE8">
            <w:pPr>
              <w:pStyle w:val="TAL"/>
            </w:pPr>
          </w:p>
        </w:tc>
      </w:tr>
      <w:tr w:rsidR="00212C4D" w:rsidRPr="00A15DCB" w14:paraId="1CCCF712" w14:textId="77777777" w:rsidTr="009233EB">
        <w:tblPrEx>
          <w:tblCellMar>
            <w:left w:w="108" w:type="dxa"/>
            <w:right w:w="108" w:type="dxa"/>
          </w:tblCellMar>
        </w:tblPrEx>
        <w:tc>
          <w:tcPr>
            <w:tcW w:w="4722" w:type="dxa"/>
            <w:tcBorders>
              <w:top w:val="nil"/>
            </w:tcBorders>
          </w:tcPr>
          <w:p w14:paraId="19A4D130" w14:textId="77777777" w:rsidR="00212C4D" w:rsidRPr="00A15DCB" w:rsidRDefault="00212C4D" w:rsidP="009233EB">
            <w:pPr>
              <w:pStyle w:val="TAL"/>
            </w:pPr>
          </w:p>
        </w:tc>
        <w:tc>
          <w:tcPr>
            <w:tcW w:w="2267" w:type="dxa"/>
          </w:tcPr>
          <w:p w14:paraId="62F9EA43" w14:textId="77777777" w:rsidR="00212C4D" w:rsidRPr="00A15DCB" w:rsidRDefault="00212C4D" w:rsidP="009233EB">
            <w:pPr>
              <w:pStyle w:val="TAL"/>
              <w:rPr>
                <w:lang w:eastAsia="zh-CN"/>
              </w:rPr>
            </w:pPr>
            <w:r w:rsidRPr="00A15DCB">
              <w:rPr>
                <w:lang w:eastAsia="zh-CN"/>
              </w:rPr>
              <w:t>1</w:t>
            </w:r>
          </w:p>
        </w:tc>
        <w:tc>
          <w:tcPr>
            <w:tcW w:w="1700" w:type="dxa"/>
          </w:tcPr>
          <w:p w14:paraId="289D05A7" w14:textId="77777777" w:rsidR="00212C4D" w:rsidRPr="00A15DCB" w:rsidRDefault="00212C4D" w:rsidP="009233EB">
            <w:pPr>
              <w:pStyle w:val="TAL"/>
            </w:pPr>
          </w:p>
        </w:tc>
        <w:tc>
          <w:tcPr>
            <w:tcW w:w="1250" w:type="dxa"/>
          </w:tcPr>
          <w:p w14:paraId="2AEE8E11" w14:textId="77777777" w:rsidR="00212C4D" w:rsidRPr="00A15DCB" w:rsidRDefault="00212C4D" w:rsidP="009233EB">
            <w:pPr>
              <w:pStyle w:val="TAL"/>
            </w:pPr>
            <w:r w:rsidRPr="00A15DCB">
              <w:t>EN-DC</w:t>
            </w:r>
          </w:p>
        </w:tc>
      </w:tr>
      <w:tr w:rsidR="00D544D4" w:rsidRPr="00A15DCB" w14:paraId="22D83EA5" w14:textId="77777777" w:rsidTr="00051FE8">
        <w:tblPrEx>
          <w:tblCellMar>
            <w:left w:w="108" w:type="dxa"/>
            <w:right w:w="108" w:type="dxa"/>
          </w:tblCellMar>
        </w:tblPrEx>
        <w:tc>
          <w:tcPr>
            <w:tcW w:w="4722" w:type="dxa"/>
          </w:tcPr>
          <w:p w14:paraId="7E2F3FA8" w14:textId="77777777" w:rsidR="00D544D4" w:rsidRPr="00A15DCB" w:rsidRDefault="00D544D4" w:rsidP="00051FE8">
            <w:pPr>
              <w:pStyle w:val="TAL"/>
            </w:pPr>
            <w:r w:rsidRPr="00A15DCB">
              <w:t xml:space="preserve">  </w:t>
            </w:r>
            <w:r w:rsidRPr="00A15DCB">
              <w:rPr>
                <w:lang w:eastAsia="en-US"/>
              </w:rPr>
              <w:t>spCellConfig</w:t>
            </w:r>
            <w:r w:rsidRPr="00A15DCB">
              <w:t xml:space="preserve"> SEQUENCE {</w:t>
            </w:r>
          </w:p>
        </w:tc>
        <w:tc>
          <w:tcPr>
            <w:tcW w:w="2267" w:type="dxa"/>
          </w:tcPr>
          <w:p w14:paraId="75AA133A" w14:textId="77777777" w:rsidR="00D544D4" w:rsidRPr="00A15DCB" w:rsidRDefault="00D544D4" w:rsidP="00051FE8">
            <w:pPr>
              <w:pStyle w:val="TAL"/>
            </w:pPr>
          </w:p>
        </w:tc>
        <w:tc>
          <w:tcPr>
            <w:tcW w:w="1700" w:type="dxa"/>
          </w:tcPr>
          <w:p w14:paraId="18B09A60" w14:textId="77777777" w:rsidR="00D544D4" w:rsidRPr="00A15DCB" w:rsidDel="00D63DD8" w:rsidRDefault="00D544D4" w:rsidP="00051FE8">
            <w:pPr>
              <w:pStyle w:val="TAL"/>
            </w:pPr>
          </w:p>
        </w:tc>
        <w:tc>
          <w:tcPr>
            <w:tcW w:w="1250" w:type="dxa"/>
          </w:tcPr>
          <w:p w14:paraId="4A1F038E" w14:textId="77777777" w:rsidR="00D544D4" w:rsidRPr="00A15DCB" w:rsidRDefault="00D544D4" w:rsidP="00051FE8">
            <w:pPr>
              <w:pStyle w:val="TAL"/>
            </w:pPr>
          </w:p>
        </w:tc>
      </w:tr>
      <w:tr w:rsidR="00D544D4" w:rsidRPr="00A15DCB" w14:paraId="6935EF26" w14:textId="77777777" w:rsidTr="00051FE8">
        <w:tblPrEx>
          <w:tblCellMar>
            <w:left w:w="108" w:type="dxa"/>
            <w:right w:w="108" w:type="dxa"/>
          </w:tblCellMar>
        </w:tblPrEx>
        <w:tc>
          <w:tcPr>
            <w:tcW w:w="4722" w:type="dxa"/>
          </w:tcPr>
          <w:p w14:paraId="5CE81489" w14:textId="77777777" w:rsidR="00D544D4" w:rsidRPr="00A15DCB" w:rsidRDefault="00D544D4" w:rsidP="00051FE8">
            <w:pPr>
              <w:pStyle w:val="TAL"/>
            </w:pPr>
            <w:r w:rsidRPr="00A15DCB">
              <w:t xml:space="preserve">    </w:t>
            </w:r>
            <w:r w:rsidRPr="00A15DCB">
              <w:rPr>
                <w:lang w:eastAsia="en-US"/>
              </w:rPr>
              <w:t>spCellConfigDedicated</w:t>
            </w:r>
            <w:r w:rsidRPr="00A15DCB">
              <w:t xml:space="preserve"> SEQUENCE {</w:t>
            </w:r>
          </w:p>
        </w:tc>
        <w:tc>
          <w:tcPr>
            <w:tcW w:w="2267" w:type="dxa"/>
          </w:tcPr>
          <w:p w14:paraId="4E68A861" w14:textId="77777777" w:rsidR="00D544D4" w:rsidRPr="00A15DCB" w:rsidRDefault="00D544D4" w:rsidP="00051FE8">
            <w:pPr>
              <w:pStyle w:val="TAL"/>
            </w:pPr>
          </w:p>
        </w:tc>
        <w:tc>
          <w:tcPr>
            <w:tcW w:w="1700" w:type="dxa"/>
          </w:tcPr>
          <w:p w14:paraId="20107E90" w14:textId="77777777" w:rsidR="00D544D4" w:rsidRPr="00A15DCB" w:rsidRDefault="00D544D4" w:rsidP="00051FE8">
            <w:pPr>
              <w:pStyle w:val="TAL"/>
            </w:pPr>
          </w:p>
        </w:tc>
        <w:tc>
          <w:tcPr>
            <w:tcW w:w="1250" w:type="dxa"/>
          </w:tcPr>
          <w:p w14:paraId="33D40E50" w14:textId="77777777" w:rsidR="00D544D4" w:rsidRPr="00A15DCB" w:rsidRDefault="00D544D4" w:rsidP="00051FE8">
            <w:pPr>
              <w:pStyle w:val="TAL"/>
            </w:pPr>
          </w:p>
        </w:tc>
      </w:tr>
      <w:tr w:rsidR="00D544D4" w:rsidRPr="00A15DCB" w14:paraId="064581E0" w14:textId="77777777" w:rsidTr="00051FE8">
        <w:tblPrEx>
          <w:tblCellMar>
            <w:left w:w="108" w:type="dxa"/>
            <w:right w:w="108" w:type="dxa"/>
          </w:tblCellMar>
        </w:tblPrEx>
        <w:tc>
          <w:tcPr>
            <w:tcW w:w="4722" w:type="dxa"/>
          </w:tcPr>
          <w:p w14:paraId="552467B6" w14:textId="77777777" w:rsidR="00D544D4" w:rsidRPr="00A15DCB" w:rsidRDefault="00D544D4" w:rsidP="00051FE8">
            <w:pPr>
              <w:pStyle w:val="TAL"/>
            </w:pPr>
            <w:r w:rsidRPr="00A15DCB">
              <w:t xml:space="preserve">      servingCellConfig SEQUENCE {</w:t>
            </w:r>
          </w:p>
        </w:tc>
        <w:tc>
          <w:tcPr>
            <w:tcW w:w="2267" w:type="dxa"/>
          </w:tcPr>
          <w:p w14:paraId="70AB81F6" w14:textId="77777777" w:rsidR="00D544D4" w:rsidRPr="00A15DCB" w:rsidRDefault="00D544D4" w:rsidP="00051FE8">
            <w:pPr>
              <w:pStyle w:val="TAL"/>
            </w:pPr>
          </w:p>
        </w:tc>
        <w:tc>
          <w:tcPr>
            <w:tcW w:w="1700" w:type="dxa"/>
          </w:tcPr>
          <w:p w14:paraId="7EA5BA31" w14:textId="77777777" w:rsidR="00D544D4" w:rsidRPr="00A15DCB" w:rsidRDefault="00D544D4" w:rsidP="00051FE8">
            <w:pPr>
              <w:pStyle w:val="TAL"/>
            </w:pPr>
          </w:p>
        </w:tc>
        <w:tc>
          <w:tcPr>
            <w:tcW w:w="1250" w:type="dxa"/>
          </w:tcPr>
          <w:p w14:paraId="36E4E582" w14:textId="77777777" w:rsidR="00D544D4" w:rsidRPr="00A15DCB" w:rsidRDefault="00D544D4" w:rsidP="00051FE8">
            <w:pPr>
              <w:pStyle w:val="TAL"/>
            </w:pPr>
          </w:p>
        </w:tc>
      </w:tr>
      <w:tr w:rsidR="00D544D4" w:rsidRPr="00A15DCB" w14:paraId="545CEBFB" w14:textId="77777777" w:rsidTr="00051FE8">
        <w:tblPrEx>
          <w:tblCellMar>
            <w:left w:w="108" w:type="dxa"/>
            <w:right w:w="108" w:type="dxa"/>
          </w:tblCellMar>
        </w:tblPrEx>
        <w:tc>
          <w:tcPr>
            <w:tcW w:w="4722" w:type="dxa"/>
          </w:tcPr>
          <w:p w14:paraId="33941317" w14:textId="77777777" w:rsidR="00D544D4" w:rsidRPr="00A15DCB" w:rsidRDefault="00D544D4" w:rsidP="00051FE8">
            <w:pPr>
              <w:pStyle w:val="TAL"/>
            </w:pPr>
            <w:r w:rsidRPr="00A15DCB">
              <w:t xml:space="preserve">     </w:t>
            </w:r>
            <w:r w:rsidRPr="00A15DCB">
              <w:rPr>
                <w:lang w:eastAsia="zh-CN"/>
              </w:rPr>
              <w:t xml:space="preserve">   </w:t>
            </w:r>
            <w:r w:rsidRPr="00A15DCB">
              <w:rPr>
                <w:lang w:eastAsia="en-US"/>
              </w:rPr>
              <w:t>initialDownlinkBWP</w:t>
            </w:r>
            <w:r w:rsidRPr="00A15DCB">
              <w:t xml:space="preserve"> SEQUENCE {</w:t>
            </w:r>
          </w:p>
        </w:tc>
        <w:tc>
          <w:tcPr>
            <w:tcW w:w="2267" w:type="dxa"/>
          </w:tcPr>
          <w:p w14:paraId="52AD3358" w14:textId="77777777" w:rsidR="00D544D4" w:rsidRPr="00A15DCB" w:rsidRDefault="00D544D4" w:rsidP="00051FE8">
            <w:pPr>
              <w:pStyle w:val="TAL"/>
              <w:rPr>
                <w:lang w:eastAsia="zh-CN"/>
              </w:rPr>
            </w:pPr>
          </w:p>
        </w:tc>
        <w:tc>
          <w:tcPr>
            <w:tcW w:w="1700" w:type="dxa"/>
          </w:tcPr>
          <w:p w14:paraId="59979693" w14:textId="77777777" w:rsidR="00D544D4" w:rsidRPr="00A15DCB" w:rsidRDefault="00D544D4" w:rsidP="00051FE8">
            <w:pPr>
              <w:pStyle w:val="TAL"/>
            </w:pPr>
          </w:p>
        </w:tc>
        <w:tc>
          <w:tcPr>
            <w:tcW w:w="1250" w:type="dxa"/>
          </w:tcPr>
          <w:p w14:paraId="27787CEA" w14:textId="77777777" w:rsidR="00D544D4" w:rsidRPr="00A15DCB" w:rsidRDefault="00D544D4" w:rsidP="00051FE8">
            <w:pPr>
              <w:pStyle w:val="TAL"/>
            </w:pPr>
          </w:p>
        </w:tc>
      </w:tr>
      <w:tr w:rsidR="00D544D4" w:rsidRPr="00A15DCB" w14:paraId="1B45F278" w14:textId="77777777" w:rsidTr="00051FE8">
        <w:tblPrEx>
          <w:tblCellMar>
            <w:left w:w="108" w:type="dxa"/>
            <w:right w:w="108" w:type="dxa"/>
          </w:tblCellMar>
        </w:tblPrEx>
        <w:tc>
          <w:tcPr>
            <w:tcW w:w="4722" w:type="dxa"/>
          </w:tcPr>
          <w:p w14:paraId="0BD5E742" w14:textId="77777777" w:rsidR="00D544D4" w:rsidRPr="00A15DCB" w:rsidRDefault="00D544D4" w:rsidP="00051FE8">
            <w:pPr>
              <w:pStyle w:val="TAL"/>
            </w:pPr>
            <w:r w:rsidRPr="00A15DCB">
              <w:t xml:space="preserve">     </w:t>
            </w:r>
            <w:r w:rsidRPr="00A15DCB">
              <w:rPr>
                <w:lang w:eastAsia="zh-CN"/>
              </w:rPr>
              <w:t xml:space="preserve">     </w:t>
            </w:r>
            <w:r w:rsidRPr="00A15DCB">
              <w:rPr>
                <w:lang w:eastAsia="en-US"/>
              </w:rPr>
              <w:t>pdsch-Config</w:t>
            </w:r>
            <w:r w:rsidRPr="00A15DCB">
              <w:t xml:space="preserve"> SEQUENCE {</w:t>
            </w:r>
          </w:p>
        </w:tc>
        <w:tc>
          <w:tcPr>
            <w:tcW w:w="2267" w:type="dxa"/>
          </w:tcPr>
          <w:p w14:paraId="2815981C" w14:textId="77777777" w:rsidR="00D544D4" w:rsidRPr="00A15DCB" w:rsidRDefault="00D544D4" w:rsidP="00051FE8">
            <w:pPr>
              <w:pStyle w:val="TAL"/>
              <w:rPr>
                <w:lang w:eastAsia="zh-CN"/>
              </w:rPr>
            </w:pPr>
          </w:p>
        </w:tc>
        <w:tc>
          <w:tcPr>
            <w:tcW w:w="1700" w:type="dxa"/>
          </w:tcPr>
          <w:p w14:paraId="5F792870" w14:textId="77777777" w:rsidR="00D544D4" w:rsidRPr="00A15DCB" w:rsidRDefault="00D544D4" w:rsidP="00051FE8">
            <w:pPr>
              <w:pStyle w:val="TAL"/>
            </w:pPr>
          </w:p>
        </w:tc>
        <w:tc>
          <w:tcPr>
            <w:tcW w:w="1250" w:type="dxa"/>
          </w:tcPr>
          <w:p w14:paraId="4611285B" w14:textId="77777777" w:rsidR="00D544D4" w:rsidRPr="00A15DCB" w:rsidRDefault="00D544D4" w:rsidP="00051FE8">
            <w:pPr>
              <w:pStyle w:val="TAL"/>
            </w:pPr>
          </w:p>
        </w:tc>
      </w:tr>
      <w:tr w:rsidR="00D544D4" w:rsidRPr="00A15DCB" w14:paraId="30D71AF3" w14:textId="77777777" w:rsidTr="00051FE8">
        <w:tblPrEx>
          <w:tblCellMar>
            <w:left w:w="108" w:type="dxa"/>
            <w:right w:w="108" w:type="dxa"/>
          </w:tblCellMar>
        </w:tblPrEx>
        <w:tc>
          <w:tcPr>
            <w:tcW w:w="4722" w:type="dxa"/>
          </w:tcPr>
          <w:p w14:paraId="65739D0A" w14:textId="77777777" w:rsidR="00D544D4" w:rsidRPr="00A15DCB" w:rsidRDefault="00D544D4" w:rsidP="00051FE8">
            <w:pPr>
              <w:pStyle w:val="TAL"/>
            </w:pPr>
            <w:r w:rsidRPr="00A15DCB">
              <w:t xml:space="preserve">     </w:t>
            </w:r>
            <w:r w:rsidRPr="00A15DCB">
              <w:rPr>
                <w:lang w:eastAsia="zh-CN"/>
              </w:rPr>
              <w:t xml:space="preserve">   </w:t>
            </w:r>
            <w:r w:rsidRPr="00A15DCB">
              <w:t xml:space="preserve">    </w:t>
            </w:r>
            <w:r w:rsidRPr="00A15DCB">
              <w:rPr>
                <w:lang w:eastAsia="en-US"/>
              </w:rPr>
              <w:t>pdsch-AggregationFactor</w:t>
            </w:r>
          </w:p>
        </w:tc>
        <w:tc>
          <w:tcPr>
            <w:tcW w:w="2267" w:type="dxa"/>
          </w:tcPr>
          <w:p w14:paraId="1F5C725C" w14:textId="77777777" w:rsidR="00D544D4" w:rsidRPr="00A15DCB" w:rsidRDefault="00D544D4" w:rsidP="00051FE8">
            <w:pPr>
              <w:pStyle w:val="TAL"/>
              <w:rPr>
                <w:lang w:eastAsia="zh-CN"/>
              </w:rPr>
            </w:pPr>
            <w:r w:rsidRPr="00A15DCB">
              <w:rPr>
                <w:lang w:eastAsia="zh-CN"/>
              </w:rPr>
              <w:t>n4</w:t>
            </w:r>
          </w:p>
        </w:tc>
        <w:tc>
          <w:tcPr>
            <w:tcW w:w="1700" w:type="dxa"/>
          </w:tcPr>
          <w:p w14:paraId="389BF236" w14:textId="77777777" w:rsidR="00D544D4" w:rsidRPr="00A15DCB" w:rsidRDefault="00D544D4" w:rsidP="00051FE8">
            <w:pPr>
              <w:pStyle w:val="TAL"/>
            </w:pPr>
          </w:p>
        </w:tc>
        <w:tc>
          <w:tcPr>
            <w:tcW w:w="1250" w:type="dxa"/>
          </w:tcPr>
          <w:p w14:paraId="51A7E3B3" w14:textId="77777777" w:rsidR="00D544D4" w:rsidRPr="00A15DCB" w:rsidRDefault="00D544D4" w:rsidP="00051FE8">
            <w:pPr>
              <w:pStyle w:val="TAL"/>
            </w:pPr>
          </w:p>
        </w:tc>
      </w:tr>
      <w:tr w:rsidR="00D544D4" w:rsidRPr="00A15DCB" w14:paraId="2A3A17AA" w14:textId="77777777" w:rsidTr="00051FE8">
        <w:tblPrEx>
          <w:tblCellMar>
            <w:left w:w="108" w:type="dxa"/>
            <w:right w:w="108" w:type="dxa"/>
          </w:tblCellMar>
        </w:tblPrEx>
        <w:tc>
          <w:tcPr>
            <w:tcW w:w="4722" w:type="dxa"/>
          </w:tcPr>
          <w:p w14:paraId="4731BCB6" w14:textId="77777777" w:rsidR="00D544D4" w:rsidRPr="00A15DCB" w:rsidRDefault="00D544D4" w:rsidP="00051FE8">
            <w:pPr>
              <w:pStyle w:val="TAL"/>
              <w:rPr>
                <w:lang w:eastAsia="zh-CN"/>
              </w:rPr>
            </w:pPr>
            <w:r w:rsidRPr="00A15DCB">
              <w:rPr>
                <w:lang w:eastAsia="zh-CN"/>
              </w:rPr>
              <w:t xml:space="preserve">          }</w:t>
            </w:r>
          </w:p>
        </w:tc>
        <w:tc>
          <w:tcPr>
            <w:tcW w:w="2267" w:type="dxa"/>
          </w:tcPr>
          <w:p w14:paraId="5A216330" w14:textId="77777777" w:rsidR="00D544D4" w:rsidRPr="00A15DCB" w:rsidRDefault="00D544D4" w:rsidP="00051FE8">
            <w:pPr>
              <w:pStyle w:val="TAL"/>
            </w:pPr>
          </w:p>
        </w:tc>
        <w:tc>
          <w:tcPr>
            <w:tcW w:w="1700" w:type="dxa"/>
          </w:tcPr>
          <w:p w14:paraId="4DE716CE" w14:textId="77777777" w:rsidR="00D544D4" w:rsidRPr="00A15DCB" w:rsidRDefault="00D544D4" w:rsidP="00051FE8">
            <w:pPr>
              <w:pStyle w:val="TAL"/>
            </w:pPr>
          </w:p>
        </w:tc>
        <w:tc>
          <w:tcPr>
            <w:tcW w:w="1250" w:type="dxa"/>
          </w:tcPr>
          <w:p w14:paraId="3562CC08" w14:textId="77777777" w:rsidR="00D544D4" w:rsidRPr="00A15DCB" w:rsidRDefault="00D544D4" w:rsidP="00051FE8">
            <w:pPr>
              <w:pStyle w:val="TAL"/>
            </w:pPr>
          </w:p>
        </w:tc>
      </w:tr>
      <w:tr w:rsidR="00D544D4" w:rsidRPr="00A15DCB" w14:paraId="60DE5B29" w14:textId="77777777" w:rsidTr="00051FE8">
        <w:tblPrEx>
          <w:tblCellMar>
            <w:left w:w="108" w:type="dxa"/>
            <w:right w:w="108" w:type="dxa"/>
          </w:tblCellMar>
        </w:tblPrEx>
        <w:tc>
          <w:tcPr>
            <w:tcW w:w="4722" w:type="dxa"/>
          </w:tcPr>
          <w:p w14:paraId="11AA968C" w14:textId="77777777" w:rsidR="00D544D4" w:rsidRPr="00A15DCB" w:rsidRDefault="00D544D4" w:rsidP="00051FE8">
            <w:pPr>
              <w:pStyle w:val="TAL"/>
              <w:rPr>
                <w:lang w:eastAsia="zh-CN"/>
              </w:rPr>
            </w:pPr>
            <w:r w:rsidRPr="00A15DCB">
              <w:rPr>
                <w:lang w:eastAsia="zh-CN"/>
              </w:rPr>
              <w:t xml:space="preserve">        }</w:t>
            </w:r>
          </w:p>
        </w:tc>
        <w:tc>
          <w:tcPr>
            <w:tcW w:w="2267" w:type="dxa"/>
          </w:tcPr>
          <w:p w14:paraId="585E3EC4" w14:textId="77777777" w:rsidR="00D544D4" w:rsidRPr="00A15DCB" w:rsidRDefault="00D544D4" w:rsidP="00051FE8">
            <w:pPr>
              <w:pStyle w:val="TAL"/>
              <w:rPr>
                <w:lang w:eastAsia="zh-CN"/>
              </w:rPr>
            </w:pPr>
          </w:p>
        </w:tc>
        <w:tc>
          <w:tcPr>
            <w:tcW w:w="1700" w:type="dxa"/>
          </w:tcPr>
          <w:p w14:paraId="329AD11A" w14:textId="77777777" w:rsidR="00D544D4" w:rsidRPr="00A15DCB" w:rsidRDefault="00D544D4" w:rsidP="00051FE8">
            <w:pPr>
              <w:pStyle w:val="TAL"/>
            </w:pPr>
          </w:p>
        </w:tc>
        <w:tc>
          <w:tcPr>
            <w:tcW w:w="1250" w:type="dxa"/>
          </w:tcPr>
          <w:p w14:paraId="78549B7F" w14:textId="77777777" w:rsidR="00D544D4" w:rsidRPr="00A15DCB" w:rsidRDefault="00D544D4" w:rsidP="00051FE8">
            <w:pPr>
              <w:pStyle w:val="TAL"/>
            </w:pPr>
          </w:p>
        </w:tc>
      </w:tr>
      <w:tr w:rsidR="00D544D4" w:rsidRPr="00A15DCB" w14:paraId="4119B784" w14:textId="77777777" w:rsidTr="00051FE8">
        <w:tblPrEx>
          <w:tblCellMar>
            <w:left w:w="108" w:type="dxa"/>
            <w:right w:w="108" w:type="dxa"/>
          </w:tblCellMar>
        </w:tblPrEx>
        <w:tc>
          <w:tcPr>
            <w:tcW w:w="4722" w:type="dxa"/>
          </w:tcPr>
          <w:p w14:paraId="4D5C0FD5" w14:textId="77777777" w:rsidR="00D544D4" w:rsidRPr="00A15DCB" w:rsidRDefault="00D544D4" w:rsidP="00051FE8">
            <w:pPr>
              <w:pStyle w:val="TAL"/>
              <w:rPr>
                <w:lang w:eastAsia="zh-CN"/>
              </w:rPr>
            </w:pPr>
            <w:r w:rsidRPr="00A15DCB">
              <w:rPr>
                <w:lang w:eastAsia="zh-CN"/>
              </w:rPr>
              <w:t xml:space="preserve">      }</w:t>
            </w:r>
          </w:p>
        </w:tc>
        <w:tc>
          <w:tcPr>
            <w:tcW w:w="2267" w:type="dxa"/>
          </w:tcPr>
          <w:p w14:paraId="5FD83359" w14:textId="77777777" w:rsidR="00D544D4" w:rsidRPr="00A15DCB" w:rsidRDefault="00D544D4" w:rsidP="00051FE8">
            <w:pPr>
              <w:pStyle w:val="TAL"/>
              <w:rPr>
                <w:lang w:eastAsia="zh-CN"/>
              </w:rPr>
            </w:pPr>
          </w:p>
        </w:tc>
        <w:tc>
          <w:tcPr>
            <w:tcW w:w="1700" w:type="dxa"/>
          </w:tcPr>
          <w:p w14:paraId="0436B66D" w14:textId="77777777" w:rsidR="00D544D4" w:rsidRPr="00A15DCB" w:rsidRDefault="00D544D4" w:rsidP="00051FE8">
            <w:pPr>
              <w:pStyle w:val="TAL"/>
            </w:pPr>
          </w:p>
        </w:tc>
        <w:tc>
          <w:tcPr>
            <w:tcW w:w="1250" w:type="dxa"/>
          </w:tcPr>
          <w:p w14:paraId="420125F3" w14:textId="77777777" w:rsidR="00D544D4" w:rsidRPr="00A15DCB" w:rsidRDefault="00D544D4" w:rsidP="00051FE8">
            <w:pPr>
              <w:pStyle w:val="TAL"/>
            </w:pPr>
          </w:p>
        </w:tc>
      </w:tr>
      <w:tr w:rsidR="00D544D4" w:rsidRPr="00A15DCB" w14:paraId="485706C9" w14:textId="77777777" w:rsidTr="00051FE8">
        <w:tblPrEx>
          <w:tblCellMar>
            <w:left w:w="108" w:type="dxa"/>
            <w:right w:w="108" w:type="dxa"/>
          </w:tblCellMar>
        </w:tblPrEx>
        <w:tc>
          <w:tcPr>
            <w:tcW w:w="4722" w:type="dxa"/>
          </w:tcPr>
          <w:p w14:paraId="12A20D6F" w14:textId="77777777" w:rsidR="00D544D4" w:rsidRPr="00A15DCB" w:rsidRDefault="00D544D4" w:rsidP="00051FE8">
            <w:pPr>
              <w:pStyle w:val="TAL"/>
            </w:pPr>
            <w:r w:rsidRPr="00A15DCB">
              <w:t xml:space="preserve">    }</w:t>
            </w:r>
          </w:p>
        </w:tc>
        <w:tc>
          <w:tcPr>
            <w:tcW w:w="2267" w:type="dxa"/>
          </w:tcPr>
          <w:p w14:paraId="6DEA23ED" w14:textId="77777777" w:rsidR="00D544D4" w:rsidRPr="00A15DCB" w:rsidRDefault="00D544D4" w:rsidP="00051FE8">
            <w:pPr>
              <w:pStyle w:val="TAL"/>
            </w:pPr>
          </w:p>
        </w:tc>
        <w:tc>
          <w:tcPr>
            <w:tcW w:w="1700" w:type="dxa"/>
          </w:tcPr>
          <w:p w14:paraId="4A713BAD" w14:textId="77777777" w:rsidR="00D544D4" w:rsidRPr="00A15DCB" w:rsidRDefault="00D544D4" w:rsidP="00051FE8">
            <w:pPr>
              <w:pStyle w:val="TAL"/>
            </w:pPr>
          </w:p>
        </w:tc>
        <w:tc>
          <w:tcPr>
            <w:tcW w:w="1250" w:type="dxa"/>
          </w:tcPr>
          <w:p w14:paraId="750B29FF" w14:textId="77777777" w:rsidR="00D544D4" w:rsidRPr="00A15DCB" w:rsidRDefault="00D544D4" w:rsidP="00051FE8">
            <w:pPr>
              <w:pStyle w:val="TAL"/>
            </w:pPr>
          </w:p>
        </w:tc>
      </w:tr>
      <w:tr w:rsidR="00D544D4" w:rsidRPr="00A15DCB" w14:paraId="6696DD13" w14:textId="77777777" w:rsidTr="00051FE8">
        <w:tblPrEx>
          <w:tblCellMar>
            <w:left w:w="108" w:type="dxa"/>
            <w:right w:w="108" w:type="dxa"/>
          </w:tblCellMar>
        </w:tblPrEx>
        <w:tc>
          <w:tcPr>
            <w:tcW w:w="4722" w:type="dxa"/>
          </w:tcPr>
          <w:p w14:paraId="4DAC1D44" w14:textId="77777777" w:rsidR="00D544D4" w:rsidRPr="00A15DCB" w:rsidRDefault="00D544D4" w:rsidP="00051FE8">
            <w:pPr>
              <w:pStyle w:val="TAL"/>
              <w:rPr>
                <w:lang w:eastAsia="zh-CN"/>
              </w:rPr>
            </w:pPr>
            <w:r w:rsidRPr="00A15DCB">
              <w:rPr>
                <w:lang w:eastAsia="zh-CN"/>
              </w:rPr>
              <w:t xml:space="preserve">  }</w:t>
            </w:r>
          </w:p>
        </w:tc>
        <w:tc>
          <w:tcPr>
            <w:tcW w:w="2267" w:type="dxa"/>
          </w:tcPr>
          <w:p w14:paraId="5EEBA825" w14:textId="77777777" w:rsidR="00D544D4" w:rsidRPr="00A15DCB" w:rsidRDefault="00D544D4" w:rsidP="00051FE8">
            <w:pPr>
              <w:pStyle w:val="TAL"/>
            </w:pPr>
          </w:p>
        </w:tc>
        <w:tc>
          <w:tcPr>
            <w:tcW w:w="1700" w:type="dxa"/>
          </w:tcPr>
          <w:p w14:paraId="119E899B" w14:textId="77777777" w:rsidR="00D544D4" w:rsidRPr="00A15DCB" w:rsidDel="00D63DD8" w:rsidRDefault="00D544D4" w:rsidP="00051FE8">
            <w:pPr>
              <w:pStyle w:val="TAL"/>
            </w:pPr>
          </w:p>
        </w:tc>
        <w:tc>
          <w:tcPr>
            <w:tcW w:w="1250" w:type="dxa"/>
          </w:tcPr>
          <w:p w14:paraId="0A11C3F2" w14:textId="77777777" w:rsidR="00D544D4" w:rsidRPr="00A15DCB" w:rsidRDefault="00D544D4" w:rsidP="00051FE8">
            <w:pPr>
              <w:pStyle w:val="TAL"/>
            </w:pPr>
          </w:p>
        </w:tc>
      </w:tr>
      <w:tr w:rsidR="00D544D4" w:rsidRPr="00A15DCB" w14:paraId="30CDB152" w14:textId="77777777" w:rsidTr="00051FE8">
        <w:tblPrEx>
          <w:tblCellMar>
            <w:left w:w="108" w:type="dxa"/>
            <w:right w:w="108" w:type="dxa"/>
          </w:tblCellMar>
        </w:tblPrEx>
        <w:tc>
          <w:tcPr>
            <w:tcW w:w="4722" w:type="dxa"/>
          </w:tcPr>
          <w:p w14:paraId="44AC0AA7" w14:textId="77777777" w:rsidR="00D544D4" w:rsidRPr="00A15DCB" w:rsidRDefault="00D544D4" w:rsidP="00051FE8">
            <w:pPr>
              <w:pStyle w:val="TAL"/>
            </w:pPr>
            <w:r w:rsidRPr="00A15DCB">
              <w:rPr>
                <w:lang w:eastAsia="zh-CN"/>
              </w:rPr>
              <w:t>}</w:t>
            </w:r>
          </w:p>
        </w:tc>
        <w:tc>
          <w:tcPr>
            <w:tcW w:w="2267" w:type="dxa"/>
          </w:tcPr>
          <w:p w14:paraId="17217FF6" w14:textId="77777777" w:rsidR="00D544D4" w:rsidRPr="00A15DCB" w:rsidRDefault="00D544D4" w:rsidP="00051FE8">
            <w:pPr>
              <w:pStyle w:val="TAL"/>
            </w:pPr>
          </w:p>
        </w:tc>
        <w:tc>
          <w:tcPr>
            <w:tcW w:w="1700" w:type="dxa"/>
          </w:tcPr>
          <w:p w14:paraId="7B36CB4B" w14:textId="77777777" w:rsidR="00D544D4" w:rsidRPr="00A15DCB" w:rsidDel="00D63DD8" w:rsidRDefault="00D544D4" w:rsidP="00051FE8">
            <w:pPr>
              <w:pStyle w:val="TAL"/>
            </w:pPr>
          </w:p>
        </w:tc>
        <w:tc>
          <w:tcPr>
            <w:tcW w:w="1250" w:type="dxa"/>
          </w:tcPr>
          <w:p w14:paraId="0021EEAA" w14:textId="77777777" w:rsidR="00D544D4" w:rsidRPr="00A15DCB" w:rsidRDefault="00D544D4" w:rsidP="00051FE8">
            <w:pPr>
              <w:pStyle w:val="TAL"/>
            </w:pPr>
          </w:p>
        </w:tc>
      </w:tr>
    </w:tbl>
    <w:p w14:paraId="0CA4C8BF" w14:textId="77777777" w:rsidR="000F63DB" w:rsidRPr="00A15DCB" w:rsidRDefault="000F63DB" w:rsidP="000F63DB"/>
    <w:p w14:paraId="28B604FB" w14:textId="77777777" w:rsidR="000F63DB" w:rsidRPr="00A15DCB" w:rsidRDefault="000F63DB" w:rsidP="000F63DB">
      <w:pPr>
        <w:pStyle w:val="TH"/>
      </w:pPr>
      <w:r w:rsidRPr="00A15DCB">
        <w:t xml:space="preserve">Table 7.1.1.2.2.3.3-3: Physical layer parameters for DCI format 1_1 </w:t>
      </w:r>
      <w:r w:rsidRPr="00A15DCB">
        <w:rPr>
          <w:iCs/>
        </w:rPr>
        <w:t>(Steps 3, 7</w:t>
      </w:r>
      <w:r w:rsidRPr="00A15DCB">
        <w:t>, Table 7.1.1.2.2.3.2-1</w:t>
      </w:r>
      <w:r w:rsidRPr="00A15DCB">
        <w:rPr>
          <w:iCs/>
        </w:rPr>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3582"/>
        <w:gridCol w:w="3407"/>
        <w:gridCol w:w="1700"/>
        <w:gridCol w:w="1250"/>
      </w:tblGrid>
      <w:tr w:rsidR="000F63DB" w:rsidRPr="00A15DCB" w14:paraId="49F084A2" w14:textId="77777777" w:rsidTr="00257A63">
        <w:tc>
          <w:tcPr>
            <w:tcW w:w="9939" w:type="dxa"/>
            <w:gridSpan w:val="4"/>
          </w:tcPr>
          <w:p w14:paraId="69E9D07F" w14:textId="77777777" w:rsidR="000F63DB" w:rsidRPr="00A15DCB" w:rsidRDefault="000F63DB" w:rsidP="00257A63">
            <w:pPr>
              <w:pStyle w:val="TAL"/>
              <w:rPr>
                <w:lang w:eastAsia="zh-CN"/>
              </w:rPr>
            </w:pPr>
            <w:r w:rsidRPr="00A15DCB">
              <w:t>Derivation Path: TS 38.508-1 [4], Table 4.3.6.1.2.2-1</w:t>
            </w:r>
          </w:p>
        </w:tc>
      </w:tr>
      <w:tr w:rsidR="000F63DB" w:rsidRPr="00A15DCB" w14:paraId="420C2527" w14:textId="77777777" w:rsidTr="00502A73">
        <w:tc>
          <w:tcPr>
            <w:tcW w:w="3582" w:type="dxa"/>
          </w:tcPr>
          <w:p w14:paraId="2B1D154B" w14:textId="77777777" w:rsidR="000F63DB" w:rsidRPr="00A15DCB" w:rsidRDefault="000F63DB" w:rsidP="00257A63">
            <w:pPr>
              <w:pStyle w:val="TAH"/>
            </w:pPr>
            <w:r w:rsidRPr="00A15DCB">
              <w:t>Parameter</w:t>
            </w:r>
          </w:p>
        </w:tc>
        <w:tc>
          <w:tcPr>
            <w:tcW w:w="3407" w:type="dxa"/>
            <w:vAlign w:val="center"/>
          </w:tcPr>
          <w:p w14:paraId="15C69AF1" w14:textId="77777777" w:rsidR="000F63DB" w:rsidRPr="00A15DCB" w:rsidRDefault="000F63DB" w:rsidP="00257A63">
            <w:pPr>
              <w:pStyle w:val="TAH"/>
            </w:pPr>
            <w:r w:rsidRPr="00A15DCB">
              <w:t>Value</w:t>
            </w:r>
          </w:p>
        </w:tc>
        <w:tc>
          <w:tcPr>
            <w:tcW w:w="1700" w:type="dxa"/>
            <w:vAlign w:val="center"/>
          </w:tcPr>
          <w:p w14:paraId="7F32C7F8" w14:textId="77777777" w:rsidR="000F63DB" w:rsidRPr="00A15DCB" w:rsidRDefault="000F63DB" w:rsidP="00257A63">
            <w:pPr>
              <w:pStyle w:val="TAH"/>
            </w:pPr>
            <w:r w:rsidRPr="00A15DCB">
              <w:t>Value in binary</w:t>
            </w:r>
          </w:p>
        </w:tc>
        <w:tc>
          <w:tcPr>
            <w:tcW w:w="1250" w:type="dxa"/>
          </w:tcPr>
          <w:p w14:paraId="5A2E6CAE" w14:textId="77777777" w:rsidR="000F63DB" w:rsidRPr="00A15DCB" w:rsidRDefault="000F63DB" w:rsidP="00257A63">
            <w:pPr>
              <w:pStyle w:val="TAH"/>
            </w:pPr>
            <w:r w:rsidRPr="00A15DCB">
              <w:t>Condition</w:t>
            </w:r>
          </w:p>
        </w:tc>
      </w:tr>
      <w:tr w:rsidR="000F63DB" w:rsidRPr="00A15DCB" w14:paraId="6FD3EAE7" w14:textId="77777777" w:rsidTr="00502A73">
        <w:tc>
          <w:tcPr>
            <w:tcW w:w="3582" w:type="dxa"/>
          </w:tcPr>
          <w:p w14:paraId="66FA301E" w14:textId="77777777" w:rsidR="000F63DB" w:rsidRPr="00A15DCB" w:rsidRDefault="000F63DB" w:rsidP="00257A63">
            <w:pPr>
              <w:pStyle w:val="TAL"/>
            </w:pPr>
            <w:r w:rsidRPr="00A15DCB">
              <w:rPr>
                <w:lang w:eastAsia="zh-CN"/>
              </w:rPr>
              <w:t>PDSCH-to-HARQ_feedback timing indicator</w:t>
            </w:r>
          </w:p>
        </w:tc>
        <w:tc>
          <w:tcPr>
            <w:tcW w:w="3407" w:type="dxa"/>
          </w:tcPr>
          <w:p w14:paraId="2714DEC5" w14:textId="77777777" w:rsidR="000F63DB" w:rsidRPr="00A15DCB" w:rsidRDefault="000F63DB" w:rsidP="00257A63">
            <w:pPr>
              <w:pStyle w:val="TAL"/>
            </w:pPr>
            <w:r w:rsidRPr="00A15DCB">
              <w:t xml:space="preserve">Corresponding to K1=5 slots as per dl-DataToUL-ACK in Table 4.6.3-112 TS 38.508-1 </w:t>
            </w:r>
            <w:r w:rsidRPr="00A15DCB">
              <w:rPr>
                <w:lang w:eastAsia="zh-CN"/>
              </w:rPr>
              <w:t>[4]</w:t>
            </w:r>
            <w:r w:rsidRPr="00A15DCB">
              <w:t>.</w:t>
            </w:r>
          </w:p>
        </w:tc>
        <w:tc>
          <w:tcPr>
            <w:tcW w:w="1700" w:type="dxa"/>
          </w:tcPr>
          <w:p w14:paraId="66B2E64F" w14:textId="77777777" w:rsidR="000F63DB" w:rsidRPr="00A15DCB" w:rsidRDefault="000F63DB" w:rsidP="00257A63">
            <w:pPr>
              <w:pStyle w:val="TAL"/>
            </w:pPr>
            <w:r w:rsidRPr="00A15DCB">
              <w:t>“011”B</w:t>
            </w:r>
          </w:p>
        </w:tc>
        <w:tc>
          <w:tcPr>
            <w:tcW w:w="1250" w:type="dxa"/>
          </w:tcPr>
          <w:p w14:paraId="783A4E1F" w14:textId="77777777" w:rsidR="000F63DB" w:rsidRPr="00A15DCB" w:rsidRDefault="000F63DB" w:rsidP="00257A63">
            <w:pPr>
              <w:pStyle w:val="TAL"/>
            </w:pPr>
          </w:p>
        </w:tc>
      </w:tr>
    </w:tbl>
    <w:p w14:paraId="5E186E28" w14:textId="77777777" w:rsidR="00D544D4" w:rsidRPr="00A15DCB" w:rsidRDefault="00D544D4" w:rsidP="00D544D4"/>
    <w:p w14:paraId="6A46D4D0" w14:textId="77777777" w:rsidR="00276AD5" w:rsidRPr="00A15DCB" w:rsidRDefault="00276AD5" w:rsidP="00276AD5">
      <w:pPr>
        <w:pStyle w:val="Heading5"/>
        <w:rPr>
          <w:lang w:eastAsia="sv-SE"/>
        </w:rPr>
      </w:pPr>
      <w:bookmarkStart w:id="136" w:name="_Toc21103094"/>
      <w:bookmarkStart w:id="137" w:name="_Toc29233431"/>
      <w:bookmarkStart w:id="138" w:name="_Toc29462036"/>
      <w:bookmarkStart w:id="139" w:name="_Toc36158013"/>
      <w:r w:rsidRPr="00A15DCB">
        <w:rPr>
          <w:lang w:eastAsia="sv-SE"/>
        </w:rPr>
        <w:t>7.1.1.2.3</w:t>
      </w:r>
      <w:r w:rsidRPr="00A15DCB">
        <w:rPr>
          <w:lang w:eastAsia="sv-SE"/>
        </w:rPr>
        <w:tab/>
        <w:t>Correct HARQ process handling / CCCH</w:t>
      </w:r>
      <w:bookmarkEnd w:id="136"/>
      <w:bookmarkEnd w:id="137"/>
      <w:bookmarkEnd w:id="138"/>
      <w:bookmarkEnd w:id="139"/>
    </w:p>
    <w:p w14:paraId="3A5F1910" w14:textId="77777777" w:rsidR="00276AD5" w:rsidRPr="00A15DCB" w:rsidRDefault="00276AD5" w:rsidP="00276AD5">
      <w:pPr>
        <w:pStyle w:val="H6"/>
      </w:pPr>
      <w:r w:rsidRPr="00A15DCB">
        <w:t>7.1.1.2.3.1</w:t>
      </w:r>
      <w:r w:rsidRPr="00A15DCB">
        <w:tab/>
        <w:t>Test Purpose (TP)</w:t>
      </w:r>
    </w:p>
    <w:p w14:paraId="6D514B0F" w14:textId="77777777" w:rsidR="00276AD5" w:rsidRPr="00A15DCB" w:rsidRDefault="00276AD5" w:rsidP="00276AD5">
      <w:pPr>
        <w:pStyle w:val="H6"/>
      </w:pPr>
      <w:r w:rsidRPr="00A15DCB">
        <w:t>(1)</w:t>
      </w:r>
    </w:p>
    <w:p w14:paraId="62B96CE4"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7E935D23" w14:textId="77777777" w:rsidR="00276AD5" w:rsidRPr="00A15DCB" w:rsidRDefault="00276AD5" w:rsidP="00276AD5">
      <w:pPr>
        <w:pStyle w:val="PL"/>
        <w:rPr>
          <w:noProof w:val="0"/>
        </w:rPr>
      </w:pPr>
      <w:r w:rsidRPr="00A15DCB">
        <w:rPr>
          <w:b/>
          <w:bCs/>
          <w:noProof w:val="0"/>
        </w:rPr>
        <w:t>ensure that</w:t>
      </w:r>
      <w:r w:rsidRPr="00A15DCB">
        <w:rPr>
          <w:noProof w:val="0"/>
        </w:rPr>
        <w:t xml:space="preserve"> {</w:t>
      </w:r>
    </w:p>
    <w:p w14:paraId="766900A5"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RA-RNTI }</w:t>
      </w:r>
    </w:p>
    <w:p w14:paraId="354AC0BD"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corresponding HARQ process }</w:t>
      </w:r>
    </w:p>
    <w:p w14:paraId="0FD0E3D0" w14:textId="77777777" w:rsidR="00276AD5" w:rsidRPr="00A15DCB" w:rsidRDefault="00276AD5" w:rsidP="00276AD5">
      <w:pPr>
        <w:pStyle w:val="PL"/>
        <w:rPr>
          <w:noProof w:val="0"/>
        </w:rPr>
      </w:pPr>
      <w:r w:rsidRPr="00A15DCB">
        <w:rPr>
          <w:noProof w:val="0"/>
        </w:rPr>
        <w:t xml:space="preserve">            }</w:t>
      </w:r>
    </w:p>
    <w:p w14:paraId="5BC04B2C" w14:textId="77777777" w:rsidR="00276AD5" w:rsidRPr="00A15DCB" w:rsidRDefault="00276AD5" w:rsidP="00276AD5">
      <w:pPr>
        <w:pStyle w:val="PL"/>
        <w:rPr>
          <w:noProof w:val="0"/>
        </w:rPr>
      </w:pPr>
    </w:p>
    <w:p w14:paraId="7B10C20E" w14:textId="77777777" w:rsidR="00276AD5" w:rsidRPr="00A15DCB" w:rsidRDefault="00276AD5" w:rsidP="00276AD5">
      <w:pPr>
        <w:pStyle w:val="H6"/>
      </w:pPr>
      <w:r w:rsidRPr="00A15DCB">
        <w:t>(2)</w:t>
      </w:r>
    </w:p>
    <w:p w14:paraId="4CF18294"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682B4C64" w14:textId="77777777" w:rsidR="00276AD5" w:rsidRPr="00A15DCB" w:rsidRDefault="00276AD5" w:rsidP="00276AD5">
      <w:pPr>
        <w:pStyle w:val="PL"/>
        <w:rPr>
          <w:noProof w:val="0"/>
        </w:rPr>
      </w:pPr>
      <w:r w:rsidRPr="00A15DCB">
        <w:rPr>
          <w:b/>
          <w:bCs/>
          <w:noProof w:val="0"/>
        </w:rPr>
        <w:lastRenderedPageBreak/>
        <w:t>ensure that</w:t>
      </w:r>
      <w:r w:rsidRPr="00A15DCB">
        <w:rPr>
          <w:noProof w:val="0"/>
        </w:rPr>
        <w:t xml:space="preserve"> {</w:t>
      </w:r>
    </w:p>
    <w:p w14:paraId="601E965B"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T-CRNTI without UE Contention Resolution Identity corresponding the transmitted </w:t>
      </w:r>
      <w:r w:rsidRPr="00A15DCB">
        <w:rPr>
          <w:rFonts w:eastAsia="SimSun"/>
          <w:noProof w:val="0"/>
          <w:lang w:eastAsia="zh-CN"/>
        </w:rPr>
        <w:t>RRCSetupRequest</w:t>
      </w:r>
      <w:r w:rsidRPr="00A15DCB">
        <w:rPr>
          <w:noProof w:val="0"/>
        </w:rPr>
        <w:t xml:space="preserve"> message }</w:t>
      </w:r>
    </w:p>
    <w:p w14:paraId="107B0ED5"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corresponding HARQ process } </w:t>
      </w:r>
    </w:p>
    <w:p w14:paraId="5BF4B8D3" w14:textId="77777777" w:rsidR="00276AD5" w:rsidRPr="00A15DCB" w:rsidRDefault="00276AD5" w:rsidP="00276AD5">
      <w:pPr>
        <w:pStyle w:val="PL"/>
        <w:rPr>
          <w:noProof w:val="0"/>
        </w:rPr>
      </w:pPr>
      <w:r w:rsidRPr="00A15DCB">
        <w:rPr>
          <w:noProof w:val="0"/>
        </w:rPr>
        <w:t xml:space="preserve">            }</w:t>
      </w:r>
    </w:p>
    <w:p w14:paraId="56636060" w14:textId="77777777" w:rsidR="00276AD5" w:rsidRPr="00A15DCB" w:rsidRDefault="00276AD5" w:rsidP="00276AD5">
      <w:pPr>
        <w:pStyle w:val="PL"/>
        <w:rPr>
          <w:noProof w:val="0"/>
        </w:rPr>
      </w:pPr>
    </w:p>
    <w:p w14:paraId="3D752807" w14:textId="77777777" w:rsidR="00276AD5" w:rsidRPr="00A15DCB" w:rsidRDefault="00276AD5" w:rsidP="00276AD5">
      <w:pPr>
        <w:pStyle w:val="H6"/>
      </w:pPr>
      <w:r w:rsidRPr="00A15DCB">
        <w:t>(3)</w:t>
      </w:r>
    </w:p>
    <w:p w14:paraId="528D76A0"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180CA90D" w14:textId="77777777" w:rsidR="00276AD5" w:rsidRPr="00A15DCB" w:rsidRDefault="00276AD5" w:rsidP="00276AD5">
      <w:pPr>
        <w:pStyle w:val="PL"/>
        <w:rPr>
          <w:noProof w:val="0"/>
        </w:rPr>
      </w:pPr>
      <w:r w:rsidRPr="00A15DCB">
        <w:rPr>
          <w:b/>
          <w:bCs/>
          <w:noProof w:val="0"/>
        </w:rPr>
        <w:t>ensure that</w:t>
      </w:r>
      <w:r w:rsidRPr="00A15DCB">
        <w:rPr>
          <w:noProof w:val="0"/>
        </w:rPr>
        <w:t xml:space="preserve"> {</w:t>
      </w:r>
    </w:p>
    <w:p w14:paraId="38BE11CB"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T-CRNTI and cannot decode properly }</w:t>
      </w:r>
    </w:p>
    <w:p w14:paraId="6EBD69D1"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corresponding HARQ process }</w:t>
      </w:r>
    </w:p>
    <w:p w14:paraId="7391654B" w14:textId="77777777" w:rsidR="00276AD5" w:rsidRPr="00A15DCB" w:rsidRDefault="00276AD5" w:rsidP="00276AD5">
      <w:pPr>
        <w:pStyle w:val="PL"/>
        <w:rPr>
          <w:noProof w:val="0"/>
        </w:rPr>
      </w:pPr>
      <w:r w:rsidRPr="00A15DCB">
        <w:rPr>
          <w:noProof w:val="0"/>
        </w:rPr>
        <w:t xml:space="preserve">            }</w:t>
      </w:r>
    </w:p>
    <w:p w14:paraId="2BE7DD84" w14:textId="77777777" w:rsidR="00276AD5" w:rsidRPr="00A15DCB" w:rsidRDefault="00276AD5" w:rsidP="00276AD5">
      <w:pPr>
        <w:pStyle w:val="PL"/>
        <w:rPr>
          <w:noProof w:val="0"/>
        </w:rPr>
      </w:pPr>
    </w:p>
    <w:p w14:paraId="7929E0C0" w14:textId="77777777" w:rsidR="00276AD5" w:rsidRPr="00A15DCB" w:rsidRDefault="00276AD5" w:rsidP="00276AD5">
      <w:pPr>
        <w:pStyle w:val="H6"/>
      </w:pPr>
      <w:r w:rsidRPr="00A15DCB">
        <w:t>(4)</w:t>
      </w:r>
    </w:p>
    <w:p w14:paraId="56A010BF"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55AF57E9" w14:textId="77777777" w:rsidR="00276AD5" w:rsidRPr="00A15DCB" w:rsidRDefault="00276AD5" w:rsidP="00276AD5">
      <w:pPr>
        <w:pStyle w:val="PL"/>
        <w:rPr>
          <w:noProof w:val="0"/>
        </w:rPr>
      </w:pPr>
      <w:r w:rsidRPr="00A15DCB">
        <w:rPr>
          <w:b/>
          <w:bCs/>
          <w:noProof w:val="0"/>
        </w:rPr>
        <w:t>ensure that</w:t>
      </w:r>
      <w:r w:rsidRPr="00A15DCB">
        <w:rPr>
          <w:noProof w:val="0"/>
        </w:rPr>
        <w:t xml:space="preserve"> {</w:t>
      </w:r>
    </w:p>
    <w:p w14:paraId="42CC6E65"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T-CRNTI with UE Contention Resolution Identity corresponding the transmitted </w:t>
      </w:r>
      <w:r w:rsidRPr="00A15DCB">
        <w:rPr>
          <w:rFonts w:eastAsia="SimSun"/>
          <w:noProof w:val="0"/>
          <w:lang w:eastAsia="zh-CN"/>
        </w:rPr>
        <w:t>RRCSetupRequest</w:t>
      </w:r>
      <w:r w:rsidRPr="00A15DCB">
        <w:rPr>
          <w:noProof w:val="0"/>
        </w:rPr>
        <w:t xml:space="preserve"> message }</w:t>
      </w:r>
    </w:p>
    <w:p w14:paraId="37B3EFFC"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transmits the HARQ ACK for the corresponding HARQ process }</w:t>
      </w:r>
    </w:p>
    <w:p w14:paraId="0D0A617B" w14:textId="77777777" w:rsidR="00276AD5" w:rsidRPr="00A15DCB" w:rsidRDefault="00276AD5" w:rsidP="00276AD5">
      <w:pPr>
        <w:pStyle w:val="PL"/>
        <w:rPr>
          <w:noProof w:val="0"/>
        </w:rPr>
      </w:pPr>
      <w:r w:rsidRPr="00A15DCB">
        <w:rPr>
          <w:noProof w:val="0"/>
        </w:rPr>
        <w:t xml:space="preserve">            }</w:t>
      </w:r>
    </w:p>
    <w:p w14:paraId="624A515F" w14:textId="77777777" w:rsidR="00276AD5" w:rsidRPr="00A15DCB" w:rsidRDefault="00276AD5" w:rsidP="00276AD5">
      <w:pPr>
        <w:pStyle w:val="PL"/>
        <w:rPr>
          <w:noProof w:val="0"/>
        </w:rPr>
      </w:pPr>
    </w:p>
    <w:p w14:paraId="5820915C" w14:textId="77777777" w:rsidR="00276AD5" w:rsidRPr="00A15DCB" w:rsidRDefault="00276AD5" w:rsidP="00276AD5">
      <w:pPr>
        <w:pStyle w:val="H6"/>
      </w:pPr>
      <w:r w:rsidRPr="00A15DCB">
        <w:t>7.1.1.2.3.2</w:t>
      </w:r>
      <w:r w:rsidRPr="00A15DCB">
        <w:tab/>
        <w:t>Conformance requirements</w:t>
      </w:r>
    </w:p>
    <w:p w14:paraId="74756D2E" w14:textId="77777777" w:rsidR="00276AD5" w:rsidRPr="00A15DCB" w:rsidRDefault="00276AD5" w:rsidP="00276AD5">
      <w:r w:rsidRPr="00A15DCB">
        <w:t>References: The conformance requirements covered in the current TC are specified in: TS 38.321, clauses 5.3.2.1 and 5.3.2.2.</w:t>
      </w:r>
    </w:p>
    <w:p w14:paraId="57EA7A17" w14:textId="77777777" w:rsidR="00276AD5" w:rsidRPr="00A15DCB" w:rsidRDefault="00276AD5" w:rsidP="00276AD5">
      <w:r w:rsidRPr="00A15DCB">
        <w:t>[TS 38.321, clause 5.3.2.1]</w:t>
      </w:r>
    </w:p>
    <w:p w14:paraId="595AB246" w14:textId="77777777" w:rsidR="00276AD5" w:rsidRPr="00A15DCB" w:rsidRDefault="00276AD5" w:rsidP="00276AD5">
      <w:r w:rsidRPr="00A15DCB">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776132E" w14:textId="77777777" w:rsidR="00276AD5" w:rsidRPr="00A15DCB" w:rsidRDefault="00276AD5" w:rsidP="00276AD5">
      <w:r w:rsidRPr="00A15DCB">
        <w:t>The number of parallel DL HARQ processes per HARQ entity is specified in TS 38.214 [7]. The dedicated broadcast HARQ process is used for BCCH.</w:t>
      </w:r>
    </w:p>
    <w:p w14:paraId="57CA86D4" w14:textId="77777777" w:rsidR="00276AD5" w:rsidRPr="00A15DCB" w:rsidRDefault="00276AD5" w:rsidP="00276AD5">
      <w:r w:rsidRPr="00A15DCB">
        <w:t>The HARQ process supports one TB when the physical layer is not configured for downlink spatial multiplexing. The HARQ process supports one or two TBs when the physical layer is configured for downlink spatial multiplexing.</w:t>
      </w:r>
    </w:p>
    <w:p w14:paraId="0FA358EC" w14:textId="77777777" w:rsidR="00276AD5" w:rsidRPr="00A15DCB" w:rsidRDefault="00276AD5" w:rsidP="00276AD5">
      <w:r w:rsidRPr="00A15DCB">
        <w:t xml:space="preserve">When the MAC entity is configured with </w:t>
      </w:r>
      <w:r w:rsidRPr="00A15DCB">
        <w:rPr>
          <w:i/>
        </w:rPr>
        <w:t>pdsch-AggregationFactor</w:t>
      </w:r>
      <w:r w:rsidRPr="00A15DCB">
        <w:t xml:space="preserve"> &gt; 1, the parameter </w:t>
      </w:r>
      <w:r w:rsidRPr="00A15DCB">
        <w:rPr>
          <w:i/>
        </w:rPr>
        <w:t>pdsch-AggregationFactor</w:t>
      </w:r>
      <w:r w:rsidRPr="00A15DCB">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A15DCB">
        <w:rPr>
          <w:i/>
        </w:rPr>
        <w:t>pdsch-AggregationFactor</w:t>
      </w:r>
      <w:r w:rsidRPr="00A15DCB">
        <w:t xml:space="preserve"> – 1 HARQ retransmissions follow within a bundle.</w:t>
      </w:r>
    </w:p>
    <w:p w14:paraId="08970A6A" w14:textId="77777777" w:rsidR="00276AD5" w:rsidRPr="00A15DCB" w:rsidRDefault="00276AD5" w:rsidP="00276AD5">
      <w:r w:rsidRPr="00A15DCB">
        <w:t>The MAC entity shall:</w:t>
      </w:r>
    </w:p>
    <w:p w14:paraId="25772C39" w14:textId="77777777" w:rsidR="00276AD5" w:rsidRPr="00A15DCB" w:rsidRDefault="00276AD5" w:rsidP="00276AD5">
      <w:pPr>
        <w:pStyle w:val="B1"/>
      </w:pPr>
      <w:r w:rsidRPr="00A15DCB">
        <w:t>1&gt;</w:t>
      </w:r>
      <w:r w:rsidRPr="00A15DCB">
        <w:tab/>
        <w:t>if a downlink assignment has been indicated:</w:t>
      </w:r>
    </w:p>
    <w:p w14:paraId="67E84485" w14:textId="77777777" w:rsidR="00276AD5" w:rsidRPr="00A15DCB" w:rsidRDefault="00276AD5" w:rsidP="00276AD5">
      <w:pPr>
        <w:pStyle w:val="B2"/>
      </w:pPr>
      <w:r w:rsidRPr="00A15DCB">
        <w:t>2&gt;</w:t>
      </w:r>
      <w:r w:rsidRPr="00A15DCB">
        <w:tab/>
        <w:t>allocate the TB(s) received from the physical layer and the associated HARQ information to the HARQ process indicated by the associated HARQ information.</w:t>
      </w:r>
    </w:p>
    <w:p w14:paraId="54999CE6" w14:textId="77777777" w:rsidR="00276AD5" w:rsidRPr="00A15DCB" w:rsidRDefault="00276AD5" w:rsidP="00276AD5">
      <w:pPr>
        <w:pStyle w:val="B1"/>
      </w:pPr>
      <w:r w:rsidRPr="00A15DCB">
        <w:t>1&gt;</w:t>
      </w:r>
      <w:r w:rsidRPr="00A15DCB">
        <w:tab/>
        <w:t>if a downlink assignment has been indicated for the broadcast HARQ process:</w:t>
      </w:r>
    </w:p>
    <w:p w14:paraId="242503B1" w14:textId="77777777" w:rsidR="00276AD5" w:rsidRPr="00A15DCB" w:rsidRDefault="00276AD5" w:rsidP="00276AD5">
      <w:pPr>
        <w:pStyle w:val="B2"/>
      </w:pPr>
      <w:r w:rsidRPr="00A15DCB">
        <w:t>2&gt;</w:t>
      </w:r>
      <w:r w:rsidRPr="00A15DCB">
        <w:tab/>
        <w:t>allocate the received TB to the broadcast HARQ process.</w:t>
      </w:r>
    </w:p>
    <w:p w14:paraId="3B0B5280" w14:textId="77777777" w:rsidR="00276AD5" w:rsidRPr="00A15DCB" w:rsidRDefault="00276AD5" w:rsidP="00276AD5">
      <w:r w:rsidRPr="00A15DCB">
        <w:t>[TS 38.321, clause 5.3.2.2]</w:t>
      </w:r>
    </w:p>
    <w:p w14:paraId="3C68D0FE" w14:textId="77777777" w:rsidR="00276AD5" w:rsidRPr="00A15DCB" w:rsidRDefault="00276AD5" w:rsidP="00276AD5">
      <w:r w:rsidRPr="00A15DCB">
        <w:t>When a transmission takes place for the HARQ process, one or two (in case of downlink spatial multiplexing) TBs and the associated HARQ information are received from the HARQ entity.</w:t>
      </w:r>
    </w:p>
    <w:p w14:paraId="1C26679C" w14:textId="77777777" w:rsidR="00276AD5" w:rsidRPr="00A15DCB" w:rsidRDefault="00276AD5" w:rsidP="00276AD5">
      <w:r w:rsidRPr="00A15DCB">
        <w:t>For each received TB and associated HARQ information, the HARQ process shall:</w:t>
      </w:r>
    </w:p>
    <w:p w14:paraId="08617C27" w14:textId="77777777" w:rsidR="00276AD5" w:rsidRPr="00A15DCB" w:rsidRDefault="00276AD5" w:rsidP="00276AD5">
      <w:pPr>
        <w:pStyle w:val="B1"/>
      </w:pPr>
      <w:r w:rsidRPr="00A15DCB">
        <w:t>1&gt;</w:t>
      </w:r>
      <w:r w:rsidRPr="00A15DCB">
        <w:tab/>
        <w:t>if the NDI, when provided, has been toggled compared to the value of the previous received transmission corresponding to this TB; or</w:t>
      </w:r>
    </w:p>
    <w:p w14:paraId="1EE4ABA7" w14:textId="77777777" w:rsidR="00276AD5" w:rsidRPr="00A15DCB" w:rsidRDefault="00276AD5" w:rsidP="00276AD5">
      <w:pPr>
        <w:pStyle w:val="B1"/>
      </w:pPr>
      <w:r w:rsidRPr="00A15DCB">
        <w:t>1&gt;</w:t>
      </w:r>
      <w:r w:rsidRPr="00A15DCB">
        <w:tab/>
        <w:t>if the HARQ process is equal to the broadcast process, and this is the first received transmission for the TB according to the system information schedule indicated by RRC; or</w:t>
      </w:r>
    </w:p>
    <w:p w14:paraId="4599E415" w14:textId="77777777" w:rsidR="00276AD5" w:rsidRPr="00A15DCB" w:rsidRDefault="00276AD5" w:rsidP="00276AD5">
      <w:pPr>
        <w:pStyle w:val="B1"/>
      </w:pPr>
      <w:r w:rsidRPr="00A15DCB">
        <w:lastRenderedPageBreak/>
        <w:t>1&gt;</w:t>
      </w:r>
      <w:r w:rsidRPr="00A15DCB">
        <w:tab/>
        <w:t>if this is the very first received transmission for this TB (i.e. there is no previous NDI for this TB):</w:t>
      </w:r>
    </w:p>
    <w:p w14:paraId="3BCFDF3B" w14:textId="77777777" w:rsidR="00276AD5" w:rsidRPr="00A15DCB" w:rsidRDefault="00276AD5" w:rsidP="00276AD5">
      <w:pPr>
        <w:pStyle w:val="B2"/>
      </w:pPr>
      <w:r w:rsidRPr="00A15DCB">
        <w:t>2&gt;</w:t>
      </w:r>
      <w:r w:rsidRPr="00A15DCB">
        <w:rPr>
          <w:lang w:eastAsia="zh-CN"/>
        </w:rPr>
        <w:tab/>
        <w:t xml:space="preserve">consider this transmission to be </w:t>
      </w:r>
      <w:r w:rsidRPr="00A15DCB">
        <w:t>a new transmission.</w:t>
      </w:r>
    </w:p>
    <w:p w14:paraId="30B3BFF6" w14:textId="77777777" w:rsidR="00276AD5" w:rsidRPr="00A15DCB" w:rsidRDefault="00276AD5" w:rsidP="00276AD5">
      <w:pPr>
        <w:pStyle w:val="B1"/>
        <w:rPr>
          <w:lang w:eastAsia="zh-CN"/>
        </w:rPr>
      </w:pPr>
      <w:r w:rsidRPr="00A15DCB">
        <w:t>1&gt;</w:t>
      </w:r>
      <w:r w:rsidRPr="00A15DCB">
        <w:tab/>
        <w:t>else</w:t>
      </w:r>
      <w:r w:rsidRPr="00A15DCB">
        <w:rPr>
          <w:lang w:eastAsia="zh-CN"/>
        </w:rPr>
        <w:t>:</w:t>
      </w:r>
    </w:p>
    <w:p w14:paraId="7AD81EEC" w14:textId="77777777" w:rsidR="00276AD5" w:rsidRPr="00A15DCB" w:rsidRDefault="00276AD5" w:rsidP="00276AD5">
      <w:pPr>
        <w:pStyle w:val="B2"/>
      </w:pPr>
      <w:r w:rsidRPr="00A15DCB">
        <w:t>2&gt;</w:t>
      </w:r>
      <w:r w:rsidRPr="00A15DCB">
        <w:rPr>
          <w:lang w:eastAsia="zh-CN"/>
        </w:rPr>
        <w:tab/>
        <w:t>consider this transmission to be</w:t>
      </w:r>
      <w:r w:rsidRPr="00A15DCB">
        <w:t xml:space="preserve"> a retransmission.</w:t>
      </w:r>
    </w:p>
    <w:p w14:paraId="50274CC7" w14:textId="77777777" w:rsidR="00276AD5" w:rsidRPr="00A15DCB" w:rsidRDefault="00276AD5" w:rsidP="00276AD5">
      <w:r w:rsidRPr="00A15DCB">
        <w:t>The MAC entity then shall:</w:t>
      </w:r>
    </w:p>
    <w:p w14:paraId="0EB950AD" w14:textId="77777777" w:rsidR="00276AD5" w:rsidRPr="00A15DCB" w:rsidRDefault="00276AD5" w:rsidP="00276AD5">
      <w:pPr>
        <w:pStyle w:val="B1"/>
      </w:pPr>
      <w:r w:rsidRPr="00A15DCB">
        <w:t>1&gt;</w:t>
      </w:r>
      <w:r w:rsidRPr="00A15DCB">
        <w:tab/>
        <w:t xml:space="preserve">if </w:t>
      </w:r>
      <w:r w:rsidRPr="00A15DCB">
        <w:rPr>
          <w:lang w:eastAsia="zh-CN"/>
        </w:rPr>
        <w:t xml:space="preserve">this is </w:t>
      </w:r>
      <w:r w:rsidRPr="00A15DCB">
        <w:t>a new transmission:</w:t>
      </w:r>
    </w:p>
    <w:p w14:paraId="7658C347" w14:textId="77777777" w:rsidR="00276AD5" w:rsidRPr="00A15DCB" w:rsidRDefault="00276AD5" w:rsidP="00276AD5">
      <w:pPr>
        <w:pStyle w:val="B2"/>
      </w:pPr>
      <w:r w:rsidRPr="00A15DCB">
        <w:t>2&gt;</w:t>
      </w:r>
      <w:r w:rsidRPr="00A15DCB">
        <w:tab/>
        <w:t>attempt to decode the received data.</w:t>
      </w:r>
    </w:p>
    <w:p w14:paraId="4648711B" w14:textId="77777777" w:rsidR="00276AD5" w:rsidRPr="00A15DCB" w:rsidRDefault="00276AD5" w:rsidP="00276AD5">
      <w:pPr>
        <w:pStyle w:val="B1"/>
      </w:pPr>
      <w:r w:rsidRPr="00A15DCB">
        <w:t>1&gt;</w:t>
      </w:r>
      <w:r w:rsidRPr="00A15DCB">
        <w:tab/>
        <w:t xml:space="preserve">else if </w:t>
      </w:r>
      <w:r w:rsidRPr="00A15DCB">
        <w:rPr>
          <w:lang w:eastAsia="zh-CN"/>
        </w:rPr>
        <w:t>this is</w:t>
      </w:r>
      <w:r w:rsidRPr="00A15DCB">
        <w:t xml:space="preserve"> a retransmission:</w:t>
      </w:r>
    </w:p>
    <w:p w14:paraId="6427EB74" w14:textId="77777777" w:rsidR="00276AD5" w:rsidRPr="00A15DCB" w:rsidRDefault="00276AD5" w:rsidP="00276AD5">
      <w:pPr>
        <w:pStyle w:val="B2"/>
      </w:pPr>
      <w:r w:rsidRPr="00A15DCB">
        <w:t>2&gt;</w:t>
      </w:r>
      <w:r w:rsidRPr="00A15DCB">
        <w:tab/>
        <w:t>if the data for this TB has not yet been successfully decoded:</w:t>
      </w:r>
    </w:p>
    <w:p w14:paraId="6A80A864" w14:textId="77777777" w:rsidR="00276AD5" w:rsidRPr="00A15DCB" w:rsidRDefault="00276AD5" w:rsidP="00276AD5">
      <w:pPr>
        <w:pStyle w:val="B3"/>
      </w:pPr>
      <w:r w:rsidRPr="00A15DCB">
        <w:t>3&gt;</w:t>
      </w:r>
      <w:r w:rsidRPr="00A15DCB">
        <w:tab/>
        <w:t>instruct the physical layer to combine the received data with the data currently in the soft buffer for this TB and attempt to decode the combined data.</w:t>
      </w:r>
    </w:p>
    <w:p w14:paraId="64C8E9B4" w14:textId="77777777" w:rsidR="00276AD5" w:rsidRPr="00A15DCB" w:rsidRDefault="00276AD5" w:rsidP="00276AD5">
      <w:pPr>
        <w:pStyle w:val="B1"/>
      </w:pPr>
      <w:r w:rsidRPr="00A15DCB">
        <w:t>1&gt;</w:t>
      </w:r>
      <w:r w:rsidRPr="00A15DCB">
        <w:tab/>
        <w:t>if the data which the MAC entity attempted to decode was successfully decoded for this TB; or</w:t>
      </w:r>
    </w:p>
    <w:p w14:paraId="0ABA9561" w14:textId="77777777" w:rsidR="00276AD5" w:rsidRPr="00A15DCB" w:rsidRDefault="00276AD5" w:rsidP="00276AD5">
      <w:pPr>
        <w:pStyle w:val="B1"/>
      </w:pPr>
      <w:r w:rsidRPr="00A15DCB">
        <w:t>1&gt;</w:t>
      </w:r>
      <w:r w:rsidRPr="00A15DCB">
        <w:tab/>
        <w:t>if the data for this TB was successfully decoded before:</w:t>
      </w:r>
    </w:p>
    <w:p w14:paraId="33016ECC" w14:textId="77777777" w:rsidR="00276AD5" w:rsidRPr="00A15DCB" w:rsidRDefault="00276AD5" w:rsidP="00276AD5">
      <w:pPr>
        <w:pStyle w:val="B2"/>
      </w:pPr>
      <w:r w:rsidRPr="00A15DCB">
        <w:t>2&gt;</w:t>
      </w:r>
      <w:r w:rsidRPr="00A15DCB">
        <w:tab/>
        <w:t>if the HARQ process is equal to the broadcast process:</w:t>
      </w:r>
    </w:p>
    <w:p w14:paraId="590469AA" w14:textId="77777777" w:rsidR="00276AD5" w:rsidRPr="00A15DCB" w:rsidRDefault="00276AD5" w:rsidP="00276AD5">
      <w:pPr>
        <w:pStyle w:val="B3"/>
      </w:pPr>
      <w:r w:rsidRPr="00A15DCB">
        <w:t>3&gt;</w:t>
      </w:r>
      <w:r w:rsidRPr="00A15DCB">
        <w:tab/>
        <w:t>deliver the decoded MAC PDU to upper layers.</w:t>
      </w:r>
    </w:p>
    <w:p w14:paraId="19568BA2" w14:textId="77777777" w:rsidR="00276AD5" w:rsidRPr="00A15DCB" w:rsidRDefault="00276AD5" w:rsidP="00276AD5">
      <w:pPr>
        <w:pStyle w:val="B2"/>
      </w:pPr>
      <w:r w:rsidRPr="00A15DCB">
        <w:t>2&gt;</w:t>
      </w:r>
      <w:r w:rsidRPr="00A15DCB">
        <w:tab/>
        <w:t>else if this is the first successful decoding of the data for this TB:</w:t>
      </w:r>
    </w:p>
    <w:p w14:paraId="28377668" w14:textId="77777777" w:rsidR="00276AD5" w:rsidRPr="00A15DCB" w:rsidRDefault="00276AD5" w:rsidP="00276AD5">
      <w:pPr>
        <w:pStyle w:val="B3"/>
      </w:pPr>
      <w:r w:rsidRPr="00A15DCB">
        <w:t>3&gt;</w:t>
      </w:r>
      <w:r w:rsidRPr="00A15DCB">
        <w:tab/>
        <w:t>deliver the decoded MAC PDU to the disassembly and demultiplexing entity.</w:t>
      </w:r>
    </w:p>
    <w:p w14:paraId="72C6423A" w14:textId="77777777" w:rsidR="00276AD5" w:rsidRPr="00A15DCB" w:rsidRDefault="00276AD5" w:rsidP="00276AD5">
      <w:pPr>
        <w:pStyle w:val="B1"/>
      </w:pPr>
      <w:r w:rsidRPr="00A15DCB">
        <w:t>1&gt;</w:t>
      </w:r>
      <w:r w:rsidRPr="00A15DCB">
        <w:tab/>
        <w:t>else:</w:t>
      </w:r>
    </w:p>
    <w:p w14:paraId="3AE7B217" w14:textId="77777777" w:rsidR="00276AD5" w:rsidRPr="00A15DCB" w:rsidRDefault="00276AD5" w:rsidP="00276AD5">
      <w:pPr>
        <w:pStyle w:val="B2"/>
      </w:pPr>
      <w:r w:rsidRPr="00A15DCB">
        <w:t>2&gt;</w:t>
      </w:r>
      <w:r w:rsidRPr="00A15DCB">
        <w:tab/>
        <w:t>instruct the physical layer to replace the data in the soft buffer for this TB with the data which the MAC entity attempted to decode.</w:t>
      </w:r>
    </w:p>
    <w:p w14:paraId="65A8027B" w14:textId="77777777" w:rsidR="00276AD5" w:rsidRPr="00A15DCB" w:rsidRDefault="00276AD5" w:rsidP="00276AD5">
      <w:pPr>
        <w:pStyle w:val="B1"/>
      </w:pPr>
      <w:r w:rsidRPr="00A15DCB">
        <w:t>1&gt;</w:t>
      </w:r>
      <w:r w:rsidRPr="00A15DCB">
        <w:tab/>
        <w:t>if the HARQ process is associated with a transmission indicated with a Temporary C-RNTI and the Contention Resolution is not yet successful (see subclause 5.1.5); or</w:t>
      </w:r>
    </w:p>
    <w:p w14:paraId="797418A0" w14:textId="77777777" w:rsidR="00276AD5" w:rsidRPr="00A15DCB" w:rsidRDefault="00276AD5" w:rsidP="00276AD5">
      <w:pPr>
        <w:pStyle w:val="B1"/>
      </w:pPr>
      <w:r w:rsidRPr="00A15DCB">
        <w:t>1&gt;</w:t>
      </w:r>
      <w:r w:rsidRPr="00A15DCB">
        <w:tab/>
        <w:t>if the HARQ process is equal to the broadcast process; or</w:t>
      </w:r>
    </w:p>
    <w:p w14:paraId="75E19A33" w14:textId="77777777" w:rsidR="00276AD5" w:rsidRPr="00A15DCB" w:rsidRDefault="00276AD5" w:rsidP="00276AD5">
      <w:pPr>
        <w:pStyle w:val="B1"/>
      </w:pPr>
      <w:r w:rsidRPr="00A15DCB">
        <w:t>1&gt;</w:t>
      </w:r>
      <w:r w:rsidRPr="00A15DCB">
        <w:tab/>
        <w:t xml:space="preserve">if the </w:t>
      </w:r>
      <w:r w:rsidRPr="00A15DCB">
        <w:rPr>
          <w:i/>
        </w:rPr>
        <w:t>timeAlignmentTimer</w:t>
      </w:r>
      <w:r w:rsidRPr="00A15DCB">
        <w:t>, associated with the TAG containing the Serving Cell on which the HARQ feedback is to be transmitted, is stopped or expired:</w:t>
      </w:r>
    </w:p>
    <w:p w14:paraId="6AE57BE7" w14:textId="77777777" w:rsidR="00276AD5" w:rsidRPr="00A15DCB" w:rsidRDefault="00276AD5" w:rsidP="00276AD5">
      <w:pPr>
        <w:pStyle w:val="B2"/>
      </w:pPr>
      <w:r w:rsidRPr="00A15DCB">
        <w:t>2&gt;</w:t>
      </w:r>
      <w:r w:rsidRPr="00A15DCB">
        <w:tab/>
        <w:t>not instruct the physical layer to generate acknowledgement(s) of the data in this TB.</w:t>
      </w:r>
    </w:p>
    <w:p w14:paraId="00CF43FC" w14:textId="77777777" w:rsidR="00276AD5" w:rsidRPr="00A15DCB" w:rsidRDefault="00276AD5" w:rsidP="00276AD5">
      <w:pPr>
        <w:pStyle w:val="B1"/>
      </w:pPr>
      <w:r w:rsidRPr="00A15DCB">
        <w:t>1&gt;</w:t>
      </w:r>
      <w:r w:rsidRPr="00A15DCB">
        <w:tab/>
        <w:t>else:</w:t>
      </w:r>
    </w:p>
    <w:p w14:paraId="2A6FBFCA" w14:textId="77777777" w:rsidR="00276AD5" w:rsidRPr="00A15DCB" w:rsidRDefault="00276AD5" w:rsidP="00276AD5">
      <w:pPr>
        <w:pStyle w:val="B2"/>
      </w:pPr>
      <w:r w:rsidRPr="00A15DCB">
        <w:t>2&gt;</w:t>
      </w:r>
      <w:r w:rsidRPr="00A15DCB">
        <w:tab/>
        <w:t>instruct the physical layer to generate acknowledgement(s) of the data in this TB.</w:t>
      </w:r>
    </w:p>
    <w:p w14:paraId="1C1D666D" w14:textId="77777777" w:rsidR="00276AD5" w:rsidRPr="00A15DCB" w:rsidRDefault="00276AD5" w:rsidP="00276AD5">
      <w:r w:rsidRPr="00A15DCB">
        <w:t>The MAC entity shall ignore NDI received in all downlink assignments on PDCCH for its Temporary C-RNTI when determining if NDI on PDCCH for its C-RNTI has been toggled compared to the value in the previous transmission.</w:t>
      </w:r>
    </w:p>
    <w:p w14:paraId="2EEF31DD" w14:textId="77777777" w:rsidR="00276AD5" w:rsidRPr="00A15DCB" w:rsidRDefault="00276AD5" w:rsidP="00276AD5">
      <w:pPr>
        <w:pStyle w:val="NO"/>
        <w:overflowPunct/>
        <w:autoSpaceDE/>
        <w:autoSpaceDN/>
        <w:adjustRightInd/>
        <w:rPr>
          <w:rFonts w:eastAsia="Malgun Gothic"/>
        </w:rPr>
      </w:pPr>
      <w:r w:rsidRPr="00A15DCB">
        <w:rPr>
          <w:rFonts w:eastAsia="Malgun Gothic"/>
        </w:rPr>
        <w:t>NOTE:</w:t>
      </w:r>
      <w:r w:rsidRPr="00A15DCB">
        <w:rPr>
          <w:rFonts w:eastAsia="Malgun Gothic"/>
        </w:rPr>
        <w:tab/>
        <w:t>If the MAC entity receives a retransmission with a TB size different from the last TB size signalled for this TB, the UE behavior is left up to UE implementation.</w:t>
      </w:r>
    </w:p>
    <w:p w14:paraId="2958A758" w14:textId="77777777" w:rsidR="00276AD5" w:rsidRPr="00A15DCB" w:rsidRDefault="00276AD5" w:rsidP="00276AD5">
      <w:pPr>
        <w:pStyle w:val="H6"/>
      </w:pPr>
      <w:r w:rsidRPr="00A15DCB">
        <w:t>7.1.1.2.3.3</w:t>
      </w:r>
      <w:r w:rsidRPr="00A15DCB">
        <w:tab/>
        <w:t>Test description</w:t>
      </w:r>
    </w:p>
    <w:p w14:paraId="491891B4" w14:textId="77777777" w:rsidR="00276AD5" w:rsidRPr="00A15DCB" w:rsidRDefault="00276AD5" w:rsidP="00276AD5">
      <w:pPr>
        <w:pStyle w:val="H6"/>
      </w:pPr>
      <w:r w:rsidRPr="00A15DCB">
        <w:t>7.1.1.2.3.3.1</w:t>
      </w:r>
      <w:r w:rsidRPr="00A15DCB">
        <w:tab/>
        <w:t>Pre-test conditions</w:t>
      </w:r>
    </w:p>
    <w:p w14:paraId="4E9A8776" w14:textId="77777777" w:rsidR="00276AD5" w:rsidRPr="00A15DCB" w:rsidRDefault="00276AD5" w:rsidP="00276AD5">
      <w:pPr>
        <w:pStyle w:val="H6"/>
      </w:pPr>
      <w:r w:rsidRPr="00A15DCB">
        <w:t>System Simulator:</w:t>
      </w:r>
    </w:p>
    <w:p w14:paraId="194B8C97" w14:textId="77777777" w:rsidR="00276AD5" w:rsidRPr="00A15DCB" w:rsidRDefault="00595E65" w:rsidP="00595E65">
      <w:pPr>
        <w:pStyle w:val="B1"/>
        <w:overflowPunct/>
        <w:autoSpaceDE/>
        <w:autoSpaceDN/>
        <w:adjustRightInd/>
        <w:ind w:left="284" w:firstLine="0"/>
      </w:pPr>
      <w:r w:rsidRPr="00A15DCB">
        <w:rPr>
          <w:lang w:eastAsia="sv-SE"/>
        </w:rPr>
        <w:t>-</w:t>
      </w:r>
      <w:r w:rsidRPr="00A15DCB">
        <w:rPr>
          <w:lang w:eastAsia="sv-SE"/>
        </w:rPr>
        <w:tab/>
      </w:r>
      <w:r w:rsidR="00276AD5" w:rsidRPr="00A15DCB">
        <w:rPr>
          <w:lang w:eastAsia="sv-SE"/>
        </w:rPr>
        <w:t>NR Cell 1.</w:t>
      </w:r>
    </w:p>
    <w:p w14:paraId="025D44B7" w14:textId="77777777" w:rsidR="00276AD5" w:rsidRPr="00A15DCB" w:rsidRDefault="00276AD5" w:rsidP="00276AD5">
      <w:pPr>
        <w:pStyle w:val="H6"/>
      </w:pPr>
      <w:r w:rsidRPr="00A15DCB">
        <w:lastRenderedPageBreak/>
        <w:t>UE:</w:t>
      </w:r>
    </w:p>
    <w:p w14:paraId="4F21DB60" w14:textId="77777777" w:rsidR="00276AD5" w:rsidRPr="00A15DCB" w:rsidRDefault="00595E65" w:rsidP="00595E65">
      <w:pPr>
        <w:pStyle w:val="B1"/>
        <w:overflowPunct/>
        <w:autoSpaceDE/>
        <w:autoSpaceDN/>
        <w:adjustRightInd/>
        <w:ind w:left="284" w:firstLine="0"/>
        <w:rPr>
          <w:lang w:eastAsia="sv-SE"/>
        </w:rPr>
      </w:pPr>
      <w:r w:rsidRPr="00A15DCB">
        <w:rPr>
          <w:lang w:eastAsia="sv-SE"/>
        </w:rPr>
        <w:t>-</w:t>
      </w:r>
      <w:r w:rsidRPr="00A15DCB">
        <w:rPr>
          <w:lang w:eastAsia="sv-SE"/>
        </w:rPr>
        <w:tab/>
      </w:r>
      <w:r w:rsidR="00276AD5" w:rsidRPr="00A15DCB">
        <w:rPr>
          <w:lang w:eastAsia="sv-SE"/>
        </w:rPr>
        <w:t>None</w:t>
      </w:r>
    </w:p>
    <w:p w14:paraId="60E9C2E0" w14:textId="77777777" w:rsidR="00276AD5" w:rsidRPr="00A15DCB" w:rsidRDefault="00276AD5" w:rsidP="00276AD5">
      <w:pPr>
        <w:pStyle w:val="H6"/>
      </w:pPr>
      <w:r w:rsidRPr="00A15DCB">
        <w:t>Preamble:</w:t>
      </w:r>
    </w:p>
    <w:p w14:paraId="02E5E36B" w14:textId="77777777" w:rsidR="00276AD5" w:rsidRPr="00A15DCB" w:rsidRDefault="00276AD5" w:rsidP="00276AD5">
      <w:pPr>
        <w:rPr>
          <w:lang w:eastAsia="zh-CN"/>
        </w:rPr>
      </w:pPr>
      <w:r w:rsidRPr="00A15DCB">
        <w:t>-</w:t>
      </w:r>
      <w:r w:rsidRPr="00A15DCB">
        <w:tab/>
        <w:t>The UE is in 1N-A state on NR Cell 1 using generic procedure parameter Connectivity (</w:t>
      </w:r>
      <w:r w:rsidRPr="00A15DCB">
        <w:rPr>
          <w:i/>
        </w:rPr>
        <w:t>NR</w:t>
      </w:r>
      <w:r w:rsidRPr="00A15DCB">
        <w:t>) according to TS 38.508-1 [4]</w:t>
      </w:r>
      <w:r w:rsidRPr="00A15DCB">
        <w:rPr>
          <w:lang w:eastAsia="zh-CN"/>
        </w:rPr>
        <w:t>.</w:t>
      </w:r>
    </w:p>
    <w:p w14:paraId="485243C2" w14:textId="77777777" w:rsidR="00276AD5" w:rsidRPr="00A15DCB" w:rsidRDefault="00276AD5" w:rsidP="00276AD5">
      <w:pPr>
        <w:pStyle w:val="H6"/>
      </w:pPr>
      <w:r w:rsidRPr="00A15DCB">
        <w:lastRenderedPageBreak/>
        <w:t>7.1.1.2.3.3.2</w:t>
      </w:r>
      <w:r w:rsidRPr="00A15DCB">
        <w:tab/>
        <w:t>Test procedure sequence</w:t>
      </w:r>
    </w:p>
    <w:p w14:paraId="16FE32B0" w14:textId="77777777" w:rsidR="00276AD5" w:rsidRPr="00A15DCB" w:rsidRDefault="00276AD5" w:rsidP="00276AD5">
      <w:pPr>
        <w:pStyle w:val="TH"/>
      </w:pPr>
      <w:r w:rsidRPr="00A15DCB">
        <w:t>Table 7.1.1.2.3.3.2-1: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76AD5" w:rsidRPr="00A15DCB" w14:paraId="1D120525" w14:textId="77777777" w:rsidTr="00B7523D">
        <w:tc>
          <w:tcPr>
            <w:tcW w:w="534" w:type="dxa"/>
            <w:tcBorders>
              <w:bottom w:val="nil"/>
            </w:tcBorders>
          </w:tcPr>
          <w:p w14:paraId="30EB3FD0" w14:textId="77777777" w:rsidR="00276AD5" w:rsidRPr="00A15DCB" w:rsidRDefault="00276AD5" w:rsidP="00B7523D">
            <w:pPr>
              <w:pStyle w:val="TAH"/>
              <w:rPr>
                <w:lang w:eastAsia="en-US"/>
              </w:rPr>
            </w:pPr>
            <w:r w:rsidRPr="00A15DCB">
              <w:rPr>
                <w:lang w:eastAsia="en-US"/>
              </w:rPr>
              <w:t>St</w:t>
            </w:r>
          </w:p>
        </w:tc>
        <w:tc>
          <w:tcPr>
            <w:tcW w:w="3968" w:type="dxa"/>
          </w:tcPr>
          <w:p w14:paraId="4BFBD90A" w14:textId="77777777" w:rsidR="00276AD5" w:rsidRPr="00A15DCB" w:rsidRDefault="00276AD5" w:rsidP="00B7523D">
            <w:pPr>
              <w:pStyle w:val="TAH"/>
              <w:rPr>
                <w:lang w:eastAsia="en-US"/>
              </w:rPr>
            </w:pPr>
            <w:r w:rsidRPr="00A15DCB">
              <w:rPr>
                <w:lang w:eastAsia="en-US"/>
              </w:rPr>
              <w:t>Procedure</w:t>
            </w:r>
          </w:p>
        </w:tc>
        <w:tc>
          <w:tcPr>
            <w:tcW w:w="3684" w:type="dxa"/>
            <w:gridSpan w:val="2"/>
          </w:tcPr>
          <w:p w14:paraId="17C2439B" w14:textId="77777777" w:rsidR="00276AD5" w:rsidRPr="00A15DCB" w:rsidRDefault="00276AD5" w:rsidP="00B7523D">
            <w:pPr>
              <w:pStyle w:val="TAH"/>
              <w:rPr>
                <w:lang w:eastAsia="en-US"/>
              </w:rPr>
            </w:pPr>
            <w:r w:rsidRPr="00A15DCB">
              <w:rPr>
                <w:lang w:eastAsia="en-US"/>
              </w:rPr>
              <w:t>Message Sequence</w:t>
            </w:r>
          </w:p>
        </w:tc>
        <w:tc>
          <w:tcPr>
            <w:tcW w:w="567" w:type="dxa"/>
            <w:tcBorders>
              <w:bottom w:val="nil"/>
            </w:tcBorders>
          </w:tcPr>
          <w:p w14:paraId="12A84529" w14:textId="77777777" w:rsidR="00276AD5" w:rsidRPr="00A15DCB" w:rsidRDefault="00276AD5" w:rsidP="00B7523D">
            <w:pPr>
              <w:pStyle w:val="TAH"/>
              <w:rPr>
                <w:lang w:eastAsia="en-US"/>
              </w:rPr>
            </w:pPr>
            <w:r w:rsidRPr="00A15DCB">
              <w:rPr>
                <w:lang w:eastAsia="en-US"/>
              </w:rPr>
              <w:t>TP</w:t>
            </w:r>
          </w:p>
        </w:tc>
        <w:tc>
          <w:tcPr>
            <w:tcW w:w="850" w:type="dxa"/>
            <w:tcBorders>
              <w:bottom w:val="nil"/>
            </w:tcBorders>
          </w:tcPr>
          <w:p w14:paraId="5C72040B" w14:textId="77777777" w:rsidR="00276AD5" w:rsidRPr="00A15DCB" w:rsidRDefault="00276AD5" w:rsidP="00B7523D">
            <w:pPr>
              <w:pStyle w:val="TAH"/>
              <w:rPr>
                <w:lang w:eastAsia="en-US"/>
              </w:rPr>
            </w:pPr>
            <w:r w:rsidRPr="00A15DCB">
              <w:rPr>
                <w:lang w:eastAsia="en-US"/>
              </w:rPr>
              <w:t>Verdict</w:t>
            </w:r>
          </w:p>
        </w:tc>
      </w:tr>
      <w:tr w:rsidR="00276AD5" w:rsidRPr="00A15DCB" w14:paraId="32CD4133" w14:textId="77777777" w:rsidTr="00B7523D">
        <w:tc>
          <w:tcPr>
            <w:tcW w:w="534" w:type="dxa"/>
            <w:tcBorders>
              <w:top w:val="nil"/>
            </w:tcBorders>
          </w:tcPr>
          <w:p w14:paraId="575C2C8A" w14:textId="77777777" w:rsidR="00276AD5" w:rsidRPr="00A15DCB" w:rsidRDefault="00276AD5" w:rsidP="00B7523D">
            <w:pPr>
              <w:pStyle w:val="TAH"/>
              <w:rPr>
                <w:lang w:eastAsia="en-US"/>
              </w:rPr>
            </w:pPr>
          </w:p>
        </w:tc>
        <w:tc>
          <w:tcPr>
            <w:tcW w:w="3968" w:type="dxa"/>
          </w:tcPr>
          <w:p w14:paraId="06258AA5" w14:textId="77777777" w:rsidR="00276AD5" w:rsidRPr="00A15DCB" w:rsidRDefault="00276AD5" w:rsidP="00B7523D">
            <w:pPr>
              <w:pStyle w:val="TAH"/>
              <w:rPr>
                <w:lang w:eastAsia="en-US"/>
              </w:rPr>
            </w:pPr>
          </w:p>
        </w:tc>
        <w:tc>
          <w:tcPr>
            <w:tcW w:w="708" w:type="dxa"/>
          </w:tcPr>
          <w:p w14:paraId="69448D9E" w14:textId="77777777" w:rsidR="00276AD5" w:rsidRPr="00A15DCB" w:rsidRDefault="00276AD5" w:rsidP="00B7523D">
            <w:pPr>
              <w:pStyle w:val="TAH"/>
              <w:rPr>
                <w:lang w:eastAsia="en-US"/>
              </w:rPr>
            </w:pPr>
            <w:r w:rsidRPr="00A15DCB">
              <w:rPr>
                <w:lang w:eastAsia="en-US"/>
              </w:rPr>
              <w:t>U - S</w:t>
            </w:r>
          </w:p>
        </w:tc>
        <w:tc>
          <w:tcPr>
            <w:tcW w:w="2976" w:type="dxa"/>
          </w:tcPr>
          <w:p w14:paraId="05F9D0A7" w14:textId="77777777" w:rsidR="00276AD5" w:rsidRPr="00A15DCB" w:rsidRDefault="00276AD5" w:rsidP="00B7523D">
            <w:pPr>
              <w:pStyle w:val="TAH"/>
              <w:rPr>
                <w:lang w:eastAsia="en-US"/>
              </w:rPr>
            </w:pPr>
            <w:r w:rsidRPr="00A15DCB">
              <w:rPr>
                <w:lang w:eastAsia="en-US"/>
              </w:rPr>
              <w:t>Message</w:t>
            </w:r>
          </w:p>
        </w:tc>
        <w:tc>
          <w:tcPr>
            <w:tcW w:w="567" w:type="dxa"/>
            <w:tcBorders>
              <w:top w:val="nil"/>
            </w:tcBorders>
          </w:tcPr>
          <w:p w14:paraId="5BC63982" w14:textId="77777777" w:rsidR="00276AD5" w:rsidRPr="00A15DCB" w:rsidRDefault="00276AD5" w:rsidP="00B7523D">
            <w:pPr>
              <w:pStyle w:val="TAH"/>
              <w:rPr>
                <w:lang w:eastAsia="en-US"/>
              </w:rPr>
            </w:pPr>
          </w:p>
        </w:tc>
        <w:tc>
          <w:tcPr>
            <w:tcW w:w="850" w:type="dxa"/>
            <w:tcBorders>
              <w:top w:val="nil"/>
            </w:tcBorders>
          </w:tcPr>
          <w:p w14:paraId="5E991BD2" w14:textId="77777777" w:rsidR="00276AD5" w:rsidRPr="00A15DCB" w:rsidRDefault="00276AD5" w:rsidP="00B7523D">
            <w:pPr>
              <w:pStyle w:val="TAH"/>
              <w:rPr>
                <w:lang w:eastAsia="en-US"/>
              </w:rPr>
            </w:pPr>
          </w:p>
        </w:tc>
      </w:tr>
      <w:tr w:rsidR="00276AD5" w:rsidRPr="00A15DCB" w14:paraId="17F8993F" w14:textId="77777777" w:rsidTr="00B7523D">
        <w:tc>
          <w:tcPr>
            <w:tcW w:w="534" w:type="dxa"/>
          </w:tcPr>
          <w:p w14:paraId="074B0950" w14:textId="77777777" w:rsidR="00276AD5" w:rsidRPr="00A15DCB" w:rsidRDefault="00276AD5" w:rsidP="00B7523D">
            <w:pPr>
              <w:pStyle w:val="TAC"/>
              <w:rPr>
                <w:lang w:eastAsia="zh-CN"/>
              </w:rPr>
            </w:pPr>
            <w:r w:rsidRPr="00A15DCB">
              <w:rPr>
                <w:lang w:eastAsia="zh-CN"/>
              </w:rPr>
              <w:t>1</w:t>
            </w:r>
          </w:p>
        </w:tc>
        <w:tc>
          <w:tcPr>
            <w:tcW w:w="3968" w:type="dxa"/>
          </w:tcPr>
          <w:p w14:paraId="64B0F5FC" w14:textId="77777777" w:rsidR="00276AD5" w:rsidRPr="00A15DCB" w:rsidRDefault="00276AD5" w:rsidP="00B7523D">
            <w:pPr>
              <w:pStyle w:val="TAL"/>
              <w:rPr>
                <w:lang w:eastAsia="en-US"/>
              </w:rPr>
            </w:pPr>
            <w:r w:rsidRPr="00A15DCB">
              <w:rPr>
                <w:lang w:eastAsia="en-US"/>
              </w:rPr>
              <w:t>The SS transmits a Paging message including a matched identity.</w:t>
            </w:r>
          </w:p>
        </w:tc>
        <w:tc>
          <w:tcPr>
            <w:tcW w:w="708" w:type="dxa"/>
          </w:tcPr>
          <w:p w14:paraId="73D9C007" w14:textId="77777777" w:rsidR="00276AD5" w:rsidRPr="00A15DCB" w:rsidRDefault="00276AD5" w:rsidP="00B7523D">
            <w:pPr>
              <w:pStyle w:val="TAC"/>
              <w:rPr>
                <w:lang w:eastAsia="en-US"/>
              </w:rPr>
            </w:pPr>
            <w:r w:rsidRPr="00A15DCB">
              <w:rPr>
                <w:lang w:eastAsia="en-US"/>
              </w:rPr>
              <w:t>&lt;--</w:t>
            </w:r>
          </w:p>
        </w:tc>
        <w:tc>
          <w:tcPr>
            <w:tcW w:w="2976" w:type="dxa"/>
          </w:tcPr>
          <w:p w14:paraId="03A8B393" w14:textId="77777777" w:rsidR="00276AD5" w:rsidRPr="00A15DCB" w:rsidRDefault="00276AD5" w:rsidP="00B7523D">
            <w:pPr>
              <w:pStyle w:val="TAL"/>
              <w:rPr>
                <w:lang w:eastAsia="en-US"/>
              </w:rPr>
            </w:pPr>
            <w:r w:rsidRPr="00A15DCB">
              <w:rPr>
                <w:lang w:eastAsia="en-US"/>
              </w:rPr>
              <w:t>-</w:t>
            </w:r>
          </w:p>
        </w:tc>
        <w:tc>
          <w:tcPr>
            <w:tcW w:w="567" w:type="dxa"/>
          </w:tcPr>
          <w:p w14:paraId="79FDB895" w14:textId="77777777" w:rsidR="00276AD5" w:rsidRPr="00A15DCB" w:rsidRDefault="00276AD5" w:rsidP="00B7523D">
            <w:pPr>
              <w:pStyle w:val="TAC"/>
              <w:rPr>
                <w:lang w:eastAsia="en-US"/>
              </w:rPr>
            </w:pPr>
            <w:r w:rsidRPr="00A15DCB">
              <w:rPr>
                <w:lang w:eastAsia="en-US"/>
              </w:rPr>
              <w:t>-</w:t>
            </w:r>
          </w:p>
        </w:tc>
        <w:tc>
          <w:tcPr>
            <w:tcW w:w="850" w:type="dxa"/>
          </w:tcPr>
          <w:p w14:paraId="159F3673" w14:textId="77777777" w:rsidR="00276AD5" w:rsidRPr="00A15DCB" w:rsidRDefault="00276AD5" w:rsidP="00B7523D">
            <w:pPr>
              <w:pStyle w:val="TAC"/>
              <w:rPr>
                <w:lang w:eastAsia="en-US"/>
              </w:rPr>
            </w:pPr>
            <w:r w:rsidRPr="00A15DCB">
              <w:rPr>
                <w:lang w:eastAsia="en-US"/>
              </w:rPr>
              <w:t>-</w:t>
            </w:r>
          </w:p>
        </w:tc>
      </w:tr>
      <w:tr w:rsidR="00276AD5" w:rsidRPr="00A15DCB" w14:paraId="7836E66E" w14:textId="77777777" w:rsidTr="00B7523D">
        <w:tc>
          <w:tcPr>
            <w:tcW w:w="534" w:type="dxa"/>
          </w:tcPr>
          <w:p w14:paraId="371BB398" w14:textId="77777777" w:rsidR="00276AD5" w:rsidRPr="00A15DCB" w:rsidRDefault="00276AD5" w:rsidP="00B7523D">
            <w:pPr>
              <w:pStyle w:val="TAC"/>
              <w:rPr>
                <w:lang w:eastAsia="zh-CN"/>
              </w:rPr>
            </w:pPr>
            <w:r w:rsidRPr="00A15DCB">
              <w:rPr>
                <w:lang w:eastAsia="zh-CN"/>
              </w:rPr>
              <w:t>2</w:t>
            </w:r>
          </w:p>
        </w:tc>
        <w:tc>
          <w:tcPr>
            <w:tcW w:w="3968" w:type="dxa"/>
          </w:tcPr>
          <w:p w14:paraId="3CC5A06A" w14:textId="77777777" w:rsidR="00276AD5" w:rsidRPr="00A15DCB" w:rsidRDefault="00276AD5" w:rsidP="00B7523D">
            <w:pPr>
              <w:pStyle w:val="TAL"/>
              <w:rPr>
                <w:lang w:eastAsia="en-US"/>
              </w:rPr>
            </w:pPr>
            <w:r w:rsidRPr="00A15DCB">
              <w:rPr>
                <w:lang w:eastAsia="en-US"/>
              </w:rPr>
              <w:t>The UE transmits Preamble on PRACH.</w:t>
            </w:r>
          </w:p>
        </w:tc>
        <w:tc>
          <w:tcPr>
            <w:tcW w:w="708" w:type="dxa"/>
          </w:tcPr>
          <w:p w14:paraId="04A7E651" w14:textId="77777777" w:rsidR="00276AD5" w:rsidRPr="00A15DCB" w:rsidRDefault="00276AD5" w:rsidP="00B7523D">
            <w:pPr>
              <w:pStyle w:val="TAC"/>
              <w:rPr>
                <w:lang w:eastAsia="en-US"/>
              </w:rPr>
            </w:pPr>
            <w:r w:rsidRPr="00A15DCB">
              <w:rPr>
                <w:lang w:eastAsia="en-US"/>
              </w:rPr>
              <w:t>--&gt;</w:t>
            </w:r>
          </w:p>
        </w:tc>
        <w:tc>
          <w:tcPr>
            <w:tcW w:w="2976" w:type="dxa"/>
          </w:tcPr>
          <w:p w14:paraId="383B62CE" w14:textId="77777777" w:rsidR="00276AD5" w:rsidRPr="00A15DCB" w:rsidRDefault="00276AD5" w:rsidP="00B7523D">
            <w:pPr>
              <w:pStyle w:val="TAL"/>
              <w:rPr>
                <w:lang w:eastAsia="en-US"/>
              </w:rPr>
            </w:pPr>
            <w:r w:rsidRPr="00A15DCB">
              <w:rPr>
                <w:lang w:eastAsia="en-US"/>
              </w:rPr>
              <w:t>PRACH Preamble</w:t>
            </w:r>
          </w:p>
        </w:tc>
        <w:tc>
          <w:tcPr>
            <w:tcW w:w="567" w:type="dxa"/>
          </w:tcPr>
          <w:p w14:paraId="594A4736" w14:textId="77777777" w:rsidR="00276AD5" w:rsidRPr="00A15DCB" w:rsidRDefault="00276AD5" w:rsidP="00B7523D">
            <w:pPr>
              <w:pStyle w:val="TAC"/>
              <w:rPr>
                <w:lang w:eastAsia="en-US"/>
              </w:rPr>
            </w:pPr>
            <w:r w:rsidRPr="00A15DCB">
              <w:rPr>
                <w:lang w:eastAsia="en-US"/>
              </w:rPr>
              <w:t>-</w:t>
            </w:r>
          </w:p>
        </w:tc>
        <w:tc>
          <w:tcPr>
            <w:tcW w:w="850" w:type="dxa"/>
          </w:tcPr>
          <w:p w14:paraId="119ABC4F" w14:textId="77777777" w:rsidR="00276AD5" w:rsidRPr="00A15DCB" w:rsidRDefault="00276AD5" w:rsidP="00B7523D">
            <w:pPr>
              <w:pStyle w:val="TAC"/>
              <w:rPr>
                <w:lang w:eastAsia="en-US"/>
              </w:rPr>
            </w:pPr>
            <w:r w:rsidRPr="00A15DCB">
              <w:rPr>
                <w:lang w:eastAsia="en-US"/>
              </w:rPr>
              <w:t>-</w:t>
            </w:r>
          </w:p>
        </w:tc>
      </w:tr>
      <w:tr w:rsidR="00276AD5" w:rsidRPr="00A15DCB" w14:paraId="39E80457" w14:textId="77777777" w:rsidTr="00B7523D">
        <w:tc>
          <w:tcPr>
            <w:tcW w:w="534" w:type="dxa"/>
          </w:tcPr>
          <w:p w14:paraId="6D3311F4" w14:textId="77777777" w:rsidR="00276AD5" w:rsidRPr="00A15DCB" w:rsidRDefault="00276AD5" w:rsidP="00B7523D">
            <w:pPr>
              <w:pStyle w:val="TAC"/>
              <w:rPr>
                <w:lang w:eastAsia="en-US"/>
              </w:rPr>
            </w:pPr>
            <w:r w:rsidRPr="00A15DCB">
              <w:rPr>
                <w:lang w:eastAsia="en-US"/>
              </w:rPr>
              <w:t>3</w:t>
            </w:r>
          </w:p>
        </w:tc>
        <w:tc>
          <w:tcPr>
            <w:tcW w:w="3968" w:type="dxa"/>
          </w:tcPr>
          <w:p w14:paraId="5B44B18E" w14:textId="77777777" w:rsidR="00276AD5" w:rsidRPr="00A15DCB" w:rsidRDefault="00276AD5" w:rsidP="00B7523D">
            <w:pPr>
              <w:pStyle w:val="TAL"/>
              <w:rPr>
                <w:lang w:eastAsia="en-US"/>
              </w:rPr>
            </w:pPr>
            <w:r w:rsidRPr="00A15DCB">
              <w:rPr>
                <w:lang w:eastAsia="en-US"/>
              </w:rPr>
              <w:t>The SS transmits Random Access Response with matching RA-RNTI and including Temporary C-RNTI. The CRC is calculated in such a way, it will result in CRC error on UE side.</w:t>
            </w:r>
          </w:p>
        </w:tc>
        <w:tc>
          <w:tcPr>
            <w:tcW w:w="708" w:type="dxa"/>
          </w:tcPr>
          <w:p w14:paraId="755C6E6C" w14:textId="77777777" w:rsidR="00276AD5" w:rsidRPr="00A15DCB" w:rsidRDefault="00276AD5" w:rsidP="00B7523D">
            <w:pPr>
              <w:pStyle w:val="TAC"/>
              <w:rPr>
                <w:lang w:eastAsia="en-US"/>
              </w:rPr>
            </w:pPr>
            <w:r w:rsidRPr="00A15DCB">
              <w:rPr>
                <w:lang w:eastAsia="en-US"/>
              </w:rPr>
              <w:t>&lt;--</w:t>
            </w:r>
          </w:p>
        </w:tc>
        <w:tc>
          <w:tcPr>
            <w:tcW w:w="2976" w:type="dxa"/>
          </w:tcPr>
          <w:p w14:paraId="76051D44" w14:textId="77777777" w:rsidR="00276AD5" w:rsidRPr="00A15DCB" w:rsidRDefault="00276AD5" w:rsidP="00B7523D">
            <w:pPr>
              <w:pStyle w:val="TAL"/>
              <w:rPr>
                <w:lang w:eastAsia="en-US"/>
              </w:rPr>
            </w:pPr>
            <w:r w:rsidRPr="00A15DCB">
              <w:rPr>
                <w:lang w:eastAsia="en-US"/>
              </w:rPr>
              <w:t>Random Access Response</w:t>
            </w:r>
          </w:p>
        </w:tc>
        <w:tc>
          <w:tcPr>
            <w:tcW w:w="567" w:type="dxa"/>
          </w:tcPr>
          <w:p w14:paraId="3D40B99B" w14:textId="77777777" w:rsidR="00276AD5" w:rsidRPr="00A15DCB" w:rsidRDefault="00276AD5" w:rsidP="00B7523D">
            <w:pPr>
              <w:pStyle w:val="TAC"/>
              <w:rPr>
                <w:lang w:eastAsia="en-US"/>
              </w:rPr>
            </w:pPr>
            <w:r w:rsidRPr="00A15DCB">
              <w:rPr>
                <w:lang w:eastAsia="en-US"/>
              </w:rPr>
              <w:t>-</w:t>
            </w:r>
          </w:p>
        </w:tc>
        <w:tc>
          <w:tcPr>
            <w:tcW w:w="850" w:type="dxa"/>
          </w:tcPr>
          <w:p w14:paraId="771D4B8B" w14:textId="77777777" w:rsidR="00276AD5" w:rsidRPr="00A15DCB" w:rsidRDefault="00276AD5" w:rsidP="00B7523D">
            <w:pPr>
              <w:pStyle w:val="TAC"/>
              <w:rPr>
                <w:lang w:eastAsia="en-US"/>
              </w:rPr>
            </w:pPr>
            <w:r w:rsidRPr="00A15DCB">
              <w:rPr>
                <w:lang w:eastAsia="en-US"/>
              </w:rPr>
              <w:t>-</w:t>
            </w:r>
          </w:p>
        </w:tc>
      </w:tr>
      <w:tr w:rsidR="00276AD5" w:rsidRPr="00A15DCB" w14:paraId="172A0F2A" w14:textId="77777777" w:rsidTr="00B7523D">
        <w:tc>
          <w:tcPr>
            <w:tcW w:w="534" w:type="dxa"/>
          </w:tcPr>
          <w:p w14:paraId="14FB465D" w14:textId="77777777" w:rsidR="00276AD5" w:rsidRPr="00A15DCB" w:rsidRDefault="00276AD5" w:rsidP="00B7523D">
            <w:pPr>
              <w:pStyle w:val="TAC"/>
              <w:rPr>
                <w:lang w:eastAsia="en-US"/>
              </w:rPr>
            </w:pPr>
            <w:r w:rsidRPr="00A15DCB">
              <w:rPr>
                <w:lang w:eastAsia="en-US"/>
              </w:rPr>
              <w:t>4</w:t>
            </w:r>
          </w:p>
        </w:tc>
        <w:tc>
          <w:tcPr>
            <w:tcW w:w="3968" w:type="dxa"/>
          </w:tcPr>
          <w:p w14:paraId="06C71F93" w14:textId="77777777" w:rsidR="00276AD5" w:rsidRPr="00A15DCB" w:rsidRDefault="00276AD5" w:rsidP="00B7523D">
            <w:pPr>
              <w:pStyle w:val="TAL"/>
              <w:rPr>
                <w:lang w:eastAsia="en-US"/>
              </w:rPr>
            </w:pPr>
            <w:r w:rsidRPr="00A15DCB">
              <w:rPr>
                <w:lang w:eastAsia="en-US"/>
              </w:rPr>
              <w:t>Check: does the UE transmit a HARQ ACK/NACK?</w:t>
            </w:r>
          </w:p>
        </w:tc>
        <w:tc>
          <w:tcPr>
            <w:tcW w:w="708" w:type="dxa"/>
          </w:tcPr>
          <w:p w14:paraId="20131050" w14:textId="77777777" w:rsidR="00276AD5" w:rsidRPr="00A15DCB" w:rsidRDefault="00276AD5" w:rsidP="00B7523D">
            <w:pPr>
              <w:pStyle w:val="TAC"/>
              <w:rPr>
                <w:lang w:eastAsia="en-US"/>
              </w:rPr>
            </w:pPr>
            <w:r w:rsidRPr="00A15DCB">
              <w:rPr>
                <w:lang w:eastAsia="en-US"/>
              </w:rPr>
              <w:t>--&gt;</w:t>
            </w:r>
          </w:p>
        </w:tc>
        <w:tc>
          <w:tcPr>
            <w:tcW w:w="2976" w:type="dxa"/>
          </w:tcPr>
          <w:p w14:paraId="16659299" w14:textId="77777777" w:rsidR="00276AD5" w:rsidRPr="00A15DCB" w:rsidRDefault="00276AD5" w:rsidP="00B7523D">
            <w:pPr>
              <w:pStyle w:val="TAL"/>
              <w:rPr>
                <w:lang w:eastAsia="en-US"/>
              </w:rPr>
            </w:pPr>
            <w:r w:rsidRPr="00A15DCB">
              <w:rPr>
                <w:lang w:eastAsia="en-US"/>
              </w:rPr>
              <w:t>HARQ ACK/NACK</w:t>
            </w:r>
          </w:p>
        </w:tc>
        <w:tc>
          <w:tcPr>
            <w:tcW w:w="567" w:type="dxa"/>
          </w:tcPr>
          <w:p w14:paraId="51B5C0A3" w14:textId="77777777" w:rsidR="00276AD5" w:rsidRPr="00A15DCB" w:rsidRDefault="00276AD5" w:rsidP="00B7523D">
            <w:pPr>
              <w:pStyle w:val="TAC"/>
              <w:rPr>
                <w:lang w:eastAsia="en-US"/>
              </w:rPr>
            </w:pPr>
            <w:r w:rsidRPr="00A15DCB">
              <w:rPr>
                <w:lang w:eastAsia="en-US"/>
              </w:rPr>
              <w:t>1</w:t>
            </w:r>
          </w:p>
        </w:tc>
        <w:tc>
          <w:tcPr>
            <w:tcW w:w="850" w:type="dxa"/>
          </w:tcPr>
          <w:p w14:paraId="44AC0AE0" w14:textId="77777777" w:rsidR="00276AD5" w:rsidRPr="00A15DCB" w:rsidRDefault="00276AD5" w:rsidP="00B7523D">
            <w:pPr>
              <w:pStyle w:val="TAC"/>
              <w:rPr>
                <w:lang w:eastAsia="en-US"/>
              </w:rPr>
            </w:pPr>
            <w:r w:rsidRPr="00A15DCB">
              <w:rPr>
                <w:lang w:eastAsia="en-US"/>
              </w:rPr>
              <w:t>F</w:t>
            </w:r>
          </w:p>
        </w:tc>
      </w:tr>
      <w:tr w:rsidR="00276AD5" w:rsidRPr="00A15DCB" w14:paraId="32D535CF" w14:textId="77777777" w:rsidTr="00B7523D">
        <w:tc>
          <w:tcPr>
            <w:tcW w:w="534" w:type="dxa"/>
          </w:tcPr>
          <w:p w14:paraId="4394854A" w14:textId="77777777" w:rsidR="00276AD5" w:rsidRPr="00A15DCB" w:rsidRDefault="00276AD5" w:rsidP="00B7523D">
            <w:pPr>
              <w:pStyle w:val="TAC"/>
              <w:rPr>
                <w:lang w:eastAsia="en-US"/>
              </w:rPr>
            </w:pPr>
            <w:r w:rsidRPr="00A15DCB">
              <w:rPr>
                <w:lang w:eastAsia="en-US"/>
              </w:rPr>
              <w:t>5</w:t>
            </w:r>
          </w:p>
        </w:tc>
        <w:tc>
          <w:tcPr>
            <w:tcW w:w="3968" w:type="dxa"/>
          </w:tcPr>
          <w:p w14:paraId="33CA4937" w14:textId="77777777" w:rsidR="00276AD5" w:rsidRPr="00A15DCB" w:rsidRDefault="00276AD5" w:rsidP="00B7523D">
            <w:pPr>
              <w:pStyle w:val="TAL"/>
              <w:rPr>
                <w:lang w:eastAsia="en-US"/>
              </w:rPr>
            </w:pPr>
            <w:r w:rsidRPr="00A15DCB">
              <w:rPr>
                <w:lang w:eastAsia="en-US"/>
              </w:rPr>
              <w:t>The UE transmits Preamble on PRACH.</w:t>
            </w:r>
          </w:p>
        </w:tc>
        <w:tc>
          <w:tcPr>
            <w:tcW w:w="708" w:type="dxa"/>
          </w:tcPr>
          <w:p w14:paraId="72679AF2" w14:textId="77777777" w:rsidR="00276AD5" w:rsidRPr="00A15DCB" w:rsidRDefault="00276AD5" w:rsidP="00B7523D">
            <w:pPr>
              <w:pStyle w:val="TAC"/>
              <w:rPr>
                <w:lang w:eastAsia="en-US"/>
              </w:rPr>
            </w:pPr>
            <w:r w:rsidRPr="00A15DCB">
              <w:rPr>
                <w:lang w:eastAsia="en-US"/>
              </w:rPr>
              <w:t>--&gt;</w:t>
            </w:r>
          </w:p>
        </w:tc>
        <w:tc>
          <w:tcPr>
            <w:tcW w:w="2976" w:type="dxa"/>
          </w:tcPr>
          <w:p w14:paraId="0BB01933" w14:textId="77777777" w:rsidR="00276AD5" w:rsidRPr="00A15DCB" w:rsidRDefault="00276AD5" w:rsidP="00B7523D">
            <w:pPr>
              <w:pStyle w:val="TAL"/>
              <w:rPr>
                <w:lang w:eastAsia="en-US"/>
              </w:rPr>
            </w:pPr>
            <w:r w:rsidRPr="00A15DCB">
              <w:rPr>
                <w:lang w:eastAsia="en-US"/>
              </w:rPr>
              <w:t>PRACH Preamble</w:t>
            </w:r>
          </w:p>
        </w:tc>
        <w:tc>
          <w:tcPr>
            <w:tcW w:w="567" w:type="dxa"/>
          </w:tcPr>
          <w:p w14:paraId="7DC36090" w14:textId="77777777" w:rsidR="00276AD5" w:rsidRPr="00A15DCB" w:rsidRDefault="00276AD5" w:rsidP="00B7523D">
            <w:pPr>
              <w:pStyle w:val="TAC"/>
              <w:rPr>
                <w:lang w:eastAsia="en-US"/>
              </w:rPr>
            </w:pPr>
            <w:r w:rsidRPr="00A15DCB">
              <w:rPr>
                <w:lang w:eastAsia="en-US"/>
              </w:rPr>
              <w:t>-</w:t>
            </w:r>
          </w:p>
        </w:tc>
        <w:tc>
          <w:tcPr>
            <w:tcW w:w="850" w:type="dxa"/>
          </w:tcPr>
          <w:p w14:paraId="4B5C6681" w14:textId="77777777" w:rsidR="00276AD5" w:rsidRPr="00A15DCB" w:rsidRDefault="00276AD5" w:rsidP="00B7523D">
            <w:pPr>
              <w:pStyle w:val="TAC"/>
              <w:rPr>
                <w:lang w:eastAsia="en-US"/>
              </w:rPr>
            </w:pPr>
            <w:r w:rsidRPr="00A15DCB">
              <w:rPr>
                <w:lang w:eastAsia="en-US"/>
              </w:rPr>
              <w:t>-</w:t>
            </w:r>
          </w:p>
        </w:tc>
      </w:tr>
      <w:tr w:rsidR="00276AD5" w:rsidRPr="00A15DCB" w14:paraId="07878F53" w14:textId="77777777" w:rsidTr="00B7523D">
        <w:tc>
          <w:tcPr>
            <w:tcW w:w="534" w:type="dxa"/>
          </w:tcPr>
          <w:p w14:paraId="387E22F6" w14:textId="77777777" w:rsidR="00276AD5" w:rsidRPr="00A15DCB" w:rsidRDefault="00276AD5" w:rsidP="00B7523D">
            <w:pPr>
              <w:pStyle w:val="TAC"/>
              <w:rPr>
                <w:lang w:eastAsia="en-US"/>
              </w:rPr>
            </w:pPr>
            <w:r w:rsidRPr="00A15DCB">
              <w:rPr>
                <w:lang w:eastAsia="en-US"/>
              </w:rPr>
              <w:t>6</w:t>
            </w:r>
          </w:p>
        </w:tc>
        <w:tc>
          <w:tcPr>
            <w:tcW w:w="3968" w:type="dxa"/>
          </w:tcPr>
          <w:p w14:paraId="5A100C42" w14:textId="77777777" w:rsidR="00276AD5" w:rsidRPr="00A15DCB" w:rsidRDefault="00276AD5" w:rsidP="00B7523D">
            <w:pPr>
              <w:pStyle w:val="TAL"/>
              <w:rPr>
                <w:lang w:eastAsia="en-US"/>
              </w:rPr>
            </w:pPr>
            <w:r w:rsidRPr="00A15DCB">
              <w:rPr>
                <w:lang w:eastAsia="en-US"/>
              </w:rPr>
              <w:t>The SS transmits Random Access Response with matching RA-RNTI and including Temporary C-RNTI. The CRC is calculated in such a way, it will result in CRC pass on UE side.</w:t>
            </w:r>
          </w:p>
        </w:tc>
        <w:tc>
          <w:tcPr>
            <w:tcW w:w="708" w:type="dxa"/>
          </w:tcPr>
          <w:p w14:paraId="34B33876" w14:textId="77777777" w:rsidR="00276AD5" w:rsidRPr="00A15DCB" w:rsidRDefault="00276AD5" w:rsidP="00B7523D">
            <w:pPr>
              <w:pStyle w:val="TAC"/>
              <w:rPr>
                <w:lang w:eastAsia="en-US"/>
              </w:rPr>
            </w:pPr>
            <w:r w:rsidRPr="00A15DCB">
              <w:rPr>
                <w:lang w:eastAsia="en-US"/>
              </w:rPr>
              <w:t>&lt;--</w:t>
            </w:r>
          </w:p>
        </w:tc>
        <w:tc>
          <w:tcPr>
            <w:tcW w:w="2976" w:type="dxa"/>
          </w:tcPr>
          <w:p w14:paraId="5A89E3B4" w14:textId="77777777" w:rsidR="00276AD5" w:rsidRPr="00A15DCB" w:rsidRDefault="00276AD5" w:rsidP="00B7523D">
            <w:pPr>
              <w:pStyle w:val="TAL"/>
              <w:rPr>
                <w:lang w:eastAsia="en-US"/>
              </w:rPr>
            </w:pPr>
            <w:r w:rsidRPr="00A15DCB">
              <w:rPr>
                <w:lang w:eastAsia="en-US"/>
              </w:rPr>
              <w:t>Random Access Response</w:t>
            </w:r>
          </w:p>
        </w:tc>
        <w:tc>
          <w:tcPr>
            <w:tcW w:w="567" w:type="dxa"/>
          </w:tcPr>
          <w:p w14:paraId="76F14C40" w14:textId="77777777" w:rsidR="00276AD5" w:rsidRPr="00A15DCB" w:rsidRDefault="00276AD5" w:rsidP="00B7523D">
            <w:pPr>
              <w:pStyle w:val="TAC"/>
              <w:rPr>
                <w:lang w:eastAsia="en-US"/>
              </w:rPr>
            </w:pPr>
            <w:r w:rsidRPr="00A15DCB">
              <w:rPr>
                <w:lang w:eastAsia="en-US"/>
              </w:rPr>
              <w:t>-</w:t>
            </w:r>
          </w:p>
        </w:tc>
        <w:tc>
          <w:tcPr>
            <w:tcW w:w="850" w:type="dxa"/>
          </w:tcPr>
          <w:p w14:paraId="2207279E" w14:textId="77777777" w:rsidR="00276AD5" w:rsidRPr="00A15DCB" w:rsidRDefault="00276AD5" w:rsidP="00B7523D">
            <w:pPr>
              <w:pStyle w:val="TAC"/>
              <w:rPr>
                <w:lang w:eastAsia="en-US"/>
              </w:rPr>
            </w:pPr>
            <w:r w:rsidRPr="00A15DCB">
              <w:rPr>
                <w:lang w:eastAsia="en-US"/>
              </w:rPr>
              <w:t>-</w:t>
            </w:r>
          </w:p>
        </w:tc>
      </w:tr>
      <w:tr w:rsidR="00276AD5" w:rsidRPr="00A15DCB" w14:paraId="1FAD907C" w14:textId="77777777" w:rsidTr="00B7523D">
        <w:tc>
          <w:tcPr>
            <w:tcW w:w="534" w:type="dxa"/>
          </w:tcPr>
          <w:p w14:paraId="76921C18" w14:textId="77777777" w:rsidR="00276AD5" w:rsidRPr="00A15DCB" w:rsidDel="00C873E7" w:rsidRDefault="00276AD5" w:rsidP="00B7523D">
            <w:pPr>
              <w:pStyle w:val="TAC"/>
              <w:rPr>
                <w:lang w:eastAsia="en-US"/>
              </w:rPr>
            </w:pPr>
            <w:r w:rsidRPr="00A15DCB">
              <w:rPr>
                <w:lang w:eastAsia="en-US"/>
              </w:rPr>
              <w:t>7</w:t>
            </w:r>
          </w:p>
        </w:tc>
        <w:tc>
          <w:tcPr>
            <w:tcW w:w="3968" w:type="dxa"/>
          </w:tcPr>
          <w:p w14:paraId="5E4CC6B8" w14:textId="77777777" w:rsidR="00276AD5" w:rsidRPr="00A15DCB" w:rsidRDefault="00276AD5" w:rsidP="00B7523D">
            <w:pPr>
              <w:pStyle w:val="TAL"/>
              <w:rPr>
                <w:lang w:eastAsia="en-US"/>
              </w:rPr>
            </w:pPr>
            <w:r w:rsidRPr="00A15DCB">
              <w:rPr>
                <w:lang w:eastAsia="en-US"/>
              </w:rPr>
              <w:t>Check: does the UE transmit a HARQ ACK</w:t>
            </w:r>
            <w:r w:rsidRPr="00A15DCB">
              <w:rPr>
                <w:lang w:eastAsia="zh-CN"/>
              </w:rPr>
              <w:t>/NACK</w:t>
            </w:r>
            <w:r w:rsidRPr="00A15DCB">
              <w:rPr>
                <w:lang w:eastAsia="en-US"/>
              </w:rPr>
              <w:t>?</w:t>
            </w:r>
          </w:p>
        </w:tc>
        <w:tc>
          <w:tcPr>
            <w:tcW w:w="708" w:type="dxa"/>
          </w:tcPr>
          <w:p w14:paraId="42706061" w14:textId="77777777" w:rsidR="00276AD5" w:rsidRPr="00A15DCB" w:rsidRDefault="00276AD5" w:rsidP="00B7523D">
            <w:pPr>
              <w:pStyle w:val="TAC"/>
              <w:rPr>
                <w:lang w:eastAsia="en-US"/>
              </w:rPr>
            </w:pPr>
            <w:r w:rsidRPr="00A15DCB">
              <w:rPr>
                <w:lang w:eastAsia="en-US"/>
              </w:rPr>
              <w:t>--&gt;</w:t>
            </w:r>
          </w:p>
        </w:tc>
        <w:tc>
          <w:tcPr>
            <w:tcW w:w="2976" w:type="dxa"/>
          </w:tcPr>
          <w:p w14:paraId="6C2E336A" w14:textId="77777777" w:rsidR="00276AD5" w:rsidRPr="00A15DCB" w:rsidRDefault="00276AD5" w:rsidP="00B7523D">
            <w:pPr>
              <w:pStyle w:val="TAL"/>
              <w:rPr>
                <w:lang w:eastAsia="en-US"/>
              </w:rPr>
            </w:pPr>
            <w:r w:rsidRPr="00A15DCB">
              <w:rPr>
                <w:lang w:eastAsia="en-US"/>
              </w:rPr>
              <w:t>HARQ ACK</w:t>
            </w:r>
            <w:r w:rsidRPr="00A15DCB">
              <w:rPr>
                <w:lang w:eastAsia="zh-CN"/>
              </w:rPr>
              <w:t>/NACK</w:t>
            </w:r>
          </w:p>
        </w:tc>
        <w:tc>
          <w:tcPr>
            <w:tcW w:w="567" w:type="dxa"/>
          </w:tcPr>
          <w:p w14:paraId="437762F7" w14:textId="77777777" w:rsidR="00276AD5" w:rsidRPr="00A15DCB" w:rsidRDefault="00276AD5" w:rsidP="00B7523D">
            <w:pPr>
              <w:pStyle w:val="TAC"/>
              <w:rPr>
                <w:lang w:eastAsia="en-US"/>
              </w:rPr>
            </w:pPr>
            <w:r w:rsidRPr="00A15DCB">
              <w:rPr>
                <w:lang w:eastAsia="en-US"/>
              </w:rPr>
              <w:t>1</w:t>
            </w:r>
          </w:p>
        </w:tc>
        <w:tc>
          <w:tcPr>
            <w:tcW w:w="850" w:type="dxa"/>
          </w:tcPr>
          <w:p w14:paraId="561C8881" w14:textId="77777777" w:rsidR="00276AD5" w:rsidRPr="00A15DCB" w:rsidRDefault="00276AD5" w:rsidP="00B7523D">
            <w:pPr>
              <w:pStyle w:val="TAC"/>
              <w:rPr>
                <w:lang w:eastAsia="en-US"/>
              </w:rPr>
            </w:pPr>
            <w:r w:rsidRPr="00A15DCB">
              <w:rPr>
                <w:lang w:eastAsia="en-US"/>
              </w:rPr>
              <w:t>F</w:t>
            </w:r>
          </w:p>
        </w:tc>
      </w:tr>
      <w:tr w:rsidR="00276AD5" w:rsidRPr="00A15DCB" w14:paraId="5C9A058D" w14:textId="77777777" w:rsidTr="00B7523D">
        <w:tc>
          <w:tcPr>
            <w:tcW w:w="534" w:type="dxa"/>
          </w:tcPr>
          <w:p w14:paraId="608CB3CB" w14:textId="77777777" w:rsidR="00276AD5" w:rsidRPr="00A15DCB" w:rsidRDefault="00276AD5" w:rsidP="00B7523D">
            <w:pPr>
              <w:pStyle w:val="TAC"/>
              <w:rPr>
                <w:lang w:eastAsia="en-US"/>
              </w:rPr>
            </w:pPr>
            <w:r w:rsidRPr="00A15DCB">
              <w:rPr>
                <w:lang w:eastAsia="en-US"/>
              </w:rPr>
              <w:t>8</w:t>
            </w:r>
          </w:p>
        </w:tc>
        <w:tc>
          <w:tcPr>
            <w:tcW w:w="3968" w:type="dxa"/>
          </w:tcPr>
          <w:p w14:paraId="10DA6F48"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RRCSetupRequest</w:t>
            </w:r>
            <w:r w:rsidRPr="00A15DCB">
              <w:rPr>
                <w:lang w:eastAsia="en-US"/>
              </w:rPr>
              <w:t xml:space="preserve"> message.</w:t>
            </w:r>
          </w:p>
        </w:tc>
        <w:tc>
          <w:tcPr>
            <w:tcW w:w="708" w:type="dxa"/>
          </w:tcPr>
          <w:p w14:paraId="26EBCC4A" w14:textId="77777777" w:rsidR="00276AD5" w:rsidRPr="00A15DCB" w:rsidRDefault="00276AD5" w:rsidP="00B7523D">
            <w:pPr>
              <w:pStyle w:val="TAC"/>
              <w:rPr>
                <w:lang w:eastAsia="en-US"/>
              </w:rPr>
            </w:pPr>
            <w:r w:rsidRPr="00A15DCB">
              <w:rPr>
                <w:lang w:eastAsia="en-US"/>
              </w:rPr>
              <w:t>--&gt;</w:t>
            </w:r>
          </w:p>
        </w:tc>
        <w:tc>
          <w:tcPr>
            <w:tcW w:w="2976" w:type="dxa"/>
          </w:tcPr>
          <w:p w14:paraId="3F08F006" w14:textId="77777777" w:rsidR="00276AD5" w:rsidRPr="00A15DCB" w:rsidRDefault="00276AD5" w:rsidP="00B7523D">
            <w:pPr>
              <w:pStyle w:val="TAL"/>
              <w:rPr>
                <w:lang w:eastAsia="en-US"/>
              </w:rPr>
            </w:pPr>
            <w:r w:rsidRPr="00A15DCB">
              <w:rPr>
                <w:lang w:eastAsia="en-US"/>
              </w:rPr>
              <w:t>MAC PDU</w:t>
            </w:r>
          </w:p>
        </w:tc>
        <w:tc>
          <w:tcPr>
            <w:tcW w:w="567" w:type="dxa"/>
          </w:tcPr>
          <w:p w14:paraId="54ECF869" w14:textId="77777777" w:rsidR="00276AD5" w:rsidRPr="00A15DCB" w:rsidRDefault="00276AD5" w:rsidP="00B7523D">
            <w:pPr>
              <w:pStyle w:val="TAC"/>
              <w:rPr>
                <w:lang w:eastAsia="en-US"/>
              </w:rPr>
            </w:pPr>
            <w:r w:rsidRPr="00A15DCB">
              <w:rPr>
                <w:lang w:eastAsia="en-US"/>
              </w:rPr>
              <w:t>-</w:t>
            </w:r>
          </w:p>
        </w:tc>
        <w:tc>
          <w:tcPr>
            <w:tcW w:w="850" w:type="dxa"/>
          </w:tcPr>
          <w:p w14:paraId="2202B302" w14:textId="77777777" w:rsidR="00276AD5" w:rsidRPr="00A15DCB" w:rsidRDefault="00276AD5" w:rsidP="00B7523D">
            <w:pPr>
              <w:pStyle w:val="TAC"/>
              <w:rPr>
                <w:lang w:eastAsia="en-US"/>
              </w:rPr>
            </w:pPr>
            <w:r w:rsidRPr="00A15DCB">
              <w:rPr>
                <w:lang w:eastAsia="en-US"/>
              </w:rPr>
              <w:t>-</w:t>
            </w:r>
          </w:p>
        </w:tc>
      </w:tr>
      <w:tr w:rsidR="00276AD5" w:rsidRPr="00A15DCB" w14:paraId="7572FFDD" w14:textId="77777777" w:rsidTr="00B7523D">
        <w:tc>
          <w:tcPr>
            <w:tcW w:w="534" w:type="dxa"/>
          </w:tcPr>
          <w:p w14:paraId="1BD3EA69" w14:textId="77777777" w:rsidR="00276AD5" w:rsidRPr="00A15DCB" w:rsidRDefault="00276AD5" w:rsidP="00B7523D">
            <w:pPr>
              <w:pStyle w:val="TAC"/>
              <w:rPr>
                <w:lang w:eastAsia="en-US"/>
              </w:rPr>
            </w:pPr>
            <w:r w:rsidRPr="00A15DCB">
              <w:rPr>
                <w:lang w:eastAsia="en-US"/>
              </w:rPr>
              <w:t>9</w:t>
            </w:r>
          </w:p>
        </w:tc>
        <w:tc>
          <w:tcPr>
            <w:tcW w:w="3968" w:type="dxa"/>
          </w:tcPr>
          <w:p w14:paraId="2BD47F1C" w14:textId="77777777" w:rsidR="00276AD5" w:rsidRPr="00A15DCB" w:rsidRDefault="00276AD5" w:rsidP="00B7523D">
            <w:pPr>
              <w:pStyle w:val="TAL"/>
              <w:rPr>
                <w:lang w:eastAsia="en-US"/>
              </w:rPr>
            </w:pPr>
            <w:r w:rsidRPr="00A15DCB">
              <w:rPr>
                <w:lang w:eastAsia="en-US"/>
              </w:rPr>
              <w:t xml:space="preserve">The SS transmits a valid MAC PDU containing </w:t>
            </w:r>
            <w:r w:rsidRPr="00A15DCB">
              <w:rPr>
                <w:i/>
                <w:iCs/>
                <w:lang w:eastAsia="en-US"/>
              </w:rPr>
              <w:t>RRCSetup</w:t>
            </w:r>
            <w:r w:rsidRPr="00A15DCB">
              <w:rPr>
                <w:lang w:eastAsia="en-US"/>
              </w:rPr>
              <w:t>, and including ‘UE Contention Resolution Identity’ MAC control element with not matching ‘Contention Resolution Identity’.</w:t>
            </w:r>
          </w:p>
        </w:tc>
        <w:tc>
          <w:tcPr>
            <w:tcW w:w="708" w:type="dxa"/>
          </w:tcPr>
          <w:p w14:paraId="121D1B28" w14:textId="77777777" w:rsidR="00276AD5" w:rsidRPr="00A15DCB" w:rsidRDefault="00276AD5" w:rsidP="00B7523D">
            <w:pPr>
              <w:pStyle w:val="TAC"/>
              <w:rPr>
                <w:lang w:eastAsia="en-US"/>
              </w:rPr>
            </w:pPr>
            <w:r w:rsidRPr="00A15DCB">
              <w:rPr>
                <w:lang w:eastAsia="en-US"/>
              </w:rPr>
              <w:t>&lt;--</w:t>
            </w:r>
          </w:p>
        </w:tc>
        <w:tc>
          <w:tcPr>
            <w:tcW w:w="2976" w:type="dxa"/>
          </w:tcPr>
          <w:p w14:paraId="01A79A0A" w14:textId="77777777" w:rsidR="00276AD5" w:rsidRPr="00A15DCB" w:rsidRDefault="00276AD5" w:rsidP="00B7523D">
            <w:pPr>
              <w:pStyle w:val="TAL"/>
              <w:rPr>
                <w:lang w:eastAsia="en-US"/>
              </w:rPr>
            </w:pPr>
            <w:r w:rsidRPr="00A15DCB">
              <w:rPr>
                <w:lang w:eastAsia="en-US"/>
              </w:rPr>
              <w:t>MAC PDU</w:t>
            </w:r>
          </w:p>
        </w:tc>
        <w:tc>
          <w:tcPr>
            <w:tcW w:w="567" w:type="dxa"/>
          </w:tcPr>
          <w:p w14:paraId="15CD1035" w14:textId="77777777" w:rsidR="00276AD5" w:rsidRPr="00A15DCB" w:rsidRDefault="00276AD5" w:rsidP="00B7523D">
            <w:pPr>
              <w:pStyle w:val="TAC"/>
              <w:rPr>
                <w:lang w:eastAsia="en-US"/>
              </w:rPr>
            </w:pPr>
            <w:r w:rsidRPr="00A15DCB">
              <w:rPr>
                <w:lang w:eastAsia="en-US"/>
              </w:rPr>
              <w:t>-</w:t>
            </w:r>
          </w:p>
        </w:tc>
        <w:tc>
          <w:tcPr>
            <w:tcW w:w="850" w:type="dxa"/>
          </w:tcPr>
          <w:p w14:paraId="76F378EC" w14:textId="77777777" w:rsidR="00276AD5" w:rsidRPr="00A15DCB" w:rsidRDefault="00276AD5" w:rsidP="00B7523D">
            <w:pPr>
              <w:pStyle w:val="TAC"/>
              <w:rPr>
                <w:lang w:eastAsia="en-US"/>
              </w:rPr>
            </w:pPr>
            <w:r w:rsidRPr="00A15DCB">
              <w:rPr>
                <w:lang w:eastAsia="en-US"/>
              </w:rPr>
              <w:t>-</w:t>
            </w:r>
          </w:p>
        </w:tc>
      </w:tr>
      <w:tr w:rsidR="00276AD5" w:rsidRPr="00A15DCB" w14:paraId="7DD10D62" w14:textId="77777777" w:rsidTr="00B7523D">
        <w:tc>
          <w:tcPr>
            <w:tcW w:w="534" w:type="dxa"/>
          </w:tcPr>
          <w:p w14:paraId="57CEA8C3" w14:textId="77777777" w:rsidR="00276AD5" w:rsidRPr="00A15DCB" w:rsidDel="00C873E7" w:rsidRDefault="00276AD5" w:rsidP="00B7523D">
            <w:pPr>
              <w:pStyle w:val="TAC"/>
              <w:rPr>
                <w:lang w:eastAsia="en-US"/>
              </w:rPr>
            </w:pPr>
            <w:r w:rsidRPr="00A15DCB">
              <w:rPr>
                <w:lang w:eastAsia="en-US"/>
              </w:rPr>
              <w:t>10</w:t>
            </w:r>
          </w:p>
        </w:tc>
        <w:tc>
          <w:tcPr>
            <w:tcW w:w="3968" w:type="dxa"/>
          </w:tcPr>
          <w:p w14:paraId="2E2D14D6" w14:textId="77777777" w:rsidR="00276AD5" w:rsidRPr="00A15DCB" w:rsidRDefault="00276AD5" w:rsidP="00B7523D">
            <w:pPr>
              <w:pStyle w:val="TAL"/>
              <w:rPr>
                <w:lang w:eastAsia="en-US"/>
              </w:rPr>
            </w:pPr>
            <w:r w:rsidRPr="00A15DCB">
              <w:rPr>
                <w:lang w:eastAsia="en-US"/>
              </w:rPr>
              <w:t xml:space="preserve">Check: does the UE transmit a HARQ </w:t>
            </w:r>
            <w:r w:rsidRPr="00A15DCB">
              <w:rPr>
                <w:lang w:eastAsia="zh-CN"/>
              </w:rPr>
              <w:t>ACK/</w:t>
            </w:r>
            <w:r w:rsidRPr="00A15DCB">
              <w:rPr>
                <w:lang w:eastAsia="en-US"/>
              </w:rPr>
              <w:t>NACK?</w:t>
            </w:r>
          </w:p>
        </w:tc>
        <w:tc>
          <w:tcPr>
            <w:tcW w:w="708" w:type="dxa"/>
          </w:tcPr>
          <w:p w14:paraId="128520F9" w14:textId="77777777" w:rsidR="00276AD5" w:rsidRPr="00A15DCB" w:rsidRDefault="00276AD5" w:rsidP="00B7523D">
            <w:pPr>
              <w:pStyle w:val="TAC"/>
              <w:rPr>
                <w:lang w:eastAsia="en-US"/>
              </w:rPr>
            </w:pPr>
            <w:r w:rsidRPr="00A15DCB">
              <w:rPr>
                <w:lang w:eastAsia="en-US"/>
              </w:rPr>
              <w:t>--&gt;</w:t>
            </w:r>
          </w:p>
        </w:tc>
        <w:tc>
          <w:tcPr>
            <w:tcW w:w="2976" w:type="dxa"/>
          </w:tcPr>
          <w:p w14:paraId="184EB206" w14:textId="77777777" w:rsidR="00276AD5" w:rsidRPr="00A15DCB" w:rsidRDefault="00276AD5" w:rsidP="00B7523D">
            <w:pPr>
              <w:pStyle w:val="TAL"/>
              <w:rPr>
                <w:lang w:eastAsia="en-US"/>
              </w:rPr>
            </w:pPr>
            <w:r w:rsidRPr="00A15DCB">
              <w:rPr>
                <w:lang w:eastAsia="en-US"/>
              </w:rPr>
              <w:t xml:space="preserve">HARQ </w:t>
            </w:r>
            <w:r w:rsidRPr="00A15DCB">
              <w:rPr>
                <w:lang w:eastAsia="zh-CN"/>
              </w:rPr>
              <w:t>ACK/</w:t>
            </w:r>
            <w:r w:rsidRPr="00A15DCB">
              <w:rPr>
                <w:lang w:eastAsia="en-US"/>
              </w:rPr>
              <w:t>NACK</w:t>
            </w:r>
          </w:p>
        </w:tc>
        <w:tc>
          <w:tcPr>
            <w:tcW w:w="567" w:type="dxa"/>
          </w:tcPr>
          <w:p w14:paraId="1E10412F" w14:textId="77777777" w:rsidR="00276AD5" w:rsidRPr="00A15DCB" w:rsidDel="00C873E7" w:rsidRDefault="00276AD5" w:rsidP="00B7523D">
            <w:pPr>
              <w:pStyle w:val="TAC"/>
              <w:rPr>
                <w:lang w:eastAsia="en-US"/>
              </w:rPr>
            </w:pPr>
            <w:r w:rsidRPr="00A15DCB">
              <w:rPr>
                <w:lang w:eastAsia="en-US"/>
              </w:rPr>
              <w:t>2</w:t>
            </w:r>
          </w:p>
        </w:tc>
        <w:tc>
          <w:tcPr>
            <w:tcW w:w="850" w:type="dxa"/>
          </w:tcPr>
          <w:p w14:paraId="70A179F8" w14:textId="77777777" w:rsidR="00276AD5" w:rsidRPr="00A15DCB" w:rsidRDefault="00276AD5" w:rsidP="00B7523D">
            <w:pPr>
              <w:pStyle w:val="TAC"/>
              <w:rPr>
                <w:lang w:eastAsia="en-US"/>
              </w:rPr>
            </w:pPr>
            <w:r w:rsidRPr="00A15DCB">
              <w:rPr>
                <w:lang w:eastAsia="en-US"/>
              </w:rPr>
              <w:t>F</w:t>
            </w:r>
          </w:p>
        </w:tc>
      </w:tr>
      <w:tr w:rsidR="00276AD5" w:rsidRPr="00A15DCB" w14:paraId="29CA6ED1" w14:textId="77777777" w:rsidTr="00B7523D">
        <w:tc>
          <w:tcPr>
            <w:tcW w:w="534" w:type="dxa"/>
          </w:tcPr>
          <w:p w14:paraId="57FB7730" w14:textId="77777777" w:rsidR="00276AD5" w:rsidRPr="00A15DCB" w:rsidRDefault="00276AD5" w:rsidP="00B7523D">
            <w:pPr>
              <w:pStyle w:val="TAC"/>
              <w:rPr>
                <w:lang w:eastAsia="en-US"/>
              </w:rPr>
            </w:pPr>
            <w:r w:rsidRPr="00A15DCB">
              <w:rPr>
                <w:lang w:eastAsia="en-US"/>
              </w:rPr>
              <w:t>11</w:t>
            </w:r>
          </w:p>
        </w:tc>
        <w:tc>
          <w:tcPr>
            <w:tcW w:w="3968" w:type="dxa"/>
          </w:tcPr>
          <w:p w14:paraId="65185FC0" w14:textId="77777777" w:rsidR="00276AD5" w:rsidRPr="00A15DCB" w:rsidRDefault="00276AD5" w:rsidP="00B7523D">
            <w:pPr>
              <w:pStyle w:val="TAL"/>
              <w:rPr>
                <w:lang w:eastAsia="en-US"/>
              </w:rPr>
            </w:pPr>
            <w:r w:rsidRPr="00A15DCB">
              <w:rPr>
                <w:lang w:eastAsia="en-US"/>
              </w:rPr>
              <w:t>The UE transmits Preamble on PRACH.</w:t>
            </w:r>
          </w:p>
        </w:tc>
        <w:tc>
          <w:tcPr>
            <w:tcW w:w="708" w:type="dxa"/>
          </w:tcPr>
          <w:p w14:paraId="731E377E" w14:textId="77777777" w:rsidR="00276AD5" w:rsidRPr="00A15DCB" w:rsidRDefault="00276AD5" w:rsidP="00B7523D">
            <w:pPr>
              <w:pStyle w:val="TAC"/>
              <w:rPr>
                <w:lang w:eastAsia="en-US"/>
              </w:rPr>
            </w:pPr>
            <w:r w:rsidRPr="00A15DCB">
              <w:rPr>
                <w:lang w:eastAsia="en-US"/>
              </w:rPr>
              <w:t>--&gt;</w:t>
            </w:r>
          </w:p>
        </w:tc>
        <w:tc>
          <w:tcPr>
            <w:tcW w:w="2976" w:type="dxa"/>
          </w:tcPr>
          <w:p w14:paraId="6943C871" w14:textId="77777777" w:rsidR="00276AD5" w:rsidRPr="00A15DCB" w:rsidRDefault="00276AD5" w:rsidP="00B7523D">
            <w:pPr>
              <w:pStyle w:val="TAL"/>
              <w:rPr>
                <w:lang w:eastAsia="en-US"/>
              </w:rPr>
            </w:pPr>
            <w:r w:rsidRPr="00A15DCB">
              <w:rPr>
                <w:lang w:eastAsia="en-US"/>
              </w:rPr>
              <w:t>PRACH Preamble</w:t>
            </w:r>
          </w:p>
        </w:tc>
        <w:tc>
          <w:tcPr>
            <w:tcW w:w="567" w:type="dxa"/>
          </w:tcPr>
          <w:p w14:paraId="686D9800" w14:textId="77777777" w:rsidR="00276AD5" w:rsidRPr="00A15DCB" w:rsidRDefault="00276AD5" w:rsidP="00B7523D">
            <w:pPr>
              <w:pStyle w:val="TAC"/>
              <w:rPr>
                <w:lang w:eastAsia="en-US"/>
              </w:rPr>
            </w:pPr>
            <w:r w:rsidRPr="00A15DCB">
              <w:rPr>
                <w:lang w:eastAsia="en-US"/>
              </w:rPr>
              <w:t>-</w:t>
            </w:r>
          </w:p>
        </w:tc>
        <w:tc>
          <w:tcPr>
            <w:tcW w:w="850" w:type="dxa"/>
          </w:tcPr>
          <w:p w14:paraId="4F6D28FE" w14:textId="77777777" w:rsidR="00276AD5" w:rsidRPr="00A15DCB" w:rsidRDefault="00276AD5" w:rsidP="00B7523D">
            <w:pPr>
              <w:pStyle w:val="TAC"/>
              <w:rPr>
                <w:lang w:eastAsia="en-US"/>
              </w:rPr>
            </w:pPr>
            <w:r w:rsidRPr="00A15DCB">
              <w:rPr>
                <w:lang w:eastAsia="en-US"/>
              </w:rPr>
              <w:t>-</w:t>
            </w:r>
          </w:p>
        </w:tc>
      </w:tr>
      <w:tr w:rsidR="00276AD5" w:rsidRPr="00A15DCB" w14:paraId="0D90C42C" w14:textId="77777777" w:rsidTr="00B7523D">
        <w:tc>
          <w:tcPr>
            <w:tcW w:w="534" w:type="dxa"/>
          </w:tcPr>
          <w:p w14:paraId="560A19E5" w14:textId="77777777" w:rsidR="00276AD5" w:rsidRPr="00A15DCB" w:rsidRDefault="00276AD5" w:rsidP="00B7523D">
            <w:pPr>
              <w:pStyle w:val="TAC"/>
              <w:rPr>
                <w:lang w:eastAsia="en-US"/>
              </w:rPr>
            </w:pPr>
            <w:r w:rsidRPr="00A15DCB">
              <w:rPr>
                <w:lang w:eastAsia="en-US"/>
              </w:rPr>
              <w:t>12</w:t>
            </w:r>
          </w:p>
        </w:tc>
        <w:tc>
          <w:tcPr>
            <w:tcW w:w="3968" w:type="dxa"/>
          </w:tcPr>
          <w:p w14:paraId="5C905B74" w14:textId="77777777" w:rsidR="00276AD5" w:rsidRPr="00A15DCB" w:rsidRDefault="00276AD5" w:rsidP="00B7523D">
            <w:pPr>
              <w:pStyle w:val="TAL"/>
              <w:rPr>
                <w:lang w:eastAsia="en-US"/>
              </w:rPr>
            </w:pPr>
            <w:r w:rsidRPr="00A15DCB">
              <w:rPr>
                <w:lang w:eastAsia="en-US"/>
              </w:rPr>
              <w:t xml:space="preserve">The SS transmits Random Access Response with matching RA-RNTI and including Temporary C-RNTI. </w:t>
            </w:r>
          </w:p>
        </w:tc>
        <w:tc>
          <w:tcPr>
            <w:tcW w:w="708" w:type="dxa"/>
          </w:tcPr>
          <w:p w14:paraId="2911553F" w14:textId="77777777" w:rsidR="00276AD5" w:rsidRPr="00A15DCB" w:rsidRDefault="00276AD5" w:rsidP="00B7523D">
            <w:pPr>
              <w:pStyle w:val="TAC"/>
              <w:rPr>
                <w:lang w:eastAsia="en-US"/>
              </w:rPr>
            </w:pPr>
            <w:r w:rsidRPr="00A15DCB">
              <w:rPr>
                <w:lang w:eastAsia="en-US"/>
              </w:rPr>
              <w:t>&lt;--</w:t>
            </w:r>
          </w:p>
        </w:tc>
        <w:tc>
          <w:tcPr>
            <w:tcW w:w="2976" w:type="dxa"/>
          </w:tcPr>
          <w:p w14:paraId="19001F24" w14:textId="77777777" w:rsidR="00276AD5" w:rsidRPr="00A15DCB" w:rsidRDefault="00276AD5" w:rsidP="00B7523D">
            <w:pPr>
              <w:pStyle w:val="TAL"/>
              <w:rPr>
                <w:lang w:eastAsia="en-US"/>
              </w:rPr>
            </w:pPr>
            <w:r w:rsidRPr="00A15DCB">
              <w:rPr>
                <w:lang w:eastAsia="en-US"/>
              </w:rPr>
              <w:t>Random Access Response</w:t>
            </w:r>
          </w:p>
        </w:tc>
        <w:tc>
          <w:tcPr>
            <w:tcW w:w="567" w:type="dxa"/>
          </w:tcPr>
          <w:p w14:paraId="34B765F8" w14:textId="77777777" w:rsidR="00276AD5" w:rsidRPr="00A15DCB" w:rsidRDefault="00276AD5" w:rsidP="00B7523D">
            <w:pPr>
              <w:pStyle w:val="TAC"/>
              <w:rPr>
                <w:lang w:eastAsia="en-US"/>
              </w:rPr>
            </w:pPr>
            <w:r w:rsidRPr="00A15DCB">
              <w:rPr>
                <w:lang w:eastAsia="en-US"/>
              </w:rPr>
              <w:t>-</w:t>
            </w:r>
          </w:p>
        </w:tc>
        <w:tc>
          <w:tcPr>
            <w:tcW w:w="850" w:type="dxa"/>
          </w:tcPr>
          <w:p w14:paraId="7ACFB647" w14:textId="77777777" w:rsidR="00276AD5" w:rsidRPr="00A15DCB" w:rsidRDefault="00276AD5" w:rsidP="00B7523D">
            <w:pPr>
              <w:pStyle w:val="TAC"/>
              <w:rPr>
                <w:lang w:eastAsia="en-US"/>
              </w:rPr>
            </w:pPr>
            <w:r w:rsidRPr="00A15DCB">
              <w:rPr>
                <w:lang w:eastAsia="en-US"/>
              </w:rPr>
              <w:t>-</w:t>
            </w:r>
          </w:p>
        </w:tc>
      </w:tr>
      <w:tr w:rsidR="00276AD5" w:rsidRPr="00A15DCB" w14:paraId="79F45F17" w14:textId="77777777" w:rsidTr="00B7523D">
        <w:tc>
          <w:tcPr>
            <w:tcW w:w="534" w:type="dxa"/>
          </w:tcPr>
          <w:p w14:paraId="05C28190" w14:textId="77777777" w:rsidR="00276AD5" w:rsidRPr="00A15DCB" w:rsidRDefault="00276AD5" w:rsidP="00B7523D">
            <w:pPr>
              <w:pStyle w:val="TAC"/>
              <w:rPr>
                <w:lang w:eastAsia="en-US"/>
              </w:rPr>
            </w:pPr>
            <w:r w:rsidRPr="00A15DCB">
              <w:rPr>
                <w:lang w:eastAsia="en-US"/>
              </w:rPr>
              <w:t>13</w:t>
            </w:r>
          </w:p>
        </w:tc>
        <w:tc>
          <w:tcPr>
            <w:tcW w:w="3968" w:type="dxa"/>
          </w:tcPr>
          <w:p w14:paraId="11F11FEC"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RRCSetupRequest</w:t>
            </w:r>
            <w:r w:rsidRPr="00A15DCB">
              <w:rPr>
                <w:lang w:eastAsia="en-US"/>
              </w:rPr>
              <w:t xml:space="preserve"> message.</w:t>
            </w:r>
          </w:p>
        </w:tc>
        <w:tc>
          <w:tcPr>
            <w:tcW w:w="708" w:type="dxa"/>
          </w:tcPr>
          <w:p w14:paraId="6A625375" w14:textId="77777777" w:rsidR="00276AD5" w:rsidRPr="00A15DCB" w:rsidRDefault="00276AD5" w:rsidP="00B7523D">
            <w:pPr>
              <w:pStyle w:val="TAC"/>
              <w:rPr>
                <w:lang w:eastAsia="en-US"/>
              </w:rPr>
            </w:pPr>
            <w:r w:rsidRPr="00A15DCB">
              <w:rPr>
                <w:lang w:eastAsia="en-US"/>
              </w:rPr>
              <w:t>--&gt;</w:t>
            </w:r>
          </w:p>
        </w:tc>
        <w:tc>
          <w:tcPr>
            <w:tcW w:w="2976" w:type="dxa"/>
          </w:tcPr>
          <w:p w14:paraId="5928AE95" w14:textId="77777777" w:rsidR="00276AD5" w:rsidRPr="00A15DCB" w:rsidRDefault="00276AD5" w:rsidP="00B7523D">
            <w:pPr>
              <w:pStyle w:val="TAL"/>
              <w:rPr>
                <w:lang w:eastAsia="en-US"/>
              </w:rPr>
            </w:pPr>
            <w:r w:rsidRPr="00A15DCB">
              <w:rPr>
                <w:lang w:eastAsia="en-US"/>
              </w:rPr>
              <w:t>MAC PDU</w:t>
            </w:r>
          </w:p>
        </w:tc>
        <w:tc>
          <w:tcPr>
            <w:tcW w:w="567" w:type="dxa"/>
          </w:tcPr>
          <w:p w14:paraId="08BE665F" w14:textId="77777777" w:rsidR="00276AD5" w:rsidRPr="00A15DCB" w:rsidRDefault="00276AD5" w:rsidP="00B7523D">
            <w:pPr>
              <w:pStyle w:val="TAC"/>
              <w:rPr>
                <w:lang w:eastAsia="en-US"/>
              </w:rPr>
            </w:pPr>
            <w:r w:rsidRPr="00A15DCB">
              <w:rPr>
                <w:lang w:eastAsia="en-US"/>
              </w:rPr>
              <w:t>-</w:t>
            </w:r>
          </w:p>
        </w:tc>
        <w:tc>
          <w:tcPr>
            <w:tcW w:w="850" w:type="dxa"/>
          </w:tcPr>
          <w:p w14:paraId="0B69EEA1" w14:textId="77777777" w:rsidR="00276AD5" w:rsidRPr="00A15DCB" w:rsidRDefault="00276AD5" w:rsidP="00B7523D">
            <w:pPr>
              <w:pStyle w:val="TAC"/>
              <w:rPr>
                <w:lang w:eastAsia="en-US"/>
              </w:rPr>
            </w:pPr>
            <w:r w:rsidRPr="00A15DCB">
              <w:rPr>
                <w:lang w:eastAsia="en-US"/>
              </w:rPr>
              <w:t>-</w:t>
            </w:r>
          </w:p>
        </w:tc>
      </w:tr>
      <w:tr w:rsidR="00276AD5" w:rsidRPr="00A15DCB" w14:paraId="7E2A9462" w14:textId="77777777" w:rsidTr="00B7523D">
        <w:tc>
          <w:tcPr>
            <w:tcW w:w="534" w:type="dxa"/>
          </w:tcPr>
          <w:p w14:paraId="2EF0F5EF" w14:textId="77777777" w:rsidR="00276AD5" w:rsidRPr="00A15DCB" w:rsidRDefault="00276AD5" w:rsidP="00B7523D">
            <w:pPr>
              <w:pStyle w:val="TAC"/>
              <w:rPr>
                <w:lang w:eastAsia="en-US"/>
              </w:rPr>
            </w:pPr>
            <w:r w:rsidRPr="00A15DCB">
              <w:rPr>
                <w:lang w:eastAsia="en-US"/>
              </w:rPr>
              <w:t>14</w:t>
            </w:r>
          </w:p>
        </w:tc>
        <w:tc>
          <w:tcPr>
            <w:tcW w:w="3968" w:type="dxa"/>
          </w:tcPr>
          <w:p w14:paraId="6D179FF9" w14:textId="77777777" w:rsidR="00276AD5" w:rsidRPr="00A15DCB" w:rsidRDefault="00276AD5" w:rsidP="00B7523D">
            <w:pPr>
              <w:pStyle w:val="TAL"/>
              <w:rPr>
                <w:lang w:eastAsia="en-US"/>
              </w:rPr>
            </w:pPr>
            <w:r w:rsidRPr="00A15DCB">
              <w:rPr>
                <w:lang w:eastAsia="en-US"/>
              </w:rPr>
              <w:t xml:space="preserve">The SS transmits a valid MAC PDU containing </w:t>
            </w:r>
            <w:r w:rsidRPr="00A15DCB">
              <w:rPr>
                <w:i/>
                <w:iCs/>
                <w:lang w:eastAsia="en-US"/>
              </w:rPr>
              <w:t>RRCSetup</w:t>
            </w:r>
            <w:r w:rsidRPr="00A15DCB">
              <w:rPr>
                <w:lang w:eastAsia="en-US"/>
              </w:rPr>
              <w:t>, and including ‘UE Contention Resolution Identity’ MAC control element with matching ‘Contention Resolution Identity’. The CRC is calculated in such a way that it will result in CRC error on UE side.</w:t>
            </w:r>
          </w:p>
        </w:tc>
        <w:tc>
          <w:tcPr>
            <w:tcW w:w="708" w:type="dxa"/>
          </w:tcPr>
          <w:p w14:paraId="3E60FE9B" w14:textId="77777777" w:rsidR="00276AD5" w:rsidRPr="00A15DCB" w:rsidRDefault="00276AD5" w:rsidP="00B7523D">
            <w:pPr>
              <w:pStyle w:val="TAC"/>
              <w:rPr>
                <w:lang w:eastAsia="en-US"/>
              </w:rPr>
            </w:pPr>
            <w:r w:rsidRPr="00A15DCB">
              <w:rPr>
                <w:lang w:eastAsia="en-US"/>
              </w:rPr>
              <w:t>&lt;--</w:t>
            </w:r>
          </w:p>
        </w:tc>
        <w:tc>
          <w:tcPr>
            <w:tcW w:w="2976" w:type="dxa"/>
          </w:tcPr>
          <w:p w14:paraId="2A14508F" w14:textId="77777777" w:rsidR="00276AD5" w:rsidRPr="00A15DCB" w:rsidRDefault="00276AD5" w:rsidP="00B7523D">
            <w:pPr>
              <w:pStyle w:val="TAL"/>
              <w:rPr>
                <w:lang w:eastAsia="en-US"/>
              </w:rPr>
            </w:pPr>
            <w:r w:rsidRPr="00A15DCB">
              <w:rPr>
                <w:lang w:eastAsia="en-US"/>
              </w:rPr>
              <w:t>MAC PDU</w:t>
            </w:r>
          </w:p>
        </w:tc>
        <w:tc>
          <w:tcPr>
            <w:tcW w:w="567" w:type="dxa"/>
          </w:tcPr>
          <w:p w14:paraId="68634607" w14:textId="77777777" w:rsidR="00276AD5" w:rsidRPr="00A15DCB" w:rsidRDefault="00276AD5" w:rsidP="00B7523D">
            <w:pPr>
              <w:pStyle w:val="TAC"/>
              <w:rPr>
                <w:lang w:eastAsia="en-US"/>
              </w:rPr>
            </w:pPr>
            <w:r w:rsidRPr="00A15DCB">
              <w:rPr>
                <w:lang w:eastAsia="en-US"/>
              </w:rPr>
              <w:t>-</w:t>
            </w:r>
          </w:p>
        </w:tc>
        <w:tc>
          <w:tcPr>
            <w:tcW w:w="850" w:type="dxa"/>
          </w:tcPr>
          <w:p w14:paraId="438270B4" w14:textId="77777777" w:rsidR="00276AD5" w:rsidRPr="00A15DCB" w:rsidRDefault="00276AD5" w:rsidP="00B7523D">
            <w:pPr>
              <w:pStyle w:val="TAC"/>
              <w:rPr>
                <w:lang w:eastAsia="en-US"/>
              </w:rPr>
            </w:pPr>
            <w:r w:rsidRPr="00A15DCB">
              <w:rPr>
                <w:lang w:eastAsia="en-US"/>
              </w:rPr>
              <w:t>-</w:t>
            </w:r>
          </w:p>
        </w:tc>
      </w:tr>
      <w:tr w:rsidR="00276AD5" w:rsidRPr="00A15DCB" w14:paraId="5670B8F3" w14:textId="77777777" w:rsidTr="00B7523D">
        <w:tc>
          <w:tcPr>
            <w:tcW w:w="534" w:type="dxa"/>
          </w:tcPr>
          <w:p w14:paraId="428B827D" w14:textId="77777777" w:rsidR="00276AD5" w:rsidRPr="00A15DCB" w:rsidRDefault="00276AD5" w:rsidP="00B7523D">
            <w:pPr>
              <w:pStyle w:val="TAC"/>
              <w:rPr>
                <w:lang w:eastAsia="en-US"/>
              </w:rPr>
            </w:pPr>
            <w:r w:rsidRPr="00A15DCB">
              <w:rPr>
                <w:lang w:eastAsia="en-US"/>
              </w:rPr>
              <w:t>15</w:t>
            </w:r>
          </w:p>
        </w:tc>
        <w:tc>
          <w:tcPr>
            <w:tcW w:w="3968" w:type="dxa"/>
          </w:tcPr>
          <w:p w14:paraId="7D19DE3B" w14:textId="77777777" w:rsidR="00276AD5" w:rsidRPr="00A15DCB" w:rsidRDefault="00276AD5" w:rsidP="00B7523D">
            <w:pPr>
              <w:pStyle w:val="TAL"/>
              <w:rPr>
                <w:lang w:eastAsia="en-US"/>
              </w:rPr>
            </w:pPr>
            <w:r w:rsidRPr="00A15DCB">
              <w:rPr>
                <w:lang w:eastAsia="en-US"/>
              </w:rPr>
              <w:t xml:space="preserve">Check: Does UE transmit a HARQ </w:t>
            </w:r>
            <w:r w:rsidRPr="00A15DCB">
              <w:rPr>
                <w:lang w:eastAsia="zh-CN"/>
              </w:rPr>
              <w:t>ACK/</w:t>
            </w:r>
            <w:r w:rsidRPr="00A15DCB">
              <w:rPr>
                <w:lang w:eastAsia="en-US"/>
              </w:rPr>
              <w:t>NACK?</w:t>
            </w:r>
          </w:p>
        </w:tc>
        <w:tc>
          <w:tcPr>
            <w:tcW w:w="708" w:type="dxa"/>
          </w:tcPr>
          <w:p w14:paraId="646F820E" w14:textId="77777777" w:rsidR="00276AD5" w:rsidRPr="00A15DCB" w:rsidRDefault="00276AD5" w:rsidP="00B7523D">
            <w:pPr>
              <w:pStyle w:val="TAC"/>
              <w:rPr>
                <w:lang w:eastAsia="en-US"/>
              </w:rPr>
            </w:pPr>
            <w:r w:rsidRPr="00A15DCB">
              <w:rPr>
                <w:lang w:eastAsia="en-US"/>
              </w:rPr>
              <w:t>--&gt;</w:t>
            </w:r>
          </w:p>
        </w:tc>
        <w:tc>
          <w:tcPr>
            <w:tcW w:w="2976" w:type="dxa"/>
          </w:tcPr>
          <w:p w14:paraId="24DD4069" w14:textId="77777777" w:rsidR="00276AD5" w:rsidRPr="00A15DCB" w:rsidRDefault="00276AD5" w:rsidP="00B7523D">
            <w:pPr>
              <w:pStyle w:val="TAL"/>
              <w:rPr>
                <w:lang w:eastAsia="en-US"/>
              </w:rPr>
            </w:pPr>
            <w:r w:rsidRPr="00A15DCB">
              <w:rPr>
                <w:lang w:eastAsia="en-US"/>
              </w:rPr>
              <w:t xml:space="preserve">HARQ </w:t>
            </w:r>
            <w:r w:rsidRPr="00A15DCB">
              <w:rPr>
                <w:lang w:eastAsia="zh-CN"/>
              </w:rPr>
              <w:t>ACK/</w:t>
            </w:r>
            <w:r w:rsidRPr="00A15DCB">
              <w:rPr>
                <w:lang w:eastAsia="en-US"/>
              </w:rPr>
              <w:t>NACK</w:t>
            </w:r>
          </w:p>
        </w:tc>
        <w:tc>
          <w:tcPr>
            <w:tcW w:w="567" w:type="dxa"/>
          </w:tcPr>
          <w:p w14:paraId="56FCB025" w14:textId="77777777" w:rsidR="00276AD5" w:rsidRPr="00A15DCB" w:rsidRDefault="00276AD5" w:rsidP="00B7523D">
            <w:pPr>
              <w:pStyle w:val="TAC"/>
              <w:rPr>
                <w:lang w:eastAsia="en-US"/>
              </w:rPr>
            </w:pPr>
            <w:r w:rsidRPr="00A15DCB">
              <w:rPr>
                <w:lang w:eastAsia="en-US"/>
              </w:rPr>
              <w:t>3</w:t>
            </w:r>
          </w:p>
        </w:tc>
        <w:tc>
          <w:tcPr>
            <w:tcW w:w="850" w:type="dxa"/>
          </w:tcPr>
          <w:p w14:paraId="36FE5787" w14:textId="77777777" w:rsidR="00276AD5" w:rsidRPr="00A15DCB" w:rsidRDefault="00276AD5" w:rsidP="00B7523D">
            <w:pPr>
              <w:pStyle w:val="TAC"/>
              <w:rPr>
                <w:lang w:eastAsia="en-US"/>
              </w:rPr>
            </w:pPr>
            <w:r w:rsidRPr="00A15DCB">
              <w:rPr>
                <w:lang w:eastAsia="en-US"/>
              </w:rPr>
              <w:t>F</w:t>
            </w:r>
          </w:p>
        </w:tc>
      </w:tr>
      <w:tr w:rsidR="00276AD5" w:rsidRPr="00A15DCB" w14:paraId="54DE14A4" w14:textId="77777777" w:rsidTr="00B7523D">
        <w:tc>
          <w:tcPr>
            <w:tcW w:w="534" w:type="dxa"/>
          </w:tcPr>
          <w:p w14:paraId="3D741320" w14:textId="77777777" w:rsidR="00276AD5" w:rsidRPr="00A15DCB" w:rsidRDefault="00276AD5" w:rsidP="00B7523D">
            <w:pPr>
              <w:pStyle w:val="TAC"/>
              <w:rPr>
                <w:lang w:eastAsia="en-US"/>
              </w:rPr>
            </w:pPr>
            <w:r w:rsidRPr="00A15DCB">
              <w:rPr>
                <w:lang w:eastAsia="en-US"/>
              </w:rPr>
              <w:t>16</w:t>
            </w:r>
          </w:p>
        </w:tc>
        <w:tc>
          <w:tcPr>
            <w:tcW w:w="3968" w:type="dxa"/>
          </w:tcPr>
          <w:p w14:paraId="290E8C17" w14:textId="77777777" w:rsidR="00276AD5" w:rsidRPr="00A15DCB" w:rsidRDefault="00276AD5" w:rsidP="00B7523D">
            <w:pPr>
              <w:pStyle w:val="TAL"/>
              <w:rPr>
                <w:lang w:eastAsia="en-US"/>
              </w:rPr>
            </w:pPr>
            <w:r w:rsidRPr="00A15DCB">
              <w:rPr>
                <w:lang w:eastAsia="en-US"/>
              </w:rPr>
              <w:t>The UE transmits Preamble on PRACH.</w:t>
            </w:r>
          </w:p>
        </w:tc>
        <w:tc>
          <w:tcPr>
            <w:tcW w:w="708" w:type="dxa"/>
          </w:tcPr>
          <w:p w14:paraId="2E21238D" w14:textId="77777777" w:rsidR="00276AD5" w:rsidRPr="00A15DCB" w:rsidRDefault="00276AD5" w:rsidP="00B7523D">
            <w:pPr>
              <w:pStyle w:val="TAC"/>
              <w:rPr>
                <w:lang w:eastAsia="en-US"/>
              </w:rPr>
            </w:pPr>
            <w:r w:rsidRPr="00A15DCB">
              <w:rPr>
                <w:lang w:eastAsia="en-US"/>
              </w:rPr>
              <w:t>--&gt;</w:t>
            </w:r>
          </w:p>
        </w:tc>
        <w:tc>
          <w:tcPr>
            <w:tcW w:w="2976" w:type="dxa"/>
          </w:tcPr>
          <w:p w14:paraId="485D9FDB" w14:textId="77777777" w:rsidR="00276AD5" w:rsidRPr="00A15DCB" w:rsidRDefault="00276AD5" w:rsidP="00B7523D">
            <w:pPr>
              <w:pStyle w:val="TAL"/>
              <w:rPr>
                <w:lang w:eastAsia="en-US"/>
              </w:rPr>
            </w:pPr>
            <w:r w:rsidRPr="00A15DCB">
              <w:rPr>
                <w:lang w:eastAsia="en-US"/>
              </w:rPr>
              <w:t>PRACH Preamble</w:t>
            </w:r>
          </w:p>
        </w:tc>
        <w:tc>
          <w:tcPr>
            <w:tcW w:w="567" w:type="dxa"/>
          </w:tcPr>
          <w:p w14:paraId="4ACA60E9" w14:textId="77777777" w:rsidR="00276AD5" w:rsidRPr="00A15DCB" w:rsidRDefault="00276AD5" w:rsidP="00B7523D">
            <w:pPr>
              <w:pStyle w:val="TAC"/>
              <w:rPr>
                <w:lang w:eastAsia="en-US"/>
              </w:rPr>
            </w:pPr>
            <w:r w:rsidRPr="00A15DCB">
              <w:rPr>
                <w:lang w:eastAsia="en-US"/>
              </w:rPr>
              <w:t>-</w:t>
            </w:r>
          </w:p>
        </w:tc>
        <w:tc>
          <w:tcPr>
            <w:tcW w:w="850" w:type="dxa"/>
          </w:tcPr>
          <w:p w14:paraId="50F4A801" w14:textId="77777777" w:rsidR="00276AD5" w:rsidRPr="00A15DCB" w:rsidRDefault="00276AD5" w:rsidP="00B7523D">
            <w:pPr>
              <w:pStyle w:val="TAC"/>
              <w:rPr>
                <w:lang w:eastAsia="en-US"/>
              </w:rPr>
            </w:pPr>
            <w:r w:rsidRPr="00A15DCB">
              <w:rPr>
                <w:lang w:eastAsia="en-US"/>
              </w:rPr>
              <w:t>-</w:t>
            </w:r>
          </w:p>
        </w:tc>
      </w:tr>
      <w:tr w:rsidR="00276AD5" w:rsidRPr="00A15DCB" w14:paraId="6ED906E7" w14:textId="77777777" w:rsidTr="00B7523D">
        <w:tc>
          <w:tcPr>
            <w:tcW w:w="534" w:type="dxa"/>
          </w:tcPr>
          <w:p w14:paraId="66CAAF18" w14:textId="77777777" w:rsidR="00276AD5" w:rsidRPr="00A15DCB" w:rsidRDefault="00276AD5" w:rsidP="00B7523D">
            <w:pPr>
              <w:pStyle w:val="TAC"/>
              <w:rPr>
                <w:lang w:eastAsia="en-US"/>
              </w:rPr>
            </w:pPr>
            <w:r w:rsidRPr="00A15DCB">
              <w:rPr>
                <w:lang w:eastAsia="en-US"/>
              </w:rPr>
              <w:t>17</w:t>
            </w:r>
          </w:p>
        </w:tc>
        <w:tc>
          <w:tcPr>
            <w:tcW w:w="3968" w:type="dxa"/>
          </w:tcPr>
          <w:p w14:paraId="08AC0B8E" w14:textId="77777777" w:rsidR="00276AD5" w:rsidRPr="00A15DCB" w:rsidRDefault="00276AD5" w:rsidP="00B7523D">
            <w:pPr>
              <w:pStyle w:val="TAL"/>
              <w:rPr>
                <w:lang w:eastAsia="en-US"/>
              </w:rPr>
            </w:pPr>
            <w:r w:rsidRPr="00A15DCB">
              <w:rPr>
                <w:lang w:eastAsia="en-US"/>
              </w:rPr>
              <w:t xml:space="preserve">The SS transmits Random Access Response with matching RA-RNTI and including Temporary C-RNTI. </w:t>
            </w:r>
          </w:p>
        </w:tc>
        <w:tc>
          <w:tcPr>
            <w:tcW w:w="708" w:type="dxa"/>
          </w:tcPr>
          <w:p w14:paraId="4B440646" w14:textId="77777777" w:rsidR="00276AD5" w:rsidRPr="00A15DCB" w:rsidRDefault="00276AD5" w:rsidP="00B7523D">
            <w:pPr>
              <w:pStyle w:val="TAC"/>
              <w:rPr>
                <w:lang w:eastAsia="en-US"/>
              </w:rPr>
            </w:pPr>
            <w:r w:rsidRPr="00A15DCB">
              <w:rPr>
                <w:lang w:eastAsia="en-US"/>
              </w:rPr>
              <w:t>&lt;--</w:t>
            </w:r>
          </w:p>
        </w:tc>
        <w:tc>
          <w:tcPr>
            <w:tcW w:w="2976" w:type="dxa"/>
          </w:tcPr>
          <w:p w14:paraId="0BB19468" w14:textId="77777777" w:rsidR="00276AD5" w:rsidRPr="00A15DCB" w:rsidRDefault="00276AD5" w:rsidP="00B7523D">
            <w:pPr>
              <w:pStyle w:val="TAL"/>
              <w:rPr>
                <w:lang w:eastAsia="en-US"/>
              </w:rPr>
            </w:pPr>
            <w:r w:rsidRPr="00A15DCB">
              <w:rPr>
                <w:lang w:eastAsia="en-US"/>
              </w:rPr>
              <w:t>Random Access Response</w:t>
            </w:r>
          </w:p>
        </w:tc>
        <w:tc>
          <w:tcPr>
            <w:tcW w:w="567" w:type="dxa"/>
          </w:tcPr>
          <w:p w14:paraId="36971F9E" w14:textId="77777777" w:rsidR="00276AD5" w:rsidRPr="00A15DCB" w:rsidRDefault="00276AD5" w:rsidP="00B7523D">
            <w:pPr>
              <w:pStyle w:val="TAC"/>
              <w:rPr>
                <w:lang w:eastAsia="en-US"/>
              </w:rPr>
            </w:pPr>
            <w:r w:rsidRPr="00A15DCB">
              <w:rPr>
                <w:lang w:eastAsia="en-US"/>
              </w:rPr>
              <w:t>-</w:t>
            </w:r>
          </w:p>
        </w:tc>
        <w:tc>
          <w:tcPr>
            <w:tcW w:w="850" w:type="dxa"/>
          </w:tcPr>
          <w:p w14:paraId="5EA4AEF6" w14:textId="77777777" w:rsidR="00276AD5" w:rsidRPr="00A15DCB" w:rsidRDefault="00276AD5" w:rsidP="00B7523D">
            <w:pPr>
              <w:pStyle w:val="TAC"/>
              <w:rPr>
                <w:lang w:eastAsia="en-US"/>
              </w:rPr>
            </w:pPr>
            <w:r w:rsidRPr="00A15DCB">
              <w:rPr>
                <w:lang w:eastAsia="en-US"/>
              </w:rPr>
              <w:t>-</w:t>
            </w:r>
          </w:p>
        </w:tc>
      </w:tr>
      <w:tr w:rsidR="00276AD5" w:rsidRPr="00A15DCB" w14:paraId="54DBB11A" w14:textId="77777777" w:rsidTr="00B7523D">
        <w:tc>
          <w:tcPr>
            <w:tcW w:w="534" w:type="dxa"/>
          </w:tcPr>
          <w:p w14:paraId="16EACF92" w14:textId="77777777" w:rsidR="00276AD5" w:rsidRPr="00A15DCB" w:rsidRDefault="00276AD5" w:rsidP="00B7523D">
            <w:pPr>
              <w:pStyle w:val="TAC"/>
              <w:rPr>
                <w:lang w:eastAsia="en-US"/>
              </w:rPr>
            </w:pPr>
            <w:r w:rsidRPr="00A15DCB">
              <w:rPr>
                <w:lang w:eastAsia="en-US"/>
              </w:rPr>
              <w:t>18</w:t>
            </w:r>
          </w:p>
        </w:tc>
        <w:tc>
          <w:tcPr>
            <w:tcW w:w="3968" w:type="dxa"/>
          </w:tcPr>
          <w:p w14:paraId="4929CD0F"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RRCSetupRequest</w:t>
            </w:r>
            <w:r w:rsidRPr="00A15DCB">
              <w:rPr>
                <w:lang w:eastAsia="en-US"/>
              </w:rPr>
              <w:t xml:space="preserve"> message.</w:t>
            </w:r>
          </w:p>
        </w:tc>
        <w:tc>
          <w:tcPr>
            <w:tcW w:w="708" w:type="dxa"/>
          </w:tcPr>
          <w:p w14:paraId="63AC9B0E" w14:textId="77777777" w:rsidR="00276AD5" w:rsidRPr="00A15DCB" w:rsidRDefault="00276AD5" w:rsidP="00B7523D">
            <w:pPr>
              <w:pStyle w:val="TAC"/>
              <w:rPr>
                <w:lang w:eastAsia="en-US"/>
              </w:rPr>
            </w:pPr>
            <w:r w:rsidRPr="00A15DCB">
              <w:rPr>
                <w:lang w:eastAsia="en-US"/>
              </w:rPr>
              <w:t>--&gt;</w:t>
            </w:r>
          </w:p>
        </w:tc>
        <w:tc>
          <w:tcPr>
            <w:tcW w:w="2976" w:type="dxa"/>
          </w:tcPr>
          <w:p w14:paraId="6FC5436C" w14:textId="77777777" w:rsidR="00276AD5" w:rsidRPr="00A15DCB" w:rsidRDefault="00276AD5" w:rsidP="00B7523D">
            <w:pPr>
              <w:pStyle w:val="TAL"/>
              <w:rPr>
                <w:lang w:eastAsia="en-US"/>
              </w:rPr>
            </w:pPr>
            <w:r w:rsidRPr="00A15DCB">
              <w:rPr>
                <w:lang w:eastAsia="en-US"/>
              </w:rPr>
              <w:t>MAC PDU</w:t>
            </w:r>
          </w:p>
        </w:tc>
        <w:tc>
          <w:tcPr>
            <w:tcW w:w="567" w:type="dxa"/>
          </w:tcPr>
          <w:p w14:paraId="7DB8702E" w14:textId="77777777" w:rsidR="00276AD5" w:rsidRPr="00A15DCB" w:rsidRDefault="00276AD5" w:rsidP="00B7523D">
            <w:pPr>
              <w:pStyle w:val="TAC"/>
              <w:rPr>
                <w:lang w:eastAsia="en-US"/>
              </w:rPr>
            </w:pPr>
            <w:r w:rsidRPr="00A15DCB">
              <w:rPr>
                <w:lang w:eastAsia="en-US"/>
              </w:rPr>
              <w:t>-</w:t>
            </w:r>
          </w:p>
        </w:tc>
        <w:tc>
          <w:tcPr>
            <w:tcW w:w="850" w:type="dxa"/>
          </w:tcPr>
          <w:p w14:paraId="27B48EEC" w14:textId="77777777" w:rsidR="00276AD5" w:rsidRPr="00A15DCB" w:rsidRDefault="00276AD5" w:rsidP="00B7523D">
            <w:pPr>
              <w:pStyle w:val="TAC"/>
              <w:rPr>
                <w:lang w:eastAsia="en-US"/>
              </w:rPr>
            </w:pPr>
            <w:r w:rsidRPr="00A15DCB">
              <w:rPr>
                <w:lang w:eastAsia="en-US"/>
              </w:rPr>
              <w:t>-</w:t>
            </w:r>
          </w:p>
        </w:tc>
      </w:tr>
      <w:tr w:rsidR="00276AD5" w:rsidRPr="00A15DCB" w14:paraId="0DA3B8C3" w14:textId="77777777" w:rsidTr="00B7523D">
        <w:tc>
          <w:tcPr>
            <w:tcW w:w="534" w:type="dxa"/>
          </w:tcPr>
          <w:p w14:paraId="0B260339" w14:textId="77777777" w:rsidR="00276AD5" w:rsidRPr="00A15DCB" w:rsidRDefault="00276AD5" w:rsidP="00B7523D">
            <w:pPr>
              <w:pStyle w:val="TAC"/>
              <w:rPr>
                <w:lang w:eastAsia="en-US"/>
              </w:rPr>
            </w:pPr>
            <w:r w:rsidRPr="00A15DCB">
              <w:rPr>
                <w:lang w:eastAsia="en-US"/>
              </w:rPr>
              <w:t>19</w:t>
            </w:r>
          </w:p>
        </w:tc>
        <w:tc>
          <w:tcPr>
            <w:tcW w:w="3968" w:type="dxa"/>
          </w:tcPr>
          <w:p w14:paraId="4C564DD7" w14:textId="77777777" w:rsidR="00276AD5" w:rsidRPr="00A15DCB" w:rsidRDefault="00276AD5" w:rsidP="00B7523D">
            <w:pPr>
              <w:pStyle w:val="TAL"/>
              <w:rPr>
                <w:lang w:eastAsia="en-US"/>
              </w:rPr>
            </w:pPr>
            <w:r w:rsidRPr="00A15DCB">
              <w:rPr>
                <w:lang w:eastAsia="en-US"/>
              </w:rPr>
              <w:t xml:space="preserve">The SS transmits a valid MAC PDU containing </w:t>
            </w:r>
            <w:r w:rsidRPr="00A15DCB">
              <w:rPr>
                <w:i/>
                <w:iCs/>
                <w:lang w:eastAsia="en-US"/>
              </w:rPr>
              <w:t>RRCSetup</w:t>
            </w:r>
            <w:r w:rsidRPr="00A15DCB">
              <w:rPr>
                <w:lang w:eastAsia="en-US"/>
              </w:rPr>
              <w:t>, and including ‘UE Contention Resolution Identity’ MAC control element with matching ‘Contention Resolution Identity’. The CRC is calculated in such a way that it will result in CRC pass on UE side.</w:t>
            </w:r>
          </w:p>
        </w:tc>
        <w:tc>
          <w:tcPr>
            <w:tcW w:w="708" w:type="dxa"/>
          </w:tcPr>
          <w:p w14:paraId="25F50A6C" w14:textId="77777777" w:rsidR="00276AD5" w:rsidRPr="00A15DCB" w:rsidRDefault="00276AD5" w:rsidP="00B7523D">
            <w:pPr>
              <w:pStyle w:val="TAC"/>
              <w:rPr>
                <w:lang w:eastAsia="en-US"/>
              </w:rPr>
            </w:pPr>
            <w:r w:rsidRPr="00A15DCB">
              <w:rPr>
                <w:lang w:eastAsia="en-US"/>
              </w:rPr>
              <w:t>&lt;--</w:t>
            </w:r>
          </w:p>
        </w:tc>
        <w:tc>
          <w:tcPr>
            <w:tcW w:w="2976" w:type="dxa"/>
          </w:tcPr>
          <w:p w14:paraId="449D987E" w14:textId="77777777" w:rsidR="00276AD5" w:rsidRPr="00A15DCB" w:rsidRDefault="00276AD5" w:rsidP="00B7523D">
            <w:pPr>
              <w:pStyle w:val="TAL"/>
              <w:rPr>
                <w:lang w:eastAsia="en-US"/>
              </w:rPr>
            </w:pPr>
            <w:r w:rsidRPr="00A15DCB">
              <w:rPr>
                <w:lang w:eastAsia="en-US"/>
              </w:rPr>
              <w:t>MAC PDU</w:t>
            </w:r>
          </w:p>
        </w:tc>
        <w:tc>
          <w:tcPr>
            <w:tcW w:w="567" w:type="dxa"/>
          </w:tcPr>
          <w:p w14:paraId="6CEFE9A5" w14:textId="77777777" w:rsidR="00276AD5" w:rsidRPr="00A15DCB" w:rsidRDefault="00276AD5" w:rsidP="00B7523D">
            <w:pPr>
              <w:pStyle w:val="TAC"/>
              <w:rPr>
                <w:lang w:eastAsia="en-US"/>
              </w:rPr>
            </w:pPr>
            <w:r w:rsidRPr="00A15DCB">
              <w:rPr>
                <w:lang w:eastAsia="en-US"/>
              </w:rPr>
              <w:t>-</w:t>
            </w:r>
          </w:p>
        </w:tc>
        <w:tc>
          <w:tcPr>
            <w:tcW w:w="850" w:type="dxa"/>
          </w:tcPr>
          <w:p w14:paraId="4AE350E8" w14:textId="77777777" w:rsidR="00276AD5" w:rsidRPr="00A15DCB" w:rsidRDefault="00276AD5" w:rsidP="00B7523D">
            <w:pPr>
              <w:pStyle w:val="TAC"/>
              <w:rPr>
                <w:lang w:eastAsia="en-US"/>
              </w:rPr>
            </w:pPr>
            <w:r w:rsidRPr="00A15DCB">
              <w:rPr>
                <w:lang w:eastAsia="en-US"/>
              </w:rPr>
              <w:t>-</w:t>
            </w:r>
          </w:p>
        </w:tc>
      </w:tr>
      <w:tr w:rsidR="00276AD5" w:rsidRPr="00A15DCB" w14:paraId="244AF208" w14:textId="77777777" w:rsidTr="00B7523D">
        <w:tc>
          <w:tcPr>
            <w:tcW w:w="534" w:type="dxa"/>
          </w:tcPr>
          <w:p w14:paraId="5CF3DA91" w14:textId="77777777" w:rsidR="00276AD5" w:rsidRPr="00A15DCB" w:rsidRDefault="00276AD5" w:rsidP="00B7523D">
            <w:pPr>
              <w:pStyle w:val="TAC"/>
              <w:rPr>
                <w:lang w:eastAsia="en-US"/>
              </w:rPr>
            </w:pPr>
            <w:r w:rsidRPr="00A15DCB">
              <w:rPr>
                <w:lang w:eastAsia="en-US"/>
              </w:rPr>
              <w:t>20</w:t>
            </w:r>
          </w:p>
        </w:tc>
        <w:tc>
          <w:tcPr>
            <w:tcW w:w="3968" w:type="dxa"/>
          </w:tcPr>
          <w:p w14:paraId="1214E2B1" w14:textId="77777777" w:rsidR="00276AD5" w:rsidRPr="00A15DCB" w:rsidRDefault="00276AD5" w:rsidP="00B7523D">
            <w:pPr>
              <w:pStyle w:val="TAL"/>
              <w:rPr>
                <w:lang w:eastAsia="en-US"/>
              </w:rPr>
            </w:pPr>
            <w:r w:rsidRPr="00A15DCB">
              <w:rPr>
                <w:lang w:eastAsia="en-US"/>
              </w:rPr>
              <w:t>Check: does the UE transmit a HARQ ACK?</w:t>
            </w:r>
          </w:p>
        </w:tc>
        <w:tc>
          <w:tcPr>
            <w:tcW w:w="708" w:type="dxa"/>
          </w:tcPr>
          <w:p w14:paraId="46495700" w14:textId="77777777" w:rsidR="00276AD5" w:rsidRPr="00A15DCB" w:rsidRDefault="00276AD5" w:rsidP="00B7523D">
            <w:pPr>
              <w:pStyle w:val="TAC"/>
              <w:rPr>
                <w:lang w:eastAsia="en-US"/>
              </w:rPr>
            </w:pPr>
            <w:r w:rsidRPr="00A15DCB">
              <w:rPr>
                <w:lang w:eastAsia="en-US"/>
              </w:rPr>
              <w:t>--&gt;</w:t>
            </w:r>
          </w:p>
        </w:tc>
        <w:tc>
          <w:tcPr>
            <w:tcW w:w="2976" w:type="dxa"/>
          </w:tcPr>
          <w:p w14:paraId="069B6568" w14:textId="77777777" w:rsidR="00276AD5" w:rsidRPr="00A15DCB" w:rsidRDefault="00276AD5" w:rsidP="00B7523D">
            <w:pPr>
              <w:pStyle w:val="TAL"/>
              <w:rPr>
                <w:lang w:eastAsia="en-US"/>
              </w:rPr>
            </w:pPr>
            <w:r w:rsidRPr="00A15DCB">
              <w:rPr>
                <w:lang w:eastAsia="en-US"/>
              </w:rPr>
              <w:t>HARQ ACK</w:t>
            </w:r>
          </w:p>
        </w:tc>
        <w:tc>
          <w:tcPr>
            <w:tcW w:w="567" w:type="dxa"/>
          </w:tcPr>
          <w:p w14:paraId="128E086C" w14:textId="77777777" w:rsidR="00276AD5" w:rsidRPr="00A15DCB" w:rsidRDefault="00276AD5" w:rsidP="00B7523D">
            <w:pPr>
              <w:pStyle w:val="TAC"/>
              <w:rPr>
                <w:lang w:eastAsia="en-US"/>
              </w:rPr>
            </w:pPr>
            <w:r w:rsidRPr="00A15DCB">
              <w:rPr>
                <w:lang w:eastAsia="en-US"/>
              </w:rPr>
              <w:t>4</w:t>
            </w:r>
          </w:p>
        </w:tc>
        <w:tc>
          <w:tcPr>
            <w:tcW w:w="850" w:type="dxa"/>
          </w:tcPr>
          <w:p w14:paraId="6DE5CF34" w14:textId="77777777" w:rsidR="00276AD5" w:rsidRPr="00A15DCB" w:rsidRDefault="00276AD5" w:rsidP="00B7523D">
            <w:pPr>
              <w:pStyle w:val="TAC"/>
              <w:rPr>
                <w:lang w:eastAsia="en-US"/>
              </w:rPr>
            </w:pPr>
            <w:r w:rsidRPr="00A15DCB">
              <w:rPr>
                <w:lang w:eastAsia="en-US"/>
              </w:rPr>
              <w:t>P</w:t>
            </w:r>
          </w:p>
        </w:tc>
      </w:tr>
      <w:tr w:rsidR="00276AD5" w:rsidRPr="00A15DCB" w14:paraId="1DCE2D11" w14:textId="77777777" w:rsidTr="00B7523D">
        <w:tc>
          <w:tcPr>
            <w:tcW w:w="534" w:type="dxa"/>
          </w:tcPr>
          <w:p w14:paraId="6A33E55C" w14:textId="77777777" w:rsidR="00276AD5" w:rsidRPr="00A15DCB" w:rsidRDefault="00276AD5" w:rsidP="00B7523D">
            <w:pPr>
              <w:pStyle w:val="TAC"/>
              <w:rPr>
                <w:lang w:eastAsia="en-US"/>
              </w:rPr>
            </w:pPr>
            <w:r w:rsidRPr="00A15DCB">
              <w:rPr>
                <w:lang w:eastAsia="en-US"/>
              </w:rPr>
              <w:t>21</w:t>
            </w:r>
          </w:p>
        </w:tc>
        <w:tc>
          <w:tcPr>
            <w:tcW w:w="3968" w:type="dxa"/>
          </w:tcPr>
          <w:p w14:paraId="63F2ED0F"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RRCSetupComplete</w:t>
            </w:r>
            <w:r w:rsidRPr="00A15DCB">
              <w:rPr>
                <w:lang w:eastAsia="en-US"/>
              </w:rPr>
              <w:t xml:space="preserve"> message including SERVICE REQUEST message indicating acceptance of </w:t>
            </w:r>
            <w:r w:rsidRPr="00A15DCB">
              <w:rPr>
                <w:i/>
                <w:iCs/>
                <w:lang w:eastAsia="en-US"/>
              </w:rPr>
              <w:t>RRCSetup</w:t>
            </w:r>
            <w:r w:rsidRPr="00A15DCB">
              <w:rPr>
                <w:lang w:eastAsia="en-US"/>
              </w:rPr>
              <w:t xml:space="preserve"> message</w:t>
            </w:r>
          </w:p>
        </w:tc>
        <w:tc>
          <w:tcPr>
            <w:tcW w:w="708" w:type="dxa"/>
          </w:tcPr>
          <w:p w14:paraId="797D5534" w14:textId="77777777" w:rsidR="00276AD5" w:rsidRPr="00A15DCB" w:rsidRDefault="00276AD5" w:rsidP="00B7523D">
            <w:pPr>
              <w:pStyle w:val="TAC"/>
              <w:rPr>
                <w:lang w:eastAsia="en-US"/>
              </w:rPr>
            </w:pPr>
            <w:r w:rsidRPr="00A15DCB">
              <w:rPr>
                <w:lang w:eastAsia="en-US"/>
              </w:rPr>
              <w:t>--&gt;</w:t>
            </w:r>
          </w:p>
        </w:tc>
        <w:tc>
          <w:tcPr>
            <w:tcW w:w="2976" w:type="dxa"/>
          </w:tcPr>
          <w:p w14:paraId="583A964A" w14:textId="77777777" w:rsidR="00276AD5" w:rsidRPr="00A15DCB" w:rsidRDefault="00276AD5" w:rsidP="00B7523D">
            <w:pPr>
              <w:pStyle w:val="TAL"/>
              <w:rPr>
                <w:lang w:eastAsia="en-US"/>
              </w:rPr>
            </w:pPr>
            <w:r w:rsidRPr="00A15DCB">
              <w:rPr>
                <w:lang w:eastAsia="en-US"/>
              </w:rPr>
              <w:t>MAC PDU</w:t>
            </w:r>
          </w:p>
        </w:tc>
        <w:tc>
          <w:tcPr>
            <w:tcW w:w="567" w:type="dxa"/>
          </w:tcPr>
          <w:p w14:paraId="5AA46C06" w14:textId="77777777" w:rsidR="00276AD5" w:rsidRPr="00A15DCB" w:rsidRDefault="00276AD5" w:rsidP="00B7523D">
            <w:pPr>
              <w:pStyle w:val="TAC"/>
              <w:rPr>
                <w:lang w:eastAsia="en-US"/>
              </w:rPr>
            </w:pPr>
            <w:r w:rsidRPr="00A15DCB">
              <w:rPr>
                <w:lang w:eastAsia="en-US"/>
              </w:rPr>
              <w:t>-</w:t>
            </w:r>
          </w:p>
        </w:tc>
        <w:tc>
          <w:tcPr>
            <w:tcW w:w="850" w:type="dxa"/>
          </w:tcPr>
          <w:p w14:paraId="70D10588" w14:textId="77777777" w:rsidR="00276AD5" w:rsidRPr="00A15DCB" w:rsidRDefault="00276AD5" w:rsidP="00B7523D">
            <w:pPr>
              <w:pStyle w:val="TAC"/>
              <w:rPr>
                <w:lang w:eastAsia="en-US"/>
              </w:rPr>
            </w:pPr>
            <w:r w:rsidRPr="00A15DCB">
              <w:rPr>
                <w:lang w:eastAsia="en-US"/>
              </w:rPr>
              <w:t>-</w:t>
            </w:r>
          </w:p>
        </w:tc>
      </w:tr>
      <w:tr w:rsidR="00276AD5" w:rsidRPr="00A15DCB" w14:paraId="00053C0D" w14:textId="77777777" w:rsidTr="00B7523D">
        <w:tc>
          <w:tcPr>
            <w:tcW w:w="534" w:type="dxa"/>
            <w:tcBorders>
              <w:top w:val="single" w:sz="4" w:space="0" w:color="auto"/>
              <w:left w:val="single" w:sz="4" w:space="0" w:color="auto"/>
              <w:bottom w:val="single" w:sz="4" w:space="0" w:color="auto"/>
              <w:right w:val="single" w:sz="4" w:space="0" w:color="auto"/>
            </w:tcBorders>
          </w:tcPr>
          <w:p w14:paraId="09A3A5FE" w14:textId="77777777" w:rsidR="00276AD5" w:rsidRPr="00A15DCB" w:rsidRDefault="00276AD5" w:rsidP="00B7523D">
            <w:pPr>
              <w:pStyle w:val="TAC"/>
              <w:rPr>
                <w:lang w:eastAsia="en-US"/>
              </w:rPr>
            </w:pPr>
            <w:r w:rsidRPr="00A15DCB">
              <w:rPr>
                <w:lang w:eastAsia="en-US"/>
              </w:rPr>
              <w:t>22</w:t>
            </w:r>
            <w:r w:rsidR="00272FCA" w:rsidRPr="00A15DCB">
              <w:t>-25</w:t>
            </w:r>
          </w:p>
        </w:tc>
        <w:tc>
          <w:tcPr>
            <w:tcW w:w="3968" w:type="dxa"/>
            <w:tcBorders>
              <w:top w:val="single" w:sz="4" w:space="0" w:color="auto"/>
              <w:left w:val="single" w:sz="4" w:space="0" w:color="auto"/>
              <w:bottom w:val="single" w:sz="4" w:space="0" w:color="auto"/>
              <w:right w:val="single" w:sz="4" w:space="0" w:color="auto"/>
            </w:tcBorders>
          </w:tcPr>
          <w:p w14:paraId="6623B951" w14:textId="77777777" w:rsidR="00276AD5" w:rsidRPr="00A15DCB" w:rsidRDefault="00276AD5" w:rsidP="00B7523D">
            <w:pPr>
              <w:pStyle w:val="TAL"/>
              <w:rPr>
                <w:lang w:eastAsia="en-US"/>
              </w:rPr>
            </w:pPr>
            <w:r w:rsidRPr="00A15DCB">
              <w:rPr>
                <w:lang w:eastAsia="en-US"/>
              </w:rPr>
              <w:t xml:space="preserve">Steps </w:t>
            </w:r>
            <w:r w:rsidR="00272FCA" w:rsidRPr="00A15DCB">
              <w:t xml:space="preserve">5 </w:t>
            </w:r>
            <w:r w:rsidRPr="00A15DCB">
              <w:rPr>
                <w:lang w:eastAsia="en-US"/>
              </w:rPr>
              <w:t xml:space="preserve">to </w:t>
            </w:r>
            <w:r w:rsidR="00272FCA" w:rsidRPr="00A15DCB">
              <w:t xml:space="preserve">8 </w:t>
            </w:r>
            <w:r w:rsidRPr="00A15DCB">
              <w:rPr>
                <w:lang w:eastAsia="en-US"/>
              </w:rPr>
              <w:t xml:space="preserve">of the generic radio bearer establishment procedure (TS 38.508 table </w:t>
            </w:r>
            <w:r w:rsidR="00272FCA" w:rsidRPr="00A15DCB">
              <w:t>4.5.4.2-3</w:t>
            </w:r>
            <w:r w:rsidRPr="00A15DCB">
              <w:rPr>
                <w:lang w:eastAsia="en-US"/>
              </w:rPr>
              <w:t>)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03895389" w14:textId="77777777" w:rsidR="00276AD5" w:rsidRPr="00A15DCB" w:rsidRDefault="00276AD5" w:rsidP="00B7523D">
            <w:pPr>
              <w:pStyle w:val="TAC"/>
              <w:rPr>
                <w:lang w:eastAsia="en-US"/>
              </w:rPr>
            </w:pPr>
            <w:r w:rsidRPr="00A15DCB">
              <w:rPr>
                <w:lang w:eastAsia="en-US"/>
              </w:rPr>
              <w:t>-</w:t>
            </w:r>
          </w:p>
        </w:tc>
        <w:tc>
          <w:tcPr>
            <w:tcW w:w="2976" w:type="dxa"/>
            <w:tcBorders>
              <w:top w:val="single" w:sz="4" w:space="0" w:color="auto"/>
              <w:left w:val="single" w:sz="4" w:space="0" w:color="auto"/>
              <w:bottom w:val="single" w:sz="4" w:space="0" w:color="auto"/>
              <w:right w:val="single" w:sz="4" w:space="0" w:color="auto"/>
            </w:tcBorders>
          </w:tcPr>
          <w:p w14:paraId="465672F4" w14:textId="77777777" w:rsidR="00276AD5" w:rsidRPr="00A15DCB" w:rsidRDefault="00276AD5" w:rsidP="00B7523D">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7D84DFB7" w14:textId="77777777" w:rsidR="00276AD5" w:rsidRPr="00A15DCB" w:rsidRDefault="00276AD5" w:rsidP="00B7523D">
            <w:pPr>
              <w:pStyle w:val="TAC"/>
              <w:rPr>
                <w:lang w:eastAsia="en-US"/>
              </w:rPr>
            </w:pPr>
            <w:r w:rsidRPr="00A15DCB">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D8770F4" w14:textId="77777777" w:rsidR="00276AD5" w:rsidRPr="00A15DCB" w:rsidRDefault="00276AD5" w:rsidP="00B7523D">
            <w:pPr>
              <w:pStyle w:val="TAC"/>
              <w:rPr>
                <w:lang w:eastAsia="en-US"/>
              </w:rPr>
            </w:pPr>
            <w:r w:rsidRPr="00A15DCB">
              <w:rPr>
                <w:lang w:eastAsia="en-US"/>
              </w:rPr>
              <w:t>-</w:t>
            </w:r>
          </w:p>
        </w:tc>
      </w:tr>
    </w:tbl>
    <w:p w14:paraId="63DD787E" w14:textId="77777777" w:rsidR="00276AD5" w:rsidRPr="00A15DCB" w:rsidRDefault="00276AD5" w:rsidP="00276AD5"/>
    <w:p w14:paraId="42645556" w14:textId="77777777" w:rsidR="00276AD5" w:rsidRPr="00A15DCB" w:rsidRDefault="00276AD5" w:rsidP="00276AD5">
      <w:pPr>
        <w:pStyle w:val="H6"/>
      </w:pPr>
      <w:r w:rsidRPr="00A15DCB">
        <w:t>7.1.1.2.3.3.3</w:t>
      </w:r>
      <w:r w:rsidRPr="00A15DCB">
        <w:tab/>
        <w:t>Specific message contents</w:t>
      </w:r>
    </w:p>
    <w:p w14:paraId="1E2AAA99" w14:textId="77777777" w:rsidR="00276AD5" w:rsidRPr="00A15DCB" w:rsidRDefault="00276AD5" w:rsidP="00276AD5">
      <w:pPr>
        <w:rPr>
          <w:lang w:eastAsia="zh-CN"/>
        </w:rPr>
      </w:pPr>
      <w:r w:rsidRPr="00A15DCB">
        <w:t>None.</w:t>
      </w:r>
    </w:p>
    <w:p w14:paraId="65DF67B4" w14:textId="77777777" w:rsidR="00BE6138" w:rsidRPr="00A15DCB" w:rsidRDefault="00BE6138" w:rsidP="00BE6138">
      <w:pPr>
        <w:pStyle w:val="Heading5"/>
        <w:rPr>
          <w:lang w:eastAsia="sv-SE"/>
        </w:rPr>
      </w:pPr>
      <w:bookmarkStart w:id="140" w:name="_Toc21103095"/>
      <w:bookmarkStart w:id="141" w:name="_Toc29233432"/>
      <w:bookmarkStart w:id="142" w:name="_Toc29462037"/>
      <w:bookmarkStart w:id="143" w:name="_Toc36158014"/>
      <w:r w:rsidRPr="00A15DCB">
        <w:rPr>
          <w:lang w:eastAsia="sv-SE"/>
        </w:rPr>
        <w:t>7.1.1.2.4</w:t>
      </w:r>
      <w:r w:rsidRPr="00A15DCB">
        <w:rPr>
          <w:lang w:eastAsia="sv-SE"/>
        </w:rPr>
        <w:tab/>
        <w:t>Correct HARQ process handling / BCCH</w:t>
      </w:r>
      <w:bookmarkEnd w:id="140"/>
      <w:bookmarkEnd w:id="141"/>
      <w:bookmarkEnd w:id="142"/>
      <w:bookmarkEnd w:id="143"/>
    </w:p>
    <w:p w14:paraId="469A401A" w14:textId="77777777" w:rsidR="00BE6138" w:rsidRPr="00A15DCB" w:rsidRDefault="00BE6138" w:rsidP="00BE6138">
      <w:pPr>
        <w:pStyle w:val="H6"/>
      </w:pPr>
      <w:r w:rsidRPr="00A15DCB">
        <w:t>7.1.1.2.4.1</w:t>
      </w:r>
      <w:r w:rsidRPr="00A15DCB">
        <w:tab/>
        <w:t>Test Purpose (TP)</w:t>
      </w:r>
    </w:p>
    <w:p w14:paraId="269A0BE0" w14:textId="77777777" w:rsidR="00BE6138" w:rsidRPr="00A15DCB" w:rsidRDefault="00BE6138" w:rsidP="00BE6138">
      <w:pPr>
        <w:pStyle w:val="H6"/>
      </w:pPr>
      <w:r w:rsidRPr="00A15DCB">
        <w:t>(1)</w:t>
      </w:r>
    </w:p>
    <w:p w14:paraId="7EC64F76" w14:textId="77777777" w:rsidR="00BE6138" w:rsidRPr="00A15DCB" w:rsidRDefault="00BE6138" w:rsidP="00BE6138">
      <w:pPr>
        <w:pStyle w:val="PL"/>
        <w:rPr>
          <w:noProof w:val="0"/>
        </w:rPr>
      </w:pPr>
      <w:r w:rsidRPr="00A15DCB">
        <w:rPr>
          <w:b/>
          <w:bCs/>
          <w:noProof w:val="0"/>
        </w:rPr>
        <w:t>with</w:t>
      </w:r>
      <w:r w:rsidRPr="00A15DCB">
        <w:rPr>
          <w:noProof w:val="0"/>
        </w:rPr>
        <w:t xml:space="preserve"> { UE in RRC_CONNECTED state }</w:t>
      </w:r>
    </w:p>
    <w:p w14:paraId="18E35FD3" w14:textId="77777777" w:rsidR="00BE6138" w:rsidRPr="00A15DCB" w:rsidRDefault="00BE6138" w:rsidP="00BE6138">
      <w:pPr>
        <w:pStyle w:val="PL"/>
        <w:rPr>
          <w:noProof w:val="0"/>
        </w:rPr>
      </w:pPr>
      <w:r w:rsidRPr="00A15DCB">
        <w:rPr>
          <w:b/>
          <w:bCs/>
          <w:noProof w:val="0"/>
        </w:rPr>
        <w:t>ensure that</w:t>
      </w:r>
      <w:r w:rsidRPr="00A15DCB">
        <w:rPr>
          <w:noProof w:val="0"/>
        </w:rPr>
        <w:t xml:space="preserve"> {</w:t>
      </w:r>
    </w:p>
    <w:p w14:paraId="65DFE22A" w14:textId="77777777" w:rsidR="00BE6138" w:rsidRPr="00A15DCB" w:rsidRDefault="00BE6138" w:rsidP="00BE6138">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SI-RNTI on the broadcast HARQ process }</w:t>
      </w:r>
    </w:p>
    <w:p w14:paraId="58F44E28" w14:textId="77777777" w:rsidR="00BE6138" w:rsidRPr="00A15DCB" w:rsidRDefault="00BE6138" w:rsidP="00BE6138">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broadcast HARQ process }</w:t>
      </w:r>
    </w:p>
    <w:p w14:paraId="2F6739C3" w14:textId="77777777" w:rsidR="00BE6138" w:rsidRPr="00A15DCB" w:rsidRDefault="00BE6138" w:rsidP="00BE6138">
      <w:pPr>
        <w:pStyle w:val="PL"/>
        <w:rPr>
          <w:noProof w:val="0"/>
        </w:rPr>
      </w:pPr>
      <w:r w:rsidRPr="00A15DCB">
        <w:rPr>
          <w:noProof w:val="0"/>
        </w:rPr>
        <w:t xml:space="preserve">            }</w:t>
      </w:r>
    </w:p>
    <w:p w14:paraId="261FB087" w14:textId="77777777" w:rsidR="00BE6138" w:rsidRPr="00A15DCB" w:rsidRDefault="00BE6138" w:rsidP="00BE6138">
      <w:pPr>
        <w:pStyle w:val="PL"/>
        <w:rPr>
          <w:noProof w:val="0"/>
        </w:rPr>
      </w:pPr>
    </w:p>
    <w:p w14:paraId="28C3F7D9" w14:textId="77777777" w:rsidR="00BE6138" w:rsidRPr="00A15DCB" w:rsidRDefault="00BE6138" w:rsidP="00BE6138">
      <w:pPr>
        <w:pStyle w:val="H6"/>
      </w:pPr>
      <w:r w:rsidRPr="00A15DCB">
        <w:t>7.1.1.2.4.2</w:t>
      </w:r>
      <w:r w:rsidRPr="00A15DCB">
        <w:tab/>
        <w:t>Conformance requirements</w:t>
      </w:r>
    </w:p>
    <w:p w14:paraId="0107FA48" w14:textId="6504E2C2" w:rsidR="00BE6138" w:rsidRPr="00A15DCB" w:rsidRDefault="00BE6138" w:rsidP="00BE6138">
      <w:r w:rsidRPr="00A15DCB">
        <w:t>References: The conformance requirements covered in the current TC are specified in: TS 38.321, clauses 5.3.2.1 and 5.3.2.2.</w:t>
      </w:r>
      <w:r w:rsidR="00CB4C25" w:rsidRPr="00A15DCB">
        <w:t xml:space="preserve"> Unless otherwise stated these are Rel-15 requirements.</w:t>
      </w:r>
    </w:p>
    <w:p w14:paraId="2A194358" w14:textId="77777777" w:rsidR="00BE6138" w:rsidRPr="00A15DCB" w:rsidRDefault="00BE6138" w:rsidP="00BE6138">
      <w:r w:rsidRPr="00A15DCB">
        <w:t>[TS 38.321, clause 5.3.2.1]</w:t>
      </w:r>
    </w:p>
    <w:p w14:paraId="263960BC" w14:textId="77777777" w:rsidR="00BE6138" w:rsidRPr="00A15DCB" w:rsidRDefault="00BE6138" w:rsidP="00BE6138">
      <w:r w:rsidRPr="00A15DCB">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240E282" w14:textId="77777777" w:rsidR="00BE6138" w:rsidRPr="00A15DCB" w:rsidRDefault="00BE6138" w:rsidP="00BE6138">
      <w:r w:rsidRPr="00A15DCB">
        <w:t>The number of parallel DL HARQ processes per HARQ entity is specified in TS 38.214 [7]. The dedicated broadcast HARQ process is used for BCCH.</w:t>
      </w:r>
    </w:p>
    <w:p w14:paraId="0E3E34AA" w14:textId="77777777" w:rsidR="00BE6138" w:rsidRPr="00A15DCB" w:rsidRDefault="00BE6138" w:rsidP="00BE6138">
      <w:r w:rsidRPr="00A15DCB">
        <w:t>The HARQ process supports one TB when the physical layer is not configured for downlink spatial multiplexing. The HARQ process supports one or two TBs when the physical layer is configured for downlink spatial multiplexing.</w:t>
      </w:r>
    </w:p>
    <w:p w14:paraId="037705AA" w14:textId="77777777" w:rsidR="00BE6138" w:rsidRPr="00A15DCB" w:rsidRDefault="00BE6138" w:rsidP="00BE6138">
      <w:r w:rsidRPr="00A15DCB">
        <w:t xml:space="preserve">When the MAC entity is configured with </w:t>
      </w:r>
      <w:r w:rsidRPr="00A15DCB">
        <w:rPr>
          <w:i/>
        </w:rPr>
        <w:t>pdsch-AggregationFactor</w:t>
      </w:r>
      <w:r w:rsidRPr="00A15DCB">
        <w:t xml:space="preserve"> &gt; 1, the parameter </w:t>
      </w:r>
      <w:r w:rsidRPr="00A15DCB">
        <w:rPr>
          <w:i/>
        </w:rPr>
        <w:t>pdsch-AggregationFactor</w:t>
      </w:r>
      <w:r w:rsidRPr="00A15DCB">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A15DCB">
        <w:rPr>
          <w:i/>
        </w:rPr>
        <w:t>pdsch-AggregationFactor</w:t>
      </w:r>
      <w:r w:rsidRPr="00A15DCB">
        <w:t xml:space="preserve"> – 1 HARQ retransmissions follow within a bundle.</w:t>
      </w:r>
    </w:p>
    <w:p w14:paraId="0820F775" w14:textId="77777777" w:rsidR="00BE6138" w:rsidRPr="00A15DCB" w:rsidRDefault="00BE6138" w:rsidP="00BE6138">
      <w:r w:rsidRPr="00A15DCB">
        <w:t>The MAC entity shall:</w:t>
      </w:r>
    </w:p>
    <w:p w14:paraId="73C1F12B" w14:textId="77777777" w:rsidR="00BE6138" w:rsidRPr="00A15DCB" w:rsidRDefault="00BE6138" w:rsidP="00BE6138">
      <w:pPr>
        <w:pStyle w:val="B1"/>
      </w:pPr>
      <w:r w:rsidRPr="00A15DCB">
        <w:t>1&gt;</w:t>
      </w:r>
      <w:r w:rsidRPr="00A15DCB">
        <w:tab/>
        <w:t>if a downlink assignment has been indicated:</w:t>
      </w:r>
    </w:p>
    <w:p w14:paraId="724E06E0" w14:textId="77777777" w:rsidR="00BE6138" w:rsidRPr="00A15DCB" w:rsidRDefault="00BE6138" w:rsidP="00BE6138">
      <w:pPr>
        <w:pStyle w:val="B2"/>
      </w:pPr>
      <w:r w:rsidRPr="00A15DCB">
        <w:t>2&gt;</w:t>
      </w:r>
      <w:r w:rsidRPr="00A15DCB">
        <w:tab/>
        <w:t>allocate the TB(s) received from the physical layer and the associated HARQ information to the HARQ process indicated by the associated HARQ information.</w:t>
      </w:r>
    </w:p>
    <w:p w14:paraId="366AB889" w14:textId="77777777" w:rsidR="00BE6138" w:rsidRPr="00A15DCB" w:rsidRDefault="00BE6138" w:rsidP="00BE6138">
      <w:pPr>
        <w:pStyle w:val="B1"/>
      </w:pPr>
      <w:r w:rsidRPr="00A15DCB">
        <w:t>1&gt;</w:t>
      </w:r>
      <w:r w:rsidRPr="00A15DCB">
        <w:tab/>
        <w:t>if a downlink assignment has been indicated for the broadcast HARQ process:</w:t>
      </w:r>
    </w:p>
    <w:p w14:paraId="37362EAB" w14:textId="77777777" w:rsidR="00BE6138" w:rsidRPr="00A15DCB" w:rsidRDefault="00BE6138" w:rsidP="00BE6138">
      <w:pPr>
        <w:pStyle w:val="B2"/>
      </w:pPr>
      <w:r w:rsidRPr="00A15DCB">
        <w:t>2&gt;</w:t>
      </w:r>
      <w:r w:rsidRPr="00A15DCB">
        <w:tab/>
        <w:t>allocate the received TB to the broadcast HARQ process.</w:t>
      </w:r>
    </w:p>
    <w:p w14:paraId="34A93A3A" w14:textId="77777777" w:rsidR="00BE6138" w:rsidRPr="00A15DCB" w:rsidRDefault="00BE6138" w:rsidP="00BE6138">
      <w:r w:rsidRPr="00A15DCB">
        <w:t>[TS 38.321, clause 5.3.2.2]</w:t>
      </w:r>
    </w:p>
    <w:p w14:paraId="5B2B9052" w14:textId="77777777" w:rsidR="00BE6138" w:rsidRPr="00A15DCB" w:rsidRDefault="00BE6138" w:rsidP="00BE6138">
      <w:r w:rsidRPr="00A15DCB">
        <w:t>When a transmission takes place for the HARQ process, one or two (in case of downlink spatial multiplexing) TBs and the associated HARQ information are received from the HARQ entity.</w:t>
      </w:r>
    </w:p>
    <w:p w14:paraId="314C7E0B" w14:textId="77777777" w:rsidR="00BE6138" w:rsidRPr="00A15DCB" w:rsidRDefault="00BE6138" w:rsidP="00BE6138">
      <w:r w:rsidRPr="00A15DCB">
        <w:t>For each received TB and associated HARQ information, the HARQ process shall:</w:t>
      </w:r>
    </w:p>
    <w:p w14:paraId="5E8C472F" w14:textId="77777777" w:rsidR="00BE6138" w:rsidRPr="00A15DCB" w:rsidRDefault="00BE6138" w:rsidP="00BE6138">
      <w:pPr>
        <w:pStyle w:val="B1"/>
      </w:pPr>
      <w:r w:rsidRPr="00A15DCB">
        <w:t>1&gt;</w:t>
      </w:r>
      <w:r w:rsidRPr="00A15DCB">
        <w:tab/>
        <w:t>if the NDI, when provided, has been toggled compared to the value of the previous received transmission corresponding to this TB; or</w:t>
      </w:r>
    </w:p>
    <w:p w14:paraId="4693B216" w14:textId="77777777" w:rsidR="00BE6138" w:rsidRPr="00A15DCB" w:rsidRDefault="00BE6138" w:rsidP="00BE6138">
      <w:pPr>
        <w:pStyle w:val="B1"/>
      </w:pPr>
      <w:r w:rsidRPr="00A15DCB">
        <w:t>1&gt;</w:t>
      </w:r>
      <w:r w:rsidRPr="00A15DCB">
        <w:tab/>
        <w:t>if the HARQ process is equal to the broadcast process, and this is the first received transmission for the TB according to the system information schedule indicated by RRC; or</w:t>
      </w:r>
    </w:p>
    <w:p w14:paraId="2B23D1EE" w14:textId="77777777" w:rsidR="00BE6138" w:rsidRPr="00A15DCB" w:rsidRDefault="00BE6138" w:rsidP="00BE6138">
      <w:pPr>
        <w:pStyle w:val="B1"/>
      </w:pPr>
      <w:r w:rsidRPr="00A15DCB">
        <w:t>1&gt;</w:t>
      </w:r>
      <w:r w:rsidRPr="00A15DCB">
        <w:tab/>
        <w:t>if this is the very first received transmission for this TB (i.e. there is no previous NDI for this TB):</w:t>
      </w:r>
    </w:p>
    <w:p w14:paraId="18396C6F" w14:textId="77777777" w:rsidR="00BE6138" w:rsidRPr="00A15DCB" w:rsidRDefault="00BE6138" w:rsidP="00BE6138">
      <w:pPr>
        <w:pStyle w:val="B2"/>
      </w:pPr>
      <w:r w:rsidRPr="00A15DCB">
        <w:lastRenderedPageBreak/>
        <w:t>2&gt;</w:t>
      </w:r>
      <w:r w:rsidRPr="00A15DCB">
        <w:rPr>
          <w:lang w:eastAsia="zh-CN"/>
        </w:rPr>
        <w:tab/>
        <w:t xml:space="preserve">consider this transmission to be </w:t>
      </w:r>
      <w:r w:rsidRPr="00A15DCB">
        <w:t>a new transmission.</w:t>
      </w:r>
    </w:p>
    <w:p w14:paraId="6E01910C" w14:textId="77777777" w:rsidR="00BE6138" w:rsidRPr="00A15DCB" w:rsidRDefault="00BE6138" w:rsidP="00BE6138">
      <w:pPr>
        <w:pStyle w:val="B1"/>
        <w:rPr>
          <w:lang w:eastAsia="zh-CN"/>
        </w:rPr>
      </w:pPr>
      <w:r w:rsidRPr="00A15DCB">
        <w:t>1&gt;</w:t>
      </w:r>
      <w:r w:rsidRPr="00A15DCB">
        <w:tab/>
        <w:t>else</w:t>
      </w:r>
      <w:r w:rsidRPr="00A15DCB">
        <w:rPr>
          <w:lang w:eastAsia="zh-CN"/>
        </w:rPr>
        <w:t>:</w:t>
      </w:r>
    </w:p>
    <w:p w14:paraId="4D267870" w14:textId="77777777" w:rsidR="00BE6138" w:rsidRPr="00A15DCB" w:rsidRDefault="00BE6138" w:rsidP="00BE6138">
      <w:pPr>
        <w:pStyle w:val="B2"/>
      </w:pPr>
      <w:r w:rsidRPr="00A15DCB">
        <w:t>2&gt;</w:t>
      </w:r>
      <w:r w:rsidRPr="00A15DCB">
        <w:rPr>
          <w:lang w:eastAsia="zh-CN"/>
        </w:rPr>
        <w:tab/>
        <w:t>consider this transmission to be</w:t>
      </w:r>
      <w:r w:rsidRPr="00A15DCB">
        <w:t xml:space="preserve"> a retransmission.</w:t>
      </w:r>
    </w:p>
    <w:p w14:paraId="57E73CEC" w14:textId="77777777" w:rsidR="00BE6138" w:rsidRPr="00A15DCB" w:rsidRDefault="00BE6138" w:rsidP="00BE6138">
      <w:r w:rsidRPr="00A15DCB">
        <w:t>The MAC entity then shall:</w:t>
      </w:r>
    </w:p>
    <w:p w14:paraId="5D191A93" w14:textId="77777777" w:rsidR="00BE6138" w:rsidRPr="00A15DCB" w:rsidRDefault="00BE6138" w:rsidP="00BE6138">
      <w:pPr>
        <w:pStyle w:val="B1"/>
      </w:pPr>
      <w:r w:rsidRPr="00A15DCB">
        <w:t>1&gt;</w:t>
      </w:r>
      <w:r w:rsidRPr="00A15DCB">
        <w:tab/>
        <w:t xml:space="preserve">if </w:t>
      </w:r>
      <w:r w:rsidRPr="00A15DCB">
        <w:rPr>
          <w:lang w:eastAsia="zh-CN"/>
        </w:rPr>
        <w:t xml:space="preserve">this is </w:t>
      </w:r>
      <w:r w:rsidRPr="00A15DCB">
        <w:t>a new transmission:</w:t>
      </w:r>
    </w:p>
    <w:p w14:paraId="271D685F" w14:textId="77777777" w:rsidR="00BE6138" w:rsidRPr="00A15DCB" w:rsidRDefault="00BE6138" w:rsidP="00BE6138">
      <w:pPr>
        <w:pStyle w:val="B2"/>
      </w:pPr>
      <w:r w:rsidRPr="00A15DCB">
        <w:t>2&gt;</w:t>
      </w:r>
      <w:r w:rsidRPr="00A15DCB">
        <w:tab/>
        <w:t>attempt to decode the received data.</w:t>
      </w:r>
    </w:p>
    <w:p w14:paraId="2E39DEBA" w14:textId="77777777" w:rsidR="00BE6138" w:rsidRPr="00A15DCB" w:rsidRDefault="00BE6138" w:rsidP="00BE6138">
      <w:pPr>
        <w:pStyle w:val="B1"/>
      </w:pPr>
      <w:r w:rsidRPr="00A15DCB">
        <w:t>1&gt;</w:t>
      </w:r>
      <w:r w:rsidRPr="00A15DCB">
        <w:tab/>
        <w:t xml:space="preserve">else if </w:t>
      </w:r>
      <w:r w:rsidRPr="00A15DCB">
        <w:rPr>
          <w:lang w:eastAsia="zh-CN"/>
        </w:rPr>
        <w:t>this is</w:t>
      </w:r>
      <w:r w:rsidRPr="00A15DCB">
        <w:t xml:space="preserve"> a retransmission:</w:t>
      </w:r>
    </w:p>
    <w:p w14:paraId="7D2253B8" w14:textId="77777777" w:rsidR="00BE6138" w:rsidRPr="00A15DCB" w:rsidRDefault="00BE6138" w:rsidP="00BE6138">
      <w:pPr>
        <w:pStyle w:val="B2"/>
      </w:pPr>
      <w:r w:rsidRPr="00A15DCB">
        <w:t>2&gt;</w:t>
      </w:r>
      <w:r w:rsidRPr="00A15DCB">
        <w:tab/>
        <w:t>if the data for this TB has not yet been successfully decoded:</w:t>
      </w:r>
    </w:p>
    <w:p w14:paraId="28F2A4FE" w14:textId="77777777" w:rsidR="00BE6138" w:rsidRPr="00A15DCB" w:rsidRDefault="00BE6138" w:rsidP="00BE6138">
      <w:pPr>
        <w:pStyle w:val="B3"/>
      </w:pPr>
      <w:r w:rsidRPr="00A15DCB">
        <w:t>3&gt;</w:t>
      </w:r>
      <w:r w:rsidRPr="00A15DCB">
        <w:tab/>
        <w:t>instruct the physical layer to combine the received data with the data currently in the soft buffer for this TB and attempt to decode the combined data.</w:t>
      </w:r>
    </w:p>
    <w:p w14:paraId="7FB07485" w14:textId="77777777" w:rsidR="00BE6138" w:rsidRPr="00A15DCB" w:rsidRDefault="00BE6138" w:rsidP="00BE6138">
      <w:pPr>
        <w:pStyle w:val="B1"/>
      </w:pPr>
      <w:r w:rsidRPr="00A15DCB">
        <w:t>1&gt;</w:t>
      </w:r>
      <w:r w:rsidRPr="00A15DCB">
        <w:tab/>
        <w:t>if the data which the MAC entity attempted to decode was successfully decoded for this TB; or</w:t>
      </w:r>
    </w:p>
    <w:p w14:paraId="2F7300C3" w14:textId="77777777" w:rsidR="00BE6138" w:rsidRPr="00A15DCB" w:rsidRDefault="00BE6138" w:rsidP="00BE6138">
      <w:pPr>
        <w:pStyle w:val="B1"/>
      </w:pPr>
      <w:r w:rsidRPr="00A15DCB">
        <w:t>1&gt;</w:t>
      </w:r>
      <w:r w:rsidRPr="00A15DCB">
        <w:tab/>
        <w:t>if the data for this TB was successfully decoded before:</w:t>
      </w:r>
    </w:p>
    <w:p w14:paraId="69F108C9" w14:textId="77777777" w:rsidR="00BE6138" w:rsidRPr="00A15DCB" w:rsidRDefault="00BE6138" w:rsidP="00BE6138">
      <w:pPr>
        <w:pStyle w:val="B2"/>
      </w:pPr>
      <w:r w:rsidRPr="00A15DCB">
        <w:t>2&gt;</w:t>
      </w:r>
      <w:r w:rsidRPr="00A15DCB">
        <w:tab/>
        <w:t>if the HARQ process is equal to the broadcast process:</w:t>
      </w:r>
    </w:p>
    <w:p w14:paraId="5EEAFFF4" w14:textId="77777777" w:rsidR="00BE6138" w:rsidRPr="00A15DCB" w:rsidRDefault="00BE6138" w:rsidP="00BE6138">
      <w:pPr>
        <w:pStyle w:val="B3"/>
      </w:pPr>
      <w:r w:rsidRPr="00A15DCB">
        <w:t>3&gt;</w:t>
      </w:r>
      <w:r w:rsidRPr="00A15DCB">
        <w:tab/>
        <w:t>deliver the decoded MAC PDU to upper layers.</w:t>
      </w:r>
    </w:p>
    <w:p w14:paraId="786A13EC" w14:textId="77777777" w:rsidR="00BE6138" w:rsidRPr="00A15DCB" w:rsidRDefault="00BE6138" w:rsidP="00BE6138">
      <w:pPr>
        <w:pStyle w:val="B2"/>
      </w:pPr>
      <w:r w:rsidRPr="00A15DCB">
        <w:t>2&gt;</w:t>
      </w:r>
      <w:r w:rsidRPr="00A15DCB">
        <w:tab/>
        <w:t>else if this is the first successful decoding of the data for this TB:</w:t>
      </w:r>
    </w:p>
    <w:p w14:paraId="188B2E3C" w14:textId="77777777" w:rsidR="00BE6138" w:rsidRPr="00A15DCB" w:rsidRDefault="00BE6138" w:rsidP="00BE6138">
      <w:pPr>
        <w:pStyle w:val="B3"/>
      </w:pPr>
      <w:r w:rsidRPr="00A15DCB">
        <w:t>3&gt;</w:t>
      </w:r>
      <w:r w:rsidRPr="00A15DCB">
        <w:tab/>
        <w:t>deliver the decoded MAC PDU to the disassembly and demultiplexing entity.</w:t>
      </w:r>
    </w:p>
    <w:p w14:paraId="2E79840C" w14:textId="77777777" w:rsidR="00BE6138" w:rsidRPr="00A15DCB" w:rsidRDefault="00BE6138" w:rsidP="00BE6138">
      <w:pPr>
        <w:pStyle w:val="B1"/>
      </w:pPr>
      <w:r w:rsidRPr="00A15DCB">
        <w:t>1&gt;</w:t>
      </w:r>
      <w:r w:rsidRPr="00A15DCB">
        <w:tab/>
        <w:t>else:</w:t>
      </w:r>
    </w:p>
    <w:p w14:paraId="06CB8872" w14:textId="77777777" w:rsidR="00BE6138" w:rsidRPr="00A15DCB" w:rsidRDefault="00BE6138" w:rsidP="00BE6138">
      <w:pPr>
        <w:pStyle w:val="B2"/>
      </w:pPr>
      <w:r w:rsidRPr="00A15DCB">
        <w:t>2&gt;</w:t>
      </w:r>
      <w:r w:rsidRPr="00A15DCB">
        <w:tab/>
        <w:t>instruct the physical layer to replace the data in the soft buffer for this TB with the data which the MAC entity attempted to decode.</w:t>
      </w:r>
    </w:p>
    <w:p w14:paraId="493E26D9" w14:textId="77777777" w:rsidR="00BE6138" w:rsidRPr="00A15DCB" w:rsidRDefault="00BE6138" w:rsidP="00BE6138">
      <w:pPr>
        <w:pStyle w:val="B1"/>
      </w:pPr>
      <w:r w:rsidRPr="00A15DCB">
        <w:t>1&gt;</w:t>
      </w:r>
      <w:r w:rsidRPr="00A15DCB">
        <w:tab/>
        <w:t>if the HARQ process is associated with a transmission indicated with a Temporary C-RNTI and the Contention Resolution is not yet successful (see subclause 5.1.5); or</w:t>
      </w:r>
    </w:p>
    <w:p w14:paraId="70653DD4" w14:textId="77777777" w:rsidR="00BE6138" w:rsidRPr="00A15DCB" w:rsidRDefault="00BE6138" w:rsidP="00BE6138">
      <w:pPr>
        <w:pStyle w:val="B1"/>
      </w:pPr>
      <w:r w:rsidRPr="00A15DCB">
        <w:t>1&gt;</w:t>
      </w:r>
      <w:r w:rsidRPr="00A15DCB">
        <w:tab/>
        <w:t>if the HARQ process is equal to the broadcast process; or</w:t>
      </w:r>
    </w:p>
    <w:p w14:paraId="7701D68A" w14:textId="77777777" w:rsidR="00BE6138" w:rsidRPr="00A15DCB" w:rsidRDefault="00BE6138" w:rsidP="00BE6138">
      <w:pPr>
        <w:pStyle w:val="B1"/>
      </w:pPr>
      <w:r w:rsidRPr="00A15DCB">
        <w:t>1&gt;</w:t>
      </w:r>
      <w:r w:rsidRPr="00A15DCB">
        <w:tab/>
        <w:t xml:space="preserve">if the </w:t>
      </w:r>
      <w:r w:rsidRPr="00A15DCB">
        <w:rPr>
          <w:i/>
        </w:rPr>
        <w:t>timeAlignmentTimer</w:t>
      </w:r>
      <w:r w:rsidRPr="00A15DCB">
        <w:t>, associated with the TAG containing the Serving Cell on which the HARQ feedback is to be transmitted, is stopped or expired:</w:t>
      </w:r>
    </w:p>
    <w:p w14:paraId="1C9054F6" w14:textId="77777777" w:rsidR="00BE6138" w:rsidRPr="00A15DCB" w:rsidRDefault="00BE6138" w:rsidP="00BE6138">
      <w:pPr>
        <w:pStyle w:val="B2"/>
      </w:pPr>
      <w:r w:rsidRPr="00A15DCB">
        <w:t>2&gt;</w:t>
      </w:r>
      <w:r w:rsidRPr="00A15DCB">
        <w:tab/>
        <w:t>not instruct the physical layer to generate acknowledgement(s) of the data in this TB.</w:t>
      </w:r>
    </w:p>
    <w:p w14:paraId="68181956" w14:textId="77777777" w:rsidR="00BE6138" w:rsidRPr="00A15DCB" w:rsidRDefault="00BE6138" w:rsidP="00BE6138">
      <w:pPr>
        <w:pStyle w:val="B1"/>
      </w:pPr>
      <w:r w:rsidRPr="00A15DCB">
        <w:t>1&gt;</w:t>
      </w:r>
      <w:r w:rsidRPr="00A15DCB">
        <w:tab/>
        <w:t>else:</w:t>
      </w:r>
    </w:p>
    <w:p w14:paraId="7F90EC61" w14:textId="77777777" w:rsidR="00BE6138" w:rsidRPr="00A15DCB" w:rsidRDefault="00BE6138" w:rsidP="00BE6138">
      <w:pPr>
        <w:pStyle w:val="B2"/>
      </w:pPr>
      <w:r w:rsidRPr="00A15DCB">
        <w:t>2&gt;</w:t>
      </w:r>
      <w:r w:rsidRPr="00A15DCB">
        <w:tab/>
        <w:t>instruct the physical layer to generate acknowledgement(s) of the data in this TB.</w:t>
      </w:r>
    </w:p>
    <w:p w14:paraId="75C933E8" w14:textId="77777777" w:rsidR="00BE6138" w:rsidRPr="00A15DCB" w:rsidRDefault="00BE6138" w:rsidP="00BE6138">
      <w:r w:rsidRPr="00A15DCB">
        <w:t>The MAC entity shall ignore NDI received in all downlink assignments on PDCCH for its Temporary C-RNTI when determining if NDI on PDCCH for its C-RNTI has been toggled compared to the value in the previous transmission.</w:t>
      </w:r>
    </w:p>
    <w:p w14:paraId="42D9300F" w14:textId="77777777" w:rsidR="00BE6138" w:rsidRPr="00A15DCB" w:rsidRDefault="00BE6138" w:rsidP="00BE6138">
      <w:pPr>
        <w:pStyle w:val="NO"/>
        <w:overflowPunct/>
        <w:autoSpaceDE/>
        <w:autoSpaceDN/>
        <w:adjustRightInd/>
        <w:rPr>
          <w:rFonts w:eastAsia="Malgun Gothic"/>
        </w:rPr>
      </w:pPr>
      <w:r w:rsidRPr="00A15DCB">
        <w:rPr>
          <w:rFonts w:eastAsia="Malgun Gothic"/>
        </w:rPr>
        <w:t>NOTE:</w:t>
      </w:r>
      <w:r w:rsidRPr="00A15DCB">
        <w:rPr>
          <w:rFonts w:eastAsia="Malgun Gothic"/>
        </w:rPr>
        <w:tab/>
        <w:t xml:space="preserve">If the MAC entity receives a retransmission with a TB size different from the last TB size signalled for this TB, the UE </w:t>
      </w:r>
      <w:r w:rsidR="007639A1" w:rsidRPr="00A15DCB">
        <w:rPr>
          <w:rFonts w:eastAsia="Malgun Gothic"/>
        </w:rPr>
        <w:t>behaviour</w:t>
      </w:r>
      <w:r w:rsidRPr="00A15DCB">
        <w:rPr>
          <w:rFonts w:eastAsia="Malgun Gothic"/>
        </w:rPr>
        <w:t xml:space="preserve"> is left up to UE implementation.</w:t>
      </w:r>
    </w:p>
    <w:p w14:paraId="21159521" w14:textId="77777777" w:rsidR="00BE6138" w:rsidRPr="00A15DCB" w:rsidRDefault="00BE6138" w:rsidP="00BE6138">
      <w:pPr>
        <w:pStyle w:val="H6"/>
      </w:pPr>
      <w:r w:rsidRPr="00A15DCB">
        <w:t>7.1.1.2.4.3</w:t>
      </w:r>
      <w:r w:rsidRPr="00A15DCB">
        <w:tab/>
        <w:t>Test description</w:t>
      </w:r>
    </w:p>
    <w:p w14:paraId="5406D91F" w14:textId="77777777" w:rsidR="00BE6138" w:rsidRPr="00A15DCB" w:rsidRDefault="00BE6138" w:rsidP="00BE6138">
      <w:pPr>
        <w:pStyle w:val="H6"/>
      </w:pPr>
      <w:r w:rsidRPr="00A15DCB">
        <w:t>7.1.1.2.4.3.1</w:t>
      </w:r>
      <w:r w:rsidRPr="00A15DCB">
        <w:tab/>
        <w:t>Pre-test conditions</w:t>
      </w:r>
    </w:p>
    <w:p w14:paraId="77056A37" w14:textId="5941084D" w:rsidR="00BE6138" w:rsidRPr="00A15DCB" w:rsidRDefault="0066608B" w:rsidP="00CB4C25">
      <w:pPr>
        <w:rPr>
          <w:lang w:eastAsia="zh-CN"/>
        </w:rPr>
      </w:pPr>
      <w:r w:rsidRPr="00A15DCB">
        <w:t>Same Pre-test conditions as in clause 7.1.1.0 except that Short_DCI condition is applied in NR Serving cell configuration.</w:t>
      </w:r>
    </w:p>
    <w:p w14:paraId="25C8B03A" w14:textId="77777777" w:rsidR="00BE6138" w:rsidRPr="00A15DCB" w:rsidRDefault="00BE6138" w:rsidP="00BE6138">
      <w:pPr>
        <w:pStyle w:val="H6"/>
      </w:pPr>
      <w:r w:rsidRPr="00A15DCB">
        <w:lastRenderedPageBreak/>
        <w:t>7.1.1.2.4.3.2</w:t>
      </w:r>
      <w:r w:rsidRPr="00A15DCB">
        <w:tab/>
        <w:t>Test procedure sequence</w:t>
      </w:r>
    </w:p>
    <w:p w14:paraId="1F1D5872" w14:textId="77777777" w:rsidR="00BE6138" w:rsidRPr="00A15DCB" w:rsidRDefault="00BE6138" w:rsidP="00BE6138">
      <w:pPr>
        <w:pStyle w:val="TH"/>
      </w:pPr>
      <w:r w:rsidRPr="00A15DCB">
        <w:t>Table 7.1.1.2.4.3.2-1: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6138" w:rsidRPr="00A15DCB" w14:paraId="075511F4" w14:textId="77777777" w:rsidTr="00D040D8">
        <w:tc>
          <w:tcPr>
            <w:tcW w:w="534" w:type="dxa"/>
            <w:tcBorders>
              <w:bottom w:val="nil"/>
            </w:tcBorders>
          </w:tcPr>
          <w:p w14:paraId="43D6C9CE" w14:textId="77777777" w:rsidR="00BE6138" w:rsidRPr="00A15DCB" w:rsidRDefault="00BE6138" w:rsidP="00D040D8">
            <w:pPr>
              <w:pStyle w:val="TAH"/>
              <w:rPr>
                <w:lang w:eastAsia="en-US"/>
              </w:rPr>
            </w:pPr>
            <w:r w:rsidRPr="00A15DCB">
              <w:rPr>
                <w:lang w:eastAsia="en-US"/>
              </w:rPr>
              <w:t>St</w:t>
            </w:r>
          </w:p>
        </w:tc>
        <w:tc>
          <w:tcPr>
            <w:tcW w:w="3968" w:type="dxa"/>
          </w:tcPr>
          <w:p w14:paraId="2208CD1D" w14:textId="77777777" w:rsidR="00BE6138" w:rsidRPr="00A15DCB" w:rsidRDefault="00BE6138" w:rsidP="00D040D8">
            <w:pPr>
              <w:pStyle w:val="TAH"/>
              <w:rPr>
                <w:lang w:eastAsia="en-US"/>
              </w:rPr>
            </w:pPr>
            <w:r w:rsidRPr="00A15DCB">
              <w:rPr>
                <w:lang w:eastAsia="en-US"/>
              </w:rPr>
              <w:t>Procedure</w:t>
            </w:r>
          </w:p>
        </w:tc>
        <w:tc>
          <w:tcPr>
            <w:tcW w:w="3684" w:type="dxa"/>
            <w:gridSpan w:val="2"/>
          </w:tcPr>
          <w:p w14:paraId="46B18CE1" w14:textId="77777777" w:rsidR="00BE6138" w:rsidRPr="00A15DCB" w:rsidRDefault="00BE6138" w:rsidP="00D040D8">
            <w:pPr>
              <w:pStyle w:val="TAH"/>
              <w:rPr>
                <w:lang w:eastAsia="en-US"/>
              </w:rPr>
            </w:pPr>
            <w:r w:rsidRPr="00A15DCB">
              <w:rPr>
                <w:lang w:eastAsia="en-US"/>
              </w:rPr>
              <w:t>Message Sequence</w:t>
            </w:r>
          </w:p>
        </w:tc>
        <w:tc>
          <w:tcPr>
            <w:tcW w:w="567" w:type="dxa"/>
            <w:tcBorders>
              <w:bottom w:val="nil"/>
            </w:tcBorders>
          </w:tcPr>
          <w:p w14:paraId="2476682F" w14:textId="77777777" w:rsidR="00BE6138" w:rsidRPr="00A15DCB" w:rsidRDefault="00BE6138" w:rsidP="00D040D8">
            <w:pPr>
              <w:pStyle w:val="TAH"/>
              <w:rPr>
                <w:lang w:eastAsia="en-US"/>
              </w:rPr>
            </w:pPr>
            <w:r w:rsidRPr="00A15DCB">
              <w:rPr>
                <w:lang w:eastAsia="en-US"/>
              </w:rPr>
              <w:t>TP</w:t>
            </w:r>
          </w:p>
        </w:tc>
        <w:tc>
          <w:tcPr>
            <w:tcW w:w="850" w:type="dxa"/>
            <w:tcBorders>
              <w:bottom w:val="nil"/>
            </w:tcBorders>
          </w:tcPr>
          <w:p w14:paraId="6D87A1BF" w14:textId="77777777" w:rsidR="00BE6138" w:rsidRPr="00A15DCB" w:rsidRDefault="00BE6138" w:rsidP="00D040D8">
            <w:pPr>
              <w:pStyle w:val="TAH"/>
              <w:rPr>
                <w:lang w:eastAsia="en-US"/>
              </w:rPr>
            </w:pPr>
            <w:r w:rsidRPr="00A15DCB">
              <w:rPr>
                <w:lang w:eastAsia="en-US"/>
              </w:rPr>
              <w:t>Verdict</w:t>
            </w:r>
          </w:p>
        </w:tc>
      </w:tr>
      <w:tr w:rsidR="00BE6138" w:rsidRPr="00A15DCB" w14:paraId="0AA0F3DF" w14:textId="77777777" w:rsidTr="00D040D8">
        <w:tc>
          <w:tcPr>
            <w:tcW w:w="534" w:type="dxa"/>
            <w:tcBorders>
              <w:top w:val="nil"/>
            </w:tcBorders>
          </w:tcPr>
          <w:p w14:paraId="659E70F7" w14:textId="77777777" w:rsidR="00BE6138" w:rsidRPr="00A15DCB" w:rsidRDefault="00BE6138" w:rsidP="00D040D8">
            <w:pPr>
              <w:pStyle w:val="TAH"/>
              <w:rPr>
                <w:lang w:eastAsia="en-US"/>
              </w:rPr>
            </w:pPr>
          </w:p>
        </w:tc>
        <w:tc>
          <w:tcPr>
            <w:tcW w:w="3968" w:type="dxa"/>
          </w:tcPr>
          <w:p w14:paraId="0A609DD5" w14:textId="77777777" w:rsidR="00BE6138" w:rsidRPr="00A15DCB" w:rsidRDefault="00BE6138" w:rsidP="00D040D8">
            <w:pPr>
              <w:pStyle w:val="TAH"/>
              <w:rPr>
                <w:lang w:eastAsia="en-US"/>
              </w:rPr>
            </w:pPr>
          </w:p>
        </w:tc>
        <w:tc>
          <w:tcPr>
            <w:tcW w:w="708" w:type="dxa"/>
          </w:tcPr>
          <w:p w14:paraId="3793AFA6" w14:textId="77777777" w:rsidR="00BE6138" w:rsidRPr="00A15DCB" w:rsidRDefault="00BE6138" w:rsidP="00D040D8">
            <w:pPr>
              <w:pStyle w:val="TAH"/>
              <w:rPr>
                <w:lang w:eastAsia="en-US"/>
              </w:rPr>
            </w:pPr>
            <w:r w:rsidRPr="00A15DCB">
              <w:rPr>
                <w:lang w:eastAsia="en-US"/>
              </w:rPr>
              <w:t>U - S</w:t>
            </w:r>
          </w:p>
        </w:tc>
        <w:tc>
          <w:tcPr>
            <w:tcW w:w="2976" w:type="dxa"/>
          </w:tcPr>
          <w:p w14:paraId="37C640C8" w14:textId="77777777" w:rsidR="00BE6138" w:rsidRPr="00A15DCB" w:rsidRDefault="00BE6138" w:rsidP="00D040D8">
            <w:pPr>
              <w:pStyle w:val="TAH"/>
              <w:rPr>
                <w:lang w:eastAsia="en-US"/>
              </w:rPr>
            </w:pPr>
            <w:r w:rsidRPr="00A15DCB">
              <w:rPr>
                <w:lang w:eastAsia="en-US"/>
              </w:rPr>
              <w:t>Message</w:t>
            </w:r>
          </w:p>
        </w:tc>
        <w:tc>
          <w:tcPr>
            <w:tcW w:w="567" w:type="dxa"/>
            <w:tcBorders>
              <w:top w:val="nil"/>
            </w:tcBorders>
          </w:tcPr>
          <w:p w14:paraId="4BB00B74" w14:textId="77777777" w:rsidR="00BE6138" w:rsidRPr="00A15DCB" w:rsidRDefault="00BE6138" w:rsidP="00D040D8">
            <w:pPr>
              <w:pStyle w:val="TAH"/>
              <w:rPr>
                <w:lang w:eastAsia="en-US"/>
              </w:rPr>
            </w:pPr>
          </w:p>
        </w:tc>
        <w:tc>
          <w:tcPr>
            <w:tcW w:w="850" w:type="dxa"/>
            <w:tcBorders>
              <w:top w:val="nil"/>
            </w:tcBorders>
          </w:tcPr>
          <w:p w14:paraId="3BB42FF7" w14:textId="77777777" w:rsidR="00BE6138" w:rsidRPr="00A15DCB" w:rsidRDefault="00BE6138" w:rsidP="00D040D8">
            <w:pPr>
              <w:pStyle w:val="TAH"/>
              <w:rPr>
                <w:lang w:eastAsia="en-US"/>
              </w:rPr>
            </w:pPr>
          </w:p>
        </w:tc>
      </w:tr>
      <w:tr w:rsidR="00BE6138" w:rsidRPr="00A15DCB" w14:paraId="63591A0A" w14:textId="77777777" w:rsidTr="00D040D8">
        <w:tc>
          <w:tcPr>
            <w:tcW w:w="534" w:type="dxa"/>
            <w:tcBorders>
              <w:top w:val="nil"/>
            </w:tcBorders>
          </w:tcPr>
          <w:p w14:paraId="5BB85D05" w14:textId="77777777" w:rsidR="00BE6138" w:rsidRPr="00A15DCB" w:rsidRDefault="00BE6138" w:rsidP="00D040D8">
            <w:pPr>
              <w:pStyle w:val="TAC"/>
              <w:rPr>
                <w:lang w:eastAsia="zh-CN"/>
              </w:rPr>
            </w:pPr>
            <w:r w:rsidRPr="00A15DCB">
              <w:rPr>
                <w:lang w:eastAsia="zh-CN"/>
              </w:rPr>
              <w:t>1</w:t>
            </w:r>
          </w:p>
        </w:tc>
        <w:tc>
          <w:tcPr>
            <w:tcW w:w="3968" w:type="dxa"/>
          </w:tcPr>
          <w:p w14:paraId="4AD56CB2" w14:textId="77777777" w:rsidR="00BE6138" w:rsidRPr="00A15DCB" w:rsidRDefault="00BE6138" w:rsidP="00D040D8">
            <w:pPr>
              <w:pStyle w:val="TAL"/>
              <w:rPr>
                <w:lang w:eastAsia="en-US"/>
              </w:rPr>
            </w:pPr>
            <w:r w:rsidRPr="00A15DCB">
              <w:rPr>
                <w:lang w:eastAsia="en-US"/>
              </w:rPr>
              <w:t>The SS transmits a Short message on PDCCH using P-RNTI indicating a systemInfoModification.</w:t>
            </w:r>
            <w:r w:rsidRPr="00A15DCB">
              <w:rPr>
                <w:lang w:eastAsia="zh-CN"/>
              </w:rPr>
              <w:t xml:space="preserve"> (Note 1)</w:t>
            </w:r>
          </w:p>
        </w:tc>
        <w:tc>
          <w:tcPr>
            <w:tcW w:w="708" w:type="dxa"/>
          </w:tcPr>
          <w:p w14:paraId="78B7C75F" w14:textId="77777777" w:rsidR="00BE6138" w:rsidRPr="00A15DCB" w:rsidRDefault="00BE6138" w:rsidP="00D040D8">
            <w:pPr>
              <w:pStyle w:val="TAC"/>
              <w:rPr>
                <w:lang w:eastAsia="zh-CN"/>
              </w:rPr>
            </w:pPr>
            <w:r w:rsidRPr="00A15DCB">
              <w:rPr>
                <w:lang w:eastAsia="en-US"/>
              </w:rPr>
              <w:t>&lt;--</w:t>
            </w:r>
          </w:p>
        </w:tc>
        <w:tc>
          <w:tcPr>
            <w:tcW w:w="2976" w:type="dxa"/>
          </w:tcPr>
          <w:p w14:paraId="3D687821" w14:textId="77777777" w:rsidR="00BE6138" w:rsidRPr="00A15DCB" w:rsidRDefault="00BE6138" w:rsidP="00D040D8">
            <w:pPr>
              <w:pStyle w:val="TAL"/>
              <w:rPr>
                <w:lang w:eastAsia="zh-CN"/>
              </w:rPr>
            </w:pPr>
            <w:r w:rsidRPr="00A15DCB">
              <w:rPr>
                <w:lang w:eastAsia="en-US"/>
              </w:rPr>
              <w:t>PDCCH (DCI 1_0): Short Message</w:t>
            </w:r>
          </w:p>
        </w:tc>
        <w:tc>
          <w:tcPr>
            <w:tcW w:w="567" w:type="dxa"/>
            <w:tcBorders>
              <w:top w:val="nil"/>
            </w:tcBorders>
          </w:tcPr>
          <w:p w14:paraId="6BD56420" w14:textId="77777777" w:rsidR="00BE6138" w:rsidRPr="00A15DCB" w:rsidRDefault="00BE6138" w:rsidP="00D040D8">
            <w:pPr>
              <w:pStyle w:val="TAC"/>
              <w:rPr>
                <w:lang w:eastAsia="zh-CN"/>
              </w:rPr>
            </w:pPr>
            <w:r w:rsidRPr="00A15DCB">
              <w:rPr>
                <w:lang w:eastAsia="zh-CN"/>
              </w:rPr>
              <w:t>-</w:t>
            </w:r>
          </w:p>
        </w:tc>
        <w:tc>
          <w:tcPr>
            <w:tcW w:w="850" w:type="dxa"/>
            <w:tcBorders>
              <w:top w:val="nil"/>
            </w:tcBorders>
          </w:tcPr>
          <w:p w14:paraId="746F0D2B" w14:textId="77777777" w:rsidR="00BE6138" w:rsidRPr="00A15DCB" w:rsidRDefault="00BE6138" w:rsidP="00D040D8">
            <w:pPr>
              <w:pStyle w:val="TAC"/>
              <w:rPr>
                <w:lang w:eastAsia="zh-CN"/>
              </w:rPr>
            </w:pPr>
            <w:r w:rsidRPr="00A15DCB">
              <w:rPr>
                <w:lang w:eastAsia="zh-CN"/>
              </w:rPr>
              <w:t>-</w:t>
            </w:r>
          </w:p>
        </w:tc>
      </w:tr>
      <w:tr w:rsidR="00BE6138" w:rsidRPr="00A15DCB" w14:paraId="1396EDD6" w14:textId="77777777" w:rsidTr="00D040D8">
        <w:tc>
          <w:tcPr>
            <w:tcW w:w="534" w:type="dxa"/>
          </w:tcPr>
          <w:p w14:paraId="6C48CF5E" w14:textId="77777777" w:rsidR="00BE6138" w:rsidRPr="00A15DCB" w:rsidRDefault="00BE6138" w:rsidP="00D040D8">
            <w:pPr>
              <w:pStyle w:val="TAC"/>
              <w:rPr>
                <w:lang w:eastAsia="en-US"/>
              </w:rPr>
            </w:pPr>
            <w:r w:rsidRPr="00A15DCB">
              <w:rPr>
                <w:lang w:eastAsia="en-US"/>
              </w:rPr>
              <w:t>2</w:t>
            </w:r>
          </w:p>
        </w:tc>
        <w:tc>
          <w:tcPr>
            <w:tcW w:w="3968" w:type="dxa"/>
          </w:tcPr>
          <w:p w14:paraId="40482BE7" w14:textId="77777777" w:rsidR="00BE6138" w:rsidRPr="00A15DCB" w:rsidRDefault="00212C4D" w:rsidP="00D040D8">
            <w:pPr>
              <w:pStyle w:val="TAL"/>
              <w:rPr>
                <w:lang w:eastAsia="en-US"/>
              </w:rPr>
            </w:pPr>
            <w:r w:rsidRPr="00A15DCB">
              <w:t>At the start of the modification period, t</w:t>
            </w:r>
            <w:r w:rsidR="00BE6138" w:rsidRPr="00A15DCB">
              <w:rPr>
                <w:lang w:eastAsia="en-US"/>
              </w:rPr>
              <w:t>he SS transmits an updated system information with S</w:t>
            </w:r>
            <w:r w:rsidR="00BE6138" w:rsidRPr="00A15DCB">
              <w:rPr>
                <w:lang w:eastAsia="zh-CN"/>
              </w:rPr>
              <w:t>I</w:t>
            </w:r>
            <w:r w:rsidR="00BE6138" w:rsidRPr="00A15DCB">
              <w:rPr>
                <w:lang w:eastAsia="en-US"/>
              </w:rPr>
              <w:t>-RNTI addressed in L1/L2 header. CRC is calculated in such a way, it will result in CRC fail on UE side. Dedicated HARQ process for broadcast is used.</w:t>
            </w:r>
            <w:r w:rsidRPr="00A15DCB">
              <w:t xml:space="preserve"> (Note 5)</w:t>
            </w:r>
          </w:p>
        </w:tc>
        <w:tc>
          <w:tcPr>
            <w:tcW w:w="708" w:type="dxa"/>
          </w:tcPr>
          <w:p w14:paraId="2BC92658" w14:textId="77777777" w:rsidR="00BE6138" w:rsidRPr="00A15DCB" w:rsidRDefault="00BE6138" w:rsidP="00D040D8">
            <w:pPr>
              <w:pStyle w:val="TAC"/>
              <w:rPr>
                <w:lang w:eastAsia="en-US"/>
              </w:rPr>
            </w:pPr>
            <w:r w:rsidRPr="00A15DCB">
              <w:rPr>
                <w:lang w:eastAsia="en-US"/>
              </w:rPr>
              <w:t>&lt;--</w:t>
            </w:r>
          </w:p>
        </w:tc>
        <w:tc>
          <w:tcPr>
            <w:tcW w:w="2976" w:type="dxa"/>
          </w:tcPr>
          <w:p w14:paraId="5ED0C73F" w14:textId="77777777" w:rsidR="00BE6138" w:rsidRPr="00A15DCB" w:rsidRDefault="00BE6138" w:rsidP="00D040D8">
            <w:pPr>
              <w:pStyle w:val="TAL"/>
              <w:rPr>
                <w:lang w:eastAsia="en-US"/>
              </w:rPr>
            </w:pPr>
            <w:r w:rsidRPr="00A15DCB">
              <w:rPr>
                <w:lang w:eastAsia="en-US"/>
              </w:rPr>
              <w:t>-</w:t>
            </w:r>
          </w:p>
        </w:tc>
        <w:tc>
          <w:tcPr>
            <w:tcW w:w="567" w:type="dxa"/>
          </w:tcPr>
          <w:p w14:paraId="0A78AE75" w14:textId="77777777" w:rsidR="00BE6138" w:rsidRPr="00A15DCB" w:rsidRDefault="00BE6138" w:rsidP="00D040D8">
            <w:pPr>
              <w:pStyle w:val="TAC"/>
              <w:rPr>
                <w:lang w:eastAsia="en-US"/>
              </w:rPr>
            </w:pPr>
            <w:r w:rsidRPr="00A15DCB">
              <w:rPr>
                <w:lang w:eastAsia="en-US"/>
              </w:rPr>
              <w:t>-</w:t>
            </w:r>
          </w:p>
        </w:tc>
        <w:tc>
          <w:tcPr>
            <w:tcW w:w="850" w:type="dxa"/>
          </w:tcPr>
          <w:p w14:paraId="52C96790" w14:textId="77777777" w:rsidR="00BE6138" w:rsidRPr="00A15DCB" w:rsidRDefault="00BE6138" w:rsidP="00D040D8">
            <w:pPr>
              <w:pStyle w:val="TAC"/>
              <w:rPr>
                <w:lang w:eastAsia="en-US"/>
              </w:rPr>
            </w:pPr>
            <w:r w:rsidRPr="00A15DCB">
              <w:rPr>
                <w:lang w:eastAsia="en-US"/>
              </w:rPr>
              <w:t>-</w:t>
            </w:r>
          </w:p>
        </w:tc>
      </w:tr>
      <w:tr w:rsidR="00BE6138" w:rsidRPr="00A15DCB" w14:paraId="2FFFDF46" w14:textId="77777777" w:rsidTr="00D040D8">
        <w:tc>
          <w:tcPr>
            <w:tcW w:w="534" w:type="dxa"/>
          </w:tcPr>
          <w:p w14:paraId="202EDB26" w14:textId="77777777" w:rsidR="00BE6138" w:rsidRPr="00A15DCB" w:rsidRDefault="00BE6138" w:rsidP="00D040D8">
            <w:pPr>
              <w:pStyle w:val="TAC"/>
              <w:rPr>
                <w:lang w:eastAsia="en-US"/>
              </w:rPr>
            </w:pPr>
            <w:r w:rsidRPr="00A15DCB">
              <w:rPr>
                <w:lang w:eastAsia="en-US"/>
              </w:rPr>
              <w:t>3</w:t>
            </w:r>
          </w:p>
        </w:tc>
        <w:tc>
          <w:tcPr>
            <w:tcW w:w="3968" w:type="dxa"/>
          </w:tcPr>
          <w:p w14:paraId="409A0151" w14:textId="77777777" w:rsidR="00BE6138" w:rsidRPr="00A15DCB" w:rsidRDefault="00BE6138" w:rsidP="00D040D8">
            <w:pPr>
              <w:pStyle w:val="TAL"/>
              <w:rPr>
                <w:lang w:eastAsia="en-US"/>
              </w:rPr>
            </w:pPr>
            <w:r w:rsidRPr="00A15DCB">
              <w:rPr>
                <w:lang w:eastAsia="en-US"/>
              </w:rPr>
              <w:t xml:space="preserve">Check: Does the UE transmit a HARQ </w:t>
            </w:r>
            <w:r w:rsidRPr="00A15DCB">
              <w:rPr>
                <w:lang w:eastAsia="zh-CN"/>
              </w:rPr>
              <w:t>ACK/</w:t>
            </w:r>
            <w:r w:rsidRPr="00A15DCB">
              <w:rPr>
                <w:lang w:eastAsia="en-US"/>
              </w:rPr>
              <w:t>NACK?</w:t>
            </w:r>
            <w:r w:rsidRPr="00A15DCB">
              <w:rPr>
                <w:lang w:eastAsia="zh-CN"/>
              </w:rPr>
              <w:t xml:space="preserve"> (Note 2 and 3) </w:t>
            </w:r>
          </w:p>
        </w:tc>
        <w:tc>
          <w:tcPr>
            <w:tcW w:w="708" w:type="dxa"/>
          </w:tcPr>
          <w:p w14:paraId="6F316953" w14:textId="77777777" w:rsidR="00BE6138" w:rsidRPr="00A15DCB" w:rsidRDefault="00BE6138" w:rsidP="00D040D8">
            <w:pPr>
              <w:pStyle w:val="TAC"/>
              <w:rPr>
                <w:lang w:eastAsia="en-US"/>
              </w:rPr>
            </w:pPr>
            <w:r w:rsidRPr="00A15DCB">
              <w:rPr>
                <w:lang w:eastAsia="zh-CN"/>
              </w:rPr>
              <w:t>-</w:t>
            </w:r>
            <w:r w:rsidRPr="00A15DCB">
              <w:rPr>
                <w:lang w:eastAsia="en-US"/>
              </w:rPr>
              <w:t>-&gt;</w:t>
            </w:r>
          </w:p>
        </w:tc>
        <w:tc>
          <w:tcPr>
            <w:tcW w:w="2976" w:type="dxa"/>
          </w:tcPr>
          <w:p w14:paraId="55A27A61" w14:textId="77777777" w:rsidR="00BE6138" w:rsidRPr="00A15DCB" w:rsidRDefault="00BE6138" w:rsidP="00D040D8">
            <w:pPr>
              <w:pStyle w:val="TAL"/>
              <w:rPr>
                <w:lang w:eastAsia="en-US"/>
              </w:rPr>
            </w:pPr>
            <w:r w:rsidRPr="00A15DCB">
              <w:rPr>
                <w:lang w:eastAsia="en-US"/>
              </w:rPr>
              <w:t xml:space="preserve">HARQ </w:t>
            </w:r>
            <w:r w:rsidRPr="00A15DCB">
              <w:rPr>
                <w:lang w:eastAsia="zh-CN"/>
              </w:rPr>
              <w:t>ACK/</w:t>
            </w:r>
            <w:r w:rsidRPr="00A15DCB">
              <w:rPr>
                <w:lang w:eastAsia="en-US"/>
              </w:rPr>
              <w:t>NACK</w:t>
            </w:r>
          </w:p>
        </w:tc>
        <w:tc>
          <w:tcPr>
            <w:tcW w:w="567" w:type="dxa"/>
          </w:tcPr>
          <w:p w14:paraId="553DC45D" w14:textId="77777777" w:rsidR="00BE6138" w:rsidRPr="00A15DCB" w:rsidRDefault="00BE6138" w:rsidP="00D040D8">
            <w:pPr>
              <w:pStyle w:val="TAC"/>
              <w:rPr>
                <w:lang w:eastAsia="en-US"/>
              </w:rPr>
            </w:pPr>
            <w:r w:rsidRPr="00A15DCB">
              <w:rPr>
                <w:lang w:eastAsia="en-US"/>
              </w:rPr>
              <w:t>1</w:t>
            </w:r>
          </w:p>
        </w:tc>
        <w:tc>
          <w:tcPr>
            <w:tcW w:w="850" w:type="dxa"/>
          </w:tcPr>
          <w:p w14:paraId="3DA2F78E" w14:textId="77777777" w:rsidR="00BE6138" w:rsidRPr="00A15DCB" w:rsidRDefault="00BE6138" w:rsidP="00D040D8">
            <w:pPr>
              <w:pStyle w:val="TAC"/>
              <w:rPr>
                <w:lang w:eastAsia="en-US"/>
              </w:rPr>
            </w:pPr>
            <w:r w:rsidRPr="00A15DCB">
              <w:rPr>
                <w:lang w:eastAsia="en-US"/>
              </w:rPr>
              <w:t>F</w:t>
            </w:r>
          </w:p>
        </w:tc>
      </w:tr>
      <w:tr w:rsidR="00BE6138" w:rsidRPr="00A15DCB" w14:paraId="7D0CFA50" w14:textId="77777777" w:rsidTr="00D040D8">
        <w:tc>
          <w:tcPr>
            <w:tcW w:w="534" w:type="dxa"/>
          </w:tcPr>
          <w:p w14:paraId="06254E5C" w14:textId="77777777" w:rsidR="00BE6138" w:rsidRPr="00A15DCB" w:rsidRDefault="00BE6138" w:rsidP="00D040D8">
            <w:pPr>
              <w:pStyle w:val="TAC"/>
              <w:rPr>
                <w:lang w:eastAsia="en-US"/>
              </w:rPr>
            </w:pPr>
            <w:r w:rsidRPr="00A15DCB">
              <w:rPr>
                <w:lang w:eastAsia="en-US"/>
              </w:rPr>
              <w:t>4</w:t>
            </w:r>
          </w:p>
        </w:tc>
        <w:tc>
          <w:tcPr>
            <w:tcW w:w="3968" w:type="dxa"/>
          </w:tcPr>
          <w:p w14:paraId="603BCF4D" w14:textId="77777777" w:rsidR="00BE6138" w:rsidRPr="00A15DCB" w:rsidRDefault="00BE6138" w:rsidP="00D040D8">
            <w:pPr>
              <w:pStyle w:val="TAL"/>
              <w:rPr>
                <w:lang w:eastAsia="en-US"/>
              </w:rPr>
            </w:pPr>
            <w:r w:rsidRPr="00A15DCB">
              <w:rPr>
                <w:lang w:eastAsia="en-US"/>
              </w:rPr>
              <w:t xml:space="preserve">After </w:t>
            </w:r>
            <w:r w:rsidR="00212C4D" w:rsidRPr="00A15DCB">
              <w:t xml:space="preserve">400ms </w:t>
            </w:r>
            <w:r w:rsidRPr="00A15DCB">
              <w:rPr>
                <w:lang w:eastAsia="en-US"/>
              </w:rPr>
              <w:t xml:space="preserve">of step </w:t>
            </w:r>
            <w:r w:rsidR="00272FCA" w:rsidRPr="00A15DCB">
              <w:t>2</w:t>
            </w:r>
            <w:r w:rsidRPr="00A15DCB">
              <w:rPr>
                <w:lang w:eastAsia="en-US"/>
              </w:rPr>
              <w:t xml:space="preserve">, the SS transmits an updated system information </w:t>
            </w:r>
            <w:r w:rsidRPr="00A15DCB">
              <w:rPr>
                <w:lang w:eastAsia="zh-CN"/>
              </w:rPr>
              <w:t xml:space="preserve">contents same as in step 2 </w:t>
            </w:r>
            <w:r w:rsidRPr="00A15DCB">
              <w:rPr>
                <w:lang w:eastAsia="en-US"/>
              </w:rPr>
              <w:t>with S</w:t>
            </w:r>
            <w:r w:rsidRPr="00A15DCB">
              <w:rPr>
                <w:lang w:eastAsia="zh-CN"/>
              </w:rPr>
              <w:t>I</w:t>
            </w:r>
            <w:r w:rsidRPr="00A15DCB">
              <w:rPr>
                <w:lang w:eastAsia="en-US"/>
              </w:rPr>
              <w:t xml:space="preserve">-RNTI addressed in L1/L2 header. CRC is calculated in such a way, it will result in CRC </w:t>
            </w:r>
            <w:r w:rsidRPr="00A15DCB">
              <w:rPr>
                <w:lang w:eastAsia="zh-CN"/>
              </w:rPr>
              <w:t>pass</w:t>
            </w:r>
            <w:r w:rsidRPr="00A15DCB">
              <w:rPr>
                <w:lang w:eastAsia="en-US"/>
              </w:rPr>
              <w:t xml:space="preserve"> on UE side. Dedicated HARQ process for broadcast is used.</w:t>
            </w:r>
          </w:p>
        </w:tc>
        <w:tc>
          <w:tcPr>
            <w:tcW w:w="708" w:type="dxa"/>
          </w:tcPr>
          <w:p w14:paraId="718C996E" w14:textId="77777777" w:rsidR="00BE6138" w:rsidRPr="00A15DCB" w:rsidRDefault="00BE6138" w:rsidP="00D040D8">
            <w:pPr>
              <w:pStyle w:val="TAC"/>
              <w:rPr>
                <w:lang w:eastAsia="en-US"/>
              </w:rPr>
            </w:pPr>
            <w:r w:rsidRPr="00A15DCB">
              <w:rPr>
                <w:lang w:eastAsia="en-US"/>
              </w:rPr>
              <w:t>&lt;--</w:t>
            </w:r>
          </w:p>
        </w:tc>
        <w:tc>
          <w:tcPr>
            <w:tcW w:w="2976" w:type="dxa"/>
          </w:tcPr>
          <w:p w14:paraId="39E716B5" w14:textId="77777777" w:rsidR="00BE6138" w:rsidRPr="00A15DCB" w:rsidRDefault="00BE6138" w:rsidP="00D040D8">
            <w:pPr>
              <w:pStyle w:val="TAL"/>
              <w:rPr>
                <w:lang w:eastAsia="en-US"/>
              </w:rPr>
            </w:pPr>
            <w:r w:rsidRPr="00A15DCB">
              <w:rPr>
                <w:lang w:eastAsia="zh-CN"/>
              </w:rPr>
              <w:t>-</w:t>
            </w:r>
          </w:p>
        </w:tc>
        <w:tc>
          <w:tcPr>
            <w:tcW w:w="567" w:type="dxa"/>
          </w:tcPr>
          <w:p w14:paraId="715F006F" w14:textId="77777777" w:rsidR="00BE6138" w:rsidRPr="00A15DCB" w:rsidRDefault="00BE6138" w:rsidP="00D040D8">
            <w:pPr>
              <w:pStyle w:val="TAC"/>
              <w:rPr>
                <w:lang w:eastAsia="en-US"/>
              </w:rPr>
            </w:pPr>
            <w:r w:rsidRPr="00A15DCB">
              <w:rPr>
                <w:lang w:eastAsia="zh-CN"/>
              </w:rPr>
              <w:t>-</w:t>
            </w:r>
          </w:p>
        </w:tc>
        <w:tc>
          <w:tcPr>
            <w:tcW w:w="850" w:type="dxa"/>
          </w:tcPr>
          <w:p w14:paraId="64A084A1" w14:textId="77777777" w:rsidR="00BE6138" w:rsidRPr="00A15DCB" w:rsidRDefault="00BE6138" w:rsidP="00D040D8">
            <w:pPr>
              <w:pStyle w:val="TAC"/>
              <w:rPr>
                <w:lang w:eastAsia="en-US"/>
              </w:rPr>
            </w:pPr>
            <w:r w:rsidRPr="00A15DCB">
              <w:rPr>
                <w:lang w:eastAsia="zh-CN"/>
              </w:rPr>
              <w:t>-</w:t>
            </w:r>
          </w:p>
        </w:tc>
      </w:tr>
      <w:tr w:rsidR="00BE6138" w:rsidRPr="00A15DCB" w14:paraId="3C116761" w14:textId="77777777" w:rsidTr="00D040D8">
        <w:tc>
          <w:tcPr>
            <w:tcW w:w="534" w:type="dxa"/>
          </w:tcPr>
          <w:p w14:paraId="75EBC97E" w14:textId="77777777" w:rsidR="00BE6138" w:rsidRPr="00A15DCB" w:rsidRDefault="00BE6138" w:rsidP="00D040D8">
            <w:pPr>
              <w:pStyle w:val="TAC"/>
              <w:rPr>
                <w:lang w:eastAsia="en-US"/>
              </w:rPr>
            </w:pPr>
            <w:r w:rsidRPr="00A15DCB">
              <w:rPr>
                <w:lang w:eastAsia="en-US"/>
              </w:rPr>
              <w:t>5</w:t>
            </w:r>
          </w:p>
        </w:tc>
        <w:tc>
          <w:tcPr>
            <w:tcW w:w="3968" w:type="dxa"/>
          </w:tcPr>
          <w:p w14:paraId="719DDF7B" w14:textId="77777777" w:rsidR="00BE6138" w:rsidRPr="00A15DCB" w:rsidRDefault="00BE6138" w:rsidP="00D040D8">
            <w:pPr>
              <w:pStyle w:val="TAL"/>
              <w:rPr>
                <w:lang w:eastAsia="en-US"/>
              </w:rPr>
            </w:pPr>
            <w:r w:rsidRPr="00A15DCB">
              <w:rPr>
                <w:lang w:eastAsia="en-US"/>
              </w:rPr>
              <w:t xml:space="preserve">Check: </w:t>
            </w:r>
            <w:r w:rsidRPr="00A15DCB">
              <w:rPr>
                <w:lang w:eastAsia="zh-CN"/>
              </w:rPr>
              <w:t>D</w:t>
            </w:r>
            <w:r w:rsidRPr="00A15DCB">
              <w:rPr>
                <w:lang w:eastAsia="en-US"/>
              </w:rPr>
              <w:t>oes the UE transmit a HARQ ACK</w:t>
            </w:r>
            <w:r w:rsidRPr="00A15DCB">
              <w:rPr>
                <w:lang w:eastAsia="zh-CN"/>
              </w:rPr>
              <w:t>/NACK</w:t>
            </w:r>
            <w:r w:rsidRPr="00A15DCB">
              <w:rPr>
                <w:lang w:eastAsia="en-US"/>
              </w:rPr>
              <w:t xml:space="preserve">? (Note </w:t>
            </w:r>
            <w:r w:rsidRPr="00A15DCB">
              <w:rPr>
                <w:lang w:eastAsia="zh-CN"/>
              </w:rPr>
              <w:t>2 and 4</w:t>
            </w:r>
            <w:r w:rsidRPr="00A15DCB">
              <w:rPr>
                <w:lang w:eastAsia="en-US"/>
              </w:rPr>
              <w:t>)</w:t>
            </w:r>
          </w:p>
        </w:tc>
        <w:tc>
          <w:tcPr>
            <w:tcW w:w="708" w:type="dxa"/>
          </w:tcPr>
          <w:p w14:paraId="50936380" w14:textId="77777777" w:rsidR="00BE6138" w:rsidRPr="00A15DCB" w:rsidRDefault="00BE6138" w:rsidP="00D040D8">
            <w:pPr>
              <w:pStyle w:val="TAC"/>
              <w:rPr>
                <w:lang w:eastAsia="en-US"/>
              </w:rPr>
            </w:pPr>
            <w:r w:rsidRPr="00A15DCB">
              <w:rPr>
                <w:lang w:eastAsia="en-US"/>
              </w:rPr>
              <w:t>-&gt;</w:t>
            </w:r>
          </w:p>
        </w:tc>
        <w:tc>
          <w:tcPr>
            <w:tcW w:w="2976" w:type="dxa"/>
          </w:tcPr>
          <w:p w14:paraId="415CFC0B" w14:textId="77777777" w:rsidR="00BE6138" w:rsidRPr="00A15DCB" w:rsidRDefault="00BE6138" w:rsidP="00D040D8">
            <w:pPr>
              <w:pStyle w:val="TAL"/>
              <w:rPr>
                <w:lang w:eastAsia="en-US"/>
              </w:rPr>
            </w:pPr>
            <w:r w:rsidRPr="00A15DCB">
              <w:rPr>
                <w:lang w:eastAsia="en-US"/>
              </w:rPr>
              <w:t>HARQ ACK</w:t>
            </w:r>
            <w:r w:rsidRPr="00A15DCB">
              <w:rPr>
                <w:lang w:eastAsia="zh-CN"/>
              </w:rPr>
              <w:t>/NACK</w:t>
            </w:r>
          </w:p>
        </w:tc>
        <w:tc>
          <w:tcPr>
            <w:tcW w:w="567" w:type="dxa"/>
          </w:tcPr>
          <w:p w14:paraId="273E03F8" w14:textId="77777777" w:rsidR="00BE6138" w:rsidRPr="00A15DCB" w:rsidRDefault="00BE6138" w:rsidP="00D040D8">
            <w:pPr>
              <w:pStyle w:val="TAC"/>
              <w:rPr>
                <w:lang w:eastAsia="en-US"/>
              </w:rPr>
            </w:pPr>
            <w:r w:rsidRPr="00A15DCB">
              <w:rPr>
                <w:lang w:eastAsia="en-US"/>
              </w:rPr>
              <w:t>1</w:t>
            </w:r>
          </w:p>
        </w:tc>
        <w:tc>
          <w:tcPr>
            <w:tcW w:w="850" w:type="dxa"/>
          </w:tcPr>
          <w:p w14:paraId="112B0FFF" w14:textId="77777777" w:rsidR="00BE6138" w:rsidRPr="00A15DCB" w:rsidRDefault="00BE6138" w:rsidP="00D040D8">
            <w:pPr>
              <w:pStyle w:val="TAC"/>
              <w:rPr>
                <w:lang w:eastAsia="en-US"/>
              </w:rPr>
            </w:pPr>
            <w:r w:rsidRPr="00A15DCB">
              <w:rPr>
                <w:lang w:eastAsia="en-US"/>
              </w:rPr>
              <w:t>F</w:t>
            </w:r>
          </w:p>
        </w:tc>
      </w:tr>
      <w:tr w:rsidR="00BE6138" w:rsidRPr="00A15DCB" w14:paraId="64C6E663" w14:textId="77777777" w:rsidTr="00D040D8">
        <w:tc>
          <w:tcPr>
            <w:tcW w:w="534" w:type="dxa"/>
          </w:tcPr>
          <w:p w14:paraId="02B7C17E" w14:textId="77777777" w:rsidR="00BE6138" w:rsidRPr="00A15DCB" w:rsidRDefault="00BE6138" w:rsidP="00D040D8">
            <w:pPr>
              <w:pStyle w:val="TAC"/>
              <w:rPr>
                <w:lang w:eastAsia="en-US"/>
              </w:rPr>
            </w:pPr>
            <w:r w:rsidRPr="00A15DCB">
              <w:rPr>
                <w:lang w:eastAsia="en-US"/>
              </w:rPr>
              <w:t>6</w:t>
            </w:r>
          </w:p>
        </w:tc>
        <w:tc>
          <w:tcPr>
            <w:tcW w:w="3968" w:type="dxa"/>
          </w:tcPr>
          <w:p w14:paraId="5E86BCAA" w14:textId="77777777" w:rsidR="00BE6138" w:rsidRPr="00A15DCB" w:rsidRDefault="00212C4D" w:rsidP="00D040D8">
            <w:pPr>
              <w:pStyle w:val="TAL"/>
              <w:rPr>
                <w:lang w:eastAsia="zh-CN"/>
              </w:rPr>
            </w:pPr>
            <w:r w:rsidRPr="00A15DCB">
              <w:t xml:space="preserve">After 100 ms of Step 4, </w:t>
            </w:r>
            <w:r w:rsidR="00BE6138" w:rsidRPr="00A15DCB">
              <w:rPr>
                <w:lang w:eastAsia="en-US"/>
              </w:rPr>
              <w:t>SS is configured to not allocate</w:t>
            </w:r>
            <w:r w:rsidR="00BE6138" w:rsidRPr="00A15DCB">
              <w:rPr>
                <w:lang w:eastAsia="zh-CN"/>
              </w:rPr>
              <w:t xml:space="preserve"> UL</w:t>
            </w:r>
            <w:r w:rsidR="00BE6138" w:rsidRPr="00A15DCB">
              <w:rPr>
                <w:lang w:eastAsia="en-US"/>
              </w:rPr>
              <w:t xml:space="preserve"> </w:t>
            </w:r>
            <w:r w:rsidR="00BE6138" w:rsidRPr="00A15DCB">
              <w:rPr>
                <w:lang w:eastAsia="zh-CN"/>
              </w:rPr>
              <w:t>G</w:t>
            </w:r>
            <w:r w:rsidR="00BE6138" w:rsidRPr="00A15DCB">
              <w:rPr>
                <w:lang w:eastAsia="en-US"/>
              </w:rPr>
              <w:t>rants on Scheduling Request</w:t>
            </w:r>
            <w:r w:rsidR="00BE6138" w:rsidRPr="00A15DCB">
              <w:rPr>
                <w:lang w:eastAsia="zh-CN"/>
              </w:rPr>
              <w:t>.</w:t>
            </w:r>
          </w:p>
        </w:tc>
        <w:tc>
          <w:tcPr>
            <w:tcW w:w="708" w:type="dxa"/>
          </w:tcPr>
          <w:p w14:paraId="7200A0F2" w14:textId="77777777" w:rsidR="00BE6138" w:rsidRPr="00A15DCB" w:rsidRDefault="00BE6138" w:rsidP="00D040D8">
            <w:pPr>
              <w:pStyle w:val="TAC"/>
              <w:rPr>
                <w:lang w:eastAsia="en-US"/>
              </w:rPr>
            </w:pPr>
            <w:r w:rsidRPr="00A15DCB">
              <w:rPr>
                <w:lang w:eastAsia="en-US"/>
              </w:rPr>
              <w:t>-</w:t>
            </w:r>
          </w:p>
        </w:tc>
        <w:tc>
          <w:tcPr>
            <w:tcW w:w="2976" w:type="dxa"/>
          </w:tcPr>
          <w:p w14:paraId="1D2B56EE" w14:textId="77777777" w:rsidR="00BE6138" w:rsidRPr="00A15DCB" w:rsidRDefault="00BE6138" w:rsidP="00D040D8">
            <w:pPr>
              <w:pStyle w:val="TAL"/>
              <w:rPr>
                <w:lang w:eastAsia="en-US"/>
              </w:rPr>
            </w:pPr>
            <w:r w:rsidRPr="00A15DCB">
              <w:rPr>
                <w:lang w:eastAsia="en-US"/>
              </w:rPr>
              <w:t>-</w:t>
            </w:r>
          </w:p>
        </w:tc>
        <w:tc>
          <w:tcPr>
            <w:tcW w:w="567" w:type="dxa"/>
          </w:tcPr>
          <w:p w14:paraId="22B2BB69" w14:textId="77777777" w:rsidR="00BE6138" w:rsidRPr="00A15DCB" w:rsidRDefault="00BE6138" w:rsidP="00D040D8">
            <w:pPr>
              <w:pStyle w:val="TAC"/>
              <w:rPr>
                <w:lang w:eastAsia="en-US"/>
              </w:rPr>
            </w:pPr>
            <w:r w:rsidRPr="00A15DCB">
              <w:rPr>
                <w:lang w:eastAsia="en-US"/>
              </w:rPr>
              <w:t>-</w:t>
            </w:r>
          </w:p>
        </w:tc>
        <w:tc>
          <w:tcPr>
            <w:tcW w:w="850" w:type="dxa"/>
          </w:tcPr>
          <w:p w14:paraId="3DCC618B" w14:textId="77777777" w:rsidR="00BE6138" w:rsidRPr="00A15DCB" w:rsidRDefault="00BE6138" w:rsidP="00D040D8">
            <w:pPr>
              <w:pStyle w:val="TAC"/>
              <w:rPr>
                <w:lang w:eastAsia="en-US"/>
              </w:rPr>
            </w:pPr>
            <w:r w:rsidRPr="00A15DCB">
              <w:rPr>
                <w:lang w:eastAsia="en-US"/>
              </w:rPr>
              <w:t>-</w:t>
            </w:r>
          </w:p>
        </w:tc>
      </w:tr>
      <w:tr w:rsidR="00BE6138" w:rsidRPr="00A15DCB" w14:paraId="17D6708A" w14:textId="77777777" w:rsidTr="00D040D8">
        <w:tc>
          <w:tcPr>
            <w:tcW w:w="534" w:type="dxa"/>
          </w:tcPr>
          <w:p w14:paraId="3D815C73" w14:textId="77777777" w:rsidR="00BE6138" w:rsidRPr="00A15DCB" w:rsidRDefault="00BE6138" w:rsidP="00D040D8">
            <w:pPr>
              <w:pStyle w:val="TAC"/>
              <w:rPr>
                <w:lang w:eastAsia="en-US"/>
              </w:rPr>
            </w:pPr>
            <w:r w:rsidRPr="00A15DCB">
              <w:rPr>
                <w:lang w:eastAsia="en-US"/>
              </w:rPr>
              <w:t>7</w:t>
            </w:r>
          </w:p>
        </w:tc>
        <w:tc>
          <w:tcPr>
            <w:tcW w:w="3968" w:type="dxa"/>
          </w:tcPr>
          <w:p w14:paraId="26C4849E" w14:textId="77777777" w:rsidR="00BE6138" w:rsidRPr="00A15DCB" w:rsidRDefault="00BE6138" w:rsidP="00D040D8">
            <w:pPr>
              <w:pStyle w:val="TAL"/>
              <w:rPr>
                <w:lang w:eastAsia="en-US"/>
              </w:rPr>
            </w:pPr>
            <w:r w:rsidRPr="00A15DCB">
              <w:rPr>
                <w:lang w:eastAsia="en-US"/>
              </w:rPr>
              <w:t>The SS transmits MAC PDU containing a</w:t>
            </w:r>
            <w:r w:rsidR="00212C4D" w:rsidRPr="00A15DCB">
              <w:t>n</w:t>
            </w:r>
            <w:r w:rsidRPr="00A15DCB">
              <w:rPr>
                <w:lang w:eastAsia="en-US"/>
              </w:rPr>
              <w:t xml:space="preserve"> RLC PDU.</w:t>
            </w:r>
          </w:p>
        </w:tc>
        <w:tc>
          <w:tcPr>
            <w:tcW w:w="708" w:type="dxa"/>
          </w:tcPr>
          <w:p w14:paraId="5C2056E5" w14:textId="77777777" w:rsidR="00BE6138" w:rsidRPr="00A15DCB" w:rsidRDefault="00BE6138" w:rsidP="00D040D8">
            <w:pPr>
              <w:pStyle w:val="TAC"/>
              <w:rPr>
                <w:lang w:eastAsia="en-US"/>
              </w:rPr>
            </w:pPr>
            <w:r w:rsidRPr="00A15DCB">
              <w:rPr>
                <w:lang w:eastAsia="en-US"/>
              </w:rPr>
              <w:t>&lt;--</w:t>
            </w:r>
          </w:p>
        </w:tc>
        <w:tc>
          <w:tcPr>
            <w:tcW w:w="2976" w:type="dxa"/>
          </w:tcPr>
          <w:p w14:paraId="5FB2838E" w14:textId="77777777" w:rsidR="00BE6138" w:rsidRPr="00A15DCB" w:rsidRDefault="00BE6138" w:rsidP="00D040D8">
            <w:pPr>
              <w:pStyle w:val="TAL"/>
              <w:rPr>
                <w:lang w:eastAsia="en-US"/>
              </w:rPr>
            </w:pPr>
            <w:r w:rsidRPr="00A15DCB">
              <w:rPr>
                <w:lang w:eastAsia="en-US"/>
              </w:rPr>
              <w:t>MAC PDU</w:t>
            </w:r>
            <w:r w:rsidRPr="00A15DCB" w:rsidDel="002A1B08">
              <w:rPr>
                <w:lang w:eastAsia="en-US"/>
              </w:rPr>
              <w:t xml:space="preserve"> </w:t>
            </w:r>
          </w:p>
        </w:tc>
        <w:tc>
          <w:tcPr>
            <w:tcW w:w="567" w:type="dxa"/>
          </w:tcPr>
          <w:p w14:paraId="5E6DBBCC" w14:textId="77777777" w:rsidR="00BE6138" w:rsidRPr="00A15DCB" w:rsidRDefault="00BE6138" w:rsidP="00D040D8">
            <w:pPr>
              <w:pStyle w:val="TAC"/>
              <w:rPr>
                <w:lang w:eastAsia="en-US"/>
              </w:rPr>
            </w:pPr>
            <w:r w:rsidRPr="00A15DCB">
              <w:rPr>
                <w:lang w:eastAsia="en-US"/>
              </w:rPr>
              <w:t>-</w:t>
            </w:r>
          </w:p>
        </w:tc>
        <w:tc>
          <w:tcPr>
            <w:tcW w:w="850" w:type="dxa"/>
          </w:tcPr>
          <w:p w14:paraId="32CA5973" w14:textId="77777777" w:rsidR="00BE6138" w:rsidRPr="00A15DCB" w:rsidRDefault="00BE6138" w:rsidP="00D040D8">
            <w:pPr>
              <w:pStyle w:val="TAC"/>
              <w:rPr>
                <w:lang w:eastAsia="en-US"/>
              </w:rPr>
            </w:pPr>
            <w:r w:rsidRPr="00A15DCB">
              <w:rPr>
                <w:lang w:eastAsia="en-US"/>
              </w:rPr>
              <w:t>-</w:t>
            </w:r>
          </w:p>
        </w:tc>
      </w:tr>
      <w:tr w:rsidR="00BE6138" w:rsidRPr="00A15DCB" w14:paraId="40440B4B" w14:textId="77777777" w:rsidTr="00D040D8">
        <w:tc>
          <w:tcPr>
            <w:tcW w:w="534" w:type="dxa"/>
          </w:tcPr>
          <w:p w14:paraId="18A816DB" w14:textId="77777777" w:rsidR="00BE6138" w:rsidRPr="00A15DCB" w:rsidRDefault="00BE6138" w:rsidP="00D040D8">
            <w:pPr>
              <w:pStyle w:val="TAC"/>
              <w:rPr>
                <w:lang w:eastAsia="en-US"/>
              </w:rPr>
            </w:pPr>
            <w:r w:rsidRPr="00A15DCB">
              <w:rPr>
                <w:lang w:eastAsia="en-US"/>
              </w:rPr>
              <w:t>8</w:t>
            </w:r>
          </w:p>
        </w:tc>
        <w:tc>
          <w:tcPr>
            <w:tcW w:w="3968" w:type="dxa"/>
          </w:tcPr>
          <w:p w14:paraId="0381964B" w14:textId="77777777" w:rsidR="00BE6138" w:rsidRPr="00A15DCB" w:rsidRDefault="00BE6138" w:rsidP="00D040D8">
            <w:pPr>
              <w:pStyle w:val="TAL"/>
              <w:rPr>
                <w:lang w:eastAsia="en-US"/>
              </w:rPr>
            </w:pPr>
            <w:r w:rsidRPr="00A15DCB">
              <w:rPr>
                <w:lang w:eastAsia="en-US"/>
              </w:rPr>
              <w:t>The UE transmit</w:t>
            </w:r>
            <w:r w:rsidRPr="00A15DCB">
              <w:rPr>
                <w:lang w:eastAsia="zh-CN"/>
              </w:rPr>
              <w:t>s</w:t>
            </w:r>
            <w:r w:rsidRPr="00A15DCB">
              <w:rPr>
                <w:lang w:eastAsia="en-US"/>
              </w:rPr>
              <w:t xml:space="preserve"> a HARQ ACK.</w:t>
            </w:r>
          </w:p>
        </w:tc>
        <w:tc>
          <w:tcPr>
            <w:tcW w:w="708" w:type="dxa"/>
          </w:tcPr>
          <w:p w14:paraId="1D6F80B5" w14:textId="77777777" w:rsidR="00BE6138" w:rsidRPr="00A15DCB" w:rsidRDefault="00BE6138" w:rsidP="00D040D8">
            <w:pPr>
              <w:pStyle w:val="TAC"/>
              <w:rPr>
                <w:lang w:eastAsia="en-US"/>
              </w:rPr>
            </w:pPr>
            <w:r w:rsidRPr="00A15DCB">
              <w:rPr>
                <w:lang w:eastAsia="en-US"/>
              </w:rPr>
              <w:t>--&gt;</w:t>
            </w:r>
          </w:p>
        </w:tc>
        <w:tc>
          <w:tcPr>
            <w:tcW w:w="2976" w:type="dxa"/>
          </w:tcPr>
          <w:p w14:paraId="59A961D7" w14:textId="77777777" w:rsidR="00BE6138" w:rsidRPr="00A15DCB" w:rsidRDefault="00BE6138" w:rsidP="00D040D8">
            <w:pPr>
              <w:pStyle w:val="TAL"/>
              <w:rPr>
                <w:lang w:eastAsia="en-US"/>
              </w:rPr>
            </w:pPr>
            <w:r w:rsidRPr="00A15DCB">
              <w:rPr>
                <w:lang w:eastAsia="en-US"/>
              </w:rPr>
              <w:t>HARQ ACK</w:t>
            </w:r>
          </w:p>
        </w:tc>
        <w:tc>
          <w:tcPr>
            <w:tcW w:w="567" w:type="dxa"/>
          </w:tcPr>
          <w:p w14:paraId="521B56E3" w14:textId="77777777" w:rsidR="00BE6138" w:rsidRPr="00A15DCB" w:rsidRDefault="00BE6138" w:rsidP="00D040D8">
            <w:pPr>
              <w:pStyle w:val="TAC"/>
              <w:rPr>
                <w:lang w:eastAsia="en-US"/>
              </w:rPr>
            </w:pPr>
            <w:r w:rsidRPr="00A15DCB">
              <w:rPr>
                <w:lang w:eastAsia="en-US"/>
              </w:rPr>
              <w:t>-</w:t>
            </w:r>
          </w:p>
        </w:tc>
        <w:tc>
          <w:tcPr>
            <w:tcW w:w="850" w:type="dxa"/>
          </w:tcPr>
          <w:p w14:paraId="7DE11DE0" w14:textId="77777777" w:rsidR="00BE6138" w:rsidRPr="00A15DCB" w:rsidRDefault="00BE6138" w:rsidP="00D040D8">
            <w:pPr>
              <w:pStyle w:val="TAC"/>
              <w:rPr>
                <w:lang w:eastAsia="en-US"/>
              </w:rPr>
            </w:pPr>
            <w:r w:rsidRPr="00A15DCB">
              <w:rPr>
                <w:lang w:eastAsia="en-US"/>
              </w:rPr>
              <w:t>-</w:t>
            </w:r>
          </w:p>
        </w:tc>
      </w:tr>
      <w:tr w:rsidR="00BE6138" w:rsidRPr="00A15DCB" w14:paraId="3DE3B57B" w14:textId="77777777" w:rsidTr="00D040D8">
        <w:tc>
          <w:tcPr>
            <w:tcW w:w="534" w:type="dxa"/>
          </w:tcPr>
          <w:p w14:paraId="0D720BE6" w14:textId="77777777" w:rsidR="00BE6138" w:rsidRPr="00A15DCB" w:rsidRDefault="00BE6138" w:rsidP="00D040D8">
            <w:pPr>
              <w:pStyle w:val="TAC"/>
              <w:rPr>
                <w:lang w:eastAsia="zh-CN"/>
              </w:rPr>
            </w:pPr>
            <w:r w:rsidRPr="00A15DCB">
              <w:rPr>
                <w:lang w:eastAsia="en-US"/>
              </w:rPr>
              <w:t>9</w:t>
            </w:r>
          </w:p>
        </w:tc>
        <w:tc>
          <w:tcPr>
            <w:tcW w:w="3968" w:type="dxa"/>
          </w:tcPr>
          <w:p w14:paraId="6B3F2D40" w14:textId="77777777" w:rsidR="00BE6138" w:rsidRPr="00A15DCB" w:rsidRDefault="00BE6138" w:rsidP="00D040D8">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PRACH </w:t>
            </w:r>
            <w:r w:rsidRPr="00A15DCB">
              <w:rPr>
                <w:lang w:eastAsia="zh-CN"/>
              </w:rPr>
              <w:t>P</w:t>
            </w:r>
            <w:r w:rsidRPr="00A15DCB">
              <w:rPr>
                <w:lang w:eastAsia="en-US"/>
              </w:rPr>
              <w:t>reamble, using PRACH resources as in new SI</w:t>
            </w:r>
            <w:r w:rsidRPr="00A15DCB">
              <w:rPr>
                <w:lang w:eastAsia="zh-CN"/>
              </w:rPr>
              <w:t>?</w:t>
            </w:r>
          </w:p>
        </w:tc>
        <w:tc>
          <w:tcPr>
            <w:tcW w:w="708" w:type="dxa"/>
          </w:tcPr>
          <w:p w14:paraId="71B7E104" w14:textId="77777777" w:rsidR="00BE6138" w:rsidRPr="00A15DCB" w:rsidRDefault="00BE6138" w:rsidP="00D040D8">
            <w:pPr>
              <w:pStyle w:val="TAC"/>
              <w:rPr>
                <w:lang w:eastAsia="en-US"/>
              </w:rPr>
            </w:pPr>
            <w:r w:rsidRPr="00A15DCB">
              <w:rPr>
                <w:lang w:eastAsia="en-US"/>
              </w:rPr>
              <w:t>--&gt;</w:t>
            </w:r>
          </w:p>
        </w:tc>
        <w:tc>
          <w:tcPr>
            <w:tcW w:w="2976" w:type="dxa"/>
          </w:tcPr>
          <w:p w14:paraId="36403E88" w14:textId="77777777" w:rsidR="00BE6138" w:rsidRPr="00A15DCB" w:rsidRDefault="00BE6138" w:rsidP="00D040D8">
            <w:pPr>
              <w:pStyle w:val="TAL"/>
              <w:rPr>
                <w:lang w:eastAsia="en-US"/>
              </w:rPr>
            </w:pPr>
            <w:r w:rsidRPr="00A15DCB">
              <w:rPr>
                <w:lang w:eastAsia="en-US"/>
              </w:rPr>
              <w:t>PRACH Preamble</w:t>
            </w:r>
          </w:p>
        </w:tc>
        <w:tc>
          <w:tcPr>
            <w:tcW w:w="567" w:type="dxa"/>
          </w:tcPr>
          <w:p w14:paraId="59ABA66B" w14:textId="77777777" w:rsidR="00BE6138" w:rsidRPr="00A15DCB" w:rsidRDefault="00BE6138" w:rsidP="00D040D8">
            <w:pPr>
              <w:pStyle w:val="TAC"/>
              <w:rPr>
                <w:lang w:eastAsia="en-US"/>
              </w:rPr>
            </w:pPr>
            <w:r w:rsidRPr="00A15DCB">
              <w:rPr>
                <w:lang w:eastAsia="en-US"/>
              </w:rPr>
              <w:t>1</w:t>
            </w:r>
          </w:p>
        </w:tc>
        <w:tc>
          <w:tcPr>
            <w:tcW w:w="850" w:type="dxa"/>
          </w:tcPr>
          <w:p w14:paraId="291C4DDC" w14:textId="77777777" w:rsidR="00BE6138" w:rsidRPr="00A15DCB" w:rsidRDefault="00BE6138" w:rsidP="00D040D8">
            <w:pPr>
              <w:pStyle w:val="TAC"/>
              <w:rPr>
                <w:lang w:eastAsia="en-US"/>
              </w:rPr>
            </w:pPr>
            <w:r w:rsidRPr="00A15DCB">
              <w:rPr>
                <w:lang w:eastAsia="en-US"/>
              </w:rPr>
              <w:t>P</w:t>
            </w:r>
          </w:p>
        </w:tc>
      </w:tr>
      <w:tr w:rsidR="00BE6138" w:rsidRPr="00A15DCB" w14:paraId="1053E60F" w14:textId="77777777" w:rsidTr="00D040D8">
        <w:tc>
          <w:tcPr>
            <w:tcW w:w="534" w:type="dxa"/>
          </w:tcPr>
          <w:p w14:paraId="63B6113D" w14:textId="77777777" w:rsidR="00BE6138" w:rsidRPr="00A15DCB" w:rsidRDefault="00BE6138" w:rsidP="00D040D8">
            <w:pPr>
              <w:pStyle w:val="TAC"/>
              <w:rPr>
                <w:lang w:eastAsia="zh-CN"/>
              </w:rPr>
            </w:pPr>
            <w:r w:rsidRPr="00A15DCB">
              <w:rPr>
                <w:lang w:eastAsia="en-US"/>
              </w:rPr>
              <w:t>1</w:t>
            </w:r>
            <w:r w:rsidRPr="00A15DCB">
              <w:rPr>
                <w:lang w:eastAsia="zh-CN"/>
              </w:rPr>
              <w:t>0</w:t>
            </w:r>
          </w:p>
        </w:tc>
        <w:tc>
          <w:tcPr>
            <w:tcW w:w="3968" w:type="dxa"/>
          </w:tcPr>
          <w:p w14:paraId="5AC03E08" w14:textId="77777777" w:rsidR="00BE6138" w:rsidRPr="00A15DCB" w:rsidRDefault="00BE6138" w:rsidP="00D040D8">
            <w:pPr>
              <w:pStyle w:val="TAL"/>
              <w:rPr>
                <w:lang w:eastAsia="zh-CN"/>
              </w:rPr>
            </w:pPr>
            <w:r w:rsidRPr="00A15DCB">
              <w:rPr>
                <w:lang w:eastAsia="en-US"/>
              </w:rPr>
              <w:t>The SS transmits Random Access Response</w:t>
            </w:r>
          </w:p>
        </w:tc>
        <w:tc>
          <w:tcPr>
            <w:tcW w:w="708" w:type="dxa"/>
          </w:tcPr>
          <w:p w14:paraId="1C188FD3" w14:textId="77777777" w:rsidR="00BE6138" w:rsidRPr="00A15DCB" w:rsidRDefault="00BE6138" w:rsidP="00D040D8">
            <w:pPr>
              <w:pStyle w:val="TAC"/>
              <w:rPr>
                <w:lang w:eastAsia="zh-CN"/>
              </w:rPr>
            </w:pPr>
            <w:r w:rsidRPr="00A15DCB">
              <w:rPr>
                <w:lang w:eastAsia="en-US"/>
              </w:rPr>
              <w:t>&lt;--</w:t>
            </w:r>
          </w:p>
        </w:tc>
        <w:tc>
          <w:tcPr>
            <w:tcW w:w="2976" w:type="dxa"/>
          </w:tcPr>
          <w:p w14:paraId="75526019" w14:textId="77777777" w:rsidR="00BE6138" w:rsidRPr="00A15DCB" w:rsidRDefault="00BE6138" w:rsidP="00D040D8">
            <w:pPr>
              <w:pStyle w:val="TAL"/>
              <w:rPr>
                <w:lang w:eastAsia="zh-CN"/>
              </w:rPr>
            </w:pPr>
            <w:r w:rsidRPr="00A15DCB">
              <w:rPr>
                <w:lang w:eastAsia="en-US"/>
              </w:rPr>
              <w:t>Random Access Response</w:t>
            </w:r>
          </w:p>
        </w:tc>
        <w:tc>
          <w:tcPr>
            <w:tcW w:w="567" w:type="dxa"/>
          </w:tcPr>
          <w:p w14:paraId="743DA61A" w14:textId="77777777" w:rsidR="00BE6138" w:rsidRPr="00A15DCB" w:rsidRDefault="00BE6138" w:rsidP="00D040D8">
            <w:pPr>
              <w:pStyle w:val="TAC"/>
              <w:rPr>
                <w:lang w:eastAsia="zh-CN"/>
              </w:rPr>
            </w:pPr>
            <w:r w:rsidRPr="00A15DCB">
              <w:rPr>
                <w:lang w:eastAsia="en-US"/>
              </w:rPr>
              <w:t>-</w:t>
            </w:r>
          </w:p>
        </w:tc>
        <w:tc>
          <w:tcPr>
            <w:tcW w:w="850" w:type="dxa"/>
          </w:tcPr>
          <w:p w14:paraId="7C1A1992" w14:textId="77777777" w:rsidR="00BE6138" w:rsidRPr="00A15DCB" w:rsidRDefault="00BE6138" w:rsidP="00D040D8">
            <w:pPr>
              <w:pStyle w:val="TAC"/>
              <w:rPr>
                <w:lang w:eastAsia="zh-CN"/>
              </w:rPr>
            </w:pPr>
            <w:r w:rsidRPr="00A15DCB">
              <w:rPr>
                <w:lang w:eastAsia="en-US"/>
              </w:rPr>
              <w:t>-</w:t>
            </w:r>
          </w:p>
        </w:tc>
      </w:tr>
      <w:tr w:rsidR="00BE6138" w:rsidRPr="00A15DCB" w14:paraId="59ED09FE" w14:textId="77777777" w:rsidTr="00D040D8">
        <w:tc>
          <w:tcPr>
            <w:tcW w:w="534" w:type="dxa"/>
          </w:tcPr>
          <w:p w14:paraId="7DAD9633" w14:textId="77777777" w:rsidR="00BE6138" w:rsidRPr="00A15DCB" w:rsidRDefault="00BE6138" w:rsidP="00D040D8">
            <w:pPr>
              <w:pStyle w:val="TAC"/>
              <w:rPr>
                <w:lang w:eastAsia="zh-CN"/>
              </w:rPr>
            </w:pPr>
            <w:r w:rsidRPr="00A15DCB">
              <w:rPr>
                <w:lang w:eastAsia="en-US"/>
              </w:rPr>
              <w:t>1</w:t>
            </w:r>
            <w:r w:rsidRPr="00A15DCB">
              <w:rPr>
                <w:lang w:eastAsia="zh-CN"/>
              </w:rPr>
              <w:t>1</w:t>
            </w:r>
          </w:p>
        </w:tc>
        <w:tc>
          <w:tcPr>
            <w:tcW w:w="3968" w:type="dxa"/>
          </w:tcPr>
          <w:p w14:paraId="0768310B" w14:textId="77777777" w:rsidR="00BE6138" w:rsidRPr="00A15DCB" w:rsidRDefault="00BE6138" w:rsidP="00D040D8">
            <w:pPr>
              <w:pStyle w:val="TAL"/>
              <w:rPr>
                <w:lang w:eastAsia="en-US"/>
              </w:rPr>
            </w:pPr>
            <w:r w:rsidRPr="00A15DCB">
              <w:rPr>
                <w:lang w:eastAsia="en-US"/>
              </w:rPr>
              <w:t xml:space="preserve">The UE transmits </w:t>
            </w:r>
            <w:r w:rsidRPr="00A15DCB">
              <w:rPr>
                <w:lang w:eastAsia="zh-CN"/>
              </w:rPr>
              <w:t>a MAC PDU with C-RNTI containing loop backed RLC PDU.</w:t>
            </w:r>
          </w:p>
        </w:tc>
        <w:tc>
          <w:tcPr>
            <w:tcW w:w="708" w:type="dxa"/>
          </w:tcPr>
          <w:p w14:paraId="432E390E" w14:textId="77777777" w:rsidR="00BE6138" w:rsidRPr="00A15DCB" w:rsidRDefault="00BE6138" w:rsidP="00D040D8">
            <w:pPr>
              <w:pStyle w:val="TAC"/>
              <w:rPr>
                <w:lang w:eastAsia="en-US"/>
              </w:rPr>
            </w:pPr>
            <w:r w:rsidRPr="00A15DCB">
              <w:rPr>
                <w:lang w:eastAsia="en-US"/>
              </w:rPr>
              <w:t>--&gt;</w:t>
            </w:r>
          </w:p>
        </w:tc>
        <w:tc>
          <w:tcPr>
            <w:tcW w:w="2976" w:type="dxa"/>
          </w:tcPr>
          <w:p w14:paraId="5F4FA18E" w14:textId="77777777" w:rsidR="00BE6138" w:rsidRPr="00A15DCB" w:rsidRDefault="00BE6138" w:rsidP="00D040D8">
            <w:pPr>
              <w:pStyle w:val="TAL"/>
              <w:rPr>
                <w:lang w:eastAsia="en-US"/>
              </w:rPr>
            </w:pPr>
            <w:r w:rsidRPr="00A15DCB">
              <w:rPr>
                <w:lang w:eastAsia="en-US"/>
              </w:rPr>
              <w:t>MAC PDU</w:t>
            </w:r>
          </w:p>
        </w:tc>
        <w:tc>
          <w:tcPr>
            <w:tcW w:w="567" w:type="dxa"/>
          </w:tcPr>
          <w:p w14:paraId="0CF5ABC4" w14:textId="77777777" w:rsidR="00BE6138" w:rsidRPr="00A15DCB" w:rsidRDefault="00BE6138" w:rsidP="00D040D8">
            <w:pPr>
              <w:pStyle w:val="TAC"/>
              <w:rPr>
                <w:lang w:eastAsia="en-US"/>
              </w:rPr>
            </w:pPr>
            <w:r w:rsidRPr="00A15DCB">
              <w:rPr>
                <w:lang w:eastAsia="en-US"/>
              </w:rPr>
              <w:t>-</w:t>
            </w:r>
          </w:p>
        </w:tc>
        <w:tc>
          <w:tcPr>
            <w:tcW w:w="850" w:type="dxa"/>
          </w:tcPr>
          <w:p w14:paraId="47CB3640" w14:textId="77777777" w:rsidR="00BE6138" w:rsidRPr="00A15DCB" w:rsidRDefault="00BE6138" w:rsidP="00D040D8">
            <w:pPr>
              <w:pStyle w:val="TAC"/>
              <w:rPr>
                <w:lang w:eastAsia="en-US"/>
              </w:rPr>
            </w:pPr>
            <w:r w:rsidRPr="00A15DCB">
              <w:rPr>
                <w:lang w:eastAsia="en-US"/>
              </w:rPr>
              <w:t>-</w:t>
            </w:r>
          </w:p>
        </w:tc>
      </w:tr>
      <w:tr w:rsidR="00BE6138" w:rsidRPr="00A15DCB" w14:paraId="33016BE5" w14:textId="77777777" w:rsidTr="00D040D8">
        <w:tc>
          <w:tcPr>
            <w:tcW w:w="534" w:type="dxa"/>
          </w:tcPr>
          <w:p w14:paraId="75A53FD2" w14:textId="77777777" w:rsidR="00BE6138" w:rsidRPr="00A15DCB" w:rsidRDefault="00BE6138" w:rsidP="00D040D8">
            <w:pPr>
              <w:pStyle w:val="TAC"/>
              <w:rPr>
                <w:lang w:eastAsia="zh-CN"/>
              </w:rPr>
            </w:pPr>
            <w:r w:rsidRPr="00A15DCB">
              <w:rPr>
                <w:lang w:eastAsia="en-US"/>
              </w:rPr>
              <w:t>1</w:t>
            </w:r>
            <w:r w:rsidRPr="00A15DCB">
              <w:rPr>
                <w:lang w:eastAsia="zh-CN"/>
              </w:rPr>
              <w:t>2</w:t>
            </w:r>
          </w:p>
        </w:tc>
        <w:tc>
          <w:tcPr>
            <w:tcW w:w="3968" w:type="dxa"/>
          </w:tcPr>
          <w:p w14:paraId="5F8E405E" w14:textId="77777777" w:rsidR="00BE6138" w:rsidRPr="00A15DCB" w:rsidRDefault="00BE6138" w:rsidP="00D040D8">
            <w:pPr>
              <w:pStyle w:val="TAL"/>
              <w:rPr>
                <w:lang w:eastAsia="en-US"/>
              </w:rPr>
            </w:pPr>
            <w:r w:rsidRPr="00A15DCB">
              <w:rPr>
                <w:lang w:eastAsia="en-US"/>
              </w:rPr>
              <w:t>SS sends PDCCH transmission for UE C-RNTI to complete contention resolution.</w:t>
            </w:r>
          </w:p>
        </w:tc>
        <w:tc>
          <w:tcPr>
            <w:tcW w:w="708" w:type="dxa"/>
          </w:tcPr>
          <w:p w14:paraId="6F483155" w14:textId="77777777" w:rsidR="00BE6138" w:rsidRPr="00A15DCB" w:rsidRDefault="00BE6138" w:rsidP="00D040D8">
            <w:pPr>
              <w:pStyle w:val="TAC"/>
              <w:rPr>
                <w:lang w:eastAsia="en-US"/>
              </w:rPr>
            </w:pPr>
            <w:r w:rsidRPr="00A15DCB">
              <w:rPr>
                <w:lang w:eastAsia="en-US"/>
              </w:rPr>
              <w:t>&lt;--</w:t>
            </w:r>
          </w:p>
        </w:tc>
        <w:tc>
          <w:tcPr>
            <w:tcW w:w="2976" w:type="dxa"/>
          </w:tcPr>
          <w:p w14:paraId="3F998C41" w14:textId="77777777" w:rsidR="00BE6138" w:rsidRPr="00A15DCB" w:rsidRDefault="00BE6138" w:rsidP="00D040D8">
            <w:pPr>
              <w:pStyle w:val="TAL"/>
              <w:rPr>
                <w:lang w:eastAsia="en-US"/>
              </w:rPr>
            </w:pPr>
            <w:r w:rsidRPr="00A15DCB">
              <w:rPr>
                <w:lang w:eastAsia="en-US"/>
              </w:rPr>
              <w:t>-</w:t>
            </w:r>
          </w:p>
        </w:tc>
        <w:tc>
          <w:tcPr>
            <w:tcW w:w="567" w:type="dxa"/>
          </w:tcPr>
          <w:p w14:paraId="00A6758E" w14:textId="77777777" w:rsidR="00BE6138" w:rsidRPr="00A15DCB" w:rsidRDefault="00BE6138" w:rsidP="00D040D8">
            <w:pPr>
              <w:pStyle w:val="TAC"/>
              <w:rPr>
                <w:lang w:eastAsia="en-US"/>
              </w:rPr>
            </w:pPr>
            <w:r w:rsidRPr="00A15DCB">
              <w:rPr>
                <w:lang w:eastAsia="en-US"/>
              </w:rPr>
              <w:t>-</w:t>
            </w:r>
          </w:p>
        </w:tc>
        <w:tc>
          <w:tcPr>
            <w:tcW w:w="850" w:type="dxa"/>
          </w:tcPr>
          <w:p w14:paraId="0CF87732" w14:textId="77777777" w:rsidR="00BE6138" w:rsidRPr="00A15DCB" w:rsidRDefault="00BE6138" w:rsidP="00D040D8">
            <w:pPr>
              <w:pStyle w:val="TAC"/>
              <w:rPr>
                <w:lang w:eastAsia="en-US"/>
              </w:rPr>
            </w:pPr>
            <w:r w:rsidRPr="00A15DCB">
              <w:rPr>
                <w:lang w:eastAsia="en-US"/>
              </w:rPr>
              <w:t>-</w:t>
            </w:r>
          </w:p>
        </w:tc>
      </w:tr>
      <w:tr w:rsidR="00BE6138" w:rsidRPr="00A15DCB" w14:paraId="4C97A8F5" w14:textId="77777777" w:rsidTr="00D040D8">
        <w:tc>
          <w:tcPr>
            <w:tcW w:w="9603" w:type="dxa"/>
            <w:gridSpan w:val="6"/>
          </w:tcPr>
          <w:p w14:paraId="5894EE0B" w14:textId="77777777" w:rsidR="00BE6138" w:rsidRPr="00A15DCB" w:rsidRDefault="00BE6138" w:rsidP="00D040D8">
            <w:pPr>
              <w:pStyle w:val="TAN"/>
              <w:rPr>
                <w:lang w:eastAsia="zh-CN"/>
              </w:rPr>
            </w:pPr>
            <w:r w:rsidRPr="00A15DCB">
              <w:rPr>
                <w:lang w:eastAsia="zh-CN"/>
              </w:rPr>
              <w:t>Note 1:</w:t>
            </w:r>
            <w:r w:rsidRPr="00A15DCB">
              <w:rPr>
                <w:lang w:eastAsia="zh-CN"/>
              </w:rPr>
              <w:tab/>
              <w:t>The Short Message was transmitted in controlResourceSetZero as Configured in SIB1, need to guarantee that the UE will receive at least one Paging in the Modification Period preceding the SysInfo change, SS should send the Paging message in every eligible PO in this Modification Period.</w:t>
            </w:r>
          </w:p>
          <w:p w14:paraId="647D06E1" w14:textId="77777777" w:rsidR="00BE6138" w:rsidRPr="00A15DCB" w:rsidRDefault="00BE6138" w:rsidP="00D040D8">
            <w:pPr>
              <w:pStyle w:val="TAN"/>
              <w:rPr>
                <w:lang w:eastAsia="zh-CN"/>
              </w:rPr>
            </w:pPr>
            <w:r w:rsidRPr="00A15DCB">
              <w:rPr>
                <w:lang w:eastAsia="zh-CN"/>
              </w:rPr>
              <w:t>Note 2:</w:t>
            </w:r>
            <w:r w:rsidRPr="00A15DCB">
              <w:rPr>
                <w:lang w:eastAsia="zh-CN"/>
              </w:rPr>
              <w:tab/>
              <w:t>When requested to check HARQ feedback for the dedicated broadcast HARQ process, the SS shall assume the same PUCCH reception requirement as specified in TS 38.213 section 9 for a normal HARQ process.</w:t>
            </w:r>
          </w:p>
          <w:p w14:paraId="2B7DD708" w14:textId="77777777" w:rsidR="00212C4D" w:rsidRPr="00A15DCB" w:rsidRDefault="00BE6138" w:rsidP="00212C4D">
            <w:pPr>
              <w:pStyle w:val="TAN"/>
              <w:rPr>
                <w:lang w:eastAsia="zh-CN"/>
              </w:rPr>
            </w:pPr>
            <w:r w:rsidRPr="00A15DCB">
              <w:rPr>
                <w:lang w:eastAsia="zh-CN"/>
              </w:rPr>
              <w:t>Note 3:</w:t>
            </w:r>
            <w:r w:rsidRPr="00A15DCB">
              <w:rPr>
                <w:lang w:eastAsia="zh-CN"/>
              </w:rPr>
              <w:tab/>
              <w:t xml:space="preserve">For duration of </w:t>
            </w:r>
            <w:r w:rsidR="00212C4D" w:rsidRPr="00A15DCB">
              <w:rPr>
                <w:lang w:eastAsia="zh-CN"/>
              </w:rPr>
              <w:t>40</w:t>
            </w:r>
            <w:r w:rsidRPr="00A15DCB">
              <w:rPr>
                <w:lang w:eastAsia="zh-CN"/>
              </w:rPr>
              <w:t xml:space="preserve">0ms, the SS </w:t>
            </w:r>
            <w:r w:rsidR="00212C4D" w:rsidRPr="00A15DCB">
              <w:rPr>
                <w:lang w:eastAsia="zh-CN"/>
              </w:rPr>
              <w:t xml:space="preserve">shall </w:t>
            </w:r>
            <w:r w:rsidRPr="00A15DCB">
              <w:rPr>
                <w:lang w:eastAsia="zh-CN"/>
              </w:rPr>
              <w:t xml:space="preserve">check HARQ </w:t>
            </w:r>
            <w:r w:rsidR="00212C4D" w:rsidRPr="00A15DCB">
              <w:rPr>
                <w:lang w:eastAsia="zh-CN"/>
              </w:rPr>
              <w:t>ACK/</w:t>
            </w:r>
            <w:r w:rsidRPr="00A15DCB">
              <w:rPr>
                <w:lang w:eastAsia="zh-CN"/>
              </w:rPr>
              <w:t>NACK for all broadcast SIBs. This duration is sufficient to ensure that SS transmits few times SIBs with CRC corruption.</w:t>
            </w:r>
          </w:p>
          <w:p w14:paraId="15AF19F6" w14:textId="77777777" w:rsidR="00BE6138" w:rsidRPr="00A15DCB" w:rsidRDefault="00212C4D" w:rsidP="00212C4D">
            <w:pPr>
              <w:pStyle w:val="TAN"/>
              <w:rPr>
                <w:lang w:eastAsia="zh-CN"/>
              </w:rPr>
            </w:pPr>
            <w:r w:rsidRPr="00A15DCB">
              <w:rPr>
                <w:lang w:eastAsia="zh-CN"/>
              </w:rPr>
              <w:t>Note 4:</w:t>
            </w:r>
            <w:r w:rsidRPr="00A15DCB">
              <w:rPr>
                <w:lang w:eastAsia="zh-CN"/>
              </w:rPr>
              <w:tab/>
              <w:t>For duration of 100 ms, The SS shall check for HARQ ACK/NACK for all broadcast SIBs. This duration is sufficient to ensure that SS transmits few times SIBs after CRC corruption is removed.</w:t>
            </w:r>
          </w:p>
          <w:p w14:paraId="7983B3DA" w14:textId="77777777" w:rsidR="00BE6138" w:rsidRPr="00A15DCB" w:rsidRDefault="00BE6138" w:rsidP="00D040D8">
            <w:pPr>
              <w:pStyle w:val="TAN"/>
              <w:rPr>
                <w:lang w:eastAsia="en-US"/>
              </w:rPr>
            </w:pPr>
            <w:r w:rsidRPr="00A15DCB">
              <w:rPr>
                <w:lang w:eastAsia="zh-CN"/>
              </w:rPr>
              <w:t xml:space="preserve">Note </w:t>
            </w:r>
            <w:r w:rsidR="00212C4D" w:rsidRPr="00A15DCB">
              <w:rPr>
                <w:lang w:eastAsia="zh-CN"/>
              </w:rPr>
              <w:t>5</w:t>
            </w:r>
            <w:r w:rsidRPr="00A15DCB">
              <w:rPr>
                <w:lang w:eastAsia="zh-CN"/>
              </w:rPr>
              <w:t>:</w:t>
            </w:r>
            <w:r w:rsidRPr="00A15DCB">
              <w:rPr>
                <w:lang w:eastAsia="zh-CN"/>
              </w:rPr>
              <w:tab/>
            </w:r>
            <w:r w:rsidR="00212C4D" w:rsidRPr="00A15DCB">
              <w:rPr>
                <w:lang w:eastAsia="zh-CN"/>
              </w:rPr>
              <w:t xml:space="preserve">The modification period boundaries are defined by SFN values for which SFN mod m = 0, where m is the number of radio frames comprising the modification period. Value of m is caluclated based on the parameters specified in TS 38.508-1 [4] i.e </w:t>
            </w:r>
            <w:r w:rsidR="00212C4D" w:rsidRPr="00A15DCB">
              <w:rPr>
                <w:szCs w:val="22"/>
              </w:rPr>
              <w:t>m = (</w:t>
            </w:r>
            <w:r w:rsidR="00212C4D" w:rsidRPr="00A15DCB">
              <w:rPr>
                <w:i/>
                <w:szCs w:val="22"/>
              </w:rPr>
              <w:t>modificationPeriodCoeff=4)</w:t>
            </w:r>
            <w:r w:rsidR="00212C4D" w:rsidRPr="00A15DCB">
              <w:rPr>
                <w:szCs w:val="22"/>
              </w:rPr>
              <w:t xml:space="preserve"> * (</w:t>
            </w:r>
            <w:r w:rsidR="00212C4D" w:rsidRPr="00A15DCB">
              <w:rPr>
                <w:i/>
                <w:szCs w:val="22"/>
              </w:rPr>
              <w:t>defaultPagingCycle=128</w:t>
            </w:r>
          </w:p>
        </w:tc>
      </w:tr>
    </w:tbl>
    <w:p w14:paraId="71399518" w14:textId="77777777" w:rsidR="00BE6138" w:rsidRPr="00A15DCB" w:rsidRDefault="00BE6138" w:rsidP="00BE6138"/>
    <w:p w14:paraId="4919AE9B" w14:textId="77777777" w:rsidR="00BE6138" w:rsidRPr="00A15DCB" w:rsidRDefault="00BE6138" w:rsidP="00BE6138">
      <w:pPr>
        <w:pStyle w:val="H6"/>
      </w:pPr>
      <w:r w:rsidRPr="00A15DCB">
        <w:lastRenderedPageBreak/>
        <w:t>7.1.1.2.4.3.3</w:t>
      </w:r>
      <w:r w:rsidRPr="00A15DCB">
        <w:tab/>
        <w:t>Specific message contents</w:t>
      </w:r>
    </w:p>
    <w:p w14:paraId="794C57EE" w14:textId="2EE8454B" w:rsidR="00BE6138" w:rsidRPr="00A15DCB" w:rsidRDefault="00BE6138" w:rsidP="00BE6138">
      <w:pPr>
        <w:pStyle w:val="TH"/>
      </w:pPr>
      <w:r w:rsidRPr="00A15DCB">
        <w:t xml:space="preserve">Table 7.1.1.2.4.3.3-1: </w:t>
      </w:r>
      <w:r w:rsidRPr="00A15DCB">
        <w:rPr>
          <w:i/>
          <w:iCs/>
        </w:rPr>
        <w:t>S</w:t>
      </w:r>
      <w:r w:rsidR="00CB4C25" w:rsidRPr="00A15DCB">
        <w:rPr>
          <w:i/>
          <w:iCs/>
        </w:rPr>
        <w:t>IB</w:t>
      </w:r>
      <w:r w:rsidRPr="00A15DCB">
        <w:rPr>
          <w:i/>
          <w:iCs/>
        </w:rPr>
        <w:t xml:space="preserve">1 </w:t>
      </w:r>
      <w:r w:rsidRPr="00A15DCB">
        <w:t>(steps 2 and 4 of table 7.1.1.2.4.3.2-1)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BE6138" w:rsidRPr="00A15DCB" w14:paraId="386EEEBE" w14:textId="77777777" w:rsidTr="00D040D8">
        <w:tc>
          <w:tcPr>
            <w:tcW w:w="9637" w:type="dxa"/>
            <w:gridSpan w:val="4"/>
          </w:tcPr>
          <w:p w14:paraId="00D64DAF" w14:textId="741AFAF0" w:rsidR="00BE6138" w:rsidRPr="00A15DCB" w:rsidRDefault="00BE6138" w:rsidP="00D040D8">
            <w:pPr>
              <w:pStyle w:val="TAL"/>
              <w:rPr>
                <w:lang w:eastAsia="en-US"/>
              </w:rPr>
            </w:pPr>
            <w:r w:rsidRPr="00A15DCB">
              <w:rPr>
                <w:lang w:eastAsia="en-US"/>
              </w:rPr>
              <w:t xml:space="preserve">Derivation path: </w:t>
            </w:r>
            <w:r w:rsidR="00CB4C25" w:rsidRPr="00A15DCB">
              <w:rPr>
                <w:lang w:eastAsia="en-US"/>
              </w:rPr>
              <w:t xml:space="preserve">TS </w:t>
            </w:r>
            <w:r w:rsidRPr="00A15DCB">
              <w:rPr>
                <w:lang w:eastAsia="en-US"/>
              </w:rPr>
              <w:t xml:space="preserve">38.508-1 </w:t>
            </w:r>
            <w:r w:rsidRPr="00A15DCB">
              <w:rPr>
                <w:lang w:eastAsia="zh-CN"/>
              </w:rPr>
              <w:t>[4]</w:t>
            </w:r>
            <w:r w:rsidRPr="00A15DCB">
              <w:rPr>
                <w:lang w:eastAsia="en-US"/>
              </w:rPr>
              <w:t xml:space="preserve"> table </w:t>
            </w:r>
            <w:r w:rsidR="0075232C" w:rsidRPr="00A15DCB">
              <w:rPr>
                <w:lang w:eastAsia="en-US"/>
              </w:rPr>
              <w:t>4.6.1-28</w:t>
            </w:r>
          </w:p>
        </w:tc>
      </w:tr>
      <w:tr w:rsidR="00BE6138" w:rsidRPr="00A15DCB" w14:paraId="7DC0BB35" w14:textId="77777777" w:rsidTr="00D040D8">
        <w:tc>
          <w:tcPr>
            <w:tcW w:w="4535" w:type="dxa"/>
            <w:tcBorders>
              <w:bottom w:val="single" w:sz="4" w:space="0" w:color="auto"/>
            </w:tcBorders>
          </w:tcPr>
          <w:p w14:paraId="12C9C366" w14:textId="77777777" w:rsidR="00BE6138" w:rsidRPr="00A15DCB" w:rsidRDefault="00BE6138" w:rsidP="00D040D8">
            <w:pPr>
              <w:pStyle w:val="TAH"/>
              <w:rPr>
                <w:lang w:eastAsia="en-US"/>
              </w:rPr>
            </w:pPr>
            <w:r w:rsidRPr="00A15DCB">
              <w:rPr>
                <w:lang w:eastAsia="en-US"/>
              </w:rPr>
              <w:t>Information Element</w:t>
            </w:r>
          </w:p>
        </w:tc>
        <w:tc>
          <w:tcPr>
            <w:tcW w:w="2267" w:type="dxa"/>
            <w:tcBorders>
              <w:bottom w:val="single" w:sz="4" w:space="0" w:color="auto"/>
            </w:tcBorders>
          </w:tcPr>
          <w:p w14:paraId="6159CCDC" w14:textId="77777777" w:rsidR="00BE6138" w:rsidRPr="00A15DCB" w:rsidRDefault="00BE6138" w:rsidP="00D040D8">
            <w:pPr>
              <w:pStyle w:val="TAH"/>
              <w:rPr>
                <w:lang w:eastAsia="en-US"/>
              </w:rPr>
            </w:pPr>
            <w:r w:rsidRPr="00A15DCB">
              <w:rPr>
                <w:lang w:eastAsia="en-US"/>
              </w:rPr>
              <w:t>Value/Remark</w:t>
            </w:r>
          </w:p>
        </w:tc>
        <w:tc>
          <w:tcPr>
            <w:tcW w:w="1700" w:type="dxa"/>
            <w:tcBorders>
              <w:bottom w:val="single" w:sz="4" w:space="0" w:color="auto"/>
            </w:tcBorders>
          </w:tcPr>
          <w:p w14:paraId="4D150596" w14:textId="77777777" w:rsidR="00BE6138" w:rsidRPr="00A15DCB" w:rsidRDefault="00BE6138" w:rsidP="00D040D8">
            <w:pPr>
              <w:pStyle w:val="TAH"/>
              <w:rPr>
                <w:lang w:eastAsia="en-US"/>
              </w:rPr>
            </w:pPr>
            <w:r w:rsidRPr="00A15DCB">
              <w:rPr>
                <w:lang w:eastAsia="en-US"/>
              </w:rPr>
              <w:t>Comment</w:t>
            </w:r>
          </w:p>
        </w:tc>
        <w:tc>
          <w:tcPr>
            <w:tcW w:w="1135" w:type="dxa"/>
            <w:tcBorders>
              <w:bottom w:val="single" w:sz="4" w:space="0" w:color="auto"/>
            </w:tcBorders>
          </w:tcPr>
          <w:p w14:paraId="3A843A63" w14:textId="77777777" w:rsidR="00BE6138" w:rsidRPr="00A15DCB" w:rsidRDefault="00BE6138" w:rsidP="00D040D8">
            <w:pPr>
              <w:pStyle w:val="TAH"/>
              <w:rPr>
                <w:lang w:eastAsia="en-US"/>
              </w:rPr>
            </w:pPr>
            <w:r w:rsidRPr="00A15DCB">
              <w:rPr>
                <w:lang w:eastAsia="en-US"/>
              </w:rPr>
              <w:t>Condition</w:t>
            </w:r>
          </w:p>
        </w:tc>
      </w:tr>
      <w:tr w:rsidR="00BE6138" w:rsidRPr="00A15DCB" w14:paraId="0298495C" w14:textId="77777777" w:rsidTr="00D040D8">
        <w:tc>
          <w:tcPr>
            <w:tcW w:w="4535" w:type="dxa"/>
            <w:tcBorders>
              <w:top w:val="single" w:sz="4" w:space="0" w:color="auto"/>
              <w:bottom w:val="single" w:sz="4" w:space="0" w:color="auto"/>
            </w:tcBorders>
          </w:tcPr>
          <w:p w14:paraId="65DAD8E3" w14:textId="77777777" w:rsidR="00BE6138" w:rsidRPr="00A15DCB" w:rsidRDefault="00BE6138" w:rsidP="00D040D8">
            <w:pPr>
              <w:pStyle w:val="TAL"/>
              <w:rPr>
                <w:lang w:eastAsia="en-US"/>
              </w:rPr>
            </w:pPr>
            <w:r w:rsidRPr="00A15DCB">
              <w:rPr>
                <w:lang w:eastAsia="en-US"/>
              </w:rPr>
              <w:t>SIB1 ::= SEQUENCE {</w:t>
            </w:r>
          </w:p>
        </w:tc>
        <w:tc>
          <w:tcPr>
            <w:tcW w:w="2267" w:type="dxa"/>
            <w:tcBorders>
              <w:top w:val="single" w:sz="4" w:space="0" w:color="auto"/>
              <w:bottom w:val="single" w:sz="4" w:space="0" w:color="auto"/>
            </w:tcBorders>
          </w:tcPr>
          <w:p w14:paraId="17BF6764"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24EE2286"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5EAF3530" w14:textId="77777777" w:rsidR="00BE6138" w:rsidRPr="00A15DCB" w:rsidRDefault="00BE6138" w:rsidP="00D040D8">
            <w:pPr>
              <w:pStyle w:val="TAL"/>
              <w:rPr>
                <w:lang w:eastAsia="en-US"/>
              </w:rPr>
            </w:pPr>
          </w:p>
        </w:tc>
      </w:tr>
      <w:tr w:rsidR="00BE6138" w:rsidRPr="00A15DCB" w14:paraId="327D81D2" w14:textId="77777777" w:rsidTr="00D040D8">
        <w:tc>
          <w:tcPr>
            <w:tcW w:w="4535" w:type="dxa"/>
            <w:tcBorders>
              <w:top w:val="single" w:sz="4" w:space="0" w:color="auto"/>
              <w:bottom w:val="single" w:sz="4" w:space="0" w:color="auto"/>
            </w:tcBorders>
          </w:tcPr>
          <w:p w14:paraId="2742F683" w14:textId="77777777" w:rsidR="00BE6138" w:rsidRPr="00A15DCB" w:rsidRDefault="00BE6138" w:rsidP="00D040D8">
            <w:pPr>
              <w:pStyle w:val="TAL"/>
              <w:rPr>
                <w:lang w:eastAsia="en-US"/>
              </w:rPr>
            </w:pPr>
            <w:r w:rsidRPr="00A15DCB">
              <w:rPr>
                <w:lang w:eastAsia="en-US"/>
              </w:rPr>
              <w:t xml:space="preserve">  servingCellConfigCommon SEQUENCE {</w:t>
            </w:r>
          </w:p>
        </w:tc>
        <w:tc>
          <w:tcPr>
            <w:tcW w:w="2267" w:type="dxa"/>
            <w:tcBorders>
              <w:top w:val="single" w:sz="4" w:space="0" w:color="auto"/>
              <w:bottom w:val="single" w:sz="4" w:space="0" w:color="auto"/>
            </w:tcBorders>
          </w:tcPr>
          <w:p w14:paraId="4EF7B9E3"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10A31016"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5AACCE91" w14:textId="77777777" w:rsidR="00BE6138" w:rsidRPr="00A15DCB" w:rsidRDefault="00BE6138" w:rsidP="00D040D8">
            <w:pPr>
              <w:pStyle w:val="TAL"/>
              <w:rPr>
                <w:lang w:eastAsia="en-US"/>
              </w:rPr>
            </w:pPr>
          </w:p>
        </w:tc>
      </w:tr>
      <w:tr w:rsidR="00BE6138" w:rsidRPr="00A15DCB" w14:paraId="13A3C91D" w14:textId="77777777" w:rsidTr="00D040D8">
        <w:tc>
          <w:tcPr>
            <w:tcW w:w="4535" w:type="dxa"/>
            <w:tcBorders>
              <w:top w:val="single" w:sz="4" w:space="0" w:color="auto"/>
              <w:bottom w:val="single" w:sz="4" w:space="0" w:color="auto"/>
            </w:tcBorders>
          </w:tcPr>
          <w:p w14:paraId="13EA1368" w14:textId="77777777" w:rsidR="00BE6138" w:rsidRPr="00A15DCB" w:rsidRDefault="00BE6138" w:rsidP="00D040D8">
            <w:pPr>
              <w:pStyle w:val="TAL"/>
              <w:rPr>
                <w:lang w:eastAsia="en-US"/>
              </w:rPr>
            </w:pPr>
            <w:r w:rsidRPr="00A15DCB">
              <w:rPr>
                <w:lang w:eastAsia="en-US"/>
              </w:rPr>
              <w:t xml:space="preserve">    uplinkConfigCommon SEQUENCE {</w:t>
            </w:r>
          </w:p>
        </w:tc>
        <w:tc>
          <w:tcPr>
            <w:tcW w:w="2267" w:type="dxa"/>
            <w:tcBorders>
              <w:top w:val="single" w:sz="4" w:space="0" w:color="auto"/>
              <w:bottom w:val="single" w:sz="4" w:space="0" w:color="auto"/>
            </w:tcBorders>
          </w:tcPr>
          <w:p w14:paraId="15F74683"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4A58DF3D"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4E790438" w14:textId="77777777" w:rsidR="00BE6138" w:rsidRPr="00A15DCB" w:rsidRDefault="00BE6138" w:rsidP="00D040D8">
            <w:pPr>
              <w:pStyle w:val="TAL"/>
              <w:rPr>
                <w:lang w:eastAsia="en-US"/>
              </w:rPr>
            </w:pPr>
          </w:p>
        </w:tc>
      </w:tr>
      <w:tr w:rsidR="00BE6138" w:rsidRPr="00A15DCB" w14:paraId="57F067E3" w14:textId="77777777" w:rsidTr="00D040D8">
        <w:tc>
          <w:tcPr>
            <w:tcW w:w="4535" w:type="dxa"/>
            <w:tcBorders>
              <w:top w:val="single" w:sz="4" w:space="0" w:color="auto"/>
              <w:bottom w:val="single" w:sz="4" w:space="0" w:color="auto"/>
            </w:tcBorders>
          </w:tcPr>
          <w:p w14:paraId="0D671F2D"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initialUplinkBWP SEQUENCE {</w:t>
            </w:r>
          </w:p>
        </w:tc>
        <w:tc>
          <w:tcPr>
            <w:tcW w:w="2267" w:type="dxa"/>
            <w:tcBorders>
              <w:top w:val="single" w:sz="4" w:space="0" w:color="auto"/>
              <w:bottom w:val="single" w:sz="4" w:space="0" w:color="auto"/>
            </w:tcBorders>
          </w:tcPr>
          <w:p w14:paraId="4823B952"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1D894C91"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374B1EFC" w14:textId="77777777" w:rsidR="00BE6138" w:rsidRPr="00A15DCB" w:rsidRDefault="00BE6138" w:rsidP="00D040D8">
            <w:pPr>
              <w:pStyle w:val="TAL"/>
              <w:rPr>
                <w:lang w:eastAsia="en-US"/>
              </w:rPr>
            </w:pPr>
          </w:p>
        </w:tc>
      </w:tr>
      <w:tr w:rsidR="00BE6138" w:rsidRPr="00A15DCB" w14:paraId="0D3260FF" w14:textId="77777777" w:rsidTr="00D040D8">
        <w:tc>
          <w:tcPr>
            <w:tcW w:w="4535" w:type="dxa"/>
            <w:tcBorders>
              <w:top w:val="single" w:sz="4" w:space="0" w:color="auto"/>
              <w:bottom w:val="single" w:sz="4" w:space="0" w:color="auto"/>
            </w:tcBorders>
          </w:tcPr>
          <w:p w14:paraId="3CCE4E1A"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rach-ConfigCommon SEQUENCE {</w:t>
            </w:r>
          </w:p>
        </w:tc>
        <w:tc>
          <w:tcPr>
            <w:tcW w:w="2267" w:type="dxa"/>
            <w:tcBorders>
              <w:top w:val="single" w:sz="4" w:space="0" w:color="auto"/>
              <w:bottom w:val="single" w:sz="4" w:space="0" w:color="auto"/>
            </w:tcBorders>
          </w:tcPr>
          <w:p w14:paraId="5196FEBB"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28B72A1F"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15D7A71B" w14:textId="77777777" w:rsidR="00BE6138" w:rsidRPr="00A15DCB" w:rsidRDefault="00BE6138" w:rsidP="00D040D8">
            <w:pPr>
              <w:pStyle w:val="TAL"/>
              <w:rPr>
                <w:lang w:eastAsia="en-US"/>
              </w:rPr>
            </w:pPr>
          </w:p>
        </w:tc>
      </w:tr>
      <w:tr w:rsidR="00BE6138" w:rsidRPr="00A15DCB" w14:paraId="502B8E30" w14:textId="77777777" w:rsidTr="00D040D8">
        <w:tc>
          <w:tcPr>
            <w:tcW w:w="4535" w:type="dxa"/>
            <w:tcBorders>
              <w:top w:val="single" w:sz="4" w:space="0" w:color="auto"/>
              <w:bottom w:val="single" w:sz="4" w:space="0" w:color="auto"/>
            </w:tcBorders>
          </w:tcPr>
          <w:p w14:paraId="60BFD43A"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prach-RootSequenceIndex CHOICE {</w:t>
            </w:r>
          </w:p>
        </w:tc>
        <w:tc>
          <w:tcPr>
            <w:tcW w:w="2267" w:type="dxa"/>
            <w:tcBorders>
              <w:top w:val="single" w:sz="4" w:space="0" w:color="auto"/>
              <w:bottom w:val="single" w:sz="4" w:space="0" w:color="auto"/>
            </w:tcBorders>
          </w:tcPr>
          <w:p w14:paraId="3A3D9AC0" w14:textId="77777777" w:rsidR="00BE6138" w:rsidRPr="00A15DCB" w:rsidRDefault="00BE6138" w:rsidP="00D040D8">
            <w:pPr>
              <w:pStyle w:val="TAL"/>
              <w:rPr>
                <w:lang w:eastAsia="zh-CN"/>
              </w:rPr>
            </w:pPr>
          </w:p>
        </w:tc>
        <w:tc>
          <w:tcPr>
            <w:tcW w:w="1700" w:type="dxa"/>
            <w:tcBorders>
              <w:top w:val="single" w:sz="4" w:space="0" w:color="auto"/>
              <w:bottom w:val="single" w:sz="4" w:space="0" w:color="auto"/>
            </w:tcBorders>
          </w:tcPr>
          <w:p w14:paraId="68667DE1"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3EF8218A" w14:textId="77777777" w:rsidR="00BE6138" w:rsidRPr="00A15DCB" w:rsidRDefault="00BE6138" w:rsidP="00D040D8">
            <w:pPr>
              <w:pStyle w:val="TAL"/>
              <w:rPr>
                <w:lang w:eastAsia="en-US"/>
              </w:rPr>
            </w:pPr>
          </w:p>
        </w:tc>
      </w:tr>
      <w:tr w:rsidR="00BE6138" w:rsidRPr="00A15DCB" w14:paraId="6EAFF0E2" w14:textId="77777777" w:rsidTr="00D040D8">
        <w:tc>
          <w:tcPr>
            <w:tcW w:w="4535" w:type="dxa"/>
            <w:tcBorders>
              <w:top w:val="single" w:sz="4" w:space="0" w:color="auto"/>
              <w:bottom w:val="single" w:sz="4" w:space="0" w:color="auto"/>
            </w:tcBorders>
          </w:tcPr>
          <w:p w14:paraId="31FAA639"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l139</w:t>
            </w:r>
          </w:p>
        </w:tc>
        <w:tc>
          <w:tcPr>
            <w:tcW w:w="2267" w:type="dxa"/>
            <w:tcBorders>
              <w:top w:val="single" w:sz="4" w:space="0" w:color="auto"/>
              <w:bottom w:val="single" w:sz="4" w:space="0" w:color="auto"/>
            </w:tcBorders>
          </w:tcPr>
          <w:p w14:paraId="77C7A9ED" w14:textId="77777777" w:rsidR="00BE6138" w:rsidRPr="00A15DCB" w:rsidRDefault="00BE6138" w:rsidP="00D040D8">
            <w:pPr>
              <w:pStyle w:val="TAL"/>
              <w:rPr>
                <w:lang w:eastAsia="zh-CN"/>
              </w:rPr>
            </w:pPr>
            <w:r w:rsidRPr="00A15DCB">
              <w:rPr>
                <w:lang w:eastAsia="zh-CN"/>
              </w:rPr>
              <w:t>20</w:t>
            </w:r>
          </w:p>
        </w:tc>
        <w:tc>
          <w:tcPr>
            <w:tcW w:w="1700" w:type="dxa"/>
            <w:tcBorders>
              <w:top w:val="single" w:sz="4" w:space="0" w:color="auto"/>
              <w:bottom w:val="single" w:sz="4" w:space="0" w:color="auto"/>
            </w:tcBorders>
          </w:tcPr>
          <w:p w14:paraId="41CEE567"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39438772" w14:textId="77777777" w:rsidR="00BE6138" w:rsidRPr="00A15DCB" w:rsidRDefault="00BE6138" w:rsidP="00D040D8">
            <w:pPr>
              <w:pStyle w:val="TAL"/>
              <w:rPr>
                <w:lang w:eastAsia="zh-CN"/>
              </w:rPr>
            </w:pPr>
            <w:r w:rsidRPr="00A15DCB">
              <w:rPr>
                <w:lang w:eastAsia="zh-CN"/>
              </w:rPr>
              <w:t>FDD</w:t>
            </w:r>
          </w:p>
        </w:tc>
      </w:tr>
      <w:tr w:rsidR="00BE6138" w:rsidRPr="00A15DCB" w14:paraId="42E06DF8" w14:textId="77777777" w:rsidTr="00D040D8">
        <w:tc>
          <w:tcPr>
            <w:tcW w:w="4535" w:type="dxa"/>
            <w:tcBorders>
              <w:top w:val="single" w:sz="4" w:space="0" w:color="auto"/>
              <w:bottom w:val="single" w:sz="4" w:space="0" w:color="auto"/>
            </w:tcBorders>
          </w:tcPr>
          <w:p w14:paraId="6EB91173"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l139</w:t>
            </w:r>
          </w:p>
        </w:tc>
        <w:tc>
          <w:tcPr>
            <w:tcW w:w="2267" w:type="dxa"/>
            <w:tcBorders>
              <w:top w:val="single" w:sz="4" w:space="0" w:color="auto"/>
              <w:bottom w:val="single" w:sz="4" w:space="0" w:color="auto"/>
            </w:tcBorders>
          </w:tcPr>
          <w:p w14:paraId="4CDF52A7" w14:textId="77777777" w:rsidR="00BE6138" w:rsidRPr="00A15DCB" w:rsidRDefault="00BE6138" w:rsidP="00D040D8">
            <w:pPr>
              <w:pStyle w:val="TAL"/>
              <w:rPr>
                <w:lang w:eastAsia="zh-CN"/>
              </w:rPr>
            </w:pPr>
            <w:r w:rsidRPr="00A15DCB">
              <w:rPr>
                <w:lang w:eastAsia="zh-CN"/>
              </w:rPr>
              <w:t>2</w:t>
            </w:r>
          </w:p>
        </w:tc>
        <w:tc>
          <w:tcPr>
            <w:tcW w:w="1700" w:type="dxa"/>
            <w:tcBorders>
              <w:top w:val="single" w:sz="4" w:space="0" w:color="auto"/>
              <w:bottom w:val="single" w:sz="4" w:space="0" w:color="auto"/>
            </w:tcBorders>
          </w:tcPr>
          <w:p w14:paraId="2E729D79"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7E0FE566" w14:textId="77777777" w:rsidR="00BE6138" w:rsidRPr="00A15DCB" w:rsidRDefault="00BE6138" w:rsidP="00D040D8">
            <w:pPr>
              <w:pStyle w:val="TAL"/>
              <w:rPr>
                <w:lang w:eastAsia="zh-CN"/>
              </w:rPr>
            </w:pPr>
            <w:r w:rsidRPr="00A15DCB">
              <w:rPr>
                <w:lang w:eastAsia="zh-CN"/>
              </w:rPr>
              <w:t>TDD</w:t>
            </w:r>
          </w:p>
        </w:tc>
      </w:tr>
      <w:tr w:rsidR="00BE6138" w:rsidRPr="00A15DCB" w14:paraId="20F276B1" w14:textId="77777777" w:rsidTr="00D040D8">
        <w:tc>
          <w:tcPr>
            <w:tcW w:w="4535" w:type="dxa"/>
            <w:tcBorders>
              <w:top w:val="single" w:sz="4" w:space="0" w:color="auto"/>
              <w:bottom w:val="single" w:sz="4" w:space="0" w:color="auto"/>
            </w:tcBorders>
          </w:tcPr>
          <w:p w14:paraId="36E79CEF"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tcPr>
          <w:p w14:paraId="6E7C4E7E" w14:textId="77777777" w:rsidR="00BE6138" w:rsidRPr="00A15DCB" w:rsidRDefault="00BE6138" w:rsidP="00D040D8">
            <w:pPr>
              <w:pStyle w:val="TAL"/>
              <w:rPr>
                <w:lang w:eastAsia="zh-CN"/>
              </w:rPr>
            </w:pPr>
          </w:p>
        </w:tc>
        <w:tc>
          <w:tcPr>
            <w:tcW w:w="1700" w:type="dxa"/>
            <w:tcBorders>
              <w:top w:val="single" w:sz="4" w:space="0" w:color="auto"/>
              <w:bottom w:val="single" w:sz="4" w:space="0" w:color="auto"/>
            </w:tcBorders>
          </w:tcPr>
          <w:p w14:paraId="31DC3787"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684B0457" w14:textId="77777777" w:rsidR="00BE6138" w:rsidRPr="00A15DCB" w:rsidRDefault="00BE6138" w:rsidP="00D040D8">
            <w:pPr>
              <w:pStyle w:val="TAL"/>
              <w:rPr>
                <w:lang w:eastAsia="zh-CN"/>
              </w:rPr>
            </w:pPr>
          </w:p>
        </w:tc>
      </w:tr>
      <w:tr w:rsidR="00BE6138" w:rsidRPr="00A15DCB" w14:paraId="25FD9D88" w14:textId="77777777" w:rsidTr="00D040D8">
        <w:tc>
          <w:tcPr>
            <w:tcW w:w="4535" w:type="dxa"/>
            <w:tcBorders>
              <w:top w:val="single" w:sz="4" w:space="0" w:color="auto"/>
              <w:bottom w:val="single" w:sz="4" w:space="0" w:color="auto"/>
            </w:tcBorders>
          </w:tcPr>
          <w:p w14:paraId="10C02C29"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tcPr>
          <w:p w14:paraId="376ADBCA"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197EA562"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2A9B61A4" w14:textId="77777777" w:rsidR="00BE6138" w:rsidRPr="00A15DCB" w:rsidRDefault="00BE6138" w:rsidP="00D040D8">
            <w:pPr>
              <w:pStyle w:val="TAL"/>
              <w:rPr>
                <w:lang w:eastAsia="en-US"/>
              </w:rPr>
            </w:pPr>
          </w:p>
        </w:tc>
      </w:tr>
      <w:tr w:rsidR="00BE6138" w:rsidRPr="00A15DCB" w14:paraId="2D5E5A28" w14:textId="77777777" w:rsidTr="00D040D8">
        <w:tc>
          <w:tcPr>
            <w:tcW w:w="4535" w:type="dxa"/>
            <w:tcBorders>
              <w:top w:val="single" w:sz="4" w:space="0" w:color="auto"/>
              <w:bottom w:val="single" w:sz="4" w:space="0" w:color="auto"/>
            </w:tcBorders>
          </w:tcPr>
          <w:p w14:paraId="0D9132CA"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tcPr>
          <w:p w14:paraId="165634B2"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043044D1"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4ACCC996" w14:textId="77777777" w:rsidR="00BE6138" w:rsidRPr="00A15DCB" w:rsidRDefault="00BE6138" w:rsidP="00D040D8">
            <w:pPr>
              <w:pStyle w:val="TAL"/>
              <w:rPr>
                <w:lang w:eastAsia="en-US"/>
              </w:rPr>
            </w:pPr>
          </w:p>
        </w:tc>
      </w:tr>
      <w:tr w:rsidR="00BE6138" w:rsidRPr="00A15DCB" w14:paraId="1079F4AC" w14:textId="77777777" w:rsidTr="00D040D8">
        <w:tc>
          <w:tcPr>
            <w:tcW w:w="4535" w:type="dxa"/>
            <w:tcBorders>
              <w:top w:val="single" w:sz="4" w:space="0" w:color="auto"/>
              <w:bottom w:val="single" w:sz="4" w:space="0" w:color="auto"/>
            </w:tcBorders>
          </w:tcPr>
          <w:p w14:paraId="17B58222" w14:textId="77777777" w:rsidR="00BE6138" w:rsidRPr="00A15DCB" w:rsidRDefault="00BE6138" w:rsidP="00D040D8">
            <w:pPr>
              <w:pStyle w:val="TAL"/>
              <w:ind w:firstLine="195"/>
              <w:rPr>
                <w:lang w:eastAsia="zh-CN"/>
              </w:rPr>
            </w:pPr>
            <w:r w:rsidRPr="00A15DCB">
              <w:rPr>
                <w:lang w:eastAsia="zh-CN"/>
              </w:rPr>
              <w:t>}</w:t>
            </w:r>
          </w:p>
        </w:tc>
        <w:tc>
          <w:tcPr>
            <w:tcW w:w="2267" w:type="dxa"/>
            <w:tcBorders>
              <w:top w:val="single" w:sz="4" w:space="0" w:color="auto"/>
              <w:bottom w:val="single" w:sz="4" w:space="0" w:color="auto"/>
            </w:tcBorders>
          </w:tcPr>
          <w:p w14:paraId="294DFE69"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3025D47E"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3655B127" w14:textId="77777777" w:rsidR="00BE6138" w:rsidRPr="00A15DCB" w:rsidRDefault="00BE6138" w:rsidP="00D040D8">
            <w:pPr>
              <w:pStyle w:val="TAL"/>
              <w:rPr>
                <w:lang w:eastAsia="en-US"/>
              </w:rPr>
            </w:pPr>
          </w:p>
        </w:tc>
      </w:tr>
      <w:tr w:rsidR="00BE6138" w:rsidRPr="00A15DCB" w14:paraId="03CE70D9" w14:textId="77777777" w:rsidTr="00D040D8">
        <w:tc>
          <w:tcPr>
            <w:tcW w:w="4535" w:type="dxa"/>
            <w:tcBorders>
              <w:top w:val="single" w:sz="4" w:space="0" w:color="auto"/>
              <w:bottom w:val="single" w:sz="4" w:space="0" w:color="auto"/>
            </w:tcBorders>
          </w:tcPr>
          <w:p w14:paraId="31AC133F" w14:textId="77777777" w:rsidR="00BE6138" w:rsidRPr="00A15DCB" w:rsidRDefault="00BE6138" w:rsidP="00D040D8">
            <w:pPr>
              <w:pStyle w:val="TAL"/>
              <w:rPr>
                <w:lang w:eastAsia="zh-CN"/>
              </w:rPr>
            </w:pP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tcPr>
          <w:p w14:paraId="316B2A89"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774B8AA8"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28133469" w14:textId="77777777" w:rsidR="00BE6138" w:rsidRPr="00A15DCB" w:rsidRDefault="00BE6138" w:rsidP="00D040D8">
            <w:pPr>
              <w:pStyle w:val="TAL"/>
              <w:rPr>
                <w:lang w:eastAsia="en-US"/>
              </w:rPr>
            </w:pPr>
          </w:p>
        </w:tc>
      </w:tr>
      <w:tr w:rsidR="00BE6138" w:rsidRPr="00A15DCB" w14:paraId="69A410B7" w14:textId="77777777" w:rsidTr="00D040D8">
        <w:tc>
          <w:tcPr>
            <w:tcW w:w="4535" w:type="dxa"/>
            <w:tcBorders>
              <w:top w:val="single" w:sz="4" w:space="0" w:color="auto"/>
              <w:bottom w:val="single" w:sz="4" w:space="0" w:color="auto"/>
            </w:tcBorders>
          </w:tcPr>
          <w:p w14:paraId="21CBDA00" w14:textId="77777777" w:rsidR="00BE6138" w:rsidRPr="00A15DCB" w:rsidRDefault="00BE6138" w:rsidP="00D040D8">
            <w:pPr>
              <w:pStyle w:val="TAL"/>
              <w:rPr>
                <w:lang w:eastAsia="en-US"/>
              </w:rPr>
            </w:pPr>
            <w:r w:rsidRPr="00A15DCB">
              <w:rPr>
                <w:lang w:eastAsia="en-US"/>
              </w:rPr>
              <w:t>}</w:t>
            </w:r>
          </w:p>
        </w:tc>
        <w:tc>
          <w:tcPr>
            <w:tcW w:w="2267" w:type="dxa"/>
            <w:tcBorders>
              <w:top w:val="single" w:sz="4" w:space="0" w:color="auto"/>
              <w:bottom w:val="single" w:sz="4" w:space="0" w:color="auto"/>
            </w:tcBorders>
          </w:tcPr>
          <w:p w14:paraId="2476E913"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00D844CA"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03D3A66B" w14:textId="77777777" w:rsidR="00BE6138" w:rsidRPr="00A15DCB" w:rsidRDefault="00BE6138" w:rsidP="00D040D8">
            <w:pPr>
              <w:pStyle w:val="TAL"/>
              <w:rPr>
                <w:lang w:eastAsia="en-US"/>
              </w:rPr>
            </w:pPr>
          </w:p>
        </w:tc>
      </w:tr>
    </w:tbl>
    <w:p w14:paraId="60C9D9C2" w14:textId="77777777" w:rsidR="009B2334" w:rsidRPr="00A15DCB" w:rsidRDefault="009B2334" w:rsidP="00F57D70"/>
    <w:p w14:paraId="3AB3D685" w14:textId="77777777" w:rsidR="009B2334" w:rsidRPr="00A15DCB" w:rsidRDefault="009B2334" w:rsidP="009B2334">
      <w:pPr>
        <w:pStyle w:val="Heading5"/>
      </w:pPr>
      <w:r w:rsidRPr="00A15DCB">
        <w:t>7.1.1.2.5</w:t>
      </w:r>
      <w:r w:rsidRPr="00A15DCB">
        <w:tab/>
        <w:t>Correct HARQ process handling / DL grant prioritization</w:t>
      </w:r>
    </w:p>
    <w:p w14:paraId="5AF63187" w14:textId="77777777" w:rsidR="009B2334" w:rsidRPr="00A15DCB" w:rsidRDefault="009B2334" w:rsidP="009B2334">
      <w:pPr>
        <w:pStyle w:val="H6"/>
        <w:rPr>
          <w:lang w:eastAsia="sv-SE"/>
        </w:rPr>
      </w:pPr>
      <w:r w:rsidRPr="00A15DCB">
        <w:rPr>
          <w:lang w:eastAsia="sv-SE"/>
        </w:rPr>
        <w:t>7.1.1.2.5.1</w:t>
      </w:r>
      <w:r w:rsidRPr="00A15DCB">
        <w:rPr>
          <w:lang w:eastAsia="sv-SE"/>
        </w:rPr>
        <w:tab/>
        <w:t>Test Purpose (TP)</w:t>
      </w:r>
    </w:p>
    <w:p w14:paraId="31D6F391" w14:textId="77777777" w:rsidR="009B2334" w:rsidRPr="00A15DCB" w:rsidRDefault="009B2334" w:rsidP="009B2334">
      <w:pPr>
        <w:pStyle w:val="H6"/>
        <w:rPr>
          <w:lang w:eastAsia="sv-SE"/>
        </w:rPr>
      </w:pPr>
      <w:r w:rsidRPr="00A15DCB">
        <w:rPr>
          <w:lang w:eastAsia="sv-SE"/>
        </w:rPr>
        <w:t>(1)</w:t>
      </w:r>
    </w:p>
    <w:p w14:paraId="1E4ACE41" w14:textId="77777777" w:rsidR="009B2334" w:rsidRPr="00A15DCB" w:rsidRDefault="009B2334" w:rsidP="009B2334">
      <w:pPr>
        <w:pStyle w:val="PL"/>
        <w:rPr>
          <w:noProof w:val="0"/>
          <w:lang w:eastAsia="sv-SE"/>
        </w:rPr>
      </w:pPr>
      <w:r w:rsidRPr="00A15DCB">
        <w:rPr>
          <w:b/>
          <w:noProof w:val="0"/>
          <w:lang w:eastAsia="sv-SE"/>
        </w:rPr>
        <w:t>with</w:t>
      </w:r>
      <w:r w:rsidRPr="00A15DCB">
        <w:rPr>
          <w:noProof w:val="0"/>
          <w:lang w:eastAsia="sv-SE"/>
        </w:rPr>
        <w:t xml:space="preserve"> { UE in RRC_CONNECTED state and is configured with two PUCCH-config each corresponds to a PHY priority}</w:t>
      </w:r>
    </w:p>
    <w:p w14:paraId="36D75F84" w14:textId="77777777" w:rsidR="009B2334" w:rsidRPr="00A15DCB" w:rsidRDefault="009B2334" w:rsidP="009B2334">
      <w:pPr>
        <w:pStyle w:val="PL"/>
        <w:rPr>
          <w:noProof w:val="0"/>
          <w:lang w:eastAsia="sv-SE"/>
        </w:rPr>
      </w:pPr>
      <w:r w:rsidRPr="00A15DCB">
        <w:rPr>
          <w:b/>
          <w:noProof w:val="0"/>
          <w:lang w:eastAsia="sv-SE"/>
        </w:rPr>
        <w:t>ensure that</w:t>
      </w:r>
      <w:r w:rsidRPr="00A15DCB">
        <w:rPr>
          <w:noProof w:val="0"/>
          <w:lang w:eastAsia="sv-SE"/>
        </w:rPr>
        <w:t xml:space="preserve"> {</w:t>
      </w:r>
    </w:p>
    <w:p w14:paraId="7F7824DD" w14:textId="77777777" w:rsidR="009B2334" w:rsidRPr="00A15DCB" w:rsidRDefault="009B2334" w:rsidP="009B2334">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DL MAC PDU’s with DL grant indicating different priorities }</w:t>
      </w:r>
    </w:p>
    <w:p w14:paraId="3F2B314A" w14:textId="77777777" w:rsidR="009B2334" w:rsidRPr="00A15DCB" w:rsidRDefault="009B2334" w:rsidP="009B2334">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transmit the HARQ feedback using correct PUCCH resource as per priority}</w:t>
      </w:r>
    </w:p>
    <w:p w14:paraId="770EB939" w14:textId="7970B32A" w:rsidR="009B2334" w:rsidRPr="00A15DCB" w:rsidRDefault="009B2334" w:rsidP="009B2334">
      <w:pPr>
        <w:pStyle w:val="PL"/>
        <w:rPr>
          <w:noProof w:val="0"/>
          <w:lang w:eastAsia="sv-SE"/>
        </w:rPr>
      </w:pPr>
      <w:r w:rsidRPr="00A15DCB">
        <w:rPr>
          <w:noProof w:val="0"/>
          <w:lang w:eastAsia="sv-SE"/>
        </w:rPr>
        <w:t>}</w:t>
      </w:r>
    </w:p>
    <w:p w14:paraId="73964725" w14:textId="77777777" w:rsidR="009B2334" w:rsidRPr="00A15DCB" w:rsidRDefault="009B2334" w:rsidP="009B2334">
      <w:pPr>
        <w:pStyle w:val="PL"/>
        <w:rPr>
          <w:noProof w:val="0"/>
          <w:lang w:eastAsia="sv-SE"/>
        </w:rPr>
      </w:pPr>
    </w:p>
    <w:p w14:paraId="0AE4BBA4" w14:textId="77777777" w:rsidR="009B2334" w:rsidRPr="00A15DCB" w:rsidRDefault="009B2334" w:rsidP="009B2334">
      <w:pPr>
        <w:pStyle w:val="H6"/>
        <w:rPr>
          <w:lang w:eastAsia="sv-SE"/>
        </w:rPr>
      </w:pPr>
      <w:r w:rsidRPr="00A15DCB">
        <w:rPr>
          <w:lang w:eastAsia="sv-SE"/>
        </w:rPr>
        <w:t>7.1.1.2.5.2</w:t>
      </w:r>
      <w:r w:rsidRPr="00A15DCB">
        <w:rPr>
          <w:lang w:eastAsia="sv-SE"/>
        </w:rPr>
        <w:tab/>
        <w:t>Conformance requirements</w:t>
      </w:r>
    </w:p>
    <w:p w14:paraId="03FF46D7" w14:textId="77777777" w:rsidR="009B2334" w:rsidRPr="00A15DCB" w:rsidRDefault="009B2334" w:rsidP="009B2334">
      <w:pPr>
        <w:rPr>
          <w:lang w:eastAsia="sv-SE"/>
        </w:rPr>
      </w:pPr>
      <w:r w:rsidRPr="00A15DCB">
        <w:rPr>
          <w:lang w:eastAsia="sv-SE"/>
        </w:rPr>
        <w:t xml:space="preserve">References: The conformance requirements covered in the present TC are specified in: TS 38.213 clause 9, 9.2.4. </w:t>
      </w:r>
      <w:r w:rsidRPr="00A15DCB">
        <w:t>Unless otherwise stated these are Rel-16 requirements.</w:t>
      </w:r>
    </w:p>
    <w:p w14:paraId="734D6BC9" w14:textId="77777777" w:rsidR="009B2334" w:rsidRPr="00A15DCB" w:rsidRDefault="009B2334" w:rsidP="009B2334">
      <w:pPr>
        <w:rPr>
          <w:lang w:eastAsia="sv-SE"/>
        </w:rPr>
      </w:pPr>
      <w:r w:rsidRPr="00A15DCB">
        <w:rPr>
          <w:lang w:eastAsia="sv-SE"/>
        </w:rPr>
        <w:t>[TS 38.213, clause 9]</w:t>
      </w:r>
    </w:p>
    <w:p w14:paraId="7C2CFB5F" w14:textId="77777777" w:rsidR="009B2334" w:rsidRPr="00A15DCB" w:rsidRDefault="009B2334" w:rsidP="009B2334">
      <w:pPr>
        <w:rPr>
          <w:lang w:eastAsia="zh-CN"/>
        </w:rPr>
      </w:pPr>
      <w:r w:rsidRPr="00A15DCB">
        <w:rPr>
          <w:lang w:eastAsia="zh-CN"/>
        </w:rPr>
        <w:t xml:space="preserve">A PUSCH or a PUCCH transmission, including repetitions if any, can be of priority index 0 or of priority index 1. For a configured grant PUSCH transmission, a UE determines a priority index from </w:t>
      </w:r>
      <w:r w:rsidRPr="00A15DCB">
        <w:rPr>
          <w:i/>
          <w:iCs/>
          <w:lang w:eastAsia="zh-CN"/>
        </w:rPr>
        <w:t>phy-PriorityIndex</w:t>
      </w:r>
      <w:r w:rsidRPr="00A15DCB">
        <w:rPr>
          <w:lang w:eastAsia="zh-CN"/>
        </w:rPr>
        <w:t xml:space="preserve">, if provided. </w:t>
      </w:r>
      <w:r w:rsidRPr="00A15DCB">
        <w:t xml:space="preserve">For a PUCCH transmission with HARQ-ACK information corresponding to a SPS PDSCH reception or a SPS PDSCH release, a UE determines a priority index from </w:t>
      </w:r>
      <w:r w:rsidRPr="00A15DCB">
        <w:rPr>
          <w:i/>
          <w:iCs/>
          <w:lang w:eastAsia="zh-CN"/>
        </w:rPr>
        <w:t>harq-CodebookID</w:t>
      </w:r>
      <w:r w:rsidRPr="00A15DCB">
        <w:rPr>
          <w:lang w:eastAsia="zh-CN"/>
        </w:rPr>
        <w:t xml:space="preserve">, if provided. For a PUCCH transmission with SR, a UE determines the corresponding priority as described in Clause 9.2.4. </w:t>
      </w:r>
      <w:r w:rsidRPr="00A15DCB">
        <w:rPr>
          <w:rFonts w:eastAsia="Gulim"/>
        </w:rPr>
        <w:t xml:space="preserve">For a PUSCH transmission with semi-persistent CSI report, a UE determines a priority index from a priority indicator field, if provided, in a DCI format that activates the semi-persistent CSI report. </w:t>
      </w:r>
      <w:r w:rsidRPr="00A15DCB">
        <w:rPr>
          <w:lang w:eastAsia="zh-CN"/>
        </w:rPr>
        <w:t xml:space="preserve">If a priority index is not provided to a UE for a PUSCH or a PUCCH transmission, the priority index is 0. </w:t>
      </w:r>
    </w:p>
    <w:p w14:paraId="64B4675E" w14:textId="77777777" w:rsidR="009B2334" w:rsidRPr="00A15DCB" w:rsidRDefault="009B2334" w:rsidP="009B2334">
      <w:pPr>
        <w:rPr>
          <w:lang w:eastAsia="sv-SE"/>
        </w:rPr>
      </w:pPr>
      <w:r w:rsidRPr="00A15DCB">
        <w:rPr>
          <w:lang w:eastAsia="sv-SE"/>
        </w:rPr>
        <w:t>[TS 38.213, clause 9.1]</w:t>
      </w:r>
    </w:p>
    <w:p w14:paraId="77EE64BA" w14:textId="77777777" w:rsidR="009B2334" w:rsidRPr="00A15DCB" w:rsidRDefault="009B2334" w:rsidP="009B2334">
      <w:r w:rsidRPr="00A15DCB">
        <w:t xml:space="preserve">If a UE is provided </w:t>
      </w:r>
      <w:r w:rsidRPr="00A15DCB">
        <w:rPr>
          <w:i/>
          <w:iCs/>
        </w:rPr>
        <w:t>pdsch-HARQ-ACK-Codebook</w:t>
      </w:r>
      <w:r w:rsidRPr="00A15DCB">
        <w:rPr>
          <w:i/>
        </w:rPr>
        <w:t>List</w:t>
      </w:r>
      <w:r w:rsidRPr="00A15DCB">
        <w:rPr>
          <w:iCs/>
        </w:rPr>
        <w:t xml:space="preserve">, </w:t>
      </w:r>
      <w:r w:rsidRPr="00A15DCB">
        <w:t xml:space="preserve">the UE can be indicated by </w:t>
      </w:r>
      <w:r w:rsidRPr="00A15DCB">
        <w:rPr>
          <w:i/>
          <w:iCs/>
        </w:rPr>
        <w:t>pdsch-HARQ-ACK-CodebookList</w:t>
      </w:r>
      <w:r w:rsidRPr="00A15DCB">
        <w:t xml:space="preserve"> to generate one or two HARQ-ACK codebooks. </w:t>
      </w:r>
      <w:r w:rsidRPr="00A15DCB">
        <w:rPr>
          <w:lang w:eastAsia="zh-CN"/>
        </w:rPr>
        <w:t xml:space="preserve">If the UE is indicated to generate one HARQ-ACK codebook, the HARQ-ACK codebook is associated with a PUCCH of priority index 0. </w:t>
      </w:r>
      <w:r w:rsidRPr="00A15DCB">
        <w:t xml:space="preserve">If a UE is provided </w:t>
      </w:r>
      <w:r w:rsidRPr="00A15DCB">
        <w:rPr>
          <w:i/>
          <w:iCs/>
        </w:rPr>
        <w:t>pdsch-HARQ-ACK-CodebookList</w:t>
      </w:r>
      <w:r w:rsidRPr="00A15DCB">
        <w:t xml:space="preserve">, the UE multiplexes in a same HARQ-ACK codebook only HARQ-ACK information associated with a same priority index. </w:t>
      </w:r>
      <w:r w:rsidRPr="00A15DCB">
        <w:rPr>
          <w:lang w:eastAsia="zh-CN"/>
        </w:rPr>
        <w:t>If the UE is indicated to generate two HARQ-ACK codebooks</w:t>
      </w:r>
    </w:p>
    <w:p w14:paraId="4CAB8C4E" w14:textId="67345525" w:rsidR="009B2334" w:rsidRPr="00A15DCB" w:rsidRDefault="009B2334" w:rsidP="00F57D70">
      <w:pPr>
        <w:ind w:left="568" w:hanging="284"/>
      </w:pPr>
      <w:r w:rsidRPr="00A15DCB">
        <w:t>-</w:t>
      </w:r>
      <w:r w:rsidRPr="00A15DCB">
        <w:tab/>
        <w:t>a first HARQ-ACK codebook is associated with a PUCCH of priority index 0 and a second HARQ-ACK codebook is associated with a PUCCH of priority index 1</w:t>
      </w:r>
    </w:p>
    <w:p w14:paraId="6C3264E6" w14:textId="77777777" w:rsidR="009B2334" w:rsidRPr="00A15DCB" w:rsidRDefault="009B2334" w:rsidP="009B2334">
      <w:pPr>
        <w:rPr>
          <w:lang w:eastAsia="sv-SE"/>
        </w:rPr>
      </w:pPr>
      <w:r w:rsidRPr="00A15DCB">
        <w:rPr>
          <w:lang w:eastAsia="sv-SE"/>
        </w:rPr>
        <w:t>[TS 38.213, clause 9.2.4]</w:t>
      </w:r>
    </w:p>
    <w:p w14:paraId="48BBF724" w14:textId="5DB34C46" w:rsidR="009B2334" w:rsidRPr="00A15DCB" w:rsidRDefault="009B2334" w:rsidP="009B2334">
      <w:r w:rsidRPr="00A15DCB">
        <w:rPr>
          <w:lang w:eastAsia="zh-CN"/>
        </w:rPr>
        <w:lastRenderedPageBreak/>
        <w:t xml:space="preserve">A UE can be configured by </w:t>
      </w:r>
      <w:r w:rsidRPr="00A15DCB">
        <w:rPr>
          <w:i/>
          <w:lang w:eastAsia="zh-CN"/>
        </w:rPr>
        <w:t>SchedulingRequestResourceConfig</w:t>
      </w:r>
      <w:r w:rsidRPr="00A15DCB">
        <w:rPr>
          <w:lang w:eastAsia="zh-CN"/>
        </w:rPr>
        <w:t xml:space="preserve"> a set of configurations for SR in a PUCCH transmission using either PUCCH format 0 or PUCCH format 1. A UE can be configured by </w:t>
      </w:r>
      <w:r w:rsidRPr="00A15DCB">
        <w:rPr>
          <w:i/>
        </w:rPr>
        <w:t>schedulingRequestID-BFR-SCell</w:t>
      </w:r>
      <w:r w:rsidRPr="00A15DCB">
        <w:rPr>
          <w:lang w:eastAsia="zh-CN"/>
        </w:rPr>
        <w:t xml:space="preserve"> a configuration for LRR in a PUCCH transmission using either PUCCH format 0 or PUCCH format 1. The UE can be provided, by </w:t>
      </w:r>
      <w:r w:rsidRPr="00A15DCB">
        <w:rPr>
          <w:i/>
          <w:iCs/>
        </w:rPr>
        <w:t>phy-PriorityIndex</w:t>
      </w:r>
      <w:r w:rsidRPr="00A15DCB">
        <w:rPr>
          <w:lang w:eastAsia="zh-CN"/>
        </w:rPr>
        <w:t xml:space="preserve"> in </w:t>
      </w:r>
      <w:r w:rsidRPr="00A15DCB">
        <w:rPr>
          <w:i/>
          <w:lang w:eastAsia="zh-CN"/>
        </w:rPr>
        <w:t>SchedulingRequestResourceConfig</w:t>
      </w:r>
      <w:r w:rsidRPr="00A15DCB">
        <w:rPr>
          <w:lang w:eastAsia="zh-CN"/>
        </w:rPr>
        <w:t>, a priority index 0 or a priority index 1 for the SR. If the UE is not provided a priority index for SR, the priority index is 0.</w:t>
      </w:r>
    </w:p>
    <w:p w14:paraId="6E04EEE6" w14:textId="77777777" w:rsidR="009B2334" w:rsidRPr="00A15DCB" w:rsidRDefault="009B2334" w:rsidP="009B2334">
      <w:pPr>
        <w:pStyle w:val="H6"/>
        <w:rPr>
          <w:lang w:eastAsia="sv-SE"/>
        </w:rPr>
      </w:pPr>
      <w:r w:rsidRPr="00A15DCB">
        <w:rPr>
          <w:lang w:eastAsia="sv-SE"/>
        </w:rPr>
        <w:t>7.1.1.2.5.3</w:t>
      </w:r>
      <w:r w:rsidRPr="00A15DCB">
        <w:rPr>
          <w:lang w:eastAsia="sv-SE"/>
        </w:rPr>
        <w:tab/>
        <w:t>Test description</w:t>
      </w:r>
    </w:p>
    <w:p w14:paraId="4E4DF10E" w14:textId="77777777" w:rsidR="009B2334" w:rsidRPr="00A15DCB" w:rsidRDefault="009B2334" w:rsidP="009B2334">
      <w:pPr>
        <w:pStyle w:val="H6"/>
        <w:rPr>
          <w:lang w:eastAsia="sv-SE"/>
        </w:rPr>
      </w:pPr>
      <w:r w:rsidRPr="00A15DCB">
        <w:rPr>
          <w:lang w:eastAsia="sv-SE"/>
        </w:rPr>
        <w:t>7.1.1.2.5.3.1</w:t>
      </w:r>
      <w:r w:rsidRPr="00A15DCB">
        <w:rPr>
          <w:lang w:eastAsia="sv-SE"/>
        </w:rPr>
        <w:tab/>
        <w:t>Pre-test conditions</w:t>
      </w:r>
    </w:p>
    <w:p w14:paraId="1F257789" w14:textId="77777777" w:rsidR="009B2334" w:rsidRPr="00A15DCB" w:rsidRDefault="009B2334" w:rsidP="009B2334">
      <w:pPr>
        <w:rPr>
          <w:lang w:eastAsia="sv-SE"/>
        </w:rPr>
      </w:pPr>
      <w:r w:rsidRPr="00A15DCB">
        <w:rPr>
          <w:lang w:eastAsia="sv-SE"/>
        </w:rPr>
        <w:t>Same Pre-test conditions as in clause 7.1.1.0 except that set to return no data in uplink and parameters as in Table 7.1.1.2.5.3.1-1.</w:t>
      </w:r>
    </w:p>
    <w:p w14:paraId="7B678740" w14:textId="77777777" w:rsidR="009B2334" w:rsidRPr="00A15DCB" w:rsidRDefault="009B2334" w:rsidP="009B2334">
      <w:pPr>
        <w:pStyle w:val="TH"/>
        <w:rPr>
          <w:lang w:eastAsia="sv-SE"/>
        </w:rPr>
      </w:pPr>
      <w:r w:rsidRPr="00A15DCB">
        <w:rPr>
          <w:lang w:eastAsia="sv-SE"/>
        </w:rPr>
        <w:t>Table 7.1.1.2.5.3.1-1: MAC Parameters</w:t>
      </w:r>
    </w:p>
    <w:tbl>
      <w:tblPr>
        <w:tblW w:w="8480"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gridCol w:w="1960"/>
      </w:tblGrid>
      <w:tr w:rsidR="009B2334" w:rsidRPr="00A15DCB" w14:paraId="1EA493C9" w14:textId="77777777" w:rsidTr="00AB7AF6">
        <w:tc>
          <w:tcPr>
            <w:tcW w:w="4560" w:type="dxa"/>
          </w:tcPr>
          <w:p w14:paraId="4DBCA333" w14:textId="77777777" w:rsidR="009B2334" w:rsidRPr="00A15DCB" w:rsidRDefault="009B2334" w:rsidP="00AB7AF6">
            <w:pPr>
              <w:pStyle w:val="TAL"/>
              <w:jc w:val="center"/>
              <w:rPr>
                <w:b/>
                <w:lang w:eastAsia="en-US"/>
              </w:rPr>
            </w:pPr>
            <w:r w:rsidRPr="00A15DCB">
              <w:rPr>
                <w:b/>
                <w:lang w:eastAsia="en-US"/>
              </w:rPr>
              <w:t>Parameter</w:t>
            </w:r>
          </w:p>
        </w:tc>
        <w:tc>
          <w:tcPr>
            <w:tcW w:w="1960" w:type="dxa"/>
          </w:tcPr>
          <w:p w14:paraId="58CDCC98" w14:textId="77777777" w:rsidR="009B2334" w:rsidRPr="00A15DCB" w:rsidRDefault="009B2334" w:rsidP="00AB7AF6">
            <w:pPr>
              <w:pStyle w:val="TAL"/>
              <w:jc w:val="center"/>
              <w:rPr>
                <w:b/>
                <w:lang w:eastAsia="en-US"/>
              </w:rPr>
            </w:pPr>
            <w:r w:rsidRPr="00A15DCB">
              <w:rPr>
                <w:b/>
                <w:lang w:eastAsia="en-US"/>
              </w:rPr>
              <w:t>Value</w:t>
            </w:r>
          </w:p>
        </w:tc>
        <w:tc>
          <w:tcPr>
            <w:tcW w:w="1960" w:type="dxa"/>
          </w:tcPr>
          <w:p w14:paraId="6A2EC0BA" w14:textId="77777777" w:rsidR="009B2334" w:rsidRPr="00A15DCB" w:rsidRDefault="009B2334" w:rsidP="00AB7AF6">
            <w:pPr>
              <w:pStyle w:val="TAL"/>
              <w:jc w:val="center"/>
              <w:rPr>
                <w:b/>
                <w:lang w:eastAsia="en-US"/>
              </w:rPr>
            </w:pPr>
            <w:r w:rsidRPr="00A15DCB">
              <w:rPr>
                <w:b/>
                <w:lang w:eastAsia="en-US"/>
              </w:rPr>
              <w:t>Comment</w:t>
            </w:r>
          </w:p>
        </w:tc>
      </w:tr>
      <w:tr w:rsidR="009B2334" w:rsidRPr="00A15DCB" w14:paraId="283CCE4F" w14:textId="77777777" w:rsidTr="00AB7AF6">
        <w:tc>
          <w:tcPr>
            <w:tcW w:w="4560" w:type="dxa"/>
          </w:tcPr>
          <w:p w14:paraId="2AC6554C" w14:textId="35411491" w:rsidR="009B2334" w:rsidRPr="00A15DCB" w:rsidRDefault="000F6081" w:rsidP="00AB7AF6">
            <w:pPr>
              <w:pStyle w:val="TAL"/>
            </w:pPr>
            <w:r w:rsidRPr="00A15DCB">
              <w:t>priorityIndicatorDCI-1-1-r16</w:t>
            </w:r>
          </w:p>
        </w:tc>
        <w:tc>
          <w:tcPr>
            <w:tcW w:w="1960" w:type="dxa"/>
          </w:tcPr>
          <w:p w14:paraId="15C2FED5" w14:textId="1CBEDF1C" w:rsidR="009B2334" w:rsidRPr="00A15DCB" w:rsidRDefault="000F6081" w:rsidP="00AB7AF6">
            <w:pPr>
              <w:pStyle w:val="TAL"/>
              <w:rPr>
                <w:lang w:eastAsia="en-US"/>
              </w:rPr>
            </w:pPr>
            <w:r w:rsidRPr="00A15DCB">
              <w:rPr>
                <w:lang w:eastAsia="en-US"/>
              </w:rPr>
              <w:t>enabled</w:t>
            </w:r>
          </w:p>
        </w:tc>
        <w:tc>
          <w:tcPr>
            <w:tcW w:w="1960" w:type="dxa"/>
          </w:tcPr>
          <w:p w14:paraId="74B6EA06" w14:textId="543666E4" w:rsidR="009B2334" w:rsidRPr="00A15DCB" w:rsidRDefault="009B2334" w:rsidP="00AB7AF6">
            <w:pPr>
              <w:pStyle w:val="TAL"/>
              <w:rPr>
                <w:lang w:eastAsia="en-US"/>
              </w:rPr>
            </w:pPr>
          </w:p>
        </w:tc>
      </w:tr>
      <w:tr w:rsidR="009B2334" w:rsidRPr="00A15DCB" w14:paraId="6975007F" w14:textId="77777777" w:rsidTr="00AB7AF6">
        <w:tc>
          <w:tcPr>
            <w:tcW w:w="4560" w:type="dxa"/>
          </w:tcPr>
          <w:p w14:paraId="3FC3765B" w14:textId="65514E92" w:rsidR="009B2334" w:rsidRPr="00A15DCB" w:rsidRDefault="009B2334" w:rsidP="00AB7AF6">
            <w:pPr>
              <w:pStyle w:val="TAL"/>
            </w:pPr>
            <w:r w:rsidRPr="00A15DCB">
              <w:t>pdsch-HARQ-ACK-CodebookList-r16</w:t>
            </w:r>
          </w:p>
        </w:tc>
        <w:tc>
          <w:tcPr>
            <w:tcW w:w="1960" w:type="dxa"/>
          </w:tcPr>
          <w:p w14:paraId="48A049BD" w14:textId="77777777" w:rsidR="009B2334" w:rsidRPr="00A15DCB" w:rsidRDefault="009B2334" w:rsidP="00AB7AF6">
            <w:pPr>
              <w:pStyle w:val="TAL"/>
            </w:pPr>
            <w:r w:rsidRPr="00A15DCB">
              <w:t>dynamic, semiStatic</w:t>
            </w:r>
          </w:p>
        </w:tc>
        <w:tc>
          <w:tcPr>
            <w:tcW w:w="1960" w:type="dxa"/>
          </w:tcPr>
          <w:p w14:paraId="4839B8D8" w14:textId="77777777" w:rsidR="009B2334" w:rsidRPr="00A15DCB" w:rsidRDefault="009B2334" w:rsidP="00AB7AF6">
            <w:pPr>
              <w:pStyle w:val="TAL"/>
              <w:rPr>
                <w:lang w:eastAsia="en-US"/>
              </w:rPr>
            </w:pPr>
            <w:r w:rsidRPr="00A15DCB">
              <w:rPr>
                <w:lang w:eastAsia="en-US"/>
              </w:rPr>
              <w:t>2 entries</w:t>
            </w:r>
          </w:p>
        </w:tc>
      </w:tr>
    </w:tbl>
    <w:p w14:paraId="48A0F3A9" w14:textId="77777777" w:rsidR="009B2334" w:rsidRPr="00A15DCB" w:rsidRDefault="009B2334" w:rsidP="009B2334">
      <w:pPr>
        <w:rPr>
          <w:lang w:eastAsia="sv-SE"/>
        </w:rPr>
      </w:pPr>
    </w:p>
    <w:p w14:paraId="61B066F8" w14:textId="77777777" w:rsidR="009B2334" w:rsidRPr="00A15DCB" w:rsidRDefault="009B2334" w:rsidP="009B2334">
      <w:pPr>
        <w:pStyle w:val="H6"/>
        <w:rPr>
          <w:lang w:eastAsia="sv-SE"/>
        </w:rPr>
      </w:pPr>
      <w:r w:rsidRPr="00A15DCB">
        <w:rPr>
          <w:lang w:eastAsia="sv-SE"/>
        </w:rPr>
        <w:t>7.1.1.2.5.3.2</w:t>
      </w:r>
      <w:r w:rsidRPr="00A15DCB">
        <w:rPr>
          <w:lang w:eastAsia="sv-SE"/>
        </w:rPr>
        <w:tab/>
        <w:t>Test procedure sequence</w:t>
      </w:r>
    </w:p>
    <w:p w14:paraId="476B2A5C" w14:textId="77777777" w:rsidR="009B2334" w:rsidRPr="00A15DCB" w:rsidRDefault="009B2334" w:rsidP="009B2334">
      <w:pPr>
        <w:pStyle w:val="TH"/>
        <w:rPr>
          <w:lang w:eastAsia="sv-SE"/>
        </w:rPr>
      </w:pPr>
      <w:r w:rsidRPr="00A15DCB">
        <w:rPr>
          <w:lang w:eastAsia="sv-SE"/>
        </w:rPr>
        <w:t>Table 7.1.1.2.5.3.2-1: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B2334" w:rsidRPr="00A15DCB" w14:paraId="17046509" w14:textId="77777777" w:rsidTr="00AB7AF6">
        <w:tc>
          <w:tcPr>
            <w:tcW w:w="648" w:type="dxa"/>
            <w:tcBorders>
              <w:bottom w:val="nil"/>
            </w:tcBorders>
          </w:tcPr>
          <w:p w14:paraId="7544E555" w14:textId="77777777" w:rsidR="009B2334" w:rsidRPr="00A15DCB" w:rsidRDefault="009B2334" w:rsidP="00AB7AF6">
            <w:pPr>
              <w:pStyle w:val="TAH"/>
              <w:rPr>
                <w:lang w:eastAsia="en-US"/>
              </w:rPr>
            </w:pPr>
            <w:r w:rsidRPr="00A15DCB">
              <w:rPr>
                <w:lang w:eastAsia="en-US"/>
              </w:rPr>
              <w:t>St</w:t>
            </w:r>
          </w:p>
        </w:tc>
        <w:tc>
          <w:tcPr>
            <w:tcW w:w="3969" w:type="dxa"/>
            <w:tcBorders>
              <w:bottom w:val="nil"/>
            </w:tcBorders>
          </w:tcPr>
          <w:p w14:paraId="6F1EECE1" w14:textId="77777777" w:rsidR="009B2334" w:rsidRPr="00A15DCB" w:rsidRDefault="009B2334" w:rsidP="00AB7AF6">
            <w:pPr>
              <w:pStyle w:val="TAH"/>
              <w:rPr>
                <w:lang w:eastAsia="en-US"/>
              </w:rPr>
            </w:pPr>
            <w:r w:rsidRPr="00A15DCB">
              <w:rPr>
                <w:lang w:eastAsia="en-US"/>
              </w:rPr>
              <w:t>Procedure</w:t>
            </w:r>
          </w:p>
        </w:tc>
        <w:tc>
          <w:tcPr>
            <w:tcW w:w="3686" w:type="dxa"/>
            <w:gridSpan w:val="2"/>
          </w:tcPr>
          <w:p w14:paraId="10726F73" w14:textId="77777777" w:rsidR="009B2334" w:rsidRPr="00A15DCB" w:rsidRDefault="009B2334" w:rsidP="00AB7AF6">
            <w:pPr>
              <w:pStyle w:val="TAH"/>
              <w:rPr>
                <w:lang w:eastAsia="en-US"/>
              </w:rPr>
            </w:pPr>
            <w:r w:rsidRPr="00A15DCB">
              <w:rPr>
                <w:lang w:eastAsia="en-US"/>
              </w:rPr>
              <w:t>Message Sequence</w:t>
            </w:r>
          </w:p>
        </w:tc>
        <w:tc>
          <w:tcPr>
            <w:tcW w:w="567" w:type="dxa"/>
            <w:tcBorders>
              <w:bottom w:val="nil"/>
            </w:tcBorders>
          </w:tcPr>
          <w:p w14:paraId="112A3E0F" w14:textId="77777777" w:rsidR="009B2334" w:rsidRPr="00A15DCB" w:rsidRDefault="009B2334" w:rsidP="00AB7AF6">
            <w:pPr>
              <w:pStyle w:val="TAH"/>
              <w:rPr>
                <w:lang w:eastAsia="en-US"/>
              </w:rPr>
            </w:pPr>
            <w:r w:rsidRPr="00A15DCB">
              <w:rPr>
                <w:lang w:eastAsia="en-US"/>
              </w:rPr>
              <w:t>TP</w:t>
            </w:r>
          </w:p>
        </w:tc>
        <w:tc>
          <w:tcPr>
            <w:tcW w:w="892" w:type="dxa"/>
            <w:tcBorders>
              <w:bottom w:val="nil"/>
            </w:tcBorders>
          </w:tcPr>
          <w:p w14:paraId="1C9B9088" w14:textId="77777777" w:rsidR="009B2334" w:rsidRPr="00A15DCB" w:rsidRDefault="009B2334" w:rsidP="00AB7AF6">
            <w:pPr>
              <w:pStyle w:val="TAH"/>
              <w:rPr>
                <w:lang w:eastAsia="en-US"/>
              </w:rPr>
            </w:pPr>
            <w:r w:rsidRPr="00A15DCB">
              <w:rPr>
                <w:lang w:eastAsia="en-US"/>
              </w:rPr>
              <w:t>Verdict</w:t>
            </w:r>
          </w:p>
        </w:tc>
      </w:tr>
      <w:tr w:rsidR="009B2334" w:rsidRPr="00A15DCB" w14:paraId="3FD6D5A1" w14:textId="77777777" w:rsidTr="00AB7AF6">
        <w:tc>
          <w:tcPr>
            <w:tcW w:w="648" w:type="dxa"/>
            <w:tcBorders>
              <w:top w:val="nil"/>
            </w:tcBorders>
          </w:tcPr>
          <w:p w14:paraId="1EA4C384" w14:textId="77777777" w:rsidR="009B2334" w:rsidRPr="00A15DCB" w:rsidRDefault="009B2334" w:rsidP="00AB7AF6">
            <w:pPr>
              <w:pStyle w:val="TAH"/>
              <w:rPr>
                <w:lang w:eastAsia="en-US"/>
              </w:rPr>
            </w:pPr>
          </w:p>
        </w:tc>
        <w:tc>
          <w:tcPr>
            <w:tcW w:w="3969" w:type="dxa"/>
            <w:tcBorders>
              <w:top w:val="nil"/>
            </w:tcBorders>
          </w:tcPr>
          <w:p w14:paraId="31ED701A" w14:textId="77777777" w:rsidR="009B2334" w:rsidRPr="00A15DCB" w:rsidRDefault="009B2334" w:rsidP="00AB7AF6">
            <w:pPr>
              <w:pStyle w:val="TAH"/>
              <w:rPr>
                <w:lang w:eastAsia="en-US"/>
              </w:rPr>
            </w:pPr>
          </w:p>
        </w:tc>
        <w:tc>
          <w:tcPr>
            <w:tcW w:w="709" w:type="dxa"/>
          </w:tcPr>
          <w:p w14:paraId="7CF2646B" w14:textId="77777777" w:rsidR="009B2334" w:rsidRPr="00A15DCB" w:rsidRDefault="009B2334" w:rsidP="00AB7AF6">
            <w:pPr>
              <w:pStyle w:val="TAH"/>
              <w:rPr>
                <w:lang w:eastAsia="en-US"/>
              </w:rPr>
            </w:pPr>
            <w:r w:rsidRPr="00A15DCB">
              <w:rPr>
                <w:lang w:eastAsia="en-US"/>
              </w:rPr>
              <w:t>U - S</w:t>
            </w:r>
          </w:p>
        </w:tc>
        <w:tc>
          <w:tcPr>
            <w:tcW w:w="2977" w:type="dxa"/>
          </w:tcPr>
          <w:p w14:paraId="7A0347F1" w14:textId="77777777" w:rsidR="009B2334" w:rsidRPr="00A15DCB" w:rsidRDefault="009B2334" w:rsidP="00AB7AF6">
            <w:pPr>
              <w:pStyle w:val="TAH"/>
              <w:rPr>
                <w:lang w:eastAsia="en-US"/>
              </w:rPr>
            </w:pPr>
            <w:r w:rsidRPr="00A15DCB">
              <w:rPr>
                <w:lang w:eastAsia="en-US"/>
              </w:rPr>
              <w:t>Message</w:t>
            </w:r>
          </w:p>
        </w:tc>
        <w:tc>
          <w:tcPr>
            <w:tcW w:w="567" w:type="dxa"/>
            <w:tcBorders>
              <w:top w:val="nil"/>
            </w:tcBorders>
          </w:tcPr>
          <w:p w14:paraId="6AEBD81E" w14:textId="77777777" w:rsidR="009B2334" w:rsidRPr="00A15DCB" w:rsidRDefault="009B2334" w:rsidP="00AB7AF6">
            <w:pPr>
              <w:pStyle w:val="TAH"/>
              <w:rPr>
                <w:lang w:eastAsia="en-US"/>
              </w:rPr>
            </w:pPr>
          </w:p>
        </w:tc>
        <w:tc>
          <w:tcPr>
            <w:tcW w:w="892" w:type="dxa"/>
            <w:tcBorders>
              <w:top w:val="nil"/>
            </w:tcBorders>
          </w:tcPr>
          <w:p w14:paraId="74CEE291" w14:textId="77777777" w:rsidR="009B2334" w:rsidRPr="00A15DCB" w:rsidRDefault="009B2334" w:rsidP="00AB7AF6">
            <w:pPr>
              <w:pStyle w:val="TAH"/>
              <w:rPr>
                <w:lang w:eastAsia="en-US"/>
              </w:rPr>
            </w:pPr>
          </w:p>
        </w:tc>
      </w:tr>
      <w:tr w:rsidR="009B2334" w:rsidRPr="00A15DCB" w14:paraId="5E46C54F" w14:textId="77777777" w:rsidTr="00AB7AF6">
        <w:tc>
          <w:tcPr>
            <w:tcW w:w="648" w:type="dxa"/>
          </w:tcPr>
          <w:p w14:paraId="2FCE4C31" w14:textId="77777777" w:rsidR="009B2334" w:rsidRPr="00A15DCB" w:rsidRDefault="009B2334" w:rsidP="00AB7AF6">
            <w:pPr>
              <w:pStyle w:val="TAC"/>
              <w:rPr>
                <w:lang w:eastAsia="en-US"/>
              </w:rPr>
            </w:pPr>
            <w:r w:rsidRPr="00A15DCB">
              <w:rPr>
                <w:lang w:eastAsia="en-US"/>
              </w:rPr>
              <w:t>1</w:t>
            </w:r>
          </w:p>
        </w:tc>
        <w:tc>
          <w:tcPr>
            <w:tcW w:w="3969" w:type="dxa"/>
          </w:tcPr>
          <w:p w14:paraId="184DD150" w14:textId="77777777" w:rsidR="009B2334" w:rsidRPr="00A15DCB" w:rsidRDefault="009B2334" w:rsidP="00AB7AF6">
            <w:pPr>
              <w:pStyle w:val="TAL"/>
              <w:rPr>
                <w:lang w:eastAsia="en-US"/>
              </w:rPr>
            </w:pPr>
            <w:r w:rsidRPr="00A15DCB">
              <w:rPr>
                <w:lang w:eastAsia="en-US"/>
              </w:rPr>
              <w:t>SS transmits a downlink assignment addressed to the C-RNTI assigned to the UE with priority indicator =0</w:t>
            </w:r>
          </w:p>
        </w:tc>
        <w:tc>
          <w:tcPr>
            <w:tcW w:w="709" w:type="dxa"/>
          </w:tcPr>
          <w:p w14:paraId="7C63B7E9" w14:textId="77777777" w:rsidR="009B2334" w:rsidRPr="00A15DCB" w:rsidRDefault="009B2334" w:rsidP="00AB7AF6">
            <w:pPr>
              <w:pStyle w:val="TAC"/>
              <w:rPr>
                <w:lang w:eastAsia="en-US"/>
              </w:rPr>
            </w:pPr>
            <w:r w:rsidRPr="00A15DCB">
              <w:rPr>
                <w:lang w:eastAsia="en-US"/>
              </w:rPr>
              <w:t>&lt;--</w:t>
            </w:r>
          </w:p>
        </w:tc>
        <w:tc>
          <w:tcPr>
            <w:tcW w:w="2977" w:type="dxa"/>
          </w:tcPr>
          <w:p w14:paraId="18935B49" w14:textId="77777777" w:rsidR="009B2334" w:rsidRPr="00A15DCB" w:rsidRDefault="009B2334" w:rsidP="00AB7AF6">
            <w:pPr>
              <w:pStyle w:val="TAL"/>
              <w:rPr>
                <w:lang w:eastAsia="en-US"/>
              </w:rPr>
            </w:pPr>
            <w:r w:rsidRPr="00A15DCB">
              <w:rPr>
                <w:lang w:eastAsia="en-US"/>
              </w:rPr>
              <w:t>(PDCCH (C-RNTI) priority Ind =0)</w:t>
            </w:r>
          </w:p>
          <w:p w14:paraId="6821B9E3" w14:textId="77777777" w:rsidR="009B2334" w:rsidRPr="00A15DCB" w:rsidRDefault="009B2334" w:rsidP="00AB7AF6">
            <w:pPr>
              <w:pStyle w:val="TAL"/>
              <w:rPr>
                <w:lang w:eastAsia="en-US"/>
              </w:rPr>
            </w:pPr>
            <w:r w:rsidRPr="00A15DCB">
              <w:rPr>
                <w:lang w:eastAsia="en-US"/>
              </w:rPr>
              <w:t>(PDCCH (C-RNTI))</w:t>
            </w:r>
          </w:p>
        </w:tc>
        <w:tc>
          <w:tcPr>
            <w:tcW w:w="567" w:type="dxa"/>
          </w:tcPr>
          <w:p w14:paraId="70E52668" w14:textId="77777777" w:rsidR="009B2334" w:rsidRPr="00A15DCB" w:rsidRDefault="009B2334" w:rsidP="00AB7AF6">
            <w:pPr>
              <w:pStyle w:val="TAC"/>
              <w:rPr>
                <w:lang w:eastAsia="en-US"/>
              </w:rPr>
            </w:pPr>
            <w:r w:rsidRPr="00A15DCB">
              <w:rPr>
                <w:lang w:eastAsia="en-US"/>
              </w:rPr>
              <w:t>-</w:t>
            </w:r>
          </w:p>
        </w:tc>
        <w:tc>
          <w:tcPr>
            <w:tcW w:w="892" w:type="dxa"/>
          </w:tcPr>
          <w:p w14:paraId="21FF6808" w14:textId="77777777" w:rsidR="009B2334" w:rsidRPr="00A15DCB" w:rsidRDefault="009B2334" w:rsidP="00AB7AF6">
            <w:pPr>
              <w:pStyle w:val="TAC"/>
              <w:rPr>
                <w:lang w:eastAsia="en-US"/>
              </w:rPr>
            </w:pPr>
            <w:r w:rsidRPr="00A15DCB">
              <w:rPr>
                <w:lang w:eastAsia="en-US"/>
              </w:rPr>
              <w:t>-</w:t>
            </w:r>
          </w:p>
        </w:tc>
      </w:tr>
      <w:tr w:rsidR="009B2334" w:rsidRPr="00A15DCB" w14:paraId="01496BFE" w14:textId="77777777" w:rsidTr="00AB7AF6">
        <w:tc>
          <w:tcPr>
            <w:tcW w:w="648" w:type="dxa"/>
          </w:tcPr>
          <w:p w14:paraId="5C0C4FB3" w14:textId="77777777" w:rsidR="009B2334" w:rsidRPr="00A15DCB" w:rsidRDefault="009B2334" w:rsidP="00AB7AF6">
            <w:pPr>
              <w:pStyle w:val="TAC"/>
              <w:rPr>
                <w:lang w:eastAsia="en-US"/>
              </w:rPr>
            </w:pPr>
            <w:r w:rsidRPr="00A15DCB">
              <w:rPr>
                <w:lang w:eastAsia="en-US"/>
              </w:rPr>
              <w:t>2</w:t>
            </w:r>
          </w:p>
        </w:tc>
        <w:tc>
          <w:tcPr>
            <w:tcW w:w="3969" w:type="dxa"/>
          </w:tcPr>
          <w:p w14:paraId="5F5A645C" w14:textId="77777777" w:rsidR="009B2334" w:rsidRPr="00A15DCB" w:rsidRDefault="009B2334" w:rsidP="00AB7AF6">
            <w:pPr>
              <w:pStyle w:val="TAL"/>
              <w:rPr>
                <w:lang w:eastAsia="en-US"/>
              </w:rPr>
            </w:pPr>
            <w:r w:rsidRPr="00A15DCB">
              <w:rPr>
                <w:lang w:eastAsia="en-US"/>
              </w:rPr>
              <w:t>SS transmits in the indicated downlink assignment a MAC PDU including a RLC PDU with poll bit not set.</w:t>
            </w:r>
          </w:p>
        </w:tc>
        <w:tc>
          <w:tcPr>
            <w:tcW w:w="709" w:type="dxa"/>
          </w:tcPr>
          <w:p w14:paraId="29C91190" w14:textId="77777777" w:rsidR="009B2334" w:rsidRPr="00A15DCB" w:rsidRDefault="009B2334" w:rsidP="00AB7AF6">
            <w:pPr>
              <w:pStyle w:val="TAC"/>
              <w:rPr>
                <w:lang w:eastAsia="en-US"/>
              </w:rPr>
            </w:pPr>
            <w:r w:rsidRPr="00A15DCB">
              <w:rPr>
                <w:lang w:eastAsia="en-US"/>
              </w:rPr>
              <w:t>&lt;--</w:t>
            </w:r>
          </w:p>
        </w:tc>
        <w:tc>
          <w:tcPr>
            <w:tcW w:w="2977" w:type="dxa"/>
          </w:tcPr>
          <w:p w14:paraId="21B3899F" w14:textId="77777777" w:rsidR="009B2334" w:rsidRPr="00A15DCB" w:rsidRDefault="009B2334" w:rsidP="00AB7AF6">
            <w:pPr>
              <w:pStyle w:val="TAL"/>
              <w:rPr>
                <w:lang w:eastAsia="en-US"/>
              </w:rPr>
            </w:pPr>
            <w:r w:rsidRPr="00A15DCB">
              <w:rPr>
                <w:lang w:eastAsia="en-US"/>
              </w:rPr>
              <w:t>MAC PDU</w:t>
            </w:r>
          </w:p>
        </w:tc>
        <w:tc>
          <w:tcPr>
            <w:tcW w:w="567" w:type="dxa"/>
          </w:tcPr>
          <w:p w14:paraId="7FB35719" w14:textId="77777777" w:rsidR="009B2334" w:rsidRPr="00A15DCB" w:rsidRDefault="009B2334" w:rsidP="00AB7AF6">
            <w:pPr>
              <w:pStyle w:val="TAC"/>
              <w:rPr>
                <w:lang w:eastAsia="en-US"/>
              </w:rPr>
            </w:pPr>
            <w:r w:rsidRPr="00A15DCB">
              <w:rPr>
                <w:lang w:eastAsia="en-US"/>
              </w:rPr>
              <w:t>-</w:t>
            </w:r>
          </w:p>
        </w:tc>
        <w:tc>
          <w:tcPr>
            <w:tcW w:w="892" w:type="dxa"/>
          </w:tcPr>
          <w:p w14:paraId="1E215F15" w14:textId="77777777" w:rsidR="009B2334" w:rsidRPr="00A15DCB" w:rsidRDefault="009B2334" w:rsidP="00AB7AF6">
            <w:pPr>
              <w:pStyle w:val="TAC"/>
              <w:rPr>
                <w:lang w:eastAsia="en-US"/>
              </w:rPr>
            </w:pPr>
            <w:r w:rsidRPr="00A15DCB">
              <w:rPr>
                <w:lang w:eastAsia="en-US"/>
              </w:rPr>
              <w:t>-</w:t>
            </w:r>
          </w:p>
        </w:tc>
      </w:tr>
      <w:tr w:rsidR="009B2334" w:rsidRPr="00A15DCB" w14:paraId="253EAA84" w14:textId="77777777" w:rsidTr="00AB7AF6">
        <w:tc>
          <w:tcPr>
            <w:tcW w:w="648" w:type="dxa"/>
          </w:tcPr>
          <w:p w14:paraId="78C0AE0F" w14:textId="77777777" w:rsidR="009B2334" w:rsidRPr="00A15DCB" w:rsidRDefault="009B2334" w:rsidP="00AB7AF6">
            <w:pPr>
              <w:pStyle w:val="TAC"/>
              <w:rPr>
                <w:lang w:eastAsia="en-US"/>
              </w:rPr>
            </w:pPr>
            <w:r w:rsidRPr="00A15DCB">
              <w:rPr>
                <w:lang w:eastAsia="en-US"/>
              </w:rPr>
              <w:t>3</w:t>
            </w:r>
          </w:p>
        </w:tc>
        <w:tc>
          <w:tcPr>
            <w:tcW w:w="3969" w:type="dxa"/>
          </w:tcPr>
          <w:p w14:paraId="12E27DE6" w14:textId="77777777" w:rsidR="009B2334" w:rsidRPr="00A15DCB" w:rsidRDefault="009B2334" w:rsidP="00AB7AF6">
            <w:pPr>
              <w:pStyle w:val="TAL"/>
              <w:rPr>
                <w:lang w:eastAsia="en-US"/>
              </w:rPr>
            </w:pPr>
            <w:r w:rsidRPr="00A15DCB">
              <w:rPr>
                <w:lang w:eastAsia="en-US"/>
              </w:rPr>
              <w:t>Check: Does the UE transmit an HARQ ACK on PUCCH associated with priority indicator 0?</w:t>
            </w:r>
          </w:p>
        </w:tc>
        <w:tc>
          <w:tcPr>
            <w:tcW w:w="709" w:type="dxa"/>
          </w:tcPr>
          <w:p w14:paraId="160496BB" w14:textId="77777777" w:rsidR="009B2334" w:rsidRPr="00A15DCB" w:rsidRDefault="009B2334" w:rsidP="00AB7AF6">
            <w:pPr>
              <w:pStyle w:val="TAC"/>
              <w:rPr>
                <w:lang w:eastAsia="en-US"/>
              </w:rPr>
            </w:pPr>
            <w:r w:rsidRPr="00A15DCB">
              <w:rPr>
                <w:lang w:eastAsia="en-US"/>
              </w:rPr>
              <w:t>--&gt;</w:t>
            </w:r>
          </w:p>
        </w:tc>
        <w:tc>
          <w:tcPr>
            <w:tcW w:w="2977" w:type="dxa"/>
          </w:tcPr>
          <w:p w14:paraId="491743EC" w14:textId="77777777" w:rsidR="009B2334" w:rsidRPr="00A15DCB" w:rsidRDefault="009B2334" w:rsidP="00AB7AF6">
            <w:pPr>
              <w:pStyle w:val="TAL"/>
              <w:rPr>
                <w:lang w:eastAsia="en-US"/>
              </w:rPr>
            </w:pPr>
            <w:r w:rsidRPr="00A15DCB">
              <w:rPr>
                <w:lang w:eastAsia="en-US"/>
              </w:rPr>
              <w:t>HARQ ACK</w:t>
            </w:r>
          </w:p>
        </w:tc>
        <w:tc>
          <w:tcPr>
            <w:tcW w:w="567" w:type="dxa"/>
          </w:tcPr>
          <w:p w14:paraId="1C959339" w14:textId="77777777" w:rsidR="009B2334" w:rsidRPr="00A15DCB" w:rsidRDefault="009B2334" w:rsidP="00AB7AF6">
            <w:pPr>
              <w:pStyle w:val="TAC"/>
              <w:rPr>
                <w:lang w:eastAsia="en-US"/>
              </w:rPr>
            </w:pPr>
            <w:r w:rsidRPr="00A15DCB">
              <w:rPr>
                <w:lang w:eastAsia="en-US"/>
              </w:rPr>
              <w:t>1</w:t>
            </w:r>
          </w:p>
        </w:tc>
        <w:tc>
          <w:tcPr>
            <w:tcW w:w="892" w:type="dxa"/>
          </w:tcPr>
          <w:p w14:paraId="313DA70F" w14:textId="77777777" w:rsidR="009B2334" w:rsidRPr="00A15DCB" w:rsidRDefault="009B2334" w:rsidP="00AB7AF6">
            <w:pPr>
              <w:pStyle w:val="TAC"/>
              <w:rPr>
                <w:lang w:eastAsia="en-US"/>
              </w:rPr>
            </w:pPr>
            <w:r w:rsidRPr="00A15DCB">
              <w:rPr>
                <w:lang w:eastAsia="en-US"/>
              </w:rPr>
              <w:t>P</w:t>
            </w:r>
          </w:p>
        </w:tc>
      </w:tr>
      <w:tr w:rsidR="009B2334" w:rsidRPr="00A15DCB" w14:paraId="7DB4894E" w14:textId="77777777" w:rsidTr="00AB7AF6">
        <w:tc>
          <w:tcPr>
            <w:tcW w:w="648" w:type="dxa"/>
          </w:tcPr>
          <w:p w14:paraId="7020490A" w14:textId="77777777" w:rsidR="009B2334" w:rsidRPr="00A15DCB" w:rsidRDefault="009B2334" w:rsidP="00AB7AF6">
            <w:pPr>
              <w:pStyle w:val="TAC"/>
              <w:rPr>
                <w:lang w:eastAsia="en-US"/>
              </w:rPr>
            </w:pPr>
            <w:r w:rsidRPr="00A15DCB">
              <w:rPr>
                <w:lang w:eastAsia="en-US"/>
              </w:rPr>
              <w:t>4</w:t>
            </w:r>
          </w:p>
        </w:tc>
        <w:tc>
          <w:tcPr>
            <w:tcW w:w="3969" w:type="dxa"/>
          </w:tcPr>
          <w:p w14:paraId="219F0297" w14:textId="77777777" w:rsidR="009B2334" w:rsidRPr="00A15DCB" w:rsidRDefault="009B2334" w:rsidP="00AB7AF6">
            <w:pPr>
              <w:pStyle w:val="TAL"/>
              <w:rPr>
                <w:lang w:eastAsia="en-US"/>
              </w:rPr>
            </w:pPr>
            <w:r w:rsidRPr="00A15DCB">
              <w:rPr>
                <w:lang w:eastAsia="en-US"/>
              </w:rPr>
              <w:t>SS transmits a downlink assignment addressed to the C-RNTI assigned to the UE with priority indicator =1</w:t>
            </w:r>
          </w:p>
        </w:tc>
        <w:tc>
          <w:tcPr>
            <w:tcW w:w="709" w:type="dxa"/>
          </w:tcPr>
          <w:p w14:paraId="6C331B5E" w14:textId="77777777" w:rsidR="009B2334" w:rsidRPr="00A15DCB" w:rsidRDefault="009B2334" w:rsidP="00AB7AF6">
            <w:pPr>
              <w:pStyle w:val="TAC"/>
              <w:rPr>
                <w:lang w:eastAsia="en-US"/>
              </w:rPr>
            </w:pPr>
            <w:r w:rsidRPr="00A15DCB">
              <w:rPr>
                <w:lang w:eastAsia="en-US"/>
              </w:rPr>
              <w:t>&lt;--</w:t>
            </w:r>
          </w:p>
        </w:tc>
        <w:tc>
          <w:tcPr>
            <w:tcW w:w="2977" w:type="dxa"/>
          </w:tcPr>
          <w:p w14:paraId="7FADCE0B" w14:textId="77777777" w:rsidR="009B2334" w:rsidRPr="00A15DCB" w:rsidRDefault="009B2334" w:rsidP="00AB7AF6">
            <w:pPr>
              <w:pStyle w:val="TAL"/>
              <w:rPr>
                <w:lang w:eastAsia="en-US"/>
              </w:rPr>
            </w:pPr>
            <w:r w:rsidRPr="00A15DCB">
              <w:rPr>
                <w:lang w:eastAsia="en-US"/>
              </w:rPr>
              <w:t>(PDCCH (C-RNTI) priority Ind =1)</w:t>
            </w:r>
          </w:p>
          <w:p w14:paraId="49C68796" w14:textId="77777777" w:rsidR="009B2334" w:rsidRPr="00A15DCB" w:rsidRDefault="009B2334" w:rsidP="00AB7AF6">
            <w:pPr>
              <w:pStyle w:val="TAL"/>
              <w:rPr>
                <w:lang w:eastAsia="en-US"/>
              </w:rPr>
            </w:pPr>
            <w:r w:rsidRPr="00A15DCB">
              <w:rPr>
                <w:lang w:eastAsia="en-US"/>
              </w:rPr>
              <w:t>(PDCCH (C-RNTI))</w:t>
            </w:r>
          </w:p>
        </w:tc>
        <w:tc>
          <w:tcPr>
            <w:tcW w:w="567" w:type="dxa"/>
          </w:tcPr>
          <w:p w14:paraId="604C6E9D" w14:textId="77777777" w:rsidR="009B2334" w:rsidRPr="00A15DCB" w:rsidRDefault="009B2334" w:rsidP="00AB7AF6">
            <w:pPr>
              <w:pStyle w:val="TAC"/>
              <w:rPr>
                <w:lang w:eastAsia="en-US"/>
              </w:rPr>
            </w:pPr>
            <w:r w:rsidRPr="00A15DCB">
              <w:rPr>
                <w:lang w:eastAsia="en-US"/>
              </w:rPr>
              <w:t>-</w:t>
            </w:r>
          </w:p>
        </w:tc>
        <w:tc>
          <w:tcPr>
            <w:tcW w:w="892" w:type="dxa"/>
          </w:tcPr>
          <w:p w14:paraId="6F3C772A" w14:textId="77777777" w:rsidR="009B2334" w:rsidRPr="00A15DCB" w:rsidRDefault="009B2334" w:rsidP="00AB7AF6">
            <w:pPr>
              <w:pStyle w:val="TAC"/>
              <w:rPr>
                <w:lang w:eastAsia="en-US"/>
              </w:rPr>
            </w:pPr>
            <w:r w:rsidRPr="00A15DCB">
              <w:rPr>
                <w:lang w:eastAsia="en-US"/>
              </w:rPr>
              <w:t>-</w:t>
            </w:r>
          </w:p>
        </w:tc>
      </w:tr>
      <w:tr w:rsidR="009B2334" w:rsidRPr="00A15DCB" w14:paraId="680C4D4C" w14:textId="77777777" w:rsidTr="00AB7AF6">
        <w:tc>
          <w:tcPr>
            <w:tcW w:w="648" w:type="dxa"/>
          </w:tcPr>
          <w:p w14:paraId="120469B4" w14:textId="77777777" w:rsidR="009B2334" w:rsidRPr="00A15DCB" w:rsidRDefault="009B2334" w:rsidP="00AB7AF6">
            <w:pPr>
              <w:pStyle w:val="TAC"/>
              <w:rPr>
                <w:lang w:eastAsia="en-US"/>
              </w:rPr>
            </w:pPr>
            <w:r w:rsidRPr="00A15DCB">
              <w:rPr>
                <w:lang w:eastAsia="en-US"/>
              </w:rPr>
              <w:t>5</w:t>
            </w:r>
          </w:p>
        </w:tc>
        <w:tc>
          <w:tcPr>
            <w:tcW w:w="3969" w:type="dxa"/>
          </w:tcPr>
          <w:p w14:paraId="4E57D550" w14:textId="77777777" w:rsidR="009B2334" w:rsidRPr="00A15DCB" w:rsidRDefault="009B2334" w:rsidP="00AB7AF6">
            <w:pPr>
              <w:pStyle w:val="TAL"/>
              <w:rPr>
                <w:lang w:eastAsia="en-US"/>
              </w:rPr>
            </w:pPr>
            <w:r w:rsidRPr="00A15DCB">
              <w:rPr>
                <w:lang w:eastAsia="en-US"/>
              </w:rPr>
              <w:t>SS transmits in the indicated downlink assignment a MAC PDU including a RLC PDU with poll bit not set.</w:t>
            </w:r>
          </w:p>
        </w:tc>
        <w:tc>
          <w:tcPr>
            <w:tcW w:w="709" w:type="dxa"/>
          </w:tcPr>
          <w:p w14:paraId="1A9F3D60" w14:textId="77777777" w:rsidR="009B2334" w:rsidRPr="00A15DCB" w:rsidRDefault="009B2334" w:rsidP="00AB7AF6">
            <w:pPr>
              <w:pStyle w:val="TAC"/>
              <w:rPr>
                <w:lang w:eastAsia="en-US"/>
              </w:rPr>
            </w:pPr>
            <w:r w:rsidRPr="00A15DCB">
              <w:rPr>
                <w:lang w:eastAsia="en-US"/>
              </w:rPr>
              <w:t>&lt;--</w:t>
            </w:r>
          </w:p>
        </w:tc>
        <w:tc>
          <w:tcPr>
            <w:tcW w:w="2977" w:type="dxa"/>
          </w:tcPr>
          <w:p w14:paraId="6A024126" w14:textId="77777777" w:rsidR="009B2334" w:rsidRPr="00A15DCB" w:rsidRDefault="009B2334" w:rsidP="00AB7AF6">
            <w:pPr>
              <w:pStyle w:val="TAL"/>
              <w:rPr>
                <w:lang w:eastAsia="en-US"/>
              </w:rPr>
            </w:pPr>
            <w:r w:rsidRPr="00A15DCB">
              <w:rPr>
                <w:lang w:eastAsia="en-US"/>
              </w:rPr>
              <w:t>MAC PDU</w:t>
            </w:r>
          </w:p>
        </w:tc>
        <w:tc>
          <w:tcPr>
            <w:tcW w:w="567" w:type="dxa"/>
          </w:tcPr>
          <w:p w14:paraId="738A2E43" w14:textId="77777777" w:rsidR="009B2334" w:rsidRPr="00A15DCB" w:rsidRDefault="009B2334" w:rsidP="00AB7AF6">
            <w:pPr>
              <w:pStyle w:val="TAC"/>
              <w:rPr>
                <w:lang w:eastAsia="en-US"/>
              </w:rPr>
            </w:pPr>
            <w:r w:rsidRPr="00A15DCB">
              <w:rPr>
                <w:lang w:eastAsia="en-US"/>
              </w:rPr>
              <w:t>-</w:t>
            </w:r>
          </w:p>
        </w:tc>
        <w:tc>
          <w:tcPr>
            <w:tcW w:w="892" w:type="dxa"/>
          </w:tcPr>
          <w:p w14:paraId="171DA9EB" w14:textId="77777777" w:rsidR="009B2334" w:rsidRPr="00A15DCB" w:rsidRDefault="009B2334" w:rsidP="00AB7AF6">
            <w:pPr>
              <w:pStyle w:val="TAC"/>
              <w:rPr>
                <w:lang w:eastAsia="en-US"/>
              </w:rPr>
            </w:pPr>
            <w:r w:rsidRPr="00A15DCB">
              <w:rPr>
                <w:lang w:eastAsia="en-US"/>
              </w:rPr>
              <w:t>-</w:t>
            </w:r>
          </w:p>
        </w:tc>
      </w:tr>
      <w:tr w:rsidR="009B2334" w:rsidRPr="00A15DCB" w14:paraId="6501B9E5" w14:textId="77777777" w:rsidTr="00AB7AF6">
        <w:tc>
          <w:tcPr>
            <w:tcW w:w="648" w:type="dxa"/>
          </w:tcPr>
          <w:p w14:paraId="3AFE4DE7" w14:textId="77777777" w:rsidR="009B2334" w:rsidRPr="00A15DCB" w:rsidRDefault="009B2334" w:rsidP="00AB7AF6">
            <w:pPr>
              <w:pStyle w:val="TAC"/>
              <w:rPr>
                <w:lang w:eastAsia="en-US"/>
              </w:rPr>
            </w:pPr>
            <w:r w:rsidRPr="00A15DCB">
              <w:rPr>
                <w:lang w:eastAsia="en-US"/>
              </w:rPr>
              <w:t>6</w:t>
            </w:r>
          </w:p>
        </w:tc>
        <w:tc>
          <w:tcPr>
            <w:tcW w:w="3969" w:type="dxa"/>
          </w:tcPr>
          <w:p w14:paraId="48FF62F8" w14:textId="77777777" w:rsidR="009B2334" w:rsidRPr="00A15DCB" w:rsidRDefault="009B2334" w:rsidP="00AB7AF6">
            <w:pPr>
              <w:pStyle w:val="TAL"/>
              <w:rPr>
                <w:lang w:eastAsia="en-US"/>
              </w:rPr>
            </w:pPr>
            <w:r w:rsidRPr="00A15DCB">
              <w:rPr>
                <w:lang w:eastAsia="en-US"/>
              </w:rPr>
              <w:t>Check: Does the UE transmit an HARQ ACK on PUCCH associated with priority indicator 1?</w:t>
            </w:r>
          </w:p>
        </w:tc>
        <w:tc>
          <w:tcPr>
            <w:tcW w:w="709" w:type="dxa"/>
          </w:tcPr>
          <w:p w14:paraId="0884ABF3" w14:textId="77777777" w:rsidR="009B2334" w:rsidRPr="00A15DCB" w:rsidRDefault="009B2334" w:rsidP="00AB7AF6">
            <w:pPr>
              <w:pStyle w:val="TAC"/>
              <w:rPr>
                <w:lang w:eastAsia="en-US"/>
              </w:rPr>
            </w:pPr>
            <w:r w:rsidRPr="00A15DCB">
              <w:rPr>
                <w:lang w:eastAsia="en-US"/>
              </w:rPr>
              <w:t>--&gt;</w:t>
            </w:r>
          </w:p>
        </w:tc>
        <w:tc>
          <w:tcPr>
            <w:tcW w:w="2977" w:type="dxa"/>
          </w:tcPr>
          <w:p w14:paraId="64C5334F" w14:textId="77777777" w:rsidR="009B2334" w:rsidRPr="00A15DCB" w:rsidRDefault="009B2334" w:rsidP="00AB7AF6">
            <w:pPr>
              <w:pStyle w:val="TAL"/>
              <w:rPr>
                <w:lang w:eastAsia="en-US"/>
              </w:rPr>
            </w:pPr>
            <w:r w:rsidRPr="00A15DCB">
              <w:rPr>
                <w:lang w:eastAsia="en-US"/>
              </w:rPr>
              <w:t>HARQ ACK</w:t>
            </w:r>
          </w:p>
        </w:tc>
        <w:tc>
          <w:tcPr>
            <w:tcW w:w="567" w:type="dxa"/>
          </w:tcPr>
          <w:p w14:paraId="7C4E5A14" w14:textId="77777777" w:rsidR="009B2334" w:rsidRPr="00A15DCB" w:rsidRDefault="009B2334" w:rsidP="00AB7AF6">
            <w:pPr>
              <w:pStyle w:val="TAC"/>
              <w:rPr>
                <w:lang w:eastAsia="en-US"/>
              </w:rPr>
            </w:pPr>
            <w:r w:rsidRPr="00A15DCB">
              <w:rPr>
                <w:lang w:eastAsia="en-US"/>
              </w:rPr>
              <w:t>1</w:t>
            </w:r>
          </w:p>
        </w:tc>
        <w:tc>
          <w:tcPr>
            <w:tcW w:w="892" w:type="dxa"/>
          </w:tcPr>
          <w:p w14:paraId="64E29F2F" w14:textId="77777777" w:rsidR="009B2334" w:rsidRPr="00A15DCB" w:rsidRDefault="009B2334" w:rsidP="00AB7AF6">
            <w:pPr>
              <w:pStyle w:val="TAC"/>
              <w:rPr>
                <w:lang w:eastAsia="en-US"/>
              </w:rPr>
            </w:pPr>
            <w:r w:rsidRPr="00A15DCB">
              <w:rPr>
                <w:lang w:eastAsia="en-US"/>
              </w:rPr>
              <w:t>P</w:t>
            </w:r>
          </w:p>
        </w:tc>
      </w:tr>
    </w:tbl>
    <w:p w14:paraId="0E456EA5" w14:textId="77777777" w:rsidR="009B2334" w:rsidRPr="00A15DCB" w:rsidRDefault="009B2334" w:rsidP="009B2334">
      <w:pPr>
        <w:rPr>
          <w:lang w:eastAsia="sv-SE"/>
        </w:rPr>
      </w:pPr>
    </w:p>
    <w:p w14:paraId="18B26B5D" w14:textId="77777777" w:rsidR="009B2334" w:rsidRPr="00A15DCB" w:rsidRDefault="009B2334" w:rsidP="009B2334">
      <w:pPr>
        <w:pStyle w:val="H6"/>
        <w:rPr>
          <w:lang w:eastAsia="sv-SE"/>
        </w:rPr>
      </w:pPr>
      <w:r w:rsidRPr="00A15DCB">
        <w:rPr>
          <w:lang w:eastAsia="sv-SE"/>
        </w:rPr>
        <w:t>7.1.1.2.5.3.3</w:t>
      </w:r>
      <w:r w:rsidRPr="00A15DCB">
        <w:rPr>
          <w:lang w:eastAsia="sv-SE"/>
        </w:rPr>
        <w:tab/>
        <w:t>Specific message contents</w:t>
      </w:r>
    </w:p>
    <w:p w14:paraId="56222A82" w14:textId="7B4020C2" w:rsidR="00BE6138" w:rsidRPr="00A15DCB" w:rsidRDefault="009B2334" w:rsidP="00BE6138">
      <w:pPr>
        <w:rPr>
          <w:lang w:eastAsia="sv-SE"/>
        </w:rPr>
      </w:pPr>
      <w:r w:rsidRPr="00A15DCB">
        <w:rPr>
          <w:lang w:eastAsia="sv-SE"/>
        </w:rPr>
        <w:t>None</w:t>
      </w:r>
    </w:p>
    <w:p w14:paraId="63FCB2D2" w14:textId="77777777" w:rsidR="00F811C9" w:rsidRPr="00A15DCB" w:rsidRDefault="00F811C9" w:rsidP="00F811C9">
      <w:pPr>
        <w:pStyle w:val="Heading5"/>
      </w:pPr>
      <w:bookmarkStart w:id="144" w:name="_Toc21103096"/>
      <w:bookmarkStart w:id="145" w:name="_Toc29233433"/>
      <w:bookmarkStart w:id="146" w:name="_Toc29462038"/>
      <w:bookmarkStart w:id="147" w:name="_Toc36158015"/>
      <w:r w:rsidRPr="00A15DCB">
        <w:t>7.1.1.2.6</w:t>
      </w:r>
      <w:r w:rsidRPr="00A15DCB">
        <w:tab/>
        <w:t>Correct Handling of DL MAC PDU / Assignment / HARQ process</w:t>
      </w:r>
    </w:p>
    <w:p w14:paraId="70651E25" w14:textId="77777777" w:rsidR="00F811C9" w:rsidRPr="00A15DCB" w:rsidRDefault="00F811C9" w:rsidP="00F811C9">
      <w:pPr>
        <w:pStyle w:val="H6"/>
        <w:rPr>
          <w:lang w:eastAsia="sv-SE"/>
        </w:rPr>
      </w:pPr>
      <w:r w:rsidRPr="00A15DCB">
        <w:rPr>
          <w:lang w:eastAsia="sv-SE"/>
        </w:rPr>
        <w:t>7.1.1.2.6.1</w:t>
      </w:r>
      <w:r w:rsidRPr="00A15DCB">
        <w:rPr>
          <w:lang w:eastAsia="sv-SE"/>
        </w:rPr>
        <w:tab/>
        <w:t>Test Purpose (TP)</w:t>
      </w:r>
    </w:p>
    <w:p w14:paraId="724254F2" w14:textId="77777777" w:rsidR="00F811C9" w:rsidRPr="00A15DCB" w:rsidRDefault="00F811C9" w:rsidP="00F811C9">
      <w:pPr>
        <w:pStyle w:val="H6"/>
        <w:rPr>
          <w:lang w:eastAsia="sv-SE"/>
        </w:rPr>
      </w:pPr>
      <w:r w:rsidRPr="00A15DCB">
        <w:rPr>
          <w:lang w:eastAsia="sv-SE"/>
        </w:rPr>
        <w:t>(1)</w:t>
      </w:r>
    </w:p>
    <w:p w14:paraId="75C1AA24" w14:textId="77777777" w:rsidR="00F811C9" w:rsidRPr="00A15DCB" w:rsidRDefault="00F811C9" w:rsidP="00F811C9">
      <w:pPr>
        <w:pStyle w:val="PL"/>
        <w:rPr>
          <w:noProof w:val="0"/>
          <w:lang w:eastAsia="sv-SE"/>
        </w:rPr>
      </w:pPr>
      <w:r w:rsidRPr="00A15DCB">
        <w:rPr>
          <w:b/>
          <w:noProof w:val="0"/>
          <w:lang w:eastAsia="sv-SE"/>
        </w:rPr>
        <w:t>with</w:t>
      </w:r>
      <w:r w:rsidRPr="00A15DCB">
        <w:rPr>
          <w:noProof w:val="0"/>
          <w:lang w:eastAsia="sv-SE"/>
        </w:rPr>
        <w:t xml:space="preserve"> { UE in RRC_CONNECTED state and supporting dynamic PUCCH repetition indication. UE is configured with a set of PUCCH resources and resource-specific PUCCH repetition numbers }</w:t>
      </w:r>
    </w:p>
    <w:p w14:paraId="21A92C61" w14:textId="77777777" w:rsidR="00F811C9" w:rsidRPr="00A15DCB" w:rsidRDefault="00F811C9" w:rsidP="00F811C9">
      <w:pPr>
        <w:pStyle w:val="PL"/>
        <w:rPr>
          <w:noProof w:val="0"/>
          <w:lang w:eastAsia="sv-SE"/>
        </w:rPr>
      </w:pPr>
      <w:r w:rsidRPr="00A15DCB">
        <w:rPr>
          <w:b/>
          <w:noProof w:val="0"/>
          <w:lang w:eastAsia="sv-SE"/>
        </w:rPr>
        <w:t>ensure that</w:t>
      </w:r>
      <w:r w:rsidRPr="00A15DCB">
        <w:rPr>
          <w:noProof w:val="0"/>
          <w:lang w:eastAsia="sv-SE"/>
        </w:rPr>
        <w:t xml:space="preserve"> {</w:t>
      </w:r>
    </w:p>
    <w:p w14:paraId="72183E1B" w14:textId="77777777" w:rsidR="00F811C9" w:rsidRPr="00A15DCB" w:rsidRDefault="00F811C9" w:rsidP="00F811C9">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a DCI scheduling PDSCH reception }</w:t>
      </w:r>
    </w:p>
    <w:p w14:paraId="27138CD8" w14:textId="77777777" w:rsidR="00F811C9" w:rsidRPr="00A15DCB" w:rsidRDefault="00F811C9" w:rsidP="00F811C9">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transmits HARQ feedback on PUCCH with the repetition number associated with the PUCCH resource indicated by DCI scheduling PDSCH }</w:t>
      </w:r>
    </w:p>
    <w:p w14:paraId="340EF7D6" w14:textId="77777777" w:rsidR="00F811C9" w:rsidRPr="00A15DCB" w:rsidRDefault="00F811C9" w:rsidP="00F811C9">
      <w:pPr>
        <w:pStyle w:val="PL"/>
        <w:rPr>
          <w:noProof w:val="0"/>
          <w:lang w:eastAsia="sv-SE"/>
        </w:rPr>
      </w:pPr>
      <w:r w:rsidRPr="00A15DCB">
        <w:rPr>
          <w:noProof w:val="0"/>
          <w:lang w:eastAsia="sv-SE"/>
        </w:rPr>
        <w:t xml:space="preserve">            }</w:t>
      </w:r>
    </w:p>
    <w:p w14:paraId="3D469D84" w14:textId="77777777" w:rsidR="00F811C9" w:rsidRPr="00A15DCB" w:rsidRDefault="00F811C9" w:rsidP="00F811C9">
      <w:pPr>
        <w:pStyle w:val="PL"/>
        <w:rPr>
          <w:noProof w:val="0"/>
          <w:lang w:eastAsia="sv-SE"/>
        </w:rPr>
      </w:pPr>
    </w:p>
    <w:p w14:paraId="5915A373" w14:textId="77777777" w:rsidR="00F811C9" w:rsidRPr="00A15DCB" w:rsidRDefault="00F811C9" w:rsidP="00F811C9">
      <w:pPr>
        <w:pStyle w:val="H6"/>
        <w:rPr>
          <w:lang w:eastAsia="sv-SE"/>
        </w:rPr>
      </w:pPr>
      <w:r w:rsidRPr="00A15DCB">
        <w:rPr>
          <w:lang w:eastAsia="sv-SE"/>
        </w:rPr>
        <w:lastRenderedPageBreak/>
        <w:t>7.1.1.2.6.2</w:t>
      </w:r>
      <w:r w:rsidRPr="00A15DCB">
        <w:rPr>
          <w:lang w:eastAsia="sv-SE"/>
        </w:rPr>
        <w:tab/>
        <w:t>Conformance requirements</w:t>
      </w:r>
    </w:p>
    <w:p w14:paraId="2E2C4C18" w14:textId="77777777" w:rsidR="00F811C9" w:rsidRPr="00A15DCB" w:rsidRDefault="00F811C9" w:rsidP="00F811C9">
      <w:pPr>
        <w:rPr>
          <w:lang w:eastAsia="en-US"/>
        </w:rPr>
      </w:pPr>
      <w:r w:rsidRPr="00A15DCB">
        <w:rPr>
          <w:lang w:eastAsia="sv-SE"/>
        </w:rPr>
        <w:t xml:space="preserve">References: The conformance requirements covered in the present TC are specified in: </w:t>
      </w:r>
      <w:r w:rsidRPr="00A15DCB">
        <w:rPr>
          <w:lang w:eastAsia="zh-CN"/>
        </w:rPr>
        <w:t>TS</w:t>
      </w:r>
      <w:r w:rsidRPr="00A15DCB">
        <w:rPr>
          <w:lang w:eastAsia="sv-SE"/>
        </w:rPr>
        <w:t xml:space="preserve"> 38.213 clause 9.2.6, TS 38.321, clauses 5.3.1, 5.3.2.1, 5.3.2.2 and 6.1.2. </w:t>
      </w:r>
      <w:r w:rsidRPr="00A15DCB">
        <w:t>Unless otherwise stated these are Rel-17 requirements.</w:t>
      </w:r>
    </w:p>
    <w:p w14:paraId="746FFBF9" w14:textId="77777777" w:rsidR="00F811C9" w:rsidRPr="00A15DCB" w:rsidRDefault="00F811C9" w:rsidP="00F811C9">
      <w:pPr>
        <w:rPr>
          <w:lang w:eastAsia="sv-SE"/>
        </w:rPr>
      </w:pPr>
      <w:r w:rsidRPr="00A15DCB">
        <w:rPr>
          <w:lang w:eastAsia="sv-SE"/>
        </w:rPr>
        <w:t>[</w:t>
      </w:r>
      <w:r w:rsidRPr="00A15DCB">
        <w:rPr>
          <w:lang w:eastAsia="zh-CN"/>
        </w:rPr>
        <w:t>TS</w:t>
      </w:r>
      <w:r w:rsidRPr="00A15DCB">
        <w:rPr>
          <w:lang w:eastAsia="sv-SE"/>
        </w:rPr>
        <w:t xml:space="preserve"> 38.213 clause 9.2.6]</w:t>
      </w:r>
    </w:p>
    <w:p w14:paraId="072275B3" w14:textId="56EE4003" w:rsidR="00F811C9" w:rsidRPr="00A15DCB" w:rsidRDefault="00F811C9" w:rsidP="00F811C9">
      <w:pPr>
        <w:rPr>
          <w:lang w:eastAsia="en-US"/>
        </w:rPr>
      </w:pPr>
      <w:bookmarkStart w:id="148" w:name="_Hlk86776043"/>
      <w:r w:rsidRPr="00A15DCB">
        <w:rPr>
          <w:lang w:eastAsia="zh-CN"/>
        </w:rPr>
        <w:t xml:space="preserve">A UE can be indicated to transmit a PUCCH over </w:t>
      </w:r>
      <w:r w:rsidRPr="00A15DCB">
        <w:fldChar w:fldCharType="begin"/>
      </w:r>
      <w:r w:rsidRPr="00A15DCB">
        <w:instrText xml:space="preserve"> QUOTE </w:instrText>
      </w:r>
      <w:r w:rsidR="00E80724">
        <w:rPr>
          <w:position w:val="-6"/>
        </w:rPr>
        <w:pict w14:anchorId="56C05543">
          <v:shape id="_x0000_i1057" type="#_x0000_t75" style="width:25.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A15DCB">
        <w:instrText xml:space="preserve"> </w:instrText>
      </w:r>
      <w:r w:rsidRPr="00A15DCB">
        <w:fldChar w:fldCharType="separate"/>
      </w:r>
      <w:r w:rsidR="00E80724">
        <w:rPr>
          <w:position w:val="-6"/>
        </w:rPr>
        <w:pict w14:anchorId="7B2F0C0D">
          <v:shape id="_x0000_i1058" type="#_x0000_t75" style="width:25.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A15DCB">
        <w:fldChar w:fldCharType="end"/>
      </w:r>
      <w:r w:rsidRPr="00A15DCB">
        <w:t xml:space="preserve"> slots </w:t>
      </w:r>
      <w:r w:rsidRPr="00A15DCB">
        <w:rPr>
          <w:lang w:eastAsia="zh-CN"/>
        </w:rPr>
        <w:t>using a PUCCH resource</w:t>
      </w:r>
      <w:r w:rsidRPr="00A15DCB">
        <w:t>, where</w:t>
      </w:r>
    </w:p>
    <w:bookmarkEnd w:id="148"/>
    <w:p w14:paraId="5009F96A" w14:textId="28387D91" w:rsidR="00F811C9" w:rsidRPr="00A15DCB" w:rsidRDefault="00F811C9" w:rsidP="00F811C9">
      <w:pPr>
        <w:pStyle w:val="B1"/>
      </w:pPr>
      <w:r w:rsidRPr="00A15DCB">
        <w:t>-</w:t>
      </w:r>
      <w:r w:rsidRPr="00A15DCB">
        <w:tab/>
        <w:t xml:space="preserve">if the PUCCH resource is indicated by a DCI format and includes </w:t>
      </w:r>
      <w:r w:rsidRPr="00A15DCB">
        <w:rPr>
          <w:i/>
          <w:iCs/>
        </w:rPr>
        <w:t>pucch-RepetitionNrofSlots</w:t>
      </w:r>
      <w:r w:rsidRPr="00A15DCB">
        <w:t xml:space="preserve">, </w:t>
      </w:r>
      <w:r w:rsidRPr="00A15DCB">
        <w:fldChar w:fldCharType="begin"/>
      </w:r>
      <w:r w:rsidRPr="00A15DCB">
        <w:instrText xml:space="preserve"> QUOTE </w:instrText>
      </w:r>
      <w:r w:rsidR="00E80724">
        <w:rPr>
          <w:position w:val="-6"/>
        </w:rPr>
        <w:pict w14:anchorId="2C4EAED3">
          <v:shape id="_x0000_i1059"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E80724">
        <w:rPr>
          <w:position w:val="-6"/>
        </w:rPr>
        <w:pict w14:anchorId="15138094">
          <v:shape id="_x0000_i1060"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is provided by </w:t>
      </w:r>
      <w:r w:rsidRPr="00A15DCB">
        <w:rPr>
          <w:i/>
          <w:iCs/>
        </w:rPr>
        <w:t>pucch-RepetitionNrofSlots</w:t>
      </w:r>
    </w:p>
    <w:p w14:paraId="29B249DA" w14:textId="4D5361D0" w:rsidR="00F811C9" w:rsidRPr="00A15DCB" w:rsidRDefault="00F811C9" w:rsidP="00F811C9">
      <w:pPr>
        <w:pStyle w:val="B1"/>
      </w:pPr>
      <w:r w:rsidRPr="00A15DCB">
        <w:t>-</w:t>
      </w:r>
      <w:r w:rsidRPr="00A15DCB">
        <w:tab/>
        <w:t xml:space="preserve">otherwise, </w:t>
      </w:r>
      <w:r w:rsidRPr="00A15DCB">
        <w:fldChar w:fldCharType="begin"/>
      </w:r>
      <w:r w:rsidRPr="00A15DCB">
        <w:instrText xml:space="preserve"> QUOTE </w:instrText>
      </w:r>
      <w:r w:rsidR="00E80724">
        <w:rPr>
          <w:position w:val="-6"/>
        </w:rPr>
        <w:pict w14:anchorId="0D56B953">
          <v:shape id="_x0000_i1061"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E80724">
        <w:rPr>
          <w:position w:val="-6"/>
        </w:rPr>
        <w:pict w14:anchorId="2F899CDC">
          <v:shape id="_x0000_i1062"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is provided by </w:t>
      </w:r>
      <w:r w:rsidRPr="00A15DCB">
        <w:rPr>
          <w:i/>
        </w:rPr>
        <w:t>nrofSlots</w:t>
      </w:r>
    </w:p>
    <w:p w14:paraId="37C7EAB7" w14:textId="77777777" w:rsidR="00F811C9" w:rsidRPr="00A15DCB" w:rsidRDefault="00F811C9" w:rsidP="00F811C9">
      <w:pPr>
        <w:rPr>
          <w:lang w:eastAsia="zh-CN"/>
        </w:rPr>
      </w:pPr>
      <w:r w:rsidRPr="00A15DCB">
        <w:rPr>
          <w:rFonts w:cs="Times"/>
        </w:rPr>
        <w:t>…</w:t>
      </w:r>
    </w:p>
    <w:p w14:paraId="0B844301" w14:textId="646DF109" w:rsidR="00F811C9" w:rsidRPr="00A15DCB" w:rsidRDefault="00F811C9" w:rsidP="00F811C9">
      <w:pPr>
        <w:rPr>
          <w:lang w:eastAsia="en-US"/>
        </w:rPr>
      </w:pPr>
      <w:r w:rsidRPr="00A15DCB">
        <w:rPr>
          <w:lang w:eastAsia="zh-CN"/>
        </w:rPr>
        <w:t xml:space="preserve">For </w:t>
      </w:r>
      <w:r w:rsidRPr="00A15DCB">
        <w:fldChar w:fldCharType="begin"/>
      </w:r>
      <w:r w:rsidRPr="00A15DCB">
        <w:instrText xml:space="preserve"> QUOTE </w:instrText>
      </w:r>
      <w:r w:rsidR="00E80724">
        <w:rPr>
          <w:position w:val="-6"/>
        </w:rPr>
        <w:pict w14:anchorId="1DFACBBB">
          <v:shape id="_x0000_i1063" type="#_x0000_t75" style="width:5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A15DCB">
        <w:instrText xml:space="preserve"> </w:instrText>
      </w:r>
      <w:r w:rsidRPr="00A15DCB">
        <w:fldChar w:fldCharType="separate"/>
      </w:r>
      <w:r w:rsidR="00E80724">
        <w:rPr>
          <w:position w:val="-6"/>
        </w:rPr>
        <w:pict w14:anchorId="1C78E174">
          <v:shape id="_x0000_i1064" type="#_x0000_t75" style="width:5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A15DCB">
        <w:fldChar w:fldCharType="end"/>
      </w:r>
      <w:r w:rsidRPr="00A15DCB">
        <w:t xml:space="preserve">, </w:t>
      </w:r>
    </w:p>
    <w:p w14:paraId="6C0B2CA4" w14:textId="3DE99393" w:rsidR="00F811C9" w:rsidRPr="00A15DCB" w:rsidRDefault="00F811C9" w:rsidP="00F811C9">
      <w:pPr>
        <w:pStyle w:val="B1"/>
      </w:pPr>
      <w:r w:rsidRPr="00A15DCB">
        <w:t>-</w:t>
      </w:r>
      <w:r w:rsidRPr="00A15DCB">
        <w:tab/>
        <w:t xml:space="preserve">the UE repeats the PUCCH transmission with the UCI over </w:t>
      </w:r>
      <w:r w:rsidRPr="00A15DCB">
        <w:fldChar w:fldCharType="begin"/>
      </w:r>
      <w:r w:rsidRPr="00A15DCB">
        <w:instrText xml:space="preserve"> QUOTE </w:instrText>
      </w:r>
      <w:r w:rsidR="00E80724">
        <w:rPr>
          <w:position w:val="-6"/>
        </w:rPr>
        <w:pict w14:anchorId="17B7AAA1">
          <v:shape id="_x0000_i1065"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E80724">
        <w:rPr>
          <w:position w:val="-6"/>
        </w:rPr>
        <w:pict w14:anchorId="5AD1CE70">
          <v:shape id="_x0000_i1066"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w:t>
      </w:r>
    </w:p>
    <w:p w14:paraId="03BC8106" w14:textId="3372C3D3" w:rsidR="00F811C9" w:rsidRPr="00A15DCB" w:rsidRDefault="00F811C9" w:rsidP="00F811C9">
      <w:pPr>
        <w:pStyle w:val="B1"/>
      </w:pPr>
      <w:r w:rsidRPr="00A15DCB">
        <w:t>-</w:t>
      </w:r>
      <w:r w:rsidRPr="00A15DCB">
        <w:tab/>
        <w:t xml:space="preserve">a repetition of the PUCCH transmission in each of the </w:t>
      </w:r>
      <w:r w:rsidRPr="00A15DCB">
        <w:fldChar w:fldCharType="begin"/>
      </w:r>
      <w:r w:rsidRPr="00A15DCB">
        <w:instrText xml:space="preserve"> QUOTE </w:instrText>
      </w:r>
      <w:r w:rsidR="00E80724">
        <w:rPr>
          <w:position w:val="-6"/>
        </w:rPr>
        <w:pict w14:anchorId="44770B50">
          <v:shape id="_x0000_i1067"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E80724">
        <w:rPr>
          <w:position w:val="-6"/>
        </w:rPr>
        <w:pict w14:anchorId="6E905DFE">
          <v:shape id="_x0000_i1068"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has a same number of consecutive symbols, as provided by </w:t>
      </w:r>
      <w:r w:rsidRPr="00A15DCB">
        <w:rPr>
          <w:i/>
        </w:rPr>
        <w:t>nrofSymbols</w:t>
      </w:r>
    </w:p>
    <w:p w14:paraId="71AE76F4" w14:textId="7AF21A36" w:rsidR="00F811C9" w:rsidRPr="00A15DCB" w:rsidRDefault="00F811C9" w:rsidP="00F811C9">
      <w:pPr>
        <w:pStyle w:val="B1"/>
      </w:pPr>
      <w:r w:rsidRPr="00A15DCB">
        <w:t>-</w:t>
      </w:r>
      <w:r w:rsidRPr="00A15DCB">
        <w:tab/>
        <w:t xml:space="preserve">a repetition of the PUCCH transmission in each of the </w:t>
      </w:r>
      <w:r w:rsidRPr="00A15DCB">
        <w:fldChar w:fldCharType="begin"/>
      </w:r>
      <w:r w:rsidRPr="00A15DCB">
        <w:instrText xml:space="preserve"> QUOTE </w:instrText>
      </w:r>
      <w:r w:rsidR="00E80724">
        <w:rPr>
          <w:position w:val="-6"/>
        </w:rPr>
        <w:pict w14:anchorId="452F416F">
          <v:shape id="_x0000_i1069"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E80724">
        <w:rPr>
          <w:position w:val="-6"/>
        </w:rPr>
        <w:pict w14:anchorId="5F026BE5">
          <v:shape id="_x0000_i1070"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has a same first symbol, as provided by </w:t>
      </w:r>
      <w:r w:rsidRPr="00A15DCB">
        <w:rPr>
          <w:i/>
        </w:rPr>
        <w:t>startingSymbolIndex</w:t>
      </w:r>
      <w:r w:rsidRPr="00A15DCB">
        <w:t xml:space="preserve"> </w:t>
      </w:r>
      <w:r w:rsidRPr="00A15DCB">
        <w:rPr>
          <w:iCs/>
        </w:rPr>
        <w:t xml:space="preserve">if </w:t>
      </w:r>
      <w:r w:rsidRPr="00A15DCB">
        <w:rPr>
          <w:i/>
        </w:rPr>
        <w:t>subslotLengthForPUCCH</w:t>
      </w:r>
      <w:r w:rsidRPr="00A15DCB">
        <w:rPr>
          <w:iCs/>
        </w:rPr>
        <w:t xml:space="preserve"> is not provided; otherwise mod(</w:t>
      </w:r>
      <w:r w:rsidRPr="00A15DCB">
        <w:rPr>
          <w:i/>
        </w:rPr>
        <w:t>startingSymbolIndex</w:t>
      </w:r>
      <w:r w:rsidRPr="00A15DCB">
        <w:rPr>
          <w:iCs/>
        </w:rPr>
        <w:t xml:space="preserve">, </w:t>
      </w:r>
      <w:r w:rsidRPr="00A15DCB">
        <w:rPr>
          <w:i/>
        </w:rPr>
        <w:t>subslotLengthForPUCCH</w:t>
      </w:r>
      <w:r w:rsidRPr="00A15DCB">
        <w:rPr>
          <w:iCs/>
        </w:rPr>
        <w:t>)</w:t>
      </w:r>
    </w:p>
    <w:p w14:paraId="4D165C2F" w14:textId="77777777" w:rsidR="00F811C9" w:rsidRPr="00A15DCB" w:rsidRDefault="00F811C9" w:rsidP="00F811C9">
      <w:pPr>
        <w:pStyle w:val="B1"/>
      </w:pPr>
      <w:r w:rsidRPr="00A15DCB">
        <w:t>-</w:t>
      </w:r>
      <w:r w:rsidRPr="00A15DCB">
        <w:tab/>
        <w:t xml:space="preserve">the UE is configured by </w:t>
      </w:r>
      <w:r w:rsidRPr="00A15DCB">
        <w:rPr>
          <w:i/>
        </w:rPr>
        <w:t>interslotFrequencyHopping</w:t>
      </w:r>
      <w:r w:rsidRPr="00A15DCB">
        <w:t xml:space="preserve"> whether or not to perform frequency hopping for repetitions of the PUCCH transmission in different slots</w:t>
      </w:r>
    </w:p>
    <w:p w14:paraId="6DDB667D" w14:textId="77777777" w:rsidR="00F811C9" w:rsidRPr="00A15DCB" w:rsidRDefault="00F811C9" w:rsidP="00F811C9">
      <w:pPr>
        <w:pStyle w:val="B2"/>
      </w:pPr>
      <w:r w:rsidRPr="00A15DCB">
        <w:t>-</w:t>
      </w:r>
      <w:r w:rsidRPr="00A15DCB">
        <w:tab/>
        <w:t xml:space="preserve">if the UE is configured to perform frequency hopping for repetitions of a PUCCH transmission across slots and the UE is not provided </w:t>
      </w:r>
      <w:r w:rsidRPr="00A15DCB">
        <w:rPr>
          <w:i/>
          <w:iCs/>
        </w:rPr>
        <w:t>PUCCH-DMRS-Bundling</w:t>
      </w:r>
      <w:r w:rsidRPr="00A15DCB">
        <w:t xml:space="preserve"> = 'enabled'</w:t>
      </w:r>
    </w:p>
    <w:p w14:paraId="14F7CD70" w14:textId="77777777" w:rsidR="00F811C9" w:rsidRPr="00A15DCB" w:rsidRDefault="00F811C9" w:rsidP="00F811C9">
      <w:pPr>
        <w:pStyle w:val="B3"/>
      </w:pPr>
      <w:r w:rsidRPr="00A15DCB">
        <w:t>-</w:t>
      </w:r>
      <w:r w:rsidRPr="00A15DCB">
        <w:tab/>
        <w:t>the UE performs frequency hopping per slot</w:t>
      </w:r>
    </w:p>
    <w:p w14:paraId="0190F744" w14:textId="6FFFEAAA" w:rsidR="00F811C9" w:rsidRPr="00A15DCB" w:rsidRDefault="00F811C9" w:rsidP="00F811C9">
      <w:pPr>
        <w:pStyle w:val="B3"/>
      </w:pPr>
      <w:r w:rsidRPr="00A15DCB">
        <w:t>-</w:t>
      </w:r>
      <w:r w:rsidRPr="00A15DCB">
        <w:tab/>
        <w:t xml:space="preserve">the UE transmits the PUCCH starting from a first PRB, provided by </w:t>
      </w:r>
      <w:r w:rsidRPr="00A15DCB">
        <w:rPr>
          <w:i/>
        </w:rPr>
        <w:t>startingPRB</w:t>
      </w:r>
      <w:r w:rsidRPr="00A15DCB">
        <w:t xml:space="preserve">, in slots with even number and starting from a second PRB, provided by </w:t>
      </w:r>
      <w:r w:rsidRPr="00A15DCB">
        <w:rPr>
          <w:i/>
        </w:rPr>
        <w:t>secondHopPRB</w:t>
      </w:r>
      <w:r w:rsidRPr="00A15DCB">
        <w:t xml:space="preserve">, in slots with odd number. The slot indicated to the UE for the first repetition of the PUCCH transmission has number 0 and each subsequent slot until the UE transmits the PUCCH in </w:t>
      </w:r>
      <w:r w:rsidRPr="00A15DCB">
        <w:fldChar w:fldCharType="begin"/>
      </w:r>
      <w:r w:rsidRPr="00A15DCB">
        <w:instrText xml:space="preserve"> QUOTE </w:instrText>
      </w:r>
      <w:r w:rsidR="00E80724">
        <w:rPr>
          <w:position w:val="-6"/>
        </w:rPr>
        <w:pict w14:anchorId="5E2B6E80">
          <v:shape id="_x0000_i1071"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E80724">
        <w:rPr>
          <w:position w:val="-6"/>
        </w:rPr>
        <w:pict w14:anchorId="026B78A4">
          <v:shape id="_x0000_i1072"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is counted regardless of whether or not the UE transmits the PUCCH in the slot</w:t>
      </w:r>
    </w:p>
    <w:p w14:paraId="316A9A4F" w14:textId="77777777" w:rsidR="00F811C9" w:rsidRPr="00A15DCB" w:rsidRDefault="00F811C9" w:rsidP="00F811C9">
      <w:pPr>
        <w:pStyle w:val="B3"/>
      </w:pPr>
      <w:r w:rsidRPr="00A15DCB">
        <w:t>-</w:t>
      </w:r>
      <w:r w:rsidRPr="00A15DCB">
        <w:tab/>
        <w:t>the UE does not expect to be configured to perform frequency hopping for a repetition of the PUCCH transmission within a slot</w:t>
      </w:r>
    </w:p>
    <w:p w14:paraId="61AEA1CA" w14:textId="77777777" w:rsidR="00F811C9" w:rsidRPr="00A15DCB" w:rsidRDefault="00F811C9" w:rsidP="00F811C9">
      <w:pPr>
        <w:pStyle w:val="B2"/>
        <w:rPr>
          <w:szCs w:val="22"/>
        </w:rPr>
      </w:pPr>
      <w:r w:rsidRPr="00A15DCB">
        <w:rPr>
          <w:lang w:eastAsia="zh-CN"/>
        </w:rPr>
        <w:t>…</w:t>
      </w:r>
    </w:p>
    <w:p w14:paraId="0381A69A" w14:textId="77777777" w:rsidR="00F811C9" w:rsidRPr="00A15DCB" w:rsidRDefault="00F811C9" w:rsidP="00F811C9">
      <w:pPr>
        <w:pStyle w:val="B2"/>
      </w:pPr>
      <w:r w:rsidRPr="00A15DCB">
        <w:t>-</w:t>
      </w:r>
      <w:r w:rsidRPr="00A15DCB">
        <w:tab/>
        <w:t xml:space="preserve">if the UE is not configured to perform frequency hopping for repetitions of a PUCCH transmission across slots and the UE is configured to perform frequency hopping for a repetition of the PUCCH transmission within a slot, the frequency hopping pattern between the first PRB and the second PRB is same within each slot </w:t>
      </w:r>
    </w:p>
    <w:p w14:paraId="1FE1266F" w14:textId="77777777" w:rsidR="00F811C9" w:rsidRPr="00A15DCB" w:rsidRDefault="00F811C9" w:rsidP="00F811C9">
      <w:r w:rsidRPr="00A15DCB">
        <w:t xml:space="preserve">If the UE determines that, for a repetition of a PUCCH transmission in a slot, the number of symbols available for the PUCCH transmission is smaller than the value provided by </w:t>
      </w:r>
      <w:r w:rsidRPr="00A15DCB">
        <w:rPr>
          <w:i/>
        </w:rPr>
        <w:t>nrofSymbols</w:t>
      </w:r>
      <w:r w:rsidRPr="00A15DCB">
        <w:t xml:space="preserve"> for the corresponding PUCCH format, the UE does not transmit the PUCCH repetition in the slot. </w:t>
      </w:r>
    </w:p>
    <w:p w14:paraId="1B8C248D" w14:textId="77777777" w:rsidR="00F811C9" w:rsidRPr="00A15DCB" w:rsidRDefault="00F811C9" w:rsidP="00F811C9">
      <w:r w:rsidRPr="00A15DCB">
        <w:t xml:space="preserve">A SS/PBCH block symbol is a symbol of an SS/PBCH block with </w:t>
      </w:r>
      <w:r w:rsidRPr="00A15DCB">
        <w:rPr>
          <w:rFonts w:eastAsia="DengXian"/>
        </w:rPr>
        <w:t xml:space="preserve">candidate SS/PBCH block index corresponding to the SS/PBCH block </w:t>
      </w:r>
      <w:r w:rsidRPr="00A15DCB">
        <w:t xml:space="preserve">index indicated to a UE by </w:t>
      </w:r>
      <w:r w:rsidRPr="00A15DCB">
        <w:rPr>
          <w:i/>
        </w:rPr>
        <w:t>ssb-PositionsInBurst</w:t>
      </w:r>
      <w:r w:rsidRPr="00A15DCB">
        <w:t xml:space="preserve"> in </w:t>
      </w:r>
      <w:r w:rsidRPr="00A15DCB">
        <w:rPr>
          <w:i/>
        </w:rPr>
        <w:t>SIB1</w:t>
      </w:r>
      <w:r w:rsidRPr="00A15DCB">
        <w:t xml:space="preserve"> or </w:t>
      </w:r>
      <w:r w:rsidRPr="00A15DCB">
        <w:rPr>
          <w:i/>
        </w:rPr>
        <w:t>ssb-PositionsInBurst</w:t>
      </w:r>
      <w:r w:rsidRPr="00A15DCB">
        <w:t xml:space="preserve"> in </w:t>
      </w:r>
      <w:r w:rsidRPr="00A15DCB">
        <w:rPr>
          <w:i/>
        </w:rPr>
        <w:t>ServingCellConfigCommon</w:t>
      </w:r>
      <w:r w:rsidRPr="00A15DCB">
        <w:rPr>
          <w:iCs/>
        </w:rPr>
        <w:t xml:space="preserve"> </w:t>
      </w:r>
      <w:r w:rsidRPr="00A15DCB">
        <w:rPr>
          <w:rFonts w:ascii="Times" w:hAnsi="Times"/>
          <w:szCs w:val="24"/>
        </w:rPr>
        <w:t>or by</w:t>
      </w:r>
      <w:r w:rsidRPr="00A15DCB">
        <w:rPr>
          <w:rFonts w:ascii="Times" w:hAnsi="Times"/>
          <w:i/>
          <w:szCs w:val="24"/>
        </w:rPr>
        <w:t xml:space="preserve"> NonCellDefiningSSB</w:t>
      </w:r>
      <w:r w:rsidRPr="00A15DCB">
        <w:rPr>
          <w:rFonts w:ascii="Times" w:hAnsi="Times"/>
          <w:iCs/>
          <w:szCs w:val="24"/>
        </w:rPr>
        <w:t xml:space="preserve"> if </w:t>
      </w:r>
      <w:r w:rsidRPr="00A15DCB">
        <w:rPr>
          <w:rFonts w:ascii="Times" w:hAnsi="Times"/>
          <w:szCs w:val="24"/>
          <w:lang w:eastAsia="zh-CN"/>
        </w:rPr>
        <w:t>provided</w:t>
      </w:r>
      <w:r w:rsidRPr="00A15DCB">
        <w:rPr>
          <w:rFonts w:ascii="Times" w:hAnsi="Times"/>
          <w:szCs w:val="24"/>
        </w:rPr>
        <w:t xml:space="preserve"> </w:t>
      </w:r>
      <w:r w:rsidRPr="00A15DCB">
        <w:t xml:space="preserve">or, if the UE is not provided </w:t>
      </w:r>
      <w:r w:rsidRPr="00A15DCB">
        <w:rPr>
          <w:rFonts w:cs="Times"/>
          <w:i/>
          <w:szCs w:val="18"/>
          <w:lang w:eastAsia="zh-CN"/>
        </w:rPr>
        <w:t>dl-OrJointTCI-StateList</w:t>
      </w:r>
      <w:r w:rsidRPr="00A15DCB">
        <w:t xml:space="preserve">, by </w:t>
      </w:r>
      <w:r w:rsidRPr="00A15DCB">
        <w:rPr>
          <w:i/>
        </w:rPr>
        <w:t>ssb-PositionsInBurst</w:t>
      </w:r>
      <w:r w:rsidRPr="00A15DCB">
        <w:t xml:space="preserve"> in </w:t>
      </w:r>
      <w:r w:rsidRPr="00A15DCB">
        <w:rPr>
          <w:i/>
          <w:iCs/>
        </w:rPr>
        <w:t>SSB-MTCAdditionalPCI</w:t>
      </w:r>
      <w:r w:rsidRPr="00A15DCB">
        <w:t xml:space="preserve"> associated to physical cell ID with active TCI states for PDCCH or PDSCH, or for a set of symbols of a slot corresponding to SS/PBCH blocks configured for L1 beam measurement/reporting.</w:t>
      </w:r>
    </w:p>
    <w:p w14:paraId="6A62FFD9" w14:textId="046B6EAC" w:rsidR="00F811C9" w:rsidRPr="00A15DCB" w:rsidRDefault="00F811C9" w:rsidP="00F811C9">
      <w:r w:rsidRPr="00A15DCB">
        <w:lastRenderedPageBreak/>
        <w:t xml:space="preserve">For unpaired spectrum, the UE determines the </w:t>
      </w:r>
      <w:r w:rsidRPr="00A15DCB">
        <w:fldChar w:fldCharType="begin"/>
      </w:r>
      <w:r w:rsidRPr="00A15DCB">
        <w:instrText xml:space="preserve"> QUOTE </w:instrText>
      </w:r>
      <w:r w:rsidR="00E80724">
        <w:rPr>
          <w:position w:val="-6"/>
        </w:rPr>
        <w:pict w14:anchorId="79C78243">
          <v:shape id="_x0000_i1073"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E80724">
        <w:rPr>
          <w:position w:val="-6"/>
        </w:rPr>
        <w:pict w14:anchorId="14E3DB94">
          <v:shape id="_x0000_i1074"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for a PUCCH transmission starting from a slot indicated to the UE as described in clause 9.2.3 </w:t>
      </w:r>
      <w:r w:rsidRPr="00A15DCB">
        <w:rPr>
          <w:lang w:eastAsia="zh-CN"/>
        </w:rPr>
        <w:t>for HARQ-ACK reporting, or a slot determined as described in clause 9.2.4 for SR reporting or in clause 5.2.1.4 of</w:t>
      </w:r>
      <w:r w:rsidRPr="00A15DCB">
        <w:t xml:space="preserve"> </w:t>
      </w:r>
      <w:r w:rsidRPr="00A15DCB">
        <w:rPr>
          <w:lang w:eastAsia="zh-CN"/>
        </w:rPr>
        <w:t xml:space="preserve">[6, </w:t>
      </w:r>
      <w:r w:rsidRPr="00A15DCB">
        <w:t>TS 38.214]</w:t>
      </w:r>
      <w:r w:rsidRPr="00A15DCB">
        <w:rPr>
          <w:lang w:eastAsia="zh-CN"/>
        </w:rPr>
        <w:t xml:space="preserve"> for CSI reporting</w:t>
      </w:r>
      <w:r w:rsidRPr="00A15DCB">
        <w:t xml:space="preserve"> and having</w:t>
      </w:r>
    </w:p>
    <w:p w14:paraId="72FE24BC" w14:textId="77777777" w:rsidR="00F811C9" w:rsidRPr="00A15DCB" w:rsidRDefault="00F811C9" w:rsidP="00F811C9">
      <w:pPr>
        <w:pStyle w:val="B1"/>
      </w:pPr>
      <w:r w:rsidRPr="00A15DCB">
        <w:t>-</w:t>
      </w:r>
      <w:r w:rsidRPr="00A15DCB">
        <w:tab/>
        <w:t xml:space="preserve">an UL symbol, as described in clause 11.1, or flexible symbol that is not SS/PBCH block symbol provided by </w:t>
      </w:r>
      <w:r w:rsidRPr="00A15DCB">
        <w:rPr>
          <w:i/>
        </w:rPr>
        <w:t>startingSymbolIndex</w:t>
      </w:r>
      <w:r w:rsidRPr="00A15DCB">
        <w:t xml:space="preserve"> as a first symbol, and</w:t>
      </w:r>
    </w:p>
    <w:p w14:paraId="1AD438A2" w14:textId="77777777" w:rsidR="00F811C9" w:rsidRPr="00A15DCB" w:rsidRDefault="00F811C9" w:rsidP="00F811C9">
      <w:pPr>
        <w:pStyle w:val="B1"/>
      </w:pPr>
      <w:r w:rsidRPr="00A15DCB">
        <w:t>-</w:t>
      </w:r>
      <w:r w:rsidRPr="00A15DCB">
        <w:tab/>
        <w:t xml:space="preserve">consecutive UL symbols, as described in clause 11.1, or flexible symbols that are not SS/PBCH block symbols, starting from the first symbol, equal to or larger than a number of symbols provided by </w:t>
      </w:r>
      <w:r w:rsidRPr="00A15DCB">
        <w:rPr>
          <w:i/>
        </w:rPr>
        <w:t>nrofsymbols</w:t>
      </w:r>
    </w:p>
    <w:p w14:paraId="5A8D6DE6" w14:textId="40E96CE7" w:rsidR="00F811C9" w:rsidRPr="00A15DCB" w:rsidRDefault="00F811C9" w:rsidP="00F811C9">
      <w:r w:rsidRPr="00A15DCB">
        <w:t xml:space="preserve">For paired spectrum </w:t>
      </w:r>
      <w:r w:rsidRPr="00A15DCB">
        <w:rPr>
          <w:rFonts w:eastAsia="DengXian"/>
        </w:rPr>
        <w:t>or supplementary uplink band</w:t>
      </w:r>
      <w:r w:rsidRPr="00A15DCB">
        <w:t xml:space="preserve">, the UE determines the </w:t>
      </w:r>
      <w:r w:rsidRPr="00A15DCB">
        <w:fldChar w:fldCharType="begin"/>
      </w:r>
      <w:r w:rsidRPr="00A15DCB">
        <w:instrText xml:space="preserve"> QUOTE </w:instrText>
      </w:r>
      <w:r w:rsidR="00E80724">
        <w:rPr>
          <w:position w:val="-6"/>
        </w:rPr>
        <w:pict w14:anchorId="3464DF2E">
          <v:shape id="_x0000_i1075"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E80724">
        <w:rPr>
          <w:position w:val="-6"/>
        </w:rPr>
        <w:pict w14:anchorId="418060F7">
          <v:shape id="_x0000_i1076"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for a PUCCH transmission as the </w:t>
      </w:r>
      <w:r w:rsidRPr="00A15DCB">
        <w:fldChar w:fldCharType="begin"/>
      </w:r>
      <w:r w:rsidRPr="00A15DCB">
        <w:instrText xml:space="preserve"> QUOTE </w:instrText>
      </w:r>
      <w:r w:rsidR="00E80724">
        <w:rPr>
          <w:position w:val="-6"/>
        </w:rPr>
        <w:pict w14:anchorId="578C09EC">
          <v:shape id="_x0000_i1077"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E80724">
        <w:rPr>
          <w:position w:val="-6"/>
        </w:rPr>
        <w:pict w14:anchorId="16652281">
          <v:shape id="_x0000_i1078"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consecutive slots starting from a slot indicated to the UE as described in clause 9.2.3</w:t>
      </w:r>
      <w:r w:rsidRPr="00A15DCB">
        <w:rPr>
          <w:lang w:eastAsia="zh-CN"/>
        </w:rPr>
        <w:t xml:space="preserve"> for HARQ-ACK reporting, or a slot determined as described in clause 9.2.4 for SR reporting or in clause 5.2.1.4 of</w:t>
      </w:r>
      <w:r w:rsidRPr="00A15DCB">
        <w:t xml:space="preserve"> </w:t>
      </w:r>
      <w:r w:rsidRPr="00A15DCB">
        <w:rPr>
          <w:lang w:eastAsia="zh-CN"/>
        </w:rPr>
        <w:t xml:space="preserve">[6, </w:t>
      </w:r>
      <w:r w:rsidRPr="00A15DCB">
        <w:t>TS 38.214]</w:t>
      </w:r>
      <w:r w:rsidRPr="00A15DCB">
        <w:rPr>
          <w:lang w:eastAsia="zh-CN"/>
        </w:rPr>
        <w:t xml:space="preserve"> for CSI reporting</w:t>
      </w:r>
      <w:r w:rsidRPr="00A15DCB">
        <w:t xml:space="preserve">. </w:t>
      </w:r>
    </w:p>
    <w:p w14:paraId="7EBE0298" w14:textId="77777777" w:rsidR="00F811C9" w:rsidRPr="00A15DCB" w:rsidRDefault="00F811C9" w:rsidP="00F811C9">
      <w:pPr>
        <w:rPr>
          <w:lang w:eastAsia="sv-SE"/>
        </w:rPr>
      </w:pPr>
      <w:r w:rsidRPr="00A15DCB">
        <w:t>…</w:t>
      </w:r>
    </w:p>
    <w:p w14:paraId="5A766C97" w14:textId="77777777" w:rsidR="00F811C9" w:rsidRPr="00A15DCB" w:rsidRDefault="00F811C9" w:rsidP="00F811C9">
      <w:pPr>
        <w:rPr>
          <w:lang w:eastAsia="sv-SE"/>
        </w:rPr>
      </w:pPr>
      <w:r w:rsidRPr="00A15DCB">
        <w:rPr>
          <w:lang w:eastAsia="sv-SE"/>
        </w:rPr>
        <w:t>[TS 38.321, clause 5.3.1]</w:t>
      </w:r>
    </w:p>
    <w:p w14:paraId="0C30C1F0" w14:textId="77777777" w:rsidR="00F811C9" w:rsidRPr="00A15DCB" w:rsidRDefault="00F811C9" w:rsidP="00F811C9">
      <w:pPr>
        <w:rPr>
          <w:lang w:eastAsia="ko-KR"/>
        </w:rPr>
      </w:pPr>
      <w:r w:rsidRPr="00A15DCB">
        <w:rPr>
          <w:lang w:eastAsia="ko-KR"/>
        </w:rPr>
        <w:t>Downlink assignments received on the PDCCH both indicate that there is a transmission on a DL-SCH for a particular MAC entity and provide the relevant HARQ information.</w:t>
      </w:r>
    </w:p>
    <w:p w14:paraId="458CC8F0" w14:textId="77777777" w:rsidR="00F811C9" w:rsidRPr="00A15DCB" w:rsidRDefault="00F811C9" w:rsidP="00F811C9">
      <w:pPr>
        <w:rPr>
          <w:lang w:eastAsia="ja-JP"/>
        </w:rPr>
      </w:pPr>
      <w:r w:rsidRPr="00A15DCB">
        <w:rPr>
          <w:lang w:eastAsia="ja-JP"/>
        </w:rPr>
        <w:t>When the MAC entity has a C-RNTI</w:t>
      </w:r>
      <w:r w:rsidRPr="00A15DCB">
        <w:rPr>
          <w:lang w:eastAsia="ko-KR"/>
        </w:rPr>
        <w:t>,</w:t>
      </w:r>
      <w:r w:rsidRPr="00A15DCB">
        <w:rPr>
          <w:lang w:eastAsia="ja-JP"/>
        </w:rPr>
        <w:t xml:space="preserve"> Temporary C-RNTI,</w:t>
      </w:r>
      <w:r w:rsidRPr="00A15DCB">
        <w:rPr>
          <w:lang w:eastAsia="ko-KR"/>
        </w:rPr>
        <w:t xml:space="preserve"> CS-RNTI, G-RNTI or G-CS-RNTI,</w:t>
      </w:r>
      <w:r w:rsidRPr="00A15DCB">
        <w:rPr>
          <w:lang w:eastAsia="ja-JP"/>
        </w:rPr>
        <w:t xml:space="preserve"> the MAC entity shall for each </w:t>
      </w:r>
      <w:r w:rsidRPr="00A15DCB">
        <w:rPr>
          <w:lang w:eastAsia="ko-KR"/>
        </w:rPr>
        <w:t>PDCCH occasion</w:t>
      </w:r>
      <w:r w:rsidRPr="00A15DCB">
        <w:rPr>
          <w:lang w:eastAsia="ja-JP"/>
        </w:rPr>
        <w:t xml:space="preserve"> during which it monitors PDCCH and for each Serving Cell:</w:t>
      </w:r>
    </w:p>
    <w:p w14:paraId="4505743B" w14:textId="77777777" w:rsidR="00F811C9" w:rsidRPr="00A15DCB" w:rsidRDefault="00F811C9" w:rsidP="00F811C9">
      <w:pPr>
        <w:ind w:left="568" w:hanging="284"/>
        <w:rPr>
          <w:lang w:eastAsia="ja-JP"/>
        </w:rPr>
      </w:pPr>
      <w:r w:rsidRPr="00A15DCB">
        <w:rPr>
          <w:lang w:eastAsia="ko-KR"/>
        </w:rPr>
        <w:t>1&gt;</w:t>
      </w:r>
      <w:r w:rsidRPr="00A15DCB">
        <w:rPr>
          <w:lang w:eastAsia="ja-JP"/>
        </w:rPr>
        <w:tab/>
        <w:t xml:space="preserve">if a downlink assignment for this </w:t>
      </w:r>
      <w:r w:rsidRPr="00A15DCB">
        <w:rPr>
          <w:lang w:eastAsia="ko-KR"/>
        </w:rPr>
        <w:t>PDCCH occasion</w:t>
      </w:r>
      <w:r w:rsidRPr="00A15DCB">
        <w:rPr>
          <w:lang w:eastAsia="ja-JP"/>
        </w:rPr>
        <w:t xml:space="preserve"> and this Serving Cell has been received on the PDCCH for the MAC entity's C-RNTI, or Temporary C</w:t>
      </w:r>
      <w:r w:rsidRPr="00A15DCB">
        <w:rPr>
          <w:lang w:eastAsia="ja-JP"/>
        </w:rPr>
        <w:noBreakHyphen/>
        <w:t xml:space="preserve">RNTI, or G-RNTI </w:t>
      </w:r>
      <w:r w:rsidRPr="00A15DCB">
        <w:rPr>
          <w:rFonts w:eastAsia="DengXian"/>
          <w:lang w:eastAsia="ja-JP"/>
        </w:rPr>
        <w:t>configured for multicast MTCH</w:t>
      </w:r>
      <w:r w:rsidRPr="00A15DCB">
        <w:rPr>
          <w:lang w:eastAsia="ja-JP"/>
        </w:rPr>
        <w:t>:</w:t>
      </w:r>
    </w:p>
    <w:p w14:paraId="7D48DB7D" w14:textId="77777777" w:rsidR="00F811C9" w:rsidRPr="00A15DCB" w:rsidRDefault="00F811C9" w:rsidP="00F811C9">
      <w:pPr>
        <w:ind w:left="851" w:hanging="284"/>
        <w:rPr>
          <w:lang w:eastAsia="zh-CN"/>
        </w:rPr>
      </w:pPr>
      <w:r w:rsidRPr="00A15DCB">
        <w:rPr>
          <w:lang w:eastAsia="ko-KR"/>
        </w:rPr>
        <w:t>…</w:t>
      </w:r>
    </w:p>
    <w:p w14:paraId="6F19455D" w14:textId="77777777" w:rsidR="00F811C9" w:rsidRPr="00A15DCB" w:rsidRDefault="00F811C9" w:rsidP="00F811C9">
      <w:pPr>
        <w:ind w:left="851" w:hanging="284"/>
        <w:rPr>
          <w:lang w:eastAsia="ko-KR"/>
        </w:rPr>
      </w:pPr>
      <w:r w:rsidRPr="00A15DCB">
        <w:rPr>
          <w:lang w:eastAsia="ko-KR"/>
        </w:rPr>
        <w:t>2&gt;</w:t>
      </w:r>
      <w:r w:rsidRPr="00A15DCB">
        <w:rPr>
          <w:lang w:eastAsia="ja-JP"/>
        </w:rPr>
        <w:tab/>
        <w:t>indicate the presence of a downlink assignment and deliver the associated HARQ information to the HARQ entity</w:t>
      </w:r>
      <w:r w:rsidRPr="00A15DCB">
        <w:rPr>
          <w:lang w:eastAsia="ko-KR"/>
        </w:rPr>
        <w:t>.</w:t>
      </w:r>
    </w:p>
    <w:p w14:paraId="378703D6" w14:textId="77777777" w:rsidR="00F811C9" w:rsidRPr="00A15DCB" w:rsidRDefault="00F811C9" w:rsidP="00F811C9">
      <w:pPr>
        <w:ind w:left="568" w:hanging="284"/>
        <w:rPr>
          <w:lang w:eastAsia="ko-KR"/>
        </w:rPr>
      </w:pPr>
      <w:r w:rsidRPr="00A15DCB">
        <w:rPr>
          <w:lang w:eastAsia="ko-KR"/>
        </w:rPr>
        <w:t>…</w:t>
      </w:r>
    </w:p>
    <w:p w14:paraId="51AAF6BE" w14:textId="77777777" w:rsidR="00F811C9" w:rsidRPr="00A15DCB" w:rsidRDefault="00F811C9" w:rsidP="00F811C9">
      <w:pPr>
        <w:rPr>
          <w:rFonts w:eastAsia="SimSun"/>
          <w:lang w:eastAsia="sv-SE"/>
        </w:rPr>
      </w:pPr>
      <w:r w:rsidRPr="00A15DCB">
        <w:rPr>
          <w:lang w:eastAsia="sv-SE"/>
        </w:rPr>
        <w:t>[TS 38.321, clause 5.3.2.2]</w:t>
      </w:r>
    </w:p>
    <w:p w14:paraId="26C8B43C" w14:textId="77777777" w:rsidR="00F811C9" w:rsidRPr="00A15DCB" w:rsidRDefault="00F811C9" w:rsidP="00F811C9">
      <w:pPr>
        <w:rPr>
          <w:lang w:eastAsia="en-US"/>
        </w:rPr>
      </w:pPr>
      <w:r w:rsidRPr="00A15DCB">
        <w:rPr>
          <w:lang w:eastAsia="zh-CN"/>
        </w:rPr>
        <w:t>…</w:t>
      </w:r>
    </w:p>
    <w:p w14:paraId="7CB73A22" w14:textId="77777777" w:rsidR="00F811C9" w:rsidRPr="00A15DCB" w:rsidRDefault="00F811C9" w:rsidP="00F811C9">
      <w:r w:rsidRPr="00A15DCB">
        <w:t>The MAC entity then shall:</w:t>
      </w:r>
    </w:p>
    <w:p w14:paraId="1C3E307A" w14:textId="77777777" w:rsidR="00F811C9" w:rsidRPr="00A15DCB" w:rsidRDefault="00F811C9" w:rsidP="00F811C9">
      <w:pPr>
        <w:pStyle w:val="B1"/>
      </w:pPr>
      <w:r w:rsidRPr="00A15DCB">
        <w:rPr>
          <w:lang w:eastAsia="ko-KR"/>
        </w:rPr>
        <w:t>1&gt;</w:t>
      </w:r>
      <w:r w:rsidRPr="00A15DCB">
        <w:tab/>
        <w:t xml:space="preserve">if </w:t>
      </w:r>
      <w:r w:rsidRPr="00A15DCB">
        <w:rPr>
          <w:lang w:eastAsia="zh-CN"/>
        </w:rPr>
        <w:t xml:space="preserve">this is </w:t>
      </w:r>
      <w:r w:rsidRPr="00A15DCB">
        <w:t>a new transmission:</w:t>
      </w:r>
    </w:p>
    <w:p w14:paraId="18D67132" w14:textId="77777777" w:rsidR="00F811C9" w:rsidRPr="00A15DCB" w:rsidRDefault="00F811C9" w:rsidP="00F811C9">
      <w:pPr>
        <w:pStyle w:val="B2"/>
        <w:rPr>
          <w:lang w:eastAsia="ko-KR"/>
        </w:rPr>
      </w:pPr>
      <w:r w:rsidRPr="00A15DCB">
        <w:rPr>
          <w:lang w:eastAsia="ko-KR"/>
        </w:rPr>
        <w:t>2&gt;</w:t>
      </w:r>
      <w:r w:rsidRPr="00A15DCB">
        <w:tab/>
        <w:t>attempt to decode the received data</w:t>
      </w:r>
      <w:r w:rsidRPr="00A15DCB">
        <w:rPr>
          <w:lang w:eastAsia="ko-KR"/>
        </w:rPr>
        <w:t>.</w:t>
      </w:r>
    </w:p>
    <w:p w14:paraId="75C13977" w14:textId="77777777" w:rsidR="00F811C9" w:rsidRPr="00A15DCB" w:rsidRDefault="00F811C9" w:rsidP="00F811C9">
      <w:pPr>
        <w:pStyle w:val="B1"/>
        <w:rPr>
          <w:lang w:eastAsia="en-US"/>
        </w:rPr>
      </w:pPr>
      <w:r w:rsidRPr="00A15DCB">
        <w:rPr>
          <w:lang w:eastAsia="ko-KR"/>
        </w:rPr>
        <w:t>1&gt;</w:t>
      </w:r>
      <w:r w:rsidRPr="00A15DCB">
        <w:tab/>
        <w:t xml:space="preserve">else if </w:t>
      </w:r>
      <w:r w:rsidRPr="00A15DCB">
        <w:rPr>
          <w:lang w:eastAsia="zh-CN"/>
        </w:rPr>
        <w:t>this is</w:t>
      </w:r>
      <w:r w:rsidRPr="00A15DCB">
        <w:t xml:space="preserve"> a retransmission:</w:t>
      </w:r>
    </w:p>
    <w:p w14:paraId="10C6942D" w14:textId="77777777" w:rsidR="00F811C9" w:rsidRPr="00A15DCB" w:rsidRDefault="00F811C9" w:rsidP="00F811C9">
      <w:pPr>
        <w:pStyle w:val="B2"/>
      </w:pPr>
      <w:r w:rsidRPr="00A15DCB">
        <w:rPr>
          <w:lang w:eastAsia="ko-KR"/>
        </w:rPr>
        <w:t>2&gt;</w:t>
      </w:r>
      <w:r w:rsidRPr="00A15DCB">
        <w:tab/>
        <w:t>if the data for this TB has not yet been successfully decoded:</w:t>
      </w:r>
    </w:p>
    <w:p w14:paraId="2D2F4543" w14:textId="77777777" w:rsidR="00F811C9" w:rsidRPr="00A15DCB" w:rsidRDefault="00F811C9" w:rsidP="00F811C9">
      <w:pPr>
        <w:pStyle w:val="B3"/>
        <w:rPr>
          <w:lang w:eastAsia="ko-KR"/>
        </w:rPr>
      </w:pPr>
      <w:r w:rsidRPr="00A15DCB">
        <w:rPr>
          <w:lang w:eastAsia="ko-KR"/>
        </w:rPr>
        <w:t>3&gt;</w:t>
      </w:r>
      <w:r w:rsidRPr="00A15DCB">
        <w:tab/>
        <w:t>instruct the physical layer to combine the received data with the data currently in the soft buffer for this TB and attempt to decode the combined data</w:t>
      </w:r>
      <w:r w:rsidRPr="00A15DCB">
        <w:rPr>
          <w:lang w:eastAsia="ko-KR"/>
        </w:rPr>
        <w:t>.</w:t>
      </w:r>
    </w:p>
    <w:p w14:paraId="0980D6B0" w14:textId="77777777" w:rsidR="00F811C9" w:rsidRPr="00A15DCB" w:rsidRDefault="00F811C9" w:rsidP="00F811C9">
      <w:pPr>
        <w:pStyle w:val="B1"/>
        <w:rPr>
          <w:lang w:eastAsia="ko-KR"/>
        </w:rPr>
      </w:pPr>
      <w:r w:rsidRPr="00A15DCB">
        <w:rPr>
          <w:lang w:eastAsia="zh-CN"/>
        </w:rPr>
        <w:t>…</w:t>
      </w:r>
    </w:p>
    <w:p w14:paraId="2EB8CC05" w14:textId="77777777" w:rsidR="00F811C9" w:rsidRPr="00A15DCB" w:rsidRDefault="00F811C9" w:rsidP="00F811C9">
      <w:pPr>
        <w:pStyle w:val="B1"/>
        <w:rPr>
          <w:lang w:eastAsia="en-US"/>
        </w:rPr>
      </w:pPr>
      <w:r w:rsidRPr="00A15DCB">
        <w:rPr>
          <w:lang w:eastAsia="ko-KR"/>
        </w:rPr>
        <w:t>1&gt;</w:t>
      </w:r>
      <w:r w:rsidRPr="00A15DCB">
        <w:tab/>
        <w:t>else:</w:t>
      </w:r>
    </w:p>
    <w:p w14:paraId="0277AA7F" w14:textId="77777777" w:rsidR="00F811C9" w:rsidRPr="00A15DCB" w:rsidRDefault="00F811C9" w:rsidP="00F811C9">
      <w:pPr>
        <w:pStyle w:val="B2"/>
      </w:pPr>
      <w:r w:rsidRPr="00A15DCB">
        <w:rPr>
          <w:lang w:eastAsia="ko-KR"/>
        </w:rPr>
        <w:t>2&gt;</w:t>
      </w:r>
      <w:r w:rsidRPr="00A15DCB">
        <w:tab/>
        <w:t>instruct the physical layer to generate acknowledgement(s) of the data in this TB.</w:t>
      </w:r>
    </w:p>
    <w:p w14:paraId="43D472F9" w14:textId="77777777" w:rsidR="00F811C9" w:rsidRPr="00A15DCB" w:rsidRDefault="00F811C9" w:rsidP="00F811C9">
      <w:pPr>
        <w:pStyle w:val="H6"/>
        <w:rPr>
          <w:lang w:eastAsia="sv-SE"/>
        </w:rPr>
      </w:pPr>
      <w:r w:rsidRPr="00A15DCB">
        <w:rPr>
          <w:lang w:eastAsia="sv-SE"/>
        </w:rPr>
        <w:t>7.1.1.2.6.3</w:t>
      </w:r>
      <w:r w:rsidRPr="00A15DCB">
        <w:rPr>
          <w:lang w:eastAsia="sv-SE"/>
        </w:rPr>
        <w:tab/>
        <w:t>Test description</w:t>
      </w:r>
    </w:p>
    <w:p w14:paraId="484B9413" w14:textId="77777777" w:rsidR="00F811C9" w:rsidRPr="00A15DCB" w:rsidRDefault="00F811C9" w:rsidP="00F811C9">
      <w:pPr>
        <w:pStyle w:val="H6"/>
        <w:rPr>
          <w:lang w:eastAsia="sv-SE"/>
        </w:rPr>
      </w:pPr>
      <w:r w:rsidRPr="00A15DCB">
        <w:rPr>
          <w:lang w:eastAsia="sv-SE"/>
        </w:rPr>
        <w:t>7.1.1.2.6.3.1</w:t>
      </w:r>
      <w:r w:rsidRPr="00A15DCB">
        <w:rPr>
          <w:lang w:eastAsia="sv-SE"/>
        </w:rPr>
        <w:tab/>
        <w:t>Pre-test conditions</w:t>
      </w:r>
    </w:p>
    <w:p w14:paraId="167C70AD" w14:textId="77777777" w:rsidR="00F811C9" w:rsidRPr="00A15DCB" w:rsidRDefault="00F811C9" w:rsidP="00F811C9">
      <w:pPr>
        <w:rPr>
          <w:lang w:eastAsia="sv-SE"/>
        </w:rPr>
      </w:pPr>
      <w:r w:rsidRPr="00A15DCB">
        <w:rPr>
          <w:lang w:eastAsia="sv-SE"/>
        </w:rPr>
        <w:t>Same Pre-test conditions as in clause 7.1.1.0 except that set to return no data in uplink</w:t>
      </w:r>
      <w:r w:rsidRPr="00A15DCB">
        <w:rPr>
          <w:lang w:eastAsia="zh-CN"/>
        </w:rPr>
        <w:t>.</w:t>
      </w:r>
    </w:p>
    <w:p w14:paraId="3EFB532C" w14:textId="77777777" w:rsidR="00F811C9" w:rsidRPr="00A15DCB" w:rsidRDefault="00F811C9" w:rsidP="00F811C9">
      <w:pPr>
        <w:pStyle w:val="H6"/>
        <w:rPr>
          <w:lang w:eastAsia="sv-SE"/>
        </w:rPr>
      </w:pPr>
      <w:r w:rsidRPr="00A15DCB">
        <w:rPr>
          <w:lang w:eastAsia="sv-SE"/>
        </w:rPr>
        <w:lastRenderedPageBreak/>
        <w:t>7.1.1.2.6.3.2</w:t>
      </w:r>
      <w:r w:rsidRPr="00A15DCB">
        <w:rPr>
          <w:lang w:eastAsia="sv-SE"/>
        </w:rPr>
        <w:tab/>
        <w:t>Test procedure sequence</w:t>
      </w:r>
    </w:p>
    <w:p w14:paraId="4AB28CE9" w14:textId="77777777" w:rsidR="00F811C9" w:rsidRPr="00A15DCB" w:rsidRDefault="00F811C9" w:rsidP="00F811C9">
      <w:pPr>
        <w:pStyle w:val="TH"/>
        <w:rPr>
          <w:lang w:eastAsia="sv-SE"/>
        </w:rPr>
      </w:pPr>
      <w:r w:rsidRPr="00A15DCB">
        <w:rPr>
          <w:lang w:eastAsia="sv-SE"/>
        </w:rPr>
        <w:t>Table 7.1.1.2.6.3.2-1: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F811C9" w:rsidRPr="00A15DCB" w14:paraId="19717630" w14:textId="77777777" w:rsidTr="003A694A">
        <w:tc>
          <w:tcPr>
            <w:tcW w:w="649" w:type="dxa"/>
            <w:tcBorders>
              <w:top w:val="single" w:sz="4" w:space="0" w:color="auto"/>
              <w:left w:val="single" w:sz="4" w:space="0" w:color="auto"/>
              <w:bottom w:val="nil"/>
              <w:right w:val="single" w:sz="4" w:space="0" w:color="auto"/>
            </w:tcBorders>
            <w:hideMark/>
          </w:tcPr>
          <w:p w14:paraId="3ED49CE3" w14:textId="77777777" w:rsidR="00F811C9" w:rsidRPr="00A15DCB" w:rsidRDefault="00F811C9">
            <w:pPr>
              <w:pStyle w:val="TAH"/>
              <w:rPr>
                <w:lang w:eastAsia="en-US"/>
              </w:rPr>
            </w:pPr>
            <w:r w:rsidRPr="00A15DCB">
              <w:t>St</w:t>
            </w:r>
          </w:p>
        </w:tc>
        <w:tc>
          <w:tcPr>
            <w:tcW w:w="3970" w:type="dxa"/>
            <w:tcBorders>
              <w:top w:val="single" w:sz="4" w:space="0" w:color="auto"/>
              <w:left w:val="single" w:sz="4" w:space="0" w:color="auto"/>
              <w:bottom w:val="nil"/>
              <w:right w:val="single" w:sz="4" w:space="0" w:color="auto"/>
            </w:tcBorders>
            <w:hideMark/>
          </w:tcPr>
          <w:p w14:paraId="7D938CEC" w14:textId="77777777" w:rsidR="00F811C9" w:rsidRPr="00A15DCB" w:rsidRDefault="00F811C9">
            <w:pPr>
              <w:pStyle w:val="TAH"/>
            </w:pPr>
            <w:r w:rsidRPr="00A15DC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0923F7C" w14:textId="77777777" w:rsidR="00F811C9" w:rsidRPr="00A15DCB" w:rsidRDefault="00F811C9">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259A345E" w14:textId="77777777" w:rsidR="00F811C9" w:rsidRPr="00A15DCB" w:rsidRDefault="00F811C9">
            <w:pPr>
              <w:pStyle w:val="TAH"/>
            </w:pPr>
            <w:r w:rsidRPr="00A15DCB">
              <w:t>TP</w:t>
            </w:r>
          </w:p>
        </w:tc>
        <w:tc>
          <w:tcPr>
            <w:tcW w:w="892" w:type="dxa"/>
            <w:tcBorders>
              <w:top w:val="single" w:sz="4" w:space="0" w:color="auto"/>
              <w:left w:val="single" w:sz="4" w:space="0" w:color="auto"/>
              <w:bottom w:val="nil"/>
              <w:right w:val="single" w:sz="4" w:space="0" w:color="auto"/>
            </w:tcBorders>
            <w:hideMark/>
          </w:tcPr>
          <w:p w14:paraId="27D7B618" w14:textId="77777777" w:rsidR="00F811C9" w:rsidRPr="00A15DCB" w:rsidRDefault="00F811C9">
            <w:pPr>
              <w:pStyle w:val="TAH"/>
            </w:pPr>
            <w:r w:rsidRPr="00A15DCB">
              <w:t>Verdict</w:t>
            </w:r>
          </w:p>
        </w:tc>
      </w:tr>
      <w:tr w:rsidR="00F811C9" w:rsidRPr="00A15DCB" w14:paraId="74CF6533" w14:textId="77777777" w:rsidTr="003A694A">
        <w:tc>
          <w:tcPr>
            <w:tcW w:w="649" w:type="dxa"/>
            <w:tcBorders>
              <w:top w:val="nil"/>
              <w:left w:val="single" w:sz="4" w:space="0" w:color="auto"/>
              <w:bottom w:val="single" w:sz="4" w:space="0" w:color="auto"/>
              <w:right w:val="single" w:sz="4" w:space="0" w:color="auto"/>
            </w:tcBorders>
          </w:tcPr>
          <w:p w14:paraId="30CFBD25" w14:textId="77777777" w:rsidR="00F811C9" w:rsidRPr="00A15DCB" w:rsidRDefault="00F811C9">
            <w:pPr>
              <w:pStyle w:val="TAH"/>
            </w:pPr>
          </w:p>
        </w:tc>
        <w:tc>
          <w:tcPr>
            <w:tcW w:w="3970" w:type="dxa"/>
            <w:tcBorders>
              <w:top w:val="nil"/>
              <w:left w:val="single" w:sz="4" w:space="0" w:color="auto"/>
              <w:bottom w:val="single" w:sz="4" w:space="0" w:color="auto"/>
              <w:right w:val="single" w:sz="4" w:space="0" w:color="auto"/>
            </w:tcBorders>
          </w:tcPr>
          <w:p w14:paraId="2C9806A4" w14:textId="77777777" w:rsidR="00F811C9" w:rsidRPr="00A15DCB" w:rsidRDefault="00F811C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437F05" w14:textId="77777777" w:rsidR="00F811C9" w:rsidRPr="00A15DCB" w:rsidRDefault="00F811C9">
            <w:pPr>
              <w:pStyle w:val="TAH"/>
            </w:pPr>
            <w:r w:rsidRPr="00A15DCB">
              <w:t>U - S</w:t>
            </w:r>
          </w:p>
        </w:tc>
        <w:tc>
          <w:tcPr>
            <w:tcW w:w="2978" w:type="dxa"/>
            <w:tcBorders>
              <w:top w:val="single" w:sz="4" w:space="0" w:color="auto"/>
              <w:left w:val="single" w:sz="4" w:space="0" w:color="auto"/>
              <w:bottom w:val="single" w:sz="4" w:space="0" w:color="auto"/>
              <w:right w:val="single" w:sz="4" w:space="0" w:color="auto"/>
            </w:tcBorders>
            <w:hideMark/>
          </w:tcPr>
          <w:p w14:paraId="3B6CBA8F" w14:textId="77777777" w:rsidR="00F811C9" w:rsidRPr="00A15DCB" w:rsidRDefault="00F811C9">
            <w:pPr>
              <w:pStyle w:val="TAH"/>
            </w:pPr>
            <w:r w:rsidRPr="00A15DCB">
              <w:t>Message</w:t>
            </w:r>
          </w:p>
        </w:tc>
        <w:tc>
          <w:tcPr>
            <w:tcW w:w="567" w:type="dxa"/>
            <w:tcBorders>
              <w:top w:val="nil"/>
              <w:left w:val="single" w:sz="4" w:space="0" w:color="auto"/>
              <w:bottom w:val="single" w:sz="4" w:space="0" w:color="auto"/>
              <w:right w:val="single" w:sz="4" w:space="0" w:color="auto"/>
            </w:tcBorders>
          </w:tcPr>
          <w:p w14:paraId="553DCE53" w14:textId="77777777" w:rsidR="00F811C9" w:rsidRPr="00A15DCB" w:rsidRDefault="00F811C9">
            <w:pPr>
              <w:pStyle w:val="TAH"/>
            </w:pPr>
          </w:p>
        </w:tc>
        <w:tc>
          <w:tcPr>
            <w:tcW w:w="892" w:type="dxa"/>
            <w:tcBorders>
              <w:top w:val="nil"/>
              <w:left w:val="single" w:sz="4" w:space="0" w:color="auto"/>
              <w:bottom w:val="single" w:sz="4" w:space="0" w:color="auto"/>
              <w:right w:val="single" w:sz="4" w:space="0" w:color="auto"/>
            </w:tcBorders>
          </w:tcPr>
          <w:p w14:paraId="3F211FD8" w14:textId="77777777" w:rsidR="00F811C9" w:rsidRPr="00A15DCB" w:rsidRDefault="00F811C9">
            <w:pPr>
              <w:pStyle w:val="TAH"/>
            </w:pPr>
          </w:p>
        </w:tc>
      </w:tr>
      <w:tr w:rsidR="00F811C9" w:rsidRPr="00A15DCB" w14:paraId="0DD8AA7B"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536A5D85" w14:textId="77777777" w:rsidR="00F811C9" w:rsidRPr="00A15DCB" w:rsidRDefault="00F811C9">
            <w:pPr>
              <w:pStyle w:val="TAC"/>
              <w:rPr>
                <w:lang w:eastAsia="zh-CN"/>
              </w:rPr>
            </w:pPr>
            <w:r w:rsidRPr="00A15DCB">
              <w:rPr>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3292AB3B" w14:textId="024BCAF4" w:rsidR="00F811C9" w:rsidRPr="00A15DCB" w:rsidRDefault="00F811C9">
            <w:pPr>
              <w:pStyle w:val="TAL"/>
              <w:rPr>
                <w:lang w:eastAsia="zh-CN"/>
              </w:rPr>
            </w:pPr>
            <w:r w:rsidRPr="00A15DCB">
              <w:rPr>
                <w:lang w:eastAsia="zh-CN"/>
              </w:rPr>
              <w:t xml:space="preserve">SS transmits an </w:t>
            </w:r>
            <w:r w:rsidRPr="00A15DCB">
              <w:rPr>
                <w:i/>
                <w:lang w:eastAsia="zh-CN"/>
              </w:rPr>
              <w:t>RRCReconfiguration</w:t>
            </w:r>
            <w:r w:rsidRPr="00A15DCB">
              <w:rPr>
                <w:lang w:eastAsia="zh-CN"/>
              </w:rPr>
              <w:t xml:space="preserve"> message to configure 2 PUCCH resources associated with resource specific repetition factors.</w:t>
            </w:r>
            <w:r w:rsidR="003A694A" w:rsidRPr="00A15DCB">
              <w:rPr>
                <w:lang w:eastAsia="zh-CN"/>
              </w:rPr>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3FBFD033" w14:textId="77777777" w:rsidR="00F811C9" w:rsidRPr="00A15DCB" w:rsidRDefault="00F811C9">
            <w:pPr>
              <w:pStyle w:val="TAC"/>
              <w:rPr>
                <w:lang w:eastAsia="en-US"/>
              </w:rPr>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3CA2FF3B" w14:textId="77777777" w:rsidR="00F811C9" w:rsidRPr="00A15DCB" w:rsidRDefault="00F811C9">
            <w:pPr>
              <w:pStyle w:val="TAL"/>
              <w:rPr>
                <w:lang w:eastAsia="zh-CN"/>
              </w:rPr>
            </w:pPr>
            <w:r w:rsidRPr="00A15DCB">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542657F1" w14:textId="77777777" w:rsidR="00F811C9" w:rsidRPr="00A15DCB" w:rsidRDefault="00F811C9">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E08ACC3" w14:textId="77777777" w:rsidR="00F811C9" w:rsidRPr="00A15DCB" w:rsidRDefault="00F811C9">
            <w:pPr>
              <w:pStyle w:val="TAC"/>
              <w:rPr>
                <w:lang w:eastAsia="zh-CN"/>
              </w:rPr>
            </w:pPr>
            <w:r w:rsidRPr="00A15DCB">
              <w:rPr>
                <w:lang w:eastAsia="zh-CN"/>
              </w:rPr>
              <w:t>-</w:t>
            </w:r>
          </w:p>
        </w:tc>
      </w:tr>
      <w:tr w:rsidR="00F811C9" w:rsidRPr="00A15DCB" w14:paraId="4D732E26"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4C10EAE7" w14:textId="77777777" w:rsidR="00F811C9" w:rsidRPr="00A15DCB" w:rsidRDefault="00F811C9">
            <w:pPr>
              <w:pStyle w:val="TAC"/>
              <w:rPr>
                <w:lang w:eastAsia="zh-CN"/>
              </w:rPr>
            </w:pPr>
            <w:r w:rsidRPr="00A15DCB">
              <w:rPr>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40107EED" w14:textId="0083B6FB" w:rsidR="00F811C9" w:rsidRPr="00A15DCB" w:rsidRDefault="00F811C9">
            <w:pPr>
              <w:pStyle w:val="TAL"/>
              <w:rPr>
                <w:lang w:eastAsia="zh-CN"/>
              </w:rPr>
            </w:pPr>
            <w:r w:rsidRPr="00A15DCB">
              <w:rPr>
                <w:lang w:eastAsia="zh-CN"/>
              </w:rPr>
              <w:t xml:space="preserve">UE transmits an </w:t>
            </w:r>
            <w:r w:rsidRPr="00A15DCB">
              <w:rPr>
                <w:i/>
                <w:lang w:eastAsia="zh-CN"/>
              </w:rPr>
              <w:t>RRCReconfigurationComplete</w:t>
            </w:r>
            <w:r w:rsidRPr="00A15DCB">
              <w:rPr>
                <w:lang w:eastAsia="zh-CN"/>
              </w:rPr>
              <w:t xml:space="preserve"> message.</w:t>
            </w:r>
            <w:r w:rsidR="003A694A" w:rsidRPr="00A15DCB">
              <w:rPr>
                <w:lang w:eastAsia="zh-CN"/>
              </w:rPr>
              <w:t xml:space="preserve"> (Note 2)</w:t>
            </w:r>
          </w:p>
        </w:tc>
        <w:tc>
          <w:tcPr>
            <w:tcW w:w="709" w:type="dxa"/>
            <w:tcBorders>
              <w:top w:val="single" w:sz="4" w:space="0" w:color="auto"/>
              <w:left w:val="single" w:sz="4" w:space="0" w:color="auto"/>
              <w:bottom w:val="single" w:sz="4" w:space="0" w:color="auto"/>
              <w:right w:val="single" w:sz="4" w:space="0" w:color="auto"/>
            </w:tcBorders>
            <w:hideMark/>
          </w:tcPr>
          <w:p w14:paraId="53E23039" w14:textId="77777777" w:rsidR="00F811C9" w:rsidRPr="00A15DCB" w:rsidRDefault="00F811C9">
            <w:pPr>
              <w:pStyle w:val="TAC"/>
              <w:rPr>
                <w:lang w:eastAsia="en-US"/>
              </w:rPr>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2760EAA7" w14:textId="77777777" w:rsidR="00F811C9" w:rsidRPr="00A15DCB" w:rsidRDefault="00F811C9">
            <w:pPr>
              <w:pStyle w:val="TAL"/>
              <w:rPr>
                <w:lang w:eastAsia="zh-CN"/>
              </w:rPr>
            </w:pPr>
            <w:r w:rsidRPr="00A15DCB">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C16CA61" w14:textId="77777777" w:rsidR="00F811C9" w:rsidRPr="00A15DCB" w:rsidRDefault="00F811C9">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215ED08B" w14:textId="77777777" w:rsidR="00F811C9" w:rsidRPr="00A15DCB" w:rsidRDefault="00F811C9">
            <w:pPr>
              <w:pStyle w:val="TAC"/>
              <w:rPr>
                <w:lang w:eastAsia="zh-CN"/>
              </w:rPr>
            </w:pPr>
            <w:r w:rsidRPr="00A15DCB">
              <w:rPr>
                <w:lang w:eastAsia="zh-CN"/>
              </w:rPr>
              <w:t>-</w:t>
            </w:r>
          </w:p>
        </w:tc>
      </w:tr>
      <w:tr w:rsidR="00F811C9" w:rsidRPr="00A15DCB" w14:paraId="63D9655E"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56BE56D9" w14:textId="77777777" w:rsidR="00F811C9" w:rsidRPr="00A15DCB" w:rsidRDefault="00F811C9">
            <w:pPr>
              <w:pStyle w:val="TAC"/>
              <w:rPr>
                <w:lang w:eastAsia="en-US"/>
              </w:rPr>
            </w:pPr>
            <w:r w:rsidRPr="00A15DCB">
              <w:t>3</w:t>
            </w:r>
          </w:p>
        </w:tc>
        <w:tc>
          <w:tcPr>
            <w:tcW w:w="3970" w:type="dxa"/>
            <w:tcBorders>
              <w:top w:val="single" w:sz="4" w:space="0" w:color="auto"/>
              <w:left w:val="single" w:sz="4" w:space="0" w:color="auto"/>
              <w:bottom w:val="single" w:sz="4" w:space="0" w:color="auto"/>
              <w:right w:val="single" w:sz="4" w:space="0" w:color="auto"/>
            </w:tcBorders>
            <w:hideMark/>
          </w:tcPr>
          <w:p w14:paraId="5F16A403" w14:textId="77777777" w:rsidR="00F811C9" w:rsidRPr="00A15DCB" w:rsidRDefault="00F811C9">
            <w:pPr>
              <w:pStyle w:val="TAL"/>
            </w:pPr>
            <w:r w:rsidRPr="00A15DCB">
              <w:t xml:space="preserve">SS transmits a downlink assignment addressed to the C-RNTI assigned to the UE, which indicates </w:t>
            </w:r>
            <w:r w:rsidRPr="00A15DCB">
              <w:rPr>
                <w:u w:val="single"/>
              </w:rPr>
              <w:t xml:space="preserve">UE </w:t>
            </w:r>
            <w:r w:rsidRPr="00A15DCB">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29EF77D"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27891535" w14:textId="77777777" w:rsidR="00F811C9" w:rsidRPr="00A15DCB" w:rsidRDefault="00F811C9">
            <w:pPr>
              <w:pStyle w:val="TAL"/>
            </w:pPr>
            <w:r w:rsidRPr="00A15DCB">
              <w:t xml:space="preserve">DCI format 1_1(UE C-RNTI, </w:t>
            </w:r>
            <w:r w:rsidRPr="00A15DCB">
              <w:rPr>
                <w:lang w:eastAsia="zh-CN"/>
              </w:rPr>
              <w:t>PUCCH resource indicator = “000”</w:t>
            </w: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50FF5ED5"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6FE5F448" w14:textId="77777777" w:rsidR="00F811C9" w:rsidRPr="00A15DCB" w:rsidRDefault="00F811C9">
            <w:pPr>
              <w:pStyle w:val="TAC"/>
            </w:pPr>
            <w:r w:rsidRPr="00A15DCB">
              <w:t>-</w:t>
            </w:r>
          </w:p>
        </w:tc>
      </w:tr>
      <w:tr w:rsidR="00F811C9" w:rsidRPr="00A15DCB" w14:paraId="5990507C"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2612A0B1" w14:textId="77777777" w:rsidR="00F811C9" w:rsidRPr="00A15DCB" w:rsidRDefault="00F811C9">
            <w:pPr>
              <w:pStyle w:val="TAC"/>
            </w:pPr>
            <w:r w:rsidRPr="00A15DCB">
              <w:t>4</w:t>
            </w:r>
          </w:p>
        </w:tc>
        <w:tc>
          <w:tcPr>
            <w:tcW w:w="3970" w:type="dxa"/>
            <w:tcBorders>
              <w:top w:val="single" w:sz="4" w:space="0" w:color="auto"/>
              <w:left w:val="single" w:sz="4" w:space="0" w:color="auto"/>
              <w:bottom w:val="single" w:sz="4" w:space="0" w:color="auto"/>
              <w:right w:val="single" w:sz="4" w:space="0" w:color="auto"/>
            </w:tcBorders>
            <w:hideMark/>
          </w:tcPr>
          <w:p w14:paraId="33AB5C1A" w14:textId="77777777" w:rsidR="00F811C9" w:rsidRPr="00A15DCB" w:rsidRDefault="00F811C9">
            <w:pPr>
              <w:pStyle w:val="TAL"/>
            </w:pPr>
            <w:r w:rsidRPr="00A15DCB">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4FF914F4"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21A5C7BC" w14:textId="77777777" w:rsidR="00F811C9" w:rsidRPr="00A15DCB" w:rsidRDefault="00F811C9">
            <w:pPr>
              <w:pStyle w:val="TAL"/>
            </w:pPr>
            <w:r w:rsidRPr="00A15DCB">
              <w:t>MAC PDU</w:t>
            </w:r>
          </w:p>
        </w:tc>
        <w:tc>
          <w:tcPr>
            <w:tcW w:w="567" w:type="dxa"/>
            <w:tcBorders>
              <w:top w:val="single" w:sz="4" w:space="0" w:color="auto"/>
              <w:left w:val="single" w:sz="4" w:space="0" w:color="auto"/>
              <w:bottom w:val="single" w:sz="4" w:space="0" w:color="auto"/>
              <w:right w:val="single" w:sz="4" w:space="0" w:color="auto"/>
            </w:tcBorders>
            <w:hideMark/>
          </w:tcPr>
          <w:p w14:paraId="6FEC2AC5"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5231BF9A" w14:textId="77777777" w:rsidR="00F811C9" w:rsidRPr="00A15DCB" w:rsidRDefault="00F811C9">
            <w:pPr>
              <w:pStyle w:val="TAC"/>
            </w:pPr>
            <w:r w:rsidRPr="00A15DCB">
              <w:t>-</w:t>
            </w:r>
          </w:p>
        </w:tc>
      </w:tr>
      <w:tr w:rsidR="00F811C9" w:rsidRPr="00A15DCB" w14:paraId="5A80ECEB"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106C8136" w14:textId="77777777" w:rsidR="00F811C9" w:rsidRPr="00A15DCB" w:rsidRDefault="00F811C9">
            <w:pPr>
              <w:pStyle w:val="TAC"/>
            </w:pPr>
            <w:r w:rsidRPr="00A15DCB">
              <w:t>5</w:t>
            </w:r>
          </w:p>
        </w:tc>
        <w:tc>
          <w:tcPr>
            <w:tcW w:w="3970" w:type="dxa"/>
            <w:tcBorders>
              <w:top w:val="single" w:sz="4" w:space="0" w:color="auto"/>
              <w:left w:val="single" w:sz="4" w:space="0" w:color="auto"/>
              <w:bottom w:val="single" w:sz="4" w:space="0" w:color="auto"/>
              <w:right w:val="single" w:sz="4" w:space="0" w:color="auto"/>
            </w:tcBorders>
          </w:tcPr>
          <w:p w14:paraId="2DA5B821" w14:textId="77777777" w:rsidR="00F811C9" w:rsidRPr="00A15DCB" w:rsidRDefault="00F811C9">
            <w:pPr>
              <w:pStyle w:val="TAL"/>
            </w:pPr>
            <w:r w:rsidRPr="00A15DCB">
              <w:t>Check: Does the UE transmit HARQ ACK N</w:t>
            </w:r>
            <w:r w:rsidRPr="00A15DCB">
              <w:rPr>
                <w:vertAlign w:val="subscript"/>
              </w:rPr>
              <w:t>0</w:t>
            </w:r>
            <w:r w:rsidRPr="00A15DCB">
              <w:t xml:space="preserve"> times using PUCCH resource #0?</w:t>
            </w:r>
          </w:p>
          <w:p w14:paraId="499596B7" w14:textId="77777777" w:rsidR="00F811C9" w:rsidRPr="00A15DCB" w:rsidRDefault="00F811C9">
            <w:pPr>
              <w:pStyle w:val="TAL"/>
            </w:pPr>
          </w:p>
          <w:p w14:paraId="0AC3C453" w14:textId="77777777" w:rsidR="00F811C9" w:rsidRPr="00A15DCB" w:rsidRDefault="00F811C9">
            <w:pPr>
              <w:pStyle w:val="TAL"/>
              <w:rPr>
                <w:lang w:eastAsia="zh-CN"/>
              </w:rPr>
            </w:pPr>
            <w:r w:rsidRPr="00A15DCB">
              <w:rPr>
                <w:lang w:eastAsia="zh-CN"/>
              </w:rPr>
              <w:t xml:space="preserve">NOTE: Value of </w:t>
            </w:r>
            <w:r w:rsidRPr="00A15DCB">
              <w:t>N</w:t>
            </w:r>
            <w:r w:rsidRPr="00A15DCB">
              <w:rPr>
                <w:vertAlign w:val="subscript"/>
              </w:rPr>
              <w:t>0</w:t>
            </w:r>
            <w:r w:rsidRPr="00A15DCB">
              <w:rPr>
                <w:lang w:eastAsia="zh-CN"/>
              </w:rPr>
              <w:t xml:space="preserve"> is given by the </w:t>
            </w:r>
            <w:r w:rsidRPr="00A15DCB">
              <w:t>pucch-RepetitionNrofSlots-r17 associated to PUCCH resource #0.</w:t>
            </w:r>
          </w:p>
        </w:tc>
        <w:tc>
          <w:tcPr>
            <w:tcW w:w="709" w:type="dxa"/>
            <w:tcBorders>
              <w:top w:val="single" w:sz="4" w:space="0" w:color="auto"/>
              <w:left w:val="single" w:sz="4" w:space="0" w:color="auto"/>
              <w:bottom w:val="single" w:sz="4" w:space="0" w:color="auto"/>
              <w:right w:val="single" w:sz="4" w:space="0" w:color="auto"/>
            </w:tcBorders>
            <w:hideMark/>
          </w:tcPr>
          <w:p w14:paraId="134F4F77" w14:textId="77777777" w:rsidR="00F811C9" w:rsidRPr="00A15DCB" w:rsidRDefault="00F811C9">
            <w:pPr>
              <w:pStyle w:val="TAC"/>
              <w:rPr>
                <w:lang w:eastAsia="en-US"/>
              </w:rPr>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64A83B41" w14:textId="77777777" w:rsidR="00F811C9" w:rsidRPr="00A15DCB" w:rsidRDefault="00F811C9">
            <w:pPr>
              <w:pStyle w:val="TAL"/>
            </w:pPr>
            <w:r w:rsidRPr="00A15DCB">
              <w:t>HARQ ACK/NACK</w:t>
            </w:r>
          </w:p>
        </w:tc>
        <w:tc>
          <w:tcPr>
            <w:tcW w:w="567" w:type="dxa"/>
            <w:tcBorders>
              <w:top w:val="single" w:sz="4" w:space="0" w:color="auto"/>
              <w:left w:val="single" w:sz="4" w:space="0" w:color="auto"/>
              <w:bottom w:val="single" w:sz="4" w:space="0" w:color="auto"/>
              <w:right w:val="single" w:sz="4" w:space="0" w:color="auto"/>
            </w:tcBorders>
            <w:hideMark/>
          </w:tcPr>
          <w:p w14:paraId="24F62134" w14:textId="77777777" w:rsidR="00F811C9" w:rsidRPr="00A15DCB" w:rsidRDefault="00F811C9">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116493A5" w14:textId="77777777" w:rsidR="00F811C9" w:rsidRPr="00A15DCB" w:rsidRDefault="00F811C9">
            <w:pPr>
              <w:pStyle w:val="TAC"/>
            </w:pPr>
            <w:r w:rsidRPr="00A15DCB">
              <w:t>P</w:t>
            </w:r>
          </w:p>
        </w:tc>
      </w:tr>
      <w:tr w:rsidR="00F811C9" w:rsidRPr="00A15DCB" w14:paraId="44E0D13E"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1F0DD441" w14:textId="77777777" w:rsidR="00F811C9" w:rsidRPr="00A15DCB" w:rsidRDefault="00F811C9">
            <w:pPr>
              <w:pStyle w:val="TAC"/>
              <w:rPr>
                <w:lang w:eastAsia="zh-CN"/>
              </w:rPr>
            </w:pPr>
            <w:r w:rsidRPr="00A15DCB">
              <w:rPr>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70949621" w14:textId="77777777" w:rsidR="00F811C9" w:rsidRPr="00A15DCB" w:rsidRDefault="00F811C9">
            <w:pPr>
              <w:pStyle w:val="TAL"/>
              <w:rPr>
                <w:lang w:eastAsia="en-US"/>
              </w:rPr>
            </w:pPr>
            <w:r w:rsidRPr="00A15DCB">
              <w:t xml:space="preserve">SS transmits a downlink assignment addressed to the C-RNTI assigned to the UE, which indicates </w:t>
            </w:r>
            <w:r w:rsidRPr="00A15DCB">
              <w:rPr>
                <w:u w:val="single"/>
              </w:rPr>
              <w:t xml:space="preserve">UE </w:t>
            </w:r>
            <w:r w:rsidRPr="00A15DCB">
              <w:t>to use PUCCH resource #1 for HARQ feedback.</w:t>
            </w:r>
          </w:p>
        </w:tc>
        <w:tc>
          <w:tcPr>
            <w:tcW w:w="709" w:type="dxa"/>
            <w:tcBorders>
              <w:top w:val="single" w:sz="4" w:space="0" w:color="auto"/>
              <w:left w:val="single" w:sz="4" w:space="0" w:color="auto"/>
              <w:bottom w:val="single" w:sz="4" w:space="0" w:color="auto"/>
              <w:right w:val="single" w:sz="4" w:space="0" w:color="auto"/>
            </w:tcBorders>
            <w:hideMark/>
          </w:tcPr>
          <w:p w14:paraId="0F506BFF"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1B4BE0CB" w14:textId="77777777" w:rsidR="00F811C9" w:rsidRPr="00A15DCB" w:rsidRDefault="00F811C9">
            <w:pPr>
              <w:pStyle w:val="TAL"/>
            </w:pPr>
            <w:r w:rsidRPr="00A15DCB">
              <w:t xml:space="preserve">DCI format 1_1(UE C-RNTI, </w:t>
            </w:r>
            <w:r w:rsidRPr="00A15DCB">
              <w:rPr>
                <w:lang w:eastAsia="zh-CN"/>
              </w:rPr>
              <w:t>PUCCH resource indicator = “001”</w:t>
            </w: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48FB8657"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745D9317" w14:textId="77777777" w:rsidR="00F811C9" w:rsidRPr="00A15DCB" w:rsidRDefault="00F811C9">
            <w:pPr>
              <w:pStyle w:val="TAC"/>
            </w:pPr>
            <w:r w:rsidRPr="00A15DCB">
              <w:t>-</w:t>
            </w:r>
          </w:p>
        </w:tc>
      </w:tr>
      <w:tr w:rsidR="00F811C9" w:rsidRPr="00A15DCB" w14:paraId="7007AF30"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7FC802F9" w14:textId="77777777" w:rsidR="00F811C9" w:rsidRPr="00A15DCB" w:rsidRDefault="00F811C9">
            <w:pPr>
              <w:pStyle w:val="TAC"/>
              <w:rPr>
                <w:lang w:eastAsia="zh-CN"/>
              </w:rPr>
            </w:pPr>
            <w:r w:rsidRPr="00A15DCB">
              <w:rPr>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3727074A" w14:textId="77777777" w:rsidR="00F811C9" w:rsidRPr="00A15DCB" w:rsidRDefault="00F811C9">
            <w:pPr>
              <w:pStyle w:val="TAL"/>
              <w:rPr>
                <w:lang w:eastAsia="en-US"/>
              </w:rPr>
            </w:pPr>
            <w:r w:rsidRPr="00A15DCB">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6F4F6D09"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5516D33A" w14:textId="77777777" w:rsidR="00F811C9" w:rsidRPr="00A15DCB" w:rsidRDefault="00F811C9">
            <w:pPr>
              <w:pStyle w:val="TAL"/>
            </w:pPr>
            <w:r w:rsidRPr="00A15DCB">
              <w:t>MAC PDU</w:t>
            </w:r>
          </w:p>
        </w:tc>
        <w:tc>
          <w:tcPr>
            <w:tcW w:w="567" w:type="dxa"/>
            <w:tcBorders>
              <w:top w:val="single" w:sz="4" w:space="0" w:color="auto"/>
              <w:left w:val="single" w:sz="4" w:space="0" w:color="auto"/>
              <w:bottom w:val="single" w:sz="4" w:space="0" w:color="auto"/>
              <w:right w:val="single" w:sz="4" w:space="0" w:color="auto"/>
            </w:tcBorders>
            <w:hideMark/>
          </w:tcPr>
          <w:p w14:paraId="67B233B5"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A768637" w14:textId="77777777" w:rsidR="00F811C9" w:rsidRPr="00A15DCB" w:rsidRDefault="00F811C9">
            <w:pPr>
              <w:pStyle w:val="TAC"/>
            </w:pPr>
            <w:r w:rsidRPr="00A15DCB">
              <w:t>-</w:t>
            </w:r>
          </w:p>
        </w:tc>
      </w:tr>
      <w:tr w:rsidR="00F811C9" w:rsidRPr="00A15DCB" w14:paraId="4CAE24F2"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71D8C204" w14:textId="77777777" w:rsidR="00F811C9" w:rsidRPr="00A15DCB" w:rsidRDefault="00F811C9">
            <w:pPr>
              <w:pStyle w:val="TAC"/>
            </w:pPr>
            <w:r w:rsidRPr="00A15DCB">
              <w:t>8</w:t>
            </w:r>
          </w:p>
        </w:tc>
        <w:tc>
          <w:tcPr>
            <w:tcW w:w="3970" w:type="dxa"/>
            <w:tcBorders>
              <w:top w:val="single" w:sz="4" w:space="0" w:color="auto"/>
              <w:left w:val="single" w:sz="4" w:space="0" w:color="auto"/>
              <w:bottom w:val="single" w:sz="4" w:space="0" w:color="auto"/>
              <w:right w:val="single" w:sz="4" w:space="0" w:color="auto"/>
            </w:tcBorders>
          </w:tcPr>
          <w:p w14:paraId="2397FDC7" w14:textId="77777777" w:rsidR="00F811C9" w:rsidRPr="00A15DCB" w:rsidRDefault="00F811C9">
            <w:pPr>
              <w:pStyle w:val="TAL"/>
            </w:pPr>
            <w:r w:rsidRPr="00A15DCB">
              <w:t>Check: Does the UE transmit HARQ ACK N</w:t>
            </w:r>
            <w:r w:rsidRPr="00A15DCB">
              <w:rPr>
                <w:vertAlign w:val="subscript"/>
              </w:rPr>
              <w:t>1</w:t>
            </w:r>
            <w:r w:rsidRPr="00A15DCB">
              <w:t xml:space="preserve"> times using PUCCH resource #1?</w:t>
            </w:r>
          </w:p>
          <w:p w14:paraId="18EF8B8B" w14:textId="77777777" w:rsidR="00F811C9" w:rsidRPr="00A15DCB" w:rsidRDefault="00F811C9">
            <w:pPr>
              <w:pStyle w:val="TAL"/>
            </w:pPr>
          </w:p>
          <w:p w14:paraId="38C91B94" w14:textId="77777777" w:rsidR="00F811C9" w:rsidRPr="00A15DCB" w:rsidRDefault="00F811C9">
            <w:pPr>
              <w:pStyle w:val="TAL"/>
            </w:pPr>
            <w:r w:rsidRPr="00A15DCB">
              <w:rPr>
                <w:lang w:eastAsia="zh-CN"/>
              </w:rPr>
              <w:t xml:space="preserve">NOTE: Value of </w:t>
            </w:r>
            <w:r w:rsidRPr="00A15DCB">
              <w:t>N</w:t>
            </w:r>
            <w:r w:rsidRPr="00A15DCB">
              <w:rPr>
                <w:vertAlign w:val="subscript"/>
              </w:rPr>
              <w:t>1</w:t>
            </w:r>
            <w:r w:rsidRPr="00A15DCB">
              <w:rPr>
                <w:lang w:eastAsia="zh-CN"/>
              </w:rPr>
              <w:t xml:space="preserve"> is given by the </w:t>
            </w:r>
            <w:r w:rsidRPr="00A15DCB">
              <w:t>pucch-RepetitionNrofSlots-r17 associated to PUCCH resource #1.</w:t>
            </w:r>
          </w:p>
        </w:tc>
        <w:tc>
          <w:tcPr>
            <w:tcW w:w="709" w:type="dxa"/>
            <w:tcBorders>
              <w:top w:val="single" w:sz="4" w:space="0" w:color="auto"/>
              <w:left w:val="single" w:sz="4" w:space="0" w:color="auto"/>
              <w:bottom w:val="single" w:sz="4" w:space="0" w:color="auto"/>
              <w:right w:val="single" w:sz="4" w:space="0" w:color="auto"/>
            </w:tcBorders>
            <w:hideMark/>
          </w:tcPr>
          <w:p w14:paraId="1633CC91" w14:textId="77777777" w:rsidR="00F811C9" w:rsidRPr="00A15DCB" w:rsidRDefault="00F811C9">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5C3B9B4F" w14:textId="77777777" w:rsidR="00F811C9" w:rsidRPr="00A15DCB" w:rsidRDefault="00F811C9">
            <w:pPr>
              <w:pStyle w:val="TAL"/>
            </w:pPr>
            <w:r w:rsidRPr="00A15DCB">
              <w:t>HARQ ACK/NACK</w:t>
            </w:r>
          </w:p>
        </w:tc>
        <w:tc>
          <w:tcPr>
            <w:tcW w:w="567" w:type="dxa"/>
            <w:tcBorders>
              <w:top w:val="single" w:sz="4" w:space="0" w:color="auto"/>
              <w:left w:val="single" w:sz="4" w:space="0" w:color="auto"/>
              <w:bottom w:val="single" w:sz="4" w:space="0" w:color="auto"/>
              <w:right w:val="single" w:sz="4" w:space="0" w:color="auto"/>
            </w:tcBorders>
            <w:hideMark/>
          </w:tcPr>
          <w:p w14:paraId="75C20E39" w14:textId="77777777" w:rsidR="00F811C9" w:rsidRPr="00A15DCB" w:rsidRDefault="00F811C9">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30A88975" w14:textId="77777777" w:rsidR="00F811C9" w:rsidRPr="00A15DCB" w:rsidRDefault="00F811C9">
            <w:pPr>
              <w:pStyle w:val="TAC"/>
            </w:pPr>
            <w:r w:rsidRPr="00A15DCB">
              <w:t>P</w:t>
            </w:r>
          </w:p>
        </w:tc>
      </w:tr>
      <w:tr w:rsidR="00F811C9" w:rsidRPr="00A15DCB" w14:paraId="4467F216"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4FCC30C7" w14:textId="77777777" w:rsidR="00F811C9" w:rsidRPr="00A15DCB" w:rsidRDefault="00F811C9">
            <w:pPr>
              <w:pStyle w:val="TAC"/>
              <w:rPr>
                <w:lang w:eastAsia="zh-CN"/>
              </w:rPr>
            </w:pPr>
            <w:r w:rsidRPr="00A15DCB">
              <w:rPr>
                <w:lang w:eastAsia="zh-CN"/>
              </w:rPr>
              <w:t>9</w:t>
            </w:r>
          </w:p>
        </w:tc>
        <w:tc>
          <w:tcPr>
            <w:tcW w:w="3970" w:type="dxa"/>
            <w:tcBorders>
              <w:top w:val="single" w:sz="4" w:space="0" w:color="auto"/>
              <w:left w:val="single" w:sz="4" w:space="0" w:color="auto"/>
              <w:bottom w:val="single" w:sz="4" w:space="0" w:color="auto"/>
              <w:right w:val="single" w:sz="4" w:space="0" w:color="auto"/>
            </w:tcBorders>
            <w:hideMark/>
          </w:tcPr>
          <w:p w14:paraId="67782C77" w14:textId="102841BF" w:rsidR="00F811C9" w:rsidRPr="00A15DCB" w:rsidRDefault="00F811C9">
            <w:pPr>
              <w:pStyle w:val="TAL"/>
              <w:rPr>
                <w:lang w:eastAsia="en-US"/>
              </w:rPr>
            </w:pPr>
            <w:r w:rsidRPr="00A15DCB">
              <w:rPr>
                <w:lang w:eastAsia="zh-CN"/>
              </w:rPr>
              <w:t xml:space="preserve">SS transmits an </w:t>
            </w:r>
            <w:r w:rsidRPr="00A15DCB">
              <w:rPr>
                <w:i/>
                <w:lang w:eastAsia="zh-CN"/>
              </w:rPr>
              <w:t>RRCReconfiguration</w:t>
            </w:r>
            <w:r w:rsidRPr="00A15DCB">
              <w:rPr>
                <w:lang w:eastAsia="zh-CN"/>
              </w:rPr>
              <w:t xml:space="preserve"> message to release resource specific repetition factors and configure PUCCH format specific repetition factor.</w:t>
            </w:r>
            <w:r w:rsidR="003A694A" w:rsidRPr="00A15DCB">
              <w:rPr>
                <w:lang w:eastAsia="zh-CN"/>
              </w:rPr>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084EB9D6"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4F3BE9BC" w14:textId="77777777" w:rsidR="00F811C9" w:rsidRPr="00A15DCB" w:rsidRDefault="00F811C9">
            <w:pPr>
              <w:pStyle w:val="TAL"/>
            </w:pPr>
            <w:r w:rsidRPr="00A15DCB">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4882A478" w14:textId="77777777" w:rsidR="00F811C9" w:rsidRPr="00A15DCB" w:rsidRDefault="00F811C9">
            <w:pPr>
              <w:pStyle w:val="TAC"/>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6EC5AE5" w14:textId="77777777" w:rsidR="00F811C9" w:rsidRPr="00A15DCB" w:rsidRDefault="00F811C9">
            <w:pPr>
              <w:pStyle w:val="TAC"/>
            </w:pPr>
            <w:r w:rsidRPr="00A15DCB">
              <w:rPr>
                <w:lang w:eastAsia="zh-CN"/>
              </w:rPr>
              <w:t>-</w:t>
            </w:r>
          </w:p>
        </w:tc>
      </w:tr>
      <w:tr w:rsidR="00F811C9" w:rsidRPr="00A15DCB" w14:paraId="33E27653"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62BF093C" w14:textId="77777777" w:rsidR="00F811C9" w:rsidRPr="00A15DCB" w:rsidRDefault="00F811C9">
            <w:pPr>
              <w:pStyle w:val="TAC"/>
              <w:rPr>
                <w:lang w:eastAsia="zh-CN"/>
              </w:rPr>
            </w:pPr>
            <w:r w:rsidRPr="00A15DCB">
              <w:rPr>
                <w:lang w:eastAsia="zh-CN"/>
              </w:rPr>
              <w:t>10</w:t>
            </w:r>
          </w:p>
        </w:tc>
        <w:tc>
          <w:tcPr>
            <w:tcW w:w="3970" w:type="dxa"/>
            <w:tcBorders>
              <w:top w:val="single" w:sz="4" w:space="0" w:color="auto"/>
              <w:left w:val="single" w:sz="4" w:space="0" w:color="auto"/>
              <w:bottom w:val="single" w:sz="4" w:space="0" w:color="auto"/>
              <w:right w:val="single" w:sz="4" w:space="0" w:color="auto"/>
            </w:tcBorders>
            <w:hideMark/>
          </w:tcPr>
          <w:p w14:paraId="55D23B6E" w14:textId="44D8DD30" w:rsidR="00F811C9" w:rsidRPr="00A15DCB" w:rsidRDefault="00F811C9">
            <w:pPr>
              <w:pStyle w:val="TAL"/>
              <w:rPr>
                <w:lang w:eastAsia="en-US"/>
              </w:rPr>
            </w:pPr>
            <w:r w:rsidRPr="00A15DCB">
              <w:rPr>
                <w:lang w:eastAsia="zh-CN"/>
              </w:rPr>
              <w:t xml:space="preserve">UE transmits an </w:t>
            </w:r>
            <w:r w:rsidRPr="00A15DCB">
              <w:rPr>
                <w:i/>
                <w:lang w:eastAsia="zh-CN"/>
              </w:rPr>
              <w:t>RRCReconfigurationComplete</w:t>
            </w:r>
            <w:r w:rsidRPr="00A15DCB">
              <w:rPr>
                <w:lang w:eastAsia="zh-CN"/>
              </w:rPr>
              <w:t xml:space="preserve"> message.</w:t>
            </w:r>
            <w:r w:rsidR="003A694A" w:rsidRPr="00A15DCB">
              <w:rPr>
                <w:lang w:eastAsia="zh-CN"/>
              </w:rPr>
              <w:t xml:space="preserve"> (Note 2)</w:t>
            </w:r>
          </w:p>
        </w:tc>
        <w:tc>
          <w:tcPr>
            <w:tcW w:w="709" w:type="dxa"/>
            <w:tcBorders>
              <w:top w:val="single" w:sz="4" w:space="0" w:color="auto"/>
              <w:left w:val="single" w:sz="4" w:space="0" w:color="auto"/>
              <w:bottom w:val="single" w:sz="4" w:space="0" w:color="auto"/>
              <w:right w:val="single" w:sz="4" w:space="0" w:color="auto"/>
            </w:tcBorders>
            <w:hideMark/>
          </w:tcPr>
          <w:p w14:paraId="7D3ED5BB" w14:textId="77777777" w:rsidR="00F811C9" w:rsidRPr="00A15DCB" w:rsidRDefault="00F811C9">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6E9A60EA" w14:textId="77777777" w:rsidR="00F811C9" w:rsidRPr="00A15DCB" w:rsidRDefault="00F811C9">
            <w:pPr>
              <w:pStyle w:val="TAL"/>
            </w:pPr>
            <w:r w:rsidRPr="00A15DCB">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384E61F" w14:textId="77777777" w:rsidR="00F811C9" w:rsidRPr="00A15DCB" w:rsidRDefault="00F811C9">
            <w:pPr>
              <w:pStyle w:val="TAC"/>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0C7D0982" w14:textId="77777777" w:rsidR="00F811C9" w:rsidRPr="00A15DCB" w:rsidRDefault="00F811C9">
            <w:pPr>
              <w:pStyle w:val="TAC"/>
            </w:pPr>
            <w:r w:rsidRPr="00A15DCB">
              <w:rPr>
                <w:lang w:eastAsia="zh-CN"/>
              </w:rPr>
              <w:t>-</w:t>
            </w:r>
          </w:p>
        </w:tc>
      </w:tr>
      <w:tr w:rsidR="00F811C9" w:rsidRPr="00A15DCB" w14:paraId="6E5CDB7A"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11E22D8A" w14:textId="77777777" w:rsidR="00F811C9" w:rsidRPr="00A15DCB" w:rsidRDefault="00F811C9">
            <w:pPr>
              <w:pStyle w:val="TAC"/>
            </w:pPr>
            <w:r w:rsidRPr="00A15DCB">
              <w:t>11</w:t>
            </w:r>
          </w:p>
        </w:tc>
        <w:tc>
          <w:tcPr>
            <w:tcW w:w="3970" w:type="dxa"/>
            <w:tcBorders>
              <w:top w:val="single" w:sz="4" w:space="0" w:color="auto"/>
              <w:left w:val="single" w:sz="4" w:space="0" w:color="auto"/>
              <w:bottom w:val="single" w:sz="4" w:space="0" w:color="auto"/>
              <w:right w:val="single" w:sz="4" w:space="0" w:color="auto"/>
            </w:tcBorders>
            <w:hideMark/>
          </w:tcPr>
          <w:p w14:paraId="2CF9C360" w14:textId="77777777" w:rsidR="00F811C9" w:rsidRPr="00A15DCB" w:rsidRDefault="00F811C9">
            <w:pPr>
              <w:pStyle w:val="TAL"/>
            </w:pPr>
            <w:r w:rsidRPr="00A15DCB">
              <w:t xml:space="preserve">SS transmits a downlink assignment addressed to the C-RNTI assigned to the UE, which indicates </w:t>
            </w:r>
            <w:r w:rsidRPr="00A15DCB">
              <w:rPr>
                <w:u w:val="single"/>
              </w:rPr>
              <w:t xml:space="preserve">UE </w:t>
            </w:r>
            <w:r w:rsidRPr="00A15DCB">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4C91537"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313FA291" w14:textId="77777777" w:rsidR="00F811C9" w:rsidRPr="00A15DCB" w:rsidRDefault="00F811C9">
            <w:pPr>
              <w:pStyle w:val="TAL"/>
            </w:pPr>
            <w:r w:rsidRPr="00A15DCB">
              <w:t xml:space="preserve">DCI format 1_1(UE C-RNTI, </w:t>
            </w:r>
            <w:r w:rsidRPr="00A15DCB">
              <w:rPr>
                <w:lang w:eastAsia="zh-CN"/>
              </w:rPr>
              <w:t>PUCCH resource indicator = “000”</w:t>
            </w: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714C685E"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B4CDA3B" w14:textId="77777777" w:rsidR="00F811C9" w:rsidRPr="00A15DCB" w:rsidRDefault="00F811C9">
            <w:pPr>
              <w:pStyle w:val="TAC"/>
            </w:pPr>
            <w:r w:rsidRPr="00A15DCB">
              <w:t>-</w:t>
            </w:r>
          </w:p>
        </w:tc>
      </w:tr>
      <w:tr w:rsidR="00F811C9" w:rsidRPr="00A15DCB" w14:paraId="03C08955"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7B5CD38C" w14:textId="77777777" w:rsidR="00F811C9" w:rsidRPr="00A15DCB" w:rsidRDefault="00F811C9">
            <w:pPr>
              <w:pStyle w:val="TAC"/>
            </w:pPr>
            <w:r w:rsidRPr="00A15DCB">
              <w:t>12</w:t>
            </w:r>
          </w:p>
        </w:tc>
        <w:tc>
          <w:tcPr>
            <w:tcW w:w="3970" w:type="dxa"/>
            <w:tcBorders>
              <w:top w:val="single" w:sz="4" w:space="0" w:color="auto"/>
              <w:left w:val="single" w:sz="4" w:space="0" w:color="auto"/>
              <w:bottom w:val="single" w:sz="4" w:space="0" w:color="auto"/>
              <w:right w:val="single" w:sz="4" w:space="0" w:color="auto"/>
            </w:tcBorders>
            <w:hideMark/>
          </w:tcPr>
          <w:p w14:paraId="332CA85B" w14:textId="77777777" w:rsidR="00F811C9" w:rsidRPr="00A15DCB" w:rsidRDefault="00F811C9">
            <w:pPr>
              <w:pStyle w:val="TAL"/>
            </w:pPr>
            <w:r w:rsidRPr="00A15DCB">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534386B2"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60933A1F" w14:textId="77777777" w:rsidR="00F811C9" w:rsidRPr="00A15DCB" w:rsidRDefault="00F811C9">
            <w:pPr>
              <w:pStyle w:val="TAL"/>
            </w:pPr>
            <w:r w:rsidRPr="00A15DCB">
              <w:t>MAC PDU</w:t>
            </w:r>
          </w:p>
        </w:tc>
        <w:tc>
          <w:tcPr>
            <w:tcW w:w="567" w:type="dxa"/>
            <w:tcBorders>
              <w:top w:val="single" w:sz="4" w:space="0" w:color="auto"/>
              <w:left w:val="single" w:sz="4" w:space="0" w:color="auto"/>
              <w:bottom w:val="single" w:sz="4" w:space="0" w:color="auto"/>
              <w:right w:val="single" w:sz="4" w:space="0" w:color="auto"/>
            </w:tcBorders>
            <w:hideMark/>
          </w:tcPr>
          <w:p w14:paraId="0B29A0D7"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570C08F5" w14:textId="77777777" w:rsidR="00F811C9" w:rsidRPr="00A15DCB" w:rsidRDefault="00F811C9">
            <w:pPr>
              <w:pStyle w:val="TAC"/>
            </w:pPr>
            <w:r w:rsidRPr="00A15DCB">
              <w:t>-</w:t>
            </w:r>
          </w:p>
        </w:tc>
      </w:tr>
      <w:tr w:rsidR="00F811C9" w:rsidRPr="00A15DCB" w14:paraId="07054EBD"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0C612BB1" w14:textId="77777777" w:rsidR="00F811C9" w:rsidRPr="00A15DCB" w:rsidRDefault="00F811C9">
            <w:pPr>
              <w:pStyle w:val="TAC"/>
            </w:pPr>
            <w:r w:rsidRPr="00A15DCB">
              <w:t>13</w:t>
            </w:r>
          </w:p>
        </w:tc>
        <w:tc>
          <w:tcPr>
            <w:tcW w:w="3970" w:type="dxa"/>
            <w:tcBorders>
              <w:top w:val="single" w:sz="4" w:space="0" w:color="auto"/>
              <w:left w:val="single" w:sz="4" w:space="0" w:color="auto"/>
              <w:bottom w:val="single" w:sz="4" w:space="0" w:color="auto"/>
              <w:right w:val="single" w:sz="4" w:space="0" w:color="auto"/>
            </w:tcBorders>
          </w:tcPr>
          <w:p w14:paraId="06D5E66B" w14:textId="77777777" w:rsidR="00F811C9" w:rsidRPr="00A15DCB" w:rsidRDefault="00F811C9">
            <w:pPr>
              <w:pStyle w:val="TAL"/>
            </w:pPr>
            <w:r w:rsidRPr="00A15DCB">
              <w:t>Check: Does the UE transmit HARQ ACK N times using PUCCH resource #0?</w:t>
            </w:r>
          </w:p>
          <w:p w14:paraId="56F5446D" w14:textId="77777777" w:rsidR="00F811C9" w:rsidRPr="00A15DCB" w:rsidRDefault="00F811C9">
            <w:pPr>
              <w:pStyle w:val="TAL"/>
            </w:pPr>
          </w:p>
          <w:p w14:paraId="1A4EF439" w14:textId="77777777" w:rsidR="00F811C9" w:rsidRPr="00A15DCB" w:rsidRDefault="00F811C9">
            <w:pPr>
              <w:pStyle w:val="TAL"/>
            </w:pPr>
            <w:r w:rsidRPr="00A15DCB">
              <w:rPr>
                <w:lang w:eastAsia="zh-CN"/>
              </w:rPr>
              <w:t xml:space="preserve">NOTE: Value of </w:t>
            </w:r>
            <w:r w:rsidRPr="00A15DCB">
              <w:t>N</w:t>
            </w:r>
            <w:r w:rsidRPr="00A15DCB">
              <w:rPr>
                <w:lang w:eastAsia="zh-CN"/>
              </w:rPr>
              <w:t xml:space="preserve"> is given by the </w:t>
            </w:r>
            <w:r w:rsidRPr="00A15DCB">
              <w:t>nrofSlots associated to the format of PUCCH resource #0.</w:t>
            </w:r>
          </w:p>
        </w:tc>
        <w:tc>
          <w:tcPr>
            <w:tcW w:w="709" w:type="dxa"/>
            <w:tcBorders>
              <w:top w:val="single" w:sz="4" w:space="0" w:color="auto"/>
              <w:left w:val="single" w:sz="4" w:space="0" w:color="auto"/>
              <w:bottom w:val="single" w:sz="4" w:space="0" w:color="auto"/>
              <w:right w:val="single" w:sz="4" w:space="0" w:color="auto"/>
            </w:tcBorders>
            <w:hideMark/>
          </w:tcPr>
          <w:p w14:paraId="61FBF463" w14:textId="77777777" w:rsidR="00F811C9" w:rsidRPr="00A15DCB" w:rsidRDefault="00F811C9">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19DB7753" w14:textId="77777777" w:rsidR="00F811C9" w:rsidRPr="00A15DCB" w:rsidRDefault="00F811C9">
            <w:pPr>
              <w:pStyle w:val="TAL"/>
            </w:pPr>
            <w:r w:rsidRPr="00A15DCB">
              <w:t>HARQ ACK/NACK</w:t>
            </w:r>
          </w:p>
        </w:tc>
        <w:tc>
          <w:tcPr>
            <w:tcW w:w="567" w:type="dxa"/>
            <w:tcBorders>
              <w:top w:val="single" w:sz="4" w:space="0" w:color="auto"/>
              <w:left w:val="single" w:sz="4" w:space="0" w:color="auto"/>
              <w:bottom w:val="single" w:sz="4" w:space="0" w:color="auto"/>
              <w:right w:val="single" w:sz="4" w:space="0" w:color="auto"/>
            </w:tcBorders>
            <w:hideMark/>
          </w:tcPr>
          <w:p w14:paraId="137D5A36" w14:textId="77777777" w:rsidR="00F811C9" w:rsidRPr="00A15DCB" w:rsidRDefault="00F811C9">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4AFA7FCA" w14:textId="77777777" w:rsidR="00F811C9" w:rsidRPr="00A15DCB" w:rsidRDefault="00F811C9">
            <w:pPr>
              <w:pStyle w:val="TAC"/>
            </w:pPr>
            <w:r w:rsidRPr="00A15DCB">
              <w:t>P</w:t>
            </w:r>
          </w:p>
        </w:tc>
      </w:tr>
      <w:tr w:rsidR="003A694A" w:rsidRPr="00A15DCB" w14:paraId="44AC8318" w14:textId="77777777" w:rsidTr="003A694A">
        <w:tc>
          <w:tcPr>
            <w:tcW w:w="9765" w:type="dxa"/>
            <w:gridSpan w:val="6"/>
            <w:tcBorders>
              <w:top w:val="single" w:sz="4" w:space="0" w:color="auto"/>
              <w:left w:val="single" w:sz="4" w:space="0" w:color="auto"/>
              <w:bottom w:val="single" w:sz="4" w:space="0" w:color="auto"/>
              <w:right w:val="single" w:sz="4" w:space="0" w:color="auto"/>
            </w:tcBorders>
          </w:tcPr>
          <w:p w14:paraId="43F5464A" w14:textId="77777777" w:rsidR="003A694A" w:rsidRPr="00A15DCB" w:rsidRDefault="003A694A" w:rsidP="003A694A">
            <w:pPr>
              <w:pStyle w:val="TAN"/>
              <w:rPr>
                <w:lang w:eastAsia="zh-CN"/>
              </w:rPr>
            </w:pPr>
            <w:r w:rsidRPr="00A15DCB">
              <w:rPr>
                <w:lang w:eastAsia="zh-CN"/>
              </w:rPr>
              <w:t>Note 1:</w:t>
            </w:r>
            <w:r w:rsidRPr="00A15DCB">
              <w:rPr>
                <w:lang w:eastAsia="zh-CN"/>
              </w:rPr>
              <w:tab/>
              <w:t>For EN-DC the NR RRCReconfiguration message is contained in RRCConnectionReconfiguration 36.508 [7], Table 4.6.1-8 using condition EN-DC_EmbedNR_RRCRecon.</w:t>
            </w:r>
          </w:p>
          <w:p w14:paraId="65609121" w14:textId="33964E8A" w:rsidR="003A694A" w:rsidRPr="00A15DCB" w:rsidRDefault="003A694A" w:rsidP="003A694A">
            <w:pPr>
              <w:pStyle w:val="TAN"/>
            </w:pPr>
            <w:r w:rsidRPr="00A15DCB">
              <w:rPr>
                <w:lang w:eastAsia="zh-CN"/>
              </w:rPr>
              <w:t>Note 2:</w:t>
            </w:r>
            <w:r w:rsidRPr="00A15DCB">
              <w:rPr>
                <w:lang w:eastAsia="zh-CN"/>
              </w:rPr>
              <w:tab/>
              <w:t>For EN-DC the NR RRCReconfigurationComplete message is contained in RRCConnectionReconfigurationComplete.</w:t>
            </w:r>
          </w:p>
        </w:tc>
      </w:tr>
    </w:tbl>
    <w:p w14:paraId="71AA60C7" w14:textId="77777777" w:rsidR="00F811C9" w:rsidRPr="00A15DCB" w:rsidRDefault="00F811C9" w:rsidP="00F811C9">
      <w:pPr>
        <w:rPr>
          <w:lang w:eastAsia="sv-SE"/>
        </w:rPr>
      </w:pPr>
    </w:p>
    <w:p w14:paraId="304FB45F" w14:textId="77777777" w:rsidR="00F811C9" w:rsidRPr="00A15DCB" w:rsidRDefault="00F811C9" w:rsidP="00F811C9">
      <w:pPr>
        <w:pStyle w:val="H6"/>
        <w:rPr>
          <w:lang w:eastAsia="sv-SE"/>
        </w:rPr>
      </w:pPr>
      <w:r w:rsidRPr="00A15DCB">
        <w:rPr>
          <w:lang w:eastAsia="sv-SE"/>
        </w:rPr>
        <w:lastRenderedPageBreak/>
        <w:t>7.1.1.2.6.3.3</w:t>
      </w:r>
      <w:r w:rsidRPr="00A15DCB">
        <w:rPr>
          <w:lang w:eastAsia="sv-SE"/>
        </w:rPr>
        <w:tab/>
        <w:t>Specific message contents</w:t>
      </w:r>
    </w:p>
    <w:p w14:paraId="7CC76092" w14:textId="77777777" w:rsidR="00F811C9" w:rsidRPr="00A15DCB" w:rsidRDefault="00F811C9" w:rsidP="00F811C9">
      <w:pPr>
        <w:pStyle w:val="TH"/>
        <w:rPr>
          <w:lang w:eastAsia="en-US"/>
        </w:rPr>
      </w:pPr>
      <w:r w:rsidRPr="00A15DCB">
        <w:t xml:space="preserve">Table </w:t>
      </w:r>
      <w:r w:rsidRPr="00A15DCB">
        <w:rPr>
          <w:lang w:eastAsia="sv-SE"/>
        </w:rPr>
        <w:t>7.1.1.2.6.3.3</w:t>
      </w:r>
      <w:r w:rsidRPr="00A15DCB">
        <w:t xml:space="preserve">-1: </w:t>
      </w:r>
      <w:r w:rsidRPr="00A15DCB">
        <w:rPr>
          <w:i/>
        </w:rPr>
        <w:t>RRCReconfiguration</w:t>
      </w:r>
      <w:r w:rsidRPr="00A15DCB">
        <w:t xml:space="preserve"> </w:t>
      </w:r>
      <w:r w:rsidRPr="00A15DCB">
        <w:rPr>
          <w:lang w:eastAsia="zh-CN"/>
        </w:rPr>
        <w:t xml:space="preserve">(Step 1 &amp; 9, </w:t>
      </w:r>
      <w:r w:rsidRPr="00A15DCB">
        <w:rPr>
          <w:lang w:eastAsia="sv-SE"/>
        </w:rPr>
        <w:t>Table 7.1.1.2.6.3.2-1</w:t>
      </w:r>
      <w:r w:rsidRPr="00A15DCB">
        <w:rPr>
          <w:lang w:eastAsia="zh-CN"/>
        </w:rPr>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811C9" w:rsidRPr="00A15DCB" w14:paraId="704FC54C" w14:textId="77777777" w:rsidTr="003A694A">
        <w:tc>
          <w:tcPr>
            <w:tcW w:w="9750" w:type="dxa"/>
            <w:gridSpan w:val="4"/>
            <w:tcBorders>
              <w:top w:val="single" w:sz="4" w:space="0" w:color="auto"/>
              <w:left w:val="single" w:sz="4" w:space="0" w:color="auto"/>
              <w:bottom w:val="single" w:sz="4" w:space="0" w:color="auto"/>
              <w:right w:val="single" w:sz="4" w:space="0" w:color="auto"/>
            </w:tcBorders>
            <w:hideMark/>
          </w:tcPr>
          <w:p w14:paraId="07D0CCDC" w14:textId="77777777" w:rsidR="00F811C9" w:rsidRPr="00A15DCB" w:rsidRDefault="00F811C9">
            <w:pPr>
              <w:pStyle w:val="TAL"/>
            </w:pPr>
            <w:r w:rsidRPr="00A15DCB">
              <w:t>Derivation Path: TS 38.508-1 [4], Table 4.6.1-13 with condition NR</w:t>
            </w:r>
          </w:p>
        </w:tc>
      </w:tr>
      <w:tr w:rsidR="00F811C9" w:rsidRPr="00A15DCB" w14:paraId="7663C575"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E959" w14:textId="77777777" w:rsidR="00F811C9" w:rsidRPr="00A15DCB" w:rsidRDefault="00F811C9">
            <w:pPr>
              <w:pStyle w:val="TAH"/>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4D52C" w14:textId="77777777" w:rsidR="00F811C9" w:rsidRPr="00A15DCB" w:rsidRDefault="00F811C9">
            <w:pPr>
              <w:pStyle w:val="TAH"/>
            </w:pPr>
            <w:r w:rsidRPr="00A15DC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2CAA9"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5686C" w14:textId="77777777" w:rsidR="00F811C9" w:rsidRPr="00A15DCB" w:rsidRDefault="00F811C9">
            <w:pPr>
              <w:pStyle w:val="TAH"/>
            </w:pPr>
            <w:r w:rsidRPr="00A15DCB">
              <w:t>Condition</w:t>
            </w:r>
          </w:p>
        </w:tc>
      </w:tr>
      <w:tr w:rsidR="00F811C9" w:rsidRPr="00A15DCB" w14:paraId="4EE0AF30"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B0B9E" w14:textId="77777777" w:rsidR="00F811C9" w:rsidRPr="00A15DCB" w:rsidRDefault="00F811C9">
            <w:pPr>
              <w:pStyle w:val="TAL"/>
            </w:pPr>
            <w:r w:rsidRPr="00A15DCB">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9ED1"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E797D"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787C7" w14:textId="77777777" w:rsidR="00F811C9" w:rsidRPr="00A15DCB" w:rsidRDefault="00F811C9">
            <w:pPr>
              <w:pStyle w:val="TAL"/>
            </w:pPr>
          </w:p>
        </w:tc>
      </w:tr>
      <w:tr w:rsidR="00F811C9" w:rsidRPr="00A15DCB" w14:paraId="0AA6C367"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DB2BC" w14:textId="77777777" w:rsidR="00F811C9" w:rsidRPr="00A15DCB" w:rsidRDefault="00F811C9">
            <w:pPr>
              <w:pStyle w:val="TAL"/>
            </w:pPr>
            <w:r w:rsidRPr="00A15DCB">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E9829"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029C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F5257" w14:textId="77777777" w:rsidR="00F811C9" w:rsidRPr="00A15DCB" w:rsidRDefault="00F811C9">
            <w:pPr>
              <w:pStyle w:val="TAL"/>
            </w:pPr>
          </w:p>
        </w:tc>
      </w:tr>
      <w:tr w:rsidR="00F811C9" w:rsidRPr="00A15DCB" w14:paraId="5390D321"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2FA32" w14:textId="77777777" w:rsidR="00F811C9" w:rsidRPr="00A15DCB" w:rsidRDefault="00F811C9">
            <w:pPr>
              <w:pStyle w:val="TAL"/>
            </w:pPr>
            <w:r w:rsidRPr="00A15DCB">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51759"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D7A3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745E3" w14:textId="77777777" w:rsidR="00F811C9" w:rsidRPr="00A15DCB" w:rsidRDefault="00F811C9">
            <w:pPr>
              <w:pStyle w:val="TAL"/>
            </w:pPr>
          </w:p>
        </w:tc>
      </w:tr>
      <w:tr w:rsidR="00F811C9" w:rsidRPr="00A15DCB" w14:paraId="375EED49" w14:textId="77777777" w:rsidTr="003A694A">
        <w:tc>
          <w:tcPr>
            <w:tcW w:w="4536"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60085A2" w14:textId="77777777" w:rsidR="00F811C9" w:rsidRPr="00A15DCB" w:rsidRDefault="00F811C9">
            <w:pPr>
              <w:keepNext/>
              <w:keepLines/>
              <w:spacing w:after="0"/>
              <w:rPr>
                <w:rFonts w:ascii="Arial" w:hAnsi="Arial"/>
                <w:sz w:val="18"/>
              </w:rPr>
            </w:pPr>
            <w:r w:rsidRPr="00A15DCB">
              <w:rPr>
                <w:rFonts w:ascii="Arial" w:hAnsi="Arial"/>
                <w:sz w:val="18"/>
              </w:rPr>
              <w:t xml:space="preserve">      radioBearerConfig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13803B" w14:textId="77777777" w:rsidR="00F811C9" w:rsidRPr="00A15DCB" w:rsidRDefault="00F811C9">
            <w:pPr>
              <w:keepNext/>
              <w:keepLines/>
              <w:spacing w:after="0"/>
              <w:rPr>
                <w:rFonts w:ascii="Arial" w:hAnsi="Arial"/>
                <w:sz w:val="18"/>
              </w:rPr>
            </w:pPr>
            <w:r w:rsidRPr="00A15DCB">
              <w:rPr>
                <w:rFonts w:ascii="Arial" w:hAnsi="Arial"/>
                <w:sz w:val="18"/>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B0BF5" w14:textId="77777777" w:rsidR="00F811C9" w:rsidRPr="00A15DCB" w:rsidRDefault="00F811C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69C81" w14:textId="77777777" w:rsidR="00F811C9" w:rsidRPr="00A15DCB" w:rsidRDefault="00F811C9">
            <w:pPr>
              <w:keepNext/>
              <w:keepLines/>
              <w:spacing w:after="0"/>
              <w:rPr>
                <w:rFonts w:ascii="Arial" w:hAnsi="Arial"/>
                <w:sz w:val="18"/>
              </w:rPr>
            </w:pPr>
          </w:p>
        </w:tc>
      </w:tr>
      <w:tr w:rsidR="003A694A" w:rsidRPr="00A15DCB" w14:paraId="1DF2672C"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0BC29" w14:textId="5073F0C1" w:rsidR="003A694A" w:rsidRPr="00A15DCB" w:rsidRDefault="003A694A" w:rsidP="003A694A">
            <w:pPr>
              <w:keepNext/>
              <w:keepLines/>
              <w:spacing w:after="0"/>
              <w:rPr>
                <w:rFonts w:ascii="Arial" w:hAnsi="Arial"/>
                <w:sz w:val="18"/>
              </w:rPr>
            </w:pPr>
            <w:r w:rsidRPr="00A15DCB">
              <w:rPr>
                <w:rFonts w:ascii="Arial" w:hAnsi="Arial"/>
                <w:sz w:val="18"/>
              </w:rPr>
              <w:t xml:space="preserve">      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F52D4" w14:textId="0AE7EB17" w:rsidR="003A694A" w:rsidRPr="00A15DCB" w:rsidRDefault="003A694A" w:rsidP="003A694A">
            <w:pPr>
              <w:keepNext/>
              <w:keepLines/>
              <w:spacing w:after="0"/>
              <w:rPr>
                <w:rFonts w:ascii="Arial" w:hAnsi="Arial"/>
                <w:sz w:val="18"/>
              </w:rPr>
            </w:pPr>
            <w:r w:rsidRPr="00A15DCB">
              <w:rPr>
                <w:rFonts w:ascii="Arial" w:hAnsi="Arial"/>
                <w:sz w:val="18"/>
              </w:rPr>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95200" w14:textId="7E329610" w:rsidR="003A694A" w:rsidRPr="00A15DCB" w:rsidRDefault="003A694A" w:rsidP="003A694A">
            <w:pPr>
              <w:keepNext/>
              <w:keepLines/>
              <w:spacing w:after="0"/>
              <w:rPr>
                <w:rFonts w:ascii="Arial" w:hAnsi="Arial"/>
                <w:sz w:val="18"/>
              </w:rPr>
            </w:pPr>
            <w:r w:rsidRPr="00A15DCB">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BB2AC" w14:textId="75B3D34E" w:rsidR="003A694A" w:rsidRPr="00A15DCB" w:rsidRDefault="003A694A" w:rsidP="003A694A">
            <w:pPr>
              <w:keepNext/>
              <w:keepLines/>
              <w:spacing w:after="0"/>
              <w:rPr>
                <w:rFonts w:ascii="Arial" w:hAnsi="Arial"/>
                <w:sz w:val="18"/>
              </w:rPr>
            </w:pPr>
            <w:r w:rsidRPr="00A15DCB">
              <w:rPr>
                <w:rFonts w:ascii="Arial" w:hAnsi="Arial"/>
                <w:sz w:val="18"/>
              </w:rPr>
              <w:t>EN-DC</w:t>
            </w:r>
          </w:p>
        </w:tc>
      </w:tr>
      <w:tr w:rsidR="00F811C9" w:rsidRPr="00A15DCB" w14:paraId="46316E71"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1DCFD" w14:textId="77777777" w:rsidR="00F811C9" w:rsidRPr="00A15DCB" w:rsidRDefault="00F811C9">
            <w:pPr>
              <w:pStyle w:val="TAL"/>
            </w:pPr>
            <w:r w:rsidRPr="00A15DCB">
              <w:t xml:space="preserve">      nonCriticalExtension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7BD16"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DD36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3EB29" w14:textId="0316008B" w:rsidR="00F811C9" w:rsidRPr="00A15DCB" w:rsidRDefault="009E09A5">
            <w:pPr>
              <w:pStyle w:val="TAL"/>
            </w:pPr>
            <w:r w:rsidRPr="00A15DCB">
              <w:t>NR</w:t>
            </w:r>
          </w:p>
        </w:tc>
      </w:tr>
      <w:tr w:rsidR="00F811C9" w:rsidRPr="00A15DCB" w14:paraId="069096B6" w14:textId="77777777" w:rsidTr="003A694A">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166CA47" w14:textId="77777777" w:rsidR="00F811C9" w:rsidRPr="00A15DCB" w:rsidRDefault="00F811C9">
            <w:pPr>
              <w:keepNext/>
              <w:keepLines/>
              <w:spacing w:after="0"/>
              <w:rPr>
                <w:rFonts w:ascii="Arial" w:hAnsi="Arial"/>
                <w:sz w:val="18"/>
              </w:rPr>
            </w:pPr>
            <w:r w:rsidRPr="00A15DCB">
              <w:rPr>
                <w:rFonts w:ascii="Arial" w:hAnsi="Arial"/>
                <w:sz w:val="18"/>
              </w:rPr>
              <w:t xml:space="preserve">        masterCellGroup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AEED9" w14:textId="77777777" w:rsidR="00F811C9" w:rsidRPr="00A15DCB" w:rsidRDefault="00F811C9">
            <w:pPr>
              <w:keepNext/>
              <w:keepLines/>
              <w:spacing w:after="0"/>
              <w:rPr>
                <w:rFonts w:ascii="Arial" w:hAnsi="Arial"/>
                <w:sz w:val="18"/>
              </w:rPr>
            </w:pPr>
            <w:r w:rsidRPr="00A15DCB">
              <w:rPr>
                <w:rFonts w:ascii="Arial" w:hAnsi="Arial"/>
                <w:sz w:val="18"/>
              </w:rPr>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9A16C" w14:textId="77777777" w:rsidR="00F811C9" w:rsidRPr="00A15DCB" w:rsidRDefault="00F811C9">
            <w:pPr>
              <w:keepNext/>
              <w:keepLines/>
              <w:spacing w:after="0"/>
              <w:rPr>
                <w:rFonts w:ascii="Arial" w:hAnsi="Arial"/>
                <w:sz w:val="18"/>
              </w:rPr>
            </w:pPr>
            <w:r w:rsidRPr="00A15DCB">
              <w:rPr>
                <w:rFonts w:ascii="Arial" w:hAnsi="Arial"/>
                <w:sz w:val="18"/>
              </w:rPr>
              <w:t>Table 7.1.1.2.6.3.3-2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2749D" w14:textId="77777777" w:rsidR="00F811C9" w:rsidRPr="00A15DCB" w:rsidRDefault="00F811C9">
            <w:pPr>
              <w:keepNext/>
              <w:keepLines/>
              <w:spacing w:after="0"/>
              <w:rPr>
                <w:rFonts w:ascii="Arial" w:hAnsi="Arial"/>
                <w:sz w:val="18"/>
              </w:rPr>
            </w:pPr>
          </w:p>
        </w:tc>
      </w:tr>
      <w:tr w:rsidR="00F811C9" w:rsidRPr="00A15DCB" w14:paraId="00541628"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27844" w14:textId="77777777" w:rsidR="00F811C9" w:rsidRPr="00A15DCB" w:rsidRDefault="00F811C9">
            <w:pPr>
              <w:pStyle w:val="TAL"/>
            </w:pPr>
            <w:r w:rsidRPr="00A15DCB">
              <w:t xml:space="preserve">        dedicatedNAS-MessageList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B2BA" w14:textId="77777777" w:rsidR="00F811C9" w:rsidRPr="00A15DCB" w:rsidRDefault="00F811C9">
            <w:pPr>
              <w:pStyle w:val="TAL"/>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644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20343" w14:textId="77777777" w:rsidR="00F811C9" w:rsidRPr="00A15DCB" w:rsidRDefault="00F811C9">
            <w:pPr>
              <w:pStyle w:val="TAL"/>
            </w:pPr>
          </w:p>
        </w:tc>
      </w:tr>
      <w:tr w:rsidR="00F811C9" w:rsidRPr="00A15DCB" w14:paraId="4372C7EB"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B6D4" w14:textId="77777777" w:rsidR="00F811C9" w:rsidRPr="00A15DCB" w:rsidRDefault="00F811C9">
            <w:pPr>
              <w:pStyle w:val="TAL"/>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CA2A1"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EAE1"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AA542" w14:textId="77777777" w:rsidR="00F811C9" w:rsidRPr="00A15DCB" w:rsidRDefault="00F811C9">
            <w:pPr>
              <w:pStyle w:val="TAL"/>
            </w:pPr>
          </w:p>
        </w:tc>
      </w:tr>
      <w:tr w:rsidR="00F811C9" w:rsidRPr="00A15DCB" w14:paraId="27C8D64D"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6C4E47" w14:textId="77777777" w:rsidR="00F811C9" w:rsidRPr="00A15DCB" w:rsidRDefault="00F811C9">
            <w:pPr>
              <w:pStyle w:val="TAL"/>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3AD58"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DE19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4F2F0" w14:textId="77777777" w:rsidR="00F811C9" w:rsidRPr="00A15DCB" w:rsidRDefault="00F811C9">
            <w:pPr>
              <w:pStyle w:val="TAL"/>
            </w:pPr>
          </w:p>
        </w:tc>
      </w:tr>
      <w:tr w:rsidR="00F811C9" w:rsidRPr="00A15DCB" w14:paraId="72B3606D"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1E23" w14:textId="77777777" w:rsidR="00F811C9" w:rsidRPr="00A15DCB" w:rsidRDefault="00F811C9">
            <w:pPr>
              <w:pStyle w:val="TAL"/>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B2092"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648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70ABA" w14:textId="77777777" w:rsidR="00F811C9" w:rsidRPr="00A15DCB" w:rsidRDefault="00F811C9">
            <w:pPr>
              <w:pStyle w:val="TAL"/>
            </w:pPr>
          </w:p>
        </w:tc>
      </w:tr>
      <w:tr w:rsidR="00F811C9" w:rsidRPr="00A15DCB" w14:paraId="04F68426"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73426" w14:textId="77777777" w:rsidR="00F811C9" w:rsidRPr="00A15DCB" w:rsidRDefault="00F811C9">
            <w:pPr>
              <w:pStyle w:val="TAL"/>
            </w:pP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88E10"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EEA1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7F609" w14:textId="77777777" w:rsidR="00F811C9" w:rsidRPr="00A15DCB" w:rsidRDefault="00F811C9">
            <w:pPr>
              <w:pStyle w:val="TAL"/>
            </w:pPr>
          </w:p>
        </w:tc>
      </w:tr>
    </w:tbl>
    <w:p w14:paraId="00386739" w14:textId="77777777" w:rsidR="00F811C9" w:rsidRPr="00A15DCB" w:rsidRDefault="00F811C9" w:rsidP="00F811C9">
      <w:pPr>
        <w:rPr>
          <w:lang w:eastAsia="zh-CN"/>
        </w:rPr>
      </w:pPr>
    </w:p>
    <w:p w14:paraId="0EDC98C7" w14:textId="77777777" w:rsidR="00F811C9" w:rsidRPr="00A15DCB" w:rsidRDefault="00F811C9" w:rsidP="00F811C9">
      <w:pPr>
        <w:pStyle w:val="TH"/>
        <w:rPr>
          <w:lang w:eastAsia="en-US"/>
        </w:rPr>
      </w:pPr>
      <w:r w:rsidRPr="00A15DCB">
        <w:t xml:space="preserve">Table </w:t>
      </w:r>
      <w:r w:rsidRPr="00A15DCB">
        <w:rPr>
          <w:lang w:eastAsia="sv-SE"/>
        </w:rPr>
        <w:t>7.1.1.2.6.3.3</w:t>
      </w:r>
      <w:r w:rsidRPr="00A15DCB">
        <w:t xml:space="preserve">-2: </w:t>
      </w:r>
      <w:r w:rsidRPr="00A15DCB">
        <w:rPr>
          <w:i/>
        </w:rPr>
        <w:t xml:space="preserve">CellGroupConfig </w:t>
      </w:r>
      <w:r w:rsidRPr="00A15DCB">
        <w:rPr>
          <w:lang w:eastAsia="zh-CN"/>
        </w:rPr>
        <w:t>(</w:t>
      </w:r>
      <w:r w:rsidRPr="00A15DCB">
        <w:t xml:space="preserve">Table </w:t>
      </w:r>
      <w:r w:rsidRPr="00A15DCB">
        <w:rPr>
          <w:lang w:eastAsia="sv-SE"/>
        </w:rPr>
        <w:t>7.1.1.2.6.3.3</w:t>
      </w:r>
      <w:r w:rsidRPr="00A15DCB">
        <w:t>-1</w:t>
      </w:r>
      <w:r w:rsidRPr="00A15DCB">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38D18E17"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3FDDBE12" w14:textId="77777777" w:rsidR="00F811C9" w:rsidRPr="00A15DCB" w:rsidRDefault="00F811C9">
            <w:pPr>
              <w:pStyle w:val="TAH"/>
              <w:jc w:val="left"/>
              <w:rPr>
                <w:b w:val="0"/>
              </w:rPr>
            </w:pPr>
            <w:r w:rsidRPr="00A15DCB">
              <w:rPr>
                <w:b w:val="0"/>
              </w:rPr>
              <w:t>Derivation Path: TS 38.508-1 [4] Table 4.6.3-19</w:t>
            </w:r>
          </w:p>
        </w:tc>
      </w:tr>
      <w:tr w:rsidR="00F811C9" w:rsidRPr="00A15DCB" w14:paraId="4E97744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4D455"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92A1C3"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D548A5D"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F4CC110" w14:textId="77777777" w:rsidR="00F811C9" w:rsidRPr="00A15DCB" w:rsidRDefault="00F811C9">
            <w:pPr>
              <w:pStyle w:val="TAH"/>
            </w:pPr>
            <w:r w:rsidRPr="00A15DCB">
              <w:t>Condition</w:t>
            </w:r>
          </w:p>
        </w:tc>
      </w:tr>
      <w:tr w:rsidR="00F811C9" w:rsidRPr="00A15DCB" w14:paraId="3DDDB32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53BB9B" w14:textId="77777777" w:rsidR="00F811C9" w:rsidRPr="00A15DCB" w:rsidRDefault="00F811C9">
            <w:pPr>
              <w:pStyle w:val="TAL"/>
            </w:pPr>
            <w:r w:rsidRPr="00A15DCB">
              <w:t xml:space="preserve">CellGroupConfig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E50E28D"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01032B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8772545" w14:textId="77777777" w:rsidR="00F811C9" w:rsidRPr="00A15DCB" w:rsidRDefault="00F811C9">
            <w:pPr>
              <w:pStyle w:val="TAL"/>
            </w:pPr>
          </w:p>
        </w:tc>
      </w:tr>
      <w:tr w:rsidR="00F811C9" w:rsidRPr="00A15DCB" w14:paraId="544A9F1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D2E3534" w14:textId="77777777" w:rsidR="00F811C9" w:rsidRPr="00A15DCB" w:rsidRDefault="00F811C9">
            <w:pPr>
              <w:pStyle w:val="TAL"/>
            </w:pPr>
            <w:r w:rsidRPr="00A15DCB">
              <w:t xml:space="preserve">  spCellConfig SEQUENCE {</w:t>
            </w:r>
          </w:p>
        </w:tc>
        <w:tc>
          <w:tcPr>
            <w:tcW w:w="2267" w:type="dxa"/>
            <w:tcBorders>
              <w:top w:val="single" w:sz="4" w:space="0" w:color="auto"/>
              <w:left w:val="single" w:sz="4" w:space="0" w:color="auto"/>
              <w:bottom w:val="single" w:sz="4" w:space="0" w:color="auto"/>
              <w:right w:val="single" w:sz="4" w:space="0" w:color="auto"/>
            </w:tcBorders>
          </w:tcPr>
          <w:p w14:paraId="70BC16E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7AC6B3D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3EE33EB" w14:textId="77777777" w:rsidR="00F811C9" w:rsidRPr="00A15DCB" w:rsidRDefault="00F811C9">
            <w:pPr>
              <w:pStyle w:val="TAL"/>
            </w:pPr>
          </w:p>
        </w:tc>
      </w:tr>
      <w:tr w:rsidR="00F811C9" w:rsidRPr="00A15DCB" w14:paraId="5DA69276" w14:textId="77777777" w:rsidTr="00F811C9">
        <w:tc>
          <w:tcPr>
            <w:tcW w:w="4535" w:type="dxa"/>
            <w:tcBorders>
              <w:top w:val="single" w:sz="4" w:space="0" w:color="auto"/>
              <w:left w:val="single" w:sz="4" w:space="0" w:color="auto"/>
              <w:bottom w:val="nil"/>
              <w:right w:val="single" w:sz="4" w:space="0" w:color="auto"/>
            </w:tcBorders>
            <w:hideMark/>
          </w:tcPr>
          <w:p w14:paraId="4DC69564" w14:textId="77777777" w:rsidR="00F811C9" w:rsidRPr="00A15DCB" w:rsidRDefault="00F811C9">
            <w:pPr>
              <w:pStyle w:val="TAL"/>
            </w:pPr>
            <w:r w:rsidRPr="00A15DCB">
              <w:t xml:space="preserve">    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565DFB36" w14:textId="77777777" w:rsidR="00F811C9" w:rsidRPr="00A15DCB" w:rsidRDefault="00F811C9">
            <w:pPr>
              <w:pStyle w:val="TAL"/>
            </w:pPr>
            <w:r w:rsidRPr="00A15DCB">
              <w:t>ServingCellConfig</w:t>
            </w:r>
          </w:p>
        </w:tc>
        <w:tc>
          <w:tcPr>
            <w:tcW w:w="1700" w:type="dxa"/>
            <w:tcBorders>
              <w:top w:val="single" w:sz="4" w:space="0" w:color="auto"/>
              <w:left w:val="single" w:sz="4" w:space="0" w:color="auto"/>
              <w:bottom w:val="single" w:sz="4" w:space="0" w:color="auto"/>
              <w:right w:val="single" w:sz="4" w:space="0" w:color="auto"/>
            </w:tcBorders>
          </w:tcPr>
          <w:p w14:paraId="6E7B374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805B2BC" w14:textId="77777777" w:rsidR="00F811C9" w:rsidRPr="00A15DCB" w:rsidRDefault="00F811C9">
            <w:pPr>
              <w:pStyle w:val="TAL"/>
            </w:pPr>
          </w:p>
        </w:tc>
      </w:tr>
      <w:tr w:rsidR="00F811C9" w:rsidRPr="00A15DCB" w14:paraId="16A13A76"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DB399"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1EFE2A6"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AD6F3F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35B0A26" w14:textId="77777777" w:rsidR="00F811C9" w:rsidRPr="00A15DCB" w:rsidRDefault="00F811C9">
            <w:pPr>
              <w:pStyle w:val="TAL"/>
            </w:pPr>
          </w:p>
        </w:tc>
      </w:tr>
      <w:tr w:rsidR="00F811C9" w:rsidRPr="00A15DCB" w14:paraId="758D13C2"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24C6E80"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937EFBB"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1F49A7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FD7D180" w14:textId="77777777" w:rsidR="00F811C9" w:rsidRPr="00A15DCB" w:rsidRDefault="00F811C9">
            <w:pPr>
              <w:pStyle w:val="TAL"/>
            </w:pPr>
          </w:p>
        </w:tc>
      </w:tr>
    </w:tbl>
    <w:p w14:paraId="403BE7C5" w14:textId="77777777" w:rsidR="00F811C9" w:rsidRPr="00A15DCB" w:rsidRDefault="00F811C9" w:rsidP="00F811C9">
      <w:pPr>
        <w:rPr>
          <w:lang w:eastAsia="en-US"/>
        </w:rPr>
      </w:pPr>
    </w:p>
    <w:p w14:paraId="553758CA" w14:textId="77777777" w:rsidR="00F811C9" w:rsidRPr="00A15DCB" w:rsidRDefault="00F811C9" w:rsidP="00F811C9">
      <w:pPr>
        <w:pStyle w:val="TH"/>
      </w:pPr>
      <w:r w:rsidRPr="00A15DCB">
        <w:t xml:space="preserve">Table </w:t>
      </w:r>
      <w:r w:rsidRPr="00A15DCB">
        <w:rPr>
          <w:lang w:eastAsia="sv-SE"/>
        </w:rPr>
        <w:t>7.1.1.2.6.3.3</w:t>
      </w:r>
      <w:r w:rsidRPr="00A15DCB">
        <w:t xml:space="preserve">-3: </w:t>
      </w:r>
      <w:r w:rsidRPr="00A15DCB">
        <w:rPr>
          <w:i/>
        </w:rPr>
        <w:t>ServingCellConfig</w:t>
      </w:r>
      <w:r w:rsidRPr="00A15DCB">
        <w:t xml:space="preserve"> (Table </w:t>
      </w:r>
      <w:r w:rsidRPr="00A15DCB">
        <w:rPr>
          <w:lang w:eastAsia="sv-SE"/>
        </w:rPr>
        <w:t>7.1.1.2.6.3.3</w:t>
      </w:r>
      <w:r w:rsidRPr="00A15DCB">
        <w:t>-2)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50942B89"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756309F" w14:textId="77777777" w:rsidR="00F811C9" w:rsidRPr="00A15DCB" w:rsidRDefault="00F811C9">
            <w:pPr>
              <w:pStyle w:val="TAH"/>
              <w:jc w:val="left"/>
              <w:rPr>
                <w:b w:val="0"/>
              </w:rPr>
            </w:pPr>
            <w:r w:rsidRPr="00A15DCB">
              <w:rPr>
                <w:b w:val="0"/>
              </w:rPr>
              <w:t>Derivation Path: TS 38.508-1 [4] Table 4.6.3-167</w:t>
            </w:r>
          </w:p>
        </w:tc>
      </w:tr>
      <w:tr w:rsidR="00F811C9" w:rsidRPr="00A15DCB" w14:paraId="0F31112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71690"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B096C74"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3926553"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245EA0F" w14:textId="77777777" w:rsidR="00F811C9" w:rsidRPr="00A15DCB" w:rsidRDefault="00F811C9">
            <w:pPr>
              <w:pStyle w:val="TAH"/>
            </w:pPr>
            <w:r w:rsidRPr="00A15DCB">
              <w:t>Condition</w:t>
            </w:r>
          </w:p>
        </w:tc>
      </w:tr>
      <w:tr w:rsidR="00F811C9" w:rsidRPr="00A15DCB" w14:paraId="263B482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86CA903" w14:textId="77777777" w:rsidR="00F811C9" w:rsidRPr="00A15DCB" w:rsidRDefault="00F811C9">
            <w:pPr>
              <w:pStyle w:val="TAL"/>
            </w:pPr>
            <w:r w:rsidRPr="00A15DCB">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B9CC4BD"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83448A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D4C94C" w14:textId="77777777" w:rsidR="00F811C9" w:rsidRPr="00A15DCB" w:rsidRDefault="00F811C9">
            <w:pPr>
              <w:pStyle w:val="TAL"/>
            </w:pPr>
          </w:p>
        </w:tc>
      </w:tr>
      <w:tr w:rsidR="00F811C9" w:rsidRPr="00A15DCB" w14:paraId="228ACA5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B4B7D9F" w14:textId="77777777" w:rsidR="00F811C9" w:rsidRPr="00A15DCB" w:rsidRDefault="00F811C9">
            <w:pPr>
              <w:pStyle w:val="TAL"/>
            </w:pPr>
            <w:r w:rsidRPr="00A15DCB">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2A1F0FDC"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4B02F43"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611C3A0" w14:textId="77777777" w:rsidR="00F811C9" w:rsidRPr="00A15DCB" w:rsidRDefault="00F811C9">
            <w:pPr>
              <w:pStyle w:val="TAL"/>
            </w:pPr>
          </w:p>
        </w:tc>
      </w:tr>
      <w:tr w:rsidR="00F811C9" w:rsidRPr="00A15DCB" w14:paraId="24CCD036" w14:textId="77777777" w:rsidTr="00F811C9">
        <w:tc>
          <w:tcPr>
            <w:tcW w:w="4535" w:type="dxa"/>
            <w:tcBorders>
              <w:top w:val="single" w:sz="4" w:space="0" w:color="auto"/>
              <w:left w:val="single" w:sz="4" w:space="0" w:color="auto"/>
              <w:bottom w:val="nil"/>
              <w:right w:val="single" w:sz="4" w:space="0" w:color="auto"/>
            </w:tcBorders>
            <w:hideMark/>
          </w:tcPr>
          <w:p w14:paraId="4182015D" w14:textId="77777777" w:rsidR="00F811C9" w:rsidRPr="00A15DCB" w:rsidRDefault="00F811C9">
            <w:pPr>
              <w:pStyle w:val="TAL"/>
            </w:pPr>
            <w:r w:rsidRPr="00A15DCB">
              <w:t xml:space="preserve">    initialUplinkBWP </w:t>
            </w:r>
            <w:r w:rsidRPr="00A15DCB">
              <w:rPr>
                <w:lang w:eastAsia="zh-CN"/>
              </w:rPr>
              <w:t>SEQUENCE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37B33BD" w14:textId="3B50D7CE"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87CA32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08C635E" w14:textId="77777777" w:rsidR="00F811C9" w:rsidRPr="00A15DCB" w:rsidRDefault="00F811C9">
            <w:pPr>
              <w:pStyle w:val="TAL"/>
            </w:pPr>
          </w:p>
        </w:tc>
      </w:tr>
      <w:tr w:rsidR="00F811C9" w:rsidRPr="00A15DCB" w14:paraId="1D9B71D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05C70E6" w14:textId="77777777" w:rsidR="00F811C9" w:rsidRPr="00A15DCB" w:rsidRDefault="00F811C9">
            <w:pPr>
              <w:pStyle w:val="TAL"/>
              <w:rPr>
                <w:lang w:eastAsia="zh-CN"/>
              </w:rPr>
            </w:pPr>
            <w:r w:rsidRPr="00A15DCB">
              <w:rPr>
                <w:lang w:eastAsia="zh-CN"/>
              </w:rPr>
              <w:t xml:space="preserve">      </w:t>
            </w:r>
            <w:r w:rsidRPr="00A15DCB">
              <w:t>pucch-Config CHOICE {</w:t>
            </w:r>
          </w:p>
        </w:tc>
        <w:tc>
          <w:tcPr>
            <w:tcW w:w="2267" w:type="dxa"/>
            <w:tcBorders>
              <w:top w:val="single" w:sz="4" w:space="0" w:color="auto"/>
              <w:left w:val="single" w:sz="4" w:space="0" w:color="auto"/>
              <w:bottom w:val="single" w:sz="4" w:space="0" w:color="auto"/>
              <w:right w:val="single" w:sz="4" w:space="0" w:color="auto"/>
            </w:tcBorders>
          </w:tcPr>
          <w:p w14:paraId="5563FF42"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844651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2E6DC39" w14:textId="77777777" w:rsidR="00F811C9" w:rsidRPr="00A15DCB" w:rsidRDefault="00F811C9">
            <w:pPr>
              <w:pStyle w:val="TAL"/>
            </w:pPr>
          </w:p>
        </w:tc>
      </w:tr>
      <w:tr w:rsidR="00F811C9" w:rsidRPr="00A15DCB" w14:paraId="14FE0C3A" w14:textId="77777777" w:rsidTr="00F811C9">
        <w:tc>
          <w:tcPr>
            <w:tcW w:w="4535" w:type="dxa"/>
            <w:tcBorders>
              <w:top w:val="single" w:sz="4" w:space="0" w:color="auto"/>
              <w:left w:val="single" w:sz="4" w:space="0" w:color="auto"/>
              <w:bottom w:val="nil"/>
              <w:right w:val="single" w:sz="4" w:space="0" w:color="auto"/>
            </w:tcBorders>
            <w:hideMark/>
          </w:tcPr>
          <w:p w14:paraId="6F6A232F" w14:textId="77777777" w:rsidR="00F811C9" w:rsidRPr="00A15DCB" w:rsidRDefault="00F811C9">
            <w:pPr>
              <w:pStyle w:val="TAL"/>
              <w:rPr>
                <w:lang w:eastAsia="zh-CN"/>
              </w:rPr>
            </w:pPr>
            <w:r w:rsidRPr="00A15DCB">
              <w:rPr>
                <w:lang w:eastAsia="zh-CN"/>
              </w:rPr>
              <w:t xml:space="preserve">        </w:t>
            </w:r>
            <w:r w:rsidRPr="00A15DCB">
              <w:t>setup</w:t>
            </w:r>
          </w:p>
        </w:tc>
        <w:tc>
          <w:tcPr>
            <w:tcW w:w="2267" w:type="dxa"/>
            <w:tcBorders>
              <w:top w:val="single" w:sz="4" w:space="0" w:color="auto"/>
              <w:left w:val="single" w:sz="4" w:space="0" w:color="auto"/>
              <w:bottom w:val="single" w:sz="4" w:space="0" w:color="auto"/>
              <w:right w:val="single" w:sz="4" w:space="0" w:color="auto"/>
            </w:tcBorders>
            <w:hideMark/>
          </w:tcPr>
          <w:p w14:paraId="55D4AE1F" w14:textId="77777777" w:rsidR="00F811C9" w:rsidRPr="00A15DCB" w:rsidRDefault="00F811C9">
            <w:pPr>
              <w:pStyle w:val="TAL"/>
              <w:rPr>
                <w:lang w:eastAsia="en-US"/>
              </w:rPr>
            </w:pPr>
            <w:r w:rsidRPr="00A15DCB">
              <w:t>PUCCH-Config-1</w:t>
            </w:r>
          </w:p>
        </w:tc>
        <w:tc>
          <w:tcPr>
            <w:tcW w:w="1700" w:type="dxa"/>
            <w:tcBorders>
              <w:top w:val="single" w:sz="4" w:space="0" w:color="auto"/>
              <w:left w:val="single" w:sz="4" w:space="0" w:color="auto"/>
              <w:bottom w:val="single" w:sz="4" w:space="0" w:color="auto"/>
              <w:right w:val="single" w:sz="4" w:space="0" w:color="auto"/>
            </w:tcBorders>
            <w:hideMark/>
          </w:tcPr>
          <w:p w14:paraId="5B28B267" w14:textId="77777777" w:rsidR="00F811C9" w:rsidRPr="00A15DCB" w:rsidRDefault="00F811C9">
            <w:pPr>
              <w:pStyle w:val="TAL"/>
            </w:pPr>
            <w:r w:rsidRPr="00A15DCB">
              <w:t xml:space="preserve">Table </w:t>
            </w:r>
            <w:r w:rsidRPr="00A15DCB">
              <w:rPr>
                <w:lang w:eastAsia="sv-SE"/>
              </w:rPr>
              <w:t>7.1.1.2.6.3.3</w:t>
            </w:r>
            <w:r w:rsidRPr="00A15DCB">
              <w:t>-4</w:t>
            </w:r>
          </w:p>
        </w:tc>
        <w:tc>
          <w:tcPr>
            <w:tcW w:w="1245" w:type="dxa"/>
            <w:tcBorders>
              <w:top w:val="single" w:sz="4" w:space="0" w:color="auto"/>
              <w:left w:val="single" w:sz="4" w:space="0" w:color="auto"/>
              <w:bottom w:val="single" w:sz="4" w:space="0" w:color="auto"/>
              <w:right w:val="single" w:sz="4" w:space="0" w:color="auto"/>
            </w:tcBorders>
            <w:hideMark/>
          </w:tcPr>
          <w:p w14:paraId="4350FCC6" w14:textId="77777777" w:rsidR="00F811C9" w:rsidRPr="00A15DCB" w:rsidRDefault="00F811C9">
            <w:pPr>
              <w:pStyle w:val="TAL"/>
              <w:rPr>
                <w:lang w:eastAsia="zh-CN"/>
              </w:rPr>
            </w:pPr>
            <w:r w:rsidRPr="00A15DCB">
              <w:rPr>
                <w:lang w:eastAsia="zh-CN"/>
              </w:rPr>
              <w:t>Step 1</w:t>
            </w:r>
          </w:p>
        </w:tc>
      </w:tr>
      <w:tr w:rsidR="00F811C9" w:rsidRPr="00A15DCB" w14:paraId="7B3C2732" w14:textId="77777777" w:rsidTr="00F811C9">
        <w:tc>
          <w:tcPr>
            <w:tcW w:w="4535" w:type="dxa"/>
            <w:tcBorders>
              <w:top w:val="nil"/>
              <w:left w:val="single" w:sz="4" w:space="0" w:color="auto"/>
              <w:bottom w:val="single" w:sz="4" w:space="0" w:color="auto"/>
              <w:right w:val="single" w:sz="4" w:space="0" w:color="auto"/>
            </w:tcBorders>
          </w:tcPr>
          <w:p w14:paraId="7127CDCE" w14:textId="77777777" w:rsidR="00F811C9" w:rsidRPr="00A15DCB" w:rsidRDefault="00F811C9">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1F0F55A5" w14:textId="77777777" w:rsidR="00F811C9" w:rsidRPr="00A15DCB" w:rsidRDefault="00F811C9">
            <w:pPr>
              <w:pStyle w:val="TAL"/>
              <w:rPr>
                <w:lang w:eastAsia="en-US"/>
              </w:rPr>
            </w:pPr>
            <w:r w:rsidRPr="00A15DCB">
              <w:t>PUCCH-Config-2</w:t>
            </w:r>
          </w:p>
        </w:tc>
        <w:tc>
          <w:tcPr>
            <w:tcW w:w="1700" w:type="dxa"/>
            <w:tcBorders>
              <w:top w:val="single" w:sz="4" w:space="0" w:color="auto"/>
              <w:left w:val="single" w:sz="4" w:space="0" w:color="auto"/>
              <w:bottom w:val="single" w:sz="4" w:space="0" w:color="auto"/>
              <w:right w:val="single" w:sz="4" w:space="0" w:color="auto"/>
            </w:tcBorders>
            <w:hideMark/>
          </w:tcPr>
          <w:p w14:paraId="2A554D85" w14:textId="77777777" w:rsidR="00F811C9" w:rsidRPr="00A15DCB" w:rsidRDefault="00F811C9">
            <w:pPr>
              <w:pStyle w:val="TAL"/>
            </w:pPr>
            <w:r w:rsidRPr="00A15DCB">
              <w:t xml:space="preserve">Table </w:t>
            </w:r>
            <w:r w:rsidRPr="00A15DCB">
              <w:rPr>
                <w:lang w:eastAsia="sv-SE"/>
              </w:rPr>
              <w:t>7.1.1.2.6.3.3</w:t>
            </w:r>
            <w:r w:rsidRPr="00A15DCB">
              <w:t>-5</w:t>
            </w:r>
          </w:p>
        </w:tc>
        <w:tc>
          <w:tcPr>
            <w:tcW w:w="1245" w:type="dxa"/>
            <w:tcBorders>
              <w:top w:val="single" w:sz="4" w:space="0" w:color="auto"/>
              <w:left w:val="single" w:sz="4" w:space="0" w:color="auto"/>
              <w:bottom w:val="single" w:sz="4" w:space="0" w:color="auto"/>
              <w:right w:val="single" w:sz="4" w:space="0" w:color="auto"/>
            </w:tcBorders>
            <w:hideMark/>
          </w:tcPr>
          <w:p w14:paraId="258BB219" w14:textId="77777777" w:rsidR="00F811C9" w:rsidRPr="00A15DCB" w:rsidRDefault="00F811C9">
            <w:pPr>
              <w:pStyle w:val="TAL"/>
              <w:rPr>
                <w:lang w:eastAsia="zh-CN"/>
              </w:rPr>
            </w:pPr>
            <w:r w:rsidRPr="00A15DCB">
              <w:rPr>
                <w:lang w:eastAsia="zh-CN"/>
              </w:rPr>
              <w:t>Step 9</w:t>
            </w:r>
          </w:p>
        </w:tc>
      </w:tr>
      <w:tr w:rsidR="00F811C9" w:rsidRPr="00A15DCB" w14:paraId="79E6861A" w14:textId="77777777" w:rsidTr="00F811C9">
        <w:tc>
          <w:tcPr>
            <w:tcW w:w="4535" w:type="dxa"/>
            <w:tcBorders>
              <w:top w:val="single" w:sz="4" w:space="0" w:color="auto"/>
              <w:left w:val="single" w:sz="4" w:space="0" w:color="auto"/>
              <w:bottom w:val="nil"/>
              <w:right w:val="single" w:sz="4" w:space="0" w:color="auto"/>
            </w:tcBorders>
            <w:hideMark/>
          </w:tcPr>
          <w:p w14:paraId="4DB89942"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DDC48A0"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DAFF30"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7C9ED7" w14:textId="77777777" w:rsidR="00F811C9" w:rsidRPr="00A15DCB" w:rsidRDefault="00F811C9">
            <w:pPr>
              <w:pStyle w:val="TAL"/>
            </w:pPr>
          </w:p>
        </w:tc>
      </w:tr>
      <w:tr w:rsidR="00F811C9" w:rsidRPr="00A15DCB" w14:paraId="67166D90" w14:textId="77777777" w:rsidTr="00F811C9">
        <w:tc>
          <w:tcPr>
            <w:tcW w:w="4535" w:type="dxa"/>
            <w:tcBorders>
              <w:top w:val="single" w:sz="4" w:space="0" w:color="auto"/>
              <w:left w:val="single" w:sz="4" w:space="0" w:color="auto"/>
              <w:bottom w:val="nil"/>
              <w:right w:val="single" w:sz="4" w:space="0" w:color="auto"/>
            </w:tcBorders>
            <w:hideMark/>
          </w:tcPr>
          <w:p w14:paraId="1BB39825"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E0914A"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32B98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0403E6" w14:textId="77777777" w:rsidR="00F811C9" w:rsidRPr="00A15DCB" w:rsidRDefault="00F811C9">
            <w:pPr>
              <w:pStyle w:val="TAL"/>
            </w:pPr>
          </w:p>
        </w:tc>
      </w:tr>
      <w:tr w:rsidR="00F811C9" w:rsidRPr="00A15DCB" w14:paraId="5EFACF0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761370"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6D49FA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5FCCB91"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E1A389D" w14:textId="77777777" w:rsidR="00F811C9" w:rsidRPr="00A15DCB" w:rsidRDefault="00F811C9">
            <w:pPr>
              <w:pStyle w:val="TAL"/>
            </w:pPr>
          </w:p>
        </w:tc>
      </w:tr>
      <w:tr w:rsidR="00F811C9" w:rsidRPr="00A15DCB" w14:paraId="29BAF8B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E614C4"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3B78462"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25E93F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16062CC" w14:textId="77777777" w:rsidR="00F811C9" w:rsidRPr="00A15DCB" w:rsidRDefault="00F811C9">
            <w:pPr>
              <w:pStyle w:val="TAL"/>
            </w:pPr>
          </w:p>
        </w:tc>
      </w:tr>
    </w:tbl>
    <w:p w14:paraId="04E343D8" w14:textId="77777777" w:rsidR="00F811C9" w:rsidRPr="00A15DCB" w:rsidRDefault="00F811C9" w:rsidP="00F811C9">
      <w:pPr>
        <w:rPr>
          <w:lang w:eastAsia="zh-CN"/>
        </w:rPr>
      </w:pPr>
    </w:p>
    <w:p w14:paraId="1DAE6906" w14:textId="77777777" w:rsidR="00F811C9" w:rsidRPr="00A15DCB" w:rsidRDefault="00F811C9" w:rsidP="00F811C9">
      <w:pPr>
        <w:pStyle w:val="TH"/>
        <w:rPr>
          <w:iCs/>
          <w:lang w:eastAsia="en-US"/>
        </w:rPr>
      </w:pPr>
      <w:r w:rsidRPr="00A15DCB">
        <w:lastRenderedPageBreak/>
        <w:t xml:space="preserve">Table </w:t>
      </w:r>
      <w:r w:rsidRPr="00A15DCB">
        <w:rPr>
          <w:lang w:eastAsia="sv-SE"/>
        </w:rPr>
        <w:t>7.1.1.2.6.3.3</w:t>
      </w:r>
      <w:r w:rsidRPr="00A15DCB">
        <w:t xml:space="preserve">-4: </w:t>
      </w:r>
      <w:r w:rsidRPr="00A15DCB">
        <w:rPr>
          <w:i/>
          <w:iCs/>
        </w:rPr>
        <w:t xml:space="preserve">PUCCH-Config </w:t>
      </w:r>
      <w:r w:rsidRPr="00A15DCB">
        <w:rPr>
          <w:iCs/>
          <w:lang w:eastAsia="zh-CN"/>
        </w:rPr>
        <w:t>(</w:t>
      </w:r>
      <w:r w:rsidRPr="00A15DCB">
        <w:t xml:space="preserve">Table </w:t>
      </w:r>
      <w:r w:rsidRPr="00A15DCB">
        <w:rPr>
          <w:lang w:eastAsia="sv-SE"/>
        </w:rPr>
        <w:t>7.1.1.2.6.3.3</w:t>
      </w:r>
      <w:r w:rsidRPr="00A15DCB">
        <w:t>-3</w:t>
      </w:r>
      <w:r w:rsidRPr="00A15DCB">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5C1406C5"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6FFBD75" w14:textId="77777777" w:rsidR="00F811C9" w:rsidRPr="00A15DCB" w:rsidRDefault="00F811C9">
            <w:pPr>
              <w:pStyle w:val="TAH"/>
              <w:jc w:val="left"/>
              <w:rPr>
                <w:b w:val="0"/>
              </w:rPr>
            </w:pPr>
            <w:r w:rsidRPr="00A15DCB">
              <w:rPr>
                <w:b w:val="0"/>
              </w:rPr>
              <w:t>Derivation Path: TS 38.508-1 [4], Table 4.6.3-112</w:t>
            </w:r>
          </w:p>
        </w:tc>
      </w:tr>
      <w:tr w:rsidR="00F811C9" w:rsidRPr="00A15DCB" w14:paraId="21B1245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754A889"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D231A3"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7BC717F2"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FEEA809" w14:textId="77777777" w:rsidR="00F811C9" w:rsidRPr="00A15DCB" w:rsidRDefault="00F811C9">
            <w:pPr>
              <w:pStyle w:val="TAH"/>
            </w:pPr>
            <w:r w:rsidRPr="00A15DCB">
              <w:t>Condition</w:t>
            </w:r>
          </w:p>
        </w:tc>
      </w:tr>
      <w:tr w:rsidR="00F811C9" w:rsidRPr="00A15DCB" w14:paraId="0570CA5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CB9A29" w14:textId="77777777" w:rsidR="00F811C9" w:rsidRPr="00A15DCB" w:rsidRDefault="00F811C9">
            <w:pPr>
              <w:pStyle w:val="TAL"/>
            </w:pPr>
            <w:r w:rsidRPr="00A15DCB">
              <w:t xml:space="preserve">PUCCH-Config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4E5E318"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46058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34E1462" w14:textId="77777777" w:rsidR="00F811C9" w:rsidRPr="00A15DCB" w:rsidRDefault="00F811C9">
            <w:pPr>
              <w:pStyle w:val="TAL"/>
            </w:pPr>
          </w:p>
        </w:tc>
      </w:tr>
      <w:tr w:rsidR="00F811C9" w:rsidRPr="00A15DCB" w14:paraId="79166B7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105F06" w14:textId="77777777" w:rsidR="00F811C9" w:rsidRPr="00A15DCB" w:rsidRDefault="00F811C9">
            <w:pPr>
              <w:pStyle w:val="TAL"/>
            </w:pPr>
            <w:r w:rsidRPr="00A15DCB">
              <w:t xml:space="preserve">  resourceToAddModList SEQUENCE (SIZE (1..maxNrofPUCCH-Resources)) OF PUCCH-Resource {</w:t>
            </w:r>
          </w:p>
        </w:tc>
        <w:tc>
          <w:tcPr>
            <w:tcW w:w="2267" w:type="dxa"/>
            <w:tcBorders>
              <w:top w:val="single" w:sz="4" w:space="0" w:color="auto"/>
              <w:left w:val="single" w:sz="4" w:space="0" w:color="auto"/>
              <w:bottom w:val="single" w:sz="4" w:space="0" w:color="auto"/>
              <w:right w:val="single" w:sz="4" w:space="0" w:color="auto"/>
            </w:tcBorders>
            <w:hideMark/>
          </w:tcPr>
          <w:p w14:paraId="361A5215" w14:textId="77777777" w:rsidR="00F811C9" w:rsidRPr="00A15DCB" w:rsidRDefault="00F811C9">
            <w:pPr>
              <w:pStyle w:val="TAL"/>
            </w:pPr>
            <w:r w:rsidRPr="00A15DCB">
              <w:t>16 entries</w:t>
            </w:r>
          </w:p>
        </w:tc>
        <w:tc>
          <w:tcPr>
            <w:tcW w:w="1700" w:type="dxa"/>
            <w:tcBorders>
              <w:top w:val="single" w:sz="4" w:space="0" w:color="auto"/>
              <w:left w:val="single" w:sz="4" w:space="0" w:color="auto"/>
              <w:bottom w:val="single" w:sz="4" w:space="0" w:color="auto"/>
              <w:right w:val="single" w:sz="4" w:space="0" w:color="auto"/>
            </w:tcBorders>
          </w:tcPr>
          <w:p w14:paraId="2ACBAE7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2F200D2" w14:textId="77777777" w:rsidR="00F811C9" w:rsidRPr="00A15DCB" w:rsidRDefault="00F811C9">
            <w:pPr>
              <w:pStyle w:val="TAL"/>
            </w:pPr>
          </w:p>
        </w:tc>
      </w:tr>
      <w:tr w:rsidR="00F811C9" w:rsidRPr="00A15DCB" w14:paraId="1D92E1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2521F2" w14:textId="77777777" w:rsidR="00F811C9" w:rsidRPr="00A15DCB" w:rsidRDefault="00F811C9">
            <w:pPr>
              <w:pStyle w:val="TAL"/>
            </w:pPr>
            <w:r w:rsidRPr="00A15DCB">
              <w:t xml:space="preserve">    PUCCH-Resource[1] SEQUENCE {</w:t>
            </w:r>
          </w:p>
        </w:tc>
        <w:tc>
          <w:tcPr>
            <w:tcW w:w="2267" w:type="dxa"/>
            <w:tcBorders>
              <w:top w:val="single" w:sz="4" w:space="0" w:color="auto"/>
              <w:left w:val="single" w:sz="4" w:space="0" w:color="auto"/>
              <w:bottom w:val="single" w:sz="4" w:space="0" w:color="auto"/>
              <w:right w:val="single" w:sz="4" w:space="0" w:color="auto"/>
            </w:tcBorders>
          </w:tcPr>
          <w:p w14:paraId="679434D3"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3BBB82DB" w14:textId="77777777" w:rsidR="00F811C9" w:rsidRPr="00A15DCB" w:rsidRDefault="00F811C9">
            <w:pPr>
              <w:pStyle w:val="TAL"/>
            </w:pPr>
            <w:r w:rsidRPr="00A15DCB">
              <w:t>entry 1</w:t>
            </w:r>
          </w:p>
          <w:p w14:paraId="2397DD3C" w14:textId="77777777" w:rsidR="00F811C9" w:rsidRPr="00A15DCB" w:rsidRDefault="00F811C9">
            <w:pPr>
              <w:pStyle w:val="TAL"/>
              <w:rPr>
                <w:lang w:eastAsia="zh-CN"/>
              </w:rPr>
            </w:pPr>
            <w:r w:rsidRPr="00A15DCB">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140EF9D3" w14:textId="77777777" w:rsidR="00F811C9" w:rsidRPr="00A15DCB" w:rsidRDefault="00F811C9">
            <w:pPr>
              <w:pStyle w:val="TAL"/>
              <w:rPr>
                <w:lang w:eastAsia="en-US"/>
              </w:rPr>
            </w:pPr>
          </w:p>
        </w:tc>
      </w:tr>
      <w:tr w:rsidR="00F811C9" w:rsidRPr="00A15DCB" w14:paraId="3883D828" w14:textId="77777777" w:rsidTr="00F811C9">
        <w:tc>
          <w:tcPr>
            <w:tcW w:w="4535" w:type="dxa"/>
            <w:tcBorders>
              <w:top w:val="single" w:sz="4" w:space="0" w:color="auto"/>
              <w:left w:val="single" w:sz="4" w:space="0" w:color="auto"/>
              <w:bottom w:val="nil"/>
              <w:right w:val="single" w:sz="4" w:space="0" w:color="auto"/>
            </w:tcBorders>
            <w:hideMark/>
          </w:tcPr>
          <w:p w14:paraId="26F0407E" w14:textId="77777777" w:rsidR="00F811C9" w:rsidRPr="00A15DCB" w:rsidRDefault="00F811C9">
            <w:pPr>
              <w:pStyle w:val="TAL"/>
            </w:pPr>
            <w:r w:rsidRPr="00A15DCB">
              <w:t xml:space="preserve">      intraSlotFrequencyHopping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69E6EDC0" w14:textId="77777777" w:rsidR="00F811C9" w:rsidRPr="00A15DCB" w:rsidRDefault="00F811C9">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5B3BBFA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E337E60" w14:textId="77777777" w:rsidR="00F811C9" w:rsidRPr="00A15DCB" w:rsidRDefault="00F811C9">
            <w:pPr>
              <w:pStyle w:val="TAL"/>
            </w:pPr>
          </w:p>
        </w:tc>
      </w:tr>
      <w:tr w:rsidR="00F811C9" w:rsidRPr="00A15DCB" w14:paraId="4E0E699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508419C"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8C9D7AA"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634E0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B44D84" w14:textId="77777777" w:rsidR="00F811C9" w:rsidRPr="00A15DCB" w:rsidRDefault="00F811C9">
            <w:pPr>
              <w:pStyle w:val="TAL"/>
            </w:pPr>
          </w:p>
        </w:tc>
      </w:tr>
      <w:tr w:rsidR="00F811C9" w:rsidRPr="00A15DCB" w14:paraId="783AF0A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9F4A463" w14:textId="77777777" w:rsidR="00F811C9" w:rsidRPr="00A15DCB" w:rsidRDefault="00F811C9">
            <w:pPr>
              <w:pStyle w:val="TAL"/>
            </w:pPr>
            <w:r w:rsidRPr="00A15DCB">
              <w:t xml:space="preserve">    PUCCH-Resource[2] SEQUENCE {</w:t>
            </w:r>
          </w:p>
        </w:tc>
        <w:tc>
          <w:tcPr>
            <w:tcW w:w="2267" w:type="dxa"/>
            <w:tcBorders>
              <w:top w:val="single" w:sz="4" w:space="0" w:color="auto"/>
              <w:left w:val="single" w:sz="4" w:space="0" w:color="auto"/>
              <w:bottom w:val="single" w:sz="4" w:space="0" w:color="auto"/>
              <w:right w:val="single" w:sz="4" w:space="0" w:color="auto"/>
            </w:tcBorders>
          </w:tcPr>
          <w:p w14:paraId="59533318"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7DC0458" w14:textId="77777777" w:rsidR="00F811C9" w:rsidRPr="00A15DCB" w:rsidRDefault="00F811C9">
            <w:pPr>
              <w:pStyle w:val="TAL"/>
            </w:pPr>
            <w:r w:rsidRPr="00A15DCB">
              <w:t>entry 2</w:t>
            </w:r>
          </w:p>
          <w:p w14:paraId="7E9FA1FF" w14:textId="77777777" w:rsidR="00F811C9" w:rsidRPr="00A15DCB" w:rsidRDefault="00F811C9">
            <w:pPr>
              <w:pStyle w:val="TAL"/>
            </w:pPr>
            <w:r w:rsidRPr="00A15DCB">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4D16A168" w14:textId="77777777" w:rsidR="00F811C9" w:rsidRPr="00A15DCB" w:rsidRDefault="00F811C9">
            <w:pPr>
              <w:pStyle w:val="TAL"/>
            </w:pPr>
          </w:p>
        </w:tc>
      </w:tr>
      <w:tr w:rsidR="00F811C9" w:rsidRPr="00A15DCB" w14:paraId="6A51E526" w14:textId="77777777" w:rsidTr="00F811C9">
        <w:tc>
          <w:tcPr>
            <w:tcW w:w="4535" w:type="dxa"/>
            <w:tcBorders>
              <w:top w:val="single" w:sz="4" w:space="0" w:color="auto"/>
              <w:left w:val="single" w:sz="4" w:space="0" w:color="auto"/>
              <w:bottom w:val="nil"/>
              <w:right w:val="single" w:sz="4" w:space="0" w:color="auto"/>
            </w:tcBorders>
            <w:hideMark/>
          </w:tcPr>
          <w:p w14:paraId="082F9A74" w14:textId="77777777" w:rsidR="00F811C9" w:rsidRPr="00A15DCB" w:rsidRDefault="00F811C9">
            <w:pPr>
              <w:pStyle w:val="TAL"/>
            </w:pPr>
            <w:r w:rsidRPr="00A15DCB">
              <w:t xml:space="preserve">      intraSlotFrequencyHopping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25450ED0" w14:textId="77777777" w:rsidR="00F811C9" w:rsidRPr="00A15DCB" w:rsidRDefault="00F811C9">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6555FDA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EF0E36F" w14:textId="77777777" w:rsidR="00F811C9" w:rsidRPr="00A15DCB" w:rsidRDefault="00F811C9">
            <w:pPr>
              <w:pStyle w:val="TAL"/>
            </w:pPr>
          </w:p>
        </w:tc>
      </w:tr>
      <w:tr w:rsidR="00F811C9" w:rsidRPr="00A15DCB" w14:paraId="07A616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D0DC1D"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199214D"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A9F3580"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D467FC" w14:textId="77777777" w:rsidR="00F811C9" w:rsidRPr="00A15DCB" w:rsidRDefault="00F811C9">
            <w:pPr>
              <w:pStyle w:val="TAL"/>
            </w:pPr>
          </w:p>
        </w:tc>
      </w:tr>
      <w:tr w:rsidR="00F811C9" w:rsidRPr="00A15DCB" w14:paraId="4B9CDD9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C756AE"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F550E8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D1A34A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1635ABD" w14:textId="77777777" w:rsidR="00F811C9" w:rsidRPr="00A15DCB" w:rsidRDefault="00F811C9">
            <w:pPr>
              <w:pStyle w:val="TAL"/>
            </w:pPr>
          </w:p>
        </w:tc>
      </w:tr>
      <w:tr w:rsidR="00F811C9" w:rsidRPr="00A15DCB" w14:paraId="6730CEA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E27B9" w14:textId="77777777" w:rsidR="00F811C9" w:rsidRPr="00A15DCB" w:rsidRDefault="00F811C9">
            <w:pPr>
              <w:pStyle w:val="TAL"/>
            </w:pPr>
            <w:r w:rsidRPr="00A15DCB">
              <w:rPr>
                <w:lang w:eastAsia="zh-CN"/>
              </w:rPr>
              <w:t xml:space="preserve">  resourceToAddModListExt-r16 </w:t>
            </w:r>
            <w:r w:rsidRPr="00A15DCB">
              <w:rPr>
                <w:color w:val="993366"/>
              </w:rPr>
              <w:t>SEQUENCE</w:t>
            </w:r>
            <w:r w:rsidRPr="00A15DCB">
              <w:t xml:space="preserve"> (</w:t>
            </w:r>
            <w:r w:rsidRPr="00A15DCB">
              <w:rPr>
                <w:color w:val="993366"/>
              </w:rPr>
              <w:t>SIZE</w:t>
            </w:r>
            <w:r w:rsidRPr="00A15DCB">
              <w:t xml:space="preserve"> (1..maxNrofPUCCH-Resources))</w:t>
            </w:r>
            <w:r w:rsidRPr="00A15DCB">
              <w:rPr>
                <w:color w:val="993366"/>
              </w:rPr>
              <w:t xml:space="preserve"> OF</w:t>
            </w:r>
            <w:r w:rsidRPr="00A15DCB">
              <w:t xml:space="preserve">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5A76C8AF" w14:textId="77777777" w:rsidR="00F811C9" w:rsidRPr="00A15DCB" w:rsidRDefault="00F811C9">
            <w:pPr>
              <w:pStyle w:val="TAL"/>
            </w:pPr>
            <w:r w:rsidRPr="00A15DCB">
              <w:t>16 entries</w:t>
            </w:r>
          </w:p>
        </w:tc>
        <w:tc>
          <w:tcPr>
            <w:tcW w:w="1700" w:type="dxa"/>
            <w:tcBorders>
              <w:top w:val="single" w:sz="4" w:space="0" w:color="auto"/>
              <w:left w:val="single" w:sz="4" w:space="0" w:color="auto"/>
              <w:bottom w:val="single" w:sz="4" w:space="0" w:color="auto"/>
              <w:right w:val="single" w:sz="4" w:space="0" w:color="auto"/>
            </w:tcBorders>
          </w:tcPr>
          <w:p w14:paraId="19FDD1A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615CC5" w14:textId="77777777" w:rsidR="00F811C9" w:rsidRPr="00A15DCB" w:rsidRDefault="00F811C9">
            <w:pPr>
              <w:pStyle w:val="TAL"/>
            </w:pPr>
          </w:p>
        </w:tc>
      </w:tr>
      <w:tr w:rsidR="00F811C9" w:rsidRPr="00A15DCB" w14:paraId="1E5FAC1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73C0E4" w14:textId="77777777" w:rsidR="00F811C9" w:rsidRPr="00A15DCB" w:rsidRDefault="00F811C9">
            <w:pPr>
              <w:pStyle w:val="TAL"/>
              <w:rPr>
                <w:lang w:eastAsia="zh-CN"/>
              </w:rPr>
            </w:pPr>
            <w:r w:rsidRPr="00A15DCB">
              <w:rPr>
                <w:lang w:eastAsia="zh-CN"/>
              </w:rPr>
              <w:t xml:space="preserve">    </w:t>
            </w:r>
            <w:r w:rsidRPr="00A15DCB">
              <w:t>PUCCH-ResourceExt-v1610[1] SEQUENCE {</w:t>
            </w:r>
          </w:p>
        </w:tc>
        <w:tc>
          <w:tcPr>
            <w:tcW w:w="2267" w:type="dxa"/>
            <w:tcBorders>
              <w:top w:val="single" w:sz="4" w:space="0" w:color="auto"/>
              <w:left w:val="single" w:sz="4" w:space="0" w:color="auto"/>
              <w:bottom w:val="single" w:sz="4" w:space="0" w:color="auto"/>
              <w:right w:val="single" w:sz="4" w:space="0" w:color="auto"/>
            </w:tcBorders>
          </w:tcPr>
          <w:p w14:paraId="31BBD2D4"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D93ED5B" w14:textId="77777777" w:rsidR="00F811C9" w:rsidRPr="00A15DCB" w:rsidRDefault="00F811C9">
            <w:pPr>
              <w:pStyle w:val="TAL"/>
              <w:rPr>
                <w:lang w:eastAsia="zh-CN"/>
              </w:rPr>
            </w:pPr>
            <w:r w:rsidRPr="00A15DCB">
              <w:rPr>
                <w:lang w:eastAsia="zh-CN"/>
              </w:rPr>
              <w:t>entry 1</w:t>
            </w:r>
          </w:p>
          <w:p w14:paraId="7F056378" w14:textId="77777777" w:rsidR="00F811C9" w:rsidRPr="00A15DCB" w:rsidRDefault="00F811C9">
            <w:pPr>
              <w:pStyle w:val="TAL"/>
              <w:rPr>
                <w:lang w:eastAsia="zh-CN"/>
              </w:rPr>
            </w:pPr>
            <w:r w:rsidRPr="00A15DCB">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0CC5E144" w14:textId="77777777" w:rsidR="00F811C9" w:rsidRPr="00A15DCB" w:rsidRDefault="00F811C9">
            <w:pPr>
              <w:pStyle w:val="TAL"/>
              <w:rPr>
                <w:lang w:eastAsia="en-US"/>
              </w:rPr>
            </w:pPr>
          </w:p>
        </w:tc>
      </w:tr>
      <w:tr w:rsidR="00F811C9" w:rsidRPr="00A15DCB" w14:paraId="3BD81C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75AE080"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54637407"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6670F1B"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BB3B20" w14:textId="77777777" w:rsidR="00F811C9" w:rsidRPr="00A15DCB" w:rsidRDefault="00F811C9">
            <w:pPr>
              <w:pStyle w:val="TAL"/>
            </w:pPr>
          </w:p>
        </w:tc>
      </w:tr>
      <w:tr w:rsidR="00F811C9" w:rsidRPr="00A15DCB" w14:paraId="6500A76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DABC49"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1E7636F4"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2700FD"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5DB54A" w14:textId="77777777" w:rsidR="00F811C9" w:rsidRPr="00A15DCB" w:rsidRDefault="00F811C9">
            <w:pPr>
              <w:pStyle w:val="TAL"/>
            </w:pPr>
          </w:p>
        </w:tc>
      </w:tr>
      <w:tr w:rsidR="00F811C9" w:rsidRPr="00A15DCB" w14:paraId="1F224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2229B9"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6AA79737"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A61003B"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652BCD0" w14:textId="77777777" w:rsidR="00F811C9" w:rsidRPr="00A15DCB" w:rsidRDefault="00F811C9">
            <w:pPr>
              <w:pStyle w:val="TAL"/>
            </w:pPr>
          </w:p>
        </w:tc>
      </w:tr>
      <w:tr w:rsidR="00F811C9" w:rsidRPr="00A15DCB" w14:paraId="17809C1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1381E00"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60E3A131" w14:textId="77777777" w:rsidR="00F811C9" w:rsidRPr="00A15DCB" w:rsidRDefault="00F811C9">
            <w:pPr>
              <w:pStyle w:val="TAL"/>
              <w:rPr>
                <w:lang w:eastAsia="zh-CN"/>
              </w:rPr>
            </w:pPr>
            <w:r w:rsidRPr="00A15DCB">
              <w:t>n2</w:t>
            </w:r>
          </w:p>
        </w:tc>
        <w:tc>
          <w:tcPr>
            <w:tcW w:w="1700" w:type="dxa"/>
            <w:tcBorders>
              <w:top w:val="single" w:sz="4" w:space="0" w:color="auto"/>
              <w:left w:val="single" w:sz="4" w:space="0" w:color="auto"/>
              <w:bottom w:val="single" w:sz="4" w:space="0" w:color="auto"/>
              <w:right w:val="single" w:sz="4" w:space="0" w:color="auto"/>
            </w:tcBorders>
          </w:tcPr>
          <w:p w14:paraId="17ABC1AD"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31C5DE" w14:textId="77777777" w:rsidR="00F811C9" w:rsidRPr="00A15DCB" w:rsidRDefault="00F811C9">
            <w:pPr>
              <w:pStyle w:val="TAL"/>
            </w:pPr>
          </w:p>
        </w:tc>
      </w:tr>
      <w:tr w:rsidR="00F811C9" w:rsidRPr="00A15DCB" w14:paraId="64DE86F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F0A194"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9737D57"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E9C2C8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64FA2E" w14:textId="77777777" w:rsidR="00F811C9" w:rsidRPr="00A15DCB" w:rsidRDefault="00F811C9">
            <w:pPr>
              <w:pStyle w:val="TAL"/>
            </w:pPr>
          </w:p>
        </w:tc>
      </w:tr>
      <w:tr w:rsidR="00F811C9" w:rsidRPr="00A15DCB" w14:paraId="45E2A2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7EC5373" w14:textId="77777777" w:rsidR="00F811C9" w:rsidRPr="00A15DCB" w:rsidRDefault="00F811C9">
            <w:pPr>
              <w:pStyle w:val="TAL"/>
              <w:rPr>
                <w:lang w:eastAsia="zh-CN"/>
              </w:rPr>
            </w:pPr>
            <w:r w:rsidRPr="00A15DCB">
              <w:rPr>
                <w:lang w:eastAsia="zh-CN"/>
              </w:rPr>
              <w:t xml:space="preserve">    </w:t>
            </w:r>
            <w:r w:rsidRPr="00A15DCB">
              <w:t>PUCCH-ResourceExt-v1610[2] SEQUENCE {</w:t>
            </w:r>
          </w:p>
        </w:tc>
        <w:tc>
          <w:tcPr>
            <w:tcW w:w="2267" w:type="dxa"/>
            <w:tcBorders>
              <w:top w:val="single" w:sz="4" w:space="0" w:color="auto"/>
              <w:left w:val="single" w:sz="4" w:space="0" w:color="auto"/>
              <w:bottom w:val="single" w:sz="4" w:space="0" w:color="auto"/>
              <w:right w:val="single" w:sz="4" w:space="0" w:color="auto"/>
            </w:tcBorders>
          </w:tcPr>
          <w:p w14:paraId="504A329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49831C66" w14:textId="77777777" w:rsidR="00F811C9" w:rsidRPr="00A15DCB" w:rsidRDefault="00F811C9">
            <w:pPr>
              <w:pStyle w:val="TAL"/>
              <w:rPr>
                <w:lang w:eastAsia="zh-CN"/>
              </w:rPr>
            </w:pPr>
            <w:r w:rsidRPr="00A15DCB">
              <w:rPr>
                <w:lang w:eastAsia="zh-CN"/>
              </w:rPr>
              <w:t>entry 2</w:t>
            </w:r>
          </w:p>
          <w:p w14:paraId="45E55D94" w14:textId="77777777" w:rsidR="00F811C9" w:rsidRPr="00A15DCB" w:rsidRDefault="00F811C9">
            <w:pPr>
              <w:pStyle w:val="TAL"/>
              <w:rPr>
                <w:lang w:eastAsia="en-US"/>
              </w:rPr>
            </w:pPr>
            <w:r w:rsidRPr="00A15DCB">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0B43DF85" w14:textId="77777777" w:rsidR="00F811C9" w:rsidRPr="00A15DCB" w:rsidRDefault="00F811C9">
            <w:pPr>
              <w:pStyle w:val="TAL"/>
            </w:pPr>
          </w:p>
        </w:tc>
      </w:tr>
      <w:tr w:rsidR="00F811C9" w:rsidRPr="00A15DCB" w14:paraId="7098B61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27715D1"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D8CBEFA"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B8764A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42DEAE3" w14:textId="77777777" w:rsidR="00F811C9" w:rsidRPr="00A15DCB" w:rsidRDefault="00F811C9">
            <w:pPr>
              <w:pStyle w:val="TAL"/>
            </w:pPr>
          </w:p>
        </w:tc>
      </w:tr>
      <w:tr w:rsidR="00F811C9" w:rsidRPr="00A15DCB" w14:paraId="6D0DD0D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D8F8AD2"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76CD5FBF"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FDF0AD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AAF95AC" w14:textId="77777777" w:rsidR="00F811C9" w:rsidRPr="00A15DCB" w:rsidRDefault="00F811C9">
            <w:pPr>
              <w:pStyle w:val="TAL"/>
            </w:pPr>
          </w:p>
        </w:tc>
      </w:tr>
      <w:tr w:rsidR="00F811C9" w:rsidRPr="00A15DCB" w14:paraId="74774CA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11640E"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24383D7C"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9B9411"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78C17BC" w14:textId="77777777" w:rsidR="00F811C9" w:rsidRPr="00A15DCB" w:rsidRDefault="00F811C9">
            <w:pPr>
              <w:pStyle w:val="TAL"/>
            </w:pPr>
          </w:p>
        </w:tc>
      </w:tr>
      <w:tr w:rsidR="00F811C9" w:rsidRPr="00A15DCB" w14:paraId="123F8D2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C590B2"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794CBC46" w14:textId="77777777" w:rsidR="00F811C9" w:rsidRPr="00A15DCB" w:rsidRDefault="00F811C9">
            <w:pPr>
              <w:pStyle w:val="TAL"/>
              <w:rPr>
                <w:lang w:eastAsia="en-US"/>
              </w:rPr>
            </w:pPr>
            <w:r w:rsidRPr="00A15DCB">
              <w:t>n4</w:t>
            </w:r>
          </w:p>
        </w:tc>
        <w:tc>
          <w:tcPr>
            <w:tcW w:w="1700" w:type="dxa"/>
            <w:tcBorders>
              <w:top w:val="single" w:sz="4" w:space="0" w:color="auto"/>
              <w:left w:val="single" w:sz="4" w:space="0" w:color="auto"/>
              <w:bottom w:val="single" w:sz="4" w:space="0" w:color="auto"/>
              <w:right w:val="single" w:sz="4" w:space="0" w:color="auto"/>
            </w:tcBorders>
          </w:tcPr>
          <w:p w14:paraId="0FDFD1CD"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8806F6E" w14:textId="77777777" w:rsidR="00F811C9" w:rsidRPr="00A15DCB" w:rsidRDefault="00F811C9">
            <w:pPr>
              <w:pStyle w:val="TAL"/>
            </w:pPr>
          </w:p>
        </w:tc>
      </w:tr>
      <w:tr w:rsidR="00F811C9" w:rsidRPr="00A15DCB" w14:paraId="6F31565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B16E1DE"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E3CD2E"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4314C8"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D8129E7" w14:textId="77777777" w:rsidR="00F811C9" w:rsidRPr="00A15DCB" w:rsidRDefault="00F811C9">
            <w:pPr>
              <w:pStyle w:val="TAL"/>
            </w:pPr>
          </w:p>
        </w:tc>
      </w:tr>
      <w:tr w:rsidR="00F811C9" w:rsidRPr="00A15DCB" w14:paraId="12D440E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2C91B45" w14:textId="77777777" w:rsidR="00F811C9" w:rsidRPr="00A15DCB" w:rsidRDefault="00F811C9">
            <w:pPr>
              <w:pStyle w:val="TAL"/>
              <w:rPr>
                <w:lang w:eastAsia="zh-CN"/>
              </w:rPr>
            </w:pPr>
            <w:r w:rsidRPr="00A15DCB">
              <w:rPr>
                <w:lang w:eastAsia="zh-CN"/>
              </w:rPr>
              <w:t xml:space="preserve">    </w:t>
            </w:r>
            <w:r w:rsidRPr="00A15DCB">
              <w:t>PUCCH-ResourceExt-v1610[k, k=3..16] SEQUENCE {</w:t>
            </w:r>
          </w:p>
        </w:tc>
        <w:tc>
          <w:tcPr>
            <w:tcW w:w="2267" w:type="dxa"/>
            <w:tcBorders>
              <w:top w:val="single" w:sz="4" w:space="0" w:color="auto"/>
              <w:left w:val="single" w:sz="4" w:space="0" w:color="auto"/>
              <w:bottom w:val="single" w:sz="4" w:space="0" w:color="auto"/>
              <w:right w:val="single" w:sz="4" w:space="0" w:color="auto"/>
            </w:tcBorders>
          </w:tcPr>
          <w:p w14:paraId="0828089A"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2DEA9F5" w14:textId="77777777" w:rsidR="00F811C9" w:rsidRPr="00A15DCB" w:rsidRDefault="00F811C9">
            <w:pPr>
              <w:pStyle w:val="TAL"/>
              <w:rPr>
                <w:lang w:eastAsia="zh-CN"/>
              </w:rPr>
            </w:pPr>
            <w:r w:rsidRPr="00A15DCB">
              <w:rPr>
                <w:lang w:eastAsia="zh-CN"/>
              </w:rPr>
              <w:t>entry k</w:t>
            </w:r>
          </w:p>
          <w:p w14:paraId="332ABD59" w14:textId="77777777" w:rsidR="00F811C9" w:rsidRPr="00A15DCB" w:rsidRDefault="00F811C9">
            <w:pPr>
              <w:pStyle w:val="TAL"/>
              <w:rPr>
                <w:lang w:eastAsia="en-US"/>
              </w:rPr>
            </w:pPr>
            <w:r w:rsidRPr="00A15DCB">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09AED2A9" w14:textId="77777777" w:rsidR="00F811C9" w:rsidRPr="00A15DCB" w:rsidRDefault="00F811C9">
            <w:pPr>
              <w:pStyle w:val="TAL"/>
            </w:pPr>
          </w:p>
        </w:tc>
      </w:tr>
      <w:tr w:rsidR="00F811C9" w:rsidRPr="00A15DCB" w14:paraId="10CAEC8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3CB083A"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F079440"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0CF4CC4"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BC0DC29" w14:textId="77777777" w:rsidR="00F811C9" w:rsidRPr="00A15DCB" w:rsidRDefault="00F811C9">
            <w:pPr>
              <w:pStyle w:val="TAL"/>
            </w:pPr>
          </w:p>
        </w:tc>
      </w:tr>
      <w:tr w:rsidR="00F811C9" w:rsidRPr="00A15DCB" w14:paraId="7EF79AC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E0FCDD"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795193DB"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9A23623"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F03C709" w14:textId="77777777" w:rsidR="00F811C9" w:rsidRPr="00A15DCB" w:rsidRDefault="00F811C9">
            <w:pPr>
              <w:pStyle w:val="TAL"/>
            </w:pPr>
          </w:p>
        </w:tc>
      </w:tr>
      <w:tr w:rsidR="00F811C9" w:rsidRPr="00A15DCB" w14:paraId="4BF2C6E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BFAB875"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5C8368CC"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584389"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D23A80D" w14:textId="77777777" w:rsidR="00F811C9" w:rsidRPr="00A15DCB" w:rsidRDefault="00F811C9">
            <w:pPr>
              <w:pStyle w:val="TAL"/>
            </w:pPr>
          </w:p>
        </w:tc>
      </w:tr>
      <w:tr w:rsidR="00F811C9" w:rsidRPr="00A15DCB" w14:paraId="1270ED5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C64186"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FCC79D6"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26ADD83"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C0AB1A" w14:textId="77777777" w:rsidR="00F811C9" w:rsidRPr="00A15DCB" w:rsidRDefault="00F811C9">
            <w:pPr>
              <w:pStyle w:val="TAL"/>
            </w:pPr>
          </w:p>
        </w:tc>
      </w:tr>
      <w:tr w:rsidR="00F811C9" w:rsidRPr="00A15DCB" w14:paraId="4A02C2A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14E2E33"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4F1D36"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92093C9"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1D2408B" w14:textId="77777777" w:rsidR="00F811C9" w:rsidRPr="00A15DCB" w:rsidRDefault="00F811C9">
            <w:pPr>
              <w:pStyle w:val="TAL"/>
            </w:pPr>
          </w:p>
        </w:tc>
      </w:tr>
      <w:tr w:rsidR="00F811C9" w:rsidRPr="00A15DCB" w14:paraId="7CAE440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6F2564F"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9E6062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8866D1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81304DC" w14:textId="77777777" w:rsidR="00F811C9" w:rsidRPr="00A15DCB" w:rsidRDefault="00F811C9">
            <w:pPr>
              <w:pStyle w:val="TAL"/>
            </w:pPr>
          </w:p>
        </w:tc>
      </w:tr>
      <w:tr w:rsidR="00F811C9" w:rsidRPr="00A15DCB" w14:paraId="35940BE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474FE7C"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753C69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3F59B9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05FC84D" w14:textId="77777777" w:rsidR="00F811C9" w:rsidRPr="00A15DCB" w:rsidRDefault="00F811C9">
            <w:pPr>
              <w:pStyle w:val="TAL"/>
            </w:pPr>
          </w:p>
        </w:tc>
      </w:tr>
    </w:tbl>
    <w:p w14:paraId="0B98DC1C" w14:textId="77777777" w:rsidR="00F811C9" w:rsidRPr="00A15DCB" w:rsidRDefault="00F811C9" w:rsidP="00F811C9">
      <w:pPr>
        <w:rPr>
          <w:lang w:eastAsia="zh-CN"/>
        </w:rPr>
      </w:pPr>
    </w:p>
    <w:p w14:paraId="0240CD15" w14:textId="77777777" w:rsidR="00F811C9" w:rsidRPr="00A15DCB" w:rsidRDefault="00F811C9" w:rsidP="00F811C9">
      <w:pPr>
        <w:pStyle w:val="TH"/>
        <w:rPr>
          <w:iCs/>
          <w:lang w:eastAsia="en-US"/>
        </w:rPr>
      </w:pPr>
      <w:r w:rsidRPr="00A15DCB">
        <w:lastRenderedPageBreak/>
        <w:t xml:space="preserve">Table </w:t>
      </w:r>
      <w:r w:rsidRPr="00A15DCB">
        <w:rPr>
          <w:lang w:eastAsia="sv-SE"/>
        </w:rPr>
        <w:t>7.1.1.2.6.3.3</w:t>
      </w:r>
      <w:r w:rsidRPr="00A15DCB">
        <w:t xml:space="preserve">-5: </w:t>
      </w:r>
      <w:r w:rsidRPr="00A15DCB">
        <w:rPr>
          <w:i/>
          <w:iCs/>
        </w:rPr>
        <w:t xml:space="preserve">PUCCH-Config </w:t>
      </w:r>
      <w:r w:rsidRPr="00A15DCB">
        <w:rPr>
          <w:iCs/>
          <w:lang w:eastAsia="zh-CN"/>
        </w:rPr>
        <w:t>(</w:t>
      </w:r>
      <w:r w:rsidRPr="00A15DCB">
        <w:t xml:space="preserve">Table </w:t>
      </w:r>
      <w:r w:rsidRPr="00A15DCB">
        <w:rPr>
          <w:lang w:eastAsia="sv-SE"/>
        </w:rPr>
        <w:t>7.1.1.2.6.3.3</w:t>
      </w:r>
      <w:r w:rsidRPr="00A15DCB">
        <w:t>-3</w:t>
      </w:r>
      <w:r w:rsidRPr="00A15DCB">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57937AE1"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0B0846DE" w14:textId="77777777" w:rsidR="00F811C9" w:rsidRPr="00A15DCB" w:rsidRDefault="00F811C9">
            <w:pPr>
              <w:pStyle w:val="TAH"/>
              <w:jc w:val="left"/>
              <w:rPr>
                <w:b w:val="0"/>
              </w:rPr>
            </w:pPr>
            <w:r w:rsidRPr="00A15DCB">
              <w:rPr>
                <w:b w:val="0"/>
              </w:rPr>
              <w:t>Derivation Path: TS 38.508-1 [4], Table 4.6.3-112</w:t>
            </w:r>
          </w:p>
        </w:tc>
      </w:tr>
      <w:tr w:rsidR="00F811C9" w:rsidRPr="00A15DCB" w14:paraId="3108F30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DDFE77"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780C00"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2711DA4"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88AD48C" w14:textId="77777777" w:rsidR="00F811C9" w:rsidRPr="00A15DCB" w:rsidRDefault="00F811C9">
            <w:pPr>
              <w:pStyle w:val="TAH"/>
            </w:pPr>
            <w:r w:rsidRPr="00A15DCB">
              <w:t>Condition</w:t>
            </w:r>
          </w:p>
        </w:tc>
      </w:tr>
      <w:tr w:rsidR="00F811C9" w:rsidRPr="00A15DCB" w14:paraId="428FC2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F5F0F4E" w14:textId="77777777" w:rsidR="00F811C9" w:rsidRPr="00A15DCB" w:rsidRDefault="00F811C9">
            <w:pPr>
              <w:pStyle w:val="TAL"/>
            </w:pPr>
            <w:r w:rsidRPr="00A15DCB">
              <w:t xml:space="preserve">PUCCH-Config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CDB080A"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9D0464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24885B" w14:textId="77777777" w:rsidR="00F811C9" w:rsidRPr="00A15DCB" w:rsidRDefault="00F811C9">
            <w:pPr>
              <w:pStyle w:val="TAL"/>
            </w:pPr>
          </w:p>
        </w:tc>
      </w:tr>
      <w:tr w:rsidR="00F811C9" w:rsidRPr="00A15DCB" w14:paraId="3DA51E6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03417F1" w14:textId="77777777" w:rsidR="00F811C9" w:rsidRPr="00A15DCB" w:rsidRDefault="00F811C9">
            <w:pPr>
              <w:pStyle w:val="TAL"/>
            </w:pPr>
            <w:r w:rsidRPr="00A15DCB">
              <w:rPr>
                <w:lang w:eastAsia="zh-CN"/>
              </w:rPr>
              <w:t xml:space="preserve">  resourceToAddModListExt-r16 </w:t>
            </w:r>
            <w:r w:rsidRPr="00A15DCB">
              <w:t>SEQUENCE (SIZE (1..maxNrofPUCCH-Resources)) OF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0987491A" w14:textId="77777777" w:rsidR="00F811C9" w:rsidRPr="00A15DCB" w:rsidRDefault="00F811C9">
            <w:pPr>
              <w:pStyle w:val="TAL"/>
            </w:pPr>
            <w:r w:rsidRPr="00A15DCB">
              <w:t>16 entries</w:t>
            </w:r>
          </w:p>
        </w:tc>
        <w:tc>
          <w:tcPr>
            <w:tcW w:w="1700" w:type="dxa"/>
            <w:tcBorders>
              <w:top w:val="single" w:sz="4" w:space="0" w:color="auto"/>
              <w:left w:val="single" w:sz="4" w:space="0" w:color="auto"/>
              <w:bottom w:val="single" w:sz="4" w:space="0" w:color="auto"/>
              <w:right w:val="single" w:sz="4" w:space="0" w:color="auto"/>
            </w:tcBorders>
          </w:tcPr>
          <w:p w14:paraId="260C280A"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B68C6F3" w14:textId="77777777" w:rsidR="00F811C9" w:rsidRPr="00A15DCB" w:rsidRDefault="00F811C9">
            <w:pPr>
              <w:pStyle w:val="TAL"/>
            </w:pPr>
          </w:p>
        </w:tc>
      </w:tr>
      <w:tr w:rsidR="00F811C9" w:rsidRPr="00A15DCB" w14:paraId="2765C0D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28C7C96" w14:textId="77777777" w:rsidR="00F811C9" w:rsidRPr="00A15DCB" w:rsidRDefault="00F811C9">
            <w:pPr>
              <w:pStyle w:val="TAL"/>
              <w:rPr>
                <w:lang w:eastAsia="zh-CN"/>
              </w:rPr>
            </w:pPr>
            <w:r w:rsidRPr="00A15DCB">
              <w:rPr>
                <w:lang w:eastAsia="zh-CN"/>
              </w:rPr>
              <w:t xml:space="preserve">    </w:t>
            </w:r>
            <w:r w:rsidRPr="00A15DCB">
              <w:t>PUCCH-ResourceExt-v1610[</w:t>
            </w:r>
            <w:r w:rsidRPr="00A15DCB">
              <w:rPr>
                <w:lang w:eastAsia="zh-CN"/>
              </w:rPr>
              <w:t>k</w:t>
            </w:r>
            <w:r w:rsidRPr="00A15DCB">
              <w:t>, k=1..16] SEQUENCE {</w:t>
            </w:r>
          </w:p>
        </w:tc>
        <w:tc>
          <w:tcPr>
            <w:tcW w:w="2267" w:type="dxa"/>
            <w:tcBorders>
              <w:top w:val="single" w:sz="4" w:space="0" w:color="auto"/>
              <w:left w:val="single" w:sz="4" w:space="0" w:color="auto"/>
              <w:bottom w:val="single" w:sz="4" w:space="0" w:color="auto"/>
              <w:right w:val="single" w:sz="4" w:space="0" w:color="auto"/>
            </w:tcBorders>
          </w:tcPr>
          <w:p w14:paraId="6294432F"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6CE240DC" w14:textId="77777777" w:rsidR="00F811C9" w:rsidRPr="00A15DCB" w:rsidRDefault="00F811C9">
            <w:pPr>
              <w:pStyle w:val="TAL"/>
              <w:rPr>
                <w:lang w:eastAsia="zh-CN"/>
              </w:rPr>
            </w:pPr>
            <w:r w:rsidRPr="00A15DCB">
              <w:rPr>
                <w:lang w:eastAsia="zh-CN"/>
              </w:rPr>
              <w:t>entry k</w:t>
            </w:r>
          </w:p>
          <w:p w14:paraId="3EDF2026" w14:textId="77777777" w:rsidR="00F811C9" w:rsidRPr="00A15DCB" w:rsidRDefault="00F811C9">
            <w:pPr>
              <w:pStyle w:val="TAL"/>
              <w:rPr>
                <w:lang w:eastAsia="zh-CN"/>
              </w:rPr>
            </w:pPr>
            <w:r w:rsidRPr="00A15DCB">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10E11EC2" w14:textId="77777777" w:rsidR="00F811C9" w:rsidRPr="00A15DCB" w:rsidRDefault="00F811C9">
            <w:pPr>
              <w:pStyle w:val="TAL"/>
              <w:rPr>
                <w:lang w:eastAsia="en-US"/>
              </w:rPr>
            </w:pPr>
          </w:p>
        </w:tc>
      </w:tr>
      <w:tr w:rsidR="00F811C9" w:rsidRPr="00A15DCB" w14:paraId="3C0E40C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5A47D3C"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12651AF3"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BC79FF0"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4F94DA" w14:textId="77777777" w:rsidR="00F811C9" w:rsidRPr="00A15DCB" w:rsidRDefault="00F811C9">
            <w:pPr>
              <w:pStyle w:val="TAL"/>
            </w:pPr>
          </w:p>
        </w:tc>
      </w:tr>
      <w:tr w:rsidR="00F811C9" w:rsidRPr="00A15DCB" w14:paraId="45656EA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D87E2C"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516D09F7"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F243A78"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BE40376" w14:textId="77777777" w:rsidR="00F811C9" w:rsidRPr="00A15DCB" w:rsidRDefault="00F811C9">
            <w:pPr>
              <w:pStyle w:val="TAL"/>
            </w:pPr>
          </w:p>
        </w:tc>
      </w:tr>
      <w:tr w:rsidR="00F811C9" w:rsidRPr="00A15DCB" w14:paraId="021A8BD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1E922"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6469A49A"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3DC8D53"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2679C6" w14:textId="77777777" w:rsidR="00F811C9" w:rsidRPr="00A15DCB" w:rsidRDefault="00F811C9">
            <w:pPr>
              <w:pStyle w:val="TAL"/>
            </w:pPr>
          </w:p>
        </w:tc>
      </w:tr>
      <w:tr w:rsidR="00F811C9" w:rsidRPr="00A15DCB" w14:paraId="7913B3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740BD4"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1F6917F"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B387892"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76652A" w14:textId="77777777" w:rsidR="00F811C9" w:rsidRPr="00A15DCB" w:rsidRDefault="00F811C9">
            <w:pPr>
              <w:pStyle w:val="TAL"/>
            </w:pPr>
          </w:p>
        </w:tc>
      </w:tr>
      <w:tr w:rsidR="00F811C9" w:rsidRPr="00A15DCB" w14:paraId="28B0662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3E7A9DC"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96C138B"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236A54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5701A5E" w14:textId="77777777" w:rsidR="00F811C9" w:rsidRPr="00A15DCB" w:rsidRDefault="00F811C9">
            <w:pPr>
              <w:pStyle w:val="TAL"/>
            </w:pPr>
          </w:p>
        </w:tc>
      </w:tr>
      <w:tr w:rsidR="00F811C9" w:rsidRPr="00A15DCB" w14:paraId="3DF11AF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24CF158"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CD36F66"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6558E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1035EA" w14:textId="77777777" w:rsidR="00F811C9" w:rsidRPr="00A15DCB" w:rsidRDefault="00F811C9">
            <w:pPr>
              <w:pStyle w:val="TAL"/>
            </w:pPr>
          </w:p>
        </w:tc>
      </w:tr>
      <w:tr w:rsidR="00F811C9" w:rsidRPr="00A15DCB" w14:paraId="16721AF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A5329A" w14:textId="77777777" w:rsidR="00F811C9" w:rsidRPr="00A15DCB" w:rsidRDefault="00F811C9">
            <w:pPr>
              <w:pStyle w:val="TAL"/>
              <w:rPr>
                <w:lang w:eastAsia="zh-CN"/>
              </w:rPr>
            </w:pPr>
            <w:r w:rsidRPr="00A15DCB">
              <w:rPr>
                <w:lang w:eastAsia="zh-CN"/>
              </w:rPr>
              <w:t xml:space="preserve">  </w:t>
            </w:r>
            <w:r w:rsidRPr="00A15DCB">
              <w:t>format0-r17 CHOICE {</w:t>
            </w:r>
          </w:p>
        </w:tc>
        <w:tc>
          <w:tcPr>
            <w:tcW w:w="2267" w:type="dxa"/>
            <w:tcBorders>
              <w:top w:val="single" w:sz="4" w:space="0" w:color="auto"/>
              <w:left w:val="single" w:sz="4" w:space="0" w:color="auto"/>
              <w:bottom w:val="single" w:sz="4" w:space="0" w:color="auto"/>
              <w:right w:val="single" w:sz="4" w:space="0" w:color="auto"/>
            </w:tcBorders>
          </w:tcPr>
          <w:p w14:paraId="0D931DDB"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FED213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7201FD6" w14:textId="77777777" w:rsidR="00F811C9" w:rsidRPr="00A15DCB" w:rsidRDefault="00F811C9">
            <w:pPr>
              <w:pStyle w:val="TAL"/>
            </w:pPr>
          </w:p>
        </w:tc>
      </w:tr>
      <w:tr w:rsidR="00F811C9" w:rsidRPr="00A15DCB" w14:paraId="64E4078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280BDAF" w14:textId="77777777" w:rsidR="00F811C9" w:rsidRPr="00A15DCB" w:rsidRDefault="00F811C9">
            <w:pPr>
              <w:pStyle w:val="TAL"/>
              <w:rPr>
                <w:lang w:eastAsia="zh-CN"/>
              </w:rPr>
            </w:pPr>
            <w:r w:rsidRPr="00A15DCB">
              <w:rPr>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0FF9C18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B81776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0CDDEAB" w14:textId="77777777" w:rsidR="00F811C9" w:rsidRPr="00A15DCB" w:rsidRDefault="00F811C9">
            <w:pPr>
              <w:pStyle w:val="TAL"/>
            </w:pPr>
          </w:p>
        </w:tc>
      </w:tr>
      <w:tr w:rsidR="00F811C9" w:rsidRPr="00A15DCB" w14:paraId="490100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B01DC34" w14:textId="77777777" w:rsidR="00F811C9" w:rsidRPr="00A15DCB" w:rsidRDefault="00F811C9">
            <w:pPr>
              <w:pStyle w:val="TAL"/>
              <w:rPr>
                <w:lang w:eastAsia="zh-CN"/>
              </w:rPr>
            </w:pPr>
            <w:r w:rsidRPr="00A15DCB">
              <w:rPr>
                <w:lang w:eastAsia="zh-CN"/>
              </w:rPr>
              <w:t xml:space="preserve">      </w:t>
            </w:r>
            <w:r w:rsidRPr="00A15DCB">
              <w:t>interslotFrequencyHopping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31696AAB"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42DE94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05C1E3D" w14:textId="77777777" w:rsidR="00F811C9" w:rsidRPr="00A15DCB" w:rsidRDefault="00F811C9">
            <w:pPr>
              <w:pStyle w:val="TAL"/>
            </w:pPr>
          </w:p>
        </w:tc>
      </w:tr>
      <w:tr w:rsidR="00F811C9" w:rsidRPr="00A15DCB" w14:paraId="313790B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7354EA" w14:textId="77777777" w:rsidR="00F811C9" w:rsidRPr="00A15DCB" w:rsidRDefault="00F811C9">
            <w:pPr>
              <w:pStyle w:val="TAL"/>
              <w:rPr>
                <w:lang w:eastAsia="zh-CN"/>
              </w:rPr>
            </w:pPr>
            <w:r w:rsidRPr="00A15DCB">
              <w:rPr>
                <w:lang w:eastAsia="zh-CN"/>
              </w:rPr>
              <w:t xml:space="preserve">      </w:t>
            </w:r>
            <w:r w:rsidRPr="00A15DCB">
              <w:t>additionalDMRS</w:t>
            </w:r>
          </w:p>
        </w:tc>
        <w:tc>
          <w:tcPr>
            <w:tcW w:w="2267" w:type="dxa"/>
            <w:tcBorders>
              <w:top w:val="single" w:sz="4" w:space="0" w:color="auto"/>
              <w:left w:val="single" w:sz="4" w:space="0" w:color="auto"/>
              <w:bottom w:val="single" w:sz="4" w:space="0" w:color="auto"/>
              <w:right w:val="single" w:sz="4" w:space="0" w:color="auto"/>
            </w:tcBorders>
            <w:hideMark/>
          </w:tcPr>
          <w:p w14:paraId="518D81A7"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B3CC0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8A79CCF" w14:textId="77777777" w:rsidR="00F811C9" w:rsidRPr="00A15DCB" w:rsidRDefault="00F811C9">
            <w:pPr>
              <w:pStyle w:val="TAL"/>
            </w:pPr>
          </w:p>
        </w:tc>
      </w:tr>
      <w:tr w:rsidR="00F811C9" w:rsidRPr="00A15DCB" w14:paraId="410AE22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B8467A" w14:textId="77777777" w:rsidR="00F811C9" w:rsidRPr="00A15DCB" w:rsidRDefault="00F811C9">
            <w:pPr>
              <w:pStyle w:val="TAL"/>
              <w:rPr>
                <w:lang w:eastAsia="zh-CN"/>
              </w:rPr>
            </w:pPr>
            <w:r w:rsidRPr="00A15DCB">
              <w:rPr>
                <w:lang w:eastAsia="zh-CN"/>
              </w:rPr>
              <w:t xml:space="preserve">      </w:t>
            </w:r>
            <w:r w:rsidRPr="00A15DCB">
              <w:t>maxCodeRate</w:t>
            </w:r>
          </w:p>
        </w:tc>
        <w:tc>
          <w:tcPr>
            <w:tcW w:w="2267" w:type="dxa"/>
            <w:tcBorders>
              <w:top w:val="single" w:sz="4" w:space="0" w:color="auto"/>
              <w:left w:val="single" w:sz="4" w:space="0" w:color="auto"/>
              <w:bottom w:val="single" w:sz="4" w:space="0" w:color="auto"/>
              <w:right w:val="single" w:sz="4" w:space="0" w:color="auto"/>
            </w:tcBorders>
            <w:hideMark/>
          </w:tcPr>
          <w:p w14:paraId="2774896B"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C8923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59DC7E7" w14:textId="77777777" w:rsidR="00F811C9" w:rsidRPr="00A15DCB" w:rsidRDefault="00F811C9">
            <w:pPr>
              <w:pStyle w:val="TAL"/>
            </w:pPr>
          </w:p>
        </w:tc>
      </w:tr>
      <w:tr w:rsidR="00F811C9" w:rsidRPr="00A15DCB" w14:paraId="29D8CB0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992C81C" w14:textId="77777777" w:rsidR="00F811C9" w:rsidRPr="00A15DCB" w:rsidRDefault="00F811C9">
            <w:pPr>
              <w:pStyle w:val="TAL"/>
              <w:rPr>
                <w:lang w:eastAsia="zh-CN"/>
              </w:rPr>
            </w:pPr>
            <w:r w:rsidRPr="00A15DCB">
              <w:rPr>
                <w:lang w:eastAsia="zh-CN"/>
              </w:rPr>
              <w:t xml:space="preserve">      </w:t>
            </w:r>
            <w:r w:rsidRPr="00A15DCB">
              <w:t>nrofSlots</w:t>
            </w:r>
          </w:p>
        </w:tc>
        <w:tc>
          <w:tcPr>
            <w:tcW w:w="2267" w:type="dxa"/>
            <w:tcBorders>
              <w:top w:val="single" w:sz="4" w:space="0" w:color="auto"/>
              <w:left w:val="single" w:sz="4" w:space="0" w:color="auto"/>
              <w:bottom w:val="single" w:sz="4" w:space="0" w:color="auto"/>
              <w:right w:val="single" w:sz="4" w:space="0" w:color="auto"/>
            </w:tcBorders>
            <w:hideMark/>
          </w:tcPr>
          <w:p w14:paraId="6F13C11F" w14:textId="77777777" w:rsidR="00F811C9" w:rsidRPr="00A15DCB" w:rsidRDefault="00F811C9">
            <w:pPr>
              <w:pStyle w:val="TAL"/>
              <w:rPr>
                <w:lang w:eastAsia="zh-CN"/>
              </w:rPr>
            </w:pPr>
            <w:r w:rsidRPr="00A15DCB">
              <w:rPr>
                <w:lang w:eastAsia="zh-CN"/>
              </w:rPr>
              <w:t>n8</w:t>
            </w:r>
          </w:p>
        </w:tc>
        <w:tc>
          <w:tcPr>
            <w:tcW w:w="1700" w:type="dxa"/>
            <w:tcBorders>
              <w:top w:val="single" w:sz="4" w:space="0" w:color="auto"/>
              <w:left w:val="single" w:sz="4" w:space="0" w:color="auto"/>
              <w:bottom w:val="single" w:sz="4" w:space="0" w:color="auto"/>
              <w:right w:val="single" w:sz="4" w:space="0" w:color="auto"/>
            </w:tcBorders>
          </w:tcPr>
          <w:p w14:paraId="63E4B221"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927D2B" w14:textId="77777777" w:rsidR="00F811C9" w:rsidRPr="00A15DCB" w:rsidRDefault="00F811C9">
            <w:pPr>
              <w:pStyle w:val="TAL"/>
            </w:pPr>
          </w:p>
        </w:tc>
      </w:tr>
      <w:tr w:rsidR="00F811C9" w:rsidRPr="00A15DCB" w14:paraId="5A7F2CD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CF11D9C" w14:textId="77777777" w:rsidR="00F811C9" w:rsidRPr="00A15DCB" w:rsidRDefault="00F811C9">
            <w:pPr>
              <w:pStyle w:val="TAL"/>
              <w:rPr>
                <w:lang w:eastAsia="zh-CN"/>
              </w:rPr>
            </w:pPr>
            <w:r w:rsidRPr="00A15DCB">
              <w:rPr>
                <w:lang w:eastAsia="zh-CN"/>
              </w:rPr>
              <w:t xml:space="preserve">      </w:t>
            </w:r>
            <w:r w:rsidRPr="00A15DCB">
              <w:t>pi2BPSK</w:t>
            </w:r>
          </w:p>
        </w:tc>
        <w:tc>
          <w:tcPr>
            <w:tcW w:w="2267" w:type="dxa"/>
            <w:tcBorders>
              <w:top w:val="single" w:sz="4" w:space="0" w:color="auto"/>
              <w:left w:val="single" w:sz="4" w:space="0" w:color="auto"/>
              <w:bottom w:val="single" w:sz="4" w:space="0" w:color="auto"/>
              <w:right w:val="single" w:sz="4" w:space="0" w:color="auto"/>
            </w:tcBorders>
            <w:hideMark/>
          </w:tcPr>
          <w:p w14:paraId="4909DC9D"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A613F1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FBE16D8" w14:textId="77777777" w:rsidR="00F811C9" w:rsidRPr="00A15DCB" w:rsidRDefault="00F811C9">
            <w:pPr>
              <w:pStyle w:val="TAL"/>
            </w:pPr>
          </w:p>
        </w:tc>
      </w:tr>
      <w:tr w:rsidR="00F811C9" w:rsidRPr="00A15DCB" w14:paraId="676051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916AA" w14:textId="77777777" w:rsidR="00F811C9" w:rsidRPr="00A15DCB" w:rsidRDefault="00F811C9">
            <w:pPr>
              <w:pStyle w:val="TAL"/>
              <w:rPr>
                <w:lang w:eastAsia="zh-CN"/>
              </w:rPr>
            </w:pPr>
            <w:r w:rsidRPr="00A15DCB">
              <w:rPr>
                <w:lang w:eastAsia="zh-CN"/>
              </w:rPr>
              <w:t xml:space="preserve">      </w:t>
            </w:r>
            <w:r w:rsidRPr="00A15DCB">
              <w:t>simultaneousHARQ-ACK-CSI</w:t>
            </w:r>
          </w:p>
        </w:tc>
        <w:tc>
          <w:tcPr>
            <w:tcW w:w="2267" w:type="dxa"/>
            <w:tcBorders>
              <w:top w:val="single" w:sz="4" w:space="0" w:color="auto"/>
              <w:left w:val="single" w:sz="4" w:space="0" w:color="auto"/>
              <w:bottom w:val="single" w:sz="4" w:space="0" w:color="auto"/>
              <w:right w:val="single" w:sz="4" w:space="0" w:color="auto"/>
            </w:tcBorders>
            <w:hideMark/>
          </w:tcPr>
          <w:p w14:paraId="181765AE"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4A48998"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73F6DB3" w14:textId="77777777" w:rsidR="00F811C9" w:rsidRPr="00A15DCB" w:rsidRDefault="00F811C9">
            <w:pPr>
              <w:pStyle w:val="TAL"/>
            </w:pPr>
          </w:p>
        </w:tc>
      </w:tr>
      <w:tr w:rsidR="00F811C9" w:rsidRPr="00A15DCB" w14:paraId="048C934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533F27F"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4EAE69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29C79B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7F6DD16" w14:textId="77777777" w:rsidR="00F811C9" w:rsidRPr="00A15DCB" w:rsidRDefault="00F811C9">
            <w:pPr>
              <w:pStyle w:val="TAL"/>
            </w:pPr>
          </w:p>
        </w:tc>
      </w:tr>
      <w:tr w:rsidR="00F811C9" w:rsidRPr="00A15DCB" w14:paraId="10AC00B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F9B433"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982D9F9"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BF1104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A0B5AED" w14:textId="77777777" w:rsidR="00F811C9" w:rsidRPr="00A15DCB" w:rsidRDefault="00F811C9">
            <w:pPr>
              <w:pStyle w:val="TAL"/>
            </w:pPr>
          </w:p>
        </w:tc>
      </w:tr>
      <w:tr w:rsidR="00F811C9" w:rsidRPr="00A15DCB" w14:paraId="0463E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1A4B61D"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6EB4882"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5B497220"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BAC19BB" w14:textId="77777777" w:rsidR="00F811C9" w:rsidRPr="00A15DCB" w:rsidRDefault="00F811C9">
            <w:pPr>
              <w:pStyle w:val="TAL"/>
            </w:pPr>
          </w:p>
        </w:tc>
      </w:tr>
    </w:tbl>
    <w:p w14:paraId="07CF3755" w14:textId="77777777" w:rsidR="00F811C9" w:rsidRPr="00A15DCB" w:rsidRDefault="00F811C9" w:rsidP="00F811C9">
      <w:pPr>
        <w:rPr>
          <w:lang w:eastAsia="en-US"/>
        </w:rPr>
      </w:pPr>
    </w:p>
    <w:p w14:paraId="338A6CB4" w14:textId="77777777" w:rsidR="00F811C9" w:rsidRPr="00A15DCB" w:rsidRDefault="00F811C9" w:rsidP="00F811C9">
      <w:pPr>
        <w:pStyle w:val="TH"/>
      </w:pPr>
      <w:r w:rsidRPr="00A15DCB">
        <w:t xml:space="preserve">Table </w:t>
      </w:r>
      <w:r w:rsidRPr="00A15DCB">
        <w:rPr>
          <w:lang w:eastAsia="sv-SE"/>
        </w:rPr>
        <w:t>7.1.1.2.6.3.3</w:t>
      </w:r>
      <w:r w:rsidRPr="00A15DCB">
        <w:t xml:space="preserve">-6: Physical layer parameters for DCI format 1_1 </w:t>
      </w:r>
      <w:r w:rsidRPr="00A15DCB">
        <w:rPr>
          <w:lang w:eastAsia="zh-CN"/>
        </w:rPr>
        <w:t xml:space="preserve">(step 3, 6 &amp; 11, </w:t>
      </w:r>
      <w:r w:rsidRPr="00A15DCB">
        <w:rPr>
          <w:lang w:eastAsia="sv-SE"/>
        </w:rPr>
        <w:t>Table 7.1.1.2.6.3.2-1</w:t>
      </w:r>
      <w:r w:rsidRPr="00A15DCB">
        <w:rPr>
          <w:lang w:eastAsia="zh-CN"/>
        </w:rPr>
        <w:t>)</w:t>
      </w:r>
    </w:p>
    <w:tbl>
      <w:tblPr>
        <w:tblW w:w="9694" w:type="dxa"/>
        <w:jc w:val="center"/>
        <w:tblCellMar>
          <w:left w:w="99" w:type="dxa"/>
          <w:right w:w="99" w:type="dxa"/>
        </w:tblCellMar>
        <w:tblLook w:val="04A0" w:firstRow="1" w:lastRow="0" w:firstColumn="1" w:lastColumn="0" w:noHBand="0" w:noVBand="1"/>
      </w:tblPr>
      <w:tblGrid>
        <w:gridCol w:w="3598"/>
        <w:gridCol w:w="3402"/>
        <w:gridCol w:w="993"/>
        <w:gridCol w:w="1701"/>
      </w:tblGrid>
      <w:tr w:rsidR="00F811C9" w:rsidRPr="00A15DCB" w14:paraId="1F9D785B" w14:textId="77777777" w:rsidTr="00F811C9">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60791167" w14:textId="77777777" w:rsidR="00F811C9" w:rsidRPr="00A15DCB" w:rsidRDefault="00F811C9">
            <w:pPr>
              <w:pStyle w:val="TAH"/>
              <w:jc w:val="both"/>
              <w:rPr>
                <w:b w:val="0"/>
                <w:lang w:eastAsia="zh-CN"/>
              </w:rPr>
            </w:pPr>
            <w:r w:rsidRPr="00A15DCB">
              <w:rPr>
                <w:b w:val="0"/>
                <w:lang w:eastAsia="zh-CN"/>
              </w:rPr>
              <w:t xml:space="preserve">Derivation path: 38.508-1 [4] </w:t>
            </w:r>
            <w:r w:rsidRPr="00A15DCB">
              <w:rPr>
                <w:b w:val="0"/>
              </w:rPr>
              <w:t>Table 4.3.6.1.2.2-1</w:t>
            </w:r>
          </w:p>
        </w:tc>
      </w:tr>
      <w:tr w:rsidR="00F811C9" w:rsidRPr="00A15DCB" w14:paraId="414F8340" w14:textId="77777777" w:rsidTr="00F811C9">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771F1006" w14:textId="77777777" w:rsidR="00F811C9" w:rsidRPr="00A15DCB" w:rsidRDefault="00F811C9">
            <w:pPr>
              <w:pStyle w:val="TAH"/>
              <w:rPr>
                <w:lang w:eastAsia="en-US"/>
              </w:rPr>
            </w:pPr>
            <w:r w:rsidRPr="00A15DCB">
              <w:t>Parameter</w:t>
            </w:r>
          </w:p>
        </w:tc>
        <w:tc>
          <w:tcPr>
            <w:tcW w:w="3402" w:type="dxa"/>
            <w:tcBorders>
              <w:top w:val="single" w:sz="4" w:space="0" w:color="auto"/>
              <w:left w:val="nil"/>
              <w:bottom w:val="single" w:sz="4" w:space="0" w:color="auto"/>
              <w:right w:val="single" w:sz="4" w:space="0" w:color="auto"/>
            </w:tcBorders>
            <w:noWrap/>
            <w:vAlign w:val="center"/>
            <w:hideMark/>
          </w:tcPr>
          <w:p w14:paraId="7DB6B5A1" w14:textId="77777777" w:rsidR="00F811C9" w:rsidRPr="00A15DCB" w:rsidRDefault="00F811C9">
            <w:pPr>
              <w:pStyle w:val="TAH"/>
            </w:pPr>
            <w:r w:rsidRPr="00A15DCB">
              <w:t>Value</w:t>
            </w:r>
          </w:p>
        </w:tc>
        <w:tc>
          <w:tcPr>
            <w:tcW w:w="993" w:type="dxa"/>
            <w:tcBorders>
              <w:top w:val="single" w:sz="4" w:space="0" w:color="auto"/>
              <w:left w:val="nil"/>
              <w:bottom w:val="single" w:sz="4" w:space="0" w:color="auto"/>
              <w:right w:val="single" w:sz="4" w:space="0" w:color="auto"/>
            </w:tcBorders>
            <w:noWrap/>
            <w:vAlign w:val="center"/>
            <w:hideMark/>
          </w:tcPr>
          <w:p w14:paraId="6562E0A4" w14:textId="77777777" w:rsidR="00F811C9" w:rsidRPr="00A15DCB" w:rsidRDefault="00F811C9">
            <w:pPr>
              <w:pStyle w:val="TAH"/>
            </w:pPr>
            <w:r w:rsidRPr="00A15DCB">
              <w:t>Value in binary</w:t>
            </w:r>
          </w:p>
        </w:tc>
        <w:tc>
          <w:tcPr>
            <w:tcW w:w="1701" w:type="dxa"/>
            <w:tcBorders>
              <w:top w:val="single" w:sz="4" w:space="0" w:color="auto"/>
              <w:left w:val="nil"/>
              <w:bottom w:val="single" w:sz="4" w:space="0" w:color="auto"/>
              <w:right w:val="single" w:sz="4" w:space="0" w:color="auto"/>
            </w:tcBorders>
            <w:hideMark/>
          </w:tcPr>
          <w:p w14:paraId="1D50D6DC" w14:textId="77777777" w:rsidR="00F811C9" w:rsidRPr="00A15DCB" w:rsidRDefault="00F811C9">
            <w:pPr>
              <w:pStyle w:val="TAH"/>
            </w:pPr>
            <w:r w:rsidRPr="00A15DCB">
              <w:t>Condition</w:t>
            </w:r>
          </w:p>
        </w:tc>
      </w:tr>
      <w:tr w:rsidR="00F811C9" w:rsidRPr="00A15DCB" w14:paraId="406E7B07" w14:textId="77777777" w:rsidTr="00F811C9">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226AF31C" w14:textId="77777777" w:rsidR="00F811C9" w:rsidRPr="00A15DCB" w:rsidRDefault="00F811C9">
            <w:pPr>
              <w:pStyle w:val="TAL"/>
              <w:rPr>
                <w:lang w:eastAsia="zh-CN"/>
              </w:rPr>
            </w:pPr>
            <w:r w:rsidRPr="00A15DCB">
              <w:rPr>
                <w:lang w:eastAsia="zh-CN"/>
              </w:rPr>
              <w:t>PUCCH resource indicator</w:t>
            </w:r>
          </w:p>
        </w:tc>
        <w:tc>
          <w:tcPr>
            <w:tcW w:w="3402" w:type="dxa"/>
            <w:tcBorders>
              <w:top w:val="single" w:sz="4" w:space="0" w:color="auto"/>
              <w:left w:val="nil"/>
              <w:bottom w:val="single" w:sz="4" w:space="0" w:color="auto"/>
              <w:right w:val="single" w:sz="4" w:space="0" w:color="auto"/>
            </w:tcBorders>
            <w:noWrap/>
            <w:hideMark/>
          </w:tcPr>
          <w:p w14:paraId="7BFD503C" w14:textId="77777777" w:rsidR="00F811C9" w:rsidRPr="00A15DCB" w:rsidRDefault="00F811C9">
            <w:pPr>
              <w:pStyle w:val="TAL"/>
              <w:rPr>
                <w:lang w:eastAsia="en-US"/>
              </w:rPr>
            </w:pPr>
            <w:r w:rsidRPr="00A15DCB">
              <w:rPr>
                <w:i/>
              </w:rPr>
              <w:t>PUCCH-ResourceId[1]</w:t>
            </w:r>
            <w:r w:rsidRPr="00A15DCB">
              <w:t xml:space="preserve"> = 0 in pucch-ResourceSetID[1]</w:t>
            </w:r>
          </w:p>
        </w:tc>
        <w:tc>
          <w:tcPr>
            <w:tcW w:w="993" w:type="dxa"/>
            <w:tcBorders>
              <w:top w:val="single" w:sz="4" w:space="0" w:color="auto"/>
              <w:left w:val="nil"/>
              <w:bottom w:val="single" w:sz="4" w:space="0" w:color="auto"/>
              <w:right w:val="single" w:sz="4" w:space="0" w:color="auto"/>
            </w:tcBorders>
            <w:noWrap/>
            <w:vAlign w:val="center"/>
            <w:hideMark/>
          </w:tcPr>
          <w:p w14:paraId="3FFC108C" w14:textId="77777777" w:rsidR="00F811C9" w:rsidRPr="00A15DCB" w:rsidRDefault="00F811C9">
            <w:pPr>
              <w:pStyle w:val="TAC"/>
            </w:pPr>
            <w:r w:rsidRPr="00A15DCB">
              <w:t>“000”</w:t>
            </w:r>
          </w:p>
        </w:tc>
        <w:tc>
          <w:tcPr>
            <w:tcW w:w="1701" w:type="dxa"/>
            <w:tcBorders>
              <w:top w:val="single" w:sz="4" w:space="0" w:color="auto"/>
              <w:left w:val="nil"/>
              <w:bottom w:val="single" w:sz="4" w:space="0" w:color="auto"/>
              <w:right w:val="single" w:sz="4" w:space="0" w:color="auto"/>
            </w:tcBorders>
            <w:hideMark/>
          </w:tcPr>
          <w:p w14:paraId="4413A35A" w14:textId="77777777" w:rsidR="00F811C9" w:rsidRPr="00A15DCB" w:rsidRDefault="00F811C9">
            <w:pPr>
              <w:pStyle w:val="TAC"/>
              <w:jc w:val="both"/>
              <w:rPr>
                <w:lang w:eastAsia="zh-CN"/>
              </w:rPr>
            </w:pPr>
            <w:r w:rsidRPr="00A15DCB">
              <w:rPr>
                <w:lang w:eastAsia="zh-CN"/>
              </w:rPr>
              <w:t>Step 3, Step 11</w:t>
            </w:r>
          </w:p>
        </w:tc>
      </w:tr>
      <w:tr w:rsidR="00F811C9" w:rsidRPr="00A15DCB" w14:paraId="551BEAD1" w14:textId="77777777" w:rsidTr="00F811C9">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69729262" w14:textId="77777777" w:rsidR="00F811C9" w:rsidRPr="00A15DCB" w:rsidRDefault="00F811C9">
            <w:pPr>
              <w:pStyle w:val="TAL"/>
              <w:rPr>
                <w:lang w:eastAsia="zh-CN"/>
              </w:rPr>
            </w:pPr>
          </w:p>
        </w:tc>
        <w:tc>
          <w:tcPr>
            <w:tcW w:w="3402" w:type="dxa"/>
            <w:tcBorders>
              <w:top w:val="single" w:sz="4" w:space="0" w:color="auto"/>
              <w:left w:val="nil"/>
              <w:bottom w:val="single" w:sz="4" w:space="0" w:color="auto"/>
              <w:right w:val="single" w:sz="4" w:space="0" w:color="auto"/>
            </w:tcBorders>
            <w:noWrap/>
            <w:hideMark/>
          </w:tcPr>
          <w:p w14:paraId="6B66A772" w14:textId="77777777" w:rsidR="00F811C9" w:rsidRPr="00A15DCB" w:rsidRDefault="00F811C9">
            <w:pPr>
              <w:pStyle w:val="TAL"/>
              <w:rPr>
                <w:i/>
                <w:lang w:eastAsia="en-US"/>
              </w:rPr>
            </w:pPr>
            <w:r w:rsidRPr="00A15DCB">
              <w:rPr>
                <w:i/>
              </w:rPr>
              <w:t>PUCCH-ResourceId[2]</w:t>
            </w:r>
            <w:r w:rsidRPr="00A15DCB">
              <w:t xml:space="preserve"> = 1 in pucch-ResourceSetID[1]</w:t>
            </w:r>
          </w:p>
        </w:tc>
        <w:tc>
          <w:tcPr>
            <w:tcW w:w="993" w:type="dxa"/>
            <w:tcBorders>
              <w:top w:val="single" w:sz="4" w:space="0" w:color="auto"/>
              <w:left w:val="nil"/>
              <w:bottom w:val="single" w:sz="4" w:space="0" w:color="auto"/>
              <w:right w:val="single" w:sz="4" w:space="0" w:color="auto"/>
            </w:tcBorders>
            <w:noWrap/>
            <w:vAlign w:val="center"/>
            <w:hideMark/>
          </w:tcPr>
          <w:p w14:paraId="5C32A531" w14:textId="77777777" w:rsidR="00F811C9" w:rsidRPr="00A15DCB" w:rsidRDefault="00F811C9">
            <w:pPr>
              <w:pStyle w:val="TAC"/>
            </w:pPr>
            <w:r w:rsidRPr="00A15DCB">
              <w:t>“001”</w:t>
            </w:r>
          </w:p>
        </w:tc>
        <w:tc>
          <w:tcPr>
            <w:tcW w:w="1701" w:type="dxa"/>
            <w:tcBorders>
              <w:top w:val="single" w:sz="4" w:space="0" w:color="auto"/>
              <w:left w:val="nil"/>
              <w:bottom w:val="single" w:sz="4" w:space="0" w:color="auto"/>
              <w:right w:val="single" w:sz="4" w:space="0" w:color="auto"/>
            </w:tcBorders>
            <w:hideMark/>
          </w:tcPr>
          <w:p w14:paraId="1DF82E7B" w14:textId="77777777" w:rsidR="00F811C9" w:rsidRPr="00A15DCB" w:rsidRDefault="00F811C9">
            <w:pPr>
              <w:pStyle w:val="TAC"/>
              <w:jc w:val="both"/>
              <w:rPr>
                <w:lang w:eastAsia="zh-CN"/>
              </w:rPr>
            </w:pPr>
            <w:r w:rsidRPr="00A15DCB">
              <w:rPr>
                <w:lang w:eastAsia="zh-CN"/>
              </w:rPr>
              <w:t>Step 6</w:t>
            </w:r>
          </w:p>
        </w:tc>
      </w:tr>
    </w:tbl>
    <w:p w14:paraId="2B0C2E5E" w14:textId="77777777" w:rsidR="00F811C9" w:rsidRPr="00A15DCB" w:rsidRDefault="00F811C9" w:rsidP="00F811C9">
      <w:pPr>
        <w:rPr>
          <w:lang w:eastAsia="en-US"/>
        </w:rPr>
      </w:pPr>
    </w:p>
    <w:p w14:paraId="16E10795" w14:textId="77777777" w:rsidR="009A2718" w:rsidRPr="00A15DCB" w:rsidRDefault="009A2718" w:rsidP="009A2718">
      <w:pPr>
        <w:pStyle w:val="Heading5"/>
        <w:rPr>
          <w:rFonts w:eastAsia="MS Gothic"/>
          <w:color w:val="000000" w:themeColor="text1"/>
        </w:rPr>
      </w:pPr>
      <w:r w:rsidRPr="00A15DCB">
        <w:rPr>
          <w:color w:val="000000" w:themeColor="text1"/>
        </w:rPr>
        <w:t>7.1.1.2.7</w:t>
      </w:r>
      <w:r w:rsidRPr="00A15DCB">
        <w:rPr>
          <w:color w:val="000000" w:themeColor="text1"/>
        </w:rPr>
        <w:tab/>
      </w:r>
      <w:r w:rsidRPr="00A15DCB">
        <w:rPr>
          <w:rFonts w:eastAsia="MS Gothic"/>
          <w:color w:val="000000" w:themeColor="text1"/>
        </w:rPr>
        <w:t>Correct HARQ process handling / Unified TCI Activation</w:t>
      </w:r>
    </w:p>
    <w:p w14:paraId="51EC9C6B" w14:textId="77777777" w:rsidR="009A2718" w:rsidRPr="00A15DCB" w:rsidRDefault="009A2718" w:rsidP="009A2718">
      <w:pPr>
        <w:pStyle w:val="H6"/>
        <w:rPr>
          <w:color w:val="000000" w:themeColor="text1"/>
        </w:rPr>
      </w:pPr>
      <w:r w:rsidRPr="00A15DCB">
        <w:rPr>
          <w:color w:val="000000" w:themeColor="text1"/>
        </w:rPr>
        <w:t>7.1.1.2.7.1</w:t>
      </w:r>
      <w:r w:rsidRPr="00A15DCB">
        <w:rPr>
          <w:color w:val="000000" w:themeColor="text1"/>
        </w:rPr>
        <w:tab/>
        <w:t>Test Purpose (TP)</w:t>
      </w:r>
    </w:p>
    <w:p w14:paraId="7D39A509" w14:textId="77777777" w:rsidR="009A2718" w:rsidRPr="00A15DCB" w:rsidRDefault="009A2718" w:rsidP="009A2718">
      <w:pPr>
        <w:pStyle w:val="H6"/>
        <w:rPr>
          <w:color w:val="000000" w:themeColor="text1"/>
          <w:lang w:eastAsia="sv-SE"/>
        </w:rPr>
      </w:pPr>
      <w:r w:rsidRPr="00A15DCB">
        <w:rPr>
          <w:color w:val="000000" w:themeColor="text1"/>
          <w:lang w:eastAsia="sv-SE"/>
        </w:rPr>
        <w:t>(1)</w:t>
      </w:r>
    </w:p>
    <w:p w14:paraId="277D4740" w14:textId="77777777" w:rsidR="009A2718" w:rsidRPr="00A15DCB" w:rsidRDefault="009A2718" w:rsidP="009A2718">
      <w:pPr>
        <w:pStyle w:val="PL"/>
        <w:rPr>
          <w:noProof w:val="0"/>
          <w:color w:val="000000" w:themeColor="text1"/>
          <w:lang w:eastAsia="sv-SE"/>
        </w:rPr>
      </w:pPr>
      <w:bookmarkStart w:id="149" w:name="_Hlk149739220"/>
      <w:r w:rsidRPr="00A15DCB">
        <w:rPr>
          <w:b/>
          <w:noProof w:val="0"/>
          <w:color w:val="000000" w:themeColor="text1"/>
          <w:lang w:eastAsia="sv-SE"/>
        </w:rPr>
        <w:t>with</w:t>
      </w:r>
      <w:r w:rsidRPr="00A15DCB">
        <w:rPr>
          <w:noProof w:val="0"/>
          <w:color w:val="000000" w:themeColor="text1"/>
          <w:lang w:eastAsia="sv-SE"/>
        </w:rPr>
        <w:t xml:space="preserve"> { UE in RRC_CONNECTED state with TCI-State_r17 configured and 2 unified TCI states are activated by MAC-CE }</w:t>
      </w:r>
    </w:p>
    <w:p w14:paraId="0C233B32"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ensure that</w:t>
      </w:r>
      <w:r w:rsidRPr="00A15DCB">
        <w:rPr>
          <w:noProof w:val="0"/>
          <w:color w:val="000000" w:themeColor="text1"/>
          <w:lang w:eastAsia="sv-SE"/>
        </w:rPr>
        <w:t xml:space="preserve"> {</w:t>
      </w:r>
    </w:p>
    <w:p w14:paraId="3EA29194" w14:textId="58F225AD"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 xml:space="preserve">when </w:t>
      </w:r>
      <w:r w:rsidRPr="00A15DCB">
        <w:rPr>
          <w:noProof w:val="0"/>
          <w:color w:val="000000" w:themeColor="text1"/>
          <w:lang w:eastAsia="sv-SE"/>
        </w:rPr>
        <w:t xml:space="preserve">{ UE receives PDSCH scheduling by DCI_1_1 </w:t>
      </w:r>
      <w:r w:rsidR="001C682B" w:rsidRPr="00A15DCB">
        <w:rPr>
          <w:noProof w:val="0"/>
          <w:color w:val="000000" w:themeColor="text1"/>
          <w:lang w:eastAsia="sv-SE"/>
        </w:rPr>
        <w:t>carrying</w:t>
      </w:r>
      <w:r w:rsidRPr="00A15DCB">
        <w:rPr>
          <w:noProof w:val="0"/>
          <w:color w:val="000000" w:themeColor="text1"/>
          <w:lang w:eastAsia="sv-SE"/>
        </w:rPr>
        <w:t xml:space="preserve"> the 1st activated unified TCI state}</w:t>
      </w:r>
    </w:p>
    <w:p w14:paraId="7DB7BF3E"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then</w:t>
      </w:r>
      <w:r w:rsidRPr="00A15DCB">
        <w:rPr>
          <w:noProof w:val="0"/>
          <w:color w:val="000000" w:themeColor="text1"/>
          <w:lang w:eastAsia="sv-SE"/>
        </w:rPr>
        <w:t xml:space="preserve"> { UE sends a HARQ feedback on the HARQ process }</w:t>
      </w:r>
    </w:p>
    <w:bookmarkEnd w:id="149"/>
    <w:p w14:paraId="0D309D9F"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p>
    <w:p w14:paraId="1D1B860D" w14:textId="77777777" w:rsidR="009A2718" w:rsidRPr="00A15DCB" w:rsidRDefault="009A2718" w:rsidP="009A2718">
      <w:pPr>
        <w:pStyle w:val="H6"/>
        <w:rPr>
          <w:color w:val="000000" w:themeColor="text1"/>
          <w:lang w:eastAsia="sv-SE"/>
        </w:rPr>
      </w:pPr>
      <w:bookmarkStart w:id="150" w:name="_Hlk149739231"/>
      <w:r w:rsidRPr="00A15DCB">
        <w:rPr>
          <w:color w:val="000000" w:themeColor="text1"/>
          <w:lang w:eastAsia="sv-SE"/>
        </w:rPr>
        <w:t>(2)</w:t>
      </w:r>
    </w:p>
    <w:p w14:paraId="43F2576C"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with</w:t>
      </w:r>
      <w:r w:rsidRPr="00A15DCB">
        <w:rPr>
          <w:noProof w:val="0"/>
          <w:color w:val="000000" w:themeColor="text1"/>
          <w:lang w:eastAsia="sv-SE"/>
        </w:rPr>
        <w:t xml:space="preserve"> { UE in RRC_CONNECTED state with TCI-State_r17 configured and 2 unified TCI states are activated by MAC-CE }</w:t>
      </w:r>
    </w:p>
    <w:p w14:paraId="431094A3"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ensure that</w:t>
      </w:r>
      <w:r w:rsidRPr="00A15DCB">
        <w:rPr>
          <w:noProof w:val="0"/>
          <w:color w:val="000000" w:themeColor="text1"/>
          <w:lang w:eastAsia="sv-SE"/>
        </w:rPr>
        <w:t xml:space="preserve"> {</w:t>
      </w:r>
    </w:p>
    <w:p w14:paraId="6E231936" w14:textId="5C9C3B95"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 xml:space="preserve">when </w:t>
      </w:r>
      <w:r w:rsidRPr="00A15DCB">
        <w:rPr>
          <w:noProof w:val="0"/>
          <w:color w:val="000000" w:themeColor="text1"/>
          <w:lang w:eastAsia="sv-SE"/>
        </w:rPr>
        <w:t xml:space="preserve">{ UE receives DCI_1_1 </w:t>
      </w:r>
      <w:r w:rsidR="001C682B" w:rsidRPr="00A15DCB">
        <w:rPr>
          <w:noProof w:val="0"/>
          <w:color w:val="000000" w:themeColor="text1"/>
        </w:rPr>
        <w:t>without DL assignment</w:t>
      </w:r>
      <w:r w:rsidR="001C682B" w:rsidRPr="00A15DCB" w:rsidDel="000E7119">
        <w:rPr>
          <w:noProof w:val="0"/>
          <w:color w:val="000000" w:themeColor="text1"/>
          <w:lang w:eastAsia="sv-SE"/>
        </w:rPr>
        <w:t xml:space="preserve"> </w:t>
      </w:r>
      <w:r w:rsidR="001C682B" w:rsidRPr="00A15DCB">
        <w:rPr>
          <w:noProof w:val="0"/>
          <w:color w:val="000000" w:themeColor="text1"/>
          <w:lang w:eastAsia="sv-SE"/>
        </w:rPr>
        <w:t>carrying</w:t>
      </w:r>
      <w:r w:rsidRPr="00A15DCB">
        <w:rPr>
          <w:noProof w:val="0"/>
          <w:color w:val="000000" w:themeColor="text1"/>
          <w:lang w:eastAsia="sv-SE"/>
        </w:rPr>
        <w:t xml:space="preserve"> the 2nd activated unified TCI state without DL assignment }</w:t>
      </w:r>
    </w:p>
    <w:p w14:paraId="538B3150"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then</w:t>
      </w:r>
      <w:r w:rsidRPr="00A15DCB">
        <w:rPr>
          <w:noProof w:val="0"/>
          <w:color w:val="000000" w:themeColor="text1"/>
          <w:lang w:eastAsia="sv-SE"/>
        </w:rPr>
        <w:t xml:space="preserve"> { UE sends a HARQ feedback on the HARQ process }</w:t>
      </w:r>
    </w:p>
    <w:p w14:paraId="1DEFBE47"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p>
    <w:bookmarkEnd w:id="150"/>
    <w:p w14:paraId="11637912" w14:textId="77777777" w:rsidR="009A2718" w:rsidRPr="00A15DCB" w:rsidRDefault="009A2718" w:rsidP="009A2718">
      <w:pPr>
        <w:rPr>
          <w:color w:val="000000" w:themeColor="text1"/>
        </w:rPr>
      </w:pPr>
    </w:p>
    <w:p w14:paraId="302861C2" w14:textId="77777777" w:rsidR="009A2718" w:rsidRPr="00A15DCB" w:rsidRDefault="009A2718" w:rsidP="009A2718">
      <w:pPr>
        <w:pStyle w:val="H6"/>
        <w:rPr>
          <w:color w:val="000000" w:themeColor="text1"/>
        </w:rPr>
      </w:pPr>
      <w:r w:rsidRPr="00A15DCB">
        <w:rPr>
          <w:color w:val="000000" w:themeColor="text1"/>
        </w:rPr>
        <w:lastRenderedPageBreak/>
        <w:t>7.1.1.2.7.2</w:t>
      </w:r>
      <w:r w:rsidRPr="00A15DCB">
        <w:rPr>
          <w:color w:val="000000" w:themeColor="text1"/>
        </w:rPr>
        <w:tab/>
        <w:t>Conformance requirements</w:t>
      </w:r>
    </w:p>
    <w:p w14:paraId="183B2E7D" w14:textId="77777777" w:rsidR="009A2718" w:rsidRPr="00A15DCB" w:rsidRDefault="009A2718" w:rsidP="009A2718">
      <w:pPr>
        <w:rPr>
          <w:color w:val="000000" w:themeColor="text1"/>
        </w:rPr>
      </w:pPr>
      <w:r w:rsidRPr="00A15DCB">
        <w:rPr>
          <w:color w:val="000000" w:themeColor="text1"/>
          <w:lang w:eastAsia="sv-SE"/>
        </w:rPr>
        <w:t xml:space="preserve">References: The conformance requirements covered in the present TC are specified in: </w:t>
      </w:r>
      <w:r w:rsidRPr="00A15DCB">
        <w:rPr>
          <w:color w:val="000000" w:themeColor="text1"/>
          <w:lang w:eastAsia="zh-CN"/>
        </w:rPr>
        <w:t>TS</w:t>
      </w:r>
      <w:r w:rsidRPr="00A15DCB">
        <w:rPr>
          <w:color w:val="000000" w:themeColor="text1"/>
          <w:lang w:eastAsia="sv-SE"/>
        </w:rPr>
        <w:t xml:space="preserve"> 38.214 clause 5.1.5, TS 38.321, clauses 5.3.1, 5.3.2.1, 5.3.2.2 and 6.1.3.47. </w:t>
      </w:r>
      <w:r w:rsidRPr="00A15DCB">
        <w:rPr>
          <w:color w:val="000000" w:themeColor="text1"/>
        </w:rPr>
        <w:t>Unless otherwise stated these are Rel-17 requirements.</w:t>
      </w:r>
    </w:p>
    <w:p w14:paraId="3173312D" w14:textId="77777777" w:rsidR="009A2718" w:rsidRPr="00A15DCB" w:rsidRDefault="009A2718" w:rsidP="009A2718">
      <w:pPr>
        <w:rPr>
          <w:color w:val="000000" w:themeColor="text1"/>
          <w:lang w:eastAsia="sv-SE"/>
        </w:rPr>
      </w:pPr>
      <w:r w:rsidRPr="00A15DCB">
        <w:rPr>
          <w:color w:val="000000" w:themeColor="text1"/>
          <w:lang w:eastAsia="sv-SE"/>
        </w:rPr>
        <w:t>[</w:t>
      </w:r>
      <w:r w:rsidRPr="00A15DCB">
        <w:rPr>
          <w:color w:val="000000" w:themeColor="text1"/>
          <w:lang w:eastAsia="zh-CN"/>
        </w:rPr>
        <w:t>TS</w:t>
      </w:r>
      <w:r w:rsidRPr="00A15DCB">
        <w:rPr>
          <w:color w:val="000000" w:themeColor="text1"/>
          <w:lang w:eastAsia="sv-SE"/>
        </w:rPr>
        <w:t xml:space="preserve"> 38.214 clause 5.1.5]</w:t>
      </w:r>
    </w:p>
    <w:p w14:paraId="2B3254EE" w14:textId="77777777" w:rsidR="009A2718" w:rsidRPr="00A15DCB" w:rsidRDefault="009A2718" w:rsidP="009A2718">
      <w:pPr>
        <w:rPr>
          <w:color w:val="000000" w:themeColor="text1"/>
        </w:rPr>
      </w:pPr>
      <w:r w:rsidRPr="00A15DCB">
        <w:rPr>
          <w:color w:val="000000" w:themeColor="text1"/>
        </w:rPr>
        <w:t xml:space="preserve">The UE can be configured with a list of up to </w:t>
      </w:r>
      <w:r w:rsidRPr="00A15DCB">
        <w:rPr>
          <w:i/>
          <w:color w:val="000000" w:themeColor="text1"/>
        </w:rPr>
        <w:t>M</w:t>
      </w:r>
      <w:r w:rsidRPr="00A15DCB">
        <w:rPr>
          <w:color w:val="000000" w:themeColor="text1"/>
        </w:rPr>
        <w:t xml:space="preserve"> </w:t>
      </w:r>
      <w:r w:rsidRPr="00A15DCB">
        <w:rPr>
          <w:i/>
          <w:color w:val="000000" w:themeColor="text1"/>
        </w:rPr>
        <w:t xml:space="preserve">TCI-State </w:t>
      </w:r>
      <w:r w:rsidRPr="00A15DCB">
        <w:rPr>
          <w:color w:val="000000" w:themeColor="text1"/>
        </w:rPr>
        <w:t xml:space="preserve">configurations within the higher layer parameter </w:t>
      </w:r>
      <w:r w:rsidRPr="00A15DCB">
        <w:rPr>
          <w:i/>
          <w:color w:val="000000" w:themeColor="text1"/>
        </w:rPr>
        <w:t>PDSCH-Config</w:t>
      </w:r>
      <w:r w:rsidRPr="00A15DCB">
        <w:rPr>
          <w:color w:val="000000" w:themeColor="text1"/>
        </w:rPr>
        <w:t xml:space="preserve"> to decode PDSCH according to a detected PDCCH with DCI intended for the UE and the given serving cell, where M depends on the UE capability </w:t>
      </w:r>
      <w:r w:rsidRPr="00A15DCB">
        <w:rPr>
          <w:i/>
          <w:color w:val="000000" w:themeColor="text1"/>
        </w:rPr>
        <w:t>maxNumberConfiguredTCIstatesPerCC</w:t>
      </w:r>
      <w:r w:rsidRPr="00A15DCB">
        <w:rPr>
          <w:color w:val="000000" w:themeColor="text1"/>
        </w:rPr>
        <w:t xml:space="preserve">. Each </w:t>
      </w:r>
      <w:r w:rsidRPr="00A15DCB">
        <w:rPr>
          <w:i/>
          <w:color w:val="000000" w:themeColor="text1"/>
        </w:rPr>
        <w:t>TCI-State</w:t>
      </w:r>
      <w:r w:rsidRPr="00A15DCB">
        <w:rPr>
          <w:color w:val="000000" w:themeColor="text1"/>
        </w:rPr>
        <w:t xml:space="preserve"> contains parameters for configuring a quasi co-location relationship between one or two downlink reference signals and the DM-RS ports of the PDSCH, the DM-RS port of PDCCH or the CSI-RS port(s) of a CSI-RS resource. The quasi co-location relationship is configured by the higher layer parameter </w:t>
      </w:r>
      <w:r w:rsidRPr="00A15DCB">
        <w:rPr>
          <w:i/>
          <w:color w:val="000000" w:themeColor="text1"/>
        </w:rPr>
        <w:t xml:space="preserve">qcl-Type1 </w:t>
      </w:r>
      <w:r w:rsidRPr="00A15DCB">
        <w:rPr>
          <w:color w:val="000000" w:themeColor="text1"/>
        </w:rPr>
        <w:t>for the first DL RS, and</w:t>
      </w:r>
      <w:r w:rsidRPr="00A15DCB">
        <w:rPr>
          <w:i/>
          <w:color w:val="000000" w:themeColor="text1"/>
        </w:rPr>
        <w:t xml:space="preserve"> qcl-Type2 </w:t>
      </w:r>
      <w:r w:rsidRPr="00A15DCB">
        <w:rPr>
          <w:color w:val="000000" w:themeColor="text1"/>
        </w:rPr>
        <w:t>for the second DL RS</w:t>
      </w:r>
      <w:r w:rsidRPr="00A15DCB">
        <w:rPr>
          <w:i/>
          <w:color w:val="000000" w:themeColor="text1"/>
        </w:rPr>
        <w:t xml:space="preserve"> </w:t>
      </w:r>
      <w:r w:rsidRPr="00A15DCB">
        <w:rPr>
          <w:color w:val="000000" w:themeColor="text1"/>
        </w:rPr>
        <w:t xml:space="preserve">(if configured). For the case of two DL RSs, the QCL types shall not be the same, regardless of whether the references are to the same DL RS or different DL RSs. The quasi co-location types corresponding to each DL RS are given by the higher layer parameter </w:t>
      </w:r>
      <w:r w:rsidRPr="00A15DCB">
        <w:rPr>
          <w:i/>
          <w:color w:val="000000" w:themeColor="text1"/>
        </w:rPr>
        <w:t>qcl-Type</w:t>
      </w:r>
      <w:r w:rsidRPr="00A15DCB">
        <w:rPr>
          <w:color w:val="000000" w:themeColor="text1"/>
        </w:rPr>
        <w:t xml:space="preserve"> in </w:t>
      </w:r>
      <w:r w:rsidRPr="00A15DCB">
        <w:rPr>
          <w:i/>
          <w:color w:val="000000" w:themeColor="text1"/>
        </w:rPr>
        <w:t>QCL-Info</w:t>
      </w:r>
      <w:r w:rsidRPr="00A15DCB">
        <w:rPr>
          <w:color w:val="000000" w:themeColor="text1"/>
        </w:rPr>
        <w:t xml:space="preserve"> and may take one of the following values: </w:t>
      </w:r>
    </w:p>
    <w:p w14:paraId="44F0F02C" w14:textId="77777777" w:rsidR="009A2718" w:rsidRPr="00A15DCB" w:rsidRDefault="009A2718" w:rsidP="009A2718">
      <w:pPr>
        <w:pStyle w:val="B1"/>
        <w:rPr>
          <w:color w:val="000000" w:themeColor="text1"/>
        </w:rPr>
      </w:pPr>
      <w:bookmarkStart w:id="151" w:name="_Hlk500800106"/>
      <w:bookmarkStart w:id="152" w:name="_Hlk500784100"/>
      <w:r w:rsidRPr="00A15DCB">
        <w:rPr>
          <w:color w:val="000000" w:themeColor="text1"/>
        </w:rPr>
        <w:t>-</w:t>
      </w:r>
      <w:r w:rsidRPr="00A15DCB">
        <w:rPr>
          <w:color w:val="000000" w:themeColor="text1"/>
        </w:rPr>
        <w:tab/>
        <w:t>'typeA': {Doppler shift, Doppler spread, average delay, delay spread}</w:t>
      </w:r>
    </w:p>
    <w:p w14:paraId="6A3AAD49"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'typeB': {Doppler shift, Doppler spread}</w:t>
      </w:r>
    </w:p>
    <w:p w14:paraId="6816B989"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'typeC': {Doppler shift, average delay}</w:t>
      </w:r>
    </w:p>
    <w:p w14:paraId="4AD8ABD0"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'typeD': {</w:t>
      </w:r>
      <w:r w:rsidRPr="00A15DCB">
        <w:rPr>
          <w:color w:val="000000" w:themeColor="text1"/>
          <w:lang w:eastAsia="ko-KR"/>
        </w:rPr>
        <w:t>Spatial Rx</w:t>
      </w:r>
      <w:r w:rsidRPr="00A15DCB">
        <w:rPr>
          <w:color w:val="000000" w:themeColor="text1"/>
        </w:rPr>
        <w:t xml:space="preserve"> parameter}</w:t>
      </w:r>
    </w:p>
    <w:bookmarkEnd w:id="151"/>
    <w:bookmarkEnd w:id="152"/>
    <w:p w14:paraId="75442BBE" w14:textId="77777777" w:rsidR="009A2718" w:rsidRPr="00A15DCB" w:rsidRDefault="009A2718" w:rsidP="009A2718">
      <w:pPr>
        <w:rPr>
          <w:color w:val="000000" w:themeColor="text1"/>
          <w:lang w:eastAsia="zh-CN"/>
        </w:rPr>
      </w:pPr>
      <w:r w:rsidRPr="00A15DCB">
        <w:rPr>
          <w:color w:val="000000" w:themeColor="text1"/>
        </w:rPr>
        <w:t xml:space="preserve">The UE can be configured with a list of up to </w:t>
      </w:r>
      <w:r w:rsidRPr="00A15DCB">
        <w:rPr>
          <w:i/>
          <w:iCs/>
          <w:color w:val="000000" w:themeColor="text1"/>
        </w:rPr>
        <w:t>128</w:t>
      </w:r>
      <w:r w:rsidRPr="00A15DCB">
        <w:rPr>
          <w:color w:val="000000" w:themeColor="text1"/>
        </w:rPr>
        <w:t xml:space="preserve"> </w:t>
      </w:r>
      <w:r w:rsidRPr="00A15DCB">
        <w:rPr>
          <w:i/>
          <w:iCs/>
          <w:color w:val="000000" w:themeColor="text1"/>
        </w:rPr>
        <w:t xml:space="preserve">TCI-State </w:t>
      </w:r>
      <w:r w:rsidRPr="00A15DCB">
        <w:rPr>
          <w:color w:val="000000" w:themeColor="text1"/>
        </w:rPr>
        <w:t xml:space="preserve">configurations, within the higher layer parameter </w:t>
      </w:r>
      <w:bookmarkStart w:id="153" w:name="_Hlk111110645"/>
      <w:r w:rsidRPr="00A15DCB">
        <w:rPr>
          <w:i/>
          <w:iCs/>
          <w:color w:val="000000" w:themeColor="text1"/>
        </w:rPr>
        <w:t>dl-OrJointTCI-StateList</w:t>
      </w:r>
      <w:r w:rsidRPr="00A15DCB">
        <w:rPr>
          <w:color w:val="000000" w:themeColor="text1"/>
        </w:rPr>
        <w:t xml:space="preserve"> </w:t>
      </w:r>
      <w:bookmarkEnd w:id="153"/>
      <w:r w:rsidRPr="00A15DCB">
        <w:rPr>
          <w:color w:val="000000" w:themeColor="text1"/>
        </w:rPr>
        <w:t>in</w:t>
      </w:r>
      <w:r w:rsidRPr="00A15DCB">
        <w:rPr>
          <w:i/>
          <w:color w:val="000000" w:themeColor="text1"/>
        </w:rPr>
        <w:t xml:space="preserve"> PDSCH-Config</w:t>
      </w:r>
      <w:r w:rsidRPr="00A15DCB">
        <w:rPr>
          <w:color w:val="000000" w:themeColor="text1"/>
        </w:rPr>
        <w:t xml:space="preserve"> for providing a reference signal for the quasi co-location for DM-RS of PDSCH and DM-RS of PDCCH in a BWP/CC, for CSI-RS, and to provide a reference, if applicable, for determining UL TX spatial filter for dynamic-grant and configured-grant based PUSCH and PUCCH resource in a BWP/CC, and SRS. </w:t>
      </w:r>
    </w:p>
    <w:p w14:paraId="534F086A" w14:textId="77777777" w:rsidR="009A2718" w:rsidRPr="00A15DCB" w:rsidRDefault="009A2718" w:rsidP="009A2718">
      <w:pPr>
        <w:rPr>
          <w:color w:val="000000" w:themeColor="text1"/>
        </w:rPr>
      </w:pPr>
      <w:r w:rsidRPr="00A15DCB">
        <w:rPr>
          <w:color w:val="000000" w:themeColor="text1"/>
        </w:rPr>
        <w:t xml:space="preserve">If the </w:t>
      </w:r>
      <w:r w:rsidRPr="00A15DCB">
        <w:rPr>
          <w:i/>
          <w:iCs/>
          <w:color w:val="000000" w:themeColor="text1"/>
        </w:rPr>
        <w:t>TCI-State</w:t>
      </w:r>
      <w:r w:rsidRPr="00A15DCB">
        <w:rPr>
          <w:color w:val="000000" w:themeColor="text1"/>
        </w:rPr>
        <w:t xml:space="preserve"> or </w:t>
      </w:r>
      <w:r w:rsidRPr="00A15DCB">
        <w:rPr>
          <w:i/>
          <w:iCs/>
          <w:color w:val="000000" w:themeColor="text1"/>
        </w:rPr>
        <w:t>TCI-UL-State</w:t>
      </w:r>
      <w:r w:rsidRPr="00A15DCB">
        <w:rPr>
          <w:color w:val="000000" w:themeColor="text1"/>
        </w:rPr>
        <w:t xml:space="preserve"> configurations are absent in a BWP of the CC, the UE can apply the </w:t>
      </w:r>
      <w:r w:rsidRPr="00A15DCB">
        <w:rPr>
          <w:i/>
          <w:iCs/>
          <w:color w:val="000000" w:themeColor="text1"/>
        </w:rPr>
        <w:t>TCI-State</w:t>
      </w:r>
      <w:r w:rsidRPr="00A15DCB">
        <w:rPr>
          <w:color w:val="000000" w:themeColor="text1"/>
        </w:rPr>
        <w:t xml:space="preserve"> or </w:t>
      </w:r>
      <w:r w:rsidRPr="00A15DCB">
        <w:rPr>
          <w:i/>
          <w:iCs/>
          <w:color w:val="000000" w:themeColor="text1"/>
        </w:rPr>
        <w:t>TCI-UL-State</w:t>
      </w:r>
      <w:r w:rsidRPr="00A15DCB">
        <w:rPr>
          <w:color w:val="000000" w:themeColor="text1"/>
        </w:rPr>
        <w:t xml:space="preserve"> configurations from a reference BWP of a reference CC. </w:t>
      </w:r>
      <w:r w:rsidRPr="00A15DCB">
        <w:rPr>
          <w:color w:val="000000" w:themeColor="text1"/>
          <w:szCs w:val="18"/>
        </w:rPr>
        <w:t xml:space="preserve">The UE is not expected to be configured with </w:t>
      </w:r>
      <w:r w:rsidRPr="00A15DCB">
        <w:rPr>
          <w:i/>
          <w:iCs/>
          <w:color w:val="000000" w:themeColor="text1"/>
          <w:szCs w:val="18"/>
        </w:rPr>
        <w:t>tci-StatesToAddModList</w:t>
      </w:r>
      <w:r w:rsidRPr="00A15DCB">
        <w:rPr>
          <w:color w:val="000000" w:themeColor="text1"/>
          <w:szCs w:val="18"/>
        </w:rPr>
        <w:t xml:space="preserve">, </w:t>
      </w:r>
      <w:r w:rsidRPr="00A15DCB">
        <w:rPr>
          <w:i/>
          <w:iCs/>
          <w:color w:val="000000" w:themeColor="text1"/>
          <w:szCs w:val="18"/>
        </w:rPr>
        <w:t>SpatialRelationInfo</w:t>
      </w:r>
      <w:r w:rsidRPr="00A15DCB">
        <w:rPr>
          <w:color w:val="000000" w:themeColor="text1"/>
          <w:szCs w:val="18"/>
        </w:rPr>
        <w:t xml:space="preserve"> or </w:t>
      </w:r>
      <w:r w:rsidRPr="00A15DCB">
        <w:rPr>
          <w:i/>
          <w:iCs/>
          <w:color w:val="000000" w:themeColor="text1"/>
          <w:szCs w:val="18"/>
        </w:rPr>
        <w:t>PUCCH-SpatialRelationInfo</w:t>
      </w:r>
      <w:r w:rsidRPr="00A15DCB">
        <w:rPr>
          <w:color w:val="000000" w:themeColor="text1"/>
          <w:szCs w:val="18"/>
        </w:rPr>
        <w:t xml:space="preserve">, </w:t>
      </w:r>
      <w:r w:rsidRPr="00A15DCB">
        <w:rPr>
          <w:bCs/>
          <w:color w:val="000000" w:themeColor="text1"/>
          <w:szCs w:val="18"/>
        </w:rPr>
        <w:t xml:space="preserve">except </w:t>
      </w:r>
      <w:r w:rsidRPr="00A15DCB">
        <w:rPr>
          <w:bCs/>
          <w:i/>
          <w:color w:val="000000" w:themeColor="text1"/>
          <w:szCs w:val="18"/>
        </w:rPr>
        <w:t xml:space="preserve">SpatialRelationInfoPos </w:t>
      </w:r>
      <w:r w:rsidRPr="00A15DCB">
        <w:rPr>
          <w:bCs/>
          <w:iCs/>
          <w:color w:val="000000" w:themeColor="text1"/>
          <w:szCs w:val="18"/>
        </w:rPr>
        <w:t>in a CC in a band</w:t>
      </w:r>
      <w:r w:rsidRPr="00A15DCB">
        <w:rPr>
          <w:bCs/>
          <w:color w:val="000000" w:themeColor="text1"/>
          <w:szCs w:val="18"/>
        </w:rPr>
        <w:t xml:space="preserve">, </w:t>
      </w:r>
      <w:r w:rsidRPr="00A15DCB">
        <w:rPr>
          <w:color w:val="000000" w:themeColor="text1"/>
          <w:szCs w:val="18"/>
        </w:rPr>
        <w:t xml:space="preserve">if the UE is configured with </w:t>
      </w:r>
      <w:r w:rsidRPr="00A15DCB">
        <w:rPr>
          <w:i/>
          <w:iCs/>
          <w:color w:val="000000" w:themeColor="text1"/>
        </w:rPr>
        <w:t>dl-OrJointTCI-StateList</w:t>
      </w:r>
      <w:r w:rsidRPr="00A15DCB">
        <w:rPr>
          <w:color w:val="000000" w:themeColor="text1"/>
          <w:szCs w:val="18"/>
        </w:rPr>
        <w:t xml:space="preserve"> or </w:t>
      </w:r>
      <w:r w:rsidRPr="00A15DCB">
        <w:rPr>
          <w:i/>
          <w:iCs/>
          <w:color w:val="000000" w:themeColor="text1"/>
          <w:szCs w:val="18"/>
        </w:rPr>
        <w:t>u</w:t>
      </w:r>
      <w:r w:rsidRPr="00A15DCB">
        <w:rPr>
          <w:i/>
          <w:iCs/>
          <w:color w:val="000000" w:themeColor="text1"/>
        </w:rPr>
        <w:t>l-TCI-StateList</w:t>
      </w:r>
      <w:r w:rsidRPr="00A15DCB">
        <w:rPr>
          <w:color w:val="000000" w:themeColor="text1"/>
          <w:szCs w:val="18"/>
        </w:rPr>
        <w:t xml:space="preserve"> in any CC in the same band. The UE can assume that when the UE is configured with </w:t>
      </w:r>
      <w:r w:rsidRPr="00A15DCB">
        <w:rPr>
          <w:i/>
          <w:iCs/>
          <w:color w:val="000000" w:themeColor="text1"/>
          <w:szCs w:val="18"/>
        </w:rPr>
        <w:t>tci-StatesToAddModList</w:t>
      </w:r>
      <w:r w:rsidRPr="00A15DCB">
        <w:rPr>
          <w:color w:val="000000" w:themeColor="text1"/>
          <w:szCs w:val="18"/>
        </w:rPr>
        <w:t xml:space="preserve"> in any CC in the CC list </w:t>
      </w:r>
      <w:r w:rsidRPr="00A15DCB">
        <w:rPr>
          <w:color w:val="000000" w:themeColor="text1"/>
        </w:rPr>
        <w:t>configured by</w:t>
      </w:r>
      <w:r w:rsidRPr="00A15DCB">
        <w:rPr>
          <w:i/>
          <w:iCs/>
          <w:color w:val="000000" w:themeColor="text1"/>
        </w:rPr>
        <w:t xml:space="preserve"> simultaneousTCI-UpdateList1-r16, simultaneousTCI-UpdateList2-r16,</w:t>
      </w:r>
      <w:r w:rsidRPr="00A15DCB">
        <w:rPr>
          <w:color w:val="000000" w:themeColor="text1"/>
        </w:rPr>
        <w:t xml:space="preserve"> </w:t>
      </w:r>
      <w:r w:rsidRPr="00A15DCB">
        <w:rPr>
          <w:i/>
          <w:iCs/>
          <w:color w:val="000000" w:themeColor="text1"/>
          <w:lang w:eastAsia="zh-CN"/>
        </w:rPr>
        <w:t xml:space="preserve">simultaneousSpatial-UpdatedList1-r16, or simultaneousSpatial-UpdatedList2-r16, </w:t>
      </w:r>
      <w:r w:rsidRPr="00A15DCB">
        <w:rPr>
          <w:color w:val="000000" w:themeColor="text1"/>
        </w:rPr>
        <w:t xml:space="preserve">the UE is not configured with </w:t>
      </w:r>
      <w:r w:rsidRPr="00A15DCB">
        <w:rPr>
          <w:i/>
          <w:iCs/>
          <w:color w:val="000000" w:themeColor="text1"/>
        </w:rPr>
        <w:t>dl-OrJointTCI-StateList</w:t>
      </w:r>
      <w:r w:rsidRPr="00A15DCB">
        <w:rPr>
          <w:color w:val="000000" w:themeColor="text1"/>
        </w:rPr>
        <w:t xml:space="preserve"> or </w:t>
      </w:r>
      <w:r w:rsidRPr="00A15DCB">
        <w:rPr>
          <w:i/>
          <w:iCs/>
          <w:color w:val="000000" w:themeColor="text1"/>
          <w:szCs w:val="18"/>
        </w:rPr>
        <w:t>u</w:t>
      </w:r>
      <w:r w:rsidRPr="00A15DCB">
        <w:rPr>
          <w:i/>
          <w:iCs/>
          <w:color w:val="000000" w:themeColor="text1"/>
        </w:rPr>
        <w:t>l-TCI-StateList</w:t>
      </w:r>
      <w:r w:rsidRPr="00A15DCB">
        <w:rPr>
          <w:color w:val="000000" w:themeColor="text1"/>
        </w:rPr>
        <w:t xml:space="preserve"> in any CC within the same band in the CC list.</w:t>
      </w:r>
    </w:p>
    <w:p w14:paraId="1A02B608" w14:textId="77777777" w:rsidR="009A2718" w:rsidRPr="00A15DCB" w:rsidRDefault="009A2718" w:rsidP="009A2718">
      <w:pPr>
        <w:rPr>
          <w:color w:val="000000" w:themeColor="text1"/>
        </w:rPr>
      </w:pPr>
      <w:r w:rsidRPr="00A15DCB">
        <w:rPr>
          <w:color w:val="000000" w:themeColor="text1"/>
        </w:rPr>
        <w:t>The UE receives an activation command, as described in clause 6.1.3.xx of [10, TS 38.321], 6.1.3.</w:t>
      </w:r>
      <w:r w:rsidRPr="00A15DCB">
        <w:rPr>
          <w:color w:val="000000" w:themeColor="text1"/>
          <w:lang w:eastAsia="zh-CN"/>
        </w:rPr>
        <w:t>47</w:t>
      </w:r>
      <w:r w:rsidRPr="00A15DCB">
        <w:rPr>
          <w:color w:val="000000" w:themeColor="text1"/>
        </w:rPr>
        <w:t xml:space="preserve"> of [10, TS 38.321] or 6.1.4.xx of [10, TS 38.321], used to map up to 8 TCI states and/or pairs of TCI states, with one TCI state for DL channels/signals and/or one TCI state for UL channels/signals to the codepoints of the DCI field </w:t>
      </w:r>
      <w:r w:rsidRPr="00A15DCB">
        <w:rPr>
          <w:i/>
          <w:color w:val="000000" w:themeColor="text1"/>
        </w:rPr>
        <w:t>'Transmission Configuration Indication'</w:t>
      </w:r>
      <w:r w:rsidRPr="00A15DCB">
        <w:rPr>
          <w:color w:val="000000" w:themeColor="text1"/>
        </w:rPr>
        <w:t xml:space="preserve"> for one or for a set of CCs/DL BWPs, [and/] or up to 8 sets of TCI states, where each set is comprised of up to two TCI state(s) for DL and UL signals/channels, or up to two TCI state(s) for DL channels/signals and up to two TCI state(s) for UL channels/signals to the codepoints of the DCI field </w:t>
      </w:r>
      <w:r w:rsidRPr="00A15DCB">
        <w:rPr>
          <w:i/>
          <w:color w:val="000000" w:themeColor="text1"/>
        </w:rPr>
        <w:t>'Transmission Configuration Indication'</w:t>
      </w:r>
      <w:r w:rsidRPr="00A15DCB">
        <w:rPr>
          <w:color w:val="000000" w:themeColor="text1"/>
        </w:rPr>
        <w:t xml:space="preserve"> for one or for a set of CCs/DL BWPs, and if applicable, for one or for a set of CCs/UL BWPs. When a set of TCI state IDs are activated for a set of CCs/DL BWPs and if applicable, for a set of CCs/UL BWPs, where the applicable list of CCs is determined by the indicated CC in the activation command, the same set of TCI state IDs are applied for all DL and/or UL BWPs in the indicated CCs. If the activation command maps </w:t>
      </w:r>
      <w:r w:rsidRPr="00A15DCB">
        <w:rPr>
          <w:i/>
          <w:iCs/>
          <w:color w:val="000000" w:themeColor="text1"/>
        </w:rPr>
        <w:t xml:space="preserve">TCI-State(s) </w:t>
      </w:r>
      <w:r w:rsidRPr="00A15DCB">
        <w:rPr>
          <w:color w:val="000000" w:themeColor="text1"/>
        </w:rPr>
        <w:t xml:space="preserve">and/or </w:t>
      </w:r>
      <w:r w:rsidRPr="00A15DCB">
        <w:rPr>
          <w:i/>
          <w:iCs/>
          <w:color w:val="000000" w:themeColor="text1"/>
        </w:rPr>
        <w:t xml:space="preserve">TCI-UL-State(s) </w:t>
      </w:r>
      <w:r w:rsidRPr="00A15DCB">
        <w:rPr>
          <w:color w:val="000000" w:themeColor="text1"/>
        </w:rPr>
        <w:t xml:space="preserve">to only one TCI codepoint, the UE shall apply the indicated </w:t>
      </w:r>
      <w:r w:rsidRPr="00A15DCB">
        <w:rPr>
          <w:i/>
          <w:iCs/>
          <w:color w:val="000000" w:themeColor="text1"/>
        </w:rPr>
        <w:t xml:space="preserve">TCI-State(s) </w:t>
      </w:r>
      <w:r w:rsidRPr="00A15DCB">
        <w:rPr>
          <w:color w:val="000000" w:themeColor="text1"/>
        </w:rPr>
        <w:t xml:space="preserve">and/or </w:t>
      </w:r>
      <w:r w:rsidRPr="00A15DCB">
        <w:rPr>
          <w:i/>
          <w:iCs/>
          <w:color w:val="000000" w:themeColor="text1"/>
        </w:rPr>
        <w:t xml:space="preserve">TCI-UL-State(s) </w:t>
      </w:r>
      <w:r w:rsidRPr="00A15DCB">
        <w:rPr>
          <w:color w:val="000000" w:themeColor="text1"/>
        </w:rPr>
        <w:t>to one or to a set of CCs /DL BWPs, and if applicable, to one or to a set of CCs /UL BWPs once the indicated mapping for the one single TCI codepoint is applied as described in [11, TS 38.133].</w:t>
      </w:r>
    </w:p>
    <w:p w14:paraId="750E1D7B" w14:textId="77777777" w:rsidR="009A2718" w:rsidRPr="00A15DCB" w:rsidRDefault="009A2718" w:rsidP="009A2718">
      <w:pPr>
        <w:rPr>
          <w:color w:val="000000" w:themeColor="text1"/>
        </w:rPr>
      </w:pPr>
      <w:r w:rsidRPr="00A15DCB">
        <w:rPr>
          <w:color w:val="000000" w:themeColor="text1"/>
        </w:rPr>
        <w:t xml:space="preserve">When the </w:t>
      </w:r>
      <w:r w:rsidRPr="00A15DCB">
        <w:rPr>
          <w:i/>
          <w:iCs/>
          <w:color w:val="000000" w:themeColor="text1"/>
        </w:rPr>
        <w:t>bwp-id</w:t>
      </w:r>
      <w:r w:rsidRPr="00A15DCB">
        <w:rPr>
          <w:color w:val="000000" w:themeColor="text1"/>
        </w:rPr>
        <w:t xml:space="preserve"> or </w:t>
      </w:r>
      <w:r w:rsidRPr="00A15DCB">
        <w:rPr>
          <w:i/>
          <w:iCs/>
          <w:color w:val="000000" w:themeColor="text1"/>
        </w:rPr>
        <w:t>cell</w:t>
      </w:r>
      <w:r w:rsidRPr="00A15DCB">
        <w:rPr>
          <w:color w:val="000000" w:themeColor="text1"/>
        </w:rPr>
        <w:t xml:space="preserve"> for QCL-TypeA/D source RS in a QCL-Info of the TCI state is not configured, the UE assumes that QCL-TypeA/D source RS is configured </w:t>
      </w:r>
      <w:bookmarkStart w:id="154" w:name="_Hlk86865630"/>
      <w:r w:rsidRPr="00A15DCB">
        <w:rPr>
          <w:color w:val="000000" w:themeColor="text1"/>
        </w:rPr>
        <w:t>in the CC/DL BWP where</w:t>
      </w:r>
      <w:bookmarkEnd w:id="154"/>
      <w:r w:rsidRPr="00A15DCB">
        <w:rPr>
          <w:color w:val="000000" w:themeColor="text1"/>
        </w:rPr>
        <w:t xml:space="preserve"> TCI state applies.</w:t>
      </w:r>
    </w:p>
    <w:p w14:paraId="398DE9F3" w14:textId="77777777" w:rsidR="009A2718" w:rsidRPr="00A15DCB" w:rsidRDefault="009A2718" w:rsidP="009A2718">
      <w:pPr>
        <w:rPr>
          <w:color w:val="000000" w:themeColor="text1"/>
        </w:rPr>
      </w:pPr>
      <w:r w:rsidRPr="00A15DCB">
        <w:rPr>
          <w:color w:val="000000" w:themeColor="text1"/>
        </w:rPr>
        <w:t xml:space="preserve">When </w:t>
      </w:r>
      <w:r w:rsidRPr="00A15DCB">
        <w:rPr>
          <w:i/>
          <w:color w:val="000000" w:themeColor="text1"/>
        </w:rPr>
        <w:t xml:space="preserve">tci-PresentInDCI </w:t>
      </w:r>
      <w:r w:rsidRPr="00A15DCB">
        <w:rPr>
          <w:color w:val="000000" w:themeColor="text1"/>
        </w:rPr>
        <w:t xml:space="preserve">is set as 'enabled' or </w:t>
      </w:r>
      <w:r w:rsidRPr="00A15DCB">
        <w:rPr>
          <w:i/>
          <w:color w:val="000000" w:themeColor="text1"/>
        </w:rPr>
        <w:t xml:space="preserve">tci-PresentDCI-1-2 </w:t>
      </w:r>
      <w:r w:rsidRPr="00A15DCB">
        <w:rPr>
          <w:color w:val="000000" w:themeColor="text1"/>
        </w:rPr>
        <w:t xml:space="preserve">is configured for the CORESET, a UE configured with </w:t>
      </w:r>
      <w:r w:rsidRPr="00A15DCB">
        <w:rPr>
          <w:i/>
          <w:iCs/>
          <w:color w:val="000000" w:themeColor="text1"/>
        </w:rPr>
        <w:t>dl-OrJointTCI-StateList</w:t>
      </w:r>
      <w:r w:rsidRPr="00A15DCB">
        <w:rPr>
          <w:color w:val="000000" w:themeColor="text1"/>
        </w:rPr>
        <w:t xml:space="preserve"> with activated </w:t>
      </w:r>
      <w:r w:rsidRPr="00A15DCB">
        <w:rPr>
          <w:i/>
          <w:iCs/>
          <w:color w:val="000000" w:themeColor="text1"/>
        </w:rPr>
        <w:t xml:space="preserve">TCI-State </w:t>
      </w:r>
      <w:r w:rsidRPr="00A15DCB">
        <w:rPr>
          <w:color w:val="000000" w:themeColor="text1"/>
        </w:rPr>
        <w:t xml:space="preserve">or </w:t>
      </w:r>
      <w:r w:rsidRPr="00A15DCB">
        <w:rPr>
          <w:i/>
          <w:iCs/>
          <w:color w:val="000000" w:themeColor="text1"/>
          <w:szCs w:val="18"/>
        </w:rPr>
        <w:t>u</w:t>
      </w:r>
      <w:r w:rsidRPr="00A15DCB">
        <w:rPr>
          <w:i/>
          <w:iCs/>
          <w:color w:val="000000" w:themeColor="text1"/>
        </w:rPr>
        <w:t>l-TCI-StateList</w:t>
      </w:r>
      <w:r w:rsidRPr="00A15DCB">
        <w:rPr>
          <w:color w:val="000000" w:themeColor="text1"/>
        </w:rPr>
        <w:t xml:space="preserve"> with activated</w:t>
      </w:r>
      <w:r w:rsidRPr="00A15DCB">
        <w:rPr>
          <w:i/>
          <w:iCs/>
          <w:color w:val="000000" w:themeColor="text1"/>
        </w:rPr>
        <w:t xml:space="preserve"> TCI-UL-State</w:t>
      </w:r>
      <w:r w:rsidRPr="00A15DCB">
        <w:rPr>
          <w:color w:val="000000" w:themeColor="text1"/>
        </w:rPr>
        <w:t xml:space="preserve"> receives DCI format 1_1/1_2/1_3 providing indicated</w:t>
      </w:r>
      <w:r w:rsidRPr="00A15DCB">
        <w:rPr>
          <w:i/>
          <w:iCs/>
          <w:color w:val="000000" w:themeColor="text1"/>
        </w:rPr>
        <w:t xml:space="preserve"> TCI-State(s)</w:t>
      </w:r>
      <w:r w:rsidRPr="00A15DCB">
        <w:rPr>
          <w:color w:val="000000" w:themeColor="text1"/>
        </w:rPr>
        <w:t xml:space="preserve"> and/or</w:t>
      </w:r>
      <w:r w:rsidRPr="00A15DCB">
        <w:rPr>
          <w:i/>
          <w:iCs/>
          <w:color w:val="000000" w:themeColor="text1"/>
        </w:rPr>
        <w:t xml:space="preserve"> TCI-UL-State(s) </w:t>
      </w:r>
      <w:r w:rsidRPr="00A15DCB">
        <w:rPr>
          <w:color w:val="000000" w:themeColor="text1"/>
        </w:rPr>
        <w:t>for a CC or all CCs in the same CC list configured by</w:t>
      </w:r>
      <w:r w:rsidRPr="00A15DCB">
        <w:rPr>
          <w:i/>
          <w:iCs/>
          <w:color w:val="000000" w:themeColor="text1"/>
        </w:rPr>
        <w:t xml:space="preserve"> simultaneousU-TCI-UpdateList1-r17, simultaneousU-TCI-UpdateList2-r17, simultaneousU-TCI-UpdateList3-r17, simultaneousU-TCI-UpdateList4-r17</w:t>
      </w:r>
      <w:r w:rsidRPr="00A15DCB">
        <w:rPr>
          <w:color w:val="000000" w:themeColor="text1"/>
        </w:rPr>
        <w:t>. The DCI format 1_1/1_2 can be with or without, if applicable, DL assignment. If the DCI format 1_1/1_2/ is without DL assignment, the UE can assume the following:</w:t>
      </w:r>
    </w:p>
    <w:p w14:paraId="1454E945" w14:textId="77777777" w:rsidR="009A2718" w:rsidRPr="00A15DCB" w:rsidRDefault="009A2718" w:rsidP="009A2718">
      <w:pPr>
        <w:pStyle w:val="B1"/>
        <w:rPr>
          <w:color w:val="000000" w:themeColor="text1"/>
        </w:rPr>
      </w:pPr>
      <w:r w:rsidRPr="00A15DCB">
        <w:rPr>
          <w:color w:val="000000" w:themeColor="text1"/>
        </w:rPr>
        <w:lastRenderedPageBreak/>
        <w:t>-</w:t>
      </w:r>
      <w:r w:rsidRPr="00A15DCB">
        <w:rPr>
          <w:color w:val="000000" w:themeColor="text1"/>
        </w:rPr>
        <w:tab/>
        <w:t>CS-RNTI is used to scramble the CRC for the DCI</w:t>
      </w:r>
    </w:p>
    <w:p w14:paraId="1885B550"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The values of the following DCI fields are set as follows:</w:t>
      </w:r>
    </w:p>
    <w:p w14:paraId="5C898F35"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RV = all '1's</w:t>
      </w:r>
    </w:p>
    <w:p w14:paraId="2447D998"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MCS = all '1's</w:t>
      </w:r>
    </w:p>
    <w:p w14:paraId="737360ED"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NDI = 0</w:t>
      </w:r>
    </w:p>
    <w:p w14:paraId="2C5A5398"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 xml:space="preserve">Set to all '0's for FDRA Type 0, or all '1's for FDRA Type 1, or all '0's for dynamicSwitch (same as in Table 10.2-4 of [6, TS 38.213]). </w:t>
      </w:r>
    </w:p>
    <w:p w14:paraId="2045AC7D"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an initial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TCI-State</w:t>
      </w:r>
      <w:r w:rsidRPr="00A15DCB">
        <w:rPr>
          <w:i/>
          <w:iCs/>
          <w:color w:val="000000" w:themeColor="text1"/>
          <w:lang w:eastAsia="zh-TW"/>
        </w:rPr>
        <w:t xml:space="preserve"> </w:t>
      </w:r>
      <w:r w:rsidRPr="00A15DCB">
        <w:rPr>
          <w:color w:val="000000" w:themeColor="text1"/>
          <w:lang w:eastAsia="zh-TW"/>
        </w:rPr>
        <w:t xml:space="preserve">and before application of an </w:t>
      </w:r>
      <w:r w:rsidRPr="00A15DCB">
        <w:rPr>
          <w:color w:val="000000" w:themeColor="text1"/>
        </w:rPr>
        <w:t xml:space="preserve">indicated TCI state </w:t>
      </w:r>
      <w:r w:rsidRPr="00A15DCB">
        <w:rPr>
          <w:color w:val="000000" w:themeColor="text1"/>
          <w:lang w:eastAsia="zh-TW"/>
        </w:rPr>
        <w:t>from the configured TCI states:</w:t>
      </w:r>
    </w:p>
    <w:p w14:paraId="2BF6E8B7"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DM-RS of PDSCH and DM-RS of PDCCH and the CSI-RS applying the </w:t>
      </w:r>
      <w:r w:rsidRPr="00A15DCB">
        <w:rPr>
          <w:color w:val="000000" w:themeColor="text1"/>
        </w:rPr>
        <w:t>indicated TCI state are quasi co-located with the SS/PBCH block the UE identified during the initial access procedure</w:t>
      </w:r>
    </w:p>
    <w:p w14:paraId="3A4A7BE3"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an initial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 xml:space="preserve">TCI-State </w:t>
      </w:r>
      <w:r w:rsidRPr="00A15DCB">
        <w:rPr>
          <w:color w:val="000000" w:themeColor="text1"/>
          <w:lang w:eastAsia="zh-CN"/>
        </w:rPr>
        <w:t xml:space="preserve">or </w:t>
      </w:r>
      <w:r w:rsidRPr="00A15DCB">
        <w:rPr>
          <w:i/>
          <w:iCs/>
          <w:color w:val="000000" w:themeColor="text1"/>
          <w:szCs w:val="18"/>
        </w:rPr>
        <w:t>u</w:t>
      </w:r>
      <w:r w:rsidRPr="00A15DCB">
        <w:rPr>
          <w:i/>
          <w:iCs/>
          <w:color w:val="000000" w:themeColor="text1"/>
        </w:rPr>
        <w:t>l-TCI-StateList</w:t>
      </w:r>
      <w:r w:rsidRPr="00A15DCB">
        <w:rPr>
          <w:color w:val="000000" w:themeColor="text1"/>
        </w:rPr>
        <w:t xml:space="preserve"> with </w:t>
      </w:r>
      <w:r w:rsidRPr="00A15DCB">
        <w:rPr>
          <w:color w:val="000000" w:themeColor="text1"/>
          <w:lang w:eastAsia="zh-TW"/>
        </w:rPr>
        <w:t xml:space="preserve">more than one </w:t>
      </w:r>
      <w:r w:rsidRPr="00A15DCB">
        <w:rPr>
          <w:i/>
          <w:iCs/>
          <w:color w:val="000000" w:themeColor="text1"/>
          <w:lang w:eastAsia="zh-CN"/>
        </w:rPr>
        <w:t>TCI-UL-State</w:t>
      </w:r>
      <w:r w:rsidRPr="00A15DCB">
        <w:rPr>
          <w:color w:val="000000" w:themeColor="text1"/>
          <w:lang w:eastAsia="zh-TW"/>
        </w:rPr>
        <w:t xml:space="preserve"> and before application of an </w:t>
      </w:r>
      <w:r w:rsidRPr="00A15DCB">
        <w:rPr>
          <w:color w:val="000000" w:themeColor="text1"/>
        </w:rPr>
        <w:t xml:space="preserve">indicated TCI state </w:t>
      </w:r>
      <w:r w:rsidRPr="00A15DCB">
        <w:rPr>
          <w:color w:val="000000" w:themeColor="text1"/>
          <w:lang w:eastAsia="zh-TW"/>
        </w:rPr>
        <w:t>from the configured TCI states:</w:t>
      </w:r>
    </w:p>
    <w:p w14:paraId="567F9146"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the UL TX spatial filter, if applicable, for dynamic-grant and configured-grant based PUSCH and PUCCH, and for SRS applying the </w:t>
      </w:r>
      <w:r w:rsidRPr="00A15DCB">
        <w:rPr>
          <w:color w:val="000000" w:themeColor="text1"/>
        </w:rPr>
        <w:t>indicated TCI state,</w:t>
      </w:r>
      <w:r w:rsidRPr="00A15DCB">
        <w:rPr>
          <w:color w:val="000000" w:themeColor="text1"/>
          <w:lang w:eastAsia="zh-TW"/>
        </w:rPr>
        <w:t xml:space="preserve"> is the same as that for a PUSCH transmission scheduled by a RAR UL grant during the initial access procedure</w:t>
      </w:r>
    </w:p>
    <w:p w14:paraId="76F51427"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 xml:space="preserve">TCI-State </w:t>
      </w:r>
      <w:r w:rsidRPr="00A15DCB">
        <w:rPr>
          <w:color w:val="000000" w:themeColor="text1"/>
          <w:lang w:eastAsia="zh-TW"/>
        </w:rPr>
        <w:t>as part of a Reconfiguration with sync procedure as described in [12, TS 38.331]</w:t>
      </w:r>
      <w:r w:rsidRPr="00A15DCB">
        <w:rPr>
          <w:i/>
          <w:iCs/>
          <w:color w:val="000000" w:themeColor="text1"/>
          <w:lang w:eastAsia="zh-TW"/>
        </w:rPr>
        <w:t xml:space="preserve"> </w:t>
      </w:r>
      <w:r w:rsidRPr="00A15DCB">
        <w:rPr>
          <w:color w:val="000000" w:themeColor="text1"/>
          <w:lang w:eastAsia="zh-TW"/>
        </w:rPr>
        <w:t xml:space="preserve">and before applying an </w:t>
      </w:r>
      <w:r w:rsidRPr="00A15DCB">
        <w:rPr>
          <w:color w:val="000000" w:themeColor="text1"/>
        </w:rPr>
        <w:t xml:space="preserve">indicated TCI state </w:t>
      </w:r>
      <w:r w:rsidRPr="00A15DCB">
        <w:rPr>
          <w:color w:val="000000" w:themeColor="text1"/>
          <w:lang w:eastAsia="zh-TW"/>
        </w:rPr>
        <w:t>from the configured TCI states:</w:t>
      </w:r>
    </w:p>
    <w:p w14:paraId="33130153"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DM-RS of PDSCH and DM-RS of PDCCH, and the CSI-RS applying the </w:t>
      </w:r>
      <w:r w:rsidRPr="00A15DCB">
        <w:rPr>
          <w:color w:val="000000" w:themeColor="text1"/>
        </w:rPr>
        <w:t>indicated TCI state are quasi co-located with the SS/PBCH block or the CSI-RS resource the UE identified during the random access procedure initiated by the Reconfiguration with sync procedure as described in [12, TS 38.331].</w:t>
      </w:r>
    </w:p>
    <w:p w14:paraId="7B268904"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 xml:space="preserve">TCI-State </w:t>
      </w:r>
      <w:r w:rsidRPr="00A15DCB">
        <w:rPr>
          <w:color w:val="000000" w:themeColor="text1"/>
          <w:lang w:eastAsia="zh-CN"/>
        </w:rPr>
        <w:t>or</w:t>
      </w:r>
      <w:r w:rsidRPr="00A15DCB">
        <w:rPr>
          <w:color w:val="000000" w:themeColor="text1"/>
          <w:lang w:eastAsia="zh-TW"/>
        </w:rPr>
        <w:t xml:space="preserve"> more than one </w:t>
      </w:r>
      <w:r w:rsidRPr="00A15DCB">
        <w:rPr>
          <w:i/>
          <w:iCs/>
          <w:color w:val="000000" w:themeColor="text1"/>
        </w:rPr>
        <w:t>TCI-UL-State</w:t>
      </w:r>
      <w:r w:rsidRPr="00A15DCB">
        <w:rPr>
          <w:color w:val="000000" w:themeColor="text1"/>
          <w:lang w:eastAsia="zh-TW"/>
        </w:rPr>
        <w:t xml:space="preserve"> as part of a Reconfiguration with sync procedure as described in [12, TS 38.331] and before applying an </w:t>
      </w:r>
      <w:r w:rsidRPr="00A15DCB">
        <w:rPr>
          <w:color w:val="000000" w:themeColor="text1"/>
        </w:rPr>
        <w:t xml:space="preserve">indicated TCI state </w:t>
      </w:r>
      <w:r w:rsidRPr="00A15DCB">
        <w:rPr>
          <w:color w:val="000000" w:themeColor="text1"/>
          <w:lang w:eastAsia="zh-TW"/>
        </w:rPr>
        <w:t xml:space="preserve">from the configured TCI states: </w:t>
      </w:r>
    </w:p>
    <w:p w14:paraId="106363AE"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the UL TX spatial filter, if applicable, for dynamic-grant and configured-grant based PUSCH and PUCCH, and for SRS applying the </w:t>
      </w:r>
      <w:r w:rsidRPr="00A15DCB">
        <w:rPr>
          <w:color w:val="000000" w:themeColor="text1"/>
        </w:rPr>
        <w:t xml:space="preserve">indicated TCI state, </w:t>
      </w:r>
      <w:r w:rsidRPr="00A15DCB">
        <w:rPr>
          <w:color w:val="000000" w:themeColor="text1"/>
          <w:lang w:eastAsia="zh-TW"/>
        </w:rPr>
        <w:t>is the same as that for a PUSCH transmission scheduled by a RAR UL grant during random access procedure initiated by the Reconfiguration with sync procedure as described in [12, TS 38.331].</w:t>
      </w:r>
    </w:p>
    <w:p w14:paraId="4FF3BC30" w14:textId="77777777" w:rsidR="009A2718" w:rsidRPr="00A15DCB" w:rsidRDefault="009A2718" w:rsidP="009A2718">
      <w:pPr>
        <w:snapToGrid w:val="0"/>
        <w:rPr>
          <w:color w:val="000000" w:themeColor="text1"/>
        </w:rPr>
      </w:pPr>
      <w:r w:rsidRPr="00A15DCB">
        <w:rPr>
          <w:color w:val="000000" w:themeColor="text1"/>
          <w:lang w:eastAsia="zh-TW"/>
        </w:rPr>
        <w:t xml:space="preserve">If a UE receives a higher layer configuration of </w:t>
      </w:r>
      <w:r w:rsidRPr="00A15DCB">
        <w:rPr>
          <w:i/>
          <w:iCs/>
          <w:color w:val="000000" w:themeColor="text1"/>
        </w:rPr>
        <w:t>dl-OrJointTCI-StateList</w:t>
      </w:r>
      <w:r w:rsidRPr="00A15DCB">
        <w:rPr>
          <w:color w:val="000000" w:themeColor="text1"/>
        </w:rPr>
        <w:t xml:space="preserve"> with </w:t>
      </w:r>
      <w:r w:rsidRPr="00A15DCB">
        <w:rPr>
          <w:color w:val="000000" w:themeColor="text1"/>
          <w:lang w:eastAsia="zh-TW"/>
        </w:rPr>
        <w:t xml:space="preserve">a single </w:t>
      </w:r>
      <w:r w:rsidRPr="00A15DCB">
        <w:rPr>
          <w:rStyle w:val="Emphasis"/>
          <w:color w:val="000000" w:themeColor="text1"/>
          <w:lang w:eastAsia="zh-CN"/>
        </w:rPr>
        <w:t>TCI-State</w:t>
      </w:r>
      <w:r w:rsidRPr="00A15DCB">
        <w:rPr>
          <w:color w:val="000000" w:themeColor="text1"/>
          <w:lang w:eastAsia="zh-TW"/>
        </w:rPr>
        <w:t>, that can be used as an indicated TCI state</w:t>
      </w:r>
      <w:r w:rsidRPr="00A15DCB">
        <w:rPr>
          <w:rStyle w:val="Emphasis"/>
          <w:color w:val="000000" w:themeColor="text1"/>
          <w:lang w:eastAsia="zh-TW"/>
        </w:rPr>
        <w:t xml:space="preserve">, </w:t>
      </w:r>
      <w:r w:rsidRPr="00A15DCB">
        <w:rPr>
          <w:color w:val="000000" w:themeColor="text1"/>
          <w:lang w:eastAsia="zh-TW"/>
        </w:rPr>
        <w:t xml:space="preserve">the UE obtains the QCL assumptions from the configured TCI state for DM-RS of PDSCH and DM-RS of PDCCH, and the CSI -RS applying the </w:t>
      </w:r>
      <w:r w:rsidRPr="00A15DCB">
        <w:rPr>
          <w:color w:val="000000" w:themeColor="text1"/>
        </w:rPr>
        <w:t xml:space="preserve">indicated TCI state. </w:t>
      </w:r>
    </w:p>
    <w:p w14:paraId="54875D32"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If a UE receives a higher layer configuration of </w:t>
      </w:r>
      <w:r w:rsidRPr="00A15DCB">
        <w:rPr>
          <w:i/>
          <w:iCs/>
          <w:color w:val="000000" w:themeColor="text1"/>
        </w:rPr>
        <w:t>dl-OrJointTCI-StateList</w:t>
      </w:r>
      <w:r w:rsidRPr="00A15DCB">
        <w:rPr>
          <w:color w:val="000000" w:themeColor="text1"/>
        </w:rPr>
        <w:t xml:space="preserve"> with </w:t>
      </w:r>
      <w:r w:rsidRPr="00A15DCB">
        <w:rPr>
          <w:color w:val="000000" w:themeColor="text1"/>
          <w:lang w:eastAsia="zh-TW"/>
        </w:rPr>
        <w:t xml:space="preserve">a single </w:t>
      </w:r>
      <w:r w:rsidRPr="00A15DCB">
        <w:rPr>
          <w:rStyle w:val="Emphasis"/>
          <w:color w:val="000000" w:themeColor="text1"/>
          <w:lang w:eastAsia="zh-CN"/>
        </w:rPr>
        <w:t xml:space="preserve">TCI-State or </w:t>
      </w:r>
      <w:r w:rsidRPr="00A15DCB">
        <w:rPr>
          <w:i/>
          <w:iCs/>
          <w:color w:val="000000" w:themeColor="text1"/>
          <w:szCs w:val="18"/>
        </w:rPr>
        <w:t>u</w:t>
      </w:r>
      <w:r w:rsidRPr="00A15DCB">
        <w:rPr>
          <w:i/>
          <w:iCs/>
          <w:color w:val="000000" w:themeColor="text1"/>
        </w:rPr>
        <w:t xml:space="preserve">l-TCI-StateList </w:t>
      </w:r>
      <w:r w:rsidRPr="00A15DCB">
        <w:rPr>
          <w:color w:val="000000" w:themeColor="text1"/>
        </w:rPr>
        <w:t xml:space="preserve">with </w:t>
      </w:r>
      <w:r w:rsidRPr="00A15DCB">
        <w:rPr>
          <w:rStyle w:val="Emphasis"/>
          <w:color w:val="000000" w:themeColor="text1"/>
          <w:lang w:eastAsia="zh-CN"/>
        </w:rPr>
        <w:t xml:space="preserve">a single </w:t>
      </w:r>
      <w:r w:rsidRPr="00A15DCB">
        <w:rPr>
          <w:i/>
          <w:iCs/>
          <w:color w:val="000000" w:themeColor="text1"/>
        </w:rPr>
        <w:t>TCI-UL-State</w:t>
      </w:r>
      <w:r w:rsidRPr="00A15DCB">
        <w:rPr>
          <w:color w:val="000000" w:themeColor="text1"/>
          <w:lang w:eastAsia="zh-TW"/>
        </w:rPr>
        <w:t>, that can be used as an indicated TCI state,</w:t>
      </w:r>
      <w:r w:rsidRPr="00A15DCB">
        <w:rPr>
          <w:rStyle w:val="Emphasis"/>
          <w:color w:val="000000" w:themeColor="text1"/>
          <w:lang w:eastAsia="zh-TW"/>
        </w:rPr>
        <w:t xml:space="preserve"> </w:t>
      </w:r>
      <w:r w:rsidRPr="00A15DCB">
        <w:rPr>
          <w:color w:val="000000" w:themeColor="text1"/>
          <w:lang w:eastAsia="zh-TW"/>
        </w:rPr>
        <w:t xml:space="preserve">the UE determines an UL TX spatial filter, if applicable, from the configured TCI state for dynamic-grant and configured-grant based PUSCH and PUCCH, and SRS applying the </w:t>
      </w:r>
      <w:r w:rsidRPr="00A15DCB">
        <w:rPr>
          <w:color w:val="000000" w:themeColor="text1"/>
        </w:rPr>
        <w:t>indicated TCI state</w:t>
      </w:r>
      <w:r w:rsidRPr="00A15DCB">
        <w:rPr>
          <w:color w:val="000000" w:themeColor="text1"/>
          <w:lang w:eastAsia="zh-TW"/>
        </w:rPr>
        <w:t>.</w:t>
      </w:r>
    </w:p>
    <w:p w14:paraId="680F263F" w14:textId="77777777" w:rsidR="009A2718" w:rsidRPr="00A15DCB" w:rsidRDefault="009A2718" w:rsidP="009A2718">
      <w:pPr>
        <w:rPr>
          <w:color w:val="000000" w:themeColor="text1"/>
        </w:rPr>
      </w:pPr>
      <w:r w:rsidRPr="00A15DCB">
        <w:rPr>
          <w:color w:val="000000" w:themeColor="text1"/>
          <w:lang w:eastAsia="zh-CN"/>
        </w:rPr>
        <w:t xml:space="preserve">When a UE configured with </w:t>
      </w:r>
      <w:r w:rsidRPr="00A15DCB">
        <w:rPr>
          <w:i/>
          <w:iCs/>
          <w:color w:val="000000" w:themeColor="text1"/>
        </w:rPr>
        <w:t>dl-OrJointTCI-StateList</w:t>
      </w:r>
      <w:r w:rsidRPr="00A15DCB">
        <w:rPr>
          <w:color w:val="000000" w:themeColor="text1"/>
          <w:lang w:eastAsia="zh-CN"/>
        </w:rPr>
        <w:t xml:space="preserve"> would transmit a PUCCH with positive HARQ-ACK or a PUSCH with positive HARQ-ACK corresponding to the DCI carrying the TCI State indication </w:t>
      </w:r>
      <w:r w:rsidRPr="00A15DCB">
        <w:rPr>
          <w:color w:val="000000" w:themeColor="text1"/>
          <w:shd w:val="clear" w:color="auto" w:fill="FFFFFF"/>
        </w:rPr>
        <w:t xml:space="preserve">and without DL assignment, or corresponding to the PDSCH scheduled by the DCI carrying the </w:t>
      </w:r>
      <w:r w:rsidRPr="00A15DCB">
        <w:rPr>
          <w:color w:val="000000" w:themeColor="text1"/>
          <w:lang w:eastAsia="zh-CN"/>
        </w:rPr>
        <w:t>TCI State</w:t>
      </w:r>
      <w:r w:rsidRPr="00A15DCB">
        <w:rPr>
          <w:color w:val="000000" w:themeColor="text1"/>
          <w:shd w:val="clear" w:color="auto" w:fill="FFFFFF"/>
        </w:rPr>
        <w:t xml:space="preserve"> indication, </w:t>
      </w:r>
      <w:r w:rsidRPr="00A15DCB">
        <w:rPr>
          <w:color w:val="000000" w:themeColor="text1"/>
          <w:lang w:eastAsia="zh-CN"/>
        </w:rPr>
        <w:t xml:space="preserve">and if the </w:t>
      </w:r>
      <w:r w:rsidRPr="00A15DCB">
        <w:rPr>
          <w:color w:val="000000" w:themeColor="text1"/>
        </w:rPr>
        <w:t xml:space="preserve">indicated </w:t>
      </w:r>
      <w:r w:rsidRPr="00A15DCB">
        <w:rPr>
          <w:color w:val="000000" w:themeColor="text1"/>
          <w:lang w:eastAsia="zh-CN"/>
        </w:rPr>
        <w:t>TCI State</w:t>
      </w:r>
      <w:r w:rsidRPr="00A15DCB">
        <w:rPr>
          <w:color w:val="000000" w:themeColor="text1"/>
        </w:rPr>
        <w:t>(s)</w:t>
      </w:r>
      <w:r w:rsidRPr="00A15DCB">
        <w:rPr>
          <w:color w:val="000000" w:themeColor="text1"/>
          <w:lang w:eastAsia="zh-CN"/>
        </w:rPr>
        <w:t xml:space="preserve"> is/are different </w:t>
      </w:r>
      <w:r w:rsidRPr="00A15DCB">
        <w:rPr>
          <w:color w:val="000000" w:themeColor="text1"/>
        </w:rPr>
        <w:t xml:space="preserve">from </w:t>
      </w:r>
      <w:r w:rsidRPr="00A15DCB">
        <w:rPr>
          <w:color w:val="000000" w:themeColor="text1"/>
          <w:lang w:eastAsia="zh-CN"/>
        </w:rPr>
        <w:t>the previously indicated one</w:t>
      </w:r>
      <w:r w:rsidRPr="00A15DCB">
        <w:rPr>
          <w:rStyle w:val="Emphasis"/>
          <w:color w:val="000000" w:themeColor="text1"/>
          <w:lang w:eastAsia="zh-CN"/>
        </w:rPr>
        <w:t>(s)</w:t>
      </w:r>
      <w:r w:rsidRPr="00A15DCB">
        <w:rPr>
          <w:color w:val="000000" w:themeColor="text1"/>
          <w:lang w:eastAsia="zh-CN"/>
        </w:rPr>
        <w:t>, the indicated</w:t>
      </w:r>
      <w:r w:rsidRPr="00A15DCB">
        <w:rPr>
          <w:i/>
          <w:iCs/>
          <w:color w:val="000000" w:themeColor="text1"/>
          <w:lang w:eastAsia="zh-CN"/>
        </w:rPr>
        <w:t xml:space="preserve"> </w:t>
      </w:r>
      <w:r w:rsidRPr="00A15DCB">
        <w:rPr>
          <w:rStyle w:val="Emphasis"/>
          <w:color w:val="000000" w:themeColor="text1"/>
          <w:lang w:eastAsia="zh-CN"/>
        </w:rPr>
        <w:t>TCI-State(s)</w:t>
      </w:r>
      <w:r w:rsidRPr="00A15DCB">
        <w:rPr>
          <w:color w:val="000000" w:themeColor="text1"/>
        </w:rPr>
        <w:t xml:space="preserve"> and/or</w:t>
      </w:r>
      <w:r w:rsidRPr="00A15DCB">
        <w:rPr>
          <w:i/>
          <w:iCs/>
          <w:color w:val="000000" w:themeColor="text1"/>
        </w:rPr>
        <w:t xml:space="preserve"> TCI-UL-State</w:t>
      </w:r>
      <w:r w:rsidRPr="00A15DCB">
        <w:rPr>
          <w:rStyle w:val="Emphasis"/>
          <w:color w:val="000000" w:themeColor="text1"/>
          <w:lang w:eastAsia="zh-CN"/>
        </w:rPr>
        <w:t>(s)</w:t>
      </w:r>
      <w:r w:rsidRPr="00A15DCB">
        <w:rPr>
          <w:i/>
          <w:iCs/>
          <w:color w:val="000000" w:themeColor="text1"/>
        </w:rPr>
        <w:t xml:space="preserve"> </w:t>
      </w:r>
      <w:r w:rsidRPr="00A15DCB">
        <w:rPr>
          <w:color w:val="000000" w:themeColor="text1"/>
          <w:lang w:eastAsia="zh-CN"/>
        </w:rPr>
        <w:t xml:space="preserve">should be applied starting from the first slot that is at least </w:t>
      </w:r>
      <m:oMath>
        <m:r>
          <w:rPr>
            <w:rFonts w:ascii="Cambria Math" w:hAnsi="Cambria Math"/>
            <w:color w:val="000000" w:themeColor="text1"/>
            <w:lang w:eastAsia="zh-CN"/>
          </w:rPr>
          <m:t>beamAppTime</m:t>
        </m:r>
      </m:oMath>
      <w:r w:rsidRPr="00A15DCB">
        <w:rPr>
          <w:color w:val="000000" w:themeColor="text1"/>
        </w:rPr>
        <w:t xml:space="preserve"> symbols after the last symbol of the PUCCH or the PUSCH. The first slot and the </w:t>
      </w:r>
      <m:oMath>
        <m:r>
          <w:rPr>
            <w:rFonts w:ascii="Cambria Math" w:hAnsi="Cambria Math"/>
            <w:color w:val="000000" w:themeColor="text1"/>
            <w:lang w:eastAsia="zh-CN"/>
          </w:rPr>
          <m:t>beamAppTime</m:t>
        </m:r>
      </m:oMath>
      <w:r w:rsidRPr="00A15DCB">
        <w:rPr>
          <w:color w:val="000000" w:themeColor="text1"/>
        </w:rPr>
        <w:t xml:space="preserve"> symbols are both determined on the active BWP with the smallest SCS among the BWP(s) </w:t>
      </w:r>
      <w:r w:rsidRPr="00A15DCB">
        <w:rPr>
          <w:rFonts w:cs="Times"/>
          <w:color w:val="000000" w:themeColor="text1"/>
          <w:szCs w:val="22"/>
        </w:rPr>
        <w:t>from the CCs</w:t>
      </w:r>
      <w:r w:rsidRPr="00A15DCB">
        <w:rPr>
          <w:rFonts w:cs="Times"/>
          <w:color w:val="000000" w:themeColor="text1"/>
          <w:szCs w:val="22"/>
          <w:lang w:eastAsia="zh-CN"/>
        </w:rPr>
        <w:t xml:space="preserve"> applying the </w:t>
      </w:r>
      <w:r w:rsidRPr="00A15DCB">
        <w:rPr>
          <w:color w:val="000000" w:themeColor="text1"/>
          <w:lang w:eastAsia="zh-CN"/>
        </w:rPr>
        <w:t>indicated</w:t>
      </w:r>
      <w:r w:rsidRPr="00A15DCB">
        <w:rPr>
          <w:i/>
          <w:iCs/>
          <w:color w:val="000000" w:themeColor="text1"/>
          <w:lang w:eastAsia="zh-CN"/>
        </w:rPr>
        <w:t xml:space="preserve"> </w:t>
      </w:r>
      <w:r w:rsidRPr="00A15DCB">
        <w:rPr>
          <w:i/>
          <w:iCs/>
          <w:color w:val="000000" w:themeColor="text1"/>
        </w:rPr>
        <w:t>TCI-State</w:t>
      </w:r>
      <w:r w:rsidRPr="00A15DCB">
        <w:rPr>
          <w:rStyle w:val="Emphasis"/>
          <w:color w:val="000000" w:themeColor="text1"/>
          <w:lang w:eastAsia="zh-CN"/>
        </w:rPr>
        <w:t>(s)</w:t>
      </w:r>
      <w:r w:rsidRPr="00A15DCB">
        <w:rPr>
          <w:color w:val="000000" w:themeColor="text1"/>
        </w:rPr>
        <w:t xml:space="preserve"> or </w:t>
      </w:r>
      <w:r w:rsidRPr="00A15DCB">
        <w:rPr>
          <w:i/>
          <w:iCs/>
          <w:color w:val="000000" w:themeColor="text1"/>
        </w:rPr>
        <w:t>TCI-UL-State</w:t>
      </w:r>
      <w:r w:rsidRPr="00A15DCB">
        <w:rPr>
          <w:rStyle w:val="Emphasis"/>
          <w:color w:val="000000" w:themeColor="text1"/>
          <w:lang w:eastAsia="zh-CN"/>
        </w:rPr>
        <w:t>(s)</w:t>
      </w:r>
      <w:r w:rsidRPr="00A15DCB">
        <w:rPr>
          <w:rFonts w:cs="Times"/>
          <w:color w:val="000000" w:themeColor="text1"/>
          <w:szCs w:val="22"/>
        </w:rPr>
        <w:t xml:space="preserve"> that are active at the end of </w:t>
      </w:r>
      <w:r w:rsidRPr="00A15DCB">
        <w:rPr>
          <w:rFonts w:cs="Times"/>
          <w:color w:val="000000" w:themeColor="text1"/>
          <w:szCs w:val="22"/>
          <w:lang w:eastAsia="zh-CN"/>
        </w:rPr>
        <w:t xml:space="preserve">the </w:t>
      </w:r>
      <w:r w:rsidRPr="00A15DCB">
        <w:rPr>
          <w:rFonts w:cs="Times"/>
          <w:color w:val="000000" w:themeColor="text1"/>
          <w:szCs w:val="22"/>
        </w:rPr>
        <w:t>PUCCH</w:t>
      </w:r>
      <w:r w:rsidRPr="00A15DCB">
        <w:rPr>
          <w:rFonts w:cs="Times"/>
          <w:color w:val="000000" w:themeColor="text1"/>
          <w:szCs w:val="22"/>
          <w:lang w:eastAsia="zh-CN"/>
        </w:rPr>
        <w:t xml:space="preserve"> or the </w:t>
      </w:r>
      <w:r w:rsidRPr="00A15DCB">
        <w:rPr>
          <w:rFonts w:cs="Times"/>
          <w:color w:val="000000" w:themeColor="text1"/>
          <w:szCs w:val="22"/>
        </w:rPr>
        <w:t xml:space="preserve">PUSCH carrying the </w:t>
      </w:r>
      <w:r w:rsidRPr="00A15DCB">
        <w:rPr>
          <w:color w:val="000000" w:themeColor="text1"/>
          <w:lang w:eastAsia="zh-CN"/>
        </w:rPr>
        <w:t xml:space="preserve">positive </w:t>
      </w:r>
      <w:r w:rsidRPr="00A15DCB">
        <w:rPr>
          <w:rFonts w:cs="Times"/>
          <w:color w:val="000000" w:themeColor="text1"/>
          <w:szCs w:val="22"/>
        </w:rPr>
        <w:t>HARQ-ACK</w:t>
      </w:r>
      <w:r w:rsidRPr="00A15DCB">
        <w:rPr>
          <w:color w:val="000000" w:themeColor="text1"/>
        </w:rPr>
        <w:t xml:space="preserve">. </w:t>
      </w:r>
    </w:p>
    <w:p w14:paraId="283B2BFC" w14:textId="77777777" w:rsidR="009A2718" w:rsidRPr="00A15DCB" w:rsidRDefault="009A2718" w:rsidP="009A2718">
      <w:pPr>
        <w:rPr>
          <w:color w:val="000000" w:themeColor="text1"/>
        </w:rPr>
      </w:pPr>
      <w:r w:rsidRPr="00A15DCB">
        <w:rPr>
          <w:color w:val="000000" w:themeColor="text1"/>
        </w:rPr>
        <w:t xml:space="preserve">If a UE is configured with </w:t>
      </w:r>
      <w:r w:rsidRPr="00A15DCB">
        <w:rPr>
          <w:i/>
          <w:iCs/>
          <w:color w:val="000000" w:themeColor="text1"/>
        </w:rPr>
        <w:t xml:space="preserve">pdsch-TimeDomainAllocationListForMultiPDSCH </w:t>
      </w:r>
      <w:r w:rsidRPr="00A15DCB">
        <w:rPr>
          <w:color w:val="000000" w:themeColor="text1"/>
        </w:rPr>
        <w:t xml:space="preserve">in which one or more rows contain multiple </w:t>
      </w:r>
      <w:r w:rsidRPr="00A15DCB">
        <w:rPr>
          <w:i/>
          <w:iCs/>
          <w:color w:val="000000" w:themeColor="text1"/>
        </w:rPr>
        <w:t>SLIV</w:t>
      </w:r>
      <w:r w:rsidRPr="00A15DCB">
        <w:rPr>
          <w:color w:val="000000" w:themeColor="text1"/>
        </w:rPr>
        <w:t>s for PDSCH on a DL BWP of a serving cell</w:t>
      </w:r>
      <w:r w:rsidRPr="00A15DCB">
        <w:rPr>
          <w:rStyle w:val="CommentReference"/>
          <w:color w:val="000000" w:themeColor="text1"/>
        </w:rPr>
        <w:t xml:space="preserve">, and the </w:t>
      </w:r>
      <w:r w:rsidRPr="00A15DCB">
        <w:rPr>
          <w:color w:val="000000" w:themeColor="text1"/>
        </w:rPr>
        <w:t xml:space="preserve">UE is receiving a DCI </w:t>
      </w:r>
      <w:r w:rsidRPr="00A15DCB">
        <w:rPr>
          <w:color w:val="000000" w:themeColor="text1"/>
          <w:lang w:eastAsia="zh-CN"/>
        </w:rPr>
        <w:t xml:space="preserve">carrying the </w:t>
      </w:r>
      <w:r w:rsidRPr="00A15DCB">
        <w:rPr>
          <w:i/>
          <w:iCs/>
          <w:color w:val="000000" w:themeColor="text1"/>
          <w:lang w:eastAsia="zh-CN"/>
        </w:rPr>
        <w:t>TCI-State</w:t>
      </w:r>
      <w:r w:rsidRPr="00A15DCB">
        <w:rPr>
          <w:color w:val="000000" w:themeColor="text1"/>
          <w:lang w:eastAsia="zh-CN"/>
        </w:rPr>
        <w:t xml:space="preserve"> </w:t>
      </w:r>
      <w:r w:rsidRPr="00A15DCB">
        <w:rPr>
          <w:color w:val="000000" w:themeColor="text1"/>
          <w:lang w:eastAsia="zh-CN"/>
        </w:rPr>
        <w:lastRenderedPageBreak/>
        <w:t xml:space="preserve">indication </w:t>
      </w:r>
      <w:r w:rsidRPr="00A15DCB">
        <w:rPr>
          <w:color w:val="000000" w:themeColor="text1"/>
          <w:shd w:val="clear" w:color="auto" w:fill="FFFFFF"/>
        </w:rPr>
        <w:t xml:space="preserve">and without DL assignment, </w:t>
      </w:r>
      <w:r w:rsidRPr="00A15DCB">
        <w:rPr>
          <w:color w:val="000000" w:themeColor="text1"/>
        </w:rPr>
        <w:t xml:space="preserve">the UE does not expect that the number of indicated </w:t>
      </w:r>
      <w:r w:rsidRPr="00A15DCB">
        <w:rPr>
          <w:i/>
          <w:iCs/>
          <w:color w:val="000000" w:themeColor="text1"/>
        </w:rPr>
        <w:t>SLIV</w:t>
      </w:r>
      <w:r w:rsidRPr="00A15DCB">
        <w:rPr>
          <w:color w:val="000000" w:themeColor="text1"/>
        </w:rPr>
        <w:t xml:space="preserve">s in the row of </w:t>
      </w:r>
      <w:r w:rsidRPr="00A15DCB">
        <w:rPr>
          <w:rFonts w:ascii="Times" w:eastAsia="Batang" w:hAnsi="Times"/>
          <w:bCs/>
          <w:color w:val="000000" w:themeColor="text1"/>
          <w:szCs w:val="24"/>
          <w:lang w:eastAsia="x-none"/>
        </w:rPr>
        <w:t xml:space="preserve">the </w:t>
      </w:r>
      <w:r w:rsidRPr="00A15DCB">
        <w:rPr>
          <w:i/>
          <w:color w:val="000000" w:themeColor="text1"/>
        </w:rPr>
        <w:t>pdsch-TimeDomainAllocationListForMultiPDSCH</w:t>
      </w:r>
      <w:r w:rsidRPr="00A15DCB">
        <w:rPr>
          <w:color w:val="000000" w:themeColor="text1"/>
        </w:rPr>
        <w:t xml:space="preserve"> by the DCI </w:t>
      </w:r>
      <w:r w:rsidRPr="00A15DCB">
        <w:rPr>
          <w:rFonts w:ascii="Times" w:eastAsia="Batang" w:hAnsi="Times"/>
          <w:bCs/>
          <w:color w:val="000000" w:themeColor="text1"/>
          <w:szCs w:val="24"/>
          <w:lang w:eastAsia="x-none"/>
        </w:rPr>
        <w:t xml:space="preserve">is </w:t>
      </w:r>
      <w:r w:rsidRPr="00A15DCB">
        <w:rPr>
          <w:color w:val="000000" w:themeColor="text1"/>
        </w:rPr>
        <w:t>more than one.</w:t>
      </w:r>
    </w:p>
    <w:p w14:paraId="01132802" w14:textId="77777777" w:rsidR="009A2718" w:rsidRPr="00A15DCB" w:rsidRDefault="009A2718" w:rsidP="009A2718">
      <w:pPr>
        <w:rPr>
          <w:color w:val="000000" w:themeColor="text1"/>
        </w:rPr>
      </w:pPr>
      <w:r w:rsidRPr="00A15DCB">
        <w:rPr>
          <w:color w:val="000000" w:themeColor="text1"/>
        </w:rPr>
        <w:t>[TS 38.321, clause 5.3.2.1]</w:t>
      </w:r>
    </w:p>
    <w:p w14:paraId="56F296D0" w14:textId="77777777" w:rsidR="009A2718" w:rsidRPr="00A15DCB" w:rsidRDefault="009A2718" w:rsidP="009A2718">
      <w:pPr>
        <w:rPr>
          <w:color w:val="000000" w:themeColor="text1"/>
          <w:lang w:eastAsia="ko-KR"/>
        </w:rPr>
      </w:pPr>
      <w:r w:rsidRPr="00A15DCB">
        <w:rPr>
          <w:color w:val="000000" w:themeColor="text1"/>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33908B59" w14:textId="77777777" w:rsidR="009A2718" w:rsidRPr="00A15DCB" w:rsidRDefault="009A2718" w:rsidP="009A2718">
      <w:pPr>
        <w:rPr>
          <w:color w:val="000000" w:themeColor="text1"/>
          <w:lang w:eastAsia="ko-KR"/>
        </w:rPr>
      </w:pPr>
      <w:r w:rsidRPr="00A15DCB">
        <w:rPr>
          <w:color w:val="000000" w:themeColor="text1"/>
          <w:lang w:eastAsia="ko-KR"/>
        </w:rPr>
        <w:t>The number of parallel DL HARQ processes per HARQ entity is specified in TS 38.214 [7]. The dedicated broadcast HARQ process is used for BCCH.</w:t>
      </w:r>
    </w:p>
    <w:p w14:paraId="4B3E95D8" w14:textId="77777777" w:rsidR="009A2718" w:rsidRPr="00A15DCB" w:rsidRDefault="009A2718" w:rsidP="009A2718">
      <w:pPr>
        <w:rPr>
          <w:color w:val="000000" w:themeColor="text1"/>
          <w:lang w:eastAsia="ko-KR"/>
        </w:rPr>
      </w:pPr>
      <w:r w:rsidRPr="00A15DCB">
        <w:rPr>
          <w:color w:val="000000" w:themeColor="text1"/>
          <w:lang w:eastAsia="ko-KR"/>
        </w:rPr>
        <w:t>The HARQ process supports one TB when the physical layer is not configured for downlink spatial multiplexing. The HARQ process supports one or two TBs when the physical layer is configured for downlink spatial multiplexing.</w:t>
      </w:r>
    </w:p>
    <w:p w14:paraId="3B07685E" w14:textId="77777777" w:rsidR="009A2718" w:rsidRPr="00A15DCB" w:rsidRDefault="009A2718" w:rsidP="009A2718">
      <w:pPr>
        <w:rPr>
          <w:color w:val="000000" w:themeColor="text1"/>
          <w:lang w:eastAsia="ko-KR"/>
        </w:rPr>
      </w:pPr>
      <w:r w:rsidRPr="00A15DCB">
        <w:rPr>
          <w:color w:val="000000" w:themeColor="text1"/>
          <w:lang w:eastAsia="ko-KR"/>
        </w:rPr>
        <w:t xml:space="preserve">When the MAC entity is configured with </w:t>
      </w:r>
      <w:r w:rsidRPr="00A15DCB">
        <w:rPr>
          <w:i/>
          <w:color w:val="000000" w:themeColor="text1"/>
          <w:lang w:eastAsia="ko-KR"/>
        </w:rPr>
        <w:t>pdsch-AggregationFactor</w:t>
      </w:r>
      <w:r w:rsidRPr="00A15DCB">
        <w:rPr>
          <w:color w:val="000000" w:themeColor="text1"/>
          <w:lang w:eastAsia="ko-KR"/>
        </w:rPr>
        <w:t xml:space="preserve"> &gt; 1, the parameter </w:t>
      </w:r>
      <w:r w:rsidRPr="00A15DCB">
        <w:rPr>
          <w:i/>
          <w:color w:val="000000" w:themeColor="text1"/>
          <w:lang w:eastAsia="ko-KR"/>
        </w:rPr>
        <w:t>pdsch-AggregationFactor</w:t>
      </w:r>
      <w:r w:rsidRPr="00A15DCB">
        <w:rPr>
          <w:color w:val="000000" w:themeColor="text1"/>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A15DCB">
        <w:rPr>
          <w:i/>
          <w:color w:val="000000" w:themeColor="text1"/>
          <w:lang w:eastAsia="ko-KR"/>
        </w:rPr>
        <w:t>pdsch-AggregationFactor</w:t>
      </w:r>
      <w:r w:rsidRPr="00A15DCB">
        <w:rPr>
          <w:color w:val="000000" w:themeColor="text1"/>
          <w:lang w:eastAsia="ko-KR"/>
        </w:rPr>
        <w:t xml:space="preserve"> – 1 HARQ retransmissions follow within a bundle.</w:t>
      </w:r>
    </w:p>
    <w:p w14:paraId="263BC361" w14:textId="77777777" w:rsidR="009A2718" w:rsidRPr="00A15DCB" w:rsidRDefault="009A2718" w:rsidP="009A2718">
      <w:pPr>
        <w:rPr>
          <w:color w:val="000000" w:themeColor="text1"/>
        </w:rPr>
      </w:pPr>
      <w:r w:rsidRPr="00A15DCB">
        <w:rPr>
          <w:color w:val="000000" w:themeColor="text1"/>
        </w:rPr>
        <w:t>The MAC entity shall:</w:t>
      </w:r>
    </w:p>
    <w:p w14:paraId="5DC322EC"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r>
      <w:r w:rsidRPr="00A15DCB">
        <w:rPr>
          <w:color w:val="000000" w:themeColor="text1"/>
          <w:lang w:eastAsia="ko-KR"/>
        </w:rPr>
        <w:t>i</w:t>
      </w:r>
      <w:r w:rsidRPr="00A15DCB">
        <w:rPr>
          <w:color w:val="000000" w:themeColor="text1"/>
        </w:rPr>
        <w:t>f a downlink assignment has been indicated:</w:t>
      </w:r>
    </w:p>
    <w:p w14:paraId="221FAAE7"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allocate the TB(s) received from the physical layer and the associated HARQ information to the HARQ process indicated by the associated HARQ information.</w:t>
      </w:r>
    </w:p>
    <w:p w14:paraId="33EC1A5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r>
      <w:r w:rsidRPr="00A15DCB">
        <w:rPr>
          <w:color w:val="000000" w:themeColor="text1"/>
          <w:lang w:eastAsia="ko-KR"/>
        </w:rPr>
        <w:t>i</w:t>
      </w:r>
      <w:r w:rsidRPr="00A15DCB">
        <w:rPr>
          <w:color w:val="000000" w:themeColor="text1"/>
        </w:rPr>
        <w:t>f a downlink assignment has been indicated for the broadcast HARQ process:</w:t>
      </w:r>
    </w:p>
    <w:p w14:paraId="03BC2F57"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allocate the received TB to the broadcast HARQ process.</w:t>
      </w:r>
    </w:p>
    <w:p w14:paraId="6570D001" w14:textId="77777777" w:rsidR="009A2718" w:rsidRPr="00A15DCB" w:rsidRDefault="009A2718" w:rsidP="009A2718">
      <w:pPr>
        <w:pStyle w:val="NO"/>
        <w:rPr>
          <w:color w:val="000000" w:themeColor="text1"/>
        </w:rPr>
      </w:pPr>
      <w:r w:rsidRPr="00A15DCB">
        <w:rPr>
          <w:color w:val="000000" w:themeColor="text1"/>
        </w:rPr>
        <w:t>NOTE:</w:t>
      </w:r>
      <w:r w:rsidRPr="00A15DCB">
        <w:rPr>
          <w:color w:val="000000" w:themeColor="text1"/>
        </w:rPr>
        <w:tab/>
        <w:t>It is up to UE implementation to allocate the received TB for MCCH or broadcast MTCH to one HARQ process.</w:t>
      </w:r>
    </w:p>
    <w:p w14:paraId="33E8A76E" w14:textId="77777777" w:rsidR="009A2718" w:rsidRPr="00A15DCB" w:rsidRDefault="009A2718" w:rsidP="009A2718">
      <w:pPr>
        <w:rPr>
          <w:color w:val="000000" w:themeColor="text1"/>
        </w:rPr>
      </w:pPr>
      <w:r w:rsidRPr="00A15DCB">
        <w:rPr>
          <w:color w:val="000000" w:themeColor="text1"/>
        </w:rPr>
        <w:t>[TS 38.321, clause 5.3.2.2]</w:t>
      </w:r>
    </w:p>
    <w:p w14:paraId="7F6C0478" w14:textId="77777777" w:rsidR="009A2718" w:rsidRPr="00A15DCB" w:rsidRDefault="009A2718" w:rsidP="009A2718">
      <w:pPr>
        <w:rPr>
          <w:color w:val="000000" w:themeColor="text1"/>
        </w:rPr>
      </w:pPr>
      <w:r w:rsidRPr="00A15DCB">
        <w:rPr>
          <w:color w:val="000000" w:themeColor="text1"/>
          <w:lang w:eastAsia="ko-KR"/>
        </w:rPr>
        <w:t>When</w:t>
      </w:r>
      <w:r w:rsidRPr="00A15DCB">
        <w:rPr>
          <w:color w:val="000000" w:themeColor="text1"/>
        </w:rPr>
        <w:t xml:space="preserve"> a transmission takes place for the HARQ process, one or </w:t>
      </w:r>
      <w:r w:rsidRPr="00A15DCB">
        <w:rPr>
          <w:color w:val="000000" w:themeColor="text1"/>
          <w:lang w:eastAsia="ko-KR"/>
        </w:rPr>
        <w:t>two</w:t>
      </w:r>
      <w:r w:rsidRPr="00A15DCB">
        <w:rPr>
          <w:color w:val="000000" w:themeColor="text1"/>
        </w:rPr>
        <w:t xml:space="preserve"> (in case of downlink spatial multiplexing) TBs and the associated HARQ information are received from the HARQ entity.</w:t>
      </w:r>
    </w:p>
    <w:p w14:paraId="6DF463CE" w14:textId="77777777" w:rsidR="009A2718" w:rsidRPr="00A15DCB" w:rsidRDefault="009A2718" w:rsidP="009A2718">
      <w:pPr>
        <w:rPr>
          <w:color w:val="000000" w:themeColor="text1"/>
        </w:rPr>
      </w:pPr>
      <w:r w:rsidRPr="00A15DCB">
        <w:rPr>
          <w:color w:val="000000" w:themeColor="text1"/>
        </w:rPr>
        <w:t>For each received TB and associated HARQ information, the HARQ process shall:</w:t>
      </w:r>
    </w:p>
    <w:p w14:paraId="53A5CB8C"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NDI, when provided, has been toggled compared to the value of the previous received transmission corresponding to this TB; or</w:t>
      </w:r>
    </w:p>
    <w:p w14:paraId="1A7EA17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HARQ process is equal to the broadcast process</w:t>
      </w:r>
      <w:r w:rsidRPr="00A15DCB">
        <w:rPr>
          <w:color w:val="000000" w:themeColor="text1"/>
          <w:lang w:eastAsia="ko-KR"/>
        </w:rPr>
        <w:t>,</w:t>
      </w:r>
      <w:r w:rsidRPr="00A15DCB">
        <w:rPr>
          <w:color w:val="000000" w:themeColor="text1"/>
        </w:rPr>
        <w:t xml:space="preserve"> and this is the first received transmission for the TB according to the system information schedule indicated by RRC; or</w:t>
      </w:r>
    </w:p>
    <w:p w14:paraId="0705F3E8"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rPr>
        <w:tab/>
      </w:r>
      <w:r w:rsidRPr="00A15DCB">
        <w:rPr>
          <w:color w:val="000000" w:themeColor="text1"/>
          <w:lang w:eastAsia="ko-KR"/>
        </w:rPr>
        <w:t>if the HARQ process is associated with a transmission indicated with a MCCH-RNTI for MBS broadcast, and this is the first received transmission for the TB according to the MCCH schedule indicated by RRC; or</w:t>
      </w:r>
    </w:p>
    <w:p w14:paraId="0A6AC74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r>
      <w:r w:rsidRPr="00A15DCB">
        <w:rPr>
          <w:color w:val="000000" w:themeColor="text1"/>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3D6C9B68"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this is the very first received transmission for this TB (i.e. there is no previous NDI for this TB):</w:t>
      </w:r>
    </w:p>
    <w:p w14:paraId="0A92B4BC" w14:textId="77777777" w:rsidR="009A2718" w:rsidRPr="00A15DCB" w:rsidRDefault="009A2718" w:rsidP="009A2718">
      <w:pPr>
        <w:pStyle w:val="B2"/>
        <w:rPr>
          <w:rFonts w:eastAsia="SimSun"/>
          <w:color w:val="000000" w:themeColor="text1"/>
          <w:lang w:eastAsia="ko-KR"/>
        </w:rPr>
      </w:pPr>
      <w:r w:rsidRPr="00A15DCB">
        <w:rPr>
          <w:color w:val="000000" w:themeColor="text1"/>
          <w:lang w:eastAsia="ko-KR"/>
        </w:rPr>
        <w:t>2&gt;</w:t>
      </w:r>
      <w:r w:rsidRPr="00A15DCB">
        <w:rPr>
          <w:rFonts w:eastAsia="SimSun"/>
          <w:color w:val="000000" w:themeColor="text1"/>
          <w:lang w:eastAsia="zh-CN"/>
        </w:rPr>
        <w:tab/>
        <w:t xml:space="preserve">consider this transmission to be </w:t>
      </w:r>
      <w:r w:rsidRPr="00A15DCB">
        <w:rPr>
          <w:color w:val="000000" w:themeColor="text1"/>
        </w:rPr>
        <w:t>a new transmission</w:t>
      </w:r>
      <w:r w:rsidRPr="00A15DCB">
        <w:rPr>
          <w:color w:val="000000" w:themeColor="text1"/>
          <w:lang w:eastAsia="ko-KR"/>
        </w:rPr>
        <w:t>.</w:t>
      </w:r>
    </w:p>
    <w:p w14:paraId="392C3C81" w14:textId="77777777" w:rsidR="009A2718" w:rsidRPr="00A15DCB" w:rsidRDefault="009A2718" w:rsidP="009A2718">
      <w:pPr>
        <w:pStyle w:val="B1"/>
        <w:rPr>
          <w:rFonts w:eastAsia="SimSun"/>
          <w:color w:val="000000" w:themeColor="text1"/>
          <w:lang w:eastAsia="zh-CN"/>
        </w:rPr>
      </w:pPr>
      <w:r w:rsidRPr="00A15DCB">
        <w:rPr>
          <w:color w:val="000000" w:themeColor="text1"/>
          <w:lang w:eastAsia="ko-KR"/>
        </w:rPr>
        <w:t>1&gt;</w:t>
      </w:r>
      <w:r w:rsidRPr="00A15DCB">
        <w:rPr>
          <w:color w:val="000000" w:themeColor="text1"/>
        </w:rPr>
        <w:tab/>
        <w:t>else</w:t>
      </w:r>
      <w:r w:rsidRPr="00A15DCB">
        <w:rPr>
          <w:rFonts w:eastAsia="SimSun"/>
          <w:color w:val="000000" w:themeColor="text1"/>
          <w:lang w:eastAsia="zh-CN"/>
        </w:rPr>
        <w:t>:</w:t>
      </w:r>
    </w:p>
    <w:p w14:paraId="711A0125"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rFonts w:eastAsia="SimSun"/>
          <w:color w:val="000000" w:themeColor="text1"/>
          <w:lang w:eastAsia="zh-CN"/>
        </w:rPr>
        <w:tab/>
        <w:t>consider this transmission to be</w:t>
      </w:r>
      <w:r w:rsidRPr="00A15DCB">
        <w:rPr>
          <w:color w:val="000000" w:themeColor="text1"/>
        </w:rPr>
        <w:t xml:space="preserve"> a retransmission.</w:t>
      </w:r>
    </w:p>
    <w:p w14:paraId="0DAAD1F2" w14:textId="77777777" w:rsidR="009A2718" w:rsidRPr="00A15DCB" w:rsidRDefault="009A2718" w:rsidP="009A2718">
      <w:pPr>
        <w:rPr>
          <w:color w:val="000000" w:themeColor="text1"/>
        </w:rPr>
      </w:pPr>
      <w:r w:rsidRPr="00A15DCB">
        <w:rPr>
          <w:color w:val="000000" w:themeColor="text1"/>
        </w:rPr>
        <w:t>The MAC entity then shall:</w:t>
      </w:r>
    </w:p>
    <w:p w14:paraId="6D44DACC"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 xml:space="preserve">if </w:t>
      </w:r>
      <w:r w:rsidRPr="00A15DCB">
        <w:rPr>
          <w:rFonts w:eastAsia="SimSun"/>
          <w:color w:val="000000" w:themeColor="text1"/>
          <w:lang w:eastAsia="zh-CN"/>
        </w:rPr>
        <w:t xml:space="preserve">this is </w:t>
      </w:r>
      <w:r w:rsidRPr="00A15DCB">
        <w:rPr>
          <w:color w:val="000000" w:themeColor="text1"/>
        </w:rPr>
        <w:t>a new transmission:</w:t>
      </w:r>
    </w:p>
    <w:p w14:paraId="058AB28F"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rPr>
        <w:tab/>
        <w:t>attempt to decode the received data</w:t>
      </w:r>
      <w:r w:rsidRPr="00A15DCB">
        <w:rPr>
          <w:color w:val="000000" w:themeColor="text1"/>
          <w:lang w:eastAsia="ko-KR"/>
        </w:rPr>
        <w:t>.</w:t>
      </w:r>
    </w:p>
    <w:p w14:paraId="34F0C189" w14:textId="77777777" w:rsidR="009A2718" w:rsidRPr="00A15DCB" w:rsidRDefault="009A2718" w:rsidP="009A2718">
      <w:pPr>
        <w:pStyle w:val="B1"/>
        <w:rPr>
          <w:color w:val="000000" w:themeColor="text1"/>
        </w:rPr>
      </w:pPr>
      <w:r w:rsidRPr="00A15DCB">
        <w:rPr>
          <w:color w:val="000000" w:themeColor="text1"/>
          <w:lang w:eastAsia="ko-KR"/>
        </w:rPr>
        <w:lastRenderedPageBreak/>
        <w:t>1&gt;</w:t>
      </w:r>
      <w:r w:rsidRPr="00A15DCB">
        <w:rPr>
          <w:color w:val="000000" w:themeColor="text1"/>
        </w:rPr>
        <w:tab/>
        <w:t xml:space="preserve">else if </w:t>
      </w:r>
      <w:r w:rsidRPr="00A15DCB">
        <w:rPr>
          <w:rFonts w:eastAsia="SimSun"/>
          <w:color w:val="000000" w:themeColor="text1"/>
          <w:lang w:eastAsia="zh-CN"/>
        </w:rPr>
        <w:t>this is</w:t>
      </w:r>
      <w:r w:rsidRPr="00A15DCB">
        <w:rPr>
          <w:color w:val="000000" w:themeColor="text1"/>
        </w:rPr>
        <w:t xml:space="preserve"> a retransmission:</w:t>
      </w:r>
    </w:p>
    <w:p w14:paraId="133D7758"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if the data for this TB has not yet been successfully decoded:</w:t>
      </w:r>
    </w:p>
    <w:p w14:paraId="381824E4"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instruct the physical layer to combine the received data with the data currently in the soft buffer for this TB and attempt to decode the combined data</w:t>
      </w:r>
      <w:r w:rsidRPr="00A15DCB">
        <w:rPr>
          <w:color w:val="000000" w:themeColor="text1"/>
          <w:lang w:eastAsia="ko-KR"/>
        </w:rPr>
        <w:t>.</w:t>
      </w:r>
    </w:p>
    <w:p w14:paraId="114C01F8"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data which the MAC entity attempted to decode was successfully decoded for this TB; or</w:t>
      </w:r>
    </w:p>
    <w:p w14:paraId="2BF430FB"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data for this TB was successfully decoded before:</w:t>
      </w:r>
    </w:p>
    <w:p w14:paraId="5207D544"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if the HARQ process is equal to the broadcast process:</w:t>
      </w:r>
    </w:p>
    <w:p w14:paraId="118D6181"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deliver the decoded MAC PDU to upper layers</w:t>
      </w:r>
      <w:r w:rsidRPr="00A15DCB">
        <w:rPr>
          <w:color w:val="000000" w:themeColor="text1"/>
          <w:lang w:eastAsia="ko-KR"/>
        </w:rPr>
        <w:t>.</w:t>
      </w:r>
    </w:p>
    <w:p w14:paraId="77E2567F"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else if this is the first successful decoding of the data for this TB:</w:t>
      </w:r>
    </w:p>
    <w:p w14:paraId="411D2EA9"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deliver the decoded MAC PDU to the disassembly and demultiplexing entity</w:t>
      </w:r>
      <w:r w:rsidRPr="00A15DCB">
        <w:rPr>
          <w:color w:val="000000" w:themeColor="text1"/>
          <w:lang w:eastAsia="ko-KR"/>
        </w:rPr>
        <w:t>.</w:t>
      </w:r>
    </w:p>
    <w:p w14:paraId="1793F239"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else:</w:t>
      </w:r>
    </w:p>
    <w:p w14:paraId="21C02C9B"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rPr>
        <w:tab/>
        <w:t>instruct the physical layer to replace the data in the soft buffer for this TB with the data which the MAC entity attempted to decode</w:t>
      </w:r>
      <w:r w:rsidRPr="00A15DCB">
        <w:rPr>
          <w:color w:val="000000" w:themeColor="text1"/>
          <w:lang w:eastAsia="ko-KR"/>
        </w:rPr>
        <w:t>.</w:t>
      </w:r>
    </w:p>
    <w:p w14:paraId="647BFD1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HARQ process is associated with a transmission indicated with a Temporary C-RNTI and the Contention Resolution is not yet successful (see clause 5.1.5); or</w:t>
      </w:r>
    </w:p>
    <w:p w14:paraId="03AA3454"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MSGB-RNTI and the Random Access procedure is not yet successfully completed (see clause 5.1.4a); or</w:t>
      </w:r>
    </w:p>
    <w:p w14:paraId="33A6387B"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HARQ process is equal to the broadcast process; or</w:t>
      </w:r>
    </w:p>
    <w:p w14:paraId="0AD1A8D8"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MCCH-RNTI or a G-RNTI for MBS broadcast; or</w:t>
      </w:r>
    </w:p>
    <w:p w14:paraId="28471800"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G-RNTI or a G-CS-RNTI or a configured downlink assignment for MBS multicast and HARQ feedback is disabled for this G-RNTI or G-CS-RNTI, as specified in clause 18 of TS 38.213 [6]; or</w:t>
      </w:r>
    </w:p>
    <w:p w14:paraId="4A706DF3"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G-RNTI or a G-CS-RNTI or a configured downlink assignment for MBS multicast and NACK only HARQ feedback is configured for this G-RNTI or G-CS-RNTI and the data for this TB is successfully decoded</w:t>
      </w:r>
      <w:r w:rsidRPr="00A15DCB">
        <w:rPr>
          <w:color w:val="000000" w:themeColor="text1"/>
        </w:rPr>
        <w:t xml:space="preserve"> </w:t>
      </w:r>
      <w:r w:rsidRPr="00A15DCB">
        <w:rPr>
          <w:color w:val="000000" w:themeColor="text1"/>
          <w:lang w:eastAsia="ko-KR"/>
        </w:rPr>
        <w:t>and the transmission is not the first transmission of PDSCH where the configured downlink assignment was (re-)initialised; or</w:t>
      </w:r>
    </w:p>
    <w:p w14:paraId="5636D4B9"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 xml:space="preserve">if the </w:t>
      </w:r>
      <w:r w:rsidRPr="00A15DCB">
        <w:rPr>
          <w:i/>
          <w:color w:val="000000" w:themeColor="text1"/>
        </w:rPr>
        <w:t>timeAlignmentTimer</w:t>
      </w:r>
      <w:r w:rsidRPr="00A15DCB">
        <w:rPr>
          <w:color w:val="000000" w:themeColor="text1"/>
        </w:rPr>
        <w:t xml:space="preserve">, associated with the TAG containing the Serving Cell on which the HARQ feedback is to be transmitted, is stopped or expired and if the </w:t>
      </w:r>
      <w:r w:rsidRPr="00A15DCB">
        <w:rPr>
          <w:i/>
          <w:color w:val="000000" w:themeColor="text1"/>
        </w:rPr>
        <w:t>cg-SDT-TimeAlignmentTimer</w:t>
      </w:r>
      <w:r w:rsidRPr="00A15DCB">
        <w:rPr>
          <w:color w:val="000000" w:themeColor="text1"/>
        </w:rPr>
        <w:t>, if configured, is not running; or</w:t>
      </w:r>
    </w:p>
    <w:p w14:paraId="108BA80F" w14:textId="77777777" w:rsidR="009A2718" w:rsidRPr="00A15DCB" w:rsidRDefault="009A2718" w:rsidP="009A2718">
      <w:pPr>
        <w:pStyle w:val="B1"/>
        <w:rPr>
          <w:color w:val="000000" w:themeColor="text1"/>
          <w:lang w:eastAsia="ko-KR"/>
        </w:rPr>
      </w:pPr>
      <w:r w:rsidRPr="00A15DCB">
        <w:rPr>
          <w:color w:val="000000" w:themeColor="text1"/>
        </w:rPr>
        <w:t>1&gt;</w:t>
      </w:r>
      <w:r w:rsidRPr="00A15DCB">
        <w:rPr>
          <w:color w:val="000000" w:themeColor="text1"/>
        </w:rPr>
        <w:tab/>
        <w:t>if</w:t>
      </w:r>
      <w:r w:rsidRPr="00A15DCB">
        <w:rPr>
          <w:color w:val="000000" w:themeColor="text1"/>
          <w:lang w:eastAsia="ko-KR"/>
        </w:rPr>
        <w:t xml:space="preserve"> the HARQ process is configured with disabled HARQ feedback:</w:t>
      </w:r>
    </w:p>
    <w:p w14:paraId="58BAFBAC"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lang w:eastAsia="ko-KR"/>
        </w:rPr>
        <w:tab/>
      </w:r>
      <w:r w:rsidRPr="00A15DCB">
        <w:rPr>
          <w:color w:val="000000" w:themeColor="text1"/>
        </w:rPr>
        <w:t xml:space="preserve">if </w:t>
      </w:r>
      <w:r w:rsidRPr="00A15DCB">
        <w:rPr>
          <w:i/>
          <w:color w:val="000000" w:themeColor="text1"/>
        </w:rPr>
        <w:t>harq-FeedbackEnablingforSPSactive</w:t>
      </w:r>
      <w:r w:rsidRPr="00A15DCB">
        <w:rPr>
          <w:color w:val="000000" w:themeColor="text1"/>
        </w:rPr>
        <w:t xml:space="preserve"> is configured with </w:t>
      </w:r>
      <w:r w:rsidRPr="00A15DCB">
        <w:rPr>
          <w:color w:val="000000" w:themeColor="text1"/>
          <w:lang w:eastAsia="zh-CN"/>
        </w:rPr>
        <w:t xml:space="preserve">value </w:t>
      </w:r>
      <w:r w:rsidRPr="00A15DCB">
        <w:rPr>
          <w:i/>
          <w:color w:val="000000" w:themeColor="text1"/>
          <w:lang w:eastAsia="zh-CN"/>
        </w:rPr>
        <w:t>true</w:t>
      </w:r>
      <w:r w:rsidRPr="00A15DCB">
        <w:rPr>
          <w:color w:val="000000" w:themeColor="text1"/>
        </w:rPr>
        <w:t xml:space="preserve"> and </w:t>
      </w:r>
      <w:r w:rsidRPr="00A15DCB">
        <w:rPr>
          <w:color w:val="000000" w:themeColor="text1"/>
          <w:lang w:eastAsia="ko-KR"/>
        </w:rPr>
        <w:t xml:space="preserve">the transmission is the first transmission </w:t>
      </w:r>
      <w:r w:rsidRPr="00A15DCB">
        <w:rPr>
          <w:color w:val="000000" w:themeColor="text1"/>
          <w:lang w:eastAsia="zh-CN"/>
        </w:rPr>
        <w:t xml:space="preserve">on the configured downlink assignment </w:t>
      </w:r>
      <w:r w:rsidRPr="00A15DCB">
        <w:rPr>
          <w:color w:val="000000" w:themeColor="text1"/>
          <w:lang w:eastAsia="ko-KR"/>
        </w:rPr>
        <w:t>after activation of the configured downlink assignment:</w:t>
      </w:r>
    </w:p>
    <w:p w14:paraId="1855E67B"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instruct the physical layer to generate acknowledgement(s) of the data in this TB.</w:t>
      </w:r>
    </w:p>
    <w:p w14:paraId="3277ACDD"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lang w:eastAsia="ko-KR"/>
        </w:rPr>
        <w:tab/>
        <w:t>else:</w:t>
      </w:r>
    </w:p>
    <w:p w14:paraId="342F6C42"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not instruct the physical layer to generate acknowledgement(s) of the data in this TB</w:t>
      </w:r>
      <w:r w:rsidRPr="00A15DCB">
        <w:rPr>
          <w:color w:val="000000" w:themeColor="text1"/>
          <w:lang w:eastAsia="ko-KR"/>
        </w:rPr>
        <w:t>.</w:t>
      </w:r>
    </w:p>
    <w:p w14:paraId="1A58EEE1"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else:</w:t>
      </w:r>
    </w:p>
    <w:p w14:paraId="60D0EB7A"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instruct the physical layer to generate acknowledgement(s) of the data in this TB.</w:t>
      </w:r>
    </w:p>
    <w:p w14:paraId="49E69AEF" w14:textId="77777777" w:rsidR="009A2718" w:rsidRPr="00A15DCB" w:rsidRDefault="009A2718" w:rsidP="009A2718">
      <w:pPr>
        <w:rPr>
          <w:color w:val="000000" w:themeColor="text1"/>
        </w:rPr>
      </w:pPr>
      <w:r w:rsidRPr="00A15DCB">
        <w:rPr>
          <w:color w:val="000000" w:themeColor="text1"/>
        </w:rPr>
        <w:t>The MAC entity shall ignore NDI received in all downlink assignments on PDCCH for its Temporary C-RNTI when determining if NDI on PDCCH for its C-RNTI has been toggled compared to the value in the previous transmission.</w:t>
      </w:r>
    </w:p>
    <w:p w14:paraId="2ED2A714" w14:textId="77777777" w:rsidR="009A2718" w:rsidRPr="00A15DCB" w:rsidRDefault="009A2718" w:rsidP="009A2718">
      <w:pPr>
        <w:pStyle w:val="NO"/>
        <w:rPr>
          <w:color w:val="000000" w:themeColor="text1"/>
        </w:rPr>
      </w:pPr>
      <w:r w:rsidRPr="00A15DCB">
        <w:rPr>
          <w:color w:val="000000" w:themeColor="text1"/>
        </w:rPr>
        <w:lastRenderedPageBreak/>
        <w:t>NOTE:</w:t>
      </w:r>
      <w:r w:rsidRPr="00A15DCB">
        <w:rPr>
          <w:color w:val="000000" w:themeColor="text1"/>
        </w:rPr>
        <w:tab/>
        <w:t>If the MAC entity receives a retransmission with a TB size different from the last TB size signalled for this TB, the UE behavior is left up to UE implementation.</w:t>
      </w:r>
    </w:p>
    <w:p w14:paraId="62608574" w14:textId="77777777" w:rsidR="009A2718" w:rsidRPr="00A15DCB" w:rsidRDefault="009A2718" w:rsidP="009A2718">
      <w:pPr>
        <w:rPr>
          <w:color w:val="000000" w:themeColor="text1"/>
        </w:rPr>
      </w:pPr>
      <w:r w:rsidRPr="00A15DCB">
        <w:rPr>
          <w:color w:val="000000" w:themeColor="text1"/>
        </w:rPr>
        <w:t>[TS 38.321, clause 6.1.3.47]</w:t>
      </w:r>
    </w:p>
    <w:p w14:paraId="2BEC8F27" w14:textId="77777777" w:rsidR="009A2718" w:rsidRPr="00A15DCB" w:rsidRDefault="009A2718" w:rsidP="009A2718">
      <w:pPr>
        <w:rPr>
          <w:color w:val="000000" w:themeColor="text1"/>
        </w:rPr>
      </w:pPr>
      <w:r w:rsidRPr="00A15DCB">
        <w:rPr>
          <w:color w:val="000000" w:themeColor="text1"/>
        </w:rPr>
        <w:t>The Unified TCI States Activation/Deactivation MAC CE is identified by a MAC subheader with eLCID as specified in Table 6.2.1-1b. It has a variable size consisting of following fields:</w:t>
      </w:r>
    </w:p>
    <w:p w14:paraId="2D3CA71B"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Serving Cell ID: This field indicates the identity of the Serving Cell for which the MAC CE applies. The length of the field is 5 bits. If the indicated Serving Cell is configured as part of a </w:t>
      </w:r>
      <w:r w:rsidRPr="00A15DCB">
        <w:rPr>
          <w:i/>
          <w:iCs/>
          <w:color w:val="000000" w:themeColor="text1"/>
        </w:rPr>
        <w:t>simultaneousU-TCI-UpdateList1</w:t>
      </w:r>
      <w:r w:rsidRPr="00A15DCB">
        <w:rPr>
          <w:color w:val="000000" w:themeColor="text1"/>
        </w:rPr>
        <w:t xml:space="preserve">, </w:t>
      </w:r>
      <w:r w:rsidRPr="00A15DCB">
        <w:rPr>
          <w:i/>
          <w:iCs/>
          <w:color w:val="000000" w:themeColor="text1"/>
        </w:rPr>
        <w:t>simultaneousU-TCI-UpdateList2</w:t>
      </w:r>
      <w:r w:rsidRPr="00A15DCB">
        <w:rPr>
          <w:color w:val="000000" w:themeColor="text1"/>
        </w:rPr>
        <w:t xml:space="preserve">, </w:t>
      </w:r>
      <w:r w:rsidRPr="00A15DCB">
        <w:rPr>
          <w:i/>
          <w:iCs/>
          <w:color w:val="000000" w:themeColor="text1"/>
        </w:rPr>
        <w:t>simultaneousU-TCI-UpdateList3</w:t>
      </w:r>
      <w:r w:rsidRPr="00A15DCB">
        <w:rPr>
          <w:color w:val="000000" w:themeColor="text1"/>
        </w:rPr>
        <w:t xml:space="preserve"> or </w:t>
      </w:r>
      <w:r w:rsidRPr="00A15DCB">
        <w:rPr>
          <w:i/>
          <w:iCs/>
          <w:color w:val="000000" w:themeColor="text1"/>
        </w:rPr>
        <w:t>simultaneousU-TCI-UpdateList4</w:t>
      </w:r>
      <w:r w:rsidRPr="00A15DCB">
        <w:rPr>
          <w:color w:val="000000" w:themeColor="text1"/>
        </w:rPr>
        <w:t xml:space="preserve"> as specified in TS 38.331 [5], this MAC CE applies to all theServing Cells in the set </w:t>
      </w:r>
      <w:r w:rsidRPr="00A15DCB">
        <w:rPr>
          <w:i/>
          <w:iCs/>
          <w:color w:val="000000" w:themeColor="text1"/>
        </w:rPr>
        <w:t>simultaneousU-TCI-UpdateList1</w:t>
      </w:r>
      <w:r w:rsidRPr="00A15DCB">
        <w:rPr>
          <w:color w:val="000000" w:themeColor="text1"/>
        </w:rPr>
        <w:t xml:space="preserve">, </w:t>
      </w:r>
      <w:r w:rsidRPr="00A15DCB">
        <w:rPr>
          <w:i/>
          <w:iCs/>
          <w:color w:val="000000" w:themeColor="text1"/>
        </w:rPr>
        <w:t>simultaneousU-TCI-UpdateList2</w:t>
      </w:r>
      <w:r w:rsidRPr="00A15DCB">
        <w:rPr>
          <w:color w:val="000000" w:themeColor="text1"/>
        </w:rPr>
        <w:t>,</w:t>
      </w:r>
      <w:r w:rsidRPr="00A15DCB">
        <w:rPr>
          <w:iCs/>
          <w:color w:val="000000" w:themeColor="text1"/>
        </w:rPr>
        <w:t xml:space="preserve"> </w:t>
      </w:r>
      <w:r w:rsidRPr="00A15DCB">
        <w:rPr>
          <w:i/>
          <w:iCs/>
          <w:color w:val="000000" w:themeColor="text1"/>
        </w:rPr>
        <w:t>simultaneousU-TCI-UpdateList3</w:t>
      </w:r>
      <w:r w:rsidRPr="00A15DCB">
        <w:rPr>
          <w:color w:val="000000" w:themeColor="text1"/>
        </w:rPr>
        <w:t xml:space="preserve"> or </w:t>
      </w:r>
      <w:r w:rsidRPr="00A15DCB">
        <w:rPr>
          <w:i/>
          <w:iCs/>
          <w:color w:val="000000" w:themeColor="text1"/>
        </w:rPr>
        <w:t>simultaneousU-TCI-UpdateList4</w:t>
      </w:r>
      <w:r w:rsidRPr="00A15DCB">
        <w:rPr>
          <w:color w:val="000000" w:themeColor="text1"/>
        </w:rPr>
        <w:t>, respectively;</w:t>
      </w:r>
    </w:p>
    <w:p w14:paraId="0AE38BC8"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DL BWP ID: This field indicates a DL BWP for which the MAC CE applies as the codepoint of the DCI </w:t>
      </w:r>
      <w:r w:rsidRPr="00A15DCB">
        <w:rPr>
          <w:i/>
          <w:iCs/>
          <w:color w:val="000000" w:themeColor="text1"/>
        </w:rPr>
        <w:t>bandwidth</w:t>
      </w:r>
      <w:r w:rsidRPr="00A15DCB">
        <w:rPr>
          <w:i/>
          <w:color w:val="000000" w:themeColor="text1"/>
        </w:rPr>
        <w:t xml:space="preserve"> </w:t>
      </w:r>
      <w:r w:rsidRPr="00A15DCB">
        <w:rPr>
          <w:i/>
          <w:iCs/>
          <w:color w:val="000000" w:themeColor="text1"/>
        </w:rPr>
        <w:t>part indicator</w:t>
      </w:r>
      <w:r w:rsidRPr="00A15DCB">
        <w:rPr>
          <w:color w:val="000000" w:themeColor="text1"/>
        </w:rPr>
        <w:t xml:space="preserve"> field as specified in TS 38.212 [9]. The length of the BWP ID field is 2 bits;</w:t>
      </w:r>
    </w:p>
    <w:p w14:paraId="56762A62"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UL BWP ID: This field indicates a UL BWP for which the MAC CE applies as the codepoint of the DCI </w:t>
      </w:r>
      <w:r w:rsidRPr="00A15DCB">
        <w:rPr>
          <w:i/>
          <w:iCs/>
          <w:color w:val="000000" w:themeColor="text1"/>
        </w:rPr>
        <w:t>bandwidth part indicator</w:t>
      </w:r>
      <w:r w:rsidRPr="00A15DCB">
        <w:rPr>
          <w:color w:val="000000" w:themeColor="text1"/>
        </w:rPr>
        <w:t xml:space="preserve"> field as specified in TS 38.212 [9]. </w:t>
      </w:r>
      <w:r w:rsidRPr="00A15DCB">
        <w:rPr>
          <w:color w:val="000000" w:themeColor="text1"/>
          <w:lang w:bidi="ar"/>
        </w:rPr>
        <w:t xml:space="preserve">If value of </w:t>
      </w:r>
      <w:r w:rsidRPr="00A15DCB">
        <w:rPr>
          <w:i/>
          <w:color w:val="000000" w:themeColor="text1"/>
          <w:lang w:bidi="ar"/>
        </w:rPr>
        <w:t xml:space="preserve">unifiedTCI-StateType </w:t>
      </w:r>
      <w:r w:rsidRPr="00A15DCB">
        <w:rPr>
          <w:color w:val="000000" w:themeColor="text1"/>
          <w:lang w:bidi="ar"/>
        </w:rPr>
        <w:t>in the Serving Cell indicated by Serving Cell ID</w:t>
      </w:r>
      <w:r w:rsidRPr="00A15DCB">
        <w:rPr>
          <w:color w:val="000000" w:themeColor="text1"/>
          <w:vertAlign w:val="subscript"/>
          <w:lang w:bidi="ar"/>
        </w:rPr>
        <w:t xml:space="preserve"> </w:t>
      </w:r>
      <w:r w:rsidRPr="00A15DCB">
        <w:rPr>
          <w:color w:val="000000" w:themeColor="text1"/>
          <w:lang w:bidi="ar"/>
        </w:rPr>
        <w:t xml:space="preserve">is </w:t>
      </w:r>
      <w:r w:rsidRPr="00A15DCB">
        <w:rPr>
          <w:i/>
          <w:color w:val="000000" w:themeColor="text1"/>
          <w:lang w:bidi="ar"/>
        </w:rPr>
        <w:t>joint</w:t>
      </w:r>
      <w:r w:rsidRPr="00A15DCB">
        <w:rPr>
          <w:color w:val="000000" w:themeColor="text1"/>
          <w:lang w:eastAsia="zh-CN"/>
        </w:rPr>
        <w:t xml:space="preserve">, this field is considered as the reserved bits. </w:t>
      </w:r>
      <w:r w:rsidRPr="00A15DCB">
        <w:rPr>
          <w:color w:val="000000" w:themeColor="text1"/>
        </w:rPr>
        <w:t>The length of the BWP ID field is 2 bits;</w:t>
      </w:r>
    </w:p>
    <w:p w14:paraId="0E44CA52"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P</w:t>
      </w:r>
      <w:r w:rsidRPr="00A15DCB">
        <w:rPr>
          <w:color w:val="000000" w:themeColor="text1"/>
          <w:vertAlign w:val="subscript"/>
        </w:rPr>
        <w:t>i</w:t>
      </w:r>
      <w:r w:rsidRPr="00A15DCB">
        <w:rPr>
          <w:color w:val="000000" w:themeColor="text1"/>
        </w:rPr>
        <w:t>: This field indicates whether each TCI codepoint has multiple TCI states or single TCI state. If P</w:t>
      </w:r>
      <w:r w:rsidRPr="00A15DCB">
        <w:rPr>
          <w:color w:val="000000" w:themeColor="text1"/>
          <w:vertAlign w:val="subscript"/>
        </w:rPr>
        <w:t>i</w:t>
      </w:r>
      <w:r w:rsidRPr="00A15DCB">
        <w:rPr>
          <w:color w:val="000000" w:themeColor="text1"/>
        </w:rPr>
        <w:t xml:space="preserve"> field is set to 1, it indicates that i</w:t>
      </w:r>
      <w:r w:rsidRPr="00A15DCB">
        <w:rPr>
          <w:color w:val="000000" w:themeColor="text1"/>
          <w:vertAlign w:val="superscript"/>
        </w:rPr>
        <w:t>th</w:t>
      </w:r>
      <w:r w:rsidRPr="00A15DCB">
        <w:rPr>
          <w:color w:val="000000" w:themeColor="text1"/>
        </w:rPr>
        <w:t xml:space="preserve"> TCI codepoint includes the DL TCI state and the UL TCI state. If P</w:t>
      </w:r>
      <w:r w:rsidRPr="00A15DCB">
        <w:rPr>
          <w:color w:val="000000" w:themeColor="text1"/>
          <w:vertAlign w:val="subscript"/>
        </w:rPr>
        <w:t>i</w:t>
      </w:r>
      <w:r w:rsidRPr="00A15DCB">
        <w:rPr>
          <w:color w:val="000000" w:themeColor="text1"/>
        </w:rPr>
        <w:t xml:space="preserve"> field is set to 0, it indicates that i</w:t>
      </w:r>
      <w:r w:rsidRPr="00A15DCB">
        <w:rPr>
          <w:color w:val="000000" w:themeColor="text1"/>
          <w:vertAlign w:val="superscript"/>
        </w:rPr>
        <w:t>th</w:t>
      </w:r>
      <w:r w:rsidRPr="00A15DCB">
        <w:rPr>
          <w:color w:val="000000" w:themeColor="text1"/>
        </w:rPr>
        <w:t xml:space="preserve"> TCI codepoint includes only the DL/joint TCI state or the UL TCI state. The codepoint to which a TCI state is mapped is determined by its ordinal position among all the TCI state ID fields;</w:t>
      </w:r>
    </w:p>
    <w:p w14:paraId="001261AB"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5C39813C"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TCI state ID: This field indicates the TCI state identified by </w:t>
      </w:r>
      <w:r w:rsidRPr="00A15DCB">
        <w:rPr>
          <w:i/>
          <w:iCs/>
          <w:color w:val="000000" w:themeColor="text1"/>
        </w:rPr>
        <w:t>TCI-StateId</w:t>
      </w:r>
      <w:r w:rsidRPr="00A15DCB">
        <w:rPr>
          <w:color w:val="000000" w:themeColor="text1"/>
        </w:rPr>
        <w:t xml:space="preserve"> as specified in TS 38.331 [5]. If D/U is set to 1, 7-bits length TCI state ID i.e. </w:t>
      </w:r>
      <w:r w:rsidRPr="00A15DCB">
        <w:rPr>
          <w:i/>
          <w:iCs/>
          <w:color w:val="000000" w:themeColor="text1"/>
        </w:rPr>
        <w:t>TCI-StateId</w:t>
      </w:r>
      <w:r w:rsidRPr="00A15DCB">
        <w:rPr>
          <w:color w:val="000000" w:themeColor="text1"/>
        </w:rPr>
        <w:t xml:space="preserve"> as specified in TS 38.331 [5] is used. If D/U is set to 0, the most significant bit of TCI state ID is considered as the reserved bit and remainder 6 bits indicate the </w:t>
      </w:r>
      <w:r w:rsidRPr="00A15DCB">
        <w:rPr>
          <w:i/>
          <w:iCs/>
          <w:color w:val="000000" w:themeColor="text1"/>
        </w:rPr>
        <w:t>TCI-UL-State-Id</w:t>
      </w:r>
      <w:r w:rsidRPr="00A15DCB">
        <w:rPr>
          <w:color w:val="000000" w:themeColor="text1"/>
        </w:rPr>
        <w:t xml:space="preserve"> as specified in TS 38.331 [5]. The maximum number of activated TCI states is 16;</w:t>
      </w:r>
    </w:p>
    <w:p w14:paraId="251FC9C5"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R: Reserved bit, set to 0.</w:t>
      </w:r>
    </w:p>
    <w:p w14:paraId="6C1893C0" w14:textId="77777777" w:rsidR="00B150AE" w:rsidRPr="00A15DCB" w:rsidRDefault="009A2718" w:rsidP="00B150AE">
      <w:pPr>
        <w:pStyle w:val="TH"/>
        <w:rPr>
          <w:color w:val="000000" w:themeColor="text1"/>
          <w:u w:val="single"/>
        </w:rPr>
      </w:pPr>
      <w:r w:rsidRPr="00A15DCB">
        <w:rPr>
          <w:color w:val="000000" w:themeColor="text1"/>
        </w:rPr>
        <w:object w:dxaOrig="5715" w:dyaOrig="4441" w14:anchorId="1EFACEEC">
          <v:shape id="_x0000_i1079" type="#_x0000_t75" style="width:286.5pt;height:222pt" o:ole="">
            <v:imagedata r:id="rId55" o:title=""/>
          </v:shape>
          <o:OLEObject Type="Embed" ProgID="Visio.Drawing.15" ShapeID="_x0000_i1079" DrawAspect="Content" ObjectID="_1821682562" r:id="rId56"/>
        </w:object>
      </w:r>
    </w:p>
    <w:p w14:paraId="05E91641" w14:textId="77777777" w:rsidR="00B150AE" w:rsidRPr="00A15DCB" w:rsidRDefault="00B150AE" w:rsidP="00B150AE">
      <w:pPr>
        <w:pStyle w:val="TF"/>
        <w:rPr>
          <w:color w:val="000000" w:themeColor="text1"/>
        </w:rPr>
      </w:pPr>
      <w:r w:rsidRPr="00A15DCB">
        <w:rPr>
          <w:color w:val="000000" w:themeColor="text1"/>
        </w:rPr>
        <w:t>Figure 6.1.3.47-1: Unified TCI state activation/deactivation MAC CE</w:t>
      </w:r>
    </w:p>
    <w:p w14:paraId="5A07657F" w14:textId="77777777" w:rsidR="00B150AE" w:rsidRPr="00A15DCB" w:rsidRDefault="00B150AE" w:rsidP="00B150AE"/>
    <w:p w14:paraId="68CDA794" w14:textId="77777777" w:rsidR="00B150AE" w:rsidRPr="00A15DCB" w:rsidRDefault="00B150AE" w:rsidP="00B150AE">
      <w:pPr>
        <w:pStyle w:val="H6"/>
        <w:rPr>
          <w:color w:val="000000" w:themeColor="text1"/>
        </w:rPr>
      </w:pPr>
      <w:r w:rsidRPr="00A15DCB">
        <w:rPr>
          <w:color w:val="000000" w:themeColor="text1"/>
        </w:rPr>
        <w:lastRenderedPageBreak/>
        <w:t>7.1.1.2.7.3</w:t>
      </w:r>
      <w:r w:rsidRPr="00A15DCB">
        <w:rPr>
          <w:color w:val="000000" w:themeColor="text1"/>
        </w:rPr>
        <w:tab/>
        <w:t>Test description</w:t>
      </w:r>
    </w:p>
    <w:p w14:paraId="34A2CEEE" w14:textId="77777777" w:rsidR="00B150AE" w:rsidRPr="00A15DCB" w:rsidRDefault="00B150AE" w:rsidP="00B150AE">
      <w:pPr>
        <w:pStyle w:val="H6"/>
        <w:rPr>
          <w:color w:val="000000" w:themeColor="text1"/>
        </w:rPr>
      </w:pPr>
      <w:r w:rsidRPr="00A15DCB">
        <w:rPr>
          <w:color w:val="000000" w:themeColor="text1"/>
        </w:rPr>
        <w:t>7.1.1.2.7.3.1</w:t>
      </w:r>
      <w:r w:rsidRPr="00A15DCB">
        <w:rPr>
          <w:color w:val="000000" w:themeColor="text1"/>
        </w:rPr>
        <w:tab/>
        <w:t>Pre-test conditions</w:t>
      </w:r>
    </w:p>
    <w:p w14:paraId="64E94518" w14:textId="77777777" w:rsidR="00B150AE" w:rsidRPr="00A15DCB" w:rsidRDefault="00B150AE" w:rsidP="00B150AE">
      <w:pPr>
        <w:rPr>
          <w:color w:val="000000" w:themeColor="text1"/>
          <w:lang w:eastAsia="zh-CN"/>
        </w:rPr>
      </w:pPr>
      <w:r w:rsidRPr="00A15DCB">
        <w:rPr>
          <w:color w:val="000000" w:themeColor="text1"/>
        </w:rPr>
        <w:t xml:space="preserve">Same Pre-test conditions as in clause 7.1.1.0 </w:t>
      </w:r>
      <w:r w:rsidRPr="00A15DCB">
        <w:rPr>
          <w:color w:val="000000" w:themeColor="text1"/>
          <w:lang w:eastAsia="sv-SE"/>
        </w:rPr>
        <w:t>except that set to return no data in uplink.</w:t>
      </w:r>
    </w:p>
    <w:p w14:paraId="640C923E" w14:textId="77777777" w:rsidR="00B150AE" w:rsidRPr="00A15DCB" w:rsidRDefault="00B150AE" w:rsidP="00B150AE">
      <w:pPr>
        <w:pStyle w:val="H6"/>
        <w:rPr>
          <w:color w:val="000000" w:themeColor="text1"/>
        </w:rPr>
      </w:pPr>
      <w:r w:rsidRPr="00A15DCB">
        <w:rPr>
          <w:color w:val="000000" w:themeColor="text1"/>
        </w:rPr>
        <w:t>7.1.1.2.7.3.2</w:t>
      </w:r>
      <w:r w:rsidRPr="00A15DCB">
        <w:rPr>
          <w:color w:val="000000" w:themeColor="text1"/>
        </w:rPr>
        <w:tab/>
        <w:t>Test procedure sequence</w:t>
      </w:r>
    </w:p>
    <w:p w14:paraId="51533D46" w14:textId="77777777" w:rsidR="00B150AE" w:rsidRPr="00A15DCB" w:rsidRDefault="00B150AE" w:rsidP="00B150AE">
      <w:pPr>
        <w:pStyle w:val="TH"/>
        <w:rPr>
          <w:color w:val="000000" w:themeColor="text1"/>
        </w:rPr>
      </w:pPr>
      <w:bookmarkStart w:id="155" w:name="_Hlk149641680"/>
      <w:r w:rsidRPr="00A15DCB">
        <w:rPr>
          <w:color w:val="000000" w:themeColor="text1"/>
        </w:rPr>
        <w:t xml:space="preserve">Table </w:t>
      </w:r>
      <w:bookmarkStart w:id="156" w:name="OLE_LINK20"/>
      <w:r w:rsidRPr="00A15DCB">
        <w:rPr>
          <w:color w:val="000000" w:themeColor="text1"/>
        </w:rPr>
        <w:t>7.1.1.2.7.3.2-1</w:t>
      </w:r>
      <w:bookmarkEnd w:id="156"/>
      <w:r w:rsidRPr="00A15DCB">
        <w:rPr>
          <w:color w:val="000000" w:themeColor="text1"/>
        </w:rPr>
        <w:t>: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150AE" w:rsidRPr="00A15DCB" w14:paraId="7A25C755" w14:textId="77777777" w:rsidTr="0036007E">
        <w:tc>
          <w:tcPr>
            <w:tcW w:w="649" w:type="dxa"/>
            <w:tcBorders>
              <w:top w:val="single" w:sz="4" w:space="0" w:color="auto"/>
              <w:left w:val="single" w:sz="4" w:space="0" w:color="auto"/>
              <w:bottom w:val="nil"/>
              <w:right w:val="single" w:sz="4" w:space="0" w:color="auto"/>
            </w:tcBorders>
            <w:hideMark/>
          </w:tcPr>
          <w:p w14:paraId="01627DBA" w14:textId="77777777" w:rsidR="00B150AE" w:rsidRPr="00A15DCB" w:rsidRDefault="00B150AE" w:rsidP="0036007E">
            <w:pPr>
              <w:pStyle w:val="TAH"/>
              <w:rPr>
                <w:color w:val="000000" w:themeColor="text1"/>
              </w:rPr>
            </w:pPr>
            <w:bookmarkStart w:id="157" w:name="_Hlk149808975"/>
            <w:bookmarkStart w:id="158" w:name="_Hlk149653939"/>
            <w:bookmarkEnd w:id="155"/>
            <w:r w:rsidRPr="00A15DCB">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3A7DED23" w14:textId="77777777" w:rsidR="00B150AE" w:rsidRPr="00A15DCB" w:rsidRDefault="00B150AE" w:rsidP="0036007E">
            <w:pPr>
              <w:pStyle w:val="TAH"/>
              <w:rPr>
                <w:color w:val="000000" w:themeColor="text1"/>
              </w:rPr>
            </w:pPr>
            <w:r w:rsidRPr="00A15DCB">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FF23C6" w14:textId="77777777" w:rsidR="00B150AE" w:rsidRPr="00A15DCB" w:rsidRDefault="00B150AE" w:rsidP="0036007E">
            <w:pPr>
              <w:pStyle w:val="TAH"/>
              <w:rPr>
                <w:color w:val="000000" w:themeColor="text1"/>
              </w:rPr>
            </w:pPr>
            <w:r w:rsidRPr="00A15DCB">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560C0984" w14:textId="77777777" w:rsidR="00B150AE" w:rsidRPr="00A15DCB" w:rsidRDefault="00B150AE" w:rsidP="0036007E">
            <w:pPr>
              <w:pStyle w:val="TAH"/>
              <w:rPr>
                <w:color w:val="000000" w:themeColor="text1"/>
              </w:rPr>
            </w:pPr>
            <w:r w:rsidRPr="00A15DCB">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26D5FBB3" w14:textId="77777777" w:rsidR="00B150AE" w:rsidRPr="00A15DCB" w:rsidRDefault="00B150AE" w:rsidP="0036007E">
            <w:pPr>
              <w:pStyle w:val="TAH"/>
              <w:rPr>
                <w:color w:val="000000" w:themeColor="text1"/>
              </w:rPr>
            </w:pPr>
            <w:r w:rsidRPr="00A15DCB">
              <w:rPr>
                <w:color w:val="000000" w:themeColor="text1"/>
              </w:rPr>
              <w:t>Verdict</w:t>
            </w:r>
          </w:p>
        </w:tc>
      </w:tr>
      <w:tr w:rsidR="00B150AE" w:rsidRPr="00A15DCB" w14:paraId="341DA3B0" w14:textId="77777777" w:rsidTr="0036007E">
        <w:tc>
          <w:tcPr>
            <w:tcW w:w="649" w:type="dxa"/>
            <w:tcBorders>
              <w:top w:val="nil"/>
              <w:left w:val="single" w:sz="4" w:space="0" w:color="auto"/>
              <w:bottom w:val="single" w:sz="4" w:space="0" w:color="auto"/>
              <w:right w:val="single" w:sz="4" w:space="0" w:color="auto"/>
            </w:tcBorders>
          </w:tcPr>
          <w:p w14:paraId="165D08C2" w14:textId="77777777" w:rsidR="00B150AE" w:rsidRPr="00A15DCB" w:rsidRDefault="00B150AE" w:rsidP="0036007E">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0A25BE24" w14:textId="77777777" w:rsidR="00B150AE" w:rsidRPr="00A15DCB" w:rsidRDefault="00B150AE" w:rsidP="0036007E">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64FC1F60" w14:textId="77777777" w:rsidR="00B150AE" w:rsidRPr="00A15DCB" w:rsidRDefault="00B150AE" w:rsidP="0036007E">
            <w:pPr>
              <w:pStyle w:val="TAH"/>
              <w:rPr>
                <w:color w:val="000000" w:themeColor="text1"/>
              </w:rPr>
            </w:pPr>
            <w:r w:rsidRPr="00A15DCB">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374C9DD6" w14:textId="77777777" w:rsidR="00B150AE" w:rsidRPr="00A15DCB" w:rsidRDefault="00B150AE" w:rsidP="0036007E">
            <w:pPr>
              <w:pStyle w:val="TAH"/>
              <w:rPr>
                <w:color w:val="000000" w:themeColor="text1"/>
              </w:rPr>
            </w:pPr>
            <w:r w:rsidRPr="00A15DCB">
              <w:rPr>
                <w:color w:val="000000" w:themeColor="text1"/>
              </w:rPr>
              <w:t>Message</w:t>
            </w:r>
          </w:p>
        </w:tc>
        <w:tc>
          <w:tcPr>
            <w:tcW w:w="567" w:type="dxa"/>
            <w:tcBorders>
              <w:top w:val="nil"/>
              <w:left w:val="single" w:sz="4" w:space="0" w:color="auto"/>
              <w:bottom w:val="single" w:sz="4" w:space="0" w:color="auto"/>
              <w:right w:val="single" w:sz="4" w:space="0" w:color="auto"/>
            </w:tcBorders>
          </w:tcPr>
          <w:p w14:paraId="114FED2B" w14:textId="77777777" w:rsidR="00B150AE" w:rsidRPr="00A15DCB" w:rsidRDefault="00B150AE" w:rsidP="0036007E">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424A369B" w14:textId="77777777" w:rsidR="00B150AE" w:rsidRPr="00A15DCB" w:rsidRDefault="00B150AE" w:rsidP="0036007E">
            <w:pPr>
              <w:pStyle w:val="TAH"/>
              <w:rPr>
                <w:color w:val="000000" w:themeColor="text1"/>
              </w:rPr>
            </w:pPr>
          </w:p>
        </w:tc>
      </w:tr>
      <w:tr w:rsidR="00B150AE" w:rsidRPr="00A15DCB" w14:paraId="5C88265D"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01D666F" w14:textId="77777777" w:rsidR="00B150AE" w:rsidRPr="00A15DCB" w:rsidRDefault="00B150AE" w:rsidP="0036007E">
            <w:pPr>
              <w:pStyle w:val="TAC"/>
              <w:rPr>
                <w:color w:val="000000" w:themeColor="text1"/>
                <w:lang w:eastAsia="zh-CN"/>
              </w:rPr>
            </w:pPr>
            <w:r w:rsidRPr="00A15DCB">
              <w:rPr>
                <w:color w:val="000000" w:themeColor="text1"/>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32EFA5D0" w14:textId="70A6A5E2" w:rsidR="00B150AE" w:rsidRPr="00A15DCB" w:rsidRDefault="00B150AE" w:rsidP="0036007E">
            <w:pPr>
              <w:pStyle w:val="TAL"/>
              <w:rPr>
                <w:color w:val="000000" w:themeColor="text1"/>
                <w:lang w:eastAsia="zh-CN"/>
              </w:rPr>
            </w:pPr>
            <w:r w:rsidRPr="00A15DCB">
              <w:rPr>
                <w:color w:val="000000" w:themeColor="text1"/>
                <w:lang w:eastAsia="zh-CN"/>
              </w:rPr>
              <w:t xml:space="preserve">SS transmits an </w:t>
            </w:r>
            <w:r w:rsidRPr="00A15DCB">
              <w:rPr>
                <w:i/>
                <w:color w:val="000000" w:themeColor="text1"/>
                <w:lang w:eastAsia="zh-CN"/>
              </w:rPr>
              <w:t>RRCReconfiguration</w:t>
            </w:r>
            <w:r w:rsidRPr="00A15DCB">
              <w:rPr>
                <w:color w:val="000000" w:themeColor="text1"/>
                <w:lang w:eastAsia="zh-CN"/>
              </w:rPr>
              <w:t xml:space="preserve"> message to configure 2 unified TCI states </w:t>
            </w:r>
            <w:r w:rsidR="001C682B" w:rsidRPr="00A15DCB">
              <w:rPr>
                <w:color w:val="000000" w:themeColor="text1"/>
                <w:lang w:eastAsia="zh-CN"/>
              </w:rPr>
              <w:t xml:space="preserve">to be </w:t>
            </w:r>
            <w:r w:rsidRPr="00A15DCB">
              <w:rPr>
                <w:color w:val="000000" w:themeColor="text1"/>
                <w:lang w:eastAsia="zh-CN"/>
              </w:rPr>
              <w:t xml:space="preserve">activated by </w:t>
            </w:r>
            <w:r w:rsidR="001C682B" w:rsidRPr="00A15DCB">
              <w:rPr>
                <w:color w:val="000000" w:themeColor="text1"/>
                <w:lang w:eastAsia="zh-CN"/>
              </w:rPr>
              <w:t>DCI</w:t>
            </w:r>
            <w:r w:rsidRPr="00A15DCB">
              <w:rPr>
                <w:color w:val="000000" w:themeColor="text1"/>
                <w:lang w:eastAsia="zh-CN"/>
              </w:rPr>
              <w:t>. (Note 1)</w:t>
            </w:r>
          </w:p>
        </w:tc>
        <w:tc>
          <w:tcPr>
            <w:tcW w:w="709" w:type="dxa"/>
            <w:tcBorders>
              <w:top w:val="single" w:sz="4" w:space="0" w:color="auto"/>
              <w:left w:val="single" w:sz="4" w:space="0" w:color="auto"/>
              <w:bottom w:val="single" w:sz="4" w:space="0" w:color="auto"/>
              <w:right w:val="single" w:sz="4" w:space="0" w:color="auto"/>
            </w:tcBorders>
            <w:hideMark/>
          </w:tcPr>
          <w:p w14:paraId="2EB8EF36"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07BDAB82" w14:textId="77777777" w:rsidR="00B150AE" w:rsidRPr="00A15DCB" w:rsidRDefault="00B150AE" w:rsidP="0036007E">
            <w:pPr>
              <w:pStyle w:val="TAL"/>
              <w:rPr>
                <w:color w:val="000000" w:themeColor="text1"/>
                <w:lang w:eastAsia="zh-CN"/>
              </w:rPr>
            </w:pPr>
            <w:r w:rsidRPr="00A15DCB">
              <w:rPr>
                <w:color w:val="000000" w:themeColor="text1"/>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1269593F"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6E917025"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r>
      <w:tr w:rsidR="00B150AE" w:rsidRPr="00A15DCB" w14:paraId="0143E5E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6E349F6A" w14:textId="77777777" w:rsidR="00B150AE" w:rsidRPr="00A15DCB" w:rsidRDefault="00B150AE" w:rsidP="0036007E">
            <w:pPr>
              <w:pStyle w:val="TAC"/>
              <w:rPr>
                <w:color w:val="000000" w:themeColor="text1"/>
                <w:lang w:eastAsia="zh-CN"/>
              </w:rPr>
            </w:pPr>
            <w:r w:rsidRPr="00A15DCB">
              <w:rPr>
                <w:color w:val="000000" w:themeColor="text1"/>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73D49958"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UE transmits an </w:t>
            </w:r>
            <w:r w:rsidRPr="00A15DCB">
              <w:rPr>
                <w:i/>
                <w:color w:val="000000" w:themeColor="text1"/>
                <w:lang w:eastAsia="zh-CN"/>
              </w:rPr>
              <w:t>RRCReconfigurationComplete</w:t>
            </w:r>
            <w:r w:rsidRPr="00A15DCB">
              <w:rPr>
                <w:color w:val="000000" w:themeColor="text1"/>
                <w:lang w:eastAsia="zh-CN"/>
              </w:rPr>
              <w:t xml:space="preserve"> message. (Note 2)</w:t>
            </w:r>
          </w:p>
        </w:tc>
        <w:tc>
          <w:tcPr>
            <w:tcW w:w="709" w:type="dxa"/>
            <w:tcBorders>
              <w:top w:val="single" w:sz="4" w:space="0" w:color="auto"/>
              <w:left w:val="single" w:sz="4" w:space="0" w:color="auto"/>
              <w:bottom w:val="single" w:sz="4" w:space="0" w:color="auto"/>
              <w:right w:val="single" w:sz="4" w:space="0" w:color="auto"/>
            </w:tcBorders>
            <w:hideMark/>
          </w:tcPr>
          <w:p w14:paraId="3E0BBE47" w14:textId="77777777" w:rsidR="00B150AE" w:rsidRPr="00A15DCB" w:rsidRDefault="00B150AE" w:rsidP="0036007E">
            <w:pPr>
              <w:pStyle w:val="TAC"/>
              <w:rPr>
                <w:color w:val="000000" w:themeColor="text1"/>
              </w:rPr>
            </w:pPr>
            <w:r w:rsidRPr="00A15DCB">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638F86A1" w14:textId="77777777" w:rsidR="00B150AE" w:rsidRPr="00A15DCB" w:rsidRDefault="00B150AE" w:rsidP="0036007E">
            <w:pPr>
              <w:pStyle w:val="TAL"/>
              <w:rPr>
                <w:color w:val="000000" w:themeColor="text1"/>
                <w:lang w:eastAsia="zh-CN"/>
              </w:rPr>
            </w:pPr>
            <w:r w:rsidRPr="00A15DCB">
              <w:rPr>
                <w:color w:val="000000" w:themeColor="text1"/>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42CAA5A"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10900CB3"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r>
      <w:tr w:rsidR="00B150AE" w:rsidRPr="00A15DCB" w14:paraId="3DC041EC"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24D69AB8" w14:textId="77777777" w:rsidR="00B150AE" w:rsidRPr="00A15DCB" w:rsidRDefault="00B150AE" w:rsidP="0036007E">
            <w:pPr>
              <w:pStyle w:val="TAC"/>
              <w:rPr>
                <w:color w:val="000000" w:themeColor="text1"/>
              </w:rPr>
            </w:pPr>
            <w:r w:rsidRPr="00A15DCB">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hideMark/>
          </w:tcPr>
          <w:p w14:paraId="57FA3E3D" w14:textId="3E5D5D6D" w:rsidR="00B150AE" w:rsidRPr="00A15DCB" w:rsidRDefault="00B150AE" w:rsidP="0036007E">
            <w:pPr>
              <w:pStyle w:val="TAL"/>
              <w:rPr>
                <w:color w:val="000000" w:themeColor="text1"/>
              </w:rPr>
            </w:pPr>
            <w:r w:rsidRPr="00A15DCB">
              <w:rPr>
                <w:color w:val="000000" w:themeColor="text1"/>
              </w:rPr>
              <w:t xml:space="preserve">SS transmits a downlink assignment </w:t>
            </w:r>
            <w:r w:rsidR="001C682B" w:rsidRPr="00A15DCB">
              <w:rPr>
                <w:color w:val="000000" w:themeColor="text1"/>
              </w:rPr>
              <w:t xml:space="preserve">DCI_1_1 </w:t>
            </w:r>
            <w:r w:rsidRPr="00A15DCB">
              <w:rPr>
                <w:color w:val="000000" w:themeColor="text1"/>
              </w:rPr>
              <w:t>addressed to the C-RNTI assigned to the UE, which carries the 1st activated unified TCI state.</w:t>
            </w:r>
          </w:p>
        </w:tc>
        <w:tc>
          <w:tcPr>
            <w:tcW w:w="709" w:type="dxa"/>
            <w:tcBorders>
              <w:top w:val="single" w:sz="4" w:space="0" w:color="auto"/>
              <w:left w:val="single" w:sz="4" w:space="0" w:color="auto"/>
              <w:bottom w:val="single" w:sz="4" w:space="0" w:color="auto"/>
              <w:right w:val="single" w:sz="4" w:space="0" w:color="auto"/>
            </w:tcBorders>
            <w:hideMark/>
          </w:tcPr>
          <w:p w14:paraId="363294BF"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D8138CE" w14:textId="77777777" w:rsidR="00B150AE" w:rsidRPr="00A15DCB" w:rsidRDefault="00B150AE" w:rsidP="0036007E">
            <w:pPr>
              <w:pStyle w:val="TAL"/>
              <w:rPr>
                <w:color w:val="000000" w:themeColor="text1"/>
              </w:rPr>
            </w:pPr>
            <w:r w:rsidRPr="00A15DCB">
              <w:rPr>
                <w:color w:val="000000" w:themeColor="text1"/>
              </w:rPr>
              <w:t xml:space="preserve">DCI format 1_1(UE C-RNTI, </w:t>
            </w:r>
            <w:r w:rsidRPr="00A15DCB">
              <w:rPr>
                <w:color w:val="000000" w:themeColor="text1"/>
                <w:lang w:eastAsia="zh-CN"/>
              </w:rPr>
              <w:t>Transmission configuration indication = “000”</w:t>
            </w:r>
            <w:r w:rsidRPr="00A15DCB">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716D135F" w14:textId="77777777" w:rsidR="00B150AE" w:rsidRPr="00A15DCB" w:rsidRDefault="00B150AE" w:rsidP="0036007E">
            <w:pPr>
              <w:pStyle w:val="TAC"/>
              <w:rPr>
                <w:color w:val="000000" w:themeColor="text1"/>
              </w:rPr>
            </w:pPr>
            <w:r w:rsidRPr="00A15DCB">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008D09DE" w14:textId="77777777" w:rsidR="00B150AE" w:rsidRPr="00A15DCB" w:rsidRDefault="00B150AE" w:rsidP="0036007E">
            <w:pPr>
              <w:pStyle w:val="TAC"/>
              <w:rPr>
                <w:color w:val="000000" w:themeColor="text1"/>
              </w:rPr>
            </w:pPr>
            <w:r w:rsidRPr="00A15DCB">
              <w:rPr>
                <w:color w:val="000000" w:themeColor="text1"/>
              </w:rPr>
              <w:t>-</w:t>
            </w:r>
          </w:p>
        </w:tc>
      </w:tr>
      <w:tr w:rsidR="00B150AE" w:rsidRPr="00A15DCB" w14:paraId="769B48F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13ADBE06" w14:textId="77777777" w:rsidR="00B150AE" w:rsidRPr="00A15DCB" w:rsidRDefault="00B150AE" w:rsidP="0036007E">
            <w:pPr>
              <w:pStyle w:val="TAC"/>
              <w:rPr>
                <w:color w:val="000000" w:themeColor="text1"/>
              </w:rPr>
            </w:pPr>
            <w:r w:rsidRPr="00A15DCB">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hideMark/>
          </w:tcPr>
          <w:p w14:paraId="0B5FAF78" w14:textId="77777777" w:rsidR="00B150AE" w:rsidRPr="00A15DCB" w:rsidRDefault="00B150AE" w:rsidP="0036007E">
            <w:pPr>
              <w:pStyle w:val="TAL"/>
              <w:rPr>
                <w:color w:val="000000" w:themeColor="text1"/>
              </w:rPr>
            </w:pPr>
            <w:r w:rsidRPr="00A15DCB">
              <w:rPr>
                <w:color w:val="000000" w:themeColor="text1"/>
              </w:rPr>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70DB466A"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272936B6" w14:textId="77777777" w:rsidR="00B150AE" w:rsidRPr="00A15DCB" w:rsidRDefault="00B150AE" w:rsidP="0036007E">
            <w:pPr>
              <w:pStyle w:val="TAL"/>
              <w:rPr>
                <w:color w:val="000000" w:themeColor="text1"/>
              </w:rPr>
            </w:pPr>
            <w:r w:rsidRPr="00A15DCB">
              <w:rPr>
                <w:color w:val="000000" w:themeColor="text1"/>
              </w:rPr>
              <w:t>MAC PDU</w:t>
            </w:r>
          </w:p>
        </w:tc>
        <w:tc>
          <w:tcPr>
            <w:tcW w:w="567" w:type="dxa"/>
            <w:tcBorders>
              <w:top w:val="single" w:sz="4" w:space="0" w:color="auto"/>
              <w:left w:val="single" w:sz="4" w:space="0" w:color="auto"/>
              <w:bottom w:val="single" w:sz="4" w:space="0" w:color="auto"/>
              <w:right w:val="single" w:sz="4" w:space="0" w:color="auto"/>
            </w:tcBorders>
            <w:hideMark/>
          </w:tcPr>
          <w:p w14:paraId="7324B4AA" w14:textId="77777777" w:rsidR="00B150AE" w:rsidRPr="00A15DCB" w:rsidRDefault="00B150AE" w:rsidP="0036007E">
            <w:pPr>
              <w:pStyle w:val="TAC"/>
              <w:rPr>
                <w:color w:val="000000" w:themeColor="text1"/>
              </w:rPr>
            </w:pPr>
            <w:r w:rsidRPr="00A15DCB">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6233C1B6" w14:textId="77777777" w:rsidR="00B150AE" w:rsidRPr="00A15DCB" w:rsidRDefault="00B150AE" w:rsidP="0036007E">
            <w:pPr>
              <w:pStyle w:val="TAC"/>
              <w:rPr>
                <w:color w:val="000000" w:themeColor="text1"/>
              </w:rPr>
            </w:pPr>
            <w:r w:rsidRPr="00A15DCB">
              <w:rPr>
                <w:color w:val="000000" w:themeColor="text1"/>
              </w:rPr>
              <w:t>-</w:t>
            </w:r>
          </w:p>
        </w:tc>
      </w:tr>
      <w:tr w:rsidR="00B150AE" w:rsidRPr="00A15DCB" w14:paraId="2E946204"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3E4A3FFC" w14:textId="77777777" w:rsidR="00B150AE" w:rsidRPr="00A15DCB" w:rsidRDefault="00B150AE" w:rsidP="0036007E">
            <w:pPr>
              <w:pStyle w:val="TAC"/>
              <w:rPr>
                <w:color w:val="000000" w:themeColor="text1"/>
              </w:rPr>
            </w:pPr>
            <w:r w:rsidRPr="00A15DCB">
              <w:rPr>
                <w:color w:val="000000" w:themeColor="text1"/>
              </w:rPr>
              <w:t>5</w:t>
            </w:r>
          </w:p>
        </w:tc>
        <w:tc>
          <w:tcPr>
            <w:tcW w:w="3970" w:type="dxa"/>
            <w:tcBorders>
              <w:top w:val="single" w:sz="4" w:space="0" w:color="auto"/>
              <w:left w:val="single" w:sz="4" w:space="0" w:color="auto"/>
              <w:bottom w:val="single" w:sz="4" w:space="0" w:color="auto"/>
              <w:right w:val="single" w:sz="4" w:space="0" w:color="auto"/>
            </w:tcBorders>
          </w:tcPr>
          <w:p w14:paraId="418578E5" w14:textId="77777777" w:rsidR="00B150AE" w:rsidRPr="00A15DCB" w:rsidRDefault="00B150AE" w:rsidP="0036007E">
            <w:pPr>
              <w:pStyle w:val="TAL"/>
              <w:rPr>
                <w:color w:val="000000" w:themeColor="text1"/>
              </w:rPr>
            </w:pPr>
            <w:r w:rsidRPr="00A15DCB">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387BB492" w14:textId="77777777" w:rsidR="00B150AE" w:rsidRPr="00A15DCB" w:rsidRDefault="00B150AE" w:rsidP="0036007E">
            <w:pPr>
              <w:pStyle w:val="TAC"/>
              <w:rPr>
                <w:color w:val="000000" w:themeColor="text1"/>
              </w:rPr>
            </w:pPr>
            <w:r w:rsidRPr="00A15DCB">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7CCB1489" w14:textId="77777777" w:rsidR="00B150AE" w:rsidRPr="00A15DCB" w:rsidRDefault="00B150AE" w:rsidP="0036007E">
            <w:pPr>
              <w:pStyle w:val="TAL"/>
              <w:rPr>
                <w:color w:val="000000" w:themeColor="text1"/>
              </w:rPr>
            </w:pPr>
            <w:r w:rsidRPr="00A15DCB">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5DFC143" w14:textId="77777777" w:rsidR="00B150AE" w:rsidRPr="00A15DCB" w:rsidRDefault="00B150AE" w:rsidP="0036007E">
            <w:pPr>
              <w:pStyle w:val="TAC"/>
              <w:rPr>
                <w:color w:val="000000" w:themeColor="text1"/>
              </w:rPr>
            </w:pPr>
            <w:r w:rsidRPr="00A15DCB">
              <w:rPr>
                <w:color w:val="000000" w:themeColor="text1"/>
              </w:rPr>
              <w:t>1</w:t>
            </w:r>
          </w:p>
        </w:tc>
        <w:tc>
          <w:tcPr>
            <w:tcW w:w="892" w:type="dxa"/>
            <w:tcBorders>
              <w:top w:val="single" w:sz="4" w:space="0" w:color="auto"/>
              <w:left w:val="single" w:sz="4" w:space="0" w:color="auto"/>
              <w:bottom w:val="single" w:sz="4" w:space="0" w:color="auto"/>
              <w:right w:val="single" w:sz="4" w:space="0" w:color="auto"/>
            </w:tcBorders>
            <w:hideMark/>
          </w:tcPr>
          <w:p w14:paraId="4405D39F" w14:textId="77777777" w:rsidR="00B150AE" w:rsidRPr="00A15DCB" w:rsidRDefault="00B150AE" w:rsidP="0036007E">
            <w:pPr>
              <w:pStyle w:val="TAC"/>
              <w:rPr>
                <w:color w:val="000000" w:themeColor="text1"/>
              </w:rPr>
            </w:pPr>
            <w:r w:rsidRPr="00A15DCB">
              <w:rPr>
                <w:color w:val="000000" w:themeColor="text1"/>
              </w:rPr>
              <w:t>P</w:t>
            </w:r>
          </w:p>
        </w:tc>
      </w:tr>
      <w:tr w:rsidR="00B150AE" w:rsidRPr="00A15DCB" w14:paraId="652C8D4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0D80F279" w14:textId="77777777" w:rsidR="00B150AE" w:rsidRPr="00A15DCB" w:rsidRDefault="00B150AE" w:rsidP="0036007E">
            <w:pPr>
              <w:pStyle w:val="TAC"/>
              <w:rPr>
                <w:color w:val="000000" w:themeColor="text1"/>
                <w:lang w:eastAsia="zh-CN"/>
              </w:rPr>
            </w:pPr>
            <w:r w:rsidRPr="00A15DCB">
              <w:rPr>
                <w:color w:val="000000" w:themeColor="text1"/>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26E2B638" w14:textId="77777777" w:rsidR="00B150AE" w:rsidRPr="00A15DCB" w:rsidRDefault="00B150AE" w:rsidP="0036007E">
            <w:pPr>
              <w:pStyle w:val="TAL"/>
              <w:rPr>
                <w:color w:val="000000" w:themeColor="text1"/>
              </w:rPr>
            </w:pPr>
            <w:r w:rsidRPr="00A15DCB">
              <w:rPr>
                <w:color w:val="000000" w:themeColor="text1"/>
              </w:rPr>
              <w:t>SS transmits a</w:t>
            </w:r>
            <w:r w:rsidRPr="00A15DCB">
              <w:rPr>
                <w:rFonts w:ascii="DengXian" w:eastAsia="DengXian" w:hAnsi="DengXian"/>
                <w:color w:val="000000" w:themeColor="text1"/>
                <w:sz w:val="20"/>
              </w:rPr>
              <w:t xml:space="preserve"> </w:t>
            </w:r>
            <w:r w:rsidRPr="00A15DCB">
              <w:rPr>
                <w:color w:val="000000" w:themeColor="text1"/>
              </w:rPr>
              <w:t>DCI_1_1 addressed to the C-RNTI assigned to the UE without DL assignment, which carries the 2nd activated unified TCI state.</w:t>
            </w:r>
          </w:p>
        </w:tc>
        <w:tc>
          <w:tcPr>
            <w:tcW w:w="709" w:type="dxa"/>
            <w:tcBorders>
              <w:top w:val="single" w:sz="4" w:space="0" w:color="auto"/>
              <w:left w:val="single" w:sz="4" w:space="0" w:color="auto"/>
              <w:bottom w:val="single" w:sz="4" w:space="0" w:color="auto"/>
              <w:right w:val="single" w:sz="4" w:space="0" w:color="auto"/>
            </w:tcBorders>
            <w:hideMark/>
          </w:tcPr>
          <w:p w14:paraId="627546E7"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82DED79" w14:textId="77777777" w:rsidR="00B150AE" w:rsidRPr="00A15DCB" w:rsidRDefault="00B150AE" w:rsidP="0036007E">
            <w:pPr>
              <w:pStyle w:val="TAL"/>
              <w:rPr>
                <w:color w:val="000000" w:themeColor="text1"/>
              </w:rPr>
            </w:pPr>
            <w:r w:rsidRPr="00A15DCB">
              <w:rPr>
                <w:color w:val="000000" w:themeColor="text1"/>
              </w:rPr>
              <w:t xml:space="preserve">DCI format 1_1(UE C-RNTI, </w:t>
            </w:r>
            <w:r w:rsidRPr="00A15DCB">
              <w:rPr>
                <w:color w:val="000000" w:themeColor="text1"/>
                <w:lang w:eastAsia="zh-CN"/>
              </w:rPr>
              <w:t>Transmission configuration indication = “001”</w:t>
            </w:r>
            <w:r w:rsidRPr="00A15DCB">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24FC27D4" w14:textId="77777777" w:rsidR="00B150AE" w:rsidRPr="00A15DCB" w:rsidRDefault="00B150AE" w:rsidP="0036007E">
            <w:pPr>
              <w:pStyle w:val="TAC"/>
              <w:rPr>
                <w:color w:val="000000" w:themeColor="text1"/>
              </w:rPr>
            </w:pPr>
            <w:r w:rsidRPr="00A15DCB">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7890C6EE" w14:textId="77777777" w:rsidR="00B150AE" w:rsidRPr="00A15DCB" w:rsidRDefault="00B150AE" w:rsidP="0036007E">
            <w:pPr>
              <w:pStyle w:val="TAC"/>
              <w:rPr>
                <w:color w:val="000000" w:themeColor="text1"/>
              </w:rPr>
            </w:pPr>
            <w:r w:rsidRPr="00A15DCB">
              <w:rPr>
                <w:color w:val="000000" w:themeColor="text1"/>
              </w:rPr>
              <w:t>-</w:t>
            </w:r>
          </w:p>
        </w:tc>
      </w:tr>
      <w:tr w:rsidR="00B150AE" w:rsidRPr="00A15DCB" w14:paraId="614FA60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9349729" w14:textId="77777777" w:rsidR="00B150AE" w:rsidRPr="00A15DCB" w:rsidRDefault="00B150AE" w:rsidP="0036007E">
            <w:pPr>
              <w:pStyle w:val="TAC"/>
              <w:rPr>
                <w:color w:val="000000" w:themeColor="text1"/>
                <w:lang w:eastAsia="zh-CN"/>
              </w:rPr>
            </w:pPr>
            <w:r w:rsidRPr="00A15DCB">
              <w:rPr>
                <w:color w:val="000000" w:themeColor="text1"/>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7197ECD6" w14:textId="77777777" w:rsidR="00B150AE" w:rsidRPr="00A15DCB" w:rsidRDefault="00B150AE" w:rsidP="0036007E">
            <w:pPr>
              <w:pStyle w:val="TAL"/>
              <w:rPr>
                <w:color w:val="000000" w:themeColor="text1"/>
              </w:rPr>
            </w:pPr>
            <w:r w:rsidRPr="00A15DCB">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6C65D223" w14:textId="77777777" w:rsidR="00B150AE" w:rsidRPr="00A15DCB" w:rsidRDefault="00B150AE" w:rsidP="0036007E">
            <w:pPr>
              <w:pStyle w:val="TAC"/>
              <w:rPr>
                <w:color w:val="000000" w:themeColor="text1"/>
              </w:rPr>
            </w:pPr>
            <w:r w:rsidRPr="00A15DCB">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193B876C" w14:textId="77777777" w:rsidR="00B150AE" w:rsidRPr="00A15DCB" w:rsidRDefault="00B150AE" w:rsidP="0036007E">
            <w:pPr>
              <w:pStyle w:val="TAL"/>
              <w:rPr>
                <w:color w:val="000000" w:themeColor="text1"/>
              </w:rPr>
            </w:pPr>
            <w:r w:rsidRPr="00A15DCB">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BC6F3B5" w14:textId="77777777" w:rsidR="00B150AE" w:rsidRPr="00A15DCB" w:rsidRDefault="00B150AE" w:rsidP="0036007E">
            <w:pPr>
              <w:pStyle w:val="TAC"/>
              <w:rPr>
                <w:color w:val="000000" w:themeColor="text1"/>
              </w:rPr>
            </w:pPr>
            <w:r w:rsidRPr="00A15DCB">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3A802672" w14:textId="77777777" w:rsidR="00B150AE" w:rsidRPr="00A15DCB" w:rsidRDefault="00B150AE" w:rsidP="0036007E">
            <w:pPr>
              <w:pStyle w:val="TAC"/>
              <w:rPr>
                <w:color w:val="000000" w:themeColor="text1"/>
              </w:rPr>
            </w:pPr>
            <w:r w:rsidRPr="00A15DCB">
              <w:rPr>
                <w:color w:val="000000" w:themeColor="text1"/>
              </w:rPr>
              <w:t>P</w:t>
            </w:r>
          </w:p>
        </w:tc>
      </w:tr>
      <w:tr w:rsidR="00B150AE" w:rsidRPr="00A15DCB" w14:paraId="12C09704" w14:textId="77777777" w:rsidTr="0036007E">
        <w:tc>
          <w:tcPr>
            <w:tcW w:w="9765" w:type="dxa"/>
            <w:gridSpan w:val="6"/>
            <w:tcBorders>
              <w:top w:val="single" w:sz="4" w:space="0" w:color="auto"/>
              <w:left w:val="single" w:sz="4" w:space="0" w:color="auto"/>
              <w:bottom w:val="single" w:sz="4" w:space="0" w:color="auto"/>
              <w:right w:val="single" w:sz="4" w:space="0" w:color="auto"/>
            </w:tcBorders>
            <w:hideMark/>
          </w:tcPr>
          <w:p w14:paraId="47A12060" w14:textId="77777777" w:rsidR="00B150AE" w:rsidRPr="00A15DCB" w:rsidRDefault="00B150AE" w:rsidP="0036007E">
            <w:pPr>
              <w:pStyle w:val="TAN"/>
              <w:rPr>
                <w:color w:val="000000" w:themeColor="text1"/>
                <w:lang w:eastAsia="zh-CN"/>
              </w:rPr>
            </w:pPr>
            <w:r w:rsidRPr="00A15DCB">
              <w:rPr>
                <w:color w:val="000000" w:themeColor="text1"/>
                <w:lang w:eastAsia="zh-CN"/>
              </w:rPr>
              <w:t>Note 1:</w:t>
            </w:r>
            <w:r w:rsidRPr="00A15DCB">
              <w:rPr>
                <w:color w:val="000000" w:themeColor="text1"/>
                <w:lang w:eastAsia="zh-CN"/>
              </w:rPr>
              <w:tab/>
              <w:t>For EN-DC the NR RRCReconfiguration message is contained in RRCConnectionReconfiguration 36.508 [7], Table 4.6.1-8 using condition EN-DC_EmbedNR_RRCRecon.</w:t>
            </w:r>
          </w:p>
          <w:p w14:paraId="0B63E7CF" w14:textId="77777777" w:rsidR="00B150AE" w:rsidRPr="00A15DCB" w:rsidRDefault="00B150AE" w:rsidP="0036007E">
            <w:pPr>
              <w:pStyle w:val="TAN"/>
              <w:rPr>
                <w:color w:val="000000" w:themeColor="text1"/>
                <w:lang w:eastAsia="zh-CN"/>
              </w:rPr>
            </w:pPr>
            <w:r w:rsidRPr="00A15DCB">
              <w:rPr>
                <w:color w:val="000000" w:themeColor="text1"/>
                <w:lang w:eastAsia="zh-CN"/>
              </w:rPr>
              <w:t>Note 2:</w:t>
            </w:r>
            <w:r w:rsidRPr="00A15DCB">
              <w:rPr>
                <w:color w:val="000000" w:themeColor="text1"/>
                <w:lang w:eastAsia="zh-CN"/>
              </w:rPr>
              <w:tab/>
              <w:t>For EN-DC the NR RRCReconfigurationComplete message is contained in RRCConnectionReconfigurationComplete.</w:t>
            </w:r>
          </w:p>
        </w:tc>
      </w:tr>
      <w:bookmarkEnd w:id="157"/>
    </w:tbl>
    <w:p w14:paraId="016E2B61" w14:textId="77777777" w:rsidR="00B150AE" w:rsidRPr="00A15DCB" w:rsidRDefault="00B150AE" w:rsidP="00B150AE">
      <w:pPr>
        <w:rPr>
          <w:color w:val="000000" w:themeColor="text1"/>
          <w:lang w:eastAsia="sv-SE"/>
        </w:rPr>
      </w:pPr>
    </w:p>
    <w:p w14:paraId="7A82E12E" w14:textId="77777777" w:rsidR="00B150AE" w:rsidRPr="00A15DCB" w:rsidRDefault="00B150AE" w:rsidP="00B150AE">
      <w:pPr>
        <w:pStyle w:val="H6"/>
        <w:rPr>
          <w:color w:val="000000" w:themeColor="text1"/>
          <w:lang w:eastAsia="sv-SE"/>
        </w:rPr>
      </w:pPr>
      <w:r w:rsidRPr="00A15DCB">
        <w:rPr>
          <w:color w:val="000000" w:themeColor="text1"/>
          <w:lang w:eastAsia="sv-SE"/>
        </w:rPr>
        <w:t>7.1.1.2.7.3.3</w:t>
      </w:r>
      <w:r w:rsidRPr="00A15DCB">
        <w:rPr>
          <w:color w:val="000000" w:themeColor="text1"/>
          <w:lang w:eastAsia="sv-SE"/>
        </w:rPr>
        <w:tab/>
        <w:t>Specific message contents</w:t>
      </w:r>
    </w:p>
    <w:p w14:paraId="0A05A3B7" w14:textId="77777777" w:rsidR="00B150AE" w:rsidRPr="00A15DCB" w:rsidRDefault="00B150AE" w:rsidP="00B150AE">
      <w:pPr>
        <w:pStyle w:val="TH"/>
        <w:rPr>
          <w:color w:val="000000" w:themeColor="text1"/>
        </w:rPr>
      </w:pPr>
      <w:bookmarkStart w:id="159" w:name="_Hlk149654025"/>
      <w:bookmarkEnd w:id="158"/>
      <w:r w:rsidRPr="00A15DCB">
        <w:rPr>
          <w:color w:val="000000" w:themeColor="text1"/>
        </w:rPr>
        <w:t xml:space="preserve">Table 7.1.1.2.7.3.3-1: </w:t>
      </w:r>
      <w:r w:rsidRPr="00A15DCB">
        <w:rPr>
          <w:i/>
          <w:iCs/>
          <w:color w:val="000000" w:themeColor="text1"/>
        </w:rPr>
        <w:t>RRCReconfiguration</w:t>
      </w:r>
      <w:r w:rsidRPr="00A15DCB" w:rsidDel="00E41EF6">
        <w:rPr>
          <w:color w:val="000000" w:themeColor="text1"/>
        </w:rPr>
        <w:t xml:space="preserve"> </w:t>
      </w:r>
      <w:r w:rsidRPr="00A15DCB">
        <w:rPr>
          <w:color w:val="000000" w:themeColor="text1"/>
        </w:rPr>
        <w:t>(Step 1, Table 7.1.1.2.7.3.2-1)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150AE" w:rsidRPr="00A15DCB" w14:paraId="14B7E8EF" w14:textId="77777777" w:rsidTr="0036007E">
        <w:tc>
          <w:tcPr>
            <w:tcW w:w="9738" w:type="dxa"/>
            <w:gridSpan w:val="4"/>
          </w:tcPr>
          <w:p w14:paraId="15666831" w14:textId="77777777" w:rsidR="00B150AE" w:rsidRPr="00A15DCB" w:rsidRDefault="00B150AE" w:rsidP="0036007E">
            <w:pPr>
              <w:pStyle w:val="TAL"/>
              <w:rPr>
                <w:color w:val="000000" w:themeColor="text1"/>
              </w:rPr>
            </w:pPr>
            <w:r w:rsidRPr="00A15DCB">
              <w:rPr>
                <w:color w:val="000000" w:themeColor="text1"/>
              </w:rPr>
              <w:t>Derivation path: 38.508-1 [4], Table 4.6.1-13</w:t>
            </w:r>
          </w:p>
        </w:tc>
      </w:tr>
      <w:tr w:rsidR="00B150AE" w:rsidRPr="00A15DCB" w14:paraId="43F30D7A" w14:textId="77777777" w:rsidTr="0036007E">
        <w:tblPrEx>
          <w:tblCellMar>
            <w:left w:w="108" w:type="dxa"/>
            <w:right w:w="108" w:type="dxa"/>
          </w:tblCellMar>
        </w:tblPrEx>
        <w:tc>
          <w:tcPr>
            <w:tcW w:w="4535" w:type="dxa"/>
          </w:tcPr>
          <w:p w14:paraId="6E6FD716"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539B6505"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0B7F5EBD"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30623E0C"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63D42C94" w14:textId="77777777" w:rsidTr="0036007E">
        <w:tblPrEx>
          <w:tblCellMar>
            <w:left w:w="108" w:type="dxa"/>
            <w:right w:w="108" w:type="dxa"/>
          </w:tblCellMar>
        </w:tblPrEx>
        <w:tc>
          <w:tcPr>
            <w:tcW w:w="4535" w:type="dxa"/>
          </w:tcPr>
          <w:p w14:paraId="5E58E739" w14:textId="77777777" w:rsidR="00B150AE" w:rsidRPr="00A15DCB" w:rsidRDefault="00B150AE" w:rsidP="0036007E">
            <w:pPr>
              <w:pStyle w:val="TAL"/>
              <w:rPr>
                <w:color w:val="000000" w:themeColor="text1"/>
                <w:lang w:eastAsia="zh-CN"/>
              </w:rPr>
            </w:pPr>
            <w:r w:rsidRPr="00A15DCB">
              <w:rPr>
                <w:color w:val="000000" w:themeColor="text1"/>
              </w:rPr>
              <w:t>RRCReconfiguration::=SEQUENCE{</w:t>
            </w:r>
          </w:p>
        </w:tc>
        <w:tc>
          <w:tcPr>
            <w:tcW w:w="2267" w:type="dxa"/>
          </w:tcPr>
          <w:p w14:paraId="13AB50BF" w14:textId="77777777" w:rsidR="00B150AE" w:rsidRPr="00A15DCB" w:rsidRDefault="00B150AE" w:rsidP="0036007E">
            <w:pPr>
              <w:pStyle w:val="TAL"/>
              <w:rPr>
                <w:color w:val="000000" w:themeColor="text1"/>
              </w:rPr>
            </w:pPr>
          </w:p>
        </w:tc>
        <w:tc>
          <w:tcPr>
            <w:tcW w:w="1700" w:type="dxa"/>
          </w:tcPr>
          <w:p w14:paraId="2E457D77" w14:textId="77777777" w:rsidR="00B150AE" w:rsidRPr="00A15DCB" w:rsidRDefault="00B150AE" w:rsidP="0036007E">
            <w:pPr>
              <w:pStyle w:val="TAL"/>
              <w:rPr>
                <w:color w:val="000000" w:themeColor="text1"/>
              </w:rPr>
            </w:pPr>
          </w:p>
        </w:tc>
        <w:tc>
          <w:tcPr>
            <w:tcW w:w="1245" w:type="dxa"/>
          </w:tcPr>
          <w:p w14:paraId="3AEAFC0C" w14:textId="77777777" w:rsidR="00B150AE" w:rsidRPr="00A15DCB" w:rsidRDefault="00B150AE" w:rsidP="0036007E">
            <w:pPr>
              <w:pStyle w:val="TAL"/>
              <w:rPr>
                <w:color w:val="000000" w:themeColor="text1"/>
              </w:rPr>
            </w:pPr>
          </w:p>
        </w:tc>
      </w:tr>
      <w:tr w:rsidR="00B150AE" w:rsidRPr="00A15DCB" w14:paraId="7960483C" w14:textId="77777777" w:rsidTr="0036007E">
        <w:tblPrEx>
          <w:tblCellMar>
            <w:left w:w="108" w:type="dxa"/>
            <w:right w:w="108" w:type="dxa"/>
          </w:tblCellMar>
        </w:tblPrEx>
        <w:tc>
          <w:tcPr>
            <w:tcW w:w="4535" w:type="dxa"/>
          </w:tcPr>
          <w:p w14:paraId="5DBF09E6"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criticalExtensions</w:t>
            </w:r>
            <w:r w:rsidRPr="00A15DCB">
              <w:rPr>
                <w:color w:val="000000" w:themeColor="text1"/>
                <w:lang w:eastAsia="zh-CN"/>
              </w:rPr>
              <w:t xml:space="preserve"> CHOICE{</w:t>
            </w:r>
          </w:p>
        </w:tc>
        <w:tc>
          <w:tcPr>
            <w:tcW w:w="2267" w:type="dxa"/>
          </w:tcPr>
          <w:p w14:paraId="04EB981F" w14:textId="77777777" w:rsidR="00B150AE" w:rsidRPr="00A15DCB" w:rsidRDefault="00B150AE" w:rsidP="0036007E">
            <w:pPr>
              <w:pStyle w:val="TAL"/>
              <w:rPr>
                <w:color w:val="000000" w:themeColor="text1"/>
              </w:rPr>
            </w:pPr>
          </w:p>
        </w:tc>
        <w:tc>
          <w:tcPr>
            <w:tcW w:w="1700" w:type="dxa"/>
          </w:tcPr>
          <w:p w14:paraId="5D378F63" w14:textId="77777777" w:rsidR="00B150AE" w:rsidRPr="00A15DCB" w:rsidRDefault="00B150AE" w:rsidP="0036007E">
            <w:pPr>
              <w:pStyle w:val="TAL"/>
              <w:rPr>
                <w:color w:val="000000" w:themeColor="text1"/>
              </w:rPr>
            </w:pPr>
          </w:p>
        </w:tc>
        <w:tc>
          <w:tcPr>
            <w:tcW w:w="1245" w:type="dxa"/>
          </w:tcPr>
          <w:p w14:paraId="3784B6A9" w14:textId="77777777" w:rsidR="00B150AE" w:rsidRPr="00A15DCB" w:rsidRDefault="00B150AE" w:rsidP="0036007E">
            <w:pPr>
              <w:pStyle w:val="TAL"/>
              <w:rPr>
                <w:color w:val="000000" w:themeColor="text1"/>
              </w:rPr>
            </w:pPr>
          </w:p>
        </w:tc>
      </w:tr>
      <w:tr w:rsidR="00B150AE" w:rsidRPr="00A15DCB" w14:paraId="766E4196" w14:textId="77777777" w:rsidTr="0036007E">
        <w:tblPrEx>
          <w:tblCellMar>
            <w:left w:w="108" w:type="dxa"/>
            <w:right w:w="108" w:type="dxa"/>
          </w:tblCellMar>
        </w:tblPrEx>
        <w:tc>
          <w:tcPr>
            <w:tcW w:w="4535" w:type="dxa"/>
          </w:tcPr>
          <w:p w14:paraId="7DC013A3"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r</w:t>
            </w:r>
            <w:r w:rsidRPr="00A15DCB">
              <w:rPr>
                <w:color w:val="000000" w:themeColor="text1"/>
              </w:rPr>
              <w:t>rcReconfiguration</w:t>
            </w:r>
            <w:r w:rsidRPr="00A15DCB">
              <w:rPr>
                <w:color w:val="000000" w:themeColor="text1"/>
                <w:lang w:eastAsia="zh-CN"/>
              </w:rPr>
              <w:t xml:space="preserve"> SEQUENCE{</w:t>
            </w:r>
          </w:p>
        </w:tc>
        <w:tc>
          <w:tcPr>
            <w:tcW w:w="2267" w:type="dxa"/>
          </w:tcPr>
          <w:p w14:paraId="4CBE5F82" w14:textId="77777777" w:rsidR="00B150AE" w:rsidRPr="00A15DCB" w:rsidRDefault="00B150AE" w:rsidP="0036007E">
            <w:pPr>
              <w:pStyle w:val="TAL"/>
              <w:rPr>
                <w:color w:val="000000" w:themeColor="text1"/>
              </w:rPr>
            </w:pPr>
          </w:p>
        </w:tc>
        <w:tc>
          <w:tcPr>
            <w:tcW w:w="1700" w:type="dxa"/>
          </w:tcPr>
          <w:p w14:paraId="3E62CB7A" w14:textId="77777777" w:rsidR="00B150AE" w:rsidRPr="00A15DCB" w:rsidRDefault="00B150AE" w:rsidP="0036007E">
            <w:pPr>
              <w:pStyle w:val="TAL"/>
              <w:rPr>
                <w:color w:val="000000" w:themeColor="text1"/>
              </w:rPr>
            </w:pPr>
          </w:p>
        </w:tc>
        <w:tc>
          <w:tcPr>
            <w:tcW w:w="1245" w:type="dxa"/>
          </w:tcPr>
          <w:p w14:paraId="6F24EB92" w14:textId="77777777" w:rsidR="00B150AE" w:rsidRPr="00A15DCB" w:rsidRDefault="00B150AE" w:rsidP="0036007E">
            <w:pPr>
              <w:pStyle w:val="TAL"/>
              <w:rPr>
                <w:color w:val="000000" w:themeColor="text1"/>
              </w:rPr>
            </w:pPr>
          </w:p>
        </w:tc>
      </w:tr>
      <w:tr w:rsidR="00B150AE" w:rsidRPr="00A15DCB" w14:paraId="70233C2E" w14:textId="77777777" w:rsidTr="0036007E">
        <w:tblPrEx>
          <w:tblCellMar>
            <w:left w:w="108" w:type="dxa"/>
            <w:right w:w="108" w:type="dxa"/>
          </w:tblCellMar>
        </w:tblPrEx>
        <w:tc>
          <w:tcPr>
            <w:tcW w:w="4535" w:type="dxa"/>
          </w:tcPr>
          <w:p w14:paraId="7ED719F0" w14:textId="77777777" w:rsidR="00B150AE" w:rsidRPr="00A15DCB" w:rsidRDefault="00B150AE" w:rsidP="0036007E">
            <w:pPr>
              <w:pStyle w:val="TAL"/>
              <w:rPr>
                <w:color w:val="000000" w:themeColor="text1"/>
              </w:rPr>
            </w:pPr>
            <w:r w:rsidRPr="00A15DCB">
              <w:rPr>
                <w:color w:val="000000" w:themeColor="text1"/>
                <w:lang w:eastAsia="zh-CN"/>
              </w:rPr>
              <w:t xml:space="preserve">      </w:t>
            </w:r>
            <w:r w:rsidRPr="00A15DCB">
              <w:rPr>
                <w:color w:val="000000" w:themeColor="text1"/>
              </w:rPr>
              <w:t>secondaryCellGroup</w:t>
            </w:r>
          </w:p>
        </w:tc>
        <w:tc>
          <w:tcPr>
            <w:tcW w:w="2267" w:type="dxa"/>
          </w:tcPr>
          <w:p w14:paraId="1D0B1589" w14:textId="77777777" w:rsidR="00B150AE" w:rsidRPr="00A15DCB" w:rsidRDefault="00B150AE" w:rsidP="0036007E">
            <w:pPr>
              <w:pStyle w:val="TAL"/>
              <w:rPr>
                <w:color w:val="000000" w:themeColor="text1"/>
              </w:rPr>
            </w:pPr>
            <w:r w:rsidRPr="00A15DCB">
              <w:rPr>
                <w:color w:val="000000" w:themeColor="text1"/>
              </w:rPr>
              <w:t>CellGroupConfig</w:t>
            </w:r>
          </w:p>
        </w:tc>
        <w:tc>
          <w:tcPr>
            <w:tcW w:w="1700" w:type="dxa"/>
          </w:tcPr>
          <w:p w14:paraId="4D45DA4C" w14:textId="77777777" w:rsidR="00B150AE" w:rsidRPr="00A15DCB" w:rsidRDefault="00B150AE" w:rsidP="0036007E">
            <w:pPr>
              <w:pStyle w:val="TAL"/>
              <w:rPr>
                <w:color w:val="000000" w:themeColor="text1"/>
              </w:rPr>
            </w:pPr>
            <w:r w:rsidRPr="00A15DCB">
              <w:rPr>
                <w:color w:val="000000" w:themeColor="text1"/>
              </w:rPr>
              <w:t>OCTET STRING</w:t>
            </w:r>
          </w:p>
        </w:tc>
        <w:tc>
          <w:tcPr>
            <w:tcW w:w="1245" w:type="dxa"/>
          </w:tcPr>
          <w:p w14:paraId="0BD471ED" w14:textId="77777777" w:rsidR="00B150AE" w:rsidRPr="00A15DCB" w:rsidRDefault="00B150AE" w:rsidP="0036007E">
            <w:pPr>
              <w:pStyle w:val="TAL"/>
              <w:rPr>
                <w:color w:val="000000" w:themeColor="text1"/>
                <w:lang w:eastAsia="zh-CN"/>
              </w:rPr>
            </w:pPr>
            <w:r w:rsidRPr="00A15DCB">
              <w:rPr>
                <w:color w:val="000000" w:themeColor="text1"/>
                <w:lang w:eastAsia="zh-CN"/>
              </w:rPr>
              <w:t>EN-DC</w:t>
            </w:r>
          </w:p>
        </w:tc>
      </w:tr>
      <w:tr w:rsidR="00B150AE" w:rsidRPr="00A15DCB" w14:paraId="5D23BFFA" w14:textId="77777777" w:rsidTr="0036007E">
        <w:tblPrEx>
          <w:tblCellMar>
            <w:left w:w="108" w:type="dxa"/>
            <w:right w:w="108" w:type="dxa"/>
          </w:tblCellMar>
        </w:tblPrEx>
        <w:tc>
          <w:tcPr>
            <w:tcW w:w="4535" w:type="dxa"/>
          </w:tcPr>
          <w:p w14:paraId="12C89B90" w14:textId="4436B860" w:rsidR="00B150AE" w:rsidRPr="00A15DCB" w:rsidRDefault="00B150AE" w:rsidP="0036007E">
            <w:pPr>
              <w:pStyle w:val="TAL"/>
              <w:rPr>
                <w:color w:val="000000" w:themeColor="text1"/>
                <w:lang w:eastAsia="zh-CN"/>
              </w:rPr>
            </w:pPr>
            <w:r w:rsidRPr="00A15DCB">
              <w:rPr>
                <w:color w:val="000000" w:themeColor="text1"/>
              </w:rPr>
              <w:t xml:space="preserve">      nonCriticalExtension </w:t>
            </w:r>
            <w:r w:rsidR="003E71D3" w:rsidRPr="00A15DCB">
              <w:rPr>
                <w:lang w:eastAsia="en-US"/>
              </w:rPr>
              <w:t>SEQUENCE {</w:t>
            </w:r>
          </w:p>
        </w:tc>
        <w:tc>
          <w:tcPr>
            <w:tcW w:w="2267" w:type="dxa"/>
          </w:tcPr>
          <w:p w14:paraId="350497B0" w14:textId="77777777" w:rsidR="00B150AE" w:rsidRPr="00A15DCB" w:rsidRDefault="00B150AE" w:rsidP="0036007E">
            <w:pPr>
              <w:pStyle w:val="TAL"/>
              <w:rPr>
                <w:color w:val="000000" w:themeColor="text1"/>
              </w:rPr>
            </w:pPr>
          </w:p>
        </w:tc>
        <w:tc>
          <w:tcPr>
            <w:tcW w:w="1700" w:type="dxa"/>
          </w:tcPr>
          <w:p w14:paraId="0C3C1382" w14:textId="77777777" w:rsidR="00B150AE" w:rsidRPr="00A15DCB" w:rsidRDefault="00B150AE" w:rsidP="0036007E">
            <w:pPr>
              <w:pStyle w:val="TAL"/>
              <w:rPr>
                <w:color w:val="000000" w:themeColor="text1"/>
              </w:rPr>
            </w:pPr>
          </w:p>
        </w:tc>
        <w:tc>
          <w:tcPr>
            <w:tcW w:w="1245" w:type="dxa"/>
          </w:tcPr>
          <w:p w14:paraId="77C50A29" w14:textId="77777777" w:rsidR="00B150AE" w:rsidRPr="00A15DCB" w:rsidRDefault="00B150AE" w:rsidP="0036007E">
            <w:pPr>
              <w:pStyle w:val="TAL"/>
              <w:rPr>
                <w:color w:val="000000" w:themeColor="text1"/>
              </w:rPr>
            </w:pPr>
            <w:r w:rsidRPr="00A15DCB">
              <w:rPr>
                <w:color w:val="000000" w:themeColor="text1"/>
                <w:lang w:eastAsia="zh-CN"/>
              </w:rPr>
              <w:t>NR</w:t>
            </w:r>
          </w:p>
        </w:tc>
      </w:tr>
      <w:tr w:rsidR="00B150AE" w:rsidRPr="00A15DCB" w14:paraId="2BBFAEE9" w14:textId="77777777" w:rsidTr="0036007E">
        <w:tblPrEx>
          <w:tblCellMar>
            <w:left w:w="108" w:type="dxa"/>
            <w:right w:w="108" w:type="dxa"/>
          </w:tblCellMar>
        </w:tblPrEx>
        <w:tc>
          <w:tcPr>
            <w:tcW w:w="4535" w:type="dxa"/>
          </w:tcPr>
          <w:p w14:paraId="3F88C80A" w14:textId="77777777" w:rsidR="00B150AE" w:rsidRPr="00A15DCB" w:rsidRDefault="00B150AE" w:rsidP="0036007E">
            <w:pPr>
              <w:pStyle w:val="TAL"/>
              <w:rPr>
                <w:color w:val="000000" w:themeColor="text1"/>
                <w:lang w:eastAsia="zh-CN"/>
              </w:rPr>
            </w:pPr>
            <w:r w:rsidRPr="00A15DCB">
              <w:rPr>
                <w:color w:val="000000" w:themeColor="text1"/>
              </w:rPr>
              <w:t xml:space="preserve">        masterCellGroup</w:t>
            </w:r>
          </w:p>
        </w:tc>
        <w:tc>
          <w:tcPr>
            <w:tcW w:w="2267" w:type="dxa"/>
          </w:tcPr>
          <w:p w14:paraId="7D6F08E3" w14:textId="77777777" w:rsidR="00B150AE" w:rsidRPr="00A15DCB" w:rsidRDefault="00B150AE" w:rsidP="0036007E">
            <w:pPr>
              <w:pStyle w:val="TAL"/>
              <w:rPr>
                <w:color w:val="000000" w:themeColor="text1"/>
              </w:rPr>
            </w:pPr>
            <w:r w:rsidRPr="00A15DCB">
              <w:rPr>
                <w:color w:val="000000" w:themeColor="text1"/>
              </w:rPr>
              <w:t>CellGroupConfig</w:t>
            </w:r>
          </w:p>
        </w:tc>
        <w:tc>
          <w:tcPr>
            <w:tcW w:w="1700" w:type="dxa"/>
          </w:tcPr>
          <w:p w14:paraId="27B4E3D4" w14:textId="77777777" w:rsidR="00B150AE" w:rsidRPr="00A15DCB" w:rsidRDefault="00B150AE" w:rsidP="0036007E">
            <w:pPr>
              <w:pStyle w:val="TAL"/>
              <w:rPr>
                <w:color w:val="000000" w:themeColor="text1"/>
              </w:rPr>
            </w:pPr>
            <w:r w:rsidRPr="00A15DCB">
              <w:rPr>
                <w:color w:val="000000" w:themeColor="text1"/>
              </w:rPr>
              <w:t>OCTET STRING (CONTAINING CellGroupConfig)</w:t>
            </w:r>
          </w:p>
        </w:tc>
        <w:tc>
          <w:tcPr>
            <w:tcW w:w="1245" w:type="dxa"/>
          </w:tcPr>
          <w:p w14:paraId="6194FD20" w14:textId="77777777" w:rsidR="00B150AE" w:rsidRPr="00A15DCB" w:rsidRDefault="00B150AE" w:rsidP="0036007E">
            <w:pPr>
              <w:pStyle w:val="TAL"/>
              <w:rPr>
                <w:color w:val="000000" w:themeColor="text1"/>
              </w:rPr>
            </w:pPr>
          </w:p>
        </w:tc>
      </w:tr>
      <w:tr w:rsidR="00B150AE" w:rsidRPr="00A15DCB" w14:paraId="67B83B97"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A5E4E7"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B5DF7" w14:textId="77777777" w:rsidR="00B150AE" w:rsidRPr="00A15DCB" w:rsidRDefault="00B150AE"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0A3DF" w14:textId="77777777" w:rsidR="00B150AE" w:rsidRPr="00A15DCB" w:rsidRDefault="00B150AE"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7B855E" w14:textId="77777777" w:rsidR="00B150AE" w:rsidRPr="00A15DCB" w:rsidRDefault="00B150AE" w:rsidP="0036007E">
            <w:pPr>
              <w:pStyle w:val="TAL"/>
              <w:rPr>
                <w:color w:val="000000" w:themeColor="text1"/>
              </w:rPr>
            </w:pPr>
          </w:p>
        </w:tc>
      </w:tr>
      <w:tr w:rsidR="00B150AE" w:rsidRPr="00A15DCB" w14:paraId="3EDD19F7" w14:textId="77777777" w:rsidTr="0036007E">
        <w:tblPrEx>
          <w:tblCellMar>
            <w:left w:w="108" w:type="dxa"/>
            <w:right w:w="108" w:type="dxa"/>
          </w:tblCellMar>
        </w:tblPrEx>
        <w:tc>
          <w:tcPr>
            <w:tcW w:w="4535" w:type="dxa"/>
          </w:tcPr>
          <w:p w14:paraId="21D304E5"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tcPr>
          <w:p w14:paraId="376F9464" w14:textId="77777777" w:rsidR="00B150AE" w:rsidRPr="00A15DCB" w:rsidRDefault="00B150AE" w:rsidP="0036007E">
            <w:pPr>
              <w:pStyle w:val="TAL"/>
              <w:rPr>
                <w:color w:val="000000" w:themeColor="text1"/>
              </w:rPr>
            </w:pPr>
          </w:p>
        </w:tc>
        <w:tc>
          <w:tcPr>
            <w:tcW w:w="1700" w:type="dxa"/>
          </w:tcPr>
          <w:p w14:paraId="4E9C99F1" w14:textId="77777777" w:rsidR="00B150AE" w:rsidRPr="00A15DCB" w:rsidRDefault="00B150AE" w:rsidP="0036007E">
            <w:pPr>
              <w:pStyle w:val="TAL"/>
              <w:rPr>
                <w:color w:val="000000" w:themeColor="text1"/>
              </w:rPr>
            </w:pPr>
          </w:p>
        </w:tc>
        <w:tc>
          <w:tcPr>
            <w:tcW w:w="1245" w:type="dxa"/>
          </w:tcPr>
          <w:p w14:paraId="68CA95AE" w14:textId="77777777" w:rsidR="00B150AE" w:rsidRPr="00A15DCB" w:rsidRDefault="00B150AE" w:rsidP="0036007E">
            <w:pPr>
              <w:pStyle w:val="TAL"/>
              <w:rPr>
                <w:color w:val="000000" w:themeColor="text1"/>
              </w:rPr>
            </w:pPr>
          </w:p>
        </w:tc>
      </w:tr>
      <w:tr w:rsidR="00B150AE" w:rsidRPr="00A15DCB" w14:paraId="37AD112A" w14:textId="77777777" w:rsidTr="0036007E">
        <w:tblPrEx>
          <w:tblCellMar>
            <w:left w:w="108" w:type="dxa"/>
            <w:right w:w="108" w:type="dxa"/>
          </w:tblCellMar>
        </w:tblPrEx>
        <w:tc>
          <w:tcPr>
            <w:tcW w:w="4535" w:type="dxa"/>
          </w:tcPr>
          <w:p w14:paraId="4339E5D5"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tcPr>
          <w:p w14:paraId="1F32F2B3" w14:textId="77777777" w:rsidR="00B150AE" w:rsidRPr="00A15DCB" w:rsidRDefault="00B150AE" w:rsidP="0036007E">
            <w:pPr>
              <w:pStyle w:val="TAL"/>
              <w:rPr>
                <w:color w:val="000000" w:themeColor="text1"/>
              </w:rPr>
            </w:pPr>
          </w:p>
        </w:tc>
        <w:tc>
          <w:tcPr>
            <w:tcW w:w="1700" w:type="dxa"/>
          </w:tcPr>
          <w:p w14:paraId="00957A19" w14:textId="77777777" w:rsidR="00B150AE" w:rsidRPr="00A15DCB" w:rsidRDefault="00B150AE" w:rsidP="0036007E">
            <w:pPr>
              <w:pStyle w:val="TAL"/>
              <w:rPr>
                <w:color w:val="000000" w:themeColor="text1"/>
              </w:rPr>
            </w:pPr>
          </w:p>
        </w:tc>
        <w:tc>
          <w:tcPr>
            <w:tcW w:w="1245" w:type="dxa"/>
          </w:tcPr>
          <w:p w14:paraId="0179C5FC" w14:textId="77777777" w:rsidR="00B150AE" w:rsidRPr="00A15DCB" w:rsidRDefault="00B150AE" w:rsidP="0036007E">
            <w:pPr>
              <w:pStyle w:val="TAL"/>
              <w:rPr>
                <w:color w:val="000000" w:themeColor="text1"/>
              </w:rPr>
            </w:pPr>
          </w:p>
        </w:tc>
      </w:tr>
      <w:tr w:rsidR="00B150AE" w:rsidRPr="00A15DCB" w14:paraId="3BD6AA02" w14:textId="77777777" w:rsidTr="0036007E">
        <w:tblPrEx>
          <w:tblCellMar>
            <w:left w:w="108" w:type="dxa"/>
            <w:right w:w="108" w:type="dxa"/>
          </w:tblCellMar>
        </w:tblPrEx>
        <w:tc>
          <w:tcPr>
            <w:tcW w:w="4535" w:type="dxa"/>
          </w:tcPr>
          <w:p w14:paraId="05785B94" w14:textId="77777777" w:rsidR="00B150AE" w:rsidRPr="00A15DCB" w:rsidRDefault="00B150AE" w:rsidP="0036007E">
            <w:pPr>
              <w:pStyle w:val="TAL"/>
              <w:rPr>
                <w:color w:val="000000" w:themeColor="text1"/>
              </w:rPr>
            </w:pPr>
            <w:r w:rsidRPr="00A15DCB">
              <w:rPr>
                <w:color w:val="000000" w:themeColor="text1"/>
              </w:rPr>
              <w:t>}</w:t>
            </w:r>
          </w:p>
        </w:tc>
        <w:tc>
          <w:tcPr>
            <w:tcW w:w="2267" w:type="dxa"/>
          </w:tcPr>
          <w:p w14:paraId="755DE36D" w14:textId="77777777" w:rsidR="00B150AE" w:rsidRPr="00A15DCB" w:rsidRDefault="00B150AE" w:rsidP="0036007E">
            <w:pPr>
              <w:pStyle w:val="TAL"/>
              <w:rPr>
                <w:color w:val="000000" w:themeColor="text1"/>
              </w:rPr>
            </w:pPr>
          </w:p>
        </w:tc>
        <w:tc>
          <w:tcPr>
            <w:tcW w:w="1700" w:type="dxa"/>
          </w:tcPr>
          <w:p w14:paraId="2DEAC250" w14:textId="77777777" w:rsidR="00B150AE" w:rsidRPr="00A15DCB" w:rsidRDefault="00B150AE" w:rsidP="0036007E">
            <w:pPr>
              <w:pStyle w:val="TAL"/>
              <w:rPr>
                <w:color w:val="000000" w:themeColor="text1"/>
              </w:rPr>
            </w:pPr>
          </w:p>
        </w:tc>
        <w:tc>
          <w:tcPr>
            <w:tcW w:w="1245" w:type="dxa"/>
          </w:tcPr>
          <w:p w14:paraId="222D3854" w14:textId="77777777" w:rsidR="00B150AE" w:rsidRPr="00A15DCB" w:rsidRDefault="00B150AE" w:rsidP="0036007E">
            <w:pPr>
              <w:pStyle w:val="TAL"/>
              <w:rPr>
                <w:color w:val="000000" w:themeColor="text1"/>
              </w:rPr>
            </w:pPr>
          </w:p>
        </w:tc>
      </w:tr>
      <w:bookmarkEnd w:id="159"/>
    </w:tbl>
    <w:p w14:paraId="3544F11C" w14:textId="77777777" w:rsidR="00B150AE" w:rsidRPr="00A15DCB" w:rsidRDefault="00B150AE" w:rsidP="00B150AE">
      <w:pPr>
        <w:rPr>
          <w:color w:val="000000" w:themeColor="text1"/>
        </w:rPr>
      </w:pPr>
    </w:p>
    <w:p w14:paraId="30E2859B" w14:textId="77777777" w:rsidR="00B150AE" w:rsidRPr="00A15DCB" w:rsidRDefault="00B150AE" w:rsidP="00B150AE">
      <w:pPr>
        <w:pStyle w:val="TH"/>
        <w:rPr>
          <w:color w:val="000000" w:themeColor="text1"/>
        </w:rPr>
      </w:pPr>
      <w:bookmarkStart w:id="160" w:name="_Hlk149654698"/>
      <w:r w:rsidRPr="00A15DCB">
        <w:rPr>
          <w:color w:val="000000" w:themeColor="text1"/>
        </w:rPr>
        <w:lastRenderedPageBreak/>
        <w:t xml:space="preserve">Table 7.1.1.2.7.3.3-2: </w:t>
      </w:r>
      <w:r w:rsidRPr="00A15DCB">
        <w:rPr>
          <w:i/>
          <w:iCs/>
          <w:color w:val="000000" w:themeColor="text1"/>
        </w:rPr>
        <w:t xml:space="preserve">CellGroupConfig </w:t>
      </w:r>
      <w:r w:rsidRPr="00A15DCB">
        <w:rPr>
          <w:color w:val="000000" w:themeColor="text1"/>
        </w:rPr>
        <w:t>(Table 7.1.1.2.7.3.3-1)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29B5C58D" w14:textId="77777777" w:rsidTr="0036007E">
        <w:tc>
          <w:tcPr>
            <w:tcW w:w="9747" w:type="dxa"/>
            <w:gridSpan w:val="4"/>
          </w:tcPr>
          <w:p w14:paraId="7D2C5B41"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4.6.3-19</w:t>
            </w:r>
          </w:p>
        </w:tc>
      </w:tr>
      <w:tr w:rsidR="00B150AE" w:rsidRPr="00A15DCB" w14:paraId="62A4634E" w14:textId="77777777" w:rsidTr="0036007E">
        <w:tc>
          <w:tcPr>
            <w:tcW w:w="4535" w:type="dxa"/>
          </w:tcPr>
          <w:p w14:paraId="3D686C4B"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6A0F4A51"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67A2F3CB"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716FA1F0"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009A664A" w14:textId="77777777" w:rsidTr="0036007E">
        <w:tc>
          <w:tcPr>
            <w:tcW w:w="4535" w:type="dxa"/>
          </w:tcPr>
          <w:p w14:paraId="57828F8F" w14:textId="77777777" w:rsidR="00B150AE" w:rsidRPr="00A15DCB" w:rsidRDefault="00B150AE" w:rsidP="0036007E">
            <w:pPr>
              <w:pStyle w:val="TAL"/>
              <w:rPr>
                <w:color w:val="000000" w:themeColor="text1"/>
              </w:rPr>
            </w:pPr>
            <w:r w:rsidRPr="00A15DCB">
              <w:rPr>
                <w:color w:val="000000" w:themeColor="text1"/>
              </w:rPr>
              <w:t xml:space="preserve">CellGroupConfig ::= </w:t>
            </w:r>
            <w:r w:rsidRPr="00A15DCB">
              <w:rPr>
                <w:snapToGrid w:val="0"/>
                <w:color w:val="000000" w:themeColor="text1"/>
              </w:rPr>
              <w:t xml:space="preserve">SEQUENCE </w:t>
            </w:r>
            <w:r w:rsidRPr="00A15DCB">
              <w:rPr>
                <w:color w:val="000000" w:themeColor="text1"/>
              </w:rPr>
              <w:t>{</w:t>
            </w:r>
          </w:p>
        </w:tc>
        <w:tc>
          <w:tcPr>
            <w:tcW w:w="2267" w:type="dxa"/>
          </w:tcPr>
          <w:p w14:paraId="46CA5430" w14:textId="77777777" w:rsidR="00B150AE" w:rsidRPr="00A15DCB" w:rsidRDefault="00B150AE" w:rsidP="0036007E">
            <w:pPr>
              <w:pStyle w:val="TAL"/>
              <w:rPr>
                <w:color w:val="000000" w:themeColor="text1"/>
              </w:rPr>
            </w:pPr>
          </w:p>
        </w:tc>
        <w:tc>
          <w:tcPr>
            <w:tcW w:w="1700" w:type="dxa"/>
          </w:tcPr>
          <w:p w14:paraId="5B0C9D36" w14:textId="77777777" w:rsidR="00B150AE" w:rsidRPr="00A15DCB" w:rsidRDefault="00B150AE" w:rsidP="0036007E">
            <w:pPr>
              <w:pStyle w:val="TAL"/>
              <w:rPr>
                <w:color w:val="000000" w:themeColor="text1"/>
              </w:rPr>
            </w:pPr>
          </w:p>
        </w:tc>
        <w:tc>
          <w:tcPr>
            <w:tcW w:w="1245" w:type="dxa"/>
          </w:tcPr>
          <w:p w14:paraId="0DF8106A" w14:textId="77777777" w:rsidR="00B150AE" w:rsidRPr="00A15DCB" w:rsidRDefault="00B150AE" w:rsidP="0036007E">
            <w:pPr>
              <w:pStyle w:val="TAL"/>
              <w:rPr>
                <w:color w:val="000000" w:themeColor="text1"/>
              </w:rPr>
            </w:pPr>
          </w:p>
        </w:tc>
      </w:tr>
      <w:tr w:rsidR="00B150AE" w:rsidRPr="00A15DCB" w14:paraId="2627C433" w14:textId="77777777" w:rsidTr="0036007E">
        <w:tc>
          <w:tcPr>
            <w:tcW w:w="4535" w:type="dxa"/>
          </w:tcPr>
          <w:p w14:paraId="3E52C5B4" w14:textId="77777777" w:rsidR="00B150AE" w:rsidRPr="00A15DCB" w:rsidRDefault="00B150AE" w:rsidP="0036007E">
            <w:pPr>
              <w:pStyle w:val="TAL"/>
              <w:rPr>
                <w:color w:val="000000" w:themeColor="text1"/>
              </w:rPr>
            </w:pPr>
            <w:r w:rsidRPr="00A15DCB">
              <w:rPr>
                <w:color w:val="000000" w:themeColor="text1"/>
              </w:rPr>
              <w:t xml:space="preserve">  spCellConfig SEQUENCE {</w:t>
            </w:r>
          </w:p>
        </w:tc>
        <w:tc>
          <w:tcPr>
            <w:tcW w:w="2267" w:type="dxa"/>
          </w:tcPr>
          <w:p w14:paraId="0877534D" w14:textId="77777777" w:rsidR="00B150AE" w:rsidRPr="00A15DCB" w:rsidRDefault="00B150AE" w:rsidP="0036007E">
            <w:pPr>
              <w:pStyle w:val="TAL"/>
              <w:rPr>
                <w:color w:val="000000" w:themeColor="text1"/>
              </w:rPr>
            </w:pPr>
          </w:p>
        </w:tc>
        <w:tc>
          <w:tcPr>
            <w:tcW w:w="1700" w:type="dxa"/>
          </w:tcPr>
          <w:p w14:paraId="64C365CC" w14:textId="77777777" w:rsidR="00B150AE" w:rsidRPr="00A15DCB" w:rsidRDefault="00B150AE" w:rsidP="0036007E">
            <w:pPr>
              <w:pStyle w:val="TAL"/>
              <w:rPr>
                <w:color w:val="000000" w:themeColor="text1"/>
              </w:rPr>
            </w:pPr>
          </w:p>
        </w:tc>
        <w:tc>
          <w:tcPr>
            <w:tcW w:w="1245" w:type="dxa"/>
          </w:tcPr>
          <w:p w14:paraId="37251F1F" w14:textId="77777777" w:rsidR="00B150AE" w:rsidRPr="00A15DCB" w:rsidRDefault="00B150AE" w:rsidP="0036007E">
            <w:pPr>
              <w:pStyle w:val="TAL"/>
              <w:rPr>
                <w:color w:val="000000" w:themeColor="text1"/>
              </w:rPr>
            </w:pPr>
          </w:p>
        </w:tc>
      </w:tr>
      <w:tr w:rsidR="00B150AE" w:rsidRPr="00A15DCB" w14:paraId="55911074" w14:textId="77777777" w:rsidTr="0036007E">
        <w:tc>
          <w:tcPr>
            <w:tcW w:w="4535" w:type="dxa"/>
          </w:tcPr>
          <w:p w14:paraId="5E9EAD7F" w14:textId="77777777" w:rsidR="00B150AE" w:rsidRPr="00A15DCB" w:rsidRDefault="00B150AE" w:rsidP="0036007E">
            <w:pPr>
              <w:pStyle w:val="TAL"/>
              <w:rPr>
                <w:color w:val="000000" w:themeColor="text1"/>
              </w:rPr>
            </w:pPr>
            <w:r w:rsidRPr="00A15DCB">
              <w:rPr>
                <w:color w:val="000000" w:themeColor="text1"/>
              </w:rPr>
              <w:t xml:space="preserve">    spCellConfigDedicated</w:t>
            </w:r>
          </w:p>
        </w:tc>
        <w:tc>
          <w:tcPr>
            <w:tcW w:w="2267" w:type="dxa"/>
          </w:tcPr>
          <w:p w14:paraId="0872BA3B" w14:textId="77777777" w:rsidR="00B150AE" w:rsidRPr="00A15DCB" w:rsidRDefault="00B150AE" w:rsidP="0036007E">
            <w:pPr>
              <w:pStyle w:val="TAL"/>
              <w:rPr>
                <w:color w:val="000000" w:themeColor="text1"/>
              </w:rPr>
            </w:pPr>
            <w:r w:rsidRPr="00A15DCB">
              <w:rPr>
                <w:color w:val="000000" w:themeColor="text1"/>
              </w:rPr>
              <w:t>ServingCellConfig</w:t>
            </w:r>
          </w:p>
        </w:tc>
        <w:tc>
          <w:tcPr>
            <w:tcW w:w="1700" w:type="dxa"/>
          </w:tcPr>
          <w:p w14:paraId="345F1BC9" w14:textId="77777777" w:rsidR="00B150AE" w:rsidRPr="00A15DCB" w:rsidRDefault="00B150AE" w:rsidP="0036007E">
            <w:pPr>
              <w:pStyle w:val="TAL"/>
              <w:rPr>
                <w:color w:val="000000" w:themeColor="text1"/>
              </w:rPr>
            </w:pPr>
          </w:p>
        </w:tc>
        <w:tc>
          <w:tcPr>
            <w:tcW w:w="1245" w:type="dxa"/>
          </w:tcPr>
          <w:p w14:paraId="3FB9CA42" w14:textId="77777777" w:rsidR="00B150AE" w:rsidRPr="00A15DCB" w:rsidRDefault="00B150AE" w:rsidP="0036007E">
            <w:pPr>
              <w:pStyle w:val="TAL"/>
              <w:rPr>
                <w:color w:val="000000" w:themeColor="text1"/>
              </w:rPr>
            </w:pPr>
          </w:p>
        </w:tc>
      </w:tr>
      <w:tr w:rsidR="00B150AE" w:rsidRPr="00A15DCB" w14:paraId="5F3E51AC" w14:textId="77777777" w:rsidTr="0036007E">
        <w:tc>
          <w:tcPr>
            <w:tcW w:w="4535" w:type="dxa"/>
          </w:tcPr>
          <w:p w14:paraId="3931211C"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Pr>
          <w:p w14:paraId="2CD00963" w14:textId="77777777" w:rsidR="00B150AE" w:rsidRPr="00A15DCB" w:rsidRDefault="00B150AE" w:rsidP="0036007E">
            <w:pPr>
              <w:pStyle w:val="TAL"/>
              <w:rPr>
                <w:color w:val="000000" w:themeColor="text1"/>
              </w:rPr>
            </w:pPr>
          </w:p>
        </w:tc>
        <w:tc>
          <w:tcPr>
            <w:tcW w:w="1700" w:type="dxa"/>
          </w:tcPr>
          <w:p w14:paraId="4404E91D" w14:textId="77777777" w:rsidR="00B150AE" w:rsidRPr="00A15DCB" w:rsidRDefault="00B150AE" w:rsidP="0036007E">
            <w:pPr>
              <w:pStyle w:val="TAL"/>
              <w:rPr>
                <w:color w:val="000000" w:themeColor="text1"/>
              </w:rPr>
            </w:pPr>
          </w:p>
        </w:tc>
        <w:tc>
          <w:tcPr>
            <w:tcW w:w="1245" w:type="dxa"/>
          </w:tcPr>
          <w:p w14:paraId="0B6FE8B0" w14:textId="77777777" w:rsidR="00B150AE" w:rsidRPr="00A15DCB" w:rsidRDefault="00B150AE" w:rsidP="0036007E">
            <w:pPr>
              <w:pStyle w:val="TAL"/>
              <w:rPr>
                <w:color w:val="000000" w:themeColor="text1"/>
              </w:rPr>
            </w:pPr>
          </w:p>
        </w:tc>
      </w:tr>
      <w:tr w:rsidR="00B150AE" w:rsidRPr="00A15DCB" w14:paraId="0B9FBE11" w14:textId="77777777" w:rsidTr="0036007E">
        <w:tc>
          <w:tcPr>
            <w:tcW w:w="4535" w:type="dxa"/>
          </w:tcPr>
          <w:p w14:paraId="74D013FD"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simultaneousU-TCI-UpdateList1-r17 SEQUENCE{</w:t>
            </w:r>
          </w:p>
        </w:tc>
        <w:tc>
          <w:tcPr>
            <w:tcW w:w="2267" w:type="dxa"/>
          </w:tcPr>
          <w:p w14:paraId="6D9BCF50" w14:textId="77777777" w:rsidR="00B150AE" w:rsidRPr="00A15DCB" w:rsidRDefault="00B150AE" w:rsidP="0036007E">
            <w:pPr>
              <w:pStyle w:val="TAL"/>
              <w:rPr>
                <w:color w:val="000000" w:themeColor="text1"/>
                <w:lang w:eastAsia="zh-CN"/>
              </w:rPr>
            </w:pPr>
          </w:p>
        </w:tc>
        <w:tc>
          <w:tcPr>
            <w:tcW w:w="1700" w:type="dxa"/>
          </w:tcPr>
          <w:p w14:paraId="0D6D1A64" w14:textId="77777777" w:rsidR="00B150AE" w:rsidRPr="00A15DCB" w:rsidRDefault="00B150AE" w:rsidP="0036007E">
            <w:pPr>
              <w:pStyle w:val="TAL"/>
              <w:rPr>
                <w:color w:val="000000" w:themeColor="text1"/>
              </w:rPr>
            </w:pPr>
          </w:p>
        </w:tc>
        <w:tc>
          <w:tcPr>
            <w:tcW w:w="1245" w:type="dxa"/>
          </w:tcPr>
          <w:p w14:paraId="2D9A1837" w14:textId="77777777" w:rsidR="00B150AE" w:rsidRPr="00A15DCB" w:rsidRDefault="00B150AE" w:rsidP="0036007E">
            <w:pPr>
              <w:pStyle w:val="TAL"/>
              <w:rPr>
                <w:color w:val="000000" w:themeColor="text1"/>
              </w:rPr>
            </w:pPr>
          </w:p>
        </w:tc>
      </w:tr>
      <w:tr w:rsidR="00B150AE" w:rsidRPr="00A15DCB" w14:paraId="08FDB8AD" w14:textId="77777777" w:rsidTr="0036007E">
        <w:tc>
          <w:tcPr>
            <w:tcW w:w="4535" w:type="dxa"/>
          </w:tcPr>
          <w:p w14:paraId="0A4B3B9D"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ServCellIndex[1]</w:t>
            </w:r>
          </w:p>
        </w:tc>
        <w:tc>
          <w:tcPr>
            <w:tcW w:w="2267" w:type="dxa"/>
          </w:tcPr>
          <w:p w14:paraId="033ABAAC" w14:textId="77777777" w:rsidR="00B150AE" w:rsidRPr="00A15DCB" w:rsidRDefault="00B150AE" w:rsidP="0036007E">
            <w:pPr>
              <w:pStyle w:val="TAL"/>
              <w:rPr>
                <w:color w:val="000000" w:themeColor="text1"/>
                <w:lang w:eastAsia="zh-CN"/>
              </w:rPr>
            </w:pPr>
            <w:r w:rsidRPr="00A15DCB">
              <w:rPr>
                <w:color w:val="000000" w:themeColor="text1"/>
              </w:rPr>
              <w:t>ServCellIndex of NR SpCell</w:t>
            </w:r>
          </w:p>
        </w:tc>
        <w:tc>
          <w:tcPr>
            <w:tcW w:w="1700" w:type="dxa"/>
          </w:tcPr>
          <w:p w14:paraId="7F181AA4" w14:textId="77777777" w:rsidR="00B150AE" w:rsidRPr="00A15DCB" w:rsidRDefault="00B150AE" w:rsidP="0036007E">
            <w:pPr>
              <w:pStyle w:val="TAL"/>
              <w:rPr>
                <w:color w:val="000000" w:themeColor="text1"/>
              </w:rPr>
            </w:pPr>
            <w:r w:rsidRPr="00A15DCB">
              <w:rPr>
                <w:color w:val="000000" w:themeColor="text1"/>
              </w:rPr>
              <w:t>Cell ID</w:t>
            </w:r>
          </w:p>
        </w:tc>
        <w:tc>
          <w:tcPr>
            <w:tcW w:w="1245" w:type="dxa"/>
          </w:tcPr>
          <w:p w14:paraId="5AC314B1" w14:textId="77777777" w:rsidR="00B150AE" w:rsidRPr="00A15DCB" w:rsidRDefault="00B150AE" w:rsidP="0036007E">
            <w:pPr>
              <w:pStyle w:val="TAL"/>
              <w:rPr>
                <w:color w:val="000000" w:themeColor="text1"/>
              </w:rPr>
            </w:pPr>
          </w:p>
        </w:tc>
      </w:tr>
      <w:tr w:rsidR="00B150AE" w:rsidRPr="00A15DCB" w14:paraId="26A2F6B3" w14:textId="77777777" w:rsidTr="0036007E">
        <w:tc>
          <w:tcPr>
            <w:tcW w:w="4535" w:type="dxa"/>
          </w:tcPr>
          <w:p w14:paraId="08A26752"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tcPr>
          <w:p w14:paraId="5962572E" w14:textId="77777777" w:rsidR="00B150AE" w:rsidRPr="00A15DCB" w:rsidRDefault="00B150AE" w:rsidP="0036007E">
            <w:pPr>
              <w:pStyle w:val="TAL"/>
              <w:rPr>
                <w:color w:val="000000" w:themeColor="text1"/>
                <w:lang w:eastAsia="zh-CN"/>
              </w:rPr>
            </w:pPr>
          </w:p>
        </w:tc>
        <w:tc>
          <w:tcPr>
            <w:tcW w:w="1700" w:type="dxa"/>
          </w:tcPr>
          <w:p w14:paraId="2CB767DD" w14:textId="77777777" w:rsidR="00B150AE" w:rsidRPr="00A15DCB" w:rsidRDefault="00B150AE" w:rsidP="0036007E">
            <w:pPr>
              <w:pStyle w:val="TAL"/>
              <w:rPr>
                <w:color w:val="000000" w:themeColor="text1"/>
              </w:rPr>
            </w:pPr>
          </w:p>
        </w:tc>
        <w:tc>
          <w:tcPr>
            <w:tcW w:w="1245" w:type="dxa"/>
          </w:tcPr>
          <w:p w14:paraId="13184F32" w14:textId="77777777" w:rsidR="00B150AE" w:rsidRPr="00A15DCB" w:rsidRDefault="00B150AE" w:rsidP="0036007E">
            <w:pPr>
              <w:pStyle w:val="TAL"/>
              <w:rPr>
                <w:color w:val="000000" w:themeColor="text1"/>
              </w:rPr>
            </w:pPr>
          </w:p>
        </w:tc>
      </w:tr>
      <w:tr w:rsidR="00B150AE" w:rsidRPr="00A15DCB" w14:paraId="75CF0D48" w14:textId="77777777" w:rsidTr="0036007E">
        <w:tc>
          <w:tcPr>
            <w:tcW w:w="4535" w:type="dxa"/>
          </w:tcPr>
          <w:p w14:paraId="54DEFA15" w14:textId="77777777" w:rsidR="00B150AE" w:rsidRPr="00A15DCB" w:rsidRDefault="00B150AE" w:rsidP="0036007E">
            <w:pPr>
              <w:pStyle w:val="TAL"/>
              <w:rPr>
                <w:color w:val="000000" w:themeColor="text1"/>
                <w:lang w:eastAsia="zh-CN"/>
              </w:rPr>
            </w:pPr>
            <w:r w:rsidRPr="00A15DCB">
              <w:rPr>
                <w:color w:val="000000" w:themeColor="text1"/>
                <w:lang w:eastAsia="zh-CN"/>
              </w:rPr>
              <w:t>}</w:t>
            </w:r>
          </w:p>
        </w:tc>
        <w:tc>
          <w:tcPr>
            <w:tcW w:w="2267" w:type="dxa"/>
          </w:tcPr>
          <w:p w14:paraId="092CD54B" w14:textId="77777777" w:rsidR="00B150AE" w:rsidRPr="00A15DCB" w:rsidRDefault="00B150AE" w:rsidP="0036007E">
            <w:pPr>
              <w:pStyle w:val="TAL"/>
              <w:rPr>
                <w:color w:val="000000" w:themeColor="text1"/>
              </w:rPr>
            </w:pPr>
          </w:p>
        </w:tc>
        <w:tc>
          <w:tcPr>
            <w:tcW w:w="1700" w:type="dxa"/>
          </w:tcPr>
          <w:p w14:paraId="17FF53AC" w14:textId="77777777" w:rsidR="00B150AE" w:rsidRPr="00A15DCB" w:rsidRDefault="00B150AE" w:rsidP="0036007E">
            <w:pPr>
              <w:pStyle w:val="TAL"/>
              <w:rPr>
                <w:color w:val="000000" w:themeColor="text1"/>
              </w:rPr>
            </w:pPr>
          </w:p>
        </w:tc>
        <w:tc>
          <w:tcPr>
            <w:tcW w:w="1245" w:type="dxa"/>
          </w:tcPr>
          <w:p w14:paraId="3939B484" w14:textId="77777777" w:rsidR="00B150AE" w:rsidRPr="00A15DCB" w:rsidRDefault="00B150AE" w:rsidP="0036007E">
            <w:pPr>
              <w:pStyle w:val="TAL"/>
              <w:rPr>
                <w:color w:val="000000" w:themeColor="text1"/>
              </w:rPr>
            </w:pPr>
          </w:p>
        </w:tc>
      </w:tr>
      <w:bookmarkEnd w:id="160"/>
    </w:tbl>
    <w:p w14:paraId="233D817D" w14:textId="77777777" w:rsidR="00B150AE" w:rsidRPr="00A15DCB" w:rsidRDefault="00B150AE" w:rsidP="00B150AE">
      <w:pPr>
        <w:rPr>
          <w:color w:val="000000" w:themeColor="text1"/>
          <w:lang w:eastAsia="zh-CN"/>
        </w:rPr>
      </w:pPr>
    </w:p>
    <w:p w14:paraId="099D557B" w14:textId="77777777" w:rsidR="00B150AE" w:rsidRPr="00A15DCB" w:rsidRDefault="00B150AE" w:rsidP="00B150AE">
      <w:pPr>
        <w:pStyle w:val="TH"/>
        <w:rPr>
          <w:i/>
          <w:color w:val="000000" w:themeColor="text1"/>
        </w:rPr>
      </w:pPr>
      <w:bookmarkStart w:id="161" w:name="_Hlk149654970"/>
      <w:r w:rsidRPr="00A15DCB">
        <w:rPr>
          <w:color w:val="000000" w:themeColor="text1"/>
        </w:rPr>
        <w:t>Table 7.1.1.2.7.3.3-3</w:t>
      </w:r>
      <w:r w:rsidRPr="00A15DCB">
        <w:rPr>
          <w:color w:val="000000" w:themeColor="text1"/>
          <w:lang w:eastAsia="zh-CN"/>
        </w:rPr>
        <w:t>:</w:t>
      </w:r>
      <w:r w:rsidRPr="00A15DCB">
        <w:rPr>
          <w:color w:val="000000" w:themeColor="text1"/>
        </w:rPr>
        <w:t xml:space="preserve"> </w:t>
      </w:r>
      <w:r w:rsidRPr="00A15DCB">
        <w:rPr>
          <w:i/>
          <w:color w:val="000000" w:themeColor="text1"/>
        </w:rPr>
        <w:t xml:space="preserve">ServingCellConfig </w:t>
      </w:r>
      <w:r w:rsidRPr="00A15DCB">
        <w:rPr>
          <w:color w:val="000000" w:themeColor="text1"/>
        </w:rPr>
        <w:t>(Table 7.1.1.2.7.3.3-2)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33EDAB1C" w14:textId="77777777" w:rsidTr="0036007E">
        <w:tc>
          <w:tcPr>
            <w:tcW w:w="9747" w:type="dxa"/>
            <w:gridSpan w:val="4"/>
          </w:tcPr>
          <w:p w14:paraId="73E50495"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4.6.3-168</w:t>
            </w:r>
          </w:p>
        </w:tc>
      </w:tr>
      <w:tr w:rsidR="00B150AE" w:rsidRPr="00A15DCB" w14:paraId="0939C18F" w14:textId="77777777" w:rsidTr="0036007E">
        <w:tc>
          <w:tcPr>
            <w:tcW w:w="4535" w:type="dxa"/>
          </w:tcPr>
          <w:p w14:paraId="3FCA2910"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49962720"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2067C813"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48734563"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7F6D58C7" w14:textId="77777777" w:rsidTr="0036007E">
        <w:tc>
          <w:tcPr>
            <w:tcW w:w="4535" w:type="dxa"/>
          </w:tcPr>
          <w:p w14:paraId="07C32F38" w14:textId="77777777" w:rsidR="00B150AE" w:rsidRPr="00A15DCB" w:rsidRDefault="00B150AE" w:rsidP="0036007E">
            <w:pPr>
              <w:pStyle w:val="TAL"/>
              <w:rPr>
                <w:color w:val="000000" w:themeColor="text1"/>
              </w:rPr>
            </w:pPr>
            <w:r w:rsidRPr="00A15DCB">
              <w:rPr>
                <w:color w:val="000000" w:themeColor="text1"/>
              </w:rPr>
              <w:t>ServingCellConfig ::= SEQUENCE {</w:t>
            </w:r>
          </w:p>
        </w:tc>
        <w:tc>
          <w:tcPr>
            <w:tcW w:w="2267" w:type="dxa"/>
          </w:tcPr>
          <w:p w14:paraId="65F72785" w14:textId="77777777" w:rsidR="00B150AE" w:rsidRPr="00A15DCB" w:rsidRDefault="00B150AE" w:rsidP="0036007E">
            <w:pPr>
              <w:pStyle w:val="TAL"/>
              <w:rPr>
                <w:color w:val="000000" w:themeColor="text1"/>
              </w:rPr>
            </w:pPr>
          </w:p>
        </w:tc>
        <w:tc>
          <w:tcPr>
            <w:tcW w:w="1700" w:type="dxa"/>
          </w:tcPr>
          <w:p w14:paraId="55B411A6" w14:textId="77777777" w:rsidR="00B150AE" w:rsidRPr="00A15DCB" w:rsidRDefault="00B150AE" w:rsidP="0036007E">
            <w:pPr>
              <w:pStyle w:val="TAL"/>
              <w:rPr>
                <w:color w:val="000000" w:themeColor="text1"/>
              </w:rPr>
            </w:pPr>
          </w:p>
        </w:tc>
        <w:tc>
          <w:tcPr>
            <w:tcW w:w="1245" w:type="dxa"/>
          </w:tcPr>
          <w:p w14:paraId="78160290" w14:textId="77777777" w:rsidR="00B150AE" w:rsidRPr="00A15DCB" w:rsidRDefault="00B150AE" w:rsidP="0036007E">
            <w:pPr>
              <w:pStyle w:val="TAL"/>
              <w:rPr>
                <w:color w:val="000000" w:themeColor="text1"/>
              </w:rPr>
            </w:pPr>
          </w:p>
        </w:tc>
      </w:tr>
      <w:tr w:rsidR="00B150AE" w:rsidRPr="00A15DCB" w14:paraId="3EF4B398" w14:textId="77777777" w:rsidTr="0036007E">
        <w:tc>
          <w:tcPr>
            <w:tcW w:w="4535" w:type="dxa"/>
          </w:tcPr>
          <w:p w14:paraId="20F3BDE9" w14:textId="77777777" w:rsidR="00B150AE" w:rsidRPr="00A15DCB" w:rsidRDefault="00B150AE" w:rsidP="0036007E">
            <w:pPr>
              <w:pStyle w:val="TAL"/>
              <w:rPr>
                <w:color w:val="000000" w:themeColor="text1"/>
              </w:rPr>
            </w:pPr>
            <w:r w:rsidRPr="00A15DCB">
              <w:rPr>
                <w:color w:val="000000" w:themeColor="text1"/>
              </w:rPr>
              <w:t xml:space="preserve">  initialDownlinkBWP</w:t>
            </w:r>
          </w:p>
        </w:tc>
        <w:tc>
          <w:tcPr>
            <w:tcW w:w="2267" w:type="dxa"/>
          </w:tcPr>
          <w:p w14:paraId="41C9519C" w14:textId="77777777" w:rsidR="00B150AE" w:rsidRPr="00A15DCB" w:rsidRDefault="00B150AE" w:rsidP="0036007E">
            <w:pPr>
              <w:pStyle w:val="TAL"/>
              <w:rPr>
                <w:color w:val="000000" w:themeColor="text1"/>
                <w:lang w:eastAsia="zh-CN"/>
              </w:rPr>
            </w:pPr>
            <w:r w:rsidRPr="00A15DCB">
              <w:rPr>
                <w:color w:val="000000" w:themeColor="text1"/>
              </w:rPr>
              <w:t>BWP-DownlinkDedicated</w:t>
            </w:r>
          </w:p>
        </w:tc>
        <w:tc>
          <w:tcPr>
            <w:tcW w:w="1700" w:type="dxa"/>
          </w:tcPr>
          <w:p w14:paraId="634CAFD3" w14:textId="77777777" w:rsidR="00B150AE" w:rsidRPr="00A15DCB" w:rsidRDefault="00B150AE" w:rsidP="0036007E">
            <w:pPr>
              <w:pStyle w:val="TAL"/>
              <w:rPr>
                <w:color w:val="000000" w:themeColor="text1"/>
              </w:rPr>
            </w:pPr>
          </w:p>
        </w:tc>
        <w:tc>
          <w:tcPr>
            <w:tcW w:w="1245" w:type="dxa"/>
          </w:tcPr>
          <w:p w14:paraId="10022FE9" w14:textId="77777777" w:rsidR="00B150AE" w:rsidRPr="00A15DCB" w:rsidRDefault="00B150AE" w:rsidP="0036007E">
            <w:pPr>
              <w:pStyle w:val="TAL"/>
              <w:rPr>
                <w:color w:val="000000" w:themeColor="text1"/>
              </w:rPr>
            </w:pPr>
          </w:p>
        </w:tc>
      </w:tr>
      <w:tr w:rsidR="00B150AE" w:rsidRPr="00A15DCB" w14:paraId="6F37529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9A9FAA" w14:textId="77777777" w:rsidR="00B150AE" w:rsidRPr="00A15DCB" w:rsidRDefault="00B150AE" w:rsidP="0036007E">
            <w:pPr>
              <w:pStyle w:val="TAL"/>
              <w:rPr>
                <w:color w:val="000000" w:themeColor="text1"/>
              </w:rPr>
            </w:pPr>
            <w:r w:rsidRPr="00A15DCB">
              <w:rPr>
                <w:color w:val="000000" w:themeColor="text1"/>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62EC279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8B83FE6"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78252E" w14:textId="77777777" w:rsidR="00B150AE" w:rsidRPr="00A15DCB" w:rsidRDefault="00B150AE" w:rsidP="0036007E">
            <w:pPr>
              <w:pStyle w:val="TAL"/>
              <w:rPr>
                <w:color w:val="000000" w:themeColor="text1"/>
                <w:lang w:eastAsia="zh-CN"/>
              </w:rPr>
            </w:pPr>
          </w:p>
        </w:tc>
      </w:tr>
      <w:tr w:rsidR="00B150AE" w:rsidRPr="00A15DCB" w14:paraId="49380BD1"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0109F94"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MIMOParam-r17 SEQUENCE {</w:t>
            </w:r>
          </w:p>
        </w:tc>
        <w:tc>
          <w:tcPr>
            <w:tcW w:w="2267" w:type="dxa"/>
            <w:tcBorders>
              <w:top w:val="single" w:sz="4" w:space="0" w:color="auto"/>
              <w:left w:val="single" w:sz="4" w:space="0" w:color="auto"/>
              <w:bottom w:val="single" w:sz="4" w:space="0" w:color="auto"/>
              <w:right w:val="single" w:sz="4" w:space="0" w:color="auto"/>
            </w:tcBorders>
          </w:tcPr>
          <w:p w14:paraId="58C6BA0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ADC2A8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B59A5BC" w14:textId="77777777" w:rsidR="00B150AE" w:rsidRPr="00A15DCB" w:rsidRDefault="00B150AE" w:rsidP="0036007E">
            <w:pPr>
              <w:pStyle w:val="TAL"/>
              <w:rPr>
                <w:color w:val="000000" w:themeColor="text1"/>
              </w:rPr>
            </w:pPr>
          </w:p>
        </w:tc>
      </w:tr>
      <w:tr w:rsidR="00B150AE" w:rsidRPr="00A15DCB" w14:paraId="2AB3969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62A27B2"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unifiedTCI-StateType-r17</w:t>
            </w:r>
          </w:p>
        </w:tc>
        <w:tc>
          <w:tcPr>
            <w:tcW w:w="2267" w:type="dxa"/>
            <w:tcBorders>
              <w:top w:val="single" w:sz="4" w:space="0" w:color="auto"/>
              <w:left w:val="single" w:sz="4" w:space="0" w:color="auto"/>
              <w:bottom w:val="single" w:sz="4" w:space="0" w:color="auto"/>
              <w:right w:val="single" w:sz="4" w:space="0" w:color="auto"/>
            </w:tcBorders>
          </w:tcPr>
          <w:p w14:paraId="1A41982E" w14:textId="77777777" w:rsidR="00B150AE" w:rsidRPr="00A15DCB" w:rsidRDefault="00B150AE" w:rsidP="0036007E">
            <w:pPr>
              <w:pStyle w:val="TAL"/>
              <w:rPr>
                <w:color w:val="000000" w:themeColor="text1"/>
              </w:rPr>
            </w:pPr>
            <w:r w:rsidRPr="00A15DCB">
              <w:rPr>
                <w:color w:val="000000" w:themeColor="text1"/>
              </w:rPr>
              <w:t>separate</w:t>
            </w:r>
          </w:p>
        </w:tc>
        <w:tc>
          <w:tcPr>
            <w:tcW w:w="1700" w:type="dxa"/>
            <w:tcBorders>
              <w:top w:val="single" w:sz="4" w:space="0" w:color="auto"/>
              <w:left w:val="single" w:sz="4" w:space="0" w:color="auto"/>
              <w:bottom w:val="single" w:sz="4" w:space="0" w:color="auto"/>
              <w:right w:val="single" w:sz="4" w:space="0" w:color="auto"/>
            </w:tcBorders>
          </w:tcPr>
          <w:p w14:paraId="6177DF3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EBC591D" w14:textId="77777777" w:rsidR="00B150AE" w:rsidRPr="00A15DCB" w:rsidRDefault="00B150AE" w:rsidP="0036007E">
            <w:pPr>
              <w:pStyle w:val="TAL"/>
              <w:rPr>
                <w:color w:val="000000" w:themeColor="text1"/>
              </w:rPr>
            </w:pPr>
          </w:p>
        </w:tc>
      </w:tr>
      <w:tr w:rsidR="00B150AE" w:rsidRPr="00A15DCB" w14:paraId="0951D6E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A4C54B"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31AF0E"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F1579A4"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E83BFB" w14:textId="77777777" w:rsidR="00B150AE" w:rsidRPr="00A15DCB" w:rsidRDefault="00B150AE" w:rsidP="0036007E">
            <w:pPr>
              <w:pStyle w:val="TAL"/>
              <w:rPr>
                <w:color w:val="000000" w:themeColor="text1"/>
              </w:rPr>
            </w:pPr>
          </w:p>
        </w:tc>
      </w:tr>
      <w:tr w:rsidR="00B150AE" w:rsidRPr="00A15DCB" w14:paraId="607D857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D9FFA"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6DF07A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53620C2"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93930F" w14:textId="77777777" w:rsidR="00B150AE" w:rsidRPr="00A15DCB" w:rsidRDefault="00B150AE" w:rsidP="0036007E">
            <w:pPr>
              <w:pStyle w:val="TAL"/>
              <w:rPr>
                <w:color w:val="000000" w:themeColor="text1"/>
              </w:rPr>
            </w:pPr>
          </w:p>
        </w:tc>
      </w:tr>
      <w:tr w:rsidR="00B150AE" w:rsidRPr="00A15DCB" w14:paraId="5B9E1A0E" w14:textId="77777777" w:rsidTr="0036007E">
        <w:tc>
          <w:tcPr>
            <w:tcW w:w="4535" w:type="dxa"/>
            <w:tcBorders>
              <w:bottom w:val="single" w:sz="4" w:space="0" w:color="auto"/>
            </w:tcBorders>
          </w:tcPr>
          <w:p w14:paraId="4A75BFA1" w14:textId="77777777" w:rsidR="00B150AE" w:rsidRPr="00A15DCB" w:rsidRDefault="00B150AE" w:rsidP="0036007E">
            <w:pPr>
              <w:pStyle w:val="TAL"/>
              <w:rPr>
                <w:color w:val="000000" w:themeColor="text1"/>
              </w:rPr>
            </w:pPr>
            <w:r w:rsidRPr="00A15DCB">
              <w:rPr>
                <w:color w:val="000000" w:themeColor="text1"/>
              </w:rPr>
              <w:t>}</w:t>
            </w:r>
          </w:p>
        </w:tc>
        <w:tc>
          <w:tcPr>
            <w:tcW w:w="2267" w:type="dxa"/>
          </w:tcPr>
          <w:p w14:paraId="2245736F" w14:textId="77777777" w:rsidR="00B150AE" w:rsidRPr="00A15DCB" w:rsidRDefault="00B150AE" w:rsidP="0036007E">
            <w:pPr>
              <w:pStyle w:val="TAL"/>
              <w:rPr>
                <w:color w:val="000000" w:themeColor="text1"/>
              </w:rPr>
            </w:pPr>
          </w:p>
        </w:tc>
        <w:tc>
          <w:tcPr>
            <w:tcW w:w="1700" w:type="dxa"/>
          </w:tcPr>
          <w:p w14:paraId="5D6A2B09" w14:textId="77777777" w:rsidR="00B150AE" w:rsidRPr="00A15DCB" w:rsidRDefault="00B150AE" w:rsidP="0036007E">
            <w:pPr>
              <w:pStyle w:val="TAL"/>
              <w:rPr>
                <w:color w:val="000000" w:themeColor="text1"/>
              </w:rPr>
            </w:pPr>
          </w:p>
        </w:tc>
        <w:tc>
          <w:tcPr>
            <w:tcW w:w="1245" w:type="dxa"/>
          </w:tcPr>
          <w:p w14:paraId="4D01DD92" w14:textId="77777777" w:rsidR="00B150AE" w:rsidRPr="00A15DCB" w:rsidRDefault="00B150AE" w:rsidP="0036007E">
            <w:pPr>
              <w:pStyle w:val="TAL"/>
              <w:rPr>
                <w:color w:val="000000" w:themeColor="text1"/>
              </w:rPr>
            </w:pPr>
          </w:p>
        </w:tc>
      </w:tr>
      <w:bookmarkEnd w:id="161"/>
    </w:tbl>
    <w:p w14:paraId="5B5A7A21" w14:textId="77777777" w:rsidR="00B150AE" w:rsidRPr="00A15DCB" w:rsidRDefault="00B150AE" w:rsidP="00B150AE">
      <w:pPr>
        <w:rPr>
          <w:color w:val="000000" w:themeColor="text1"/>
        </w:rPr>
      </w:pPr>
    </w:p>
    <w:p w14:paraId="390C252C" w14:textId="77777777" w:rsidR="00B150AE" w:rsidRPr="00A15DCB" w:rsidRDefault="00B150AE" w:rsidP="00B150AE">
      <w:pPr>
        <w:pStyle w:val="TH"/>
        <w:rPr>
          <w:i/>
          <w:color w:val="000000" w:themeColor="text1"/>
        </w:rPr>
      </w:pPr>
      <w:bookmarkStart w:id="162" w:name="_Hlk149655090"/>
      <w:r w:rsidRPr="00A15DCB">
        <w:rPr>
          <w:color w:val="000000" w:themeColor="text1"/>
        </w:rPr>
        <w:t xml:space="preserve">Table 7.1.1.2.7.3.3-4: </w:t>
      </w:r>
      <w:r w:rsidRPr="00A15DCB">
        <w:rPr>
          <w:i/>
          <w:color w:val="000000" w:themeColor="text1"/>
        </w:rPr>
        <w:t xml:space="preserve">BWP-DownlinkDedicated </w:t>
      </w:r>
      <w:r w:rsidRPr="00A15DCB">
        <w:rPr>
          <w:color w:val="000000" w:themeColor="text1"/>
        </w:rPr>
        <w:t>(Table 7.1.1.2.7.3.3-3)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2E7E059D" w14:textId="77777777" w:rsidTr="0036007E">
        <w:tc>
          <w:tcPr>
            <w:tcW w:w="9747" w:type="dxa"/>
            <w:gridSpan w:val="4"/>
          </w:tcPr>
          <w:p w14:paraId="21FAD304"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4.6.3-11</w:t>
            </w:r>
          </w:p>
        </w:tc>
      </w:tr>
      <w:tr w:rsidR="00B150AE" w:rsidRPr="00A15DCB" w14:paraId="5F233E42" w14:textId="77777777" w:rsidTr="0036007E">
        <w:tc>
          <w:tcPr>
            <w:tcW w:w="4535" w:type="dxa"/>
          </w:tcPr>
          <w:p w14:paraId="33AA249D"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214B66F1"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64B8DF19"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2353C116"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177D4EE8" w14:textId="77777777" w:rsidTr="0036007E">
        <w:tc>
          <w:tcPr>
            <w:tcW w:w="4535" w:type="dxa"/>
          </w:tcPr>
          <w:p w14:paraId="66185EF0" w14:textId="77777777" w:rsidR="00B150AE" w:rsidRPr="00A15DCB" w:rsidRDefault="00B150AE" w:rsidP="0036007E">
            <w:pPr>
              <w:pStyle w:val="TAL"/>
              <w:rPr>
                <w:color w:val="000000" w:themeColor="text1"/>
                <w:lang w:eastAsia="zh-CN"/>
              </w:rPr>
            </w:pPr>
            <w:r w:rsidRPr="00A15DCB">
              <w:rPr>
                <w:color w:val="000000" w:themeColor="text1"/>
              </w:rPr>
              <w:t xml:space="preserve">BWP-DownlinkDedicated ::= </w:t>
            </w:r>
            <w:r w:rsidRPr="00A15DCB">
              <w:rPr>
                <w:color w:val="000000" w:themeColor="text1"/>
                <w:lang w:eastAsia="zh-CN"/>
              </w:rPr>
              <w:t>SEQUENCE {</w:t>
            </w:r>
          </w:p>
        </w:tc>
        <w:tc>
          <w:tcPr>
            <w:tcW w:w="2267" w:type="dxa"/>
          </w:tcPr>
          <w:p w14:paraId="4FFF0BC8" w14:textId="77777777" w:rsidR="00B150AE" w:rsidRPr="00A15DCB" w:rsidRDefault="00B150AE" w:rsidP="0036007E">
            <w:pPr>
              <w:pStyle w:val="TAL"/>
              <w:rPr>
                <w:color w:val="000000" w:themeColor="text1"/>
              </w:rPr>
            </w:pPr>
          </w:p>
        </w:tc>
        <w:tc>
          <w:tcPr>
            <w:tcW w:w="1700" w:type="dxa"/>
          </w:tcPr>
          <w:p w14:paraId="0673D565" w14:textId="77777777" w:rsidR="00B150AE" w:rsidRPr="00A15DCB" w:rsidRDefault="00B150AE" w:rsidP="0036007E">
            <w:pPr>
              <w:pStyle w:val="TAL"/>
              <w:rPr>
                <w:color w:val="000000" w:themeColor="text1"/>
              </w:rPr>
            </w:pPr>
          </w:p>
        </w:tc>
        <w:tc>
          <w:tcPr>
            <w:tcW w:w="1245" w:type="dxa"/>
          </w:tcPr>
          <w:p w14:paraId="24CE4016" w14:textId="77777777" w:rsidR="00B150AE" w:rsidRPr="00A15DCB" w:rsidRDefault="00B150AE" w:rsidP="0036007E">
            <w:pPr>
              <w:pStyle w:val="TAL"/>
              <w:rPr>
                <w:color w:val="000000" w:themeColor="text1"/>
              </w:rPr>
            </w:pPr>
          </w:p>
        </w:tc>
      </w:tr>
      <w:tr w:rsidR="00B150AE" w:rsidRPr="00A15DCB" w14:paraId="74C5AD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48D5A0" w14:textId="77777777" w:rsidR="00B150AE" w:rsidRPr="00A15DCB" w:rsidRDefault="00B150AE" w:rsidP="0036007E">
            <w:pPr>
              <w:pStyle w:val="TAL"/>
              <w:rPr>
                <w:color w:val="000000" w:themeColor="text1"/>
              </w:rPr>
            </w:pPr>
            <w:r w:rsidRPr="00A15DCB">
              <w:rPr>
                <w:color w:val="000000" w:themeColor="text1"/>
              </w:rP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E382F92"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C85C2B7"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8BB5AD" w14:textId="77777777" w:rsidR="00B150AE" w:rsidRPr="00A15DCB" w:rsidRDefault="00B150AE" w:rsidP="0036007E">
            <w:pPr>
              <w:pStyle w:val="TAL"/>
              <w:rPr>
                <w:color w:val="000000" w:themeColor="text1"/>
              </w:rPr>
            </w:pPr>
          </w:p>
        </w:tc>
      </w:tr>
      <w:tr w:rsidR="00B150AE" w:rsidRPr="00A15DCB" w14:paraId="681F2A8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EAA5AC8" w14:textId="77777777" w:rsidR="00B150AE" w:rsidRPr="00A15DCB" w:rsidRDefault="00B150AE"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869907C" w14:textId="77777777" w:rsidR="00B150AE" w:rsidRPr="00A15DCB" w:rsidRDefault="00B150AE" w:rsidP="0036007E">
            <w:pPr>
              <w:pStyle w:val="TAL"/>
              <w:rPr>
                <w:color w:val="000000" w:themeColor="text1"/>
              </w:rPr>
            </w:pPr>
            <w:r w:rsidRPr="00A15DCB">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14D8B91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9428618" w14:textId="77777777" w:rsidR="00B150AE" w:rsidRPr="00A15DCB" w:rsidRDefault="00B150AE" w:rsidP="0036007E">
            <w:pPr>
              <w:pStyle w:val="TAL"/>
              <w:rPr>
                <w:color w:val="000000" w:themeColor="text1"/>
              </w:rPr>
            </w:pPr>
          </w:p>
        </w:tc>
      </w:tr>
      <w:tr w:rsidR="00B150AE" w:rsidRPr="00A15DCB" w14:paraId="2B6BBFE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EAF2E6D"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194B39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0BB415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AC75098" w14:textId="77777777" w:rsidR="00B150AE" w:rsidRPr="00A15DCB" w:rsidRDefault="00B150AE" w:rsidP="0036007E">
            <w:pPr>
              <w:pStyle w:val="TAL"/>
              <w:rPr>
                <w:color w:val="000000" w:themeColor="text1"/>
              </w:rPr>
            </w:pPr>
          </w:p>
        </w:tc>
      </w:tr>
      <w:tr w:rsidR="00B150AE" w:rsidRPr="00A15DCB" w14:paraId="4C5FA35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FAD8483" w14:textId="77777777" w:rsidR="00B150AE" w:rsidRPr="00A15DCB" w:rsidRDefault="00B150AE" w:rsidP="0036007E">
            <w:pPr>
              <w:pStyle w:val="TAL"/>
              <w:rPr>
                <w:color w:val="000000" w:themeColor="text1"/>
              </w:rPr>
            </w:pPr>
            <w:r w:rsidRPr="00A15DCB">
              <w:rPr>
                <w:color w:val="000000" w:themeColor="text1"/>
              </w:rP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1EC18B01"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FE710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9437802" w14:textId="77777777" w:rsidR="00B150AE" w:rsidRPr="00A15DCB" w:rsidRDefault="00B150AE" w:rsidP="0036007E">
            <w:pPr>
              <w:pStyle w:val="TAL"/>
              <w:rPr>
                <w:color w:val="000000" w:themeColor="text1"/>
              </w:rPr>
            </w:pPr>
          </w:p>
        </w:tc>
      </w:tr>
      <w:tr w:rsidR="00B150AE" w:rsidRPr="00A15DCB" w14:paraId="0361447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C0B384D" w14:textId="77777777" w:rsidR="00B150AE" w:rsidRPr="00A15DCB" w:rsidRDefault="00B150AE"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57B8BB6" w14:textId="77777777" w:rsidR="00B150AE" w:rsidRPr="00A15DCB" w:rsidRDefault="00B150AE" w:rsidP="0036007E">
            <w:pPr>
              <w:pStyle w:val="TAL"/>
              <w:rPr>
                <w:color w:val="000000" w:themeColor="text1"/>
              </w:rPr>
            </w:pPr>
            <w:r w:rsidRPr="00A15DCB">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0FAB7F44"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13E0561" w14:textId="77777777" w:rsidR="00B150AE" w:rsidRPr="00A15DCB" w:rsidRDefault="00B150AE" w:rsidP="0036007E">
            <w:pPr>
              <w:pStyle w:val="TAL"/>
              <w:rPr>
                <w:color w:val="000000" w:themeColor="text1"/>
              </w:rPr>
            </w:pPr>
          </w:p>
        </w:tc>
      </w:tr>
      <w:tr w:rsidR="00B150AE" w:rsidRPr="00A15DCB" w14:paraId="49AB180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58D389D"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5C1CAA2"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877C67"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6BC1CD7" w14:textId="77777777" w:rsidR="00B150AE" w:rsidRPr="00A15DCB" w:rsidRDefault="00B150AE" w:rsidP="0036007E">
            <w:pPr>
              <w:pStyle w:val="TAL"/>
              <w:rPr>
                <w:color w:val="000000" w:themeColor="text1"/>
              </w:rPr>
            </w:pPr>
          </w:p>
        </w:tc>
      </w:tr>
      <w:tr w:rsidR="00B150AE" w:rsidRPr="00A15DCB" w14:paraId="44BDC776" w14:textId="77777777" w:rsidTr="0036007E">
        <w:tc>
          <w:tcPr>
            <w:tcW w:w="4535" w:type="dxa"/>
            <w:tcBorders>
              <w:bottom w:val="single" w:sz="4" w:space="0" w:color="auto"/>
            </w:tcBorders>
          </w:tcPr>
          <w:p w14:paraId="43C5C006" w14:textId="77777777" w:rsidR="00B150AE" w:rsidRPr="00A15DCB" w:rsidRDefault="00B150AE" w:rsidP="0036007E">
            <w:pPr>
              <w:pStyle w:val="TAL"/>
              <w:rPr>
                <w:color w:val="000000" w:themeColor="text1"/>
              </w:rPr>
            </w:pPr>
            <w:r w:rsidRPr="00A15DCB">
              <w:rPr>
                <w:color w:val="000000" w:themeColor="text1"/>
              </w:rPr>
              <w:t>}</w:t>
            </w:r>
          </w:p>
        </w:tc>
        <w:tc>
          <w:tcPr>
            <w:tcW w:w="2267" w:type="dxa"/>
          </w:tcPr>
          <w:p w14:paraId="14648D36" w14:textId="77777777" w:rsidR="00B150AE" w:rsidRPr="00A15DCB" w:rsidRDefault="00B150AE" w:rsidP="0036007E">
            <w:pPr>
              <w:pStyle w:val="TAL"/>
              <w:rPr>
                <w:color w:val="000000" w:themeColor="text1"/>
              </w:rPr>
            </w:pPr>
          </w:p>
        </w:tc>
        <w:tc>
          <w:tcPr>
            <w:tcW w:w="1700" w:type="dxa"/>
          </w:tcPr>
          <w:p w14:paraId="7089FAB9" w14:textId="77777777" w:rsidR="00B150AE" w:rsidRPr="00A15DCB" w:rsidRDefault="00B150AE" w:rsidP="0036007E">
            <w:pPr>
              <w:pStyle w:val="TAL"/>
              <w:rPr>
                <w:color w:val="000000" w:themeColor="text1"/>
              </w:rPr>
            </w:pPr>
          </w:p>
        </w:tc>
        <w:tc>
          <w:tcPr>
            <w:tcW w:w="1245" w:type="dxa"/>
          </w:tcPr>
          <w:p w14:paraId="78648E8E" w14:textId="77777777" w:rsidR="00B150AE" w:rsidRPr="00A15DCB" w:rsidRDefault="00B150AE" w:rsidP="0036007E">
            <w:pPr>
              <w:pStyle w:val="TAL"/>
              <w:rPr>
                <w:color w:val="000000" w:themeColor="text1"/>
              </w:rPr>
            </w:pPr>
          </w:p>
        </w:tc>
      </w:tr>
      <w:bookmarkEnd w:id="162"/>
    </w:tbl>
    <w:p w14:paraId="3F99C6AB" w14:textId="77777777" w:rsidR="00B150AE" w:rsidRPr="00A15DCB" w:rsidRDefault="00B150AE" w:rsidP="00B150AE">
      <w:pPr>
        <w:rPr>
          <w:color w:val="000000" w:themeColor="text1"/>
        </w:rPr>
      </w:pPr>
    </w:p>
    <w:p w14:paraId="09676EEF" w14:textId="77777777" w:rsidR="00B150AE" w:rsidRPr="00A15DCB" w:rsidRDefault="00B150AE" w:rsidP="00B150AE">
      <w:pPr>
        <w:pStyle w:val="TH"/>
        <w:rPr>
          <w:color w:val="000000" w:themeColor="text1"/>
        </w:rPr>
      </w:pPr>
      <w:bookmarkStart w:id="163" w:name="_Hlk149655116"/>
      <w:r w:rsidRPr="00A15DCB">
        <w:rPr>
          <w:color w:val="000000" w:themeColor="text1"/>
        </w:rPr>
        <w:t xml:space="preserve">Table 7.1.1.2.7.3.3-5: </w:t>
      </w:r>
      <w:r w:rsidRPr="00A15DCB">
        <w:rPr>
          <w:i/>
          <w:color w:val="000000" w:themeColor="text1"/>
        </w:rPr>
        <w:t>PDSCH-Config</w:t>
      </w:r>
      <w:r w:rsidRPr="00A15DCB">
        <w:rPr>
          <w:color w:val="000000" w:themeColor="text1"/>
        </w:rPr>
        <w:t xml:space="preserve"> (Table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A15DCB" w14:paraId="7DE442DA"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60176E03"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4.6.3-100</w:t>
            </w:r>
          </w:p>
        </w:tc>
      </w:tr>
      <w:tr w:rsidR="00B150AE" w:rsidRPr="00A15DCB" w14:paraId="317EC0B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E59643"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C265ED"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ECD09EA"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024786"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43AA782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B3E892" w14:textId="77777777" w:rsidR="00B150AE" w:rsidRPr="00A15DCB" w:rsidRDefault="00B150AE" w:rsidP="0036007E">
            <w:pPr>
              <w:pStyle w:val="TAL"/>
              <w:rPr>
                <w:color w:val="000000" w:themeColor="text1"/>
              </w:rPr>
            </w:pPr>
            <w:r w:rsidRPr="00A15DCB">
              <w:rPr>
                <w:color w:val="000000" w:themeColor="text1"/>
              </w:rPr>
              <w:t xml:space="preserve">PDSCH-Config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EE1CCE"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FD3D6AA"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DF0AB3" w14:textId="77777777" w:rsidR="00B150AE" w:rsidRPr="00A15DCB" w:rsidRDefault="00B150AE" w:rsidP="0036007E">
            <w:pPr>
              <w:pStyle w:val="TAL"/>
              <w:rPr>
                <w:color w:val="000000" w:themeColor="text1"/>
              </w:rPr>
            </w:pPr>
          </w:p>
        </w:tc>
      </w:tr>
      <w:tr w:rsidR="00ED43B6" w:rsidRPr="00A15DCB" w14:paraId="35F33933" w14:textId="77777777" w:rsidTr="0036007E">
        <w:tc>
          <w:tcPr>
            <w:tcW w:w="4535" w:type="dxa"/>
            <w:tcBorders>
              <w:top w:val="single" w:sz="4" w:space="0" w:color="auto"/>
              <w:left w:val="single" w:sz="4" w:space="0" w:color="auto"/>
              <w:bottom w:val="single" w:sz="4" w:space="0" w:color="auto"/>
              <w:right w:val="single" w:sz="4" w:space="0" w:color="auto"/>
            </w:tcBorders>
          </w:tcPr>
          <w:p w14:paraId="50177237" w14:textId="5EC3C57F" w:rsidR="00ED43B6" w:rsidRPr="00A15DCB" w:rsidRDefault="00ED43B6" w:rsidP="00ED43B6">
            <w:pPr>
              <w:pStyle w:val="TAL"/>
              <w:rPr>
                <w:color w:val="000000" w:themeColor="text1"/>
              </w:rPr>
            </w:pPr>
            <w:r>
              <w:rPr>
                <w:color w:val="000000" w:themeColor="text1"/>
              </w:rPr>
              <w:t xml:space="preserve">  </w:t>
            </w:r>
            <w:r w:rsidRPr="002A4AAD">
              <w:rPr>
                <w:color w:val="000000" w:themeColor="text1"/>
              </w:rPr>
              <w:t xml:space="preserve">dl-OrJointTCI-StateList-r17   </w:t>
            </w:r>
            <w:r w:rsidRPr="00F375CF">
              <w:rPr>
                <w:color w:val="000000" w:themeColor="text1"/>
                <w:lang w:eastAsia="zh-CN"/>
              </w:rPr>
              <w:t>CHOICE{</w:t>
            </w:r>
          </w:p>
        </w:tc>
        <w:tc>
          <w:tcPr>
            <w:tcW w:w="2267" w:type="dxa"/>
            <w:tcBorders>
              <w:top w:val="single" w:sz="4" w:space="0" w:color="auto"/>
              <w:left w:val="single" w:sz="4" w:space="0" w:color="auto"/>
              <w:bottom w:val="single" w:sz="4" w:space="0" w:color="auto"/>
              <w:right w:val="single" w:sz="4" w:space="0" w:color="auto"/>
            </w:tcBorders>
          </w:tcPr>
          <w:p w14:paraId="2E858F4F" w14:textId="77777777" w:rsidR="00ED43B6" w:rsidRPr="00A15DCB" w:rsidRDefault="00ED43B6" w:rsidP="00ED43B6">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4D78FAE" w14:textId="77777777" w:rsidR="00ED43B6" w:rsidRPr="00A15DCB" w:rsidRDefault="00ED43B6" w:rsidP="00ED43B6">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AFF913" w14:textId="77777777" w:rsidR="00ED43B6" w:rsidRPr="00A15DCB" w:rsidRDefault="00ED43B6" w:rsidP="00ED43B6">
            <w:pPr>
              <w:pStyle w:val="TAL"/>
              <w:rPr>
                <w:color w:val="000000" w:themeColor="text1"/>
              </w:rPr>
            </w:pPr>
          </w:p>
        </w:tc>
      </w:tr>
      <w:tr w:rsidR="00B150AE" w:rsidRPr="00A15DCB" w14:paraId="4ABE847F" w14:textId="77777777" w:rsidTr="0036007E">
        <w:tc>
          <w:tcPr>
            <w:tcW w:w="4535" w:type="dxa"/>
            <w:tcBorders>
              <w:top w:val="single" w:sz="4" w:space="0" w:color="auto"/>
              <w:left w:val="single" w:sz="4" w:space="0" w:color="auto"/>
              <w:bottom w:val="single" w:sz="4" w:space="0" w:color="auto"/>
              <w:right w:val="single" w:sz="4" w:space="0" w:color="auto"/>
            </w:tcBorders>
          </w:tcPr>
          <w:p w14:paraId="7DD04535" w14:textId="77FD9D13" w:rsidR="00B150AE" w:rsidRPr="00A15DCB" w:rsidRDefault="00B150AE" w:rsidP="0036007E">
            <w:pPr>
              <w:pStyle w:val="TAL"/>
              <w:rPr>
                <w:color w:val="000000" w:themeColor="text1"/>
              </w:rPr>
            </w:pPr>
            <w:r w:rsidRPr="00A15DCB">
              <w:rPr>
                <w:color w:val="000000" w:themeColor="text1"/>
              </w:rPr>
              <w:t xml:space="preserve">  </w:t>
            </w:r>
            <w:r w:rsidR="00ED43B6" w:rsidRPr="00ED43B6">
              <w:rPr>
                <w:color w:val="000000" w:themeColor="text1"/>
              </w:rPr>
              <w:t xml:space="preserve"> </w:t>
            </w:r>
            <w:r w:rsidRPr="00A15DCB">
              <w:rPr>
                <w:color w:val="000000" w:themeColor="text1"/>
              </w:rPr>
              <w:t>unifiedTCI-StateRef-r17</w:t>
            </w:r>
          </w:p>
        </w:tc>
        <w:tc>
          <w:tcPr>
            <w:tcW w:w="2267" w:type="dxa"/>
            <w:tcBorders>
              <w:top w:val="single" w:sz="4" w:space="0" w:color="auto"/>
              <w:left w:val="single" w:sz="4" w:space="0" w:color="auto"/>
              <w:bottom w:val="single" w:sz="4" w:space="0" w:color="auto"/>
              <w:right w:val="single" w:sz="4" w:space="0" w:color="auto"/>
            </w:tcBorders>
          </w:tcPr>
          <w:p w14:paraId="39FC08AD" w14:textId="77777777" w:rsidR="00B150AE" w:rsidRPr="00A15DCB" w:rsidRDefault="00B150AE" w:rsidP="0036007E">
            <w:pPr>
              <w:pStyle w:val="TAL"/>
              <w:rPr>
                <w:color w:val="000000" w:themeColor="text1"/>
              </w:rPr>
            </w:pPr>
            <w:bookmarkStart w:id="164" w:name="OLE_LINK21"/>
            <w:r w:rsidRPr="00A15DCB">
              <w:rPr>
                <w:color w:val="000000" w:themeColor="text1"/>
              </w:rPr>
              <w:t>ServingCellAndBWP-Id-r17</w:t>
            </w:r>
            <w:bookmarkEnd w:id="164"/>
          </w:p>
        </w:tc>
        <w:tc>
          <w:tcPr>
            <w:tcW w:w="1700" w:type="dxa"/>
            <w:tcBorders>
              <w:top w:val="single" w:sz="4" w:space="0" w:color="auto"/>
              <w:left w:val="single" w:sz="4" w:space="0" w:color="auto"/>
              <w:bottom w:val="single" w:sz="4" w:space="0" w:color="auto"/>
              <w:right w:val="single" w:sz="4" w:space="0" w:color="auto"/>
            </w:tcBorders>
          </w:tcPr>
          <w:p w14:paraId="14E5A998"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7F067" w14:textId="77777777" w:rsidR="00B150AE" w:rsidRPr="00A15DCB" w:rsidRDefault="00B150AE" w:rsidP="0036007E">
            <w:pPr>
              <w:pStyle w:val="TAL"/>
              <w:rPr>
                <w:color w:val="000000" w:themeColor="text1"/>
              </w:rPr>
            </w:pPr>
          </w:p>
        </w:tc>
      </w:tr>
      <w:tr w:rsidR="00ED43B6" w:rsidRPr="00A15DCB" w14:paraId="7F1FCEAC" w14:textId="77777777" w:rsidTr="0036007E">
        <w:tc>
          <w:tcPr>
            <w:tcW w:w="4535" w:type="dxa"/>
            <w:tcBorders>
              <w:top w:val="single" w:sz="4" w:space="0" w:color="auto"/>
              <w:left w:val="single" w:sz="4" w:space="0" w:color="auto"/>
              <w:bottom w:val="single" w:sz="4" w:space="0" w:color="auto"/>
              <w:right w:val="single" w:sz="4" w:space="0" w:color="auto"/>
            </w:tcBorders>
          </w:tcPr>
          <w:p w14:paraId="4A67B363" w14:textId="4303A781" w:rsidR="00ED43B6" w:rsidRPr="00A15DCB" w:rsidRDefault="00ED43B6" w:rsidP="00ED43B6">
            <w:pPr>
              <w:pStyle w:val="TAL"/>
              <w:rPr>
                <w:color w:val="000000" w:themeColor="text1"/>
              </w:rPr>
            </w:pPr>
            <w:r>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0759C305" w14:textId="77777777" w:rsidR="00ED43B6" w:rsidRPr="00A15DCB" w:rsidRDefault="00ED43B6" w:rsidP="00ED43B6">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99B596E" w14:textId="77777777" w:rsidR="00ED43B6" w:rsidRPr="00A15DCB" w:rsidRDefault="00ED43B6" w:rsidP="00ED43B6">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C296CB" w14:textId="77777777" w:rsidR="00ED43B6" w:rsidRPr="00A15DCB" w:rsidRDefault="00ED43B6" w:rsidP="00ED43B6">
            <w:pPr>
              <w:pStyle w:val="TAL"/>
              <w:rPr>
                <w:color w:val="000000" w:themeColor="text1"/>
              </w:rPr>
            </w:pPr>
          </w:p>
        </w:tc>
      </w:tr>
      <w:bookmarkEnd w:id="163"/>
      <w:tr w:rsidR="00B150AE" w:rsidRPr="00A15DCB" w14:paraId="0985E31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EDD741" w14:textId="77777777" w:rsidR="00B150AE" w:rsidRPr="00A15DCB" w:rsidRDefault="00B150AE"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467874C"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BE284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1D0CEF" w14:textId="77777777" w:rsidR="00B150AE" w:rsidRPr="00A15DCB" w:rsidRDefault="00B150AE" w:rsidP="0036007E">
            <w:pPr>
              <w:pStyle w:val="TAL"/>
              <w:rPr>
                <w:color w:val="000000" w:themeColor="text1"/>
              </w:rPr>
            </w:pPr>
          </w:p>
        </w:tc>
      </w:tr>
    </w:tbl>
    <w:p w14:paraId="706516DB" w14:textId="77777777" w:rsidR="00B150AE" w:rsidRPr="00A15DCB" w:rsidRDefault="00B150AE" w:rsidP="00B150AE">
      <w:pPr>
        <w:rPr>
          <w:color w:val="000000" w:themeColor="text1"/>
        </w:rPr>
      </w:pPr>
    </w:p>
    <w:p w14:paraId="712AD048" w14:textId="77777777" w:rsidR="00B150AE" w:rsidRPr="00A15DCB" w:rsidRDefault="00B150AE" w:rsidP="00B150AE">
      <w:pPr>
        <w:pStyle w:val="TH"/>
        <w:rPr>
          <w:color w:val="000000" w:themeColor="text1"/>
        </w:rPr>
      </w:pPr>
      <w:r w:rsidRPr="00A15DCB">
        <w:rPr>
          <w:color w:val="000000" w:themeColor="text1"/>
        </w:rPr>
        <w:t>Table 7.1.1.2.7.3.3-6: ServingCellAndBWP-Id-r17 (Table 7.1.1.2.7.3.3-5)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A15DCB" w14:paraId="21444908"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2855CC2" w14:textId="024C1CA9" w:rsidR="00B150AE" w:rsidRPr="00A15DCB" w:rsidRDefault="00B150AE" w:rsidP="0036007E">
            <w:pPr>
              <w:pStyle w:val="TAH"/>
              <w:jc w:val="left"/>
              <w:rPr>
                <w:b w:val="0"/>
                <w:color w:val="000000" w:themeColor="text1"/>
              </w:rPr>
            </w:pPr>
            <w:r w:rsidRPr="00A15DCB">
              <w:rPr>
                <w:b w:val="0"/>
                <w:color w:val="000000" w:themeColor="text1"/>
              </w:rPr>
              <w:t xml:space="preserve">Derivation Path: TS </w:t>
            </w:r>
            <w:r w:rsidR="003E71D3" w:rsidRPr="00A15DCB">
              <w:rPr>
                <w:b w:val="0"/>
                <w:color w:val="000000" w:themeColor="text1"/>
              </w:rPr>
              <w:t>38.508-1 [4]</w:t>
            </w:r>
            <w:r w:rsidR="003E71D3" w:rsidRPr="00A15DCB">
              <w:rPr>
                <w:rFonts w:eastAsia="SimSun"/>
                <w:b w:val="0"/>
                <w:color w:val="000000" w:themeColor="text1"/>
                <w:lang w:eastAsia="zh-CN"/>
              </w:rPr>
              <w:t xml:space="preserve">, Table </w:t>
            </w:r>
            <w:r w:rsidR="003E71D3" w:rsidRPr="00A15DCB">
              <w:rPr>
                <w:b w:val="0"/>
                <w:color w:val="000000" w:themeColor="text1"/>
              </w:rPr>
              <w:t>4.6.3-165C</w:t>
            </w:r>
          </w:p>
        </w:tc>
      </w:tr>
      <w:tr w:rsidR="00B150AE" w:rsidRPr="00A15DCB" w14:paraId="410DFA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B2877B"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044FC8"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7553D1"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1D608E"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4E4FB6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FD0F1" w14:textId="77777777" w:rsidR="00B150AE" w:rsidRPr="00A15DCB" w:rsidRDefault="00B150AE" w:rsidP="0036007E">
            <w:pPr>
              <w:pStyle w:val="TAL"/>
              <w:rPr>
                <w:color w:val="000000" w:themeColor="text1"/>
              </w:rPr>
            </w:pPr>
            <w:r w:rsidRPr="00A15DCB">
              <w:rPr>
                <w:color w:val="000000" w:themeColor="text1"/>
              </w:rPr>
              <w:t xml:space="preserve">ServingCellAndBWP-Id-r17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B3F9B2C"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30B6D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1E3E186" w14:textId="77777777" w:rsidR="00B150AE" w:rsidRPr="00A15DCB" w:rsidRDefault="00B150AE" w:rsidP="0036007E">
            <w:pPr>
              <w:pStyle w:val="TAL"/>
              <w:rPr>
                <w:color w:val="000000" w:themeColor="text1"/>
              </w:rPr>
            </w:pPr>
          </w:p>
        </w:tc>
      </w:tr>
      <w:tr w:rsidR="00B150AE" w:rsidRPr="00A15DCB" w14:paraId="18CF24D1" w14:textId="77777777" w:rsidTr="0036007E">
        <w:tc>
          <w:tcPr>
            <w:tcW w:w="4535" w:type="dxa"/>
            <w:tcBorders>
              <w:top w:val="single" w:sz="4" w:space="0" w:color="auto"/>
              <w:left w:val="single" w:sz="4" w:space="0" w:color="auto"/>
              <w:bottom w:val="single" w:sz="4" w:space="0" w:color="auto"/>
              <w:right w:val="single" w:sz="4" w:space="0" w:color="auto"/>
            </w:tcBorders>
          </w:tcPr>
          <w:p w14:paraId="63092CC0" w14:textId="77777777" w:rsidR="00B150AE" w:rsidRPr="00A15DCB" w:rsidRDefault="00B150AE" w:rsidP="0036007E">
            <w:pPr>
              <w:pStyle w:val="TAL"/>
              <w:rPr>
                <w:color w:val="000000" w:themeColor="text1"/>
              </w:rPr>
            </w:pPr>
            <w:r w:rsidRPr="00A15DCB">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tcPr>
          <w:p w14:paraId="7206BBE1" w14:textId="77777777" w:rsidR="00B150AE" w:rsidRPr="00A15DCB" w:rsidRDefault="00B150AE" w:rsidP="0036007E">
            <w:pPr>
              <w:pStyle w:val="TAL"/>
              <w:rPr>
                <w:color w:val="000000" w:themeColor="text1"/>
                <w:lang w:eastAsia="zh-CN"/>
              </w:rPr>
            </w:pPr>
            <w:r w:rsidRPr="00A15DCB">
              <w:rPr>
                <w:color w:val="000000" w:themeColor="text1"/>
                <w:lang w:eastAsia="zh-CN"/>
              </w:rPr>
              <w:t>Cell ID</w:t>
            </w:r>
          </w:p>
        </w:tc>
        <w:tc>
          <w:tcPr>
            <w:tcW w:w="1700" w:type="dxa"/>
            <w:tcBorders>
              <w:top w:val="single" w:sz="4" w:space="0" w:color="auto"/>
              <w:left w:val="single" w:sz="4" w:space="0" w:color="auto"/>
              <w:bottom w:val="single" w:sz="4" w:space="0" w:color="auto"/>
              <w:right w:val="single" w:sz="4" w:space="0" w:color="auto"/>
            </w:tcBorders>
          </w:tcPr>
          <w:p w14:paraId="0762A9CB"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187861" w14:textId="77777777" w:rsidR="00B150AE" w:rsidRPr="00A15DCB" w:rsidRDefault="00B150AE" w:rsidP="0036007E">
            <w:pPr>
              <w:pStyle w:val="TAL"/>
              <w:rPr>
                <w:color w:val="000000" w:themeColor="text1"/>
              </w:rPr>
            </w:pPr>
          </w:p>
        </w:tc>
      </w:tr>
      <w:tr w:rsidR="00B150AE" w:rsidRPr="00A15DCB" w14:paraId="1774A969" w14:textId="77777777" w:rsidTr="0036007E">
        <w:tc>
          <w:tcPr>
            <w:tcW w:w="4535" w:type="dxa"/>
            <w:tcBorders>
              <w:top w:val="single" w:sz="4" w:space="0" w:color="auto"/>
              <w:left w:val="single" w:sz="4" w:space="0" w:color="auto"/>
              <w:bottom w:val="single" w:sz="4" w:space="0" w:color="auto"/>
              <w:right w:val="single" w:sz="4" w:space="0" w:color="auto"/>
            </w:tcBorders>
          </w:tcPr>
          <w:p w14:paraId="5DC417E7" w14:textId="77777777" w:rsidR="00B150AE" w:rsidRPr="00A15DCB" w:rsidRDefault="00B150AE" w:rsidP="0036007E">
            <w:pPr>
              <w:pStyle w:val="TAL"/>
              <w:rPr>
                <w:color w:val="000000" w:themeColor="text1"/>
              </w:rPr>
            </w:pPr>
            <w:r w:rsidRPr="00A15DCB">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tcPr>
          <w:p w14:paraId="46D5D8AD" w14:textId="77777777" w:rsidR="00B150AE" w:rsidRPr="00A15DCB" w:rsidRDefault="00B150AE" w:rsidP="0036007E">
            <w:pPr>
              <w:pStyle w:val="TAL"/>
              <w:rPr>
                <w:color w:val="000000" w:themeColor="text1"/>
                <w:lang w:eastAsia="zh-CN"/>
              </w:rPr>
            </w:pPr>
            <w:r w:rsidRPr="00A15DCB">
              <w:rPr>
                <w:color w:val="000000" w:themeColor="text1"/>
                <w:lang w:eastAsia="zh-CN"/>
              </w:rPr>
              <w:t>BWP ID</w:t>
            </w:r>
          </w:p>
        </w:tc>
        <w:tc>
          <w:tcPr>
            <w:tcW w:w="1700" w:type="dxa"/>
            <w:tcBorders>
              <w:top w:val="single" w:sz="4" w:space="0" w:color="auto"/>
              <w:left w:val="single" w:sz="4" w:space="0" w:color="auto"/>
              <w:bottom w:val="single" w:sz="4" w:space="0" w:color="auto"/>
              <w:right w:val="single" w:sz="4" w:space="0" w:color="auto"/>
            </w:tcBorders>
          </w:tcPr>
          <w:p w14:paraId="14E643E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C8EE8E" w14:textId="77777777" w:rsidR="00B150AE" w:rsidRPr="00A15DCB" w:rsidRDefault="00B150AE" w:rsidP="0036007E">
            <w:pPr>
              <w:pStyle w:val="TAL"/>
              <w:rPr>
                <w:color w:val="000000" w:themeColor="text1"/>
              </w:rPr>
            </w:pPr>
          </w:p>
        </w:tc>
      </w:tr>
      <w:tr w:rsidR="00B150AE" w:rsidRPr="00A15DCB" w14:paraId="1ABB54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193E33B" w14:textId="77777777" w:rsidR="00B150AE" w:rsidRPr="00A15DCB" w:rsidRDefault="00B150AE"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1813037"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238977"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25D921E" w14:textId="77777777" w:rsidR="00B150AE" w:rsidRPr="00A15DCB" w:rsidRDefault="00B150AE" w:rsidP="0036007E">
            <w:pPr>
              <w:pStyle w:val="TAL"/>
              <w:rPr>
                <w:color w:val="000000" w:themeColor="text1"/>
              </w:rPr>
            </w:pPr>
          </w:p>
        </w:tc>
      </w:tr>
    </w:tbl>
    <w:p w14:paraId="1F9FD72A" w14:textId="77777777" w:rsidR="00B150AE" w:rsidRPr="00A15DCB" w:rsidRDefault="00B150AE" w:rsidP="00B150AE">
      <w:pPr>
        <w:rPr>
          <w:color w:val="000000" w:themeColor="text1"/>
        </w:rPr>
      </w:pPr>
    </w:p>
    <w:p w14:paraId="520E3143" w14:textId="77777777" w:rsidR="00B150AE" w:rsidRPr="00A15DCB" w:rsidRDefault="00B150AE" w:rsidP="00B150AE">
      <w:pPr>
        <w:pStyle w:val="TH"/>
        <w:rPr>
          <w:i/>
          <w:color w:val="000000" w:themeColor="text1"/>
        </w:rPr>
      </w:pPr>
      <w:bookmarkStart w:id="165" w:name="_Hlk149655142"/>
      <w:r w:rsidRPr="00A15DCB">
        <w:rPr>
          <w:color w:val="000000" w:themeColor="text1"/>
        </w:rPr>
        <w:lastRenderedPageBreak/>
        <w:t xml:space="preserve">Table 7.1.1.2.7.3.3-7: </w:t>
      </w:r>
      <w:r w:rsidRPr="00A15DCB">
        <w:rPr>
          <w:i/>
          <w:color w:val="000000" w:themeColor="text1"/>
        </w:rPr>
        <w:t xml:space="preserve">PDCCH-Config </w:t>
      </w:r>
      <w:r w:rsidRPr="00A15DCB">
        <w:rPr>
          <w:color w:val="000000" w:themeColor="text1"/>
        </w:rPr>
        <w:t>(Table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A15DCB" w14:paraId="4D886F2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0584AA5D"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[4],Table 4.6.3-95</w:t>
            </w:r>
          </w:p>
        </w:tc>
      </w:tr>
      <w:tr w:rsidR="00B150AE" w:rsidRPr="00A15DCB" w14:paraId="7A4367A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1CFBF2"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FA1F0D"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85E8AD"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A3BFC1B"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6041A1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ED702E" w14:textId="77777777" w:rsidR="00B150AE" w:rsidRPr="00A15DCB" w:rsidRDefault="00B150AE" w:rsidP="0036007E">
            <w:pPr>
              <w:pStyle w:val="TAL"/>
              <w:rPr>
                <w:color w:val="000000" w:themeColor="text1"/>
              </w:rPr>
            </w:pPr>
            <w:r w:rsidRPr="00A15DCB">
              <w:rPr>
                <w:color w:val="000000" w:themeColor="text1"/>
              </w:rPr>
              <w:t xml:space="preserve">PDCCH-Config::=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DF552D3"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77758B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94670A" w14:textId="77777777" w:rsidR="00B150AE" w:rsidRPr="00A15DCB" w:rsidRDefault="00B150AE" w:rsidP="0036007E">
            <w:pPr>
              <w:pStyle w:val="TAL"/>
              <w:rPr>
                <w:color w:val="000000" w:themeColor="text1"/>
              </w:rPr>
            </w:pPr>
          </w:p>
        </w:tc>
      </w:tr>
      <w:tr w:rsidR="00B150AE" w:rsidRPr="00A15DCB" w14:paraId="666D21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D70448" w14:textId="77777777" w:rsidR="00B150AE" w:rsidRPr="00A15DCB" w:rsidRDefault="00B150AE" w:rsidP="0036007E">
            <w:pPr>
              <w:pStyle w:val="TAL"/>
              <w:rPr>
                <w:color w:val="000000" w:themeColor="text1"/>
              </w:rPr>
            </w:pPr>
            <w:r w:rsidRPr="00A15DCB">
              <w:rPr>
                <w:color w:val="000000" w:themeColor="text1"/>
              </w:rPr>
              <w:t xml:space="preserve">  controlResourceSetToAddModList SEQUENCE(SEQUENCE(SIZE (1..3)) OF </w:t>
            </w:r>
            <w:r w:rsidRPr="00A15DCB">
              <w:rPr>
                <w:rFonts w:eastAsia="MS Mincho"/>
                <w:color w:val="000000" w:themeColor="text1"/>
              </w:rPr>
              <w:t>ControlResourceSet</w:t>
            </w: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3CC2628" w14:textId="77777777" w:rsidR="00B150AE" w:rsidRPr="00A15DCB" w:rsidRDefault="00B150AE" w:rsidP="0036007E">
            <w:pPr>
              <w:pStyle w:val="TAL"/>
              <w:rPr>
                <w:color w:val="000000" w:themeColor="text1"/>
              </w:rPr>
            </w:pPr>
            <w:r w:rsidRPr="00A15DCB">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29E0AADE"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07D46D" w14:textId="77777777" w:rsidR="00B150AE" w:rsidRPr="00A15DCB" w:rsidRDefault="00B150AE" w:rsidP="0036007E">
            <w:pPr>
              <w:pStyle w:val="TAL"/>
              <w:rPr>
                <w:color w:val="000000" w:themeColor="text1"/>
              </w:rPr>
            </w:pPr>
          </w:p>
        </w:tc>
      </w:tr>
      <w:tr w:rsidR="00B150AE" w:rsidRPr="00A15DCB" w14:paraId="1AE1AB96" w14:textId="77777777" w:rsidTr="0036007E">
        <w:tc>
          <w:tcPr>
            <w:tcW w:w="4535" w:type="dxa"/>
            <w:tcBorders>
              <w:top w:val="single" w:sz="4" w:space="0" w:color="auto"/>
              <w:left w:val="single" w:sz="4" w:space="0" w:color="auto"/>
              <w:bottom w:val="single" w:sz="4" w:space="0" w:color="auto"/>
              <w:right w:val="single" w:sz="4" w:space="0" w:color="auto"/>
            </w:tcBorders>
          </w:tcPr>
          <w:p w14:paraId="03BA7FA0"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ControlResourceSet[1]</w:t>
            </w:r>
          </w:p>
        </w:tc>
        <w:tc>
          <w:tcPr>
            <w:tcW w:w="2267" w:type="dxa"/>
            <w:tcBorders>
              <w:top w:val="single" w:sz="4" w:space="0" w:color="auto"/>
              <w:left w:val="single" w:sz="4" w:space="0" w:color="auto"/>
              <w:bottom w:val="single" w:sz="4" w:space="0" w:color="auto"/>
              <w:right w:val="single" w:sz="4" w:space="0" w:color="auto"/>
            </w:tcBorders>
          </w:tcPr>
          <w:p w14:paraId="24BED566" w14:textId="77777777" w:rsidR="00B150AE" w:rsidRPr="00A15DCB" w:rsidRDefault="00B150AE" w:rsidP="0036007E">
            <w:pPr>
              <w:pStyle w:val="TAL"/>
              <w:rPr>
                <w:color w:val="000000" w:themeColor="text1"/>
              </w:rPr>
            </w:pPr>
            <w:r w:rsidRPr="00A15DCB">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480D6D57" w14:textId="77777777" w:rsidR="00B150AE" w:rsidRPr="00A15DCB" w:rsidRDefault="00B150AE"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462880CA" w14:textId="77777777" w:rsidR="00B150AE" w:rsidRPr="00A15DCB" w:rsidRDefault="00B150AE" w:rsidP="0036007E">
            <w:pPr>
              <w:pStyle w:val="TAL"/>
              <w:rPr>
                <w:color w:val="000000" w:themeColor="text1"/>
              </w:rPr>
            </w:pPr>
          </w:p>
        </w:tc>
      </w:tr>
      <w:tr w:rsidR="00B150AE" w:rsidRPr="00A15DCB" w14:paraId="4CD43835" w14:textId="77777777" w:rsidTr="0036007E">
        <w:tc>
          <w:tcPr>
            <w:tcW w:w="4535" w:type="dxa"/>
            <w:tcBorders>
              <w:top w:val="single" w:sz="4" w:space="0" w:color="auto"/>
              <w:left w:val="single" w:sz="4" w:space="0" w:color="auto"/>
              <w:bottom w:val="single" w:sz="4" w:space="0" w:color="auto"/>
              <w:right w:val="single" w:sz="4" w:space="0" w:color="auto"/>
            </w:tcBorders>
          </w:tcPr>
          <w:p w14:paraId="5E806A0A"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F70E595"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924912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AE20B30" w14:textId="77777777" w:rsidR="00B150AE" w:rsidRPr="00A15DCB" w:rsidRDefault="00B150AE" w:rsidP="0036007E">
            <w:pPr>
              <w:pStyle w:val="TAL"/>
              <w:rPr>
                <w:color w:val="000000" w:themeColor="text1"/>
              </w:rPr>
            </w:pPr>
          </w:p>
        </w:tc>
      </w:tr>
      <w:tr w:rsidR="00B150AE" w:rsidRPr="00A15DCB" w14:paraId="1555D26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47D2831" w14:textId="77777777" w:rsidR="00B150AE" w:rsidRPr="00A15DCB" w:rsidRDefault="00B150AE" w:rsidP="0036007E">
            <w:pPr>
              <w:pStyle w:val="TAL"/>
              <w:rPr>
                <w:color w:val="000000" w:themeColor="text1"/>
              </w:rPr>
            </w:pPr>
            <w:r w:rsidRPr="00A15DCB">
              <w:rPr>
                <w:color w:val="000000" w:themeColor="text1"/>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507B9899" w14:textId="77777777" w:rsidR="00B150AE" w:rsidRPr="00A15DCB" w:rsidRDefault="00B150AE" w:rsidP="0036007E">
            <w:pPr>
              <w:pStyle w:val="TAL"/>
              <w:rPr>
                <w:color w:val="000000" w:themeColor="text1"/>
              </w:rPr>
            </w:pPr>
            <w:r w:rsidRPr="00A15DCB">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3099F349"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D16F8DC" w14:textId="77777777" w:rsidR="00B150AE" w:rsidRPr="00A15DCB" w:rsidRDefault="00B150AE" w:rsidP="0036007E">
            <w:pPr>
              <w:pStyle w:val="TAL"/>
              <w:rPr>
                <w:color w:val="000000" w:themeColor="text1"/>
              </w:rPr>
            </w:pPr>
          </w:p>
        </w:tc>
      </w:tr>
      <w:tr w:rsidR="00B150AE" w:rsidRPr="00A15DCB" w14:paraId="5E7907B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874D7DD" w14:textId="77777777" w:rsidR="00B150AE" w:rsidRPr="00A15DCB" w:rsidRDefault="00B150AE" w:rsidP="0036007E">
            <w:pPr>
              <w:pStyle w:val="TAL"/>
              <w:rPr>
                <w:color w:val="000000" w:themeColor="text1"/>
              </w:rPr>
            </w:pPr>
            <w:r w:rsidRPr="00A15DCB">
              <w:rPr>
                <w:color w:val="000000" w:themeColor="text1"/>
              </w:rPr>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558A0017" w14:textId="77777777" w:rsidR="00B150AE" w:rsidRPr="00A15DCB" w:rsidRDefault="00B150AE" w:rsidP="0036007E">
            <w:pPr>
              <w:pStyle w:val="TAL"/>
              <w:rPr>
                <w:color w:val="000000" w:themeColor="text1"/>
              </w:rPr>
            </w:pPr>
            <w:r w:rsidRPr="00A15DCB">
              <w:rPr>
                <w:color w:val="000000" w:themeColor="text1"/>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A326526" w14:textId="77777777" w:rsidR="00B150AE" w:rsidRPr="00A15DCB" w:rsidRDefault="00B150AE"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A5F20C5" w14:textId="77777777" w:rsidR="00B150AE" w:rsidRPr="00A15DCB" w:rsidRDefault="00B150AE" w:rsidP="0036007E">
            <w:pPr>
              <w:pStyle w:val="TAL"/>
              <w:rPr>
                <w:color w:val="000000" w:themeColor="text1"/>
              </w:rPr>
            </w:pPr>
          </w:p>
        </w:tc>
      </w:tr>
      <w:tr w:rsidR="00B150AE" w:rsidRPr="00A15DCB" w14:paraId="13F7CA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2A1C19"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E84C765"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E23F24"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09D0C90" w14:textId="77777777" w:rsidR="00B150AE" w:rsidRPr="00A15DCB" w:rsidRDefault="00B150AE" w:rsidP="0036007E">
            <w:pPr>
              <w:pStyle w:val="TAL"/>
              <w:rPr>
                <w:color w:val="000000" w:themeColor="text1"/>
              </w:rPr>
            </w:pPr>
          </w:p>
        </w:tc>
      </w:tr>
      <w:tr w:rsidR="00B150AE" w:rsidRPr="00A15DCB" w14:paraId="73B75C2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42FCA8C" w14:textId="77777777" w:rsidR="00B150AE" w:rsidRPr="00A15DCB" w:rsidRDefault="00B150AE"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87A3366"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312C863"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29E733A" w14:textId="77777777" w:rsidR="00B150AE" w:rsidRPr="00A15DCB" w:rsidRDefault="00B150AE" w:rsidP="0036007E">
            <w:pPr>
              <w:pStyle w:val="TAL"/>
              <w:rPr>
                <w:color w:val="000000" w:themeColor="text1"/>
              </w:rPr>
            </w:pPr>
          </w:p>
        </w:tc>
      </w:tr>
      <w:bookmarkEnd w:id="165"/>
    </w:tbl>
    <w:p w14:paraId="5C57F799" w14:textId="77777777" w:rsidR="00B150AE" w:rsidRPr="00A15DCB" w:rsidRDefault="00B150AE" w:rsidP="00B150AE">
      <w:pPr>
        <w:rPr>
          <w:color w:val="000000" w:themeColor="text1"/>
        </w:rPr>
      </w:pPr>
    </w:p>
    <w:p w14:paraId="35C28CE9" w14:textId="77777777" w:rsidR="00B150AE" w:rsidRPr="00A15DCB" w:rsidRDefault="00B150AE" w:rsidP="00B150AE">
      <w:pPr>
        <w:pStyle w:val="TH"/>
        <w:rPr>
          <w:i/>
          <w:color w:val="000000" w:themeColor="text1"/>
        </w:rPr>
      </w:pPr>
      <w:bookmarkStart w:id="166" w:name="_Hlk149655152"/>
      <w:r w:rsidRPr="00A15DCB">
        <w:rPr>
          <w:color w:val="000000" w:themeColor="text1"/>
        </w:rPr>
        <w:t xml:space="preserve">Table 7.1.1.2.7.3.3-8: </w:t>
      </w:r>
      <w:r w:rsidRPr="00A15DCB">
        <w:rPr>
          <w:i/>
          <w:color w:val="000000" w:themeColor="text1"/>
        </w:rPr>
        <w:t xml:space="preserve">ControlResourceSetId1 </w:t>
      </w:r>
      <w:r w:rsidRPr="00A15DCB">
        <w:rPr>
          <w:color w:val="000000" w:themeColor="text1"/>
        </w:rPr>
        <w:t>(Table 7.1.1.2.7.3.3-7)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5EEC985D" w14:textId="77777777" w:rsidTr="0036007E">
        <w:tc>
          <w:tcPr>
            <w:tcW w:w="9747" w:type="dxa"/>
            <w:gridSpan w:val="4"/>
          </w:tcPr>
          <w:p w14:paraId="03A4A8CE"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4.6.3-28</w:t>
            </w:r>
          </w:p>
        </w:tc>
      </w:tr>
      <w:tr w:rsidR="00B150AE" w:rsidRPr="00A15DCB" w14:paraId="57B6C580" w14:textId="77777777" w:rsidTr="0036007E">
        <w:tc>
          <w:tcPr>
            <w:tcW w:w="4535" w:type="dxa"/>
          </w:tcPr>
          <w:p w14:paraId="359E0419"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0A100488"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238A99E5"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173E9A6B"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36745B5C" w14:textId="77777777" w:rsidTr="0036007E">
        <w:tc>
          <w:tcPr>
            <w:tcW w:w="4535" w:type="dxa"/>
          </w:tcPr>
          <w:p w14:paraId="19C3960B" w14:textId="77777777" w:rsidR="00B150AE" w:rsidRPr="00A15DCB" w:rsidRDefault="00B150AE" w:rsidP="0036007E">
            <w:pPr>
              <w:pStyle w:val="TAL"/>
              <w:rPr>
                <w:color w:val="000000" w:themeColor="text1"/>
              </w:rPr>
            </w:pPr>
            <w:r w:rsidRPr="00A15DCB">
              <w:rPr>
                <w:color w:val="000000" w:themeColor="text1"/>
              </w:rPr>
              <w:t xml:space="preserve">ControlResourceSet ::= </w:t>
            </w:r>
            <w:r w:rsidRPr="00A15DCB">
              <w:rPr>
                <w:snapToGrid w:val="0"/>
                <w:color w:val="000000" w:themeColor="text1"/>
              </w:rPr>
              <w:t xml:space="preserve">SEQUENCE </w:t>
            </w:r>
            <w:r w:rsidRPr="00A15DCB">
              <w:rPr>
                <w:color w:val="000000" w:themeColor="text1"/>
              </w:rPr>
              <w:t>{</w:t>
            </w:r>
          </w:p>
        </w:tc>
        <w:tc>
          <w:tcPr>
            <w:tcW w:w="2267" w:type="dxa"/>
          </w:tcPr>
          <w:p w14:paraId="7F5FF5F7" w14:textId="77777777" w:rsidR="00B150AE" w:rsidRPr="00A15DCB" w:rsidRDefault="00B150AE" w:rsidP="0036007E">
            <w:pPr>
              <w:pStyle w:val="TAL"/>
              <w:rPr>
                <w:color w:val="000000" w:themeColor="text1"/>
              </w:rPr>
            </w:pPr>
          </w:p>
        </w:tc>
        <w:tc>
          <w:tcPr>
            <w:tcW w:w="1700" w:type="dxa"/>
          </w:tcPr>
          <w:p w14:paraId="1F6BF9FF" w14:textId="77777777" w:rsidR="00B150AE" w:rsidRPr="00A15DCB" w:rsidRDefault="00B150AE" w:rsidP="0036007E">
            <w:pPr>
              <w:pStyle w:val="TAL"/>
              <w:rPr>
                <w:color w:val="000000" w:themeColor="text1"/>
              </w:rPr>
            </w:pPr>
          </w:p>
        </w:tc>
        <w:tc>
          <w:tcPr>
            <w:tcW w:w="1245" w:type="dxa"/>
          </w:tcPr>
          <w:p w14:paraId="0C626975" w14:textId="77777777" w:rsidR="00B150AE" w:rsidRPr="00A15DCB" w:rsidRDefault="00B150AE" w:rsidP="0036007E">
            <w:pPr>
              <w:pStyle w:val="TAL"/>
              <w:rPr>
                <w:color w:val="000000" w:themeColor="text1"/>
              </w:rPr>
            </w:pPr>
          </w:p>
        </w:tc>
      </w:tr>
      <w:tr w:rsidR="00B150AE" w:rsidRPr="00A15DCB" w14:paraId="2DF95744" w14:textId="77777777" w:rsidTr="0036007E">
        <w:tc>
          <w:tcPr>
            <w:tcW w:w="4535" w:type="dxa"/>
          </w:tcPr>
          <w:p w14:paraId="28E1B88E" w14:textId="77777777" w:rsidR="00B150AE" w:rsidRPr="00A15DCB" w:rsidRDefault="00B150AE" w:rsidP="0036007E">
            <w:pPr>
              <w:pStyle w:val="TAL"/>
              <w:rPr>
                <w:color w:val="000000" w:themeColor="text1"/>
              </w:rPr>
            </w:pPr>
            <w:r w:rsidRPr="00A15DCB">
              <w:rPr>
                <w:color w:val="000000" w:themeColor="text1"/>
              </w:rPr>
              <w:t xml:space="preserve">  controlResourceSetId</w:t>
            </w:r>
          </w:p>
        </w:tc>
        <w:tc>
          <w:tcPr>
            <w:tcW w:w="2267" w:type="dxa"/>
          </w:tcPr>
          <w:p w14:paraId="7671FB25" w14:textId="77777777" w:rsidR="00B150AE" w:rsidRPr="00A15DCB" w:rsidRDefault="00B150AE" w:rsidP="0036007E">
            <w:pPr>
              <w:pStyle w:val="TAL"/>
              <w:rPr>
                <w:color w:val="000000" w:themeColor="text1"/>
                <w:lang w:eastAsia="zh-CN"/>
              </w:rPr>
            </w:pPr>
            <w:r w:rsidRPr="00A15DCB">
              <w:rPr>
                <w:color w:val="000000" w:themeColor="text1"/>
                <w:lang w:eastAsia="zh-CN"/>
              </w:rPr>
              <w:t>1</w:t>
            </w:r>
          </w:p>
        </w:tc>
        <w:tc>
          <w:tcPr>
            <w:tcW w:w="1700" w:type="dxa"/>
          </w:tcPr>
          <w:p w14:paraId="0DBCB94C" w14:textId="77777777" w:rsidR="00B150AE" w:rsidRPr="00A15DCB" w:rsidRDefault="00B150AE" w:rsidP="0036007E">
            <w:pPr>
              <w:pStyle w:val="TAL"/>
              <w:rPr>
                <w:color w:val="000000" w:themeColor="text1"/>
              </w:rPr>
            </w:pPr>
          </w:p>
        </w:tc>
        <w:tc>
          <w:tcPr>
            <w:tcW w:w="1245" w:type="dxa"/>
          </w:tcPr>
          <w:p w14:paraId="1C1D6005" w14:textId="77777777" w:rsidR="00B150AE" w:rsidRPr="00A15DCB" w:rsidRDefault="00B150AE" w:rsidP="0036007E">
            <w:pPr>
              <w:pStyle w:val="TAL"/>
              <w:rPr>
                <w:color w:val="000000" w:themeColor="text1"/>
              </w:rPr>
            </w:pPr>
          </w:p>
        </w:tc>
      </w:tr>
      <w:tr w:rsidR="00B150AE" w:rsidRPr="00A15DCB" w14:paraId="2B81DF5A" w14:textId="77777777" w:rsidTr="0036007E">
        <w:tc>
          <w:tcPr>
            <w:tcW w:w="4535" w:type="dxa"/>
          </w:tcPr>
          <w:p w14:paraId="51958F10"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tci-PresentInDCI</w:t>
            </w:r>
          </w:p>
        </w:tc>
        <w:tc>
          <w:tcPr>
            <w:tcW w:w="2267" w:type="dxa"/>
          </w:tcPr>
          <w:p w14:paraId="719E3DF7" w14:textId="77777777" w:rsidR="00B150AE" w:rsidRPr="00A15DCB" w:rsidRDefault="00B150AE" w:rsidP="0036007E">
            <w:pPr>
              <w:pStyle w:val="TAL"/>
              <w:rPr>
                <w:color w:val="000000" w:themeColor="text1"/>
                <w:lang w:eastAsia="zh-CN"/>
              </w:rPr>
            </w:pPr>
            <w:r w:rsidRPr="00A15DCB">
              <w:rPr>
                <w:color w:val="000000" w:themeColor="text1"/>
                <w:lang w:eastAsia="zh-CN"/>
              </w:rPr>
              <w:t>enabled</w:t>
            </w:r>
          </w:p>
        </w:tc>
        <w:tc>
          <w:tcPr>
            <w:tcW w:w="1700" w:type="dxa"/>
          </w:tcPr>
          <w:p w14:paraId="5EBC0ECF" w14:textId="77777777" w:rsidR="00B150AE" w:rsidRPr="00A15DCB" w:rsidRDefault="00B150AE" w:rsidP="0036007E">
            <w:pPr>
              <w:pStyle w:val="TAL"/>
              <w:rPr>
                <w:color w:val="000000" w:themeColor="text1"/>
              </w:rPr>
            </w:pPr>
          </w:p>
        </w:tc>
        <w:tc>
          <w:tcPr>
            <w:tcW w:w="1245" w:type="dxa"/>
          </w:tcPr>
          <w:p w14:paraId="6F91128F" w14:textId="77777777" w:rsidR="00B150AE" w:rsidRPr="00A15DCB" w:rsidRDefault="00B150AE" w:rsidP="0036007E">
            <w:pPr>
              <w:pStyle w:val="TAL"/>
              <w:rPr>
                <w:color w:val="000000" w:themeColor="text1"/>
              </w:rPr>
            </w:pPr>
          </w:p>
        </w:tc>
      </w:tr>
      <w:tr w:rsidR="00B150AE" w:rsidRPr="00A15DCB" w14:paraId="1C4302E1" w14:textId="77777777" w:rsidTr="0036007E">
        <w:tc>
          <w:tcPr>
            <w:tcW w:w="4535" w:type="dxa"/>
          </w:tcPr>
          <w:p w14:paraId="619280ED" w14:textId="77777777" w:rsidR="00B150AE" w:rsidRPr="00A15DCB" w:rsidRDefault="00B150AE" w:rsidP="0036007E">
            <w:pPr>
              <w:pStyle w:val="TAL"/>
              <w:rPr>
                <w:color w:val="000000" w:themeColor="text1"/>
              </w:rPr>
            </w:pPr>
            <w:r w:rsidRPr="00A15DCB">
              <w:rPr>
                <w:color w:val="000000" w:themeColor="text1"/>
              </w:rPr>
              <w:t>}</w:t>
            </w:r>
          </w:p>
        </w:tc>
        <w:tc>
          <w:tcPr>
            <w:tcW w:w="2267" w:type="dxa"/>
          </w:tcPr>
          <w:p w14:paraId="4C68FC0F" w14:textId="77777777" w:rsidR="00B150AE" w:rsidRPr="00A15DCB" w:rsidRDefault="00B150AE" w:rsidP="0036007E">
            <w:pPr>
              <w:pStyle w:val="TAL"/>
              <w:rPr>
                <w:color w:val="000000" w:themeColor="text1"/>
              </w:rPr>
            </w:pPr>
          </w:p>
        </w:tc>
        <w:tc>
          <w:tcPr>
            <w:tcW w:w="1700" w:type="dxa"/>
          </w:tcPr>
          <w:p w14:paraId="729A9DDE" w14:textId="77777777" w:rsidR="00B150AE" w:rsidRPr="00A15DCB" w:rsidRDefault="00B150AE" w:rsidP="0036007E">
            <w:pPr>
              <w:pStyle w:val="TAL"/>
              <w:rPr>
                <w:color w:val="000000" w:themeColor="text1"/>
              </w:rPr>
            </w:pPr>
          </w:p>
        </w:tc>
        <w:tc>
          <w:tcPr>
            <w:tcW w:w="1245" w:type="dxa"/>
          </w:tcPr>
          <w:p w14:paraId="30A7465C" w14:textId="77777777" w:rsidR="00B150AE" w:rsidRPr="00A15DCB" w:rsidRDefault="00B150AE" w:rsidP="0036007E">
            <w:pPr>
              <w:pStyle w:val="TAL"/>
              <w:rPr>
                <w:color w:val="000000" w:themeColor="text1"/>
              </w:rPr>
            </w:pPr>
          </w:p>
        </w:tc>
      </w:tr>
      <w:bookmarkEnd w:id="166"/>
    </w:tbl>
    <w:p w14:paraId="51D221D7" w14:textId="77777777" w:rsidR="00B150AE" w:rsidRPr="00A15DCB" w:rsidRDefault="00B150AE" w:rsidP="00B150AE">
      <w:pPr>
        <w:rPr>
          <w:color w:val="000000" w:themeColor="text1"/>
        </w:rPr>
      </w:pPr>
    </w:p>
    <w:p w14:paraId="0569267A" w14:textId="77777777" w:rsidR="00B150AE" w:rsidRPr="00A15DCB" w:rsidRDefault="00B150AE" w:rsidP="00B150AE">
      <w:pPr>
        <w:pStyle w:val="TH"/>
        <w:rPr>
          <w:color w:val="000000" w:themeColor="text1"/>
        </w:rPr>
      </w:pPr>
      <w:r w:rsidRPr="00A15DCB">
        <w:rPr>
          <w:color w:val="000000" w:themeColor="text1"/>
        </w:rPr>
        <w:t>Table 7.1.1.2.7.3.3-9: Physical layer parameters for DCI format 1_1</w:t>
      </w:r>
      <w:r w:rsidRPr="00A15DCB">
        <w:rPr>
          <w:i/>
          <w:color w:val="000000" w:themeColor="text1"/>
        </w:rPr>
        <w:t xml:space="preserve"> </w:t>
      </w:r>
      <w:r w:rsidRPr="00A15DCB">
        <w:rPr>
          <w:color w:val="000000" w:themeColor="text1"/>
        </w:rPr>
        <w:t>(Steps 3 and 6, Table 7.1.1.2.7.3.2-1)</w:t>
      </w:r>
    </w:p>
    <w:tbl>
      <w:tblPr>
        <w:tblW w:w="9776" w:type="dxa"/>
        <w:jc w:val="center"/>
        <w:tblCellMar>
          <w:left w:w="99" w:type="dxa"/>
          <w:right w:w="99" w:type="dxa"/>
        </w:tblCellMar>
        <w:tblLook w:val="04A0" w:firstRow="1" w:lastRow="0" w:firstColumn="1" w:lastColumn="0" w:noHBand="0" w:noVBand="1"/>
      </w:tblPr>
      <w:tblGrid>
        <w:gridCol w:w="3598"/>
        <w:gridCol w:w="3402"/>
        <w:gridCol w:w="993"/>
        <w:gridCol w:w="1783"/>
      </w:tblGrid>
      <w:tr w:rsidR="00B150AE" w:rsidRPr="00A15DCB" w14:paraId="4845D48D" w14:textId="77777777" w:rsidTr="0036007E">
        <w:trPr>
          <w:cantSplit/>
          <w:trHeight w:val="57"/>
          <w:jc w:val="center"/>
        </w:trPr>
        <w:tc>
          <w:tcPr>
            <w:tcW w:w="9776" w:type="dxa"/>
            <w:gridSpan w:val="4"/>
            <w:tcBorders>
              <w:top w:val="single" w:sz="4" w:space="0" w:color="auto"/>
              <w:left w:val="single" w:sz="4" w:space="0" w:color="auto"/>
              <w:bottom w:val="single" w:sz="4" w:space="0" w:color="auto"/>
              <w:right w:val="single" w:sz="4" w:space="0" w:color="auto"/>
            </w:tcBorders>
            <w:noWrap/>
            <w:vAlign w:val="center"/>
            <w:hideMark/>
          </w:tcPr>
          <w:p w14:paraId="2DF5C2FB" w14:textId="77777777" w:rsidR="00B150AE" w:rsidRPr="00A15DCB" w:rsidRDefault="00B150AE" w:rsidP="0036007E">
            <w:pPr>
              <w:pStyle w:val="TAH"/>
              <w:jc w:val="both"/>
              <w:rPr>
                <w:b w:val="0"/>
                <w:color w:val="000000" w:themeColor="text1"/>
                <w:lang w:eastAsia="zh-CN"/>
              </w:rPr>
            </w:pPr>
            <w:r w:rsidRPr="00A15DCB">
              <w:rPr>
                <w:b w:val="0"/>
                <w:color w:val="000000" w:themeColor="text1"/>
                <w:lang w:eastAsia="zh-CN"/>
              </w:rPr>
              <w:t xml:space="preserve">Derivation path: TS 38.508-1 [4] </w:t>
            </w:r>
            <w:r w:rsidRPr="00A15DCB">
              <w:rPr>
                <w:b w:val="0"/>
                <w:color w:val="000000" w:themeColor="text1"/>
              </w:rPr>
              <w:t>Table 4.3.6.1.2.2-1</w:t>
            </w:r>
          </w:p>
        </w:tc>
      </w:tr>
      <w:tr w:rsidR="00B150AE" w:rsidRPr="00A15DCB" w14:paraId="03652F31" w14:textId="77777777" w:rsidTr="0036007E">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39F7F5FF" w14:textId="77777777" w:rsidR="00B150AE" w:rsidRPr="00A15DCB" w:rsidRDefault="00B150AE" w:rsidP="0036007E">
            <w:pPr>
              <w:pStyle w:val="TAH"/>
              <w:rPr>
                <w:color w:val="000000" w:themeColor="text1"/>
              </w:rPr>
            </w:pPr>
            <w:r w:rsidRPr="00A15DCB">
              <w:rPr>
                <w:color w:val="000000" w:themeColor="text1"/>
              </w:rPr>
              <w:t>Parameter</w:t>
            </w:r>
          </w:p>
        </w:tc>
        <w:tc>
          <w:tcPr>
            <w:tcW w:w="3402" w:type="dxa"/>
            <w:tcBorders>
              <w:top w:val="single" w:sz="4" w:space="0" w:color="auto"/>
              <w:left w:val="nil"/>
              <w:bottom w:val="single" w:sz="4" w:space="0" w:color="auto"/>
              <w:right w:val="single" w:sz="4" w:space="0" w:color="auto"/>
            </w:tcBorders>
            <w:noWrap/>
            <w:vAlign w:val="center"/>
            <w:hideMark/>
          </w:tcPr>
          <w:p w14:paraId="78A50A21" w14:textId="77777777" w:rsidR="00B150AE" w:rsidRPr="00A15DCB" w:rsidRDefault="00B150AE" w:rsidP="0036007E">
            <w:pPr>
              <w:pStyle w:val="TAH"/>
              <w:rPr>
                <w:color w:val="000000" w:themeColor="text1"/>
              </w:rPr>
            </w:pPr>
            <w:r w:rsidRPr="00A15DCB">
              <w:rPr>
                <w:color w:val="000000" w:themeColor="text1"/>
              </w:rPr>
              <w:t>Value</w:t>
            </w:r>
          </w:p>
        </w:tc>
        <w:tc>
          <w:tcPr>
            <w:tcW w:w="993" w:type="dxa"/>
            <w:tcBorders>
              <w:top w:val="single" w:sz="4" w:space="0" w:color="auto"/>
              <w:left w:val="nil"/>
              <w:bottom w:val="single" w:sz="4" w:space="0" w:color="auto"/>
              <w:right w:val="single" w:sz="4" w:space="0" w:color="auto"/>
            </w:tcBorders>
            <w:noWrap/>
            <w:vAlign w:val="center"/>
            <w:hideMark/>
          </w:tcPr>
          <w:p w14:paraId="6E8293AA" w14:textId="77777777" w:rsidR="00B150AE" w:rsidRPr="00A15DCB" w:rsidRDefault="00B150AE" w:rsidP="0036007E">
            <w:pPr>
              <w:pStyle w:val="TAH"/>
              <w:rPr>
                <w:color w:val="000000" w:themeColor="text1"/>
              </w:rPr>
            </w:pPr>
            <w:r w:rsidRPr="00A15DCB">
              <w:rPr>
                <w:color w:val="000000" w:themeColor="text1"/>
              </w:rPr>
              <w:t>Value in binary</w:t>
            </w:r>
          </w:p>
        </w:tc>
        <w:tc>
          <w:tcPr>
            <w:tcW w:w="1783" w:type="dxa"/>
            <w:tcBorders>
              <w:top w:val="single" w:sz="4" w:space="0" w:color="auto"/>
              <w:left w:val="nil"/>
              <w:bottom w:val="single" w:sz="4" w:space="0" w:color="auto"/>
              <w:right w:val="single" w:sz="4" w:space="0" w:color="auto"/>
            </w:tcBorders>
            <w:hideMark/>
          </w:tcPr>
          <w:p w14:paraId="2267CE61"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62D9FCDE" w14:textId="77777777" w:rsidTr="0036007E">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5BD01702" w14:textId="77777777" w:rsidR="00B150AE" w:rsidRPr="00A15DCB" w:rsidRDefault="00B150AE" w:rsidP="0036007E">
            <w:pPr>
              <w:pStyle w:val="TAL"/>
              <w:rPr>
                <w:color w:val="000000" w:themeColor="text1"/>
                <w:lang w:eastAsia="zh-CN"/>
              </w:rPr>
            </w:pPr>
            <w:r w:rsidRPr="00A15DCB">
              <w:rPr>
                <w:color w:val="000000" w:themeColor="text1"/>
              </w:rPr>
              <w:t>Transmission configuration indication</w:t>
            </w:r>
          </w:p>
        </w:tc>
        <w:tc>
          <w:tcPr>
            <w:tcW w:w="3402" w:type="dxa"/>
            <w:tcBorders>
              <w:top w:val="single" w:sz="4" w:space="0" w:color="auto"/>
              <w:left w:val="nil"/>
              <w:bottom w:val="single" w:sz="4" w:space="0" w:color="auto"/>
              <w:right w:val="single" w:sz="4" w:space="0" w:color="auto"/>
            </w:tcBorders>
            <w:noWrap/>
            <w:hideMark/>
          </w:tcPr>
          <w:p w14:paraId="590F8802" w14:textId="77777777" w:rsidR="00B150AE" w:rsidRPr="00A15DCB" w:rsidRDefault="00B150AE" w:rsidP="0036007E">
            <w:pPr>
              <w:pStyle w:val="TAL"/>
              <w:rPr>
                <w:color w:val="000000" w:themeColor="text1"/>
                <w:lang w:eastAsia="zh-CN"/>
              </w:rPr>
            </w:pPr>
            <w:r w:rsidRPr="00A15DCB">
              <w:rPr>
                <w:color w:val="000000" w:themeColor="text1"/>
                <w:lang w:eastAsia="zh-CN"/>
              </w:rPr>
              <w:t>0</w:t>
            </w:r>
          </w:p>
        </w:tc>
        <w:tc>
          <w:tcPr>
            <w:tcW w:w="993" w:type="dxa"/>
            <w:tcBorders>
              <w:top w:val="single" w:sz="4" w:space="0" w:color="auto"/>
              <w:left w:val="nil"/>
              <w:bottom w:val="single" w:sz="4" w:space="0" w:color="auto"/>
              <w:right w:val="single" w:sz="4" w:space="0" w:color="auto"/>
            </w:tcBorders>
            <w:noWrap/>
            <w:vAlign w:val="center"/>
            <w:hideMark/>
          </w:tcPr>
          <w:p w14:paraId="43E19E3A" w14:textId="77777777" w:rsidR="00B150AE" w:rsidRPr="00A15DCB" w:rsidRDefault="00B150AE" w:rsidP="0036007E">
            <w:pPr>
              <w:pStyle w:val="TAC"/>
              <w:rPr>
                <w:color w:val="000000" w:themeColor="text1"/>
              </w:rPr>
            </w:pPr>
            <w:r w:rsidRPr="00A15DCB">
              <w:rPr>
                <w:color w:val="000000" w:themeColor="text1"/>
              </w:rPr>
              <w:t>“000”</w:t>
            </w:r>
          </w:p>
        </w:tc>
        <w:tc>
          <w:tcPr>
            <w:tcW w:w="1783" w:type="dxa"/>
            <w:tcBorders>
              <w:top w:val="single" w:sz="4" w:space="0" w:color="auto"/>
              <w:left w:val="nil"/>
              <w:bottom w:val="single" w:sz="4" w:space="0" w:color="auto"/>
              <w:right w:val="single" w:sz="4" w:space="0" w:color="auto"/>
            </w:tcBorders>
            <w:hideMark/>
          </w:tcPr>
          <w:p w14:paraId="417FE752" w14:textId="77777777" w:rsidR="00B150AE" w:rsidRPr="00A15DCB" w:rsidRDefault="00B150AE" w:rsidP="0036007E">
            <w:pPr>
              <w:pStyle w:val="TAC"/>
              <w:jc w:val="both"/>
              <w:rPr>
                <w:color w:val="000000" w:themeColor="text1"/>
                <w:lang w:eastAsia="zh-CN"/>
              </w:rPr>
            </w:pPr>
            <w:r w:rsidRPr="00A15DCB">
              <w:rPr>
                <w:color w:val="000000" w:themeColor="text1"/>
                <w:lang w:eastAsia="zh-CN"/>
              </w:rPr>
              <w:t>Step 3</w:t>
            </w:r>
          </w:p>
        </w:tc>
      </w:tr>
      <w:tr w:rsidR="00B150AE" w:rsidRPr="00A15DCB" w14:paraId="4FBBCB3A" w14:textId="77777777" w:rsidTr="0036007E">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5FC6C6CF" w14:textId="77777777" w:rsidR="00B150AE" w:rsidRPr="00A15DCB" w:rsidRDefault="00B150AE" w:rsidP="0036007E">
            <w:pPr>
              <w:pStyle w:val="TAL"/>
              <w:rPr>
                <w:color w:val="000000" w:themeColor="text1"/>
                <w:lang w:eastAsia="zh-CN"/>
              </w:rPr>
            </w:pPr>
          </w:p>
        </w:tc>
        <w:tc>
          <w:tcPr>
            <w:tcW w:w="3402" w:type="dxa"/>
            <w:tcBorders>
              <w:top w:val="single" w:sz="4" w:space="0" w:color="auto"/>
              <w:left w:val="nil"/>
              <w:bottom w:val="single" w:sz="4" w:space="0" w:color="auto"/>
              <w:right w:val="single" w:sz="4" w:space="0" w:color="auto"/>
            </w:tcBorders>
            <w:noWrap/>
            <w:hideMark/>
          </w:tcPr>
          <w:p w14:paraId="67C5DE32" w14:textId="77777777" w:rsidR="00B150AE" w:rsidRPr="00A15DCB" w:rsidRDefault="00B150AE" w:rsidP="0036007E">
            <w:pPr>
              <w:pStyle w:val="TAL"/>
              <w:rPr>
                <w:iCs/>
                <w:color w:val="000000" w:themeColor="text1"/>
                <w:lang w:eastAsia="zh-CN"/>
              </w:rPr>
            </w:pPr>
            <w:r w:rsidRPr="00A15DCB">
              <w:rPr>
                <w:iCs/>
                <w:color w:val="000000" w:themeColor="text1"/>
                <w:lang w:eastAsia="zh-CN"/>
              </w:rPr>
              <w:t>1</w:t>
            </w:r>
          </w:p>
        </w:tc>
        <w:tc>
          <w:tcPr>
            <w:tcW w:w="993" w:type="dxa"/>
            <w:tcBorders>
              <w:top w:val="single" w:sz="4" w:space="0" w:color="auto"/>
              <w:left w:val="nil"/>
              <w:bottom w:val="single" w:sz="4" w:space="0" w:color="auto"/>
              <w:right w:val="single" w:sz="4" w:space="0" w:color="auto"/>
            </w:tcBorders>
            <w:noWrap/>
            <w:vAlign w:val="center"/>
            <w:hideMark/>
          </w:tcPr>
          <w:p w14:paraId="2CEA0CB1" w14:textId="77777777" w:rsidR="00B150AE" w:rsidRPr="00A15DCB" w:rsidRDefault="00B150AE" w:rsidP="0036007E">
            <w:pPr>
              <w:pStyle w:val="TAC"/>
              <w:rPr>
                <w:color w:val="000000" w:themeColor="text1"/>
              </w:rPr>
            </w:pPr>
            <w:r w:rsidRPr="00A15DCB">
              <w:rPr>
                <w:color w:val="000000" w:themeColor="text1"/>
              </w:rPr>
              <w:t>“001”</w:t>
            </w:r>
          </w:p>
        </w:tc>
        <w:tc>
          <w:tcPr>
            <w:tcW w:w="1783" w:type="dxa"/>
            <w:tcBorders>
              <w:top w:val="single" w:sz="4" w:space="0" w:color="auto"/>
              <w:left w:val="nil"/>
              <w:bottom w:val="single" w:sz="4" w:space="0" w:color="auto"/>
              <w:right w:val="single" w:sz="4" w:space="0" w:color="auto"/>
            </w:tcBorders>
            <w:hideMark/>
          </w:tcPr>
          <w:p w14:paraId="29F5A4B0" w14:textId="77777777" w:rsidR="00B150AE" w:rsidRPr="00A15DCB" w:rsidRDefault="00B150AE" w:rsidP="0036007E">
            <w:pPr>
              <w:pStyle w:val="TAC"/>
              <w:jc w:val="both"/>
              <w:rPr>
                <w:color w:val="000000" w:themeColor="text1"/>
                <w:lang w:eastAsia="zh-CN"/>
              </w:rPr>
            </w:pPr>
            <w:r w:rsidRPr="00A15DCB">
              <w:rPr>
                <w:color w:val="000000" w:themeColor="text1"/>
                <w:lang w:eastAsia="zh-CN"/>
              </w:rPr>
              <w:t>Step 6</w:t>
            </w:r>
          </w:p>
        </w:tc>
      </w:tr>
      <w:bookmarkEnd w:id="144"/>
      <w:bookmarkEnd w:id="145"/>
      <w:bookmarkEnd w:id="146"/>
      <w:bookmarkEnd w:id="147"/>
    </w:tbl>
    <w:p w14:paraId="23736E3E" w14:textId="77777777" w:rsidR="00EC2FDD" w:rsidRPr="00A15DCB" w:rsidRDefault="00EC2FDD" w:rsidP="00EC2FDD"/>
    <w:p w14:paraId="63FBA0AB" w14:textId="0E71469F" w:rsidR="005755E8" w:rsidRPr="00A15DCB" w:rsidRDefault="005755E8" w:rsidP="005755E8">
      <w:pPr>
        <w:pStyle w:val="Heading5"/>
      </w:pPr>
      <w:bookmarkStart w:id="167" w:name="_Toc21103105"/>
      <w:bookmarkStart w:id="168" w:name="_Toc29233442"/>
      <w:bookmarkStart w:id="169" w:name="_Toc29462047"/>
      <w:bookmarkStart w:id="170" w:name="_Toc36158024"/>
      <w:r w:rsidRPr="00A15DCB">
        <w:t>7.1.1.2.8</w:t>
      </w:r>
      <w:r w:rsidRPr="00A15DCB">
        <w:tab/>
      </w:r>
      <w:bookmarkEnd w:id="167"/>
      <w:bookmarkEnd w:id="168"/>
      <w:bookmarkEnd w:id="169"/>
      <w:bookmarkEnd w:id="170"/>
      <w:r w:rsidRPr="00A15DCB">
        <w:rPr>
          <w:rFonts w:eastAsiaTheme="minorEastAsia"/>
          <w:lang w:eastAsia="zh-CN"/>
        </w:rPr>
        <w:t>Multi-cell PDSCH scheduling with a single DCI / FDRA field based</w:t>
      </w:r>
    </w:p>
    <w:p w14:paraId="474FB768" w14:textId="77777777" w:rsidR="005755E8" w:rsidRPr="00A15DCB" w:rsidRDefault="005755E8" w:rsidP="005755E8">
      <w:pPr>
        <w:pStyle w:val="Heading6"/>
      </w:pPr>
      <w:bookmarkStart w:id="171" w:name="_Toc29233443"/>
      <w:bookmarkStart w:id="172" w:name="_Toc29462048"/>
      <w:bookmarkStart w:id="173" w:name="_Toc36158025"/>
      <w:r w:rsidRPr="00A15DCB">
        <w:t>7.1.1.2.8.1</w:t>
      </w:r>
      <w:r w:rsidRPr="00A15DCB">
        <w:tab/>
      </w:r>
      <w:bookmarkEnd w:id="171"/>
      <w:bookmarkEnd w:id="172"/>
      <w:bookmarkEnd w:id="173"/>
      <w:r w:rsidRPr="00A15DCB">
        <w:t>Multi-cell PDSCH scheduling with a single DCI / FDRA field based / Intra-band Contiguous CA</w:t>
      </w:r>
    </w:p>
    <w:p w14:paraId="583BF136" w14:textId="77777777" w:rsidR="005755E8" w:rsidRPr="00A15DCB" w:rsidRDefault="005755E8" w:rsidP="005755E8">
      <w:pPr>
        <w:pStyle w:val="H6"/>
      </w:pPr>
      <w:r w:rsidRPr="00A15DCB">
        <w:t>7.1.1.2.8.1.1</w:t>
      </w:r>
      <w:r w:rsidRPr="00A15DCB">
        <w:tab/>
        <w:t>Test Purpose (TP)</w:t>
      </w:r>
    </w:p>
    <w:p w14:paraId="0EA19C0E" w14:textId="77777777" w:rsidR="005755E8" w:rsidRPr="00A15DCB" w:rsidRDefault="005755E8" w:rsidP="005755E8">
      <w:pPr>
        <w:pStyle w:val="H6"/>
      </w:pPr>
      <w:r w:rsidRPr="00A15DCB">
        <w:t>(1)</w:t>
      </w:r>
    </w:p>
    <w:p w14:paraId="68EC8D17"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not configured</w:t>
      </w:r>
      <w:r w:rsidRPr="00A15DCB">
        <w:rPr>
          <w:noProof w:val="0"/>
        </w:rPr>
        <w:t xml:space="preserve"> }</w:t>
      </w:r>
    </w:p>
    <w:p w14:paraId="55ED9A8C"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174EDBFB"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FDRA field of DCI format 1-3 indicated that PCell is scheduled Cell</w:t>
      </w:r>
      <w:r w:rsidRPr="00A15DCB">
        <w:rPr>
          <w:i/>
          <w:noProof w:val="0"/>
        </w:rPr>
        <w:t xml:space="preserve"> </w:t>
      </w:r>
      <w:r w:rsidRPr="00A15DCB">
        <w:rPr>
          <w:noProof w:val="0"/>
        </w:rPr>
        <w:t>}</w:t>
      </w:r>
    </w:p>
    <w:p w14:paraId="4759EDF8"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600B2F5D" w14:textId="77777777" w:rsidR="005755E8" w:rsidRPr="00A15DCB" w:rsidRDefault="005755E8" w:rsidP="005755E8">
      <w:pPr>
        <w:pStyle w:val="PL"/>
        <w:rPr>
          <w:noProof w:val="0"/>
        </w:rPr>
      </w:pPr>
      <w:r w:rsidRPr="00A15DCB">
        <w:rPr>
          <w:noProof w:val="0"/>
        </w:rPr>
        <w:t xml:space="preserve">              }</w:t>
      </w:r>
    </w:p>
    <w:p w14:paraId="2824EEAF" w14:textId="77777777" w:rsidR="005755E8" w:rsidRPr="00A15DCB" w:rsidRDefault="005755E8" w:rsidP="005755E8">
      <w:pPr>
        <w:pStyle w:val="PL"/>
        <w:rPr>
          <w:noProof w:val="0"/>
        </w:rPr>
      </w:pPr>
    </w:p>
    <w:p w14:paraId="2BE578A1" w14:textId="77777777" w:rsidR="005755E8" w:rsidRPr="00A15DCB" w:rsidRDefault="005755E8" w:rsidP="005755E8">
      <w:pPr>
        <w:pStyle w:val="H6"/>
      </w:pPr>
      <w:r w:rsidRPr="00A15DCB">
        <w:t>(2)</w:t>
      </w:r>
    </w:p>
    <w:p w14:paraId="1D519627"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not configured</w:t>
      </w:r>
      <w:r w:rsidRPr="00A15DCB">
        <w:rPr>
          <w:noProof w:val="0"/>
        </w:rPr>
        <w:t xml:space="preserve"> }</w:t>
      </w:r>
    </w:p>
    <w:p w14:paraId="5DFA0B97"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5C9B8D40"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FDRA field of DCI format 1-3 indicated that SCell is scheduled Cell</w:t>
      </w:r>
      <w:r w:rsidRPr="00A15DCB">
        <w:rPr>
          <w:noProof w:val="0"/>
        </w:rPr>
        <w:t xml:space="preserve"> }</w:t>
      </w:r>
    </w:p>
    <w:p w14:paraId="5686B195"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08577919" w14:textId="77777777" w:rsidR="005755E8" w:rsidRPr="00A15DCB" w:rsidRDefault="005755E8" w:rsidP="005755E8">
      <w:pPr>
        <w:pStyle w:val="PL"/>
        <w:rPr>
          <w:noProof w:val="0"/>
        </w:rPr>
      </w:pPr>
      <w:r w:rsidRPr="00A15DCB">
        <w:rPr>
          <w:noProof w:val="0"/>
        </w:rPr>
        <w:t xml:space="preserve">              }</w:t>
      </w:r>
    </w:p>
    <w:p w14:paraId="1ECD7100" w14:textId="77777777" w:rsidR="005755E8" w:rsidRPr="00A15DCB" w:rsidRDefault="005755E8" w:rsidP="005755E8">
      <w:pPr>
        <w:pStyle w:val="PL"/>
        <w:rPr>
          <w:noProof w:val="0"/>
        </w:rPr>
      </w:pPr>
    </w:p>
    <w:p w14:paraId="4A74DA53" w14:textId="77777777" w:rsidR="005755E8" w:rsidRPr="00A15DCB" w:rsidRDefault="005755E8" w:rsidP="005755E8">
      <w:pPr>
        <w:pStyle w:val="H6"/>
      </w:pPr>
      <w:r w:rsidRPr="00A15DCB">
        <w:lastRenderedPageBreak/>
        <w:t>(3)</w:t>
      </w:r>
    </w:p>
    <w:p w14:paraId="7FE88D5F"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not configured</w:t>
      </w:r>
      <w:r w:rsidRPr="00A15DCB">
        <w:rPr>
          <w:noProof w:val="0"/>
        </w:rPr>
        <w:t xml:space="preserve"> }</w:t>
      </w:r>
    </w:p>
    <w:p w14:paraId="178472F2"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4F3A6416"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FDRA field of DCI format 1-3 indicated that PCell and SCell are scheduled Cell</w:t>
      </w:r>
      <w:r w:rsidRPr="00A15DCB">
        <w:rPr>
          <w:noProof w:val="0"/>
        </w:rPr>
        <w:t xml:space="preserve"> }</w:t>
      </w:r>
    </w:p>
    <w:p w14:paraId="0E1E8659"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HARQ-ACK information including two HARQ feedback and the timing of PUCCH carrying HARQ-ACK information is determined by the last PDSCH</w:t>
      </w:r>
      <w:r w:rsidRPr="00A15DCB">
        <w:rPr>
          <w:noProof w:val="0"/>
        </w:rPr>
        <w:t xml:space="preserve"> }</w:t>
      </w:r>
    </w:p>
    <w:p w14:paraId="4414BC74" w14:textId="77777777" w:rsidR="005755E8" w:rsidRPr="00A15DCB" w:rsidRDefault="005755E8" w:rsidP="005755E8">
      <w:pPr>
        <w:pStyle w:val="PL"/>
        <w:rPr>
          <w:noProof w:val="0"/>
        </w:rPr>
      </w:pPr>
      <w:r w:rsidRPr="00A15DCB">
        <w:rPr>
          <w:noProof w:val="0"/>
        </w:rPr>
        <w:t xml:space="preserve">              }</w:t>
      </w:r>
    </w:p>
    <w:p w14:paraId="6A8E89DA" w14:textId="77777777" w:rsidR="005755E8" w:rsidRPr="00A15DCB" w:rsidRDefault="005755E8" w:rsidP="005755E8">
      <w:pPr>
        <w:pStyle w:val="PL"/>
        <w:rPr>
          <w:noProof w:val="0"/>
        </w:rPr>
      </w:pPr>
    </w:p>
    <w:p w14:paraId="794B569E" w14:textId="77777777" w:rsidR="005755E8" w:rsidRPr="00A15DCB" w:rsidRDefault="005755E8" w:rsidP="005755E8">
      <w:pPr>
        <w:pStyle w:val="H6"/>
      </w:pPr>
      <w:r w:rsidRPr="00A15DCB">
        <w:t>7.1.1.2.8.1.2</w:t>
      </w:r>
      <w:r w:rsidRPr="00A15DCB">
        <w:tab/>
        <w:t>Conformance requirements</w:t>
      </w:r>
    </w:p>
    <w:p w14:paraId="5A46F737" w14:textId="1500994B" w:rsidR="005755E8" w:rsidRPr="00A15DCB" w:rsidRDefault="005755E8" w:rsidP="005755E8">
      <w:r w:rsidRPr="00A15DCB">
        <w:t>References: The conformance requirements covered in the current TC are specified in: TS 3</w:t>
      </w:r>
      <w:r w:rsidRPr="00A15DCB">
        <w:rPr>
          <w:lang w:eastAsia="zh-CN"/>
        </w:rPr>
        <w:t>8</w:t>
      </w:r>
      <w:r w:rsidRPr="00A15DCB">
        <w:t xml:space="preserve">.212 clause 7.3.1.0, </w:t>
      </w:r>
      <w:r w:rsidRPr="00A15DCB">
        <w:rPr>
          <w:lang w:eastAsia="zh-CN"/>
        </w:rPr>
        <w:t>7.3.1.2.4</w:t>
      </w:r>
      <w:r w:rsidRPr="00A15DCB">
        <w:t xml:space="preserve"> and T 38.213 clause 9.2.3</w:t>
      </w:r>
      <w:r w:rsidR="00832792" w:rsidRPr="00A15DCB">
        <w:t xml:space="preserve"> and 10.1.</w:t>
      </w:r>
      <w:r w:rsidRPr="00A15DCB">
        <w:rPr>
          <w:lang w:eastAsia="zh-CN"/>
        </w:rPr>
        <w:t>.</w:t>
      </w:r>
      <w:r w:rsidRPr="00A15DCB">
        <w:t xml:space="preserve"> Unless otherwise stated these are Rel-18 requirements.</w:t>
      </w:r>
    </w:p>
    <w:p w14:paraId="6F86D0B8" w14:textId="77777777" w:rsidR="005755E8" w:rsidRPr="00A15DCB" w:rsidRDefault="005755E8" w:rsidP="005755E8">
      <w:r w:rsidRPr="00A15DCB">
        <w:t>[TS 38.212, clause 7.3.1.0]</w:t>
      </w:r>
    </w:p>
    <w:p w14:paraId="22021796" w14:textId="77777777" w:rsidR="005755E8" w:rsidRPr="00A15DCB" w:rsidRDefault="005755E8" w:rsidP="005755E8">
      <w:pPr>
        <w:rPr>
          <w:lang w:eastAsia="zh-CN"/>
        </w:rPr>
      </w:pPr>
      <w:r w:rsidRPr="00A15DCB">
        <w:rPr>
          <w:lang w:eastAsia="zh-CN"/>
        </w:rPr>
        <w:t>Step 3:</w:t>
      </w:r>
    </w:p>
    <w:p w14:paraId="454F88F8" w14:textId="77777777" w:rsidR="005755E8" w:rsidRPr="00A15DCB" w:rsidRDefault="005755E8" w:rsidP="005755E8">
      <w:pPr>
        <w:pStyle w:val="B1"/>
        <w:rPr>
          <w:lang w:eastAsia="zh-CN"/>
        </w:rPr>
      </w:pPr>
      <w:r w:rsidRPr="00A15DCB">
        <w:rPr>
          <w:lang w:eastAsia="zh-CN"/>
        </w:rPr>
        <w:t>-</w:t>
      </w:r>
      <w:r w:rsidRPr="00A15DCB">
        <w:rPr>
          <w:lang w:eastAsia="zh-CN"/>
        </w:rPr>
        <w:tab/>
        <w:t>If both of the following conditions are fulfilled the size alignment procedure is complete</w:t>
      </w:r>
    </w:p>
    <w:p w14:paraId="174663C5" w14:textId="77777777" w:rsidR="005755E8" w:rsidRPr="00A15DCB" w:rsidRDefault="005755E8" w:rsidP="005755E8">
      <w:pPr>
        <w:pStyle w:val="B2"/>
        <w:rPr>
          <w:lang w:eastAsia="zh-CN"/>
        </w:rPr>
      </w:pPr>
      <w:r w:rsidRPr="00A15DCB">
        <w:rPr>
          <w:lang w:eastAsia="zh-CN"/>
        </w:rPr>
        <w:t>-</w:t>
      </w:r>
      <w:r w:rsidRPr="00A15DCB">
        <w:rPr>
          <w:lang w:eastAsia="zh-CN"/>
        </w:rPr>
        <w:tab/>
        <w:t xml:space="preserve">the total number of different DCI sizes configured to monitor is no more than 4 for the cell </w:t>
      </w:r>
    </w:p>
    <w:p w14:paraId="026E2F99" w14:textId="77777777" w:rsidR="005755E8" w:rsidRPr="00A15DCB" w:rsidRDefault="005755E8" w:rsidP="005755E8">
      <w:pPr>
        <w:pStyle w:val="B2"/>
        <w:rPr>
          <w:lang w:eastAsia="zh-CN"/>
        </w:rPr>
      </w:pPr>
      <w:r w:rsidRPr="00A15DCB">
        <w:rPr>
          <w:lang w:eastAsia="zh-CN"/>
        </w:rPr>
        <w:t>-</w:t>
      </w:r>
      <w:r w:rsidRPr="00A15DCB">
        <w:rPr>
          <w:lang w:eastAsia="zh-CN"/>
        </w:rPr>
        <w:tab/>
        <w:t>the total number of different DCI sizes with C-RNTI configured to monitor is no more than 3 for the cell</w:t>
      </w:r>
    </w:p>
    <w:p w14:paraId="5824A871" w14:textId="77777777" w:rsidR="005755E8" w:rsidRPr="00A15DCB" w:rsidRDefault="005755E8" w:rsidP="005755E8">
      <w:pPr>
        <w:rPr>
          <w:lang w:eastAsia="zh-CN"/>
        </w:rPr>
      </w:pPr>
      <w:r w:rsidRPr="00A15DCB">
        <w:rPr>
          <w:lang w:eastAsia="zh-CN"/>
        </w:rPr>
        <w:t>Step 4:</w:t>
      </w:r>
    </w:p>
    <w:p w14:paraId="115EE92C" w14:textId="77777777" w:rsidR="005755E8" w:rsidRPr="00A15DCB" w:rsidRDefault="005755E8" w:rsidP="005755E8">
      <w:pPr>
        <w:pStyle w:val="B1"/>
        <w:rPr>
          <w:lang w:eastAsia="zh-CN"/>
        </w:rPr>
      </w:pPr>
      <w:r w:rsidRPr="00A15DCB">
        <w:rPr>
          <w:lang w:eastAsia="zh-CN"/>
        </w:rPr>
        <w:t>-</w:t>
      </w:r>
      <w:r w:rsidRPr="00A15DCB">
        <w:rPr>
          <w:lang w:eastAsia="zh-CN"/>
        </w:rPr>
        <w:tab/>
        <w:t xml:space="preserve">Otherwise </w:t>
      </w:r>
    </w:p>
    <w:p w14:paraId="0123F99B" w14:textId="77777777" w:rsidR="005755E8" w:rsidRPr="00A15DCB" w:rsidRDefault="005755E8" w:rsidP="005755E8">
      <w:pPr>
        <w:pStyle w:val="B2"/>
        <w:rPr>
          <w:lang w:eastAsia="zh-CN"/>
        </w:rPr>
      </w:pPr>
      <w:r w:rsidRPr="00A15DCB">
        <w:rPr>
          <w:lang w:eastAsia="zh-CN"/>
        </w:rPr>
        <w:t>Step 4A:</w:t>
      </w:r>
    </w:p>
    <w:p w14:paraId="5C2B60C3" w14:textId="77777777" w:rsidR="005755E8" w:rsidRPr="00A15DCB" w:rsidRDefault="005755E8" w:rsidP="005755E8">
      <w:pPr>
        <w:pStyle w:val="B2"/>
        <w:rPr>
          <w:lang w:eastAsia="zh-CN"/>
        </w:rPr>
      </w:pPr>
      <w:r w:rsidRPr="00A15DCB">
        <w:rPr>
          <w:lang w:eastAsia="zh-CN"/>
        </w:rPr>
        <w:t>…</w:t>
      </w:r>
    </w:p>
    <w:p w14:paraId="072BEE30" w14:textId="77777777" w:rsidR="005755E8" w:rsidRPr="00A15DCB" w:rsidRDefault="005755E8" w:rsidP="005755E8">
      <w:pPr>
        <w:pStyle w:val="B2"/>
        <w:rPr>
          <w:lang w:eastAsia="zh-CN"/>
        </w:rPr>
      </w:pPr>
      <w:r w:rsidRPr="00A15DCB">
        <w:rPr>
          <w:lang w:eastAsia="zh-CN"/>
        </w:rPr>
        <w:t>Step 4B:</w:t>
      </w:r>
    </w:p>
    <w:p w14:paraId="3B5D621B" w14:textId="77777777" w:rsidR="005755E8" w:rsidRPr="00A15DCB" w:rsidRDefault="005755E8" w:rsidP="005755E8">
      <w:pPr>
        <w:pStyle w:val="B3"/>
        <w:ind w:left="0" w:firstLineChars="300" w:firstLine="600"/>
        <w:rPr>
          <w:lang w:eastAsia="zh-CN"/>
        </w:rPr>
      </w:pPr>
      <w:r w:rsidRPr="00A15DCB">
        <w:rPr>
          <w:lang w:eastAsia="zh-CN"/>
        </w:rPr>
        <w:t>…</w:t>
      </w:r>
    </w:p>
    <w:p w14:paraId="08898845" w14:textId="77777777" w:rsidR="005755E8" w:rsidRPr="00A15DCB" w:rsidRDefault="005755E8" w:rsidP="005755E8">
      <w:pPr>
        <w:pStyle w:val="B2"/>
        <w:rPr>
          <w:lang w:eastAsia="zh-CN"/>
        </w:rPr>
      </w:pPr>
      <w:r w:rsidRPr="00A15DCB">
        <w:rPr>
          <w:lang w:eastAsia="zh-CN"/>
        </w:rPr>
        <w:t>Step 4C:</w:t>
      </w:r>
    </w:p>
    <w:p w14:paraId="1F3D661B"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182E5A4" w14:textId="77777777" w:rsidR="005755E8" w:rsidRPr="00A15DCB" w:rsidRDefault="005755E8" w:rsidP="005755E8">
      <w:pPr>
        <w:pStyle w:val="B3"/>
        <w:rPr>
          <w:lang w:eastAsia="zh-CN"/>
        </w:rPr>
      </w:pPr>
      <w:r w:rsidRPr="00A15DCB">
        <w:rPr>
          <w:lang w:eastAsia="zh-CN"/>
        </w:rPr>
        <w:t>-</w:t>
      </w:r>
      <w:r w:rsidRPr="00A15DCB">
        <w:rPr>
          <w:lang w:eastAsia="zh-CN"/>
        </w:rPr>
        <w:tab/>
        <w:t>I</w:t>
      </w:r>
      <w:r w:rsidRPr="00A15DCB">
        <w:t xml:space="preserve">f the number of information bits in </w:t>
      </w:r>
      <w:r w:rsidRPr="00A15DCB">
        <w:rPr>
          <w:lang w:eastAsia="zh-CN"/>
        </w:rPr>
        <w:t xml:space="preserve">the DCI </w:t>
      </w:r>
      <w:r w:rsidRPr="00A15DCB">
        <w:t>format 0_1</w:t>
      </w:r>
      <w:r w:rsidRPr="00A15DCB">
        <w:rPr>
          <w:lang w:eastAsia="zh-CN"/>
        </w:rPr>
        <w:t xml:space="preserve"> </w:t>
      </w:r>
      <w:r w:rsidRPr="00A15DCB">
        <w:t>prior to padding is less than the payload size of</w:t>
      </w:r>
      <w:r w:rsidRPr="00A15DCB">
        <w:rPr>
          <w:lang w:eastAsia="zh-CN"/>
        </w:rPr>
        <w:t xml:space="preserve"> the DCI</w:t>
      </w:r>
      <w:r w:rsidRPr="00A15DCB">
        <w:t xml:space="preserve"> format 1_1 for scheduling the same serving cell, </w:t>
      </w:r>
      <w:r w:rsidRPr="00A15DCB">
        <w:rPr>
          <w:lang w:eastAsia="zh-CN"/>
        </w:rPr>
        <w:t xml:space="preserve">a number of zero padding bits are generated for the DCI </w:t>
      </w:r>
      <w:r w:rsidRPr="00A15DCB">
        <w:t>format 0_1 until the payload size equals that of</w:t>
      </w:r>
      <w:r w:rsidRPr="00A15DCB">
        <w:rPr>
          <w:lang w:eastAsia="zh-CN"/>
        </w:rPr>
        <w:t xml:space="preserve"> the DCI</w:t>
      </w:r>
      <w:r w:rsidRPr="00A15DCB">
        <w:t xml:space="preserve"> format 1_1.</w:t>
      </w:r>
    </w:p>
    <w:p w14:paraId="65B07129" w14:textId="77777777" w:rsidR="005755E8" w:rsidRPr="00A15DCB" w:rsidRDefault="005755E8" w:rsidP="005755E8">
      <w:pPr>
        <w:pStyle w:val="B3"/>
        <w:rPr>
          <w:lang w:eastAsia="zh-CN"/>
        </w:rPr>
      </w:pPr>
      <w:r w:rsidRPr="00A15DCB">
        <w:rPr>
          <w:lang w:eastAsia="zh-CN"/>
        </w:rPr>
        <w:t>-</w:t>
      </w:r>
      <w:r w:rsidRPr="00A15DCB">
        <w:rPr>
          <w:lang w:eastAsia="zh-CN"/>
        </w:rPr>
        <w:tab/>
        <w:t xml:space="preserve">If the number of information bits in the DCI format 1_1 prior to padding is less than the payload size of the DCI format 0_1 for scheduling the same serving cell, </w:t>
      </w:r>
      <w:r w:rsidRPr="00A15DCB">
        <w:t xml:space="preserve">zeros shall be appended to </w:t>
      </w:r>
      <w:r w:rsidRPr="00A15DCB">
        <w:rPr>
          <w:lang w:eastAsia="zh-CN"/>
        </w:rPr>
        <w:t xml:space="preserve">the DCI </w:t>
      </w:r>
      <w:r w:rsidRPr="00A15DCB">
        <w:t xml:space="preserve">format </w:t>
      </w:r>
      <w:r w:rsidRPr="00A15DCB">
        <w:rPr>
          <w:lang w:eastAsia="zh-CN"/>
        </w:rPr>
        <w:t>1</w:t>
      </w:r>
      <w:r w:rsidRPr="00A15DCB">
        <w:t>_1 until the payload size equals that of</w:t>
      </w:r>
      <w:r w:rsidRPr="00A15DCB">
        <w:rPr>
          <w:lang w:eastAsia="zh-CN"/>
        </w:rPr>
        <w:t xml:space="preserve"> the DCI</w:t>
      </w:r>
      <w:r w:rsidRPr="00A15DCB">
        <w:t xml:space="preserve"> format </w:t>
      </w:r>
      <w:r w:rsidRPr="00A15DCB">
        <w:rPr>
          <w:lang w:eastAsia="zh-CN"/>
        </w:rPr>
        <w:t>0</w:t>
      </w:r>
      <w:r w:rsidRPr="00A15DCB">
        <w:t>_1.</w:t>
      </w:r>
    </w:p>
    <w:p w14:paraId="3CF20EA8" w14:textId="77777777" w:rsidR="005755E8" w:rsidRPr="00A15DCB" w:rsidRDefault="005755E8" w:rsidP="005755E8">
      <w:pPr>
        <w:rPr>
          <w:lang w:eastAsia="sv-SE"/>
        </w:rPr>
      </w:pPr>
      <w:r w:rsidRPr="00A15DCB">
        <w:t>[TS 38.212, clause 7.3.1.2.4]</w:t>
      </w:r>
    </w:p>
    <w:p w14:paraId="2D2917ED" w14:textId="77777777" w:rsidR="005755E8" w:rsidRPr="00A15DCB" w:rsidRDefault="005755E8" w:rsidP="005755E8">
      <w:r w:rsidRPr="00A15DCB">
        <w:t>DCI format 1</w:t>
      </w:r>
      <w:r w:rsidRPr="00A15DCB">
        <w:rPr>
          <w:lang w:eastAsia="zh-CN"/>
        </w:rPr>
        <w:t>_3</w:t>
      </w:r>
      <w:r w:rsidRPr="00A15DCB">
        <w:t xml:space="preserve"> is used for the scheduling of </w:t>
      </w:r>
      <w:r w:rsidRPr="00A15DCB">
        <w:rPr>
          <w:lang w:eastAsia="zh-CN"/>
        </w:rPr>
        <w:t>one PDSCH in one cell, or multiple PDSCHs in multiple cells with one PDSCH per cell</w:t>
      </w:r>
      <w:r w:rsidRPr="00A15DCB">
        <w:t>.</w:t>
      </w:r>
    </w:p>
    <w:p w14:paraId="1C87B139" w14:textId="77777777" w:rsidR="005755E8" w:rsidRPr="00A15DCB" w:rsidRDefault="005755E8" w:rsidP="005755E8">
      <w:r w:rsidRPr="00A15DCB">
        <w:t>The following information is transmitted by means of the DCI format 1</w:t>
      </w:r>
      <w:r w:rsidRPr="00A15DCB">
        <w:rPr>
          <w:lang w:eastAsia="zh-CN"/>
        </w:rPr>
        <w:t>_3 with CRC scrambled by C-RNTI or MCS-C-RNTI</w:t>
      </w:r>
      <w:r w:rsidRPr="00A15DCB">
        <w:t>:</w:t>
      </w:r>
    </w:p>
    <w:p w14:paraId="1CA68E2F" w14:textId="77777777" w:rsidR="005755E8" w:rsidRPr="00A15DCB" w:rsidRDefault="005755E8" w:rsidP="005755E8">
      <w:pPr>
        <w:pStyle w:val="B1"/>
        <w:rPr>
          <w:lang w:eastAsia="zh-CN"/>
        </w:rPr>
      </w:pPr>
      <w:r w:rsidRPr="00A15DCB">
        <w:t>-</w:t>
      </w:r>
      <w:r w:rsidRPr="00A15DCB">
        <w:rPr>
          <w:lang w:eastAsia="zh-CN"/>
        </w:rPr>
        <w:tab/>
        <w:t xml:space="preserve">Identifier for </w:t>
      </w:r>
      <w:r w:rsidRPr="00A15DCB">
        <w:t xml:space="preserve">DCI formats - </w:t>
      </w:r>
      <w:r w:rsidRPr="00A15DCB">
        <w:rPr>
          <w:lang w:eastAsia="zh-CN"/>
        </w:rPr>
        <w:t>1</w:t>
      </w:r>
      <w:r w:rsidRPr="00A15DCB">
        <w:t xml:space="preserve"> bit</w:t>
      </w:r>
      <w:r w:rsidRPr="00A15DCB">
        <w:rPr>
          <w:lang w:eastAsia="zh-CN"/>
        </w:rPr>
        <w:t>s</w:t>
      </w:r>
    </w:p>
    <w:p w14:paraId="3CA95693" w14:textId="77777777" w:rsidR="005755E8" w:rsidRPr="00A15DCB" w:rsidRDefault="005755E8" w:rsidP="005755E8">
      <w:pPr>
        <w:pStyle w:val="B2"/>
        <w:rPr>
          <w:lang w:eastAsia="zh-CN"/>
        </w:rPr>
      </w:pPr>
      <w:r w:rsidRPr="00A15DCB">
        <w:rPr>
          <w:lang w:eastAsia="zh-CN"/>
        </w:rPr>
        <w:t>-</w:t>
      </w:r>
      <w:r w:rsidRPr="00A15DCB">
        <w:rPr>
          <w:lang w:eastAsia="zh-CN"/>
        </w:rPr>
        <w:tab/>
        <w:t>The value of this bit field is always set to 1, indicating a DL DCI format</w:t>
      </w:r>
    </w:p>
    <w:p w14:paraId="476B1367" w14:textId="77777777" w:rsidR="005755E8" w:rsidRPr="00A15DCB" w:rsidRDefault="005755E8" w:rsidP="005755E8">
      <w:pPr>
        <w:pStyle w:val="B1"/>
      </w:pPr>
      <w:r w:rsidRPr="00A15DCB">
        <w:t>-</w:t>
      </w:r>
      <w:r w:rsidRPr="00A15DCB">
        <w:tab/>
        <w:t>Scheduled cell set indicator -</w:t>
      </w:r>
      <w:r w:rsidRPr="00A15DCB">
        <w:rPr>
          <w:lang w:eastAsia="zh-CN"/>
        </w:rPr>
        <w:t xml:space="preserve"> </w:t>
      </w:r>
      <w:r w:rsidRPr="00A15DCB">
        <w:t xml:space="preserv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r>
          <w:rPr>
            <w:rFonts w:ascii="Cambria Math" w:hAnsi="Cambria Math"/>
          </w:rPr>
          <m:t xml:space="preserve"> </m:t>
        </m:r>
      </m:oMath>
      <w:r w:rsidRPr="00A15DCB">
        <w:t xml:space="preserve">bits,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A15DCB">
        <w:t xml:space="preserve"> is the number of cell sets which are configured by higher layer parameter </w:t>
      </w:r>
      <w:r w:rsidRPr="00A15DCB">
        <w:rPr>
          <w:i/>
        </w:rPr>
        <w:t>MC-DCI-SetofCellsToAddModList</w:t>
      </w:r>
      <w:r w:rsidRPr="00A15DCB">
        <w:t xml:space="preserve"> to be respectively scheduled by DCI format 0_3</w:t>
      </w:r>
      <w:r w:rsidRPr="00A15DCB">
        <w:rPr>
          <w:lang w:eastAsia="zh-CN"/>
        </w:rPr>
        <w:t>/1_3</w:t>
      </w:r>
      <w:r w:rsidRPr="00A15DCB">
        <w:t xml:space="preserve"> from the cell on which this format is carried by PDCCH. If present, this field is used to indicate the scheduled </w:t>
      </w:r>
      <w:r w:rsidRPr="00A15DCB">
        <w:lastRenderedPageBreak/>
        <w:t>cell set according to Table 7.3.1.1.4-1; otherwise, the scheduled cell set is the cell set configured to be scheduled by DCI format 0_3/1_3 from the cell by higher layer parameter</w:t>
      </w:r>
      <w:r w:rsidRPr="00A15DCB">
        <w:rPr>
          <w:i/>
        </w:rPr>
        <w:t xml:space="preserve"> MC-DCI-SetofCellsToAddModList</w:t>
      </w:r>
      <w:r w:rsidRPr="00A15DCB">
        <w:t xml:space="preserve">.     </w:t>
      </w:r>
    </w:p>
    <w:p w14:paraId="71D433A0" w14:textId="77777777" w:rsidR="005755E8" w:rsidRPr="00A15DCB" w:rsidRDefault="005755E8" w:rsidP="005755E8">
      <w:pPr>
        <w:pStyle w:val="B1"/>
      </w:pPr>
      <w:r w:rsidRPr="00A15DCB">
        <w:t>-</w:t>
      </w:r>
      <w:r w:rsidRPr="00A15DCB">
        <w:tab/>
        <w:t xml:space="preserve">Scheduled cells indicator - </w:t>
      </w:r>
      <w:r w:rsidRPr="00A15DCB">
        <w:rPr>
          <w:lang w:eastAsia="zh-CN"/>
        </w:rPr>
        <w:t>number of bits determined by the following:</w:t>
      </w:r>
    </w:p>
    <w:p w14:paraId="74CD7FD3"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rFonts w:eastAsia="DengXian"/>
          <w:i/>
          <w:lang w:eastAsia="zh-CN"/>
        </w:rPr>
        <w:t>scheduledCellComboListDCI-1-3</w:t>
      </w:r>
      <w:r w:rsidRPr="00A15DCB">
        <w:rPr>
          <w:lang w:eastAsia="zh-CN"/>
        </w:rPr>
        <w:t xml:space="preserve"> for the scheduled cell set is not configured;</w:t>
      </w:r>
    </w:p>
    <w:p w14:paraId="0AADC7DA" w14:textId="77777777" w:rsidR="005755E8" w:rsidRPr="00A15DCB" w:rsidRDefault="005755E8" w:rsidP="005755E8">
      <w:pPr>
        <w:pStyle w:val="B2"/>
      </w:pPr>
      <w:r w:rsidRPr="00A15DCB">
        <w:rPr>
          <w:lang w:eastAsia="zh-CN"/>
        </w:rPr>
        <w:t>…</w:t>
      </w:r>
    </w:p>
    <w:p w14:paraId="47D8B5F6" w14:textId="77777777" w:rsidR="005755E8" w:rsidRPr="00A15DCB" w:rsidRDefault="005755E8" w:rsidP="005755E8">
      <w:pPr>
        <w:pStyle w:val="B1"/>
        <w:rPr>
          <w:lang w:eastAsia="zh-CN"/>
        </w:rPr>
      </w:pPr>
      <w:r w:rsidRPr="00A15DCB">
        <w:t>-</w:t>
      </w:r>
      <w:r w:rsidRPr="00A15DCB">
        <w:rPr>
          <w:lang w:eastAsia="zh-CN"/>
        </w:rPr>
        <w:tab/>
        <w:t>Bandwidth part indicator</w:t>
      </w:r>
      <w:r w:rsidRPr="00A15DCB">
        <w:t xml:space="preserve"> -</w:t>
      </w:r>
      <w:r w:rsidRPr="00A15DCB">
        <w:rPr>
          <w:lang w:eastAsia="zh-CN"/>
        </w:rPr>
        <w:t xml:space="preserve"> 0, 1 or 2 </w:t>
      </w:r>
      <w:r w:rsidRPr="00A15DCB">
        <w:t>bit</w:t>
      </w:r>
      <w:r w:rsidRPr="00A15DCB">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A15DCB">
        <w:t>, where</w:t>
      </w:r>
      <w:r w:rsidRPr="00A15DCB">
        <w:rPr>
          <w:lang w:eastAsia="zh-CN"/>
        </w:rPr>
        <w:t xml:space="preserve"> </w:t>
      </w:r>
    </w:p>
    <w:p w14:paraId="5FC967F2"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A15DCB">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A15DCB">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A15DCB">
        <w:rPr>
          <w:lang w:eastAsia="zh-CN"/>
        </w:rPr>
        <w:t xml:space="preserve">is the maximum number of DL BWPs configured by higher layers, excluding the initial DL bandwidth part, across all the cells configured by higher layer parameter </w:t>
      </w:r>
      <w:r w:rsidRPr="00A15DCB">
        <w:rPr>
          <w:rFonts w:eastAsia="DengXian"/>
          <w:i/>
          <w:lang w:eastAsia="zh-CN"/>
        </w:rPr>
        <w:t>scheduledCellListDCI-1-3</w:t>
      </w:r>
      <w:r w:rsidRPr="00A15DCB">
        <w:rPr>
          <w:lang w:eastAsia="zh-CN"/>
        </w:rPr>
        <w:t xml:space="preserve"> in the scheduled cell set, in which case the bandwidth part indicator is equivalent to the ascending order of the higher layer parameter </w:t>
      </w:r>
      <w:r w:rsidRPr="00A15DCB">
        <w:rPr>
          <w:i/>
          <w:lang w:eastAsia="zh-CN"/>
        </w:rPr>
        <w:t>BWP-Id</w:t>
      </w:r>
      <w:r w:rsidRPr="00A15DCB">
        <w:rPr>
          <w:lang w:eastAsia="zh-CN"/>
        </w:rPr>
        <w:t>;</w:t>
      </w:r>
    </w:p>
    <w:p w14:paraId="4CA596FD" w14:textId="77777777" w:rsidR="005755E8" w:rsidRPr="00A15DCB" w:rsidRDefault="005755E8" w:rsidP="005755E8">
      <w:pPr>
        <w:pStyle w:val="B2"/>
        <w:rPr>
          <w:lang w:eastAsia="zh-CN"/>
        </w:rPr>
      </w:pPr>
      <w:r w:rsidRPr="00A15DCB">
        <w:rPr>
          <w:lang w:eastAsia="zh-CN"/>
        </w:rPr>
        <w:t>-</w:t>
      </w:r>
      <w:r w:rsidRPr="00A15DCB">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A15DCB">
        <w:rPr>
          <w:lang w:eastAsia="zh-CN"/>
        </w:rPr>
        <w:t>, in which case the bandwidth part indicator is defined in Table 7.3.1.1.2-1;</w:t>
      </w:r>
    </w:p>
    <w:p w14:paraId="079E4D38" w14:textId="77777777" w:rsidR="005755E8" w:rsidRPr="00A15DCB" w:rsidRDefault="005755E8" w:rsidP="005755E8">
      <w:pPr>
        <w:ind w:left="568" w:hanging="1"/>
        <w:rPr>
          <w:lang w:eastAsia="zh-CN"/>
        </w:rPr>
      </w:pPr>
      <w:r w:rsidRPr="00A15DCB">
        <w:rPr>
          <w:lang w:eastAsia="zh-CN"/>
        </w:rPr>
        <w:t>The field is only applicable to a scheduled cell with the number of configured DL BWPs larger than 1, including the initial DL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w:t>
      </w:r>
    </w:p>
    <w:p w14:paraId="5F0500A2" w14:textId="77777777" w:rsidR="005755E8" w:rsidRPr="00A15DCB" w:rsidRDefault="005755E8" w:rsidP="005755E8">
      <w:pPr>
        <w:pStyle w:val="B1"/>
        <w:rPr>
          <w:lang w:eastAsia="zh-CN"/>
        </w:rPr>
      </w:pPr>
      <w:r w:rsidRPr="00A15DCB">
        <w:t>-</w:t>
      </w:r>
      <w:r w:rsidRPr="00A15DCB">
        <w:rPr>
          <w:lang w:eastAsia="zh-CN"/>
        </w:rPr>
        <w:tab/>
        <w:t>Frequency domain resource assignment</w:t>
      </w:r>
      <w:r w:rsidRPr="00A15DCB">
        <w:t xml:space="preserve"> -</w:t>
      </w:r>
      <w:r w:rsidRPr="00A15DCB">
        <w:rPr>
          <w:lang w:eastAsia="zh-CN"/>
        </w:rPr>
        <w:t xml:space="preserve"> number of bits determined by the following:</w:t>
      </w:r>
    </w:p>
    <w:p w14:paraId="5DF635E5"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497E7360" w14:textId="77777777" w:rsidR="005755E8" w:rsidRPr="00A15DCB" w:rsidRDefault="005755E8" w:rsidP="005755E8">
      <w:pPr>
        <w:ind w:left="568" w:hanging="1"/>
      </w:pPr>
      <w:r w:rsidRPr="00A15DCB">
        <w:rPr>
          <w:lang w:eastAsia="zh-CN"/>
        </w:rPr>
        <w:t xml:space="preserve">If </w:t>
      </w:r>
      <w:r w:rsidRPr="00A15DCB">
        <w:rPr>
          <w:rFonts w:eastAsia="DengXian"/>
          <w:i/>
          <w:lang w:eastAsia="zh-CN"/>
        </w:rPr>
        <w:t>scheduledCellComboListDCI-1-3</w:t>
      </w:r>
      <w:r w:rsidRPr="00A15DCB">
        <w:rPr>
          <w:rFonts w:eastAsia="Batang"/>
          <w:i/>
        </w:rPr>
        <w:t xml:space="preserve"> </w:t>
      </w:r>
      <w:r w:rsidRPr="00A15DCB">
        <w:rPr>
          <w:lang w:eastAsia="zh-CN"/>
        </w:rPr>
        <w:t xml:space="preserve">for the scheduled cell set is configured with more than one entry, </w:t>
      </w:r>
      <w:bookmarkStart w:id="174" w:name="OLE_LINK36"/>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bookmarkEnd w:id="174"/>
      <w:r w:rsidRPr="00A15DCB">
        <w:rPr>
          <w:lang w:eastAsia="zh-CN"/>
        </w:rPr>
        <w:t xml:space="preserve"> is the number of scheduled cells indicated by Scheduled cells indicator field; if </w:t>
      </w:r>
      <w:r w:rsidRPr="00A15DCB">
        <w:rPr>
          <w:rFonts w:eastAsia="DengXian"/>
          <w:i/>
          <w:lang w:eastAsia="zh-CN"/>
        </w:rPr>
        <w:t>scheduledCellComboListDCI-1-3</w:t>
      </w:r>
      <w:r w:rsidRPr="00A15DCB">
        <w:rPr>
          <w:i/>
        </w:rPr>
        <w:t xml:space="preserve"> </w:t>
      </w:r>
      <w:r w:rsidRPr="00A15DCB">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is the number of cells configured by higher layer parameter</w:t>
      </w:r>
      <w:r w:rsidRPr="00A15DCB">
        <w:rPr>
          <w:i/>
          <w:lang w:eastAsia="zh-CN"/>
        </w:rPr>
        <w:t xml:space="preserve"> </w:t>
      </w:r>
      <w:r w:rsidRPr="00A15DCB">
        <w:rPr>
          <w:rFonts w:eastAsia="DengXian"/>
          <w:i/>
          <w:lang w:eastAsia="zh-CN"/>
        </w:rPr>
        <w:t>scheduledCellComboListDCI-1-3</w:t>
      </w:r>
      <w:r w:rsidRPr="00A15DCB">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 xml:space="preserve">is the number of cells in the scheduled cell set configured by higher layer parameter </w:t>
      </w:r>
      <w:r w:rsidRPr="00A15DCB">
        <w:rPr>
          <w:rFonts w:eastAsia="DengXian"/>
          <w:i/>
          <w:lang w:eastAsia="zh-CN"/>
        </w:rPr>
        <w:t>scheduledCellListDCI-1-3</w:t>
      </w:r>
      <w:r w:rsidRPr="00A15DCB">
        <w:rPr>
          <w:lang w:eastAsia="zh-CN"/>
        </w:rPr>
        <w:t xml:space="preserve">.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131CF3E8"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is defined in Clause 5.1.2.2.1 of [6, TS 38.214]</w:t>
      </w:r>
    </w:p>
    <w:p w14:paraId="58C5D070" w14:textId="77777777" w:rsidR="005755E8" w:rsidRPr="00A15DCB" w:rsidRDefault="005755E8" w:rsidP="005755E8">
      <w:pPr>
        <w:pStyle w:val="B2"/>
        <w:rPr>
          <w:lang w:eastAsia="zh-CN"/>
        </w:rPr>
      </w:pPr>
      <w:r w:rsidRPr="00A15DCB">
        <w:rPr>
          <w:lang w:eastAsia="zh-CN"/>
        </w:rPr>
        <w:t>-</w:t>
      </w:r>
      <w:r w:rsidRPr="00A15DCB">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A15DCB">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A15DCB">
        <w:rPr>
          <w:lang w:eastAsia="zh-CN"/>
        </w:rPr>
        <w:t xml:space="preserve"> bits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DL,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K2</m:t>
                        </m:r>
                      </m:e>
                    </m:func>
                  </m:e>
                </m:d>
              </m:e>
            </m:d>
            <m:r>
              <w:rPr>
                <w:rFonts w:ascii="Cambria Math" w:hAnsi="Cambria Math"/>
              </w:rPr>
              <m:t>/K2</m:t>
            </m:r>
          </m:e>
        </m:d>
        <m:r>
          <w:rPr>
            <w:rFonts w:ascii="Cambria Math" w:hAnsi="Cambria Math" w:cs="SimSun"/>
          </w:rPr>
          <m:t>,</m:t>
        </m:r>
      </m:oMath>
      <w:r w:rsidRPr="00A15DCB">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oMath>
      <w:r w:rsidRPr="00A15DCB">
        <w:rPr>
          <w:lang w:eastAsia="zh-CN"/>
        </w:rPr>
        <w:t xml:space="preserve"> </w:t>
      </w:r>
      <w:r w:rsidRPr="00A15DCB">
        <w:t xml:space="preserve">is </w:t>
      </w:r>
      <w:r w:rsidRPr="00A15DCB">
        <w:rPr>
          <w:lang w:eastAsia="zh-CN"/>
        </w:rPr>
        <w:t xml:space="preserve">the size of the active DL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oMath>
      <w:r w:rsidRPr="00A15DCB">
        <w:rPr>
          <w:lang w:eastAsia="zh-CN"/>
        </w:rPr>
        <w:t xml:space="preserve"> is defined as in clause 4.4.4.4 of [4, TS 38.211] and </w:t>
      </w:r>
      <m:oMath>
        <m:r>
          <w:rPr>
            <w:rFonts w:ascii="Cambria Math" w:hAnsi="Cambria Math"/>
            <w:lang w:eastAsia="zh-CN"/>
          </w:rPr>
          <m:t>K2</m:t>
        </m:r>
      </m:oMath>
      <w:r w:rsidRPr="00A15DCB">
        <w:rPr>
          <w:lang w:eastAsia="zh-CN"/>
        </w:rPr>
        <w:t xml:space="preserve"> is given by higher layer parameter </w:t>
      </w:r>
      <w:r w:rsidRPr="00A15DCB">
        <w:rPr>
          <w:i/>
        </w:rPr>
        <w:t>resourceAllocationType1GranularityDCI-1-3</w:t>
      </w:r>
      <w:r w:rsidRPr="00A15DCB">
        <w:rPr>
          <w:i/>
          <w:lang w:eastAsia="zh-CN"/>
        </w:rPr>
        <w:t xml:space="preserve">. </w:t>
      </w:r>
      <w:r w:rsidRPr="00A15DCB">
        <w:rPr>
          <w:lang w:eastAsia="zh-CN"/>
        </w:rPr>
        <w:t xml:space="preserve">If the higher layer parameter </w:t>
      </w:r>
      <w:r w:rsidRPr="00A15DCB">
        <w:rPr>
          <w:i/>
        </w:rPr>
        <w:t>resourceAllocationType1GranularityDCI-1-3</w:t>
      </w:r>
      <w:r w:rsidRPr="00A15DCB">
        <w:rPr>
          <w:lang w:eastAsia="zh-CN"/>
        </w:rPr>
        <w:t xml:space="preserve"> is not configured, </w:t>
      </w:r>
      <m:oMath>
        <m:r>
          <w:rPr>
            <w:rFonts w:ascii="Cambria Math" w:hAnsi="Cambria Math"/>
            <w:lang w:eastAsia="zh-CN"/>
          </w:rPr>
          <m:t>K2</m:t>
        </m:r>
      </m:oMath>
      <w:r w:rsidRPr="00A15DCB">
        <w:rPr>
          <w:lang w:eastAsia="zh-CN"/>
        </w:rPr>
        <w:t xml:space="preserve"> is equal to 1.</w:t>
      </w:r>
    </w:p>
    <w:p w14:paraId="37DA4BA1" w14:textId="77777777" w:rsidR="005755E8" w:rsidRPr="00A15DCB" w:rsidRDefault="005755E8" w:rsidP="005755E8">
      <w:pPr>
        <w:pStyle w:val="B2"/>
      </w:pPr>
      <w:r w:rsidRPr="00A15DCB">
        <w:t>-</w:t>
      </w:r>
      <w:r w:rsidRPr="00A15DCB">
        <w:tab/>
      </w:r>
      <w:r w:rsidRPr="00A15DCB">
        <w:rPr>
          <w:lang w:eastAsia="zh-CN"/>
        </w:rPr>
        <w:t xml:space="preserve">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4C942B64" w14:textId="77777777" w:rsidR="005755E8" w:rsidRPr="00A15DCB" w:rsidRDefault="005755E8" w:rsidP="005755E8">
      <w:pPr>
        <w:pStyle w:val="B2"/>
        <w:rPr>
          <w:lang w:eastAsia="zh-CN"/>
        </w:rPr>
      </w:pPr>
      <w:r w:rsidRPr="00A15DCB">
        <w:rPr>
          <w:lang w:eastAsia="zh-CN"/>
        </w:rPr>
        <w:t>-</w:t>
      </w:r>
      <w:r w:rsidRPr="00A15DCB">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t xml:space="preserve"> </w:t>
      </w:r>
      <w:r w:rsidRPr="00A15DCB">
        <w:rPr>
          <w:lang w:eastAsia="zh-CN"/>
        </w:rPr>
        <w:t>LSBs provide the resource allocation as defined in Clause 5.1.2.2.1 of [6, TS 38.214].</w:t>
      </w:r>
    </w:p>
    <w:p w14:paraId="6B51753D" w14:textId="77777777" w:rsidR="005755E8" w:rsidRPr="00A15DCB" w:rsidRDefault="005755E8" w:rsidP="005755E8">
      <w:pPr>
        <w:pStyle w:val="B2"/>
        <w:rPr>
          <w:lang w:eastAsia="zh-CN"/>
        </w:rPr>
      </w:pPr>
      <w:r w:rsidRPr="00A15DCB">
        <w:rPr>
          <w:lang w:eastAsia="zh-CN"/>
        </w:rPr>
        <w:t>-</w:t>
      </w:r>
      <w:r w:rsidRPr="00A15DCB">
        <w:rPr>
          <w:lang w:eastAsia="zh-CN"/>
        </w:rPr>
        <w:tab/>
        <w:t>For r</w:t>
      </w:r>
      <w:r w:rsidRPr="00A15DCB">
        <w:t>esource allocation type 1</w:t>
      </w:r>
      <w:r w:rsidRPr="00A15DCB">
        <w:rPr>
          <w:lang w:eastAsia="zh-CN"/>
        </w:rPr>
        <w:t>, t</w:t>
      </w:r>
      <w:r w:rsidRPr="00A15DCB">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A15DCB">
        <w:rPr>
          <w:lang w:eastAsia="zh-CN"/>
        </w:rPr>
        <w:t xml:space="preserve"> </w:t>
      </w:r>
      <w:r w:rsidRPr="00A15DCB">
        <w:t>LSBs provide the resource allocation</w:t>
      </w:r>
      <w:r w:rsidRPr="00A15DCB">
        <w:rPr>
          <w:lang w:eastAsia="zh-CN"/>
        </w:rPr>
        <w:t xml:space="preserve"> as </w:t>
      </w:r>
      <w:r w:rsidRPr="00A15DCB">
        <w:t xml:space="preserve">defined in </w:t>
      </w:r>
      <w:r w:rsidRPr="00A15DCB">
        <w:rPr>
          <w:lang w:eastAsia="zh-CN"/>
        </w:rPr>
        <w:t>Clause 5.1.2.2.2 of [6, TS 38.214].</w:t>
      </w:r>
    </w:p>
    <w:p w14:paraId="2F0BA42A" w14:textId="77777777" w:rsidR="005755E8" w:rsidRPr="00A15DCB" w:rsidRDefault="005755E8" w:rsidP="005755E8">
      <w:pPr>
        <w:ind w:left="567"/>
        <w:rPr>
          <w:lang w:eastAsia="zh-CN"/>
        </w:rPr>
      </w:pPr>
      <w:r w:rsidRPr="00A15DCB">
        <w:rPr>
          <w:lang w:eastAsia="zh-CN"/>
        </w:rPr>
        <w:t xml:space="preserve">If "Bandwidth part indicator" field indicates a bandwidth part other than the active bandwidth part and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6CA5B499" w14:textId="77777777" w:rsidR="005755E8" w:rsidRPr="00A15DCB" w:rsidRDefault="005755E8" w:rsidP="005755E8">
      <w:pPr>
        <w:ind w:left="567"/>
        <w:rPr>
          <w:lang w:eastAsia="zh-CN"/>
        </w:rPr>
      </w:pPr>
      <w:r w:rsidRPr="00A15DCB">
        <w:rPr>
          <w:lang w:eastAsia="zh-CN"/>
        </w:rPr>
        <w:lastRenderedPageBreak/>
        <w:t xml:space="preserve">If the higher layer parameter </w:t>
      </w:r>
      <w:r w:rsidRPr="00A15DCB">
        <w:rPr>
          <w:rFonts w:eastAsia="DengXian"/>
          <w:i/>
          <w:lang w:eastAsia="zh-CN"/>
        </w:rPr>
        <w:t>scheduledCellComboListDCI-1-3</w:t>
      </w:r>
      <w:r w:rsidRPr="00A15DCB">
        <w:rPr>
          <w:lang w:eastAsia="zh-CN"/>
        </w:rPr>
        <w:t xml:space="preserve"> for the scheduled cell set is not configured, each block is also used to indicate whether the corresponding cell is scheduled or not as follows:</w:t>
      </w:r>
    </w:p>
    <w:p w14:paraId="2C0E4D84" w14:textId="77777777" w:rsidR="005755E8" w:rsidRPr="00A15DCB" w:rsidRDefault="005755E8" w:rsidP="005755E8">
      <w:pPr>
        <w:pStyle w:val="B3"/>
        <w:rPr>
          <w:lang w:eastAsia="zh-CN"/>
        </w:rPr>
      </w:pPr>
      <w:r w:rsidRPr="00A15DCB">
        <w:rPr>
          <w:lang w:eastAsia="zh-CN"/>
        </w:rPr>
        <w:t>-</w:t>
      </w:r>
      <w:r w:rsidRPr="00A15DCB">
        <w:rPr>
          <w:lang w:eastAsia="zh-CN"/>
        </w:rPr>
        <w:tab/>
        <w:t xml:space="preserve">if all bits of a block are set to 0 for resource allocation type 0 or set to 1 for resource allocation type 1 or set to 0 or 1 for dynamic switch resource allocation type, the cell corresponding to the block is not scheduled; </w:t>
      </w:r>
    </w:p>
    <w:p w14:paraId="3BC08537" w14:textId="77777777" w:rsidR="005755E8" w:rsidRPr="00A15DCB" w:rsidRDefault="005755E8" w:rsidP="005755E8">
      <w:pPr>
        <w:pStyle w:val="B3"/>
        <w:rPr>
          <w:lang w:eastAsia="zh-CN"/>
        </w:rPr>
      </w:pPr>
      <w:r w:rsidRPr="00A15DCB">
        <w:rPr>
          <w:lang w:eastAsia="zh-CN"/>
        </w:rPr>
        <w:t>-</w:t>
      </w:r>
      <w:r w:rsidRPr="00A15DCB">
        <w:rPr>
          <w:lang w:eastAsia="zh-CN"/>
        </w:rPr>
        <w:tab/>
        <w:t xml:space="preserve">otherwise, the cell corresponding to the block is scheduled. </w:t>
      </w:r>
    </w:p>
    <w:p w14:paraId="63C354A9" w14:textId="77777777" w:rsidR="005755E8" w:rsidRPr="00A15DCB" w:rsidRDefault="005755E8" w:rsidP="005755E8">
      <w:pPr>
        <w:pStyle w:val="B1"/>
      </w:pPr>
      <w:r w:rsidRPr="00A15DCB">
        <w:t>-</w:t>
      </w:r>
      <w:r w:rsidRPr="00A15DCB">
        <w:rPr>
          <w:lang w:eastAsia="zh-CN"/>
        </w:rPr>
        <w:tab/>
        <w:t xml:space="preserve">Time domain resource assignment </w:t>
      </w:r>
      <w:r w:rsidRPr="00A15DCB">
        <w:t xml:space="preserve">- </w:t>
      </w:r>
      <m:oMath>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TDRA</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TDRA</m:t>
            </m:r>
          </m:sub>
        </m:sSub>
      </m:oMath>
      <w:r w:rsidRPr="00A15DCB">
        <w:t xml:space="preserve"> is the number of entries in the higher layer parameter </w:t>
      </w:r>
      <w:r w:rsidRPr="00A15DCB">
        <w:rPr>
          <w:rFonts w:eastAsia="DengXian"/>
          <w:i/>
        </w:rPr>
        <w:t>tdra-FieldIndexListDCI-1-3</w:t>
      </w:r>
      <w:r w:rsidRPr="00A15DCB">
        <w:t xml:space="preserve">. This field is used to indicate an entry in the higher layer parameter </w:t>
      </w:r>
      <w:r w:rsidRPr="00A15DCB">
        <w:rPr>
          <w:rFonts w:eastAsia="DengXian"/>
          <w:i/>
        </w:rPr>
        <w:t>tdra-FieldIndexListDCI-1-3</w:t>
      </w:r>
      <w:r w:rsidRPr="00A15DCB">
        <w:rPr>
          <w:rFonts w:eastAsia="Batang"/>
          <w:i/>
        </w:rPr>
        <w:t xml:space="preserve"> </w:t>
      </w:r>
      <w:r w:rsidRPr="00A15DCB">
        <w:t>according to Table 7.3.1.2.4-2</w:t>
      </w:r>
      <w:r w:rsidRPr="00A15DCB">
        <w:rPr>
          <w:lang w:eastAsia="zh-CN"/>
        </w:rPr>
        <w:t xml:space="preserve">. Each entry in the higher layer parameter </w:t>
      </w:r>
      <w:r w:rsidRPr="00A15DCB">
        <w:rPr>
          <w:rFonts w:eastAsia="DengXian"/>
          <w:i/>
        </w:rPr>
        <w:t>tdra-FieldIndexListDCI-1-3</w:t>
      </w:r>
      <w:r w:rsidRPr="00A15DCB">
        <w:rPr>
          <w:lang w:eastAsia="zh-CN"/>
        </w:rPr>
        <w:t xml:space="preserve"> contains the ‘Time domain resource assignment’ index for each BWP of each cell in the scheduled cell set, where the ‘Time domain resource assignment’ indexes for all the cells are placed according to an ascending order of a serving cell index, and the </w:t>
      </w:r>
      <w:r w:rsidRPr="00A15DCB">
        <w:rPr>
          <w:rFonts w:eastAsia="MS Mincho"/>
          <w:kern w:val="2"/>
        </w:rPr>
        <w:t>'</w:t>
      </w:r>
      <w:r w:rsidRPr="00A15DCB">
        <w:rPr>
          <w:lang w:eastAsia="zh-CN"/>
        </w:rPr>
        <w:t>Time domain resource assignment</w:t>
      </w:r>
      <w:r w:rsidRPr="00A15DCB">
        <w:rPr>
          <w:rFonts w:eastAsia="MS Mincho"/>
          <w:kern w:val="2"/>
        </w:rPr>
        <w:t>'</w:t>
      </w:r>
      <w:r w:rsidRPr="00A15DCB">
        <w:rPr>
          <w:lang w:eastAsia="zh-CN"/>
        </w:rPr>
        <w:t xml:space="preserve"> indexes for all the BWPs of a cell are placed according to an ascending order of the higher layer parameter </w:t>
      </w:r>
      <w:r w:rsidRPr="00A15DCB">
        <w:rPr>
          <w:i/>
          <w:lang w:eastAsia="zh-CN"/>
        </w:rPr>
        <w:t>BWP-Id</w:t>
      </w:r>
      <w:r w:rsidRPr="00A15DCB">
        <w:rPr>
          <w:lang w:eastAsia="zh-CN"/>
        </w:rPr>
        <w:t xml:space="preserve">. </w:t>
      </w:r>
    </w:p>
    <w:p w14:paraId="5793D4C0" w14:textId="77777777" w:rsidR="005755E8" w:rsidRPr="00A15DCB" w:rsidRDefault="005755E8" w:rsidP="005755E8">
      <w:pPr>
        <w:pStyle w:val="B1"/>
        <w:rPr>
          <w:lang w:eastAsia="zh-CN"/>
        </w:rPr>
      </w:pPr>
      <w:r w:rsidRPr="00A15DCB">
        <w:t>-</w:t>
      </w:r>
      <w:r w:rsidRPr="00A15DCB">
        <w:rPr>
          <w:lang w:eastAsia="zh-CN"/>
        </w:rPr>
        <w:tab/>
        <w:t xml:space="preserve">VRB-to-PRB mapping </w:t>
      </w:r>
      <w:r w:rsidRPr="00A15DCB">
        <w:t>-</w:t>
      </w:r>
      <w:r w:rsidRPr="00A15DCB">
        <w:rPr>
          <w:lang w:eastAsia="zh-CN"/>
        </w:rPr>
        <w:t xml:space="preserve"> 0 or 1 bit</w:t>
      </w:r>
    </w:p>
    <w:p w14:paraId="5D559F2B"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rPr>
        <w:t>vrb-ToPRB-Interleaver</w:t>
      </w:r>
      <w:r w:rsidRPr="00A15DCB">
        <w:rPr>
          <w:lang w:eastAsia="zh-CN"/>
        </w:rPr>
        <w:t xml:space="preserve"> is not configured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38C81129" w14:textId="77777777" w:rsidR="005755E8" w:rsidRPr="00A15DCB" w:rsidRDefault="005755E8" w:rsidP="005755E8">
      <w:pPr>
        <w:ind w:left="568" w:hanging="1"/>
        <w:rPr>
          <w:lang w:eastAsia="zh-CN"/>
        </w:rPr>
      </w:pPr>
      <w:r w:rsidRPr="00A15DCB">
        <w:rPr>
          <w:lang w:eastAsia="zh-CN"/>
        </w:rPr>
        <w:t>…</w:t>
      </w:r>
    </w:p>
    <w:p w14:paraId="6E4711E1" w14:textId="77777777" w:rsidR="005755E8" w:rsidRPr="00A15DCB" w:rsidRDefault="005755E8" w:rsidP="005755E8">
      <w:pPr>
        <w:pStyle w:val="B1"/>
      </w:pPr>
      <w:r w:rsidRPr="00A15DCB">
        <w:t>-</w:t>
      </w:r>
      <w:r w:rsidRPr="00A15DCB">
        <w:tab/>
      </w:r>
      <w:r w:rsidRPr="00A15DCB">
        <w:rPr>
          <w:lang w:eastAsia="zh-CN"/>
        </w:rPr>
        <w:t xml:space="preserve">PRB bundling size indicator </w:t>
      </w:r>
      <w:r w:rsidRPr="00A15DCB">
        <w:t>-</w:t>
      </w:r>
      <w:r w:rsidRPr="00A15DCB">
        <w:rPr>
          <w:lang w:eastAsia="zh-CN"/>
        </w:rPr>
        <w:t xml:space="preserve"> 0 or 1 bit</w:t>
      </w:r>
    </w:p>
    <w:p w14:paraId="3785E996"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lang w:eastAsia="zh-CN"/>
        </w:rPr>
        <w:t>prb-BundlingType</w:t>
      </w:r>
      <w:r w:rsidRPr="00A15DCB">
        <w:rPr>
          <w:lang w:eastAsia="zh-CN"/>
        </w:rPr>
        <w:t xml:space="preserve"> is not configured or is set to '</w:t>
      </w:r>
      <w:r w:rsidRPr="00A15DCB">
        <w:t>staticBundling</w:t>
      </w:r>
      <w:r w:rsidRPr="00A15DCB">
        <w:rPr>
          <w:lang w:eastAsia="zh-CN"/>
        </w:rPr>
        <w:t xml:space="preserve">'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275EFB48" w14:textId="77777777" w:rsidR="005755E8" w:rsidRPr="00A15DCB" w:rsidRDefault="005755E8" w:rsidP="005755E8">
      <w:pPr>
        <w:pStyle w:val="B2"/>
        <w:rPr>
          <w:lang w:eastAsia="zh-CN"/>
        </w:rPr>
      </w:pPr>
      <w:r w:rsidRPr="00A15DCB">
        <w:rPr>
          <w:lang w:eastAsia="zh-CN"/>
        </w:rPr>
        <w:t>…</w:t>
      </w:r>
    </w:p>
    <w:p w14:paraId="01DAC031" w14:textId="77777777" w:rsidR="005755E8" w:rsidRPr="00A15DCB" w:rsidRDefault="005755E8" w:rsidP="005755E8">
      <w:pPr>
        <w:pStyle w:val="B1"/>
        <w:rPr>
          <w:lang w:eastAsia="zh-CN"/>
        </w:rPr>
      </w:pPr>
      <w:r w:rsidRPr="00A15DCB">
        <w:t>-</w:t>
      </w:r>
      <w:r w:rsidRPr="00A15DCB">
        <w:tab/>
      </w:r>
      <w:r w:rsidRPr="00A15DCB">
        <w:rPr>
          <w:lang w:eastAsia="zh-CN"/>
        </w:rPr>
        <w:t>Rate matching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RM</m:t>
            </m:r>
          </m:sub>
        </m:sSub>
      </m:oMath>
      <w:r w:rsidRPr="00A15DCB">
        <w:t xml:space="preserve"> is the number of entries in the higher layer parameter </w:t>
      </w:r>
      <w:r w:rsidRPr="00A15DCB">
        <w:rPr>
          <w:i/>
        </w:rPr>
        <w:t>rateMatchListDCI-1-3</w:t>
      </w:r>
      <w:r w:rsidRPr="00A15DCB">
        <w:t xml:space="preserve">. This field is used to indicate an entry in the higher layer parameter </w:t>
      </w:r>
      <w:r w:rsidRPr="00A15DCB">
        <w:rPr>
          <w:i/>
        </w:rPr>
        <w:t>rateMatchListDCI-1-3</w:t>
      </w:r>
      <w:r w:rsidRPr="00A15DCB">
        <w:rPr>
          <w:rFonts w:eastAsia="Batang"/>
          <w:i/>
        </w:rPr>
        <w:t xml:space="preserve"> </w:t>
      </w:r>
      <w:r w:rsidRPr="00A15DCB">
        <w:t>according to Table 7.3.1.2.4-3</w:t>
      </w:r>
      <w:r w:rsidRPr="00A15DCB">
        <w:rPr>
          <w:lang w:eastAsia="zh-CN"/>
        </w:rPr>
        <w:t xml:space="preserve">. Each entry in the higher layer parameter </w:t>
      </w:r>
      <w:r w:rsidRPr="00A15DCB">
        <w:rPr>
          <w:i/>
        </w:rPr>
        <w:t>rateMatchListDCI-1-3</w:t>
      </w:r>
      <w:r w:rsidRPr="00A15DCB">
        <w:rPr>
          <w:lang w:eastAsia="zh-CN"/>
        </w:rPr>
        <w:t xml:space="preserve"> contains the ‘Rate matching indicator’ index for each cell configured with</w:t>
      </w:r>
      <w:r w:rsidRPr="00A15DCB">
        <w:rPr>
          <w:i/>
        </w:rPr>
        <w:t xml:space="preserve"> rateMatchPatternGroup1</w:t>
      </w:r>
      <w:r w:rsidRPr="00A15DCB">
        <w:rPr>
          <w:lang w:eastAsia="zh-CN"/>
        </w:rPr>
        <w:t xml:space="preserve"> or</w:t>
      </w:r>
      <w:r w:rsidRPr="00A15DCB">
        <w:rPr>
          <w:i/>
        </w:rPr>
        <w:t xml:space="preserve"> rateMatchPatternGroup2</w:t>
      </w:r>
      <w:r w:rsidRPr="00A15DCB">
        <w:rPr>
          <w:lang w:eastAsia="zh-CN"/>
        </w:rPr>
        <w:t xml:space="preserve"> on at least one DL BWP in the scheduled cell set, where the ‘Rate matching indicator’ indexes for all the cells are placed according to an ascending order of a serving cell index. Each ‘Rate matching indicator’ index is defined by the following:  </w:t>
      </w:r>
    </w:p>
    <w:p w14:paraId="400BD2C5" w14:textId="77777777" w:rsidR="005755E8" w:rsidRPr="00A15DCB" w:rsidRDefault="005755E8" w:rsidP="005755E8">
      <w:pPr>
        <w:pStyle w:val="B2"/>
        <w:rPr>
          <w:lang w:eastAsia="zh-CN"/>
        </w:rPr>
      </w:pPr>
      <w:r w:rsidRPr="00A15DCB">
        <w:t>-</w:t>
      </w:r>
      <w:r w:rsidRPr="00A15DCB">
        <w:tab/>
      </w:r>
      <w:r w:rsidRPr="00A15DCB">
        <w:rPr>
          <w:lang w:eastAsia="zh-CN"/>
        </w:rPr>
        <w:t xml:space="preserve">0, 1, or 2 bits according to higher layer parameters </w:t>
      </w:r>
      <w:r w:rsidRPr="00A15DCB">
        <w:rPr>
          <w:i/>
        </w:rPr>
        <w:t>rateMatchPatternGroup1</w:t>
      </w:r>
      <w:r w:rsidRPr="00A15DCB">
        <w:rPr>
          <w:lang w:eastAsia="zh-CN"/>
        </w:rPr>
        <w:t xml:space="preserve"> and</w:t>
      </w:r>
      <w:r w:rsidRPr="00A15DCB">
        <w:rPr>
          <w:i/>
        </w:rPr>
        <w:t xml:space="preserve"> rateMatchPatternGroup2</w:t>
      </w:r>
      <w:r w:rsidRPr="00A15DCB">
        <w:rPr>
          <w:szCs w:val="22"/>
          <w:lang w:eastAsia="zh-CN"/>
        </w:rPr>
        <w:t xml:space="preserve">, where the MSB is used to indicate </w:t>
      </w:r>
      <w:r w:rsidRPr="00A15DCB">
        <w:rPr>
          <w:i/>
        </w:rPr>
        <w:t>rateMatchPatternGroup1</w:t>
      </w:r>
      <w:r w:rsidRPr="00A15DCB">
        <w:rPr>
          <w:szCs w:val="22"/>
          <w:lang w:eastAsia="zh-CN"/>
        </w:rPr>
        <w:t xml:space="preserve"> and the LSB is used to indicate</w:t>
      </w:r>
      <w:r w:rsidRPr="00A15DCB">
        <w:rPr>
          <w:i/>
        </w:rPr>
        <w:t xml:space="preserve"> rateMatchPatternGroup2</w:t>
      </w:r>
      <w:r w:rsidRPr="00A15DCB">
        <w:rPr>
          <w:szCs w:val="22"/>
          <w:lang w:eastAsia="zh-CN"/>
        </w:rPr>
        <w:t xml:space="preserve"> when there are two groups</w:t>
      </w:r>
      <w:r w:rsidRPr="00A15DCB">
        <w:rPr>
          <w:lang w:eastAsia="zh-CN"/>
        </w:rPr>
        <w:t>.</w:t>
      </w:r>
    </w:p>
    <w:p w14:paraId="20A1A789" w14:textId="77777777" w:rsidR="005755E8" w:rsidRPr="00A15DCB" w:rsidRDefault="005755E8" w:rsidP="005755E8">
      <w:pPr>
        <w:pStyle w:val="B1"/>
      </w:pPr>
      <w:r w:rsidRPr="00A15DCB">
        <w:rPr>
          <w:lang w:eastAsia="zh-CN"/>
        </w:rPr>
        <w:t>-</w:t>
      </w:r>
      <w:r w:rsidRPr="00A15DCB">
        <w:rPr>
          <w:lang w:eastAsia="zh-CN"/>
        </w:rPr>
        <w:tab/>
        <w:t>ZP CSI-RS trigger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CSIRS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CSIRS</m:t>
            </m:r>
          </m:sub>
        </m:sSub>
      </m:oMath>
      <w:r w:rsidRPr="00A15DCB">
        <w:t xml:space="preserve"> is the number of entries in the higher layer parameter </w:t>
      </w:r>
      <w:r w:rsidRPr="00A15DCB">
        <w:rPr>
          <w:i/>
        </w:rPr>
        <w:t>zp-CSI-RSListDCI-1-3</w:t>
      </w:r>
      <w:r w:rsidRPr="00A15DCB">
        <w:t xml:space="preserve">. This field is used to indicate an entry in the higher layer parameter </w:t>
      </w:r>
      <w:r w:rsidRPr="00A15DCB">
        <w:rPr>
          <w:i/>
        </w:rPr>
        <w:t>zp-CSI-RSListDCI-1-3</w:t>
      </w:r>
      <w:r w:rsidRPr="00A15DCB">
        <w:rPr>
          <w:rFonts w:eastAsia="Batang"/>
          <w:i/>
        </w:rPr>
        <w:t xml:space="preserve"> </w:t>
      </w:r>
      <w:r w:rsidRPr="00A15DCB">
        <w:t>according to Table 7.3.1.2.4-4</w:t>
      </w:r>
      <w:r w:rsidRPr="00A15DCB">
        <w:rPr>
          <w:lang w:eastAsia="zh-CN"/>
        </w:rPr>
        <w:t xml:space="preserve">. Each entry in the higher layer parameter </w:t>
      </w:r>
      <w:r w:rsidRPr="00A15DCB">
        <w:rPr>
          <w:i/>
        </w:rPr>
        <w:t>zp-CSI-RSListDCI-1-3</w:t>
      </w:r>
      <w:r w:rsidRPr="00A15DCB">
        <w:rPr>
          <w:lang w:eastAsia="zh-CN"/>
        </w:rPr>
        <w:t xml:space="preserve"> contains the ‘ZP CSI-RS trigger’ index for each cell configured with</w:t>
      </w:r>
      <w:r w:rsidRPr="00A15DCB">
        <w:rPr>
          <w:i/>
        </w:rPr>
        <w:t xml:space="preserve"> aperiodicZP-CSI-RS-ResourceSetsToAddModList</w:t>
      </w:r>
      <w:r w:rsidRPr="00A15DCB">
        <w:rPr>
          <w:lang w:eastAsia="zh-CN"/>
        </w:rPr>
        <w:t xml:space="preserve"> on at least one DL BWP in the scheduled cell set, where the ‘ZP CSI-RS trigger’ indexes for all the cells are placed according to an ascending order of a serving cell index. Each ‘ZP CSI-RS trigger’ index is defined by the following:  </w:t>
      </w:r>
    </w:p>
    <w:p w14:paraId="74A506B0" w14:textId="77777777" w:rsidR="005755E8" w:rsidRPr="00A15DCB" w:rsidRDefault="005755E8" w:rsidP="005755E8">
      <w:pPr>
        <w:pStyle w:val="B2"/>
        <w:rPr>
          <w:lang w:eastAsia="zh-CN"/>
        </w:rPr>
      </w:pPr>
      <w:r w:rsidRPr="00A15DCB">
        <w:rPr>
          <w:lang w:eastAsia="zh-CN"/>
        </w:rPr>
        <w:t>-</w:t>
      </w:r>
      <w:r w:rsidRPr="00A15DCB">
        <w:rPr>
          <w:lang w:eastAsia="zh-CN"/>
        </w:rPr>
        <w:tab/>
        <w:t xml:space="preserve">0, 1, or 2 bits as defined in Clause 5.1.4.2 of [6, TS 38.214].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A15DCB">
        <w:rPr>
          <w:lang w:eastAsia="zh-CN"/>
        </w:rPr>
        <w:t xml:space="preserve"> </w:t>
      </w:r>
      <w:r w:rsidRPr="00A15DCB">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A15DCB">
        <w:t xml:space="preserve"> is the number of </w:t>
      </w:r>
      <w:r w:rsidRPr="00A15DCB">
        <w:rPr>
          <w:lang w:eastAsia="zh-CN"/>
        </w:rPr>
        <w:t xml:space="preserve">aperiodic ZP CSI-RS resource sets configured by higher layer parameter </w:t>
      </w:r>
      <w:r w:rsidRPr="00A15DCB">
        <w:rPr>
          <w:i/>
        </w:rPr>
        <w:t>aperiodicZP-CSI-RS-ResourceSetsToAddModList</w:t>
      </w:r>
      <w:r w:rsidRPr="00A15DCB">
        <w:rPr>
          <w:lang w:eastAsia="zh-CN"/>
        </w:rPr>
        <w:t>.</w:t>
      </w:r>
    </w:p>
    <w:p w14:paraId="79FE788F" w14:textId="77777777" w:rsidR="005755E8" w:rsidRPr="00A15DCB" w:rsidRDefault="005755E8" w:rsidP="005755E8">
      <w:pPr>
        <w:ind w:left="568" w:hanging="284"/>
        <w:rPr>
          <w:lang w:eastAsia="zh-CN"/>
        </w:rPr>
      </w:pPr>
      <w:r w:rsidRPr="00A15DCB">
        <w:t xml:space="preserve">For transport block 1: </w:t>
      </w:r>
    </w:p>
    <w:p w14:paraId="3263F212" w14:textId="77777777" w:rsidR="005755E8" w:rsidRPr="00A15DCB" w:rsidRDefault="005755E8" w:rsidP="005755E8">
      <w:pPr>
        <w:pStyle w:val="B2"/>
        <w:rPr>
          <w:lang w:eastAsia="zh-CN"/>
        </w:rPr>
      </w:pPr>
      <w:r w:rsidRPr="00A15DCB">
        <w:t>-</w:t>
      </w:r>
      <w:r w:rsidRPr="00A15DCB">
        <w:rPr>
          <w:lang w:eastAsia="zh-CN"/>
        </w:rPr>
        <w:tab/>
      </w:r>
      <w:r w:rsidRPr="00A15DCB">
        <w:t xml:space="preserve">Modulation and coding scheme - </w:t>
      </w:r>
      <w:r w:rsidRPr="00A15DCB">
        <w:rPr>
          <w:lang w:eastAsia="zh-CN"/>
        </w:rPr>
        <w:t>number of bits determined by the following:</w:t>
      </w:r>
    </w:p>
    <w:p w14:paraId="3F4A7A93"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274D31AB" w14:textId="77777777" w:rsidR="005755E8" w:rsidRPr="00A15DCB" w:rsidRDefault="005755E8" w:rsidP="005755E8">
      <w:pPr>
        <w:ind w:left="851"/>
        <w:rPr>
          <w:lang w:eastAsia="zh-CN"/>
        </w:rPr>
      </w:pPr>
      <w:r w:rsidRPr="00A15DCB">
        <w:rPr>
          <w:lang w:eastAsia="zh-CN"/>
        </w:rPr>
        <w:t>Each block corresponds to the modulation and coding scheme for a cell, and the blocks are placed according to an ascending order of a serving cell index, with block number 1 corresponding to the modulation and coding scheme for the cell with the smallest serving cell index. Each block is 5</w:t>
      </w:r>
      <w:r w:rsidRPr="00A15DCB">
        <w:t xml:space="preserve"> bits as defined in Clause </w:t>
      </w:r>
      <w:r w:rsidRPr="00A15DCB">
        <w:rPr>
          <w:lang w:eastAsia="zh-CN"/>
        </w:rPr>
        <w:t>6.1.4.1</w:t>
      </w:r>
      <w:r w:rsidRPr="00A15DCB">
        <w:t xml:space="preserve"> of [</w:t>
      </w:r>
      <w:r w:rsidRPr="00A15DCB">
        <w:rPr>
          <w:lang w:eastAsia="zh-CN"/>
        </w:rPr>
        <w:t>6, TS 38.214</w:t>
      </w:r>
      <w:r w:rsidRPr="00A15DCB">
        <w:t>].</w:t>
      </w:r>
      <w:r w:rsidRPr="00A15DCB">
        <w:rPr>
          <w:lang w:eastAsia="zh-CN"/>
        </w:rPr>
        <w:t xml:space="preserve">    </w:t>
      </w:r>
    </w:p>
    <w:p w14:paraId="577745E9" w14:textId="77777777" w:rsidR="005755E8" w:rsidRPr="00A15DCB" w:rsidRDefault="005755E8" w:rsidP="005755E8">
      <w:pPr>
        <w:pStyle w:val="B2"/>
      </w:pPr>
      <w:r w:rsidRPr="00A15DCB">
        <w:lastRenderedPageBreak/>
        <w:t>-</w:t>
      </w:r>
      <w:r w:rsidRPr="00A15DCB">
        <w:tab/>
        <w:t>New data indicator - number of bits determined by the following:</w:t>
      </w:r>
    </w:p>
    <w:p w14:paraId="15C1DEDA"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498F178D" w14:textId="77777777" w:rsidR="005755E8" w:rsidRPr="00A15DCB" w:rsidRDefault="005755E8" w:rsidP="005755E8">
      <w:pPr>
        <w:ind w:left="851"/>
      </w:pPr>
      <w:r w:rsidRPr="00A15DCB">
        <w:rPr>
          <w:lang w:eastAsia="zh-CN"/>
        </w:rPr>
        <w:t>Each block corresponds to the new data indicator for a cell, and the blocks are placed according to an ascending order of a serving cell index, with block number 1 corresponding to the new data indicator for the cell with the smallest serving cell index. Each block is 1</w:t>
      </w:r>
      <w:r w:rsidRPr="00A15DCB">
        <w:t xml:space="preserve"> bit.</w:t>
      </w:r>
      <w:r w:rsidRPr="00A15DCB">
        <w:rPr>
          <w:lang w:eastAsia="zh-CN"/>
        </w:rPr>
        <w:t xml:space="preserve">  </w:t>
      </w:r>
    </w:p>
    <w:p w14:paraId="11876B92" w14:textId="77777777" w:rsidR="005755E8" w:rsidRPr="00A15DCB" w:rsidRDefault="005755E8" w:rsidP="005755E8">
      <w:pPr>
        <w:pStyle w:val="B2"/>
      </w:pPr>
      <w:r w:rsidRPr="00A15DCB">
        <w:t>-</w:t>
      </w:r>
      <w:r w:rsidRPr="00A15DCB">
        <w:tab/>
        <w:t>Redundancy version - number of bits determined by the following:</w:t>
      </w:r>
    </w:p>
    <w:p w14:paraId="1336705F"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2A81A60F" w14:textId="77777777" w:rsidR="005755E8" w:rsidRPr="00A15DCB" w:rsidRDefault="005755E8" w:rsidP="005755E8">
      <w:pPr>
        <w:ind w:left="851"/>
        <w:rPr>
          <w:lang w:eastAsia="zh-CN"/>
        </w:rPr>
      </w:pPr>
      <w:r w:rsidRPr="00A15DCB">
        <w:rPr>
          <w:lang w:eastAsia="zh-CN"/>
        </w:rPr>
        <w:t>Each block corresponds to the redundancy version for a cell, and the blocks are placed according to an ascending order of a serving cell index, with block number 1 corresponding to the redundancy version for the cell with the smallest serving cell index. Each block is 0</w:t>
      </w:r>
      <w:r w:rsidRPr="00A15DCB">
        <w:t xml:space="preserve">, 1 or 2 bits determined by higher layer parameter </w:t>
      </w:r>
      <w:r w:rsidRPr="00A15DCB">
        <w:rPr>
          <w:i/>
        </w:rPr>
        <w:t xml:space="preserve">numberOfBitsForRV-DCI-1-3 </w:t>
      </w:r>
      <w:r w:rsidRPr="00A15DCB">
        <w:rPr>
          <w:lang w:eastAsia="zh-CN"/>
        </w:rPr>
        <w:t>configured for the cell corresponding to the block</w:t>
      </w:r>
      <w:r w:rsidRPr="00A15DCB">
        <w:t>,</w:t>
      </w:r>
    </w:p>
    <w:p w14:paraId="4ACC541B" w14:textId="77777777" w:rsidR="005755E8" w:rsidRPr="00A15DCB" w:rsidRDefault="005755E8" w:rsidP="005755E8">
      <w:pPr>
        <w:pStyle w:val="B3"/>
        <w:rPr>
          <w:lang w:eastAsia="zh-CN"/>
        </w:rPr>
      </w:pPr>
      <w:r w:rsidRPr="00A15DCB">
        <w:rPr>
          <w:lang w:eastAsia="zh-CN"/>
        </w:rPr>
        <w:t>-</w:t>
      </w:r>
      <w:r w:rsidRPr="00A15DCB">
        <w:rPr>
          <w:lang w:eastAsia="zh-CN"/>
        </w:rPr>
        <w:tab/>
        <w:t xml:space="preserve">If 0 bit is configured, </w:t>
      </w:r>
      <w:r w:rsidRPr="00A15DCB">
        <w:rPr>
          <w:rFonts w:eastAsia="Batang"/>
          <w:i/>
        </w:rPr>
        <w:t>rv</w:t>
      </w:r>
      <w:r w:rsidRPr="00A15DCB">
        <w:rPr>
          <w:rFonts w:eastAsia="Batang"/>
          <w:i/>
          <w:vertAlign w:val="subscript"/>
        </w:rPr>
        <w:t>id</w:t>
      </w:r>
      <w:r w:rsidRPr="00A15DCB">
        <w:rPr>
          <w:lang w:eastAsia="zh-CN"/>
        </w:rPr>
        <w:t xml:space="preserve"> to be applied is 0;</w:t>
      </w:r>
    </w:p>
    <w:p w14:paraId="1BC374AA" w14:textId="77777777" w:rsidR="005755E8" w:rsidRPr="00A15DCB" w:rsidRDefault="005755E8" w:rsidP="005755E8">
      <w:pPr>
        <w:pStyle w:val="B3"/>
        <w:rPr>
          <w:lang w:eastAsia="zh-CN"/>
        </w:rPr>
      </w:pPr>
      <w:r w:rsidRPr="00A15DCB">
        <w:rPr>
          <w:lang w:eastAsia="zh-CN"/>
        </w:rPr>
        <w:t>-</w:t>
      </w:r>
      <w:r w:rsidRPr="00A15DCB">
        <w:rPr>
          <w:lang w:eastAsia="zh-CN"/>
        </w:rPr>
        <w:tab/>
        <w:t>1 bit according to Table 7.3.1.2.3-1;</w:t>
      </w:r>
    </w:p>
    <w:p w14:paraId="345F63F7" w14:textId="77777777" w:rsidR="005755E8" w:rsidRPr="00A15DCB" w:rsidRDefault="005755E8" w:rsidP="005755E8">
      <w:pPr>
        <w:pStyle w:val="B3"/>
        <w:rPr>
          <w:lang w:eastAsia="zh-CN"/>
        </w:rPr>
      </w:pPr>
      <w:r w:rsidRPr="00A15DCB">
        <w:rPr>
          <w:lang w:eastAsia="zh-CN"/>
        </w:rPr>
        <w:t>-</w:t>
      </w:r>
      <w:r w:rsidRPr="00A15DCB">
        <w:rPr>
          <w:lang w:eastAsia="zh-CN"/>
        </w:rPr>
        <w:tab/>
        <w:t xml:space="preserve">2 bits according to Table 7.3.1.1.1-2. </w:t>
      </w:r>
    </w:p>
    <w:p w14:paraId="4A8ADC23" w14:textId="77777777" w:rsidR="005755E8" w:rsidRPr="00A15DCB" w:rsidRDefault="005755E8" w:rsidP="005755E8">
      <w:pPr>
        <w:ind w:firstLine="284"/>
        <w:rPr>
          <w:lang w:eastAsia="zh-CN"/>
        </w:rPr>
      </w:pPr>
      <w:r w:rsidRPr="00A15DCB">
        <w:t xml:space="preserve">For transport block </w:t>
      </w:r>
      <w:r w:rsidRPr="00A15DCB">
        <w:rPr>
          <w:lang w:eastAsia="zh-CN"/>
        </w:rPr>
        <w:t>2</w:t>
      </w:r>
      <w:r w:rsidRPr="00A15DCB">
        <w:t xml:space="preserve">: </w:t>
      </w:r>
    </w:p>
    <w:p w14:paraId="4C2C09A6" w14:textId="77777777" w:rsidR="005755E8" w:rsidRPr="00A15DCB" w:rsidRDefault="005755E8" w:rsidP="005755E8">
      <w:pPr>
        <w:ind w:left="567"/>
        <w:rPr>
          <w:lang w:eastAsia="zh-CN"/>
        </w:rPr>
      </w:pPr>
      <w:r w:rsidRPr="00A15DCB">
        <w:rPr>
          <w:lang w:eastAsia="zh-CN"/>
        </w:rPr>
        <w:t>…</w:t>
      </w:r>
    </w:p>
    <w:p w14:paraId="507B0477" w14:textId="77777777" w:rsidR="005755E8" w:rsidRPr="00A15DCB" w:rsidRDefault="005755E8" w:rsidP="005755E8">
      <w:pPr>
        <w:pStyle w:val="B1"/>
        <w:rPr>
          <w:lang w:eastAsia="zh-CN"/>
        </w:rPr>
      </w:pPr>
      <w:r w:rsidRPr="00A15DCB">
        <w:t>-</w:t>
      </w:r>
      <w:r w:rsidRPr="00A15DCB">
        <w:rPr>
          <w:lang w:eastAsia="zh-CN"/>
        </w:rPr>
        <w:tab/>
      </w:r>
      <w:r w:rsidRPr="00A15DCB">
        <w:t>HARQ process number - number of bits determined by the following:</w:t>
      </w:r>
    </w:p>
    <w:p w14:paraId="1A6716EF"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7FE79028" w14:textId="77777777" w:rsidR="005755E8" w:rsidRPr="00A15DCB" w:rsidRDefault="005755E8" w:rsidP="005755E8">
      <w:pPr>
        <w:ind w:left="568" w:hanging="1"/>
        <w:rPr>
          <w:lang w:eastAsia="zh-CN"/>
        </w:rPr>
      </w:pPr>
      <w:r w:rsidRPr="00A15DCB">
        <w:rPr>
          <w:lang w:eastAsia="zh-CN"/>
        </w:rPr>
        <w:t>Each block corresponds to the H</w:t>
      </w:r>
      <w:r w:rsidRPr="00A15DCB">
        <w:t>ARQ process number</w:t>
      </w:r>
      <w:r w:rsidRPr="00A15DCB">
        <w:rPr>
          <w:lang w:eastAsia="zh-CN"/>
        </w:rPr>
        <w:t xml:space="preserve"> for a cell, and the blocks are placed according to an ascending order of a serving cell index, with block number 1 corresponding to the H</w:t>
      </w:r>
      <w:r w:rsidRPr="00A15DCB">
        <w:t>ARQ process number</w:t>
      </w:r>
      <w:r w:rsidRPr="00A15DCB">
        <w:rPr>
          <w:lang w:eastAsia="zh-CN"/>
        </w:rPr>
        <w:t xml:space="preserve"> for the cell with the smallest serving cell index. Each block is 0</w:t>
      </w:r>
      <w:r w:rsidRPr="00A15DCB">
        <w:t xml:space="preserve">, 1, 2, 3, 4 or 5 bits determined by higher layer parameter </w:t>
      </w:r>
      <w:r w:rsidRPr="00A15DCB">
        <w:rPr>
          <w:i/>
        </w:rPr>
        <w:t xml:space="preserve">harq-ProcessNumberSizeDCI-1-3 </w:t>
      </w:r>
      <w:r w:rsidRPr="00A15DCB">
        <w:rPr>
          <w:lang w:eastAsia="zh-CN"/>
        </w:rPr>
        <w:t>configured for the cell corresponding to the block</w:t>
      </w:r>
      <w:r w:rsidRPr="00A15DCB">
        <w:t xml:space="preserve">. </w:t>
      </w:r>
    </w:p>
    <w:p w14:paraId="71925DB7" w14:textId="77777777" w:rsidR="005755E8" w:rsidRPr="00A15DCB" w:rsidRDefault="005755E8" w:rsidP="005755E8">
      <w:pPr>
        <w:pStyle w:val="B1"/>
        <w:rPr>
          <w:lang w:eastAsia="zh-CN"/>
        </w:rPr>
      </w:pPr>
      <w:r w:rsidRPr="00A15DCB">
        <w:t>-</w:t>
      </w:r>
      <w:r w:rsidRPr="00A15DCB">
        <w:rPr>
          <w:lang w:eastAsia="zh-CN"/>
        </w:rPr>
        <w:tab/>
        <w:t>Downlink assignment index</w:t>
      </w:r>
      <w:r w:rsidRPr="00A15DCB">
        <w:t xml:space="preserve"> -</w:t>
      </w:r>
      <w:r w:rsidRPr="00A15DCB">
        <w:rPr>
          <w:lang w:eastAsia="zh-CN"/>
        </w:rPr>
        <w:t xml:space="preserve"> </w:t>
      </w:r>
      <w:r w:rsidRPr="00A15DCB">
        <w:t xml:space="preserve">number of bits </w:t>
      </w:r>
      <w:r w:rsidRPr="00A15DCB">
        <w:rPr>
          <w:lang w:eastAsia="zh-CN"/>
        </w:rPr>
        <w:t>as defined in the following</w:t>
      </w:r>
    </w:p>
    <w:p w14:paraId="17223A2E" w14:textId="77777777" w:rsidR="005755E8" w:rsidRPr="00A15DCB" w:rsidRDefault="005755E8" w:rsidP="005755E8">
      <w:pPr>
        <w:pStyle w:val="B2"/>
        <w:rPr>
          <w:lang w:eastAsia="zh-CN"/>
        </w:rPr>
      </w:pPr>
      <w:r w:rsidRPr="00A15DCB">
        <w:rPr>
          <w:lang w:eastAsia="zh-CN"/>
        </w:rPr>
        <w:t>-</w:t>
      </w:r>
      <w:r w:rsidRPr="00A15DCB">
        <w:rPr>
          <w:lang w:eastAsia="zh-CN"/>
        </w:rPr>
        <w:tab/>
        <w:t xml:space="preserve">4 bits if the higher layer parameter </w:t>
      </w:r>
      <w:r w:rsidRPr="00A15DCB">
        <w:rPr>
          <w:i/>
          <w:lang w:eastAsia="zh-CN"/>
        </w:rPr>
        <w:t>pdsch-HARQ-ACK-Codebook=dynamic</w:t>
      </w:r>
      <w:r w:rsidRPr="00A15DCB">
        <w:rPr>
          <w:lang w:eastAsia="zh-CN"/>
        </w:rPr>
        <w:t>, where the 2 MSB bits are the counter DAI and the 2 LSB bits are the total DAI;</w:t>
      </w:r>
    </w:p>
    <w:p w14:paraId="171EC490" w14:textId="77777777" w:rsidR="005755E8" w:rsidRPr="00A15DCB" w:rsidRDefault="005755E8" w:rsidP="005755E8">
      <w:pPr>
        <w:pStyle w:val="B2"/>
        <w:rPr>
          <w:lang w:eastAsia="zh-CN"/>
        </w:rPr>
      </w:pPr>
      <w:r w:rsidRPr="00A15DCB">
        <w:rPr>
          <w:lang w:eastAsia="zh-CN"/>
        </w:rPr>
        <w:t>-</w:t>
      </w:r>
      <w:r w:rsidRPr="00A15DCB">
        <w:rPr>
          <w:lang w:eastAsia="zh-CN"/>
        </w:rPr>
        <w:tab/>
        <w:t>0 bits otherwise.</w:t>
      </w:r>
    </w:p>
    <w:p w14:paraId="12679797" w14:textId="77777777" w:rsidR="005755E8" w:rsidRPr="00A15DCB" w:rsidRDefault="005755E8" w:rsidP="005755E8">
      <w:pPr>
        <w:ind w:left="568" w:hanging="284"/>
        <w:rPr>
          <w:lang w:eastAsia="zh-CN"/>
        </w:rPr>
      </w:pPr>
      <w:r w:rsidRPr="00A15DCB">
        <w:tab/>
        <w:t xml:space="preserve">If the UE is configured with a PUCCH-SCell, </w:t>
      </w:r>
      <w:r w:rsidRPr="00A15DCB">
        <w:rPr>
          <w:i/>
        </w:rPr>
        <w:t>pdsch-HARQ-ACK-Codebook</w:t>
      </w:r>
      <w:r w:rsidRPr="00A15DCB">
        <w:t xml:space="preserve"> is replaced by </w:t>
      </w:r>
      <w:r w:rsidRPr="00A15DCB">
        <w:rPr>
          <w:i/>
        </w:rPr>
        <w:t>pdsch-HARQ-ACK-Codebook-secondaryPUCCHgroup-r16</w:t>
      </w:r>
      <w:r w:rsidRPr="00A15DCB">
        <w:t xml:space="preserve"> if present for the secondary PUCCH group.</w:t>
      </w:r>
    </w:p>
    <w:p w14:paraId="2B2F3614" w14:textId="77777777" w:rsidR="005755E8" w:rsidRPr="00A15DCB" w:rsidRDefault="005755E8" w:rsidP="005755E8">
      <w:pPr>
        <w:ind w:left="568" w:hanging="284"/>
        <w:rPr>
          <w:lang w:eastAsia="zh-CN"/>
        </w:rPr>
      </w:pPr>
      <w:r w:rsidRPr="00A15DCB">
        <w:tab/>
        <w:t>I</w:t>
      </w:r>
      <w:r w:rsidRPr="00A15DCB">
        <w:rPr>
          <w:lang w:eastAsia="zh-CN"/>
        </w:rPr>
        <w:t xml:space="preserve">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 xml:space="preserve">Downlink assignment index in DCI format 1_3 </w:t>
      </w:r>
      <w:r w:rsidRPr="00A15DCB">
        <w:t>for</w:t>
      </w:r>
      <w:r w:rsidRPr="00A15DCB">
        <w:rPr>
          <w:rFonts w:eastAsia="DengXian"/>
          <w:lang w:eastAsia="zh-CN"/>
        </w:rPr>
        <w:t xml:space="preserve"> one HARQ-ACK codebook is not equal to that of the </w:t>
      </w:r>
      <w:r w:rsidRPr="00A15DCB">
        <w:rPr>
          <w:lang w:eastAsia="zh-CN"/>
        </w:rPr>
        <w:t xml:space="preserve">Downlink assignment index in DCI format 1_3 </w:t>
      </w:r>
      <w:r w:rsidRPr="00A15DCB">
        <w:rPr>
          <w:rFonts w:eastAsia="DengXian"/>
          <w:lang w:eastAsia="zh-CN"/>
        </w:rPr>
        <w:t xml:space="preserve">for the other HARQ-ACK codebook,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Downlink assignment index</w:t>
      </w:r>
      <w:r w:rsidRPr="00A15DCB">
        <w:rPr>
          <w:rFonts w:eastAsia="DengXian"/>
          <w:lang w:eastAsia="zh-CN"/>
        </w:rPr>
        <w:t xml:space="preserve"> until the bit width of the </w:t>
      </w:r>
      <w:r w:rsidRPr="00A15DCB">
        <w:rPr>
          <w:lang w:eastAsia="zh-CN"/>
        </w:rPr>
        <w:t>Downlink assignment index in DCI format 1_3</w:t>
      </w:r>
      <w:r w:rsidRPr="00A15DCB">
        <w:rPr>
          <w:rFonts w:eastAsia="DengXian"/>
          <w:lang w:eastAsia="zh-CN"/>
        </w:rPr>
        <w:t xml:space="preserve"> for the two HARQ-ACK codebooks are the same.</w:t>
      </w:r>
    </w:p>
    <w:p w14:paraId="4D3A55E9" w14:textId="77777777" w:rsidR="005755E8" w:rsidRPr="00A15DCB" w:rsidRDefault="005755E8" w:rsidP="005755E8">
      <w:pPr>
        <w:pStyle w:val="B1"/>
        <w:rPr>
          <w:lang w:eastAsia="zh-CN"/>
        </w:rPr>
      </w:pPr>
      <w:r w:rsidRPr="00A15DCB">
        <w:t>-</w:t>
      </w:r>
      <w:r w:rsidRPr="00A15DCB">
        <w:rPr>
          <w:lang w:eastAsia="zh-CN"/>
        </w:rPr>
        <w:tab/>
      </w:r>
      <w:r w:rsidRPr="00A15DCB">
        <w:t>TPC command for scheduled PU</w:t>
      </w:r>
      <w:r w:rsidRPr="00A15DCB">
        <w:rPr>
          <w:lang w:eastAsia="zh-CN"/>
        </w:rPr>
        <w:t>C</w:t>
      </w:r>
      <w:r w:rsidRPr="00A15DCB">
        <w:t xml:space="preserve">CH - 2 bits as defined in Clause </w:t>
      </w:r>
      <w:r w:rsidRPr="00A15DCB">
        <w:rPr>
          <w:lang w:eastAsia="zh-CN"/>
        </w:rPr>
        <w:t>7.2.1</w:t>
      </w:r>
      <w:r w:rsidRPr="00A15DCB">
        <w:t xml:space="preserve"> of [</w:t>
      </w:r>
      <w:r w:rsidRPr="00A15DCB">
        <w:rPr>
          <w:lang w:eastAsia="zh-CN"/>
        </w:rPr>
        <w:t>5, TS 38.213</w:t>
      </w:r>
      <w:r w:rsidRPr="00A15DCB">
        <w:t>]</w:t>
      </w:r>
    </w:p>
    <w:p w14:paraId="51FEB1C5" w14:textId="77777777" w:rsidR="005755E8" w:rsidRPr="00A15DCB" w:rsidRDefault="005755E8" w:rsidP="005755E8">
      <w:pPr>
        <w:pStyle w:val="B1"/>
        <w:rPr>
          <w:lang w:eastAsia="zh-CN"/>
        </w:rPr>
      </w:pPr>
      <w:r w:rsidRPr="00A15DCB">
        <w:t>-</w:t>
      </w:r>
      <w:r w:rsidRPr="00A15DCB">
        <w:rPr>
          <w:lang w:eastAsia="zh-CN"/>
        </w:rPr>
        <w:tab/>
        <w:t>PUCCH resource indicator</w:t>
      </w:r>
      <w:r w:rsidRPr="00A15DCB">
        <w:t xml:space="preserve"> - </w:t>
      </w:r>
      <w:r w:rsidRPr="00A15DCB">
        <w:rPr>
          <w:lang w:eastAsia="zh-CN"/>
        </w:rPr>
        <w:t>3</w:t>
      </w:r>
      <w:r w:rsidRPr="00A15DCB">
        <w:t xml:space="preserve"> bit</w:t>
      </w:r>
      <w:r w:rsidRPr="00A15DCB">
        <w:rPr>
          <w:lang w:eastAsia="zh-CN"/>
        </w:rPr>
        <w:t>s as defined in Clause 9.2.3 of [5, TS 38.213]</w:t>
      </w:r>
    </w:p>
    <w:p w14:paraId="32F6C283" w14:textId="77777777" w:rsidR="005755E8" w:rsidRPr="00A15DCB" w:rsidRDefault="005755E8" w:rsidP="005755E8">
      <w:pPr>
        <w:pStyle w:val="B1"/>
        <w:rPr>
          <w:i/>
        </w:rPr>
      </w:pPr>
      <w:r w:rsidRPr="00A15DCB">
        <w:t>-</w:t>
      </w:r>
      <w:r w:rsidRPr="00A15DCB">
        <w:tab/>
      </w:r>
      <w:r w:rsidRPr="00A15DCB">
        <w:rPr>
          <w:lang w:eastAsia="zh-CN"/>
        </w:rPr>
        <w:t>PDSCH-to-HARQ_feedback timing indicator</w:t>
      </w:r>
      <w:r w:rsidRPr="00A15DCB">
        <w:t xml:space="preserve"> - </w:t>
      </w:r>
      <w:r w:rsidRPr="00A15DCB">
        <w:rPr>
          <w:lang w:eastAsia="zh-CN"/>
        </w:rPr>
        <w:t>0, 1, 2, or 3</w:t>
      </w:r>
      <w:r w:rsidRPr="00A15DCB">
        <w:t xml:space="preserve"> bit</w:t>
      </w:r>
      <w:r w:rsidRPr="00A15DCB">
        <w:rPr>
          <w:lang w:eastAsia="zh-CN"/>
        </w:rPr>
        <w:t xml:space="preserve">s as defined in Clause 9.2.3 of [5, TS 38.213].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w:t>
      </w:r>
      <w:r w:rsidRPr="00A15DCB">
        <w:t>bits, where</w:t>
      </w:r>
      <w:r w:rsidRPr="00A15DCB">
        <w:rPr>
          <w:i/>
        </w:rPr>
        <w:t xml:space="preserve"> I</w:t>
      </w:r>
      <w:r w:rsidRPr="00A15DCB">
        <w:t xml:space="preserve"> is the number of </w:t>
      </w:r>
      <w:r w:rsidRPr="00A15DCB">
        <w:rPr>
          <w:lang w:eastAsia="zh-CN"/>
        </w:rPr>
        <w:t>entries</w:t>
      </w:r>
      <w:r w:rsidRPr="00A15DCB">
        <w:t xml:space="preserve"> in the higher layer parameter </w:t>
      </w:r>
      <w:r w:rsidRPr="00A15DCB">
        <w:rPr>
          <w:i/>
        </w:rPr>
        <w:t>dL-DataToUL-ACK.</w:t>
      </w:r>
    </w:p>
    <w:p w14:paraId="3F90DD4D" w14:textId="77777777" w:rsidR="005755E8" w:rsidRPr="00A15DCB" w:rsidRDefault="005755E8" w:rsidP="005755E8">
      <w:pPr>
        <w:ind w:left="568" w:hanging="284"/>
        <w:rPr>
          <w:rFonts w:eastAsia="DengXian"/>
          <w:lang w:eastAsia="zh-CN"/>
        </w:rPr>
      </w:pPr>
      <w:r w:rsidRPr="00A15DCB">
        <w:tab/>
      </w:r>
      <w:r w:rsidRPr="00A15DCB">
        <w:rPr>
          <w:lang w:eastAsia="zh-CN"/>
        </w:rPr>
        <w:t xml:space="preserve">If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PDSCH-to-HARQ_feedback timing indicator in DCI format 1_3 f</w:t>
      </w:r>
      <w:r w:rsidRPr="00A15DCB">
        <w:t>or</w:t>
      </w:r>
      <w:r w:rsidRPr="00A15DCB">
        <w:rPr>
          <w:rFonts w:eastAsia="DengXian"/>
          <w:lang w:eastAsia="zh-CN"/>
        </w:rPr>
        <w:t xml:space="preserve"> one HARQ-ACK codebook is not equal to that of the </w:t>
      </w:r>
      <w:r w:rsidRPr="00A15DCB">
        <w:rPr>
          <w:lang w:eastAsia="zh-CN"/>
        </w:rPr>
        <w:t xml:space="preserve">PDSCH-to-HARQ_feedback timing indicator in DCI format 1_3 </w:t>
      </w:r>
      <w:r w:rsidRPr="00A15DCB">
        <w:rPr>
          <w:rFonts w:eastAsia="DengXian"/>
          <w:lang w:eastAsia="zh-CN"/>
        </w:rPr>
        <w:t xml:space="preserve">for the other HARQ-ACK codebook on the same cell for PUCCH transmission,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PDSCH-to-HARQ_feedback timing indicator</w:t>
      </w:r>
      <w:r w:rsidRPr="00A15DCB">
        <w:rPr>
          <w:rFonts w:eastAsia="DengXian"/>
          <w:lang w:eastAsia="zh-CN"/>
        </w:rPr>
        <w:t xml:space="preserve"> until the bit width of the </w:t>
      </w:r>
      <w:r w:rsidRPr="00A15DCB">
        <w:rPr>
          <w:lang w:eastAsia="zh-CN"/>
        </w:rPr>
        <w:t>PDSCH-to-HARQ_feedback timing indicator</w:t>
      </w:r>
      <w:r w:rsidRPr="00A15DCB">
        <w:rPr>
          <w:rFonts w:eastAsia="DengXian"/>
          <w:lang w:eastAsia="zh-CN"/>
        </w:rPr>
        <w:t xml:space="preserve"> </w:t>
      </w:r>
      <w:r w:rsidRPr="00A15DCB">
        <w:rPr>
          <w:lang w:eastAsia="zh-CN"/>
        </w:rPr>
        <w:t xml:space="preserve">in DCI format 1_3 </w:t>
      </w:r>
      <w:r w:rsidRPr="00A15DCB">
        <w:rPr>
          <w:rFonts w:eastAsia="DengXian"/>
          <w:lang w:eastAsia="zh-CN"/>
        </w:rPr>
        <w:t>for the two HARQ-ACK codebooks are the same.</w:t>
      </w:r>
    </w:p>
    <w:p w14:paraId="3386B847" w14:textId="77777777" w:rsidR="005755E8" w:rsidRPr="00A15DCB" w:rsidRDefault="005755E8" w:rsidP="005755E8">
      <w:pPr>
        <w:ind w:left="568" w:hanging="284"/>
      </w:pPr>
      <w:r w:rsidRPr="00A15DCB">
        <w:lastRenderedPageBreak/>
        <w:tab/>
        <w:t xml:space="preserve">If higher layer parameter </w:t>
      </w:r>
      <w:r w:rsidRPr="00A15DCB">
        <w:rPr>
          <w:i/>
        </w:rPr>
        <w:t>pucch-sSCellDynDCI-1-3</w:t>
      </w:r>
      <w:r w:rsidRPr="00A15DCB">
        <w:t xml:space="preserve"> is configured, if the bit width of the PDSCH-to-HARQ_feedback timing indicator in DCI format 1_3 associated with one cell for PUCCH transmission is not equal to that of the PDSCH-to-HARQ_feedback timing indicator in DCI format 1_3 associated with the other cell for PUCCH transmission, a number of most significant bits with value set to '0' are inserted to smaller PDSCH-to-HARQ_feedback timing indicator until the bit width of the PDSCH-to-HARQ_feedback timing indicator in DCI format 1_3 associated with the two cells are the same.</w:t>
      </w:r>
    </w:p>
    <w:p w14:paraId="52584572" w14:textId="77777777" w:rsidR="005755E8" w:rsidRPr="00A15DCB" w:rsidRDefault="005755E8" w:rsidP="005755E8">
      <w:pPr>
        <w:pStyle w:val="B1"/>
        <w:rPr>
          <w:lang w:eastAsia="zh-CN"/>
        </w:rPr>
      </w:pPr>
      <w:r w:rsidRPr="00A15DCB">
        <w:rPr>
          <w:lang w:eastAsia="zh-CN"/>
        </w:rPr>
        <w:t>-</w:t>
      </w:r>
      <w:r w:rsidRPr="00A15DCB">
        <w:rPr>
          <w:lang w:eastAsia="zh-CN"/>
        </w:rPr>
        <w:tab/>
        <w:t>One-shot HARQ-ACK request - 0 or 1 bit.</w:t>
      </w:r>
    </w:p>
    <w:p w14:paraId="1F6D1576" w14:textId="77777777" w:rsidR="005755E8" w:rsidRPr="00A15DCB" w:rsidRDefault="005755E8" w:rsidP="005755E8">
      <w:pPr>
        <w:pStyle w:val="B2"/>
        <w:rPr>
          <w:lang w:eastAsia="zh-CN"/>
        </w:rPr>
      </w:pPr>
      <w:r w:rsidRPr="00A15DCB">
        <w:rPr>
          <w:lang w:eastAsia="zh-CN"/>
        </w:rPr>
        <w:t>-</w:t>
      </w:r>
      <w:r w:rsidRPr="00A15DCB">
        <w:rPr>
          <w:lang w:eastAsia="zh-CN"/>
        </w:rPr>
        <w:tab/>
        <w:t xml:space="preserve">1 bit if higher layer parameter pdsch-HARQ-ACK-OneShotFeedbackDCI-1-3 or pdsch-HARQ-ACK-enhType3DCI-1-3 </w:t>
      </w:r>
      <w:r w:rsidRPr="00A15DCB">
        <w:t>is configured</w:t>
      </w:r>
      <w:r w:rsidRPr="00A15DCB">
        <w:rPr>
          <w:lang w:eastAsia="zh-CN"/>
        </w:rPr>
        <w:t>;</w:t>
      </w:r>
    </w:p>
    <w:p w14:paraId="36DD0AB0"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58EFCBF7" w14:textId="77777777" w:rsidR="005755E8" w:rsidRPr="00A15DCB" w:rsidRDefault="005755E8" w:rsidP="005755E8">
      <w:pPr>
        <w:pStyle w:val="B1"/>
        <w:rPr>
          <w:lang w:eastAsia="zh-CN"/>
        </w:rPr>
      </w:pPr>
      <w:r w:rsidRPr="00A15DCB">
        <w:rPr>
          <w:lang w:eastAsia="zh-CN"/>
        </w:rPr>
        <w:t>-</w:t>
      </w:r>
      <w:r w:rsidRPr="00A15DCB">
        <w:rPr>
          <w:lang w:eastAsia="zh-CN"/>
        </w:rPr>
        <w:tab/>
        <w:t>Enhanced Type 3 codebook indicator - 0, 1, 2, or 3 bits.</w:t>
      </w:r>
    </w:p>
    <w:p w14:paraId="0270AE42" w14:textId="77777777" w:rsidR="005755E8" w:rsidRPr="00A15DCB" w:rsidRDefault="005755E8" w:rsidP="005755E8">
      <w:pPr>
        <w:pStyle w:val="B2"/>
        <w:rPr>
          <w:lang w:eastAsia="zh-CN"/>
        </w:rPr>
      </w:pPr>
      <w:r w:rsidRPr="00A15DCB">
        <w:rPr>
          <w:lang w:eastAsia="zh-CN"/>
        </w:rPr>
        <w:t>-</w:t>
      </w:r>
      <w:r w:rsidRPr="00A15DCB">
        <w:rPr>
          <w:lang w:eastAsia="zh-CN"/>
        </w:rPr>
        <w:tab/>
        <w:t>0 bit if pdsch-HARQ-ACK-enhType3DCIfieldDCI-1-3 is not configured;</w:t>
      </w:r>
    </w:p>
    <w:p w14:paraId="37D9C031" w14:textId="77777777" w:rsidR="005755E8" w:rsidRPr="00A15DCB" w:rsidRDefault="005755E8" w:rsidP="005755E8">
      <w:pPr>
        <w:pStyle w:val="B2"/>
      </w:pPr>
      <w:r w:rsidRPr="00A15DCB">
        <w:rPr>
          <w:lang w:eastAsia="zh-CN"/>
        </w:rPr>
        <w:t>…</w:t>
      </w:r>
    </w:p>
    <w:p w14:paraId="37AEE3B5" w14:textId="77777777" w:rsidR="005755E8" w:rsidRPr="00A15DCB" w:rsidRDefault="005755E8" w:rsidP="005755E8">
      <w:pPr>
        <w:pStyle w:val="B1"/>
      </w:pPr>
      <w:r w:rsidRPr="00A15DCB">
        <w:t>-</w:t>
      </w:r>
      <w:r w:rsidRPr="00A15DCB">
        <w:tab/>
        <w:t>HARQ-ACK retransmission indicator -</w:t>
      </w:r>
      <w:r w:rsidRPr="00A15DCB">
        <w:rPr>
          <w:lang w:eastAsia="zh-CN"/>
        </w:rPr>
        <w:t xml:space="preserve"> 0 or </w:t>
      </w:r>
      <w:r w:rsidRPr="00A15DCB">
        <w:t>1 bit.</w:t>
      </w:r>
    </w:p>
    <w:p w14:paraId="4B62614F"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pdsch-HARQ-ACK-retxDCI-1-3 </w:t>
      </w:r>
      <w:r w:rsidRPr="00A15DCB">
        <w:t>is configured</w:t>
      </w:r>
      <w:r w:rsidRPr="00A15DCB">
        <w:rPr>
          <w:lang w:eastAsia="zh-CN"/>
        </w:rPr>
        <w:t>.</w:t>
      </w:r>
    </w:p>
    <w:p w14:paraId="183BE347"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4C8ACA86" w14:textId="77777777" w:rsidR="005755E8" w:rsidRPr="00A15DCB" w:rsidRDefault="005755E8" w:rsidP="005755E8">
      <w:pPr>
        <w:pStyle w:val="B1"/>
        <w:rPr>
          <w:lang w:eastAsia="zh-CN"/>
        </w:rPr>
      </w:pPr>
      <w:r w:rsidRPr="00A15DCB">
        <w:t>-</w:t>
      </w:r>
      <w:r w:rsidRPr="00A15DCB">
        <w:rPr>
          <w:lang w:eastAsia="zh-CN"/>
        </w:rPr>
        <w:tab/>
        <w:t>Antenna ports</w:t>
      </w:r>
      <w:r w:rsidRPr="00A15DCB">
        <w:t xml:space="preserve"> -</w:t>
      </w:r>
      <w:r w:rsidRPr="00A15DCB">
        <w:rPr>
          <w:lang w:eastAsia="zh-CN"/>
        </w:rPr>
        <w:t xml:space="preserve"> number of</w:t>
      </w:r>
      <w:r w:rsidRPr="00A15DCB">
        <w:t xml:space="preserve"> bits</w:t>
      </w:r>
      <w:r w:rsidRPr="00A15DCB">
        <w:rPr>
          <w:lang w:eastAsia="zh-CN"/>
        </w:rPr>
        <w:t xml:space="preserve"> determined by the following:</w:t>
      </w:r>
    </w:p>
    <w:p w14:paraId="03884535" w14:textId="77777777" w:rsidR="005755E8" w:rsidRPr="00A15DCB" w:rsidRDefault="005755E8" w:rsidP="005755E8">
      <w:pPr>
        <w:pStyle w:val="B3"/>
        <w:rPr>
          <w:lang w:eastAsia="zh-CN"/>
        </w:rPr>
      </w:pPr>
      <w:r w:rsidRPr="00A15DCB">
        <w:rPr>
          <w:lang w:eastAsia="zh-CN"/>
        </w:rPr>
        <w:t>…</w:t>
      </w:r>
    </w:p>
    <w:p w14:paraId="1DD3C385" w14:textId="77777777" w:rsidR="005755E8" w:rsidRPr="00A15DCB" w:rsidRDefault="005755E8" w:rsidP="005755E8">
      <w:pPr>
        <w:pStyle w:val="B2"/>
      </w:pPr>
      <w:r w:rsidRPr="00A15DCB">
        <w:rPr>
          <w:lang w:eastAsia="zh-CN"/>
        </w:rPr>
        <w:t>-</w:t>
      </w:r>
      <w:r w:rsidRPr="00A15DCB">
        <w:rPr>
          <w:lang w:eastAsia="zh-CN"/>
        </w:rPr>
        <w:tab/>
        <w:t xml:space="preserve">If </w:t>
      </w:r>
      <w:r w:rsidRPr="00A15DCB">
        <w:rPr>
          <w:rFonts w:eastAsia="DengXian"/>
          <w:i/>
          <w:lang w:eastAsia="zh-CN"/>
        </w:rPr>
        <w:t>antennaPortsDCI-1-3</w:t>
      </w:r>
      <w:r w:rsidRPr="00A15DCB">
        <w:rPr>
          <w:i/>
        </w:rPr>
        <w:t>= type2</w:t>
      </w:r>
      <w:r w:rsidRPr="00A15DCB">
        <w:rPr>
          <w:i/>
          <w:lang w:eastAsia="zh-CN"/>
        </w:rPr>
        <w:t xml:space="preserve"> </w:t>
      </w:r>
      <w:r w:rsidRPr="00A15DCB">
        <w:rPr>
          <w:lang w:eastAsia="zh-CN"/>
        </w:rPr>
        <w:t>is configured by higher layer,</w:t>
      </w:r>
      <m:oMath>
        <m:r>
          <m:rPr>
            <m:sty m:val="p"/>
          </m:rPr>
          <w:rPr>
            <w:rFonts w:ascii="Cambria Math" w:hAnsi="Cambria Math"/>
          </w:rPr>
          <m:t xml:space="preserve"> </m:t>
        </m:r>
      </m:oMath>
    </w:p>
    <w:p w14:paraId="600080CF" w14:textId="77777777" w:rsidR="005755E8" w:rsidRPr="00A15DCB" w:rsidRDefault="005755E8" w:rsidP="005755E8">
      <w:pPr>
        <w:pStyle w:val="B3"/>
        <w:rPr>
          <w:lang w:eastAsia="zh-CN"/>
        </w:rPr>
      </w:pPr>
      <w:r w:rsidRPr="00A15DCB">
        <w:rPr>
          <w:lang w:eastAsia="zh-CN"/>
        </w:rPr>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0E5A6795" w14:textId="77777777" w:rsidR="005755E8" w:rsidRPr="00A15DCB" w:rsidRDefault="005755E8" w:rsidP="005755E8">
      <w:pPr>
        <w:ind w:left="851"/>
      </w:pPr>
      <w:r w:rsidRPr="00A15DCB">
        <w:rPr>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sidRPr="00A15DCB">
        <w:t xml:space="preserve">defined </w:t>
      </w:r>
      <w:r w:rsidRPr="00A15DCB">
        <w:rPr>
          <w:lang w:eastAsia="zh-CN"/>
        </w:rPr>
        <w:t>below.</w:t>
      </w:r>
    </w:p>
    <w:p w14:paraId="3D448590" w14:textId="77777777" w:rsidR="005755E8" w:rsidRPr="00A15DCB" w:rsidRDefault="00E80724" w:rsidP="005755E8">
      <w:pPr>
        <w:ind w:left="568" w:hanging="1"/>
        <w:rPr>
          <w:lang w:eastAsia="zh-CN"/>
        </w:rPr>
      </w:pP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005755E8" w:rsidRPr="00A15DCB">
        <w:rPr>
          <w:lang w:eastAsia="zh-CN"/>
        </w:rPr>
        <w:t xml:space="preserve"> above for the case of </w:t>
      </w:r>
      <w:r w:rsidR="005755E8" w:rsidRPr="00A15DCB">
        <w:rPr>
          <w:rFonts w:eastAsia="DengXian"/>
          <w:i/>
          <w:lang w:eastAsia="zh-CN"/>
        </w:rPr>
        <w:t>antennaPortsDCI-1-3</w:t>
      </w:r>
      <w:r w:rsidR="005755E8" w:rsidRPr="00A15DCB">
        <w:rPr>
          <w:i/>
        </w:rPr>
        <w:t>= type1A</w:t>
      </w:r>
      <w:r w:rsidR="005755E8" w:rsidRPr="00A15DCB">
        <w:rPr>
          <w:lang w:eastAsia="zh-CN"/>
        </w:rPr>
        <w:t xml:space="preserve"> or each block above for the case of </w:t>
      </w:r>
      <w:r w:rsidR="005755E8" w:rsidRPr="00A15DCB">
        <w:rPr>
          <w:rFonts w:eastAsia="DengXian"/>
          <w:i/>
          <w:lang w:eastAsia="zh-CN"/>
        </w:rPr>
        <w:t>antennaPortsDCI-1-3</w:t>
      </w:r>
      <w:r w:rsidR="005755E8" w:rsidRPr="00A15DCB">
        <w:rPr>
          <w:i/>
        </w:rPr>
        <w:t>= type2</w:t>
      </w:r>
      <w:r w:rsidR="005755E8" w:rsidRPr="00A15DCB">
        <w:rPr>
          <w:lang w:eastAsia="zh-CN"/>
        </w:rPr>
        <w:t xml:space="preserve"> is defined by the following: </w:t>
      </w:r>
    </w:p>
    <w:p w14:paraId="08C4B544" w14:textId="77777777" w:rsidR="005755E8" w:rsidRPr="00A15DCB" w:rsidRDefault="005755E8" w:rsidP="005755E8">
      <w:pPr>
        <w:pStyle w:val="B3"/>
        <w:rPr>
          <w:lang w:eastAsia="zh-CN"/>
        </w:rPr>
      </w:pPr>
      <w:r w:rsidRPr="00A15DCB">
        <w:t>-</w:t>
      </w:r>
      <w:r w:rsidRPr="00A15DCB">
        <w:tab/>
      </w:r>
      <w:r w:rsidRPr="00A15DCB">
        <w:rPr>
          <w:lang w:eastAsia="zh-CN"/>
        </w:rPr>
        <w:t>4, 5, or 6</w:t>
      </w:r>
      <w:r w:rsidRPr="00A15DCB">
        <w:t xml:space="preserve"> bit</w:t>
      </w:r>
      <w:r w:rsidRPr="00A15DCB">
        <w:rPr>
          <w:lang w:eastAsia="zh-CN"/>
        </w:rPr>
        <w:t>s as defined by Tables 7.3.1.2.2</w:t>
      </w:r>
      <w:r w:rsidRPr="00A15DCB">
        <w:t>-</w:t>
      </w:r>
      <w:r w:rsidRPr="00A15DCB">
        <w:rPr>
          <w:lang w:eastAsia="zh-CN"/>
        </w:rPr>
        <w:t>1/2/3/4 and Tables 7.3.1.2.2</w:t>
      </w:r>
      <w:r w:rsidRPr="00A15DCB">
        <w:t>-</w:t>
      </w:r>
      <w:r w:rsidRPr="00A15DCB">
        <w:rPr>
          <w:lang w:eastAsia="zh-CN"/>
        </w:rPr>
        <w:t xml:space="preserve">1A/2A/3A/4A, where the number of CDM groups without data of values 1, 2, and 3 refers to CDM groups {0}, {0,1}, and {0, 1,2} respectively.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oMath>
      <w:r w:rsidRPr="00A15DCB">
        <w:t xml:space="preserve"> shall be determined according to the ordering of DMRS port(s) given by </w:t>
      </w:r>
      <w:r w:rsidRPr="00A15DCB">
        <w:rPr>
          <w:lang w:eastAsia="zh-CN"/>
        </w:rPr>
        <w:t>Tables 7.3.1.2.2</w:t>
      </w:r>
      <w:r w:rsidRPr="00A15DCB">
        <w:t>-</w:t>
      </w:r>
      <w:r w:rsidRPr="00A15DCB">
        <w:rPr>
          <w:lang w:eastAsia="zh-CN"/>
        </w:rPr>
        <w:t>1/2/3/4 or Tables 7.3.1.2.2</w:t>
      </w:r>
      <w:r w:rsidRPr="00A15DCB">
        <w:t>-</w:t>
      </w:r>
      <w:r w:rsidRPr="00A15DCB">
        <w:rPr>
          <w:lang w:eastAsia="zh-CN"/>
        </w:rPr>
        <w:t xml:space="preserve">1A/2A/3A/4A. </w:t>
      </w:r>
    </w:p>
    <w:p w14:paraId="7D6A9DE8" w14:textId="77777777" w:rsidR="005755E8" w:rsidRPr="00A15DCB" w:rsidRDefault="005755E8" w:rsidP="005755E8">
      <w:pPr>
        <w:ind w:left="851"/>
        <w:rPr>
          <w:lang w:eastAsia="zh-CN"/>
        </w:rPr>
      </w:pPr>
      <w:r w:rsidRPr="00A15DCB">
        <w:rPr>
          <w:lang w:eastAsia="zh-CN"/>
        </w:rPr>
        <w:t xml:space="preserve">If a UE is configured with both </w:t>
      </w:r>
      <w:r w:rsidRPr="00A15DCB">
        <w:rPr>
          <w:i/>
          <w:lang w:eastAsia="zh-CN"/>
        </w:rPr>
        <w:t>dmrs-DownlinkForPDSCH-MappingTypeA</w:t>
      </w:r>
      <w:r w:rsidRPr="00A15DCB">
        <w:rPr>
          <w:lang w:eastAsia="zh-CN"/>
        </w:rPr>
        <w:t xml:space="preserve"> and </w:t>
      </w:r>
      <w:r w:rsidRPr="00A15DCB">
        <w:rPr>
          <w:i/>
          <w:lang w:eastAsia="zh-CN"/>
        </w:rPr>
        <w:t>dmrs-DownlinkForPDSCH-MappingType</w:t>
      </w:r>
      <w:r w:rsidRPr="00A15DCB">
        <w:rPr>
          <w:i/>
        </w:rPr>
        <w:t>B</w:t>
      </w:r>
      <w:r w:rsidRPr="00A15DCB">
        <w:t xml:space="preserve">, </w:t>
      </w:r>
      <w:r w:rsidRPr="00A15DCB">
        <w:rPr>
          <w:lang w:eastAsia="zh-CN"/>
        </w:rPr>
        <w:t xml:space="preserve">the bitwidth of this field equals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is the "Antenna ports" bitwidth derived according to </w:t>
      </w:r>
      <w:r w:rsidRPr="00A15DCB">
        <w:rPr>
          <w:i/>
          <w:lang w:eastAsia="zh-CN"/>
        </w:rPr>
        <w:t>dmrs-DownlinkForPDSCH-MappingTypeA</w:t>
      </w:r>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 xml:space="preserve"> is the "Antenna ports" bitwidth</w:t>
      </w:r>
      <w:r w:rsidRPr="00A15DCB">
        <w:rPr>
          <w:i/>
        </w:rPr>
        <w:t xml:space="preserve"> </w:t>
      </w:r>
      <w:r w:rsidRPr="00A15DCB">
        <w:rPr>
          <w:lang w:eastAsia="zh-CN"/>
        </w:rPr>
        <w:t xml:space="preserve">derived according to </w:t>
      </w:r>
      <w:r w:rsidRPr="00A15DCB">
        <w:rPr>
          <w:i/>
          <w:lang w:eastAsia="zh-CN"/>
        </w:rPr>
        <w:t>dmrs-DownlinkForPDSCH-MappingType</w:t>
      </w:r>
      <w:r w:rsidRPr="00A15DCB">
        <w:rPr>
          <w:i/>
        </w:rPr>
        <w:t>B</w:t>
      </w:r>
      <w:r w:rsidRPr="00A15DCB">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w:t>
      </w:r>
    </w:p>
    <w:p w14:paraId="7E38D3ED" w14:textId="77777777" w:rsidR="005755E8" w:rsidRPr="00A15DCB" w:rsidRDefault="005755E8" w:rsidP="005755E8">
      <w:pPr>
        <w:pStyle w:val="B1"/>
      </w:pPr>
      <w:r w:rsidRPr="00A15DCB">
        <w:rPr>
          <w:lang w:eastAsia="zh-CN"/>
        </w:rPr>
        <w:t>-</w:t>
      </w:r>
      <w:r w:rsidRPr="00A15DCB">
        <w:rPr>
          <w:lang w:eastAsia="zh-CN"/>
        </w:rPr>
        <w:tab/>
        <w:t xml:space="preserve">Transmission configuration indication </w:t>
      </w:r>
      <w:r w:rsidRPr="00A15DCB">
        <w:t>-</w:t>
      </w:r>
      <w:r w:rsidRPr="00A15DCB">
        <w:rPr>
          <w:lang w:eastAsia="zh-CN"/>
        </w:rPr>
        <w:t xml:space="preserve"> number of</w:t>
      </w:r>
      <w:r w:rsidRPr="00A15DCB">
        <w:t xml:space="preserve"> bits</w:t>
      </w:r>
      <w:r w:rsidRPr="00A15DCB">
        <w:rPr>
          <w:lang w:eastAsia="zh-CN"/>
        </w:rPr>
        <w:t xml:space="preserve"> determined by the following:</w:t>
      </w:r>
      <w:r w:rsidRPr="00A15DCB">
        <w:t xml:space="preserve"> </w:t>
      </w:r>
    </w:p>
    <w:p w14:paraId="652714AB"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rPr>
        <w:t>tci-PresentInDCI</w:t>
      </w:r>
      <w:r w:rsidRPr="00A15DCB">
        <w:rPr>
          <w:lang w:eastAsia="zh-CN"/>
        </w:rPr>
        <w:t xml:space="preserve"> is not enabled; </w:t>
      </w:r>
    </w:p>
    <w:p w14:paraId="2750E1C7" w14:textId="77777777" w:rsidR="005755E8" w:rsidRPr="00A15DCB" w:rsidRDefault="005755E8" w:rsidP="005755E8">
      <w:pPr>
        <w:pStyle w:val="B2"/>
        <w:rPr>
          <w:lang w:eastAsia="zh-CN"/>
        </w:rPr>
      </w:pPr>
      <w:r w:rsidRPr="00A15DCB">
        <w:rPr>
          <w:lang w:eastAsia="zh-CN"/>
        </w:rPr>
        <w:t>…</w:t>
      </w:r>
    </w:p>
    <w:p w14:paraId="64F25A38" w14:textId="77777777" w:rsidR="005755E8" w:rsidRPr="00A15DCB" w:rsidRDefault="005755E8" w:rsidP="005755E8">
      <w:pPr>
        <w:ind w:left="568" w:hanging="1"/>
        <w:rPr>
          <w:lang w:eastAsia="zh-CN"/>
        </w:rPr>
      </w:pPr>
      <w:r w:rsidRPr="00A15DCB">
        <w:rPr>
          <w:lang w:eastAsia="zh-CN"/>
        </w:rPr>
        <w:t xml:space="preserve">If "Bandwidth part indicator" field indicates a bandwidth part other than the active bandwidth part, </w:t>
      </w:r>
    </w:p>
    <w:p w14:paraId="407C08C2"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higher layer parameter </w:t>
      </w:r>
      <w:r w:rsidRPr="00A15DCB">
        <w:rPr>
          <w:i/>
          <w:lang w:eastAsia="zh-CN"/>
        </w:rPr>
        <w:t>tci-PresentInDCI</w:t>
      </w:r>
      <w:r w:rsidRPr="00A15DCB">
        <w:rPr>
          <w:lang w:eastAsia="zh-CN"/>
        </w:rPr>
        <w:t xml:space="preserve"> is not enabled for the CORESET used for the PDCCH carrying the DCI format 1_3,</w:t>
      </w:r>
    </w:p>
    <w:p w14:paraId="7168E253" w14:textId="77777777" w:rsidR="005755E8" w:rsidRPr="00A15DCB" w:rsidRDefault="005755E8" w:rsidP="005755E8">
      <w:pPr>
        <w:pStyle w:val="B3"/>
        <w:rPr>
          <w:lang w:eastAsia="zh-CN"/>
        </w:rPr>
      </w:pPr>
      <w:r w:rsidRPr="00A15DCB">
        <w:rPr>
          <w:lang w:eastAsia="zh-CN"/>
        </w:rPr>
        <w:t>-</w:t>
      </w:r>
      <w:r w:rsidRPr="00A15DCB">
        <w:rPr>
          <w:lang w:eastAsia="zh-CN"/>
        </w:rPr>
        <w:tab/>
        <w:t xml:space="preserve">the UE assumes </w:t>
      </w:r>
      <w:r w:rsidRPr="00A15DCB">
        <w:rPr>
          <w:i/>
          <w:lang w:eastAsia="zh-CN"/>
        </w:rPr>
        <w:t>tci-PresentInDCI</w:t>
      </w:r>
      <w:r w:rsidRPr="00A15DCB">
        <w:rPr>
          <w:lang w:eastAsia="zh-CN"/>
        </w:rPr>
        <w:t xml:space="preserve"> is not enabled for all CORESETs in the indicated bandwidth part;</w:t>
      </w:r>
    </w:p>
    <w:p w14:paraId="5FBF80E9" w14:textId="77777777" w:rsidR="005755E8" w:rsidRPr="00A15DCB" w:rsidRDefault="005755E8" w:rsidP="005755E8">
      <w:pPr>
        <w:pStyle w:val="B2"/>
        <w:rPr>
          <w:lang w:eastAsia="zh-CN"/>
        </w:rPr>
      </w:pPr>
      <w:r w:rsidRPr="00A15DCB">
        <w:rPr>
          <w:lang w:eastAsia="zh-CN"/>
        </w:rPr>
        <w:t>-</w:t>
      </w:r>
      <w:r w:rsidRPr="00A15DCB">
        <w:rPr>
          <w:lang w:eastAsia="zh-CN"/>
        </w:rPr>
        <w:tab/>
        <w:t>otherwise,</w:t>
      </w:r>
    </w:p>
    <w:p w14:paraId="50C1671A" w14:textId="77777777" w:rsidR="005755E8" w:rsidRPr="00A15DCB" w:rsidRDefault="005755E8" w:rsidP="005755E8">
      <w:pPr>
        <w:pStyle w:val="B3"/>
        <w:rPr>
          <w:lang w:eastAsia="zh-CN"/>
        </w:rPr>
      </w:pPr>
      <w:r w:rsidRPr="00A15DCB">
        <w:rPr>
          <w:lang w:eastAsia="zh-CN"/>
        </w:rPr>
        <w:lastRenderedPageBreak/>
        <w:t>-</w:t>
      </w:r>
      <w:r w:rsidRPr="00A15DCB">
        <w:rPr>
          <w:lang w:eastAsia="zh-CN"/>
        </w:rPr>
        <w:tab/>
        <w:t xml:space="preserve">the UE assumes </w:t>
      </w:r>
      <w:r w:rsidRPr="00A15DCB">
        <w:rPr>
          <w:i/>
          <w:lang w:eastAsia="zh-CN"/>
        </w:rPr>
        <w:t>tci-PresentInDCI</w:t>
      </w:r>
      <w:r w:rsidRPr="00A15DCB">
        <w:rPr>
          <w:lang w:eastAsia="zh-CN"/>
        </w:rPr>
        <w:t xml:space="preserve"> is enabled for all CORESETs in the indicated bandwidth part.</w:t>
      </w:r>
    </w:p>
    <w:p w14:paraId="269D1EF9" w14:textId="3A1E4C13" w:rsidR="005755E8" w:rsidRPr="00A15DCB" w:rsidRDefault="005755E8" w:rsidP="005755E8">
      <w:pPr>
        <w:pStyle w:val="B1"/>
      </w:pPr>
      <w:r w:rsidRPr="00A15DCB">
        <w:t>-</w:t>
      </w:r>
      <w:r w:rsidRPr="00A15DCB">
        <w:tab/>
        <w:t>SRS request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SRS</m:t>
            </m:r>
          </m:sub>
        </m:sSub>
      </m:oMath>
      <w:r w:rsidRPr="00A15DCB">
        <w:t xml:space="preserve"> is the number of entries in the higher layer parameter </w:t>
      </w:r>
      <w:r w:rsidRPr="00A15DCB">
        <w:rPr>
          <w:i/>
          <w:lang w:eastAsia="zh-CN"/>
        </w:rPr>
        <w:t>srs-RequestListDCI-1-3</w:t>
      </w:r>
      <w:r w:rsidRPr="00A15DCB">
        <w:t xml:space="preserve">. This field is used to indicate an entry in the higher layer parameter </w:t>
      </w:r>
      <w:r w:rsidRPr="00A15DCB">
        <w:rPr>
          <w:i/>
          <w:lang w:eastAsia="zh-CN"/>
        </w:rPr>
        <w:t>srs-RequestListDCI-1-3</w:t>
      </w:r>
      <w:r w:rsidRPr="00A15DCB">
        <w:rPr>
          <w:rFonts w:eastAsia="Batang"/>
          <w:i/>
        </w:rPr>
        <w:t xml:space="preserve"> </w:t>
      </w:r>
      <w:r w:rsidRPr="00A15DCB">
        <w:t>according to Table 7.3.1.2.4-6</w:t>
      </w:r>
      <w:r w:rsidRPr="00A15DCB">
        <w:rPr>
          <w:lang w:eastAsia="zh-CN"/>
        </w:rPr>
        <w:t xml:space="preserve">. Each entry in the higher layer parameter </w:t>
      </w:r>
      <w:r w:rsidRPr="00A15DCB">
        <w:rPr>
          <w:i/>
          <w:lang w:eastAsia="zh-CN"/>
        </w:rPr>
        <w:t>srs-RequestListDCI-1-3</w:t>
      </w:r>
      <w:r w:rsidRPr="00A15DCB">
        <w:rPr>
          <w:lang w:eastAsia="zh-CN"/>
        </w:rPr>
        <w:t xml:space="preserve"> contains the ‘SRS request’ index for each cell in the scheduled cell set, where the ‘SRS request’ indexes for all the cells are placed according to an ascending order of a serving cell index. Each ‘SRS request’ index is defined by the following:</w:t>
      </w:r>
    </w:p>
    <w:p w14:paraId="74B9F7B7" w14:textId="77777777" w:rsidR="005755E8" w:rsidRPr="00A15DCB" w:rsidRDefault="005755E8" w:rsidP="005755E8">
      <w:pPr>
        <w:pStyle w:val="B2"/>
        <w:rPr>
          <w:lang w:eastAsia="zh-CN"/>
        </w:rPr>
      </w:pPr>
      <w:r w:rsidRPr="00A15DCB">
        <w:t>-</w:t>
      </w:r>
      <w:r w:rsidRPr="00A15DCB">
        <w:rPr>
          <w:lang w:eastAsia="zh-CN"/>
        </w:rPr>
        <w:tab/>
        <w:t>2</w:t>
      </w:r>
      <w:r w:rsidRPr="00A15DCB">
        <w:t xml:space="preserve"> bits</w:t>
      </w:r>
      <w:r w:rsidRPr="00A15DCB">
        <w:rPr>
          <w:lang w:eastAsia="zh-CN"/>
        </w:rPr>
        <w:t xml:space="preserve"> as defined by Table 7.3.1.1.2</w:t>
      </w:r>
      <w:r w:rsidRPr="00A15DCB">
        <w:t>-</w:t>
      </w:r>
      <w:r w:rsidRPr="00A15DCB">
        <w:rPr>
          <w:lang w:eastAsia="zh-CN"/>
        </w:rPr>
        <w:t xml:space="preserve">24 for UEs not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3 bits for UEs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where the first bit is the non-SUL/SUL indicator as defined in Table 7.3.1.1.1-1 and the second and third bits are defined by Table 7.3.1.1.2-24. This bit field may also indicate the associated CSI-RS according to Clause 6.1.1.2 of [6, TS 38.214].</w:t>
      </w:r>
    </w:p>
    <w:p w14:paraId="1D612FB4" w14:textId="77777777" w:rsidR="005755E8" w:rsidRPr="00A15DCB" w:rsidRDefault="005755E8" w:rsidP="005755E8">
      <w:pPr>
        <w:pStyle w:val="B1"/>
      </w:pPr>
      <w:r w:rsidRPr="00A15DCB">
        <w:t>-</w:t>
      </w:r>
      <w:r w:rsidRPr="00A15DCB">
        <w:rPr>
          <w:lang w:eastAsia="zh-CN"/>
        </w:rPr>
        <w:tab/>
        <w:t>SRS offset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offset</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m:oMath>
        <m:sSub>
          <m:sSubPr>
            <m:ctrlPr>
              <w:rPr>
                <w:rFonts w:ascii="Cambria Math" w:hAnsi="Cambria Math"/>
                <w:i/>
              </w:rPr>
            </m:ctrlPr>
          </m:sSubPr>
          <m:e>
            <m:r>
              <w:rPr>
                <w:rFonts w:ascii="Cambria Math" w:hAnsi="Cambria Math"/>
              </w:rPr>
              <m:t>I</m:t>
            </m:r>
          </m:e>
          <m:sub>
            <m:r>
              <w:rPr>
                <w:rFonts w:ascii="Cambria Math" w:hAnsi="Cambria Math"/>
              </w:rPr>
              <m:t>offset</m:t>
            </m:r>
          </m:sub>
        </m:sSub>
      </m:oMath>
      <w:r w:rsidRPr="00A15DCB">
        <w:t xml:space="preserve"> is the number of entries in the higher layer parameter </w:t>
      </w:r>
      <w:r w:rsidRPr="00A15DCB">
        <w:rPr>
          <w:i/>
          <w:lang w:eastAsia="zh-CN"/>
        </w:rPr>
        <w:t>srs-OffsetListDCI-1-3</w:t>
      </w:r>
      <w:r w:rsidRPr="00A15DCB">
        <w:t xml:space="preserve">. This field is used to indicate an entry in the higher layer parameter </w:t>
      </w:r>
      <w:r w:rsidRPr="00A15DCB">
        <w:rPr>
          <w:i/>
          <w:lang w:eastAsia="zh-CN"/>
        </w:rPr>
        <w:t>srs-OffsetListDCI-1-3</w:t>
      </w:r>
      <w:r w:rsidRPr="00A15DCB">
        <w:rPr>
          <w:rFonts w:eastAsia="Batang"/>
          <w:i/>
        </w:rPr>
        <w:t xml:space="preserve"> </w:t>
      </w:r>
      <w:r w:rsidRPr="00A15DCB">
        <w:t>according to Table 7.3.1.2.4-7</w:t>
      </w:r>
      <w:r w:rsidRPr="00A15DCB">
        <w:rPr>
          <w:lang w:eastAsia="zh-CN"/>
        </w:rPr>
        <w:t xml:space="preserve">. Each entry in the higher layer parameter </w:t>
      </w:r>
      <w:r w:rsidRPr="00A15DCB">
        <w:rPr>
          <w:i/>
          <w:lang w:eastAsia="zh-CN"/>
        </w:rPr>
        <w:t>srs-OffsetListDCI-1-3</w:t>
      </w:r>
      <w:r w:rsidRPr="00A15DCB">
        <w:rPr>
          <w:lang w:eastAsia="zh-CN"/>
        </w:rPr>
        <w:t xml:space="preserve"> contains the ‘SRS offset indicator’ index for each cell in the scheduled cell set, where the ‘SRS offset indicator’ indexes for all the cells are placed according to an ascending order of a serving cell index. Each ‘SRS offset indicator’ index is defined by the following:   </w:t>
      </w:r>
    </w:p>
    <w:p w14:paraId="346FC88F"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AvailableSlotOffset</w:t>
      </w:r>
      <w:r w:rsidRPr="00A15DCB">
        <w:rPr>
          <w:lang w:eastAsia="zh-CN"/>
        </w:rPr>
        <w:t xml:space="preserve"> is not configured for any aperiodic SRS resource set in the scheduled cell, or if higher layer parameter </w:t>
      </w:r>
      <w:r w:rsidRPr="00A15DCB">
        <w:rPr>
          <w:i/>
          <w:lang w:eastAsia="zh-CN"/>
        </w:rPr>
        <w:t>AvailableSlotOffset</w:t>
      </w:r>
      <w:r w:rsidRPr="00A15DCB">
        <w:rPr>
          <w:lang w:eastAsia="zh-CN"/>
        </w:rPr>
        <w:t xml:space="preserve"> is configured for at least one aperiodic SRS resource set in the scheduled cell and the maximum number of entries of </w:t>
      </w:r>
      <w:r w:rsidRPr="00A15DCB">
        <w:rPr>
          <w:i/>
          <w:lang w:eastAsia="zh-CN"/>
        </w:rPr>
        <w:t>availableSlotOffsetList</w:t>
      </w:r>
      <w:r w:rsidRPr="00A15DCB">
        <w:rPr>
          <w:lang w:eastAsia="zh-CN"/>
        </w:rPr>
        <w:t xml:space="preserve"> configured for all aperiodic SRS resource set(s) is 1;</w:t>
      </w:r>
    </w:p>
    <w:p w14:paraId="3F6DEA52" w14:textId="77777777" w:rsidR="005755E8" w:rsidRPr="00A15DCB" w:rsidRDefault="005755E8" w:rsidP="005755E8">
      <w:pPr>
        <w:pStyle w:val="B2"/>
        <w:rPr>
          <w:lang w:eastAsia="zh-CN"/>
        </w:rPr>
      </w:pPr>
      <w:r w:rsidRPr="00A15DCB">
        <w:rPr>
          <w:lang w:eastAsia="zh-CN"/>
        </w:rPr>
        <w:t>-</w:t>
      </w:r>
      <w:r w:rsidRPr="00A15DCB">
        <w:rPr>
          <w:lang w:eastAsia="zh-CN"/>
        </w:rPr>
        <w:tab/>
      </w:r>
      <w:r w:rsidRPr="00A15DCB">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A15DCB">
        <w:rPr>
          <w:lang w:eastAsia="zh-CN"/>
        </w:rPr>
        <w:t xml:space="preserve"> bits </w:t>
      </w:r>
      <w:r w:rsidRPr="00A15DCB">
        <w:t xml:space="preserve">are used to indicate available slot offset according to Table 7.3.1.1.2-37 and </w:t>
      </w:r>
      <w:r w:rsidRPr="00A15DCB">
        <w:rPr>
          <w:lang w:eastAsia="zh-CN"/>
        </w:rPr>
        <w:t>Clause 6.2.1</w:t>
      </w:r>
      <w:r w:rsidRPr="00A15DCB">
        <w:t xml:space="preserve"> of </w:t>
      </w:r>
      <w:r w:rsidRPr="00A15DCB">
        <w:rPr>
          <w:lang w:eastAsia="zh-CN"/>
        </w:rPr>
        <w:t>[6, TS 38.214]</w:t>
      </w:r>
      <w:r w:rsidRPr="00A15DCB">
        <w:t xml:space="preserve">, </w:t>
      </w:r>
      <w:r w:rsidRPr="00A15DCB">
        <w:rPr>
          <w:lang w:eastAsia="zh-CN"/>
        </w:rPr>
        <w:t xml:space="preserve">where K is the maximum number of entries of </w:t>
      </w:r>
      <w:r w:rsidRPr="00A15DCB">
        <w:rPr>
          <w:i/>
          <w:lang w:eastAsia="zh-CN"/>
        </w:rPr>
        <w:t xml:space="preserve">availableSlotOffsetList </w:t>
      </w:r>
      <w:r w:rsidRPr="00A15DCB">
        <w:rPr>
          <w:lang w:eastAsia="zh-CN"/>
        </w:rPr>
        <w:t>configured for all aperiodic SRS resource set(s) in the scheduled cell;</w:t>
      </w:r>
    </w:p>
    <w:p w14:paraId="76C3137E" w14:textId="77777777" w:rsidR="005755E8" w:rsidRPr="00A15DCB" w:rsidRDefault="005755E8" w:rsidP="005755E8">
      <w:pPr>
        <w:pStyle w:val="B1"/>
        <w:rPr>
          <w:lang w:eastAsia="zh-CN"/>
        </w:rPr>
      </w:pPr>
      <w:r w:rsidRPr="00A15DCB">
        <w:rPr>
          <w:lang w:eastAsia="zh-CN"/>
        </w:rPr>
        <w:t>-</w:t>
      </w:r>
      <w:r w:rsidRPr="00A15DCB">
        <w:rPr>
          <w:lang w:eastAsia="zh-CN"/>
        </w:rPr>
        <w:tab/>
        <w:t xml:space="preserve">DMRS sequence initialization </w:t>
      </w:r>
      <w:r w:rsidRPr="00A15DCB">
        <w:t xml:space="preserve">- </w:t>
      </w:r>
      <w:r w:rsidRPr="00A15DCB">
        <w:rPr>
          <w:lang w:eastAsia="zh-CN"/>
        </w:rPr>
        <w:t xml:space="preserve">1 bit. This field is applied to all the scheduled cells indicated by Scheduled cells indicator field or Frequency domain resource assignment field independently. </w:t>
      </w:r>
    </w:p>
    <w:p w14:paraId="34CFC275" w14:textId="77777777" w:rsidR="005755E8" w:rsidRPr="00A15DCB" w:rsidRDefault="005755E8" w:rsidP="005755E8">
      <w:pPr>
        <w:pStyle w:val="B1"/>
        <w:rPr>
          <w:lang w:eastAsia="zh-CN"/>
        </w:rPr>
      </w:pPr>
      <w:r w:rsidRPr="00A15DCB">
        <w:rPr>
          <w:lang w:eastAsia="zh-CN"/>
        </w:rPr>
        <w:t>-</w:t>
      </w:r>
      <w:r w:rsidRPr="00A15DCB">
        <w:rPr>
          <w:lang w:eastAsia="zh-CN"/>
        </w:rPr>
        <w:tab/>
        <w:t xml:space="preserve">Priority indicator </w:t>
      </w:r>
      <w:r w:rsidRPr="00A15DCB">
        <w:t xml:space="preserve">- </w:t>
      </w:r>
      <w:r w:rsidRPr="00A15DCB">
        <w:rPr>
          <w:lang w:eastAsia="zh-CN"/>
        </w:rPr>
        <w:t xml:space="preserve">0 bit if higher layer parameter </w:t>
      </w:r>
      <w:r w:rsidRPr="00A15DCB">
        <w:rPr>
          <w:i/>
        </w:rPr>
        <w:t>priorityIndicatorDCI-1-3</w:t>
      </w:r>
      <w:r w:rsidRPr="00A15DCB">
        <w:rPr>
          <w:lang w:eastAsia="zh-CN"/>
        </w:rPr>
        <w:t xml:space="preserve"> is not configured; otherwise 1 bit as defined in Clause 9 in [5, TS 38.213]. </w:t>
      </w:r>
    </w:p>
    <w:p w14:paraId="2163DBBF" w14:textId="77777777" w:rsidR="005755E8" w:rsidRPr="00A15DCB" w:rsidRDefault="005755E8" w:rsidP="005755E8">
      <w:pPr>
        <w:pStyle w:val="B1"/>
      </w:pPr>
      <w:r w:rsidRPr="00A15DCB">
        <w:rPr>
          <w:lang w:eastAsia="zh-CN"/>
        </w:rPr>
        <w:t>-</w:t>
      </w:r>
      <w:r w:rsidRPr="00A15DCB">
        <w:rPr>
          <w:lang w:eastAsia="zh-CN"/>
        </w:rPr>
        <w:tab/>
        <w:t>ChannelAccess-CPext</w:t>
      </w:r>
      <w:r w:rsidRPr="00A15DCB">
        <w:t xml:space="preserve"> - </w:t>
      </w:r>
      <w:r w:rsidRPr="00A15DCB">
        <w:rPr>
          <w:lang w:eastAsia="zh-CN"/>
        </w:rPr>
        <w:t xml:space="preserve">0, 1, 2, 3 or 4 bits.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bits, where </w:t>
      </w:r>
      <w:r w:rsidRPr="00A15DCB">
        <w:rPr>
          <w:i/>
        </w:rPr>
        <w:t>I</w:t>
      </w:r>
      <w:r w:rsidRPr="00A15DCB">
        <w:t xml:space="preserve"> is the number of </w:t>
      </w:r>
      <w:r w:rsidRPr="00A15DCB">
        <w:rPr>
          <w:lang w:eastAsia="zh-CN"/>
        </w:rPr>
        <w:t>entries</w:t>
      </w:r>
      <w:r w:rsidRPr="00A15DCB">
        <w:t xml:space="preserve"> in the</w:t>
      </w:r>
      <w:r w:rsidRPr="00A15DCB">
        <w:rPr>
          <w:lang w:eastAsia="zh-CN"/>
        </w:rPr>
        <w:t xml:space="preserve"> higher layer parameter </w:t>
      </w:r>
      <w:r w:rsidRPr="00A15DCB">
        <w:rPr>
          <w:rFonts w:eastAsia="DengXian"/>
          <w:i/>
          <w:lang w:eastAsia="zh-CN"/>
        </w:rPr>
        <w:t>ul-AccessConfigListDCI-1-1</w:t>
      </w:r>
      <w:r w:rsidRPr="00A15DCB">
        <w:t xml:space="preserve"> or in Table 7.3.1.1.1-4A if </w:t>
      </w:r>
      <w:r w:rsidRPr="00A15DCB">
        <w:rPr>
          <w:i/>
        </w:rPr>
        <w:t>channelAccessMode-r16</w:t>
      </w:r>
      <w:r w:rsidRPr="00A15DCB">
        <w:t xml:space="preserve"> = "</w:t>
      </w:r>
      <w:r w:rsidRPr="00A15DCB">
        <w:rPr>
          <w:i/>
          <w:iCs/>
        </w:rPr>
        <w:t>semiStatic</w:t>
      </w:r>
      <w:r w:rsidRPr="00A15DCB">
        <w:t xml:space="preserve">" is provided, for operation </w:t>
      </w:r>
      <w:r w:rsidRPr="00A15DCB">
        <w:rPr>
          <w:lang w:eastAsia="zh-CN"/>
        </w:rPr>
        <w:t>in a cell with shared spectrum channel access</w:t>
      </w:r>
      <w:r w:rsidRPr="00A15DCB">
        <w:rPr>
          <w:rFonts w:eastAsia="Yu Mincho"/>
          <w:lang w:eastAsia="zh-CN"/>
        </w:rPr>
        <w:t xml:space="preserve"> in frequency range 1, or for operation in frequency range 2-2 if </w:t>
      </w:r>
      <w:r w:rsidRPr="00A15DCB">
        <w:rPr>
          <w:rFonts w:eastAsia="Yu Mincho"/>
          <w:i/>
          <w:lang w:eastAsia="zh-CN"/>
        </w:rPr>
        <w:t>ChannelAccessMode2-r17</w:t>
      </w:r>
      <w:r w:rsidRPr="00A15DCB">
        <w:rPr>
          <w:rFonts w:eastAsia="Yu Mincho"/>
          <w:lang w:eastAsia="zh-CN"/>
        </w:rPr>
        <w:t xml:space="preserve"> is provided</w:t>
      </w:r>
      <w:r w:rsidRPr="00A15DCB">
        <w:t xml:space="preserve">; otherwise 0 bit. One or more entries from Table </w:t>
      </w:r>
      <w:r w:rsidRPr="00A15DCB">
        <w:rPr>
          <w:lang w:eastAsia="zh-CN"/>
        </w:rPr>
        <w:t>7.3.1.2.2</w:t>
      </w:r>
      <w:r w:rsidRPr="00A15DCB">
        <w:t>-</w:t>
      </w:r>
      <w:r w:rsidRPr="00A15DCB">
        <w:rPr>
          <w:lang w:eastAsia="zh-CN"/>
        </w:rPr>
        <w:t xml:space="preserve">6 or </w:t>
      </w:r>
      <w:r w:rsidRPr="00A15DCB">
        <w:t xml:space="preserve">Table </w:t>
      </w:r>
      <w:r w:rsidRPr="00A15DCB">
        <w:rPr>
          <w:lang w:eastAsia="zh-CN"/>
        </w:rPr>
        <w:t xml:space="preserve">7.3.1.2.2-6A are configured by the higher layer parameter </w:t>
      </w:r>
      <w:r w:rsidRPr="00A15DCB">
        <w:rPr>
          <w:rFonts w:eastAsia="DengXian"/>
          <w:i/>
          <w:lang w:eastAsia="zh-CN"/>
        </w:rPr>
        <w:t>ul-AccessConfigListDCI-1-1</w:t>
      </w:r>
      <w:r w:rsidRPr="00A15DCB">
        <w:rPr>
          <w:i/>
          <w:lang w:eastAsia="zh-CN"/>
        </w:rPr>
        <w:t>.</w:t>
      </w:r>
    </w:p>
    <w:p w14:paraId="0EF1EEAE" w14:textId="77777777" w:rsidR="005755E8" w:rsidRPr="00A15DCB" w:rsidRDefault="005755E8" w:rsidP="005755E8">
      <w:pPr>
        <w:pStyle w:val="B1"/>
        <w:rPr>
          <w:rFonts w:eastAsia="DengXian"/>
          <w:lang w:eastAsia="zh-CN"/>
        </w:rPr>
      </w:pPr>
      <w:r w:rsidRPr="00A15DCB">
        <w:rPr>
          <w:rFonts w:eastAsia="DengXian"/>
          <w:lang w:eastAsia="zh-CN"/>
        </w:rPr>
        <w:t>-</w:t>
      </w:r>
      <w:r w:rsidRPr="00A15DCB">
        <w:rPr>
          <w:rFonts w:eastAsia="DengXian"/>
          <w:lang w:eastAsia="zh-CN"/>
        </w:rPr>
        <w:tab/>
        <w:t xml:space="preserve">Minimum applicable scheduling offset indicator </w:t>
      </w:r>
      <w:r w:rsidRPr="00A15DCB">
        <w:rPr>
          <w:rFonts w:eastAsia="DengXian"/>
        </w:rPr>
        <w:t xml:space="preserve">- </w:t>
      </w:r>
      <w:r w:rsidRPr="00A15DCB">
        <w:rPr>
          <w:rFonts w:eastAsia="DengXian"/>
          <w:lang w:eastAsia="zh-CN"/>
        </w:rPr>
        <w:t xml:space="preserve">0 or 1 bit </w:t>
      </w:r>
    </w:p>
    <w:p w14:paraId="725E36D7"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minimumSchedulingOffsetK0DCI-1-3</w:t>
      </w:r>
      <w:r w:rsidRPr="00A15DCB">
        <w:rPr>
          <w:lang w:eastAsia="zh-CN"/>
        </w:rPr>
        <w:t xml:space="preserve"> is not configured;</w:t>
      </w:r>
    </w:p>
    <w:p w14:paraId="236AC7B3" w14:textId="77777777" w:rsidR="005755E8" w:rsidRPr="00A15DCB" w:rsidRDefault="005755E8" w:rsidP="005755E8">
      <w:pPr>
        <w:pStyle w:val="B2"/>
        <w:rPr>
          <w:lang w:eastAsia="zh-CN"/>
        </w:rPr>
      </w:pPr>
      <w:r w:rsidRPr="00A15DCB">
        <w:rPr>
          <w:lang w:eastAsia="zh-CN"/>
        </w:rPr>
        <w:t>…</w:t>
      </w:r>
    </w:p>
    <w:p w14:paraId="527BDF97" w14:textId="77777777" w:rsidR="005755E8" w:rsidRPr="00A15DCB" w:rsidRDefault="005755E8" w:rsidP="005755E8">
      <w:pPr>
        <w:pStyle w:val="B1"/>
      </w:pPr>
      <w:r w:rsidRPr="00A15DCB">
        <w:t>-</w:t>
      </w:r>
      <w:r w:rsidRPr="00A15DCB">
        <w:rPr>
          <w:lang w:eastAsia="zh-CN"/>
        </w:rPr>
        <w:tab/>
        <w:t>SCell dormancy indication</w:t>
      </w:r>
      <w:r w:rsidRPr="00A15DCB">
        <w:t xml:space="preserve"> - 0 bit if higher layer parameter </w:t>
      </w:r>
      <w:r w:rsidRPr="00A15DCB">
        <w:rPr>
          <w:i/>
        </w:rPr>
        <w:t xml:space="preserve">dormancyDCI-1-3 </w:t>
      </w:r>
      <w:r w:rsidRPr="00A15DCB">
        <w:t xml:space="preserve">or </w:t>
      </w:r>
      <w:r w:rsidRPr="00A15DCB">
        <w:rPr>
          <w:i/>
          <w:iCs/>
        </w:rPr>
        <w:t>dormancyGroupWithinActiveTime</w:t>
      </w:r>
      <w:r w:rsidRPr="00A15DCB">
        <w:t xml:space="preserve"> is not configured; </w:t>
      </w:r>
    </w:p>
    <w:p w14:paraId="753D7B38" w14:textId="77777777" w:rsidR="005755E8" w:rsidRPr="00A15DCB" w:rsidRDefault="005755E8" w:rsidP="005755E8">
      <w:pPr>
        <w:pStyle w:val="B1"/>
        <w:rPr>
          <w:lang w:eastAsia="zh-CN"/>
        </w:rPr>
      </w:pPr>
      <w:r w:rsidRPr="00A15DCB">
        <w:t xml:space="preserve">     …</w:t>
      </w:r>
    </w:p>
    <w:p w14:paraId="52AD0B9A" w14:textId="77777777" w:rsidR="005755E8" w:rsidRPr="00A15DCB" w:rsidRDefault="005755E8" w:rsidP="005755E8">
      <w:pPr>
        <w:pStyle w:val="B1"/>
      </w:pPr>
      <w:r w:rsidRPr="00A15DCB">
        <w:t>-</w:t>
      </w:r>
      <w:r w:rsidRPr="00A15DCB">
        <w:tab/>
        <w:t>PDCCH monitoring adaptation indication - 0, 1 or 2 bits</w:t>
      </w:r>
    </w:p>
    <w:p w14:paraId="53A30150"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 xml:space="preserve">pdcchMonAdaptDCI-1-3 </w:t>
      </w:r>
      <w:r w:rsidRPr="00A15DCB">
        <w:rPr>
          <w:lang w:eastAsia="zh-CN"/>
        </w:rPr>
        <w:t>is not enabled;</w:t>
      </w:r>
    </w:p>
    <w:p w14:paraId="2F764942" w14:textId="77777777" w:rsidR="005755E8" w:rsidRPr="00A15DCB" w:rsidRDefault="005755E8" w:rsidP="005755E8">
      <w:pPr>
        <w:pStyle w:val="B3"/>
        <w:rPr>
          <w:lang w:eastAsia="zh-CN"/>
        </w:rPr>
      </w:pPr>
      <w:r w:rsidRPr="00A15DCB">
        <w:rPr>
          <w:lang w:eastAsia="zh-CN"/>
        </w:rPr>
        <w:t>…</w:t>
      </w:r>
    </w:p>
    <w:p w14:paraId="67E531BB" w14:textId="77777777" w:rsidR="005755E8" w:rsidRPr="00A15DCB" w:rsidRDefault="005755E8" w:rsidP="005755E8">
      <w:pPr>
        <w:pStyle w:val="B1"/>
      </w:pPr>
      <w:r w:rsidRPr="00A15DCB">
        <w:t>-</w:t>
      </w:r>
      <w:r w:rsidRPr="00A15DCB">
        <w:tab/>
        <w:t>PUCCH Cell indicator -</w:t>
      </w:r>
      <w:r w:rsidRPr="00A15DCB">
        <w:rPr>
          <w:lang w:eastAsia="zh-CN"/>
        </w:rPr>
        <w:t xml:space="preserve"> 0 or </w:t>
      </w:r>
      <w:r w:rsidRPr="00A15DCB">
        <w:t>1 bit.</w:t>
      </w:r>
    </w:p>
    <w:p w14:paraId="5EB1BB15"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w:t>
      </w:r>
      <w:r w:rsidRPr="00A15DCB">
        <w:rPr>
          <w:i/>
        </w:rPr>
        <w:t xml:space="preserve">pucch-sSCellDynDCI-1-3 </w:t>
      </w:r>
      <w:r w:rsidRPr="00A15DCB">
        <w:t>is configured</w:t>
      </w:r>
      <w:r w:rsidRPr="00A15DCB">
        <w:rPr>
          <w:lang w:eastAsia="zh-CN"/>
        </w:rPr>
        <w:t>.</w:t>
      </w:r>
    </w:p>
    <w:p w14:paraId="636300E6" w14:textId="77777777" w:rsidR="005755E8" w:rsidRPr="00A15DCB" w:rsidRDefault="005755E8" w:rsidP="005755E8">
      <w:pPr>
        <w:pStyle w:val="B2"/>
        <w:rPr>
          <w:lang w:eastAsia="zh-CN"/>
        </w:rPr>
      </w:pPr>
      <w:r w:rsidRPr="00A15DCB">
        <w:rPr>
          <w:lang w:eastAsia="zh-CN"/>
        </w:rPr>
        <w:lastRenderedPageBreak/>
        <w:t>-</w:t>
      </w:r>
      <w:r w:rsidRPr="00A15DCB">
        <w:rPr>
          <w:lang w:eastAsia="zh-CN"/>
        </w:rPr>
        <w:tab/>
        <w:t>0 bit otherwise.</w:t>
      </w:r>
    </w:p>
    <w:p w14:paraId="68266373" w14:textId="77777777" w:rsidR="005755E8" w:rsidRPr="00A15DCB" w:rsidRDefault="005755E8" w:rsidP="005755E8">
      <w:pPr>
        <w:rPr>
          <w:lang w:eastAsia="sv-SE"/>
        </w:rPr>
      </w:pPr>
      <w:r w:rsidRPr="00A15DCB">
        <w:t>[TS 38.213, clause 9.2.3]</w:t>
      </w:r>
    </w:p>
    <w:p w14:paraId="0A60100E" w14:textId="77777777" w:rsidR="00832792" w:rsidRPr="00A15DCB" w:rsidRDefault="005755E8" w:rsidP="00832792">
      <w:r w:rsidRPr="00A15DCB">
        <w:t xml:space="preserve">If the UE detects a DCI format scheduling a number of PDSCH receptions ending in DL slot </w:t>
      </w:r>
      <w:bookmarkStart w:id="175" w:name="_Hlk39321600"/>
      <m:oMath>
        <m:sSub>
          <m:sSubPr>
            <m:ctrlPr>
              <w:rPr>
                <w:rFonts w:ascii="Cambria Math" w:hAnsi="Cambria Math"/>
                <w:i/>
              </w:rPr>
            </m:ctrlPr>
          </m:sSubPr>
          <m:e>
            <m:r>
              <w:rPr>
                <w:rFonts w:ascii="Cambria Math" w:hAnsi="Cambria Math"/>
              </w:rPr>
              <m:t>n</m:t>
            </m:r>
          </m:e>
          <m:sub>
            <m:r>
              <w:rPr>
                <w:rFonts w:ascii="Cambria Math" w:hAnsi="Cambria Math"/>
              </w:rPr>
              <m:t>D</m:t>
            </m:r>
          </m:sub>
        </m:sSub>
      </m:oMath>
      <w:bookmarkEnd w:id="175"/>
      <w:r w:rsidRPr="00A15DCB">
        <w:t xml:space="preserve"> or if the UE detects a DCI format generating a HARQ-ACK information bit</w:t>
      </w:r>
      <w:r w:rsidRPr="00A15DCB">
        <w:rPr>
          <w:lang w:eastAsia="zh-CN"/>
        </w:rPr>
        <w:t xml:space="preserve"> </w:t>
      </w:r>
      <w:r w:rsidRPr="00A15DCB">
        <w:t xml:space="preserve">and does not schedule a PDSCH reception through a PDCCH reception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A15DCB">
        <w:t xml:space="preserve">, the UE provides corresponding HARQ-ACK information in a PUCCH transmission within UL slot </w:t>
      </w:r>
      <m:oMath>
        <m:r>
          <w:rPr>
            <w:rFonts w:ascii="Cambria Math" w:hAnsi="Cambria Math"/>
          </w:rPr>
          <m:t>n+k</m:t>
        </m:r>
      </m:oMath>
      <w:r w:rsidRPr="00A15DCB">
        <w:t xml:space="preserve">, where </w:t>
      </w:r>
      <m:oMath>
        <m:r>
          <w:rPr>
            <w:rFonts w:ascii="Cambria Math" w:hAnsi="Cambria Math"/>
          </w:rPr>
          <m:t>k</m:t>
        </m:r>
      </m:oMath>
      <w:r w:rsidRPr="00A15DCB">
        <w:t xml:space="preserve"> is a number of slots and is indicated by the PDSCH-to-HARQ_feedback timing indicator field in the DCI format, if present, or provided by </w:t>
      </w:r>
      <w:r w:rsidRPr="00A15DCB">
        <w:rPr>
          <w:i/>
        </w:rPr>
        <w:t>dl-DataToUL-ACK</w:t>
      </w:r>
      <w:r w:rsidRPr="00A15DCB">
        <w:t xml:space="preserve">, </w:t>
      </w:r>
      <w:r w:rsidRPr="00A15DCB">
        <w:rPr>
          <w:i/>
        </w:rPr>
        <w:t>dl-DataToUL-ACK-r16</w:t>
      </w:r>
      <w:r w:rsidRPr="00A15DCB">
        <w:rPr>
          <w:iCs/>
        </w:rPr>
        <w:t xml:space="preserve">, </w:t>
      </w:r>
      <w:r w:rsidRPr="00A15DCB">
        <w:t xml:space="preserve">or </w:t>
      </w:r>
      <w:r w:rsidRPr="00A15DCB">
        <w:rPr>
          <w:i/>
        </w:rPr>
        <w:t>dl-DataToUL-ACK-DCI-1-2</w:t>
      </w:r>
      <w:r w:rsidRPr="00A15DCB">
        <w:t>,</w:t>
      </w:r>
      <w:r w:rsidRPr="00A15DCB">
        <w:rPr>
          <w:iCs/>
        </w:rPr>
        <w:t xml:space="preserve"> </w:t>
      </w:r>
      <w:r w:rsidRPr="00A15DCB">
        <w:t xml:space="preserve">or </w:t>
      </w:r>
      <w:r w:rsidRPr="00A15DCB">
        <w:rPr>
          <w:i/>
          <w:iCs/>
        </w:rPr>
        <w:t>dl-DataToUL-ACK-r17</w:t>
      </w:r>
      <w:r w:rsidRPr="00A15DCB">
        <w:rPr>
          <w:kern w:val="2"/>
        </w:rPr>
        <w:t xml:space="preserve">, </w:t>
      </w:r>
      <w:r w:rsidRPr="00A15DCB">
        <w:rPr>
          <w:rFonts w:eastAsia="Malgun Gothic"/>
          <w:lang w:eastAsia="zh-CN"/>
        </w:rPr>
        <w:t xml:space="preserve">or </w:t>
      </w:r>
      <w:r w:rsidRPr="00A15DCB">
        <w:rPr>
          <w:rFonts w:eastAsia="Malgun Gothic"/>
          <w:i/>
        </w:rPr>
        <w:t>dl-DataToUL-ACK-DCI-1-2</w:t>
      </w:r>
      <w:r w:rsidRPr="00A15DCB">
        <w:rPr>
          <w:i/>
        </w:rPr>
        <w:t>-r17</w:t>
      </w:r>
      <w:r w:rsidRPr="00A15DCB">
        <w:t>,</w:t>
      </w:r>
      <w:r w:rsidRPr="00A15DCB">
        <w:rPr>
          <w:iCs/>
        </w:rPr>
        <w:t xml:space="preserve"> </w:t>
      </w:r>
      <w:r w:rsidRPr="00A15DCB">
        <w:t xml:space="preserve">or </w:t>
      </w:r>
      <w:r w:rsidRPr="00A15DCB">
        <w:rPr>
          <w:i/>
          <w:iCs/>
        </w:rPr>
        <w:t>dl-DataToUL-ACK-v1700</w:t>
      </w:r>
      <w:r w:rsidRPr="00A15DCB">
        <w:t xml:space="preserve">. </w:t>
      </w:r>
    </w:p>
    <w:p w14:paraId="22548D47" w14:textId="77777777" w:rsidR="00832792" w:rsidRPr="00A15DCB" w:rsidRDefault="00832792" w:rsidP="00832792">
      <w:r w:rsidRPr="00A15DCB">
        <w:t>[TS 38.213, clause 10.1]</w:t>
      </w:r>
    </w:p>
    <w:p w14:paraId="20BCAC5E" w14:textId="77777777" w:rsidR="00832792" w:rsidRPr="00A15DCB" w:rsidRDefault="00832792" w:rsidP="00832792">
      <w:r w:rsidRPr="00A15DCB">
        <w:t xml:space="preserve">A UE expects to monitor PDCCH candidates for up to 4 sizes of DCI formats that include up to 3 sizes of DCI formats with CRC scrambled by C-RNTI per serving cell. The UE counts a number of sizes for DCI formats per serving cell based on a number of configured PDCCH candidates in respective search space sets for the corresponding active DL BWP. If the UE monitors PDCCH candidates for detection of one or both of DCI format 0_3 and DCI format 1_3 for scheduling on serving cells from a set of serving cells, the serving cell for counting the size of one or both DCI format 0_3 and DCI format 1_3, respectively, is </w:t>
      </w:r>
    </w:p>
    <w:p w14:paraId="012D683F" w14:textId="77777777" w:rsidR="00832792" w:rsidRPr="00A15DCB" w:rsidRDefault="00832792" w:rsidP="00832792">
      <w:r w:rsidRPr="00A15DCB">
        <w:t>-</w:t>
      </w:r>
      <w:r w:rsidRPr="00A15DCB">
        <w:tab/>
        <w:t>the scheduling cell, if the scheduling cell is included in the set of serving cells and the UE is provided search space sets for the PDCCH candidates only on the scheduling cell</w:t>
      </w:r>
    </w:p>
    <w:p w14:paraId="23C22233" w14:textId="4604E10C" w:rsidR="005755E8" w:rsidRPr="00A15DCB" w:rsidRDefault="00832792" w:rsidP="00832792">
      <w:r w:rsidRPr="00A15DCB">
        <w:t>-</w:t>
      </w:r>
      <w:r w:rsidRPr="00A15DCB">
        <w:tab/>
        <w:t>a serving cell from the set of serving cells, if search space sets with same searchSpaceId for one or both of DCI format 0_3 and DCI format 1_3, respectively, are provided on the serving cell and on the scheduling cell.</w:t>
      </w:r>
    </w:p>
    <w:p w14:paraId="69A6B5D2" w14:textId="77777777" w:rsidR="005755E8" w:rsidRPr="00A15DCB" w:rsidRDefault="005755E8" w:rsidP="005755E8">
      <w:pPr>
        <w:pStyle w:val="H6"/>
      </w:pPr>
      <w:r w:rsidRPr="00A15DCB">
        <w:t>7.1.1.2.8.1.3</w:t>
      </w:r>
      <w:r w:rsidRPr="00A15DCB">
        <w:tab/>
        <w:t>Test description</w:t>
      </w:r>
    </w:p>
    <w:p w14:paraId="3B9A3B71" w14:textId="77777777" w:rsidR="005755E8" w:rsidRPr="00A15DCB" w:rsidRDefault="005755E8" w:rsidP="005755E8">
      <w:pPr>
        <w:pStyle w:val="H6"/>
        <w:rPr>
          <w:lang w:eastAsia="zh-CN"/>
        </w:rPr>
      </w:pPr>
      <w:r w:rsidRPr="00A15DCB">
        <w:t>7.1.1.2.8.1.3.1</w:t>
      </w:r>
      <w:r w:rsidRPr="00A15DCB">
        <w:tab/>
        <w:t>Pre-test conditions</w:t>
      </w:r>
    </w:p>
    <w:p w14:paraId="26E72516" w14:textId="234582C1" w:rsidR="005755E8" w:rsidRPr="00A15DCB" w:rsidRDefault="005755E8" w:rsidP="005755E8">
      <w:pPr>
        <w:rPr>
          <w:lang w:eastAsia="zh-CN"/>
        </w:rPr>
      </w:pPr>
      <w:r w:rsidRPr="00A15DCB">
        <w:t xml:space="preserve">Same Pre-test conditions as in clause 7.1.1.0 except that </w:t>
      </w:r>
      <w:r w:rsidR="00832792" w:rsidRPr="00A15DCB">
        <w:t xml:space="preserve">set to return no data in uplink, </w:t>
      </w:r>
      <w:r w:rsidRPr="00A15DCB">
        <w:t xml:space="preserve"> System information combination NR-4 and in addition </w:t>
      </w:r>
      <w:r w:rsidRPr="00A15DCB">
        <w:rPr>
          <w:lang w:eastAsia="sv-SE"/>
        </w:rPr>
        <w:t>NR Cell 3 is configured as NR Active Scell</w:t>
      </w:r>
      <w:r w:rsidRPr="00A15DCB">
        <w:t>.</w:t>
      </w:r>
    </w:p>
    <w:p w14:paraId="0C8677F7" w14:textId="77777777" w:rsidR="005755E8" w:rsidRPr="00A15DCB" w:rsidRDefault="005755E8" w:rsidP="005755E8">
      <w:pPr>
        <w:pStyle w:val="H6"/>
      </w:pPr>
      <w:r w:rsidRPr="00A15DCB">
        <w:lastRenderedPageBreak/>
        <w:t>7.1.1.2.8.1.3.2</w:t>
      </w:r>
      <w:r w:rsidRPr="00A15DCB">
        <w:tab/>
        <w:t>Test procedure sequence</w:t>
      </w:r>
    </w:p>
    <w:p w14:paraId="1DB4F056" w14:textId="77777777" w:rsidR="005755E8" w:rsidRPr="00A15DCB" w:rsidRDefault="005755E8" w:rsidP="005755E8">
      <w:pPr>
        <w:pStyle w:val="TH"/>
      </w:pPr>
      <w:r w:rsidRPr="00A15DCB">
        <w:t>Table 7.1.1.2.8.1.3.2-1: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755E8" w:rsidRPr="00A15DCB" w14:paraId="23CBFB90" w14:textId="77777777" w:rsidTr="009B330A">
        <w:tc>
          <w:tcPr>
            <w:tcW w:w="534" w:type="dxa"/>
            <w:tcBorders>
              <w:bottom w:val="nil"/>
            </w:tcBorders>
          </w:tcPr>
          <w:p w14:paraId="4174D029" w14:textId="77777777" w:rsidR="005755E8" w:rsidRPr="00A15DCB" w:rsidRDefault="005755E8" w:rsidP="009B330A">
            <w:pPr>
              <w:pStyle w:val="TAH"/>
            </w:pPr>
            <w:r w:rsidRPr="00A15DCB">
              <w:t>St</w:t>
            </w:r>
          </w:p>
        </w:tc>
        <w:tc>
          <w:tcPr>
            <w:tcW w:w="3968" w:type="dxa"/>
          </w:tcPr>
          <w:p w14:paraId="39628239" w14:textId="77777777" w:rsidR="005755E8" w:rsidRPr="00A15DCB" w:rsidRDefault="005755E8" w:rsidP="009B330A">
            <w:pPr>
              <w:pStyle w:val="TAH"/>
            </w:pPr>
            <w:r w:rsidRPr="00A15DCB">
              <w:t>Procedure</w:t>
            </w:r>
          </w:p>
        </w:tc>
        <w:tc>
          <w:tcPr>
            <w:tcW w:w="3684" w:type="dxa"/>
            <w:gridSpan w:val="2"/>
          </w:tcPr>
          <w:p w14:paraId="132A8992" w14:textId="77777777" w:rsidR="005755E8" w:rsidRPr="00A15DCB" w:rsidRDefault="005755E8" w:rsidP="009B330A">
            <w:pPr>
              <w:pStyle w:val="TAH"/>
            </w:pPr>
            <w:r w:rsidRPr="00A15DCB">
              <w:t>Message Sequence</w:t>
            </w:r>
          </w:p>
        </w:tc>
        <w:tc>
          <w:tcPr>
            <w:tcW w:w="567" w:type="dxa"/>
            <w:tcBorders>
              <w:bottom w:val="nil"/>
            </w:tcBorders>
          </w:tcPr>
          <w:p w14:paraId="61EC56BE" w14:textId="77777777" w:rsidR="005755E8" w:rsidRPr="00A15DCB" w:rsidRDefault="005755E8" w:rsidP="009B330A">
            <w:pPr>
              <w:pStyle w:val="TAH"/>
            </w:pPr>
            <w:r w:rsidRPr="00A15DCB">
              <w:t>TP</w:t>
            </w:r>
          </w:p>
        </w:tc>
        <w:tc>
          <w:tcPr>
            <w:tcW w:w="850" w:type="dxa"/>
            <w:tcBorders>
              <w:bottom w:val="nil"/>
            </w:tcBorders>
          </w:tcPr>
          <w:p w14:paraId="42C89369" w14:textId="77777777" w:rsidR="005755E8" w:rsidRPr="00A15DCB" w:rsidRDefault="005755E8" w:rsidP="009B330A">
            <w:pPr>
              <w:pStyle w:val="TAH"/>
            </w:pPr>
            <w:r w:rsidRPr="00A15DCB">
              <w:t>Verdict</w:t>
            </w:r>
          </w:p>
        </w:tc>
      </w:tr>
      <w:tr w:rsidR="005755E8" w:rsidRPr="00A15DCB" w14:paraId="0493DC8B" w14:textId="77777777" w:rsidTr="009B330A">
        <w:tc>
          <w:tcPr>
            <w:tcW w:w="534" w:type="dxa"/>
            <w:tcBorders>
              <w:top w:val="nil"/>
            </w:tcBorders>
          </w:tcPr>
          <w:p w14:paraId="637E83AD" w14:textId="77777777" w:rsidR="005755E8" w:rsidRPr="00A15DCB" w:rsidRDefault="005755E8" w:rsidP="009B330A">
            <w:pPr>
              <w:pStyle w:val="TAH"/>
            </w:pPr>
          </w:p>
        </w:tc>
        <w:tc>
          <w:tcPr>
            <w:tcW w:w="3968" w:type="dxa"/>
          </w:tcPr>
          <w:p w14:paraId="078E5ED0" w14:textId="77777777" w:rsidR="005755E8" w:rsidRPr="00A15DCB" w:rsidRDefault="005755E8" w:rsidP="009B330A">
            <w:pPr>
              <w:pStyle w:val="TAH"/>
            </w:pPr>
          </w:p>
        </w:tc>
        <w:tc>
          <w:tcPr>
            <w:tcW w:w="708" w:type="dxa"/>
          </w:tcPr>
          <w:p w14:paraId="7BD818AB" w14:textId="77777777" w:rsidR="005755E8" w:rsidRPr="00A15DCB" w:rsidRDefault="005755E8" w:rsidP="009B330A">
            <w:pPr>
              <w:pStyle w:val="TAH"/>
            </w:pPr>
            <w:r w:rsidRPr="00A15DCB">
              <w:t>U - S</w:t>
            </w:r>
          </w:p>
        </w:tc>
        <w:tc>
          <w:tcPr>
            <w:tcW w:w="2976" w:type="dxa"/>
          </w:tcPr>
          <w:p w14:paraId="2C37406C" w14:textId="77777777" w:rsidR="005755E8" w:rsidRPr="00A15DCB" w:rsidRDefault="005755E8" w:rsidP="009B330A">
            <w:pPr>
              <w:pStyle w:val="TAH"/>
            </w:pPr>
            <w:r w:rsidRPr="00A15DCB">
              <w:t>Message</w:t>
            </w:r>
          </w:p>
        </w:tc>
        <w:tc>
          <w:tcPr>
            <w:tcW w:w="567" w:type="dxa"/>
            <w:tcBorders>
              <w:top w:val="nil"/>
            </w:tcBorders>
          </w:tcPr>
          <w:p w14:paraId="5EAF4314" w14:textId="77777777" w:rsidR="005755E8" w:rsidRPr="00A15DCB" w:rsidRDefault="005755E8" w:rsidP="009B330A">
            <w:pPr>
              <w:pStyle w:val="TAH"/>
            </w:pPr>
          </w:p>
        </w:tc>
        <w:tc>
          <w:tcPr>
            <w:tcW w:w="850" w:type="dxa"/>
            <w:tcBorders>
              <w:top w:val="nil"/>
            </w:tcBorders>
          </w:tcPr>
          <w:p w14:paraId="04AD39ED" w14:textId="77777777" w:rsidR="005755E8" w:rsidRPr="00A15DCB" w:rsidRDefault="005755E8" w:rsidP="009B330A">
            <w:pPr>
              <w:pStyle w:val="TAH"/>
            </w:pPr>
          </w:p>
        </w:tc>
      </w:tr>
      <w:tr w:rsidR="005755E8" w:rsidRPr="00A15DCB" w14:paraId="757964EB" w14:textId="77777777" w:rsidTr="009B330A">
        <w:tc>
          <w:tcPr>
            <w:tcW w:w="534" w:type="dxa"/>
          </w:tcPr>
          <w:p w14:paraId="378070C0" w14:textId="77777777" w:rsidR="005755E8" w:rsidRPr="00A15DCB" w:rsidRDefault="005755E8" w:rsidP="009B330A">
            <w:pPr>
              <w:pStyle w:val="TAC"/>
            </w:pPr>
            <w:r w:rsidRPr="00A15DCB">
              <w:rPr>
                <w:lang w:eastAsia="zh-CN"/>
              </w:rPr>
              <w:t>1</w:t>
            </w:r>
          </w:p>
        </w:tc>
        <w:tc>
          <w:tcPr>
            <w:tcW w:w="3968" w:type="dxa"/>
          </w:tcPr>
          <w:p w14:paraId="55724EB0" w14:textId="77777777" w:rsidR="005755E8" w:rsidRPr="00A15DCB" w:rsidRDefault="005755E8" w:rsidP="009B330A">
            <w:pPr>
              <w:pStyle w:val="TAL"/>
            </w:pPr>
            <w:r w:rsidRPr="00A15DCB">
              <w:t>The SS transmits an RRCReconfiguration message to</w:t>
            </w:r>
            <w:r w:rsidRPr="00A15DCB">
              <w:rPr>
                <w:b/>
                <w:lang w:eastAsia="zh-CN"/>
              </w:rPr>
              <w:t xml:space="preserve"> </w:t>
            </w:r>
            <w:r w:rsidRPr="00A15DCB">
              <w:rPr>
                <w:iCs/>
              </w:rPr>
              <w:t>configure SCell (</w:t>
            </w:r>
            <w:r w:rsidRPr="00A15DCB">
              <w:rPr>
                <w:iCs/>
                <w:lang w:eastAsia="zh-CN"/>
              </w:rPr>
              <w:t xml:space="preserve">NR </w:t>
            </w:r>
            <w:r w:rsidRPr="00A15DCB">
              <w:rPr>
                <w:iCs/>
              </w:rPr>
              <w:t xml:space="preserve">Cell </w:t>
            </w:r>
            <w:r w:rsidRPr="00A15DCB">
              <w:rPr>
                <w:iCs/>
                <w:lang w:eastAsia="zh-CN"/>
              </w:rPr>
              <w:t>3</w:t>
            </w:r>
            <w:r w:rsidRPr="00A15DCB">
              <w:rPr>
                <w:iCs/>
              </w:rPr>
              <w:t xml:space="preserve">) and DCI format 1-3 on </w:t>
            </w:r>
            <w:r w:rsidRPr="00A15DCB">
              <w:t>NR SpCell (NR Cell 1)</w:t>
            </w:r>
            <w:r w:rsidRPr="00A15DCB">
              <w:rPr>
                <w:iCs/>
              </w:rPr>
              <w:t>. (Note 1)</w:t>
            </w:r>
          </w:p>
        </w:tc>
        <w:tc>
          <w:tcPr>
            <w:tcW w:w="708" w:type="dxa"/>
          </w:tcPr>
          <w:p w14:paraId="1D41A715" w14:textId="77777777" w:rsidR="005755E8" w:rsidRPr="00A15DCB" w:rsidRDefault="005755E8" w:rsidP="009B330A">
            <w:pPr>
              <w:pStyle w:val="TAC"/>
            </w:pPr>
            <w:r w:rsidRPr="00A15DCB">
              <w:t>&lt;--</w:t>
            </w:r>
          </w:p>
        </w:tc>
        <w:tc>
          <w:tcPr>
            <w:tcW w:w="2976" w:type="dxa"/>
          </w:tcPr>
          <w:p w14:paraId="7AB38EBE" w14:textId="77777777" w:rsidR="005755E8" w:rsidRPr="00A15DCB" w:rsidRDefault="005755E8" w:rsidP="009B330A">
            <w:pPr>
              <w:pStyle w:val="TAL"/>
            </w:pPr>
            <w:r w:rsidRPr="00A15DCB">
              <w:rPr>
                <w:rFonts w:eastAsia="MS Mincho"/>
              </w:rPr>
              <w:t>RRCReconfiguration</w:t>
            </w:r>
          </w:p>
        </w:tc>
        <w:tc>
          <w:tcPr>
            <w:tcW w:w="567" w:type="dxa"/>
          </w:tcPr>
          <w:p w14:paraId="5577FF1D" w14:textId="77777777" w:rsidR="005755E8" w:rsidRPr="00A15DCB" w:rsidRDefault="005755E8" w:rsidP="009B330A">
            <w:pPr>
              <w:pStyle w:val="TAC"/>
            </w:pPr>
            <w:r w:rsidRPr="00A15DCB">
              <w:t>-</w:t>
            </w:r>
          </w:p>
        </w:tc>
        <w:tc>
          <w:tcPr>
            <w:tcW w:w="850" w:type="dxa"/>
          </w:tcPr>
          <w:p w14:paraId="7782F18B" w14:textId="77777777" w:rsidR="005755E8" w:rsidRPr="00A15DCB" w:rsidRDefault="005755E8" w:rsidP="009B330A">
            <w:pPr>
              <w:pStyle w:val="TAC"/>
            </w:pPr>
            <w:r w:rsidRPr="00A15DCB">
              <w:t>-</w:t>
            </w:r>
          </w:p>
        </w:tc>
      </w:tr>
      <w:tr w:rsidR="005755E8" w:rsidRPr="00A15DCB" w14:paraId="50BD3CFF" w14:textId="77777777" w:rsidTr="009B330A">
        <w:tc>
          <w:tcPr>
            <w:tcW w:w="534" w:type="dxa"/>
          </w:tcPr>
          <w:p w14:paraId="4D217C4A" w14:textId="77777777" w:rsidR="005755E8" w:rsidRPr="00A15DCB" w:rsidRDefault="005755E8" w:rsidP="009B330A">
            <w:pPr>
              <w:pStyle w:val="TAC"/>
            </w:pPr>
            <w:r w:rsidRPr="00A15DCB">
              <w:rPr>
                <w:lang w:eastAsia="zh-CN"/>
              </w:rPr>
              <w:t>2</w:t>
            </w:r>
          </w:p>
        </w:tc>
        <w:tc>
          <w:tcPr>
            <w:tcW w:w="3968" w:type="dxa"/>
          </w:tcPr>
          <w:p w14:paraId="18A9F289" w14:textId="77777777" w:rsidR="005755E8" w:rsidRPr="00A15DCB" w:rsidRDefault="005755E8" w:rsidP="009B330A">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8" w:type="dxa"/>
          </w:tcPr>
          <w:p w14:paraId="4ACA2878" w14:textId="77777777" w:rsidR="005755E8" w:rsidRPr="00A15DCB" w:rsidRDefault="005755E8" w:rsidP="009B330A">
            <w:pPr>
              <w:pStyle w:val="TAC"/>
            </w:pPr>
            <w:r w:rsidRPr="00A15DCB">
              <w:t>--&gt;</w:t>
            </w:r>
          </w:p>
        </w:tc>
        <w:tc>
          <w:tcPr>
            <w:tcW w:w="2976" w:type="dxa"/>
          </w:tcPr>
          <w:p w14:paraId="487F4DFF" w14:textId="77777777" w:rsidR="005755E8" w:rsidRPr="00A15DCB" w:rsidRDefault="005755E8" w:rsidP="009B330A">
            <w:pPr>
              <w:pStyle w:val="TAL"/>
            </w:pPr>
            <w:r w:rsidRPr="00A15DCB">
              <w:rPr>
                <w:iCs/>
              </w:rPr>
              <w:t>RRCReconfigurationComplete</w:t>
            </w:r>
          </w:p>
        </w:tc>
        <w:tc>
          <w:tcPr>
            <w:tcW w:w="567" w:type="dxa"/>
          </w:tcPr>
          <w:p w14:paraId="56E017A3" w14:textId="77777777" w:rsidR="005755E8" w:rsidRPr="00A15DCB" w:rsidRDefault="005755E8" w:rsidP="009B330A">
            <w:pPr>
              <w:pStyle w:val="TAC"/>
            </w:pPr>
            <w:r w:rsidRPr="00A15DCB">
              <w:t>-</w:t>
            </w:r>
          </w:p>
        </w:tc>
        <w:tc>
          <w:tcPr>
            <w:tcW w:w="850" w:type="dxa"/>
          </w:tcPr>
          <w:p w14:paraId="6DF7A68C" w14:textId="77777777" w:rsidR="005755E8" w:rsidRPr="00A15DCB" w:rsidRDefault="005755E8" w:rsidP="009B330A">
            <w:pPr>
              <w:pStyle w:val="TAC"/>
            </w:pPr>
            <w:r w:rsidRPr="00A15DCB">
              <w:t>-</w:t>
            </w:r>
          </w:p>
        </w:tc>
      </w:tr>
      <w:tr w:rsidR="005755E8" w:rsidRPr="00A15DCB" w14:paraId="3F9D2B9C" w14:textId="77777777" w:rsidTr="009B330A">
        <w:tc>
          <w:tcPr>
            <w:tcW w:w="534" w:type="dxa"/>
          </w:tcPr>
          <w:p w14:paraId="06D9F176" w14:textId="77777777" w:rsidR="005755E8" w:rsidRPr="00A15DCB" w:rsidRDefault="005755E8" w:rsidP="009B330A">
            <w:pPr>
              <w:pStyle w:val="TAC"/>
              <w:rPr>
                <w:lang w:eastAsia="zh-CN"/>
              </w:rPr>
            </w:pPr>
            <w:r w:rsidRPr="00A15DCB">
              <w:rPr>
                <w:lang w:eastAsia="zh-CN"/>
              </w:rPr>
              <w:t>3</w:t>
            </w:r>
          </w:p>
        </w:tc>
        <w:tc>
          <w:tcPr>
            <w:tcW w:w="3968" w:type="dxa"/>
          </w:tcPr>
          <w:p w14:paraId="7210E1C7" w14:textId="77777777" w:rsidR="005755E8" w:rsidRPr="00A15DCB" w:rsidRDefault="005755E8" w:rsidP="009B330A">
            <w:pPr>
              <w:pStyle w:val="TAL"/>
            </w:pPr>
            <w:r w:rsidRPr="00A15DCB">
              <w:t>The SS transmits a downlink assignment addressed to the C-RNTI assigned to the UE on NR SpCell (NR Cell 1).</w:t>
            </w:r>
          </w:p>
        </w:tc>
        <w:tc>
          <w:tcPr>
            <w:tcW w:w="708" w:type="dxa"/>
          </w:tcPr>
          <w:p w14:paraId="0CB28C0D" w14:textId="77777777" w:rsidR="005755E8" w:rsidRPr="00A15DCB" w:rsidRDefault="005755E8" w:rsidP="009B330A">
            <w:pPr>
              <w:pStyle w:val="TAC"/>
            </w:pPr>
            <w:r w:rsidRPr="00A15DCB">
              <w:t>&lt;--</w:t>
            </w:r>
          </w:p>
        </w:tc>
        <w:tc>
          <w:tcPr>
            <w:tcW w:w="2976" w:type="dxa"/>
          </w:tcPr>
          <w:p w14:paraId="38B392D5" w14:textId="77777777" w:rsidR="005755E8" w:rsidRPr="00A15DCB" w:rsidRDefault="005755E8" w:rsidP="009B330A">
            <w:pPr>
              <w:pStyle w:val="TAL"/>
              <w:rPr>
                <w:iCs/>
              </w:rPr>
            </w:pPr>
            <w:r w:rsidRPr="00A15DCB">
              <w:t>DCI format 1_1</w:t>
            </w:r>
          </w:p>
        </w:tc>
        <w:tc>
          <w:tcPr>
            <w:tcW w:w="567" w:type="dxa"/>
          </w:tcPr>
          <w:p w14:paraId="5C14D37D" w14:textId="77777777" w:rsidR="005755E8" w:rsidRPr="00A15DCB" w:rsidRDefault="005755E8" w:rsidP="009B330A">
            <w:pPr>
              <w:pStyle w:val="TAC"/>
            </w:pPr>
            <w:r w:rsidRPr="00A15DCB">
              <w:t>-</w:t>
            </w:r>
          </w:p>
        </w:tc>
        <w:tc>
          <w:tcPr>
            <w:tcW w:w="850" w:type="dxa"/>
          </w:tcPr>
          <w:p w14:paraId="260241A5" w14:textId="77777777" w:rsidR="005755E8" w:rsidRPr="00A15DCB" w:rsidRDefault="005755E8" w:rsidP="009B330A">
            <w:pPr>
              <w:pStyle w:val="TAC"/>
            </w:pPr>
            <w:r w:rsidRPr="00A15DCB">
              <w:t>-</w:t>
            </w:r>
          </w:p>
        </w:tc>
      </w:tr>
      <w:tr w:rsidR="005755E8" w:rsidRPr="00A15DCB" w14:paraId="44A94A1E" w14:textId="77777777" w:rsidTr="009B330A">
        <w:tc>
          <w:tcPr>
            <w:tcW w:w="534" w:type="dxa"/>
          </w:tcPr>
          <w:p w14:paraId="0B9EE341" w14:textId="77777777" w:rsidR="005755E8" w:rsidRPr="00A15DCB" w:rsidRDefault="005755E8" w:rsidP="009B330A">
            <w:pPr>
              <w:pStyle w:val="TAC"/>
              <w:rPr>
                <w:lang w:eastAsia="zh-CN"/>
              </w:rPr>
            </w:pPr>
            <w:r w:rsidRPr="00A15DCB">
              <w:rPr>
                <w:lang w:eastAsia="zh-CN"/>
              </w:rPr>
              <w:t>4</w:t>
            </w:r>
          </w:p>
        </w:tc>
        <w:tc>
          <w:tcPr>
            <w:tcW w:w="3968" w:type="dxa"/>
          </w:tcPr>
          <w:p w14:paraId="6980F772" w14:textId="77777777" w:rsidR="005755E8" w:rsidRPr="00A15DCB" w:rsidRDefault="005755E8" w:rsidP="009B330A">
            <w:pPr>
              <w:pStyle w:val="TAL"/>
            </w:pPr>
            <w:r w:rsidRPr="00A15DCB">
              <w:t xml:space="preserve">The SS transmits </w:t>
            </w:r>
            <w:r w:rsidRPr="00A15DCB">
              <w:rPr>
                <w:lang w:eastAsia="zh-CN"/>
              </w:rPr>
              <w:t xml:space="preserve">an </w:t>
            </w:r>
            <w:r w:rsidRPr="00A15DCB">
              <w:t>Activation MAC control element to activate S</w:t>
            </w:r>
            <w:r w:rsidRPr="00A15DCB">
              <w:rPr>
                <w:lang w:eastAsia="zh-CN"/>
              </w:rPr>
              <w:t>C</w:t>
            </w:r>
            <w:r w:rsidRPr="00A15DCB">
              <w:t>ell on NR SpCell (NR Cell 1).</w:t>
            </w:r>
          </w:p>
        </w:tc>
        <w:tc>
          <w:tcPr>
            <w:tcW w:w="708" w:type="dxa"/>
          </w:tcPr>
          <w:p w14:paraId="13A1D185" w14:textId="77777777" w:rsidR="005755E8" w:rsidRPr="00A15DCB" w:rsidRDefault="005755E8" w:rsidP="009B330A">
            <w:pPr>
              <w:pStyle w:val="TAC"/>
            </w:pPr>
            <w:r w:rsidRPr="00A15DCB">
              <w:t>&lt;--</w:t>
            </w:r>
          </w:p>
        </w:tc>
        <w:tc>
          <w:tcPr>
            <w:tcW w:w="2976" w:type="dxa"/>
          </w:tcPr>
          <w:p w14:paraId="41EF8D85" w14:textId="77777777" w:rsidR="005755E8" w:rsidRPr="00A15DCB" w:rsidRDefault="005755E8" w:rsidP="009B330A">
            <w:pPr>
              <w:pStyle w:val="TAL"/>
              <w:rPr>
                <w:i/>
                <w:iCs/>
              </w:rPr>
            </w:pPr>
            <w:r w:rsidRPr="00A15DCB">
              <w:t>MAC PDU (SCell Activation/Deactivation MAC CE of one octet (C</w:t>
            </w:r>
            <w:r w:rsidRPr="00A15DCB">
              <w:rPr>
                <w:vertAlign w:val="subscript"/>
              </w:rPr>
              <w:t>1</w:t>
            </w:r>
            <w:r w:rsidRPr="00A15DCB">
              <w:t xml:space="preserve">=1)) </w:t>
            </w:r>
          </w:p>
        </w:tc>
        <w:tc>
          <w:tcPr>
            <w:tcW w:w="567" w:type="dxa"/>
          </w:tcPr>
          <w:p w14:paraId="1E14F59E" w14:textId="77777777" w:rsidR="005755E8" w:rsidRPr="00A15DCB" w:rsidRDefault="005755E8" w:rsidP="009B330A">
            <w:pPr>
              <w:pStyle w:val="TAC"/>
            </w:pPr>
            <w:r w:rsidRPr="00A15DCB">
              <w:t>-</w:t>
            </w:r>
          </w:p>
        </w:tc>
        <w:tc>
          <w:tcPr>
            <w:tcW w:w="850" w:type="dxa"/>
          </w:tcPr>
          <w:p w14:paraId="251F811F" w14:textId="77777777" w:rsidR="005755E8" w:rsidRPr="00A15DCB" w:rsidRDefault="005755E8" w:rsidP="009B330A">
            <w:pPr>
              <w:pStyle w:val="TAC"/>
            </w:pPr>
            <w:r w:rsidRPr="00A15DCB">
              <w:t>-</w:t>
            </w:r>
          </w:p>
        </w:tc>
      </w:tr>
      <w:tr w:rsidR="005755E8" w:rsidRPr="00A15DCB" w14:paraId="178EA3FF" w14:textId="77777777" w:rsidTr="009B330A">
        <w:tc>
          <w:tcPr>
            <w:tcW w:w="534" w:type="dxa"/>
          </w:tcPr>
          <w:p w14:paraId="2D8D4228" w14:textId="77777777" w:rsidR="005755E8" w:rsidRPr="00A15DCB" w:rsidRDefault="005755E8" w:rsidP="009B330A">
            <w:pPr>
              <w:pStyle w:val="TAC"/>
              <w:rPr>
                <w:lang w:eastAsia="zh-CN"/>
              </w:rPr>
            </w:pPr>
            <w:r w:rsidRPr="00A15DCB">
              <w:rPr>
                <w:lang w:eastAsia="zh-CN"/>
              </w:rPr>
              <w:t>5</w:t>
            </w:r>
          </w:p>
        </w:tc>
        <w:tc>
          <w:tcPr>
            <w:tcW w:w="3968" w:type="dxa"/>
          </w:tcPr>
          <w:p w14:paraId="1F2FC988" w14:textId="77777777" w:rsidR="005755E8" w:rsidRPr="00A15DCB" w:rsidRDefault="005755E8" w:rsidP="009B330A">
            <w:pPr>
              <w:pStyle w:val="TAL"/>
            </w:pPr>
            <w:r w:rsidRPr="00A15DCB">
              <w:t>The SS transmits a downlink assignment addressed to the C-RNTI assigned to the UE on NR SpCell (NR Cell 1) in slot N.</w:t>
            </w:r>
          </w:p>
        </w:tc>
        <w:tc>
          <w:tcPr>
            <w:tcW w:w="708" w:type="dxa"/>
          </w:tcPr>
          <w:p w14:paraId="07532773" w14:textId="77777777" w:rsidR="005755E8" w:rsidRPr="00A15DCB" w:rsidRDefault="005755E8" w:rsidP="009B330A">
            <w:pPr>
              <w:pStyle w:val="TAC"/>
            </w:pPr>
            <w:r w:rsidRPr="00A15DCB">
              <w:t>&lt;--</w:t>
            </w:r>
          </w:p>
        </w:tc>
        <w:tc>
          <w:tcPr>
            <w:tcW w:w="2976" w:type="dxa"/>
          </w:tcPr>
          <w:p w14:paraId="1C1D0D5E" w14:textId="77777777" w:rsidR="005755E8" w:rsidRPr="00A15DCB" w:rsidRDefault="005755E8" w:rsidP="009B330A">
            <w:pPr>
              <w:pStyle w:val="TAL"/>
            </w:pPr>
            <w:r w:rsidRPr="00A15DCB">
              <w:t xml:space="preserve">DCI format 1_3(UE C-RNTI, </w:t>
            </w:r>
            <w:r w:rsidRPr="00A15DCB">
              <w:rPr>
                <w:lang w:eastAsia="zh-CN"/>
              </w:rPr>
              <w:t>Frequency domain resource assignment indicated that only SpCell is scheduled</w:t>
            </w:r>
            <w:r w:rsidRPr="00A15DCB">
              <w:t>)</w:t>
            </w:r>
          </w:p>
        </w:tc>
        <w:tc>
          <w:tcPr>
            <w:tcW w:w="567" w:type="dxa"/>
          </w:tcPr>
          <w:p w14:paraId="21969788" w14:textId="77777777" w:rsidR="005755E8" w:rsidRPr="00A15DCB" w:rsidRDefault="005755E8" w:rsidP="009B330A">
            <w:pPr>
              <w:pStyle w:val="TAC"/>
            </w:pPr>
            <w:r w:rsidRPr="00A15DCB">
              <w:t>-</w:t>
            </w:r>
          </w:p>
        </w:tc>
        <w:tc>
          <w:tcPr>
            <w:tcW w:w="850" w:type="dxa"/>
          </w:tcPr>
          <w:p w14:paraId="294001B7" w14:textId="77777777" w:rsidR="005755E8" w:rsidRPr="00A15DCB" w:rsidRDefault="005755E8" w:rsidP="009B330A">
            <w:pPr>
              <w:pStyle w:val="TAC"/>
            </w:pPr>
            <w:r w:rsidRPr="00A15DCB">
              <w:t>-</w:t>
            </w:r>
          </w:p>
        </w:tc>
      </w:tr>
      <w:tr w:rsidR="005755E8" w:rsidRPr="00A15DCB" w14:paraId="3EE345A5" w14:textId="77777777" w:rsidTr="009B330A">
        <w:tc>
          <w:tcPr>
            <w:tcW w:w="534" w:type="dxa"/>
          </w:tcPr>
          <w:p w14:paraId="5636314C" w14:textId="77777777" w:rsidR="005755E8" w:rsidRPr="00A15DCB" w:rsidRDefault="005755E8" w:rsidP="009B330A">
            <w:pPr>
              <w:pStyle w:val="TAC"/>
              <w:rPr>
                <w:lang w:eastAsia="zh-CN"/>
              </w:rPr>
            </w:pPr>
            <w:r w:rsidRPr="00A15DCB">
              <w:rPr>
                <w:lang w:eastAsia="zh-CN"/>
              </w:rPr>
              <w:t>6</w:t>
            </w:r>
          </w:p>
        </w:tc>
        <w:tc>
          <w:tcPr>
            <w:tcW w:w="3968" w:type="dxa"/>
          </w:tcPr>
          <w:p w14:paraId="780E0B45" w14:textId="77777777" w:rsidR="005755E8" w:rsidRPr="00A15DCB" w:rsidRDefault="005755E8" w:rsidP="009B330A">
            <w:pPr>
              <w:pStyle w:val="TAL"/>
            </w:pPr>
            <w:r w:rsidRPr="00A15DCB">
              <w:t>The SS transmits a MAC PDU on NR SpCell (NR Cell 1) in slot N.</w:t>
            </w:r>
          </w:p>
        </w:tc>
        <w:tc>
          <w:tcPr>
            <w:tcW w:w="708" w:type="dxa"/>
          </w:tcPr>
          <w:p w14:paraId="4DD34E07" w14:textId="77777777" w:rsidR="005755E8" w:rsidRPr="00A15DCB" w:rsidRDefault="005755E8" w:rsidP="009B330A">
            <w:pPr>
              <w:pStyle w:val="TAC"/>
            </w:pPr>
            <w:r w:rsidRPr="00A15DCB">
              <w:t>&lt;--</w:t>
            </w:r>
          </w:p>
        </w:tc>
        <w:tc>
          <w:tcPr>
            <w:tcW w:w="2976" w:type="dxa"/>
          </w:tcPr>
          <w:p w14:paraId="3E65350A" w14:textId="77777777" w:rsidR="005755E8" w:rsidRPr="00A15DCB" w:rsidRDefault="005755E8" w:rsidP="009B330A">
            <w:pPr>
              <w:pStyle w:val="TAL"/>
            </w:pPr>
            <w:r w:rsidRPr="00A15DCB">
              <w:t>MAC PDU</w:t>
            </w:r>
          </w:p>
        </w:tc>
        <w:tc>
          <w:tcPr>
            <w:tcW w:w="567" w:type="dxa"/>
          </w:tcPr>
          <w:p w14:paraId="4BB099F2" w14:textId="77777777" w:rsidR="005755E8" w:rsidRPr="00A15DCB" w:rsidRDefault="005755E8" w:rsidP="009B330A">
            <w:pPr>
              <w:pStyle w:val="TAC"/>
            </w:pPr>
            <w:r w:rsidRPr="00A15DCB">
              <w:t>-</w:t>
            </w:r>
          </w:p>
        </w:tc>
        <w:tc>
          <w:tcPr>
            <w:tcW w:w="850" w:type="dxa"/>
          </w:tcPr>
          <w:p w14:paraId="510EC689" w14:textId="77777777" w:rsidR="005755E8" w:rsidRPr="00A15DCB" w:rsidRDefault="005755E8" w:rsidP="009B330A">
            <w:pPr>
              <w:pStyle w:val="TAC"/>
            </w:pPr>
            <w:r w:rsidRPr="00A15DCB">
              <w:t>-</w:t>
            </w:r>
          </w:p>
        </w:tc>
      </w:tr>
      <w:tr w:rsidR="005755E8" w:rsidRPr="00A15DCB" w14:paraId="7302026D" w14:textId="77777777" w:rsidTr="009B330A">
        <w:tc>
          <w:tcPr>
            <w:tcW w:w="534" w:type="dxa"/>
          </w:tcPr>
          <w:p w14:paraId="2FF3968C" w14:textId="77777777" w:rsidR="005755E8" w:rsidRPr="00A15DCB" w:rsidRDefault="005755E8" w:rsidP="009B330A">
            <w:pPr>
              <w:pStyle w:val="TAC"/>
              <w:rPr>
                <w:lang w:eastAsia="zh-CN"/>
              </w:rPr>
            </w:pPr>
            <w:r w:rsidRPr="00A15DCB">
              <w:rPr>
                <w:lang w:eastAsia="zh-CN"/>
              </w:rPr>
              <w:t>7</w:t>
            </w:r>
          </w:p>
        </w:tc>
        <w:tc>
          <w:tcPr>
            <w:tcW w:w="3968" w:type="dxa"/>
          </w:tcPr>
          <w:p w14:paraId="2EE336E7" w14:textId="77777777" w:rsidR="005755E8" w:rsidRPr="00A15DCB" w:rsidRDefault="005755E8" w:rsidP="009B330A">
            <w:pPr>
              <w:pStyle w:val="TAL"/>
            </w:pPr>
            <w:r w:rsidRPr="00A15DCB">
              <w:t>Check: Does the UE transmit HARQ ACK on NR SpCell (NR Cell 1) in slot N+K1?</w:t>
            </w:r>
          </w:p>
        </w:tc>
        <w:tc>
          <w:tcPr>
            <w:tcW w:w="708" w:type="dxa"/>
          </w:tcPr>
          <w:p w14:paraId="5DBDFEAD" w14:textId="77777777" w:rsidR="005755E8" w:rsidRPr="00A15DCB" w:rsidRDefault="005755E8" w:rsidP="009B330A">
            <w:pPr>
              <w:pStyle w:val="TAC"/>
            </w:pPr>
            <w:r w:rsidRPr="00A15DCB">
              <w:t>--&gt;</w:t>
            </w:r>
          </w:p>
        </w:tc>
        <w:tc>
          <w:tcPr>
            <w:tcW w:w="2976" w:type="dxa"/>
          </w:tcPr>
          <w:p w14:paraId="5CE02CFB" w14:textId="77777777" w:rsidR="005755E8" w:rsidRPr="00A15DCB" w:rsidRDefault="005755E8" w:rsidP="009B330A">
            <w:pPr>
              <w:pStyle w:val="TAL"/>
            </w:pPr>
            <w:r w:rsidRPr="00A15DCB">
              <w:t>HARQ ACK</w:t>
            </w:r>
          </w:p>
        </w:tc>
        <w:tc>
          <w:tcPr>
            <w:tcW w:w="567" w:type="dxa"/>
          </w:tcPr>
          <w:p w14:paraId="1F2A75DF" w14:textId="77777777" w:rsidR="005755E8" w:rsidRPr="00A15DCB" w:rsidRDefault="005755E8" w:rsidP="009B330A">
            <w:pPr>
              <w:pStyle w:val="TAC"/>
            </w:pPr>
            <w:r w:rsidRPr="00A15DCB">
              <w:t>1</w:t>
            </w:r>
          </w:p>
        </w:tc>
        <w:tc>
          <w:tcPr>
            <w:tcW w:w="850" w:type="dxa"/>
          </w:tcPr>
          <w:p w14:paraId="3AF8B9F0" w14:textId="77777777" w:rsidR="005755E8" w:rsidRPr="00A15DCB" w:rsidRDefault="005755E8" w:rsidP="009B330A">
            <w:pPr>
              <w:pStyle w:val="TAC"/>
            </w:pPr>
            <w:r w:rsidRPr="00A15DCB">
              <w:t>P</w:t>
            </w:r>
          </w:p>
        </w:tc>
      </w:tr>
      <w:tr w:rsidR="005755E8" w:rsidRPr="00A15DCB" w14:paraId="0952EE7D" w14:textId="77777777" w:rsidTr="009B330A">
        <w:tc>
          <w:tcPr>
            <w:tcW w:w="534" w:type="dxa"/>
          </w:tcPr>
          <w:p w14:paraId="2F24126C" w14:textId="77777777" w:rsidR="005755E8" w:rsidRPr="00A15DCB" w:rsidRDefault="005755E8" w:rsidP="009B330A">
            <w:pPr>
              <w:pStyle w:val="TAC"/>
              <w:rPr>
                <w:lang w:eastAsia="zh-CN"/>
              </w:rPr>
            </w:pPr>
            <w:r w:rsidRPr="00A15DCB">
              <w:rPr>
                <w:lang w:eastAsia="zh-CN"/>
              </w:rPr>
              <w:t>8</w:t>
            </w:r>
          </w:p>
        </w:tc>
        <w:tc>
          <w:tcPr>
            <w:tcW w:w="3968" w:type="dxa"/>
          </w:tcPr>
          <w:p w14:paraId="15E398C5" w14:textId="77777777" w:rsidR="005755E8" w:rsidRPr="00A15DCB" w:rsidRDefault="005755E8" w:rsidP="009B330A">
            <w:pPr>
              <w:pStyle w:val="TAL"/>
            </w:pPr>
            <w:r w:rsidRPr="00A15DCB">
              <w:t>The SS transmits a downlink assignment addressed to the C-RNTI assigned to the UE on NR SpCell (NR Cell 1) in slot N</w:t>
            </w:r>
            <w:r w:rsidRPr="00A15DCB">
              <w:rPr>
                <w:iCs/>
              </w:rPr>
              <w:t>.</w:t>
            </w:r>
          </w:p>
        </w:tc>
        <w:tc>
          <w:tcPr>
            <w:tcW w:w="708" w:type="dxa"/>
          </w:tcPr>
          <w:p w14:paraId="576887BF" w14:textId="77777777" w:rsidR="005755E8" w:rsidRPr="00A15DCB" w:rsidRDefault="005755E8" w:rsidP="009B330A">
            <w:pPr>
              <w:pStyle w:val="TAC"/>
            </w:pPr>
            <w:r w:rsidRPr="00A15DCB">
              <w:t>&lt;--</w:t>
            </w:r>
          </w:p>
        </w:tc>
        <w:tc>
          <w:tcPr>
            <w:tcW w:w="2976" w:type="dxa"/>
          </w:tcPr>
          <w:p w14:paraId="602C7D7B" w14:textId="77777777" w:rsidR="005755E8" w:rsidRPr="00A15DCB" w:rsidRDefault="005755E8" w:rsidP="009B330A">
            <w:pPr>
              <w:pStyle w:val="TAL"/>
            </w:pPr>
            <w:r w:rsidRPr="00A15DCB">
              <w:t xml:space="preserve">DCI format 1_3(UE C-RNTI, </w:t>
            </w:r>
            <w:r w:rsidRPr="00A15DCB">
              <w:rPr>
                <w:lang w:eastAsia="zh-CN"/>
              </w:rPr>
              <w:t>Frequency domain resource assignment indicated that only SCell is scheduled</w:t>
            </w:r>
            <w:r w:rsidRPr="00A15DCB">
              <w:t>)</w:t>
            </w:r>
          </w:p>
        </w:tc>
        <w:tc>
          <w:tcPr>
            <w:tcW w:w="567" w:type="dxa"/>
          </w:tcPr>
          <w:p w14:paraId="25D6C262" w14:textId="77777777" w:rsidR="005755E8" w:rsidRPr="00A15DCB" w:rsidRDefault="005755E8" w:rsidP="009B330A">
            <w:pPr>
              <w:pStyle w:val="TAC"/>
            </w:pPr>
            <w:r w:rsidRPr="00A15DCB">
              <w:t>-</w:t>
            </w:r>
          </w:p>
        </w:tc>
        <w:tc>
          <w:tcPr>
            <w:tcW w:w="850" w:type="dxa"/>
          </w:tcPr>
          <w:p w14:paraId="3AEBF641" w14:textId="77777777" w:rsidR="005755E8" w:rsidRPr="00A15DCB" w:rsidRDefault="005755E8" w:rsidP="009B330A">
            <w:pPr>
              <w:pStyle w:val="TAC"/>
            </w:pPr>
            <w:r w:rsidRPr="00A15DCB">
              <w:t>-</w:t>
            </w:r>
          </w:p>
        </w:tc>
      </w:tr>
      <w:tr w:rsidR="005755E8" w:rsidRPr="00A15DCB" w14:paraId="40CE29F2" w14:textId="77777777" w:rsidTr="009B330A">
        <w:tc>
          <w:tcPr>
            <w:tcW w:w="534" w:type="dxa"/>
          </w:tcPr>
          <w:p w14:paraId="4D93E0D7" w14:textId="77777777" w:rsidR="005755E8" w:rsidRPr="00A15DCB" w:rsidRDefault="005755E8" w:rsidP="009B330A">
            <w:pPr>
              <w:pStyle w:val="TAC"/>
              <w:rPr>
                <w:lang w:eastAsia="zh-CN"/>
              </w:rPr>
            </w:pPr>
            <w:r w:rsidRPr="00A15DCB">
              <w:rPr>
                <w:lang w:eastAsia="zh-CN"/>
              </w:rPr>
              <w:t>9</w:t>
            </w:r>
          </w:p>
        </w:tc>
        <w:tc>
          <w:tcPr>
            <w:tcW w:w="3968" w:type="dxa"/>
          </w:tcPr>
          <w:p w14:paraId="3D25711F" w14:textId="77777777" w:rsidR="005755E8" w:rsidRPr="00A15DCB" w:rsidRDefault="005755E8" w:rsidP="009B330A">
            <w:pPr>
              <w:pStyle w:val="TAL"/>
            </w:pPr>
            <w:r w:rsidRPr="00A15DCB">
              <w:t>The SS transmits a MAC PDU on NR SCell (NR Cell 3) in slot N.</w:t>
            </w:r>
          </w:p>
        </w:tc>
        <w:tc>
          <w:tcPr>
            <w:tcW w:w="708" w:type="dxa"/>
          </w:tcPr>
          <w:p w14:paraId="60718402" w14:textId="77777777" w:rsidR="005755E8" w:rsidRPr="00A15DCB" w:rsidRDefault="005755E8" w:rsidP="009B330A">
            <w:pPr>
              <w:pStyle w:val="TAC"/>
            </w:pPr>
            <w:r w:rsidRPr="00A15DCB">
              <w:t>&lt;--</w:t>
            </w:r>
          </w:p>
        </w:tc>
        <w:tc>
          <w:tcPr>
            <w:tcW w:w="2976" w:type="dxa"/>
          </w:tcPr>
          <w:p w14:paraId="7DE22115" w14:textId="77777777" w:rsidR="005755E8" w:rsidRPr="00A15DCB" w:rsidRDefault="005755E8" w:rsidP="009B330A">
            <w:pPr>
              <w:pStyle w:val="TAL"/>
            </w:pPr>
            <w:r w:rsidRPr="00A15DCB">
              <w:t>MAC PDU</w:t>
            </w:r>
          </w:p>
        </w:tc>
        <w:tc>
          <w:tcPr>
            <w:tcW w:w="567" w:type="dxa"/>
          </w:tcPr>
          <w:p w14:paraId="671C1318" w14:textId="77777777" w:rsidR="005755E8" w:rsidRPr="00A15DCB" w:rsidRDefault="005755E8" w:rsidP="009B330A">
            <w:pPr>
              <w:pStyle w:val="TAC"/>
            </w:pPr>
            <w:r w:rsidRPr="00A15DCB">
              <w:t>-</w:t>
            </w:r>
          </w:p>
        </w:tc>
        <w:tc>
          <w:tcPr>
            <w:tcW w:w="850" w:type="dxa"/>
          </w:tcPr>
          <w:p w14:paraId="3B157249" w14:textId="77777777" w:rsidR="005755E8" w:rsidRPr="00A15DCB" w:rsidRDefault="005755E8" w:rsidP="009B330A">
            <w:pPr>
              <w:pStyle w:val="TAC"/>
            </w:pPr>
            <w:r w:rsidRPr="00A15DCB">
              <w:t>-</w:t>
            </w:r>
          </w:p>
        </w:tc>
      </w:tr>
      <w:tr w:rsidR="005755E8" w:rsidRPr="00A15DCB" w14:paraId="78CC48EA" w14:textId="77777777" w:rsidTr="009B330A">
        <w:tc>
          <w:tcPr>
            <w:tcW w:w="534" w:type="dxa"/>
          </w:tcPr>
          <w:p w14:paraId="402BF112" w14:textId="77777777" w:rsidR="005755E8" w:rsidRPr="00A15DCB" w:rsidRDefault="005755E8" w:rsidP="009B330A">
            <w:pPr>
              <w:pStyle w:val="TAC"/>
              <w:rPr>
                <w:lang w:eastAsia="zh-CN"/>
              </w:rPr>
            </w:pPr>
            <w:r w:rsidRPr="00A15DCB">
              <w:rPr>
                <w:lang w:eastAsia="zh-CN"/>
              </w:rPr>
              <w:t>10</w:t>
            </w:r>
          </w:p>
        </w:tc>
        <w:tc>
          <w:tcPr>
            <w:tcW w:w="3968" w:type="dxa"/>
          </w:tcPr>
          <w:p w14:paraId="70CC164E" w14:textId="77777777" w:rsidR="005755E8" w:rsidRPr="00A15DCB" w:rsidRDefault="005755E8" w:rsidP="009B330A">
            <w:pPr>
              <w:pStyle w:val="TAL"/>
            </w:pPr>
            <w:r w:rsidRPr="00A15DCB">
              <w:t>Check: Does the UE transmit HARQ ACK on NR SpCell (NR Cell 1) in slot N+K1?</w:t>
            </w:r>
          </w:p>
        </w:tc>
        <w:tc>
          <w:tcPr>
            <w:tcW w:w="708" w:type="dxa"/>
          </w:tcPr>
          <w:p w14:paraId="60809536" w14:textId="77777777" w:rsidR="005755E8" w:rsidRPr="00A15DCB" w:rsidRDefault="005755E8" w:rsidP="009B330A">
            <w:pPr>
              <w:pStyle w:val="TAC"/>
            </w:pPr>
            <w:r w:rsidRPr="00A15DCB">
              <w:t>--&gt;</w:t>
            </w:r>
          </w:p>
        </w:tc>
        <w:tc>
          <w:tcPr>
            <w:tcW w:w="2976" w:type="dxa"/>
          </w:tcPr>
          <w:p w14:paraId="3FE92198" w14:textId="77777777" w:rsidR="005755E8" w:rsidRPr="00A15DCB" w:rsidRDefault="005755E8" w:rsidP="009B330A">
            <w:pPr>
              <w:pStyle w:val="TAL"/>
            </w:pPr>
            <w:r w:rsidRPr="00A15DCB">
              <w:t>HARQ ACK</w:t>
            </w:r>
          </w:p>
        </w:tc>
        <w:tc>
          <w:tcPr>
            <w:tcW w:w="567" w:type="dxa"/>
          </w:tcPr>
          <w:p w14:paraId="6DBA8A0D" w14:textId="77777777" w:rsidR="005755E8" w:rsidRPr="00A15DCB" w:rsidRDefault="005755E8" w:rsidP="009B330A">
            <w:pPr>
              <w:pStyle w:val="TAC"/>
            </w:pPr>
            <w:r w:rsidRPr="00A15DCB">
              <w:t>2</w:t>
            </w:r>
          </w:p>
        </w:tc>
        <w:tc>
          <w:tcPr>
            <w:tcW w:w="850" w:type="dxa"/>
          </w:tcPr>
          <w:p w14:paraId="284EF9A7" w14:textId="77777777" w:rsidR="005755E8" w:rsidRPr="00A15DCB" w:rsidRDefault="005755E8" w:rsidP="009B330A">
            <w:pPr>
              <w:pStyle w:val="TAC"/>
            </w:pPr>
            <w:r w:rsidRPr="00A15DCB">
              <w:t>P</w:t>
            </w:r>
          </w:p>
        </w:tc>
      </w:tr>
      <w:tr w:rsidR="005755E8" w:rsidRPr="00A15DCB" w14:paraId="1AAEA313" w14:textId="77777777" w:rsidTr="009B330A">
        <w:tc>
          <w:tcPr>
            <w:tcW w:w="534" w:type="dxa"/>
          </w:tcPr>
          <w:p w14:paraId="501643A0" w14:textId="77777777" w:rsidR="005755E8" w:rsidRPr="00A15DCB" w:rsidRDefault="005755E8" w:rsidP="009B330A">
            <w:pPr>
              <w:pStyle w:val="TAC"/>
              <w:rPr>
                <w:lang w:eastAsia="zh-CN"/>
              </w:rPr>
            </w:pPr>
            <w:r w:rsidRPr="00A15DCB">
              <w:rPr>
                <w:lang w:eastAsia="zh-CN"/>
              </w:rPr>
              <w:t>11</w:t>
            </w:r>
          </w:p>
        </w:tc>
        <w:tc>
          <w:tcPr>
            <w:tcW w:w="3968" w:type="dxa"/>
          </w:tcPr>
          <w:p w14:paraId="012D2C77" w14:textId="77777777" w:rsidR="005755E8" w:rsidRPr="00A15DCB" w:rsidRDefault="005755E8" w:rsidP="009B330A">
            <w:pPr>
              <w:pStyle w:val="TAL"/>
            </w:pPr>
            <w:r w:rsidRPr="00A15DCB">
              <w:t>The SS transmits a downlink assignment addressed to the C-RNTI assigned to the UE on NR SpCell (NR Cell 1) in slot N.</w:t>
            </w:r>
          </w:p>
        </w:tc>
        <w:tc>
          <w:tcPr>
            <w:tcW w:w="708" w:type="dxa"/>
          </w:tcPr>
          <w:p w14:paraId="3D0F94D1" w14:textId="77777777" w:rsidR="005755E8" w:rsidRPr="00A15DCB" w:rsidRDefault="005755E8" w:rsidP="009B330A">
            <w:pPr>
              <w:pStyle w:val="TAC"/>
            </w:pPr>
            <w:r w:rsidRPr="00A15DCB">
              <w:t>&lt;--</w:t>
            </w:r>
          </w:p>
        </w:tc>
        <w:tc>
          <w:tcPr>
            <w:tcW w:w="2976" w:type="dxa"/>
          </w:tcPr>
          <w:p w14:paraId="19CCE9A0" w14:textId="77777777" w:rsidR="005755E8" w:rsidRPr="00A15DCB" w:rsidRDefault="005755E8" w:rsidP="009B330A">
            <w:pPr>
              <w:pStyle w:val="TAL"/>
            </w:pPr>
            <w:r w:rsidRPr="00A15DCB">
              <w:t xml:space="preserve">DCI format 1_3(UE C-RNTI, </w:t>
            </w:r>
            <w:r w:rsidRPr="00A15DCB">
              <w:rPr>
                <w:lang w:eastAsia="zh-CN"/>
              </w:rPr>
              <w:t>Frequency domain resource assignment indicated that both SpCell and SCell are scheduled</w:t>
            </w:r>
            <w:r w:rsidRPr="00A15DCB">
              <w:t>)</w:t>
            </w:r>
          </w:p>
        </w:tc>
        <w:tc>
          <w:tcPr>
            <w:tcW w:w="567" w:type="dxa"/>
          </w:tcPr>
          <w:p w14:paraId="652B59F1" w14:textId="77777777" w:rsidR="005755E8" w:rsidRPr="00A15DCB" w:rsidRDefault="005755E8" w:rsidP="009B330A">
            <w:pPr>
              <w:pStyle w:val="TAC"/>
            </w:pPr>
            <w:r w:rsidRPr="00A15DCB">
              <w:t>-</w:t>
            </w:r>
          </w:p>
        </w:tc>
        <w:tc>
          <w:tcPr>
            <w:tcW w:w="850" w:type="dxa"/>
          </w:tcPr>
          <w:p w14:paraId="4B2662F1" w14:textId="77777777" w:rsidR="005755E8" w:rsidRPr="00A15DCB" w:rsidRDefault="005755E8" w:rsidP="009B330A">
            <w:pPr>
              <w:pStyle w:val="TAC"/>
            </w:pPr>
            <w:r w:rsidRPr="00A15DCB">
              <w:t>-</w:t>
            </w:r>
          </w:p>
        </w:tc>
      </w:tr>
      <w:tr w:rsidR="005755E8" w:rsidRPr="00A15DCB" w14:paraId="201053C6" w14:textId="77777777" w:rsidTr="009B330A">
        <w:tc>
          <w:tcPr>
            <w:tcW w:w="534" w:type="dxa"/>
          </w:tcPr>
          <w:p w14:paraId="38B2DC7B" w14:textId="77777777" w:rsidR="005755E8" w:rsidRPr="00A15DCB" w:rsidRDefault="005755E8" w:rsidP="009B330A">
            <w:pPr>
              <w:pStyle w:val="TAC"/>
              <w:rPr>
                <w:lang w:eastAsia="zh-CN"/>
              </w:rPr>
            </w:pPr>
            <w:r w:rsidRPr="00A15DCB">
              <w:rPr>
                <w:lang w:eastAsia="zh-CN"/>
              </w:rPr>
              <w:t>12</w:t>
            </w:r>
          </w:p>
        </w:tc>
        <w:tc>
          <w:tcPr>
            <w:tcW w:w="3968" w:type="dxa"/>
          </w:tcPr>
          <w:p w14:paraId="40C12696" w14:textId="77777777" w:rsidR="005755E8" w:rsidRPr="00A15DCB" w:rsidRDefault="005755E8" w:rsidP="009B330A">
            <w:pPr>
              <w:pStyle w:val="TAL"/>
            </w:pPr>
            <w:r w:rsidRPr="00A15DCB">
              <w:t>The SS transmits a MAC PDU on NR SpCell (NR Cell 1)</w:t>
            </w:r>
            <w:r w:rsidRPr="00A15DCB">
              <w:rPr>
                <w:iCs/>
              </w:rPr>
              <w:t xml:space="preserve"> and </w:t>
            </w:r>
            <w:r w:rsidRPr="00A15DCB">
              <w:t>a MAC PDU on NR SCell (NR Cell 3) in slot N.</w:t>
            </w:r>
          </w:p>
        </w:tc>
        <w:tc>
          <w:tcPr>
            <w:tcW w:w="708" w:type="dxa"/>
          </w:tcPr>
          <w:p w14:paraId="4CF22268" w14:textId="77777777" w:rsidR="005755E8" w:rsidRPr="00A15DCB" w:rsidRDefault="005755E8" w:rsidP="009B330A">
            <w:pPr>
              <w:pStyle w:val="TAC"/>
            </w:pPr>
            <w:r w:rsidRPr="00A15DCB">
              <w:t>&lt;--</w:t>
            </w:r>
          </w:p>
        </w:tc>
        <w:tc>
          <w:tcPr>
            <w:tcW w:w="2976" w:type="dxa"/>
          </w:tcPr>
          <w:p w14:paraId="001EC86D" w14:textId="77777777" w:rsidR="005755E8" w:rsidRPr="00A15DCB" w:rsidRDefault="005755E8" w:rsidP="009B330A">
            <w:pPr>
              <w:pStyle w:val="TAL"/>
            </w:pPr>
            <w:r w:rsidRPr="00A15DCB">
              <w:t>MAC PDU</w:t>
            </w:r>
          </w:p>
          <w:p w14:paraId="37FBAC81" w14:textId="77777777" w:rsidR="005755E8" w:rsidRPr="00A15DCB" w:rsidRDefault="005755E8" w:rsidP="009B330A">
            <w:pPr>
              <w:pStyle w:val="TAL"/>
            </w:pPr>
            <w:r w:rsidRPr="00A15DCB">
              <w:t>MAC PDU</w:t>
            </w:r>
          </w:p>
        </w:tc>
        <w:tc>
          <w:tcPr>
            <w:tcW w:w="567" w:type="dxa"/>
          </w:tcPr>
          <w:p w14:paraId="4D159F77" w14:textId="77777777" w:rsidR="005755E8" w:rsidRPr="00A15DCB" w:rsidRDefault="005755E8" w:rsidP="009B330A">
            <w:pPr>
              <w:pStyle w:val="TAC"/>
            </w:pPr>
            <w:r w:rsidRPr="00A15DCB">
              <w:t>-</w:t>
            </w:r>
          </w:p>
        </w:tc>
        <w:tc>
          <w:tcPr>
            <w:tcW w:w="850" w:type="dxa"/>
          </w:tcPr>
          <w:p w14:paraId="51936ED9" w14:textId="77777777" w:rsidR="005755E8" w:rsidRPr="00A15DCB" w:rsidRDefault="005755E8" w:rsidP="009B330A">
            <w:pPr>
              <w:pStyle w:val="TAC"/>
            </w:pPr>
            <w:r w:rsidRPr="00A15DCB">
              <w:t>-</w:t>
            </w:r>
          </w:p>
        </w:tc>
      </w:tr>
      <w:tr w:rsidR="005755E8" w:rsidRPr="00A15DCB" w14:paraId="50F28254" w14:textId="77777777" w:rsidTr="009B330A">
        <w:tc>
          <w:tcPr>
            <w:tcW w:w="534" w:type="dxa"/>
          </w:tcPr>
          <w:p w14:paraId="2D6A9DB6" w14:textId="77777777" w:rsidR="005755E8" w:rsidRPr="00A15DCB" w:rsidRDefault="005755E8" w:rsidP="009B330A">
            <w:pPr>
              <w:pStyle w:val="TAC"/>
              <w:rPr>
                <w:lang w:eastAsia="zh-CN"/>
              </w:rPr>
            </w:pPr>
            <w:r w:rsidRPr="00A15DCB">
              <w:rPr>
                <w:lang w:eastAsia="zh-CN"/>
              </w:rPr>
              <w:t>13</w:t>
            </w:r>
          </w:p>
        </w:tc>
        <w:tc>
          <w:tcPr>
            <w:tcW w:w="3968" w:type="dxa"/>
          </w:tcPr>
          <w:p w14:paraId="6E310D3B" w14:textId="77777777" w:rsidR="005755E8" w:rsidRPr="00A15DCB" w:rsidRDefault="005755E8" w:rsidP="009B330A">
            <w:pPr>
              <w:pStyle w:val="TAL"/>
            </w:pPr>
            <w:r w:rsidRPr="00A15DCB">
              <w:t>Check: Does the UE transmit two HARQ ACK on NR SpCell (NR Cell 1) in slot N+K1?</w:t>
            </w:r>
          </w:p>
        </w:tc>
        <w:tc>
          <w:tcPr>
            <w:tcW w:w="708" w:type="dxa"/>
          </w:tcPr>
          <w:p w14:paraId="6AD58086" w14:textId="77777777" w:rsidR="005755E8" w:rsidRPr="00A15DCB" w:rsidRDefault="005755E8" w:rsidP="009B330A">
            <w:pPr>
              <w:pStyle w:val="TAC"/>
            </w:pPr>
            <w:r w:rsidRPr="00A15DCB">
              <w:t>--&gt;</w:t>
            </w:r>
          </w:p>
        </w:tc>
        <w:tc>
          <w:tcPr>
            <w:tcW w:w="2976" w:type="dxa"/>
          </w:tcPr>
          <w:p w14:paraId="1BB08AB2" w14:textId="77777777" w:rsidR="005755E8" w:rsidRPr="00A15DCB" w:rsidRDefault="005755E8" w:rsidP="009B330A">
            <w:pPr>
              <w:pStyle w:val="TAL"/>
            </w:pPr>
            <w:r w:rsidRPr="00A15DCB">
              <w:t>HARQ ACK, HARQ ACK</w:t>
            </w:r>
          </w:p>
        </w:tc>
        <w:tc>
          <w:tcPr>
            <w:tcW w:w="567" w:type="dxa"/>
          </w:tcPr>
          <w:p w14:paraId="5EC5856F" w14:textId="77777777" w:rsidR="005755E8" w:rsidRPr="00A15DCB" w:rsidRDefault="005755E8" w:rsidP="009B330A">
            <w:pPr>
              <w:pStyle w:val="TAC"/>
            </w:pPr>
            <w:r w:rsidRPr="00A15DCB">
              <w:t>3</w:t>
            </w:r>
          </w:p>
        </w:tc>
        <w:tc>
          <w:tcPr>
            <w:tcW w:w="850" w:type="dxa"/>
          </w:tcPr>
          <w:p w14:paraId="5A9CEB0F" w14:textId="77777777" w:rsidR="005755E8" w:rsidRPr="00A15DCB" w:rsidRDefault="005755E8" w:rsidP="009B330A">
            <w:pPr>
              <w:pStyle w:val="TAC"/>
            </w:pPr>
            <w:r w:rsidRPr="00A15DCB">
              <w:t>P</w:t>
            </w:r>
          </w:p>
        </w:tc>
      </w:tr>
      <w:tr w:rsidR="005755E8" w:rsidRPr="00A15DCB" w14:paraId="0EAB936D" w14:textId="77777777" w:rsidTr="009B330A">
        <w:tc>
          <w:tcPr>
            <w:tcW w:w="534" w:type="dxa"/>
          </w:tcPr>
          <w:p w14:paraId="027EAF3B" w14:textId="77777777" w:rsidR="005755E8" w:rsidRPr="00A15DCB" w:rsidRDefault="005755E8" w:rsidP="009B330A">
            <w:pPr>
              <w:pStyle w:val="TAC"/>
              <w:rPr>
                <w:lang w:eastAsia="zh-CN"/>
              </w:rPr>
            </w:pPr>
            <w:r w:rsidRPr="00A15DCB">
              <w:t>-</w:t>
            </w:r>
          </w:p>
        </w:tc>
        <w:tc>
          <w:tcPr>
            <w:tcW w:w="3968" w:type="dxa"/>
          </w:tcPr>
          <w:p w14:paraId="51150E53" w14:textId="77777777" w:rsidR="005755E8" w:rsidRPr="00A15DCB" w:rsidRDefault="005755E8" w:rsidP="009B330A">
            <w:pPr>
              <w:pStyle w:val="TAL"/>
            </w:pPr>
            <w:r w:rsidRPr="00A15DCB">
              <w:t xml:space="preserve">EXCEPTION: Steps 14a1 to 14a4 are executed if </w:t>
            </w:r>
            <w:r w:rsidRPr="00A15DCB">
              <w:rPr>
                <w:lang w:bidi="ar"/>
              </w:rPr>
              <w:t>pc_dl_SchedulingOffset_PDSCH_TypeA</w:t>
            </w:r>
          </w:p>
        </w:tc>
        <w:tc>
          <w:tcPr>
            <w:tcW w:w="708" w:type="dxa"/>
          </w:tcPr>
          <w:p w14:paraId="2FD36038" w14:textId="77777777" w:rsidR="005755E8" w:rsidRPr="00A15DCB" w:rsidRDefault="005755E8" w:rsidP="009B330A">
            <w:pPr>
              <w:pStyle w:val="TAC"/>
            </w:pPr>
            <w:r w:rsidRPr="00A15DCB">
              <w:t>-</w:t>
            </w:r>
          </w:p>
        </w:tc>
        <w:tc>
          <w:tcPr>
            <w:tcW w:w="2976" w:type="dxa"/>
          </w:tcPr>
          <w:p w14:paraId="5B1F1B8F" w14:textId="77777777" w:rsidR="005755E8" w:rsidRPr="00A15DCB" w:rsidRDefault="005755E8" w:rsidP="009B330A">
            <w:pPr>
              <w:pStyle w:val="TAL"/>
            </w:pPr>
            <w:r w:rsidRPr="00A15DCB">
              <w:t>-</w:t>
            </w:r>
          </w:p>
        </w:tc>
        <w:tc>
          <w:tcPr>
            <w:tcW w:w="567" w:type="dxa"/>
          </w:tcPr>
          <w:p w14:paraId="53712746" w14:textId="77777777" w:rsidR="005755E8" w:rsidRPr="00A15DCB" w:rsidRDefault="005755E8" w:rsidP="009B330A">
            <w:pPr>
              <w:pStyle w:val="TAC"/>
            </w:pPr>
            <w:r w:rsidRPr="00A15DCB">
              <w:t>-</w:t>
            </w:r>
          </w:p>
        </w:tc>
        <w:tc>
          <w:tcPr>
            <w:tcW w:w="850" w:type="dxa"/>
          </w:tcPr>
          <w:p w14:paraId="36FC789B" w14:textId="77777777" w:rsidR="005755E8" w:rsidRPr="00A15DCB" w:rsidRDefault="005755E8" w:rsidP="009B330A">
            <w:pPr>
              <w:pStyle w:val="TAC"/>
            </w:pPr>
            <w:r w:rsidRPr="00A15DCB">
              <w:t>-</w:t>
            </w:r>
          </w:p>
        </w:tc>
      </w:tr>
      <w:tr w:rsidR="005755E8" w:rsidRPr="00A15DCB" w14:paraId="0CB7DF0B" w14:textId="77777777" w:rsidTr="009B330A">
        <w:trPr>
          <w:trHeight w:val="1227"/>
        </w:trPr>
        <w:tc>
          <w:tcPr>
            <w:tcW w:w="534" w:type="dxa"/>
          </w:tcPr>
          <w:p w14:paraId="67436A27" w14:textId="77777777" w:rsidR="005755E8" w:rsidRPr="00A15DCB" w:rsidRDefault="005755E8" w:rsidP="009B330A">
            <w:pPr>
              <w:pStyle w:val="TAC"/>
              <w:rPr>
                <w:lang w:eastAsia="zh-CN"/>
              </w:rPr>
            </w:pPr>
            <w:r w:rsidRPr="00A15DCB">
              <w:rPr>
                <w:lang w:eastAsia="zh-CN"/>
              </w:rPr>
              <w:t>14a1</w:t>
            </w:r>
          </w:p>
        </w:tc>
        <w:tc>
          <w:tcPr>
            <w:tcW w:w="3968" w:type="dxa"/>
          </w:tcPr>
          <w:p w14:paraId="204C44CB" w14:textId="77777777" w:rsidR="005755E8" w:rsidRPr="00A15DCB" w:rsidRDefault="005755E8" w:rsidP="009B330A">
            <w:pPr>
              <w:pStyle w:val="TAL"/>
            </w:pPr>
            <w:r w:rsidRPr="00A15DCB">
              <w:t>The SS transmits a downlink assignment addressed to the C-RNTI assigned to the UE on NR SpCell (NR Cell 1) in slot N.</w:t>
            </w:r>
          </w:p>
        </w:tc>
        <w:tc>
          <w:tcPr>
            <w:tcW w:w="708" w:type="dxa"/>
          </w:tcPr>
          <w:p w14:paraId="28F7E56E" w14:textId="77777777" w:rsidR="005755E8" w:rsidRPr="00A15DCB" w:rsidRDefault="005755E8" w:rsidP="009B330A">
            <w:pPr>
              <w:pStyle w:val="TAC"/>
            </w:pPr>
            <w:r w:rsidRPr="00A15DCB">
              <w:t>&lt;--</w:t>
            </w:r>
          </w:p>
        </w:tc>
        <w:tc>
          <w:tcPr>
            <w:tcW w:w="2976" w:type="dxa"/>
          </w:tcPr>
          <w:p w14:paraId="492983F4" w14:textId="77777777" w:rsidR="005755E8" w:rsidRPr="00A15DCB" w:rsidRDefault="005755E8" w:rsidP="009B330A">
            <w:pPr>
              <w:pStyle w:val="TAL"/>
              <w:rPr>
                <w:lang w:eastAsia="zh-CN"/>
              </w:rPr>
            </w:pPr>
            <w:r w:rsidRPr="00A15DCB">
              <w:t xml:space="preserve">DCI format 1_3(UE C-RNTI, </w:t>
            </w:r>
            <w:r w:rsidRPr="00A15DCB">
              <w:rPr>
                <w:lang w:eastAsia="zh-CN"/>
              </w:rPr>
              <w:t xml:space="preserve">Frequency domain resource assignment indicated that both SpCell and SCell are scheduled, </w:t>
            </w:r>
          </w:p>
          <w:p w14:paraId="58B7FD0F" w14:textId="3CB5D94A" w:rsidR="005755E8" w:rsidRPr="00A15DCB" w:rsidRDefault="005755E8" w:rsidP="009B330A">
            <w:pPr>
              <w:pStyle w:val="TAL"/>
              <w:rPr>
                <w:lang w:eastAsia="zh-CN"/>
              </w:rPr>
            </w:pPr>
            <w:r w:rsidRPr="00A15DCB">
              <w:rPr>
                <w:lang w:eastAsia="zh-CN"/>
              </w:rPr>
              <w:t xml:space="preserve">Time domain resource assignment indicated that K0 between PDCCH in step14a1 and PDSCH in </w:t>
            </w:r>
            <w:r w:rsidR="00832792" w:rsidRPr="00A15DCB">
              <w:rPr>
                <w:lang w:eastAsia="zh-CN"/>
              </w:rPr>
              <w:t xml:space="preserve">step14a3 </w:t>
            </w:r>
            <w:r w:rsidRPr="00A15DCB">
              <w:rPr>
                <w:lang w:eastAsia="zh-CN"/>
              </w:rPr>
              <w:t>is not zero</w:t>
            </w:r>
            <w:r w:rsidRPr="00A15DCB">
              <w:t>)</w:t>
            </w:r>
          </w:p>
        </w:tc>
        <w:tc>
          <w:tcPr>
            <w:tcW w:w="567" w:type="dxa"/>
          </w:tcPr>
          <w:p w14:paraId="257404FD" w14:textId="77777777" w:rsidR="005755E8" w:rsidRPr="00A15DCB" w:rsidRDefault="005755E8" w:rsidP="009B330A">
            <w:pPr>
              <w:pStyle w:val="TAC"/>
            </w:pPr>
            <w:r w:rsidRPr="00A15DCB">
              <w:t>-</w:t>
            </w:r>
          </w:p>
        </w:tc>
        <w:tc>
          <w:tcPr>
            <w:tcW w:w="850" w:type="dxa"/>
          </w:tcPr>
          <w:p w14:paraId="6EF01DE5" w14:textId="77777777" w:rsidR="005755E8" w:rsidRPr="00A15DCB" w:rsidRDefault="005755E8" w:rsidP="009B330A">
            <w:pPr>
              <w:pStyle w:val="TAC"/>
            </w:pPr>
            <w:r w:rsidRPr="00A15DCB">
              <w:t>-</w:t>
            </w:r>
          </w:p>
        </w:tc>
      </w:tr>
      <w:tr w:rsidR="005755E8" w:rsidRPr="00A15DCB" w14:paraId="29CAE414" w14:textId="77777777" w:rsidTr="009B330A">
        <w:tc>
          <w:tcPr>
            <w:tcW w:w="534" w:type="dxa"/>
          </w:tcPr>
          <w:p w14:paraId="04F45E6D" w14:textId="77777777" w:rsidR="005755E8" w:rsidRPr="00A15DCB" w:rsidRDefault="005755E8" w:rsidP="009B330A">
            <w:pPr>
              <w:pStyle w:val="TAC"/>
              <w:rPr>
                <w:lang w:eastAsia="zh-CN"/>
              </w:rPr>
            </w:pPr>
            <w:r w:rsidRPr="00A15DCB">
              <w:rPr>
                <w:lang w:eastAsia="zh-CN"/>
              </w:rPr>
              <w:t>14a2</w:t>
            </w:r>
          </w:p>
        </w:tc>
        <w:tc>
          <w:tcPr>
            <w:tcW w:w="3968" w:type="dxa"/>
          </w:tcPr>
          <w:p w14:paraId="2DD71C45" w14:textId="77777777" w:rsidR="005755E8" w:rsidRPr="00A15DCB" w:rsidRDefault="005755E8" w:rsidP="009B330A">
            <w:pPr>
              <w:pStyle w:val="TAL"/>
            </w:pPr>
            <w:r w:rsidRPr="00A15DCB">
              <w:t>The SS transmits a MAC PDU on NR SpCell (NR Cell 1) in slot N.</w:t>
            </w:r>
          </w:p>
        </w:tc>
        <w:tc>
          <w:tcPr>
            <w:tcW w:w="708" w:type="dxa"/>
          </w:tcPr>
          <w:p w14:paraId="30643E09" w14:textId="77777777" w:rsidR="005755E8" w:rsidRPr="00A15DCB" w:rsidRDefault="005755E8" w:rsidP="009B330A">
            <w:pPr>
              <w:pStyle w:val="TAC"/>
            </w:pPr>
            <w:r w:rsidRPr="00A15DCB">
              <w:t>&lt;--</w:t>
            </w:r>
          </w:p>
        </w:tc>
        <w:tc>
          <w:tcPr>
            <w:tcW w:w="2976" w:type="dxa"/>
          </w:tcPr>
          <w:p w14:paraId="10ACB73D" w14:textId="77777777" w:rsidR="005755E8" w:rsidRPr="00A15DCB" w:rsidRDefault="005755E8" w:rsidP="009B330A">
            <w:pPr>
              <w:pStyle w:val="TAL"/>
            </w:pPr>
            <w:r w:rsidRPr="00A15DCB">
              <w:t>MAC PDU</w:t>
            </w:r>
          </w:p>
        </w:tc>
        <w:tc>
          <w:tcPr>
            <w:tcW w:w="567" w:type="dxa"/>
          </w:tcPr>
          <w:p w14:paraId="4CFE5C14" w14:textId="77777777" w:rsidR="005755E8" w:rsidRPr="00A15DCB" w:rsidRDefault="005755E8" w:rsidP="009B330A">
            <w:pPr>
              <w:pStyle w:val="TAC"/>
            </w:pPr>
            <w:r w:rsidRPr="00A15DCB">
              <w:t>-</w:t>
            </w:r>
          </w:p>
        </w:tc>
        <w:tc>
          <w:tcPr>
            <w:tcW w:w="850" w:type="dxa"/>
          </w:tcPr>
          <w:p w14:paraId="551F3897" w14:textId="77777777" w:rsidR="005755E8" w:rsidRPr="00A15DCB" w:rsidRDefault="005755E8" w:rsidP="009B330A">
            <w:pPr>
              <w:pStyle w:val="TAC"/>
            </w:pPr>
            <w:r w:rsidRPr="00A15DCB">
              <w:t>-</w:t>
            </w:r>
          </w:p>
        </w:tc>
      </w:tr>
      <w:tr w:rsidR="005755E8" w:rsidRPr="00A15DCB" w14:paraId="590BA2AB" w14:textId="77777777" w:rsidTr="009B330A">
        <w:tc>
          <w:tcPr>
            <w:tcW w:w="534" w:type="dxa"/>
          </w:tcPr>
          <w:p w14:paraId="679CAA55" w14:textId="77777777" w:rsidR="005755E8" w:rsidRPr="00A15DCB" w:rsidRDefault="005755E8" w:rsidP="009B330A">
            <w:pPr>
              <w:pStyle w:val="TAC"/>
              <w:rPr>
                <w:lang w:eastAsia="zh-CN"/>
              </w:rPr>
            </w:pPr>
            <w:r w:rsidRPr="00A15DCB">
              <w:rPr>
                <w:lang w:eastAsia="zh-CN"/>
              </w:rPr>
              <w:t>14a3</w:t>
            </w:r>
          </w:p>
        </w:tc>
        <w:tc>
          <w:tcPr>
            <w:tcW w:w="3968" w:type="dxa"/>
          </w:tcPr>
          <w:p w14:paraId="003F5B45" w14:textId="77777777" w:rsidR="005755E8" w:rsidRPr="00A15DCB" w:rsidRDefault="005755E8" w:rsidP="009B330A">
            <w:pPr>
              <w:pStyle w:val="TAL"/>
            </w:pPr>
            <w:r w:rsidRPr="00A15DCB">
              <w:t>The SS transmits a MAC PDU on NR SCell (NR Cell 3) in slot X.</w:t>
            </w:r>
          </w:p>
        </w:tc>
        <w:tc>
          <w:tcPr>
            <w:tcW w:w="708" w:type="dxa"/>
          </w:tcPr>
          <w:p w14:paraId="199D181F" w14:textId="77777777" w:rsidR="005755E8" w:rsidRPr="00A15DCB" w:rsidRDefault="005755E8" w:rsidP="009B330A">
            <w:pPr>
              <w:pStyle w:val="TAC"/>
            </w:pPr>
            <w:r w:rsidRPr="00A15DCB">
              <w:t>&lt;--</w:t>
            </w:r>
          </w:p>
        </w:tc>
        <w:tc>
          <w:tcPr>
            <w:tcW w:w="2976" w:type="dxa"/>
          </w:tcPr>
          <w:p w14:paraId="3AB31DA1" w14:textId="77777777" w:rsidR="005755E8" w:rsidRPr="00A15DCB" w:rsidRDefault="005755E8" w:rsidP="009B330A">
            <w:pPr>
              <w:pStyle w:val="TAL"/>
            </w:pPr>
            <w:r w:rsidRPr="00A15DCB">
              <w:t>MAC PDU</w:t>
            </w:r>
          </w:p>
        </w:tc>
        <w:tc>
          <w:tcPr>
            <w:tcW w:w="567" w:type="dxa"/>
          </w:tcPr>
          <w:p w14:paraId="04846C76" w14:textId="77777777" w:rsidR="005755E8" w:rsidRPr="00A15DCB" w:rsidRDefault="005755E8" w:rsidP="009B330A">
            <w:pPr>
              <w:pStyle w:val="TAC"/>
            </w:pPr>
            <w:r w:rsidRPr="00A15DCB">
              <w:t>-</w:t>
            </w:r>
          </w:p>
        </w:tc>
        <w:tc>
          <w:tcPr>
            <w:tcW w:w="850" w:type="dxa"/>
          </w:tcPr>
          <w:p w14:paraId="67418EAE" w14:textId="77777777" w:rsidR="005755E8" w:rsidRPr="00A15DCB" w:rsidRDefault="005755E8" w:rsidP="009B330A">
            <w:pPr>
              <w:pStyle w:val="TAC"/>
            </w:pPr>
            <w:r w:rsidRPr="00A15DCB">
              <w:t>-</w:t>
            </w:r>
          </w:p>
        </w:tc>
      </w:tr>
      <w:tr w:rsidR="005755E8" w:rsidRPr="00A15DCB" w14:paraId="0CAA1507" w14:textId="77777777" w:rsidTr="009B330A">
        <w:tc>
          <w:tcPr>
            <w:tcW w:w="534" w:type="dxa"/>
          </w:tcPr>
          <w:p w14:paraId="2E6C64D2" w14:textId="77777777" w:rsidR="005755E8" w:rsidRPr="00A15DCB" w:rsidRDefault="005755E8" w:rsidP="009B330A">
            <w:pPr>
              <w:pStyle w:val="TAC"/>
              <w:rPr>
                <w:lang w:eastAsia="zh-CN"/>
              </w:rPr>
            </w:pPr>
            <w:r w:rsidRPr="00A15DCB">
              <w:rPr>
                <w:lang w:eastAsia="zh-CN"/>
              </w:rPr>
              <w:t>14a4</w:t>
            </w:r>
          </w:p>
        </w:tc>
        <w:tc>
          <w:tcPr>
            <w:tcW w:w="3968" w:type="dxa"/>
          </w:tcPr>
          <w:p w14:paraId="0F6498F2" w14:textId="77777777" w:rsidR="005755E8" w:rsidRPr="00A15DCB" w:rsidRDefault="005755E8" w:rsidP="009B330A">
            <w:pPr>
              <w:pStyle w:val="TAL"/>
            </w:pPr>
            <w:r w:rsidRPr="00A15DCB">
              <w:t>Check: Does the UE transmit two HARQ ACK on NR SpCell (NR Cell 1) in the slot X+K1?</w:t>
            </w:r>
          </w:p>
        </w:tc>
        <w:tc>
          <w:tcPr>
            <w:tcW w:w="708" w:type="dxa"/>
          </w:tcPr>
          <w:p w14:paraId="214C286C" w14:textId="77777777" w:rsidR="005755E8" w:rsidRPr="00A15DCB" w:rsidRDefault="005755E8" w:rsidP="009B330A">
            <w:pPr>
              <w:pStyle w:val="TAC"/>
            </w:pPr>
            <w:r w:rsidRPr="00A15DCB">
              <w:t>--&gt;</w:t>
            </w:r>
          </w:p>
        </w:tc>
        <w:tc>
          <w:tcPr>
            <w:tcW w:w="2976" w:type="dxa"/>
          </w:tcPr>
          <w:p w14:paraId="01B78D08" w14:textId="77777777" w:rsidR="005755E8" w:rsidRPr="00A15DCB" w:rsidRDefault="005755E8" w:rsidP="009B330A">
            <w:pPr>
              <w:pStyle w:val="TAL"/>
            </w:pPr>
            <w:r w:rsidRPr="00A15DCB">
              <w:t>HARQ ACK, HARQ ACK</w:t>
            </w:r>
          </w:p>
        </w:tc>
        <w:tc>
          <w:tcPr>
            <w:tcW w:w="567" w:type="dxa"/>
          </w:tcPr>
          <w:p w14:paraId="79AA1E8E" w14:textId="77777777" w:rsidR="005755E8" w:rsidRPr="00A15DCB" w:rsidRDefault="005755E8" w:rsidP="009B330A">
            <w:pPr>
              <w:pStyle w:val="TAC"/>
            </w:pPr>
            <w:r w:rsidRPr="00A15DCB">
              <w:t>3</w:t>
            </w:r>
          </w:p>
        </w:tc>
        <w:tc>
          <w:tcPr>
            <w:tcW w:w="850" w:type="dxa"/>
          </w:tcPr>
          <w:p w14:paraId="0E6325B4" w14:textId="77777777" w:rsidR="005755E8" w:rsidRPr="00A15DCB" w:rsidRDefault="005755E8" w:rsidP="009B330A">
            <w:pPr>
              <w:pStyle w:val="TAC"/>
            </w:pPr>
            <w:r w:rsidRPr="00A15DCB">
              <w:t>P</w:t>
            </w:r>
          </w:p>
        </w:tc>
      </w:tr>
      <w:tr w:rsidR="005755E8" w:rsidRPr="00A15DCB" w14:paraId="7DA24915" w14:textId="77777777" w:rsidTr="009B330A">
        <w:tc>
          <w:tcPr>
            <w:tcW w:w="9603" w:type="dxa"/>
            <w:gridSpan w:val="6"/>
          </w:tcPr>
          <w:p w14:paraId="73F56E94" w14:textId="53D037DE" w:rsidR="005755E8" w:rsidRPr="00A15DCB" w:rsidRDefault="005755E8" w:rsidP="009B330A">
            <w:pPr>
              <w:pStyle w:val="TAN"/>
              <w:rPr>
                <w:i/>
              </w:rPr>
            </w:pPr>
            <w:r w:rsidRPr="00A15DCB">
              <w:t>Note 1:</w:t>
            </w:r>
            <w:r w:rsidRPr="00A15DCB">
              <w:tab/>
              <w:t>Scheduling cell is NR SpCell (NR Cell 1), and reference cell is also NR SpCell (NR Cell 1). Therefore, the single DCI (DCI format 1_3) is counted on the NR Cell 1</w:t>
            </w:r>
            <w:r w:rsidRPr="00A15DCB">
              <w:rPr>
                <w:lang w:eastAsia="zh-CN"/>
              </w:rPr>
              <w:t>.</w:t>
            </w:r>
          </w:p>
          <w:p w14:paraId="29A01715" w14:textId="4D82D73E" w:rsidR="005755E8" w:rsidRPr="00A15DCB" w:rsidRDefault="005755E8" w:rsidP="009B330A">
            <w:pPr>
              <w:pStyle w:val="TAN"/>
              <w:rPr>
                <w:i/>
              </w:rPr>
            </w:pPr>
            <w:r w:rsidRPr="00A15DCB">
              <w:t>Note 2:</w:t>
            </w:r>
            <w:r w:rsidRPr="00A15DCB">
              <w:tab/>
            </w:r>
            <w:r w:rsidR="00832792" w:rsidRPr="00A15DCB">
              <w:t>T</w:t>
            </w:r>
            <w:r w:rsidRPr="00A15DCB">
              <w:t xml:space="preserve">he NR </w:t>
            </w:r>
            <w:r w:rsidRPr="00A15DCB">
              <w:rPr>
                <w:i/>
              </w:rPr>
              <w:t>RRCReconfiguration</w:t>
            </w:r>
            <w:r w:rsidR="00832792" w:rsidRPr="00A15DCB">
              <w:rPr>
                <w:i/>
              </w:rPr>
              <w:t>Complete</w:t>
            </w:r>
            <w:r w:rsidRPr="00A15DCB">
              <w:t xml:space="preserve"> message is scheduled by DCI format 0_0 to avoid DCI size </w:t>
            </w:r>
            <w:r w:rsidR="00832792" w:rsidRPr="00A15DCB">
              <w:t xml:space="preserve">misalignment </w:t>
            </w:r>
            <w:r w:rsidRPr="00A15DCB">
              <w:t xml:space="preserve">for DCI format </w:t>
            </w:r>
            <w:r w:rsidRPr="00A15DCB">
              <w:rPr>
                <w:lang w:eastAsia="zh-CN"/>
              </w:rPr>
              <w:t xml:space="preserve">0_1 </w:t>
            </w:r>
            <w:r w:rsidR="00832792" w:rsidRPr="00A15DCB">
              <w:rPr>
                <w:lang w:eastAsia="zh-CN"/>
              </w:rPr>
              <w:t xml:space="preserve">(according to TS 38.212 [14] clause 7.3.1.0 step 4C) </w:t>
            </w:r>
            <w:r w:rsidRPr="00A15DCB">
              <w:rPr>
                <w:lang w:eastAsia="zh-CN"/>
              </w:rPr>
              <w:t xml:space="preserve">between UE and SS </w:t>
            </w:r>
            <w:r w:rsidR="00832792" w:rsidRPr="00A15DCB">
              <w:rPr>
                <w:lang w:eastAsia="zh-CN"/>
              </w:rPr>
              <w:t>during the reconfiguration.</w:t>
            </w:r>
          </w:p>
        </w:tc>
      </w:tr>
    </w:tbl>
    <w:p w14:paraId="55DA9D45" w14:textId="77777777" w:rsidR="005755E8" w:rsidRPr="00A15DCB" w:rsidRDefault="005755E8" w:rsidP="005755E8"/>
    <w:p w14:paraId="3ED0369C" w14:textId="77777777" w:rsidR="005755E8" w:rsidRPr="00A15DCB" w:rsidRDefault="005755E8" w:rsidP="005755E8">
      <w:pPr>
        <w:pStyle w:val="H6"/>
        <w:rPr>
          <w:lang w:eastAsia="zh-CN"/>
        </w:rPr>
      </w:pPr>
      <w:r w:rsidRPr="00A15DCB">
        <w:lastRenderedPageBreak/>
        <w:t>7.1.1.2.8.1.3.3</w:t>
      </w:r>
      <w:r w:rsidRPr="00A15DCB">
        <w:tab/>
        <w:t>Specific message contents</w:t>
      </w:r>
    </w:p>
    <w:p w14:paraId="54CBD0A4" w14:textId="77777777" w:rsidR="005755E8" w:rsidRPr="00A15DCB" w:rsidRDefault="005755E8" w:rsidP="005755E8">
      <w:pPr>
        <w:pStyle w:val="TH"/>
      </w:pPr>
      <w:r w:rsidRPr="00A15DCB">
        <w:t>Table 7.1.1.2.8.1.3.3-</w:t>
      </w:r>
      <w:r w:rsidRPr="00A15DCB">
        <w:rPr>
          <w:lang w:eastAsia="zh-CN"/>
        </w:rPr>
        <w:t>1</w:t>
      </w:r>
      <w:r w:rsidRPr="00A15DCB">
        <w:t xml:space="preserve">: </w:t>
      </w:r>
      <w:r w:rsidRPr="00A15DCB">
        <w:rPr>
          <w:i/>
        </w:rPr>
        <w:t>RRCReconfiguration</w:t>
      </w:r>
      <w:r w:rsidRPr="00A15DCB">
        <w:t xml:space="preserve"> (step </w:t>
      </w:r>
      <w:r w:rsidRPr="00A15DCB">
        <w:rPr>
          <w:lang w:eastAsia="zh-CN"/>
        </w:rPr>
        <w:t>1</w:t>
      </w:r>
      <w:r w:rsidRPr="00A15DCB">
        <w:t>, Table 7.1.1.2.8.1.3.2-1)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4695D436" w14:textId="77777777" w:rsidTr="009B330A">
        <w:tc>
          <w:tcPr>
            <w:tcW w:w="9738" w:type="dxa"/>
            <w:gridSpan w:val="4"/>
          </w:tcPr>
          <w:p w14:paraId="2A1018D8" w14:textId="77777777" w:rsidR="005755E8" w:rsidRPr="00A15DCB" w:rsidRDefault="005755E8" w:rsidP="009B330A">
            <w:pPr>
              <w:pStyle w:val="TAL"/>
              <w:rPr>
                <w:lang w:eastAsia="zh-CN"/>
              </w:rPr>
            </w:pPr>
            <w:r w:rsidRPr="00A15DCB">
              <w:t xml:space="preserve">Derivation Path: </w:t>
            </w:r>
            <w:r w:rsidRPr="00A15DCB">
              <w:rPr>
                <w:lang w:eastAsia="zh-CN"/>
              </w:rPr>
              <w:t xml:space="preserve">TS </w:t>
            </w:r>
            <w:r w:rsidRPr="00A15DCB">
              <w:t>3</w:t>
            </w:r>
            <w:r w:rsidRPr="00A15DCB">
              <w:rPr>
                <w:lang w:eastAsia="zh-CN"/>
              </w:rPr>
              <w:t>8</w:t>
            </w:r>
            <w:r w:rsidRPr="00A15DCB">
              <w:t>.508</w:t>
            </w:r>
            <w:r w:rsidRPr="00A15DCB">
              <w:rPr>
                <w:lang w:eastAsia="zh-CN"/>
              </w:rPr>
              <w:t>-1 [4], T</w:t>
            </w:r>
            <w:r w:rsidRPr="00A15DCB">
              <w:t>able 4.6.1-13</w:t>
            </w:r>
            <w:r w:rsidRPr="00A15DCB">
              <w:rPr>
                <w:lang w:eastAsia="zh-CN"/>
              </w:rPr>
              <w:t>.</w:t>
            </w:r>
          </w:p>
        </w:tc>
      </w:tr>
      <w:tr w:rsidR="005755E8" w:rsidRPr="00A15DCB" w14:paraId="0618440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CFAE8DD" w14:textId="77777777" w:rsidR="005755E8" w:rsidRPr="00A15DCB" w:rsidRDefault="005755E8" w:rsidP="009B330A">
            <w:pPr>
              <w:pStyle w:val="TAH"/>
            </w:pPr>
            <w:r w:rsidRPr="00A15DCB">
              <w:t>Information Element</w:t>
            </w:r>
          </w:p>
        </w:tc>
        <w:tc>
          <w:tcPr>
            <w:tcW w:w="2267" w:type="dxa"/>
          </w:tcPr>
          <w:p w14:paraId="40C470E7" w14:textId="77777777" w:rsidR="005755E8" w:rsidRPr="00A15DCB" w:rsidRDefault="005755E8" w:rsidP="009B330A">
            <w:pPr>
              <w:pStyle w:val="TAH"/>
            </w:pPr>
            <w:r w:rsidRPr="00A15DCB">
              <w:t>Value/remark</w:t>
            </w:r>
          </w:p>
        </w:tc>
        <w:tc>
          <w:tcPr>
            <w:tcW w:w="1700" w:type="dxa"/>
          </w:tcPr>
          <w:p w14:paraId="4B2C2941" w14:textId="77777777" w:rsidR="005755E8" w:rsidRPr="00A15DCB" w:rsidRDefault="005755E8" w:rsidP="009B330A">
            <w:pPr>
              <w:pStyle w:val="TAH"/>
            </w:pPr>
            <w:r w:rsidRPr="00A15DCB">
              <w:t>Comment</w:t>
            </w:r>
          </w:p>
        </w:tc>
        <w:tc>
          <w:tcPr>
            <w:tcW w:w="1245" w:type="dxa"/>
          </w:tcPr>
          <w:p w14:paraId="78378C8F" w14:textId="77777777" w:rsidR="005755E8" w:rsidRPr="00A15DCB" w:rsidRDefault="005755E8" w:rsidP="009B330A">
            <w:pPr>
              <w:pStyle w:val="TAH"/>
            </w:pPr>
            <w:r w:rsidRPr="00A15DCB">
              <w:t>Condition</w:t>
            </w:r>
          </w:p>
        </w:tc>
      </w:tr>
      <w:tr w:rsidR="005755E8" w:rsidRPr="00A15DCB" w14:paraId="7BAEA826"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BF5D684" w14:textId="77777777" w:rsidR="005755E8" w:rsidRPr="00A15DCB" w:rsidRDefault="005755E8" w:rsidP="009B330A">
            <w:pPr>
              <w:pStyle w:val="TAL"/>
            </w:pPr>
            <w:r w:rsidRPr="00A15DCB">
              <w:t>RRCReconfiguration ::= SEQUENCE {</w:t>
            </w:r>
          </w:p>
        </w:tc>
        <w:tc>
          <w:tcPr>
            <w:tcW w:w="2267" w:type="dxa"/>
          </w:tcPr>
          <w:p w14:paraId="51338555" w14:textId="77777777" w:rsidR="005755E8" w:rsidRPr="00A15DCB" w:rsidRDefault="005755E8" w:rsidP="009B330A">
            <w:pPr>
              <w:pStyle w:val="TAL"/>
            </w:pPr>
          </w:p>
        </w:tc>
        <w:tc>
          <w:tcPr>
            <w:tcW w:w="1700" w:type="dxa"/>
          </w:tcPr>
          <w:p w14:paraId="408EDFA0" w14:textId="77777777" w:rsidR="005755E8" w:rsidRPr="00A15DCB" w:rsidRDefault="005755E8" w:rsidP="009B330A">
            <w:pPr>
              <w:pStyle w:val="TAL"/>
            </w:pPr>
          </w:p>
        </w:tc>
        <w:tc>
          <w:tcPr>
            <w:tcW w:w="1245" w:type="dxa"/>
          </w:tcPr>
          <w:p w14:paraId="4425DD7C" w14:textId="77777777" w:rsidR="005755E8" w:rsidRPr="00A15DCB" w:rsidRDefault="005755E8" w:rsidP="009B330A">
            <w:pPr>
              <w:pStyle w:val="TAL"/>
            </w:pPr>
          </w:p>
        </w:tc>
      </w:tr>
      <w:tr w:rsidR="005755E8" w:rsidRPr="00A15DCB" w14:paraId="56D46DB2"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675AC4B" w14:textId="77777777" w:rsidR="005755E8" w:rsidRPr="00A15DCB" w:rsidRDefault="005755E8" w:rsidP="009B330A">
            <w:pPr>
              <w:pStyle w:val="TAL"/>
            </w:pPr>
            <w:r w:rsidRPr="00A15DCB">
              <w:t xml:space="preserve">  criticalExtensions CHOICE {</w:t>
            </w:r>
          </w:p>
        </w:tc>
        <w:tc>
          <w:tcPr>
            <w:tcW w:w="2267" w:type="dxa"/>
          </w:tcPr>
          <w:p w14:paraId="1B5FA811" w14:textId="77777777" w:rsidR="005755E8" w:rsidRPr="00A15DCB" w:rsidRDefault="005755E8" w:rsidP="009B330A">
            <w:pPr>
              <w:pStyle w:val="TAL"/>
            </w:pPr>
          </w:p>
        </w:tc>
        <w:tc>
          <w:tcPr>
            <w:tcW w:w="1700" w:type="dxa"/>
          </w:tcPr>
          <w:p w14:paraId="3FBF6087" w14:textId="77777777" w:rsidR="005755E8" w:rsidRPr="00A15DCB" w:rsidRDefault="005755E8" w:rsidP="009B330A">
            <w:pPr>
              <w:pStyle w:val="TAL"/>
            </w:pPr>
          </w:p>
        </w:tc>
        <w:tc>
          <w:tcPr>
            <w:tcW w:w="1245" w:type="dxa"/>
          </w:tcPr>
          <w:p w14:paraId="2BE6F868" w14:textId="77777777" w:rsidR="005755E8" w:rsidRPr="00A15DCB" w:rsidRDefault="005755E8" w:rsidP="009B330A">
            <w:pPr>
              <w:pStyle w:val="TAL"/>
            </w:pPr>
          </w:p>
        </w:tc>
      </w:tr>
      <w:tr w:rsidR="005755E8" w:rsidRPr="00A15DCB" w14:paraId="0691D994"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E811D2F" w14:textId="77777777" w:rsidR="005755E8" w:rsidRPr="00A15DCB" w:rsidRDefault="005755E8" w:rsidP="009B330A">
            <w:pPr>
              <w:pStyle w:val="TAL"/>
            </w:pPr>
            <w:r w:rsidRPr="00A15DCB">
              <w:t xml:space="preserve">    c1 CHOICE {</w:t>
            </w:r>
          </w:p>
        </w:tc>
        <w:tc>
          <w:tcPr>
            <w:tcW w:w="2267" w:type="dxa"/>
          </w:tcPr>
          <w:p w14:paraId="2A494D8C" w14:textId="77777777" w:rsidR="005755E8" w:rsidRPr="00A15DCB" w:rsidRDefault="005755E8" w:rsidP="009B330A">
            <w:pPr>
              <w:pStyle w:val="TAL"/>
            </w:pPr>
          </w:p>
        </w:tc>
        <w:tc>
          <w:tcPr>
            <w:tcW w:w="1700" w:type="dxa"/>
          </w:tcPr>
          <w:p w14:paraId="5930B38C" w14:textId="77777777" w:rsidR="005755E8" w:rsidRPr="00A15DCB" w:rsidRDefault="005755E8" w:rsidP="009B330A">
            <w:pPr>
              <w:pStyle w:val="TAL"/>
            </w:pPr>
          </w:p>
        </w:tc>
        <w:tc>
          <w:tcPr>
            <w:tcW w:w="1245" w:type="dxa"/>
          </w:tcPr>
          <w:p w14:paraId="3C64EAD6" w14:textId="77777777" w:rsidR="005755E8" w:rsidRPr="00A15DCB" w:rsidRDefault="005755E8" w:rsidP="009B330A">
            <w:pPr>
              <w:pStyle w:val="TAL"/>
            </w:pPr>
          </w:p>
        </w:tc>
      </w:tr>
      <w:tr w:rsidR="005755E8" w:rsidRPr="00A15DCB" w14:paraId="6A8C8BED"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454C155" w14:textId="77777777" w:rsidR="005755E8" w:rsidRPr="00A15DCB" w:rsidRDefault="005755E8" w:rsidP="009B330A">
            <w:pPr>
              <w:pStyle w:val="TAL"/>
            </w:pPr>
            <w:r w:rsidRPr="00A15DCB">
              <w:t xml:space="preserve">      rrcReconfiguration ::= SEQUENCE {</w:t>
            </w:r>
          </w:p>
        </w:tc>
        <w:tc>
          <w:tcPr>
            <w:tcW w:w="2267" w:type="dxa"/>
          </w:tcPr>
          <w:p w14:paraId="6289A70E" w14:textId="77777777" w:rsidR="005755E8" w:rsidRPr="00A15DCB" w:rsidRDefault="005755E8" w:rsidP="009B330A">
            <w:pPr>
              <w:pStyle w:val="TAL"/>
            </w:pPr>
          </w:p>
        </w:tc>
        <w:tc>
          <w:tcPr>
            <w:tcW w:w="1700" w:type="dxa"/>
          </w:tcPr>
          <w:p w14:paraId="55DAA15F" w14:textId="77777777" w:rsidR="005755E8" w:rsidRPr="00A15DCB" w:rsidRDefault="005755E8" w:rsidP="009B330A">
            <w:pPr>
              <w:pStyle w:val="TAL"/>
            </w:pPr>
          </w:p>
        </w:tc>
        <w:tc>
          <w:tcPr>
            <w:tcW w:w="1245" w:type="dxa"/>
          </w:tcPr>
          <w:p w14:paraId="3F6D98D2" w14:textId="77777777" w:rsidR="005755E8" w:rsidRPr="00A15DCB" w:rsidRDefault="005755E8" w:rsidP="009B330A">
            <w:pPr>
              <w:pStyle w:val="TAL"/>
            </w:pPr>
          </w:p>
        </w:tc>
      </w:tr>
      <w:tr w:rsidR="005755E8" w:rsidRPr="00A15DCB" w14:paraId="43EC576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CE0E28F" w14:textId="77777777" w:rsidR="005755E8" w:rsidRPr="00A15DCB" w:rsidRDefault="005755E8" w:rsidP="009B330A">
            <w:pPr>
              <w:pStyle w:val="TAL"/>
            </w:pPr>
            <w:r w:rsidRPr="00A15DCB">
              <w:t xml:space="preserve">        secondaryCellGroup</w:t>
            </w:r>
          </w:p>
        </w:tc>
        <w:tc>
          <w:tcPr>
            <w:tcW w:w="2267" w:type="dxa"/>
          </w:tcPr>
          <w:p w14:paraId="4A604B29" w14:textId="77777777" w:rsidR="005755E8" w:rsidRPr="00A15DCB" w:rsidRDefault="005755E8" w:rsidP="009B330A">
            <w:pPr>
              <w:pStyle w:val="TAL"/>
              <w:rPr>
                <w:lang w:eastAsia="zh-CN"/>
              </w:rPr>
            </w:pPr>
            <w:r w:rsidRPr="00A15DCB">
              <w:rPr>
                <w:lang w:eastAsia="zh-CN"/>
              </w:rPr>
              <w:t>Not present</w:t>
            </w:r>
          </w:p>
        </w:tc>
        <w:tc>
          <w:tcPr>
            <w:tcW w:w="1700" w:type="dxa"/>
          </w:tcPr>
          <w:p w14:paraId="6B303B1C" w14:textId="77777777" w:rsidR="005755E8" w:rsidRPr="00A15DCB" w:rsidRDefault="005755E8" w:rsidP="009B330A">
            <w:pPr>
              <w:pStyle w:val="TAL"/>
            </w:pPr>
          </w:p>
        </w:tc>
        <w:tc>
          <w:tcPr>
            <w:tcW w:w="1245" w:type="dxa"/>
          </w:tcPr>
          <w:p w14:paraId="34588B7F" w14:textId="77777777" w:rsidR="005755E8" w:rsidRPr="00A15DCB" w:rsidRDefault="005755E8" w:rsidP="009B330A">
            <w:pPr>
              <w:pStyle w:val="TAL"/>
            </w:pPr>
          </w:p>
        </w:tc>
      </w:tr>
      <w:tr w:rsidR="005755E8" w:rsidRPr="00A15DCB" w14:paraId="0733E06E"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CE1390B"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nonCriticalExtension SEQUENCE { </w:t>
            </w:r>
          </w:p>
        </w:tc>
        <w:tc>
          <w:tcPr>
            <w:tcW w:w="2267" w:type="dxa"/>
          </w:tcPr>
          <w:p w14:paraId="47565128" w14:textId="77777777" w:rsidR="005755E8" w:rsidRPr="00A15DCB" w:rsidRDefault="005755E8" w:rsidP="009B330A">
            <w:pPr>
              <w:keepNext/>
              <w:keepLines/>
              <w:spacing w:after="0"/>
              <w:rPr>
                <w:rFonts w:ascii="Arial" w:hAnsi="Arial"/>
                <w:sz w:val="18"/>
              </w:rPr>
            </w:pPr>
          </w:p>
        </w:tc>
        <w:tc>
          <w:tcPr>
            <w:tcW w:w="1700" w:type="dxa"/>
          </w:tcPr>
          <w:p w14:paraId="55745687" w14:textId="77777777" w:rsidR="005755E8" w:rsidRPr="00A15DCB" w:rsidRDefault="005755E8" w:rsidP="009B330A">
            <w:pPr>
              <w:keepNext/>
              <w:keepLines/>
              <w:spacing w:after="0"/>
              <w:rPr>
                <w:rFonts w:ascii="Arial" w:hAnsi="Arial"/>
                <w:sz w:val="18"/>
              </w:rPr>
            </w:pPr>
          </w:p>
        </w:tc>
        <w:tc>
          <w:tcPr>
            <w:tcW w:w="1245" w:type="dxa"/>
          </w:tcPr>
          <w:p w14:paraId="6B286191" w14:textId="77777777" w:rsidR="005755E8" w:rsidRPr="00A15DCB" w:rsidRDefault="005755E8" w:rsidP="009B330A">
            <w:pPr>
              <w:keepNext/>
              <w:keepLines/>
              <w:spacing w:after="0"/>
              <w:rPr>
                <w:rFonts w:ascii="Arial" w:hAnsi="Arial"/>
                <w:sz w:val="18"/>
                <w:lang w:eastAsia="zh-CN"/>
              </w:rPr>
            </w:pPr>
          </w:p>
        </w:tc>
      </w:tr>
      <w:tr w:rsidR="005755E8" w:rsidRPr="00A15DCB" w14:paraId="3336611C"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C358D09"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masterCellGroup</w:t>
            </w:r>
          </w:p>
        </w:tc>
        <w:tc>
          <w:tcPr>
            <w:tcW w:w="2267" w:type="dxa"/>
          </w:tcPr>
          <w:p w14:paraId="5D70917F" w14:textId="77777777" w:rsidR="005755E8" w:rsidRPr="00A15DCB" w:rsidRDefault="005755E8" w:rsidP="009B330A">
            <w:pPr>
              <w:keepNext/>
              <w:keepLines/>
              <w:spacing w:after="0"/>
              <w:rPr>
                <w:rFonts w:ascii="Arial" w:hAnsi="Arial"/>
                <w:sz w:val="18"/>
              </w:rPr>
            </w:pPr>
            <w:r w:rsidRPr="00A15DCB">
              <w:rPr>
                <w:rFonts w:ascii="Arial" w:hAnsi="Arial"/>
                <w:sz w:val="18"/>
              </w:rPr>
              <w:t>CellGroupConfig</w:t>
            </w:r>
          </w:p>
        </w:tc>
        <w:tc>
          <w:tcPr>
            <w:tcW w:w="1700" w:type="dxa"/>
          </w:tcPr>
          <w:p w14:paraId="428A9F76" w14:textId="77777777" w:rsidR="005755E8" w:rsidRPr="00A15DCB" w:rsidRDefault="005755E8" w:rsidP="009B330A">
            <w:pPr>
              <w:keepNext/>
              <w:keepLines/>
              <w:spacing w:after="0"/>
              <w:rPr>
                <w:rFonts w:ascii="Arial" w:hAnsi="Arial"/>
                <w:sz w:val="18"/>
              </w:rPr>
            </w:pPr>
            <w:r w:rsidRPr="00A15DCB">
              <w:rPr>
                <w:rFonts w:ascii="Arial" w:hAnsi="Arial"/>
                <w:sz w:val="18"/>
              </w:rPr>
              <w:t>OCTET STRING (CONTAINING CellGroupConfig)</w:t>
            </w:r>
          </w:p>
        </w:tc>
        <w:tc>
          <w:tcPr>
            <w:tcW w:w="1245" w:type="dxa"/>
          </w:tcPr>
          <w:p w14:paraId="5B14420A" w14:textId="77777777" w:rsidR="005755E8" w:rsidRPr="00A15DCB" w:rsidRDefault="005755E8" w:rsidP="009B330A">
            <w:pPr>
              <w:keepNext/>
              <w:keepLines/>
              <w:spacing w:after="0"/>
              <w:rPr>
                <w:rFonts w:ascii="Arial" w:hAnsi="Arial"/>
                <w:sz w:val="18"/>
                <w:lang w:eastAsia="zh-CN"/>
              </w:rPr>
            </w:pPr>
          </w:p>
        </w:tc>
      </w:tr>
      <w:tr w:rsidR="005755E8" w:rsidRPr="00A15DCB" w14:paraId="19E5A900"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8384317" w14:textId="77777777" w:rsidR="005755E8" w:rsidRPr="00A15DCB" w:rsidRDefault="005755E8" w:rsidP="009B330A">
            <w:pPr>
              <w:pStyle w:val="TAL"/>
              <w:rPr>
                <w:lang w:eastAsia="zh-CN"/>
              </w:rPr>
            </w:pPr>
            <w:r w:rsidRPr="00A15DCB">
              <w:t xml:space="preserve">        </w:t>
            </w:r>
            <w:r w:rsidRPr="00A15DCB">
              <w:rPr>
                <w:lang w:eastAsia="zh-CN"/>
              </w:rPr>
              <w:t>}</w:t>
            </w:r>
          </w:p>
        </w:tc>
        <w:tc>
          <w:tcPr>
            <w:tcW w:w="2267" w:type="dxa"/>
          </w:tcPr>
          <w:p w14:paraId="3172B3FB" w14:textId="77777777" w:rsidR="005755E8" w:rsidRPr="00A15DCB" w:rsidRDefault="005755E8" w:rsidP="009B330A">
            <w:pPr>
              <w:pStyle w:val="TAL"/>
            </w:pPr>
          </w:p>
        </w:tc>
        <w:tc>
          <w:tcPr>
            <w:tcW w:w="1700" w:type="dxa"/>
          </w:tcPr>
          <w:p w14:paraId="186F69DF" w14:textId="77777777" w:rsidR="005755E8" w:rsidRPr="00A15DCB" w:rsidRDefault="005755E8" w:rsidP="009B330A">
            <w:pPr>
              <w:pStyle w:val="TAL"/>
            </w:pPr>
          </w:p>
        </w:tc>
        <w:tc>
          <w:tcPr>
            <w:tcW w:w="1245" w:type="dxa"/>
          </w:tcPr>
          <w:p w14:paraId="053D40A5" w14:textId="77777777" w:rsidR="005755E8" w:rsidRPr="00A15DCB" w:rsidRDefault="005755E8" w:rsidP="009B330A">
            <w:pPr>
              <w:pStyle w:val="TAL"/>
            </w:pPr>
          </w:p>
        </w:tc>
      </w:tr>
      <w:tr w:rsidR="005755E8" w:rsidRPr="00A15DCB" w14:paraId="5C80A995"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A911B2D"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w:t>
            </w:r>
          </w:p>
        </w:tc>
        <w:tc>
          <w:tcPr>
            <w:tcW w:w="2267" w:type="dxa"/>
          </w:tcPr>
          <w:p w14:paraId="4BCC4D56" w14:textId="77777777" w:rsidR="005755E8" w:rsidRPr="00A15DCB" w:rsidRDefault="005755E8" w:rsidP="009B330A">
            <w:pPr>
              <w:keepNext/>
              <w:keepLines/>
              <w:spacing w:after="0"/>
              <w:rPr>
                <w:rFonts w:ascii="Arial" w:hAnsi="Arial"/>
                <w:sz w:val="18"/>
              </w:rPr>
            </w:pPr>
          </w:p>
        </w:tc>
        <w:tc>
          <w:tcPr>
            <w:tcW w:w="1700" w:type="dxa"/>
          </w:tcPr>
          <w:p w14:paraId="77BFBAB9" w14:textId="77777777" w:rsidR="005755E8" w:rsidRPr="00A15DCB" w:rsidRDefault="005755E8" w:rsidP="009B330A">
            <w:pPr>
              <w:keepNext/>
              <w:keepLines/>
              <w:spacing w:after="0"/>
              <w:rPr>
                <w:rFonts w:ascii="Arial" w:hAnsi="Arial"/>
                <w:sz w:val="18"/>
              </w:rPr>
            </w:pPr>
          </w:p>
        </w:tc>
        <w:tc>
          <w:tcPr>
            <w:tcW w:w="1245" w:type="dxa"/>
          </w:tcPr>
          <w:p w14:paraId="116B4D49" w14:textId="77777777" w:rsidR="005755E8" w:rsidRPr="00A15DCB" w:rsidRDefault="005755E8" w:rsidP="009B330A">
            <w:pPr>
              <w:keepNext/>
              <w:keepLines/>
              <w:spacing w:after="0"/>
              <w:rPr>
                <w:rFonts w:ascii="Arial" w:hAnsi="Arial"/>
                <w:sz w:val="18"/>
              </w:rPr>
            </w:pPr>
          </w:p>
        </w:tc>
      </w:tr>
      <w:tr w:rsidR="005755E8" w:rsidRPr="00A15DCB" w14:paraId="6B26795C"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EF69E95" w14:textId="77777777" w:rsidR="005755E8" w:rsidRPr="00A15DCB" w:rsidRDefault="005755E8" w:rsidP="009B330A">
            <w:pPr>
              <w:pStyle w:val="TAL"/>
            </w:pPr>
            <w:r w:rsidRPr="00A15DCB">
              <w:t xml:space="preserve">    }</w:t>
            </w:r>
          </w:p>
        </w:tc>
        <w:tc>
          <w:tcPr>
            <w:tcW w:w="2267" w:type="dxa"/>
          </w:tcPr>
          <w:p w14:paraId="662E91B8" w14:textId="77777777" w:rsidR="005755E8" w:rsidRPr="00A15DCB" w:rsidRDefault="005755E8" w:rsidP="009B330A">
            <w:pPr>
              <w:pStyle w:val="TAL"/>
            </w:pPr>
          </w:p>
        </w:tc>
        <w:tc>
          <w:tcPr>
            <w:tcW w:w="1700" w:type="dxa"/>
          </w:tcPr>
          <w:p w14:paraId="239926A6" w14:textId="77777777" w:rsidR="005755E8" w:rsidRPr="00A15DCB" w:rsidRDefault="005755E8" w:rsidP="009B330A">
            <w:pPr>
              <w:pStyle w:val="TAL"/>
            </w:pPr>
          </w:p>
        </w:tc>
        <w:tc>
          <w:tcPr>
            <w:tcW w:w="1245" w:type="dxa"/>
          </w:tcPr>
          <w:p w14:paraId="456C69DF" w14:textId="77777777" w:rsidR="005755E8" w:rsidRPr="00A15DCB" w:rsidRDefault="005755E8" w:rsidP="009B330A">
            <w:pPr>
              <w:pStyle w:val="TAL"/>
            </w:pPr>
          </w:p>
        </w:tc>
      </w:tr>
      <w:tr w:rsidR="005755E8" w:rsidRPr="00A15DCB" w14:paraId="1FD075AA"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E0AA719" w14:textId="77777777" w:rsidR="005755E8" w:rsidRPr="00A15DCB" w:rsidRDefault="005755E8" w:rsidP="009B330A">
            <w:pPr>
              <w:pStyle w:val="TAL"/>
            </w:pPr>
            <w:r w:rsidRPr="00A15DCB">
              <w:t xml:space="preserve">  }</w:t>
            </w:r>
          </w:p>
        </w:tc>
        <w:tc>
          <w:tcPr>
            <w:tcW w:w="2267" w:type="dxa"/>
          </w:tcPr>
          <w:p w14:paraId="39B93A7B" w14:textId="77777777" w:rsidR="005755E8" w:rsidRPr="00A15DCB" w:rsidRDefault="005755E8" w:rsidP="009B330A">
            <w:pPr>
              <w:pStyle w:val="TAL"/>
            </w:pPr>
          </w:p>
        </w:tc>
        <w:tc>
          <w:tcPr>
            <w:tcW w:w="1700" w:type="dxa"/>
          </w:tcPr>
          <w:p w14:paraId="120556B4" w14:textId="77777777" w:rsidR="005755E8" w:rsidRPr="00A15DCB" w:rsidRDefault="005755E8" w:rsidP="009B330A">
            <w:pPr>
              <w:pStyle w:val="TAL"/>
            </w:pPr>
          </w:p>
        </w:tc>
        <w:tc>
          <w:tcPr>
            <w:tcW w:w="1245" w:type="dxa"/>
          </w:tcPr>
          <w:p w14:paraId="71DBFEF2" w14:textId="77777777" w:rsidR="005755E8" w:rsidRPr="00A15DCB" w:rsidRDefault="005755E8" w:rsidP="009B330A">
            <w:pPr>
              <w:pStyle w:val="TAL"/>
            </w:pPr>
          </w:p>
        </w:tc>
      </w:tr>
      <w:tr w:rsidR="005755E8" w:rsidRPr="00A15DCB" w14:paraId="4D72300F"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B3EB607" w14:textId="77777777" w:rsidR="005755E8" w:rsidRPr="00A15DCB" w:rsidRDefault="005755E8" w:rsidP="009B330A">
            <w:pPr>
              <w:pStyle w:val="TAL"/>
            </w:pPr>
            <w:r w:rsidRPr="00A15DCB">
              <w:t>}</w:t>
            </w:r>
          </w:p>
        </w:tc>
        <w:tc>
          <w:tcPr>
            <w:tcW w:w="2267" w:type="dxa"/>
          </w:tcPr>
          <w:p w14:paraId="4FD9F805" w14:textId="77777777" w:rsidR="005755E8" w:rsidRPr="00A15DCB" w:rsidRDefault="005755E8" w:rsidP="009B330A">
            <w:pPr>
              <w:pStyle w:val="TAL"/>
            </w:pPr>
          </w:p>
        </w:tc>
        <w:tc>
          <w:tcPr>
            <w:tcW w:w="1700" w:type="dxa"/>
          </w:tcPr>
          <w:p w14:paraId="780CAA9C" w14:textId="77777777" w:rsidR="005755E8" w:rsidRPr="00A15DCB" w:rsidRDefault="005755E8" w:rsidP="009B330A">
            <w:pPr>
              <w:pStyle w:val="TAL"/>
            </w:pPr>
          </w:p>
        </w:tc>
        <w:tc>
          <w:tcPr>
            <w:tcW w:w="1245" w:type="dxa"/>
          </w:tcPr>
          <w:p w14:paraId="18FA17DD" w14:textId="77777777" w:rsidR="005755E8" w:rsidRPr="00A15DCB" w:rsidRDefault="005755E8" w:rsidP="009B330A">
            <w:pPr>
              <w:pStyle w:val="TAL"/>
            </w:pPr>
          </w:p>
        </w:tc>
      </w:tr>
    </w:tbl>
    <w:p w14:paraId="30AA80D3" w14:textId="77777777" w:rsidR="005755E8" w:rsidRPr="00A15DCB" w:rsidRDefault="005755E8" w:rsidP="005755E8"/>
    <w:p w14:paraId="181CDC2C" w14:textId="77777777" w:rsidR="005755E8" w:rsidRPr="00A15DCB" w:rsidRDefault="005755E8" w:rsidP="005755E8">
      <w:pPr>
        <w:pStyle w:val="TH"/>
      </w:pPr>
      <w:r w:rsidRPr="00A15DCB">
        <w:t>Table 7.1.1.2.8.1.3.3-</w:t>
      </w:r>
      <w:r w:rsidRPr="00A15DCB">
        <w:rPr>
          <w:lang w:eastAsia="zh-CN"/>
        </w:rPr>
        <w:t>2</w:t>
      </w:r>
      <w:r w:rsidRPr="00A15DCB">
        <w:t xml:space="preserve">: </w:t>
      </w:r>
      <w:r w:rsidRPr="00A15DCB">
        <w:rPr>
          <w:i/>
        </w:rPr>
        <w:t>CellGroupConfig</w:t>
      </w:r>
      <w:r w:rsidRPr="00A15DCB">
        <w:t xml:space="preserve"> (Table 7.1.1.2.8.1.3.3-1)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30125322" w14:textId="77777777" w:rsidTr="009B330A">
        <w:tc>
          <w:tcPr>
            <w:tcW w:w="9747" w:type="dxa"/>
            <w:gridSpan w:val="4"/>
          </w:tcPr>
          <w:p w14:paraId="26373C55" w14:textId="77777777" w:rsidR="005755E8" w:rsidRPr="00A15DCB" w:rsidRDefault="005755E8" w:rsidP="009B330A">
            <w:pPr>
              <w:pStyle w:val="TAL"/>
              <w:rPr>
                <w:lang w:eastAsia="zh-CN"/>
              </w:rPr>
            </w:pPr>
            <w:r w:rsidRPr="00A15DCB">
              <w:t>Derivation Path:</w:t>
            </w:r>
            <w:r w:rsidRPr="00A15DCB">
              <w:rPr>
                <w:lang w:eastAsia="zh-CN"/>
              </w:rPr>
              <w:t xml:space="preserve"> TS</w:t>
            </w:r>
            <w:r w:rsidRPr="00A15DCB">
              <w:t xml:space="preserve"> 3</w:t>
            </w:r>
            <w:r w:rsidRPr="00A15DCB">
              <w:rPr>
                <w:lang w:eastAsia="zh-CN"/>
              </w:rPr>
              <w:t>8</w:t>
            </w:r>
            <w:r w:rsidRPr="00A15DCB">
              <w:t>.508</w:t>
            </w:r>
            <w:r w:rsidRPr="00A15DCB">
              <w:rPr>
                <w:lang w:eastAsia="zh-CN"/>
              </w:rPr>
              <w:t>-1 [4], T</w:t>
            </w:r>
            <w:r w:rsidRPr="00A15DCB">
              <w:t>able 4.6.3-19</w:t>
            </w:r>
            <w:r w:rsidRPr="00A15DCB">
              <w:rPr>
                <w:lang w:eastAsia="zh-CN"/>
              </w:rPr>
              <w:t>.</w:t>
            </w:r>
          </w:p>
        </w:tc>
      </w:tr>
      <w:tr w:rsidR="005755E8" w:rsidRPr="00A15DCB" w14:paraId="5CDA1CE2"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A0C196A" w14:textId="77777777" w:rsidR="005755E8" w:rsidRPr="00A15DCB" w:rsidRDefault="005755E8" w:rsidP="009B330A">
            <w:pPr>
              <w:pStyle w:val="TAH"/>
            </w:pPr>
            <w:r w:rsidRPr="00A15DCB">
              <w:t>Information Element</w:t>
            </w:r>
          </w:p>
        </w:tc>
        <w:tc>
          <w:tcPr>
            <w:tcW w:w="2267" w:type="dxa"/>
          </w:tcPr>
          <w:p w14:paraId="4D37DE16" w14:textId="77777777" w:rsidR="005755E8" w:rsidRPr="00A15DCB" w:rsidRDefault="005755E8" w:rsidP="009B330A">
            <w:pPr>
              <w:pStyle w:val="TAH"/>
            </w:pPr>
            <w:r w:rsidRPr="00A15DCB">
              <w:t>Value/remark</w:t>
            </w:r>
          </w:p>
        </w:tc>
        <w:tc>
          <w:tcPr>
            <w:tcW w:w="1700" w:type="dxa"/>
          </w:tcPr>
          <w:p w14:paraId="734FBF04" w14:textId="77777777" w:rsidR="005755E8" w:rsidRPr="00A15DCB" w:rsidRDefault="005755E8" w:rsidP="009B330A">
            <w:pPr>
              <w:pStyle w:val="TAH"/>
            </w:pPr>
            <w:r w:rsidRPr="00A15DCB">
              <w:t>Comment</w:t>
            </w:r>
          </w:p>
        </w:tc>
        <w:tc>
          <w:tcPr>
            <w:tcW w:w="1245" w:type="dxa"/>
          </w:tcPr>
          <w:p w14:paraId="555FF22A" w14:textId="77777777" w:rsidR="005755E8" w:rsidRPr="00A15DCB" w:rsidRDefault="005755E8" w:rsidP="009B330A">
            <w:pPr>
              <w:pStyle w:val="TAH"/>
            </w:pPr>
            <w:r w:rsidRPr="00A15DCB">
              <w:t>Condition</w:t>
            </w:r>
          </w:p>
        </w:tc>
      </w:tr>
      <w:tr w:rsidR="005755E8" w:rsidRPr="00A15DCB" w14:paraId="1BD0620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692EBF5" w14:textId="77777777" w:rsidR="005755E8" w:rsidRPr="00A15DCB" w:rsidRDefault="005755E8" w:rsidP="009B330A">
            <w:pPr>
              <w:pStyle w:val="TAL"/>
            </w:pPr>
            <w:r w:rsidRPr="00A15DCB">
              <w:t xml:space="preserve">CellGroupConfig ::= </w:t>
            </w:r>
            <w:r w:rsidRPr="00A15DCB">
              <w:rPr>
                <w:snapToGrid w:val="0"/>
              </w:rPr>
              <w:t xml:space="preserve">SEQUENCE </w:t>
            </w:r>
            <w:r w:rsidRPr="00A15DCB">
              <w:t>{</w:t>
            </w:r>
          </w:p>
        </w:tc>
        <w:tc>
          <w:tcPr>
            <w:tcW w:w="2267" w:type="dxa"/>
          </w:tcPr>
          <w:p w14:paraId="3D72F863" w14:textId="77777777" w:rsidR="005755E8" w:rsidRPr="00A15DCB" w:rsidRDefault="005755E8" w:rsidP="009B330A">
            <w:pPr>
              <w:pStyle w:val="TAL"/>
            </w:pPr>
          </w:p>
        </w:tc>
        <w:tc>
          <w:tcPr>
            <w:tcW w:w="1700" w:type="dxa"/>
          </w:tcPr>
          <w:p w14:paraId="7EAFB465" w14:textId="77777777" w:rsidR="005755E8" w:rsidRPr="00A15DCB" w:rsidRDefault="005755E8" w:rsidP="009B330A">
            <w:pPr>
              <w:pStyle w:val="TAL"/>
            </w:pPr>
          </w:p>
        </w:tc>
        <w:tc>
          <w:tcPr>
            <w:tcW w:w="1245" w:type="dxa"/>
          </w:tcPr>
          <w:p w14:paraId="35A87D01" w14:textId="77777777" w:rsidR="005755E8" w:rsidRPr="00A15DCB" w:rsidRDefault="005755E8" w:rsidP="009B330A">
            <w:pPr>
              <w:pStyle w:val="TAL"/>
            </w:pPr>
          </w:p>
        </w:tc>
      </w:tr>
      <w:tr w:rsidR="00832792" w:rsidRPr="00A15DCB" w14:paraId="7571364A"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EC7AEB9" w14:textId="65AFFC7E" w:rsidR="00832792" w:rsidRPr="00A15DCB" w:rsidRDefault="00832792" w:rsidP="00832792">
            <w:pPr>
              <w:pStyle w:val="TAL"/>
            </w:pPr>
            <w:r w:rsidRPr="00A15DCB">
              <w:t xml:space="preserve">  physicalCellGroupConfig</w:t>
            </w:r>
          </w:p>
        </w:tc>
        <w:tc>
          <w:tcPr>
            <w:tcW w:w="2267" w:type="dxa"/>
          </w:tcPr>
          <w:p w14:paraId="3D86CDFE" w14:textId="2B7666C9" w:rsidR="00832792" w:rsidRPr="00A15DCB" w:rsidRDefault="00832792" w:rsidP="00832792">
            <w:pPr>
              <w:pStyle w:val="TAL"/>
            </w:pPr>
            <w:r w:rsidRPr="00A15DCB">
              <w:t>physicalCellGroupConfig</w:t>
            </w:r>
          </w:p>
        </w:tc>
        <w:tc>
          <w:tcPr>
            <w:tcW w:w="1700" w:type="dxa"/>
          </w:tcPr>
          <w:p w14:paraId="77995A7E" w14:textId="7851EDE8" w:rsidR="00832792" w:rsidRPr="00A15DCB" w:rsidRDefault="00832792" w:rsidP="00832792">
            <w:pPr>
              <w:pStyle w:val="TAL"/>
            </w:pPr>
            <w:r w:rsidRPr="00A15DCB">
              <w:t>Table 7.1.1.2.8.1.3.3-</w:t>
            </w:r>
            <w:r w:rsidRPr="00A15DCB">
              <w:rPr>
                <w:lang w:eastAsia="zh-CN"/>
              </w:rPr>
              <w:t>10</w:t>
            </w:r>
          </w:p>
        </w:tc>
        <w:tc>
          <w:tcPr>
            <w:tcW w:w="1245" w:type="dxa"/>
          </w:tcPr>
          <w:p w14:paraId="51319014" w14:textId="77777777" w:rsidR="00832792" w:rsidRPr="00A15DCB" w:rsidRDefault="00832792" w:rsidP="00832792">
            <w:pPr>
              <w:pStyle w:val="TAL"/>
            </w:pPr>
          </w:p>
        </w:tc>
      </w:tr>
      <w:tr w:rsidR="005755E8" w:rsidRPr="00A15DCB" w14:paraId="398E7321"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44CCDFB" w14:textId="77777777" w:rsidR="005755E8" w:rsidRPr="00A15DCB" w:rsidRDefault="005755E8" w:rsidP="009B330A">
            <w:pPr>
              <w:pStyle w:val="TAL"/>
            </w:pPr>
            <w:r w:rsidRPr="00A15DCB">
              <w:t xml:space="preserve">  spCellConfig SEQUENCE {</w:t>
            </w:r>
          </w:p>
        </w:tc>
        <w:tc>
          <w:tcPr>
            <w:tcW w:w="2267" w:type="dxa"/>
          </w:tcPr>
          <w:p w14:paraId="3186D533" w14:textId="77777777" w:rsidR="005755E8" w:rsidRPr="00A15DCB" w:rsidRDefault="005755E8" w:rsidP="009B330A">
            <w:pPr>
              <w:pStyle w:val="TAL"/>
            </w:pPr>
          </w:p>
        </w:tc>
        <w:tc>
          <w:tcPr>
            <w:tcW w:w="1700" w:type="dxa"/>
          </w:tcPr>
          <w:p w14:paraId="1CADD627" w14:textId="77777777" w:rsidR="005755E8" w:rsidRPr="00A15DCB" w:rsidRDefault="005755E8" w:rsidP="009B330A">
            <w:pPr>
              <w:pStyle w:val="TAL"/>
            </w:pPr>
          </w:p>
        </w:tc>
        <w:tc>
          <w:tcPr>
            <w:tcW w:w="1245" w:type="dxa"/>
          </w:tcPr>
          <w:p w14:paraId="53FD5ABA" w14:textId="77777777" w:rsidR="005755E8" w:rsidRPr="00A15DCB" w:rsidRDefault="005755E8" w:rsidP="009B330A">
            <w:pPr>
              <w:pStyle w:val="TAL"/>
            </w:pPr>
          </w:p>
        </w:tc>
      </w:tr>
      <w:tr w:rsidR="005755E8" w:rsidRPr="00A15DCB" w14:paraId="3E2D32D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0E730EA" w14:textId="77777777" w:rsidR="005755E8" w:rsidRPr="00A15DCB" w:rsidRDefault="005755E8" w:rsidP="009B330A">
            <w:pPr>
              <w:pStyle w:val="TAL"/>
            </w:pPr>
            <w:r w:rsidRPr="00A15DCB">
              <w:t xml:space="preserve">    spCellConfigDedicated</w:t>
            </w:r>
          </w:p>
        </w:tc>
        <w:tc>
          <w:tcPr>
            <w:tcW w:w="2267" w:type="dxa"/>
          </w:tcPr>
          <w:p w14:paraId="404C333F" w14:textId="77777777" w:rsidR="005755E8" w:rsidRPr="00A15DCB" w:rsidRDefault="005755E8" w:rsidP="009B330A">
            <w:pPr>
              <w:pStyle w:val="TAL"/>
            </w:pPr>
            <w:r w:rsidRPr="00A15DCB">
              <w:t>ServingCellConfig</w:t>
            </w:r>
          </w:p>
        </w:tc>
        <w:tc>
          <w:tcPr>
            <w:tcW w:w="1700" w:type="dxa"/>
          </w:tcPr>
          <w:p w14:paraId="4656DCDB" w14:textId="77777777" w:rsidR="005755E8" w:rsidRPr="00A15DCB" w:rsidRDefault="005755E8" w:rsidP="009B330A">
            <w:pPr>
              <w:pStyle w:val="TAL"/>
            </w:pPr>
            <w:r w:rsidRPr="00A15DCB">
              <w:t>Table 7.1.1.2.8.1.3.3-</w:t>
            </w:r>
            <w:r w:rsidRPr="00A15DCB">
              <w:rPr>
                <w:lang w:eastAsia="zh-CN"/>
              </w:rPr>
              <w:t>3</w:t>
            </w:r>
          </w:p>
        </w:tc>
        <w:tc>
          <w:tcPr>
            <w:tcW w:w="1245" w:type="dxa"/>
          </w:tcPr>
          <w:p w14:paraId="0D63868B" w14:textId="77777777" w:rsidR="005755E8" w:rsidRPr="00A15DCB" w:rsidRDefault="005755E8" w:rsidP="009B330A">
            <w:pPr>
              <w:pStyle w:val="TAL"/>
            </w:pPr>
          </w:p>
        </w:tc>
      </w:tr>
      <w:tr w:rsidR="005755E8" w:rsidRPr="00A15DCB" w14:paraId="2850CE88"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703A88F" w14:textId="77777777" w:rsidR="005755E8" w:rsidRPr="00A15DCB" w:rsidRDefault="005755E8" w:rsidP="009B330A">
            <w:pPr>
              <w:pStyle w:val="TAL"/>
            </w:pPr>
            <w:r w:rsidRPr="00A15DCB">
              <w:t xml:space="preserve">  </w:t>
            </w:r>
            <w:r w:rsidRPr="00A15DCB">
              <w:rPr>
                <w:lang w:eastAsia="zh-CN"/>
              </w:rPr>
              <w:t>}</w:t>
            </w:r>
          </w:p>
        </w:tc>
        <w:tc>
          <w:tcPr>
            <w:tcW w:w="2267" w:type="dxa"/>
          </w:tcPr>
          <w:p w14:paraId="126662F9" w14:textId="77777777" w:rsidR="005755E8" w:rsidRPr="00A15DCB" w:rsidRDefault="005755E8" w:rsidP="009B330A">
            <w:pPr>
              <w:pStyle w:val="TAL"/>
            </w:pPr>
          </w:p>
        </w:tc>
        <w:tc>
          <w:tcPr>
            <w:tcW w:w="1700" w:type="dxa"/>
          </w:tcPr>
          <w:p w14:paraId="7CEFA8F2" w14:textId="77777777" w:rsidR="005755E8" w:rsidRPr="00A15DCB" w:rsidRDefault="005755E8" w:rsidP="009B330A">
            <w:pPr>
              <w:pStyle w:val="TAL"/>
            </w:pPr>
          </w:p>
        </w:tc>
        <w:tc>
          <w:tcPr>
            <w:tcW w:w="1245" w:type="dxa"/>
          </w:tcPr>
          <w:p w14:paraId="1131387D" w14:textId="77777777" w:rsidR="005755E8" w:rsidRPr="00A15DCB" w:rsidRDefault="005755E8" w:rsidP="009B330A">
            <w:pPr>
              <w:pStyle w:val="TAL"/>
            </w:pPr>
          </w:p>
        </w:tc>
      </w:tr>
      <w:tr w:rsidR="005755E8" w:rsidRPr="00A15DCB" w14:paraId="2C3B719E"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F0FF6F2" w14:textId="77777777" w:rsidR="005755E8" w:rsidRPr="00A15DCB" w:rsidRDefault="005755E8" w:rsidP="009B330A">
            <w:pPr>
              <w:pStyle w:val="TAL"/>
              <w:rPr>
                <w:lang w:eastAsia="zh-CN"/>
              </w:rPr>
            </w:pPr>
            <w:r w:rsidRPr="00A15DCB">
              <w:t xml:space="preserve">  sCellToAddModList SEQUENCE (SIZE (1..maxMeasId)) OF SCellConfig {</w:t>
            </w:r>
          </w:p>
        </w:tc>
        <w:tc>
          <w:tcPr>
            <w:tcW w:w="2267" w:type="dxa"/>
          </w:tcPr>
          <w:p w14:paraId="62817CF3" w14:textId="77777777" w:rsidR="005755E8" w:rsidRPr="00A15DCB" w:rsidRDefault="005755E8" w:rsidP="009B330A">
            <w:pPr>
              <w:pStyle w:val="TAL"/>
              <w:rPr>
                <w:lang w:eastAsia="zh-CN"/>
              </w:rPr>
            </w:pPr>
            <w:r w:rsidRPr="00A15DCB">
              <w:rPr>
                <w:lang w:eastAsia="zh-CN"/>
              </w:rPr>
              <w:t>1 entry</w:t>
            </w:r>
          </w:p>
        </w:tc>
        <w:tc>
          <w:tcPr>
            <w:tcW w:w="1700" w:type="dxa"/>
          </w:tcPr>
          <w:p w14:paraId="1CA36AB8" w14:textId="77777777" w:rsidR="005755E8" w:rsidRPr="00A15DCB" w:rsidRDefault="005755E8" w:rsidP="009B330A">
            <w:pPr>
              <w:pStyle w:val="TAL"/>
              <w:rPr>
                <w:lang w:eastAsia="zh-CN"/>
              </w:rPr>
            </w:pPr>
          </w:p>
        </w:tc>
        <w:tc>
          <w:tcPr>
            <w:tcW w:w="1245" w:type="dxa"/>
          </w:tcPr>
          <w:p w14:paraId="4441D2A9" w14:textId="77777777" w:rsidR="005755E8" w:rsidRPr="00A15DCB" w:rsidRDefault="005755E8" w:rsidP="009B330A">
            <w:pPr>
              <w:pStyle w:val="TAL"/>
            </w:pPr>
          </w:p>
        </w:tc>
      </w:tr>
      <w:tr w:rsidR="005755E8" w:rsidRPr="00A15DCB" w14:paraId="6958A159"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F82742A" w14:textId="77777777" w:rsidR="005755E8" w:rsidRPr="00A15DCB" w:rsidRDefault="005755E8" w:rsidP="009B330A">
            <w:pPr>
              <w:pStyle w:val="TAL"/>
              <w:rPr>
                <w:lang w:eastAsia="zh-CN"/>
              </w:rPr>
            </w:pPr>
            <w:r w:rsidRPr="00A15DCB">
              <w:t xml:space="preserve">    SCellConfig[1] SEQUENCE {</w:t>
            </w:r>
          </w:p>
        </w:tc>
        <w:tc>
          <w:tcPr>
            <w:tcW w:w="2267" w:type="dxa"/>
          </w:tcPr>
          <w:p w14:paraId="4AAF712F" w14:textId="77777777" w:rsidR="005755E8" w:rsidRPr="00A15DCB" w:rsidRDefault="005755E8" w:rsidP="009B330A">
            <w:pPr>
              <w:pStyle w:val="TAL"/>
              <w:rPr>
                <w:lang w:eastAsia="zh-CN"/>
              </w:rPr>
            </w:pPr>
          </w:p>
        </w:tc>
        <w:tc>
          <w:tcPr>
            <w:tcW w:w="1700" w:type="dxa"/>
          </w:tcPr>
          <w:p w14:paraId="4795F0B7" w14:textId="77777777" w:rsidR="005755E8" w:rsidRPr="00A15DCB" w:rsidRDefault="005755E8" w:rsidP="009B330A">
            <w:pPr>
              <w:pStyle w:val="TAL"/>
            </w:pPr>
            <w:r w:rsidRPr="00A15DCB">
              <w:t>entry 1</w:t>
            </w:r>
          </w:p>
        </w:tc>
        <w:tc>
          <w:tcPr>
            <w:tcW w:w="1245" w:type="dxa"/>
          </w:tcPr>
          <w:p w14:paraId="5E4071BF" w14:textId="77777777" w:rsidR="005755E8" w:rsidRPr="00A15DCB" w:rsidRDefault="005755E8" w:rsidP="009B330A">
            <w:pPr>
              <w:pStyle w:val="TAL"/>
            </w:pPr>
          </w:p>
        </w:tc>
      </w:tr>
      <w:tr w:rsidR="005755E8" w:rsidRPr="00A15DCB" w14:paraId="3CE96CD5"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832C1EE" w14:textId="77777777" w:rsidR="005755E8" w:rsidRPr="00A15DCB" w:rsidRDefault="005755E8" w:rsidP="009B330A">
            <w:pPr>
              <w:pStyle w:val="TAL"/>
              <w:rPr>
                <w:lang w:eastAsia="zh-CN"/>
              </w:rPr>
            </w:pPr>
            <w:r w:rsidRPr="00A15DCB">
              <w:t xml:space="preserve">      sCellIndex</w:t>
            </w:r>
          </w:p>
        </w:tc>
        <w:tc>
          <w:tcPr>
            <w:tcW w:w="2267" w:type="dxa"/>
          </w:tcPr>
          <w:p w14:paraId="1E467ED6" w14:textId="77777777" w:rsidR="005755E8" w:rsidRPr="00A15DCB" w:rsidRDefault="005755E8" w:rsidP="009B330A">
            <w:pPr>
              <w:pStyle w:val="TAL"/>
              <w:rPr>
                <w:lang w:eastAsia="zh-CN"/>
              </w:rPr>
            </w:pPr>
            <w:r w:rsidRPr="00A15DCB">
              <w:rPr>
                <w:iCs/>
              </w:rPr>
              <w:t xml:space="preserve">SCellIndex as per </w:t>
            </w:r>
            <w:r w:rsidRPr="00A15DCB">
              <w:rPr>
                <w:snapToGrid w:val="0"/>
                <w:lang w:eastAsia="zh-CN"/>
              </w:rPr>
              <w:t>TS 38.508-1 [4] t</w:t>
            </w:r>
            <w:r w:rsidRPr="00A15DCB">
              <w:rPr>
                <w:snapToGrid w:val="0"/>
              </w:rPr>
              <w:t xml:space="preserve">able </w:t>
            </w:r>
            <w:r w:rsidRPr="00A15DCB">
              <w:rPr>
                <w:snapToGrid w:val="0"/>
                <w:lang w:eastAsia="zh-CN"/>
              </w:rPr>
              <w:t>4.6.3-154</w:t>
            </w:r>
          </w:p>
        </w:tc>
        <w:tc>
          <w:tcPr>
            <w:tcW w:w="1700" w:type="dxa"/>
          </w:tcPr>
          <w:p w14:paraId="117C9423" w14:textId="77777777" w:rsidR="005755E8" w:rsidRPr="00A15DCB" w:rsidRDefault="005755E8" w:rsidP="009B330A">
            <w:pPr>
              <w:pStyle w:val="TAL"/>
            </w:pPr>
          </w:p>
        </w:tc>
        <w:tc>
          <w:tcPr>
            <w:tcW w:w="1245" w:type="dxa"/>
          </w:tcPr>
          <w:p w14:paraId="734BC59F" w14:textId="77777777" w:rsidR="005755E8" w:rsidRPr="00A15DCB" w:rsidRDefault="005755E8" w:rsidP="009B330A">
            <w:pPr>
              <w:pStyle w:val="TAL"/>
            </w:pPr>
          </w:p>
        </w:tc>
      </w:tr>
      <w:tr w:rsidR="005755E8" w:rsidRPr="00A15DCB" w14:paraId="306742DA"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00FBD2" w14:textId="77777777" w:rsidR="005755E8" w:rsidRPr="00A15DCB" w:rsidRDefault="005755E8" w:rsidP="009B330A">
            <w:pPr>
              <w:pStyle w:val="TAL"/>
              <w:rPr>
                <w:lang w:eastAsia="zh-CN"/>
              </w:rPr>
            </w:pPr>
            <w:r w:rsidRPr="00A15DCB">
              <w:t xml:space="preserve">      sCellConfigCommon</w:t>
            </w:r>
          </w:p>
        </w:tc>
        <w:tc>
          <w:tcPr>
            <w:tcW w:w="2267" w:type="dxa"/>
          </w:tcPr>
          <w:p w14:paraId="5AC99C53" w14:textId="77777777" w:rsidR="005755E8" w:rsidRPr="00A15DCB" w:rsidRDefault="005755E8" w:rsidP="009B330A">
            <w:pPr>
              <w:pStyle w:val="TAL"/>
            </w:pPr>
            <w:r w:rsidRPr="00A15DCB">
              <w:t>ServingCellConfigCommon</w:t>
            </w:r>
          </w:p>
        </w:tc>
        <w:tc>
          <w:tcPr>
            <w:tcW w:w="1700" w:type="dxa"/>
          </w:tcPr>
          <w:p w14:paraId="037F11B8" w14:textId="77777777" w:rsidR="005755E8" w:rsidRPr="00A15DCB" w:rsidRDefault="005755E8" w:rsidP="009B330A">
            <w:pPr>
              <w:pStyle w:val="TAL"/>
            </w:pPr>
            <w:r w:rsidRPr="00A15DCB">
              <w:t>Table 7.1.1.2.8.1.3.3-</w:t>
            </w:r>
            <w:r w:rsidRPr="00A15DCB">
              <w:rPr>
                <w:lang w:eastAsia="zh-CN"/>
              </w:rPr>
              <w:t>5</w:t>
            </w:r>
          </w:p>
        </w:tc>
        <w:tc>
          <w:tcPr>
            <w:tcW w:w="1245" w:type="dxa"/>
          </w:tcPr>
          <w:p w14:paraId="3CD77318" w14:textId="77777777" w:rsidR="005755E8" w:rsidRPr="00A15DCB" w:rsidRDefault="005755E8" w:rsidP="009B330A">
            <w:pPr>
              <w:pStyle w:val="TAL"/>
            </w:pPr>
          </w:p>
        </w:tc>
      </w:tr>
      <w:tr w:rsidR="005755E8" w:rsidRPr="00A15DCB" w14:paraId="7AEBAAC9"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47C6497" w14:textId="77777777" w:rsidR="005755E8" w:rsidRPr="00A15DCB" w:rsidRDefault="005755E8" w:rsidP="009B330A">
            <w:pPr>
              <w:pStyle w:val="TAL"/>
              <w:rPr>
                <w:lang w:eastAsia="zh-CN"/>
              </w:rPr>
            </w:pPr>
            <w:r w:rsidRPr="00A15DCB">
              <w:t xml:space="preserve">      sCellConfigDedicated</w:t>
            </w:r>
          </w:p>
        </w:tc>
        <w:tc>
          <w:tcPr>
            <w:tcW w:w="2267" w:type="dxa"/>
          </w:tcPr>
          <w:p w14:paraId="332B9B98" w14:textId="77777777" w:rsidR="005755E8" w:rsidRPr="00A15DCB" w:rsidRDefault="005755E8" w:rsidP="009B330A">
            <w:pPr>
              <w:pStyle w:val="TAL"/>
            </w:pPr>
            <w:r w:rsidRPr="00A15DCB">
              <w:t>ServingCellConfig</w:t>
            </w:r>
          </w:p>
        </w:tc>
        <w:tc>
          <w:tcPr>
            <w:tcW w:w="1700" w:type="dxa"/>
          </w:tcPr>
          <w:p w14:paraId="2AFCEC8A" w14:textId="77777777" w:rsidR="005755E8" w:rsidRPr="00A15DCB" w:rsidRDefault="005755E8" w:rsidP="009B330A">
            <w:pPr>
              <w:pStyle w:val="TAL"/>
            </w:pPr>
            <w:r w:rsidRPr="00A15DCB">
              <w:t>Table 7.1.1.2.8.1.3.3-</w:t>
            </w:r>
            <w:r w:rsidRPr="00A15DCB">
              <w:rPr>
                <w:lang w:eastAsia="zh-CN"/>
              </w:rPr>
              <w:t>11</w:t>
            </w:r>
          </w:p>
        </w:tc>
        <w:tc>
          <w:tcPr>
            <w:tcW w:w="1245" w:type="dxa"/>
          </w:tcPr>
          <w:p w14:paraId="440B2733" w14:textId="77777777" w:rsidR="005755E8" w:rsidRPr="00A15DCB" w:rsidRDefault="005755E8" w:rsidP="009B330A">
            <w:pPr>
              <w:pStyle w:val="TAL"/>
            </w:pPr>
          </w:p>
        </w:tc>
      </w:tr>
      <w:tr w:rsidR="005755E8" w:rsidRPr="00A15DCB" w14:paraId="18B01075"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E03EA5D" w14:textId="77777777" w:rsidR="005755E8" w:rsidRPr="00A15DCB" w:rsidRDefault="005755E8" w:rsidP="009B330A">
            <w:pPr>
              <w:pStyle w:val="TAL"/>
            </w:pPr>
            <w:r w:rsidRPr="00A15DCB">
              <w:t xml:space="preserve">    }</w:t>
            </w:r>
          </w:p>
        </w:tc>
        <w:tc>
          <w:tcPr>
            <w:tcW w:w="2267" w:type="dxa"/>
          </w:tcPr>
          <w:p w14:paraId="3742C9AD" w14:textId="77777777" w:rsidR="005755E8" w:rsidRPr="00A15DCB" w:rsidRDefault="005755E8" w:rsidP="009B330A">
            <w:pPr>
              <w:pStyle w:val="TAL"/>
            </w:pPr>
          </w:p>
        </w:tc>
        <w:tc>
          <w:tcPr>
            <w:tcW w:w="1700" w:type="dxa"/>
          </w:tcPr>
          <w:p w14:paraId="183FCE29" w14:textId="77777777" w:rsidR="005755E8" w:rsidRPr="00A15DCB" w:rsidRDefault="005755E8" w:rsidP="009B330A">
            <w:pPr>
              <w:pStyle w:val="TAL"/>
            </w:pPr>
          </w:p>
        </w:tc>
        <w:tc>
          <w:tcPr>
            <w:tcW w:w="1245" w:type="dxa"/>
          </w:tcPr>
          <w:p w14:paraId="62D4CC57" w14:textId="77777777" w:rsidR="005755E8" w:rsidRPr="00A15DCB" w:rsidRDefault="005755E8" w:rsidP="009B330A">
            <w:pPr>
              <w:pStyle w:val="TAL"/>
            </w:pPr>
          </w:p>
        </w:tc>
      </w:tr>
      <w:tr w:rsidR="005755E8" w:rsidRPr="00A15DCB" w14:paraId="3C0C7D4E"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5740CBB" w14:textId="77777777" w:rsidR="005755E8" w:rsidRPr="00A15DCB" w:rsidRDefault="005755E8" w:rsidP="009B330A">
            <w:pPr>
              <w:pStyle w:val="TAL"/>
              <w:rPr>
                <w:lang w:eastAsia="zh-CN"/>
              </w:rPr>
            </w:pPr>
            <w:r w:rsidRPr="00A15DCB">
              <w:t xml:space="preserve">  </w:t>
            </w:r>
            <w:r w:rsidRPr="00A15DCB">
              <w:rPr>
                <w:lang w:eastAsia="zh-CN"/>
              </w:rPr>
              <w:t>}</w:t>
            </w:r>
          </w:p>
        </w:tc>
        <w:tc>
          <w:tcPr>
            <w:tcW w:w="2267" w:type="dxa"/>
          </w:tcPr>
          <w:p w14:paraId="40192C90" w14:textId="77777777" w:rsidR="005755E8" w:rsidRPr="00A15DCB" w:rsidRDefault="005755E8" w:rsidP="009B330A">
            <w:pPr>
              <w:pStyle w:val="TAL"/>
            </w:pPr>
          </w:p>
        </w:tc>
        <w:tc>
          <w:tcPr>
            <w:tcW w:w="1700" w:type="dxa"/>
          </w:tcPr>
          <w:p w14:paraId="20CF66DB" w14:textId="77777777" w:rsidR="005755E8" w:rsidRPr="00A15DCB" w:rsidRDefault="005755E8" w:rsidP="009B330A">
            <w:pPr>
              <w:pStyle w:val="TAL"/>
              <w:rPr>
                <w:lang w:eastAsia="zh-CN"/>
              </w:rPr>
            </w:pPr>
          </w:p>
        </w:tc>
        <w:tc>
          <w:tcPr>
            <w:tcW w:w="1245" w:type="dxa"/>
          </w:tcPr>
          <w:p w14:paraId="4FA9B188" w14:textId="77777777" w:rsidR="005755E8" w:rsidRPr="00A15DCB" w:rsidRDefault="005755E8" w:rsidP="009B330A">
            <w:pPr>
              <w:pStyle w:val="TAL"/>
            </w:pPr>
          </w:p>
        </w:tc>
      </w:tr>
      <w:tr w:rsidR="005755E8" w:rsidRPr="00A15DCB" w14:paraId="788432FC"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62FFD71" w14:textId="77777777" w:rsidR="005755E8" w:rsidRPr="00A15DCB" w:rsidRDefault="005755E8" w:rsidP="009B330A">
            <w:pPr>
              <w:pStyle w:val="TAL"/>
            </w:pPr>
            <w:r w:rsidRPr="00A15DCB">
              <w:t>}</w:t>
            </w:r>
          </w:p>
        </w:tc>
        <w:tc>
          <w:tcPr>
            <w:tcW w:w="2267" w:type="dxa"/>
          </w:tcPr>
          <w:p w14:paraId="3A1AA54D" w14:textId="77777777" w:rsidR="005755E8" w:rsidRPr="00A15DCB" w:rsidRDefault="005755E8" w:rsidP="009B330A">
            <w:pPr>
              <w:pStyle w:val="TAL"/>
            </w:pPr>
          </w:p>
        </w:tc>
        <w:tc>
          <w:tcPr>
            <w:tcW w:w="1700" w:type="dxa"/>
          </w:tcPr>
          <w:p w14:paraId="2B445F3A" w14:textId="77777777" w:rsidR="005755E8" w:rsidRPr="00A15DCB" w:rsidRDefault="005755E8" w:rsidP="009B330A">
            <w:pPr>
              <w:pStyle w:val="TAL"/>
            </w:pPr>
          </w:p>
        </w:tc>
        <w:tc>
          <w:tcPr>
            <w:tcW w:w="1245" w:type="dxa"/>
          </w:tcPr>
          <w:p w14:paraId="79060F41" w14:textId="77777777" w:rsidR="005755E8" w:rsidRPr="00A15DCB" w:rsidRDefault="005755E8" w:rsidP="009B330A">
            <w:pPr>
              <w:pStyle w:val="TAL"/>
            </w:pPr>
          </w:p>
        </w:tc>
      </w:tr>
    </w:tbl>
    <w:p w14:paraId="02A4EFDA" w14:textId="77777777" w:rsidR="005755E8" w:rsidRPr="00A15DCB" w:rsidRDefault="005755E8" w:rsidP="005755E8">
      <w:pPr>
        <w:rPr>
          <w:lang w:eastAsia="zh-CN"/>
        </w:rPr>
      </w:pPr>
    </w:p>
    <w:p w14:paraId="0C922CE1" w14:textId="77777777" w:rsidR="005755E8" w:rsidRPr="00A15DCB" w:rsidRDefault="005755E8" w:rsidP="005755E8">
      <w:pPr>
        <w:pStyle w:val="TH"/>
      </w:pPr>
      <w:r w:rsidRPr="00A15DCB">
        <w:t>Table 7.1.1.2.8.1.3.3-</w:t>
      </w:r>
      <w:r w:rsidRPr="00A15DCB">
        <w:rPr>
          <w:lang w:eastAsia="zh-CN"/>
        </w:rPr>
        <w:t>3</w:t>
      </w:r>
      <w:r w:rsidRPr="00A15DCB">
        <w:t xml:space="preserve">: </w:t>
      </w:r>
      <w:r w:rsidRPr="00A15DCB">
        <w:rPr>
          <w:i/>
        </w:rPr>
        <w:t>ServingCellConfig</w:t>
      </w:r>
      <w:r w:rsidRPr="00A15DCB">
        <w:t xml:space="preserve"> (Table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7D0326E9" w14:textId="77777777" w:rsidTr="009B330A">
        <w:tc>
          <w:tcPr>
            <w:tcW w:w="9747" w:type="dxa"/>
            <w:gridSpan w:val="4"/>
          </w:tcPr>
          <w:p w14:paraId="5ED06D6F" w14:textId="77777777" w:rsidR="005755E8" w:rsidRPr="00A15DCB" w:rsidRDefault="005755E8" w:rsidP="009B330A">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4.6.3-167 with condition DCI 1_3</w:t>
            </w:r>
          </w:p>
        </w:tc>
      </w:tr>
      <w:tr w:rsidR="005755E8" w:rsidRPr="00A15DCB" w14:paraId="1602F6AF" w14:textId="77777777" w:rsidTr="009B330A">
        <w:tc>
          <w:tcPr>
            <w:tcW w:w="4535" w:type="dxa"/>
          </w:tcPr>
          <w:p w14:paraId="7CF8A344" w14:textId="77777777" w:rsidR="005755E8" w:rsidRPr="00A15DCB" w:rsidRDefault="005755E8" w:rsidP="009B330A">
            <w:pPr>
              <w:pStyle w:val="TAH"/>
            </w:pPr>
            <w:r w:rsidRPr="00A15DCB">
              <w:t>Information Element</w:t>
            </w:r>
          </w:p>
        </w:tc>
        <w:tc>
          <w:tcPr>
            <w:tcW w:w="2267" w:type="dxa"/>
          </w:tcPr>
          <w:p w14:paraId="699C53D3" w14:textId="77777777" w:rsidR="005755E8" w:rsidRPr="00A15DCB" w:rsidRDefault="005755E8" w:rsidP="009B330A">
            <w:pPr>
              <w:pStyle w:val="TAH"/>
            </w:pPr>
            <w:r w:rsidRPr="00A15DCB">
              <w:t>Value/remark</w:t>
            </w:r>
          </w:p>
        </w:tc>
        <w:tc>
          <w:tcPr>
            <w:tcW w:w="1840" w:type="dxa"/>
          </w:tcPr>
          <w:p w14:paraId="2D48A3B0" w14:textId="77777777" w:rsidR="005755E8" w:rsidRPr="00A15DCB" w:rsidRDefault="005755E8" w:rsidP="009B330A">
            <w:pPr>
              <w:pStyle w:val="TAH"/>
            </w:pPr>
            <w:r w:rsidRPr="00A15DCB">
              <w:t>Comment</w:t>
            </w:r>
          </w:p>
        </w:tc>
        <w:tc>
          <w:tcPr>
            <w:tcW w:w="1105" w:type="dxa"/>
          </w:tcPr>
          <w:p w14:paraId="56BC6F34" w14:textId="77777777" w:rsidR="005755E8" w:rsidRPr="00A15DCB" w:rsidRDefault="005755E8" w:rsidP="009B330A">
            <w:pPr>
              <w:pStyle w:val="TAH"/>
            </w:pPr>
            <w:r w:rsidRPr="00A15DCB">
              <w:t>Condition</w:t>
            </w:r>
          </w:p>
        </w:tc>
      </w:tr>
      <w:tr w:rsidR="005755E8" w:rsidRPr="00A15DCB" w14:paraId="528AF86F" w14:textId="77777777" w:rsidTr="009B330A">
        <w:tc>
          <w:tcPr>
            <w:tcW w:w="4535" w:type="dxa"/>
            <w:tcBorders>
              <w:bottom w:val="single" w:sz="4" w:space="0" w:color="auto"/>
            </w:tcBorders>
          </w:tcPr>
          <w:p w14:paraId="0ABE546B" w14:textId="77777777" w:rsidR="005755E8" w:rsidRPr="00A15DCB" w:rsidRDefault="005755E8" w:rsidP="009B330A">
            <w:pPr>
              <w:pStyle w:val="TAL"/>
            </w:pPr>
            <w:r w:rsidRPr="00A15DCB">
              <w:t>ServingCellConfig ::= SEQUENCE {</w:t>
            </w:r>
          </w:p>
        </w:tc>
        <w:tc>
          <w:tcPr>
            <w:tcW w:w="2267" w:type="dxa"/>
          </w:tcPr>
          <w:p w14:paraId="42B9533B" w14:textId="77777777" w:rsidR="005755E8" w:rsidRPr="00A15DCB" w:rsidRDefault="005755E8" w:rsidP="009B330A">
            <w:pPr>
              <w:pStyle w:val="TAL"/>
            </w:pPr>
          </w:p>
        </w:tc>
        <w:tc>
          <w:tcPr>
            <w:tcW w:w="1840" w:type="dxa"/>
          </w:tcPr>
          <w:p w14:paraId="5ABAC76A" w14:textId="77777777" w:rsidR="005755E8" w:rsidRPr="00A15DCB" w:rsidRDefault="005755E8" w:rsidP="009B330A">
            <w:pPr>
              <w:pStyle w:val="TAL"/>
            </w:pPr>
          </w:p>
        </w:tc>
        <w:tc>
          <w:tcPr>
            <w:tcW w:w="1105" w:type="dxa"/>
          </w:tcPr>
          <w:p w14:paraId="4A810433" w14:textId="77777777" w:rsidR="005755E8" w:rsidRPr="00A15DCB" w:rsidRDefault="005755E8" w:rsidP="009B330A">
            <w:pPr>
              <w:pStyle w:val="TAL"/>
            </w:pPr>
          </w:p>
        </w:tc>
      </w:tr>
      <w:tr w:rsidR="005755E8" w:rsidRPr="00A15DCB" w14:paraId="543A8973" w14:textId="77777777" w:rsidTr="009B330A">
        <w:tc>
          <w:tcPr>
            <w:tcW w:w="4535" w:type="dxa"/>
            <w:tcBorders>
              <w:top w:val="single" w:sz="4" w:space="0" w:color="auto"/>
              <w:left w:val="single" w:sz="4" w:space="0" w:color="auto"/>
              <w:bottom w:val="single" w:sz="4" w:space="0" w:color="auto"/>
              <w:right w:val="single" w:sz="4" w:space="0" w:color="auto"/>
            </w:tcBorders>
          </w:tcPr>
          <w:p w14:paraId="3869A758" w14:textId="77777777" w:rsidR="005755E8" w:rsidRPr="00A15DCB" w:rsidRDefault="005755E8" w:rsidP="009B330A">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4845BFD2" w14:textId="77777777" w:rsidR="005755E8" w:rsidRPr="00A15DCB" w:rsidRDefault="005755E8" w:rsidP="009B330A">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36DCC7DC" w14:textId="77777777" w:rsidR="005755E8" w:rsidRPr="00A15DCB" w:rsidRDefault="005755E8" w:rsidP="009B330A">
            <w:pPr>
              <w:pStyle w:val="TAL"/>
            </w:pPr>
            <w:r w:rsidRPr="00A15DCB">
              <w:t>Table 7.1.1.2.8.1.3.3-</w:t>
            </w:r>
            <w:r w:rsidRPr="00A15DCB">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4EEC2454" w14:textId="77777777" w:rsidR="005755E8" w:rsidRPr="00A15DCB" w:rsidRDefault="005755E8" w:rsidP="009B330A">
            <w:pPr>
              <w:pStyle w:val="TAL"/>
            </w:pPr>
          </w:p>
        </w:tc>
      </w:tr>
      <w:tr w:rsidR="005755E8" w:rsidRPr="00A15DCB" w14:paraId="1CBF16F7" w14:textId="77777777" w:rsidTr="009B330A">
        <w:tc>
          <w:tcPr>
            <w:tcW w:w="4535" w:type="dxa"/>
            <w:tcBorders>
              <w:bottom w:val="single" w:sz="4" w:space="0" w:color="auto"/>
            </w:tcBorders>
          </w:tcPr>
          <w:p w14:paraId="64B7DFEF" w14:textId="77777777" w:rsidR="005755E8" w:rsidRPr="00A15DCB" w:rsidRDefault="005755E8" w:rsidP="009B330A">
            <w:pPr>
              <w:pStyle w:val="TAL"/>
            </w:pPr>
            <w:r w:rsidRPr="00A15DCB">
              <w:t>}</w:t>
            </w:r>
          </w:p>
        </w:tc>
        <w:tc>
          <w:tcPr>
            <w:tcW w:w="2267" w:type="dxa"/>
          </w:tcPr>
          <w:p w14:paraId="7D16C7E2" w14:textId="77777777" w:rsidR="005755E8" w:rsidRPr="00A15DCB" w:rsidRDefault="005755E8" w:rsidP="009B330A">
            <w:pPr>
              <w:pStyle w:val="TAL"/>
            </w:pPr>
          </w:p>
        </w:tc>
        <w:tc>
          <w:tcPr>
            <w:tcW w:w="1840" w:type="dxa"/>
          </w:tcPr>
          <w:p w14:paraId="6DFF372A" w14:textId="77777777" w:rsidR="005755E8" w:rsidRPr="00A15DCB" w:rsidRDefault="005755E8" w:rsidP="009B330A">
            <w:pPr>
              <w:pStyle w:val="TAL"/>
            </w:pPr>
          </w:p>
        </w:tc>
        <w:tc>
          <w:tcPr>
            <w:tcW w:w="1105" w:type="dxa"/>
          </w:tcPr>
          <w:p w14:paraId="72F42F14" w14:textId="77777777" w:rsidR="005755E8" w:rsidRPr="00A15DCB" w:rsidRDefault="005755E8" w:rsidP="009B330A">
            <w:pPr>
              <w:pStyle w:val="TAL"/>
            </w:pPr>
          </w:p>
        </w:tc>
      </w:tr>
    </w:tbl>
    <w:p w14:paraId="69E0CF94" w14:textId="77777777" w:rsidR="005755E8" w:rsidRPr="00A15DCB" w:rsidRDefault="005755E8" w:rsidP="005755E8"/>
    <w:p w14:paraId="70885667" w14:textId="77777777" w:rsidR="005755E8" w:rsidRPr="00A15DCB" w:rsidRDefault="005755E8" w:rsidP="005755E8">
      <w:pPr>
        <w:pStyle w:val="TH"/>
      </w:pPr>
      <w:r w:rsidRPr="00A15DCB">
        <w:lastRenderedPageBreak/>
        <w:t>Table 7.1.1.2.8.1.3.3-</w:t>
      </w:r>
      <w:r w:rsidRPr="00A15DCB">
        <w:rPr>
          <w:lang w:eastAsia="zh-CN"/>
        </w:rPr>
        <w:t>4</w:t>
      </w:r>
      <w:r w:rsidRPr="00A15DCB">
        <w:t xml:space="preserve">: </w:t>
      </w:r>
      <w:r w:rsidRPr="00A15DCB">
        <w:rPr>
          <w:i/>
        </w:rPr>
        <w:t>BWP-DownlinkDedicated</w:t>
      </w:r>
      <w:r w:rsidRPr="00A15DCB">
        <w:t xml:space="preserve"> (Table 7.1.1.2.8.1.3.3-</w:t>
      </w:r>
      <w:r w:rsidRPr="00A15DCB">
        <w:rPr>
          <w:lang w:eastAsia="zh-CN"/>
        </w:rPr>
        <w:t>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4BF7515" w14:textId="77777777" w:rsidTr="009B330A">
        <w:tc>
          <w:tcPr>
            <w:tcW w:w="9747" w:type="dxa"/>
            <w:gridSpan w:val="4"/>
          </w:tcPr>
          <w:p w14:paraId="39678E00" w14:textId="77777777" w:rsidR="005755E8" w:rsidRPr="00A15DCB" w:rsidRDefault="005755E8" w:rsidP="009B330A">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4.6.3-11</w:t>
            </w:r>
          </w:p>
        </w:tc>
      </w:tr>
      <w:tr w:rsidR="005755E8" w:rsidRPr="00A15DCB" w14:paraId="4FD0B9F6" w14:textId="77777777" w:rsidTr="009B330A">
        <w:tc>
          <w:tcPr>
            <w:tcW w:w="4535" w:type="dxa"/>
          </w:tcPr>
          <w:p w14:paraId="4FFB93B9" w14:textId="77777777" w:rsidR="005755E8" w:rsidRPr="00A15DCB" w:rsidRDefault="005755E8" w:rsidP="009B330A">
            <w:pPr>
              <w:pStyle w:val="TAH"/>
            </w:pPr>
            <w:r w:rsidRPr="00A15DCB">
              <w:t>Information Element</w:t>
            </w:r>
          </w:p>
        </w:tc>
        <w:tc>
          <w:tcPr>
            <w:tcW w:w="2267" w:type="dxa"/>
          </w:tcPr>
          <w:p w14:paraId="015F0C08" w14:textId="77777777" w:rsidR="005755E8" w:rsidRPr="00A15DCB" w:rsidRDefault="005755E8" w:rsidP="009B330A">
            <w:pPr>
              <w:pStyle w:val="TAH"/>
            </w:pPr>
            <w:r w:rsidRPr="00A15DCB">
              <w:t>Value/remark</w:t>
            </w:r>
          </w:p>
        </w:tc>
        <w:tc>
          <w:tcPr>
            <w:tcW w:w="1700" w:type="dxa"/>
          </w:tcPr>
          <w:p w14:paraId="365D50FE" w14:textId="77777777" w:rsidR="005755E8" w:rsidRPr="00A15DCB" w:rsidRDefault="005755E8" w:rsidP="009B330A">
            <w:pPr>
              <w:pStyle w:val="TAH"/>
            </w:pPr>
            <w:r w:rsidRPr="00A15DCB">
              <w:t>Comment</w:t>
            </w:r>
          </w:p>
        </w:tc>
        <w:tc>
          <w:tcPr>
            <w:tcW w:w="1245" w:type="dxa"/>
          </w:tcPr>
          <w:p w14:paraId="34F9020F" w14:textId="77777777" w:rsidR="005755E8" w:rsidRPr="00A15DCB" w:rsidRDefault="005755E8" w:rsidP="009B330A">
            <w:pPr>
              <w:pStyle w:val="TAH"/>
            </w:pPr>
            <w:r w:rsidRPr="00A15DCB">
              <w:t>Condition</w:t>
            </w:r>
          </w:p>
        </w:tc>
      </w:tr>
      <w:tr w:rsidR="005755E8" w:rsidRPr="00A15DCB" w14:paraId="6C219222" w14:textId="77777777" w:rsidTr="009B330A">
        <w:tc>
          <w:tcPr>
            <w:tcW w:w="4535" w:type="dxa"/>
          </w:tcPr>
          <w:p w14:paraId="157AFB45" w14:textId="77777777" w:rsidR="005755E8" w:rsidRPr="00A15DCB" w:rsidRDefault="005755E8" w:rsidP="009B330A">
            <w:pPr>
              <w:pStyle w:val="TAL"/>
            </w:pPr>
            <w:r w:rsidRPr="00A15DCB">
              <w:t xml:space="preserve">BWP-DownlinkDedicated ::= </w:t>
            </w:r>
            <w:r w:rsidRPr="00A15DCB">
              <w:rPr>
                <w:snapToGrid w:val="0"/>
              </w:rPr>
              <w:t xml:space="preserve">SEQUENCE </w:t>
            </w:r>
            <w:r w:rsidRPr="00A15DCB">
              <w:t>{</w:t>
            </w:r>
          </w:p>
        </w:tc>
        <w:tc>
          <w:tcPr>
            <w:tcW w:w="2267" w:type="dxa"/>
          </w:tcPr>
          <w:p w14:paraId="2A0644EF" w14:textId="77777777" w:rsidR="005755E8" w:rsidRPr="00A15DCB" w:rsidRDefault="005755E8" w:rsidP="009B330A">
            <w:pPr>
              <w:pStyle w:val="TAL"/>
            </w:pPr>
          </w:p>
        </w:tc>
        <w:tc>
          <w:tcPr>
            <w:tcW w:w="1700" w:type="dxa"/>
          </w:tcPr>
          <w:p w14:paraId="4D8F4783" w14:textId="77777777" w:rsidR="005755E8" w:rsidRPr="00A15DCB" w:rsidRDefault="005755E8" w:rsidP="009B330A">
            <w:pPr>
              <w:pStyle w:val="TAL"/>
            </w:pPr>
          </w:p>
        </w:tc>
        <w:tc>
          <w:tcPr>
            <w:tcW w:w="1245" w:type="dxa"/>
          </w:tcPr>
          <w:p w14:paraId="0CB73965" w14:textId="77777777" w:rsidR="005755E8" w:rsidRPr="00A15DCB" w:rsidRDefault="005755E8" w:rsidP="009B330A">
            <w:pPr>
              <w:pStyle w:val="TAL"/>
            </w:pPr>
          </w:p>
        </w:tc>
      </w:tr>
      <w:tr w:rsidR="005755E8" w:rsidRPr="00A15DCB" w14:paraId="6D49FE50" w14:textId="77777777" w:rsidTr="009B330A">
        <w:tc>
          <w:tcPr>
            <w:tcW w:w="4535" w:type="dxa"/>
          </w:tcPr>
          <w:p w14:paraId="5EF01644" w14:textId="77777777" w:rsidR="005755E8" w:rsidRPr="00A15DCB" w:rsidRDefault="005755E8" w:rsidP="009B330A">
            <w:pPr>
              <w:pStyle w:val="TAL"/>
            </w:pPr>
            <w:r w:rsidRPr="00A15DCB">
              <w:t xml:space="preserve">  pdcch-Config CHOICE {</w:t>
            </w:r>
          </w:p>
        </w:tc>
        <w:tc>
          <w:tcPr>
            <w:tcW w:w="2267" w:type="dxa"/>
          </w:tcPr>
          <w:p w14:paraId="3B93088B" w14:textId="77777777" w:rsidR="005755E8" w:rsidRPr="00A15DCB" w:rsidRDefault="005755E8" w:rsidP="009B330A">
            <w:pPr>
              <w:pStyle w:val="TAL"/>
            </w:pPr>
          </w:p>
        </w:tc>
        <w:tc>
          <w:tcPr>
            <w:tcW w:w="1700" w:type="dxa"/>
          </w:tcPr>
          <w:p w14:paraId="12BB8E2C" w14:textId="77777777" w:rsidR="005755E8" w:rsidRPr="00A15DCB" w:rsidRDefault="005755E8" w:rsidP="009B330A">
            <w:pPr>
              <w:pStyle w:val="TAL"/>
            </w:pPr>
          </w:p>
        </w:tc>
        <w:tc>
          <w:tcPr>
            <w:tcW w:w="1245" w:type="dxa"/>
          </w:tcPr>
          <w:p w14:paraId="4049E103" w14:textId="77777777" w:rsidR="005755E8" w:rsidRPr="00A15DCB" w:rsidRDefault="005755E8" w:rsidP="009B330A">
            <w:pPr>
              <w:pStyle w:val="TAL"/>
            </w:pPr>
          </w:p>
        </w:tc>
      </w:tr>
      <w:tr w:rsidR="005755E8" w:rsidRPr="00A15DCB" w14:paraId="4557BC0C" w14:textId="77777777" w:rsidTr="009B330A">
        <w:tc>
          <w:tcPr>
            <w:tcW w:w="4535" w:type="dxa"/>
          </w:tcPr>
          <w:p w14:paraId="4AAE352E" w14:textId="77777777" w:rsidR="005755E8" w:rsidRPr="00A15DCB" w:rsidRDefault="005755E8" w:rsidP="009B330A">
            <w:pPr>
              <w:pStyle w:val="TAL"/>
            </w:pPr>
            <w:r w:rsidRPr="00A15DCB">
              <w:t xml:space="preserve">    setup</w:t>
            </w:r>
          </w:p>
        </w:tc>
        <w:tc>
          <w:tcPr>
            <w:tcW w:w="2267" w:type="dxa"/>
          </w:tcPr>
          <w:p w14:paraId="183AF1C4" w14:textId="77777777" w:rsidR="005755E8" w:rsidRPr="00A15DCB" w:rsidRDefault="005755E8" w:rsidP="009B330A">
            <w:pPr>
              <w:pStyle w:val="TAL"/>
            </w:pPr>
            <w:r w:rsidRPr="00A15DCB">
              <w:t xml:space="preserve">PDCCH-Config with condition </w:t>
            </w:r>
            <w:r w:rsidRPr="00A15DCB">
              <w:rPr>
                <w:lang w:eastAsia="zh-CN"/>
              </w:rPr>
              <w:t>DCI_1_3</w:t>
            </w:r>
          </w:p>
        </w:tc>
        <w:tc>
          <w:tcPr>
            <w:tcW w:w="1700" w:type="dxa"/>
          </w:tcPr>
          <w:p w14:paraId="2859ADB1" w14:textId="77777777" w:rsidR="005755E8" w:rsidRPr="00A15DCB" w:rsidRDefault="005755E8" w:rsidP="009B330A">
            <w:pPr>
              <w:pStyle w:val="TAL"/>
            </w:pPr>
          </w:p>
        </w:tc>
        <w:tc>
          <w:tcPr>
            <w:tcW w:w="1245" w:type="dxa"/>
          </w:tcPr>
          <w:p w14:paraId="13692FB4" w14:textId="77777777" w:rsidR="005755E8" w:rsidRPr="00A15DCB" w:rsidRDefault="005755E8" w:rsidP="009B330A">
            <w:pPr>
              <w:pStyle w:val="TAL"/>
            </w:pPr>
          </w:p>
        </w:tc>
      </w:tr>
      <w:tr w:rsidR="005755E8" w:rsidRPr="00A15DCB" w14:paraId="5B04494C" w14:textId="77777777" w:rsidTr="009B330A">
        <w:tc>
          <w:tcPr>
            <w:tcW w:w="4535" w:type="dxa"/>
          </w:tcPr>
          <w:p w14:paraId="51D5DFEA" w14:textId="77777777" w:rsidR="005755E8" w:rsidRPr="00A15DCB" w:rsidRDefault="005755E8" w:rsidP="009B330A">
            <w:pPr>
              <w:pStyle w:val="TAL"/>
            </w:pPr>
            <w:r w:rsidRPr="00A15DCB">
              <w:t xml:space="preserve">  }</w:t>
            </w:r>
          </w:p>
        </w:tc>
        <w:tc>
          <w:tcPr>
            <w:tcW w:w="2267" w:type="dxa"/>
          </w:tcPr>
          <w:p w14:paraId="14FBFFC2" w14:textId="77777777" w:rsidR="005755E8" w:rsidRPr="00A15DCB" w:rsidRDefault="005755E8" w:rsidP="009B330A">
            <w:pPr>
              <w:pStyle w:val="TAL"/>
            </w:pPr>
          </w:p>
        </w:tc>
        <w:tc>
          <w:tcPr>
            <w:tcW w:w="1700" w:type="dxa"/>
          </w:tcPr>
          <w:p w14:paraId="228F7099" w14:textId="77777777" w:rsidR="005755E8" w:rsidRPr="00A15DCB" w:rsidRDefault="005755E8" w:rsidP="009B330A">
            <w:pPr>
              <w:pStyle w:val="TAL"/>
            </w:pPr>
          </w:p>
        </w:tc>
        <w:tc>
          <w:tcPr>
            <w:tcW w:w="1245" w:type="dxa"/>
          </w:tcPr>
          <w:p w14:paraId="73DF5D1E" w14:textId="77777777" w:rsidR="005755E8" w:rsidRPr="00A15DCB" w:rsidRDefault="005755E8" w:rsidP="009B330A">
            <w:pPr>
              <w:pStyle w:val="TAL"/>
            </w:pPr>
          </w:p>
        </w:tc>
      </w:tr>
      <w:tr w:rsidR="005755E8" w:rsidRPr="00A15DCB" w14:paraId="6DF6D2F2" w14:textId="77777777" w:rsidTr="009B330A">
        <w:tc>
          <w:tcPr>
            <w:tcW w:w="4535" w:type="dxa"/>
          </w:tcPr>
          <w:p w14:paraId="4E7CDD1F" w14:textId="77777777" w:rsidR="005755E8" w:rsidRPr="00A15DCB" w:rsidRDefault="005755E8" w:rsidP="009B330A">
            <w:pPr>
              <w:pStyle w:val="TAL"/>
            </w:pPr>
            <w:r w:rsidRPr="00A15DCB">
              <w:t xml:space="preserve">  pdsch-Config CHOICE {</w:t>
            </w:r>
          </w:p>
        </w:tc>
        <w:tc>
          <w:tcPr>
            <w:tcW w:w="2267" w:type="dxa"/>
          </w:tcPr>
          <w:p w14:paraId="273BD969" w14:textId="77777777" w:rsidR="005755E8" w:rsidRPr="00A15DCB" w:rsidRDefault="005755E8" w:rsidP="009B330A">
            <w:pPr>
              <w:pStyle w:val="TAL"/>
            </w:pPr>
          </w:p>
        </w:tc>
        <w:tc>
          <w:tcPr>
            <w:tcW w:w="1700" w:type="dxa"/>
          </w:tcPr>
          <w:p w14:paraId="3E10613E" w14:textId="77777777" w:rsidR="005755E8" w:rsidRPr="00A15DCB" w:rsidRDefault="005755E8" w:rsidP="009B330A">
            <w:pPr>
              <w:pStyle w:val="TAL"/>
            </w:pPr>
          </w:p>
        </w:tc>
        <w:tc>
          <w:tcPr>
            <w:tcW w:w="1245" w:type="dxa"/>
          </w:tcPr>
          <w:p w14:paraId="156F6809" w14:textId="77777777" w:rsidR="005755E8" w:rsidRPr="00A15DCB" w:rsidRDefault="005755E8" w:rsidP="009B330A">
            <w:pPr>
              <w:pStyle w:val="TAL"/>
            </w:pPr>
          </w:p>
        </w:tc>
      </w:tr>
      <w:tr w:rsidR="005755E8" w:rsidRPr="00A15DCB" w14:paraId="44EF887B" w14:textId="77777777" w:rsidTr="009B330A">
        <w:tc>
          <w:tcPr>
            <w:tcW w:w="4535" w:type="dxa"/>
          </w:tcPr>
          <w:p w14:paraId="3107782A" w14:textId="77777777" w:rsidR="005755E8" w:rsidRPr="00A15DCB" w:rsidRDefault="005755E8" w:rsidP="009B330A">
            <w:pPr>
              <w:pStyle w:val="TAL"/>
            </w:pPr>
            <w:r w:rsidRPr="00A15DCB">
              <w:t xml:space="preserve">    setup</w:t>
            </w:r>
          </w:p>
        </w:tc>
        <w:tc>
          <w:tcPr>
            <w:tcW w:w="2267" w:type="dxa"/>
          </w:tcPr>
          <w:p w14:paraId="0699AC9E" w14:textId="77777777" w:rsidR="005755E8" w:rsidRPr="00A15DCB" w:rsidRDefault="005755E8" w:rsidP="009B330A">
            <w:pPr>
              <w:pStyle w:val="TAL"/>
            </w:pPr>
            <w:r w:rsidRPr="00A15DCB">
              <w:t xml:space="preserve">PDSCH-Config with condition </w:t>
            </w:r>
            <w:r w:rsidRPr="00A15DCB">
              <w:rPr>
                <w:lang w:eastAsia="zh-CN"/>
              </w:rPr>
              <w:t>DCI_1_3</w:t>
            </w:r>
          </w:p>
        </w:tc>
        <w:tc>
          <w:tcPr>
            <w:tcW w:w="1700" w:type="dxa"/>
          </w:tcPr>
          <w:p w14:paraId="507FD634" w14:textId="77777777" w:rsidR="005755E8" w:rsidRPr="00A15DCB" w:rsidRDefault="005755E8" w:rsidP="009B330A">
            <w:pPr>
              <w:pStyle w:val="TAL"/>
            </w:pPr>
          </w:p>
        </w:tc>
        <w:tc>
          <w:tcPr>
            <w:tcW w:w="1245" w:type="dxa"/>
          </w:tcPr>
          <w:p w14:paraId="53497A8E" w14:textId="77777777" w:rsidR="005755E8" w:rsidRPr="00A15DCB" w:rsidRDefault="005755E8" w:rsidP="009B330A">
            <w:pPr>
              <w:pStyle w:val="TAL"/>
            </w:pPr>
          </w:p>
        </w:tc>
      </w:tr>
      <w:tr w:rsidR="005755E8" w:rsidRPr="00A15DCB" w14:paraId="21234DA0" w14:textId="77777777" w:rsidTr="009B330A">
        <w:tc>
          <w:tcPr>
            <w:tcW w:w="4535" w:type="dxa"/>
          </w:tcPr>
          <w:p w14:paraId="3453A9EE" w14:textId="77777777" w:rsidR="005755E8" w:rsidRPr="00A15DCB" w:rsidRDefault="005755E8" w:rsidP="009B330A">
            <w:pPr>
              <w:pStyle w:val="TAL"/>
            </w:pPr>
            <w:r w:rsidRPr="00A15DCB">
              <w:t xml:space="preserve">  }</w:t>
            </w:r>
          </w:p>
        </w:tc>
        <w:tc>
          <w:tcPr>
            <w:tcW w:w="2267" w:type="dxa"/>
          </w:tcPr>
          <w:p w14:paraId="08AAE1BC" w14:textId="77777777" w:rsidR="005755E8" w:rsidRPr="00A15DCB" w:rsidRDefault="005755E8" w:rsidP="009B330A">
            <w:pPr>
              <w:pStyle w:val="TAL"/>
            </w:pPr>
          </w:p>
        </w:tc>
        <w:tc>
          <w:tcPr>
            <w:tcW w:w="1700" w:type="dxa"/>
          </w:tcPr>
          <w:p w14:paraId="1EA2ADB5" w14:textId="77777777" w:rsidR="005755E8" w:rsidRPr="00A15DCB" w:rsidRDefault="005755E8" w:rsidP="009B330A">
            <w:pPr>
              <w:pStyle w:val="TAL"/>
            </w:pPr>
          </w:p>
        </w:tc>
        <w:tc>
          <w:tcPr>
            <w:tcW w:w="1245" w:type="dxa"/>
          </w:tcPr>
          <w:p w14:paraId="61EECC5F" w14:textId="77777777" w:rsidR="005755E8" w:rsidRPr="00A15DCB" w:rsidRDefault="005755E8" w:rsidP="009B330A">
            <w:pPr>
              <w:pStyle w:val="TAL"/>
            </w:pPr>
          </w:p>
        </w:tc>
      </w:tr>
      <w:tr w:rsidR="005755E8" w:rsidRPr="00A15DCB" w14:paraId="687ECC44" w14:textId="77777777" w:rsidTr="009B330A">
        <w:tc>
          <w:tcPr>
            <w:tcW w:w="4535" w:type="dxa"/>
          </w:tcPr>
          <w:p w14:paraId="6265C94A" w14:textId="77777777" w:rsidR="005755E8" w:rsidRPr="00A15DCB" w:rsidRDefault="005755E8" w:rsidP="009B330A">
            <w:pPr>
              <w:pStyle w:val="TAL"/>
              <w:rPr>
                <w:lang w:eastAsia="zh-CN"/>
              </w:rPr>
            </w:pPr>
            <w:r w:rsidRPr="00A15DCB">
              <w:rPr>
                <w:lang w:eastAsia="zh-CN"/>
              </w:rPr>
              <w:t>}</w:t>
            </w:r>
          </w:p>
        </w:tc>
        <w:tc>
          <w:tcPr>
            <w:tcW w:w="2267" w:type="dxa"/>
          </w:tcPr>
          <w:p w14:paraId="75E817BC" w14:textId="77777777" w:rsidR="005755E8" w:rsidRPr="00A15DCB" w:rsidRDefault="005755E8" w:rsidP="009B330A">
            <w:pPr>
              <w:pStyle w:val="TAL"/>
            </w:pPr>
          </w:p>
        </w:tc>
        <w:tc>
          <w:tcPr>
            <w:tcW w:w="1700" w:type="dxa"/>
          </w:tcPr>
          <w:p w14:paraId="63E3912A" w14:textId="77777777" w:rsidR="005755E8" w:rsidRPr="00A15DCB" w:rsidRDefault="005755E8" w:rsidP="009B330A">
            <w:pPr>
              <w:pStyle w:val="TAL"/>
            </w:pPr>
          </w:p>
        </w:tc>
        <w:tc>
          <w:tcPr>
            <w:tcW w:w="1245" w:type="dxa"/>
          </w:tcPr>
          <w:p w14:paraId="2C44DA7E" w14:textId="77777777" w:rsidR="005755E8" w:rsidRPr="00A15DCB" w:rsidRDefault="005755E8" w:rsidP="009B330A">
            <w:pPr>
              <w:pStyle w:val="TAL"/>
            </w:pPr>
          </w:p>
        </w:tc>
      </w:tr>
    </w:tbl>
    <w:p w14:paraId="636F4B41" w14:textId="77777777" w:rsidR="005755E8" w:rsidRPr="00A15DCB" w:rsidRDefault="005755E8" w:rsidP="005755E8">
      <w:pPr>
        <w:rPr>
          <w:lang w:eastAsia="zh-CN"/>
        </w:rPr>
      </w:pPr>
    </w:p>
    <w:p w14:paraId="3FA6F4CC" w14:textId="77777777" w:rsidR="005755E8" w:rsidRPr="00A15DCB" w:rsidRDefault="005755E8" w:rsidP="005755E8">
      <w:pPr>
        <w:pStyle w:val="TH"/>
      </w:pPr>
      <w:r w:rsidRPr="00A15DCB">
        <w:t>Table 7.1.1.2.8.1.3.3-</w:t>
      </w:r>
      <w:r w:rsidRPr="00A15DCB">
        <w:rPr>
          <w:lang w:eastAsia="zh-CN"/>
        </w:rPr>
        <w:t>5</w:t>
      </w:r>
      <w:r w:rsidRPr="00A15DCB">
        <w:t xml:space="preserve">: </w:t>
      </w:r>
      <w:r w:rsidRPr="00A15DCB">
        <w:rPr>
          <w:i/>
        </w:rPr>
        <w:t>ServingCellConfigCommon</w:t>
      </w:r>
      <w:r w:rsidRPr="00A15DCB">
        <w:t xml:space="preserve"> (Table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61817AC" w14:textId="77777777" w:rsidTr="009B330A">
        <w:tc>
          <w:tcPr>
            <w:tcW w:w="9747" w:type="dxa"/>
            <w:gridSpan w:val="4"/>
          </w:tcPr>
          <w:p w14:paraId="030A1D71" w14:textId="77777777" w:rsidR="005755E8" w:rsidRPr="00A15DCB" w:rsidRDefault="005755E8" w:rsidP="009B330A">
            <w:pPr>
              <w:pStyle w:val="TAH"/>
              <w:jc w:val="left"/>
              <w:rPr>
                <w:b w:val="0"/>
              </w:rPr>
            </w:pPr>
            <w:r w:rsidRPr="00A15DCB">
              <w:rPr>
                <w:b w:val="0"/>
              </w:rPr>
              <w:t>Derivation Path: TS 38.508</w:t>
            </w:r>
            <w:r w:rsidRPr="00A15DCB">
              <w:rPr>
                <w:b w:val="0"/>
                <w:lang w:eastAsia="zh-CN"/>
              </w:rPr>
              <w:t>-1 [4], T</w:t>
            </w:r>
            <w:r w:rsidRPr="00A15DCB">
              <w:rPr>
                <w:b w:val="0"/>
              </w:rPr>
              <w:t xml:space="preserve">able </w:t>
            </w:r>
            <w:r w:rsidRPr="00A15DCB">
              <w:rPr>
                <w:b w:val="0"/>
                <w:snapToGrid w:val="0"/>
                <w:lang w:eastAsia="zh-CN"/>
              </w:rPr>
              <w:t>4.6.3-168 with condition No_UL and SCell_add</w:t>
            </w:r>
          </w:p>
        </w:tc>
      </w:tr>
      <w:tr w:rsidR="005755E8" w:rsidRPr="00A15DCB" w14:paraId="111E5108" w14:textId="77777777" w:rsidTr="009B330A">
        <w:tc>
          <w:tcPr>
            <w:tcW w:w="4535" w:type="dxa"/>
          </w:tcPr>
          <w:p w14:paraId="5550EDFD" w14:textId="77777777" w:rsidR="005755E8" w:rsidRPr="00A15DCB" w:rsidRDefault="005755E8" w:rsidP="009B330A">
            <w:pPr>
              <w:pStyle w:val="TAH"/>
            </w:pPr>
            <w:r w:rsidRPr="00A15DCB">
              <w:t>Information Element</w:t>
            </w:r>
          </w:p>
        </w:tc>
        <w:tc>
          <w:tcPr>
            <w:tcW w:w="2267" w:type="dxa"/>
          </w:tcPr>
          <w:p w14:paraId="1CC6DEDA" w14:textId="77777777" w:rsidR="005755E8" w:rsidRPr="00A15DCB" w:rsidRDefault="005755E8" w:rsidP="009B330A">
            <w:pPr>
              <w:pStyle w:val="TAH"/>
            </w:pPr>
            <w:r w:rsidRPr="00A15DCB">
              <w:t>Value/remark</w:t>
            </w:r>
          </w:p>
        </w:tc>
        <w:tc>
          <w:tcPr>
            <w:tcW w:w="1700" w:type="dxa"/>
          </w:tcPr>
          <w:p w14:paraId="145FFFCE" w14:textId="77777777" w:rsidR="005755E8" w:rsidRPr="00A15DCB" w:rsidRDefault="005755E8" w:rsidP="009B330A">
            <w:pPr>
              <w:pStyle w:val="TAH"/>
            </w:pPr>
            <w:r w:rsidRPr="00A15DCB">
              <w:t>Comment</w:t>
            </w:r>
          </w:p>
        </w:tc>
        <w:tc>
          <w:tcPr>
            <w:tcW w:w="1245" w:type="dxa"/>
          </w:tcPr>
          <w:p w14:paraId="41E53490" w14:textId="77777777" w:rsidR="005755E8" w:rsidRPr="00A15DCB" w:rsidRDefault="005755E8" w:rsidP="009B330A">
            <w:pPr>
              <w:pStyle w:val="TAH"/>
            </w:pPr>
            <w:r w:rsidRPr="00A15DCB">
              <w:t>Condition</w:t>
            </w:r>
          </w:p>
        </w:tc>
      </w:tr>
      <w:tr w:rsidR="005755E8" w:rsidRPr="00A15DCB" w14:paraId="7A46BB83" w14:textId="77777777" w:rsidTr="009B330A">
        <w:tc>
          <w:tcPr>
            <w:tcW w:w="4535" w:type="dxa"/>
          </w:tcPr>
          <w:p w14:paraId="531755C7" w14:textId="77777777" w:rsidR="005755E8" w:rsidRPr="00A15DCB" w:rsidRDefault="005755E8" w:rsidP="009B330A">
            <w:pPr>
              <w:pStyle w:val="TAL"/>
            </w:pPr>
            <w:r w:rsidRPr="00A15DCB">
              <w:t>ServingCellConfigCommon ::= SEQUENCE {</w:t>
            </w:r>
          </w:p>
        </w:tc>
        <w:tc>
          <w:tcPr>
            <w:tcW w:w="2267" w:type="dxa"/>
          </w:tcPr>
          <w:p w14:paraId="4142A423" w14:textId="77777777" w:rsidR="005755E8" w:rsidRPr="00A15DCB" w:rsidRDefault="005755E8" w:rsidP="009B330A">
            <w:pPr>
              <w:pStyle w:val="TAL"/>
            </w:pPr>
          </w:p>
        </w:tc>
        <w:tc>
          <w:tcPr>
            <w:tcW w:w="1700" w:type="dxa"/>
          </w:tcPr>
          <w:p w14:paraId="349F9B52" w14:textId="77777777" w:rsidR="005755E8" w:rsidRPr="00A15DCB" w:rsidRDefault="005755E8" w:rsidP="009B330A">
            <w:pPr>
              <w:pStyle w:val="TAL"/>
            </w:pPr>
          </w:p>
        </w:tc>
        <w:tc>
          <w:tcPr>
            <w:tcW w:w="1245" w:type="dxa"/>
          </w:tcPr>
          <w:p w14:paraId="6A167300" w14:textId="77777777" w:rsidR="005755E8" w:rsidRPr="00A15DCB" w:rsidRDefault="005755E8" w:rsidP="009B330A">
            <w:pPr>
              <w:pStyle w:val="TAL"/>
            </w:pPr>
          </w:p>
        </w:tc>
      </w:tr>
      <w:tr w:rsidR="005755E8" w:rsidRPr="00A15DCB" w14:paraId="0CCC6B26" w14:textId="77777777" w:rsidTr="009B330A">
        <w:tc>
          <w:tcPr>
            <w:tcW w:w="4535" w:type="dxa"/>
          </w:tcPr>
          <w:p w14:paraId="06947BBE" w14:textId="77777777" w:rsidR="005755E8" w:rsidRPr="00A15DCB" w:rsidRDefault="005755E8" w:rsidP="009B330A">
            <w:pPr>
              <w:pStyle w:val="TAL"/>
            </w:pPr>
            <w:r w:rsidRPr="00A15DCB">
              <w:t xml:space="preserve">  physCellId</w:t>
            </w:r>
          </w:p>
        </w:tc>
        <w:tc>
          <w:tcPr>
            <w:tcW w:w="2267" w:type="dxa"/>
          </w:tcPr>
          <w:p w14:paraId="095BD1E9" w14:textId="77777777" w:rsidR="005755E8" w:rsidRPr="00A15DCB" w:rsidRDefault="005755E8" w:rsidP="009B330A">
            <w:pPr>
              <w:pStyle w:val="TAL"/>
              <w:rPr>
                <w:lang w:eastAsia="zh-CN"/>
              </w:rPr>
            </w:pPr>
            <w:r w:rsidRPr="00A15DCB">
              <w:rPr>
                <w:rFonts w:eastAsia="MS Mincho"/>
              </w:rPr>
              <w:t xml:space="preserve">Physical Cell Identity of </w:t>
            </w:r>
            <w:r w:rsidRPr="00A15DCB">
              <w:rPr>
                <w:lang w:eastAsia="zh-CN"/>
              </w:rPr>
              <w:t xml:space="preserve">NR </w:t>
            </w:r>
            <w:r w:rsidRPr="00A15DCB">
              <w:rPr>
                <w:rFonts w:eastAsia="MS Mincho"/>
              </w:rPr>
              <w:t>Cell 3</w:t>
            </w:r>
          </w:p>
        </w:tc>
        <w:tc>
          <w:tcPr>
            <w:tcW w:w="1700" w:type="dxa"/>
          </w:tcPr>
          <w:p w14:paraId="22909FBA" w14:textId="77777777" w:rsidR="005755E8" w:rsidRPr="00A15DCB" w:rsidRDefault="005755E8" w:rsidP="009B330A">
            <w:pPr>
              <w:pStyle w:val="TAL"/>
            </w:pPr>
          </w:p>
        </w:tc>
        <w:tc>
          <w:tcPr>
            <w:tcW w:w="1245" w:type="dxa"/>
          </w:tcPr>
          <w:p w14:paraId="214C725F" w14:textId="77777777" w:rsidR="005755E8" w:rsidRPr="00A15DCB" w:rsidRDefault="005755E8" w:rsidP="009B330A">
            <w:pPr>
              <w:pStyle w:val="TAL"/>
            </w:pPr>
          </w:p>
        </w:tc>
      </w:tr>
      <w:tr w:rsidR="005755E8" w:rsidRPr="00A15DCB" w14:paraId="7313C9AC" w14:textId="77777777" w:rsidTr="009B330A">
        <w:tc>
          <w:tcPr>
            <w:tcW w:w="4535" w:type="dxa"/>
          </w:tcPr>
          <w:p w14:paraId="193752F8" w14:textId="77777777" w:rsidR="005755E8" w:rsidRPr="00A15DCB" w:rsidRDefault="005755E8" w:rsidP="009B330A">
            <w:pPr>
              <w:pStyle w:val="TAL"/>
            </w:pPr>
            <w:r w:rsidRPr="00A15DCB">
              <w:t xml:space="preserve">  downlinkConfigCommon</w:t>
            </w:r>
          </w:p>
        </w:tc>
        <w:tc>
          <w:tcPr>
            <w:tcW w:w="2267" w:type="dxa"/>
          </w:tcPr>
          <w:p w14:paraId="7A76B67A" w14:textId="77777777" w:rsidR="005755E8" w:rsidRPr="00A15DCB" w:rsidRDefault="005755E8" w:rsidP="009B330A">
            <w:pPr>
              <w:pStyle w:val="TAL"/>
              <w:rPr>
                <w:rFonts w:eastAsia="MS Mincho"/>
              </w:rPr>
            </w:pPr>
            <w:r w:rsidRPr="00A15DCB">
              <w:t>DownlinkConfigCommon</w:t>
            </w:r>
          </w:p>
        </w:tc>
        <w:tc>
          <w:tcPr>
            <w:tcW w:w="1700" w:type="dxa"/>
          </w:tcPr>
          <w:p w14:paraId="374363FA" w14:textId="77777777" w:rsidR="005755E8" w:rsidRPr="00A15DCB" w:rsidRDefault="005755E8" w:rsidP="009B330A">
            <w:pPr>
              <w:pStyle w:val="TAL"/>
            </w:pPr>
            <w:r w:rsidRPr="00A15DCB">
              <w:t>Table 7.1.1.2.8.1.3</w:t>
            </w:r>
            <w:r w:rsidRPr="00A15DCB">
              <w:rPr>
                <w:lang w:eastAsia="zh-CN"/>
              </w:rPr>
              <w:t>.3</w:t>
            </w:r>
            <w:r w:rsidRPr="00A15DCB">
              <w:t>-</w:t>
            </w:r>
            <w:r w:rsidRPr="00A15DCB">
              <w:rPr>
                <w:lang w:eastAsia="zh-CN"/>
              </w:rPr>
              <w:t>6</w:t>
            </w:r>
          </w:p>
        </w:tc>
        <w:tc>
          <w:tcPr>
            <w:tcW w:w="1245" w:type="dxa"/>
          </w:tcPr>
          <w:p w14:paraId="2F5F38D3" w14:textId="77777777" w:rsidR="005755E8" w:rsidRPr="00A15DCB" w:rsidRDefault="005755E8" w:rsidP="009B330A">
            <w:pPr>
              <w:pStyle w:val="TAL"/>
            </w:pPr>
          </w:p>
        </w:tc>
      </w:tr>
      <w:tr w:rsidR="005755E8" w:rsidRPr="00A15DCB" w14:paraId="6E67095E" w14:textId="77777777" w:rsidTr="009B330A">
        <w:tc>
          <w:tcPr>
            <w:tcW w:w="4535" w:type="dxa"/>
            <w:tcBorders>
              <w:bottom w:val="single" w:sz="4" w:space="0" w:color="auto"/>
            </w:tcBorders>
          </w:tcPr>
          <w:p w14:paraId="592CAF36" w14:textId="77777777" w:rsidR="005755E8" w:rsidRPr="00A15DCB" w:rsidRDefault="005755E8" w:rsidP="009B330A">
            <w:pPr>
              <w:pStyle w:val="TAL"/>
            </w:pPr>
            <w:r w:rsidRPr="00A15DCB">
              <w:t>}</w:t>
            </w:r>
          </w:p>
        </w:tc>
        <w:tc>
          <w:tcPr>
            <w:tcW w:w="2267" w:type="dxa"/>
          </w:tcPr>
          <w:p w14:paraId="224AA1D5" w14:textId="77777777" w:rsidR="005755E8" w:rsidRPr="00A15DCB" w:rsidRDefault="005755E8" w:rsidP="009B330A">
            <w:pPr>
              <w:pStyle w:val="TAL"/>
            </w:pPr>
          </w:p>
        </w:tc>
        <w:tc>
          <w:tcPr>
            <w:tcW w:w="1700" w:type="dxa"/>
          </w:tcPr>
          <w:p w14:paraId="242F1B7B" w14:textId="77777777" w:rsidR="005755E8" w:rsidRPr="00A15DCB" w:rsidRDefault="005755E8" w:rsidP="009B330A">
            <w:pPr>
              <w:pStyle w:val="TAL"/>
            </w:pPr>
          </w:p>
        </w:tc>
        <w:tc>
          <w:tcPr>
            <w:tcW w:w="1245" w:type="dxa"/>
          </w:tcPr>
          <w:p w14:paraId="3E3E12E1" w14:textId="77777777" w:rsidR="005755E8" w:rsidRPr="00A15DCB" w:rsidRDefault="005755E8" w:rsidP="009B330A">
            <w:pPr>
              <w:pStyle w:val="TAL"/>
            </w:pPr>
          </w:p>
        </w:tc>
      </w:tr>
    </w:tbl>
    <w:p w14:paraId="01DF4DDE" w14:textId="77777777" w:rsidR="005755E8" w:rsidRPr="00A15DCB" w:rsidRDefault="005755E8" w:rsidP="005755E8"/>
    <w:p w14:paraId="6EBAF4B8" w14:textId="77777777" w:rsidR="005755E8" w:rsidRPr="00A15DCB" w:rsidRDefault="005755E8" w:rsidP="005755E8">
      <w:pPr>
        <w:pStyle w:val="TH"/>
      </w:pPr>
      <w:r w:rsidRPr="00A15DCB">
        <w:t>Table 7.1.1.2.8.1.3</w:t>
      </w:r>
      <w:r w:rsidRPr="00A15DCB">
        <w:rPr>
          <w:lang w:eastAsia="zh-CN"/>
        </w:rPr>
        <w:t>.3</w:t>
      </w:r>
      <w:r w:rsidRPr="00A15DCB">
        <w:t>-</w:t>
      </w:r>
      <w:r w:rsidRPr="00A15DCB">
        <w:rPr>
          <w:lang w:eastAsia="zh-CN"/>
        </w:rPr>
        <w:t>6</w:t>
      </w:r>
      <w:r w:rsidRPr="00A15DCB">
        <w:t xml:space="preserve">: </w:t>
      </w:r>
      <w:r w:rsidRPr="00A15DCB">
        <w:rPr>
          <w:i/>
        </w:rPr>
        <w:t>DownlinkConfigCommon</w:t>
      </w:r>
      <w:r w:rsidRPr="00A15DCB">
        <w:t xml:space="preserve"> (Table 7.1.1.2.8.1.3.3-</w:t>
      </w:r>
      <w:r w:rsidRPr="00A15DCB">
        <w:rPr>
          <w:lang w:eastAsia="zh-CN"/>
        </w:rPr>
        <w:t>5</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7EB470D3" w14:textId="77777777" w:rsidTr="009B330A">
        <w:tc>
          <w:tcPr>
            <w:tcW w:w="9747" w:type="dxa"/>
            <w:gridSpan w:val="4"/>
          </w:tcPr>
          <w:p w14:paraId="154B2418"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bookmarkStart w:id="176" w:name="_CRTable4_6_352"/>
            <w:r w:rsidRPr="00A15DCB">
              <w:rPr>
                <w:b w:val="0"/>
              </w:rPr>
              <w:t xml:space="preserve">Table </w:t>
            </w:r>
            <w:bookmarkEnd w:id="176"/>
            <w:r w:rsidRPr="00A15DCB">
              <w:rPr>
                <w:b w:val="0"/>
              </w:rPr>
              <w:t>4.6.3-52 with condition SCell_add</w:t>
            </w:r>
          </w:p>
        </w:tc>
      </w:tr>
      <w:tr w:rsidR="005755E8" w:rsidRPr="00A15DCB" w14:paraId="6BEE2A69" w14:textId="77777777" w:rsidTr="009B330A">
        <w:tc>
          <w:tcPr>
            <w:tcW w:w="4535" w:type="dxa"/>
          </w:tcPr>
          <w:p w14:paraId="6B595320" w14:textId="77777777" w:rsidR="005755E8" w:rsidRPr="00A15DCB" w:rsidRDefault="005755E8" w:rsidP="009B330A">
            <w:pPr>
              <w:pStyle w:val="TAH"/>
            </w:pPr>
            <w:r w:rsidRPr="00A15DCB">
              <w:t>Information Element</w:t>
            </w:r>
          </w:p>
        </w:tc>
        <w:tc>
          <w:tcPr>
            <w:tcW w:w="2267" w:type="dxa"/>
          </w:tcPr>
          <w:p w14:paraId="5CD6D1DC" w14:textId="77777777" w:rsidR="005755E8" w:rsidRPr="00A15DCB" w:rsidRDefault="005755E8" w:rsidP="009B330A">
            <w:pPr>
              <w:pStyle w:val="TAH"/>
            </w:pPr>
            <w:r w:rsidRPr="00A15DCB">
              <w:t>Value/remark</w:t>
            </w:r>
          </w:p>
        </w:tc>
        <w:tc>
          <w:tcPr>
            <w:tcW w:w="1700" w:type="dxa"/>
          </w:tcPr>
          <w:p w14:paraId="383DB9AB" w14:textId="77777777" w:rsidR="005755E8" w:rsidRPr="00A15DCB" w:rsidRDefault="005755E8" w:rsidP="009B330A">
            <w:pPr>
              <w:pStyle w:val="TAH"/>
            </w:pPr>
            <w:r w:rsidRPr="00A15DCB">
              <w:t>Comment</w:t>
            </w:r>
          </w:p>
        </w:tc>
        <w:tc>
          <w:tcPr>
            <w:tcW w:w="1245" w:type="dxa"/>
          </w:tcPr>
          <w:p w14:paraId="3308994F" w14:textId="77777777" w:rsidR="005755E8" w:rsidRPr="00A15DCB" w:rsidRDefault="005755E8" w:rsidP="009B330A">
            <w:pPr>
              <w:pStyle w:val="TAH"/>
            </w:pPr>
            <w:r w:rsidRPr="00A15DCB">
              <w:t>Condition</w:t>
            </w:r>
          </w:p>
        </w:tc>
      </w:tr>
      <w:tr w:rsidR="005755E8" w:rsidRPr="00A15DCB" w14:paraId="313511A2" w14:textId="77777777" w:rsidTr="009B330A">
        <w:tc>
          <w:tcPr>
            <w:tcW w:w="4535" w:type="dxa"/>
          </w:tcPr>
          <w:p w14:paraId="2ADDFF9F" w14:textId="77777777" w:rsidR="005755E8" w:rsidRPr="00A15DCB" w:rsidRDefault="005755E8" w:rsidP="009B330A">
            <w:pPr>
              <w:pStyle w:val="TAL"/>
            </w:pPr>
            <w:r w:rsidRPr="00A15DCB">
              <w:t xml:space="preserve">DownlinkConfigCommon ::= </w:t>
            </w:r>
            <w:r w:rsidRPr="00A15DCB">
              <w:rPr>
                <w:snapToGrid w:val="0"/>
              </w:rPr>
              <w:t xml:space="preserve">SEQUENCE </w:t>
            </w:r>
            <w:r w:rsidRPr="00A15DCB">
              <w:t>{</w:t>
            </w:r>
          </w:p>
        </w:tc>
        <w:tc>
          <w:tcPr>
            <w:tcW w:w="2267" w:type="dxa"/>
          </w:tcPr>
          <w:p w14:paraId="21A44BCF" w14:textId="77777777" w:rsidR="005755E8" w:rsidRPr="00A15DCB" w:rsidRDefault="005755E8" w:rsidP="009B330A">
            <w:pPr>
              <w:pStyle w:val="TAL"/>
            </w:pPr>
          </w:p>
        </w:tc>
        <w:tc>
          <w:tcPr>
            <w:tcW w:w="1700" w:type="dxa"/>
          </w:tcPr>
          <w:p w14:paraId="36FCFDE5" w14:textId="77777777" w:rsidR="005755E8" w:rsidRPr="00A15DCB" w:rsidRDefault="005755E8" w:rsidP="009B330A">
            <w:pPr>
              <w:pStyle w:val="TAL"/>
            </w:pPr>
          </w:p>
        </w:tc>
        <w:tc>
          <w:tcPr>
            <w:tcW w:w="1245" w:type="dxa"/>
          </w:tcPr>
          <w:p w14:paraId="22A50ECA" w14:textId="77777777" w:rsidR="005755E8" w:rsidRPr="00A15DCB" w:rsidRDefault="005755E8" w:rsidP="009B330A">
            <w:pPr>
              <w:pStyle w:val="TAL"/>
            </w:pPr>
          </w:p>
        </w:tc>
      </w:tr>
      <w:tr w:rsidR="005755E8" w:rsidRPr="00A15DCB" w14:paraId="4EB6D216" w14:textId="77777777" w:rsidTr="009B330A">
        <w:tc>
          <w:tcPr>
            <w:tcW w:w="4535" w:type="dxa"/>
          </w:tcPr>
          <w:p w14:paraId="5BF23ACF"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initialDownlinkBWP</w:t>
            </w:r>
          </w:p>
        </w:tc>
        <w:tc>
          <w:tcPr>
            <w:tcW w:w="2267" w:type="dxa"/>
          </w:tcPr>
          <w:p w14:paraId="76C6F18F" w14:textId="77777777" w:rsidR="005755E8" w:rsidRPr="00A15DCB" w:rsidRDefault="005755E8" w:rsidP="009B330A">
            <w:pPr>
              <w:keepNext/>
              <w:keepLines/>
              <w:spacing w:after="0"/>
              <w:rPr>
                <w:rFonts w:ascii="Arial" w:hAnsi="Arial"/>
                <w:sz w:val="18"/>
              </w:rPr>
            </w:pPr>
            <w:r w:rsidRPr="00A15DCB">
              <w:rPr>
                <w:rFonts w:ascii="Arial" w:hAnsi="Arial"/>
                <w:sz w:val="18"/>
              </w:rPr>
              <w:t>BWP-DownlinkCommon</w:t>
            </w:r>
          </w:p>
        </w:tc>
        <w:tc>
          <w:tcPr>
            <w:tcW w:w="1700" w:type="dxa"/>
          </w:tcPr>
          <w:p w14:paraId="492DFD66" w14:textId="77777777" w:rsidR="005755E8" w:rsidRPr="00A15DCB" w:rsidRDefault="005755E8" w:rsidP="009B330A">
            <w:pPr>
              <w:pStyle w:val="TAL"/>
            </w:pPr>
            <w:r w:rsidRPr="00A15DCB">
              <w:t>Table 7.1.1.2.8.1.3.3-7</w:t>
            </w:r>
          </w:p>
        </w:tc>
        <w:tc>
          <w:tcPr>
            <w:tcW w:w="1245" w:type="dxa"/>
          </w:tcPr>
          <w:p w14:paraId="045F150A" w14:textId="77777777" w:rsidR="005755E8" w:rsidRPr="00A15DCB" w:rsidRDefault="005755E8" w:rsidP="009B330A">
            <w:pPr>
              <w:keepNext/>
              <w:keepLines/>
              <w:spacing w:after="0"/>
              <w:rPr>
                <w:rFonts w:ascii="Arial" w:hAnsi="Arial"/>
                <w:sz w:val="18"/>
              </w:rPr>
            </w:pPr>
          </w:p>
        </w:tc>
      </w:tr>
      <w:tr w:rsidR="005755E8" w:rsidRPr="00A15DCB" w14:paraId="24A1D474" w14:textId="77777777" w:rsidTr="009B330A">
        <w:tc>
          <w:tcPr>
            <w:tcW w:w="4535" w:type="dxa"/>
            <w:tcBorders>
              <w:bottom w:val="single" w:sz="4" w:space="0" w:color="auto"/>
            </w:tcBorders>
          </w:tcPr>
          <w:p w14:paraId="56A66B56" w14:textId="77777777" w:rsidR="005755E8" w:rsidRPr="00A15DCB" w:rsidRDefault="005755E8" w:rsidP="009B330A">
            <w:pPr>
              <w:pStyle w:val="TAL"/>
            </w:pPr>
            <w:r w:rsidRPr="00A15DCB">
              <w:t>}</w:t>
            </w:r>
          </w:p>
        </w:tc>
        <w:tc>
          <w:tcPr>
            <w:tcW w:w="2267" w:type="dxa"/>
          </w:tcPr>
          <w:p w14:paraId="497097CF" w14:textId="77777777" w:rsidR="005755E8" w:rsidRPr="00A15DCB" w:rsidRDefault="005755E8" w:rsidP="009B330A">
            <w:pPr>
              <w:pStyle w:val="TAL"/>
            </w:pPr>
          </w:p>
        </w:tc>
        <w:tc>
          <w:tcPr>
            <w:tcW w:w="1700" w:type="dxa"/>
          </w:tcPr>
          <w:p w14:paraId="7F7CCAAB" w14:textId="77777777" w:rsidR="005755E8" w:rsidRPr="00A15DCB" w:rsidRDefault="005755E8" w:rsidP="009B330A">
            <w:pPr>
              <w:pStyle w:val="TAL"/>
            </w:pPr>
          </w:p>
        </w:tc>
        <w:tc>
          <w:tcPr>
            <w:tcW w:w="1245" w:type="dxa"/>
          </w:tcPr>
          <w:p w14:paraId="71780697" w14:textId="77777777" w:rsidR="005755E8" w:rsidRPr="00A15DCB" w:rsidRDefault="005755E8" w:rsidP="009B330A">
            <w:pPr>
              <w:pStyle w:val="TAL"/>
            </w:pPr>
          </w:p>
        </w:tc>
      </w:tr>
    </w:tbl>
    <w:p w14:paraId="6F603AE2" w14:textId="77777777" w:rsidR="005755E8" w:rsidRPr="00A15DCB" w:rsidRDefault="005755E8" w:rsidP="005755E8"/>
    <w:p w14:paraId="59BFDAA6" w14:textId="77777777" w:rsidR="005755E8" w:rsidRPr="00A15DCB" w:rsidRDefault="005755E8" w:rsidP="005755E8">
      <w:pPr>
        <w:pStyle w:val="TH"/>
      </w:pPr>
      <w:r w:rsidRPr="00A15DCB">
        <w:t>Table 7.1.1.2.8.1.3</w:t>
      </w:r>
      <w:r w:rsidRPr="00A15DCB">
        <w:rPr>
          <w:lang w:eastAsia="zh-CN"/>
        </w:rPr>
        <w:t>.3</w:t>
      </w:r>
      <w:r w:rsidRPr="00A15DCB">
        <w:t>-</w:t>
      </w:r>
      <w:r w:rsidRPr="00A15DCB">
        <w:rPr>
          <w:lang w:eastAsia="zh-CN"/>
        </w:rPr>
        <w:t>7</w:t>
      </w:r>
      <w:r w:rsidRPr="00A15DCB">
        <w:t xml:space="preserve">: </w:t>
      </w:r>
      <w:r w:rsidRPr="00A15DCB">
        <w:rPr>
          <w:i/>
          <w:sz w:val="18"/>
        </w:rPr>
        <w:t>BWP-DownlinkCommon</w:t>
      </w:r>
      <w:r w:rsidRPr="00A15DCB">
        <w:t xml:space="preserve"> (Table 7.1.1.2.8.1.3</w:t>
      </w:r>
      <w:r w:rsidRPr="00A15DCB">
        <w:rPr>
          <w:lang w:eastAsia="zh-CN"/>
        </w:rPr>
        <w:t>.3</w:t>
      </w:r>
      <w:r w:rsidRPr="00A15DCB">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4AC0574" w14:textId="77777777" w:rsidTr="009B330A">
        <w:tc>
          <w:tcPr>
            <w:tcW w:w="9747" w:type="dxa"/>
            <w:gridSpan w:val="4"/>
          </w:tcPr>
          <w:p w14:paraId="3033F789"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bookmarkStart w:id="177" w:name="_CRTable4_6_310"/>
            <w:r w:rsidRPr="00A15DCB">
              <w:rPr>
                <w:b w:val="0"/>
              </w:rPr>
              <w:t xml:space="preserve">Table </w:t>
            </w:r>
            <w:bookmarkEnd w:id="177"/>
            <w:r w:rsidRPr="00A15DCB">
              <w:rPr>
                <w:b w:val="0"/>
              </w:rPr>
              <w:t>4.6.3-10 with condition SCell_add</w:t>
            </w:r>
          </w:p>
        </w:tc>
      </w:tr>
      <w:tr w:rsidR="005755E8" w:rsidRPr="00A15DCB" w14:paraId="504E3F56" w14:textId="77777777" w:rsidTr="009B330A">
        <w:tc>
          <w:tcPr>
            <w:tcW w:w="4535" w:type="dxa"/>
          </w:tcPr>
          <w:p w14:paraId="665A264E" w14:textId="77777777" w:rsidR="005755E8" w:rsidRPr="00A15DCB" w:rsidRDefault="005755E8" w:rsidP="009B330A">
            <w:pPr>
              <w:pStyle w:val="TAH"/>
            </w:pPr>
            <w:r w:rsidRPr="00A15DCB">
              <w:t>Information Element</w:t>
            </w:r>
          </w:p>
        </w:tc>
        <w:tc>
          <w:tcPr>
            <w:tcW w:w="2267" w:type="dxa"/>
          </w:tcPr>
          <w:p w14:paraId="2B7C5F25" w14:textId="77777777" w:rsidR="005755E8" w:rsidRPr="00A15DCB" w:rsidRDefault="005755E8" w:rsidP="009B330A">
            <w:pPr>
              <w:pStyle w:val="TAH"/>
            </w:pPr>
            <w:r w:rsidRPr="00A15DCB">
              <w:t>Value/remark</w:t>
            </w:r>
          </w:p>
        </w:tc>
        <w:tc>
          <w:tcPr>
            <w:tcW w:w="1700" w:type="dxa"/>
          </w:tcPr>
          <w:p w14:paraId="5D5ADBFE" w14:textId="77777777" w:rsidR="005755E8" w:rsidRPr="00A15DCB" w:rsidRDefault="005755E8" w:rsidP="009B330A">
            <w:pPr>
              <w:pStyle w:val="TAH"/>
            </w:pPr>
            <w:r w:rsidRPr="00A15DCB">
              <w:t>Comment</w:t>
            </w:r>
          </w:p>
        </w:tc>
        <w:tc>
          <w:tcPr>
            <w:tcW w:w="1245" w:type="dxa"/>
          </w:tcPr>
          <w:p w14:paraId="01B6790B" w14:textId="77777777" w:rsidR="005755E8" w:rsidRPr="00A15DCB" w:rsidRDefault="005755E8" w:rsidP="009B330A">
            <w:pPr>
              <w:pStyle w:val="TAH"/>
            </w:pPr>
            <w:r w:rsidRPr="00A15DCB">
              <w:t>Condition</w:t>
            </w:r>
          </w:p>
        </w:tc>
      </w:tr>
      <w:tr w:rsidR="005755E8" w:rsidRPr="00A15DCB" w14:paraId="1A8CDA2D" w14:textId="77777777" w:rsidTr="009B330A">
        <w:tc>
          <w:tcPr>
            <w:tcW w:w="4535" w:type="dxa"/>
          </w:tcPr>
          <w:p w14:paraId="64E0A3C1" w14:textId="77777777" w:rsidR="005755E8" w:rsidRPr="00A15DCB" w:rsidRDefault="005755E8" w:rsidP="009B330A">
            <w:pPr>
              <w:pStyle w:val="TAL"/>
            </w:pPr>
            <w:r w:rsidRPr="00A15DCB">
              <w:t xml:space="preserve">BWP-DownlinkCommon ::= </w:t>
            </w:r>
            <w:r w:rsidRPr="00A15DCB">
              <w:rPr>
                <w:snapToGrid w:val="0"/>
              </w:rPr>
              <w:t xml:space="preserve">SEQUENCE </w:t>
            </w:r>
            <w:r w:rsidRPr="00A15DCB">
              <w:t>{</w:t>
            </w:r>
          </w:p>
        </w:tc>
        <w:tc>
          <w:tcPr>
            <w:tcW w:w="2267" w:type="dxa"/>
          </w:tcPr>
          <w:p w14:paraId="18F707F8" w14:textId="77777777" w:rsidR="005755E8" w:rsidRPr="00A15DCB" w:rsidRDefault="005755E8" w:rsidP="009B330A">
            <w:pPr>
              <w:pStyle w:val="TAL"/>
            </w:pPr>
          </w:p>
        </w:tc>
        <w:tc>
          <w:tcPr>
            <w:tcW w:w="1700" w:type="dxa"/>
          </w:tcPr>
          <w:p w14:paraId="57F97B4D" w14:textId="77777777" w:rsidR="005755E8" w:rsidRPr="00A15DCB" w:rsidRDefault="005755E8" w:rsidP="009B330A">
            <w:pPr>
              <w:pStyle w:val="TAL"/>
            </w:pPr>
          </w:p>
        </w:tc>
        <w:tc>
          <w:tcPr>
            <w:tcW w:w="1245" w:type="dxa"/>
          </w:tcPr>
          <w:p w14:paraId="18FC1A62" w14:textId="77777777" w:rsidR="005755E8" w:rsidRPr="00A15DCB" w:rsidRDefault="005755E8" w:rsidP="009B330A">
            <w:pPr>
              <w:pStyle w:val="TAL"/>
            </w:pPr>
          </w:p>
        </w:tc>
      </w:tr>
      <w:tr w:rsidR="005755E8" w:rsidRPr="00A15DCB" w14:paraId="00F9AE2A" w14:textId="77777777" w:rsidTr="009B330A">
        <w:tc>
          <w:tcPr>
            <w:tcW w:w="4535" w:type="dxa"/>
          </w:tcPr>
          <w:p w14:paraId="289AA925" w14:textId="77777777" w:rsidR="005755E8" w:rsidRPr="00A15DCB" w:rsidRDefault="005755E8" w:rsidP="009B330A">
            <w:pPr>
              <w:pStyle w:val="TAL"/>
            </w:pPr>
            <w:r w:rsidRPr="00A15DCB">
              <w:t xml:space="preserve">  pdsch-ConfigCommon CHOICE {</w:t>
            </w:r>
          </w:p>
        </w:tc>
        <w:tc>
          <w:tcPr>
            <w:tcW w:w="2267" w:type="dxa"/>
          </w:tcPr>
          <w:p w14:paraId="5057BE24" w14:textId="77777777" w:rsidR="005755E8" w:rsidRPr="00A15DCB" w:rsidRDefault="005755E8" w:rsidP="009B330A">
            <w:pPr>
              <w:pStyle w:val="TAL"/>
            </w:pPr>
          </w:p>
        </w:tc>
        <w:tc>
          <w:tcPr>
            <w:tcW w:w="1700" w:type="dxa"/>
          </w:tcPr>
          <w:p w14:paraId="512652C7" w14:textId="77777777" w:rsidR="005755E8" w:rsidRPr="00A15DCB" w:rsidRDefault="005755E8" w:rsidP="009B330A">
            <w:pPr>
              <w:pStyle w:val="TAL"/>
            </w:pPr>
          </w:p>
        </w:tc>
        <w:tc>
          <w:tcPr>
            <w:tcW w:w="1245" w:type="dxa"/>
          </w:tcPr>
          <w:p w14:paraId="4642851E" w14:textId="77777777" w:rsidR="005755E8" w:rsidRPr="00A15DCB" w:rsidRDefault="005755E8" w:rsidP="009B330A">
            <w:pPr>
              <w:pStyle w:val="TAL"/>
            </w:pPr>
          </w:p>
        </w:tc>
      </w:tr>
      <w:tr w:rsidR="005755E8" w:rsidRPr="00A15DCB" w14:paraId="407FDE1E" w14:textId="77777777" w:rsidTr="009B330A">
        <w:tc>
          <w:tcPr>
            <w:tcW w:w="4535" w:type="dxa"/>
          </w:tcPr>
          <w:p w14:paraId="059B21B5" w14:textId="77777777" w:rsidR="005755E8" w:rsidRPr="00A15DCB" w:rsidRDefault="005755E8" w:rsidP="009B330A">
            <w:pPr>
              <w:pStyle w:val="TAL"/>
            </w:pPr>
            <w:r w:rsidRPr="00A15DCB">
              <w:t xml:space="preserve">    setup</w:t>
            </w:r>
          </w:p>
        </w:tc>
        <w:tc>
          <w:tcPr>
            <w:tcW w:w="2267" w:type="dxa"/>
          </w:tcPr>
          <w:p w14:paraId="2B68C2D2" w14:textId="77777777" w:rsidR="005755E8" w:rsidRPr="00A15DCB" w:rsidRDefault="005755E8" w:rsidP="009B330A">
            <w:pPr>
              <w:pStyle w:val="TAL"/>
              <w:rPr>
                <w:rFonts w:eastAsia="MS Mincho"/>
              </w:rPr>
            </w:pPr>
            <w:r w:rsidRPr="00A15DCB">
              <w:t>PDSCH-ConfigCommon</w:t>
            </w:r>
          </w:p>
        </w:tc>
        <w:tc>
          <w:tcPr>
            <w:tcW w:w="1700" w:type="dxa"/>
          </w:tcPr>
          <w:p w14:paraId="6D06BBC0" w14:textId="77777777" w:rsidR="005755E8" w:rsidRPr="00A15DCB" w:rsidRDefault="005755E8" w:rsidP="009B330A">
            <w:pPr>
              <w:pStyle w:val="TAL"/>
            </w:pPr>
            <w:r w:rsidRPr="00A15DCB">
              <w:t>Table 7.1.1.2.8.1.3</w:t>
            </w:r>
            <w:r w:rsidRPr="00A15DCB">
              <w:rPr>
                <w:lang w:eastAsia="zh-CN"/>
              </w:rPr>
              <w:t>.3</w:t>
            </w:r>
            <w:r w:rsidRPr="00A15DCB">
              <w:t>-</w:t>
            </w:r>
            <w:r w:rsidRPr="00A15DCB">
              <w:rPr>
                <w:lang w:eastAsia="zh-CN"/>
              </w:rPr>
              <w:t>8</w:t>
            </w:r>
          </w:p>
        </w:tc>
        <w:tc>
          <w:tcPr>
            <w:tcW w:w="1245" w:type="dxa"/>
          </w:tcPr>
          <w:p w14:paraId="365D9DEA" w14:textId="77777777" w:rsidR="005755E8" w:rsidRPr="00A15DCB" w:rsidRDefault="005755E8" w:rsidP="009B330A">
            <w:pPr>
              <w:pStyle w:val="TAL"/>
            </w:pPr>
          </w:p>
        </w:tc>
      </w:tr>
      <w:tr w:rsidR="005755E8" w:rsidRPr="00A15DCB" w14:paraId="5D8A461B" w14:textId="77777777" w:rsidTr="009B330A">
        <w:tc>
          <w:tcPr>
            <w:tcW w:w="4535" w:type="dxa"/>
          </w:tcPr>
          <w:p w14:paraId="04790303" w14:textId="77777777" w:rsidR="005755E8" w:rsidRPr="00A15DCB" w:rsidRDefault="005755E8" w:rsidP="009B330A">
            <w:pPr>
              <w:pStyle w:val="TAL"/>
            </w:pPr>
            <w:r w:rsidRPr="00A15DCB">
              <w:t xml:space="preserve">  }</w:t>
            </w:r>
          </w:p>
        </w:tc>
        <w:tc>
          <w:tcPr>
            <w:tcW w:w="2267" w:type="dxa"/>
          </w:tcPr>
          <w:p w14:paraId="317542F6" w14:textId="77777777" w:rsidR="005755E8" w:rsidRPr="00A15DCB" w:rsidRDefault="005755E8" w:rsidP="009B330A">
            <w:pPr>
              <w:pStyle w:val="TAL"/>
              <w:rPr>
                <w:rFonts w:eastAsia="MS Mincho"/>
              </w:rPr>
            </w:pPr>
          </w:p>
        </w:tc>
        <w:tc>
          <w:tcPr>
            <w:tcW w:w="1700" w:type="dxa"/>
          </w:tcPr>
          <w:p w14:paraId="7A96AC08" w14:textId="77777777" w:rsidR="005755E8" w:rsidRPr="00A15DCB" w:rsidRDefault="005755E8" w:rsidP="009B330A">
            <w:pPr>
              <w:pStyle w:val="TAL"/>
            </w:pPr>
          </w:p>
        </w:tc>
        <w:tc>
          <w:tcPr>
            <w:tcW w:w="1245" w:type="dxa"/>
          </w:tcPr>
          <w:p w14:paraId="0152B8DA" w14:textId="77777777" w:rsidR="005755E8" w:rsidRPr="00A15DCB" w:rsidRDefault="005755E8" w:rsidP="009B330A">
            <w:pPr>
              <w:pStyle w:val="TAL"/>
            </w:pPr>
          </w:p>
        </w:tc>
      </w:tr>
      <w:tr w:rsidR="005755E8" w:rsidRPr="00A15DCB" w14:paraId="0644A825" w14:textId="77777777" w:rsidTr="009B330A">
        <w:tc>
          <w:tcPr>
            <w:tcW w:w="4535" w:type="dxa"/>
          </w:tcPr>
          <w:p w14:paraId="1CB05B85" w14:textId="77777777" w:rsidR="005755E8" w:rsidRPr="00A15DCB" w:rsidRDefault="005755E8" w:rsidP="009B330A">
            <w:pPr>
              <w:pStyle w:val="TAL"/>
            </w:pPr>
            <w:r w:rsidRPr="00A15DCB">
              <w:t>}</w:t>
            </w:r>
          </w:p>
        </w:tc>
        <w:tc>
          <w:tcPr>
            <w:tcW w:w="2267" w:type="dxa"/>
          </w:tcPr>
          <w:p w14:paraId="34B3B6DD" w14:textId="77777777" w:rsidR="005755E8" w:rsidRPr="00A15DCB" w:rsidRDefault="005755E8" w:rsidP="009B330A">
            <w:pPr>
              <w:pStyle w:val="TAL"/>
            </w:pPr>
          </w:p>
        </w:tc>
        <w:tc>
          <w:tcPr>
            <w:tcW w:w="1700" w:type="dxa"/>
          </w:tcPr>
          <w:p w14:paraId="6D7B02F1" w14:textId="77777777" w:rsidR="005755E8" w:rsidRPr="00A15DCB" w:rsidRDefault="005755E8" w:rsidP="009B330A">
            <w:pPr>
              <w:pStyle w:val="TAL"/>
            </w:pPr>
          </w:p>
        </w:tc>
        <w:tc>
          <w:tcPr>
            <w:tcW w:w="1245" w:type="dxa"/>
          </w:tcPr>
          <w:p w14:paraId="232CBC68" w14:textId="77777777" w:rsidR="005755E8" w:rsidRPr="00A15DCB" w:rsidRDefault="005755E8" w:rsidP="009B330A">
            <w:pPr>
              <w:pStyle w:val="TAL"/>
            </w:pPr>
          </w:p>
        </w:tc>
      </w:tr>
    </w:tbl>
    <w:p w14:paraId="12F33610" w14:textId="77777777" w:rsidR="005755E8" w:rsidRPr="00A15DCB" w:rsidRDefault="005755E8" w:rsidP="005755E8"/>
    <w:p w14:paraId="176DB425" w14:textId="77777777" w:rsidR="005755E8" w:rsidRPr="00A15DCB" w:rsidRDefault="005755E8" w:rsidP="005755E8">
      <w:pPr>
        <w:pStyle w:val="TH"/>
      </w:pPr>
      <w:r w:rsidRPr="00A15DCB">
        <w:t>Table 7.1.1.2.8.1.3</w:t>
      </w:r>
      <w:r w:rsidRPr="00A15DCB">
        <w:rPr>
          <w:lang w:eastAsia="zh-CN"/>
        </w:rPr>
        <w:t>.3</w:t>
      </w:r>
      <w:r w:rsidRPr="00A15DCB">
        <w:t>-</w:t>
      </w:r>
      <w:r w:rsidRPr="00A15DCB">
        <w:rPr>
          <w:lang w:eastAsia="zh-CN"/>
        </w:rPr>
        <w:t>8</w:t>
      </w:r>
      <w:r w:rsidRPr="00A15DCB">
        <w:t xml:space="preserve">: </w:t>
      </w:r>
      <w:r w:rsidRPr="00A15DCB">
        <w:rPr>
          <w:i/>
        </w:rPr>
        <w:t xml:space="preserve">PDSCH-ConfigCommon </w:t>
      </w:r>
      <w:r w:rsidRPr="00A15DCB">
        <w:t>(Table 7.1.1.2.8.1.3</w:t>
      </w:r>
      <w:r w:rsidRPr="00A15DCB">
        <w:rPr>
          <w:lang w:eastAsia="zh-CN"/>
        </w:rPr>
        <w:t>.3</w:t>
      </w:r>
      <w:r w:rsidRPr="00A15DCB">
        <w:t>-</w:t>
      </w:r>
      <w:r w:rsidRPr="00A15DCB">
        <w:rPr>
          <w:lang w:eastAsia="zh-CN"/>
        </w:rPr>
        <w:t>7</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5F3B891" w14:textId="77777777" w:rsidTr="009B330A">
        <w:tc>
          <w:tcPr>
            <w:tcW w:w="9747" w:type="dxa"/>
            <w:gridSpan w:val="4"/>
          </w:tcPr>
          <w:p w14:paraId="66A4A8FC"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r w:rsidRPr="00A15DCB">
              <w:rPr>
                <w:b w:val="0"/>
              </w:rPr>
              <w:t>Table 4.6.3-101</w:t>
            </w:r>
          </w:p>
        </w:tc>
      </w:tr>
      <w:tr w:rsidR="005755E8" w:rsidRPr="00A15DCB" w14:paraId="53602600" w14:textId="77777777" w:rsidTr="009B330A">
        <w:tc>
          <w:tcPr>
            <w:tcW w:w="4535" w:type="dxa"/>
          </w:tcPr>
          <w:p w14:paraId="01FC7789" w14:textId="77777777" w:rsidR="005755E8" w:rsidRPr="00A15DCB" w:rsidRDefault="005755E8" w:rsidP="009B330A">
            <w:pPr>
              <w:pStyle w:val="TAH"/>
            </w:pPr>
            <w:r w:rsidRPr="00A15DCB">
              <w:t>Information Element</w:t>
            </w:r>
          </w:p>
        </w:tc>
        <w:tc>
          <w:tcPr>
            <w:tcW w:w="2267" w:type="dxa"/>
          </w:tcPr>
          <w:p w14:paraId="4D82629D" w14:textId="77777777" w:rsidR="005755E8" w:rsidRPr="00A15DCB" w:rsidRDefault="005755E8" w:rsidP="009B330A">
            <w:pPr>
              <w:pStyle w:val="TAH"/>
            </w:pPr>
            <w:r w:rsidRPr="00A15DCB">
              <w:t>Value/remark</w:t>
            </w:r>
          </w:p>
        </w:tc>
        <w:tc>
          <w:tcPr>
            <w:tcW w:w="1700" w:type="dxa"/>
          </w:tcPr>
          <w:p w14:paraId="1E0E0272" w14:textId="77777777" w:rsidR="005755E8" w:rsidRPr="00A15DCB" w:rsidRDefault="005755E8" w:rsidP="009B330A">
            <w:pPr>
              <w:pStyle w:val="TAH"/>
            </w:pPr>
            <w:r w:rsidRPr="00A15DCB">
              <w:t>Comment</w:t>
            </w:r>
          </w:p>
        </w:tc>
        <w:tc>
          <w:tcPr>
            <w:tcW w:w="1245" w:type="dxa"/>
          </w:tcPr>
          <w:p w14:paraId="1A809EFE" w14:textId="77777777" w:rsidR="005755E8" w:rsidRPr="00A15DCB" w:rsidRDefault="005755E8" w:rsidP="009B330A">
            <w:pPr>
              <w:pStyle w:val="TAH"/>
            </w:pPr>
            <w:r w:rsidRPr="00A15DCB">
              <w:t>Condition</w:t>
            </w:r>
          </w:p>
        </w:tc>
      </w:tr>
      <w:tr w:rsidR="005755E8" w:rsidRPr="00A15DCB" w14:paraId="28928A6F" w14:textId="77777777" w:rsidTr="009B330A">
        <w:tc>
          <w:tcPr>
            <w:tcW w:w="4535" w:type="dxa"/>
          </w:tcPr>
          <w:p w14:paraId="2A9EC2E4" w14:textId="77777777" w:rsidR="005755E8" w:rsidRPr="00A15DCB" w:rsidRDefault="005755E8" w:rsidP="009B330A">
            <w:pPr>
              <w:pStyle w:val="TAL"/>
            </w:pPr>
            <w:r w:rsidRPr="00A15DCB">
              <w:t xml:space="preserve">PDSCH-ConfigCommon ::= </w:t>
            </w:r>
            <w:r w:rsidRPr="00A15DCB">
              <w:rPr>
                <w:snapToGrid w:val="0"/>
              </w:rPr>
              <w:t xml:space="preserve">SEQUENCE </w:t>
            </w:r>
            <w:r w:rsidRPr="00A15DCB">
              <w:t>{</w:t>
            </w:r>
          </w:p>
        </w:tc>
        <w:tc>
          <w:tcPr>
            <w:tcW w:w="2267" w:type="dxa"/>
          </w:tcPr>
          <w:p w14:paraId="27A76618" w14:textId="77777777" w:rsidR="005755E8" w:rsidRPr="00A15DCB" w:rsidRDefault="005755E8" w:rsidP="009B330A">
            <w:pPr>
              <w:pStyle w:val="TAL"/>
            </w:pPr>
          </w:p>
        </w:tc>
        <w:tc>
          <w:tcPr>
            <w:tcW w:w="1700" w:type="dxa"/>
          </w:tcPr>
          <w:p w14:paraId="5C046236" w14:textId="77777777" w:rsidR="005755E8" w:rsidRPr="00A15DCB" w:rsidRDefault="005755E8" w:rsidP="009B330A">
            <w:pPr>
              <w:pStyle w:val="TAL"/>
            </w:pPr>
          </w:p>
        </w:tc>
        <w:tc>
          <w:tcPr>
            <w:tcW w:w="1245" w:type="dxa"/>
          </w:tcPr>
          <w:p w14:paraId="2F389400" w14:textId="77777777" w:rsidR="005755E8" w:rsidRPr="00A15DCB" w:rsidRDefault="005755E8" w:rsidP="009B330A">
            <w:pPr>
              <w:pStyle w:val="TAL"/>
            </w:pPr>
          </w:p>
        </w:tc>
      </w:tr>
      <w:tr w:rsidR="005755E8" w:rsidRPr="00A15DCB" w14:paraId="38AE4848" w14:textId="77777777" w:rsidTr="009B330A">
        <w:tc>
          <w:tcPr>
            <w:tcW w:w="4535" w:type="dxa"/>
          </w:tcPr>
          <w:p w14:paraId="18D59447" w14:textId="77777777" w:rsidR="005755E8" w:rsidRPr="00A15DCB" w:rsidRDefault="005755E8" w:rsidP="009B330A">
            <w:pPr>
              <w:pStyle w:val="TAL"/>
            </w:pPr>
            <w:r w:rsidRPr="00A15DCB">
              <w:t xml:space="preserve">  pdsch-TimeDomainAllocationList</w:t>
            </w:r>
          </w:p>
        </w:tc>
        <w:tc>
          <w:tcPr>
            <w:tcW w:w="2267" w:type="dxa"/>
          </w:tcPr>
          <w:p w14:paraId="54A61400" w14:textId="77777777" w:rsidR="005755E8" w:rsidRPr="00A15DCB" w:rsidRDefault="005755E8" w:rsidP="009B330A">
            <w:pPr>
              <w:pStyle w:val="TAL"/>
            </w:pPr>
            <w:r w:rsidRPr="00A15DCB">
              <w:t>PDSCH-TimeDomainResourceAllocationList</w:t>
            </w:r>
          </w:p>
        </w:tc>
        <w:tc>
          <w:tcPr>
            <w:tcW w:w="1700" w:type="dxa"/>
          </w:tcPr>
          <w:p w14:paraId="025A2449" w14:textId="77777777" w:rsidR="005755E8" w:rsidRPr="00A15DCB" w:rsidRDefault="005755E8" w:rsidP="009B330A">
            <w:pPr>
              <w:pStyle w:val="TAL"/>
            </w:pPr>
            <w:r w:rsidRPr="00A15DCB">
              <w:t>Table 7.1.1.2.8.1.3</w:t>
            </w:r>
            <w:r w:rsidRPr="00A15DCB">
              <w:rPr>
                <w:lang w:eastAsia="zh-CN"/>
              </w:rPr>
              <w:t>.3</w:t>
            </w:r>
            <w:r w:rsidRPr="00A15DCB">
              <w:t>-</w:t>
            </w:r>
            <w:r w:rsidRPr="00A15DCB">
              <w:rPr>
                <w:lang w:eastAsia="zh-CN"/>
              </w:rPr>
              <w:t>9</w:t>
            </w:r>
          </w:p>
        </w:tc>
        <w:tc>
          <w:tcPr>
            <w:tcW w:w="1245" w:type="dxa"/>
          </w:tcPr>
          <w:p w14:paraId="572EC7A7" w14:textId="77777777" w:rsidR="005755E8" w:rsidRPr="00A15DCB" w:rsidRDefault="005755E8" w:rsidP="009B330A">
            <w:pPr>
              <w:pStyle w:val="TAL"/>
            </w:pPr>
          </w:p>
        </w:tc>
      </w:tr>
      <w:tr w:rsidR="005755E8" w:rsidRPr="00A15DCB" w14:paraId="5F3056B6" w14:textId="77777777" w:rsidTr="009B330A">
        <w:tc>
          <w:tcPr>
            <w:tcW w:w="4535" w:type="dxa"/>
          </w:tcPr>
          <w:p w14:paraId="1117D13E" w14:textId="77777777" w:rsidR="005755E8" w:rsidRPr="00A15DCB" w:rsidRDefault="005755E8" w:rsidP="009B330A">
            <w:pPr>
              <w:pStyle w:val="TAL"/>
            </w:pPr>
            <w:r w:rsidRPr="00A15DCB">
              <w:t>}</w:t>
            </w:r>
          </w:p>
        </w:tc>
        <w:tc>
          <w:tcPr>
            <w:tcW w:w="2267" w:type="dxa"/>
          </w:tcPr>
          <w:p w14:paraId="59C2FE41" w14:textId="77777777" w:rsidR="005755E8" w:rsidRPr="00A15DCB" w:rsidRDefault="005755E8" w:rsidP="009B330A">
            <w:pPr>
              <w:pStyle w:val="TAL"/>
            </w:pPr>
          </w:p>
        </w:tc>
        <w:tc>
          <w:tcPr>
            <w:tcW w:w="1700" w:type="dxa"/>
          </w:tcPr>
          <w:p w14:paraId="28A0EF70" w14:textId="77777777" w:rsidR="005755E8" w:rsidRPr="00A15DCB" w:rsidRDefault="005755E8" w:rsidP="009B330A">
            <w:pPr>
              <w:pStyle w:val="TAL"/>
            </w:pPr>
          </w:p>
        </w:tc>
        <w:tc>
          <w:tcPr>
            <w:tcW w:w="1245" w:type="dxa"/>
          </w:tcPr>
          <w:p w14:paraId="410E5DC6" w14:textId="77777777" w:rsidR="005755E8" w:rsidRPr="00A15DCB" w:rsidRDefault="005755E8" w:rsidP="009B330A">
            <w:pPr>
              <w:pStyle w:val="TAL"/>
            </w:pPr>
          </w:p>
        </w:tc>
      </w:tr>
    </w:tbl>
    <w:p w14:paraId="5C7B5F87" w14:textId="77777777" w:rsidR="005755E8" w:rsidRPr="00A15DCB" w:rsidRDefault="005755E8" w:rsidP="005755E8"/>
    <w:p w14:paraId="040CAEF7" w14:textId="77777777" w:rsidR="005755E8" w:rsidRPr="00A15DCB" w:rsidRDefault="005755E8" w:rsidP="005755E8">
      <w:pPr>
        <w:pStyle w:val="TH"/>
        <w:rPr>
          <w:i/>
        </w:rPr>
      </w:pPr>
      <w:r w:rsidRPr="00A15DCB">
        <w:lastRenderedPageBreak/>
        <w:t>Table 7.1.1.2.8.1.3</w:t>
      </w:r>
      <w:r w:rsidRPr="00A15DCB">
        <w:rPr>
          <w:lang w:eastAsia="zh-CN"/>
        </w:rPr>
        <w:t>.3</w:t>
      </w:r>
      <w:r w:rsidRPr="00A15DCB">
        <w:t>-</w:t>
      </w:r>
      <w:r w:rsidRPr="00A15DCB">
        <w:rPr>
          <w:lang w:eastAsia="zh-CN"/>
        </w:rPr>
        <w:t>9</w:t>
      </w:r>
      <w:r w:rsidRPr="00A15DCB">
        <w:t xml:space="preserve">: </w:t>
      </w:r>
      <w:r w:rsidRPr="00A15DCB">
        <w:rPr>
          <w:i/>
        </w:rPr>
        <w:t xml:space="preserve">PDSCH-TimeDomainResourceAllocationList </w:t>
      </w:r>
      <w:r w:rsidRPr="00A15DCB">
        <w:t>(Table 7.1.1.2.8.1.3</w:t>
      </w:r>
      <w:r w:rsidRPr="00A15DCB">
        <w:rPr>
          <w:lang w:eastAsia="zh-CN"/>
        </w:rPr>
        <w:t>.3</w:t>
      </w:r>
      <w:r w:rsidRPr="00A15DCB">
        <w:t>-</w:t>
      </w:r>
      <w:r w:rsidRPr="00A15DCB">
        <w:rPr>
          <w:lang w:eastAsia="zh-CN"/>
        </w:rPr>
        <w:t>8</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82F0DA5" w14:textId="77777777" w:rsidTr="009B330A">
        <w:tc>
          <w:tcPr>
            <w:tcW w:w="9747" w:type="dxa"/>
            <w:gridSpan w:val="4"/>
          </w:tcPr>
          <w:p w14:paraId="75A0E2F0"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r w:rsidRPr="00A15DCB">
              <w:rPr>
                <w:b w:val="0"/>
              </w:rPr>
              <w:t>Table 4.6.3-103</w:t>
            </w:r>
          </w:p>
        </w:tc>
      </w:tr>
      <w:tr w:rsidR="005755E8" w:rsidRPr="00A15DCB" w14:paraId="0C7B73D6" w14:textId="77777777" w:rsidTr="009B330A">
        <w:tc>
          <w:tcPr>
            <w:tcW w:w="4535" w:type="dxa"/>
          </w:tcPr>
          <w:p w14:paraId="002B418C" w14:textId="77777777" w:rsidR="005755E8" w:rsidRPr="00A15DCB" w:rsidRDefault="005755E8" w:rsidP="009B330A">
            <w:pPr>
              <w:pStyle w:val="TAH"/>
            </w:pPr>
            <w:r w:rsidRPr="00A15DCB">
              <w:t>Information Element</w:t>
            </w:r>
          </w:p>
        </w:tc>
        <w:tc>
          <w:tcPr>
            <w:tcW w:w="2267" w:type="dxa"/>
          </w:tcPr>
          <w:p w14:paraId="167E39BB" w14:textId="77777777" w:rsidR="005755E8" w:rsidRPr="00A15DCB" w:rsidRDefault="005755E8" w:rsidP="009B330A">
            <w:pPr>
              <w:pStyle w:val="TAH"/>
            </w:pPr>
            <w:r w:rsidRPr="00A15DCB">
              <w:t>Value/remark</w:t>
            </w:r>
          </w:p>
        </w:tc>
        <w:tc>
          <w:tcPr>
            <w:tcW w:w="1700" w:type="dxa"/>
          </w:tcPr>
          <w:p w14:paraId="03797250" w14:textId="77777777" w:rsidR="005755E8" w:rsidRPr="00A15DCB" w:rsidRDefault="005755E8" w:rsidP="009B330A">
            <w:pPr>
              <w:pStyle w:val="TAH"/>
            </w:pPr>
            <w:r w:rsidRPr="00A15DCB">
              <w:t>Comment</w:t>
            </w:r>
          </w:p>
        </w:tc>
        <w:tc>
          <w:tcPr>
            <w:tcW w:w="1245" w:type="dxa"/>
          </w:tcPr>
          <w:p w14:paraId="65230B75" w14:textId="77777777" w:rsidR="005755E8" w:rsidRPr="00A15DCB" w:rsidRDefault="005755E8" w:rsidP="009B330A">
            <w:pPr>
              <w:pStyle w:val="TAH"/>
            </w:pPr>
            <w:r w:rsidRPr="00A15DCB">
              <w:t>Condition</w:t>
            </w:r>
          </w:p>
        </w:tc>
      </w:tr>
      <w:tr w:rsidR="005755E8" w:rsidRPr="00A15DCB" w14:paraId="4161505F" w14:textId="77777777" w:rsidTr="009B330A">
        <w:tc>
          <w:tcPr>
            <w:tcW w:w="4535" w:type="dxa"/>
            <w:tcBorders>
              <w:top w:val="single" w:sz="4" w:space="0" w:color="auto"/>
              <w:left w:val="single" w:sz="4" w:space="0" w:color="auto"/>
              <w:bottom w:val="single" w:sz="4" w:space="0" w:color="auto"/>
              <w:right w:val="single" w:sz="4" w:space="0" w:color="auto"/>
            </w:tcBorders>
          </w:tcPr>
          <w:p w14:paraId="771786BF" w14:textId="77777777" w:rsidR="005755E8" w:rsidRPr="00A15DCB" w:rsidRDefault="005755E8" w:rsidP="009B330A">
            <w:pPr>
              <w:pStyle w:val="TAL"/>
              <w:rPr>
                <w:color w:val="000000" w:themeColor="text1"/>
              </w:rPr>
            </w:pPr>
            <w:r w:rsidRPr="00A15DCB">
              <w:rPr>
                <w:color w:val="000000" w:themeColor="text1"/>
              </w:rPr>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5C993B74" w14:textId="77777777" w:rsidR="005755E8" w:rsidRPr="00A15DCB" w:rsidRDefault="005755E8" w:rsidP="009B330A">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7D8ACAE5"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5096B9C3" w14:textId="77777777" w:rsidR="005755E8" w:rsidRPr="00A15DCB" w:rsidRDefault="005755E8" w:rsidP="009B330A">
            <w:pPr>
              <w:pStyle w:val="TAL"/>
            </w:pPr>
          </w:p>
        </w:tc>
      </w:tr>
      <w:tr w:rsidR="005755E8" w:rsidRPr="00A15DCB" w14:paraId="09A96A3E" w14:textId="77777777" w:rsidTr="009B330A">
        <w:tc>
          <w:tcPr>
            <w:tcW w:w="4535" w:type="dxa"/>
            <w:tcBorders>
              <w:top w:val="single" w:sz="4" w:space="0" w:color="auto"/>
              <w:left w:val="single" w:sz="4" w:space="0" w:color="auto"/>
              <w:bottom w:val="single" w:sz="4" w:space="0" w:color="auto"/>
              <w:right w:val="single" w:sz="4" w:space="0" w:color="auto"/>
            </w:tcBorders>
          </w:tcPr>
          <w:p w14:paraId="4D5520E1" w14:textId="77777777" w:rsidR="005755E8" w:rsidRPr="00A15DCB" w:rsidRDefault="005755E8" w:rsidP="009B330A">
            <w:pPr>
              <w:pStyle w:val="TAL"/>
              <w:rPr>
                <w:color w:val="000000" w:themeColor="text1"/>
              </w:rPr>
            </w:pPr>
            <w:r w:rsidRPr="00A15DCB">
              <w:rPr>
                <w:color w:val="000000" w:themeColor="text1"/>
              </w:rPr>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55DB45CF"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5811E985" w14:textId="77777777" w:rsidR="005755E8" w:rsidRPr="00A15DCB" w:rsidRDefault="005755E8" w:rsidP="009B330A">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42386C8E" w14:textId="77777777" w:rsidR="005755E8" w:rsidRPr="00A15DCB" w:rsidRDefault="005755E8" w:rsidP="009B330A">
            <w:pPr>
              <w:pStyle w:val="TAL"/>
            </w:pPr>
          </w:p>
        </w:tc>
      </w:tr>
      <w:tr w:rsidR="005755E8" w:rsidRPr="00A15DCB" w14:paraId="392B0FCA" w14:textId="77777777" w:rsidTr="009B330A">
        <w:tc>
          <w:tcPr>
            <w:tcW w:w="4535" w:type="dxa"/>
            <w:tcBorders>
              <w:top w:val="single" w:sz="4" w:space="0" w:color="auto"/>
              <w:left w:val="single" w:sz="4" w:space="0" w:color="auto"/>
              <w:bottom w:val="single" w:sz="4" w:space="0" w:color="auto"/>
              <w:right w:val="single" w:sz="4" w:space="0" w:color="auto"/>
            </w:tcBorders>
          </w:tcPr>
          <w:p w14:paraId="435D7A28" w14:textId="77777777" w:rsidR="005755E8" w:rsidRPr="00A15DCB" w:rsidDel="00F56286" w:rsidRDefault="005755E8" w:rsidP="009B330A">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74241BC2" w14:textId="77777777" w:rsidR="005755E8" w:rsidRPr="00A15DCB" w:rsidRDefault="005755E8" w:rsidP="009B330A">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2849C967"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31C04BDC" w14:textId="77777777" w:rsidR="005755E8" w:rsidRPr="00A15DCB" w:rsidRDefault="005755E8" w:rsidP="009B330A">
            <w:pPr>
              <w:pStyle w:val="TAL"/>
            </w:pPr>
          </w:p>
        </w:tc>
      </w:tr>
      <w:tr w:rsidR="005755E8" w:rsidRPr="00A15DCB" w14:paraId="24E247C0" w14:textId="77777777" w:rsidTr="009B330A">
        <w:tc>
          <w:tcPr>
            <w:tcW w:w="4535" w:type="dxa"/>
            <w:tcBorders>
              <w:top w:val="single" w:sz="4" w:space="0" w:color="auto"/>
              <w:left w:val="single" w:sz="4" w:space="0" w:color="auto"/>
              <w:bottom w:val="single" w:sz="4" w:space="0" w:color="auto"/>
              <w:right w:val="single" w:sz="4" w:space="0" w:color="auto"/>
            </w:tcBorders>
          </w:tcPr>
          <w:p w14:paraId="44097C31" w14:textId="77777777" w:rsidR="005755E8" w:rsidRPr="00A15DCB" w:rsidDel="00F56286" w:rsidRDefault="005755E8" w:rsidP="009B330A">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AEE4C67" w14:textId="77777777" w:rsidR="005755E8" w:rsidRPr="00A15DCB" w:rsidRDefault="005755E8" w:rsidP="009B330A">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62F5D4C5"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BF0831B" w14:textId="77777777" w:rsidR="005755E8" w:rsidRPr="00A15DCB" w:rsidRDefault="005755E8" w:rsidP="009B330A">
            <w:pPr>
              <w:pStyle w:val="TAL"/>
            </w:pPr>
          </w:p>
        </w:tc>
      </w:tr>
      <w:tr w:rsidR="005755E8" w:rsidRPr="00A15DCB" w14:paraId="0B62BED1" w14:textId="77777777" w:rsidTr="009B330A">
        <w:tc>
          <w:tcPr>
            <w:tcW w:w="4535" w:type="dxa"/>
            <w:tcBorders>
              <w:top w:val="single" w:sz="4" w:space="0" w:color="auto"/>
              <w:left w:val="single" w:sz="4" w:space="0" w:color="auto"/>
              <w:bottom w:val="single" w:sz="4" w:space="0" w:color="auto"/>
              <w:right w:val="single" w:sz="4" w:space="0" w:color="auto"/>
            </w:tcBorders>
          </w:tcPr>
          <w:p w14:paraId="17E75949" w14:textId="77777777" w:rsidR="005755E8" w:rsidRPr="00A15DCB" w:rsidDel="00F56286" w:rsidRDefault="005755E8" w:rsidP="009B330A">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2158F267" w14:textId="77777777" w:rsidR="005755E8" w:rsidRPr="00A15DCB" w:rsidRDefault="005755E8" w:rsidP="009B330A">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6C582BB0" w14:textId="77777777" w:rsidR="005755E8" w:rsidRPr="00A15DCB" w:rsidRDefault="005755E8" w:rsidP="009B330A">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0D90E9B7" w14:textId="77777777" w:rsidR="005755E8" w:rsidRPr="00A15DCB" w:rsidRDefault="005755E8" w:rsidP="009B330A">
            <w:pPr>
              <w:pStyle w:val="TAL"/>
            </w:pPr>
          </w:p>
        </w:tc>
      </w:tr>
      <w:tr w:rsidR="005755E8" w:rsidRPr="00A15DCB" w14:paraId="5334C991" w14:textId="77777777" w:rsidTr="009B330A">
        <w:tc>
          <w:tcPr>
            <w:tcW w:w="4535" w:type="dxa"/>
            <w:tcBorders>
              <w:top w:val="single" w:sz="4" w:space="0" w:color="auto"/>
              <w:left w:val="single" w:sz="4" w:space="0" w:color="auto"/>
              <w:bottom w:val="single" w:sz="4" w:space="0" w:color="auto"/>
              <w:right w:val="single" w:sz="4" w:space="0" w:color="auto"/>
            </w:tcBorders>
          </w:tcPr>
          <w:p w14:paraId="663F0747" w14:textId="77777777" w:rsidR="005755E8" w:rsidRPr="00A15DCB" w:rsidRDefault="005755E8" w:rsidP="009B330A">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1B072735"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7C77CBC1"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1AD0B176" w14:textId="77777777" w:rsidR="005755E8" w:rsidRPr="00A15DCB" w:rsidRDefault="005755E8" w:rsidP="009B330A">
            <w:pPr>
              <w:pStyle w:val="TAL"/>
            </w:pPr>
          </w:p>
        </w:tc>
      </w:tr>
      <w:tr w:rsidR="005755E8" w:rsidRPr="00A15DCB" w14:paraId="178662BB" w14:textId="77777777" w:rsidTr="009B330A">
        <w:tc>
          <w:tcPr>
            <w:tcW w:w="4535" w:type="dxa"/>
            <w:tcBorders>
              <w:top w:val="single" w:sz="4" w:space="0" w:color="auto"/>
              <w:left w:val="single" w:sz="4" w:space="0" w:color="auto"/>
              <w:bottom w:val="single" w:sz="4" w:space="0" w:color="auto"/>
              <w:right w:val="single" w:sz="4" w:space="0" w:color="auto"/>
            </w:tcBorders>
          </w:tcPr>
          <w:p w14:paraId="2B25A761" w14:textId="77777777" w:rsidR="005755E8" w:rsidRPr="00A15DCB" w:rsidRDefault="005755E8" w:rsidP="009B330A">
            <w:pPr>
              <w:pStyle w:val="TAL"/>
              <w:rPr>
                <w:color w:val="000000" w:themeColor="text1"/>
              </w:rPr>
            </w:pPr>
            <w:r w:rsidRPr="00A15DCB">
              <w:rPr>
                <w:color w:val="000000" w:themeColor="text1"/>
              </w:rPr>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5E92F6B3"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470F0F49" w14:textId="77777777" w:rsidR="005755E8" w:rsidRPr="00A15DCB" w:rsidRDefault="005755E8" w:rsidP="009B330A">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27CA50B1" w14:textId="77777777" w:rsidR="005755E8" w:rsidRPr="00A15DCB" w:rsidRDefault="005755E8" w:rsidP="009B330A">
            <w:pPr>
              <w:pStyle w:val="TAL"/>
            </w:pPr>
          </w:p>
        </w:tc>
      </w:tr>
      <w:tr w:rsidR="005755E8" w:rsidRPr="00A15DCB" w14:paraId="1C236E15" w14:textId="77777777" w:rsidTr="009B330A">
        <w:tc>
          <w:tcPr>
            <w:tcW w:w="4535" w:type="dxa"/>
            <w:tcBorders>
              <w:top w:val="single" w:sz="4" w:space="0" w:color="auto"/>
              <w:left w:val="single" w:sz="4" w:space="0" w:color="auto"/>
              <w:bottom w:val="nil"/>
              <w:right w:val="single" w:sz="4" w:space="0" w:color="auto"/>
            </w:tcBorders>
          </w:tcPr>
          <w:p w14:paraId="19865DE7" w14:textId="77777777" w:rsidR="005755E8" w:rsidRPr="00A15DCB" w:rsidDel="00F56286" w:rsidRDefault="005755E8" w:rsidP="009B330A">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52CD22B6" w14:textId="77777777" w:rsidR="005755E8" w:rsidRPr="00A15DCB" w:rsidRDefault="005755E8" w:rsidP="009B330A">
            <w:pPr>
              <w:pStyle w:val="TAL"/>
            </w:pPr>
            <w:r w:rsidRPr="00A15DCB">
              <w:t>10</w:t>
            </w:r>
          </w:p>
        </w:tc>
        <w:tc>
          <w:tcPr>
            <w:tcW w:w="1700" w:type="dxa"/>
            <w:tcBorders>
              <w:top w:val="single" w:sz="4" w:space="0" w:color="auto"/>
              <w:left w:val="single" w:sz="4" w:space="0" w:color="auto"/>
              <w:bottom w:val="single" w:sz="4" w:space="0" w:color="auto"/>
              <w:right w:val="single" w:sz="4" w:space="0" w:color="auto"/>
            </w:tcBorders>
          </w:tcPr>
          <w:p w14:paraId="22B97803"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403DC10A" w14:textId="77777777" w:rsidR="005755E8" w:rsidRPr="00A15DCB" w:rsidRDefault="005755E8" w:rsidP="009B330A">
            <w:pPr>
              <w:pStyle w:val="TAL"/>
              <w:rPr>
                <w:lang w:eastAsia="zh-CN"/>
              </w:rPr>
            </w:pPr>
            <w:r w:rsidRPr="00A15DCB">
              <w:rPr>
                <w:lang w:eastAsia="zh-CN"/>
              </w:rPr>
              <w:t>SCS 30</w:t>
            </w:r>
          </w:p>
        </w:tc>
      </w:tr>
      <w:tr w:rsidR="005755E8" w:rsidRPr="00A15DCB" w14:paraId="07B23995" w14:textId="77777777" w:rsidTr="009B330A">
        <w:tc>
          <w:tcPr>
            <w:tcW w:w="4535" w:type="dxa"/>
            <w:tcBorders>
              <w:top w:val="nil"/>
              <w:left w:val="single" w:sz="4" w:space="0" w:color="auto"/>
              <w:bottom w:val="single" w:sz="4" w:space="0" w:color="auto"/>
              <w:right w:val="single" w:sz="4" w:space="0" w:color="auto"/>
            </w:tcBorders>
          </w:tcPr>
          <w:p w14:paraId="1642E01E" w14:textId="77777777" w:rsidR="005755E8" w:rsidRPr="00A15DCB" w:rsidRDefault="005755E8" w:rsidP="009B330A">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1E9C9320" w14:textId="77777777" w:rsidR="005755E8" w:rsidRPr="00A15DCB" w:rsidRDefault="005755E8" w:rsidP="009B330A">
            <w:pPr>
              <w:pStyle w:val="TAL"/>
              <w:rPr>
                <w:lang w:eastAsia="zh-CN"/>
              </w:rPr>
            </w:pPr>
            <w:r w:rsidRPr="00A15DCB">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77C4FD40"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5B347D27" w14:textId="77777777" w:rsidR="005755E8" w:rsidRPr="00A15DCB" w:rsidRDefault="005755E8" w:rsidP="009B330A">
            <w:pPr>
              <w:pStyle w:val="TAL"/>
              <w:rPr>
                <w:lang w:eastAsia="zh-CN"/>
              </w:rPr>
            </w:pPr>
            <w:r w:rsidRPr="00A15DCB">
              <w:rPr>
                <w:lang w:eastAsia="zh-CN"/>
              </w:rPr>
              <w:t>SCS 15 OR SCS 120</w:t>
            </w:r>
          </w:p>
        </w:tc>
      </w:tr>
      <w:tr w:rsidR="005755E8" w:rsidRPr="00A15DCB" w14:paraId="096B0FB0" w14:textId="77777777" w:rsidTr="009B330A">
        <w:tc>
          <w:tcPr>
            <w:tcW w:w="4535" w:type="dxa"/>
            <w:tcBorders>
              <w:top w:val="single" w:sz="4" w:space="0" w:color="auto"/>
              <w:left w:val="single" w:sz="4" w:space="0" w:color="auto"/>
              <w:bottom w:val="single" w:sz="4" w:space="0" w:color="auto"/>
              <w:right w:val="single" w:sz="4" w:space="0" w:color="auto"/>
            </w:tcBorders>
          </w:tcPr>
          <w:p w14:paraId="5B57B8A2" w14:textId="77777777" w:rsidR="005755E8" w:rsidRPr="00A15DCB" w:rsidDel="00F56286" w:rsidRDefault="005755E8" w:rsidP="009B330A">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4F52FED6" w14:textId="77777777" w:rsidR="005755E8" w:rsidRPr="00A15DCB" w:rsidRDefault="005755E8" w:rsidP="009B330A">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3E07255E"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333167E2" w14:textId="77777777" w:rsidR="005755E8" w:rsidRPr="00A15DCB" w:rsidRDefault="005755E8" w:rsidP="009B330A">
            <w:pPr>
              <w:pStyle w:val="TAL"/>
            </w:pPr>
          </w:p>
        </w:tc>
      </w:tr>
      <w:tr w:rsidR="005755E8" w:rsidRPr="00A15DCB" w14:paraId="05591F2B" w14:textId="77777777" w:rsidTr="009B330A">
        <w:tc>
          <w:tcPr>
            <w:tcW w:w="4535" w:type="dxa"/>
            <w:tcBorders>
              <w:top w:val="single" w:sz="4" w:space="0" w:color="auto"/>
              <w:left w:val="single" w:sz="4" w:space="0" w:color="auto"/>
              <w:bottom w:val="single" w:sz="4" w:space="0" w:color="auto"/>
              <w:right w:val="single" w:sz="4" w:space="0" w:color="auto"/>
            </w:tcBorders>
          </w:tcPr>
          <w:p w14:paraId="6B458A75" w14:textId="77777777" w:rsidR="005755E8" w:rsidRPr="00A15DCB" w:rsidDel="00F56286" w:rsidRDefault="005755E8" w:rsidP="009B330A">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65DD9B32" w14:textId="77777777" w:rsidR="005755E8" w:rsidRPr="00A15DCB" w:rsidRDefault="005755E8" w:rsidP="009B330A">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0197AE33" w14:textId="77777777" w:rsidR="005755E8" w:rsidRPr="00A15DCB" w:rsidRDefault="005755E8" w:rsidP="009B330A">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3302969F" w14:textId="77777777" w:rsidR="005755E8" w:rsidRPr="00A15DCB" w:rsidRDefault="005755E8" w:rsidP="009B330A">
            <w:pPr>
              <w:pStyle w:val="TAL"/>
            </w:pPr>
          </w:p>
        </w:tc>
      </w:tr>
      <w:tr w:rsidR="005755E8" w:rsidRPr="00A15DCB" w14:paraId="47DF6031" w14:textId="77777777" w:rsidTr="009B330A">
        <w:tc>
          <w:tcPr>
            <w:tcW w:w="4535" w:type="dxa"/>
            <w:tcBorders>
              <w:top w:val="single" w:sz="4" w:space="0" w:color="auto"/>
              <w:left w:val="single" w:sz="4" w:space="0" w:color="auto"/>
              <w:bottom w:val="single" w:sz="4" w:space="0" w:color="auto"/>
              <w:right w:val="single" w:sz="4" w:space="0" w:color="auto"/>
            </w:tcBorders>
          </w:tcPr>
          <w:p w14:paraId="470D6596" w14:textId="77777777" w:rsidR="005755E8" w:rsidRPr="00A15DCB" w:rsidRDefault="005755E8" w:rsidP="009B330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7FF0D16"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3EA5E234"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7CE3BD3A" w14:textId="77777777" w:rsidR="005755E8" w:rsidRPr="00A15DCB" w:rsidRDefault="005755E8" w:rsidP="009B330A">
            <w:pPr>
              <w:pStyle w:val="TAL"/>
            </w:pPr>
          </w:p>
        </w:tc>
      </w:tr>
      <w:tr w:rsidR="005755E8" w:rsidRPr="00A15DCB" w14:paraId="73D24427" w14:textId="77777777" w:rsidTr="009B330A">
        <w:tc>
          <w:tcPr>
            <w:tcW w:w="4535" w:type="dxa"/>
            <w:tcBorders>
              <w:top w:val="single" w:sz="4" w:space="0" w:color="auto"/>
              <w:left w:val="single" w:sz="4" w:space="0" w:color="auto"/>
              <w:bottom w:val="single" w:sz="4" w:space="0" w:color="auto"/>
              <w:right w:val="single" w:sz="4" w:space="0" w:color="auto"/>
            </w:tcBorders>
          </w:tcPr>
          <w:p w14:paraId="5F7A1708" w14:textId="77777777" w:rsidR="005755E8" w:rsidRPr="00A15DCB" w:rsidRDefault="005755E8"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9D288F0"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4CDC42C4"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38FA4267" w14:textId="77777777" w:rsidR="005755E8" w:rsidRPr="00A15DCB" w:rsidRDefault="005755E8" w:rsidP="009B330A">
            <w:pPr>
              <w:pStyle w:val="TAL"/>
            </w:pPr>
          </w:p>
        </w:tc>
      </w:tr>
    </w:tbl>
    <w:p w14:paraId="648D8B18" w14:textId="77777777" w:rsidR="005755E8" w:rsidRPr="00A15DCB" w:rsidRDefault="005755E8" w:rsidP="005755E8"/>
    <w:p w14:paraId="251E0C89" w14:textId="77777777" w:rsidR="005755E8" w:rsidRPr="00A15DCB" w:rsidRDefault="005755E8" w:rsidP="005755E8">
      <w:pPr>
        <w:pStyle w:val="TH"/>
      </w:pPr>
      <w:r w:rsidRPr="00A15DCB">
        <w:t>Table 7.1.1.2.8.1.3.3-</w:t>
      </w:r>
      <w:r w:rsidRPr="00A15DCB">
        <w:rPr>
          <w:lang w:eastAsia="zh-CN"/>
        </w:rPr>
        <w:t>10</w:t>
      </w:r>
      <w:r w:rsidRPr="00A15DCB">
        <w:t xml:space="preserve">: </w:t>
      </w:r>
      <w:r w:rsidRPr="00A15DCB">
        <w:rPr>
          <w:i/>
        </w:rPr>
        <w:t xml:space="preserve">PhysicalCellGroupConfig </w:t>
      </w:r>
      <w:r w:rsidRPr="00A15DCB">
        <w:t>(Table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755E8" w:rsidRPr="00A15DCB" w14:paraId="2D63B1CB" w14:textId="77777777" w:rsidTr="009B330A">
        <w:tc>
          <w:tcPr>
            <w:tcW w:w="9747" w:type="dxa"/>
            <w:gridSpan w:val="4"/>
          </w:tcPr>
          <w:p w14:paraId="0CD39E11" w14:textId="77777777" w:rsidR="005755E8" w:rsidRPr="00A15DCB" w:rsidRDefault="005755E8" w:rsidP="009B330A">
            <w:pPr>
              <w:pStyle w:val="TAH"/>
              <w:jc w:val="left"/>
              <w:rPr>
                <w:b w:val="0"/>
              </w:rPr>
            </w:pPr>
            <w:r w:rsidRPr="00A15DCB">
              <w:rPr>
                <w:b w:val="0"/>
              </w:rPr>
              <w:t>Derivation Path:</w:t>
            </w:r>
            <w:r w:rsidRPr="00A15DCB">
              <w:rPr>
                <w:b w:val="0"/>
                <w:lang w:eastAsia="zh-CN"/>
              </w:rPr>
              <w:t xml:space="preserve"> TS 38.508-1 [4], Table 4.6.3-106</w:t>
            </w:r>
          </w:p>
        </w:tc>
      </w:tr>
      <w:tr w:rsidR="005755E8" w:rsidRPr="00A15DCB" w14:paraId="5F7B4B74" w14:textId="77777777" w:rsidTr="009B330A">
        <w:tc>
          <w:tcPr>
            <w:tcW w:w="4535" w:type="dxa"/>
          </w:tcPr>
          <w:p w14:paraId="64A87463" w14:textId="77777777" w:rsidR="005755E8" w:rsidRPr="00A15DCB" w:rsidRDefault="005755E8" w:rsidP="009B330A">
            <w:pPr>
              <w:pStyle w:val="TAH"/>
            </w:pPr>
            <w:r w:rsidRPr="00A15DCB">
              <w:t>Information Element</w:t>
            </w:r>
          </w:p>
        </w:tc>
        <w:tc>
          <w:tcPr>
            <w:tcW w:w="2267" w:type="dxa"/>
          </w:tcPr>
          <w:p w14:paraId="2D85EA49" w14:textId="77777777" w:rsidR="005755E8" w:rsidRPr="00A15DCB" w:rsidRDefault="005755E8" w:rsidP="009B330A">
            <w:pPr>
              <w:pStyle w:val="TAH"/>
            </w:pPr>
            <w:r w:rsidRPr="00A15DCB">
              <w:t>Value/remark</w:t>
            </w:r>
          </w:p>
        </w:tc>
        <w:tc>
          <w:tcPr>
            <w:tcW w:w="1273" w:type="dxa"/>
          </w:tcPr>
          <w:p w14:paraId="0579B0B7" w14:textId="77777777" w:rsidR="005755E8" w:rsidRPr="00A15DCB" w:rsidRDefault="005755E8" w:rsidP="009B330A">
            <w:pPr>
              <w:pStyle w:val="TAH"/>
            </w:pPr>
            <w:r w:rsidRPr="00A15DCB">
              <w:t>Comment</w:t>
            </w:r>
          </w:p>
        </w:tc>
        <w:tc>
          <w:tcPr>
            <w:tcW w:w="1672" w:type="dxa"/>
          </w:tcPr>
          <w:p w14:paraId="287D06D1" w14:textId="77777777" w:rsidR="005755E8" w:rsidRPr="00A15DCB" w:rsidRDefault="005755E8" w:rsidP="009B330A">
            <w:pPr>
              <w:pStyle w:val="TAH"/>
            </w:pPr>
            <w:r w:rsidRPr="00A15DCB">
              <w:t>Condition</w:t>
            </w:r>
          </w:p>
        </w:tc>
      </w:tr>
      <w:tr w:rsidR="005755E8" w:rsidRPr="00A15DCB" w14:paraId="1B661455" w14:textId="77777777" w:rsidTr="009B330A">
        <w:tc>
          <w:tcPr>
            <w:tcW w:w="4535" w:type="dxa"/>
          </w:tcPr>
          <w:p w14:paraId="180A7E94" w14:textId="77777777" w:rsidR="005755E8" w:rsidRPr="00A15DCB" w:rsidRDefault="005755E8" w:rsidP="009B330A">
            <w:pPr>
              <w:pStyle w:val="TAL"/>
            </w:pPr>
            <w:r w:rsidRPr="00A15DCB">
              <w:t xml:space="preserve">PhysicalCellGroupConfig ::= </w:t>
            </w:r>
            <w:r w:rsidRPr="00A15DCB">
              <w:rPr>
                <w:snapToGrid w:val="0"/>
              </w:rPr>
              <w:t xml:space="preserve">SEQUENCE </w:t>
            </w:r>
            <w:r w:rsidRPr="00A15DCB">
              <w:t>{</w:t>
            </w:r>
          </w:p>
        </w:tc>
        <w:tc>
          <w:tcPr>
            <w:tcW w:w="2267" w:type="dxa"/>
          </w:tcPr>
          <w:p w14:paraId="65A6BAA5" w14:textId="77777777" w:rsidR="005755E8" w:rsidRPr="00A15DCB" w:rsidRDefault="005755E8" w:rsidP="009B330A">
            <w:pPr>
              <w:pStyle w:val="TAL"/>
            </w:pPr>
          </w:p>
        </w:tc>
        <w:tc>
          <w:tcPr>
            <w:tcW w:w="1273" w:type="dxa"/>
          </w:tcPr>
          <w:p w14:paraId="485345B3" w14:textId="77777777" w:rsidR="005755E8" w:rsidRPr="00A15DCB" w:rsidRDefault="005755E8" w:rsidP="009B330A">
            <w:pPr>
              <w:pStyle w:val="TAL"/>
            </w:pPr>
          </w:p>
        </w:tc>
        <w:tc>
          <w:tcPr>
            <w:tcW w:w="1672" w:type="dxa"/>
          </w:tcPr>
          <w:p w14:paraId="3DA5C43C" w14:textId="77777777" w:rsidR="005755E8" w:rsidRPr="00A15DCB" w:rsidRDefault="005755E8" w:rsidP="009B330A">
            <w:pPr>
              <w:pStyle w:val="TAL"/>
            </w:pPr>
          </w:p>
        </w:tc>
      </w:tr>
      <w:tr w:rsidR="005755E8" w:rsidRPr="00A15DCB" w14:paraId="4580C00E" w14:textId="77777777" w:rsidTr="009B330A">
        <w:tc>
          <w:tcPr>
            <w:tcW w:w="4535" w:type="dxa"/>
            <w:tcBorders>
              <w:bottom w:val="nil"/>
            </w:tcBorders>
          </w:tcPr>
          <w:p w14:paraId="3626AEE3" w14:textId="77777777" w:rsidR="005755E8" w:rsidRPr="00A15DCB" w:rsidRDefault="005755E8" w:rsidP="009B330A">
            <w:pPr>
              <w:pStyle w:val="TAL"/>
            </w:pPr>
            <w:r w:rsidRPr="00A15DCB">
              <w:t xml:space="preserve">  pdsch-HARQ-ACK-Codebook</w:t>
            </w:r>
          </w:p>
        </w:tc>
        <w:tc>
          <w:tcPr>
            <w:tcW w:w="2267" w:type="dxa"/>
          </w:tcPr>
          <w:p w14:paraId="0510022D" w14:textId="77777777" w:rsidR="005755E8" w:rsidRPr="00A15DCB" w:rsidRDefault="005755E8" w:rsidP="009B330A">
            <w:pPr>
              <w:pStyle w:val="TAL"/>
            </w:pPr>
            <w:r w:rsidRPr="00A15DCB">
              <w:t>dynamic</w:t>
            </w:r>
          </w:p>
        </w:tc>
        <w:tc>
          <w:tcPr>
            <w:tcW w:w="1273" w:type="dxa"/>
          </w:tcPr>
          <w:p w14:paraId="5230254E" w14:textId="77777777" w:rsidR="005755E8" w:rsidRPr="00A15DCB" w:rsidRDefault="005755E8" w:rsidP="009B330A">
            <w:pPr>
              <w:pStyle w:val="TAL"/>
            </w:pPr>
          </w:p>
        </w:tc>
        <w:tc>
          <w:tcPr>
            <w:tcW w:w="1672" w:type="dxa"/>
          </w:tcPr>
          <w:p w14:paraId="1C13FA94" w14:textId="77777777" w:rsidR="005755E8" w:rsidRPr="00A15DCB" w:rsidRDefault="005755E8" w:rsidP="009B330A">
            <w:pPr>
              <w:pStyle w:val="TAL"/>
            </w:pPr>
          </w:p>
        </w:tc>
      </w:tr>
      <w:tr w:rsidR="005755E8" w:rsidRPr="00A15DCB" w14:paraId="27961E68" w14:textId="77777777" w:rsidTr="009B330A">
        <w:tc>
          <w:tcPr>
            <w:tcW w:w="4535" w:type="dxa"/>
            <w:tcBorders>
              <w:top w:val="nil"/>
            </w:tcBorders>
          </w:tcPr>
          <w:p w14:paraId="7754AD14" w14:textId="77777777" w:rsidR="005755E8" w:rsidRPr="00A15DCB" w:rsidRDefault="005755E8" w:rsidP="009B330A">
            <w:pPr>
              <w:pStyle w:val="TAL"/>
            </w:pPr>
          </w:p>
        </w:tc>
        <w:tc>
          <w:tcPr>
            <w:tcW w:w="2267" w:type="dxa"/>
          </w:tcPr>
          <w:p w14:paraId="0680C9DC" w14:textId="77777777" w:rsidR="005755E8" w:rsidRPr="00A15DCB" w:rsidRDefault="005755E8" w:rsidP="009B330A">
            <w:pPr>
              <w:pStyle w:val="TAL"/>
            </w:pPr>
            <w:r w:rsidRPr="00A15DCB">
              <w:t>semiStatic</w:t>
            </w:r>
          </w:p>
        </w:tc>
        <w:tc>
          <w:tcPr>
            <w:tcW w:w="1273" w:type="dxa"/>
          </w:tcPr>
          <w:p w14:paraId="15CCBE7D" w14:textId="77777777" w:rsidR="005755E8" w:rsidRPr="00A15DCB" w:rsidRDefault="005755E8" w:rsidP="009B330A">
            <w:pPr>
              <w:pStyle w:val="TAL"/>
            </w:pPr>
          </w:p>
        </w:tc>
        <w:tc>
          <w:tcPr>
            <w:tcW w:w="1672" w:type="dxa"/>
          </w:tcPr>
          <w:p w14:paraId="6AB47269" w14:textId="77777777" w:rsidR="005755E8" w:rsidRPr="00A15DCB" w:rsidRDefault="005755E8" w:rsidP="009B330A">
            <w:pPr>
              <w:pStyle w:val="TAL"/>
            </w:pPr>
            <w:r w:rsidRPr="00A15DCB">
              <w:rPr>
                <w:lang w:eastAsia="zh-CN"/>
              </w:rPr>
              <w:t>pc_harqFeedbackType2_DCI_1_3=False AND pc_harqFeedbackType1_DCI_1_3=True</w:t>
            </w:r>
          </w:p>
        </w:tc>
      </w:tr>
      <w:tr w:rsidR="005755E8" w:rsidRPr="00A15DCB" w14:paraId="76B2DD0E" w14:textId="77777777" w:rsidTr="009B330A">
        <w:tc>
          <w:tcPr>
            <w:tcW w:w="4535" w:type="dxa"/>
          </w:tcPr>
          <w:p w14:paraId="451943B6" w14:textId="77777777" w:rsidR="005755E8" w:rsidRPr="00A15DCB" w:rsidRDefault="005755E8" w:rsidP="009B330A">
            <w:pPr>
              <w:pStyle w:val="TAL"/>
              <w:rPr>
                <w:lang w:eastAsia="zh-CN"/>
              </w:rPr>
            </w:pPr>
            <w:r w:rsidRPr="00A15DCB">
              <w:rPr>
                <w:lang w:eastAsia="zh-CN"/>
              </w:rPr>
              <w:t>}</w:t>
            </w:r>
          </w:p>
        </w:tc>
        <w:tc>
          <w:tcPr>
            <w:tcW w:w="2267" w:type="dxa"/>
          </w:tcPr>
          <w:p w14:paraId="75478557" w14:textId="77777777" w:rsidR="005755E8" w:rsidRPr="00A15DCB" w:rsidRDefault="005755E8" w:rsidP="009B330A">
            <w:pPr>
              <w:pStyle w:val="TAL"/>
            </w:pPr>
          </w:p>
        </w:tc>
        <w:tc>
          <w:tcPr>
            <w:tcW w:w="1273" w:type="dxa"/>
          </w:tcPr>
          <w:p w14:paraId="53D34DD8" w14:textId="77777777" w:rsidR="005755E8" w:rsidRPr="00A15DCB" w:rsidRDefault="005755E8" w:rsidP="009B330A">
            <w:pPr>
              <w:pStyle w:val="TAL"/>
            </w:pPr>
          </w:p>
        </w:tc>
        <w:tc>
          <w:tcPr>
            <w:tcW w:w="1672" w:type="dxa"/>
          </w:tcPr>
          <w:p w14:paraId="6C5E3F64" w14:textId="77777777" w:rsidR="005755E8" w:rsidRPr="00A15DCB" w:rsidRDefault="005755E8" w:rsidP="009B330A">
            <w:pPr>
              <w:pStyle w:val="TAL"/>
            </w:pPr>
          </w:p>
        </w:tc>
      </w:tr>
    </w:tbl>
    <w:p w14:paraId="46D75A7F" w14:textId="77777777" w:rsidR="005755E8" w:rsidRPr="00A15DCB" w:rsidRDefault="005755E8" w:rsidP="005755E8"/>
    <w:p w14:paraId="4EB79014" w14:textId="77777777" w:rsidR="005755E8" w:rsidRPr="00A15DCB" w:rsidRDefault="005755E8" w:rsidP="005755E8">
      <w:pPr>
        <w:pStyle w:val="TH"/>
      </w:pPr>
      <w:r w:rsidRPr="00A15DCB">
        <w:t>Table 7.1.1.2.8.1.3.3-</w:t>
      </w:r>
      <w:r w:rsidRPr="00A15DCB">
        <w:rPr>
          <w:lang w:eastAsia="zh-CN"/>
        </w:rPr>
        <w:t>11</w:t>
      </w:r>
      <w:r w:rsidRPr="00A15DCB">
        <w:t xml:space="preserve">: </w:t>
      </w:r>
      <w:r w:rsidRPr="00A15DCB">
        <w:rPr>
          <w:i/>
        </w:rPr>
        <w:t>ServingCellConfig</w:t>
      </w:r>
      <w:r w:rsidRPr="00A15DCB">
        <w:t xml:space="preserve"> (Table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0F6FCBDA" w14:textId="77777777" w:rsidTr="009B330A">
        <w:tc>
          <w:tcPr>
            <w:tcW w:w="9747" w:type="dxa"/>
            <w:gridSpan w:val="4"/>
          </w:tcPr>
          <w:p w14:paraId="731F3637" w14:textId="77777777" w:rsidR="005755E8" w:rsidRPr="00A15DCB" w:rsidRDefault="005755E8" w:rsidP="009B330A">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4.6.3-167 with condition No_UL and </w:t>
            </w:r>
            <w:r w:rsidRPr="00A15DCB">
              <w:rPr>
                <w:b w:val="0"/>
                <w:lang w:eastAsia="zh-CN"/>
              </w:rPr>
              <w:t>SCell_add</w:t>
            </w:r>
          </w:p>
        </w:tc>
      </w:tr>
      <w:tr w:rsidR="005755E8" w:rsidRPr="00A15DCB" w14:paraId="441B2E48" w14:textId="77777777" w:rsidTr="009B330A">
        <w:tc>
          <w:tcPr>
            <w:tcW w:w="4535" w:type="dxa"/>
          </w:tcPr>
          <w:p w14:paraId="4EEC2503" w14:textId="77777777" w:rsidR="005755E8" w:rsidRPr="00A15DCB" w:rsidRDefault="005755E8" w:rsidP="009B330A">
            <w:pPr>
              <w:pStyle w:val="TAH"/>
            </w:pPr>
            <w:r w:rsidRPr="00A15DCB">
              <w:t>Information Element</w:t>
            </w:r>
          </w:p>
        </w:tc>
        <w:tc>
          <w:tcPr>
            <w:tcW w:w="2267" w:type="dxa"/>
          </w:tcPr>
          <w:p w14:paraId="5454D47B" w14:textId="77777777" w:rsidR="005755E8" w:rsidRPr="00A15DCB" w:rsidRDefault="005755E8" w:rsidP="009B330A">
            <w:pPr>
              <w:pStyle w:val="TAH"/>
            </w:pPr>
            <w:r w:rsidRPr="00A15DCB">
              <w:t>Value/remark</w:t>
            </w:r>
          </w:p>
        </w:tc>
        <w:tc>
          <w:tcPr>
            <w:tcW w:w="1840" w:type="dxa"/>
          </w:tcPr>
          <w:p w14:paraId="55685E34" w14:textId="77777777" w:rsidR="005755E8" w:rsidRPr="00A15DCB" w:rsidRDefault="005755E8" w:rsidP="009B330A">
            <w:pPr>
              <w:pStyle w:val="TAH"/>
            </w:pPr>
            <w:r w:rsidRPr="00A15DCB">
              <w:t>Comment</w:t>
            </w:r>
          </w:p>
        </w:tc>
        <w:tc>
          <w:tcPr>
            <w:tcW w:w="1105" w:type="dxa"/>
          </w:tcPr>
          <w:p w14:paraId="1FF2E3D5" w14:textId="77777777" w:rsidR="005755E8" w:rsidRPr="00A15DCB" w:rsidRDefault="005755E8" w:rsidP="009B330A">
            <w:pPr>
              <w:pStyle w:val="TAH"/>
            </w:pPr>
            <w:r w:rsidRPr="00A15DCB">
              <w:t>Condition</w:t>
            </w:r>
          </w:p>
        </w:tc>
      </w:tr>
      <w:tr w:rsidR="005755E8" w:rsidRPr="00A15DCB" w14:paraId="768F383F" w14:textId="77777777" w:rsidTr="009B330A">
        <w:tc>
          <w:tcPr>
            <w:tcW w:w="4535" w:type="dxa"/>
            <w:tcBorders>
              <w:bottom w:val="single" w:sz="4" w:space="0" w:color="auto"/>
            </w:tcBorders>
          </w:tcPr>
          <w:p w14:paraId="61CB5A12" w14:textId="77777777" w:rsidR="005755E8" w:rsidRPr="00A15DCB" w:rsidRDefault="005755E8" w:rsidP="009B330A">
            <w:pPr>
              <w:pStyle w:val="TAL"/>
            </w:pPr>
            <w:r w:rsidRPr="00A15DCB">
              <w:t>ServingCellConfig ::= SEQUENCE {</w:t>
            </w:r>
          </w:p>
        </w:tc>
        <w:tc>
          <w:tcPr>
            <w:tcW w:w="2267" w:type="dxa"/>
          </w:tcPr>
          <w:p w14:paraId="514B3D2E" w14:textId="77777777" w:rsidR="005755E8" w:rsidRPr="00A15DCB" w:rsidRDefault="005755E8" w:rsidP="009B330A">
            <w:pPr>
              <w:pStyle w:val="TAL"/>
            </w:pPr>
          </w:p>
        </w:tc>
        <w:tc>
          <w:tcPr>
            <w:tcW w:w="1840" w:type="dxa"/>
          </w:tcPr>
          <w:p w14:paraId="4E76E2FB" w14:textId="77777777" w:rsidR="005755E8" w:rsidRPr="00A15DCB" w:rsidRDefault="005755E8" w:rsidP="009B330A">
            <w:pPr>
              <w:pStyle w:val="TAL"/>
            </w:pPr>
          </w:p>
        </w:tc>
        <w:tc>
          <w:tcPr>
            <w:tcW w:w="1105" w:type="dxa"/>
          </w:tcPr>
          <w:p w14:paraId="41EE85C9" w14:textId="77777777" w:rsidR="005755E8" w:rsidRPr="00A15DCB" w:rsidRDefault="005755E8" w:rsidP="009B330A">
            <w:pPr>
              <w:pStyle w:val="TAL"/>
            </w:pPr>
          </w:p>
        </w:tc>
      </w:tr>
      <w:tr w:rsidR="005755E8" w:rsidRPr="00A15DCB" w14:paraId="657C34C1" w14:textId="77777777" w:rsidTr="009B330A">
        <w:tc>
          <w:tcPr>
            <w:tcW w:w="4535" w:type="dxa"/>
            <w:tcBorders>
              <w:top w:val="single" w:sz="4" w:space="0" w:color="auto"/>
              <w:left w:val="single" w:sz="4" w:space="0" w:color="auto"/>
              <w:bottom w:val="single" w:sz="4" w:space="0" w:color="auto"/>
              <w:right w:val="single" w:sz="4" w:space="0" w:color="auto"/>
            </w:tcBorders>
          </w:tcPr>
          <w:p w14:paraId="6F6DCCFC" w14:textId="77777777" w:rsidR="005755E8" w:rsidRPr="00A15DCB" w:rsidRDefault="005755E8" w:rsidP="009B330A">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625DC260" w14:textId="77777777" w:rsidR="005755E8" w:rsidRPr="00A15DCB" w:rsidRDefault="005755E8" w:rsidP="009B330A">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41F6CD31" w14:textId="77777777" w:rsidR="005755E8" w:rsidRPr="00A15DCB" w:rsidRDefault="005755E8" w:rsidP="009B330A">
            <w:pPr>
              <w:pStyle w:val="TAL"/>
            </w:pPr>
            <w:r w:rsidRPr="00A15DCB">
              <w:t>Table 7.1.1.2.8.1.3.3-</w:t>
            </w:r>
            <w:r w:rsidRPr="00A15DCB">
              <w:rPr>
                <w:lang w:eastAsia="zh-CN"/>
              </w:rPr>
              <w:t>12</w:t>
            </w:r>
          </w:p>
        </w:tc>
        <w:tc>
          <w:tcPr>
            <w:tcW w:w="1105" w:type="dxa"/>
            <w:tcBorders>
              <w:top w:val="single" w:sz="4" w:space="0" w:color="auto"/>
              <w:left w:val="single" w:sz="4" w:space="0" w:color="auto"/>
              <w:bottom w:val="single" w:sz="4" w:space="0" w:color="auto"/>
              <w:right w:val="single" w:sz="4" w:space="0" w:color="auto"/>
            </w:tcBorders>
          </w:tcPr>
          <w:p w14:paraId="342AB55B" w14:textId="77777777" w:rsidR="005755E8" w:rsidRPr="00A15DCB" w:rsidRDefault="005755E8" w:rsidP="009B330A">
            <w:pPr>
              <w:pStyle w:val="TAL"/>
            </w:pPr>
          </w:p>
        </w:tc>
      </w:tr>
      <w:tr w:rsidR="005755E8" w:rsidRPr="00A15DCB" w14:paraId="066E485A" w14:textId="77777777" w:rsidTr="009B330A">
        <w:tc>
          <w:tcPr>
            <w:tcW w:w="4535" w:type="dxa"/>
            <w:tcBorders>
              <w:bottom w:val="single" w:sz="4" w:space="0" w:color="auto"/>
            </w:tcBorders>
          </w:tcPr>
          <w:p w14:paraId="6900C201" w14:textId="77777777" w:rsidR="005755E8" w:rsidRPr="00A15DCB" w:rsidRDefault="005755E8" w:rsidP="009B330A">
            <w:pPr>
              <w:pStyle w:val="TAL"/>
            </w:pPr>
            <w:r w:rsidRPr="00A15DCB">
              <w:t>}</w:t>
            </w:r>
          </w:p>
        </w:tc>
        <w:tc>
          <w:tcPr>
            <w:tcW w:w="2267" w:type="dxa"/>
          </w:tcPr>
          <w:p w14:paraId="5D1F7DCC" w14:textId="77777777" w:rsidR="005755E8" w:rsidRPr="00A15DCB" w:rsidRDefault="005755E8" w:rsidP="009B330A">
            <w:pPr>
              <w:pStyle w:val="TAL"/>
            </w:pPr>
          </w:p>
        </w:tc>
        <w:tc>
          <w:tcPr>
            <w:tcW w:w="1840" w:type="dxa"/>
          </w:tcPr>
          <w:p w14:paraId="1C29E85B" w14:textId="77777777" w:rsidR="005755E8" w:rsidRPr="00A15DCB" w:rsidRDefault="005755E8" w:rsidP="009B330A">
            <w:pPr>
              <w:pStyle w:val="TAL"/>
            </w:pPr>
          </w:p>
        </w:tc>
        <w:tc>
          <w:tcPr>
            <w:tcW w:w="1105" w:type="dxa"/>
          </w:tcPr>
          <w:p w14:paraId="0EC3BE75" w14:textId="77777777" w:rsidR="005755E8" w:rsidRPr="00A15DCB" w:rsidRDefault="005755E8" w:rsidP="009B330A">
            <w:pPr>
              <w:pStyle w:val="TAL"/>
            </w:pPr>
          </w:p>
        </w:tc>
      </w:tr>
    </w:tbl>
    <w:p w14:paraId="4FDA60DD" w14:textId="77777777" w:rsidR="005755E8" w:rsidRPr="00A15DCB" w:rsidRDefault="005755E8" w:rsidP="005755E8"/>
    <w:p w14:paraId="07C2D2A8" w14:textId="77777777" w:rsidR="005755E8" w:rsidRPr="00A15DCB" w:rsidRDefault="005755E8" w:rsidP="005755E8">
      <w:pPr>
        <w:pStyle w:val="TH"/>
      </w:pPr>
      <w:r w:rsidRPr="00A15DCB">
        <w:t>Table 7.1.1.2.8.1.3.3-</w:t>
      </w:r>
      <w:r w:rsidRPr="00A15DCB">
        <w:rPr>
          <w:lang w:eastAsia="zh-CN"/>
        </w:rPr>
        <w:t>12</w:t>
      </w:r>
      <w:r w:rsidRPr="00A15DCB">
        <w:t xml:space="preserve">: </w:t>
      </w:r>
      <w:r w:rsidRPr="00A15DCB">
        <w:rPr>
          <w:i/>
        </w:rPr>
        <w:t>BWP-DownlinkDedicated</w:t>
      </w:r>
      <w:r w:rsidRPr="00A15DCB">
        <w:t xml:space="preserve"> (Table 7.1.1.2.8.1.3.3-</w:t>
      </w:r>
      <w:r w:rsidRPr="00A15DCB">
        <w:rPr>
          <w:lang w:eastAsia="zh-CN"/>
        </w:rPr>
        <w:t>11</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52BABFB" w14:textId="77777777" w:rsidTr="009B330A">
        <w:tc>
          <w:tcPr>
            <w:tcW w:w="9747" w:type="dxa"/>
            <w:gridSpan w:val="4"/>
          </w:tcPr>
          <w:p w14:paraId="58183EBD" w14:textId="77777777" w:rsidR="005755E8" w:rsidRPr="00A15DCB" w:rsidRDefault="005755E8" w:rsidP="009B330A">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4.6.3-11 with condition </w:t>
            </w:r>
            <w:r w:rsidRPr="00A15DCB">
              <w:rPr>
                <w:b w:val="0"/>
                <w:lang w:eastAsia="zh-CN"/>
              </w:rPr>
              <w:t>SCell_add</w:t>
            </w:r>
          </w:p>
        </w:tc>
      </w:tr>
      <w:tr w:rsidR="005755E8" w:rsidRPr="00A15DCB" w14:paraId="662578A4" w14:textId="77777777" w:rsidTr="009B330A">
        <w:tc>
          <w:tcPr>
            <w:tcW w:w="4535" w:type="dxa"/>
          </w:tcPr>
          <w:p w14:paraId="6771956C" w14:textId="77777777" w:rsidR="005755E8" w:rsidRPr="00A15DCB" w:rsidRDefault="005755E8" w:rsidP="009B330A">
            <w:pPr>
              <w:pStyle w:val="TAH"/>
            </w:pPr>
            <w:r w:rsidRPr="00A15DCB">
              <w:t>Information Element</w:t>
            </w:r>
          </w:p>
        </w:tc>
        <w:tc>
          <w:tcPr>
            <w:tcW w:w="2267" w:type="dxa"/>
          </w:tcPr>
          <w:p w14:paraId="0B7E36E4" w14:textId="77777777" w:rsidR="005755E8" w:rsidRPr="00A15DCB" w:rsidRDefault="005755E8" w:rsidP="009B330A">
            <w:pPr>
              <w:pStyle w:val="TAH"/>
            </w:pPr>
            <w:r w:rsidRPr="00A15DCB">
              <w:t>Value/remark</w:t>
            </w:r>
          </w:p>
        </w:tc>
        <w:tc>
          <w:tcPr>
            <w:tcW w:w="1700" w:type="dxa"/>
          </w:tcPr>
          <w:p w14:paraId="040C7677" w14:textId="77777777" w:rsidR="005755E8" w:rsidRPr="00A15DCB" w:rsidRDefault="005755E8" w:rsidP="009B330A">
            <w:pPr>
              <w:pStyle w:val="TAH"/>
            </w:pPr>
            <w:r w:rsidRPr="00A15DCB">
              <w:t>Comment</w:t>
            </w:r>
          </w:p>
        </w:tc>
        <w:tc>
          <w:tcPr>
            <w:tcW w:w="1245" w:type="dxa"/>
          </w:tcPr>
          <w:p w14:paraId="6D295818" w14:textId="77777777" w:rsidR="005755E8" w:rsidRPr="00A15DCB" w:rsidRDefault="005755E8" w:rsidP="009B330A">
            <w:pPr>
              <w:pStyle w:val="TAH"/>
            </w:pPr>
            <w:r w:rsidRPr="00A15DCB">
              <w:t>Condition</w:t>
            </w:r>
          </w:p>
        </w:tc>
      </w:tr>
      <w:tr w:rsidR="005755E8" w:rsidRPr="00A15DCB" w14:paraId="562F791E" w14:textId="77777777" w:rsidTr="009B330A">
        <w:tc>
          <w:tcPr>
            <w:tcW w:w="4535" w:type="dxa"/>
          </w:tcPr>
          <w:p w14:paraId="46922962" w14:textId="77777777" w:rsidR="005755E8" w:rsidRPr="00A15DCB" w:rsidRDefault="005755E8" w:rsidP="009B330A">
            <w:pPr>
              <w:pStyle w:val="TAL"/>
            </w:pPr>
            <w:r w:rsidRPr="00A15DCB">
              <w:t xml:space="preserve">BWP-DownlinkDedicated ::= </w:t>
            </w:r>
            <w:r w:rsidRPr="00A15DCB">
              <w:rPr>
                <w:snapToGrid w:val="0"/>
              </w:rPr>
              <w:t xml:space="preserve">SEQUENCE </w:t>
            </w:r>
            <w:r w:rsidRPr="00A15DCB">
              <w:t>{</w:t>
            </w:r>
          </w:p>
        </w:tc>
        <w:tc>
          <w:tcPr>
            <w:tcW w:w="2267" w:type="dxa"/>
          </w:tcPr>
          <w:p w14:paraId="704A6D77" w14:textId="77777777" w:rsidR="005755E8" w:rsidRPr="00A15DCB" w:rsidRDefault="005755E8" w:rsidP="009B330A">
            <w:pPr>
              <w:pStyle w:val="TAL"/>
            </w:pPr>
          </w:p>
        </w:tc>
        <w:tc>
          <w:tcPr>
            <w:tcW w:w="1700" w:type="dxa"/>
          </w:tcPr>
          <w:p w14:paraId="72565867" w14:textId="77777777" w:rsidR="005755E8" w:rsidRPr="00A15DCB" w:rsidRDefault="005755E8" w:rsidP="009B330A">
            <w:pPr>
              <w:pStyle w:val="TAL"/>
            </w:pPr>
          </w:p>
        </w:tc>
        <w:tc>
          <w:tcPr>
            <w:tcW w:w="1245" w:type="dxa"/>
          </w:tcPr>
          <w:p w14:paraId="758A5017" w14:textId="77777777" w:rsidR="005755E8" w:rsidRPr="00A15DCB" w:rsidRDefault="005755E8" w:rsidP="009B330A">
            <w:pPr>
              <w:pStyle w:val="TAL"/>
            </w:pPr>
          </w:p>
        </w:tc>
      </w:tr>
      <w:tr w:rsidR="00832792" w:rsidRPr="00A15DCB" w14:paraId="201FD040" w14:textId="77777777" w:rsidTr="009B330A">
        <w:tc>
          <w:tcPr>
            <w:tcW w:w="4535" w:type="dxa"/>
          </w:tcPr>
          <w:p w14:paraId="469E5945" w14:textId="2946490F" w:rsidR="00832792" w:rsidRPr="00A15DCB" w:rsidRDefault="00832792" w:rsidP="00832792">
            <w:pPr>
              <w:pStyle w:val="TAL"/>
            </w:pPr>
            <w:r w:rsidRPr="00A15DCB">
              <w:t xml:space="preserve">  pdcch-Config</w:t>
            </w:r>
          </w:p>
        </w:tc>
        <w:tc>
          <w:tcPr>
            <w:tcW w:w="2267" w:type="dxa"/>
          </w:tcPr>
          <w:p w14:paraId="43D38E73" w14:textId="086D89D6" w:rsidR="00832792" w:rsidRPr="00A15DCB" w:rsidRDefault="00832792" w:rsidP="00832792">
            <w:pPr>
              <w:pStyle w:val="TAL"/>
            </w:pPr>
            <w:r w:rsidRPr="00A15DCB">
              <w:rPr>
                <w:lang w:eastAsia="zh-CN"/>
              </w:rPr>
              <w:t>Not present</w:t>
            </w:r>
          </w:p>
        </w:tc>
        <w:tc>
          <w:tcPr>
            <w:tcW w:w="1700" w:type="dxa"/>
          </w:tcPr>
          <w:p w14:paraId="260C9836" w14:textId="77777777" w:rsidR="00832792" w:rsidRPr="00A15DCB" w:rsidRDefault="00832792" w:rsidP="00832792">
            <w:pPr>
              <w:pStyle w:val="TAL"/>
            </w:pPr>
          </w:p>
        </w:tc>
        <w:tc>
          <w:tcPr>
            <w:tcW w:w="1245" w:type="dxa"/>
          </w:tcPr>
          <w:p w14:paraId="4C381F91" w14:textId="77777777" w:rsidR="00832792" w:rsidRPr="00A15DCB" w:rsidRDefault="00832792" w:rsidP="00832792">
            <w:pPr>
              <w:pStyle w:val="TAL"/>
            </w:pPr>
          </w:p>
        </w:tc>
      </w:tr>
      <w:tr w:rsidR="005755E8" w:rsidRPr="00A15DCB" w14:paraId="7BB6CC02" w14:textId="77777777" w:rsidTr="009B330A">
        <w:tc>
          <w:tcPr>
            <w:tcW w:w="4535" w:type="dxa"/>
          </w:tcPr>
          <w:p w14:paraId="764649FD" w14:textId="77777777" w:rsidR="005755E8" w:rsidRPr="00A15DCB" w:rsidRDefault="005755E8" w:rsidP="009B330A">
            <w:pPr>
              <w:pStyle w:val="TAL"/>
            </w:pPr>
            <w:r w:rsidRPr="00A15DCB">
              <w:t xml:space="preserve">  pdsch-Config CHOICE {</w:t>
            </w:r>
          </w:p>
        </w:tc>
        <w:tc>
          <w:tcPr>
            <w:tcW w:w="2267" w:type="dxa"/>
          </w:tcPr>
          <w:p w14:paraId="019163CD" w14:textId="77777777" w:rsidR="005755E8" w:rsidRPr="00A15DCB" w:rsidRDefault="005755E8" w:rsidP="009B330A">
            <w:pPr>
              <w:pStyle w:val="TAL"/>
            </w:pPr>
          </w:p>
        </w:tc>
        <w:tc>
          <w:tcPr>
            <w:tcW w:w="1700" w:type="dxa"/>
          </w:tcPr>
          <w:p w14:paraId="41AE70BC" w14:textId="77777777" w:rsidR="005755E8" w:rsidRPr="00A15DCB" w:rsidRDefault="005755E8" w:rsidP="009B330A">
            <w:pPr>
              <w:pStyle w:val="TAL"/>
            </w:pPr>
          </w:p>
        </w:tc>
        <w:tc>
          <w:tcPr>
            <w:tcW w:w="1245" w:type="dxa"/>
          </w:tcPr>
          <w:p w14:paraId="5C27BE27" w14:textId="77777777" w:rsidR="005755E8" w:rsidRPr="00A15DCB" w:rsidRDefault="005755E8" w:rsidP="009B330A">
            <w:pPr>
              <w:pStyle w:val="TAL"/>
            </w:pPr>
          </w:p>
        </w:tc>
      </w:tr>
      <w:tr w:rsidR="005755E8" w:rsidRPr="00A15DCB" w14:paraId="2DF5DF14" w14:textId="77777777" w:rsidTr="009B330A">
        <w:tc>
          <w:tcPr>
            <w:tcW w:w="4535" w:type="dxa"/>
          </w:tcPr>
          <w:p w14:paraId="2EBD73DF" w14:textId="77777777" w:rsidR="005755E8" w:rsidRPr="00A15DCB" w:rsidRDefault="005755E8" w:rsidP="009B330A">
            <w:pPr>
              <w:pStyle w:val="TAL"/>
            </w:pPr>
            <w:r w:rsidRPr="00A15DCB">
              <w:t xml:space="preserve">    setup</w:t>
            </w:r>
          </w:p>
        </w:tc>
        <w:tc>
          <w:tcPr>
            <w:tcW w:w="2267" w:type="dxa"/>
          </w:tcPr>
          <w:p w14:paraId="3512F154" w14:textId="77777777" w:rsidR="005755E8" w:rsidRPr="00A15DCB" w:rsidRDefault="005755E8" w:rsidP="009B330A">
            <w:pPr>
              <w:pStyle w:val="TAL"/>
            </w:pPr>
            <w:r w:rsidRPr="00A15DCB">
              <w:t xml:space="preserve">PDSCH-Config with condition </w:t>
            </w:r>
            <w:r w:rsidRPr="00A15DCB">
              <w:rPr>
                <w:lang w:eastAsia="zh-CN"/>
              </w:rPr>
              <w:t>DCI_1_3</w:t>
            </w:r>
          </w:p>
        </w:tc>
        <w:tc>
          <w:tcPr>
            <w:tcW w:w="1700" w:type="dxa"/>
          </w:tcPr>
          <w:p w14:paraId="32C0E9A6" w14:textId="77777777" w:rsidR="005755E8" w:rsidRPr="00A15DCB" w:rsidRDefault="005755E8" w:rsidP="009B330A">
            <w:pPr>
              <w:pStyle w:val="TAL"/>
            </w:pPr>
          </w:p>
        </w:tc>
        <w:tc>
          <w:tcPr>
            <w:tcW w:w="1245" w:type="dxa"/>
          </w:tcPr>
          <w:p w14:paraId="2DD05FBF" w14:textId="77777777" w:rsidR="005755E8" w:rsidRPr="00A15DCB" w:rsidRDefault="005755E8" w:rsidP="009B330A">
            <w:pPr>
              <w:pStyle w:val="TAL"/>
            </w:pPr>
          </w:p>
        </w:tc>
      </w:tr>
      <w:tr w:rsidR="005755E8" w:rsidRPr="00A15DCB" w14:paraId="35596419" w14:textId="77777777" w:rsidTr="009B330A">
        <w:tc>
          <w:tcPr>
            <w:tcW w:w="4535" w:type="dxa"/>
          </w:tcPr>
          <w:p w14:paraId="4C7BE10D" w14:textId="77777777" w:rsidR="005755E8" w:rsidRPr="00A15DCB" w:rsidRDefault="005755E8" w:rsidP="009B330A">
            <w:pPr>
              <w:pStyle w:val="TAL"/>
            </w:pPr>
            <w:r w:rsidRPr="00A15DCB">
              <w:t xml:space="preserve">  }</w:t>
            </w:r>
          </w:p>
        </w:tc>
        <w:tc>
          <w:tcPr>
            <w:tcW w:w="2267" w:type="dxa"/>
          </w:tcPr>
          <w:p w14:paraId="477580F2" w14:textId="77777777" w:rsidR="005755E8" w:rsidRPr="00A15DCB" w:rsidRDefault="005755E8" w:rsidP="009B330A">
            <w:pPr>
              <w:pStyle w:val="TAL"/>
            </w:pPr>
          </w:p>
        </w:tc>
        <w:tc>
          <w:tcPr>
            <w:tcW w:w="1700" w:type="dxa"/>
          </w:tcPr>
          <w:p w14:paraId="01E099DC" w14:textId="77777777" w:rsidR="005755E8" w:rsidRPr="00A15DCB" w:rsidRDefault="005755E8" w:rsidP="009B330A">
            <w:pPr>
              <w:pStyle w:val="TAL"/>
            </w:pPr>
          </w:p>
        </w:tc>
        <w:tc>
          <w:tcPr>
            <w:tcW w:w="1245" w:type="dxa"/>
          </w:tcPr>
          <w:p w14:paraId="207B4D83" w14:textId="77777777" w:rsidR="005755E8" w:rsidRPr="00A15DCB" w:rsidRDefault="005755E8" w:rsidP="009B330A">
            <w:pPr>
              <w:pStyle w:val="TAL"/>
            </w:pPr>
          </w:p>
        </w:tc>
      </w:tr>
      <w:tr w:rsidR="005755E8" w:rsidRPr="00A15DCB" w14:paraId="4F3ED384" w14:textId="77777777" w:rsidTr="009B330A">
        <w:tc>
          <w:tcPr>
            <w:tcW w:w="4535" w:type="dxa"/>
          </w:tcPr>
          <w:p w14:paraId="4161E4D4" w14:textId="77777777" w:rsidR="005755E8" w:rsidRPr="00A15DCB" w:rsidRDefault="005755E8" w:rsidP="009B330A">
            <w:pPr>
              <w:pStyle w:val="TAL"/>
              <w:rPr>
                <w:lang w:eastAsia="zh-CN"/>
              </w:rPr>
            </w:pPr>
            <w:r w:rsidRPr="00A15DCB">
              <w:rPr>
                <w:lang w:eastAsia="zh-CN"/>
              </w:rPr>
              <w:t>}</w:t>
            </w:r>
          </w:p>
        </w:tc>
        <w:tc>
          <w:tcPr>
            <w:tcW w:w="2267" w:type="dxa"/>
          </w:tcPr>
          <w:p w14:paraId="6394795F" w14:textId="77777777" w:rsidR="005755E8" w:rsidRPr="00A15DCB" w:rsidRDefault="005755E8" w:rsidP="009B330A">
            <w:pPr>
              <w:pStyle w:val="TAL"/>
            </w:pPr>
          </w:p>
        </w:tc>
        <w:tc>
          <w:tcPr>
            <w:tcW w:w="1700" w:type="dxa"/>
          </w:tcPr>
          <w:p w14:paraId="520121FA" w14:textId="77777777" w:rsidR="005755E8" w:rsidRPr="00A15DCB" w:rsidRDefault="005755E8" w:rsidP="009B330A">
            <w:pPr>
              <w:pStyle w:val="TAL"/>
            </w:pPr>
          </w:p>
        </w:tc>
        <w:tc>
          <w:tcPr>
            <w:tcW w:w="1245" w:type="dxa"/>
          </w:tcPr>
          <w:p w14:paraId="10816650" w14:textId="77777777" w:rsidR="005755E8" w:rsidRPr="00A15DCB" w:rsidRDefault="005755E8" w:rsidP="009B330A">
            <w:pPr>
              <w:pStyle w:val="TAL"/>
            </w:pPr>
          </w:p>
        </w:tc>
      </w:tr>
    </w:tbl>
    <w:p w14:paraId="38456198" w14:textId="77777777" w:rsidR="005755E8" w:rsidRPr="00A15DCB" w:rsidRDefault="005755E8" w:rsidP="005755E8"/>
    <w:p w14:paraId="58BDDA9C" w14:textId="77777777" w:rsidR="005755E8" w:rsidRPr="00A15DCB" w:rsidRDefault="005755E8" w:rsidP="005755E8">
      <w:pPr>
        <w:pStyle w:val="TH"/>
      </w:pPr>
      <w:r w:rsidRPr="00A15DCB">
        <w:lastRenderedPageBreak/>
        <w:t>Table 7.1.1.2.8.1.3</w:t>
      </w:r>
      <w:r w:rsidRPr="00A15DCB">
        <w:rPr>
          <w:lang w:eastAsia="zh-CN"/>
        </w:rPr>
        <w:t>.3</w:t>
      </w:r>
      <w:r w:rsidRPr="00A15DCB">
        <w:t>-</w:t>
      </w:r>
      <w:r w:rsidRPr="00A15DCB">
        <w:rPr>
          <w:lang w:eastAsia="zh-CN"/>
        </w:rPr>
        <w:t>13</w:t>
      </w:r>
      <w:r w:rsidRPr="00A15DCB">
        <w:t xml:space="preserve">: </w:t>
      </w:r>
      <w:r w:rsidRPr="00A15DCB">
        <w:rPr>
          <w:i/>
        </w:rPr>
        <w:t>Physical layer parameters for DCI format 1_3</w:t>
      </w:r>
      <w:r w:rsidRPr="00A15DCB">
        <w:t xml:space="preserve"> </w:t>
      </w:r>
      <w:r w:rsidRPr="00A15DCB">
        <w:rPr>
          <w:lang w:eastAsia="zh-CN"/>
        </w:rPr>
        <w:t xml:space="preserve">(steps 5, 8, 11 and 14a1, </w:t>
      </w:r>
      <w:r w:rsidRPr="00A15DCB">
        <w:rPr>
          <w:lang w:eastAsia="sv-SE"/>
        </w:rPr>
        <w:t xml:space="preserve">Table </w:t>
      </w:r>
      <w:r w:rsidRPr="00A15DCB">
        <w:t>7.1.1.2.8.1.3.2-1</w:t>
      </w:r>
      <w:r w:rsidRPr="00A15DCB">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5755E8" w:rsidRPr="00A15DCB" w14:paraId="5762F2AE" w14:textId="77777777" w:rsidTr="009B330A">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06787D13" w14:textId="77777777" w:rsidR="005755E8" w:rsidRPr="00A15DCB" w:rsidRDefault="005755E8" w:rsidP="009B330A">
            <w:pPr>
              <w:pStyle w:val="TAH"/>
              <w:jc w:val="both"/>
              <w:rPr>
                <w:b w:val="0"/>
                <w:lang w:eastAsia="zh-CN"/>
              </w:rPr>
            </w:pPr>
            <w:r w:rsidRPr="00A15DCB">
              <w:rPr>
                <w:b w:val="0"/>
                <w:lang w:eastAsia="zh-CN"/>
              </w:rPr>
              <w:t xml:space="preserve">Derivation path: TS 38.508-1 [4] </w:t>
            </w:r>
            <w:r w:rsidRPr="00A15DCB">
              <w:rPr>
                <w:b w:val="0"/>
              </w:rPr>
              <w:t>Table 4.3.6.1.2.4-1 with condition FDRA and DL_CELL2</w:t>
            </w:r>
          </w:p>
        </w:tc>
      </w:tr>
      <w:tr w:rsidR="005755E8" w:rsidRPr="00A15DCB" w14:paraId="2AB8F32D" w14:textId="77777777" w:rsidTr="009B330A">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0A04E092" w14:textId="77777777" w:rsidR="005755E8" w:rsidRPr="00A15DCB" w:rsidRDefault="005755E8" w:rsidP="009B330A">
            <w:pPr>
              <w:pStyle w:val="TAH"/>
            </w:pPr>
            <w:r w:rsidRPr="00A15DCB">
              <w:t>Parameter</w:t>
            </w:r>
          </w:p>
        </w:tc>
        <w:tc>
          <w:tcPr>
            <w:tcW w:w="4253" w:type="dxa"/>
            <w:tcBorders>
              <w:top w:val="single" w:sz="4" w:space="0" w:color="auto"/>
              <w:left w:val="nil"/>
              <w:bottom w:val="single" w:sz="4" w:space="0" w:color="auto"/>
              <w:right w:val="single" w:sz="4" w:space="0" w:color="auto"/>
            </w:tcBorders>
            <w:noWrap/>
            <w:vAlign w:val="center"/>
            <w:hideMark/>
          </w:tcPr>
          <w:p w14:paraId="7827EEF8" w14:textId="77777777" w:rsidR="005755E8" w:rsidRPr="00A15DCB" w:rsidRDefault="005755E8" w:rsidP="009B330A">
            <w:pPr>
              <w:pStyle w:val="TAH"/>
            </w:pPr>
            <w:r w:rsidRPr="00A15DCB">
              <w:t>Value</w:t>
            </w:r>
          </w:p>
        </w:tc>
        <w:tc>
          <w:tcPr>
            <w:tcW w:w="597" w:type="dxa"/>
            <w:tcBorders>
              <w:top w:val="single" w:sz="4" w:space="0" w:color="auto"/>
              <w:left w:val="nil"/>
              <w:bottom w:val="single" w:sz="4" w:space="0" w:color="auto"/>
              <w:right w:val="single" w:sz="4" w:space="0" w:color="auto"/>
            </w:tcBorders>
            <w:noWrap/>
            <w:vAlign w:val="center"/>
            <w:hideMark/>
          </w:tcPr>
          <w:p w14:paraId="2F078732" w14:textId="77777777" w:rsidR="005755E8" w:rsidRPr="00A15DCB" w:rsidRDefault="005755E8" w:rsidP="009B330A">
            <w:pPr>
              <w:pStyle w:val="TAH"/>
            </w:pPr>
            <w:r w:rsidRPr="00A15DCB">
              <w:t>Value in binary</w:t>
            </w:r>
          </w:p>
        </w:tc>
        <w:tc>
          <w:tcPr>
            <w:tcW w:w="1305" w:type="dxa"/>
            <w:tcBorders>
              <w:top w:val="single" w:sz="4" w:space="0" w:color="auto"/>
              <w:left w:val="nil"/>
              <w:bottom w:val="single" w:sz="4" w:space="0" w:color="auto"/>
              <w:right w:val="single" w:sz="4" w:space="0" w:color="auto"/>
            </w:tcBorders>
            <w:hideMark/>
          </w:tcPr>
          <w:p w14:paraId="4EDA609B" w14:textId="77777777" w:rsidR="005755E8" w:rsidRPr="00A15DCB" w:rsidRDefault="005755E8" w:rsidP="009B330A">
            <w:pPr>
              <w:pStyle w:val="TAH"/>
            </w:pPr>
            <w:r w:rsidRPr="00A15DCB">
              <w:t>Condition</w:t>
            </w:r>
          </w:p>
        </w:tc>
      </w:tr>
      <w:tr w:rsidR="005755E8" w:rsidRPr="00A15DCB" w14:paraId="4B1A9ED2" w14:textId="77777777" w:rsidTr="009B330A">
        <w:trPr>
          <w:cantSplit/>
          <w:trHeight w:val="57"/>
          <w:jc w:val="center"/>
        </w:trPr>
        <w:tc>
          <w:tcPr>
            <w:tcW w:w="3539" w:type="dxa"/>
            <w:tcBorders>
              <w:top w:val="single" w:sz="4" w:space="0" w:color="auto"/>
              <w:left w:val="single" w:sz="4" w:space="0" w:color="auto"/>
              <w:right w:val="single" w:sz="4" w:space="0" w:color="auto"/>
            </w:tcBorders>
            <w:vAlign w:val="center"/>
            <w:hideMark/>
          </w:tcPr>
          <w:p w14:paraId="1455C929" w14:textId="77777777" w:rsidR="005755E8" w:rsidRPr="00A15DCB" w:rsidRDefault="005755E8" w:rsidP="009B330A">
            <w:pPr>
              <w:pStyle w:val="TAL"/>
              <w:rPr>
                <w:lang w:eastAsia="zh-CN"/>
              </w:rPr>
            </w:pPr>
            <w:r w:rsidRPr="00A15DCB">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hideMark/>
          </w:tcPr>
          <w:p w14:paraId="3A12EC22" w14:textId="2F8855FE" w:rsidR="005755E8" w:rsidRPr="00A15DCB" w:rsidRDefault="005755E8" w:rsidP="009B330A">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32792" w:rsidRPr="00A15DCB">
              <w:rPr>
                <w:lang w:eastAsia="zh-CN"/>
              </w:rPr>
              <w:t xml:space="preserve">TS </w:t>
            </w:r>
            <w:r w:rsidRPr="00A15DCB">
              <w:rPr>
                <w:lang w:eastAsia="zh-CN"/>
              </w:rPr>
              <w:t>38.523-3</w:t>
            </w:r>
            <w:r w:rsidR="00832792" w:rsidRPr="00A15DCB">
              <w:rPr>
                <w:lang w:eastAsia="zh-CN"/>
              </w:rPr>
              <w:t xml:space="preserve"> [3]</w:t>
            </w:r>
            <w:r w:rsidRPr="00A15DCB">
              <w:rPr>
                <w:lang w:eastAsia="zh-CN"/>
              </w:rPr>
              <w:t xml:space="preserve"> Annex B.1</w:t>
            </w:r>
          </w:p>
          <w:p w14:paraId="02F99DB6" w14:textId="77777777" w:rsidR="005755E8" w:rsidRPr="00A15DCB" w:rsidRDefault="005755E8" w:rsidP="009B330A">
            <w:pPr>
              <w:pStyle w:val="TAL"/>
              <w:rPr>
                <w:lang w:eastAsia="zh-CN"/>
              </w:rPr>
            </w:pPr>
            <w:r w:rsidRPr="00A15DCB">
              <w:rPr>
                <w:lang w:eastAsia="zh-CN"/>
              </w:rPr>
              <w:t xml:space="preserve">block </w:t>
            </w:r>
            <w:r w:rsidRPr="00A15DCB">
              <w:t>number 2</w:t>
            </w:r>
            <w:r w:rsidRPr="00A15DCB">
              <w:rPr>
                <w:lang w:eastAsia="zh-CN"/>
              </w:rPr>
              <w:t>(SCell) : all bits set to 1</w:t>
            </w:r>
          </w:p>
          <w:p w14:paraId="3D23FBED" w14:textId="77777777" w:rsidR="005755E8" w:rsidRPr="00A15DCB" w:rsidRDefault="005755E8" w:rsidP="009B330A">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597" w:type="dxa"/>
            <w:tcBorders>
              <w:top w:val="single" w:sz="4" w:space="0" w:color="auto"/>
              <w:left w:val="nil"/>
              <w:bottom w:val="single" w:sz="4" w:space="0" w:color="auto"/>
              <w:right w:val="single" w:sz="4" w:space="0" w:color="auto"/>
            </w:tcBorders>
            <w:noWrap/>
            <w:vAlign w:val="center"/>
            <w:hideMark/>
          </w:tcPr>
          <w:p w14:paraId="28847E68" w14:textId="77777777" w:rsidR="005755E8" w:rsidRPr="00A15DCB" w:rsidRDefault="005755E8" w:rsidP="009B330A">
            <w:pPr>
              <w:pStyle w:val="TAC"/>
            </w:pPr>
            <w:r w:rsidRPr="00A15DCB">
              <w:t>-</w:t>
            </w:r>
          </w:p>
        </w:tc>
        <w:tc>
          <w:tcPr>
            <w:tcW w:w="1305" w:type="dxa"/>
            <w:tcBorders>
              <w:top w:val="single" w:sz="4" w:space="0" w:color="auto"/>
              <w:left w:val="nil"/>
              <w:bottom w:val="single" w:sz="4" w:space="0" w:color="auto"/>
              <w:right w:val="single" w:sz="4" w:space="0" w:color="auto"/>
            </w:tcBorders>
            <w:hideMark/>
          </w:tcPr>
          <w:p w14:paraId="7DF214F3" w14:textId="77777777" w:rsidR="005755E8" w:rsidRPr="00A15DCB" w:rsidRDefault="005755E8" w:rsidP="009B330A">
            <w:pPr>
              <w:pStyle w:val="TAC"/>
              <w:jc w:val="both"/>
              <w:rPr>
                <w:lang w:eastAsia="zh-CN"/>
              </w:rPr>
            </w:pPr>
            <w:r w:rsidRPr="00A15DCB">
              <w:rPr>
                <w:lang w:eastAsia="zh-CN"/>
              </w:rPr>
              <w:t>Step 5</w:t>
            </w:r>
          </w:p>
        </w:tc>
      </w:tr>
      <w:tr w:rsidR="005755E8" w:rsidRPr="00A15DCB" w14:paraId="5DD5C5E0" w14:textId="77777777" w:rsidTr="009B330A">
        <w:trPr>
          <w:cantSplit/>
          <w:trHeight w:val="57"/>
          <w:jc w:val="center"/>
        </w:trPr>
        <w:tc>
          <w:tcPr>
            <w:tcW w:w="3539" w:type="dxa"/>
            <w:tcBorders>
              <w:left w:val="single" w:sz="4" w:space="0" w:color="auto"/>
              <w:bottom w:val="nil"/>
              <w:right w:val="single" w:sz="4" w:space="0" w:color="auto"/>
            </w:tcBorders>
            <w:vAlign w:val="center"/>
          </w:tcPr>
          <w:p w14:paraId="574BB189"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DE6A70B" w14:textId="77777777" w:rsidR="005755E8" w:rsidRPr="00A15DCB" w:rsidRDefault="005755E8" w:rsidP="009B330A">
            <w:pPr>
              <w:pStyle w:val="TAL"/>
              <w:rPr>
                <w:lang w:eastAsia="zh-CN"/>
              </w:rPr>
            </w:pPr>
            <w:r w:rsidRPr="00A15DCB">
              <w:rPr>
                <w:lang w:eastAsia="zh-CN"/>
              </w:rPr>
              <w:t xml:space="preserve">block </w:t>
            </w:r>
            <w:r w:rsidRPr="00A15DCB">
              <w:t>number 1</w:t>
            </w:r>
            <w:r w:rsidRPr="00A15DCB">
              <w:rPr>
                <w:lang w:eastAsia="zh-CN"/>
              </w:rPr>
              <w:t>(SpCell): all bits set to 1</w:t>
            </w:r>
          </w:p>
          <w:p w14:paraId="64A31567" w14:textId="1C57BD67" w:rsidR="005755E8" w:rsidRPr="00A15DCB" w:rsidRDefault="005755E8" w:rsidP="009B330A">
            <w:pPr>
              <w:pStyle w:val="TAL"/>
              <w:rPr>
                <w:lang w:eastAsia="zh-CN"/>
              </w:rPr>
            </w:pPr>
            <w:r w:rsidRPr="00A15DCB">
              <w:rPr>
                <w:lang w:eastAsia="zh-CN"/>
              </w:rPr>
              <w:t xml:space="preserve">block </w:t>
            </w:r>
            <w:r w:rsidRPr="00A15DCB">
              <w:t>number 2</w:t>
            </w:r>
            <w:r w:rsidRPr="00A15DCB">
              <w:rPr>
                <w:lang w:eastAsia="zh-CN"/>
              </w:rPr>
              <w:t xml:space="preserve">(SCell) : dependent on the Downlink TBS specified in </w:t>
            </w:r>
            <w:r w:rsidR="00832792" w:rsidRPr="00A15DCB">
              <w:rPr>
                <w:lang w:eastAsia="zh-CN"/>
              </w:rPr>
              <w:t xml:space="preserve">TS </w:t>
            </w:r>
            <w:r w:rsidRPr="00A15DCB">
              <w:rPr>
                <w:lang w:eastAsia="zh-CN"/>
              </w:rPr>
              <w:t>38.523-3</w:t>
            </w:r>
            <w:r w:rsidR="00832792" w:rsidRPr="00A15DCB">
              <w:rPr>
                <w:lang w:eastAsia="zh-CN"/>
              </w:rPr>
              <w:t xml:space="preserve"> [3]</w:t>
            </w:r>
            <w:r w:rsidRPr="00A15DCB">
              <w:rPr>
                <w:lang w:eastAsia="zh-CN"/>
              </w:rPr>
              <w:t xml:space="preserve"> Annex B.1</w:t>
            </w:r>
          </w:p>
          <w:p w14:paraId="5F790A66" w14:textId="77777777" w:rsidR="005755E8" w:rsidRPr="00A15DCB" w:rsidRDefault="005755E8" w:rsidP="009B330A">
            <w:pPr>
              <w:pStyle w:val="TAL"/>
              <w:rPr>
                <w:i/>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597" w:type="dxa"/>
            <w:tcBorders>
              <w:top w:val="single" w:sz="4" w:space="0" w:color="auto"/>
              <w:left w:val="nil"/>
              <w:bottom w:val="single" w:sz="4" w:space="0" w:color="auto"/>
              <w:right w:val="single" w:sz="4" w:space="0" w:color="auto"/>
            </w:tcBorders>
            <w:noWrap/>
            <w:vAlign w:val="center"/>
          </w:tcPr>
          <w:p w14:paraId="4190E02B" w14:textId="77777777" w:rsidR="005755E8" w:rsidRPr="00A15DCB" w:rsidRDefault="005755E8" w:rsidP="009B330A">
            <w:pPr>
              <w:pStyle w:val="TAC"/>
              <w:rPr>
                <w:lang w:eastAsia="zh-CN"/>
              </w:rPr>
            </w:pPr>
            <w:r w:rsidRPr="00A15DCB">
              <w:rPr>
                <w:lang w:eastAsia="zh-CN"/>
              </w:rPr>
              <w:t>-</w:t>
            </w:r>
          </w:p>
        </w:tc>
        <w:tc>
          <w:tcPr>
            <w:tcW w:w="1305" w:type="dxa"/>
            <w:tcBorders>
              <w:top w:val="single" w:sz="4" w:space="0" w:color="auto"/>
              <w:left w:val="nil"/>
              <w:bottom w:val="single" w:sz="4" w:space="0" w:color="auto"/>
              <w:right w:val="single" w:sz="4" w:space="0" w:color="auto"/>
            </w:tcBorders>
          </w:tcPr>
          <w:p w14:paraId="6DF4A7C9" w14:textId="77777777" w:rsidR="005755E8" w:rsidRPr="00A15DCB" w:rsidRDefault="005755E8" w:rsidP="009B330A">
            <w:pPr>
              <w:pStyle w:val="TAC"/>
              <w:jc w:val="both"/>
              <w:rPr>
                <w:lang w:eastAsia="zh-CN"/>
              </w:rPr>
            </w:pPr>
            <w:r w:rsidRPr="00A15DCB">
              <w:rPr>
                <w:lang w:eastAsia="zh-CN"/>
              </w:rPr>
              <w:t>Step 8</w:t>
            </w:r>
          </w:p>
        </w:tc>
      </w:tr>
      <w:tr w:rsidR="005755E8" w:rsidRPr="00A15DCB" w14:paraId="3CEBCD91" w14:textId="77777777" w:rsidTr="009B330A">
        <w:trPr>
          <w:cantSplit/>
          <w:trHeight w:val="57"/>
          <w:jc w:val="center"/>
        </w:trPr>
        <w:tc>
          <w:tcPr>
            <w:tcW w:w="3539" w:type="dxa"/>
            <w:tcBorders>
              <w:top w:val="nil"/>
              <w:left w:val="single" w:sz="4" w:space="0" w:color="auto"/>
              <w:bottom w:val="single" w:sz="4" w:space="0" w:color="auto"/>
              <w:right w:val="single" w:sz="4" w:space="0" w:color="auto"/>
            </w:tcBorders>
            <w:vAlign w:val="center"/>
          </w:tcPr>
          <w:p w14:paraId="6D1505F4"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hideMark/>
          </w:tcPr>
          <w:p w14:paraId="5A924AD7" w14:textId="6D09E0DF" w:rsidR="005755E8" w:rsidRPr="00A15DCB" w:rsidRDefault="005755E8" w:rsidP="009B330A">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32792" w:rsidRPr="00A15DCB">
              <w:rPr>
                <w:lang w:eastAsia="zh-CN"/>
              </w:rPr>
              <w:t xml:space="preserve">TS </w:t>
            </w:r>
            <w:r w:rsidRPr="00A15DCB">
              <w:rPr>
                <w:lang w:eastAsia="zh-CN"/>
              </w:rPr>
              <w:t>38.523-3</w:t>
            </w:r>
            <w:r w:rsidR="00832792" w:rsidRPr="00A15DCB">
              <w:rPr>
                <w:lang w:eastAsia="zh-CN"/>
              </w:rPr>
              <w:t xml:space="preserve"> [3]</w:t>
            </w:r>
            <w:r w:rsidRPr="00A15DCB">
              <w:rPr>
                <w:lang w:eastAsia="zh-CN"/>
              </w:rPr>
              <w:t xml:space="preserve"> Annex B.1</w:t>
            </w:r>
          </w:p>
          <w:p w14:paraId="394DF4D8" w14:textId="2F04BDA7" w:rsidR="005755E8" w:rsidRPr="00A15DCB" w:rsidRDefault="005755E8" w:rsidP="009B330A">
            <w:pPr>
              <w:pStyle w:val="TAL"/>
              <w:rPr>
                <w:lang w:eastAsia="zh-CN"/>
              </w:rPr>
            </w:pPr>
            <w:r w:rsidRPr="00A15DCB">
              <w:rPr>
                <w:lang w:eastAsia="zh-CN"/>
              </w:rPr>
              <w:t xml:space="preserve">block </w:t>
            </w:r>
            <w:r w:rsidRPr="00A15DCB">
              <w:t>number 2</w:t>
            </w:r>
            <w:r w:rsidRPr="00A15DCB">
              <w:rPr>
                <w:lang w:eastAsia="zh-CN"/>
              </w:rPr>
              <w:t>(SCell) : dependent on the Downlink TBS specified in</w:t>
            </w:r>
            <w:r w:rsidR="00832792" w:rsidRPr="00A15DCB">
              <w:rPr>
                <w:lang w:eastAsia="zh-CN"/>
              </w:rPr>
              <w:t xml:space="preserve"> TS</w:t>
            </w:r>
            <w:r w:rsidRPr="00A15DCB">
              <w:rPr>
                <w:lang w:eastAsia="zh-CN"/>
              </w:rPr>
              <w:t xml:space="preserve"> 38.523-3</w:t>
            </w:r>
            <w:r w:rsidR="00832792" w:rsidRPr="00A15DCB">
              <w:rPr>
                <w:lang w:eastAsia="zh-CN"/>
              </w:rPr>
              <w:t xml:space="preserve"> [3]</w:t>
            </w:r>
            <w:r w:rsidRPr="00A15DCB">
              <w:rPr>
                <w:lang w:eastAsia="zh-CN"/>
              </w:rPr>
              <w:t xml:space="preserve"> Annex B.1</w:t>
            </w:r>
          </w:p>
          <w:p w14:paraId="7EB6DB08" w14:textId="77777777" w:rsidR="005755E8" w:rsidRPr="00A15DCB" w:rsidRDefault="005755E8" w:rsidP="009B330A">
            <w:pPr>
              <w:pStyle w:val="TAL"/>
              <w:rPr>
                <w:i/>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597" w:type="dxa"/>
            <w:tcBorders>
              <w:top w:val="single" w:sz="4" w:space="0" w:color="auto"/>
              <w:left w:val="nil"/>
              <w:bottom w:val="single" w:sz="4" w:space="0" w:color="auto"/>
              <w:right w:val="single" w:sz="4" w:space="0" w:color="auto"/>
            </w:tcBorders>
            <w:noWrap/>
            <w:vAlign w:val="center"/>
            <w:hideMark/>
          </w:tcPr>
          <w:p w14:paraId="47FDB692" w14:textId="77777777" w:rsidR="005755E8" w:rsidRPr="00A15DCB" w:rsidRDefault="005755E8" w:rsidP="009B330A">
            <w:pPr>
              <w:pStyle w:val="TAC"/>
            </w:pPr>
            <w:r w:rsidRPr="00A15DCB">
              <w:t>-</w:t>
            </w:r>
          </w:p>
        </w:tc>
        <w:tc>
          <w:tcPr>
            <w:tcW w:w="1305" w:type="dxa"/>
            <w:tcBorders>
              <w:top w:val="single" w:sz="4" w:space="0" w:color="auto"/>
              <w:left w:val="nil"/>
              <w:bottom w:val="single" w:sz="4" w:space="0" w:color="auto"/>
              <w:right w:val="single" w:sz="4" w:space="0" w:color="auto"/>
            </w:tcBorders>
            <w:hideMark/>
          </w:tcPr>
          <w:p w14:paraId="6B51D1D5" w14:textId="77777777" w:rsidR="005755E8" w:rsidRPr="00A15DCB" w:rsidRDefault="005755E8" w:rsidP="009B330A">
            <w:pPr>
              <w:pStyle w:val="TAC"/>
              <w:jc w:val="both"/>
              <w:rPr>
                <w:lang w:eastAsia="zh-CN"/>
              </w:rPr>
            </w:pPr>
            <w:r w:rsidRPr="00A15DCB">
              <w:rPr>
                <w:lang w:eastAsia="zh-CN"/>
              </w:rPr>
              <w:t>Step 11,14a1</w:t>
            </w:r>
          </w:p>
        </w:tc>
      </w:tr>
      <w:tr w:rsidR="005755E8" w:rsidRPr="00A15DCB" w14:paraId="6E515791" w14:textId="77777777" w:rsidTr="009B330A">
        <w:trPr>
          <w:cantSplit/>
          <w:trHeight w:val="57"/>
          <w:jc w:val="center"/>
        </w:trPr>
        <w:tc>
          <w:tcPr>
            <w:tcW w:w="3539" w:type="dxa"/>
            <w:tcBorders>
              <w:top w:val="single" w:sz="4" w:space="0" w:color="auto"/>
              <w:left w:val="single" w:sz="4" w:space="0" w:color="auto"/>
              <w:right w:val="single" w:sz="4" w:space="0" w:color="auto"/>
            </w:tcBorders>
            <w:vAlign w:val="center"/>
          </w:tcPr>
          <w:p w14:paraId="3D3A10D0" w14:textId="77777777" w:rsidR="005755E8" w:rsidRPr="00A15DCB" w:rsidRDefault="005755E8" w:rsidP="009B330A">
            <w:pPr>
              <w:pStyle w:val="TAL"/>
              <w:rPr>
                <w:lang w:eastAsia="zh-CN"/>
              </w:rPr>
            </w:pPr>
            <w:r w:rsidRPr="00A15DCB">
              <w:rPr>
                <w:lang w:eastAsia="zh-CN"/>
              </w:rPr>
              <w:t>Time domain resource assignment</w:t>
            </w:r>
          </w:p>
        </w:tc>
        <w:tc>
          <w:tcPr>
            <w:tcW w:w="4253" w:type="dxa"/>
            <w:tcBorders>
              <w:top w:val="single" w:sz="4" w:space="0" w:color="auto"/>
              <w:left w:val="nil"/>
              <w:bottom w:val="single" w:sz="4" w:space="0" w:color="auto"/>
              <w:right w:val="single" w:sz="4" w:space="0" w:color="auto"/>
            </w:tcBorders>
            <w:noWrap/>
          </w:tcPr>
          <w:p w14:paraId="77A3CCEE" w14:textId="63EC8635" w:rsidR="005755E8" w:rsidRPr="00A15DCB" w:rsidRDefault="005755E8" w:rsidP="009B330A">
            <w:pPr>
              <w:pStyle w:val="TAL"/>
              <w:rPr>
                <w:i/>
                <w:lang w:eastAsia="zh-CN"/>
              </w:rPr>
            </w:pPr>
            <w:r w:rsidRPr="00A15DCB">
              <w:rPr>
                <w:lang w:eastAsia="zh-CN"/>
              </w:rPr>
              <w:t>The fi</w:t>
            </w:r>
            <w:r w:rsidR="00832792" w:rsidRPr="00A15DCB">
              <w:rPr>
                <w:lang w:eastAsia="zh-CN"/>
              </w:rPr>
              <w:t>r</w:t>
            </w:r>
            <w:r w:rsidRPr="00A15DCB">
              <w:rPr>
                <w:lang w:eastAsia="zh-CN"/>
              </w:rPr>
              <w:t>st entry of</w:t>
            </w:r>
            <w:r w:rsidRPr="00A15DCB">
              <w:rPr>
                <w:i/>
                <w:lang w:eastAsia="zh-CN"/>
              </w:rPr>
              <w:t xml:space="preserve"> tdra-FieldIndexListDCI-1-3</w:t>
            </w:r>
          </w:p>
        </w:tc>
        <w:tc>
          <w:tcPr>
            <w:tcW w:w="597" w:type="dxa"/>
            <w:tcBorders>
              <w:top w:val="single" w:sz="4" w:space="0" w:color="auto"/>
              <w:left w:val="nil"/>
              <w:bottom w:val="single" w:sz="4" w:space="0" w:color="auto"/>
              <w:right w:val="single" w:sz="4" w:space="0" w:color="auto"/>
            </w:tcBorders>
            <w:noWrap/>
            <w:vAlign w:val="center"/>
          </w:tcPr>
          <w:p w14:paraId="61F9D0B4" w14:textId="77777777" w:rsidR="005755E8" w:rsidRPr="00A15DCB" w:rsidRDefault="005755E8" w:rsidP="009B330A">
            <w:pPr>
              <w:pStyle w:val="TAC"/>
              <w:rPr>
                <w:lang w:eastAsia="zh-CN"/>
              </w:rPr>
            </w:pPr>
            <w:r w:rsidRPr="00A15DCB">
              <w:rPr>
                <w:lang w:eastAsia="zh-CN"/>
              </w:rPr>
              <w:t>“00”</w:t>
            </w:r>
          </w:p>
        </w:tc>
        <w:tc>
          <w:tcPr>
            <w:tcW w:w="1305" w:type="dxa"/>
            <w:tcBorders>
              <w:top w:val="single" w:sz="4" w:space="0" w:color="auto"/>
              <w:left w:val="nil"/>
              <w:bottom w:val="single" w:sz="4" w:space="0" w:color="auto"/>
              <w:right w:val="single" w:sz="4" w:space="0" w:color="auto"/>
            </w:tcBorders>
          </w:tcPr>
          <w:p w14:paraId="47C8682D" w14:textId="77777777" w:rsidR="005755E8" w:rsidRPr="00A15DCB" w:rsidRDefault="005755E8" w:rsidP="009B330A">
            <w:pPr>
              <w:pStyle w:val="TAC"/>
              <w:jc w:val="both"/>
              <w:rPr>
                <w:lang w:eastAsia="zh-CN"/>
              </w:rPr>
            </w:pPr>
            <w:r w:rsidRPr="00A15DCB">
              <w:rPr>
                <w:lang w:eastAsia="zh-CN"/>
              </w:rPr>
              <w:t>Step 5,8,11</w:t>
            </w:r>
          </w:p>
        </w:tc>
      </w:tr>
      <w:tr w:rsidR="005755E8" w:rsidRPr="00A15DCB" w14:paraId="4F518367" w14:textId="77777777" w:rsidTr="009B330A">
        <w:trPr>
          <w:cantSplit/>
          <w:trHeight w:val="57"/>
          <w:jc w:val="center"/>
        </w:trPr>
        <w:tc>
          <w:tcPr>
            <w:tcW w:w="3539" w:type="dxa"/>
            <w:tcBorders>
              <w:left w:val="single" w:sz="4" w:space="0" w:color="auto"/>
              <w:bottom w:val="single" w:sz="4" w:space="0" w:color="auto"/>
              <w:right w:val="single" w:sz="4" w:space="0" w:color="auto"/>
            </w:tcBorders>
            <w:vAlign w:val="center"/>
          </w:tcPr>
          <w:p w14:paraId="419951FB"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31EAF136" w14:textId="77777777" w:rsidR="005755E8" w:rsidRPr="00A15DCB" w:rsidRDefault="005755E8" w:rsidP="009B330A">
            <w:pPr>
              <w:pStyle w:val="TAL"/>
              <w:rPr>
                <w:i/>
                <w:lang w:eastAsia="zh-CN"/>
              </w:rPr>
            </w:pPr>
            <w:r w:rsidRPr="00A15DCB">
              <w:rPr>
                <w:lang w:eastAsia="zh-CN"/>
              </w:rPr>
              <w:t>The second entry of</w:t>
            </w:r>
            <w:r w:rsidRPr="00A15DCB">
              <w:t xml:space="preserve"> </w:t>
            </w:r>
            <w:r w:rsidRPr="00A15DCB">
              <w:rPr>
                <w:i/>
                <w:lang w:eastAsia="zh-CN"/>
              </w:rPr>
              <w:t>tdra-FieldIndexListDCI-1-3</w:t>
            </w:r>
          </w:p>
        </w:tc>
        <w:tc>
          <w:tcPr>
            <w:tcW w:w="597" w:type="dxa"/>
            <w:tcBorders>
              <w:top w:val="single" w:sz="4" w:space="0" w:color="auto"/>
              <w:left w:val="nil"/>
              <w:bottom w:val="single" w:sz="4" w:space="0" w:color="auto"/>
              <w:right w:val="single" w:sz="4" w:space="0" w:color="auto"/>
            </w:tcBorders>
            <w:noWrap/>
            <w:vAlign w:val="center"/>
          </w:tcPr>
          <w:p w14:paraId="1D347518" w14:textId="77777777" w:rsidR="005755E8" w:rsidRPr="00A15DCB" w:rsidRDefault="005755E8" w:rsidP="009B330A">
            <w:pPr>
              <w:pStyle w:val="TAC"/>
              <w:rPr>
                <w:lang w:eastAsia="zh-CN"/>
              </w:rPr>
            </w:pPr>
            <w:r w:rsidRPr="00A15DCB">
              <w:rPr>
                <w:lang w:eastAsia="zh-CN"/>
              </w:rPr>
              <w:t>“01”</w:t>
            </w:r>
          </w:p>
        </w:tc>
        <w:tc>
          <w:tcPr>
            <w:tcW w:w="1305" w:type="dxa"/>
            <w:tcBorders>
              <w:top w:val="single" w:sz="4" w:space="0" w:color="auto"/>
              <w:left w:val="nil"/>
              <w:bottom w:val="single" w:sz="4" w:space="0" w:color="auto"/>
              <w:right w:val="single" w:sz="4" w:space="0" w:color="auto"/>
            </w:tcBorders>
          </w:tcPr>
          <w:p w14:paraId="007CD058" w14:textId="77777777" w:rsidR="005755E8" w:rsidRPr="00A15DCB" w:rsidRDefault="005755E8" w:rsidP="009B330A">
            <w:pPr>
              <w:pStyle w:val="TAC"/>
              <w:jc w:val="both"/>
              <w:rPr>
                <w:lang w:eastAsia="zh-CN"/>
              </w:rPr>
            </w:pPr>
            <w:r w:rsidRPr="00A15DCB">
              <w:rPr>
                <w:lang w:eastAsia="zh-CN"/>
              </w:rPr>
              <w:t>Step 14a1</w:t>
            </w:r>
          </w:p>
        </w:tc>
      </w:tr>
    </w:tbl>
    <w:p w14:paraId="5BA7818E" w14:textId="77777777" w:rsidR="005755E8" w:rsidRPr="00A15DCB" w:rsidRDefault="005755E8" w:rsidP="005755E8"/>
    <w:p w14:paraId="4422143B" w14:textId="77777777" w:rsidR="005755E8" w:rsidRPr="00A15DCB" w:rsidRDefault="005755E8" w:rsidP="005755E8">
      <w:pPr>
        <w:pStyle w:val="Heading6"/>
      </w:pPr>
      <w:r w:rsidRPr="00A15DCB">
        <w:t>7.1.1.2.8.2</w:t>
      </w:r>
      <w:r w:rsidRPr="00A15DCB">
        <w:tab/>
        <w:t>Multi-cell PDSCH scheduling with a single DCI / FDRA field based / Inter-band CA</w:t>
      </w:r>
    </w:p>
    <w:p w14:paraId="6A6EE7A2" w14:textId="77777777" w:rsidR="005755E8" w:rsidRPr="00A15DCB" w:rsidRDefault="005755E8" w:rsidP="005755E8">
      <w:r w:rsidRPr="00A15DCB">
        <w:t>The scope and description of the present TC is the same as test case 7.1.1.2.8.1 with the following differences:</w:t>
      </w:r>
    </w:p>
    <w:p w14:paraId="3BB927A4"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Inter-band CA replaces </w:t>
      </w:r>
      <w:r w:rsidRPr="00A15DCB">
        <w:t xml:space="preserve">Intra-band Contiguous CA </w:t>
      </w:r>
    </w:p>
    <w:p w14:paraId="493286BC" w14:textId="77777777" w:rsidR="005755E8" w:rsidRPr="00A15DCB" w:rsidRDefault="005755E8" w:rsidP="005755E8">
      <w:pPr>
        <w:pStyle w:val="B1"/>
      </w:pPr>
      <w:r w:rsidRPr="00A15DCB">
        <w:t>-</w:t>
      </w:r>
      <w:r w:rsidRPr="00A15DCB">
        <w:tab/>
        <w:t>Cells configuration: NR Cell 10 replaces NR Cell 3</w:t>
      </w:r>
    </w:p>
    <w:p w14:paraId="3267B111" w14:textId="77777777" w:rsidR="005755E8" w:rsidRPr="00A15DCB" w:rsidRDefault="005755E8" w:rsidP="005755E8">
      <w:pPr>
        <w:pStyle w:val="B1"/>
        <w:rPr>
          <w:lang w:eastAsia="zh-CN"/>
        </w:rPr>
      </w:pPr>
      <w:r w:rsidRPr="00A15DCB">
        <w:rPr>
          <w:lang w:eastAsia="zh-CN"/>
        </w:rPr>
        <w:t>-</w:t>
      </w:r>
      <w:r w:rsidRPr="00A15DCB">
        <w:t xml:space="preserve"> </w:t>
      </w:r>
      <w:r w:rsidRPr="00A15DCB">
        <w:tab/>
        <w:t xml:space="preserve">NR Cell 1 </w:t>
      </w:r>
      <w:r w:rsidRPr="00A15DCB">
        <w:rPr>
          <w:lang w:eastAsia="zh-CN"/>
        </w:rPr>
        <w:t>and NR Cell 10 have same SCS/carrier type.</w:t>
      </w:r>
    </w:p>
    <w:p w14:paraId="4F0099B0" w14:textId="77777777" w:rsidR="005755E8" w:rsidRPr="00A15DCB" w:rsidRDefault="005755E8" w:rsidP="005755E8">
      <w:pPr>
        <w:pStyle w:val="Heading6"/>
      </w:pPr>
      <w:r w:rsidRPr="00A15DCB">
        <w:t>7.1.1.2.8.3</w:t>
      </w:r>
      <w:r w:rsidRPr="00A15DCB">
        <w:tab/>
      </w:r>
      <w:r w:rsidRPr="00A15DCB">
        <w:rPr>
          <w:bCs/>
        </w:rPr>
        <w:t>Multi-cell PDSCH scheduling with a single DCI / FDRA field based / Intra-band non-Contiguous CA</w:t>
      </w:r>
    </w:p>
    <w:p w14:paraId="6514DDD6" w14:textId="77777777" w:rsidR="005755E8" w:rsidRPr="00A15DCB" w:rsidRDefault="005755E8" w:rsidP="005755E8">
      <w:r w:rsidRPr="00A15DCB">
        <w:t>The scope and description of the present TC is the same as test case 7.1.1.2.8.1 with the following differences:</w:t>
      </w:r>
    </w:p>
    <w:p w14:paraId="6C8F3FF8"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Intra-band non-Contiguous CA replaces </w:t>
      </w:r>
      <w:r w:rsidRPr="00A15DCB">
        <w:t>Intra-band Contiguous CA.</w:t>
      </w:r>
    </w:p>
    <w:p w14:paraId="16BC97B7" w14:textId="0E1FD766" w:rsidR="005755E8" w:rsidRPr="00A15DCB" w:rsidRDefault="005755E8" w:rsidP="005755E8">
      <w:pPr>
        <w:pStyle w:val="Heading5"/>
      </w:pPr>
      <w:r w:rsidRPr="00A15DCB">
        <w:t>7.1.1.2.9</w:t>
      </w:r>
      <w:r w:rsidRPr="00A15DCB">
        <w:tab/>
      </w:r>
      <w:r w:rsidRPr="00A15DCB">
        <w:rPr>
          <w:rFonts w:eastAsiaTheme="minorEastAsia"/>
          <w:lang w:eastAsia="zh-CN"/>
        </w:rPr>
        <w:t>Multi-cell PDSCH scheduling with a single DCI / Scheduled cell indicator field based</w:t>
      </w:r>
    </w:p>
    <w:p w14:paraId="5C1512EF" w14:textId="77777777" w:rsidR="005755E8" w:rsidRPr="00A15DCB" w:rsidRDefault="005755E8" w:rsidP="005755E8">
      <w:pPr>
        <w:pStyle w:val="Heading6"/>
      </w:pPr>
      <w:r w:rsidRPr="00A15DCB">
        <w:t>7.1.1.2.9.1</w:t>
      </w:r>
      <w:r w:rsidRPr="00A15DCB">
        <w:tab/>
        <w:t>Multi-cell PDSCH scheduling with a single DCI / Scheduled cell indicator field based / Intra-band Contiguous CA</w:t>
      </w:r>
    </w:p>
    <w:p w14:paraId="2F84314B" w14:textId="77777777" w:rsidR="005755E8" w:rsidRPr="00A15DCB" w:rsidRDefault="005755E8" w:rsidP="005755E8">
      <w:pPr>
        <w:pStyle w:val="H6"/>
      </w:pPr>
      <w:r w:rsidRPr="00A15DCB">
        <w:t>7.1.1.2.9.1.1</w:t>
      </w:r>
      <w:r w:rsidRPr="00A15DCB">
        <w:tab/>
        <w:t>Test Purpose (TP)</w:t>
      </w:r>
    </w:p>
    <w:p w14:paraId="7D63D53F" w14:textId="77777777" w:rsidR="005755E8" w:rsidRPr="00A15DCB" w:rsidRDefault="005755E8" w:rsidP="005755E8">
      <w:pPr>
        <w:pStyle w:val="H6"/>
      </w:pPr>
      <w:r w:rsidRPr="00A15DCB">
        <w:t>(1)</w:t>
      </w:r>
    </w:p>
    <w:p w14:paraId="79F8CB44"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configured</w:t>
      </w:r>
      <w:r w:rsidRPr="00A15DCB">
        <w:rPr>
          <w:noProof w:val="0"/>
        </w:rPr>
        <w:t xml:space="preserve"> }</w:t>
      </w:r>
    </w:p>
    <w:p w14:paraId="589AF9CB"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4C6DD7F5"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Scheduled cell indicator field of DCI format 1-3 indicated that PCell is scheduled Cell</w:t>
      </w:r>
      <w:r w:rsidRPr="00A15DCB">
        <w:rPr>
          <w:i/>
          <w:noProof w:val="0"/>
        </w:rPr>
        <w:t xml:space="preserve"> </w:t>
      </w:r>
      <w:r w:rsidRPr="00A15DCB">
        <w:rPr>
          <w:noProof w:val="0"/>
        </w:rPr>
        <w:t>}</w:t>
      </w:r>
    </w:p>
    <w:p w14:paraId="2D02AB78"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5A78EFC9" w14:textId="77777777" w:rsidR="005755E8" w:rsidRPr="00A15DCB" w:rsidRDefault="005755E8" w:rsidP="005755E8">
      <w:pPr>
        <w:pStyle w:val="PL"/>
        <w:rPr>
          <w:noProof w:val="0"/>
        </w:rPr>
      </w:pPr>
      <w:r w:rsidRPr="00A15DCB">
        <w:rPr>
          <w:noProof w:val="0"/>
        </w:rPr>
        <w:t xml:space="preserve">              }</w:t>
      </w:r>
    </w:p>
    <w:p w14:paraId="6C93E003" w14:textId="77777777" w:rsidR="005755E8" w:rsidRPr="00A15DCB" w:rsidRDefault="005755E8" w:rsidP="005755E8">
      <w:pPr>
        <w:pStyle w:val="PL"/>
        <w:rPr>
          <w:noProof w:val="0"/>
        </w:rPr>
      </w:pPr>
    </w:p>
    <w:p w14:paraId="0005C5CF" w14:textId="77777777" w:rsidR="005755E8" w:rsidRPr="00A15DCB" w:rsidRDefault="005755E8" w:rsidP="005755E8">
      <w:pPr>
        <w:pStyle w:val="H6"/>
      </w:pPr>
      <w:r w:rsidRPr="00A15DCB">
        <w:lastRenderedPageBreak/>
        <w:t>(2)</w:t>
      </w:r>
    </w:p>
    <w:p w14:paraId="78824D45"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configured</w:t>
      </w:r>
      <w:r w:rsidRPr="00A15DCB">
        <w:rPr>
          <w:noProof w:val="0"/>
        </w:rPr>
        <w:t xml:space="preserve"> }</w:t>
      </w:r>
    </w:p>
    <w:p w14:paraId="39DB3D50"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2ACC0765"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Scheduled cell indicator field of DCI format 1-3 indicated that SCell is scheduled Cell</w:t>
      </w:r>
      <w:r w:rsidRPr="00A15DCB">
        <w:rPr>
          <w:noProof w:val="0"/>
        </w:rPr>
        <w:t xml:space="preserve"> }</w:t>
      </w:r>
    </w:p>
    <w:p w14:paraId="704485A8"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0FC86151" w14:textId="77777777" w:rsidR="005755E8" w:rsidRPr="00A15DCB" w:rsidRDefault="005755E8" w:rsidP="005755E8">
      <w:pPr>
        <w:pStyle w:val="PL"/>
        <w:rPr>
          <w:noProof w:val="0"/>
        </w:rPr>
      </w:pPr>
      <w:r w:rsidRPr="00A15DCB">
        <w:rPr>
          <w:noProof w:val="0"/>
        </w:rPr>
        <w:t xml:space="preserve">              }</w:t>
      </w:r>
    </w:p>
    <w:p w14:paraId="154A0777" w14:textId="77777777" w:rsidR="005755E8" w:rsidRPr="00A15DCB" w:rsidRDefault="005755E8" w:rsidP="005755E8">
      <w:pPr>
        <w:pStyle w:val="PL"/>
        <w:rPr>
          <w:noProof w:val="0"/>
        </w:rPr>
      </w:pPr>
    </w:p>
    <w:p w14:paraId="540D2C0F" w14:textId="77777777" w:rsidR="005755E8" w:rsidRPr="00A15DCB" w:rsidRDefault="005755E8" w:rsidP="005755E8">
      <w:pPr>
        <w:pStyle w:val="H6"/>
      </w:pPr>
      <w:r w:rsidRPr="00A15DCB">
        <w:t>(3)</w:t>
      </w:r>
    </w:p>
    <w:p w14:paraId="18600E66"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configured</w:t>
      </w:r>
      <w:r w:rsidRPr="00A15DCB">
        <w:rPr>
          <w:noProof w:val="0"/>
        </w:rPr>
        <w:t xml:space="preserve"> }</w:t>
      </w:r>
    </w:p>
    <w:p w14:paraId="38151574"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1BE4D809"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Scheduled cell indicator field of DCI format 1-3 indicated that PCell and SCell are scheduled Cell</w:t>
      </w:r>
      <w:r w:rsidRPr="00A15DCB">
        <w:rPr>
          <w:noProof w:val="0"/>
        </w:rPr>
        <w:t xml:space="preserve"> }</w:t>
      </w:r>
    </w:p>
    <w:p w14:paraId="3540A364"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HARQ-ACK information including two HARQ feedback and the timing of PUCCH carrying HARQ-ACK information is determined by the last PDSCH</w:t>
      </w:r>
      <w:r w:rsidRPr="00A15DCB">
        <w:rPr>
          <w:noProof w:val="0"/>
        </w:rPr>
        <w:t xml:space="preserve"> }</w:t>
      </w:r>
    </w:p>
    <w:p w14:paraId="0BC9102B" w14:textId="77777777" w:rsidR="005755E8" w:rsidRPr="00A15DCB" w:rsidRDefault="005755E8" w:rsidP="005755E8">
      <w:pPr>
        <w:pStyle w:val="PL"/>
        <w:rPr>
          <w:noProof w:val="0"/>
        </w:rPr>
      </w:pPr>
      <w:r w:rsidRPr="00A15DCB">
        <w:rPr>
          <w:noProof w:val="0"/>
        </w:rPr>
        <w:t xml:space="preserve">              }</w:t>
      </w:r>
    </w:p>
    <w:p w14:paraId="3B7DF71F" w14:textId="77777777" w:rsidR="005755E8" w:rsidRPr="00A15DCB" w:rsidRDefault="005755E8" w:rsidP="005755E8">
      <w:pPr>
        <w:pStyle w:val="PL"/>
        <w:rPr>
          <w:noProof w:val="0"/>
        </w:rPr>
      </w:pPr>
    </w:p>
    <w:p w14:paraId="6A7E2E43" w14:textId="77777777" w:rsidR="005755E8" w:rsidRPr="00A15DCB" w:rsidRDefault="005755E8" w:rsidP="005755E8">
      <w:pPr>
        <w:pStyle w:val="H6"/>
      </w:pPr>
      <w:r w:rsidRPr="00A15DCB">
        <w:t>7.1.1.2.9.1.2</w:t>
      </w:r>
      <w:r w:rsidRPr="00A15DCB">
        <w:tab/>
        <w:t>Conformance requirements</w:t>
      </w:r>
    </w:p>
    <w:p w14:paraId="05C19D8E" w14:textId="77777777" w:rsidR="005755E8" w:rsidRPr="00A15DCB" w:rsidRDefault="005755E8" w:rsidP="005755E8">
      <w:r w:rsidRPr="00A15DCB">
        <w:t>References: The conformance requirements covered in the current TC are specified in: TS 3</w:t>
      </w:r>
      <w:r w:rsidRPr="00A15DCB">
        <w:rPr>
          <w:lang w:eastAsia="zh-CN"/>
        </w:rPr>
        <w:t>8</w:t>
      </w:r>
      <w:r w:rsidRPr="00A15DCB">
        <w:t xml:space="preserve">.212 clause 7.3.1.0, </w:t>
      </w:r>
      <w:r w:rsidRPr="00A15DCB">
        <w:rPr>
          <w:lang w:eastAsia="zh-CN"/>
        </w:rPr>
        <w:t>7.3.1.2.4</w:t>
      </w:r>
      <w:r w:rsidRPr="00A15DCB">
        <w:t xml:space="preserve"> and T 38.213 clause 9.2.3</w:t>
      </w:r>
      <w:r w:rsidRPr="00A15DCB">
        <w:rPr>
          <w:lang w:eastAsia="zh-CN"/>
        </w:rPr>
        <w:t>.</w:t>
      </w:r>
      <w:r w:rsidRPr="00A15DCB">
        <w:t xml:space="preserve"> Unless otherwise stated these are Rel-18 requirements.</w:t>
      </w:r>
    </w:p>
    <w:p w14:paraId="6FC6028F" w14:textId="77777777" w:rsidR="005755E8" w:rsidRPr="00A15DCB" w:rsidRDefault="005755E8" w:rsidP="005755E8">
      <w:r w:rsidRPr="00A15DCB">
        <w:t>[TS 38.212, clause 7.3.1.0]</w:t>
      </w:r>
    </w:p>
    <w:p w14:paraId="1A5D2E13" w14:textId="77777777" w:rsidR="005755E8" w:rsidRPr="00A15DCB" w:rsidRDefault="005755E8" w:rsidP="005755E8">
      <w:pPr>
        <w:rPr>
          <w:lang w:eastAsia="zh-CN"/>
        </w:rPr>
      </w:pPr>
      <w:r w:rsidRPr="00A15DCB">
        <w:rPr>
          <w:lang w:eastAsia="zh-CN"/>
        </w:rPr>
        <w:t>Step 3:</w:t>
      </w:r>
    </w:p>
    <w:p w14:paraId="03BD47C7" w14:textId="77777777" w:rsidR="005755E8" w:rsidRPr="00A15DCB" w:rsidRDefault="005755E8" w:rsidP="005755E8">
      <w:pPr>
        <w:pStyle w:val="B1"/>
        <w:rPr>
          <w:lang w:eastAsia="zh-CN"/>
        </w:rPr>
      </w:pPr>
      <w:r w:rsidRPr="00A15DCB">
        <w:rPr>
          <w:lang w:eastAsia="zh-CN"/>
        </w:rPr>
        <w:t>-</w:t>
      </w:r>
      <w:r w:rsidRPr="00A15DCB">
        <w:rPr>
          <w:lang w:eastAsia="zh-CN"/>
        </w:rPr>
        <w:tab/>
        <w:t>If both of the following conditions are fulfilled the size alignment procedure is complete</w:t>
      </w:r>
    </w:p>
    <w:p w14:paraId="0F774B9A" w14:textId="77777777" w:rsidR="005755E8" w:rsidRPr="00A15DCB" w:rsidRDefault="005755E8" w:rsidP="005755E8">
      <w:pPr>
        <w:pStyle w:val="B2"/>
        <w:rPr>
          <w:lang w:eastAsia="zh-CN"/>
        </w:rPr>
      </w:pPr>
      <w:r w:rsidRPr="00A15DCB">
        <w:rPr>
          <w:lang w:eastAsia="zh-CN"/>
        </w:rPr>
        <w:t>-</w:t>
      </w:r>
      <w:r w:rsidRPr="00A15DCB">
        <w:rPr>
          <w:lang w:eastAsia="zh-CN"/>
        </w:rPr>
        <w:tab/>
        <w:t xml:space="preserve">the total number of different DCI sizes configured to monitor is no more than 4 for the cell </w:t>
      </w:r>
    </w:p>
    <w:p w14:paraId="6E9C1029" w14:textId="77777777" w:rsidR="005755E8" w:rsidRPr="00A15DCB" w:rsidRDefault="005755E8" w:rsidP="005755E8">
      <w:pPr>
        <w:pStyle w:val="B2"/>
        <w:rPr>
          <w:lang w:eastAsia="zh-CN"/>
        </w:rPr>
      </w:pPr>
      <w:r w:rsidRPr="00A15DCB">
        <w:rPr>
          <w:lang w:eastAsia="zh-CN"/>
        </w:rPr>
        <w:t>-</w:t>
      </w:r>
      <w:r w:rsidRPr="00A15DCB">
        <w:rPr>
          <w:lang w:eastAsia="zh-CN"/>
        </w:rPr>
        <w:tab/>
        <w:t>the total number of different DCI sizes with C-RNTI configured to monitor is no more than 3 for the cell</w:t>
      </w:r>
    </w:p>
    <w:p w14:paraId="7424DE17" w14:textId="77777777" w:rsidR="005755E8" w:rsidRPr="00A15DCB" w:rsidRDefault="005755E8" w:rsidP="005755E8">
      <w:pPr>
        <w:rPr>
          <w:lang w:eastAsia="zh-CN"/>
        </w:rPr>
      </w:pPr>
      <w:r w:rsidRPr="00A15DCB">
        <w:rPr>
          <w:lang w:eastAsia="zh-CN"/>
        </w:rPr>
        <w:t>Step 4:</w:t>
      </w:r>
    </w:p>
    <w:p w14:paraId="45691975" w14:textId="77777777" w:rsidR="005755E8" w:rsidRPr="00A15DCB" w:rsidRDefault="005755E8" w:rsidP="005755E8">
      <w:pPr>
        <w:pStyle w:val="B1"/>
        <w:rPr>
          <w:lang w:eastAsia="zh-CN"/>
        </w:rPr>
      </w:pPr>
      <w:r w:rsidRPr="00A15DCB">
        <w:rPr>
          <w:lang w:eastAsia="zh-CN"/>
        </w:rPr>
        <w:t>-</w:t>
      </w:r>
      <w:r w:rsidRPr="00A15DCB">
        <w:rPr>
          <w:lang w:eastAsia="zh-CN"/>
        </w:rPr>
        <w:tab/>
        <w:t xml:space="preserve">Otherwise </w:t>
      </w:r>
    </w:p>
    <w:p w14:paraId="6C027624" w14:textId="77777777" w:rsidR="005755E8" w:rsidRPr="00A15DCB" w:rsidRDefault="005755E8" w:rsidP="005755E8">
      <w:pPr>
        <w:pStyle w:val="B2"/>
        <w:rPr>
          <w:lang w:eastAsia="zh-CN"/>
        </w:rPr>
      </w:pPr>
      <w:r w:rsidRPr="00A15DCB">
        <w:rPr>
          <w:lang w:eastAsia="zh-CN"/>
        </w:rPr>
        <w:t>Step 4A:</w:t>
      </w:r>
    </w:p>
    <w:p w14:paraId="357B3EB6" w14:textId="77777777" w:rsidR="005755E8" w:rsidRPr="00A15DCB" w:rsidRDefault="005755E8" w:rsidP="005755E8">
      <w:pPr>
        <w:pStyle w:val="B2"/>
        <w:rPr>
          <w:lang w:eastAsia="zh-CN"/>
        </w:rPr>
      </w:pPr>
      <w:r w:rsidRPr="00A15DCB">
        <w:rPr>
          <w:lang w:eastAsia="zh-CN"/>
        </w:rPr>
        <w:t>…</w:t>
      </w:r>
    </w:p>
    <w:p w14:paraId="54219ADE" w14:textId="77777777" w:rsidR="005755E8" w:rsidRPr="00A15DCB" w:rsidRDefault="005755E8" w:rsidP="005755E8">
      <w:pPr>
        <w:pStyle w:val="B2"/>
        <w:rPr>
          <w:lang w:eastAsia="zh-CN"/>
        </w:rPr>
      </w:pPr>
      <w:r w:rsidRPr="00A15DCB">
        <w:rPr>
          <w:lang w:eastAsia="zh-CN"/>
        </w:rPr>
        <w:t>Step 4B:</w:t>
      </w:r>
    </w:p>
    <w:p w14:paraId="283F0CD1" w14:textId="77777777" w:rsidR="005755E8" w:rsidRPr="00A15DCB" w:rsidRDefault="005755E8" w:rsidP="005755E8">
      <w:pPr>
        <w:pStyle w:val="B3"/>
        <w:ind w:left="0" w:firstLineChars="300" w:firstLine="600"/>
        <w:rPr>
          <w:lang w:eastAsia="zh-CN"/>
        </w:rPr>
      </w:pPr>
      <w:r w:rsidRPr="00A15DCB">
        <w:rPr>
          <w:lang w:eastAsia="zh-CN"/>
        </w:rPr>
        <w:t>…</w:t>
      </w:r>
    </w:p>
    <w:p w14:paraId="15DB836C" w14:textId="77777777" w:rsidR="005755E8" w:rsidRPr="00A15DCB" w:rsidRDefault="005755E8" w:rsidP="005755E8">
      <w:pPr>
        <w:pStyle w:val="B2"/>
        <w:rPr>
          <w:lang w:eastAsia="zh-CN"/>
        </w:rPr>
      </w:pPr>
      <w:r w:rsidRPr="00A15DCB">
        <w:rPr>
          <w:lang w:eastAsia="zh-CN"/>
        </w:rPr>
        <w:t>Step 4C:</w:t>
      </w:r>
    </w:p>
    <w:p w14:paraId="214D8361"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35B5DC1B" w14:textId="77777777" w:rsidR="005755E8" w:rsidRPr="00A15DCB" w:rsidRDefault="005755E8" w:rsidP="005755E8">
      <w:pPr>
        <w:pStyle w:val="B3"/>
        <w:rPr>
          <w:lang w:eastAsia="zh-CN"/>
        </w:rPr>
      </w:pPr>
      <w:r w:rsidRPr="00A15DCB">
        <w:rPr>
          <w:lang w:eastAsia="zh-CN"/>
        </w:rPr>
        <w:t>-</w:t>
      </w:r>
      <w:r w:rsidRPr="00A15DCB">
        <w:rPr>
          <w:lang w:eastAsia="zh-CN"/>
        </w:rPr>
        <w:tab/>
        <w:t>I</w:t>
      </w:r>
      <w:r w:rsidRPr="00A15DCB">
        <w:t xml:space="preserve">f the number of information bits in </w:t>
      </w:r>
      <w:r w:rsidRPr="00A15DCB">
        <w:rPr>
          <w:lang w:eastAsia="zh-CN"/>
        </w:rPr>
        <w:t xml:space="preserve">the DCI </w:t>
      </w:r>
      <w:r w:rsidRPr="00A15DCB">
        <w:t>format 0_1</w:t>
      </w:r>
      <w:r w:rsidRPr="00A15DCB">
        <w:rPr>
          <w:lang w:eastAsia="zh-CN"/>
        </w:rPr>
        <w:t xml:space="preserve"> </w:t>
      </w:r>
      <w:r w:rsidRPr="00A15DCB">
        <w:t>prior to padding is less than the payload size of</w:t>
      </w:r>
      <w:r w:rsidRPr="00A15DCB">
        <w:rPr>
          <w:lang w:eastAsia="zh-CN"/>
        </w:rPr>
        <w:t xml:space="preserve"> the DCI</w:t>
      </w:r>
      <w:r w:rsidRPr="00A15DCB">
        <w:t xml:space="preserve"> format 1_1 for scheduling the same serving cell, </w:t>
      </w:r>
      <w:r w:rsidRPr="00A15DCB">
        <w:rPr>
          <w:lang w:eastAsia="zh-CN"/>
        </w:rPr>
        <w:t xml:space="preserve">a number of zero padding bits are generated for the DCI </w:t>
      </w:r>
      <w:r w:rsidRPr="00A15DCB">
        <w:t>format 0_1 until the payload size equals that of</w:t>
      </w:r>
      <w:r w:rsidRPr="00A15DCB">
        <w:rPr>
          <w:lang w:eastAsia="zh-CN"/>
        </w:rPr>
        <w:t xml:space="preserve"> the DCI</w:t>
      </w:r>
      <w:r w:rsidRPr="00A15DCB">
        <w:t xml:space="preserve"> format 1_1.</w:t>
      </w:r>
    </w:p>
    <w:p w14:paraId="1CC9D6AC" w14:textId="77777777" w:rsidR="005755E8" w:rsidRPr="00A15DCB" w:rsidRDefault="005755E8" w:rsidP="005755E8">
      <w:pPr>
        <w:pStyle w:val="B3"/>
        <w:rPr>
          <w:lang w:eastAsia="zh-CN"/>
        </w:rPr>
      </w:pPr>
      <w:r w:rsidRPr="00A15DCB">
        <w:rPr>
          <w:lang w:eastAsia="zh-CN"/>
        </w:rPr>
        <w:t>-</w:t>
      </w:r>
      <w:r w:rsidRPr="00A15DCB">
        <w:rPr>
          <w:lang w:eastAsia="zh-CN"/>
        </w:rPr>
        <w:tab/>
        <w:t xml:space="preserve">If the number of information bits in the DCI format 1_1 prior to padding is less than the payload size of the DCI format 0_1 for scheduling the same serving cell, </w:t>
      </w:r>
      <w:r w:rsidRPr="00A15DCB">
        <w:t xml:space="preserve">zeros shall be appended to </w:t>
      </w:r>
      <w:r w:rsidRPr="00A15DCB">
        <w:rPr>
          <w:lang w:eastAsia="zh-CN"/>
        </w:rPr>
        <w:t xml:space="preserve">the DCI </w:t>
      </w:r>
      <w:r w:rsidRPr="00A15DCB">
        <w:t xml:space="preserve">format </w:t>
      </w:r>
      <w:r w:rsidRPr="00A15DCB">
        <w:rPr>
          <w:lang w:eastAsia="zh-CN"/>
        </w:rPr>
        <w:t>1</w:t>
      </w:r>
      <w:r w:rsidRPr="00A15DCB">
        <w:t>_1 until the payload size equals that of</w:t>
      </w:r>
      <w:r w:rsidRPr="00A15DCB">
        <w:rPr>
          <w:lang w:eastAsia="zh-CN"/>
        </w:rPr>
        <w:t xml:space="preserve"> the DCI</w:t>
      </w:r>
      <w:r w:rsidRPr="00A15DCB">
        <w:t xml:space="preserve"> format </w:t>
      </w:r>
      <w:r w:rsidRPr="00A15DCB">
        <w:rPr>
          <w:lang w:eastAsia="zh-CN"/>
        </w:rPr>
        <w:t>0</w:t>
      </w:r>
      <w:r w:rsidRPr="00A15DCB">
        <w:t>_1.</w:t>
      </w:r>
    </w:p>
    <w:p w14:paraId="063D3651" w14:textId="77777777" w:rsidR="005755E8" w:rsidRPr="00A15DCB" w:rsidRDefault="005755E8" w:rsidP="005755E8">
      <w:pPr>
        <w:rPr>
          <w:lang w:eastAsia="sv-SE"/>
        </w:rPr>
      </w:pPr>
      <w:r w:rsidRPr="00A15DCB">
        <w:t>[TS 38.212, clause 7.3.1.2.4]</w:t>
      </w:r>
    </w:p>
    <w:p w14:paraId="75596CE2" w14:textId="77777777" w:rsidR="005755E8" w:rsidRPr="00A15DCB" w:rsidRDefault="005755E8" w:rsidP="005755E8">
      <w:r w:rsidRPr="00A15DCB">
        <w:t>DCI format 1</w:t>
      </w:r>
      <w:r w:rsidRPr="00A15DCB">
        <w:rPr>
          <w:lang w:eastAsia="zh-CN"/>
        </w:rPr>
        <w:t>_3</w:t>
      </w:r>
      <w:r w:rsidRPr="00A15DCB">
        <w:t xml:space="preserve"> is used for the scheduling of </w:t>
      </w:r>
      <w:r w:rsidRPr="00A15DCB">
        <w:rPr>
          <w:lang w:eastAsia="zh-CN"/>
        </w:rPr>
        <w:t>one PDSCH in one cell, or multiple PDSCHs in multiple cells with one PDSCH per cell</w:t>
      </w:r>
      <w:r w:rsidRPr="00A15DCB">
        <w:t>.</w:t>
      </w:r>
    </w:p>
    <w:p w14:paraId="02B3016F" w14:textId="77777777" w:rsidR="005755E8" w:rsidRPr="00A15DCB" w:rsidRDefault="005755E8" w:rsidP="005755E8">
      <w:r w:rsidRPr="00A15DCB">
        <w:t>The following information is transmitted by means of the DCI format 1</w:t>
      </w:r>
      <w:r w:rsidRPr="00A15DCB">
        <w:rPr>
          <w:lang w:eastAsia="zh-CN"/>
        </w:rPr>
        <w:t>_3 with CRC scrambled by C-RNTI or MCS-C-RNTI</w:t>
      </w:r>
      <w:r w:rsidRPr="00A15DCB">
        <w:t>:</w:t>
      </w:r>
    </w:p>
    <w:p w14:paraId="284A9F05" w14:textId="77777777" w:rsidR="005755E8" w:rsidRPr="00A15DCB" w:rsidRDefault="005755E8" w:rsidP="005755E8">
      <w:pPr>
        <w:pStyle w:val="B1"/>
        <w:rPr>
          <w:lang w:eastAsia="zh-CN"/>
        </w:rPr>
      </w:pPr>
      <w:r w:rsidRPr="00A15DCB">
        <w:lastRenderedPageBreak/>
        <w:t>-</w:t>
      </w:r>
      <w:r w:rsidRPr="00A15DCB">
        <w:rPr>
          <w:lang w:eastAsia="zh-CN"/>
        </w:rPr>
        <w:tab/>
        <w:t xml:space="preserve">Identifier for </w:t>
      </w:r>
      <w:r w:rsidRPr="00A15DCB">
        <w:t xml:space="preserve">DCI formats - </w:t>
      </w:r>
      <w:r w:rsidRPr="00A15DCB">
        <w:rPr>
          <w:lang w:eastAsia="zh-CN"/>
        </w:rPr>
        <w:t>1</w:t>
      </w:r>
      <w:r w:rsidRPr="00A15DCB">
        <w:t xml:space="preserve"> bit</w:t>
      </w:r>
      <w:r w:rsidRPr="00A15DCB">
        <w:rPr>
          <w:lang w:eastAsia="zh-CN"/>
        </w:rPr>
        <w:t>s</w:t>
      </w:r>
    </w:p>
    <w:p w14:paraId="51C3564A" w14:textId="77777777" w:rsidR="005755E8" w:rsidRPr="00A15DCB" w:rsidRDefault="005755E8" w:rsidP="005755E8">
      <w:pPr>
        <w:pStyle w:val="B2"/>
        <w:rPr>
          <w:lang w:eastAsia="zh-CN"/>
        </w:rPr>
      </w:pPr>
      <w:r w:rsidRPr="00A15DCB">
        <w:rPr>
          <w:lang w:eastAsia="zh-CN"/>
        </w:rPr>
        <w:t>-</w:t>
      </w:r>
      <w:r w:rsidRPr="00A15DCB">
        <w:rPr>
          <w:lang w:eastAsia="zh-CN"/>
        </w:rPr>
        <w:tab/>
        <w:t>The value of this bit field is always set to 1, indicating a DL DCI format</w:t>
      </w:r>
    </w:p>
    <w:p w14:paraId="4DD22CB3" w14:textId="77777777" w:rsidR="005755E8" w:rsidRPr="00A15DCB" w:rsidRDefault="005755E8" w:rsidP="005755E8">
      <w:pPr>
        <w:pStyle w:val="B1"/>
      </w:pPr>
      <w:r w:rsidRPr="00A15DCB">
        <w:t>-</w:t>
      </w:r>
      <w:r w:rsidRPr="00A15DCB">
        <w:tab/>
        <w:t>Scheduled cell set indicator -</w:t>
      </w:r>
      <w:r w:rsidRPr="00A15DCB">
        <w:rPr>
          <w:lang w:eastAsia="zh-CN"/>
        </w:rPr>
        <w:t xml:space="preserve"> </w:t>
      </w:r>
      <w:r w:rsidRPr="00A15DCB">
        <w:t xml:space="preserv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r>
          <w:rPr>
            <w:rFonts w:ascii="Cambria Math" w:hAnsi="Cambria Math"/>
          </w:rPr>
          <m:t xml:space="preserve"> </m:t>
        </m:r>
      </m:oMath>
      <w:r w:rsidRPr="00A15DCB">
        <w:t xml:space="preserve">bits,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A15DCB">
        <w:t xml:space="preserve"> is the number of cell sets which are configured by higher layer parameter </w:t>
      </w:r>
      <w:r w:rsidRPr="00A15DCB">
        <w:rPr>
          <w:i/>
        </w:rPr>
        <w:t>MC-DCI-SetofCellsToAddModList</w:t>
      </w:r>
      <w:r w:rsidRPr="00A15DCB">
        <w:t xml:space="preserve"> to be respectively scheduled by DCI format 0_3</w:t>
      </w:r>
      <w:r w:rsidRPr="00A15DCB">
        <w:rPr>
          <w:lang w:eastAsia="zh-CN"/>
        </w:rPr>
        <w:t>/1_3</w:t>
      </w:r>
      <w:r w:rsidRPr="00A15DCB">
        <w:t xml:space="preserve"> from the cell on which this format is carried by PDCCH. If present, this field is used to indicate the scheduled cell set according to Table 7.3.1.1.4-1; otherwise, the scheduled cell set is the cell set configured to be scheduled by DCI format 0_3/1_3 from the cell by higher layer parameter</w:t>
      </w:r>
      <w:r w:rsidRPr="00A15DCB">
        <w:rPr>
          <w:i/>
        </w:rPr>
        <w:t xml:space="preserve"> MC-DCI-SetofCellsToAddModList</w:t>
      </w:r>
      <w:r w:rsidRPr="00A15DCB">
        <w:t xml:space="preserve">.     </w:t>
      </w:r>
    </w:p>
    <w:p w14:paraId="1309A460" w14:textId="77777777" w:rsidR="005755E8" w:rsidRPr="00A15DCB" w:rsidRDefault="005755E8" w:rsidP="005755E8">
      <w:pPr>
        <w:pStyle w:val="B1"/>
      </w:pPr>
      <w:r w:rsidRPr="00A15DCB">
        <w:t>-</w:t>
      </w:r>
      <w:r w:rsidRPr="00A15DCB">
        <w:tab/>
        <w:t xml:space="preserve">Scheduled cells indicator - </w:t>
      </w:r>
      <w:r w:rsidRPr="00A15DCB">
        <w:rPr>
          <w:lang w:eastAsia="zh-CN"/>
        </w:rPr>
        <w:t>number of bits determined by the following:</w:t>
      </w:r>
    </w:p>
    <w:p w14:paraId="73F3A614"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rFonts w:eastAsia="DengXian"/>
          <w:i/>
          <w:lang w:eastAsia="zh-CN"/>
        </w:rPr>
        <w:t>scheduledCellComboListDCI-1-3</w:t>
      </w:r>
      <w:r w:rsidRPr="00A15DCB">
        <w:rPr>
          <w:lang w:eastAsia="zh-CN"/>
        </w:rPr>
        <w:t xml:space="preserve"> for the scheduled cell set is not configured;</w:t>
      </w:r>
    </w:p>
    <w:p w14:paraId="653737BD" w14:textId="77777777" w:rsidR="005755E8" w:rsidRPr="00A15DCB" w:rsidRDefault="005755E8" w:rsidP="005755E8">
      <w:pPr>
        <w:pStyle w:val="B2"/>
      </w:pPr>
      <w:r w:rsidRPr="00A15DCB">
        <w:rPr>
          <w:lang w:eastAsia="zh-CN"/>
        </w:rPr>
        <w:t>-</w:t>
      </w:r>
      <w:r w:rsidRPr="00A15DCB">
        <w:rPr>
          <w:lang w:eastAsia="zh-CN"/>
        </w:rPr>
        <w:tab/>
        <w:t xml:space="preserve">otherwise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I</m:t>
                    </m:r>
                  </m:e>
                  <m:sub>
                    <m:r>
                      <w:rPr>
                        <w:rFonts w:ascii="Cambria Math" w:hAnsi="Cambria Math"/>
                      </w:rPr>
                      <m:t>DL</m:t>
                    </m:r>
                  </m:sub>
                </m:sSub>
              </m:e>
            </m:func>
          </m:e>
        </m:d>
      </m:oMath>
      <w:r w:rsidRPr="00A15DCB">
        <w:rPr>
          <w:lang w:eastAsia="zh-CN"/>
        </w:rPr>
        <w:t xml:space="preserve"> bits indicating the scheduled cells in the scheduled cell set according to </w:t>
      </w:r>
      <w:r w:rsidRPr="00A15DCB">
        <w:t>Table 7.3.1.2.4-1</w:t>
      </w:r>
      <w:r w:rsidRPr="00A15DCB">
        <w:rPr>
          <w:lang w:eastAsia="zh-CN"/>
        </w:rPr>
        <w:t xml:space="preserve">, where </w:t>
      </w:r>
      <m:oMath>
        <m:sSub>
          <m:sSubPr>
            <m:ctrlPr>
              <w:rPr>
                <w:rFonts w:ascii="Cambria Math" w:hAnsi="Cambria Math"/>
                <w:i/>
              </w:rPr>
            </m:ctrlPr>
          </m:sSubPr>
          <m:e>
            <m:r>
              <w:rPr>
                <w:rFonts w:ascii="Cambria Math" w:hAnsi="Cambria Math"/>
              </w:rPr>
              <m:t>I</m:t>
            </m:r>
          </m:e>
          <m:sub>
            <m:r>
              <w:rPr>
                <w:rFonts w:ascii="Cambria Math" w:hAnsi="Cambria Math"/>
              </w:rPr>
              <m:t>DL</m:t>
            </m:r>
          </m:sub>
        </m:sSub>
      </m:oMath>
      <w:r w:rsidRPr="00A15DCB">
        <w:rPr>
          <w:lang w:eastAsia="zh-CN"/>
        </w:rPr>
        <w:t xml:space="preserve"> is </w:t>
      </w:r>
      <w:r w:rsidRPr="00A15DCB">
        <w:rPr>
          <w:rFonts w:ascii="Times" w:hAnsi="Times" w:cs="Tahoma"/>
        </w:rPr>
        <w:t xml:space="preserve">the number of entries in the higher layer parameter </w:t>
      </w:r>
      <w:r w:rsidRPr="00A15DCB">
        <w:rPr>
          <w:rFonts w:eastAsia="DengXian"/>
          <w:i/>
          <w:lang w:eastAsia="zh-CN"/>
        </w:rPr>
        <w:t>scheduledCellComboListDCI-1-3</w:t>
      </w:r>
      <w:r w:rsidRPr="00A15DCB">
        <w:rPr>
          <w:i/>
          <w:lang w:eastAsia="zh-CN"/>
        </w:rPr>
        <w:t xml:space="preserve">. </w:t>
      </w:r>
      <w:r w:rsidRPr="00A15DCB">
        <w:rPr>
          <w:lang w:eastAsia="zh-CN"/>
        </w:rPr>
        <w:t xml:space="preserve">If only one entry is configured in the higher layer parameter </w:t>
      </w:r>
      <w:r w:rsidRPr="00A15DCB">
        <w:rPr>
          <w:rFonts w:eastAsia="DengXian"/>
          <w:i/>
          <w:lang w:eastAsia="zh-CN"/>
        </w:rPr>
        <w:t>scheduledCellComboListDCI-1-3</w:t>
      </w:r>
      <w:r w:rsidRPr="00A15DCB">
        <w:rPr>
          <w:lang w:eastAsia="zh-CN"/>
        </w:rPr>
        <w:t>, the scheduled cells are the cells configured by higher layer parameter</w:t>
      </w:r>
      <w:r w:rsidRPr="00A15DCB">
        <w:rPr>
          <w:i/>
          <w:lang w:eastAsia="zh-CN"/>
        </w:rPr>
        <w:t xml:space="preserve"> </w:t>
      </w:r>
      <w:r w:rsidRPr="00A15DCB">
        <w:rPr>
          <w:rFonts w:eastAsia="DengXian"/>
          <w:i/>
          <w:lang w:eastAsia="zh-CN"/>
        </w:rPr>
        <w:t>scheduledCellComboListDCI-1-3</w:t>
      </w:r>
      <w:r w:rsidRPr="00A15DCB">
        <w:rPr>
          <w:lang w:eastAsia="zh-CN"/>
        </w:rPr>
        <w:t>.</w:t>
      </w:r>
    </w:p>
    <w:p w14:paraId="12622BD9" w14:textId="77777777" w:rsidR="005755E8" w:rsidRPr="00A15DCB" w:rsidRDefault="005755E8" w:rsidP="005755E8">
      <w:pPr>
        <w:pStyle w:val="B1"/>
        <w:rPr>
          <w:lang w:eastAsia="zh-CN"/>
        </w:rPr>
      </w:pPr>
      <w:r w:rsidRPr="00A15DCB">
        <w:t>-</w:t>
      </w:r>
      <w:r w:rsidRPr="00A15DCB">
        <w:rPr>
          <w:lang w:eastAsia="zh-CN"/>
        </w:rPr>
        <w:tab/>
        <w:t>Bandwidth part indicator</w:t>
      </w:r>
      <w:r w:rsidRPr="00A15DCB">
        <w:t xml:space="preserve"> -</w:t>
      </w:r>
      <w:r w:rsidRPr="00A15DCB">
        <w:rPr>
          <w:lang w:eastAsia="zh-CN"/>
        </w:rPr>
        <w:t xml:space="preserve"> 0, 1 or 2 </w:t>
      </w:r>
      <w:r w:rsidRPr="00A15DCB">
        <w:t>bit</w:t>
      </w:r>
      <w:r w:rsidRPr="00A15DCB">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A15DCB">
        <w:t>, where</w:t>
      </w:r>
      <w:r w:rsidRPr="00A15DCB">
        <w:rPr>
          <w:lang w:eastAsia="zh-CN"/>
        </w:rPr>
        <w:t xml:space="preserve"> </w:t>
      </w:r>
    </w:p>
    <w:p w14:paraId="5B38E3AB"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A15DCB">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A15DCB">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A15DCB">
        <w:rPr>
          <w:lang w:eastAsia="zh-CN"/>
        </w:rPr>
        <w:t xml:space="preserve">is the maximum number of DL BWPs configured by higher layers, excluding the initial DL bandwidth part, across all the cells configured by higher layer parameter </w:t>
      </w:r>
      <w:r w:rsidRPr="00A15DCB">
        <w:rPr>
          <w:rFonts w:eastAsia="DengXian"/>
          <w:i/>
          <w:lang w:eastAsia="zh-CN"/>
        </w:rPr>
        <w:t>scheduledCellListDCI-1-3</w:t>
      </w:r>
      <w:r w:rsidRPr="00A15DCB">
        <w:rPr>
          <w:lang w:eastAsia="zh-CN"/>
        </w:rPr>
        <w:t xml:space="preserve"> in the scheduled cell set, in which case the bandwidth part indicator is equivalent to the ascending order of the higher layer parameter </w:t>
      </w:r>
      <w:r w:rsidRPr="00A15DCB">
        <w:rPr>
          <w:i/>
          <w:lang w:eastAsia="zh-CN"/>
        </w:rPr>
        <w:t>BWP-Id</w:t>
      </w:r>
      <w:r w:rsidRPr="00A15DCB">
        <w:rPr>
          <w:lang w:eastAsia="zh-CN"/>
        </w:rPr>
        <w:t>;</w:t>
      </w:r>
    </w:p>
    <w:p w14:paraId="30830E09" w14:textId="77777777" w:rsidR="005755E8" w:rsidRPr="00A15DCB" w:rsidRDefault="005755E8" w:rsidP="005755E8">
      <w:pPr>
        <w:pStyle w:val="B2"/>
        <w:rPr>
          <w:lang w:eastAsia="zh-CN"/>
        </w:rPr>
      </w:pPr>
      <w:r w:rsidRPr="00A15DCB">
        <w:rPr>
          <w:lang w:eastAsia="zh-CN"/>
        </w:rPr>
        <w:t>-</w:t>
      </w:r>
      <w:r w:rsidRPr="00A15DCB">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A15DCB">
        <w:rPr>
          <w:lang w:eastAsia="zh-CN"/>
        </w:rPr>
        <w:t>, in which case the bandwidth part indicator is defined in Table 7.3.1.1.2-1;</w:t>
      </w:r>
    </w:p>
    <w:p w14:paraId="2EBE2CDD" w14:textId="77777777" w:rsidR="005755E8" w:rsidRPr="00A15DCB" w:rsidRDefault="005755E8" w:rsidP="005755E8">
      <w:pPr>
        <w:ind w:left="568" w:hanging="1"/>
        <w:rPr>
          <w:lang w:eastAsia="zh-CN"/>
        </w:rPr>
      </w:pPr>
      <w:r w:rsidRPr="00A15DCB">
        <w:rPr>
          <w:lang w:eastAsia="zh-CN"/>
        </w:rPr>
        <w:t>The field is only applicable to a scheduled cell with the number of configured DL BWPs larger than 1, including the initial DL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w:t>
      </w:r>
    </w:p>
    <w:p w14:paraId="50CBD999" w14:textId="77777777" w:rsidR="005755E8" w:rsidRPr="00A15DCB" w:rsidRDefault="005755E8" w:rsidP="005755E8">
      <w:pPr>
        <w:pStyle w:val="B1"/>
        <w:rPr>
          <w:lang w:eastAsia="zh-CN"/>
        </w:rPr>
      </w:pPr>
      <w:r w:rsidRPr="00A15DCB">
        <w:t>-</w:t>
      </w:r>
      <w:r w:rsidRPr="00A15DCB">
        <w:rPr>
          <w:lang w:eastAsia="zh-CN"/>
        </w:rPr>
        <w:tab/>
        <w:t>Frequency domain resource assignment</w:t>
      </w:r>
      <w:r w:rsidRPr="00A15DCB">
        <w:t xml:space="preserve"> -</w:t>
      </w:r>
      <w:r w:rsidRPr="00A15DCB">
        <w:rPr>
          <w:lang w:eastAsia="zh-CN"/>
        </w:rPr>
        <w:t xml:space="preserve"> number of bits determined by the following:</w:t>
      </w:r>
    </w:p>
    <w:p w14:paraId="3767AF14"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1FB46CB5" w14:textId="77777777" w:rsidR="005755E8" w:rsidRPr="00A15DCB" w:rsidRDefault="005755E8" w:rsidP="005755E8">
      <w:pPr>
        <w:ind w:left="568" w:hanging="1"/>
      </w:pPr>
      <w:r w:rsidRPr="00A15DCB">
        <w:rPr>
          <w:lang w:eastAsia="zh-CN"/>
        </w:rPr>
        <w:t xml:space="preserve">If </w:t>
      </w:r>
      <w:r w:rsidRPr="00A15DCB">
        <w:rPr>
          <w:rFonts w:eastAsia="DengXian"/>
          <w:i/>
          <w:lang w:eastAsia="zh-CN"/>
        </w:rPr>
        <w:t>scheduledCellComboListDCI-1-3</w:t>
      </w:r>
      <w:r w:rsidRPr="00A15DCB">
        <w:rPr>
          <w:rFonts w:eastAsia="Batang"/>
          <w:i/>
        </w:rPr>
        <w:t xml:space="preserve"> </w:t>
      </w:r>
      <w:r w:rsidRPr="00A15DCB">
        <w:rPr>
          <w:lang w:eastAsia="zh-CN"/>
        </w:rPr>
        <w:t xml:space="preserve">for the scheduled cell set is configured with more than one entry,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 xml:space="preserve"> is the number of scheduled cells indicated by Scheduled cells indicator field; if </w:t>
      </w:r>
      <w:r w:rsidRPr="00A15DCB">
        <w:rPr>
          <w:rFonts w:eastAsia="DengXian"/>
          <w:i/>
          <w:lang w:eastAsia="zh-CN"/>
        </w:rPr>
        <w:t>scheduledCellComboListDCI-1-3</w:t>
      </w:r>
      <w:r w:rsidRPr="00A15DCB">
        <w:rPr>
          <w:i/>
        </w:rPr>
        <w:t xml:space="preserve"> </w:t>
      </w:r>
      <w:r w:rsidRPr="00A15DCB">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is the number of cells configured by higher layer parameter</w:t>
      </w:r>
      <w:r w:rsidRPr="00A15DCB">
        <w:rPr>
          <w:i/>
          <w:lang w:eastAsia="zh-CN"/>
        </w:rPr>
        <w:t xml:space="preserve"> </w:t>
      </w:r>
      <w:r w:rsidRPr="00A15DCB">
        <w:rPr>
          <w:rFonts w:eastAsia="DengXian"/>
          <w:i/>
          <w:lang w:eastAsia="zh-CN"/>
        </w:rPr>
        <w:t>scheduledCellComboListDCI-1-3</w:t>
      </w:r>
      <w:r w:rsidRPr="00A15DCB">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 xml:space="preserve">is the number of cells in the scheduled cell set configured by higher layer parameter </w:t>
      </w:r>
      <w:r w:rsidRPr="00A15DCB">
        <w:rPr>
          <w:rFonts w:eastAsia="DengXian"/>
          <w:i/>
          <w:lang w:eastAsia="zh-CN"/>
        </w:rPr>
        <w:t>scheduledCellListDCI-1-3</w:t>
      </w:r>
      <w:r w:rsidRPr="00A15DCB">
        <w:rPr>
          <w:lang w:eastAsia="zh-CN"/>
        </w:rPr>
        <w:t xml:space="preserve">.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67BB1872"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is defined in Clause 5.1.2.2.1 of [6, TS 38.214]</w:t>
      </w:r>
    </w:p>
    <w:p w14:paraId="0FA5AC34" w14:textId="77777777" w:rsidR="005755E8" w:rsidRPr="00A15DCB" w:rsidRDefault="005755E8" w:rsidP="005755E8">
      <w:pPr>
        <w:pStyle w:val="B2"/>
        <w:rPr>
          <w:lang w:eastAsia="zh-CN"/>
        </w:rPr>
      </w:pPr>
      <w:r w:rsidRPr="00A15DCB">
        <w:rPr>
          <w:lang w:eastAsia="zh-CN"/>
        </w:rPr>
        <w:t>-</w:t>
      </w:r>
      <w:r w:rsidRPr="00A15DCB">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A15DCB">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A15DCB">
        <w:rPr>
          <w:lang w:eastAsia="zh-CN"/>
        </w:rPr>
        <w:t xml:space="preserve"> bits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DL,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K2</m:t>
                        </m:r>
                      </m:e>
                    </m:func>
                  </m:e>
                </m:d>
              </m:e>
            </m:d>
            <m:r>
              <w:rPr>
                <w:rFonts w:ascii="Cambria Math" w:hAnsi="Cambria Math"/>
              </w:rPr>
              <m:t>/K2</m:t>
            </m:r>
          </m:e>
        </m:d>
        <m:r>
          <w:rPr>
            <w:rFonts w:ascii="Cambria Math" w:hAnsi="Cambria Math" w:cs="SimSun"/>
          </w:rPr>
          <m:t>,</m:t>
        </m:r>
      </m:oMath>
      <w:r w:rsidRPr="00A15DCB">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oMath>
      <w:r w:rsidRPr="00A15DCB">
        <w:rPr>
          <w:lang w:eastAsia="zh-CN"/>
        </w:rPr>
        <w:t xml:space="preserve"> </w:t>
      </w:r>
      <w:r w:rsidRPr="00A15DCB">
        <w:t xml:space="preserve">is </w:t>
      </w:r>
      <w:r w:rsidRPr="00A15DCB">
        <w:rPr>
          <w:lang w:eastAsia="zh-CN"/>
        </w:rPr>
        <w:t xml:space="preserve">the size of the active DL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oMath>
      <w:r w:rsidRPr="00A15DCB">
        <w:rPr>
          <w:lang w:eastAsia="zh-CN"/>
        </w:rPr>
        <w:t xml:space="preserve"> is defined as in clause 4.4.4.4 of [4, TS 38.211] and </w:t>
      </w:r>
      <m:oMath>
        <m:r>
          <w:rPr>
            <w:rFonts w:ascii="Cambria Math" w:hAnsi="Cambria Math"/>
            <w:lang w:eastAsia="zh-CN"/>
          </w:rPr>
          <m:t>K2</m:t>
        </m:r>
      </m:oMath>
      <w:r w:rsidRPr="00A15DCB">
        <w:rPr>
          <w:lang w:eastAsia="zh-CN"/>
        </w:rPr>
        <w:t xml:space="preserve"> is given by higher layer parameter </w:t>
      </w:r>
      <w:r w:rsidRPr="00A15DCB">
        <w:rPr>
          <w:i/>
        </w:rPr>
        <w:t>resourceAllocationType1GranularityDCI-1-3</w:t>
      </w:r>
      <w:r w:rsidRPr="00A15DCB">
        <w:rPr>
          <w:i/>
          <w:lang w:eastAsia="zh-CN"/>
        </w:rPr>
        <w:t xml:space="preserve">. </w:t>
      </w:r>
      <w:r w:rsidRPr="00A15DCB">
        <w:rPr>
          <w:lang w:eastAsia="zh-CN"/>
        </w:rPr>
        <w:t xml:space="preserve">If the higher layer parameter </w:t>
      </w:r>
      <w:r w:rsidRPr="00A15DCB">
        <w:rPr>
          <w:i/>
        </w:rPr>
        <w:t>resourceAllocationType1GranularityDCI-1-3</w:t>
      </w:r>
      <w:r w:rsidRPr="00A15DCB">
        <w:rPr>
          <w:lang w:eastAsia="zh-CN"/>
        </w:rPr>
        <w:t xml:space="preserve"> is not configured, </w:t>
      </w:r>
      <m:oMath>
        <m:r>
          <w:rPr>
            <w:rFonts w:ascii="Cambria Math" w:hAnsi="Cambria Math"/>
            <w:lang w:eastAsia="zh-CN"/>
          </w:rPr>
          <m:t>K2</m:t>
        </m:r>
      </m:oMath>
      <w:r w:rsidRPr="00A15DCB">
        <w:rPr>
          <w:lang w:eastAsia="zh-CN"/>
        </w:rPr>
        <w:t xml:space="preserve"> is equal to 1.</w:t>
      </w:r>
    </w:p>
    <w:p w14:paraId="61CBF1BF" w14:textId="77777777" w:rsidR="005755E8" w:rsidRPr="00A15DCB" w:rsidRDefault="005755E8" w:rsidP="005755E8">
      <w:pPr>
        <w:pStyle w:val="B2"/>
      </w:pPr>
      <w:r w:rsidRPr="00A15DCB">
        <w:t>-</w:t>
      </w:r>
      <w:r w:rsidRPr="00A15DCB">
        <w:tab/>
      </w:r>
      <w:r w:rsidRPr="00A15DCB">
        <w:rPr>
          <w:lang w:eastAsia="zh-CN"/>
        </w:rPr>
        <w:t xml:space="preserve">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680628B1" w14:textId="77777777" w:rsidR="005755E8" w:rsidRPr="00A15DCB" w:rsidRDefault="005755E8" w:rsidP="005755E8">
      <w:pPr>
        <w:pStyle w:val="B2"/>
        <w:rPr>
          <w:lang w:eastAsia="zh-CN"/>
        </w:rPr>
      </w:pPr>
      <w:r w:rsidRPr="00A15DCB">
        <w:rPr>
          <w:lang w:eastAsia="zh-CN"/>
        </w:rPr>
        <w:lastRenderedPageBreak/>
        <w:t>-</w:t>
      </w:r>
      <w:r w:rsidRPr="00A15DCB">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t xml:space="preserve"> </w:t>
      </w:r>
      <w:r w:rsidRPr="00A15DCB">
        <w:rPr>
          <w:lang w:eastAsia="zh-CN"/>
        </w:rPr>
        <w:t>LSBs provide the resource allocation as defined in Clause 5.1.2.2.1 of [6, TS 38.214].</w:t>
      </w:r>
    </w:p>
    <w:p w14:paraId="4F53F540" w14:textId="77777777" w:rsidR="005755E8" w:rsidRPr="00A15DCB" w:rsidRDefault="005755E8" w:rsidP="005755E8">
      <w:pPr>
        <w:pStyle w:val="B2"/>
        <w:rPr>
          <w:lang w:eastAsia="zh-CN"/>
        </w:rPr>
      </w:pPr>
      <w:r w:rsidRPr="00A15DCB">
        <w:rPr>
          <w:lang w:eastAsia="zh-CN"/>
        </w:rPr>
        <w:t>-</w:t>
      </w:r>
      <w:r w:rsidRPr="00A15DCB">
        <w:rPr>
          <w:lang w:eastAsia="zh-CN"/>
        </w:rPr>
        <w:tab/>
        <w:t>For r</w:t>
      </w:r>
      <w:r w:rsidRPr="00A15DCB">
        <w:t>esource allocation type 1</w:t>
      </w:r>
      <w:r w:rsidRPr="00A15DCB">
        <w:rPr>
          <w:lang w:eastAsia="zh-CN"/>
        </w:rPr>
        <w:t>, t</w:t>
      </w:r>
      <w:r w:rsidRPr="00A15DCB">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A15DCB">
        <w:rPr>
          <w:lang w:eastAsia="zh-CN"/>
        </w:rPr>
        <w:t xml:space="preserve"> </w:t>
      </w:r>
      <w:r w:rsidRPr="00A15DCB">
        <w:t>LSBs provide the resource allocation</w:t>
      </w:r>
      <w:r w:rsidRPr="00A15DCB">
        <w:rPr>
          <w:lang w:eastAsia="zh-CN"/>
        </w:rPr>
        <w:t xml:space="preserve"> as </w:t>
      </w:r>
      <w:r w:rsidRPr="00A15DCB">
        <w:t xml:space="preserve">defined in </w:t>
      </w:r>
      <w:r w:rsidRPr="00A15DCB">
        <w:rPr>
          <w:lang w:eastAsia="zh-CN"/>
        </w:rPr>
        <w:t>Clause 5.1.2.2.2 of [6, TS 38.214].</w:t>
      </w:r>
    </w:p>
    <w:p w14:paraId="62F4881E" w14:textId="77777777" w:rsidR="005755E8" w:rsidRPr="00A15DCB" w:rsidRDefault="005755E8" w:rsidP="005755E8">
      <w:pPr>
        <w:ind w:left="567"/>
        <w:rPr>
          <w:lang w:eastAsia="zh-CN"/>
        </w:rPr>
      </w:pPr>
      <w:r w:rsidRPr="00A15DCB">
        <w:rPr>
          <w:lang w:eastAsia="zh-CN"/>
        </w:rPr>
        <w:t xml:space="preserve">If "Bandwidth part indicator" field indicates a bandwidth part other than the active bandwidth part and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5A16C801" w14:textId="77777777" w:rsidR="005755E8" w:rsidRPr="00A15DCB" w:rsidRDefault="005755E8" w:rsidP="005755E8">
      <w:pPr>
        <w:ind w:left="567"/>
        <w:rPr>
          <w:lang w:eastAsia="zh-CN"/>
        </w:rPr>
      </w:pPr>
      <w:r w:rsidRPr="00A15DCB">
        <w:rPr>
          <w:lang w:eastAsia="zh-CN"/>
        </w:rPr>
        <w:t xml:space="preserve">If the higher layer parameter </w:t>
      </w:r>
      <w:r w:rsidRPr="00A15DCB">
        <w:rPr>
          <w:rFonts w:eastAsia="DengXian"/>
          <w:i/>
          <w:lang w:eastAsia="zh-CN"/>
        </w:rPr>
        <w:t>scheduledCellComboListDCI-1-3</w:t>
      </w:r>
      <w:r w:rsidRPr="00A15DCB">
        <w:rPr>
          <w:lang w:eastAsia="zh-CN"/>
        </w:rPr>
        <w:t xml:space="preserve"> for the scheduled cell set is not configured, each block is also used to indicate whether the corresponding cell is scheduled or not as follows:</w:t>
      </w:r>
    </w:p>
    <w:p w14:paraId="3703B7CA" w14:textId="77777777" w:rsidR="005755E8" w:rsidRPr="00A15DCB" w:rsidRDefault="005755E8" w:rsidP="005755E8">
      <w:pPr>
        <w:pStyle w:val="B3"/>
        <w:rPr>
          <w:lang w:eastAsia="zh-CN"/>
        </w:rPr>
      </w:pPr>
      <w:r w:rsidRPr="00A15DCB">
        <w:rPr>
          <w:lang w:eastAsia="zh-CN"/>
        </w:rPr>
        <w:t>-</w:t>
      </w:r>
      <w:r w:rsidRPr="00A15DCB">
        <w:rPr>
          <w:lang w:eastAsia="zh-CN"/>
        </w:rPr>
        <w:tab/>
        <w:t xml:space="preserve">if all bits of a block are set to 0 for resource allocation type 0 or set to 1 for resource allocation type 1 or set to 0 or 1 for dynamic switch resource allocation type, the cell corresponding to the block is not scheduled; </w:t>
      </w:r>
    </w:p>
    <w:p w14:paraId="24AE89AA" w14:textId="77777777" w:rsidR="005755E8" w:rsidRPr="00A15DCB" w:rsidRDefault="005755E8" w:rsidP="005755E8">
      <w:pPr>
        <w:pStyle w:val="B3"/>
        <w:rPr>
          <w:lang w:eastAsia="zh-CN"/>
        </w:rPr>
      </w:pPr>
      <w:r w:rsidRPr="00A15DCB">
        <w:rPr>
          <w:lang w:eastAsia="zh-CN"/>
        </w:rPr>
        <w:t>-</w:t>
      </w:r>
      <w:r w:rsidRPr="00A15DCB">
        <w:rPr>
          <w:lang w:eastAsia="zh-CN"/>
        </w:rPr>
        <w:tab/>
        <w:t xml:space="preserve">otherwise, the cell corresponding to the block is scheduled. </w:t>
      </w:r>
    </w:p>
    <w:p w14:paraId="56E40AF5" w14:textId="77777777" w:rsidR="005755E8" w:rsidRPr="00A15DCB" w:rsidRDefault="005755E8" w:rsidP="005755E8">
      <w:pPr>
        <w:pStyle w:val="B1"/>
      </w:pPr>
      <w:r w:rsidRPr="00A15DCB">
        <w:t>-</w:t>
      </w:r>
      <w:r w:rsidRPr="00A15DCB">
        <w:rPr>
          <w:lang w:eastAsia="zh-CN"/>
        </w:rPr>
        <w:tab/>
        <w:t xml:space="preserve">Time domain resource assignment </w:t>
      </w:r>
      <w:r w:rsidRPr="00A15DCB">
        <w:t xml:space="preserve">- </w:t>
      </w:r>
      <m:oMath>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TDRA</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TDRA</m:t>
            </m:r>
          </m:sub>
        </m:sSub>
      </m:oMath>
      <w:r w:rsidRPr="00A15DCB">
        <w:t xml:space="preserve"> is the number of entries in the higher layer parameter </w:t>
      </w:r>
      <w:r w:rsidRPr="00A15DCB">
        <w:rPr>
          <w:rFonts w:eastAsia="DengXian"/>
          <w:i/>
        </w:rPr>
        <w:t>tdra-FieldIndexListDCI-1-3</w:t>
      </w:r>
      <w:r w:rsidRPr="00A15DCB">
        <w:t xml:space="preserve">. This field is used to indicate an entry in the higher layer parameter </w:t>
      </w:r>
      <w:r w:rsidRPr="00A15DCB">
        <w:rPr>
          <w:rFonts w:eastAsia="DengXian"/>
          <w:i/>
        </w:rPr>
        <w:t>tdra-FieldIndexListDCI-1-3</w:t>
      </w:r>
      <w:r w:rsidRPr="00A15DCB">
        <w:rPr>
          <w:rFonts w:eastAsia="Batang"/>
          <w:i/>
        </w:rPr>
        <w:t xml:space="preserve"> </w:t>
      </w:r>
      <w:r w:rsidRPr="00A15DCB">
        <w:t>according to Table 7.3.1.2.4-2</w:t>
      </w:r>
      <w:r w:rsidRPr="00A15DCB">
        <w:rPr>
          <w:lang w:eastAsia="zh-CN"/>
        </w:rPr>
        <w:t xml:space="preserve">. Each entry in the higher layer parameter </w:t>
      </w:r>
      <w:r w:rsidRPr="00A15DCB">
        <w:rPr>
          <w:rFonts w:eastAsia="DengXian"/>
          <w:i/>
        </w:rPr>
        <w:t>tdra-FieldIndexListDCI-1-3</w:t>
      </w:r>
      <w:r w:rsidRPr="00A15DCB">
        <w:rPr>
          <w:lang w:eastAsia="zh-CN"/>
        </w:rPr>
        <w:t xml:space="preserve"> contains the ‘Time domain resource assignment’ index for each BWP of each cell in the scheduled cell set, where the ‘Time domain resource assignment’ indexes for all the cells are placed according to an ascending order of a serving cell index, and the </w:t>
      </w:r>
      <w:r w:rsidRPr="00A15DCB">
        <w:rPr>
          <w:rFonts w:eastAsia="MS Mincho"/>
          <w:kern w:val="2"/>
        </w:rPr>
        <w:t>'</w:t>
      </w:r>
      <w:r w:rsidRPr="00A15DCB">
        <w:rPr>
          <w:lang w:eastAsia="zh-CN"/>
        </w:rPr>
        <w:t>Time domain resource assignment</w:t>
      </w:r>
      <w:r w:rsidRPr="00A15DCB">
        <w:rPr>
          <w:rFonts w:eastAsia="MS Mincho"/>
          <w:kern w:val="2"/>
        </w:rPr>
        <w:t>'</w:t>
      </w:r>
      <w:r w:rsidRPr="00A15DCB">
        <w:rPr>
          <w:lang w:eastAsia="zh-CN"/>
        </w:rPr>
        <w:t xml:space="preserve"> indexes for all the BWPs of a cell are placed according to an ascending order of the higher layer parameter </w:t>
      </w:r>
      <w:r w:rsidRPr="00A15DCB">
        <w:rPr>
          <w:i/>
          <w:lang w:eastAsia="zh-CN"/>
        </w:rPr>
        <w:t>BWP-Id</w:t>
      </w:r>
      <w:r w:rsidRPr="00A15DCB">
        <w:rPr>
          <w:lang w:eastAsia="zh-CN"/>
        </w:rPr>
        <w:t xml:space="preserve">. </w:t>
      </w:r>
    </w:p>
    <w:p w14:paraId="05854ECC" w14:textId="77777777" w:rsidR="005755E8" w:rsidRPr="00A15DCB" w:rsidRDefault="005755E8" w:rsidP="005755E8">
      <w:pPr>
        <w:pStyle w:val="B1"/>
        <w:rPr>
          <w:lang w:eastAsia="zh-CN"/>
        </w:rPr>
      </w:pPr>
      <w:r w:rsidRPr="00A15DCB">
        <w:t>-</w:t>
      </w:r>
      <w:r w:rsidRPr="00A15DCB">
        <w:rPr>
          <w:lang w:eastAsia="zh-CN"/>
        </w:rPr>
        <w:tab/>
        <w:t xml:space="preserve">VRB-to-PRB mapping </w:t>
      </w:r>
      <w:r w:rsidRPr="00A15DCB">
        <w:t>-</w:t>
      </w:r>
      <w:r w:rsidRPr="00A15DCB">
        <w:rPr>
          <w:lang w:eastAsia="zh-CN"/>
        </w:rPr>
        <w:t xml:space="preserve"> 0 or 1 bit</w:t>
      </w:r>
    </w:p>
    <w:p w14:paraId="662C89E6"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rPr>
        <w:t>vrb-ToPRB-Interleaver</w:t>
      </w:r>
      <w:r w:rsidRPr="00A15DCB">
        <w:rPr>
          <w:lang w:eastAsia="zh-CN"/>
        </w:rPr>
        <w:t xml:space="preserve"> is not configured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55B339AF" w14:textId="77777777" w:rsidR="005755E8" w:rsidRPr="00A15DCB" w:rsidRDefault="005755E8" w:rsidP="005755E8">
      <w:pPr>
        <w:pStyle w:val="B2"/>
        <w:rPr>
          <w:lang w:eastAsia="zh-CN"/>
        </w:rPr>
      </w:pPr>
      <w:r w:rsidRPr="00A15DCB">
        <w:rPr>
          <w:lang w:eastAsia="zh-CN"/>
        </w:rPr>
        <w:t>…</w:t>
      </w:r>
    </w:p>
    <w:p w14:paraId="57B8D573" w14:textId="77777777" w:rsidR="005755E8" w:rsidRPr="00A15DCB" w:rsidRDefault="005755E8" w:rsidP="005755E8">
      <w:pPr>
        <w:pStyle w:val="B1"/>
      </w:pPr>
      <w:r w:rsidRPr="00A15DCB">
        <w:t>-</w:t>
      </w:r>
      <w:r w:rsidRPr="00A15DCB">
        <w:tab/>
      </w:r>
      <w:r w:rsidRPr="00A15DCB">
        <w:rPr>
          <w:lang w:eastAsia="zh-CN"/>
        </w:rPr>
        <w:t xml:space="preserve">PRB bundling size indicator </w:t>
      </w:r>
      <w:r w:rsidRPr="00A15DCB">
        <w:t>-</w:t>
      </w:r>
      <w:r w:rsidRPr="00A15DCB">
        <w:rPr>
          <w:lang w:eastAsia="zh-CN"/>
        </w:rPr>
        <w:t xml:space="preserve"> 0 or 1 bit</w:t>
      </w:r>
    </w:p>
    <w:p w14:paraId="68E185AD"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lang w:eastAsia="zh-CN"/>
        </w:rPr>
        <w:t>prb-BundlingType</w:t>
      </w:r>
      <w:r w:rsidRPr="00A15DCB">
        <w:rPr>
          <w:lang w:eastAsia="zh-CN"/>
        </w:rPr>
        <w:t xml:space="preserve"> is not configured or is set to '</w:t>
      </w:r>
      <w:r w:rsidRPr="00A15DCB">
        <w:t>staticBundling</w:t>
      </w:r>
      <w:r w:rsidRPr="00A15DCB">
        <w:rPr>
          <w:lang w:eastAsia="zh-CN"/>
        </w:rPr>
        <w:t xml:space="preserve">'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2ED22314" w14:textId="77777777" w:rsidR="005755E8" w:rsidRPr="00A15DCB" w:rsidRDefault="005755E8" w:rsidP="005755E8">
      <w:pPr>
        <w:ind w:left="568" w:hanging="1"/>
        <w:rPr>
          <w:lang w:eastAsia="zh-CN"/>
        </w:rPr>
      </w:pPr>
      <w:r w:rsidRPr="00A15DCB">
        <w:rPr>
          <w:lang w:eastAsia="zh-CN"/>
        </w:rPr>
        <w:t>...</w:t>
      </w:r>
    </w:p>
    <w:p w14:paraId="4E9878F4" w14:textId="77777777" w:rsidR="005755E8" w:rsidRPr="00A15DCB" w:rsidRDefault="005755E8" w:rsidP="005755E8">
      <w:pPr>
        <w:pStyle w:val="B1"/>
        <w:rPr>
          <w:lang w:eastAsia="zh-CN"/>
        </w:rPr>
      </w:pPr>
      <w:r w:rsidRPr="00A15DCB">
        <w:t>-</w:t>
      </w:r>
      <w:r w:rsidRPr="00A15DCB">
        <w:tab/>
      </w:r>
      <w:r w:rsidRPr="00A15DCB">
        <w:rPr>
          <w:lang w:eastAsia="zh-CN"/>
        </w:rPr>
        <w:t>Rate matching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RM</m:t>
            </m:r>
          </m:sub>
        </m:sSub>
      </m:oMath>
      <w:r w:rsidRPr="00A15DCB">
        <w:t xml:space="preserve"> is the number of entries in the higher layer parameter </w:t>
      </w:r>
      <w:r w:rsidRPr="00A15DCB">
        <w:rPr>
          <w:i/>
        </w:rPr>
        <w:t>rateMatchListDCI-1-3</w:t>
      </w:r>
      <w:r w:rsidRPr="00A15DCB">
        <w:t xml:space="preserve">. This field is used to indicate an entry in the higher layer parameter </w:t>
      </w:r>
      <w:r w:rsidRPr="00A15DCB">
        <w:rPr>
          <w:i/>
        </w:rPr>
        <w:t>rateMatchListDCI-1-3</w:t>
      </w:r>
      <w:r w:rsidRPr="00A15DCB">
        <w:rPr>
          <w:rFonts w:eastAsia="Batang"/>
          <w:i/>
        </w:rPr>
        <w:t xml:space="preserve"> </w:t>
      </w:r>
      <w:r w:rsidRPr="00A15DCB">
        <w:t>according to Table 7.3.1.2.4-3</w:t>
      </w:r>
      <w:r w:rsidRPr="00A15DCB">
        <w:rPr>
          <w:lang w:eastAsia="zh-CN"/>
        </w:rPr>
        <w:t xml:space="preserve">. Each entry in the higher layer parameter </w:t>
      </w:r>
      <w:r w:rsidRPr="00A15DCB">
        <w:rPr>
          <w:i/>
        </w:rPr>
        <w:t>rateMatchListDCI-1-3</w:t>
      </w:r>
      <w:r w:rsidRPr="00A15DCB">
        <w:rPr>
          <w:lang w:eastAsia="zh-CN"/>
        </w:rPr>
        <w:t xml:space="preserve"> contains the ‘Rate matching indicator’ index for each cell configured with</w:t>
      </w:r>
      <w:r w:rsidRPr="00A15DCB">
        <w:rPr>
          <w:i/>
        </w:rPr>
        <w:t xml:space="preserve"> rateMatchPatternGroup1</w:t>
      </w:r>
      <w:r w:rsidRPr="00A15DCB">
        <w:rPr>
          <w:lang w:eastAsia="zh-CN"/>
        </w:rPr>
        <w:t xml:space="preserve"> or</w:t>
      </w:r>
      <w:r w:rsidRPr="00A15DCB">
        <w:rPr>
          <w:i/>
        </w:rPr>
        <w:t xml:space="preserve"> rateMatchPatternGroup2</w:t>
      </w:r>
      <w:r w:rsidRPr="00A15DCB">
        <w:rPr>
          <w:lang w:eastAsia="zh-CN"/>
        </w:rPr>
        <w:t xml:space="preserve"> on at least one DL BWP in the scheduled cell set, where the ‘Rate matching indicator’ indexes for all the cells are placed according to an ascending order of a serving cell index. Each ‘Rate matching indicator’ index is defined by the following:  </w:t>
      </w:r>
    </w:p>
    <w:p w14:paraId="4A64F571" w14:textId="77777777" w:rsidR="005755E8" w:rsidRPr="00A15DCB" w:rsidRDefault="005755E8" w:rsidP="005755E8">
      <w:pPr>
        <w:pStyle w:val="B2"/>
        <w:rPr>
          <w:lang w:eastAsia="zh-CN"/>
        </w:rPr>
      </w:pPr>
      <w:r w:rsidRPr="00A15DCB">
        <w:t>-</w:t>
      </w:r>
      <w:r w:rsidRPr="00A15DCB">
        <w:tab/>
      </w:r>
      <w:r w:rsidRPr="00A15DCB">
        <w:rPr>
          <w:lang w:eastAsia="zh-CN"/>
        </w:rPr>
        <w:t xml:space="preserve">0, 1, or 2 bits according to higher layer parameters </w:t>
      </w:r>
      <w:r w:rsidRPr="00A15DCB">
        <w:rPr>
          <w:i/>
        </w:rPr>
        <w:t>rateMatchPatternGroup1</w:t>
      </w:r>
      <w:r w:rsidRPr="00A15DCB">
        <w:rPr>
          <w:lang w:eastAsia="zh-CN"/>
        </w:rPr>
        <w:t xml:space="preserve"> and</w:t>
      </w:r>
      <w:r w:rsidRPr="00A15DCB">
        <w:rPr>
          <w:i/>
        </w:rPr>
        <w:t xml:space="preserve"> rateMatchPatternGroup2</w:t>
      </w:r>
      <w:r w:rsidRPr="00A15DCB">
        <w:rPr>
          <w:szCs w:val="22"/>
          <w:lang w:eastAsia="zh-CN"/>
        </w:rPr>
        <w:t xml:space="preserve">, where the MSB is used to indicate </w:t>
      </w:r>
      <w:r w:rsidRPr="00A15DCB">
        <w:rPr>
          <w:i/>
        </w:rPr>
        <w:t>rateMatchPatternGroup1</w:t>
      </w:r>
      <w:r w:rsidRPr="00A15DCB">
        <w:rPr>
          <w:szCs w:val="22"/>
          <w:lang w:eastAsia="zh-CN"/>
        </w:rPr>
        <w:t xml:space="preserve"> and the LSB is used to indicate</w:t>
      </w:r>
      <w:r w:rsidRPr="00A15DCB">
        <w:rPr>
          <w:i/>
        </w:rPr>
        <w:t xml:space="preserve"> rateMatchPatternGroup2</w:t>
      </w:r>
      <w:r w:rsidRPr="00A15DCB">
        <w:rPr>
          <w:szCs w:val="22"/>
          <w:lang w:eastAsia="zh-CN"/>
        </w:rPr>
        <w:t xml:space="preserve"> when there are two groups</w:t>
      </w:r>
      <w:r w:rsidRPr="00A15DCB">
        <w:rPr>
          <w:lang w:eastAsia="zh-CN"/>
        </w:rPr>
        <w:t>.</w:t>
      </w:r>
    </w:p>
    <w:p w14:paraId="1E28D0DC" w14:textId="77777777" w:rsidR="005755E8" w:rsidRPr="00A15DCB" w:rsidRDefault="005755E8" w:rsidP="005755E8">
      <w:pPr>
        <w:pStyle w:val="B1"/>
      </w:pPr>
      <w:r w:rsidRPr="00A15DCB">
        <w:rPr>
          <w:lang w:eastAsia="zh-CN"/>
        </w:rPr>
        <w:t>-</w:t>
      </w:r>
      <w:r w:rsidRPr="00A15DCB">
        <w:rPr>
          <w:lang w:eastAsia="zh-CN"/>
        </w:rPr>
        <w:tab/>
        <w:t>ZP CSI-RS trigger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CSIRS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CSIRS</m:t>
            </m:r>
          </m:sub>
        </m:sSub>
      </m:oMath>
      <w:r w:rsidRPr="00A15DCB">
        <w:t xml:space="preserve"> is the number of entries in the higher layer parameter </w:t>
      </w:r>
      <w:r w:rsidRPr="00A15DCB">
        <w:rPr>
          <w:i/>
        </w:rPr>
        <w:t>zp-CSI-RSListDCI-1-3</w:t>
      </w:r>
      <w:r w:rsidRPr="00A15DCB">
        <w:t xml:space="preserve">. This field is used to indicate an entry in the higher layer parameter </w:t>
      </w:r>
      <w:r w:rsidRPr="00A15DCB">
        <w:rPr>
          <w:i/>
        </w:rPr>
        <w:t>zp-CSI-RSListDCI-1-3</w:t>
      </w:r>
      <w:r w:rsidRPr="00A15DCB">
        <w:rPr>
          <w:rFonts w:eastAsia="Batang"/>
          <w:i/>
        </w:rPr>
        <w:t xml:space="preserve"> </w:t>
      </w:r>
      <w:r w:rsidRPr="00A15DCB">
        <w:t>according to Table 7.3.1.2.4-4</w:t>
      </w:r>
      <w:r w:rsidRPr="00A15DCB">
        <w:rPr>
          <w:lang w:eastAsia="zh-CN"/>
        </w:rPr>
        <w:t xml:space="preserve">. Each entry in the higher layer parameter </w:t>
      </w:r>
      <w:r w:rsidRPr="00A15DCB">
        <w:rPr>
          <w:i/>
        </w:rPr>
        <w:t>zp-CSI-RSListDCI-1-3</w:t>
      </w:r>
      <w:r w:rsidRPr="00A15DCB">
        <w:rPr>
          <w:lang w:eastAsia="zh-CN"/>
        </w:rPr>
        <w:t xml:space="preserve"> contains the ‘ZP CSI-RS trigger’ index for each cell configured with</w:t>
      </w:r>
      <w:r w:rsidRPr="00A15DCB">
        <w:rPr>
          <w:i/>
        </w:rPr>
        <w:t xml:space="preserve"> aperiodicZP-CSI-RS-ResourceSetsToAddModList</w:t>
      </w:r>
      <w:r w:rsidRPr="00A15DCB">
        <w:rPr>
          <w:lang w:eastAsia="zh-CN"/>
        </w:rPr>
        <w:t xml:space="preserve"> on at least one DL BWP in the scheduled cell set, where the ‘ZP CSI-RS trigger’ indexes for all the cells are placed according to an ascending order of a serving cell index. Each ‘ZP CSI-RS trigger’ index is defined by the following:  </w:t>
      </w:r>
    </w:p>
    <w:p w14:paraId="1EE1557A" w14:textId="77777777" w:rsidR="005755E8" w:rsidRPr="00A15DCB" w:rsidRDefault="005755E8" w:rsidP="005755E8">
      <w:pPr>
        <w:pStyle w:val="B2"/>
        <w:rPr>
          <w:lang w:eastAsia="zh-CN"/>
        </w:rPr>
      </w:pPr>
      <w:r w:rsidRPr="00A15DCB">
        <w:rPr>
          <w:lang w:eastAsia="zh-CN"/>
        </w:rPr>
        <w:lastRenderedPageBreak/>
        <w:t>-</w:t>
      </w:r>
      <w:r w:rsidRPr="00A15DCB">
        <w:rPr>
          <w:lang w:eastAsia="zh-CN"/>
        </w:rPr>
        <w:tab/>
        <w:t xml:space="preserve">0, 1, or 2 bits as defined in Clause 5.1.4.2 of [6, TS 38.214].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A15DCB">
        <w:rPr>
          <w:lang w:eastAsia="zh-CN"/>
        </w:rPr>
        <w:t xml:space="preserve"> </w:t>
      </w:r>
      <w:r w:rsidRPr="00A15DCB">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A15DCB">
        <w:t xml:space="preserve"> is the number of </w:t>
      </w:r>
      <w:r w:rsidRPr="00A15DCB">
        <w:rPr>
          <w:lang w:eastAsia="zh-CN"/>
        </w:rPr>
        <w:t xml:space="preserve">aperiodic ZP CSI-RS resource sets configured by higher layer parameter </w:t>
      </w:r>
      <w:r w:rsidRPr="00A15DCB">
        <w:rPr>
          <w:i/>
        </w:rPr>
        <w:t>aperiodicZP-CSI-RS-ResourceSetsToAddModList</w:t>
      </w:r>
      <w:r w:rsidRPr="00A15DCB">
        <w:rPr>
          <w:lang w:eastAsia="zh-CN"/>
        </w:rPr>
        <w:t>.</w:t>
      </w:r>
    </w:p>
    <w:p w14:paraId="4598DCB9" w14:textId="77777777" w:rsidR="005755E8" w:rsidRPr="00A15DCB" w:rsidRDefault="005755E8" w:rsidP="005755E8">
      <w:pPr>
        <w:ind w:left="568" w:hanging="284"/>
        <w:rPr>
          <w:lang w:eastAsia="zh-CN"/>
        </w:rPr>
      </w:pPr>
      <w:r w:rsidRPr="00A15DCB">
        <w:t xml:space="preserve">For transport block 1: </w:t>
      </w:r>
    </w:p>
    <w:p w14:paraId="14586FEA" w14:textId="77777777" w:rsidR="005755E8" w:rsidRPr="00A15DCB" w:rsidRDefault="005755E8" w:rsidP="005755E8">
      <w:pPr>
        <w:pStyle w:val="B2"/>
        <w:rPr>
          <w:lang w:eastAsia="zh-CN"/>
        </w:rPr>
      </w:pPr>
      <w:r w:rsidRPr="00A15DCB">
        <w:t>-</w:t>
      </w:r>
      <w:r w:rsidRPr="00A15DCB">
        <w:rPr>
          <w:lang w:eastAsia="zh-CN"/>
        </w:rPr>
        <w:tab/>
      </w:r>
      <w:r w:rsidRPr="00A15DCB">
        <w:t xml:space="preserve">Modulation and coding scheme - </w:t>
      </w:r>
      <w:r w:rsidRPr="00A15DCB">
        <w:rPr>
          <w:lang w:eastAsia="zh-CN"/>
        </w:rPr>
        <w:t>number of bits determined by the following:</w:t>
      </w:r>
    </w:p>
    <w:p w14:paraId="1FCA1B28"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27809B62" w14:textId="77777777" w:rsidR="005755E8" w:rsidRPr="00A15DCB" w:rsidRDefault="005755E8" w:rsidP="005755E8">
      <w:pPr>
        <w:ind w:left="851"/>
        <w:rPr>
          <w:lang w:eastAsia="zh-CN"/>
        </w:rPr>
      </w:pPr>
      <w:r w:rsidRPr="00A15DCB">
        <w:rPr>
          <w:lang w:eastAsia="zh-CN"/>
        </w:rPr>
        <w:t>Each block corresponds to the modulation and coding scheme for a cell, and the blocks are placed according to an ascending order of a serving cell index, with block number 1 corresponding to the modulation and coding scheme for the cell with the smallest serving cell index. Each block is 5</w:t>
      </w:r>
      <w:r w:rsidRPr="00A15DCB">
        <w:t xml:space="preserve"> bits as defined in Clause </w:t>
      </w:r>
      <w:r w:rsidRPr="00A15DCB">
        <w:rPr>
          <w:lang w:eastAsia="zh-CN"/>
        </w:rPr>
        <w:t>6.1.4.1</w:t>
      </w:r>
      <w:r w:rsidRPr="00A15DCB">
        <w:t xml:space="preserve"> of [</w:t>
      </w:r>
      <w:r w:rsidRPr="00A15DCB">
        <w:rPr>
          <w:lang w:eastAsia="zh-CN"/>
        </w:rPr>
        <w:t>6, TS 38.214</w:t>
      </w:r>
      <w:r w:rsidRPr="00A15DCB">
        <w:t>].</w:t>
      </w:r>
      <w:r w:rsidRPr="00A15DCB">
        <w:rPr>
          <w:lang w:eastAsia="zh-CN"/>
        </w:rPr>
        <w:t xml:space="preserve">    </w:t>
      </w:r>
    </w:p>
    <w:p w14:paraId="0BD5CDE1" w14:textId="77777777" w:rsidR="005755E8" w:rsidRPr="00A15DCB" w:rsidRDefault="005755E8" w:rsidP="005755E8">
      <w:pPr>
        <w:pStyle w:val="B2"/>
      </w:pPr>
      <w:r w:rsidRPr="00A15DCB">
        <w:t>-</w:t>
      </w:r>
      <w:r w:rsidRPr="00A15DCB">
        <w:tab/>
        <w:t>New data indicator - number of bits determined by the following:</w:t>
      </w:r>
    </w:p>
    <w:p w14:paraId="2447EAF6"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760D9803" w14:textId="77777777" w:rsidR="005755E8" w:rsidRPr="00A15DCB" w:rsidRDefault="005755E8" w:rsidP="005755E8">
      <w:pPr>
        <w:ind w:left="851"/>
      </w:pPr>
      <w:r w:rsidRPr="00A15DCB">
        <w:rPr>
          <w:lang w:eastAsia="zh-CN"/>
        </w:rPr>
        <w:t>Each block corresponds to the new data indicator for a cell, and the blocks are placed according to an ascending order of a serving cell index, with block number 1 corresponding to the new data indicator for the cell with the smallest serving cell index. Each block is 1</w:t>
      </w:r>
      <w:r w:rsidRPr="00A15DCB">
        <w:t xml:space="preserve"> bit.</w:t>
      </w:r>
      <w:r w:rsidRPr="00A15DCB">
        <w:rPr>
          <w:lang w:eastAsia="zh-CN"/>
        </w:rPr>
        <w:t xml:space="preserve">  </w:t>
      </w:r>
    </w:p>
    <w:p w14:paraId="028D9139" w14:textId="77777777" w:rsidR="005755E8" w:rsidRPr="00A15DCB" w:rsidRDefault="005755E8" w:rsidP="005755E8">
      <w:pPr>
        <w:pStyle w:val="B2"/>
      </w:pPr>
      <w:r w:rsidRPr="00A15DCB">
        <w:t>-</w:t>
      </w:r>
      <w:r w:rsidRPr="00A15DCB">
        <w:tab/>
        <w:t>Redundancy version - number of bits determined by the following:</w:t>
      </w:r>
    </w:p>
    <w:p w14:paraId="0C08DB00"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4AC657AF" w14:textId="77777777" w:rsidR="005755E8" w:rsidRPr="00A15DCB" w:rsidRDefault="005755E8" w:rsidP="005755E8">
      <w:pPr>
        <w:ind w:left="851"/>
        <w:rPr>
          <w:lang w:eastAsia="zh-CN"/>
        </w:rPr>
      </w:pPr>
      <w:r w:rsidRPr="00A15DCB">
        <w:rPr>
          <w:lang w:eastAsia="zh-CN"/>
        </w:rPr>
        <w:t>Each block corresponds to the redundancy version for a cell, and the blocks are placed according to an ascending order of a serving cell index, with block number 1 corresponding to the redundancy version for the cell with the smallest serving cell index. Each block is 0</w:t>
      </w:r>
      <w:r w:rsidRPr="00A15DCB">
        <w:t xml:space="preserve">, 1 or 2 bits determined by higher layer parameter </w:t>
      </w:r>
      <w:r w:rsidRPr="00A15DCB">
        <w:rPr>
          <w:i/>
        </w:rPr>
        <w:t xml:space="preserve">numberOfBitsForRV-DCI-1-3 </w:t>
      </w:r>
      <w:r w:rsidRPr="00A15DCB">
        <w:rPr>
          <w:lang w:eastAsia="zh-CN"/>
        </w:rPr>
        <w:t>configured for the cell corresponding to the block</w:t>
      </w:r>
      <w:r w:rsidRPr="00A15DCB">
        <w:t>,</w:t>
      </w:r>
    </w:p>
    <w:p w14:paraId="361EA663" w14:textId="77777777" w:rsidR="005755E8" w:rsidRPr="00A15DCB" w:rsidRDefault="005755E8" w:rsidP="005755E8">
      <w:pPr>
        <w:pStyle w:val="B3"/>
        <w:rPr>
          <w:lang w:eastAsia="zh-CN"/>
        </w:rPr>
      </w:pPr>
      <w:r w:rsidRPr="00A15DCB">
        <w:rPr>
          <w:lang w:eastAsia="zh-CN"/>
        </w:rPr>
        <w:t>-</w:t>
      </w:r>
      <w:r w:rsidRPr="00A15DCB">
        <w:rPr>
          <w:lang w:eastAsia="zh-CN"/>
        </w:rPr>
        <w:tab/>
        <w:t xml:space="preserve">If 0 bit is configured, </w:t>
      </w:r>
      <w:r w:rsidRPr="00A15DCB">
        <w:rPr>
          <w:rFonts w:eastAsia="Batang"/>
          <w:i/>
        </w:rPr>
        <w:t>rv</w:t>
      </w:r>
      <w:r w:rsidRPr="00A15DCB">
        <w:rPr>
          <w:rFonts w:eastAsia="Batang"/>
          <w:i/>
          <w:vertAlign w:val="subscript"/>
        </w:rPr>
        <w:t>id</w:t>
      </w:r>
      <w:r w:rsidRPr="00A15DCB">
        <w:rPr>
          <w:lang w:eastAsia="zh-CN"/>
        </w:rPr>
        <w:t xml:space="preserve"> to be applied is 0;</w:t>
      </w:r>
    </w:p>
    <w:p w14:paraId="50E1FC01" w14:textId="77777777" w:rsidR="005755E8" w:rsidRPr="00A15DCB" w:rsidRDefault="005755E8" w:rsidP="005755E8">
      <w:pPr>
        <w:pStyle w:val="B3"/>
        <w:rPr>
          <w:lang w:eastAsia="zh-CN"/>
        </w:rPr>
      </w:pPr>
      <w:r w:rsidRPr="00A15DCB">
        <w:rPr>
          <w:lang w:eastAsia="zh-CN"/>
        </w:rPr>
        <w:t>-</w:t>
      </w:r>
      <w:r w:rsidRPr="00A15DCB">
        <w:rPr>
          <w:lang w:eastAsia="zh-CN"/>
        </w:rPr>
        <w:tab/>
        <w:t>1 bit according to Table 7.3.1.2.3-1;</w:t>
      </w:r>
    </w:p>
    <w:p w14:paraId="088D9C9E" w14:textId="77777777" w:rsidR="005755E8" w:rsidRPr="00A15DCB" w:rsidRDefault="005755E8" w:rsidP="005755E8">
      <w:pPr>
        <w:pStyle w:val="B3"/>
        <w:rPr>
          <w:lang w:eastAsia="zh-CN"/>
        </w:rPr>
      </w:pPr>
      <w:r w:rsidRPr="00A15DCB">
        <w:rPr>
          <w:lang w:eastAsia="zh-CN"/>
        </w:rPr>
        <w:t>-</w:t>
      </w:r>
      <w:r w:rsidRPr="00A15DCB">
        <w:rPr>
          <w:lang w:eastAsia="zh-CN"/>
        </w:rPr>
        <w:tab/>
        <w:t xml:space="preserve">2 bits according to Table 7.3.1.1.1-2. </w:t>
      </w:r>
    </w:p>
    <w:p w14:paraId="3BBDFC3E" w14:textId="77777777" w:rsidR="005755E8" w:rsidRPr="00A15DCB" w:rsidRDefault="005755E8" w:rsidP="005755E8">
      <w:pPr>
        <w:ind w:firstLine="284"/>
        <w:rPr>
          <w:lang w:eastAsia="zh-CN"/>
        </w:rPr>
      </w:pPr>
      <w:r w:rsidRPr="00A15DCB">
        <w:t xml:space="preserve">For transport block </w:t>
      </w:r>
      <w:r w:rsidRPr="00A15DCB">
        <w:rPr>
          <w:lang w:eastAsia="zh-CN"/>
        </w:rPr>
        <w:t>2</w:t>
      </w:r>
      <w:r w:rsidRPr="00A15DCB">
        <w:t xml:space="preserve">: </w:t>
      </w:r>
    </w:p>
    <w:p w14:paraId="02829BC3" w14:textId="77777777" w:rsidR="005755E8" w:rsidRPr="00A15DCB" w:rsidRDefault="005755E8" w:rsidP="005755E8">
      <w:pPr>
        <w:ind w:left="567"/>
        <w:rPr>
          <w:lang w:eastAsia="zh-CN"/>
        </w:rPr>
      </w:pPr>
      <w:r w:rsidRPr="00A15DCB">
        <w:rPr>
          <w:lang w:eastAsia="zh-CN"/>
        </w:rPr>
        <w:t>…</w:t>
      </w:r>
    </w:p>
    <w:p w14:paraId="679E3505" w14:textId="77777777" w:rsidR="005755E8" w:rsidRPr="00A15DCB" w:rsidRDefault="005755E8" w:rsidP="005755E8">
      <w:pPr>
        <w:pStyle w:val="B1"/>
        <w:rPr>
          <w:lang w:eastAsia="zh-CN"/>
        </w:rPr>
      </w:pPr>
      <w:r w:rsidRPr="00A15DCB">
        <w:t>-</w:t>
      </w:r>
      <w:r w:rsidRPr="00A15DCB">
        <w:rPr>
          <w:lang w:eastAsia="zh-CN"/>
        </w:rPr>
        <w:tab/>
      </w:r>
      <w:r w:rsidRPr="00A15DCB">
        <w:t>HARQ process number - number of bits determined by the following:</w:t>
      </w:r>
    </w:p>
    <w:p w14:paraId="3B64EEF7"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2A3044A9" w14:textId="77777777" w:rsidR="005755E8" w:rsidRPr="00A15DCB" w:rsidRDefault="005755E8" w:rsidP="005755E8">
      <w:pPr>
        <w:ind w:left="568" w:hanging="1"/>
        <w:rPr>
          <w:lang w:eastAsia="zh-CN"/>
        </w:rPr>
      </w:pPr>
      <w:r w:rsidRPr="00A15DCB">
        <w:rPr>
          <w:lang w:eastAsia="zh-CN"/>
        </w:rPr>
        <w:t>Each block corresponds to the H</w:t>
      </w:r>
      <w:r w:rsidRPr="00A15DCB">
        <w:t>ARQ process number</w:t>
      </w:r>
      <w:r w:rsidRPr="00A15DCB">
        <w:rPr>
          <w:lang w:eastAsia="zh-CN"/>
        </w:rPr>
        <w:t xml:space="preserve"> for a cell, and the blocks are placed according to an ascending order of a serving cell index, with block number 1 corresponding to the H</w:t>
      </w:r>
      <w:r w:rsidRPr="00A15DCB">
        <w:t>ARQ process number</w:t>
      </w:r>
      <w:r w:rsidRPr="00A15DCB">
        <w:rPr>
          <w:lang w:eastAsia="zh-CN"/>
        </w:rPr>
        <w:t xml:space="preserve"> for the cell with the smallest serving cell index. Each block is 0</w:t>
      </w:r>
      <w:r w:rsidRPr="00A15DCB">
        <w:t xml:space="preserve">, 1, 2, 3, 4 or 5 bits determined by higher layer parameter </w:t>
      </w:r>
      <w:r w:rsidRPr="00A15DCB">
        <w:rPr>
          <w:i/>
        </w:rPr>
        <w:t xml:space="preserve">harq-ProcessNumberSizeDCI-1-3 </w:t>
      </w:r>
      <w:r w:rsidRPr="00A15DCB">
        <w:rPr>
          <w:lang w:eastAsia="zh-CN"/>
        </w:rPr>
        <w:t>configured for the cell corresponding to the block</w:t>
      </w:r>
      <w:r w:rsidRPr="00A15DCB">
        <w:t xml:space="preserve">. </w:t>
      </w:r>
    </w:p>
    <w:p w14:paraId="18C6D373" w14:textId="77777777" w:rsidR="005755E8" w:rsidRPr="00A15DCB" w:rsidRDefault="005755E8" w:rsidP="005755E8">
      <w:pPr>
        <w:pStyle w:val="B1"/>
        <w:rPr>
          <w:lang w:eastAsia="zh-CN"/>
        </w:rPr>
      </w:pPr>
      <w:r w:rsidRPr="00A15DCB">
        <w:t>-</w:t>
      </w:r>
      <w:r w:rsidRPr="00A15DCB">
        <w:rPr>
          <w:lang w:eastAsia="zh-CN"/>
        </w:rPr>
        <w:tab/>
        <w:t>Downlink assignment index</w:t>
      </w:r>
      <w:r w:rsidRPr="00A15DCB">
        <w:t xml:space="preserve"> -</w:t>
      </w:r>
      <w:r w:rsidRPr="00A15DCB">
        <w:rPr>
          <w:lang w:eastAsia="zh-CN"/>
        </w:rPr>
        <w:t xml:space="preserve"> </w:t>
      </w:r>
      <w:r w:rsidRPr="00A15DCB">
        <w:t xml:space="preserve">number of bits </w:t>
      </w:r>
      <w:r w:rsidRPr="00A15DCB">
        <w:rPr>
          <w:lang w:eastAsia="zh-CN"/>
        </w:rPr>
        <w:t>as defined in the following</w:t>
      </w:r>
    </w:p>
    <w:p w14:paraId="1EAAA444" w14:textId="77777777" w:rsidR="005755E8" w:rsidRPr="00A15DCB" w:rsidRDefault="005755E8" w:rsidP="005755E8">
      <w:pPr>
        <w:pStyle w:val="B2"/>
        <w:rPr>
          <w:lang w:eastAsia="zh-CN"/>
        </w:rPr>
      </w:pPr>
      <w:r w:rsidRPr="00A15DCB">
        <w:rPr>
          <w:lang w:eastAsia="zh-CN"/>
        </w:rPr>
        <w:t>-</w:t>
      </w:r>
      <w:r w:rsidRPr="00A15DCB">
        <w:rPr>
          <w:lang w:eastAsia="zh-CN"/>
        </w:rPr>
        <w:tab/>
        <w:t xml:space="preserve">4 bits if the higher layer parameter </w:t>
      </w:r>
      <w:r w:rsidRPr="00A15DCB">
        <w:rPr>
          <w:i/>
          <w:lang w:eastAsia="zh-CN"/>
        </w:rPr>
        <w:t>pdsch-HARQ-ACK-Codebook=dynamic</w:t>
      </w:r>
      <w:r w:rsidRPr="00A15DCB">
        <w:rPr>
          <w:lang w:eastAsia="zh-CN"/>
        </w:rPr>
        <w:t>, where the 2 MSB bits are the counter DAI and the 2 LSB bits are the total DAI;</w:t>
      </w:r>
    </w:p>
    <w:p w14:paraId="136C951B" w14:textId="77777777" w:rsidR="005755E8" w:rsidRPr="00A15DCB" w:rsidRDefault="005755E8" w:rsidP="005755E8">
      <w:pPr>
        <w:pStyle w:val="B2"/>
        <w:rPr>
          <w:lang w:eastAsia="zh-CN"/>
        </w:rPr>
      </w:pPr>
      <w:r w:rsidRPr="00A15DCB">
        <w:rPr>
          <w:lang w:eastAsia="zh-CN"/>
        </w:rPr>
        <w:t>-</w:t>
      </w:r>
      <w:r w:rsidRPr="00A15DCB">
        <w:rPr>
          <w:lang w:eastAsia="zh-CN"/>
        </w:rPr>
        <w:tab/>
        <w:t>0 bits otherwise.</w:t>
      </w:r>
    </w:p>
    <w:p w14:paraId="47A0DC76" w14:textId="77777777" w:rsidR="005755E8" w:rsidRPr="00A15DCB" w:rsidRDefault="005755E8" w:rsidP="005755E8">
      <w:pPr>
        <w:ind w:left="568" w:hanging="284"/>
        <w:rPr>
          <w:lang w:eastAsia="zh-CN"/>
        </w:rPr>
      </w:pPr>
      <w:r w:rsidRPr="00A15DCB">
        <w:tab/>
        <w:t xml:space="preserve">If the UE is configured with a PUCCH-SCell, </w:t>
      </w:r>
      <w:r w:rsidRPr="00A15DCB">
        <w:rPr>
          <w:i/>
        </w:rPr>
        <w:t>pdsch-HARQ-ACK-Codebook</w:t>
      </w:r>
      <w:r w:rsidRPr="00A15DCB">
        <w:t xml:space="preserve"> is replaced by </w:t>
      </w:r>
      <w:r w:rsidRPr="00A15DCB">
        <w:rPr>
          <w:i/>
        </w:rPr>
        <w:t>pdsch-HARQ-ACK-Codebook-secondaryPUCCHgroup-r16</w:t>
      </w:r>
      <w:r w:rsidRPr="00A15DCB">
        <w:t xml:space="preserve"> if present for the secondary PUCCH group.</w:t>
      </w:r>
    </w:p>
    <w:p w14:paraId="013688CB" w14:textId="77777777" w:rsidR="005755E8" w:rsidRPr="00A15DCB" w:rsidRDefault="005755E8" w:rsidP="005755E8">
      <w:pPr>
        <w:ind w:left="568" w:hanging="284"/>
        <w:rPr>
          <w:lang w:eastAsia="zh-CN"/>
        </w:rPr>
      </w:pPr>
      <w:r w:rsidRPr="00A15DCB">
        <w:tab/>
        <w:t>I</w:t>
      </w:r>
      <w:r w:rsidRPr="00A15DCB">
        <w:rPr>
          <w:lang w:eastAsia="zh-CN"/>
        </w:rPr>
        <w:t xml:space="preserve">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 xml:space="preserve">Downlink assignment index in DCI format 1_3 </w:t>
      </w:r>
      <w:r w:rsidRPr="00A15DCB">
        <w:t>for</w:t>
      </w:r>
      <w:r w:rsidRPr="00A15DCB">
        <w:rPr>
          <w:rFonts w:eastAsia="DengXian"/>
          <w:lang w:eastAsia="zh-CN"/>
        </w:rPr>
        <w:t xml:space="preserve"> one HARQ-ACK codebook is not equal to that of the </w:t>
      </w:r>
      <w:r w:rsidRPr="00A15DCB">
        <w:rPr>
          <w:lang w:eastAsia="zh-CN"/>
        </w:rPr>
        <w:t xml:space="preserve">Downlink assignment index in DCI format 1_3 </w:t>
      </w:r>
      <w:r w:rsidRPr="00A15DCB">
        <w:rPr>
          <w:rFonts w:eastAsia="DengXian"/>
          <w:lang w:eastAsia="zh-CN"/>
        </w:rPr>
        <w:t xml:space="preserve">for the other HARQ-ACK codebook,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Downlink assignment index</w:t>
      </w:r>
      <w:r w:rsidRPr="00A15DCB">
        <w:rPr>
          <w:rFonts w:eastAsia="DengXian"/>
          <w:lang w:eastAsia="zh-CN"/>
        </w:rPr>
        <w:t xml:space="preserve"> until the bit width of the </w:t>
      </w:r>
      <w:r w:rsidRPr="00A15DCB">
        <w:rPr>
          <w:lang w:eastAsia="zh-CN"/>
        </w:rPr>
        <w:t>Downlink assignment index in DCI format 1_3</w:t>
      </w:r>
      <w:r w:rsidRPr="00A15DCB">
        <w:rPr>
          <w:rFonts w:eastAsia="DengXian"/>
          <w:lang w:eastAsia="zh-CN"/>
        </w:rPr>
        <w:t xml:space="preserve"> for the two HARQ-ACK codebooks are the same.</w:t>
      </w:r>
    </w:p>
    <w:p w14:paraId="242A72C5" w14:textId="77777777" w:rsidR="005755E8" w:rsidRPr="00A15DCB" w:rsidRDefault="005755E8" w:rsidP="005755E8">
      <w:pPr>
        <w:pStyle w:val="B1"/>
        <w:rPr>
          <w:lang w:eastAsia="zh-CN"/>
        </w:rPr>
      </w:pPr>
      <w:r w:rsidRPr="00A15DCB">
        <w:lastRenderedPageBreak/>
        <w:t>-</w:t>
      </w:r>
      <w:r w:rsidRPr="00A15DCB">
        <w:rPr>
          <w:lang w:eastAsia="zh-CN"/>
        </w:rPr>
        <w:tab/>
      </w:r>
      <w:r w:rsidRPr="00A15DCB">
        <w:t>TPC command for scheduled PU</w:t>
      </w:r>
      <w:r w:rsidRPr="00A15DCB">
        <w:rPr>
          <w:lang w:eastAsia="zh-CN"/>
        </w:rPr>
        <w:t>C</w:t>
      </w:r>
      <w:r w:rsidRPr="00A15DCB">
        <w:t xml:space="preserve">CH - 2 bits as defined in Clause </w:t>
      </w:r>
      <w:r w:rsidRPr="00A15DCB">
        <w:rPr>
          <w:lang w:eastAsia="zh-CN"/>
        </w:rPr>
        <w:t>7.2.1</w:t>
      </w:r>
      <w:r w:rsidRPr="00A15DCB">
        <w:t xml:space="preserve"> of [</w:t>
      </w:r>
      <w:r w:rsidRPr="00A15DCB">
        <w:rPr>
          <w:lang w:eastAsia="zh-CN"/>
        </w:rPr>
        <w:t>5, TS 38.213</w:t>
      </w:r>
      <w:r w:rsidRPr="00A15DCB">
        <w:t>]</w:t>
      </w:r>
    </w:p>
    <w:p w14:paraId="0B81AAB1" w14:textId="77777777" w:rsidR="005755E8" w:rsidRPr="00A15DCB" w:rsidRDefault="005755E8" w:rsidP="005755E8">
      <w:pPr>
        <w:pStyle w:val="B1"/>
        <w:rPr>
          <w:lang w:eastAsia="zh-CN"/>
        </w:rPr>
      </w:pPr>
      <w:r w:rsidRPr="00A15DCB">
        <w:t>-</w:t>
      </w:r>
      <w:r w:rsidRPr="00A15DCB">
        <w:rPr>
          <w:lang w:eastAsia="zh-CN"/>
        </w:rPr>
        <w:tab/>
        <w:t>PUCCH resource indicator</w:t>
      </w:r>
      <w:r w:rsidRPr="00A15DCB">
        <w:t xml:space="preserve"> - </w:t>
      </w:r>
      <w:r w:rsidRPr="00A15DCB">
        <w:rPr>
          <w:lang w:eastAsia="zh-CN"/>
        </w:rPr>
        <w:t>3</w:t>
      </w:r>
      <w:r w:rsidRPr="00A15DCB">
        <w:t xml:space="preserve"> bit</w:t>
      </w:r>
      <w:r w:rsidRPr="00A15DCB">
        <w:rPr>
          <w:lang w:eastAsia="zh-CN"/>
        </w:rPr>
        <w:t>s as defined in Clause 9.2.3 of [5, TS 38.213]</w:t>
      </w:r>
    </w:p>
    <w:p w14:paraId="087DECFB" w14:textId="77777777" w:rsidR="005755E8" w:rsidRPr="00A15DCB" w:rsidRDefault="005755E8" w:rsidP="005755E8">
      <w:pPr>
        <w:pStyle w:val="B1"/>
        <w:rPr>
          <w:i/>
        </w:rPr>
      </w:pPr>
      <w:r w:rsidRPr="00A15DCB">
        <w:t>-</w:t>
      </w:r>
      <w:r w:rsidRPr="00A15DCB">
        <w:tab/>
      </w:r>
      <w:r w:rsidRPr="00A15DCB">
        <w:rPr>
          <w:lang w:eastAsia="zh-CN"/>
        </w:rPr>
        <w:t>PDSCH-to-HARQ_feedback timing indicator</w:t>
      </w:r>
      <w:r w:rsidRPr="00A15DCB">
        <w:t xml:space="preserve"> - </w:t>
      </w:r>
      <w:r w:rsidRPr="00A15DCB">
        <w:rPr>
          <w:lang w:eastAsia="zh-CN"/>
        </w:rPr>
        <w:t>0, 1, 2, or 3</w:t>
      </w:r>
      <w:r w:rsidRPr="00A15DCB">
        <w:t xml:space="preserve"> bit</w:t>
      </w:r>
      <w:r w:rsidRPr="00A15DCB">
        <w:rPr>
          <w:lang w:eastAsia="zh-CN"/>
        </w:rPr>
        <w:t xml:space="preserve">s as defined in Clause 9.2.3 of [5, TS 38.213].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w:t>
      </w:r>
      <w:r w:rsidRPr="00A15DCB">
        <w:t>bits, where</w:t>
      </w:r>
      <w:r w:rsidRPr="00A15DCB">
        <w:rPr>
          <w:i/>
        </w:rPr>
        <w:t xml:space="preserve"> I</w:t>
      </w:r>
      <w:r w:rsidRPr="00A15DCB">
        <w:t xml:space="preserve"> is the number of </w:t>
      </w:r>
      <w:r w:rsidRPr="00A15DCB">
        <w:rPr>
          <w:lang w:eastAsia="zh-CN"/>
        </w:rPr>
        <w:t>entries</w:t>
      </w:r>
      <w:r w:rsidRPr="00A15DCB">
        <w:t xml:space="preserve"> in the higher layer parameter </w:t>
      </w:r>
      <w:r w:rsidRPr="00A15DCB">
        <w:rPr>
          <w:i/>
        </w:rPr>
        <w:t>dL-DataToUL-ACK.</w:t>
      </w:r>
    </w:p>
    <w:p w14:paraId="61F91C81" w14:textId="77777777" w:rsidR="005755E8" w:rsidRPr="00A15DCB" w:rsidRDefault="005755E8" w:rsidP="005755E8">
      <w:pPr>
        <w:ind w:left="568" w:hanging="284"/>
        <w:rPr>
          <w:rFonts w:eastAsia="DengXian"/>
          <w:lang w:eastAsia="zh-CN"/>
        </w:rPr>
      </w:pPr>
      <w:r w:rsidRPr="00A15DCB">
        <w:tab/>
      </w:r>
      <w:r w:rsidRPr="00A15DCB">
        <w:rPr>
          <w:lang w:eastAsia="zh-CN"/>
        </w:rPr>
        <w:t xml:space="preserve">If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PDSCH-to-HARQ_feedback timing indicator in DCI format 1_3 f</w:t>
      </w:r>
      <w:r w:rsidRPr="00A15DCB">
        <w:t>or</w:t>
      </w:r>
      <w:r w:rsidRPr="00A15DCB">
        <w:rPr>
          <w:rFonts w:eastAsia="DengXian"/>
          <w:lang w:eastAsia="zh-CN"/>
        </w:rPr>
        <w:t xml:space="preserve"> one HARQ-ACK codebook is not equal to that of the </w:t>
      </w:r>
      <w:r w:rsidRPr="00A15DCB">
        <w:rPr>
          <w:lang w:eastAsia="zh-CN"/>
        </w:rPr>
        <w:t xml:space="preserve">PDSCH-to-HARQ_feedback timing indicator in DCI format 1_3 </w:t>
      </w:r>
      <w:r w:rsidRPr="00A15DCB">
        <w:rPr>
          <w:rFonts w:eastAsia="DengXian"/>
          <w:lang w:eastAsia="zh-CN"/>
        </w:rPr>
        <w:t xml:space="preserve">for the other HARQ-ACK codebook on the same cell for PUCCH transmission,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PDSCH-to-HARQ_feedback timing indicator</w:t>
      </w:r>
      <w:r w:rsidRPr="00A15DCB">
        <w:rPr>
          <w:rFonts w:eastAsia="DengXian"/>
          <w:lang w:eastAsia="zh-CN"/>
        </w:rPr>
        <w:t xml:space="preserve"> until the bit width of the </w:t>
      </w:r>
      <w:r w:rsidRPr="00A15DCB">
        <w:rPr>
          <w:lang w:eastAsia="zh-CN"/>
        </w:rPr>
        <w:t>PDSCH-to-HARQ_feedback timing indicator</w:t>
      </w:r>
      <w:r w:rsidRPr="00A15DCB">
        <w:rPr>
          <w:rFonts w:eastAsia="DengXian"/>
          <w:lang w:eastAsia="zh-CN"/>
        </w:rPr>
        <w:t xml:space="preserve"> </w:t>
      </w:r>
      <w:r w:rsidRPr="00A15DCB">
        <w:rPr>
          <w:lang w:eastAsia="zh-CN"/>
        </w:rPr>
        <w:t xml:space="preserve">in DCI format 1_3 </w:t>
      </w:r>
      <w:r w:rsidRPr="00A15DCB">
        <w:rPr>
          <w:rFonts w:eastAsia="DengXian"/>
          <w:lang w:eastAsia="zh-CN"/>
        </w:rPr>
        <w:t>for the two HARQ-ACK codebooks are the same.</w:t>
      </w:r>
    </w:p>
    <w:p w14:paraId="2CC775B7" w14:textId="77777777" w:rsidR="005755E8" w:rsidRPr="00A15DCB" w:rsidRDefault="005755E8" w:rsidP="005755E8">
      <w:pPr>
        <w:ind w:left="568" w:hanging="284"/>
      </w:pPr>
      <w:r w:rsidRPr="00A15DCB">
        <w:tab/>
        <w:t xml:space="preserve">If higher layer parameter </w:t>
      </w:r>
      <w:r w:rsidRPr="00A15DCB">
        <w:rPr>
          <w:i/>
        </w:rPr>
        <w:t>pucch-sSCellDynDCI-1-3</w:t>
      </w:r>
      <w:r w:rsidRPr="00A15DCB">
        <w:t xml:space="preserve"> is configured, if the bit width of the PDSCH-to-HARQ_feedback timing indicator in DCI format 1_3 associated with one cell for PUCCH transmission is not equal to that of the PDSCH-to-HARQ_feedback timing indicator in DCI format 1_3 associated with the other cell for PUCCH transmission, a number of most significant bits with value set to '0' are inserted to smaller PDSCH-to-HARQ_feedback timing indicator until the bit width of the PDSCH-to-HARQ_feedback timing indicator in DCI format 1_3 associated with the two cells are the same.</w:t>
      </w:r>
    </w:p>
    <w:p w14:paraId="7AFBBE66" w14:textId="77777777" w:rsidR="005755E8" w:rsidRPr="00A15DCB" w:rsidRDefault="005755E8" w:rsidP="005755E8">
      <w:pPr>
        <w:pStyle w:val="B1"/>
        <w:rPr>
          <w:lang w:eastAsia="zh-CN"/>
        </w:rPr>
      </w:pPr>
      <w:r w:rsidRPr="00A15DCB">
        <w:rPr>
          <w:lang w:eastAsia="zh-CN"/>
        </w:rPr>
        <w:t>-</w:t>
      </w:r>
      <w:r w:rsidRPr="00A15DCB">
        <w:rPr>
          <w:lang w:eastAsia="zh-CN"/>
        </w:rPr>
        <w:tab/>
        <w:t>One-shot HARQ-ACK request - 0 or 1 bit.</w:t>
      </w:r>
    </w:p>
    <w:p w14:paraId="26C455DA" w14:textId="77777777" w:rsidR="005755E8" w:rsidRPr="00A15DCB" w:rsidRDefault="005755E8" w:rsidP="005755E8">
      <w:pPr>
        <w:pStyle w:val="B2"/>
        <w:rPr>
          <w:lang w:eastAsia="zh-CN"/>
        </w:rPr>
      </w:pPr>
      <w:r w:rsidRPr="00A15DCB">
        <w:rPr>
          <w:lang w:eastAsia="zh-CN"/>
        </w:rPr>
        <w:t>-</w:t>
      </w:r>
      <w:r w:rsidRPr="00A15DCB">
        <w:rPr>
          <w:lang w:eastAsia="zh-CN"/>
        </w:rPr>
        <w:tab/>
        <w:t xml:space="preserve">1 bit if higher layer parameter pdsch-HARQ-ACK-OneShotFeedbackDCI-1-3 or pdsch-HARQ-ACK-enhType3DCI-1-3 </w:t>
      </w:r>
      <w:r w:rsidRPr="00A15DCB">
        <w:t>is configured</w:t>
      </w:r>
      <w:r w:rsidRPr="00A15DCB">
        <w:rPr>
          <w:lang w:eastAsia="zh-CN"/>
        </w:rPr>
        <w:t>;</w:t>
      </w:r>
    </w:p>
    <w:p w14:paraId="551E5D57"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08EFC7F2" w14:textId="77777777" w:rsidR="005755E8" w:rsidRPr="00A15DCB" w:rsidRDefault="005755E8" w:rsidP="005755E8">
      <w:pPr>
        <w:pStyle w:val="B1"/>
        <w:rPr>
          <w:lang w:eastAsia="zh-CN"/>
        </w:rPr>
      </w:pPr>
      <w:r w:rsidRPr="00A15DCB">
        <w:rPr>
          <w:lang w:eastAsia="zh-CN"/>
        </w:rPr>
        <w:t>-</w:t>
      </w:r>
      <w:r w:rsidRPr="00A15DCB">
        <w:rPr>
          <w:lang w:eastAsia="zh-CN"/>
        </w:rPr>
        <w:tab/>
        <w:t>Enhanced Type 3 codebook indicator - 0, 1, 2, or 3 bits.</w:t>
      </w:r>
    </w:p>
    <w:p w14:paraId="71D6539F" w14:textId="77777777" w:rsidR="005755E8" w:rsidRPr="00A15DCB" w:rsidRDefault="005755E8" w:rsidP="005755E8">
      <w:pPr>
        <w:pStyle w:val="B2"/>
        <w:rPr>
          <w:lang w:eastAsia="zh-CN"/>
        </w:rPr>
      </w:pPr>
      <w:r w:rsidRPr="00A15DCB">
        <w:rPr>
          <w:lang w:eastAsia="zh-CN"/>
        </w:rPr>
        <w:t>-</w:t>
      </w:r>
      <w:r w:rsidRPr="00A15DCB">
        <w:rPr>
          <w:lang w:eastAsia="zh-CN"/>
        </w:rPr>
        <w:tab/>
        <w:t>0 bit if pdsch-HARQ-ACK-enhType3DCIfieldDCI-1-3 is not configured;</w:t>
      </w:r>
    </w:p>
    <w:p w14:paraId="4652EA41" w14:textId="77777777" w:rsidR="005755E8" w:rsidRPr="00A15DCB" w:rsidRDefault="005755E8" w:rsidP="005755E8">
      <w:pPr>
        <w:pStyle w:val="B2"/>
      </w:pPr>
      <w:r w:rsidRPr="00A15DCB">
        <w:rPr>
          <w:lang w:eastAsia="zh-CN"/>
        </w:rPr>
        <w:t>…</w:t>
      </w:r>
    </w:p>
    <w:p w14:paraId="75F1A43D" w14:textId="77777777" w:rsidR="005755E8" w:rsidRPr="00A15DCB" w:rsidRDefault="005755E8" w:rsidP="005755E8">
      <w:pPr>
        <w:pStyle w:val="B1"/>
      </w:pPr>
      <w:r w:rsidRPr="00A15DCB">
        <w:t>-</w:t>
      </w:r>
      <w:r w:rsidRPr="00A15DCB">
        <w:tab/>
        <w:t>HARQ-ACK retransmission indicator -</w:t>
      </w:r>
      <w:r w:rsidRPr="00A15DCB">
        <w:rPr>
          <w:lang w:eastAsia="zh-CN"/>
        </w:rPr>
        <w:t xml:space="preserve"> 0 or </w:t>
      </w:r>
      <w:r w:rsidRPr="00A15DCB">
        <w:t>1 bit.</w:t>
      </w:r>
    </w:p>
    <w:p w14:paraId="5236B630"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pdsch-HARQ-ACK-retxDCI-1-3 </w:t>
      </w:r>
      <w:r w:rsidRPr="00A15DCB">
        <w:t>is configured</w:t>
      </w:r>
      <w:r w:rsidRPr="00A15DCB">
        <w:rPr>
          <w:lang w:eastAsia="zh-CN"/>
        </w:rPr>
        <w:t>.</w:t>
      </w:r>
    </w:p>
    <w:p w14:paraId="17F83D5C"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2956B7CF" w14:textId="77777777" w:rsidR="005755E8" w:rsidRPr="00A15DCB" w:rsidRDefault="005755E8" w:rsidP="005755E8">
      <w:pPr>
        <w:pStyle w:val="B1"/>
        <w:rPr>
          <w:lang w:eastAsia="zh-CN"/>
        </w:rPr>
      </w:pPr>
      <w:r w:rsidRPr="00A15DCB">
        <w:t>-</w:t>
      </w:r>
      <w:r w:rsidRPr="00A15DCB">
        <w:rPr>
          <w:lang w:eastAsia="zh-CN"/>
        </w:rPr>
        <w:tab/>
        <w:t>Antenna ports</w:t>
      </w:r>
      <w:r w:rsidRPr="00A15DCB">
        <w:t xml:space="preserve"> -</w:t>
      </w:r>
      <w:r w:rsidRPr="00A15DCB">
        <w:rPr>
          <w:lang w:eastAsia="zh-CN"/>
        </w:rPr>
        <w:t xml:space="preserve"> number of</w:t>
      </w:r>
      <w:r w:rsidRPr="00A15DCB">
        <w:t xml:space="preserve"> bits</w:t>
      </w:r>
      <w:r w:rsidRPr="00A15DCB">
        <w:rPr>
          <w:lang w:eastAsia="zh-CN"/>
        </w:rPr>
        <w:t xml:space="preserve"> determined by the following:</w:t>
      </w:r>
    </w:p>
    <w:p w14:paraId="7ED63B50" w14:textId="77777777" w:rsidR="005755E8" w:rsidRPr="00A15DCB" w:rsidRDefault="005755E8" w:rsidP="005755E8">
      <w:pPr>
        <w:pStyle w:val="B3"/>
        <w:rPr>
          <w:lang w:eastAsia="zh-CN"/>
        </w:rPr>
      </w:pPr>
      <w:r w:rsidRPr="00A15DCB">
        <w:rPr>
          <w:lang w:eastAsia="zh-CN"/>
        </w:rPr>
        <w:t>…</w:t>
      </w:r>
    </w:p>
    <w:p w14:paraId="7BAE7853" w14:textId="77777777" w:rsidR="005755E8" w:rsidRPr="00A15DCB" w:rsidRDefault="005755E8" w:rsidP="005755E8">
      <w:pPr>
        <w:pStyle w:val="B2"/>
      </w:pPr>
      <w:r w:rsidRPr="00A15DCB">
        <w:rPr>
          <w:lang w:eastAsia="zh-CN"/>
        </w:rPr>
        <w:t>-</w:t>
      </w:r>
      <w:r w:rsidRPr="00A15DCB">
        <w:rPr>
          <w:lang w:eastAsia="zh-CN"/>
        </w:rPr>
        <w:tab/>
        <w:t xml:space="preserve">If </w:t>
      </w:r>
      <w:r w:rsidRPr="00A15DCB">
        <w:rPr>
          <w:rFonts w:eastAsia="DengXian"/>
          <w:i/>
          <w:lang w:eastAsia="zh-CN"/>
        </w:rPr>
        <w:t>antennaPortsDCI-1-3</w:t>
      </w:r>
      <w:r w:rsidRPr="00A15DCB">
        <w:rPr>
          <w:i/>
        </w:rPr>
        <w:t>= type2</w:t>
      </w:r>
      <w:r w:rsidRPr="00A15DCB">
        <w:rPr>
          <w:i/>
          <w:lang w:eastAsia="zh-CN"/>
        </w:rPr>
        <w:t xml:space="preserve"> </w:t>
      </w:r>
      <w:r w:rsidRPr="00A15DCB">
        <w:rPr>
          <w:lang w:eastAsia="zh-CN"/>
        </w:rPr>
        <w:t>is configured by higher layer,</w:t>
      </w:r>
      <m:oMath>
        <m:r>
          <m:rPr>
            <m:sty m:val="p"/>
          </m:rPr>
          <w:rPr>
            <w:rFonts w:ascii="Cambria Math" w:hAnsi="Cambria Math"/>
          </w:rPr>
          <m:t xml:space="preserve"> </m:t>
        </m:r>
      </m:oMath>
    </w:p>
    <w:p w14:paraId="6F4B098D" w14:textId="77777777" w:rsidR="005755E8" w:rsidRPr="00A15DCB" w:rsidRDefault="005755E8" w:rsidP="005755E8">
      <w:pPr>
        <w:pStyle w:val="B3"/>
        <w:rPr>
          <w:lang w:eastAsia="zh-CN"/>
        </w:rPr>
      </w:pPr>
      <w:r w:rsidRPr="00A15DCB">
        <w:rPr>
          <w:lang w:eastAsia="zh-CN"/>
        </w:rPr>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2CBA5ABD" w14:textId="77777777" w:rsidR="005755E8" w:rsidRPr="00A15DCB" w:rsidRDefault="005755E8" w:rsidP="005755E8">
      <w:pPr>
        <w:ind w:left="851"/>
      </w:pPr>
      <w:r w:rsidRPr="00A15DCB">
        <w:rPr>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sidRPr="00A15DCB">
        <w:t xml:space="preserve">defined </w:t>
      </w:r>
      <w:r w:rsidRPr="00A15DCB">
        <w:rPr>
          <w:lang w:eastAsia="zh-CN"/>
        </w:rPr>
        <w:t>below.</w:t>
      </w:r>
    </w:p>
    <w:p w14:paraId="0437C986" w14:textId="77777777" w:rsidR="005755E8" w:rsidRPr="00A15DCB" w:rsidRDefault="00E80724" w:rsidP="005755E8">
      <w:pPr>
        <w:ind w:left="568" w:hanging="1"/>
        <w:rPr>
          <w:lang w:eastAsia="zh-CN"/>
        </w:rPr>
      </w:pP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005755E8" w:rsidRPr="00A15DCB">
        <w:rPr>
          <w:lang w:eastAsia="zh-CN"/>
        </w:rPr>
        <w:t xml:space="preserve"> above for the case of </w:t>
      </w:r>
      <w:r w:rsidR="005755E8" w:rsidRPr="00A15DCB">
        <w:rPr>
          <w:rFonts w:eastAsia="DengXian"/>
          <w:i/>
          <w:lang w:eastAsia="zh-CN"/>
        </w:rPr>
        <w:t>antennaPortsDCI-1-3</w:t>
      </w:r>
      <w:r w:rsidR="005755E8" w:rsidRPr="00A15DCB">
        <w:rPr>
          <w:i/>
        </w:rPr>
        <w:t>= type1A</w:t>
      </w:r>
      <w:r w:rsidR="005755E8" w:rsidRPr="00A15DCB">
        <w:rPr>
          <w:lang w:eastAsia="zh-CN"/>
        </w:rPr>
        <w:t xml:space="preserve"> or each block above for the case of </w:t>
      </w:r>
      <w:r w:rsidR="005755E8" w:rsidRPr="00A15DCB">
        <w:rPr>
          <w:rFonts w:eastAsia="DengXian"/>
          <w:i/>
          <w:lang w:eastAsia="zh-CN"/>
        </w:rPr>
        <w:t>antennaPortsDCI-1-3</w:t>
      </w:r>
      <w:r w:rsidR="005755E8" w:rsidRPr="00A15DCB">
        <w:rPr>
          <w:i/>
        </w:rPr>
        <w:t>= type2</w:t>
      </w:r>
      <w:r w:rsidR="005755E8" w:rsidRPr="00A15DCB">
        <w:rPr>
          <w:lang w:eastAsia="zh-CN"/>
        </w:rPr>
        <w:t xml:space="preserve"> is defined by the following: </w:t>
      </w:r>
    </w:p>
    <w:p w14:paraId="6B3ACA61" w14:textId="77777777" w:rsidR="005755E8" w:rsidRPr="00A15DCB" w:rsidRDefault="005755E8" w:rsidP="005755E8">
      <w:pPr>
        <w:pStyle w:val="B3"/>
        <w:rPr>
          <w:lang w:eastAsia="zh-CN"/>
        </w:rPr>
      </w:pPr>
      <w:r w:rsidRPr="00A15DCB">
        <w:t>-</w:t>
      </w:r>
      <w:r w:rsidRPr="00A15DCB">
        <w:tab/>
      </w:r>
      <w:r w:rsidRPr="00A15DCB">
        <w:rPr>
          <w:lang w:eastAsia="zh-CN"/>
        </w:rPr>
        <w:t>4, 5, or 6</w:t>
      </w:r>
      <w:r w:rsidRPr="00A15DCB">
        <w:t xml:space="preserve"> bit</w:t>
      </w:r>
      <w:r w:rsidRPr="00A15DCB">
        <w:rPr>
          <w:lang w:eastAsia="zh-CN"/>
        </w:rPr>
        <w:t>s as defined by Tables 7.3.1.2.2</w:t>
      </w:r>
      <w:r w:rsidRPr="00A15DCB">
        <w:t>-</w:t>
      </w:r>
      <w:r w:rsidRPr="00A15DCB">
        <w:rPr>
          <w:lang w:eastAsia="zh-CN"/>
        </w:rPr>
        <w:t>1/2/3/4 and Tables 7.3.1.2.2</w:t>
      </w:r>
      <w:r w:rsidRPr="00A15DCB">
        <w:t>-</w:t>
      </w:r>
      <w:r w:rsidRPr="00A15DCB">
        <w:rPr>
          <w:lang w:eastAsia="zh-CN"/>
        </w:rPr>
        <w:t xml:space="preserve">1A/2A/3A/4A, where the number of CDM groups without data of values 1, 2, and 3 refers to CDM groups {0}, {0,1}, and {0, 1,2} respectively.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oMath>
      <w:r w:rsidRPr="00A15DCB">
        <w:t xml:space="preserve"> shall be determined according to the ordering of DMRS port(s) given by </w:t>
      </w:r>
      <w:r w:rsidRPr="00A15DCB">
        <w:rPr>
          <w:lang w:eastAsia="zh-CN"/>
        </w:rPr>
        <w:t>Tables 7.3.1.2.2</w:t>
      </w:r>
      <w:r w:rsidRPr="00A15DCB">
        <w:t>-</w:t>
      </w:r>
      <w:r w:rsidRPr="00A15DCB">
        <w:rPr>
          <w:lang w:eastAsia="zh-CN"/>
        </w:rPr>
        <w:t>1/2/3/4 or Tables 7.3.1.2.2</w:t>
      </w:r>
      <w:r w:rsidRPr="00A15DCB">
        <w:t>-</w:t>
      </w:r>
      <w:r w:rsidRPr="00A15DCB">
        <w:rPr>
          <w:lang w:eastAsia="zh-CN"/>
        </w:rPr>
        <w:t xml:space="preserve">1A/2A/3A/4A. </w:t>
      </w:r>
    </w:p>
    <w:p w14:paraId="4972EDFD" w14:textId="77777777" w:rsidR="005755E8" w:rsidRPr="00A15DCB" w:rsidRDefault="005755E8" w:rsidP="005755E8">
      <w:pPr>
        <w:ind w:left="851"/>
        <w:rPr>
          <w:lang w:eastAsia="zh-CN"/>
        </w:rPr>
      </w:pPr>
      <w:r w:rsidRPr="00A15DCB">
        <w:rPr>
          <w:lang w:eastAsia="zh-CN"/>
        </w:rPr>
        <w:t xml:space="preserve">If a UE is configured with both </w:t>
      </w:r>
      <w:r w:rsidRPr="00A15DCB">
        <w:rPr>
          <w:i/>
          <w:lang w:eastAsia="zh-CN"/>
        </w:rPr>
        <w:t>dmrs-DownlinkForPDSCH-MappingTypeA</w:t>
      </w:r>
      <w:r w:rsidRPr="00A15DCB">
        <w:rPr>
          <w:lang w:eastAsia="zh-CN"/>
        </w:rPr>
        <w:t xml:space="preserve"> and </w:t>
      </w:r>
      <w:r w:rsidRPr="00A15DCB">
        <w:rPr>
          <w:i/>
          <w:lang w:eastAsia="zh-CN"/>
        </w:rPr>
        <w:t>dmrs-DownlinkForPDSCH-MappingType</w:t>
      </w:r>
      <w:r w:rsidRPr="00A15DCB">
        <w:rPr>
          <w:i/>
        </w:rPr>
        <w:t>B</w:t>
      </w:r>
      <w:r w:rsidRPr="00A15DCB">
        <w:t xml:space="preserve">, </w:t>
      </w:r>
      <w:r w:rsidRPr="00A15DCB">
        <w:rPr>
          <w:lang w:eastAsia="zh-CN"/>
        </w:rPr>
        <w:t xml:space="preserve">the bitwidth of this field equals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is the "Antenna ports" bitwidth derived according to </w:t>
      </w:r>
      <w:r w:rsidRPr="00A15DCB">
        <w:rPr>
          <w:i/>
          <w:lang w:eastAsia="zh-CN"/>
        </w:rPr>
        <w:t>dmrs-DownlinkForPDSCH-MappingTypeA</w:t>
      </w:r>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 xml:space="preserve"> is the "Antenna ports" bitwidth</w:t>
      </w:r>
      <w:r w:rsidRPr="00A15DCB">
        <w:rPr>
          <w:i/>
        </w:rPr>
        <w:t xml:space="preserve"> </w:t>
      </w:r>
      <w:r w:rsidRPr="00A15DCB">
        <w:rPr>
          <w:lang w:eastAsia="zh-CN"/>
        </w:rPr>
        <w:t xml:space="preserve">derived according to </w:t>
      </w:r>
      <w:r w:rsidRPr="00A15DCB">
        <w:rPr>
          <w:i/>
          <w:lang w:eastAsia="zh-CN"/>
        </w:rPr>
        <w:t>dmrs-DownlinkForPDSCH-MappingType</w:t>
      </w:r>
      <w:r w:rsidRPr="00A15DCB">
        <w:rPr>
          <w:i/>
        </w:rPr>
        <w:t>B</w:t>
      </w:r>
      <w:r w:rsidRPr="00A15DCB">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w:t>
      </w:r>
    </w:p>
    <w:p w14:paraId="5920DB66" w14:textId="77777777" w:rsidR="005755E8" w:rsidRPr="00A15DCB" w:rsidRDefault="005755E8" w:rsidP="005755E8">
      <w:pPr>
        <w:pStyle w:val="B1"/>
      </w:pPr>
      <w:r w:rsidRPr="00A15DCB">
        <w:rPr>
          <w:lang w:eastAsia="zh-CN"/>
        </w:rPr>
        <w:lastRenderedPageBreak/>
        <w:t>-</w:t>
      </w:r>
      <w:r w:rsidRPr="00A15DCB">
        <w:rPr>
          <w:lang w:eastAsia="zh-CN"/>
        </w:rPr>
        <w:tab/>
        <w:t xml:space="preserve">Transmission configuration indication </w:t>
      </w:r>
      <w:r w:rsidRPr="00A15DCB">
        <w:t>-</w:t>
      </w:r>
      <w:r w:rsidRPr="00A15DCB">
        <w:rPr>
          <w:lang w:eastAsia="zh-CN"/>
        </w:rPr>
        <w:t xml:space="preserve"> number of</w:t>
      </w:r>
      <w:r w:rsidRPr="00A15DCB">
        <w:t xml:space="preserve"> bits</w:t>
      </w:r>
      <w:r w:rsidRPr="00A15DCB">
        <w:rPr>
          <w:lang w:eastAsia="zh-CN"/>
        </w:rPr>
        <w:t xml:space="preserve"> determined by the following:</w:t>
      </w:r>
      <w:r w:rsidRPr="00A15DCB">
        <w:t xml:space="preserve"> </w:t>
      </w:r>
    </w:p>
    <w:p w14:paraId="5C8DC5C0"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rPr>
        <w:t>tci-PresentInDCI</w:t>
      </w:r>
      <w:r w:rsidRPr="00A15DCB">
        <w:rPr>
          <w:lang w:eastAsia="zh-CN"/>
        </w:rPr>
        <w:t xml:space="preserve"> is not enabled; </w:t>
      </w:r>
    </w:p>
    <w:p w14:paraId="45E82D98" w14:textId="77777777" w:rsidR="005755E8" w:rsidRPr="00A15DCB" w:rsidRDefault="005755E8" w:rsidP="005755E8">
      <w:pPr>
        <w:pStyle w:val="B2"/>
        <w:rPr>
          <w:lang w:eastAsia="zh-CN"/>
        </w:rPr>
      </w:pPr>
      <w:r w:rsidRPr="00A15DCB">
        <w:rPr>
          <w:lang w:eastAsia="zh-CN"/>
        </w:rPr>
        <w:t>…</w:t>
      </w:r>
    </w:p>
    <w:p w14:paraId="7729E7B3" w14:textId="77777777" w:rsidR="005755E8" w:rsidRPr="00A15DCB" w:rsidRDefault="005755E8" w:rsidP="005755E8">
      <w:pPr>
        <w:ind w:left="568" w:hanging="1"/>
        <w:rPr>
          <w:lang w:eastAsia="zh-CN"/>
        </w:rPr>
      </w:pPr>
      <w:r w:rsidRPr="00A15DCB">
        <w:rPr>
          <w:lang w:eastAsia="zh-CN"/>
        </w:rPr>
        <w:t xml:space="preserve">If "Bandwidth part indicator" field indicates a bandwidth part other than the active bandwidth part, </w:t>
      </w:r>
    </w:p>
    <w:p w14:paraId="1DAAA2CF"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higher layer parameter </w:t>
      </w:r>
      <w:r w:rsidRPr="00A15DCB">
        <w:rPr>
          <w:i/>
          <w:lang w:eastAsia="zh-CN"/>
        </w:rPr>
        <w:t>tci-PresentInDCI</w:t>
      </w:r>
      <w:r w:rsidRPr="00A15DCB">
        <w:rPr>
          <w:lang w:eastAsia="zh-CN"/>
        </w:rPr>
        <w:t xml:space="preserve"> is not enabled for the CORESET used for the PDCCH carrying the DCI format 1_3,</w:t>
      </w:r>
    </w:p>
    <w:p w14:paraId="36349E84" w14:textId="77777777" w:rsidR="005755E8" w:rsidRPr="00A15DCB" w:rsidRDefault="005755E8" w:rsidP="005755E8">
      <w:pPr>
        <w:pStyle w:val="B3"/>
        <w:rPr>
          <w:lang w:eastAsia="zh-CN"/>
        </w:rPr>
      </w:pPr>
      <w:r w:rsidRPr="00A15DCB">
        <w:rPr>
          <w:lang w:eastAsia="zh-CN"/>
        </w:rPr>
        <w:t>-</w:t>
      </w:r>
      <w:r w:rsidRPr="00A15DCB">
        <w:rPr>
          <w:lang w:eastAsia="zh-CN"/>
        </w:rPr>
        <w:tab/>
        <w:t xml:space="preserve">the UE assumes </w:t>
      </w:r>
      <w:r w:rsidRPr="00A15DCB">
        <w:rPr>
          <w:i/>
          <w:lang w:eastAsia="zh-CN"/>
        </w:rPr>
        <w:t>tci-PresentInDCI</w:t>
      </w:r>
      <w:r w:rsidRPr="00A15DCB">
        <w:rPr>
          <w:lang w:eastAsia="zh-CN"/>
        </w:rPr>
        <w:t xml:space="preserve"> is not enabled for all CORESETs in the indicated bandwidth part;</w:t>
      </w:r>
    </w:p>
    <w:p w14:paraId="1BB1F417" w14:textId="77777777" w:rsidR="005755E8" w:rsidRPr="00A15DCB" w:rsidRDefault="005755E8" w:rsidP="005755E8">
      <w:pPr>
        <w:pStyle w:val="B2"/>
        <w:rPr>
          <w:lang w:eastAsia="zh-CN"/>
        </w:rPr>
      </w:pPr>
      <w:r w:rsidRPr="00A15DCB">
        <w:rPr>
          <w:lang w:eastAsia="zh-CN"/>
        </w:rPr>
        <w:t>-</w:t>
      </w:r>
      <w:r w:rsidRPr="00A15DCB">
        <w:rPr>
          <w:lang w:eastAsia="zh-CN"/>
        </w:rPr>
        <w:tab/>
        <w:t>otherwise,</w:t>
      </w:r>
    </w:p>
    <w:p w14:paraId="14EDCA6F" w14:textId="77777777" w:rsidR="005755E8" w:rsidRPr="00A15DCB" w:rsidRDefault="005755E8" w:rsidP="005755E8">
      <w:pPr>
        <w:pStyle w:val="B3"/>
        <w:rPr>
          <w:lang w:eastAsia="zh-CN"/>
        </w:rPr>
      </w:pPr>
      <w:r w:rsidRPr="00A15DCB">
        <w:rPr>
          <w:lang w:eastAsia="zh-CN"/>
        </w:rPr>
        <w:t>-</w:t>
      </w:r>
      <w:r w:rsidRPr="00A15DCB">
        <w:rPr>
          <w:lang w:eastAsia="zh-CN"/>
        </w:rPr>
        <w:tab/>
        <w:t xml:space="preserve">the UE assumes </w:t>
      </w:r>
      <w:r w:rsidRPr="00A15DCB">
        <w:rPr>
          <w:i/>
          <w:lang w:eastAsia="zh-CN"/>
        </w:rPr>
        <w:t>tci-PresentInDCI</w:t>
      </w:r>
      <w:r w:rsidRPr="00A15DCB">
        <w:rPr>
          <w:lang w:eastAsia="zh-CN"/>
        </w:rPr>
        <w:t xml:space="preserve"> is enabled for all CORESETs in the indicated bandwidth part.</w:t>
      </w:r>
    </w:p>
    <w:p w14:paraId="017BC105" w14:textId="77777777" w:rsidR="005755E8" w:rsidRPr="00A15DCB" w:rsidRDefault="005755E8" w:rsidP="005755E8">
      <w:pPr>
        <w:pStyle w:val="B1"/>
      </w:pPr>
      <w:r w:rsidRPr="00A15DCB">
        <w:t>-</w:t>
      </w:r>
      <w:r w:rsidRPr="00A15DCB">
        <w:tab/>
        <w:t>SRS request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SRS</m:t>
            </m:r>
          </m:sub>
        </m:sSub>
      </m:oMath>
      <w:r w:rsidRPr="00A15DCB">
        <w:t xml:space="preserve"> is the number of entries in the higher layer parameter </w:t>
      </w:r>
      <w:r w:rsidRPr="00A15DCB">
        <w:rPr>
          <w:i/>
          <w:lang w:eastAsia="zh-CN"/>
        </w:rPr>
        <w:t>srs-RequestListDCI-1-3</w:t>
      </w:r>
      <w:r w:rsidRPr="00A15DCB">
        <w:t xml:space="preserve">. This field is used to indicate an entry in the higher layer parameter </w:t>
      </w:r>
      <w:r w:rsidRPr="00A15DCB">
        <w:rPr>
          <w:i/>
          <w:lang w:eastAsia="zh-CN"/>
        </w:rPr>
        <w:t>srs-RequestListDCI-1-3</w:t>
      </w:r>
      <w:r w:rsidRPr="00A15DCB">
        <w:rPr>
          <w:rFonts w:eastAsia="Batang"/>
          <w:i/>
        </w:rPr>
        <w:t xml:space="preserve"> </w:t>
      </w:r>
      <w:r w:rsidRPr="00A15DCB">
        <w:t>according to Table 7.3.1.2.4-6</w:t>
      </w:r>
      <w:r w:rsidRPr="00A15DCB">
        <w:rPr>
          <w:lang w:eastAsia="zh-CN"/>
        </w:rPr>
        <w:t xml:space="preserve">. Each entry in the higher layer parameter </w:t>
      </w:r>
      <w:r w:rsidRPr="00A15DCB">
        <w:rPr>
          <w:i/>
          <w:lang w:eastAsia="zh-CN"/>
        </w:rPr>
        <w:t>srs-RequestListDCI-1-3</w:t>
      </w:r>
      <w:r w:rsidRPr="00A15DCB">
        <w:rPr>
          <w:lang w:eastAsia="zh-CN"/>
        </w:rPr>
        <w:t xml:space="preserve"> contains the ‘SRS request’ index for each cell in the scheduled cell set, where the ‘SRS request’ indexes for all the cells are placed according to an ascending order of a serving cell index. Each ‘SRS request’ index is defined by the following:     </w:t>
      </w:r>
      <w:r w:rsidRPr="00A15DCB">
        <w:t xml:space="preserve">  </w:t>
      </w:r>
    </w:p>
    <w:p w14:paraId="03A8953E" w14:textId="77777777" w:rsidR="005755E8" w:rsidRPr="00A15DCB" w:rsidRDefault="005755E8" w:rsidP="005755E8">
      <w:pPr>
        <w:pStyle w:val="B2"/>
        <w:rPr>
          <w:lang w:eastAsia="zh-CN"/>
        </w:rPr>
      </w:pPr>
      <w:r w:rsidRPr="00A15DCB">
        <w:t>-</w:t>
      </w:r>
      <w:r w:rsidRPr="00A15DCB">
        <w:rPr>
          <w:lang w:eastAsia="zh-CN"/>
        </w:rPr>
        <w:tab/>
        <w:t>2</w:t>
      </w:r>
      <w:r w:rsidRPr="00A15DCB">
        <w:t xml:space="preserve"> bits</w:t>
      </w:r>
      <w:r w:rsidRPr="00A15DCB">
        <w:rPr>
          <w:lang w:eastAsia="zh-CN"/>
        </w:rPr>
        <w:t xml:space="preserve"> as defined by Table 7.3.1.1.2</w:t>
      </w:r>
      <w:r w:rsidRPr="00A15DCB">
        <w:t>-</w:t>
      </w:r>
      <w:r w:rsidRPr="00A15DCB">
        <w:rPr>
          <w:lang w:eastAsia="zh-CN"/>
        </w:rPr>
        <w:t xml:space="preserve">24 for UEs not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3 bits for UEs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where the first bit is the non-SUL/SUL indicator as defined in Table 7.3.1.1.1-1 and the second and third bits are defined by Table 7.3.1.1.2-24. This bit field may also indicate the associated CSI-RS according to Clause 6.1.1.2 of [6, TS 38.214].</w:t>
      </w:r>
    </w:p>
    <w:p w14:paraId="75721661" w14:textId="77777777" w:rsidR="005755E8" w:rsidRPr="00A15DCB" w:rsidRDefault="005755E8" w:rsidP="005755E8">
      <w:pPr>
        <w:pStyle w:val="B1"/>
      </w:pPr>
      <w:r w:rsidRPr="00A15DCB">
        <w:t>-</w:t>
      </w:r>
      <w:r w:rsidRPr="00A15DCB">
        <w:rPr>
          <w:lang w:eastAsia="zh-CN"/>
        </w:rPr>
        <w:tab/>
        <w:t>SRS offset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offset</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m:oMath>
        <m:sSub>
          <m:sSubPr>
            <m:ctrlPr>
              <w:rPr>
                <w:rFonts w:ascii="Cambria Math" w:hAnsi="Cambria Math"/>
                <w:i/>
              </w:rPr>
            </m:ctrlPr>
          </m:sSubPr>
          <m:e>
            <m:r>
              <w:rPr>
                <w:rFonts w:ascii="Cambria Math" w:hAnsi="Cambria Math"/>
              </w:rPr>
              <m:t>I</m:t>
            </m:r>
          </m:e>
          <m:sub>
            <m:r>
              <w:rPr>
                <w:rFonts w:ascii="Cambria Math" w:hAnsi="Cambria Math"/>
              </w:rPr>
              <m:t>offset</m:t>
            </m:r>
          </m:sub>
        </m:sSub>
      </m:oMath>
      <w:r w:rsidRPr="00A15DCB">
        <w:t xml:space="preserve"> is the number of entries in the higher layer parameter </w:t>
      </w:r>
      <w:r w:rsidRPr="00A15DCB">
        <w:rPr>
          <w:i/>
          <w:lang w:eastAsia="zh-CN"/>
        </w:rPr>
        <w:t>srs-OffsetListDCI-1-3</w:t>
      </w:r>
      <w:r w:rsidRPr="00A15DCB">
        <w:t xml:space="preserve">. This field is used to indicate an entry in the higher layer parameter </w:t>
      </w:r>
      <w:r w:rsidRPr="00A15DCB">
        <w:rPr>
          <w:i/>
          <w:lang w:eastAsia="zh-CN"/>
        </w:rPr>
        <w:t>srs-OffsetListDCI-1-3</w:t>
      </w:r>
      <w:r w:rsidRPr="00A15DCB">
        <w:rPr>
          <w:rFonts w:eastAsia="Batang"/>
          <w:i/>
        </w:rPr>
        <w:t xml:space="preserve"> </w:t>
      </w:r>
      <w:r w:rsidRPr="00A15DCB">
        <w:t>according to Table 7.3.1.2.4-7</w:t>
      </w:r>
      <w:r w:rsidRPr="00A15DCB">
        <w:rPr>
          <w:lang w:eastAsia="zh-CN"/>
        </w:rPr>
        <w:t xml:space="preserve">. Each entry in the higher layer parameter </w:t>
      </w:r>
      <w:r w:rsidRPr="00A15DCB">
        <w:rPr>
          <w:i/>
          <w:lang w:eastAsia="zh-CN"/>
        </w:rPr>
        <w:t>srs-OffsetListDCI-1-3</w:t>
      </w:r>
      <w:r w:rsidRPr="00A15DCB">
        <w:rPr>
          <w:lang w:eastAsia="zh-CN"/>
        </w:rPr>
        <w:t xml:space="preserve"> contains the ‘SRS offset indicator’ index for each cell in the scheduled cell set, where the ‘SRS offset indicator’ indexes for all the cells are placed according to an ascending order of a serving cell index. Each ‘SRS offset indicator’ index is defined by the following:   </w:t>
      </w:r>
    </w:p>
    <w:p w14:paraId="34D18F0B"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AvailableSlotOffset</w:t>
      </w:r>
      <w:r w:rsidRPr="00A15DCB">
        <w:rPr>
          <w:lang w:eastAsia="zh-CN"/>
        </w:rPr>
        <w:t xml:space="preserve"> is not configured for any aperiodic SRS resource set in the scheduled cell, or if higher layer parameter </w:t>
      </w:r>
      <w:r w:rsidRPr="00A15DCB">
        <w:rPr>
          <w:i/>
          <w:lang w:eastAsia="zh-CN"/>
        </w:rPr>
        <w:t>AvailableSlotOffset</w:t>
      </w:r>
      <w:r w:rsidRPr="00A15DCB">
        <w:rPr>
          <w:lang w:eastAsia="zh-CN"/>
        </w:rPr>
        <w:t xml:space="preserve"> is configured for at least one aperiodic SRS resource set in the scheduled cell and the maximum number of entries of </w:t>
      </w:r>
      <w:r w:rsidRPr="00A15DCB">
        <w:rPr>
          <w:i/>
          <w:lang w:eastAsia="zh-CN"/>
        </w:rPr>
        <w:t>availableSlotOffsetList</w:t>
      </w:r>
      <w:r w:rsidRPr="00A15DCB">
        <w:rPr>
          <w:lang w:eastAsia="zh-CN"/>
        </w:rPr>
        <w:t xml:space="preserve"> configured for all aperiodic SRS resource set(s) is 1;</w:t>
      </w:r>
    </w:p>
    <w:p w14:paraId="666960B3" w14:textId="77777777" w:rsidR="005755E8" w:rsidRPr="00A15DCB" w:rsidRDefault="005755E8" w:rsidP="005755E8">
      <w:pPr>
        <w:pStyle w:val="B2"/>
        <w:rPr>
          <w:lang w:eastAsia="zh-CN"/>
        </w:rPr>
      </w:pPr>
      <w:r w:rsidRPr="00A15DCB">
        <w:rPr>
          <w:lang w:eastAsia="zh-CN"/>
        </w:rPr>
        <w:t>-</w:t>
      </w:r>
      <w:r w:rsidRPr="00A15DCB">
        <w:rPr>
          <w:lang w:eastAsia="zh-CN"/>
        </w:rPr>
        <w:tab/>
      </w:r>
      <w:r w:rsidRPr="00A15DCB">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A15DCB">
        <w:rPr>
          <w:lang w:eastAsia="zh-CN"/>
        </w:rPr>
        <w:t xml:space="preserve"> bits </w:t>
      </w:r>
      <w:r w:rsidRPr="00A15DCB">
        <w:t xml:space="preserve">are used to indicate available slot offset according to Table 7.3.1.1.2-37 and </w:t>
      </w:r>
      <w:r w:rsidRPr="00A15DCB">
        <w:rPr>
          <w:lang w:eastAsia="zh-CN"/>
        </w:rPr>
        <w:t>Clause 6.2.1</w:t>
      </w:r>
      <w:r w:rsidRPr="00A15DCB">
        <w:t xml:space="preserve"> of </w:t>
      </w:r>
      <w:r w:rsidRPr="00A15DCB">
        <w:rPr>
          <w:lang w:eastAsia="zh-CN"/>
        </w:rPr>
        <w:t>[6, TS 38.214]</w:t>
      </w:r>
      <w:r w:rsidRPr="00A15DCB">
        <w:t xml:space="preserve">, </w:t>
      </w:r>
      <w:r w:rsidRPr="00A15DCB">
        <w:rPr>
          <w:lang w:eastAsia="zh-CN"/>
        </w:rPr>
        <w:t xml:space="preserve">where K is the maximum number of entries of </w:t>
      </w:r>
      <w:r w:rsidRPr="00A15DCB">
        <w:rPr>
          <w:i/>
          <w:lang w:eastAsia="zh-CN"/>
        </w:rPr>
        <w:t xml:space="preserve">availableSlotOffsetList </w:t>
      </w:r>
      <w:r w:rsidRPr="00A15DCB">
        <w:rPr>
          <w:lang w:eastAsia="zh-CN"/>
        </w:rPr>
        <w:t>configured for all aperiodic SRS resource set(s) in the scheduled cell;</w:t>
      </w:r>
    </w:p>
    <w:p w14:paraId="73AFACB5" w14:textId="77777777" w:rsidR="005755E8" w:rsidRPr="00A15DCB" w:rsidRDefault="005755E8" w:rsidP="005755E8">
      <w:pPr>
        <w:pStyle w:val="B1"/>
        <w:rPr>
          <w:lang w:eastAsia="zh-CN"/>
        </w:rPr>
      </w:pPr>
      <w:r w:rsidRPr="00A15DCB">
        <w:rPr>
          <w:lang w:eastAsia="zh-CN"/>
        </w:rPr>
        <w:t>-</w:t>
      </w:r>
      <w:r w:rsidRPr="00A15DCB">
        <w:rPr>
          <w:lang w:eastAsia="zh-CN"/>
        </w:rPr>
        <w:tab/>
        <w:t xml:space="preserve">DMRS sequence initialization </w:t>
      </w:r>
      <w:r w:rsidRPr="00A15DCB">
        <w:t xml:space="preserve">- </w:t>
      </w:r>
      <w:r w:rsidRPr="00A15DCB">
        <w:rPr>
          <w:lang w:eastAsia="zh-CN"/>
        </w:rPr>
        <w:t xml:space="preserve">1 bit. This field is applied to all the scheduled cells indicated by Scheduled cells indicator field or Frequency domain resource assignment field independently. </w:t>
      </w:r>
    </w:p>
    <w:p w14:paraId="35819B5C" w14:textId="77777777" w:rsidR="005755E8" w:rsidRPr="00A15DCB" w:rsidRDefault="005755E8" w:rsidP="005755E8">
      <w:pPr>
        <w:pStyle w:val="B1"/>
        <w:rPr>
          <w:lang w:eastAsia="zh-CN"/>
        </w:rPr>
      </w:pPr>
      <w:r w:rsidRPr="00A15DCB">
        <w:rPr>
          <w:lang w:eastAsia="zh-CN"/>
        </w:rPr>
        <w:t>-</w:t>
      </w:r>
      <w:r w:rsidRPr="00A15DCB">
        <w:rPr>
          <w:lang w:eastAsia="zh-CN"/>
        </w:rPr>
        <w:tab/>
        <w:t xml:space="preserve">Priority indicator </w:t>
      </w:r>
      <w:r w:rsidRPr="00A15DCB">
        <w:t xml:space="preserve">- </w:t>
      </w:r>
      <w:r w:rsidRPr="00A15DCB">
        <w:rPr>
          <w:lang w:eastAsia="zh-CN"/>
        </w:rPr>
        <w:t xml:space="preserve">0 bit if higher layer parameter </w:t>
      </w:r>
      <w:r w:rsidRPr="00A15DCB">
        <w:rPr>
          <w:i/>
        </w:rPr>
        <w:t>priorityIndicatorDCI-1-3</w:t>
      </w:r>
      <w:r w:rsidRPr="00A15DCB">
        <w:rPr>
          <w:lang w:eastAsia="zh-CN"/>
        </w:rPr>
        <w:t xml:space="preserve"> is not configured; otherwise 1 bit as defined in Clause 9 in [5, TS 38.213]. </w:t>
      </w:r>
    </w:p>
    <w:p w14:paraId="4831D8C9" w14:textId="77777777" w:rsidR="005755E8" w:rsidRPr="00A15DCB" w:rsidRDefault="005755E8" w:rsidP="005755E8">
      <w:pPr>
        <w:pStyle w:val="B1"/>
      </w:pPr>
      <w:r w:rsidRPr="00A15DCB">
        <w:rPr>
          <w:lang w:eastAsia="zh-CN"/>
        </w:rPr>
        <w:t>-</w:t>
      </w:r>
      <w:r w:rsidRPr="00A15DCB">
        <w:rPr>
          <w:lang w:eastAsia="zh-CN"/>
        </w:rPr>
        <w:tab/>
        <w:t>ChannelAccess-CPext</w:t>
      </w:r>
      <w:r w:rsidRPr="00A15DCB">
        <w:t xml:space="preserve"> - </w:t>
      </w:r>
      <w:r w:rsidRPr="00A15DCB">
        <w:rPr>
          <w:lang w:eastAsia="zh-CN"/>
        </w:rPr>
        <w:t xml:space="preserve">0, 1, 2, 3 or 4 bits.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bits, where </w:t>
      </w:r>
      <w:r w:rsidRPr="00A15DCB">
        <w:rPr>
          <w:i/>
        </w:rPr>
        <w:t>I</w:t>
      </w:r>
      <w:r w:rsidRPr="00A15DCB">
        <w:t xml:space="preserve"> is the number of </w:t>
      </w:r>
      <w:r w:rsidRPr="00A15DCB">
        <w:rPr>
          <w:lang w:eastAsia="zh-CN"/>
        </w:rPr>
        <w:t>entries</w:t>
      </w:r>
      <w:r w:rsidRPr="00A15DCB">
        <w:t xml:space="preserve"> in the</w:t>
      </w:r>
      <w:r w:rsidRPr="00A15DCB">
        <w:rPr>
          <w:lang w:eastAsia="zh-CN"/>
        </w:rPr>
        <w:t xml:space="preserve"> higher layer parameter </w:t>
      </w:r>
      <w:r w:rsidRPr="00A15DCB">
        <w:rPr>
          <w:rFonts w:eastAsia="DengXian"/>
          <w:i/>
          <w:lang w:eastAsia="zh-CN"/>
        </w:rPr>
        <w:t>ul-AccessConfigListDCI-1-1</w:t>
      </w:r>
      <w:r w:rsidRPr="00A15DCB">
        <w:t xml:space="preserve"> or in Table 7.3.1.1.1-4A if </w:t>
      </w:r>
      <w:r w:rsidRPr="00A15DCB">
        <w:rPr>
          <w:i/>
        </w:rPr>
        <w:t>channelAccessMode-r16</w:t>
      </w:r>
      <w:r w:rsidRPr="00A15DCB">
        <w:t xml:space="preserve"> = "</w:t>
      </w:r>
      <w:r w:rsidRPr="00A15DCB">
        <w:rPr>
          <w:i/>
          <w:iCs/>
        </w:rPr>
        <w:t>semiStatic</w:t>
      </w:r>
      <w:r w:rsidRPr="00A15DCB">
        <w:t xml:space="preserve">" is provided, for operation </w:t>
      </w:r>
      <w:r w:rsidRPr="00A15DCB">
        <w:rPr>
          <w:lang w:eastAsia="zh-CN"/>
        </w:rPr>
        <w:t>in a cell with shared spectrum channel access</w:t>
      </w:r>
      <w:r w:rsidRPr="00A15DCB">
        <w:rPr>
          <w:rFonts w:eastAsia="Yu Mincho"/>
          <w:lang w:eastAsia="zh-CN"/>
        </w:rPr>
        <w:t xml:space="preserve"> in frequency range 1, or for operation in frequency range 2-2 if </w:t>
      </w:r>
      <w:r w:rsidRPr="00A15DCB">
        <w:rPr>
          <w:rFonts w:eastAsia="Yu Mincho"/>
          <w:i/>
          <w:lang w:eastAsia="zh-CN"/>
        </w:rPr>
        <w:t>ChannelAccessMode2-r17</w:t>
      </w:r>
      <w:r w:rsidRPr="00A15DCB">
        <w:rPr>
          <w:rFonts w:eastAsia="Yu Mincho"/>
          <w:lang w:eastAsia="zh-CN"/>
        </w:rPr>
        <w:t xml:space="preserve"> is provided</w:t>
      </w:r>
      <w:r w:rsidRPr="00A15DCB">
        <w:t xml:space="preserve">; otherwise 0 bit. One or more entries from Table </w:t>
      </w:r>
      <w:r w:rsidRPr="00A15DCB">
        <w:rPr>
          <w:lang w:eastAsia="zh-CN"/>
        </w:rPr>
        <w:t>7.3.1.2.2</w:t>
      </w:r>
      <w:r w:rsidRPr="00A15DCB">
        <w:t>-</w:t>
      </w:r>
      <w:r w:rsidRPr="00A15DCB">
        <w:rPr>
          <w:lang w:eastAsia="zh-CN"/>
        </w:rPr>
        <w:t xml:space="preserve">6 or </w:t>
      </w:r>
      <w:r w:rsidRPr="00A15DCB">
        <w:t xml:space="preserve">Table </w:t>
      </w:r>
      <w:r w:rsidRPr="00A15DCB">
        <w:rPr>
          <w:lang w:eastAsia="zh-CN"/>
        </w:rPr>
        <w:t xml:space="preserve">7.3.1.2.2-6A are configured by the higher layer parameter </w:t>
      </w:r>
      <w:r w:rsidRPr="00A15DCB">
        <w:rPr>
          <w:rFonts w:eastAsia="DengXian"/>
          <w:i/>
          <w:lang w:eastAsia="zh-CN"/>
        </w:rPr>
        <w:t>ul-AccessConfigListDCI-1-1</w:t>
      </w:r>
      <w:r w:rsidRPr="00A15DCB">
        <w:rPr>
          <w:i/>
          <w:lang w:eastAsia="zh-CN"/>
        </w:rPr>
        <w:t>.</w:t>
      </w:r>
    </w:p>
    <w:p w14:paraId="3B5671FC" w14:textId="77777777" w:rsidR="005755E8" w:rsidRPr="00A15DCB" w:rsidRDefault="005755E8" w:rsidP="005755E8">
      <w:pPr>
        <w:pStyle w:val="B1"/>
        <w:rPr>
          <w:rFonts w:eastAsia="DengXian"/>
          <w:lang w:eastAsia="zh-CN"/>
        </w:rPr>
      </w:pPr>
      <w:r w:rsidRPr="00A15DCB">
        <w:rPr>
          <w:rFonts w:eastAsia="DengXian"/>
          <w:lang w:eastAsia="zh-CN"/>
        </w:rPr>
        <w:t>-</w:t>
      </w:r>
      <w:r w:rsidRPr="00A15DCB">
        <w:rPr>
          <w:rFonts w:eastAsia="DengXian"/>
          <w:lang w:eastAsia="zh-CN"/>
        </w:rPr>
        <w:tab/>
        <w:t xml:space="preserve">Minimum applicable scheduling offset indicator </w:t>
      </w:r>
      <w:r w:rsidRPr="00A15DCB">
        <w:rPr>
          <w:rFonts w:eastAsia="DengXian"/>
        </w:rPr>
        <w:t xml:space="preserve">- </w:t>
      </w:r>
      <w:r w:rsidRPr="00A15DCB">
        <w:rPr>
          <w:rFonts w:eastAsia="DengXian"/>
          <w:lang w:eastAsia="zh-CN"/>
        </w:rPr>
        <w:t xml:space="preserve">0 or 1 bit </w:t>
      </w:r>
    </w:p>
    <w:p w14:paraId="7E5F97A6"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minimumSchedulingOffsetK0DCI-1-3</w:t>
      </w:r>
      <w:r w:rsidRPr="00A15DCB">
        <w:rPr>
          <w:lang w:eastAsia="zh-CN"/>
        </w:rPr>
        <w:t xml:space="preserve"> is not configured;</w:t>
      </w:r>
    </w:p>
    <w:p w14:paraId="3449C9F8" w14:textId="77777777" w:rsidR="005755E8" w:rsidRPr="00A15DCB" w:rsidRDefault="005755E8" w:rsidP="005755E8">
      <w:pPr>
        <w:pStyle w:val="B2"/>
        <w:rPr>
          <w:lang w:eastAsia="zh-CN"/>
        </w:rPr>
      </w:pPr>
      <w:r w:rsidRPr="00A15DCB">
        <w:rPr>
          <w:lang w:eastAsia="zh-CN"/>
        </w:rPr>
        <w:t>…</w:t>
      </w:r>
    </w:p>
    <w:p w14:paraId="0DD602F1" w14:textId="77777777" w:rsidR="005755E8" w:rsidRPr="00A15DCB" w:rsidRDefault="005755E8" w:rsidP="005755E8">
      <w:pPr>
        <w:pStyle w:val="B1"/>
      </w:pPr>
      <w:r w:rsidRPr="00A15DCB">
        <w:lastRenderedPageBreak/>
        <w:t>-</w:t>
      </w:r>
      <w:r w:rsidRPr="00A15DCB">
        <w:rPr>
          <w:lang w:eastAsia="zh-CN"/>
        </w:rPr>
        <w:tab/>
        <w:t>SCell dormancy indication</w:t>
      </w:r>
      <w:r w:rsidRPr="00A15DCB">
        <w:t xml:space="preserve"> - 0 bit if higher layer parameter </w:t>
      </w:r>
      <w:r w:rsidRPr="00A15DCB">
        <w:rPr>
          <w:i/>
        </w:rPr>
        <w:t xml:space="preserve">dormancyDCI-1-3 </w:t>
      </w:r>
      <w:r w:rsidRPr="00A15DCB">
        <w:t xml:space="preserve">or </w:t>
      </w:r>
      <w:r w:rsidRPr="00A15DCB">
        <w:rPr>
          <w:i/>
          <w:iCs/>
        </w:rPr>
        <w:t>dormancyGroupWithinActiveTime</w:t>
      </w:r>
      <w:r w:rsidRPr="00A15DCB">
        <w:t xml:space="preserve"> is not configured; </w:t>
      </w:r>
    </w:p>
    <w:p w14:paraId="663B94D7" w14:textId="77777777" w:rsidR="005755E8" w:rsidRPr="00A15DCB" w:rsidRDefault="005755E8" w:rsidP="005755E8">
      <w:pPr>
        <w:pStyle w:val="B1"/>
        <w:rPr>
          <w:lang w:eastAsia="zh-CN"/>
        </w:rPr>
      </w:pPr>
      <w:r w:rsidRPr="00A15DCB">
        <w:t xml:space="preserve">     …</w:t>
      </w:r>
    </w:p>
    <w:p w14:paraId="16C9EC47" w14:textId="77777777" w:rsidR="005755E8" w:rsidRPr="00A15DCB" w:rsidRDefault="005755E8" w:rsidP="005755E8">
      <w:pPr>
        <w:pStyle w:val="B1"/>
      </w:pPr>
      <w:r w:rsidRPr="00A15DCB">
        <w:t>-</w:t>
      </w:r>
      <w:r w:rsidRPr="00A15DCB">
        <w:tab/>
        <w:t>PDCCH monitoring adaptation indication - 0, 1 or 2 bits</w:t>
      </w:r>
    </w:p>
    <w:p w14:paraId="5B7A100C"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 xml:space="preserve">pdcchMonAdaptDCI-1-3 </w:t>
      </w:r>
      <w:r w:rsidRPr="00A15DCB">
        <w:rPr>
          <w:lang w:eastAsia="zh-CN"/>
        </w:rPr>
        <w:t>is not enabled;</w:t>
      </w:r>
    </w:p>
    <w:p w14:paraId="74C6754C" w14:textId="77777777" w:rsidR="005755E8" w:rsidRPr="00A15DCB" w:rsidRDefault="005755E8" w:rsidP="005755E8">
      <w:pPr>
        <w:pStyle w:val="B3"/>
        <w:rPr>
          <w:lang w:eastAsia="zh-CN"/>
        </w:rPr>
      </w:pPr>
      <w:r w:rsidRPr="00A15DCB">
        <w:rPr>
          <w:lang w:eastAsia="zh-CN"/>
        </w:rPr>
        <w:t>…</w:t>
      </w:r>
    </w:p>
    <w:p w14:paraId="7C8ED5BF" w14:textId="77777777" w:rsidR="005755E8" w:rsidRPr="00A15DCB" w:rsidRDefault="005755E8" w:rsidP="005755E8">
      <w:pPr>
        <w:pStyle w:val="B1"/>
      </w:pPr>
      <w:r w:rsidRPr="00A15DCB">
        <w:t>-</w:t>
      </w:r>
      <w:r w:rsidRPr="00A15DCB">
        <w:tab/>
        <w:t>PUCCH Cell indicator -</w:t>
      </w:r>
      <w:r w:rsidRPr="00A15DCB">
        <w:rPr>
          <w:lang w:eastAsia="zh-CN"/>
        </w:rPr>
        <w:t xml:space="preserve"> 0 or </w:t>
      </w:r>
      <w:r w:rsidRPr="00A15DCB">
        <w:t>1 bit.</w:t>
      </w:r>
    </w:p>
    <w:p w14:paraId="0EAB0B62"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w:t>
      </w:r>
      <w:r w:rsidRPr="00A15DCB">
        <w:rPr>
          <w:i/>
        </w:rPr>
        <w:t xml:space="preserve">pucch-sSCellDynDCI-1-3 </w:t>
      </w:r>
      <w:r w:rsidRPr="00A15DCB">
        <w:t>is configured</w:t>
      </w:r>
      <w:r w:rsidRPr="00A15DCB">
        <w:rPr>
          <w:lang w:eastAsia="zh-CN"/>
        </w:rPr>
        <w:t>.</w:t>
      </w:r>
    </w:p>
    <w:p w14:paraId="52E05FFA"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04CEEE90" w14:textId="77777777" w:rsidR="005755E8" w:rsidRPr="00A15DCB" w:rsidRDefault="005755E8" w:rsidP="005755E8">
      <w:pPr>
        <w:rPr>
          <w:lang w:eastAsia="sv-SE"/>
        </w:rPr>
      </w:pPr>
      <w:r w:rsidRPr="00A15DCB">
        <w:t>[TS 38.213, clause 9.2.3]</w:t>
      </w:r>
    </w:p>
    <w:p w14:paraId="11A2BDA4" w14:textId="77777777" w:rsidR="005755E8" w:rsidRPr="00A15DCB" w:rsidRDefault="005755E8" w:rsidP="005755E8">
      <w:r w:rsidRPr="00A15DCB">
        <w:t xml:space="preserve">If the UE detects a DCI format scheduling a number of PDSCH receptions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A15DCB">
        <w:t xml:space="preserve"> or if the UE detects a DCI format generating a HARQ-ACK information bit</w:t>
      </w:r>
      <w:r w:rsidRPr="00A15DCB">
        <w:rPr>
          <w:lang w:eastAsia="zh-CN"/>
        </w:rPr>
        <w:t xml:space="preserve"> </w:t>
      </w:r>
      <w:r w:rsidRPr="00A15DCB">
        <w:t xml:space="preserve">and does not schedule a PDSCH reception through a PDCCH reception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A15DCB">
        <w:t xml:space="preserve">, the UE provides corresponding HARQ-ACK information in a PUCCH transmission within UL slot </w:t>
      </w:r>
      <m:oMath>
        <m:r>
          <w:rPr>
            <w:rFonts w:ascii="Cambria Math" w:hAnsi="Cambria Math"/>
          </w:rPr>
          <m:t>n+k</m:t>
        </m:r>
      </m:oMath>
      <w:r w:rsidRPr="00A15DCB">
        <w:t xml:space="preserve">, where </w:t>
      </w:r>
      <m:oMath>
        <m:r>
          <w:rPr>
            <w:rFonts w:ascii="Cambria Math" w:hAnsi="Cambria Math"/>
          </w:rPr>
          <m:t>k</m:t>
        </m:r>
      </m:oMath>
      <w:r w:rsidRPr="00A15DCB">
        <w:t xml:space="preserve"> is a number of slots and is indicated by the PDSCH-to-HARQ_feedback timing indicator field in the DCI format, if present, or provided by </w:t>
      </w:r>
      <w:r w:rsidRPr="00A15DCB">
        <w:rPr>
          <w:i/>
        </w:rPr>
        <w:t>dl-DataToUL-ACK</w:t>
      </w:r>
      <w:r w:rsidRPr="00A15DCB">
        <w:t xml:space="preserve">, </w:t>
      </w:r>
      <w:r w:rsidRPr="00A15DCB">
        <w:rPr>
          <w:i/>
        </w:rPr>
        <w:t>dl-DataToUL-ACK-r16</w:t>
      </w:r>
      <w:r w:rsidRPr="00A15DCB">
        <w:rPr>
          <w:iCs/>
        </w:rPr>
        <w:t xml:space="preserve">, </w:t>
      </w:r>
      <w:r w:rsidRPr="00A15DCB">
        <w:t xml:space="preserve">or </w:t>
      </w:r>
      <w:r w:rsidRPr="00A15DCB">
        <w:rPr>
          <w:i/>
        </w:rPr>
        <w:t>dl-DataToUL-ACK-DCI-1-2</w:t>
      </w:r>
      <w:r w:rsidRPr="00A15DCB">
        <w:t>,</w:t>
      </w:r>
      <w:r w:rsidRPr="00A15DCB">
        <w:rPr>
          <w:iCs/>
        </w:rPr>
        <w:t xml:space="preserve"> </w:t>
      </w:r>
      <w:r w:rsidRPr="00A15DCB">
        <w:t xml:space="preserve">or </w:t>
      </w:r>
      <w:r w:rsidRPr="00A15DCB">
        <w:rPr>
          <w:i/>
          <w:iCs/>
        </w:rPr>
        <w:t>dl-DataToUL-ACK-r17</w:t>
      </w:r>
      <w:r w:rsidRPr="00A15DCB">
        <w:rPr>
          <w:kern w:val="2"/>
        </w:rPr>
        <w:t xml:space="preserve">, </w:t>
      </w:r>
      <w:r w:rsidRPr="00A15DCB">
        <w:rPr>
          <w:rFonts w:eastAsia="Malgun Gothic"/>
          <w:lang w:eastAsia="zh-CN"/>
        </w:rPr>
        <w:t xml:space="preserve">or </w:t>
      </w:r>
      <w:r w:rsidRPr="00A15DCB">
        <w:rPr>
          <w:rFonts w:eastAsia="Malgun Gothic"/>
          <w:i/>
        </w:rPr>
        <w:t>dl-DataToUL-ACK-DCI-1-2</w:t>
      </w:r>
      <w:r w:rsidRPr="00A15DCB">
        <w:rPr>
          <w:i/>
        </w:rPr>
        <w:t>-r17</w:t>
      </w:r>
      <w:r w:rsidRPr="00A15DCB">
        <w:t>,</w:t>
      </w:r>
      <w:r w:rsidRPr="00A15DCB">
        <w:rPr>
          <w:iCs/>
        </w:rPr>
        <w:t xml:space="preserve"> </w:t>
      </w:r>
      <w:r w:rsidRPr="00A15DCB">
        <w:t xml:space="preserve">or </w:t>
      </w:r>
      <w:r w:rsidRPr="00A15DCB">
        <w:rPr>
          <w:i/>
          <w:iCs/>
        </w:rPr>
        <w:t>dl-DataToUL-ACK-v1700</w:t>
      </w:r>
      <w:r w:rsidRPr="00A15DCB">
        <w:t xml:space="preserve">. </w:t>
      </w:r>
    </w:p>
    <w:p w14:paraId="2B520051" w14:textId="77777777" w:rsidR="005755E8" w:rsidRPr="00A15DCB" w:rsidRDefault="005755E8" w:rsidP="005755E8">
      <w:pPr>
        <w:pStyle w:val="H6"/>
        <w:rPr>
          <w:lang w:eastAsia="zh-CN"/>
        </w:rPr>
      </w:pPr>
      <w:r w:rsidRPr="00A15DCB">
        <w:t>7.1.1.2.9.1.3.1</w:t>
      </w:r>
      <w:r w:rsidRPr="00A15DCB">
        <w:tab/>
        <w:t>Pre-test conditions</w:t>
      </w:r>
    </w:p>
    <w:p w14:paraId="03E2DEB3" w14:textId="5D5EDB98" w:rsidR="005755E8" w:rsidRPr="00A15DCB" w:rsidRDefault="005755E8" w:rsidP="005755E8">
      <w:pPr>
        <w:rPr>
          <w:lang w:eastAsia="zh-CN"/>
        </w:rPr>
      </w:pPr>
      <w:r w:rsidRPr="00A15DCB">
        <w:t>Same Pre-test conditions as in clause 7.1.1.0 except that</w:t>
      </w:r>
      <w:r w:rsidR="002F71AF" w:rsidRPr="00A15DCB">
        <w:t xml:space="preserve"> set to return no data in uplink,</w:t>
      </w:r>
      <w:r w:rsidRPr="00A15DCB">
        <w:t xml:space="preserve"> System information combination NR-4 and in addition </w:t>
      </w:r>
      <w:r w:rsidRPr="00A15DCB">
        <w:rPr>
          <w:lang w:eastAsia="sv-SE"/>
        </w:rPr>
        <w:t>NR Cell 3 is configured as NR Active Scell</w:t>
      </w:r>
      <w:r w:rsidRPr="00A15DCB">
        <w:t>.</w:t>
      </w:r>
    </w:p>
    <w:p w14:paraId="31862024" w14:textId="77777777" w:rsidR="005755E8" w:rsidRPr="00A15DCB" w:rsidRDefault="005755E8" w:rsidP="005755E8">
      <w:pPr>
        <w:pStyle w:val="H6"/>
      </w:pPr>
      <w:r w:rsidRPr="00A15DCB">
        <w:lastRenderedPageBreak/>
        <w:t>7.1.1.2.9.1.3.2</w:t>
      </w:r>
      <w:r w:rsidRPr="00A15DCB">
        <w:tab/>
        <w:t>Test procedure sequence</w:t>
      </w:r>
    </w:p>
    <w:p w14:paraId="018BD7E1" w14:textId="77777777" w:rsidR="005755E8" w:rsidRPr="00A15DCB" w:rsidRDefault="005755E8" w:rsidP="005755E8">
      <w:pPr>
        <w:pStyle w:val="TH"/>
      </w:pPr>
      <w:r w:rsidRPr="00A15DCB">
        <w:t>Table 7.1.1.2.9.1.3.2-1: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755E8" w:rsidRPr="00A15DCB" w14:paraId="5947BE1A" w14:textId="77777777" w:rsidTr="009B330A">
        <w:tc>
          <w:tcPr>
            <w:tcW w:w="534" w:type="dxa"/>
            <w:tcBorders>
              <w:bottom w:val="nil"/>
            </w:tcBorders>
          </w:tcPr>
          <w:p w14:paraId="6CE57B32" w14:textId="77777777" w:rsidR="005755E8" w:rsidRPr="00A15DCB" w:rsidRDefault="005755E8" w:rsidP="009B330A">
            <w:pPr>
              <w:pStyle w:val="TAH"/>
            </w:pPr>
            <w:r w:rsidRPr="00A15DCB">
              <w:t>St</w:t>
            </w:r>
          </w:p>
        </w:tc>
        <w:tc>
          <w:tcPr>
            <w:tcW w:w="3968" w:type="dxa"/>
          </w:tcPr>
          <w:p w14:paraId="3AB430AA" w14:textId="77777777" w:rsidR="005755E8" w:rsidRPr="00A15DCB" w:rsidRDefault="005755E8" w:rsidP="009B330A">
            <w:pPr>
              <w:pStyle w:val="TAH"/>
            </w:pPr>
            <w:r w:rsidRPr="00A15DCB">
              <w:t>Procedure</w:t>
            </w:r>
          </w:p>
        </w:tc>
        <w:tc>
          <w:tcPr>
            <w:tcW w:w="3684" w:type="dxa"/>
            <w:gridSpan w:val="2"/>
          </w:tcPr>
          <w:p w14:paraId="2DBBC6BF" w14:textId="77777777" w:rsidR="005755E8" w:rsidRPr="00A15DCB" w:rsidRDefault="005755E8" w:rsidP="009B330A">
            <w:pPr>
              <w:pStyle w:val="TAH"/>
            </w:pPr>
            <w:r w:rsidRPr="00A15DCB">
              <w:t>Message Sequence</w:t>
            </w:r>
          </w:p>
        </w:tc>
        <w:tc>
          <w:tcPr>
            <w:tcW w:w="567" w:type="dxa"/>
            <w:tcBorders>
              <w:bottom w:val="nil"/>
            </w:tcBorders>
          </w:tcPr>
          <w:p w14:paraId="17C450D3" w14:textId="77777777" w:rsidR="005755E8" w:rsidRPr="00A15DCB" w:rsidRDefault="005755E8" w:rsidP="009B330A">
            <w:pPr>
              <w:pStyle w:val="TAH"/>
            </w:pPr>
            <w:r w:rsidRPr="00A15DCB">
              <w:t>TP</w:t>
            </w:r>
          </w:p>
        </w:tc>
        <w:tc>
          <w:tcPr>
            <w:tcW w:w="850" w:type="dxa"/>
            <w:tcBorders>
              <w:bottom w:val="nil"/>
            </w:tcBorders>
          </w:tcPr>
          <w:p w14:paraId="615D7469" w14:textId="77777777" w:rsidR="005755E8" w:rsidRPr="00A15DCB" w:rsidRDefault="005755E8" w:rsidP="009B330A">
            <w:pPr>
              <w:pStyle w:val="TAH"/>
            </w:pPr>
            <w:r w:rsidRPr="00A15DCB">
              <w:t>Verdict</w:t>
            </w:r>
          </w:p>
        </w:tc>
      </w:tr>
      <w:tr w:rsidR="005755E8" w:rsidRPr="00A15DCB" w14:paraId="26222DA2" w14:textId="77777777" w:rsidTr="009B330A">
        <w:tc>
          <w:tcPr>
            <w:tcW w:w="534" w:type="dxa"/>
            <w:tcBorders>
              <w:top w:val="nil"/>
            </w:tcBorders>
          </w:tcPr>
          <w:p w14:paraId="3054E31B" w14:textId="77777777" w:rsidR="005755E8" w:rsidRPr="00A15DCB" w:rsidRDefault="005755E8" w:rsidP="009B330A">
            <w:pPr>
              <w:pStyle w:val="TAH"/>
            </w:pPr>
          </w:p>
        </w:tc>
        <w:tc>
          <w:tcPr>
            <w:tcW w:w="3968" w:type="dxa"/>
          </w:tcPr>
          <w:p w14:paraId="43995FB8" w14:textId="77777777" w:rsidR="005755E8" w:rsidRPr="00A15DCB" w:rsidRDefault="005755E8" w:rsidP="009B330A">
            <w:pPr>
              <w:pStyle w:val="TAH"/>
            </w:pPr>
          </w:p>
        </w:tc>
        <w:tc>
          <w:tcPr>
            <w:tcW w:w="708" w:type="dxa"/>
          </w:tcPr>
          <w:p w14:paraId="6DF9F8AC" w14:textId="77777777" w:rsidR="005755E8" w:rsidRPr="00A15DCB" w:rsidRDefault="005755E8" w:rsidP="009B330A">
            <w:pPr>
              <w:pStyle w:val="TAH"/>
            </w:pPr>
            <w:r w:rsidRPr="00A15DCB">
              <w:t>U - S</w:t>
            </w:r>
          </w:p>
        </w:tc>
        <w:tc>
          <w:tcPr>
            <w:tcW w:w="2976" w:type="dxa"/>
          </w:tcPr>
          <w:p w14:paraId="29C5CEBB" w14:textId="77777777" w:rsidR="005755E8" w:rsidRPr="00A15DCB" w:rsidRDefault="005755E8" w:rsidP="009B330A">
            <w:pPr>
              <w:pStyle w:val="TAH"/>
            </w:pPr>
            <w:r w:rsidRPr="00A15DCB">
              <w:t>Message</w:t>
            </w:r>
          </w:p>
        </w:tc>
        <w:tc>
          <w:tcPr>
            <w:tcW w:w="567" w:type="dxa"/>
            <w:tcBorders>
              <w:top w:val="nil"/>
            </w:tcBorders>
          </w:tcPr>
          <w:p w14:paraId="2498934F" w14:textId="77777777" w:rsidR="005755E8" w:rsidRPr="00A15DCB" w:rsidRDefault="005755E8" w:rsidP="009B330A">
            <w:pPr>
              <w:pStyle w:val="TAH"/>
            </w:pPr>
          </w:p>
        </w:tc>
        <w:tc>
          <w:tcPr>
            <w:tcW w:w="850" w:type="dxa"/>
            <w:tcBorders>
              <w:top w:val="nil"/>
            </w:tcBorders>
          </w:tcPr>
          <w:p w14:paraId="0C57FA18" w14:textId="77777777" w:rsidR="005755E8" w:rsidRPr="00A15DCB" w:rsidRDefault="005755E8" w:rsidP="009B330A">
            <w:pPr>
              <w:pStyle w:val="TAH"/>
            </w:pPr>
          </w:p>
        </w:tc>
      </w:tr>
      <w:tr w:rsidR="005755E8" w:rsidRPr="00A15DCB" w14:paraId="03AB3BAC" w14:textId="77777777" w:rsidTr="009B330A">
        <w:tc>
          <w:tcPr>
            <w:tcW w:w="534" w:type="dxa"/>
          </w:tcPr>
          <w:p w14:paraId="083D5B33" w14:textId="77777777" w:rsidR="005755E8" w:rsidRPr="00A15DCB" w:rsidRDefault="005755E8" w:rsidP="009B330A">
            <w:pPr>
              <w:pStyle w:val="TAC"/>
            </w:pPr>
            <w:r w:rsidRPr="00A15DCB">
              <w:rPr>
                <w:lang w:eastAsia="zh-CN"/>
              </w:rPr>
              <w:t>1</w:t>
            </w:r>
          </w:p>
        </w:tc>
        <w:tc>
          <w:tcPr>
            <w:tcW w:w="3968" w:type="dxa"/>
          </w:tcPr>
          <w:p w14:paraId="34E0619C" w14:textId="77777777" w:rsidR="005755E8" w:rsidRPr="00A15DCB" w:rsidRDefault="005755E8" w:rsidP="009B330A">
            <w:pPr>
              <w:pStyle w:val="TAL"/>
            </w:pPr>
            <w:r w:rsidRPr="00A15DCB">
              <w:t>The SS transmits an RRCReconfiguration message to</w:t>
            </w:r>
            <w:r w:rsidRPr="00A15DCB">
              <w:rPr>
                <w:b/>
                <w:lang w:eastAsia="zh-CN"/>
              </w:rPr>
              <w:t xml:space="preserve"> </w:t>
            </w:r>
            <w:r w:rsidRPr="00A15DCB">
              <w:rPr>
                <w:iCs/>
              </w:rPr>
              <w:t>configure SCell (</w:t>
            </w:r>
            <w:r w:rsidRPr="00A15DCB">
              <w:rPr>
                <w:iCs/>
                <w:lang w:eastAsia="zh-CN"/>
              </w:rPr>
              <w:t xml:space="preserve">NR </w:t>
            </w:r>
            <w:r w:rsidRPr="00A15DCB">
              <w:rPr>
                <w:iCs/>
              </w:rPr>
              <w:t xml:space="preserve">Cell </w:t>
            </w:r>
            <w:r w:rsidRPr="00A15DCB">
              <w:rPr>
                <w:iCs/>
                <w:lang w:eastAsia="zh-CN"/>
              </w:rPr>
              <w:t>3</w:t>
            </w:r>
            <w:r w:rsidRPr="00A15DCB">
              <w:rPr>
                <w:iCs/>
              </w:rPr>
              <w:t xml:space="preserve">) and DCI format 1-3 on </w:t>
            </w:r>
            <w:r w:rsidRPr="00A15DCB">
              <w:t>NR SpCell (NR Cell 1)</w:t>
            </w:r>
            <w:r w:rsidRPr="00A15DCB">
              <w:rPr>
                <w:iCs/>
              </w:rPr>
              <w:t>. (Note 1)</w:t>
            </w:r>
          </w:p>
        </w:tc>
        <w:tc>
          <w:tcPr>
            <w:tcW w:w="708" w:type="dxa"/>
          </w:tcPr>
          <w:p w14:paraId="1F0D6C59" w14:textId="77777777" w:rsidR="005755E8" w:rsidRPr="00A15DCB" w:rsidRDefault="005755E8" w:rsidP="009B330A">
            <w:pPr>
              <w:pStyle w:val="TAC"/>
            </w:pPr>
            <w:r w:rsidRPr="00A15DCB">
              <w:t>&lt;--</w:t>
            </w:r>
          </w:p>
        </w:tc>
        <w:tc>
          <w:tcPr>
            <w:tcW w:w="2976" w:type="dxa"/>
          </w:tcPr>
          <w:p w14:paraId="61026188" w14:textId="77777777" w:rsidR="005755E8" w:rsidRPr="00A15DCB" w:rsidRDefault="005755E8" w:rsidP="009B330A">
            <w:pPr>
              <w:pStyle w:val="TAL"/>
            </w:pPr>
            <w:r w:rsidRPr="00A15DCB">
              <w:rPr>
                <w:rFonts w:eastAsia="MS Mincho"/>
              </w:rPr>
              <w:t>RRCReconfiguration</w:t>
            </w:r>
          </w:p>
        </w:tc>
        <w:tc>
          <w:tcPr>
            <w:tcW w:w="567" w:type="dxa"/>
          </w:tcPr>
          <w:p w14:paraId="33647806" w14:textId="77777777" w:rsidR="005755E8" w:rsidRPr="00A15DCB" w:rsidRDefault="005755E8" w:rsidP="009B330A">
            <w:pPr>
              <w:pStyle w:val="TAC"/>
            </w:pPr>
            <w:r w:rsidRPr="00A15DCB">
              <w:t>-</w:t>
            </w:r>
          </w:p>
        </w:tc>
        <w:tc>
          <w:tcPr>
            <w:tcW w:w="850" w:type="dxa"/>
          </w:tcPr>
          <w:p w14:paraId="305D3AF3" w14:textId="77777777" w:rsidR="005755E8" w:rsidRPr="00A15DCB" w:rsidRDefault="005755E8" w:rsidP="009B330A">
            <w:pPr>
              <w:pStyle w:val="TAC"/>
            </w:pPr>
            <w:r w:rsidRPr="00A15DCB">
              <w:t>-</w:t>
            </w:r>
          </w:p>
        </w:tc>
      </w:tr>
      <w:tr w:rsidR="005755E8" w:rsidRPr="00A15DCB" w14:paraId="66405E36" w14:textId="77777777" w:rsidTr="009B330A">
        <w:tc>
          <w:tcPr>
            <w:tcW w:w="534" w:type="dxa"/>
          </w:tcPr>
          <w:p w14:paraId="5B1CDC39" w14:textId="77777777" w:rsidR="005755E8" w:rsidRPr="00A15DCB" w:rsidRDefault="005755E8" w:rsidP="009B330A">
            <w:pPr>
              <w:pStyle w:val="TAC"/>
            </w:pPr>
            <w:r w:rsidRPr="00A15DCB">
              <w:rPr>
                <w:lang w:eastAsia="zh-CN"/>
              </w:rPr>
              <w:t>2</w:t>
            </w:r>
          </w:p>
        </w:tc>
        <w:tc>
          <w:tcPr>
            <w:tcW w:w="3968" w:type="dxa"/>
          </w:tcPr>
          <w:p w14:paraId="7D394D05" w14:textId="77777777" w:rsidR="005755E8" w:rsidRPr="00A15DCB" w:rsidRDefault="005755E8" w:rsidP="009B330A">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8" w:type="dxa"/>
          </w:tcPr>
          <w:p w14:paraId="1A4CC29D" w14:textId="77777777" w:rsidR="005755E8" w:rsidRPr="00A15DCB" w:rsidRDefault="005755E8" w:rsidP="009B330A">
            <w:pPr>
              <w:pStyle w:val="TAC"/>
            </w:pPr>
            <w:r w:rsidRPr="00A15DCB">
              <w:t>--&gt;</w:t>
            </w:r>
          </w:p>
        </w:tc>
        <w:tc>
          <w:tcPr>
            <w:tcW w:w="2976" w:type="dxa"/>
          </w:tcPr>
          <w:p w14:paraId="0DD2B603" w14:textId="77777777" w:rsidR="005755E8" w:rsidRPr="00A15DCB" w:rsidRDefault="005755E8" w:rsidP="009B330A">
            <w:pPr>
              <w:pStyle w:val="TAL"/>
            </w:pPr>
            <w:r w:rsidRPr="00A15DCB">
              <w:rPr>
                <w:iCs/>
              </w:rPr>
              <w:t>RRCReconfigurationComplete</w:t>
            </w:r>
          </w:p>
        </w:tc>
        <w:tc>
          <w:tcPr>
            <w:tcW w:w="567" w:type="dxa"/>
          </w:tcPr>
          <w:p w14:paraId="679D54AC" w14:textId="77777777" w:rsidR="005755E8" w:rsidRPr="00A15DCB" w:rsidRDefault="005755E8" w:rsidP="009B330A">
            <w:pPr>
              <w:pStyle w:val="TAC"/>
            </w:pPr>
            <w:r w:rsidRPr="00A15DCB">
              <w:t>-</w:t>
            </w:r>
          </w:p>
        </w:tc>
        <w:tc>
          <w:tcPr>
            <w:tcW w:w="850" w:type="dxa"/>
          </w:tcPr>
          <w:p w14:paraId="19C6448C" w14:textId="77777777" w:rsidR="005755E8" w:rsidRPr="00A15DCB" w:rsidRDefault="005755E8" w:rsidP="009B330A">
            <w:pPr>
              <w:pStyle w:val="TAC"/>
            </w:pPr>
            <w:r w:rsidRPr="00A15DCB">
              <w:t>-</w:t>
            </w:r>
          </w:p>
        </w:tc>
      </w:tr>
      <w:tr w:rsidR="005755E8" w:rsidRPr="00A15DCB" w14:paraId="23BEAD9B" w14:textId="77777777" w:rsidTr="009B330A">
        <w:tc>
          <w:tcPr>
            <w:tcW w:w="534" w:type="dxa"/>
          </w:tcPr>
          <w:p w14:paraId="4E6B3607" w14:textId="77777777" w:rsidR="005755E8" w:rsidRPr="00A15DCB" w:rsidRDefault="005755E8" w:rsidP="009B330A">
            <w:pPr>
              <w:pStyle w:val="TAC"/>
              <w:rPr>
                <w:lang w:eastAsia="zh-CN"/>
              </w:rPr>
            </w:pPr>
            <w:r w:rsidRPr="00A15DCB">
              <w:rPr>
                <w:lang w:eastAsia="zh-CN"/>
              </w:rPr>
              <w:t>3</w:t>
            </w:r>
          </w:p>
        </w:tc>
        <w:tc>
          <w:tcPr>
            <w:tcW w:w="3968" w:type="dxa"/>
          </w:tcPr>
          <w:p w14:paraId="0204806A" w14:textId="77777777" w:rsidR="005755E8" w:rsidRPr="00A15DCB" w:rsidRDefault="005755E8" w:rsidP="009B330A">
            <w:pPr>
              <w:pStyle w:val="TAL"/>
            </w:pPr>
            <w:r w:rsidRPr="00A15DCB">
              <w:t>The SS transmits a downlink assignment addressed to the C-RNTI assigned to the UE on NR SpCell (NR Cell 1).</w:t>
            </w:r>
          </w:p>
        </w:tc>
        <w:tc>
          <w:tcPr>
            <w:tcW w:w="708" w:type="dxa"/>
          </w:tcPr>
          <w:p w14:paraId="01BF1C22" w14:textId="77777777" w:rsidR="005755E8" w:rsidRPr="00A15DCB" w:rsidRDefault="005755E8" w:rsidP="009B330A">
            <w:pPr>
              <w:pStyle w:val="TAC"/>
            </w:pPr>
            <w:r w:rsidRPr="00A15DCB">
              <w:t>&lt;--</w:t>
            </w:r>
          </w:p>
        </w:tc>
        <w:tc>
          <w:tcPr>
            <w:tcW w:w="2976" w:type="dxa"/>
          </w:tcPr>
          <w:p w14:paraId="1BA6EB9E" w14:textId="77777777" w:rsidR="005755E8" w:rsidRPr="00A15DCB" w:rsidRDefault="005755E8" w:rsidP="009B330A">
            <w:pPr>
              <w:pStyle w:val="TAL"/>
              <w:rPr>
                <w:iCs/>
              </w:rPr>
            </w:pPr>
            <w:r w:rsidRPr="00A15DCB">
              <w:t>DCI format 1_1</w:t>
            </w:r>
          </w:p>
        </w:tc>
        <w:tc>
          <w:tcPr>
            <w:tcW w:w="567" w:type="dxa"/>
          </w:tcPr>
          <w:p w14:paraId="6DA9DDC3" w14:textId="77777777" w:rsidR="005755E8" w:rsidRPr="00A15DCB" w:rsidRDefault="005755E8" w:rsidP="009B330A">
            <w:pPr>
              <w:pStyle w:val="TAC"/>
            </w:pPr>
            <w:r w:rsidRPr="00A15DCB">
              <w:t>-</w:t>
            </w:r>
          </w:p>
        </w:tc>
        <w:tc>
          <w:tcPr>
            <w:tcW w:w="850" w:type="dxa"/>
          </w:tcPr>
          <w:p w14:paraId="28AD8471" w14:textId="77777777" w:rsidR="005755E8" w:rsidRPr="00A15DCB" w:rsidRDefault="005755E8" w:rsidP="009B330A">
            <w:pPr>
              <w:pStyle w:val="TAC"/>
            </w:pPr>
            <w:r w:rsidRPr="00A15DCB">
              <w:t>-</w:t>
            </w:r>
          </w:p>
        </w:tc>
      </w:tr>
      <w:tr w:rsidR="005755E8" w:rsidRPr="00A15DCB" w14:paraId="4A623BCC" w14:textId="77777777" w:rsidTr="009B330A">
        <w:tc>
          <w:tcPr>
            <w:tcW w:w="534" w:type="dxa"/>
          </w:tcPr>
          <w:p w14:paraId="6516E2E1" w14:textId="77777777" w:rsidR="005755E8" w:rsidRPr="00A15DCB" w:rsidRDefault="005755E8" w:rsidP="009B330A">
            <w:pPr>
              <w:pStyle w:val="TAC"/>
              <w:rPr>
                <w:lang w:eastAsia="zh-CN"/>
              </w:rPr>
            </w:pPr>
            <w:r w:rsidRPr="00A15DCB">
              <w:rPr>
                <w:lang w:eastAsia="zh-CN"/>
              </w:rPr>
              <w:t>4</w:t>
            </w:r>
          </w:p>
        </w:tc>
        <w:tc>
          <w:tcPr>
            <w:tcW w:w="3968" w:type="dxa"/>
          </w:tcPr>
          <w:p w14:paraId="3A0ACE32" w14:textId="77777777" w:rsidR="005755E8" w:rsidRPr="00A15DCB" w:rsidRDefault="005755E8" w:rsidP="009B330A">
            <w:pPr>
              <w:pStyle w:val="TAL"/>
            </w:pPr>
            <w:r w:rsidRPr="00A15DCB">
              <w:t xml:space="preserve">The SS transmits </w:t>
            </w:r>
            <w:r w:rsidRPr="00A15DCB">
              <w:rPr>
                <w:lang w:eastAsia="zh-CN"/>
              </w:rPr>
              <w:t xml:space="preserve">an </w:t>
            </w:r>
            <w:r w:rsidRPr="00A15DCB">
              <w:t>Activation MAC control element to activate S</w:t>
            </w:r>
            <w:r w:rsidRPr="00A15DCB">
              <w:rPr>
                <w:lang w:eastAsia="zh-CN"/>
              </w:rPr>
              <w:t>C</w:t>
            </w:r>
            <w:r w:rsidRPr="00A15DCB">
              <w:t>ell on NR SpCell (NR Cell 1).</w:t>
            </w:r>
          </w:p>
        </w:tc>
        <w:tc>
          <w:tcPr>
            <w:tcW w:w="708" w:type="dxa"/>
          </w:tcPr>
          <w:p w14:paraId="4B9522B0" w14:textId="77777777" w:rsidR="005755E8" w:rsidRPr="00A15DCB" w:rsidRDefault="005755E8" w:rsidP="009B330A">
            <w:pPr>
              <w:pStyle w:val="TAC"/>
            </w:pPr>
            <w:r w:rsidRPr="00A15DCB">
              <w:t>&lt;--</w:t>
            </w:r>
          </w:p>
        </w:tc>
        <w:tc>
          <w:tcPr>
            <w:tcW w:w="2976" w:type="dxa"/>
          </w:tcPr>
          <w:p w14:paraId="3360A190" w14:textId="77777777" w:rsidR="005755E8" w:rsidRPr="00A15DCB" w:rsidRDefault="005755E8" w:rsidP="009B330A">
            <w:pPr>
              <w:pStyle w:val="TAL"/>
              <w:rPr>
                <w:i/>
                <w:iCs/>
              </w:rPr>
            </w:pPr>
            <w:r w:rsidRPr="00A15DCB">
              <w:t>MAC PDU (SCell Activation/Deactivation MAC CE of one octet (C</w:t>
            </w:r>
            <w:r w:rsidRPr="00A15DCB">
              <w:rPr>
                <w:vertAlign w:val="subscript"/>
              </w:rPr>
              <w:t>1</w:t>
            </w:r>
            <w:r w:rsidRPr="00A15DCB">
              <w:t xml:space="preserve">=1)) </w:t>
            </w:r>
          </w:p>
        </w:tc>
        <w:tc>
          <w:tcPr>
            <w:tcW w:w="567" w:type="dxa"/>
          </w:tcPr>
          <w:p w14:paraId="1D22F32C" w14:textId="77777777" w:rsidR="005755E8" w:rsidRPr="00A15DCB" w:rsidRDefault="005755E8" w:rsidP="009B330A">
            <w:pPr>
              <w:pStyle w:val="TAC"/>
            </w:pPr>
            <w:r w:rsidRPr="00A15DCB">
              <w:t>-</w:t>
            </w:r>
          </w:p>
        </w:tc>
        <w:tc>
          <w:tcPr>
            <w:tcW w:w="850" w:type="dxa"/>
          </w:tcPr>
          <w:p w14:paraId="60D79B00" w14:textId="77777777" w:rsidR="005755E8" w:rsidRPr="00A15DCB" w:rsidRDefault="005755E8" w:rsidP="009B330A">
            <w:pPr>
              <w:pStyle w:val="TAC"/>
            </w:pPr>
            <w:r w:rsidRPr="00A15DCB">
              <w:t>-</w:t>
            </w:r>
          </w:p>
        </w:tc>
      </w:tr>
      <w:tr w:rsidR="005755E8" w:rsidRPr="00A15DCB" w14:paraId="4795C596" w14:textId="77777777" w:rsidTr="009B330A">
        <w:tc>
          <w:tcPr>
            <w:tcW w:w="534" w:type="dxa"/>
          </w:tcPr>
          <w:p w14:paraId="359CD10F" w14:textId="77777777" w:rsidR="005755E8" w:rsidRPr="00A15DCB" w:rsidRDefault="005755E8" w:rsidP="009B330A">
            <w:pPr>
              <w:pStyle w:val="TAC"/>
              <w:rPr>
                <w:lang w:eastAsia="zh-CN"/>
              </w:rPr>
            </w:pPr>
            <w:r w:rsidRPr="00A15DCB">
              <w:rPr>
                <w:lang w:eastAsia="zh-CN"/>
              </w:rPr>
              <w:t>5</w:t>
            </w:r>
          </w:p>
        </w:tc>
        <w:tc>
          <w:tcPr>
            <w:tcW w:w="3968" w:type="dxa"/>
          </w:tcPr>
          <w:p w14:paraId="5C0CFF05" w14:textId="77777777" w:rsidR="005755E8" w:rsidRPr="00A15DCB" w:rsidRDefault="005755E8" w:rsidP="009B330A">
            <w:pPr>
              <w:pStyle w:val="TAL"/>
            </w:pPr>
            <w:r w:rsidRPr="00A15DCB">
              <w:t>The SS transmits a downlink assignment addressed to the C-RNTI assigned to the UE on NR SpCell (NR Cell 1) in slot N.</w:t>
            </w:r>
          </w:p>
        </w:tc>
        <w:tc>
          <w:tcPr>
            <w:tcW w:w="708" w:type="dxa"/>
          </w:tcPr>
          <w:p w14:paraId="79A04319" w14:textId="77777777" w:rsidR="005755E8" w:rsidRPr="00A15DCB" w:rsidRDefault="005755E8" w:rsidP="009B330A">
            <w:pPr>
              <w:pStyle w:val="TAC"/>
            </w:pPr>
            <w:r w:rsidRPr="00A15DCB">
              <w:t>&lt;--</w:t>
            </w:r>
          </w:p>
        </w:tc>
        <w:tc>
          <w:tcPr>
            <w:tcW w:w="2976" w:type="dxa"/>
          </w:tcPr>
          <w:p w14:paraId="143AFF96" w14:textId="77777777" w:rsidR="005755E8" w:rsidRPr="00A15DCB" w:rsidRDefault="005755E8" w:rsidP="009B330A">
            <w:pPr>
              <w:pStyle w:val="TAL"/>
            </w:pPr>
            <w:r w:rsidRPr="00A15DCB">
              <w:t>DCI format 1_3(UE C-RNTI, Scheduled cells indicator</w:t>
            </w:r>
            <w:r w:rsidRPr="00A15DCB">
              <w:rPr>
                <w:lang w:eastAsia="zh-CN"/>
              </w:rPr>
              <w:t xml:space="preserve"> indicated that only SpCell is scheduled</w:t>
            </w:r>
            <w:r w:rsidRPr="00A15DCB">
              <w:t>)</w:t>
            </w:r>
          </w:p>
        </w:tc>
        <w:tc>
          <w:tcPr>
            <w:tcW w:w="567" w:type="dxa"/>
          </w:tcPr>
          <w:p w14:paraId="366BC761" w14:textId="77777777" w:rsidR="005755E8" w:rsidRPr="00A15DCB" w:rsidRDefault="005755E8" w:rsidP="009B330A">
            <w:pPr>
              <w:pStyle w:val="TAC"/>
            </w:pPr>
            <w:r w:rsidRPr="00A15DCB">
              <w:t>-</w:t>
            </w:r>
          </w:p>
        </w:tc>
        <w:tc>
          <w:tcPr>
            <w:tcW w:w="850" w:type="dxa"/>
          </w:tcPr>
          <w:p w14:paraId="5FCC9C51" w14:textId="77777777" w:rsidR="005755E8" w:rsidRPr="00A15DCB" w:rsidRDefault="005755E8" w:rsidP="009B330A">
            <w:pPr>
              <w:pStyle w:val="TAC"/>
            </w:pPr>
            <w:r w:rsidRPr="00A15DCB">
              <w:t>-</w:t>
            </w:r>
          </w:p>
        </w:tc>
      </w:tr>
      <w:tr w:rsidR="005755E8" w:rsidRPr="00A15DCB" w14:paraId="4A310152" w14:textId="77777777" w:rsidTr="009B330A">
        <w:tc>
          <w:tcPr>
            <w:tcW w:w="534" w:type="dxa"/>
          </w:tcPr>
          <w:p w14:paraId="57C9F67D" w14:textId="77777777" w:rsidR="005755E8" w:rsidRPr="00A15DCB" w:rsidRDefault="005755E8" w:rsidP="009B330A">
            <w:pPr>
              <w:pStyle w:val="TAC"/>
              <w:rPr>
                <w:lang w:eastAsia="zh-CN"/>
              </w:rPr>
            </w:pPr>
            <w:r w:rsidRPr="00A15DCB">
              <w:rPr>
                <w:lang w:eastAsia="zh-CN"/>
              </w:rPr>
              <w:t>6</w:t>
            </w:r>
          </w:p>
        </w:tc>
        <w:tc>
          <w:tcPr>
            <w:tcW w:w="3968" w:type="dxa"/>
          </w:tcPr>
          <w:p w14:paraId="7A0201EF" w14:textId="77777777" w:rsidR="005755E8" w:rsidRPr="00A15DCB" w:rsidRDefault="005755E8" w:rsidP="009B330A">
            <w:pPr>
              <w:pStyle w:val="TAL"/>
            </w:pPr>
            <w:r w:rsidRPr="00A15DCB">
              <w:t>The SS transmits a MAC PDU on NR SpCell (NR Cell 1) in slot N.</w:t>
            </w:r>
          </w:p>
        </w:tc>
        <w:tc>
          <w:tcPr>
            <w:tcW w:w="708" w:type="dxa"/>
          </w:tcPr>
          <w:p w14:paraId="3A111693" w14:textId="77777777" w:rsidR="005755E8" w:rsidRPr="00A15DCB" w:rsidRDefault="005755E8" w:rsidP="009B330A">
            <w:pPr>
              <w:pStyle w:val="TAC"/>
            </w:pPr>
            <w:r w:rsidRPr="00A15DCB">
              <w:t>&lt;--</w:t>
            </w:r>
          </w:p>
        </w:tc>
        <w:tc>
          <w:tcPr>
            <w:tcW w:w="2976" w:type="dxa"/>
          </w:tcPr>
          <w:p w14:paraId="3C9BDCD8" w14:textId="77777777" w:rsidR="005755E8" w:rsidRPr="00A15DCB" w:rsidRDefault="005755E8" w:rsidP="009B330A">
            <w:pPr>
              <w:pStyle w:val="TAL"/>
            </w:pPr>
            <w:r w:rsidRPr="00A15DCB">
              <w:t>MAC PDU</w:t>
            </w:r>
          </w:p>
        </w:tc>
        <w:tc>
          <w:tcPr>
            <w:tcW w:w="567" w:type="dxa"/>
          </w:tcPr>
          <w:p w14:paraId="42742355" w14:textId="77777777" w:rsidR="005755E8" w:rsidRPr="00A15DCB" w:rsidRDefault="005755E8" w:rsidP="009B330A">
            <w:pPr>
              <w:pStyle w:val="TAC"/>
            </w:pPr>
            <w:r w:rsidRPr="00A15DCB">
              <w:t>-</w:t>
            </w:r>
          </w:p>
        </w:tc>
        <w:tc>
          <w:tcPr>
            <w:tcW w:w="850" w:type="dxa"/>
          </w:tcPr>
          <w:p w14:paraId="7C7C5E0D" w14:textId="77777777" w:rsidR="005755E8" w:rsidRPr="00A15DCB" w:rsidRDefault="005755E8" w:rsidP="009B330A">
            <w:pPr>
              <w:pStyle w:val="TAC"/>
            </w:pPr>
            <w:r w:rsidRPr="00A15DCB">
              <w:t>-</w:t>
            </w:r>
          </w:p>
        </w:tc>
      </w:tr>
      <w:tr w:rsidR="005755E8" w:rsidRPr="00A15DCB" w14:paraId="25DE9512" w14:textId="77777777" w:rsidTr="009B330A">
        <w:tc>
          <w:tcPr>
            <w:tcW w:w="534" w:type="dxa"/>
          </w:tcPr>
          <w:p w14:paraId="550C9682" w14:textId="77777777" w:rsidR="005755E8" w:rsidRPr="00A15DCB" w:rsidRDefault="005755E8" w:rsidP="009B330A">
            <w:pPr>
              <w:pStyle w:val="TAC"/>
              <w:rPr>
                <w:lang w:eastAsia="zh-CN"/>
              </w:rPr>
            </w:pPr>
            <w:r w:rsidRPr="00A15DCB">
              <w:rPr>
                <w:lang w:eastAsia="zh-CN"/>
              </w:rPr>
              <w:t>7</w:t>
            </w:r>
          </w:p>
        </w:tc>
        <w:tc>
          <w:tcPr>
            <w:tcW w:w="3968" w:type="dxa"/>
          </w:tcPr>
          <w:p w14:paraId="5EF6CC65" w14:textId="77777777" w:rsidR="005755E8" w:rsidRPr="00A15DCB" w:rsidRDefault="005755E8" w:rsidP="009B330A">
            <w:pPr>
              <w:pStyle w:val="TAL"/>
            </w:pPr>
            <w:r w:rsidRPr="00A15DCB">
              <w:t>Check: Does the UE transmit HARQ ACK on NR SpCell (NR Cell 1) in slot N+K1?</w:t>
            </w:r>
          </w:p>
        </w:tc>
        <w:tc>
          <w:tcPr>
            <w:tcW w:w="708" w:type="dxa"/>
          </w:tcPr>
          <w:p w14:paraId="3D0C305C" w14:textId="77777777" w:rsidR="005755E8" w:rsidRPr="00A15DCB" w:rsidRDefault="005755E8" w:rsidP="009B330A">
            <w:pPr>
              <w:pStyle w:val="TAC"/>
            </w:pPr>
            <w:r w:rsidRPr="00A15DCB">
              <w:t>--&gt;</w:t>
            </w:r>
          </w:p>
        </w:tc>
        <w:tc>
          <w:tcPr>
            <w:tcW w:w="2976" w:type="dxa"/>
          </w:tcPr>
          <w:p w14:paraId="17A801F5" w14:textId="77777777" w:rsidR="005755E8" w:rsidRPr="00A15DCB" w:rsidRDefault="005755E8" w:rsidP="009B330A">
            <w:pPr>
              <w:pStyle w:val="TAL"/>
            </w:pPr>
            <w:r w:rsidRPr="00A15DCB">
              <w:t>HARQ ACK</w:t>
            </w:r>
          </w:p>
        </w:tc>
        <w:tc>
          <w:tcPr>
            <w:tcW w:w="567" w:type="dxa"/>
          </w:tcPr>
          <w:p w14:paraId="235FC0E3" w14:textId="77777777" w:rsidR="005755E8" w:rsidRPr="00A15DCB" w:rsidRDefault="005755E8" w:rsidP="009B330A">
            <w:pPr>
              <w:pStyle w:val="TAC"/>
            </w:pPr>
            <w:r w:rsidRPr="00A15DCB">
              <w:t>1</w:t>
            </w:r>
          </w:p>
        </w:tc>
        <w:tc>
          <w:tcPr>
            <w:tcW w:w="850" w:type="dxa"/>
          </w:tcPr>
          <w:p w14:paraId="2B7796BD" w14:textId="77777777" w:rsidR="005755E8" w:rsidRPr="00A15DCB" w:rsidRDefault="005755E8" w:rsidP="009B330A">
            <w:pPr>
              <w:pStyle w:val="TAC"/>
            </w:pPr>
            <w:r w:rsidRPr="00A15DCB">
              <w:t>P</w:t>
            </w:r>
          </w:p>
        </w:tc>
      </w:tr>
      <w:tr w:rsidR="005755E8" w:rsidRPr="00A15DCB" w14:paraId="16E71A62" w14:textId="77777777" w:rsidTr="009B330A">
        <w:tc>
          <w:tcPr>
            <w:tcW w:w="534" w:type="dxa"/>
          </w:tcPr>
          <w:p w14:paraId="6709A728" w14:textId="77777777" w:rsidR="005755E8" w:rsidRPr="00A15DCB" w:rsidRDefault="005755E8" w:rsidP="009B330A">
            <w:pPr>
              <w:pStyle w:val="TAC"/>
              <w:rPr>
                <w:lang w:eastAsia="zh-CN"/>
              </w:rPr>
            </w:pPr>
            <w:r w:rsidRPr="00A15DCB">
              <w:rPr>
                <w:lang w:eastAsia="zh-CN"/>
              </w:rPr>
              <w:t>8</w:t>
            </w:r>
          </w:p>
        </w:tc>
        <w:tc>
          <w:tcPr>
            <w:tcW w:w="3968" w:type="dxa"/>
          </w:tcPr>
          <w:p w14:paraId="785E9EA4" w14:textId="77777777" w:rsidR="005755E8" w:rsidRPr="00A15DCB" w:rsidRDefault="005755E8" w:rsidP="009B330A">
            <w:pPr>
              <w:pStyle w:val="TAL"/>
            </w:pPr>
            <w:r w:rsidRPr="00A15DCB">
              <w:t>The SS transmits a downlink assignment addressed to the C-RNTI assigned to the UE on NR SpCell (NR Cell 1) in slot N</w:t>
            </w:r>
            <w:r w:rsidRPr="00A15DCB">
              <w:rPr>
                <w:iCs/>
              </w:rPr>
              <w:t>.</w:t>
            </w:r>
          </w:p>
        </w:tc>
        <w:tc>
          <w:tcPr>
            <w:tcW w:w="708" w:type="dxa"/>
          </w:tcPr>
          <w:p w14:paraId="60F8F61B" w14:textId="77777777" w:rsidR="005755E8" w:rsidRPr="00A15DCB" w:rsidRDefault="005755E8" w:rsidP="009B330A">
            <w:pPr>
              <w:pStyle w:val="TAC"/>
            </w:pPr>
            <w:r w:rsidRPr="00A15DCB">
              <w:t>&lt;--</w:t>
            </w:r>
          </w:p>
        </w:tc>
        <w:tc>
          <w:tcPr>
            <w:tcW w:w="2976" w:type="dxa"/>
          </w:tcPr>
          <w:p w14:paraId="4A0665D1" w14:textId="77777777" w:rsidR="005755E8" w:rsidRPr="00A15DCB" w:rsidRDefault="005755E8" w:rsidP="009B330A">
            <w:pPr>
              <w:pStyle w:val="TAL"/>
            </w:pPr>
            <w:r w:rsidRPr="00A15DCB">
              <w:t>DCI format 1_3(UE C-RNTI, Scheduled cells indicator</w:t>
            </w:r>
            <w:r w:rsidRPr="00A15DCB">
              <w:rPr>
                <w:lang w:eastAsia="zh-CN"/>
              </w:rPr>
              <w:t xml:space="preserve"> indicated that only SCell is scheduled</w:t>
            </w:r>
            <w:r w:rsidRPr="00A15DCB">
              <w:t>)</w:t>
            </w:r>
          </w:p>
        </w:tc>
        <w:tc>
          <w:tcPr>
            <w:tcW w:w="567" w:type="dxa"/>
          </w:tcPr>
          <w:p w14:paraId="727CCE00" w14:textId="77777777" w:rsidR="005755E8" w:rsidRPr="00A15DCB" w:rsidRDefault="005755E8" w:rsidP="009B330A">
            <w:pPr>
              <w:pStyle w:val="TAC"/>
            </w:pPr>
            <w:r w:rsidRPr="00A15DCB">
              <w:t>-</w:t>
            </w:r>
          </w:p>
        </w:tc>
        <w:tc>
          <w:tcPr>
            <w:tcW w:w="850" w:type="dxa"/>
          </w:tcPr>
          <w:p w14:paraId="38F7D65A" w14:textId="77777777" w:rsidR="005755E8" w:rsidRPr="00A15DCB" w:rsidRDefault="005755E8" w:rsidP="009B330A">
            <w:pPr>
              <w:pStyle w:val="TAC"/>
            </w:pPr>
            <w:r w:rsidRPr="00A15DCB">
              <w:t>-</w:t>
            </w:r>
          </w:p>
        </w:tc>
      </w:tr>
      <w:tr w:rsidR="005755E8" w:rsidRPr="00A15DCB" w14:paraId="1E81D3A6" w14:textId="77777777" w:rsidTr="009B330A">
        <w:tc>
          <w:tcPr>
            <w:tcW w:w="534" w:type="dxa"/>
          </w:tcPr>
          <w:p w14:paraId="3AEBD35B" w14:textId="77777777" w:rsidR="005755E8" w:rsidRPr="00A15DCB" w:rsidRDefault="005755E8" w:rsidP="009B330A">
            <w:pPr>
              <w:pStyle w:val="TAC"/>
              <w:rPr>
                <w:lang w:eastAsia="zh-CN"/>
              </w:rPr>
            </w:pPr>
            <w:r w:rsidRPr="00A15DCB">
              <w:rPr>
                <w:lang w:eastAsia="zh-CN"/>
              </w:rPr>
              <w:t>9</w:t>
            </w:r>
          </w:p>
        </w:tc>
        <w:tc>
          <w:tcPr>
            <w:tcW w:w="3968" w:type="dxa"/>
          </w:tcPr>
          <w:p w14:paraId="041814EA" w14:textId="77777777" w:rsidR="005755E8" w:rsidRPr="00A15DCB" w:rsidRDefault="005755E8" w:rsidP="009B330A">
            <w:pPr>
              <w:pStyle w:val="TAL"/>
            </w:pPr>
            <w:r w:rsidRPr="00A15DCB">
              <w:t>The SS transmits a MAC PDU on NR SCell (NR Cell 3) in slot N.</w:t>
            </w:r>
          </w:p>
        </w:tc>
        <w:tc>
          <w:tcPr>
            <w:tcW w:w="708" w:type="dxa"/>
          </w:tcPr>
          <w:p w14:paraId="2AE71A18" w14:textId="77777777" w:rsidR="005755E8" w:rsidRPr="00A15DCB" w:rsidRDefault="005755E8" w:rsidP="009B330A">
            <w:pPr>
              <w:pStyle w:val="TAC"/>
            </w:pPr>
            <w:r w:rsidRPr="00A15DCB">
              <w:t>&lt;--</w:t>
            </w:r>
          </w:p>
        </w:tc>
        <w:tc>
          <w:tcPr>
            <w:tcW w:w="2976" w:type="dxa"/>
          </w:tcPr>
          <w:p w14:paraId="7EE0D053" w14:textId="77777777" w:rsidR="005755E8" w:rsidRPr="00A15DCB" w:rsidRDefault="005755E8" w:rsidP="009B330A">
            <w:pPr>
              <w:pStyle w:val="TAL"/>
            </w:pPr>
            <w:r w:rsidRPr="00A15DCB">
              <w:t>MAC PDU</w:t>
            </w:r>
          </w:p>
        </w:tc>
        <w:tc>
          <w:tcPr>
            <w:tcW w:w="567" w:type="dxa"/>
          </w:tcPr>
          <w:p w14:paraId="11A4F68B" w14:textId="77777777" w:rsidR="005755E8" w:rsidRPr="00A15DCB" w:rsidRDefault="005755E8" w:rsidP="009B330A">
            <w:pPr>
              <w:pStyle w:val="TAC"/>
            </w:pPr>
            <w:r w:rsidRPr="00A15DCB">
              <w:t>-</w:t>
            </w:r>
          </w:p>
        </w:tc>
        <w:tc>
          <w:tcPr>
            <w:tcW w:w="850" w:type="dxa"/>
          </w:tcPr>
          <w:p w14:paraId="0092E5AD" w14:textId="77777777" w:rsidR="005755E8" w:rsidRPr="00A15DCB" w:rsidRDefault="005755E8" w:rsidP="009B330A">
            <w:pPr>
              <w:pStyle w:val="TAC"/>
            </w:pPr>
            <w:r w:rsidRPr="00A15DCB">
              <w:t>-</w:t>
            </w:r>
          </w:p>
        </w:tc>
      </w:tr>
      <w:tr w:rsidR="005755E8" w:rsidRPr="00A15DCB" w14:paraId="623670A7" w14:textId="77777777" w:rsidTr="009B330A">
        <w:tc>
          <w:tcPr>
            <w:tcW w:w="534" w:type="dxa"/>
          </w:tcPr>
          <w:p w14:paraId="75A14AD0" w14:textId="77777777" w:rsidR="005755E8" w:rsidRPr="00A15DCB" w:rsidRDefault="005755E8" w:rsidP="009B330A">
            <w:pPr>
              <w:pStyle w:val="TAC"/>
              <w:rPr>
                <w:lang w:eastAsia="zh-CN"/>
              </w:rPr>
            </w:pPr>
            <w:r w:rsidRPr="00A15DCB">
              <w:rPr>
                <w:lang w:eastAsia="zh-CN"/>
              </w:rPr>
              <w:t>10</w:t>
            </w:r>
          </w:p>
        </w:tc>
        <w:tc>
          <w:tcPr>
            <w:tcW w:w="3968" w:type="dxa"/>
          </w:tcPr>
          <w:p w14:paraId="47C00C27" w14:textId="77777777" w:rsidR="005755E8" w:rsidRPr="00A15DCB" w:rsidRDefault="005755E8" w:rsidP="009B330A">
            <w:pPr>
              <w:pStyle w:val="TAL"/>
            </w:pPr>
            <w:r w:rsidRPr="00A15DCB">
              <w:t>Check: Does the UE transmit HARQ ACK on NR SpCell (NR Cell 1) in slot N+K1?</w:t>
            </w:r>
          </w:p>
        </w:tc>
        <w:tc>
          <w:tcPr>
            <w:tcW w:w="708" w:type="dxa"/>
          </w:tcPr>
          <w:p w14:paraId="2D9F1CB2" w14:textId="77777777" w:rsidR="005755E8" w:rsidRPr="00A15DCB" w:rsidRDefault="005755E8" w:rsidP="009B330A">
            <w:pPr>
              <w:pStyle w:val="TAC"/>
            </w:pPr>
            <w:r w:rsidRPr="00A15DCB">
              <w:t>--&gt;</w:t>
            </w:r>
          </w:p>
        </w:tc>
        <w:tc>
          <w:tcPr>
            <w:tcW w:w="2976" w:type="dxa"/>
          </w:tcPr>
          <w:p w14:paraId="4C1C9B0D" w14:textId="77777777" w:rsidR="005755E8" w:rsidRPr="00A15DCB" w:rsidRDefault="005755E8" w:rsidP="009B330A">
            <w:pPr>
              <w:pStyle w:val="TAL"/>
            </w:pPr>
            <w:r w:rsidRPr="00A15DCB">
              <w:t>HARQ ACK</w:t>
            </w:r>
          </w:p>
        </w:tc>
        <w:tc>
          <w:tcPr>
            <w:tcW w:w="567" w:type="dxa"/>
          </w:tcPr>
          <w:p w14:paraId="00751905" w14:textId="77777777" w:rsidR="005755E8" w:rsidRPr="00A15DCB" w:rsidRDefault="005755E8" w:rsidP="009B330A">
            <w:pPr>
              <w:pStyle w:val="TAC"/>
            </w:pPr>
            <w:r w:rsidRPr="00A15DCB">
              <w:t>2</w:t>
            </w:r>
          </w:p>
        </w:tc>
        <w:tc>
          <w:tcPr>
            <w:tcW w:w="850" w:type="dxa"/>
          </w:tcPr>
          <w:p w14:paraId="274D7962" w14:textId="77777777" w:rsidR="005755E8" w:rsidRPr="00A15DCB" w:rsidRDefault="005755E8" w:rsidP="009B330A">
            <w:pPr>
              <w:pStyle w:val="TAC"/>
            </w:pPr>
            <w:r w:rsidRPr="00A15DCB">
              <w:t>P</w:t>
            </w:r>
          </w:p>
        </w:tc>
      </w:tr>
      <w:tr w:rsidR="005755E8" w:rsidRPr="00A15DCB" w14:paraId="43B38848" w14:textId="77777777" w:rsidTr="009B330A">
        <w:tc>
          <w:tcPr>
            <w:tcW w:w="534" w:type="dxa"/>
          </w:tcPr>
          <w:p w14:paraId="5D8CAA05" w14:textId="77777777" w:rsidR="005755E8" w:rsidRPr="00A15DCB" w:rsidRDefault="005755E8" w:rsidP="009B330A">
            <w:pPr>
              <w:pStyle w:val="TAC"/>
              <w:rPr>
                <w:lang w:eastAsia="zh-CN"/>
              </w:rPr>
            </w:pPr>
            <w:r w:rsidRPr="00A15DCB">
              <w:rPr>
                <w:lang w:eastAsia="zh-CN"/>
              </w:rPr>
              <w:t>11</w:t>
            </w:r>
          </w:p>
        </w:tc>
        <w:tc>
          <w:tcPr>
            <w:tcW w:w="3968" w:type="dxa"/>
          </w:tcPr>
          <w:p w14:paraId="786360D3" w14:textId="77777777" w:rsidR="005755E8" w:rsidRPr="00A15DCB" w:rsidRDefault="005755E8" w:rsidP="009B330A">
            <w:pPr>
              <w:pStyle w:val="TAL"/>
            </w:pPr>
            <w:r w:rsidRPr="00A15DCB">
              <w:t>The SS transmits a downlink assignment addressed to the C-RNTI assigned to the UE on NR SpCell (NR Cell 1) in slot N.</w:t>
            </w:r>
          </w:p>
        </w:tc>
        <w:tc>
          <w:tcPr>
            <w:tcW w:w="708" w:type="dxa"/>
          </w:tcPr>
          <w:p w14:paraId="178664C8" w14:textId="77777777" w:rsidR="005755E8" w:rsidRPr="00A15DCB" w:rsidRDefault="005755E8" w:rsidP="009B330A">
            <w:pPr>
              <w:pStyle w:val="TAC"/>
            </w:pPr>
            <w:r w:rsidRPr="00A15DCB">
              <w:t>&lt;--</w:t>
            </w:r>
          </w:p>
        </w:tc>
        <w:tc>
          <w:tcPr>
            <w:tcW w:w="2976" w:type="dxa"/>
          </w:tcPr>
          <w:p w14:paraId="19D51650" w14:textId="77777777" w:rsidR="005755E8" w:rsidRPr="00A15DCB" w:rsidRDefault="005755E8" w:rsidP="009B330A">
            <w:pPr>
              <w:pStyle w:val="TAL"/>
            </w:pPr>
            <w:r w:rsidRPr="00A15DCB">
              <w:t>DCI format 1_3(UE C-RNTI, Scheduled cells indicator</w:t>
            </w:r>
            <w:r w:rsidRPr="00A15DCB">
              <w:rPr>
                <w:lang w:eastAsia="zh-CN"/>
              </w:rPr>
              <w:t xml:space="preserve"> indicated that both SpCell and SCell are scheduled</w:t>
            </w:r>
            <w:r w:rsidRPr="00A15DCB">
              <w:t>)</w:t>
            </w:r>
          </w:p>
        </w:tc>
        <w:tc>
          <w:tcPr>
            <w:tcW w:w="567" w:type="dxa"/>
          </w:tcPr>
          <w:p w14:paraId="1EC5C3BF" w14:textId="77777777" w:rsidR="005755E8" w:rsidRPr="00A15DCB" w:rsidRDefault="005755E8" w:rsidP="009B330A">
            <w:pPr>
              <w:pStyle w:val="TAC"/>
            </w:pPr>
            <w:r w:rsidRPr="00A15DCB">
              <w:t>-</w:t>
            </w:r>
          </w:p>
        </w:tc>
        <w:tc>
          <w:tcPr>
            <w:tcW w:w="850" w:type="dxa"/>
          </w:tcPr>
          <w:p w14:paraId="23F33135" w14:textId="77777777" w:rsidR="005755E8" w:rsidRPr="00A15DCB" w:rsidRDefault="005755E8" w:rsidP="009B330A">
            <w:pPr>
              <w:pStyle w:val="TAC"/>
            </w:pPr>
            <w:r w:rsidRPr="00A15DCB">
              <w:t>-</w:t>
            </w:r>
          </w:p>
        </w:tc>
      </w:tr>
      <w:tr w:rsidR="005755E8" w:rsidRPr="00A15DCB" w14:paraId="3FD01064" w14:textId="77777777" w:rsidTr="009B330A">
        <w:tc>
          <w:tcPr>
            <w:tcW w:w="534" w:type="dxa"/>
          </w:tcPr>
          <w:p w14:paraId="59801DAD" w14:textId="77777777" w:rsidR="005755E8" w:rsidRPr="00A15DCB" w:rsidRDefault="005755E8" w:rsidP="009B330A">
            <w:pPr>
              <w:pStyle w:val="TAC"/>
              <w:rPr>
                <w:lang w:eastAsia="zh-CN"/>
              </w:rPr>
            </w:pPr>
            <w:r w:rsidRPr="00A15DCB">
              <w:rPr>
                <w:lang w:eastAsia="zh-CN"/>
              </w:rPr>
              <w:t>12</w:t>
            </w:r>
          </w:p>
        </w:tc>
        <w:tc>
          <w:tcPr>
            <w:tcW w:w="3968" w:type="dxa"/>
          </w:tcPr>
          <w:p w14:paraId="22FF68CA" w14:textId="77777777" w:rsidR="005755E8" w:rsidRPr="00A15DCB" w:rsidRDefault="005755E8" w:rsidP="009B330A">
            <w:pPr>
              <w:pStyle w:val="TAL"/>
            </w:pPr>
            <w:r w:rsidRPr="00A15DCB">
              <w:t>The SS transmits a MAC PDU on NR SpCell (NR Cell 1)</w:t>
            </w:r>
            <w:r w:rsidRPr="00A15DCB">
              <w:rPr>
                <w:iCs/>
              </w:rPr>
              <w:t xml:space="preserve"> and </w:t>
            </w:r>
            <w:r w:rsidRPr="00A15DCB">
              <w:t>a MAC PDU on NR SCell (NR Cell 3) in slot N.</w:t>
            </w:r>
          </w:p>
        </w:tc>
        <w:tc>
          <w:tcPr>
            <w:tcW w:w="708" w:type="dxa"/>
          </w:tcPr>
          <w:p w14:paraId="3B63D949" w14:textId="77777777" w:rsidR="005755E8" w:rsidRPr="00A15DCB" w:rsidRDefault="005755E8" w:rsidP="009B330A">
            <w:pPr>
              <w:pStyle w:val="TAC"/>
            </w:pPr>
            <w:r w:rsidRPr="00A15DCB">
              <w:t>&lt;--</w:t>
            </w:r>
          </w:p>
        </w:tc>
        <w:tc>
          <w:tcPr>
            <w:tcW w:w="2976" w:type="dxa"/>
          </w:tcPr>
          <w:p w14:paraId="00939F70" w14:textId="77777777" w:rsidR="005755E8" w:rsidRPr="00A15DCB" w:rsidRDefault="005755E8" w:rsidP="009B330A">
            <w:pPr>
              <w:pStyle w:val="TAL"/>
            </w:pPr>
            <w:r w:rsidRPr="00A15DCB">
              <w:t>MAC PDU</w:t>
            </w:r>
          </w:p>
          <w:p w14:paraId="3A583DF7" w14:textId="77777777" w:rsidR="005755E8" w:rsidRPr="00A15DCB" w:rsidRDefault="005755E8" w:rsidP="009B330A">
            <w:pPr>
              <w:pStyle w:val="TAL"/>
            </w:pPr>
            <w:r w:rsidRPr="00A15DCB">
              <w:t>MAC PDU</w:t>
            </w:r>
          </w:p>
        </w:tc>
        <w:tc>
          <w:tcPr>
            <w:tcW w:w="567" w:type="dxa"/>
          </w:tcPr>
          <w:p w14:paraId="664E01FF" w14:textId="77777777" w:rsidR="005755E8" w:rsidRPr="00A15DCB" w:rsidRDefault="005755E8" w:rsidP="009B330A">
            <w:pPr>
              <w:pStyle w:val="TAC"/>
            </w:pPr>
            <w:r w:rsidRPr="00A15DCB">
              <w:t>-</w:t>
            </w:r>
          </w:p>
        </w:tc>
        <w:tc>
          <w:tcPr>
            <w:tcW w:w="850" w:type="dxa"/>
          </w:tcPr>
          <w:p w14:paraId="59AF9410" w14:textId="77777777" w:rsidR="005755E8" w:rsidRPr="00A15DCB" w:rsidRDefault="005755E8" w:rsidP="009B330A">
            <w:pPr>
              <w:pStyle w:val="TAC"/>
            </w:pPr>
            <w:r w:rsidRPr="00A15DCB">
              <w:t>-</w:t>
            </w:r>
          </w:p>
        </w:tc>
      </w:tr>
      <w:tr w:rsidR="005755E8" w:rsidRPr="00A15DCB" w14:paraId="3209D809" w14:textId="77777777" w:rsidTr="009B330A">
        <w:tc>
          <w:tcPr>
            <w:tcW w:w="534" w:type="dxa"/>
          </w:tcPr>
          <w:p w14:paraId="2C11995B" w14:textId="77777777" w:rsidR="005755E8" w:rsidRPr="00A15DCB" w:rsidRDefault="005755E8" w:rsidP="009B330A">
            <w:pPr>
              <w:pStyle w:val="TAC"/>
              <w:rPr>
                <w:lang w:eastAsia="zh-CN"/>
              </w:rPr>
            </w:pPr>
            <w:r w:rsidRPr="00A15DCB">
              <w:rPr>
                <w:lang w:eastAsia="zh-CN"/>
              </w:rPr>
              <w:t>13</w:t>
            </w:r>
          </w:p>
        </w:tc>
        <w:tc>
          <w:tcPr>
            <w:tcW w:w="3968" w:type="dxa"/>
          </w:tcPr>
          <w:p w14:paraId="3A350769" w14:textId="77777777" w:rsidR="005755E8" w:rsidRPr="00A15DCB" w:rsidRDefault="005755E8" w:rsidP="009B330A">
            <w:pPr>
              <w:pStyle w:val="TAL"/>
            </w:pPr>
            <w:r w:rsidRPr="00A15DCB">
              <w:t>Check: Does the UE transmit two HARQ ACK on NR SpCell (NR Cell 1) in slot N+K1?</w:t>
            </w:r>
          </w:p>
        </w:tc>
        <w:tc>
          <w:tcPr>
            <w:tcW w:w="708" w:type="dxa"/>
          </w:tcPr>
          <w:p w14:paraId="1F6A0856" w14:textId="77777777" w:rsidR="005755E8" w:rsidRPr="00A15DCB" w:rsidRDefault="005755E8" w:rsidP="009B330A">
            <w:pPr>
              <w:pStyle w:val="TAC"/>
            </w:pPr>
            <w:r w:rsidRPr="00A15DCB">
              <w:t>--&gt;</w:t>
            </w:r>
          </w:p>
        </w:tc>
        <w:tc>
          <w:tcPr>
            <w:tcW w:w="2976" w:type="dxa"/>
          </w:tcPr>
          <w:p w14:paraId="41CE7FC4" w14:textId="77777777" w:rsidR="005755E8" w:rsidRPr="00A15DCB" w:rsidRDefault="005755E8" w:rsidP="009B330A">
            <w:pPr>
              <w:pStyle w:val="TAL"/>
            </w:pPr>
            <w:r w:rsidRPr="00A15DCB">
              <w:t>HARQ ACK, HARQ ACK</w:t>
            </w:r>
          </w:p>
        </w:tc>
        <w:tc>
          <w:tcPr>
            <w:tcW w:w="567" w:type="dxa"/>
          </w:tcPr>
          <w:p w14:paraId="2A0868B5" w14:textId="77777777" w:rsidR="005755E8" w:rsidRPr="00A15DCB" w:rsidRDefault="005755E8" w:rsidP="009B330A">
            <w:pPr>
              <w:pStyle w:val="TAC"/>
            </w:pPr>
            <w:r w:rsidRPr="00A15DCB">
              <w:t>3</w:t>
            </w:r>
          </w:p>
        </w:tc>
        <w:tc>
          <w:tcPr>
            <w:tcW w:w="850" w:type="dxa"/>
          </w:tcPr>
          <w:p w14:paraId="1FA5ADD0" w14:textId="77777777" w:rsidR="005755E8" w:rsidRPr="00A15DCB" w:rsidRDefault="005755E8" w:rsidP="009B330A">
            <w:pPr>
              <w:pStyle w:val="TAC"/>
            </w:pPr>
            <w:r w:rsidRPr="00A15DCB">
              <w:t>P</w:t>
            </w:r>
          </w:p>
        </w:tc>
      </w:tr>
      <w:tr w:rsidR="005755E8" w:rsidRPr="00A15DCB" w14:paraId="46ACCA64" w14:textId="77777777" w:rsidTr="009B330A">
        <w:tc>
          <w:tcPr>
            <w:tcW w:w="534" w:type="dxa"/>
          </w:tcPr>
          <w:p w14:paraId="3EB19215" w14:textId="77777777" w:rsidR="005755E8" w:rsidRPr="00A15DCB" w:rsidRDefault="005755E8" w:rsidP="009B330A">
            <w:pPr>
              <w:pStyle w:val="TAC"/>
              <w:rPr>
                <w:lang w:eastAsia="zh-CN"/>
              </w:rPr>
            </w:pPr>
            <w:r w:rsidRPr="00A15DCB">
              <w:t>-</w:t>
            </w:r>
          </w:p>
        </w:tc>
        <w:tc>
          <w:tcPr>
            <w:tcW w:w="3968" w:type="dxa"/>
          </w:tcPr>
          <w:p w14:paraId="3D3E0E0A" w14:textId="77777777" w:rsidR="005755E8" w:rsidRPr="00A15DCB" w:rsidRDefault="005755E8" w:rsidP="009B330A">
            <w:pPr>
              <w:pStyle w:val="TAL"/>
            </w:pPr>
            <w:r w:rsidRPr="00A15DCB">
              <w:t xml:space="preserve">EXCEPTION: Steps </w:t>
            </w:r>
            <w:r w:rsidRPr="00A15DCB">
              <w:rPr>
                <w:lang w:eastAsia="zh-CN"/>
              </w:rPr>
              <w:t>14a1</w:t>
            </w:r>
            <w:r w:rsidRPr="00A15DCB">
              <w:t xml:space="preserve"> to </w:t>
            </w:r>
            <w:r w:rsidRPr="00A15DCB">
              <w:rPr>
                <w:lang w:eastAsia="zh-CN"/>
              </w:rPr>
              <w:t>14a4</w:t>
            </w:r>
            <w:r w:rsidRPr="00A15DCB">
              <w:t xml:space="preserve"> are executed if </w:t>
            </w:r>
            <w:r w:rsidRPr="00A15DCB">
              <w:rPr>
                <w:lang w:bidi="ar"/>
              </w:rPr>
              <w:t>pc_dl_SchedulingOffset_PDSCH_TypeA</w:t>
            </w:r>
          </w:p>
        </w:tc>
        <w:tc>
          <w:tcPr>
            <w:tcW w:w="708" w:type="dxa"/>
          </w:tcPr>
          <w:p w14:paraId="10AD6A61" w14:textId="77777777" w:rsidR="005755E8" w:rsidRPr="00A15DCB" w:rsidRDefault="005755E8" w:rsidP="009B330A">
            <w:pPr>
              <w:pStyle w:val="TAC"/>
            </w:pPr>
            <w:r w:rsidRPr="00A15DCB">
              <w:t>-</w:t>
            </w:r>
          </w:p>
        </w:tc>
        <w:tc>
          <w:tcPr>
            <w:tcW w:w="2976" w:type="dxa"/>
          </w:tcPr>
          <w:p w14:paraId="67D6CF6C" w14:textId="77777777" w:rsidR="005755E8" w:rsidRPr="00A15DCB" w:rsidRDefault="005755E8" w:rsidP="009B330A">
            <w:pPr>
              <w:pStyle w:val="TAL"/>
            </w:pPr>
            <w:r w:rsidRPr="00A15DCB">
              <w:t>-</w:t>
            </w:r>
          </w:p>
        </w:tc>
        <w:tc>
          <w:tcPr>
            <w:tcW w:w="567" w:type="dxa"/>
          </w:tcPr>
          <w:p w14:paraId="36E04750" w14:textId="77777777" w:rsidR="005755E8" w:rsidRPr="00A15DCB" w:rsidRDefault="005755E8" w:rsidP="009B330A">
            <w:pPr>
              <w:pStyle w:val="TAC"/>
            </w:pPr>
            <w:r w:rsidRPr="00A15DCB">
              <w:t>-</w:t>
            </w:r>
          </w:p>
        </w:tc>
        <w:tc>
          <w:tcPr>
            <w:tcW w:w="850" w:type="dxa"/>
          </w:tcPr>
          <w:p w14:paraId="551CA32D" w14:textId="77777777" w:rsidR="005755E8" w:rsidRPr="00A15DCB" w:rsidRDefault="005755E8" w:rsidP="009B330A">
            <w:pPr>
              <w:pStyle w:val="TAC"/>
            </w:pPr>
            <w:r w:rsidRPr="00A15DCB">
              <w:t>-</w:t>
            </w:r>
          </w:p>
        </w:tc>
      </w:tr>
      <w:tr w:rsidR="005755E8" w:rsidRPr="00A15DCB" w14:paraId="38666175" w14:textId="77777777" w:rsidTr="009B330A">
        <w:trPr>
          <w:trHeight w:val="1227"/>
        </w:trPr>
        <w:tc>
          <w:tcPr>
            <w:tcW w:w="534" w:type="dxa"/>
          </w:tcPr>
          <w:p w14:paraId="6DDD3E62" w14:textId="77777777" w:rsidR="005755E8" w:rsidRPr="00A15DCB" w:rsidRDefault="005755E8" w:rsidP="009B330A">
            <w:pPr>
              <w:pStyle w:val="TAC"/>
              <w:rPr>
                <w:lang w:eastAsia="zh-CN"/>
              </w:rPr>
            </w:pPr>
            <w:r w:rsidRPr="00A15DCB">
              <w:rPr>
                <w:lang w:eastAsia="zh-CN"/>
              </w:rPr>
              <w:t>14a1</w:t>
            </w:r>
          </w:p>
        </w:tc>
        <w:tc>
          <w:tcPr>
            <w:tcW w:w="3968" w:type="dxa"/>
          </w:tcPr>
          <w:p w14:paraId="5BAF308F" w14:textId="77777777" w:rsidR="005755E8" w:rsidRPr="00A15DCB" w:rsidRDefault="005755E8" w:rsidP="009B330A">
            <w:pPr>
              <w:pStyle w:val="TAL"/>
            </w:pPr>
            <w:r w:rsidRPr="00A15DCB">
              <w:t>The SS transmits a downlink assignment addressed to the C-RNTI assigned to the UE on NR SpCell (NR Cell 1) in slot N.</w:t>
            </w:r>
          </w:p>
        </w:tc>
        <w:tc>
          <w:tcPr>
            <w:tcW w:w="708" w:type="dxa"/>
          </w:tcPr>
          <w:p w14:paraId="6AE6BAA2" w14:textId="77777777" w:rsidR="005755E8" w:rsidRPr="00A15DCB" w:rsidRDefault="005755E8" w:rsidP="009B330A">
            <w:pPr>
              <w:pStyle w:val="TAC"/>
            </w:pPr>
            <w:r w:rsidRPr="00A15DCB">
              <w:t>&lt;--</w:t>
            </w:r>
          </w:p>
        </w:tc>
        <w:tc>
          <w:tcPr>
            <w:tcW w:w="2976" w:type="dxa"/>
          </w:tcPr>
          <w:p w14:paraId="3092CD24" w14:textId="77777777" w:rsidR="005755E8" w:rsidRPr="00A15DCB" w:rsidRDefault="005755E8" w:rsidP="009B330A">
            <w:pPr>
              <w:pStyle w:val="TAL"/>
              <w:rPr>
                <w:lang w:eastAsia="zh-CN"/>
              </w:rPr>
            </w:pPr>
            <w:r w:rsidRPr="00A15DCB">
              <w:t>DCI format 1_3(UE C-RNTI, Scheduled cells indicator</w:t>
            </w:r>
            <w:r w:rsidRPr="00A15DCB">
              <w:rPr>
                <w:lang w:eastAsia="zh-CN"/>
              </w:rPr>
              <w:t xml:space="preserve"> indicated that both SpCell and SCell are scheduled, </w:t>
            </w:r>
          </w:p>
          <w:p w14:paraId="0AD4B453" w14:textId="1B1B3A8D" w:rsidR="005755E8" w:rsidRPr="00A15DCB" w:rsidRDefault="005755E8" w:rsidP="009B330A">
            <w:pPr>
              <w:pStyle w:val="TAL"/>
              <w:rPr>
                <w:lang w:eastAsia="zh-CN"/>
              </w:rPr>
            </w:pPr>
            <w:r w:rsidRPr="00A15DCB">
              <w:rPr>
                <w:lang w:eastAsia="zh-CN"/>
              </w:rPr>
              <w:t xml:space="preserve">Time domain resource assignment indicated that K0 between PDCCH in step14a1 and PDSCH in </w:t>
            </w:r>
            <w:r w:rsidR="002F71AF" w:rsidRPr="00A15DCB">
              <w:rPr>
                <w:lang w:eastAsia="zh-CN"/>
              </w:rPr>
              <w:t xml:space="preserve">step14a3 </w:t>
            </w:r>
            <w:r w:rsidRPr="00A15DCB">
              <w:rPr>
                <w:lang w:eastAsia="zh-CN"/>
              </w:rPr>
              <w:t>is not zero</w:t>
            </w:r>
            <w:r w:rsidRPr="00A15DCB">
              <w:t>)</w:t>
            </w:r>
          </w:p>
        </w:tc>
        <w:tc>
          <w:tcPr>
            <w:tcW w:w="567" w:type="dxa"/>
          </w:tcPr>
          <w:p w14:paraId="1D168A41" w14:textId="77777777" w:rsidR="005755E8" w:rsidRPr="00A15DCB" w:rsidRDefault="005755E8" w:rsidP="009B330A">
            <w:pPr>
              <w:pStyle w:val="TAC"/>
            </w:pPr>
            <w:r w:rsidRPr="00A15DCB">
              <w:t>-</w:t>
            </w:r>
          </w:p>
        </w:tc>
        <w:tc>
          <w:tcPr>
            <w:tcW w:w="850" w:type="dxa"/>
          </w:tcPr>
          <w:p w14:paraId="04C298A3" w14:textId="77777777" w:rsidR="005755E8" w:rsidRPr="00A15DCB" w:rsidRDefault="005755E8" w:rsidP="009B330A">
            <w:pPr>
              <w:pStyle w:val="TAC"/>
            </w:pPr>
            <w:r w:rsidRPr="00A15DCB">
              <w:t>-</w:t>
            </w:r>
          </w:p>
        </w:tc>
      </w:tr>
      <w:tr w:rsidR="005755E8" w:rsidRPr="00A15DCB" w14:paraId="0F5E1AEF" w14:textId="77777777" w:rsidTr="009B330A">
        <w:tc>
          <w:tcPr>
            <w:tcW w:w="534" w:type="dxa"/>
          </w:tcPr>
          <w:p w14:paraId="4AB5A0D7" w14:textId="77777777" w:rsidR="005755E8" w:rsidRPr="00A15DCB" w:rsidRDefault="005755E8" w:rsidP="009B330A">
            <w:pPr>
              <w:pStyle w:val="TAC"/>
              <w:rPr>
                <w:lang w:eastAsia="zh-CN"/>
              </w:rPr>
            </w:pPr>
            <w:r w:rsidRPr="00A15DCB">
              <w:rPr>
                <w:lang w:eastAsia="zh-CN"/>
              </w:rPr>
              <w:t>14a2</w:t>
            </w:r>
          </w:p>
        </w:tc>
        <w:tc>
          <w:tcPr>
            <w:tcW w:w="3968" w:type="dxa"/>
          </w:tcPr>
          <w:p w14:paraId="34E8420E" w14:textId="77777777" w:rsidR="005755E8" w:rsidRPr="00A15DCB" w:rsidRDefault="005755E8" w:rsidP="009B330A">
            <w:pPr>
              <w:pStyle w:val="TAL"/>
            </w:pPr>
            <w:r w:rsidRPr="00A15DCB">
              <w:t>The SS transmits a MAC PDU on NR SpCell (NR Cell 1) in slot N.</w:t>
            </w:r>
          </w:p>
        </w:tc>
        <w:tc>
          <w:tcPr>
            <w:tcW w:w="708" w:type="dxa"/>
          </w:tcPr>
          <w:p w14:paraId="4D3AE6C8" w14:textId="77777777" w:rsidR="005755E8" w:rsidRPr="00A15DCB" w:rsidRDefault="005755E8" w:rsidP="009B330A">
            <w:pPr>
              <w:pStyle w:val="TAC"/>
            </w:pPr>
            <w:r w:rsidRPr="00A15DCB">
              <w:t>&lt;--</w:t>
            </w:r>
          </w:p>
        </w:tc>
        <w:tc>
          <w:tcPr>
            <w:tcW w:w="2976" w:type="dxa"/>
          </w:tcPr>
          <w:p w14:paraId="67B45C5F" w14:textId="77777777" w:rsidR="005755E8" w:rsidRPr="00A15DCB" w:rsidRDefault="005755E8" w:rsidP="009B330A">
            <w:pPr>
              <w:pStyle w:val="TAL"/>
            </w:pPr>
            <w:r w:rsidRPr="00A15DCB">
              <w:t>MAC PDU</w:t>
            </w:r>
          </w:p>
        </w:tc>
        <w:tc>
          <w:tcPr>
            <w:tcW w:w="567" w:type="dxa"/>
          </w:tcPr>
          <w:p w14:paraId="0D48A0ED" w14:textId="77777777" w:rsidR="005755E8" w:rsidRPr="00A15DCB" w:rsidRDefault="005755E8" w:rsidP="009B330A">
            <w:pPr>
              <w:pStyle w:val="TAC"/>
            </w:pPr>
            <w:r w:rsidRPr="00A15DCB">
              <w:t>-</w:t>
            </w:r>
          </w:p>
        </w:tc>
        <w:tc>
          <w:tcPr>
            <w:tcW w:w="850" w:type="dxa"/>
          </w:tcPr>
          <w:p w14:paraId="3652539A" w14:textId="77777777" w:rsidR="005755E8" w:rsidRPr="00A15DCB" w:rsidRDefault="005755E8" w:rsidP="009B330A">
            <w:pPr>
              <w:pStyle w:val="TAC"/>
            </w:pPr>
            <w:r w:rsidRPr="00A15DCB">
              <w:t>-</w:t>
            </w:r>
          </w:p>
        </w:tc>
      </w:tr>
      <w:tr w:rsidR="005755E8" w:rsidRPr="00A15DCB" w14:paraId="45974C97" w14:textId="77777777" w:rsidTr="009B330A">
        <w:tc>
          <w:tcPr>
            <w:tcW w:w="534" w:type="dxa"/>
          </w:tcPr>
          <w:p w14:paraId="283BEA17" w14:textId="77777777" w:rsidR="005755E8" w:rsidRPr="00A15DCB" w:rsidRDefault="005755E8" w:rsidP="009B330A">
            <w:pPr>
              <w:pStyle w:val="TAC"/>
              <w:rPr>
                <w:lang w:eastAsia="zh-CN"/>
              </w:rPr>
            </w:pPr>
            <w:r w:rsidRPr="00A15DCB">
              <w:rPr>
                <w:lang w:eastAsia="zh-CN"/>
              </w:rPr>
              <w:t>14a3</w:t>
            </w:r>
          </w:p>
        </w:tc>
        <w:tc>
          <w:tcPr>
            <w:tcW w:w="3968" w:type="dxa"/>
          </w:tcPr>
          <w:p w14:paraId="1D902EBA" w14:textId="77777777" w:rsidR="005755E8" w:rsidRPr="00A15DCB" w:rsidRDefault="005755E8" w:rsidP="009B330A">
            <w:pPr>
              <w:pStyle w:val="TAL"/>
            </w:pPr>
            <w:r w:rsidRPr="00A15DCB">
              <w:t>The SS transmits a MAC PDU on NR SCell (NR Cell 3) in slot X.</w:t>
            </w:r>
          </w:p>
        </w:tc>
        <w:tc>
          <w:tcPr>
            <w:tcW w:w="708" w:type="dxa"/>
          </w:tcPr>
          <w:p w14:paraId="3F5D5C27" w14:textId="77777777" w:rsidR="005755E8" w:rsidRPr="00A15DCB" w:rsidRDefault="005755E8" w:rsidP="009B330A">
            <w:pPr>
              <w:pStyle w:val="TAC"/>
            </w:pPr>
            <w:r w:rsidRPr="00A15DCB">
              <w:t>&lt;--</w:t>
            </w:r>
          </w:p>
        </w:tc>
        <w:tc>
          <w:tcPr>
            <w:tcW w:w="2976" w:type="dxa"/>
          </w:tcPr>
          <w:p w14:paraId="7BA5220D" w14:textId="77777777" w:rsidR="005755E8" w:rsidRPr="00A15DCB" w:rsidRDefault="005755E8" w:rsidP="009B330A">
            <w:pPr>
              <w:pStyle w:val="TAL"/>
            </w:pPr>
            <w:r w:rsidRPr="00A15DCB">
              <w:t>MAC PDU</w:t>
            </w:r>
          </w:p>
        </w:tc>
        <w:tc>
          <w:tcPr>
            <w:tcW w:w="567" w:type="dxa"/>
          </w:tcPr>
          <w:p w14:paraId="09183D6B" w14:textId="77777777" w:rsidR="005755E8" w:rsidRPr="00A15DCB" w:rsidRDefault="005755E8" w:rsidP="009B330A">
            <w:pPr>
              <w:pStyle w:val="TAC"/>
            </w:pPr>
            <w:r w:rsidRPr="00A15DCB">
              <w:t>-</w:t>
            </w:r>
          </w:p>
        </w:tc>
        <w:tc>
          <w:tcPr>
            <w:tcW w:w="850" w:type="dxa"/>
          </w:tcPr>
          <w:p w14:paraId="01F8EC8B" w14:textId="77777777" w:rsidR="005755E8" w:rsidRPr="00A15DCB" w:rsidRDefault="005755E8" w:rsidP="009B330A">
            <w:pPr>
              <w:pStyle w:val="TAC"/>
            </w:pPr>
            <w:r w:rsidRPr="00A15DCB">
              <w:t>-</w:t>
            </w:r>
          </w:p>
        </w:tc>
      </w:tr>
      <w:tr w:rsidR="005755E8" w:rsidRPr="00A15DCB" w14:paraId="257F8245" w14:textId="77777777" w:rsidTr="009B330A">
        <w:tc>
          <w:tcPr>
            <w:tcW w:w="534" w:type="dxa"/>
          </w:tcPr>
          <w:p w14:paraId="58620A42" w14:textId="77777777" w:rsidR="005755E8" w:rsidRPr="00A15DCB" w:rsidRDefault="005755E8" w:rsidP="009B330A">
            <w:pPr>
              <w:pStyle w:val="TAC"/>
              <w:rPr>
                <w:lang w:eastAsia="zh-CN"/>
              </w:rPr>
            </w:pPr>
            <w:r w:rsidRPr="00A15DCB">
              <w:rPr>
                <w:lang w:eastAsia="zh-CN"/>
              </w:rPr>
              <w:t>14a4</w:t>
            </w:r>
          </w:p>
        </w:tc>
        <w:tc>
          <w:tcPr>
            <w:tcW w:w="3968" w:type="dxa"/>
          </w:tcPr>
          <w:p w14:paraId="443068CF" w14:textId="77777777" w:rsidR="005755E8" w:rsidRPr="00A15DCB" w:rsidRDefault="005755E8" w:rsidP="009B330A">
            <w:pPr>
              <w:pStyle w:val="TAL"/>
            </w:pPr>
            <w:r w:rsidRPr="00A15DCB">
              <w:t>Check: Does the UE transmit two HARQ ACK on NR SpCell (NR Cell 1) in the slot X+K1?</w:t>
            </w:r>
          </w:p>
        </w:tc>
        <w:tc>
          <w:tcPr>
            <w:tcW w:w="708" w:type="dxa"/>
          </w:tcPr>
          <w:p w14:paraId="10319715" w14:textId="77777777" w:rsidR="005755E8" w:rsidRPr="00A15DCB" w:rsidRDefault="005755E8" w:rsidP="009B330A">
            <w:pPr>
              <w:pStyle w:val="TAC"/>
            </w:pPr>
            <w:r w:rsidRPr="00A15DCB">
              <w:t>--&gt;</w:t>
            </w:r>
          </w:p>
        </w:tc>
        <w:tc>
          <w:tcPr>
            <w:tcW w:w="2976" w:type="dxa"/>
          </w:tcPr>
          <w:p w14:paraId="597DB7DA" w14:textId="77777777" w:rsidR="005755E8" w:rsidRPr="00A15DCB" w:rsidRDefault="005755E8" w:rsidP="009B330A">
            <w:pPr>
              <w:pStyle w:val="TAL"/>
            </w:pPr>
            <w:r w:rsidRPr="00A15DCB">
              <w:t>HARQ ACK, HARQ ACK</w:t>
            </w:r>
          </w:p>
        </w:tc>
        <w:tc>
          <w:tcPr>
            <w:tcW w:w="567" w:type="dxa"/>
          </w:tcPr>
          <w:p w14:paraId="4702FB04" w14:textId="77777777" w:rsidR="005755E8" w:rsidRPr="00A15DCB" w:rsidRDefault="005755E8" w:rsidP="009B330A">
            <w:pPr>
              <w:pStyle w:val="TAC"/>
            </w:pPr>
            <w:r w:rsidRPr="00A15DCB">
              <w:t>3</w:t>
            </w:r>
          </w:p>
        </w:tc>
        <w:tc>
          <w:tcPr>
            <w:tcW w:w="850" w:type="dxa"/>
          </w:tcPr>
          <w:p w14:paraId="5864939B" w14:textId="77777777" w:rsidR="005755E8" w:rsidRPr="00A15DCB" w:rsidRDefault="005755E8" w:rsidP="009B330A">
            <w:pPr>
              <w:pStyle w:val="TAC"/>
            </w:pPr>
            <w:r w:rsidRPr="00A15DCB">
              <w:t>P</w:t>
            </w:r>
          </w:p>
        </w:tc>
      </w:tr>
      <w:tr w:rsidR="005755E8" w:rsidRPr="00A15DCB" w14:paraId="2B84169B" w14:textId="77777777" w:rsidTr="009B330A">
        <w:tc>
          <w:tcPr>
            <w:tcW w:w="9603" w:type="dxa"/>
            <w:gridSpan w:val="6"/>
          </w:tcPr>
          <w:p w14:paraId="27B54631" w14:textId="255B4459" w:rsidR="005755E8" w:rsidRPr="00A15DCB" w:rsidRDefault="005755E8" w:rsidP="009B330A">
            <w:pPr>
              <w:pStyle w:val="TAN"/>
              <w:rPr>
                <w:lang w:eastAsia="zh-CN"/>
              </w:rPr>
            </w:pPr>
            <w:r w:rsidRPr="00A15DCB">
              <w:t>Note 1:</w:t>
            </w:r>
            <w:r w:rsidRPr="00A15DCB">
              <w:tab/>
              <w:t>Scheduling cell is NR SpCell (NR Cell 1), and reference cell is also NR SpCell (NR Cell 1). Therefore, the single DCI (DCI format 1_3) is counted on the NR Cell 1</w:t>
            </w:r>
            <w:r w:rsidRPr="00A15DCB">
              <w:rPr>
                <w:lang w:eastAsia="zh-CN"/>
              </w:rPr>
              <w:t>.</w:t>
            </w:r>
          </w:p>
          <w:p w14:paraId="70529752" w14:textId="6C3777AE" w:rsidR="005755E8" w:rsidRPr="00A15DCB" w:rsidRDefault="005755E8" w:rsidP="009B330A">
            <w:pPr>
              <w:pStyle w:val="TAN"/>
              <w:rPr>
                <w:i/>
              </w:rPr>
            </w:pPr>
            <w:r w:rsidRPr="00A15DCB">
              <w:t>Note 2:</w:t>
            </w:r>
            <w:r w:rsidRPr="00A15DCB">
              <w:tab/>
              <w:t xml:space="preserve">The NR </w:t>
            </w:r>
            <w:r w:rsidRPr="00A15DCB">
              <w:rPr>
                <w:i/>
              </w:rPr>
              <w:t>RRCReconfiguration</w:t>
            </w:r>
            <w:r w:rsidR="002F71AF" w:rsidRPr="00A15DCB">
              <w:rPr>
                <w:i/>
              </w:rPr>
              <w:t>Complete</w:t>
            </w:r>
            <w:r w:rsidRPr="00A15DCB">
              <w:t xml:space="preserve"> message is scheduled by DCI format 0_0 to avoid DCI size </w:t>
            </w:r>
            <w:r w:rsidR="002F71AF" w:rsidRPr="00A15DCB">
              <w:t xml:space="preserve">misalignment </w:t>
            </w:r>
            <w:r w:rsidRPr="00A15DCB">
              <w:t xml:space="preserve">for DCI format </w:t>
            </w:r>
            <w:r w:rsidRPr="00A15DCB">
              <w:rPr>
                <w:lang w:eastAsia="zh-CN"/>
              </w:rPr>
              <w:t xml:space="preserve">0_1 </w:t>
            </w:r>
            <w:r w:rsidR="002F71AF" w:rsidRPr="00A15DCB">
              <w:rPr>
                <w:lang w:eastAsia="zh-CN"/>
              </w:rPr>
              <w:t xml:space="preserve">(according to TS 38.212 [14] clause 7.3.1.0 step 4C) </w:t>
            </w:r>
            <w:r w:rsidRPr="00A15DCB">
              <w:rPr>
                <w:lang w:eastAsia="zh-CN"/>
              </w:rPr>
              <w:t xml:space="preserve">between UE and SS </w:t>
            </w:r>
            <w:r w:rsidR="002F71AF" w:rsidRPr="00A15DCB">
              <w:rPr>
                <w:lang w:eastAsia="zh-CN"/>
              </w:rPr>
              <w:t>during the reconfiguration.</w:t>
            </w:r>
          </w:p>
        </w:tc>
      </w:tr>
    </w:tbl>
    <w:p w14:paraId="05640EDB" w14:textId="77777777" w:rsidR="005755E8" w:rsidRPr="00A15DCB" w:rsidRDefault="005755E8" w:rsidP="005755E8"/>
    <w:p w14:paraId="6A9A932A" w14:textId="77777777" w:rsidR="005755E8" w:rsidRPr="00A15DCB" w:rsidRDefault="005755E8" w:rsidP="005755E8">
      <w:pPr>
        <w:pStyle w:val="H6"/>
        <w:rPr>
          <w:lang w:eastAsia="zh-CN"/>
        </w:rPr>
      </w:pPr>
      <w:r w:rsidRPr="00A15DCB">
        <w:lastRenderedPageBreak/>
        <w:t>7.1.1.2.9.1.3.3</w:t>
      </w:r>
      <w:r w:rsidRPr="00A15DCB">
        <w:tab/>
        <w:t>Specific message contents</w:t>
      </w:r>
    </w:p>
    <w:p w14:paraId="470CA785" w14:textId="77777777" w:rsidR="005755E8" w:rsidRPr="00A15DCB" w:rsidRDefault="005755E8" w:rsidP="005755E8">
      <w:pPr>
        <w:pStyle w:val="TH"/>
      </w:pPr>
      <w:r w:rsidRPr="00A15DCB">
        <w:t>Table 7.1.1.2.9.1.3.3-</w:t>
      </w:r>
      <w:r w:rsidRPr="00A15DCB">
        <w:rPr>
          <w:lang w:eastAsia="zh-CN"/>
        </w:rPr>
        <w:t>1</w:t>
      </w:r>
      <w:r w:rsidRPr="00A15DCB">
        <w:t xml:space="preserve">: </w:t>
      </w:r>
      <w:r w:rsidRPr="00A15DCB">
        <w:rPr>
          <w:i/>
        </w:rPr>
        <w:t>RRCReconfiguration</w:t>
      </w:r>
      <w:r w:rsidRPr="00A15DCB">
        <w:t xml:space="preserve"> (step </w:t>
      </w:r>
      <w:r w:rsidRPr="00A15DCB">
        <w:rPr>
          <w:lang w:eastAsia="zh-CN"/>
        </w:rPr>
        <w:t>1</w:t>
      </w:r>
      <w:r w:rsidRPr="00A15DCB">
        <w:t>, Table 7.1.1.2.9.1.3.2-1)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0E6F657D" w14:textId="77777777" w:rsidTr="009B330A">
        <w:tc>
          <w:tcPr>
            <w:tcW w:w="9738" w:type="dxa"/>
            <w:gridSpan w:val="4"/>
          </w:tcPr>
          <w:p w14:paraId="4B837D6C" w14:textId="77777777" w:rsidR="005755E8" w:rsidRPr="00A15DCB" w:rsidRDefault="005755E8" w:rsidP="009B330A">
            <w:pPr>
              <w:pStyle w:val="TAL"/>
              <w:rPr>
                <w:lang w:eastAsia="zh-CN"/>
              </w:rPr>
            </w:pPr>
            <w:r w:rsidRPr="00A15DCB">
              <w:t xml:space="preserve">Derivation Path: </w:t>
            </w:r>
            <w:r w:rsidRPr="00A15DCB">
              <w:rPr>
                <w:lang w:eastAsia="zh-CN"/>
              </w:rPr>
              <w:t xml:space="preserve">TS </w:t>
            </w:r>
            <w:r w:rsidRPr="00A15DCB">
              <w:t>3</w:t>
            </w:r>
            <w:r w:rsidRPr="00A15DCB">
              <w:rPr>
                <w:lang w:eastAsia="zh-CN"/>
              </w:rPr>
              <w:t>8</w:t>
            </w:r>
            <w:r w:rsidRPr="00A15DCB">
              <w:t>.508</w:t>
            </w:r>
            <w:r w:rsidRPr="00A15DCB">
              <w:rPr>
                <w:lang w:eastAsia="zh-CN"/>
              </w:rPr>
              <w:t>-1 [4], T</w:t>
            </w:r>
            <w:r w:rsidRPr="00A15DCB">
              <w:t>able 4.6.1-13</w:t>
            </w:r>
            <w:r w:rsidRPr="00A15DCB">
              <w:rPr>
                <w:lang w:eastAsia="zh-CN"/>
              </w:rPr>
              <w:t>.</w:t>
            </w:r>
          </w:p>
        </w:tc>
      </w:tr>
      <w:tr w:rsidR="005755E8" w:rsidRPr="00A15DCB" w14:paraId="6B1C9C6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952A4D" w14:textId="77777777" w:rsidR="005755E8" w:rsidRPr="00A15DCB" w:rsidRDefault="005755E8" w:rsidP="009B330A">
            <w:pPr>
              <w:pStyle w:val="TAH"/>
            </w:pPr>
            <w:r w:rsidRPr="00A15DCB">
              <w:t>Information Element</w:t>
            </w:r>
          </w:p>
        </w:tc>
        <w:tc>
          <w:tcPr>
            <w:tcW w:w="2267" w:type="dxa"/>
          </w:tcPr>
          <w:p w14:paraId="0F84A72A" w14:textId="77777777" w:rsidR="005755E8" w:rsidRPr="00A15DCB" w:rsidRDefault="005755E8" w:rsidP="009B330A">
            <w:pPr>
              <w:pStyle w:val="TAH"/>
            </w:pPr>
            <w:r w:rsidRPr="00A15DCB">
              <w:t>Value/remark</w:t>
            </w:r>
          </w:p>
        </w:tc>
        <w:tc>
          <w:tcPr>
            <w:tcW w:w="1700" w:type="dxa"/>
          </w:tcPr>
          <w:p w14:paraId="6F0DABE7" w14:textId="77777777" w:rsidR="005755E8" w:rsidRPr="00A15DCB" w:rsidRDefault="005755E8" w:rsidP="009B330A">
            <w:pPr>
              <w:pStyle w:val="TAH"/>
            </w:pPr>
            <w:r w:rsidRPr="00A15DCB">
              <w:t>Comment</w:t>
            </w:r>
          </w:p>
        </w:tc>
        <w:tc>
          <w:tcPr>
            <w:tcW w:w="1245" w:type="dxa"/>
          </w:tcPr>
          <w:p w14:paraId="7A88BF37" w14:textId="77777777" w:rsidR="005755E8" w:rsidRPr="00A15DCB" w:rsidRDefault="005755E8" w:rsidP="009B330A">
            <w:pPr>
              <w:pStyle w:val="TAH"/>
            </w:pPr>
            <w:r w:rsidRPr="00A15DCB">
              <w:t>Condition</w:t>
            </w:r>
          </w:p>
        </w:tc>
      </w:tr>
      <w:tr w:rsidR="005755E8" w:rsidRPr="00A15DCB" w14:paraId="7A8A1F26"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3A86219" w14:textId="77777777" w:rsidR="005755E8" w:rsidRPr="00A15DCB" w:rsidRDefault="005755E8" w:rsidP="009B330A">
            <w:pPr>
              <w:pStyle w:val="TAL"/>
            </w:pPr>
            <w:r w:rsidRPr="00A15DCB">
              <w:t>RRCReconfiguration ::= SEQUENCE {</w:t>
            </w:r>
          </w:p>
        </w:tc>
        <w:tc>
          <w:tcPr>
            <w:tcW w:w="2267" w:type="dxa"/>
          </w:tcPr>
          <w:p w14:paraId="2DC834B9" w14:textId="77777777" w:rsidR="005755E8" w:rsidRPr="00A15DCB" w:rsidRDefault="005755E8" w:rsidP="009B330A">
            <w:pPr>
              <w:pStyle w:val="TAL"/>
            </w:pPr>
          </w:p>
        </w:tc>
        <w:tc>
          <w:tcPr>
            <w:tcW w:w="1700" w:type="dxa"/>
          </w:tcPr>
          <w:p w14:paraId="749B564D" w14:textId="77777777" w:rsidR="005755E8" w:rsidRPr="00A15DCB" w:rsidRDefault="005755E8" w:rsidP="009B330A">
            <w:pPr>
              <w:pStyle w:val="TAL"/>
            </w:pPr>
          </w:p>
        </w:tc>
        <w:tc>
          <w:tcPr>
            <w:tcW w:w="1245" w:type="dxa"/>
          </w:tcPr>
          <w:p w14:paraId="064AB18D" w14:textId="77777777" w:rsidR="005755E8" w:rsidRPr="00A15DCB" w:rsidRDefault="005755E8" w:rsidP="009B330A">
            <w:pPr>
              <w:pStyle w:val="TAL"/>
            </w:pPr>
          </w:p>
        </w:tc>
      </w:tr>
      <w:tr w:rsidR="005755E8" w:rsidRPr="00A15DCB" w14:paraId="7D11B8E6"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D9E619" w14:textId="77777777" w:rsidR="005755E8" w:rsidRPr="00A15DCB" w:rsidRDefault="005755E8" w:rsidP="009B330A">
            <w:pPr>
              <w:pStyle w:val="TAL"/>
            </w:pPr>
            <w:r w:rsidRPr="00A15DCB">
              <w:t xml:space="preserve">  criticalExtensions CHOICE {</w:t>
            </w:r>
          </w:p>
        </w:tc>
        <w:tc>
          <w:tcPr>
            <w:tcW w:w="2267" w:type="dxa"/>
          </w:tcPr>
          <w:p w14:paraId="055D1923" w14:textId="77777777" w:rsidR="005755E8" w:rsidRPr="00A15DCB" w:rsidRDefault="005755E8" w:rsidP="009B330A">
            <w:pPr>
              <w:pStyle w:val="TAL"/>
            </w:pPr>
          </w:p>
        </w:tc>
        <w:tc>
          <w:tcPr>
            <w:tcW w:w="1700" w:type="dxa"/>
          </w:tcPr>
          <w:p w14:paraId="5F9A1533" w14:textId="77777777" w:rsidR="005755E8" w:rsidRPr="00A15DCB" w:rsidRDefault="005755E8" w:rsidP="009B330A">
            <w:pPr>
              <w:pStyle w:val="TAL"/>
            </w:pPr>
          </w:p>
        </w:tc>
        <w:tc>
          <w:tcPr>
            <w:tcW w:w="1245" w:type="dxa"/>
          </w:tcPr>
          <w:p w14:paraId="352C3C4A" w14:textId="77777777" w:rsidR="005755E8" w:rsidRPr="00A15DCB" w:rsidRDefault="005755E8" w:rsidP="009B330A">
            <w:pPr>
              <w:pStyle w:val="TAL"/>
            </w:pPr>
          </w:p>
        </w:tc>
      </w:tr>
      <w:tr w:rsidR="005755E8" w:rsidRPr="00A15DCB" w14:paraId="030A8441"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BEF3D7A" w14:textId="77777777" w:rsidR="005755E8" w:rsidRPr="00A15DCB" w:rsidRDefault="005755E8" w:rsidP="009B330A">
            <w:pPr>
              <w:pStyle w:val="TAL"/>
            </w:pPr>
            <w:r w:rsidRPr="00A15DCB">
              <w:t xml:space="preserve">    c1 CHOICE {</w:t>
            </w:r>
          </w:p>
        </w:tc>
        <w:tc>
          <w:tcPr>
            <w:tcW w:w="2267" w:type="dxa"/>
          </w:tcPr>
          <w:p w14:paraId="141636C8" w14:textId="77777777" w:rsidR="005755E8" w:rsidRPr="00A15DCB" w:rsidRDefault="005755E8" w:rsidP="009B330A">
            <w:pPr>
              <w:pStyle w:val="TAL"/>
            </w:pPr>
          </w:p>
        </w:tc>
        <w:tc>
          <w:tcPr>
            <w:tcW w:w="1700" w:type="dxa"/>
          </w:tcPr>
          <w:p w14:paraId="334058BE" w14:textId="77777777" w:rsidR="005755E8" w:rsidRPr="00A15DCB" w:rsidRDefault="005755E8" w:rsidP="009B330A">
            <w:pPr>
              <w:pStyle w:val="TAL"/>
            </w:pPr>
          </w:p>
        </w:tc>
        <w:tc>
          <w:tcPr>
            <w:tcW w:w="1245" w:type="dxa"/>
          </w:tcPr>
          <w:p w14:paraId="469952CE" w14:textId="77777777" w:rsidR="005755E8" w:rsidRPr="00A15DCB" w:rsidRDefault="005755E8" w:rsidP="009B330A">
            <w:pPr>
              <w:pStyle w:val="TAL"/>
            </w:pPr>
          </w:p>
        </w:tc>
      </w:tr>
      <w:tr w:rsidR="005755E8" w:rsidRPr="00A15DCB" w14:paraId="537874A2"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58055CE" w14:textId="77777777" w:rsidR="005755E8" w:rsidRPr="00A15DCB" w:rsidRDefault="005755E8" w:rsidP="009B330A">
            <w:pPr>
              <w:pStyle w:val="TAL"/>
            </w:pPr>
            <w:r w:rsidRPr="00A15DCB">
              <w:t xml:space="preserve">      rrcReconfiguration ::= SEQUENCE {</w:t>
            </w:r>
          </w:p>
        </w:tc>
        <w:tc>
          <w:tcPr>
            <w:tcW w:w="2267" w:type="dxa"/>
          </w:tcPr>
          <w:p w14:paraId="67688F69" w14:textId="77777777" w:rsidR="005755E8" w:rsidRPr="00A15DCB" w:rsidRDefault="005755E8" w:rsidP="009B330A">
            <w:pPr>
              <w:pStyle w:val="TAL"/>
            </w:pPr>
          </w:p>
        </w:tc>
        <w:tc>
          <w:tcPr>
            <w:tcW w:w="1700" w:type="dxa"/>
          </w:tcPr>
          <w:p w14:paraId="31529C3E" w14:textId="77777777" w:rsidR="005755E8" w:rsidRPr="00A15DCB" w:rsidRDefault="005755E8" w:rsidP="009B330A">
            <w:pPr>
              <w:pStyle w:val="TAL"/>
            </w:pPr>
          </w:p>
        </w:tc>
        <w:tc>
          <w:tcPr>
            <w:tcW w:w="1245" w:type="dxa"/>
          </w:tcPr>
          <w:p w14:paraId="4940BBFB" w14:textId="77777777" w:rsidR="005755E8" w:rsidRPr="00A15DCB" w:rsidRDefault="005755E8" w:rsidP="009B330A">
            <w:pPr>
              <w:pStyle w:val="TAL"/>
            </w:pPr>
          </w:p>
        </w:tc>
      </w:tr>
      <w:tr w:rsidR="005755E8" w:rsidRPr="00A15DCB" w14:paraId="12BAA730"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F1F4CA2" w14:textId="77777777" w:rsidR="005755E8" w:rsidRPr="00A15DCB" w:rsidRDefault="005755E8" w:rsidP="009B330A">
            <w:pPr>
              <w:pStyle w:val="TAL"/>
            </w:pPr>
            <w:r w:rsidRPr="00A15DCB">
              <w:t xml:space="preserve">        secondaryCellGroup</w:t>
            </w:r>
          </w:p>
        </w:tc>
        <w:tc>
          <w:tcPr>
            <w:tcW w:w="2267" w:type="dxa"/>
          </w:tcPr>
          <w:p w14:paraId="7ECBBE43" w14:textId="77777777" w:rsidR="005755E8" w:rsidRPr="00A15DCB" w:rsidRDefault="005755E8" w:rsidP="009B330A">
            <w:pPr>
              <w:pStyle w:val="TAL"/>
            </w:pPr>
            <w:r w:rsidRPr="00A15DCB">
              <w:t>Not present</w:t>
            </w:r>
          </w:p>
        </w:tc>
        <w:tc>
          <w:tcPr>
            <w:tcW w:w="1700" w:type="dxa"/>
          </w:tcPr>
          <w:p w14:paraId="694F0141" w14:textId="77777777" w:rsidR="005755E8" w:rsidRPr="00A15DCB" w:rsidRDefault="005755E8" w:rsidP="009B330A">
            <w:pPr>
              <w:pStyle w:val="TAL"/>
            </w:pPr>
          </w:p>
        </w:tc>
        <w:tc>
          <w:tcPr>
            <w:tcW w:w="1245" w:type="dxa"/>
          </w:tcPr>
          <w:p w14:paraId="16F010A1" w14:textId="77777777" w:rsidR="005755E8" w:rsidRPr="00A15DCB" w:rsidRDefault="005755E8" w:rsidP="009B330A">
            <w:pPr>
              <w:pStyle w:val="TAL"/>
            </w:pPr>
          </w:p>
        </w:tc>
      </w:tr>
      <w:tr w:rsidR="005755E8" w:rsidRPr="00A15DCB" w14:paraId="169E61A7"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DACA6D8"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nonCriticalExtension SEQUENCE { </w:t>
            </w:r>
          </w:p>
        </w:tc>
        <w:tc>
          <w:tcPr>
            <w:tcW w:w="2267" w:type="dxa"/>
          </w:tcPr>
          <w:p w14:paraId="03896E1C" w14:textId="77777777" w:rsidR="005755E8" w:rsidRPr="00A15DCB" w:rsidRDefault="005755E8" w:rsidP="009B330A">
            <w:pPr>
              <w:keepNext/>
              <w:keepLines/>
              <w:spacing w:after="0"/>
              <w:rPr>
                <w:rFonts w:ascii="Arial" w:hAnsi="Arial"/>
                <w:sz w:val="18"/>
              </w:rPr>
            </w:pPr>
          </w:p>
        </w:tc>
        <w:tc>
          <w:tcPr>
            <w:tcW w:w="1700" w:type="dxa"/>
          </w:tcPr>
          <w:p w14:paraId="4A51E025" w14:textId="77777777" w:rsidR="005755E8" w:rsidRPr="00A15DCB" w:rsidRDefault="005755E8" w:rsidP="009B330A">
            <w:pPr>
              <w:keepNext/>
              <w:keepLines/>
              <w:spacing w:after="0"/>
              <w:rPr>
                <w:rFonts w:ascii="Arial" w:hAnsi="Arial"/>
                <w:sz w:val="18"/>
              </w:rPr>
            </w:pPr>
          </w:p>
        </w:tc>
        <w:tc>
          <w:tcPr>
            <w:tcW w:w="1245" w:type="dxa"/>
          </w:tcPr>
          <w:p w14:paraId="4210B938" w14:textId="77777777" w:rsidR="005755E8" w:rsidRPr="00A15DCB" w:rsidRDefault="005755E8" w:rsidP="009B330A">
            <w:pPr>
              <w:keepNext/>
              <w:keepLines/>
              <w:spacing w:after="0"/>
              <w:rPr>
                <w:rFonts w:ascii="Arial" w:hAnsi="Arial"/>
                <w:sz w:val="18"/>
                <w:lang w:eastAsia="zh-CN"/>
              </w:rPr>
            </w:pPr>
          </w:p>
        </w:tc>
      </w:tr>
      <w:tr w:rsidR="005755E8" w:rsidRPr="00A15DCB" w14:paraId="361BF369"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5150202"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masterCellGroup</w:t>
            </w:r>
          </w:p>
        </w:tc>
        <w:tc>
          <w:tcPr>
            <w:tcW w:w="2267" w:type="dxa"/>
          </w:tcPr>
          <w:p w14:paraId="21FAE55D" w14:textId="77777777" w:rsidR="005755E8" w:rsidRPr="00A15DCB" w:rsidRDefault="005755E8" w:rsidP="009B330A">
            <w:pPr>
              <w:keepNext/>
              <w:keepLines/>
              <w:spacing w:after="0"/>
              <w:rPr>
                <w:rFonts w:ascii="Arial" w:hAnsi="Arial"/>
                <w:sz w:val="18"/>
              </w:rPr>
            </w:pPr>
            <w:r w:rsidRPr="00A15DCB">
              <w:rPr>
                <w:rFonts w:ascii="Arial" w:hAnsi="Arial"/>
                <w:sz w:val="18"/>
              </w:rPr>
              <w:t>CellGroupConfig</w:t>
            </w:r>
          </w:p>
        </w:tc>
        <w:tc>
          <w:tcPr>
            <w:tcW w:w="1700" w:type="dxa"/>
          </w:tcPr>
          <w:p w14:paraId="313DE412" w14:textId="77777777" w:rsidR="005755E8" w:rsidRPr="00A15DCB" w:rsidRDefault="005755E8" w:rsidP="009B330A">
            <w:pPr>
              <w:keepNext/>
              <w:keepLines/>
              <w:spacing w:after="0"/>
              <w:rPr>
                <w:rFonts w:ascii="Arial" w:hAnsi="Arial"/>
                <w:sz w:val="18"/>
              </w:rPr>
            </w:pPr>
            <w:r w:rsidRPr="00A15DCB">
              <w:rPr>
                <w:rFonts w:ascii="Arial" w:hAnsi="Arial"/>
                <w:sz w:val="18"/>
              </w:rPr>
              <w:t>OCTET STRING (CONTAINING CellGroupConfig)</w:t>
            </w:r>
          </w:p>
        </w:tc>
        <w:tc>
          <w:tcPr>
            <w:tcW w:w="1245" w:type="dxa"/>
          </w:tcPr>
          <w:p w14:paraId="2E6364BA" w14:textId="77777777" w:rsidR="005755E8" w:rsidRPr="00A15DCB" w:rsidRDefault="005755E8" w:rsidP="009B330A">
            <w:pPr>
              <w:keepNext/>
              <w:keepLines/>
              <w:spacing w:after="0"/>
              <w:rPr>
                <w:rFonts w:ascii="Arial" w:hAnsi="Arial"/>
                <w:sz w:val="18"/>
                <w:lang w:eastAsia="zh-CN"/>
              </w:rPr>
            </w:pPr>
          </w:p>
        </w:tc>
      </w:tr>
      <w:tr w:rsidR="005755E8" w:rsidRPr="00A15DCB" w14:paraId="32EECAAE"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955D3B1" w14:textId="77777777" w:rsidR="005755E8" w:rsidRPr="00A15DCB" w:rsidRDefault="005755E8" w:rsidP="009B330A">
            <w:pPr>
              <w:pStyle w:val="TAL"/>
              <w:rPr>
                <w:lang w:eastAsia="zh-CN"/>
              </w:rPr>
            </w:pPr>
            <w:r w:rsidRPr="00A15DCB">
              <w:t xml:space="preserve">        </w:t>
            </w:r>
            <w:r w:rsidRPr="00A15DCB">
              <w:rPr>
                <w:lang w:eastAsia="zh-CN"/>
              </w:rPr>
              <w:t>}</w:t>
            </w:r>
          </w:p>
        </w:tc>
        <w:tc>
          <w:tcPr>
            <w:tcW w:w="2267" w:type="dxa"/>
          </w:tcPr>
          <w:p w14:paraId="1CA71142" w14:textId="77777777" w:rsidR="005755E8" w:rsidRPr="00A15DCB" w:rsidRDefault="005755E8" w:rsidP="009B330A">
            <w:pPr>
              <w:pStyle w:val="TAL"/>
            </w:pPr>
          </w:p>
        </w:tc>
        <w:tc>
          <w:tcPr>
            <w:tcW w:w="1700" w:type="dxa"/>
          </w:tcPr>
          <w:p w14:paraId="504DD04A" w14:textId="77777777" w:rsidR="005755E8" w:rsidRPr="00A15DCB" w:rsidRDefault="005755E8" w:rsidP="009B330A">
            <w:pPr>
              <w:pStyle w:val="TAL"/>
            </w:pPr>
          </w:p>
        </w:tc>
        <w:tc>
          <w:tcPr>
            <w:tcW w:w="1245" w:type="dxa"/>
          </w:tcPr>
          <w:p w14:paraId="543C9361" w14:textId="77777777" w:rsidR="005755E8" w:rsidRPr="00A15DCB" w:rsidRDefault="005755E8" w:rsidP="009B330A">
            <w:pPr>
              <w:pStyle w:val="TAL"/>
            </w:pPr>
          </w:p>
        </w:tc>
      </w:tr>
      <w:tr w:rsidR="005755E8" w:rsidRPr="00A15DCB" w14:paraId="119DD0DA"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DE231E8"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w:t>
            </w:r>
          </w:p>
        </w:tc>
        <w:tc>
          <w:tcPr>
            <w:tcW w:w="2267" w:type="dxa"/>
          </w:tcPr>
          <w:p w14:paraId="39A149B4" w14:textId="77777777" w:rsidR="005755E8" w:rsidRPr="00A15DCB" w:rsidRDefault="005755E8" w:rsidP="009B330A">
            <w:pPr>
              <w:keepNext/>
              <w:keepLines/>
              <w:spacing w:after="0"/>
              <w:rPr>
                <w:rFonts w:ascii="Arial" w:hAnsi="Arial"/>
                <w:sz w:val="18"/>
              </w:rPr>
            </w:pPr>
          </w:p>
        </w:tc>
        <w:tc>
          <w:tcPr>
            <w:tcW w:w="1700" w:type="dxa"/>
          </w:tcPr>
          <w:p w14:paraId="7B954F9C" w14:textId="77777777" w:rsidR="005755E8" w:rsidRPr="00A15DCB" w:rsidRDefault="005755E8" w:rsidP="009B330A">
            <w:pPr>
              <w:keepNext/>
              <w:keepLines/>
              <w:spacing w:after="0"/>
              <w:rPr>
                <w:rFonts w:ascii="Arial" w:hAnsi="Arial"/>
                <w:sz w:val="18"/>
              </w:rPr>
            </w:pPr>
          </w:p>
        </w:tc>
        <w:tc>
          <w:tcPr>
            <w:tcW w:w="1245" w:type="dxa"/>
          </w:tcPr>
          <w:p w14:paraId="2A1C0FFB" w14:textId="77777777" w:rsidR="005755E8" w:rsidRPr="00A15DCB" w:rsidRDefault="005755E8" w:rsidP="009B330A">
            <w:pPr>
              <w:keepNext/>
              <w:keepLines/>
              <w:spacing w:after="0"/>
              <w:rPr>
                <w:rFonts w:ascii="Arial" w:hAnsi="Arial"/>
                <w:sz w:val="18"/>
              </w:rPr>
            </w:pPr>
          </w:p>
        </w:tc>
      </w:tr>
      <w:tr w:rsidR="005755E8" w:rsidRPr="00A15DCB" w14:paraId="228C9DE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E61E54D" w14:textId="77777777" w:rsidR="005755E8" w:rsidRPr="00A15DCB" w:rsidRDefault="005755E8" w:rsidP="009B330A">
            <w:pPr>
              <w:pStyle w:val="TAL"/>
            </w:pPr>
            <w:r w:rsidRPr="00A15DCB">
              <w:t xml:space="preserve">    }</w:t>
            </w:r>
          </w:p>
        </w:tc>
        <w:tc>
          <w:tcPr>
            <w:tcW w:w="2267" w:type="dxa"/>
          </w:tcPr>
          <w:p w14:paraId="3CA6BE53" w14:textId="77777777" w:rsidR="005755E8" w:rsidRPr="00A15DCB" w:rsidRDefault="005755E8" w:rsidP="009B330A">
            <w:pPr>
              <w:pStyle w:val="TAL"/>
            </w:pPr>
          </w:p>
        </w:tc>
        <w:tc>
          <w:tcPr>
            <w:tcW w:w="1700" w:type="dxa"/>
          </w:tcPr>
          <w:p w14:paraId="63E039A9" w14:textId="77777777" w:rsidR="005755E8" w:rsidRPr="00A15DCB" w:rsidRDefault="005755E8" w:rsidP="009B330A">
            <w:pPr>
              <w:pStyle w:val="TAL"/>
            </w:pPr>
          </w:p>
        </w:tc>
        <w:tc>
          <w:tcPr>
            <w:tcW w:w="1245" w:type="dxa"/>
          </w:tcPr>
          <w:p w14:paraId="2C10FB7C" w14:textId="77777777" w:rsidR="005755E8" w:rsidRPr="00A15DCB" w:rsidRDefault="005755E8" w:rsidP="009B330A">
            <w:pPr>
              <w:pStyle w:val="TAL"/>
            </w:pPr>
          </w:p>
        </w:tc>
      </w:tr>
      <w:tr w:rsidR="005755E8" w:rsidRPr="00A15DCB" w14:paraId="10C6EB2A"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791DF24" w14:textId="77777777" w:rsidR="005755E8" w:rsidRPr="00A15DCB" w:rsidRDefault="005755E8" w:rsidP="009B330A">
            <w:pPr>
              <w:pStyle w:val="TAL"/>
            </w:pPr>
            <w:r w:rsidRPr="00A15DCB">
              <w:t xml:space="preserve">  }</w:t>
            </w:r>
          </w:p>
        </w:tc>
        <w:tc>
          <w:tcPr>
            <w:tcW w:w="2267" w:type="dxa"/>
          </w:tcPr>
          <w:p w14:paraId="022A1B1C" w14:textId="77777777" w:rsidR="005755E8" w:rsidRPr="00A15DCB" w:rsidRDefault="005755E8" w:rsidP="009B330A">
            <w:pPr>
              <w:pStyle w:val="TAL"/>
            </w:pPr>
          </w:p>
        </w:tc>
        <w:tc>
          <w:tcPr>
            <w:tcW w:w="1700" w:type="dxa"/>
          </w:tcPr>
          <w:p w14:paraId="245EA909" w14:textId="77777777" w:rsidR="005755E8" w:rsidRPr="00A15DCB" w:rsidRDefault="005755E8" w:rsidP="009B330A">
            <w:pPr>
              <w:pStyle w:val="TAL"/>
            </w:pPr>
          </w:p>
        </w:tc>
        <w:tc>
          <w:tcPr>
            <w:tcW w:w="1245" w:type="dxa"/>
          </w:tcPr>
          <w:p w14:paraId="5E878A06" w14:textId="77777777" w:rsidR="005755E8" w:rsidRPr="00A15DCB" w:rsidRDefault="005755E8" w:rsidP="009B330A">
            <w:pPr>
              <w:pStyle w:val="TAL"/>
            </w:pPr>
          </w:p>
        </w:tc>
      </w:tr>
      <w:tr w:rsidR="005755E8" w:rsidRPr="00A15DCB" w14:paraId="5898C238"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A385BB6" w14:textId="77777777" w:rsidR="005755E8" w:rsidRPr="00A15DCB" w:rsidRDefault="005755E8" w:rsidP="009B330A">
            <w:pPr>
              <w:pStyle w:val="TAL"/>
            </w:pPr>
            <w:r w:rsidRPr="00A15DCB">
              <w:t>}</w:t>
            </w:r>
          </w:p>
        </w:tc>
        <w:tc>
          <w:tcPr>
            <w:tcW w:w="2267" w:type="dxa"/>
          </w:tcPr>
          <w:p w14:paraId="1F232A76" w14:textId="77777777" w:rsidR="005755E8" w:rsidRPr="00A15DCB" w:rsidRDefault="005755E8" w:rsidP="009B330A">
            <w:pPr>
              <w:pStyle w:val="TAL"/>
            </w:pPr>
          </w:p>
        </w:tc>
        <w:tc>
          <w:tcPr>
            <w:tcW w:w="1700" w:type="dxa"/>
          </w:tcPr>
          <w:p w14:paraId="2320C670" w14:textId="77777777" w:rsidR="005755E8" w:rsidRPr="00A15DCB" w:rsidRDefault="005755E8" w:rsidP="009B330A">
            <w:pPr>
              <w:pStyle w:val="TAL"/>
            </w:pPr>
          </w:p>
        </w:tc>
        <w:tc>
          <w:tcPr>
            <w:tcW w:w="1245" w:type="dxa"/>
          </w:tcPr>
          <w:p w14:paraId="3B697ACC" w14:textId="77777777" w:rsidR="005755E8" w:rsidRPr="00A15DCB" w:rsidRDefault="005755E8" w:rsidP="009B330A">
            <w:pPr>
              <w:pStyle w:val="TAL"/>
            </w:pPr>
          </w:p>
        </w:tc>
      </w:tr>
    </w:tbl>
    <w:p w14:paraId="775FBD93" w14:textId="77777777" w:rsidR="005755E8" w:rsidRPr="00A15DCB" w:rsidRDefault="005755E8" w:rsidP="005755E8"/>
    <w:p w14:paraId="2EF8AB70" w14:textId="77777777" w:rsidR="005755E8" w:rsidRPr="00A15DCB" w:rsidRDefault="005755E8" w:rsidP="005755E8">
      <w:pPr>
        <w:pStyle w:val="TH"/>
      </w:pPr>
      <w:r w:rsidRPr="00A15DCB">
        <w:t>Table 7.1.1.2.9.1.3.3-</w:t>
      </w:r>
      <w:r w:rsidRPr="00A15DCB">
        <w:rPr>
          <w:lang w:eastAsia="zh-CN"/>
        </w:rPr>
        <w:t>2</w:t>
      </w:r>
      <w:r w:rsidRPr="00A15DCB">
        <w:t xml:space="preserve">: </w:t>
      </w:r>
      <w:r w:rsidRPr="00A15DCB">
        <w:rPr>
          <w:i/>
        </w:rPr>
        <w:t>CellGroupConfig</w:t>
      </w:r>
      <w:r w:rsidRPr="00A15DCB">
        <w:t xml:space="preserve"> (Table 7.1.1.2.9.1.3.3-1)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6329DADB" w14:textId="77777777" w:rsidTr="009B330A">
        <w:tc>
          <w:tcPr>
            <w:tcW w:w="9747" w:type="dxa"/>
            <w:gridSpan w:val="4"/>
          </w:tcPr>
          <w:p w14:paraId="14D5A50F" w14:textId="77777777" w:rsidR="005755E8" w:rsidRPr="00A15DCB" w:rsidRDefault="005755E8" w:rsidP="009B330A">
            <w:pPr>
              <w:pStyle w:val="TAL"/>
              <w:rPr>
                <w:lang w:eastAsia="zh-CN"/>
              </w:rPr>
            </w:pPr>
            <w:r w:rsidRPr="00A15DCB">
              <w:t>Derivation Path:</w:t>
            </w:r>
            <w:r w:rsidRPr="00A15DCB">
              <w:rPr>
                <w:lang w:eastAsia="zh-CN"/>
              </w:rPr>
              <w:t xml:space="preserve"> TS</w:t>
            </w:r>
            <w:r w:rsidRPr="00A15DCB">
              <w:t xml:space="preserve"> 3</w:t>
            </w:r>
            <w:r w:rsidRPr="00A15DCB">
              <w:rPr>
                <w:lang w:eastAsia="zh-CN"/>
              </w:rPr>
              <w:t>8</w:t>
            </w:r>
            <w:r w:rsidRPr="00A15DCB">
              <w:t>.508</w:t>
            </w:r>
            <w:r w:rsidRPr="00A15DCB">
              <w:rPr>
                <w:lang w:eastAsia="zh-CN"/>
              </w:rPr>
              <w:t>-1 [4], T</w:t>
            </w:r>
            <w:r w:rsidRPr="00A15DCB">
              <w:t>able 4.6.3-19</w:t>
            </w:r>
            <w:r w:rsidRPr="00A15DCB">
              <w:rPr>
                <w:lang w:eastAsia="zh-CN"/>
              </w:rPr>
              <w:t>.</w:t>
            </w:r>
          </w:p>
        </w:tc>
      </w:tr>
      <w:tr w:rsidR="005755E8" w:rsidRPr="00A15DCB" w14:paraId="4E4663BC"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7BDFC6B" w14:textId="77777777" w:rsidR="005755E8" w:rsidRPr="00A15DCB" w:rsidRDefault="005755E8" w:rsidP="009B330A">
            <w:pPr>
              <w:pStyle w:val="TAH"/>
            </w:pPr>
            <w:r w:rsidRPr="00A15DCB">
              <w:t>Information Element</w:t>
            </w:r>
          </w:p>
        </w:tc>
        <w:tc>
          <w:tcPr>
            <w:tcW w:w="2267" w:type="dxa"/>
          </w:tcPr>
          <w:p w14:paraId="2E896E30" w14:textId="77777777" w:rsidR="005755E8" w:rsidRPr="00A15DCB" w:rsidRDefault="005755E8" w:rsidP="009B330A">
            <w:pPr>
              <w:pStyle w:val="TAH"/>
            </w:pPr>
            <w:r w:rsidRPr="00A15DCB">
              <w:t>Value/remark</w:t>
            </w:r>
          </w:p>
        </w:tc>
        <w:tc>
          <w:tcPr>
            <w:tcW w:w="1700" w:type="dxa"/>
          </w:tcPr>
          <w:p w14:paraId="6954EEB1" w14:textId="77777777" w:rsidR="005755E8" w:rsidRPr="00A15DCB" w:rsidRDefault="005755E8" w:rsidP="009B330A">
            <w:pPr>
              <w:pStyle w:val="TAH"/>
            </w:pPr>
            <w:r w:rsidRPr="00A15DCB">
              <w:t>Comment</w:t>
            </w:r>
          </w:p>
        </w:tc>
        <w:tc>
          <w:tcPr>
            <w:tcW w:w="1245" w:type="dxa"/>
          </w:tcPr>
          <w:p w14:paraId="7A55F289" w14:textId="77777777" w:rsidR="005755E8" w:rsidRPr="00A15DCB" w:rsidRDefault="005755E8" w:rsidP="009B330A">
            <w:pPr>
              <w:pStyle w:val="TAH"/>
            </w:pPr>
            <w:r w:rsidRPr="00A15DCB">
              <w:t>Condition</w:t>
            </w:r>
          </w:p>
        </w:tc>
      </w:tr>
      <w:tr w:rsidR="005755E8" w:rsidRPr="00A15DCB" w14:paraId="0B3F83D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D6D07C6" w14:textId="77777777" w:rsidR="005755E8" w:rsidRPr="00A15DCB" w:rsidRDefault="005755E8" w:rsidP="009B330A">
            <w:pPr>
              <w:pStyle w:val="TAL"/>
            </w:pPr>
            <w:r w:rsidRPr="00A15DCB">
              <w:t xml:space="preserve">CellGroupConfig ::= </w:t>
            </w:r>
            <w:r w:rsidRPr="00A15DCB">
              <w:rPr>
                <w:snapToGrid w:val="0"/>
              </w:rPr>
              <w:t xml:space="preserve">SEQUENCE </w:t>
            </w:r>
            <w:r w:rsidRPr="00A15DCB">
              <w:t>{</w:t>
            </w:r>
          </w:p>
        </w:tc>
        <w:tc>
          <w:tcPr>
            <w:tcW w:w="2267" w:type="dxa"/>
          </w:tcPr>
          <w:p w14:paraId="5AD02705" w14:textId="77777777" w:rsidR="005755E8" w:rsidRPr="00A15DCB" w:rsidRDefault="005755E8" w:rsidP="009B330A">
            <w:pPr>
              <w:pStyle w:val="TAL"/>
            </w:pPr>
          </w:p>
        </w:tc>
        <w:tc>
          <w:tcPr>
            <w:tcW w:w="1700" w:type="dxa"/>
          </w:tcPr>
          <w:p w14:paraId="7E75E0D3" w14:textId="77777777" w:rsidR="005755E8" w:rsidRPr="00A15DCB" w:rsidRDefault="005755E8" w:rsidP="009B330A">
            <w:pPr>
              <w:pStyle w:val="TAL"/>
            </w:pPr>
          </w:p>
        </w:tc>
        <w:tc>
          <w:tcPr>
            <w:tcW w:w="1245" w:type="dxa"/>
          </w:tcPr>
          <w:p w14:paraId="0B3F0215" w14:textId="77777777" w:rsidR="005755E8" w:rsidRPr="00A15DCB" w:rsidRDefault="005755E8" w:rsidP="009B330A">
            <w:pPr>
              <w:pStyle w:val="TAL"/>
            </w:pPr>
          </w:p>
        </w:tc>
      </w:tr>
      <w:tr w:rsidR="002F71AF" w:rsidRPr="00A15DCB" w14:paraId="258C56B9"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C79E690" w14:textId="6EB6BFC0" w:rsidR="002F71AF" w:rsidRPr="00A15DCB" w:rsidRDefault="002F71AF" w:rsidP="002F71AF">
            <w:pPr>
              <w:pStyle w:val="TAL"/>
            </w:pPr>
            <w:r w:rsidRPr="00A15DCB">
              <w:t xml:space="preserve">  physicalCellGroupConfig</w:t>
            </w:r>
          </w:p>
        </w:tc>
        <w:tc>
          <w:tcPr>
            <w:tcW w:w="2267" w:type="dxa"/>
          </w:tcPr>
          <w:p w14:paraId="4B8F1627" w14:textId="73E71DA3" w:rsidR="002F71AF" w:rsidRPr="00A15DCB" w:rsidRDefault="002F71AF" w:rsidP="002F71AF">
            <w:pPr>
              <w:pStyle w:val="TAL"/>
            </w:pPr>
            <w:r w:rsidRPr="00A15DCB">
              <w:t>physicalCellGroupConfig</w:t>
            </w:r>
          </w:p>
        </w:tc>
        <w:tc>
          <w:tcPr>
            <w:tcW w:w="1700" w:type="dxa"/>
          </w:tcPr>
          <w:p w14:paraId="4B51A8F7" w14:textId="0468DDD8" w:rsidR="002F71AF" w:rsidRPr="00A15DCB" w:rsidRDefault="002F71AF" w:rsidP="002F71AF">
            <w:pPr>
              <w:pStyle w:val="TAL"/>
            </w:pPr>
            <w:r w:rsidRPr="00A15DCB">
              <w:t>Table 7.1.1.2.9.1.3.3-</w:t>
            </w:r>
            <w:r w:rsidRPr="00A15DCB">
              <w:rPr>
                <w:lang w:eastAsia="zh-CN"/>
              </w:rPr>
              <w:t>10</w:t>
            </w:r>
          </w:p>
        </w:tc>
        <w:tc>
          <w:tcPr>
            <w:tcW w:w="1245" w:type="dxa"/>
          </w:tcPr>
          <w:p w14:paraId="16CBDA8F" w14:textId="77777777" w:rsidR="002F71AF" w:rsidRPr="00A15DCB" w:rsidRDefault="002F71AF" w:rsidP="002F71AF">
            <w:pPr>
              <w:pStyle w:val="TAL"/>
            </w:pPr>
          </w:p>
        </w:tc>
      </w:tr>
      <w:tr w:rsidR="005755E8" w:rsidRPr="00A15DCB" w14:paraId="1D1BBF18"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EB0DEDE" w14:textId="77777777" w:rsidR="005755E8" w:rsidRPr="00A15DCB" w:rsidRDefault="005755E8" w:rsidP="009B330A">
            <w:pPr>
              <w:pStyle w:val="TAL"/>
            </w:pPr>
            <w:r w:rsidRPr="00A15DCB">
              <w:t xml:space="preserve">  spCellConfig SEQUENCE {</w:t>
            </w:r>
          </w:p>
        </w:tc>
        <w:tc>
          <w:tcPr>
            <w:tcW w:w="2267" w:type="dxa"/>
          </w:tcPr>
          <w:p w14:paraId="02629A62" w14:textId="77777777" w:rsidR="005755E8" w:rsidRPr="00A15DCB" w:rsidRDefault="005755E8" w:rsidP="009B330A">
            <w:pPr>
              <w:pStyle w:val="TAL"/>
            </w:pPr>
          </w:p>
        </w:tc>
        <w:tc>
          <w:tcPr>
            <w:tcW w:w="1700" w:type="dxa"/>
          </w:tcPr>
          <w:p w14:paraId="1BC949C4" w14:textId="77777777" w:rsidR="005755E8" w:rsidRPr="00A15DCB" w:rsidRDefault="005755E8" w:rsidP="009B330A">
            <w:pPr>
              <w:pStyle w:val="TAL"/>
            </w:pPr>
          </w:p>
        </w:tc>
        <w:tc>
          <w:tcPr>
            <w:tcW w:w="1245" w:type="dxa"/>
          </w:tcPr>
          <w:p w14:paraId="141FA579" w14:textId="77777777" w:rsidR="005755E8" w:rsidRPr="00A15DCB" w:rsidRDefault="005755E8" w:rsidP="009B330A">
            <w:pPr>
              <w:pStyle w:val="TAL"/>
            </w:pPr>
          </w:p>
        </w:tc>
      </w:tr>
      <w:tr w:rsidR="005755E8" w:rsidRPr="00A15DCB" w14:paraId="5715710F"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27D09F4" w14:textId="77777777" w:rsidR="005755E8" w:rsidRPr="00A15DCB" w:rsidRDefault="005755E8" w:rsidP="009B330A">
            <w:pPr>
              <w:pStyle w:val="TAL"/>
            </w:pPr>
            <w:r w:rsidRPr="00A15DCB">
              <w:t xml:space="preserve">    spCellConfigDedicated</w:t>
            </w:r>
          </w:p>
        </w:tc>
        <w:tc>
          <w:tcPr>
            <w:tcW w:w="2267" w:type="dxa"/>
          </w:tcPr>
          <w:p w14:paraId="11F3830D" w14:textId="77777777" w:rsidR="005755E8" w:rsidRPr="00A15DCB" w:rsidRDefault="005755E8" w:rsidP="009B330A">
            <w:pPr>
              <w:pStyle w:val="TAL"/>
            </w:pPr>
            <w:r w:rsidRPr="00A15DCB">
              <w:t>ServingCellConfig</w:t>
            </w:r>
          </w:p>
        </w:tc>
        <w:tc>
          <w:tcPr>
            <w:tcW w:w="1700" w:type="dxa"/>
          </w:tcPr>
          <w:p w14:paraId="45F7400C" w14:textId="77777777" w:rsidR="005755E8" w:rsidRPr="00A15DCB" w:rsidRDefault="005755E8" w:rsidP="009B330A">
            <w:pPr>
              <w:pStyle w:val="TAL"/>
            </w:pPr>
            <w:r w:rsidRPr="00A15DCB">
              <w:t>Table 7.1.1.2.9.1.3.3-</w:t>
            </w:r>
            <w:r w:rsidRPr="00A15DCB">
              <w:rPr>
                <w:lang w:eastAsia="zh-CN"/>
              </w:rPr>
              <w:t>3</w:t>
            </w:r>
          </w:p>
        </w:tc>
        <w:tc>
          <w:tcPr>
            <w:tcW w:w="1245" w:type="dxa"/>
          </w:tcPr>
          <w:p w14:paraId="3960F14A" w14:textId="77777777" w:rsidR="005755E8" w:rsidRPr="00A15DCB" w:rsidRDefault="005755E8" w:rsidP="009B330A">
            <w:pPr>
              <w:pStyle w:val="TAL"/>
            </w:pPr>
          </w:p>
        </w:tc>
      </w:tr>
      <w:tr w:rsidR="005755E8" w:rsidRPr="00A15DCB" w14:paraId="65D10A3C"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C9F29BC" w14:textId="77777777" w:rsidR="005755E8" w:rsidRPr="00A15DCB" w:rsidRDefault="005755E8" w:rsidP="009B330A">
            <w:pPr>
              <w:pStyle w:val="TAL"/>
            </w:pPr>
            <w:r w:rsidRPr="00A15DCB">
              <w:t xml:space="preserve">  </w:t>
            </w:r>
            <w:r w:rsidRPr="00A15DCB">
              <w:rPr>
                <w:lang w:eastAsia="zh-CN"/>
              </w:rPr>
              <w:t>}</w:t>
            </w:r>
          </w:p>
        </w:tc>
        <w:tc>
          <w:tcPr>
            <w:tcW w:w="2267" w:type="dxa"/>
          </w:tcPr>
          <w:p w14:paraId="3110F09B" w14:textId="77777777" w:rsidR="005755E8" w:rsidRPr="00A15DCB" w:rsidRDefault="005755E8" w:rsidP="009B330A">
            <w:pPr>
              <w:pStyle w:val="TAL"/>
            </w:pPr>
          </w:p>
        </w:tc>
        <w:tc>
          <w:tcPr>
            <w:tcW w:w="1700" w:type="dxa"/>
          </w:tcPr>
          <w:p w14:paraId="71EB45F1" w14:textId="77777777" w:rsidR="005755E8" w:rsidRPr="00A15DCB" w:rsidRDefault="005755E8" w:rsidP="009B330A">
            <w:pPr>
              <w:pStyle w:val="TAL"/>
            </w:pPr>
          </w:p>
        </w:tc>
        <w:tc>
          <w:tcPr>
            <w:tcW w:w="1245" w:type="dxa"/>
          </w:tcPr>
          <w:p w14:paraId="69E7345F" w14:textId="77777777" w:rsidR="005755E8" w:rsidRPr="00A15DCB" w:rsidRDefault="005755E8" w:rsidP="009B330A">
            <w:pPr>
              <w:pStyle w:val="TAL"/>
            </w:pPr>
          </w:p>
        </w:tc>
      </w:tr>
      <w:tr w:rsidR="005755E8" w:rsidRPr="00A15DCB" w14:paraId="0F893A7E"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8284F4" w14:textId="77777777" w:rsidR="005755E8" w:rsidRPr="00A15DCB" w:rsidRDefault="005755E8" w:rsidP="009B330A">
            <w:pPr>
              <w:pStyle w:val="TAL"/>
              <w:rPr>
                <w:lang w:eastAsia="zh-CN"/>
              </w:rPr>
            </w:pPr>
            <w:r w:rsidRPr="00A15DCB">
              <w:t xml:space="preserve">  sCellToAddModList SEQUENCE (SIZE (1..maxMeasId)) OF SCellConfig {</w:t>
            </w:r>
          </w:p>
        </w:tc>
        <w:tc>
          <w:tcPr>
            <w:tcW w:w="2267" w:type="dxa"/>
          </w:tcPr>
          <w:p w14:paraId="6D33405B" w14:textId="77777777" w:rsidR="005755E8" w:rsidRPr="00A15DCB" w:rsidRDefault="005755E8" w:rsidP="009B330A">
            <w:pPr>
              <w:pStyle w:val="TAL"/>
              <w:rPr>
                <w:lang w:eastAsia="zh-CN"/>
              </w:rPr>
            </w:pPr>
            <w:r w:rsidRPr="00A15DCB">
              <w:rPr>
                <w:lang w:eastAsia="zh-CN"/>
              </w:rPr>
              <w:t>1 entry</w:t>
            </w:r>
          </w:p>
        </w:tc>
        <w:tc>
          <w:tcPr>
            <w:tcW w:w="1700" w:type="dxa"/>
          </w:tcPr>
          <w:p w14:paraId="6238DA58" w14:textId="77777777" w:rsidR="005755E8" w:rsidRPr="00A15DCB" w:rsidRDefault="005755E8" w:rsidP="009B330A">
            <w:pPr>
              <w:pStyle w:val="TAL"/>
              <w:rPr>
                <w:lang w:eastAsia="zh-CN"/>
              </w:rPr>
            </w:pPr>
          </w:p>
        </w:tc>
        <w:tc>
          <w:tcPr>
            <w:tcW w:w="1245" w:type="dxa"/>
          </w:tcPr>
          <w:p w14:paraId="3A1D4267" w14:textId="77777777" w:rsidR="005755E8" w:rsidRPr="00A15DCB" w:rsidRDefault="005755E8" w:rsidP="009B330A">
            <w:pPr>
              <w:pStyle w:val="TAL"/>
            </w:pPr>
          </w:p>
        </w:tc>
      </w:tr>
      <w:tr w:rsidR="005755E8" w:rsidRPr="00A15DCB" w14:paraId="6EF5FCEC"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E95BBC8" w14:textId="77777777" w:rsidR="005755E8" w:rsidRPr="00A15DCB" w:rsidRDefault="005755E8" w:rsidP="009B330A">
            <w:pPr>
              <w:pStyle w:val="TAL"/>
              <w:rPr>
                <w:lang w:eastAsia="zh-CN"/>
              </w:rPr>
            </w:pPr>
            <w:r w:rsidRPr="00A15DCB">
              <w:t xml:space="preserve">    SCellConfig[1] SEQUENCE {</w:t>
            </w:r>
          </w:p>
        </w:tc>
        <w:tc>
          <w:tcPr>
            <w:tcW w:w="2267" w:type="dxa"/>
          </w:tcPr>
          <w:p w14:paraId="7151B07C" w14:textId="77777777" w:rsidR="005755E8" w:rsidRPr="00A15DCB" w:rsidRDefault="005755E8" w:rsidP="009B330A">
            <w:pPr>
              <w:pStyle w:val="TAL"/>
              <w:rPr>
                <w:lang w:eastAsia="zh-CN"/>
              </w:rPr>
            </w:pPr>
          </w:p>
        </w:tc>
        <w:tc>
          <w:tcPr>
            <w:tcW w:w="1700" w:type="dxa"/>
          </w:tcPr>
          <w:p w14:paraId="65EC742A" w14:textId="77777777" w:rsidR="005755E8" w:rsidRPr="00A15DCB" w:rsidRDefault="005755E8" w:rsidP="009B330A">
            <w:pPr>
              <w:pStyle w:val="TAL"/>
            </w:pPr>
            <w:r w:rsidRPr="00A15DCB">
              <w:t>entry 1</w:t>
            </w:r>
          </w:p>
        </w:tc>
        <w:tc>
          <w:tcPr>
            <w:tcW w:w="1245" w:type="dxa"/>
          </w:tcPr>
          <w:p w14:paraId="3B31577C" w14:textId="77777777" w:rsidR="005755E8" w:rsidRPr="00A15DCB" w:rsidRDefault="005755E8" w:rsidP="009B330A">
            <w:pPr>
              <w:pStyle w:val="TAL"/>
            </w:pPr>
          </w:p>
        </w:tc>
      </w:tr>
      <w:tr w:rsidR="005755E8" w:rsidRPr="00A15DCB" w14:paraId="26275370"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DF4D182" w14:textId="77777777" w:rsidR="005755E8" w:rsidRPr="00A15DCB" w:rsidRDefault="005755E8" w:rsidP="009B330A">
            <w:pPr>
              <w:pStyle w:val="TAL"/>
              <w:rPr>
                <w:lang w:eastAsia="zh-CN"/>
              </w:rPr>
            </w:pPr>
            <w:r w:rsidRPr="00A15DCB">
              <w:t xml:space="preserve">      sCellIndex</w:t>
            </w:r>
          </w:p>
        </w:tc>
        <w:tc>
          <w:tcPr>
            <w:tcW w:w="2267" w:type="dxa"/>
          </w:tcPr>
          <w:p w14:paraId="64165818" w14:textId="77777777" w:rsidR="005755E8" w:rsidRPr="00A15DCB" w:rsidRDefault="005755E8" w:rsidP="009B330A">
            <w:pPr>
              <w:pStyle w:val="TAL"/>
              <w:rPr>
                <w:lang w:eastAsia="zh-CN"/>
              </w:rPr>
            </w:pPr>
            <w:r w:rsidRPr="00A15DCB">
              <w:rPr>
                <w:iCs/>
              </w:rPr>
              <w:t xml:space="preserve">SCellIndex as per </w:t>
            </w:r>
            <w:r w:rsidRPr="00A15DCB">
              <w:rPr>
                <w:snapToGrid w:val="0"/>
                <w:lang w:eastAsia="zh-CN"/>
              </w:rPr>
              <w:t>TS 38.508-1 [4] t</w:t>
            </w:r>
            <w:r w:rsidRPr="00A15DCB">
              <w:rPr>
                <w:snapToGrid w:val="0"/>
              </w:rPr>
              <w:t xml:space="preserve">able </w:t>
            </w:r>
            <w:r w:rsidRPr="00A15DCB">
              <w:rPr>
                <w:snapToGrid w:val="0"/>
                <w:lang w:eastAsia="zh-CN"/>
              </w:rPr>
              <w:t>4.6.3-154</w:t>
            </w:r>
          </w:p>
        </w:tc>
        <w:tc>
          <w:tcPr>
            <w:tcW w:w="1700" w:type="dxa"/>
          </w:tcPr>
          <w:p w14:paraId="483E71E7" w14:textId="77777777" w:rsidR="005755E8" w:rsidRPr="00A15DCB" w:rsidRDefault="005755E8" w:rsidP="009B330A">
            <w:pPr>
              <w:pStyle w:val="TAL"/>
            </w:pPr>
          </w:p>
        </w:tc>
        <w:tc>
          <w:tcPr>
            <w:tcW w:w="1245" w:type="dxa"/>
          </w:tcPr>
          <w:p w14:paraId="1EA474F3" w14:textId="77777777" w:rsidR="005755E8" w:rsidRPr="00A15DCB" w:rsidRDefault="005755E8" w:rsidP="009B330A">
            <w:pPr>
              <w:pStyle w:val="TAL"/>
            </w:pPr>
          </w:p>
        </w:tc>
      </w:tr>
      <w:tr w:rsidR="005755E8" w:rsidRPr="00A15DCB" w14:paraId="74713E99"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DB8BC44" w14:textId="77777777" w:rsidR="005755E8" w:rsidRPr="00A15DCB" w:rsidRDefault="005755E8" w:rsidP="009B330A">
            <w:pPr>
              <w:pStyle w:val="TAL"/>
              <w:rPr>
                <w:lang w:eastAsia="zh-CN"/>
              </w:rPr>
            </w:pPr>
            <w:r w:rsidRPr="00A15DCB">
              <w:t xml:space="preserve">      sCellConfigCommon</w:t>
            </w:r>
          </w:p>
        </w:tc>
        <w:tc>
          <w:tcPr>
            <w:tcW w:w="2267" w:type="dxa"/>
          </w:tcPr>
          <w:p w14:paraId="431B489B" w14:textId="77777777" w:rsidR="005755E8" w:rsidRPr="00A15DCB" w:rsidRDefault="005755E8" w:rsidP="009B330A">
            <w:pPr>
              <w:pStyle w:val="TAL"/>
            </w:pPr>
            <w:r w:rsidRPr="00A15DCB">
              <w:t>ServingCellConfigCommon</w:t>
            </w:r>
          </w:p>
        </w:tc>
        <w:tc>
          <w:tcPr>
            <w:tcW w:w="1700" w:type="dxa"/>
          </w:tcPr>
          <w:p w14:paraId="08BD3C3A" w14:textId="77777777" w:rsidR="005755E8" w:rsidRPr="00A15DCB" w:rsidRDefault="005755E8" w:rsidP="009B330A">
            <w:pPr>
              <w:pStyle w:val="TAL"/>
            </w:pPr>
            <w:r w:rsidRPr="00A15DCB">
              <w:t>Table 7.1.1.2.9.1.3.3-</w:t>
            </w:r>
            <w:r w:rsidRPr="00A15DCB">
              <w:rPr>
                <w:lang w:eastAsia="zh-CN"/>
              </w:rPr>
              <w:t>5</w:t>
            </w:r>
          </w:p>
        </w:tc>
        <w:tc>
          <w:tcPr>
            <w:tcW w:w="1245" w:type="dxa"/>
          </w:tcPr>
          <w:p w14:paraId="5EBC2F58" w14:textId="77777777" w:rsidR="005755E8" w:rsidRPr="00A15DCB" w:rsidRDefault="005755E8" w:rsidP="009B330A">
            <w:pPr>
              <w:pStyle w:val="TAL"/>
            </w:pPr>
          </w:p>
        </w:tc>
      </w:tr>
      <w:tr w:rsidR="005755E8" w:rsidRPr="00A15DCB" w14:paraId="6E61D3A5"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77B688C" w14:textId="77777777" w:rsidR="005755E8" w:rsidRPr="00A15DCB" w:rsidRDefault="005755E8" w:rsidP="009B330A">
            <w:pPr>
              <w:pStyle w:val="TAL"/>
              <w:rPr>
                <w:lang w:eastAsia="zh-CN"/>
              </w:rPr>
            </w:pPr>
            <w:r w:rsidRPr="00A15DCB">
              <w:t xml:space="preserve">      sCellConfigDedicated</w:t>
            </w:r>
          </w:p>
        </w:tc>
        <w:tc>
          <w:tcPr>
            <w:tcW w:w="2267" w:type="dxa"/>
          </w:tcPr>
          <w:p w14:paraId="14668B2B" w14:textId="77777777" w:rsidR="005755E8" w:rsidRPr="00A15DCB" w:rsidRDefault="005755E8" w:rsidP="009B330A">
            <w:pPr>
              <w:pStyle w:val="TAL"/>
            </w:pPr>
            <w:r w:rsidRPr="00A15DCB">
              <w:t>ServingCellConfig</w:t>
            </w:r>
          </w:p>
        </w:tc>
        <w:tc>
          <w:tcPr>
            <w:tcW w:w="1700" w:type="dxa"/>
          </w:tcPr>
          <w:p w14:paraId="3CF5AEF6" w14:textId="77777777" w:rsidR="005755E8" w:rsidRPr="00A15DCB" w:rsidRDefault="005755E8" w:rsidP="009B330A">
            <w:pPr>
              <w:pStyle w:val="TAL"/>
            </w:pPr>
            <w:r w:rsidRPr="00A15DCB">
              <w:t>Table 7.1.1.2.9.1.3.3-</w:t>
            </w:r>
            <w:r w:rsidRPr="00A15DCB">
              <w:rPr>
                <w:lang w:eastAsia="zh-CN"/>
              </w:rPr>
              <w:t>11</w:t>
            </w:r>
          </w:p>
        </w:tc>
        <w:tc>
          <w:tcPr>
            <w:tcW w:w="1245" w:type="dxa"/>
          </w:tcPr>
          <w:p w14:paraId="3845F201" w14:textId="77777777" w:rsidR="005755E8" w:rsidRPr="00A15DCB" w:rsidRDefault="005755E8" w:rsidP="009B330A">
            <w:pPr>
              <w:pStyle w:val="TAL"/>
            </w:pPr>
          </w:p>
        </w:tc>
      </w:tr>
      <w:tr w:rsidR="005755E8" w:rsidRPr="00A15DCB" w14:paraId="3C679C8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A01657E" w14:textId="77777777" w:rsidR="005755E8" w:rsidRPr="00A15DCB" w:rsidRDefault="005755E8" w:rsidP="009B330A">
            <w:pPr>
              <w:pStyle w:val="TAL"/>
            </w:pPr>
            <w:r w:rsidRPr="00A15DCB">
              <w:t xml:space="preserve">    }</w:t>
            </w:r>
          </w:p>
        </w:tc>
        <w:tc>
          <w:tcPr>
            <w:tcW w:w="2267" w:type="dxa"/>
          </w:tcPr>
          <w:p w14:paraId="629F52AF" w14:textId="77777777" w:rsidR="005755E8" w:rsidRPr="00A15DCB" w:rsidRDefault="005755E8" w:rsidP="009B330A">
            <w:pPr>
              <w:pStyle w:val="TAL"/>
            </w:pPr>
          </w:p>
        </w:tc>
        <w:tc>
          <w:tcPr>
            <w:tcW w:w="1700" w:type="dxa"/>
          </w:tcPr>
          <w:p w14:paraId="15340175" w14:textId="77777777" w:rsidR="005755E8" w:rsidRPr="00A15DCB" w:rsidRDefault="005755E8" w:rsidP="009B330A">
            <w:pPr>
              <w:pStyle w:val="TAL"/>
            </w:pPr>
          </w:p>
        </w:tc>
        <w:tc>
          <w:tcPr>
            <w:tcW w:w="1245" w:type="dxa"/>
          </w:tcPr>
          <w:p w14:paraId="07289EFA" w14:textId="77777777" w:rsidR="005755E8" w:rsidRPr="00A15DCB" w:rsidRDefault="005755E8" w:rsidP="009B330A">
            <w:pPr>
              <w:pStyle w:val="TAL"/>
            </w:pPr>
          </w:p>
        </w:tc>
      </w:tr>
      <w:tr w:rsidR="005755E8" w:rsidRPr="00A15DCB" w14:paraId="4FF8F51D"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DEC1033" w14:textId="77777777" w:rsidR="005755E8" w:rsidRPr="00A15DCB" w:rsidRDefault="005755E8" w:rsidP="009B330A">
            <w:pPr>
              <w:pStyle w:val="TAL"/>
              <w:rPr>
                <w:lang w:eastAsia="zh-CN"/>
              </w:rPr>
            </w:pPr>
            <w:r w:rsidRPr="00A15DCB">
              <w:t xml:space="preserve">  </w:t>
            </w:r>
            <w:r w:rsidRPr="00A15DCB">
              <w:rPr>
                <w:lang w:eastAsia="zh-CN"/>
              </w:rPr>
              <w:t>}</w:t>
            </w:r>
          </w:p>
        </w:tc>
        <w:tc>
          <w:tcPr>
            <w:tcW w:w="2267" w:type="dxa"/>
          </w:tcPr>
          <w:p w14:paraId="143660BA" w14:textId="77777777" w:rsidR="005755E8" w:rsidRPr="00A15DCB" w:rsidRDefault="005755E8" w:rsidP="009B330A">
            <w:pPr>
              <w:pStyle w:val="TAL"/>
            </w:pPr>
          </w:p>
        </w:tc>
        <w:tc>
          <w:tcPr>
            <w:tcW w:w="1700" w:type="dxa"/>
          </w:tcPr>
          <w:p w14:paraId="05297E24" w14:textId="77777777" w:rsidR="005755E8" w:rsidRPr="00A15DCB" w:rsidRDefault="005755E8" w:rsidP="009B330A">
            <w:pPr>
              <w:pStyle w:val="TAL"/>
              <w:rPr>
                <w:lang w:eastAsia="zh-CN"/>
              </w:rPr>
            </w:pPr>
          </w:p>
        </w:tc>
        <w:tc>
          <w:tcPr>
            <w:tcW w:w="1245" w:type="dxa"/>
          </w:tcPr>
          <w:p w14:paraId="23D8D1E5" w14:textId="77777777" w:rsidR="005755E8" w:rsidRPr="00A15DCB" w:rsidRDefault="005755E8" w:rsidP="009B330A">
            <w:pPr>
              <w:pStyle w:val="TAL"/>
            </w:pPr>
          </w:p>
        </w:tc>
      </w:tr>
      <w:tr w:rsidR="005755E8" w:rsidRPr="00A15DCB" w14:paraId="67E74A02"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CE038D9" w14:textId="77777777" w:rsidR="005755E8" w:rsidRPr="00A15DCB" w:rsidRDefault="005755E8" w:rsidP="009B330A">
            <w:pPr>
              <w:pStyle w:val="TAL"/>
            </w:pPr>
            <w:r w:rsidRPr="00A15DCB">
              <w:t>}</w:t>
            </w:r>
          </w:p>
        </w:tc>
        <w:tc>
          <w:tcPr>
            <w:tcW w:w="2267" w:type="dxa"/>
          </w:tcPr>
          <w:p w14:paraId="60F1921B" w14:textId="77777777" w:rsidR="005755E8" w:rsidRPr="00A15DCB" w:rsidRDefault="005755E8" w:rsidP="009B330A">
            <w:pPr>
              <w:pStyle w:val="TAL"/>
            </w:pPr>
          </w:p>
        </w:tc>
        <w:tc>
          <w:tcPr>
            <w:tcW w:w="1700" w:type="dxa"/>
          </w:tcPr>
          <w:p w14:paraId="2E7EF545" w14:textId="77777777" w:rsidR="005755E8" w:rsidRPr="00A15DCB" w:rsidRDefault="005755E8" w:rsidP="009B330A">
            <w:pPr>
              <w:pStyle w:val="TAL"/>
            </w:pPr>
          </w:p>
        </w:tc>
        <w:tc>
          <w:tcPr>
            <w:tcW w:w="1245" w:type="dxa"/>
          </w:tcPr>
          <w:p w14:paraId="57941B47" w14:textId="77777777" w:rsidR="005755E8" w:rsidRPr="00A15DCB" w:rsidRDefault="005755E8" w:rsidP="009B330A">
            <w:pPr>
              <w:pStyle w:val="TAL"/>
            </w:pPr>
          </w:p>
        </w:tc>
      </w:tr>
    </w:tbl>
    <w:p w14:paraId="2F0F190D" w14:textId="77777777" w:rsidR="005755E8" w:rsidRPr="00A15DCB" w:rsidRDefault="005755E8" w:rsidP="005755E8">
      <w:pPr>
        <w:rPr>
          <w:lang w:eastAsia="zh-CN"/>
        </w:rPr>
      </w:pPr>
    </w:p>
    <w:p w14:paraId="7140D7E5" w14:textId="77777777" w:rsidR="005755E8" w:rsidRPr="00A15DCB" w:rsidRDefault="005755E8" w:rsidP="005755E8">
      <w:pPr>
        <w:pStyle w:val="TH"/>
      </w:pPr>
      <w:r w:rsidRPr="00A15DCB">
        <w:lastRenderedPageBreak/>
        <w:t>Table 7.1.1.2.9.1.3.3-</w:t>
      </w:r>
      <w:r w:rsidRPr="00A15DCB">
        <w:rPr>
          <w:lang w:eastAsia="zh-CN"/>
        </w:rPr>
        <w:t>3</w:t>
      </w:r>
      <w:r w:rsidRPr="00A15DCB">
        <w:t xml:space="preserve">: </w:t>
      </w:r>
      <w:r w:rsidRPr="00A15DCB">
        <w:rPr>
          <w:i/>
        </w:rPr>
        <w:t>ServingCellConfig</w:t>
      </w:r>
      <w:r w:rsidRPr="00A15DCB">
        <w:t xml:space="preserve"> (Table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31419B1E" w14:textId="77777777" w:rsidTr="009B330A">
        <w:tc>
          <w:tcPr>
            <w:tcW w:w="9747" w:type="dxa"/>
            <w:gridSpan w:val="4"/>
          </w:tcPr>
          <w:p w14:paraId="5FA753AA" w14:textId="77777777" w:rsidR="005755E8" w:rsidRPr="00A15DCB" w:rsidRDefault="005755E8" w:rsidP="009B330A">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4.6.3-167 with condition DCI 1_3</w:t>
            </w:r>
          </w:p>
        </w:tc>
      </w:tr>
      <w:tr w:rsidR="005755E8" w:rsidRPr="00A15DCB" w14:paraId="775E3E0B" w14:textId="77777777" w:rsidTr="009B330A">
        <w:tc>
          <w:tcPr>
            <w:tcW w:w="4535" w:type="dxa"/>
          </w:tcPr>
          <w:p w14:paraId="3CE89921" w14:textId="77777777" w:rsidR="005755E8" w:rsidRPr="00A15DCB" w:rsidRDefault="005755E8" w:rsidP="009B330A">
            <w:pPr>
              <w:pStyle w:val="TAH"/>
            </w:pPr>
            <w:r w:rsidRPr="00A15DCB">
              <w:t>Information Element</w:t>
            </w:r>
          </w:p>
        </w:tc>
        <w:tc>
          <w:tcPr>
            <w:tcW w:w="2267" w:type="dxa"/>
          </w:tcPr>
          <w:p w14:paraId="4247488D" w14:textId="77777777" w:rsidR="005755E8" w:rsidRPr="00A15DCB" w:rsidRDefault="005755E8" w:rsidP="009B330A">
            <w:pPr>
              <w:pStyle w:val="TAH"/>
            </w:pPr>
            <w:r w:rsidRPr="00A15DCB">
              <w:t>Value/remark</w:t>
            </w:r>
          </w:p>
        </w:tc>
        <w:tc>
          <w:tcPr>
            <w:tcW w:w="1840" w:type="dxa"/>
          </w:tcPr>
          <w:p w14:paraId="43B72097" w14:textId="77777777" w:rsidR="005755E8" w:rsidRPr="00A15DCB" w:rsidRDefault="005755E8" w:rsidP="009B330A">
            <w:pPr>
              <w:pStyle w:val="TAH"/>
            </w:pPr>
            <w:r w:rsidRPr="00A15DCB">
              <w:t>Comment</w:t>
            </w:r>
          </w:p>
        </w:tc>
        <w:tc>
          <w:tcPr>
            <w:tcW w:w="1105" w:type="dxa"/>
          </w:tcPr>
          <w:p w14:paraId="636A12C0" w14:textId="77777777" w:rsidR="005755E8" w:rsidRPr="00A15DCB" w:rsidRDefault="005755E8" w:rsidP="009B330A">
            <w:pPr>
              <w:pStyle w:val="TAH"/>
            </w:pPr>
            <w:r w:rsidRPr="00A15DCB">
              <w:t>Condition</w:t>
            </w:r>
          </w:p>
        </w:tc>
      </w:tr>
      <w:tr w:rsidR="005755E8" w:rsidRPr="00A15DCB" w14:paraId="48556D59" w14:textId="77777777" w:rsidTr="009B330A">
        <w:tc>
          <w:tcPr>
            <w:tcW w:w="4535" w:type="dxa"/>
            <w:tcBorders>
              <w:bottom w:val="single" w:sz="4" w:space="0" w:color="auto"/>
            </w:tcBorders>
          </w:tcPr>
          <w:p w14:paraId="757F1438" w14:textId="77777777" w:rsidR="005755E8" w:rsidRPr="00A15DCB" w:rsidRDefault="005755E8" w:rsidP="009B330A">
            <w:pPr>
              <w:pStyle w:val="TAL"/>
            </w:pPr>
            <w:r w:rsidRPr="00A15DCB">
              <w:t>ServingCellConfig ::= SEQUENCE {</w:t>
            </w:r>
          </w:p>
        </w:tc>
        <w:tc>
          <w:tcPr>
            <w:tcW w:w="2267" w:type="dxa"/>
          </w:tcPr>
          <w:p w14:paraId="27379BA9" w14:textId="77777777" w:rsidR="005755E8" w:rsidRPr="00A15DCB" w:rsidRDefault="005755E8" w:rsidP="009B330A">
            <w:pPr>
              <w:pStyle w:val="TAL"/>
            </w:pPr>
          </w:p>
        </w:tc>
        <w:tc>
          <w:tcPr>
            <w:tcW w:w="1840" w:type="dxa"/>
          </w:tcPr>
          <w:p w14:paraId="1B5B6ADA" w14:textId="77777777" w:rsidR="005755E8" w:rsidRPr="00A15DCB" w:rsidRDefault="005755E8" w:rsidP="009B330A">
            <w:pPr>
              <w:pStyle w:val="TAL"/>
            </w:pPr>
          </w:p>
        </w:tc>
        <w:tc>
          <w:tcPr>
            <w:tcW w:w="1105" w:type="dxa"/>
          </w:tcPr>
          <w:p w14:paraId="1D1EF97A" w14:textId="77777777" w:rsidR="005755E8" w:rsidRPr="00A15DCB" w:rsidRDefault="005755E8" w:rsidP="009B330A">
            <w:pPr>
              <w:pStyle w:val="TAL"/>
            </w:pPr>
          </w:p>
        </w:tc>
      </w:tr>
      <w:tr w:rsidR="005755E8" w:rsidRPr="00A15DCB" w14:paraId="07932C3F" w14:textId="77777777" w:rsidTr="009B330A">
        <w:tc>
          <w:tcPr>
            <w:tcW w:w="4535" w:type="dxa"/>
            <w:tcBorders>
              <w:top w:val="single" w:sz="4" w:space="0" w:color="auto"/>
              <w:left w:val="single" w:sz="4" w:space="0" w:color="auto"/>
              <w:bottom w:val="single" w:sz="4" w:space="0" w:color="auto"/>
              <w:right w:val="single" w:sz="4" w:space="0" w:color="auto"/>
            </w:tcBorders>
          </w:tcPr>
          <w:p w14:paraId="1050D9BC" w14:textId="77777777" w:rsidR="005755E8" w:rsidRPr="00A15DCB" w:rsidRDefault="005755E8" w:rsidP="009B330A">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08BDB214" w14:textId="77777777" w:rsidR="005755E8" w:rsidRPr="00A15DCB" w:rsidRDefault="005755E8" w:rsidP="009B330A">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70656641" w14:textId="77777777" w:rsidR="005755E8" w:rsidRPr="00A15DCB" w:rsidRDefault="005755E8" w:rsidP="009B330A">
            <w:pPr>
              <w:pStyle w:val="TAL"/>
            </w:pPr>
            <w:r w:rsidRPr="00A15DCB">
              <w:t>Table 7.1.1.2.9.1.3.3-</w:t>
            </w:r>
            <w:r w:rsidRPr="00A15DCB">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7D10C644" w14:textId="77777777" w:rsidR="005755E8" w:rsidRPr="00A15DCB" w:rsidRDefault="005755E8" w:rsidP="009B330A">
            <w:pPr>
              <w:pStyle w:val="TAL"/>
            </w:pPr>
          </w:p>
        </w:tc>
      </w:tr>
      <w:tr w:rsidR="005755E8" w:rsidRPr="00A15DCB" w14:paraId="32AD4EA7" w14:textId="77777777" w:rsidTr="009B330A">
        <w:tc>
          <w:tcPr>
            <w:tcW w:w="4535" w:type="dxa"/>
            <w:tcBorders>
              <w:top w:val="single" w:sz="4" w:space="0" w:color="auto"/>
            </w:tcBorders>
          </w:tcPr>
          <w:p w14:paraId="34152502" w14:textId="77777777" w:rsidR="005755E8" w:rsidRPr="00A15DCB" w:rsidRDefault="005755E8" w:rsidP="009B330A">
            <w:pPr>
              <w:pStyle w:val="TAL"/>
              <w:rPr>
                <w:color w:val="000000" w:themeColor="text1"/>
              </w:rPr>
            </w:pPr>
            <w:r w:rsidRPr="00A15DCB">
              <w:rPr>
                <w:color w:val="000000" w:themeColor="text1"/>
              </w:rPr>
              <w:t xml:space="preserve">  mc-DCI-SetOfCellsToAddModList-r18 SEQUENCE (SIZE (1..maxNrofSetsOfCells-r18)) OF MC-DCI-SetOfCells-r18 {</w:t>
            </w:r>
          </w:p>
        </w:tc>
        <w:tc>
          <w:tcPr>
            <w:tcW w:w="2267" w:type="dxa"/>
          </w:tcPr>
          <w:p w14:paraId="2A399971" w14:textId="77777777" w:rsidR="005755E8" w:rsidRPr="00A15DCB" w:rsidRDefault="005755E8" w:rsidP="009B330A">
            <w:pPr>
              <w:pStyle w:val="TAL"/>
              <w:rPr>
                <w:lang w:eastAsia="zh-CN"/>
              </w:rPr>
            </w:pPr>
            <w:r w:rsidRPr="00A15DCB">
              <w:rPr>
                <w:lang w:eastAsia="zh-CN"/>
              </w:rPr>
              <w:t>1 entry</w:t>
            </w:r>
          </w:p>
        </w:tc>
        <w:tc>
          <w:tcPr>
            <w:tcW w:w="1840" w:type="dxa"/>
          </w:tcPr>
          <w:p w14:paraId="7EC0441C" w14:textId="77777777" w:rsidR="005755E8" w:rsidRPr="00A15DCB" w:rsidRDefault="005755E8" w:rsidP="009B330A">
            <w:pPr>
              <w:pStyle w:val="TAL"/>
            </w:pPr>
          </w:p>
        </w:tc>
        <w:tc>
          <w:tcPr>
            <w:tcW w:w="1105" w:type="dxa"/>
          </w:tcPr>
          <w:p w14:paraId="3101F1FD" w14:textId="77777777" w:rsidR="005755E8" w:rsidRPr="00A15DCB" w:rsidRDefault="005755E8" w:rsidP="009B330A">
            <w:pPr>
              <w:pStyle w:val="TAL"/>
            </w:pPr>
          </w:p>
        </w:tc>
      </w:tr>
      <w:tr w:rsidR="005755E8" w:rsidRPr="00A15DCB" w14:paraId="466D6573" w14:textId="77777777" w:rsidTr="009B330A">
        <w:tc>
          <w:tcPr>
            <w:tcW w:w="4535" w:type="dxa"/>
            <w:tcBorders>
              <w:top w:val="nil"/>
            </w:tcBorders>
          </w:tcPr>
          <w:p w14:paraId="3DAF2B0B" w14:textId="77777777" w:rsidR="005755E8" w:rsidRPr="00A15DCB" w:rsidRDefault="005755E8" w:rsidP="009B330A">
            <w:pPr>
              <w:pStyle w:val="TAL"/>
              <w:rPr>
                <w:color w:val="000000" w:themeColor="text1"/>
                <w:lang w:eastAsia="zh-CN"/>
              </w:rPr>
            </w:pPr>
            <w:r w:rsidRPr="00A15DCB">
              <w:rPr>
                <w:color w:val="000000" w:themeColor="text1"/>
              </w:rPr>
              <w:t xml:space="preserve">    MC-DCI-SetOfCells-r18</w:t>
            </w:r>
            <w:r w:rsidRPr="00A15DCB">
              <w:rPr>
                <w:color w:val="000000" w:themeColor="text1"/>
                <w:lang w:eastAsia="zh-CN"/>
              </w:rPr>
              <w:t xml:space="preserve">[1] </w:t>
            </w:r>
            <w:r w:rsidRPr="00A15DCB">
              <w:rPr>
                <w:color w:val="000000" w:themeColor="text1"/>
              </w:rPr>
              <w:t>SEQUENCE {</w:t>
            </w:r>
          </w:p>
        </w:tc>
        <w:tc>
          <w:tcPr>
            <w:tcW w:w="2267" w:type="dxa"/>
          </w:tcPr>
          <w:p w14:paraId="04131EB0" w14:textId="77777777" w:rsidR="005755E8" w:rsidRPr="00A15DCB" w:rsidRDefault="005755E8" w:rsidP="009B330A">
            <w:pPr>
              <w:pStyle w:val="TAL"/>
            </w:pPr>
          </w:p>
        </w:tc>
        <w:tc>
          <w:tcPr>
            <w:tcW w:w="1840" w:type="dxa"/>
          </w:tcPr>
          <w:p w14:paraId="6C8D09AC" w14:textId="77777777" w:rsidR="005755E8" w:rsidRPr="00A15DCB" w:rsidRDefault="005755E8" w:rsidP="009B330A">
            <w:pPr>
              <w:pStyle w:val="TAL"/>
            </w:pPr>
          </w:p>
        </w:tc>
        <w:tc>
          <w:tcPr>
            <w:tcW w:w="1105" w:type="dxa"/>
          </w:tcPr>
          <w:p w14:paraId="79B8ED1D" w14:textId="77777777" w:rsidR="005755E8" w:rsidRPr="00A15DCB" w:rsidRDefault="005755E8" w:rsidP="009B330A">
            <w:pPr>
              <w:pStyle w:val="TAL"/>
            </w:pPr>
          </w:p>
        </w:tc>
      </w:tr>
      <w:tr w:rsidR="005755E8" w:rsidRPr="00A15DCB" w14:paraId="3D55DB79" w14:textId="77777777" w:rsidTr="009B330A">
        <w:tc>
          <w:tcPr>
            <w:tcW w:w="4535" w:type="dxa"/>
            <w:tcBorders>
              <w:top w:val="nil"/>
            </w:tcBorders>
          </w:tcPr>
          <w:p w14:paraId="6DD9C69D" w14:textId="77777777" w:rsidR="005755E8" w:rsidRPr="00A15DCB" w:rsidRDefault="005755E8" w:rsidP="009B330A">
            <w:pPr>
              <w:pStyle w:val="TAL"/>
              <w:rPr>
                <w:color w:val="000000" w:themeColor="text1"/>
              </w:rPr>
            </w:pPr>
            <w:r w:rsidRPr="00A15DCB">
              <w:rPr>
                <w:color w:val="000000" w:themeColor="text1"/>
              </w:rPr>
              <w:t xml:space="preserve">      </w:t>
            </w:r>
            <w:r w:rsidRPr="00A15DCB">
              <w:rPr>
                <w:rFonts w:eastAsia="DengXian"/>
                <w:color w:val="000000" w:themeColor="text1"/>
                <w:lang w:eastAsia="zh-CN"/>
              </w:rPr>
              <w:t xml:space="preserve">scheduledCellComboListDCI-1-3 </w:t>
            </w:r>
            <w:r w:rsidRPr="00A15DCB">
              <w:rPr>
                <w:color w:val="000000" w:themeColor="text1"/>
              </w:rPr>
              <w:t>SEQUENCE (SIZE</w:t>
            </w:r>
            <w:r w:rsidRPr="00A15DCB">
              <w:rPr>
                <w:rFonts w:eastAsia="MS Mincho"/>
                <w:color w:val="000000" w:themeColor="text1"/>
              </w:rPr>
              <w:t xml:space="preserve"> (1..maxNrofCellCombos-r18)) OF ScheduledCellCombo-r18 {</w:t>
            </w:r>
          </w:p>
        </w:tc>
        <w:tc>
          <w:tcPr>
            <w:tcW w:w="2267" w:type="dxa"/>
          </w:tcPr>
          <w:p w14:paraId="56A56D12" w14:textId="77777777" w:rsidR="005755E8" w:rsidRPr="00A15DCB" w:rsidRDefault="005755E8" w:rsidP="009B330A">
            <w:pPr>
              <w:pStyle w:val="TAL"/>
              <w:rPr>
                <w:lang w:eastAsia="zh-CN"/>
              </w:rPr>
            </w:pPr>
            <w:r w:rsidRPr="00A15DCB">
              <w:rPr>
                <w:lang w:eastAsia="zh-CN"/>
              </w:rPr>
              <w:t>3 entries</w:t>
            </w:r>
          </w:p>
        </w:tc>
        <w:tc>
          <w:tcPr>
            <w:tcW w:w="1840" w:type="dxa"/>
          </w:tcPr>
          <w:p w14:paraId="23562515" w14:textId="77777777" w:rsidR="005755E8" w:rsidRPr="00A15DCB" w:rsidRDefault="005755E8" w:rsidP="009B330A">
            <w:pPr>
              <w:pStyle w:val="TAL"/>
            </w:pPr>
          </w:p>
        </w:tc>
        <w:tc>
          <w:tcPr>
            <w:tcW w:w="1105" w:type="dxa"/>
          </w:tcPr>
          <w:p w14:paraId="3AD94C6E" w14:textId="77777777" w:rsidR="005755E8" w:rsidRPr="00A15DCB" w:rsidRDefault="005755E8" w:rsidP="009B330A">
            <w:pPr>
              <w:pStyle w:val="TAL"/>
            </w:pPr>
          </w:p>
        </w:tc>
      </w:tr>
      <w:tr w:rsidR="005755E8" w:rsidRPr="00A15DCB" w14:paraId="62D13969" w14:textId="77777777" w:rsidTr="009B330A">
        <w:tc>
          <w:tcPr>
            <w:tcW w:w="4535" w:type="dxa"/>
            <w:tcBorders>
              <w:top w:val="nil"/>
            </w:tcBorders>
          </w:tcPr>
          <w:p w14:paraId="21D17DB0" w14:textId="77777777" w:rsidR="005755E8" w:rsidRPr="00A15DCB" w:rsidRDefault="005755E8" w:rsidP="009B330A">
            <w:pPr>
              <w:pStyle w:val="TAL"/>
              <w:rPr>
                <w:color w:val="000000" w:themeColor="text1"/>
              </w:rPr>
            </w:pPr>
            <w:r w:rsidRPr="00A15DCB">
              <w:rPr>
                <w:color w:val="000000" w:themeColor="text1"/>
              </w:rPr>
              <w:t xml:space="preserve">        </w:t>
            </w:r>
            <w:r w:rsidRPr="00A15DCB">
              <w:rPr>
                <w:rFonts w:eastAsia="MS Mincho"/>
                <w:color w:val="000000" w:themeColor="text1"/>
              </w:rPr>
              <w:t xml:space="preserve">ScheduledCellCombo-r18 [1] </w:t>
            </w:r>
            <w:r w:rsidRPr="00A15DCB">
              <w:rPr>
                <w:color w:val="000000" w:themeColor="text1"/>
              </w:rPr>
              <w:t>SEQUENCE (SIZE (1..maxNrofCellsInSet-r18)) OF INTEGER {</w:t>
            </w:r>
          </w:p>
        </w:tc>
        <w:tc>
          <w:tcPr>
            <w:tcW w:w="2267" w:type="dxa"/>
          </w:tcPr>
          <w:p w14:paraId="7CCF7C69" w14:textId="77777777" w:rsidR="005755E8" w:rsidRPr="00A15DCB" w:rsidRDefault="005755E8" w:rsidP="009B330A">
            <w:pPr>
              <w:pStyle w:val="TAL"/>
            </w:pPr>
          </w:p>
        </w:tc>
        <w:tc>
          <w:tcPr>
            <w:tcW w:w="1840" w:type="dxa"/>
          </w:tcPr>
          <w:p w14:paraId="3EE4C02E" w14:textId="77777777" w:rsidR="005755E8" w:rsidRPr="00A15DCB" w:rsidRDefault="005755E8" w:rsidP="009B330A">
            <w:pPr>
              <w:pStyle w:val="TAL"/>
              <w:rPr>
                <w:lang w:eastAsia="zh-CN"/>
              </w:rPr>
            </w:pPr>
            <w:r w:rsidRPr="00A15DCB">
              <w:rPr>
                <w:lang w:eastAsia="zh-CN"/>
              </w:rPr>
              <w:t>entry 1</w:t>
            </w:r>
          </w:p>
        </w:tc>
        <w:tc>
          <w:tcPr>
            <w:tcW w:w="1105" w:type="dxa"/>
          </w:tcPr>
          <w:p w14:paraId="68AD7E40" w14:textId="77777777" w:rsidR="005755E8" w:rsidRPr="00A15DCB" w:rsidRDefault="005755E8" w:rsidP="009B330A">
            <w:pPr>
              <w:pStyle w:val="TAL"/>
            </w:pPr>
          </w:p>
        </w:tc>
      </w:tr>
      <w:tr w:rsidR="005755E8" w:rsidRPr="00A15DCB" w14:paraId="0A84F367" w14:textId="77777777" w:rsidTr="009B330A">
        <w:tc>
          <w:tcPr>
            <w:tcW w:w="4535" w:type="dxa"/>
            <w:tcBorders>
              <w:top w:val="nil"/>
            </w:tcBorders>
          </w:tcPr>
          <w:p w14:paraId="0F945B06" w14:textId="77777777" w:rsidR="005755E8" w:rsidRPr="00A15DCB" w:rsidRDefault="005755E8" w:rsidP="009B330A">
            <w:pPr>
              <w:pStyle w:val="TAL"/>
              <w:rPr>
                <w:color w:val="000000" w:themeColor="text1"/>
              </w:rPr>
            </w:pPr>
            <w:r w:rsidRPr="00A15DCB">
              <w:rPr>
                <w:color w:val="000000" w:themeColor="text1"/>
              </w:rPr>
              <w:t xml:space="preserve">          INTEGER[1]</w:t>
            </w:r>
          </w:p>
        </w:tc>
        <w:tc>
          <w:tcPr>
            <w:tcW w:w="2267" w:type="dxa"/>
          </w:tcPr>
          <w:p w14:paraId="49749B8B" w14:textId="77777777" w:rsidR="005755E8" w:rsidRPr="00A15DCB" w:rsidRDefault="005755E8" w:rsidP="009B330A">
            <w:pPr>
              <w:pStyle w:val="TAL"/>
              <w:rPr>
                <w:lang w:eastAsia="zh-CN"/>
              </w:rPr>
            </w:pPr>
            <w:r w:rsidRPr="00A15DCB">
              <w:rPr>
                <w:lang w:eastAsia="zh-CN"/>
              </w:rPr>
              <w:t>0</w:t>
            </w:r>
          </w:p>
        </w:tc>
        <w:tc>
          <w:tcPr>
            <w:tcW w:w="1840" w:type="dxa"/>
          </w:tcPr>
          <w:p w14:paraId="197FFD56" w14:textId="77777777" w:rsidR="005755E8" w:rsidRPr="00A15DCB" w:rsidRDefault="005755E8" w:rsidP="009B330A">
            <w:pPr>
              <w:pStyle w:val="TAL"/>
              <w:rPr>
                <w:lang w:eastAsia="zh-CN"/>
              </w:rPr>
            </w:pPr>
            <w:r w:rsidRPr="00A15DCB">
              <w:rPr>
                <w:lang w:eastAsia="zh-CN"/>
              </w:rPr>
              <w:t xml:space="preserve">The first entry of </w:t>
            </w:r>
            <w:r w:rsidRPr="00A15DCB">
              <w:rPr>
                <w:rFonts w:eastAsia="MS Mincho"/>
                <w:color w:val="000000" w:themeColor="text1"/>
              </w:rPr>
              <w:t>scheduledCellListDCI-1-3-r18 (i.e SpCell)</w:t>
            </w:r>
          </w:p>
        </w:tc>
        <w:tc>
          <w:tcPr>
            <w:tcW w:w="1105" w:type="dxa"/>
          </w:tcPr>
          <w:p w14:paraId="5E269DEA" w14:textId="77777777" w:rsidR="005755E8" w:rsidRPr="00A15DCB" w:rsidRDefault="005755E8" w:rsidP="009B330A">
            <w:pPr>
              <w:pStyle w:val="TAL"/>
            </w:pPr>
          </w:p>
        </w:tc>
      </w:tr>
      <w:tr w:rsidR="005755E8" w:rsidRPr="00A15DCB" w14:paraId="619D7F89" w14:textId="77777777" w:rsidTr="009B330A">
        <w:tc>
          <w:tcPr>
            <w:tcW w:w="4535" w:type="dxa"/>
            <w:tcBorders>
              <w:top w:val="nil"/>
            </w:tcBorders>
          </w:tcPr>
          <w:p w14:paraId="297A5E48" w14:textId="77777777" w:rsidR="005755E8" w:rsidRPr="00A15DCB" w:rsidRDefault="005755E8" w:rsidP="009B330A">
            <w:pPr>
              <w:pStyle w:val="TAL"/>
              <w:rPr>
                <w:color w:val="000000" w:themeColor="text1"/>
              </w:rPr>
            </w:pPr>
            <w:r w:rsidRPr="00A15DCB">
              <w:rPr>
                <w:color w:val="000000" w:themeColor="text1"/>
              </w:rPr>
              <w:t xml:space="preserve">        }</w:t>
            </w:r>
          </w:p>
        </w:tc>
        <w:tc>
          <w:tcPr>
            <w:tcW w:w="2267" w:type="dxa"/>
          </w:tcPr>
          <w:p w14:paraId="567FBBE8" w14:textId="77777777" w:rsidR="005755E8" w:rsidRPr="00A15DCB" w:rsidRDefault="005755E8" w:rsidP="009B330A">
            <w:pPr>
              <w:pStyle w:val="TAL"/>
            </w:pPr>
          </w:p>
        </w:tc>
        <w:tc>
          <w:tcPr>
            <w:tcW w:w="1840" w:type="dxa"/>
          </w:tcPr>
          <w:p w14:paraId="7D58A59E" w14:textId="77777777" w:rsidR="005755E8" w:rsidRPr="00A15DCB" w:rsidRDefault="005755E8" w:rsidP="009B330A">
            <w:pPr>
              <w:pStyle w:val="TAL"/>
            </w:pPr>
          </w:p>
        </w:tc>
        <w:tc>
          <w:tcPr>
            <w:tcW w:w="1105" w:type="dxa"/>
          </w:tcPr>
          <w:p w14:paraId="4CD6A5A5" w14:textId="77777777" w:rsidR="005755E8" w:rsidRPr="00A15DCB" w:rsidRDefault="005755E8" w:rsidP="009B330A">
            <w:pPr>
              <w:pStyle w:val="TAL"/>
            </w:pPr>
          </w:p>
        </w:tc>
      </w:tr>
      <w:tr w:rsidR="005755E8" w:rsidRPr="00A15DCB" w14:paraId="13F2E09B" w14:textId="77777777" w:rsidTr="009B330A">
        <w:tc>
          <w:tcPr>
            <w:tcW w:w="4535" w:type="dxa"/>
            <w:tcBorders>
              <w:top w:val="nil"/>
            </w:tcBorders>
          </w:tcPr>
          <w:p w14:paraId="72328761" w14:textId="77777777" w:rsidR="005755E8" w:rsidRPr="00A15DCB" w:rsidRDefault="005755E8" w:rsidP="009B330A">
            <w:pPr>
              <w:pStyle w:val="TAL"/>
              <w:rPr>
                <w:color w:val="000000" w:themeColor="text1"/>
              </w:rPr>
            </w:pPr>
            <w:r w:rsidRPr="00A15DCB">
              <w:rPr>
                <w:color w:val="000000" w:themeColor="text1"/>
              </w:rPr>
              <w:t xml:space="preserve">        </w:t>
            </w:r>
            <w:r w:rsidRPr="00A15DCB">
              <w:rPr>
                <w:rFonts w:eastAsia="MS Mincho"/>
                <w:color w:val="000000" w:themeColor="text1"/>
              </w:rPr>
              <w:t xml:space="preserve">ScheduledCellCombo-r18 [2] </w:t>
            </w:r>
            <w:r w:rsidRPr="00A15DCB">
              <w:rPr>
                <w:color w:val="000000" w:themeColor="text1"/>
              </w:rPr>
              <w:t>SEQUENCE (SIZE (1..maxNrofCellsInSet-r18)) OF INTEGER {</w:t>
            </w:r>
          </w:p>
        </w:tc>
        <w:tc>
          <w:tcPr>
            <w:tcW w:w="2267" w:type="dxa"/>
          </w:tcPr>
          <w:p w14:paraId="17808190" w14:textId="77777777" w:rsidR="005755E8" w:rsidRPr="00A15DCB" w:rsidRDefault="005755E8" w:rsidP="009B330A">
            <w:pPr>
              <w:pStyle w:val="TAL"/>
            </w:pPr>
          </w:p>
        </w:tc>
        <w:tc>
          <w:tcPr>
            <w:tcW w:w="1840" w:type="dxa"/>
          </w:tcPr>
          <w:p w14:paraId="37F72563" w14:textId="77777777" w:rsidR="005755E8" w:rsidRPr="00A15DCB" w:rsidRDefault="005755E8" w:rsidP="009B330A">
            <w:pPr>
              <w:pStyle w:val="TAL"/>
              <w:rPr>
                <w:lang w:eastAsia="zh-CN"/>
              </w:rPr>
            </w:pPr>
            <w:r w:rsidRPr="00A15DCB">
              <w:rPr>
                <w:lang w:eastAsia="zh-CN"/>
              </w:rPr>
              <w:t>entry 2</w:t>
            </w:r>
          </w:p>
        </w:tc>
        <w:tc>
          <w:tcPr>
            <w:tcW w:w="1105" w:type="dxa"/>
          </w:tcPr>
          <w:p w14:paraId="1F622A06" w14:textId="77777777" w:rsidR="005755E8" w:rsidRPr="00A15DCB" w:rsidRDefault="005755E8" w:rsidP="009B330A">
            <w:pPr>
              <w:pStyle w:val="TAL"/>
            </w:pPr>
          </w:p>
        </w:tc>
      </w:tr>
      <w:tr w:rsidR="005755E8" w:rsidRPr="00A15DCB" w14:paraId="4D0DEF5C" w14:textId="77777777" w:rsidTr="009B330A">
        <w:tc>
          <w:tcPr>
            <w:tcW w:w="4535" w:type="dxa"/>
            <w:tcBorders>
              <w:top w:val="nil"/>
            </w:tcBorders>
          </w:tcPr>
          <w:p w14:paraId="679F452A" w14:textId="77777777" w:rsidR="005755E8" w:rsidRPr="00A15DCB" w:rsidRDefault="005755E8" w:rsidP="009B330A">
            <w:pPr>
              <w:pStyle w:val="TAL"/>
              <w:rPr>
                <w:color w:val="000000" w:themeColor="text1"/>
              </w:rPr>
            </w:pPr>
            <w:r w:rsidRPr="00A15DCB">
              <w:rPr>
                <w:color w:val="000000" w:themeColor="text1"/>
              </w:rPr>
              <w:t xml:space="preserve">          INTEGER[1]</w:t>
            </w:r>
          </w:p>
        </w:tc>
        <w:tc>
          <w:tcPr>
            <w:tcW w:w="2267" w:type="dxa"/>
          </w:tcPr>
          <w:p w14:paraId="642D5890" w14:textId="77777777" w:rsidR="005755E8" w:rsidRPr="00A15DCB" w:rsidRDefault="005755E8" w:rsidP="009B330A">
            <w:pPr>
              <w:pStyle w:val="TAL"/>
              <w:rPr>
                <w:lang w:eastAsia="zh-CN"/>
              </w:rPr>
            </w:pPr>
            <w:r w:rsidRPr="00A15DCB">
              <w:rPr>
                <w:lang w:eastAsia="zh-CN"/>
              </w:rPr>
              <w:t>1</w:t>
            </w:r>
          </w:p>
        </w:tc>
        <w:tc>
          <w:tcPr>
            <w:tcW w:w="1840" w:type="dxa"/>
          </w:tcPr>
          <w:p w14:paraId="3AAB7344" w14:textId="26F74F8A" w:rsidR="005755E8" w:rsidRPr="00A15DCB" w:rsidRDefault="005755E8" w:rsidP="009B330A">
            <w:pPr>
              <w:pStyle w:val="TAL"/>
            </w:pPr>
            <w:r w:rsidRPr="00A15DCB">
              <w:rPr>
                <w:lang w:eastAsia="zh-CN"/>
              </w:rPr>
              <w:t xml:space="preserve">The second entry of </w:t>
            </w:r>
            <w:r w:rsidRPr="00A15DCB">
              <w:rPr>
                <w:rFonts w:eastAsia="MS Mincho"/>
                <w:color w:val="000000" w:themeColor="text1"/>
              </w:rPr>
              <w:t>scheduledCellListDCI-1-3-r18 (i.e SCell)</w:t>
            </w:r>
          </w:p>
        </w:tc>
        <w:tc>
          <w:tcPr>
            <w:tcW w:w="1105" w:type="dxa"/>
          </w:tcPr>
          <w:p w14:paraId="5E71C135" w14:textId="77777777" w:rsidR="005755E8" w:rsidRPr="00A15DCB" w:rsidRDefault="005755E8" w:rsidP="009B330A">
            <w:pPr>
              <w:pStyle w:val="TAL"/>
            </w:pPr>
          </w:p>
        </w:tc>
      </w:tr>
      <w:tr w:rsidR="005755E8" w:rsidRPr="00A15DCB" w14:paraId="30BCCD26" w14:textId="77777777" w:rsidTr="009B330A">
        <w:tc>
          <w:tcPr>
            <w:tcW w:w="4535" w:type="dxa"/>
            <w:tcBorders>
              <w:top w:val="nil"/>
            </w:tcBorders>
          </w:tcPr>
          <w:p w14:paraId="2AA485D9" w14:textId="77777777" w:rsidR="005755E8" w:rsidRPr="00A15DCB" w:rsidRDefault="005755E8" w:rsidP="009B330A">
            <w:pPr>
              <w:pStyle w:val="TAL"/>
              <w:rPr>
                <w:color w:val="000000" w:themeColor="text1"/>
              </w:rPr>
            </w:pPr>
            <w:r w:rsidRPr="00A15DCB">
              <w:rPr>
                <w:color w:val="000000" w:themeColor="text1"/>
              </w:rPr>
              <w:t xml:space="preserve">        }</w:t>
            </w:r>
          </w:p>
        </w:tc>
        <w:tc>
          <w:tcPr>
            <w:tcW w:w="2267" w:type="dxa"/>
          </w:tcPr>
          <w:p w14:paraId="04AF9F1E" w14:textId="77777777" w:rsidR="005755E8" w:rsidRPr="00A15DCB" w:rsidRDefault="005755E8" w:rsidP="009B330A">
            <w:pPr>
              <w:pStyle w:val="TAL"/>
            </w:pPr>
          </w:p>
        </w:tc>
        <w:tc>
          <w:tcPr>
            <w:tcW w:w="1840" w:type="dxa"/>
          </w:tcPr>
          <w:p w14:paraId="6077E7BC" w14:textId="77777777" w:rsidR="005755E8" w:rsidRPr="00A15DCB" w:rsidRDefault="005755E8" w:rsidP="009B330A">
            <w:pPr>
              <w:pStyle w:val="TAL"/>
            </w:pPr>
          </w:p>
        </w:tc>
        <w:tc>
          <w:tcPr>
            <w:tcW w:w="1105" w:type="dxa"/>
          </w:tcPr>
          <w:p w14:paraId="73020D15" w14:textId="77777777" w:rsidR="005755E8" w:rsidRPr="00A15DCB" w:rsidRDefault="005755E8" w:rsidP="009B330A">
            <w:pPr>
              <w:pStyle w:val="TAL"/>
            </w:pPr>
          </w:p>
        </w:tc>
      </w:tr>
      <w:tr w:rsidR="005755E8" w:rsidRPr="00A15DCB" w14:paraId="01FBD5A6" w14:textId="77777777" w:rsidTr="009B330A">
        <w:tc>
          <w:tcPr>
            <w:tcW w:w="4535" w:type="dxa"/>
            <w:tcBorders>
              <w:top w:val="nil"/>
            </w:tcBorders>
          </w:tcPr>
          <w:p w14:paraId="561701A5" w14:textId="77777777" w:rsidR="005755E8" w:rsidRPr="00A15DCB" w:rsidRDefault="005755E8" w:rsidP="009B330A">
            <w:pPr>
              <w:pStyle w:val="TAL"/>
              <w:rPr>
                <w:color w:val="000000" w:themeColor="text1"/>
              </w:rPr>
            </w:pPr>
            <w:r w:rsidRPr="00A15DCB">
              <w:rPr>
                <w:color w:val="000000" w:themeColor="text1"/>
              </w:rPr>
              <w:t xml:space="preserve">        </w:t>
            </w:r>
            <w:r w:rsidRPr="00A15DCB">
              <w:rPr>
                <w:rFonts w:eastAsia="MS Mincho"/>
                <w:color w:val="000000" w:themeColor="text1"/>
              </w:rPr>
              <w:t xml:space="preserve">ScheduledCellCombo-r18 [3] </w:t>
            </w:r>
            <w:r w:rsidRPr="00A15DCB">
              <w:rPr>
                <w:color w:val="000000" w:themeColor="text1"/>
              </w:rPr>
              <w:t>SEQUENCE (SIZE (1..maxNrofCellsInSet-r18)) OF INTEGER {</w:t>
            </w:r>
          </w:p>
        </w:tc>
        <w:tc>
          <w:tcPr>
            <w:tcW w:w="2267" w:type="dxa"/>
          </w:tcPr>
          <w:p w14:paraId="4BA704C9" w14:textId="77777777" w:rsidR="005755E8" w:rsidRPr="00A15DCB" w:rsidRDefault="005755E8" w:rsidP="009B330A">
            <w:pPr>
              <w:pStyle w:val="TAL"/>
            </w:pPr>
          </w:p>
        </w:tc>
        <w:tc>
          <w:tcPr>
            <w:tcW w:w="1840" w:type="dxa"/>
          </w:tcPr>
          <w:p w14:paraId="616F77CC" w14:textId="77777777" w:rsidR="005755E8" w:rsidRPr="00A15DCB" w:rsidRDefault="005755E8" w:rsidP="009B330A">
            <w:pPr>
              <w:pStyle w:val="TAL"/>
            </w:pPr>
            <w:r w:rsidRPr="00A15DCB">
              <w:rPr>
                <w:lang w:eastAsia="zh-CN"/>
              </w:rPr>
              <w:t>entry 3</w:t>
            </w:r>
          </w:p>
        </w:tc>
        <w:tc>
          <w:tcPr>
            <w:tcW w:w="1105" w:type="dxa"/>
          </w:tcPr>
          <w:p w14:paraId="0C53B2B7" w14:textId="77777777" w:rsidR="005755E8" w:rsidRPr="00A15DCB" w:rsidRDefault="005755E8" w:rsidP="009B330A">
            <w:pPr>
              <w:pStyle w:val="TAL"/>
            </w:pPr>
          </w:p>
        </w:tc>
      </w:tr>
      <w:tr w:rsidR="005755E8" w:rsidRPr="00A15DCB" w14:paraId="72107A87" w14:textId="77777777" w:rsidTr="009B330A">
        <w:tc>
          <w:tcPr>
            <w:tcW w:w="4535" w:type="dxa"/>
            <w:tcBorders>
              <w:top w:val="nil"/>
            </w:tcBorders>
          </w:tcPr>
          <w:p w14:paraId="353FF980" w14:textId="77777777" w:rsidR="005755E8" w:rsidRPr="00A15DCB" w:rsidRDefault="005755E8" w:rsidP="009B330A">
            <w:pPr>
              <w:pStyle w:val="TAL"/>
              <w:rPr>
                <w:color w:val="000000" w:themeColor="text1"/>
              </w:rPr>
            </w:pPr>
            <w:r w:rsidRPr="00A15DCB">
              <w:rPr>
                <w:color w:val="000000" w:themeColor="text1"/>
              </w:rPr>
              <w:t xml:space="preserve">          INTEGER[1]</w:t>
            </w:r>
          </w:p>
        </w:tc>
        <w:tc>
          <w:tcPr>
            <w:tcW w:w="2267" w:type="dxa"/>
          </w:tcPr>
          <w:p w14:paraId="7253862E" w14:textId="77777777" w:rsidR="005755E8" w:rsidRPr="00A15DCB" w:rsidRDefault="005755E8" w:rsidP="009B330A">
            <w:pPr>
              <w:pStyle w:val="TAL"/>
              <w:rPr>
                <w:lang w:eastAsia="zh-CN"/>
              </w:rPr>
            </w:pPr>
            <w:r w:rsidRPr="00A15DCB">
              <w:rPr>
                <w:lang w:eastAsia="zh-CN"/>
              </w:rPr>
              <w:t>0</w:t>
            </w:r>
          </w:p>
        </w:tc>
        <w:tc>
          <w:tcPr>
            <w:tcW w:w="1840" w:type="dxa"/>
          </w:tcPr>
          <w:p w14:paraId="094F8C06" w14:textId="77777777" w:rsidR="005755E8" w:rsidRPr="00A15DCB" w:rsidRDefault="005755E8" w:rsidP="009B330A">
            <w:pPr>
              <w:pStyle w:val="TAL"/>
            </w:pPr>
            <w:r w:rsidRPr="00A15DCB">
              <w:rPr>
                <w:lang w:eastAsia="zh-CN"/>
              </w:rPr>
              <w:t xml:space="preserve">The first entry of </w:t>
            </w:r>
            <w:r w:rsidRPr="00A15DCB">
              <w:rPr>
                <w:rFonts w:eastAsia="MS Mincho"/>
                <w:color w:val="000000" w:themeColor="text1"/>
              </w:rPr>
              <w:t>scheduledCellListDCI-1-3-r18 (i.e SpCell)</w:t>
            </w:r>
          </w:p>
        </w:tc>
        <w:tc>
          <w:tcPr>
            <w:tcW w:w="1105" w:type="dxa"/>
          </w:tcPr>
          <w:p w14:paraId="4BBB78A7" w14:textId="77777777" w:rsidR="005755E8" w:rsidRPr="00A15DCB" w:rsidRDefault="005755E8" w:rsidP="009B330A">
            <w:pPr>
              <w:pStyle w:val="TAL"/>
            </w:pPr>
          </w:p>
        </w:tc>
      </w:tr>
      <w:tr w:rsidR="005755E8" w:rsidRPr="00A15DCB" w14:paraId="0DD2C5ED" w14:textId="77777777" w:rsidTr="009B330A">
        <w:tc>
          <w:tcPr>
            <w:tcW w:w="4535" w:type="dxa"/>
            <w:tcBorders>
              <w:top w:val="nil"/>
            </w:tcBorders>
          </w:tcPr>
          <w:p w14:paraId="7D398167" w14:textId="77777777" w:rsidR="005755E8" w:rsidRPr="00A15DCB" w:rsidRDefault="005755E8" w:rsidP="009B330A">
            <w:pPr>
              <w:pStyle w:val="TAL"/>
              <w:rPr>
                <w:color w:val="000000" w:themeColor="text1"/>
              </w:rPr>
            </w:pPr>
            <w:r w:rsidRPr="00A15DCB">
              <w:rPr>
                <w:color w:val="000000" w:themeColor="text1"/>
              </w:rPr>
              <w:t xml:space="preserve">          INTEGER[2]</w:t>
            </w:r>
          </w:p>
        </w:tc>
        <w:tc>
          <w:tcPr>
            <w:tcW w:w="2267" w:type="dxa"/>
          </w:tcPr>
          <w:p w14:paraId="22265012" w14:textId="77777777" w:rsidR="005755E8" w:rsidRPr="00A15DCB" w:rsidRDefault="005755E8" w:rsidP="009B330A">
            <w:pPr>
              <w:pStyle w:val="TAL"/>
              <w:rPr>
                <w:lang w:eastAsia="zh-CN"/>
              </w:rPr>
            </w:pPr>
            <w:r w:rsidRPr="00A15DCB">
              <w:rPr>
                <w:lang w:eastAsia="zh-CN"/>
              </w:rPr>
              <w:t>1</w:t>
            </w:r>
          </w:p>
        </w:tc>
        <w:tc>
          <w:tcPr>
            <w:tcW w:w="1840" w:type="dxa"/>
          </w:tcPr>
          <w:p w14:paraId="32DA7B90" w14:textId="78B32863" w:rsidR="005755E8" w:rsidRPr="00A15DCB" w:rsidRDefault="005755E8" w:rsidP="009B330A">
            <w:pPr>
              <w:pStyle w:val="TAL"/>
            </w:pPr>
            <w:r w:rsidRPr="00A15DCB">
              <w:rPr>
                <w:lang w:eastAsia="zh-CN"/>
              </w:rPr>
              <w:t xml:space="preserve">The second entry of </w:t>
            </w:r>
            <w:r w:rsidRPr="00A15DCB">
              <w:rPr>
                <w:rFonts w:eastAsia="MS Mincho"/>
                <w:color w:val="000000" w:themeColor="text1"/>
              </w:rPr>
              <w:t>scheduledCellListDCI-1-3-r18 (i.e SCell)</w:t>
            </w:r>
          </w:p>
        </w:tc>
        <w:tc>
          <w:tcPr>
            <w:tcW w:w="1105" w:type="dxa"/>
          </w:tcPr>
          <w:p w14:paraId="02C2FF8F" w14:textId="77777777" w:rsidR="005755E8" w:rsidRPr="00A15DCB" w:rsidRDefault="005755E8" w:rsidP="009B330A">
            <w:pPr>
              <w:pStyle w:val="TAL"/>
            </w:pPr>
          </w:p>
        </w:tc>
      </w:tr>
      <w:tr w:rsidR="005755E8" w:rsidRPr="00A15DCB" w14:paraId="3D53424B" w14:textId="77777777" w:rsidTr="009B330A">
        <w:tc>
          <w:tcPr>
            <w:tcW w:w="4535" w:type="dxa"/>
            <w:tcBorders>
              <w:top w:val="nil"/>
            </w:tcBorders>
          </w:tcPr>
          <w:p w14:paraId="69FFD8AF" w14:textId="77777777" w:rsidR="005755E8" w:rsidRPr="00A15DCB" w:rsidRDefault="005755E8" w:rsidP="009B330A">
            <w:pPr>
              <w:pStyle w:val="TAL"/>
              <w:rPr>
                <w:color w:val="000000" w:themeColor="text1"/>
              </w:rPr>
            </w:pPr>
            <w:r w:rsidRPr="00A15DCB">
              <w:rPr>
                <w:color w:val="000000" w:themeColor="text1"/>
              </w:rPr>
              <w:t xml:space="preserve">        }</w:t>
            </w:r>
          </w:p>
        </w:tc>
        <w:tc>
          <w:tcPr>
            <w:tcW w:w="2267" w:type="dxa"/>
          </w:tcPr>
          <w:p w14:paraId="17289C46" w14:textId="77777777" w:rsidR="005755E8" w:rsidRPr="00A15DCB" w:rsidRDefault="005755E8" w:rsidP="009B330A">
            <w:pPr>
              <w:pStyle w:val="TAL"/>
            </w:pPr>
          </w:p>
        </w:tc>
        <w:tc>
          <w:tcPr>
            <w:tcW w:w="1840" w:type="dxa"/>
          </w:tcPr>
          <w:p w14:paraId="0BFFF616" w14:textId="77777777" w:rsidR="005755E8" w:rsidRPr="00A15DCB" w:rsidRDefault="005755E8" w:rsidP="009B330A">
            <w:pPr>
              <w:pStyle w:val="TAL"/>
            </w:pPr>
          </w:p>
        </w:tc>
        <w:tc>
          <w:tcPr>
            <w:tcW w:w="1105" w:type="dxa"/>
          </w:tcPr>
          <w:p w14:paraId="7590567F" w14:textId="77777777" w:rsidR="005755E8" w:rsidRPr="00A15DCB" w:rsidRDefault="005755E8" w:rsidP="009B330A">
            <w:pPr>
              <w:pStyle w:val="TAL"/>
            </w:pPr>
          </w:p>
        </w:tc>
      </w:tr>
      <w:tr w:rsidR="005755E8" w:rsidRPr="00A15DCB" w14:paraId="724CB1F7" w14:textId="77777777" w:rsidTr="009B330A">
        <w:tc>
          <w:tcPr>
            <w:tcW w:w="4535" w:type="dxa"/>
            <w:tcBorders>
              <w:top w:val="nil"/>
            </w:tcBorders>
          </w:tcPr>
          <w:p w14:paraId="3E231056" w14:textId="77777777" w:rsidR="005755E8" w:rsidRPr="00A15DCB" w:rsidRDefault="005755E8" w:rsidP="009B330A">
            <w:pPr>
              <w:pStyle w:val="TAL"/>
              <w:rPr>
                <w:color w:val="000000" w:themeColor="text1"/>
                <w:lang w:eastAsia="zh-CN"/>
              </w:rPr>
            </w:pPr>
            <w:r w:rsidRPr="00A15DCB">
              <w:rPr>
                <w:color w:val="000000" w:themeColor="text1"/>
              </w:rPr>
              <w:t xml:space="preserve">      </w:t>
            </w:r>
            <w:r w:rsidRPr="00A15DCB">
              <w:rPr>
                <w:color w:val="000000" w:themeColor="text1"/>
                <w:lang w:eastAsia="zh-CN"/>
              </w:rPr>
              <w:t>}</w:t>
            </w:r>
          </w:p>
        </w:tc>
        <w:tc>
          <w:tcPr>
            <w:tcW w:w="2267" w:type="dxa"/>
          </w:tcPr>
          <w:p w14:paraId="62368BF5" w14:textId="77777777" w:rsidR="005755E8" w:rsidRPr="00A15DCB" w:rsidRDefault="005755E8" w:rsidP="009B330A">
            <w:pPr>
              <w:pStyle w:val="TAL"/>
            </w:pPr>
          </w:p>
        </w:tc>
        <w:tc>
          <w:tcPr>
            <w:tcW w:w="1840" w:type="dxa"/>
          </w:tcPr>
          <w:p w14:paraId="61A4123D" w14:textId="77777777" w:rsidR="005755E8" w:rsidRPr="00A15DCB" w:rsidRDefault="005755E8" w:rsidP="009B330A">
            <w:pPr>
              <w:pStyle w:val="TAL"/>
            </w:pPr>
          </w:p>
        </w:tc>
        <w:tc>
          <w:tcPr>
            <w:tcW w:w="1105" w:type="dxa"/>
          </w:tcPr>
          <w:p w14:paraId="6E5C9F00" w14:textId="77777777" w:rsidR="005755E8" w:rsidRPr="00A15DCB" w:rsidRDefault="005755E8" w:rsidP="009B330A">
            <w:pPr>
              <w:pStyle w:val="TAL"/>
            </w:pPr>
          </w:p>
        </w:tc>
      </w:tr>
      <w:tr w:rsidR="005755E8" w:rsidRPr="00A15DCB" w14:paraId="709E5F88" w14:textId="77777777" w:rsidTr="009B330A">
        <w:tc>
          <w:tcPr>
            <w:tcW w:w="4535" w:type="dxa"/>
            <w:tcBorders>
              <w:top w:val="nil"/>
            </w:tcBorders>
          </w:tcPr>
          <w:p w14:paraId="03545163" w14:textId="77777777" w:rsidR="005755E8" w:rsidRPr="00A15DCB" w:rsidRDefault="005755E8" w:rsidP="009B330A">
            <w:pPr>
              <w:pStyle w:val="TAL"/>
            </w:pPr>
            <w:r w:rsidRPr="00A15DCB">
              <w:t xml:space="preserve">    }</w:t>
            </w:r>
          </w:p>
        </w:tc>
        <w:tc>
          <w:tcPr>
            <w:tcW w:w="2267" w:type="dxa"/>
          </w:tcPr>
          <w:p w14:paraId="54C2F1CB" w14:textId="77777777" w:rsidR="005755E8" w:rsidRPr="00A15DCB" w:rsidRDefault="005755E8" w:rsidP="009B330A">
            <w:pPr>
              <w:pStyle w:val="TAL"/>
              <w:rPr>
                <w:lang w:eastAsia="zh-CN"/>
              </w:rPr>
            </w:pPr>
          </w:p>
        </w:tc>
        <w:tc>
          <w:tcPr>
            <w:tcW w:w="1840" w:type="dxa"/>
          </w:tcPr>
          <w:p w14:paraId="55C2E6BE" w14:textId="77777777" w:rsidR="005755E8" w:rsidRPr="00A15DCB" w:rsidRDefault="005755E8" w:rsidP="009B330A">
            <w:pPr>
              <w:pStyle w:val="TAL"/>
            </w:pPr>
          </w:p>
        </w:tc>
        <w:tc>
          <w:tcPr>
            <w:tcW w:w="1105" w:type="dxa"/>
          </w:tcPr>
          <w:p w14:paraId="311AEA61" w14:textId="77777777" w:rsidR="005755E8" w:rsidRPr="00A15DCB" w:rsidRDefault="005755E8" w:rsidP="009B330A">
            <w:pPr>
              <w:pStyle w:val="TAL"/>
            </w:pPr>
          </w:p>
        </w:tc>
      </w:tr>
      <w:tr w:rsidR="005755E8" w:rsidRPr="00A15DCB" w14:paraId="4C42E171" w14:textId="77777777" w:rsidTr="009B330A">
        <w:tc>
          <w:tcPr>
            <w:tcW w:w="4535" w:type="dxa"/>
            <w:tcBorders>
              <w:top w:val="nil"/>
            </w:tcBorders>
          </w:tcPr>
          <w:p w14:paraId="06C3CB83" w14:textId="77777777" w:rsidR="005755E8" w:rsidRPr="00A15DCB" w:rsidRDefault="005755E8" w:rsidP="009B330A">
            <w:pPr>
              <w:pStyle w:val="TAL"/>
            </w:pPr>
            <w:r w:rsidRPr="00A15DCB">
              <w:t xml:space="preserve">  }</w:t>
            </w:r>
          </w:p>
        </w:tc>
        <w:tc>
          <w:tcPr>
            <w:tcW w:w="2267" w:type="dxa"/>
          </w:tcPr>
          <w:p w14:paraId="206311AC" w14:textId="77777777" w:rsidR="005755E8" w:rsidRPr="00A15DCB" w:rsidRDefault="005755E8" w:rsidP="009B330A">
            <w:pPr>
              <w:pStyle w:val="TAL"/>
              <w:rPr>
                <w:lang w:eastAsia="zh-CN"/>
              </w:rPr>
            </w:pPr>
          </w:p>
        </w:tc>
        <w:tc>
          <w:tcPr>
            <w:tcW w:w="1840" w:type="dxa"/>
          </w:tcPr>
          <w:p w14:paraId="13A9A5FD" w14:textId="77777777" w:rsidR="005755E8" w:rsidRPr="00A15DCB" w:rsidRDefault="005755E8" w:rsidP="009B330A">
            <w:pPr>
              <w:pStyle w:val="TAL"/>
            </w:pPr>
          </w:p>
        </w:tc>
        <w:tc>
          <w:tcPr>
            <w:tcW w:w="1105" w:type="dxa"/>
          </w:tcPr>
          <w:p w14:paraId="6E519EB8" w14:textId="77777777" w:rsidR="005755E8" w:rsidRPr="00A15DCB" w:rsidRDefault="005755E8" w:rsidP="009B330A">
            <w:pPr>
              <w:pStyle w:val="TAL"/>
            </w:pPr>
          </w:p>
        </w:tc>
      </w:tr>
      <w:tr w:rsidR="005755E8" w:rsidRPr="00A15DCB" w14:paraId="62950195" w14:textId="77777777" w:rsidTr="009B330A">
        <w:tc>
          <w:tcPr>
            <w:tcW w:w="4535" w:type="dxa"/>
            <w:tcBorders>
              <w:bottom w:val="single" w:sz="4" w:space="0" w:color="auto"/>
            </w:tcBorders>
          </w:tcPr>
          <w:p w14:paraId="3CCF9BC5" w14:textId="77777777" w:rsidR="005755E8" w:rsidRPr="00A15DCB" w:rsidRDefault="005755E8" w:rsidP="009B330A">
            <w:pPr>
              <w:pStyle w:val="TAL"/>
            </w:pPr>
            <w:r w:rsidRPr="00A15DCB">
              <w:t>}</w:t>
            </w:r>
          </w:p>
        </w:tc>
        <w:tc>
          <w:tcPr>
            <w:tcW w:w="2267" w:type="dxa"/>
          </w:tcPr>
          <w:p w14:paraId="0397A7BE" w14:textId="77777777" w:rsidR="005755E8" w:rsidRPr="00A15DCB" w:rsidRDefault="005755E8" w:rsidP="009B330A">
            <w:pPr>
              <w:pStyle w:val="TAL"/>
            </w:pPr>
          </w:p>
        </w:tc>
        <w:tc>
          <w:tcPr>
            <w:tcW w:w="1840" w:type="dxa"/>
          </w:tcPr>
          <w:p w14:paraId="6C0AC8F6" w14:textId="77777777" w:rsidR="005755E8" w:rsidRPr="00A15DCB" w:rsidRDefault="005755E8" w:rsidP="009B330A">
            <w:pPr>
              <w:pStyle w:val="TAL"/>
            </w:pPr>
          </w:p>
        </w:tc>
        <w:tc>
          <w:tcPr>
            <w:tcW w:w="1105" w:type="dxa"/>
          </w:tcPr>
          <w:p w14:paraId="74CC7442" w14:textId="77777777" w:rsidR="005755E8" w:rsidRPr="00A15DCB" w:rsidRDefault="005755E8" w:rsidP="009B330A">
            <w:pPr>
              <w:pStyle w:val="TAL"/>
            </w:pPr>
          </w:p>
        </w:tc>
      </w:tr>
    </w:tbl>
    <w:p w14:paraId="096AA9D8" w14:textId="77777777" w:rsidR="005755E8" w:rsidRPr="00A15DCB" w:rsidRDefault="005755E8" w:rsidP="005755E8"/>
    <w:p w14:paraId="5C02687B" w14:textId="77777777" w:rsidR="005755E8" w:rsidRPr="00A15DCB" w:rsidRDefault="005755E8" w:rsidP="005755E8">
      <w:pPr>
        <w:pStyle w:val="TH"/>
      </w:pPr>
      <w:r w:rsidRPr="00A15DCB">
        <w:t>Table 7.1.1.2.9.1.3.3-</w:t>
      </w:r>
      <w:r w:rsidRPr="00A15DCB">
        <w:rPr>
          <w:lang w:eastAsia="zh-CN"/>
        </w:rPr>
        <w:t>4</w:t>
      </w:r>
      <w:r w:rsidRPr="00A15DCB">
        <w:t xml:space="preserve">: </w:t>
      </w:r>
      <w:r w:rsidRPr="00A15DCB">
        <w:rPr>
          <w:i/>
        </w:rPr>
        <w:t>BWP-DownlinkDedicated</w:t>
      </w:r>
      <w:r w:rsidRPr="00A15DCB">
        <w:t xml:space="preserve"> (Table 7.1.1.2.9.1.3.3-</w:t>
      </w:r>
      <w:r w:rsidRPr="00A15DCB">
        <w:rPr>
          <w:lang w:eastAsia="zh-CN"/>
        </w:rPr>
        <w:t>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B0CC5FC" w14:textId="77777777" w:rsidTr="009B330A">
        <w:tc>
          <w:tcPr>
            <w:tcW w:w="9747" w:type="dxa"/>
            <w:gridSpan w:val="4"/>
          </w:tcPr>
          <w:p w14:paraId="636F2C8B" w14:textId="77777777" w:rsidR="005755E8" w:rsidRPr="00A15DCB" w:rsidRDefault="005755E8" w:rsidP="009B330A">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4.6.3-11</w:t>
            </w:r>
          </w:p>
        </w:tc>
      </w:tr>
      <w:tr w:rsidR="005755E8" w:rsidRPr="00A15DCB" w14:paraId="299412E2" w14:textId="77777777" w:rsidTr="009B330A">
        <w:tc>
          <w:tcPr>
            <w:tcW w:w="4535" w:type="dxa"/>
          </w:tcPr>
          <w:p w14:paraId="74142731" w14:textId="77777777" w:rsidR="005755E8" w:rsidRPr="00A15DCB" w:rsidRDefault="005755E8" w:rsidP="009B330A">
            <w:pPr>
              <w:pStyle w:val="TAH"/>
            </w:pPr>
            <w:r w:rsidRPr="00A15DCB">
              <w:t>Information Element</w:t>
            </w:r>
          </w:p>
        </w:tc>
        <w:tc>
          <w:tcPr>
            <w:tcW w:w="2267" w:type="dxa"/>
          </w:tcPr>
          <w:p w14:paraId="44306A0D" w14:textId="77777777" w:rsidR="005755E8" w:rsidRPr="00A15DCB" w:rsidRDefault="005755E8" w:rsidP="009B330A">
            <w:pPr>
              <w:pStyle w:val="TAH"/>
            </w:pPr>
            <w:r w:rsidRPr="00A15DCB">
              <w:t>Value/remark</w:t>
            </w:r>
          </w:p>
        </w:tc>
        <w:tc>
          <w:tcPr>
            <w:tcW w:w="1700" w:type="dxa"/>
          </w:tcPr>
          <w:p w14:paraId="10615A41" w14:textId="77777777" w:rsidR="005755E8" w:rsidRPr="00A15DCB" w:rsidRDefault="005755E8" w:rsidP="009B330A">
            <w:pPr>
              <w:pStyle w:val="TAH"/>
            </w:pPr>
            <w:r w:rsidRPr="00A15DCB">
              <w:t>Comment</w:t>
            </w:r>
          </w:p>
        </w:tc>
        <w:tc>
          <w:tcPr>
            <w:tcW w:w="1245" w:type="dxa"/>
          </w:tcPr>
          <w:p w14:paraId="01D027D0" w14:textId="77777777" w:rsidR="005755E8" w:rsidRPr="00A15DCB" w:rsidRDefault="005755E8" w:rsidP="009B330A">
            <w:pPr>
              <w:pStyle w:val="TAH"/>
            </w:pPr>
            <w:r w:rsidRPr="00A15DCB">
              <w:t>Condition</w:t>
            </w:r>
          </w:p>
        </w:tc>
      </w:tr>
      <w:tr w:rsidR="005755E8" w:rsidRPr="00A15DCB" w14:paraId="433B9D79" w14:textId="77777777" w:rsidTr="009B330A">
        <w:tc>
          <w:tcPr>
            <w:tcW w:w="4535" w:type="dxa"/>
          </w:tcPr>
          <w:p w14:paraId="30A5240C" w14:textId="77777777" w:rsidR="005755E8" w:rsidRPr="00A15DCB" w:rsidRDefault="005755E8" w:rsidP="009B330A">
            <w:pPr>
              <w:pStyle w:val="TAL"/>
            </w:pPr>
            <w:r w:rsidRPr="00A15DCB">
              <w:t xml:space="preserve">BWP-DownlinkDedicated ::= </w:t>
            </w:r>
            <w:r w:rsidRPr="00A15DCB">
              <w:rPr>
                <w:snapToGrid w:val="0"/>
              </w:rPr>
              <w:t xml:space="preserve">SEQUENCE </w:t>
            </w:r>
            <w:r w:rsidRPr="00A15DCB">
              <w:t>{</w:t>
            </w:r>
          </w:p>
        </w:tc>
        <w:tc>
          <w:tcPr>
            <w:tcW w:w="2267" w:type="dxa"/>
          </w:tcPr>
          <w:p w14:paraId="4A64B6D4" w14:textId="77777777" w:rsidR="005755E8" w:rsidRPr="00A15DCB" w:rsidRDefault="005755E8" w:rsidP="009B330A">
            <w:pPr>
              <w:pStyle w:val="TAL"/>
            </w:pPr>
          </w:p>
        </w:tc>
        <w:tc>
          <w:tcPr>
            <w:tcW w:w="1700" w:type="dxa"/>
          </w:tcPr>
          <w:p w14:paraId="14C6AE06" w14:textId="77777777" w:rsidR="005755E8" w:rsidRPr="00A15DCB" w:rsidRDefault="005755E8" w:rsidP="009B330A">
            <w:pPr>
              <w:pStyle w:val="TAL"/>
            </w:pPr>
          </w:p>
        </w:tc>
        <w:tc>
          <w:tcPr>
            <w:tcW w:w="1245" w:type="dxa"/>
          </w:tcPr>
          <w:p w14:paraId="250EC8D7" w14:textId="77777777" w:rsidR="005755E8" w:rsidRPr="00A15DCB" w:rsidRDefault="005755E8" w:rsidP="009B330A">
            <w:pPr>
              <w:pStyle w:val="TAL"/>
            </w:pPr>
          </w:p>
        </w:tc>
      </w:tr>
      <w:tr w:rsidR="005755E8" w:rsidRPr="00A15DCB" w14:paraId="54E58198" w14:textId="77777777" w:rsidTr="009B330A">
        <w:tc>
          <w:tcPr>
            <w:tcW w:w="4535" w:type="dxa"/>
          </w:tcPr>
          <w:p w14:paraId="6114FBBA" w14:textId="77777777" w:rsidR="005755E8" w:rsidRPr="00A15DCB" w:rsidRDefault="005755E8" w:rsidP="009B330A">
            <w:pPr>
              <w:pStyle w:val="TAL"/>
            </w:pPr>
            <w:r w:rsidRPr="00A15DCB">
              <w:t xml:space="preserve">  pdcch-Config CHOICE {</w:t>
            </w:r>
          </w:p>
        </w:tc>
        <w:tc>
          <w:tcPr>
            <w:tcW w:w="2267" w:type="dxa"/>
          </w:tcPr>
          <w:p w14:paraId="7D0A076D" w14:textId="77777777" w:rsidR="005755E8" w:rsidRPr="00A15DCB" w:rsidRDefault="005755E8" w:rsidP="009B330A">
            <w:pPr>
              <w:pStyle w:val="TAL"/>
            </w:pPr>
          </w:p>
        </w:tc>
        <w:tc>
          <w:tcPr>
            <w:tcW w:w="1700" w:type="dxa"/>
          </w:tcPr>
          <w:p w14:paraId="04CBE048" w14:textId="77777777" w:rsidR="005755E8" w:rsidRPr="00A15DCB" w:rsidRDefault="005755E8" w:rsidP="009B330A">
            <w:pPr>
              <w:pStyle w:val="TAL"/>
            </w:pPr>
          </w:p>
        </w:tc>
        <w:tc>
          <w:tcPr>
            <w:tcW w:w="1245" w:type="dxa"/>
          </w:tcPr>
          <w:p w14:paraId="1C67CB0D" w14:textId="77777777" w:rsidR="005755E8" w:rsidRPr="00A15DCB" w:rsidRDefault="005755E8" w:rsidP="009B330A">
            <w:pPr>
              <w:pStyle w:val="TAL"/>
            </w:pPr>
          </w:p>
        </w:tc>
      </w:tr>
      <w:tr w:rsidR="005755E8" w:rsidRPr="00A15DCB" w14:paraId="571B26C2" w14:textId="77777777" w:rsidTr="009B330A">
        <w:tc>
          <w:tcPr>
            <w:tcW w:w="4535" w:type="dxa"/>
          </w:tcPr>
          <w:p w14:paraId="03A99630" w14:textId="77777777" w:rsidR="005755E8" w:rsidRPr="00A15DCB" w:rsidRDefault="005755E8" w:rsidP="009B330A">
            <w:pPr>
              <w:pStyle w:val="TAL"/>
            </w:pPr>
            <w:r w:rsidRPr="00A15DCB">
              <w:t xml:space="preserve">    setup</w:t>
            </w:r>
          </w:p>
        </w:tc>
        <w:tc>
          <w:tcPr>
            <w:tcW w:w="2267" w:type="dxa"/>
          </w:tcPr>
          <w:p w14:paraId="1BF36D7B" w14:textId="77777777" w:rsidR="005755E8" w:rsidRPr="00A15DCB" w:rsidRDefault="005755E8" w:rsidP="009B330A">
            <w:pPr>
              <w:pStyle w:val="TAL"/>
            </w:pPr>
            <w:r w:rsidRPr="00A15DCB">
              <w:t xml:space="preserve">PDCCH-Config with condition </w:t>
            </w:r>
            <w:r w:rsidRPr="00A15DCB">
              <w:rPr>
                <w:lang w:eastAsia="zh-CN"/>
              </w:rPr>
              <w:t>DCI_1_3</w:t>
            </w:r>
          </w:p>
        </w:tc>
        <w:tc>
          <w:tcPr>
            <w:tcW w:w="1700" w:type="dxa"/>
          </w:tcPr>
          <w:p w14:paraId="64BBCA71" w14:textId="77777777" w:rsidR="005755E8" w:rsidRPr="00A15DCB" w:rsidRDefault="005755E8" w:rsidP="009B330A">
            <w:pPr>
              <w:pStyle w:val="TAL"/>
            </w:pPr>
          </w:p>
        </w:tc>
        <w:tc>
          <w:tcPr>
            <w:tcW w:w="1245" w:type="dxa"/>
          </w:tcPr>
          <w:p w14:paraId="13524B30" w14:textId="77777777" w:rsidR="005755E8" w:rsidRPr="00A15DCB" w:rsidRDefault="005755E8" w:rsidP="009B330A">
            <w:pPr>
              <w:pStyle w:val="TAL"/>
            </w:pPr>
          </w:p>
        </w:tc>
      </w:tr>
      <w:tr w:rsidR="005755E8" w:rsidRPr="00A15DCB" w14:paraId="021BBAD4" w14:textId="77777777" w:rsidTr="009B330A">
        <w:tc>
          <w:tcPr>
            <w:tcW w:w="4535" w:type="dxa"/>
          </w:tcPr>
          <w:p w14:paraId="47AAD4C4" w14:textId="77777777" w:rsidR="005755E8" w:rsidRPr="00A15DCB" w:rsidRDefault="005755E8" w:rsidP="009B330A">
            <w:pPr>
              <w:pStyle w:val="TAL"/>
            </w:pPr>
            <w:r w:rsidRPr="00A15DCB">
              <w:t xml:space="preserve">  }</w:t>
            </w:r>
          </w:p>
        </w:tc>
        <w:tc>
          <w:tcPr>
            <w:tcW w:w="2267" w:type="dxa"/>
          </w:tcPr>
          <w:p w14:paraId="7FB13971" w14:textId="77777777" w:rsidR="005755E8" w:rsidRPr="00A15DCB" w:rsidRDefault="005755E8" w:rsidP="009B330A">
            <w:pPr>
              <w:pStyle w:val="TAL"/>
            </w:pPr>
          </w:p>
        </w:tc>
        <w:tc>
          <w:tcPr>
            <w:tcW w:w="1700" w:type="dxa"/>
          </w:tcPr>
          <w:p w14:paraId="4CF5A6E0" w14:textId="77777777" w:rsidR="005755E8" w:rsidRPr="00A15DCB" w:rsidRDefault="005755E8" w:rsidP="009B330A">
            <w:pPr>
              <w:pStyle w:val="TAL"/>
            </w:pPr>
          </w:p>
        </w:tc>
        <w:tc>
          <w:tcPr>
            <w:tcW w:w="1245" w:type="dxa"/>
          </w:tcPr>
          <w:p w14:paraId="070FBEEA" w14:textId="77777777" w:rsidR="005755E8" w:rsidRPr="00A15DCB" w:rsidRDefault="005755E8" w:rsidP="009B330A">
            <w:pPr>
              <w:pStyle w:val="TAL"/>
            </w:pPr>
          </w:p>
        </w:tc>
      </w:tr>
      <w:tr w:rsidR="005755E8" w:rsidRPr="00A15DCB" w14:paraId="674F208C" w14:textId="77777777" w:rsidTr="009B330A">
        <w:tc>
          <w:tcPr>
            <w:tcW w:w="4535" w:type="dxa"/>
          </w:tcPr>
          <w:p w14:paraId="7CDB03BF" w14:textId="77777777" w:rsidR="005755E8" w:rsidRPr="00A15DCB" w:rsidRDefault="005755E8" w:rsidP="009B330A">
            <w:pPr>
              <w:pStyle w:val="TAL"/>
            </w:pPr>
            <w:r w:rsidRPr="00A15DCB">
              <w:t xml:space="preserve">  pdsch-Config CHOICE {</w:t>
            </w:r>
          </w:p>
        </w:tc>
        <w:tc>
          <w:tcPr>
            <w:tcW w:w="2267" w:type="dxa"/>
          </w:tcPr>
          <w:p w14:paraId="792BA115" w14:textId="77777777" w:rsidR="005755E8" w:rsidRPr="00A15DCB" w:rsidRDefault="005755E8" w:rsidP="009B330A">
            <w:pPr>
              <w:pStyle w:val="TAL"/>
            </w:pPr>
          </w:p>
        </w:tc>
        <w:tc>
          <w:tcPr>
            <w:tcW w:w="1700" w:type="dxa"/>
          </w:tcPr>
          <w:p w14:paraId="19CFACB9" w14:textId="77777777" w:rsidR="005755E8" w:rsidRPr="00A15DCB" w:rsidRDefault="005755E8" w:rsidP="009B330A">
            <w:pPr>
              <w:pStyle w:val="TAL"/>
            </w:pPr>
          </w:p>
        </w:tc>
        <w:tc>
          <w:tcPr>
            <w:tcW w:w="1245" w:type="dxa"/>
          </w:tcPr>
          <w:p w14:paraId="4F22060E" w14:textId="77777777" w:rsidR="005755E8" w:rsidRPr="00A15DCB" w:rsidRDefault="005755E8" w:rsidP="009B330A">
            <w:pPr>
              <w:pStyle w:val="TAL"/>
            </w:pPr>
          </w:p>
        </w:tc>
      </w:tr>
      <w:tr w:rsidR="005755E8" w:rsidRPr="00A15DCB" w14:paraId="41E22DE2" w14:textId="77777777" w:rsidTr="009B330A">
        <w:tc>
          <w:tcPr>
            <w:tcW w:w="4535" w:type="dxa"/>
          </w:tcPr>
          <w:p w14:paraId="61A0966A" w14:textId="77777777" w:rsidR="005755E8" w:rsidRPr="00A15DCB" w:rsidRDefault="005755E8" w:rsidP="009B330A">
            <w:pPr>
              <w:pStyle w:val="TAL"/>
            </w:pPr>
            <w:r w:rsidRPr="00A15DCB">
              <w:t xml:space="preserve">    setup</w:t>
            </w:r>
          </w:p>
        </w:tc>
        <w:tc>
          <w:tcPr>
            <w:tcW w:w="2267" w:type="dxa"/>
          </w:tcPr>
          <w:p w14:paraId="68B74E80" w14:textId="77777777" w:rsidR="005755E8" w:rsidRPr="00A15DCB" w:rsidRDefault="005755E8" w:rsidP="009B330A">
            <w:pPr>
              <w:pStyle w:val="TAL"/>
            </w:pPr>
            <w:r w:rsidRPr="00A15DCB">
              <w:t xml:space="preserve">PDSCH-Config with condition </w:t>
            </w:r>
            <w:r w:rsidRPr="00A15DCB">
              <w:rPr>
                <w:lang w:eastAsia="zh-CN"/>
              </w:rPr>
              <w:t>DCI_1_3</w:t>
            </w:r>
          </w:p>
        </w:tc>
        <w:tc>
          <w:tcPr>
            <w:tcW w:w="1700" w:type="dxa"/>
          </w:tcPr>
          <w:p w14:paraId="5B4B7737" w14:textId="77777777" w:rsidR="005755E8" w:rsidRPr="00A15DCB" w:rsidRDefault="005755E8" w:rsidP="009B330A">
            <w:pPr>
              <w:pStyle w:val="TAL"/>
            </w:pPr>
          </w:p>
        </w:tc>
        <w:tc>
          <w:tcPr>
            <w:tcW w:w="1245" w:type="dxa"/>
          </w:tcPr>
          <w:p w14:paraId="79295657" w14:textId="77777777" w:rsidR="005755E8" w:rsidRPr="00A15DCB" w:rsidRDefault="005755E8" w:rsidP="009B330A">
            <w:pPr>
              <w:pStyle w:val="TAL"/>
            </w:pPr>
          </w:p>
        </w:tc>
      </w:tr>
      <w:tr w:rsidR="005755E8" w:rsidRPr="00A15DCB" w14:paraId="12B0DD63" w14:textId="77777777" w:rsidTr="009B330A">
        <w:tc>
          <w:tcPr>
            <w:tcW w:w="4535" w:type="dxa"/>
          </w:tcPr>
          <w:p w14:paraId="1D070EB2" w14:textId="77777777" w:rsidR="005755E8" w:rsidRPr="00A15DCB" w:rsidRDefault="005755E8" w:rsidP="009B330A">
            <w:pPr>
              <w:pStyle w:val="TAL"/>
            </w:pPr>
            <w:r w:rsidRPr="00A15DCB">
              <w:t xml:space="preserve">  }</w:t>
            </w:r>
          </w:p>
        </w:tc>
        <w:tc>
          <w:tcPr>
            <w:tcW w:w="2267" w:type="dxa"/>
          </w:tcPr>
          <w:p w14:paraId="32CB831B" w14:textId="77777777" w:rsidR="005755E8" w:rsidRPr="00A15DCB" w:rsidRDefault="005755E8" w:rsidP="009B330A">
            <w:pPr>
              <w:pStyle w:val="TAL"/>
            </w:pPr>
          </w:p>
        </w:tc>
        <w:tc>
          <w:tcPr>
            <w:tcW w:w="1700" w:type="dxa"/>
          </w:tcPr>
          <w:p w14:paraId="44715E60" w14:textId="77777777" w:rsidR="005755E8" w:rsidRPr="00A15DCB" w:rsidRDefault="005755E8" w:rsidP="009B330A">
            <w:pPr>
              <w:pStyle w:val="TAL"/>
            </w:pPr>
          </w:p>
        </w:tc>
        <w:tc>
          <w:tcPr>
            <w:tcW w:w="1245" w:type="dxa"/>
          </w:tcPr>
          <w:p w14:paraId="4C3E7239" w14:textId="77777777" w:rsidR="005755E8" w:rsidRPr="00A15DCB" w:rsidRDefault="005755E8" w:rsidP="009B330A">
            <w:pPr>
              <w:pStyle w:val="TAL"/>
            </w:pPr>
          </w:p>
        </w:tc>
      </w:tr>
      <w:tr w:rsidR="005755E8" w:rsidRPr="00A15DCB" w14:paraId="70F9BC16" w14:textId="77777777" w:rsidTr="009B330A">
        <w:tc>
          <w:tcPr>
            <w:tcW w:w="4535" w:type="dxa"/>
          </w:tcPr>
          <w:p w14:paraId="2629C8ED" w14:textId="77777777" w:rsidR="005755E8" w:rsidRPr="00A15DCB" w:rsidRDefault="005755E8" w:rsidP="009B330A">
            <w:pPr>
              <w:pStyle w:val="TAL"/>
              <w:rPr>
                <w:lang w:eastAsia="zh-CN"/>
              </w:rPr>
            </w:pPr>
            <w:r w:rsidRPr="00A15DCB">
              <w:rPr>
                <w:lang w:eastAsia="zh-CN"/>
              </w:rPr>
              <w:t>}</w:t>
            </w:r>
          </w:p>
        </w:tc>
        <w:tc>
          <w:tcPr>
            <w:tcW w:w="2267" w:type="dxa"/>
          </w:tcPr>
          <w:p w14:paraId="2C0DFB26" w14:textId="77777777" w:rsidR="005755E8" w:rsidRPr="00A15DCB" w:rsidRDefault="005755E8" w:rsidP="009B330A">
            <w:pPr>
              <w:pStyle w:val="TAL"/>
            </w:pPr>
          </w:p>
        </w:tc>
        <w:tc>
          <w:tcPr>
            <w:tcW w:w="1700" w:type="dxa"/>
          </w:tcPr>
          <w:p w14:paraId="2F68AC7C" w14:textId="77777777" w:rsidR="005755E8" w:rsidRPr="00A15DCB" w:rsidRDefault="005755E8" w:rsidP="009B330A">
            <w:pPr>
              <w:pStyle w:val="TAL"/>
            </w:pPr>
          </w:p>
        </w:tc>
        <w:tc>
          <w:tcPr>
            <w:tcW w:w="1245" w:type="dxa"/>
          </w:tcPr>
          <w:p w14:paraId="5DADD60E" w14:textId="77777777" w:rsidR="005755E8" w:rsidRPr="00A15DCB" w:rsidRDefault="005755E8" w:rsidP="009B330A">
            <w:pPr>
              <w:pStyle w:val="TAL"/>
            </w:pPr>
          </w:p>
        </w:tc>
      </w:tr>
    </w:tbl>
    <w:p w14:paraId="37B19280" w14:textId="77777777" w:rsidR="005755E8" w:rsidRPr="00A15DCB" w:rsidRDefault="005755E8" w:rsidP="005755E8">
      <w:pPr>
        <w:rPr>
          <w:lang w:eastAsia="zh-CN"/>
        </w:rPr>
      </w:pPr>
    </w:p>
    <w:p w14:paraId="324E11BE" w14:textId="77777777" w:rsidR="005755E8" w:rsidRPr="00A15DCB" w:rsidRDefault="005755E8" w:rsidP="005755E8">
      <w:pPr>
        <w:pStyle w:val="TH"/>
      </w:pPr>
      <w:r w:rsidRPr="00A15DCB">
        <w:lastRenderedPageBreak/>
        <w:t>Table 7.1.1.2.9.1.3.3-</w:t>
      </w:r>
      <w:r w:rsidRPr="00A15DCB">
        <w:rPr>
          <w:lang w:eastAsia="zh-CN"/>
        </w:rPr>
        <w:t>5</w:t>
      </w:r>
      <w:r w:rsidRPr="00A15DCB">
        <w:t xml:space="preserve">: </w:t>
      </w:r>
      <w:r w:rsidRPr="00A15DCB">
        <w:rPr>
          <w:i/>
        </w:rPr>
        <w:t>ServingCellConfigCommon</w:t>
      </w:r>
      <w:r w:rsidRPr="00A15DCB">
        <w:t xml:space="preserve"> (Table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6860DF0E" w14:textId="77777777" w:rsidTr="009B330A">
        <w:tc>
          <w:tcPr>
            <w:tcW w:w="9747" w:type="dxa"/>
            <w:gridSpan w:val="4"/>
          </w:tcPr>
          <w:p w14:paraId="780B664F" w14:textId="77777777" w:rsidR="005755E8" w:rsidRPr="00A15DCB" w:rsidRDefault="005755E8" w:rsidP="009B330A">
            <w:pPr>
              <w:pStyle w:val="TAH"/>
              <w:jc w:val="left"/>
              <w:rPr>
                <w:b w:val="0"/>
              </w:rPr>
            </w:pPr>
            <w:r w:rsidRPr="00A15DCB">
              <w:rPr>
                <w:b w:val="0"/>
              </w:rPr>
              <w:t>Derivation Path: TS 38.508</w:t>
            </w:r>
            <w:r w:rsidRPr="00A15DCB">
              <w:rPr>
                <w:b w:val="0"/>
                <w:lang w:eastAsia="zh-CN"/>
              </w:rPr>
              <w:t>-1 [4], T</w:t>
            </w:r>
            <w:r w:rsidRPr="00A15DCB">
              <w:rPr>
                <w:b w:val="0"/>
              </w:rPr>
              <w:t xml:space="preserve">able </w:t>
            </w:r>
            <w:r w:rsidRPr="00A15DCB">
              <w:rPr>
                <w:b w:val="0"/>
                <w:snapToGrid w:val="0"/>
                <w:lang w:eastAsia="zh-CN"/>
              </w:rPr>
              <w:t>4.6.3-168</w:t>
            </w:r>
            <w:r w:rsidRPr="00A15DCB">
              <w:rPr>
                <w:b w:val="0"/>
              </w:rPr>
              <w:t xml:space="preserve"> with </w:t>
            </w:r>
            <w:r w:rsidRPr="00A15DCB">
              <w:rPr>
                <w:b w:val="0"/>
                <w:snapToGrid w:val="0"/>
                <w:lang w:eastAsia="zh-CN"/>
              </w:rPr>
              <w:t>condition No_UL and SCell_add</w:t>
            </w:r>
          </w:p>
        </w:tc>
      </w:tr>
      <w:tr w:rsidR="005755E8" w:rsidRPr="00A15DCB" w14:paraId="5AA3F7AD" w14:textId="77777777" w:rsidTr="009B330A">
        <w:tc>
          <w:tcPr>
            <w:tcW w:w="4535" w:type="dxa"/>
          </w:tcPr>
          <w:p w14:paraId="675A0DC0" w14:textId="77777777" w:rsidR="005755E8" w:rsidRPr="00A15DCB" w:rsidRDefault="005755E8" w:rsidP="009B330A">
            <w:pPr>
              <w:pStyle w:val="TAH"/>
            </w:pPr>
            <w:r w:rsidRPr="00A15DCB">
              <w:t>Information Element</w:t>
            </w:r>
          </w:p>
        </w:tc>
        <w:tc>
          <w:tcPr>
            <w:tcW w:w="2267" w:type="dxa"/>
          </w:tcPr>
          <w:p w14:paraId="04CE6DA6" w14:textId="77777777" w:rsidR="005755E8" w:rsidRPr="00A15DCB" w:rsidRDefault="005755E8" w:rsidP="009B330A">
            <w:pPr>
              <w:pStyle w:val="TAH"/>
            </w:pPr>
            <w:r w:rsidRPr="00A15DCB">
              <w:t>Value/remark</w:t>
            </w:r>
          </w:p>
        </w:tc>
        <w:tc>
          <w:tcPr>
            <w:tcW w:w="1700" w:type="dxa"/>
          </w:tcPr>
          <w:p w14:paraId="7E51262F" w14:textId="77777777" w:rsidR="005755E8" w:rsidRPr="00A15DCB" w:rsidRDefault="005755E8" w:rsidP="009B330A">
            <w:pPr>
              <w:pStyle w:val="TAH"/>
            </w:pPr>
            <w:r w:rsidRPr="00A15DCB">
              <w:t>Comment</w:t>
            </w:r>
          </w:p>
        </w:tc>
        <w:tc>
          <w:tcPr>
            <w:tcW w:w="1245" w:type="dxa"/>
          </w:tcPr>
          <w:p w14:paraId="0A32D1B6" w14:textId="77777777" w:rsidR="005755E8" w:rsidRPr="00A15DCB" w:rsidRDefault="005755E8" w:rsidP="009B330A">
            <w:pPr>
              <w:pStyle w:val="TAH"/>
            </w:pPr>
            <w:r w:rsidRPr="00A15DCB">
              <w:t>Condition</w:t>
            </w:r>
          </w:p>
        </w:tc>
      </w:tr>
      <w:tr w:rsidR="005755E8" w:rsidRPr="00A15DCB" w14:paraId="72D3A664" w14:textId="77777777" w:rsidTr="009B330A">
        <w:tc>
          <w:tcPr>
            <w:tcW w:w="4535" w:type="dxa"/>
          </w:tcPr>
          <w:p w14:paraId="5F618967" w14:textId="77777777" w:rsidR="005755E8" w:rsidRPr="00A15DCB" w:rsidRDefault="005755E8" w:rsidP="009B330A">
            <w:pPr>
              <w:pStyle w:val="TAL"/>
            </w:pPr>
            <w:r w:rsidRPr="00A15DCB">
              <w:t>ServingCellConfigCommon ::= SEQUENCE {</w:t>
            </w:r>
          </w:p>
        </w:tc>
        <w:tc>
          <w:tcPr>
            <w:tcW w:w="2267" w:type="dxa"/>
          </w:tcPr>
          <w:p w14:paraId="3BE1214A" w14:textId="77777777" w:rsidR="005755E8" w:rsidRPr="00A15DCB" w:rsidRDefault="005755E8" w:rsidP="009B330A">
            <w:pPr>
              <w:pStyle w:val="TAL"/>
            </w:pPr>
          </w:p>
        </w:tc>
        <w:tc>
          <w:tcPr>
            <w:tcW w:w="1700" w:type="dxa"/>
          </w:tcPr>
          <w:p w14:paraId="46C6EACD" w14:textId="77777777" w:rsidR="005755E8" w:rsidRPr="00A15DCB" w:rsidRDefault="005755E8" w:rsidP="009B330A">
            <w:pPr>
              <w:pStyle w:val="TAL"/>
            </w:pPr>
          </w:p>
        </w:tc>
        <w:tc>
          <w:tcPr>
            <w:tcW w:w="1245" w:type="dxa"/>
          </w:tcPr>
          <w:p w14:paraId="582A88EC" w14:textId="77777777" w:rsidR="005755E8" w:rsidRPr="00A15DCB" w:rsidRDefault="005755E8" w:rsidP="009B330A">
            <w:pPr>
              <w:pStyle w:val="TAL"/>
            </w:pPr>
          </w:p>
        </w:tc>
      </w:tr>
      <w:tr w:rsidR="005755E8" w:rsidRPr="00A15DCB" w14:paraId="1D06BCDC" w14:textId="77777777" w:rsidTr="009B330A">
        <w:tc>
          <w:tcPr>
            <w:tcW w:w="4535" w:type="dxa"/>
          </w:tcPr>
          <w:p w14:paraId="3CA3304E" w14:textId="77777777" w:rsidR="005755E8" w:rsidRPr="00A15DCB" w:rsidRDefault="005755E8" w:rsidP="009B330A">
            <w:pPr>
              <w:pStyle w:val="TAL"/>
            </w:pPr>
            <w:r w:rsidRPr="00A15DCB">
              <w:t xml:space="preserve">  physCellId</w:t>
            </w:r>
          </w:p>
        </w:tc>
        <w:tc>
          <w:tcPr>
            <w:tcW w:w="2267" w:type="dxa"/>
          </w:tcPr>
          <w:p w14:paraId="5B81026A" w14:textId="77777777" w:rsidR="005755E8" w:rsidRPr="00A15DCB" w:rsidRDefault="005755E8" w:rsidP="009B330A">
            <w:pPr>
              <w:pStyle w:val="TAL"/>
              <w:rPr>
                <w:lang w:eastAsia="zh-CN"/>
              </w:rPr>
            </w:pPr>
            <w:r w:rsidRPr="00A15DCB">
              <w:rPr>
                <w:rFonts w:eastAsia="MS Mincho"/>
              </w:rPr>
              <w:t xml:space="preserve">Physical Cell Identity of </w:t>
            </w:r>
            <w:r w:rsidRPr="00A15DCB">
              <w:rPr>
                <w:lang w:eastAsia="zh-CN"/>
              </w:rPr>
              <w:t xml:space="preserve">NR </w:t>
            </w:r>
            <w:r w:rsidRPr="00A15DCB">
              <w:rPr>
                <w:rFonts w:eastAsia="MS Mincho"/>
              </w:rPr>
              <w:t>Cell 3</w:t>
            </w:r>
          </w:p>
        </w:tc>
        <w:tc>
          <w:tcPr>
            <w:tcW w:w="1700" w:type="dxa"/>
          </w:tcPr>
          <w:p w14:paraId="7F4693CA" w14:textId="77777777" w:rsidR="005755E8" w:rsidRPr="00A15DCB" w:rsidRDefault="005755E8" w:rsidP="009B330A">
            <w:pPr>
              <w:pStyle w:val="TAL"/>
            </w:pPr>
          </w:p>
        </w:tc>
        <w:tc>
          <w:tcPr>
            <w:tcW w:w="1245" w:type="dxa"/>
          </w:tcPr>
          <w:p w14:paraId="51A0B32E" w14:textId="77777777" w:rsidR="005755E8" w:rsidRPr="00A15DCB" w:rsidRDefault="005755E8" w:rsidP="009B330A">
            <w:pPr>
              <w:pStyle w:val="TAL"/>
            </w:pPr>
          </w:p>
        </w:tc>
      </w:tr>
      <w:tr w:rsidR="005755E8" w:rsidRPr="00A15DCB" w14:paraId="7A341364" w14:textId="77777777" w:rsidTr="009B330A">
        <w:tc>
          <w:tcPr>
            <w:tcW w:w="4535" w:type="dxa"/>
          </w:tcPr>
          <w:p w14:paraId="268812E6" w14:textId="77777777" w:rsidR="005755E8" w:rsidRPr="00A15DCB" w:rsidRDefault="005755E8" w:rsidP="009B330A">
            <w:pPr>
              <w:pStyle w:val="TAL"/>
            </w:pPr>
            <w:r w:rsidRPr="00A15DCB">
              <w:t xml:space="preserve">  downlinkConfigCommon</w:t>
            </w:r>
          </w:p>
        </w:tc>
        <w:tc>
          <w:tcPr>
            <w:tcW w:w="2267" w:type="dxa"/>
          </w:tcPr>
          <w:p w14:paraId="4D49C643" w14:textId="77777777" w:rsidR="005755E8" w:rsidRPr="00A15DCB" w:rsidRDefault="005755E8" w:rsidP="009B330A">
            <w:pPr>
              <w:pStyle w:val="TAL"/>
              <w:rPr>
                <w:rFonts w:eastAsia="MS Mincho"/>
              </w:rPr>
            </w:pPr>
            <w:r w:rsidRPr="00A15DCB">
              <w:t>DownlinkConfigCommon</w:t>
            </w:r>
          </w:p>
        </w:tc>
        <w:tc>
          <w:tcPr>
            <w:tcW w:w="1700" w:type="dxa"/>
          </w:tcPr>
          <w:p w14:paraId="2247E7D6" w14:textId="77777777" w:rsidR="005755E8" w:rsidRPr="00A15DCB" w:rsidRDefault="005755E8" w:rsidP="009B330A">
            <w:pPr>
              <w:pStyle w:val="TAL"/>
            </w:pPr>
            <w:r w:rsidRPr="00A15DCB">
              <w:t>Table 7.1.1.2.9.1.3</w:t>
            </w:r>
            <w:r w:rsidRPr="00A15DCB">
              <w:rPr>
                <w:lang w:eastAsia="zh-CN"/>
              </w:rPr>
              <w:t>.3</w:t>
            </w:r>
            <w:r w:rsidRPr="00A15DCB">
              <w:t>-</w:t>
            </w:r>
            <w:r w:rsidRPr="00A15DCB">
              <w:rPr>
                <w:lang w:eastAsia="zh-CN"/>
              </w:rPr>
              <w:t>6</w:t>
            </w:r>
          </w:p>
        </w:tc>
        <w:tc>
          <w:tcPr>
            <w:tcW w:w="1245" w:type="dxa"/>
          </w:tcPr>
          <w:p w14:paraId="3B95BB02" w14:textId="77777777" w:rsidR="005755E8" w:rsidRPr="00A15DCB" w:rsidRDefault="005755E8" w:rsidP="009B330A">
            <w:pPr>
              <w:pStyle w:val="TAL"/>
            </w:pPr>
          </w:p>
        </w:tc>
      </w:tr>
      <w:tr w:rsidR="005755E8" w:rsidRPr="00A15DCB" w14:paraId="08AF242A" w14:textId="77777777" w:rsidTr="009B330A">
        <w:tc>
          <w:tcPr>
            <w:tcW w:w="4535" w:type="dxa"/>
            <w:tcBorders>
              <w:bottom w:val="single" w:sz="4" w:space="0" w:color="auto"/>
            </w:tcBorders>
          </w:tcPr>
          <w:p w14:paraId="3AD8D119" w14:textId="77777777" w:rsidR="005755E8" w:rsidRPr="00A15DCB" w:rsidRDefault="005755E8" w:rsidP="009B330A">
            <w:pPr>
              <w:pStyle w:val="TAL"/>
            </w:pPr>
            <w:r w:rsidRPr="00A15DCB">
              <w:t>}</w:t>
            </w:r>
          </w:p>
        </w:tc>
        <w:tc>
          <w:tcPr>
            <w:tcW w:w="2267" w:type="dxa"/>
          </w:tcPr>
          <w:p w14:paraId="2ADA89F8" w14:textId="77777777" w:rsidR="005755E8" w:rsidRPr="00A15DCB" w:rsidRDefault="005755E8" w:rsidP="009B330A">
            <w:pPr>
              <w:pStyle w:val="TAL"/>
            </w:pPr>
          </w:p>
        </w:tc>
        <w:tc>
          <w:tcPr>
            <w:tcW w:w="1700" w:type="dxa"/>
          </w:tcPr>
          <w:p w14:paraId="1CEBB96D" w14:textId="77777777" w:rsidR="005755E8" w:rsidRPr="00A15DCB" w:rsidRDefault="005755E8" w:rsidP="009B330A">
            <w:pPr>
              <w:pStyle w:val="TAL"/>
            </w:pPr>
          </w:p>
        </w:tc>
        <w:tc>
          <w:tcPr>
            <w:tcW w:w="1245" w:type="dxa"/>
          </w:tcPr>
          <w:p w14:paraId="1A354545" w14:textId="77777777" w:rsidR="005755E8" w:rsidRPr="00A15DCB" w:rsidRDefault="005755E8" w:rsidP="009B330A">
            <w:pPr>
              <w:pStyle w:val="TAL"/>
            </w:pPr>
          </w:p>
        </w:tc>
      </w:tr>
    </w:tbl>
    <w:p w14:paraId="420B064C" w14:textId="77777777" w:rsidR="005755E8" w:rsidRPr="00A15DCB" w:rsidRDefault="005755E8" w:rsidP="005755E8"/>
    <w:p w14:paraId="3BFD5D70" w14:textId="77777777" w:rsidR="005755E8" w:rsidRPr="00A15DCB" w:rsidRDefault="005755E8" w:rsidP="005755E8">
      <w:pPr>
        <w:pStyle w:val="TH"/>
      </w:pPr>
      <w:r w:rsidRPr="00A15DCB">
        <w:t>Table 7.1.1.2.9.1.3</w:t>
      </w:r>
      <w:r w:rsidRPr="00A15DCB">
        <w:rPr>
          <w:lang w:eastAsia="zh-CN"/>
        </w:rPr>
        <w:t>.3</w:t>
      </w:r>
      <w:r w:rsidRPr="00A15DCB">
        <w:t>-</w:t>
      </w:r>
      <w:r w:rsidRPr="00A15DCB">
        <w:rPr>
          <w:lang w:eastAsia="zh-CN"/>
        </w:rPr>
        <w:t>6</w:t>
      </w:r>
      <w:r w:rsidRPr="00A15DCB">
        <w:t xml:space="preserve">: </w:t>
      </w:r>
      <w:r w:rsidRPr="00A15DCB">
        <w:rPr>
          <w:i/>
        </w:rPr>
        <w:t>DownlinkConfigCommon</w:t>
      </w:r>
      <w:r w:rsidRPr="00A15DCB">
        <w:t xml:space="preserve"> (Table 7.1.1.2.9.1.3.3-</w:t>
      </w:r>
      <w:r w:rsidRPr="00A15DCB">
        <w:rPr>
          <w:lang w:eastAsia="zh-CN"/>
        </w:rPr>
        <w:t>5</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647F779C" w14:textId="77777777" w:rsidTr="009B330A">
        <w:tc>
          <w:tcPr>
            <w:tcW w:w="9747" w:type="dxa"/>
            <w:gridSpan w:val="4"/>
          </w:tcPr>
          <w:p w14:paraId="01F664A3"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r w:rsidRPr="00A15DCB">
              <w:rPr>
                <w:b w:val="0"/>
              </w:rPr>
              <w:t>Table 4.6.3-52 with condition SCell_add</w:t>
            </w:r>
          </w:p>
        </w:tc>
      </w:tr>
      <w:tr w:rsidR="005755E8" w:rsidRPr="00A15DCB" w14:paraId="3E735878" w14:textId="77777777" w:rsidTr="009B330A">
        <w:tc>
          <w:tcPr>
            <w:tcW w:w="4535" w:type="dxa"/>
          </w:tcPr>
          <w:p w14:paraId="091C96EF" w14:textId="77777777" w:rsidR="005755E8" w:rsidRPr="00A15DCB" w:rsidRDefault="005755E8" w:rsidP="009B330A">
            <w:pPr>
              <w:pStyle w:val="TAH"/>
            </w:pPr>
            <w:r w:rsidRPr="00A15DCB">
              <w:t>Information Element</w:t>
            </w:r>
          </w:p>
        </w:tc>
        <w:tc>
          <w:tcPr>
            <w:tcW w:w="2267" w:type="dxa"/>
          </w:tcPr>
          <w:p w14:paraId="28D71196" w14:textId="77777777" w:rsidR="005755E8" w:rsidRPr="00A15DCB" w:rsidRDefault="005755E8" w:rsidP="009B330A">
            <w:pPr>
              <w:pStyle w:val="TAH"/>
            </w:pPr>
            <w:r w:rsidRPr="00A15DCB">
              <w:t>Value/remark</w:t>
            </w:r>
          </w:p>
        </w:tc>
        <w:tc>
          <w:tcPr>
            <w:tcW w:w="1700" w:type="dxa"/>
          </w:tcPr>
          <w:p w14:paraId="5DCA7B43" w14:textId="77777777" w:rsidR="005755E8" w:rsidRPr="00A15DCB" w:rsidRDefault="005755E8" w:rsidP="009B330A">
            <w:pPr>
              <w:pStyle w:val="TAH"/>
            </w:pPr>
            <w:r w:rsidRPr="00A15DCB">
              <w:t>Comment</w:t>
            </w:r>
          </w:p>
        </w:tc>
        <w:tc>
          <w:tcPr>
            <w:tcW w:w="1245" w:type="dxa"/>
          </w:tcPr>
          <w:p w14:paraId="3BE79607" w14:textId="77777777" w:rsidR="005755E8" w:rsidRPr="00A15DCB" w:rsidRDefault="005755E8" w:rsidP="009B330A">
            <w:pPr>
              <w:pStyle w:val="TAH"/>
            </w:pPr>
            <w:r w:rsidRPr="00A15DCB">
              <w:t>Condition</w:t>
            </w:r>
          </w:p>
        </w:tc>
      </w:tr>
      <w:tr w:rsidR="005755E8" w:rsidRPr="00A15DCB" w14:paraId="11004D9C" w14:textId="77777777" w:rsidTr="009B330A">
        <w:tc>
          <w:tcPr>
            <w:tcW w:w="4535" w:type="dxa"/>
          </w:tcPr>
          <w:p w14:paraId="6A15C9D5" w14:textId="77777777" w:rsidR="005755E8" w:rsidRPr="00A15DCB" w:rsidRDefault="005755E8" w:rsidP="009B330A">
            <w:pPr>
              <w:pStyle w:val="TAL"/>
            </w:pPr>
            <w:r w:rsidRPr="00A15DCB">
              <w:t xml:space="preserve">DownlinkConfigCommon ::= </w:t>
            </w:r>
            <w:r w:rsidRPr="00A15DCB">
              <w:rPr>
                <w:snapToGrid w:val="0"/>
              </w:rPr>
              <w:t xml:space="preserve">SEQUENCE </w:t>
            </w:r>
            <w:r w:rsidRPr="00A15DCB">
              <w:t>{</w:t>
            </w:r>
          </w:p>
        </w:tc>
        <w:tc>
          <w:tcPr>
            <w:tcW w:w="2267" w:type="dxa"/>
          </w:tcPr>
          <w:p w14:paraId="60ECF334" w14:textId="77777777" w:rsidR="005755E8" w:rsidRPr="00A15DCB" w:rsidRDefault="005755E8" w:rsidP="009B330A">
            <w:pPr>
              <w:pStyle w:val="TAL"/>
            </w:pPr>
          </w:p>
        </w:tc>
        <w:tc>
          <w:tcPr>
            <w:tcW w:w="1700" w:type="dxa"/>
          </w:tcPr>
          <w:p w14:paraId="7D3AF145" w14:textId="77777777" w:rsidR="005755E8" w:rsidRPr="00A15DCB" w:rsidRDefault="005755E8" w:rsidP="009B330A">
            <w:pPr>
              <w:pStyle w:val="TAL"/>
            </w:pPr>
          </w:p>
        </w:tc>
        <w:tc>
          <w:tcPr>
            <w:tcW w:w="1245" w:type="dxa"/>
          </w:tcPr>
          <w:p w14:paraId="5946ED09" w14:textId="77777777" w:rsidR="005755E8" w:rsidRPr="00A15DCB" w:rsidRDefault="005755E8" w:rsidP="009B330A">
            <w:pPr>
              <w:pStyle w:val="TAL"/>
            </w:pPr>
          </w:p>
        </w:tc>
      </w:tr>
      <w:tr w:rsidR="005755E8" w:rsidRPr="00A15DCB" w14:paraId="518C350E" w14:textId="77777777" w:rsidTr="009B330A">
        <w:tc>
          <w:tcPr>
            <w:tcW w:w="4535" w:type="dxa"/>
          </w:tcPr>
          <w:p w14:paraId="53AE1D42"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initialDownlinkBWP</w:t>
            </w:r>
          </w:p>
        </w:tc>
        <w:tc>
          <w:tcPr>
            <w:tcW w:w="2267" w:type="dxa"/>
          </w:tcPr>
          <w:p w14:paraId="59A540AC" w14:textId="77777777" w:rsidR="005755E8" w:rsidRPr="00A15DCB" w:rsidRDefault="005755E8" w:rsidP="009B330A">
            <w:pPr>
              <w:keepNext/>
              <w:keepLines/>
              <w:spacing w:after="0"/>
              <w:rPr>
                <w:rFonts w:ascii="Arial" w:hAnsi="Arial"/>
                <w:sz w:val="18"/>
              </w:rPr>
            </w:pPr>
            <w:r w:rsidRPr="00A15DCB">
              <w:rPr>
                <w:rFonts w:ascii="Arial" w:hAnsi="Arial"/>
                <w:sz w:val="18"/>
              </w:rPr>
              <w:t>BWP-DownlinkCommon</w:t>
            </w:r>
          </w:p>
        </w:tc>
        <w:tc>
          <w:tcPr>
            <w:tcW w:w="1700" w:type="dxa"/>
          </w:tcPr>
          <w:p w14:paraId="33AEDC34" w14:textId="77777777" w:rsidR="005755E8" w:rsidRPr="00A15DCB" w:rsidRDefault="005755E8" w:rsidP="009B330A">
            <w:pPr>
              <w:pStyle w:val="TAL"/>
            </w:pPr>
            <w:r w:rsidRPr="00A15DCB">
              <w:t>Table 7.1.1.2.9.1.3.3-7</w:t>
            </w:r>
          </w:p>
        </w:tc>
        <w:tc>
          <w:tcPr>
            <w:tcW w:w="1245" w:type="dxa"/>
          </w:tcPr>
          <w:p w14:paraId="564288F0" w14:textId="77777777" w:rsidR="005755E8" w:rsidRPr="00A15DCB" w:rsidRDefault="005755E8" w:rsidP="009B330A">
            <w:pPr>
              <w:keepNext/>
              <w:keepLines/>
              <w:spacing w:after="0"/>
              <w:rPr>
                <w:rFonts w:ascii="Arial" w:hAnsi="Arial"/>
                <w:sz w:val="18"/>
              </w:rPr>
            </w:pPr>
          </w:p>
        </w:tc>
      </w:tr>
      <w:tr w:rsidR="005755E8" w:rsidRPr="00A15DCB" w14:paraId="62A40A71" w14:textId="77777777" w:rsidTr="009B330A">
        <w:tc>
          <w:tcPr>
            <w:tcW w:w="4535" w:type="dxa"/>
            <w:tcBorders>
              <w:bottom w:val="single" w:sz="4" w:space="0" w:color="auto"/>
            </w:tcBorders>
          </w:tcPr>
          <w:p w14:paraId="0ADC3A13" w14:textId="77777777" w:rsidR="005755E8" w:rsidRPr="00A15DCB" w:rsidRDefault="005755E8" w:rsidP="009B330A">
            <w:pPr>
              <w:pStyle w:val="TAL"/>
            </w:pPr>
            <w:r w:rsidRPr="00A15DCB">
              <w:t>}</w:t>
            </w:r>
          </w:p>
        </w:tc>
        <w:tc>
          <w:tcPr>
            <w:tcW w:w="2267" w:type="dxa"/>
          </w:tcPr>
          <w:p w14:paraId="3DAC922A" w14:textId="77777777" w:rsidR="005755E8" w:rsidRPr="00A15DCB" w:rsidRDefault="005755E8" w:rsidP="009B330A">
            <w:pPr>
              <w:pStyle w:val="TAL"/>
            </w:pPr>
          </w:p>
        </w:tc>
        <w:tc>
          <w:tcPr>
            <w:tcW w:w="1700" w:type="dxa"/>
          </w:tcPr>
          <w:p w14:paraId="207035FE" w14:textId="77777777" w:rsidR="005755E8" w:rsidRPr="00A15DCB" w:rsidRDefault="005755E8" w:rsidP="009B330A">
            <w:pPr>
              <w:pStyle w:val="TAL"/>
            </w:pPr>
          </w:p>
        </w:tc>
        <w:tc>
          <w:tcPr>
            <w:tcW w:w="1245" w:type="dxa"/>
          </w:tcPr>
          <w:p w14:paraId="0BD417DC" w14:textId="77777777" w:rsidR="005755E8" w:rsidRPr="00A15DCB" w:rsidRDefault="005755E8" w:rsidP="009B330A">
            <w:pPr>
              <w:pStyle w:val="TAL"/>
            </w:pPr>
          </w:p>
        </w:tc>
      </w:tr>
    </w:tbl>
    <w:p w14:paraId="4A3181BE" w14:textId="77777777" w:rsidR="005755E8" w:rsidRPr="00A15DCB" w:rsidRDefault="005755E8" w:rsidP="005755E8"/>
    <w:p w14:paraId="684B370E" w14:textId="77777777" w:rsidR="005755E8" w:rsidRPr="00A15DCB" w:rsidRDefault="005755E8" w:rsidP="005755E8">
      <w:pPr>
        <w:pStyle w:val="TH"/>
      </w:pPr>
      <w:r w:rsidRPr="00A15DCB">
        <w:t>Table 7.1.1.2.9.1.3</w:t>
      </w:r>
      <w:r w:rsidRPr="00A15DCB">
        <w:rPr>
          <w:lang w:eastAsia="zh-CN"/>
        </w:rPr>
        <w:t>.3</w:t>
      </w:r>
      <w:r w:rsidRPr="00A15DCB">
        <w:t>-</w:t>
      </w:r>
      <w:r w:rsidRPr="00A15DCB">
        <w:rPr>
          <w:lang w:eastAsia="zh-CN"/>
        </w:rPr>
        <w:t>7</w:t>
      </w:r>
      <w:r w:rsidRPr="00A15DCB">
        <w:t xml:space="preserve">: </w:t>
      </w:r>
      <w:r w:rsidRPr="00A15DCB">
        <w:rPr>
          <w:i/>
          <w:sz w:val="18"/>
        </w:rPr>
        <w:t>BWP-DownlinkCommon</w:t>
      </w:r>
      <w:r w:rsidRPr="00A15DCB">
        <w:t xml:space="preserve"> (Table 7.1.1.2.9.1.3</w:t>
      </w:r>
      <w:r w:rsidRPr="00A15DCB">
        <w:rPr>
          <w:lang w:eastAsia="zh-CN"/>
        </w:rPr>
        <w:t>.3</w:t>
      </w:r>
      <w:r w:rsidRPr="00A15DCB">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1C7DFFE6" w14:textId="77777777" w:rsidTr="009B330A">
        <w:tc>
          <w:tcPr>
            <w:tcW w:w="9747" w:type="dxa"/>
            <w:gridSpan w:val="4"/>
          </w:tcPr>
          <w:p w14:paraId="288BF68B"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r w:rsidRPr="00A15DCB">
              <w:rPr>
                <w:b w:val="0"/>
              </w:rPr>
              <w:t>Table 4.6.3-10 with condition SCell_add</w:t>
            </w:r>
          </w:p>
        </w:tc>
      </w:tr>
      <w:tr w:rsidR="005755E8" w:rsidRPr="00A15DCB" w14:paraId="1541263B" w14:textId="77777777" w:rsidTr="009B330A">
        <w:tc>
          <w:tcPr>
            <w:tcW w:w="4535" w:type="dxa"/>
          </w:tcPr>
          <w:p w14:paraId="28CEE662" w14:textId="77777777" w:rsidR="005755E8" w:rsidRPr="00A15DCB" w:rsidRDefault="005755E8" w:rsidP="009B330A">
            <w:pPr>
              <w:pStyle w:val="TAH"/>
            </w:pPr>
            <w:r w:rsidRPr="00A15DCB">
              <w:t>Information Element</w:t>
            </w:r>
          </w:p>
        </w:tc>
        <w:tc>
          <w:tcPr>
            <w:tcW w:w="2267" w:type="dxa"/>
          </w:tcPr>
          <w:p w14:paraId="2469108D" w14:textId="77777777" w:rsidR="005755E8" w:rsidRPr="00A15DCB" w:rsidRDefault="005755E8" w:rsidP="009B330A">
            <w:pPr>
              <w:pStyle w:val="TAH"/>
            </w:pPr>
            <w:r w:rsidRPr="00A15DCB">
              <w:t>Value/remark</w:t>
            </w:r>
          </w:p>
        </w:tc>
        <w:tc>
          <w:tcPr>
            <w:tcW w:w="1700" w:type="dxa"/>
          </w:tcPr>
          <w:p w14:paraId="6DACA79E" w14:textId="77777777" w:rsidR="005755E8" w:rsidRPr="00A15DCB" w:rsidRDefault="005755E8" w:rsidP="009B330A">
            <w:pPr>
              <w:pStyle w:val="TAH"/>
            </w:pPr>
            <w:r w:rsidRPr="00A15DCB">
              <w:t>Comment</w:t>
            </w:r>
          </w:p>
        </w:tc>
        <w:tc>
          <w:tcPr>
            <w:tcW w:w="1245" w:type="dxa"/>
          </w:tcPr>
          <w:p w14:paraId="13A753A9" w14:textId="77777777" w:rsidR="005755E8" w:rsidRPr="00A15DCB" w:rsidRDefault="005755E8" w:rsidP="009B330A">
            <w:pPr>
              <w:pStyle w:val="TAH"/>
            </w:pPr>
            <w:r w:rsidRPr="00A15DCB">
              <w:t>Condition</w:t>
            </w:r>
          </w:p>
        </w:tc>
      </w:tr>
      <w:tr w:rsidR="005755E8" w:rsidRPr="00A15DCB" w14:paraId="4A7CF1E3" w14:textId="77777777" w:rsidTr="009B330A">
        <w:tc>
          <w:tcPr>
            <w:tcW w:w="4535" w:type="dxa"/>
          </w:tcPr>
          <w:p w14:paraId="7F6462DF" w14:textId="77777777" w:rsidR="005755E8" w:rsidRPr="00A15DCB" w:rsidRDefault="005755E8" w:rsidP="009B330A">
            <w:pPr>
              <w:pStyle w:val="TAL"/>
            </w:pPr>
            <w:r w:rsidRPr="00A15DCB">
              <w:t xml:space="preserve">BWP-DownlinkCommon ::= </w:t>
            </w:r>
            <w:r w:rsidRPr="00A15DCB">
              <w:rPr>
                <w:snapToGrid w:val="0"/>
              </w:rPr>
              <w:t xml:space="preserve">SEQUENCE </w:t>
            </w:r>
            <w:r w:rsidRPr="00A15DCB">
              <w:t>{</w:t>
            </w:r>
          </w:p>
        </w:tc>
        <w:tc>
          <w:tcPr>
            <w:tcW w:w="2267" w:type="dxa"/>
          </w:tcPr>
          <w:p w14:paraId="4932031E" w14:textId="77777777" w:rsidR="005755E8" w:rsidRPr="00A15DCB" w:rsidRDefault="005755E8" w:rsidP="009B330A">
            <w:pPr>
              <w:pStyle w:val="TAL"/>
            </w:pPr>
          </w:p>
        </w:tc>
        <w:tc>
          <w:tcPr>
            <w:tcW w:w="1700" w:type="dxa"/>
          </w:tcPr>
          <w:p w14:paraId="1EAE645A" w14:textId="77777777" w:rsidR="005755E8" w:rsidRPr="00A15DCB" w:rsidRDefault="005755E8" w:rsidP="009B330A">
            <w:pPr>
              <w:pStyle w:val="TAL"/>
            </w:pPr>
          </w:p>
        </w:tc>
        <w:tc>
          <w:tcPr>
            <w:tcW w:w="1245" w:type="dxa"/>
          </w:tcPr>
          <w:p w14:paraId="234C8AFE" w14:textId="77777777" w:rsidR="005755E8" w:rsidRPr="00A15DCB" w:rsidRDefault="005755E8" w:rsidP="009B330A">
            <w:pPr>
              <w:pStyle w:val="TAL"/>
            </w:pPr>
          </w:p>
        </w:tc>
      </w:tr>
      <w:tr w:rsidR="005755E8" w:rsidRPr="00A15DCB" w14:paraId="44F1BE57" w14:textId="77777777" w:rsidTr="009B330A">
        <w:tc>
          <w:tcPr>
            <w:tcW w:w="4535" w:type="dxa"/>
          </w:tcPr>
          <w:p w14:paraId="36587379" w14:textId="77777777" w:rsidR="005755E8" w:rsidRPr="00A15DCB" w:rsidRDefault="005755E8" w:rsidP="009B330A">
            <w:pPr>
              <w:pStyle w:val="TAL"/>
            </w:pPr>
            <w:r w:rsidRPr="00A15DCB">
              <w:t xml:space="preserve">  pdsch-ConfigCommon CHOICE {</w:t>
            </w:r>
          </w:p>
        </w:tc>
        <w:tc>
          <w:tcPr>
            <w:tcW w:w="2267" w:type="dxa"/>
          </w:tcPr>
          <w:p w14:paraId="7A52B2E8" w14:textId="77777777" w:rsidR="005755E8" w:rsidRPr="00A15DCB" w:rsidRDefault="005755E8" w:rsidP="009B330A">
            <w:pPr>
              <w:pStyle w:val="TAL"/>
            </w:pPr>
          </w:p>
        </w:tc>
        <w:tc>
          <w:tcPr>
            <w:tcW w:w="1700" w:type="dxa"/>
          </w:tcPr>
          <w:p w14:paraId="51A67933" w14:textId="77777777" w:rsidR="005755E8" w:rsidRPr="00A15DCB" w:rsidRDefault="005755E8" w:rsidP="009B330A">
            <w:pPr>
              <w:pStyle w:val="TAL"/>
            </w:pPr>
          </w:p>
        </w:tc>
        <w:tc>
          <w:tcPr>
            <w:tcW w:w="1245" w:type="dxa"/>
          </w:tcPr>
          <w:p w14:paraId="7A846A5F" w14:textId="77777777" w:rsidR="005755E8" w:rsidRPr="00A15DCB" w:rsidRDefault="005755E8" w:rsidP="009B330A">
            <w:pPr>
              <w:pStyle w:val="TAL"/>
            </w:pPr>
          </w:p>
        </w:tc>
      </w:tr>
      <w:tr w:rsidR="005755E8" w:rsidRPr="00A15DCB" w14:paraId="73DC48A0" w14:textId="77777777" w:rsidTr="009B330A">
        <w:tc>
          <w:tcPr>
            <w:tcW w:w="4535" w:type="dxa"/>
          </w:tcPr>
          <w:p w14:paraId="091FE4F4" w14:textId="77777777" w:rsidR="005755E8" w:rsidRPr="00A15DCB" w:rsidRDefault="005755E8" w:rsidP="009B330A">
            <w:pPr>
              <w:pStyle w:val="TAL"/>
            </w:pPr>
            <w:r w:rsidRPr="00A15DCB">
              <w:t xml:space="preserve">    setup</w:t>
            </w:r>
          </w:p>
        </w:tc>
        <w:tc>
          <w:tcPr>
            <w:tcW w:w="2267" w:type="dxa"/>
          </w:tcPr>
          <w:p w14:paraId="279F13D9" w14:textId="77777777" w:rsidR="005755E8" w:rsidRPr="00A15DCB" w:rsidRDefault="005755E8" w:rsidP="009B330A">
            <w:pPr>
              <w:pStyle w:val="TAL"/>
              <w:rPr>
                <w:rFonts w:eastAsia="MS Mincho"/>
              </w:rPr>
            </w:pPr>
            <w:r w:rsidRPr="00A15DCB">
              <w:t>PDSCH-ConfigCommon</w:t>
            </w:r>
          </w:p>
        </w:tc>
        <w:tc>
          <w:tcPr>
            <w:tcW w:w="1700" w:type="dxa"/>
          </w:tcPr>
          <w:p w14:paraId="1CC92FF2" w14:textId="77777777" w:rsidR="005755E8" w:rsidRPr="00A15DCB" w:rsidRDefault="005755E8" w:rsidP="009B330A">
            <w:pPr>
              <w:pStyle w:val="TAL"/>
            </w:pPr>
            <w:r w:rsidRPr="00A15DCB">
              <w:t>Table 7.1.1.2.9.1.3</w:t>
            </w:r>
            <w:r w:rsidRPr="00A15DCB">
              <w:rPr>
                <w:lang w:eastAsia="zh-CN"/>
              </w:rPr>
              <w:t>.3</w:t>
            </w:r>
            <w:r w:rsidRPr="00A15DCB">
              <w:t>-</w:t>
            </w:r>
            <w:r w:rsidRPr="00A15DCB">
              <w:rPr>
                <w:lang w:eastAsia="zh-CN"/>
              </w:rPr>
              <w:t>8</w:t>
            </w:r>
          </w:p>
        </w:tc>
        <w:tc>
          <w:tcPr>
            <w:tcW w:w="1245" w:type="dxa"/>
          </w:tcPr>
          <w:p w14:paraId="6D410EA9" w14:textId="77777777" w:rsidR="005755E8" w:rsidRPr="00A15DCB" w:rsidRDefault="005755E8" w:rsidP="009B330A">
            <w:pPr>
              <w:pStyle w:val="TAL"/>
            </w:pPr>
          </w:p>
        </w:tc>
      </w:tr>
      <w:tr w:rsidR="005755E8" w:rsidRPr="00A15DCB" w14:paraId="371E3C63" w14:textId="77777777" w:rsidTr="009B330A">
        <w:tc>
          <w:tcPr>
            <w:tcW w:w="4535" w:type="dxa"/>
          </w:tcPr>
          <w:p w14:paraId="64DB1D3B" w14:textId="77777777" w:rsidR="005755E8" w:rsidRPr="00A15DCB" w:rsidRDefault="005755E8" w:rsidP="009B330A">
            <w:pPr>
              <w:pStyle w:val="TAL"/>
            </w:pPr>
            <w:r w:rsidRPr="00A15DCB">
              <w:t xml:space="preserve">  }</w:t>
            </w:r>
          </w:p>
        </w:tc>
        <w:tc>
          <w:tcPr>
            <w:tcW w:w="2267" w:type="dxa"/>
          </w:tcPr>
          <w:p w14:paraId="44FD4B0E" w14:textId="77777777" w:rsidR="005755E8" w:rsidRPr="00A15DCB" w:rsidRDefault="005755E8" w:rsidP="009B330A">
            <w:pPr>
              <w:pStyle w:val="TAL"/>
              <w:rPr>
                <w:rFonts w:eastAsia="MS Mincho"/>
              </w:rPr>
            </w:pPr>
          </w:p>
        </w:tc>
        <w:tc>
          <w:tcPr>
            <w:tcW w:w="1700" w:type="dxa"/>
          </w:tcPr>
          <w:p w14:paraId="44354422" w14:textId="77777777" w:rsidR="005755E8" w:rsidRPr="00A15DCB" w:rsidRDefault="005755E8" w:rsidP="009B330A">
            <w:pPr>
              <w:pStyle w:val="TAL"/>
            </w:pPr>
          </w:p>
        </w:tc>
        <w:tc>
          <w:tcPr>
            <w:tcW w:w="1245" w:type="dxa"/>
          </w:tcPr>
          <w:p w14:paraId="4A83A358" w14:textId="77777777" w:rsidR="005755E8" w:rsidRPr="00A15DCB" w:rsidRDefault="005755E8" w:rsidP="009B330A">
            <w:pPr>
              <w:pStyle w:val="TAL"/>
            </w:pPr>
          </w:p>
        </w:tc>
      </w:tr>
      <w:tr w:rsidR="005755E8" w:rsidRPr="00A15DCB" w14:paraId="08196D09" w14:textId="77777777" w:rsidTr="009B330A">
        <w:tc>
          <w:tcPr>
            <w:tcW w:w="4535" w:type="dxa"/>
          </w:tcPr>
          <w:p w14:paraId="1DFF7E81" w14:textId="77777777" w:rsidR="005755E8" w:rsidRPr="00A15DCB" w:rsidRDefault="005755E8" w:rsidP="009B330A">
            <w:pPr>
              <w:pStyle w:val="TAL"/>
            </w:pPr>
            <w:r w:rsidRPr="00A15DCB">
              <w:t>}</w:t>
            </w:r>
          </w:p>
        </w:tc>
        <w:tc>
          <w:tcPr>
            <w:tcW w:w="2267" w:type="dxa"/>
          </w:tcPr>
          <w:p w14:paraId="6DA4DAD9" w14:textId="77777777" w:rsidR="005755E8" w:rsidRPr="00A15DCB" w:rsidRDefault="005755E8" w:rsidP="009B330A">
            <w:pPr>
              <w:pStyle w:val="TAL"/>
            </w:pPr>
          </w:p>
        </w:tc>
        <w:tc>
          <w:tcPr>
            <w:tcW w:w="1700" w:type="dxa"/>
          </w:tcPr>
          <w:p w14:paraId="686CBBAE" w14:textId="77777777" w:rsidR="005755E8" w:rsidRPr="00A15DCB" w:rsidRDefault="005755E8" w:rsidP="009B330A">
            <w:pPr>
              <w:pStyle w:val="TAL"/>
            </w:pPr>
          </w:p>
        </w:tc>
        <w:tc>
          <w:tcPr>
            <w:tcW w:w="1245" w:type="dxa"/>
          </w:tcPr>
          <w:p w14:paraId="2E68DE00" w14:textId="77777777" w:rsidR="005755E8" w:rsidRPr="00A15DCB" w:rsidRDefault="005755E8" w:rsidP="009B330A">
            <w:pPr>
              <w:pStyle w:val="TAL"/>
            </w:pPr>
          </w:p>
        </w:tc>
      </w:tr>
    </w:tbl>
    <w:p w14:paraId="5278AD3D" w14:textId="77777777" w:rsidR="005755E8" w:rsidRPr="00A15DCB" w:rsidRDefault="005755E8" w:rsidP="005755E8"/>
    <w:p w14:paraId="7A9AD51F" w14:textId="77777777" w:rsidR="005755E8" w:rsidRPr="00A15DCB" w:rsidRDefault="005755E8" w:rsidP="005755E8">
      <w:pPr>
        <w:pStyle w:val="TH"/>
      </w:pPr>
      <w:r w:rsidRPr="00A15DCB">
        <w:t>Table 7.1.1.2.9.1.3</w:t>
      </w:r>
      <w:r w:rsidRPr="00A15DCB">
        <w:rPr>
          <w:lang w:eastAsia="zh-CN"/>
        </w:rPr>
        <w:t>.3</w:t>
      </w:r>
      <w:r w:rsidRPr="00A15DCB">
        <w:t>-</w:t>
      </w:r>
      <w:r w:rsidRPr="00A15DCB">
        <w:rPr>
          <w:lang w:eastAsia="zh-CN"/>
        </w:rPr>
        <w:t>8</w:t>
      </w:r>
      <w:r w:rsidRPr="00A15DCB">
        <w:t xml:space="preserve">: </w:t>
      </w:r>
      <w:r w:rsidRPr="00A15DCB">
        <w:rPr>
          <w:i/>
        </w:rPr>
        <w:t xml:space="preserve">PDSCH-ConfigCommon </w:t>
      </w:r>
      <w:r w:rsidRPr="00A15DCB">
        <w:t>(Table 7.1.1.2.9.1.3</w:t>
      </w:r>
      <w:r w:rsidRPr="00A15DCB">
        <w:rPr>
          <w:lang w:eastAsia="zh-CN"/>
        </w:rPr>
        <w:t>.3</w:t>
      </w:r>
      <w:r w:rsidRPr="00A15DCB">
        <w:t>-</w:t>
      </w:r>
      <w:r w:rsidRPr="00A15DCB">
        <w:rPr>
          <w:lang w:eastAsia="zh-CN"/>
        </w:rPr>
        <w:t>7</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0E4204AF" w14:textId="77777777" w:rsidTr="009B330A">
        <w:tc>
          <w:tcPr>
            <w:tcW w:w="9747" w:type="dxa"/>
            <w:gridSpan w:val="4"/>
          </w:tcPr>
          <w:p w14:paraId="20EF0FE8"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r w:rsidRPr="00A15DCB">
              <w:rPr>
                <w:b w:val="0"/>
              </w:rPr>
              <w:t>Table 4.6.3-101</w:t>
            </w:r>
          </w:p>
        </w:tc>
      </w:tr>
      <w:tr w:rsidR="005755E8" w:rsidRPr="00A15DCB" w14:paraId="24DB303D" w14:textId="77777777" w:rsidTr="009B330A">
        <w:tc>
          <w:tcPr>
            <w:tcW w:w="4535" w:type="dxa"/>
          </w:tcPr>
          <w:p w14:paraId="15BA7968" w14:textId="77777777" w:rsidR="005755E8" w:rsidRPr="00A15DCB" w:rsidRDefault="005755E8" w:rsidP="009B330A">
            <w:pPr>
              <w:pStyle w:val="TAH"/>
            </w:pPr>
            <w:r w:rsidRPr="00A15DCB">
              <w:t>Information Element</w:t>
            </w:r>
          </w:p>
        </w:tc>
        <w:tc>
          <w:tcPr>
            <w:tcW w:w="2267" w:type="dxa"/>
          </w:tcPr>
          <w:p w14:paraId="2DD0375D" w14:textId="77777777" w:rsidR="005755E8" w:rsidRPr="00A15DCB" w:rsidRDefault="005755E8" w:rsidP="009B330A">
            <w:pPr>
              <w:pStyle w:val="TAH"/>
            </w:pPr>
            <w:r w:rsidRPr="00A15DCB">
              <w:t>Value/remark</w:t>
            </w:r>
          </w:p>
        </w:tc>
        <w:tc>
          <w:tcPr>
            <w:tcW w:w="1700" w:type="dxa"/>
          </w:tcPr>
          <w:p w14:paraId="27E8C78C" w14:textId="77777777" w:rsidR="005755E8" w:rsidRPr="00A15DCB" w:rsidRDefault="005755E8" w:rsidP="009B330A">
            <w:pPr>
              <w:pStyle w:val="TAH"/>
            </w:pPr>
            <w:r w:rsidRPr="00A15DCB">
              <w:t>Comment</w:t>
            </w:r>
          </w:p>
        </w:tc>
        <w:tc>
          <w:tcPr>
            <w:tcW w:w="1245" w:type="dxa"/>
          </w:tcPr>
          <w:p w14:paraId="283C1AC1" w14:textId="77777777" w:rsidR="005755E8" w:rsidRPr="00A15DCB" w:rsidRDefault="005755E8" w:rsidP="009B330A">
            <w:pPr>
              <w:pStyle w:val="TAH"/>
            </w:pPr>
            <w:r w:rsidRPr="00A15DCB">
              <w:t>Condition</w:t>
            </w:r>
          </w:p>
        </w:tc>
      </w:tr>
      <w:tr w:rsidR="005755E8" w:rsidRPr="00A15DCB" w14:paraId="54190688" w14:textId="77777777" w:rsidTr="009B330A">
        <w:tc>
          <w:tcPr>
            <w:tcW w:w="4535" w:type="dxa"/>
          </w:tcPr>
          <w:p w14:paraId="07D64AA3" w14:textId="77777777" w:rsidR="005755E8" w:rsidRPr="00A15DCB" w:rsidRDefault="005755E8" w:rsidP="009B330A">
            <w:pPr>
              <w:pStyle w:val="TAL"/>
            </w:pPr>
            <w:r w:rsidRPr="00A15DCB">
              <w:t xml:space="preserve">PDSCH-ConfigCommon ::= </w:t>
            </w:r>
            <w:r w:rsidRPr="00A15DCB">
              <w:rPr>
                <w:snapToGrid w:val="0"/>
              </w:rPr>
              <w:t xml:space="preserve">SEQUENCE </w:t>
            </w:r>
            <w:r w:rsidRPr="00A15DCB">
              <w:t>{</w:t>
            </w:r>
          </w:p>
        </w:tc>
        <w:tc>
          <w:tcPr>
            <w:tcW w:w="2267" w:type="dxa"/>
          </w:tcPr>
          <w:p w14:paraId="42FA04B7" w14:textId="77777777" w:rsidR="005755E8" w:rsidRPr="00A15DCB" w:rsidRDefault="005755E8" w:rsidP="009B330A">
            <w:pPr>
              <w:pStyle w:val="TAL"/>
            </w:pPr>
          </w:p>
        </w:tc>
        <w:tc>
          <w:tcPr>
            <w:tcW w:w="1700" w:type="dxa"/>
          </w:tcPr>
          <w:p w14:paraId="0C93AE7C" w14:textId="77777777" w:rsidR="005755E8" w:rsidRPr="00A15DCB" w:rsidRDefault="005755E8" w:rsidP="009B330A">
            <w:pPr>
              <w:pStyle w:val="TAL"/>
            </w:pPr>
          </w:p>
        </w:tc>
        <w:tc>
          <w:tcPr>
            <w:tcW w:w="1245" w:type="dxa"/>
          </w:tcPr>
          <w:p w14:paraId="189981E6" w14:textId="77777777" w:rsidR="005755E8" w:rsidRPr="00A15DCB" w:rsidRDefault="005755E8" w:rsidP="009B330A">
            <w:pPr>
              <w:pStyle w:val="TAL"/>
            </w:pPr>
          </w:p>
        </w:tc>
      </w:tr>
      <w:tr w:rsidR="005755E8" w:rsidRPr="00A15DCB" w14:paraId="6FE10A48" w14:textId="77777777" w:rsidTr="009B330A">
        <w:tc>
          <w:tcPr>
            <w:tcW w:w="4535" w:type="dxa"/>
          </w:tcPr>
          <w:p w14:paraId="5F1C6F2A" w14:textId="77777777" w:rsidR="005755E8" w:rsidRPr="00A15DCB" w:rsidRDefault="005755E8" w:rsidP="009B330A">
            <w:pPr>
              <w:pStyle w:val="TAL"/>
            </w:pPr>
            <w:r w:rsidRPr="00A15DCB">
              <w:t xml:space="preserve">  pdsch-TimeDomainAllocationList</w:t>
            </w:r>
          </w:p>
        </w:tc>
        <w:tc>
          <w:tcPr>
            <w:tcW w:w="2267" w:type="dxa"/>
          </w:tcPr>
          <w:p w14:paraId="60E17D57" w14:textId="77777777" w:rsidR="005755E8" w:rsidRPr="00A15DCB" w:rsidRDefault="005755E8" w:rsidP="009B330A">
            <w:pPr>
              <w:pStyle w:val="TAL"/>
            </w:pPr>
            <w:r w:rsidRPr="00A15DCB">
              <w:t>PDSCH-TimeDomainResourceAllocationList</w:t>
            </w:r>
          </w:p>
        </w:tc>
        <w:tc>
          <w:tcPr>
            <w:tcW w:w="1700" w:type="dxa"/>
          </w:tcPr>
          <w:p w14:paraId="45925FB3" w14:textId="77777777" w:rsidR="005755E8" w:rsidRPr="00A15DCB" w:rsidRDefault="005755E8" w:rsidP="009B330A">
            <w:pPr>
              <w:pStyle w:val="TAL"/>
            </w:pPr>
            <w:r w:rsidRPr="00A15DCB">
              <w:t>Table 7.1.1.2.9.1.3</w:t>
            </w:r>
            <w:r w:rsidRPr="00A15DCB">
              <w:rPr>
                <w:lang w:eastAsia="zh-CN"/>
              </w:rPr>
              <w:t>.3</w:t>
            </w:r>
            <w:r w:rsidRPr="00A15DCB">
              <w:t>-</w:t>
            </w:r>
            <w:r w:rsidRPr="00A15DCB">
              <w:rPr>
                <w:lang w:eastAsia="zh-CN"/>
              </w:rPr>
              <w:t>9</w:t>
            </w:r>
          </w:p>
        </w:tc>
        <w:tc>
          <w:tcPr>
            <w:tcW w:w="1245" w:type="dxa"/>
          </w:tcPr>
          <w:p w14:paraId="1B6E41DA" w14:textId="77777777" w:rsidR="005755E8" w:rsidRPr="00A15DCB" w:rsidRDefault="005755E8" w:rsidP="009B330A">
            <w:pPr>
              <w:pStyle w:val="TAL"/>
            </w:pPr>
          </w:p>
        </w:tc>
      </w:tr>
      <w:tr w:rsidR="005755E8" w:rsidRPr="00A15DCB" w14:paraId="0D908A33" w14:textId="77777777" w:rsidTr="009B330A">
        <w:tc>
          <w:tcPr>
            <w:tcW w:w="4535" w:type="dxa"/>
          </w:tcPr>
          <w:p w14:paraId="27544DF1" w14:textId="77777777" w:rsidR="005755E8" w:rsidRPr="00A15DCB" w:rsidRDefault="005755E8" w:rsidP="009B330A">
            <w:pPr>
              <w:pStyle w:val="TAL"/>
            </w:pPr>
            <w:r w:rsidRPr="00A15DCB">
              <w:t>}</w:t>
            </w:r>
          </w:p>
        </w:tc>
        <w:tc>
          <w:tcPr>
            <w:tcW w:w="2267" w:type="dxa"/>
          </w:tcPr>
          <w:p w14:paraId="683ECBAC" w14:textId="77777777" w:rsidR="005755E8" w:rsidRPr="00A15DCB" w:rsidRDefault="005755E8" w:rsidP="009B330A">
            <w:pPr>
              <w:pStyle w:val="TAL"/>
            </w:pPr>
          </w:p>
        </w:tc>
        <w:tc>
          <w:tcPr>
            <w:tcW w:w="1700" w:type="dxa"/>
          </w:tcPr>
          <w:p w14:paraId="4C187D5F" w14:textId="77777777" w:rsidR="005755E8" w:rsidRPr="00A15DCB" w:rsidRDefault="005755E8" w:rsidP="009B330A">
            <w:pPr>
              <w:pStyle w:val="TAL"/>
            </w:pPr>
          </w:p>
        </w:tc>
        <w:tc>
          <w:tcPr>
            <w:tcW w:w="1245" w:type="dxa"/>
          </w:tcPr>
          <w:p w14:paraId="628E70F6" w14:textId="77777777" w:rsidR="005755E8" w:rsidRPr="00A15DCB" w:rsidRDefault="005755E8" w:rsidP="009B330A">
            <w:pPr>
              <w:pStyle w:val="TAL"/>
            </w:pPr>
          </w:p>
        </w:tc>
      </w:tr>
    </w:tbl>
    <w:p w14:paraId="4C65E16D" w14:textId="77777777" w:rsidR="005755E8" w:rsidRPr="00A15DCB" w:rsidRDefault="005755E8" w:rsidP="005755E8"/>
    <w:p w14:paraId="7B85F653" w14:textId="77777777" w:rsidR="005755E8" w:rsidRPr="00A15DCB" w:rsidRDefault="005755E8" w:rsidP="005755E8">
      <w:pPr>
        <w:pStyle w:val="TH"/>
        <w:rPr>
          <w:i/>
        </w:rPr>
      </w:pPr>
      <w:r w:rsidRPr="00A15DCB">
        <w:lastRenderedPageBreak/>
        <w:t>Table 7.1.1.2.9.1.3</w:t>
      </w:r>
      <w:r w:rsidRPr="00A15DCB">
        <w:rPr>
          <w:lang w:eastAsia="zh-CN"/>
        </w:rPr>
        <w:t>.3</w:t>
      </w:r>
      <w:r w:rsidRPr="00A15DCB">
        <w:t>-</w:t>
      </w:r>
      <w:r w:rsidRPr="00A15DCB">
        <w:rPr>
          <w:lang w:eastAsia="zh-CN"/>
        </w:rPr>
        <w:t>9</w:t>
      </w:r>
      <w:r w:rsidRPr="00A15DCB">
        <w:t xml:space="preserve">: </w:t>
      </w:r>
      <w:r w:rsidRPr="00A15DCB">
        <w:rPr>
          <w:i/>
        </w:rPr>
        <w:t xml:space="preserve">PDSCH-TimeDomainResourceAllocationList </w:t>
      </w:r>
      <w:r w:rsidRPr="00A15DCB">
        <w:t>(Table 7.1.1.2.9.1.3</w:t>
      </w:r>
      <w:r w:rsidRPr="00A15DCB">
        <w:rPr>
          <w:lang w:eastAsia="zh-CN"/>
        </w:rPr>
        <w:t>.3</w:t>
      </w:r>
      <w:r w:rsidRPr="00A15DCB">
        <w:t>-</w:t>
      </w:r>
      <w:r w:rsidRPr="00A15DCB">
        <w:rPr>
          <w:lang w:eastAsia="zh-CN"/>
        </w:rPr>
        <w:t>8</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25687A88" w14:textId="77777777" w:rsidTr="009B330A">
        <w:tc>
          <w:tcPr>
            <w:tcW w:w="9747" w:type="dxa"/>
            <w:gridSpan w:val="4"/>
          </w:tcPr>
          <w:p w14:paraId="5D47C549"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r w:rsidRPr="00A15DCB">
              <w:rPr>
                <w:b w:val="0"/>
              </w:rPr>
              <w:t>Table 4.6.3-103</w:t>
            </w:r>
          </w:p>
        </w:tc>
      </w:tr>
      <w:tr w:rsidR="005755E8" w:rsidRPr="00A15DCB" w14:paraId="3CC4D242" w14:textId="77777777" w:rsidTr="009B330A">
        <w:tc>
          <w:tcPr>
            <w:tcW w:w="4535" w:type="dxa"/>
          </w:tcPr>
          <w:p w14:paraId="3431744C" w14:textId="77777777" w:rsidR="005755E8" w:rsidRPr="00A15DCB" w:rsidRDefault="005755E8" w:rsidP="009B330A">
            <w:pPr>
              <w:pStyle w:val="TAH"/>
            </w:pPr>
            <w:r w:rsidRPr="00A15DCB">
              <w:t>Information Element</w:t>
            </w:r>
          </w:p>
        </w:tc>
        <w:tc>
          <w:tcPr>
            <w:tcW w:w="2267" w:type="dxa"/>
          </w:tcPr>
          <w:p w14:paraId="6847469F" w14:textId="77777777" w:rsidR="005755E8" w:rsidRPr="00A15DCB" w:rsidRDefault="005755E8" w:rsidP="009B330A">
            <w:pPr>
              <w:pStyle w:val="TAH"/>
            </w:pPr>
            <w:r w:rsidRPr="00A15DCB">
              <w:t>Value/remark</w:t>
            </w:r>
          </w:p>
        </w:tc>
        <w:tc>
          <w:tcPr>
            <w:tcW w:w="1700" w:type="dxa"/>
          </w:tcPr>
          <w:p w14:paraId="116D38C0" w14:textId="77777777" w:rsidR="005755E8" w:rsidRPr="00A15DCB" w:rsidRDefault="005755E8" w:rsidP="009B330A">
            <w:pPr>
              <w:pStyle w:val="TAH"/>
            </w:pPr>
            <w:r w:rsidRPr="00A15DCB">
              <w:t>Comment</w:t>
            </w:r>
          </w:p>
        </w:tc>
        <w:tc>
          <w:tcPr>
            <w:tcW w:w="1245" w:type="dxa"/>
          </w:tcPr>
          <w:p w14:paraId="2626E250" w14:textId="77777777" w:rsidR="005755E8" w:rsidRPr="00A15DCB" w:rsidRDefault="005755E8" w:rsidP="009B330A">
            <w:pPr>
              <w:pStyle w:val="TAH"/>
            </w:pPr>
            <w:r w:rsidRPr="00A15DCB">
              <w:t>Condition</w:t>
            </w:r>
          </w:p>
        </w:tc>
      </w:tr>
      <w:tr w:rsidR="005755E8" w:rsidRPr="00A15DCB" w14:paraId="7939D133" w14:textId="77777777" w:rsidTr="009B330A">
        <w:tc>
          <w:tcPr>
            <w:tcW w:w="4535" w:type="dxa"/>
            <w:tcBorders>
              <w:top w:val="single" w:sz="4" w:space="0" w:color="auto"/>
              <w:left w:val="single" w:sz="4" w:space="0" w:color="auto"/>
              <w:bottom w:val="single" w:sz="4" w:space="0" w:color="auto"/>
              <w:right w:val="single" w:sz="4" w:space="0" w:color="auto"/>
            </w:tcBorders>
          </w:tcPr>
          <w:p w14:paraId="65C2F47B" w14:textId="77777777" w:rsidR="005755E8" w:rsidRPr="00A15DCB" w:rsidRDefault="005755E8" w:rsidP="009B330A">
            <w:pPr>
              <w:pStyle w:val="TAL"/>
              <w:rPr>
                <w:color w:val="000000" w:themeColor="text1"/>
              </w:rPr>
            </w:pPr>
            <w:r w:rsidRPr="00A15DCB">
              <w:rPr>
                <w:color w:val="000000" w:themeColor="text1"/>
              </w:rPr>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032A0FF8" w14:textId="77777777" w:rsidR="005755E8" w:rsidRPr="00A15DCB" w:rsidRDefault="005755E8" w:rsidP="009B330A">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7FB3452D"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1B71D660" w14:textId="77777777" w:rsidR="005755E8" w:rsidRPr="00A15DCB" w:rsidRDefault="005755E8" w:rsidP="009B330A">
            <w:pPr>
              <w:pStyle w:val="TAL"/>
            </w:pPr>
          </w:p>
        </w:tc>
      </w:tr>
      <w:tr w:rsidR="005755E8" w:rsidRPr="00A15DCB" w14:paraId="5E3CAA41" w14:textId="77777777" w:rsidTr="009B330A">
        <w:tc>
          <w:tcPr>
            <w:tcW w:w="4535" w:type="dxa"/>
            <w:tcBorders>
              <w:top w:val="single" w:sz="4" w:space="0" w:color="auto"/>
              <w:left w:val="single" w:sz="4" w:space="0" w:color="auto"/>
              <w:bottom w:val="single" w:sz="4" w:space="0" w:color="auto"/>
              <w:right w:val="single" w:sz="4" w:space="0" w:color="auto"/>
            </w:tcBorders>
          </w:tcPr>
          <w:p w14:paraId="3A1B97CD" w14:textId="77777777" w:rsidR="005755E8" w:rsidRPr="00A15DCB" w:rsidRDefault="005755E8" w:rsidP="009B330A">
            <w:pPr>
              <w:pStyle w:val="TAL"/>
              <w:rPr>
                <w:color w:val="000000" w:themeColor="text1"/>
              </w:rPr>
            </w:pPr>
            <w:r w:rsidRPr="00A15DCB">
              <w:rPr>
                <w:color w:val="000000" w:themeColor="text1"/>
              </w:rPr>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4F9B5A21"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15DD88D8" w14:textId="77777777" w:rsidR="005755E8" w:rsidRPr="00A15DCB" w:rsidRDefault="005755E8" w:rsidP="009B330A">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6ED78CAD" w14:textId="77777777" w:rsidR="005755E8" w:rsidRPr="00A15DCB" w:rsidRDefault="005755E8" w:rsidP="009B330A">
            <w:pPr>
              <w:pStyle w:val="TAL"/>
            </w:pPr>
          </w:p>
        </w:tc>
      </w:tr>
      <w:tr w:rsidR="005755E8" w:rsidRPr="00A15DCB" w14:paraId="76F0377D" w14:textId="77777777" w:rsidTr="009B330A">
        <w:tc>
          <w:tcPr>
            <w:tcW w:w="4535" w:type="dxa"/>
            <w:tcBorders>
              <w:top w:val="single" w:sz="4" w:space="0" w:color="auto"/>
              <w:left w:val="single" w:sz="4" w:space="0" w:color="auto"/>
              <w:bottom w:val="single" w:sz="4" w:space="0" w:color="auto"/>
              <w:right w:val="single" w:sz="4" w:space="0" w:color="auto"/>
            </w:tcBorders>
          </w:tcPr>
          <w:p w14:paraId="585C5E8C" w14:textId="77777777" w:rsidR="005755E8" w:rsidRPr="00A15DCB" w:rsidDel="00F56286" w:rsidRDefault="005755E8" w:rsidP="009B330A">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6AA40004" w14:textId="77777777" w:rsidR="005755E8" w:rsidRPr="00A15DCB" w:rsidRDefault="005755E8" w:rsidP="009B330A">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30A18D85"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40BEE8A7" w14:textId="77777777" w:rsidR="005755E8" w:rsidRPr="00A15DCB" w:rsidRDefault="005755E8" w:rsidP="009B330A">
            <w:pPr>
              <w:pStyle w:val="TAL"/>
            </w:pPr>
          </w:p>
        </w:tc>
      </w:tr>
      <w:tr w:rsidR="005755E8" w:rsidRPr="00A15DCB" w14:paraId="66931CCF" w14:textId="77777777" w:rsidTr="009B330A">
        <w:tc>
          <w:tcPr>
            <w:tcW w:w="4535" w:type="dxa"/>
            <w:tcBorders>
              <w:top w:val="single" w:sz="4" w:space="0" w:color="auto"/>
              <w:left w:val="single" w:sz="4" w:space="0" w:color="auto"/>
              <w:bottom w:val="single" w:sz="4" w:space="0" w:color="auto"/>
              <w:right w:val="single" w:sz="4" w:space="0" w:color="auto"/>
            </w:tcBorders>
          </w:tcPr>
          <w:p w14:paraId="788DBB08" w14:textId="77777777" w:rsidR="005755E8" w:rsidRPr="00A15DCB" w:rsidDel="00F56286" w:rsidRDefault="005755E8" w:rsidP="009B330A">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704D0F39" w14:textId="77777777" w:rsidR="005755E8" w:rsidRPr="00A15DCB" w:rsidRDefault="005755E8" w:rsidP="009B330A">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574DFE82"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6629A45B" w14:textId="77777777" w:rsidR="005755E8" w:rsidRPr="00A15DCB" w:rsidRDefault="005755E8" w:rsidP="009B330A">
            <w:pPr>
              <w:pStyle w:val="TAL"/>
            </w:pPr>
          </w:p>
        </w:tc>
      </w:tr>
      <w:tr w:rsidR="005755E8" w:rsidRPr="00A15DCB" w14:paraId="2DC31036" w14:textId="77777777" w:rsidTr="009B330A">
        <w:tc>
          <w:tcPr>
            <w:tcW w:w="4535" w:type="dxa"/>
            <w:tcBorders>
              <w:top w:val="single" w:sz="4" w:space="0" w:color="auto"/>
              <w:left w:val="single" w:sz="4" w:space="0" w:color="auto"/>
              <w:bottom w:val="single" w:sz="4" w:space="0" w:color="auto"/>
              <w:right w:val="single" w:sz="4" w:space="0" w:color="auto"/>
            </w:tcBorders>
          </w:tcPr>
          <w:p w14:paraId="34C524AA" w14:textId="77777777" w:rsidR="005755E8" w:rsidRPr="00A15DCB" w:rsidDel="00F56286" w:rsidRDefault="005755E8" w:rsidP="009B330A">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0A1C6414" w14:textId="77777777" w:rsidR="005755E8" w:rsidRPr="00A15DCB" w:rsidRDefault="005755E8" w:rsidP="009B330A">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7E381054" w14:textId="77777777" w:rsidR="005755E8" w:rsidRPr="00A15DCB" w:rsidRDefault="005755E8" w:rsidP="009B330A">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47D76824" w14:textId="77777777" w:rsidR="005755E8" w:rsidRPr="00A15DCB" w:rsidRDefault="005755E8" w:rsidP="009B330A">
            <w:pPr>
              <w:pStyle w:val="TAL"/>
            </w:pPr>
          </w:p>
        </w:tc>
      </w:tr>
      <w:tr w:rsidR="005755E8" w:rsidRPr="00A15DCB" w14:paraId="644058F6" w14:textId="77777777" w:rsidTr="009B330A">
        <w:tc>
          <w:tcPr>
            <w:tcW w:w="4535" w:type="dxa"/>
            <w:tcBorders>
              <w:top w:val="single" w:sz="4" w:space="0" w:color="auto"/>
              <w:left w:val="single" w:sz="4" w:space="0" w:color="auto"/>
              <w:bottom w:val="single" w:sz="4" w:space="0" w:color="auto"/>
              <w:right w:val="single" w:sz="4" w:space="0" w:color="auto"/>
            </w:tcBorders>
          </w:tcPr>
          <w:p w14:paraId="2F51A702" w14:textId="77777777" w:rsidR="005755E8" w:rsidRPr="00A15DCB" w:rsidRDefault="005755E8" w:rsidP="009B330A">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6A80C4D3"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690BCF55"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51DD350" w14:textId="77777777" w:rsidR="005755E8" w:rsidRPr="00A15DCB" w:rsidRDefault="005755E8" w:rsidP="009B330A">
            <w:pPr>
              <w:pStyle w:val="TAL"/>
            </w:pPr>
          </w:p>
        </w:tc>
      </w:tr>
      <w:tr w:rsidR="005755E8" w:rsidRPr="00A15DCB" w14:paraId="56994F22" w14:textId="77777777" w:rsidTr="009B330A">
        <w:tc>
          <w:tcPr>
            <w:tcW w:w="4535" w:type="dxa"/>
            <w:tcBorders>
              <w:top w:val="single" w:sz="4" w:space="0" w:color="auto"/>
              <w:left w:val="single" w:sz="4" w:space="0" w:color="auto"/>
              <w:bottom w:val="single" w:sz="4" w:space="0" w:color="auto"/>
              <w:right w:val="single" w:sz="4" w:space="0" w:color="auto"/>
            </w:tcBorders>
          </w:tcPr>
          <w:p w14:paraId="13A1B85A" w14:textId="77777777" w:rsidR="005755E8" w:rsidRPr="00A15DCB" w:rsidRDefault="005755E8" w:rsidP="009B330A">
            <w:pPr>
              <w:pStyle w:val="TAL"/>
              <w:rPr>
                <w:color w:val="000000" w:themeColor="text1"/>
              </w:rPr>
            </w:pPr>
            <w:r w:rsidRPr="00A15DCB">
              <w:rPr>
                <w:color w:val="000000" w:themeColor="text1"/>
              </w:rPr>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3E2A0626"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6D3AB525" w14:textId="77777777" w:rsidR="005755E8" w:rsidRPr="00A15DCB" w:rsidRDefault="005755E8" w:rsidP="009B330A">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00444861" w14:textId="77777777" w:rsidR="005755E8" w:rsidRPr="00A15DCB" w:rsidRDefault="005755E8" w:rsidP="009B330A">
            <w:pPr>
              <w:pStyle w:val="TAL"/>
            </w:pPr>
          </w:p>
        </w:tc>
      </w:tr>
      <w:tr w:rsidR="005755E8" w:rsidRPr="00A15DCB" w14:paraId="20E7784D" w14:textId="77777777" w:rsidTr="009B330A">
        <w:tc>
          <w:tcPr>
            <w:tcW w:w="4535" w:type="dxa"/>
            <w:tcBorders>
              <w:top w:val="single" w:sz="4" w:space="0" w:color="auto"/>
              <w:left w:val="single" w:sz="4" w:space="0" w:color="auto"/>
              <w:bottom w:val="nil"/>
              <w:right w:val="single" w:sz="4" w:space="0" w:color="auto"/>
            </w:tcBorders>
          </w:tcPr>
          <w:p w14:paraId="527DB766" w14:textId="77777777" w:rsidR="005755E8" w:rsidRPr="00A15DCB" w:rsidDel="00F56286" w:rsidRDefault="005755E8" w:rsidP="009B330A">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3BF1A96F" w14:textId="77777777" w:rsidR="005755E8" w:rsidRPr="00A15DCB" w:rsidRDefault="005755E8" w:rsidP="009B330A">
            <w:pPr>
              <w:pStyle w:val="TAL"/>
            </w:pPr>
            <w:r w:rsidRPr="00A15DCB">
              <w:t>10</w:t>
            </w:r>
          </w:p>
        </w:tc>
        <w:tc>
          <w:tcPr>
            <w:tcW w:w="1700" w:type="dxa"/>
            <w:tcBorders>
              <w:top w:val="single" w:sz="4" w:space="0" w:color="auto"/>
              <w:left w:val="single" w:sz="4" w:space="0" w:color="auto"/>
              <w:bottom w:val="single" w:sz="4" w:space="0" w:color="auto"/>
              <w:right w:val="single" w:sz="4" w:space="0" w:color="auto"/>
            </w:tcBorders>
          </w:tcPr>
          <w:p w14:paraId="40FDD7F3"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655249D6" w14:textId="77777777" w:rsidR="005755E8" w:rsidRPr="00A15DCB" w:rsidRDefault="005755E8" w:rsidP="009B330A">
            <w:pPr>
              <w:pStyle w:val="TAL"/>
              <w:rPr>
                <w:lang w:eastAsia="zh-CN"/>
              </w:rPr>
            </w:pPr>
            <w:r w:rsidRPr="00A15DCB">
              <w:rPr>
                <w:lang w:eastAsia="zh-CN"/>
              </w:rPr>
              <w:t>SCS 30</w:t>
            </w:r>
          </w:p>
        </w:tc>
      </w:tr>
      <w:tr w:rsidR="005755E8" w:rsidRPr="00A15DCB" w14:paraId="45B7864F" w14:textId="77777777" w:rsidTr="009B330A">
        <w:tc>
          <w:tcPr>
            <w:tcW w:w="4535" w:type="dxa"/>
            <w:tcBorders>
              <w:top w:val="nil"/>
              <w:left w:val="single" w:sz="4" w:space="0" w:color="auto"/>
              <w:bottom w:val="single" w:sz="4" w:space="0" w:color="auto"/>
              <w:right w:val="single" w:sz="4" w:space="0" w:color="auto"/>
            </w:tcBorders>
          </w:tcPr>
          <w:p w14:paraId="6AFEE87A" w14:textId="77777777" w:rsidR="005755E8" w:rsidRPr="00A15DCB" w:rsidRDefault="005755E8" w:rsidP="009B330A">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50298D9A" w14:textId="77777777" w:rsidR="005755E8" w:rsidRPr="00A15DCB" w:rsidRDefault="005755E8" w:rsidP="009B330A">
            <w:pPr>
              <w:pStyle w:val="TAL"/>
              <w:rPr>
                <w:lang w:eastAsia="zh-CN"/>
              </w:rPr>
            </w:pPr>
            <w:r w:rsidRPr="00A15DCB">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652A1B65"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1B69D25A" w14:textId="77777777" w:rsidR="005755E8" w:rsidRPr="00A15DCB" w:rsidRDefault="005755E8" w:rsidP="009B330A">
            <w:pPr>
              <w:pStyle w:val="TAL"/>
              <w:rPr>
                <w:lang w:eastAsia="zh-CN"/>
              </w:rPr>
            </w:pPr>
            <w:r w:rsidRPr="00A15DCB">
              <w:rPr>
                <w:lang w:eastAsia="zh-CN"/>
              </w:rPr>
              <w:t>SCS 15 OR SCS 120</w:t>
            </w:r>
          </w:p>
        </w:tc>
      </w:tr>
      <w:tr w:rsidR="005755E8" w:rsidRPr="00A15DCB" w14:paraId="2C8EB695" w14:textId="77777777" w:rsidTr="009B330A">
        <w:tc>
          <w:tcPr>
            <w:tcW w:w="4535" w:type="dxa"/>
            <w:tcBorders>
              <w:top w:val="single" w:sz="4" w:space="0" w:color="auto"/>
              <w:left w:val="single" w:sz="4" w:space="0" w:color="auto"/>
              <w:bottom w:val="single" w:sz="4" w:space="0" w:color="auto"/>
              <w:right w:val="single" w:sz="4" w:space="0" w:color="auto"/>
            </w:tcBorders>
          </w:tcPr>
          <w:p w14:paraId="2CA866B5" w14:textId="77777777" w:rsidR="005755E8" w:rsidRPr="00A15DCB" w:rsidDel="00F56286" w:rsidRDefault="005755E8" w:rsidP="009B330A">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5378F7B5" w14:textId="77777777" w:rsidR="005755E8" w:rsidRPr="00A15DCB" w:rsidRDefault="005755E8" w:rsidP="009B330A">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62C3BF4E"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A8F0A67" w14:textId="77777777" w:rsidR="005755E8" w:rsidRPr="00A15DCB" w:rsidRDefault="005755E8" w:rsidP="009B330A">
            <w:pPr>
              <w:pStyle w:val="TAL"/>
            </w:pPr>
          </w:p>
        </w:tc>
      </w:tr>
      <w:tr w:rsidR="005755E8" w:rsidRPr="00A15DCB" w14:paraId="470751A9" w14:textId="77777777" w:rsidTr="009B330A">
        <w:tc>
          <w:tcPr>
            <w:tcW w:w="4535" w:type="dxa"/>
            <w:tcBorders>
              <w:top w:val="single" w:sz="4" w:space="0" w:color="auto"/>
              <w:left w:val="single" w:sz="4" w:space="0" w:color="auto"/>
              <w:bottom w:val="single" w:sz="4" w:space="0" w:color="auto"/>
              <w:right w:val="single" w:sz="4" w:space="0" w:color="auto"/>
            </w:tcBorders>
          </w:tcPr>
          <w:p w14:paraId="79FF4F90" w14:textId="77777777" w:rsidR="005755E8" w:rsidRPr="00A15DCB" w:rsidDel="00F56286" w:rsidRDefault="005755E8" w:rsidP="009B330A">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29C348F" w14:textId="77777777" w:rsidR="005755E8" w:rsidRPr="00A15DCB" w:rsidRDefault="005755E8" w:rsidP="009B330A">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4D99257E" w14:textId="77777777" w:rsidR="005755E8" w:rsidRPr="00A15DCB" w:rsidRDefault="005755E8" w:rsidP="009B330A">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074040EC" w14:textId="77777777" w:rsidR="005755E8" w:rsidRPr="00A15DCB" w:rsidRDefault="005755E8" w:rsidP="009B330A">
            <w:pPr>
              <w:pStyle w:val="TAL"/>
            </w:pPr>
          </w:p>
        </w:tc>
      </w:tr>
      <w:tr w:rsidR="005755E8" w:rsidRPr="00A15DCB" w14:paraId="0825C77B" w14:textId="77777777" w:rsidTr="009B330A">
        <w:tc>
          <w:tcPr>
            <w:tcW w:w="4535" w:type="dxa"/>
            <w:tcBorders>
              <w:top w:val="single" w:sz="4" w:space="0" w:color="auto"/>
              <w:left w:val="single" w:sz="4" w:space="0" w:color="auto"/>
              <w:bottom w:val="single" w:sz="4" w:space="0" w:color="auto"/>
              <w:right w:val="single" w:sz="4" w:space="0" w:color="auto"/>
            </w:tcBorders>
          </w:tcPr>
          <w:p w14:paraId="7ED49582" w14:textId="77777777" w:rsidR="005755E8" w:rsidRPr="00A15DCB" w:rsidRDefault="005755E8" w:rsidP="009B330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C78A99E"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7C0FE2F1"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88241DF" w14:textId="77777777" w:rsidR="005755E8" w:rsidRPr="00A15DCB" w:rsidRDefault="005755E8" w:rsidP="009B330A">
            <w:pPr>
              <w:pStyle w:val="TAL"/>
            </w:pPr>
          </w:p>
        </w:tc>
      </w:tr>
      <w:tr w:rsidR="005755E8" w:rsidRPr="00A15DCB" w14:paraId="09DA24D6" w14:textId="77777777" w:rsidTr="009B330A">
        <w:tc>
          <w:tcPr>
            <w:tcW w:w="4535" w:type="dxa"/>
            <w:tcBorders>
              <w:top w:val="single" w:sz="4" w:space="0" w:color="auto"/>
              <w:left w:val="single" w:sz="4" w:space="0" w:color="auto"/>
              <w:bottom w:val="single" w:sz="4" w:space="0" w:color="auto"/>
              <w:right w:val="single" w:sz="4" w:space="0" w:color="auto"/>
            </w:tcBorders>
          </w:tcPr>
          <w:p w14:paraId="2C626764" w14:textId="77777777" w:rsidR="005755E8" w:rsidRPr="00A15DCB" w:rsidRDefault="005755E8"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6253986"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6D1CAD7B"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03845CB" w14:textId="77777777" w:rsidR="005755E8" w:rsidRPr="00A15DCB" w:rsidRDefault="005755E8" w:rsidP="009B330A">
            <w:pPr>
              <w:pStyle w:val="TAL"/>
            </w:pPr>
          </w:p>
        </w:tc>
      </w:tr>
    </w:tbl>
    <w:p w14:paraId="10C3E00B" w14:textId="77777777" w:rsidR="005755E8" w:rsidRPr="00A15DCB" w:rsidRDefault="005755E8" w:rsidP="005755E8"/>
    <w:p w14:paraId="4576ADA0" w14:textId="77777777" w:rsidR="005755E8" w:rsidRPr="00A15DCB" w:rsidRDefault="005755E8" w:rsidP="005755E8">
      <w:pPr>
        <w:pStyle w:val="TH"/>
      </w:pPr>
      <w:r w:rsidRPr="00A15DCB">
        <w:t>Table 7.1.1.2.9.1.3.3-</w:t>
      </w:r>
      <w:r w:rsidRPr="00A15DCB">
        <w:rPr>
          <w:lang w:eastAsia="zh-CN"/>
        </w:rPr>
        <w:t>10</w:t>
      </w:r>
      <w:r w:rsidRPr="00A15DCB">
        <w:t xml:space="preserve">: </w:t>
      </w:r>
      <w:r w:rsidRPr="00A15DCB">
        <w:rPr>
          <w:i/>
        </w:rPr>
        <w:t xml:space="preserve">PhysicalCellGroupConfig </w:t>
      </w:r>
      <w:r w:rsidRPr="00A15DCB">
        <w:t>(Table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755E8" w:rsidRPr="00A15DCB" w14:paraId="2803B5F1" w14:textId="77777777" w:rsidTr="009B330A">
        <w:tc>
          <w:tcPr>
            <w:tcW w:w="9747" w:type="dxa"/>
            <w:gridSpan w:val="4"/>
          </w:tcPr>
          <w:p w14:paraId="74EFA116" w14:textId="77777777" w:rsidR="005755E8" w:rsidRPr="00A15DCB" w:rsidRDefault="005755E8" w:rsidP="009B330A">
            <w:pPr>
              <w:pStyle w:val="TAH"/>
              <w:jc w:val="left"/>
              <w:rPr>
                <w:b w:val="0"/>
              </w:rPr>
            </w:pPr>
            <w:r w:rsidRPr="00A15DCB">
              <w:rPr>
                <w:b w:val="0"/>
              </w:rPr>
              <w:t>Derivation Path:</w:t>
            </w:r>
            <w:r w:rsidRPr="00A15DCB">
              <w:rPr>
                <w:b w:val="0"/>
                <w:lang w:eastAsia="zh-CN"/>
              </w:rPr>
              <w:t xml:space="preserve"> TS 38.508-1 [4], Table 4.6.3-106</w:t>
            </w:r>
          </w:p>
        </w:tc>
      </w:tr>
      <w:tr w:rsidR="005755E8" w:rsidRPr="00A15DCB" w14:paraId="013553F4" w14:textId="77777777" w:rsidTr="009B330A">
        <w:tc>
          <w:tcPr>
            <w:tcW w:w="4535" w:type="dxa"/>
          </w:tcPr>
          <w:p w14:paraId="31679639" w14:textId="77777777" w:rsidR="005755E8" w:rsidRPr="00A15DCB" w:rsidRDefault="005755E8" w:rsidP="009B330A">
            <w:pPr>
              <w:pStyle w:val="TAH"/>
            </w:pPr>
            <w:r w:rsidRPr="00A15DCB">
              <w:t>Information Element</w:t>
            </w:r>
          </w:p>
        </w:tc>
        <w:tc>
          <w:tcPr>
            <w:tcW w:w="2267" w:type="dxa"/>
          </w:tcPr>
          <w:p w14:paraId="6DFAE0F8" w14:textId="77777777" w:rsidR="005755E8" w:rsidRPr="00A15DCB" w:rsidRDefault="005755E8" w:rsidP="009B330A">
            <w:pPr>
              <w:pStyle w:val="TAH"/>
            </w:pPr>
            <w:r w:rsidRPr="00A15DCB">
              <w:t>Value/remark</w:t>
            </w:r>
          </w:p>
        </w:tc>
        <w:tc>
          <w:tcPr>
            <w:tcW w:w="1273" w:type="dxa"/>
          </w:tcPr>
          <w:p w14:paraId="4C95893F" w14:textId="77777777" w:rsidR="005755E8" w:rsidRPr="00A15DCB" w:rsidRDefault="005755E8" w:rsidP="009B330A">
            <w:pPr>
              <w:pStyle w:val="TAH"/>
            </w:pPr>
            <w:r w:rsidRPr="00A15DCB">
              <w:t>Comment</w:t>
            </w:r>
          </w:p>
        </w:tc>
        <w:tc>
          <w:tcPr>
            <w:tcW w:w="1672" w:type="dxa"/>
          </w:tcPr>
          <w:p w14:paraId="1FBF192B" w14:textId="77777777" w:rsidR="005755E8" w:rsidRPr="00A15DCB" w:rsidRDefault="005755E8" w:rsidP="009B330A">
            <w:pPr>
              <w:pStyle w:val="TAH"/>
            </w:pPr>
            <w:r w:rsidRPr="00A15DCB">
              <w:t>Condition</w:t>
            </w:r>
          </w:p>
        </w:tc>
      </w:tr>
      <w:tr w:rsidR="005755E8" w:rsidRPr="00A15DCB" w14:paraId="5076F82F" w14:textId="77777777" w:rsidTr="009B330A">
        <w:tc>
          <w:tcPr>
            <w:tcW w:w="4535" w:type="dxa"/>
          </w:tcPr>
          <w:p w14:paraId="75E25622" w14:textId="77777777" w:rsidR="005755E8" w:rsidRPr="00A15DCB" w:rsidRDefault="005755E8" w:rsidP="009B330A">
            <w:pPr>
              <w:pStyle w:val="TAL"/>
            </w:pPr>
            <w:r w:rsidRPr="00A15DCB">
              <w:t xml:space="preserve">PhysicalCellGroupConfig ::= </w:t>
            </w:r>
            <w:r w:rsidRPr="00A15DCB">
              <w:rPr>
                <w:snapToGrid w:val="0"/>
              </w:rPr>
              <w:t xml:space="preserve">SEQUENCE </w:t>
            </w:r>
            <w:r w:rsidRPr="00A15DCB">
              <w:t>{</w:t>
            </w:r>
          </w:p>
        </w:tc>
        <w:tc>
          <w:tcPr>
            <w:tcW w:w="2267" w:type="dxa"/>
          </w:tcPr>
          <w:p w14:paraId="070F53C9" w14:textId="77777777" w:rsidR="005755E8" w:rsidRPr="00A15DCB" w:rsidRDefault="005755E8" w:rsidP="009B330A">
            <w:pPr>
              <w:pStyle w:val="TAL"/>
            </w:pPr>
          </w:p>
        </w:tc>
        <w:tc>
          <w:tcPr>
            <w:tcW w:w="1273" w:type="dxa"/>
          </w:tcPr>
          <w:p w14:paraId="720E0794" w14:textId="77777777" w:rsidR="005755E8" w:rsidRPr="00A15DCB" w:rsidRDefault="005755E8" w:rsidP="009B330A">
            <w:pPr>
              <w:pStyle w:val="TAL"/>
            </w:pPr>
          </w:p>
        </w:tc>
        <w:tc>
          <w:tcPr>
            <w:tcW w:w="1672" w:type="dxa"/>
          </w:tcPr>
          <w:p w14:paraId="1F45B67F" w14:textId="77777777" w:rsidR="005755E8" w:rsidRPr="00A15DCB" w:rsidRDefault="005755E8" w:rsidP="009B330A">
            <w:pPr>
              <w:pStyle w:val="TAL"/>
            </w:pPr>
          </w:p>
        </w:tc>
      </w:tr>
      <w:tr w:rsidR="005755E8" w:rsidRPr="00A15DCB" w14:paraId="3A2CA2F1" w14:textId="77777777" w:rsidTr="009B330A">
        <w:tc>
          <w:tcPr>
            <w:tcW w:w="4535" w:type="dxa"/>
            <w:tcBorders>
              <w:bottom w:val="nil"/>
            </w:tcBorders>
          </w:tcPr>
          <w:p w14:paraId="7F1BF8F0" w14:textId="77777777" w:rsidR="005755E8" w:rsidRPr="00A15DCB" w:rsidRDefault="005755E8" w:rsidP="009B330A">
            <w:pPr>
              <w:pStyle w:val="TAL"/>
            </w:pPr>
            <w:r w:rsidRPr="00A15DCB">
              <w:t xml:space="preserve">  pdsch-HARQ-ACK-Codebook</w:t>
            </w:r>
          </w:p>
        </w:tc>
        <w:tc>
          <w:tcPr>
            <w:tcW w:w="2267" w:type="dxa"/>
          </w:tcPr>
          <w:p w14:paraId="6F2A1588" w14:textId="77777777" w:rsidR="005755E8" w:rsidRPr="00A15DCB" w:rsidRDefault="005755E8" w:rsidP="009B330A">
            <w:pPr>
              <w:pStyle w:val="TAL"/>
            </w:pPr>
            <w:r w:rsidRPr="00A15DCB">
              <w:t>dynamic</w:t>
            </w:r>
          </w:p>
        </w:tc>
        <w:tc>
          <w:tcPr>
            <w:tcW w:w="1273" w:type="dxa"/>
          </w:tcPr>
          <w:p w14:paraId="3C88F679" w14:textId="77777777" w:rsidR="005755E8" w:rsidRPr="00A15DCB" w:rsidRDefault="005755E8" w:rsidP="009B330A">
            <w:pPr>
              <w:pStyle w:val="TAL"/>
            </w:pPr>
          </w:p>
        </w:tc>
        <w:tc>
          <w:tcPr>
            <w:tcW w:w="1672" w:type="dxa"/>
          </w:tcPr>
          <w:p w14:paraId="6D64415E" w14:textId="77777777" w:rsidR="005755E8" w:rsidRPr="00A15DCB" w:rsidRDefault="005755E8" w:rsidP="009B330A">
            <w:pPr>
              <w:pStyle w:val="TAL"/>
            </w:pPr>
            <w:r w:rsidRPr="00A15DCB">
              <w:rPr>
                <w:lang w:eastAsia="zh-CN"/>
              </w:rPr>
              <w:t>pc_harqFeedbackType1_DCI_1_3=False AND pc_harqFeedbackType2_DCI_1_3=True</w:t>
            </w:r>
          </w:p>
        </w:tc>
      </w:tr>
      <w:tr w:rsidR="005755E8" w:rsidRPr="00A15DCB" w14:paraId="5E24DAD0" w14:textId="77777777" w:rsidTr="009B330A">
        <w:tc>
          <w:tcPr>
            <w:tcW w:w="4535" w:type="dxa"/>
            <w:tcBorders>
              <w:top w:val="nil"/>
            </w:tcBorders>
          </w:tcPr>
          <w:p w14:paraId="5D73D1B0" w14:textId="77777777" w:rsidR="005755E8" w:rsidRPr="00A15DCB" w:rsidRDefault="005755E8" w:rsidP="009B330A">
            <w:pPr>
              <w:pStyle w:val="TAL"/>
            </w:pPr>
          </w:p>
        </w:tc>
        <w:tc>
          <w:tcPr>
            <w:tcW w:w="2267" w:type="dxa"/>
          </w:tcPr>
          <w:p w14:paraId="3F403A7C" w14:textId="77777777" w:rsidR="005755E8" w:rsidRPr="00A15DCB" w:rsidRDefault="005755E8" w:rsidP="009B330A">
            <w:pPr>
              <w:pStyle w:val="TAL"/>
            </w:pPr>
            <w:r w:rsidRPr="00A15DCB">
              <w:t>semiStatic</w:t>
            </w:r>
          </w:p>
        </w:tc>
        <w:tc>
          <w:tcPr>
            <w:tcW w:w="1273" w:type="dxa"/>
          </w:tcPr>
          <w:p w14:paraId="1E106FF4" w14:textId="77777777" w:rsidR="005755E8" w:rsidRPr="00A15DCB" w:rsidRDefault="005755E8" w:rsidP="009B330A">
            <w:pPr>
              <w:pStyle w:val="TAL"/>
            </w:pPr>
          </w:p>
        </w:tc>
        <w:tc>
          <w:tcPr>
            <w:tcW w:w="1672" w:type="dxa"/>
          </w:tcPr>
          <w:p w14:paraId="77A3B35C" w14:textId="77777777" w:rsidR="005755E8" w:rsidRPr="00A15DCB" w:rsidRDefault="005755E8" w:rsidP="009B330A">
            <w:pPr>
              <w:pStyle w:val="TAL"/>
            </w:pPr>
          </w:p>
        </w:tc>
      </w:tr>
      <w:tr w:rsidR="005755E8" w:rsidRPr="00A15DCB" w14:paraId="785AFBC5" w14:textId="77777777" w:rsidTr="009B330A">
        <w:tc>
          <w:tcPr>
            <w:tcW w:w="4535" w:type="dxa"/>
          </w:tcPr>
          <w:p w14:paraId="46EB4A49" w14:textId="77777777" w:rsidR="005755E8" w:rsidRPr="00A15DCB" w:rsidRDefault="005755E8" w:rsidP="009B330A">
            <w:pPr>
              <w:pStyle w:val="TAL"/>
              <w:rPr>
                <w:lang w:eastAsia="zh-CN"/>
              </w:rPr>
            </w:pPr>
            <w:r w:rsidRPr="00A15DCB">
              <w:rPr>
                <w:lang w:eastAsia="zh-CN"/>
              </w:rPr>
              <w:t>}</w:t>
            </w:r>
          </w:p>
        </w:tc>
        <w:tc>
          <w:tcPr>
            <w:tcW w:w="2267" w:type="dxa"/>
          </w:tcPr>
          <w:p w14:paraId="4B8D9B80" w14:textId="77777777" w:rsidR="005755E8" w:rsidRPr="00A15DCB" w:rsidRDefault="005755E8" w:rsidP="009B330A">
            <w:pPr>
              <w:pStyle w:val="TAL"/>
            </w:pPr>
          </w:p>
        </w:tc>
        <w:tc>
          <w:tcPr>
            <w:tcW w:w="1273" w:type="dxa"/>
          </w:tcPr>
          <w:p w14:paraId="12935432" w14:textId="77777777" w:rsidR="005755E8" w:rsidRPr="00A15DCB" w:rsidRDefault="005755E8" w:rsidP="009B330A">
            <w:pPr>
              <w:pStyle w:val="TAL"/>
            </w:pPr>
          </w:p>
        </w:tc>
        <w:tc>
          <w:tcPr>
            <w:tcW w:w="1672" w:type="dxa"/>
          </w:tcPr>
          <w:p w14:paraId="3911BBB6" w14:textId="77777777" w:rsidR="005755E8" w:rsidRPr="00A15DCB" w:rsidRDefault="005755E8" w:rsidP="009B330A">
            <w:pPr>
              <w:pStyle w:val="TAL"/>
            </w:pPr>
          </w:p>
        </w:tc>
      </w:tr>
    </w:tbl>
    <w:p w14:paraId="5579BFC8" w14:textId="77777777" w:rsidR="005755E8" w:rsidRPr="00A15DCB" w:rsidRDefault="005755E8" w:rsidP="005755E8"/>
    <w:p w14:paraId="3ABF4861" w14:textId="77777777" w:rsidR="005755E8" w:rsidRPr="00A15DCB" w:rsidRDefault="005755E8" w:rsidP="005755E8">
      <w:pPr>
        <w:pStyle w:val="TH"/>
      </w:pPr>
      <w:r w:rsidRPr="00A15DCB">
        <w:t>Table 7.1.1.2.9.1.3.3-</w:t>
      </w:r>
      <w:r w:rsidRPr="00A15DCB">
        <w:rPr>
          <w:lang w:eastAsia="zh-CN"/>
        </w:rPr>
        <w:t>11</w:t>
      </w:r>
      <w:r w:rsidRPr="00A15DCB">
        <w:t xml:space="preserve">: </w:t>
      </w:r>
      <w:r w:rsidRPr="00A15DCB">
        <w:rPr>
          <w:i/>
        </w:rPr>
        <w:t>ServingCellConfig</w:t>
      </w:r>
      <w:r w:rsidRPr="00A15DCB">
        <w:t xml:space="preserve"> (Table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12858D0A" w14:textId="77777777" w:rsidTr="009B330A">
        <w:tc>
          <w:tcPr>
            <w:tcW w:w="9747" w:type="dxa"/>
            <w:gridSpan w:val="4"/>
          </w:tcPr>
          <w:p w14:paraId="57487A38" w14:textId="77777777" w:rsidR="005755E8" w:rsidRPr="00A15DCB" w:rsidRDefault="005755E8" w:rsidP="009B330A">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4.6.3-167 with condition No_UL and </w:t>
            </w:r>
            <w:r w:rsidRPr="00A15DCB">
              <w:rPr>
                <w:b w:val="0"/>
                <w:lang w:eastAsia="zh-CN"/>
              </w:rPr>
              <w:t>SCell_add</w:t>
            </w:r>
          </w:p>
        </w:tc>
      </w:tr>
      <w:tr w:rsidR="005755E8" w:rsidRPr="00A15DCB" w14:paraId="270FFA73" w14:textId="77777777" w:rsidTr="009B330A">
        <w:tc>
          <w:tcPr>
            <w:tcW w:w="4535" w:type="dxa"/>
          </w:tcPr>
          <w:p w14:paraId="2880722E" w14:textId="77777777" w:rsidR="005755E8" w:rsidRPr="00A15DCB" w:rsidRDefault="005755E8" w:rsidP="009B330A">
            <w:pPr>
              <w:pStyle w:val="TAH"/>
            </w:pPr>
            <w:r w:rsidRPr="00A15DCB">
              <w:t>Information Element</w:t>
            </w:r>
          </w:p>
        </w:tc>
        <w:tc>
          <w:tcPr>
            <w:tcW w:w="2267" w:type="dxa"/>
          </w:tcPr>
          <w:p w14:paraId="62A9155E" w14:textId="77777777" w:rsidR="005755E8" w:rsidRPr="00A15DCB" w:rsidRDefault="005755E8" w:rsidP="009B330A">
            <w:pPr>
              <w:pStyle w:val="TAH"/>
            </w:pPr>
            <w:r w:rsidRPr="00A15DCB">
              <w:t>Value/remark</w:t>
            </w:r>
          </w:p>
        </w:tc>
        <w:tc>
          <w:tcPr>
            <w:tcW w:w="1840" w:type="dxa"/>
          </w:tcPr>
          <w:p w14:paraId="0BA59C01" w14:textId="77777777" w:rsidR="005755E8" w:rsidRPr="00A15DCB" w:rsidRDefault="005755E8" w:rsidP="009B330A">
            <w:pPr>
              <w:pStyle w:val="TAH"/>
            </w:pPr>
            <w:r w:rsidRPr="00A15DCB">
              <w:t>Comment</w:t>
            </w:r>
          </w:p>
        </w:tc>
        <w:tc>
          <w:tcPr>
            <w:tcW w:w="1105" w:type="dxa"/>
          </w:tcPr>
          <w:p w14:paraId="6B5E9892" w14:textId="77777777" w:rsidR="005755E8" w:rsidRPr="00A15DCB" w:rsidRDefault="005755E8" w:rsidP="009B330A">
            <w:pPr>
              <w:pStyle w:val="TAH"/>
            </w:pPr>
            <w:r w:rsidRPr="00A15DCB">
              <w:t>Condition</w:t>
            </w:r>
          </w:p>
        </w:tc>
      </w:tr>
      <w:tr w:rsidR="005755E8" w:rsidRPr="00A15DCB" w14:paraId="03C370DC" w14:textId="77777777" w:rsidTr="009B330A">
        <w:tc>
          <w:tcPr>
            <w:tcW w:w="4535" w:type="dxa"/>
            <w:tcBorders>
              <w:bottom w:val="single" w:sz="4" w:space="0" w:color="auto"/>
            </w:tcBorders>
          </w:tcPr>
          <w:p w14:paraId="2B07C65A" w14:textId="77777777" w:rsidR="005755E8" w:rsidRPr="00A15DCB" w:rsidRDefault="005755E8" w:rsidP="009B330A">
            <w:pPr>
              <w:pStyle w:val="TAL"/>
            </w:pPr>
            <w:r w:rsidRPr="00A15DCB">
              <w:t>ServingCellConfig ::= SEQUENCE {</w:t>
            </w:r>
          </w:p>
        </w:tc>
        <w:tc>
          <w:tcPr>
            <w:tcW w:w="2267" w:type="dxa"/>
          </w:tcPr>
          <w:p w14:paraId="6451237D" w14:textId="77777777" w:rsidR="005755E8" w:rsidRPr="00A15DCB" w:rsidRDefault="005755E8" w:rsidP="009B330A">
            <w:pPr>
              <w:pStyle w:val="TAL"/>
            </w:pPr>
          </w:p>
        </w:tc>
        <w:tc>
          <w:tcPr>
            <w:tcW w:w="1840" w:type="dxa"/>
          </w:tcPr>
          <w:p w14:paraId="17CB667A" w14:textId="77777777" w:rsidR="005755E8" w:rsidRPr="00A15DCB" w:rsidRDefault="005755E8" w:rsidP="009B330A">
            <w:pPr>
              <w:pStyle w:val="TAL"/>
            </w:pPr>
          </w:p>
        </w:tc>
        <w:tc>
          <w:tcPr>
            <w:tcW w:w="1105" w:type="dxa"/>
          </w:tcPr>
          <w:p w14:paraId="712717A8" w14:textId="77777777" w:rsidR="005755E8" w:rsidRPr="00A15DCB" w:rsidRDefault="005755E8" w:rsidP="009B330A">
            <w:pPr>
              <w:pStyle w:val="TAL"/>
            </w:pPr>
          </w:p>
        </w:tc>
      </w:tr>
      <w:tr w:rsidR="005755E8" w:rsidRPr="00A15DCB" w14:paraId="6CC144E4" w14:textId="77777777" w:rsidTr="009B330A">
        <w:tc>
          <w:tcPr>
            <w:tcW w:w="4535" w:type="dxa"/>
            <w:tcBorders>
              <w:top w:val="single" w:sz="4" w:space="0" w:color="auto"/>
              <w:left w:val="single" w:sz="4" w:space="0" w:color="auto"/>
              <w:bottom w:val="single" w:sz="4" w:space="0" w:color="auto"/>
              <w:right w:val="single" w:sz="4" w:space="0" w:color="auto"/>
            </w:tcBorders>
          </w:tcPr>
          <w:p w14:paraId="7BCD5FE4" w14:textId="77777777" w:rsidR="005755E8" w:rsidRPr="00A15DCB" w:rsidRDefault="005755E8" w:rsidP="009B330A">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10E4A1F8" w14:textId="77777777" w:rsidR="005755E8" w:rsidRPr="00A15DCB" w:rsidRDefault="005755E8" w:rsidP="009B330A">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2E266F8D" w14:textId="77777777" w:rsidR="005755E8" w:rsidRPr="00A15DCB" w:rsidRDefault="005755E8" w:rsidP="009B330A">
            <w:pPr>
              <w:pStyle w:val="TAL"/>
            </w:pPr>
            <w:r w:rsidRPr="00A15DCB">
              <w:t>Table 7.1.1.2.9.1.3.3-</w:t>
            </w:r>
            <w:r w:rsidRPr="00A15DCB">
              <w:rPr>
                <w:lang w:eastAsia="zh-CN"/>
              </w:rPr>
              <w:t>12</w:t>
            </w:r>
          </w:p>
        </w:tc>
        <w:tc>
          <w:tcPr>
            <w:tcW w:w="1105" w:type="dxa"/>
            <w:tcBorders>
              <w:top w:val="single" w:sz="4" w:space="0" w:color="auto"/>
              <w:left w:val="single" w:sz="4" w:space="0" w:color="auto"/>
              <w:bottom w:val="single" w:sz="4" w:space="0" w:color="auto"/>
              <w:right w:val="single" w:sz="4" w:space="0" w:color="auto"/>
            </w:tcBorders>
          </w:tcPr>
          <w:p w14:paraId="13924081" w14:textId="77777777" w:rsidR="005755E8" w:rsidRPr="00A15DCB" w:rsidRDefault="005755E8" w:rsidP="009B330A">
            <w:pPr>
              <w:pStyle w:val="TAL"/>
            </w:pPr>
          </w:p>
        </w:tc>
      </w:tr>
      <w:tr w:rsidR="005755E8" w:rsidRPr="00A15DCB" w14:paraId="3D2DCBDA" w14:textId="77777777" w:rsidTr="009B330A">
        <w:tc>
          <w:tcPr>
            <w:tcW w:w="4535" w:type="dxa"/>
            <w:tcBorders>
              <w:bottom w:val="single" w:sz="4" w:space="0" w:color="auto"/>
            </w:tcBorders>
          </w:tcPr>
          <w:p w14:paraId="4D7CC93A" w14:textId="77777777" w:rsidR="005755E8" w:rsidRPr="00A15DCB" w:rsidRDefault="005755E8" w:rsidP="009B330A">
            <w:pPr>
              <w:pStyle w:val="TAL"/>
            </w:pPr>
            <w:r w:rsidRPr="00A15DCB">
              <w:t>}</w:t>
            </w:r>
          </w:p>
        </w:tc>
        <w:tc>
          <w:tcPr>
            <w:tcW w:w="2267" w:type="dxa"/>
          </w:tcPr>
          <w:p w14:paraId="47408D36" w14:textId="77777777" w:rsidR="005755E8" w:rsidRPr="00A15DCB" w:rsidRDefault="005755E8" w:rsidP="009B330A">
            <w:pPr>
              <w:pStyle w:val="TAL"/>
            </w:pPr>
          </w:p>
        </w:tc>
        <w:tc>
          <w:tcPr>
            <w:tcW w:w="1840" w:type="dxa"/>
          </w:tcPr>
          <w:p w14:paraId="127633FA" w14:textId="77777777" w:rsidR="005755E8" w:rsidRPr="00A15DCB" w:rsidRDefault="005755E8" w:rsidP="009B330A">
            <w:pPr>
              <w:pStyle w:val="TAL"/>
            </w:pPr>
          </w:p>
        </w:tc>
        <w:tc>
          <w:tcPr>
            <w:tcW w:w="1105" w:type="dxa"/>
          </w:tcPr>
          <w:p w14:paraId="5BB4ABC0" w14:textId="77777777" w:rsidR="005755E8" w:rsidRPr="00A15DCB" w:rsidRDefault="005755E8" w:rsidP="009B330A">
            <w:pPr>
              <w:pStyle w:val="TAL"/>
            </w:pPr>
          </w:p>
        </w:tc>
      </w:tr>
    </w:tbl>
    <w:p w14:paraId="20F241A4" w14:textId="77777777" w:rsidR="005755E8" w:rsidRPr="00A15DCB" w:rsidRDefault="005755E8" w:rsidP="005755E8"/>
    <w:p w14:paraId="08CCE315" w14:textId="77777777" w:rsidR="005755E8" w:rsidRPr="00A15DCB" w:rsidRDefault="005755E8" w:rsidP="005755E8">
      <w:pPr>
        <w:pStyle w:val="TH"/>
      </w:pPr>
      <w:r w:rsidRPr="00A15DCB">
        <w:t>Table 7.1.1.2.9.1.3.3-</w:t>
      </w:r>
      <w:r w:rsidRPr="00A15DCB">
        <w:rPr>
          <w:lang w:eastAsia="zh-CN"/>
        </w:rPr>
        <w:t>12</w:t>
      </w:r>
      <w:r w:rsidRPr="00A15DCB">
        <w:t xml:space="preserve">: </w:t>
      </w:r>
      <w:r w:rsidRPr="00A15DCB">
        <w:rPr>
          <w:i/>
        </w:rPr>
        <w:t>BWP-DownlinkDedicated</w:t>
      </w:r>
      <w:r w:rsidRPr="00A15DCB">
        <w:t xml:space="preserve"> (Table 7.1.1.2.9.1.3.3-</w:t>
      </w:r>
      <w:r w:rsidRPr="00A15DCB">
        <w:rPr>
          <w:lang w:eastAsia="zh-CN"/>
        </w:rPr>
        <w:t>11</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5F09149" w14:textId="77777777" w:rsidTr="009B330A">
        <w:tc>
          <w:tcPr>
            <w:tcW w:w="9747" w:type="dxa"/>
            <w:gridSpan w:val="4"/>
          </w:tcPr>
          <w:p w14:paraId="37306071" w14:textId="77777777" w:rsidR="005755E8" w:rsidRPr="00A15DCB" w:rsidRDefault="005755E8" w:rsidP="009B330A">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4.6.3-11 with condition </w:t>
            </w:r>
            <w:r w:rsidRPr="00A15DCB">
              <w:rPr>
                <w:b w:val="0"/>
                <w:lang w:eastAsia="zh-CN"/>
              </w:rPr>
              <w:t>SCell_add</w:t>
            </w:r>
          </w:p>
        </w:tc>
      </w:tr>
      <w:tr w:rsidR="005755E8" w:rsidRPr="00A15DCB" w14:paraId="42536C8E" w14:textId="77777777" w:rsidTr="009B330A">
        <w:tc>
          <w:tcPr>
            <w:tcW w:w="4535" w:type="dxa"/>
          </w:tcPr>
          <w:p w14:paraId="09028D3E" w14:textId="77777777" w:rsidR="005755E8" w:rsidRPr="00A15DCB" w:rsidRDefault="005755E8" w:rsidP="009B330A">
            <w:pPr>
              <w:pStyle w:val="TAH"/>
            </w:pPr>
            <w:r w:rsidRPr="00A15DCB">
              <w:t>Information Element</w:t>
            </w:r>
          </w:p>
        </w:tc>
        <w:tc>
          <w:tcPr>
            <w:tcW w:w="2267" w:type="dxa"/>
          </w:tcPr>
          <w:p w14:paraId="41F13055" w14:textId="77777777" w:rsidR="005755E8" w:rsidRPr="00A15DCB" w:rsidRDefault="005755E8" w:rsidP="009B330A">
            <w:pPr>
              <w:pStyle w:val="TAH"/>
            </w:pPr>
            <w:r w:rsidRPr="00A15DCB">
              <w:t>Value/remark</w:t>
            </w:r>
          </w:p>
        </w:tc>
        <w:tc>
          <w:tcPr>
            <w:tcW w:w="1700" w:type="dxa"/>
          </w:tcPr>
          <w:p w14:paraId="5CD7F82E" w14:textId="77777777" w:rsidR="005755E8" w:rsidRPr="00A15DCB" w:rsidRDefault="005755E8" w:rsidP="009B330A">
            <w:pPr>
              <w:pStyle w:val="TAH"/>
            </w:pPr>
            <w:r w:rsidRPr="00A15DCB">
              <w:t>Comment</w:t>
            </w:r>
          </w:p>
        </w:tc>
        <w:tc>
          <w:tcPr>
            <w:tcW w:w="1245" w:type="dxa"/>
          </w:tcPr>
          <w:p w14:paraId="6458EB9A" w14:textId="77777777" w:rsidR="005755E8" w:rsidRPr="00A15DCB" w:rsidRDefault="005755E8" w:rsidP="009B330A">
            <w:pPr>
              <w:pStyle w:val="TAH"/>
            </w:pPr>
            <w:r w:rsidRPr="00A15DCB">
              <w:t>Condition</w:t>
            </w:r>
          </w:p>
        </w:tc>
      </w:tr>
      <w:tr w:rsidR="005755E8" w:rsidRPr="00A15DCB" w14:paraId="13DA776C" w14:textId="77777777" w:rsidTr="009B330A">
        <w:tc>
          <w:tcPr>
            <w:tcW w:w="4535" w:type="dxa"/>
          </w:tcPr>
          <w:p w14:paraId="157855DC" w14:textId="77777777" w:rsidR="005755E8" w:rsidRPr="00A15DCB" w:rsidRDefault="005755E8" w:rsidP="009B330A">
            <w:pPr>
              <w:pStyle w:val="TAL"/>
            </w:pPr>
            <w:r w:rsidRPr="00A15DCB">
              <w:t xml:space="preserve">BWP-DownlinkDedicated ::= </w:t>
            </w:r>
            <w:r w:rsidRPr="00A15DCB">
              <w:rPr>
                <w:snapToGrid w:val="0"/>
              </w:rPr>
              <w:t xml:space="preserve">SEQUENCE </w:t>
            </w:r>
            <w:r w:rsidRPr="00A15DCB">
              <w:t>{</w:t>
            </w:r>
          </w:p>
        </w:tc>
        <w:tc>
          <w:tcPr>
            <w:tcW w:w="2267" w:type="dxa"/>
          </w:tcPr>
          <w:p w14:paraId="44829D55" w14:textId="77777777" w:rsidR="005755E8" w:rsidRPr="00A15DCB" w:rsidRDefault="005755E8" w:rsidP="009B330A">
            <w:pPr>
              <w:pStyle w:val="TAL"/>
            </w:pPr>
          </w:p>
        </w:tc>
        <w:tc>
          <w:tcPr>
            <w:tcW w:w="1700" w:type="dxa"/>
          </w:tcPr>
          <w:p w14:paraId="61DA997F" w14:textId="77777777" w:rsidR="005755E8" w:rsidRPr="00A15DCB" w:rsidRDefault="005755E8" w:rsidP="009B330A">
            <w:pPr>
              <w:pStyle w:val="TAL"/>
            </w:pPr>
          </w:p>
        </w:tc>
        <w:tc>
          <w:tcPr>
            <w:tcW w:w="1245" w:type="dxa"/>
          </w:tcPr>
          <w:p w14:paraId="1A3F9241" w14:textId="77777777" w:rsidR="005755E8" w:rsidRPr="00A15DCB" w:rsidRDefault="005755E8" w:rsidP="009B330A">
            <w:pPr>
              <w:pStyle w:val="TAL"/>
            </w:pPr>
          </w:p>
        </w:tc>
      </w:tr>
      <w:tr w:rsidR="002F71AF" w:rsidRPr="00A15DCB" w14:paraId="6A08B8D2" w14:textId="77777777" w:rsidTr="009B330A">
        <w:tc>
          <w:tcPr>
            <w:tcW w:w="4535" w:type="dxa"/>
          </w:tcPr>
          <w:p w14:paraId="6BB87DF7" w14:textId="13C695A0" w:rsidR="002F71AF" w:rsidRPr="00A15DCB" w:rsidRDefault="002F71AF" w:rsidP="002F71AF">
            <w:pPr>
              <w:pStyle w:val="TAL"/>
            </w:pPr>
            <w:r w:rsidRPr="00A15DCB">
              <w:t xml:space="preserve">  pdcch-Config</w:t>
            </w:r>
          </w:p>
        </w:tc>
        <w:tc>
          <w:tcPr>
            <w:tcW w:w="2267" w:type="dxa"/>
          </w:tcPr>
          <w:p w14:paraId="1FC55CD3" w14:textId="4466DC76" w:rsidR="002F71AF" w:rsidRPr="00A15DCB" w:rsidRDefault="002F71AF" w:rsidP="002F71AF">
            <w:pPr>
              <w:pStyle w:val="TAL"/>
            </w:pPr>
            <w:r w:rsidRPr="00A15DCB">
              <w:rPr>
                <w:lang w:eastAsia="zh-CN"/>
              </w:rPr>
              <w:t>Not present</w:t>
            </w:r>
          </w:p>
        </w:tc>
        <w:tc>
          <w:tcPr>
            <w:tcW w:w="1700" w:type="dxa"/>
          </w:tcPr>
          <w:p w14:paraId="7186DA4C" w14:textId="77777777" w:rsidR="002F71AF" w:rsidRPr="00A15DCB" w:rsidRDefault="002F71AF" w:rsidP="002F71AF">
            <w:pPr>
              <w:pStyle w:val="TAL"/>
            </w:pPr>
          </w:p>
        </w:tc>
        <w:tc>
          <w:tcPr>
            <w:tcW w:w="1245" w:type="dxa"/>
          </w:tcPr>
          <w:p w14:paraId="5D719908" w14:textId="77777777" w:rsidR="002F71AF" w:rsidRPr="00A15DCB" w:rsidRDefault="002F71AF" w:rsidP="002F71AF">
            <w:pPr>
              <w:pStyle w:val="TAL"/>
            </w:pPr>
          </w:p>
        </w:tc>
      </w:tr>
      <w:tr w:rsidR="005755E8" w:rsidRPr="00A15DCB" w14:paraId="5613FEE2" w14:textId="77777777" w:rsidTr="009B330A">
        <w:tc>
          <w:tcPr>
            <w:tcW w:w="4535" w:type="dxa"/>
          </w:tcPr>
          <w:p w14:paraId="3F24195D" w14:textId="77777777" w:rsidR="005755E8" w:rsidRPr="00A15DCB" w:rsidRDefault="005755E8" w:rsidP="009B330A">
            <w:pPr>
              <w:pStyle w:val="TAL"/>
            </w:pPr>
            <w:r w:rsidRPr="00A15DCB">
              <w:t xml:space="preserve">  pdsch-Config CHOICE {</w:t>
            </w:r>
          </w:p>
        </w:tc>
        <w:tc>
          <w:tcPr>
            <w:tcW w:w="2267" w:type="dxa"/>
          </w:tcPr>
          <w:p w14:paraId="66EDE84A" w14:textId="77777777" w:rsidR="005755E8" w:rsidRPr="00A15DCB" w:rsidRDefault="005755E8" w:rsidP="009B330A">
            <w:pPr>
              <w:pStyle w:val="TAL"/>
            </w:pPr>
          </w:p>
        </w:tc>
        <w:tc>
          <w:tcPr>
            <w:tcW w:w="1700" w:type="dxa"/>
          </w:tcPr>
          <w:p w14:paraId="4FF5411D" w14:textId="77777777" w:rsidR="005755E8" w:rsidRPr="00A15DCB" w:rsidRDefault="005755E8" w:rsidP="009B330A">
            <w:pPr>
              <w:pStyle w:val="TAL"/>
            </w:pPr>
          </w:p>
        </w:tc>
        <w:tc>
          <w:tcPr>
            <w:tcW w:w="1245" w:type="dxa"/>
          </w:tcPr>
          <w:p w14:paraId="0ECFD466" w14:textId="77777777" w:rsidR="005755E8" w:rsidRPr="00A15DCB" w:rsidRDefault="005755E8" w:rsidP="009B330A">
            <w:pPr>
              <w:pStyle w:val="TAL"/>
            </w:pPr>
          </w:p>
        </w:tc>
      </w:tr>
      <w:tr w:rsidR="005755E8" w:rsidRPr="00A15DCB" w14:paraId="69EA92F8" w14:textId="77777777" w:rsidTr="009B330A">
        <w:tc>
          <w:tcPr>
            <w:tcW w:w="4535" w:type="dxa"/>
          </w:tcPr>
          <w:p w14:paraId="5825F5EC" w14:textId="77777777" w:rsidR="005755E8" w:rsidRPr="00A15DCB" w:rsidRDefault="005755E8" w:rsidP="009B330A">
            <w:pPr>
              <w:pStyle w:val="TAL"/>
            </w:pPr>
            <w:r w:rsidRPr="00A15DCB">
              <w:t xml:space="preserve">    setup</w:t>
            </w:r>
          </w:p>
        </w:tc>
        <w:tc>
          <w:tcPr>
            <w:tcW w:w="2267" w:type="dxa"/>
          </w:tcPr>
          <w:p w14:paraId="43584610" w14:textId="77777777" w:rsidR="005755E8" w:rsidRPr="00A15DCB" w:rsidRDefault="005755E8" w:rsidP="009B330A">
            <w:pPr>
              <w:pStyle w:val="TAL"/>
            </w:pPr>
            <w:r w:rsidRPr="00A15DCB">
              <w:t xml:space="preserve">PDSCH-Config with condition </w:t>
            </w:r>
            <w:r w:rsidRPr="00A15DCB">
              <w:rPr>
                <w:lang w:eastAsia="zh-CN"/>
              </w:rPr>
              <w:t>DCI_1_3</w:t>
            </w:r>
          </w:p>
        </w:tc>
        <w:tc>
          <w:tcPr>
            <w:tcW w:w="1700" w:type="dxa"/>
          </w:tcPr>
          <w:p w14:paraId="2C8499CC" w14:textId="77777777" w:rsidR="005755E8" w:rsidRPr="00A15DCB" w:rsidRDefault="005755E8" w:rsidP="009B330A">
            <w:pPr>
              <w:pStyle w:val="TAL"/>
            </w:pPr>
          </w:p>
        </w:tc>
        <w:tc>
          <w:tcPr>
            <w:tcW w:w="1245" w:type="dxa"/>
          </w:tcPr>
          <w:p w14:paraId="760CF39C" w14:textId="77777777" w:rsidR="005755E8" w:rsidRPr="00A15DCB" w:rsidRDefault="005755E8" w:rsidP="009B330A">
            <w:pPr>
              <w:pStyle w:val="TAL"/>
            </w:pPr>
          </w:p>
        </w:tc>
      </w:tr>
      <w:tr w:rsidR="005755E8" w:rsidRPr="00A15DCB" w14:paraId="51AEF47C" w14:textId="77777777" w:rsidTr="009B330A">
        <w:tc>
          <w:tcPr>
            <w:tcW w:w="4535" w:type="dxa"/>
          </w:tcPr>
          <w:p w14:paraId="67151220" w14:textId="77777777" w:rsidR="005755E8" w:rsidRPr="00A15DCB" w:rsidRDefault="005755E8" w:rsidP="009B330A">
            <w:pPr>
              <w:pStyle w:val="TAL"/>
            </w:pPr>
            <w:r w:rsidRPr="00A15DCB">
              <w:t xml:space="preserve">  }</w:t>
            </w:r>
          </w:p>
        </w:tc>
        <w:tc>
          <w:tcPr>
            <w:tcW w:w="2267" w:type="dxa"/>
          </w:tcPr>
          <w:p w14:paraId="2E655441" w14:textId="77777777" w:rsidR="005755E8" w:rsidRPr="00A15DCB" w:rsidRDefault="005755E8" w:rsidP="009B330A">
            <w:pPr>
              <w:pStyle w:val="TAL"/>
            </w:pPr>
          </w:p>
        </w:tc>
        <w:tc>
          <w:tcPr>
            <w:tcW w:w="1700" w:type="dxa"/>
          </w:tcPr>
          <w:p w14:paraId="005E1A68" w14:textId="77777777" w:rsidR="005755E8" w:rsidRPr="00A15DCB" w:rsidRDefault="005755E8" w:rsidP="009B330A">
            <w:pPr>
              <w:pStyle w:val="TAL"/>
            </w:pPr>
          </w:p>
        </w:tc>
        <w:tc>
          <w:tcPr>
            <w:tcW w:w="1245" w:type="dxa"/>
          </w:tcPr>
          <w:p w14:paraId="3527C4A0" w14:textId="77777777" w:rsidR="005755E8" w:rsidRPr="00A15DCB" w:rsidRDefault="005755E8" w:rsidP="009B330A">
            <w:pPr>
              <w:pStyle w:val="TAL"/>
            </w:pPr>
          </w:p>
        </w:tc>
      </w:tr>
      <w:tr w:rsidR="005755E8" w:rsidRPr="00A15DCB" w14:paraId="17E74BD9" w14:textId="77777777" w:rsidTr="009B330A">
        <w:tc>
          <w:tcPr>
            <w:tcW w:w="4535" w:type="dxa"/>
          </w:tcPr>
          <w:p w14:paraId="3FE6106A" w14:textId="77777777" w:rsidR="005755E8" w:rsidRPr="00A15DCB" w:rsidRDefault="005755E8" w:rsidP="009B330A">
            <w:pPr>
              <w:pStyle w:val="TAL"/>
              <w:rPr>
                <w:lang w:eastAsia="zh-CN"/>
              </w:rPr>
            </w:pPr>
            <w:r w:rsidRPr="00A15DCB">
              <w:rPr>
                <w:lang w:eastAsia="zh-CN"/>
              </w:rPr>
              <w:t>}</w:t>
            </w:r>
          </w:p>
        </w:tc>
        <w:tc>
          <w:tcPr>
            <w:tcW w:w="2267" w:type="dxa"/>
          </w:tcPr>
          <w:p w14:paraId="78108467" w14:textId="77777777" w:rsidR="005755E8" w:rsidRPr="00A15DCB" w:rsidRDefault="005755E8" w:rsidP="009B330A">
            <w:pPr>
              <w:pStyle w:val="TAL"/>
            </w:pPr>
          </w:p>
        </w:tc>
        <w:tc>
          <w:tcPr>
            <w:tcW w:w="1700" w:type="dxa"/>
          </w:tcPr>
          <w:p w14:paraId="2CB451B7" w14:textId="77777777" w:rsidR="005755E8" w:rsidRPr="00A15DCB" w:rsidRDefault="005755E8" w:rsidP="009B330A">
            <w:pPr>
              <w:pStyle w:val="TAL"/>
            </w:pPr>
          </w:p>
        </w:tc>
        <w:tc>
          <w:tcPr>
            <w:tcW w:w="1245" w:type="dxa"/>
          </w:tcPr>
          <w:p w14:paraId="1CAF9B58" w14:textId="77777777" w:rsidR="005755E8" w:rsidRPr="00A15DCB" w:rsidRDefault="005755E8" w:rsidP="009B330A">
            <w:pPr>
              <w:pStyle w:val="TAL"/>
            </w:pPr>
          </w:p>
        </w:tc>
      </w:tr>
    </w:tbl>
    <w:p w14:paraId="1F55853F" w14:textId="77777777" w:rsidR="005755E8" w:rsidRPr="00A15DCB" w:rsidRDefault="005755E8" w:rsidP="005755E8"/>
    <w:p w14:paraId="2EE58B51" w14:textId="77777777" w:rsidR="005755E8" w:rsidRPr="00A15DCB" w:rsidRDefault="005755E8" w:rsidP="005755E8">
      <w:pPr>
        <w:pStyle w:val="TH"/>
      </w:pPr>
      <w:r w:rsidRPr="00A15DCB">
        <w:lastRenderedPageBreak/>
        <w:t>Table 7.1.1.2.9.1.3</w:t>
      </w:r>
      <w:r w:rsidRPr="00A15DCB">
        <w:rPr>
          <w:lang w:eastAsia="zh-CN"/>
        </w:rPr>
        <w:t>.3</w:t>
      </w:r>
      <w:r w:rsidRPr="00A15DCB">
        <w:t>-</w:t>
      </w:r>
      <w:r w:rsidRPr="00A15DCB">
        <w:rPr>
          <w:lang w:eastAsia="zh-CN"/>
        </w:rPr>
        <w:t>13</w:t>
      </w:r>
      <w:r w:rsidRPr="00A15DCB">
        <w:t xml:space="preserve">: </w:t>
      </w:r>
      <w:r w:rsidRPr="00A15DCB">
        <w:rPr>
          <w:i/>
        </w:rPr>
        <w:t>Physical layer parameters for DCI format 1_3</w:t>
      </w:r>
      <w:r w:rsidRPr="00A15DCB">
        <w:t xml:space="preserve"> </w:t>
      </w:r>
      <w:r w:rsidRPr="00A15DCB">
        <w:rPr>
          <w:lang w:eastAsia="zh-CN"/>
        </w:rPr>
        <w:t xml:space="preserve">(steps 5, 7, 11 and 14a1, </w:t>
      </w:r>
      <w:r w:rsidRPr="00A15DCB">
        <w:rPr>
          <w:lang w:eastAsia="sv-SE"/>
        </w:rPr>
        <w:t xml:space="preserve">Table </w:t>
      </w:r>
      <w:r w:rsidRPr="00A15DCB">
        <w:t>7.1.1.2.9.1.3.2-1</w:t>
      </w:r>
      <w:r w:rsidRPr="00A15DCB">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5755E8" w:rsidRPr="00A15DCB" w14:paraId="279D8DDC" w14:textId="77777777" w:rsidTr="009B330A">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371E7C91" w14:textId="77777777" w:rsidR="005755E8" w:rsidRPr="00A15DCB" w:rsidRDefault="005755E8" w:rsidP="009B330A">
            <w:pPr>
              <w:pStyle w:val="TAH"/>
              <w:jc w:val="both"/>
              <w:rPr>
                <w:b w:val="0"/>
                <w:lang w:eastAsia="zh-CN"/>
              </w:rPr>
            </w:pPr>
            <w:r w:rsidRPr="00A15DCB">
              <w:rPr>
                <w:b w:val="0"/>
                <w:lang w:eastAsia="zh-CN"/>
              </w:rPr>
              <w:t xml:space="preserve">Derivation path: 38.508-1 [4] </w:t>
            </w:r>
            <w:r w:rsidRPr="00A15DCB">
              <w:rPr>
                <w:b w:val="0"/>
              </w:rPr>
              <w:t>Table 4.3.6.1.2.4-1 with condition CellInd</w:t>
            </w:r>
          </w:p>
        </w:tc>
      </w:tr>
      <w:tr w:rsidR="005755E8" w:rsidRPr="00A15DCB" w14:paraId="7E6B6B80" w14:textId="77777777" w:rsidTr="009B330A">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6257F9D3" w14:textId="77777777" w:rsidR="005755E8" w:rsidRPr="00A15DCB" w:rsidRDefault="005755E8" w:rsidP="009B330A">
            <w:pPr>
              <w:pStyle w:val="TAH"/>
            </w:pPr>
            <w:r w:rsidRPr="00A15DCB">
              <w:t>Parameter</w:t>
            </w:r>
          </w:p>
        </w:tc>
        <w:tc>
          <w:tcPr>
            <w:tcW w:w="4253" w:type="dxa"/>
            <w:tcBorders>
              <w:top w:val="single" w:sz="4" w:space="0" w:color="auto"/>
              <w:left w:val="nil"/>
              <w:bottom w:val="single" w:sz="4" w:space="0" w:color="auto"/>
              <w:right w:val="single" w:sz="4" w:space="0" w:color="auto"/>
            </w:tcBorders>
            <w:noWrap/>
            <w:vAlign w:val="center"/>
            <w:hideMark/>
          </w:tcPr>
          <w:p w14:paraId="641809BD" w14:textId="77777777" w:rsidR="005755E8" w:rsidRPr="00A15DCB" w:rsidRDefault="005755E8" w:rsidP="009B330A">
            <w:pPr>
              <w:pStyle w:val="TAH"/>
            </w:pPr>
            <w:r w:rsidRPr="00A15DCB">
              <w:t>Value</w:t>
            </w:r>
          </w:p>
        </w:tc>
        <w:tc>
          <w:tcPr>
            <w:tcW w:w="739" w:type="dxa"/>
            <w:tcBorders>
              <w:top w:val="single" w:sz="4" w:space="0" w:color="auto"/>
              <w:left w:val="nil"/>
              <w:bottom w:val="single" w:sz="4" w:space="0" w:color="auto"/>
              <w:right w:val="single" w:sz="4" w:space="0" w:color="auto"/>
            </w:tcBorders>
            <w:noWrap/>
            <w:vAlign w:val="center"/>
            <w:hideMark/>
          </w:tcPr>
          <w:p w14:paraId="093A7BB1" w14:textId="77777777" w:rsidR="005755E8" w:rsidRPr="00A15DCB" w:rsidRDefault="005755E8" w:rsidP="009B330A">
            <w:pPr>
              <w:pStyle w:val="TAH"/>
            </w:pPr>
            <w:r w:rsidRPr="00A15DCB">
              <w:t>Value in binary</w:t>
            </w:r>
          </w:p>
        </w:tc>
        <w:tc>
          <w:tcPr>
            <w:tcW w:w="1163" w:type="dxa"/>
            <w:tcBorders>
              <w:top w:val="single" w:sz="4" w:space="0" w:color="auto"/>
              <w:left w:val="nil"/>
              <w:bottom w:val="single" w:sz="4" w:space="0" w:color="auto"/>
              <w:right w:val="single" w:sz="4" w:space="0" w:color="auto"/>
            </w:tcBorders>
            <w:hideMark/>
          </w:tcPr>
          <w:p w14:paraId="23A7FB96" w14:textId="77777777" w:rsidR="005755E8" w:rsidRPr="00A15DCB" w:rsidRDefault="005755E8" w:rsidP="009B330A">
            <w:pPr>
              <w:pStyle w:val="TAH"/>
            </w:pPr>
            <w:r w:rsidRPr="00A15DCB">
              <w:t>Condition</w:t>
            </w:r>
          </w:p>
        </w:tc>
      </w:tr>
      <w:tr w:rsidR="005755E8" w:rsidRPr="00A15DCB" w14:paraId="335C447D" w14:textId="77777777" w:rsidTr="009B330A">
        <w:trPr>
          <w:cantSplit/>
          <w:trHeight w:val="57"/>
          <w:jc w:val="center"/>
        </w:trPr>
        <w:tc>
          <w:tcPr>
            <w:tcW w:w="3539" w:type="dxa"/>
            <w:tcBorders>
              <w:top w:val="single" w:sz="4" w:space="0" w:color="auto"/>
              <w:left w:val="single" w:sz="4" w:space="0" w:color="auto"/>
              <w:right w:val="single" w:sz="4" w:space="0" w:color="auto"/>
            </w:tcBorders>
            <w:vAlign w:val="center"/>
          </w:tcPr>
          <w:p w14:paraId="7A080EAC" w14:textId="77777777" w:rsidR="005755E8" w:rsidRPr="00A15DCB" w:rsidRDefault="005755E8" w:rsidP="009B330A">
            <w:pPr>
              <w:pStyle w:val="TAL"/>
              <w:rPr>
                <w:lang w:eastAsia="zh-CN"/>
              </w:rPr>
            </w:pPr>
            <w:r w:rsidRPr="00A15DCB">
              <w:t>Scheduled cells indicator</w:t>
            </w:r>
          </w:p>
        </w:tc>
        <w:tc>
          <w:tcPr>
            <w:tcW w:w="4253" w:type="dxa"/>
            <w:tcBorders>
              <w:top w:val="single" w:sz="4" w:space="0" w:color="auto"/>
              <w:left w:val="nil"/>
              <w:bottom w:val="single" w:sz="4" w:space="0" w:color="auto"/>
              <w:right w:val="single" w:sz="4" w:space="0" w:color="auto"/>
            </w:tcBorders>
            <w:noWrap/>
          </w:tcPr>
          <w:p w14:paraId="2227E262" w14:textId="0C215435" w:rsidR="005755E8" w:rsidRPr="00A15DCB" w:rsidRDefault="005755E8" w:rsidP="009B330A">
            <w:pPr>
              <w:pStyle w:val="TAL"/>
              <w:rPr>
                <w:lang w:eastAsia="zh-CN"/>
              </w:rPr>
            </w:pPr>
            <w:r w:rsidRPr="00A15DCB">
              <w:rPr>
                <w:lang w:eastAsia="zh-CN"/>
              </w:rPr>
              <w:t>The fi</w:t>
            </w:r>
            <w:r w:rsidR="00A4366B" w:rsidRPr="00A15DCB">
              <w:rPr>
                <w:lang w:eastAsia="zh-CN"/>
              </w:rPr>
              <w:t>r</w:t>
            </w:r>
            <w:r w:rsidRPr="00A15DCB">
              <w:rPr>
                <w:lang w:eastAsia="zh-CN"/>
              </w:rPr>
              <w:t>st entry of</w:t>
            </w:r>
            <w:r w:rsidRPr="00A15DCB">
              <w:rPr>
                <w:i/>
                <w:lang w:eastAsia="zh-CN"/>
              </w:rPr>
              <w:t xml:space="preserve"> </w:t>
            </w:r>
            <w:r w:rsidRPr="00A15DCB">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6F2493DA" w14:textId="77777777" w:rsidR="005755E8" w:rsidRPr="00A15DCB" w:rsidRDefault="005755E8" w:rsidP="009B330A">
            <w:pPr>
              <w:pStyle w:val="TAC"/>
              <w:rPr>
                <w:lang w:eastAsia="zh-CN"/>
              </w:rPr>
            </w:pPr>
            <w:r w:rsidRPr="00A15DCB">
              <w:rPr>
                <w:lang w:eastAsia="zh-CN"/>
              </w:rPr>
              <w:t>“00”</w:t>
            </w:r>
          </w:p>
        </w:tc>
        <w:tc>
          <w:tcPr>
            <w:tcW w:w="1163" w:type="dxa"/>
            <w:tcBorders>
              <w:top w:val="single" w:sz="4" w:space="0" w:color="auto"/>
              <w:left w:val="nil"/>
              <w:bottom w:val="single" w:sz="4" w:space="0" w:color="auto"/>
              <w:right w:val="single" w:sz="4" w:space="0" w:color="auto"/>
            </w:tcBorders>
          </w:tcPr>
          <w:p w14:paraId="6949129F" w14:textId="77777777" w:rsidR="005755E8" w:rsidRPr="00A15DCB" w:rsidRDefault="005755E8" w:rsidP="009B330A">
            <w:pPr>
              <w:pStyle w:val="TAC"/>
              <w:jc w:val="both"/>
              <w:rPr>
                <w:lang w:eastAsia="zh-CN"/>
              </w:rPr>
            </w:pPr>
            <w:r w:rsidRPr="00A15DCB">
              <w:rPr>
                <w:lang w:eastAsia="zh-CN"/>
              </w:rPr>
              <w:t>Step 5</w:t>
            </w:r>
          </w:p>
        </w:tc>
      </w:tr>
      <w:tr w:rsidR="005755E8" w:rsidRPr="00A15DCB" w14:paraId="1A37E460" w14:textId="77777777" w:rsidTr="009B330A">
        <w:trPr>
          <w:cantSplit/>
          <w:trHeight w:val="57"/>
          <w:jc w:val="center"/>
        </w:trPr>
        <w:tc>
          <w:tcPr>
            <w:tcW w:w="3539" w:type="dxa"/>
            <w:tcBorders>
              <w:left w:val="single" w:sz="4" w:space="0" w:color="auto"/>
              <w:right w:val="single" w:sz="4" w:space="0" w:color="auto"/>
            </w:tcBorders>
            <w:vAlign w:val="center"/>
          </w:tcPr>
          <w:p w14:paraId="75BC4A5F"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537E0BFB" w14:textId="77777777" w:rsidR="005755E8" w:rsidRPr="00A15DCB" w:rsidRDefault="005755E8" w:rsidP="009B330A">
            <w:pPr>
              <w:pStyle w:val="TAL"/>
              <w:rPr>
                <w:lang w:eastAsia="zh-CN"/>
              </w:rPr>
            </w:pPr>
            <w:r w:rsidRPr="00A15DCB">
              <w:rPr>
                <w:lang w:eastAsia="zh-CN"/>
              </w:rPr>
              <w:t>The second entry of</w:t>
            </w:r>
            <w:r w:rsidRPr="00A15DCB">
              <w:t xml:space="preserve"> </w:t>
            </w:r>
            <w:r w:rsidRPr="00A15DCB">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259E8490" w14:textId="77777777" w:rsidR="005755E8" w:rsidRPr="00A15DCB" w:rsidRDefault="005755E8" w:rsidP="009B330A">
            <w:pPr>
              <w:pStyle w:val="TAC"/>
            </w:pPr>
            <w:r w:rsidRPr="00A15DCB">
              <w:rPr>
                <w:lang w:eastAsia="zh-CN"/>
              </w:rPr>
              <w:t>“01”</w:t>
            </w:r>
          </w:p>
        </w:tc>
        <w:tc>
          <w:tcPr>
            <w:tcW w:w="1163" w:type="dxa"/>
            <w:tcBorders>
              <w:top w:val="single" w:sz="4" w:space="0" w:color="auto"/>
              <w:left w:val="nil"/>
              <w:bottom w:val="single" w:sz="4" w:space="0" w:color="auto"/>
              <w:right w:val="single" w:sz="4" w:space="0" w:color="auto"/>
            </w:tcBorders>
          </w:tcPr>
          <w:p w14:paraId="4D503CC3" w14:textId="77777777" w:rsidR="005755E8" w:rsidRPr="00A15DCB" w:rsidRDefault="005755E8" w:rsidP="009B330A">
            <w:pPr>
              <w:pStyle w:val="TAC"/>
              <w:jc w:val="both"/>
              <w:rPr>
                <w:lang w:eastAsia="zh-CN"/>
              </w:rPr>
            </w:pPr>
            <w:r w:rsidRPr="00A15DCB">
              <w:rPr>
                <w:lang w:eastAsia="zh-CN"/>
              </w:rPr>
              <w:t>Step 8</w:t>
            </w:r>
          </w:p>
        </w:tc>
      </w:tr>
      <w:tr w:rsidR="005755E8" w:rsidRPr="00A15DCB" w14:paraId="1F860ABE" w14:textId="77777777" w:rsidTr="009B330A">
        <w:trPr>
          <w:cantSplit/>
          <w:trHeight w:val="57"/>
          <w:jc w:val="center"/>
        </w:trPr>
        <w:tc>
          <w:tcPr>
            <w:tcW w:w="3539" w:type="dxa"/>
            <w:tcBorders>
              <w:left w:val="single" w:sz="4" w:space="0" w:color="auto"/>
              <w:bottom w:val="single" w:sz="4" w:space="0" w:color="auto"/>
              <w:right w:val="single" w:sz="4" w:space="0" w:color="auto"/>
            </w:tcBorders>
            <w:vAlign w:val="center"/>
          </w:tcPr>
          <w:p w14:paraId="6D41010D"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71D2492E" w14:textId="75A81AA4" w:rsidR="005755E8" w:rsidRPr="00A15DCB" w:rsidRDefault="005755E8" w:rsidP="009B330A">
            <w:pPr>
              <w:pStyle w:val="TAL"/>
              <w:rPr>
                <w:lang w:eastAsia="zh-CN"/>
              </w:rPr>
            </w:pPr>
            <w:r w:rsidRPr="00A15DCB">
              <w:rPr>
                <w:lang w:eastAsia="zh-CN"/>
              </w:rPr>
              <w:t>The thi</w:t>
            </w:r>
            <w:r w:rsidR="00A4366B" w:rsidRPr="00A15DCB">
              <w:rPr>
                <w:lang w:eastAsia="zh-CN"/>
              </w:rPr>
              <w:t>r</w:t>
            </w:r>
            <w:r w:rsidRPr="00A15DCB">
              <w:rPr>
                <w:lang w:eastAsia="zh-CN"/>
              </w:rPr>
              <w:t>d entry of</w:t>
            </w:r>
            <w:r w:rsidRPr="00A15DCB">
              <w:t xml:space="preserve"> </w:t>
            </w:r>
            <w:r w:rsidRPr="00A15DCB">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2B4E547C" w14:textId="77777777" w:rsidR="005755E8" w:rsidRPr="00A15DCB" w:rsidRDefault="005755E8" w:rsidP="009B330A">
            <w:pPr>
              <w:pStyle w:val="TAC"/>
            </w:pPr>
            <w:r w:rsidRPr="00A15DCB">
              <w:rPr>
                <w:lang w:eastAsia="zh-CN"/>
              </w:rPr>
              <w:t>“10”</w:t>
            </w:r>
          </w:p>
        </w:tc>
        <w:tc>
          <w:tcPr>
            <w:tcW w:w="1163" w:type="dxa"/>
            <w:tcBorders>
              <w:top w:val="single" w:sz="4" w:space="0" w:color="auto"/>
              <w:left w:val="nil"/>
              <w:bottom w:val="single" w:sz="4" w:space="0" w:color="auto"/>
              <w:right w:val="single" w:sz="4" w:space="0" w:color="auto"/>
            </w:tcBorders>
          </w:tcPr>
          <w:p w14:paraId="770BECBD" w14:textId="77777777" w:rsidR="005755E8" w:rsidRPr="00A15DCB" w:rsidRDefault="005755E8" w:rsidP="009B330A">
            <w:pPr>
              <w:pStyle w:val="TAC"/>
              <w:jc w:val="both"/>
              <w:rPr>
                <w:lang w:eastAsia="zh-CN"/>
              </w:rPr>
            </w:pPr>
            <w:r w:rsidRPr="00A15DCB">
              <w:rPr>
                <w:lang w:eastAsia="zh-CN"/>
              </w:rPr>
              <w:t>Step 11,14a1</w:t>
            </w:r>
          </w:p>
        </w:tc>
      </w:tr>
      <w:tr w:rsidR="005755E8" w:rsidRPr="00A15DCB" w14:paraId="15F263BE" w14:textId="77777777" w:rsidTr="009B330A">
        <w:trPr>
          <w:cantSplit/>
          <w:trHeight w:val="57"/>
          <w:jc w:val="center"/>
        </w:trPr>
        <w:tc>
          <w:tcPr>
            <w:tcW w:w="3539" w:type="dxa"/>
            <w:tcBorders>
              <w:top w:val="single" w:sz="4" w:space="0" w:color="auto"/>
              <w:left w:val="single" w:sz="4" w:space="0" w:color="auto"/>
              <w:right w:val="single" w:sz="4" w:space="0" w:color="auto"/>
            </w:tcBorders>
            <w:vAlign w:val="center"/>
          </w:tcPr>
          <w:p w14:paraId="7456ED11" w14:textId="77777777" w:rsidR="005755E8" w:rsidRPr="00A15DCB" w:rsidRDefault="005755E8" w:rsidP="009B330A">
            <w:pPr>
              <w:pStyle w:val="TAL"/>
              <w:rPr>
                <w:lang w:eastAsia="zh-CN"/>
              </w:rPr>
            </w:pPr>
            <w:r w:rsidRPr="00A15DCB">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tcPr>
          <w:p w14:paraId="45D1A168" w14:textId="4D12F7EB" w:rsidR="005755E8" w:rsidRPr="00A15DCB" w:rsidRDefault="005755E8" w:rsidP="009B330A">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1629F2EB" w14:textId="77777777" w:rsidR="005755E8" w:rsidRPr="00A15DCB" w:rsidRDefault="005755E8" w:rsidP="009B330A">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6258D692" w14:textId="77777777" w:rsidR="005755E8" w:rsidRPr="00A15DCB" w:rsidRDefault="005755E8" w:rsidP="009B330A">
            <w:pPr>
              <w:pStyle w:val="TAC"/>
              <w:rPr>
                <w:lang w:eastAsia="zh-CN"/>
              </w:rPr>
            </w:pPr>
            <w:r w:rsidRPr="00A15DCB">
              <w:t>-</w:t>
            </w:r>
          </w:p>
        </w:tc>
        <w:tc>
          <w:tcPr>
            <w:tcW w:w="1163" w:type="dxa"/>
            <w:tcBorders>
              <w:top w:val="single" w:sz="4" w:space="0" w:color="auto"/>
              <w:left w:val="nil"/>
              <w:bottom w:val="single" w:sz="4" w:space="0" w:color="auto"/>
              <w:right w:val="single" w:sz="4" w:space="0" w:color="auto"/>
            </w:tcBorders>
          </w:tcPr>
          <w:p w14:paraId="052C7789" w14:textId="77777777" w:rsidR="005755E8" w:rsidRPr="00A15DCB" w:rsidRDefault="005755E8" w:rsidP="009B330A">
            <w:pPr>
              <w:pStyle w:val="TAC"/>
              <w:jc w:val="both"/>
              <w:rPr>
                <w:lang w:eastAsia="zh-CN"/>
              </w:rPr>
            </w:pPr>
            <w:r w:rsidRPr="00A15DCB">
              <w:rPr>
                <w:lang w:eastAsia="zh-CN"/>
              </w:rPr>
              <w:t>Step 5</w:t>
            </w:r>
          </w:p>
        </w:tc>
      </w:tr>
      <w:tr w:rsidR="005755E8" w:rsidRPr="00A15DCB" w14:paraId="32495E40" w14:textId="77777777" w:rsidTr="009B330A">
        <w:trPr>
          <w:cantSplit/>
          <w:trHeight w:val="57"/>
          <w:jc w:val="center"/>
        </w:trPr>
        <w:tc>
          <w:tcPr>
            <w:tcW w:w="3539" w:type="dxa"/>
            <w:tcBorders>
              <w:left w:val="single" w:sz="4" w:space="0" w:color="auto"/>
              <w:right w:val="single" w:sz="4" w:space="0" w:color="auto"/>
            </w:tcBorders>
            <w:vAlign w:val="center"/>
          </w:tcPr>
          <w:p w14:paraId="0EE92081"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2090BC59" w14:textId="6BBDD367" w:rsidR="005755E8" w:rsidRPr="00A15DCB" w:rsidRDefault="005755E8" w:rsidP="009B330A">
            <w:pPr>
              <w:pStyle w:val="TAL"/>
              <w:rPr>
                <w:lang w:eastAsia="zh-CN"/>
              </w:rPr>
            </w:pPr>
            <w:r w:rsidRPr="00A15DCB">
              <w:rPr>
                <w:lang w:eastAsia="zh-CN"/>
              </w:rPr>
              <w:t xml:space="preserve">block </w:t>
            </w:r>
            <w:r w:rsidRPr="00A15DCB">
              <w:t>number 1</w:t>
            </w:r>
            <w:r w:rsidRPr="00A15DCB">
              <w:rPr>
                <w:lang w:eastAsia="zh-CN"/>
              </w:rPr>
              <w:t xml:space="preserve">(SCell) :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6B9660BF" w14:textId="77777777" w:rsidR="005755E8" w:rsidRPr="00A15DCB" w:rsidRDefault="005755E8" w:rsidP="009B330A">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030A64FE" w14:textId="77777777" w:rsidR="005755E8" w:rsidRPr="00A15DCB" w:rsidRDefault="005755E8" w:rsidP="009B330A">
            <w:pPr>
              <w:pStyle w:val="TAC"/>
              <w:rPr>
                <w:lang w:eastAsia="zh-CN"/>
              </w:rPr>
            </w:pPr>
            <w:r w:rsidRPr="00A15DCB">
              <w:rPr>
                <w:lang w:eastAsia="zh-CN"/>
              </w:rPr>
              <w:t>-</w:t>
            </w:r>
          </w:p>
        </w:tc>
        <w:tc>
          <w:tcPr>
            <w:tcW w:w="1163" w:type="dxa"/>
            <w:tcBorders>
              <w:top w:val="single" w:sz="4" w:space="0" w:color="auto"/>
              <w:left w:val="nil"/>
              <w:bottom w:val="single" w:sz="4" w:space="0" w:color="auto"/>
              <w:right w:val="single" w:sz="4" w:space="0" w:color="auto"/>
            </w:tcBorders>
          </w:tcPr>
          <w:p w14:paraId="40D12370" w14:textId="77777777" w:rsidR="005755E8" w:rsidRPr="00A15DCB" w:rsidRDefault="005755E8" w:rsidP="009B330A">
            <w:pPr>
              <w:pStyle w:val="TAC"/>
              <w:jc w:val="both"/>
              <w:rPr>
                <w:lang w:eastAsia="zh-CN"/>
              </w:rPr>
            </w:pPr>
            <w:r w:rsidRPr="00A15DCB">
              <w:rPr>
                <w:lang w:eastAsia="zh-CN"/>
              </w:rPr>
              <w:t>Step 8</w:t>
            </w:r>
          </w:p>
        </w:tc>
      </w:tr>
      <w:tr w:rsidR="005755E8" w:rsidRPr="00A15DCB" w14:paraId="11D32C0F" w14:textId="77777777" w:rsidTr="009B330A">
        <w:trPr>
          <w:cantSplit/>
          <w:trHeight w:val="57"/>
          <w:jc w:val="center"/>
        </w:trPr>
        <w:tc>
          <w:tcPr>
            <w:tcW w:w="3539" w:type="dxa"/>
            <w:tcBorders>
              <w:left w:val="single" w:sz="4" w:space="0" w:color="auto"/>
              <w:bottom w:val="single" w:sz="4" w:space="0" w:color="auto"/>
              <w:right w:val="single" w:sz="4" w:space="0" w:color="auto"/>
            </w:tcBorders>
            <w:vAlign w:val="center"/>
          </w:tcPr>
          <w:p w14:paraId="43B19092"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E040A48" w14:textId="6C63F8DF" w:rsidR="005755E8" w:rsidRPr="00A15DCB" w:rsidRDefault="005755E8" w:rsidP="009B330A">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4C0B2C72" w14:textId="524F76ED" w:rsidR="005755E8" w:rsidRPr="00A15DCB" w:rsidRDefault="005755E8" w:rsidP="009B330A">
            <w:pPr>
              <w:pStyle w:val="TAL"/>
              <w:rPr>
                <w:lang w:eastAsia="zh-CN"/>
              </w:rPr>
            </w:pPr>
            <w:r w:rsidRPr="00A15DCB">
              <w:rPr>
                <w:lang w:eastAsia="zh-CN"/>
              </w:rPr>
              <w:t xml:space="preserve">block </w:t>
            </w:r>
            <w:r w:rsidRPr="00A15DCB">
              <w:t>number 2</w:t>
            </w:r>
            <w:r w:rsidRPr="00A15DCB">
              <w:rPr>
                <w:lang w:eastAsia="zh-CN"/>
              </w:rPr>
              <w:t xml:space="preserve">(SCell) :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63B4E568" w14:textId="77777777" w:rsidR="005755E8" w:rsidRPr="00A15DCB" w:rsidRDefault="005755E8" w:rsidP="009B330A">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2DD1B860" w14:textId="77777777" w:rsidR="005755E8" w:rsidRPr="00A15DCB" w:rsidRDefault="005755E8" w:rsidP="009B330A">
            <w:pPr>
              <w:pStyle w:val="TAC"/>
              <w:rPr>
                <w:lang w:eastAsia="zh-CN"/>
              </w:rPr>
            </w:pPr>
            <w:r w:rsidRPr="00A15DCB">
              <w:t>-</w:t>
            </w:r>
          </w:p>
        </w:tc>
        <w:tc>
          <w:tcPr>
            <w:tcW w:w="1163" w:type="dxa"/>
            <w:tcBorders>
              <w:top w:val="single" w:sz="4" w:space="0" w:color="auto"/>
              <w:left w:val="nil"/>
              <w:bottom w:val="single" w:sz="4" w:space="0" w:color="auto"/>
              <w:right w:val="single" w:sz="4" w:space="0" w:color="auto"/>
            </w:tcBorders>
          </w:tcPr>
          <w:p w14:paraId="619AFC6F" w14:textId="77777777" w:rsidR="005755E8" w:rsidRPr="00A15DCB" w:rsidRDefault="005755E8" w:rsidP="009B330A">
            <w:pPr>
              <w:pStyle w:val="TAC"/>
              <w:jc w:val="both"/>
              <w:rPr>
                <w:lang w:eastAsia="zh-CN"/>
              </w:rPr>
            </w:pPr>
            <w:r w:rsidRPr="00A15DCB">
              <w:rPr>
                <w:lang w:eastAsia="zh-CN"/>
              </w:rPr>
              <w:t>Step 11,14a1</w:t>
            </w:r>
          </w:p>
        </w:tc>
      </w:tr>
      <w:tr w:rsidR="005755E8" w:rsidRPr="00A15DCB" w14:paraId="059C8C3A" w14:textId="77777777" w:rsidTr="009B330A">
        <w:trPr>
          <w:cantSplit/>
          <w:trHeight w:val="57"/>
          <w:jc w:val="center"/>
        </w:trPr>
        <w:tc>
          <w:tcPr>
            <w:tcW w:w="3539" w:type="dxa"/>
            <w:tcBorders>
              <w:top w:val="single" w:sz="4" w:space="0" w:color="auto"/>
              <w:left w:val="single" w:sz="4" w:space="0" w:color="auto"/>
              <w:right w:val="single" w:sz="4" w:space="0" w:color="auto"/>
            </w:tcBorders>
            <w:vAlign w:val="center"/>
          </w:tcPr>
          <w:p w14:paraId="6D4DE6FB" w14:textId="77777777" w:rsidR="005755E8" w:rsidRPr="00A15DCB" w:rsidRDefault="005755E8" w:rsidP="009B330A">
            <w:pPr>
              <w:pStyle w:val="TAL"/>
              <w:rPr>
                <w:lang w:eastAsia="zh-CN"/>
              </w:rPr>
            </w:pPr>
            <w:r w:rsidRPr="00A15DCB">
              <w:rPr>
                <w:lang w:eastAsia="zh-CN"/>
              </w:rPr>
              <w:t>Time domain resource assignment</w:t>
            </w:r>
          </w:p>
        </w:tc>
        <w:tc>
          <w:tcPr>
            <w:tcW w:w="4253" w:type="dxa"/>
            <w:tcBorders>
              <w:top w:val="single" w:sz="4" w:space="0" w:color="auto"/>
              <w:left w:val="nil"/>
              <w:bottom w:val="single" w:sz="4" w:space="0" w:color="auto"/>
              <w:right w:val="single" w:sz="4" w:space="0" w:color="auto"/>
            </w:tcBorders>
            <w:noWrap/>
          </w:tcPr>
          <w:p w14:paraId="60A3197A" w14:textId="4D923BF0" w:rsidR="005755E8" w:rsidRPr="00A15DCB" w:rsidRDefault="005755E8" w:rsidP="009B330A">
            <w:pPr>
              <w:pStyle w:val="TAL"/>
              <w:rPr>
                <w:i/>
                <w:lang w:eastAsia="zh-CN"/>
              </w:rPr>
            </w:pPr>
            <w:r w:rsidRPr="00A15DCB">
              <w:rPr>
                <w:lang w:eastAsia="zh-CN"/>
              </w:rPr>
              <w:t>The fi</w:t>
            </w:r>
            <w:r w:rsidR="00802620" w:rsidRPr="00A15DCB">
              <w:rPr>
                <w:lang w:eastAsia="zh-CN"/>
              </w:rPr>
              <w:t>r</w:t>
            </w:r>
            <w:r w:rsidRPr="00A15DCB">
              <w:rPr>
                <w:lang w:eastAsia="zh-CN"/>
              </w:rPr>
              <w:t>st entry of</w:t>
            </w:r>
            <w:r w:rsidRPr="00A15DCB">
              <w:rPr>
                <w:i/>
                <w:lang w:eastAsia="zh-CN"/>
              </w:rPr>
              <w:t xml:space="preserve"> tdra-FieldIndexListDCI-1-3</w:t>
            </w:r>
          </w:p>
        </w:tc>
        <w:tc>
          <w:tcPr>
            <w:tcW w:w="739" w:type="dxa"/>
            <w:tcBorders>
              <w:top w:val="single" w:sz="4" w:space="0" w:color="auto"/>
              <w:left w:val="nil"/>
              <w:bottom w:val="single" w:sz="4" w:space="0" w:color="auto"/>
              <w:right w:val="single" w:sz="4" w:space="0" w:color="auto"/>
            </w:tcBorders>
            <w:noWrap/>
            <w:vAlign w:val="center"/>
          </w:tcPr>
          <w:p w14:paraId="6C15458B" w14:textId="77777777" w:rsidR="005755E8" w:rsidRPr="00A15DCB" w:rsidRDefault="005755E8" w:rsidP="009B330A">
            <w:pPr>
              <w:pStyle w:val="TAC"/>
              <w:rPr>
                <w:lang w:eastAsia="zh-CN"/>
              </w:rPr>
            </w:pPr>
            <w:r w:rsidRPr="00A15DCB">
              <w:rPr>
                <w:lang w:eastAsia="zh-CN"/>
              </w:rPr>
              <w:t>“00”</w:t>
            </w:r>
          </w:p>
        </w:tc>
        <w:tc>
          <w:tcPr>
            <w:tcW w:w="1163" w:type="dxa"/>
            <w:tcBorders>
              <w:top w:val="single" w:sz="4" w:space="0" w:color="auto"/>
              <w:left w:val="nil"/>
              <w:bottom w:val="single" w:sz="4" w:space="0" w:color="auto"/>
              <w:right w:val="single" w:sz="4" w:space="0" w:color="auto"/>
            </w:tcBorders>
          </w:tcPr>
          <w:p w14:paraId="0719D8BD" w14:textId="77777777" w:rsidR="005755E8" w:rsidRPr="00A15DCB" w:rsidRDefault="005755E8" w:rsidP="009B330A">
            <w:pPr>
              <w:pStyle w:val="TAC"/>
              <w:jc w:val="both"/>
              <w:rPr>
                <w:lang w:eastAsia="zh-CN"/>
              </w:rPr>
            </w:pPr>
            <w:r w:rsidRPr="00A15DCB">
              <w:rPr>
                <w:lang w:eastAsia="zh-CN"/>
              </w:rPr>
              <w:t>Step 5,8,11</w:t>
            </w:r>
          </w:p>
        </w:tc>
      </w:tr>
      <w:tr w:rsidR="005755E8" w:rsidRPr="00A15DCB" w14:paraId="45C191D1" w14:textId="77777777" w:rsidTr="009B330A">
        <w:trPr>
          <w:cantSplit/>
          <w:trHeight w:val="57"/>
          <w:jc w:val="center"/>
        </w:trPr>
        <w:tc>
          <w:tcPr>
            <w:tcW w:w="3539" w:type="dxa"/>
            <w:tcBorders>
              <w:left w:val="single" w:sz="4" w:space="0" w:color="auto"/>
              <w:bottom w:val="single" w:sz="4" w:space="0" w:color="auto"/>
              <w:right w:val="single" w:sz="4" w:space="0" w:color="auto"/>
            </w:tcBorders>
            <w:vAlign w:val="center"/>
          </w:tcPr>
          <w:p w14:paraId="61BC3E12"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DA630CD" w14:textId="77777777" w:rsidR="005755E8" w:rsidRPr="00A15DCB" w:rsidRDefault="005755E8" w:rsidP="009B330A">
            <w:pPr>
              <w:pStyle w:val="TAL"/>
              <w:rPr>
                <w:i/>
                <w:lang w:eastAsia="zh-CN"/>
              </w:rPr>
            </w:pPr>
            <w:r w:rsidRPr="00A15DCB">
              <w:rPr>
                <w:lang w:eastAsia="zh-CN"/>
              </w:rPr>
              <w:t>The second entry of</w:t>
            </w:r>
            <w:r w:rsidRPr="00A15DCB">
              <w:t xml:space="preserve"> </w:t>
            </w:r>
            <w:r w:rsidRPr="00A15DCB">
              <w:rPr>
                <w:i/>
                <w:lang w:eastAsia="zh-CN"/>
              </w:rPr>
              <w:t>tdra-FieldIndexListDCI-1-3</w:t>
            </w:r>
          </w:p>
        </w:tc>
        <w:tc>
          <w:tcPr>
            <w:tcW w:w="739" w:type="dxa"/>
            <w:tcBorders>
              <w:top w:val="single" w:sz="4" w:space="0" w:color="auto"/>
              <w:left w:val="nil"/>
              <w:bottom w:val="single" w:sz="4" w:space="0" w:color="auto"/>
              <w:right w:val="single" w:sz="4" w:space="0" w:color="auto"/>
            </w:tcBorders>
            <w:noWrap/>
            <w:vAlign w:val="center"/>
          </w:tcPr>
          <w:p w14:paraId="3BAAF068" w14:textId="77777777" w:rsidR="005755E8" w:rsidRPr="00A15DCB" w:rsidRDefault="005755E8" w:rsidP="009B330A">
            <w:pPr>
              <w:pStyle w:val="TAC"/>
              <w:rPr>
                <w:lang w:eastAsia="zh-CN"/>
              </w:rPr>
            </w:pPr>
            <w:r w:rsidRPr="00A15DCB">
              <w:rPr>
                <w:lang w:eastAsia="zh-CN"/>
              </w:rPr>
              <w:t>“01”</w:t>
            </w:r>
          </w:p>
        </w:tc>
        <w:tc>
          <w:tcPr>
            <w:tcW w:w="1163" w:type="dxa"/>
            <w:tcBorders>
              <w:top w:val="single" w:sz="4" w:space="0" w:color="auto"/>
              <w:left w:val="nil"/>
              <w:bottom w:val="single" w:sz="4" w:space="0" w:color="auto"/>
              <w:right w:val="single" w:sz="4" w:space="0" w:color="auto"/>
            </w:tcBorders>
          </w:tcPr>
          <w:p w14:paraId="27D587A5" w14:textId="77777777" w:rsidR="005755E8" w:rsidRPr="00A15DCB" w:rsidRDefault="005755E8" w:rsidP="009B330A">
            <w:pPr>
              <w:pStyle w:val="TAC"/>
              <w:jc w:val="both"/>
              <w:rPr>
                <w:lang w:eastAsia="zh-CN"/>
              </w:rPr>
            </w:pPr>
            <w:r w:rsidRPr="00A15DCB">
              <w:rPr>
                <w:lang w:eastAsia="zh-CN"/>
              </w:rPr>
              <w:t>Step 14a1</w:t>
            </w:r>
          </w:p>
        </w:tc>
      </w:tr>
      <w:tr w:rsidR="005755E8" w:rsidRPr="00A15DCB" w14:paraId="7DA5EEDE" w14:textId="77777777" w:rsidTr="009B330A">
        <w:trPr>
          <w:cantSplit/>
          <w:trHeight w:val="57"/>
          <w:jc w:val="center"/>
        </w:trPr>
        <w:tc>
          <w:tcPr>
            <w:tcW w:w="3539" w:type="dxa"/>
            <w:tcBorders>
              <w:top w:val="single" w:sz="4" w:space="0" w:color="auto"/>
              <w:left w:val="single" w:sz="4" w:space="0" w:color="auto"/>
              <w:right w:val="single" w:sz="4" w:space="0" w:color="auto"/>
            </w:tcBorders>
            <w:vAlign w:val="center"/>
          </w:tcPr>
          <w:p w14:paraId="2E03E6B4" w14:textId="77777777" w:rsidR="005755E8" w:rsidRPr="00A15DCB" w:rsidRDefault="005755E8" w:rsidP="009B330A">
            <w:pPr>
              <w:pStyle w:val="TAL"/>
              <w:rPr>
                <w:lang w:eastAsia="zh-CN"/>
              </w:rPr>
            </w:pPr>
            <w:r w:rsidRPr="00A15DCB">
              <w:t>Antenna port(s)</w:t>
            </w:r>
          </w:p>
        </w:tc>
        <w:tc>
          <w:tcPr>
            <w:tcW w:w="4253" w:type="dxa"/>
            <w:tcBorders>
              <w:top w:val="single" w:sz="4" w:space="0" w:color="auto"/>
              <w:left w:val="nil"/>
              <w:bottom w:val="single" w:sz="4" w:space="0" w:color="auto"/>
              <w:right w:val="single" w:sz="4" w:space="0" w:color="auto"/>
            </w:tcBorders>
            <w:noWrap/>
            <w:vAlign w:val="center"/>
          </w:tcPr>
          <w:p w14:paraId="66B650D1" w14:textId="77777777" w:rsidR="005755E8" w:rsidRPr="00A15DCB" w:rsidRDefault="005755E8" w:rsidP="009B330A">
            <w:pPr>
              <w:pStyle w:val="TAL"/>
            </w:pPr>
            <w:r w:rsidRPr="00A15DCB">
              <w:t xml:space="preserve">DMRS port 0 </w:t>
            </w:r>
          </w:p>
          <w:p w14:paraId="7B47626D" w14:textId="77777777" w:rsidR="005755E8" w:rsidRPr="00A15DCB" w:rsidRDefault="005755E8" w:rsidP="009B330A">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7C97DD24" w14:textId="77777777" w:rsidR="005755E8" w:rsidRPr="00A15DCB" w:rsidRDefault="005755E8" w:rsidP="009B330A">
            <w:pPr>
              <w:pStyle w:val="TAC"/>
              <w:rPr>
                <w:lang w:eastAsia="zh-CN"/>
              </w:rPr>
            </w:pPr>
            <w:r w:rsidRPr="00A15DCB">
              <w:t>“0000”</w:t>
            </w:r>
          </w:p>
        </w:tc>
        <w:tc>
          <w:tcPr>
            <w:tcW w:w="1163" w:type="dxa"/>
            <w:tcBorders>
              <w:top w:val="single" w:sz="4" w:space="0" w:color="auto"/>
              <w:left w:val="nil"/>
              <w:bottom w:val="single" w:sz="4" w:space="0" w:color="auto"/>
              <w:right w:val="single" w:sz="4" w:space="0" w:color="auto"/>
            </w:tcBorders>
          </w:tcPr>
          <w:p w14:paraId="690B9D7F" w14:textId="77777777" w:rsidR="005755E8" w:rsidRPr="00A15DCB" w:rsidRDefault="005755E8" w:rsidP="009B330A">
            <w:pPr>
              <w:pStyle w:val="TAC"/>
              <w:jc w:val="both"/>
              <w:rPr>
                <w:lang w:eastAsia="zh-CN"/>
              </w:rPr>
            </w:pPr>
            <w:r w:rsidRPr="00A15DCB">
              <w:rPr>
                <w:lang w:eastAsia="zh-CN"/>
              </w:rPr>
              <w:t>Step5,8</w:t>
            </w:r>
          </w:p>
        </w:tc>
      </w:tr>
      <w:tr w:rsidR="005755E8" w:rsidRPr="00A15DCB" w14:paraId="194FB161" w14:textId="77777777" w:rsidTr="009B330A">
        <w:trPr>
          <w:cantSplit/>
          <w:trHeight w:val="57"/>
          <w:jc w:val="center"/>
        </w:trPr>
        <w:tc>
          <w:tcPr>
            <w:tcW w:w="3539" w:type="dxa"/>
            <w:tcBorders>
              <w:left w:val="single" w:sz="4" w:space="0" w:color="auto"/>
              <w:bottom w:val="single" w:sz="4" w:space="0" w:color="auto"/>
              <w:right w:val="single" w:sz="4" w:space="0" w:color="auto"/>
            </w:tcBorders>
            <w:vAlign w:val="center"/>
          </w:tcPr>
          <w:p w14:paraId="61C9C3C4"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vAlign w:val="center"/>
          </w:tcPr>
          <w:p w14:paraId="14681FA1" w14:textId="77777777" w:rsidR="005755E8" w:rsidRPr="00A15DCB" w:rsidRDefault="005755E8" w:rsidP="009B330A">
            <w:pPr>
              <w:pStyle w:val="TAL"/>
            </w:pPr>
            <w:r w:rsidRPr="00A15DCB">
              <w:t>DMRS port 0</w:t>
            </w:r>
          </w:p>
          <w:p w14:paraId="79922CC4" w14:textId="77777777" w:rsidR="005755E8" w:rsidRPr="00A15DCB" w:rsidRDefault="005755E8" w:rsidP="009B330A">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77CC4DC4" w14:textId="77777777" w:rsidR="005755E8" w:rsidRPr="00A15DCB" w:rsidRDefault="005755E8" w:rsidP="009B330A">
            <w:pPr>
              <w:pStyle w:val="TAC"/>
              <w:rPr>
                <w:lang w:eastAsia="zh-CN"/>
              </w:rPr>
            </w:pPr>
            <w:r w:rsidRPr="00A15DCB">
              <w:t>“0000 0000”</w:t>
            </w:r>
          </w:p>
        </w:tc>
        <w:tc>
          <w:tcPr>
            <w:tcW w:w="1163" w:type="dxa"/>
            <w:tcBorders>
              <w:top w:val="single" w:sz="4" w:space="0" w:color="auto"/>
              <w:left w:val="nil"/>
              <w:bottom w:val="single" w:sz="4" w:space="0" w:color="auto"/>
              <w:right w:val="single" w:sz="4" w:space="0" w:color="auto"/>
            </w:tcBorders>
          </w:tcPr>
          <w:p w14:paraId="73D04E10" w14:textId="77777777" w:rsidR="005755E8" w:rsidRPr="00A15DCB" w:rsidRDefault="005755E8" w:rsidP="009B330A">
            <w:pPr>
              <w:pStyle w:val="TAC"/>
              <w:jc w:val="both"/>
              <w:rPr>
                <w:lang w:eastAsia="zh-CN"/>
              </w:rPr>
            </w:pPr>
            <w:r w:rsidRPr="00A15DCB">
              <w:rPr>
                <w:lang w:eastAsia="zh-CN"/>
              </w:rPr>
              <w:t>Step 11,14a1</w:t>
            </w:r>
          </w:p>
        </w:tc>
      </w:tr>
    </w:tbl>
    <w:p w14:paraId="21548991" w14:textId="77777777" w:rsidR="005755E8" w:rsidRPr="00A15DCB" w:rsidRDefault="005755E8" w:rsidP="005755E8"/>
    <w:p w14:paraId="432E4369" w14:textId="77777777" w:rsidR="005755E8" w:rsidRPr="00A15DCB" w:rsidRDefault="005755E8" w:rsidP="005755E8">
      <w:pPr>
        <w:pStyle w:val="Heading6"/>
      </w:pPr>
      <w:r w:rsidRPr="00A15DCB">
        <w:t>7.1.1.2.9.2</w:t>
      </w:r>
      <w:r w:rsidRPr="00A15DCB">
        <w:tab/>
        <w:t>Multi-cell PDSCH scheduling with a single DCI / Scheduled cell indicator field based / Inter-band CA</w:t>
      </w:r>
    </w:p>
    <w:p w14:paraId="60DCF4C6" w14:textId="77777777" w:rsidR="005755E8" w:rsidRPr="00A15DCB" w:rsidRDefault="005755E8" w:rsidP="005755E8">
      <w:r w:rsidRPr="00A15DCB">
        <w:t>The scope and description of the present TC is the same as test case 7.1.1.2.9.1 with the following differences:</w:t>
      </w:r>
    </w:p>
    <w:p w14:paraId="17A743C6"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Inter-band CA replaces </w:t>
      </w:r>
      <w:r w:rsidRPr="00A15DCB">
        <w:t xml:space="preserve">Intra-band Contiguous CA </w:t>
      </w:r>
    </w:p>
    <w:p w14:paraId="06DFAF5E" w14:textId="77777777" w:rsidR="005755E8" w:rsidRPr="00A15DCB" w:rsidRDefault="005755E8" w:rsidP="005755E8">
      <w:pPr>
        <w:pStyle w:val="B1"/>
      </w:pPr>
      <w:r w:rsidRPr="00A15DCB">
        <w:t>-</w:t>
      </w:r>
      <w:r w:rsidRPr="00A15DCB">
        <w:tab/>
        <w:t>Cells configuration: NR Cell 10 replaces NR Cell 3</w:t>
      </w:r>
    </w:p>
    <w:p w14:paraId="4E57519C" w14:textId="77777777" w:rsidR="005755E8" w:rsidRPr="00A15DCB" w:rsidRDefault="005755E8" w:rsidP="005755E8">
      <w:pPr>
        <w:pStyle w:val="B1"/>
        <w:rPr>
          <w:lang w:eastAsia="zh-CN"/>
        </w:rPr>
      </w:pPr>
      <w:r w:rsidRPr="00A15DCB">
        <w:rPr>
          <w:lang w:eastAsia="zh-CN"/>
        </w:rPr>
        <w:t>-</w:t>
      </w:r>
      <w:r w:rsidRPr="00A15DCB">
        <w:t xml:space="preserve"> </w:t>
      </w:r>
      <w:r w:rsidRPr="00A15DCB">
        <w:tab/>
        <w:t xml:space="preserve">NR Cell 1 </w:t>
      </w:r>
      <w:r w:rsidRPr="00A15DCB">
        <w:rPr>
          <w:lang w:eastAsia="zh-CN"/>
        </w:rPr>
        <w:t>and NR Cell 10 have same SCS/carrier type.</w:t>
      </w:r>
    </w:p>
    <w:p w14:paraId="06E2AAD0" w14:textId="77777777" w:rsidR="005755E8" w:rsidRPr="00A15DCB" w:rsidRDefault="005755E8" w:rsidP="005755E8">
      <w:pPr>
        <w:pStyle w:val="Heading6"/>
      </w:pPr>
      <w:r w:rsidRPr="00A15DCB">
        <w:t>7.1.1.2.9.3</w:t>
      </w:r>
      <w:r w:rsidRPr="00A15DCB">
        <w:tab/>
        <w:t>Multi-cell PDSCH scheduling with a single DCI / Scheduled cell indicator field based /Intra-band non-Contiguous CA</w:t>
      </w:r>
    </w:p>
    <w:p w14:paraId="40BF9892" w14:textId="77777777" w:rsidR="005755E8" w:rsidRPr="00A15DCB" w:rsidRDefault="005755E8" w:rsidP="005755E8">
      <w:r w:rsidRPr="00A15DCB">
        <w:t>The scope and description of the present TC is the same as test case 7.1.1.2.9.1 with the following differences:</w:t>
      </w:r>
    </w:p>
    <w:p w14:paraId="114CFCEC"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Intra-band non-Contiguous CA replaces </w:t>
      </w:r>
      <w:r w:rsidRPr="00A15DCB">
        <w:t>Intra-band Contiguous CA.</w:t>
      </w:r>
    </w:p>
    <w:p w14:paraId="527E9851" w14:textId="77777777" w:rsidR="005755E8" w:rsidRPr="00A15DCB" w:rsidRDefault="005755E8" w:rsidP="00EC2FDD"/>
    <w:sectPr w:rsidR="005755E8" w:rsidRPr="00A15DCB" w:rsidSect="00E80724">
      <w:headerReference w:type="even" r:id="rId57"/>
      <w:headerReference w:type="default" r:id="rId58"/>
      <w:footerReference w:type="even" r:id="rId59"/>
      <w:footerReference w:type="default" r:id="rId60"/>
      <w:headerReference w:type="first" r:id="rId61"/>
      <w:footerReference w:type="first" r:id="rId62"/>
      <w:footnotePr>
        <w:numRestart w:val="eachSect"/>
      </w:footnotePr>
      <w:pgSz w:w="11907" w:h="16840" w:code="9"/>
      <w:pgMar w:top="1416" w:right="1134" w:bottom="1133" w:left="1133" w:header="851" w:footer="340" w:gutter="0"/>
      <w:pgNumType w:start="818"/>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4D4723" w14:textId="77777777" w:rsidR="002279FD" w:rsidRDefault="002279FD">
      <w:r>
        <w:separator/>
      </w:r>
    </w:p>
  </w:endnote>
  <w:endnote w:type="continuationSeparator" w:id="0">
    <w:p w14:paraId="6A6AC419" w14:textId="77777777" w:rsidR="002279FD" w:rsidRDefault="002279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MS PGothic">
    <w:altName w:val="ＭＳ Ｐゴシック"/>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sig w:usb0="00000000"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Yu Gothic"/>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ncho">
    <w:altName w:val="明朝"/>
    <w:panose1 w:val="02020609040305080305"/>
    <w:charset w:val="80"/>
    <w:family w:val="roman"/>
    <w:pitch w:val="default"/>
    <w:sig w:usb0="00000000" w:usb1="00000000" w:usb2="00000010" w:usb3="00000000" w:csb0="00020000" w:csb1="00000000"/>
  </w:font>
  <w:font w:name="New York">
    <w:panose1 w:val="02040503060506020304"/>
    <w:charset w:val="00"/>
    <w:family w:val="roman"/>
    <w:pitch w:val="default"/>
    <w:sig w:usb0="00000000"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Bookman">
    <w:altName w:val="Bookman Old Style"/>
    <w:charset w:val="00"/>
    <w:family w:val="auto"/>
    <w:pitch w:val="default"/>
    <w:sig w:usb0="00000000" w:usb1="00000000" w:usb2="00000000" w:usb3="00000000" w:csb0="0000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v3.7.0">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STFangsong">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TimesNewRomanPSMT">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31EF95" w14:textId="77777777" w:rsidR="00E80724" w:rsidRDefault="00E8072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B87720" w14:textId="5F54C5F0" w:rsidR="009B330A" w:rsidRDefault="009B330A">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77E4E7" w14:textId="77777777" w:rsidR="00E80724" w:rsidRDefault="00E807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A04C2E" w14:textId="77777777" w:rsidR="002279FD" w:rsidRDefault="002279FD">
      <w:r>
        <w:separator/>
      </w:r>
    </w:p>
  </w:footnote>
  <w:footnote w:type="continuationSeparator" w:id="0">
    <w:p w14:paraId="3D6865AC" w14:textId="77777777" w:rsidR="002279FD" w:rsidRDefault="002279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6B45B" w14:textId="77777777" w:rsidR="00E80724" w:rsidRDefault="00E8072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38D50" w14:textId="286B6650" w:rsidR="009B330A" w:rsidRDefault="009B330A">
    <w:pPr>
      <w:framePr w:h="284" w:hRule="exact" w:wrap="around" w:vAnchor="text" w:hAnchor="margin" w:xAlign="right" w:y="1"/>
      <w:rPr>
        <w:rFonts w:ascii="Arial" w:hAnsi="Arial" w:cs="Arial"/>
        <w:b/>
        <w:sz w:val="18"/>
        <w:szCs w:val="18"/>
      </w:rPr>
    </w:pPr>
    <w:r>
      <w:rPr>
        <w:rFonts w:ascii="Arial" w:hAnsi="Arial" w:cs="Arial"/>
        <w:b/>
        <w:sz w:val="18"/>
        <w:szCs w:val="18"/>
      </w:rPr>
      <w:t>3GPP TS 38.523-1 V19.2.0 (2025-09)</w:t>
    </w:r>
  </w:p>
  <w:p w14:paraId="08D0FA8D" w14:textId="77777777" w:rsidR="009B330A" w:rsidRDefault="009B33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613</w:t>
    </w:r>
    <w:r>
      <w:rPr>
        <w:rFonts w:ascii="Arial" w:hAnsi="Arial" w:cs="Arial"/>
        <w:b/>
        <w:sz w:val="18"/>
        <w:szCs w:val="18"/>
      </w:rPr>
      <w:fldChar w:fldCharType="end"/>
    </w:r>
  </w:p>
  <w:p w14:paraId="5428A772" w14:textId="03435FE0" w:rsidR="009B330A" w:rsidRDefault="009B330A">
    <w:pPr>
      <w:framePr w:h="284" w:hRule="exact" w:wrap="around" w:vAnchor="text" w:hAnchor="margin" w:y="7"/>
      <w:rPr>
        <w:rFonts w:ascii="Arial" w:hAnsi="Arial" w:cs="Arial"/>
        <w:b/>
        <w:sz w:val="18"/>
        <w:szCs w:val="18"/>
      </w:rPr>
    </w:pPr>
    <w:r>
      <w:rPr>
        <w:rFonts w:ascii="Arial" w:hAnsi="Arial" w:cs="Arial"/>
        <w:b/>
        <w:sz w:val="18"/>
        <w:szCs w:val="18"/>
      </w:rPr>
      <w:t>Release 19</w:t>
    </w:r>
  </w:p>
  <w:p w14:paraId="36ACB168" w14:textId="77777777" w:rsidR="009B330A" w:rsidRDefault="009B330A"/>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1E1C9" w14:textId="77777777" w:rsidR="00E80724" w:rsidRDefault="00E807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7430FB4"/>
    <w:multiLevelType w:val="hybridMultilevel"/>
    <w:tmpl w:val="80FE2128"/>
    <w:lvl w:ilvl="0" w:tplc="7A104CC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6"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5"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3"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0254797"/>
    <w:multiLevelType w:val="hybridMultilevel"/>
    <w:tmpl w:val="8390D4A2"/>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1"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3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7" w15:restartNumberingAfterBreak="0">
    <w:nsid w:val="7C3F45AD"/>
    <w:multiLevelType w:val="hybridMultilevel"/>
    <w:tmpl w:val="DDE2DB12"/>
    <w:lvl w:ilvl="0" w:tplc="1B2A8A94">
      <w:start w:val="15"/>
      <w:numFmt w:val="bullet"/>
      <w:pStyle w:val="Bullet20"/>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EDD45AD"/>
    <w:multiLevelType w:val="hybridMultilevel"/>
    <w:tmpl w:val="14CEA514"/>
    <w:lvl w:ilvl="0" w:tplc="45506494">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343093745">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1346784830">
    <w:abstractNumId w:val="37"/>
  </w:num>
  <w:num w:numId="3" w16cid:durableId="309939555">
    <w:abstractNumId w:val="34"/>
  </w:num>
  <w:num w:numId="4" w16cid:durableId="901598141">
    <w:abstractNumId w:val="12"/>
  </w:num>
  <w:num w:numId="5" w16cid:durableId="802692731">
    <w:abstractNumId w:val="17"/>
  </w:num>
  <w:num w:numId="6" w16cid:durableId="15667228">
    <w:abstractNumId w:val="15"/>
  </w:num>
  <w:num w:numId="7" w16cid:durableId="1154879471">
    <w:abstractNumId w:val="22"/>
  </w:num>
  <w:num w:numId="8" w16cid:durableId="406340114">
    <w:abstractNumId w:val="31"/>
  </w:num>
  <w:num w:numId="9" w16cid:durableId="1438407938">
    <w:abstractNumId w:val="11"/>
  </w:num>
  <w:num w:numId="10" w16cid:durableId="342899964">
    <w:abstractNumId w:val="13"/>
  </w:num>
  <w:num w:numId="11" w16cid:durableId="500969325">
    <w:abstractNumId w:val="1"/>
  </w:num>
  <w:num w:numId="12" w16cid:durableId="1250775053">
    <w:abstractNumId w:val="2"/>
  </w:num>
  <w:num w:numId="13" w16cid:durableId="1017192903">
    <w:abstractNumId w:val="33"/>
  </w:num>
  <w:num w:numId="14" w16cid:durableId="287860180">
    <w:abstractNumId w:val="8"/>
  </w:num>
  <w:num w:numId="15" w16cid:durableId="890389455">
    <w:abstractNumId w:val="25"/>
  </w:num>
  <w:num w:numId="16" w16cid:durableId="1322081016">
    <w:abstractNumId w:val="19"/>
  </w:num>
  <w:num w:numId="17" w16cid:durableId="998271086">
    <w:abstractNumId w:val="20"/>
  </w:num>
  <w:num w:numId="18" w16cid:durableId="1048333095">
    <w:abstractNumId w:val="10"/>
  </w:num>
  <w:num w:numId="19" w16cid:durableId="1807308779">
    <w:abstractNumId w:val="7"/>
  </w:num>
  <w:num w:numId="20" w16cid:durableId="2103718131">
    <w:abstractNumId w:val="18"/>
  </w:num>
  <w:num w:numId="21" w16cid:durableId="131364022">
    <w:abstractNumId w:val="36"/>
  </w:num>
  <w:num w:numId="22" w16cid:durableId="1854607735">
    <w:abstractNumId w:val="30"/>
  </w:num>
  <w:num w:numId="23" w16cid:durableId="1000158529">
    <w:abstractNumId w:val="3"/>
  </w:num>
  <w:num w:numId="24" w16cid:durableId="126439812">
    <w:abstractNumId w:val="39"/>
  </w:num>
  <w:num w:numId="25" w16cid:durableId="227352484">
    <w:abstractNumId w:val="9"/>
  </w:num>
  <w:num w:numId="26" w16cid:durableId="204560358">
    <w:abstractNumId w:val="32"/>
  </w:num>
  <w:num w:numId="27" w16cid:durableId="1542936332">
    <w:abstractNumId w:val="6"/>
  </w:num>
  <w:num w:numId="28" w16cid:durableId="310449627">
    <w:abstractNumId w:val="27"/>
  </w:num>
  <w:num w:numId="29" w16cid:durableId="1744991055">
    <w:abstractNumId w:val="1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0" w16cid:durableId="1674992790">
    <w:abstractNumId w:val="38"/>
  </w:num>
  <w:num w:numId="31" w16cid:durableId="209534954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854078684">
    <w:abstractNumId w:val="29"/>
  </w:num>
  <w:num w:numId="33" w16cid:durableId="1294291946">
    <w:abstractNumId w:val="35"/>
  </w:num>
  <w:num w:numId="34" w16cid:durableId="1631203670">
    <w:abstractNumId w:val="5"/>
  </w:num>
  <w:num w:numId="35" w16cid:durableId="1978485257">
    <w:abstractNumId w:val="14"/>
  </w:num>
  <w:num w:numId="36" w16cid:durableId="200821023">
    <w:abstractNumId w:val="21"/>
  </w:num>
  <w:num w:numId="37" w16cid:durableId="560678926">
    <w:abstractNumId w:val="23"/>
  </w:num>
  <w:num w:numId="38" w16cid:durableId="578293858">
    <w:abstractNumId w:val="24"/>
  </w:num>
  <w:num w:numId="39" w16cid:durableId="407457542">
    <w:abstractNumId w:val="28"/>
  </w:num>
  <w:num w:numId="40" w16cid:durableId="1521702821">
    <w:abstractNumId w:val="26"/>
  </w:num>
  <w:num w:numId="41" w16cid:durableId="1560021640">
    <w:abstractNumId w:val="4"/>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105"/>
  </w:hdrShapeDefaults>
  <w:footnotePr>
    <w:numRestart w:val="eachSect"/>
    <w:footnote w:id="-1"/>
    <w:footnote w:id="0"/>
  </w:footnotePr>
  <w:endnotePr>
    <w:endnote w:id="-1"/>
    <w:endnote w:id="0"/>
  </w:endnotePr>
  <w:compat>
    <w:forgetLastTabAlignment/>
    <w:doNotUseHTMLParagraphAutoSpacing/>
    <w:selectFldWithFirstOrLastChar/>
    <w:allowSpaceOfSameStyleInTable/>
    <w:compatSetting w:name="compatibilityMode" w:uri="http://schemas.microsoft.com/office/word" w:val="12"/>
    <w:compatSetting w:name="useWord2013TrackBottomHyphenation" w:uri="http://schemas.microsoft.com/office/word" w:val="1"/>
  </w:compat>
  <w:rsids>
    <w:rsidRoot w:val="004E213A"/>
    <w:rsid w:val="0000308F"/>
    <w:rsid w:val="00003772"/>
    <w:rsid w:val="000039F2"/>
    <w:rsid w:val="00003E35"/>
    <w:rsid w:val="00004E70"/>
    <w:rsid w:val="0000557A"/>
    <w:rsid w:val="0000626D"/>
    <w:rsid w:val="00006781"/>
    <w:rsid w:val="00006DFE"/>
    <w:rsid w:val="000079ED"/>
    <w:rsid w:val="00007B54"/>
    <w:rsid w:val="00007E50"/>
    <w:rsid w:val="00010B02"/>
    <w:rsid w:val="00011179"/>
    <w:rsid w:val="000112EF"/>
    <w:rsid w:val="00011770"/>
    <w:rsid w:val="00013260"/>
    <w:rsid w:val="00013594"/>
    <w:rsid w:val="0001377A"/>
    <w:rsid w:val="0001422C"/>
    <w:rsid w:val="000145F0"/>
    <w:rsid w:val="00015246"/>
    <w:rsid w:val="00015FA3"/>
    <w:rsid w:val="00016BA2"/>
    <w:rsid w:val="0002031F"/>
    <w:rsid w:val="00020603"/>
    <w:rsid w:val="00021904"/>
    <w:rsid w:val="00021A99"/>
    <w:rsid w:val="00022060"/>
    <w:rsid w:val="00023162"/>
    <w:rsid w:val="00023636"/>
    <w:rsid w:val="000249B2"/>
    <w:rsid w:val="00024E70"/>
    <w:rsid w:val="00025693"/>
    <w:rsid w:val="0002665A"/>
    <w:rsid w:val="000267D9"/>
    <w:rsid w:val="000273DB"/>
    <w:rsid w:val="00031176"/>
    <w:rsid w:val="00032E82"/>
    <w:rsid w:val="0003320B"/>
    <w:rsid w:val="00033397"/>
    <w:rsid w:val="00035754"/>
    <w:rsid w:val="00035988"/>
    <w:rsid w:val="00036AE9"/>
    <w:rsid w:val="00036EF5"/>
    <w:rsid w:val="00037FF0"/>
    <w:rsid w:val="00040095"/>
    <w:rsid w:val="00040702"/>
    <w:rsid w:val="00040A6F"/>
    <w:rsid w:val="00040B19"/>
    <w:rsid w:val="00040D75"/>
    <w:rsid w:val="00041365"/>
    <w:rsid w:val="00041369"/>
    <w:rsid w:val="0004173B"/>
    <w:rsid w:val="00041C8E"/>
    <w:rsid w:val="000422CC"/>
    <w:rsid w:val="00043180"/>
    <w:rsid w:val="000431B0"/>
    <w:rsid w:val="000431C3"/>
    <w:rsid w:val="000449E7"/>
    <w:rsid w:val="00045795"/>
    <w:rsid w:val="000469DA"/>
    <w:rsid w:val="00046C1A"/>
    <w:rsid w:val="00046C62"/>
    <w:rsid w:val="0005001E"/>
    <w:rsid w:val="000517D2"/>
    <w:rsid w:val="00051834"/>
    <w:rsid w:val="00051A32"/>
    <w:rsid w:val="00051EA2"/>
    <w:rsid w:val="00051FE8"/>
    <w:rsid w:val="00052588"/>
    <w:rsid w:val="000534AA"/>
    <w:rsid w:val="00053975"/>
    <w:rsid w:val="00053C62"/>
    <w:rsid w:val="000546E0"/>
    <w:rsid w:val="0005483F"/>
    <w:rsid w:val="00054A22"/>
    <w:rsid w:val="000602E6"/>
    <w:rsid w:val="00061DE2"/>
    <w:rsid w:val="0006224C"/>
    <w:rsid w:val="00063196"/>
    <w:rsid w:val="0006361F"/>
    <w:rsid w:val="00063AA4"/>
    <w:rsid w:val="00063F08"/>
    <w:rsid w:val="00064112"/>
    <w:rsid w:val="00064BA4"/>
    <w:rsid w:val="000655A6"/>
    <w:rsid w:val="000655D1"/>
    <w:rsid w:val="00065AD7"/>
    <w:rsid w:val="00065F4A"/>
    <w:rsid w:val="00066647"/>
    <w:rsid w:val="00070355"/>
    <w:rsid w:val="00070418"/>
    <w:rsid w:val="00070E77"/>
    <w:rsid w:val="000710DB"/>
    <w:rsid w:val="00071307"/>
    <w:rsid w:val="000729EE"/>
    <w:rsid w:val="00072CB6"/>
    <w:rsid w:val="000737A1"/>
    <w:rsid w:val="000743E8"/>
    <w:rsid w:val="000745A2"/>
    <w:rsid w:val="00074689"/>
    <w:rsid w:val="0007608A"/>
    <w:rsid w:val="000772E5"/>
    <w:rsid w:val="00077533"/>
    <w:rsid w:val="00077A0F"/>
    <w:rsid w:val="00080512"/>
    <w:rsid w:val="0008108F"/>
    <w:rsid w:val="000818B7"/>
    <w:rsid w:val="00081BBF"/>
    <w:rsid w:val="00081F45"/>
    <w:rsid w:val="000825EA"/>
    <w:rsid w:val="0008594E"/>
    <w:rsid w:val="0008686E"/>
    <w:rsid w:val="000871EC"/>
    <w:rsid w:val="00087510"/>
    <w:rsid w:val="000875BD"/>
    <w:rsid w:val="00091ACA"/>
    <w:rsid w:val="00091C55"/>
    <w:rsid w:val="000922DF"/>
    <w:rsid w:val="00094522"/>
    <w:rsid w:val="00095389"/>
    <w:rsid w:val="000953F9"/>
    <w:rsid w:val="0009740B"/>
    <w:rsid w:val="00097E46"/>
    <w:rsid w:val="000A189F"/>
    <w:rsid w:val="000A1CEA"/>
    <w:rsid w:val="000A39C6"/>
    <w:rsid w:val="000A487C"/>
    <w:rsid w:val="000A5C58"/>
    <w:rsid w:val="000A779F"/>
    <w:rsid w:val="000A7881"/>
    <w:rsid w:val="000B0AD2"/>
    <w:rsid w:val="000B0CC0"/>
    <w:rsid w:val="000B0E07"/>
    <w:rsid w:val="000B1229"/>
    <w:rsid w:val="000B2C00"/>
    <w:rsid w:val="000B38FE"/>
    <w:rsid w:val="000B3928"/>
    <w:rsid w:val="000B5097"/>
    <w:rsid w:val="000B5772"/>
    <w:rsid w:val="000B598D"/>
    <w:rsid w:val="000B7FC3"/>
    <w:rsid w:val="000C055F"/>
    <w:rsid w:val="000C0F29"/>
    <w:rsid w:val="000C131C"/>
    <w:rsid w:val="000C132F"/>
    <w:rsid w:val="000C1C66"/>
    <w:rsid w:val="000C24B5"/>
    <w:rsid w:val="000C48E0"/>
    <w:rsid w:val="000C58B4"/>
    <w:rsid w:val="000C69F4"/>
    <w:rsid w:val="000C6F2E"/>
    <w:rsid w:val="000C761D"/>
    <w:rsid w:val="000C7792"/>
    <w:rsid w:val="000C7DDD"/>
    <w:rsid w:val="000D0995"/>
    <w:rsid w:val="000D1705"/>
    <w:rsid w:val="000D17F0"/>
    <w:rsid w:val="000D1F7E"/>
    <w:rsid w:val="000D294F"/>
    <w:rsid w:val="000D2961"/>
    <w:rsid w:val="000D38A5"/>
    <w:rsid w:val="000D58AB"/>
    <w:rsid w:val="000D6100"/>
    <w:rsid w:val="000D6F9B"/>
    <w:rsid w:val="000D76FF"/>
    <w:rsid w:val="000D7F3D"/>
    <w:rsid w:val="000E0C3A"/>
    <w:rsid w:val="000E1BDB"/>
    <w:rsid w:val="000E2756"/>
    <w:rsid w:val="000E455B"/>
    <w:rsid w:val="000E5F48"/>
    <w:rsid w:val="000E628A"/>
    <w:rsid w:val="000E6C04"/>
    <w:rsid w:val="000E70E4"/>
    <w:rsid w:val="000E7331"/>
    <w:rsid w:val="000E7B95"/>
    <w:rsid w:val="000F0750"/>
    <w:rsid w:val="000F089F"/>
    <w:rsid w:val="000F0E43"/>
    <w:rsid w:val="000F1B73"/>
    <w:rsid w:val="000F2974"/>
    <w:rsid w:val="000F33A5"/>
    <w:rsid w:val="000F43FF"/>
    <w:rsid w:val="000F4471"/>
    <w:rsid w:val="000F4F99"/>
    <w:rsid w:val="000F5B17"/>
    <w:rsid w:val="000F6081"/>
    <w:rsid w:val="000F63DB"/>
    <w:rsid w:val="000F6474"/>
    <w:rsid w:val="00100D8C"/>
    <w:rsid w:val="001011AB"/>
    <w:rsid w:val="00101465"/>
    <w:rsid w:val="00101853"/>
    <w:rsid w:val="00102E2A"/>
    <w:rsid w:val="00104593"/>
    <w:rsid w:val="00105000"/>
    <w:rsid w:val="0010588D"/>
    <w:rsid w:val="00105DE3"/>
    <w:rsid w:val="00106BBF"/>
    <w:rsid w:val="00106C7A"/>
    <w:rsid w:val="00110C16"/>
    <w:rsid w:val="00112143"/>
    <w:rsid w:val="00112186"/>
    <w:rsid w:val="001124CD"/>
    <w:rsid w:val="00112A41"/>
    <w:rsid w:val="00115421"/>
    <w:rsid w:val="001177F7"/>
    <w:rsid w:val="00117A73"/>
    <w:rsid w:val="00117E0A"/>
    <w:rsid w:val="00120855"/>
    <w:rsid w:val="0012143E"/>
    <w:rsid w:val="00121D85"/>
    <w:rsid w:val="0012454A"/>
    <w:rsid w:val="00126453"/>
    <w:rsid w:val="00126D2D"/>
    <w:rsid w:val="00126E1A"/>
    <w:rsid w:val="00126F2D"/>
    <w:rsid w:val="00126FCA"/>
    <w:rsid w:val="00127155"/>
    <w:rsid w:val="001304D7"/>
    <w:rsid w:val="00130B5E"/>
    <w:rsid w:val="0013144D"/>
    <w:rsid w:val="001318E0"/>
    <w:rsid w:val="00131CE5"/>
    <w:rsid w:val="00131E85"/>
    <w:rsid w:val="00133DB5"/>
    <w:rsid w:val="001342E8"/>
    <w:rsid w:val="00135593"/>
    <w:rsid w:val="001371F7"/>
    <w:rsid w:val="00141298"/>
    <w:rsid w:val="001414BF"/>
    <w:rsid w:val="00142AE4"/>
    <w:rsid w:val="0014434C"/>
    <w:rsid w:val="00145236"/>
    <w:rsid w:val="001456FE"/>
    <w:rsid w:val="00146749"/>
    <w:rsid w:val="001467AD"/>
    <w:rsid w:val="001500A6"/>
    <w:rsid w:val="00150D11"/>
    <w:rsid w:val="001521E6"/>
    <w:rsid w:val="001529B7"/>
    <w:rsid w:val="00153493"/>
    <w:rsid w:val="0015429B"/>
    <w:rsid w:val="001543B9"/>
    <w:rsid w:val="001548B8"/>
    <w:rsid w:val="00156BAF"/>
    <w:rsid w:val="0016009D"/>
    <w:rsid w:val="001631AF"/>
    <w:rsid w:val="00164057"/>
    <w:rsid w:val="0016692E"/>
    <w:rsid w:val="00166BB9"/>
    <w:rsid w:val="00167612"/>
    <w:rsid w:val="0017067A"/>
    <w:rsid w:val="00170839"/>
    <w:rsid w:val="001723AD"/>
    <w:rsid w:val="00172789"/>
    <w:rsid w:val="00175A3D"/>
    <w:rsid w:val="00175A7B"/>
    <w:rsid w:val="00176357"/>
    <w:rsid w:val="00176559"/>
    <w:rsid w:val="00180C0B"/>
    <w:rsid w:val="0018131A"/>
    <w:rsid w:val="001839B4"/>
    <w:rsid w:val="001841F7"/>
    <w:rsid w:val="001848BA"/>
    <w:rsid w:val="00186977"/>
    <w:rsid w:val="00186C08"/>
    <w:rsid w:val="00186D43"/>
    <w:rsid w:val="001878E1"/>
    <w:rsid w:val="00190053"/>
    <w:rsid w:val="001916B7"/>
    <w:rsid w:val="00191A06"/>
    <w:rsid w:val="00192211"/>
    <w:rsid w:val="00192612"/>
    <w:rsid w:val="001926ED"/>
    <w:rsid w:val="00192794"/>
    <w:rsid w:val="001937F4"/>
    <w:rsid w:val="00194872"/>
    <w:rsid w:val="00194F5A"/>
    <w:rsid w:val="00196863"/>
    <w:rsid w:val="00196FCE"/>
    <w:rsid w:val="001972C6"/>
    <w:rsid w:val="001977B9"/>
    <w:rsid w:val="001A021D"/>
    <w:rsid w:val="001A0242"/>
    <w:rsid w:val="001A048C"/>
    <w:rsid w:val="001A05C3"/>
    <w:rsid w:val="001A0FD8"/>
    <w:rsid w:val="001A1A40"/>
    <w:rsid w:val="001A29D2"/>
    <w:rsid w:val="001A30CE"/>
    <w:rsid w:val="001A4123"/>
    <w:rsid w:val="001A4DFD"/>
    <w:rsid w:val="001A5299"/>
    <w:rsid w:val="001A573D"/>
    <w:rsid w:val="001A6CD4"/>
    <w:rsid w:val="001A70A6"/>
    <w:rsid w:val="001A7A63"/>
    <w:rsid w:val="001B01F9"/>
    <w:rsid w:val="001B06B2"/>
    <w:rsid w:val="001B0A3B"/>
    <w:rsid w:val="001B0EB5"/>
    <w:rsid w:val="001B1F1F"/>
    <w:rsid w:val="001B28C9"/>
    <w:rsid w:val="001B42CC"/>
    <w:rsid w:val="001B4379"/>
    <w:rsid w:val="001B462A"/>
    <w:rsid w:val="001B6AC9"/>
    <w:rsid w:val="001B732D"/>
    <w:rsid w:val="001B7529"/>
    <w:rsid w:val="001C085B"/>
    <w:rsid w:val="001C1241"/>
    <w:rsid w:val="001C1E2E"/>
    <w:rsid w:val="001C251A"/>
    <w:rsid w:val="001C34AF"/>
    <w:rsid w:val="001C3B82"/>
    <w:rsid w:val="001C59CB"/>
    <w:rsid w:val="001C5EC0"/>
    <w:rsid w:val="001C6128"/>
    <w:rsid w:val="001C682B"/>
    <w:rsid w:val="001C6EF9"/>
    <w:rsid w:val="001D024D"/>
    <w:rsid w:val="001D02C2"/>
    <w:rsid w:val="001D0890"/>
    <w:rsid w:val="001D11DA"/>
    <w:rsid w:val="001D12CF"/>
    <w:rsid w:val="001D203B"/>
    <w:rsid w:val="001D27E0"/>
    <w:rsid w:val="001D409F"/>
    <w:rsid w:val="001D428E"/>
    <w:rsid w:val="001D5A2C"/>
    <w:rsid w:val="001D5B95"/>
    <w:rsid w:val="001D6D06"/>
    <w:rsid w:val="001D78FA"/>
    <w:rsid w:val="001E10A8"/>
    <w:rsid w:val="001E1592"/>
    <w:rsid w:val="001E19D7"/>
    <w:rsid w:val="001E2998"/>
    <w:rsid w:val="001E2C6F"/>
    <w:rsid w:val="001E2CC4"/>
    <w:rsid w:val="001E2D31"/>
    <w:rsid w:val="001E420F"/>
    <w:rsid w:val="001E5CA4"/>
    <w:rsid w:val="001E5D4B"/>
    <w:rsid w:val="001E647E"/>
    <w:rsid w:val="001F01FC"/>
    <w:rsid w:val="001F0506"/>
    <w:rsid w:val="001F0C4C"/>
    <w:rsid w:val="001F168B"/>
    <w:rsid w:val="001F3DB1"/>
    <w:rsid w:val="001F441F"/>
    <w:rsid w:val="001F4FD9"/>
    <w:rsid w:val="001F5583"/>
    <w:rsid w:val="001F573E"/>
    <w:rsid w:val="001F5FDA"/>
    <w:rsid w:val="001F6CB0"/>
    <w:rsid w:val="001F7872"/>
    <w:rsid w:val="00200810"/>
    <w:rsid w:val="00201F17"/>
    <w:rsid w:val="002022A7"/>
    <w:rsid w:val="00202FB4"/>
    <w:rsid w:val="0020342F"/>
    <w:rsid w:val="00204166"/>
    <w:rsid w:val="0020433A"/>
    <w:rsid w:val="00204BEC"/>
    <w:rsid w:val="002070A8"/>
    <w:rsid w:val="002075F9"/>
    <w:rsid w:val="0020761B"/>
    <w:rsid w:val="00210063"/>
    <w:rsid w:val="00210776"/>
    <w:rsid w:val="00210DCF"/>
    <w:rsid w:val="002120E7"/>
    <w:rsid w:val="00212A52"/>
    <w:rsid w:val="00212C4D"/>
    <w:rsid w:val="00212F4D"/>
    <w:rsid w:val="002131DD"/>
    <w:rsid w:val="00213EE5"/>
    <w:rsid w:val="00220DB7"/>
    <w:rsid w:val="00220FB4"/>
    <w:rsid w:val="00221588"/>
    <w:rsid w:val="0022181B"/>
    <w:rsid w:val="00221B6F"/>
    <w:rsid w:val="00222A27"/>
    <w:rsid w:val="00223687"/>
    <w:rsid w:val="00223E62"/>
    <w:rsid w:val="00223F92"/>
    <w:rsid w:val="002242B3"/>
    <w:rsid w:val="00224789"/>
    <w:rsid w:val="0022576E"/>
    <w:rsid w:val="00225CFC"/>
    <w:rsid w:val="00225EA4"/>
    <w:rsid w:val="00226744"/>
    <w:rsid w:val="00226BB3"/>
    <w:rsid w:val="00226C79"/>
    <w:rsid w:val="00226E13"/>
    <w:rsid w:val="002279FD"/>
    <w:rsid w:val="002320C9"/>
    <w:rsid w:val="00232872"/>
    <w:rsid w:val="002331B4"/>
    <w:rsid w:val="00234514"/>
    <w:rsid w:val="002347A2"/>
    <w:rsid w:val="00235061"/>
    <w:rsid w:val="00235B64"/>
    <w:rsid w:val="0023610B"/>
    <w:rsid w:val="00236372"/>
    <w:rsid w:val="00237E55"/>
    <w:rsid w:val="00240837"/>
    <w:rsid w:val="00240E44"/>
    <w:rsid w:val="00241BE5"/>
    <w:rsid w:val="002442BE"/>
    <w:rsid w:val="00244D62"/>
    <w:rsid w:val="0024644F"/>
    <w:rsid w:val="0024699D"/>
    <w:rsid w:val="00246F26"/>
    <w:rsid w:val="00247B5E"/>
    <w:rsid w:val="002513A7"/>
    <w:rsid w:val="002527FD"/>
    <w:rsid w:val="00252BE8"/>
    <w:rsid w:val="00253521"/>
    <w:rsid w:val="00253BE8"/>
    <w:rsid w:val="00253C9B"/>
    <w:rsid w:val="00253D55"/>
    <w:rsid w:val="0025420B"/>
    <w:rsid w:val="002544C6"/>
    <w:rsid w:val="00254D6A"/>
    <w:rsid w:val="00255C71"/>
    <w:rsid w:val="00255C7A"/>
    <w:rsid w:val="00256881"/>
    <w:rsid w:val="00256961"/>
    <w:rsid w:val="00257A63"/>
    <w:rsid w:val="00257C84"/>
    <w:rsid w:val="00260550"/>
    <w:rsid w:val="00260D1E"/>
    <w:rsid w:val="00261E97"/>
    <w:rsid w:val="00263699"/>
    <w:rsid w:val="00265B64"/>
    <w:rsid w:val="00265DDE"/>
    <w:rsid w:val="002701F6"/>
    <w:rsid w:val="00271326"/>
    <w:rsid w:val="002724DA"/>
    <w:rsid w:val="00272C03"/>
    <w:rsid w:val="00272FCA"/>
    <w:rsid w:val="0027368B"/>
    <w:rsid w:val="002740D6"/>
    <w:rsid w:val="0027442C"/>
    <w:rsid w:val="00274675"/>
    <w:rsid w:val="00274A57"/>
    <w:rsid w:val="00275B05"/>
    <w:rsid w:val="00276AD5"/>
    <w:rsid w:val="00277049"/>
    <w:rsid w:val="0028033F"/>
    <w:rsid w:val="00280387"/>
    <w:rsid w:val="00282E75"/>
    <w:rsid w:val="00283184"/>
    <w:rsid w:val="002835AF"/>
    <w:rsid w:val="002837EA"/>
    <w:rsid w:val="0028436B"/>
    <w:rsid w:val="00284382"/>
    <w:rsid w:val="002843E6"/>
    <w:rsid w:val="00284961"/>
    <w:rsid w:val="0028770E"/>
    <w:rsid w:val="00287B8C"/>
    <w:rsid w:val="00290E99"/>
    <w:rsid w:val="00291C9B"/>
    <w:rsid w:val="002923D5"/>
    <w:rsid w:val="00292DBA"/>
    <w:rsid w:val="0029455D"/>
    <w:rsid w:val="00294899"/>
    <w:rsid w:val="00294D5E"/>
    <w:rsid w:val="002959B9"/>
    <w:rsid w:val="0029660E"/>
    <w:rsid w:val="00296CA0"/>
    <w:rsid w:val="00297F67"/>
    <w:rsid w:val="002A21FC"/>
    <w:rsid w:val="002A2878"/>
    <w:rsid w:val="002A2A3D"/>
    <w:rsid w:val="002A38C6"/>
    <w:rsid w:val="002A3FF9"/>
    <w:rsid w:val="002A4098"/>
    <w:rsid w:val="002A5C8C"/>
    <w:rsid w:val="002A6693"/>
    <w:rsid w:val="002A771E"/>
    <w:rsid w:val="002A7AD6"/>
    <w:rsid w:val="002B2AB8"/>
    <w:rsid w:val="002B39C7"/>
    <w:rsid w:val="002B41D4"/>
    <w:rsid w:val="002B4F1D"/>
    <w:rsid w:val="002B5783"/>
    <w:rsid w:val="002B6AF7"/>
    <w:rsid w:val="002C0094"/>
    <w:rsid w:val="002C09E7"/>
    <w:rsid w:val="002C0EF4"/>
    <w:rsid w:val="002C168B"/>
    <w:rsid w:val="002C2441"/>
    <w:rsid w:val="002C3B08"/>
    <w:rsid w:val="002C4D7B"/>
    <w:rsid w:val="002D03CC"/>
    <w:rsid w:val="002D0FC1"/>
    <w:rsid w:val="002D1587"/>
    <w:rsid w:val="002D1EC4"/>
    <w:rsid w:val="002D259A"/>
    <w:rsid w:val="002D2BB6"/>
    <w:rsid w:val="002D40DB"/>
    <w:rsid w:val="002D6755"/>
    <w:rsid w:val="002D6812"/>
    <w:rsid w:val="002D6F5F"/>
    <w:rsid w:val="002D775E"/>
    <w:rsid w:val="002D7CC0"/>
    <w:rsid w:val="002E1863"/>
    <w:rsid w:val="002E22A6"/>
    <w:rsid w:val="002E3D20"/>
    <w:rsid w:val="002E4076"/>
    <w:rsid w:val="002E42EB"/>
    <w:rsid w:val="002E4757"/>
    <w:rsid w:val="002E496C"/>
    <w:rsid w:val="002E5256"/>
    <w:rsid w:val="002E6E9C"/>
    <w:rsid w:val="002F0883"/>
    <w:rsid w:val="002F0F84"/>
    <w:rsid w:val="002F105A"/>
    <w:rsid w:val="002F1FF8"/>
    <w:rsid w:val="002F27B7"/>
    <w:rsid w:val="002F33F8"/>
    <w:rsid w:val="002F4327"/>
    <w:rsid w:val="002F46B4"/>
    <w:rsid w:val="002F47BC"/>
    <w:rsid w:val="002F512C"/>
    <w:rsid w:val="002F57E8"/>
    <w:rsid w:val="002F5B7A"/>
    <w:rsid w:val="002F62FC"/>
    <w:rsid w:val="002F71AF"/>
    <w:rsid w:val="00301D00"/>
    <w:rsid w:val="00302004"/>
    <w:rsid w:val="003029C8"/>
    <w:rsid w:val="00303CDB"/>
    <w:rsid w:val="00306151"/>
    <w:rsid w:val="00306CD6"/>
    <w:rsid w:val="00306E05"/>
    <w:rsid w:val="00306E58"/>
    <w:rsid w:val="00310B78"/>
    <w:rsid w:val="00316992"/>
    <w:rsid w:val="003172DC"/>
    <w:rsid w:val="00320C2B"/>
    <w:rsid w:val="00321E1D"/>
    <w:rsid w:val="003221FA"/>
    <w:rsid w:val="00322406"/>
    <w:rsid w:val="0032296F"/>
    <w:rsid w:val="00323174"/>
    <w:rsid w:val="0032400A"/>
    <w:rsid w:val="00324806"/>
    <w:rsid w:val="00324AC9"/>
    <w:rsid w:val="00325764"/>
    <w:rsid w:val="0032650D"/>
    <w:rsid w:val="0032790A"/>
    <w:rsid w:val="00327EEB"/>
    <w:rsid w:val="00331B6D"/>
    <w:rsid w:val="00331D74"/>
    <w:rsid w:val="00332F6E"/>
    <w:rsid w:val="00333589"/>
    <w:rsid w:val="00333954"/>
    <w:rsid w:val="00335368"/>
    <w:rsid w:val="0033543D"/>
    <w:rsid w:val="00336385"/>
    <w:rsid w:val="00342D3C"/>
    <w:rsid w:val="00343160"/>
    <w:rsid w:val="00344B22"/>
    <w:rsid w:val="00344E81"/>
    <w:rsid w:val="003462CB"/>
    <w:rsid w:val="0034638E"/>
    <w:rsid w:val="0034664F"/>
    <w:rsid w:val="0034764C"/>
    <w:rsid w:val="00347F62"/>
    <w:rsid w:val="00350E25"/>
    <w:rsid w:val="00351545"/>
    <w:rsid w:val="00351B36"/>
    <w:rsid w:val="00352522"/>
    <w:rsid w:val="00352680"/>
    <w:rsid w:val="003535C1"/>
    <w:rsid w:val="00353624"/>
    <w:rsid w:val="003544D9"/>
    <w:rsid w:val="0035462D"/>
    <w:rsid w:val="00355331"/>
    <w:rsid w:val="0035616E"/>
    <w:rsid w:val="00356855"/>
    <w:rsid w:val="003575B8"/>
    <w:rsid w:val="00357C51"/>
    <w:rsid w:val="00357D19"/>
    <w:rsid w:val="00357E6E"/>
    <w:rsid w:val="0036007E"/>
    <w:rsid w:val="003610E4"/>
    <w:rsid w:val="0036197D"/>
    <w:rsid w:val="003619A8"/>
    <w:rsid w:val="00362231"/>
    <w:rsid w:val="003624C5"/>
    <w:rsid w:val="00363636"/>
    <w:rsid w:val="003645C7"/>
    <w:rsid w:val="00364D0F"/>
    <w:rsid w:val="00364DF6"/>
    <w:rsid w:val="003654E5"/>
    <w:rsid w:val="00365AE3"/>
    <w:rsid w:val="00366BB1"/>
    <w:rsid w:val="00371543"/>
    <w:rsid w:val="00372249"/>
    <w:rsid w:val="0037292A"/>
    <w:rsid w:val="0037378C"/>
    <w:rsid w:val="00373C3F"/>
    <w:rsid w:val="003746FE"/>
    <w:rsid w:val="00376390"/>
    <w:rsid w:val="00376948"/>
    <w:rsid w:val="00376A9C"/>
    <w:rsid w:val="00377D81"/>
    <w:rsid w:val="0038022B"/>
    <w:rsid w:val="00381566"/>
    <w:rsid w:val="00381AD4"/>
    <w:rsid w:val="003820F2"/>
    <w:rsid w:val="003829C7"/>
    <w:rsid w:val="00382B14"/>
    <w:rsid w:val="00382B2E"/>
    <w:rsid w:val="0038495C"/>
    <w:rsid w:val="00385E06"/>
    <w:rsid w:val="00386C1E"/>
    <w:rsid w:val="00391269"/>
    <w:rsid w:val="003926D6"/>
    <w:rsid w:val="003927E2"/>
    <w:rsid w:val="00393402"/>
    <w:rsid w:val="003955BD"/>
    <w:rsid w:val="00395774"/>
    <w:rsid w:val="00396017"/>
    <w:rsid w:val="0039611D"/>
    <w:rsid w:val="003A0919"/>
    <w:rsid w:val="003A1255"/>
    <w:rsid w:val="003A1FF0"/>
    <w:rsid w:val="003A24D2"/>
    <w:rsid w:val="003A2F90"/>
    <w:rsid w:val="003A32A1"/>
    <w:rsid w:val="003A4148"/>
    <w:rsid w:val="003A461D"/>
    <w:rsid w:val="003A47A3"/>
    <w:rsid w:val="003A4B46"/>
    <w:rsid w:val="003A4D13"/>
    <w:rsid w:val="003A4D2F"/>
    <w:rsid w:val="003A50CF"/>
    <w:rsid w:val="003A523A"/>
    <w:rsid w:val="003A5EA1"/>
    <w:rsid w:val="003A694A"/>
    <w:rsid w:val="003A6E8E"/>
    <w:rsid w:val="003A700A"/>
    <w:rsid w:val="003B0118"/>
    <w:rsid w:val="003B0444"/>
    <w:rsid w:val="003B05A8"/>
    <w:rsid w:val="003B0735"/>
    <w:rsid w:val="003B0DD4"/>
    <w:rsid w:val="003B1004"/>
    <w:rsid w:val="003B1E59"/>
    <w:rsid w:val="003B1FCA"/>
    <w:rsid w:val="003B3146"/>
    <w:rsid w:val="003B32E4"/>
    <w:rsid w:val="003B43ED"/>
    <w:rsid w:val="003B545E"/>
    <w:rsid w:val="003B5A77"/>
    <w:rsid w:val="003B6193"/>
    <w:rsid w:val="003B66C3"/>
    <w:rsid w:val="003C2D95"/>
    <w:rsid w:val="003C35DA"/>
    <w:rsid w:val="003C3971"/>
    <w:rsid w:val="003C4825"/>
    <w:rsid w:val="003C5479"/>
    <w:rsid w:val="003C70AB"/>
    <w:rsid w:val="003D028C"/>
    <w:rsid w:val="003D03D6"/>
    <w:rsid w:val="003D09D7"/>
    <w:rsid w:val="003D0D31"/>
    <w:rsid w:val="003D2C4E"/>
    <w:rsid w:val="003D3060"/>
    <w:rsid w:val="003D348C"/>
    <w:rsid w:val="003D4359"/>
    <w:rsid w:val="003D4DFD"/>
    <w:rsid w:val="003D6862"/>
    <w:rsid w:val="003D71CE"/>
    <w:rsid w:val="003D7702"/>
    <w:rsid w:val="003E138F"/>
    <w:rsid w:val="003E2152"/>
    <w:rsid w:val="003E3A04"/>
    <w:rsid w:val="003E487B"/>
    <w:rsid w:val="003E53F4"/>
    <w:rsid w:val="003E54E6"/>
    <w:rsid w:val="003E5B46"/>
    <w:rsid w:val="003E5F90"/>
    <w:rsid w:val="003E5FB2"/>
    <w:rsid w:val="003E61B4"/>
    <w:rsid w:val="003E71D3"/>
    <w:rsid w:val="003E72C9"/>
    <w:rsid w:val="003E77ED"/>
    <w:rsid w:val="003F2286"/>
    <w:rsid w:val="003F3BA2"/>
    <w:rsid w:val="003F430C"/>
    <w:rsid w:val="003F4970"/>
    <w:rsid w:val="003F4F17"/>
    <w:rsid w:val="003F53CC"/>
    <w:rsid w:val="003F604C"/>
    <w:rsid w:val="003F6EE1"/>
    <w:rsid w:val="003F7241"/>
    <w:rsid w:val="003F7AAC"/>
    <w:rsid w:val="00400B50"/>
    <w:rsid w:val="00401EF0"/>
    <w:rsid w:val="00402570"/>
    <w:rsid w:val="00402723"/>
    <w:rsid w:val="004028C5"/>
    <w:rsid w:val="00402E68"/>
    <w:rsid w:val="00403244"/>
    <w:rsid w:val="0040420F"/>
    <w:rsid w:val="004053FF"/>
    <w:rsid w:val="00405A2A"/>
    <w:rsid w:val="00406386"/>
    <w:rsid w:val="0040708D"/>
    <w:rsid w:val="00410021"/>
    <w:rsid w:val="00410B9F"/>
    <w:rsid w:val="00410E66"/>
    <w:rsid w:val="0041443B"/>
    <w:rsid w:val="00414F0F"/>
    <w:rsid w:val="004152DF"/>
    <w:rsid w:val="0041571B"/>
    <w:rsid w:val="00415DC1"/>
    <w:rsid w:val="00417CEF"/>
    <w:rsid w:val="004202BB"/>
    <w:rsid w:val="00420F5E"/>
    <w:rsid w:val="00421A73"/>
    <w:rsid w:val="0042238C"/>
    <w:rsid w:val="00423C60"/>
    <w:rsid w:val="0042429E"/>
    <w:rsid w:val="0042451C"/>
    <w:rsid w:val="004258D9"/>
    <w:rsid w:val="00425D89"/>
    <w:rsid w:val="00426192"/>
    <w:rsid w:val="004263C1"/>
    <w:rsid w:val="00426BEA"/>
    <w:rsid w:val="0042746D"/>
    <w:rsid w:val="004306A8"/>
    <w:rsid w:val="004334C8"/>
    <w:rsid w:val="004346C5"/>
    <w:rsid w:val="00436C5F"/>
    <w:rsid w:val="004373F2"/>
    <w:rsid w:val="00437915"/>
    <w:rsid w:val="00437F6A"/>
    <w:rsid w:val="004406F4"/>
    <w:rsid w:val="00442126"/>
    <w:rsid w:val="004424BB"/>
    <w:rsid w:val="004428D8"/>
    <w:rsid w:val="00442AD9"/>
    <w:rsid w:val="004441DB"/>
    <w:rsid w:val="004444D0"/>
    <w:rsid w:val="004445AA"/>
    <w:rsid w:val="00444DE9"/>
    <w:rsid w:val="0044553A"/>
    <w:rsid w:val="0044677F"/>
    <w:rsid w:val="004477DC"/>
    <w:rsid w:val="00450643"/>
    <w:rsid w:val="00450752"/>
    <w:rsid w:val="004512CC"/>
    <w:rsid w:val="00453116"/>
    <w:rsid w:val="00456CCA"/>
    <w:rsid w:val="00457E00"/>
    <w:rsid w:val="004600E1"/>
    <w:rsid w:val="00460707"/>
    <w:rsid w:val="004615CB"/>
    <w:rsid w:val="0046327C"/>
    <w:rsid w:val="00464B50"/>
    <w:rsid w:val="00464FEB"/>
    <w:rsid w:val="00466E9D"/>
    <w:rsid w:val="00467117"/>
    <w:rsid w:val="00467A54"/>
    <w:rsid w:val="0047085B"/>
    <w:rsid w:val="00470B50"/>
    <w:rsid w:val="00471B27"/>
    <w:rsid w:val="004729DF"/>
    <w:rsid w:val="00475DEC"/>
    <w:rsid w:val="00475F65"/>
    <w:rsid w:val="00475FC5"/>
    <w:rsid w:val="00476ADD"/>
    <w:rsid w:val="00477B89"/>
    <w:rsid w:val="00480FA4"/>
    <w:rsid w:val="0048127F"/>
    <w:rsid w:val="00481C3B"/>
    <w:rsid w:val="00481F67"/>
    <w:rsid w:val="0048486A"/>
    <w:rsid w:val="004860DE"/>
    <w:rsid w:val="00486707"/>
    <w:rsid w:val="00486AC9"/>
    <w:rsid w:val="004903EA"/>
    <w:rsid w:val="00490D5E"/>
    <w:rsid w:val="0049144A"/>
    <w:rsid w:val="0049170F"/>
    <w:rsid w:val="0049171C"/>
    <w:rsid w:val="00491E22"/>
    <w:rsid w:val="00492842"/>
    <w:rsid w:val="00492CF1"/>
    <w:rsid w:val="004936EA"/>
    <w:rsid w:val="00494964"/>
    <w:rsid w:val="00494C22"/>
    <w:rsid w:val="00494C86"/>
    <w:rsid w:val="00495BB2"/>
    <w:rsid w:val="004973B3"/>
    <w:rsid w:val="004976AA"/>
    <w:rsid w:val="004A06B1"/>
    <w:rsid w:val="004A07E9"/>
    <w:rsid w:val="004A1153"/>
    <w:rsid w:val="004A1CA8"/>
    <w:rsid w:val="004A4A78"/>
    <w:rsid w:val="004A4C8A"/>
    <w:rsid w:val="004A4EFA"/>
    <w:rsid w:val="004A5787"/>
    <w:rsid w:val="004A656B"/>
    <w:rsid w:val="004B1082"/>
    <w:rsid w:val="004B18D3"/>
    <w:rsid w:val="004B1A5C"/>
    <w:rsid w:val="004B1EC8"/>
    <w:rsid w:val="004B369F"/>
    <w:rsid w:val="004B3946"/>
    <w:rsid w:val="004B3C73"/>
    <w:rsid w:val="004B41B6"/>
    <w:rsid w:val="004B4775"/>
    <w:rsid w:val="004B4D8C"/>
    <w:rsid w:val="004B5FBA"/>
    <w:rsid w:val="004B6E41"/>
    <w:rsid w:val="004C0EED"/>
    <w:rsid w:val="004C0F57"/>
    <w:rsid w:val="004C1E8A"/>
    <w:rsid w:val="004C2720"/>
    <w:rsid w:val="004C3335"/>
    <w:rsid w:val="004C3535"/>
    <w:rsid w:val="004C3E89"/>
    <w:rsid w:val="004C45AD"/>
    <w:rsid w:val="004C5C67"/>
    <w:rsid w:val="004C5CE3"/>
    <w:rsid w:val="004C63CE"/>
    <w:rsid w:val="004C69EF"/>
    <w:rsid w:val="004D1C70"/>
    <w:rsid w:val="004D2CEA"/>
    <w:rsid w:val="004D3578"/>
    <w:rsid w:val="004D3FA5"/>
    <w:rsid w:val="004D417C"/>
    <w:rsid w:val="004D42D2"/>
    <w:rsid w:val="004D46CC"/>
    <w:rsid w:val="004D4CAC"/>
    <w:rsid w:val="004D5B6E"/>
    <w:rsid w:val="004D6911"/>
    <w:rsid w:val="004D698D"/>
    <w:rsid w:val="004D778D"/>
    <w:rsid w:val="004D7C5D"/>
    <w:rsid w:val="004E0F1B"/>
    <w:rsid w:val="004E1AC5"/>
    <w:rsid w:val="004E1B51"/>
    <w:rsid w:val="004E213A"/>
    <w:rsid w:val="004E22A1"/>
    <w:rsid w:val="004E235F"/>
    <w:rsid w:val="004E2497"/>
    <w:rsid w:val="004E29EF"/>
    <w:rsid w:val="004E4DFD"/>
    <w:rsid w:val="004E4E7E"/>
    <w:rsid w:val="004E5150"/>
    <w:rsid w:val="004E5501"/>
    <w:rsid w:val="004E5E27"/>
    <w:rsid w:val="004E6306"/>
    <w:rsid w:val="004E689B"/>
    <w:rsid w:val="004E6BD1"/>
    <w:rsid w:val="004F0978"/>
    <w:rsid w:val="004F11C5"/>
    <w:rsid w:val="004F18D1"/>
    <w:rsid w:val="004F2F7D"/>
    <w:rsid w:val="004F38F2"/>
    <w:rsid w:val="004F4761"/>
    <w:rsid w:val="004F4B11"/>
    <w:rsid w:val="004F4B14"/>
    <w:rsid w:val="004F4F70"/>
    <w:rsid w:val="004F61BC"/>
    <w:rsid w:val="004F6274"/>
    <w:rsid w:val="004F6898"/>
    <w:rsid w:val="004F6962"/>
    <w:rsid w:val="004F6DEE"/>
    <w:rsid w:val="004F7E69"/>
    <w:rsid w:val="00500071"/>
    <w:rsid w:val="005004A8"/>
    <w:rsid w:val="0050077E"/>
    <w:rsid w:val="00500D6A"/>
    <w:rsid w:val="00501198"/>
    <w:rsid w:val="00502104"/>
    <w:rsid w:val="00502A73"/>
    <w:rsid w:val="00502C85"/>
    <w:rsid w:val="005037F3"/>
    <w:rsid w:val="00504CDA"/>
    <w:rsid w:val="00506988"/>
    <w:rsid w:val="00506AEA"/>
    <w:rsid w:val="005074E0"/>
    <w:rsid w:val="00507DF3"/>
    <w:rsid w:val="005101BD"/>
    <w:rsid w:val="005112CA"/>
    <w:rsid w:val="0051146C"/>
    <w:rsid w:val="00511F02"/>
    <w:rsid w:val="005120AF"/>
    <w:rsid w:val="00512564"/>
    <w:rsid w:val="005126F8"/>
    <w:rsid w:val="005127C1"/>
    <w:rsid w:val="00514117"/>
    <w:rsid w:val="005145AF"/>
    <w:rsid w:val="00514DC2"/>
    <w:rsid w:val="00515967"/>
    <w:rsid w:val="005162A7"/>
    <w:rsid w:val="0051786D"/>
    <w:rsid w:val="005218D2"/>
    <w:rsid w:val="00521CA9"/>
    <w:rsid w:val="0052495D"/>
    <w:rsid w:val="00525C57"/>
    <w:rsid w:val="00526691"/>
    <w:rsid w:val="005270F4"/>
    <w:rsid w:val="00531565"/>
    <w:rsid w:val="00531AE1"/>
    <w:rsid w:val="00531AEA"/>
    <w:rsid w:val="005329C6"/>
    <w:rsid w:val="00532AF4"/>
    <w:rsid w:val="00532E89"/>
    <w:rsid w:val="0053423B"/>
    <w:rsid w:val="005343D5"/>
    <w:rsid w:val="00534A2E"/>
    <w:rsid w:val="00535078"/>
    <w:rsid w:val="00535480"/>
    <w:rsid w:val="00537B67"/>
    <w:rsid w:val="00537D22"/>
    <w:rsid w:val="00540535"/>
    <w:rsid w:val="005419F8"/>
    <w:rsid w:val="00541B2E"/>
    <w:rsid w:val="00541C48"/>
    <w:rsid w:val="005424DA"/>
    <w:rsid w:val="005433A4"/>
    <w:rsid w:val="00543E6C"/>
    <w:rsid w:val="00544987"/>
    <w:rsid w:val="005449EA"/>
    <w:rsid w:val="00547B87"/>
    <w:rsid w:val="00550A59"/>
    <w:rsid w:val="00550DCF"/>
    <w:rsid w:val="005511E3"/>
    <w:rsid w:val="00552436"/>
    <w:rsid w:val="0055325E"/>
    <w:rsid w:val="005532AA"/>
    <w:rsid w:val="00555A46"/>
    <w:rsid w:val="00555B70"/>
    <w:rsid w:val="00555E04"/>
    <w:rsid w:val="00556561"/>
    <w:rsid w:val="00560184"/>
    <w:rsid w:val="005616A0"/>
    <w:rsid w:val="00561A43"/>
    <w:rsid w:val="005631DB"/>
    <w:rsid w:val="00563E15"/>
    <w:rsid w:val="00563F2C"/>
    <w:rsid w:val="0056433D"/>
    <w:rsid w:val="00565087"/>
    <w:rsid w:val="0056560E"/>
    <w:rsid w:val="00565DA6"/>
    <w:rsid w:val="005661D4"/>
    <w:rsid w:val="00566982"/>
    <w:rsid w:val="00566C38"/>
    <w:rsid w:val="0056748C"/>
    <w:rsid w:val="00567C3D"/>
    <w:rsid w:val="00571BA8"/>
    <w:rsid w:val="00573392"/>
    <w:rsid w:val="00574309"/>
    <w:rsid w:val="005746C3"/>
    <w:rsid w:val="0057485E"/>
    <w:rsid w:val="005755E8"/>
    <w:rsid w:val="00575E6A"/>
    <w:rsid w:val="0057634F"/>
    <w:rsid w:val="00577D9D"/>
    <w:rsid w:val="00580D7E"/>
    <w:rsid w:val="00581E9D"/>
    <w:rsid w:val="00582078"/>
    <w:rsid w:val="00584294"/>
    <w:rsid w:val="005858C4"/>
    <w:rsid w:val="00586F48"/>
    <w:rsid w:val="00587CE1"/>
    <w:rsid w:val="005923CE"/>
    <w:rsid w:val="005939AD"/>
    <w:rsid w:val="005939E1"/>
    <w:rsid w:val="00594946"/>
    <w:rsid w:val="00594A09"/>
    <w:rsid w:val="00595279"/>
    <w:rsid w:val="005952D4"/>
    <w:rsid w:val="00595B91"/>
    <w:rsid w:val="00595E65"/>
    <w:rsid w:val="005960C8"/>
    <w:rsid w:val="005960D4"/>
    <w:rsid w:val="00596C84"/>
    <w:rsid w:val="005972AD"/>
    <w:rsid w:val="005A0D4B"/>
    <w:rsid w:val="005A176A"/>
    <w:rsid w:val="005A193B"/>
    <w:rsid w:val="005A2A03"/>
    <w:rsid w:val="005A444D"/>
    <w:rsid w:val="005A74F8"/>
    <w:rsid w:val="005A75AE"/>
    <w:rsid w:val="005A7F42"/>
    <w:rsid w:val="005B0513"/>
    <w:rsid w:val="005B3125"/>
    <w:rsid w:val="005B4FFB"/>
    <w:rsid w:val="005B5AA3"/>
    <w:rsid w:val="005B7149"/>
    <w:rsid w:val="005B7F0D"/>
    <w:rsid w:val="005C06F6"/>
    <w:rsid w:val="005C11BE"/>
    <w:rsid w:val="005C2DFD"/>
    <w:rsid w:val="005C34A1"/>
    <w:rsid w:val="005C357D"/>
    <w:rsid w:val="005C3FE7"/>
    <w:rsid w:val="005C5AFF"/>
    <w:rsid w:val="005C708F"/>
    <w:rsid w:val="005D1022"/>
    <w:rsid w:val="005D1251"/>
    <w:rsid w:val="005D28FC"/>
    <w:rsid w:val="005D2E01"/>
    <w:rsid w:val="005D2EB3"/>
    <w:rsid w:val="005D3413"/>
    <w:rsid w:val="005D4046"/>
    <w:rsid w:val="005D4090"/>
    <w:rsid w:val="005D45E1"/>
    <w:rsid w:val="005D47E5"/>
    <w:rsid w:val="005D4861"/>
    <w:rsid w:val="005D4E30"/>
    <w:rsid w:val="005D676C"/>
    <w:rsid w:val="005D7939"/>
    <w:rsid w:val="005D7DA2"/>
    <w:rsid w:val="005E1AE1"/>
    <w:rsid w:val="005E2307"/>
    <w:rsid w:val="005E2503"/>
    <w:rsid w:val="005E2635"/>
    <w:rsid w:val="005E2797"/>
    <w:rsid w:val="005E4177"/>
    <w:rsid w:val="005E4373"/>
    <w:rsid w:val="005E4B18"/>
    <w:rsid w:val="005E5B6F"/>
    <w:rsid w:val="005E5CDA"/>
    <w:rsid w:val="005E6829"/>
    <w:rsid w:val="005F0122"/>
    <w:rsid w:val="005F0328"/>
    <w:rsid w:val="005F074D"/>
    <w:rsid w:val="005F12D9"/>
    <w:rsid w:val="005F213F"/>
    <w:rsid w:val="005F2A41"/>
    <w:rsid w:val="005F415F"/>
    <w:rsid w:val="005F423E"/>
    <w:rsid w:val="005F43D1"/>
    <w:rsid w:val="005F4534"/>
    <w:rsid w:val="005F5798"/>
    <w:rsid w:val="005F6688"/>
    <w:rsid w:val="005F6BBD"/>
    <w:rsid w:val="005F7B4C"/>
    <w:rsid w:val="00600823"/>
    <w:rsid w:val="00600898"/>
    <w:rsid w:val="0060133B"/>
    <w:rsid w:val="00601667"/>
    <w:rsid w:val="00601A6B"/>
    <w:rsid w:val="0060319A"/>
    <w:rsid w:val="00603937"/>
    <w:rsid w:val="00603F09"/>
    <w:rsid w:val="006049C0"/>
    <w:rsid w:val="00604CAC"/>
    <w:rsid w:val="00604D23"/>
    <w:rsid w:val="0060518C"/>
    <w:rsid w:val="00605452"/>
    <w:rsid w:val="00605B15"/>
    <w:rsid w:val="006070D0"/>
    <w:rsid w:val="0060714A"/>
    <w:rsid w:val="00607B20"/>
    <w:rsid w:val="00607F1D"/>
    <w:rsid w:val="0061067B"/>
    <w:rsid w:val="0061268C"/>
    <w:rsid w:val="00612B65"/>
    <w:rsid w:val="00614258"/>
    <w:rsid w:val="00614FDF"/>
    <w:rsid w:val="00615B64"/>
    <w:rsid w:val="00615BC0"/>
    <w:rsid w:val="00615DA6"/>
    <w:rsid w:val="0061638C"/>
    <w:rsid w:val="00616DA2"/>
    <w:rsid w:val="006170D5"/>
    <w:rsid w:val="006228A3"/>
    <w:rsid w:val="00622C24"/>
    <w:rsid w:val="00622D4B"/>
    <w:rsid w:val="006235E5"/>
    <w:rsid w:val="006243FC"/>
    <w:rsid w:val="00624D65"/>
    <w:rsid w:val="006307AA"/>
    <w:rsid w:val="00631611"/>
    <w:rsid w:val="00631D78"/>
    <w:rsid w:val="00631D92"/>
    <w:rsid w:val="0063222A"/>
    <w:rsid w:val="00632271"/>
    <w:rsid w:val="00632343"/>
    <w:rsid w:val="006371D8"/>
    <w:rsid w:val="00637302"/>
    <w:rsid w:val="00637B35"/>
    <w:rsid w:val="00640C5B"/>
    <w:rsid w:val="00640F09"/>
    <w:rsid w:val="00641CD1"/>
    <w:rsid w:val="0064293E"/>
    <w:rsid w:val="0064318C"/>
    <w:rsid w:val="00643564"/>
    <w:rsid w:val="00644A9C"/>
    <w:rsid w:val="00644D26"/>
    <w:rsid w:val="00645420"/>
    <w:rsid w:val="00645CE2"/>
    <w:rsid w:val="00646789"/>
    <w:rsid w:val="00647322"/>
    <w:rsid w:val="00647EE0"/>
    <w:rsid w:val="00650BD5"/>
    <w:rsid w:val="00651032"/>
    <w:rsid w:val="00653081"/>
    <w:rsid w:val="00653441"/>
    <w:rsid w:val="00653C05"/>
    <w:rsid w:val="006543C2"/>
    <w:rsid w:val="00654808"/>
    <w:rsid w:val="0065481A"/>
    <w:rsid w:val="00660429"/>
    <w:rsid w:val="00660DBC"/>
    <w:rsid w:val="00661550"/>
    <w:rsid w:val="006619C2"/>
    <w:rsid w:val="006630C9"/>
    <w:rsid w:val="00663A23"/>
    <w:rsid w:val="0066608B"/>
    <w:rsid w:val="00666E02"/>
    <w:rsid w:val="00667531"/>
    <w:rsid w:val="0067001E"/>
    <w:rsid w:val="00670852"/>
    <w:rsid w:val="00670AC4"/>
    <w:rsid w:val="006728F8"/>
    <w:rsid w:val="006731CA"/>
    <w:rsid w:val="00674B99"/>
    <w:rsid w:val="00677617"/>
    <w:rsid w:val="0068177A"/>
    <w:rsid w:val="006817DB"/>
    <w:rsid w:val="00682DAB"/>
    <w:rsid w:val="0068323D"/>
    <w:rsid w:val="0068448D"/>
    <w:rsid w:val="0068501D"/>
    <w:rsid w:val="00685324"/>
    <w:rsid w:val="00686385"/>
    <w:rsid w:val="006869D4"/>
    <w:rsid w:val="00686FED"/>
    <w:rsid w:val="0069008B"/>
    <w:rsid w:val="00690763"/>
    <w:rsid w:val="00690A30"/>
    <w:rsid w:val="006914A9"/>
    <w:rsid w:val="00691646"/>
    <w:rsid w:val="0069164B"/>
    <w:rsid w:val="006918CA"/>
    <w:rsid w:val="006919E3"/>
    <w:rsid w:val="00692D85"/>
    <w:rsid w:val="00693063"/>
    <w:rsid w:val="0069340A"/>
    <w:rsid w:val="0069466E"/>
    <w:rsid w:val="00694C15"/>
    <w:rsid w:val="006953D4"/>
    <w:rsid w:val="00695A85"/>
    <w:rsid w:val="006960A2"/>
    <w:rsid w:val="00696F68"/>
    <w:rsid w:val="0069735F"/>
    <w:rsid w:val="00697FBC"/>
    <w:rsid w:val="006A0693"/>
    <w:rsid w:val="006A241E"/>
    <w:rsid w:val="006A2726"/>
    <w:rsid w:val="006A5045"/>
    <w:rsid w:val="006A53CF"/>
    <w:rsid w:val="006A57CA"/>
    <w:rsid w:val="006A5853"/>
    <w:rsid w:val="006A587C"/>
    <w:rsid w:val="006A5FA0"/>
    <w:rsid w:val="006A61B9"/>
    <w:rsid w:val="006B06B4"/>
    <w:rsid w:val="006B0947"/>
    <w:rsid w:val="006B0C20"/>
    <w:rsid w:val="006B14D8"/>
    <w:rsid w:val="006B1A78"/>
    <w:rsid w:val="006B1BDD"/>
    <w:rsid w:val="006B2D3D"/>
    <w:rsid w:val="006B3827"/>
    <w:rsid w:val="006B3A7A"/>
    <w:rsid w:val="006B3F16"/>
    <w:rsid w:val="006B58A7"/>
    <w:rsid w:val="006B5E08"/>
    <w:rsid w:val="006B761F"/>
    <w:rsid w:val="006B7C68"/>
    <w:rsid w:val="006C0246"/>
    <w:rsid w:val="006C0DE7"/>
    <w:rsid w:val="006C1EC8"/>
    <w:rsid w:val="006C2B35"/>
    <w:rsid w:val="006C3808"/>
    <w:rsid w:val="006C3B8C"/>
    <w:rsid w:val="006C47D5"/>
    <w:rsid w:val="006C4D80"/>
    <w:rsid w:val="006C500E"/>
    <w:rsid w:val="006C68E3"/>
    <w:rsid w:val="006C7AD7"/>
    <w:rsid w:val="006D00E4"/>
    <w:rsid w:val="006D02DB"/>
    <w:rsid w:val="006D0A4F"/>
    <w:rsid w:val="006D0E11"/>
    <w:rsid w:val="006D0EE8"/>
    <w:rsid w:val="006D1D29"/>
    <w:rsid w:val="006D247B"/>
    <w:rsid w:val="006D3BBC"/>
    <w:rsid w:val="006D4ED3"/>
    <w:rsid w:val="006D6A13"/>
    <w:rsid w:val="006D7611"/>
    <w:rsid w:val="006D7D01"/>
    <w:rsid w:val="006D7F0C"/>
    <w:rsid w:val="006E0FBB"/>
    <w:rsid w:val="006E2711"/>
    <w:rsid w:val="006E2C83"/>
    <w:rsid w:val="006E32DE"/>
    <w:rsid w:val="006E3996"/>
    <w:rsid w:val="006E46DA"/>
    <w:rsid w:val="006E47DD"/>
    <w:rsid w:val="006E5926"/>
    <w:rsid w:val="006E5C86"/>
    <w:rsid w:val="006E7AD3"/>
    <w:rsid w:val="006E7E5B"/>
    <w:rsid w:val="006F019F"/>
    <w:rsid w:val="006F072A"/>
    <w:rsid w:val="006F115E"/>
    <w:rsid w:val="006F1FD7"/>
    <w:rsid w:val="006F255E"/>
    <w:rsid w:val="006F45EC"/>
    <w:rsid w:val="006F512C"/>
    <w:rsid w:val="006F6AFE"/>
    <w:rsid w:val="00700BBB"/>
    <w:rsid w:val="00700C6B"/>
    <w:rsid w:val="0070103A"/>
    <w:rsid w:val="0070164D"/>
    <w:rsid w:val="00701C53"/>
    <w:rsid w:val="00701D5D"/>
    <w:rsid w:val="00702719"/>
    <w:rsid w:val="00703742"/>
    <w:rsid w:val="00705823"/>
    <w:rsid w:val="00710908"/>
    <w:rsid w:val="00712140"/>
    <w:rsid w:val="007125D5"/>
    <w:rsid w:val="0071322D"/>
    <w:rsid w:val="007142E6"/>
    <w:rsid w:val="00714811"/>
    <w:rsid w:val="0071485F"/>
    <w:rsid w:val="00714BC7"/>
    <w:rsid w:val="00714C2A"/>
    <w:rsid w:val="00715A6F"/>
    <w:rsid w:val="00715F6F"/>
    <w:rsid w:val="007166F4"/>
    <w:rsid w:val="0072109D"/>
    <w:rsid w:val="0072126C"/>
    <w:rsid w:val="00722B36"/>
    <w:rsid w:val="007234F5"/>
    <w:rsid w:val="007250D7"/>
    <w:rsid w:val="00726911"/>
    <w:rsid w:val="00726E39"/>
    <w:rsid w:val="00732AD4"/>
    <w:rsid w:val="007334CE"/>
    <w:rsid w:val="00734A5B"/>
    <w:rsid w:val="00734DE3"/>
    <w:rsid w:val="007361F4"/>
    <w:rsid w:val="007414A0"/>
    <w:rsid w:val="00741E59"/>
    <w:rsid w:val="00743ED5"/>
    <w:rsid w:val="00744E76"/>
    <w:rsid w:val="00746A73"/>
    <w:rsid w:val="007509EC"/>
    <w:rsid w:val="0075100B"/>
    <w:rsid w:val="0075188A"/>
    <w:rsid w:val="00751ABD"/>
    <w:rsid w:val="00751BFC"/>
    <w:rsid w:val="0075232C"/>
    <w:rsid w:val="0075262B"/>
    <w:rsid w:val="00752B11"/>
    <w:rsid w:val="00753C36"/>
    <w:rsid w:val="007548D9"/>
    <w:rsid w:val="00754923"/>
    <w:rsid w:val="00754FB3"/>
    <w:rsid w:val="00757355"/>
    <w:rsid w:val="00757877"/>
    <w:rsid w:val="00761E2E"/>
    <w:rsid w:val="00762DDB"/>
    <w:rsid w:val="00762E23"/>
    <w:rsid w:val="007635F1"/>
    <w:rsid w:val="0076367A"/>
    <w:rsid w:val="007639A1"/>
    <w:rsid w:val="007641E3"/>
    <w:rsid w:val="00765BA8"/>
    <w:rsid w:val="00767574"/>
    <w:rsid w:val="0077032F"/>
    <w:rsid w:val="007703BC"/>
    <w:rsid w:val="007716A2"/>
    <w:rsid w:val="00771BCA"/>
    <w:rsid w:val="00771FE0"/>
    <w:rsid w:val="007721D4"/>
    <w:rsid w:val="00772903"/>
    <w:rsid w:val="00772ADF"/>
    <w:rsid w:val="00772DDA"/>
    <w:rsid w:val="00772F0C"/>
    <w:rsid w:val="00773863"/>
    <w:rsid w:val="00774250"/>
    <w:rsid w:val="0077503D"/>
    <w:rsid w:val="007763E4"/>
    <w:rsid w:val="007768C4"/>
    <w:rsid w:val="00776B91"/>
    <w:rsid w:val="00777014"/>
    <w:rsid w:val="00777C27"/>
    <w:rsid w:val="00777C4C"/>
    <w:rsid w:val="0078071C"/>
    <w:rsid w:val="007809A6"/>
    <w:rsid w:val="00781F0F"/>
    <w:rsid w:val="00782FD2"/>
    <w:rsid w:val="007833F4"/>
    <w:rsid w:val="007834D6"/>
    <w:rsid w:val="00783FF8"/>
    <w:rsid w:val="00784EFF"/>
    <w:rsid w:val="00786EB8"/>
    <w:rsid w:val="00787FD5"/>
    <w:rsid w:val="00791020"/>
    <w:rsid w:val="007912FF"/>
    <w:rsid w:val="007917BB"/>
    <w:rsid w:val="00792195"/>
    <w:rsid w:val="00792378"/>
    <w:rsid w:val="00794CB4"/>
    <w:rsid w:val="0079539B"/>
    <w:rsid w:val="00797315"/>
    <w:rsid w:val="007A0909"/>
    <w:rsid w:val="007A09BF"/>
    <w:rsid w:val="007A1567"/>
    <w:rsid w:val="007A1EBE"/>
    <w:rsid w:val="007A2BC4"/>
    <w:rsid w:val="007A306C"/>
    <w:rsid w:val="007A3355"/>
    <w:rsid w:val="007A362A"/>
    <w:rsid w:val="007A39E0"/>
    <w:rsid w:val="007A4E91"/>
    <w:rsid w:val="007A62F6"/>
    <w:rsid w:val="007A73A2"/>
    <w:rsid w:val="007B053C"/>
    <w:rsid w:val="007B11A9"/>
    <w:rsid w:val="007B1B9A"/>
    <w:rsid w:val="007B1C1E"/>
    <w:rsid w:val="007B2BB4"/>
    <w:rsid w:val="007B50D1"/>
    <w:rsid w:val="007B5DCA"/>
    <w:rsid w:val="007B5E03"/>
    <w:rsid w:val="007B6D76"/>
    <w:rsid w:val="007B73F9"/>
    <w:rsid w:val="007B79B0"/>
    <w:rsid w:val="007C076D"/>
    <w:rsid w:val="007C10D7"/>
    <w:rsid w:val="007C1752"/>
    <w:rsid w:val="007C17FC"/>
    <w:rsid w:val="007C1F87"/>
    <w:rsid w:val="007C4722"/>
    <w:rsid w:val="007C486E"/>
    <w:rsid w:val="007C6F40"/>
    <w:rsid w:val="007C73D6"/>
    <w:rsid w:val="007C757C"/>
    <w:rsid w:val="007D0EF8"/>
    <w:rsid w:val="007D12FD"/>
    <w:rsid w:val="007D2209"/>
    <w:rsid w:val="007D2E97"/>
    <w:rsid w:val="007D31B7"/>
    <w:rsid w:val="007D4731"/>
    <w:rsid w:val="007D4DAF"/>
    <w:rsid w:val="007D60C4"/>
    <w:rsid w:val="007E03F1"/>
    <w:rsid w:val="007E0E66"/>
    <w:rsid w:val="007E108F"/>
    <w:rsid w:val="007E168D"/>
    <w:rsid w:val="007E2151"/>
    <w:rsid w:val="007E36A2"/>
    <w:rsid w:val="007E479C"/>
    <w:rsid w:val="007E4D2B"/>
    <w:rsid w:val="007E5179"/>
    <w:rsid w:val="007E66AD"/>
    <w:rsid w:val="007E688A"/>
    <w:rsid w:val="007E6D65"/>
    <w:rsid w:val="007E6DA7"/>
    <w:rsid w:val="007E71AD"/>
    <w:rsid w:val="007E79D2"/>
    <w:rsid w:val="007E7A54"/>
    <w:rsid w:val="007F0179"/>
    <w:rsid w:val="007F19D1"/>
    <w:rsid w:val="007F1FBB"/>
    <w:rsid w:val="007F2B8E"/>
    <w:rsid w:val="007F30C4"/>
    <w:rsid w:val="007F58A4"/>
    <w:rsid w:val="007F66D3"/>
    <w:rsid w:val="007F6934"/>
    <w:rsid w:val="007F76DD"/>
    <w:rsid w:val="007F7BAE"/>
    <w:rsid w:val="008007D8"/>
    <w:rsid w:val="00801439"/>
    <w:rsid w:val="00801C99"/>
    <w:rsid w:val="00801F30"/>
    <w:rsid w:val="00802620"/>
    <w:rsid w:val="008028A4"/>
    <w:rsid w:val="00802B86"/>
    <w:rsid w:val="0080468A"/>
    <w:rsid w:val="00804AEE"/>
    <w:rsid w:val="008067F0"/>
    <w:rsid w:val="00807C3E"/>
    <w:rsid w:val="00810453"/>
    <w:rsid w:val="00810656"/>
    <w:rsid w:val="00810A4B"/>
    <w:rsid w:val="00810C73"/>
    <w:rsid w:val="00810DC4"/>
    <w:rsid w:val="00810E04"/>
    <w:rsid w:val="00810E97"/>
    <w:rsid w:val="008119C1"/>
    <w:rsid w:val="00812B56"/>
    <w:rsid w:val="00813648"/>
    <w:rsid w:val="00813CD6"/>
    <w:rsid w:val="00813E20"/>
    <w:rsid w:val="0081492F"/>
    <w:rsid w:val="00814D9A"/>
    <w:rsid w:val="008158F8"/>
    <w:rsid w:val="00816050"/>
    <w:rsid w:val="00816F2A"/>
    <w:rsid w:val="008170DC"/>
    <w:rsid w:val="008175FB"/>
    <w:rsid w:val="00817850"/>
    <w:rsid w:val="00817C1B"/>
    <w:rsid w:val="00817EC9"/>
    <w:rsid w:val="00820407"/>
    <w:rsid w:val="008207FF"/>
    <w:rsid w:val="00820D3D"/>
    <w:rsid w:val="008217D7"/>
    <w:rsid w:val="00821997"/>
    <w:rsid w:val="00821F33"/>
    <w:rsid w:val="00821FAB"/>
    <w:rsid w:val="00823542"/>
    <w:rsid w:val="00823EF0"/>
    <w:rsid w:val="008243D3"/>
    <w:rsid w:val="00825100"/>
    <w:rsid w:val="00827ED8"/>
    <w:rsid w:val="00827F8B"/>
    <w:rsid w:val="008302C5"/>
    <w:rsid w:val="00830D1E"/>
    <w:rsid w:val="00830D9C"/>
    <w:rsid w:val="008312C8"/>
    <w:rsid w:val="00832792"/>
    <w:rsid w:val="00832EC9"/>
    <w:rsid w:val="0083367B"/>
    <w:rsid w:val="00833937"/>
    <w:rsid w:val="0083627A"/>
    <w:rsid w:val="008362CB"/>
    <w:rsid w:val="00837FAB"/>
    <w:rsid w:val="008402C2"/>
    <w:rsid w:val="00840479"/>
    <w:rsid w:val="00840D4B"/>
    <w:rsid w:val="00843A98"/>
    <w:rsid w:val="00843BC0"/>
    <w:rsid w:val="00843E8D"/>
    <w:rsid w:val="00845310"/>
    <w:rsid w:val="008456B5"/>
    <w:rsid w:val="00845D1A"/>
    <w:rsid w:val="0084659F"/>
    <w:rsid w:val="00846EC4"/>
    <w:rsid w:val="008475FF"/>
    <w:rsid w:val="0084786C"/>
    <w:rsid w:val="008518F3"/>
    <w:rsid w:val="0085208C"/>
    <w:rsid w:val="0085278F"/>
    <w:rsid w:val="00852BB3"/>
    <w:rsid w:val="0085457A"/>
    <w:rsid w:val="0085687E"/>
    <w:rsid w:val="00861278"/>
    <w:rsid w:val="008615B2"/>
    <w:rsid w:val="008645F3"/>
    <w:rsid w:val="008654DF"/>
    <w:rsid w:val="00865655"/>
    <w:rsid w:val="00865BD5"/>
    <w:rsid w:val="00865D6D"/>
    <w:rsid w:val="00866017"/>
    <w:rsid w:val="00867C75"/>
    <w:rsid w:val="0087010D"/>
    <w:rsid w:val="008709D3"/>
    <w:rsid w:val="008715BE"/>
    <w:rsid w:val="008719DC"/>
    <w:rsid w:val="00871AB2"/>
    <w:rsid w:val="00872D3F"/>
    <w:rsid w:val="008740AB"/>
    <w:rsid w:val="00875485"/>
    <w:rsid w:val="00875F28"/>
    <w:rsid w:val="008768CA"/>
    <w:rsid w:val="00876EC6"/>
    <w:rsid w:val="00880CC0"/>
    <w:rsid w:val="00881F69"/>
    <w:rsid w:val="00882F91"/>
    <w:rsid w:val="00884329"/>
    <w:rsid w:val="00884370"/>
    <w:rsid w:val="0088764D"/>
    <w:rsid w:val="008913FE"/>
    <w:rsid w:val="00892857"/>
    <w:rsid w:val="00892B9C"/>
    <w:rsid w:val="00893A41"/>
    <w:rsid w:val="008940F6"/>
    <w:rsid w:val="00895C04"/>
    <w:rsid w:val="0089687A"/>
    <w:rsid w:val="00897614"/>
    <w:rsid w:val="008A0051"/>
    <w:rsid w:val="008A0239"/>
    <w:rsid w:val="008A050A"/>
    <w:rsid w:val="008A1EE1"/>
    <w:rsid w:val="008A2B92"/>
    <w:rsid w:val="008A5059"/>
    <w:rsid w:val="008A68AA"/>
    <w:rsid w:val="008A6AB3"/>
    <w:rsid w:val="008A7413"/>
    <w:rsid w:val="008A7812"/>
    <w:rsid w:val="008A7E14"/>
    <w:rsid w:val="008B0546"/>
    <w:rsid w:val="008B098E"/>
    <w:rsid w:val="008B0C68"/>
    <w:rsid w:val="008B0CDF"/>
    <w:rsid w:val="008B167F"/>
    <w:rsid w:val="008B2788"/>
    <w:rsid w:val="008B4321"/>
    <w:rsid w:val="008B49A3"/>
    <w:rsid w:val="008B63D2"/>
    <w:rsid w:val="008B6F9C"/>
    <w:rsid w:val="008B739C"/>
    <w:rsid w:val="008B778D"/>
    <w:rsid w:val="008C18D6"/>
    <w:rsid w:val="008C25A3"/>
    <w:rsid w:val="008C2CC8"/>
    <w:rsid w:val="008C2E28"/>
    <w:rsid w:val="008C3143"/>
    <w:rsid w:val="008C3483"/>
    <w:rsid w:val="008C36CF"/>
    <w:rsid w:val="008C57E4"/>
    <w:rsid w:val="008D025E"/>
    <w:rsid w:val="008D1E15"/>
    <w:rsid w:val="008D2DAC"/>
    <w:rsid w:val="008D4187"/>
    <w:rsid w:val="008D57CD"/>
    <w:rsid w:val="008D74D0"/>
    <w:rsid w:val="008E08FC"/>
    <w:rsid w:val="008E1A9D"/>
    <w:rsid w:val="008E23CA"/>
    <w:rsid w:val="008E24D2"/>
    <w:rsid w:val="008E24E8"/>
    <w:rsid w:val="008E3BED"/>
    <w:rsid w:val="008E42AC"/>
    <w:rsid w:val="008E4440"/>
    <w:rsid w:val="008E4ABD"/>
    <w:rsid w:val="008E5B36"/>
    <w:rsid w:val="008E6F1A"/>
    <w:rsid w:val="008E71E2"/>
    <w:rsid w:val="008F0CB8"/>
    <w:rsid w:val="008F0D99"/>
    <w:rsid w:val="008F1BF1"/>
    <w:rsid w:val="008F21DA"/>
    <w:rsid w:val="008F2B1F"/>
    <w:rsid w:val="008F3B53"/>
    <w:rsid w:val="008F43C2"/>
    <w:rsid w:val="008F478D"/>
    <w:rsid w:val="008F4C04"/>
    <w:rsid w:val="008F4E13"/>
    <w:rsid w:val="008F51FF"/>
    <w:rsid w:val="008F52A4"/>
    <w:rsid w:val="008F561E"/>
    <w:rsid w:val="008F6258"/>
    <w:rsid w:val="008F6659"/>
    <w:rsid w:val="008F69B3"/>
    <w:rsid w:val="008F7AA3"/>
    <w:rsid w:val="00900832"/>
    <w:rsid w:val="009015CB"/>
    <w:rsid w:val="0090180F"/>
    <w:rsid w:val="00901830"/>
    <w:rsid w:val="00901882"/>
    <w:rsid w:val="0090271F"/>
    <w:rsid w:val="00902E23"/>
    <w:rsid w:val="009049C8"/>
    <w:rsid w:val="00904C18"/>
    <w:rsid w:val="00904DA7"/>
    <w:rsid w:val="00905087"/>
    <w:rsid w:val="009050D7"/>
    <w:rsid w:val="00905B4A"/>
    <w:rsid w:val="0090644A"/>
    <w:rsid w:val="00906F52"/>
    <w:rsid w:val="00907E5B"/>
    <w:rsid w:val="009106D2"/>
    <w:rsid w:val="00910E2B"/>
    <w:rsid w:val="00910FF9"/>
    <w:rsid w:val="00912290"/>
    <w:rsid w:val="00912F42"/>
    <w:rsid w:val="0091348E"/>
    <w:rsid w:val="00913C9E"/>
    <w:rsid w:val="00914959"/>
    <w:rsid w:val="00914C6E"/>
    <w:rsid w:val="00914EB7"/>
    <w:rsid w:val="0091591E"/>
    <w:rsid w:val="00917272"/>
    <w:rsid w:val="009178B9"/>
    <w:rsid w:val="00917CCB"/>
    <w:rsid w:val="009212A5"/>
    <w:rsid w:val="00921C73"/>
    <w:rsid w:val="00922333"/>
    <w:rsid w:val="00922650"/>
    <w:rsid w:val="00922F4F"/>
    <w:rsid w:val="009230A7"/>
    <w:rsid w:val="009233EB"/>
    <w:rsid w:val="0092412A"/>
    <w:rsid w:val="0092560C"/>
    <w:rsid w:val="0092561A"/>
    <w:rsid w:val="0092613F"/>
    <w:rsid w:val="009266B3"/>
    <w:rsid w:val="009271A5"/>
    <w:rsid w:val="0092757C"/>
    <w:rsid w:val="00931732"/>
    <w:rsid w:val="009317B3"/>
    <w:rsid w:val="00931813"/>
    <w:rsid w:val="00931C24"/>
    <w:rsid w:val="00932CB5"/>
    <w:rsid w:val="0093366C"/>
    <w:rsid w:val="00933699"/>
    <w:rsid w:val="0093438F"/>
    <w:rsid w:val="009345AF"/>
    <w:rsid w:val="009347F9"/>
    <w:rsid w:val="00934DD7"/>
    <w:rsid w:val="009410A6"/>
    <w:rsid w:val="00942EC2"/>
    <w:rsid w:val="00943C6C"/>
    <w:rsid w:val="00944280"/>
    <w:rsid w:val="00944B88"/>
    <w:rsid w:val="00944D00"/>
    <w:rsid w:val="00945A8B"/>
    <w:rsid w:val="00945C3A"/>
    <w:rsid w:val="009463B0"/>
    <w:rsid w:val="0094678C"/>
    <w:rsid w:val="00946911"/>
    <w:rsid w:val="00947504"/>
    <w:rsid w:val="00950CC1"/>
    <w:rsid w:val="00950E97"/>
    <w:rsid w:val="00951A3C"/>
    <w:rsid w:val="009521AA"/>
    <w:rsid w:val="00955677"/>
    <w:rsid w:val="00955DAC"/>
    <w:rsid w:val="00956570"/>
    <w:rsid w:val="0095775F"/>
    <w:rsid w:val="00960267"/>
    <w:rsid w:val="00960CD2"/>
    <w:rsid w:val="00961842"/>
    <w:rsid w:val="00962279"/>
    <w:rsid w:val="009632DB"/>
    <w:rsid w:val="0096376A"/>
    <w:rsid w:val="00963906"/>
    <w:rsid w:val="00964C96"/>
    <w:rsid w:val="00964F5F"/>
    <w:rsid w:val="0096532B"/>
    <w:rsid w:val="00966E8D"/>
    <w:rsid w:val="00966EB9"/>
    <w:rsid w:val="00967363"/>
    <w:rsid w:val="00967E97"/>
    <w:rsid w:val="00970B32"/>
    <w:rsid w:val="0097222E"/>
    <w:rsid w:val="00972B03"/>
    <w:rsid w:val="0097339E"/>
    <w:rsid w:val="00973922"/>
    <w:rsid w:val="00974C6A"/>
    <w:rsid w:val="00974CF7"/>
    <w:rsid w:val="00974EE4"/>
    <w:rsid w:val="00976971"/>
    <w:rsid w:val="00982344"/>
    <w:rsid w:val="00982AF1"/>
    <w:rsid w:val="00984230"/>
    <w:rsid w:val="00985BC9"/>
    <w:rsid w:val="00985C60"/>
    <w:rsid w:val="00986537"/>
    <w:rsid w:val="0098672A"/>
    <w:rsid w:val="00986EFE"/>
    <w:rsid w:val="00987BD5"/>
    <w:rsid w:val="00990792"/>
    <w:rsid w:val="009918A3"/>
    <w:rsid w:val="009918F8"/>
    <w:rsid w:val="00991FEB"/>
    <w:rsid w:val="00992449"/>
    <w:rsid w:val="0099281E"/>
    <w:rsid w:val="009932FA"/>
    <w:rsid w:val="0099334C"/>
    <w:rsid w:val="009935FA"/>
    <w:rsid w:val="00994DB2"/>
    <w:rsid w:val="00995B90"/>
    <w:rsid w:val="00995BCC"/>
    <w:rsid w:val="00996305"/>
    <w:rsid w:val="00996BED"/>
    <w:rsid w:val="00996ED7"/>
    <w:rsid w:val="0099779E"/>
    <w:rsid w:val="00997BEC"/>
    <w:rsid w:val="009A009C"/>
    <w:rsid w:val="009A2718"/>
    <w:rsid w:val="009A30B4"/>
    <w:rsid w:val="009A4838"/>
    <w:rsid w:val="009A4C82"/>
    <w:rsid w:val="009A4CE6"/>
    <w:rsid w:val="009A66EB"/>
    <w:rsid w:val="009B1311"/>
    <w:rsid w:val="009B2334"/>
    <w:rsid w:val="009B330A"/>
    <w:rsid w:val="009B4486"/>
    <w:rsid w:val="009B4B05"/>
    <w:rsid w:val="009B64FB"/>
    <w:rsid w:val="009C002C"/>
    <w:rsid w:val="009C0538"/>
    <w:rsid w:val="009C1CE2"/>
    <w:rsid w:val="009C22CD"/>
    <w:rsid w:val="009C4666"/>
    <w:rsid w:val="009C4994"/>
    <w:rsid w:val="009C546D"/>
    <w:rsid w:val="009C6E10"/>
    <w:rsid w:val="009C7F48"/>
    <w:rsid w:val="009D19A4"/>
    <w:rsid w:val="009D1B66"/>
    <w:rsid w:val="009D1FF1"/>
    <w:rsid w:val="009D207C"/>
    <w:rsid w:val="009D2A78"/>
    <w:rsid w:val="009D4216"/>
    <w:rsid w:val="009E05D5"/>
    <w:rsid w:val="009E09A5"/>
    <w:rsid w:val="009E274C"/>
    <w:rsid w:val="009E3073"/>
    <w:rsid w:val="009E4B1C"/>
    <w:rsid w:val="009E6A7C"/>
    <w:rsid w:val="009E6C96"/>
    <w:rsid w:val="009E7FF4"/>
    <w:rsid w:val="009F00CC"/>
    <w:rsid w:val="009F1ACF"/>
    <w:rsid w:val="009F26F2"/>
    <w:rsid w:val="009F3157"/>
    <w:rsid w:val="009F37B7"/>
    <w:rsid w:val="009F41E8"/>
    <w:rsid w:val="009F5D35"/>
    <w:rsid w:val="009F6716"/>
    <w:rsid w:val="009F6E34"/>
    <w:rsid w:val="00A01540"/>
    <w:rsid w:val="00A0258F"/>
    <w:rsid w:val="00A025EF"/>
    <w:rsid w:val="00A026F9"/>
    <w:rsid w:val="00A05A25"/>
    <w:rsid w:val="00A05F9B"/>
    <w:rsid w:val="00A061A3"/>
    <w:rsid w:val="00A06BB1"/>
    <w:rsid w:val="00A101B9"/>
    <w:rsid w:val="00A10C14"/>
    <w:rsid w:val="00A10F02"/>
    <w:rsid w:val="00A11303"/>
    <w:rsid w:val="00A11551"/>
    <w:rsid w:val="00A119BA"/>
    <w:rsid w:val="00A12B17"/>
    <w:rsid w:val="00A155E6"/>
    <w:rsid w:val="00A15DCB"/>
    <w:rsid w:val="00A164B4"/>
    <w:rsid w:val="00A16A0C"/>
    <w:rsid w:val="00A200D6"/>
    <w:rsid w:val="00A2013D"/>
    <w:rsid w:val="00A2040B"/>
    <w:rsid w:val="00A20A2D"/>
    <w:rsid w:val="00A20E45"/>
    <w:rsid w:val="00A2146F"/>
    <w:rsid w:val="00A21837"/>
    <w:rsid w:val="00A23A46"/>
    <w:rsid w:val="00A249F3"/>
    <w:rsid w:val="00A24C13"/>
    <w:rsid w:val="00A25133"/>
    <w:rsid w:val="00A26292"/>
    <w:rsid w:val="00A26663"/>
    <w:rsid w:val="00A27DBF"/>
    <w:rsid w:val="00A27EDA"/>
    <w:rsid w:val="00A341A2"/>
    <w:rsid w:val="00A3516E"/>
    <w:rsid w:val="00A35201"/>
    <w:rsid w:val="00A36E02"/>
    <w:rsid w:val="00A4043D"/>
    <w:rsid w:val="00A404B1"/>
    <w:rsid w:val="00A41C9C"/>
    <w:rsid w:val="00A4341F"/>
    <w:rsid w:val="00A4366B"/>
    <w:rsid w:val="00A45440"/>
    <w:rsid w:val="00A470A3"/>
    <w:rsid w:val="00A47AF2"/>
    <w:rsid w:val="00A5034F"/>
    <w:rsid w:val="00A50448"/>
    <w:rsid w:val="00A5281D"/>
    <w:rsid w:val="00A52CB7"/>
    <w:rsid w:val="00A53724"/>
    <w:rsid w:val="00A540C2"/>
    <w:rsid w:val="00A54157"/>
    <w:rsid w:val="00A57DD5"/>
    <w:rsid w:val="00A57F72"/>
    <w:rsid w:val="00A6019B"/>
    <w:rsid w:val="00A6061D"/>
    <w:rsid w:val="00A60867"/>
    <w:rsid w:val="00A60AD1"/>
    <w:rsid w:val="00A610AD"/>
    <w:rsid w:val="00A64683"/>
    <w:rsid w:val="00A67B0A"/>
    <w:rsid w:val="00A67D65"/>
    <w:rsid w:val="00A70328"/>
    <w:rsid w:val="00A7098C"/>
    <w:rsid w:val="00A72E5A"/>
    <w:rsid w:val="00A73156"/>
    <w:rsid w:val="00A73658"/>
    <w:rsid w:val="00A73FF6"/>
    <w:rsid w:val="00A74166"/>
    <w:rsid w:val="00A741F6"/>
    <w:rsid w:val="00A74B69"/>
    <w:rsid w:val="00A74F15"/>
    <w:rsid w:val="00A756EB"/>
    <w:rsid w:val="00A75823"/>
    <w:rsid w:val="00A75B46"/>
    <w:rsid w:val="00A7634E"/>
    <w:rsid w:val="00A76688"/>
    <w:rsid w:val="00A7736B"/>
    <w:rsid w:val="00A8058B"/>
    <w:rsid w:val="00A81B51"/>
    <w:rsid w:val="00A82346"/>
    <w:rsid w:val="00A831FD"/>
    <w:rsid w:val="00A837DA"/>
    <w:rsid w:val="00A84776"/>
    <w:rsid w:val="00A86A65"/>
    <w:rsid w:val="00A86DC5"/>
    <w:rsid w:val="00A913EA"/>
    <w:rsid w:val="00A91BE8"/>
    <w:rsid w:val="00A93B5E"/>
    <w:rsid w:val="00A93CF9"/>
    <w:rsid w:val="00A93F95"/>
    <w:rsid w:val="00A93FDF"/>
    <w:rsid w:val="00A94BE1"/>
    <w:rsid w:val="00A94C45"/>
    <w:rsid w:val="00A95051"/>
    <w:rsid w:val="00A95F44"/>
    <w:rsid w:val="00A95F52"/>
    <w:rsid w:val="00A96C53"/>
    <w:rsid w:val="00A96C8A"/>
    <w:rsid w:val="00A96EA6"/>
    <w:rsid w:val="00A97866"/>
    <w:rsid w:val="00A97C16"/>
    <w:rsid w:val="00A97F7B"/>
    <w:rsid w:val="00AA0FEA"/>
    <w:rsid w:val="00AA217B"/>
    <w:rsid w:val="00AA547D"/>
    <w:rsid w:val="00AA5D3A"/>
    <w:rsid w:val="00AA64AC"/>
    <w:rsid w:val="00AA64D5"/>
    <w:rsid w:val="00AA773C"/>
    <w:rsid w:val="00AA79BA"/>
    <w:rsid w:val="00AA7ACC"/>
    <w:rsid w:val="00AA7BC7"/>
    <w:rsid w:val="00AB024A"/>
    <w:rsid w:val="00AB2AAA"/>
    <w:rsid w:val="00AB36EF"/>
    <w:rsid w:val="00AB3910"/>
    <w:rsid w:val="00AB3CF6"/>
    <w:rsid w:val="00AB3EA7"/>
    <w:rsid w:val="00AB3F4B"/>
    <w:rsid w:val="00AB42B8"/>
    <w:rsid w:val="00AB4493"/>
    <w:rsid w:val="00AB7AF6"/>
    <w:rsid w:val="00AC084B"/>
    <w:rsid w:val="00AC21A8"/>
    <w:rsid w:val="00AC25EF"/>
    <w:rsid w:val="00AC2985"/>
    <w:rsid w:val="00AC3154"/>
    <w:rsid w:val="00AC68C6"/>
    <w:rsid w:val="00AD0432"/>
    <w:rsid w:val="00AD1EC9"/>
    <w:rsid w:val="00AD3857"/>
    <w:rsid w:val="00AD4FAA"/>
    <w:rsid w:val="00AD52C6"/>
    <w:rsid w:val="00AD76BD"/>
    <w:rsid w:val="00AD7B1D"/>
    <w:rsid w:val="00AE011A"/>
    <w:rsid w:val="00AE1454"/>
    <w:rsid w:val="00AE1C91"/>
    <w:rsid w:val="00AE1DDE"/>
    <w:rsid w:val="00AE3178"/>
    <w:rsid w:val="00AE32ED"/>
    <w:rsid w:val="00AE3E79"/>
    <w:rsid w:val="00AE437D"/>
    <w:rsid w:val="00AE4654"/>
    <w:rsid w:val="00AE4730"/>
    <w:rsid w:val="00AE4991"/>
    <w:rsid w:val="00AE4B4F"/>
    <w:rsid w:val="00AE4CA2"/>
    <w:rsid w:val="00AE5561"/>
    <w:rsid w:val="00AE6F06"/>
    <w:rsid w:val="00AE7428"/>
    <w:rsid w:val="00AE75EF"/>
    <w:rsid w:val="00AE7C09"/>
    <w:rsid w:val="00AF043C"/>
    <w:rsid w:val="00AF0E9E"/>
    <w:rsid w:val="00AF131E"/>
    <w:rsid w:val="00AF17D4"/>
    <w:rsid w:val="00AF26F0"/>
    <w:rsid w:val="00AF391A"/>
    <w:rsid w:val="00AF3EDB"/>
    <w:rsid w:val="00AF489B"/>
    <w:rsid w:val="00AF4D62"/>
    <w:rsid w:val="00B00467"/>
    <w:rsid w:val="00B0053B"/>
    <w:rsid w:val="00B005F6"/>
    <w:rsid w:val="00B00844"/>
    <w:rsid w:val="00B01BD8"/>
    <w:rsid w:val="00B02A74"/>
    <w:rsid w:val="00B02C8C"/>
    <w:rsid w:val="00B0351C"/>
    <w:rsid w:val="00B03EBB"/>
    <w:rsid w:val="00B04F8F"/>
    <w:rsid w:val="00B05DFA"/>
    <w:rsid w:val="00B06593"/>
    <w:rsid w:val="00B07C76"/>
    <w:rsid w:val="00B07FD1"/>
    <w:rsid w:val="00B1057B"/>
    <w:rsid w:val="00B1091D"/>
    <w:rsid w:val="00B10FED"/>
    <w:rsid w:val="00B1166D"/>
    <w:rsid w:val="00B13809"/>
    <w:rsid w:val="00B13DDB"/>
    <w:rsid w:val="00B143EA"/>
    <w:rsid w:val="00B14599"/>
    <w:rsid w:val="00B150AE"/>
    <w:rsid w:val="00B15449"/>
    <w:rsid w:val="00B15E6C"/>
    <w:rsid w:val="00B1640F"/>
    <w:rsid w:val="00B16C89"/>
    <w:rsid w:val="00B17A42"/>
    <w:rsid w:val="00B20179"/>
    <w:rsid w:val="00B205C4"/>
    <w:rsid w:val="00B22BE1"/>
    <w:rsid w:val="00B23124"/>
    <w:rsid w:val="00B24280"/>
    <w:rsid w:val="00B254DA"/>
    <w:rsid w:val="00B26300"/>
    <w:rsid w:val="00B2761E"/>
    <w:rsid w:val="00B309BA"/>
    <w:rsid w:val="00B30BA6"/>
    <w:rsid w:val="00B3205C"/>
    <w:rsid w:val="00B33B64"/>
    <w:rsid w:val="00B35071"/>
    <w:rsid w:val="00B35AEC"/>
    <w:rsid w:val="00B36091"/>
    <w:rsid w:val="00B37290"/>
    <w:rsid w:val="00B40EFE"/>
    <w:rsid w:val="00B41F2D"/>
    <w:rsid w:val="00B42E37"/>
    <w:rsid w:val="00B42FD4"/>
    <w:rsid w:val="00B43D91"/>
    <w:rsid w:val="00B43E1C"/>
    <w:rsid w:val="00B44716"/>
    <w:rsid w:val="00B45477"/>
    <w:rsid w:val="00B468C9"/>
    <w:rsid w:val="00B46FB4"/>
    <w:rsid w:val="00B4731A"/>
    <w:rsid w:val="00B47DAC"/>
    <w:rsid w:val="00B508C6"/>
    <w:rsid w:val="00B508ED"/>
    <w:rsid w:val="00B52000"/>
    <w:rsid w:val="00B5202A"/>
    <w:rsid w:val="00B535F1"/>
    <w:rsid w:val="00B55245"/>
    <w:rsid w:val="00B61FF0"/>
    <w:rsid w:val="00B625F6"/>
    <w:rsid w:val="00B62B7B"/>
    <w:rsid w:val="00B63335"/>
    <w:rsid w:val="00B6383F"/>
    <w:rsid w:val="00B651E8"/>
    <w:rsid w:val="00B65B5A"/>
    <w:rsid w:val="00B6602D"/>
    <w:rsid w:val="00B663FB"/>
    <w:rsid w:val="00B66A23"/>
    <w:rsid w:val="00B66F18"/>
    <w:rsid w:val="00B66F99"/>
    <w:rsid w:val="00B70544"/>
    <w:rsid w:val="00B712BD"/>
    <w:rsid w:val="00B71F1D"/>
    <w:rsid w:val="00B7253A"/>
    <w:rsid w:val="00B72A20"/>
    <w:rsid w:val="00B72AE4"/>
    <w:rsid w:val="00B72FB5"/>
    <w:rsid w:val="00B73983"/>
    <w:rsid w:val="00B73C02"/>
    <w:rsid w:val="00B74E4F"/>
    <w:rsid w:val="00B750FB"/>
    <w:rsid w:val="00B7523D"/>
    <w:rsid w:val="00B758D8"/>
    <w:rsid w:val="00B76B70"/>
    <w:rsid w:val="00B76BC9"/>
    <w:rsid w:val="00B77C53"/>
    <w:rsid w:val="00B800DF"/>
    <w:rsid w:val="00B80E84"/>
    <w:rsid w:val="00B8178C"/>
    <w:rsid w:val="00B838E6"/>
    <w:rsid w:val="00B84348"/>
    <w:rsid w:val="00B844DE"/>
    <w:rsid w:val="00B848CA"/>
    <w:rsid w:val="00B8531A"/>
    <w:rsid w:val="00B85A33"/>
    <w:rsid w:val="00B8658B"/>
    <w:rsid w:val="00B872E1"/>
    <w:rsid w:val="00B87E6E"/>
    <w:rsid w:val="00B90CED"/>
    <w:rsid w:val="00B91B9B"/>
    <w:rsid w:val="00B91C0D"/>
    <w:rsid w:val="00B92AC3"/>
    <w:rsid w:val="00B9320F"/>
    <w:rsid w:val="00B9321F"/>
    <w:rsid w:val="00B938B6"/>
    <w:rsid w:val="00B93AF0"/>
    <w:rsid w:val="00B93BD7"/>
    <w:rsid w:val="00B93C80"/>
    <w:rsid w:val="00B94313"/>
    <w:rsid w:val="00B948E3"/>
    <w:rsid w:val="00B94928"/>
    <w:rsid w:val="00B9514C"/>
    <w:rsid w:val="00B95276"/>
    <w:rsid w:val="00B9530C"/>
    <w:rsid w:val="00B95E40"/>
    <w:rsid w:val="00B97097"/>
    <w:rsid w:val="00B97B5F"/>
    <w:rsid w:val="00BA0208"/>
    <w:rsid w:val="00BA32ED"/>
    <w:rsid w:val="00BA35FC"/>
    <w:rsid w:val="00BA3981"/>
    <w:rsid w:val="00BA4BEB"/>
    <w:rsid w:val="00BA58EA"/>
    <w:rsid w:val="00BA5A1F"/>
    <w:rsid w:val="00BA60D7"/>
    <w:rsid w:val="00BA676E"/>
    <w:rsid w:val="00BA67AA"/>
    <w:rsid w:val="00BA75AB"/>
    <w:rsid w:val="00BA7C07"/>
    <w:rsid w:val="00BB01D3"/>
    <w:rsid w:val="00BB0819"/>
    <w:rsid w:val="00BB10E6"/>
    <w:rsid w:val="00BB1750"/>
    <w:rsid w:val="00BB1C4F"/>
    <w:rsid w:val="00BB209C"/>
    <w:rsid w:val="00BB20A2"/>
    <w:rsid w:val="00BB2666"/>
    <w:rsid w:val="00BB2910"/>
    <w:rsid w:val="00BB39BE"/>
    <w:rsid w:val="00BB3F3A"/>
    <w:rsid w:val="00BB5D0C"/>
    <w:rsid w:val="00BB62DC"/>
    <w:rsid w:val="00BB6479"/>
    <w:rsid w:val="00BB66CF"/>
    <w:rsid w:val="00BC0229"/>
    <w:rsid w:val="00BC047B"/>
    <w:rsid w:val="00BC0F7D"/>
    <w:rsid w:val="00BC14ED"/>
    <w:rsid w:val="00BC155D"/>
    <w:rsid w:val="00BC23C9"/>
    <w:rsid w:val="00BC25E7"/>
    <w:rsid w:val="00BC26F3"/>
    <w:rsid w:val="00BC2B78"/>
    <w:rsid w:val="00BC3416"/>
    <w:rsid w:val="00BC3F82"/>
    <w:rsid w:val="00BC3FE6"/>
    <w:rsid w:val="00BC3FFD"/>
    <w:rsid w:val="00BC4A11"/>
    <w:rsid w:val="00BC5AAA"/>
    <w:rsid w:val="00BC76ED"/>
    <w:rsid w:val="00BD0445"/>
    <w:rsid w:val="00BD09BB"/>
    <w:rsid w:val="00BD180E"/>
    <w:rsid w:val="00BD3004"/>
    <w:rsid w:val="00BD34F1"/>
    <w:rsid w:val="00BD4054"/>
    <w:rsid w:val="00BD5BD1"/>
    <w:rsid w:val="00BD6600"/>
    <w:rsid w:val="00BD668A"/>
    <w:rsid w:val="00BD779D"/>
    <w:rsid w:val="00BE0323"/>
    <w:rsid w:val="00BE0385"/>
    <w:rsid w:val="00BE08D9"/>
    <w:rsid w:val="00BE1462"/>
    <w:rsid w:val="00BE232A"/>
    <w:rsid w:val="00BE2447"/>
    <w:rsid w:val="00BE244D"/>
    <w:rsid w:val="00BE341D"/>
    <w:rsid w:val="00BE4C50"/>
    <w:rsid w:val="00BE58C0"/>
    <w:rsid w:val="00BE6138"/>
    <w:rsid w:val="00BE668E"/>
    <w:rsid w:val="00BE7BDB"/>
    <w:rsid w:val="00BF0386"/>
    <w:rsid w:val="00BF0C38"/>
    <w:rsid w:val="00BF1BC4"/>
    <w:rsid w:val="00BF1F5C"/>
    <w:rsid w:val="00BF222F"/>
    <w:rsid w:val="00BF4266"/>
    <w:rsid w:val="00BF4C16"/>
    <w:rsid w:val="00BF4F52"/>
    <w:rsid w:val="00BF538A"/>
    <w:rsid w:val="00BF6AD7"/>
    <w:rsid w:val="00BF6CF6"/>
    <w:rsid w:val="00BF7949"/>
    <w:rsid w:val="00C00546"/>
    <w:rsid w:val="00C00718"/>
    <w:rsid w:val="00C02684"/>
    <w:rsid w:val="00C0345D"/>
    <w:rsid w:val="00C038E4"/>
    <w:rsid w:val="00C05793"/>
    <w:rsid w:val="00C05C59"/>
    <w:rsid w:val="00C05F71"/>
    <w:rsid w:val="00C100A4"/>
    <w:rsid w:val="00C13C01"/>
    <w:rsid w:val="00C14044"/>
    <w:rsid w:val="00C1541F"/>
    <w:rsid w:val="00C15481"/>
    <w:rsid w:val="00C174D8"/>
    <w:rsid w:val="00C17701"/>
    <w:rsid w:val="00C17EF4"/>
    <w:rsid w:val="00C17F37"/>
    <w:rsid w:val="00C20065"/>
    <w:rsid w:val="00C2232F"/>
    <w:rsid w:val="00C226B3"/>
    <w:rsid w:val="00C238DD"/>
    <w:rsid w:val="00C243A6"/>
    <w:rsid w:val="00C24C5F"/>
    <w:rsid w:val="00C26BED"/>
    <w:rsid w:val="00C270D6"/>
    <w:rsid w:val="00C3017E"/>
    <w:rsid w:val="00C31A7B"/>
    <w:rsid w:val="00C31AE7"/>
    <w:rsid w:val="00C32C24"/>
    <w:rsid w:val="00C33079"/>
    <w:rsid w:val="00C33851"/>
    <w:rsid w:val="00C33D84"/>
    <w:rsid w:val="00C34BD8"/>
    <w:rsid w:val="00C359C5"/>
    <w:rsid w:val="00C35B56"/>
    <w:rsid w:val="00C43E15"/>
    <w:rsid w:val="00C43EB6"/>
    <w:rsid w:val="00C4410A"/>
    <w:rsid w:val="00C44274"/>
    <w:rsid w:val="00C44372"/>
    <w:rsid w:val="00C444F1"/>
    <w:rsid w:val="00C45028"/>
    <w:rsid w:val="00C45167"/>
    <w:rsid w:val="00C45231"/>
    <w:rsid w:val="00C453EA"/>
    <w:rsid w:val="00C45888"/>
    <w:rsid w:val="00C463CE"/>
    <w:rsid w:val="00C46A31"/>
    <w:rsid w:val="00C4783A"/>
    <w:rsid w:val="00C47B88"/>
    <w:rsid w:val="00C501F9"/>
    <w:rsid w:val="00C506CC"/>
    <w:rsid w:val="00C50773"/>
    <w:rsid w:val="00C50A67"/>
    <w:rsid w:val="00C50AEB"/>
    <w:rsid w:val="00C50BB8"/>
    <w:rsid w:val="00C512DF"/>
    <w:rsid w:val="00C5195E"/>
    <w:rsid w:val="00C52220"/>
    <w:rsid w:val="00C52CCE"/>
    <w:rsid w:val="00C52E46"/>
    <w:rsid w:val="00C5506B"/>
    <w:rsid w:val="00C55521"/>
    <w:rsid w:val="00C55789"/>
    <w:rsid w:val="00C55868"/>
    <w:rsid w:val="00C56D20"/>
    <w:rsid w:val="00C56E8F"/>
    <w:rsid w:val="00C57568"/>
    <w:rsid w:val="00C575C3"/>
    <w:rsid w:val="00C577C1"/>
    <w:rsid w:val="00C6076A"/>
    <w:rsid w:val="00C60E59"/>
    <w:rsid w:val="00C62E5E"/>
    <w:rsid w:val="00C632F7"/>
    <w:rsid w:val="00C63B46"/>
    <w:rsid w:val="00C63BEF"/>
    <w:rsid w:val="00C64785"/>
    <w:rsid w:val="00C668CE"/>
    <w:rsid w:val="00C66BDF"/>
    <w:rsid w:val="00C66CA7"/>
    <w:rsid w:val="00C708C6"/>
    <w:rsid w:val="00C70BD1"/>
    <w:rsid w:val="00C72833"/>
    <w:rsid w:val="00C72871"/>
    <w:rsid w:val="00C72C27"/>
    <w:rsid w:val="00C72D5C"/>
    <w:rsid w:val="00C73017"/>
    <w:rsid w:val="00C734ED"/>
    <w:rsid w:val="00C73C32"/>
    <w:rsid w:val="00C73D6F"/>
    <w:rsid w:val="00C7465A"/>
    <w:rsid w:val="00C747E9"/>
    <w:rsid w:val="00C7489F"/>
    <w:rsid w:val="00C74C55"/>
    <w:rsid w:val="00C755DA"/>
    <w:rsid w:val="00C75914"/>
    <w:rsid w:val="00C75C36"/>
    <w:rsid w:val="00C764D9"/>
    <w:rsid w:val="00C768AF"/>
    <w:rsid w:val="00C77C43"/>
    <w:rsid w:val="00C77E79"/>
    <w:rsid w:val="00C81D35"/>
    <w:rsid w:val="00C834E3"/>
    <w:rsid w:val="00C834F3"/>
    <w:rsid w:val="00C83A29"/>
    <w:rsid w:val="00C86364"/>
    <w:rsid w:val="00C86B39"/>
    <w:rsid w:val="00C86E89"/>
    <w:rsid w:val="00C87092"/>
    <w:rsid w:val="00C87230"/>
    <w:rsid w:val="00C901E4"/>
    <w:rsid w:val="00C90DFC"/>
    <w:rsid w:val="00C917EC"/>
    <w:rsid w:val="00C93F40"/>
    <w:rsid w:val="00C94552"/>
    <w:rsid w:val="00C953C8"/>
    <w:rsid w:val="00C95E8B"/>
    <w:rsid w:val="00C96050"/>
    <w:rsid w:val="00C9660E"/>
    <w:rsid w:val="00CA0953"/>
    <w:rsid w:val="00CA10DB"/>
    <w:rsid w:val="00CA12BA"/>
    <w:rsid w:val="00CA18A2"/>
    <w:rsid w:val="00CA2179"/>
    <w:rsid w:val="00CA3D0C"/>
    <w:rsid w:val="00CA4359"/>
    <w:rsid w:val="00CA48E4"/>
    <w:rsid w:val="00CA50A4"/>
    <w:rsid w:val="00CA6FC7"/>
    <w:rsid w:val="00CB0C54"/>
    <w:rsid w:val="00CB1835"/>
    <w:rsid w:val="00CB1D29"/>
    <w:rsid w:val="00CB2838"/>
    <w:rsid w:val="00CB352A"/>
    <w:rsid w:val="00CB39AA"/>
    <w:rsid w:val="00CB40C2"/>
    <w:rsid w:val="00CB4510"/>
    <w:rsid w:val="00CB46C0"/>
    <w:rsid w:val="00CB4C25"/>
    <w:rsid w:val="00CB5B85"/>
    <w:rsid w:val="00CB5EEF"/>
    <w:rsid w:val="00CB6A62"/>
    <w:rsid w:val="00CB6C51"/>
    <w:rsid w:val="00CC07C5"/>
    <w:rsid w:val="00CC177D"/>
    <w:rsid w:val="00CC23AE"/>
    <w:rsid w:val="00CC2F41"/>
    <w:rsid w:val="00CC41AD"/>
    <w:rsid w:val="00CC4FE5"/>
    <w:rsid w:val="00CC6C0C"/>
    <w:rsid w:val="00CC77F8"/>
    <w:rsid w:val="00CD06BB"/>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04E"/>
    <w:rsid w:val="00CD75B1"/>
    <w:rsid w:val="00CE16F5"/>
    <w:rsid w:val="00CE1A10"/>
    <w:rsid w:val="00CE4860"/>
    <w:rsid w:val="00CE5424"/>
    <w:rsid w:val="00CE6340"/>
    <w:rsid w:val="00CE759B"/>
    <w:rsid w:val="00CE7C01"/>
    <w:rsid w:val="00CF0ED7"/>
    <w:rsid w:val="00CF1E07"/>
    <w:rsid w:val="00CF5B0A"/>
    <w:rsid w:val="00CF6BA1"/>
    <w:rsid w:val="00D0031A"/>
    <w:rsid w:val="00D00A15"/>
    <w:rsid w:val="00D00D8C"/>
    <w:rsid w:val="00D01972"/>
    <w:rsid w:val="00D028FA"/>
    <w:rsid w:val="00D03537"/>
    <w:rsid w:val="00D03BE0"/>
    <w:rsid w:val="00D040D8"/>
    <w:rsid w:val="00D046D4"/>
    <w:rsid w:val="00D047C6"/>
    <w:rsid w:val="00D0508D"/>
    <w:rsid w:val="00D05204"/>
    <w:rsid w:val="00D059F6"/>
    <w:rsid w:val="00D05D37"/>
    <w:rsid w:val="00D06181"/>
    <w:rsid w:val="00D0650B"/>
    <w:rsid w:val="00D07CE8"/>
    <w:rsid w:val="00D10841"/>
    <w:rsid w:val="00D10B1F"/>
    <w:rsid w:val="00D112A1"/>
    <w:rsid w:val="00D12B80"/>
    <w:rsid w:val="00D143AD"/>
    <w:rsid w:val="00D149BC"/>
    <w:rsid w:val="00D14E79"/>
    <w:rsid w:val="00D151E6"/>
    <w:rsid w:val="00D15ED3"/>
    <w:rsid w:val="00D16589"/>
    <w:rsid w:val="00D1788F"/>
    <w:rsid w:val="00D17BC3"/>
    <w:rsid w:val="00D21CF8"/>
    <w:rsid w:val="00D21DBB"/>
    <w:rsid w:val="00D23BD2"/>
    <w:rsid w:val="00D24167"/>
    <w:rsid w:val="00D24643"/>
    <w:rsid w:val="00D252AE"/>
    <w:rsid w:val="00D25FB5"/>
    <w:rsid w:val="00D27BE0"/>
    <w:rsid w:val="00D32A88"/>
    <w:rsid w:val="00D3352B"/>
    <w:rsid w:val="00D33A50"/>
    <w:rsid w:val="00D33C8D"/>
    <w:rsid w:val="00D3409F"/>
    <w:rsid w:val="00D3443E"/>
    <w:rsid w:val="00D34507"/>
    <w:rsid w:val="00D34689"/>
    <w:rsid w:val="00D34E4F"/>
    <w:rsid w:val="00D36077"/>
    <w:rsid w:val="00D36CC3"/>
    <w:rsid w:val="00D41BD4"/>
    <w:rsid w:val="00D425F8"/>
    <w:rsid w:val="00D42BD1"/>
    <w:rsid w:val="00D42F4F"/>
    <w:rsid w:val="00D43790"/>
    <w:rsid w:val="00D441A1"/>
    <w:rsid w:val="00D44757"/>
    <w:rsid w:val="00D460B5"/>
    <w:rsid w:val="00D46BBE"/>
    <w:rsid w:val="00D46FFE"/>
    <w:rsid w:val="00D478B1"/>
    <w:rsid w:val="00D5067B"/>
    <w:rsid w:val="00D50B95"/>
    <w:rsid w:val="00D51877"/>
    <w:rsid w:val="00D51B3F"/>
    <w:rsid w:val="00D52B0A"/>
    <w:rsid w:val="00D53247"/>
    <w:rsid w:val="00D53563"/>
    <w:rsid w:val="00D53F1C"/>
    <w:rsid w:val="00D544D4"/>
    <w:rsid w:val="00D558D7"/>
    <w:rsid w:val="00D55C3C"/>
    <w:rsid w:val="00D56AF8"/>
    <w:rsid w:val="00D5711C"/>
    <w:rsid w:val="00D57B90"/>
    <w:rsid w:val="00D57C52"/>
    <w:rsid w:val="00D61236"/>
    <w:rsid w:val="00D61D9F"/>
    <w:rsid w:val="00D62FE7"/>
    <w:rsid w:val="00D63C61"/>
    <w:rsid w:val="00D6539E"/>
    <w:rsid w:val="00D65AFE"/>
    <w:rsid w:val="00D65CD6"/>
    <w:rsid w:val="00D67025"/>
    <w:rsid w:val="00D67CB4"/>
    <w:rsid w:val="00D67F4F"/>
    <w:rsid w:val="00D717A2"/>
    <w:rsid w:val="00D71A3B"/>
    <w:rsid w:val="00D71A5E"/>
    <w:rsid w:val="00D7286E"/>
    <w:rsid w:val="00D72973"/>
    <w:rsid w:val="00D735DC"/>
    <w:rsid w:val="00D7373A"/>
    <w:rsid w:val="00D738D6"/>
    <w:rsid w:val="00D73ABE"/>
    <w:rsid w:val="00D73E25"/>
    <w:rsid w:val="00D7445C"/>
    <w:rsid w:val="00D7530B"/>
    <w:rsid w:val="00D755C5"/>
    <w:rsid w:val="00D755EB"/>
    <w:rsid w:val="00D7580D"/>
    <w:rsid w:val="00D75958"/>
    <w:rsid w:val="00D76F5A"/>
    <w:rsid w:val="00D77F98"/>
    <w:rsid w:val="00D80F88"/>
    <w:rsid w:val="00D82BA5"/>
    <w:rsid w:val="00D83375"/>
    <w:rsid w:val="00D8383E"/>
    <w:rsid w:val="00D8424E"/>
    <w:rsid w:val="00D8474B"/>
    <w:rsid w:val="00D85A38"/>
    <w:rsid w:val="00D874C7"/>
    <w:rsid w:val="00D8773A"/>
    <w:rsid w:val="00D87AE5"/>
    <w:rsid w:val="00D87E00"/>
    <w:rsid w:val="00D9134D"/>
    <w:rsid w:val="00D914AF"/>
    <w:rsid w:val="00D919FF"/>
    <w:rsid w:val="00D92712"/>
    <w:rsid w:val="00D92896"/>
    <w:rsid w:val="00D94033"/>
    <w:rsid w:val="00D944DC"/>
    <w:rsid w:val="00D949C1"/>
    <w:rsid w:val="00D976AF"/>
    <w:rsid w:val="00D97804"/>
    <w:rsid w:val="00DA0DDB"/>
    <w:rsid w:val="00DA1A48"/>
    <w:rsid w:val="00DA1A8C"/>
    <w:rsid w:val="00DA23F9"/>
    <w:rsid w:val="00DA31AA"/>
    <w:rsid w:val="00DA3359"/>
    <w:rsid w:val="00DA4EFA"/>
    <w:rsid w:val="00DA5DCE"/>
    <w:rsid w:val="00DA6E86"/>
    <w:rsid w:val="00DA703D"/>
    <w:rsid w:val="00DA7109"/>
    <w:rsid w:val="00DA77DA"/>
    <w:rsid w:val="00DA785F"/>
    <w:rsid w:val="00DA7A03"/>
    <w:rsid w:val="00DB1818"/>
    <w:rsid w:val="00DB28B0"/>
    <w:rsid w:val="00DB31D7"/>
    <w:rsid w:val="00DB32AC"/>
    <w:rsid w:val="00DB4F54"/>
    <w:rsid w:val="00DB520E"/>
    <w:rsid w:val="00DB5791"/>
    <w:rsid w:val="00DB5C10"/>
    <w:rsid w:val="00DB633B"/>
    <w:rsid w:val="00DB78E1"/>
    <w:rsid w:val="00DC0667"/>
    <w:rsid w:val="00DC092B"/>
    <w:rsid w:val="00DC0D56"/>
    <w:rsid w:val="00DC119D"/>
    <w:rsid w:val="00DC1F46"/>
    <w:rsid w:val="00DC22E4"/>
    <w:rsid w:val="00DC2C0C"/>
    <w:rsid w:val="00DC3096"/>
    <w:rsid w:val="00DC309B"/>
    <w:rsid w:val="00DC32A2"/>
    <w:rsid w:val="00DC35B5"/>
    <w:rsid w:val="00DC4DA2"/>
    <w:rsid w:val="00DC54CE"/>
    <w:rsid w:val="00DC60B9"/>
    <w:rsid w:val="00DC6E64"/>
    <w:rsid w:val="00DD071C"/>
    <w:rsid w:val="00DD1443"/>
    <w:rsid w:val="00DD2939"/>
    <w:rsid w:val="00DD2A4F"/>
    <w:rsid w:val="00DD4829"/>
    <w:rsid w:val="00DD4FD4"/>
    <w:rsid w:val="00DD52A1"/>
    <w:rsid w:val="00DD5375"/>
    <w:rsid w:val="00DD5C6D"/>
    <w:rsid w:val="00DD623B"/>
    <w:rsid w:val="00DD6BFE"/>
    <w:rsid w:val="00DD7053"/>
    <w:rsid w:val="00DD77FF"/>
    <w:rsid w:val="00DE0B89"/>
    <w:rsid w:val="00DE1FAF"/>
    <w:rsid w:val="00DE2A8C"/>
    <w:rsid w:val="00DE43C9"/>
    <w:rsid w:val="00DE4550"/>
    <w:rsid w:val="00DE528B"/>
    <w:rsid w:val="00DE52CD"/>
    <w:rsid w:val="00DE5B4F"/>
    <w:rsid w:val="00DE5C20"/>
    <w:rsid w:val="00DE5F50"/>
    <w:rsid w:val="00DE61EF"/>
    <w:rsid w:val="00DE6AC3"/>
    <w:rsid w:val="00DE775F"/>
    <w:rsid w:val="00DE7FE7"/>
    <w:rsid w:val="00DF2455"/>
    <w:rsid w:val="00DF2B1F"/>
    <w:rsid w:val="00DF3044"/>
    <w:rsid w:val="00DF3698"/>
    <w:rsid w:val="00DF3D8F"/>
    <w:rsid w:val="00DF4120"/>
    <w:rsid w:val="00DF48E3"/>
    <w:rsid w:val="00DF5E7D"/>
    <w:rsid w:val="00DF62CD"/>
    <w:rsid w:val="00DF6DE5"/>
    <w:rsid w:val="00DF732C"/>
    <w:rsid w:val="00E00D6B"/>
    <w:rsid w:val="00E0123C"/>
    <w:rsid w:val="00E016BA"/>
    <w:rsid w:val="00E02909"/>
    <w:rsid w:val="00E02BC9"/>
    <w:rsid w:val="00E03596"/>
    <w:rsid w:val="00E03836"/>
    <w:rsid w:val="00E04659"/>
    <w:rsid w:val="00E048ED"/>
    <w:rsid w:val="00E049AF"/>
    <w:rsid w:val="00E10BBF"/>
    <w:rsid w:val="00E11075"/>
    <w:rsid w:val="00E1151B"/>
    <w:rsid w:val="00E11A47"/>
    <w:rsid w:val="00E11A9E"/>
    <w:rsid w:val="00E11E1F"/>
    <w:rsid w:val="00E13260"/>
    <w:rsid w:val="00E13741"/>
    <w:rsid w:val="00E13954"/>
    <w:rsid w:val="00E139E0"/>
    <w:rsid w:val="00E13EC1"/>
    <w:rsid w:val="00E15912"/>
    <w:rsid w:val="00E16E8E"/>
    <w:rsid w:val="00E16E93"/>
    <w:rsid w:val="00E16FA2"/>
    <w:rsid w:val="00E1746F"/>
    <w:rsid w:val="00E1796F"/>
    <w:rsid w:val="00E17C60"/>
    <w:rsid w:val="00E201AB"/>
    <w:rsid w:val="00E20446"/>
    <w:rsid w:val="00E20ED3"/>
    <w:rsid w:val="00E217D5"/>
    <w:rsid w:val="00E21B3C"/>
    <w:rsid w:val="00E22847"/>
    <w:rsid w:val="00E2293F"/>
    <w:rsid w:val="00E23AF5"/>
    <w:rsid w:val="00E240C3"/>
    <w:rsid w:val="00E2423A"/>
    <w:rsid w:val="00E313A9"/>
    <w:rsid w:val="00E33A0E"/>
    <w:rsid w:val="00E406B8"/>
    <w:rsid w:val="00E41A05"/>
    <w:rsid w:val="00E41FD8"/>
    <w:rsid w:val="00E42A32"/>
    <w:rsid w:val="00E432FB"/>
    <w:rsid w:val="00E43638"/>
    <w:rsid w:val="00E43818"/>
    <w:rsid w:val="00E43D49"/>
    <w:rsid w:val="00E45DA6"/>
    <w:rsid w:val="00E45DBB"/>
    <w:rsid w:val="00E46297"/>
    <w:rsid w:val="00E47286"/>
    <w:rsid w:val="00E510A0"/>
    <w:rsid w:val="00E51DB4"/>
    <w:rsid w:val="00E524F0"/>
    <w:rsid w:val="00E527BB"/>
    <w:rsid w:val="00E53747"/>
    <w:rsid w:val="00E54A3F"/>
    <w:rsid w:val="00E5537D"/>
    <w:rsid w:val="00E55601"/>
    <w:rsid w:val="00E5668D"/>
    <w:rsid w:val="00E577BF"/>
    <w:rsid w:val="00E609F9"/>
    <w:rsid w:val="00E610BF"/>
    <w:rsid w:val="00E62948"/>
    <w:rsid w:val="00E6343C"/>
    <w:rsid w:val="00E64570"/>
    <w:rsid w:val="00E645E6"/>
    <w:rsid w:val="00E6677D"/>
    <w:rsid w:val="00E67C4C"/>
    <w:rsid w:val="00E67CD3"/>
    <w:rsid w:val="00E70ED8"/>
    <w:rsid w:val="00E7199D"/>
    <w:rsid w:val="00E726AA"/>
    <w:rsid w:val="00E7273B"/>
    <w:rsid w:val="00E73215"/>
    <w:rsid w:val="00E75268"/>
    <w:rsid w:val="00E76FB1"/>
    <w:rsid w:val="00E771AA"/>
    <w:rsid w:val="00E77645"/>
    <w:rsid w:val="00E77AC6"/>
    <w:rsid w:val="00E80724"/>
    <w:rsid w:val="00E80AF2"/>
    <w:rsid w:val="00E811C8"/>
    <w:rsid w:val="00E81450"/>
    <w:rsid w:val="00E82C51"/>
    <w:rsid w:val="00E82E0D"/>
    <w:rsid w:val="00E84816"/>
    <w:rsid w:val="00E85B16"/>
    <w:rsid w:val="00E86282"/>
    <w:rsid w:val="00E864A0"/>
    <w:rsid w:val="00E8693A"/>
    <w:rsid w:val="00E869DA"/>
    <w:rsid w:val="00E86B2C"/>
    <w:rsid w:val="00E875F2"/>
    <w:rsid w:val="00E9067D"/>
    <w:rsid w:val="00E9083E"/>
    <w:rsid w:val="00E92431"/>
    <w:rsid w:val="00E93FC5"/>
    <w:rsid w:val="00E94398"/>
    <w:rsid w:val="00E94786"/>
    <w:rsid w:val="00E95D54"/>
    <w:rsid w:val="00EA2249"/>
    <w:rsid w:val="00EA6440"/>
    <w:rsid w:val="00EA68A7"/>
    <w:rsid w:val="00EA7333"/>
    <w:rsid w:val="00EA7B02"/>
    <w:rsid w:val="00EA7C8B"/>
    <w:rsid w:val="00EB1029"/>
    <w:rsid w:val="00EB118D"/>
    <w:rsid w:val="00EB1EEB"/>
    <w:rsid w:val="00EB21D3"/>
    <w:rsid w:val="00EB2F98"/>
    <w:rsid w:val="00EB3024"/>
    <w:rsid w:val="00EB3B47"/>
    <w:rsid w:val="00EB590D"/>
    <w:rsid w:val="00EB6A36"/>
    <w:rsid w:val="00EB705A"/>
    <w:rsid w:val="00EB787A"/>
    <w:rsid w:val="00EB79FD"/>
    <w:rsid w:val="00EC02BB"/>
    <w:rsid w:val="00EC1723"/>
    <w:rsid w:val="00EC24E0"/>
    <w:rsid w:val="00EC25FE"/>
    <w:rsid w:val="00EC2D33"/>
    <w:rsid w:val="00EC2F19"/>
    <w:rsid w:val="00EC2FDD"/>
    <w:rsid w:val="00EC44F3"/>
    <w:rsid w:val="00EC4A25"/>
    <w:rsid w:val="00EC59F3"/>
    <w:rsid w:val="00EC673F"/>
    <w:rsid w:val="00EC69A8"/>
    <w:rsid w:val="00EC6A60"/>
    <w:rsid w:val="00EC7503"/>
    <w:rsid w:val="00ED0626"/>
    <w:rsid w:val="00ED09A3"/>
    <w:rsid w:val="00ED0CBF"/>
    <w:rsid w:val="00ED1352"/>
    <w:rsid w:val="00ED1D79"/>
    <w:rsid w:val="00ED1FEC"/>
    <w:rsid w:val="00ED2199"/>
    <w:rsid w:val="00ED2559"/>
    <w:rsid w:val="00ED3B12"/>
    <w:rsid w:val="00ED43B6"/>
    <w:rsid w:val="00ED44A5"/>
    <w:rsid w:val="00ED5C60"/>
    <w:rsid w:val="00ED6293"/>
    <w:rsid w:val="00ED63AC"/>
    <w:rsid w:val="00ED6992"/>
    <w:rsid w:val="00ED6EAF"/>
    <w:rsid w:val="00ED71C8"/>
    <w:rsid w:val="00ED7205"/>
    <w:rsid w:val="00ED758D"/>
    <w:rsid w:val="00ED7B28"/>
    <w:rsid w:val="00ED7FF8"/>
    <w:rsid w:val="00EE026C"/>
    <w:rsid w:val="00EE0DB2"/>
    <w:rsid w:val="00EE19B4"/>
    <w:rsid w:val="00EE2092"/>
    <w:rsid w:val="00EE212F"/>
    <w:rsid w:val="00EE2286"/>
    <w:rsid w:val="00EE2559"/>
    <w:rsid w:val="00EE3247"/>
    <w:rsid w:val="00EE3E32"/>
    <w:rsid w:val="00EE3FDF"/>
    <w:rsid w:val="00EE4A88"/>
    <w:rsid w:val="00EE646D"/>
    <w:rsid w:val="00EE69FD"/>
    <w:rsid w:val="00EE6CF8"/>
    <w:rsid w:val="00EE7110"/>
    <w:rsid w:val="00EE73FB"/>
    <w:rsid w:val="00EE78F9"/>
    <w:rsid w:val="00EF00A3"/>
    <w:rsid w:val="00EF00CF"/>
    <w:rsid w:val="00EF09A7"/>
    <w:rsid w:val="00EF164D"/>
    <w:rsid w:val="00EF301B"/>
    <w:rsid w:val="00EF30BA"/>
    <w:rsid w:val="00EF3E0D"/>
    <w:rsid w:val="00EF466D"/>
    <w:rsid w:val="00EF6F75"/>
    <w:rsid w:val="00F011FB"/>
    <w:rsid w:val="00F023ED"/>
    <w:rsid w:val="00F025A2"/>
    <w:rsid w:val="00F027CF"/>
    <w:rsid w:val="00F02A19"/>
    <w:rsid w:val="00F039B2"/>
    <w:rsid w:val="00F04712"/>
    <w:rsid w:val="00F04844"/>
    <w:rsid w:val="00F0528B"/>
    <w:rsid w:val="00F07D52"/>
    <w:rsid w:val="00F07FD3"/>
    <w:rsid w:val="00F10D11"/>
    <w:rsid w:val="00F10E0F"/>
    <w:rsid w:val="00F11280"/>
    <w:rsid w:val="00F11C49"/>
    <w:rsid w:val="00F12041"/>
    <w:rsid w:val="00F12882"/>
    <w:rsid w:val="00F134B2"/>
    <w:rsid w:val="00F13A0F"/>
    <w:rsid w:val="00F14F35"/>
    <w:rsid w:val="00F16F04"/>
    <w:rsid w:val="00F20161"/>
    <w:rsid w:val="00F21AEC"/>
    <w:rsid w:val="00F22EC7"/>
    <w:rsid w:val="00F23309"/>
    <w:rsid w:val="00F24470"/>
    <w:rsid w:val="00F25EA6"/>
    <w:rsid w:val="00F2657A"/>
    <w:rsid w:val="00F30408"/>
    <w:rsid w:val="00F30AF5"/>
    <w:rsid w:val="00F31BD6"/>
    <w:rsid w:val="00F33823"/>
    <w:rsid w:val="00F339A1"/>
    <w:rsid w:val="00F34408"/>
    <w:rsid w:val="00F350E5"/>
    <w:rsid w:val="00F351B8"/>
    <w:rsid w:val="00F35DAC"/>
    <w:rsid w:val="00F363DA"/>
    <w:rsid w:val="00F36E50"/>
    <w:rsid w:val="00F375CF"/>
    <w:rsid w:val="00F37F18"/>
    <w:rsid w:val="00F410F8"/>
    <w:rsid w:val="00F415A4"/>
    <w:rsid w:val="00F4174D"/>
    <w:rsid w:val="00F41D02"/>
    <w:rsid w:val="00F42580"/>
    <w:rsid w:val="00F42629"/>
    <w:rsid w:val="00F42E60"/>
    <w:rsid w:val="00F42FFD"/>
    <w:rsid w:val="00F44B2E"/>
    <w:rsid w:val="00F45160"/>
    <w:rsid w:val="00F478DF"/>
    <w:rsid w:val="00F47D0A"/>
    <w:rsid w:val="00F501D5"/>
    <w:rsid w:val="00F50973"/>
    <w:rsid w:val="00F50B7B"/>
    <w:rsid w:val="00F50E6B"/>
    <w:rsid w:val="00F516CF"/>
    <w:rsid w:val="00F519C0"/>
    <w:rsid w:val="00F519E6"/>
    <w:rsid w:val="00F51DF3"/>
    <w:rsid w:val="00F5203B"/>
    <w:rsid w:val="00F53404"/>
    <w:rsid w:val="00F535F0"/>
    <w:rsid w:val="00F543D5"/>
    <w:rsid w:val="00F553A5"/>
    <w:rsid w:val="00F55BD7"/>
    <w:rsid w:val="00F561EF"/>
    <w:rsid w:val="00F56706"/>
    <w:rsid w:val="00F56EFF"/>
    <w:rsid w:val="00F5794E"/>
    <w:rsid w:val="00F57D70"/>
    <w:rsid w:val="00F606B8"/>
    <w:rsid w:val="00F607E3"/>
    <w:rsid w:val="00F6245A"/>
    <w:rsid w:val="00F6282C"/>
    <w:rsid w:val="00F63C9A"/>
    <w:rsid w:val="00F64BAF"/>
    <w:rsid w:val="00F64C8E"/>
    <w:rsid w:val="00F653B8"/>
    <w:rsid w:val="00F65577"/>
    <w:rsid w:val="00F65722"/>
    <w:rsid w:val="00F663FB"/>
    <w:rsid w:val="00F67B26"/>
    <w:rsid w:val="00F67C80"/>
    <w:rsid w:val="00F70179"/>
    <w:rsid w:val="00F70AD9"/>
    <w:rsid w:val="00F714FD"/>
    <w:rsid w:val="00F71738"/>
    <w:rsid w:val="00F71994"/>
    <w:rsid w:val="00F7207A"/>
    <w:rsid w:val="00F720A7"/>
    <w:rsid w:val="00F7240C"/>
    <w:rsid w:val="00F72C22"/>
    <w:rsid w:val="00F73C06"/>
    <w:rsid w:val="00F74353"/>
    <w:rsid w:val="00F74AA0"/>
    <w:rsid w:val="00F755ED"/>
    <w:rsid w:val="00F76177"/>
    <w:rsid w:val="00F76293"/>
    <w:rsid w:val="00F775C6"/>
    <w:rsid w:val="00F77CCD"/>
    <w:rsid w:val="00F77F38"/>
    <w:rsid w:val="00F8002E"/>
    <w:rsid w:val="00F811C9"/>
    <w:rsid w:val="00F82744"/>
    <w:rsid w:val="00F82B20"/>
    <w:rsid w:val="00F83038"/>
    <w:rsid w:val="00F8429E"/>
    <w:rsid w:val="00F84C2C"/>
    <w:rsid w:val="00F84E66"/>
    <w:rsid w:val="00F8536D"/>
    <w:rsid w:val="00F854E4"/>
    <w:rsid w:val="00F857E8"/>
    <w:rsid w:val="00F8597B"/>
    <w:rsid w:val="00F85B4D"/>
    <w:rsid w:val="00F8611A"/>
    <w:rsid w:val="00F90841"/>
    <w:rsid w:val="00F90881"/>
    <w:rsid w:val="00F910C2"/>
    <w:rsid w:val="00F919AC"/>
    <w:rsid w:val="00F92109"/>
    <w:rsid w:val="00F9222A"/>
    <w:rsid w:val="00F92D51"/>
    <w:rsid w:val="00F93019"/>
    <w:rsid w:val="00F93FBE"/>
    <w:rsid w:val="00F94F71"/>
    <w:rsid w:val="00F96DB0"/>
    <w:rsid w:val="00F97FF2"/>
    <w:rsid w:val="00FA04B4"/>
    <w:rsid w:val="00FA1266"/>
    <w:rsid w:val="00FA17C7"/>
    <w:rsid w:val="00FA1C8E"/>
    <w:rsid w:val="00FA219E"/>
    <w:rsid w:val="00FA27F5"/>
    <w:rsid w:val="00FA28FA"/>
    <w:rsid w:val="00FA31AB"/>
    <w:rsid w:val="00FA703C"/>
    <w:rsid w:val="00FB0355"/>
    <w:rsid w:val="00FB0369"/>
    <w:rsid w:val="00FB0641"/>
    <w:rsid w:val="00FB0922"/>
    <w:rsid w:val="00FB1420"/>
    <w:rsid w:val="00FB23A1"/>
    <w:rsid w:val="00FB2465"/>
    <w:rsid w:val="00FB3A2B"/>
    <w:rsid w:val="00FB4C09"/>
    <w:rsid w:val="00FB5142"/>
    <w:rsid w:val="00FB528E"/>
    <w:rsid w:val="00FC091C"/>
    <w:rsid w:val="00FC0A0A"/>
    <w:rsid w:val="00FC1192"/>
    <w:rsid w:val="00FC121A"/>
    <w:rsid w:val="00FC132A"/>
    <w:rsid w:val="00FC1BFB"/>
    <w:rsid w:val="00FC3CDC"/>
    <w:rsid w:val="00FC4744"/>
    <w:rsid w:val="00FC615C"/>
    <w:rsid w:val="00FC7FBF"/>
    <w:rsid w:val="00FD1D56"/>
    <w:rsid w:val="00FD201E"/>
    <w:rsid w:val="00FD282D"/>
    <w:rsid w:val="00FD2C93"/>
    <w:rsid w:val="00FD2E37"/>
    <w:rsid w:val="00FD324B"/>
    <w:rsid w:val="00FD3663"/>
    <w:rsid w:val="00FD3A54"/>
    <w:rsid w:val="00FD4C27"/>
    <w:rsid w:val="00FD5E27"/>
    <w:rsid w:val="00FD70F7"/>
    <w:rsid w:val="00FD793F"/>
    <w:rsid w:val="00FE04F0"/>
    <w:rsid w:val="00FE05B0"/>
    <w:rsid w:val="00FE08DF"/>
    <w:rsid w:val="00FE0A7A"/>
    <w:rsid w:val="00FE0DAE"/>
    <w:rsid w:val="00FE1185"/>
    <w:rsid w:val="00FE26B7"/>
    <w:rsid w:val="00FE29F7"/>
    <w:rsid w:val="00FE2CF6"/>
    <w:rsid w:val="00FE387E"/>
    <w:rsid w:val="00FE4E65"/>
    <w:rsid w:val="00FE57D1"/>
    <w:rsid w:val="00FE5B82"/>
    <w:rsid w:val="00FE6261"/>
    <w:rsid w:val="00FE678E"/>
    <w:rsid w:val="00FE69A3"/>
    <w:rsid w:val="00FE752D"/>
    <w:rsid w:val="00FE7AA7"/>
    <w:rsid w:val="00FF01B5"/>
    <w:rsid w:val="00FF01F6"/>
    <w:rsid w:val="00FF0449"/>
    <w:rsid w:val="00FF12FA"/>
    <w:rsid w:val="00FF2E66"/>
    <w:rsid w:val="00FF34AB"/>
    <w:rsid w:val="00FF3CC9"/>
    <w:rsid w:val="00FF4A15"/>
    <w:rsid w:val="00FF4AA0"/>
    <w:rsid w:val="00FF5489"/>
    <w:rsid w:val="00FF6301"/>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105"/>
    <o:shapelayout v:ext="edit">
      <o:idmap v:ext="edit" data="2"/>
    </o:shapelayout>
  </w:shapeDefaults>
  <w:decimalSymbol w:val=","/>
  <w:listSeparator w:val=";"/>
  <w14:docId w14:val="3FD3D852"/>
  <w15:docId w15:val="{514E9A53-63DB-43CB-A25D-6B3ECBC33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8"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semiHidden="1" w:unhideWhenUsed="1" w:qFormat="1"/>
    <w:lsdException w:name="table of figures" w:uiPriority="99" w:qFormat="1"/>
    <w:lsdException w:name="envelope return" w:qFormat="1"/>
    <w:lsdException w:name="footnote reference" w:qFormat="1"/>
    <w:lsdException w:name="annotation reference" w:qFormat="1"/>
    <w:lsdException w:name="line number" w:qFormat="1"/>
    <w:lsdException w:name="page number" w:qFormat="1"/>
    <w:lsdException w:name="endnote reference" w:uiPriority="99" w:qFormat="1"/>
    <w:lsdException w:name="endnote text" w:uiPriority="99" w:qFormat="1"/>
    <w:lsdException w:name="table of authorities" w:qFormat="1"/>
    <w:lsdException w:name="macro"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uiPriority="99" w:qFormat="1"/>
    <w:lsdException w:name="List Number 5" w:uiPriority="99" w:qFormat="1"/>
    <w:lsdException w:name="Title" w:qFormat="1"/>
    <w:lsdException w:name="Closing" w:qFormat="1"/>
    <w:lsdException w:name="Body Text" w:qFormat="1"/>
    <w:lsdException w:name="Body Text Indent" w:uiPriority="99" w:qFormat="1"/>
    <w:lsdException w:name="List Continue 2" w:qFormat="1"/>
    <w:lsdException w:name="Subtitle" w:uiPriority="11" w:qFormat="1"/>
    <w:lsdException w:name="Date" w:uiPriority="99" w:qFormat="1"/>
    <w:lsdException w:name="Body Text First Indent 2" w:qFormat="1"/>
    <w:lsdException w:name="Note Heading" w:uiPriority="99" w:qFormat="1"/>
    <w:lsdException w:name="Body Text 2" w:qFormat="1"/>
    <w:lsdException w:name="Body Text 3" w:qFormat="1"/>
    <w:lsdException w:name="Body Text Indent 2" w:qFormat="1"/>
    <w:lsdException w:name="Body Text Indent 3" w:uiPriority="99"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cronym" w:uiPriority="99" w:qFormat="1"/>
    <w:lsdException w:name="HTML Cite" w:qFormat="1"/>
    <w:lsdException w:name="HTML Code" w:qFormat="1"/>
    <w:lsdException w:name="HTML Preformatted" w:uiPriority="99" w:qFormat="1"/>
    <w:lsdException w:name="HTML Sample" w:qFormat="1"/>
    <w:lsdException w:name="HTML Typewriter" w:uiPriority="99" w:qFormat="1"/>
    <w:lsdException w:name="Normal Table" w:semiHidden="1" w:unhideWhenUsed="1"/>
    <w:lsdException w:name="annotation subject" w:qFormat="1"/>
    <w:lsdException w:name="Table Simple 1" w:semiHidden="1" w:unhideWhenUsed="1"/>
    <w:lsdException w:name="Table Simple 2" w:semiHidden="1" w:unhideWhenUsed="1" w:qFormat="1"/>
    <w:lsdException w:name="Table Simple 3" w:semiHidden="1" w:unhideWhenUsed="1"/>
    <w:lsdException w:name="Table Classic 1" w:semiHidden="1" w:unhideWhenUsed="1" w:qFormat="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qFormat="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qFormat="1"/>
    <w:lsdException w:name="Medium Grid 2 Accent 4" w:uiPriority="30" w:qFormat="1"/>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0724"/>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E807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E80724"/>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E80724"/>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E80724"/>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E80724"/>
    <w:pPr>
      <w:ind w:left="1701" w:hanging="1701"/>
      <w:outlineLvl w:val="4"/>
    </w:pPr>
    <w:rPr>
      <w:sz w:val="22"/>
    </w:rPr>
  </w:style>
  <w:style w:type="paragraph" w:styleId="Heading6">
    <w:name w:val="heading 6"/>
    <w:aliases w:val="T1,Header 6"/>
    <w:basedOn w:val="H6"/>
    <w:next w:val="Normal"/>
    <w:link w:val="Heading6Char"/>
    <w:qFormat/>
    <w:rsid w:val="00E80724"/>
    <w:pPr>
      <w:outlineLvl w:val="5"/>
    </w:pPr>
  </w:style>
  <w:style w:type="paragraph" w:styleId="Heading7">
    <w:name w:val="heading 7"/>
    <w:aliases w:val="L7,Header 7,h7"/>
    <w:basedOn w:val="H6"/>
    <w:next w:val="Normal"/>
    <w:link w:val="Heading7Char"/>
    <w:qFormat/>
    <w:rsid w:val="00E80724"/>
    <w:pPr>
      <w:outlineLvl w:val="6"/>
    </w:pPr>
  </w:style>
  <w:style w:type="paragraph" w:styleId="Heading8">
    <w:name w:val="heading 8"/>
    <w:aliases w:val="Table Heading,acronym"/>
    <w:basedOn w:val="Heading1"/>
    <w:next w:val="Normal"/>
    <w:link w:val="Heading8Char"/>
    <w:qFormat/>
    <w:rsid w:val="00E80724"/>
    <w:pPr>
      <w:ind w:left="0" w:firstLine="0"/>
      <w:outlineLvl w:val="7"/>
    </w:pPr>
  </w:style>
  <w:style w:type="paragraph" w:styleId="Heading9">
    <w:name w:val="heading 9"/>
    <w:aliases w:val="Figure Heading,FH,appendix"/>
    <w:basedOn w:val="Heading8"/>
    <w:next w:val="Normal"/>
    <w:link w:val="Heading9Char"/>
    <w:qFormat/>
    <w:rsid w:val="00E80724"/>
    <w:pPr>
      <w:outlineLvl w:val="8"/>
    </w:pPr>
  </w:style>
  <w:style w:type="character" w:default="1" w:styleId="DefaultParagraphFont">
    <w:name w:val="Default Paragraph Font"/>
    <w:semiHidden/>
    <w:rsid w:val="00E8072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80724"/>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1,标题 811 Char,Heading 8111 Char,Heading 81111 Char"/>
    <w:link w:val="Heading5"/>
    <w:qFormat/>
    <w:rsid w:val="00BA60D7"/>
    <w:rPr>
      <w:rFonts w:ascii="Arial" w:hAnsi="Arial"/>
      <w:sz w:val="22"/>
    </w:rPr>
  </w:style>
  <w:style w:type="paragraph" w:customStyle="1" w:styleId="H6">
    <w:name w:val="H6"/>
    <w:basedOn w:val="Heading5"/>
    <w:next w:val="Normal"/>
    <w:link w:val="H6Char"/>
    <w:rsid w:val="00E80724"/>
    <w:pPr>
      <w:ind w:left="1985" w:hanging="1985"/>
      <w:outlineLvl w:val="9"/>
    </w:pPr>
    <w:rPr>
      <w:sz w:val="20"/>
    </w:rPr>
  </w:style>
  <w:style w:type="character" w:customStyle="1" w:styleId="H6Char">
    <w:name w:val="H6 Char"/>
    <w:link w:val="H6"/>
    <w:qFormat/>
    <w:rsid w:val="007B79B0"/>
    <w:rPr>
      <w:rFonts w:ascii="Arial" w:hAnsi="Arial"/>
    </w:rPr>
  </w:style>
  <w:style w:type="character" w:customStyle="1" w:styleId="Heading6Char">
    <w:name w:val="Heading 6 Char"/>
    <w:aliases w:val="T1 Char,Header 6 Char"/>
    <w:link w:val="Heading6"/>
    <w:qFormat/>
    <w:rsid w:val="00C57568"/>
    <w:rPr>
      <w:rFonts w:ascii="Arial" w:hAnsi="Arial"/>
    </w:rPr>
  </w:style>
  <w:style w:type="character" w:customStyle="1" w:styleId="Heading7Char">
    <w:name w:val="Heading 7 Char"/>
    <w:aliases w:val="L7 Char,Header 7 Char,h7 Char"/>
    <w:link w:val="Heading7"/>
    <w:qFormat/>
    <w:rsid w:val="00C57568"/>
    <w:rPr>
      <w:rFonts w:ascii="Arial" w:hAnsi="Arial"/>
    </w:rPr>
  </w:style>
  <w:style w:type="character" w:customStyle="1" w:styleId="Heading8Char">
    <w:name w:val="Heading 8 Char"/>
    <w:aliases w:val="Table Heading Char,acronym Char1"/>
    <w:link w:val="Heading8"/>
    <w:qFormat/>
    <w:rsid w:val="00C57568"/>
    <w:rPr>
      <w:rFonts w:ascii="Arial" w:hAnsi="Arial"/>
      <w:sz w:val="36"/>
    </w:rPr>
  </w:style>
  <w:style w:type="character" w:customStyle="1" w:styleId="Heading9Char">
    <w:name w:val="Heading 9 Char"/>
    <w:aliases w:val="Figure Heading Char,FH Char,appendix Char"/>
    <w:link w:val="Heading9"/>
    <w:qFormat/>
    <w:rsid w:val="00C57568"/>
    <w:rPr>
      <w:rFonts w:ascii="Arial" w:hAnsi="Arial"/>
      <w:sz w:val="36"/>
    </w:rPr>
  </w:style>
  <w:style w:type="paragraph" w:styleId="TOC9">
    <w:name w:val="toc 9"/>
    <w:basedOn w:val="TOC8"/>
    <w:rsid w:val="00E80724"/>
    <w:pPr>
      <w:ind w:left="1418" w:hanging="1418"/>
    </w:pPr>
  </w:style>
  <w:style w:type="paragraph" w:styleId="TOC8">
    <w:name w:val="toc 8"/>
    <w:basedOn w:val="TOC1"/>
    <w:rsid w:val="00E80724"/>
    <w:pPr>
      <w:spacing w:before="180"/>
      <w:ind w:left="2693" w:hanging="2693"/>
    </w:pPr>
    <w:rPr>
      <w:b/>
    </w:rPr>
  </w:style>
  <w:style w:type="paragraph" w:styleId="TOC1">
    <w:name w:val="toc 1"/>
    <w:aliases w:val="Observation TOC2"/>
    <w:rsid w:val="00E8072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E80724"/>
    <w:pPr>
      <w:keepLines/>
      <w:tabs>
        <w:tab w:val="center" w:pos="4536"/>
        <w:tab w:val="right" w:pos="9072"/>
      </w:tabs>
    </w:pPr>
    <w:rPr>
      <w:noProof/>
    </w:rPr>
  </w:style>
  <w:style w:type="character" w:customStyle="1" w:styleId="ZGSM">
    <w:name w:val="ZGSM"/>
    <w:rsid w:val="00E80724"/>
  </w:style>
  <w:style w:type="paragraph" w:customStyle="1" w:styleId="ZD">
    <w:name w:val="ZD"/>
    <w:rsid w:val="00E8072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E80724"/>
    <w:pPr>
      <w:ind w:left="1701" w:hanging="1701"/>
    </w:pPr>
  </w:style>
  <w:style w:type="paragraph" w:styleId="TOC4">
    <w:name w:val="toc 4"/>
    <w:basedOn w:val="TOC3"/>
    <w:rsid w:val="00E80724"/>
    <w:pPr>
      <w:ind w:left="1418" w:hanging="1418"/>
    </w:pPr>
  </w:style>
  <w:style w:type="paragraph" w:styleId="TOC3">
    <w:name w:val="toc 3"/>
    <w:basedOn w:val="TOC2"/>
    <w:rsid w:val="00E80724"/>
    <w:pPr>
      <w:ind w:left="1134" w:hanging="1134"/>
    </w:pPr>
  </w:style>
  <w:style w:type="paragraph" w:styleId="TOC2">
    <w:name w:val="toc 2"/>
    <w:basedOn w:val="TOC1"/>
    <w:rsid w:val="00E80724"/>
    <w:pPr>
      <w:keepNext w:val="0"/>
      <w:spacing w:before="0"/>
      <w:ind w:left="851" w:hanging="851"/>
    </w:pPr>
    <w:rPr>
      <w:sz w:val="20"/>
    </w:rPr>
  </w:style>
  <w:style w:type="paragraph" w:styleId="Footer">
    <w:name w:val="footer"/>
    <w:aliases w:val="footer odd,footer,fo,pie de página"/>
    <w:basedOn w:val="Header"/>
    <w:link w:val="FooterChar"/>
    <w:rsid w:val="00E80724"/>
    <w:pPr>
      <w:jc w:val="center"/>
    </w:pPr>
    <w:rPr>
      <w:i/>
    </w:rPr>
  </w:style>
  <w:style w:type="character" w:customStyle="1" w:styleId="FooterChar">
    <w:name w:val="Footer Char"/>
    <w:aliases w:val="footer odd Char,footer Char,fo Char,pie de página Char"/>
    <w:link w:val="Footer"/>
    <w:qFormat/>
    <w:rsid w:val="00C57568"/>
    <w:rPr>
      <w:rFonts w:ascii="Arial" w:hAnsi="Arial"/>
      <w:b/>
      <w:i/>
      <w:noProof/>
      <w:sz w:val="18"/>
    </w:rPr>
  </w:style>
  <w:style w:type="paragraph" w:customStyle="1" w:styleId="TT">
    <w:name w:val="TT"/>
    <w:basedOn w:val="Heading1"/>
    <w:next w:val="Normal"/>
    <w:rsid w:val="00E80724"/>
    <w:pPr>
      <w:outlineLvl w:val="9"/>
    </w:pPr>
  </w:style>
  <w:style w:type="paragraph" w:customStyle="1" w:styleId="NF">
    <w:name w:val="NF"/>
    <w:basedOn w:val="NO"/>
    <w:rsid w:val="00E80724"/>
    <w:pPr>
      <w:keepNext/>
      <w:spacing w:after="0"/>
    </w:pPr>
    <w:rPr>
      <w:rFonts w:ascii="Arial" w:hAnsi="Arial"/>
      <w:sz w:val="18"/>
    </w:rPr>
  </w:style>
  <w:style w:type="paragraph" w:customStyle="1" w:styleId="NO">
    <w:name w:val="NO"/>
    <w:basedOn w:val="Normal"/>
    <w:link w:val="NOChar"/>
    <w:rsid w:val="00E80724"/>
    <w:pPr>
      <w:keepLines/>
      <w:ind w:left="1135" w:hanging="851"/>
    </w:pPr>
  </w:style>
  <w:style w:type="character" w:customStyle="1" w:styleId="NOChar">
    <w:name w:val="NO Char"/>
    <w:link w:val="NO"/>
    <w:qFormat/>
    <w:rsid w:val="00BA60D7"/>
  </w:style>
  <w:style w:type="paragraph" w:customStyle="1" w:styleId="PL">
    <w:name w:val="PL"/>
    <w:link w:val="PLChar"/>
    <w:rsid w:val="00E807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1C085B"/>
    <w:rPr>
      <w:rFonts w:ascii="Courier New" w:hAnsi="Courier New"/>
      <w:noProof/>
      <w:sz w:val="16"/>
    </w:rPr>
  </w:style>
  <w:style w:type="paragraph" w:customStyle="1" w:styleId="TAR">
    <w:name w:val="TAR"/>
    <w:basedOn w:val="TAL"/>
    <w:rsid w:val="00E80724"/>
    <w:pPr>
      <w:jc w:val="right"/>
    </w:pPr>
  </w:style>
  <w:style w:type="paragraph" w:customStyle="1" w:styleId="TAL">
    <w:name w:val="TAL"/>
    <w:basedOn w:val="Normal"/>
    <w:link w:val="TALChar"/>
    <w:rsid w:val="00E80724"/>
    <w:pPr>
      <w:keepNext/>
      <w:keepLines/>
      <w:spacing w:after="0"/>
    </w:pPr>
    <w:rPr>
      <w:rFonts w:ascii="Arial" w:hAnsi="Arial"/>
      <w:sz w:val="18"/>
    </w:rPr>
  </w:style>
  <w:style w:type="character" w:customStyle="1" w:styleId="TALChar">
    <w:name w:val="TAL Char"/>
    <w:link w:val="TAL"/>
    <w:qFormat/>
    <w:rsid w:val="00BC25E7"/>
    <w:rPr>
      <w:rFonts w:ascii="Arial" w:hAnsi="Arial"/>
      <w:sz w:val="18"/>
    </w:rPr>
  </w:style>
  <w:style w:type="paragraph" w:customStyle="1" w:styleId="TAH">
    <w:name w:val="TAH"/>
    <w:basedOn w:val="TAC"/>
    <w:link w:val="TAHCar"/>
    <w:rsid w:val="00E80724"/>
    <w:rPr>
      <w:b/>
    </w:rPr>
  </w:style>
  <w:style w:type="paragraph" w:customStyle="1" w:styleId="TAC">
    <w:name w:val="TAC"/>
    <w:basedOn w:val="TAL"/>
    <w:link w:val="TACCar"/>
    <w:rsid w:val="00E80724"/>
    <w:pPr>
      <w:jc w:val="center"/>
    </w:pPr>
  </w:style>
  <w:style w:type="character" w:customStyle="1" w:styleId="TACCar">
    <w:name w:val="TAC Car"/>
    <w:link w:val="TAC"/>
    <w:qFormat/>
    <w:rsid w:val="00532E89"/>
    <w:rPr>
      <w:rFonts w:ascii="Arial" w:hAnsi="Arial"/>
      <w:sz w:val="18"/>
    </w:rPr>
  </w:style>
  <w:style w:type="character" w:customStyle="1" w:styleId="TAHCar">
    <w:name w:val="TAH Car"/>
    <w:link w:val="TAH"/>
    <w:qFormat/>
    <w:rsid w:val="00F90841"/>
    <w:rPr>
      <w:rFonts w:ascii="Arial" w:hAnsi="Arial"/>
      <w:b/>
      <w:sz w:val="18"/>
    </w:rPr>
  </w:style>
  <w:style w:type="paragraph" w:customStyle="1" w:styleId="LD">
    <w:name w:val="LD"/>
    <w:rsid w:val="00E8072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E80724"/>
    <w:pPr>
      <w:keepLines/>
      <w:ind w:left="1702" w:hanging="1418"/>
    </w:pPr>
  </w:style>
  <w:style w:type="character" w:customStyle="1" w:styleId="EXCar">
    <w:name w:val="EX Car"/>
    <w:link w:val="EX"/>
    <w:qFormat/>
    <w:locked/>
    <w:rsid w:val="00E85B16"/>
  </w:style>
  <w:style w:type="paragraph" w:customStyle="1" w:styleId="FP">
    <w:name w:val="FP"/>
    <w:basedOn w:val="Normal"/>
    <w:rsid w:val="00E80724"/>
    <w:pPr>
      <w:spacing w:after="0"/>
    </w:pPr>
  </w:style>
  <w:style w:type="paragraph" w:customStyle="1" w:styleId="NW">
    <w:name w:val="NW"/>
    <w:basedOn w:val="NO"/>
    <w:rsid w:val="00E80724"/>
    <w:pPr>
      <w:spacing w:after="0"/>
    </w:pPr>
  </w:style>
  <w:style w:type="paragraph" w:customStyle="1" w:styleId="EW">
    <w:name w:val="EW"/>
    <w:basedOn w:val="EX"/>
    <w:rsid w:val="00E80724"/>
    <w:pPr>
      <w:spacing w:after="0"/>
    </w:pPr>
  </w:style>
  <w:style w:type="paragraph" w:customStyle="1" w:styleId="B1">
    <w:name w:val="B1"/>
    <w:basedOn w:val="List"/>
    <w:link w:val="B1Char"/>
    <w:rsid w:val="00E80724"/>
  </w:style>
  <w:style w:type="paragraph" w:styleId="List">
    <w:name w:val="List"/>
    <w:basedOn w:val="Normal"/>
    <w:link w:val="ListChar1"/>
    <w:rsid w:val="00E80724"/>
    <w:pPr>
      <w:ind w:left="568" w:hanging="284"/>
    </w:pPr>
  </w:style>
  <w:style w:type="character" w:customStyle="1" w:styleId="B1Char">
    <w:name w:val="B1 Char"/>
    <w:link w:val="B1"/>
    <w:qFormat/>
    <w:locked/>
    <w:rsid w:val="004F6274"/>
  </w:style>
  <w:style w:type="paragraph" w:styleId="TOC6">
    <w:name w:val="toc 6"/>
    <w:basedOn w:val="TOC5"/>
    <w:next w:val="Normal"/>
    <w:rsid w:val="00E80724"/>
    <w:pPr>
      <w:ind w:left="1985" w:hanging="1985"/>
    </w:pPr>
  </w:style>
  <w:style w:type="paragraph" w:styleId="TOC7">
    <w:name w:val="toc 7"/>
    <w:basedOn w:val="TOC6"/>
    <w:next w:val="Normal"/>
    <w:rsid w:val="00E80724"/>
    <w:pPr>
      <w:ind w:left="2268" w:hanging="2268"/>
    </w:pPr>
  </w:style>
  <w:style w:type="paragraph" w:customStyle="1" w:styleId="EditorsNote">
    <w:name w:val="Editor's Note"/>
    <w:aliases w:val="EN,Editor's Noteormal"/>
    <w:basedOn w:val="NO"/>
    <w:link w:val="EditorsNoteCarCar"/>
    <w:rsid w:val="00E80724"/>
    <w:rPr>
      <w:color w:val="FF0000"/>
    </w:rPr>
  </w:style>
  <w:style w:type="character" w:customStyle="1" w:styleId="EditorsNoteCarCar">
    <w:name w:val="Editor's Note Car Car"/>
    <w:link w:val="EditorsNote"/>
    <w:qFormat/>
    <w:rsid w:val="00BA60D7"/>
    <w:rPr>
      <w:color w:val="FF0000"/>
    </w:rPr>
  </w:style>
  <w:style w:type="paragraph" w:customStyle="1" w:styleId="TH">
    <w:name w:val="TH"/>
    <w:basedOn w:val="Normal"/>
    <w:link w:val="THChar"/>
    <w:rsid w:val="00E80724"/>
    <w:pPr>
      <w:keepNext/>
      <w:keepLines/>
      <w:spacing w:before="60"/>
      <w:jc w:val="center"/>
    </w:pPr>
    <w:rPr>
      <w:rFonts w:ascii="Arial" w:hAnsi="Arial"/>
      <w:b/>
    </w:rPr>
  </w:style>
  <w:style w:type="character" w:customStyle="1" w:styleId="THChar">
    <w:name w:val="TH Char"/>
    <w:link w:val="TH"/>
    <w:qFormat/>
    <w:rsid w:val="002959B9"/>
    <w:rPr>
      <w:rFonts w:ascii="Arial" w:hAnsi="Arial"/>
      <w:b/>
    </w:rPr>
  </w:style>
  <w:style w:type="paragraph" w:customStyle="1" w:styleId="ZA">
    <w:name w:val="ZA"/>
    <w:rsid w:val="00E807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807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807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807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80724"/>
    <w:pPr>
      <w:ind w:left="851" w:hanging="851"/>
    </w:pPr>
  </w:style>
  <w:style w:type="character" w:customStyle="1" w:styleId="TANChar">
    <w:name w:val="TAN Char"/>
    <w:link w:val="TAN"/>
    <w:qFormat/>
    <w:rsid w:val="001C085B"/>
    <w:rPr>
      <w:rFonts w:ascii="Arial" w:hAnsi="Arial"/>
      <w:sz w:val="18"/>
    </w:rPr>
  </w:style>
  <w:style w:type="paragraph" w:customStyle="1" w:styleId="ZH">
    <w:name w:val="ZH"/>
    <w:rsid w:val="00E8072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G">
    <w:name w:val="ZG"/>
    <w:rsid w:val="00E8072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80724"/>
  </w:style>
  <w:style w:type="paragraph" w:styleId="List2">
    <w:name w:val="List 2"/>
    <w:basedOn w:val="List"/>
    <w:link w:val="List2Char"/>
    <w:rsid w:val="00E80724"/>
    <w:pPr>
      <w:ind w:left="851"/>
    </w:pPr>
  </w:style>
  <w:style w:type="character" w:customStyle="1" w:styleId="B2Char">
    <w:name w:val="B2 Char"/>
    <w:link w:val="B2"/>
    <w:qFormat/>
    <w:rsid w:val="001C085B"/>
  </w:style>
  <w:style w:type="paragraph" w:customStyle="1" w:styleId="B3">
    <w:name w:val="B3"/>
    <w:basedOn w:val="List3"/>
    <w:link w:val="B3Char"/>
    <w:rsid w:val="00E80724"/>
  </w:style>
  <w:style w:type="paragraph" w:styleId="List3">
    <w:name w:val="List 3"/>
    <w:basedOn w:val="List2"/>
    <w:link w:val="List3Char"/>
    <w:rsid w:val="00E80724"/>
    <w:pPr>
      <w:ind w:left="1135"/>
    </w:pPr>
  </w:style>
  <w:style w:type="character" w:customStyle="1" w:styleId="B3Char">
    <w:name w:val="B3 Char"/>
    <w:link w:val="B3"/>
    <w:qFormat/>
    <w:rsid w:val="001C085B"/>
  </w:style>
  <w:style w:type="paragraph" w:customStyle="1" w:styleId="B4">
    <w:name w:val="B4"/>
    <w:basedOn w:val="List4"/>
    <w:link w:val="B4Char"/>
    <w:rsid w:val="00E80724"/>
  </w:style>
  <w:style w:type="paragraph" w:styleId="List4">
    <w:name w:val="List 4"/>
    <w:basedOn w:val="List3"/>
    <w:rsid w:val="00E80724"/>
    <w:pPr>
      <w:ind w:left="1418"/>
    </w:pPr>
  </w:style>
  <w:style w:type="character" w:customStyle="1" w:styleId="B4Char">
    <w:name w:val="B4 Char"/>
    <w:link w:val="B4"/>
    <w:qFormat/>
    <w:rsid w:val="001C085B"/>
  </w:style>
  <w:style w:type="paragraph" w:customStyle="1" w:styleId="B5">
    <w:name w:val="B5"/>
    <w:basedOn w:val="List5"/>
    <w:link w:val="B5Char"/>
    <w:rsid w:val="00E80724"/>
  </w:style>
  <w:style w:type="paragraph" w:styleId="List5">
    <w:name w:val="List 5"/>
    <w:basedOn w:val="List4"/>
    <w:rsid w:val="00E80724"/>
    <w:pPr>
      <w:ind w:left="1702"/>
    </w:pPr>
  </w:style>
  <w:style w:type="character" w:customStyle="1" w:styleId="B5Char">
    <w:name w:val="B5 Char"/>
    <w:link w:val="B5"/>
    <w:qFormat/>
    <w:rsid w:val="00BA60D7"/>
  </w:style>
  <w:style w:type="paragraph" w:customStyle="1" w:styleId="ZTD">
    <w:name w:val="ZTD"/>
    <w:basedOn w:val="ZB"/>
    <w:rsid w:val="00E80724"/>
    <w:pPr>
      <w:framePr w:hRule="auto" w:wrap="notBeside" w:y="852"/>
    </w:pPr>
    <w:rPr>
      <w:i w:val="0"/>
      <w:sz w:val="40"/>
    </w:rPr>
  </w:style>
  <w:style w:type="paragraph" w:customStyle="1" w:styleId="ZV">
    <w:name w:val="ZV"/>
    <w:basedOn w:val="ZU"/>
    <w:rsid w:val="00E80724"/>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lang w:eastAsia="x-none"/>
    </w:rPr>
  </w:style>
  <w:style w:type="character" w:customStyle="1" w:styleId="GuidanceChar">
    <w:name w:val="Guidance Char"/>
    <w:link w:val="Guidance"/>
    <w:qFormat/>
    <w:rsid w:val="001C085B"/>
    <w:rPr>
      <w:i/>
      <w:color w:val="0000FF"/>
      <w:lang w:val="en-GB"/>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qFormat/>
    <w:rsid w:val="00974CF7"/>
    <w:rPr>
      <w:rFonts w:ascii="Segoe UI" w:hAnsi="Segoe UI" w:cs="Segoe UI"/>
      <w:sz w:val="18"/>
      <w:szCs w:val="18"/>
      <w:lang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E80724"/>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pPr>
      <w:overflowPunct/>
      <w:autoSpaceDE/>
      <w:autoSpaceDN/>
      <w:adjustRightInd/>
      <w:textAlignment w:val="auto"/>
    </w:pPr>
  </w:style>
  <w:style w:type="character" w:customStyle="1" w:styleId="CommentTextChar">
    <w:name w:val="Comment Text Char"/>
    <w:link w:val="CommentText"/>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qFormat/>
    <w:rsid w:val="001C085B"/>
    <w:rPr>
      <w:b/>
      <w:bCs/>
    </w:rPr>
  </w:style>
  <w:style w:type="character" w:customStyle="1" w:styleId="CommentSubjectChar">
    <w:name w:val="Comment Subject Char"/>
    <w:link w:val="CommentSubject"/>
    <w:qFormat/>
    <w:rsid w:val="001C085B"/>
    <w:rPr>
      <w:b/>
      <w:bCs/>
      <w:lang w:val="en-GB" w:eastAsia="en-US"/>
    </w:rPr>
  </w:style>
  <w:style w:type="paragraph" w:styleId="DocumentMap">
    <w:name w:val="Document Map"/>
    <w:basedOn w:val="Normal"/>
    <w:link w:val="DocumentMapChar"/>
    <w:qFormat/>
    <w:rsid w:val="001C085B"/>
    <w:pPr>
      <w:shd w:val="clear" w:color="auto" w:fill="000080"/>
      <w:overflowPunct/>
      <w:autoSpaceDE/>
      <w:autoSpaceDN/>
      <w:adjustRightInd/>
      <w:textAlignment w:val="auto"/>
    </w:pPr>
    <w:rPr>
      <w:rFonts w:ascii="Tahoma" w:hAnsi="Tahoma"/>
    </w:rPr>
  </w:style>
  <w:style w:type="character" w:customStyle="1" w:styleId="DocumentMapChar">
    <w:name w:val="Document Map Char"/>
    <w:link w:val="DocumentMap"/>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overflowPunct/>
      <w:autoSpaceDE/>
      <w:autoSpaceDN/>
      <w:adjustRightInd/>
      <w:ind w:left="1985"/>
      <w:textAlignment w:val="auto"/>
    </w:pPr>
    <w:rPr>
      <w:rFonts w:eastAsia="Malgun Gothic"/>
      <w:lang w:eastAsia="en-US"/>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qFormat/>
    <w:rsid w:val="00BA60D7"/>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qFormat/>
    <w:rsid w:val="00BA60D7"/>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条目,cap Char Char Char Char Char Char Char,Caption Char2,Caption Char Char Char,fig and tbl,fighead2,Table Caption,fighead21,cap1,cap2,cap11,lab"/>
    <w:basedOn w:val="Normal"/>
    <w:next w:val="Normal"/>
    <w:link w:val="CaptionChar1"/>
    <w:qFormat/>
    <w:rsid w:val="00BA60D7"/>
    <w:pPr>
      <w:spacing w:before="120" w:after="120"/>
    </w:pPr>
    <w:rPr>
      <w:b/>
      <w:lang w:eastAsia="x-none"/>
    </w:rPr>
  </w:style>
  <w:style w:type="paragraph" w:styleId="PlainText">
    <w:name w:val="Plain Text"/>
    <w:basedOn w:val="Normal"/>
    <w:link w:val="PlainTextChar"/>
    <w:uiPriority w:val="99"/>
    <w:qFormat/>
    <w:rsid w:val="00BA60D7"/>
    <w:rPr>
      <w:rFonts w:ascii="Courier New" w:hAnsi="Courier New"/>
      <w:lang w:val="nb-NO"/>
    </w:rPr>
  </w:style>
  <w:style w:type="character" w:customStyle="1" w:styleId="PlainTextChar">
    <w:name w:val="Plain Text Char"/>
    <w:link w:val="PlainText"/>
    <w:uiPriority w:val="99"/>
    <w:qFormat/>
    <w:rsid w:val="00BA60D7"/>
    <w:rPr>
      <w:rFonts w:ascii="Courier New" w:hAnsi="Courier New"/>
      <w:lang w:val="nb-NO" w:eastAsia="en-US"/>
    </w:rPr>
  </w:style>
  <w:style w:type="character" w:styleId="Emphasis">
    <w:name w:val="Emphasis"/>
    <w:uiPriority w:val="20"/>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uiPriority w:val="99"/>
    <w:qFormat/>
    <w:rsid w:val="00BA60D7"/>
    <w:pPr>
      <w:tabs>
        <w:tab w:val="left" w:pos="567"/>
      </w:tabs>
    </w:pPr>
    <w:rPr>
      <w:lang w:eastAsia="en-US"/>
    </w:r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qFormat/>
    <w:rsid w:val="00BA60D7"/>
    <w:rPr>
      <w:lang w:val="en-GB" w:eastAsia="en-US"/>
    </w:rPr>
  </w:style>
  <w:style w:type="table" w:styleId="TableGrid">
    <w:name w:val="Table Grid"/>
    <w:aliases w:val="TableGrid,SGS Table Basic 1"/>
    <w:basedOn w:val="TableNormal"/>
    <w:uiPriority w:val="39"/>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uiPriority w:val="99"/>
    <w:qFormat/>
    <w:rsid w:val="00BA60D7"/>
    <w:pPr>
      <w:keepNext/>
      <w:spacing w:before="60" w:after="60"/>
    </w:pPr>
    <w:rPr>
      <w:rFonts w:ascii="Bookman Old Style" w:hAnsi="Bookman Old Style"/>
      <w:lang w:val="en-US" w:eastAsia="en-US"/>
    </w:rPr>
  </w:style>
  <w:style w:type="character" w:customStyle="1" w:styleId="a0">
    <w:name w:val="+"/>
    <w:aliases w:val="superscript"/>
    <w:qFormat/>
    <w:rsid w:val="00BA60D7"/>
    <w:rPr>
      <w:vertAlign w:val="superscript"/>
    </w:rPr>
  </w:style>
  <w:style w:type="paragraph" w:customStyle="1" w:styleId="Reference">
    <w:name w:val="Reference"/>
    <w:basedOn w:val="EX"/>
    <w:link w:val="ReferenceChar"/>
    <w:qFormat/>
    <w:rsid w:val="00BA60D7"/>
    <w:pPr>
      <w:tabs>
        <w:tab w:val="num" w:pos="567"/>
      </w:tabs>
      <w:ind w:left="567" w:hanging="567"/>
    </w:pPr>
  </w:style>
  <w:style w:type="paragraph" w:customStyle="1" w:styleId="text">
    <w:name w:val="text"/>
    <w:basedOn w:val="Normal"/>
    <w:link w:val="textChar"/>
    <w:qFormat/>
    <w:rsid w:val="00BA60D7"/>
    <w:pPr>
      <w:widowControl w:val="0"/>
      <w:spacing w:after="240"/>
      <w:jc w:val="both"/>
    </w:pPr>
    <w:rPr>
      <w:sz w:val="24"/>
      <w:lang w:val="en-AU"/>
    </w:rPr>
  </w:style>
  <w:style w:type="character" w:styleId="PageNumber">
    <w:name w:val="page number"/>
    <w:basedOn w:val="DefaultParagraphFont"/>
    <w:qFormat/>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uiPriority w:val="99"/>
    <w:qFormat/>
    <w:rsid w:val="00D57B90"/>
    <w:pPr>
      <w:ind w:left="2552"/>
    </w:pPr>
  </w:style>
  <w:style w:type="character" w:customStyle="1" w:styleId="B8Char">
    <w:name w:val="B8 Char"/>
    <w:link w:val="B8"/>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uiPriority w:val="99"/>
    <w:qFormat/>
    <w:rsid w:val="00C57568"/>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qFormat/>
    <w:rsid w:val="00C57568"/>
    <w:pPr>
      <w:adjustRightInd/>
      <w:textAlignment w:val="auto"/>
    </w:pPr>
    <w:rPr>
      <w:rFonts w:eastAsia="Calibri"/>
      <w:b/>
      <w:bCs/>
      <w:lang w:val="en-US" w:eastAsia="en-US"/>
    </w:rPr>
  </w:style>
  <w:style w:type="table" w:customStyle="1" w:styleId="TableGrid1">
    <w:name w:val="Table Grid1"/>
    <w:basedOn w:val="TableNormal"/>
    <w:next w:val="TableGrid"/>
    <w:uiPriority w:val="39"/>
    <w:qFormat/>
    <w:rsid w:val="00C5756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E80724"/>
    <w:pPr>
      <w:ind w:left="284"/>
    </w:pPr>
  </w:style>
  <w:style w:type="paragraph" w:styleId="Index1">
    <w:name w:val="index 1"/>
    <w:basedOn w:val="Normal"/>
    <w:rsid w:val="00E80724"/>
    <w:pPr>
      <w:keepLines/>
      <w:spacing w:after="0"/>
    </w:pPr>
  </w:style>
  <w:style w:type="paragraph" w:styleId="ListNumber2">
    <w:name w:val="List Number 2"/>
    <w:basedOn w:val="ListNumber"/>
    <w:rsid w:val="00E80724"/>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E80724"/>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E8072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sz w:val="16"/>
    </w:rPr>
  </w:style>
  <w:style w:type="paragraph" w:customStyle="1" w:styleId="TF">
    <w:name w:val="TF"/>
    <w:aliases w:val="left"/>
    <w:basedOn w:val="TH"/>
    <w:link w:val="TFChar"/>
    <w:rsid w:val="00E80724"/>
    <w:pPr>
      <w:keepNext w:val="0"/>
      <w:spacing w:before="0" w:after="240"/>
    </w:pPr>
  </w:style>
  <w:style w:type="paragraph" w:styleId="ListBullet2">
    <w:name w:val="List Bullet 2"/>
    <w:aliases w:val="lb2"/>
    <w:basedOn w:val="ListBullet"/>
    <w:link w:val="ListBullet2Char"/>
    <w:rsid w:val="00E80724"/>
    <w:pPr>
      <w:ind w:left="851"/>
    </w:pPr>
  </w:style>
  <w:style w:type="paragraph" w:styleId="ListBullet3">
    <w:name w:val="List Bullet 3"/>
    <w:basedOn w:val="ListBullet2"/>
    <w:link w:val="ListBullet3Char"/>
    <w:rsid w:val="00E80724"/>
    <w:pPr>
      <w:ind w:left="1135"/>
    </w:pPr>
  </w:style>
  <w:style w:type="paragraph" w:styleId="ListNumber">
    <w:name w:val="List Number"/>
    <w:basedOn w:val="List"/>
    <w:rsid w:val="00E80724"/>
  </w:style>
  <w:style w:type="paragraph" w:styleId="ListBullet">
    <w:name w:val="List Bullet"/>
    <w:aliases w:val="UL"/>
    <w:basedOn w:val="List"/>
    <w:link w:val="ListBulletChar"/>
    <w:rsid w:val="00E80724"/>
  </w:style>
  <w:style w:type="paragraph" w:styleId="ListBullet4">
    <w:name w:val="List Bullet 4"/>
    <w:basedOn w:val="ListBullet3"/>
    <w:rsid w:val="00E80724"/>
    <w:pPr>
      <w:ind w:left="1418"/>
    </w:pPr>
  </w:style>
  <w:style w:type="paragraph" w:styleId="ListBullet5">
    <w:name w:val="List Bullet 5"/>
    <w:basedOn w:val="ListBullet4"/>
    <w:rsid w:val="00E80724"/>
    <w:pPr>
      <w:ind w:left="1702"/>
    </w:pPr>
  </w:style>
  <w:style w:type="paragraph" w:customStyle="1" w:styleId="87">
    <w:name w:val="87"/>
    <w:basedOn w:val="Normal"/>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qFormat/>
    <w:locked/>
    <w:rsid w:val="00F71738"/>
    <w:rPr>
      <w:lang w:eastAsia="en-US"/>
    </w:rPr>
  </w:style>
  <w:style w:type="character" w:customStyle="1" w:styleId="TFChar">
    <w:name w:val="TF Char"/>
    <w:link w:val="TF"/>
    <w:qFormat/>
    <w:rsid w:val="0041571B"/>
    <w:rPr>
      <w:rFonts w:ascii="Arial" w:hAnsi="Arial"/>
      <w:b/>
    </w:rPr>
  </w:style>
  <w:style w:type="paragraph" w:customStyle="1" w:styleId="tdoc-header">
    <w:name w:val="tdoc-header"/>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uiPriority w:val="99"/>
    <w:qFormat/>
    <w:rsid w:val="00816050"/>
    <w:rPr>
      <w:rFonts w:ascii="Times New Roman" w:hAnsi="Times New Roman"/>
      <w:lang w:val="en-GB"/>
    </w:rPr>
  </w:style>
  <w:style w:type="paragraph" w:customStyle="1" w:styleId="Default">
    <w:name w:val="Default"/>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qFormat/>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qFormat/>
    <w:locked/>
    <w:rsid w:val="00816050"/>
    <w:rPr>
      <w:rFonts w:ascii="Arial" w:hAnsi="Arial"/>
      <w:b/>
      <w:lang w:val="en-GB"/>
    </w:rPr>
  </w:style>
  <w:style w:type="paragraph" w:customStyle="1" w:styleId="TAHLeft">
    <w:name w:val="TAH + Left"/>
    <w:basedOn w:val="TAL"/>
    <w:qFormat/>
    <w:rsid w:val="009015CB"/>
    <w:pPr>
      <w:overflowPunct/>
      <w:autoSpaceDE/>
      <w:autoSpaceDN/>
      <w:adjustRightInd/>
      <w:textAlignment w:val="auto"/>
    </w:pPr>
    <w:rPr>
      <w:lang w:eastAsia="en-US"/>
    </w:rPr>
  </w:style>
  <w:style w:type="paragraph" w:customStyle="1" w:styleId="63-13">
    <w:name w:val=".6.3-13"/>
    <w:basedOn w:val="TAH"/>
    <w:qFormat/>
    <w:rsid w:val="00353624"/>
    <w:pPr>
      <w:overflowPunct/>
      <w:autoSpaceDE/>
      <w:autoSpaceDN/>
      <w:adjustRightInd/>
      <w:jc w:val="left"/>
      <w:textAlignment w:val="auto"/>
    </w:pPr>
    <w:rPr>
      <w:b w:val="0"/>
      <w:lang w:eastAsia="en-US"/>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qFormat/>
    <w:rsid w:val="006B2D3D"/>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qFormat/>
    <w:rsid w:val="006B2D3D"/>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B2D3D"/>
    <w:rPr>
      <w:rFonts w:eastAsia="Calibri"/>
      <w:lang w:val="en-US" w:eastAsia="en-US"/>
    </w:rPr>
  </w:style>
  <w:style w:type="paragraph" w:customStyle="1" w:styleId="Meetingcaption">
    <w:name w:val="Meeting caption"/>
    <w:basedOn w:val="Normal"/>
    <w:uiPriority w:val="99"/>
    <w:qFormat/>
    <w:rsid w:val="006B2D3D"/>
    <w:pPr>
      <w:framePr w:w="4120" w:hSpace="141" w:wrap="auto" w:vAnchor="text" w:hAnchor="text" w:y="3"/>
      <w:adjustRightInd/>
      <w:spacing w:after="120"/>
      <w:textAlignment w:val="auto"/>
    </w:pPr>
    <w:rPr>
      <w:rFonts w:eastAsia="Calibri"/>
      <w:lang w:val="en-US" w:eastAsia="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3A4D2F"/>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中等深浅网格 1 - 着色 21 Char,列表段落 Char,¥¡¡¡¡ì¬º¥¹¥È¶ÎÂä Char,ÁÐ³ö¶ÎÂä Char,列表段落1 Char,—ño’i—Ž Char,¥ê¥¹¥È¶ÎÂä Char,Lettre d'introduction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uiPriority w:val="22"/>
    <w:qFormat/>
    <w:rsid w:val="000953F9"/>
    <w:rPr>
      <w:b/>
      <w:bCs/>
    </w:rPr>
  </w:style>
  <w:style w:type="paragraph" w:customStyle="1" w:styleId="xl65">
    <w:name w:val="xl65"/>
    <w:basedOn w:val="Normal"/>
    <w:uiPriority w:val="99"/>
    <w:qFormat/>
    <w:rsid w:val="00063196"/>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uiPriority w:val="99"/>
    <w:qFormat/>
    <w:rsid w:val="00063196"/>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uiPriority w:val="99"/>
    <w:qFormat/>
    <w:rsid w:val="00063196"/>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qFormat/>
    <w:rsid w:val="00D544D4"/>
    <w:rPr>
      <w:rFonts w:ascii="Arial" w:hAnsi="Arial"/>
      <w:sz w:val="28"/>
      <w:szCs w:val="28"/>
      <w:lang w:val="en-GB" w:eastAsia="en-GB"/>
    </w:rPr>
  </w:style>
  <w:style w:type="paragraph" w:styleId="IndexHeading">
    <w:name w:val="index heading"/>
    <w:basedOn w:val="Normal"/>
    <w:next w:val="Normal"/>
    <w:uiPriority w:val="99"/>
    <w:qFormat/>
    <w:rsid w:val="00D544D4"/>
    <w:pPr>
      <w:pBdr>
        <w:top w:val="single" w:sz="12" w:space="0" w:color="auto"/>
      </w:pBdr>
      <w:spacing w:before="360" w:after="240"/>
    </w:pPr>
    <w:rPr>
      <w:b/>
      <w:i/>
      <w:sz w:val="26"/>
    </w:rPr>
  </w:style>
  <w:style w:type="paragraph" w:customStyle="1" w:styleId="INDENT1">
    <w:name w:val="INDENT1"/>
    <w:basedOn w:val="Normal"/>
    <w:qFormat/>
    <w:rsid w:val="00D544D4"/>
    <w:pPr>
      <w:ind w:left="851"/>
    </w:pPr>
  </w:style>
  <w:style w:type="paragraph" w:customStyle="1" w:styleId="INDENT2">
    <w:name w:val="INDENT2"/>
    <w:basedOn w:val="Normal"/>
    <w:qFormat/>
    <w:rsid w:val="00D544D4"/>
    <w:pPr>
      <w:ind w:left="1135" w:hanging="284"/>
    </w:pPr>
  </w:style>
  <w:style w:type="paragraph" w:customStyle="1" w:styleId="INDENT3">
    <w:name w:val="INDENT3"/>
    <w:basedOn w:val="Normal"/>
    <w:qFormat/>
    <w:rsid w:val="00D544D4"/>
    <w:pPr>
      <w:ind w:left="1701" w:hanging="567"/>
    </w:pPr>
  </w:style>
  <w:style w:type="paragraph" w:customStyle="1" w:styleId="RecCCITT">
    <w:name w:val="Rec_CCITT_#"/>
    <w:basedOn w:val="Normal"/>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qFormat/>
    <w:rsid w:val="00D544D4"/>
    <w:rPr>
      <w:noProof/>
      <w:szCs w:val="18"/>
      <w:lang w:val="en-GB"/>
    </w:rPr>
  </w:style>
  <w:style w:type="paragraph" w:customStyle="1" w:styleId="Npr">
    <w:name w:val="Npr"/>
    <w:basedOn w:val="Normal"/>
    <w:uiPriority w:val="99"/>
    <w:qFormat/>
    <w:rsid w:val="00D544D4"/>
    <w:pPr>
      <w:ind w:firstLine="284"/>
    </w:pPr>
    <w:rPr>
      <w:rFonts w:eastAsia="MS Mincho"/>
    </w:rPr>
  </w:style>
  <w:style w:type="paragraph" w:customStyle="1" w:styleId="StyleFPArialLatin9ptCentrGauche5cmDroite5">
    <w:name w:val="Style FP + Arial (Latin) 9 pt Centré Gauche :  5 cm Droite :  5..."/>
    <w:basedOn w:val="FP"/>
    <w:uiPriority w:val="99"/>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qFormat/>
    <w:rsid w:val="00D544D4"/>
    <w:rPr>
      <w:i/>
      <w:iCs/>
      <w:lang w:val="en-GB"/>
    </w:rPr>
  </w:style>
  <w:style w:type="character" w:customStyle="1" w:styleId="B2Car">
    <w:name w:val="B2 Car"/>
    <w:qFormat/>
    <w:rsid w:val="00D544D4"/>
    <w:rPr>
      <w:lang w:val="en-GB" w:eastAsia="en-GB"/>
    </w:rPr>
  </w:style>
  <w:style w:type="character" w:customStyle="1" w:styleId="H6Car">
    <w:name w:val="H6 Car"/>
    <w:qFormat/>
    <w:rsid w:val="00D544D4"/>
    <w:rPr>
      <w:rFonts w:ascii="Arial" w:eastAsia="Times New Roman" w:hAnsi="Arial"/>
      <w:sz w:val="22"/>
      <w:lang w:val="en-GB"/>
    </w:rPr>
  </w:style>
  <w:style w:type="paragraph" w:customStyle="1" w:styleId="2">
    <w:name w:val="2"/>
    <w:basedOn w:val="H6"/>
    <w:qFormat/>
    <w:rsid w:val="00D544D4"/>
  </w:style>
  <w:style w:type="paragraph" w:customStyle="1" w:styleId="B3H6">
    <w:name w:val="B3H6"/>
    <w:basedOn w:val="B3"/>
    <w:uiPriority w:val="99"/>
    <w:qFormat/>
    <w:rsid w:val="00D544D4"/>
  </w:style>
  <w:style w:type="paragraph" w:customStyle="1" w:styleId="NB2">
    <w:name w:val="NB2"/>
    <w:basedOn w:val="ZG"/>
    <w:uiPriority w:val="99"/>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qFormat/>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qFormat/>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qForma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D544D4"/>
    <w:rPr>
      <w:rFonts w:ascii="Arial" w:hAnsi="Arial"/>
      <w:sz w:val="32"/>
      <w:lang w:val="en-GB"/>
    </w:rPr>
  </w:style>
  <w:style w:type="paragraph" w:customStyle="1" w:styleId="berschrift1H1">
    <w:name w:val="Überschrift 1.H1"/>
    <w:basedOn w:val="Normal"/>
    <w:next w:val="Normal"/>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uiPriority w:val="99"/>
    <w:qFormat/>
    <w:rsid w:val="00D544D4"/>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qFormat/>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uiPriority w:val="99"/>
    <w:qFormat/>
    <w:rsid w:val="00F8597B"/>
    <w:pPr>
      <w:spacing w:before="100" w:beforeAutospacing="1" w:after="100" w:afterAutospacing="1"/>
    </w:pPr>
    <w:rPr>
      <w:rFonts w:eastAsia="Arial Unicode MS"/>
      <w:sz w:val="24"/>
      <w:szCs w:val="24"/>
    </w:rPr>
  </w:style>
  <w:style w:type="character" w:customStyle="1" w:styleId="THC">
    <w:name w:val="TH C"/>
    <w:qFormat/>
    <w:rsid w:val="00F8597B"/>
    <w:rPr>
      <w:rFonts w:ascii="Arial" w:eastAsia="MS Mincho" w:hAnsi="Arial" w:cs="Arial"/>
      <w:b/>
      <w:bCs/>
      <w:lang w:val="en-GB" w:eastAsia="ja-JP"/>
    </w:rPr>
  </w:style>
  <w:style w:type="character" w:customStyle="1" w:styleId="h49">
    <w:name w:val="h49"/>
    <w:qFormat/>
    <w:rsid w:val="00F8597B"/>
    <w:rPr>
      <w:rFonts w:ascii="Arial" w:hAnsi="Arial"/>
      <w:sz w:val="24"/>
      <w:lang w:val="en-GB"/>
    </w:rPr>
  </w:style>
  <w:style w:type="character" w:customStyle="1" w:styleId="Heading4C">
    <w:name w:val="Heading 4 C"/>
    <w:qFormat/>
    <w:rsid w:val="00F8597B"/>
    <w:rPr>
      <w:rFonts w:ascii="Arial" w:hAnsi="Arial"/>
      <w:sz w:val="24"/>
      <w:szCs w:val="28"/>
      <w:lang w:val="en-GB" w:eastAsia="en-US" w:bidi="ar-SA"/>
    </w:rPr>
  </w:style>
  <w:style w:type="character" w:customStyle="1" w:styleId="H6C">
    <w:name w:val="H6 C"/>
    <w:qFormat/>
    <w:rsid w:val="00F8597B"/>
    <w:rPr>
      <w:rFonts w:ascii="Arial" w:hAnsi="Arial"/>
      <w:sz w:val="22"/>
      <w:lang w:val="en-GB" w:eastAsia="ja-JP" w:bidi="ar-SA"/>
    </w:rPr>
  </w:style>
  <w:style w:type="character" w:customStyle="1" w:styleId="h52">
    <w:name w:val="h52"/>
    <w:qFormat/>
    <w:rsid w:val="00F8597B"/>
    <w:rPr>
      <w:rFonts w:ascii="Arial" w:eastAsia="SimSun" w:hAnsi="Arial"/>
      <w:sz w:val="22"/>
      <w:lang w:val="en-GB" w:eastAsia="en-US" w:bidi="ar-SA"/>
    </w:rPr>
  </w:style>
  <w:style w:type="character" w:customStyle="1" w:styleId="h51">
    <w:name w:val="h5 1"/>
    <w:qFormat/>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uiPriority w:val="99"/>
    <w:qFormat/>
    <w:rsid w:val="00F8597B"/>
    <w:pPr>
      <w:ind w:left="568" w:hanging="284"/>
    </w:pPr>
    <w:rPr>
      <w:rFonts w:eastAsia="MS Mincho"/>
    </w:rPr>
  </w:style>
  <w:style w:type="paragraph" w:customStyle="1" w:styleId="TOC91">
    <w:name w:val="TOC 91"/>
    <w:basedOn w:val="TOC8"/>
    <w:uiPriority w:val="99"/>
    <w:qFormat/>
    <w:rsid w:val="00F8597B"/>
    <w:pPr>
      <w:ind w:left="1418" w:hanging="1418"/>
    </w:pPr>
    <w:rPr>
      <w:rFonts w:eastAsia="MS Mincho"/>
    </w:rPr>
  </w:style>
  <w:style w:type="paragraph" w:customStyle="1" w:styleId="HE">
    <w:name w:val="HE"/>
    <w:basedOn w:val="Normal"/>
    <w:qFormat/>
    <w:rsid w:val="00F8597B"/>
    <w:pPr>
      <w:spacing w:after="0"/>
    </w:pPr>
    <w:rPr>
      <w:rFonts w:eastAsia="MS Mincho"/>
      <w:b/>
    </w:rPr>
  </w:style>
  <w:style w:type="paragraph" w:customStyle="1" w:styleId="HO">
    <w:name w:val="HO"/>
    <w:basedOn w:val="Normal"/>
    <w:uiPriority w:val="99"/>
    <w:qFormat/>
    <w:rsid w:val="00F8597B"/>
    <w:pPr>
      <w:spacing w:after="0"/>
      <w:jc w:val="right"/>
    </w:pPr>
    <w:rPr>
      <w:rFonts w:eastAsia="MS Mincho"/>
      <w:b/>
    </w:rPr>
  </w:style>
  <w:style w:type="paragraph" w:customStyle="1" w:styleId="WP">
    <w:name w:val="WP"/>
    <w:basedOn w:val="Normal"/>
    <w:uiPriority w:val="99"/>
    <w:qFormat/>
    <w:rsid w:val="00F8597B"/>
    <w:pPr>
      <w:spacing w:after="0"/>
      <w:jc w:val="both"/>
    </w:pPr>
    <w:rPr>
      <w:rFonts w:eastAsia="MS Mincho"/>
    </w:rPr>
  </w:style>
  <w:style w:type="paragraph" w:customStyle="1" w:styleId="ZK">
    <w:name w:val="ZK"/>
    <w:uiPriority w:val="99"/>
    <w:qFormat/>
    <w:rsid w:val="00F8597B"/>
    <w:pPr>
      <w:spacing w:after="240" w:line="240" w:lineRule="atLeast"/>
      <w:ind w:left="1191" w:right="113" w:hanging="1191"/>
    </w:pPr>
    <w:rPr>
      <w:rFonts w:eastAsia="MS Mincho"/>
      <w:lang w:eastAsia="en-US"/>
    </w:rPr>
  </w:style>
  <w:style w:type="paragraph" w:customStyle="1" w:styleId="ZC">
    <w:name w:val="ZC"/>
    <w:uiPriority w:val="99"/>
    <w:qFormat/>
    <w:rsid w:val="00F8597B"/>
    <w:pPr>
      <w:spacing w:line="360" w:lineRule="atLeast"/>
      <w:jc w:val="center"/>
    </w:pPr>
    <w:rPr>
      <w:rFonts w:eastAsia="MS Mincho"/>
      <w:lang w:eastAsia="en-US"/>
    </w:rPr>
  </w:style>
  <w:style w:type="paragraph" w:styleId="ListNumber5">
    <w:name w:val="List Number 5"/>
    <w:basedOn w:val="Normal"/>
    <w:uiPriority w:val="99"/>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uiPriority w:val="99"/>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uiPriority w:val="99"/>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evel_2 Char"/>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F8597B"/>
    <w:rPr>
      <w:rFonts w:ascii="Arial" w:hAnsi="Arial"/>
      <w:sz w:val="24"/>
      <w:lang w:val="en-GB" w:eastAsia="ja-JP" w:bidi="ar-SA"/>
    </w:rPr>
  </w:style>
  <w:style w:type="paragraph" w:customStyle="1" w:styleId="Separation">
    <w:name w:val="Separation"/>
    <w:basedOn w:val="Heading1"/>
    <w:next w:val="Normal"/>
    <w:uiPriority w:val="99"/>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uiPriority w:val="99"/>
    <w:qFormat/>
    <w:rsid w:val="00F8597B"/>
    <w:rPr>
      <w:rFonts w:ascii="Arial" w:hAnsi="Arial"/>
      <w:b/>
      <w:i/>
      <w:noProof/>
      <w:sz w:val="18"/>
    </w:rPr>
  </w:style>
  <w:style w:type="paragraph" w:customStyle="1" w:styleId="font5">
    <w:name w:val="font5"/>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0"/>
      <w:szCs w:val="10"/>
      <w:lang w:val="de-DE" w:eastAsia="de-DE"/>
    </w:rPr>
  </w:style>
  <w:style w:type="paragraph" w:customStyle="1" w:styleId="font6">
    <w:name w:val="font6"/>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8"/>
      <w:szCs w:val="18"/>
      <w:lang w:val="de-DE" w:eastAsia="de-DE"/>
    </w:rPr>
  </w:style>
  <w:style w:type="paragraph" w:customStyle="1" w:styleId="xl69">
    <w:name w:val="xl69"/>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qFormat/>
    <w:rsid w:val="00F8597B"/>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qFormat/>
    <w:rsid w:val="00F8597B"/>
    <w:rPr>
      <w:rFonts w:ascii="Times New Roman" w:hAnsi="Times New Roman"/>
      <w:lang w:val="en-GB" w:eastAsia="en-US"/>
    </w:rPr>
  </w:style>
  <w:style w:type="paragraph" w:customStyle="1" w:styleId="FL">
    <w:name w:val="FL"/>
    <w:basedOn w:val="Normal"/>
    <w:uiPriority w:val="99"/>
    <w:qFormat/>
    <w:rsid w:val="00F8597B"/>
    <w:pPr>
      <w:keepNext/>
      <w:keepLines/>
      <w:spacing w:before="60"/>
      <w:jc w:val="center"/>
    </w:pPr>
    <w:rPr>
      <w:rFonts w:ascii="Arial" w:eastAsia="SimSun" w:hAnsi="Arial"/>
      <w:b/>
    </w:rPr>
  </w:style>
  <w:style w:type="paragraph" w:customStyle="1" w:styleId="CarCar">
    <w:name w:val="Car C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F8597B"/>
    <w:rPr>
      <w:rFonts w:ascii="Times New Roman" w:hAnsi="Times New Roman"/>
      <w:b/>
      <w:bCs/>
      <w:lang w:val="en-GB" w:eastAsia="en-US"/>
    </w:rPr>
  </w:style>
  <w:style w:type="paragraph" w:customStyle="1" w:styleId="B11">
    <w:name w:val="B1+"/>
    <w:basedOn w:val="Normal"/>
    <w:link w:val="B1Car"/>
    <w:uiPriority w:val="99"/>
    <w:qFormat/>
    <w:rsid w:val="00F8597B"/>
    <w:pPr>
      <w:tabs>
        <w:tab w:val="num" w:pos="737"/>
      </w:tabs>
      <w:ind w:left="737" w:hanging="453"/>
    </w:pPr>
    <w:rPr>
      <w:rFonts w:eastAsia="SimSun"/>
    </w:rPr>
  </w:style>
  <w:style w:type="paragraph" w:customStyle="1" w:styleId="B20">
    <w:name w:val="B2+"/>
    <w:basedOn w:val="B2"/>
    <w:uiPriority w:val="99"/>
    <w:qFormat/>
    <w:rsid w:val="00F8597B"/>
    <w:pPr>
      <w:tabs>
        <w:tab w:val="num" w:pos="1191"/>
      </w:tabs>
      <w:ind w:left="1191" w:hanging="454"/>
    </w:pPr>
    <w:rPr>
      <w:rFonts w:eastAsia="SimSun"/>
    </w:rPr>
  </w:style>
  <w:style w:type="paragraph" w:customStyle="1" w:styleId="B30">
    <w:name w:val="B3+"/>
    <w:basedOn w:val="B3"/>
    <w:uiPriority w:val="99"/>
    <w:qFormat/>
    <w:rsid w:val="00F8597B"/>
    <w:pPr>
      <w:tabs>
        <w:tab w:val="left" w:pos="1134"/>
        <w:tab w:val="num" w:pos="1644"/>
      </w:tabs>
      <w:ind w:left="1644" w:hanging="453"/>
    </w:pPr>
    <w:rPr>
      <w:rFonts w:eastAsia="SimSun"/>
    </w:rPr>
  </w:style>
  <w:style w:type="character" w:customStyle="1" w:styleId="CharChar13">
    <w:name w:val="Char Char13"/>
    <w:semiHidden/>
    <w:qFormat/>
    <w:rsid w:val="00F8597B"/>
    <w:rPr>
      <w:rFonts w:eastAsia="SimSun"/>
      <w:lang w:val="en-GB" w:eastAsia="en-US" w:bidi="ar-SA"/>
    </w:rPr>
  </w:style>
  <w:style w:type="character" w:customStyle="1" w:styleId="CharChar7">
    <w:name w:val="Char Char7"/>
    <w:qFormat/>
    <w:rsid w:val="00F8597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F8597B"/>
    <w:rPr>
      <w:rFonts w:ascii="Arial" w:eastAsia="SimSun" w:hAnsi="Arial"/>
      <w:sz w:val="32"/>
      <w:lang w:val="en-GB" w:eastAsia="en-US" w:bidi="ar-SA"/>
    </w:rPr>
  </w:style>
  <w:style w:type="character" w:customStyle="1" w:styleId="CharChar5">
    <w:name w:val="Char Char5"/>
    <w:qFormat/>
    <w:rsid w:val="00F8597B"/>
    <w:rPr>
      <w:rFonts w:ascii="Arial" w:eastAsia="SimSun" w:hAnsi="Arial"/>
      <w:sz w:val="28"/>
      <w:lang w:val="en-GB" w:eastAsia="en-US" w:bidi="ar-SA"/>
    </w:rPr>
  </w:style>
  <w:style w:type="character" w:customStyle="1" w:styleId="CharChar16">
    <w:name w:val="Char Char16"/>
    <w:qFormat/>
    <w:rsid w:val="00F8597B"/>
    <w:rPr>
      <w:rFonts w:ascii="Arial" w:eastAsia="SimSun" w:hAnsi="Arial"/>
      <w:lang w:val="en-GB" w:eastAsia="en-US" w:bidi="ar-SA"/>
    </w:rPr>
  </w:style>
  <w:style w:type="character" w:customStyle="1" w:styleId="CharChar14">
    <w:name w:val="Char Char14"/>
    <w:qFormat/>
    <w:rsid w:val="00F8597B"/>
    <w:rPr>
      <w:rFonts w:ascii="Arial" w:eastAsia="SimSun" w:hAnsi="Arial"/>
      <w:sz w:val="36"/>
      <w:lang w:val="en-GB" w:eastAsia="en-US" w:bidi="ar-SA"/>
    </w:rPr>
  </w:style>
  <w:style w:type="character" w:customStyle="1" w:styleId="CharChar11">
    <w:name w:val="Char Char11"/>
    <w:aliases w:val="Heading 1 Char21"/>
    <w:qFormat/>
    <w:rsid w:val="00F8597B"/>
    <w:rPr>
      <w:rFonts w:ascii="Tahoma" w:eastAsia="SimSun" w:hAnsi="Tahoma" w:cs="Tahoma"/>
      <w:lang w:val="en-GB" w:eastAsia="en-US" w:bidi="ar-SA"/>
    </w:rPr>
  </w:style>
  <w:style w:type="paragraph" w:customStyle="1" w:styleId="Copyright">
    <w:name w:val="Copyright"/>
    <w:basedOn w:val="Normal"/>
    <w:uiPriority w:val="99"/>
    <w:qFormat/>
    <w:rsid w:val="00F8597B"/>
    <w:pPr>
      <w:spacing w:after="0"/>
      <w:jc w:val="center"/>
    </w:pPr>
    <w:rPr>
      <w:rFonts w:ascii="Arial" w:eastAsia="MS Mincho" w:hAnsi="Arial"/>
      <w:b/>
      <w:sz w:val="16"/>
    </w:rPr>
  </w:style>
  <w:style w:type="paragraph" w:customStyle="1" w:styleId="CharCharCharCharCharChar">
    <w:name w:val="Char Char Char Char Char Char"/>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uiPriority w:val="99"/>
    <w:semiHidden/>
    <w:qFormat/>
    <w:rsid w:val="00F8597B"/>
    <w:rPr>
      <w:rFonts w:eastAsia="Batang"/>
      <w:lang w:eastAsia="en-US"/>
    </w:rPr>
  </w:style>
  <w:style w:type="paragraph" w:customStyle="1" w:styleId="a1">
    <w:name w:val="変更箇所"/>
    <w:hidden/>
    <w:uiPriority w:val="99"/>
    <w:semiHidden/>
    <w:qFormat/>
    <w:rsid w:val="00F8597B"/>
    <w:rPr>
      <w:rFonts w:eastAsia="MS Mincho"/>
      <w:lang w:eastAsia="en-US"/>
    </w:rPr>
  </w:style>
  <w:style w:type="paragraph" w:customStyle="1" w:styleId="CarCar1CharCharCarCar">
    <w:name w:val="Car Car1 Char Char Car C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qFormat/>
    <w:rsid w:val="00F8597B"/>
    <w:rPr>
      <w:rFonts w:ascii="Tahoma" w:hAnsi="Tahoma" w:cs="Tahoma"/>
      <w:sz w:val="16"/>
      <w:szCs w:val="16"/>
      <w:lang w:val="en-GB" w:eastAsia="en-US" w:bidi="ar-SA"/>
    </w:rPr>
  </w:style>
  <w:style w:type="paragraph" w:customStyle="1" w:styleId="FooterCentred">
    <w:name w:val="FooterCentred"/>
    <w:basedOn w:val="Footer"/>
    <w:uiPriority w:val="99"/>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link w:val="NumberedListChar"/>
    <w:qFormat/>
    <w:rsid w:val="00F8597B"/>
    <w:pPr>
      <w:tabs>
        <w:tab w:val="left" w:pos="360"/>
      </w:tabs>
      <w:ind w:left="360" w:hanging="360"/>
    </w:pPr>
    <w:rPr>
      <w:rFonts w:eastAsia="SimSun"/>
    </w:rPr>
  </w:style>
  <w:style w:type="paragraph" w:styleId="NoteHeading">
    <w:name w:val="Note Heading"/>
    <w:basedOn w:val="Normal"/>
    <w:next w:val="Normal"/>
    <w:link w:val="NoteHeadingChar"/>
    <w:uiPriority w:val="99"/>
    <w:qFormat/>
    <w:rsid w:val="00F8597B"/>
    <w:rPr>
      <w:rFonts w:eastAsia="MS Mincho"/>
      <w:lang w:val="x-none" w:eastAsia="x-none"/>
    </w:rPr>
  </w:style>
  <w:style w:type="character" w:customStyle="1" w:styleId="NoteHeadingChar">
    <w:name w:val="Note Heading Char"/>
    <w:link w:val="NoteHeading"/>
    <w:uiPriority w:val="99"/>
    <w:qFormat/>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qFormat/>
    <w:rsid w:val="00F8597B"/>
    <w:rPr>
      <w:rFonts w:ascii="Arial" w:hAnsi="Arial"/>
      <w:lang w:val="en-GB" w:eastAsia="en-US"/>
    </w:rPr>
  </w:style>
  <w:style w:type="character" w:customStyle="1" w:styleId="CharChar24">
    <w:name w:val="Char Char24"/>
    <w:qFormat/>
    <w:rsid w:val="00F8597B"/>
    <w:rPr>
      <w:rFonts w:ascii="Arial" w:hAnsi="Arial"/>
      <w:sz w:val="36"/>
      <w:lang w:val="en-GB" w:eastAsia="en-US"/>
    </w:rPr>
  </w:style>
  <w:style w:type="character" w:customStyle="1" w:styleId="CharChar17">
    <w:name w:val="Char Char17"/>
    <w:qFormat/>
    <w:rsid w:val="00F8597B"/>
    <w:rPr>
      <w:rFonts w:ascii="Tahoma" w:hAnsi="Tahoma" w:cs="Tahoma"/>
      <w:shd w:val="clear" w:color="auto" w:fill="000080"/>
      <w:lang w:val="en-GB" w:eastAsia="en-US"/>
    </w:rPr>
  </w:style>
  <w:style w:type="character" w:customStyle="1" w:styleId="CharChar19">
    <w:name w:val="Char Char19"/>
    <w:qFormat/>
    <w:rsid w:val="00F8597B"/>
    <w:rPr>
      <w:rFonts w:ascii="Times New Roman" w:hAnsi="Times New Roman"/>
      <w:lang w:val="en-GB"/>
    </w:rPr>
  </w:style>
  <w:style w:type="character" w:customStyle="1" w:styleId="CharChar20">
    <w:name w:val="Char Char20"/>
    <w:qFormat/>
    <w:rsid w:val="00F8597B"/>
    <w:rPr>
      <w:rFonts w:ascii="Tahoma" w:hAnsi="Tahoma" w:cs="Tahoma"/>
      <w:sz w:val="16"/>
      <w:szCs w:val="16"/>
      <w:lang w:val="en-GB" w:eastAsia="en-US"/>
    </w:rPr>
  </w:style>
  <w:style w:type="paragraph" w:customStyle="1" w:styleId="a2">
    <w:name w:val="수정"/>
    <w:hidden/>
    <w:uiPriority w:val="99"/>
    <w:semiHidden/>
    <w:qFormat/>
    <w:rsid w:val="00F8597B"/>
    <w:rPr>
      <w:rFonts w:eastAsia="Batang"/>
      <w:lang w:eastAsia="en-US"/>
    </w:rPr>
  </w:style>
  <w:style w:type="character" w:customStyle="1" w:styleId="CharChar30">
    <w:name w:val="Char Char30"/>
    <w:qFormat/>
    <w:rsid w:val="00F8597B"/>
    <w:rPr>
      <w:rFonts w:ascii="Arial" w:hAnsi="Arial"/>
      <w:lang w:val="en-GB" w:eastAsia="en-US"/>
    </w:rPr>
  </w:style>
  <w:style w:type="character" w:customStyle="1" w:styleId="CharChar29">
    <w:name w:val="Char Char29"/>
    <w:qFormat/>
    <w:rsid w:val="00F8597B"/>
    <w:rPr>
      <w:rFonts w:ascii="Arial" w:hAnsi="Arial"/>
      <w:sz w:val="36"/>
      <w:lang w:val="en-GB" w:eastAsia="en-US"/>
    </w:rPr>
  </w:style>
  <w:style w:type="character" w:customStyle="1" w:styleId="CharChar26">
    <w:name w:val="Char Char26"/>
    <w:qFormat/>
    <w:rsid w:val="00F8597B"/>
    <w:rPr>
      <w:rFonts w:ascii="Times New Roman" w:hAnsi="Times New Roman"/>
      <w:lang w:val="en-GB" w:eastAsia="en-US"/>
    </w:rPr>
  </w:style>
  <w:style w:type="character" w:customStyle="1" w:styleId="CharChar28">
    <w:name w:val="Char Char28"/>
    <w:qFormat/>
    <w:rsid w:val="00F8597B"/>
    <w:rPr>
      <w:rFonts w:ascii="Arial" w:hAnsi="Arial"/>
      <w:sz w:val="36"/>
      <w:lang w:val="en-GB" w:eastAsia="en-US"/>
    </w:rPr>
  </w:style>
  <w:style w:type="character" w:customStyle="1" w:styleId="CharChar27">
    <w:name w:val="Char Char27"/>
    <w:qFormat/>
    <w:rsid w:val="00F8597B"/>
    <w:rPr>
      <w:rFonts w:ascii="Arial" w:hAnsi="Arial"/>
      <w:b/>
      <w:i/>
      <w:noProof/>
      <w:sz w:val="18"/>
      <w:lang w:val="en-GB" w:eastAsia="en-US"/>
    </w:rPr>
  </w:style>
  <w:style w:type="paragraph" w:customStyle="1" w:styleId="4">
    <w:name w:val="(文字) (文字)4"/>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
    <w:qFormat/>
    <w:rsid w:val="00F8597B"/>
    <w:rPr>
      <w:rFonts w:ascii="Cambria" w:eastAsia="MS Gothic" w:hAnsi="Cambria" w:cs="Times New Roman"/>
      <w:i/>
      <w:iCs/>
      <w:color w:val="243F60"/>
      <w:lang w:eastAsia="en-US"/>
    </w:rPr>
  </w:style>
  <w:style w:type="paragraph" w:customStyle="1" w:styleId="Revision1">
    <w:name w:val="Revision1"/>
    <w:hidden/>
    <w:uiPriority w:val="99"/>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qFormat/>
    <w:rsid w:val="00F8597B"/>
    <w:rPr>
      <w:rFonts w:ascii="Arial" w:eastAsia="MS Mincho" w:hAnsi="Arial" w:cs="CG Times (WN)"/>
      <w:kern w:val="0"/>
      <w:sz w:val="22"/>
      <w:szCs w:val="20"/>
      <w:lang w:val="en-GB" w:eastAsia="ar-SA"/>
    </w:rPr>
  </w:style>
  <w:style w:type="character" w:customStyle="1" w:styleId="CharChar3">
    <w:name w:val="Char Char3"/>
    <w:qFormat/>
    <w:rsid w:val="00F8597B"/>
    <w:rPr>
      <w:rFonts w:ascii="Arial" w:hAnsi="Arial"/>
      <w:sz w:val="22"/>
      <w:lang w:val="en-GB" w:eastAsia="en-US" w:bidi="ar-SA"/>
    </w:rPr>
  </w:style>
  <w:style w:type="paragraph" w:customStyle="1" w:styleId="CharCharCharCharChar">
    <w:name w:val="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F8597B"/>
    <w:rPr>
      <w:lang w:val="en-GB" w:eastAsia="ja-JP" w:bidi="ar-SA"/>
    </w:rPr>
  </w:style>
  <w:style w:type="paragraph" w:customStyle="1" w:styleId="CharChar1CharChar">
    <w:name w:val="Char Char1 Char Char"/>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qFormat/>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qFormat/>
    <w:rsid w:val="00F8597B"/>
    <w:rPr>
      <w:rFonts w:ascii="Times New Roman" w:hAnsi="Times New Roman"/>
      <w:lang w:val="en-GB" w:eastAsia="en-US"/>
    </w:rPr>
  </w:style>
  <w:style w:type="paragraph" w:styleId="EndnoteText">
    <w:name w:val="endnote text"/>
    <w:basedOn w:val="Normal"/>
    <w:link w:val="EndnoteTextChar"/>
    <w:uiPriority w:val="99"/>
    <w:qFormat/>
    <w:rsid w:val="00F8597B"/>
    <w:pPr>
      <w:overflowPunct/>
      <w:autoSpaceDE/>
      <w:autoSpaceDN/>
      <w:adjustRightInd/>
      <w:snapToGrid w:val="0"/>
      <w:textAlignment w:val="auto"/>
    </w:pPr>
    <w:rPr>
      <w:rFonts w:eastAsia="SimSun"/>
    </w:rPr>
  </w:style>
  <w:style w:type="character" w:customStyle="1" w:styleId="EndnoteTextChar">
    <w:name w:val="Endnote Text Char"/>
    <w:link w:val="EndnoteText"/>
    <w:uiPriority w:val="99"/>
    <w:qFormat/>
    <w:rsid w:val="00F8597B"/>
    <w:rPr>
      <w:rFonts w:eastAsia="SimSun"/>
      <w:lang w:val="en-GB"/>
    </w:rPr>
  </w:style>
  <w:style w:type="character" w:styleId="EndnoteReference">
    <w:name w:val="endnote reference"/>
    <w:uiPriority w:val="99"/>
    <w:qFormat/>
    <w:rsid w:val="00F8597B"/>
    <w:rPr>
      <w:vertAlign w:val="superscript"/>
    </w:rPr>
  </w:style>
  <w:style w:type="paragraph" w:customStyle="1" w:styleId="MTDisplayEquation">
    <w:name w:val="MTDisplayEquation"/>
    <w:basedOn w:val="Normal"/>
    <w:link w:val="MTDisplayEquationChar"/>
    <w:qFormat/>
    <w:rsid w:val="00F8597B"/>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uiPriority w:val="99"/>
    <w:qFormat/>
    <w:rsid w:val="00F8597B"/>
    <w:pPr>
      <w:keepNext/>
      <w:keepLines/>
      <w:spacing w:after="0"/>
      <w:ind w:right="134"/>
      <w:jc w:val="right"/>
    </w:pPr>
    <w:rPr>
      <w:rFonts w:ascii="Arial" w:eastAsia="SimSun" w:hAnsi="Arial" w:cs="Arial"/>
      <w:sz w:val="18"/>
      <w:szCs w:val="18"/>
      <w:lang w:val="en-US"/>
    </w:rPr>
  </w:style>
  <w:style w:type="paragraph" w:customStyle="1" w:styleId="1">
    <w:name w:val="修订1"/>
    <w:hidden/>
    <w:uiPriority w:val="99"/>
    <w:qFormat/>
    <w:rsid w:val="00F8597B"/>
    <w:rPr>
      <w:rFonts w:eastAsia="Batang"/>
      <w:lang w:eastAsia="en-US"/>
    </w:rPr>
  </w:style>
  <w:style w:type="paragraph" w:customStyle="1" w:styleId="CharCharCharCharChar1">
    <w:name w:val="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F8597B"/>
    <w:rPr>
      <w:lang w:val="en-GB" w:eastAsia="ja-JP"/>
    </w:rPr>
  </w:style>
  <w:style w:type="paragraph" w:customStyle="1" w:styleId="CharChar1CharChar1">
    <w:name w:val="Char Char1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qFormat/>
    <w:rsid w:val="00F8597B"/>
    <w:rPr>
      <w:rFonts w:ascii="Courier New" w:hAnsi="Courier New"/>
      <w:lang w:val="nb-NO" w:eastAsia="ja-JP"/>
    </w:rPr>
  </w:style>
  <w:style w:type="character" w:customStyle="1" w:styleId="Heading1Char2">
    <w:name w:val="Heading 1 Char2"/>
    <w:aliases w:val="h131 Char1,h141 Char1"/>
    <w:qFormat/>
    <w:rsid w:val="00F8597B"/>
    <w:rPr>
      <w:rFonts w:ascii="Arial" w:hAnsi="Arial"/>
      <w:sz w:val="36"/>
      <w:lang w:val="en-GB" w:eastAsia="en-US"/>
    </w:rPr>
  </w:style>
  <w:style w:type="paragraph" w:customStyle="1" w:styleId="CharCharCharCharCharChar2">
    <w:name w:val="Char Char Char Char Char Char2"/>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sid w:val="00F8597B"/>
    <w:rPr>
      <w:rFonts w:ascii="Tahoma" w:hAnsi="Tahoma"/>
      <w:shd w:val="clear" w:color="auto" w:fill="000080"/>
      <w:lang w:val="en-GB" w:eastAsia="en-US"/>
    </w:rPr>
  </w:style>
  <w:style w:type="character" w:customStyle="1" w:styleId="CharChar101">
    <w:name w:val="Char Char101"/>
    <w:qFormat/>
    <w:rsid w:val="00F8597B"/>
    <w:rPr>
      <w:rFonts w:ascii="Times New Roman" w:hAnsi="Times New Roman"/>
      <w:lang w:val="en-GB" w:eastAsia="en-US"/>
    </w:rPr>
  </w:style>
  <w:style w:type="character" w:customStyle="1" w:styleId="CharChar91">
    <w:name w:val="Char Char91"/>
    <w:qFormat/>
    <w:rsid w:val="00F8597B"/>
    <w:rPr>
      <w:rFonts w:ascii="Tahoma" w:hAnsi="Tahoma"/>
      <w:sz w:val="16"/>
      <w:lang w:val="en-GB" w:eastAsia="en-US"/>
    </w:rPr>
  </w:style>
  <w:style w:type="character" w:customStyle="1" w:styleId="CharChar81">
    <w:name w:val="Char Char81"/>
    <w:semiHidden/>
    <w:qFormat/>
    <w:rsid w:val="00F8597B"/>
    <w:rPr>
      <w:rFonts w:ascii="Times New Roman" w:hAnsi="Times New Roman"/>
      <w:b/>
      <w:lang w:val="en-GB" w:eastAsia="en-US"/>
    </w:rPr>
  </w:style>
  <w:style w:type="paragraph" w:customStyle="1" w:styleId="TableText">
    <w:name w:val="TableText"/>
    <w:basedOn w:val="BodyTextIndent"/>
    <w:qFormat/>
    <w:rsid w:val="00F8597B"/>
  </w:style>
  <w:style w:type="paragraph" w:styleId="BodyTextIndent">
    <w:name w:val="Body Text Indent"/>
    <w:basedOn w:val="Normal"/>
    <w:link w:val="BodyTextIndentChar"/>
    <w:uiPriority w:val="99"/>
    <w:qFormat/>
    <w:rsid w:val="00F8597B"/>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qFormat/>
    <w:rsid w:val="00F8597B"/>
    <w:rPr>
      <w:rFonts w:eastAsia="Batang"/>
      <w:lang w:val="en-GB"/>
    </w:rPr>
  </w:style>
  <w:style w:type="paragraph" w:customStyle="1" w:styleId="StyleTAC">
    <w:name w:val="Style TAC +"/>
    <w:basedOn w:val="TAC"/>
    <w:next w:val="TAC"/>
    <w:link w:val="StyleTACChar"/>
    <w:autoRedefine/>
    <w:qFormat/>
    <w:rsid w:val="00F8597B"/>
    <w:pPr>
      <w:overflowPunct/>
      <w:autoSpaceDE/>
      <w:autoSpaceDN/>
      <w:adjustRightInd/>
      <w:textAlignment w:val="auto"/>
    </w:pPr>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qFormat/>
    <w:rsid w:val="00F8597B"/>
    <w:rPr>
      <w:rFonts w:ascii="Arial" w:hAnsi="Arial"/>
      <w:sz w:val="36"/>
      <w:lang w:val="en-GB"/>
    </w:rPr>
  </w:style>
  <w:style w:type="character" w:customStyle="1" w:styleId="CharChar2">
    <w:name w:val="Char Char2"/>
    <w:qFormat/>
    <w:rsid w:val="00F8597B"/>
    <w:rPr>
      <w:rFonts w:ascii="Arial" w:hAnsi="Arial"/>
      <w:lang w:val="en-GB" w:eastAsia="en-US" w:bidi="ar-SA"/>
    </w:rPr>
  </w:style>
  <w:style w:type="character" w:customStyle="1" w:styleId="msoins00">
    <w:name w:val="msoins0"/>
    <w:qFormat/>
    <w:rsid w:val="00F8597B"/>
  </w:style>
  <w:style w:type="paragraph" w:customStyle="1" w:styleId="10">
    <w:name w:val="수정1"/>
    <w:hidden/>
    <w:uiPriority w:val="99"/>
    <w:semiHidden/>
    <w:qFormat/>
    <w:rsid w:val="00F8597B"/>
    <w:rPr>
      <w:rFonts w:eastAsia="Batang"/>
      <w:lang w:eastAsia="en-US"/>
    </w:rPr>
  </w:style>
  <w:style w:type="paragraph" w:customStyle="1" w:styleId="11">
    <w:name w:val="変更箇所1"/>
    <w:hidden/>
    <w:uiPriority w:val="99"/>
    <w:semiHidden/>
    <w:qFormat/>
    <w:rsid w:val="00F8597B"/>
    <w:rPr>
      <w:rFonts w:eastAsia="MS Mincho"/>
      <w:lang w:eastAsia="en-US"/>
    </w:rPr>
  </w:style>
  <w:style w:type="character" w:customStyle="1" w:styleId="hps">
    <w:name w:val="hps"/>
    <w:qFormat/>
    <w:rsid w:val="00F8597B"/>
  </w:style>
  <w:style w:type="paragraph" w:customStyle="1" w:styleId="CarCar5">
    <w:name w:val="Car Car5"/>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uiPriority w:val="99"/>
    <w:qFormat/>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条目 Char,cap Char Char Char Char Char Char Char Char,Caption Char2 Char,fig and tbl Char,lab Char"/>
    <w:link w:val="Caption"/>
    <w:uiPriority w:val="35"/>
    <w:qFormat/>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3GPP Caption Table Char,cap Char2 Char1"/>
    <w:qFormat/>
    <w:rsid w:val="00F8597B"/>
    <w:rPr>
      <w:b/>
      <w:lang w:val="en-GB" w:eastAsia="en-US" w:bidi="ar-SA"/>
    </w:rPr>
  </w:style>
  <w:style w:type="paragraph" w:customStyle="1" w:styleId="DAText">
    <w:name w:val="DA_Text"/>
    <w:basedOn w:val="Normal"/>
    <w:link w:val="DATextZchn"/>
    <w:qFormat/>
    <w:rsid w:val="00F8597B"/>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qFormat/>
    <w:rsid w:val="00F8597B"/>
    <w:rPr>
      <w:rFonts w:ascii="CG Times (WN)" w:eastAsia="Malgun Gothic" w:hAnsi="CG Times (WN)"/>
      <w:szCs w:val="24"/>
      <w:lang w:val="de-DE" w:eastAsia="de-DE"/>
    </w:rPr>
  </w:style>
  <w:style w:type="paragraph" w:customStyle="1" w:styleId="JK-text-simpledoc">
    <w:name w:val="JK - text - simple doc"/>
    <w:basedOn w:val="BodyText"/>
    <w:autoRedefine/>
    <w:uiPriority w:val="99"/>
    <w:qFormat/>
    <w:rsid w:val="00F8597B"/>
    <w:pPr>
      <w:numPr>
        <w:numId w:val="5"/>
      </w:numPr>
      <w:tabs>
        <w:tab w:val="num" w:pos="1097"/>
      </w:tabs>
      <w:adjustRightInd w:val="0"/>
      <w:spacing w:line="288" w:lineRule="auto"/>
      <w:ind w:left="1097" w:hanging="283"/>
      <w:textAlignment w:val="baseline"/>
    </w:pPr>
    <w:rPr>
      <w:rFonts w:ascii="Arial" w:eastAsia="SimSun" w:hAnsi="Arial" w:cs="Arial"/>
      <w:lang w:eastAsia="x-none"/>
    </w:rPr>
  </w:style>
  <w:style w:type="paragraph" w:customStyle="1" w:styleId="BL">
    <w:name w:val="BL"/>
    <w:basedOn w:val="Normal"/>
    <w:uiPriority w:val="99"/>
    <w:qFormat/>
    <w:rsid w:val="00F8597B"/>
    <w:pPr>
      <w:numPr>
        <w:numId w:val="6"/>
      </w:numPr>
      <w:tabs>
        <w:tab w:val="left" w:pos="851"/>
      </w:tabs>
    </w:pPr>
    <w:rPr>
      <w:rFonts w:eastAsia="Malgun Gothic"/>
    </w:rPr>
  </w:style>
  <w:style w:type="paragraph" w:customStyle="1" w:styleId="BN">
    <w:name w:val="BN"/>
    <w:basedOn w:val="Normal"/>
    <w:uiPriority w:val="99"/>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8597B"/>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0">
    <w:name w:val="Bullet"/>
    <w:basedOn w:val="Normal"/>
    <w:qFormat/>
    <w:rsid w:val="00F8597B"/>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uiPriority w:val="99"/>
    <w:qFormat/>
    <w:rsid w:val="00F8597B"/>
    <w:pPr>
      <w:spacing w:before="120" w:after="120"/>
    </w:pPr>
    <w:rPr>
      <w:rFonts w:eastAsia="MS Mincho"/>
      <w:b/>
    </w:rPr>
  </w:style>
  <w:style w:type="paragraph" w:customStyle="1" w:styleId="CRfront">
    <w:name w:val="CR_front"/>
    <w:basedOn w:val="Normal"/>
    <w:qFormat/>
    <w:rsid w:val="00F8597B"/>
    <w:rPr>
      <w:rFonts w:eastAsia="MS Mincho"/>
    </w:rPr>
  </w:style>
  <w:style w:type="paragraph" w:customStyle="1" w:styleId="Para1">
    <w:name w:val="Para1"/>
    <w:basedOn w:val="Normal"/>
    <w:uiPriority w:val="99"/>
    <w:qFormat/>
    <w:rsid w:val="00F8597B"/>
    <w:pPr>
      <w:spacing w:before="120" w:after="120"/>
    </w:pPr>
    <w:rPr>
      <w:rFonts w:eastAsia="MS Mincho"/>
      <w:lang w:val="en-US"/>
    </w:rPr>
  </w:style>
  <w:style w:type="paragraph" w:customStyle="1" w:styleId="Teststep">
    <w:name w:val="Test step"/>
    <w:basedOn w:val="Normal"/>
    <w:uiPriority w:val="99"/>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qFormat/>
    <w:rsid w:val="00F8597B"/>
    <w:pPr>
      <w:ind w:left="400" w:hanging="400"/>
      <w:jc w:val="center"/>
    </w:pPr>
    <w:rPr>
      <w:rFonts w:eastAsia="MS Mincho"/>
      <w:b/>
    </w:rPr>
  </w:style>
  <w:style w:type="paragraph" w:customStyle="1" w:styleId="table">
    <w:name w:val="table"/>
    <w:basedOn w:val="Normal"/>
    <w:next w:val="Normal"/>
    <w:qFormat/>
    <w:rsid w:val="00F8597B"/>
    <w:pPr>
      <w:spacing w:after="0"/>
      <w:jc w:val="center"/>
    </w:pPr>
    <w:rPr>
      <w:rFonts w:eastAsia="MS Mincho"/>
      <w:lang w:val="en-US"/>
    </w:rPr>
  </w:style>
  <w:style w:type="paragraph" w:customStyle="1" w:styleId="t2">
    <w:name w:val="t2"/>
    <w:basedOn w:val="Normal"/>
    <w:uiPriority w:val="99"/>
    <w:qFormat/>
    <w:rsid w:val="00F8597B"/>
    <w:pPr>
      <w:spacing w:after="0"/>
    </w:pPr>
    <w:rPr>
      <w:rFonts w:eastAsia="MS Mincho"/>
    </w:rPr>
  </w:style>
  <w:style w:type="paragraph" w:customStyle="1" w:styleId="Tdoctable">
    <w:name w:val="Tdoc_table"/>
    <w:uiPriority w:val="99"/>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F8597B"/>
    <w:pPr>
      <w:spacing w:after="220"/>
    </w:pPr>
    <w:rPr>
      <w:rFonts w:eastAsia="MS Mincho"/>
      <w:b/>
      <w:lang w:val="en-US"/>
    </w:rPr>
  </w:style>
  <w:style w:type="paragraph" w:customStyle="1" w:styleId="berschrift2Head2A2">
    <w:name w:val="Überschrift 2.Head2A.2"/>
    <w:basedOn w:val="Heading1"/>
    <w:next w:val="Normal"/>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597B"/>
    <w:pPr>
      <w:spacing w:before="120"/>
      <w:outlineLvl w:val="2"/>
    </w:pPr>
    <w:rPr>
      <w:rFonts w:eastAsia="MS Mincho"/>
      <w:sz w:val="28"/>
      <w:lang w:eastAsia="de-DE"/>
    </w:rPr>
  </w:style>
  <w:style w:type="paragraph" w:customStyle="1" w:styleId="Bullets">
    <w:name w:val="Bullets"/>
    <w:basedOn w:val="BodyText"/>
    <w:qFormat/>
    <w:rsid w:val="00F8597B"/>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qFormat/>
    <w:rsid w:val="00F8597B"/>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qFormat/>
    <w:rsid w:val="00F8597B"/>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uiPriority w:val="99"/>
    <w:qFormat/>
    <w:rsid w:val="00F8597B"/>
    <w:rPr>
      <w:rFonts w:ascii="Courier New" w:eastAsia="MS Mincho" w:hAnsi="Courier New"/>
      <w:lang w:eastAsia="x-none"/>
    </w:rPr>
  </w:style>
  <w:style w:type="character" w:customStyle="1" w:styleId="HTMLPreformattedChar">
    <w:name w:val="HTML Preformatted Char"/>
    <w:link w:val="HTMLPreformatted"/>
    <w:uiPriority w:val="99"/>
    <w:qFormat/>
    <w:rsid w:val="00F8597B"/>
    <w:rPr>
      <w:rFonts w:ascii="Courier New" w:eastAsia="MS Mincho" w:hAnsi="Courier New"/>
      <w:lang w:val="en-GB" w:eastAsia="x-none"/>
    </w:rPr>
  </w:style>
  <w:style w:type="paragraph" w:customStyle="1" w:styleId="ZchnZchn3">
    <w:name w:val="Zchn Zchn3"/>
    <w:uiPriority w:val="99"/>
    <w:qFormat/>
    <w:rsid w:val="00F8597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character" w:customStyle="1" w:styleId="Char0">
    <w:name w:val="批注主题 Char"/>
    <w:uiPriority w:val="99"/>
    <w:qFormat/>
    <w:rsid w:val="00F8597B"/>
    <w:rPr>
      <w:b/>
      <w:bCs/>
      <w:lang w:val="en-GB" w:eastAsia="en-US" w:bidi="ar-SA"/>
    </w:rPr>
  </w:style>
  <w:style w:type="paragraph" w:customStyle="1" w:styleId="font7">
    <w:name w:val="font7"/>
    <w:basedOn w:val="Normal"/>
    <w:uiPriority w:val="99"/>
    <w:qFormat/>
    <w:rsid w:val="00F8597B"/>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qFormat/>
    <w:rsid w:val="00F8597B"/>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qFormat/>
    <w:rsid w:val="00F8597B"/>
  </w:style>
  <w:style w:type="paragraph" w:customStyle="1" w:styleId="CarCar51">
    <w:name w:val="Car Car5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qFormat/>
    <w:rsid w:val="00F8597B"/>
    <w:rPr>
      <w:rFonts w:ascii="Times New Roman" w:hAnsi="Times New Roman" w:cs="Times New Roman" w:hint="default"/>
      <w:lang w:val="en-GB"/>
    </w:rPr>
  </w:style>
  <w:style w:type="character" w:customStyle="1" w:styleId="CharChar131">
    <w:name w:val="Char Char131"/>
    <w:semiHidden/>
    <w:qFormat/>
    <w:rsid w:val="00F8597B"/>
    <w:rPr>
      <w:rFonts w:ascii="SimSun" w:eastAsia="SimSun" w:hAnsi="SimSun" w:hint="eastAsia"/>
      <w:lang w:val="en-GB" w:eastAsia="en-US" w:bidi="ar-SA"/>
    </w:rPr>
  </w:style>
  <w:style w:type="character" w:customStyle="1" w:styleId="CharChar61">
    <w:name w:val="Char Char61"/>
    <w:qFormat/>
    <w:rsid w:val="00F8597B"/>
    <w:rPr>
      <w:rFonts w:ascii="Arial" w:eastAsia="SimSun" w:hAnsi="Arial" w:cs="Arial" w:hint="default"/>
      <w:sz w:val="32"/>
      <w:lang w:val="en-GB" w:eastAsia="en-US" w:bidi="ar-SA"/>
    </w:rPr>
  </w:style>
  <w:style w:type="character" w:customStyle="1" w:styleId="CharChar51">
    <w:name w:val="Char Char51"/>
    <w:qFormat/>
    <w:rsid w:val="00F8597B"/>
    <w:rPr>
      <w:rFonts w:ascii="Arial" w:eastAsia="SimSun" w:hAnsi="Arial" w:cs="Arial" w:hint="default"/>
      <w:sz w:val="28"/>
      <w:lang w:val="en-GB" w:eastAsia="en-US" w:bidi="ar-SA"/>
    </w:rPr>
  </w:style>
  <w:style w:type="character" w:customStyle="1" w:styleId="CharChar161">
    <w:name w:val="Char Char161"/>
    <w:qFormat/>
    <w:rsid w:val="00F8597B"/>
    <w:rPr>
      <w:rFonts w:ascii="Arial" w:eastAsia="SimSun" w:hAnsi="Arial" w:cs="Arial" w:hint="default"/>
      <w:lang w:val="en-GB" w:eastAsia="en-US" w:bidi="ar-SA"/>
    </w:rPr>
  </w:style>
  <w:style w:type="character" w:customStyle="1" w:styleId="CharChar141">
    <w:name w:val="Char Char141"/>
    <w:qFormat/>
    <w:rsid w:val="00F8597B"/>
    <w:rPr>
      <w:rFonts w:ascii="Arial" w:eastAsia="SimSun" w:hAnsi="Arial" w:cs="Arial" w:hint="default"/>
      <w:sz w:val="36"/>
      <w:lang w:val="en-GB" w:eastAsia="en-US" w:bidi="ar-SA"/>
    </w:rPr>
  </w:style>
  <w:style w:type="character" w:customStyle="1" w:styleId="CharChar111">
    <w:name w:val="Char Char111"/>
    <w:qFormat/>
    <w:rsid w:val="00F8597B"/>
    <w:rPr>
      <w:rFonts w:ascii="Tahoma" w:eastAsia="SimSun" w:hAnsi="Tahoma" w:cs="Tahoma" w:hint="default"/>
      <w:lang w:val="en-GB" w:eastAsia="en-US" w:bidi="ar-SA"/>
    </w:rPr>
  </w:style>
  <w:style w:type="character" w:customStyle="1" w:styleId="EditorsNoteChar1">
    <w:name w:val="Editor's Note Char1"/>
    <w:qFormat/>
    <w:locked/>
    <w:rsid w:val="00F8597B"/>
    <w:rPr>
      <w:color w:val="FF0000"/>
      <w:lang w:eastAsia="en-US"/>
    </w:rPr>
  </w:style>
  <w:style w:type="character" w:customStyle="1" w:styleId="CharChar31">
    <w:name w:val="Char Char31"/>
    <w:qFormat/>
    <w:rsid w:val="00F8597B"/>
    <w:rPr>
      <w:rFonts w:ascii="Arial" w:hAnsi="Arial" w:cs="Arial" w:hint="default"/>
      <w:sz w:val="22"/>
      <w:lang w:val="en-GB" w:eastAsia="en-US" w:bidi="ar-SA"/>
    </w:rPr>
  </w:style>
  <w:style w:type="character" w:customStyle="1" w:styleId="PlainTextChar1">
    <w:name w:val="Plain Text Char1"/>
    <w:qFormat/>
    <w:locked/>
    <w:rsid w:val="00F8597B"/>
    <w:rPr>
      <w:rFonts w:ascii="Courier New" w:hAnsi="Courier New"/>
      <w:lang w:val="nb-NO"/>
    </w:rPr>
  </w:style>
  <w:style w:type="character" w:customStyle="1" w:styleId="12">
    <w:name w:val="書式なし (文字)1"/>
    <w:qFormat/>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3">
    <w:name w:val="文末脚注文字列 (文字)1"/>
    <w:qFormat/>
    <w:rsid w:val="00F8597B"/>
    <w:rPr>
      <w:rFonts w:ascii="Times New Roman" w:hAnsi="Times New Roman" w:cs="Times New Roman" w:hint="default"/>
      <w:lang w:val="en-GB" w:eastAsia="en-US"/>
    </w:rPr>
  </w:style>
  <w:style w:type="character" w:customStyle="1" w:styleId="CharChar210">
    <w:name w:val="Char Char210"/>
    <w:qFormat/>
    <w:rsid w:val="00F8597B"/>
    <w:rPr>
      <w:rFonts w:ascii="Arial" w:hAnsi="Arial" w:cs="Arial" w:hint="default"/>
      <w:sz w:val="28"/>
      <w:lang w:val="en-GB" w:eastAsia="en-US"/>
    </w:rPr>
  </w:style>
  <w:style w:type="character" w:customStyle="1" w:styleId="CharChar151">
    <w:name w:val="Char Char151"/>
    <w:qFormat/>
    <w:rsid w:val="00F8597B"/>
    <w:rPr>
      <w:rFonts w:ascii="Arial" w:hAnsi="Arial" w:cs="Arial" w:hint="default"/>
      <w:sz w:val="36"/>
      <w:lang w:val="en-GB"/>
    </w:rPr>
  </w:style>
  <w:style w:type="character" w:customStyle="1" w:styleId="CharChar251">
    <w:name w:val="Char Char251"/>
    <w:qFormat/>
    <w:rsid w:val="00F8597B"/>
    <w:rPr>
      <w:rFonts w:ascii="Arial" w:hAnsi="Arial" w:cs="Arial" w:hint="default"/>
      <w:lang w:val="en-GB" w:eastAsia="en-US"/>
    </w:rPr>
  </w:style>
  <w:style w:type="character" w:customStyle="1" w:styleId="CharChar241">
    <w:name w:val="Char Char241"/>
    <w:qFormat/>
    <w:rsid w:val="00F8597B"/>
    <w:rPr>
      <w:rFonts w:ascii="Arial" w:hAnsi="Arial" w:cs="Arial" w:hint="default"/>
      <w:sz w:val="36"/>
      <w:lang w:val="en-GB" w:eastAsia="en-US"/>
    </w:rPr>
  </w:style>
  <w:style w:type="character" w:customStyle="1" w:styleId="CharChar301">
    <w:name w:val="Char Char301"/>
    <w:qFormat/>
    <w:rsid w:val="00F8597B"/>
    <w:rPr>
      <w:rFonts w:ascii="Arial" w:hAnsi="Arial" w:cs="Arial" w:hint="default"/>
      <w:lang w:val="en-GB" w:eastAsia="en-US"/>
    </w:rPr>
  </w:style>
  <w:style w:type="character" w:customStyle="1" w:styleId="CharChar291">
    <w:name w:val="Char Char291"/>
    <w:qFormat/>
    <w:rsid w:val="00F8597B"/>
    <w:rPr>
      <w:rFonts w:ascii="Arial" w:hAnsi="Arial" w:cs="Arial" w:hint="default"/>
      <w:sz w:val="36"/>
      <w:lang w:val="en-GB" w:eastAsia="en-US"/>
    </w:rPr>
  </w:style>
  <w:style w:type="character" w:customStyle="1" w:styleId="CharChar281">
    <w:name w:val="Char Char281"/>
    <w:qFormat/>
    <w:rsid w:val="00F8597B"/>
    <w:rPr>
      <w:rFonts w:ascii="Arial" w:hAnsi="Arial" w:cs="Arial" w:hint="default"/>
      <w:sz w:val="36"/>
      <w:lang w:val="en-GB" w:eastAsia="en-US"/>
    </w:rPr>
  </w:style>
  <w:style w:type="character" w:customStyle="1" w:styleId="CharChar271">
    <w:name w:val="Char Char271"/>
    <w:qFormat/>
    <w:rsid w:val="00F8597B"/>
    <w:rPr>
      <w:rFonts w:ascii="Arial" w:hAnsi="Arial" w:cs="Arial" w:hint="default"/>
      <w:b/>
      <w:bCs w:val="0"/>
      <w:i/>
      <w:iCs w:val="0"/>
      <w:noProof/>
      <w:sz w:val="18"/>
      <w:lang w:val="en-GB" w:eastAsia="en-US"/>
    </w:rPr>
  </w:style>
  <w:style w:type="paragraph" w:customStyle="1" w:styleId="xl63">
    <w:name w:val="xl63"/>
    <w:basedOn w:val="Normal"/>
    <w:uiPriority w:val="99"/>
    <w:qFormat/>
    <w:rsid w:val="00F8597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qFormat/>
    <w:rsid w:val="00F8597B"/>
    <w:rPr>
      <w:rFonts w:ascii="Arial" w:hAnsi="Arial"/>
      <w:sz w:val="24"/>
      <w:szCs w:val="28"/>
      <w:lang w:val="en-GB" w:eastAsia="en-GB"/>
    </w:rPr>
  </w:style>
  <w:style w:type="character" w:customStyle="1" w:styleId="Heading7Char1">
    <w:name w:val="Heading 7 Char1"/>
    <w:qFormat/>
    <w:rsid w:val="00F8597B"/>
    <w:rPr>
      <w:rFonts w:ascii="Arial" w:hAnsi="Arial"/>
      <w:lang w:val="en-GB"/>
    </w:rPr>
  </w:style>
  <w:style w:type="character" w:customStyle="1" w:styleId="Heading8Char1">
    <w:name w:val="Heading 8 Char1"/>
    <w:aliases w:val="Table Heading Char1"/>
    <w:uiPriority w:val="9"/>
    <w:qFormat/>
    <w:rsid w:val="00F8597B"/>
    <w:rPr>
      <w:rFonts w:ascii="Arial" w:hAnsi="Arial"/>
      <w:sz w:val="36"/>
      <w:lang w:val="en-GB"/>
    </w:rPr>
  </w:style>
  <w:style w:type="character" w:customStyle="1" w:styleId="Heading9Char1">
    <w:name w:val="Heading 9 Char1"/>
    <w:aliases w:val="Figure Heading Char1,FH Char1,标题 9 Char1"/>
    <w:qFormat/>
    <w:rsid w:val="00F8597B"/>
    <w:rPr>
      <w:rFonts w:ascii="Arial" w:hAnsi="Arial"/>
      <w:sz w:val="36"/>
      <w:lang w:val="en-GB"/>
    </w:rPr>
  </w:style>
  <w:style w:type="character" w:customStyle="1" w:styleId="ListChar1">
    <w:name w:val="List Char1"/>
    <w:link w:val="List"/>
    <w:qFormat/>
    <w:rsid w:val="00F8597B"/>
  </w:style>
  <w:style w:type="character" w:customStyle="1" w:styleId="DocumentMapChar1">
    <w:name w:val="Document Map Char1"/>
    <w:uiPriority w:val="99"/>
    <w:semiHidden/>
    <w:qFormat/>
    <w:rsid w:val="00F8597B"/>
    <w:rPr>
      <w:rFonts w:ascii="Tahoma" w:hAnsi="Tahoma"/>
      <w:lang w:val="en-GB" w:eastAsia="en-US"/>
    </w:rPr>
  </w:style>
  <w:style w:type="character" w:customStyle="1" w:styleId="BalloonTextChar1">
    <w:name w:val="Balloon Text Char1"/>
    <w:uiPriority w:val="99"/>
    <w:qFormat/>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qFormat/>
    <w:rsid w:val="00F8597B"/>
    <w:rPr>
      <w:rFonts w:ascii="Courier New" w:eastAsia="MS Gothic" w:hAnsi="Courier New"/>
      <w:b/>
      <w:bCs/>
      <w:noProof/>
      <w:sz w:val="16"/>
    </w:rPr>
  </w:style>
  <w:style w:type="character" w:customStyle="1" w:styleId="PLBoldChar">
    <w:name w:val="PL + Bold Char"/>
    <w:link w:val="PLBold"/>
    <w:qFormat/>
    <w:rsid w:val="00F8597B"/>
    <w:rPr>
      <w:rFonts w:ascii="Courier New" w:hAnsi="Courier New"/>
      <w:b/>
      <w:noProof/>
      <w:sz w:val="16"/>
      <w:lang w:val="en-GB" w:eastAsia="ko-KR"/>
    </w:rPr>
  </w:style>
  <w:style w:type="paragraph" w:customStyle="1" w:styleId="numberedlist0">
    <w:name w:val="numbered list"/>
    <w:basedOn w:val="ListBullet"/>
    <w:uiPriority w:val="99"/>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uiPriority w:val="99"/>
    <w:qFormat/>
    <w:rsid w:val="00F8597B"/>
    <w:pPr>
      <w:spacing w:after="0"/>
      <w:jc w:val="both"/>
    </w:pPr>
    <w:rPr>
      <w:lang w:eastAsia="x-none"/>
    </w:rPr>
  </w:style>
  <w:style w:type="character" w:customStyle="1" w:styleId="DateChar">
    <w:name w:val="Date Char"/>
    <w:link w:val="Date"/>
    <w:uiPriority w:val="99"/>
    <w:qFormat/>
    <w:rsid w:val="00F8597B"/>
    <w:rPr>
      <w:lang w:val="en-GB" w:eastAsia="x-none"/>
    </w:rPr>
  </w:style>
  <w:style w:type="paragraph" w:customStyle="1" w:styleId="para">
    <w:name w:val="para"/>
    <w:basedOn w:val="Normal"/>
    <w:qFormat/>
    <w:rsid w:val="00F8597B"/>
    <w:pPr>
      <w:spacing w:after="240"/>
      <w:jc w:val="both"/>
    </w:pPr>
    <w:rPr>
      <w:rFonts w:ascii="Helvetica" w:hAnsi="Helvetica"/>
    </w:rPr>
  </w:style>
  <w:style w:type="paragraph" w:customStyle="1" w:styleId="NormalAfter3pt">
    <w:name w:val="Normal + After:  3 pt"/>
    <w:basedOn w:val="Normal"/>
    <w:uiPriority w:val="99"/>
    <w:qFormat/>
    <w:rsid w:val="00F8597B"/>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uiPriority w:val="99"/>
    <w:qFormat/>
    <w:rsid w:val="00F8597B"/>
    <w:pPr>
      <w:adjustRightInd/>
      <w:ind w:left="1135" w:hanging="284"/>
      <w:textAlignment w:val="auto"/>
    </w:pPr>
    <w:rPr>
      <w:rFonts w:ascii="Calibri" w:eastAsia="MS PGothic" w:hAnsi="Calibri" w:cs="Calibri"/>
      <w:sz w:val="22"/>
      <w:szCs w:val="22"/>
    </w:rPr>
  </w:style>
  <w:style w:type="paragraph" w:customStyle="1" w:styleId="b40">
    <w:name w:val="b4"/>
    <w:basedOn w:val="Normal"/>
    <w:uiPriority w:val="99"/>
    <w:qFormat/>
    <w:rsid w:val="00F8597B"/>
    <w:pPr>
      <w:adjustRightInd/>
      <w:ind w:left="1418" w:hanging="284"/>
      <w:textAlignment w:val="auto"/>
    </w:pPr>
    <w:rPr>
      <w:rFonts w:ascii="Calibri" w:eastAsia="MS PGothic" w:hAnsi="Calibri" w:cs="Calibri"/>
      <w:sz w:val="22"/>
      <w:szCs w:val="22"/>
    </w:rPr>
  </w:style>
  <w:style w:type="paragraph" w:customStyle="1" w:styleId="b21">
    <w:name w:val="b2"/>
    <w:basedOn w:val="Normal"/>
    <w:uiPriority w:val="99"/>
    <w:qFormat/>
    <w:rsid w:val="00F8597B"/>
    <w:pPr>
      <w:adjustRightInd/>
      <w:ind w:left="851" w:hanging="284"/>
      <w:textAlignment w:val="auto"/>
    </w:pPr>
    <w:rPr>
      <w:rFonts w:eastAsia="MS PGothic"/>
    </w:rPr>
  </w:style>
  <w:style w:type="paragraph" w:customStyle="1" w:styleId="Revision2">
    <w:name w:val="Revision2"/>
    <w:hidden/>
    <w:uiPriority w:val="99"/>
    <w:semiHidden/>
    <w:qFormat/>
    <w:rsid w:val="00F8597B"/>
    <w:rPr>
      <w:rFonts w:eastAsia="MS Mincho"/>
      <w:lang w:eastAsia="en-US"/>
    </w:rPr>
  </w:style>
  <w:style w:type="character" w:customStyle="1" w:styleId="B3c">
    <w:name w:val="B3 c"/>
    <w:qFormat/>
    <w:rsid w:val="00F8597B"/>
    <w:rPr>
      <w:lang w:val="en-GB" w:eastAsia="en-GB"/>
    </w:rPr>
  </w:style>
  <w:style w:type="paragraph" w:customStyle="1" w:styleId="AutoCorrect">
    <w:name w:val="AutoCorrect"/>
    <w:uiPriority w:val="99"/>
    <w:qFormat/>
    <w:rsid w:val="00F8597B"/>
    <w:rPr>
      <w:rFonts w:eastAsia="SimSun"/>
      <w:sz w:val="24"/>
      <w:szCs w:val="24"/>
      <w:lang w:eastAsia="ko-KR"/>
    </w:rPr>
  </w:style>
  <w:style w:type="paragraph" w:customStyle="1" w:styleId="PageXofY">
    <w:name w:val="Page X of Y"/>
    <w:uiPriority w:val="99"/>
    <w:qFormat/>
    <w:rsid w:val="00F8597B"/>
    <w:rPr>
      <w:rFonts w:eastAsia="SimSun"/>
      <w:sz w:val="24"/>
      <w:szCs w:val="24"/>
      <w:lang w:eastAsia="ko-KR"/>
    </w:rPr>
  </w:style>
  <w:style w:type="paragraph" w:customStyle="1" w:styleId="Createdby">
    <w:name w:val="Created by"/>
    <w:uiPriority w:val="99"/>
    <w:qFormat/>
    <w:rsid w:val="00F8597B"/>
    <w:rPr>
      <w:rFonts w:eastAsia="SimSun"/>
      <w:sz w:val="24"/>
      <w:szCs w:val="24"/>
      <w:lang w:eastAsia="ko-KR"/>
    </w:rPr>
  </w:style>
  <w:style w:type="paragraph" w:customStyle="1" w:styleId="Createdon">
    <w:name w:val="Created on"/>
    <w:uiPriority w:val="99"/>
    <w:qFormat/>
    <w:rsid w:val="00F8597B"/>
    <w:rPr>
      <w:rFonts w:eastAsia="SimSun"/>
      <w:sz w:val="24"/>
      <w:szCs w:val="24"/>
      <w:lang w:eastAsia="ko-KR"/>
    </w:rPr>
  </w:style>
  <w:style w:type="paragraph" w:customStyle="1" w:styleId="Filenameandpath">
    <w:name w:val="Filename and path"/>
    <w:uiPriority w:val="99"/>
    <w:qFormat/>
    <w:rsid w:val="00F8597B"/>
    <w:rPr>
      <w:rFonts w:eastAsia="SimSun"/>
      <w:sz w:val="24"/>
      <w:szCs w:val="24"/>
      <w:lang w:eastAsia="ko-KR"/>
    </w:rPr>
  </w:style>
  <w:style w:type="paragraph" w:customStyle="1" w:styleId="AuthorPageDate">
    <w:name w:val="Author  Page #  Date"/>
    <w:uiPriority w:val="99"/>
    <w:qFormat/>
    <w:rsid w:val="00F8597B"/>
    <w:rPr>
      <w:rFonts w:eastAsia="SimSun"/>
      <w:sz w:val="24"/>
      <w:szCs w:val="24"/>
      <w:lang w:eastAsia="ko-KR"/>
    </w:rPr>
  </w:style>
  <w:style w:type="paragraph" w:customStyle="1" w:styleId="ConfidentialPageDate">
    <w:name w:val="Confidential  Page #  Date"/>
    <w:uiPriority w:val="99"/>
    <w:qFormat/>
    <w:rsid w:val="00F8597B"/>
    <w:rPr>
      <w:rFonts w:eastAsia="SimSun"/>
      <w:sz w:val="24"/>
      <w:szCs w:val="24"/>
      <w:lang w:eastAsia="ko-KR"/>
    </w:rPr>
  </w:style>
  <w:style w:type="paragraph" w:customStyle="1" w:styleId="Data">
    <w:name w:val="Data"/>
    <w:basedOn w:val="Normal"/>
    <w:uiPriority w:val="99"/>
    <w:qFormat/>
    <w:rsid w:val="00F8597B"/>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F8597B"/>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uiPriority w:val="99"/>
    <w:semiHidden/>
    <w:qFormat/>
    <w:rsid w:val="00F8597B"/>
    <w:rPr>
      <w:rFonts w:eastAsia="Batang"/>
      <w:lang w:eastAsia="en-US"/>
    </w:rPr>
  </w:style>
  <w:style w:type="paragraph" w:customStyle="1" w:styleId="Arial">
    <w:name w:val="Arial"/>
    <w:basedOn w:val="Normal"/>
    <w:uiPriority w:val="99"/>
    <w:qFormat/>
    <w:rsid w:val="00F8597B"/>
    <w:pPr>
      <w:tabs>
        <w:tab w:val="right" w:pos="9639"/>
      </w:tabs>
      <w:overflowPunct/>
      <w:autoSpaceDE/>
      <w:autoSpaceDN/>
      <w:adjustRightInd/>
      <w:textAlignment w:val="auto"/>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uiPriority w:val="99"/>
    <w:semiHidden/>
    <w:qFormat/>
    <w:rsid w:val="00F8597B"/>
    <w:rPr>
      <w:rFonts w:eastAsia="Batang"/>
      <w:lang w:eastAsia="en-US"/>
    </w:rPr>
  </w:style>
  <w:style w:type="paragraph" w:customStyle="1" w:styleId="21">
    <w:name w:val="수정2"/>
    <w:hidden/>
    <w:uiPriority w:val="99"/>
    <w:semiHidden/>
    <w:qFormat/>
    <w:rsid w:val="00F8597B"/>
    <w:rPr>
      <w:rFonts w:eastAsia="Batang"/>
      <w:lang w:eastAsia="en-US"/>
    </w:rPr>
  </w:style>
  <w:style w:type="paragraph" w:customStyle="1" w:styleId="91">
    <w:name w:val="目录 91"/>
    <w:basedOn w:val="TOC8"/>
    <w:uiPriority w:val="99"/>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qFormat/>
    <w:rsid w:val="00F8597B"/>
    <w:rPr>
      <w:b/>
      <w:bCs/>
      <w:lang w:val="en-GB" w:eastAsia="x-none"/>
    </w:rPr>
  </w:style>
  <w:style w:type="paragraph" w:customStyle="1" w:styleId="MO">
    <w:name w:val="MO"/>
    <w:basedOn w:val="Normal"/>
    <w:uiPriority w:val="99"/>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uiPriority w:val="99"/>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qFormat/>
    <w:rsid w:val="00F8597B"/>
    <w:rPr>
      <w:sz w:val="18"/>
      <w:szCs w:val="18"/>
    </w:rPr>
  </w:style>
  <w:style w:type="character" w:customStyle="1" w:styleId="shorttext1">
    <w:name w:val="short_text1"/>
    <w:qFormat/>
    <w:rsid w:val="00F8597B"/>
    <w:rPr>
      <w:sz w:val="29"/>
      <w:szCs w:val="29"/>
    </w:rPr>
  </w:style>
  <w:style w:type="paragraph" w:customStyle="1" w:styleId="TableEntry0">
    <w:name w:val="Table Entry"/>
    <w:basedOn w:val="Normal"/>
    <w:next w:val="Normal"/>
    <w:uiPriority w:val="99"/>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uiPriority w:val="99"/>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qFormat/>
    <w:rsid w:val="00F8597B"/>
    <w:pPr>
      <w:keepNext/>
      <w:spacing w:after="0"/>
    </w:pPr>
    <w:rPr>
      <w:rFonts w:ascii="Arial" w:eastAsia="SimSun" w:hAnsi="Arial" w:cs="Arial"/>
      <w:sz w:val="18"/>
      <w:szCs w:val="18"/>
      <w:lang w:val="en-US" w:eastAsia="zh-CN"/>
    </w:rPr>
  </w:style>
  <w:style w:type="paragraph" w:customStyle="1" w:styleId="TOC911">
    <w:name w:val="TOC 911"/>
    <w:basedOn w:val="TOC8"/>
    <w:qFormat/>
    <w:rsid w:val="00F8597B"/>
    <w:pPr>
      <w:keepNext w:val="0"/>
      <w:ind w:left="1418" w:hanging="1418"/>
    </w:pPr>
    <w:rPr>
      <w:rFonts w:eastAsia="MS Mincho"/>
    </w:rPr>
  </w:style>
  <w:style w:type="character" w:customStyle="1" w:styleId="EditorsNoteCharCharChar">
    <w:name w:val="Editor's Note Char Char Char"/>
    <w:qFormat/>
    <w:rsid w:val="00F8597B"/>
    <w:rPr>
      <w:color w:val="FF0000"/>
      <w:lang w:val="en-GB" w:eastAsia="en-US" w:bidi="ar-SA"/>
    </w:rPr>
  </w:style>
  <w:style w:type="paragraph" w:customStyle="1" w:styleId="msolistparagraph0">
    <w:name w:val="msolistparagraph"/>
    <w:basedOn w:val="Normal"/>
    <w:uiPriority w:val="99"/>
    <w:qFormat/>
    <w:rsid w:val="00F8597B"/>
    <w:pPr>
      <w:spacing w:after="0"/>
      <w:ind w:leftChars="400" w:left="400"/>
    </w:pPr>
    <w:rPr>
      <w:sz w:val="24"/>
      <w:szCs w:val="24"/>
      <w:lang w:val="en-US"/>
    </w:rPr>
  </w:style>
  <w:style w:type="paragraph" w:customStyle="1" w:styleId="no0">
    <w:name w:val="no"/>
    <w:basedOn w:val="Normal"/>
    <w:uiPriority w:val="99"/>
    <w:qFormat/>
    <w:rsid w:val="00F8597B"/>
    <w:pPr>
      <w:ind w:left="1135" w:hanging="851"/>
    </w:pPr>
    <w:rPr>
      <w:lang w:val="en-US"/>
    </w:rPr>
  </w:style>
  <w:style w:type="paragraph" w:customStyle="1" w:styleId="talcharchar0">
    <w:name w:val="talcharchar"/>
    <w:basedOn w:val="Normal"/>
    <w:uiPriority w:val="99"/>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qFormat/>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F8597B"/>
    <w:rPr>
      <w:rFonts w:ascii="Arial" w:hAnsi="Arial"/>
      <w:sz w:val="28"/>
      <w:lang w:val="en-GB"/>
    </w:rPr>
  </w:style>
  <w:style w:type="character" w:customStyle="1" w:styleId="CharChar261">
    <w:name w:val="Char Char261"/>
    <w:qFormat/>
    <w:rsid w:val="00F8597B"/>
    <w:rPr>
      <w:rFonts w:ascii="Arial" w:hAnsi="Arial"/>
      <w:lang w:val="en-GB"/>
    </w:rPr>
  </w:style>
  <w:style w:type="character" w:customStyle="1" w:styleId="CharChar22">
    <w:name w:val="Char Char22"/>
    <w:qFormat/>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F8597B"/>
    <w:rPr>
      <w:rFonts w:ascii="Times New Roman" w:hAnsi="Times New Roman"/>
      <w:lang w:val="en-GB"/>
    </w:rPr>
  </w:style>
  <w:style w:type="paragraph" w:customStyle="1" w:styleId="30mm">
    <w:name w:val="段落フォント + 左 :  30 mm"/>
    <w:aliases w:val="ぶら下げインデント :  2.81 字"/>
    <w:basedOn w:val="B2"/>
    <w:uiPriority w:val="99"/>
    <w:qFormat/>
    <w:rsid w:val="00F8597B"/>
    <w:pPr>
      <w:ind w:left="1984" w:hanging="281"/>
    </w:pPr>
  </w:style>
  <w:style w:type="paragraph" w:customStyle="1" w:styleId="a3">
    <w:name w:val="標準番号"/>
    <w:basedOn w:val="Normal"/>
    <w:uiPriority w:val="99"/>
    <w:qFormat/>
    <w:rsid w:val="00F8597B"/>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4">
    <w:name w:val="(文字) (文字)"/>
    <w:qFormat/>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uiPriority w:val="99"/>
    <w:qFormat/>
    <w:rsid w:val="00F8597B"/>
    <w:pPr>
      <w:overflowPunct/>
      <w:autoSpaceDE/>
      <w:autoSpaceDN/>
      <w:adjustRightInd/>
      <w:textAlignment w:val="auto"/>
    </w:pPr>
    <w:rPr>
      <w:rFonts w:ascii="Arial" w:eastAsia="MS Mincho" w:hAnsi="Arial"/>
      <w:noProof/>
    </w:rPr>
  </w:style>
  <w:style w:type="paragraph" w:customStyle="1" w:styleId="H60">
    <w:name w:val="H6 + 左侧:  0 厘米"/>
    <w:aliases w:val="首行缩进:  0 厘H6米"/>
    <w:basedOn w:val="H6"/>
    <w:uiPriority w:val="99"/>
    <w:qFormat/>
    <w:rsid w:val="00F8597B"/>
    <w:pPr>
      <w:overflowPunct/>
      <w:autoSpaceDE/>
      <w:autoSpaceDN/>
      <w:adjustRightInd/>
      <w:ind w:left="0" w:firstLine="0"/>
      <w:textAlignment w:val="auto"/>
    </w:pPr>
    <w:rPr>
      <w:rFonts w:eastAsia="SimSun"/>
      <w:lang w:eastAsia="zh-CN"/>
    </w:rPr>
  </w:style>
  <w:style w:type="paragraph" w:customStyle="1" w:styleId="14">
    <w:name w:val="列出段落1"/>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qFormat/>
    <w:rsid w:val="00F8597B"/>
    <w:rPr>
      <w:rFonts w:ascii="Arial" w:hAnsi="Arial"/>
      <w:lang w:eastAsia="en-US"/>
    </w:rPr>
  </w:style>
  <w:style w:type="character" w:customStyle="1" w:styleId="CharChar171">
    <w:name w:val="Char Char171"/>
    <w:qFormat/>
    <w:rsid w:val="00F8597B"/>
    <w:rPr>
      <w:rFonts w:ascii="Arial" w:hAnsi="Arial"/>
      <w:sz w:val="36"/>
      <w:lang w:eastAsia="en-US"/>
    </w:rPr>
  </w:style>
  <w:style w:type="paragraph" w:styleId="BodyTextIndent3">
    <w:name w:val="Body Text Indent 3"/>
    <w:basedOn w:val="Normal"/>
    <w:link w:val="BodyTextIndent3Char"/>
    <w:uiPriority w:val="99"/>
    <w:qFormat/>
    <w:rsid w:val="00F8597B"/>
    <w:pPr>
      <w:spacing w:after="0"/>
      <w:ind w:left="1080"/>
    </w:pPr>
    <w:rPr>
      <w:lang w:val="x-none"/>
    </w:rPr>
  </w:style>
  <w:style w:type="character" w:customStyle="1" w:styleId="BodyTextIndent3Char">
    <w:name w:val="Body Text Indent 3 Char"/>
    <w:link w:val="BodyTextIndent3"/>
    <w:uiPriority w:val="99"/>
    <w:qFormat/>
    <w:rsid w:val="00F8597B"/>
    <w:rPr>
      <w:lang w:val="x-none" w:eastAsia="ja-JP"/>
    </w:rPr>
  </w:style>
  <w:style w:type="paragraph" w:customStyle="1" w:styleId="TabList">
    <w:name w:val="TabList"/>
    <w:basedOn w:val="Normal"/>
    <w:qFormat/>
    <w:rsid w:val="00F8597B"/>
    <w:pPr>
      <w:tabs>
        <w:tab w:val="left" w:pos="1134"/>
      </w:tabs>
      <w:spacing w:after="0"/>
    </w:pPr>
    <w:rPr>
      <w:rFonts w:eastAsia="MS Mincho"/>
    </w:rPr>
  </w:style>
  <w:style w:type="paragraph" w:customStyle="1" w:styleId="Cell">
    <w:name w:val="Cell"/>
    <w:basedOn w:val="Normal"/>
    <w:uiPriority w:val="99"/>
    <w:qFormat/>
    <w:rsid w:val="00F8597B"/>
    <w:pPr>
      <w:spacing w:after="0" w:line="240" w:lineRule="exact"/>
      <w:jc w:val="center"/>
    </w:pPr>
    <w:rPr>
      <w:sz w:val="16"/>
      <w:lang w:val="en-US"/>
    </w:rPr>
  </w:style>
  <w:style w:type="paragraph" w:customStyle="1" w:styleId="h61">
    <w:name w:val="h6"/>
    <w:basedOn w:val="Normal"/>
    <w:uiPriority w:val="99"/>
    <w:qFormat/>
    <w:rsid w:val="00F8597B"/>
    <w:pPr>
      <w:spacing w:before="100" w:beforeAutospacing="1" w:after="100" w:afterAutospacing="1"/>
    </w:pPr>
    <w:rPr>
      <w:sz w:val="24"/>
      <w:szCs w:val="24"/>
      <w:lang w:val="en-US"/>
    </w:rPr>
  </w:style>
  <w:style w:type="paragraph" w:customStyle="1" w:styleId="tah0">
    <w:name w:val="tah"/>
    <w:basedOn w:val="Normal"/>
    <w:uiPriority w:val="99"/>
    <w:qFormat/>
    <w:rsid w:val="00F8597B"/>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8597B"/>
    <w:rPr>
      <w:rFonts w:ascii="Arial" w:hAnsi="Arial"/>
      <w:sz w:val="24"/>
      <w:lang w:val="en-GB" w:eastAsia="ja-JP" w:bidi="ar-SA"/>
    </w:rPr>
  </w:style>
  <w:style w:type="character" w:customStyle="1" w:styleId="FigureCaption1">
    <w:name w:val="Figure Caption1"/>
    <w:aliases w:val="fc Char1,Figure Caption Char Char"/>
    <w:qFormat/>
    <w:rsid w:val="00F8597B"/>
    <w:rPr>
      <w:rFonts w:ascii="Arial" w:eastAsia="????" w:hAnsi="Arial" w:cs="Arial"/>
      <w:color w:val="0000FF"/>
      <w:kern w:val="2"/>
      <w:lang w:val="en-US" w:eastAsia="en-US" w:bidi="ar-SA"/>
    </w:rPr>
  </w:style>
  <w:style w:type="character" w:customStyle="1" w:styleId="H1">
    <w:name w:val="H1_"/>
    <w:qFormat/>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F8597B"/>
    <w:rPr>
      <w:rFonts w:ascii="Arial" w:eastAsia="MS Mincho" w:hAnsi="Arial"/>
      <w:sz w:val="22"/>
      <w:lang w:val="en-GB" w:eastAsia="en-US" w:bidi="ar-SA"/>
    </w:rPr>
  </w:style>
  <w:style w:type="character" w:customStyle="1" w:styleId="T1Car">
    <w:name w:val="T1 Car"/>
    <w:aliases w:val="Header 6 Car Car"/>
    <w:qFormat/>
    <w:rsid w:val="00F8597B"/>
    <w:rPr>
      <w:rFonts w:ascii="Arial" w:eastAsia="MS Mincho" w:hAnsi="Arial"/>
      <w:lang w:val="en-GB" w:eastAsia="en-US" w:bidi="ar-SA"/>
    </w:rPr>
  </w:style>
  <w:style w:type="character" w:customStyle="1" w:styleId="CarCar4">
    <w:name w:val="Car Car4"/>
    <w:qFormat/>
    <w:rsid w:val="00F8597B"/>
    <w:rPr>
      <w:rFonts w:ascii="Arial" w:eastAsia="MS Mincho" w:hAnsi="Arial"/>
      <w:lang w:val="en-GB" w:eastAsia="en-US" w:bidi="ar-SA"/>
    </w:rPr>
  </w:style>
  <w:style w:type="character" w:customStyle="1" w:styleId="CarCar8">
    <w:name w:val="Car Car8"/>
    <w:qFormat/>
    <w:rsid w:val="00F8597B"/>
    <w:rPr>
      <w:rFonts w:ascii="Arial" w:eastAsia="MS Mincho" w:hAnsi="Arial"/>
      <w:sz w:val="36"/>
      <w:lang w:val="en-GB" w:eastAsia="en-US" w:bidi="ar-SA"/>
    </w:rPr>
  </w:style>
  <w:style w:type="character" w:customStyle="1" w:styleId="CarCar3">
    <w:name w:val="Car Car3"/>
    <w:qFormat/>
    <w:rsid w:val="00F8597B"/>
    <w:rPr>
      <w:rFonts w:ascii="Arial" w:eastAsia="MS Mincho" w:hAnsi="Arial"/>
      <w:sz w:val="36"/>
      <w:lang w:val="en-GB" w:eastAsia="en-US" w:bidi="ar-SA"/>
    </w:rPr>
  </w:style>
  <w:style w:type="character" w:customStyle="1" w:styleId="CarCar7">
    <w:name w:val="Car Car7"/>
    <w:qFormat/>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F8597B"/>
    <w:rPr>
      <w:b/>
      <w:lang w:val="en-GB" w:eastAsia="ja-JP" w:bidi="ar-SA"/>
    </w:rPr>
  </w:style>
  <w:style w:type="character" w:customStyle="1" w:styleId="CarCar6">
    <w:name w:val="Car Car6"/>
    <w:qFormat/>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F8597B"/>
    <w:rPr>
      <w:lang w:val="en-GB" w:eastAsia="ja-JP" w:bidi="ar-SA"/>
    </w:rPr>
  </w:style>
  <w:style w:type="character" w:customStyle="1" w:styleId="CarCar2">
    <w:name w:val="Car Car2"/>
    <w:qFormat/>
    <w:rsid w:val="00F8597B"/>
    <w:rPr>
      <w:rFonts w:eastAsia="MS Mincho"/>
      <w:lang w:val="en-GB" w:eastAsia="ja-JP" w:bidi="ar-SA"/>
    </w:rPr>
  </w:style>
  <w:style w:type="character" w:customStyle="1" w:styleId="CarCar9">
    <w:name w:val="Car Car9"/>
    <w:qFormat/>
    <w:rsid w:val="00F8597B"/>
    <w:rPr>
      <w:rFonts w:ascii="Arial" w:hAnsi="Arial"/>
      <w:lang w:val="en-GB" w:eastAsia="ja-JP" w:bidi="ar-SA"/>
    </w:rPr>
  </w:style>
  <w:style w:type="character" w:customStyle="1" w:styleId="CarCar10">
    <w:name w:val="Car Car10"/>
    <w:qFormat/>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qFormat/>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qFormat/>
    <w:rsid w:val="00F8597B"/>
    <w:rPr>
      <w:rFonts w:ascii="Arial" w:hAnsi="Arial"/>
      <w:sz w:val="28"/>
      <w:lang w:val="en-GB" w:eastAsia="ja-JP" w:bidi="ar-SA"/>
    </w:rPr>
  </w:style>
  <w:style w:type="paragraph" w:customStyle="1" w:styleId="LD1">
    <w:name w:val="LD 1"/>
    <w:basedOn w:val="Normal"/>
    <w:uiPriority w:val="99"/>
    <w:qFormat/>
    <w:rsid w:val="00F8597B"/>
    <w:pPr>
      <w:keepNext/>
      <w:keepLines/>
      <w:spacing w:before="60" w:after="60"/>
      <w:jc w:val="center"/>
    </w:pPr>
    <w:rPr>
      <w:rFonts w:ascii="Courier New" w:hAnsi="Courier New"/>
    </w:rPr>
  </w:style>
  <w:style w:type="character" w:customStyle="1" w:styleId="Absatz-Standardschriftart">
    <w:name w:val="Absatz-Standardschriftart"/>
    <w:qFormat/>
    <w:rsid w:val="00F8597B"/>
  </w:style>
  <w:style w:type="character" w:customStyle="1" w:styleId="WW-Absatz-Standardschriftart">
    <w:name w:val="WW-Absatz-Standardschriftart"/>
    <w:qFormat/>
    <w:rsid w:val="00F8597B"/>
  </w:style>
  <w:style w:type="character" w:customStyle="1" w:styleId="WW8Num1z0">
    <w:name w:val="WW8Num1z0"/>
    <w:qFormat/>
    <w:rsid w:val="00F8597B"/>
    <w:rPr>
      <w:rFonts w:ascii="Symbol" w:hAnsi="Symbol"/>
    </w:rPr>
  </w:style>
  <w:style w:type="character" w:customStyle="1" w:styleId="WW8Num5z0">
    <w:name w:val="WW8Num5z0"/>
    <w:qFormat/>
    <w:rsid w:val="00F8597B"/>
    <w:rPr>
      <w:rFonts w:ascii="Times New Roman" w:eastAsia="MS Mincho" w:hAnsi="Times New Roman" w:cs="Times New Roman"/>
    </w:rPr>
  </w:style>
  <w:style w:type="character" w:customStyle="1" w:styleId="WW8Num5z1">
    <w:name w:val="WW8Num5z1"/>
    <w:qFormat/>
    <w:rsid w:val="00F8597B"/>
    <w:rPr>
      <w:rFonts w:ascii="Courier New" w:hAnsi="Courier New" w:cs="Courier New"/>
    </w:rPr>
  </w:style>
  <w:style w:type="character" w:customStyle="1" w:styleId="WW8Num5z2">
    <w:name w:val="WW8Num5z2"/>
    <w:qFormat/>
    <w:rsid w:val="00F8597B"/>
    <w:rPr>
      <w:rFonts w:ascii="Wingdings" w:hAnsi="Wingdings"/>
    </w:rPr>
  </w:style>
  <w:style w:type="character" w:customStyle="1" w:styleId="WW8Num5z3">
    <w:name w:val="WW8Num5z3"/>
    <w:qFormat/>
    <w:rsid w:val="00F8597B"/>
    <w:rPr>
      <w:rFonts w:ascii="Symbol" w:hAnsi="Symbol"/>
    </w:rPr>
  </w:style>
  <w:style w:type="character" w:customStyle="1" w:styleId="WW8Num6z0">
    <w:name w:val="WW8Num6z0"/>
    <w:qFormat/>
    <w:rsid w:val="00F8597B"/>
    <w:rPr>
      <w:rFonts w:ascii="Arial" w:eastAsia="MS Mincho" w:hAnsi="Arial" w:cs="Arial"/>
    </w:rPr>
  </w:style>
  <w:style w:type="character" w:customStyle="1" w:styleId="WW8Num6z1">
    <w:name w:val="WW8Num6z1"/>
    <w:qFormat/>
    <w:rsid w:val="00F8597B"/>
    <w:rPr>
      <w:rFonts w:ascii="Courier New" w:hAnsi="Courier New" w:cs="Courier New"/>
    </w:rPr>
  </w:style>
  <w:style w:type="character" w:customStyle="1" w:styleId="WW8Num6z2">
    <w:name w:val="WW8Num6z2"/>
    <w:qFormat/>
    <w:rsid w:val="00F8597B"/>
    <w:rPr>
      <w:rFonts w:ascii="Wingdings" w:hAnsi="Wingdings"/>
    </w:rPr>
  </w:style>
  <w:style w:type="character" w:customStyle="1" w:styleId="WW8Num6z3">
    <w:name w:val="WW8Num6z3"/>
    <w:qFormat/>
    <w:rsid w:val="00F8597B"/>
    <w:rPr>
      <w:rFonts w:ascii="Symbol" w:hAnsi="Symbol"/>
    </w:rPr>
  </w:style>
  <w:style w:type="character" w:customStyle="1" w:styleId="WW8Num9z0">
    <w:name w:val="WW8Num9z0"/>
    <w:qFormat/>
    <w:rsid w:val="00F8597B"/>
    <w:rPr>
      <w:rFonts w:ascii="Times New Roman" w:eastAsia="MS Mincho" w:hAnsi="Times New Roman" w:cs="Times New Roman"/>
    </w:rPr>
  </w:style>
  <w:style w:type="character" w:customStyle="1" w:styleId="WW8Num9z1">
    <w:name w:val="WW8Num9z1"/>
    <w:qFormat/>
    <w:rsid w:val="00F8597B"/>
    <w:rPr>
      <w:rFonts w:ascii="Courier New" w:hAnsi="Courier New" w:cs="Courier New"/>
    </w:rPr>
  </w:style>
  <w:style w:type="character" w:customStyle="1" w:styleId="WW8Num9z2">
    <w:name w:val="WW8Num9z2"/>
    <w:qFormat/>
    <w:rsid w:val="00F8597B"/>
    <w:rPr>
      <w:rFonts w:ascii="Wingdings" w:hAnsi="Wingdings"/>
    </w:rPr>
  </w:style>
  <w:style w:type="character" w:customStyle="1" w:styleId="WW8Num9z3">
    <w:name w:val="WW8Num9z3"/>
    <w:qFormat/>
    <w:rsid w:val="00F8597B"/>
    <w:rPr>
      <w:rFonts w:ascii="Symbol" w:hAnsi="Symbol"/>
    </w:rPr>
  </w:style>
  <w:style w:type="character" w:customStyle="1" w:styleId="WW8Num11z0">
    <w:name w:val="WW8Num11z0"/>
    <w:qFormat/>
    <w:rsid w:val="00F8597B"/>
    <w:rPr>
      <w:rFonts w:ascii="Times New Roman" w:eastAsia="MS Mincho" w:hAnsi="Times New Roman" w:cs="Times New Roman"/>
    </w:rPr>
  </w:style>
  <w:style w:type="character" w:customStyle="1" w:styleId="WW8Num11z1">
    <w:name w:val="WW8Num11z1"/>
    <w:qFormat/>
    <w:rsid w:val="00F8597B"/>
    <w:rPr>
      <w:rFonts w:ascii="Courier New" w:hAnsi="Courier New" w:cs="Courier New"/>
    </w:rPr>
  </w:style>
  <w:style w:type="character" w:customStyle="1" w:styleId="WW8Num11z2">
    <w:name w:val="WW8Num11z2"/>
    <w:qFormat/>
    <w:rsid w:val="00F8597B"/>
    <w:rPr>
      <w:rFonts w:ascii="Wingdings" w:hAnsi="Wingdings"/>
    </w:rPr>
  </w:style>
  <w:style w:type="character" w:customStyle="1" w:styleId="WW8Num11z3">
    <w:name w:val="WW8Num11z3"/>
    <w:qFormat/>
    <w:rsid w:val="00F8597B"/>
    <w:rPr>
      <w:rFonts w:ascii="Symbol" w:hAnsi="Symbol"/>
    </w:rPr>
  </w:style>
  <w:style w:type="character" w:customStyle="1" w:styleId="WW8Num15z0">
    <w:name w:val="WW8Num15z0"/>
    <w:qFormat/>
    <w:rsid w:val="00F8597B"/>
    <w:rPr>
      <w:rFonts w:ascii="Times New Roman" w:eastAsia="Times New Roman" w:hAnsi="Times New Roman" w:cs="Times New Roman"/>
    </w:rPr>
  </w:style>
  <w:style w:type="character" w:customStyle="1" w:styleId="WW8Num15z1">
    <w:name w:val="WW8Num15z1"/>
    <w:qFormat/>
    <w:rsid w:val="00F8597B"/>
    <w:rPr>
      <w:rFonts w:ascii="Courier New" w:hAnsi="Courier New" w:cs="Courier New"/>
    </w:rPr>
  </w:style>
  <w:style w:type="character" w:customStyle="1" w:styleId="WW8Num15z2">
    <w:name w:val="WW8Num15z2"/>
    <w:qFormat/>
    <w:rsid w:val="00F8597B"/>
    <w:rPr>
      <w:rFonts w:ascii="Wingdings" w:hAnsi="Wingdings"/>
    </w:rPr>
  </w:style>
  <w:style w:type="character" w:customStyle="1" w:styleId="WW8Num15z3">
    <w:name w:val="WW8Num15z3"/>
    <w:qFormat/>
    <w:rsid w:val="00F8597B"/>
    <w:rPr>
      <w:rFonts w:ascii="Symbol" w:hAnsi="Symbol"/>
    </w:rPr>
  </w:style>
  <w:style w:type="character" w:customStyle="1" w:styleId="WW8Num16z0">
    <w:name w:val="WW8Num16z0"/>
    <w:qFormat/>
    <w:rsid w:val="00F8597B"/>
    <w:rPr>
      <w:rFonts w:ascii="Times New Roman" w:eastAsia="MS Mincho" w:hAnsi="Times New Roman" w:cs="Times New Roman"/>
    </w:rPr>
  </w:style>
  <w:style w:type="character" w:customStyle="1" w:styleId="WW8Num16z1">
    <w:name w:val="WW8Num16z1"/>
    <w:qFormat/>
    <w:rsid w:val="00F8597B"/>
    <w:rPr>
      <w:rFonts w:ascii="Courier New" w:hAnsi="Courier New" w:cs="Courier New"/>
    </w:rPr>
  </w:style>
  <w:style w:type="character" w:customStyle="1" w:styleId="WW8Num16z2">
    <w:name w:val="WW8Num16z2"/>
    <w:qFormat/>
    <w:rsid w:val="00F8597B"/>
    <w:rPr>
      <w:rFonts w:ascii="Wingdings" w:hAnsi="Wingdings"/>
    </w:rPr>
  </w:style>
  <w:style w:type="character" w:customStyle="1" w:styleId="WW8Num16z3">
    <w:name w:val="WW8Num16z3"/>
    <w:qFormat/>
    <w:rsid w:val="00F8597B"/>
    <w:rPr>
      <w:rFonts w:ascii="Symbol" w:hAnsi="Symbol"/>
    </w:rPr>
  </w:style>
  <w:style w:type="character" w:customStyle="1" w:styleId="WW8Num18z0">
    <w:name w:val="WW8Num18z0"/>
    <w:qFormat/>
    <w:rsid w:val="00F8597B"/>
    <w:rPr>
      <w:rFonts w:ascii="Times New Roman" w:eastAsia="Times New Roman" w:hAnsi="Times New Roman" w:cs="Times New Roman"/>
    </w:rPr>
  </w:style>
  <w:style w:type="character" w:customStyle="1" w:styleId="WW8Num18z1">
    <w:name w:val="WW8Num18z1"/>
    <w:qFormat/>
    <w:rsid w:val="00F8597B"/>
    <w:rPr>
      <w:rFonts w:ascii="Courier New" w:hAnsi="Courier New" w:cs="Courier New"/>
    </w:rPr>
  </w:style>
  <w:style w:type="character" w:customStyle="1" w:styleId="WW8Num18z2">
    <w:name w:val="WW8Num18z2"/>
    <w:qFormat/>
    <w:rsid w:val="00F8597B"/>
    <w:rPr>
      <w:rFonts w:ascii="Wingdings" w:hAnsi="Wingdings"/>
    </w:rPr>
  </w:style>
  <w:style w:type="character" w:customStyle="1" w:styleId="WW8Num18z3">
    <w:name w:val="WW8Num18z3"/>
    <w:qFormat/>
    <w:rsid w:val="00F8597B"/>
    <w:rPr>
      <w:rFonts w:ascii="Symbol" w:hAnsi="Symbol"/>
    </w:rPr>
  </w:style>
  <w:style w:type="character" w:customStyle="1" w:styleId="WW8Num19z0">
    <w:name w:val="WW8Num19z0"/>
    <w:qFormat/>
    <w:rsid w:val="00F8597B"/>
    <w:rPr>
      <w:rFonts w:ascii="Times New Roman" w:eastAsia="MS Mincho" w:hAnsi="Times New Roman" w:cs="Times New Roman"/>
    </w:rPr>
  </w:style>
  <w:style w:type="character" w:customStyle="1" w:styleId="WW8Num19z1">
    <w:name w:val="WW8Num19z1"/>
    <w:qFormat/>
    <w:rsid w:val="00F8597B"/>
    <w:rPr>
      <w:rFonts w:ascii="Wingdings" w:hAnsi="Wingdings"/>
    </w:rPr>
  </w:style>
  <w:style w:type="character" w:customStyle="1" w:styleId="WW8Num25z0">
    <w:name w:val="WW8Num25z0"/>
    <w:qFormat/>
    <w:rsid w:val="00F8597B"/>
    <w:rPr>
      <w:rFonts w:ascii="Arial" w:eastAsia="SimSun" w:hAnsi="Arial" w:cs="Arial"/>
    </w:rPr>
  </w:style>
  <w:style w:type="character" w:customStyle="1" w:styleId="WW8Num25z1">
    <w:name w:val="WW8Num25z1"/>
    <w:qFormat/>
    <w:rsid w:val="00F8597B"/>
    <w:rPr>
      <w:rFonts w:ascii="Wingdings" w:hAnsi="Wingdings"/>
    </w:rPr>
  </w:style>
  <w:style w:type="character" w:customStyle="1" w:styleId="WW8Num28z0">
    <w:name w:val="WW8Num28z0"/>
    <w:qFormat/>
    <w:rsid w:val="00F8597B"/>
    <w:rPr>
      <w:rFonts w:ascii="Times New Roman" w:eastAsia="MS Mincho" w:hAnsi="Times New Roman" w:cs="Times New Roman"/>
    </w:rPr>
  </w:style>
  <w:style w:type="character" w:customStyle="1" w:styleId="WW8Num28z1">
    <w:name w:val="WW8Num28z1"/>
    <w:qFormat/>
    <w:rsid w:val="00F8597B"/>
    <w:rPr>
      <w:rFonts w:ascii="Courier New" w:hAnsi="Courier New" w:cs="Courier New"/>
    </w:rPr>
  </w:style>
  <w:style w:type="character" w:customStyle="1" w:styleId="WW8Num28z2">
    <w:name w:val="WW8Num28z2"/>
    <w:qFormat/>
    <w:rsid w:val="00F8597B"/>
    <w:rPr>
      <w:rFonts w:ascii="Wingdings" w:hAnsi="Wingdings"/>
    </w:rPr>
  </w:style>
  <w:style w:type="character" w:customStyle="1" w:styleId="WW8Num28z3">
    <w:name w:val="WW8Num28z3"/>
    <w:qFormat/>
    <w:rsid w:val="00F8597B"/>
    <w:rPr>
      <w:rFonts w:ascii="Symbol" w:hAnsi="Symbol"/>
    </w:rPr>
  </w:style>
  <w:style w:type="character" w:customStyle="1" w:styleId="WW8Num32z0">
    <w:name w:val="WW8Num32z0"/>
    <w:qFormat/>
    <w:rsid w:val="00F8597B"/>
    <w:rPr>
      <w:rFonts w:ascii="Times New Roman" w:eastAsia="Times New Roman" w:hAnsi="Times New Roman" w:cs="Times New Roman"/>
    </w:rPr>
  </w:style>
  <w:style w:type="character" w:customStyle="1" w:styleId="WW8Num32z1">
    <w:name w:val="WW8Num32z1"/>
    <w:qFormat/>
    <w:rsid w:val="00F8597B"/>
    <w:rPr>
      <w:rFonts w:ascii="Courier New" w:hAnsi="Courier New" w:cs="Courier New"/>
    </w:rPr>
  </w:style>
  <w:style w:type="character" w:customStyle="1" w:styleId="WW8Num32z2">
    <w:name w:val="WW8Num32z2"/>
    <w:qFormat/>
    <w:rsid w:val="00F8597B"/>
    <w:rPr>
      <w:rFonts w:ascii="Wingdings" w:hAnsi="Wingdings"/>
    </w:rPr>
  </w:style>
  <w:style w:type="character" w:customStyle="1" w:styleId="WW8Num32z3">
    <w:name w:val="WW8Num32z3"/>
    <w:qFormat/>
    <w:rsid w:val="00F8597B"/>
    <w:rPr>
      <w:rFonts w:ascii="Symbol" w:hAnsi="Symbol"/>
    </w:rPr>
  </w:style>
  <w:style w:type="character" w:customStyle="1" w:styleId="WW8Num34z0">
    <w:name w:val="WW8Num34z0"/>
    <w:qFormat/>
    <w:rsid w:val="00F8597B"/>
    <w:rPr>
      <w:rFonts w:ascii="Times New Roman" w:eastAsia="SimSun" w:hAnsi="Times New Roman" w:cs="Times New Roman"/>
    </w:rPr>
  </w:style>
  <w:style w:type="character" w:customStyle="1" w:styleId="WW8Num34z1">
    <w:name w:val="WW8Num34z1"/>
    <w:qFormat/>
    <w:rsid w:val="00F8597B"/>
    <w:rPr>
      <w:rFonts w:ascii="Wingdings" w:hAnsi="Wingdings"/>
    </w:rPr>
  </w:style>
  <w:style w:type="character" w:customStyle="1" w:styleId="WW8Num35z0">
    <w:name w:val="WW8Num35z0"/>
    <w:qFormat/>
    <w:rsid w:val="00F8597B"/>
    <w:rPr>
      <w:rFonts w:ascii="Times New Roman" w:eastAsia="SimSun" w:hAnsi="Times New Roman" w:cs="Times New Roman"/>
    </w:rPr>
  </w:style>
  <w:style w:type="character" w:customStyle="1" w:styleId="WW8Num35z1">
    <w:name w:val="WW8Num35z1"/>
    <w:qFormat/>
    <w:rsid w:val="00F8597B"/>
    <w:rPr>
      <w:rFonts w:ascii="Wingdings" w:hAnsi="Wingdings"/>
    </w:rPr>
  </w:style>
  <w:style w:type="character" w:customStyle="1" w:styleId="WW8Num36z0">
    <w:name w:val="WW8Num36z0"/>
    <w:qFormat/>
    <w:rsid w:val="00F8597B"/>
    <w:rPr>
      <w:rFonts w:ascii="Times New Roman" w:eastAsia="SimSun" w:hAnsi="Times New Roman" w:cs="Times New Roman"/>
    </w:rPr>
  </w:style>
  <w:style w:type="character" w:customStyle="1" w:styleId="WW8Num36z1">
    <w:name w:val="WW8Num36z1"/>
    <w:qFormat/>
    <w:rsid w:val="00F8597B"/>
    <w:rPr>
      <w:rFonts w:ascii="Wingdings" w:hAnsi="Wingdings"/>
    </w:rPr>
  </w:style>
  <w:style w:type="character" w:customStyle="1" w:styleId="WW8Num39z0">
    <w:name w:val="WW8Num39z0"/>
    <w:qFormat/>
    <w:rsid w:val="00F8597B"/>
    <w:rPr>
      <w:rFonts w:ascii="Times New Roman" w:eastAsia="SimSun" w:hAnsi="Times New Roman" w:cs="Times New Roman"/>
    </w:rPr>
  </w:style>
  <w:style w:type="character" w:customStyle="1" w:styleId="WW8Num39z1">
    <w:name w:val="WW8Num39z1"/>
    <w:qFormat/>
    <w:rsid w:val="00F8597B"/>
    <w:rPr>
      <w:rFonts w:ascii="Wingdings" w:hAnsi="Wingdings"/>
    </w:rPr>
  </w:style>
  <w:style w:type="character" w:customStyle="1" w:styleId="WW8NumSt1z0">
    <w:name w:val="WW8NumSt1z0"/>
    <w:qFormat/>
    <w:rsid w:val="00F8597B"/>
    <w:rPr>
      <w:rFonts w:ascii="Symbol" w:hAnsi="Symbol"/>
    </w:rPr>
  </w:style>
  <w:style w:type="character" w:customStyle="1" w:styleId="WW8NumSt18z0">
    <w:name w:val="WW8NumSt18z0"/>
    <w:qFormat/>
    <w:rsid w:val="00F8597B"/>
    <w:rPr>
      <w:rFonts w:ascii="Geneva" w:hAnsi="Geneva"/>
    </w:rPr>
  </w:style>
  <w:style w:type="character" w:customStyle="1" w:styleId="a5">
    <w:name w:val="段落フォント"/>
    <w:qFormat/>
    <w:rsid w:val="00F8597B"/>
  </w:style>
  <w:style w:type="character" w:customStyle="1" w:styleId="a6">
    <w:name w:val="脚注番号"/>
    <w:qFormat/>
    <w:rsid w:val="00F8597B"/>
    <w:rPr>
      <w:b/>
      <w:position w:val="3"/>
      <w:sz w:val="16"/>
    </w:rPr>
  </w:style>
  <w:style w:type="character" w:customStyle="1" w:styleId="a7">
    <w:name w:val="コメント参照"/>
    <w:qFormat/>
    <w:rsid w:val="00F8597B"/>
    <w:rPr>
      <w:sz w:val="16"/>
    </w:rPr>
  </w:style>
  <w:style w:type="character" w:customStyle="1" w:styleId="H10">
    <w:name w:val="H1 (文字)"/>
    <w:qFormat/>
    <w:rsid w:val="00F8597B"/>
    <w:rPr>
      <w:rFonts w:ascii="Arial" w:eastAsia="MS Mincho" w:hAnsi="Arial"/>
      <w:sz w:val="36"/>
      <w:lang w:val="en-GB" w:eastAsia="ar-SA" w:bidi="ar-SA"/>
    </w:rPr>
  </w:style>
  <w:style w:type="character" w:customStyle="1" w:styleId="Head2A">
    <w:name w:val="Head2A (文字)"/>
    <w:qFormat/>
    <w:rsid w:val="00F8597B"/>
    <w:rPr>
      <w:rFonts w:ascii="Arial" w:eastAsia="MS Mincho" w:hAnsi="Arial"/>
      <w:sz w:val="32"/>
      <w:lang w:val="en-GB" w:eastAsia="ar-SA" w:bidi="ar-SA"/>
    </w:rPr>
  </w:style>
  <w:style w:type="character" w:customStyle="1" w:styleId="Underrubrik2">
    <w:name w:val="Underrubrik2 (文字)"/>
    <w:aliases w:val="見出し 3 (文字),H3 (文字),no break (文字),Memo Heading 3 (文字),h3 (文字),hello (文字),Titre 3 Car (文字),no break Car (文字),H3 Car (文字),Underrubrik2 Car (文字),h3 Car (文字),Memo Heading 3 Car (文字),hello Car (文字),Heading 3 Char Car (文字),H3 Char Car (文字)"/>
    <w:qFormat/>
    <w:rsid w:val="00F8597B"/>
    <w:rPr>
      <w:rFonts w:ascii="Arial" w:eastAsia="MS Mincho" w:hAnsi="Arial"/>
      <w:sz w:val="28"/>
      <w:lang w:val="en-GB" w:eastAsia="ar-SA" w:bidi="ar-SA"/>
    </w:rPr>
  </w:style>
  <w:style w:type="character" w:customStyle="1" w:styleId="h4">
    <w:name w:val="h4 (文字)"/>
    <w:qFormat/>
    <w:rsid w:val="00F8597B"/>
    <w:rPr>
      <w:rFonts w:ascii="Arial" w:eastAsia="MS Mincho" w:hAnsi="Arial" w:cs="Arial"/>
      <w:color w:val="0000FF"/>
      <w:kern w:val="2"/>
      <w:sz w:val="24"/>
      <w:szCs w:val="28"/>
      <w:lang w:val="en-GB" w:eastAsia="ar-SA" w:bidi="ar-SA"/>
    </w:rPr>
  </w:style>
  <w:style w:type="character" w:customStyle="1" w:styleId="M5">
    <w:name w:val="M5 (文字)"/>
    <w:qFormat/>
    <w:rsid w:val="00F8597B"/>
    <w:rPr>
      <w:rFonts w:ascii="Arial" w:eastAsia="MS Mincho" w:hAnsi="Arial"/>
      <w:sz w:val="22"/>
      <w:lang w:val="en-GB" w:eastAsia="ar-SA" w:bidi="ar-SA"/>
    </w:rPr>
  </w:style>
  <w:style w:type="character" w:customStyle="1" w:styleId="T1">
    <w:name w:val="T1 (文字)"/>
    <w:qFormat/>
    <w:rsid w:val="00F8597B"/>
    <w:rPr>
      <w:rFonts w:ascii="Arial" w:eastAsia="MS Mincho" w:hAnsi="Arial"/>
      <w:lang w:val="en-GB" w:eastAsia="ar-SA" w:bidi="ar-SA"/>
    </w:rPr>
  </w:style>
  <w:style w:type="character" w:customStyle="1" w:styleId="8">
    <w:name w:val="(文字) (文字)8"/>
    <w:qFormat/>
    <w:rsid w:val="00F8597B"/>
    <w:rPr>
      <w:rFonts w:ascii="Arial" w:eastAsia="MS Mincho" w:hAnsi="Arial"/>
      <w:lang w:val="en-GB" w:eastAsia="ar-SA" w:bidi="ar-SA"/>
    </w:rPr>
  </w:style>
  <w:style w:type="character" w:customStyle="1" w:styleId="7">
    <w:name w:val="(文字) (文字)7"/>
    <w:qFormat/>
    <w:rsid w:val="00F8597B"/>
    <w:rPr>
      <w:rFonts w:ascii="Arial" w:eastAsia="MS Mincho" w:hAnsi="Arial"/>
      <w:sz w:val="36"/>
      <w:lang w:val="en-GB" w:eastAsia="ar-SA" w:bidi="ar-SA"/>
    </w:rPr>
  </w:style>
  <w:style w:type="character" w:customStyle="1" w:styleId="headerodd">
    <w:name w:val="header odd (文字)"/>
    <w:qFormat/>
    <w:rsid w:val="00F8597B"/>
    <w:rPr>
      <w:rFonts w:ascii="Arial" w:eastAsia="MS Mincho" w:hAnsi="Arial"/>
      <w:b/>
      <w:sz w:val="18"/>
      <w:lang w:val="en-GB" w:eastAsia="ar-SA" w:bidi="ar-SA"/>
    </w:rPr>
  </w:style>
  <w:style w:type="character" w:customStyle="1" w:styleId="footnotetext1">
    <w:name w:val="footnote text1 (文字)"/>
    <w:qFormat/>
    <w:rsid w:val="00F8597B"/>
    <w:rPr>
      <w:rFonts w:eastAsia="MS Mincho"/>
      <w:sz w:val="16"/>
      <w:lang w:val="en-GB" w:eastAsia="ar-SA" w:bidi="ar-SA"/>
    </w:rPr>
  </w:style>
  <w:style w:type="character" w:customStyle="1" w:styleId="60">
    <w:name w:val="(文字) (文字)6"/>
    <w:qFormat/>
    <w:rsid w:val="00F8597B"/>
    <w:rPr>
      <w:rFonts w:eastAsia="MS Mincho"/>
      <w:lang w:val="en-GB" w:eastAsia="ar-SA" w:bidi="ar-SA"/>
    </w:rPr>
  </w:style>
  <w:style w:type="character" w:customStyle="1" w:styleId="cap">
    <w:name w:val="cap (文字)"/>
    <w:aliases w:val="図表番号 (文字),cap Char (文字) (文字)1"/>
    <w:qFormat/>
    <w:rsid w:val="00F8597B"/>
    <w:rPr>
      <w:rFonts w:eastAsia="MS Mincho"/>
      <w:b/>
      <w:lang w:val="en-GB" w:eastAsia="ar-SA" w:bidi="ar-SA"/>
    </w:rPr>
  </w:style>
  <w:style w:type="character" w:customStyle="1" w:styleId="5">
    <w:name w:val="(文字) (文字)5"/>
    <w:qFormat/>
    <w:rsid w:val="00F8597B"/>
    <w:rPr>
      <w:rFonts w:ascii="Courier New" w:eastAsia="MS Mincho" w:hAnsi="Courier New"/>
      <w:lang w:val="nb-NO" w:eastAsia="ar-SA" w:bidi="ar-SA"/>
    </w:rPr>
  </w:style>
  <w:style w:type="character" w:customStyle="1" w:styleId="bt">
    <w:name w:val="bt (文字)"/>
    <w:aliases w:val="本文 (文字),Corps de texte Car (文字),Corps de texte Car1 Car (文字),Corps de texte Car Car Car (文字),Corps de texte Car1 Car Car Car (文字),Corps de texte Car Car Car Car Car (文字),Corps de texte Car1 Car Car Car Car Car (文字),bt Car (文字)"/>
    <w:qFormat/>
    <w:rsid w:val="00F8597B"/>
    <w:rPr>
      <w:rFonts w:eastAsia="MS Mincho"/>
      <w:lang w:val="en-GB" w:eastAsia="ar-SA" w:bidi="ar-SA"/>
    </w:rPr>
  </w:style>
  <w:style w:type="character" w:customStyle="1" w:styleId="42">
    <w:name w:val="(文字) (文字)42"/>
    <w:qFormat/>
    <w:rsid w:val="00F8597B"/>
    <w:rPr>
      <w:rFonts w:eastAsia="MS Mincho"/>
      <w:lang w:val="en-GB" w:eastAsia="ar-SA" w:bidi="ar-SA"/>
    </w:rPr>
  </w:style>
  <w:style w:type="character" w:customStyle="1" w:styleId="30">
    <w:name w:val="(文字) (文字)3"/>
    <w:qFormat/>
    <w:rsid w:val="00F8597B"/>
    <w:rPr>
      <w:rFonts w:eastAsia="MS Mincho"/>
      <w:lang w:val="en-GB" w:eastAsia="ar-SA" w:bidi="ar-SA"/>
    </w:rPr>
  </w:style>
  <w:style w:type="character" w:customStyle="1" w:styleId="15">
    <w:name w:val="(文字) (文字)1"/>
    <w:qFormat/>
    <w:rsid w:val="00F8597B"/>
    <w:rPr>
      <w:rFonts w:eastAsia="MS Mincho"/>
      <w:lang w:val="en-GB" w:eastAsia="ar-SA" w:bidi="ar-SA"/>
    </w:rPr>
  </w:style>
  <w:style w:type="character" w:customStyle="1" w:styleId="a8">
    <w:name w:val="番号付け記号"/>
    <w:qFormat/>
    <w:rsid w:val="00F8597B"/>
  </w:style>
  <w:style w:type="paragraph" w:customStyle="1" w:styleId="a9">
    <w:name w:val="見出し"/>
    <w:basedOn w:val="Normal"/>
    <w:next w:val="BodyText"/>
    <w:uiPriority w:val="99"/>
    <w:qFormat/>
    <w:rsid w:val="00F8597B"/>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uiPriority w:val="99"/>
    <w:qFormat/>
    <w:rsid w:val="00F8597B"/>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uiPriority w:val="99"/>
    <w:qFormat/>
    <w:rsid w:val="00F8597B"/>
    <w:pPr>
      <w:ind w:left="851" w:hanging="284"/>
    </w:pPr>
  </w:style>
  <w:style w:type="paragraph" w:customStyle="1" w:styleId="ad">
    <w:name w:val="箇条書き"/>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uiPriority w:val="99"/>
    <w:qFormat/>
    <w:rsid w:val="00F8597B"/>
    <w:pPr>
      <w:tabs>
        <w:tab w:val="clear" w:pos="644"/>
        <w:tab w:val="num" w:pos="1494"/>
      </w:tabs>
      <w:ind w:left="851" w:hanging="284"/>
    </w:pPr>
  </w:style>
  <w:style w:type="paragraph" w:customStyle="1" w:styleId="31">
    <w:name w:val="箇条書き 3"/>
    <w:basedOn w:val="23"/>
    <w:uiPriority w:val="99"/>
    <w:qFormat/>
    <w:rsid w:val="00F8597B"/>
    <w:pPr>
      <w:ind w:left="1135"/>
    </w:pPr>
  </w:style>
  <w:style w:type="paragraph" w:customStyle="1" w:styleId="24">
    <w:name w:val="一覧 2"/>
    <w:basedOn w:val="List"/>
    <w:uiPriority w:val="99"/>
    <w:qFormat/>
    <w:rsid w:val="00F8597B"/>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uiPriority w:val="99"/>
    <w:qFormat/>
    <w:rsid w:val="00F8597B"/>
    <w:pPr>
      <w:ind w:left="1135"/>
    </w:pPr>
  </w:style>
  <w:style w:type="paragraph" w:customStyle="1" w:styleId="40">
    <w:name w:val="一覧 4"/>
    <w:basedOn w:val="32"/>
    <w:uiPriority w:val="99"/>
    <w:qFormat/>
    <w:rsid w:val="00F8597B"/>
    <w:pPr>
      <w:ind w:left="1418"/>
    </w:pPr>
  </w:style>
  <w:style w:type="paragraph" w:customStyle="1" w:styleId="50">
    <w:name w:val="一覧 5"/>
    <w:basedOn w:val="40"/>
    <w:uiPriority w:val="99"/>
    <w:qFormat/>
    <w:rsid w:val="00F8597B"/>
    <w:pPr>
      <w:ind w:left="1702"/>
    </w:pPr>
  </w:style>
  <w:style w:type="paragraph" w:customStyle="1" w:styleId="41">
    <w:name w:val="箇条書き 4"/>
    <w:basedOn w:val="31"/>
    <w:uiPriority w:val="99"/>
    <w:qFormat/>
    <w:rsid w:val="00F8597B"/>
    <w:pPr>
      <w:ind w:left="1418"/>
    </w:pPr>
  </w:style>
  <w:style w:type="paragraph" w:customStyle="1" w:styleId="51">
    <w:name w:val="箇条書き 5"/>
    <w:basedOn w:val="41"/>
    <w:uiPriority w:val="99"/>
    <w:qFormat/>
    <w:rsid w:val="00F8597B"/>
    <w:pPr>
      <w:ind w:left="1702"/>
    </w:pPr>
  </w:style>
  <w:style w:type="paragraph" w:customStyle="1" w:styleId="ae">
    <w:name w:val="コメント文字列"/>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uiPriority w:val="99"/>
    <w:qFormat/>
    <w:rsid w:val="00F8597B"/>
    <w:rPr>
      <w:b/>
      <w:bCs/>
    </w:rPr>
  </w:style>
  <w:style w:type="paragraph" w:customStyle="1" w:styleId="af1">
    <w:name w:val="見出しマップ"/>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uiPriority w:val="99"/>
    <w:qFormat/>
    <w:rsid w:val="00F8597B"/>
    <w:pPr>
      <w:suppressAutoHyphens/>
      <w:autoSpaceDN/>
      <w:adjustRightInd/>
      <w:spacing w:before="120" w:after="120"/>
    </w:pPr>
    <w:rPr>
      <w:rFonts w:eastAsia="MS Mincho" w:cs="CG Times (WN)"/>
      <w:b/>
      <w:lang w:eastAsia="ar-SA"/>
    </w:rPr>
  </w:style>
  <w:style w:type="paragraph" w:customStyle="1" w:styleId="af2">
    <w:name w:val="書式なし"/>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5">
    <w:name w:val="本文 2"/>
    <w:basedOn w:val="Normal"/>
    <w:uiPriority w:val="99"/>
    <w:qFormat/>
    <w:rsid w:val="00F8597B"/>
    <w:pPr>
      <w:suppressAutoHyphens/>
      <w:autoSpaceDN/>
      <w:adjustRightInd/>
      <w:spacing w:after="120"/>
    </w:pPr>
    <w:rPr>
      <w:rFonts w:eastAsia="MS Mincho" w:cs="CG Times (WN)"/>
      <w:lang w:eastAsia="ar-SA"/>
    </w:rPr>
  </w:style>
  <w:style w:type="paragraph" w:customStyle="1" w:styleId="33">
    <w:name w:val="本文 3"/>
    <w:basedOn w:val="Normal"/>
    <w:uiPriority w:val="99"/>
    <w:qFormat/>
    <w:rsid w:val="00F8597B"/>
    <w:pPr>
      <w:suppressAutoHyphens/>
      <w:autoSpaceDN/>
      <w:adjustRightInd/>
      <w:spacing w:after="120"/>
    </w:pPr>
    <w:rPr>
      <w:rFonts w:eastAsia="MS Mincho" w:cs="CG Times (WN)"/>
      <w:lang w:eastAsia="ar-SA"/>
    </w:rPr>
  </w:style>
  <w:style w:type="paragraph" w:customStyle="1" w:styleId="Web">
    <w:name w:val="標準 (Web)"/>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af3">
    <w:name w:val="標準インデント"/>
    <w:basedOn w:val="Normal"/>
    <w:uiPriority w:val="99"/>
    <w:qFormat/>
    <w:rsid w:val="00F8597B"/>
    <w:pPr>
      <w:suppressAutoHyphens/>
      <w:autoSpaceDN/>
      <w:adjustRightInd/>
      <w:ind w:left="708"/>
    </w:pPr>
    <w:rPr>
      <w:rFonts w:eastAsia="MS Mincho" w:cs="CG Times (WN)"/>
      <w:lang w:eastAsia="ar-SA"/>
    </w:rPr>
  </w:style>
  <w:style w:type="paragraph" w:customStyle="1" w:styleId="af4">
    <w:name w:val="記"/>
    <w:basedOn w:val="Normal"/>
    <w:next w:val="Normal"/>
    <w:uiPriority w:val="99"/>
    <w:qFormat/>
    <w:rsid w:val="00F8597B"/>
    <w:pPr>
      <w:suppressAutoHyphens/>
      <w:autoSpaceDN/>
      <w:adjustRightInd/>
    </w:pPr>
    <w:rPr>
      <w:rFonts w:eastAsia="MS Mincho" w:cs="CG Times (WN)"/>
      <w:lang w:eastAsia="ar-SA"/>
    </w:rPr>
  </w:style>
  <w:style w:type="paragraph" w:customStyle="1" w:styleId="HTML">
    <w:name w:val="HTML 書式付き"/>
    <w:basedOn w:val="Normal"/>
    <w:uiPriority w:val="99"/>
    <w:qFormat/>
    <w:rsid w:val="00F8597B"/>
    <w:pPr>
      <w:suppressAutoHyphens/>
      <w:autoSpaceDN/>
      <w:adjustRightInd/>
    </w:pPr>
    <w:rPr>
      <w:rFonts w:ascii="Courier New" w:eastAsia="MS Mincho" w:hAnsi="Courier New" w:cs="Courier New"/>
      <w:lang w:eastAsia="ar-SA"/>
    </w:rPr>
  </w:style>
  <w:style w:type="paragraph" w:customStyle="1" w:styleId="af5">
    <w:name w:val="表の内容"/>
    <w:basedOn w:val="Normal"/>
    <w:uiPriority w:val="99"/>
    <w:qFormat/>
    <w:rsid w:val="00F8597B"/>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uiPriority w:val="99"/>
    <w:qFormat/>
    <w:rsid w:val="00F8597B"/>
    <w:pPr>
      <w:jc w:val="center"/>
    </w:pPr>
    <w:rPr>
      <w:b/>
      <w:bCs/>
    </w:rPr>
  </w:style>
  <w:style w:type="character" w:customStyle="1" w:styleId="WW8Num27z0">
    <w:name w:val="WW8Num27z0"/>
    <w:qFormat/>
    <w:rsid w:val="00F8597B"/>
    <w:rPr>
      <w:rFonts w:ascii="Arial" w:eastAsia="Times New Roman" w:hAnsi="Arial" w:cs="Arial"/>
    </w:rPr>
  </w:style>
  <w:style w:type="character" w:customStyle="1" w:styleId="WW8Num27z1">
    <w:name w:val="WW8Num27z1"/>
    <w:qFormat/>
    <w:rsid w:val="00F8597B"/>
    <w:rPr>
      <w:rFonts w:ascii="Courier New" w:hAnsi="Courier New" w:cs="Courier New"/>
    </w:rPr>
  </w:style>
  <w:style w:type="character" w:customStyle="1" w:styleId="WW8Num27z2">
    <w:name w:val="WW8Num27z2"/>
    <w:qFormat/>
    <w:rsid w:val="00F8597B"/>
    <w:rPr>
      <w:rFonts w:ascii="Wingdings" w:hAnsi="Wingdings"/>
    </w:rPr>
  </w:style>
  <w:style w:type="character" w:customStyle="1" w:styleId="WW8Num27z3">
    <w:name w:val="WW8Num27z3"/>
    <w:qFormat/>
    <w:rsid w:val="00F8597B"/>
    <w:rPr>
      <w:rFonts w:ascii="Symbol" w:hAnsi="Symbol"/>
    </w:rPr>
  </w:style>
  <w:style w:type="character" w:customStyle="1" w:styleId="WW8Num29z0">
    <w:name w:val="WW8Num29z0"/>
    <w:qFormat/>
    <w:rsid w:val="00F8597B"/>
    <w:rPr>
      <w:rFonts w:ascii="Times New Roman" w:eastAsia="MS Mincho" w:hAnsi="Times New Roman" w:cs="Times New Roman"/>
    </w:rPr>
  </w:style>
  <w:style w:type="character" w:customStyle="1" w:styleId="WW8Num29z1">
    <w:name w:val="WW8Num29z1"/>
    <w:qFormat/>
    <w:rsid w:val="00F8597B"/>
    <w:rPr>
      <w:rFonts w:ascii="Courier New" w:hAnsi="Courier New" w:cs="Courier New"/>
    </w:rPr>
  </w:style>
  <w:style w:type="character" w:customStyle="1" w:styleId="WW8Num29z2">
    <w:name w:val="WW8Num29z2"/>
    <w:qFormat/>
    <w:rsid w:val="00F8597B"/>
    <w:rPr>
      <w:rFonts w:ascii="Wingdings" w:hAnsi="Wingdings"/>
    </w:rPr>
  </w:style>
  <w:style w:type="character" w:customStyle="1" w:styleId="WW8Num29z3">
    <w:name w:val="WW8Num29z3"/>
    <w:qFormat/>
    <w:rsid w:val="00F8597B"/>
    <w:rPr>
      <w:rFonts w:ascii="Symbol" w:hAnsi="Symbol"/>
    </w:rPr>
  </w:style>
  <w:style w:type="character" w:customStyle="1" w:styleId="WW8Num31z0">
    <w:name w:val="WW8Num31z0"/>
    <w:qFormat/>
    <w:rsid w:val="00F8597B"/>
    <w:rPr>
      <w:rFonts w:ascii="Symbol" w:hAnsi="Symbol"/>
    </w:rPr>
  </w:style>
  <w:style w:type="character" w:customStyle="1" w:styleId="WW8Num31z1">
    <w:name w:val="WW8Num31z1"/>
    <w:qFormat/>
    <w:rsid w:val="00F8597B"/>
    <w:rPr>
      <w:rFonts w:ascii="Courier New" w:hAnsi="Courier New" w:cs="Courier New"/>
    </w:rPr>
  </w:style>
  <w:style w:type="character" w:customStyle="1" w:styleId="WW8Num31z2">
    <w:name w:val="WW8Num31z2"/>
    <w:qFormat/>
    <w:rsid w:val="00F8597B"/>
    <w:rPr>
      <w:rFonts w:ascii="Wingdings" w:hAnsi="Wingdings"/>
    </w:rPr>
  </w:style>
  <w:style w:type="character" w:customStyle="1" w:styleId="WW8Num34z2">
    <w:name w:val="WW8Num34z2"/>
    <w:qFormat/>
    <w:rsid w:val="00F8597B"/>
    <w:rPr>
      <w:rFonts w:ascii="Wingdings" w:hAnsi="Wingdings"/>
    </w:rPr>
  </w:style>
  <w:style w:type="character" w:customStyle="1" w:styleId="WW8Num34z3">
    <w:name w:val="WW8Num34z3"/>
    <w:qFormat/>
    <w:rsid w:val="00F8597B"/>
    <w:rPr>
      <w:rFonts w:ascii="Symbol" w:hAnsi="Symbol"/>
    </w:rPr>
  </w:style>
  <w:style w:type="character" w:customStyle="1" w:styleId="WW8Num37z0">
    <w:name w:val="WW8Num37z0"/>
    <w:qFormat/>
    <w:rsid w:val="00F8597B"/>
    <w:rPr>
      <w:rFonts w:ascii="Times New Roman" w:eastAsia="SimSun" w:hAnsi="Times New Roman" w:cs="Times New Roman"/>
    </w:rPr>
  </w:style>
  <w:style w:type="character" w:customStyle="1" w:styleId="WW8Num37z1">
    <w:name w:val="WW8Num37z1"/>
    <w:qFormat/>
    <w:rsid w:val="00F8597B"/>
    <w:rPr>
      <w:rFonts w:ascii="Wingdings" w:hAnsi="Wingdings"/>
    </w:rPr>
  </w:style>
  <w:style w:type="character" w:customStyle="1" w:styleId="WW8Num38z0">
    <w:name w:val="WW8Num38z0"/>
    <w:qFormat/>
    <w:rsid w:val="00F8597B"/>
    <w:rPr>
      <w:rFonts w:ascii="Times New Roman" w:eastAsia="SimSun" w:hAnsi="Times New Roman" w:cs="Times New Roman"/>
    </w:rPr>
  </w:style>
  <w:style w:type="character" w:customStyle="1" w:styleId="WW8Num38z1">
    <w:name w:val="WW8Num38z1"/>
    <w:qFormat/>
    <w:rsid w:val="00F8597B"/>
    <w:rPr>
      <w:rFonts w:ascii="Wingdings" w:hAnsi="Wingdings"/>
    </w:rPr>
  </w:style>
  <w:style w:type="character" w:customStyle="1" w:styleId="WW8Num41z0">
    <w:name w:val="WW8Num41z0"/>
    <w:qFormat/>
    <w:rsid w:val="00F8597B"/>
    <w:rPr>
      <w:rFonts w:ascii="Times New Roman" w:eastAsia="SimSun" w:hAnsi="Times New Roman" w:cs="Times New Roman"/>
    </w:rPr>
  </w:style>
  <w:style w:type="character" w:customStyle="1" w:styleId="WW8Num41z1">
    <w:name w:val="WW8Num41z1"/>
    <w:qFormat/>
    <w:rsid w:val="00F8597B"/>
    <w:rPr>
      <w:rFonts w:ascii="Wingdings" w:hAnsi="Wingdings"/>
    </w:rPr>
  </w:style>
  <w:style w:type="character" w:customStyle="1" w:styleId="WW8NumSt20z0">
    <w:name w:val="WW8NumSt20z0"/>
    <w:qFormat/>
    <w:rsid w:val="00F8597B"/>
    <w:rPr>
      <w:rFonts w:ascii="Geneva" w:hAnsi="Geneva"/>
    </w:rPr>
  </w:style>
  <w:style w:type="character" w:customStyle="1" w:styleId="DefaultParagraphFont1">
    <w:name w:val="Default Paragraph Font1"/>
    <w:qFormat/>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qFormat/>
    <w:rsid w:val="00F8597B"/>
    <w:rPr>
      <w:rFonts w:ascii="Arial" w:hAnsi="Arial"/>
      <w:sz w:val="32"/>
      <w:lang w:val="en-GB"/>
    </w:rPr>
  </w:style>
  <w:style w:type="character" w:customStyle="1" w:styleId="CommentReference1">
    <w:name w:val="Comment Reference1"/>
    <w:qFormat/>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uiPriority w:val="99"/>
    <w:qFormat/>
    <w:rsid w:val="00F8597B"/>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qFormat/>
    <w:rsid w:val="00F8597B"/>
    <w:pPr>
      <w:tabs>
        <w:tab w:val="clear" w:pos="644"/>
        <w:tab w:val="num" w:pos="1494"/>
      </w:tabs>
      <w:ind w:left="851"/>
    </w:pPr>
  </w:style>
  <w:style w:type="paragraph" w:customStyle="1" w:styleId="ListBullet31">
    <w:name w:val="List Bullet 31"/>
    <w:basedOn w:val="ListBullet21"/>
    <w:uiPriority w:val="99"/>
    <w:qFormat/>
    <w:rsid w:val="00F8597B"/>
    <w:pPr>
      <w:ind w:left="1135"/>
    </w:pPr>
  </w:style>
  <w:style w:type="paragraph" w:customStyle="1" w:styleId="ListBullet41">
    <w:name w:val="List Bullet 41"/>
    <w:basedOn w:val="ListBullet31"/>
    <w:uiPriority w:val="99"/>
    <w:qFormat/>
    <w:rsid w:val="00F8597B"/>
    <w:pPr>
      <w:ind w:left="1418"/>
    </w:pPr>
  </w:style>
  <w:style w:type="paragraph" w:customStyle="1" w:styleId="ListBullet51">
    <w:name w:val="List Bullet 51"/>
    <w:basedOn w:val="ListBullet41"/>
    <w:uiPriority w:val="99"/>
    <w:qFormat/>
    <w:rsid w:val="00F8597B"/>
    <w:pPr>
      <w:ind w:left="1702"/>
    </w:pPr>
  </w:style>
  <w:style w:type="paragraph" w:customStyle="1" w:styleId="Caption11">
    <w:name w:val="Caption11"/>
    <w:basedOn w:val="Normal"/>
    <w:next w:val="Normal"/>
    <w:qFormat/>
    <w:rsid w:val="00F8597B"/>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uiPriority w:val="99"/>
    <w:qFormat/>
    <w:rsid w:val="00F8597B"/>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uiPriority w:val="99"/>
    <w:qFormat/>
    <w:rsid w:val="00F8597B"/>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uiPriority w:val="99"/>
    <w:qFormat/>
    <w:rsid w:val="00F8597B"/>
    <w:pPr>
      <w:suppressAutoHyphens/>
      <w:overflowPunct/>
      <w:autoSpaceDE/>
      <w:autoSpaceDN/>
      <w:adjustRightInd/>
      <w:textAlignment w:val="auto"/>
    </w:pPr>
    <w:rPr>
      <w:rFonts w:eastAsia="MS Mincho"/>
      <w:lang w:eastAsia="ar-SA"/>
    </w:rPr>
  </w:style>
  <w:style w:type="paragraph" w:customStyle="1" w:styleId="List31">
    <w:name w:val="List 31"/>
    <w:basedOn w:val="Normal"/>
    <w:uiPriority w:val="99"/>
    <w:qFormat/>
    <w:rsid w:val="00F8597B"/>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qFormat/>
    <w:rsid w:val="00F8597B"/>
    <w:pPr>
      <w:ind w:left="1418" w:hanging="284"/>
    </w:pPr>
  </w:style>
  <w:style w:type="paragraph" w:customStyle="1" w:styleId="ListNumber1">
    <w:name w:val="List Number1"/>
    <w:basedOn w:val="List"/>
    <w:uiPriority w:val="99"/>
    <w:qFormat/>
    <w:rsid w:val="00F8597B"/>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qFormat/>
    <w:rsid w:val="00F8597B"/>
    <w:pPr>
      <w:ind w:left="851" w:hanging="284"/>
    </w:pPr>
  </w:style>
  <w:style w:type="paragraph" w:customStyle="1" w:styleId="List21">
    <w:name w:val="List 21"/>
    <w:basedOn w:val="List"/>
    <w:uiPriority w:val="99"/>
    <w:qFormat/>
    <w:rsid w:val="00F8597B"/>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qFormat/>
    <w:rsid w:val="00F8597B"/>
    <w:pPr>
      <w:ind w:left="1702"/>
    </w:pPr>
  </w:style>
  <w:style w:type="paragraph" w:customStyle="1" w:styleId="BodyText21">
    <w:name w:val="Body Text 2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NormalIndent1">
    <w:name w:val="Normal Indent1"/>
    <w:basedOn w:val="Normal"/>
    <w:uiPriority w:val="99"/>
    <w:qFormat/>
    <w:rsid w:val="00F8597B"/>
    <w:pPr>
      <w:suppressAutoHyphens/>
      <w:autoSpaceDN/>
      <w:adjustRightInd/>
      <w:ind w:left="708"/>
    </w:pPr>
    <w:rPr>
      <w:rFonts w:eastAsia="MS Mincho"/>
      <w:lang w:eastAsia="ar-SA"/>
    </w:rPr>
  </w:style>
  <w:style w:type="paragraph" w:customStyle="1" w:styleId="NoteHeading1">
    <w:name w:val="Note Heading1"/>
    <w:basedOn w:val="Normal"/>
    <w:next w:val="Normal"/>
    <w:uiPriority w:val="99"/>
    <w:qFormat/>
    <w:rsid w:val="00F8597B"/>
    <w:pPr>
      <w:suppressAutoHyphens/>
      <w:autoSpaceDN/>
      <w:adjustRightInd/>
    </w:pPr>
    <w:rPr>
      <w:rFonts w:eastAsia="MS Mincho"/>
      <w:lang w:eastAsia="ar-SA"/>
    </w:rPr>
  </w:style>
  <w:style w:type="paragraph" w:customStyle="1" w:styleId="af7">
    <w:name w:val="枠の内容"/>
    <w:basedOn w:val="BodyText"/>
    <w:uiPriority w:val="99"/>
    <w:qFormat/>
    <w:rsid w:val="00F8597B"/>
    <w:pPr>
      <w:suppressAutoHyphens/>
      <w:overflowPunct/>
      <w:autoSpaceDE/>
      <w:autoSpaceDN/>
      <w:spacing w:after="180"/>
    </w:pPr>
    <w:rPr>
      <w:rFonts w:eastAsia="MS Mincho"/>
      <w:lang w:val="en-GB" w:eastAsia="ar-SA"/>
    </w:rPr>
  </w:style>
  <w:style w:type="character" w:customStyle="1" w:styleId="T1Char6">
    <w:name w:val="T1 Char6"/>
    <w:aliases w:val="Header 6 Char Char6"/>
    <w:qFormat/>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qFormat/>
    <w:rsid w:val="00F8597B"/>
    <w:rPr>
      <w:b/>
      <w:lang w:val="en-GB" w:eastAsia="en-US" w:bidi="ar-SA"/>
    </w:rPr>
  </w:style>
  <w:style w:type="paragraph" w:customStyle="1" w:styleId="Caption2">
    <w:name w:val="Caption2"/>
    <w:basedOn w:val="Normal"/>
    <w:next w:val="Normal"/>
    <w:uiPriority w:val="99"/>
    <w:qFormat/>
    <w:rsid w:val="00F8597B"/>
    <w:pPr>
      <w:spacing w:before="120" w:after="120"/>
    </w:pPr>
    <w:rPr>
      <w:rFonts w:eastAsia="MS Mincho"/>
      <w:b/>
    </w:rPr>
  </w:style>
  <w:style w:type="paragraph" w:customStyle="1" w:styleId="TableofFigures11">
    <w:name w:val="Table of Figures11"/>
    <w:basedOn w:val="Normal"/>
    <w:next w:val="Normal"/>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qFormat/>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F8597B"/>
    <w:rPr>
      <w:rFonts w:ascii="Arial" w:hAnsi="Arial"/>
      <w:sz w:val="22"/>
      <w:lang w:val="en-GB" w:eastAsia="en-GB" w:bidi="ar-SA"/>
    </w:rPr>
  </w:style>
  <w:style w:type="character" w:customStyle="1" w:styleId="T1Zchn">
    <w:name w:val="T1 Zchn"/>
    <w:aliases w:val="Header 6 Zchn Zchn"/>
    <w:qFormat/>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qFormat/>
    <w:rsid w:val="00F8597B"/>
    <w:rPr>
      <w:rFonts w:ascii="Arial" w:hAnsi="Arial"/>
      <w:sz w:val="36"/>
      <w:lang w:val="en-GB" w:eastAsia="en-US" w:bidi="ar-SA"/>
    </w:rPr>
  </w:style>
  <w:style w:type="character" w:customStyle="1" w:styleId="T1Char4">
    <w:name w:val="T1 Char4"/>
    <w:aliases w:val="Header 6 Char Char4"/>
    <w:qFormat/>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qFormat/>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Caption Equation Char,Caption Char1 Char2,Caption Char Char Char2,Caption Char2 Char1,fig and tbl Char1"/>
    <w:qFormat/>
    <w:rsid w:val="00F8597B"/>
    <w:rPr>
      <w:rFonts w:eastAsia="Batang"/>
      <w:b/>
      <w:lang w:val="en-GB" w:eastAsia="en-US" w:bidi="ar-SA"/>
    </w:rPr>
  </w:style>
  <w:style w:type="character" w:customStyle="1" w:styleId="Heading6Char2">
    <w:name w:val="Heading 6 Char2"/>
    <w:qFormat/>
    <w:rsid w:val="00F8597B"/>
    <w:rPr>
      <w:rFonts w:ascii="Arial" w:eastAsia="Times New Roman" w:hAnsi="Arial" w:cs="Times New Roman"/>
      <w:sz w:val="20"/>
      <w:szCs w:val="20"/>
      <w:lang w:val="en-GB"/>
    </w:rPr>
  </w:style>
  <w:style w:type="character" w:customStyle="1" w:styleId="T1Char5">
    <w:name w:val="T1 Char5"/>
    <w:aliases w:val="Header 6 Char Char5"/>
    <w:qFormat/>
    <w:rsid w:val="00F8597B"/>
  </w:style>
  <w:style w:type="character" w:customStyle="1" w:styleId="capChar4">
    <w:name w:val="cap Char4"/>
    <w:aliases w:val="cap Char Char4,Caption Char Char3,Caption Char1 Char Char3,cap Char Char1 Char3,Caption Char Char1 Char Char3,cap Char2 Char Char Char3"/>
    <w:qFormat/>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qFormat/>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qFormat/>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qFormat/>
    <w:rsid w:val="00F8597B"/>
    <w:rPr>
      <w:rFonts w:ascii="Arial" w:hAnsi="Arial"/>
      <w:sz w:val="32"/>
      <w:lang w:val="en-GB"/>
    </w:rPr>
  </w:style>
  <w:style w:type="character" w:customStyle="1" w:styleId="T1Char8">
    <w:name w:val="T1 Char8"/>
    <w:aliases w:val="Header 6 Char Char7"/>
    <w:qFormat/>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qFormat/>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qFormat/>
    <w:rsid w:val="00F8597B"/>
    <w:rPr>
      <w:rFonts w:ascii="Arial" w:hAnsi="Arial"/>
      <w:sz w:val="32"/>
      <w:lang w:val="en-GB" w:eastAsia="en-US"/>
    </w:rPr>
  </w:style>
  <w:style w:type="character" w:customStyle="1" w:styleId="T1Char7">
    <w:name w:val="T1 Char7"/>
    <w:aliases w:val="Header 6 Char Char8"/>
    <w:qFormat/>
    <w:rsid w:val="00F8597B"/>
    <w:rPr>
      <w:rFonts w:ascii="Arial" w:hAnsi="Arial"/>
      <w:lang w:val="en-GB" w:eastAsia="en-US"/>
    </w:rPr>
  </w:style>
  <w:style w:type="paragraph" w:customStyle="1" w:styleId="16">
    <w:name w:val="题注1"/>
    <w:basedOn w:val="Normal"/>
    <w:next w:val="Normal"/>
    <w:uiPriority w:val="99"/>
    <w:qFormat/>
    <w:rsid w:val="00F8597B"/>
    <w:pPr>
      <w:spacing w:before="120" w:after="120"/>
    </w:pPr>
    <w:rPr>
      <w:rFonts w:eastAsia="MS Mincho"/>
      <w:b/>
    </w:rPr>
  </w:style>
  <w:style w:type="paragraph" w:customStyle="1" w:styleId="17">
    <w:name w:val="图表目录1"/>
    <w:basedOn w:val="Normal"/>
    <w:next w:val="Normal"/>
    <w:uiPriority w:val="99"/>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F8597B"/>
    <w:rPr>
      <w:rFonts w:ascii="Arial" w:hAnsi="Arial" w:cs="Arial"/>
      <w:sz w:val="24"/>
      <w:szCs w:val="24"/>
      <w:lang w:val="en-GB" w:eastAsia="en-US" w:bidi="he-IL"/>
    </w:rPr>
  </w:style>
  <w:style w:type="character" w:customStyle="1" w:styleId="T1Char9">
    <w:name w:val="T1 Char9"/>
    <w:aliases w:val="Header 6 Char Char9"/>
    <w:qFormat/>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uiPriority w:val="99"/>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qFormat/>
    <w:rsid w:val="00F8597B"/>
    <w:rPr>
      <w:rFonts w:eastAsia="MS Mincho"/>
      <w:lang w:val="en-GB" w:eastAsia="x-none"/>
    </w:rPr>
  </w:style>
  <w:style w:type="character" w:customStyle="1" w:styleId="HTMLPreformattedChar1">
    <w:name w:val="HTML Preformatted Char1"/>
    <w:uiPriority w:val="99"/>
    <w:qFormat/>
    <w:rsid w:val="00F8597B"/>
    <w:rPr>
      <w:rFonts w:ascii="Courier New" w:eastAsia="MS Mincho" w:hAnsi="Courier New"/>
      <w:lang w:val="en-GB" w:eastAsia="x-none"/>
    </w:rPr>
  </w:style>
  <w:style w:type="paragraph" w:customStyle="1" w:styleId="Epgrafe1">
    <w:name w:val="Epígrafe1"/>
    <w:basedOn w:val="Normal"/>
    <w:next w:val="Normal"/>
    <w:uiPriority w:val="99"/>
    <w:qFormat/>
    <w:rsid w:val="00F8597B"/>
    <w:pPr>
      <w:spacing w:before="120" w:after="120"/>
    </w:pPr>
    <w:rPr>
      <w:rFonts w:eastAsia="MS Mincho"/>
      <w:b/>
    </w:rPr>
  </w:style>
  <w:style w:type="paragraph" w:customStyle="1" w:styleId="Tabladeilustraciones1">
    <w:name w:val="Tabla de ilustraciones1"/>
    <w:basedOn w:val="Normal"/>
    <w:next w:val="Normal"/>
    <w:uiPriority w:val="99"/>
    <w:qFormat/>
    <w:rsid w:val="00F8597B"/>
    <w:pPr>
      <w:ind w:left="400" w:hanging="400"/>
      <w:jc w:val="center"/>
    </w:pPr>
    <w:rPr>
      <w:rFonts w:eastAsia="MS Mincho"/>
      <w:b/>
    </w:rPr>
  </w:style>
  <w:style w:type="character" w:customStyle="1" w:styleId="Heading7Char3">
    <w:name w:val="Heading 7 Char3"/>
    <w:qFormat/>
    <w:rsid w:val="00F8597B"/>
    <w:rPr>
      <w:rFonts w:ascii="Arial" w:eastAsia="Times New Roman" w:hAnsi="Arial"/>
      <w:lang w:val="en-GB"/>
    </w:rPr>
  </w:style>
  <w:style w:type="character" w:customStyle="1" w:styleId="Heading8Char3">
    <w:name w:val="Heading 8 Char3"/>
    <w:qFormat/>
    <w:rsid w:val="00F8597B"/>
    <w:rPr>
      <w:rFonts w:ascii="Arial" w:eastAsia="Times New Roman" w:hAnsi="Arial"/>
      <w:sz w:val="36"/>
      <w:lang w:val="en-GB"/>
    </w:rPr>
  </w:style>
  <w:style w:type="character" w:customStyle="1" w:styleId="Heading9Char2">
    <w:name w:val="Heading 9 Char2"/>
    <w:qFormat/>
    <w:rsid w:val="00F8597B"/>
    <w:rPr>
      <w:rFonts w:ascii="Arial" w:eastAsia="Times New Roman" w:hAnsi="Arial"/>
      <w:sz w:val="36"/>
      <w:lang w:val="en-GB"/>
    </w:rPr>
  </w:style>
  <w:style w:type="character" w:customStyle="1" w:styleId="FooterChar2">
    <w:name w:val="Footer Char2"/>
    <w:qFormat/>
    <w:rsid w:val="00F8597B"/>
    <w:rPr>
      <w:rFonts w:ascii="Arial" w:eastAsia="Times New Roman" w:hAnsi="Arial"/>
      <w:b/>
      <w:i/>
      <w:noProof/>
      <w:sz w:val="18"/>
    </w:rPr>
  </w:style>
  <w:style w:type="character" w:customStyle="1" w:styleId="CharChar211">
    <w:name w:val="Char Char211"/>
    <w:qFormat/>
    <w:rsid w:val="00F8597B"/>
    <w:rPr>
      <w:rFonts w:ascii="Times New Roman" w:hAnsi="Times New Roman"/>
      <w:lang w:val="en-GB" w:eastAsia="en-US"/>
    </w:rPr>
  </w:style>
  <w:style w:type="character" w:customStyle="1" w:styleId="PlainTextChar3">
    <w:name w:val="Plain Text Char3"/>
    <w:qFormat/>
    <w:rsid w:val="00F8597B"/>
    <w:rPr>
      <w:rFonts w:ascii="Courier New" w:hAnsi="Courier New"/>
      <w:lang w:val="nb-NO" w:eastAsia="ja-JP"/>
    </w:rPr>
  </w:style>
  <w:style w:type="character" w:customStyle="1" w:styleId="CharChar201">
    <w:name w:val="Char Char201"/>
    <w:qFormat/>
    <w:rsid w:val="00F8597B"/>
    <w:rPr>
      <w:rFonts w:ascii="Tahoma" w:hAnsi="Tahoma" w:cs="Tahoma"/>
      <w:sz w:val="16"/>
      <w:szCs w:val="16"/>
      <w:lang w:val="en-GB" w:eastAsia="en-US"/>
    </w:rPr>
  </w:style>
  <w:style w:type="character" w:customStyle="1" w:styleId="BodyText2Char3">
    <w:name w:val="Body Text 2 Char3"/>
    <w:qFormat/>
    <w:rsid w:val="00F8597B"/>
    <w:rPr>
      <w:rFonts w:ascii="Times New Roman" w:eastAsia="SimSun" w:hAnsi="Times New Roman"/>
      <w:lang w:val="en-GB" w:eastAsia="ja-JP"/>
    </w:rPr>
  </w:style>
  <w:style w:type="character" w:customStyle="1" w:styleId="BodyText3Char3">
    <w:name w:val="Body Text 3 Char3"/>
    <w:qFormat/>
    <w:rsid w:val="00F8597B"/>
    <w:rPr>
      <w:rFonts w:ascii="Times New Roman" w:eastAsia="SimSun" w:hAnsi="Times New Roman"/>
      <w:lang w:val="en-GB" w:eastAsia="ja-JP"/>
    </w:rPr>
  </w:style>
  <w:style w:type="paragraph" w:customStyle="1" w:styleId="H62">
    <w:name w:val="样式 H6"/>
    <w:basedOn w:val="H6"/>
    <w:uiPriority w:val="99"/>
    <w:qFormat/>
    <w:rsid w:val="00F8597B"/>
  </w:style>
  <w:style w:type="paragraph" w:customStyle="1" w:styleId="TH0">
    <w:name w:val="样式 TH"/>
    <w:basedOn w:val="TH"/>
    <w:uiPriority w:val="99"/>
    <w:qFormat/>
    <w:rsid w:val="00F8597B"/>
    <w:rPr>
      <w:bCs/>
    </w:rPr>
  </w:style>
  <w:style w:type="character" w:customStyle="1" w:styleId="ListChar3">
    <w:name w:val="List Char3"/>
    <w:qFormat/>
    <w:rsid w:val="00F8597B"/>
    <w:rPr>
      <w:rFonts w:ascii="Times New Roman" w:eastAsia="Times New Roman" w:hAnsi="Times New Roman"/>
      <w:lang w:val="en-GB"/>
    </w:rPr>
  </w:style>
  <w:style w:type="character" w:customStyle="1" w:styleId="BodyTextIndentChar3">
    <w:name w:val="Body Text Indent Char3"/>
    <w:qFormat/>
    <w:rsid w:val="00F8597B"/>
    <w:rPr>
      <w:rFonts w:ascii="Times New Roman" w:eastAsia="SimSun" w:hAnsi="Times New Roman"/>
      <w:lang w:val="en-GB" w:eastAsia="ja-JP"/>
    </w:rPr>
  </w:style>
  <w:style w:type="character" w:customStyle="1" w:styleId="BodyTextIndent2Char3">
    <w:name w:val="Body Text Indent 2 Char3"/>
    <w:qFormat/>
    <w:rsid w:val="00F8597B"/>
    <w:rPr>
      <w:rFonts w:ascii="Arial" w:eastAsia="MS Mincho" w:hAnsi="Arial" w:cs="Arial"/>
      <w:lang w:val="en-GB" w:eastAsia="ja-JP"/>
    </w:rPr>
  </w:style>
  <w:style w:type="character" w:customStyle="1" w:styleId="Heading7Char2">
    <w:name w:val="Heading 7 Char2"/>
    <w:qFormat/>
    <w:rsid w:val="00F8597B"/>
    <w:rPr>
      <w:rFonts w:ascii="Arial" w:hAnsi="Arial"/>
      <w:lang w:val="en-GB" w:eastAsia="en-GB" w:bidi="ar-SA"/>
    </w:rPr>
  </w:style>
  <w:style w:type="character" w:customStyle="1" w:styleId="Heading8Char2">
    <w:name w:val="Heading 8 Char2"/>
    <w:qFormat/>
    <w:rsid w:val="00F8597B"/>
    <w:rPr>
      <w:rFonts w:ascii="Arial" w:hAnsi="Arial"/>
      <w:sz w:val="36"/>
      <w:lang w:val="en-GB" w:eastAsia="en-GB" w:bidi="ar-SA"/>
    </w:rPr>
  </w:style>
  <w:style w:type="character" w:customStyle="1" w:styleId="ListChar2">
    <w:name w:val="List Char2"/>
    <w:qFormat/>
    <w:rsid w:val="00F8597B"/>
    <w:rPr>
      <w:lang w:val="en-GB" w:eastAsia="en-GB" w:bidi="ar-SA"/>
    </w:rPr>
  </w:style>
  <w:style w:type="character" w:customStyle="1" w:styleId="PlainTextChar2">
    <w:name w:val="Plain Text Char2"/>
    <w:qFormat/>
    <w:rsid w:val="00F8597B"/>
    <w:rPr>
      <w:rFonts w:ascii="Courier New" w:hAnsi="Courier New"/>
      <w:lang w:val="nb-NO" w:eastAsia="en-US" w:bidi="ar-SA"/>
    </w:rPr>
  </w:style>
  <w:style w:type="character" w:customStyle="1" w:styleId="CommentTextChar2">
    <w:name w:val="Comment Text Char2"/>
    <w:semiHidden/>
    <w:qFormat/>
    <w:rsid w:val="00F8597B"/>
    <w:rPr>
      <w:lang w:val="en-GB" w:eastAsia="en-US" w:bidi="ar-SA"/>
    </w:rPr>
  </w:style>
  <w:style w:type="character" w:customStyle="1" w:styleId="BodyText2Char2">
    <w:name w:val="Body Text 2 Char2"/>
    <w:qFormat/>
    <w:rsid w:val="00F8597B"/>
    <w:rPr>
      <w:lang w:val="en-GB" w:eastAsia="ja-JP" w:bidi="ar-SA"/>
    </w:rPr>
  </w:style>
  <w:style w:type="character" w:customStyle="1" w:styleId="BodyText3Char2">
    <w:name w:val="Body Text 3 Char2"/>
    <w:qFormat/>
    <w:rsid w:val="00F8597B"/>
    <w:rPr>
      <w:lang w:val="en-GB" w:eastAsia="ja-JP" w:bidi="ar-SA"/>
    </w:rPr>
  </w:style>
  <w:style w:type="character" w:customStyle="1" w:styleId="BodyTextIndentChar2">
    <w:name w:val="Body Text Indent Char2"/>
    <w:qFormat/>
    <w:rsid w:val="00F8597B"/>
    <w:rPr>
      <w:lang w:val="en-GB" w:eastAsia="en-US" w:bidi="ar-SA"/>
    </w:rPr>
  </w:style>
  <w:style w:type="character" w:customStyle="1" w:styleId="BodyTextIndent2Char2">
    <w:name w:val="Body Text Indent 2 Char2"/>
    <w:qFormat/>
    <w:rsid w:val="00F8597B"/>
    <w:rPr>
      <w:rFonts w:ascii="Arial" w:eastAsia="MS Mincho" w:hAnsi="Arial" w:cs="Arial"/>
      <w:lang w:val="en-GB" w:eastAsia="ja-JP" w:bidi="ar-SA"/>
    </w:rPr>
  </w:style>
  <w:style w:type="paragraph" w:customStyle="1" w:styleId="27">
    <w:name w:val="列出段落2"/>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28">
    <w:name w:val="(文字) (文字)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F8597B"/>
    <w:rPr>
      <w:lang w:val="en-GB" w:eastAsia="ja-JP" w:bidi="ar-SA"/>
    </w:rPr>
  </w:style>
  <w:style w:type="paragraph" w:customStyle="1" w:styleId="ListParagraph1">
    <w:name w:val="List Paragraph1"/>
    <w:basedOn w:val="Normal"/>
    <w:uiPriority w:val="99"/>
    <w:qFormat/>
    <w:rsid w:val="00F8597B"/>
    <w:pPr>
      <w:ind w:left="720"/>
      <w:contextualSpacing/>
    </w:pPr>
  </w:style>
  <w:style w:type="character" w:customStyle="1" w:styleId="18">
    <w:name w:val="段落フォント1"/>
    <w:qFormat/>
    <w:rsid w:val="00F8597B"/>
  </w:style>
  <w:style w:type="character" w:customStyle="1" w:styleId="19">
    <w:name w:val="コメント参照1"/>
    <w:qFormat/>
    <w:rsid w:val="00F8597B"/>
    <w:rPr>
      <w:sz w:val="16"/>
    </w:rPr>
  </w:style>
  <w:style w:type="paragraph" w:customStyle="1" w:styleId="1a">
    <w:name w:val="図表番号1"/>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b"/>
    <w:uiPriority w:val="99"/>
    <w:qFormat/>
    <w:rsid w:val="00F8597B"/>
    <w:pPr>
      <w:ind w:left="851" w:hanging="284"/>
    </w:pPr>
  </w:style>
  <w:style w:type="paragraph" w:customStyle="1" w:styleId="1c">
    <w:name w:val="箇条書き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c"/>
    <w:uiPriority w:val="99"/>
    <w:qFormat/>
    <w:rsid w:val="00F8597B"/>
    <w:pPr>
      <w:tabs>
        <w:tab w:val="clear" w:pos="644"/>
        <w:tab w:val="num" w:pos="1494"/>
      </w:tabs>
      <w:ind w:left="851" w:hanging="284"/>
    </w:pPr>
  </w:style>
  <w:style w:type="paragraph" w:customStyle="1" w:styleId="310">
    <w:name w:val="箇条書き 31"/>
    <w:basedOn w:val="211"/>
    <w:uiPriority w:val="99"/>
    <w:qFormat/>
    <w:rsid w:val="00F8597B"/>
    <w:pPr>
      <w:ind w:left="1135"/>
    </w:pPr>
  </w:style>
  <w:style w:type="paragraph" w:customStyle="1" w:styleId="212">
    <w:name w:val="一覧 21"/>
    <w:basedOn w:val="List"/>
    <w:uiPriority w:val="99"/>
    <w:qFormat/>
    <w:rsid w:val="00F8597B"/>
    <w:pPr>
      <w:suppressAutoHyphens/>
      <w:ind w:left="851"/>
    </w:pPr>
    <w:rPr>
      <w:rFonts w:eastAsia="MS Mincho" w:cs="CG Times (WN)"/>
      <w:lang w:eastAsia="ar-SA"/>
    </w:rPr>
  </w:style>
  <w:style w:type="paragraph" w:customStyle="1" w:styleId="311">
    <w:name w:val="一覧 31"/>
    <w:basedOn w:val="212"/>
    <w:uiPriority w:val="99"/>
    <w:qFormat/>
    <w:rsid w:val="00F8597B"/>
    <w:pPr>
      <w:ind w:left="1135"/>
    </w:pPr>
  </w:style>
  <w:style w:type="paragraph" w:customStyle="1" w:styleId="410">
    <w:name w:val="一覧 41"/>
    <w:basedOn w:val="311"/>
    <w:uiPriority w:val="99"/>
    <w:qFormat/>
    <w:rsid w:val="00F8597B"/>
    <w:pPr>
      <w:ind w:left="1418"/>
    </w:pPr>
  </w:style>
  <w:style w:type="paragraph" w:customStyle="1" w:styleId="510">
    <w:name w:val="一覧 51"/>
    <w:basedOn w:val="410"/>
    <w:uiPriority w:val="99"/>
    <w:qFormat/>
    <w:rsid w:val="00F8597B"/>
    <w:pPr>
      <w:ind w:left="1702"/>
    </w:pPr>
  </w:style>
  <w:style w:type="paragraph" w:customStyle="1" w:styleId="411">
    <w:name w:val="箇条書き 41"/>
    <w:basedOn w:val="310"/>
    <w:uiPriority w:val="99"/>
    <w:qFormat/>
    <w:rsid w:val="00F8597B"/>
    <w:pPr>
      <w:ind w:left="1418"/>
    </w:pPr>
  </w:style>
  <w:style w:type="paragraph" w:customStyle="1" w:styleId="511">
    <w:name w:val="箇条書き 51"/>
    <w:basedOn w:val="411"/>
    <w:uiPriority w:val="99"/>
    <w:qFormat/>
    <w:rsid w:val="00F8597B"/>
    <w:pPr>
      <w:ind w:left="1702"/>
    </w:pPr>
  </w:style>
  <w:style w:type="paragraph" w:customStyle="1" w:styleId="1d">
    <w:name w:val="コメント文字列1"/>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uiPriority w:val="99"/>
    <w:qFormat/>
    <w:rsid w:val="00F8597B"/>
    <w:rPr>
      <w:b/>
      <w:bCs/>
    </w:rPr>
  </w:style>
  <w:style w:type="paragraph" w:customStyle="1" w:styleId="1f0">
    <w:name w:val="見出しマップ1"/>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13">
    <w:name w:val="本文 21"/>
    <w:basedOn w:val="Normal"/>
    <w:uiPriority w:val="99"/>
    <w:qFormat/>
    <w:rsid w:val="00F8597B"/>
    <w:pPr>
      <w:suppressAutoHyphens/>
      <w:autoSpaceDN/>
      <w:adjustRightInd/>
      <w:spacing w:after="120"/>
    </w:pPr>
    <w:rPr>
      <w:rFonts w:eastAsia="MS Mincho" w:cs="CG Times (WN)"/>
      <w:lang w:eastAsia="ar-SA"/>
    </w:rPr>
  </w:style>
  <w:style w:type="paragraph" w:customStyle="1" w:styleId="312">
    <w:name w:val="本文 31"/>
    <w:basedOn w:val="Normal"/>
    <w:uiPriority w:val="99"/>
    <w:qFormat/>
    <w:rsid w:val="00F8597B"/>
    <w:pPr>
      <w:suppressAutoHyphens/>
      <w:autoSpaceDN/>
      <w:adjustRightInd/>
      <w:spacing w:after="120"/>
    </w:pPr>
    <w:rPr>
      <w:rFonts w:eastAsia="MS Mincho" w:cs="CG Times (WN)"/>
      <w:lang w:eastAsia="ar-SA"/>
    </w:rPr>
  </w:style>
  <w:style w:type="paragraph" w:customStyle="1" w:styleId="Web1">
    <w:name w:val="標準 (Web)1"/>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1f2">
    <w:name w:val="標準インデント1"/>
    <w:basedOn w:val="Normal"/>
    <w:uiPriority w:val="99"/>
    <w:qFormat/>
    <w:rsid w:val="00F8597B"/>
    <w:pPr>
      <w:suppressAutoHyphens/>
      <w:autoSpaceDN/>
      <w:adjustRightInd/>
      <w:ind w:left="708"/>
    </w:pPr>
    <w:rPr>
      <w:rFonts w:eastAsia="MS Mincho" w:cs="CG Times (WN)"/>
      <w:lang w:eastAsia="ar-SA"/>
    </w:rPr>
  </w:style>
  <w:style w:type="paragraph" w:customStyle="1" w:styleId="1f3">
    <w:name w:val="記1"/>
    <w:basedOn w:val="Normal"/>
    <w:next w:val="Normal"/>
    <w:uiPriority w:val="99"/>
    <w:qFormat/>
    <w:rsid w:val="00F8597B"/>
    <w:pPr>
      <w:suppressAutoHyphens/>
      <w:autoSpaceDN/>
      <w:adjustRightInd/>
    </w:pPr>
    <w:rPr>
      <w:rFonts w:eastAsia="MS Mincho" w:cs="CG Times (WN)"/>
      <w:lang w:eastAsia="ar-SA"/>
    </w:rPr>
  </w:style>
  <w:style w:type="paragraph" w:customStyle="1" w:styleId="HTML1">
    <w:name w:val="HTML 書式付き1"/>
    <w:basedOn w:val="Normal"/>
    <w:uiPriority w:val="99"/>
    <w:qFormat/>
    <w:rsid w:val="00F8597B"/>
    <w:pPr>
      <w:suppressAutoHyphens/>
      <w:autoSpaceDN/>
      <w:adjustRightInd/>
    </w:pPr>
    <w:rPr>
      <w:rFonts w:ascii="Courier New" w:eastAsia="MS Mincho" w:hAnsi="Courier New" w:cs="Courier New"/>
      <w:lang w:eastAsia="ar-SA"/>
    </w:rPr>
  </w:style>
  <w:style w:type="character" w:customStyle="1" w:styleId="CharChar23">
    <w:name w:val="Char Char23"/>
    <w:qFormat/>
    <w:rsid w:val="00F8597B"/>
    <w:rPr>
      <w:rFonts w:ascii="Arial" w:hAnsi="Arial"/>
      <w:lang w:val="en-GB" w:eastAsia="en-US"/>
    </w:rPr>
  </w:style>
  <w:style w:type="character" w:customStyle="1" w:styleId="EmailStyle97">
    <w:name w:val="EmailStyle97"/>
    <w:semiHidden/>
    <w:qFormat/>
    <w:rsid w:val="00F8597B"/>
    <w:rPr>
      <w:rFonts w:ascii="Arial" w:hAnsi="Arial" w:cs="Arial"/>
      <w:color w:val="auto"/>
      <w:sz w:val="20"/>
      <w:szCs w:val="20"/>
    </w:rPr>
  </w:style>
  <w:style w:type="character" w:customStyle="1" w:styleId="B1C">
    <w:name w:val="B1 C"/>
    <w:qFormat/>
    <w:rsid w:val="00F8597B"/>
    <w:rPr>
      <w:lang w:val="en-GB" w:eastAsia="en-US" w:bidi="ar-SA"/>
    </w:rPr>
  </w:style>
  <w:style w:type="character" w:customStyle="1" w:styleId="Titre3">
    <w:name w:val="Titre 3"/>
    <w:qFormat/>
    <w:rsid w:val="00F8597B"/>
    <w:rPr>
      <w:rFonts w:ascii="Arial" w:hAnsi="Arial"/>
      <w:sz w:val="28"/>
      <w:szCs w:val="28"/>
      <w:lang w:val="en-GB" w:eastAsia="en-GB"/>
    </w:rPr>
  </w:style>
  <w:style w:type="character" w:customStyle="1" w:styleId="B2C">
    <w:name w:val="B2 C"/>
    <w:qFormat/>
    <w:rsid w:val="00F8597B"/>
    <w:rPr>
      <w:lang w:val="en-GB" w:eastAsia="en-GB"/>
    </w:rPr>
  </w:style>
  <w:style w:type="paragraph" w:customStyle="1" w:styleId="CommentNokia">
    <w:name w:val="Comment Nokia"/>
    <w:basedOn w:val="Normal"/>
    <w:uiPriority w:val="99"/>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overflowPunct/>
      <w:autoSpaceDE/>
      <w:autoSpaceDN/>
      <w:adjustRightInd/>
      <w:spacing w:after="220"/>
      <w:ind w:left="1298"/>
      <w:textAlignment w:val="auto"/>
    </w:pPr>
    <w:rPr>
      <w:rFonts w:ascii="Arial" w:eastAsia="SimSun" w:hAnsi="Arial"/>
      <w:lang w:val="en-US"/>
    </w:rPr>
  </w:style>
  <w:style w:type="character" w:customStyle="1" w:styleId="st1">
    <w:name w:val="st1"/>
    <w:qFormat/>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F8597B"/>
    <w:rPr>
      <w:rFonts w:ascii="Courier New" w:eastAsia="Batang" w:hAnsi="Courier New"/>
      <w:lang w:val="nb-NO" w:eastAsia="en-US" w:bidi="ar-SA"/>
    </w:rPr>
  </w:style>
  <w:style w:type="paragraph" w:customStyle="1" w:styleId="-PAGE-">
    <w:name w:val="- PAGE -"/>
    <w:uiPriority w:val="99"/>
    <w:qFormat/>
    <w:rsid w:val="00F8597B"/>
    <w:rPr>
      <w:rFonts w:eastAsia="SimSun"/>
      <w:sz w:val="24"/>
      <w:szCs w:val="24"/>
      <w:lang w:eastAsia="ko-KR"/>
    </w:rPr>
  </w:style>
  <w:style w:type="paragraph" w:customStyle="1" w:styleId="Lastprinted">
    <w:name w:val="Last printed"/>
    <w:uiPriority w:val="99"/>
    <w:qFormat/>
    <w:rsid w:val="00F8597B"/>
    <w:rPr>
      <w:rFonts w:eastAsia="SimSun"/>
      <w:sz w:val="24"/>
      <w:szCs w:val="24"/>
      <w:lang w:eastAsia="ko-KR"/>
    </w:rPr>
  </w:style>
  <w:style w:type="paragraph" w:customStyle="1" w:styleId="Lastsavedby">
    <w:name w:val="Last saved by"/>
    <w:uiPriority w:val="99"/>
    <w:qFormat/>
    <w:rsid w:val="00F8597B"/>
    <w:rPr>
      <w:rFonts w:eastAsia="SimSun"/>
      <w:sz w:val="24"/>
      <w:szCs w:val="24"/>
      <w:lang w:eastAsia="ko-KR"/>
    </w:rPr>
  </w:style>
  <w:style w:type="paragraph" w:customStyle="1" w:styleId="Filename">
    <w:name w:val="Filename"/>
    <w:uiPriority w:val="99"/>
    <w:qFormat/>
    <w:rsid w:val="00F8597B"/>
    <w:rPr>
      <w:rFonts w:eastAsia="SimSun"/>
      <w:sz w:val="24"/>
      <w:szCs w:val="24"/>
      <w:lang w:eastAsia="ko-KR"/>
    </w:rPr>
  </w:style>
  <w:style w:type="paragraph" w:customStyle="1" w:styleId="ATC">
    <w:name w:val="ATC"/>
    <w:basedOn w:val="Normal"/>
    <w:uiPriority w:val="99"/>
    <w:qFormat/>
    <w:rsid w:val="00F8597B"/>
  </w:style>
  <w:style w:type="paragraph" w:customStyle="1" w:styleId="TaOC">
    <w:name w:val="TaOC"/>
    <w:basedOn w:val="TAC"/>
    <w:qFormat/>
    <w:rsid w:val="00F8597B"/>
    <w:rPr>
      <w:rFonts w:eastAsia="SimSun"/>
    </w:rPr>
  </w:style>
  <w:style w:type="paragraph" w:customStyle="1" w:styleId="1CharChar1Char">
    <w:name w:val="(文字) (文字)1 Char (文字) (文字) Char (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F8597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paragraph" w:customStyle="1" w:styleId="29">
    <w:name w:val="吹き出し2"/>
    <w:basedOn w:val="Normal"/>
    <w:uiPriority w:val="99"/>
    <w:semiHidden/>
    <w:qFormat/>
    <w:rsid w:val="00F8597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F8597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Heading 31,Section Header"/>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aliases w:val="Heading 31 Char1,Section Header Char"/>
    <w:link w:val="Title"/>
    <w:qFormat/>
    <w:rsid w:val="00F8597B"/>
    <w:rPr>
      <w:rFonts w:ascii="Courier New" w:hAnsi="Courier New"/>
      <w:lang w:val="nb-NO" w:eastAsia="en-GB"/>
    </w:rPr>
  </w:style>
  <w:style w:type="character" w:customStyle="1" w:styleId="List2Char">
    <w:name w:val="List 2 Char"/>
    <w:link w:val="List2"/>
    <w:qFormat/>
    <w:rsid w:val="00F8597B"/>
  </w:style>
  <w:style w:type="character" w:customStyle="1" w:styleId="List3Char">
    <w:name w:val="List 3 Char"/>
    <w:link w:val="List3"/>
    <w:qFormat/>
    <w:rsid w:val="00F8597B"/>
  </w:style>
  <w:style w:type="paragraph" w:customStyle="1" w:styleId="CharChar3CharCharCharCharCharChar">
    <w:name w:val="Char Char3 Char Char Char Char Char Ch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F8597B"/>
    <w:rPr>
      <w:rFonts w:ascii="Arial" w:eastAsia="MS Mincho" w:hAnsi="Arial"/>
      <w:sz w:val="36"/>
      <w:lang w:val="en-GB" w:eastAsia="en-US" w:bidi="ar-SA"/>
    </w:rPr>
  </w:style>
  <w:style w:type="paragraph" w:customStyle="1" w:styleId="35">
    <w:name w:val="列出段落3"/>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1f4">
    <w:name w:val="无间隔1"/>
    <w:uiPriority w:val="99"/>
    <w:qFormat/>
    <w:rsid w:val="00F8597B"/>
    <w:rPr>
      <w:rFonts w:eastAsia="SimSun"/>
      <w:lang w:eastAsia="en-US"/>
    </w:rPr>
  </w:style>
  <w:style w:type="character" w:customStyle="1" w:styleId="Absatz-Standardschriftart1">
    <w:name w:val="Absatz-Standardschriftart1"/>
    <w:qFormat/>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qFormat/>
    <w:rsid w:val="00F8597B"/>
    <w:rPr>
      <w:sz w:val="22"/>
      <w:lang w:val="en-GB" w:eastAsia="en-GB" w:bidi="ar-SA"/>
    </w:rPr>
  </w:style>
  <w:style w:type="paragraph" w:customStyle="1" w:styleId="44">
    <w:name w:val="列出段落4"/>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F8597B"/>
    <w:rPr>
      <w:rFonts w:ascii="Arial" w:hAnsi="Arial"/>
      <w:sz w:val="24"/>
      <w:lang w:val="en-GB"/>
    </w:rPr>
  </w:style>
  <w:style w:type="character" w:customStyle="1" w:styleId="1Char0">
    <w:name w:val="标题 1 Char"/>
    <w:aliases w:val="h151 Char1,h161 Char1,h112 Char,h122 Char,h132 Char,제목 1(no line) Char,Heading 1_a Char"/>
    <w:uiPriority w:val="9"/>
    <w:qFormat/>
    <w:rsid w:val="00F8597B"/>
    <w:rPr>
      <w:rFonts w:ascii="Arial" w:hAnsi="Arial"/>
      <w:sz w:val="36"/>
      <w:lang w:val="en-GB" w:eastAsia="en-US" w:bidi="ar-SA"/>
    </w:rPr>
  </w:style>
  <w:style w:type="character" w:customStyle="1" w:styleId="2Char">
    <w:name w:val="标题 2 Char"/>
    <w:aliases w:val="22 Char,level 2 Char,Heading 2 3GPP Char,H2 Char Char3,h2 Char Char3,Header2 Char3,22 Char3,heading2 Char3,2nd level Char3,H22 Char3,H23 Char3,H24 Char3,H25 Char3"/>
    <w:uiPriority w:val="9"/>
    <w:qFormat/>
    <w:rsid w:val="00F8597B"/>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Heading 3 Char1,Memo Heading 3 Char,Memo Heading 3 Char1,hello Char"/>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F8597B"/>
    <w:rPr>
      <w:rFonts w:ascii="Arial" w:hAnsi="Arial"/>
      <w:sz w:val="24"/>
      <w:szCs w:val="28"/>
      <w:lang w:val="en-GB" w:eastAsia="en-GB"/>
    </w:rPr>
  </w:style>
  <w:style w:type="character" w:customStyle="1" w:styleId="6Char">
    <w:name w:val="标题 6 Char"/>
    <w:uiPriority w:val="9"/>
    <w:qFormat/>
    <w:rsid w:val="00F8597B"/>
    <w:rPr>
      <w:rFonts w:ascii="Arial" w:hAnsi="Arial"/>
      <w:lang w:val="en-GB"/>
    </w:rPr>
  </w:style>
  <w:style w:type="character" w:customStyle="1" w:styleId="7Char">
    <w:name w:val="标题 7 Char"/>
    <w:uiPriority w:val="9"/>
    <w:qFormat/>
    <w:rsid w:val="00F8597B"/>
    <w:rPr>
      <w:rFonts w:ascii="Arial" w:hAnsi="Arial"/>
      <w:lang w:val="en-GB"/>
    </w:rPr>
  </w:style>
  <w:style w:type="character" w:customStyle="1" w:styleId="8Char">
    <w:name w:val="标题 8 Char"/>
    <w:aliases w:val="acronym Char"/>
    <w:uiPriority w:val="9"/>
    <w:qFormat/>
    <w:rsid w:val="00F8597B"/>
    <w:rPr>
      <w:rFonts w:ascii="Arial" w:hAnsi="Arial"/>
      <w:sz w:val="36"/>
      <w:lang w:val="en-GB"/>
    </w:rPr>
  </w:style>
  <w:style w:type="character" w:customStyle="1" w:styleId="9Char">
    <w:name w:val="标题 9 Char"/>
    <w:uiPriority w:val="9"/>
    <w:qFormat/>
    <w:rsid w:val="00F8597B"/>
    <w:rPr>
      <w:rFonts w:ascii="Arial" w:hAnsi="Arial"/>
      <w:sz w:val="36"/>
      <w:lang w:val="en-GB"/>
    </w:rPr>
  </w:style>
  <w:style w:type="character" w:customStyle="1" w:styleId="Char3">
    <w:name w:val="页脚 Char"/>
    <w:uiPriority w:val="99"/>
    <w:qFormat/>
    <w:rsid w:val="00F8597B"/>
    <w:rPr>
      <w:rFonts w:ascii="Arial" w:hAnsi="Arial"/>
      <w:b/>
      <w:i/>
      <w:noProof/>
      <w:sz w:val="18"/>
    </w:rPr>
  </w:style>
  <w:style w:type="character" w:customStyle="1" w:styleId="Char4">
    <w:name w:val="列表 Char"/>
    <w:qFormat/>
    <w:rsid w:val="00F8597B"/>
    <w:rPr>
      <w:lang w:val="en-GB"/>
    </w:rPr>
  </w:style>
  <w:style w:type="character" w:customStyle="1" w:styleId="Char5">
    <w:name w:val="文档结构图 Char"/>
    <w:uiPriority w:val="99"/>
    <w:qFormat/>
    <w:rsid w:val="00F8597B"/>
    <w:rPr>
      <w:rFonts w:ascii="Tahoma" w:hAnsi="Tahoma"/>
      <w:lang w:val="en-GB" w:eastAsia="en-US"/>
    </w:rPr>
  </w:style>
  <w:style w:type="character" w:customStyle="1" w:styleId="Char6">
    <w:name w:val="纯文本 Char"/>
    <w:qFormat/>
    <w:rsid w:val="00F8597B"/>
    <w:rPr>
      <w:rFonts w:ascii="Courier New" w:hAnsi="Courier New"/>
      <w:lang w:val="nb-NO"/>
    </w:rPr>
  </w:style>
  <w:style w:type="character" w:customStyle="1" w:styleId="Char7">
    <w:name w:val="批注框文本 Char"/>
    <w:uiPriority w:val="99"/>
    <w:qFormat/>
    <w:rsid w:val="00F8597B"/>
    <w:rPr>
      <w:rFonts w:ascii="Tahoma" w:hAnsi="Tahoma" w:cs="Tahoma"/>
      <w:sz w:val="16"/>
      <w:szCs w:val="16"/>
      <w:lang w:val="en-GB" w:eastAsia="en-GB" w:bidi="ar-SA"/>
    </w:rPr>
  </w:style>
  <w:style w:type="character" w:customStyle="1" w:styleId="Char8">
    <w:name w:val="日期 Char"/>
    <w:qFormat/>
    <w:rsid w:val="00F8597B"/>
    <w:rPr>
      <w:lang w:val="en-GB"/>
    </w:rPr>
  </w:style>
  <w:style w:type="paragraph" w:customStyle="1" w:styleId="46">
    <w:name w:val="修订4"/>
    <w:hidden/>
    <w:uiPriority w:val="99"/>
    <w:semiHidden/>
    <w:qFormat/>
    <w:rsid w:val="00F8597B"/>
    <w:rPr>
      <w:rFonts w:eastAsia="Batang"/>
      <w:lang w:eastAsia="en-US"/>
    </w:rPr>
  </w:style>
  <w:style w:type="paragraph" w:customStyle="1" w:styleId="Commentnokia0">
    <w:name w:val="Comment nokia"/>
    <w:basedOn w:val="Heading4"/>
    <w:uiPriority w:val="99"/>
    <w:qFormat/>
    <w:rsid w:val="00F8597B"/>
    <w:rPr>
      <w:b/>
      <w:sz w:val="28"/>
      <w:lang w:eastAsia="x-none"/>
    </w:rPr>
  </w:style>
  <w:style w:type="paragraph" w:customStyle="1" w:styleId="Char11">
    <w:name w:val="Char11"/>
    <w:uiPriority w:val="99"/>
    <w:semiHidden/>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qFormat/>
    <w:rsid w:val="00F8597B"/>
    <w:rPr>
      <w:rFonts w:ascii="Arial" w:hAnsi="Arial"/>
      <w:b/>
      <w:i/>
      <w:noProof/>
      <w:sz w:val="18"/>
      <w:lang w:val="en-GB"/>
    </w:rPr>
  </w:style>
  <w:style w:type="character" w:customStyle="1" w:styleId="9">
    <w:name w:val="(文字) (文字)9"/>
    <w:qFormat/>
    <w:rsid w:val="00F8597B"/>
    <w:rPr>
      <w:rFonts w:ascii="Arial" w:eastAsia="MS Mincho" w:hAnsi="Arial" w:cs="Arial"/>
      <w:sz w:val="28"/>
      <w:szCs w:val="28"/>
      <w:lang w:val="en-GB" w:eastAsia="ja-JP"/>
    </w:rPr>
  </w:style>
  <w:style w:type="paragraph" w:customStyle="1" w:styleId="52">
    <w:name w:val="列出段落5"/>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CharChar181">
    <w:name w:val="Char Char181"/>
    <w:qFormat/>
    <w:rsid w:val="00F8597B"/>
    <w:rPr>
      <w:rFonts w:ascii="Arial" w:hAnsi="Arial"/>
      <w:lang w:eastAsia="en-US"/>
    </w:rPr>
  </w:style>
  <w:style w:type="paragraph" w:customStyle="1" w:styleId="CharCharCharChar2">
    <w:name w:val="Char Char Char Char2"/>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qFormat/>
    <w:rsid w:val="00F8597B"/>
    <w:rPr>
      <w:rFonts w:ascii="Arial" w:eastAsia="MS Mincho" w:hAnsi="Arial"/>
      <w:lang w:val="en-GB" w:eastAsia="en-US" w:bidi="ar-SA"/>
    </w:rPr>
  </w:style>
  <w:style w:type="character" w:customStyle="1" w:styleId="CarCar81">
    <w:name w:val="Car Car81"/>
    <w:qFormat/>
    <w:rsid w:val="00F8597B"/>
    <w:rPr>
      <w:rFonts w:ascii="Arial" w:eastAsia="MS Mincho" w:hAnsi="Arial"/>
      <w:sz w:val="36"/>
      <w:lang w:val="en-GB" w:eastAsia="en-US" w:bidi="ar-SA"/>
    </w:rPr>
  </w:style>
  <w:style w:type="character" w:customStyle="1" w:styleId="CarCar31">
    <w:name w:val="Car Car31"/>
    <w:qFormat/>
    <w:rsid w:val="00F8597B"/>
    <w:rPr>
      <w:rFonts w:ascii="Arial" w:eastAsia="MS Mincho" w:hAnsi="Arial"/>
      <w:sz w:val="36"/>
      <w:lang w:val="en-GB" w:eastAsia="en-US" w:bidi="ar-SA"/>
    </w:rPr>
  </w:style>
  <w:style w:type="character" w:customStyle="1" w:styleId="CarCar71">
    <w:name w:val="Car Car71"/>
    <w:qFormat/>
    <w:rsid w:val="00F8597B"/>
    <w:rPr>
      <w:rFonts w:eastAsia="MS Mincho"/>
      <w:lang w:val="en-GB" w:eastAsia="en-US" w:bidi="ar-SA"/>
    </w:rPr>
  </w:style>
  <w:style w:type="character" w:customStyle="1" w:styleId="CarCar61">
    <w:name w:val="Car Car61"/>
    <w:qFormat/>
    <w:rsid w:val="00F8597B"/>
    <w:rPr>
      <w:rFonts w:ascii="Courier New" w:hAnsi="Courier New"/>
      <w:lang w:val="nb-NO" w:eastAsia="ja-JP" w:bidi="ar-SA"/>
    </w:rPr>
  </w:style>
  <w:style w:type="character" w:customStyle="1" w:styleId="CarCar21">
    <w:name w:val="Car Car21"/>
    <w:qFormat/>
    <w:rsid w:val="00F8597B"/>
    <w:rPr>
      <w:rFonts w:eastAsia="MS Mincho"/>
      <w:lang w:val="en-GB" w:eastAsia="ja-JP" w:bidi="ar-SA"/>
    </w:rPr>
  </w:style>
  <w:style w:type="character" w:customStyle="1" w:styleId="CarCar91">
    <w:name w:val="Car Car91"/>
    <w:qFormat/>
    <w:rsid w:val="00F8597B"/>
    <w:rPr>
      <w:rFonts w:ascii="Arial" w:hAnsi="Arial"/>
      <w:lang w:val="en-GB" w:eastAsia="ja-JP" w:bidi="ar-SA"/>
    </w:rPr>
  </w:style>
  <w:style w:type="character" w:customStyle="1" w:styleId="CarCar101">
    <w:name w:val="Car Car101"/>
    <w:qFormat/>
    <w:rsid w:val="00F8597B"/>
    <w:rPr>
      <w:rFonts w:ascii="Arial" w:hAnsi="Arial"/>
      <w:lang w:val="en-GB" w:eastAsia="ja-JP" w:bidi="ar-SA"/>
    </w:rPr>
  </w:style>
  <w:style w:type="character" w:customStyle="1" w:styleId="81">
    <w:name w:val="(文字) (文字)81"/>
    <w:qFormat/>
    <w:rsid w:val="00F8597B"/>
    <w:rPr>
      <w:rFonts w:ascii="Arial" w:eastAsia="MS Mincho" w:hAnsi="Arial"/>
      <w:lang w:val="en-GB" w:eastAsia="ar-SA" w:bidi="ar-SA"/>
    </w:rPr>
  </w:style>
  <w:style w:type="character" w:customStyle="1" w:styleId="71">
    <w:name w:val="(文字) (文字)71"/>
    <w:qFormat/>
    <w:rsid w:val="00F8597B"/>
    <w:rPr>
      <w:rFonts w:ascii="Arial" w:eastAsia="MS Mincho" w:hAnsi="Arial"/>
      <w:sz w:val="36"/>
      <w:lang w:val="en-GB" w:eastAsia="ar-SA" w:bidi="ar-SA"/>
    </w:rPr>
  </w:style>
  <w:style w:type="character" w:customStyle="1" w:styleId="61">
    <w:name w:val="(文字) (文字)61"/>
    <w:qFormat/>
    <w:rsid w:val="00F8597B"/>
    <w:rPr>
      <w:rFonts w:eastAsia="MS Mincho"/>
      <w:lang w:val="en-GB" w:eastAsia="ar-SA" w:bidi="ar-SA"/>
    </w:rPr>
  </w:style>
  <w:style w:type="character" w:customStyle="1" w:styleId="512">
    <w:name w:val="(文字) (文字)51"/>
    <w:qFormat/>
    <w:rsid w:val="00F8597B"/>
    <w:rPr>
      <w:rFonts w:ascii="Courier New" w:eastAsia="MS Mincho" w:hAnsi="Courier New"/>
      <w:lang w:val="nb-NO" w:eastAsia="ar-SA" w:bidi="ar-SA"/>
    </w:rPr>
  </w:style>
  <w:style w:type="character" w:customStyle="1" w:styleId="313">
    <w:name w:val="(文字) (文字)31"/>
    <w:qFormat/>
    <w:rsid w:val="00F8597B"/>
    <w:rPr>
      <w:rFonts w:eastAsia="MS Mincho"/>
      <w:lang w:val="en-GB" w:eastAsia="ar-SA" w:bidi="ar-SA"/>
    </w:rPr>
  </w:style>
  <w:style w:type="character" w:customStyle="1" w:styleId="110">
    <w:name w:val="(文字) (文字)11"/>
    <w:qFormat/>
    <w:rsid w:val="00F8597B"/>
    <w:rPr>
      <w:rFonts w:eastAsia="MS Mincho"/>
      <w:lang w:val="en-GB" w:eastAsia="ar-SA" w:bidi="ar-SA"/>
    </w:rPr>
  </w:style>
  <w:style w:type="paragraph" w:customStyle="1" w:styleId="215">
    <w:name w:val="(文字) (文字)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qFormat/>
    <w:rsid w:val="00F8597B"/>
    <w:rPr>
      <w:rFonts w:ascii="Arial" w:hAnsi="Arial"/>
      <w:lang w:val="en-GB" w:eastAsia="en-US"/>
    </w:rPr>
  </w:style>
  <w:style w:type="character" w:customStyle="1" w:styleId="Head2A2">
    <w:name w:val="Head2A2"/>
    <w:qFormat/>
    <w:rsid w:val="00F8597B"/>
    <w:rPr>
      <w:rFonts w:ascii="Arial" w:eastAsia="MS Mincho" w:hAnsi="Arial"/>
      <w:sz w:val="32"/>
      <w:lang w:val="en-GB" w:eastAsia="en-US" w:bidi="ar-SA"/>
    </w:rPr>
  </w:style>
  <w:style w:type="character" w:customStyle="1" w:styleId="Titre33">
    <w:name w:val="Titre 33"/>
    <w:qFormat/>
    <w:rsid w:val="00F8597B"/>
    <w:rPr>
      <w:rFonts w:ascii="Arial" w:hAnsi="Arial"/>
      <w:sz w:val="28"/>
      <w:szCs w:val="28"/>
      <w:lang w:val="en-GB" w:eastAsia="en-GB"/>
    </w:rPr>
  </w:style>
  <w:style w:type="paragraph" w:customStyle="1" w:styleId="1Char1">
    <w:name w:val="(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sid w:val="00F8597B"/>
    <w:rPr>
      <w:rFonts w:ascii="Courier New" w:eastAsia="Batang" w:hAnsi="Courier New"/>
      <w:lang w:val="nb-NO" w:eastAsia="en-US" w:bidi="ar-SA"/>
    </w:rPr>
  </w:style>
  <w:style w:type="paragraph" w:customStyle="1" w:styleId="1CharChar1Char1">
    <w:name w:val="(文字) (文字)1 Char (文字) (文字) Char (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3">
    <w:name w:val="修订5"/>
    <w:hidden/>
    <w:uiPriority w:val="99"/>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uiPriority w:val="99"/>
    <w:qFormat/>
    <w:rsid w:val="00F8597B"/>
    <w:rPr>
      <w:b/>
      <w:bCs/>
      <w:lang w:val="en-GB" w:eastAsia="x-none"/>
    </w:rPr>
  </w:style>
  <w:style w:type="character" w:customStyle="1" w:styleId="Titre32">
    <w:name w:val="Titre 32"/>
    <w:qFormat/>
    <w:rsid w:val="00F8597B"/>
    <w:rPr>
      <w:rFonts w:ascii="Arial" w:hAnsi="Arial"/>
      <w:sz w:val="28"/>
      <w:szCs w:val="28"/>
      <w:lang w:val="en-GB" w:eastAsia="en-GB"/>
    </w:rPr>
  </w:style>
  <w:style w:type="character" w:customStyle="1" w:styleId="Titre31">
    <w:name w:val="Titre 31"/>
    <w:qFormat/>
    <w:rsid w:val="00F8597B"/>
    <w:rPr>
      <w:rFonts w:ascii="Arial" w:hAnsi="Arial"/>
      <w:sz w:val="28"/>
      <w:szCs w:val="28"/>
      <w:lang w:val="en-GB" w:eastAsia="en-GB"/>
    </w:rPr>
  </w:style>
  <w:style w:type="character" w:customStyle="1" w:styleId="trans">
    <w:name w:val="trans"/>
    <w:qFormat/>
    <w:rsid w:val="00F8597B"/>
  </w:style>
  <w:style w:type="character" w:customStyle="1" w:styleId="Char12">
    <w:name w:val="批注文字 Char1"/>
    <w:qFormat/>
    <w:rsid w:val="00F8597B"/>
    <w:rPr>
      <w:rFonts w:ascii="Times New Roman" w:hAnsi="Times New Roman"/>
      <w:lang w:val="en-GB" w:eastAsia="en-US"/>
    </w:rPr>
  </w:style>
  <w:style w:type="character" w:customStyle="1" w:styleId="h48">
    <w:name w:val="h48"/>
    <w:qFormat/>
    <w:rsid w:val="00F8597B"/>
    <w:rPr>
      <w:rFonts w:ascii="Arial" w:hAnsi="Arial" w:cs="Arial" w:hint="default"/>
      <w:sz w:val="24"/>
      <w:lang w:val="en-GB"/>
    </w:rPr>
  </w:style>
  <w:style w:type="character" w:customStyle="1" w:styleId="h510">
    <w:name w:val="h51"/>
    <w:qFormat/>
    <w:rsid w:val="00F8597B"/>
    <w:rPr>
      <w:rFonts w:ascii="Arial" w:eastAsia="SimSun" w:hAnsi="Arial" w:cs="Arial" w:hint="default"/>
      <w:sz w:val="22"/>
      <w:lang w:val="en-GB" w:eastAsia="en-US" w:bidi="ar-SA"/>
    </w:rPr>
  </w:style>
  <w:style w:type="character" w:customStyle="1" w:styleId="Head2A1">
    <w:name w:val="Head2A1"/>
    <w:qFormat/>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3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qFormat/>
    <w:rsid w:val="00D65CD6"/>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aliases w:val="L7 Char1,Header 7 Char1"/>
    <w:qFormat/>
    <w:rsid w:val="00336385"/>
    <w:rPr>
      <w:rFonts w:ascii="Arial" w:eastAsia="Times New Roman" w:hAnsi="Arial"/>
    </w:rPr>
  </w:style>
  <w:style w:type="character" w:customStyle="1" w:styleId="Heading8Char4">
    <w:name w:val="Heading 8 Char4"/>
    <w:uiPriority w:val="99"/>
    <w:qFormat/>
    <w:rsid w:val="00336385"/>
    <w:rPr>
      <w:rFonts w:ascii="Arial" w:eastAsia="Times New Roman" w:hAnsi="Arial"/>
      <w:sz w:val="36"/>
    </w:rPr>
  </w:style>
  <w:style w:type="character" w:customStyle="1" w:styleId="Heading9Char3">
    <w:name w:val="Heading 9 Char3"/>
    <w:aliases w:val="Figure Heading Char2,FH Char2,标题 9 Char2"/>
    <w:qFormat/>
    <w:rsid w:val="00336385"/>
    <w:rPr>
      <w:rFonts w:ascii="Arial" w:eastAsia="Times New Roman" w:hAnsi="Arial"/>
      <w:sz w:val="36"/>
    </w:rPr>
  </w:style>
  <w:style w:type="character" w:customStyle="1" w:styleId="FooterChar3">
    <w:name w:val="Footer Char3"/>
    <w:uiPriority w:val="99"/>
    <w:qFormat/>
    <w:rsid w:val="00336385"/>
    <w:rPr>
      <w:rFonts w:ascii="Arial" w:eastAsia="Times New Roman" w:hAnsi="Arial"/>
      <w:b/>
      <w:i/>
      <w:noProof/>
      <w:sz w:val="18"/>
    </w:rPr>
  </w:style>
  <w:style w:type="character" w:customStyle="1" w:styleId="CommentTextChar3">
    <w:name w:val="Comment Text Char3"/>
    <w:qFormat/>
    <w:rsid w:val="00336385"/>
    <w:rPr>
      <w:rFonts w:eastAsia="SimSun"/>
      <w:lang w:val="en-GB"/>
    </w:rPr>
  </w:style>
  <w:style w:type="character" w:customStyle="1" w:styleId="CommentSubjectChar2">
    <w:name w:val="Comment Subject Char2"/>
    <w:uiPriority w:val="99"/>
    <w:qFormat/>
    <w:rsid w:val="00336385"/>
    <w:rPr>
      <w:rFonts w:eastAsia="SimSun"/>
      <w:b/>
      <w:bCs/>
      <w:lang w:val="en-GB"/>
    </w:rPr>
  </w:style>
  <w:style w:type="character" w:customStyle="1" w:styleId="DocumentMapChar2">
    <w:name w:val="Document Map Char2"/>
    <w:uiPriority w:val="99"/>
    <w:qFormat/>
    <w:rsid w:val="00336385"/>
    <w:rPr>
      <w:rFonts w:ascii="Tahoma" w:eastAsia="Times New Roman" w:hAnsi="Tahoma" w:cs="Tahoma"/>
      <w:shd w:val="clear" w:color="auto" w:fill="000080"/>
      <w:lang w:val="en-GB"/>
    </w:rPr>
  </w:style>
  <w:style w:type="character" w:customStyle="1" w:styleId="NoteHeadingChar2">
    <w:name w:val="Note Heading Char2"/>
    <w:uiPriority w:val="99"/>
    <w:qFormat/>
    <w:rsid w:val="00336385"/>
    <w:rPr>
      <w:lang w:val="x-none" w:eastAsia="x-none"/>
    </w:rPr>
  </w:style>
  <w:style w:type="character" w:customStyle="1" w:styleId="PlainTextChar4">
    <w:name w:val="Plain Text Char4"/>
    <w:uiPriority w:val="99"/>
    <w:qFormat/>
    <w:rsid w:val="00336385"/>
    <w:rPr>
      <w:rFonts w:ascii="Courier New" w:eastAsia="SimSun" w:hAnsi="Courier New"/>
      <w:lang w:val="nb-NO"/>
    </w:rPr>
  </w:style>
  <w:style w:type="character" w:customStyle="1" w:styleId="BalloonTextChar2">
    <w:name w:val="Balloon Text Char2"/>
    <w:uiPriority w:val="99"/>
    <w:qFormat/>
    <w:rsid w:val="00336385"/>
    <w:rPr>
      <w:rFonts w:ascii="Tahoma" w:eastAsia="Times New Roman" w:hAnsi="Tahoma" w:cs="Tahoma"/>
      <w:sz w:val="16"/>
      <w:szCs w:val="16"/>
      <w:lang w:val="en-GB"/>
    </w:rPr>
  </w:style>
  <w:style w:type="character" w:customStyle="1" w:styleId="BodyTextIndentChar4">
    <w:name w:val="Body Text Indent Char4"/>
    <w:uiPriority w:val="99"/>
    <w:qFormat/>
    <w:rsid w:val="00336385"/>
    <w:rPr>
      <w:rFonts w:eastAsia="Batang"/>
      <w:lang w:val="en-GB"/>
    </w:rPr>
  </w:style>
  <w:style w:type="character" w:customStyle="1" w:styleId="BodyText2Char4">
    <w:name w:val="Body Text 2 Char4"/>
    <w:uiPriority w:val="99"/>
    <w:qFormat/>
    <w:rsid w:val="00336385"/>
    <w:rPr>
      <w:rFonts w:ascii="CG Times (WN)" w:eastAsia="Malgun Gothic" w:hAnsi="CG Times (WN)"/>
      <w:i/>
      <w:lang w:val="en-GB" w:eastAsia="ko-KR"/>
    </w:rPr>
  </w:style>
  <w:style w:type="character" w:customStyle="1" w:styleId="BodyText3Char4">
    <w:name w:val="Body Text 3 Char4"/>
    <w:uiPriority w:val="99"/>
    <w:qFormat/>
    <w:rsid w:val="00336385"/>
    <w:rPr>
      <w:rFonts w:ascii="CG Times (WN)" w:eastAsia="Osaka" w:hAnsi="CG Times (WN)"/>
      <w:color w:val="000000"/>
      <w:lang w:val="en-GB" w:eastAsia="ko-KR"/>
    </w:rPr>
  </w:style>
  <w:style w:type="character" w:customStyle="1" w:styleId="BodyTextIndent2Char4">
    <w:name w:val="Body Text Indent 2 Char4"/>
    <w:uiPriority w:val="99"/>
    <w:qFormat/>
    <w:rsid w:val="00336385"/>
    <w:rPr>
      <w:rFonts w:ascii="CG Times (WN)" w:hAnsi="CG Times (WN)"/>
      <w:lang w:val="en-GB"/>
    </w:rPr>
  </w:style>
  <w:style w:type="character" w:customStyle="1" w:styleId="HTMLPreformattedChar2">
    <w:name w:val="HTML Preformatted Char2"/>
    <w:uiPriority w:val="99"/>
    <w:qFormat/>
    <w:rsid w:val="00336385"/>
    <w:rPr>
      <w:rFonts w:ascii="Courier New" w:hAnsi="Courier New"/>
      <w:lang w:val="en-GB" w:eastAsia="x-none"/>
    </w:rPr>
  </w:style>
  <w:style w:type="character" w:customStyle="1" w:styleId="ListChar4">
    <w:name w:val="List Char4"/>
    <w:qFormat/>
    <w:rsid w:val="00336385"/>
    <w:rPr>
      <w:rFonts w:eastAsia="Times New Roman"/>
    </w:rPr>
  </w:style>
  <w:style w:type="paragraph" w:customStyle="1" w:styleId="wxs">
    <w:name w:val="wxs_正文"/>
    <w:basedOn w:val="Normal"/>
    <w:uiPriority w:val="99"/>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qFormat/>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uiPriority w:val="99"/>
    <w:qFormat/>
    <w:rsid w:val="00336385"/>
    <w:pPr>
      <w:overflowPunct/>
      <w:autoSpaceDE/>
      <w:autoSpaceDN/>
      <w:adjustRightInd/>
      <w:textAlignment w:val="auto"/>
    </w:pPr>
    <w:rPr>
      <w:rFonts w:eastAsia="SimSun"/>
    </w:rPr>
  </w:style>
  <w:style w:type="table" w:customStyle="1" w:styleId="1f5">
    <w:name w:val="网格型1"/>
    <w:basedOn w:val="TableNormal"/>
    <w:next w:val="TableGrid"/>
    <w:qFormat/>
    <w:rsid w:val="0033638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0">
    <w:name w:val="Bullet2"/>
    <w:basedOn w:val="Normal"/>
    <w:uiPriority w:val="99"/>
    <w:qFormat/>
    <w:rsid w:val="00336385"/>
    <w:pPr>
      <w:numPr>
        <w:numId w:val="2"/>
      </w:numPr>
    </w:pPr>
    <w:rPr>
      <w:rFonts w:ascii="Arial" w:eastAsia="SimSun" w:hAnsi="Arial"/>
    </w:rPr>
  </w:style>
  <w:style w:type="paragraph" w:customStyle="1" w:styleId="text3bullet">
    <w:name w:val="text3 bullet"/>
    <w:basedOn w:val="Normal"/>
    <w:uiPriority w:val="99"/>
    <w:qFormat/>
    <w:rsid w:val="00336385"/>
    <w:pPr>
      <w:ind w:left="360" w:hanging="360"/>
    </w:pPr>
    <w:rPr>
      <w:rFonts w:ascii="Arial" w:eastAsia="SimSun" w:hAnsi="Arial"/>
    </w:rPr>
  </w:style>
  <w:style w:type="paragraph" w:customStyle="1" w:styleId="UnnumberedSubheading">
    <w:name w:val="Unnumbered Subheading"/>
    <w:basedOn w:val="H6"/>
    <w:next w:val="PlainText"/>
    <w:uiPriority w:val="99"/>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uiPriority w:val="99"/>
    <w:qFormat/>
    <w:rsid w:val="00336385"/>
    <w:pPr>
      <w:widowControl w:val="0"/>
      <w:adjustRightInd w:val="0"/>
      <w:textAlignment w:val="baseline"/>
    </w:pPr>
    <w:rPr>
      <w:rFonts w:ascii="Arial" w:eastAsia="‚l‚r ‚oƒSƒVƒbƒN" w:hAnsi="Arial"/>
      <w:snapToGrid w:val="0"/>
      <w:lang w:val="en-GB"/>
    </w:rPr>
  </w:style>
  <w:style w:type="paragraph" w:customStyle="1" w:styleId="L3">
    <w:name w:val="L3"/>
    <w:uiPriority w:val="99"/>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qFormat/>
    <w:rsid w:val="00336385"/>
    <w:pPr>
      <w:spacing w:before="120" w:after="220"/>
    </w:pPr>
    <w:rPr>
      <w:rFonts w:ascii="Arial" w:eastAsia="MS Mincho" w:hAnsi="Arial"/>
      <w:noProof/>
      <w:lang w:val="en-US" w:eastAsia="en-US"/>
    </w:rPr>
  </w:style>
  <w:style w:type="paragraph" w:customStyle="1" w:styleId="nroaml">
    <w:name w:val="nroaml"/>
    <w:basedOn w:val="H6"/>
    <w:uiPriority w:val="99"/>
    <w:qFormat/>
    <w:rsid w:val="00336385"/>
    <w:pPr>
      <w:ind w:left="0" w:firstLine="0"/>
    </w:pPr>
    <w:rPr>
      <w:rFonts w:eastAsia="SimSun"/>
      <w:snapToGrid w:val="0"/>
    </w:rPr>
  </w:style>
  <w:style w:type="paragraph" w:customStyle="1" w:styleId="00BodyText">
    <w:name w:val="00 BodyText"/>
    <w:basedOn w:val="Normal"/>
    <w:uiPriority w:val="99"/>
    <w:qFormat/>
    <w:rsid w:val="00336385"/>
    <w:pPr>
      <w:spacing w:after="220"/>
    </w:pPr>
    <w:rPr>
      <w:rFonts w:ascii="Arial" w:eastAsia="SimSun" w:hAnsi="Arial"/>
      <w:sz w:val="22"/>
      <w:lang w:val="en-US"/>
    </w:rPr>
  </w:style>
  <w:style w:type="character" w:customStyle="1" w:styleId="af8">
    <w:name w:val="標準太字"/>
    <w:autoRedefine/>
    <w:qFormat/>
    <w:rsid w:val="00336385"/>
    <w:rPr>
      <w:b/>
    </w:rPr>
  </w:style>
  <w:style w:type="paragraph" w:customStyle="1" w:styleId="xl24">
    <w:name w:val="xl24"/>
    <w:basedOn w:val="Normal"/>
    <w:uiPriority w:val="99"/>
    <w:qFormat/>
    <w:rsid w:val="00336385"/>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uiPriority w:val="99"/>
    <w:qFormat/>
    <w:rsid w:val="00336385"/>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qFormat/>
    <w:rsid w:val="0033638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336385"/>
    <w:rPr>
      <w:rFonts w:ascii="Arial Unicode MS" w:eastAsia="Arial Unicode MS" w:hAnsi="Arial Unicode MS" w:cs="Arial Unicode MS"/>
      <w:sz w:val="20"/>
      <w:szCs w:val="20"/>
    </w:rPr>
  </w:style>
  <w:style w:type="paragraph" w:customStyle="1" w:styleId="NormalAfter0pt">
    <w:name w:val="Normal + After:  0 pt"/>
    <w:basedOn w:val="Normal"/>
    <w:uiPriority w:val="99"/>
    <w:qFormat/>
    <w:rsid w:val="00336385"/>
    <w:pPr>
      <w:overflowPunct/>
      <w:spacing w:after="0"/>
      <w:textAlignment w:val="auto"/>
    </w:pPr>
    <w:rPr>
      <w:rFonts w:ascii="Arial" w:eastAsia="SimSun" w:hAnsi="Arial"/>
    </w:rPr>
  </w:style>
  <w:style w:type="character" w:customStyle="1" w:styleId="PTK">
    <w:name w:val="PTK"/>
    <w:semiHidden/>
    <w:qFormat/>
    <w:rsid w:val="00336385"/>
    <w:rPr>
      <w:rFonts w:ascii="Arial" w:hAnsi="Arial" w:cs="Arial"/>
      <w:color w:val="000080"/>
      <w:sz w:val="20"/>
      <w:szCs w:val="20"/>
    </w:rPr>
  </w:style>
  <w:style w:type="paragraph" w:customStyle="1" w:styleId="TdocList">
    <w:name w:val="Tdoc_List"/>
    <w:basedOn w:val="Normal"/>
    <w:uiPriority w:val="99"/>
    <w:qFormat/>
    <w:rsid w:val="00336385"/>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1">
    <w:name w:val="Char Char1 Char Char Char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qFormat/>
    <w:rsid w:val="00904DA7"/>
    <w:rPr>
      <w:rFonts w:ascii="MS Mincho" w:eastAsia="MS Mincho" w:hAnsi="MS Mincho" w:hint="eastAsia"/>
      <w:lang w:val="en-GB" w:eastAsia="ar-SA" w:bidi="ar-SA"/>
    </w:rPr>
  </w:style>
  <w:style w:type="character" w:customStyle="1" w:styleId="EQChar">
    <w:name w:val="EQ Char"/>
    <w:link w:val="EQ"/>
    <w:qFormat/>
    <w:rsid w:val="00753C36"/>
    <w:rPr>
      <w:noProof/>
    </w:rPr>
  </w:style>
  <w:style w:type="table" w:customStyle="1" w:styleId="TableGrid7">
    <w:name w:val="Table Grid7"/>
    <w:basedOn w:val="TableNormal"/>
    <w:next w:val="TableGrid"/>
    <w:uiPriority w:val="39"/>
    <w:qFormat/>
    <w:rsid w:val="00FF4A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3">
    <w:name w:val="页脚 Char1"/>
    <w:qFormat/>
    <w:rsid w:val="00FF4AA0"/>
    <w:rPr>
      <w:rFonts w:ascii="Arial" w:hAnsi="Arial"/>
      <w:b/>
      <w:i/>
      <w:noProof/>
      <w:sz w:val="18"/>
      <w:lang w:eastAsia="en-US"/>
    </w:rPr>
  </w:style>
  <w:style w:type="paragraph" w:customStyle="1" w:styleId="T">
    <w:name w:val="T"/>
    <w:basedOn w:val="TAC"/>
    <w:qFormat/>
    <w:rsid w:val="00817C1B"/>
    <w:rPr>
      <w:lang w:eastAsia="x-none"/>
    </w:rPr>
  </w:style>
  <w:style w:type="character" w:customStyle="1" w:styleId="Absatz-Standardschriftart2">
    <w:name w:val="Absatz-Standardschriftart2"/>
    <w:qFormat/>
    <w:rsid w:val="00F011FB"/>
  </w:style>
  <w:style w:type="character" w:customStyle="1" w:styleId="Char21">
    <w:name w:val="页脚 Char2"/>
    <w:aliases w:val="footer odd Char2,footer Char2,fo Char2,pie de página Char2,页脚 Char3"/>
    <w:qFormat/>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9">
    <w:name w:val="修订"/>
    <w:hidden/>
    <w:semiHidden/>
    <w:rsid w:val="002E496C"/>
    <w:rPr>
      <w:rFonts w:eastAsia="MS Mincho"/>
      <w:lang w:eastAsia="en-US"/>
    </w:rPr>
  </w:style>
  <w:style w:type="character" w:customStyle="1" w:styleId="NoSpacingChar">
    <w:name w:val="No Spacing Char"/>
    <w:link w:val="NoSpacing"/>
    <w:uiPriority w:val="1"/>
    <w:qFormat/>
    <w:rsid w:val="00E6343C"/>
    <w:rPr>
      <w:lang w:eastAsia="en-US"/>
    </w:rPr>
  </w:style>
  <w:style w:type="paragraph" w:customStyle="1" w:styleId="Pl0">
    <w:name w:val="Pl"/>
    <w:basedOn w:val="Normal"/>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0">
    <w:name w:val="修订7"/>
    <w:hidden/>
    <w:semiHidden/>
    <w:qFormat/>
    <w:rsid w:val="00F77F38"/>
    <w:rPr>
      <w:rFonts w:eastAsia="MS Mincho"/>
      <w:lang w:eastAsia="en-US"/>
    </w:rPr>
  </w:style>
  <w:style w:type="paragraph" w:customStyle="1" w:styleId="wordsection1">
    <w:name w:val="wordsection1"/>
    <w:basedOn w:val="Normal"/>
    <w:link w:val="wordsection1Char"/>
    <w:qFormat/>
    <w:rsid w:val="00F77F38"/>
    <w:pPr>
      <w:overflowPunct/>
      <w:autoSpaceDE/>
      <w:autoSpaceDN/>
      <w:adjustRightInd/>
      <w:spacing w:after="0"/>
      <w:textAlignment w:val="auto"/>
    </w:pPr>
    <w:rPr>
      <w:rFonts w:ascii="Calibri" w:eastAsia="Calibri" w:hAnsi="Calibri" w:cs="Calibri"/>
      <w:lang w:val="en-US"/>
    </w:rPr>
  </w:style>
  <w:style w:type="paragraph" w:customStyle="1" w:styleId="TOC92">
    <w:name w:val="TOC 92"/>
    <w:basedOn w:val="TOC8"/>
    <w:qFormat/>
    <w:rsid w:val="00F77F38"/>
    <w:pPr>
      <w:ind w:left="1418" w:hanging="1418"/>
    </w:pPr>
    <w:rPr>
      <w:rFonts w:eastAsia="MS Mincho"/>
    </w:rPr>
  </w:style>
  <w:style w:type="paragraph" w:customStyle="1" w:styleId="Caption3">
    <w:name w:val="Caption3"/>
    <w:basedOn w:val="Normal"/>
    <w:next w:val="Normal"/>
    <w:qFormat/>
    <w:rsid w:val="00F77F38"/>
    <w:pPr>
      <w:spacing w:before="120" w:after="120"/>
    </w:pPr>
    <w:rPr>
      <w:rFonts w:eastAsia="MS Mincho"/>
      <w:b/>
    </w:rPr>
  </w:style>
  <w:style w:type="paragraph" w:customStyle="1" w:styleId="TableofFigures2">
    <w:name w:val="Table of Figures2"/>
    <w:basedOn w:val="Normal"/>
    <w:next w:val="Normal"/>
    <w:qFormat/>
    <w:rsid w:val="00F77F38"/>
    <w:pPr>
      <w:ind w:left="400" w:hanging="400"/>
      <w:jc w:val="center"/>
    </w:pPr>
    <w:rPr>
      <w:rFonts w:eastAsia="MS Mincho"/>
      <w:b/>
    </w:rPr>
  </w:style>
  <w:style w:type="paragraph" w:customStyle="1" w:styleId="80">
    <w:name w:val="修订8"/>
    <w:hidden/>
    <w:semiHidden/>
    <w:qFormat/>
    <w:rsid w:val="008D2DAC"/>
    <w:rPr>
      <w:rFonts w:eastAsia="MS Mincho"/>
      <w:lang w:eastAsia="en-US"/>
    </w:rPr>
  </w:style>
  <w:style w:type="character" w:customStyle="1" w:styleId="afa">
    <w:name w:val="已访问的超链接"/>
    <w:rsid w:val="00AE1DDE"/>
    <w:rPr>
      <w:color w:val="800080"/>
      <w:u w:val="single"/>
    </w:rPr>
  </w:style>
  <w:style w:type="paragraph" w:customStyle="1" w:styleId="FigureCaption">
    <w:name w:val="Figure Caption"/>
    <w:aliases w:val="fc Char,Figure Caption Char"/>
    <w:basedOn w:val="Normal"/>
    <w:qFormat/>
    <w:rsid w:val="00AE1DDE"/>
    <w:pPr>
      <w:keepLines/>
      <w:overflowPunct/>
      <w:autoSpaceDE/>
      <w:autoSpaceDN/>
      <w:adjustRightInd/>
      <w:spacing w:before="60" w:after="120" w:line="300" w:lineRule="atLeast"/>
      <w:ind w:left="1008" w:hanging="1008"/>
      <w:jc w:val="both"/>
      <w:textAlignment w:val="auto"/>
    </w:pPr>
    <w:rPr>
      <w:rFonts w:eastAsia="????"/>
      <w:lang w:val="en-US" w:eastAsia="en-US"/>
    </w:rPr>
  </w:style>
  <w:style w:type="paragraph" w:customStyle="1" w:styleId="Equation-Numbered">
    <w:name w:val="Equation-Numbered"/>
    <w:basedOn w:val="Normal"/>
    <w:next w:val="Normal"/>
    <w:autoRedefine/>
    <w:qFormat/>
    <w:rsid w:val="00AE1DDE"/>
    <w:pPr>
      <w:overflowPunct/>
      <w:autoSpaceDE/>
      <w:autoSpaceDN/>
      <w:adjustRightInd/>
      <w:spacing w:before="120" w:after="120" w:line="240" w:lineRule="atLeast"/>
      <w:jc w:val="right"/>
      <w:textAlignment w:val="auto"/>
    </w:pPr>
    <w:rPr>
      <w:rFonts w:eastAsia="SimSun"/>
      <w:sz w:val="22"/>
      <w:lang w:val="en-US" w:eastAsia="en-US"/>
    </w:rPr>
  </w:style>
  <w:style w:type="paragraph" w:customStyle="1" w:styleId="multifig">
    <w:name w:val="multifig"/>
    <w:basedOn w:val="Normal"/>
    <w:qFormat/>
    <w:rsid w:val="00AE1DDE"/>
    <w:pPr>
      <w:keepNext/>
      <w:tabs>
        <w:tab w:val="center" w:pos="2160"/>
        <w:tab w:val="center" w:pos="6480"/>
      </w:tabs>
      <w:overflowPunct/>
      <w:autoSpaceDE/>
      <w:autoSpaceDN/>
      <w:adjustRightInd/>
      <w:spacing w:after="0" w:line="240" w:lineRule="atLeast"/>
      <w:textAlignment w:val="auto"/>
    </w:pPr>
    <w:rPr>
      <w:rFonts w:eastAsia="SimSun"/>
      <w:sz w:val="24"/>
      <w:lang w:val="en-US" w:eastAsia="en-US"/>
    </w:rPr>
  </w:style>
  <w:style w:type="paragraph" w:customStyle="1" w:styleId="TableCaption">
    <w:name w:val="TableCaption"/>
    <w:basedOn w:val="Normal"/>
    <w:qFormat/>
    <w:rsid w:val="00AE1DDE"/>
    <w:pPr>
      <w:keepNext/>
      <w:tabs>
        <w:tab w:val="left" w:pos="936"/>
      </w:tabs>
      <w:overflowPunct/>
      <w:autoSpaceDE/>
      <w:autoSpaceDN/>
      <w:adjustRightInd/>
      <w:spacing w:before="120" w:after="60"/>
      <w:ind w:left="936" w:hanging="936"/>
      <w:jc w:val="both"/>
      <w:textAlignment w:val="auto"/>
    </w:pPr>
    <w:rPr>
      <w:rFonts w:eastAsia="SimSun"/>
      <w:sz w:val="22"/>
      <w:lang w:val="en-US" w:eastAsia="en-US"/>
    </w:rPr>
  </w:style>
  <w:style w:type="paragraph" w:customStyle="1" w:styleId="EquationNumbered">
    <w:name w:val="Equation Numbered"/>
    <w:basedOn w:val="Normal"/>
    <w:qFormat/>
    <w:rsid w:val="00AE1DDE"/>
    <w:pPr>
      <w:tabs>
        <w:tab w:val="center" w:pos="4320"/>
        <w:tab w:val="right" w:pos="8640"/>
      </w:tabs>
      <w:overflowPunct/>
      <w:autoSpaceDE/>
      <w:autoSpaceDN/>
      <w:adjustRightInd/>
      <w:spacing w:before="60" w:after="60" w:line="300" w:lineRule="atLeast"/>
      <w:textAlignment w:val="auto"/>
    </w:pPr>
    <w:rPr>
      <w:rFonts w:eastAsia="SimSun"/>
      <w:sz w:val="22"/>
      <w:lang w:val="en-US" w:eastAsia="en-US"/>
    </w:rPr>
  </w:style>
  <w:style w:type="paragraph" w:customStyle="1" w:styleId="Style10ptChar">
    <w:name w:val="Style 10 pt Char"/>
    <w:basedOn w:val="Normal"/>
    <w:qFormat/>
    <w:rsid w:val="00AE1DDE"/>
    <w:pPr>
      <w:overflowPunct/>
      <w:autoSpaceDE/>
      <w:autoSpaceDN/>
      <w:adjustRightInd/>
      <w:spacing w:before="120" w:after="0" w:line="240" w:lineRule="exact"/>
      <w:jc w:val="both"/>
      <w:textAlignment w:val="auto"/>
    </w:pPr>
    <w:rPr>
      <w:rFonts w:eastAsia="MS Mincho"/>
      <w:lang w:val="en-US" w:eastAsia="en-US"/>
    </w:rPr>
  </w:style>
  <w:style w:type="character" w:customStyle="1" w:styleId="Style10ptCharChar">
    <w:name w:val="Style 10 pt Char Char"/>
    <w:qFormat/>
    <w:rsid w:val="00AE1DDE"/>
    <w:rPr>
      <w:rFonts w:ascii="Arial" w:eastAsia="MS Mincho" w:hAnsi="Arial" w:cs="Arial"/>
      <w:color w:val="0000FF"/>
      <w:kern w:val="2"/>
      <w:lang w:val="en-US" w:eastAsia="en-US" w:bidi="ar-SA"/>
    </w:rPr>
  </w:style>
  <w:style w:type="paragraph" w:customStyle="1" w:styleId="Style10ptBoldChar">
    <w:name w:val="Style 10 pt Bold Char"/>
    <w:basedOn w:val="Normal"/>
    <w:autoRedefine/>
    <w:qFormat/>
    <w:rsid w:val="00AE1DDE"/>
    <w:pPr>
      <w:overflowPunct/>
      <w:autoSpaceDE/>
      <w:autoSpaceDN/>
      <w:adjustRightInd/>
      <w:spacing w:before="60" w:after="60" w:line="240" w:lineRule="exact"/>
      <w:jc w:val="both"/>
      <w:textAlignment w:val="auto"/>
    </w:pPr>
    <w:rPr>
      <w:rFonts w:eastAsia="MS Mincho"/>
      <w:b/>
      <w:lang w:val="en-US" w:eastAsia="en-US"/>
    </w:rPr>
  </w:style>
  <w:style w:type="character" w:customStyle="1" w:styleId="Style10ptBoldCharChar">
    <w:name w:val="Style 10 pt Bold Char Char"/>
    <w:qFormat/>
    <w:rsid w:val="00AE1DDE"/>
    <w:rPr>
      <w:rFonts w:ascii="Arial" w:eastAsia="MS Mincho" w:hAnsi="Arial" w:cs="Arial"/>
      <w:b/>
      <w:color w:val="0000FF"/>
      <w:kern w:val="2"/>
      <w:lang w:val="en-US" w:eastAsia="en-US" w:bidi="ar-SA"/>
    </w:rPr>
  </w:style>
  <w:style w:type="paragraph" w:customStyle="1" w:styleId="FigureCentered">
    <w:name w:val="FigureCentered"/>
    <w:basedOn w:val="Normal"/>
    <w:next w:val="Normal"/>
    <w:qFormat/>
    <w:rsid w:val="00AE1DDE"/>
    <w:pPr>
      <w:keepNext/>
      <w:overflowPunct/>
      <w:autoSpaceDE/>
      <w:autoSpaceDN/>
      <w:adjustRightInd/>
      <w:spacing w:before="60" w:after="60" w:line="240" w:lineRule="atLeast"/>
      <w:jc w:val="center"/>
      <w:textAlignment w:val="auto"/>
    </w:pPr>
    <w:rPr>
      <w:rFonts w:eastAsia="SimSun"/>
      <w:sz w:val="24"/>
      <w:lang w:val="en-US" w:eastAsia="en-US"/>
    </w:rPr>
  </w:style>
  <w:style w:type="character" w:customStyle="1" w:styleId="Equation-NumberedChar">
    <w:name w:val="Equation-Numbered Char"/>
    <w:qFormat/>
    <w:rsid w:val="00AE1DDE"/>
    <w:rPr>
      <w:rFonts w:ascii="Arial" w:eastAsia="SimSun" w:hAnsi="Arial" w:cs="Arial"/>
      <w:color w:val="0000FF"/>
      <w:kern w:val="2"/>
      <w:sz w:val="22"/>
      <w:lang w:val="en-US" w:eastAsia="en-US" w:bidi="ar-SA"/>
    </w:rPr>
  </w:style>
  <w:style w:type="paragraph" w:customStyle="1" w:styleId="item">
    <w:name w:val="item"/>
    <w:basedOn w:val="Normal"/>
    <w:qFormat/>
    <w:rsid w:val="00AE1DDE"/>
    <w:pPr>
      <w:numPr>
        <w:numId w:val="9"/>
      </w:numPr>
      <w:overflowPunct/>
      <w:autoSpaceDE/>
      <w:autoSpaceDN/>
      <w:adjustRightInd/>
      <w:spacing w:after="0"/>
      <w:jc w:val="both"/>
      <w:textAlignment w:val="auto"/>
    </w:pPr>
    <w:rPr>
      <w:rFonts w:eastAsia="MS Mincho"/>
      <w:lang w:eastAsia="en-US"/>
    </w:rPr>
  </w:style>
  <w:style w:type="paragraph" w:customStyle="1" w:styleId="PaperTableCell">
    <w:name w:val="PaperTableCell"/>
    <w:basedOn w:val="Normal"/>
    <w:qFormat/>
    <w:rsid w:val="00AE1DDE"/>
    <w:pPr>
      <w:overflowPunct/>
      <w:autoSpaceDE/>
      <w:autoSpaceDN/>
      <w:adjustRightInd/>
      <w:spacing w:after="0"/>
      <w:jc w:val="both"/>
      <w:textAlignment w:val="auto"/>
    </w:pPr>
    <w:rPr>
      <w:rFonts w:eastAsia="SimSun"/>
      <w:sz w:val="16"/>
      <w:szCs w:val="24"/>
      <w:lang w:val="en-US" w:eastAsia="en-US"/>
    </w:rPr>
  </w:style>
  <w:style w:type="character" w:styleId="LineNumber">
    <w:name w:val="line number"/>
    <w:qFormat/>
    <w:rsid w:val="00AE1DDE"/>
    <w:rPr>
      <w:rFonts w:ascii="Arial" w:eastAsia="SimSun" w:hAnsi="Arial" w:cs="Arial"/>
      <w:color w:val="0000FF"/>
      <w:kern w:val="2"/>
      <w:sz w:val="18"/>
      <w:lang w:val="en-US" w:eastAsia="zh-CN" w:bidi="ar-SA"/>
    </w:rPr>
  </w:style>
  <w:style w:type="paragraph" w:customStyle="1" w:styleId="figure0">
    <w:name w:val="figure"/>
    <w:basedOn w:val="Normal"/>
    <w:qFormat/>
    <w:rsid w:val="00AE1DDE"/>
    <w:pPr>
      <w:keepNext/>
      <w:keepLines/>
      <w:overflowPunct/>
      <w:autoSpaceDE/>
      <w:autoSpaceDN/>
      <w:adjustRightInd/>
      <w:spacing w:before="60" w:after="60" w:line="240" w:lineRule="atLeast"/>
      <w:jc w:val="center"/>
      <w:textAlignment w:val="auto"/>
    </w:pPr>
    <w:rPr>
      <w:rFonts w:eastAsia="SimSun"/>
      <w:lang w:val="en-US" w:eastAsia="en-US"/>
    </w:rPr>
  </w:style>
  <w:style w:type="character" w:customStyle="1" w:styleId="moz-txt-tag">
    <w:name w:val="moz-txt-tag"/>
    <w:qFormat/>
    <w:rsid w:val="00AE1DDE"/>
    <w:rPr>
      <w:rFonts w:ascii="Arial" w:eastAsia="SimSun" w:hAnsi="Arial" w:cs="Arial"/>
      <w:color w:val="0000FF"/>
      <w:kern w:val="2"/>
      <w:lang w:val="en-US" w:eastAsia="zh-CN" w:bidi="ar-SA"/>
    </w:rPr>
  </w:style>
  <w:style w:type="paragraph" w:customStyle="1" w:styleId="tac1">
    <w:name w:val="tac"/>
    <w:basedOn w:val="Normal"/>
    <w:qFormat/>
    <w:rsid w:val="00AE1DD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1">
    <w:name w:val="th"/>
    <w:basedOn w:val="Normal"/>
    <w:qFormat/>
    <w:rsid w:val="00AE1DDE"/>
    <w:pPr>
      <w:keepNext/>
      <w:overflowPunct/>
      <w:autoSpaceDE/>
      <w:autoSpaceDN/>
      <w:adjustRightInd/>
      <w:spacing w:before="60"/>
      <w:jc w:val="center"/>
      <w:textAlignment w:val="auto"/>
    </w:pPr>
    <w:rPr>
      <w:rFonts w:ascii="Arial" w:eastAsia="Calibri" w:hAnsi="Arial" w:cs="Arial"/>
      <w:b/>
      <w:bCs/>
      <w:lang w:val="en-US" w:eastAsia="en-US"/>
    </w:rPr>
  </w:style>
  <w:style w:type="paragraph" w:customStyle="1" w:styleId="CharCharCharCharCharChar1CharChar">
    <w:name w:val="Char Char Char Char Char Char1 Char Char"/>
    <w:next w:val="Normal"/>
    <w:semiHidden/>
    <w:qFormat/>
    <w:rsid w:val="00AE1DDE"/>
    <w:pPr>
      <w:keepNext/>
      <w:tabs>
        <w:tab w:val="num" w:pos="720"/>
      </w:tabs>
      <w:autoSpaceDE w:val="0"/>
      <w:autoSpaceDN w:val="0"/>
      <w:adjustRightInd w:val="0"/>
      <w:ind w:left="720" w:hanging="360"/>
      <w:jc w:val="both"/>
    </w:pPr>
    <w:rPr>
      <w:rFonts w:eastAsia="SimSun"/>
      <w:kern w:val="2"/>
      <w:lang w:eastAsia="zh-CN"/>
    </w:rPr>
  </w:style>
  <w:style w:type="paragraph" w:customStyle="1" w:styleId="Style1">
    <w:name w:val="Style1"/>
    <w:basedOn w:val="Normal"/>
    <w:link w:val="Style1Char"/>
    <w:qFormat/>
    <w:rsid w:val="00AE1DDE"/>
    <w:pPr>
      <w:overflowPunct/>
      <w:autoSpaceDE/>
      <w:autoSpaceDN/>
      <w:adjustRightInd/>
      <w:spacing w:line="288" w:lineRule="auto"/>
      <w:ind w:firstLine="360"/>
      <w:jc w:val="both"/>
      <w:textAlignment w:val="auto"/>
    </w:pPr>
    <w:rPr>
      <w:rFonts w:eastAsia="Malgun Gothic"/>
      <w:lang w:eastAsia="en-US"/>
    </w:rPr>
  </w:style>
  <w:style w:type="character" w:customStyle="1" w:styleId="Style1Char">
    <w:name w:val="Style1 Char"/>
    <w:link w:val="Style1"/>
    <w:qFormat/>
    <w:rsid w:val="00AE1DDE"/>
    <w:rPr>
      <w:rFonts w:eastAsia="Malgun Gothic"/>
      <w:lang w:eastAsia="en-US"/>
    </w:rPr>
  </w:style>
  <w:style w:type="paragraph" w:customStyle="1" w:styleId="References">
    <w:name w:val="References"/>
    <w:basedOn w:val="Normal"/>
    <w:qFormat/>
    <w:rsid w:val="00AE1DDE"/>
    <w:pPr>
      <w:numPr>
        <w:numId w:val="10"/>
      </w:numPr>
      <w:overflowPunct/>
      <w:adjustRightInd/>
      <w:spacing w:before="60" w:after="60" w:line="360" w:lineRule="atLeast"/>
      <w:jc w:val="both"/>
      <w:textAlignment w:val="auto"/>
    </w:pPr>
    <w:rPr>
      <w:rFonts w:eastAsia="SimSun"/>
      <w:sz w:val="22"/>
      <w:szCs w:val="16"/>
      <w:lang w:val="en-US" w:eastAsia="en-US"/>
    </w:rPr>
  </w:style>
  <w:style w:type="paragraph" w:customStyle="1" w:styleId="LGTdoc">
    <w:name w:val="LGTdoc_본문"/>
    <w:basedOn w:val="Normal"/>
    <w:link w:val="LGTdocChar"/>
    <w:qFormat/>
    <w:rsid w:val="00AE1DDE"/>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AE1DDE"/>
    <w:rPr>
      <w:rFonts w:eastAsia="Batang"/>
      <w:kern w:val="2"/>
      <w:sz w:val="22"/>
      <w:szCs w:val="24"/>
      <w:lang w:eastAsia="ko-KR"/>
    </w:rPr>
  </w:style>
  <w:style w:type="character" w:styleId="PlaceholderText">
    <w:name w:val="Placeholder Text"/>
    <w:uiPriority w:val="99"/>
    <w:qFormat/>
    <w:rsid w:val="00AE1DDE"/>
    <w:rPr>
      <w:color w:val="808080"/>
    </w:rPr>
  </w:style>
  <w:style w:type="paragraph" w:customStyle="1" w:styleId="afb">
    <w:name w:val="문단"/>
    <w:basedOn w:val="Normal"/>
    <w:uiPriority w:val="99"/>
    <w:qFormat/>
    <w:rsid w:val="00AE1DDE"/>
    <w:pPr>
      <w:overflowPunct/>
      <w:adjustRightInd/>
      <w:spacing w:after="0"/>
      <w:ind w:firstLine="800"/>
      <w:jc w:val="both"/>
      <w:textAlignment w:val="auto"/>
    </w:pPr>
    <w:rPr>
      <w:rFonts w:ascii="Gulim" w:eastAsia="Gulim" w:hAnsi="SimSun" w:cs="SimSun"/>
      <w:lang w:val="en-US" w:eastAsia="zh-CN"/>
    </w:rPr>
  </w:style>
  <w:style w:type="paragraph" w:customStyle="1" w:styleId="RAN1bullet2">
    <w:name w:val="RAN1 bullet2"/>
    <w:basedOn w:val="Normal"/>
    <w:link w:val="RAN1bullet2Char"/>
    <w:qFormat/>
    <w:rsid w:val="00AE1DDE"/>
    <w:pPr>
      <w:numPr>
        <w:ilvl w:val="1"/>
        <w:numId w:val="11"/>
      </w:numPr>
      <w:tabs>
        <w:tab w:val="left" w:pos="1440"/>
      </w:tabs>
      <w:overflowPunct/>
      <w:autoSpaceDE/>
      <w:autoSpaceDN/>
      <w:adjustRightInd/>
      <w:spacing w:after="0"/>
      <w:textAlignment w:val="auto"/>
    </w:pPr>
    <w:rPr>
      <w:rFonts w:ascii="Times" w:eastAsia="Batang" w:hAnsi="Times"/>
      <w:lang w:val="en-US" w:eastAsia="en-US"/>
    </w:rPr>
  </w:style>
  <w:style w:type="character" w:customStyle="1" w:styleId="RAN1bullet2Char">
    <w:name w:val="RAN1 bullet2 Char"/>
    <w:link w:val="RAN1bullet2"/>
    <w:qFormat/>
    <w:rsid w:val="00AE1DDE"/>
    <w:rPr>
      <w:rFonts w:ascii="Times" w:eastAsia="Batang" w:hAnsi="Times"/>
      <w:lang w:val="en-US" w:eastAsia="en-US"/>
    </w:rPr>
  </w:style>
  <w:style w:type="paragraph" w:customStyle="1" w:styleId="RAN1bullet1">
    <w:name w:val="RAN1 bullet1"/>
    <w:basedOn w:val="Normal"/>
    <w:link w:val="RAN1bullet1Char"/>
    <w:qFormat/>
    <w:rsid w:val="00AE1DDE"/>
    <w:pPr>
      <w:numPr>
        <w:numId w:val="12"/>
      </w:numPr>
      <w:overflowPunct/>
      <w:autoSpaceDE/>
      <w:autoSpaceDN/>
      <w:adjustRightInd/>
      <w:spacing w:after="0"/>
      <w:textAlignment w:val="auto"/>
    </w:pPr>
    <w:rPr>
      <w:rFonts w:ascii="Times" w:eastAsia="Batang" w:hAnsi="Times"/>
      <w:szCs w:val="24"/>
      <w:lang w:eastAsia="en-US"/>
    </w:rPr>
  </w:style>
  <w:style w:type="character" w:customStyle="1" w:styleId="RAN1bullet1Char">
    <w:name w:val="RAN1 bullet1 Char"/>
    <w:link w:val="RAN1bullet1"/>
    <w:qFormat/>
    <w:rsid w:val="00AE1DDE"/>
    <w:rPr>
      <w:rFonts w:ascii="Times" w:eastAsia="Batang" w:hAnsi="Times"/>
      <w:szCs w:val="24"/>
      <w:lang w:eastAsia="en-US"/>
    </w:rPr>
  </w:style>
  <w:style w:type="paragraph" w:customStyle="1" w:styleId="RAN1tdoc">
    <w:name w:val="RAN1 tdoc"/>
    <w:basedOn w:val="Normal"/>
    <w:link w:val="RAN1tdocChar"/>
    <w:qFormat/>
    <w:rsid w:val="00AE1DDE"/>
    <w:pPr>
      <w:overflowPunct/>
      <w:autoSpaceDE/>
      <w:autoSpaceDN/>
      <w:adjustRightInd/>
      <w:spacing w:after="0"/>
      <w:ind w:left="720" w:hanging="720"/>
      <w:textAlignment w:val="auto"/>
    </w:pPr>
    <w:rPr>
      <w:rFonts w:ascii="Times" w:eastAsia="Batang" w:hAnsi="Times"/>
      <w:b/>
      <w:color w:val="0000FF"/>
      <w:szCs w:val="24"/>
      <w:u w:val="single" w:color="0000FF"/>
      <w:lang w:eastAsia="en-US"/>
    </w:rPr>
  </w:style>
  <w:style w:type="character" w:customStyle="1" w:styleId="RAN1tdocChar">
    <w:name w:val="RAN1 tdoc Char"/>
    <w:link w:val="RAN1tdoc"/>
    <w:qFormat/>
    <w:rsid w:val="00AE1DDE"/>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E1DDE"/>
    <w:pPr>
      <w:numPr>
        <w:ilvl w:val="2"/>
        <w:numId w:val="13"/>
      </w:numPr>
    </w:pPr>
  </w:style>
  <w:style w:type="character" w:customStyle="1" w:styleId="RAN1bullet3Char">
    <w:name w:val="RAN1 bullet3 Char"/>
    <w:link w:val="RAN1bullet3"/>
    <w:qFormat/>
    <w:rsid w:val="00AE1DDE"/>
    <w:rPr>
      <w:rFonts w:ascii="Times" w:eastAsia="Batang" w:hAnsi="Times"/>
      <w:lang w:val="en-US" w:eastAsia="en-US"/>
    </w:rPr>
  </w:style>
  <w:style w:type="paragraph" w:customStyle="1" w:styleId="Proposal">
    <w:name w:val="Proposal"/>
    <w:basedOn w:val="Normal"/>
    <w:link w:val="ProposalChar"/>
    <w:qFormat/>
    <w:rsid w:val="00AE1DDE"/>
    <w:pPr>
      <w:tabs>
        <w:tab w:val="left" w:pos="1701"/>
      </w:tabs>
      <w:spacing w:after="120"/>
      <w:ind w:left="1701" w:hanging="1701"/>
      <w:jc w:val="both"/>
    </w:pPr>
    <w:rPr>
      <w:b/>
      <w:bCs/>
      <w:lang w:eastAsia="zh-CN"/>
    </w:rPr>
  </w:style>
  <w:style w:type="character" w:customStyle="1" w:styleId="ProposalChar">
    <w:name w:val="Proposal Char"/>
    <w:link w:val="Proposal"/>
    <w:qFormat/>
    <w:rsid w:val="00AE1DDE"/>
    <w:rPr>
      <w:b/>
      <w:bCs/>
      <w:lang w:eastAsia="zh-CN"/>
    </w:rPr>
  </w:style>
  <w:style w:type="paragraph" w:customStyle="1" w:styleId="bullet">
    <w:name w:val="bullet"/>
    <w:basedOn w:val="ListParagraph"/>
    <w:link w:val="bulletChar"/>
    <w:qFormat/>
    <w:rsid w:val="00AE1DDE"/>
    <w:pPr>
      <w:numPr>
        <w:numId w:val="14"/>
      </w:numPr>
      <w:spacing w:after="0" w:line="240" w:lineRule="auto"/>
      <w:ind w:left="0"/>
    </w:pPr>
    <w:rPr>
      <w:rFonts w:ascii="Times New Roman" w:eastAsia="Times New Roman" w:hAnsi="Times New Roman"/>
      <w:sz w:val="20"/>
      <w:szCs w:val="24"/>
      <w:lang w:eastAsia="en-US"/>
    </w:rPr>
  </w:style>
  <w:style w:type="character" w:customStyle="1" w:styleId="bulletChar">
    <w:name w:val="bullet Char"/>
    <w:link w:val="bullet"/>
    <w:qFormat/>
    <w:rsid w:val="00AE1DDE"/>
    <w:rPr>
      <w:szCs w:val="24"/>
      <w:lang w:val="en-US" w:eastAsia="en-US"/>
    </w:rPr>
  </w:style>
  <w:style w:type="paragraph" w:styleId="TOCHeading">
    <w:name w:val="TOC Heading"/>
    <w:basedOn w:val="Heading1"/>
    <w:next w:val="Normal"/>
    <w:uiPriority w:val="39"/>
    <w:unhideWhenUsed/>
    <w:qFormat/>
    <w:rsid w:val="00AE1DDE"/>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omments">
    <w:name w:val="Comments"/>
    <w:basedOn w:val="Normal"/>
    <w:link w:val="CommentsChar"/>
    <w:qFormat/>
    <w:rsid w:val="00AE1DDE"/>
    <w:pPr>
      <w:overflowPunct/>
      <w:autoSpaceDE/>
      <w:autoSpaceDN/>
      <w:adjustRightInd/>
      <w:spacing w:before="40" w:after="0"/>
      <w:textAlignment w:val="auto"/>
    </w:pPr>
    <w:rPr>
      <w:rFonts w:ascii="Arial" w:eastAsia="MS Mincho" w:hAnsi="Arial"/>
      <w:i/>
      <w:sz w:val="18"/>
      <w:szCs w:val="24"/>
    </w:rPr>
  </w:style>
  <w:style w:type="character" w:customStyle="1" w:styleId="CommentsChar">
    <w:name w:val="Comments Char"/>
    <w:link w:val="Comments"/>
    <w:qFormat/>
    <w:rsid w:val="00AE1DDE"/>
    <w:rPr>
      <w:rFonts w:ascii="Arial" w:eastAsia="MS Mincho" w:hAnsi="Arial"/>
      <w:i/>
      <w:sz w:val="18"/>
      <w:szCs w:val="24"/>
    </w:rPr>
  </w:style>
  <w:style w:type="paragraph" w:customStyle="1" w:styleId="onecomwebmail-msonormal">
    <w:name w:val="onecomwebmail-msonormal"/>
    <w:basedOn w:val="Normal"/>
    <w:qFormat/>
    <w:rsid w:val="00AE1DDE"/>
    <w:pPr>
      <w:overflowPunct/>
      <w:autoSpaceDE/>
      <w:autoSpaceDN/>
      <w:adjustRightInd/>
      <w:spacing w:before="100" w:beforeAutospacing="1" w:after="100" w:afterAutospacing="1"/>
      <w:textAlignment w:val="auto"/>
    </w:pPr>
    <w:rPr>
      <w:sz w:val="24"/>
      <w:szCs w:val="24"/>
      <w:lang w:val="en-US" w:eastAsia="en-US"/>
    </w:rPr>
  </w:style>
  <w:style w:type="character" w:customStyle="1" w:styleId="textChar">
    <w:name w:val="text Char"/>
    <w:link w:val="text"/>
    <w:qFormat/>
    <w:rsid w:val="00AE1DDE"/>
    <w:rPr>
      <w:sz w:val="24"/>
      <w:lang w:val="en-AU" w:eastAsia="ja-JP"/>
    </w:rPr>
  </w:style>
  <w:style w:type="paragraph" w:customStyle="1" w:styleId="bullet1">
    <w:name w:val="bullet1"/>
    <w:basedOn w:val="text"/>
    <w:link w:val="bullet1Char"/>
    <w:qFormat/>
    <w:rsid w:val="00AE1DDE"/>
    <w:pPr>
      <w:widowControl/>
      <w:numPr>
        <w:ilvl w:val="2"/>
        <w:numId w:val="15"/>
      </w:numPr>
      <w:overflowPunct/>
      <w:autoSpaceDE/>
      <w:autoSpaceDN/>
      <w:adjustRightInd/>
      <w:spacing w:after="0"/>
      <w:ind w:left="720"/>
      <w:jc w:val="left"/>
      <w:textAlignment w:val="auto"/>
    </w:pPr>
    <w:rPr>
      <w:rFonts w:ascii="Calibri" w:eastAsia="SimSun" w:hAnsi="Calibri"/>
      <w:kern w:val="2"/>
      <w:szCs w:val="24"/>
      <w:lang w:val="en-GB" w:eastAsia="zh-CN"/>
    </w:rPr>
  </w:style>
  <w:style w:type="character" w:customStyle="1" w:styleId="bullet1Char">
    <w:name w:val="bullet1 Char"/>
    <w:link w:val="bullet1"/>
    <w:qFormat/>
    <w:rsid w:val="00AE1DDE"/>
    <w:rPr>
      <w:rFonts w:ascii="Calibri" w:eastAsia="SimSun" w:hAnsi="Calibri"/>
      <w:kern w:val="2"/>
      <w:sz w:val="24"/>
      <w:szCs w:val="24"/>
      <w:lang w:eastAsia="zh-CN"/>
    </w:rPr>
  </w:style>
  <w:style w:type="paragraph" w:customStyle="1" w:styleId="bullet2">
    <w:name w:val="bullet2"/>
    <w:basedOn w:val="text"/>
    <w:link w:val="bullet2Char"/>
    <w:qFormat/>
    <w:rsid w:val="00AE1DDE"/>
    <w:pPr>
      <w:widowControl/>
      <w:numPr>
        <w:ilvl w:val="3"/>
        <w:numId w:val="15"/>
      </w:numPr>
      <w:overflowPunct/>
      <w:autoSpaceDE/>
      <w:autoSpaceDN/>
      <w:adjustRightInd/>
      <w:spacing w:after="0"/>
      <w:ind w:left="1440"/>
      <w:jc w:val="left"/>
      <w:textAlignment w:val="auto"/>
    </w:pPr>
    <w:rPr>
      <w:rFonts w:ascii="Times" w:eastAsia="SimSun" w:hAnsi="Times"/>
      <w:kern w:val="2"/>
      <w:szCs w:val="24"/>
      <w:lang w:val="en-GB" w:eastAsia="zh-CN"/>
    </w:rPr>
  </w:style>
  <w:style w:type="character" w:customStyle="1" w:styleId="bullet2Char">
    <w:name w:val="bullet2 Char"/>
    <w:link w:val="bullet2"/>
    <w:qFormat/>
    <w:rsid w:val="00AE1DDE"/>
    <w:rPr>
      <w:rFonts w:ascii="Times" w:eastAsia="SimSun" w:hAnsi="Times"/>
      <w:kern w:val="2"/>
      <w:sz w:val="24"/>
      <w:szCs w:val="24"/>
      <w:lang w:eastAsia="zh-CN"/>
    </w:rPr>
  </w:style>
  <w:style w:type="paragraph" w:customStyle="1" w:styleId="bullet3">
    <w:name w:val="bullet3"/>
    <w:basedOn w:val="text"/>
    <w:link w:val="bullet3Char"/>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3Char">
    <w:name w:val="bullet3 Char"/>
    <w:link w:val="bullet3"/>
    <w:qFormat/>
    <w:rsid w:val="00AE1DDE"/>
    <w:rPr>
      <w:rFonts w:ascii="Times" w:eastAsia="Batang" w:hAnsi="Times"/>
      <w:szCs w:val="24"/>
      <w:lang w:eastAsia="en-US"/>
    </w:rPr>
  </w:style>
  <w:style w:type="paragraph" w:customStyle="1" w:styleId="bullet4">
    <w:name w:val="bullet4"/>
    <w:basedOn w:val="text"/>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2222">
    <w:name w:val="스타일 스타일 스타일 스타일 양쪽 첫 줄:  2 글자 + 첫 줄:  2 글자 + 첫 줄:  2 글자 + 첫 줄:  2..."/>
    <w:basedOn w:val="Normal"/>
    <w:link w:val="2222Char"/>
    <w:qFormat/>
    <w:rsid w:val="00AE1DDE"/>
    <w:pPr>
      <w:overflowPunct/>
      <w:autoSpaceDE/>
      <w:autoSpaceDN/>
      <w:adjustRightInd/>
      <w:spacing w:line="336" w:lineRule="auto"/>
      <w:ind w:firstLineChars="200" w:firstLine="200"/>
      <w:jc w:val="both"/>
      <w:textAlignment w:val="auto"/>
    </w:pPr>
    <w:rPr>
      <w:rFonts w:eastAsia="Malgun Gothic" w:cs="Batang"/>
      <w:lang w:eastAsia="en-US"/>
    </w:rPr>
  </w:style>
  <w:style w:type="character" w:customStyle="1" w:styleId="2222Char">
    <w:name w:val="스타일 스타일 스타일 스타일 양쪽 첫 줄:  2 글자 + 첫 줄:  2 글자 + 첫 줄:  2 글자 + 첫 줄:  2... Char"/>
    <w:link w:val="2222"/>
    <w:qFormat/>
    <w:rsid w:val="00AE1DDE"/>
    <w:rPr>
      <w:rFonts w:eastAsia="Malgun Gothic" w:cs="Batang"/>
      <w:lang w:eastAsia="en-US"/>
    </w:rPr>
  </w:style>
  <w:style w:type="paragraph" w:customStyle="1" w:styleId="tdoc">
    <w:name w:val="tdoc"/>
    <w:basedOn w:val="Normal"/>
    <w:link w:val="tdocChar"/>
    <w:qFormat/>
    <w:rsid w:val="00AE1DDE"/>
    <w:pPr>
      <w:overflowPunct/>
      <w:autoSpaceDE/>
      <w:autoSpaceDN/>
      <w:adjustRightInd/>
      <w:spacing w:after="0"/>
      <w:ind w:left="1440" w:hanging="1440"/>
      <w:textAlignment w:val="auto"/>
    </w:pPr>
    <w:rPr>
      <w:rFonts w:ascii="Times" w:eastAsia="Batang" w:hAnsi="Times"/>
      <w:szCs w:val="24"/>
      <w:lang w:eastAsia="en-US"/>
    </w:rPr>
  </w:style>
  <w:style w:type="character" w:customStyle="1" w:styleId="tdocChar">
    <w:name w:val="tdoc Char"/>
    <w:link w:val="tdoc"/>
    <w:qFormat/>
    <w:rsid w:val="00AE1DDE"/>
    <w:rPr>
      <w:rFonts w:ascii="Times" w:eastAsia="Batang" w:hAnsi="Times"/>
      <w:szCs w:val="24"/>
      <w:lang w:eastAsia="en-US"/>
    </w:rPr>
  </w:style>
  <w:style w:type="paragraph" w:customStyle="1" w:styleId="maintext">
    <w:name w:val="main text"/>
    <w:basedOn w:val="Normal"/>
    <w:link w:val="maintextChar"/>
    <w:qFormat/>
    <w:rsid w:val="00AE1DDE"/>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AE1DDE"/>
    <w:rPr>
      <w:rFonts w:eastAsia="Malgun Gothic"/>
      <w:lang w:eastAsia="ko-KR"/>
    </w:rPr>
  </w:style>
  <w:style w:type="paragraph" w:customStyle="1" w:styleId="CharChar1CharCharCharChar">
    <w:name w:val="Char Char1 Char Char Char Char"/>
    <w:semiHidden/>
    <w:qFormat/>
    <w:rsid w:val="00AE1DDE"/>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3">
    <w:name w:val="标题41"/>
    <w:basedOn w:val="Normal"/>
    <w:next w:val="NormalIndent"/>
    <w:qFormat/>
    <w:rsid w:val="00AE1DDE"/>
    <w:pPr>
      <w:widowControl w:val="0"/>
      <w:overflowPunct/>
      <w:autoSpaceDE/>
      <w:autoSpaceDN/>
      <w:adjustRightInd/>
      <w:spacing w:after="0"/>
      <w:ind w:firstLine="420"/>
      <w:jc w:val="both"/>
      <w:textAlignment w:val="auto"/>
    </w:pPr>
    <w:rPr>
      <w:kern w:val="2"/>
      <w:sz w:val="21"/>
      <w:lang w:val="en-US" w:eastAsia="zh-CN"/>
    </w:rPr>
  </w:style>
  <w:style w:type="paragraph" w:customStyle="1" w:styleId="afc">
    <w:name w:val="表格文字居左"/>
    <w:basedOn w:val="Normal"/>
    <w:next w:val="Normal"/>
    <w:qFormat/>
    <w:rsid w:val="00AE1DDE"/>
    <w:pPr>
      <w:widowControl w:val="0"/>
      <w:overflowPunct/>
      <w:autoSpaceDE/>
      <w:autoSpaceDN/>
      <w:adjustRightInd/>
      <w:spacing w:after="0"/>
      <w:jc w:val="both"/>
      <w:textAlignment w:val="auto"/>
    </w:pPr>
    <w:rPr>
      <w:rFonts w:ascii="Arial" w:hAnsi="Arial" w:cs="SimSun"/>
      <w:kern w:val="2"/>
      <w:sz w:val="21"/>
      <w:lang w:val="en-US" w:eastAsia="zh-CN"/>
    </w:rPr>
  </w:style>
  <w:style w:type="paragraph" w:customStyle="1" w:styleId="z-TopofForm1">
    <w:name w:val="z-Top of Form1"/>
    <w:basedOn w:val="Normal"/>
    <w:next w:val="Normal"/>
    <w:hidden/>
    <w:uiPriority w:val="99"/>
    <w:unhideWhenUsed/>
    <w:qFormat/>
    <w:rsid w:val="00AE1DDE"/>
    <w:pPr>
      <w:pBdr>
        <w:bottom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TopofFormChar">
    <w:name w:val="z-Top of Form Char"/>
    <w:link w:val="z-TopofForm"/>
    <w:uiPriority w:val="99"/>
    <w:qFormat/>
    <w:rsid w:val="00AE1DDE"/>
    <w:rPr>
      <w:rFonts w:ascii="Arial" w:hAnsi="Arial"/>
      <w:vanish/>
      <w:sz w:val="16"/>
      <w:szCs w:val="16"/>
      <w:lang w:eastAsia="zh-CN"/>
    </w:rPr>
  </w:style>
  <w:style w:type="paragraph" w:customStyle="1" w:styleId="z-BottomofForm1">
    <w:name w:val="z-Bottom of Form1"/>
    <w:basedOn w:val="Normal"/>
    <w:next w:val="Normal"/>
    <w:hidden/>
    <w:uiPriority w:val="99"/>
    <w:unhideWhenUsed/>
    <w:qFormat/>
    <w:rsid w:val="00AE1DDE"/>
    <w:pPr>
      <w:pBdr>
        <w:top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BottomofFormChar">
    <w:name w:val="z-Bottom of Form Char"/>
    <w:link w:val="z-BottomofForm"/>
    <w:uiPriority w:val="99"/>
    <w:qFormat/>
    <w:rsid w:val="00AE1DDE"/>
    <w:rPr>
      <w:rFonts w:ascii="Arial" w:hAnsi="Arial"/>
      <w:vanish/>
      <w:sz w:val="16"/>
      <w:szCs w:val="16"/>
      <w:lang w:eastAsia="zh-CN"/>
    </w:rPr>
  </w:style>
  <w:style w:type="paragraph" w:customStyle="1" w:styleId="Date1">
    <w:name w:val="Date1"/>
    <w:basedOn w:val="Normal"/>
    <w:next w:val="Normal"/>
    <w:uiPriority w:val="99"/>
    <w:unhideWhenUsed/>
    <w:qFormat/>
    <w:rsid w:val="00AE1DDE"/>
    <w:pPr>
      <w:overflowPunct/>
      <w:autoSpaceDE/>
      <w:autoSpaceDN/>
      <w:adjustRightInd/>
      <w:spacing w:after="200" w:line="276" w:lineRule="auto"/>
      <w:ind w:leftChars="2500" w:left="100"/>
      <w:textAlignment w:val="auto"/>
    </w:pPr>
    <w:rPr>
      <w:lang w:val="en-US" w:eastAsia="zh-CN"/>
    </w:rPr>
  </w:style>
  <w:style w:type="paragraph" w:customStyle="1" w:styleId="tablecell">
    <w:name w:val="tablecell"/>
    <w:basedOn w:val="Normal"/>
    <w:qFormat/>
    <w:rsid w:val="00AE1DDE"/>
    <w:pPr>
      <w:overflowPunct/>
      <w:snapToGrid w:val="0"/>
      <w:spacing w:before="40" w:after="40"/>
      <w:textAlignment w:val="auto"/>
    </w:pPr>
    <w:rPr>
      <w:lang w:val="en-US" w:eastAsia="en-US"/>
    </w:rPr>
  </w:style>
  <w:style w:type="character" w:customStyle="1" w:styleId="shorttext">
    <w:name w:val="short_text"/>
    <w:basedOn w:val="DefaultParagraphFont"/>
    <w:qFormat/>
    <w:rsid w:val="00AE1DDE"/>
  </w:style>
  <w:style w:type="paragraph" w:customStyle="1" w:styleId="tableheader">
    <w:name w:val="tableheader"/>
    <w:basedOn w:val="Normal"/>
    <w:qFormat/>
    <w:rsid w:val="00AE1DDE"/>
    <w:pPr>
      <w:overflowPunct/>
      <w:autoSpaceDE/>
      <w:autoSpaceDN/>
      <w:adjustRightInd/>
      <w:snapToGrid w:val="0"/>
      <w:spacing w:before="40" w:after="40"/>
      <w:jc w:val="center"/>
      <w:textAlignment w:val="auto"/>
    </w:pPr>
    <w:rPr>
      <w:rFonts w:cs="Calibri"/>
      <w:b/>
      <w:bCs/>
      <w:lang w:val="en-US" w:eastAsia="en-US"/>
    </w:rPr>
  </w:style>
  <w:style w:type="character" w:customStyle="1" w:styleId="keyword">
    <w:name w:val="keyword"/>
    <w:basedOn w:val="DefaultParagraphFont"/>
    <w:qFormat/>
    <w:rsid w:val="00AE1DDE"/>
  </w:style>
  <w:style w:type="paragraph" w:customStyle="1" w:styleId="Test">
    <w:name w:val="Test"/>
    <w:basedOn w:val="Normal"/>
    <w:qFormat/>
    <w:rsid w:val="00AE1DDE"/>
    <w:pPr>
      <w:overflowPunct/>
      <w:autoSpaceDE/>
      <w:autoSpaceDN/>
      <w:adjustRightInd/>
      <w:spacing w:before="60" w:after="60" w:line="280" w:lineRule="atLeast"/>
      <w:ind w:left="2160"/>
      <w:jc w:val="both"/>
      <w:textAlignment w:val="auto"/>
    </w:pPr>
    <w:rPr>
      <w:rFonts w:eastAsia="MS Mincho"/>
      <w:lang w:eastAsia="en-US"/>
    </w:rPr>
  </w:style>
  <w:style w:type="paragraph" w:customStyle="1" w:styleId="Doc-text2">
    <w:name w:val="Doc-text2"/>
    <w:basedOn w:val="Normal"/>
    <w:link w:val="Doc-text2Char"/>
    <w:qFormat/>
    <w:rsid w:val="00AE1DDE"/>
    <w:pPr>
      <w:overflowPunct/>
      <w:autoSpaceDE/>
      <w:autoSpaceDN/>
      <w:adjustRightInd/>
      <w:spacing w:after="200" w:line="276" w:lineRule="auto"/>
      <w:textAlignment w:val="auto"/>
    </w:pPr>
    <w:rPr>
      <w:lang w:val="en-US" w:eastAsia="zh-CN"/>
    </w:rPr>
  </w:style>
  <w:style w:type="character" w:customStyle="1" w:styleId="Doc-text2Char">
    <w:name w:val="Doc-text2 Char"/>
    <w:link w:val="Doc-text2"/>
    <w:qFormat/>
    <w:rsid w:val="00AE1DDE"/>
    <w:rPr>
      <w:lang w:val="en-US" w:eastAsia="zh-CN"/>
    </w:rPr>
  </w:style>
  <w:style w:type="paragraph" w:customStyle="1" w:styleId="BodyTextIndent1">
    <w:name w:val="Body Text Indent1"/>
    <w:basedOn w:val="Normal"/>
    <w:next w:val="BodyTextIndent"/>
    <w:uiPriority w:val="99"/>
    <w:unhideWhenUsed/>
    <w:qFormat/>
    <w:rsid w:val="00AE1DDE"/>
    <w:pPr>
      <w:overflowPunct/>
      <w:autoSpaceDE/>
      <w:autoSpaceDN/>
      <w:adjustRightInd/>
      <w:spacing w:after="120" w:line="276" w:lineRule="auto"/>
      <w:ind w:left="360"/>
      <w:textAlignment w:val="auto"/>
    </w:pPr>
    <w:rPr>
      <w:lang w:val="en-US" w:eastAsia="zh-CN"/>
    </w:rPr>
  </w:style>
  <w:style w:type="paragraph" w:customStyle="1" w:styleId="ordinary-output">
    <w:name w:val="ordinary-output"/>
    <w:basedOn w:val="Normal"/>
    <w:qFormat/>
    <w:rsid w:val="00AE1DDE"/>
    <w:pPr>
      <w:overflowPunct/>
      <w:autoSpaceDE/>
      <w:autoSpaceDN/>
      <w:adjustRightInd/>
      <w:spacing w:before="100" w:beforeAutospacing="1" w:after="100" w:afterAutospacing="1" w:line="322" w:lineRule="atLeast"/>
      <w:textAlignment w:val="auto"/>
    </w:pPr>
    <w:rPr>
      <w:rFonts w:ascii="SimSun" w:hAnsi="SimSun" w:cs="SimSun"/>
      <w:color w:val="333333"/>
      <w:sz w:val="26"/>
      <w:szCs w:val="26"/>
      <w:lang w:val="en-US" w:eastAsia="zh-CN"/>
    </w:rPr>
  </w:style>
  <w:style w:type="character" w:customStyle="1" w:styleId="ordinary-span-edit2">
    <w:name w:val="ordinary-span-edit2"/>
    <w:basedOn w:val="DefaultParagraphFont"/>
    <w:qFormat/>
    <w:rsid w:val="00AE1DDE"/>
  </w:style>
  <w:style w:type="paragraph" w:customStyle="1" w:styleId="3GPPNormalText">
    <w:name w:val="3GPP Normal Text"/>
    <w:basedOn w:val="BodyText"/>
    <w:link w:val="3GPPNormalTextChar"/>
    <w:qFormat/>
    <w:rsid w:val="00AE1DDE"/>
    <w:pPr>
      <w:tabs>
        <w:tab w:val="left" w:pos="1440"/>
      </w:tabs>
      <w:overflowPunct/>
      <w:autoSpaceDE/>
      <w:autoSpaceDN/>
      <w:ind w:left="1440" w:hanging="1440"/>
      <w:jc w:val="both"/>
    </w:pPr>
    <w:rPr>
      <w:rFonts w:eastAsia="MS Mincho"/>
      <w:sz w:val="22"/>
      <w:szCs w:val="24"/>
      <w:lang w:eastAsia="zh-CN"/>
    </w:rPr>
  </w:style>
  <w:style w:type="character" w:customStyle="1" w:styleId="3GPPNormalTextChar">
    <w:name w:val="3GPP Normal Text Char"/>
    <w:link w:val="3GPPNormalText"/>
    <w:qFormat/>
    <w:rsid w:val="00AE1DDE"/>
    <w:rPr>
      <w:rFonts w:eastAsia="MS Mincho"/>
      <w:sz w:val="22"/>
      <w:szCs w:val="24"/>
      <w:lang w:val="en-US" w:eastAsia="zh-CN"/>
    </w:rPr>
  </w:style>
  <w:style w:type="character" w:customStyle="1" w:styleId="ReferenceChar">
    <w:name w:val="Reference Char"/>
    <w:link w:val="Reference"/>
    <w:qFormat/>
    <w:rsid w:val="00AE1DDE"/>
    <w:rPr>
      <w:lang w:eastAsia="ja-JP"/>
    </w:rPr>
  </w:style>
  <w:style w:type="paragraph" w:customStyle="1" w:styleId="Subtitle1">
    <w:name w:val="Subtitle1"/>
    <w:basedOn w:val="Normal"/>
    <w:next w:val="Normal"/>
    <w:uiPriority w:val="11"/>
    <w:qFormat/>
    <w:rsid w:val="00AE1DDE"/>
    <w:pPr>
      <w:numPr>
        <w:ilvl w:val="1"/>
      </w:numPr>
      <w:overflowPunct/>
      <w:autoSpaceDE/>
      <w:autoSpaceDN/>
      <w:adjustRightInd/>
      <w:snapToGrid w:val="0"/>
      <w:spacing w:after="0"/>
      <w:textAlignment w:val="auto"/>
    </w:pPr>
    <w:rPr>
      <w:rFonts w:ascii="Calibri Light" w:hAnsi="Calibri Light"/>
      <w:b/>
      <w:i/>
      <w:iCs/>
      <w:color w:val="4472C4"/>
      <w:spacing w:val="15"/>
      <w:szCs w:val="24"/>
      <w:lang w:val="en-US" w:eastAsia="zh-CN"/>
    </w:rPr>
  </w:style>
  <w:style w:type="character" w:customStyle="1" w:styleId="SubtitleChar">
    <w:name w:val="Subtitle Char"/>
    <w:link w:val="Subtitle"/>
    <w:uiPriority w:val="11"/>
    <w:qFormat/>
    <w:rsid w:val="00AE1DDE"/>
    <w:rPr>
      <w:rFonts w:ascii="Calibri Light" w:hAnsi="Calibri Light"/>
      <w:b/>
      <w:i/>
      <w:iCs/>
      <w:color w:val="4472C4"/>
      <w:spacing w:val="15"/>
      <w:szCs w:val="24"/>
      <w:lang w:eastAsia="zh-CN"/>
    </w:rPr>
  </w:style>
  <w:style w:type="table" w:customStyle="1" w:styleId="TableGridLight1">
    <w:name w:val="Table Grid Light1"/>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qFormat/>
    <w:rsid w:val="00AE1DDE"/>
  </w:style>
  <w:style w:type="character" w:customStyle="1" w:styleId="TitleChar1">
    <w:name w:val="Title Char1"/>
    <w:aliases w:val="Heading 31 Char,Section Header Char1,标题 Char1"/>
    <w:qFormat/>
    <w:rsid w:val="00AE1DDE"/>
    <w:rPr>
      <w:rFonts w:ascii="Arial" w:eastAsia="MS Mincho" w:hAnsi="Arial"/>
      <w:b/>
      <w:sz w:val="24"/>
      <w:lang w:val="de-DE" w:eastAsia="ja-JP"/>
    </w:rPr>
  </w:style>
  <w:style w:type="paragraph" w:customStyle="1" w:styleId="HDStyleLS">
    <w:name w:val="HDStyle_LS"/>
    <w:basedOn w:val="Header"/>
    <w:qFormat/>
    <w:rsid w:val="00AE1DDE"/>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Normal-Figure">
    <w:name w:val="Normal-Figure"/>
    <w:basedOn w:val="Normal"/>
    <w:qFormat/>
    <w:rsid w:val="00AE1DDE"/>
    <w:pPr>
      <w:overflowPunct/>
      <w:autoSpaceDE/>
      <w:autoSpaceDN/>
      <w:adjustRightInd/>
      <w:spacing w:before="360" w:after="0" w:line="240" w:lineRule="atLeast"/>
      <w:jc w:val="center"/>
      <w:textAlignment w:val="auto"/>
    </w:pPr>
    <w:rPr>
      <w:rFonts w:eastAsia="MS Mincho"/>
      <w:lang w:val="en-US"/>
    </w:rPr>
  </w:style>
  <w:style w:type="paragraph" w:styleId="ListContinue2">
    <w:name w:val="List Continue 2"/>
    <w:basedOn w:val="Normal"/>
    <w:qFormat/>
    <w:rsid w:val="00AE1DDE"/>
    <w:pPr>
      <w:overflowPunct/>
      <w:autoSpaceDE/>
      <w:autoSpaceDN/>
      <w:adjustRightInd/>
      <w:ind w:leftChars="400" w:left="850"/>
      <w:textAlignment w:val="auto"/>
    </w:pPr>
    <w:rPr>
      <w:rFonts w:eastAsia="MS Mincho"/>
    </w:rPr>
  </w:style>
  <w:style w:type="paragraph" w:styleId="BodyTextFirstIndent2">
    <w:name w:val="Body Text First Indent 2"/>
    <w:basedOn w:val="BodyTextIndent"/>
    <w:link w:val="BodyTextFirstIndent2Char"/>
    <w:qFormat/>
    <w:rsid w:val="00AE1DDE"/>
    <w:pPr>
      <w:spacing w:after="180"/>
      <w:ind w:leftChars="400" w:left="851" w:firstLineChars="100" w:firstLine="210"/>
    </w:pPr>
    <w:rPr>
      <w:rFonts w:eastAsia="MS Mincho"/>
      <w:lang w:eastAsia="en-US"/>
    </w:rPr>
  </w:style>
  <w:style w:type="character" w:customStyle="1" w:styleId="BodyTextFirstIndent2Char">
    <w:name w:val="Body Text First Indent 2 Char"/>
    <w:link w:val="BodyTextFirstIndent2"/>
    <w:qFormat/>
    <w:rsid w:val="00AE1DDE"/>
    <w:rPr>
      <w:rFonts w:eastAsia="MS Mincho"/>
      <w:lang w:val="en-GB" w:eastAsia="en-US"/>
    </w:rPr>
  </w:style>
  <w:style w:type="paragraph" w:customStyle="1" w:styleId="List1">
    <w:name w:val="List 1"/>
    <w:basedOn w:val="Normal"/>
    <w:link w:val="List1Char"/>
    <w:qFormat/>
    <w:rsid w:val="00AE1DDE"/>
    <w:pPr>
      <w:overflowPunct/>
      <w:autoSpaceDE/>
      <w:autoSpaceDN/>
      <w:adjustRightInd/>
      <w:spacing w:after="120"/>
      <w:ind w:left="568" w:hanging="284"/>
      <w:textAlignment w:val="auto"/>
    </w:pPr>
    <w:rPr>
      <w:rFonts w:ascii="Arial" w:eastAsia="MS Mincho" w:hAnsi="Arial"/>
      <w:szCs w:val="22"/>
    </w:rPr>
  </w:style>
  <w:style w:type="paragraph" w:customStyle="1" w:styleId="assocaitedwith">
    <w:name w:val="assocaited with"/>
    <w:basedOn w:val="Normal"/>
    <w:qFormat/>
    <w:rsid w:val="00AE1DDE"/>
    <w:pPr>
      <w:overflowPunct/>
      <w:autoSpaceDE/>
      <w:autoSpaceDN/>
      <w:adjustRightInd/>
      <w:jc w:val="center"/>
      <w:textAlignment w:val="auto"/>
    </w:pPr>
    <w:rPr>
      <w:rFonts w:eastAsia="MS Mincho"/>
    </w:rPr>
  </w:style>
  <w:style w:type="paragraph" w:customStyle="1" w:styleId="Nor">
    <w:name w:val="Nor'"/>
    <w:basedOn w:val="assocaitedwith"/>
    <w:qFormat/>
    <w:rsid w:val="00AE1DDE"/>
    <w:rPr>
      <w:b/>
    </w:rPr>
  </w:style>
  <w:style w:type="table" w:styleId="TableClassic2">
    <w:name w:val="Table Classic 2"/>
    <w:basedOn w:val="TableNormal"/>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qFormat/>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qFormat/>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qFormat/>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6">
    <w:name w:val="浅色列表1"/>
    <w:basedOn w:val="TableNormal"/>
    <w:uiPriority w:val="61"/>
    <w:qFormat/>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qFormat/>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0">
    <w:name w:val="Table Grid 4"/>
    <w:basedOn w:val="TableNormal"/>
    <w:qFormat/>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0">
    <w:name w:val="Table Grid 3"/>
    <w:basedOn w:val="TableNormal"/>
    <w:qFormat/>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qFormat/>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qForma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MTDisplayEquationChar">
    <w:name w:val="MTDisplayEquation Char"/>
    <w:link w:val="MTDisplayEquation"/>
    <w:qFormat/>
    <w:rsid w:val="00AE1DDE"/>
    <w:rPr>
      <w:rFonts w:eastAsia="SimSun"/>
    </w:rPr>
  </w:style>
  <w:style w:type="paragraph" w:customStyle="1" w:styleId="afd">
    <w:name w:val="样式 正文"/>
    <w:basedOn w:val="Normal"/>
    <w:link w:val="Chara"/>
    <w:qFormat/>
    <w:rsid w:val="00AE1DDE"/>
    <w:pPr>
      <w:widowControl w:val="0"/>
      <w:overflowPunct/>
      <w:autoSpaceDE/>
      <w:autoSpaceDN/>
      <w:adjustRightInd/>
      <w:spacing w:after="0"/>
      <w:ind w:firstLineChars="200" w:firstLine="420"/>
      <w:jc w:val="both"/>
      <w:textAlignment w:val="auto"/>
    </w:pPr>
    <w:rPr>
      <w:rFonts w:eastAsia="SimSun" w:cs="SimSun"/>
      <w:kern w:val="2"/>
      <w:sz w:val="21"/>
      <w:lang w:val="en-US" w:eastAsia="zh-CN"/>
    </w:rPr>
  </w:style>
  <w:style w:type="character" w:customStyle="1" w:styleId="Chara">
    <w:name w:val="样式 正文 Char"/>
    <w:link w:val="afd"/>
    <w:qFormat/>
    <w:rsid w:val="00AE1DDE"/>
    <w:rPr>
      <w:rFonts w:eastAsia="SimSun" w:cs="SimSun"/>
      <w:kern w:val="2"/>
      <w:sz w:val="21"/>
      <w:lang w:val="en-US" w:eastAsia="zh-CN"/>
    </w:rPr>
  </w:style>
  <w:style w:type="paragraph" w:customStyle="1" w:styleId="afe">
    <w:name w:val="公式"/>
    <w:basedOn w:val="Normal"/>
    <w:qFormat/>
    <w:rsid w:val="00AE1DDE"/>
    <w:pPr>
      <w:widowControl w:val="0"/>
      <w:overflowPunct/>
      <w:autoSpaceDE/>
      <w:autoSpaceDN/>
      <w:adjustRightInd/>
      <w:spacing w:after="0"/>
      <w:ind w:firstLine="420"/>
      <w:jc w:val="right"/>
      <w:textAlignment w:val="auto"/>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AE1DDE"/>
    <w:pPr>
      <w:overflowPunct/>
      <w:autoSpaceDE/>
      <w:autoSpaceDN/>
      <w:spacing w:before="180" w:after="60"/>
      <w:jc w:val="both"/>
    </w:pPr>
    <w:rPr>
      <w:rFonts w:eastAsia="MS Mincho"/>
      <w:szCs w:val="24"/>
      <w:lang w:val="en-GB" w:eastAsia="en-US"/>
    </w:rPr>
  </w:style>
  <w:style w:type="character" w:customStyle="1" w:styleId="Normal9pointspacingChar">
    <w:name w:val="Normal 9 point spacing Char"/>
    <w:link w:val="Normal9pointspacing"/>
    <w:qFormat/>
    <w:rsid w:val="00AE1DDE"/>
    <w:rPr>
      <w:rFonts w:eastAsia="MS Mincho"/>
      <w:szCs w:val="24"/>
      <w:lang w:eastAsia="en-US"/>
    </w:rPr>
  </w:style>
  <w:style w:type="paragraph" w:customStyle="1" w:styleId="Doc-title">
    <w:name w:val="Doc-title"/>
    <w:basedOn w:val="Normal"/>
    <w:link w:val="Doc-titleChar"/>
    <w:qFormat/>
    <w:rsid w:val="00AE1DDE"/>
    <w:pPr>
      <w:overflowPunct/>
      <w:autoSpaceDE/>
      <w:autoSpaceDN/>
      <w:adjustRightInd/>
      <w:spacing w:before="60" w:after="0"/>
      <w:ind w:left="1259" w:hanging="1259"/>
      <w:textAlignment w:val="auto"/>
    </w:pPr>
    <w:rPr>
      <w:rFonts w:ascii="Arial" w:eastAsia="SimSun" w:hAnsi="Arial" w:cs="Arial"/>
      <w:lang w:val="en-US" w:eastAsia="zh-CN"/>
    </w:rPr>
  </w:style>
  <w:style w:type="paragraph" w:customStyle="1" w:styleId="3GPPHeader">
    <w:name w:val="3GPP_Header"/>
    <w:basedOn w:val="Normal"/>
    <w:qFormat/>
    <w:rsid w:val="00AE1DDE"/>
    <w:pPr>
      <w:tabs>
        <w:tab w:val="left" w:pos="1701"/>
        <w:tab w:val="right" w:pos="9639"/>
      </w:tabs>
      <w:overflowPunct/>
      <w:autoSpaceDE/>
      <w:autoSpaceDN/>
      <w:adjustRightInd/>
      <w:spacing w:after="240" w:line="259" w:lineRule="auto"/>
      <w:textAlignment w:val="auto"/>
    </w:pPr>
    <w:rPr>
      <w:rFonts w:ascii="Calibri" w:eastAsia="Calibri" w:hAnsi="Calibri"/>
      <w:b/>
      <w:sz w:val="24"/>
      <w:szCs w:val="22"/>
      <w:lang w:val="en-US" w:eastAsia="en-US"/>
    </w:rPr>
  </w:style>
  <w:style w:type="paragraph" w:customStyle="1" w:styleId="Observation">
    <w:name w:val="Observation"/>
    <w:basedOn w:val="Proposal"/>
    <w:qFormat/>
    <w:rsid w:val="00AE1DDE"/>
    <w:pPr>
      <w:numPr>
        <w:numId w:val="16"/>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qFormat/>
    <w:rsid w:val="00AE1DDE"/>
    <w:pPr>
      <w:numPr>
        <w:numId w:val="17"/>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qFormat/>
    <w:rsid w:val="00AE1DDE"/>
    <w:pPr>
      <w:pBdr>
        <w:top w:val="single" w:sz="12" w:space="0" w:color="auto"/>
      </w:pBdr>
      <w:overflowPunct/>
      <w:autoSpaceDE/>
      <w:autoSpaceDN/>
      <w:adjustRightInd/>
      <w:spacing w:before="360" w:after="240"/>
      <w:textAlignment w:val="auto"/>
    </w:pPr>
    <w:rPr>
      <w:b/>
      <w:i/>
      <w:sz w:val="26"/>
      <w:lang w:eastAsia="en-US"/>
    </w:rPr>
  </w:style>
  <w:style w:type="paragraph" w:customStyle="1" w:styleId="BodyTextIndent31">
    <w:name w:val="Body Text Indent 31"/>
    <w:basedOn w:val="Normal"/>
    <w:next w:val="BodyTextIndent3"/>
    <w:qFormat/>
    <w:rsid w:val="00AE1DDE"/>
    <w:pPr>
      <w:spacing w:after="0"/>
      <w:ind w:left="1080"/>
    </w:pPr>
    <w:rPr>
      <w:lang w:val="en-US"/>
    </w:rPr>
  </w:style>
  <w:style w:type="paragraph" w:customStyle="1" w:styleId="TableCell0">
    <w:name w:val="Table Cell"/>
    <w:basedOn w:val="TAC"/>
    <w:link w:val="TableCellChar"/>
    <w:qFormat/>
    <w:rsid w:val="00AE1DDE"/>
    <w:pPr>
      <w:textAlignment w:val="auto"/>
    </w:pPr>
    <w:rPr>
      <w:lang w:val="en-US" w:eastAsia="zh-CN"/>
    </w:rPr>
  </w:style>
  <w:style w:type="character" w:customStyle="1" w:styleId="TableCellChar">
    <w:name w:val="Table Cell Char"/>
    <w:link w:val="TableCell0"/>
    <w:qFormat/>
    <w:rsid w:val="00AE1DDE"/>
    <w:rPr>
      <w:rFonts w:ascii="Arial" w:hAnsi="Arial"/>
      <w:sz w:val="18"/>
      <w:lang w:val="en-US" w:eastAsia="zh-CN"/>
    </w:rPr>
  </w:style>
  <w:style w:type="paragraph" w:customStyle="1" w:styleId="CharCharCharCharCharChar1">
    <w:name w:val="Char Char Char Char Char Char1"/>
    <w:uiPriority w:val="99"/>
    <w:semiHidden/>
    <w:qFormat/>
    <w:rsid w:val="00AE1DD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qFormat/>
    <w:rsid w:val="00AE1DDE"/>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qFormat/>
    <w:rsid w:val="00AE1DDE"/>
  </w:style>
  <w:style w:type="character" w:customStyle="1" w:styleId="def">
    <w:name w:val="def"/>
    <w:basedOn w:val="DefaultParagraphFont"/>
    <w:qFormat/>
    <w:rsid w:val="00AE1DDE"/>
  </w:style>
  <w:style w:type="paragraph" w:customStyle="1" w:styleId="Normalwithindent">
    <w:name w:val="Normal with indent"/>
    <w:basedOn w:val="Normal"/>
    <w:link w:val="NormalwithindentChar"/>
    <w:qFormat/>
    <w:rsid w:val="00AE1DDE"/>
    <w:pPr>
      <w:overflowPunct/>
      <w:autoSpaceDE/>
      <w:autoSpaceDN/>
      <w:adjustRightInd/>
      <w:spacing w:before="120" w:after="120" w:line="336" w:lineRule="auto"/>
      <w:ind w:firstLine="397"/>
      <w:jc w:val="both"/>
      <w:textAlignment w:val="auto"/>
    </w:pPr>
    <w:rPr>
      <w:rFonts w:eastAsia="Malgun Gothic"/>
      <w:lang w:eastAsia="zh-CN"/>
    </w:rPr>
  </w:style>
  <w:style w:type="character" w:customStyle="1" w:styleId="NormalwithindentChar">
    <w:name w:val="Normal with indent Char"/>
    <w:link w:val="Normalwithindent"/>
    <w:qFormat/>
    <w:rsid w:val="00AE1DDE"/>
    <w:rPr>
      <w:rFonts w:eastAsia="Malgun Gothic"/>
      <w:lang w:eastAsia="zh-CN"/>
    </w:rPr>
  </w:style>
  <w:style w:type="character" w:customStyle="1" w:styleId="high-light-bg4">
    <w:name w:val="high-light-bg4"/>
    <w:basedOn w:val="DefaultParagraphFont"/>
    <w:qFormat/>
    <w:rsid w:val="00AE1DDE"/>
  </w:style>
  <w:style w:type="character" w:customStyle="1" w:styleId="TitleChar2">
    <w:name w:val="Title Char2"/>
    <w:uiPriority w:val="10"/>
    <w:qFormat/>
    <w:locked/>
    <w:rsid w:val="00AE1DDE"/>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qFormat/>
    <w:rsid w:val="00AE1DDE"/>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rPr>
  </w:style>
  <w:style w:type="paragraph" w:customStyle="1" w:styleId="lptext">
    <w:name w:val="lˆptext"/>
    <w:basedOn w:val="Normal"/>
    <w:qFormat/>
    <w:rsid w:val="00AE1DDE"/>
    <w:pPr>
      <w:overflowPunct/>
      <w:autoSpaceDE/>
      <w:autoSpaceDN/>
      <w:adjustRightInd/>
      <w:spacing w:before="100" w:after="100"/>
      <w:ind w:left="860"/>
      <w:textAlignment w:val="auto"/>
    </w:pPr>
    <w:rPr>
      <w:rFonts w:ascii="Times" w:eastAsia="MS Gothic" w:hAnsi="Times"/>
      <w:sz w:val="24"/>
    </w:rPr>
  </w:style>
  <w:style w:type="paragraph" w:customStyle="1" w:styleId="a">
    <w:name w:val="佐藤２"/>
    <w:basedOn w:val="Normal"/>
    <w:qFormat/>
    <w:rsid w:val="00AE1DDE"/>
    <w:pPr>
      <w:numPr>
        <w:numId w:val="18"/>
      </w:numPr>
      <w:overflowPunct/>
      <w:autoSpaceDE/>
      <w:autoSpaceDN/>
      <w:adjustRightInd/>
      <w:textAlignment w:val="auto"/>
    </w:pPr>
    <w:rPr>
      <w:rFonts w:eastAsia="MS Gothic"/>
      <w:sz w:val="24"/>
    </w:rPr>
  </w:style>
  <w:style w:type="paragraph" w:customStyle="1" w:styleId="ListBulletLast">
    <w:name w:val="List Bullet Last"/>
    <w:aliases w:val="lbl"/>
    <w:basedOn w:val="ListBullet"/>
    <w:next w:val="BodyText"/>
    <w:qFormat/>
    <w:rsid w:val="00AE1DDE"/>
    <w:pPr>
      <w:overflowPunct/>
      <w:autoSpaceDE/>
      <w:autoSpaceDN/>
      <w:adjustRightInd/>
      <w:spacing w:after="240"/>
      <w:ind w:left="714" w:hanging="357"/>
      <w:textAlignment w:val="auto"/>
    </w:pPr>
    <w:rPr>
      <w:rFonts w:ascii="Arial" w:eastAsia="MS Gothic" w:hAnsi="Arial"/>
      <w:sz w:val="24"/>
    </w:rPr>
  </w:style>
  <w:style w:type="paragraph" w:customStyle="1" w:styleId="TableText1">
    <w:name w:val="Table_Text"/>
    <w:basedOn w:val="Normal"/>
    <w:qFormat/>
    <w:rsid w:val="00AE1DDE"/>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rPr>
  </w:style>
  <w:style w:type="paragraph" w:customStyle="1" w:styleId="shortcode">
    <w:name w:val="shortcode"/>
    <w:basedOn w:val="BodyText"/>
    <w:qFormat/>
    <w:rsid w:val="00AE1DDE"/>
    <w:pPr>
      <w:keepNext/>
      <w:tabs>
        <w:tab w:val="left" w:pos="1247"/>
        <w:tab w:val="left" w:pos="2552"/>
        <w:tab w:val="left" w:pos="3856"/>
        <w:tab w:val="left" w:pos="5216"/>
        <w:tab w:val="left" w:pos="6464"/>
        <w:tab w:val="left" w:pos="7768"/>
        <w:tab w:val="left" w:pos="9072"/>
        <w:tab w:val="left" w:pos="10206"/>
      </w:tabs>
      <w:adjustRightInd w:val="0"/>
      <w:spacing w:after="0" w:line="480" w:lineRule="auto"/>
      <w:textAlignment w:val="baseline"/>
    </w:pPr>
    <w:rPr>
      <w:rFonts w:ascii="Times" w:eastAsia="Mincho" w:hAnsi="Times"/>
      <w:sz w:val="24"/>
      <w:lang w:val="en-GB"/>
    </w:rPr>
  </w:style>
  <w:style w:type="paragraph" w:customStyle="1" w:styleId="Normal1CharChar">
    <w:name w:val="Normal1 Char Char"/>
    <w:qFormat/>
    <w:rsid w:val="00AE1DDE"/>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qFormat/>
    <w:rsid w:val="00AE1DDE"/>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qFormat/>
    <w:rsid w:val="00AE1DD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0">
    <w:name w:val="表 (赤)  81"/>
    <w:basedOn w:val="Normal"/>
    <w:uiPriority w:val="34"/>
    <w:qFormat/>
    <w:rsid w:val="00AE1DDE"/>
    <w:pPr>
      <w:overflowPunct/>
      <w:autoSpaceDE/>
      <w:autoSpaceDN/>
      <w:adjustRightInd/>
      <w:spacing w:after="0"/>
      <w:ind w:leftChars="400" w:left="840"/>
      <w:textAlignment w:val="auto"/>
    </w:pPr>
    <w:rPr>
      <w:rFonts w:ascii="MS PGothic" w:eastAsia="MS PGothic" w:hAnsi="MS PGothic" w:cs="MS PGothic"/>
      <w:sz w:val="24"/>
      <w:szCs w:val="24"/>
      <w:lang w:val="en-US"/>
    </w:rPr>
  </w:style>
  <w:style w:type="paragraph" w:customStyle="1" w:styleId="710">
    <w:name w:val="表 (赤)  71"/>
    <w:hidden/>
    <w:uiPriority w:val="99"/>
    <w:semiHidden/>
    <w:qFormat/>
    <w:rsid w:val="00AE1DDE"/>
    <w:rPr>
      <w:rFonts w:eastAsia="MS Gothic"/>
      <w:sz w:val="24"/>
      <w:lang w:eastAsia="ja-JP"/>
    </w:rPr>
  </w:style>
  <w:style w:type="character" w:customStyle="1" w:styleId="Doc-titleChar">
    <w:name w:val="Doc-title Char"/>
    <w:link w:val="Doc-title"/>
    <w:qFormat/>
    <w:rsid w:val="00AE1DDE"/>
    <w:rPr>
      <w:rFonts w:ascii="Arial" w:eastAsia="SimSun" w:hAnsi="Arial" w:cs="Arial"/>
      <w:lang w:val="en-US" w:eastAsia="zh-CN"/>
    </w:rPr>
  </w:style>
  <w:style w:type="paragraph" w:customStyle="1" w:styleId="xl110">
    <w:name w:val="xl110"/>
    <w:basedOn w:val="Normal"/>
    <w:qFormat/>
    <w:rsid w:val="00AE1DD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Normal"/>
    <w:qFormat/>
    <w:rsid w:val="00AE1DD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Normal"/>
    <w:qFormat/>
    <w:rsid w:val="00AE1DDE"/>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Normal"/>
    <w:qFormat/>
    <w:rsid w:val="00AE1DDE"/>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Normal"/>
    <w:qFormat/>
    <w:rsid w:val="00AE1DDE"/>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Normal"/>
    <w:qFormat/>
    <w:rsid w:val="00AE1DDE"/>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Normal"/>
    <w:qFormat/>
    <w:rsid w:val="00AE1DDE"/>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Normal"/>
    <w:qFormat/>
    <w:rsid w:val="00AE1DDE"/>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character" w:customStyle="1" w:styleId="MTEquationSection">
    <w:name w:val="MTEquationSection"/>
    <w:qFormat/>
    <w:rsid w:val="00AE1DDE"/>
    <w:rPr>
      <w:rFonts w:ascii="Arial" w:hAnsi="Arial"/>
      <w:vanish/>
      <w:color w:val="FF0000"/>
      <w:sz w:val="24"/>
    </w:rPr>
  </w:style>
  <w:style w:type="paragraph" w:customStyle="1" w:styleId="Bulletedo1">
    <w:name w:val="Bulleted o 1"/>
    <w:basedOn w:val="Normal"/>
    <w:qFormat/>
    <w:rsid w:val="00AE1DDE"/>
    <w:pPr>
      <w:numPr>
        <w:numId w:val="19"/>
      </w:numPr>
    </w:pPr>
    <w:rPr>
      <w:rFonts w:eastAsia="SimSun"/>
      <w:lang w:val="en-US" w:eastAsia="en-US"/>
    </w:rPr>
  </w:style>
  <w:style w:type="paragraph" w:customStyle="1" w:styleId="Equation">
    <w:name w:val="Equation"/>
    <w:basedOn w:val="Normal"/>
    <w:next w:val="Normal"/>
    <w:link w:val="EquationChar"/>
    <w:qFormat/>
    <w:rsid w:val="00AE1DDE"/>
    <w:pPr>
      <w:tabs>
        <w:tab w:val="right" w:pos="10206"/>
      </w:tabs>
      <w:spacing w:after="220"/>
      <w:ind w:left="1298"/>
    </w:pPr>
    <w:rPr>
      <w:rFonts w:ascii="Arial" w:eastAsia="SimSun" w:hAnsi="Arial"/>
      <w:sz w:val="22"/>
      <w:lang w:val="en-US" w:eastAsia="zh-CN"/>
    </w:rPr>
  </w:style>
  <w:style w:type="paragraph" w:customStyle="1" w:styleId="bodyCharCharChar">
    <w:name w:val="body Char Char Char"/>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paragraph" w:customStyle="1" w:styleId="body">
    <w:name w:val="body"/>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table" w:styleId="DarkList-Accent6">
    <w:name w:val="Dark List Accent 6"/>
    <w:basedOn w:val="TableNormal"/>
    <w:uiPriority w:val="70"/>
    <w:qFormat/>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
    <w:name w:val="テキスト"/>
    <w:basedOn w:val="Normal"/>
    <w:link w:val="aff0"/>
    <w:qFormat/>
    <w:rsid w:val="00AE1DDE"/>
    <w:pPr>
      <w:widowControl w:val="0"/>
      <w:overflowPunct/>
      <w:autoSpaceDE/>
      <w:autoSpaceDN/>
      <w:adjustRightInd/>
      <w:spacing w:afterLines="50" w:line="320" w:lineRule="exact"/>
      <w:ind w:firstLineChars="100" w:firstLine="210"/>
      <w:jc w:val="both"/>
      <w:textAlignment w:val="auto"/>
    </w:pPr>
    <w:rPr>
      <w:rFonts w:ascii="Century" w:eastAsia="MS Mincho" w:hAnsi="Century"/>
      <w:kern w:val="2"/>
      <w:sz w:val="21"/>
      <w:szCs w:val="22"/>
    </w:rPr>
  </w:style>
  <w:style w:type="character" w:customStyle="1" w:styleId="aff0">
    <w:name w:val="テキスト (文字)"/>
    <w:link w:val="aff"/>
    <w:qFormat/>
    <w:rsid w:val="00AE1DDE"/>
    <w:rPr>
      <w:rFonts w:ascii="Century" w:eastAsia="MS Mincho" w:hAnsi="Century"/>
      <w:kern w:val="2"/>
      <w:sz w:val="21"/>
      <w:szCs w:val="22"/>
      <w:lang w:eastAsia="ja-JP"/>
    </w:rPr>
  </w:style>
  <w:style w:type="paragraph" w:customStyle="1" w:styleId="gmail-msolistparagraph">
    <w:name w:val="gmail-msolistparagraph"/>
    <w:basedOn w:val="Normal"/>
    <w:uiPriority w:val="99"/>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qFormat/>
    <w:rsid w:val="00AE1DDE"/>
  </w:style>
  <w:style w:type="paragraph" w:customStyle="1" w:styleId="onecomwebmail-msolistparagraph">
    <w:name w:val="onecomwebmail-msolistparagrap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h">
    <w:name w:val="onecomwebmail-ta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c">
    <w:name w:val="onecomwebmail-tac"/>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character" w:customStyle="1" w:styleId="onecomwebmail-font">
    <w:name w:val="onecomwebmail-font"/>
    <w:basedOn w:val="DefaultParagraphFont"/>
    <w:qFormat/>
    <w:rsid w:val="00AE1DDE"/>
  </w:style>
  <w:style w:type="character" w:customStyle="1" w:styleId="onecomwebmail-size">
    <w:name w:val="onecomwebmail-size"/>
    <w:basedOn w:val="DefaultParagraphFont"/>
    <w:qFormat/>
    <w:rsid w:val="00AE1DDE"/>
  </w:style>
  <w:style w:type="table" w:customStyle="1" w:styleId="TableGridLight11">
    <w:name w:val="Table Grid Light11"/>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E1DDE"/>
    <w:pPr>
      <w:overflowPunct/>
      <w:autoSpaceDE/>
      <w:autoSpaceDN/>
      <w:adjustRightInd/>
      <w:spacing w:before="120" w:after="120"/>
      <w:ind w:left="720" w:hanging="360"/>
      <w:jc w:val="both"/>
      <w:textAlignment w:val="auto"/>
    </w:pPr>
    <w:rPr>
      <w:rFonts w:eastAsia="Malgun Gothic"/>
      <w:i/>
      <w:kern w:val="2"/>
      <w:sz w:val="22"/>
      <w:szCs w:val="22"/>
      <w:lang w:val="en-US" w:eastAsia="ko-KR"/>
    </w:rPr>
  </w:style>
  <w:style w:type="character" w:customStyle="1" w:styleId="PatApplChar">
    <w:name w:val="Pat Appl Char"/>
    <w:link w:val="PatAppl"/>
    <w:qFormat/>
    <w:locked/>
    <w:rsid w:val="00AE1DDE"/>
    <w:rPr>
      <w:rFonts w:ascii="Courier New" w:hAnsi="Courier New"/>
      <w:sz w:val="24"/>
    </w:rPr>
  </w:style>
  <w:style w:type="paragraph" w:customStyle="1" w:styleId="PatAppl">
    <w:name w:val="Pat Appl"/>
    <w:basedOn w:val="Normal"/>
    <w:link w:val="PatApplChar"/>
    <w:qFormat/>
    <w:rsid w:val="00AE1DDE"/>
    <w:pPr>
      <w:tabs>
        <w:tab w:val="num" w:pos="360"/>
        <w:tab w:val="left" w:pos="720"/>
        <w:tab w:val="left" w:pos="1080"/>
      </w:tabs>
      <w:overflowPunct/>
      <w:autoSpaceDE/>
      <w:autoSpaceDN/>
      <w:adjustRightInd/>
      <w:spacing w:after="0" w:line="360" w:lineRule="auto"/>
      <w:ind w:left="360" w:hanging="360"/>
      <w:textAlignment w:val="auto"/>
    </w:pPr>
    <w:rPr>
      <w:rFonts w:ascii="Courier New" w:hAnsi="Courier New"/>
      <w:sz w:val="24"/>
    </w:rPr>
  </w:style>
  <w:style w:type="paragraph" w:customStyle="1" w:styleId="111">
    <w:name w:val="列出段落11"/>
    <w:basedOn w:val="Normal"/>
    <w:uiPriority w:val="34"/>
    <w:unhideWhenUsed/>
    <w:qFormat/>
    <w:rsid w:val="00AE1DDE"/>
    <w:pPr>
      <w:widowControl w:val="0"/>
      <w:overflowPunct/>
      <w:autoSpaceDE/>
      <w:autoSpaceDN/>
      <w:adjustRightInd/>
      <w:spacing w:after="200" w:line="276" w:lineRule="auto"/>
      <w:ind w:firstLineChars="200" w:firstLine="420"/>
      <w:jc w:val="both"/>
      <w:textAlignment w:val="auto"/>
    </w:pPr>
    <w:rPr>
      <w:kern w:val="2"/>
      <w:sz w:val="21"/>
      <w:szCs w:val="24"/>
      <w:lang w:val="en-US" w:eastAsia="zh-CN"/>
    </w:rPr>
  </w:style>
  <w:style w:type="paragraph" w:customStyle="1" w:styleId="TdocHeader2">
    <w:name w:val="Tdoc_Header_2"/>
    <w:basedOn w:val="Normal"/>
    <w:qFormat/>
    <w:rsid w:val="00AE1DDE"/>
    <w:pPr>
      <w:widowControl w:val="0"/>
      <w:tabs>
        <w:tab w:val="left" w:pos="1701"/>
        <w:tab w:val="right" w:pos="9072"/>
        <w:tab w:val="right" w:pos="10206"/>
      </w:tabs>
      <w:overflowPunct/>
      <w:autoSpaceDE/>
      <w:autoSpaceDN/>
      <w:adjustRightInd/>
      <w:spacing w:after="0"/>
      <w:ind w:left="720" w:hanging="720"/>
      <w:jc w:val="both"/>
      <w:textAlignment w:val="auto"/>
    </w:pPr>
    <w:rPr>
      <w:rFonts w:ascii="Arial" w:eastAsia="Batang" w:hAnsi="Arial"/>
      <w:b/>
      <w:sz w:val="18"/>
      <w:lang w:eastAsia="en-US"/>
    </w:rPr>
  </w:style>
  <w:style w:type="paragraph" w:customStyle="1" w:styleId="TdocHeader1">
    <w:name w:val="Tdoc_Header_1"/>
    <w:basedOn w:val="Header"/>
    <w:qFormat/>
    <w:rsid w:val="00AE1DDE"/>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qFormat/>
    <w:rsid w:val="00AE1DDE"/>
    <w:pPr>
      <w:overflowPunct/>
      <w:autoSpaceDE/>
      <w:autoSpaceDN/>
      <w:adjustRightInd/>
      <w:spacing w:after="0"/>
      <w:ind w:left="720" w:hanging="720"/>
      <w:textAlignment w:val="auto"/>
    </w:pPr>
    <w:rPr>
      <w:rFonts w:ascii="Times" w:eastAsia="Batang" w:hAnsi="Times"/>
      <w:szCs w:val="24"/>
      <w:lang w:eastAsia="en-US"/>
    </w:rPr>
  </w:style>
  <w:style w:type="paragraph" w:customStyle="1" w:styleId="Statement">
    <w:name w:val="Statement"/>
    <w:basedOn w:val="Normal"/>
    <w:qFormat/>
    <w:rsid w:val="00AE1DDE"/>
    <w:pPr>
      <w:keepNext/>
      <w:overflowPunct/>
      <w:autoSpaceDE/>
      <w:autoSpaceDN/>
      <w:adjustRightInd/>
      <w:spacing w:after="0"/>
      <w:ind w:left="601" w:hanging="601"/>
      <w:textAlignment w:val="auto"/>
    </w:pPr>
    <w:rPr>
      <w:rFonts w:eastAsia="Batang"/>
      <w:b/>
      <w:i/>
      <w:szCs w:val="24"/>
      <w:lang w:val="en-US" w:eastAsia="ko-KR"/>
    </w:rPr>
  </w:style>
  <w:style w:type="character" w:customStyle="1" w:styleId="Alcatel-Lucent-4">
    <w:name w:val="Alcatel-Lucent-4"/>
    <w:semiHidden/>
    <w:qFormat/>
    <w:rsid w:val="00AE1DDE"/>
    <w:rPr>
      <w:rFonts w:ascii="Arial" w:hAnsi="Arial"/>
      <w:color w:val="auto"/>
      <w:sz w:val="20"/>
    </w:rPr>
  </w:style>
  <w:style w:type="paragraph" w:customStyle="1" w:styleId="StatementBody">
    <w:name w:val="Statement Body"/>
    <w:basedOn w:val="Normal"/>
    <w:link w:val="StatementBodyChar"/>
    <w:qFormat/>
    <w:rsid w:val="00AE1DDE"/>
    <w:pPr>
      <w:numPr>
        <w:numId w:val="21"/>
      </w:numPr>
      <w:overflowPunct/>
      <w:autoSpaceDE/>
      <w:autoSpaceDN/>
      <w:adjustRightInd/>
      <w:spacing w:after="100" w:afterAutospacing="1"/>
      <w:contextualSpacing/>
      <w:textAlignment w:val="auto"/>
    </w:pPr>
    <w:rPr>
      <w:szCs w:val="24"/>
      <w:lang w:val="en-US" w:eastAsia="ko-KR"/>
    </w:rPr>
  </w:style>
  <w:style w:type="character" w:customStyle="1" w:styleId="StatementBodyChar">
    <w:name w:val="Statement Body Char"/>
    <w:link w:val="StatementBody"/>
    <w:qFormat/>
    <w:locked/>
    <w:rsid w:val="00AE1DDE"/>
    <w:rPr>
      <w:szCs w:val="24"/>
      <w:lang w:val="en-US" w:eastAsia="ko-KR"/>
    </w:rPr>
  </w:style>
  <w:style w:type="paragraph" w:customStyle="1" w:styleId="StyleHeading1NMPHeading1H1h11h12h13h14h15h16appheadin">
    <w:name w:val="Style Heading 1NMP Heading 1H1h11h12h13h14h15h16app headin..."/>
    <w:basedOn w:val="Heading1"/>
    <w:qFormat/>
    <w:rsid w:val="00AE1DDE"/>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zh-CN"/>
    </w:rPr>
  </w:style>
  <w:style w:type="character" w:customStyle="1" w:styleId="Alcatel-Lucent2">
    <w:name w:val="Alcatel-Lucent2"/>
    <w:semiHidden/>
    <w:qFormat/>
    <w:rsid w:val="00AE1DDE"/>
    <w:rPr>
      <w:rFonts w:ascii="Arial" w:hAnsi="Arial"/>
      <w:color w:val="auto"/>
      <w:sz w:val="20"/>
    </w:rPr>
  </w:style>
  <w:style w:type="character" w:customStyle="1" w:styleId="UnresolvedMention1">
    <w:name w:val="Unresolved Mention1"/>
    <w:uiPriority w:val="99"/>
    <w:unhideWhenUsed/>
    <w:qFormat/>
    <w:rsid w:val="00AE1DDE"/>
    <w:rPr>
      <w:color w:val="808080"/>
      <w:shd w:val="clear" w:color="auto" w:fill="E6E6E6"/>
    </w:rPr>
  </w:style>
  <w:style w:type="paragraph" w:customStyle="1" w:styleId="TableCell1">
    <w:name w:val="TableCell"/>
    <w:basedOn w:val="Normal"/>
    <w:qFormat/>
    <w:rsid w:val="00AE1DDE"/>
    <w:pPr>
      <w:overflowPunct/>
      <w:snapToGrid w:val="0"/>
      <w:spacing w:before="20" w:after="20"/>
      <w:textAlignment w:val="auto"/>
    </w:pPr>
    <w:rPr>
      <w:szCs w:val="21"/>
      <w:lang w:val="en-US" w:eastAsia="zh-CN"/>
    </w:rPr>
  </w:style>
  <w:style w:type="paragraph" w:customStyle="1" w:styleId="ListParagraph3">
    <w:name w:val="List Paragraph3"/>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2">
    <w:name w:val="List Paragraph2"/>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5">
    <w:name w:val="List Paragraph5"/>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4">
    <w:name w:val="List Paragraph4"/>
    <w:basedOn w:val="Normal"/>
    <w:qFormat/>
    <w:rsid w:val="00AE1DDE"/>
    <w:pPr>
      <w:overflowPunct/>
      <w:autoSpaceDE/>
      <w:autoSpaceDN/>
      <w:adjustRightInd/>
      <w:spacing w:after="0"/>
      <w:ind w:left="720"/>
      <w:contextualSpacing/>
      <w:textAlignment w:val="auto"/>
    </w:pPr>
    <w:rPr>
      <w:sz w:val="24"/>
      <w:szCs w:val="24"/>
      <w:lang w:val="en-US" w:eastAsia="zh-CN"/>
    </w:rPr>
  </w:style>
  <w:style w:type="character" w:styleId="SubtleEmphasis">
    <w:name w:val="Subtle Emphasis"/>
    <w:uiPriority w:val="19"/>
    <w:qFormat/>
    <w:rsid w:val="00AE1DDE"/>
    <w:rPr>
      <w:i/>
      <w:color w:val="404040"/>
    </w:rPr>
  </w:style>
  <w:style w:type="paragraph" w:customStyle="1" w:styleId="62">
    <w:name w:val="标题 62"/>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72">
    <w:name w:val="标题 72"/>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ListParagraph7">
    <w:name w:val="List Paragraph7"/>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6">
    <w:name w:val="List Paragraph6"/>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610">
    <w:name w:val="标题 61"/>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ListParagraph8">
    <w:name w:val="List Paragraph8"/>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StyleHeading1H1h1appheading1l1MemoHeading1h11h12h13h">
    <w:name w:val="Style Heading 1H1h1app heading 1l1Memo Heading 1h11h12h13h..."/>
    <w:basedOn w:val="Heading1"/>
    <w:qFormat/>
    <w:rsid w:val="00AE1DDE"/>
    <w:pPr>
      <w:keepNext w:val="0"/>
      <w:keepLines w:val="0"/>
      <w:widowControl w:val="0"/>
      <w:numPr>
        <w:numId w:val="22"/>
      </w:numPr>
      <w:pBdr>
        <w:top w:val="none" w:sz="0" w:space="0" w:color="auto"/>
      </w:pBdr>
      <w:tabs>
        <w:tab w:val="num" w:pos="644"/>
      </w:tabs>
      <w:overflowPunct/>
      <w:autoSpaceDE/>
      <w:autoSpaceDN/>
      <w:adjustRightInd/>
      <w:spacing w:after="60"/>
      <w:ind w:left="644"/>
      <w:textAlignment w:val="auto"/>
    </w:pPr>
    <w:rPr>
      <w:rFonts w:ascii="Helvetica" w:hAnsi="Helvetica"/>
      <w:b/>
      <w:bCs/>
      <w:kern w:val="32"/>
      <w:sz w:val="28"/>
      <w:lang w:val="en-US" w:eastAsia="en-US"/>
    </w:rPr>
  </w:style>
  <w:style w:type="paragraph" w:customStyle="1" w:styleId="711">
    <w:name w:val="标题 71"/>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IvDbodytext">
    <w:name w:val="IvD bodytext"/>
    <w:basedOn w:val="BodyText"/>
    <w:link w:val="IvDbodytextChar"/>
    <w:qFormat/>
    <w:rsid w:val="00AE1DDE"/>
    <w:pPr>
      <w:keepLines/>
      <w:tabs>
        <w:tab w:val="left" w:pos="2552"/>
        <w:tab w:val="left" w:pos="3856"/>
        <w:tab w:val="left" w:pos="5216"/>
        <w:tab w:val="left" w:pos="6464"/>
        <w:tab w:val="left" w:pos="7768"/>
        <w:tab w:val="left" w:pos="9072"/>
        <w:tab w:val="left" w:pos="9639"/>
      </w:tabs>
      <w:overflowPunct/>
      <w:autoSpaceDE/>
      <w:autoSpaceDN/>
      <w:spacing w:before="240" w:after="0"/>
    </w:pPr>
    <w:rPr>
      <w:rFonts w:ascii="Arial" w:eastAsia="Times New Roman" w:hAnsi="Arial"/>
      <w:spacing w:val="2"/>
      <w:lang w:eastAsia="en-US"/>
    </w:rPr>
  </w:style>
  <w:style w:type="character" w:customStyle="1" w:styleId="IvDbodytextChar">
    <w:name w:val="IvD bodytext Char"/>
    <w:link w:val="IvDbodytext"/>
    <w:qFormat/>
    <w:locked/>
    <w:rsid w:val="00AE1DDE"/>
    <w:rPr>
      <w:rFonts w:ascii="Arial" w:hAnsi="Arial"/>
      <w:spacing w:val="2"/>
      <w:lang w:val="en-US" w:eastAsia="en-US"/>
    </w:rPr>
  </w:style>
  <w:style w:type="character" w:customStyle="1" w:styleId="130">
    <w:name w:val="表 (青) 13 (文字)"/>
    <w:link w:val="ColorfulList-Accent1"/>
    <w:uiPriority w:val="34"/>
    <w:qFormat/>
    <w:locked/>
    <w:rsid w:val="00AE1DDE"/>
    <w:rPr>
      <w:rFonts w:eastAsia="MS Gothic"/>
      <w:sz w:val="24"/>
      <w:lang w:val="en-GB" w:eastAsia="en-US"/>
    </w:rPr>
  </w:style>
  <w:style w:type="table" w:styleId="ColorfulList-Accent1">
    <w:name w:val="Colorful List Accent 1"/>
    <w:basedOn w:val="TableNormal"/>
    <w:link w:val="130"/>
    <w:uiPriority w:val="34"/>
    <w:qFormat/>
    <w:rsid w:val="00AE1DDE"/>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qFormat/>
    <w:rsid w:val="00AE1DDE"/>
    <w:pPr>
      <w:overflowPunct/>
      <w:autoSpaceDE/>
      <w:autoSpaceDN/>
      <w:snapToGrid w:val="0"/>
      <w:spacing w:beforeLines="50" w:after="100" w:afterAutospacing="1"/>
      <w:jc w:val="both"/>
      <w:textAlignment w:val="auto"/>
    </w:pPr>
    <w:rPr>
      <w:rFonts w:eastAsia="Batang"/>
      <w:b/>
      <w:sz w:val="28"/>
      <w:lang w:eastAsia="ko-KR"/>
    </w:rPr>
  </w:style>
  <w:style w:type="paragraph" w:customStyle="1" w:styleId="heading30">
    <w:name w:val="heading3"/>
    <w:basedOn w:val="Normal"/>
    <w:qFormat/>
    <w:rsid w:val="00AE1DDE"/>
    <w:pPr>
      <w:keepNext/>
      <w:overflowPunct/>
      <w:autoSpaceDE/>
      <w:autoSpaceDN/>
      <w:adjustRightInd/>
      <w:spacing w:before="240" w:after="60"/>
      <w:ind w:left="720" w:hanging="720"/>
      <w:textAlignment w:val="auto"/>
    </w:pPr>
    <w:rPr>
      <w:rFonts w:ascii="Arial" w:eastAsia="MS PGothic" w:hAnsi="Arial" w:cs="Arial"/>
      <w:lang w:val="en-US"/>
    </w:rPr>
  </w:style>
  <w:style w:type="paragraph" w:customStyle="1" w:styleId="heading40">
    <w:name w:val="heading4"/>
    <w:basedOn w:val="Normal"/>
    <w:qFormat/>
    <w:rsid w:val="00AE1DDE"/>
    <w:pPr>
      <w:keepNext/>
      <w:overflowPunct/>
      <w:autoSpaceDE/>
      <w:autoSpaceDN/>
      <w:adjustRightInd/>
      <w:spacing w:before="240" w:after="60"/>
      <w:ind w:left="864" w:hanging="864"/>
      <w:textAlignment w:val="auto"/>
    </w:pPr>
    <w:rPr>
      <w:rFonts w:ascii="Arial" w:eastAsia="MS PGothic" w:hAnsi="Arial" w:cs="Arial"/>
      <w:i/>
      <w:iCs/>
      <w:lang w:val="en-US"/>
    </w:rPr>
  </w:style>
  <w:style w:type="character" w:customStyle="1" w:styleId="Mention1">
    <w:name w:val="Mention1"/>
    <w:uiPriority w:val="99"/>
    <w:unhideWhenUsed/>
    <w:qFormat/>
    <w:rsid w:val="00AE1DDE"/>
    <w:rPr>
      <w:color w:val="2B579A"/>
      <w:shd w:val="clear" w:color="auto" w:fill="E6E6E6"/>
    </w:rPr>
  </w:style>
  <w:style w:type="paragraph" w:customStyle="1" w:styleId="Paragraph">
    <w:name w:val="Paragraph"/>
    <w:basedOn w:val="Normal"/>
    <w:link w:val="ParagraphChar"/>
    <w:qFormat/>
    <w:rsid w:val="00AE1DDE"/>
    <w:pPr>
      <w:overflowPunct/>
      <w:autoSpaceDE/>
      <w:autoSpaceDN/>
      <w:adjustRightInd/>
      <w:spacing w:before="220" w:after="0"/>
      <w:textAlignment w:val="auto"/>
    </w:pPr>
    <w:rPr>
      <w:rFonts w:eastAsia="SimSun"/>
      <w:sz w:val="22"/>
      <w:lang w:eastAsia="en-US"/>
    </w:rPr>
  </w:style>
  <w:style w:type="character" w:customStyle="1" w:styleId="ParagraphChar">
    <w:name w:val="Paragraph Char"/>
    <w:link w:val="Paragraph"/>
    <w:qFormat/>
    <w:locked/>
    <w:rsid w:val="00AE1DDE"/>
    <w:rPr>
      <w:rFonts w:eastAsia="SimSun"/>
      <w:sz w:val="22"/>
      <w:lang w:eastAsia="en-US"/>
    </w:rPr>
  </w:style>
  <w:style w:type="character" w:customStyle="1" w:styleId="ColorfulList-Accent1Char">
    <w:name w:val="Colorful List - Accent 1 Char"/>
    <w:uiPriority w:val="34"/>
    <w:qFormat/>
    <w:locked/>
    <w:rsid w:val="00AE1DDE"/>
    <w:rPr>
      <w:rFonts w:eastAsia="MS Gothic"/>
      <w:sz w:val="24"/>
      <w:lang w:eastAsia="en-US"/>
    </w:rPr>
  </w:style>
  <w:style w:type="table" w:customStyle="1" w:styleId="4-51">
    <w:name w:val="网格表 4 - 着色 51"/>
    <w:basedOn w:val="TableNormal"/>
    <w:uiPriority w:val="49"/>
    <w:qFormat/>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qFormat/>
    <w:rsid w:val="00AE1DDE"/>
    <w:rPr>
      <w:color w:val="000000"/>
    </w:rPr>
  </w:style>
  <w:style w:type="numbering" w:customStyle="1" w:styleId="StyleBulletedSymbolsymbolLeft025Hanging025">
    <w:name w:val="Style Bulleted Symbol (symbol) Left:  0.25&quot; Hanging:  0.25&quot;"/>
    <w:rsid w:val="00AE1DDE"/>
    <w:pPr>
      <w:numPr>
        <w:numId w:val="23"/>
      </w:numPr>
    </w:pPr>
  </w:style>
  <w:style w:type="table" w:customStyle="1" w:styleId="TableGrid11">
    <w:name w:val="Table Grid11"/>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E1DDE"/>
    <w:pPr>
      <w:overflowPunct/>
      <w:autoSpaceDE/>
      <w:autoSpaceDN/>
      <w:adjustRightInd/>
      <w:spacing w:before="120" w:after="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qFormat/>
    <w:locked/>
    <w:rsid w:val="00AE1DDE"/>
    <w:rPr>
      <w:rFonts w:eastAsia="Malgun Gothic"/>
      <w:i/>
      <w:kern w:val="2"/>
      <w:sz w:val="22"/>
      <w:szCs w:val="22"/>
      <w:lang w:val="en-US" w:eastAsia="ko-KR"/>
    </w:rPr>
  </w:style>
  <w:style w:type="paragraph" w:customStyle="1" w:styleId="Proposalsub">
    <w:name w:val="Proposal_sub"/>
    <w:basedOn w:val="Normal"/>
    <w:qFormat/>
    <w:rsid w:val="00AE1DDE"/>
    <w:pPr>
      <w:numPr>
        <w:numId w:val="27"/>
      </w:numPr>
      <w:overflowPunct/>
      <w:autoSpaceDE/>
      <w:autoSpaceDN/>
      <w:adjustRightInd/>
      <w:spacing w:before="120" w:after="120"/>
      <w:ind w:left="1167" w:hanging="283"/>
      <w:jc w:val="both"/>
      <w:textAlignment w:val="auto"/>
    </w:pPr>
    <w:rPr>
      <w:rFonts w:eastAsia="Malgun Gothic"/>
      <w:kern w:val="2"/>
      <w:szCs w:val="22"/>
      <w:lang w:val="en-US" w:eastAsia="ko-KR"/>
    </w:rPr>
  </w:style>
  <w:style w:type="paragraph" w:customStyle="1" w:styleId="Proposalsubsub">
    <w:name w:val="Proposal_sub_sub"/>
    <w:basedOn w:val="Normal"/>
    <w:qFormat/>
    <w:rsid w:val="00AE1DDE"/>
    <w:pPr>
      <w:numPr>
        <w:ilvl w:val="1"/>
        <w:numId w:val="27"/>
      </w:numPr>
      <w:overflowPunct/>
      <w:autoSpaceDE/>
      <w:autoSpaceDN/>
      <w:adjustRightInd/>
      <w:spacing w:before="120" w:after="120"/>
      <w:ind w:left="1593"/>
      <w:jc w:val="both"/>
      <w:textAlignment w:val="auto"/>
    </w:pPr>
    <w:rPr>
      <w:rFonts w:eastAsia="Malgun Gothic"/>
      <w:kern w:val="2"/>
      <w:szCs w:val="22"/>
      <w:lang w:val="en-US" w:eastAsia="ko-KR"/>
    </w:rPr>
  </w:style>
  <w:style w:type="character" w:customStyle="1" w:styleId="rProposalsubChar">
    <w:name w:val="rProposal_sub Char"/>
    <w:link w:val="rProposalsub"/>
    <w:qFormat/>
    <w:locked/>
    <w:rsid w:val="00AE1DDE"/>
    <w:rPr>
      <w:rFonts w:eastAsia="Malgun Gothic"/>
      <w:i/>
      <w:kern w:val="2"/>
      <w:sz w:val="22"/>
      <w:szCs w:val="22"/>
      <w:lang w:val="en-US" w:eastAsia="ko-KR"/>
    </w:rPr>
  </w:style>
  <w:style w:type="paragraph" w:customStyle="1" w:styleId="ParagraphNumbering">
    <w:name w:val="Paragraph Numbering"/>
    <w:basedOn w:val="Normal"/>
    <w:qFormat/>
    <w:rsid w:val="00AE1DDE"/>
    <w:pPr>
      <w:numPr>
        <w:numId w:val="28"/>
      </w:numPr>
      <w:tabs>
        <w:tab w:val="left" w:pos="851"/>
      </w:tabs>
      <w:overflowPunct/>
      <w:autoSpaceDE/>
      <w:autoSpaceDN/>
      <w:adjustRightInd/>
      <w:spacing w:after="0" w:line="360" w:lineRule="auto"/>
      <w:textAlignment w:val="auto"/>
    </w:pPr>
    <w:rPr>
      <w:rFonts w:ascii="Arial" w:eastAsia="MS Mincho" w:hAnsi="Arial" w:cs="MS PGothic"/>
      <w:sz w:val="22"/>
      <w:szCs w:val="22"/>
      <w:lang w:val="en-US"/>
    </w:rPr>
  </w:style>
  <w:style w:type="character" w:customStyle="1" w:styleId="CommentaireCar">
    <w:name w:val="Commentaire Car"/>
    <w:qFormat/>
    <w:rsid w:val="00AE1DDE"/>
    <w:rPr>
      <w:sz w:val="20"/>
    </w:rPr>
  </w:style>
  <w:style w:type="character" w:customStyle="1" w:styleId="citationref">
    <w:name w:val="citationref"/>
    <w:qFormat/>
    <w:rsid w:val="00AE1DDE"/>
  </w:style>
  <w:style w:type="character" w:customStyle="1" w:styleId="mw-mmv-title">
    <w:name w:val="mw-mmv-title"/>
    <w:qFormat/>
    <w:rsid w:val="00AE1DDE"/>
  </w:style>
  <w:style w:type="character" w:customStyle="1" w:styleId="legend-color">
    <w:name w:val="legend-color"/>
    <w:qFormat/>
    <w:rsid w:val="00AE1DDE"/>
  </w:style>
  <w:style w:type="paragraph" w:customStyle="1" w:styleId="Equationlegend">
    <w:name w:val="Equation_legend"/>
    <w:basedOn w:val="NormalIndent"/>
    <w:link w:val="EquationlegendChar"/>
    <w:qFormat/>
    <w:rsid w:val="00AE1DDE"/>
    <w:pPr>
      <w:tabs>
        <w:tab w:val="right" w:pos="1701"/>
        <w:tab w:val="left" w:pos="1985"/>
      </w:tabs>
      <w:overflowPunct w:val="0"/>
      <w:autoSpaceDE w:val="0"/>
      <w:autoSpaceDN w:val="0"/>
      <w:adjustRightInd w:val="0"/>
      <w:spacing w:before="80"/>
      <w:ind w:left="1985" w:hanging="1985"/>
      <w:jc w:val="both"/>
      <w:textAlignment w:val="baseline"/>
    </w:pPr>
    <w:rPr>
      <w:rFonts w:eastAsia="Times New Roman"/>
      <w:sz w:val="24"/>
      <w:lang w:val="en-US" w:eastAsia="en-US"/>
    </w:rPr>
  </w:style>
  <w:style w:type="character" w:customStyle="1" w:styleId="EquationlegendChar">
    <w:name w:val="Equation_legend Char"/>
    <w:link w:val="Equationlegend"/>
    <w:qFormat/>
    <w:locked/>
    <w:rsid w:val="00AE1DDE"/>
    <w:rPr>
      <w:sz w:val="24"/>
      <w:lang w:val="en-US" w:eastAsia="en-US"/>
    </w:rPr>
  </w:style>
  <w:style w:type="character" w:customStyle="1" w:styleId="Charb">
    <w:name w:val="标题 Char"/>
    <w:uiPriority w:val="10"/>
    <w:qFormat/>
    <w:rsid w:val="00AE1DDE"/>
    <w:rPr>
      <w:rFonts w:ascii="Calibri Light" w:eastAsia="SimSun" w:hAnsi="Calibri Light" w:cs="Times New Roman"/>
      <w:b/>
      <w:bCs/>
      <w:sz w:val="32"/>
      <w:szCs w:val="32"/>
    </w:rPr>
  </w:style>
  <w:style w:type="character" w:customStyle="1" w:styleId="aff1">
    <w:name w:val="列出段落 字符"/>
    <w:aliases w:val="- Bullets 字符,목록 단락 字符,列表段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列出段落1 字符"/>
    <w:uiPriority w:val="34"/>
    <w:qFormat/>
    <w:rsid w:val="00AE1DDE"/>
    <w:rPr>
      <w:rFonts w:ascii="Times" w:eastAsia="Batang" w:hAnsi="Times"/>
      <w:sz w:val="24"/>
      <w:lang w:val="en-GB"/>
    </w:rPr>
  </w:style>
  <w:style w:type="character" w:customStyle="1" w:styleId="colour">
    <w:name w:val="colour"/>
    <w:qFormat/>
    <w:rsid w:val="00AE1DDE"/>
    <w:rPr>
      <w:rFonts w:cs="Times New Roman"/>
    </w:rPr>
  </w:style>
  <w:style w:type="character" w:customStyle="1" w:styleId="highlight">
    <w:name w:val="highlight"/>
    <w:qFormat/>
    <w:rsid w:val="00AE1DDE"/>
    <w:rPr>
      <w:rFonts w:cs="Times New Roman"/>
    </w:rPr>
  </w:style>
  <w:style w:type="character" w:customStyle="1" w:styleId="TitleChar4">
    <w:name w:val="Title Char4"/>
    <w:uiPriority w:val="10"/>
    <w:qFormat/>
    <w:locked/>
    <w:rsid w:val="00AE1DDE"/>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E1DDE"/>
    <w:pPr>
      <w:numPr>
        <w:numId w:val="25"/>
      </w:numPr>
    </w:pPr>
  </w:style>
  <w:style w:type="numbering" w:customStyle="1" w:styleId="StyleBulleted">
    <w:name w:val="Style Bulleted"/>
    <w:rsid w:val="00AE1DDE"/>
    <w:pPr>
      <w:numPr>
        <w:numId w:val="20"/>
      </w:numPr>
    </w:pPr>
  </w:style>
  <w:style w:type="numbering" w:customStyle="1" w:styleId="StyleBulletedSymbolsymbolLeft025Hanging0252">
    <w:name w:val="Style Bulleted Symbol (symbol) Left:  0.25&quot; Hanging:  0.25&quot;2"/>
    <w:rsid w:val="00AE1DDE"/>
    <w:pPr>
      <w:numPr>
        <w:numId w:val="26"/>
      </w:numPr>
    </w:pPr>
  </w:style>
  <w:style w:type="numbering" w:customStyle="1" w:styleId="StyleBulletedSymbolsymbolLeft025Hanging0251">
    <w:name w:val="Style Bulleted Symbol (symbol) Left:  0.25&quot; Hanging:  0.25&quot;1"/>
    <w:rsid w:val="00AE1DDE"/>
    <w:pPr>
      <w:numPr>
        <w:numId w:val="24"/>
      </w:numPr>
    </w:pPr>
  </w:style>
  <w:style w:type="paragraph" w:customStyle="1" w:styleId="onecomwebmail-onecomwebmail-msonormal">
    <w:name w:val="onecomwebmail-onecomwebmail-msonormal"/>
    <w:basedOn w:val="Normal"/>
    <w:qFormat/>
    <w:rsid w:val="00AE1DDE"/>
    <w:pPr>
      <w:overflowPunct/>
      <w:autoSpaceDE/>
      <w:autoSpaceDN/>
      <w:adjustRightInd/>
      <w:spacing w:before="100" w:beforeAutospacing="1" w:after="100" w:afterAutospacing="1"/>
      <w:textAlignment w:val="auto"/>
    </w:pPr>
    <w:rPr>
      <w:sz w:val="24"/>
      <w:szCs w:val="24"/>
      <w:lang w:val="en-US" w:eastAsia="en-US"/>
    </w:rPr>
  </w:style>
  <w:style w:type="paragraph" w:styleId="z-TopofForm">
    <w:name w:val="HTML Top of Form"/>
    <w:basedOn w:val="Normal"/>
    <w:next w:val="Normal"/>
    <w:link w:val="z-TopofFormChar"/>
    <w:hidden/>
    <w:uiPriority w:val="99"/>
    <w:rsid w:val="00AE1DDE"/>
    <w:pPr>
      <w:pBdr>
        <w:bottom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TopofFormChar1">
    <w:name w:val="z-Top of Form Char1"/>
    <w:qFormat/>
    <w:rsid w:val="00AE1DDE"/>
    <w:rPr>
      <w:rFonts w:ascii="Arial" w:hAnsi="Arial" w:cs="Arial"/>
      <w:vanish/>
      <w:sz w:val="16"/>
      <w:szCs w:val="16"/>
    </w:rPr>
  </w:style>
  <w:style w:type="paragraph" w:styleId="z-BottomofForm">
    <w:name w:val="HTML Bottom of Form"/>
    <w:basedOn w:val="Normal"/>
    <w:next w:val="Normal"/>
    <w:link w:val="z-BottomofFormChar"/>
    <w:hidden/>
    <w:uiPriority w:val="99"/>
    <w:rsid w:val="00AE1DDE"/>
    <w:pPr>
      <w:pBdr>
        <w:top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BottomofFormChar1">
    <w:name w:val="z-Bottom of Form Char1"/>
    <w:qFormat/>
    <w:rsid w:val="00AE1DDE"/>
    <w:rPr>
      <w:rFonts w:ascii="Arial" w:hAnsi="Arial" w:cs="Arial"/>
      <w:vanish/>
      <w:sz w:val="16"/>
      <w:szCs w:val="16"/>
    </w:rPr>
  </w:style>
  <w:style w:type="character" w:customStyle="1" w:styleId="DateChar1">
    <w:name w:val="Date Char1"/>
    <w:qFormat/>
    <w:rsid w:val="00AE1DDE"/>
    <w:rPr>
      <w:lang w:eastAsia="en-US"/>
    </w:rPr>
  </w:style>
  <w:style w:type="paragraph" w:styleId="Subtitle">
    <w:name w:val="Subtitle"/>
    <w:basedOn w:val="Normal"/>
    <w:next w:val="Normal"/>
    <w:link w:val="SubtitleChar"/>
    <w:uiPriority w:val="11"/>
    <w:qFormat/>
    <w:rsid w:val="00AE1DDE"/>
    <w:pPr>
      <w:numPr>
        <w:ilvl w:val="1"/>
      </w:numPr>
      <w:overflowPunct/>
      <w:autoSpaceDE/>
      <w:autoSpaceDN/>
      <w:adjustRightInd/>
      <w:spacing w:after="160"/>
      <w:textAlignment w:val="auto"/>
    </w:pPr>
    <w:rPr>
      <w:rFonts w:ascii="Calibri Light" w:hAnsi="Calibri Light"/>
      <w:b/>
      <w:i/>
      <w:iCs/>
      <w:color w:val="4472C4"/>
      <w:spacing w:val="15"/>
      <w:szCs w:val="24"/>
      <w:lang w:eastAsia="zh-CN"/>
    </w:rPr>
  </w:style>
  <w:style w:type="character" w:customStyle="1" w:styleId="SubtitleChar1">
    <w:name w:val="Subtitle Char1"/>
    <w:qFormat/>
    <w:rsid w:val="00AE1DDE"/>
    <w:rPr>
      <w:rFonts w:ascii="Calibri Light" w:eastAsia="Times New Roman" w:hAnsi="Calibri Light" w:cs="Times New Roman"/>
      <w:sz w:val="24"/>
      <w:szCs w:val="24"/>
    </w:rPr>
  </w:style>
  <w:style w:type="character" w:customStyle="1" w:styleId="BodyTextIndent3Char1">
    <w:name w:val="Body Text Indent 3 Char1"/>
    <w:qFormat/>
    <w:rsid w:val="00AE1DDE"/>
    <w:rPr>
      <w:rFonts w:ascii="Times New Roman" w:hAnsi="Times New Roman"/>
      <w:sz w:val="16"/>
      <w:szCs w:val="16"/>
      <w:lang w:val="en-GB" w:eastAsia="en-US"/>
    </w:rPr>
  </w:style>
  <w:style w:type="table" w:customStyle="1" w:styleId="112">
    <w:name w:val="网格型11"/>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qFormat/>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qFormat/>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qFormat/>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TableNormal"/>
    <w:uiPriority w:val="61"/>
    <w:qFormat/>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qFormat/>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0"/>
    <w:qFormat/>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0"/>
    <w:qFormat/>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qFormat/>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qForma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IndexHeading2">
    <w:name w:val="Index Heading2"/>
    <w:basedOn w:val="Normal"/>
    <w:next w:val="Normal"/>
    <w:qFormat/>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1">
    <w:name w:val="Dark List - Accent 61"/>
    <w:basedOn w:val="TableNormal"/>
    <w:next w:val="DarkList-Accent6"/>
    <w:uiPriority w:val="70"/>
    <w:qFormat/>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qFormat/>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qFormat/>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qFormat/>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qFormat/>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qFormat/>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qFormat/>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qFormat/>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0"/>
    <w:qFormat/>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0"/>
    <w:qFormat/>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qFormat/>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qForma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qFormat/>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3">
    <w:name w:val="Index Heading3"/>
    <w:basedOn w:val="Normal"/>
    <w:next w:val="Normal"/>
    <w:qFormat/>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2">
    <w:name w:val="Dark List - Accent 62"/>
    <w:basedOn w:val="TableNormal"/>
    <w:next w:val="DarkList-Accent6"/>
    <w:uiPriority w:val="70"/>
    <w:qFormat/>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qFormat/>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qFormat/>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qFormat/>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qFormat/>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qFormat/>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TableNormal"/>
    <w:uiPriority w:val="61"/>
    <w:qFormat/>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qFormat/>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0"/>
    <w:qFormat/>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0"/>
    <w:qFormat/>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qFormat/>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qForma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qFormat/>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4">
    <w:name w:val="Index Heading4"/>
    <w:basedOn w:val="Normal"/>
    <w:next w:val="Normal"/>
    <w:qFormat/>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3">
    <w:name w:val="Dark List - Accent 63"/>
    <w:basedOn w:val="TableNormal"/>
    <w:next w:val="DarkList-Accent6"/>
    <w:uiPriority w:val="70"/>
    <w:qFormat/>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qFormat/>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qFormat/>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E1DDE"/>
    <w:rPr>
      <w:lang w:eastAsia="zh-CN"/>
    </w:rPr>
  </w:style>
  <w:style w:type="paragraph" w:customStyle="1" w:styleId="3GPPAgreements">
    <w:name w:val="3GPP Agreements"/>
    <w:basedOn w:val="Normal"/>
    <w:link w:val="3GPPAgreementsChar"/>
    <w:qFormat/>
    <w:rsid w:val="00AE1DDE"/>
    <w:pPr>
      <w:numPr>
        <w:numId w:val="29"/>
      </w:numPr>
      <w:overflowPunct/>
      <w:autoSpaceDE/>
      <w:autoSpaceDN/>
      <w:adjustRightInd/>
      <w:spacing w:before="60" w:after="60" w:line="256" w:lineRule="auto"/>
      <w:jc w:val="both"/>
      <w:textAlignment w:val="auto"/>
    </w:pPr>
    <w:rPr>
      <w:lang w:eastAsia="zh-CN"/>
    </w:rPr>
  </w:style>
  <w:style w:type="character" w:customStyle="1" w:styleId="3GPPTextChar">
    <w:name w:val="3GPP Text Char"/>
    <w:link w:val="3GPPText"/>
    <w:qFormat/>
    <w:locked/>
    <w:rsid w:val="00AE1DDE"/>
  </w:style>
  <w:style w:type="paragraph" w:customStyle="1" w:styleId="3GPPText">
    <w:name w:val="3GPP Text"/>
    <w:basedOn w:val="Normal"/>
    <w:link w:val="3GPPTextChar"/>
    <w:qFormat/>
    <w:rsid w:val="00AE1DDE"/>
    <w:pPr>
      <w:overflowPunct/>
      <w:autoSpaceDE/>
      <w:autoSpaceDN/>
      <w:adjustRightInd/>
      <w:spacing w:before="120" w:after="160" w:line="256" w:lineRule="auto"/>
      <w:jc w:val="both"/>
      <w:textAlignment w:val="auto"/>
    </w:pPr>
  </w:style>
  <w:style w:type="table" w:customStyle="1" w:styleId="2a">
    <w:name w:val="网格型2"/>
    <w:basedOn w:val="TableNormal"/>
    <w:next w:val="TableGrid"/>
    <w:qFormat/>
    <w:rsid w:val="00AE1DD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AE1DDE"/>
    <w:pPr>
      <w:overflowPunct/>
      <w:autoSpaceDE/>
      <w:autoSpaceDN/>
      <w:adjustRightInd/>
      <w:spacing w:after="100" w:afterAutospacing="1" w:line="288" w:lineRule="auto"/>
      <w:ind w:firstLine="360"/>
      <w:jc w:val="both"/>
      <w:textAlignment w:val="auto"/>
    </w:pPr>
    <w:rPr>
      <w:rFonts w:eastAsia="Malgun Gothic" w:cs="Batang"/>
      <w:lang w:eastAsia="en-US"/>
    </w:rPr>
  </w:style>
  <w:style w:type="character" w:customStyle="1" w:styleId="0MaintextChar">
    <w:name w:val="0 Main text Char"/>
    <w:link w:val="0Maintext"/>
    <w:qFormat/>
    <w:rsid w:val="00AE1DDE"/>
    <w:rPr>
      <w:rFonts w:eastAsia="Malgun Gothic" w:cs="Batang"/>
      <w:lang w:eastAsia="en-US"/>
    </w:rPr>
  </w:style>
  <w:style w:type="character" w:customStyle="1" w:styleId="ui-provider">
    <w:name w:val="ui-provider"/>
    <w:basedOn w:val="DefaultParagraphFont"/>
    <w:qFormat/>
    <w:rsid w:val="005A74F8"/>
  </w:style>
  <w:style w:type="paragraph" w:styleId="TableofFigures">
    <w:name w:val="table of figures"/>
    <w:basedOn w:val="Normal"/>
    <w:next w:val="Normal"/>
    <w:uiPriority w:val="99"/>
    <w:unhideWhenUsed/>
    <w:qFormat/>
    <w:rsid w:val="002E22A6"/>
    <w:pPr>
      <w:ind w:left="400" w:hanging="400"/>
      <w:jc w:val="center"/>
      <w:textAlignment w:val="auto"/>
    </w:pPr>
    <w:rPr>
      <w:rFonts w:eastAsia="Malgun Gothic"/>
      <w:b/>
    </w:rPr>
  </w:style>
  <w:style w:type="character" w:customStyle="1" w:styleId="ListBulletChar">
    <w:name w:val="List Bullet Char"/>
    <w:aliases w:val="UL Char"/>
    <w:link w:val="ListBullet"/>
    <w:qFormat/>
    <w:locked/>
    <w:rsid w:val="002E22A6"/>
  </w:style>
  <w:style w:type="character" w:customStyle="1" w:styleId="ListBullet2Char">
    <w:name w:val="List Bullet 2 Char"/>
    <w:aliases w:val="lb2 Char"/>
    <w:link w:val="ListBullet2"/>
    <w:qFormat/>
    <w:locked/>
    <w:rsid w:val="002E22A6"/>
  </w:style>
  <w:style w:type="character" w:customStyle="1" w:styleId="ListBullet3Char">
    <w:name w:val="List Bullet 3 Char"/>
    <w:link w:val="ListBullet3"/>
    <w:qFormat/>
    <w:locked/>
    <w:rsid w:val="002E22A6"/>
  </w:style>
  <w:style w:type="paragraph" w:customStyle="1" w:styleId="List10">
    <w:name w:val="List1"/>
    <w:basedOn w:val="Normal"/>
    <w:uiPriority w:val="99"/>
    <w:qFormat/>
    <w:rsid w:val="002E22A6"/>
    <w:pPr>
      <w:spacing w:before="120" w:after="0" w:line="280" w:lineRule="atLeast"/>
      <w:ind w:left="360" w:hanging="360"/>
      <w:jc w:val="both"/>
      <w:textAlignment w:val="auto"/>
    </w:pPr>
    <w:rPr>
      <w:rFonts w:ascii="Bookman" w:eastAsia="MS Mincho" w:hAnsi="Bookman"/>
      <w:lang w:val="en-US"/>
    </w:rPr>
  </w:style>
  <w:style w:type="paragraph" w:customStyle="1" w:styleId="TdocText">
    <w:name w:val="Tdoc_Text"/>
    <w:basedOn w:val="Normal"/>
    <w:uiPriority w:val="99"/>
    <w:qFormat/>
    <w:rsid w:val="002E22A6"/>
    <w:pPr>
      <w:spacing w:before="120" w:after="0"/>
      <w:jc w:val="both"/>
      <w:textAlignment w:val="auto"/>
    </w:pPr>
    <w:rPr>
      <w:rFonts w:eastAsia="MS Mincho"/>
      <w:lang w:val="en-US"/>
    </w:rPr>
  </w:style>
  <w:style w:type="paragraph" w:customStyle="1" w:styleId="centered">
    <w:name w:val="centered"/>
    <w:basedOn w:val="Normal"/>
    <w:uiPriority w:val="99"/>
    <w:qFormat/>
    <w:rsid w:val="002E22A6"/>
    <w:pPr>
      <w:widowControl w:val="0"/>
      <w:spacing w:before="120" w:after="0" w:line="280" w:lineRule="atLeast"/>
      <w:jc w:val="center"/>
      <w:textAlignment w:val="auto"/>
    </w:pPr>
    <w:rPr>
      <w:rFonts w:ascii="Bookman" w:eastAsia="MS Mincho" w:hAnsi="Bookman"/>
      <w:lang w:val="en-US"/>
    </w:rPr>
  </w:style>
  <w:style w:type="paragraph" w:customStyle="1" w:styleId="37">
    <w:name w:val="吹き出し3"/>
    <w:basedOn w:val="Normal"/>
    <w:uiPriority w:val="99"/>
    <w:semiHidden/>
    <w:qFormat/>
    <w:rsid w:val="002E22A6"/>
    <w:pPr>
      <w:textAlignment w:val="auto"/>
    </w:pPr>
    <w:rPr>
      <w:rFonts w:ascii="Tahoma" w:eastAsia="MS Mincho" w:hAnsi="Tahoma" w:cs="Tahoma"/>
      <w:sz w:val="16"/>
      <w:szCs w:val="16"/>
      <w:lang w:eastAsia="ko-KR"/>
    </w:rPr>
  </w:style>
  <w:style w:type="paragraph" w:customStyle="1" w:styleId="910">
    <w:name w:val="目次 91"/>
    <w:basedOn w:val="TOC8"/>
    <w:uiPriority w:val="99"/>
    <w:qFormat/>
    <w:rsid w:val="002E22A6"/>
    <w:pPr>
      <w:ind w:left="1418" w:hanging="1418"/>
      <w:textAlignment w:val="auto"/>
    </w:pPr>
    <w:rPr>
      <w:rFonts w:eastAsia="MS Mincho"/>
    </w:rPr>
  </w:style>
  <w:style w:type="paragraph" w:customStyle="1" w:styleId="1f7">
    <w:name w:val="図表目次1"/>
    <w:basedOn w:val="Normal"/>
    <w:next w:val="Normal"/>
    <w:uiPriority w:val="99"/>
    <w:qFormat/>
    <w:rsid w:val="002E22A6"/>
    <w:pPr>
      <w:ind w:left="400" w:hanging="400"/>
      <w:jc w:val="center"/>
      <w:textAlignment w:val="auto"/>
    </w:pPr>
    <w:rPr>
      <w:rFonts w:eastAsia="MS Mincho"/>
      <w:b/>
    </w:rPr>
  </w:style>
  <w:style w:type="character" w:customStyle="1" w:styleId="H53GPPChar">
    <w:name w:val="H5 3GPP Char"/>
    <w:link w:val="H53GPP"/>
    <w:qFormat/>
    <w:locked/>
    <w:rsid w:val="002E22A6"/>
    <w:rPr>
      <w:rFonts w:ascii="Arial" w:eastAsia="SimSun" w:hAnsi="Arial" w:cs="Arial"/>
      <w:sz w:val="22"/>
      <w:szCs w:val="22"/>
    </w:rPr>
  </w:style>
  <w:style w:type="paragraph" w:customStyle="1" w:styleId="H53GPP">
    <w:name w:val="H5 3GPP"/>
    <w:basedOn w:val="Normal"/>
    <w:link w:val="H53GPPChar"/>
    <w:qFormat/>
    <w:rsid w:val="002E22A6"/>
    <w:pPr>
      <w:keepNext/>
      <w:keepLines/>
      <w:snapToGrid w:val="0"/>
      <w:spacing w:before="120"/>
      <w:ind w:left="1134" w:hanging="1134"/>
      <w:textAlignment w:val="auto"/>
      <w:outlineLvl w:val="2"/>
    </w:pPr>
    <w:rPr>
      <w:rFonts w:ascii="Arial" w:eastAsia="SimSun" w:hAnsi="Arial" w:cs="Arial"/>
      <w:sz w:val="22"/>
      <w:szCs w:val="22"/>
    </w:rPr>
  </w:style>
  <w:style w:type="paragraph" w:customStyle="1" w:styleId="TALTAL">
    <w:name w:val="TALTAL"/>
    <w:basedOn w:val="TAL"/>
    <w:uiPriority w:val="99"/>
    <w:qFormat/>
    <w:rsid w:val="002E22A6"/>
    <w:pPr>
      <w:keepNext w:val="0"/>
      <w:keepLines w:val="0"/>
      <w:textAlignment w:val="auto"/>
    </w:pPr>
    <w:rPr>
      <w:rFonts w:cs="Arial"/>
      <w:b/>
    </w:rPr>
  </w:style>
  <w:style w:type="character" w:customStyle="1" w:styleId="Heading6Char4">
    <w:name w:val="Heading 6 Char4"/>
    <w:qFormat/>
    <w:locked/>
    <w:rsid w:val="002E22A6"/>
    <w:rPr>
      <w:rFonts w:ascii="Cambria" w:eastAsia="Times New Roman" w:hAnsi="Cambria" w:cs="Times New Roman"/>
      <w:color w:val="243F60"/>
    </w:rPr>
  </w:style>
  <w:style w:type="character" w:customStyle="1" w:styleId="EditorsNoteChar4">
    <w:name w:val="Editor's Note Char4"/>
    <w:qFormat/>
    <w:rsid w:val="002E22A6"/>
    <w:rPr>
      <w:rFonts w:ascii="Times New Roman" w:eastAsia="Times New Roman" w:hAnsi="Times New Roman" w:cs="Times New Roman" w:hint="default"/>
      <w:color w:val="FF0000"/>
      <w:sz w:val="20"/>
      <w:szCs w:val="20"/>
    </w:rPr>
  </w:style>
  <w:style w:type="table" w:customStyle="1" w:styleId="1f8">
    <w:name w:val="表格格線1"/>
    <w:basedOn w:val="TableNormal"/>
    <w:qFormat/>
    <w:rsid w:val="002E22A6"/>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E22A6"/>
    <w:rPr>
      <w:rFonts w:eastAsia="MS Mincho"/>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qFormat/>
    <w:rsid w:val="002A7AD6"/>
  </w:style>
  <w:style w:type="paragraph" w:styleId="IntenseQuote">
    <w:name w:val="Intense Quote"/>
    <w:basedOn w:val="Normal"/>
    <w:next w:val="Normal"/>
    <w:link w:val="IntenseQuoteChar"/>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IntenseQuoteChar">
    <w:name w:val="Intense Quote Char"/>
    <w:link w:val="IntenseQuote"/>
    <w:uiPriority w:val="30"/>
    <w:qFormat/>
    <w:rsid w:val="0068448D"/>
    <w:rPr>
      <w:i/>
      <w:iCs/>
      <w:color w:val="5B9BD5"/>
    </w:rPr>
  </w:style>
  <w:style w:type="paragraph" w:customStyle="1" w:styleId="1f9">
    <w:name w:val="副标题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a">
    <w:name w:val="明显引用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IntenseQuote1">
    <w:name w:val="Intense Quote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11Char">
    <w:name w:val="1.1 Char"/>
    <w:link w:val="114"/>
    <w:qFormat/>
    <w:locked/>
    <w:rsid w:val="0068448D"/>
    <w:rPr>
      <w:rFonts w:ascii="Arial" w:eastAsia="MS Mincho" w:hAnsi="Arial" w:cs="Arial"/>
      <w:b/>
      <w:bCs/>
      <w:sz w:val="24"/>
      <w:szCs w:val="26"/>
    </w:rPr>
  </w:style>
  <w:style w:type="paragraph" w:customStyle="1" w:styleId="114">
    <w:name w:val="1.1"/>
    <w:basedOn w:val="Heading3"/>
    <w:link w:val="11Char"/>
    <w:qFormat/>
    <w:rsid w:val="0068448D"/>
    <w:pPr>
      <w:keepLines w:val="0"/>
      <w:tabs>
        <w:tab w:val="left" w:pos="851"/>
      </w:tabs>
      <w:spacing w:before="240" w:after="60"/>
      <w:ind w:left="900" w:hanging="900"/>
      <w:textAlignment w:val="auto"/>
    </w:pPr>
    <w:rPr>
      <w:rFonts w:eastAsia="MS Mincho" w:cs="Arial"/>
      <w:b/>
      <w:bCs/>
      <w:sz w:val="24"/>
      <w:szCs w:val="26"/>
    </w:rPr>
  </w:style>
  <w:style w:type="paragraph" w:customStyle="1" w:styleId="MediumGrid21">
    <w:name w:val="Medium Grid 21"/>
    <w:link w:val="MediumGrid2Char"/>
    <w:uiPriority w:val="1"/>
    <w:qFormat/>
    <w:rsid w:val="0068448D"/>
    <w:pPr>
      <w:overflowPunct w:val="0"/>
      <w:autoSpaceDE w:val="0"/>
      <w:autoSpaceDN w:val="0"/>
      <w:adjustRightInd w:val="0"/>
    </w:pPr>
    <w:rPr>
      <w:rFonts w:eastAsia="MS Mincho"/>
      <w:lang w:eastAsia="ja-JP"/>
    </w:rPr>
  </w:style>
  <w:style w:type="paragraph" w:customStyle="1" w:styleId="Paragraphedeliste">
    <w:name w:val="Paragraphe de liste"/>
    <w:basedOn w:val="Normal"/>
    <w:uiPriority w:val="34"/>
    <w:qFormat/>
    <w:rsid w:val="0068448D"/>
    <w:pPr>
      <w:spacing w:before="120" w:after="120"/>
      <w:ind w:left="720"/>
      <w:jc w:val="both"/>
      <w:textAlignment w:val="auto"/>
    </w:pPr>
    <w:rPr>
      <w:sz w:val="24"/>
      <w:lang w:val="fr-FR"/>
    </w:rPr>
  </w:style>
  <w:style w:type="character" w:customStyle="1" w:styleId="Header-3gppTdocChar">
    <w:name w:val="Header-3gpp Tdoc Char"/>
    <w:link w:val="Header-3gppTdoc"/>
    <w:qFormat/>
    <w:locked/>
    <w:rsid w:val="0068448D"/>
    <w:rPr>
      <w:rFonts w:ascii="Arial" w:eastAsia="MS Mincho" w:hAnsi="Arial" w:cs="Arial"/>
      <w:b/>
      <w:sz w:val="24"/>
      <w:szCs w:val="24"/>
    </w:rPr>
  </w:style>
  <w:style w:type="paragraph" w:customStyle="1" w:styleId="Header-3gppTdoc">
    <w:name w:val="Header-3gpp Tdoc"/>
    <w:basedOn w:val="Header"/>
    <w:link w:val="Header-3gppTdocChar"/>
    <w:qFormat/>
    <w:rsid w:val="0068448D"/>
    <w:pPr>
      <w:widowControl/>
      <w:tabs>
        <w:tab w:val="center" w:pos="4153"/>
        <w:tab w:val="right" w:pos="9360"/>
      </w:tabs>
      <w:overflowPunct/>
      <w:autoSpaceDE/>
      <w:adjustRightInd/>
      <w:spacing w:before="120" w:after="120"/>
      <w:jc w:val="both"/>
      <w:textAlignment w:val="auto"/>
    </w:pPr>
    <w:rPr>
      <w:rFonts w:eastAsia="MS Mincho" w:cs="Arial"/>
      <w:noProof w:val="0"/>
      <w:sz w:val="24"/>
      <w:szCs w:val="24"/>
    </w:rPr>
  </w:style>
  <w:style w:type="paragraph" w:customStyle="1" w:styleId="TB1">
    <w:name w:val="TB1"/>
    <w:basedOn w:val="Normal"/>
    <w:uiPriority w:val="99"/>
    <w:qFormat/>
    <w:rsid w:val="0068448D"/>
    <w:pPr>
      <w:keepNext/>
      <w:keepLines/>
      <w:numPr>
        <w:numId w:val="32"/>
      </w:numPr>
      <w:tabs>
        <w:tab w:val="left" w:pos="720"/>
      </w:tabs>
      <w:spacing w:after="0"/>
      <w:ind w:left="737" w:hanging="380"/>
      <w:textAlignment w:val="auto"/>
    </w:pPr>
    <w:rPr>
      <w:rFonts w:ascii="Arial" w:hAnsi="Arial"/>
      <w:sz w:val="18"/>
      <w:lang w:eastAsia="ko-KR"/>
    </w:rPr>
  </w:style>
  <w:style w:type="paragraph" w:customStyle="1" w:styleId="TB2">
    <w:name w:val="TB2"/>
    <w:basedOn w:val="Normal"/>
    <w:uiPriority w:val="99"/>
    <w:qFormat/>
    <w:rsid w:val="0068448D"/>
    <w:pPr>
      <w:keepNext/>
      <w:keepLines/>
      <w:numPr>
        <w:numId w:val="33"/>
      </w:numPr>
      <w:tabs>
        <w:tab w:val="left" w:pos="1109"/>
      </w:tabs>
      <w:spacing w:after="0"/>
      <w:ind w:left="1100" w:hanging="380"/>
      <w:textAlignment w:val="auto"/>
    </w:pPr>
    <w:rPr>
      <w:rFonts w:ascii="Arial" w:hAnsi="Arial"/>
      <w:sz w:val="18"/>
      <w:lang w:eastAsia="ko-KR"/>
    </w:rPr>
  </w:style>
  <w:style w:type="paragraph" w:customStyle="1" w:styleId="216">
    <w:name w:val="修订21"/>
    <w:uiPriority w:val="99"/>
    <w:semiHidden/>
    <w:qFormat/>
    <w:rsid w:val="0068448D"/>
    <w:pPr>
      <w:autoSpaceDN w:val="0"/>
    </w:pPr>
    <w:rPr>
      <w:rFonts w:eastAsia="Batang"/>
      <w:lang w:eastAsia="en-US"/>
    </w:rPr>
  </w:style>
  <w:style w:type="paragraph" w:customStyle="1" w:styleId="1fb">
    <w:name w:val="副標題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c">
    <w:name w:val="鮮明引文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CH">
    <w:name w:val="CH"/>
    <w:basedOn w:val="Normal"/>
    <w:qFormat/>
    <w:rsid w:val="0068448D"/>
    <w:pPr>
      <w:tabs>
        <w:tab w:val="left" w:pos="2268"/>
        <w:tab w:val="right" w:pos="7920"/>
        <w:tab w:val="right" w:pos="9639"/>
      </w:tabs>
      <w:spacing w:after="0"/>
      <w:textAlignment w:val="auto"/>
    </w:pPr>
    <w:rPr>
      <w:rFonts w:ascii="Arial" w:hAnsi="Arial" w:cs="Arial"/>
      <w:b/>
      <w:sz w:val="24"/>
    </w:rPr>
  </w:style>
  <w:style w:type="character" w:styleId="IntenseEmphasis">
    <w:name w:val="Intense Emphasis"/>
    <w:uiPriority w:val="21"/>
    <w:qFormat/>
    <w:rsid w:val="0068448D"/>
    <w:rPr>
      <w:b/>
      <w:bCs w:val="0"/>
      <w:i/>
      <w:iCs w:val="0"/>
      <w:color w:val="4F81BD"/>
    </w:rPr>
  </w:style>
  <w:style w:type="character" w:styleId="SubtleReference">
    <w:name w:val="Subtle Reference"/>
    <w:uiPriority w:val="31"/>
    <w:qFormat/>
    <w:rsid w:val="0068448D"/>
    <w:rPr>
      <w:smallCaps/>
      <w:color w:val="C0504D"/>
      <w:u w:val="single"/>
    </w:rPr>
  </w:style>
  <w:style w:type="character" w:styleId="IntenseReference">
    <w:name w:val="Intense Reference"/>
    <w:uiPriority w:val="32"/>
    <w:qFormat/>
    <w:rsid w:val="0068448D"/>
    <w:rPr>
      <w:b/>
      <w:bCs w:val="0"/>
      <w:smallCaps/>
      <w:color w:val="C0504D"/>
      <w:spacing w:val="5"/>
      <w:u w:val="single"/>
    </w:rPr>
  </w:style>
  <w:style w:type="character" w:customStyle="1" w:styleId="CharChar34">
    <w:name w:val="Char Char34"/>
    <w:qFormat/>
    <w:rsid w:val="0068448D"/>
    <w:rPr>
      <w:rFonts w:ascii="Arial" w:hAnsi="Arial" w:cs="Arial" w:hint="default"/>
      <w:sz w:val="28"/>
      <w:lang w:val="en-GB" w:eastAsia="ko-KR" w:bidi="ar-SA"/>
    </w:rPr>
  </w:style>
  <w:style w:type="character" w:customStyle="1" w:styleId="CharChar33">
    <w:name w:val="Char Char33"/>
    <w:semiHidden/>
    <w:qFormat/>
    <w:rsid w:val="0068448D"/>
    <w:rPr>
      <w:rFonts w:ascii="Arial" w:hAnsi="Arial" w:cs="Arial" w:hint="default"/>
      <w:sz w:val="28"/>
      <w:lang w:val="en-GB" w:eastAsia="ko-KR" w:bidi="ar-SA"/>
    </w:rPr>
  </w:style>
  <w:style w:type="character" w:customStyle="1" w:styleId="Char14">
    <w:name w:val="副标题 Char1"/>
    <w:qFormat/>
    <w:rsid w:val="0068448D"/>
    <w:rPr>
      <w:rFonts w:ascii="Calibri Light" w:eastAsia="SimSun" w:hAnsi="Calibri Light" w:cs="Times New Roman" w:hint="default"/>
      <w:b/>
      <w:bCs/>
      <w:kern w:val="28"/>
      <w:sz w:val="32"/>
      <w:szCs w:val="32"/>
      <w:lang w:val="en-GB" w:eastAsia="en-US"/>
    </w:rPr>
  </w:style>
  <w:style w:type="character" w:customStyle="1" w:styleId="Char15">
    <w:name w:val="明显引用 Char1"/>
    <w:uiPriority w:val="30"/>
    <w:qFormat/>
    <w:rsid w:val="0068448D"/>
    <w:rPr>
      <w:rFonts w:ascii="Times New Roman" w:hAnsi="Times New Roman" w:cs="Times New Roman" w:hint="default"/>
      <w:i/>
      <w:iCs/>
      <w:color w:val="5B9BD5"/>
      <w:lang w:val="en-GB" w:eastAsia="en-US"/>
    </w:rPr>
  </w:style>
  <w:style w:type="character" w:customStyle="1" w:styleId="SubtitleChar2">
    <w:name w:val="Subtitle Char2"/>
    <w:qFormat/>
    <w:rsid w:val="0068448D"/>
    <w:rPr>
      <w:rFonts w:ascii="Calibri" w:eastAsia="Times New Roman" w:hAnsi="Calibri" w:cs="Times New Roman" w:hint="default"/>
      <w:color w:val="5A5A5A"/>
      <w:spacing w:val="15"/>
      <w:sz w:val="22"/>
      <w:szCs w:val="22"/>
      <w:lang w:val="en-GB" w:eastAsia="en-US"/>
    </w:rPr>
  </w:style>
  <w:style w:type="character" w:customStyle="1" w:styleId="IntenseQuoteChar1">
    <w:name w:val="Intense Quote Char1"/>
    <w:uiPriority w:val="30"/>
    <w:qFormat/>
    <w:rsid w:val="0068448D"/>
    <w:rPr>
      <w:rFonts w:ascii="Times New Roman" w:hAnsi="Times New Roman" w:cs="Times New Roman" w:hint="default"/>
      <w:i/>
      <w:iCs/>
      <w:color w:val="5B9BD5"/>
      <w:lang w:val="en-GB" w:eastAsia="en-US"/>
    </w:rPr>
  </w:style>
  <w:style w:type="character" w:customStyle="1" w:styleId="NumberedListChar">
    <w:name w:val="Numbered List Char"/>
    <w:link w:val="NumberedList"/>
    <w:qFormat/>
    <w:locked/>
    <w:rsid w:val="0068448D"/>
    <w:rPr>
      <w:rFonts w:eastAsia="SimSun"/>
    </w:rPr>
  </w:style>
  <w:style w:type="character" w:customStyle="1" w:styleId="1fd">
    <w:name w:val="明显强调1"/>
    <w:uiPriority w:val="21"/>
    <w:qFormat/>
    <w:rsid w:val="0068448D"/>
    <w:rPr>
      <w:b/>
      <w:bCs/>
      <w:i/>
      <w:iCs/>
      <w:color w:val="4F81BD"/>
    </w:rPr>
  </w:style>
  <w:style w:type="character" w:customStyle="1" w:styleId="Char22">
    <w:name w:val="明显引用 Char2"/>
    <w:uiPriority w:val="30"/>
    <w:qFormat/>
    <w:rsid w:val="0068448D"/>
    <w:rPr>
      <w:rFonts w:ascii="Times New Roman" w:hAnsi="Times New Roman" w:cs="Times New Roman" w:hint="default"/>
      <w:i/>
      <w:iCs/>
      <w:color w:val="5B9BD5"/>
      <w:lang w:val="en-GB" w:eastAsia="en-US"/>
    </w:rPr>
  </w:style>
  <w:style w:type="character" w:customStyle="1" w:styleId="Char31">
    <w:name w:val="明显引用 Char3"/>
    <w:uiPriority w:val="30"/>
    <w:qFormat/>
    <w:rsid w:val="0068448D"/>
    <w:rPr>
      <w:rFonts w:ascii="Times New Roman" w:hAnsi="Times New Roman" w:cs="Times New Roman" w:hint="default"/>
      <w:i/>
      <w:iCs/>
      <w:color w:val="5B9BD5"/>
      <w:lang w:val="en-GB" w:eastAsia="en-US"/>
    </w:rPr>
  </w:style>
  <w:style w:type="character" w:customStyle="1" w:styleId="1fe">
    <w:name w:val="未处理的提及1"/>
    <w:uiPriority w:val="52"/>
    <w:qFormat/>
    <w:rsid w:val="0068448D"/>
    <w:rPr>
      <w:color w:val="605E5C"/>
      <w:shd w:val="clear" w:color="auto" w:fill="E1DFDD"/>
    </w:rPr>
  </w:style>
  <w:style w:type="character" w:customStyle="1" w:styleId="SubtitleChar3">
    <w:name w:val="Subtitle Char3"/>
    <w:qFormat/>
    <w:rsid w:val="0068448D"/>
    <w:rPr>
      <w:rFonts w:ascii="Calibri" w:eastAsia="Times New Roman" w:hAnsi="Calibri" w:cs="Times New Roman" w:hint="default"/>
      <w:color w:val="5A5A5A"/>
      <w:spacing w:val="15"/>
      <w:sz w:val="22"/>
      <w:szCs w:val="22"/>
      <w:lang w:val="en-GB" w:eastAsia="en-US"/>
    </w:rPr>
  </w:style>
  <w:style w:type="character" w:customStyle="1" w:styleId="Char23">
    <w:name w:val="副标题 Char2"/>
    <w:uiPriority w:val="11"/>
    <w:qFormat/>
    <w:rsid w:val="0068448D"/>
    <w:rPr>
      <w:rFonts w:ascii="Cambria" w:hAnsi="Cambria" w:cs="Times New Roman" w:hint="default"/>
      <w:b/>
      <w:bCs/>
      <w:kern w:val="28"/>
      <w:sz w:val="32"/>
      <w:szCs w:val="32"/>
      <w:lang w:val="en-GB" w:eastAsia="en-US"/>
    </w:rPr>
  </w:style>
  <w:style w:type="character" w:customStyle="1" w:styleId="1ff">
    <w:name w:val="副標題 字元1"/>
    <w:qFormat/>
    <w:rsid w:val="0068448D"/>
    <w:rPr>
      <w:rFonts w:ascii="Calibri" w:eastAsia="SimSun" w:hAnsi="Calibri" w:cs="Times New Roman" w:hint="default"/>
      <w:color w:val="5A5A5A"/>
      <w:spacing w:val="15"/>
      <w:sz w:val="22"/>
      <w:szCs w:val="22"/>
      <w:lang w:val="en-GB" w:eastAsia="en-US"/>
    </w:rPr>
  </w:style>
  <w:style w:type="character" w:customStyle="1" w:styleId="1ff0">
    <w:name w:val="鮮明引文 字元1"/>
    <w:uiPriority w:val="30"/>
    <w:qFormat/>
    <w:rsid w:val="0068448D"/>
    <w:rPr>
      <w:rFonts w:ascii="Times New Roman" w:hAnsi="Times New Roman" w:cs="Times New Roman" w:hint="default"/>
      <w:i/>
      <w:iCs/>
      <w:color w:val="4F81BD"/>
      <w:lang w:val="en-GB" w:eastAsia="en-US"/>
    </w:rPr>
  </w:style>
  <w:style w:type="character" w:customStyle="1" w:styleId="CharChar35">
    <w:name w:val="Char Char35"/>
    <w:qFormat/>
    <w:rsid w:val="0068448D"/>
    <w:rPr>
      <w:rFonts w:ascii="Arial" w:hAnsi="Arial" w:cs="Arial" w:hint="default"/>
      <w:sz w:val="28"/>
      <w:lang w:val="en-GB" w:eastAsia="ko-KR" w:bidi="ar-SA"/>
    </w:rPr>
  </w:style>
  <w:style w:type="character" w:customStyle="1" w:styleId="2b">
    <w:name w:val="副標題 字元2"/>
    <w:qFormat/>
    <w:rsid w:val="0068448D"/>
    <w:rPr>
      <w:rFonts w:ascii="Calibri" w:eastAsia="Times New Roman" w:hAnsi="Calibri" w:cs="Times New Roman" w:hint="default"/>
      <w:color w:val="5A5A5A"/>
      <w:spacing w:val="15"/>
      <w:sz w:val="22"/>
      <w:szCs w:val="22"/>
      <w:lang w:val="en-GB" w:eastAsia="en-US"/>
    </w:rPr>
  </w:style>
  <w:style w:type="character" w:customStyle="1" w:styleId="Char40">
    <w:name w:val="明显引用 Char4"/>
    <w:uiPriority w:val="30"/>
    <w:qFormat/>
    <w:rsid w:val="0068448D"/>
    <w:rPr>
      <w:rFonts w:ascii="Times New Roman" w:hAnsi="Times New Roman" w:cs="Times New Roman" w:hint="default"/>
      <w:i/>
      <w:iCs/>
      <w:color w:val="5B9BD5"/>
      <w:lang w:val="en-GB" w:eastAsia="en-US"/>
    </w:rPr>
  </w:style>
  <w:style w:type="character" w:customStyle="1" w:styleId="2c">
    <w:name w:val="鮮明引文 字元2"/>
    <w:uiPriority w:val="30"/>
    <w:qFormat/>
    <w:rsid w:val="0068448D"/>
    <w:rPr>
      <w:rFonts w:ascii="Times New Roman" w:hAnsi="Times New Roman" w:cs="Times New Roman" w:hint="default"/>
      <w:i/>
      <w:iCs/>
      <w:color w:val="5B9BD5"/>
      <w:lang w:val="en-GB" w:eastAsia="en-US"/>
    </w:rPr>
  </w:style>
  <w:style w:type="character" w:customStyle="1" w:styleId="115">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68448D"/>
    <w:rPr>
      <w:rFonts w:ascii="Calibri Light" w:eastAsia="Times New Roman" w:hAnsi="Calibri Light" w:cs="Times New Roman" w:hint="default"/>
      <w:color w:val="2E74B5"/>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semiHidden/>
    <w:qFormat/>
    <w:rsid w:val="0068448D"/>
    <w:rPr>
      <w:rFonts w:ascii="Calibri Light" w:eastAsia="Times New Roman" w:hAnsi="Calibri Light" w:cs="Times New Roman" w:hint="default"/>
      <w:color w:val="2E74B5"/>
      <w:sz w:val="26"/>
      <w:szCs w:val="26"/>
      <w:lang w:val="en-GB" w:eastAsia="en-US"/>
    </w:rPr>
  </w:style>
  <w:style w:type="character" w:customStyle="1" w:styleId="314">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0H 字"/>
    <w:semiHidden/>
    <w:qFormat/>
    <w:rsid w:val="0068448D"/>
    <w:rPr>
      <w:rFonts w:ascii="Calibri Light" w:eastAsia="Times New Roman" w:hAnsi="Calibri Light" w:cs="Times New Roman" w:hint="default"/>
      <w:color w:val="1F4D78"/>
      <w:sz w:val="24"/>
      <w:szCs w:val="24"/>
      <w:lang w:val="en-GB" w:eastAsia="en-US"/>
    </w:rPr>
  </w:style>
  <w:style w:type="character" w:customStyle="1" w:styleId="414">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semiHidden/>
    <w:qFormat/>
    <w:rsid w:val="0068448D"/>
    <w:rPr>
      <w:rFonts w:ascii="Calibri Light" w:eastAsia="Times New Roman" w:hAnsi="Calibri Light" w:cs="Times New Roman" w:hint="default"/>
      <w:i/>
      <w:iCs/>
      <w:color w:val="2E74B5"/>
      <w:lang w:val="en-GB" w:eastAsia="en-US"/>
    </w:rPr>
  </w:style>
  <w:style w:type="character" w:customStyle="1" w:styleId="513">
    <w:name w:val="標題 5 字元1"/>
    <w:aliases w:val="h5 字元1,Heading5 字元1,H5 字元1,Head5 字元1,M5 字元1,mh2 字元1,Module heading 2 字元1,heading 8 字元1,Numbered Sub-list 字元1,Heading 81 字元1,标题 81 字元1,Heading 811 字元1,Heading 8111 字元1"/>
    <w:semiHidden/>
    <w:qFormat/>
    <w:rsid w:val="0068448D"/>
    <w:rPr>
      <w:rFonts w:ascii="Calibri Light" w:eastAsia="Times New Roman" w:hAnsi="Calibri Light" w:cs="Times New Roman" w:hint="default"/>
      <w:color w:val="2E74B5"/>
      <w:lang w:val="en-GB" w:eastAsia="en-US"/>
    </w:rPr>
  </w:style>
  <w:style w:type="character" w:customStyle="1" w:styleId="911">
    <w:name w:val="標題 9 字元1"/>
    <w:aliases w:val="Figure Heading 字元1,FH 字元1"/>
    <w:semiHidden/>
    <w:qFormat/>
    <w:rsid w:val="0068448D"/>
    <w:rPr>
      <w:rFonts w:ascii="Calibri Light" w:eastAsia="Times New Roman" w:hAnsi="Calibri Light" w:cs="Times New Roman" w:hint="default"/>
      <w:i/>
      <w:iCs/>
      <w:color w:val="272727"/>
      <w:sz w:val="21"/>
      <w:szCs w:val="21"/>
      <w:lang w:val="en-GB" w:eastAsia="en-US"/>
    </w:rPr>
  </w:style>
  <w:style w:type="character" w:customStyle="1" w:styleId="1ff1">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qFormat/>
    <w:rsid w:val="0068448D"/>
    <w:rPr>
      <w:rFonts w:ascii="Times New Roman" w:eastAsia="SimSun" w:hAnsi="Times New Roman" w:cs="Times New Roman" w:hint="default"/>
      <w:lang w:val="en-GB" w:eastAsia="en-US"/>
    </w:rPr>
  </w:style>
  <w:style w:type="character" w:customStyle="1" w:styleId="1ff2">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uiPriority w:val="99"/>
    <w:semiHidden/>
    <w:qFormat/>
    <w:rsid w:val="0068448D"/>
    <w:rPr>
      <w:rFonts w:ascii="Times New Roman" w:eastAsia="SimSun" w:hAnsi="Times New Roman" w:cs="Times New Roman" w:hint="default"/>
      <w:lang w:val="en-GB" w:eastAsia="en-US"/>
    </w:rPr>
  </w:style>
  <w:style w:type="character" w:customStyle="1" w:styleId="1ff3">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68448D"/>
    <w:rPr>
      <w:rFonts w:ascii="Times New Roman" w:eastAsia="SimSun" w:hAnsi="Times New Roman" w:cs="Times New Roman" w:hint="default"/>
      <w:lang w:val="en-GB" w:eastAsia="en-US"/>
    </w:rPr>
  </w:style>
  <w:style w:type="character" w:customStyle="1" w:styleId="IntenseQuoteChar2">
    <w:name w:val="Intense Quote Char2"/>
    <w:uiPriority w:val="30"/>
    <w:qFormat/>
    <w:rsid w:val="0068448D"/>
    <w:rPr>
      <w:rFonts w:ascii="Times New Roman" w:hAnsi="Times New Roman" w:cs="Times New Roman" w:hint="default"/>
      <w:i/>
      <w:iCs/>
      <w:color w:val="5B9BD5"/>
      <w:lang w:val="en-GB" w:eastAsia="en-US"/>
    </w:rPr>
  </w:style>
  <w:style w:type="table" w:customStyle="1" w:styleId="Tabellengitternetz11">
    <w:name w:val="Tabellengitternetz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 Grid2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0">
    <w:name w:val="Table Grid310"/>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0">
    <w:name w:val="Table Grid410"/>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0">
    <w:name w:val="Table Grid4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qFormat/>
    <w:rsid w:val="008F3B53"/>
    <w:rPr>
      <w:rFonts w:ascii="Arial" w:hAnsi="Arial"/>
      <w:lang w:val="en-GB" w:eastAsia="en-US"/>
    </w:rPr>
  </w:style>
  <w:style w:type="character" w:customStyle="1" w:styleId="Heading7Char6">
    <w:name w:val="Heading 7 Char6"/>
    <w:aliases w:val="L7 Char3,Header 7 Char3"/>
    <w:uiPriority w:val="9"/>
    <w:qFormat/>
    <w:rsid w:val="008F3B53"/>
    <w:rPr>
      <w:rFonts w:ascii="Arial" w:hAnsi="Arial"/>
      <w:lang w:val="en-GB" w:eastAsia="en-US"/>
    </w:rPr>
  </w:style>
  <w:style w:type="character" w:customStyle="1" w:styleId="Heading9Char5">
    <w:name w:val="Heading 9 Char5"/>
    <w:aliases w:val="Figure Heading Char4,FH Char4,appendix Char1"/>
    <w:qFormat/>
    <w:rsid w:val="008F3B53"/>
    <w:rPr>
      <w:rFonts w:ascii="Arial" w:hAnsi="Arial"/>
      <w:sz w:val="36"/>
      <w:lang w:val="en-GB" w:eastAsia="en-US"/>
    </w:rPr>
  </w:style>
  <w:style w:type="character" w:customStyle="1" w:styleId="FooterChar6">
    <w:name w:val="Footer Char6"/>
    <w:aliases w:val="footer odd Char5,footer Char5,fo Char5,pie de página Char5"/>
    <w:uiPriority w:val="99"/>
    <w:qFormat/>
    <w:rsid w:val="008F3B53"/>
    <w:rPr>
      <w:rFonts w:ascii="Arial" w:hAnsi="Arial"/>
      <w:b/>
      <w:i/>
      <w:noProof/>
      <w:sz w:val="18"/>
      <w:lang w:val="en-GB" w:eastAsia="en-US"/>
    </w:rPr>
  </w:style>
  <w:style w:type="character" w:customStyle="1" w:styleId="ListChar8">
    <w:name w:val="List Char8"/>
    <w:qFormat/>
    <w:rsid w:val="008F3B53"/>
    <w:rPr>
      <w:rFonts w:ascii="Times New Roman" w:hAnsi="Times New Roman"/>
      <w:lang w:val="en-GB" w:eastAsia="en-US"/>
    </w:rPr>
  </w:style>
  <w:style w:type="character" w:customStyle="1" w:styleId="aff2">
    <w:name w:val="正文文本缩进 字符"/>
    <w:basedOn w:val="DefaultParagraphFont"/>
    <w:uiPriority w:val="99"/>
    <w:qFormat/>
    <w:rsid w:val="008F3B53"/>
    <w:rPr>
      <w:rFonts w:ascii="Times New Roman" w:hAnsi="Times New Roman"/>
      <w:lang w:val="en-GB" w:eastAsia="en-US"/>
    </w:rPr>
  </w:style>
  <w:style w:type="character" w:customStyle="1" w:styleId="aff3">
    <w:name w:val="纯文本 字符"/>
    <w:basedOn w:val="DefaultParagraphFont"/>
    <w:uiPriority w:val="99"/>
    <w:qFormat/>
    <w:rsid w:val="008F3B53"/>
    <w:rPr>
      <w:rFonts w:asciiTheme="minorEastAsia" w:eastAsiaTheme="minorEastAsia" w:hAnsi="Courier New" w:cs="Courier New"/>
      <w:lang w:val="en-GB" w:eastAsia="en-US"/>
    </w:rPr>
  </w:style>
  <w:style w:type="character" w:customStyle="1" w:styleId="PlainTextChar8">
    <w:name w:val="Plain Text Char8"/>
    <w:qFormat/>
    <w:rsid w:val="008F3B53"/>
    <w:rPr>
      <w:rFonts w:ascii="Courier New" w:eastAsia="PMingLiU" w:hAnsi="Courier New"/>
      <w:kern w:val="2"/>
      <w:sz w:val="24"/>
      <w:szCs w:val="22"/>
      <w:lang w:val="nb-NO" w:eastAsia="zh-TW"/>
    </w:rPr>
  </w:style>
  <w:style w:type="character" w:customStyle="1" w:styleId="2d">
    <w:name w:val="正文文本 2 字符"/>
    <w:basedOn w:val="DefaultParagraphFont"/>
    <w:uiPriority w:val="99"/>
    <w:qFormat/>
    <w:rsid w:val="008F3B53"/>
    <w:rPr>
      <w:rFonts w:ascii="Times New Roman" w:hAnsi="Times New Roman"/>
      <w:lang w:val="en-GB" w:eastAsia="en-US"/>
    </w:rPr>
  </w:style>
  <w:style w:type="character" w:customStyle="1" w:styleId="BodyText2Char8">
    <w:name w:val="Body Text 2 Char8"/>
    <w:qFormat/>
    <w:rsid w:val="008F3B53"/>
    <w:rPr>
      <w:rFonts w:ascii="Times New Roman" w:hAnsi="Times New Roman"/>
      <w:i/>
      <w:lang w:val="en-GB" w:eastAsia="en-US"/>
    </w:rPr>
  </w:style>
  <w:style w:type="character" w:customStyle="1" w:styleId="aff4">
    <w:name w:val="尾注文本 字符"/>
    <w:basedOn w:val="DefaultParagraphFont"/>
    <w:uiPriority w:val="99"/>
    <w:qFormat/>
    <w:rsid w:val="008F3B53"/>
    <w:rPr>
      <w:rFonts w:ascii="Times New Roman" w:hAnsi="Times New Roman"/>
      <w:lang w:val="en-GB" w:eastAsia="en-US"/>
    </w:rPr>
  </w:style>
  <w:style w:type="character" w:customStyle="1" w:styleId="aff5">
    <w:name w:val="日期 字符"/>
    <w:basedOn w:val="DefaultParagraphFont"/>
    <w:uiPriority w:val="99"/>
    <w:qFormat/>
    <w:rsid w:val="008F3B53"/>
    <w:rPr>
      <w:rFonts w:ascii="Times New Roman" w:hAnsi="Times New Roman"/>
      <w:lang w:val="en-GB" w:eastAsia="en-US"/>
    </w:rPr>
  </w:style>
  <w:style w:type="paragraph" w:customStyle="1" w:styleId="Es">
    <w:name w:val="Es"/>
    <w:basedOn w:val="B1"/>
    <w:uiPriority w:val="99"/>
    <w:qFormat/>
    <w:rsid w:val="008F3B53"/>
    <w:rPr>
      <w:rFonts w:eastAsia="SimSun" w:cs="v4.2.0"/>
      <w:lang w:eastAsia="zh-CN"/>
    </w:rPr>
  </w:style>
  <w:style w:type="paragraph" w:customStyle="1" w:styleId="2e">
    <w:name w:val="変更箇所2"/>
    <w:hidden/>
    <w:uiPriority w:val="99"/>
    <w:semiHidden/>
    <w:qFormat/>
    <w:rsid w:val="008F3B53"/>
    <w:rPr>
      <w:rFonts w:eastAsia="MS Mincho"/>
      <w:lang w:eastAsia="en-US"/>
    </w:rPr>
  </w:style>
  <w:style w:type="character" w:customStyle="1" w:styleId="aff6">
    <w:name w:val="副标题 字符"/>
    <w:basedOn w:val="DefaultParagraphFont"/>
    <w:uiPriority w:val="11"/>
    <w:qFormat/>
    <w:rsid w:val="008F3B53"/>
    <w:rPr>
      <w:rFonts w:asciiTheme="minorHAnsi" w:eastAsiaTheme="minorEastAsia" w:hAnsiTheme="minorHAnsi" w:cstheme="minorBidi"/>
      <w:b/>
      <w:bCs/>
      <w:kern w:val="28"/>
      <w:sz w:val="32"/>
      <w:szCs w:val="32"/>
      <w:lang w:val="en-GB" w:eastAsia="en-US"/>
    </w:rPr>
  </w:style>
  <w:style w:type="paragraph" w:styleId="Quote">
    <w:name w:val="Quote"/>
    <w:basedOn w:val="Normal"/>
    <w:next w:val="Normal"/>
    <w:link w:val="QuoteChar"/>
    <w:uiPriority w:val="29"/>
    <w:qFormat/>
    <w:rsid w:val="008F3B53"/>
    <w:pPr>
      <w:overflowPunct/>
      <w:autoSpaceDE/>
      <w:autoSpaceDN/>
      <w:adjustRightInd/>
      <w:jc w:val="both"/>
      <w:textAlignment w:val="auto"/>
    </w:pPr>
    <w:rPr>
      <w:rFonts w:ascii="Arial" w:eastAsia="PMingLiU" w:hAnsi="Arial"/>
      <w:i/>
      <w:iCs/>
      <w:lang w:eastAsia="en-US"/>
    </w:rPr>
  </w:style>
  <w:style w:type="character" w:customStyle="1" w:styleId="QuoteChar">
    <w:name w:val="Quote Char"/>
    <w:basedOn w:val="DefaultParagraphFont"/>
    <w:link w:val="Quote"/>
    <w:uiPriority w:val="29"/>
    <w:qFormat/>
    <w:rsid w:val="008F3B53"/>
    <w:rPr>
      <w:rFonts w:ascii="Arial" w:eastAsia="PMingLiU" w:hAnsi="Arial"/>
      <w:i/>
      <w:iCs/>
      <w:lang w:eastAsia="en-US"/>
    </w:rPr>
  </w:style>
  <w:style w:type="character" w:styleId="BookTitle">
    <w:name w:val="Book Title"/>
    <w:uiPriority w:val="33"/>
    <w:qFormat/>
    <w:rsid w:val="008F3B53"/>
    <w:rPr>
      <w:b/>
      <w:bCs/>
      <w:smallCaps/>
      <w:spacing w:val="5"/>
    </w:rPr>
  </w:style>
  <w:style w:type="character" w:customStyle="1" w:styleId="List1Char">
    <w:name w:val="List 1 Char"/>
    <w:link w:val="List1"/>
    <w:qFormat/>
    <w:rsid w:val="008F3B53"/>
    <w:rPr>
      <w:rFonts w:ascii="Arial" w:eastAsia="MS Mincho" w:hAnsi="Arial"/>
      <w:szCs w:val="22"/>
    </w:rPr>
  </w:style>
  <w:style w:type="paragraph" w:customStyle="1" w:styleId="Highlight0">
    <w:name w:val="Highlight"/>
    <w:basedOn w:val="Normal"/>
    <w:uiPriority w:val="99"/>
    <w:qFormat/>
    <w:rsid w:val="008F3B53"/>
    <w:rPr>
      <w:rFonts w:eastAsia="SimSun"/>
      <w:color w:val="E36C0A"/>
      <w:lang w:eastAsia="en-US"/>
    </w:rPr>
  </w:style>
  <w:style w:type="paragraph" w:customStyle="1" w:styleId="Numbered1">
    <w:name w:val="Numbered 1"/>
    <w:basedOn w:val="Normal"/>
    <w:uiPriority w:val="99"/>
    <w:qFormat/>
    <w:rsid w:val="008F3B53"/>
    <w:pPr>
      <w:numPr>
        <w:numId w:val="34"/>
      </w:numPr>
      <w:spacing w:before="60"/>
    </w:pPr>
    <w:rPr>
      <w:rFonts w:eastAsia="SimSun"/>
      <w:lang w:eastAsia="en-US"/>
    </w:rPr>
  </w:style>
  <w:style w:type="paragraph" w:customStyle="1" w:styleId="StyleHeading5Firstline0cm">
    <w:name w:val="Style Heading 5 + First line:  0 cm"/>
    <w:basedOn w:val="Heading5"/>
    <w:uiPriority w:val="99"/>
    <w:qFormat/>
    <w:rsid w:val="008F3B5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F3B53"/>
    <w:pPr>
      <w:spacing w:before="40"/>
    </w:pPr>
    <w:rPr>
      <w:rFonts w:eastAsia="SimSun"/>
      <w:sz w:val="16"/>
      <w:szCs w:val="16"/>
      <w:lang w:eastAsia="zh-CN"/>
    </w:rPr>
  </w:style>
  <w:style w:type="character" w:customStyle="1" w:styleId="GlossaryChar">
    <w:name w:val="Glossary Char"/>
    <w:link w:val="Glossary"/>
    <w:uiPriority w:val="99"/>
    <w:rsid w:val="008F3B53"/>
    <w:rPr>
      <w:rFonts w:eastAsia="SimSun"/>
      <w:sz w:val="16"/>
      <w:szCs w:val="16"/>
      <w:lang w:eastAsia="zh-CN"/>
    </w:rPr>
  </w:style>
  <w:style w:type="paragraph" w:customStyle="1" w:styleId="3a">
    <w:name w:val="変更箇所3"/>
    <w:hidden/>
    <w:uiPriority w:val="99"/>
    <w:semiHidden/>
    <w:qFormat/>
    <w:rsid w:val="008F3B53"/>
    <w:rPr>
      <w:rFonts w:eastAsia="MS Mincho"/>
      <w:lang w:eastAsia="en-US"/>
    </w:rPr>
  </w:style>
  <w:style w:type="character" w:customStyle="1" w:styleId="MediumGrid2Char">
    <w:name w:val="Medium Grid 2 Char"/>
    <w:link w:val="MediumGrid21"/>
    <w:uiPriority w:val="1"/>
    <w:qFormat/>
    <w:rsid w:val="008F3B53"/>
    <w:rPr>
      <w:rFonts w:eastAsia="MS Mincho"/>
      <w:lang w:eastAsia="ja-JP"/>
    </w:rPr>
  </w:style>
  <w:style w:type="character" w:customStyle="1" w:styleId="ColorfulGrid-Accent1Char">
    <w:name w:val="Colorful Grid - Accent 1 Char"/>
    <w:link w:val="ColorfulGrid-Accent1"/>
    <w:uiPriority w:val="29"/>
    <w:qFormat/>
    <w:rsid w:val="008F3B53"/>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qFormat/>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qFormat/>
    <w:rsid w:val="008F3B53"/>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qFormat/>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1">
    <w:name w:val="Grid Table 1 Light1"/>
    <w:uiPriority w:val="33"/>
    <w:qFormat/>
    <w:rsid w:val="008F3B53"/>
    <w:rPr>
      <w:b/>
      <w:bCs/>
      <w:smallCaps/>
      <w:spacing w:val="5"/>
    </w:rPr>
  </w:style>
  <w:style w:type="paragraph" w:customStyle="1" w:styleId="GridTable31">
    <w:name w:val="Grid Table 31"/>
    <w:basedOn w:val="Heading1"/>
    <w:next w:val="Normal"/>
    <w:uiPriority w:val="39"/>
    <w:unhideWhenUsed/>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31">
    <w:name w:val="深色列表 - 着色 31"/>
    <w:hidden/>
    <w:uiPriority w:val="99"/>
    <w:semiHidden/>
    <w:qFormat/>
    <w:rsid w:val="008F3B53"/>
    <w:rPr>
      <w:rFonts w:eastAsia="MS Mincho"/>
      <w:lang w:eastAsia="en-US"/>
    </w:rPr>
  </w:style>
  <w:style w:type="paragraph" w:customStyle="1" w:styleId="LightGrid-Accent31">
    <w:name w:val="Light Grid - Accent 31"/>
    <w:basedOn w:val="Normal"/>
    <w:uiPriority w:val="99"/>
    <w:qFormat/>
    <w:rsid w:val="008F3B53"/>
    <w:pPr>
      <w:ind w:left="720"/>
      <w:contextualSpacing/>
    </w:pPr>
    <w:rPr>
      <w:rFonts w:eastAsia="SimSun"/>
      <w:lang w:eastAsia="en-US"/>
    </w:rPr>
  </w:style>
  <w:style w:type="paragraph" w:customStyle="1" w:styleId="LightList-Accent31">
    <w:name w:val="Light List - Accent 31"/>
    <w:uiPriority w:val="99"/>
    <w:semiHidden/>
    <w:qFormat/>
    <w:rsid w:val="008F3B53"/>
    <w:rPr>
      <w:rFonts w:eastAsia="Batang"/>
      <w:lang w:eastAsia="en-US"/>
    </w:rPr>
  </w:style>
  <w:style w:type="paragraph" w:customStyle="1" w:styleId="1218">
    <w:name w:val="表 (青) 121"/>
    <w:hidden/>
    <w:uiPriority w:val="71"/>
    <w:qFormat/>
    <w:rsid w:val="008F3B53"/>
    <w:rPr>
      <w:rFonts w:eastAsia="SimSun"/>
      <w:lang w:eastAsia="en-US"/>
    </w:rPr>
  </w:style>
  <w:style w:type="character" w:customStyle="1" w:styleId="EquationChar">
    <w:name w:val="Equation Char"/>
    <w:link w:val="Equation"/>
    <w:qFormat/>
    <w:rsid w:val="008F3B53"/>
    <w:rPr>
      <w:rFonts w:ascii="Arial" w:eastAsia="SimSun" w:hAnsi="Arial"/>
      <w:sz w:val="22"/>
      <w:lang w:val="en-US" w:eastAsia="zh-CN"/>
    </w:rPr>
  </w:style>
  <w:style w:type="paragraph" w:customStyle="1" w:styleId="-11">
    <w:name w:val="彩色底纹 - 着色 11"/>
    <w:hidden/>
    <w:uiPriority w:val="99"/>
    <w:semiHidden/>
    <w:qFormat/>
    <w:rsid w:val="008F3B53"/>
    <w:rPr>
      <w:rFonts w:eastAsia="SimSun"/>
      <w:lang w:eastAsia="en-US"/>
    </w:rPr>
  </w:style>
  <w:style w:type="paragraph" w:customStyle="1" w:styleId="GridTable35">
    <w:name w:val="Grid Table 35"/>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2">
    <w:name w:val="Grid Table 32"/>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GridTable1Light5">
    <w:name w:val="Grid Table 1 Light5"/>
    <w:uiPriority w:val="33"/>
    <w:qFormat/>
    <w:rsid w:val="008F3B53"/>
    <w:rPr>
      <w:b/>
      <w:bCs/>
      <w:smallCaps/>
      <w:spacing w:val="5"/>
    </w:rPr>
  </w:style>
  <w:style w:type="character" w:customStyle="1" w:styleId="GridTable1Light2">
    <w:name w:val="Grid Table 1 Light2"/>
    <w:uiPriority w:val="33"/>
    <w:qFormat/>
    <w:rsid w:val="008F3B53"/>
    <w:rPr>
      <w:b/>
      <w:bCs/>
      <w:smallCaps/>
      <w:spacing w:val="5"/>
    </w:rPr>
  </w:style>
  <w:style w:type="character" w:customStyle="1" w:styleId="GridTable1Light3">
    <w:name w:val="Grid Table 1 Light3"/>
    <w:uiPriority w:val="33"/>
    <w:qFormat/>
    <w:rsid w:val="008F3B53"/>
    <w:rPr>
      <w:b/>
      <w:bCs/>
      <w:smallCaps/>
      <w:spacing w:val="5"/>
    </w:rPr>
  </w:style>
  <w:style w:type="table" w:customStyle="1" w:styleId="LightShading-Accent21">
    <w:name w:val="Light Shading - Accent 21"/>
    <w:basedOn w:val="TableNormal"/>
    <w:uiPriority w:val="30"/>
    <w:qFormat/>
    <w:rsid w:val="008F3B5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4">
    <w:name w:val="Grid Table 1 Light4"/>
    <w:uiPriority w:val="33"/>
    <w:qFormat/>
    <w:rsid w:val="008F3B53"/>
    <w:rPr>
      <w:b/>
      <w:bCs/>
      <w:smallCaps/>
      <w:spacing w:val="5"/>
    </w:rPr>
  </w:style>
  <w:style w:type="paragraph" w:customStyle="1" w:styleId="GridTable34">
    <w:name w:val="Grid Table 34"/>
    <w:basedOn w:val="Heading1"/>
    <w:next w:val="Normal"/>
    <w:uiPriority w:val="39"/>
    <w:unhideWhenUsed/>
    <w:qFormat/>
    <w:rsid w:val="008F3B5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55">
    <w:name w:val="変更箇所5"/>
    <w:hidden/>
    <w:uiPriority w:val="99"/>
    <w:semiHidden/>
    <w:qFormat/>
    <w:rsid w:val="008F3B53"/>
    <w:rPr>
      <w:rFonts w:eastAsia="MS Mincho"/>
      <w:lang w:eastAsia="en-US"/>
    </w:rPr>
  </w:style>
  <w:style w:type="paragraph" w:customStyle="1" w:styleId="90">
    <w:name w:val="修订9"/>
    <w:hidden/>
    <w:uiPriority w:val="99"/>
    <w:semiHidden/>
    <w:qFormat/>
    <w:rsid w:val="008F3B53"/>
    <w:rPr>
      <w:rFonts w:eastAsia="Batang"/>
      <w:lang w:eastAsia="en-US"/>
    </w:rPr>
  </w:style>
  <w:style w:type="paragraph" w:customStyle="1" w:styleId="tah00">
    <w:name w:val="tah0"/>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uiPriority w:val="99"/>
    <w:semiHidden/>
    <w:qFormat/>
    <w:rsid w:val="008F3B53"/>
    <w:rPr>
      <w:rFonts w:eastAsia="Batang"/>
      <w:lang w:eastAsia="en-US"/>
    </w:rPr>
  </w:style>
  <w:style w:type="table" w:customStyle="1" w:styleId="LightShading-Accent22">
    <w:name w:val="Light Shading - Accent 22"/>
    <w:basedOn w:val="TableNormal"/>
    <w:next w:val="LightShading-Accent2"/>
    <w:uiPriority w:val="30"/>
    <w:unhideWhenUsed/>
    <w:qFormat/>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StyleFPArialLatin9ptCentrGauche5cmDroite50">
    <w:name w:val="Style FP + Arial (Latin) 9 pt Centré Gauche? :  5 cm Droite :  5.."/>
    <w:basedOn w:val="FP"/>
    <w:uiPriority w:val="99"/>
    <w:qFormat/>
    <w:rsid w:val="008F3B53"/>
    <w:pPr>
      <w:spacing w:after="20"/>
      <w:ind w:left="2835" w:right="2835"/>
      <w:jc w:val="center"/>
    </w:pPr>
    <w:rPr>
      <w:rFonts w:ascii="Arial" w:eastAsia="SimSun" w:hAnsi="Arial" w:cs="Arial"/>
      <w:sz w:val="18"/>
      <w:lang w:eastAsia="zh-CN"/>
    </w:rPr>
  </w:style>
  <w:style w:type="paragraph" w:customStyle="1" w:styleId="64">
    <w:name w:val="変更箇所6"/>
    <w:hidden/>
    <w:semiHidden/>
    <w:qFormat/>
    <w:rsid w:val="008F3B53"/>
    <w:rPr>
      <w:rFonts w:eastAsia="MS Mincho"/>
      <w:lang w:eastAsia="en-US"/>
    </w:rPr>
  </w:style>
  <w:style w:type="character" w:customStyle="1" w:styleId="MediumShading1-Accent1Char">
    <w:name w:val="Medium Shading 1 - Accent 1 Char"/>
    <w:link w:val="MediumShading1-Accent1"/>
    <w:uiPriority w:val="1"/>
    <w:rsid w:val="008F3B53"/>
    <w:rPr>
      <w:rFonts w:ascii="Arial" w:eastAsia="PMingLiU" w:hAnsi="Arial"/>
      <w:lang w:val="x-none" w:eastAsia="x-none"/>
    </w:rPr>
  </w:style>
  <w:style w:type="table" w:styleId="MediumShading1-Accent1">
    <w:name w:val="Medium Shading 1 Accent 1"/>
    <w:basedOn w:val="TableNormal"/>
    <w:link w:val="MediumShading1-Accent1Char"/>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Grid2-Accent2Char">
    <w:name w:val="Medium Grid 2 - Accent 2 Char"/>
    <w:link w:val="MediumGrid2-Accent2"/>
    <w:uiPriority w:val="29"/>
    <w:rsid w:val="008F3B53"/>
    <w:rPr>
      <w:rFonts w:ascii="Arial" w:eastAsia="PMingLiU" w:hAnsi="Arial"/>
      <w:i/>
      <w:iCs/>
      <w:color w:val="000000"/>
      <w:lang w:val="en-GB" w:eastAsia="en-GB"/>
    </w:rPr>
  </w:style>
  <w:style w:type="table" w:styleId="MediumGrid2-Accent2">
    <w:name w:val="Medium Grid 2 Accent 2"/>
    <w:basedOn w:val="TableNormal"/>
    <w:link w:val="MediumGrid2-Accent2Char"/>
    <w:uiPriority w:val="29"/>
    <w:qFormat/>
    <w:rsid w:val="008F3B5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3-Accent2Char">
    <w:name w:val="Medium Grid 3 - Accent 2 Char"/>
    <w:link w:val="MediumGrid3-Accent2"/>
    <w:uiPriority w:val="30"/>
    <w:qFormat/>
    <w:rsid w:val="008F3B53"/>
    <w:rPr>
      <w:rFonts w:ascii="Arial" w:eastAsia="PMingLiU" w:hAnsi="Arial"/>
      <w:b/>
      <w:bCs/>
      <w:i/>
      <w:iCs/>
      <w:color w:val="4F81BD"/>
      <w:lang w:val="en-GB" w:eastAsia="en-GB"/>
    </w:rPr>
  </w:style>
  <w:style w:type="table" w:styleId="MediumGrid3-Accent2">
    <w:name w:val="Medium Grid 3 Accent 2"/>
    <w:basedOn w:val="TableNormal"/>
    <w:link w:val="MediumGrid3-Accent2Char"/>
    <w:uiPriority w:val="30"/>
    <w:qFormat/>
    <w:rsid w:val="008F3B5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Shading1-Accent3">
    <w:name w:val="Medium Shading 1 Accent 3"/>
    <w:basedOn w:val="TableNormal"/>
    <w:uiPriority w:val="29"/>
    <w:unhideWhenUsed/>
    <w:qFormat/>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1-Accent11">
    <w:name w:val="Medium Shading 1 - Accent 11"/>
    <w:basedOn w:val="TableNormal"/>
    <w:uiPriority w:val="1"/>
    <w:qFormat/>
    <w:rsid w:val="008F3B5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8F3B53"/>
    <w:pPr>
      <w:autoSpaceDN w:val="0"/>
    </w:pPr>
    <w:rPr>
      <w:rFonts w:eastAsia="SimSun"/>
      <w:lang w:eastAsia="en-US"/>
    </w:rPr>
  </w:style>
  <w:style w:type="paragraph" w:customStyle="1" w:styleId="LightList-Accent52">
    <w:name w:val="Light List - Accent 52"/>
    <w:basedOn w:val="Normal"/>
    <w:uiPriority w:val="34"/>
    <w:qFormat/>
    <w:rsid w:val="008F3B53"/>
    <w:pPr>
      <w:ind w:left="720"/>
      <w:textAlignment w:val="auto"/>
    </w:pPr>
    <w:rPr>
      <w:rFonts w:eastAsia="DengXian"/>
      <w:lang w:eastAsia="zh-CN"/>
    </w:rPr>
  </w:style>
  <w:style w:type="paragraph" w:customStyle="1" w:styleId="MediumList1-Accent42">
    <w:name w:val="Medium List 1 - Accent 42"/>
    <w:uiPriority w:val="99"/>
    <w:semiHidden/>
    <w:qFormat/>
    <w:rsid w:val="008F3B53"/>
    <w:pPr>
      <w:autoSpaceDN w:val="0"/>
    </w:pPr>
    <w:rPr>
      <w:rFonts w:eastAsia="SimSun"/>
      <w:lang w:eastAsia="en-US"/>
    </w:rPr>
  </w:style>
  <w:style w:type="paragraph" w:customStyle="1" w:styleId="LightList-Accent33">
    <w:name w:val="Light List - Accent 33"/>
    <w:uiPriority w:val="99"/>
    <w:semiHidden/>
    <w:qFormat/>
    <w:rsid w:val="008F3B53"/>
    <w:pPr>
      <w:autoSpaceDN w:val="0"/>
    </w:pPr>
    <w:rPr>
      <w:rFonts w:eastAsia="SimSun"/>
      <w:lang w:eastAsia="en-US"/>
    </w:rPr>
  </w:style>
  <w:style w:type="paragraph" w:customStyle="1" w:styleId="LightShading-Accent51">
    <w:name w:val="Light Shading - Accent 51"/>
    <w:uiPriority w:val="99"/>
    <w:semiHidden/>
    <w:qFormat/>
    <w:rsid w:val="008F3B53"/>
    <w:pPr>
      <w:autoSpaceDN w:val="0"/>
    </w:pPr>
    <w:rPr>
      <w:rFonts w:eastAsia="SimSun"/>
      <w:lang w:eastAsia="en-US"/>
    </w:rPr>
  </w:style>
  <w:style w:type="paragraph" w:customStyle="1" w:styleId="LightList-Accent51">
    <w:name w:val="Light List - Accent 51"/>
    <w:basedOn w:val="Normal"/>
    <w:uiPriority w:val="34"/>
    <w:qFormat/>
    <w:rsid w:val="008F3B53"/>
    <w:pPr>
      <w:ind w:left="720"/>
      <w:textAlignment w:val="auto"/>
    </w:pPr>
    <w:rPr>
      <w:rFonts w:eastAsia="DengXian"/>
      <w:lang w:eastAsia="zh-CN"/>
    </w:rPr>
  </w:style>
  <w:style w:type="paragraph" w:customStyle="1" w:styleId="MediumList1-Accent41">
    <w:name w:val="Medium List 1 - Accent 41"/>
    <w:uiPriority w:val="99"/>
    <w:semiHidden/>
    <w:qFormat/>
    <w:rsid w:val="008F3B53"/>
    <w:pPr>
      <w:autoSpaceDN w:val="0"/>
    </w:pPr>
    <w:rPr>
      <w:rFonts w:eastAsia="SimSun"/>
      <w:lang w:eastAsia="en-US"/>
    </w:rPr>
  </w:style>
  <w:style w:type="paragraph" w:customStyle="1" w:styleId="LightList-Accent32">
    <w:name w:val="Light List - Accent 32"/>
    <w:uiPriority w:val="99"/>
    <w:semiHidden/>
    <w:qFormat/>
    <w:rsid w:val="008F3B53"/>
    <w:pPr>
      <w:autoSpaceDN w:val="0"/>
    </w:pPr>
    <w:rPr>
      <w:rFonts w:eastAsia="SimSun"/>
      <w:lang w:eastAsia="en-US"/>
    </w:rPr>
  </w:style>
  <w:style w:type="paragraph" w:customStyle="1" w:styleId="ColorfulShading-Accent11">
    <w:name w:val="Colorful Shading - Accent 11"/>
    <w:uiPriority w:val="99"/>
    <w:qFormat/>
    <w:rsid w:val="008F3B53"/>
    <w:pPr>
      <w:autoSpaceDN w:val="0"/>
    </w:pPr>
    <w:rPr>
      <w:rFonts w:eastAsia="SimSun"/>
      <w:lang w:eastAsia="en-US"/>
    </w:rPr>
  </w:style>
  <w:style w:type="table" w:customStyle="1" w:styleId="LightShading-Accent211">
    <w:name w:val="Light Shading - Accent 211"/>
    <w:basedOn w:val="TableNormal"/>
    <w:next w:val="LightShading-Accent2"/>
    <w:uiPriority w:val="30"/>
    <w:unhideWhenUsed/>
    <w:qFormat/>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a">
    <w:name w:val="修订11"/>
    <w:hidden/>
    <w:uiPriority w:val="99"/>
    <w:semiHidden/>
    <w:qFormat/>
    <w:rsid w:val="008F3B53"/>
    <w:rPr>
      <w:rFonts w:eastAsia="Batang"/>
      <w:lang w:eastAsia="en-US"/>
    </w:rPr>
  </w:style>
  <w:style w:type="paragraph" w:customStyle="1" w:styleId="LightShading-Accent53">
    <w:name w:val="Light Shading - Accent 53"/>
    <w:hidden/>
    <w:uiPriority w:val="99"/>
    <w:semiHidden/>
    <w:qFormat/>
    <w:rsid w:val="008F3B53"/>
    <w:rPr>
      <w:rFonts w:eastAsia="SimSun"/>
      <w:lang w:eastAsia="en-US"/>
    </w:rPr>
  </w:style>
  <w:style w:type="paragraph" w:customStyle="1" w:styleId="LightList-Accent53">
    <w:name w:val="Light List - Accent 53"/>
    <w:basedOn w:val="Normal"/>
    <w:uiPriority w:val="34"/>
    <w:qFormat/>
    <w:rsid w:val="008F3B53"/>
    <w:pPr>
      <w:ind w:left="720"/>
    </w:pPr>
    <w:rPr>
      <w:rFonts w:eastAsia="DengXian"/>
      <w:lang w:eastAsia="zh-CN"/>
    </w:rPr>
  </w:style>
  <w:style w:type="paragraph" w:customStyle="1" w:styleId="MediumList1-Accent43">
    <w:name w:val="Medium List 1 - Accent 43"/>
    <w:hidden/>
    <w:uiPriority w:val="99"/>
    <w:semiHidden/>
    <w:qFormat/>
    <w:rsid w:val="008F3B53"/>
    <w:rPr>
      <w:rFonts w:eastAsia="SimSun"/>
      <w:lang w:eastAsia="en-US"/>
    </w:rPr>
  </w:style>
  <w:style w:type="paragraph" w:customStyle="1" w:styleId="LightList-Accent34">
    <w:name w:val="Light List - Accent 34"/>
    <w:hidden/>
    <w:uiPriority w:val="99"/>
    <w:semiHidden/>
    <w:qFormat/>
    <w:rsid w:val="008F3B53"/>
    <w:rPr>
      <w:rFonts w:eastAsia="SimSun"/>
      <w:lang w:eastAsia="en-US"/>
    </w:rPr>
  </w:style>
  <w:style w:type="paragraph" w:customStyle="1" w:styleId="ColorfulShading-Accent13">
    <w:name w:val="Colorful Shading - Accent 13"/>
    <w:hidden/>
    <w:uiPriority w:val="99"/>
    <w:unhideWhenUsed/>
    <w:qFormat/>
    <w:rsid w:val="008F3B53"/>
    <w:rPr>
      <w:rFonts w:eastAsia="SimSun"/>
      <w:lang w:eastAsia="en-US"/>
    </w:rPr>
  </w:style>
  <w:style w:type="character" w:customStyle="1" w:styleId="MediumGrid2Char1">
    <w:name w:val="Medium Grid 2 Char1"/>
    <w:link w:val="MediumGrid2"/>
    <w:uiPriority w:val="1"/>
    <w:qFormat/>
    <w:rsid w:val="008F3B53"/>
    <w:rPr>
      <w:rFonts w:ascii="Arial" w:eastAsia="PMingLiU" w:hAnsi="Arial"/>
      <w:lang w:val="x-none" w:eastAsia="x-none"/>
    </w:rPr>
  </w:style>
  <w:style w:type="table" w:styleId="MediumGrid2">
    <w:name w:val="Medium Grid 2"/>
    <w:basedOn w:val="TableNormal"/>
    <w:link w:val="MediumGrid2Char1"/>
    <w:uiPriority w:val="1"/>
    <w:unhideWhenUsed/>
    <w:qFormat/>
    <w:rsid w:val="008F3B5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ghtShading-Accent2Char1">
    <w:name w:val="Light Shading - Accent 2 Char1"/>
    <w:uiPriority w:val="30"/>
    <w:qFormat/>
    <w:rsid w:val="008F3B53"/>
    <w:rPr>
      <w:rFonts w:ascii="Arial" w:eastAsia="PMingLiU" w:hAnsi="Arial"/>
      <w:b/>
      <w:bCs/>
      <w:i/>
      <w:iCs/>
      <w:color w:val="4F81BD"/>
      <w:lang w:val="en-GB" w:eastAsia="en-GB"/>
    </w:rPr>
  </w:style>
  <w:style w:type="table" w:styleId="MediumGrid2-Accent1">
    <w:name w:val="Medium Grid 2 Accent 1"/>
    <w:basedOn w:val="TableNormal"/>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12a">
    <w:name w:val="修订12"/>
    <w:hidden/>
    <w:uiPriority w:val="99"/>
    <w:semiHidden/>
    <w:qFormat/>
    <w:rsid w:val="008F3B53"/>
    <w:rPr>
      <w:rFonts w:eastAsia="Batang"/>
      <w:lang w:eastAsia="en-US"/>
    </w:rPr>
  </w:style>
  <w:style w:type="character" w:customStyle="1" w:styleId="MediumGrid2Char2">
    <w:name w:val="Medium Grid 2 Char2"/>
    <w:uiPriority w:val="1"/>
    <w:locked/>
    <w:rsid w:val="008F3B53"/>
    <w:rPr>
      <w:rFonts w:ascii="Arial" w:eastAsia="PMingLiU" w:hAnsi="Arial" w:cs="Arial"/>
      <w:lang w:val="x-none" w:eastAsia="x-none"/>
    </w:rPr>
  </w:style>
  <w:style w:type="character" w:customStyle="1" w:styleId="LightShading-Accent2Char2">
    <w:name w:val="Light Shading - Accent 2 Char2"/>
    <w:uiPriority w:val="30"/>
    <w:qFormat/>
    <w:rsid w:val="008F3B53"/>
    <w:rPr>
      <w:rFonts w:ascii="Arial" w:eastAsia="PMingLiU" w:hAnsi="Arial"/>
      <w:b/>
      <w:bCs/>
      <w:i/>
      <w:iCs/>
      <w:color w:val="4F81BD"/>
      <w:lang w:val="en-GB" w:eastAsia="en-GB"/>
    </w:rPr>
  </w:style>
  <w:style w:type="character" w:customStyle="1" w:styleId="MediumGrid11">
    <w:name w:val="Medium Grid 11"/>
    <w:uiPriority w:val="99"/>
    <w:rsid w:val="008F3B53"/>
    <w:rPr>
      <w:color w:val="808080"/>
    </w:rPr>
  </w:style>
  <w:style w:type="table" w:styleId="MediumGrid1-Accent2">
    <w:name w:val="Medium Grid 1 Accent 2"/>
    <w:basedOn w:val="TableNormal"/>
    <w:uiPriority w:val="34"/>
    <w:unhideWhenUsed/>
    <w:qFormat/>
    <w:rsid w:val="008F3B5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F3B5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qFormat/>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qFormat/>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EnvelopeReturn">
    <w:name w:val="envelope return"/>
    <w:basedOn w:val="Normal"/>
    <w:unhideWhenUsed/>
    <w:qFormat/>
    <w:rsid w:val="008F3B53"/>
    <w:pPr>
      <w:textAlignment w:val="auto"/>
    </w:pPr>
    <w:rPr>
      <w:rFonts w:ascii="Arial" w:eastAsia="SimSun" w:hAnsi="Arial" w:cs="Arial"/>
      <w:lang w:eastAsia="en-US"/>
    </w:rPr>
  </w:style>
  <w:style w:type="paragraph" w:customStyle="1" w:styleId="StyleFPArialLatin9ptCentrGauche5cmDroite51">
    <w:name w:val="Style FP + Arial (Latin) 9 pt Centré Gauche?? :  5 cm Droite :  5."/>
    <w:basedOn w:val="FP"/>
    <w:uiPriority w:val="99"/>
    <w:qFormat/>
    <w:rsid w:val="008F3B53"/>
    <w:pPr>
      <w:spacing w:after="20"/>
      <w:ind w:left="2835" w:right="2835"/>
      <w:jc w:val="center"/>
      <w:textAlignment w:val="auto"/>
    </w:pPr>
    <w:rPr>
      <w:rFonts w:ascii="Arial" w:eastAsia="SimSun" w:hAnsi="Arial" w:cs="Arial"/>
      <w:sz w:val="18"/>
      <w:lang w:eastAsia="zh-CN"/>
    </w:rPr>
  </w:style>
  <w:style w:type="paragraph" w:customStyle="1" w:styleId="InsideAddress">
    <w:name w:val="Inside Address"/>
    <w:basedOn w:val="Normal"/>
    <w:qFormat/>
    <w:rsid w:val="008F3B53"/>
    <w:pPr>
      <w:spacing w:after="0" w:line="220" w:lineRule="atLeast"/>
      <w:textAlignment w:val="auto"/>
    </w:pPr>
    <w:rPr>
      <w:rFonts w:ascii="Arial" w:eastAsia="SimSun" w:hAnsi="Arial" w:cs="Arial"/>
      <w:spacing w:val="-5"/>
      <w:lang w:eastAsia="zh-CN"/>
    </w:rPr>
  </w:style>
  <w:style w:type="paragraph" w:customStyle="1" w:styleId="H9">
    <w:name w:val="H9"/>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Formatvorlage">
    <w:name w:val="Formatvorlage"/>
    <w:qFormat/>
    <w:rsid w:val="008F3B53"/>
    <w:pPr>
      <w:autoSpaceDN w:val="0"/>
      <w:snapToGrid w:val="0"/>
    </w:pPr>
    <w:rPr>
      <w:rFonts w:eastAsia="SimSun"/>
      <w:b/>
      <w:spacing w:val="-1"/>
      <w:kern w:val="3276"/>
      <w:position w:val="-1"/>
      <w:sz w:val="24"/>
      <w:lang w:val="en-US" w:eastAsia="de-DE"/>
    </w:rPr>
  </w:style>
  <w:style w:type="paragraph" w:customStyle="1" w:styleId="Caption4">
    <w:name w:val="Caption4"/>
    <w:basedOn w:val="Normal"/>
    <w:next w:val="Normal"/>
    <w:uiPriority w:val="99"/>
    <w:rsid w:val="008F3B53"/>
    <w:pPr>
      <w:spacing w:before="120" w:after="120"/>
      <w:textAlignment w:val="auto"/>
    </w:pPr>
    <w:rPr>
      <w:rFonts w:eastAsia="MS Mincho"/>
      <w:b/>
      <w:lang w:eastAsia="zh-CN"/>
    </w:rPr>
  </w:style>
  <w:style w:type="character" w:styleId="HTMLCite">
    <w:name w:val="HTML Cite"/>
    <w:unhideWhenUsed/>
    <w:qFormat/>
    <w:rsid w:val="008F3B53"/>
    <w:rPr>
      <w:i w:val="0"/>
      <w:iCs w:val="0"/>
      <w:color w:val="008000"/>
    </w:rPr>
  </w:style>
  <w:style w:type="character" w:customStyle="1" w:styleId="HTML0">
    <w:name w:val="HTML 预设格式 字符"/>
    <w:basedOn w:val="DefaultParagraphFont"/>
    <w:qFormat/>
    <w:rsid w:val="008F3B53"/>
    <w:rPr>
      <w:rFonts w:ascii="Courier New" w:hAnsi="Courier New" w:cs="Courier New"/>
      <w:lang w:val="en-GB" w:eastAsia="en-US"/>
    </w:rPr>
  </w:style>
  <w:style w:type="character" w:customStyle="1" w:styleId="HTMLPreformattedChar6">
    <w:name w:val="HTML Preformatted Char6"/>
    <w:basedOn w:val="DefaultParagraphFont"/>
    <w:qFormat/>
    <w:rsid w:val="008F3B53"/>
    <w:rPr>
      <w:rFonts w:ascii="Courier New" w:eastAsia="MS Mincho" w:hAnsi="Courier New"/>
      <w:lang w:val="en-GB" w:eastAsia="x-none"/>
    </w:rPr>
  </w:style>
  <w:style w:type="character" w:customStyle="1" w:styleId="CaptionChar7">
    <w:name w:val="Caption Char7"/>
    <w:aliases w:val="cap Char11,cap Char Char11,Caption Char Char7,Caption Char1 Char Char10,cap Char Char1 Char10,Caption Char Char1 Char Char10,cap Char2 Char Char6,Ca Char6,Caption Char C... Char6,cap1 Char4,cap2 Char4,cap11 Char4,Légende-figure Char5"/>
    <w:qFormat/>
    <w:locked/>
    <w:rsid w:val="008F3B53"/>
    <w:rPr>
      <w:rFonts w:ascii="SimSun" w:hAnsi="SimSun"/>
      <w:b/>
      <w:bCs/>
      <w:lang w:eastAsia="en-US"/>
    </w:rPr>
  </w:style>
  <w:style w:type="character" w:customStyle="1" w:styleId="aff7">
    <w:name w:val="标题 字符"/>
    <w:aliases w:val="Heading 31 字符"/>
    <w:basedOn w:val="DefaultParagraphFont"/>
    <w:qFormat/>
    <w:rsid w:val="008F3B53"/>
    <w:rPr>
      <w:rFonts w:asciiTheme="majorHAnsi" w:eastAsiaTheme="majorEastAsia" w:hAnsiTheme="majorHAnsi" w:cstheme="majorBidi"/>
      <w:b/>
      <w:bCs/>
      <w:sz w:val="32"/>
      <w:szCs w:val="32"/>
      <w:lang w:val="en-GB" w:eastAsia="en-US"/>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qFormat/>
    <w:rsid w:val="008F3B53"/>
    <w:rPr>
      <w:rFonts w:ascii="Times New Roman" w:hAnsi="Times New Roman"/>
      <w:lang w:val="en-GB"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8F3B53"/>
    <w:rPr>
      <w:rFonts w:eastAsia="Times New Roman"/>
      <w:color w:val="000000"/>
      <w:lang w:eastAsia="ja-JP"/>
    </w:rPr>
  </w:style>
  <w:style w:type="character" w:customStyle="1" w:styleId="aff9">
    <w:name w:val="注释标题 字符"/>
    <w:basedOn w:val="DefaultParagraphFont"/>
    <w:uiPriority w:val="99"/>
    <w:qFormat/>
    <w:rsid w:val="008F3B53"/>
    <w:rPr>
      <w:rFonts w:ascii="Times New Roman" w:hAnsi="Times New Roman"/>
      <w:lang w:val="en-GB" w:eastAsia="en-US"/>
    </w:rPr>
  </w:style>
  <w:style w:type="character" w:customStyle="1" w:styleId="NoteHeadingChar6">
    <w:name w:val="Note Heading Char6"/>
    <w:basedOn w:val="DefaultParagraphFont"/>
    <w:qFormat/>
    <w:rsid w:val="008F3B53"/>
    <w:rPr>
      <w:rFonts w:ascii="Times New Roman" w:eastAsia="MS Mincho" w:hAnsi="Times New Roman"/>
      <w:lang w:val="en-GB" w:eastAsia="en-US"/>
    </w:rPr>
  </w:style>
  <w:style w:type="character" w:customStyle="1" w:styleId="3b">
    <w:name w:val="正文文本 3 字符"/>
    <w:basedOn w:val="DefaultParagraphFont"/>
    <w:uiPriority w:val="99"/>
    <w:qFormat/>
    <w:rsid w:val="008F3B53"/>
    <w:rPr>
      <w:rFonts w:ascii="Times New Roman" w:hAnsi="Times New Roman"/>
      <w:sz w:val="16"/>
      <w:szCs w:val="16"/>
      <w:lang w:val="en-GB" w:eastAsia="en-US"/>
    </w:rPr>
  </w:style>
  <w:style w:type="character" w:customStyle="1" w:styleId="BodyText3Char8">
    <w:name w:val="Body Text 3 Char8"/>
    <w:basedOn w:val="DefaultParagraphFont"/>
    <w:qFormat/>
    <w:rsid w:val="008F3B53"/>
    <w:rPr>
      <w:rFonts w:ascii="Times New Roman" w:eastAsia="Osaka" w:hAnsi="Times New Roman"/>
      <w:lang w:val="en-GB" w:eastAsia="en-US"/>
    </w:rPr>
  </w:style>
  <w:style w:type="character" w:customStyle="1" w:styleId="2f">
    <w:name w:val="正文文本缩进 2 字符"/>
    <w:basedOn w:val="DefaultParagraphFont"/>
    <w:uiPriority w:val="99"/>
    <w:qFormat/>
    <w:rsid w:val="008F3B53"/>
    <w:rPr>
      <w:rFonts w:ascii="Times New Roman" w:hAnsi="Times New Roman"/>
      <w:lang w:val="en-GB" w:eastAsia="en-US"/>
    </w:rPr>
  </w:style>
  <w:style w:type="character" w:customStyle="1" w:styleId="BodyTextIndent2Char8">
    <w:name w:val="Body Text Indent 2 Char8"/>
    <w:basedOn w:val="DefaultParagraphFont"/>
    <w:qFormat/>
    <w:rsid w:val="008F3B53"/>
    <w:rPr>
      <w:rFonts w:ascii="Times New Roman" w:eastAsia="MS Mincho" w:hAnsi="Times New Roman"/>
      <w:lang w:val="en-GB" w:eastAsia="en-US"/>
    </w:rPr>
  </w:style>
  <w:style w:type="character" w:customStyle="1" w:styleId="B1Car">
    <w:name w:val="B1+ Car"/>
    <w:link w:val="B11"/>
    <w:uiPriority w:val="99"/>
    <w:qFormat/>
    <w:locked/>
    <w:rsid w:val="008F3B53"/>
    <w:rPr>
      <w:rFonts w:eastAsia="SimSun"/>
    </w:rPr>
  </w:style>
  <w:style w:type="character" w:customStyle="1" w:styleId="MTDisplayEquationZchn">
    <w:name w:val="MTDisplayEquation Zchn"/>
    <w:locked/>
    <w:rsid w:val="008F3B53"/>
    <w:rPr>
      <w:lang w:eastAsia="ja-JP"/>
    </w:rPr>
  </w:style>
  <w:style w:type="character" w:customStyle="1" w:styleId="11BodyTextChar">
    <w:name w:val="11 BodyText Char"/>
    <w:link w:val="11BodyText"/>
    <w:qFormat/>
    <w:locked/>
    <w:rsid w:val="008F3B53"/>
    <w:rPr>
      <w:rFonts w:ascii="Arial" w:eastAsia="SimSun" w:hAnsi="Arial"/>
      <w:lang w:val="en-US"/>
    </w:rPr>
  </w:style>
  <w:style w:type="paragraph" w:customStyle="1" w:styleId="Objetducommentaire">
    <w:name w:val="Objet du commentaire"/>
    <w:basedOn w:val="CommentText"/>
    <w:next w:val="CommentText"/>
    <w:uiPriority w:val="99"/>
    <w:semiHidden/>
    <w:qFormat/>
    <w:rsid w:val="008F3B53"/>
    <w:pPr>
      <w:autoSpaceDN w:val="0"/>
    </w:pPr>
    <w:rPr>
      <w:rFonts w:eastAsia="PMingLiU"/>
      <w:b/>
      <w:bCs/>
      <w:lang w:eastAsia="x-none"/>
    </w:rPr>
  </w:style>
  <w:style w:type="paragraph" w:customStyle="1" w:styleId="Textedebulles">
    <w:name w:val="Texte de bulles"/>
    <w:basedOn w:val="Normal"/>
    <w:uiPriority w:val="99"/>
    <w:semiHidden/>
    <w:qFormat/>
    <w:rsid w:val="008F3B53"/>
    <w:pPr>
      <w:overflowPunct/>
      <w:autoSpaceDE/>
      <w:adjustRightInd/>
      <w:textAlignment w:val="auto"/>
    </w:pPr>
    <w:rPr>
      <w:rFonts w:ascii="Tahoma" w:eastAsia="PMingLiU" w:hAnsi="Tahoma" w:cs="Tahoma"/>
      <w:sz w:val="16"/>
      <w:szCs w:val="16"/>
      <w:lang w:eastAsia="en-US"/>
    </w:rPr>
  </w:style>
  <w:style w:type="paragraph" w:customStyle="1" w:styleId="Arial1">
    <w:name w:val="正文 + Arial"/>
    <w:aliases w:val="8 磅,加粗,段后: 0 磅"/>
    <w:basedOn w:val="TAL"/>
    <w:uiPriority w:val="99"/>
    <w:qFormat/>
    <w:rsid w:val="008F3B53"/>
    <w:pPr>
      <w:overflowPunct/>
      <w:autoSpaceDE/>
      <w:adjustRightInd/>
      <w:textAlignment w:val="auto"/>
    </w:pPr>
    <w:rPr>
      <w:rFonts w:eastAsia="SimSun" w:cs="Arial"/>
      <w:sz w:val="16"/>
      <w:szCs w:val="16"/>
      <w:lang w:eastAsia="x-none"/>
    </w:rPr>
  </w:style>
  <w:style w:type="paragraph" w:customStyle="1" w:styleId="xl22">
    <w:name w:val="xl22"/>
    <w:basedOn w:val="Normal"/>
    <w:uiPriority w:val="99"/>
    <w:qFormat/>
    <w:rsid w:val="008F3B53"/>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3">
    <w:name w:val="xl23"/>
    <w:basedOn w:val="Normal"/>
    <w:uiPriority w:val="99"/>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5">
    <w:name w:val="xl25"/>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6">
    <w:name w:val="xl26"/>
    <w:basedOn w:val="Normal"/>
    <w:uiPriority w:val="99"/>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7">
    <w:name w:val="xl27"/>
    <w:basedOn w:val="Normal"/>
    <w:uiPriority w:val="99"/>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8">
    <w:name w:val="xl28"/>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9">
    <w:name w:val="xl29"/>
    <w:basedOn w:val="Normal"/>
    <w:uiPriority w:val="99"/>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0">
    <w:name w:val="xl30"/>
    <w:basedOn w:val="Normal"/>
    <w:uiPriority w:val="99"/>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1">
    <w:name w:val="xl31"/>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2">
    <w:name w:val="xl32"/>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2f0">
    <w:name w:val="无间隔2"/>
    <w:uiPriority w:val="99"/>
    <w:qFormat/>
    <w:rsid w:val="008F3B53"/>
    <w:pPr>
      <w:autoSpaceDN w:val="0"/>
    </w:pPr>
    <w:rPr>
      <w:rFonts w:eastAsia="SimSun"/>
      <w:lang w:eastAsia="en-US"/>
    </w:rPr>
  </w:style>
  <w:style w:type="paragraph" w:customStyle="1" w:styleId="TableContent-Bulleted">
    <w:name w:val="Table Content - Bulleted"/>
    <w:basedOn w:val="Normal"/>
    <w:uiPriority w:val="99"/>
    <w:qFormat/>
    <w:rsid w:val="008F3B53"/>
    <w:pPr>
      <w:tabs>
        <w:tab w:val="num" w:pos="460"/>
      </w:tabs>
      <w:ind w:left="412" w:hanging="312"/>
      <w:textAlignment w:val="auto"/>
    </w:pPr>
    <w:rPr>
      <w:rFonts w:eastAsia="SimSun"/>
      <w:lang w:eastAsia="en-US"/>
    </w:rPr>
  </w:style>
  <w:style w:type="paragraph" w:customStyle="1" w:styleId="Tadc">
    <w:name w:val="Tadc"/>
    <w:basedOn w:val="Normal"/>
    <w:uiPriority w:val="99"/>
    <w:qFormat/>
    <w:rsid w:val="008F3B53"/>
    <w:pPr>
      <w:textAlignment w:val="auto"/>
    </w:pPr>
    <w:rPr>
      <w:rFonts w:eastAsia="SimSun" w:cs="v4.2.0"/>
      <w:lang w:eastAsia="en-US"/>
    </w:rPr>
  </w:style>
  <w:style w:type="paragraph" w:customStyle="1" w:styleId="Atl">
    <w:name w:val="Atl"/>
    <w:basedOn w:val="Normal"/>
    <w:uiPriority w:val="99"/>
    <w:qFormat/>
    <w:rsid w:val="008F3B53"/>
    <w:pPr>
      <w:textAlignment w:val="auto"/>
    </w:pPr>
    <w:rPr>
      <w:rFonts w:eastAsia="SimSun" w:cs="v4.2.0"/>
      <w:lang w:eastAsia="en-US"/>
    </w:rPr>
  </w:style>
  <w:style w:type="paragraph" w:customStyle="1" w:styleId="TTH">
    <w:name w:val="TTH"/>
    <w:basedOn w:val="Normal"/>
    <w:uiPriority w:val="99"/>
    <w:qFormat/>
    <w:rsid w:val="008F3B53"/>
    <w:pPr>
      <w:jc w:val="center"/>
      <w:textAlignment w:val="auto"/>
    </w:pPr>
    <w:rPr>
      <w:rFonts w:ascii="Arial" w:eastAsia="SimSun" w:hAnsi="Arial" w:cs="Arial"/>
      <w:b/>
      <w:lang w:eastAsia="zh-CN"/>
    </w:rPr>
  </w:style>
  <w:style w:type="paragraph" w:customStyle="1" w:styleId="standard">
    <w:name w:val="standard"/>
    <w:uiPriority w:val="99"/>
    <w:qFormat/>
    <w:rsid w:val="008F3B53"/>
    <w:pPr>
      <w:tabs>
        <w:tab w:val="left" w:pos="426"/>
        <w:tab w:val="num" w:pos="1191"/>
      </w:tabs>
      <w:autoSpaceDN w:val="0"/>
    </w:pPr>
    <w:rPr>
      <w:rFonts w:eastAsia="SimSun"/>
      <w:lang w:eastAsia="zh-CN"/>
    </w:rPr>
  </w:style>
  <w:style w:type="paragraph" w:customStyle="1" w:styleId="Headernonumber">
    <w:name w:val="Header_nonumber"/>
    <w:basedOn w:val="Heading1"/>
    <w:uiPriority w:val="99"/>
    <w:qFormat/>
    <w:rsid w:val="008F3B53"/>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9">
    <w:name w:val="21"/>
    <w:basedOn w:val="Normal"/>
    <w:uiPriority w:val="99"/>
    <w:qFormat/>
    <w:rsid w:val="008F3B53"/>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8F3B53"/>
    <w:rPr>
      <w:rFonts w:ascii="SimSun" w:hAnsi="SimSun"/>
      <w:spacing w:val="-4"/>
      <w:kern w:val="2"/>
      <w:sz w:val="21"/>
      <w:szCs w:val="21"/>
      <w:lang w:val="x-none" w:eastAsia="zh-CN"/>
    </w:rPr>
  </w:style>
  <w:style w:type="paragraph" w:customStyle="1" w:styleId="TableDescription">
    <w:name w:val="Table Description"/>
    <w:basedOn w:val="Normal"/>
    <w:next w:val="Normal"/>
    <w:link w:val="TableDescriptionChar"/>
    <w:qFormat/>
    <w:rsid w:val="008F3B53"/>
    <w:pPr>
      <w:keepNext/>
      <w:topLinePunct/>
      <w:snapToGrid w:val="0"/>
      <w:spacing w:before="320" w:after="80" w:line="240" w:lineRule="atLeast"/>
      <w:textAlignment w:val="auto"/>
      <w:outlineLvl w:val="7"/>
    </w:pPr>
    <w:rPr>
      <w:rFonts w:ascii="SimSun" w:hAnsi="SimSun"/>
      <w:spacing w:val="-4"/>
      <w:kern w:val="2"/>
      <w:sz w:val="21"/>
      <w:szCs w:val="21"/>
      <w:lang w:val="x-none" w:eastAsia="zh-CN"/>
    </w:rPr>
  </w:style>
  <w:style w:type="paragraph" w:customStyle="1" w:styleId="Heading3Specs">
    <w:name w:val="Heading 3 Specs"/>
    <w:basedOn w:val="Heading3"/>
    <w:uiPriority w:val="99"/>
    <w:qFormat/>
    <w:rsid w:val="008F3B53"/>
    <w:pPr>
      <w:spacing w:before="200" w:after="0"/>
      <w:ind w:left="0" w:firstLine="0"/>
      <w:textAlignment w:val="auto"/>
    </w:pPr>
    <w:rPr>
      <w:rFonts w:eastAsia="SimSun" w:cs="Arial"/>
      <w:bCs/>
      <w:lang w:eastAsia="en-US"/>
    </w:rPr>
  </w:style>
  <w:style w:type="paragraph" w:customStyle="1" w:styleId="Heading4specs">
    <w:name w:val="Heading4 specs"/>
    <w:basedOn w:val="Heading3Specs"/>
    <w:uiPriority w:val="99"/>
    <w:qFormat/>
    <w:rsid w:val="008F3B53"/>
    <w:rPr>
      <w:sz w:val="24"/>
    </w:rPr>
  </w:style>
  <w:style w:type="paragraph" w:customStyle="1" w:styleId="221">
    <w:name w:val="本文 22"/>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2a">
    <w:name w:val="本文 32"/>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4a">
    <w:name w:val="吹き出し4"/>
    <w:basedOn w:val="Normal"/>
    <w:uiPriority w:val="99"/>
    <w:qFormat/>
    <w:rsid w:val="008F3B53"/>
    <w:pPr>
      <w:textAlignment w:val="auto"/>
    </w:pPr>
    <w:rPr>
      <w:rFonts w:ascii="Tahoma" w:eastAsia="MS Mincho" w:hAnsi="Tahoma" w:cs="Tahoma"/>
      <w:sz w:val="16"/>
      <w:szCs w:val="16"/>
      <w:lang w:eastAsia="en-US"/>
    </w:rPr>
  </w:style>
  <w:style w:type="paragraph" w:customStyle="1" w:styleId="2f1">
    <w:name w:val="図表番号2"/>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f2">
    <w:name w:val="段落番号2"/>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2">
    <w:name w:val="段落番号 22"/>
    <w:basedOn w:val="2f2"/>
    <w:uiPriority w:val="99"/>
    <w:qFormat/>
    <w:rsid w:val="008F3B53"/>
    <w:pPr>
      <w:ind w:left="851" w:hanging="284"/>
    </w:pPr>
  </w:style>
  <w:style w:type="paragraph" w:customStyle="1" w:styleId="2f3">
    <w:name w:val="箇条書き2"/>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3">
    <w:name w:val="箇条書き 22"/>
    <w:basedOn w:val="2f3"/>
    <w:uiPriority w:val="99"/>
    <w:qFormat/>
    <w:rsid w:val="008F3B53"/>
    <w:pPr>
      <w:tabs>
        <w:tab w:val="clear" w:pos="644"/>
        <w:tab w:val="num" w:pos="1494"/>
      </w:tabs>
      <w:ind w:left="851" w:hanging="284"/>
    </w:pPr>
  </w:style>
  <w:style w:type="paragraph" w:customStyle="1" w:styleId="32b">
    <w:name w:val="箇条書き 32"/>
    <w:basedOn w:val="223"/>
    <w:uiPriority w:val="99"/>
    <w:qFormat/>
    <w:rsid w:val="008F3B53"/>
    <w:pPr>
      <w:ind w:left="1135"/>
    </w:pPr>
  </w:style>
  <w:style w:type="paragraph" w:customStyle="1" w:styleId="224">
    <w:name w:val="一覧 22"/>
    <w:basedOn w:val="List"/>
    <w:uiPriority w:val="99"/>
    <w:qFormat/>
    <w:rsid w:val="008F3B53"/>
    <w:pPr>
      <w:suppressAutoHyphens/>
      <w:overflowPunct/>
      <w:autoSpaceDE/>
      <w:adjustRightInd/>
      <w:ind w:left="851"/>
      <w:textAlignment w:val="auto"/>
    </w:pPr>
    <w:rPr>
      <w:rFonts w:eastAsia="MS Mincho" w:cs="CG Times (WN)"/>
      <w:lang w:eastAsia="ar-SA"/>
    </w:rPr>
  </w:style>
  <w:style w:type="paragraph" w:customStyle="1" w:styleId="32c">
    <w:name w:val="一覧 32"/>
    <w:basedOn w:val="224"/>
    <w:uiPriority w:val="99"/>
    <w:qFormat/>
    <w:rsid w:val="008F3B53"/>
    <w:pPr>
      <w:ind w:left="1135"/>
    </w:pPr>
  </w:style>
  <w:style w:type="paragraph" w:customStyle="1" w:styleId="42a">
    <w:name w:val="一覧 42"/>
    <w:basedOn w:val="32c"/>
    <w:uiPriority w:val="99"/>
    <w:qFormat/>
    <w:rsid w:val="008F3B53"/>
    <w:pPr>
      <w:ind w:left="1418"/>
    </w:pPr>
  </w:style>
  <w:style w:type="paragraph" w:customStyle="1" w:styleId="521">
    <w:name w:val="一覧 52"/>
    <w:basedOn w:val="42a"/>
    <w:uiPriority w:val="99"/>
    <w:qFormat/>
    <w:rsid w:val="008F3B53"/>
    <w:pPr>
      <w:ind w:left="1702"/>
    </w:pPr>
  </w:style>
  <w:style w:type="paragraph" w:customStyle="1" w:styleId="42b">
    <w:name w:val="箇条書き 42"/>
    <w:basedOn w:val="32b"/>
    <w:uiPriority w:val="99"/>
    <w:qFormat/>
    <w:rsid w:val="008F3B53"/>
    <w:pPr>
      <w:ind w:left="1418"/>
    </w:pPr>
  </w:style>
  <w:style w:type="paragraph" w:customStyle="1" w:styleId="522">
    <w:name w:val="箇条書き 52"/>
    <w:basedOn w:val="42b"/>
    <w:uiPriority w:val="99"/>
    <w:qFormat/>
    <w:rsid w:val="008F3B53"/>
    <w:pPr>
      <w:ind w:left="1702"/>
    </w:pPr>
  </w:style>
  <w:style w:type="paragraph" w:customStyle="1" w:styleId="2f4">
    <w:name w:val="コメント文字列2"/>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2f5">
    <w:name w:val="コメント内容2"/>
    <w:basedOn w:val="2f4"/>
    <w:next w:val="2f4"/>
    <w:uiPriority w:val="99"/>
    <w:qFormat/>
    <w:rsid w:val="008F3B53"/>
    <w:rPr>
      <w:b/>
      <w:bCs/>
    </w:rPr>
  </w:style>
  <w:style w:type="paragraph" w:customStyle="1" w:styleId="2f6">
    <w:name w:val="見出しマップ2"/>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7">
    <w:name w:val="書式なし2"/>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25">
    <w:name w:val="本文インデント 22"/>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2f8">
    <w:name w:val="標準インデント2"/>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2f9">
    <w:name w:val="記2"/>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2">
    <w:name w:val="HTML 書式付き2"/>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3c">
    <w:name w:val="无间隔3"/>
    <w:uiPriority w:val="99"/>
    <w:qFormat/>
    <w:rsid w:val="008F3B53"/>
    <w:pPr>
      <w:autoSpaceDN w:val="0"/>
    </w:pPr>
    <w:rPr>
      <w:rFonts w:eastAsia="SimSun"/>
      <w:lang w:eastAsia="en-US"/>
    </w:rPr>
  </w:style>
  <w:style w:type="paragraph" w:customStyle="1" w:styleId="editorsnote0">
    <w:name w:val="editorsnote"/>
    <w:basedOn w:val="Normal"/>
    <w:uiPriority w:val="99"/>
    <w:qFormat/>
    <w:rsid w:val="008F3B53"/>
    <w:pPr>
      <w:overflowPunct/>
      <w:autoSpaceDE/>
      <w:adjustRightInd/>
      <w:spacing w:after="0"/>
      <w:textAlignment w:val="auto"/>
    </w:pPr>
    <w:rPr>
      <w:rFonts w:ascii="MS PGothic" w:eastAsia="MS PGothic" w:hAnsi="MS PGothic" w:cs="MS PGothic"/>
      <w:sz w:val="24"/>
      <w:szCs w:val="24"/>
      <w:lang w:val="en-US" w:eastAsia="zh-CN"/>
    </w:rPr>
  </w:style>
  <w:style w:type="paragraph" w:customStyle="1" w:styleId="List20">
    <w:name w:val="List2"/>
    <w:basedOn w:val="List1"/>
    <w:uiPriority w:val="99"/>
    <w:qFormat/>
    <w:rsid w:val="008F3B53"/>
    <w:pPr>
      <w:overflowPunct w:val="0"/>
      <w:autoSpaceDE w:val="0"/>
      <w:autoSpaceDN w:val="0"/>
      <w:adjustRightInd w:val="0"/>
      <w:spacing w:after="180"/>
      <w:ind w:left="0" w:firstLine="0"/>
    </w:pPr>
    <w:rPr>
      <w:rFonts w:ascii="Times New Roman" w:eastAsia="PMingLiU" w:hAnsi="Times New Roman"/>
      <w:szCs w:val="24"/>
      <w:lang w:val="fr-FR" w:eastAsia="fr-FR"/>
    </w:rPr>
  </w:style>
  <w:style w:type="paragraph" w:customStyle="1" w:styleId="56">
    <w:name w:val="吹き出し5"/>
    <w:basedOn w:val="Normal"/>
    <w:uiPriority w:val="99"/>
    <w:qFormat/>
    <w:rsid w:val="008F3B53"/>
    <w:pPr>
      <w:textAlignment w:val="auto"/>
    </w:pPr>
    <w:rPr>
      <w:rFonts w:ascii="Tahoma" w:eastAsia="MS Mincho" w:hAnsi="Tahoma" w:cs="Tahoma"/>
      <w:sz w:val="16"/>
      <w:szCs w:val="16"/>
      <w:lang w:eastAsia="en-US"/>
    </w:rPr>
  </w:style>
  <w:style w:type="paragraph" w:customStyle="1" w:styleId="3d">
    <w:name w:val="図表番号3"/>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e">
    <w:name w:val="段落番号3"/>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1">
    <w:name w:val="段落番号 23"/>
    <w:basedOn w:val="3e"/>
    <w:uiPriority w:val="99"/>
    <w:qFormat/>
    <w:rsid w:val="008F3B53"/>
    <w:pPr>
      <w:ind w:left="851" w:hanging="284"/>
    </w:pPr>
  </w:style>
  <w:style w:type="paragraph" w:customStyle="1" w:styleId="3f">
    <w:name w:val="箇条書き3"/>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2">
    <w:name w:val="箇条書き 23"/>
    <w:basedOn w:val="3f"/>
    <w:uiPriority w:val="99"/>
    <w:qFormat/>
    <w:rsid w:val="008F3B53"/>
    <w:pPr>
      <w:tabs>
        <w:tab w:val="clear" w:pos="644"/>
        <w:tab w:val="num" w:pos="1494"/>
      </w:tabs>
      <w:ind w:left="851" w:hanging="284"/>
    </w:pPr>
  </w:style>
  <w:style w:type="paragraph" w:customStyle="1" w:styleId="338">
    <w:name w:val="箇条書き 33"/>
    <w:basedOn w:val="232"/>
    <w:uiPriority w:val="99"/>
    <w:qFormat/>
    <w:rsid w:val="008F3B53"/>
    <w:pPr>
      <w:ind w:left="1135"/>
    </w:pPr>
  </w:style>
  <w:style w:type="paragraph" w:customStyle="1" w:styleId="233">
    <w:name w:val="一覧 23"/>
    <w:basedOn w:val="List"/>
    <w:uiPriority w:val="99"/>
    <w:qFormat/>
    <w:rsid w:val="008F3B53"/>
    <w:pPr>
      <w:suppressAutoHyphens/>
      <w:overflowPunct/>
      <w:autoSpaceDE/>
      <w:adjustRightInd/>
      <w:ind w:left="851"/>
      <w:textAlignment w:val="auto"/>
    </w:pPr>
    <w:rPr>
      <w:rFonts w:eastAsia="MS Mincho" w:cs="CG Times (WN)"/>
      <w:lang w:eastAsia="ar-SA"/>
    </w:rPr>
  </w:style>
  <w:style w:type="paragraph" w:customStyle="1" w:styleId="339">
    <w:name w:val="一覧 33"/>
    <w:basedOn w:val="233"/>
    <w:uiPriority w:val="99"/>
    <w:qFormat/>
    <w:rsid w:val="008F3B53"/>
    <w:pPr>
      <w:ind w:left="1135"/>
    </w:pPr>
  </w:style>
  <w:style w:type="paragraph" w:customStyle="1" w:styleId="438">
    <w:name w:val="一覧 43"/>
    <w:basedOn w:val="339"/>
    <w:uiPriority w:val="99"/>
    <w:qFormat/>
    <w:rsid w:val="008F3B53"/>
    <w:pPr>
      <w:ind w:left="1418"/>
    </w:pPr>
  </w:style>
  <w:style w:type="paragraph" w:customStyle="1" w:styleId="530">
    <w:name w:val="一覧 53"/>
    <w:basedOn w:val="438"/>
    <w:uiPriority w:val="99"/>
    <w:qFormat/>
    <w:rsid w:val="008F3B53"/>
    <w:pPr>
      <w:ind w:left="1702"/>
    </w:pPr>
  </w:style>
  <w:style w:type="paragraph" w:customStyle="1" w:styleId="439">
    <w:name w:val="箇条書き 43"/>
    <w:basedOn w:val="338"/>
    <w:uiPriority w:val="99"/>
    <w:qFormat/>
    <w:rsid w:val="008F3B53"/>
    <w:pPr>
      <w:ind w:left="1418"/>
    </w:pPr>
  </w:style>
  <w:style w:type="paragraph" w:customStyle="1" w:styleId="531">
    <w:name w:val="箇条書き 53"/>
    <w:basedOn w:val="439"/>
    <w:uiPriority w:val="99"/>
    <w:qFormat/>
    <w:rsid w:val="008F3B53"/>
    <w:pPr>
      <w:ind w:left="1702"/>
    </w:pPr>
  </w:style>
  <w:style w:type="paragraph" w:customStyle="1" w:styleId="3f0">
    <w:name w:val="コメント文字列3"/>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3f1">
    <w:name w:val="コメント内容3"/>
    <w:basedOn w:val="3f0"/>
    <w:next w:val="3f0"/>
    <w:uiPriority w:val="99"/>
    <w:qFormat/>
    <w:rsid w:val="008F3B53"/>
    <w:rPr>
      <w:b/>
      <w:bCs/>
    </w:rPr>
  </w:style>
  <w:style w:type="paragraph" w:customStyle="1" w:styleId="3f2">
    <w:name w:val="見出しマップ3"/>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3">
    <w:name w:val="書式なし3"/>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34">
    <w:name w:val="本文インデント 23"/>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3f4">
    <w:name w:val="標準インデント3"/>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3f5">
    <w:name w:val="記3"/>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3">
    <w:name w:val="HTML 書式付き3"/>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4b">
    <w:name w:val="无间隔4"/>
    <w:uiPriority w:val="99"/>
    <w:qFormat/>
    <w:rsid w:val="008F3B53"/>
    <w:pPr>
      <w:autoSpaceDN w:val="0"/>
    </w:pPr>
    <w:rPr>
      <w:rFonts w:eastAsia="SimSun"/>
      <w:lang w:eastAsia="en-US"/>
    </w:rPr>
  </w:style>
  <w:style w:type="paragraph" w:customStyle="1" w:styleId="TTan">
    <w:name w:val="TTan"/>
    <w:basedOn w:val="FP"/>
    <w:uiPriority w:val="99"/>
    <w:qFormat/>
    <w:rsid w:val="008F3B53"/>
    <w:pPr>
      <w:textAlignment w:val="auto"/>
    </w:pPr>
    <w:rPr>
      <w:rFonts w:ascii="Arial" w:eastAsia="SimSun" w:hAnsi="Arial"/>
      <w:sz w:val="18"/>
      <w:lang w:eastAsia="en-US"/>
    </w:rPr>
  </w:style>
  <w:style w:type="paragraph" w:customStyle="1" w:styleId="tan0">
    <w:name w:val="tan"/>
    <w:basedOn w:val="Normal"/>
    <w:uiPriority w:val="99"/>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N">
    <w:name w:val="TN"/>
    <w:basedOn w:val="Normal"/>
    <w:qFormat/>
    <w:rsid w:val="008F3B53"/>
    <w:pPr>
      <w:keepNext/>
      <w:keepLines/>
      <w:overflowPunct/>
      <w:autoSpaceDE/>
      <w:adjustRightInd/>
      <w:spacing w:after="0"/>
      <w:ind w:left="851" w:hanging="851"/>
      <w:textAlignment w:val="auto"/>
    </w:pPr>
    <w:rPr>
      <w:rFonts w:ascii="Arial" w:eastAsia="SimSun" w:hAnsi="Arial"/>
      <w:sz w:val="18"/>
      <w:lang w:eastAsia="en-US"/>
    </w:rPr>
  </w:style>
  <w:style w:type="character" w:customStyle="1" w:styleId="Charc">
    <w:name w:val="样式 页眉 Char"/>
    <w:link w:val="affa"/>
    <w:qFormat/>
    <w:locked/>
    <w:rsid w:val="008F3B53"/>
    <w:rPr>
      <w:rFonts w:ascii="Arial" w:eastAsia="Arial" w:hAnsi="Arial" w:cs="Arial"/>
      <w:b/>
      <w:bCs/>
      <w:noProof/>
      <w:sz w:val="22"/>
      <w:lang w:val="en-US" w:eastAsia="en-US"/>
    </w:rPr>
  </w:style>
  <w:style w:type="paragraph" w:customStyle="1" w:styleId="affa">
    <w:name w:val="样式 页眉"/>
    <w:basedOn w:val="Header"/>
    <w:link w:val="Charc"/>
    <w:qFormat/>
    <w:rsid w:val="008F3B53"/>
    <w:pPr>
      <w:textAlignment w:val="auto"/>
    </w:pPr>
    <w:rPr>
      <w:rFonts w:eastAsia="Arial" w:cs="Arial"/>
      <w:bCs/>
      <w:sz w:val="22"/>
      <w:lang w:val="en-US" w:eastAsia="en-US"/>
    </w:rPr>
  </w:style>
  <w:style w:type="paragraph" w:customStyle="1" w:styleId="-310">
    <w:name w:val="彩色底纹 - 着色 31"/>
    <w:basedOn w:val="Normal"/>
    <w:uiPriority w:val="34"/>
    <w:qFormat/>
    <w:rsid w:val="008F3B53"/>
    <w:pPr>
      <w:ind w:left="720"/>
      <w:contextualSpacing/>
      <w:textAlignment w:val="auto"/>
    </w:pPr>
    <w:rPr>
      <w:rFonts w:eastAsia="SimSun"/>
      <w:lang w:eastAsia="en-US"/>
    </w:rPr>
  </w:style>
  <w:style w:type="paragraph" w:customStyle="1" w:styleId="contribution">
    <w:name w:val="contribution"/>
    <w:basedOn w:val="Heading1"/>
    <w:uiPriority w:val="99"/>
    <w:semiHidden/>
    <w:qFormat/>
    <w:rsid w:val="008F3B53"/>
    <w:pPr>
      <w:tabs>
        <w:tab w:val="num" w:pos="45"/>
      </w:tabs>
      <w:ind w:left="405" w:hanging="405"/>
      <w:textAlignment w:val="auto"/>
    </w:pPr>
    <w:rPr>
      <w:rFonts w:eastAsia="Arial"/>
      <w:lang w:eastAsia="en-US"/>
    </w:rPr>
  </w:style>
  <w:style w:type="paragraph" w:customStyle="1" w:styleId="MotorolaResponse1">
    <w:name w:val="Motorola Response1"/>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d">
    <w:name w:val="(文字) (文字) Char"/>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8F3B53"/>
    <w:rPr>
      <w:rFonts w:ascii="Batang" w:eastAsia="Batang" w:hAnsi="Batang"/>
      <w:sz w:val="24"/>
      <w:lang w:eastAsia="en-US"/>
    </w:rPr>
  </w:style>
  <w:style w:type="paragraph" w:customStyle="1" w:styleId="enumlev1">
    <w:name w:val="enumlev1"/>
    <w:basedOn w:val="Normal"/>
    <w:link w:val="enumlev1Char"/>
    <w:qFormat/>
    <w:rsid w:val="008F3B53"/>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uiPriority w:val="99"/>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1"/>
    <w:semiHidden/>
    <w:qFormat/>
    <w:locked/>
    <w:rsid w:val="008F3B53"/>
    <w:rPr>
      <w:rFonts w:ascii="Arial" w:eastAsia="Arial" w:hAnsi="Arial" w:cs="Arial"/>
      <w:sz w:val="28"/>
      <w:lang w:eastAsia="en-US"/>
    </w:rPr>
  </w:style>
  <w:style w:type="paragraph" w:customStyle="1" w:styleId="Heading41">
    <w:name w:val="Heading4"/>
    <w:basedOn w:val="Heading3"/>
    <w:link w:val="Heading4Char0"/>
    <w:semiHidden/>
    <w:qFormat/>
    <w:rsid w:val="008F3B53"/>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ffb">
    <w:name w:val="表格题注"/>
    <w:next w:val="Normal"/>
    <w:uiPriority w:val="99"/>
    <w:qFormat/>
    <w:rsid w:val="008F3B53"/>
    <w:pPr>
      <w:tabs>
        <w:tab w:val="num" w:pos="397"/>
      </w:tabs>
      <w:autoSpaceDN w:val="0"/>
      <w:spacing w:beforeLines="50" w:afterLines="50"/>
      <w:ind w:left="1248" w:hanging="624"/>
      <w:jc w:val="center"/>
    </w:pPr>
    <w:rPr>
      <w:b/>
      <w:lang w:eastAsia="zh-CN"/>
    </w:rPr>
  </w:style>
  <w:style w:type="paragraph" w:customStyle="1" w:styleId="affc">
    <w:name w:val="插图题注"/>
    <w:next w:val="Normal"/>
    <w:uiPriority w:val="99"/>
    <w:qFormat/>
    <w:rsid w:val="008F3B53"/>
    <w:pPr>
      <w:tabs>
        <w:tab w:val="num" w:pos="397"/>
      </w:tabs>
      <w:autoSpaceDN w:val="0"/>
      <w:ind w:left="624" w:hanging="624"/>
      <w:jc w:val="center"/>
    </w:pPr>
    <w:rPr>
      <w:b/>
      <w:lang w:eastAsia="zh-CN"/>
    </w:rPr>
  </w:style>
  <w:style w:type="paragraph" w:customStyle="1" w:styleId="note1">
    <w:name w:val="note"/>
    <w:basedOn w:val="Normal"/>
    <w:uiPriority w:val="99"/>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character" w:customStyle="1" w:styleId="ECCParagraphZchn">
    <w:name w:val="ECC Paragraph Zchn"/>
    <w:link w:val="ECCParagraph"/>
    <w:qFormat/>
    <w:locked/>
    <w:rsid w:val="008F3B53"/>
    <w:rPr>
      <w:rFonts w:ascii="Arial" w:hAnsi="Arial" w:cs="Arial"/>
      <w:szCs w:val="24"/>
      <w:lang w:eastAsia="en-US"/>
    </w:rPr>
  </w:style>
  <w:style w:type="paragraph" w:customStyle="1" w:styleId="ECCParagraph">
    <w:name w:val="ECC Paragraph"/>
    <w:basedOn w:val="Normal"/>
    <w:link w:val="ECCParagraphZchn"/>
    <w:qFormat/>
    <w:rsid w:val="008F3B53"/>
    <w:pPr>
      <w:overflowPunct/>
      <w:autoSpaceDE/>
      <w:adjustRightInd/>
      <w:spacing w:after="240"/>
      <w:jc w:val="both"/>
      <w:textAlignment w:val="auto"/>
    </w:pPr>
    <w:rPr>
      <w:rFonts w:ascii="Arial" w:hAnsi="Arial" w:cs="Arial"/>
      <w:szCs w:val="24"/>
      <w:lang w:eastAsia="en-US"/>
    </w:rPr>
  </w:style>
  <w:style w:type="paragraph" w:customStyle="1" w:styleId="ECCFootnote">
    <w:name w:val="ECC Footnote"/>
    <w:basedOn w:val="Normal"/>
    <w:autoRedefine/>
    <w:uiPriority w:val="99"/>
    <w:qFormat/>
    <w:rsid w:val="008F3B53"/>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uiPriority w:val="99"/>
    <w:qFormat/>
    <w:rsid w:val="008F3B5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8F3B53"/>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uiPriority w:val="99"/>
    <w:qFormat/>
    <w:rsid w:val="008F3B5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uiPriority w:val="99"/>
    <w:qFormat/>
    <w:rsid w:val="008F3B5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uiPriority w:val="99"/>
    <w:qFormat/>
    <w:rsid w:val="008F3B53"/>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2">
    <w:name w:val="16"/>
    <w:basedOn w:val="Normal"/>
    <w:uiPriority w:val="99"/>
    <w:qFormat/>
    <w:rsid w:val="008F3B53"/>
    <w:pPr>
      <w:snapToGrid w:val="0"/>
      <w:spacing w:before="100" w:beforeAutospacing="1" w:after="100" w:afterAutospacing="1"/>
      <w:jc w:val="center"/>
      <w:textAlignment w:val="auto"/>
    </w:pPr>
    <w:rPr>
      <w:rFonts w:ascii="Arial" w:eastAsia="MS Mincho" w:hAnsi="Arial" w:cs="Arial"/>
      <w:sz w:val="18"/>
      <w:szCs w:val="18"/>
      <w:lang w:eastAsia="zh-CN"/>
    </w:rPr>
  </w:style>
  <w:style w:type="paragraph" w:customStyle="1" w:styleId="200">
    <w:name w:val="20"/>
    <w:basedOn w:val="Normal"/>
    <w:uiPriority w:val="99"/>
    <w:qFormat/>
    <w:rsid w:val="008F3B53"/>
    <w:pPr>
      <w:snapToGrid w:val="0"/>
      <w:spacing w:before="100" w:beforeAutospacing="1" w:after="100" w:afterAutospacing="1"/>
      <w:jc w:val="center"/>
      <w:textAlignment w:val="auto"/>
    </w:pPr>
    <w:rPr>
      <w:rFonts w:ascii="Arial" w:eastAsia="MS Mincho" w:hAnsi="Arial" w:cs="Arial"/>
      <w:b/>
      <w:bCs/>
      <w:sz w:val="18"/>
      <w:szCs w:val="18"/>
      <w:lang w:eastAsia="zh-CN"/>
    </w:rPr>
  </w:style>
  <w:style w:type="paragraph" w:customStyle="1" w:styleId="2-21">
    <w:name w:val="中等深浅列表 2 - 着色 21"/>
    <w:uiPriority w:val="99"/>
    <w:semiHidden/>
    <w:qFormat/>
    <w:rsid w:val="008F3B53"/>
    <w:pPr>
      <w:autoSpaceDN w:val="0"/>
    </w:pPr>
    <w:rPr>
      <w:rFonts w:eastAsia="SimSun"/>
      <w:lang w:eastAsia="en-US"/>
    </w:rPr>
  </w:style>
  <w:style w:type="paragraph" w:customStyle="1" w:styleId="65">
    <w:name w:val="无间隔6"/>
    <w:uiPriority w:val="99"/>
    <w:qFormat/>
    <w:rsid w:val="008F3B53"/>
    <w:pPr>
      <w:autoSpaceDN w:val="0"/>
    </w:pPr>
    <w:rPr>
      <w:rFonts w:eastAsia="SimSun"/>
      <w:lang w:eastAsia="en-US"/>
    </w:rPr>
  </w:style>
  <w:style w:type="paragraph" w:customStyle="1" w:styleId="912">
    <w:name w:val="目錄 91"/>
    <w:basedOn w:val="TOC8"/>
    <w:uiPriority w:val="99"/>
    <w:qFormat/>
    <w:rsid w:val="008F3B53"/>
    <w:pPr>
      <w:ind w:left="1418" w:hanging="1418"/>
      <w:textAlignment w:val="auto"/>
    </w:pPr>
    <w:rPr>
      <w:rFonts w:eastAsia="MS Mincho"/>
      <w:lang w:val="en-US" w:eastAsia="en-US"/>
    </w:rPr>
  </w:style>
  <w:style w:type="paragraph" w:customStyle="1" w:styleId="1ff4">
    <w:name w:val="標號1"/>
    <w:basedOn w:val="Normal"/>
    <w:next w:val="Normal"/>
    <w:uiPriority w:val="99"/>
    <w:qFormat/>
    <w:rsid w:val="008F3B53"/>
    <w:pPr>
      <w:spacing w:before="120" w:after="120"/>
      <w:textAlignment w:val="auto"/>
    </w:pPr>
    <w:rPr>
      <w:rFonts w:eastAsia="MS Mincho"/>
      <w:b/>
      <w:lang w:eastAsia="en-US"/>
    </w:rPr>
  </w:style>
  <w:style w:type="paragraph" w:customStyle="1" w:styleId="1ff5">
    <w:name w:val="圖表目錄1"/>
    <w:basedOn w:val="Normal"/>
    <w:next w:val="Normal"/>
    <w:uiPriority w:val="99"/>
    <w:qFormat/>
    <w:rsid w:val="008F3B53"/>
    <w:pPr>
      <w:ind w:left="400" w:hanging="400"/>
      <w:jc w:val="center"/>
      <w:textAlignment w:val="auto"/>
    </w:pPr>
    <w:rPr>
      <w:rFonts w:eastAsia="MS Mincho"/>
      <w:b/>
      <w:lang w:eastAsia="en-US"/>
    </w:rPr>
  </w:style>
  <w:style w:type="paragraph" w:customStyle="1" w:styleId="Verzeichnis91">
    <w:name w:val="Verzeichnis 91"/>
    <w:basedOn w:val="TOC8"/>
    <w:uiPriority w:val="99"/>
    <w:qFormat/>
    <w:rsid w:val="008F3B53"/>
    <w:pPr>
      <w:ind w:left="1418" w:hanging="1418"/>
      <w:textAlignment w:val="auto"/>
    </w:pPr>
    <w:rPr>
      <w:rFonts w:eastAsia="MS Mincho"/>
      <w:lang w:val="en-US" w:eastAsia="zh-CN"/>
    </w:rPr>
  </w:style>
  <w:style w:type="paragraph" w:customStyle="1" w:styleId="Beschriftung1">
    <w:name w:val="Beschriftung1"/>
    <w:basedOn w:val="Normal"/>
    <w:next w:val="Normal"/>
    <w:uiPriority w:val="99"/>
    <w:qFormat/>
    <w:rsid w:val="008F3B53"/>
    <w:pPr>
      <w:spacing w:before="120" w:after="120"/>
      <w:textAlignment w:val="auto"/>
    </w:pPr>
    <w:rPr>
      <w:rFonts w:eastAsia="MS Mincho"/>
      <w:b/>
      <w:lang w:eastAsia="zh-CN"/>
    </w:rPr>
  </w:style>
  <w:style w:type="paragraph" w:customStyle="1" w:styleId="Abbildungsverzeichnis1">
    <w:name w:val="Abbildungsverzeichnis1"/>
    <w:basedOn w:val="Normal"/>
    <w:next w:val="Normal"/>
    <w:uiPriority w:val="99"/>
    <w:qFormat/>
    <w:rsid w:val="008F3B53"/>
    <w:pPr>
      <w:ind w:left="400" w:hanging="400"/>
      <w:jc w:val="center"/>
      <w:textAlignment w:val="auto"/>
    </w:pPr>
    <w:rPr>
      <w:rFonts w:eastAsia="MS Mincho"/>
      <w:b/>
      <w:lang w:eastAsia="zh-CN"/>
    </w:rPr>
  </w:style>
  <w:style w:type="paragraph" w:customStyle="1" w:styleId="3f6">
    <w:name w:val="수정3"/>
    <w:uiPriority w:val="99"/>
    <w:semiHidden/>
    <w:qFormat/>
    <w:rsid w:val="008F3B53"/>
    <w:pPr>
      <w:autoSpaceDN w:val="0"/>
    </w:pPr>
    <w:rPr>
      <w:rFonts w:eastAsia="Batang"/>
      <w:lang w:eastAsia="en-US"/>
    </w:rPr>
  </w:style>
  <w:style w:type="paragraph" w:customStyle="1" w:styleId="4c">
    <w:name w:val="수정4"/>
    <w:uiPriority w:val="99"/>
    <w:semiHidden/>
    <w:qFormat/>
    <w:rsid w:val="008F3B53"/>
    <w:pPr>
      <w:autoSpaceDN w:val="0"/>
    </w:pPr>
    <w:rPr>
      <w:rFonts w:eastAsia="Batang"/>
      <w:lang w:eastAsia="en-US"/>
    </w:rPr>
  </w:style>
  <w:style w:type="paragraph" w:customStyle="1" w:styleId="57">
    <w:name w:val="无间隔5"/>
    <w:uiPriority w:val="99"/>
    <w:qFormat/>
    <w:rsid w:val="008F3B53"/>
    <w:pPr>
      <w:autoSpaceDN w:val="0"/>
    </w:pPr>
    <w:rPr>
      <w:rFonts w:eastAsia="SimSun"/>
      <w:lang w:eastAsia="en-US"/>
    </w:rPr>
  </w:style>
  <w:style w:type="paragraph" w:customStyle="1" w:styleId="66">
    <w:name w:val="吹き出し6"/>
    <w:basedOn w:val="Normal"/>
    <w:uiPriority w:val="99"/>
    <w:qFormat/>
    <w:rsid w:val="008F3B53"/>
    <w:pPr>
      <w:textAlignment w:val="auto"/>
    </w:pPr>
    <w:rPr>
      <w:rFonts w:ascii="Tahoma" w:eastAsia="MS Mincho" w:hAnsi="Tahoma" w:cs="Tahoma"/>
      <w:sz w:val="16"/>
      <w:szCs w:val="16"/>
      <w:lang w:eastAsia="en-US"/>
    </w:rPr>
  </w:style>
  <w:style w:type="paragraph" w:customStyle="1" w:styleId="4d">
    <w:name w:val="変更箇所4"/>
    <w:uiPriority w:val="99"/>
    <w:semiHidden/>
    <w:qFormat/>
    <w:rsid w:val="008F3B53"/>
    <w:pPr>
      <w:autoSpaceDN w:val="0"/>
    </w:pPr>
    <w:rPr>
      <w:rFonts w:eastAsia="MS Mincho"/>
      <w:lang w:eastAsia="en-US"/>
    </w:rPr>
  </w:style>
  <w:style w:type="paragraph" w:customStyle="1" w:styleId="4e">
    <w:name w:val="図表番号4"/>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4f">
    <w:name w:val="段落番号4"/>
    <w:basedOn w:val="List"/>
    <w:uiPriority w:val="99"/>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1">
    <w:name w:val="段落番号 24"/>
    <w:basedOn w:val="4f"/>
    <w:uiPriority w:val="99"/>
    <w:qFormat/>
    <w:rsid w:val="008F3B53"/>
    <w:pPr>
      <w:ind w:left="851" w:hanging="284"/>
    </w:pPr>
  </w:style>
  <w:style w:type="paragraph" w:customStyle="1" w:styleId="4f0">
    <w:name w:val="箇条書き4"/>
    <w:basedOn w:val="List"/>
    <w:uiPriority w:val="99"/>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2">
    <w:name w:val="箇条書き 24"/>
    <w:basedOn w:val="4f0"/>
    <w:uiPriority w:val="99"/>
    <w:qFormat/>
    <w:rsid w:val="008F3B53"/>
    <w:pPr>
      <w:tabs>
        <w:tab w:val="clear" w:pos="644"/>
        <w:tab w:val="num" w:pos="1494"/>
      </w:tabs>
      <w:ind w:left="851" w:hanging="284"/>
    </w:pPr>
  </w:style>
  <w:style w:type="paragraph" w:customStyle="1" w:styleId="348">
    <w:name w:val="箇条書き 34"/>
    <w:basedOn w:val="242"/>
    <w:uiPriority w:val="99"/>
    <w:qFormat/>
    <w:rsid w:val="008F3B53"/>
    <w:pPr>
      <w:ind w:left="1135"/>
    </w:pPr>
  </w:style>
  <w:style w:type="paragraph" w:customStyle="1" w:styleId="243">
    <w:name w:val="一覧 24"/>
    <w:basedOn w:val="List"/>
    <w:uiPriority w:val="99"/>
    <w:qFormat/>
    <w:rsid w:val="008F3B53"/>
    <w:pPr>
      <w:suppressAutoHyphens/>
      <w:overflowPunct/>
      <w:autoSpaceDE/>
      <w:adjustRightInd/>
      <w:ind w:left="851"/>
      <w:textAlignment w:val="auto"/>
    </w:pPr>
    <w:rPr>
      <w:rFonts w:ascii="MS Mincho" w:eastAsia="MS Mincho" w:hAnsi="MS Mincho" w:cs="CG Times (WN)"/>
      <w:lang w:eastAsia="ar-SA"/>
    </w:rPr>
  </w:style>
  <w:style w:type="paragraph" w:customStyle="1" w:styleId="349">
    <w:name w:val="一覧 34"/>
    <w:basedOn w:val="243"/>
    <w:uiPriority w:val="99"/>
    <w:qFormat/>
    <w:rsid w:val="008F3B53"/>
    <w:pPr>
      <w:ind w:left="1135"/>
    </w:pPr>
  </w:style>
  <w:style w:type="paragraph" w:customStyle="1" w:styleId="448">
    <w:name w:val="一覧 44"/>
    <w:basedOn w:val="349"/>
    <w:uiPriority w:val="99"/>
    <w:qFormat/>
    <w:rsid w:val="008F3B53"/>
    <w:pPr>
      <w:ind w:left="1418"/>
    </w:pPr>
  </w:style>
  <w:style w:type="paragraph" w:customStyle="1" w:styleId="540">
    <w:name w:val="一覧 54"/>
    <w:basedOn w:val="448"/>
    <w:uiPriority w:val="99"/>
    <w:qFormat/>
    <w:rsid w:val="008F3B53"/>
    <w:pPr>
      <w:ind w:left="1702"/>
    </w:pPr>
  </w:style>
  <w:style w:type="paragraph" w:customStyle="1" w:styleId="449">
    <w:name w:val="箇条書き 44"/>
    <w:basedOn w:val="348"/>
    <w:uiPriority w:val="99"/>
    <w:qFormat/>
    <w:rsid w:val="008F3B53"/>
    <w:pPr>
      <w:ind w:left="1418"/>
    </w:pPr>
  </w:style>
  <w:style w:type="paragraph" w:customStyle="1" w:styleId="541">
    <w:name w:val="箇条書き 54"/>
    <w:basedOn w:val="449"/>
    <w:uiPriority w:val="99"/>
    <w:qFormat/>
    <w:rsid w:val="008F3B53"/>
    <w:pPr>
      <w:ind w:left="1702"/>
    </w:pPr>
  </w:style>
  <w:style w:type="paragraph" w:customStyle="1" w:styleId="4f1">
    <w:name w:val="コメント文字列4"/>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4f2">
    <w:name w:val="コメント内容4"/>
    <w:basedOn w:val="4f1"/>
    <w:next w:val="4f1"/>
    <w:uiPriority w:val="99"/>
    <w:qFormat/>
    <w:rsid w:val="008F3B53"/>
    <w:rPr>
      <w:b/>
      <w:bCs/>
    </w:rPr>
  </w:style>
  <w:style w:type="paragraph" w:customStyle="1" w:styleId="4f3">
    <w:name w:val="見出しマップ4"/>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4f4">
    <w:name w:val="書式なし4"/>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4">
    <w:name w:val="標準 (Web)4"/>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44">
    <w:name w:val="本文インデント 24"/>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4f5">
    <w:name w:val="標準インデント4"/>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4f6">
    <w:name w:val="記4"/>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4">
    <w:name w:val="HTML 書式付き4"/>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35">
    <w:name w:val="本文 23"/>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3a">
    <w:name w:val="本文 33"/>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245">
    <w:name w:val="本文 24"/>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4a">
    <w:name w:val="本文 34"/>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92">
    <w:name w:val="目录 92"/>
    <w:basedOn w:val="TOC8"/>
    <w:uiPriority w:val="99"/>
    <w:qFormat/>
    <w:rsid w:val="008F3B53"/>
    <w:pPr>
      <w:ind w:left="1418" w:hanging="1418"/>
      <w:textAlignment w:val="auto"/>
    </w:pPr>
    <w:rPr>
      <w:rFonts w:eastAsia="MS Mincho"/>
      <w:bCs/>
      <w:szCs w:val="22"/>
      <w:lang w:val="en-US" w:eastAsia="zh-CN"/>
    </w:rPr>
  </w:style>
  <w:style w:type="paragraph" w:customStyle="1" w:styleId="2fa">
    <w:name w:val="题注2"/>
    <w:basedOn w:val="Normal"/>
    <w:next w:val="Normal"/>
    <w:uiPriority w:val="99"/>
    <w:qFormat/>
    <w:rsid w:val="008F3B53"/>
    <w:pPr>
      <w:spacing w:before="120" w:after="120"/>
      <w:textAlignment w:val="auto"/>
    </w:pPr>
    <w:rPr>
      <w:rFonts w:eastAsia="MS Mincho"/>
      <w:b/>
      <w:lang w:eastAsia="zh-CN"/>
    </w:rPr>
  </w:style>
  <w:style w:type="paragraph" w:customStyle="1" w:styleId="2fb">
    <w:name w:val="图表目录2"/>
    <w:basedOn w:val="Normal"/>
    <w:next w:val="Normal"/>
    <w:uiPriority w:val="99"/>
    <w:qFormat/>
    <w:rsid w:val="008F3B53"/>
    <w:pPr>
      <w:ind w:left="400" w:hanging="400"/>
      <w:jc w:val="center"/>
      <w:textAlignment w:val="auto"/>
    </w:pPr>
    <w:rPr>
      <w:rFonts w:eastAsia="MS Mincho"/>
      <w:b/>
      <w:lang w:eastAsia="zh-CN"/>
    </w:rPr>
  </w:style>
  <w:style w:type="paragraph" w:customStyle="1" w:styleId="73">
    <w:name w:val="无间隔7"/>
    <w:uiPriority w:val="99"/>
    <w:qFormat/>
    <w:rsid w:val="008F3B53"/>
    <w:pPr>
      <w:autoSpaceDN w:val="0"/>
    </w:pPr>
    <w:rPr>
      <w:rFonts w:eastAsia="SimSun"/>
      <w:lang w:eastAsia="en-US"/>
    </w:rPr>
  </w:style>
  <w:style w:type="paragraph" w:customStyle="1" w:styleId="82">
    <w:name w:val="无间隔8"/>
    <w:uiPriority w:val="99"/>
    <w:qFormat/>
    <w:rsid w:val="008F3B53"/>
    <w:pPr>
      <w:autoSpaceDN w:val="0"/>
    </w:pPr>
    <w:rPr>
      <w:rFonts w:eastAsia="SimSun"/>
      <w:lang w:eastAsia="en-US"/>
    </w:rPr>
  </w:style>
  <w:style w:type="paragraph" w:customStyle="1" w:styleId="74">
    <w:name w:val="吹き出し7"/>
    <w:basedOn w:val="Normal"/>
    <w:uiPriority w:val="99"/>
    <w:qFormat/>
    <w:rsid w:val="008F3B53"/>
    <w:pPr>
      <w:overflowPunct/>
      <w:autoSpaceDE/>
      <w:adjustRightInd/>
      <w:textAlignment w:val="auto"/>
    </w:pPr>
    <w:rPr>
      <w:rFonts w:ascii="Tahoma" w:eastAsia="MS Mincho" w:hAnsi="Tahoma" w:cs="Tahoma"/>
      <w:sz w:val="16"/>
      <w:szCs w:val="16"/>
      <w:lang w:eastAsia="zh-CN"/>
    </w:rPr>
  </w:style>
  <w:style w:type="paragraph" w:customStyle="1" w:styleId="58">
    <w:name w:val="図表番号5"/>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9">
    <w:name w:val="段落番号5"/>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1">
    <w:name w:val="段落番号 25"/>
    <w:basedOn w:val="59"/>
    <w:uiPriority w:val="99"/>
    <w:qFormat/>
    <w:rsid w:val="008F3B53"/>
    <w:pPr>
      <w:ind w:left="851" w:hanging="284"/>
    </w:pPr>
  </w:style>
  <w:style w:type="paragraph" w:customStyle="1" w:styleId="5a">
    <w:name w:val="箇条書き5"/>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2">
    <w:name w:val="箇条書き 25"/>
    <w:basedOn w:val="5a"/>
    <w:uiPriority w:val="99"/>
    <w:qFormat/>
    <w:rsid w:val="008F3B53"/>
    <w:pPr>
      <w:tabs>
        <w:tab w:val="clear" w:pos="644"/>
        <w:tab w:val="num" w:pos="1494"/>
      </w:tabs>
      <w:ind w:left="851" w:hanging="284"/>
    </w:pPr>
  </w:style>
  <w:style w:type="paragraph" w:customStyle="1" w:styleId="357">
    <w:name w:val="箇条書き 35"/>
    <w:basedOn w:val="252"/>
    <w:uiPriority w:val="99"/>
    <w:qFormat/>
    <w:rsid w:val="008F3B53"/>
    <w:pPr>
      <w:ind w:left="1135"/>
    </w:pPr>
  </w:style>
  <w:style w:type="paragraph" w:customStyle="1" w:styleId="253">
    <w:name w:val="一覧 25"/>
    <w:basedOn w:val="List"/>
    <w:uiPriority w:val="99"/>
    <w:qFormat/>
    <w:rsid w:val="008F3B53"/>
    <w:pPr>
      <w:suppressAutoHyphens/>
      <w:overflowPunct/>
      <w:autoSpaceDE/>
      <w:adjustRightInd/>
      <w:ind w:left="851"/>
      <w:textAlignment w:val="auto"/>
    </w:pPr>
    <w:rPr>
      <w:rFonts w:eastAsia="MS Mincho" w:cs="CG Times (WN)"/>
      <w:lang w:eastAsia="ar-SA"/>
    </w:rPr>
  </w:style>
  <w:style w:type="paragraph" w:customStyle="1" w:styleId="358">
    <w:name w:val="一覧 35"/>
    <w:basedOn w:val="253"/>
    <w:uiPriority w:val="99"/>
    <w:qFormat/>
    <w:rsid w:val="008F3B53"/>
    <w:pPr>
      <w:ind w:left="1135"/>
    </w:pPr>
  </w:style>
  <w:style w:type="paragraph" w:customStyle="1" w:styleId="457">
    <w:name w:val="一覧 45"/>
    <w:basedOn w:val="358"/>
    <w:uiPriority w:val="99"/>
    <w:qFormat/>
    <w:rsid w:val="008F3B53"/>
    <w:pPr>
      <w:ind w:left="1418"/>
    </w:pPr>
  </w:style>
  <w:style w:type="paragraph" w:customStyle="1" w:styleId="550">
    <w:name w:val="一覧 55"/>
    <w:basedOn w:val="457"/>
    <w:uiPriority w:val="99"/>
    <w:qFormat/>
    <w:rsid w:val="008F3B53"/>
    <w:pPr>
      <w:ind w:left="1702"/>
    </w:pPr>
  </w:style>
  <w:style w:type="paragraph" w:customStyle="1" w:styleId="458">
    <w:name w:val="箇条書き 45"/>
    <w:basedOn w:val="357"/>
    <w:uiPriority w:val="99"/>
    <w:qFormat/>
    <w:rsid w:val="008F3B53"/>
    <w:pPr>
      <w:ind w:left="1418"/>
    </w:pPr>
  </w:style>
  <w:style w:type="paragraph" w:customStyle="1" w:styleId="551">
    <w:name w:val="箇条書き 55"/>
    <w:basedOn w:val="458"/>
    <w:uiPriority w:val="99"/>
    <w:qFormat/>
    <w:rsid w:val="008F3B53"/>
    <w:pPr>
      <w:ind w:left="1702"/>
    </w:pPr>
  </w:style>
  <w:style w:type="paragraph" w:customStyle="1" w:styleId="5b">
    <w:name w:val="コメント文字列5"/>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5c">
    <w:name w:val="コメント内容5"/>
    <w:basedOn w:val="5b"/>
    <w:next w:val="5b"/>
    <w:uiPriority w:val="99"/>
    <w:qFormat/>
    <w:rsid w:val="008F3B53"/>
  </w:style>
  <w:style w:type="paragraph" w:customStyle="1" w:styleId="5d">
    <w:name w:val="見出しマップ5"/>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e">
    <w:name w:val="書式なし5"/>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4">
    <w:name w:val="本文インデント 25"/>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5f">
    <w:name w:val="標準インデント5"/>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5f0">
    <w:name w:val="記5"/>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5">
    <w:name w:val="HTML 書式付き5"/>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55">
    <w:name w:val="本文 25"/>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59">
    <w:name w:val="本文 35"/>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uiPriority w:val="99"/>
    <w:qFormat/>
    <w:rsid w:val="008F3B53"/>
    <w:pPr>
      <w:ind w:left="1418" w:hanging="1418"/>
      <w:textAlignment w:val="auto"/>
    </w:pPr>
    <w:rPr>
      <w:rFonts w:eastAsia="MS Mincho"/>
      <w:lang w:val="en-US" w:eastAsia="zh-CN"/>
    </w:rPr>
  </w:style>
  <w:style w:type="paragraph" w:customStyle="1" w:styleId="3f7">
    <w:name w:val="题注3"/>
    <w:basedOn w:val="Normal"/>
    <w:next w:val="Normal"/>
    <w:uiPriority w:val="99"/>
    <w:qFormat/>
    <w:rsid w:val="008F3B53"/>
    <w:pPr>
      <w:spacing w:before="120" w:after="120"/>
      <w:textAlignment w:val="auto"/>
    </w:pPr>
    <w:rPr>
      <w:rFonts w:eastAsia="MS Mincho"/>
      <w:b/>
      <w:lang w:eastAsia="zh-CN"/>
    </w:rPr>
  </w:style>
  <w:style w:type="paragraph" w:customStyle="1" w:styleId="3f8">
    <w:name w:val="图表目录3"/>
    <w:basedOn w:val="Normal"/>
    <w:next w:val="Normal"/>
    <w:uiPriority w:val="99"/>
    <w:qFormat/>
    <w:rsid w:val="008F3B53"/>
    <w:pPr>
      <w:ind w:left="400" w:hanging="400"/>
      <w:jc w:val="center"/>
      <w:textAlignment w:val="auto"/>
    </w:pPr>
    <w:rPr>
      <w:rFonts w:eastAsia="MS Mincho"/>
      <w:b/>
      <w:lang w:eastAsia="zh-CN"/>
    </w:rPr>
  </w:style>
  <w:style w:type="character" w:customStyle="1" w:styleId="qqqChar">
    <w:name w:val="qqq Char"/>
    <w:link w:val="qqq"/>
    <w:qFormat/>
    <w:locked/>
    <w:rsid w:val="008F3B53"/>
    <w:rPr>
      <w:rFonts w:ascii="Arial" w:hAnsi="Arial" w:cs="Arial"/>
      <w:sz w:val="22"/>
      <w:lang w:eastAsia="zh-CN"/>
    </w:rPr>
  </w:style>
  <w:style w:type="paragraph" w:customStyle="1" w:styleId="qqq">
    <w:name w:val="qqq"/>
    <w:basedOn w:val="Heading5"/>
    <w:link w:val="qqqChar"/>
    <w:qFormat/>
    <w:rsid w:val="008F3B53"/>
    <w:pPr>
      <w:textAlignment w:val="auto"/>
    </w:pPr>
    <w:rPr>
      <w:rFonts w:cs="Arial"/>
      <w:lang w:eastAsia="zh-CN"/>
    </w:rPr>
  </w:style>
  <w:style w:type="paragraph" w:customStyle="1" w:styleId="aria">
    <w:name w:val="aria"/>
    <w:basedOn w:val="Normal"/>
    <w:uiPriority w:val="99"/>
    <w:qFormat/>
    <w:rsid w:val="008F3B53"/>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tan1">
    <w:name w:val="tan1"/>
    <w:basedOn w:val="Normal"/>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
    <w:qFormat/>
    <w:rsid w:val="008F3B53"/>
    <w:pPr>
      <w:textAlignment w:val="auto"/>
    </w:pPr>
    <w:rPr>
      <w:rFonts w:eastAsia="SimSun"/>
      <w:lang w:eastAsia="zh-CN"/>
    </w:rPr>
  </w:style>
  <w:style w:type="character" w:customStyle="1" w:styleId="wordsection1Char">
    <w:name w:val="wordsection1 Char"/>
    <w:link w:val="wordsection1"/>
    <w:qFormat/>
    <w:locked/>
    <w:rsid w:val="008F3B53"/>
    <w:rPr>
      <w:rFonts w:ascii="Calibri" w:eastAsia="Calibri" w:hAnsi="Calibri" w:cs="Calibri"/>
      <w:lang w:val="en-US"/>
    </w:rPr>
  </w:style>
  <w:style w:type="paragraph" w:customStyle="1" w:styleId="83">
    <w:name w:val="吹き出し8"/>
    <w:basedOn w:val="Normal"/>
    <w:qFormat/>
    <w:rsid w:val="008F3B53"/>
    <w:pPr>
      <w:textAlignment w:val="auto"/>
    </w:pPr>
    <w:rPr>
      <w:rFonts w:ascii="Tahoma" w:eastAsia="MS Mincho" w:hAnsi="Tahoma" w:cs="Tahoma"/>
      <w:sz w:val="16"/>
      <w:szCs w:val="16"/>
      <w:lang w:eastAsia="zh-CN"/>
    </w:rPr>
  </w:style>
  <w:style w:type="paragraph" w:customStyle="1" w:styleId="67">
    <w:name w:val="図表番号6"/>
    <w:basedOn w:val="Normal"/>
    <w:qFormat/>
    <w:rsid w:val="008F3B53"/>
    <w:pPr>
      <w:suppressLineNumbers/>
      <w:suppressAutoHyphens/>
      <w:spacing w:before="120" w:after="120"/>
      <w:textAlignment w:val="auto"/>
    </w:pPr>
    <w:rPr>
      <w:rFonts w:eastAsia="MS Mincho" w:cs="Mangal"/>
      <w:i/>
      <w:iCs/>
      <w:sz w:val="24"/>
      <w:szCs w:val="24"/>
      <w:lang w:eastAsia="ar-SA"/>
    </w:rPr>
  </w:style>
  <w:style w:type="paragraph" w:customStyle="1" w:styleId="68">
    <w:name w:val="段落番号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1">
    <w:name w:val="段落番号 26"/>
    <w:basedOn w:val="68"/>
    <w:qFormat/>
    <w:rsid w:val="008F3B53"/>
    <w:pPr>
      <w:ind w:left="851" w:hanging="284"/>
    </w:pPr>
  </w:style>
  <w:style w:type="paragraph" w:customStyle="1" w:styleId="69">
    <w:name w:val="箇条書き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2">
    <w:name w:val="箇条書き 26"/>
    <w:basedOn w:val="69"/>
    <w:qFormat/>
    <w:rsid w:val="008F3B53"/>
    <w:pPr>
      <w:tabs>
        <w:tab w:val="clear" w:pos="644"/>
        <w:tab w:val="num" w:pos="1494"/>
      </w:tabs>
      <w:ind w:left="851" w:hanging="284"/>
    </w:pPr>
  </w:style>
  <w:style w:type="paragraph" w:customStyle="1" w:styleId="361">
    <w:name w:val="箇条書き 36"/>
    <w:basedOn w:val="262"/>
    <w:qFormat/>
    <w:rsid w:val="008F3B53"/>
    <w:pPr>
      <w:ind w:left="1135"/>
    </w:pPr>
  </w:style>
  <w:style w:type="paragraph" w:customStyle="1" w:styleId="263">
    <w:name w:val="一覧 26"/>
    <w:basedOn w:val="List"/>
    <w:qFormat/>
    <w:rsid w:val="008F3B53"/>
    <w:pPr>
      <w:suppressAutoHyphens/>
      <w:ind w:left="851"/>
      <w:textAlignment w:val="auto"/>
    </w:pPr>
    <w:rPr>
      <w:rFonts w:eastAsia="SimSun" w:cs="CG Times (WN)"/>
      <w:lang w:eastAsia="ar-SA"/>
    </w:rPr>
  </w:style>
  <w:style w:type="paragraph" w:customStyle="1" w:styleId="362">
    <w:name w:val="一覧 36"/>
    <w:basedOn w:val="263"/>
    <w:qFormat/>
    <w:rsid w:val="008F3B53"/>
    <w:pPr>
      <w:ind w:left="1135"/>
    </w:pPr>
  </w:style>
  <w:style w:type="paragraph" w:customStyle="1" w:styleId="461">
    <w:name w:val="一覧 46"/>
    <w:basedOn w:val="362"/>
    <w:qFormat/>
    <w:rsid w:val="008F3B53"/>
    <w:pPr>
      <w:ind w:left="1418"/>
    </w:pPr>
  </w:style>
  <w:style w:type="paragraph" w:customStyle="1" w:styleId="560">
    <w:name w:val="一覧 56"/>
    <w:basedOn w:val="461"/>
    <w:qFormat/>
    <w:rsid w:val="008F3B53"/>
  </w:style>
  <w:style w:type="paragraph" w:customStyle="1" w:styleId="462">
    <w:name w:val="箇条書き 46"/>
    <w:basedOn w:val="361"/>
    <w:qFormat/>
    <w:rsid w:val="008F3B53"/>
    <w:pPr>
      <w:ind w:left="1418"/>
    </w:pPr>
  </w:style>
  <w:style w:type="paragraph" w:customStyle="1" w:styleId="561">
    <w:name w:val="箇条書き 56"/>
    <w:basedOn w:val="462"/>
    <w:qFormat/>
    <w:rsid w:val="008F3B53"/>
  </w:style>
  <w:style w:type="paragraph" w:customStyle="1" w:styleId="6a">
    <w:name w:val="コメント文字列6"/>
    <w:basedOn w:val="Normal"/>
    <w:qFormat/>
    <w:rsid w:val="008F3B53"/>
    <w:pPr>
      <w:suppressAutoHyphens/>
      <w:textAlignment w:val="auto"/>
    </w:pPr>
    <w:rPr>
      <w:rFonts w:eastAsia="MS Mincho" w:cs="CG Times (WN)"/>
      <w:lang w:eastAsia="ar-SA"/>
    </w:rPr>
  </w:style>
  <w:style w:type="paragraph" w:customStyle="1" w:styleId="6b">
    <w:name w:val="コメント内容6"/>
    <w:basedOn w:val="6a"/>
    <w:next w:val="6a"/>
    <w:qFormat/>
    <w:rsid w:val="008F3B53"/>
    <w:rPr>
      <w:b/>
      <w:bCs/>
    </w:rPr>
  </w:style>
  <w:style w:type="paragraph" w:customStyle="1" w:styleId="6c">
    <w:name w:val="見出しマップ6"/>
    <w:basedOn w:val="Normal"/>
    <w:qFormat/>
    <w:rsid w:val="008F3B53"/>
    <w:pPr>
      <w:shd w:val="clear" w:color="auto" w:fill="000080"/>
      <w:suppressAutoHyphens/>
      <w:textAlignment w:val="auto"/>
    </w:pPr>
    <w:rPr>
      <w:rFonts w:ascii="Tahoma" w:eastAsia="MS Mincho" w:hAnsi="Tahoma" w:cs="Tahoma"/>
      <w:lang w:eastAsia="ar-SA"/>
    </w:rPr>
  </w:style>
  <w:style w:type="paragraph" w:customStyle="1" w:styleId="6d">
    <w:name w:val="書式なし6"/>
    <w:basedOn w:val="Normal"/>
    <w:qFormat/>
    <w:rsid w:val="008F3B53"/>
    <w:pPr>
      <w:suppressAutoHyphens/>
      <w:textAlignment w:val="auto"/>
    </w:pPr>
    <w:rPr>
      <w:rFonts w:ascii="Courier New" w:eastAsia="MS Mincho" w:hAnsi="Courier New" w:cs="CG Times (WN)"/>
      <w:lang w:val="nb-NO" w:eastAsia="ar-SA"/>
    </w:rPr>
  </w:style>
  <w:style w:type="paragraph" w:customStyle="1" w:styleId="264">
    <w:name w:val="本文 26"/>
    <w:basedOn w:val="Normal"/>
    <w:qFormat/>
    <w:rsid w:val="008F3B53"/>
    <w:pPr>
      <w:suppressAutoHyphens/>
      <w:spacing w:after="120"/>
      <w:textAlignment w:val="auto"/>
    </w:pPr>
    <w:rPr>
      <w:rFonts w:eastAsia="MS Mincho" w:cs="CG Times (WN)"/>
      <w:lang w:eastAsia="ar-SA"/>
    </w:rPr>
  </w:style>
  <w:style w:type="paragraph" w:customStyle="1" w:styleId="363">
    <w:name w:val="本文 36"/>
    <w:basedOn w:val="Normal"/>
    <w:qFormat/>
    <w:rsid w:val="008F3B53"/>
    <w:pPr>
      <w:suppressAutoHyphens/>
      <w:spacing w:after="120"/>
      <w:textAlignment w:val="auto"/>
    </w:pPr>
    <w:rPr>
      <w:rFonts w:eastAsia="MS Mincho" w:cs="CG Times (WN)"/>
      <w:lang w:eastAsia="ar-SA"/>
    </w:rPr>
  </w:style>
  <w:style w:type="paragraph" w:customStyle="1" w:styleId="Web6">
    <w:name w:val="標準 (Web)6"/>
    <w:basedOn w:val="Normal"/>
    <w:qFormat/>
    <w:rsid w:val="008F3B53"/>
    <w:pPr>
      <w:suppressAutoHyphens/>
      <w:spacing w:before="100" w:after="100"/>
      <w:textAlignment w:val="auto"/>
    </w:pPr>
    <w:rPr>
      <w:rFonts w:eastAsia="Arial Unicode MS" w:cs="CG Times (WN)"/>
      <w:sz w:val="24"/>
      <w:szCs w:val="24"/>
      <w:lang w:eastAsia="zh-CN"/>
    </w:rPr>
  </w:style>
  <w:style w:type="paragraph" w:customStyle="1" w:styleId="265">
    <w:name w:val="本文インデント 26"/>
    <w:basedOn w:val="Normal"/>
    <w:qFormat/>
    <w:rsid w:val="008F3B53"/>
    <w:pPr>
      <w:suppressAutoHyphens/>
      <w:ind w:left="567"/>
      <w:textAlignment w:val="auto"/>
    </w:pPr>
    <w:rPr>
      <w:rFonts w:ascii="Arial" w:eastAsia="MS Mincho" w:hAnsi="Arial" w:cs="Arial"/>
      <w:lang w:eastAsia="ar-SA"/>
    </w:rPr>
  </w:style>
  <w:style w:type="paragraph" w:customStyle="1" w:styleId="6e">
    <w:name w:val="標準インデント6"/>
    <w:basedOn w:val="Normal"/>
    <w:qFormat/>
    <w:rsid w:val="008F3B53"/>
    <w:pPr>
      <w:suppressAutoHyphens/>
      <w:ind w:left="708"/>
      <w:textAlignment w:val="auto"/>
    </w:pPr>
    <w:rPr>
      <w:rFonts w:eastAsia="MS Mincho" w:cs="CG Times (WN)"/>
      <w:lang w:eastAsia="ar-SA"/>
    </w:rPr>
  </w:style>
  <w:style w:type="paragraph" w:customStyle="1" w:styleId="6f">
    <w:name w:val="記6"/>
    <w:basedOn w:val="Normal"/>
    <w:next w:val="Normal"/>
    <w:qFormat/>
    <w:rsid w:val="008F3B53"/>
    <w:pPr>
      <w:suppressAutoHyphens/>
      <w:textAlignment w:val="auto"/>
    </w:pPr>
    <w:rPr>
      <w:rFonts w:eastAsia="MS Mincho" w:cs="CG Times (WN)"/>
      <w:lang w:eastAsia="ar-SA"/>
    </w:rPr>
  </w:style>
  <w:style w:type="paragraph" w:customStyle="1" w:styleId="HTML6">
    <w:name w:val="HTML 書式付き6"/>
    <w:basedOn w:val="Normal"/>
    <w:qFormat/>
    <w:rsid w:val="008F3B53"/>
    <w:pPr>
      <w:suppressAutoHyphens/>
      <w:textAlignment w:val="auto"/>
    </w:pPr>
    <w:rPr>
      <w:rFonts w:ascii="Courier New" w:eastAsia="MS Mincho" w:hAnsi="Courier New" w:cs="Courier New"/>
      <w:lang w:eastAsia="ar-SA"/>
    </w:rPr>
  </w:style>
  <w:style w:type="paragraph" w:customStyle="1" w:styleId="ColorfulShading-Accent12">
    <w:name w:val="Colorful Shading - Accent 12"/>
    <w:uiPriority w:val="99"/>
    <w:qFormat/>
    <w:rsid w:val="008F3B53"/>
    <w:pPr>
      <w:autoSpaceDN w:val="0"/>
    </w:pPr>
    <w:rPr>
      <w:rFonts w:eastAsia="SimSun"/>
      <w:lang w:eastAsia="en-US"/>
    </w:rPr>
  </w:style>
  <w:style w:type="paragraph" w:customStyle="1" w:styleId="94">
    <w:name w:val="无间隔9"/>
    <w:qFormat/>
    <w:rsid w:val="008F3B53"/>
    <w:pPr>
      <w:autoSpaceDN w:val="0"/>
    </w:pPr>
    <w:rPr>
      <w:rFonts w:eastAsia="SimSun"/>
      <w:lang w:eastAsia="en-US"/>
    </w:rPr>
  </w:style>
  <w:style w:type="paragraph" w:customStyle="1" w:styleId="75">
    <w:name w:val="変更箇所7"/>
    <w:uiPriority w:val="99"/>
    <w:semiHidden/>
    <w:qFormat/>
    <w:rsid w:val="008F3B53"/>
    <w:pPr>
      <w:autoSpaceDN w:val="0"/>
    </w:pPr>
    <w:rPr>
      <w:rFonts w:eastAsia="MS Mincho"/>
      <w:lang w:eastAsia="en-US"/>
    </w:rPr>
  </w:style>
  <w:style w:type="paragraph" w:customStyle="1" w:styleId="95">
    <w:name w:val="吹き出し9"/>
    <w:basedOn w:val="Normal"/>
    <w:uiPriority w:val="99"/>
    <w:qFormat/>
    <w:rsid w:val="008F3B53"/>
    <w:pPr>
      <w:overflowPunct/>
      <w:autoSpaceDE/>
      <w:adjustRightInd/>
      <w:textAlignment w:val="auto"/>
    </w:pPr>
    <w:rPr>
      <w:rFonts w:ascii="Tahoma" w:eastAsia="MS Mincho" w:hAnsi="Tahoma" w:cs="Tahoma"/>
      <w:sz w:val="16"/>
      <w:szCs w:val="16"/>
      <w:lang w:eastAsia="zh-CN"/>
    </w:rPr>
  </w:style>
  <w:style w:type="paragraph" w:customStyle="1" w:styleId="76">
    <w:name w:val="図表番号7"/>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7">
    <w:name w:val="段落番号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段落番号 27"/>
    <w:basedOn w:val="77"/>
    <w:uiPriority w:val="99"/>
    <w:qFormat/>
    <w:rsid w:val="008F3B53"/>
    <w:pPr>
      <w:ind w:left="851" w:hanging="284"/>
    </w:pPr>
  </w:style>
  <w:style w:type="paragraph" w:customStyle="1" w:styleId="78">
    <w:name w:val="箇条書き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2">
    <w:name w:val="箇条書き 27"/>
    <w:basedOn w:val="78"/>
    <w:uiPriority w:val="99"/>
    <w:qFormat/>
    <w:rsid w:val="008F3B53"/>
    <w:pPr>
      <w:tabs>
        <w:tab w:val="clear" w:pos="644"/>
        <w:tab w:val="num" w:pos="1494"/>
      </w:tabs>
      <w:ind w:left="851" w:hanging="284"/>
    </w:pPr>
  </w:style>
  <w:style w:type="paragraph" w:customStyle="1" w:styleId="371">
    <w:name w:val="箇条書き 37"/>
    <w:basedOn w:val="272"/>
    <w:uiPriority w:val="99"/>
    <w:qFormat/>
    <w:rsid w:val="008F3B53"/>
    <w:pPr>
      <w:ind w:left="1135"/>
    </w:pPr>
  </w:style>
  <w:style w:type="paragraph" w:customStyle="1" w:styleId="273">
    <w:name w:val="一覧 27"/>
    <w:basedOn w:val="List"/>
    <w:uiPriority w:val="99"/>
    <w:qFormat/>
    <w:rsid w:val="008F3B53"/>
    <w:pPr>
      <w:suppressAutoHyphens/>
      <w:overflowPunct/>
      <w:autoSpaceDE/>
      <w:adjustRightInd/>
      <w:ind w:left="851"/>
      <w:textAlignment w:val="auto"/>
    </w:pPr>
    <w:rPr>
      <w:rFonts w:ascii="CG Times (WN)" w:eastAsia="MS Mincho" w:hAnsi="CG Times (WN)" w:cs="CG Times (WN)"/>
      <w:lang w:eastAsia="ar-SA"/>
    </w:rPr>
  </w:style>
  <w:style w:type="paragraph" w:customStyle="1" w:styleId="372">
    <w:name w:val="一覧 37"/>
    <w:basedOn w:val="273"/>
    <w:uiPriority w:val="99"/>
    <w:qFormat/>
    <w:rsid w:val="008F3B53"/>
    <w:pPr>
      <w:ind w:left="1135"/>
    </w:pPr>
  </w:style>
  <w:style w:type="paragraph" w:customStyle="1" w:styleId="470">
    <w:name w:val="一覧 47"/>
    <w:basedOn w:val="372"/>
    <w:uiPriority w:val="99"/>
    <w:qFormat/>
    <w:rsid w:val="008F3B53"/>
  </w:style>
  <w:style w:type="paragraph" w:customStyle="1" w:styleId="570">
    <w:name w:val="一覧 57"/>
    <w:basedOn w:val="470"/>
    <w:uiPriority w:val="99"/>
    <w:qFormat/>
    <w:rsid w:val="008F3B53"/>
    <w:pPr>
      <w:ind w:left="1702"/>
    </w:pPr>
  </w:style>
  <w:style w:type="paragraph" w:customStyle="1" w:styleId="471">
    <w:name w:val="箇条書き 47"/>
    <w:basedOn w:val="371"/>
    <w:uiPriority w:val="99"/>
    <w:qFormat/>
    <w:rsid w:val="008F3B53"/>
    <w:pPr>
      <w:ind w:left="1418"/>
    </w:pPr>
  </w:style>
  <w:style w:type="paragraph" w:customStyle="1" w:styleId="571">
    <w:name w:val="箇条書き 57"/>
    <w:basedOn w:val="471"/>
    <w:uiPriority w:val="99"/>
    <w:qFormat/>
    <w:rsid w:val="008F3B53"/>
    <w:pPr>
      <w:ind w:left="1702"/>
    </w:pPr>
  </w:style>
  <w:style w:type="paragraph" w:customStyle="1" w:styleId="79">
    <w:name w:val="コメント文字列7"/>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7a">
    <w:name w:val="コメント内容7"/>
    <w:basedOn w:val="79"/>
    <w:next w:val="79"/>
    <w:uiPriority w:val="99"/>
    <w:qFormat/>
    <w:rsid w:val="008F3B53"/>
    <w:rPr>
      <w:b/>
      <w:bCs/>
    </w:rPr>
  </w:style>
  <w:style w:type="paragraph" w:customStyle="1" w:styleId="7b">
    <w:name w:val="見出しマップ7"/>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c">
    <w:name w:val="書式なし7"/>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4">
    <w:name w:val="本文インデント 27"/>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7d">
    <w:name w:val="標準インデント7"/>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7e">
    <w:name w:val="記7"/>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75">
    <w:name w:val="本文 2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73">
    <w:name w:val="本文 3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1ff6">
    <w:name w:val="正文1"/>
    <w:qFormat/>
    <w:rsid w:val="008F3B53"/>
    <w:pPr>
      <w:autoSpaceDN w:val="0"/>
      <w:jc w:val="both"/>
    </w:pPr>
    <w:rPr>
      <w:rFonts w:eastAsia="SimSun"/>
      <w:kern w:val="2"/>
      <w:sz w:val="21"/>
      <w:szCs w:val="21"/>
      <w:lang w:val="en-US" w:eastAsia="zh-CN"/>
    </w:rPr>
  </w:style>
  <w:style w:type="paragraph" w:customStyle="1" w:styleId="CharCharCharCharChar2">
    <w:name w:val="Char Char Char Char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uiPriority w:val="99"/>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uiPriority w:val="99"/>
    <w:qFormat/>
    <w:rsid w:val="008F3B53"/>
    <w:pPr>
      <w:tabs>
        <w:tab w:val="left" w:pos="540"/>
        <w:tab w:val="left" w:pos="1260"/>
        <w:tab w:val="left" w:pos="1800"/>
      </w:tabs>
      <w:spacing w:before="240" w:after="160" w:line="240" w:lineRule="exact"/>
      <w:textAlignment w:val="auto"/>
    </w:pPr>
    <w:rPr>
      <w:rFonts w:ascii="Geneva" w:eastAsia="Bookman Old Style" w:hAnsi="Geneva"/>
      <w:sz w:val="24"/>
      <w:lang w:val="en-US" w:eastAsia="zh-CN"/>
    </w:rPr>
  </w:style>
  <w:style w:type="paragraph" w:customStyle="1" w:styleId="ZchnZchn12">
    <w:name w:val="Zchn Zchn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6">
    <w:name w:val="(文字) (文字)2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d">
    <w:name w:val="(文字) (文字)3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b">
    <w:name w:val="(文字) (文字)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16">
    <w:name w:val="(文字) (文字) Char1"/>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qFormat/>
    <w:rsid w:val="008F3B53"/>
    <w:pPr>
      <w:ind w:left="1418" w:hanging="1418"/>
      <w:textAlignment w:val="auto"/>
    </w:pPr>
    <w:rPr>
      <w:rFonts w:eastAsia="Calibri Light"/>
      <w:bCs/>
      <w:szCs w:val="22"/>
      <w:lang w:val="en-US" w:eastAsia="en-US"/>
    </w:rPr>
  </w:style>
  <w:style w:type="paragraph" w:customStyle="1" w:styleId="4f7">
    <w:name w:val="题注4"/>
    <w:basedOn w:val="Normal"/>
    <w:next w:val="Normal"/>
    <w:qFormat/>
    <w:rsid w:val="008F3B53"/>
    <w:pPr>
      <w:spacing w:before="120" w:after="120"/>
      <w:textAlignment w:val="auto"/>
    </w:pPr>
    <w:rPr>
      <w:rFonts w:eastAsia="Calibri Light"/>
      <w:b/>
      <w:lang w:eastAsia="en-US"/>
    </w:rPr>
  </w:style>
  <w:style w:type="paragraph" w:customStyle="1" w:styleId="4f8">
    <w:name w:val="图表目录4"/>
    <w:basedOn w:val="Normal"/>
    <w:next w:val="Normal"/>
    <w:qFormat/>
    <w:rsid w:val="008F3B53"/>
    <w:pPr>
      <w:ind w:left="400" w:hanging="400"/>
      <w:jc w:val="center"/>
      <w:textAlignment w:val="auto"/>
    </w:pPr>
    <w:rPr>
      <w:rFonts w:eastAsia="Calibri Light"/>
      <w:b/>
      <w:lang w:eastAsia="en-US"/>
    </w:rPr>
  </w:style>
  <w:style w:type="paragraph" w:customStyle="1" w:styleId="101">
    <w:name w:val="无间隔10"/>
    <w:qFormat/>
    <w:rsid w:val="008F3B53"/>
    <w:pPr>
      <w:autoSpaceDN w:val="0"/>
    </w:pPr>
    <w:rPr>
      <w:rFonts w:eastAsia="SimSun"/>
      <w:lang w:eastAsia="en-US"/>
    </w:rPr>
  </w:style>
  <w:style w:type="paragraph" w:customStyle="1" w:styleId="11b">
    <w:name w:val="无间隔11"/>
    <w:uiPriority w:val="99"/>
    <w:qFormat/>
    <w:rsid w:val="008F3B53"/>
    <w:pPr>
      <w:autoSpaceDN w:val="0"/>
    </w:pPr>
    <w:rPr>
      <w:rFonts w:eastAsia="SimSun"/>
      <w:lang w:eastAsia="en-US"/>
    </w:rPr>
  </w:style>
  <w:style w:type="character" w:customStyle="1" w:styleId="ColorfulList-Accent1Char1">
    <w:name w:val="Colorful List - Accent 1 Char1"/>
    <w:uiPriority w:val="34"/>
    <w:qFormat/>
    <w:locked/>
    <w:rsid w:val="008F3B53"/>
    <w:rPr>
      <w:rFonts w:ascii="Calibri" w:eastAsia="Calibri" w:hAnsi="Calibri" w:cs="Calibri"/>
      <w:sz w:val="22"/>
      <w:szCs w:val="22"/>
    </w:rPr>
  </w:style>
  <w:style w:type="paragraph" w:customStyle="1" w:styleId="xxxxxxxb1">
    <w:name w:val="x_x_x_xxxxb1"/>
    <w:basedOn w:val="Normal"/>
    <w:uiPriority w:val="99"/>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uiPriority w:val="99"/>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2fc">
    <w:name w:val="正文2"/>
    <w:uiPriority w:val="99"/>
    <w:qFormat/>
    <w:rsid w:val="008F3B53"/>
    <w:pPr>
      <w:autoSpaceDN w:val="0"/>
      <w:jc w:val="both"/>
    </w:pPr>
    <w:rPr>
      <w:rFonts w:eastAsia="SimSun"/>
      <w:kern w:val="2"/>
      <w:sz w:val="21"/>
      <w:szCs w:val="21"/>
      <w:lang w:val="en-US" w:eastAsia="zh-CN"/>
    </w:rPr>
  </w:style>
  <w:style w:type="paragraph" w:customStyle="1" w:styleId="TOC2Message">
    <w:name w:val="TOC 2 Message"/>
    <w:basedOn w:val="TOC2"/>
    <w:qFormat/>
    <w:rsid w:val="008F3B53"/>
    <w:pPr>
      <w:keepLines w:val="0"/>
      <w:widowControl/>
      <w:tabs>
        <w:tab w:val="clear" w:pos="9639"/>
        <w:tab w:val="right" w:leader="dot" w:pos="9631"/>
      </w:tabs>
      <w:spacing w:after="120"/>
      <w:ind w:left="1152" w:right="0" w:firstLine="0"/>
      <w:textAlignment w:val="auto"/>
    </w:pPr>
    <w:rPr>
      <w:rFonts w:eastAsia="SimSun"/>
      <w:caps/>
      <w:smallCaps/>
      <w:sz w:val="16"/>
      <w:szCs w:val="24"/>
      <w:lang w:val="en-US" w:eastAsia="zh-CN"/>
    </w:rPr>
  </w:style>
  <w:style w:type="paragraph" w:customStyle="1" w:styleId="Style2">
    <w:name w:val="Style2"/>
    <w:basedOn w:val="Heading6"/>
    <w:next w:val="Heading6"/>
    <w:qFormat/>
    <w:rsid w:val="008F3B53"/>
    <w:pPr>
      <w:keepNext w:val="0"/>
      <w:keepLines w:val="0"/>
      <w:tabs>
        <w:tab w:val="num" w:pos="780"/>
      </w:tabs>
      <w:spacing w:before="240" w:after="60"/>
      <w:ind w:left="780" w:hanging="360"/>
      <w:textAlignment w:val="auto"/>
    </w:pPr>
    <w:rPr>
      <w:rFonts w:ascii="Times New Roman" w:eastAsia="SimSun" w:hAnsi="Times New Roman" w:cs="Arial"/>
      <w:b/>
      <w:bCs/>
      <w:sz w:val="22"/>
      <w:szCs w:val="22"/>
      <w:lang w:eastAsia="zh-CN"/>
    </w:rPr>
  </w:style>
  <w:style w:type="paragraph" w:customStyle="1" w:styleId="H8">
    <w:name w:val="H8"/>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TOC93">
    <w:name w:val="TOC 93"/>
    <w:basedOn w:val="TOC8"/>
    <w:uiPriority w:val="99"/>
    <w:qFormat/>
    <w:rsid w:val="008F3B53"/>
    <w:pPr>
      <w:ind w:left="1418" w:hanging="1418"/>
      <w:textAlignment w:val="auto"/>
    </w:pPr>
    <w:rPr>
      <w:rFonts w:eastAsia="MS Mincho"/>
      <w:lang w:val="en-US" w:eastAsia="en-US"/>
    </w:rPr>
  </w:style>
  <w:style w:type="paragraph" w:customStyle="1" w:styleId="TOC94">
    <w:name w:val="TOC 94"/>
    <w:basedOn w:val="TOC8"/>
    <w:uiPriority w:val="99"/>
    <w:rsid w:val="008F3B53"/>
    <w:pPr>
      <w:ind w:left="1418" w:hanging="1418"/>
      <w:textAlignment w:val="auto"/>
    </w:pPr>
    <w:rPr>
      <w:rFonts w:eastAsia="MS Mincho"/>
      <w:lang w:val="en-US" w:eastAsia="en-US"/>
    </w:rPr>
  </w:style>
  <w:style w:type="paragraph" w:customStyle="1" w:styleId="7f">
    <w:name w:val="目录 7"/>
    <w:basedOn w:val="Normal"/>
    <w:next w:val="Normal"/>
    <w:uiPriority w:val="39"/>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1-11">
    <w:name w:val="中等深浅底纹 1 - 强调文字颜色 11"/>
    <w:basedOn w:val="Normal"/>
    <w:uiPriority w:val="99"/>
    <w:rsid w:val="008F3B53"/>
    <w:pPr>
      <w:overflowPunct/>
      <w:autoSpaceDE/>
      <w:adjustRightInd/>
      <w:textAlignment w:val="auto"/>
    </w:pPr>
    <w:rPr>
      <w:rFonts w:eastAsia="Malgun Gothic"/>
      <w:lang w:eastAsia="en-US"/>
    </w:rPr>
  </w:style>
  <w:style w:type="paragraph" w:customStyle="1" w:styleId="21a">
    <w:name w:val="中等深浅网格 21"/>
    <w:basedOn w:val="Normal"/>
    <w:uiPriority w:val="99"/>
    <w:rsid w:val="008F3B53"/>
    <w:pPr>
      <w:overflowPunct/>
      <w:autoSpaceDE/>
      <w:adjustRightInd/>
      <w:textAlignment w:val="auto"/>
    </w:pPr>
    <w:rPr>
      <w:rFonts w:eastAsia="Malgun Gothic"/>
      <w:lang w:eastAsia="en-US"/>
    </w:rPr>
  </w:style>
  <w:style w:type="character" w:customStyle="1" w:styleId="1Char3">
    <w:name w:val="样式1 Char"/>
    <w:link w:val="1ff7"/>
    <w:uiPriority w:val="99"/>
    <w:qFormat/>
    <w:locked/>
    <w:rsid w:val="008F3B53"/>
    <w:rPr>
      <w:rFonts w:ascii="Arial" w:hAnsi="Arial" w:cs="Arial"/>
      <w:sz w:val="18"/>
      <w:lang w:val="x-none" w:eastAsia="ja-JP"/>
    </w:rPr>
  </w:style>
  <w:style w:type="paragraph" w:customStyle="1" w:styleId="1ff7">
    <w:name w:val="样式1"/>
    <w:basedOn w:val="TAN"/>
    <w:link w:val="1Char3"/>
    <w:uiPriority w:val="99"/>
    <w:qFormat/>
    <w:rsid w:val="008F3B53"/>
    <w:pPr>
      <w:ind w:left="360" w:hanging="360"/>
      <w:textAlignment w:val="auto"/>
    </w:pPr>
    <w:rPr>
      <w:rFonts w:cs="Arial"/>
      <w:lang w:val="x-none" w:eastAsia="ja-JP"/>
    </w:rPr>
  </w:style>
  <w:style w:type="character" w:customStyle="1" w:styleId="salin1c">
    <w:name w:val="salin1c"/>
    <w:semiHidden/>
    <w:qFormat/>
    <w:rsid w:val="008F3B53"/>
    <w:rPr>
      <w:rFonts w:ascii="Arial" w:hAnsi="Arial" w:cs="Arial" w:hint="default"/>
      <w:color w:val="auto"/>
      <w:sz w:val="20"/>
      <w:szCs w:val="20"/>
    </w:rPr>
  </w:style>
  <w:style w:type="character" w:customStyle="1" w:styleId="affd">
    <w:name w:val="コメント内容 (文字)"/>
    <w:qFormat/>
    <w:rsid w:val="008F3B5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8F3B53"/>
    <w:rPr>
      <w:rFonts w:ascii="Arial" w:hAnsi="Arial" w:cs="Arial" w:hint="default"/>
      <w:sz w:val="36"/>
      <w:lang w:val="en-GB" w:eastAsia="en-US"/>
    </w:rPr>
  </w:style>
  <w:style w:type="character" w:customStyle="1" w:styleId="NurTextZchn1">
    <w:name w:val="Nur Text Zchn1"/>
    <w:qFormat/>
    <w:rsid w:val="008F3B53"/>
    <w:rPr>
      <w:rFonts w:ascii="Courier New" w:hAnsi="Courier New" w:cs="Courier New" w:hint="default"/>
      <w:lang w:val="en-GB" w:eastAsia="en-US"/>
    </w:rPr>
  </w:style>
  <w:style w:type="character" w:customStyle="1" w:styleId="EndnotentextZchn1">
    <w:name w:val="Endnotentext Zchn1"/>
    <w:qFormat/>
    <w:rsid w:val="008F3B53"/>
    <w:rPr>
      <w:rFonts w:ascii="Times New Roman" w:hAnsi="Times New Roman" w:cs="Times New Roman" w:hint="default"/>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8F3B53"/>
    <w:rPr>
      <w:rFonts w:ascii="Times New Roman" w:hAnsi="Times New Roman" w:cs="Times New Roman" w:hint="default"/>
      <w:b/>
      <w:bCs w:val="0"/>
      <w:lang w:val="en-GB" w:eastAsia="ko-KR"/>
    </w:rPr>
  </w:style>
  <w:style w:type="character" w:customStyle="1" w:styleId="searchcontent1">
    <w:name w:val="search_content1"/>
    <w:rsid w:val="008F3B53"/>
    <w:rPr>
      <w:sz w:val="13"/>
      <w:szCs w:val="13"/>
    </w:rPr>
  </w:style>
  <w:style w:type="character" w:customStyle="1" w:styleId="1ff8">
    <w:name w:val="純文字 字元1"/>
    <w:rsid w:val="008F3B53"/>
    <w:rPr>
      <w:rFonts w:ascii="MingLiU" w:eastAsia="MingLiU" w:hAnsi="Courier New" w:cs="Courier New" w:hint="eastAsia"/>
      <w:sz w:val="24"/>
      <w:szCs w:val="24"/>
      <w:lang w:val="en-GB" w:eastAsia="en-US"/>
    </w:rPr>
  </w:style>
  <w:style w:type="character" w:customStyle="1" w:styleId="1ff9">
    <w:name w:val="章節附註文字 字元1"/>
    <w:rsid w:val="008F3B53"/>
    <w:rPr>
      <w:lang w:val="en-GB" w:eastAsia="en-US"/>
    </w:rPr>
  </w:style>
  <w:style w:type="character" w:customStyle="1" w:styleId="Absatz-Standardschriftart4">
    <w:name w:val="Absatz-Standardschriftart4"/>
    <w:qFormat/>
    <w:rsid w:val="008F3B53"/>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qFormat/>
    <w:rsid w:val="008F3B53"/>
    <w:rPr>
      <w:rFonts w:ascii="CG Times (WN)" w:eastAsia="Malgun Gothic" w:hAnsi="CG Times (WN)" w:hint="default"/>
      <w:b/>
      <w:bCs w:val="0"/>
      <w:lang w:val="en-GB" w:eastAsia="en-US"/>
    </w:rPr>
  </w:style>
  <w:style w:type="character" w:customStyle="1" w:styleId="2fd">
    <w:name w:val="段落フォント2"/>
    <w:qFormat/>
    <w:rsid w:val="008F3B53"/>
  </w:style>
  <w:style w:type="character" w:customStyle="1" w:styleId="2fe">
    <w:name w:val="コメント参照2"/>
    <w:rsid w:val="008F3B53"/>
    <w:rPr>
      <w:sz w:val="16"/>
    </w:rPr>
  </w:style>
  <w:style w:type="character" w:customStyle="1" w:styleId="Char17">
    <w:name w:val="纯文本 Char1"/>
    <w:rsid w:val="008F3B53"/>
    <w:rPr>
      <w:rFonts w:ascii="SimSun" w:eastAsia="SimSun" w:hAnsi="Courier New" w:cs="Courier New" w:hint="eastAsia"/>
      <w:sz w:val="21"/>
      <w:szCs w:val="21"/>
      <w:lang w:val="en-GB" w:eastAsia="en-US"/>
    </w:rPr>
  </w:style>
  <w:style w:type="character" w:customStyle="1" w:styleId="Char18">
    <w:name w:val="尾注文本 Char1"/>
    <w:qFormat/>
    <w:rsid w:val="008F3B53"/>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8F3B53"/>
    <w:rPr>
      <w:rFonts w:ascii="Arial" w:eastAsia="Times New Roman" w:hAnsi="Arial" w:cs="Arial" w:hint="default"/>
      <w:sz w:val="36"/>
      <w:lang w:val="en-GB"/>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8F3B53"/>
    <w:rPr>
      <w:rFonts w:ascii="Arial" w:hAnsi="Arial" w:cs="Arial" w:hint="default"/>
      <w:sz w:val="36"/>
      <w:lang w:val="en-GB" w:eastAsia="en-US"/>
    </w:rPr>
  </w:style>
  <w:style w:type="character" w:customStyle="1" w:styleId="Absatz-Standardschriftart3">
    <w:name w:val="Absatz-Standardschriftart3"/>
    <w:rsid w:val="008F3B53"/>
  </w:style>
  <w:style w:type="character" w:customStyle="1" w:styleId="3f9">
    <w:name w:val="段落フォント3"/>
    <w:qFormat/>
    <w:rsid w:val="008F3B53"/>
  </w:style>
  <w:style w:type="character" w:customStyle="1" w:styleId="3fa">
    <w:name w:val="コメント参照3"/>
    <w:rsid w:val="008F3B53"/>
    <w:rPr>
      <w:sz w:val="16"/>
    </w:rPr>
  </w:style>
  <w:style w:type="character" w:customStyle="1" w:styleId="CommentSubjectChar3">
    <w:name w:val="Comment Subject Char3"/>
    <w:rsid w:val="008F3B53"/>
    <w:rPr>
      <w:rFonts w:ascii="Times New Roman" w:hAnsi="Times New Roman" w:cs="Times New Roman" w:hint="default"/>
      <w:b/>
      <w:bCs/>
      <w:lang w:val="en-GB" w:eastAsia="en-US"/>
    </w:rPr>
  </w:style>
  <w:style w:type="character" w:customStyle="1" w:styleId="1ffa">
    <w:name w:val="吹き出し (文字)1"/>
    <w:uiPriority w:val="99"/>
    <w:semiHidden/>
    <w:rsid w:val="008F3B53"/>
    <w:rPr>
      <w:rFonts w:ascii="MS Mincho" w:eastAsia="MS Mincho" w:hAnsi="Times New Roman" w:hint="eastAsia"/>
      <w:sz w:val="18"/>
      <w:szCs w:val="18"/>
      <w:lang w:val="en-GB" w:eastAsia="en-US"/>
    </w:rPr>
  </w:style>
  <w:style w:type="character" w:customStyle="1" w:styleId="1ffb">
    <w:name w:val="見出しマップ (文字)1"/>
    <w:uiPriority w:val="99"/>
    <w:semiHidden/>
    <w:rsid w:val="008F3B53"/>
    <w:rPr>
      <w:rFonts w:ascii="MS Mincho" w:eastAsia="MS Mincho" w:hAnsi="Times New Roman" w:hint="eastAsia"/>
      <w:sz w:val="24"/>
      <w:szCs w:val="24"/>
      <w:lang w:val="en-GB" w:eastAsia="en-US"/>
    </w:rPr>
  </w:style>
  <w:style w:type="character" w:customStyle="1" w:styleId="1f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8F3B53"/>
    <w:rPr>
      <w:rFonts w:ascii="Times New Roman" w:eastAsia="Times New Roman" w:hAnsi="Times New Roman" w:cs="Times New Roman" w:hint="default"/>
      <w:lang w:val="en-GB" w:eastAsia="en-US"/>
    </w:rPr>
  </w:style>
  <w:style w:type="character" w:customStyle="1" w:styleId="1ffd">
    <w:name w:val="コメント文字列 (文字)1"/>
    <w:uiPriority w:val="99"/>
    <w:semiHidden/>
    <w:qFormat/>
    <w:rsid w:val="008F3B53"/>
    <w:rPr>
      <w:rFonts w:ascii="Times New Roman" w:eastAsia="Times New Roman" w:hAnsi="Times New Roman" w:cs="Times New Roman" w:hint="default"/>
      <w:lang w:val="en-GB" w:eastAsia="en-US"/>
    </w:rPr>
  </w:style>
  <w:style w:type="character" w:customStyle="1" w:styleId="1ffe">
    <w:name w:val="コメント内容 (文字)1"/>
    <w:uiPriority w:val="99"/>
    <w:semiHidden/>
    <w:rsid w:val="008F3B53"/>
    <w:rPr>
      <w:rFonts w:ascii="Times New Roman" w:eastAsia="Times New Roman" w:hAnsi="Times New Roman" w:cs="Times New Roman" w:hint="default"/>
      <w:b/>
      <w:bCs/>
      <w:lang w:val="en-GB" w:eastAsia="en-US"/>
    </w:rPr>
  </w:style>
  <w:style w:type="character" w:customStyle="1" w:styleId="PlainTable31">
    <w:name w:val="Plain Table 31"/>
    <w:uiPriority w:val="19"/>
    <w:qFormat/>
    <w:rsid w:val="008F3B53"/>
    <w:rPr>
      <w:i/>
      <w:iCs/>
      <w:color w:val="808080"/>
    </w:rPr>
  </w:style>
  <w:style w:type="character" w:customStyle="1" w:styleId="PlainTable41">
    <w:name w:val="Plain Table 41"/>
    <w:uiPriority w:val="21"/>
    <w:qFormat/>
    <w:rsid w:val="008F3B53"/>
    <w:rPr>
      <w:b/>
      <w:bCs/>
      <w:i/>
      <w:iCs/>
      <w:color w:val="4F81BD"/>
    </w:rPr>
  </w:style>
  <w:style w:type="character" w:customStyle="1" w:styleId="PlainTable51">
    <w:name w:val="Plain Table 51"/>
    <w:uiPriority w:val="31"/>
    <w:qFormat/>
    <w:rsid w:val="008F3B53"/>
    <w:rPr>
      <w:smallCaps/>
      <w:color w:val="C0504D"/>
      <w:u w:val="single"/>
    </w:rPr>
  </w:style>
  <w:style w:type="character" w:customStyle="1" w:styleId="affe">
    <w:name w:val="註解文字 字元"/>
    <w:rsid w:val="008F3B53"/>
    <w:rPr>
      <w:rFonts w:ascii="Times New Roman" w:eastAsia="Times New Roman" w:hAnsi="Times New Roman" w:cs="Times New Roman" w:hint="default"/>
      <w:lang w:val="en-GB"/>
    </w:rPr>
  </w:style>
  <w:style w:type="character" w:customStyle="1" w:styleId="1fff">
    <w:name w:val="註解主旨 字元1"/>
    <w:rsid w:val="008F3B53"/>
    <w:rPr>
      <w:b/>
      <w:bCs/>
      <w:lang w:val="en-GB" w:eastAsia="sv-SE"/>
    </w:rPr>
  </w:style>
  <w:style w:type="character" w:customStyle="1" w:styleId="TF2">
    <w:name w:val="TF字符"/>
    <w:aliases w:val="left字符"/>
    <w:rsid w:val="008F3B53"/>
    <w:rPr>
      <w:rFonts w:ascii="Arial" w:hAnsi="Arial" w:cs="Arial" w:hint="default"/>
      <w:b/>
      <w:bCs w:val="0"/>
      <w:lang w:val="en-GB" w:eastAsia="en-US"/>
    </w:rPr>
  </w:style>
  <w:style w:type="character" w:customStyle="1" w:styleId="search-word-mail">
    <w:name w:val="search-word-mail"/>
    <w:rsid w:val="008F3B53"/>
  </w:style>
  <w:style w:type="character" w:customStyle="1" w:styleId="ListChar5">
    <w:name w:val="List Char5"/>
    <w:qFormat/>
    <w:rsid w:val="008F3B53"/>
    <w:rPr>
      <w:rFonts w:ascii="Times New Roman" w:hAnsi="Times New Roman" w:cs="Times New Roman" w:hint="default"/>
      <w:lang w:val="en-GB" w:eastAsia="en-US"/>
    </w:rPr>
  </w:style>
  <w:style w:type="character" w:customStyle="1" w:styleId="1-110">
    <w:name w:val="网格表 1 浅色 - 着色 11"/>
    <w:uiPriority w:val="31"/>
    <w:qFormat/>
    <w:rsid w:val="008F3B53"/>
    <w:rPr>
      <w:smallCaps/>
      <w:color w:val="5A5A5A"/>
    </w:rPr>
  </w:style>
  <w:style w:type="character" w:customStyle="1" w:styleId="textbodybold1">
    <w:name w:val="textbodybold1"/>
    <w:qFormat/>
    <w:rsid w:val="008F3B53"/>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8F3B53"/>
    <w:rPr>
      <w:color w:val="808080"/>
    </w:rPr>
  </w:style>
  <w:style w:type="character" w:customStyle="1" w:styleId="nowrap1">
    <w:name w:val="nowrap1"/>
    <w:qFormat/>
    <w:rsid w:val="008F3B53"/>
  </w:style>
  <w:style w:type="character" w:customStyle="1" w:styleId="-110">
    <w:name w:val="浅色网格 - 着色 11"/>
    <w:uiPriority w:val="99"/>
    <w:qFormat/>
    <w:rsid w:val="008F3B53"/>
    <w:rPr>
      <w:color w:val="808080"/>
    </w:rPr>
  </w:style>
  <w:style w:type="character" w:customStyle="1" w:styleId="UnresolvedMention2">
    <w:name w:val="Unresolved Mention2"/>
    <w:uiPriority w:val="99"/>
    <w:qFormat/>
    <w:rsid w:val="008F3B53"/>
    <w:rPr>
      <w:color w:val="808080"/>
      <w:shd w:val="clear" w:color="auto" w:fill="E6E6E6"/>
    </w:rPr>
  </w:style>
  <w:style w:type="character" w:customStyle="1" w:styleId="UnresolvedMention3">
    <w:name w:val="Unresolved Mention3"/>
    <w:uiPriority w:val="99"/>
    <w:qFormat/>
    <w:rsid w:val="008F3B53"/>
    <w:rPr>
      <w:color w:val="808080"/>
      <w:shd w:val="clear" w:color="auto" w:fill="E6E6E6"/>
    </w:rPr>
  </w:style>
  <w:style w:type="character" w:customStyle="1" w:styleId="Char32">
    <w:name w:val="批注主题 Char3"/>
    <w:qFormat/>
    <w:locked/>
    <w:rsid w:val="008F3B53"/>
    <w:rPr>
      <w:rFonts w:ascii="Times New Roman" w:eastAsia="MS Mincho" w:hAnsi="Times New Roman" w:cs="Times New Roman" w:hint="default"/>
      <w:b/>
      <w:bCs/>
      <w:lang w:eastAsia="en-US"/>
    </w:rPr>
  </w:style>
  <w:style w:type="character" w:customStyle="1" w:styleId="Char19">
    <w:name w:val="日期 Char1"/>
    <w:qFormat/>
    <w:rsid w:val="008F3B53"/>
    <w:rPr>
      <w:rFonts w:ascii="MS Mincho" w:eastAsia="MS Mincho" w:hAnsi="MS Mincho" w:hint="eastAsia"/>
      <w:lang w:val="en-GB"/>
    </w:rPr>
  </w:style>
  <w:style w:type="character" w:customStyle="1" w:styleId="8Char1">
    <w:name w:val="标题 8 Char1"/>
    <w:rsid w:val="008F3B53"/>
    <w:rPr>
      <w:rFonts w:ascii="Arial" w:hAnsi="Arial" w:cs="Arial" w:hint="default"/>
      <w:sz w:val="36"/>
      <w:lang w:val="en-GB" w:eastAsia="en-US" w:bidi="ar-SA"/>
    </w:rPr>
  </w:style>
  <w:style w:type="character" w:customStyle="1" w:styleId="Char24">
    <w:name w:val="批注主题 Char2"/>
    <w:qFormat/>
    <w:rsid w:val="008F3B53"/>
    <w:rPr>
      <w:rFonts w:ascii="SimSun" w:eastAsia="SimSun" w:hAnsi="SimSun" w:hint="eastAsia"/>
      <w:b/>
      <w:bCs/>
      <w:lang w:eastAsia="en-US"/>
    </w:rPr>
  </w:style>
  <w:style w:type="character" w:customStyle="1" w:styleId="Char1a">
    <w:name w:val="注释标题 Char1"/>
    <w:rsid w:val="008F3B53"/>
    <w:rPr>
      <w:rFonts w:ascii="MS Mincho" w:eastAsia="MS Mincho" w:hAnsi="MS Mincho" w:hint="eastAsia"/>
      <w:lang w:eastAsia="en-US"/>
    </w:rPr>
  </w:style>
  <w:style w:type="character" w:customStyle="1" w:styleId="Char1b">
    <w:name w:val="文档结构图 Char1"/>
    <w:semiHidden/>
    <w:rsid w:val="008F3B53"/>
    <w:rPr>
      <w:rFonts w:ascii="Tahoma" w:hAnsi="Tahoma" w:cs="Tahoma" w:hint="default"/>
      <w:shd w:val="clear" w:color="auto" w:fill="000080"/>
      <w:lang w:val="en-GB"/>
    </w:rPr>
  </w:style>
  <w:style w:type="character" w:customStyle="1" w:styleId="Char1c">
    <w:name w:val="批注框文本 Char1"/>
    <w:uiPriority w:val="99"/>
    <w:qFormat/>
    <w:rsid w:val="008F3B53"/>
    <w:rPr>
      <w:rFonts w:ascii="Tahoma" w:hAnsi="Tahoma" w:cs="Tahoma" w:hint="default"/>
      <w:sz w:val="16"/>
      <w:szCs w:val="16"/>
      <w:lang w:val="en-GB"/>
    </w:rPr>
  </w:style>
  <w:style w:type="character" w:customStyle="1" w:styleId="Char1d">
    <w:name w:val="正文文本缩进 Char1"/>
    <w:rsid w:val="008F3B53"/>
    <w:rPr>
      <w:rFonts w:ascii="Batang" w:eastAsia="Batang" w:hAnsi="Batang" w:hint="eastAsia"/>
      <w:lang w:val="en-GB"/>
    </w:rPr>
  </w:style>
  <w:style w:type="character" w:customStyle="1" w:styleId="2Char1">
    <w:name w:val="正文文本 2 Char1"/>
    <w:rsid w:val="008F3B53"/>
    <w:rPr>
      <w:rFonts w:ascii="CG Times (WN)" w:eastAsia="Malgun Gothic" w:hAnsi="CG Times (WN)" w:hint="default"/>
      <w:i/>
      <w:iCs w:val="0"/>
      <w:lang w:val="en-GB" w:eastAsia="ko-KR"/>
    </w:rPr>
  </w:style>
  <w:style w:type="character" w:customStyle="1" w:styleId="3Char1">
    <w:name w:val="正文文本 3 Char1"/>
    <w:rsid w:val="008F3B53"/>
    <w:rPr>
      <w:rFonts w:ascii="CG Times (WN)" w:eastAsia="Osaka" w:hAnsi="CG Times (WN)" w:hint="default"/>
      <w:color w:val="000000"/>
      <w:lang w:val="en-GB" w:eastAsia="ko-KR"/>
    </w:rPr>
  </w:style>
  <w:style w:type="character" w:customStyle="1" w:styleId="2Char10">
    <w:name w:val="正文文本缩进 2 Char1"/>
    <w:rsid w:val="008F3B53"/>
    <w:rPr>
      <w:rFonts w:ascii="CG Times (WN)" w:eastAsia="MS Mincho" w:hAnsi="CG Times (WN)" w:hint="default"/>
      <w:lang w:val="en-GB"/>
    </w:rPr>
  </w:style>
  <w:style w:type="character" w:customStyle="1" w:styleId="HTMLChar1">
    <w:name w:val="HTML 预设格式 Char1"/>
    <w:qFormat/>
    <w:rsid w:val="008F3B53"/>
    <w:rPr>
      <w:rFonts w:ascii="Courier New" w:eastAsia="MS Mincho" w:hAnsi="Courier New" w:cs="Courier New" w:hint="default"/>
      <w:lang w:val="en-GB"/>
    </w:rPr>
  </w:style>
  <w:style w:type="character" w:customStyle="1" w:styleId="gt-baf-word-clickable1">
    <w:name w:val="gt-baf-word-clickable1"/>
    <w:qFormat/>
    <w:rsid w:val="008F3B53"/>
    <w:rPr>
      <w:color w:val="000000"/>
    </w:rPr>
  </w:style>
  <w:style w:type="character" w:customStyle="1" w:styleId="aff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8F3B53"/>
    <w:rPr>
      <w:rFonts w:ascii="Arial" w:hAnsi="Arial" w:cs="Arial" w:hint="default"/>
      <w:b/>
      <w:bCs w:val="0"/>
      <w:sz w:val="18"/>
      <w:lang w:val="en-GB" w:eastAsia="en-US"/>
    </w:rPr>
  </w:style>
  <w:style w:type="character" w:customStyle="1" w:styleId="Char25">
    <w:name w:val="메모 주제 Char2"/>
    <w:rsid w:val="008F3B53"/>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8F3B53"/>
    <w:rPr>
      <w:i/>
      <w:iCs/>
      <w:color w:val="808080"/>
    </w:rPr>
  </w:style>
  <w:style w:type="character" w:customStyle="1" w:styleId="PlainTable45">
    <w:name w:val="Plain Table 45"/>
    <w:uiPriority w:val="21"/>
    <w:qFormat/>
    <w:rsid w:val="008F3B53"/>
    <w:rPr>
      <w:b/>
      <w:bCs/>
      <w:i/>
      <w:iCs/>
      <w:color w:val="4F81BD"/>
    </w:rPr>
  </w:style>
  <w:style w:type="character" w:customStyle="1" w:styleId="PlainTable55">
    <w:name w:val="Plain Table 55"/>
    <w:uiPriority w:val="31"/>
    <w:qFormat/>
    <w:rsid w:val="008F3B53"/>
    <w:rPr>
      <w:smallCaps/>
      <w:color w:val="C0504D"/>
      <w:u w:val="single"/>
    </w:rPr>
  </w:style>
  <w:style w:type="character" w:customStyle="1" w:styleId="TableGridLight5">
    <w:name w:val="Table Grid Light5"/>
    <w:uiPriority w:val="32"/>
    <w:qFormat/>
    <w:rsid w:val="008F3B53"/>
    <w:rPr>
      <w:b/>
      <w:bCs/>
      <w:smallCaps/>
      <w:color w:val="C0504D"/>
      <w:spacing w:val="5"/>
      <w:u w:val="single"/>
    </w:rPr>
  </w:style>
  <w:style w:type="character" w:customStyle="1" w:styleId="4f9">
    <w:name w:val="段落フォント4"/>
    <w:qFormat/>
    <w:rsid w:val="008F3B53"/>
  </w:style>
  <w:style w:type="character" w:customStyle="1" w:styleId="4fa">
    <w:name w:val="コメント参照4"/>
    <w:qFormat/>
    <w:rsid w:val="008F3B53"/>
    <w:rPr>
      <w:sz w:val="16"/>
    </w:rPr>
  </w:style>
  <w:style w:type="character" w:customStyle="1" w:styleId="Char1e">
    <w:name w:val="글자만 Char1"/>
    <w:uiPriority w:val="99"/>
    <w:semiHidden/>
    <w:rsid w:val="008F3B53"/>
    <w:rPr>
      <w:rFonts w:ascii="Malgun Gothic" w:eastAsia="Malgun Gothic" w:hAnsi="Courier New" w:cs="Courier New" w:hint="eastAsia"/>
      <w:lang w:val="en-GB" w:eastAsia="en-US"/>
    </w:rPr>
  </w:style>
  <w:style w:type="character" w:customStyle="1" w:styleId="Char1f">
    <w:name w:val="미주 텍스트 Char1"/>
    <w:uiPriority w:val="99"/>
    <w:semiHidden/>
    <w:rsid w:val="008F3B53"/>
    <w:rPr>
      <w:rFonts w:ascii="Times New Roman" w:eastAsia="Times New Roman" w:hAnsi="Times New Roman" w:cs="Times New Roman" w:hint="default"/>
      <w:lang w:val="en-GB" w:eastAsia="en-US"/>
    </w:rPr>
  </w:style>
  <w:style w:type="character" w:customStyle="1" w:styleId="Char1f0">
    <w:name w:val="풍선 도움말 텍스트 Char1"/>
    <w:uiPriority w:val="99"/>
    <w:semiHidden/>
    <w:rsid w:val="008F3B53"/>
    <w:rPr>
      <w:rFonts w:ascii="Malgun Gothic" w:eastAsia="Malgun Gothic" w:hAnsi="Malgun Gothic" w:cs="Times New Roman" w:hint="eastAsia"/>
      <w:sz w:val="18"/>
      <w:szCs w:val="18"/>
      <w:lang w:val="en-GB" w:eastAsia="en-US"/>
    </w:rPr>
  </w:style>
  <w:style w:type="character" w:customStyle="1" w:styleId="Char1f1">
    <w:name w:val="문서 구조 Char1"/>
    <w:uiPriority w:val="99"/>
    <w:semiHidden/>
    <w:rsid w:val="008F3B53"/>
    <w:rPr>
      <w:rFonts w:ascii="Malgun Gothic" w:eastAsia="Malgun Gothic" w:hAnsi="Times New Roman" w:hint="eastAsia"/>
      <w:sz w:val="18"/>
      <w:szCs w:val="18"/>
      <w:lang w:val="en-GB" w:eastAsia="en-US"/>
    </w:rPr>
  </w:style>
  <w:style w:type="character" w:customStyle="1" w:styleId="Char1f2">
    <w:name w:val="각주 텍스트 Char1"/>
    <w:uiPriority w:val="99"/>
    <w:semiHidden/>
    <w:qFormat/>
    <w:rsid w:val="008F3B53"/>
    <w:rPr>
      <w:rFonts w:ascii="Times New Roman" w:eastAsia="Times New Roman" w:hAnsi="Times New Roman" w:cs="Times New Roman" w:hint="default"/>
      <w:lang w:val="en-GB" w:eastAsia="en-US"/>
    </w:rPr>
  </w:style>
  <w:style w:type="character" w:customStyle="1" w:styleId="Char1f3">
    <w:name w:val="메모 텍스트 Char1"/>
    <w:uiPriority w:val="99"/>
    <w:semiHidden/>
    <w:rsid w:val="008F3B53"/>
    <w:rPr>
      <w:rFonts w:ascii="Times New Roman" w:eastAsia="Times New Roman" w:hAnsi="Times New Roman" w:cs="Times New Roman" w:hint="default"/>
      <w:lang w:val="en-GB" w:eastAsia="en-US"/>
    </w:rPr>
  </w:style>
  <w:style w:type="character" w:customStyle="1" w:styleId="Char1f4">
    <w:name w:val="메모 주제 Char1"/>
    <w:uiPriority w:val="99"/>
    <w:semiHidden/>
    <w:qFormat/>
    <w:rsid w:val="008F3B53"/>
    <w:rPr>
      <w:rFonts w:ascii="Times New Roman" w:eastAsia="Times New Roman" w:hAnsi="Times New Roman" w:cs="Times New Roman" w:hint="default"/>
      <w:b/>
      <w:bCs/>
      <w:lang w:val="en-GB" w:eastAsia="en-US"/>
    </w:rPr>
  </w:style>
  <w:style w:type="character" w:customStyle="1" w:styleId="CommentSubjectChar4">
    <w:name w:val="Comment Subject Char4"/>
    <w:rsid w:val="008F3B53"/>
    <w:rPr>
      <w:rFonts w:ascii="Times New Roman" w:hAnsi="Times New Roman" w:cs="Times New Roman" w:hint="default"/>
      <w:b/>
      <w:bCs/>
      <w:lang w:val="en-GB" w:eastAsia="en-US"/>
    </w:rPr>
  </w:style>
  <w:style w:type="character" w:customStyle="1" w:styleId="Chare">
    <w:name w:val="메모 주제 Char"/>
    <w:qFormat/>
    <w:rsid w:val="008F3B53"/>
    <w:rPr>
      <w:rFonts w:ascii="Times New Roman" w:hAnsi="Times New Roman" w:cs="Times New Roman" w:hint="default"/>
      <w:b/>
      <w:bCs/>
      <w:lang w:val="en-GB" w:eastAsia="en-US"/>
    </w:rPr>
  </w:style>
  <w:style w:type="character" w:customStyle="1" w:styleId="Absatz-Standardschriftart5">
    <w:name w:val="Absatz-Standardschriftart5"/>
    <w:qFormat/>
    <w:rsid w:val="008F3B53"/>
  </w:style>
  <w:style w:type="character" w:customStyle="1" w:styleId="515">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8F3B53"/>
    <w:rPr>
      <w:rFonts w:ascii="Arial" w:eastAsia="MS Gothic" w:hAnsi="Arial" w:cs="Times New Roman" w:hint="default"/>
      <w:lang w:val="en-GB" w:eastAsia="en-US"/>
    </w:rPr>
  </w:style>
  <w:style w:type="character" w:customStyle="1" w:styleId="PlainTable32">
    <w:name w:val="Plain Table 32"/>
    <w:uiPriority w:val="19"/>
    <w:qFormat/>
    <w:rsid w:val="008F3B53"/>
    <w:rPr>
      <w:i/>
      <w:iCs/>
      <w:color w:val="808080"/>
    </w:rPr>
  </w:style>
  <w:style w:type="character" w:customStyle="1" w:styleId="PlainTable42">
    <w:name w:val="Plain Table 42"/>
    <w:uiPriority w:val="21"/>
    <w:qFormat/>
    <w:rsid w:val="008F3B53"/>
    <w:rPr>
      <w:b/>
      <w:bCs/>
      <w:i/>
      <w:iCs/>
      <w:color w:val="4F81BD"/>
    </w:rPr>
  </w:style>
  <w:style w:type="character" w:customStyle="1" w:styleId="PlainTable52">
    <w:name w:val="Plain Table 52"/>
    <w:uiPriority w:val="31"/>
    <w:qFormat/>
    <w:rsid w:val="008F3B53"/>
    <w:rPr>
      <w:smallCaps/>
      <w:color w:val="C0504D"/>
      <w:u w:val="single"/>
    </w:rPr>
  </w:style>
  <w:style w:type="character" w:customStyle="1" w:styleId="TableGridLight2">
    <w:name w:val="Table Grid Light2"/>
    <w:uiPriority w:val="32"/>
    <w:qFormat/>
    <w:rsid w:val="008F3B53"/>
    <w:rPr>
      <w:b/>
      <w:bCs/>
      <w:smallCaps/>
      <w:color w:val="C0504D"/>
      <w:spacing w:val="5"/>
      <w:u w:val="single"/>
    </w:rPr>
  </w:style>
  <w:style w:type="character" w:customStyle="1" w:styleId="Absatz-Standardschriftart6">
    <w:name w:val="Absatz-Standardschriftart6"/>
    <w:qFormat/>
    <w:rsid w:val="008F3B53"/>
  </w:style>
  <w:style w:type="character" w:customStyle="1" w:styleId="PlainTable33">
    <w:name w:val="Plain Table 33"/>
    <w:uiPriority w:val="19"/>
    <w:qFormat/>
    <w:rsid w:val="008F3B53"/>
    <w:rPr>
      <w:i/>
      <w:iCs/>
      <w:color w:val="808080"/>
    </w:rPr>
  </w:style>
  <w:style w:type="character" w:customStyle="1" w:styleId="PlainTable43">
    <w:name w:val="Plain Table 43"/>
    <w:uiPriority w:val="21"/>
    <w:qFormat/>
    <w:rsid w:val="008F3B53"/>
    <w:rPr>
      <w:b/>
      <w:bCs/>
      <w:i/>
      <w:iCs/>
      <w:color w:val="4F81BD"/>
    </w:rPr>
  </w:style>
  <w:style w:type="character" w:customStyle="1" w:styleId="PlainTable53">
    <w:name w:val="Plain Table 53"/>
    <w:uiPriority w:val="31"/>
    <w:qFormat/>
    <w:rsid w:val="008F3B53"/>
    <w:rPr>
      <w:smallCaps/>
      <w:color w:val="C0504D"/>
      <w:u w:val="single"/>
    </w:rPr>
  </w:style>
  <w:style w:type="character" w:customStyle="1" w:styleId="TableGridLight3">
    <w:name w:val="Table Grid Light3"/>
    <w:uiPriority w:val="32"/>
    <w:qFormat/>
    <w:rsid w:val="008F3B53"/>
    <w:rPr>
      <w:b/>
      <w:bCs/>
      <w:smallCaps/>
      <w:color w:val="C0504D"/>
      <w:spacing w:val="5"/>
      <w:u w:val="single"/>
    </w:rPr>
  </w:style>
  <w:style w:type="character" w:customStyle="1" w:styleId="Absatz-Standardschriftart7">
    <w:name w:val="Absatz-Standardschriftart7"/>
    <w:qFormat/>
    <w:rsid w:val="008F3B53"/>
  </w:style>
  <w:style w:type="character" w:customStyle="1" w:styleId="KommentarthemaZchn">
    <w:name w:val="Kommentarthema Zchn"/>
    <w:qFormat/>
    <w:rsid w:val="008F3B53"/>
    <w:rPr>
      <w:b/>
      <w:bCs/>
      <w:lang w:val="en-GB" w:eastAsia="en-US" w:bidi="ar-SA"/>
    </w:rPr>
  </w:style>
  <w:style w:type="character" w:customStyle="1" w:styleId="PlainTable34">
    <w:name w:val="Plain Table 34"/>
    <w:uiPriority w:val="19"/>
    <w:qFormat/>
    <w:rsid w:val="008F3B53"/>
    <w:rPr>
      <w:i/>
      <w:iCs/>
      <w:color w:val="808080"/>
    </w:rPr>
  </w:style>
  <w:style w:type="character" w:customStyle="1" w:styleId="PlainTable44">
    <w:name w:val="Plain Table 44"/>
    <w:uiPriority w:val="21"/>
    <w:qFormat/>
    <w:rsid w:val="008F3B53"/>
    <w:rPr>
      <w:b/>
      <w:bCs/>
      <w:i/>
      <w:iCs/>
      <w:color w:val="4F81BD"/>
    </w:rPr>
  </w:style>
  <w:style w:type="character" w:customStyle="1" w:styleId="PlainTable54">
    <w:name w:val="Plain Table 54"/>
    <w:uiPriority w:val="31"/>
    <w:qFormat/>
    <w:rsid w:val="008F3B53"/>
    <w:rPr>
      <w:smallCaps/>
      <w:color w:val="C0504D"/>
      <w:u w:val="single"/>
    </w:rPr>
  </w:style>
  <w:style w:type="character" w:customStyle="1" w:styleId="TableGridLight4">
    <w:name w:val="Table Grid Light4"/>
    <w:uiPriority w:val="32"/>
    <w:qFormat/>
    <w:rsid w:val="008F3B53"/>
    <w:rPr>
      <w:b/>
      <w:bCs/>
      <w:smallCaps/>
      <w:color w:val="C0504D"/>
      <w:spacing w:val="5"/>
      <w:u w:val="single"/>
    </w:rPr>
  </w:style>
  <w:style w:type="character" w:customStyle="1" w:styleId="11c">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F3B53"/>
    <w:rPr>
      <w:rFonts w:ascii="Yu Gothic Light" w:eastAsia="Yu Gothic Light" w:hAnsi="Yu Gothic Light" w:cs="Times New Roman" w:hint="eastAsia"/>
      <w:sz w:val="24"/>
      <w:szCs w:val="24"/>
      <w:lang w:val="en-GB" w:eastAsia="en-US"/>
    </w:rPr>
  </w:style>
  <w:style w:type="character" w:customStyle="1" w:styleId="21b">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F3B53"/>
    <w:rPr>
      <w:rFonts w:ascii="Yu Gothic Light" w:eastAsia="Yu Gothic Light" w:hAnsi="Yu Gothic Light" w:cs="Times New Roman" w:hint="eastAsia"/>
      <w:lang w:val="en-GB" w:eastAsia="en-US"/>
    </w:rPr>
  </w:style>
  <w:style w:type="character" w:customStyle="1" w:styleId="31a">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qFormat/>
    <w:rsid w:val="008F3B53"/>
    <w:rPr>
      <w:rFonts w:ascii="Yu Gothic Light" w:eastAsia="Yu Gothic Light" w:hAnsi="Yu Gothic Light" w:cs="Times New Roman" w:hint="eastAsia"/>
      <w:lang w:val="en-GB" w:eastAsia="en-US"/>
    </w:rPr>
  </w:style>
  <w:style w:type="character" w:customStyle="1" w:styleId="41a">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F3B53"/>
    <w:rPr>
      <w:rFonts w:ascii="Times New Roman" w:eastAsia="Yu Mincho" w:hAnsi="Times New Roman" w:cs="Times New Roman" w:hint="default"/>
      <w:b/>
      <w:bCs/>
      <w:lang w:val="en-GB" w:eastAsia="en-US"/>
    </w:rPr>
  </w:style>
  <w:style w:type="character" w:customStyle="1" w:styleId="1f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F3B53"/>
    <w:rPr>
      <w:rFonts w:ascii="Times New Roman" w:eastAsia="Yu Mincho" w:hAnsi="Times New Roman" w:cs="Times New Roman" w:hint="default"/>
      <w:lang w:val="en-GB" w:eastAsia="en-US"/>
    </w:rPr>
  </w:style>
  <w:style w:type="character" w:customStyle="1" w:styleId="1f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qFormat/>
    <w:rsid w:val="008F3B53"/>
    <w:rPr>
      <w:rFonts w:ascii="Times New Roman" w:eastAsia="Yu Mincho" w:hAnsi="Times New Roman" w:cs="Times New Roman" w:hint="default"/>
      <w:lang w:val="en-GB" w:eastAsia="en-US"/>
    </w:rPr>
  </w:style>
  <w:style w:type="character" w:customStyle="1" w:styleId="1fff2">
    <w:name w:val="註解文字 字元1"/>
    <w:uiPriority w:val="99"/>
    <w:qFormat/>
    <w:rsid w:val="008F3B53"/>
    <w:rPr>
      <w:lang w:eastAsia="en-US"/>
    </w:rPr>
  </w:style>
  <w:style w:type="character" w:customStyle="1" w:styleId="5f1">
    <w:name w:val="段落フォント5"/>
    <w:qFormat/>
    <w:rsid w:val="008F3B53"/>
  </w:style>
  <w:style w:type="character" w:customStyle="1" w:styleId="5f2">
    <w:name w:val="コメント参照5"/>
    <w:rsid w:val="008F3B53"/>
    <w:rPr>
      <w:sz w:val="16"/>
    </w:rPr>
  </w:style>
  <w:style w:type="character" w:customStyle="1" w:styleId="Char41">
    <w:name w:val="批注主题 Char4"/>
    <w:rsid w:val="008F3B53"/>
    <w:rPr>
      <w:b/>
      <w:bCs/>
      <w:lang w:eastAsia="en-US"/>
    </w:rPr>
  </w:style>
  <w:style w:type="character" w:customStyle="1" w:styleId="Char26">
    <w:name w:val="日期 Char2"/>
    <w:rsid w:val="008F3B53"/>
    <w:rPr>
      <w:rFonts w:ascii="Times New Roman" w:eastAsia="Times New Roman" w:hAnsi="Times New Roman" w:cs="Times New Roman" w:hint="default"/>
      <w:lang w:val="en-GB" w:eastAsia="en-US"/>
    </w:rPr>
  </w:style>
  <w:style w:type="character" w:customStyle="1" w:styleId="Char33">
    <w:name w:val="批注框文本 Char3"/>
    <w:qFormat/>
    <w:rsid w:val="008F3B53"/>
    <w:rPr>
      <w:rFonts w:ascii="Segoe UI" w:hAnsi="Segoe UI" w:cs="Segoe UI" w:hint="default"/>
      <w:sz w:val="18"/>
      <w:szCs w:val="18"/>
      <w:lang w:val="en-GB"/>
    </w:rPr>
  </w:style>
  <w:style w:type="character" w:customStyle="1" w:styleId="Char42">
    <w:name w:val="批注文字 Char4"/>
    <w:qFormat/>
    <w:rsid w:val="008F3B53"/>
    <w:rPr>
      <w:lang w:val="en-GB"/>
    </w:rPr>
  </w:style>
  <w:style w:type="character" w:customStyle="1" w:styleId="Char34">
    <w:name w:val="文档结构图 Char3"/>
    <w:qFormat/>
    <w:rsid w:val="008F3B53"/>
    <w:rPr>
      <w:rFonts w:ascii="Tahoma" w:hAnsi="Tahoma" w:cs="Tahoma" w:hint="default"/>
      <w:shd w:val="clear" w:color="auto" w:fill="000080"/>
      <w:lang w:val="en-GB"/>
    </w:rPr>
  </w:style>
  <w:style w:type="character" w:customStyle="1" w:styleId="8Char3">
    <w:name w:val="标题 8 Char3"/>
    <w:qFormat/>
    <w:rsid w:val="008F3B53"/>
    <w:rPr>
      <w:rFonts w:ascii="Arial" w:eastAsia="SimSun" w:hAnsi="Arial" w:cs="Arial" w:hint="default"/>
      <w:sz w:val="36"/>
      <w:lang w:eastAsia="zh-CN"/>
    </w:rPr>
  </w:style>
  <w:style w:type="character" w:customStyle="1" w:styleId="9Char3">
    <w:name w:val="标题 9 Char3"/>
    <w:qFormat/>
    <w:rsid w:val="008F3B53"/>
    <w:rPr>
      <w:rFonts w:ascii="Arial" w:eastAsia="SimSun" w:hAnsi="Arial" w:cs="Arial" w:hint="default"/>
      <w:sz w:val="36"/>
      <w:lang w:eastAsia="zh-CN"/>
    </w:rPr>
  </w:style>
  <w:style w:type="character" w:customStyle="1" w:styleId="Char35">
    <w:name w:val="纯文本 Char3"/>
    <w:qFormat/>
    <w:rsid w:val="008F3B53"/>
    <w:rPr>
      <w:rFonts w:ascii="Courier New" w:hAnsi="Courier New" w:cs="Courier New" w:hint="default"/>
      <w:lang w:val="nb-NO"/>
    </w:rPr>
  </w:style>
  <w:style w:type="character" w:customStyle="1" w:styleId="Char1f5">
    <w:name w:val="列表 Char1"/>
    <w:qFormat/>
    <w:rsid w:val="008F3B53"/>
    <w:rPr>
      <w:rFonts w:ascii="SimSun" w:eastAsia="SimSun" w:hAnsi="SimSun" w:hint="eastAsia"/>
      <w:lang w:eastAsia="zh-CN"/>
    </w:rPr>
  </w:style>
  <w:style w:type="character" w:customStyle="1" w:styleId="abstractlabel">
    <w:name w:val="abstractlabel"/>
    <w:qFormat/>
    <w:rsid w:val="008F3B53"/>
  </w:style>
  <w:style w:type="character" w:customStyle="1" w:styleId="8Char2">
    <w:name w:val="标题 8 Char2"/>
    <w:qFormat/>
    <w:rsid w:val="008F3B53"/>
    <w:rPr>
      <w:rFonts w:ascii="Arial" w:eastAsia="Times New Roman" w:hAnsi="Arial" w:cs="Arial" w:hint="default"/>
      <w:sz w:val="36"/>
      <w:lang w:val="en-GB" w:eastAsia="en-GB"/>
    </w:rPr>
  </w:style>
  <w:style w:type="character" w:customStyle="1" w:styleId="Char27">
    <w:name w:val="批注框文本 Char2"/>
    <w:rsid w:val="008F3B53"/>
    <w:rPr>
      <w:rFonts w:ascii="Segoe UI" w:eastAsia="Times New Roman" w:hAnsi="Segoe UI" w:cs="Segoe UI" w:hint="default"/>
      <w:sz w:val="18"/>
      <w:szCs w:val="18"/>
      <w:lang w:val="x-none" w:eastAsia="en-GB"/>
    </w:rPr>
  </w:style>
  <w:style w:type="character" w:customStyle="1" w:styleId="Char28">
    <w:name w:val="文档结构图 Char2"/>
    <w:qFormat/>
    <w:rsid w:val="008F3B53"/>
    <w:rPr>
      <w:rFonts w:ascii="Tahoma" w:eastAsia="Times New Roman" w:hAnsi="Tahoma" w:cs="Tahoma" w:hint="default"/>
      <w:shd w:val="clear" w:color="auto" w:fill="000080"/>
      <w:lang w:val="en-GB" w:eastAsia="en-GB"/>
    </w:rPr>
  </w:style>
  <w:style w:type="character" w:customStyle="1" w:styleId="Char29">
    <w:name w:val="纯文本 Char2"/>
    <w:qFormat/>
    <w:rsid w:val="008F3B53"/>
    <w:rPr>
      <w:rFonts w:ascii="Courier New" w:eastAsia="Times New Roman" w:hAnsi="Courier New" w:cs="Courier New" w:hint="default"/>
      <w:lang w:val="nb-NO" w:eastAsia="en-GB"/>
    </w:rPr>
  </w:style>
  <w:style w:type="character" w:customStyle="1" w:styleId="opdict3lineoneresulttip">
    <w:name w:val="op_dict3_lineone_result_tip"/>
    <w:qFormat/>
    <w:rsid w:val="008F3B53"/>
    <w:rPr>
      <w:color w:val="999999"/>
    </w:rPr>
  </w:style>
  <w:style w:type="character" w:customStyle="1" w:styleId="c-icon">
    <w:name w:val="c-icon"/>
    <w:rsid w:val="008F3B53"/>
  </w:style>
  <w:style w:type="character" w:customStyle="1" w:styleId="31b">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8F3B53"/>
    <w:rPr>
      <w:rFonts w:ascii="Arial" w:hAnsi="Arial" w:cs="Arial" w:hint="default"/>
      <w:sz w:val="28"/>
    </w:rPr>
  </w:style>
  <w:style w:type="character" w:customStyle="1" w:styleId="6f0">
    <w:name w:val="段落フォント6"/>
    <w:qFormat/>
    <w:rsid w:val="008F3B53"/>
  </w:style>
  <w:style w:type="character" w:customStyle="1" w:styleId="6f1">
    <w:name w:val="コメント参照6"/>
    <w:qFormat/>
    <w:rsid w:val="008F3B53"/>
    <w:rPr>
      <w:sz w:val="16"/>
    </w:rPr>
  </w:style>
  <w:style w:type="character" w:customStyle="1" w:styleId="UnresolvedMention4">
    <w:name w:val="Unresolved Mention4"/>
    <w:uiPriority w:val="99"/>
    <w:qFormat/>
    <w:rsid w:val="008F3B53"/>
    <w:rPr>
      <w:color w:val="808080"/>
      <w:shd w:val="clear" w:color="auto" w:fill="E6E6E6"/>
    </w:rPr>
  </w:style>
  <w:style w:type="character" w:customStyle="1" w:styleId="2ff">
    <w:name w:val="未处理的提及2"/>
    <w:uiPriority w:val="52"/>
    <w:qFormat/>
    <w:rsid w:val="008F3B53"/>
    <w:rPr>
      <w:color w:val="808080"/>
      <w:shd w:val="clear" w:color="auto" w:fill="E6E6E6"/>
    </w:rPr>
  </w:style>
  <w:style w:type="character" w:customStyle="1" w:styleId="1fff3">
    <w:name w:val="フッター (文字)1"/>
    <w:aliases w:val="footer odd (文字)1,footer (文字)1,fo (文字)1,pie de página (文字)1"/>
    <w:semiHidden/>
    <w:rsid w:val="008F3B53"/>
    <w:rPr>
      <w:rFonts w:ascii="Times New Roman" w:eastAsia="Times New Roman" w:hAnsi="Times New Roman" w:cs="Times New Roman" w:hint="default"/>
      <w:lang w:eastAsia="en-GB"/>
    </w:rPr>
  </w:style>
  <w:style w:type="character" w:customStyle="1" w:styleId="1fff4">
    <w:name w:val="表題 (文字)1"/>
    <w:aliases w:val="Section Header (文字)1"/>
    <w:qFormat/>
    <w:rsid w:val="008F3B53"/>
    <w:rPr>
      <w:rFonts w:ascii="Calibri Light" w:eastAsia="Yu Gothic Light" w:hAnsi="Calibri Light" w:cs="Times New Roman" w:hint="default"/>
      <w:b/>
      <w:bCs/>
      <w:kern w:val="28"/>
      <w:sz w:val="32"/>
      <w:szCs w:val="32"/>
      <w:lang w:eastAsia="en-US"/>
    </w:rPr>
  </w:style>
  <w:style w:type="character" w:customStyle="1" w:styleId="7f0">
    <w:name w:val="段落フォント7"/>
    <w:rsid w:val="008F3B53"/>
  </w:style>
  <w:style w:type="character" w:customStyle="1" w:styleId="7f1">
    <w:name w:val="コメント参照7"/>
    <w:rsid w:val="008F3B53"/>
    <w:rPr>
      <w:sz w:val="16"/>
    </w:rPr>
  </w:style>
  <w:style w:type="character" w:customStyle="1" w:styleId="CharChar42">
    <w:name w:val="Char Char42"/>
    <w:qFormat/>
    <w:rsid w:val="008F3B53"/>
    <w:rPr>
      <w:rFonts w:ascii="Yu Gothic Light" w:eastAsia="Yu Gothic Light" w:hAnsi="Yu Gothic Light" w:cs="Yu Gothic Light" w:hint="eastAsia"/>
      <w:lang w:val="nb-NO" w:eastAsia="ja-JP" w:bidi="ar-SA"/>
    </w:rPr>
  </w:style>
  <w:style w:type="character" w:customStyle="1" w:styleId="CharChar72">
    <w:name w:val="Char Char72"/>
    <w:qFormat/>
    <w:rsid w:val="008F3B53"/>
    <w:rPr>
      <w:rFonts w:ascii="Calibri" w:hAnsi="Calibri" w:cs="Calibri" w:hint="default"/>
      <w:shd w:val="clear" w:color="auto" w:fill="000080"/>
      <w:lang w:val="en-GB" w:eastAsia="en-US"/>
    </w:rPr>
  </w:style>
  <w:style w:type="character" w:customStyle="1" w:styleId="CharChar102">
    <w:name w:val="Char Char102"/>
    <w:qFormat/>
    <w:rsid w:val="008F3B53"/>
    <w:rPr>
      <w:rFonts w:ascii="Osaka" w:eastAsia="Osaka" w:hAnsi="Osaka" w:cs="Osaka" w:hint="eastAsia"/>
      <w:lang w:val="en-GB" w:eastAsia="en-US"/>
    </w:rPr>
  </w:style>
  <w:style w:type="character" w:customStyle="1" w:styleId="CharChar92">
    <w:name w:val="Char Char92"/>
    <w:qFormat/>
    <w:rsid w:val="008F3B53"/>
    <w:rPr>
      <w:rFonts w:ascii="Calibri" w:hAnsi="Calibri" w:cs="Calibri" w:hint="default"/>
      <w:sz w:val="16"/>
      <w:szCs w:val="16"/>
      <w:lang w:val="en-GB" w:eastAsia="en-US"/>
    </w:rPr>
  </w:style>
  <w:style w:type="character" w:customStyle="1" w:styleId="CharChar82">
    <w:name w:val="Char Char82"/>
    <w:semiHidden/>
    <w:qFormat/>
    <w:rsid w:val="008F3B53"/>
    <w:rPr>
      <w:rFonts w:ascii="Osaka" w:eastAsia="Osaka" w:hAnsi="Osaka" w:cs="Osaka" w:hint="eastAsia"/>
      <w:b/>
      <w:bCs/>
      <w:lang w:val="en-GB" w:eastAsia="en-US"/>
    </w:rPr>
  </w:style>
  <w:style w:type="character" w:customStyle="1" w:styleId="CharChar292">
    <w:name w:val="Char Char292"/>
    <w:qFormat/>
    <w:rsid w:val="008F3B53"/>
    <w:rPr>
      <w:rFonts w:ascii="Helvetica" w:hAnsi="Helvetica" w:cs="Helvetica" w:hint="default"/>
      <w:sz w:val="36"/>
      <w:lang w:val="en-GB" w:eastAsia="en-US" w:bidi="ar-SA"/>
    </w:rPr>
  </w:style>
  <w:style w:type="character" w:customStyle="1" w:styleId="CharChar282">
    <w:name w:val="Char Char282"/>
    <w:qFormat/>
    <w:rsid w:val="008F3B53"/>
    <w:rPr>
      <w:rFonts w:ascii="Helvetica" w:hAnsi="Helvetica" w:cs="Helvetica" w:hint="default"/>
      <w:sz w:val="32"/>
      <w:lang w:val="en-GB"/>
    </w:rPr>
  </w:style>
  <w:style w:type="character" w:customStyle="1" w:styleId="ZchnZchn52">
    <w:name w:val="Zchn Zchn52"/>
    <w:qFormat/>
    <w:rsid w:val="008F3B53"/>
    <w:rPr>
      <w:rFonts w:ascii="Yu Gothic Light" w:eastAsia="Bookman Old Style" w:hAnsi="Yu Gothic Light" w:hint="eastAsia"/>
      <w:lang w:val="nb-NO" w:eastAsia="en-US" w:bidi="ar-SA"/>
    </w:rPr>
  </w:style>
  <w:style w:type="character" w:customStyle="1" w:styleId="UnresolvedMention11">
    <w:name w:val="Unresolved Mention11"/>
    <w:uiPriority w:val="99"/>
    <w:semiHidden/>
    <w:qFormat/>
    <w:rsid w:val="008F3B53"/>
    <w:rPr>
      <w:color w:val="808080"/>
      <w:shd w:val="clear" w:color="auto" w:fill="E6E6E6"/>
    </w:rPr>
  </w:style>
  <w:style w:type="character" w:customStyle="1" w:styleId="tlid-translation">
    <w:name w:val="tlid-translation"/>
    <w:qFormat/>
    <w:rsid w:val="008F3B53"/>
  </w:style>
  <w:style w:type="character" w:customStyle="1" w:styleId="3fb">
    <w:name w:val="未处理的提及3"/>
    <w:uiPriority w:val="52"/>
    <w:qFormat/>
    <w:rsid w:val="008F3B53"/>
    <w:rPr>
      <w:color w:val="808080"/>
      <w:shd w:val="clear" w:color="auto" w:fill="E6E6E6"/>
    </w:rPr>
  </w:style>
  <w:style w:type="character" w:customStyle="1" w:styleId="UnresolvedMention5">
    <w:name w:val="Unresolved Mention5"/>
    <w:uiPriority w:val="99"/>
    <w:qFormat/>
    <w:rsid w:val="008F3B53"/>
    <w:rPr>
      <w:color w:val="808080"/>
      <w:shd w:val="clear" w:color="auto" w:fill="E6E6E6"/>
    </w:rPr>
  </w:style>
  <w:style w:type="character" w:customStyle="1" w:styleId="ColorfulGrid-Accent1Char1">
    <w:name w:val="Colorful Grid - Accent 1 Char1"/>
    <w:uiPriority w:val="29"/>
    <w:qFormat/>
    <w:rsid w:val="008F3B53"/>
    <w:rPr>
      <w:rFonts w:ascii="Arial" w:eastAsia="PMingLiU" w:hAnsi="Arial" w:cs="Arial" w:hint="default"/>
      <w:i/>
      <w:iCs/>
      <w:color w:val="000000"/>
      <w:lang w:val="en-GB" w:eastAsia="en-GB"/>
    </w:rPr>
  </w:style>
  <w:style w:type="character" w:customStyle="1" w:styleId="11d">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8F3B53"/>
    <w:rPr>
      <w:rFonts w:ascii="Times New Roman" w:eastAsia="Times New Roman" w:hAnsi="Times New Roman" w:cs="Times New Roman" w:hint="default"/>
      <w:b/>
      <w:bCs/>
      <w:kern w:val="44"/>
      <w:sz w:val="44"/>
      <w:szCs w:val="44"/>
      <w:lang w:val="en-GB" w:eastAsia="en-GB"/>
    </w:rPr>
  </w:style>
  <w:style w:type="character" w:customStyle="1" w:styleId="21c">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8F3B53"/>
    <w:rPr>
      <w:rFonts w:ascii="Cambria" w:eastAsia="SimSun" w:hAnsi="Cambria" w:cs="Times New Roman" w:hint="default"/>
      <w:b/>
      <w:bCs/>
      <w:sz w:val="32"/>
      <w:szCs w:val="32"/>
      <w:lang w:val="en-GB" w:eastAsia="en-GB"/>
    </w:rPr>
  </w:style>
  <w:style w:type="character" w:customStyle="1" w:styleId="41b">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8F3B53"/>
    <w:rPr>
      <w:rFonts w:ascii="Cambria" w:eastAsia="SimSun" w:hAnsi="Cambria" w:cs="Times New Roman" w:hint="default"/>
      <w:b/>
      <w:bCs/>
      <w:sz w:val="28"/>
      <w:szCs w:val="28"/>
      <w:lang w:val="en-GB" w:eastAsia="en-GB"/>
    </w:rPr>
  </w:style>
  <w:style w:type="character" w:customStyle="1" w:styleId="516">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8F3B53"/>
    <w:rPr>
      <w:rFonts w:ascii="Times New Roman" w:eastAsia="Times New Roman" w:hAnsi="Times New Roman" w:cs="Times New Roman" w:hint="default"/>
      <w:b/>
      <w:bCs/>
      <w:sz w:val="28"/>
      <w:szCs w:val="28"/>
      <w:lang w:val="en-GB" w:eastAsia="en-GB"/>
    </w:rPr>
  </w:style>
  <w:style w:type="character" w:customStyle="1" w:styleId="1fff5">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8F3B53"/>
    <w:rPr>
      <w:rFonts w:ascii="Times New Roman" w:eastAsia="Times New Roman" w:hAnsi="Times New Roman" w:cs="Times New Roman" w:hint="default"/>
      <w:sz w:val="18"/>
      <w:szCs w:val="18"/>
      <w:lang w:val="en-GB" w:eastAsia="en-GB"/>
    </w:rPr>
  </w:style>
  <w:style w:type="character" w:customStyle="1" w:styleId="1fff6">
    <w:name w:val="页脚 字符1"/>
    <w:aliases w:val="footer odd 字符1,footer 字符1,fo 字符1,pie de página 字符1"/>
    <w:qFormat/>
    <w:rsid w:val="008F3B53"/>
    <w:rPr>
      <w:rFonts w:ascii="Times New Roman" w:eastAsia="Times New Roman" w:hAnsi="Times New Roman" w:cs="Times New Roman" w:hint="default"/>
      <w:sz w:val="18"/>
      <w:szCs w:val="18"/>
      <w:lang w:val="en-GB" w:eastAsia="en-GB"/>
    </w:rPr>
  </w:style>
  <w:style w:type="character" w:customStyle="1" w:styleId="1fff7">
    <w:name w:val="标题 字符1"/>
    <w:aliases w:val="Section Header 字符1"/>
    <w:qFormat/>
    <w:rsid w:val="008F3B53"/>
    <w:rPr>
      <w:rFonts w:ascii="Cambria" w:eastAsia="SimSun" w:hAnsi="Cambria" w:cs="Times New Roman" w:hint="default"/>
      <w:b/>
      <w:bCs/>
      <w:sz w:val="32"/>
      <w:szCs w:val="32"/>
      <w:lang w:val="en-GB" w:eastAsia="en-US"/>
    </w:rPr>
  </w:style>
  <w:style w:type="character" w:customStyle="1" w:styleId="1fff8">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8F3B53"/>
    <w:rPr>
      <w:rFonts w:ascii="Times New Roman" w:hAnsi="Times New Roman" w:cs="Times New Roman" w:hint="default"/>
      <w:lang w:val="en-GB" w:eastAsia="en-US"/>
    </w:rPr>
  </w:style>
  <w:style w:type="character" w:customStyle="1" w:styleId="ColorfulGrid-Accent1Char2">
    <w:name w:val="Colorful Grid - Accent 1 Char2"/>
    <w:uiPriority w:val="29"/>
    <w:qFormat/>
    <w:rsid w:val="008F3B53"/>
    <w:rPr>
      <w:rFonts w:ascii="Arial" w:eastAsia="PMingLiU" w:hAnsi="Arial" w:cs="Arial" w:hint="default"/>
      <w:i/>
      <w:iCs/>
      <w:color w:val="000000"/>
      <w:lang w:val="en-GB" w:eastAsia="en-GB"/>
    </w:rPr>
  </w:style>
  <w:style w:type="character" w:customStyle="1" w:styleId="5f3">
    <w:name w:val="未处理的提及5"/>
    <w:uiPriority w:val="52"/>
    <w:qFormat/>
    <w:rsid w:val="008F3B53"/>
    <w:rPr>
      <w:color w:val="808080"/>
      <w:shd w:val="clear" w:color="auto" w:fill="E6E6E6"/>
    </w:rPr>
  </w:style>
  <w:style w:type="character" w:customStyle="1" w:styleId="4fb">
    <w:name w:val="未处理的提及4"/>
    <w:uiPriority w:val="52"/>
    <w:qFormat/>
    <w:rsid w:val="008F3B53"/>
    <w:rPr>
      <w:color w:val="808080"/>
      <w:shd w:val="clear" w:color="auto" w:fill="E6E6E6"/>
    </w:rPr>
  </w:style>
  <w:style w:type="character" w:customStyle="1" w:styleId="FooterChar4">
    <w:name w:val="Footer Char4"/>
    <w:aliases w:val="footer odd Char3,footer Char3,fo Char3,pie de página Char3"/>
    <w:qFormat/>
    <w:locked/>
    <w:rsid w:val="008F3B53"/>
    <w:rPr>
      <w:rFonts w:ascii="Arial" w:hAnsi="Arial" w:cs="Arial" w:hint="default"/>
      <w:b/>
      <w:bCs w:val="0"/>
      <w:i/>
      <w:iCs w:val="0"/>
      <w:noProof/>
      <w:sz w:val="18"/>
      <w:lang w:eastAsia="en-US"/>
    </w:rPr>
  </w:style>
  <w:style w:type="character" w:customStyle="1" w:styleId="Heading8Char5">
    <w:name w:val="Heading 8 Char5"/>
    <w:locked/>
    <w:rsid w:val="008F3B53"/>
    <w:rPr>
      <w:rFonts w:ascii="Arial" w:eastAsia="SimSun" w:hAnsi="Arial" w:cs="Arial" w:hint="default"/>
      <w:sz w:val="36"/>
      <w:lang w:eastAsia="en-US"/>
    </w:rPr>
  </w:style>
  <w:style w:type="character" w:customStyle="1" w:styleId="PlainTextChar5">
    <w:name w:val="Plain Text Char5"/>
    <w:locked/>
    <w:rsid w:val="008F3B53"/>
    <w:rPr>
      <w:rFonts w:ascii="Courier New" w:eastAsia="Malgun Gothic" w:hAnsi="Courier New" w:cs="Courier New" w:hint="default"/>
      <w:lang w:val="nb-NO"/>
    </w:rPr>
  </w:style>
  <w:style w:type="character" w:customStyle="1" w:styleId="BodyText2Char5">
    <w:name w:val="Body Text 2 Char5"/>
    <w:uiPriority w:val="99"/>
    <w:locked/>
    <w:rsid w:val="008F3B53"/>
    <w:rPr>
      <w:rFonts w:ascii="Malgun Gothic" w:eastAsia="Malgun Gothic" w:hAnsi="Malgun Gothic" w:hint="eastAsia"/>
      <w:lang w:eastAsia="ja-JP"/>
    </w:rPr>
  </w:style>
  <w:style w:type="character" w:customStyle="1" w:styleId="BodyText3Char5">
    <w:name w:val="Body Text 3 Char5"/>
    <w:uiPriority w:val="99"/>
    <w:locked/>
    <w:rsid w:val="008F3B53"/>
    <w:rPr>
      <w:rFonts w:ascii="Malgun Gothic" w:eastAsia="Malgun Gothic" w:hAnsi="Malgun Gothic" w:hint="eastAsia"/>
      <w:lang w:eastAsia="ja-JP"/>
    </w:rPr>
  </w:style>
  <w:style w:type="character" w:customStyle="1" w:styleId="NoteHeadingChar3">
    <w:name w:val="Note Heading Char3"/>
    <w:locked/>
    <w:rsid w:val="008F3B53"/>
    <w:rPr>
      <w:lang w:val="x-none" w:eastAsia="x-none"/>
    </w:rPr>
  </w:style>
  <w:style w:type="character" w:customStyle="1" w:styleId="BodyTextIndent2Char5">
    <w:name w:val="Body Text Indent 2 Char5"/>
    <w:uiPriority w:val="99"/>
    <w:locked/>
    <w:rsid w:val="008F3B53"/>
    <w:rPr>
      <w:rFonts w:ascii="CG Times (WN)" w:hAnsi="CG Times (WN)" w:hint="default"/>
    </w:rPr>
  </w:style>
  <w:style w:type="character" w:customStyle="1" w:styleId="HTMLPreformattedChar3">
    <w:name w:val="HTML Preformatted Char3"/>
    <w:locked/>
    <w:rsid w:val="008F3B53"/>
    <w:rPr>
      <w:rFonts w:ascii="Courier New" w:hAnsi="Courier New" w:cs="Courier New" w:hint="default"/>
      <w:lang w:eastAsia="x-none"/>
    </w:rPr>
  </w:style>
  <w:style w:type="character" w:customStyle="1" w:styleId="EditorsNoteChar2">
    <w:name w:val="Editor's Note Char2"/>
    <w:aliases w:val="EN Char1"/>
    <w:qFormat/>
    <w:rsid w:val="008F3B53"/>
    <w:rPr>
      <w:rFonts w:ascii="Times New Roman" w:eastAsia="Times New Roman" w:hAnsi="Times New Roman" w:cs="Times New Roman" w:hint="default"/>
      <w:color w:val="FF0000"/>
      <w:lang w:eastAsia="en-US"/>
    </w:rPr>
  </w:style>
  <w:style w:type="character" w:customStyle="1" w:styleId="Char50">
    <w:name w:val="批注主题 Char5"/>
    <w:rsid w:val="008F3B53"/>
    <w:rPr>
      <w:b/>
      <w:bCs/>
      <w:lang w:val="en-GB"/>
    </w:rPr>
  </w:style>
  <w:style w:type="character" w:customStyle="1" w:styleId="FootnoteTextChar2">
    <w:name w:val="Footnote Text Char2"/>
    <w:rsid w:val="008F3B53"/>
    <w:rPr>
      <w:rFonts w:ascii="Times New Roman" w:eastAsia="Times New Roman" w:hAnsi="Times New Roman" w:cs="Times New Roman" w:hint="default"/>
      <w:sz w:val="16"/>
      <w:lang w:val="en-GB"/>
    </w:rPr>
  </w:style>
  <w:style w:type="character" w:customStyle="1" w:styleId="Char36">
    <w:name w:val="日期 Char3"/>
    <w:qFormat/>
    <w:rsid w:val="008F3B53"/>
    <w:rPr>
      <w:lang w:val="en-GB" w:eastAsia="x-none"/>
    </w:rPr>
  </w:style>
  <w:style w:type="character" w:customStyle="1" w:styleId="Char1f6">
    <w:name w:val="脚注文本 Char1"/>
    <w:aliases w:val="footnote text41 Char1"/>
    <w:uiPriority w:val="99"/>
    <w:rsid w:val="008F3B53"/>
    <w:rPr>
      <w:rFonts w:ascii="Times New Roman" w:eastAsia="Times New Roman" w:hAnsi="Times New Roman" w:cs="Times New Roman" w:hint="default"/>
      <w:kern w:val="0"/>
      <w:sz w:val="18"/>
      <w:szCs w:val="18"/>
      <w:lang w:val="en-GB" w:eastAsia="en-US"/>
    </w:rPr>
  </w:style>
  <w:style w:type="character" w:customStyle="1" w:styleId="CommentSubjectChar5">
    <w:name w:val="Comment Subject Char5"/>
    <w:qFormat/>
    <w:rsid w:val="008F3B53"/>
    <w:rPr>
      <w:rFonts w:ascii="Times New Roman" w:hAnsi="Times New Roman" w:cs="Times New Roman" w:hint="default"/>
      <w:b/>
      <w:bCs/>
      <w:lang w:val="en-GB" w:eastAsia="en-US"/>
    </w:rPr>
  </w:style>
  <w:style w:type="character" w:customStyle="1" w:styleId="afff0">
    <w:name w:val="文档结构图 字符"/>
    <w:qFormat/>
    <w:rsid w:val="008F3B53"/>
    <w:rPr>
      <w:rFonts w:ascii="SimSun" w:eastAsia="SimSun" w:hAnsi="SimSun" w:hint="eastAsia"/>
      <w:sz w:val="18"/>
      <w:szCs w:val="18"/>
      <w:lang w:val="en-GB" w:eastAsia="en-US"/>
    </w:rPr>
  </w:style>
  <w:style w:type="character" w:customStyle="1" w:styleId="afff1">
    <w:name w:val="页脚 字符"/>
    <w:aliases w:val="footer odd 字符,footer 字符,fo 字符,pie de página 字符"/>
    <w:qFormat/>
    <w:rsid w:val="008F3B53"/>
    <w:rPr>
      <w:rFonts w:ascii="Arial" w:eastAsia="Times New Roman" w:hAnsi="Arial" w:cs="Arial" w:hint="default"/>
      <w:b/>
      <w:bCs w:val="0"/>
      <w:i/>
      <w:iCs w:val="0"/>
      <w:noProof/>
      <w:sz w:val="18"/>
    </w:rPr>
  </w:style>
  <w:style w:type="character" w:customStyle="1" w:styleId="afff2">
    <w:name w:val="批注框文本 字符"/>
    <w:qFormat/>
    <w:rsid w:val="008F3B53"/>
    <w:rPr>
      <w:sz w:val="18"/>
      <w:szCs w:val="18"/>
      <w:lang w:val="en-GB" w:eastAsia="en-US"/>
    </w:rPr>
  </w:style>
  <w:style w:type="character" w:customStyle="1" w:styleId="afff3">
    <w:name w:val="批注文字 字符"/>
    <w:qFormat/>
    <w:rsid w:val="008F3B53"/>
    <w:rPr>
      <w:rFonts w:ascii="MS Mincho" w:eastAsia="MS Mincho" w:hAnsi="MS Mincho" w:hint="eastAsia"/>
      <w:lang w:val="x-none" w:eastAsia="en-US"/>
    </w:rPr>
  </w:style>
  <w:style w:type="character" w:customStyle="1" w:styleId="afff4">
    <w:name w:val="批注主题 字符"/>
    <w:qFormat/>
    <w:rsid w:val="008F3B53"/>
    <w:rPr>
      <w:rFonts w:ascii="MS Mincho" w:eastAsia="MS Mincho" w:hAnsi="MS Mincho" w:hint="eastAsia"/>
      <w:b/>
      <w:bCs/>
      <w:lang w:val="x-none" w:eastAsia="en-US"/>
    </w:rPr>
  </w:style>
  <w:style w:type="character" w:customStyle="1" w:styleId="1fff9">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8F3B53"/>
    <w:rPr>
      <w:rFonts w:ascii="Arial" w:eastAsia="Times New Roman" w:hAnsi="Arial" w:cs="Arial" w:hint="default"/>
      <w:sz w:val="36"/>
    </w:rPr>
  </w:style>
  <w:style w:type="character" w:customStyle="1" w:styleId="af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8F3B53"/>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8F3B53"/>
    <w:rPr>
      <w:rFonts w:ascii="Arial" w:eastAsia="Times New Roman" w:hAnsi="Arial" w:cs="Arial" w:hint="default"/>
      <w:sz w:val="22"/>
    </w:rPr>
  </w:style>
  <w:style w:type="character" w:customStyle="1" w:styleId="2ff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8F3B53"/>
    <w:rPr>
      <w:rFonts w:ascii="Arial" w:eastAsia="Times New Roman" w:hAnsi="Arial" w:cs="Arial" w:hint="default"/>
      <w:sz w:val="32"/>
    </w:rPr>
  </w:style>
  <w:style w:type="character" w:customStyle="1" w:styleId="6f2">
    <w:name w:val="标题 6 字符"/>
    <w:aliases w:val="T1 字符,Header 6 字符"/>
    <w:qFormat/>
    <w:rsid w:val="008F3B53"/>
    <w:rPr>
      <w:rFonts w:ascii="Arial" w:eastAsia="Times New Roman" w:hAnsi="Arial" w:cs="Arial" w:hint="default"/>
    </w:rPr>
  </w:style>
  <w:style w:type="character" w:customStyle="1" w:styleId="1fffa">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8F3B53"/>
    <w:rPr>
      <w:rFonts w:ascii="Arial" w:eastAsia="Times New Roman" w:hAnsi="Arial" w:cs="Arial" w:hint="default"/>
      <w:b/>
      <w:bCs w:val="0"/>
      <w:noProof/>
      <w:sz w:val="18"/>
    </w:rPr>
  </w:style>
  <w:style w:type="character" w:customStyle="1" w:styleId="afff6">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uiPriority w:val="35"/>
    <w:qFormat/>
    <w:rsid w:val="008F3B53"/>
    <w:rPr>
      <w:rFonts w:ascii="MS Mincho" w:eastAsia="MS Mincho" w:hAnsi="MS Mincho" w:hint="eastAsia"/>
      <w:b/>
      <w:bCs w:val="0"/>
      <w:lang w:val="en-GB" w:eastAsia="en-US"/>
    </w:rPr>
  </w:style>
  <w:style w:type="character" w:customStyle="1" w:styleId="7f2">
    <w:name w:val="标题 7 字符"/>
    <w:aliases w:val="L7 字符,Header 7 字符"/>
    <w:qFormat/>
    <w:rsid w:val="008F3B53"/>
    <w:rPr>
      <w:rFonts w:ascii="Arial" w:eastAsia="Times New Roman" w:hAnsi="Arial" w:cs="Arial" w:hint="default"/>
    </w:rPr>
  </w:style>
  <w:style w:type="character" w:customStyle="1" w:styleId="84">
    <w:name w:val="标题 8 字符"/>
    <w:aliases w:val="Table Heading 字符"/>
    <w:qFormat/>
    <w:rsid w:val="008F3B53"/>
    <w:rPr>
      <w:rFonts w:ascii="Arial" w:eastAsia="Times New Roman" w:hAnsi="Arial" w:cs="Arial" w:hint="default"/>
      <w:sz w:val="36"/>
    </w:rPr>
  </w:style>
  <w:style w:type="character" w:customStyle="1" w:styleId="96">
    <w:name w:val="标题 9 字符"/>
    <w:aliases w:val="Figure Heading 字符,FH 字符,标题 9 字符1"/>
    <w:qFormat/>
    <w:rsid w:val="008F3B53"/>
    <w:rPr>
      <w:rFonts w:ascii="Arial" w:eastAsia="Times New Roman" w:hAnsi="Arial" w:cs="Arial" w:hint="default"/>
      <w:sz w:val="36"/>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sid w:val="008F3B53"/>
    <w:rPr>
      <w:rFonts w:ascii="Times New Roman" w:eastAsia="Times New Roman" w:hAnsi="Times New Roman" w:cs="Times New Roman" w:hint="default"/>
      <w:b/>
      <w:bCs w:val="0"/>
      <w:lang w:val="en-GB" w:eastAsia="x-none"/>
    </w:rPr>
  </w:style>
  <w:style w:type="character" w:customStyle="1" w:styleId="NichtaufgelsteErwhnung1">
    <w:name w:val="Nicht aufgelöste Erwähnung1"/>
    <w:uiPriority w:val="99"/>
    <w:semiHidden/>
    <w:rsid w:val="008F3B53"/>
    <w:rPr>
      <w:color w:val="808080"/>
      <w:shd w:val="clear" w:color="auto" w:fill="E6E6E6"/>
    </w:rPr>
  </w:style>
  <w:style w:type="table" w:styleId="TableClassic3">
    <w:name w:val="Table Classic 3"/>
    <w:basedOn w:val="TableNormal"/>
    <w:unhideWhenUsed/>
    <w:qFormat/>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qFormat/>
    <w:rsid w:val="008F3B53"/>
    <w:rPr>
      <w:rFonts w:eastAsia="PMingLiU"/>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a">
    <w:name w:val="Table Grid 1"/>
    <w:basedOn w:val="TableNormal"/>
    <w:unhideWhenUsed/>
    <w:rsid w:val="008F3B53"/>
    <w:pPr>
      <w:overflowPunct w:val="0"/>
      <w:autoSpaceDE w:val="0"/>
      <w:autoSpaceDN w:val="0"/>
      <w:adjustRightInd w:val="0"/>
      <w:spacing w:after="180"/>
    </w:pPr>
    <w:rPr>
      <w:rFonts w:ascii="CG Times (W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qFormat/>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ColorfulList-Accent3">
    <w:name w:val="Colorful List Accent 3"/>
    <w:basedOn w:val="TableNormal"/>
    <w:uiPriority w:val="29"/>
    <w:unhideWhenUsed/>
    <w:qFormat/>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Style11">
    <w:name w:val="Table Style11"/>
    <w:basedOn w:val="TableNormal"/>
    <w:rsid w:val="008F3B53"/>
    <w:rPr>
      <w:lang w:val="fr-FR" w:eastAsia="fr-FR"/>
    </w:rPr>
    <w:tblPr>
      <w:tblInd w:w="0" w:type="nil"/>
    </w:tblPr>
  </w:style>
  <w:style w:type="table" w:customStyle="1" w:styleId="SGSTableBasic2">
    <w:name w:val="SGS Table Basic 2"/>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qFormat/>
    <w:rsid w:val="008F3B53"/>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31">
    <w:name w:val="Table Classic 31"/>
    <w:basedOn w:val="TableNormal"/>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8F3B53"/>
    <w:pPr>
      <w:overflowPunct w:val="0"/>
      <w:autoSpaceDE w:val="0"/>
      <w:autoSpaceDN w:val="0"/>
      <w:adjustRightInd w:val="0"/>
      <w:spacing w:after="180"/>
    </w:pPr>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8F3B53"/>
    <w:rPr>
      <w:rFonts w:eastAsia="PMingLiU"/>
      <w:lang w:val="fr-FR" w:eastAsia="fr-FR"/>
    </w:rPr>
    <w:tblPr>
      <w:tblInd w:w="0" w:type="nil"/>
    </w:tblPr>
  </w:style>
  <w:style w:type="table" w:customStyle="1" w:styleId="SGSTableBasic21">
    <w:name w:val="SGS Table Basic 2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1">
    <w:name w:val="Table Classic 211"/>
    <w:basedOn w:val="TableNormal"/>
    <w:qFormat/>
    <w:rsid w:val="008F3B53"/>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qFormat/>
    <w:rsid w:val="008F3B53"/>
    <w:rPr>
      <w:rFonts w:eastAsia="SimSun"/>
      <w:lang w:val="sv-SE" w:eastAsia="sv-SE"/>
    </w:rPr>
    <w:tblPr>
      <w:tblInd w:w="0" w:type="nil"/>
    </w:tblPr>
  </w:style>
  <w:style w:type="table" w:customStyle="1" w:styleId="TableColorful11">
    <w:name w:val="Table Colorful 11"/>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qFormat/>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F3B53"/>
    <w:rPr>
      <w:rFonts w:eastAsia="PMingLiU"/>
      <w:lang w:val="sv-SE" w:eastAsia="sv-SE"/>
    </w:rPr>
    <w:tblPr>
      <w:tblInd w:w="0" w:type="nil"/>
    </w:tblPr>
  </w:style>
  <w:style w:type="table" w:customStyle="1" w:styleId="TableStyle112">
    <w:name w:val="Table Style112"/>
    <w:basedOn w:val="TableNormal"/>
    <w:qFormat/>
    <w:rsid w:val="008F3B53"/>
    <w:rPr>
      <w:rFonts w:eastAsia="SimSun"/>
      <w:lang w:val="sv-SE" w:eastAsia="sv-SE"/>
    </w:rPr>
    <w:tblPr>
      <w:tblInd w:w="0" w:type="nil"/>
    </w:tblPr>
  </w:style>
  <w:style w:type="table" w:customStyle="1" w:styleId="SGSTableBasic22">
    <w:name w:val="SGS Table Basic 22"/>
    <w:basedOn w:val="TableNormal"/>
    <w:uiPriority w:val="99"/>
    <w:qFormat/>
    <w:rsid w:val="008F3B53"/>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SGSTableBasic111">
    <w:name w:val="SGS Table Basic 111"/>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8F3B53"/>
    <w:rPr>
      <w:rFonts w:eastAsia="DengXian"/>
      <w:lang w:val="fr-FR" w:eastAsia="fr-FR"/>
    </w:rPr>
    <w:tblPr>
      <w:tblInd w:w="0" w:type="nil"/>
    </w:tblPr>
  </w:style>
  <w:style w:type="table" w:customStyle="1" w:styleId="SGSTableBasic13">
    <w:name w:val="SGS Table Basic 13"/>
    <w:basedOn w:val="TableNormal"/>
    <w:qFormat/>
    <w:rsid w:val="008F3B53"/>
    <w:rPr>
      <w:rFonts w:eastAsia="MS Mincho"/>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8F3B53"/>
    <w:rPr>
      <w:rFonts w:eastAsia="MS Mincho"/>
      <w:lang w:val="sv-SE" w:eastAsia="sv-SE"/>
    </w:rPr>
    <w:tblPr>
      <w:tblInd w:w="0" w:type="nil"/>
    </w:tblPr>
  </w:style>
  <w:style w:type="table" w:customStyle="1" w:styleId="21d">
    <w:name w:val="表 (クラシック) 21"/>
    <w:basedOn w:val="TableNormal"/>
    <w:qFormat/>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e">
    <w:name w:val="表 (赤)  11"/>
    <w:basedOn w:val="TableNormal"/>
    <w:uiPriority w:val="30"/>
    <w:rsid w:val="008F3B53"/>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qFormat/>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qFormat/>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qFormat/>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21">
    <w:name w:val="Table Classic 221"/>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Normal3">
    <w:name w:val="Table Normal3"/>
    <w:semiHidden/>
    <w:rsid w:val="008F3B53"/>
    <w:rPr>
      <w:lang w:val="en-US" w:eastAsia="en-US"/>
    </w:rPr>
    <w:tblPr>
      <w:tblCellMar>
        <w:top w:w="0" w:type="dxa"/>
        <w:left w:w="108" w:type="dxa"/>
        <w:bottom w:w="0" w:type="dxa"/>
        <w:right w:w="108" w:type="dxa"/>
      </w:tblCellMar>
    </w:tblPr>
  </w:style>
  <w:style w:type="table" w:customStyle="1" w:styleId="TableClassic2111">
    <w:name w:val="Table Classic 2111"/>
    <w:basedOn w:val="TableNormal"/>
    <w:qFormat/>
    <w:rsid w:val="008F3B53"/>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21">
    <w:name w:val="Table Style121"/>
    <w:basedOn w:val="TableNormal"/>
    <w:qFormat/>
    <w:rsid w:val="008F3B53"/>
    <w:rPr>
      <w:rFonts w:eastAsia="PMingLiU"/>
      <w:lang w:val="fr-FR" w:eastAsia="fr-FR"/>
    </w:rPr>
    <w:tblPr>
      <w:tblInd w:w="0" w:type="nil"/>
    </w:tblPr>
  </w:style>
  <w:style w:type="table" w:customStyle="1" w:styleId="SGSTableBasic211">
    <w:name w:val="SGS Table Basic 21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1-111">
    <w:name w:val="中等深浅底纹 1 - 强调文字颜色 111"/>
    <w:basedOn w:val="TableNormal"/>
    <w:uiPriority w:val="1"/>
    <w:qFormat/>
    <w:rsid w:val="008F3B53"/>
    <w:rPr>
      <w:rFonts w:ascii="Arial" w:eastAsia="PMingLiU" w:hAnsi="Arial"/>
      <w:lang w:val="fr-FR" w:eastAsia="fr-FR"/>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8F3B53"/>
    <w:rPr>
      <w:rFonts w:ascii="CG Times (WN)" w:eastAsia="Malgun Gothic" w:hAnsi="CG Times (WN)"/>
      <w:lang w:val="fr-FR" w:eastAsia="fr-FR"/>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8F3B53"/>
    <w:rPr>
      <w:rFonts w:ascii="CG Times (WN)" w:eastAsia="Malgun Gothic" w:hAnsi="CG Times (WN)"/>
      <w:lang w:val="fr-FR" w:eastAsia="fr-FR"/>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8F3B53"/>
    <w:rPr>
      <w:rFonts w:ascii="CG Times (WN)" w:eastAsia="Malgun Gothic" w:hAnsi="CG Times (WN)"/>
      <w:lang w:val="fr-FR" w:eastAsia="fr-FR"/>
    </w:rPr>
    <w:tblPr>
      <w:tblInd w:w="0" w:type="nil"/>
    </w:tblPr>
    <w:tblStylePr w:type="band1Vert">
      <w:tblPr/>
      <w:tcPr>
        <w:shd w:val="clear" w:color="auto" w:fill="D0DBF0"/>
      </w:tcPr>
    </w:tblStylePr>
  </w:style>
  <w:style w:type="table" w:customStyle="1" w:styleId="1-115">
    <w:name w:val="中等深浅底纹 1 - 强调文字颜色 115"/>
    <w:basedOn w:val="TableNormal"/>
    <w:uiPriority w:val="1"/>
    <w:qFormat/>
    <w:rsid w:val="008F3B53"/>
    <w:rPr>
      <w:rFonts w:ascii="CG Times (WN)" w:eastAsia="Malgun Gothic" w:hAnsi="CG Times (WN)"/>
      <w:lang w:val="fr-FR" w:eastAsia="fr-FR"/>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8F3B53"/>
    <w:rPr>
      <w:rFonts w:ascii="Arial" w:eastAsia="PMingLiU" w:hAnsi="Arial" w:cs="Arial"/>
      <w:lang w:val="fr-FR" w:eastAsia="fr-FR"/>
    </w:rPr>
    <w:tblPr>
      <w:tblInd w:w="0" w:type="nil"/>
    </w:tblPr>
    <w:tblStylePr w:type="band2Horz">
      <w:tblPr/>
      <w:tcPr>
        <w:tcBorders>
          <w:insideH w:val="nil"/>
          <w:insideV w:val="nil"/>
        </w:tcBorders>
      </w:tcPr>
    </w:tblStylePr>
  </w:style>
  <w:style w:type="table" w:customStyle="1" w:styleId="2111">
    <w:name w:val="中等深浅网格 211"/>
    <w:basedOn w:val="TableNormal"/>
    <w:uiPriority w:val="1"/>
    <w:rsid w:val="008F3B53"/>
    <w:rPr>
      <w:rFonts w:ascii="Arial" w:eastAsia="PMingLiU" w:hAnsi="Arial"/>
      <w:lang w:val="fr-FR" w:eastAsia="fr-FR"/>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1">
    <w:name w:val="中等深浅网格 212"/>
    <w:basedOn w:val="TableNormal"/>
    <w:uiPriority w:val="1"/>
    <w:rsid w:val="008F3B53"/>
    <w:rPr>
      <w:rFonts w:ascii="CG Times (WN)" w:eastAsia="Malgun Gothic" w:hAnsi="CG Times (WN)"/>
      <w:lang w:val="fr-FR" w:eastAsia="fr-FR"/>
    </w:rPr>
    <w:tblPr>
      <w:tblInd w:w="0" w:type="nil"/>
    </w:tblPr>
    <w:tblStylePr w:type="firstRow">
      <w:tblPr/>
      <w:tcPr>
        <w:shd w:val="clear" w:color="auto" w:fill="E6E6E6"/>
      </w:tcPr>
    </w:tblStylePr>
  </w:style>
  <w:style w:type="table" w:customStyle="1" w:styleId="2131">
    <w:name w:val="中等深浅网格 213"/>
    <w:basedOn w:val="TableNormal"/>
    <w:uiPriority w:val="1"/>
    <w:rsid w:val="008F3B53"/>
    <w:rPr>
      <w:rFonts w:ascii="CG Times (WN)" w:eastAsia="Malgun Gothic" w:hAnsi="CG Times (WN)"/>
      <w:lang w:val="fr-FR" w:eastAsia="fr-FR"/>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1">
    <w:name w:val="中等深浅网格 214"/>
    <w:basedOn w:val="TableNormal"/>
    <w:uiPriority w:val="1"/>
    <w:rsid w:val="008F3B53"/>
    <w:rPr>
      <w:rFonts w:ascii="CG Times (WN)" w:eastAsia="Malgun Gothic" w:hAnsi="CG Times (WN)"/>
      <w:lang w:val="fr-FR" w:eastAsia="fr-FR"/>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1">
    <w:name w:val="中等深浅网格 215"/>
    <w:basedOn w:val="TableNormal"/>
    <w:uiPriority w:val="1"/>
    <w:rsid w:val="008F3B53"/>
    <w:rPr>
      <w:rFonts w:ascii="CG Times (WN)" w:eastAsia="Malgun Gothic" w:hAnsi="CG Times (WN)"/>
      <w:lang w:val="fr-FR" w:eastAsia="fr-FR"/>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8F3B53"/>
    <w:rPr>
      <w:rFonts w:ascii="CG Times (WN)" w:eastAsia="Malgun Gothic" w:hAnsi="CG Times (WN)"/>
      <w:lang w:val="fr-FR" w:eastAsia="fr-FR"/>
    </w:rPr>
    <w:tblPr>
      <w:tblInd w:w="0" w:type="nil"/>
    </w:tblPr>
    <w:tblStylePr w:type="band1Vert">
      <w:tblPr/>
      <w:tcPr>
        <w:shd w:val="clear" w:color="auto" w:fill="808080"/>
      </w:tcPr>
    </w:tblStylePr>
  </w:style>
  <w:style w:type="table" w:customStyle="1" w:styleId="2170">
    <w:name w:val="中等深浅网格 217"/>
    <w:basedOn w:val="TableNormal"/>
    <w:uiPriority w:val="1"/>
    <w:rsid w:val="008F3B53"/>
    <w:rPr>
      <w:rFonts w:ascii="CG Times (WN)" w:eastAsia="Malgun Gothic" w:hAnsi="CG Times (WN)"/>
      <w:lang w:val="fr-FR" w:eastAsia="fr-FR"/>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TableNormal"/>
    <w:uiPriority w:val="1"/>
    <w:rsid w:val="008F3B53"/>
    <w:rPr>
      <w:rFonts w:ascii="Arial" w:eastAsia="PMingLiU" w:hAnsi="Arial" w:cs="Arial"/>
      <w:lang w:val="fr-FR" w:eastAsia="fr-FR"/>
    </w:rPr>
    <w:tblPr>
      <w:tblInd w:w="0" w:type="nil"/>
    </w:tblPr>
    <w:tblStylePr w:type="nwCell">
      <w:tblPr/>
      <w:tcPr>
        <w:shd w:val="clear" w:color="auto" w:fill="FFFFFF"/>
      </w:tcPr>
    </w:tblStylePr>
  </w:style>
  <w:style w:type="numbering" w:customStyle="1" w:styleId="SGS21">
    <w:name w:val="SGS21"/>
    <w:uiPriority w:val="99"/>
    <w:rsid w:val="008F3B53"/>
    <w:pPr>
      <w:numPr>
        <w:numId w:val="35"/>
      </w:numPr>
    </w:pPr>
  </w:style>
  <w:style w:type="numbering" w:customStyle="1" w:styleId="SGS1">
    <w:name w:val="SGS1"/>
    <w:uiPriority w:val="99"/>
    <w:rsid w:val="008F3B53"/>
    <w:pPr>
      <w:numPr>
        <w:numId w:val="36"/>
      </w:numPr>
    </w:pPr>
  </w:style>
  <w:style w:type="numbering" w:customStyle="1" w:styleId="SGS11">
    <w:name w:val="SGS11"/>
    <w:uiPriority w:val="99"/>
    <w:rsid w:val="008F3B53"/>
    <w:pPr>
      <w:numPr>
        <w:numId w:val="37"/>
      </w:numPr>
    </w:pPr>
  </w:style>
  <w:style w:type="numbering" w:customStyle="1" w:styleId="SGS">
    <w:name w:val="SGS"/>
    <w:uiPriority w:val="99"/>
    <w:rsid w:val="008F3B53"/>
    <w:pPr>
      <w:numPr>
        <w:numId w:val="38"/>
      </w:numPr>
    </w:pPr>
  </w:style>
  <w:style w:type="numbering" w:customStyle="1" w:styleId="Style11">
    <w:name w:val="Style11"/>
    <w:uiPriority w:val="99"/>
    <w:rsid w:val="008F3B53"/>
    <w:pPr>
      <w:numPr>
        <w:numId w:val="39"/>
      </w:numPr>
    </w:pPr>
  </w:style>
  <w:style w:type="character" w:styleId="UnresolvedMention">
    <w:name w:val="Unresolved Mention"/>
    <w:basedOn w:val="DefaultParagraphFont"/>
    <w:uiPriority w:val="99"/>
    <w:unhideWhenUsed/>
    <w:rsid w:val="008F3B53"/>
    <w:rPr>
      <w:color w:val="605E5C"/>
      <w:shd w:val="clear" w:color="auto" w:fill="E1DFDD"/>
    </w:rPr>
  </w:style>
  <w:style w:type="table" w:customStyle="1" w:styleId="TableGrid1b">
    <w:name w:val="TableGrid1"/>
    <w:basedOn w:val="TableNormal"/>
    <w:next w:val="TableGrid"/>
    <w:uiPriority w:val="99"/>
    <w:qFormat/>
    <w:rsid w:val="008F3B53"/>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qFormat/>
    <w:rsid w:val="008F3B53"/>
    <w:rPr>
      <w:rFonts w:ascii="Arial" w:eastAsia="SimSun" w:hAnsi="Arial"/>
      <w:lang w:eastAsia="en-US" w:bidi="ar-SA"/>
    </w:rPr>
  </w:style>
  <w:style w:type="character" w:customStyle="1" w:styleId="afff7">
    <w:name w:val="列表 字符"/>
    <w:rsid w:val="008F3B53"/>
    <w:rPr>
      <w:rFonts w:eastAsia="MS Mincho"/>
      <w:lang w:val="en-GB" w:eastAsia="en-US"/>
    </w:rPr>
  </w:style>
  <w:style w:type="character" w:customStyle="1" w:styleId="afff8">
    <w:name w:val="列表项目符号 字符"/>
    <w:rsid w:val="008F3B53"/>
    <w:rPr>
      <w:rFonts w:eastAsia="MS Mincho"/>
      <w:lang w:val="en-GB" w:eastAsia="en-US"/>
    </w:rPr>
  </w:style>
  <w:style w:type="character" w:customStyle="1" w:styleId="2ff1">
    <w:name w:val="列表项目符号 2 字符"/>
    <w:qFormat/>
    <w:rsid w:val="008F3B53"/>
    <w:rPr>
      <w:rFonts w:eastAsia="MS Mincho"/>
      <w:lang w:val="en-GB" w:eastAsia="en-US"/>
    </w:rPr>
  </w:style>
  <w:style w:type="character" w:customStyle="1" w:styleId="3fc">
    <w:name w:val="列表项目符号 3 字符"/>
    <w:qFormat/>
    <w:rsid w:val="008F3B53"/>
    <w:rPr>
      <w:rFonts w:eastAsia="MS Mincho"/>
      <w:lang w:val="en-GB" w:eastAsia="en-US"/>
    </w:rPr>
  </w:style>
  <w:style w:type="character" w:customStyle="1" w:styleId="2ff2">
    <w:name w:val="列表 2 字符"/>
    <w:qFormat/>
    <w:rsid w:val="008F3B53"/>
    <w:rPr>
      <w:rFonts w:eastAsia="MS Mincho"/>
      <w:lang w:val="en-GB" w:eastAsia="en-US"/>
    </w:rPr>
  </w:style>
  <w:style w:type="character" w:customStyle="1" w:styleId="font11">
    <w:name w:val="font11"/>
    <w:basedOn w:val="DefaultParagraphFont"/>
    <w:qFormat/>
    <w:rsid w:val="008F3B53"/>
    <w:rPr>
      <w:rFonts w:ascii="Arial" w:hAnsi="Arial" w:cs="Arial" w:hint="default"/>
      <w:color w:val="000000"/>
      <w:sz w:val="18"/>
      <w:szCs w:val="18"/>
      <w:u w:val="none"/>
      <w:vertAlign w:val="superscript"/>
    </w:rPr>
  </w:style>
  <w:style w:type="character" w:customStyle="1" w:styleId="font31">
    <w:name w:val="font31"/>
    <w:basedOn w:val="DefaultParagraphFont"/>
    <w:qFormat/>
    <w:rsid w:val="008F3B53"/>
    <w:rPr>
      <w:rFonts w:ascii="Arial" w:hAnsi="Arial" w:cs="Arial" w:hint="default"/>
      <w:color w:val="000000"/>
      <w:sz w:val="18"/>
      <w:szCs w:val="18"/>
      <w:u w:val="none"/>
    </w:rPr>
  </w:style>
  <w:style w:type="character" w:styleId="HTMLSample">
    <w:name w:val="HTML Sample"/>
    <w:unhideWhenUsed/>
    <w:qFormat/>
    <w:rsid w:val="008F3B53"/>
    <w:rPr>
      <w:rFonts w:ascii="Courier New" w:eastAsia="SimSun" w:hAnsi="Courier New" w:cs="Courier New" w:hint="default"/>
      <w:color w:val="0000FF"/>
      <w:kern w:val="2"/>
      <w:lang w:val="en-US" w:eastAsia="zh-CN" w:bidi="ar-SA"/>
    </w:rPr>
  </w:style>
  <w:style w:type="paragraph" w:styleId="BlockText">
    <w:name w:val="Block Text"/>
    <w:basedOn w:val="Normal"/>
    <w:unhideWhenUsed/>
    <w:qFormat/>
    <w:rsid w:val="008F3B53"/>
    <w:pPr>
      <w:overflowPunct/>
      <w:autoSpaceDE/>
      <w:adjustRightInd/>
      <w:spacing w:after="120"/>
      <w:ind w:left="1440" w:right="1440"/>
      <w:textAlignment w:val="auto"/>
    </w:pPr>
    <w:rPr>
      <w:rFonts w:eastAsia="MS Mincho"/>
      <w:lang w:eastAsia="en-US"/>
    </w:rPr>
  </w:style>
  <w:style w:type="paragraph" w:customStyle="1" w:styleId="44a">
    <w:name w:val="(文字) (文字)4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3">
    <w:name w:val="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4">
    <w:name w:val="Char Char Char Char Char Char4"/>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7">
    <w:name w:val="(文字) (文字)15"/>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6">
    <w:name w:val="(文字) (文字)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b">
    <w:name w:val="(文字) (文字)3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8">
    <w:name w:val="(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a">
    <w:name w:val="(文字) (文字)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CharCharCharCharCharCharChar2">
    <w:name w:val="Char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8F3B53"/>
    <w:pPr>
      <w:ind w:left="1418" w:hanging="1418"/>
      <w:textAlignment w:val="auto"/>
    </w:pPr>
    <w:rPr>
      <w:rFonts w:eastAsia="MS Mincho"/>
      <w:bCs/>
      <w:szCs w:val="22"/>
      <w:lang w:val="en-US" w:eastAsia="ja-JP"/>
    </w:rPr>
  </w:style>
  <w:style w:type="paragraph" w:customStyle="1" w:styleId="Caption21">
    <w:name w:val="Caption21"/>
    <w:basedOn w:val="Normal"/>
    <w:next w:val="Normal"/>
    <w:qFormat/>
    <w:rsid w:val="008F3B53"/>
    <w:pPr>
      <w:spacing w:before="120" w:after="120"/>
      <w:textAlignment w:val="auto"/>
    </w:pPr>
    <w:rPr>
      <w:rFonts w:eastAsia="MS Mincho"/>
      <w:b/>
      <w:lang w:eastAsia="zh-CN"/>
    </w:rPr>
  </w:style>
  <w:style w:type="paragraph" w:customStyle="1" w:styleId="TableofFigures21">
    <w:name w:val="Table of Figures21"/>
    <w:basedOn w:val="Normal"/>
    <w:next w:val="Normal"/>
    <w:qFormat/>
    <w:rsid w:val="008F3B53"/>
    <w:pPr>
      <w:ind w:left="400" w:hanging="400"/>
      <w:jc w:val="center"/>
      <w:textAlignment w:val="auto"/>
    </w:pPr>
    <w:rPr>
      <w:rFonts w:eastAsia="MS Mincho"/>
      <w:b/>
      <w:lang w:eastAsia="zh-CN"/>
    </w:rPr>
  </w:style>
  <w:style w:type="paragraph" w:customStyle="1" w:styleId="LightShading-Accent511">
    <w:name w:val="Light Shading - Accent 511"/>
    <w:uiPriority w:val="99"/>
    <w:semiHidden/>
    <w:qFormat/>
    <w:rsid w:val="008F3B53"/>
    <w:pPr>
      <w:autoSpaceDN w:val="0"/>
    </w:pPr>
    <w:rPr>
      <w:rFonts w:eastAsia="SimSun"/>
      <w:lang w:eastAsia="en-US"/>
    </w:rPr>
  </w:style>
  <w:style w:type="paragraph" w:customStyle="1" w:styleId="LightList-Accent511">
    <w:name w:val="Light List - Accent 511"/>
    <w:basedOn w:val="Normal"/>
    <w:uiPriority w:val="34"/>
    <w:qFormat/>
    <w:rsid w:val="008F3B53"/>
    <w:pPr>
      <w:ind w:left="720"/>
      <w:textAlignment w:val="auto"/>
    </w:pPr>
    <w:rPr>
      <w:rFonts w:eastAsia="DengXian"/>
      <w:lang w:eastAsia="zh-CN"/>
    </w:rPr>
  </w:style>
  <w:style w:type="paragraph" w:customStyle="1" w:styleId="MediumList1-Accent411">
    <w:name w:val="Medium List 1 - Accent 411"/>
    <w:uiPriority w:val="99"/>
    <w:semiHidden/>
    <w:qFormat/>
    <w:rsid w:val="008F3B53"/>
    <w:pPr>
      <w:autoSpaceDN w:val="0"/>
    </w:pPr>
    <w:rPr>
      <w:rFonts w:eastAsia="SimSun"/>
      <w:lang w:eastAsia="en-US"/>
    </w:rPr>
  </w:style>
  <w:style w:type="paragraph" w:customStyle="1" w:styleId="LightList-Accent321">
    <w:name w:val="Light List - Accent 321"/>
    <w:uiPriority w:val="99"/>
    <w:semiHidden/>
    <w:qFormat/>
    <w:rsid w:val="008F3B53"/>
    <w:pPr>
      <w:autoSpaceDN w:val="0"/>
    </w:pPr>
    <w:rPr>
      <w:rFonts w:eastAsia="SimSun"/>
      <w:lang w:eastAsia="en-US"/>
    </w:rPr>
  </w:style>
  <w:style w:type="paragraph" w:customStyle="1" w:styleId="ColorfulShading-Accent111">
    <w:name w:val="Colorful Shading - Accent 111"/>
    <w:uiPriority w:val="99"/>
    <w:qFormat/>
    <w:rsid w:val="008F3B53"/>
    <w:pPr>
      <w:autoSpaceDN w:val="0"/>
    </w:pPr>
    <w:rPr>
      <w:rFonts w:eastAsia="SimSun"/>
      <w:lang w:eastAsia="en-US"/>
    </w:rPr>
  </w:style>
  <w:style w:type="paragraph" w:customStyle="1" w:styleId="CarCar11">
    <w:name w:val="Car Car11"/>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a">
    <w:name w:val="(文字) (文字)4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qFormat/>
    <w:rsid w:val="008F3B5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arCar52">
    <w:name w:val="Car Car5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Char30">
    <w:name w:val="(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6">
    <w:name w:val="(文字) (文字)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b">
    <w:name w:val="(文字) (文字)3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8">
    <w:name w:val="(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8F3B53"/>
    <w:rPr>
      <w:rFonts w:ascii="Arial" w:hAnsi="Arial" w:cs="Arial"/>
      <w:b/>
      <w:lang w:eastAsia="en-US"/>
    </w:rPr>
  </w:style>
  <w:style w:type="paragraph" w:customStyle="1" w:styleId="Table1">
    <w:name w:val="Table"/>
    <w:basedOn w:val="Normal"/>
    <w:link w:val="Table0"/>
    <w:qFormat/>
    <w:rsid w:val="008F3B53"/>
    <w:pPr>
      <w:overflowPunct/>
      <w:autoSpaceDE/>
      <w:adjustRightInd/>
      <w:jc w:val="center"/>
      <w:textAlignment w:val="auto"/>
    </w:pPr>
    <w:rPr>
      <w:rFonts w:ascii="Arial" w:hAnsi="Arial" w:cs="Arial"/>
      <w:b/>
      <w:lang w:eastAsia="en-US"/>
    </w:rPr>
  </w:style>
  <w:style w:type="paragraph" w:customStyle="1" w:styleId="TOC10">
    <w:name w:val="TOC 标题1"/>
    <w:basedOn w:val="Heading1"/>
    <w:next w:val="Normal"/>
    <w:uiPriority w:val="39"/>
    <w:qFormat/>
    <w:rsid w:val="008F3B53"/>
    <w:pPr>
      <w:pBdr>
        <w:top w:val="none" w:sz="0" w:space="0" w:color="auto"/>
      </w:pBdr>
      <w:overflowPunct/>
      <w:autoSpaceDE/>
      <w:adjustRightInd/>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FT">
    <w:name w:val="FT"/>
    <w:basedOn w:val="Normal"/>
    <w:qFormat/>
    <w:rsid w:val="008F3B53"/>
    <w:pPr>
      <w:textAlignment w:val="auto"/>
    </w:pPr>
    <w:rPr>
      <w:rFonts w:ascii="Arial" w:eastAsia="SimSun" w:hAnsi="Arial" w:cs="Arial"/>
      <w:b/>
      <w:lang w:eastAsia="zh-CN"/>
    </w:rPr>
  </w:style>
  <w:style w:type="paragraph" w:customStyle="1" w:styleId="9110">
    <w:name w:val="目录 911"/>
    <w:basedOn w:val="TOC8"/>
    <w:qFormat/>
    <w:rsid w:val="008F3B53"/>
    <w:pPr>
      <w:keepNext w:val="0"/>
      <w:ind w:left="1418" w:hanging="1418"/>
      <w:textAlignment w:val="auto"/>
    </w:pPr>
    <w:rPr>
      <w:rFonts w:eastAsia="MS Mincho"/>
      <w:lang w:val="en-US" w:eastAsia="ja-JP"/>
    </w:rPr>
  </w:style>
  <w:style w:type="paragraph" w:customStyle="1" w:styleId="11f">
    <w:name w:val="题注11"/>
    <w:basedOn w:val="Normal"/>
    <w:next w:val="Normal"/>
    <w:qFormat/>
    <w:rsid w:val="008F3B53"/>
    <w:pPr>
      <w:spacing w:before="120" w:after="120"/>
      <w:textAlignment w:val="auto"/>
    </w:pPr>
    <w:rPr>
      <w:rFonts w:eastAsia="MS Mincho"/>
      <w:b/>
      <w:lang w:eastAsia="zh-CN"/>
    </w:rPr>
  </w:style>
  <w:style w:type="paragraph" w:customStyle="1" w:styleId="11f0">
    <w:name w:val="图表目录11"/>
    <w:basedOn w:val="Normal"/>
    <w:next w:val="Normal"/>
    <w:qFormat/>
    <w:rsid w:val="008F3B53"/>
    <w:pPr>
      <w:ind w:left="400" w:hanging="400"/>
      <w:jc w:val="center"/>
      <w:textAlignment w:val="auto"/>
    </w:pPr>
    <w:rPr>
      <w:rFonts w:eastAsia="MS Mincho"/>
      <w:b/>
      <w:lang w:eastAsia="zh-CN"/>
    </w:rPr>
  </w:style>
  <w:style w:type="paragraph" w:customStyle="1" w:styleId="HT6">
    <w:name w:val="HT 6"/>
    <w:basedOn w:val="Heading6"/>
    <w:qFormat/>
    <w:rsid w:val="008F3B53"/>
    <w:pPr>
      <w:textAlignment w:val="auto"/>
    </w:pPr>
    <w:rPr>
      <w:rFonts w:eastAsia="SimSun"/>
      <w:lang w:eastAsia="zh-CN"/>
    </w:rPr>
  </w:style>
  <w:style w:type="paragraph" w:customStyle="1" w:styleId="Figuretitle0">
    <w:name w:val="Figure_title"/>
    <w:basedOn w:val="Normal"/>
    <w:next w:val="Normal"/>
    <w:qFormat/>
    <w:rsid w:val="008F3B53"/>
    <w:pPr>
      <w:keepNext/>
      <w:keepLines/>
      <w:tabs>
        <w:tab w:val="left" w:pos="1134"/>
        <w:tab w:val="left" w:pos="1871"/>
        <w:tab w:val="left" w:pos="2268"/>
      </w:tabs>
      <w:spacing w:after="480"/>
      <w:jc w:val="center"/>
      <w:textAlignment w:val="auto"/>
    </w:pPr>
    <w:rPr>
      <w:rFonts w:ascii="Times New Roman Bold" w:eastAsia="Malgun Gothic" w:hAnsi="Times New Roman Bold"/>
      <w:b/>
      <w:lang w:eastAsia="en-US"/>
    </w:rPr>
  </w:style>
  <w:style w:type="paragraph" w:customStyle="1" w:styleId="FigureNo">
    <w:name w:val="Figure_No"/>
    <w:basedOn w:val="Normal"/>
    <w:next w:val="Normal"/>
    <w:qFormat/>
    <w:rsid w:val="008F3B53"/>
    <w:pPr>
      <w:keepNext/>
      <w:keepLines/>
      <w:tabs>
        <w:tab w:val="left" w:pos="1134"/>
        <w:tab w:val="left" w:pos="1871"/>
        <w:tab w:val="left" w:pos="2268"/>
      </w:tabs>
      <w:spacing w:before="480" w:after="120"/>
      <w:jc w:val="center"/>
      <w:textAlignment w:val="auto"/>
    </w:pPr>
    <w:rPr>
      <w:rFonts w:eastAsia="Malgun Gothic"/>
      <w:caps/>
      <w:lang w:eastAsia="en-US"/>
    </w:rPr>
  </w:style>
  <w:style w:type="paragraph" w:customStyle="1" w:styleId="Tabletext2">
    <w:name w:val="Table_text"/>
    <w:basedOn w:val="Normal"/>
    <w:qFormat/>
    <w:rsid w:val="008F3B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8F3B53"/>
    <w:pPr>
      <w:tabs>
        <w:tab w:val="left" w:pos="1134"/>
        <w:tab w:val="left" w:pos="1871"/>
        <w:tab w:val="left" w:pos="2268"/>
      </w:tabs>
      <w:spacing w:before="120" w:after="0"/>
      <w:textAlignment w:val="auto"/>
    </w:pPr>
    <w:rPr>
      <w:rFonts w:eastAsia="Malgun Gothic"/>
      <w:lang w:eastAsia="en-US"/>
    </w:rPr>
  </w:style>
  <w:style w:type="paragraph" w:customStyle="1" w:styleId="TableNo">
    <w:name w:val="Table_No"/>
    <w:basedOn w:val="Normal"/>
    <w:next w:val="Normal"/>
    <w:qFormat/>
    <w:rsid w:val="008F3B53"/>
    <w:pPr>
      <w:keepNext/>
      <w:tabs>
        <w:tab w:val="left" w:pos="1134"/>
        <w:tab w:val="left" w:pos="1871"/>
        <w:tab w:val="left" w:pos="2268"/>
      </w:tabs>
      <w:spacing w:before="560" w:after="120"/>
      <w:jc w:val="center"/>
      <w:textAlignment w:val="auto"/>
    </w:pPr>
    <w:rPr>
      <w:rFonts w:eastAsia="Malgun Gothic"/>
      <w:caps/>
      <w:lang w:eastAsia="en-US"/>
    </w:rPr>
  </w:style>
  <w:style w:type="paragraph" w:customStyle="1" w:styleId="Tabletitle0">
    <w:name w:val="Table_title"/>
    <w:basedOn w:val="Normal"/>
    <w:next w:val="Tabletext2"/>
    <w:qFormat/>
    <w:rsid w:val="008F3B53"/>
    <w:pPr>
      <w:keepNext/>
      <w:keepLines/>
      <w:tabs>
        <w:tab w:val="left" w:pos="1134"/>
        <w:tab w:val="left" w:pos="1871"/>
        <w:tab w:val="left" w:pos="2268"/>
      </w:tabs>
      <w:spacing w:after="120"/>
      <w:jc w:val="center"/>
      <w:textAlignment w:val="auto"/>
    </w:pPr>
    <w:rPr>
      <w:rFonts w:ascii="Times New Roman Bold" w:eastAsia="Malgun Gothic" w:hAnsi="Times New Roman Bold"/>
      <w:b/>
      <w:lang w:eastAsia="en-US"/>
    </w:rPr>
  </w:style>
  <w:style w:type="paragraph" w:customStyle="1" w:styleId="Rientra1">
    <w:name w:val="Rientra1"/>
    <w:basedOn w:val="Normal"/>
    <w:uiPriority w:val="99"/>
    <w:qFormat/>
    <w:rsid w:val="008F3B53"/>
    <w:pPr>
      <w:tabs>
        <w:tab w:val="left" w:pos="0"/>
      </w:tabs>
      <w:suppressAutoHyphens/>
      <w:overflowPunct/>
      <w:autoSpaceDE/>
      <w:adjustRightInd/>
      <w:spacing w:before="60" w:after="60"/>
      <w:ind w:left="360" w:hanging="360"/>
      <w:jc w:val="both"/>
      <w:textAlignment w:val="auto"/>
    </w:pPr>
    <w:rPr>
      <w:rFonts w:eastAsia="SimSun"/>
      <w:lang w:eastAsia="en-US"/>
    </w:rPr>
  </w:style>
  <w:style w:type="paragraph" w:customStyle="1" w:styleId="Tablefin">
    <w:name w:val="Table_fin"/>
    <w:basedOn w:val="Normal"/>
    <w:next w:val="Normal"/>
    <w:qFormat/>
    <w:rsid w:val="008F3B53"/>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8F3B53"/>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algun Gothic"/>
      <w:sz w:val="24"/>
      <w:lang w:val="en-GB"/>
    </w:rPr>
  </w:style>
  <w:style w:type="paragraph" w:customStyle="1" w:styleId="Style88">
    <w:name w:val="_Style 88"/>
    <w:uiPriority w:val="99"/>
    <w:semiHidden/>
    <w:qFormat/>
    <w:rsid w:val="008F3B53"/>
    <w:pPr>
      <w:autoSpaceDN w:val="0"/>
      <w:spacing w:after="160" w:line="256" w:lineRule="auto"/>
    </w:pPr>
    <w:rPr>
      <w:rFonts w:eastAsia="MS Mincho"/>
      <w:lang w:eastAsia="en-US"/>
    </w:rPr>
  </w:style>
  <w:style w:type="paragraph" w:customStyle="1" w:styleId="Style90">
    <w:name w:val="_Style 90"/>
    <w:uiPriority w:val="99"/>
    <w:semiHidden/>
    <w:qFormat/>
    <w:rsid w:val="008F3B53"/>
    <w:pPr>
      <w:autoSpaceDN w:val="0"/>
      <w:spacing w:after="160" w:line="256" w:lineRule="auto"/>
    </w:pPr>
    <w:rPr>
      <w:rFonts w:eastAsia="MS Mincho"/>
      <w:lang w:eastAsia="en-US"/>
    </w:rPr>
  </w:style>
  <w:style w:type="paragraph" w:customStyle="1" w:styleId="TOC912">
    <w:name w:val="TOC 912"/>
    <w:basedOn w:val="TOC8"/>
    <w:qFormat/>
    <w:rsid w:val="008F3B53"/>
    <w:pPr>
      <w:keepNext w:val="0"/>
      <w:ind w:left="1418" w:hanging="1418"/>
      <w:textAlignment w:val="auto"/>
    </w:pPr>
    <w:rPr>
      <w:rFonts w:eastAsia="MS Mincho"/>
      <w:lang w:val="en-US" w:eastAsia="ja-JP"/>
    </w:rPr>
  </w:style>
  <w:style w:type="paragraph" w:customStyle="1" w:styleId="Char120">
    <w:name w:val="Char1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2">
    <w:name w:val="Car Car22"/>
    <w:semiHidden/>
    <w:qFormat/>
    <w:rsid w:val="008F3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aption12">
    <w:name w:val="Caption12"/>
    <w:basedOn w:val="Normal"/>
    <w:next w:val="Normal"/>
    <w:qFormat/>
    <w:rsid w:val="008F3B53"/>
    <w:pPr>
      <w:suppressAutoHyphens/>
      <w:spacing w:before="120" w:after="120"/>
      <w:textAlignment w:val="auto"/>
    </w:pPr>
    <w:rPr>
      <w:rFonts w:eastAsia="MS Mincho"/>
      <w:b/>
      <w:lang w:eastAsia="ar-SA"/>
    </w:rPr>
  </w:style>
  <w:style w:type="paragraph" w:customStyle="1" w:styleId="CharCharCharCharCharCharCharCharCharCharCharChar2">
    <w:name w:val="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e">
    <w:name w:val="无间隔21"/>
    <w:uiPriority w:val="99"/>
    <w:qFormat/>
    <w:rsid w:val="008F3B53"/>
    <w:pPr>
      <w:autoSpaceDN w:val="0"/>
    </w:pPr>
    <w:rPr>
      <w:rFonts w:eastAsia="SimSun"/>
      <w:lang w:eastAsia="en-US"/>
    </w:rPr>
  </w:style>
  <w:style w:type="paragraph" w:customStyle="1" w:styleId="TableofFigures12">
    <w:name w:val="Table of Figures12"/>
    <w:basedOn w:val="Normal"/>
    <w:next w:val="Normal"/>
    <w:qFormat/>
    <w:rsid w:val="008F3B53"/>
    <w:pPr>
      <w:ind w:left="400" w:hanging="400"/>
      <w:jc w:val="center"/>
      <w:textAlignment w:val="auto"/>
    </w:pPr>
    <w:rPr>
      <w:rFonts w:eastAsia="MS Mincho"/>
      <w:b/>
      <w:lang w:eastAsia="zh-CN"/>
    </w:rPr>
  </w:style>
  <w:style w:type="paragraph" w:customStyle="1" w:styleId="712">
    <w:name w:val="修订71"/>
    <w:semiHidden/>
    <w:qFormat/>
    <w:rsid w:val="008F3B53"/>
    <w:pPr>
      <w:autoSpaceDN w:val="0"/>
    </w:pPr>
    <w:rPr>
      <w:rFonts w:eastAsia="Batang"/>
      <w:lang w:eastAsia="en-US"/>
    </w:rPr>
  </w:style>
  <w:style w:type="paragraph" w:customStyle="1" w:styleId="158">
    <w:name w:val="15"/>
    <w:basedOn w:val="Normal"/>
    <w:qFormat/>
    <w:rsid w:val="008F3B53"/>
    <w:pPr>
      <w:overflowPunct/>
      <w:autoSpaceDE/>
      <w:adjustRightInd/>
      <w:spacing w:after="0"/>
      <w:textAlignment w:val="auto"/>
    </w:pPr>
    <w:rPr>
      <w:rFonts w:ascii="SimSun" w:eastAsia="SimSun" w:hAnsi="SimSun"/>
      <w:sz w:val="24"/>
      <w:szCs w:val="24"/>
      <w:lang w:val="en-US" w:eastAsia="zh-CN"/>
    </w:rPr>
  </w:style>
  <w:style w:type="paragraph" w:customStyle="1" w:styleId="713">
    <w:name w:val="目录 71"/>
    <w:basedOn w:val="Normal"/>
    <w:next w:val="Normal"/>
    <w:uiPriority w:val="39"/>
    <w:qFormat/>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Style95">
    <w:name w:val="_Style 95"/>
    <w:uiPriority w:val="99"/>
    <w:semiHidden/>
    <w:qFormat/>
    <w:rsid w:val="008F3B53"/>
    <w:pPr>
      <w:autoSpaceDN w:val="0"/>
      <w:spacing w:after="160" w:line="252" w:lineRule="auto"/>
    </w:pPr>
    <w:rPr>
      <w:rFonts w:ascii="CG Times (WN)" w:hAnsi="CG Times (WN)"/>
      <w:lang w:eastAsia="en-US"/>
    </w:rPr>
  </w:style>
  <w:style w:type="paragraph" w:customStyle="1" w:styleId="Style91">
    <w:name w:val="_Style 91"/>
    <w:uiPriority w:val="99"/>
    <w:semiHidden/>
    <w:qFormat/>
    <w:rsid w:val="008F3B53"/>
    <w:pPr>
      <w:autoSpaceDN w:val="0"/>
      <w:spacing w:after="160" w:line="254" w:lineRule="auto"/>
    </w:pPr>
    <w:rPr>
      <w:rFonts w:ascii="CG Times (WN)" w:hAnsi="CG Times (WN)"/>
      <w:lang w:eastAsia="en-US"/>
    </w:rPr>
  </w:style>
  <w:style w:type="paragraph" w:customStyle="1" w:styleId="Style79">
    <w:name w:val="_Style 79"/>
    <w:uiPriority w:val="99"/>
    <w:semiHidden/>
    <w:qFormat/>
    <w:rsid w:val="008F3B53"/>
    <w:pPr>
      <w:autoSpaceDN w:val="0"/>
      <w:spacing w:after="160" w:line="256" w:lineRule="auto"/>
    </w:pPr>
    <w:rPr>
      <w:rFonts w:eastAsia="MS Mincho"/>
      <w:lang w:eastAsia="en-US"/>
    </w:rPr>
  </w:style>
  <w:style w:type="paragraph" w:customStyle="1" w:styleId="CharChar39">
    <w:name w:val="Char Char3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6f3">
    <w:name w:val="未处理的提及6"/>
    <w:uiPriority w:val="52"/>
    <w:rsid w:val="008F3B53"/>
    <w:rPr>
      <w:color w:val="808080"/>
      <w:shd w:val="clear" w:color="auto" w:fill="E6E6E6"/>
    </w:rPr>
  </w:style>
  <w:style w:type="character" w:customStyle="1" w:styleId="CharChar44">
    <w:name w:val="Char Char44"/>
    <w:qFormat/>
    <w:rsid w:val="008F3B53"/>
    <w:rPr>
      <w:rFonts w:ascii="Arial" w:hAnsi="Arial" w:cs="Arial" w:hint="default"/>
      <w:sz w:val="24"/>
      <w:lang w:val="en-GB" w:eastAsia="en-US" w:bidi="ar-SA"/>
    </w:rPr>
  </w:style>
  <w:style w:type="character" w:customStyle="1" w:styleId="CharChar114">
    <w:name w:val="Char Char114"/>
    <w:qFormat/>
    <w:rsid w:val="008F3B53"/>
    <w:rPr>
      <w:lang w:val="en-GB" w:eastAsia="ja-JP" w:bidi="ar-SA"/>
    </w:rPr>
  </w:style>
  <w:style w:type="character" w:customStyle="1" w:styleId="CharChar74">
    <w:name w:val="Char Char74"/>
    <w:rsid w:val="008F3B53"/>
    <w:rPr>
      <w:rFonts w:ascii="Tahoma" w:hAnsi="Tahoma" w:cs="Tahoma" w:hint="default"/>
      <w:shd w:val="clear" w:color="auto" w:fill="000080"/>
      <w:lang w:val="en-GB" w:eastAsia="en-US"/>
    </w:rPr>
  </w:style>
  <w:style w:type="character" w:customStyle="1" w:styleId="ZchnZchn54">
    <w:name w:val="Zchn Zchn54"/>
    <w:rsid w:val="008F3B53"/>
    <w:rPr>
      <w:rFonts w:ascii="Courier New" w:eastAsia="Batang" w:hAnsi="Courier New" w:cs="Courier New" w:hint="default"/>
      <w:lang w:val="nb-NO" w:eastAsia="en-US" w:bidi="ar-SA"/>
    </w:rPr>
  </w:style>
  <w:style w:type="character" w:customStyle="1" w:styleId="CharChar104">
    <w:name w:val="Char Char104"/>
    <w:semiHidden/>
    <w:rsid w:val="008F3B53"/>
    <w:rPr>
      <w:rFonts w:ascii="Times New Roman" w:hAnsi="Times New Roman" w:cs="Times New Roman" w:hint="default"/>
      <w:lang w:val="en-GB" w:eastAsia="en-US"/>
    </w:rPr>
  </w:style>
  <w:style w:type="character" w:customStyle="1" w:styleId="CharChar94">
    <w:name w:val="Char Char94"/>
    <w:rsid w:val="008F3B53"/>
    <w:rPr>
      <w:rFonts w:ascii="Tahoma" w:hAnsi="Tahoma" w:cs="Tahoma" w:hint="default"/>
      <w:sz w:val="16"/>
      <w:szCs w:val="16"/>
      <w:lang w:val="en-GB" w:eastAsia="en-US"/>
    </w:rPr>
  </w:style>
  <w:style w:type="character" w:customStyle="1" w:styleId="CharChar84">
    <w:name w:val="Char Char84"/>
    <w:semiHidden/>
    <w:rsid w:val="008F3B53"/>
    <w:rPr>
      <w:rFonts w:ascii="Times New Roman" w:hAnsi="Times New Roman" w:cs="Times New Roman" w:hint="default"/>
      <w:b/>
      <w:bCs/>
      <w:lang w:val="en-GB" w:eastAsia="en-US"/>
    </w:rPr>
  </w:style>
  <w:style w:type="character" w:customStyle="1" w:styleId="CharChar294">
    <w:name w:val="Char Char294"/>
    <w:rsid w:val="008F3B53"/>
    <w:rPr>
      <w:rFonts w:ascii="Arial" w:hAnsi="Arial" w:cs="Arial" w:hint="default"/>
      <w:sz w:val="36"/>
      <w:lang w:val="en-GB" w:eastAsia="en-US" w:bidi="ar-SA"/>
    </w:rPr>
  </w:style>
  <w:style w:type="character" w:customStyle="1" w:styleId="CharChar284">
    <w:name w:val="Char Char284"/>
    <w:rsid w:val="008F3B53"/>
    <w:rPr>
      <w:rFonts w:ascii="Arial" w:hAnsi="Arial" w:cs="Arial" w:hint="default"/>
      <w:sz w:val="32"/>
      <w:lang w:val="en-GB"/>
    </w:rPr>
  </w:style>
  <w:style w:type="character" w:customStyle="1" w:styleId="CharChar243">
    <w:name w:val="Char Char243"/>
    <w:qFormat/>
    <w:rsid w:val="008F3B53"/>
    <w:rPr>
      <w:rFonts w:ascii="Arial" w:hAnsi="Arial" w:cs="Arial" w:hint="default"/>
      <w:sz w:val="36"/>
      <w:lang w:val="en-GB" w:eastAsia="en-US"/>
    </w:rPr>
  </w:style>
  <w:style w:type="character" w:customStyle="1" w:styleId="CharChar36">
    <w:name w:val="Char Char36"/>
    <w:qFormat/>
    <w:rsid w:val="008F3B53"/>
    <w:rPr>
      <w:rFonts w:ascii="Arial" w:hAnsi="Arial" w:cs="Arial" w:hint="default"/>
      <w:sz w:val="22"/>
      <w:lang w:val="en-GB" w:eastAsia="en-US" w:bidi="ar-SA"/>
    </w:rPr>
  </w:style>
  <w:style w:type="character" w:customStyle="1" w:styleId="CharChar215">
    <w:name w:val="Char Char215"/>
    <w:qFormat/>
    <w:rsid w:val="008F3B53"/>
    <w:rPr>
      <w:rFonts w:ascii="Times New Roman" w:hAnsi="Times New Roman" w:cs="Times New Roman" w:hint="default"/>
      <w:lang w:val="en-GB" w:eastAsia="en-US"/>
    </w:rPr>
  </w:style>
  <w:style w:type="character" w:customStyle="1" w:styleId="CharChar63">
    <w:name w:val="Char Char63"/>
    <w:rsid w:val="008F3B53"/>
    <w:rPr>
      <w:rFonts w:ascii="Arial" w:eastAsia="SimSun" w:hAnsi="Arial" w:cs="Arial" w:hint="default"/>
      <w:sz w:val="32"/>
      <w:lang w:val="en-GB" w:eastAsia="en-US" w:bidi="ar-SA"/>
    </w:rPr>
  </w:style>
  <w:style w:type="character" w:customStyle="1" w:styleId="CharChar53">
    <w:name w:val="Char Char53"/>
    <w:qFormat/>
    <w:rsid w:val="008F3B53"/>
    <w:rPr>
      <w:rFonts w:ascii="Arial" w:eastAsia="SimSun" w:hAnsi="Arial" w:cs="Arial" w:hint="default"/>
      <w:sz w:val="28"/>
      <w:lang w:val="en-GB" w:eastAsia="en-US" w:bidi="ar-SA"/>
    </w:rPr>
  </w:style>
  <w:style w:type="character" w:customStyle="1" w:styleId="CharChar163">
    <w:name w:val="Char Char163"/>
    <w:qFormat/>
    <w:rsid w:val="008F3B53"/>
    <w:rPr>
      <w:rFonts w:ascii="Arial" w:eastAsia="SimSun" w:hAnsi="Arial" w:cs="Arial" w:hint="default"/>
      <w:lang w:val="en-GB" w:eastAsia="en-US" w:bidi="ar-SA"/>
    </w:rPr>
  </w:style>
  <w:style w:type="character" w:customStyle="1" w:styleId="CharChar143">
    <w:name w:val="Char Char143"/>
    <w:qFormat/>
    <w:rsid w:val="008F3B53"/>
    <w:rPr>
      <w:rFonts w:ascii="Arial" w:eastAsia="SimSun" w:hAnsi="Arial" w:cs="Arial" w:hint="default"/>
      <w:sz w:val="36"/>
      <w:lang w:val="en-GB" w:eastAsia="en-US" w:bidi="ar-SA"/>
    </w:rPr>
  </w:style>
  <w:style w:type="character" w:customStyle="1" w:styleId="CharChar253">
    <w:name w:val="Char Char253"/>
    <w:rsid w:val="008F3B53"/>
    <w:rPr>
      <w:rFonts w:ascii="Arial" w:hAnsi="Arial" w:cs="Arial" w:hint="default"/>
      <w:lang w:val="en-GB" w:eastAsia="en-US"/>
    </w:rPr>
  </w:style>
  <w:style w:type="character" w:customStyle="1" w:styleId="CharChar173">
    <w:name w:val="Char Char173"/>
    <w:rsid w:val="008F3B53"/>
    <w:rPr>
      <w:rFonts w:ascii="Tahoma" w:hAnsi="Tahoma" w:cs="Tahoma" w:hint="default"/>
      <w:shd w:val="clear" w:color="auto" w:fill="000080"/>
      <w:lang w:val="en-GB" w:eastAsia="en-US"/>
    </w:rPr>
  </w:style>
  <w:style w:type="character" w:customStyle="1" w:styleId="CharChar193">
    <w:name w:val="Char Char193"/>
    <w:qFormat/>
    <w:rsid w:val="008F3B53"/>
    <w:rPr>
      <w:rFonts w:ascii="Times New Roman" w:hAnsi="Times New Roman" w:cs="Times New Roman" w:hint="default"/>
      <w:lang w:val="en-GB"/>
    </w:rPr>
  </w:style>
  <w:style w:type="character" w:customStyle="1" w:styleId="CharChar203">
    <w:name w:val="Char Char203"/>
    <w:qFormat/>
    <w:rsid w:val="008F3B53"/>
    <w:rPr>
      <w:rFonts w:ascii="Tahoma" w:hAnsi="Tahoma" w:cs="Tahoma" w:hint="default"/>
      <w:sz w:val="16"/>
      <w:szCs w:val="16"/>
      <w:lang w:val="en-GB" w:eastAsia="en-US"/>
    </w:rPr>
  </w:style>
  <w:style w:type="character" w:customStyle="1" w:styleId="CharChar303">
    <w:name w:val="Char Char303"/>
    <w:rsid w:val="008F3B53"/>
    <w:rPr>
      <w:rFonts w:ascii="Arial" w:hAnsi="Arial" w:cs="Arial" w:hint="default"/>
      <w:lang w:val="en-GB" w:eastAsia="en-US"/>
    </w:rPr>
  </w:style>
  <w:style w:type="character" w:customStyle="1" w:styleId="CharChar263">
    <w:name w:val="Char Char263"/>
    <w:qFormat/>
    <w:rsid w:val="008F3B53"/>
    <w:rPr>
      <w:rFonts w:ascii="Times New Roman" w:hAnsi="Times New Roman" w:cs="Times New Roman" w:hint="default"/>
      <w:lang w:val="en-GB" w:eastAsia="en-US"/>
    </w:rPr>
  </w:style>
  <w:style w:type="character" w:customStyle="1" w:styleId="CharChar273">
    <w:name w:val="Char Char273"/>
    <w:qFormat/>
    <w:rsid w:val="008F3B53"/>
    <w:rPr>
      <w:rFonts w:ascii="Arial" w:hAnsi="Arial" w:cs="Arial" w:hint="default"/>
      <w:b/>
      <w:bCs w:val="0"/>
      <w:i/>
      <w:iCs w:val="0"/>
      <w:noProof/>
      <w:sz w:val="18"/>
      <w:lang w:val="en-GB" w:eastAsia="en-US"/>
    </w:rPr>
  </w:style>
  <w:style w:type="character" w:customStyle="1" w:styleId="CharChar214">
    <w:name w:val="Char Char214"/>
    <w:rsid w:val="008F3B53"/>
    <w:rPr>
      <w:rFonts w:ascii="Arial" w:hAnsi="Arial" w:cs="Arial" w:hint="default"/>
      <w:lang w:val="en-GB" w:eastAsia="en-US" w:bidi="ar-SA"/>
    </w:rPr>
  </w:style>
  <w:style w:type="character" w:customStyle="1" w:styleId="CharChar113">
    <w:name w:val="Char Char113"/>
    <w:rsid w:val="008F3B53"/>
    <w:rPr>
      <w:rFonts w:ascii="Tahoma" w:eastAsia="SimSun" w:hAnsi="Tahoma" w:cs="Tahoma" w:hint="default"/>
      <w:lang w:val="en-GB" w:eastAsia="en-US" w:bidi="ar-SA"/>
    </w:rPr>
  </w:style>
  <w:style w:type="character" w:customStyle="1" w:styleId="CharChar133">
    <w:name w:val="Char Char133"/>
    <w:semiHidden/>
    <w:rsid w:val="008F3B53"/>
    <w:rPr>
      <w:rFonts w:ascii="SimSun" w:eastAsia="SimSun" w:hAnsi="SimSun" w:hint="eastAsia"/>
      <w:lang w:val="en-GB" w:eastAsia="en-US" w:bidi="ar-SA"/>
    </w:rPr>
  </w:style>
  <w:style w:type="character" w:customStyle="1" w:styleId="CharChar153">
    <w:name w:val="Char Char153"/>
    <w:qFormat/>
    <w:rsid w:val="008F3B53"/>
    <w:rPr>
      <w:rFonts w:ascii="Arial" w:hAnsi="Arial" w:cs="Arial" w:hint="default"/>
      <w:sz w:val="36"/>
      <w:lang w:val="en-GB"/>
    </w:rPr>
  </w:style>
  <w:style w:type="character" w:customStyle="1" w:styleId="h410">
    <w:name w:val="h410"/>
    <w:qFormat/>
    <w:rsid w:val="008F3B53"/>
    <w:rPr>
      <w:rFonts w:ascii="Arial" w:hAnsi="Arial" w:cs="Arial" w:hint="default"/>
      <w:sz w:val="24"/>
      <w:lang w:val="en-GB"/>
    </w:rPr>
  </w:style>
  <w:style w:type="character" w:customStyle="1" w:styleId="h53">
    <w:name w:val="h53"/>
    <w:qFormat/>
    <w:rsid w:val="008F3B53"/>
    <w:rPr>
      <w:rFonts w:ascii="Arial" w:eastAsia="SimSun" w:hAnsi="Arial" w:cs="Arial" w:hint="default"/>
      <w:sz w:val="22"/>
      <w:lang w:val="en-GB" w:eastAsia="en-US" w:bidi="ar-SA"/>
    </w:rPr>
  </w:style>
  <w:style w:type="character" w:customStyle="1" w:styleId="CharChar110">
    <w:name w:val="Char Char110"/>
    <w:rsid w:val="008F3B53"/>
    <w:rPr>
      <w:rFonts w:ascii="Arial" w:hAnsi="Arial" w:cs="Arial" w:hint="default"/>
      <w:sz w:val="32"/>
      <w:lang w:val="en-GB" w:eastAsia="en-US" w:bidi="ar-SA"/>
    </w:rPr>
  </w:style>
  <w:style w:type="character" w:customStyle="1" w:styleId="CharChar213">
    <w:name w:val="Char Char213"/>
    <w:rsid w:val="008F3B53"/>
    <w:rPr>
      <w:rFonts w:ascii="Times New Roman" w:hAnsi="Times New Roman" w:cs="Times New Roman" w:hint="default"/>
      <w:lang w:val="en-GB" w:eastAsia="en-US"/>
    </w:rPr>
  </w:style>
  <w:style w:type="character" w:customStyle="1" w:styleId="CharChar83">
    <w:name w:val="Char Char83"/>
    <w:semiHidden/>
    <w:qFormat/>
    <w:rsid w:val="008F3B53"/>
    <w:rPr>
      <w:rFonts w:ascii="Times New Roman" w:hAnsi="Times New Roman" w:cs="Times New Roman" w:hint="default"/>
      <w:b/>
      <w:bCs/>
      <w:lang w:val="en-GB" w:eastAsia="en-US"/>
    </w:rPr>
  </w:style>
  <w:style w:type="character" w:customStyle="1" w:styleId="CharChar132">
    <w:name w:val="Char Char132"/>
    <w:semiHidden/>
    <w:qFormat/>
    <w:rsid w:val="008F3B53"/>
    <w:rPr>
      <w:rFonts w:ascii="SimSun" w:eastAsia="SimSun" w:hAnsi="SimSun" w:hint="eastAsia"/>
      <w:lang w:val="en-GB" w:eastAsia="en-US" w:bidi="ar-SA"/>
    </w:rPr>
  </w:style>
  <w:style w:type="character" w:customStyle="1" w:styleId="CharChar73">
    <w:name w:val="Char Char73"/>
    <w:qFormat/>
    <w:rsid w:val="008F3B53"/>
    <w:rPr>
      <w:rFonts w:ascii="Arial" w:eastAsia="SimSun" w:hAnsi="Arial" w:cs="Arial" w:hint="default"/>
      <w:sz w:val="36"/>
      <w:lang w:val="en-GB" w:eastAsia="en-US" w:bidi="ar-SA"/>
    </w:rPr>
  </w:style>
  <w:style w:type="character" w:customStyle="1" w:styleId="CharChar62">
    <w:name w:val="Char Char62"/>
    <w:qFormat/>
    <w:rsid w:val="008F3B53"/>
    <w:rPr>
      <w:rFonts w:ascii="Arial" w:eastAsia="SimSun" w:hAnsi="Arial" w:cs="Arial" w:hint="default"/>
      <w:sz w:val="32"/>
      <w:lang w:val="en-GB" w:eastAsia="en-US" w:bidi="ar-SA"/>
    </w:rPr>
  </w:style>
  <w:style w:type="character" w:customStyle="1" w:styleId="CharChar52">
    <w:name w:val="Char Char52"/>
    <w:rsid w:val="008F3B53"/>
    <w:rPr>
      <w:rFonts w:ascii="Arial" w:eastAsia="SimSun" w:hAnsi="Arial" w:cs="Arial" w:hint="default"/>
      <w:sz w:val="28"/>
      <w:lang w:val="en-GB" w:eastAsia="en-US" w:bidi="ar-SA"/>
    </w:rPr>
  </w:style>
  <w:style w:type="character" w:customStyle="1" w:styleId="CharChar162">
    <w:name w:val="Char Char162"/>
    <w:rsid w:val="008F3B53"/>
    <w:rPr>
      <w:rFonts w:ascii="Arial" w:eastAsia="SimSun" w:hAnsi="Arial" w:cs="Arial" w:hint="default"/>
      <w:lang w:val="en-GB" w:eastAsia="en-US" w:bidi="ar-SA"/>
    </w:rPr>
  </w:style>
  <w:style w:type="character" w:customStyle="1" w:styleId="CharChar142">
    <w:name w:val="Char Char142"/>
    <w:rsid w:val="008F3B53"/>
    <w:rPr>
      <w:rFonts w:ascii="Arial" w:eastAsia="SimSun" w:hAnsi="Arial" w:cs="Arial" w:hint="default"/>
      <w:sz w:val="36"/>
      <w:lang w:val="en-GB" w:eastAsia="en-US" w:bidi="ar-SA"/>
    </w:rPr>
  </w:style>
  <w:style w:type="character" w:customStyle="1" w:styleId="CharChar112">
    <w:name w:val="Char Char112"/>
    <w:qFormat/>
    <w:rsid w:val="008F3B53"/>
    <w:rPr>
      <w:rFonts w:ascii="Tahoma" w:eastAsia="SimSun" w:hAnsi="Tahoma" w:cs="Tahoma" w:hint="default"/>
      <w:lang w:val="en-GB" w:eastAsia="en-US" w:bidi="ar-SA"/>
    </w:rPr>
  </w:style>
  <w:style w:type="character" w:customStyle="1" w:styleId="CharChar252">
    <w:name w:val="Char Char252"/>
    <w:qFormat/>
    <w:rsid w:val="008F3B53"/>
    <w:rPr>
      <w:rFonts w:ascii="Arial" w:hAnsi="Arial" w:cs="Arial" w:hint="default"/>
      <w:lang w:val="en-GB" w:eastAsia="en-US"/>
    </w:rPr>
  </w:style>
  <w:style w:type="character" w:customStyle="1" w:styleId="CharChar242">
    <w:name w:val="Char Char242"/>
    <w:rsid w:val="008F3B53"/>
    <w:rPr>
      <w:rFonts w:ascii="Arial" w:hAnsi="Arial" w:cs="Arial" w:hint="default"/>
      <w:sz w:val="36"/>
      <w:lang w:val="en-GB" w:eastAsia="en-US"/>
    </w:rPr>
  </w:style>
  <w:style w:type="character" w:customStyle="1" w:styleId="CharChar172">
    <w:name w:val="Char Char172"/>
    <w:rsid w:val="008F3B53"/>
    <w:rPr>
      <w:rFonts w:ascii="Tahoma" w:hAnsi="Tahoma" w:cs="Tahoma" w:hint="default"/>
      <w:shd w:val="clear" w:color="auto" w:fill="000080"/>
      <w:lang w:val="en-GB" w:eastAsia="en-US"/>
    </w:rPr>
  </w:style>
  <w:style w:type="character" w:customStyle="1" w:styleId="CharChar192">
    <w:name w:val="Char Char192"/>
    <w:qFormat/>
    <w:rsid w:val="008F3B53"/>
    <w:rPr>
      <w:rFonts w:ascii="Times New Roman" w:hAnsi="Times New Roman" w:cs="Times New Roman" w:hint="default"/>
      <w:lang w:val="en-GB"/>
    </w:rPr>
  </w:style>
  <w:style w:type="character" w:customStyle="1" w:styleId="CharChar202">
    <w:name w:val="Char Char202"/>
    <w:rsid w:val="008F3B53"/>
    <w:rPr>
      <w:rFonts w:ascii="Tahoma" w:hAnsi="Tahoma" w:cs="Tahoma" w:hint="default"/>
      <w:sz w:val="16"/>
      <w:szCs w:val="16"/>
      <w:lang w:val="en-GB" w:eastAsia="en-US"/>
    </w:rPr>
  </w:style>
  <w:style w:type="character" w:customStyle="1" w:styleId="CharChar302">
    <w:name w:val="Char Char302"/>
    <w:rsid w:val="008F3B53"/>
    <w:rPr>
      <w:rFonts w:ascii="Arial" w:hAnsi="Arial" w:cs="Arial" w:hint="default"/>
      <w:lang w:val="en-GB" w:eastAsia="en-US"/>
    </w:rPr>
  </w:style>
  <w:style w:type="character" w:customStyle="1" w:styleId="CharChar293">
    <w:name w:val="Char Char293"/>
    <w:qFormat/>
    <w:rsid w:val="008F3B53"/>
    <w:rPr>
      <w:rFonts w:ascii="Arial" w:hAnsi="Arial" w:cs="Arial" w:hint="default"/>
      <w:sz w:val="36"/>
      <w:lang w:val="en-GB" w:eastAsia="en-US"/>
    </w:rPr>
  </w:style>
  <w:style w:type="character" w:customStyle="1" w:styleId="CharChar262">
    <w:name w:val="Char Char262"/>
    <w:qFormat/>
    <w:rsid w:val="008F3B53"/>
    <w:rPr>
      <w:rFonts w:ascii="Times New Roman" w:hAnsi="Times New Roman" w:cs="Times New Roman" w:hint="default"/>
      <w:lang w:val="en-GB" w:eastAsia="en-US"/>
    </w:rPr>
  </w:style>
  <w:style w:type="character" w:customStyle="1" w:styleId="CharChar283">
    <w:name w:val="Char Char283"/>
    <w:qFormat/>
    <w:rsid w:val="008F3B53"/>
    <w:rPr>
      <w:rFonts w:ascii="Arial" w:hAnsi="Arial" w:cs="Arial" w:hint="default"/>
      <w:sz w:val="36"/>
      <w:lang w:val="en-GB" w:eastAsia="en-US"/>
    </w:rPr>
  </w:style>
  <w:style w:type="character" w:customStyle="1" w:styleId="CharChar272">
    <w:name w:val="Char Char272"/>
    <w:qFormat/>
    <w:rsid w:val="008F3B53"/>
    <w:rPr>
      <w:rFonts w:ascii="Arial" w:hAnsi="Arial" w:cs="Arial" w:hint="default"/>
      <w:b/>
      <w:bCs w:val="0"/>
      <w:i/>
      <w:iCs w:val="0"/>
      <w:noProof/>
      <w:sz w:val="18"/>
      <w:lang w:val="en-GB" w:eastAsia="en-US"/>
    </w:rPr>
  </w:style>
  <w:style w:type="character" w:customStyle="1" w:styleId="CharChar93">
    <w:name w:val="Char Char93"/>
    <w:rsid w:val="008F3B53"/>
    <w:rPr>
      <w:rFonts w:ascii="Arial" w:eastAsia="MS Mincho" w:hAnsi="Arial" w:cs="CG Times (WN)" w:hint="default"/>
      <w:kern w:val="0"/>
      <w:sz w:val="22"/>
      <w:szCs w:val="20"/>
      <w:lang w:val="en-GB" w:eastAsia="ar-SA"/>
    </w:rPr>
  </w:style>
  <w:style w:type="character" w:customStyle="1" w:styleId="CharChar43">
    <w:name w:val="Char Char43"/>
    <w:qFormat/>
    <w:rsid w:val="008F3B53"/>
    <w:rPr>
      <w:rFonts w:ascii="Courier New" w:hAnsi="Courier New" w:cs="Courier New" w:hint="default"/>
      <w:lang w:val="nb-NO" w:eastAsia="ja-JP" w:bidi="ar-SA"/>
    </w:rPr>
  </w:style>
  <w:style w:type="character" w:customStyle="1" w:styleId="CharChar103">
    <w:name w:val="Char Char103"/>
    <w:semiHidden/>
    <w:rsid w:val="008F3B53"/>
    <w:rPr>
      <w:rFonts w:ascii="Times New Roman" w:hAnsi="Times New Roman" w:cs="Times New Roman" w:hint="default"/>
      <w:lang w:val="en-GB" w:eastAsia="en-US"/>
    </w:rPr>
  </w:style>
  <w:style w:type="character" w:customStyle="1" w:styleId="CharChar152">
    <w:name w:val="Char Char152"/>
    <w:rsid w:val="008F3B53"/>
    <w:rPr>
      <w:rFonts w:ascii="Arial" w:hAnsi="Arial" w:cs="Arial" w:hint="default"/>
      <w:sz w:val="36"/>
      <w:lang w:val="en-GB"/>
    </w:rPr>
  </w:style>
  <w:style w:type="character" w:customStyle="1" w:styleId="CharChar212">
    <w:name w:val="Char Char212"/>
    <w:qFormat/>
    <w:rsid w:val="008F3B53"/>
    <w:rPr>
      <w:rFonts w:ascii="Arial" w:hAnsi="Arial" w:cs="Arial" w:hint="default"/>
      <w:lang w:val="en-GB" w:eastAsia="en-US" w:bidi="ar-SA"/>
    </w:rPr>
  </w:style>
  <w:style w:type="character" w:customStyle="1" w:styleId="ZchnZchn53">
    <w:name w:val="Zchn Zchn53"/>
    <w:qFormat/>
    <w:rsid w:val="008F3B53"/>
    <w:rPr>
      <w:rFonts w:ascii="Courier New" w:eastAsia="Batang" w:hAnsi="Courier New" w:cs="Courier New" w:hint="default"/>
      <w:lang w:val="nb-NO" w:eastAsia="en-US" w:bidi="ar-SA"/>
    </w:rPr>
  </w:style>
  <w:style w:type="character" w:customStyle="1" w:styleId="font4">
    <w:name w:val="font4"/>
    <w:qFormat/>
    <w:rsid w:val="008F3B53"/>
  </w:style>
  <w:style w:type="character" w:customStyle="1" w:styleId="1fffb">
    <w:name w:val="不明显参考1"/>
    <w:uiPriority w:val="31"/>
    <w:qFormat/>
    <w:rsid w:val="008F3B53"/>
    <w:rPr>
      <w:smallCaps/>
      <w:color w:val="5A5A5A"/>
    </w:rPr>
  </w:style>
  <w:style w:type="character" w:customStyle="1" w:styleId="Char60">
    <w:name w:val="批注主题 Char6"/>
    <w:qFormat/>
    <w:rsid w:val="008F3B53"/>
    <w:rPr>
      <w:rFonts w:ascii="MS Mincho" w:eastAsia="MS Mincho" w:hAnsi="MS Mincho" w:hint="eastAsia"/>
      <w:b/>
      <w:bCs/>
      <w:lang w:val="x-none" w:eastAsia="en-US"/>
    </w:rPr>
  </w:style>
  <w:style w:type="character" w:customStyle="1" w:styleId="href">
    <w:name w:val="href"/>
    <w:basedOn w:val="DefaultParagraphFont"/>
    <w:rsid w:val="008F3B53"/>
  </w:style>
  <w:style w:type="character" w:customStyle="1" w:styleId="st">
    <w:name w:val="st"/>
    <w:basedOn w:val="DefaultParagraphFont"/>
    <w:rsid w:val="008F3B53"/>
  </w:style>
  <w:style w:type="character" w:customStyle="1" w:styleId="Style105">
    <w:name w:val="_Style 105"/>
    <w:uiPriority w:val="31"/>
    <w:qFormat/>
    <w:rsid w:val="008F3B53"/>
    <w:rPr>
      <w:smallCaps/>
      <w:color w:val="5A5A5A"/>
    </w:rPr>
  </w:style>
  <w:style w:type="character" w:customStyle="1" w:styleId="Style113">
    <w:name w:val="_Style 113"/>
    <w:uiPriority w:val="31"/>
    <w:qFormat/>
    <w:rsid w:val="008F3B53"/>
    <w:rPr>
      <w:smallCaps/>
      <w:color w:val="5A5A5A"/>
    </w:rPr>
  </w:style>
  <w:style w:type="character" w:customStyle="1" w:styleId="Char70">
    <w:name w:val="批注主题 Char7"/>
    <w:qFormat/>
    <w:rsid w:val="008F3B53"/>
    <w:rPr>
      <w:rFonts w:ascii="MS Mincho" w:eastAsia="MS Mincho" w:hAnsi="MS Mincho" w:hint="eastAsia"/>
      <w:b/>
      <w:bCs/>
      <w:lang w:val="x-none" w:eastAsia="zh-CN"/>
    </w:rPr>
  </w:style>
  <w:style w:type="character" w:customStyle="1" w:styleId="Char44">
    <w:name w:val="日期 Char4"/>
    <w:qFormat/>
    <w:rsid w:val="008F3B53"/>
    <w:rPr>
      <w:lang w:eastAsia="x-none"/>
    </w:rPr>
  </w:style>
  <w:style w:type="character" w:customStyle="1" w:styleId="1fffc">
    <w:name w:val="文档结构图 字符1"/>
    <w:qFormat/>
    <w:rsid w:val="008F3B53"/>
    <w:rPr>
      <w:rFonts w:ascii="SimSun" w:eastAsia="SimSun" w:hAnsi="SimSun" w:hint="eastAsia"/>
      <w:sz w:val="18"/>
      <w:szCs w:val="18"/>
      <w:lang w:val="en-GB" w:eastAsia="en-US"/>
    </w:rPr>
  </w:style>
  <w:style w:type="character" w:customStyle="1" w:styleId="2ff3">
    <w:name w:val="页脚 字符2"/>
    <w:aliases w:val="footer odd 字符2,footer 字符2,fo 字符2,pie de página 字符2"/>
    <w:qFormat/>
    <w:rsid w:val="008F3B53"/>
    <w:rPr>
      <w:rFonts w:ascii="Arial" w:eastAsia="Times New Roman" w:hAnsi="Arial" w:cs="Arial" w:hint="default"/>
      <w:b/>
      <w:bCs w:val="0"/>
      <w:i/>
      <w:iCs w:val="0"/>
      <w:noProof/>
      <w:sz w:val="18"/>
    </w:rPr>
  </w:style>
  <w:style w:type="character" w:customStyle="1" w:styleId="1fffd">
    <w:name w:val="批注框文本 字符1"/>
    <w:qFormat/>
    <w:rsid w:val="008F3B53"/>
    <w:rPr>
      <w:sz w:val="18"/>
      <w:szCs w:val="18"/>
      <w:lang w:val="en-GB" w:eastAsia="en-US"/>
    </w:rPr>
  </w:style>
  <w:style w:type="character" w:customStyle="1" w:styleId="1fffe">
    <w:name w:val="批注文字 字符1"/>
    <w:qFormat/>
    <w:rsid w:val="008F3B53"/>
    <w:rPr>
      <w:rFonts w:ascii="MS Mincho" w:eastAsia="MS Mincho" w:hAnsi="MS Mincho" w:hint="eastAsia"/>
      <w:lang w:val="x-none" w:eastAsia="en-US"/>
    </w:rPr>
  </w:style>
  <w:style w:type="character" w:customStyle="1" w:styleId="1ffff">
    <w:name w:val="批注主题 字符1"/>
    <w:qFormat/>
    <w:rsid w:val="008F3B53"/>
    <w:rPr>
      <w:rFonts w:ascii="MS Mincho" w:eastAsia="MS Mincho" w:hAnsi="MS Mincho" w:hint="eastAsia"/>
      <w:b/>
      <w:bCs/>
      <w:lang w:val="x-none" w:eastAsia="en-US"/>
    </w:rPr>
  </w:style>
  <w:style w:type="character" w:customStyle="1" w:styleId="12c">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8F3B53"/>
    <w:rPr>
      <w:rFonts w:ascii="Arial" w:eastAsia="Times New Roman" w:hAnsi="Arial" w:cs="Arial" w:hint="default"/>
      <w:sz w:val="36"/>
    </w:rPr>
  </w:style>
  <w:style w:type="character" w:customStyle="1" w:styleId="2ff4">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8F3B53"/>
    <w:rPr>
      <w:rFonts w:ascii="Times New Roman" w:eastAsia="Times New Roman" w:hAnsi="Times New Roman" w:cs="Times New Roman" w:hint="default"/>
      <w:sz w:val="16"/>
    </w:rPr>
  </w:style>
  <w:style w:type="character" w:customStyle="1" w:styleId="1ffff0">
    <w:name w:val="正文文本缩进 字符1"/>
    <w:uiPriority w:val="99"/>
    <w:qFormat/>
    <w:rsid w:val="008F3B53"/>
    <w:rPr>
      <w:rFonts w:ascii="MS Mincho" w:eastAsia="MS Mincho" w:hAnsi="MS Mincho" w:hint="eastAsia"/>
      <w:lang w:val="en-GB" w:eastAsia="en-US"/>
    </w:rPr>
  </w:style>
  <w:style w:type="character" w:customStyle="1" w:styleId="32e">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8F3B53"/>
    <w:rPr>
      <w:rFonts w:ascii="Arial" w:eastAsia="Times New Roman" w:hAnsi="Arial" w:cs="Arial" w:hint="default"/>
      <w:sz w:val="28"/>
    </w:rPr>
  </w:style>
  <w:style w:type="character" w:customStyle="1" w:styleId="42c">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8F3B53"/>
    <w:rPr>
      <w:rFonts w:ascii="Arial" w:eastAsia="Times New Roman" w:hAnsi="Arial" w:cs="Arial" w:hint="default"/>
      <w:sz w:val="24"/>
    </w:rPr>
  </w:style>
  <w:style w:type="character" w:customStyle="1" w:styleId="523">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8F3B53"/>
    <w:rPr>
      <w:rFonts w:ascii="Arial" w:eastAsia="Times New Roman" w:hAnsi="Arial" w:cs="Arial" w:hint="default"/>
      <w:sz w:val="22"/>
    </w:rPr>
  </w:style>
  <w:style w:type="character" w:customStyle="1" w:styleId="227">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8F3B53"/>
    <w:rPr>
      <w:rFonts w:ascii="Arial" w:eastAsia="Times New Roman" w:hAnsi="Arial" w:cs="Arial" w:hint="default"/>
      <w:sz w:val="32"/>
    </w:rPr>
  </w:style>
  <w:style w:type="character" w:customStyle="1" w:styleId="611">
    <w:name w:val="标题 6 字符1"/>
    <w:aliases w:val="T1 字符1,Header 6 字符1"/>
    <w:qFormat/>
    <w:rsid w:val="008F3B53"/>
    <w:rPr>
      <w:rFonts w:ascii="Arial" w:eastAsia="Times New Roman" w:hAnsi="Arial" w:cs="Arial" w:hint="default"/>
    </w:rPr>
  </w:style>
  <w:style w:type="character" w:customStyle="1" w:styleId="2ff5">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8F3B53"/>
    <w:rPr>
      <w:rFonts w:ascii="Arial" w:eastAsia="Times New Roman" w:hAnsi="Arial" w:cs="Arial" w:hint="default"/>
      <w:b/>
      <w:bCs w:val="0"/>
      <w:noProof/>
      <w:sz w:val="18"/>
    </w:rPr>
  </w:style>
  <w:style w:type="character" w:customStyle="1" w:styleId="1ffff1">
    <w:name w:val="纯文本 字符1"/>
    <w:uiPriority w:val="99"/>
    <w:qFormat/>
    <w:rsid w:val="008F3B53"/>
    <w:rPr>
      <w:rFonts w:ascii="Courier New" w:eastAsia="SimSun" w:hAnsi="Courier New" w:cs="Courier New" w:hint="default"/>
      <w:lang w:val="nb-NO" w:eastAsia="ja-JP"/>
    </w:rPr>
  </w:style>
  <w:style w:type="character" w:customStyle="1" w:styleId="2ff6">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8F3B53"/>
    <w:rPr>
      <w:rFonts w:ascii="SimSun" w:eastAsia="SimSun" w:hAnsi="SimSun" w:hint="eastAsia"/>
      <w:lang w:val="en-GB" w:eastAsia="ja-JP"/>
    </w:rPr>
  </w:style>
  <w:style w:type="character" w:customStyle="1" w:styleId="21f">
    <w:name w:val="正文文本 2 字符1"/>
    <w:uiPriority w:val="99"/>
    <w:qFormat/>
    <w:rsid w:val="008F3B53"/>
    <w:rPr>
      <w:rFonts w:ascii="SimSun" w:eastAsia="SimSun" w:hAnsi="SimSun" w:hint="eastAsia"/>
      <w:i/>
      <w:iCs w:val="0"/>
      <w:lang w:val="en-GB" w:eastAsia="x-none"/>
    </w:rPr>
  </w:style>
  <w:style w:type="character" w:customStyle="1" w:styleId="31c">
    <w:name w:val="正文文本 3 字符1"/>
    <w:uiPriority w:val="99"/>
    <w:qFormat/>
    <w:rsid w:val="008F3B53"/>
    <w:rPr>
      <w:rFonts w:ascii="Osaka" w:eastAsia="Osaka" w:hint="eastAsia"/>
      <w:color w:val="000000"/>
      <w:lang w:val="en-GB" w:eastAsia="x-none"/>
    </w:rPr>
  </w:style>
  <w:style w:type="character" w:customStyle="1" w:styleId="21f0">
    <w:name w:val="正文文本缩进 2 字符1"/>
    <w:uiPriority w:val="99"/>
    <w:qFormat/>
    <w:rsid w:val="008F3B53"/>
    <w:rPr>
      <w:rFonts w:ascii="MS Mincho" w:eastAsia="MS Mincho" w:hAnsi="MS Mincho" w:hint="eastAsia"/>
      <w:lang w:val="en-GB" w:eastAsia="en-GB"/>
    </w:rPr>
  </w:style>
  <w:style w:type="character" w:customStyle="1" w:styleId="1ffff2">
    <w:name w:val="尾注文本 字符1"/>
    <w:qFormat/>
    <w:rsid w:val="008F3B53"/>
    <w:rPr>
      <w:rFonts w:ascii="SimSun" w:eastAsia="SimSun" w:hAnsi="SimSun" w:hint="eastAsia"/>
      <w:lang w:val="en-GB" w:eastAsia="x-none"/>
    </w:rPr>
  </w:style>
  <w:style w:type="character" w:customStyle="1" w:styleId="1ffff3">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uiPriority w:val="35"/>
    <w:qFormat/>
    <w:rsid w:val="008F3B53"/>
    <w:rPr>
      <w:rFonts w:ascii="MS Mincho" w:eastAsia="MS Mincho" w:hAnsi="MS Mincho" w:hint="eastAsia"/>
      <w:b/>
      <w:bCs w:val="0"/>
      <w:lang w:val="en-GB" w:eastAsia="en-US"/>
    </w:rPr>
  </w:style>
  <w:style w:type="character" w:customStyle="1" w:styleId="714">
    <w:name w:val="标题 7 字符1"/>
    <w:aliases w:val="L7 字符1,Header 7 字符1"/>
    <w:qFormat/>
    <w:rsid w:val="008F3B53"/>
    <w:rPr>
      <w:rFonts w:ascii="Arial" w:eastAsia="Times New Roman" w:hAnsi="Arial" w:cs="Arial" w:hint="default"/>
    </w:rPr>
  </w:style>
  <w:style w:type="character" w:customStyle="1" w:styleId="811">
    <w:name w:val="标题 8 字符1"/>
    <w:qFormat/>
    <w:rsid w:val="008F3B53"/>
    <w:rPr>
      <w:rFonts w:ascii="Arial" w:eastAsia="Times New Roman" w:hAnsi="Arial" w:cs="Arial" w:hint="default"/>
      <w:sz w:val="36"/>
    </w:rPr>
  </w:style>
  <w:style w:type="character" w:customStyle="1" w:styleId="1ffff4">
    <w:name w:val="注释标题 字符1"/>
    <w:qFormat/>
    <w:rsid w:val="008F3B53"/>
    <w:rPr>
      <w:rFonts w:ascii="MS Mincho" w:eastAsia="MS Mincho" w:hAnsi="MS Mincho" w:hint="eastAsia"/>
      <w:lang w:eastAsia="en-US"/>
    </w:rPr>
  </w:style>
  <w:style w:type="character" w:customStyle="1" w:styleId="HTML10">
    <w:name w:val="HTML 预设格式 字符1"/>
    <w:rsid w:val="008F3B53"/>
    <w:rPr>
      <w:rFonts w:ascii="Courier New" w:eastAsia="MS Mincho" w:hAnsi="Courier New" w:cs="Courier New" w:hint="default"/>
      <w:lang w:val="en-GB" w:eastAsia="ja-JP"/>
    </w:rPr>
  </w:style>
  <w:style w:type="character" w:customStyle="1" w:styleId="jlqj4b">
    <w:name w:val="jlqj4b"/>
    <w:basedOn w:val="DefaultParagraphFont"/>
    <w:rsid w:val="008F3B53"/>
  </w:style>
  <w:style w:type="character" w:customStyle="1" w:styleId="yieifb">
    <w:name w:val="yieifb"/>
    <w:basedOn w:val="DefaultParagraphFont"/>
    <w:rsid w:val="008F3B53"/>
  </w:style>
  <w:style w:type="character" w:customStyle="1" w:styleId="kihvae">
    <w:name w:val="kihvae"/>
    <w:basedOn w:val="DefaultParagraphFont"/>
    <w:rsid w:val="008F3B53"/>
  </w:style>
  <w:style w:type="character" w:customStyle="1" w:styleId="viiyi">
    <w:name w:val="viiyi"/>
    <w:basedOn w:val="DefaultParagraphFont"/>
    <w:rsid w:val="008F3B53"/>
  </w:style>
  <w:style w:type="character" w:customStyle="1" w:styleId="Char80">
    <w:name w:val="批注主题 Char8"/>
    <w:qFormat/>
    <w:rsid w:val="008F3B53"/>
    <w:rPr>
      <w:rFonts w:ascii="MS Mincho" w:eastAsia="MS Mincho" w:hAnsi="MS Mincho" w:hint="eastAsia"/>
      <w:b/>
      <w:bCs/>
      <w:lang w:val="x-none" w:eastAsia="zh-CN"/>
    </w:rPr>
  </w:style>
  <w:style w:type="character" w:customStyle="1" w:styleId="Char51">
    <w:name w:val="日期 Char5"/>
    <w:qFormat/>
    <w:rsid w:val="008F3B53"/>
    <w:rPr>
      <w:lang w:eastAsia="x-none"/>
    </w:rPr>
  </w:style>
  <w:style w:type="character" w:customStyle="1" w:styleId="ListChar6">
    <w:name w:val="List Char6"/>
    <w:rsid w:val="008F3B53"/>
    <w:rPr>
      <w:rFonts w:ascii="Times New Roman" w:hAnsi="Times New Roman" w:cs="Times New Roman" w:hint="default"/>
      <w:lang w:val="en-GB" w:eastAsia="en-US"/>
    </w:rPr>
  </w:style>
  <w:style w:type="character" w:customStyle="1" w:styleId="PlainTextChar6">
    <w:name w:val="Plain Text Char6"/>
    <w:basedOn w:val="DefaultParagraphFont"/>
    <w:rsid w:val="008F3B53"/>
    <w:rPr>
      <w:rFonts w:ascii="Courier New" w:eastAsia="SimSun" w:hAnsi="Courier New" w:cs="Courier New" w:hint="default"/>
      <w:lang w:val="nb-NO" w:eastAsia="ja-JP"/>
    </w:rPr>
  </w:style>
  <w:style w:type="character" w:customStyle="1" w:styleId="BodyText2Char6">
    <w:name w:val="Body Text 2 Char6"/>
    <w:basedOn w:val="DefaultParagraphFont"/>
    <w:qFormat/>
    <w:rsid w:val="008F3B53"/>
    <w:rPr>
      <w:rFonts w:ascii="Times New Roman" w:eastAsia="SimSun" w:hAnsi="Times New Roman" w:cs="Times New Roman" w:hint="default"/>
      <w:i/>
      <w:iCs w:val="0"/>
      <w:lang w:val="en-GB" w:eastAsia="zh-CN"/>
    </w:rPr>
  </w:style>
  <w:style w:type="character" w:customStyle="1" w:styleId="BodyText3Char6">
    <w:name w:val="Body Text 3 Char6"/>
    <w:basedOn w:val="DefaultParagraphFont"/>
    <w:qFormat/>
    <w:rsid w:val="008F3B53"/>
    <w:rPr>
      <w:rFonts w:ascii="Times New Roman" w:eastAsia="Osaka" w:hAnsi="Times New Roman" w:cs="Times New Roman" w:hint="default"/>
      <w:color w:val="000000"/>
      <w:lang w:val="en-GB" w:eastAsia="zh-CN"/>
    </w:rPr>
  </w:style>
  <w:style w:type="character" w:customStyle="1" w:styleId="BodyTextIndent2Char6">
    <w:name w:val="Body Text Indent 2 Char6"/>
    <w:basedOn w:val="DefaultParagraphFont"/>
    <w:qFormat/>
    <w:rsid w:val="008F3B53"/>
    <w:rPr>
      <w:rFonts w:ascii="Times New Roman" w:eastAsia="SimSun" w:hAnsi="Times New Roman" w:cs="Times New Roman" w:hint="default"/>
      <w:lang w:val="en-GB" w:eastAsia="zh-CN"/>
    </w:rPr>
  </w:style>
  <w:style w:type="character" w:customStyle="1" w:styleId="NoteHeadingChar4">
    <w:name w:val="Note Heading Char4"/>
    <w:basedOn w:val="DefaultParagraphFont"/>
    <w:qFormat/>
    <w:rsid w:val="008F3B53"/>
    <w:rPr>
      <w:rFonts w:ascii="Times New Roman" w:eastAsia="SimSun" w:hAnsi="Times New Roman" w:cs="Times New Roman" w:hint="default"/>
      <w:lang w:val="en-GB" w:eastAsia="zh-CN"/>
    </w:rPr>
  </w:style>
  <w:style w:type="character" w:customStyle="1" w:styleId="HTMLPreformattedChar4">
    <w:name w:val="HTML Preformatted Char4"/>
    <w:basedOn w:val="DefaultParagraphFont"/>
    <w:rsid w:val="008F3B53"/>
    <w:rPr>
      <w:rFonts w:ascii="Courier New" w:eastAsia="MS Mincho" w:hAnsi="Courier New" w:cs="Courier New" w:hint="default"/>
      <w:lang w:val="en-GB" w:eastAsia="ja-JP"/>
    </w:rPr>
  </w:style>
  <w:style w:type="character" w:customStyle="1" w:styleId="Char2b">
    <w:name w:val="列表 Char2"/>
    <w:qFormat/>
    <w:locked/>
    <w:rsid w:val="008F3B53"/>
    <w:rPr>
      <w:rFonts w:ascii="Times New Roman" w:eastAsia="Times New Roman" w:hAnsi="Times New Roman" w:cs="Times New Roman" w:hint="default"/>
    </w:rPr>
  </w:style>
  <w:style w:type="character" w:customStyle="1" w:styleId="Char52">
    <w:name w:val="批注文字 Char5"/>
    <w:uiPriority w:val="99"/>
    <w:qFormat/>
    <w:locked/>
    <w:rsid w:val="008F3B53"/>
    <w:rPr>
      <w:rFonts w:ascii="Times New Roman" w:eastAsia="Times New Roman" w:hAnsi="Times New Roman" w:cs="Times New Roman" w:hint="default"/>
      <w:lang w:val="x-none" w:eastAsia="en-GB"/>
    </w:rPr>
  </w:style>
  <w:style w:type="character" w:customStyle="1" w:styleId="Char45">
    <w:name w:val="批注框文本 Char4"/>
    <w:uiPriority w:val="99"/>
    <w:qFormat/>
    <w:locked/>
    <w:rsid w:val="008F3B53"/>
    <w:rPr>
      <w:rFonts w:ascii="Segoe UI" w:eastAsia="Times New Roman" w:hAnsi="Segoe UI" w:cs="Segoe UI" w:hint="default"/>
      <w:sz w:val="18"/>
      <w:szCs w:val="18"/>
      <w:lang w:val="x-none" w:eastAsia="en-GB"/>
    </w:rPr>
  </w:style>
  <w:style w:type="character" w:customStyle="1" w:styleId="Char46">
    <w:name w:val="文档结构图 Char4"/>
    <w:uiPriority w:val="99"/>
    <w:qFormat/>
    <w:locked/>
    <w:rsid w:val="008F3B53"/>
    <w:rPr>
      <w:rFonts w:ascii="Tahoma" w:eastAsia="PMingLiU" w:hAnsi="Tahoma" w:cs="Tahoma" w:hint="default"/>
      <w:shd w:val="clear" w:color="auto" w:fill="000080"/>
      <w:lang w:val="en-GB" w:eastAsia="en-GB"/>
    </w:rPr>
  </w:style>
  <w:style w:type="character" w:customStyle="1" w:styleId="Char47">
    <w:name w:val="纯文本 Char4"/>
    <w:uiPriority w:val="99"/>
    <w:qFormat/>
    <w:locked/>
    <w:rsid w:val="008F3B53"/>
    <w:rPr>
      <w:rFonts w:ascii="Courier New" w:eastAsia="PMingLiU" w:hAnsi="Courier New" w:cs="Courier New" w:hint="default"/>
      <w:kern w:val="2"/>
      <w:sz w:val="24"/>
      <w:szCs w:val="22"/>
      <w:lang w:val="nb-NO" w:eastAsia="zh-TW"/>
    </w:rPr>
  </w:style>
  <w:style w:type="character" w:customStyle="1" w:styleId="7Char1">
    <w:name w:val="标题 7 Char1"/>
    <w:qFormat/>
    <w:locked/>
    <w:rsid w:val="008F3B53"/>
    <w:rPr>
      <w:rFonts w:ascii="Times New Roman" w:eastAsia="Times New Roman" w:hAnsi="Times New Roman" w:cs="Times New Roman" w:hint="default"/>
      <w:b/>
      <w:bCs/>
      <w:sz w:val="24"/>
      <w:szCs w:val="24"/>
      <w:lang w:val="en-GB" w:eastAsia="en-GB"/>
    </w:rPr>
  </w:style>
  <w:style w:type="character" w:customStyle="1" w:styleId="6Char1">
    <w:name w:val="标题 6 Char1"/>
    <w:qFormat/>
    <w:locked/>
    <w:rsid w:val="008F3B53"/>
    <w:rPr>
      <w:rFonts w:asciiTheme="majorHAnsi" w:eastAsiaTheme="majorEastAsia" w:hAnsiTheme="majorHAnsi" w:cstheme="majorBidi" w:hint="default"/>
      <w:b/>
      <w:bCs/>
      <w:sz w:val="24"/>
      <w:szCs w:val="24"/>
      <w:lang w:val="en-GB" w:eastAsia="en-GB"/>
    </w:rPr>
  </w:style>
  <w:style w:type="character" w:customStyle="1" w:styleId="8Char4">
    <w:name w:val="标题 8 Char4"/>
    <w:qFormat/>
    <w:locked/>
    <w:rsid w:val="008F3B53"/>
    <w:rPr>
      <w:rFonts w:ascii="Arial" w:eastAsia="Times New Roman" w:hAnsi="Arial" w:cs="Arial" w:hint="default"/>
      <w:sz w:val="36"/>
      <w:lang w:val="en-GB" w:eastAsia="en-GB"/>
    </w:rPr>
  </w:style>
  <w:style w:type="character" w:customStyle="1" w:styleId="EditorsNoteChar3">
    <w:name w:val="Editor's Note Char3"/>
    <w:locked/>
    <w:rsid w:val="008F3B53"/>
    <w:rPr>
      <w:rFonts w:ascii="Times New Roman" w:eastAsia="Times New Roman" w:hAnsi="Times New Roman" w:cs="Times New Roman" w:hint="default"/>
      <w:color w:val="FF0000"/>
      <w:sz w:val="20"/>
      <w:szCs w:val="20"/>
    </w:rPr>
  </w:style>
  <w:style w:type="character" w:customStyle="1" w:styleId="Heading9Char4">
    <w:name w:val="Heading 9 Char4"/>
    <w:aliases w:val="Figure Heading Char3,FH Char3"/>
    <w:rsid w:val="008F3B53"/>
    <w:rPr>
      <w:rFonts w:ascii="Arial" w:hAnsi="Arial" w:cs="Arial" w:hint="default"/>
      <w:sz w:val="36"/>
      <w:lang w:val="en-GB" w:eastAsia="en-US"/>
    </w:rPr>
  </w:style>
  <w:style w:type="character" w:customStyle="1" w:styleId="Titre34">
    <w:name w:val="Titre 34"/>
    <w:rsid w:val="008F3B53"/>
    <w:rPr>
      <w:rFonts w:ascii="Arial" w:hAnsi="Arial" w:cs="Arial" w:hint="default"/>
      <w:sz w:val="28"/>
      <w:szCs w:val="28"/>
      <w:lang w:val="en-GB" w:eastAsia="en-GB"/>
    </w:rPr>
  </w:style>
  <w:style w:type="character" w:customStyle="1" w:styleId="CharChar182">
    <w:name w:val="Char Char182"/>
    <w:rsid w:val="008F3B53"/>
    <w:rPr>
      <w:rFonts w:ascii="Arial" w:hAnsi="Arial" w:cs="Arial" w:hint="default"/>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2341286">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68118723">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90853615">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070650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203369360">
      <w:bodyDiv w:val="1"/>
      <w:marLeft w:val="0"/>
      <w:marRight w:val="0"/>
      <w:marTop w:val="0"/>
      <w:marBottom w:val="0"/>
      <w:divBdr>
        <w:top w:val="none" w:sz="0" w:space="0" w:color="auto"/>
        <w:left w:val="none" w:sz="0" w:space="0" w:color="auto"/>
        <w:bottom w:val="none" w:sz="0" w:space="0" w:color="auto"/>
        <w:right w:val="none" w:sz="0" w:space="0" w:color="auto"/>
      </w:divBdr>
    </w:div>
    <w:div w:id="203754799">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8387867">
      <w:bodyDiv w:val="1"/>
      <w:marLeft w:val="0"/>
      <w:marRight w:val="0"/>
      <w:marTop w:val="0"/>
      <w:marBottom w:val="0"/>
      <w:divBdr>
        <w:top w:val="none" w:sz="0" w:space="0" w:color="auto"/>
        <w:left w:val="none" w:sz="0" w:space="0" w:color="auto"/>
        <w:bottom w:val="none" w:sz="0" w:space="0" w:color="auto"/>
        <w:right w:val="none" w:sz="0" w:space="0" w:color="auto"/>
      </w:divBdr>
    </w:div>
    <w:div w:id="252202528">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46255344">
      <w:bodyDiv w:val="1"/>
      <w:marLeft w:val="0"/>
      <w:marRight w:val="0"/>
      <w:marTop w:val="0"/>
      <w:marBottom w:val="0"/>
      <w:divBdr>
        <w:top w:val="none" w:sz="0" w:space="0" w:color="auto"/>
        <w:left w:val="none" w:sz="0" w:space="0" w:color="auto"/>
        <w:bottom w:val="none" w:sz="0" w:space="0" w:color="auto"/>
        <w:right w:val="none" w:sz="0" w:space="0" w:color="auto"/>
      </w:divBdr>
    </w:div>
    <w:div w:id="353701123">
      <w:bodyDiv w:val="1"/>
      <w:marLeft w:val="0"/>
      <w:marRight w:val="0"/>
      <w:marTop w:val="0"/>
      <w:marBottom w:val="0"/>
      <w:divBdr>
        <w:top w:val="none" w:sz="0" w:space="0" w:color="auto"/>
        <w:left w:val="none" w:sz="0" w:space="0" w:color="auto"/>
        <w:bottom w:val="none" w:sz="0" w:space="0" w:color="auto"/>
        <w:right w:val="none" w:sz="0" w:space="0" w:color="auto"/>
      </w:divBdr>
    </w:div>
    <w:div w:id="356540712">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78433800">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0420285">
      <w:bodyDiv w:val="1"/>
      <w:marLeft w:val="0"/>
      <w:marRight w:val="0"/>
      <w:marTop w:val="0"/>
      <w:marBottom w:val="0"/>
      <w:divBdr>
        <w:top w:val="none" w:sz="0" w:space="0" w:color="auto"/>
        <w:left w:val="none" w:sz="0" w:space="0" w:color="auto"/>
        <w:bottom w:val="none" w:sz="0" w:space="0" w:color="auto"/>
        <w:right w:val="none" w:sz="0" w:space="0" w:color="auto"/>
      </w:divBdr>
    </w:div>
    <w:div w:id="420879992">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25615026">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0226036">
      <w:bodyDiv w:val="1"/>
      <w:marLeft w:val="0"/>
      <w:marRight w:val="0"/>
      <w:marTop w:val="0"/>
      <w:marBottom w:val="0"/>
      <w:divBdr>
        <w:top w:val="none" w:sz="0" w:space="0" w:color="auto"/>
        <w:left w:val="none" w:sz="0" w:space="0" w:color="auto"/>
        <w:bottom w:val="none" w:sz="0" w:space="0" w:color="auto"/>
        <w:right w:val="none" w:sz="0" w:space="0" w:color="auto"/>
      </w:divBdr>
    </w:div>
    <w:div w:id="449785336">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2419996">
      <w:bodyDiv w:val="1"/>
      <w:marLeft w:val="0"/>
      <w:marRight w:val="0"/>
      <w:marTop w:val="0"/>
      <w:marBottom w:val="0"/>
      <w:divBdr>
        <w:top w:val="none" w:sz="0" w:space="0" w:color="auto"/>
        <w:left w:val="none" w:sz="0" w:space="0" w:color="auto"/>
        <w:bottom w:val="none" w:sz="0" w:space="0" w:color="auto"/>
        <w:right w:val="none" w:sz="0" w:space="0" w:color="auto"/>
      </w:divBdr>
    </w:div>
    <w:div w:id="536893476">
      <w:bodyDiv w:val="1"/>
      <w:marLeft w:val="0"/>
      <w:marRight w:val="0"/>
      <w:marTop w:val="0"/>
      <w:marBottom w:val="0"/>
      <w:divBdr>
        <w:top w:val="none" w:sz="0" w:space="0" w:color="auto"/>
        <w:left w:val="none" w:sz="0" w:space="0" w:color="auto"/>
        <w:bottom w:val="none" w:sz="0" w:space="0" w:color="auto"/>
        <w:right w:val="none" w:sz="0" w:space="0" w:color="auto"/>
      </w:divBdr>
    </w:div>
    <w:div w:id="537857195">
      <w:bodyDiv w:val="1"/>
      <w:marLeft w:val="0"/>
      <w:marRight w:val="0"/>
      <w:marTop w:val="0"/>
      <w:marBottom w:val="0"/>
      <w:divBdr>
        <w:top w:val="none" w:sz="0" w:space="0" w:color="auto"/>
        <w:left w:val="none" w:sz="0" w:space="0" w:color="auto"/>
        <w:bottom w:val="none" w:sz="0" w:space="0" w:color="auto"/>
        <w:right w:val="none" w:sz="0" w:space="0" w:color="auto"/>
      </w:divBdr>
    </w:div>
    <w:div w:id="554855913">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7154711">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62660516">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6270913">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54008913">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3459221">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2575873">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30415589">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79440250">
      <w:bodyDiv w:val="1"/>
      <w:marLeft w:val="0"/>
      <w:marRight w:val="0"/>
      <w:marTop w:val="0"/>
      <w:marBottom w:val="0"/>
      <w:divBdr>
        <w:top w:val="none" w:sz="0" w:space="0" w:color="auto"/>
        <w:left w:val="none" w:sz="0" w:space="0" w:color="auto"/>
        <w:bottom w:val="none" w:sz="0" w:space="0" w:color="auto"/>
        <w:right w:val="none" w:sz="0" w:space="0" w:color="auto"/>
      </w:divBdr>
    </w:div>
    <w:div w:id="880366921">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27931396">
      <w:bodyDiv w:val="1"/>
      <w:marLeft w:val="0"/>
      <w:marRight w:val="0"/>
      <w:marTop w:val="0"/>
      <w:marBottom w:val="0"/>
      <w:divBdr>
        <w:top w:val="none" w:sz="0" w:space="0" w:color="auto"/>
        <w:left w:val="none" w:sz="0" w:space="0" w:color="auto"/>
        <w:bottom w:val="none" w:sz="0" w:space="0" w:color="auto"/>
        <w:right w:val="none" w:sz="0" w:space="0" w:color="auto"/>
      </w:divBdr>
    </w:div>
    <w:div w:id="937061668">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2590723">
      <w:bodyDiv w:val="1"/>
      <w:marLeft w:val="0"/>
      <w:marRight w:val="0"/>
      <w:marTop w:val="0"/>
      <w:marBottom w:val="0"/>
      <w:divBdr>
        <w:top w:val="none" w:sz="0" w:space="0" w:color="auto"/>
        <w:left w:val="none" w:sz="0" w:space="0" w:color="auto"/>
        <w:bottom w:val="none" w:sz="0" w:space="0" w:color="auto"/>
        <w:right w:val="none" w:sz="0" w:space="0" w:color="auto"/>
      </w:divBdr>
    </w:div>
    <w:div w:id="966156941">
      <w:bodyDiv w:val="1"/>
      <w:marLeft w:val="0"/>
      <w:marRight w:val="0"/>
      <w:marTop w:val="0"/>
      <w:marBottom w:val="0"/>
      <w:divBdr>
        <w:top w:val="none" w:sz="0" w:space="0" w:color="auto"/>
        <w:left w:val="none" w:sz="0" w:space="0" w:color="auto"/>
        <w:bottom w:val="none" w:sz="0" w:space="0" w:color="auto"/>
        <w:right w:val="none" w:sz="0" w:space="0" w:color="auto"/>
      </w:divBdr>
    </w:div>
    <w:div w:id="969827162">
      <w:bodyDiv w:val="1"/>
      <w:marLeft w:val="0"/>
      <w:marRight w:val="0"/>
      <w:marTop w:val="0"/>
      <w:marBottom w:val="0"/>
      <w:divBdr>
        <w:top w:val="none" w:sz="0" w:space="0" w:color="auto"/>
        <w:left w:val="none" w:sz="0" w:space="0" w:color="auto"/>
        <w:bottom w:val="none" w:sz="0" w:space="0" w:color="auto"/>
        <w:right w:val="none" w:sz="0" w:space="0" w:color="auto"/>
      </w:divBdr>
    </w:div>
    <w:div w:id="984703451">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07170390">
      <w:bodyDiv w:val="1"/>
      <w:marLeft w:val="0"/>
      <w:marRight w:val="0"/>
      <w:marTop w:val="0"/>
      <w:marBottom w:val="0"/>
      <w:divBdr>
        <w:top w:val="none" w:sz="0" w:space="0" w:color="auto"/>
        <w:left w:val="none" w:sz="0" w:space="0" w:color="auto"/>
        <w:bottom w:val="none" w:sz="0" w:space="0" w:color="auto"/>
        <w:right w:val="none" w:sz="0" w:space="0" w:color="auto"/>
      </w:divBdr>
    </w:div>
    <w:div w:id="1020280241">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87505788">
      <w:bodyDiv w:val="1"/>
      <w:marLeft w:val="0"/>
      <w:marRight w:val="0"/>
      <w:marTop w:val="0"/>
      <w:marBottom w:val="0"/>
      <w:divBdr>
        <w:top w:val="none" w:sz="0" w:space="0" w:color="auto"/>
        <w:left w:val="none" w:sz="0" w:space="0" w:color="auto"/>
        <w:bottom w:val="none" w:sz="0" w:space="0" w:color="auto"/>
        <w:right w:val="none" w:sz="0" w:space="0" w:color="auto"/>
      </w:divBdr>
    </w:div>
    <w:div w:id="1087842628">
      <w:bodyDiv w:val="1"/>
      <w:marLeft w:val="0"/>
      <w:marRight w:val="0"/>
      <w:marTop w:val="0"/>
      <w:marBottom w:val="0"/>
      <w:divBdr>
        <w:top w:val="none" w:sz="0" w:space="0" w:color="auto"/>
        <w:left w:val="none" w:sz="0" w:space="0" w:color="auto"/>
        <w:bottom w:val="none" w:sz="0" w:space="0" w:color="auto"/>
        <w:right w:val="none" w:sz="0" w:space="0" w:color="auto"/>
      </w:divBdr>
    </w:div>
    <w:div w:id="1099570720">
      <w:bodyDiv w:val="1"/>
      <w:marLeft w:val="0"/>
      <w:marRight w:val="0"/>
      <w:marTop w:val="0"/>
      <w:marBottom w:val="0"/>
      <w:divBdr>
        <w:top w:val="none" w:sz="0" w:space="0" w:color="auto"/>
        <w:left w:val="none" w:sz="0" w:space="0" w:color="auto"/>
        <w:bottom w:val="none" w:sz="0" w:space="0" w:color="auto"/>
        <w:right w:val="none" w:sz="0" w:space="0" w:color="auto"/>
      </w:divBdr>
    </w:div>
    <w:div w:id="1104157039">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2881699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41925046">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89367740">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6234250">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85430785">
      <w:bodyDiv w:val="1"/>
      <w:marLeft w:val="0"/>
      <w:marRight w:val="0"/>
      <w:marTop w:val="0"/>
      <w:marBottom w:val="0"/>
      <w:divBdr>
        <w:top w:val="none" w:sz="0" w:space="0" w:color="auto"/>
        <w:left w:val="none" w:sz="0" w:space="0" w:color="auto"/>
        <w:bottom w:val="none" w:sz="0" w:space="0" w:color="auto"/>
        <w:right w:val="none" w:sz="0" w:space="0" w:color="auto"/>
      </w:divBdr>
    </w:div>
    <w:div w:id="1304387484">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127857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21174973">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25365405">
      <w:bodyDiv w:val="1"/>
      <w:marLeft w:val="0"/>
      <w:marRight w:val="0"/>
      <w:marTop w:val="0"/>
      <w:marBottom w:val="0"/>
      <w:divBdr>
        <w:top w:val="none" w:sz="0" w:space="0" w:color="auto"/>
        <w:left w:val="none" w:sz="0" w:space="0" w:color="auto"/>
        <w:bottom w:val="none" w:sz="0" w:space="0" w:color="auto"/>
        <w:right w:val="none" w:sz="0" w:space="0" w:color="auto"/>
      </w:divBdr>
    </w:div>
    <w:div w:id="1533424276">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64875817">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5800784">
      <w:bodyDiv w:val="1"/>
      <w:marLeft w:val="0"/>
      <w:marRight w:val="0"/>
      <w:marTop w:val="0"/>
      <w:marBottom w:val="0"/>
      <w:divBdr>
        <w:top w:val="none" w:sz="0" w:space="0" w:color="auto"/>
        <w:left w:val="none" w:sz="0" w:space="0" w:color="auto"/>
        <w:bottom w:val="none" w:sz="0" w:space="0" w:color="auto"/>
        <w:right w:val="none" w:sz="0" w:space="0" w:color="auto"/>
      </w:divBdr>
    </w:div>
    <w:div w:id="158788066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58992257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26931656">
      <w:bodyDiv w:val="1"/>
      <w:marLeft w:val="0"/>
      <w:marRight w:val="0"/>
      <w:marTop w:val="0"/>
      <w:marBottom w:val="0"/>
      <w:divBdr>
        <w:top w:val="none" w:sz="0" w:space="0" w:color="auto"/>
        <w:left w:val="none" w:sz="0" w:space="0" w:color="auto"/>
        <w:bottom w:val="none" w:sz="0" w:space="0" w:color="auto"/>
        <w:right w:val="none" w:sz="0" w:space="0" w:color="auto"/>
      </w:divBdr>
    </w:div>
    <w:div w:id="1627544559">
      <w:bodyDiv w:val="1"/>
      <w:marLeft w:val="0"/>
      <w:marRight w:val="0"/>
      <w:marTop w:val="0"/>
      <w:marBottom w:val="0"/>
      <w:divBdr>
        <w:top w:val="none" w:sz="0" w:space="0" w:color="auto"/>
        <w:left w:val="none" w:sz="0" w:space="0" w:color="auto"/>
        <w:bottom w:val="none" w:sz="0" w:space="0" w:color="auto"/>
        <w:right w:val="none" w:sz="0" w:space="0" w:color="auto"/>
      </w:divBdr>
    </w:div>
    <w:div w:id="163945844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5003307">
      <w:bodyDiv w:val="1"/>
      <w:marLeft w:val="0"/>
      <w:marRight w:val="0"/>
      <w:marTop w:val="0"/>
      <w:marBottom w:val="0"/>
      <w:divBdr>
        <w:top w:val="none" w:sz="0" w:space="0" w:color="auto"/>
        <w:left w:val="none" w:sz="0" w:space="0" w:color="auto"/>
        <w:bottom w:val="none" w:sz="0" w:space="0" w:color="auto"/>
        <w:right w:val="none" w:sz="0" w:space="0" w:color="auto"/>
      </w:divBdr>
    </w:div>
    <w:div w:id="1753694325">
      <w:bodyDiv w:val="1"/>
      <w:marLeft w:val="0"/>
      <w:marRight w:val="0"/>
      <w:marTop w:val="0"/>
      <w:marBottom w:val="0"/>
      <w:divBdr>
        <w:top w:val="none" w:sz="0" w:space="0" w:color="auto"/>
        <w:left w:val="none" w:sz="0" w:space="0" w:color="auto"/>
        <w:bottom w:val="none" w:sz="0" w:space="0" w:color="auto"/>
        <w:right w:val="none" w:sz="0" w:space="0" w:color="auto"/>
      </w:divBdr>
    </w:div>
    <w:div w:id="1759711516">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83185358">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4060507">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17258717">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907838505">
      <w:bodyDiv w:val="1"/>
      <w:marLeft w:val="0"/>
      <w:marRight w:val="0"/>
      <w:marTop w:val="0"/>
      <w:marBottom w:val="0"/>
      <w:divBdr>
        <w:top w:val="none" w:sz="0" w:space="0" w:color="auto"/>
        <w:left w:val="none" w:sz="0" w:space="0" w:color="auto"/>
        <w:bottom w:val="none" w:sz="0" w:space="0" w:color="auto"/>
        <w:right w:val="none" w:sz="0" w:space="0" w:color="auto"/>
      </w:divBdr>
    </w:div>
    <w:div w:id="1908225700">
      <w:bodyDiv w:val="1"/>
      <w:marLeft w:val="0"/>
      <w:marRight w:val="0"/>
      <w:marTop w:val="0"/>
      <w:marBottom w:val="0"/>
      <w:divBdr>
        <w:top w:val="none" w:sz="0" w:space="0" w:color="auto"/>
        <w:left w:val="none" w:sz="0" w:space="0" w:color="auto"/>
        <w:bottom w:val="none" w:sz="0" w:space="0" w:color="auto"/>
        <w:right w:val="none" w:sz="0" w:space="0" w:color="auto"/>
      </w:divBdr>
    </w:div>
    <w:div w:id="191288685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2489809">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2021663808">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03618">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35513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6.emf"/><Relationship Id="rId26" Type="http://schemas.openxmlformats.org/officeDocument/2006/relationships/oleObject" Target="embeddings/oleObject1.bin"/><Relationship Id="rId39" Type="http://schemas.openxmlformats.org/officeDocument/2006/relationships/oleObject" Target="embeddings/oleObject2.bin"/><Relationship Id="rId21" Type="http://schemas.openxmlformats.org/officeDocument/2006/relationships/image" Target="media/image8.emf"/><Relationship Id="rId34" Type="http://schemas.openxmlformats.org/officeDocument/2006/relationships/package" Target="embeddings/Microsoft_Visio_Drawing8.vsdx"/><Relationship Id="rId42" Type="http://schemas.openxmlformats.org/officeDocument/2006/relationships/image" Target="media/image20.wmf"/><Relationship Id="rId47" Type="http://schemas.openxmlformats.org/officeDocument/2006/relationships/oleObject" Target="embeddings/oleObject6.bin"/><Relationship Id="rId50" Type="http://schemas.openxmlformats.org/officeDocument/2006/relationships/image" Target="media/image24.wmf"/><Relationship Id="rId55" Type="http://schemas.openxmlformats.org/officeDocument/2006/relationships/image" Target="media/image28.e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image" Target="media/image7.emf"/><Relationship Id="rId29" Type="http://schemas.openxmlformats.org/officeDocument/2006/relationships/image" Target="media/image12.emf"/><Relationship Id="rId41" Type="http://schemas.openxmlformats.org/officeDocument/2006/relationships/oleObject" Target="embeddings/oleObject3.bin"/><Relationship Id="rId54" Type="http://schemas.openxmlformats.org/officeDocument/2006/relationships/image" Target="media/image27.png"/><Relationship Id="rId62"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7.vsdx"/><Relationship Id="rId37" Type="http://schemas.openxmlformats.org/officeDocument/2006/relationships/image" Target="media/image17.emf"/><Relationship Id="rId40" Type="http://schemas.openxmlformats.org/officeDocument/2006/relationships/image" Target="media/image19.wmf"/><Relationship Id="rId45" Type="http://schemas.openxmlformats.org/officeDocument/2006/relationships/oleObject" Target="embeddings/oleObject5.bin"/><Relationship Id="rId53" Type="http://schemas.openxmlformats.org/officeDocument/2006/relationships/image" Target="media/image26.png"/><Relationship Id="rId58"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image" Target="media/image16.emf"/><Relationship Id="rId49" Type="http://schemas.openxmlformats.org/officeDocument/2006/relationships/oleObject" Target="embeddings/oleObject7.bin"/><Relationship Id="rId57" Type="http://schemas.openxmlformats.org/officeDocument/2006/relationships/header" Target="header1.xml"/><Relationship Id="rId61" Type="http://schemas.openxmlformats.org/officeDocument/2006/relationships/header" Target="header3.xml"/><Relationship Id="rId10" Type="http://schemas.openxmlformats.org/officeDocument/2006/relationships/image" Target="media/image2.emf"/><Relationship Id="rId19" Type="http://schemas.openxmlformats.org/officeDocument/2006/relationships/package" Target="embeddings/Microsoft_Visio_Drawing3.vsdx"/><Relationship Id="rId31" Type="http://schemas.openxmlformats.org/officeDocument/2006/relationships/image" Target="media/image13.emf"/><Relationship Id="rId44" Type="http://schemas.openxmlformats.org/officeDocument/2006/relationships/image" Target="media/image21.wmf"/><Relationship Id="rId52" Type="http://schemas.openxmlformats.org/officeDocument/2006/relationships/image" Target="media/image25.png"/><Relationship Id="rId60"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package" Target="embeddings/Microsoft_Visio_Drawing4.vsdx"/><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oleObject" Target="embeddings/oleObject4.bin"/><Relationship Id="rId48" Type="http://schemas.openxmlformats.org/officeDocument/2006/relationships/image" Target="media/image23.wmf"/><Relationship Id="rId56" Type="http://schemas.openxmlformats.org/officeDocument/2006/relationships/package" Target="embeddings/Microsoft_Visio_Drawing9.vsdx"/><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8.bin"/><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image" Target="media/image10.wmf"/><Relationship Id="rId33" Type="http://schemas.openxmlformats.org/officeDocument/2006/relationships/image" Target="media/image14.emf"/><Relationship Id="rId38" Type="http://schemas.openxmlformats.org/officeDocument/2006/relationships/image" Target="media/image18.wmf"/><Relationship Id="rId46" Type="http://schemas.openxmlformats.org/officeDocument/2006/relationships/image" Target="media/image22.w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06A3DB-8EF4-4A72-8665-6E3709F365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1751</TotalTime>
  <Pages>341</Pages>
  <Words>103421</Words>
  <Characters>656724</Characters>
  <Application>Microsoft Office Word</Application>
  <DocSecurity>0</DocSecurity>
  <Lines>19900</Lines>
  <Paragraphs>21718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738427</CharactersWithSpaces>
  <SharedDoc>false</SharedDoc>
  <HyperlinkBase/>
  <HLinks>
    <vt:vector size="24" baseType="variant">
      <vt:variant>
        <vt:i4>3735642</vt:i4>
      </vt:variant>
      <vt:variant>
        <vt:i4>518843</vt:i4>
      </vt:variant>
      <vt:variant>
        <vt:i4>1421</vt:i4>
      </vt:variant>
      <vt:variant>
        <vt:i4>1</vt:i4>
      </vt:variant>
      <vt:variant>
        <vt:lpwstr>cid:image002.png@01D59BA1.3BF77250</vt:lpwstr>
      </vt:variant>
      <vt:variant>
        <vt:lpwstr/>
      </vt:variant>
      <vt:variant>
        <vt:i4>4128858</vt:i4>
      </vt:variant>
      <vt:variant>
        <vt:i4>518930</vt:i4>
      </vt:variant>
      <vt:variant>
        <vt:i4>1422</vt:i4>
      </vt:variant>
      <vt:variant>
        <vt:i4>1</vt:i4>
      </vt:variant>
      <vt:variant>
        <vt:lpwstr>cid:image004.png@01D59BA1.3BF77250</vt:lpwstr>
      </vt:variant>
      <vt:variant>
        <vt:lpwstr/>
      </vt:variant>
      <vt:variant>
        <vt:i4>3735642</vt:i4>
      </vt:variant>
      <vt:variant>
        <vt:i4>520133</vt:i4>
      </vt:variant>
      <vt:variant>
        <vt:i4>1426</vt:i4>
      </vt:variant>
      <vt:variant>
        <vt:i4>1</vt:i4>
      </vt:variant>
      <vt:variant>
        <vt:lpwstr>cid:image002.png@01D59BA1.3BF77250</vt:lpwstr>
      </vt:variant>
      <vt:variant>
        <vt:lpwstr/>
      </vt:variant>
      <vt:variant>
        <vt:i4>4128858</vt:i4>
      </vt:variant>
      <vt:variant>
        <vt:i4>520220</vt:i4>
      </vt:variant>
      <vt:variant>
        <vt:i4>1427</vt:i4>
      </vt:variant>
      <vt:variant>
        <vt:i4>1</vt:i4>
      </vt:variant>
      <vt:variant>
        <vt:lpwstr>cid:image004.png@01D59BA1.3BF77250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4606</cp:lastModifiedBy>
  <cp:revision>62</cp:revision>
  <dcterms:created xsi:type="dcterms:W3CDTF">2024-10-04T19:44:00Z</dcterms:created>
  <dcterms:modified xsi:type="dcterms:W3CDTF">2025-10-11T06:02:00Z</dcterms:modified>
</cp:coreProperties>
</file>